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62B0054" w14:textId="71947985" w:rsidR="00033562" w:rsidRPr="007549CD" w:rsidRDefault="0081338A" w:rsidP="00C474C1">
      <w:pPr>
        <w:pStyle w:val="Photoauteur"/>
      </w:pPr>
      <w:r w:rsidRPr="007549CD">
        <w:drawing>
          <wp:anchor distT="0" distB="0" distL="114300" distR="114300" simplePos="0" relativeHeight="251657728" behindDoc="0" locked="0" layoutInCell="1" allowOverlap="1" wp14:anchorId="7E2334F7" wp14:editId="4D164342">
            <wp:simplePos x="0" y="0"/>
            <wp:positionH relativeFrom="page">
              <wp:posOffset>0</wp:posOffset>
            </wp:positionH>
            <wp:positionV relativeFrom="page">
              <wp:posOffset>0</wp:posOffset>
            </wp:positionV>
            <wp:extent cx="1440180" cy="10692130"/>
            <wp:effectExtent l="0" t="0" r="0" b="0"/>
            <wp:wrapNone/>
            <wp:docPr id="7" name="Image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440180" cy="10692130"/>
                    </a:xfrm>
                    <a:prstGeom prst="rect">
                      <a:avLst/>
                    </a:prstGeom>
                    <a:noFill/>
                    <a:ln>
                      <a:noFill/>
                    </a:ln>
                  </pic:spPr>
                </pic:pic>
              </a:graphicData>
            </a:graphic>
            <wp14:sizeRelH relativeFrom="page">
              <wp14:pctWidth>0</wp14:pctWidth>
            </wp14:sizeRelH>
            <wp14:sizeRelV relativeFrom="page">
              <wp14:pctHeight>0</wp14:pctHeight>
            </wp14:sizeRelV>
          </wp:anchor>
        </w:drawing>
      </w:r>
      <w:r w:rsidR="00C474C1" w:rsidRPr="00D2369E">
        <w:drawing>
          <wp:inline distT="0" distB="0" distL="0" distR="0" wp14:anchorId="51D24927" wp14:editId="6806D821">
            <wp:extent cx="3188335" cy="4580255"/>
            <wp:effectExtent l="0" t="0" r="0" b="0"/>
            <wp:docPr id="1602146781"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188335" cy="4580255"/>
                    </a:xfrm>
                    <a:prstGeom prst="rect">
                      <a:avLst/>
                    </a:prstGeom>
                    <a:noFill/>
                    <a:ln>
                      <a:noFill/>
                    </a:ln>
                  </pic:spPr>
                </pic:pic>
              </a:graphicData>
            </a:graphic>
          </wp:inline>
        </w:drawing>
      </w:r>
    </w:p>
    <w:p w14:paraId="5AB84F89" w14:textId="77777777" w:rsidR="00033562" w:rsidRDefault="006D13FF">
      <w:pPr>
        <w:pStyle w:val="Auteur"/>
      </w:pPr>
      <w:bookmarkStart w:id="0" w:name="OLE_LINK1"/>
      <w:bookmarkStart w:id="1" w:name="OLE_LINK2"/>
      <w:r w:rsidRPr="006D13FF">
        <w:t>Émile Richebourg</w:t>
      </w:r>
      <w:bookmarkEnd w:id="0"/>
      <w:bookmarkEnd w:id="1"/>
    </w:p>
    <w:p w14:paraId="6BD01D5F" w14:textId="77777777" w:rsidR="00033562" w:rsidRPr="007C1C6B" w:rsidRDefault="006D13FF" w:rsidP="007C1C6B">
      <w:pPr>
        <w:pStyle w:val="Titrelivre"/>
      </w:pPr>
      <w:bookmarkStart w:id="2" w:name="OLE_LINK3"/>
      <w:bookmarkStart w:id="3" w:name="OLE_LINK4"/>
      <w:r w:rsidRPr="006D13FF">
        <w:t>JEAN LOUP</w:t>
      </w:r>
      <w:bookmarkEnd w:id="2"/>
      <w:bookmarkEnd w:id="3"/>
    </w:p>
    <w:p w14:paraId="1DA09682" w14:textId="77777777" w:rsidR="00C474C1" w:rsidRDefault="00C474C1">
      <w:pPr>
        <w:pStyle w:val="Soustitrelivre"/>
      </w:pPr>
      <w:r>
        <w:t>Tome I</w:t>
      </w:r>
    </w:p>
    <w:p w14:paraId="02DE0A69" w14:textId="204F4F44" w:rsidR="00C474C1" w:rsidRDefault="00C474C1" w:rsidP="00C474C1">
      <w:pPr>
        <w:pStyle w:val="DateSortie"/>
      </w:pPr>
      <w:r>
        <w:t>(</w:t>
      </w:r>
      <w:r w:rsidR="00767DDF">
        <w:t>1882</w:t>
      </w:r>
      <w:r>
        <w:t>)</w:t>
      </w:r>
    </w:p>
    <w:p w14:paraId="54C8BE45" w14:textId="7068E31F" w:rsidR="00033562" w:rsidRDefault="00033562" w:rsidP="007C1C6B">
      <w:pPr>
        <w:sectPr w:rsidR="00033562">
          <w:footerReference w:type="default" r:id="rId10"/>
          <w:pgSz w:w="11906" w:h="16838" w:code="9"/>
          <w:pgMar w:top="0" w:right="0" w:bottom="0" w:left="0" w:header="0" w:footer="0" w:gutter="0"/>
          <w:cols w:space="708"/>
          <w:titlePg/>
          <w:docGrid w:linePitch="360"/>
        </w:sectPr>
      </w:pPr>
    </w:p>
    <w:p w14:paraId="34383D6D" w14:textId="77777777" w:rsidR="00033562" w:rsidRDefault="00033562" w:rsidP="00C474C1">
      <w:pPr>
        <w:pStyle w:val="Titretablematires"/>
      </w:pPr>
      <w:r>
        <w:lastRenderedPageBreak/>
        <w:t>Table des matières</w:t>
      </w:r>
    </w:p>
    <w:p w14:paraId="6C9948B3" w14:textId="77777777" w:rsidR="00033562" w:rsidRDefault="00033562"/>
    <w:p w14:paraId="1713BDB5" w14:textId="57BAA449" w:rsidR="00B96D2F" w:rsidRDefault="00033562">
      <w:pPr>
        <w:pStyle w:val="TM1"/>
        <w:rPr>
          <w:rFonts w:asciiTheme="minorHAnsi" w:eastAsiaTheme="minorEastAsia" w:hAnsiTheme="minorHAnsi" w:cstheme="minorBidi"/>
          <w:bCs w:val="0"/>
          <w:iCs w:val="0"/>
          <w:color w:val="auto"/>
          <w:kern w:val="2"/>
          <w:sz w:val="24"/>
          <w:szCs w:val="24"/>
          <w14:ligatures w14:val="standardContextual"/>
        </w:rPr>
      </w:pPr>
      <w:r>
        <w:rPr>
          <w:noProof w:val="0"/>
        </w:rPr>
        <w:fldChar w:fldCharType="begin"/>
      </w:r>
      <w:r>
        <w:rPr>
          <w:noProof w:val="0"/>
        </w:rPr>
        <w:instrText xml:space="preserve"> TOC \o "1-3" \h \z </w:instrText>
      </w:r>
      <w:r>
        <w:rPr>
          <w:noProof w:val="0"/>
        </w:rPr>
        <w:fldChar w:fldCharType="separate"/>
      </w:r>
      <w:hyperlink w:anchor="_Toc197617850" w:history="1">
        <w:r w:rsidR="00B96D2F" w:rsidRPr="00AF0233">
          <w:rPr>
            <w:rStyle w:val="Lienhypertexte"/>
            <w:i/>
          </w:rPr>
          <w:t>PROLOGUE</w:t>
        </w:r>
        <w:r w:rsidR="00B96D2F" w:rsidRPr="00AF0233">
          <w:rPr>
            <w:rStyle w:val="Lienhypertexte"/>
          </w:rPr>
          <w:t xml:space="preserve">  UN CRIME MYSTÉRIEUX</w:t>
        </w:r>
        <w:r w:rsidR="00B96D2F">
          <w:rPr>
            <w:webHidden/>
          </w:rPr>
          <w:tab/>
        </w:r>
        <w:r w:rsidR="00B96D2F">
          <w:rPr>
            <w:webHidden/>
          </w:rPr>
          <w:fldChar w:fldCharType="begin"/>
        </w:r>
        <w:r w:rsidR="00B96D2F">
          <w:rPr>
            <w:webHidden/>
          </w:rPr>
          <w:instrText xml:space="preserve"> PAGEREF _Toc197617850 \h </w:instrText>
        </w:r>
        <w:r w:rsidR="00B96D2F">
          <w:rPr>
            <w:webHidden/>
          </w:rPr>
        </w:r>
        <w:r w:rsidR="00B96D2F">
          <w:rPr>
            <w:webHidden/>
          </w:rPr>
          <w:fldChar w:fldCharType="separate"/>
        </w:r>
        <w:r w:rsidR="0005658C">
          <w:rPr>
            <w:webHidden/>
          </w:rPr>
          <w:t>7</w:t>
        </w:r>
        <w:r w:rsidR="00B96D2F">
          <w:rPr>
            <w:webHidden/>
          </w:rPr>
          <w:fldChar w:fldCharType="end"/>
        </w:r>
      </w:hyperlink>
    </w:p>
    <w:p w14:paraId="6B61976D" w14:textId="05306A97" w:rsidR="00B96D2F" w:rsidRDefault="00B96D2F">
      <w:pPr>
        <w:pStyle w:val="TM2"/>
        <w:rPr>
          <w:rFonts w:asciiTheme="minorHAnsi" w:eastAsiaTheme="minorEastAsia" w:hAnsiTheme="minorHAnsi" w:cstheme="minorBidi"/>
          <w:color w:val="auto"/>
          <w:kern w:val="2"/>
          <w:sz w:val="24"/>
          <w14:ligatures w14:val="standardContextual"/>
        </w:rPr>
      </w:pPr>
      <w:hyperlink w:anchor="_Toc197617851" w:history="1">
        <w:r w:rsidRPr="00AF0233">
          <w:rPr>
            <w:rStyle w:val="Lienhypertexte"/>
          </w:rPr>
          <w:t>I</w:t>
        </w:r>
        <w:r>
          <w:rPr>
            <w:webHidden/>
          </w:rPr>
          <w:tab/>
        </w:r>
        <w:r>
          <w:rPr>
            <w:webHidden/>
          </w:rPr>
          <w:fldChar w:fldCharType="begin"/>
        </w:r>
        <w:r>
          <w:rPr>
            <w:webHidden/>
          </w:rPr>
          <w:instrText xml:space="preserve"> PAGEREF _Toc197617851 \h </w:instrText>
        </w:r>
        <w:r>
          <w:rPr>
            <w:webHidden/>
          </w:rPr>
        </w:r>
        <w:r>
          <w:rPr>
            <w:webHidden/>
          </w:rPr>
          <w:fldChar w:fldCharType="separate"/>
        </w:r>
        <w:r w:rsidR="0005658C">
          <w:rPr>
            <w:webHidden/>
          </w:rPr>
          <w:t>8</w:t>
        </w:r>
        <w:r>
          <w:rPr>
            <w:webHidden/>
          </w:rPr>
          <w:fldChar w:fldCharType="end"/>
        </w:r>
      </w:hyperlink>
    </w:p>
    <w:p w14:paraId="19FB262A" w14:textId="1BB517AD" w:rsidR="00B96D2F" w:rsidRDefault="00B96D2F">
      <w:pPr>
        <w:pStyle w:val="TM2"/>
        <w:rPr>
          <w:rFonts w:asciiTheme="minorHAnsi" w:eastAsiaTheme="minorEastAsia" w:hAnsiTheme="minorHAnsi" w:cstheme="minorBidi"/>
          <w:color w:val="auto"/>
          <w:kern w:val="2"/>
          <w:sz w:val="24"/>
          <w14:ligatures w14:val="standardContextual"/>
        </w:rPr>
      </w:pPr>
      <w:hyperlink w:anchor="_Toc197617852" w:history="1">
        <w:r w:rsidRPr="00AF0233">
          <w:rPr>
            <w:rStyle w:val="Lienhypertexte"/>
          </w:rPr>
          <w:t>II</w:t>
        </w:r>
        <w:r>
          <w:rPr>
            <w:webHidden/>
          </w:rPr>
          <w:tab/>
        </w:r>
        <w:r>
          <w:rPr>
            <w:webHidden/>
          </w:rPr>
          <w:fldChar w:fldCharType="begin"/>
        </w:r>
        <w:r>
          <w:rPr>
            <w:webHidden/>
          </w:rPr>
          <w:instrText xml:space="preserve"> PAGEREF _Toc197617852 \h </w:instrText>
        </w:r>
        <w:r>
          <w:rPr>
            <w:webHidden/>
          </w:rPr>
        </w:r>
        <w:r>
          <w:rPr>
            <w:webHidden/>
          </w:rPr>
          <w:fldChar w:fldCharType="separate"/>
        </w:r>
        <w:r w:rsidR="0005658C">
          <w:rPr>
            <w:webHidden/>
          </w:rPr>
          <w:t>20</w:t>
        </w:r>
        <w:r>
          <w:rPr>
            <w:webHidden/>
          </w:rPr>
          <w:fldChar w:fldCharType="end"/>
        </w:r>
      </w:hyperlink>
    </w:p>
    <w:p w14:paraId="52F3CC95" w14:textId="5158E1D2" w:rsidR="00B96D2F" w:rsidRDefault="00B96D2F">
      <w:pPr>
        <w:pStyle w:val="TM2"/>
        <w:rPr>
          <w:rFonts w:asciiTheme="minorHAnsi" w:eastAsiaTheme="minorEastAsia" w:hAnsiTheme="minorHAnsi" w:cstheme="minorBidi"/>
          <w:color w:val="auto"/>
          <w:kern w:val="2"/>
          <w:sz w:val="24"/>
          <w14:ligatures w14:val="standardContextual"/>
        </w:rPr>
      </w:pPr>
      <w:hyperlink w:anchor="_Toc197617853" w:history="1">
        <w:r w:rsidRPr="00AF0233">
          <w:rPr>
            <w:rStyle w:val="Lienhypertexte"/>
          </w:rPr>
          <w:t>III</w:t>
        </w:r>
        <w:r>
          <w:rPr>
            <w:webHidden/>
          </w:rPr>
          <w:tab/>
        </w:r>
        <w:r>
          <w:rPr>
            <w:webHidden/>
          </w:rPr>
          <w:fldChar w:fldCharType="begin"/>
        </w:r>
        <w:r>
          <w:rPr>
            <w:webHidden/>
          </w:rPr>
          <w:instrText xml:space="preserve"> PAGEREF _Toc197617853 \h </w:instrText>
        </w:r>
        <w:r>
          <w:rPr>
            <w:webHidden/>
          </w:rPr>
        </w:r>
        <w:r>
          <w:rPr>
            <w:webHidden/>
          </w:rPr>
          <w:fldChar w:fldCharType="separate"/>
        </w:r>
        <w:r w:rsidR="0005658C">
          <w:rPr>
            <w:webHidden/>
          </w:rPr>
          <w:t>34</w:t>
        </w:r>
        <w:r>
          <w:rPr>
            <w:webHidden/>
          </w:rPr>
          <w:fldChar w:fldCharType="end"/>
        </w:r>
      </w:hyperlink>
    </w:p>
    <w:p w14:paraId="6DFC5A3A" w14:textId="6D4553BD" w:rsidR="00B96D2F" w:rsidRDefault="00B96D2F">
      <w:pPr>
        <w:pStyle w:val="TM2"/>
        <w:rPr>
          <w:rFonts w:asciiTheme="minorHAnsi" w:eastAsiaTheme="minorEastAsia" w:hAnsiTheme="minorHAnsi" w:cstheme="minorBidi"/>
          <w:color w:val="auto"/>
          <w:kern w:val="2"/>
          <w:sz w:val="24"/>
          <w14:ligatures w14:val="standardContextual"/>
        </w:rPr>
      </w:pPr>
      <w:hyperlink w:anchor="_Toc197617854" w:history="1">
        <w:r w:rsidRPr="00AF0233">
          <w:rPr>
            <w:rStyle w:val="Lienhypertexte"/>
          </w:rPr>
          <w:t>IV</w:t>
        </w:r>
        <w:r>
          <w:rPr>
            <w:webHidden/>
          </w:rPr>
          <w:tab/>
        </w:r>
        <w:r>
          <w:rPr>
            <w:webHidden/>
          </w:rPr>
          <w:fldChar w:fldCharType="begin"/>
        </w:r>
        <w:r>
          <w:rPr>
            <w:webHidden/>
          </w:rPr>
          <w:instrText xml:space="preserve"> PAGEREF _Toc197617854 \h </w:instrText>
        </w:r>
        <w:r>
          <w:rPr>
            <w:webHidden/>
          </w:rPr>
        </w:r>
        <w:r>
          <w:rPr>
            <w:webHidden/>
          </w:rPr>
          <w:fldChar w:fldCharType="separate"/>
        </w:r>
        <w:r w:rsidR="0005658C">
          <w:rPr>
            <w:webHidden/>
          </w:rPr>
          <w:t>47</w:t>
        </w:r>
        <w:r>
          <w:rPr>
            <w:webHidden/>
          </w:rPr>
          <w:fldChar w:fldCharType="end"/>
        </w:r>
      </w:hyperlink>
    </w:p>
    <w:p w14:paraId="051E44B5" w14:textId="01FAE612" w:rsidR="00B96D2F" w:rsidRDefault="00B96D2F">
      <w:pPr>
        <w:pStyle w:val="TM2"/>
        <w:rPr>
          <w:rFonts w:asciiTheme="minorHAnsi" w:eastAsiaTheme="minorEastAsia" w:hAnsiTheme="minorHAnsi" w:cstheme="minorBidi"/>
          <w:color w:val="auto"/>
          <w:kern w:val="2"/>
          <w:sz w:val="24"/>
          <w14:ligatures w14:val="standardContextual"/>
        </w:rPr>
      </w:pPr>
      <w:hyperlink w:anchor="_Toc197617855" w:history="1">
        <w:r w:rsidRPr="00AF0233">
          <w:rPr>
            <w:rStyle w:val="Lienhypertexte"/>
          </w:rPr>
          <w:t>V</w:t>
        </w:r>
        <w:r>
          <w:rPr>
            <w:webHidden/>
          </w:rPr>
          <w:tab/>
        </w:r>
        <w:r>
          <w:rPr>
            <w:webHidden/>
          </w:rPr>
          <w:fldChar w:fldCharType="begin"/>
        </w:r>
        <w:r>
          <w:rPr>
            <w:webHidden/>
          </w:rPr>
          <w:instrText xml:space="preserve"> PAGEREF _Toc197617855 \h </w:instrText>
        </w:r>
        <w:r>
          <w:rPr>
            <w:webHidden/>
          </w:rPr>
        </w:r>
        <w:r>
          <w:rPr>
            <w:webHidden/>
          </w:rPr>
          <w:fldChar w:fldCharType="separate"/>
        </w:r>
        <w:r w:rsidR="0005658C">
          <w:rPr>
            <w:webHidden/>
          </w:rPr>
          <w:t>55</w:t>
        </w:r>
        <w:r>
          <w:rPr>
            <w:webHidden/>
          </w:rPr>
          <w:fldChar w:fldCharType="end"/>
        </w:r>
      </w:hyperlink>
    </w:p>
    <w:p w14:paraId="753E7AF0" w14:textId="1CC12D31" w:rsidR="00B96D2F" w:rsidRDefault="00B96D2F">
      <w:pPr>
        <w:pStyle w:val="TM2"/>
        <w:rPr>
          <w:rFonts w:asciiTheme="minorHAnsi" w:eastAsiaTheme="minorEastAsia" w:hAnsiTheme="minorHAnsi" w:cstheme="minorBidi"/>
          <w:color w:val="auto"/>
          <w:kern w:val="2"/>
          <w:sz w:val="24"/>
          <w14:ligatures w14:val="standardContextual"/>
        </w:rPr>
      </w:pPr>
      <w:hyperlink w:anchor="_Toc197617856" w:history="1">
        <w:r w:rsidRPr="00AF0233">
          <w:rPr>
            <w:rStyle w:val="Lienhypertexte"/>
          </w:rPr>
          <w:t>VI</w:t>
        </w:r>
        <w:r>
          <w:rPr>
            <w:webHidden/>
          </w:rPr>
          <w:tab/>
        </w:r>
        <w:r>
          <w:rPr>
            <w:webHidden/>
          </w:rPr>
          <w:fldChar w:fldCharType="begin"/>
        </w:r>
        <w:r>
          <w:rPr>
            <w:webHidden/>
          </w:rPr>
          <w:instrText xml:space="preserve"> PAGEREF _Toc197617856 \h </w:instrText>
        </w:r>
        <w:r>
          <w:rPr>
            <w:webHidden/>
          </w:rPr>
        </w:r>
        <w:r>
          <w:rPr>
            <w:webHidden/>
          </w:rPr>
          <w:fldChar w:fldCharType="separate"/>
        </w:r>
        <w:r w:rsidR="0005658C">
          <w:rPr>
            <w:webHidden/>
          </w:rPr>
          <w:t>67</w:t>
        </w:r>
        <w:r>
          <w:rPr>
            <w:webHidden/>
          </w:rPr>
          <w:fldChar w:fldCharType="end"/>
        </w:r>
      </w:hyperlink>
    </w:p>
    <w:p w14:paraId="78FF4950" w14:textId="2FC44B05" w:rsidR="00B96D2F" w:rsidRDefault="00B96D2F">
      <w:pPr>
        <w:pStyle w:val="TM2"/>
        <w:rPr>
          <w:rFonts w:asciiTheme="minorHAnsi" w:eastAsiaTheme="minorEastAsia" w:hAnsiTheme="minorHAnsi" w:cstheme="minorBidi"/>
          <w:color w:val="auto"/>
          <w:kern w:val="2"/>
          <w:sz w:val="24"/>
          <w14:ligatures w14:val="standardContextual"/>
        </w:rPr>
      </w:pPr>
      <w:hyperlink w:anchor="_Toc197617857" w:history="1">
        <w:r w:rsidRPr="00AF0233">
          <w:rPr>
            <w:rStyle w:val="Lienhypertexte"/>
          </w:rPr>
          <w:t>VII</w:t>
        </w:r>
        <w:r>
          <w:rPr>
            <w:webHidden/>
          </w:rPr>
          <w:tab/>
        </w:r>
        <w:r>
          <w:rPr>
            <w:webHidden/>
          </w:rPr>
          <w:fldChar w:fldCharType="begin"/>
        </w:r>
        <w:r>
          <w:rPr>
            <w:webHidden/>
          </w:rPr>
          <w:instrText xml:space="preserve"> PAGEREF _Toc197617857 \h </w:instrText>
        </w:r>
        <w:r>
          <w:rPr>
            <w:webHidden/>
          </w:rPr>
        </w:r>
        <w:r>
          <w:rPr>
            <w:webHidden/>
          </w:rPr>
          <w:fldChar w:fldCharType="separate"/>
        </w:r>
        <w:r w:rsidR="0005658C">
          <w:rPr>
            <w:webHidden/>
          </w:rPr>
          <w:t>76</w:t>
        </w:r>
        <w:r>
          <w:rPr>
            <w:webHidden/>
          </w:rPr>
          <w:fldChar w:fldCharType="end"/>
        </w:r>
      </w:hyperlink>
    </w:p>
    <w:p w14:paraId="74AC7347" w14:textId="5122E68E" w:rsidR="00B96D2F" w:rsidRDefault="00B96D2F">
      <w:pPr>
        <w:pStyle w:val="TM2"/>
        <w:rPr>
          <w:rFonts w:asciiTheme="minorHAnsi" w:eastAsiaTheme="minorEastAsia" w:hAnsiTheme="minorHAnsi" w:cstheme="minorBidi"/>
          <w:color w:val="auto"/>
          <w:kern w:val="2"/>
          <w:sz w:val="24"/>
          <w14:ligatures w14:val="standardContextual"/>
        </w:rPr>
      </w:pPr>
      <w:hyperlink w:anchor="_Toc197617858" w:history="1">
        <w:r w:rsidRPr="00AF0233">
          <w:rPr>
            <w:rStyle w:val="Lienhypertexte"/>
          </w:rPr>
          <w:t>VIII</w:t>
        </w:r>
        <w:r>
          <w:rPr>
            <w:webHidden/>
          </w:rPr>
          <w:tab/>
        </w:r>
        <w:r>
          <w:rPr>
            <w:webHidden/>
          </w:rPr>
          <w:fldChar w:fldCharType="begin"/>
        </w:r>
        <w:r>
          <w:rPr>
            <w:webHidden/>
          </w:rPr>
          <w:instrText xml:space="preserve"> PAGEREF _Toc197617858 \h </w:instrText>
        </w:r>
        <w:r>
          <w:rPr>
            <w:webHidden/>
          </w:rPr>
        </w:r>
        <w:r>
          <w:rPr>
            <w:webHidden/>
          </w:rPr>
          <w:fldChar w:fldCharType="separate"/>
        </w:r>
        <w:r w:rsidR="0005658C">
          <w:rPr>
            <w:webHidden/>
          </w:rPr>
          <w:t>95</w:t>
        </w:r>
        <w:r>
          <w:rPr>
            <w:webHidden/>
          </w:rPr>
          <w:fldChar w:fldCharType="end"/>
        </w:r>
      </w:hyperlink>
    </w:p>
    <w:p w14:paraId="16CF5651" w14:textId="1816CBDC" w:rsidR="00B96D2F" w:rsidRDefault="00B96D2F">
      <w:pPr>
        <w:pStyle w:val="TM1"/>
        <w:rPr>
          <w:rFonts w:asciiTheme="minorHAnsi" w:eastAsiaTheme="minorEastAsia" w:hAnsiTheme="minorHAnsi" w:cstheme="minorBidi"/>
          <w:bCs w:val="0"/>
          <w:iCs w:val="0"/>
          <w:color w:val="auto"/>
          <w:kern w:val="2"/>
          <w:sz w:val="24"/>
          <w:szCs w:val="24"/>
          <w14:ligatures w14:val="standardContextual"/>
        </w:rPr>
      </w:pPr>
      <w:hyperlink w:anchor="_Toc197617859" w:history="1">
        <w:r w:rsidRPr="00AF0233">
          <w:rPr>
            <w:rStyle w:val="Lienhypertexte"/>
          </w:rPr>
          <w:t>PREMIÈRE PARTIE  L’ENFANT DU MALHEUR</w:t>
        </w:r>
        <w:r>
          <w:rPr>
            <w:webHidden/>
          </w:rPr>
          <w:tab/>
        </w:r>
        <w:r>
          <w:rPr>
            <w:webHidden/>
          </w:rPr>
          <w:fldChar w:fldCharType="begin"/>
        </w:r>
        <w:r>
          <w:rPr>
            <w:webHidden/>
          </w:rPr>
          <w:instrText xml:space="preserve"> PAGEREF _Toc197617859 \h </w:instrText>
        </w:r>
        <w:r>
          <w:rPr>
            <w:webHidden/>
          </w:rPr>
        </w:r>
        <w:r>
          <w:rPr>
            <w:webHidden/>
          </w:rPr>
          <w:fldChar w:fldCharType="separate"/>
        </w:r>
        <w:r w:rsidR="0005658C">
          <w:rPr>
            <w:webHidden/>
          </w:rPr>
          <w:t>105</w:t>
        </w:r>
        <w:r>
          <w:rPr>
            <w:webHidden/>
          </w:rPr>
          <w:fldChar w:fldCharType="end"/>
        </w:r>
      </w:hyperlink>
    </w:p>
    <w:p w14:paraId="2B2F2E14" w14:textId="78493526" w:rsidR="00B96D2F" w:rsidRDefault="00B96D2F">
      <w:pPr>
        <w:pStyle w:val="TM2"/>
        <w:rPr>
          <w:rFonts w:asciiTheme="minorHAnsi" w:eastAsiaTheme="minorEastAsia" w:hAnsiTheme="minorHAnsi" w:cstheme="minorBidi"/>
          <w:color w:val="auto"/>
          <w:kern w:val="2"/>
          <w:sz w:val="24"/>
          <w14:ligatures w14:val="standardContextual"/>
        </w:rPr>
      </w:pPr>
      <w:hyperlink w:anchor="_Toc197617860" w:history="1">
        <w:r w:rsidRPr="00AF0233">
          <w:rPr>
            <w:rStyle w:val="Lienhypertexte"/>
          </w:rPr>
          <w:t>I  L’AMOUR TIMIDE</w:t>
        </w:r>
        <w:r>
          <w:rPr>
            <w:webHidden/>
          </w:rPr>
          <w:tab/>
        </w:r>
        <w:r>
          <w:rPr>
            <w:webHidden/>
          </w:rPr>
          <w:fldChar w:fldCharType="begin"/>
        </w:r>
        <w:r>
          <w:rPr>
            <w:webHidden/>
          </w:rPr>
          <w:instrText xml:space="preserve"> PAGEREF _Toc197617860 \h </w:instrText>
        </w:r>
        <w:r>
          <w:rPr>
            <w:webHidden/>
          </w:rPr>
        </w:r>
        <w:r>
          <w:rPr>
            <w:webHidden/>
          </w:rPr>
          <w:fldChar w:fldCharType="separate"/>
        </w:r>
        <w:r w:rsidR="0005658C">
          <w:rPr>
            <w:webHidden/>
          </w:rPr>
          <w:t>106</w:t>
        </w:r>
        <w:r>
          <w:rPr>
            <w:webHidden/>
          </w:rPr>
          <w:fldChar w:fldCharType="end"/>
        </w:r>
      </w:hyperlink>
    </w:p>
    <w:p w14:paraId="4C078823" w14:textId="408BDDB7" w:rsidR="00B96D2F" w:rsidRDefault="00B96D2F">
      <w:pPr>
        <w:pStyle w:val="TM2"/>
        <w:rPr>
          <w:rFonts w:asciiTheme="minorHAnsi" w:eastAsiaTheme="minorEastAsia" w:hAnsiTheme="minorHAnsi" w:cstheme="minorBidi"/>
          <w:color w:val="auto"/>
          <w:kern w:val="2"/>
          <w:sz w:val="24"/>
          <w14:ligatures w14:val="standardContextual"/>
        </w:rPr>
      </w:pPr>
      <w:hyperlink w:anchor="_Toc197617861" w:history="1">
        <w:r w:rsidRPr="00AF0233">
          <w:rPr>
            <w:rStyle w:val="Lienhypertexte"/>
          </w:rPr>
          <w:t>II  L’ANCIEN DRAGON</w:t>
        </w:r>
        <w:r>
          <w:rPr>
            <w:webHidden/>
          </w:rPr>
          <w:tab/>
        </w:r>
        <w:r>
          <w:rPr>
            <w:webHidden/>
          </w:rPr>
          <w:fldChar w:fldCharType="begin"/>
        </w:r>
        <w:r>
          <w:rPr>
            <w:webHidden/>
          </w:rPr>
          <w:instrText xml:space="preserve"> PAGEREF _Toc197617861 \h </w:instrText>
        </w:r>
        <w:r>
          <w:rPr>
            <w:webHidden/>
          </w:rPr>
        </w:r>
        <w:r>
          <w:rPr>
            <w:webHidden/>
          </w:rPr>
          <w:fldChar w:fldCharType="separate"/>
        </w:r>
        <w:r w:rsidR="0005658C">
          <w:rPr>
            <w:webHidden/>
          </w:rPr>
          <w:t>119</w:t>
        </w:r>
        <w:r>
          <w:rPr>
            <w:webHidden/>
          </w:rPr>
          <w:fldChar w:fldCharType="end"/>
        </w:r>
      </w:hyperlink>
    </w:p>
    <w:p w14:paraId="57FE7C82" w14:textId="4482C0B2" w:rsidR="00B96D2F" w:rsidRDefault="00B96D2F">
      <w:pPr>
        <w:pStyle w:val="TM2"/>
        <w:rPr>
          <w:rFonts w:asciiTheme="minorHAnsi" w:eastAsiaTheme="minorEastAsia" w:hAnsiTheme="minorHAnsi" w:cstheme="minorBidi"/>
          <w:color w:val="auto"/>
          <w:kern w:val="2"/>
          <w:sz w:val="24"/>
          <w14:ligatures w14:val="standardContextual"/>
        </w:rPr>
      </w:pPr>
      <w:hyperlink w:anchor="_Toc197617862" w:history="1">
        <w:r w:rsidRPr="00AF0233">
          <w:rPr>
            <w:rStyle w:val="Lienhypertexte"/>
          </w:rPr>
          <w:t>III  LE DÉPART DU CONSCRIT</w:t>
        </w:r>
        <w:r>
          <w:rPr>
            <w:webHidden/>
          </w:rPr>
          <w:tab/>
        </w:r>
        <w:r>
          <w:rPr>
            <w:webHidden/>
          </w:rPr>
          <w:fldChar w:fldCharType="begin"/>
        </w:r>
        <w:r>
          <w:rPr>
            <w:webHidden/>
          </w:rPr>
          <w:instrText xml:space="preserve"> PAGEREF _Toc197617862 \h </w:instrText>
        </w:r>
        <w:r>
          <w:rPr>
            <w:webHidden/>
          </w:rPr>
        </w:r>
        <w:r>
          <w:rPr>
            <w:webHidden/>
          </w:rPr>
          <w:fldChar w:fldCharType="separate"/>
        </w:r>
        <w:r w:rsidR="0005658C">
          <w:rPr>
            <w:webHidden/>
          </w:rPr>
          <w:t>138</w:t>
        </w:r>
        <w:r>
          <w:rPr>
            <w:webHidden/>
          </w:rPr>
          <w:fldChar w:fldCharType="end"/>
        </w:r>
      </w:hyperlink>
    </w:p>
    <w:p w14:paraId="58FB603D" w14:textId="698EEB9C" w:rsidR="00B96D2F" w:rsidRDefault="00B96D2F">
      <w:pPr>
        <w:pStyle w:val="TM2"/>
        <w:rPr>
          <w:rFonts w:asciiTheme="minorHAnsi" w:eastAsiaTheme="minorEastAsia" w:hAnsiTheme="minorHAnsi" w:cstheme="minorBidi"/>
          <w:color w:val="auto"/>
          <w:kern w:val="2"/>
          <w:sz w:val="24"/>
          <w14:ligatures w14:val="standardContextual"/>
        </w:rPr>
      </w:pPr>
      <w:hyperlink w:anchor="_Toc197617863" w:history="1">
        <w:r w:rsidRPr="00AF0233">
          <w:rPr>
            <w:rStyle w:val="Lienhypertexte"/>
          </w:rPr>
          <w:t>IV  LE COUREUR DES BOIS</w:t>
        </w:r>
        <w:r>
          <w:rPr>
            <w:webHidden/>
          </w:rPr>
          <w:tab/>
        </w:r>
        <w:r>
          <w:rPr>
            <w:webHidden/>
          </w:rPr>
          <w:fldChar w:fldCharType="begin"/>
        </w:r>
        <w:r>
          <w:rPr>
            <w:webHidden/>
          </w:rPr>
          <w:instrText xml:space="preserve"> PAGEREF _Toc197617863 \h </w:instrText>
        </w:r>
        <w:r>
          <w:rPr>
            <w:webHidden/>
          </w:rPr>
        </w:r>
        <w:r>
          <w:rPr>
            <w:webHidden/>
          </w:rPr>
          <w:fldChar w:fldCharType="separate"/>
        </w:r>
        <w:r w:rsidR="0005658C">
          <w:rPr>
            <w:webHidden/>
          </w:rPr>
          <w:t>151</w:t>
        </w:r>
        <w:r>
          <w:rPr>
            <w:webHidden/>
          </w:rPr>
          <w:fldChar w:fldCharType="end"/>
        </w:r>
      </w:hyperlink>
    </w:p>
    <w:p w14:paraId="3EA7FC45" w14:textId="14EB021D" w:rsidR="00B96D2F" w:rsidRDefault="00B96D2F">
      <w:pPr>
        <w:pStyle w:val="TM2"/>
        <w:rPr>
          <w:rFonts w:asciiTheme="minorHAnsi" w:eastAsiaTheme="minorEastAsia" w:hAnsiTheme="minorHAnsi" w:cstheme="minorBidi"/>
          <w:color w:val="auto"/>
          <w:kern w:val="2"/>
          <w:sz w:val="24"/>
          <w14:ligatures w14:val="standardContextual"/>
        </w:rPr>
      </w:pPr>
      <w:hyperlink w:anchor="_Toc197617864" w:history="1">
        <w:r w:rsidRPr="00AF0233">
          <w:rPr>
            <w:rStyle w:val="Lienhypertexte"/>
          </w:rPr>
          <w:t>V  LA FEMME DU MAIRE</w:t>
        </w:r>
        <w:r>
          <w:rPr>
            <w:webHidden/>
          </w:rPr>
          <w:tab/>
        </w:r>
        <w:r>
          <w:rPr>
            <w:webHidden/>
          </w:rPr>
          <w:fldChar w:fldCharType="begin"/>
        </w:r>
        <w:r>
          <w:rPr>
            <w:webHidden/>
          </w:rPr>
          <w:instrText xml:space="preserve"> PAGEREF _Toc197617864 \h </w:instrText>
        </w:r>
        <w:r>
          <w:rPr>
            <w:webHidden/>
          </w:rPr>
        </w:r>
        <w:r>
          <w:rPr>
            <w:webHidden/>
          </w:rPr>
          <w:fldChar w:fldCharType="separate"/>
        </w:r>
        <w:r w:rsidR="0005658C">
          <w:rPr>
            <w:webHidden/>
          </w:rPr>
          <w:t>161</w:t>
        </w:r>
        <w:r>
          <w:rPr>
            <w:webHidden/>
          </w:rPr>
          <w:fldChar w:fldCharType="end"/>
        </w:r>
      </w:hyperlink>
    </w:p>
    <w:p w14:paraId="4D85C36C" w14:textId="64BCFEF9" w:rsidR="00B96D2F" w:rsidRDefault="00B96D2F">
      <w:pPr>
        <w:pStyle w:val="TM2"/>
        <w:rPr>
          <w:rFonts w:asciiTheme="minorHAnsi" w:eastAsiaTheme="minorEastAsia" w:hAnsiTheme="minorHAnsi" w:cstheme="minorBidi"/>
          <w:color w:val="auto"/>
          <w:kern w:val="2"/>
          <w:sz w:val="24"/>
          <w14:ligatures w14:val="standardContextual"/>
        </w:rPr>
      </w:pPr>
      <w:hyperlink w:anchor="_Toc197617865" w:history="1">
        <w:r w:rsidRPr="00AF0233">
          <w:rPr>
            <w:rStyle w:val="Lienhypertexte"/>
          </w:rPr>
          <w:t>VI  BONNE OU MAUVAISE ACTION</w:t>
        </w:r>
        <w:r>
          <w:rPr>
            <w:webHidden/>
          </w:rPr>
          <w:tab/>
        </w:r>
        <w:r>
          <w:rPr>
            <w:webHidden/>
          </w:rPr>
          <w:fldChar w:fldCharType="begin"/>
        </w:r>
        <w:r>
          <w:rPr>
            <w:webHidden/>
          </w:rPr>
          <w:instrText xml:space="preserve"> PAGEREF _Toc197617865 \h </w:instrText>
        </w:r>
        <w:r>
          <w:rPr>
            <w:webHidden/>
          </w:rPr>
        </w:r>
        <w:r>
          <w:rPr>
            <w:webHidden/>
          </w:rPr>
          <w:fldChar w:fldCharType="separate"/>
        </w:r>
        <w:r w:rsidR="0005658C">
          <w:rPr>
            <w:webHidden/>
          </w:rPr>
          <w:t>173</w:t>
        </w:r>
        <w:r>
          <w:rPr>
            <w:webHidden/>
          </w:rPr>
          <w:fldChar w:fldCharType="end"/>
        </w:r>
      </w:hyperlink>
    </w:p>
    <w:p w14:paraId="1FA6F6B4" w14:textId="13A460AF" w:rsidR="00B96D2F" w:rsidRDefault="00B96D2F">
      <w:pPr>
        <w:pStyle w:val="TM2"/>
        <w:rPr>
          <w:rFonts w:asciiTheme="minorHAnsi" w:eastAsiaTheme="minorEastAsia" w:hAnsiTheme="minorHAnsi" w:cstheme="minorBidi"/>
          <w:color w:val="auto"/>
          <w:kern w:val="2"/>
          <w:sz w:val="24"/>
          <w14:ligatures w14:val="standardContextual"/>
        </w:rPr>
      </w:pPr>
      <w:hyperlink w:anchor="_Toc197617866" w:history="1">
        <w:r w:rsidRPr="00AF0233">
          <w:rPr>
            <w:rStyle w:val="Lienhypertexte"/>
          </w:rPr>
          <w:t>VII  QUE DEVIENDRA-T-IL ?</w:t>
        </w:r>
        <w:r>
          <w:rPr>
            <w:webHidden/>
          </w:rPr>
          <w:tab/>
        </w:r>
        <w:r>
          <w:rPr>
            <w:webHidden/>
          </w:rPr>
          <w:fldChar w:fldCharType="begin"/>
        </w:r>
        <w:r>
          <w:rPr>
            <w:webHidden/>
          </w:rPr>
          <w:instrText xml:space="preserve"> PAGEREF _Toc197617866 \h </w:instrText>
        </w:r>
        <w:r>
          <w:rPr>
            <w:webHidden/>
          </w:rPr>
        </w:r>
        <w:r>
          <w:rPr>
            <w:webHidden/>
          </w:rPr>
          <w:fldChar w:fldCharType="separate"/>
        </w:r>
        <w:r w:rsidR="0005658C">
          <w:rPr>
            <w:webHidden/>
          </w:rPr>
          <w:t>184</w:t>
        </w:r>
        <w:r>
          <w:rPr>
            <w:webHidden/>
          </w:rPr>
          <w:fldChar w:fldCharType="end"/>
        </w:r>
      </w:hyperlink>
    </w:p>
    <w:p w14:paraId="63532384" w14:textId="29B17678" w:rsidR="00B96D2F" w:rsidRDefault="00B96D2F">
      <w:pPr>
        <w:pStyle w:val="TM2"/>
        <w:rPr>
          <w:rFonts w:asciiTheme="minorHAnsi" w:eastAsiaTheme="minorEastAsia" w:hAnsiTheme="minorHAnsi" w:cstheme="minorBidi"/>
          <w:color w:val="auto"/>
          <w:kern w:val="2"/>
          <w:sz w:val="24"/>
          <w14:ligatures w14:val="standardContextual"/>
        </w:rPr>
      </w:pPr>
      <w:hyperlink w:anchor="_Toc197617867" w:history="1">
        <w:r w:rsidRPr="00AF0233">
          <w:rPr>
            <w:rStyle w:val="Lienhypertexte"/>
          </w:rPr>
          <w:t>VIII  PAUVRE CATHERINE</w:t>
        </w:r>
        <w:r>
          <w:rPr>
            <w:webHidden/>
          </w:rPr>
          <w:tab/>
        </w:r>
        <w:r>
          <w:rPr>
            <w:webHidden/>
          </w:rPr>
          <w:fldChar w:fldCharType="begin"/>
        </w:r>
        <w:r>
          <w:rPr>
            <w:webHidden/>
          </w:rPr>
          <w:instrText xml:space="preserve"> PAGEREF _Toc197617867 \h </w:instrText>
        </w:r>
        <w:r>
          <w:rPr>
            <w:webHidden/>
          </w:rPr>
        </w:r>
        <w:r>
          <w:rPr>
            <w:webHidden/>
          </w:rPr>
          <w:fldChar w:fldCharType="separate"/>
        </w:r>
        <w:r w:rsidR="0005658C">
          <w:rPr>
            <w:webHidden/>
          </w:rPr>
          <w:t>197</w:t>
        </w:r>
        <w:r>
          <w:rPr>
            <w:webHidden/>
          </w:rPr>
          <w:fldChar w:fldCharType="end"/>
        </w:r>
      </w:hyperlink>
    </w:p>
    <w:p w14:paraId="07866DC7" w14:textId="5165B1E3" w:rsidR="00B96D2F" w:rsidRDefault="00B96D2F">
      <w:pPr>
        <w:pStyle w:val="TM2"/>
        <w:rPr>
          <w:rFonts w:asciiTheme="minorHAnsi" w:eastAsiaTheme="minorEastAsia" w:hAnsiTheme="minorHAnsi" w:cstheme="minorBidi"/>
          <w:color w:val="auto"/>
          <w:kern w:val="2"/>
          <w:sz w:val="24"/>
          <w14:ligatures w14:val="standardContextual"/>
        </w:rPr>
      </w:pPr>
      <w:hyperlink w:anchor="_Toc197617868" w:history="1">
        <w:r w:rsidRPr="00AF0233">
          <w:rPr>
            <w:rStyle w:val="Lienhypertexte"/>
          </w:rPr>
          <w:t>IX  LES CHARBONNIERS</w:t>
        </w:r>
        <w:r>
          <w:rPr>
            <w:webHidden/>
          </w:rPr>
          <w:tab/>
        </w:r>
        <w:r>
          <w:rPr>
            <w:webHidden/>
          </w:rPr>
          <w:fldChar w:fldCharType="begin"/>
        </w:r>
        <w:r>
          <w:rPr>
            <w:webHidden/>
          </w:rPr>
          <w:instrText xml:space="preserve"> PAGEREF _Toc197617868 \h </w:instrText>
        </w:r>
        <w:r>
          <w:rPr>
            <w:webHidden/>
          </w:rPr>
        </w:r>
        <w:r>
          <w:rPr>
            <w:webHidden/>
          </w:rPr>
          <w:fldChar w:fldCharType="separate"/>
        </w:r>
        <w:r w:rsidR="0005658C">
          <w:rPr>
            <w:webHidden/>
          </w:rPr>
          <w:t>206</w:t>
        </w:r>
        <w:r>
          <w:rPr>
            <w:webHidden/>
          </w:rPr>
          <w:fldChar w:fldCharType="end"/>
        </w:r>
      </w:hyperlink>
    </w:p>
    <w:p w14:paraId="4B2E1135" w14:textId="7B9B00E0" w:rsidR="00B96D2F" w:rsidRDefault="00B96D2F">
      <w:pPr>
        <w:pStyle w:val="TM2"/>
        <w:rPr>
          <w:rFonts w:asciiTheme="minorHAnsi" w:eastAsiaTheme="minorEastAsia" w:hAnsiTheme="minorHAnsi" w:cstheme="minorBidi"/>
          <w:color w:val="auto"/>
          <w:kern w:val="2"/>
          <w:sz w:val="24"/>
          <w14:ligatures w14:val="standardContextual"/>
        </w:rPr>
      </w:pPr>
      <w:hyperlink w:anchor="_Toc197617869" w:history="1">
        <w:r w:rsidRPr="00AF0233">
          <w:rPr>
            <w:rStyle w:val="Lienhypertexte"/>
          </w:rPr>
          <w:t>X  LA LÉGENDE DE L’HOMME SAUVAGE</w:t>
        </w:r>
        <w:r>
          <w:rPr>
            <w:webHidden/>
          </w:rPr>
          <w:tab/>
        </w:r>
        <w:r>
          <w:rPr>
            <w:webHidden/>
          </w:rPr>
          <w:fldChar w:fldCharType="begin"/>
        </w:r>
        <w:r>
          <w:rPr>
            <w:webHidden/>
          </w:rPr>
          <w:instrText xml:space="preserve"> PAGEREF _Toc197617869 \h </w:instrText>
        </w:r>
        <w:r>
          <w:rPr>
            <w:webHidden/>
          </w:rPr>
        </w:r>
        <w:r>
          <w:rPr>
            <w:webHidden/>
          </w:rPr>
          <w:fldChar w:fldCharType="separate"/>
        </w:r>
        <w:r w:rsidR="0005658C">
          <w:rPr>
            <w:webHidden/>
          </w:rPr>
          <w:t>218</w:t>
        </w:r>
        <w:r>
          <w:rPr>
            <w:webHidden/>
          </w:rPr>
          <w:fldChar w:fldCharType="end"/>
        </w:r>
      </w:hyperlink>
    </w:p>
    <w:p w14:paraId="4156F4A5" w14:textId="5F975479" w:rsidR="00B96D2F" w:rsidRDefault="00B96D2F">
      <w:pPr>
        <w:pStyle w:val="TM2"/>
        <w:rPr>
          <w:rFonts w:asciiTheme="minorHAnsi" w:eastAsiaTheme="minorEastAsia" w:hAnsiTheme="minorHAnsi" w:cstheme="minorBidi"/>
          <w:color w:val="auto"/>
          <w:kern w:val="2"/>
          <w:sz w:val="24"/>
          <w14:ligatures w14:val="standardContextual"/>
        </w:rPr>
      </w:pPr>
      <w:hyperlink w:anchor="_Toc197617870" w:history="1">
        <w:r w:rsidRPr="00AF0233">
          <w:rPr>
            <w:rStyle w:val="Lienhypertexte"/>
          </w:rPr>
          <w:t>XI  CHEZ LA BARONNE DE SIMAISE</w:t>
        </w:r>
        <w:r>
          <w:rPr>
            <w:webHidden/>
          </w:rPr>
          <w:tab/>
        </w:r>
        <w:r>
          <w:rPr>
            <w:webHidden/>
          </w:rPr>
          <w:fldChar w:fldCharType="begin"/>
        </w:r>
        <w:r>
          <w:rPr>
            <w:webHidden/>
          </w:rPr>
          <w:instrText xml:space="preserve"> PAGEREF _Toc197617870 \h </w:instrText>
        </w:r>
        <w:r>
          <w:rPr>
            <w:webHidden/>
          </w:rPr>
        </w:r>
        <w:r>
          <w:rPr>
            <w:webHidden/>
          </w:rPr>
          <w:fldChar w:fldCharType="separate"/>
        </w:r>
        <w:r w:rsidR="0005658C">
          <w:rPr>
            <w:webHidden/>
          </w:rPr>
          <w:t>231</w:t>
        </w:r>
        <w:r>
          <w:rPr>
            <w:webHidden/>
          </w:rPr>
          <w:fldChar w:fldCharType="end"/>
        </w:r>
      </w:hyperlink>
    </w:p>
    <w:p w14:paraId="3FF44857" w14:textId="06B66AE8" w:rsidR="00B96D2F" w:rsidRDefault="00B96D2F">
      <w:pPr>
        <w:pStyle w:val="TM2"/>
        <w:rPr>
          <w:rFonts w:asciiTheme="minorHAnsi" w:eastAsiaTheme="minorEastAsia" w:hAnsiTheme="minorHAnsi" w:cstheme="minorBidi"/>
          <w:color w:val="auto"/>
          <w:kern w:val="2"/>
          <w:sz w:val="24"/>
          <w14:ligatures w14:val="standardContextual"/>
        </w:rPr>
      </w:pPr>
      <w:hyperlink w:anchor="_Toc197617871" w:history="1">
        <w:r w:rsidRPr="00AF0233">
          <w:rPr>
            <w:rStyle w:val="Lienhypertexte"/>
          </w:rPr>
          <w:t>XII  LA BOSSE-GRISE</w:t>
        </w:r>
        <w:r>
          <w:rPr>
            <w:webHidden/>
          </w:rPr>
          <w:tab/>
        </w:r>
        <w:r>
          <w:rPr>
            <w:webHidden/>
          </w:rPr>
          <w:fldChar w:fldCharType="begin"/>
        </w:r>
        <w:r>
          <w:rPr>
            <w:webHidden/>
          </w:rPr>
          <w:instrText xml:space="preserve"> PAGEREF _Toc197617871 \h </w:instrText>
        </w:r>
        <w:r>
          <w:rPr>
            <w:webHidden/>
          </w:rPr>
        </w:r>
        <w:r>
          <w:rPr>
            <w:webHidden/>
          </w:rPr>
          <w:fldChar w:fldCharType="separate"/>
        </w:r>
        <w:r w:rsidR="0005658C">
          <w:rPr>
            <w:webHidden/>
          </w:rPr>
          <w:t>250</w:t>
        </w:r>
        <w:r>
          <w:rPr>
            <w:webHidden/>
          </w:rPr>
          <w:fldChar w:fldCharType="end"/>
        </w:r>
      </w:hyperlink>
    </w:p>
    <w:p w14:paraId="198808C0" w14:textId="10002878" w:rsidR="00B96D2F" w:rsidRDefault="00B96D2F">
      <w:pPr>
        <w:pStyle w:val="TM2"/>
        <w:rPr>
          <w:rFonts w:asciiTheme="minorHAnsi" w:eastAsiaTheme="minorEastAsia" w:hAnsiTheme="minorHAnsi" w:cstheme="minorBidi"/>
          <w:color w:val="auto"/>
          <w:kern w:val="2"/>
          <w:sz w:val="24"/>
          <w14:ligatures w14:val="standardContextual"/>
        </w:rPr>
      </w:pPr>
      <w:hyperlink w:anchor="_Toc197617872" w:history="1">
        <w:r w:rsidRPr="00AF0233">
          <w:rPr>
            <w:rStyle w:val="Lienhypertexte"/>
          </w:rPr>
          <w:t>XIII  L’AMOUR D’UN SAUVAGE</w:t>
        </w:r>
        <w:r>
          <w:rPr>
            <w:webHidden/>
          </w:rPr>
          <w:tab/>
        </w:r>
        <w:r>
          <w:rPr>
            <w:webHidden/>
          </w:rPr>
          <w:fldChar w:fldCharType="begin"/>
        </w:r>
        <w:r>
          <w:rPr>
            <w:webHidden/>
          </w:rPr>
          <w:instrText xml:space="preserve"> PAGEREF _Toc197617872 \h </w:instrText>
        </w:r>
        <w:r>
          <w:rPr>
            <w:webHidden/>
          </w:rPr>
        </w:r>
        <w:r>
          <w:rPr>
            <w:webHidden/>
          </w:rPr>
          <w:fldChar w:fldCharType="separate"/>
        </w:r>
        <w:r w:rsidR="0005658C">
          <w:rPr>
            <w:webHidden/>
          </w:rPr>
          <w:t>264</w:t>
        </w:r>
        <w:r>
          <w:rPr>
            <w:webHidden/>
          </w:rPr>
          <w:fldChar w:fldCharType="end"/>
        </w:r>
      </w:hyperlink>
    </w:p>
    <w:p w14:paraId="12C46ABF" w14:textId="0997168D" w:rsidR="00B96D2F" w:rsidRDefault="00B96D2F">
      <w:pPr>
        <w:pStyle w:val="TM2"/>
        <w:rPr>
          <w:rFonts w:asciiTheme="minorHAnsi" w:eastAsiaTheme="minorEastAsia" w:hAnsiTheme="minorHAnsi" w:cstheme="minorBidi"/>
          <w:color w:val="auto"/>
          <w:kern w:val="2"/>
          <w:sz w:val="24"/>
          <w14:ligatures w14:val="standardContextual"/>
        </w:rPr>
      </w:pPr>
      <w:hyperlink w:anchor="_Toc197617873" w:history="1">
        <w:r w:rsidRPr="00AF0233">
          <w:rPr>
            <w:rStyle w:val="Lienhypertexte"/>
          </w:rPr>
          <w:t>XIV  LES COUPS DE CRAVACHE</w:t>
        </w:r>
        <w:r>
          <w:rPr>
            <w:webHidden/>
          </w:rPr>
          <w:tab/>
        </w:r>
        <w:r>
          <w:rPr>
            <w:webHidden/>
          </w:rPr>
          <w:fldChar w:fldCharType="begin"/>
        </w:r>
        <w:r>
          <w:rPr>
            <w:webHidden/>
          </w:rPr>
          <w:instrText xml:space="preserve"> PAGEREF _Toc197617873 \h </w:instrText>
        </w:r>
        <w:r>
          <w:rPr>
            <w:webHidden/>
          </w:rPr>
        </w:r>
        <w:r>
          <w:rPr>
            <w:webHidden/>
          </w:rPr>
          <w:fldChar w:fldCharType="separate"/>
        </w:r>
        <w:r w:rsidR="0005658C">
          <w:rPr>
            <w:webHidden/>
          </w:rPr>
          <w:t>272</w:t>
        </w:r>
        <w:r>
          <w:rPr>
            <w:webHidden/>
          </w:rPr>
          <w:fldChar w:fldCharType="end"/>
        </w:r>
      </w:hyperlink>
    </w:p>
    <w:p w14:paraId="143FCF52" w14:textId="77973C68" w:rsidR="00B96D2F" w:rsidRDefault="00B96D2F">
      <w:pPr>
        <w:pStyle w:val="TM2"/>
        <w:rPr>
          <w:rFonts w:asciiTheme="minorHAnsi" w:eastAsiaTheme="minorEastAsia" w:hAnsiTheme="minorHAnsi" w:cstheme="minorBidi"/>
          <w:color w:val="auto"/>
          <w:kern w:val="2"/>
          <w:sz w:val="24"/>
          <w14:ligatures w14:val="standardContextual"/>
        </w:rPr>
      </w:pPr>
      <w:hyperlink w:anchor="_Toc197617874" w:history="1">
        <w:r w:rsidRPr="00AF0233">
          <w:rPr>
            <w:rStyle w:val="Lienhypertexte"/>
          </w:rPr>
          <w:t>XV  UN VOYAGE FATAL</w:t>
        </w:r>
        <w:r>
          <w:rPr>
            <w:webHidden/>
          </w:rPr>
          <w:tab/>
        </w:r>
        <w:r>
          <w:rPr>
            <w:webHidden/>
          </w:rPr>
          <w:fldChar w:fldCharType="begin"/>
        </w:r>
        <w:r>
          <w:rPr>
            <w:webHidden/>
          </w:rPr>
          <w:instrText xml:space="preserve"> PAGEREF _Toc197617874 \h </w:instrText>
        </w:r>
        <w:r>
          <w:rPr>
            <w:webHidden/>
          </w:rPr>
        </w:r>
        <w:r>
          <w:rPr>
            <w:webHidden/>
          </w:rPr>
          <w:fldChar w:fldCharType="separate"/>
        </w:r>
        <w:r w:rsidR="0005658C">
          <w:rPr>
            <w:webHidden/>
          </w:rPr>
          <w:t>285</w:t>
        </w:r>
        <w:r>
          <w:rPr>
            <w:webHidden/>
          </w:rPr>
          <w:fldChar w:fldCharType="end"/>
        </w:r>
      </w:hyperlink>
    </w:p>
    <w:p w14:paraId="6F013D86" w14:textId="0024FBAF" w:rsidR="00B96D2F" w:rsidRDefault="00B96D2F">
      <w:pPr>
        <w:pStyle w:val="TM2"/>
        <w:rPr>
          <w:rFonts w:asciiTheme="minorHAnsi" w:eastAsiaTheme="minorEastAsia" w:hAnsiTheme="minorHAnsi" w:cstheme="minorBidi"/>
          <w:color w:val="auto"/>
          <w:kern w:val="2"/>
          <w:sz w:val="24"/>
          <w14:ligatures w14:val="standardContextual"/>
        </w:rPr>
      </w:pPr>
      <w:hyperlink w:anchor="_Toc197617875" w:history="1">
        <w:r w:rsidRPr="00AF0233">
          <w:rPr>
            <w:rStyle w:val="Lienhypertexte"/>
          </w:rPr>
          <w:t>XVI  L’ATTENTAT</w:t>
        </w:r>
        <w:r>
          <w:rPr>
            <w:webHidden/>
          </w:rPr>
          <w:tab/>
        </w:r>
        <w:r>
          <w:rPr>
            <w:webHidden/>
          </w:rPr>
          <w:fldChar w:fldCharType="begin"/>
        </w:r>
        <w:r>
          <w:rPr>
            <w:webHidden/>
          </w:rPr>
          <w:instrText xml:space="preserve"> PAGEREF _Toc197617875 \h </w:instrText>
        </w:r>
        <w:r>
          <w:rPr>
            <w:webHidden/>
          </w:rPr>
        </w:r>
        <w:r>
          <w:rPr>
            <w:webHidden/>
          </w:rPr>
          <w:fldChar w:fldCharType="separate"/>
        </w:r>
        <w:r w:rsidR="0005658C">
          <w:rPr>
            <w:webHidden/>
          </w:rPr>
          <w:t>296</w:t>
        </w:r>
        <w:r>
          <w:rPr>
            <w:webHidden/>
          </w:rPr>
          <w:fldChar w:fldCharType="end"/>
        </w:r>
      </w:hyperlink>
    </w:p>
    <w:p w14:paraId="1DA23B7D" w14:textId="6C1E0E66" w:rsidR="00B96D2F" w:rsidRDefault="00B96D2F">
      <w:pPr>
        <w:pStyle w:val="TM2"/>
        <w:rPr>
          <w:rFonts w:asciiTheme="minorHAnsi" w:eastAsiaTheme="minorEastAsia" w:hAnsiTheme="minorHAnsi" w:cstheme="minorBidi"/>
          <w:color w:val="auto"/>
          <w:kern w:val="2"/>
          <w:sz w:val="24"/>
          <w14:ligatures w14:val="standardContextual"/>
        </w:rPr>
      </w:pPr>
      <w:hyperlink w:anchor="_Toc197617876" w:history="1">
        <w:r w:rsidRPr="00AF0233">
          <w:rPr>
            <w:rStyle w:val="Lienhypertexte"/>
          </w:rPr>
          <w:t>XVII  OÙ IL ARRIVE À JEAN LOUP UN SECOURS INATTENDU</w:t>
        </w:r>
        <w:r>
          <w:rPr>
            <w:webHidden/>
          </w:rPr>
          <w:tab/>
        </w:r>
        <w:r>
          <w:rPr>
            <w:webHidden/>
          </w:rPr>
          <w:fldChar w:fldCharType="begin"/>
        </w:r>
        <w:r>
          <w:rPr>
            <w:webHidden/>
          </w:rPr>
          <w:instrText xml:space="preserve"> PAGEREF _Toc197617876 \h </w:instrText>
        </w:r>
        <w:r>
          <w:rPr>
            <w:webHidden/>
          </w:rPr>
        </w:r>
        <w:r>
          <w:rPr>
            <w:webHidden/>
          </w:rPr>
          <w:fldChar w:fldCharType="separate"/>
        </w:r>
        <w:r w:rsidR="0005658C">
          <w:rPr>
            <w:webHidden/>
          </w:rPr>
          <w:t>306</w:t>
        </w:r>
        <w:r>
          <w:rPr>
            <w:webHidden/>
          </w:rPr>
          <w:fldChar w:fldCharType="end"/>
        </w:r>
      </w:hyperlink>
    </w:p>
    <w:p w14:paraId="73D0DCFC" w14:textId="2906280F" w:rsidR="00B96D2F" w:rsidRDefault="00B96D2F">
      <w:pPr>
        <w:pStyle w:val="TM2"/>
        <w:rPr>
          <w:rFonts w:asciiTheme="minorHAnsi" w:eastAsiaTheme="minorEastAsia" w:hAnsiTheme="minorHAnsi" w:cstheme="minorBidi"/>
          <w:color w:val="auto"/>
          <w:kern w:val="2"/>
          <w:sz w:val="24"/>
          <w14:ligatures w14:val="standardContextual"/>
        </w:rPr>
      </w:pPr>
      <w:hyperlink w:anchor="_Toc197617877" w:history="1">
        <w:r w:rsidRPr="00AF0233">
          <w:rPr>
            <w:rStyle w:val="Lienhypertexte"/>
          </w:rPr>
          <w:t>XVIII  LA LETTRE DE JEANNE</w:t>
        </w:r>
        <w:r>
          <w:rPr>
            <w:webHidden/>
          </w:rPr>
          <w:tab/>
        </w:r>
        <w:r>
          <w:rPr>
            <w:webHidden/>
          </w:rPr>
          <w:fldChar w:fldCharType="begin"/>
        </w:r>
        <w:r>
          <w:rPr>
            <w:webHidden/>
          </w:rPr>
          <w:instrText xml:space="preserve"> PAGEREF _Toc197617877 \h </w:instrText>
        </w:r>
        <w:r>
          <w:rPr>
            <w:webHidden/>
          </w:rPr>
        </w:r>
        <w:r>
          <w:rPr>
            <w:webHidden/>
          </w:rPr>
          <w:fldChar w:fldCharType="separate"/>
        </w:r>
        <w:r w:rsidR="0005658C">
          <w:rPr>
            <w:webHidden/>
          </w:rPr>
          <w:t>317</w:t>
        </w:r>
        <w:r>
          <w:rPr>
            <w:webHidden/>
          </w:rPr>
          <w:fldChar w:fldCharType="end"/>
        </w:r>
      </w:hyperlink>
    </w:p>
    <w:p w14:paraId="2EBAA0B1" w14:textId="43B36791" w:rsidR="00B96D2F" w:rsidRDefault="00B96D2F">
      <w:pPr>
        <w:pStyle w:val="TM2"/>
        <w:rPr>
          <w:rFonts w:asciiTheme="minorHAnsi" w:eastAsiaTheme="minorEastAsia" w:hAnsiTheme="minorHAnsi" w:cstheme="minorBidi"/>
          <w:color w:val="auto"/>
          <w:kern w:val="2"/>
          <w:sz w:val="24"/>
          <w14:ligatures w14:val="standardContextual"/>
        </w:rPr>
      </w:pPr>
      <w:hyperlink w:anchor="_Toc197617878" w:history="1">
        <w:r w:rsidRPr="00AF0233">
          <w:rPr>
            <w:rStyle w:val="Lienhypertexte"/>
          </w:rPr>
          <w:t>XIX  COMMENT JEAN LOUP, AVEC QUATRE MOTS, FAIT UN LONG RÉCIT</w:t>
        </w:r>
        <w:r>
          <w:rPr>
            <w:webHidden/>
          </w:rPr>
          <w:tab/>
        </w:r>
        <w:r>
          <w:rPr>
            <w:webHidden/>
          </w:rPr>
          <w:fldChar w:fldCharType="begin"/>
        </w:r>
        <w:r>
          <w:rPr>
            <w:webHidden/>
          </w:rPr>
          <w:instrText xml:space="preserve"> PAGEREF _Toc197617878 \h </w:instrText>
        </w:r>
        <w:r>
          <w:rPr>
            <w:webHidden/>
          </w:rPr>
        </w:r>
        <w:r>
          <w:rPr>
            <w:webHidden/>
          </w:rPr>
          <w:fldChar w:fldCharType="separate"/>
        </w:r>
        <w:r w:rsidR="0005658C">
          <w:rPr>
            <w:webHidden/>
          </w:rPr>
          <w:t>328</w:t>
        </w:r>
        <w:r>
          <w:rPr>
            <w:webHidden/>
          </w:rPr>
          <w:fldChar w:fldCharType="end"/>
        </w:r>
      </w:hyperlink>
    </w:p>
    <w:p w14:paraId="48B36491" w14:textId="0DF3AC98" w:rsidR="00B96D2F" w:rsidRDefault="00B96D2F">
      <w:pPr>
        <w:pStyle w:val="TM2"/>
        <w:rPr>
          <w:rFonts w:asciiTheme="minorHAnsi" w:eastAsiaTheme="minorEastAsia" w:hAnsiTheme="minorHAnsi" w:cstheme="minorBidi"/>
          <w:color w:val="auto"/>
          <w:kern w:val="2"/>
          <w:sz w:val="24"/>
          <w14:ligatures w14:val="standardContextual"/>
        </w:rPr>
      </w:pPr>
      <w:hyperlink w:anchor="_Toc197617879" w:history="1">
        <w:r w:rsidRPr="00AF0233">
          <w:rPr>
            <w:rStyle w:val="Lienhypertexte"/>
          </w:rPr>
          <w:t>XX  AFFREUSE DÉCOUVERTE</w:t>
        </w:r>
        <w:r>
          <w:rPr>
            <w:webHidden/>
          </w:rPr>
          <w:tab/>
        </w:r>
        <w:r>
          <w:rPr>
            <w:webHidden/>
          </w:rPr>
          <w:fldChar w:fldCharType="begin"/>
        </w:r>
        <w:r>
          <w:rPr>
            <w:webHidden/>
          </w:rPr>
          <w:instrText xml:space="preserve"> PAGEREF _Toc197617879 \h </w:instrText>
        </w:r>
        <w:r>
          <w:rPr>
            <w:webHidden/>
          </w:rPr>
        </w:r>
        <w:r>
          <w:rPr>
            <w:webHidden/>
          </w:rPr>
          <w:fldChar w:fldCharType="separate"/>
        </w:r>
        <w:r w:rsidR="0005658C">
          <w:rPr>
            <w:webHidden/>
          </w:rPr>
          <w:t>340</w:t>
        </w:r>
        <w:r>
          <w:rPr>
            <w:webHidden/>
          </w:rPr>
          <w:fldChar w:fldCharType="end"/>
        </w:r>
      </w:hyperlink>
    </w:p>
    <w:p w14:paraId="2525E658" w14:textId="678C3252" w:rsidR="00B96D2F" w:rsidRDefault="00B96D2F">
      <w:pPr>
        <w:pStyle w:val="TM2"/>
        <w:rPr>
          <w:rFonts w:asciiTheme="minorHAnsi" w:eastAsiaTheme="minorEastAsia" w:hAnsiTheme="minorHAnsi" w:cstheme="minorBidi"/>
          <w:color w:val="auto"/>
          <w:kern w:val="2"/>
          <w:sz w:val="24"/>
          <w14:ligatures w14:val="standardContextual"/>
        </w:rPr>
      </w:pPr>
      <w:hyperlink w:anchor="_Toc197617880" w:history="1">
        <w:r w:rsidRPr="00AF0233">
          <w:rPr>
            <w:rStyle w:val="Lienhypertexte"/>
          </w:rPr>
          <w:t>XXI  UN SOUFFLET, UN COUP DE POING</w:t>
        </w:r>
        <w:r>
          <w:rPr>
            <w:webHidden/>
          </w:rPr>
          <w:tab/>
        </w:r>
        <w:r>
          <w:rPr>
            <w:webHidden/>
          </w:rPr>
          <w:fldChar w:fldCharType="begin"/>
        </w:r>
        <w:r>
          <w:rPr>
            <w:webHidden/>
          </w:rPr>
          <w:instrText xml:space="preserve"> PAGEREF _Toc197617880 \h </w:instrText>
        </w:r>
        <w:r>
          <w:rPr>
            <w:webHidden/>
          </w:rPr>
        </w:r>
        <w:r>
          <w:rPr>
            <w:webHidden/>
          </w:rPr>
          <w:fldChar w:fldCharType="separate"/>
        </w:r>
        <w:r w:rsidR="0005658C">
          <w:rPr>
            <w:webHidden/>
          </w:rPr>
          <w:t>349</w:t>
        </w:r>
        <w:r>
          <w:rPr>
            <w:webHidden/>
          </w:rPr>
          <w:fldChar w:fldCharType="end"/>
        </w:r>
      </w:hyperlink>
    </w:p>
    <w:p w14:paraId="3A028560" w14:textId="4BE5DA9B" w:rsidR="00B96D2F" w:rsidRDefault="00B96D2F">
      <w:pPr>
        <w:pStyle w:val="TM2"/>
        <w:rPr>
          <w:rFonts w:asciiTheme="minorHAnsi" w:eastAsiaTheme="minorEastAsia" w:hAnsiTheme="minorHAnsi" w:cstheme="minorBidi"/>
          <w:color w:val="auto"/>
          <w:kern w:val="2"/>
          <w:sz w:val="24"/>
          <w14:ligatures w14:val="standardContextual"/>
        </w:rPr>
      </w:pPr>
      <w:hyperlink w:anchor="_Toc197617881" w:history="1">
        <w:r w:rsidRPr="00AF0233">
          <w:rPr>
            <w:rStyle w:val="Lienhypertexte"/>
          </w:rPr>
          <w:t>XXII  LE PARTISAN</w:t>
        </w:r>
        <w:r>
          <w:rPr>
            <w:webHidden/>
          </w:rPr>
          <w:tab/>
        </w:r>
        <w:r>
          <w:rPr>
            <w:webHidden/>
          </w:rPr>
          <w:fldChar w:fldCharType="begin"/>
        </w:r>
        <w:r>
          <w:rPr>
            <w:webHidden/>
          </w:rPr>
          <w:instrText xml:space="preserve"> PAGEREF _Toc197617881 \h </w:instrText>
        </w:r>
        <w:r>
          <w:rPr>
            <w:webHidden/>
          </w:rPr>
        </w:r>
        <w:r>
          <w:rPr>
            <w:webHidden/>
          </w:rPr>
          <w:fldChar w:fldCharType="separate"/>
        </w:r>
        <w:r w:rsidR="0005658C">
          <w:rPr>
            <w:webHidden/>
          </w:rPr>
          <w:t>358</w:t>
        </w:r>
        <w:r>
          <w:rPr>
            <w:webHidden/>
          </w:rPr>
          <w:fldChar w:fldCharType="end"/>
        </w:r>
      </w:hyperlink>
    </w:p>
    <w:p w14:paraId="0DC391B0" w14:textId="42EEA1B3" w:rsidR="00B96D2F" w:rsidRDefault="00B96D2F">
      <w:pPr>
        <w:pStyle w:val="TM1"/>
        <w:rPr>
          <w:rFonts w:asciiTheme="minorHAnsi" w:eastAsiaTheme="minorEastAsia" w:hAnsiTheme="minorHAnsi" w:cstheme="minorBidi"/>
          <w:bCs w:val="0"/>
          <w:iCs w:val="0"/>
          <w:color w:val="auto"/>
          <w:kern w:val="2"/>
          <w:sz w:val="24"/>
          <w:szCs w:val="24"/>
          <w14:ligatures w14:val="standardContextual"/>
        </w:rPr>
      </w:pPr>
      <w:hyperlink w:anchor="_Toc197617882" w:history="1">
        <w:r w:rsidRPr="00AF0233">
          <w:rPr>
            <w:rStyle w:val="Lienhypertexte"/>
          </w:rPr>
          <w:t>DEUXIÈME PARTIE  À TRAVERS LE MYSTÈRE</w:t>
        </w:r>
        <w:r>
          <w:rPr>
            <w:webHidden/>
          </w:rPr>
          <w:tab/>
        </w:r>
        <w:r>
          <w:rPr>
            <w:webHidden/>
          </w:rPr>
          <w:fldChar w:fldCharType="begin"/>
        </w:r>
        <w:r>
          <w:rPr>
            <w:webHidden/>
          </w:rPr>
          <w:instrText xml:space="preserve"> PAGEREF _Toc197617882 \h </w:instrText>
        </w:r>
        <w:r>
          <w:rPr>
            <w:webHidden/>
          </w:rPr>
        </w:r>
        <w:r>
          <w:rPr>
            <w:webHidden/>
          </w:rPr>
          <w:fldChar w:fldCharType="separate"/>
        </w:r>
        <w:r w:rsidR="0005658C">
          <w:rPr>
            <w:webHidden/>
          </w:rPr>
          <w:t>370</w:t>
        </w:r>
        <w:r>
          <w:rPr>
            <w:webHidden/>
          </w:rPr>
          <w:fldChar w:fldCharType="end"/>
        </w:r>
      </w:hyperlink>
    </w:p>
    <w:p w14:paraId="22B8D04D" w14:textId="34AC8315" w:rsidR="00B96D2F" w:rsidRDefault="00B96D2F">
      <w:pPr>
        <w:pStyle w:val="TM2"/>
        <w:rPr>
          <w:rFonts w:asciiTheme="minorHAnsi" w:eastAsiaTheme="minorEastAsia" w:hAnsiTheme="minorHAnsi" w:cstheme="minorBidi"/>
          <w:color w:val="auto"/>
          <w:kern w:val="2"/>
          <w:sz w:val="24"/>
          <w14:ligatures w14:val="standardContextual"/>
        </w:rPr>
      </w:pPr>
      <w:hyperlink w:anchor="_Toc197617883" w:history="1">
        <w:r w:rsidRPr="00AF0233">
          <w:rPr>
            <w:rStyle w:val="Lienhypertexte"/>
          </w:rPr>
          <w:t>I  LE DRAPEAU</w:t>
        </w:r>
        <w:r>
          <w:rPr>
            <w:webHidden/>
          </w:rPr>
          <w:tab/>
        </w:r>
        <w:r>
          <w:rPr>
            <w:webHidden/>
          </w:rPr>
          <w:fldChar w:fldCharType="begin"/>
        </w:r>
        <w:r>
          <w:rPr>
            <w:webHidden/>
          </w:rPr>
          <w:instrText xml:space="preserve"> PAGEREF _Toc197617883 \h </w:instrText>
        </w:r>
        <w:r>
          <w:rPr>
            <w:webHidden/>
          </w:rPr>
        </w:r>
        <w:r>
          <w:rPr>
            <w:webHidden/>
          </w:rPr>
          <w:fldChar w:fldCharType="separate"/>
        </w:r>
        <w:r w:rsidR="0005658C">
          <w:rPr>
            <w:webHidden/>
          </w:rPr>
          <w:t>371</w:t>
        </w:r>
        <w:r>
          <w:rPr>
            <w:webHidden/>
          </w:rPr>
          <w:fldChar w:fldCharType="end"/>
        </w:r>
      </w:hyperlink>
    </w:p>
    <w:p w14:paraId="271BD8C4" w14:textId="41B0B0C5" w:rsidR="00B96D2F" w:rsidRDefault="00B96D2F">
      <w:pPr>
        <w:pStyle w:val="TM2"/>
        <w:rPr>
          <w:rFonts w:asciiTheme="minorHAnsi" w:eastAsiaTheme="minorEastAsia" w:hAnsiTheme="minorHAnsi" w:cstheme="minorBidi"/>
          <w:color w:val="auto"/>
          <w:kern w:val="2"/>
          <w:sz w:val="24"/>
          <w14:ligatures w14:val="standardContextual"/>
        </w:rPr>
      </w:pPr>
      <w:hyperlink w:anchor="_Toc197617884" w:history="1">
        <w:r w:rsidRPr="00AF0233">
          <w:rPr>
            <w:rStyle w:val="Lienhypertexte"/>
          </w:rPr>
          <w:t>II  HUSSARD ET FRANC-TIREUR</w:t>
        </w:r>
        <w:r>
          <w:rPr>
            <w:webHidden/>
          </w:rPr>
          <w:tab/>
        </w:r>
        <w:r>
          <w:rPr>
            <w:webHidden/>
          </w:rPr>
          <w:fldChar w:fldCharType="begin"/>
        </w:r>
        <w:r>
          <w:rPr>
            <w:webHidden/>
          </w:rPr>
          <w:instrText xml:space="preserve"> PAGEREF _Toc197617884 \h </w:instrText>
        </w:r>
        <w:r>
          <w:rPr>
            <w:webHidden/>
          </w:rPr>
        </w:r>
        <w:r>
          <w:rPr>
            <w:webHidden/>
          </w:rPr>
          <w:fldChar w:fldCharType="separate"/>
        </w:r>
        <w:r w:rsidR="0005658C">
          <w:rPr>
            <w:webHidden/>
          </w:rPr>
          <w:t>381</w:t>
        </w:r>
        <w:r>
          <w:rPr>
            <w:webHidden/>
          </w:rPr>
          <w:fldChar w:fldCharType="end"/>
        </w:r>
      </w:hyperlink>
    </w:p>
    <w:p w14:paraId="725792EB" w14:textId="1A141125" w:rsidR="00B96D2F" w:rsidRDefault="00B96D2F">
      <w:pPr>
        <w:pStyle w:val="TM2"/>
        <w:rPr>
          <w:rFonts w:asciiTheme="minorHAnsi" w:eastAsiaTheme="minorEastAsia" w:hAnsiTheme="minorHAnsi" w:cstheme="minorBidi"/>
          <w:color w:val="auto"/>
          <w:kern w:val="2"/>
          <w:sz w:val="24"/>
          <w14:ligatures w14:val="standardContextual"/>
        </w:rPr>
      </w:pPr>
      <w:hyperlink w:anchor="_Toc197617885" w:history="1">
        <w:r w:rsidRPr="00AF0233">
          <w:rPr>
            <w:rStyle w:val="Lienhypertexte"/>
          </w:rPr>
          <w:t>III  OÙ LE HASARD JOUE SON RÔLE</w:t>
        </w:r>
        <w:r>
          <w:rPr>
            <w:webHidden/>
          </w:rPr>
          <w:tab/>
        </w:r>
        <w:r>
          <w:rPr>
            <w:webHidden/>
          </w:rPr>
          <w:fldChar w:fldCharType="begin"/>
        </w:r>
        <w:r>
          <w:rPr>
            <w:webHidden/>
          </w:rPr>
          <w:instrText xml:space="preserve"> PAGEREF _Toc197617885 \h </w:instrText>
        </w:r>
        <w:r>
          <w:rPr>
            <w:webHidden/>
          </w:rPr>
        </w:r>
        <w:r>
          <w:rPr>
            <w:webHidden/>
          </w:rPr>
          <w:fldChar w:fldCharType="separate"/>
        </w:r>
        <w:r w:rsidR="0005658C">
          <w:rPr>
            <w:webHidden/>
          </w:rPr>
          <w:t>397</w:t>
        </w:r>
        <w:r>
          <w:rPr>
            <w:webHidden/>
          </w:rPr>
          <w:fldChar w:fldCharType="end"/>
        </w:r>
      </w:hyperlink>
    </w:p>
    <w:p w14:paraId="24AC38A9" w14:textId="20C8973C" w:rsidR="00B96D2F" w:rsidRDefault="00B96D2F">
      <w:pPr>
        <w:pStyle w:val="TM2"/>
        <w:rPr>
          <w:rFonts w:asciiTheme="minorHAnsi" w:eastAsiaTheme="minorEastAsia" w:hAnsiTheme="minorHAnsi" w:cstheme="minorBidi"/>
          <w:color w:val="auto"/>
          <w:kern w:val="2"/>
          <w:sz w:val="24"/>
          <w14:ligatures w14:val="standardContextual"/>
        </w:rPr>
      </w:pPr>
      <w:hyperlink w:anchor="_Toc197617886" w:history="1">
        <w:r w:rsidRPr="00AF0233">
          <w:rPr>
            <w:rStyle w:val="Lienhypertexte"/>
          </w:rPr>
          <w:t>IV  LA MAISON DE CHATOU</w:t>
        </w:r>
        <w:r>
          <w:rPr>
            <w:webHidden/>
          </w:rPr>
          <w:tab/>
        </w:r>
        <w:r>
          <w:rPr>
            <w:webHidden/>
          </w:rPr>
          <w:fldChar w:fldCharType="begin"/>
        </w:r>
        <w:r>
          <w:rPr>
            <w:webHidden/>
          </w:rPr>
          <w:instrText xml:space="preserve"> PAGEREF _Toc197617886 \h </w:instrText>
        </w:r>
        <w:r>
          <w:rPr>
            <w:webHidden/>
          </w:rPr>
        </w:r>
        <w:r>
          <w:rPr>
            <w:webHidden/>
          </w:rPr>
          <w:fldChar w:fldCharType="separate"/>
        </w:r>
        <w:r w:rsidR="0005658C">
          <w:rPr>
            <w:webHidden/>
          </w:rPr>
          <w:t>410</w:t>
        </w:r>
        <w:r>
          <w:rPr>
            <w:webHidden/>
          </w:rPr>
          <w:fldChar w:fldCharType="end"/>
        </w:r>
      </w:hyperlink>
    </w:p>
    <w:p w14:paraId="7E066576" w14:textId="285AA98D" w:rsidR="00B96D2F" w:rsidRDefault="00B96D2F">
      <w:pPr>
        <w:pStyle w:val="TM2"/>
        <w:rPr>
          <w:rFonts w:asciiTheme="minorHAnsi" w:eastAsiaTheme="minorEastAsia" w:hAnsiTheme="minorHAnsi" w:cstheme="minorBidi"/>
          <w:color w:val="auto"/>
          <w:kern w:val="2"/>
          <w:sz w:val="24"/>
          <w14:ligatures w14:val="standardContextual"/>
        </w:rPr>
      </w:pPr>
      <w:hyperlink w:anchor="_Toc197617887" w:history="1">
        <w:r w:rsidRPr="00AF0233">
          <w:rPr>
            <w:rStyle w:val="Lienhypertexte"/>
          </w:rPr>
          <w:t>V  LE RETOUR AU VILLAGE</w:t>
        </w:r>
        <w:r>
          <w:rPr>
            <w:webHidden/>
          </w:rPr>
          <w:tab/>
        </w:r>
        <w:r>
          <w:rPr>
            <w:webHidden/>
          </w:rPr>
          <w:fldChar w:fldCharType="begin"/>
        </w:r>
        <w:r>
          <w:rPr>
            <w:webHidden/>
          </w:rPr>
          <w:instrText xml:space="preserve"> PAGEREF _Toc197617887 \h </w:instrText>
        </w:r>
        <w:r>
          <w:rPr>
            <w:webHidden/>
          </w:rPr>
        </w:r>
        <w:r>
          <w:rPr>
            <w:webHidden/>
          </w:rPr>
          <w:fldChar w:fldCharType="separate"/>
        </w:r>
        <w:r w:rsidR="0005658C">
          <w:rPr>
            <w:webHidden/>
          </w:rPr>
          <w:t>420</w:t>
        </w:r>
        <w:r>
          <w:rPr>
            <w:webHidden/>
          </w:rPr>
          <w:fldChar w:fldCharType="end"/>
        </w:r>
      </w:hyperlink>
    </w:p>
    <w:p w14:paraId="566F574D" w14:textId="34E26B67" w:rsidR="00B96D2F" w:rsidRDefault="00B96D2F">
      <w:pPr>
        <w:pStyle w:val="TM2"/>
        <w:rPr>
          <w:rFonts w:asciiTheme="minorHAnsi" w:eastAsiaTheme="minorEastAsia" w:hAnsiTheme="minorHAnsi" w:cstheme="minorBidi"/>
          <w:color w:val="auto"/>
          <w:kern w:val="2"/>
          <w:sz w:val="24"/>
          <w14:ligatures w14:val="standardContextual"/>
        </w:rPr>
      </w:pPr>
      <w:hyperlink w:anchor="_Toc197617888" w:history="1">
        <w:r w:rsidRPr="00AF0233">
          <w:rPr>
            <w:rStyle w:val="Lienhypertexte"/>
          </w:rPr>
          <w:t>VI  JEAN LOUP EST PRIS</w:t>
        </w:r>
        <w:r>
          <w:rPr>
            <w:webHidden/>
          </w:rPr>
          <w:tab/>
        </w:r>
        <w:r>
          <w:rPr>
            <w:webHidden/>
          </w:rPr>
          <w:fldChar w:fldCharType="begin"/>
        </w:r>
        <w:r>
          <w:rPr>
            <w:webHidden/>
          </w:rPr>
          <w:instrText xml:space="preserve"> PAGEREF _Toc197617888 \h </w:instrText>
        </w:r>
        <w:r>
          <w:rPr>
            <w:webHidden/>
          </w:rPr>
        </w:r>
        <w:r>
          <w:rPr>
            <w:webHidden/>
          </w:rPr>
          <w:fldChar w:fldCharType="separate"/>
        </w:r>
        <w:r w:rsidR="0005658C">
          <w:rPr>
            <w:webHidden/>
          </w:rPr>
          <w:t>429</w:t>
        </w:r>
        <w:r>
          <w:rPr>
            <w:webHidden/>
          </w:rPr>
          <w:fldChar w:fldCharType="end"/>
        </w:r>
      </w:hyperlink>
    </w:p>
    <w:p w14:paraId="0875137F" w14:textId="28465CB0" w:rsidR="00B96D2F" w:rsidRDefault="00B96D2F">
      <w:pPr>
        <w:pStyle w:val="TM2"/>
        <w:rPr>
          <w:rFonts w:asciiTheme="minorHAnsi" w:eastAsiaTheme="minorEastAsia" w:hAnsiTheme="minorHAnsi" w:cstheme="minorBidi"/>
          <w:color w:val="auto"/>
          <w:kern w:val="2"/>
          <w:sz w:val="24"/>
          <w14:ligatures w14:val="standardContextual"/>
        </w:rPr>
      </w:pPr>
      <w:hyperlink w:anchor="_Toc197617889" w:history="1">
        <w:r w:rsidRPr="00AF0233">
          <w:rPr>
            <w:rStyle w:val="Lienhypertexte"/>
          </w:rPr>
          <w:t>VII  RÉVÉLATION INATTENDUE</w:t>
        </w:r>
        <w:r>
          <w:rPr>
            <w:webHidden/>
          </w:rPr>
          <w:tab/>
        </w:r>
        <w:r>
          <w:rPr>
            <w:webHidden/>
          </w:rPr>
          <w:fldChar w:fldCharType="begin"/>
        </w:r>
        <w:r>
          <w:rPr>
            <w:webHidden/>
          </w:rPr>
          <w:instrText xml:space="preserve"> PAGEREF _Toc197617889 \h </w:instrText>
        </w:r>
        <w:r>
          <w:rPr>
            <w:webHidden/>
          </w:rPr>
        </w:r>
        <w:r>
          <w:rPr>
            <w:webHidden/>
          </w:rPr>
          <w:fldChar w:fldCharType="separate"/>
        </w:r>
        <w:r w:rsidR="0005658C">
          <w:rPr>
            <w:webHidden/>
          </w:rPr>
          <w:t>439</w:t>
        </w:r>
        <w:r>
          <w:rPr>
            <w:webHidden/>
          </w:rPr>
          <w:fldChar w:fldCharType="end"/>
        </w:r>
      </w:hyperlink>
    </w:p>
    <w:p w14:paraId="0E799F8B" w14:textId="7EBD23F7" w:rsidR="00B96D2F" w:rsidRDefault="00B96D2F">
      <w:pPr>
        <w:pStyle w:val="TM2"/>
        <w:rPr>
          <w:rFonts w:asciiTheme="minorHAnsi" w:eastAsiaTheme="minorEastAsia" w:hAnsiTheme="minorHAnsi" w:cstheme="minorBidi"/>
          <w:color w:val="auto"/>
          <w:kern w:val="2"/>
          <w:sz w:val="24"/>
          <w14:ligatures w14:val="standardContextual"/>
        </w:rPr>
      </w:pPr>
      <w:hyperlink w:anchor="_Toc197617890" w:history="1">
        <w:r w:rsidRPr="00AF0233">
          <w:rPr>
            <w:rStyle w:val="Lienhypertexte"/>
          </w:rPr>
          <w:t>VIII  DEUX LARMES</w:t>
        </w:r>
        <w:r>
          <w:rPr>
            <w:webHidden/>
          </w:rPr>
          <w:tab/>
        </w:r>
        <w:r>
          <w:rPr>
            <w:webHidden/>
          </w:rPr>
          <w:fldChar w:fldCharType="begin"/>
        </w:r>
        <w:r>
          <w:rPr>
            <w:webHidden/>
          </w:rPr>
          <w:instrText xml:space="preserve"> PAGEREF _Toc197617890 \h </w:instrText>
        </w:r>
        <w:r>
          <w:rPr>
            <w:webHidden/>
          </w:rPr>
        </w:r>
        <w:r>
          <w:rPr>
            <w:webHidden/>
          </w:rPr>
          <w:fldChar w:fldCharType="separate"/>
        </w:r>
        <w:r w:rsidR="0005658C">
          <w:rPr>
            <w:webHidden/>
          </w:rPr>
          <w:t>451</w:t>
        </w:r>
        <w:r>
          <w:rPr>
            <w:webHidden/>
          </w:rPr>
          <w:fldChar w:fldCharType="end"/>
        </w:r>
      </w:hyperlink>
    </w:p>
    <w:p w14:paraId="6AEA5802" w14:textId="27FA990B" w:rsidR="00B96D2F" w:rsidRDefault="00B96D2F">
      <w:pPr>
        <w:pStyle w:val="TM2"/>
        <w:rPr>
          <w:rFonts w:asciiTheme="minorHAnsi" w:eastAsiaTheme="minorEastAsia" w:hAnsiTheme="minorHAnsi" w:cstheme="minorBidi"/>
          <w:color w:val="auto"/>
          <w:kern w:val="2"/>
          <w:sz w:val="24"/>
          <w14:ligatures w14:val="standardContextual"/>
        </w:rPr>
      </w:pPr>
      <w:hyperlink w:anchor="_Toc197617891" w:history="1">
        <w:r w:rsidRPr="00AF0233">
          <w:rPr>
            <w:rStyle w:val="Lienhypertexte"/>
          </w:rPr>
          <w:t>IX  CE QUE RACONTE LE PÈRE LA BIQUE</w:t>
        </w:r>
        <w:r>
          <w:rPr>
            <w:webHidden/>
          </w:rPr>
          <w:tab/>
        </w:r>
        <w:r>
          <w:rPr>
            <w:webHidden/>
          </w:rPr>
          <w:fldChar w:fldCharType="begin"/>
        </w:r>
        <w:r>
          <w:rPr>
            <w:webHidden/>
          </w:rPr>
          <w:instrText xml:space="preserve"> PAGEREF _Toc197617891 \h </w:instrText>
        </w:r>
        <w:r>
          <w:rPr>
            <w:webHidden/>
          </w:rPr>
        </w:r>
        <w:r>
          <w:rPr>
            <w:webHidden/>
          </w:rPr>
          <w:fldChar w:fldCharType="separate"/>
        </w:r>
        <w:r w:rsidR="0005658C">
          <w:rPr>
            <w:webHidden/>
          </w:rPr>
          <w:t>463</w:t>
        </w:r>
        <w:r>
          <w:rPr>
            <w:webHidden/>
          </w:rPr>
          <w:fldChar w:fldCharType="end"/>
        </w:r>
      </w:hyperlink>
    </w:p>
    <w:p w14:paraId="3B3F2DA0" w14:textId="20EBAAFB" w:rsidR="00B96D2F" w:rsidRDefault="00B96D2F">
      <w:pPr>
        <w:pStyle w:val="TM2"/>
        <w:rPr>
          <w:rFonts w:asciiTheme="minorHAnsi" w:eastAsiaTheme="minorEastAsia" w:hAnsiTheme="minorHAnsi" w:cstheme="minorBidi"/>
          <w:color w:val="auto"/>
          <w:kern w:val="2"/>
          <w:sz w:val="24"/>
          <w14:ligatures w14:val="standardContextual"/>
        </w:rPr>
      </w:pPr>
      <w:hyperlink w:anchor="_Toc197617892" w:history="1">
        <w:r w:rsidRPr="00AF0233">
          <w:rPr>
            <w:rStyle w:val="Lienhypertexte"/>
          </w:rPr>
          <w:t>X  UNE CLARTÉ DANS L’OMBRE</w:t>
        </w:r>
        <w:r>
          <w:rPr>
            <w:webHidden/>
          </w:rPr>
          <w:tab/>
        </w:r>
        <w:r>
          <w:rPr>
            <w:webHidden/>
          </w:rPr>
          <w:fldChar w:fldCharType="begin"/>
        </w:r>
        <w:r>
          <w:rPr>
            <w:webHidden/>
          </w:rPr>
          <w:instrText xml:space="preserve"> PAGEREF _Toc197617892 \h </w:instrText>
        </w:r>
        <w:r>
          <w:rPr>
            <w:webHidden/>
          </w:rPr>
        </w:r>
        <w:r>
          <w:rPr>
            <w:webHidden/>
          </w:rPr>
          <w:fldChar w:fldCharType="separate"/>
        </w:r>
        <w:r w:rsidR="0005658C">
          <w:rPr>
            <w:webHidden/>
          </w:rPr>
          <w:t>476</w:t>
        </w:r>
        <w:r>
          <w:rPr>
            <w:webHidden/>
          </w:rPr>
          <w:fldChar w:fldCharType="end"/>
        </w:r>
      </w:hyperlink>
    </w:p>
    <w:p w14:paraId="01C6385B" w14:textId="22E2AC05" w:rsidR="00B96D2F" w:rsidRDefault="00B96D2F">
      <w:pPr>
        <w:pStyle w:val="TM2"/>
        <w:rPr>
          <w:rFonts w:asciiTheme="minorHAnsi" w:eastAsiaTheme="minorEastAsia" w:hAnsiTheme="minorHAnsi" w:cstheme="minorBidi"/>
          <w:color w:val="auto"/>
          <w:kern w:val="2"/>
          <w:sz w:val="24"/>
          <w14:ligatures w14:val="standardContextual"/>
        </w:rPr>
      </w:pPr>
      <w:hyperlink w:anchor="_Toc197617893" w:history="1">
        <w:r w:rsidRPr="00AF0233">
          <w:rPr>
            <w:rStyle w:val="Lienhypertexte"/>
          </w:rPr>
          <w:t>XI  OÙ IL EST FAIT JUSTICE DE LA LÉGENDE DU SAUVAGE</w:t>
        </w:r>
        <w:r>
          <w:rPr>
            <w:webHidden/>
          </w:rPr>
          <w:tab/>
        </w:r>
        <w:r>
          <w:rPr>
            <w:webHidden/>
          </w:rPr>
          <w:fldChar w:fldCharType="begin"/>
        </w:r>
        <w:r>
          <w:rPr>
            <w:webHidden/>
          </w:rPr>
          <w:instrText xml:space="preserve"> PAGEREF _Toc197617893 \h </w:instrText>
        </w:r>
        <w:r>
          <w:rPr>
            <w:webHidden/>
          </w:rPr>
        </w:r>
        <w:r>
          <w:rPr>
            <w:webHidden/>
          </w:rPr>
          <w:fldChar w:fldCharType="separate"/>
        </w:r>
        <w:r w:rsidR="0005658C">
          <w:rPr>
            <w:webHidden/>
          </w:rPr>
          <w:t>486</w:t>
        </w:r>
        <w:r>
          <w:rPr>
            <w:webHidden/>
          </w:rPr>
          <w:fldChar w:fldCharType="end"/>
        </w:r>
      </w:hyperlink>
    </w:p>
    <w:p w14:paraId="2C6CBDBF" w14:textId="040C87DB" w:rsidR="00B96D2F" w:rsidRDefault="00B96D2F">
      <w:pPr>
        <w:pStyle w:val="TM2"/>
        <w:rPr>
          <w:rFonts w:asciiTheme="minorHAnsi" w:eastAsiaTheme="minorEastAsia" w:hAnsiTheme="minorHAnsi" w:cstheme="minorBidi"/>
          <w:color w:val="auto"/>
          <w:kern w:val="2"/>
          <w:sz w:val="24"/>
          <w14:ligatures w14:val="standardContextual"/>
        </w:rPr>
      </w:pPr>
      <w:hyperlink w:anchor="_Toc197617894" w:history="1">
        <w:r w:rsidRPr="00AF0233">
          <w:rPr>
            <w:rStyle w:val="Lienhypertexte"/>
          </w:rPr>
          <w:t>XII  LES DEUX AMIS DE L’ARMÉE DE LA LOIRE</w:t>
        </w:r>
        <w:r>
          <w:rPr>
            <w:webHidden/>
          </w:rPr>
          <w:tab/>
        </w:r>
        <w:r>
          <w:rPr>
            <w:webHidden/>
          </w:rPr>
          <w:fldChar w:fldCharType="begin"/>
        </w:r>
        <w:r>
          <w:rPr>
            <w:webHidden/>
          </w:rPr>
          <w:instrText xml:space="preserve"> PAGEREF _Toc197617894 \h </w:instrText>
        </w:r>
        <w:r>
          <w:rPr>
            <w:webHidden/>
          </w:rPr>
        </w:r>
        <w:r>
          <w:rPr>
            <w:webHidden/>
          </w:rPr>
          <w:fldChar w:fldCharType="separate"/>
        </w:r>
        <w:r w:rsidR="0005658C">
          <w:rPr>
            <w:webHidden/>
          </w:rPr>
          <w:t>493</w:t>
        </w:r>
        <w:r>
          <w:rPr>
            <w:webHidden/>
          </w:rPr>
          <w:fldChar w:fldCharType="end"/>
        </w:r>
      </w:hyperlink>
    </w:p>
    <w:p w14:paraId="62B81530" w14:textId="61720AFA" w:rsidR="00B96D2F" w:rsidRDefault="00B96D2F">
      <w:pPr>
        <w:pStyle w:val="TM2"/>
        <w:rPr>
          <w:rFonts w:asciiTheme="minorHAnsi" w:eastAsiaTheme="minorEastAsia" w:hAnsiTheme="minorHAnsi" w:cstheme="minorBidi"/>
          <w:color w:val="auto"/>
          <w:kern w:val="2"/>
          <w:sz w:val="24"/>
          <w14:ligatures w14:val="standardContextual"/>
        </w:rPr>
      </w:pPr>
      <w:hyperlink w:anchor="_Toc197617895" w:history="1">
        <w:r w:rsidRPr="00AF0233">
          <w:rPr>
            <w:rStyle w:val="Lienhypertexte"/>
          </w:rPr>
          <w:t>XIII  LE PROCUREUR DE LA RÉPUBLIQUE</w:t>
        </w:r>
        <w:r>
          <w:rPr>
            <w:webHidden/>
          </w:rPr>
          <w:tab/>
        </w:r>
        <w:r>
          <w:rPr>
            <w:webHidden/>
          </w:rPr>
          <w:fldChar w:fldCharType="begin"/>
        </w:r>
        <w:r>
          <w:rPr>
            <w:webHidden/>
          </w:rPr>
          <w:instrText xml:space="preserve"> PAGEREF _Toc197617895 \h </w:instrText>
        </w:r>
        <w:r>
          <w:rPr>
            <w:webHidden/>
          </w:rPr>
        </w:r>
        <w:r>
          <w:rPr>
            <w:webHidden/>
          </w:rPr>
          <w:fldChar w:fldCharType="separate"/>
        </w:r>
        <w:r w:rsidR="0005658C">
          <w:rPr>
            <w:webHidden/>
          </w:rPr>
          <w:t>508</w:t>
        </w:r>
        <w:r>
          <w:rPr>
            <w:webHidden/>
          </w:rPr>
          <w:fldChar w:fldCharType="end"/>
        </w:r>
      </w:hyperlink>
    </w:p>
    <w:p w14:paraId="4B11CA3F" w14:textId="2004FA60" w:rsidR="00B96D2F" w:rsidRDefault="00B96D2F">
      <w:pPr>
        <w:pStyle w:val="TM2"/>
        <w:rPr>
          <w:rFonts w:asciiTheme="minorHAnsi" w:eastAsiaTheme="minorEastAsia" w:hAnsiTheme="minorHAnsi" w:cstheme="minorBidi"/>
          <w:color w:val="auto"/>
          <w:kern w:val="2"/>
          <w:sz w:val="24"/>
          <w14:ligatures w14:val="standardContextual"/>
        </w:rPr>
      </w:pPr>
      <w:hyperlink w:anchor="_Toc197617896" w:history="1">
        <w:r w:rsidRPr="00AF0233">
          <w:rPr>
            <w:rStyle w:val="Lienhypertexte"/>
          </w:rPr>
          <w:t>XIV  LA CELLULE N° 2</w:t>
        </w:r>
        <w:r>
          <w:rPr>
            <w:webHidden/>
          </w:rPr>
          <w:tab/>
        </w:r>
        <w:r>
          <w:rPr>
            <w:webHidden/>
          </w:rPr>
          <w:fldChar w:fldCharType="begin"/>
        </w:r>
        <w:r>
          <w:rPr>
            <w:webHidden/>
          </w:rPr>
          <w:instrText xml:space="preserve"> PAGEREF _Toc197617896 \h </w:instrText>
        </w:r>
        <w:r>
          <w:rPr>
            <w:webHidden/>
          </w:rPr>
        </w:r>
        <w:r>
          <w:rPr>
            <w:webHidden/>
          </w:rPr>
          <w:fldChar w:fldCharType="separate"/>
        </w:r>
        <w:r w:rsidR="0005658C">
          <w:rPr>
            <w:webHidden/>
          </w:rPr>
          <w:t>520</w:t>
        </w:r>
        <w:r>
          <w:rPr>
            <w:webHidden/>
          </w:rPr>
          <w:fldChar w:fldCharType="end"/>
        </w:r>
      </w:hyperlink>
    </w:p>
    <w:p w14:paraId="0488BDBD" w14:textId="544FE116" w:rsidR="00B96D2F" w:rsidRDefault="00B96D2F">
      <w:pPr>
        <w:pStyle w:val="TM2"/>
        <w:rPr>
          <w:rFonts w:asciiTheme="minorHAnsi" w:eastAsiaTheme="minorEastAsia" w:hAnsiTheme="minorHAnsi" w:cstheme="minorBidi"/>
          <w:color w:val="auto"/>
          <w:kern w:val="2"/>
          <w:sz w:val="24"/>
          <w14:ligatures w14:val="standardContextual"/>
        </w:rPr>
      </w:pPr>
      <w:hyperlink w:anchor="_Toc197617897" w:history="1">
        <w:r w:rsidRPr="00AF0233">
          <w:rPr>
            <w:rStyle w:val="Lienhypertexte"/>
          </w:rPr>
          <w:t>XV  LA SŒUR ET LE FRÈRE</w:t>
        </w:r>
        <w:r>
          <w:rPr>
            <w:webHidden/>
          </w:rPr>
          <w:tab/>
        </w:r>
        <w:r>
          <w:rPr>
            <w:webHidden/>
          </w:rPr>
          <w:fldChar w:fldCharType="begin"/>
        </w:r>
        <w:r>
          <w:rPr>
            <w:webHidden/>
          </w:rPr>
          <w:instrText xml:space="preserve"> PAGEREF _Toc197617897 \h </w:instrText>
        </w:r>
        <w:r>
          <w:rPr>
            <w:webHidden/>
          </w:rPr>
        </w:r>
        <w:r>
          <w:rPr>
            <w:webHidden/>
          </w:rPr>
          <w:fldChar w:fldCharType="separate"/>
        </w:r>
        <w:r w:rsidR="0005658C">
          <w:rPr>
            <w:webHidden/>
          </w:rPr>
          <w:t>528</w:t>
        </w:r>
        <w:r>
          <w:rPr>
            <w:webHidden/>
          </w:rPr>
          <w:fldChar w:fldCharType="end"/>
        </w:r>
      </w:hyperlink>
    </w:p>
    <w:p w14:paraId="0CE3AFE3" w14:textId="5ED5E8A3" w:rsidR="00B96D2F" w:rsidRDefault="00B96D2F">
      <w:pPr>
        <w:pStyle w:val="TM2"/>
        <w:rPr>
          <w:rFonts w:asciiTheme="minorHAnsi" w:eastAsiaTheme="minorEastAsia" w:hAnsiTheme="minorHAnsi" w:cstheme="minorBidi"/>
          <w:color w:val="auto"/>
          <w:kern w:val="2"/>
          <w:sz w:val="24"/>
          <w14:ligatures w14:val="standardContextual"/>
        </w:rPr>
      </w:pPr>
      <w:hyperlink w:anchor="_Toc197617898" w:history="1">
        <w:r w:rsidRPr="00AF0233">
          <w:rPr>
            <w:rStyle w:val="Lienhypertexte"/>
          </w:rPr>
          <w:t>XVI  LA MÈRE ET LA FILLE</w:t>
        </w:r>
        <w:r>
          <w:rPr>
            <w:webHidden/>
          </w:rPr>
          <w:tab/>
        </w:r>
        <w:r>
          <w:rPr>
            <w:webHidden/>
          </w:rPr>
          <w:fldChar w:fldCharType="begin"/>
        </w:r>
        <w:r>
          <w:rPr>
            <w:webHidden/>
          </w:rPr>
          <w:instrText xml:space="preserve"> PAGEREF _Toc197617898 \h </w:instrText>
        </w:r>
        <w:r>
          <w:rPr>
            <w:webHidden/>
          </w:rPr>
        </w:r>
        <w:r>
          <w:rPr>
            <w:webHidden/>
          </w:rPr>
          <w:fldChar w:fldCharType="separate"/>
        </w:r>
        <w:r w:rsidR="0005658C">
          <w:rPr>
            <w:webHidden/>
          </w:rPr>
          <w:t>538</w:t>
        </w:r>
        <w:r>
          <w:rPr>
            <w:webHidden/>
          </w:rPr>
          <w:fldChar w:fldCharType="end"/>
        </w:r>
      </w:hyperlink>
    </w:p>
    <w:p w14:paraId="15DF6219" w14:textId="7DCE762E" w:rsidR="00B96D2F" w:rsidRDefault="00B96D2F">
      <w:pPr>
        <w:pStyle w:val="TM2"/>
        <w:rPr>
          <w:rFonts w:asciiTheme="minorHAnsi" w:eastAsiaTheme="minorEastAsia" w:hAnsiTheme="minorHAnsi" w:cstheme="minorBidi"/>
          <w:color w:val="auto"/>
          <w:kern w:val="2"/>
          <w:sz w:val="24"/>
          <w14:ligatures w14:val="standardContextual"/>
        </w:rPr>
      </w:pPr>
      <w:hyperlink w:anchor="_Toc197617899" w:history="1">
        <w:r w:rsidRPr="00AF0233">
          <w:rPr>
            <w:rStyle w:val="Lienhypertexte"/>
          </w:rPr>
          <w:t>XVII  L’AMI DES MALHEUREUX</w:t>
        </w:r>
        <w:r>
          <w:rPr>
            <w:webHidden/>
          </w:rPr>
          <w:tab/>
        </w:r>
        <w:r>
          <w:rPr>
            <w:webHidden/>
          </w:rPr>
          <w:fldChar w:fldCharType="begin"/>
        </w:r>
        <w:r>
          <w:rPr>
            <w:webHidden/>
          </w:rPr>
          <w:instrText xml:space="preserve"> PAGEREF _Toc197617899 \h </w:instrText>
        </w:r>
        <w:r>
          <w:rPr>
            <w:webHidden/>
          </w:rPr>
        </w:r>
        <w:r>
          <w:rPr>
            <w:webHidden/>
          </w:rPr>
          <w:fldChar w:fldCharType="separate"/>
        </w:r>
        <w:r w:rsidR="0005658C">
          <w:rPr>
            <w:webHidden/>
          </w:rPr>
          <w:t>548</w:t>
        </w:r>
        <w:r>
          <w:rPr>
            <w:webHidden/>
          </w:rPr>
          <w:fldChar w:fldCharType="end"/>
        </w:r>
      </w:hyperlink>
    </w:p>
    <w:p w14:paraId="35C30943" w14:textId="2426D4FF" w:rsidR="00B96D2F" w:rsidRDefault="00B96D2F">
      <w:pPr>
        <w:pStyle w:val="TM2"/>
        <w:rPr>
          <w:rFonts w:asciiTheme="minorHAnsi" w:eastAsiaTheme="minorEastAsia" w:hAnsiTheme="minorHAnsi" w:cstheme="minorBidi"/>
          <w:color w:val="auto"/>
          <w:kern w:val="2"/>
          <w:sz w:val="24"/>
          <w14:ligatures w14:val="standardContextual"/>
        </w:rPr>
      </w:pPr>
      <w:hyperlink w:anchor="_Toc197617900" w:history="1">
        <w:r w:rsidRPr="00AF0233">
          <w:rPr>
            <w:rStyle w:val="Lienhypertexte"/>
          </w:rPr>
          <w:t>XVIII  LE SECRET DE LA BARONNE</w:t>
        </w:r>
        <w:r>
          <w:rPr>
            <w:webHidden/>
          </w:rPr>
          <w:tab/>
        </w:r>
        <w:r>
          <w:rPr>
            <w:webHidden/>
          </w:rPr>
          <w:fldChar w:fldCharType="begin"/>
        </w:r>
        <w:r>
          <w:rPr>
            <w:webHidden/>
          </w:rPr>
          <w:instrText xml:space="preserve"> PAGEREF _Toc197617900 \h </w:instrText>
        </w:r>
        <w:r>
          <w:rPr>
            <w:webHidden/>
          </w:rPr>
        </w:r>
        <w:r>
          <w:rPr>
            <w:webHidden/>
          </w:rPr>
          <w:fldChar w:fldCharType="separate"/>
        </w:r>
        <w:r w:rsidR="0005658C">
          <w:rPr>
            <w:webHidden/>
          </w:rPr>
          <w:t>559</w:t>
        </w:r>
        <w:r>
          <w:rPr>
            <w:webHidden/>
          </w:rPr>
          <w:fldChar w:fldCharType="end"/>
        </w:r>
      </w:hyperlink>
    </w:p>
    <w:p w14:paraId="16472150" w14:textId="4879F019" w:rsidR="00B96D2F" w:rsidRDefault="00B96D2F">
      <w:pPr>
        <w:pStyle w:val="TM2"/>
        <w:rPr>
          <w:rFonts w:asciiTheme="minorHAnsi" w:eastAsiaTheme="minorEastAsia" w:hAnsiTheme="minorHAnsi" w:cstheme="minorBidi"/>
          <w:color w:val="auto"/>
          <w:kern w:val="2"/>
          <w:sz w:val="24"/>
          <w14:ligatures w14:val="standardContextual"/>
        </w:rPr>
      </w:pPr>
      <w:hyperlink w:anchor="_Toc197617901" w:history="1">
        <w:r w:rsidRPr="00AF0233">
          <w:rPr>
            <w:rStyle w:val="Lienhypertexte"/>
          </w:rPr>
          <w:t>XIX  LE DERNIER MARQUIS DE CHAMARANDE</w:t>
        </w:r>
        <w:r>
          <w:rPr>
            <w:webHidden/>
          </w:rPr>
          <w:tab/>
        </w:r>
        <w:r>
          <w:rPr>
            <w:webHidden/>
          </w:rPr>
          <w:fldChar w:fldCharType="begin"/>
        </w:r>
        <w:r>
          <w:rPr>
            <w:webHidden/>
          </w:rPr>
          <w:instrText xml:space="preserve"> PAGEREF _Toc197617901 \h </w:instrText>
        </w:r>
        <w:r>
          <w:rPr>
            <w:webHidden/>
          </w:rPr>
        </w:r>
        <w:r>
          <w:rPr>
            <w:webHidden/>
          </w:rPr>
          <w:fldChar w:fldCharType="separate"/>
        </w:r>
        <w:r w:rsidR="0005658C">
          <w:rPr>
            <w:webHidden/>
          </w:rPr>
          <w:t>572</w:t>
        </w:r>
        <w:r>
          <w:rPr>
            <w:webHidden/>
          </w:rPr>
          <w:fldChar w:fldCharType="end"/>
        </w:r>
      </w:hyperlink>
    </w:p>
    <w:p w14:paraId="41D5C8F6" w14:textId="64DD210F" w:rsidR="00B96D2F" w:rsidRDefault="00B96D2F">
      <w:pPr>
        <w:pStyle w:val="TM2"/>
        <w:rPr>
          <w:rFonts w:asciiTheme="minorHAnsi" w:eastAsiaTheme="minorEastAsia" w:hAnsiTheme="minorHAnsi" w:cstheme="minorBidi"/>
          <w:color w:val="auto"/>
          <w:kern w:val="2"/>
          <w:sz w:val="24"/>
          <w14:ligatures w14:val="standardContextual"/>
        </w:rPr>
      </w:pPr>
      <w:hyperlink w:anchor="_Toc197617902" w:history="1">
        <w:r w:rsidRPr="00AF0233">
          <w:rPr>
            <w:rStyle w:val="Lienhypertexte"/>
          </w:rPr>
          <w:t>XX  LE CONSENTEMENT</w:t>
        </w:r>
        <w:r>
          <w:rPr>
            <w:webHidden/>
          </w:rPr>
          <w:tab/>
        </w:r>
        <w:r>
          <w:rPr>
            <w:webHidden/>
          </w:rPr>
          <w:fldChar w:fldCharType="begin"/>
        </w:r>
        <w:r>
          <w:rPr>
            <w:webHidden/>
          </w:rPr>
          <w:instrText xml:space="preserve"> PAGEREF _Toc197617902 \h </w:instrText>
        </w:r>
        <w:r>
          <w:rPr>
            <w:webHidden/>
          </w:rPr>
        </w:r>
        <w:r>
          <w:rPr>
            <w:webHidden/>
          </w:rPr>
          <w:fldChar w:fldCharType="separate"/>
        </w:r>
        <w:r w:rsidR="0005658C">
          <w:rPr>
            <w:webHidden/>
          </w:rPr>
          <w:t>582</w:t>
        </w:r>
        <w:r>
          <w:rPr>
            <w:webHidden/>
          </w:rPr>
          <w:fldChar w:fldCharType="end"/>
        </w:r>
      </w:hyperlink>
    </w:p>
    <w:p w14:paraId="418B6979" w14:textId="40DB3452" w:rsidR="00B96D2F" w:rsidRDefault="00B96D2F">
      <w:pPr>
        <w:pStyle w:val="TM1"/>
        <w:rPr>
          <w:rFonts w:asciiTheme="minorHAnsi" w:eastAsiaTheme="minorEastAsia" w:hAnsiTheme="minorHAnsi" w:cstheme="minorBidi"/>
          <w:bCs w:val="0"/>
          <w:iCs w:val="0"/>
          <w:color w:val="auto"/>
          <w:kern w:val="2"/>
          <w:sz w:val="24"/>
          <w:szCs w:val="24"/>
          <w14:ligatures w14:val="standardContextual"/>
        </w:rPr>
      </w:pPr>
      <w:hyperlink w:anchor="_Toc197617903" w:history="1">
        <w:r w:rsidRPr="00AF0233">
          <w:rPr>
            <w:rStyle w:val="Lienhypertexte"/>
          </w:rPr>
          <w:t>TROISIÈME PARTIE  LES DEUX FRÈRES</w:t>
        </w:r>
        <w:r>
          <w:rPr>
            <w:webHidden/>
          </w:rPr>
          <w:tab/>
        </w:r>
        <w:r>
          <w:rPr>
            <w:webHidden/>
          </w:rPr>
          <w:fldChar w:fldCharType="begin"/>
        </w:r>
        <w:r>
          <w:rPr>
            <w:webHidden/>
          </w:rPr>
          <w:instrText xml:space="preserve"> PAGEREF _Toc197617903 \h </w:instrText>
        </w:r>
        <w:r>
          <w:rPr>
            <w:webHidden/>
          </w:rPr>
        </w:r>
        <w:r>
          <w:rPr>
            <w:webHidden/>
          </w:rPr>
          <w:fldChar w:fldCharType="separate"/>
        </w:r>
        <w:r w:rsidR="0005658C">
          <w:rPr>
            <w:webHidden/>
          </w:rPr>
          <w:t>595</w:t>
        </w:r>
        <w:r>
          <w:rPr>
            <w:webHidden/>
          </w:rPr>
          <w:fldChar w:fldCharType="end"/>
        </w:r>
      </w:hyperlink>
    </w:p>
    <w:p w14:paraId="1C5A1436" w14:textId="3B0FA7A3" w:rsidR="00B96D2F" w:rsidRDefault="00B96D2F">
      <w:pPr>
        <w:pStyle w:val="TM2"/>
        <w:rPr>
          <w:rFonts w:asciiTheme="minorHAnsi" w:eastAsiaTheme="minorEastAsia" w:hAnsiTheme="minorHAnsi" w:cstheme="minorBidi"/>
          <w:color w:val="auto"/>
          <w:kern w:val="2"/>
          <w:sz w:val="24"/>
          <w14:ligatures w14:val="standardContextual"/>
        </w:rPr>
      </w:pPr>
      <w:hyperlink w:anchor="_Toc197617904" w:history="1">
        <w:r w:rsidRPr="00AF0233">
          <w:rPr>
            <w:rStyle w:val="Lienhypertexte"/>
          </w:rPr>
          <w:t>I  CHAMARANDE</w:t>
        </w:r>
        <w:r>
          <w:rPr>
            <w:webHidden/>
          </w:rPr>
          <w:tab/>
        </w:r>
        <w:r>
          <w:rPr>
            <w:webHidden/>
          </w:rPr>
          <w:fldChar w:fldCharType="begin"/>
        </w:r>
        <w:r>
          <w:rPr>
            <w:webHidden/>
          </w:rPr>
          <w:instrText xml:space="preserve"> PAGEREF _Toc197617904 \h </w:instrText>
        </w:r>
        <w:r>
          <w:rPr>
            <w:webHidden/>
          </w:rPr>
        </w:r>
        <w:r>
          <w:rPr>
            <w:webHidden/>
          </w:rPr>
          <w:fldChar w:fldCharType="separate"/>
        </w:r>
        <w:r w:rsidR="0005658C">
          <w:rPr>
            <w:webHidden/>
          </w:rPr>
          <w:t>596</w:t>
        </w:r>
        <w:r>
          <w:rPr>
            <w:webHidden/>
          </w:rPr>
          <w:fldChar w:fldCharType="end"/>
        </w:r>
      </w:hyperlink>
    </w:p>
    <w:p w14:paraId="46C61982" w14:textId="04EFC953" w:rsidR="00B96D2F" w:rsidRDefault="00B96D2F">
      <w:pPr>
        <w:pStyle w:val="TM2"/>
        <w:rPr>
          <w:rFonts w:asciiTheme="minorHAnsi" w:eastAsiaTheme="minorEastAsia" w:hAnsiTheme="minorHAnsi" w:cstheme="minorBidi"/>
          <w:color w:val="auto"/>
          <w:kern w:val="2"/>
          <w:sz w:val="24"/>
          <w14:ligatures w14:val="standardContextual"/>
        </w:rPr>
      </w:pPr>
      <w:hyperlink w:anchor="_Toc197617905" w:history="1">
        <w:r w:rsidRPr="00AF0233">
          <w:rPr>
            <w:rStyle w:val="Lienhypertexte"/>
          </w:rPr>
          <w:t>II  LA MARQUISE CÉCILE</w:t>
        </w:r>
        <w:r>
          <w:rPr>
            <w:webHidden/>
          </w:rPr>
          <w:tab/>
        </w:r>
        <w:r>
          <w:rPr>
            <w:webHidden/>
          </w:rPr>
          <w:fldChar w:fldCharType="begin"/>
        </w:r>
        <w:r>
          <w:rPr>
            <w:webHidden/>
          </w:rPr>
          <w:instrText xml:space="preserve"> PAGEREF _Toc197617905 \h </w:instrText>
        </w:r>
        <w:r>
          <w:rPr>
            <w:webHidden/>
          </w:rPr>
        </w:r>
        <w:r>
          <w:rPr>
            <w:webHidden/>
          </w:rPr>
          <w:fldChar w:fldCharType="separate"/>
        </w:r>
        <w:r w:rsidR="0005658C">
          <w:rPr>
            <w:webHidden/>
          </w:rPr>
          <w:t>609</w:t>
        </w:r>
        <w:r>
          <w:rPr>
            <w:webHidden/>
          </w:rPr>
          <w:fldChar w:fldCharType="end"/>
        </w:r>
      </w:hyperlink>
    </w:p>
    <w:p w14:paraId="38CD6B6A" w14:textId="0D8715A3" w:rsidR="00B96D2F" w:rsidRDefault="00B96D2F">
      <w:pPr>
        <w:pStyle w:val="TM2"/>
        <w:rPr>
          <w:rFonts w:asciiTheme="minorHAnsi" w:eastAsiaTheme="minorEastAsia" w:hAnsiTheme="minorHAnsi" w:cstheme="minorBidi"/>
          <w:color w:val="auto"/>
          <w:kern w:val="2"/>
          <w:sz w:val="24"/>
          <w14:ligatures w14:val="standardContextual"/>
        </w:rPr>
      </w:pPr>
      <w:hyperlink w:anchor="_Toc197617906" w:history="1">
        <w:r w:rsidRPr="00AF0233">
          <w:rPr>
            <w:rStyle w:val="Lienhypertexte"/>
          </w:rPr>
          <w:t>III  UN PARENT D’OUTRE-MER</w:t>
        </w:r>
        <w:r>
          <w:rPr>
            <w:webHidden/>
          </w:rPr>
          <w:tab/>
        </w:r>
        <w:r>
          <w:rPr>
            <w:webHidden/>
          </w:rPr>
          <w:fldChar w:fldCharType="begin"/>
        </w:r>
        <w:r>
          <w:rPr>
            <w:webHidden/>
          </w:rPr>
          <w:instrText xml:space="preserve"> PAGEREF _Toc197617906 \h </w:instrText>
        </w:r>
        <w:r>
          <w:rPr>
            <w:webHidden/>
          </w:rPr>
        </w:r>
        <w:r>
          <w:rPr>
            <w:webHidden/>
          </w:rPr>
          <w:fldChar w:fldCharType="separate"/>
        </w:r>
        <w:r w:rsidR="0005658C">
          <w:rPr>
            <w:webHidden/>
          </w:rPr>
          <w:t>619</w:t>
        </w:r>
        <w:r>
          <w:rPr>
            <w:webHidden/>
          </w:rPr>
          <w:fldChar w:fldCharType="end"/>
        </w:r>
      </w:hyperlink>
    </w:p>
    <w:p w14:paraId="3B9E9D85" w14:textId="0047A5B7" w:rsidR="00B96D2F" w:rsidRDefault="00B96D2F">
      <w:pPr>
        <w:pStyle w:val="TM2"/>
        <w:rPr>
          <w:rFonts w:asciiTheme="minorHAnsi" w:eastAsiaTheme="minorEastAsia" w:hAnsiTheme="minorHAnsi" w:cstheme="minorBidi"/>
          <w:color w:val="auto"/>
          <w:kern w:val="2"/>
          <w:sz w:val="24"/>
          <w14:ligatures w14:val="standardContextual"/>
        </w:rPr>
      </w:pPr>
      <w:hyperlink w:anchor="_Toc197617907" w:history="1">
        <w:r w:rsidRPr="00AF0233">
          <w:rPr>
            <w:rStyle w:val="Lienhypertexte"/>
          </w:rPr>
          <w:t>IV  À BATAVIA</w:t>
        </w:r>
        <w:r>
          <w:rPr>
            <w:webHidden/>
          </w:rPr>
          <w:tab/>
        </w:r>
        <w:r>
          <w:rPr>
            <w:webHidden/>
          </w:rPr>
          <w:fldChar w:fldCharType="begin"/>
        </w:r>
        <w:r>
          <w:rPr>
            <w:webHidden/>
          </w:rPr>
          <w:instrText xml:space="preserve"> PAGEREF _Toc197617907 \h </w:instrText>
        </w:r>
        <w:r>
          <w:rPr>
            <w:webHidden/>
          </w:rPr>
        </w:r>
        <w:r>
          <w:rPr>
            <w:webHidden/>
          </w:rPr>
          <w:fldChar w:fldCharType="separate"/>
        </w:r>
        <w:r w:rsidR="0005658C">
          <w:rPr>
            <w:webHidden/>
          </w:rPr>
          <w:t>630</w:t>
        </w:r>
        <w:r>
          <w:rPr>
            <w:webHidden/>
          </w:rPr>
          <w:fldChar w:fldCharType="end"/>
        </w:r>
      </w:hyperlink>
    </w:p>
    <w:p w14:paraId="4F0DD341" w14:textId="273C43FD" w:rsidR="00B96D2F" w:rsidRDefault="00B96D2F">
      <w:pPr>
        <w:pStyle w:val="TM2"/>
        <w:rPr>
          <w:rFonts w:asciiTheme="minorHAnsi" w:eastAsiaTheme="minorEastAsia" w:hAnsiTheme="minorHAnsi" w:cstheme="minorBidi"/>
          <w:color w:val="auto"/>
          <w:kern w:val="2"/>
          <w:sz w:val="24"/>
          <w14:ligatures w14:val="standardContextual"/>
        </w:rPr>
      </w:pPr>
      <w:hyperlink w:anchor="_Toc197617908" w:history="1">
        <w:r w:rsidRPr="00AF0233">
          <w:rPr>
            <w:rStyle w:val="Lienhypertexte"/>
          </w:rPr>
          <w:t>V  RETOUR EN FRANCE</w:t>
        </w:r>
        <w:r>
          <w:rPr>
            <w:webHidden/>
          </w:rPr>
          <w:tab/>
        </w:r>
        <w:r>
          <w:rPr>
            <w:webHidden/>
          </w:rPr>
          <w:fldChar w:fldCharType="begin"/>
        </w:r>
        <w:r>
          <w:rPr>
            <w:webHidden/>
          </w:rPr>
          <w:instrText xml:space="preserve"> PAGEREF _Toc197617908 \h </w:instrText>
        </w:r>
        <w:r>
          <w:rPr>
            <w:webHidden/>
          </w:rPr>
        </w:r>
        <w:r>
          <w:rPr>
            <w:webHidden/>
          </w:rPr>
          <w:fldChar w:fldCharType="separate"/>
        </w:r>
        <w:r w:rsidR="0005658C">
          <w:rPr>
            <w:webHidden/>
          </w:rPr>
          <w:t>643</w:t>
        </w:r>
        <w:r>
          <w:rPr>
            <w:webHidden/>
          </w:rPr>
          <w:fldChar w:fldCharType="end"/>
        </w:r>
      </w:hyperlink>
    </w:p>
    <w:p w14:paraId="606E3995" w14:textId="4996FFFF" w:rsidR="00B96D2F" w:rsidRDefault="00B96D2F">
      <w:pPr>
        <w:pStyle w:val="TM2"/>
        <w:rPr>
          <w:rFonts w:asciiTheme="minorHAnsi" w:eastAsiaTheme="minorEastAsia" w:hAnsiTheme="minorHAnsi" w:cstheme="minorBidi"/>
          <w:color w:val="auto"/>
          <w:kern w:val="2"/>
          <w:sz w:val="24"/>
          <w14:ligatures w14:val="standardContextual"/>
        </w:rPr>
      </w:pPr>
      <w:hyperlink w:anchor="_Toc197617909" w:history="1">
        <w:r w:rsidRPr="00AF0233">
          <w:rPr>
            <w:rStyle w:val="Lienhypertexte"/>
          </w:rPr>
          <w:t>VI  L’OISEAU NOIR</w:t>
        </w:r>
        <w:r>
          <w:rPr>
            <w:webHidden/>
          </w:rPr>
          <w:tab/>
        </w:r>
        <w:r>
          <w:rPr>
            <w:webHidden/>
          </w:rPr>
          <w:fldChar w:fldCharType="begin"/>
        </w:r>
        <w:r>
          <w:rPr>
            <w:webHidden/>
          </w:rPr>
          <w:instrText xml:space="preserve"> PAGEREF _Toc197617909 \h </w:instrText>
        </w:r>
        <w:r>
          <w:rPr>
            <w:webHidden/>
          </w:rPr>
        </w:r>
        <w:r>
          <w:rPr>
            <w:webHidden/>
          </w:rPr>
          <w:fldChar w:fldCharType="separate"/>
        </w:r>
        <w:r w:rsidR="0005658C">
          <w:rPr>
            <w:webHidden/>
          </w:rPr>
          <w:t>654</w:t>
        </w:r>
        <w:r>
          <w:rPr>
            <w:webHidden/>
          </w:rPr>
          <w:fldChar w:fldCharType="end"/>
        </w:r>
      </w:hyperlink>
    </w:p>
    <w:p w14:paraId="7FA3E237" w14:textId="15B48BC9" w:rsidR="00B96D2F" w:rsidRDefault="00B96D2F">
      <w:pPr>
        <w:pStyle w:val="TM2"/>
        <w:rPr>
          <w:rFonts w:asciiTheme="minorHAnsi" w:eastAsiaTheme="minorEastAsia" w:hAnsiTheme="minorHAnsi" w:cstheme="minorBidi"/>
          <w:color w:val="auto"/>
          <w:kern w:val="2"/>
          <w:sz w:val="24"/>
          <w14:ligatures w14:val="standardContextual"/>
        </w:rPr>
      </w:pPr>
      <w:hyperlink w:anchor="_Toc197617910" w:history="1">
        <w:r w:rsidRPr="00AF0233">
          <w:rPr>
            <w:rStyle w:val="Lienhypertexte"/>
          </w:rPr>
          <w:t>VII  LE NAUFRAGE</w:t>
        </w:r>
        <w:r>
          <w:rPr>
            <w:webHidden/>
          </w:rPr>
          <w:tab/>
        </w:r>
        <w:r>
          <w:rPr>
            <w:webHidden/>
          </w:rPr>
          <w:fldChar w:fldCharType="begin"/>
        </w:r>
        <w:r>
          <w:rPr>
            <w:webHidden/>
          </w:rPr>
          <w:instrText xml:space="preserve"> PAGEREF _Toc197617910 \h </w:instrText>
        </w:r>
        <w:r>
          <w:rPr>
            <w:webHidden/>
          </w:rPr>
        </w:r>
        <w:r>
          <w:rPr>
            <w:webHidden/>
          </w:rPr>
          <w:fldChar w:fldCharType="separate"/>
        </w:r>
        <w:r w:rsidR="0005658C">
          <w:rPr>
            <w:webHidden/>
          </w:rPr>
          <w:t>665</w:t>
        </w:r>
        <w:r>
          <w:rPr>
            <w:webHidden/>
          </w:rPr>
          <w:fldChar w:fldCharType="end"/>
        </w:r>
      </w:hyperlink>
    </w:p>
    <w:p w14:paraId="4D2A570F" w14:textId="615C6E3C" w:rsidR="00B96D2F" w:rsidRDefault="00B96D2F">
      <w:pPr>
        <w:pStyle w:val="TM2"/>
        <w:rPr>
          <w:rFonts w:asciiTheme="minorHAnsi" w:eastAsiaTheme="minorEastAsia" w:hAnsiTheme="minorHAnsi" w:cstheme="minorBidi"/>
          <w:color w:val="auto"/>
          <w:kern w:val="2"/>
          <w:sz w:val="24"/>
          <w14:ligatures w14:val="standardContextual"/>
        </w:rPr>
      </w:pPr>
      <w:hyperlink w:anchor="_Toc197617911" w:history="1">
        <w:r w:rsidRPr="00AF0233">
          <w:rPr>
            <w:rStyle w:val="Lienhypertexte"/>
          </w:rPr>
          <w:t xml:space="preserve">VIII  LE MATELOT DU </w:t>
        </w:r>
        <w:r w:rsidRPr="00AF0233">
          <w:rPr>
            <w:rStyle w:val="Lienhypertexte"/>
            <w:i/>
          </w:rPr>
          <w:t>TÉMÉRAIRE</w:t>
        </w:r>
        <w:r>
          <w:rPr>
            <w:webHidden/>
          </w:rPr>
          <w:tab/>
        </w:r>
        <w:r>
          <w:rPr>
            <w:webHidden/>
          </w:rPr>
          <w:fldChar w:fldCharType="begin"/>
        </w:r>
        <w:r>
          <w:rPr>
            <w:webHidden/>
          </w:rPr>
          <w:instrText xml:space="preserve"> PAGEREF _Toc197617911 \h </w:instrText>
        </w:r>
        <w:r>
          <w:rPr>
            <w:webHidden/>
          </w:rPr>
        </w:r>
        <w:r>
          <w:rPr>
            <w:webHidden/>
          </w:rPr>
          <w:fldChar w:fldCharType="separate"/>
        </w:r>
        <w:r w:rsidR="0005658C">
          <w:rPr>
            <w:webHidden/>
          </w:rPr>
          <w:t>676</w:t>
        </w:r>
        <w:r>
          <w:rPr>
            <w:webHidden/>
          </w:rPr>
          <w:fldChar w:fldCharType="end"/>
        </w:r>
      </w:hyperlink>
    </w:p>
    <w:p w14:paraId="6C5AB6AF" w14:textId="7419919A" w:rsidR="00B96D2F" w:rsidRDefault="00B96D2F">
      <w:pPr>
        <w:pStyle w:val="TM2"/>
        <w:rPr>
          <w:rFonts w:asciiTheme="minorHAnsi" w:eastAsiaTheme="minorEastAsia" w:hAnsiTheme="minorHAnsi" w:cstheme="minorBidi"/>
          <w:color w:val="auto"/>
          <w:kern w:val="2"/>
          <w:sz w:val="24"/>
          <w14:ligatures w14:val="standardContextual"/>
        </w:rPr>
      </w:pPr>
      <w:hyperlink w:anchor="_Toc197617912" w:history="1">
        <w:r w:rsidRPr="00AF0233">
          <w:rPr>
            <w:rStyle w:val="Lienhypertexte"/>
          </w:rPr>
          <w:t>IX  CERTITUDE</w:t>
        </w:r>
        <w:r>
          <w:rPr>
            <w:webHidden/>
          </w:rPr>
          <w:tab/>
        </w:r>
        <w:r>
          <w:rPr>
            <w:webHidden/>
          </w:rPr>
          <w:fldChar w:fldCharType="begin"/>
        </w:r>
        <w:r>
          <w:rPr>
            <w:webHidden/>
          </w:rPr>
          <w:instrText xml:space="preserve"> PAGEREF _Toc197617912 \h </w:instrText>
        </w:r>
        <w:r>
          <w:rPr>
            <w:webHidden/>
          </w:rPr>
        </w:r>
        <w:r>
          <w:rPr>
            <w:webHidden/>
          </w:rPr>
          <w:fldChar w:fldCharType="separate"/>
        </w:r>
        <w:r w:rsidR="0005658C">
          <w:rPr>
            <w:webHidden/>
          </w:rPr>
          <w:t>689</w:t>
        </w:r>
        <w:r>
          <w:rPr>
            <w:webHidden/>
          </w:rPr>
          <w:fldChar w:fldCharType="end"/>
        </w:r>
      </w:hyperlink>
    </w:p>
    <w:p w14:paraId="6F1F486A" w14:textId="0A5F53E2" w:rsidR="00B96D2F" w:rsidRDefault="00B96D2F">
      <w:pPr>
        <w:pStyle w:val="TM2"/>
        <w:rPr>
          <w:rFonts w:asciiTheme="minorHAnsi" w:eastAsiaTheme="minorEastAsia" w:hAnsiTheme="minorHAnsi" w:cstheme="minorBidi"/>
          <w:color w:val="auto"/>
          <w:kern w:val="2"/>
          <w:sz w:val="24"/>
          <w14:ligatures w14:val="standardContextual"/>
        </w:rPr>
      </w:pPr>
      <w:hyperlink w:anchor="_Toc197617913" w:history="1">
        <w:r w:rsidRPr="00AF0233">
          <w:rPr>
            <w:rStyle w:val="Lienhypertexte"/>
          </w:rPr>
          <w:t>X  ELLE EST FOLLE</w:t>
        </w:r>
        <w:r>
          <w:rPr>
            <w:webHidden/>
          </w:rPr>
          <w:tab/>
        </w:r>
        <w:r>
          <w:rPr>
            <w:webHidden/>
          </w:rPr>
          <w:fldChar w:fldCharType="begin"/>
        </w:r>
        <w:r>
          <w:rPr>
            <w:webHidden/>
          </w:rPr>
          <w:instrText xml:space="preserve"> PAGEREF _Toc197617913 \h </w:instrText>
        </w:r>
        <w:r>
          <w:rPr>
            <w:webHidden/>
          </w:rPr>
        </w:r>
        <w:r>
          <w:rPr>
            <w:webHidden/>
          </w:rPr>
          <w:fldChar w:fldCharType="separate"/>
        </w:r>
        <w:r w:rsidR="0005658C">
          <w:rPr>
            <w:webHidden/>
          </w:rPr>
          <w:t>700</w:t>
        </w:r>
        <w:r>
          <w:rPr>
            <w:webHidden/>
          </w:rPr>
          <w:fldChar w:fldCharType="end"/>
        </w:r>
      </w:hyperlink>
    </w:p>
    <w:p w14:paraId="1E29F9A1" w14:textId="54A4CF1A" w:rsidR="00B96D2F" w:rsidRDefault="00B96D2F">
      <w:pPr>
        <w:pStyle w:val="TM2"/>
        <w:rPr>
          <w:rFonts w:asciiTheme="minorHAnsi" w:eastAsiaTheme="minorEastAsia" w:hAnsiTheme="minorHAnsi" w:cstheme="minorBidi"/>
          <w:color w:val="auto"/>
          <w:kern w:val="2"/>
          <w:sz w:val="24"/>
          <w14:ligatures w14:val="standardContextual"/>
        </w:rPr>
      </w:pPr>
      <w:hyperlink w:anchor="_Toc197617914" w:history="1">
        <w:r w:rsidRPr="00AF0233">
          <w:rPr>
            <w:rStyle w:val="Lienhypertexte"/>
          </w:rPr>
          <w:t>XI  CHEZ BLAIREAU</w:t>
        </w:r>
        <w:r>
          <w:rPr>
            <w:webHidden/>
          </w:rPr>
          <w:tab/>
        </w:r>
        <w:r>
          <w:rPr>
            <w:webHidden/>
          </w:rPr>
          <w:fldChar w:fldCharType="begin"/>
        </w:r>
        <w:r>
          <w:rPr>
            <w:webHidden/>
          </w:rPr>
          <w:instrText xml:space="preserve"> PAGEREF _Toc197617914 \h </w:instrText>
        </w:r>
        <w:r>
          <w:rPr>
            <w:webHidden/>
          </w:rPr>
        </w:r>
        <w:r>
          <w:rPr>
            <w:webHidden/>
          </w:rPr>
          <w:fldChar w:fldCharType="separate"/>
        </w:r>
        <w:r w:rsidR="0005658C">
          <w:rPr>
            <w:webHidden/>
          </w:rPr>
          <w:t>714</w:t>
        </w:r>
        <w:r>
          <w:rPr>
            <w:webHidden/>
          </w:rPr>
          <w:fldChar w:fldCharType="end"/>
        </w:r>
      </w:hyperlink>
    </w:p>
    <w:p w14:paraId="4B5A575A" w14:textId="03782163" w:rsidR="00B96D2F" w:rsidRDefault="00B96D2F">
      <w:pPr>
        <w:pStyle w:val="TM2"/>
        <w:rPr>
          <w:rFonts w:asciiTheme="minorHAnsi" w:eastAsiaTheme="minorEastAsia" w:hAnsiTheme="minorHAnsi" w:cstheme="minorBidi"/>
          <w:color w:val="auto"/>
          <w:kern w:val="2"/>
          <w:sz w:val="24"/>
          <w14:ligatures w14:val="standardContextual"/>
        </w:rPr>
      </w:pPr>
      <w:hyperlink w:anchor="_Toc197617915" w:history="1">
        <w:r w:rsidRPr="00AF0233">
          <w:rPr>
            <w:rStyle w:val="Lienhypertexte"/>
          </w:rPr>
          <w:t>XII  UN HOMME TERRIBLE</w:t>
        </w:r>
        <w:r>
          <w:rPr>
            <w:webHidden/>
          </w:rPr>
          <w:tab/>
        </w:r>
        <w:r>
          <w:rPr>
            <w:webHidden/>
          </w:rPr>
          <w:fldChar w:fldCharType="begin"/>
        </w:r>
        <w:r>
          <w:rPr>
            <w:webHidden/>
          </w:rPr>
          <w:instrText xml:space="preserve"> PAGEREF _Toc197617915 \h </w:instrText>
        </w:r>
        <w:r>
          <w:rPr>
            <w:webHidden/>
          </w:rPr>
        </w:r>
        <w:r>
          <w:rPr>
            <w:webHidden/>
          </w:rPr>
          <w:fldChar w:fldCharType="separate"/>
        </w:r>
        <w:r w:rsidR="0005658C">
          <w:rPr>
            <w:webHidden/>
          </w:rPr>
          <w:t>726</w:t>
        </w:r>
        <w:r>
          <w:rPr>
            <w:webHidden/>
          </w:rPr>
          <w:fldChar w:fldCharType="end"/>
        </w:r>
      </w:hyperlink>
    </w:p>
    <w:p w14:paraId="63D5E492" w14:textId="159EB225" w:rsidR="00B96D2F" w:rsidRDefault="00B96D2F">
      <w:pPr>
        <w:pStyle w:val="TM2"/>
        <w:rPr>
          <w:rFonts w:asciiTheme="minorHAnsi" w:eastAsiaTheme="minorEastAsia" w:hAnsiTheme="minorHAnsi" w:cstheme="minorBidi"/>
          <w:color w:val="auto"/>
          <w:kern w:val="2"/>
          <w:sz w:val="24"/>
          <w14:ligatures w14:val="standardContextual"/>
        </w:rPr>
      </w:pPr>
      <w:hyperlink w:anchor="_Toc197617916" w:history="1">
        <w:r w:rsidRPr="00AF0233">
          <w:rPr>
            <w:rStyle w:val="Lienhypertexte"/>
          </w:rPr>
          <w:t>XIII  L’UN VAUT L’AUTRE</w:t>
        </w:r>
        <w:r>
          <w:rPr>
            <w:webHidden/>
          </w:rPr>
          <w:tab/>
        </w:r>
        <w:r>
          <w:rPr>
            <w:webHidden/>
          </w:rPr>
          <w:fldChar w:fldCharType="begin"/>
        </w:r>
        <w:r>
          <w:rPr>
            <w:webHidden/>
          </w:rPr>
          <w:instrText xml:space="preserve"> PAGEREF _Toc197617916 \h </w:instrText>
        </w:r>
        <w:r>
          <w:rPr>
            <w:webHidden/>
          </w:rPr>
        </w:r>
        <w:r>
          <w:rPr>
            <w:webHidden/>
          </w:rPr>
          <w:fldChar w:fldCharType="separate"/>
        </w:r>
        <w:r w:rsidR="0005658C">
          <w:rPr>
            <w:webHidden/>
          </w:rPr>
          <w:t>735</w:t>
        </w:r>
        <w:r>
          <w:rPr>
            <w:webHidden/>
          </w:rPr>
          <w:fldChar w:fldCharType="end"/>
        </w:r>
      </w:hyperlink>
    </w:p>
    <w:p w14:paraId="1FAE9CD1" w14:textId="1875609F" w:rsidR="00B96D2F" w:rsidRDefault="00B96D2F">
      <w:pPr>
        <w:pStyle w:val="TM2"/>
        <w:rPr>
          <w:rFonts w:asciiTheme="minorHAnsi" w:eastAsiaTheme="minorEastAsia" w:hAnsiTheme="minorHAnsi" w:cstheme="minorBidi"/>
          <w:color w:val="auto"/>
          <w:kern w:val="2"/>
          <w:sz w:val="24"/>
          <w14:ligatures w14:val="standardContextual"/>
        </w:rPr>
      </w:pPr>
      <w:hyperlink w:anchor="_Toc197617917" w:history="1">
        <w:r w:rsidRPr="00AF0233">
          <w:rPr>
            <w:rStyle w:val="Lienhypertexte"/>
          </w:rPr>
          <w:t>XIV  MONSIEUR LE DOCTEUR</w:t>
        </w:r>
        <w:r>
          <w:rPr>
            <w:webHidden/>
          </w:rPr>
          <w:tab/>
        </w:r>
        <w:r>
          <w:rPr>
            <w:webHidden/>
          </w:rPr>
          <w:fldChar w:fldCharType="begin"/>
        </w:r>
        <w:r>
          <w:rPr>
            <w:webHidden/>
          </w:rPr>
          <w:instrText xml:space="preserve"> PAGEREF _Toc197617917 \h </w:instrText>
        </w:r>
        <w:r>
          <w:rPr>
            <w:webHidden/>
          </w:rPr>
        </w:r>
        <w:r>
          <w:rPr>
            <w:webHidden/>
          </w:rPr>
          <w:fldChar w:fldCharType="separate"/>
        </w:r>
        <w:r w:rsidR="0005658C">
          <w:rPr>
            <w:webHidden/>
          </w:rPr>
          <w:t>743</w:t>
        </w:r>
        <w:r>
          <w:rPr>
            <w:webHidden/>
          </w:rPr>
          <w:fldChar w:fldCharType="end"/>
        </w:r>
      </w:hyperlink>
    </w:p>
    <w:p w14:paraId="08C2C75C" w14:textId="616A29F1" w:rsidR="00B96D2F" w:rsidRDefault="00B96D2F">
      <w:pPr>
        <w:pStyle w:val="TM2"/>
        <w:rPr>
          <w:rFonts w:asciiTheme="minorHAnsi" w:eastAsiaTheme="minorEastAsia" w:hAnsiTheme="minorHAnsi" w:cstheme="minorBidi"/>
          <w:color w:val="auto"/>
          <w:kern w:val="2"/>
          <w:sz w:val="24"/>
          <w14:ligatures w14:val="standardContextual"/>
        </w:rPr>
      </w:pPr>
      <w:hyperlink w:anchor="_Toc197617918" w:history="1">
        <w:r w:rsidRPr="00AF0233">
          <w:rPr>
            <w:rStyle w:val="Lienhypertexte"/>
          </w:rPr>
          <w:t>XV  COLOMBE ET VAUTOURS</w:t>
        </w:r>
        <w:r>
          <w:rPr>
            <w:webHidden/>
          </w:rPr>
          <w:tab/>
        </w:r>
        <w:r>
          <w:rPr>
            <w:webHidden/>
          </w:rPr>
          <w:fldChar w:fldCharType="begin"/>
        </w:r>
        <w:r>
          <w:rPr>
            <w:webHidden/>
          </w:rPr>
          <w:instrText xml:space="preserve"> PAGEREF _Toc197617918 \h </w:instrText>
        </w:r>
        <w:r>
          <w:rPr>
            <w:webHidden/>
          </w:rPr>
        </w:r>
        <w:r>
          <w:rPr>
            <w:webHidden/>
          </w:rPr>
          <w:fldChar w:fldCharType="separate"/>
        </w:r>
        <w:r w:rsidR="0005658C">
          <w:rPr>
            <w:webHidden/>
          </w:rPr>
          <w:t>753</w:t>
        </w:r>
        <w:r>
          <w:rPr>
            <w:webHidden/>
          </w:rPr>
          <w:fldChar w:fldCharType="end"/>
        </w:r>
      </w:hyperlink>
    </w:p>
    <w:p w14:paraId="3366C833" w14:textId="34095BAF" w:rsidR="00B96D2F" w:rsidRDefault="00B96D2F">
      <w:pPr>
        <w:pStyle w:val="TM2"/>
        <w:rPr>
          <w:rFonts w:asciiTheme="minorHAnsi" w:eastAsiaTheme="minorEastAsia" w:hAnsiTheme="minorHAnsi" w:cstheme="minorBidi"/>
          <w:color w:val="auto"/>
          <w:kern w:val="2"/>
          <w:sz w:val="24"/>
          <w14:ligatures w14:val="standardContextual"/>
        </w:rPr>
      </w:pPr>
      <w:hyperlink w:anchor="_Toc197617919" w:history="1">
        <w:r w:rsidRPr="00AF0233">
          <w:rPr>
            <w:rStyle w:val="Lienhypertexte"/>
          </w:rPr>
          <w:t>XVI  COMMENT CLÉMENTINE DE VAUCOURT DEVINT BARONNE DE SIMAISE</w:t>
        </w:r>
        <w:r>
          <w:rPr>
            <w:webHidden/>
          </w:rPr>
          <w:tab/>
        </w:r>
        <w:r>
          <w:rPr>
            <w:webHidden/>
          </w:rPr>
          <w:fldChar w:fldCharType="begin"/>
        </w:r>
        <w:r>
          <w:rPr>
            <w:webHidden/>
          </w:rPr>
          <w:instrText xml:space="preserve"> PAGEREF _Toc197617919 \h </w:instrText>
        </w:r>
        <w:r>
          <w:rPr>
            <w:webHidden/>
          </w:rPr>
        </w:r>
        <w:r>
          <w:rPr>
            <w:webHidden/>
          </w:rPr>
          <w:fldChar w:fldCharType="separate"/>
        </w:r>
        <w:r w:rsidR="0005658C">
          <w:rPr>
            <w:webHidden/>
          </w:rPr>
          <w:t>764</w:t>
        </w:r>
        <w:r>
          <w:rPr>
            <w:webHidden/>
          </w:rPr>
          <w:fldChar w:fldCharType="end"/>
        </w:r>
      </w:hyperlink>
    </w:p>
    <w:p w14:paraId="091B13B7" w14:textId="6A1E96EA" w:rsidR="00B96D2F" w:rsidRDefault="00B96D2F">
      <w:pPr>
        <w:pStyle w:val="TM2"/>
        <w:rPr>
          <w:rFonts w:asciiTheme="minorHAnsi" w:eastAsiaTheme="minorEastAsia" w:hAnsiTheme="minorHAnsi" w:cstheme="minorBidi"/>
          <w:color w:val="auto"/>
          <w:kern w:val="2"/>
          <w:sz w:val="24"/>
          <w14:ligatures w14:val="standardContextual"/>
        </w:rPr>
      </w:pPr>
      <w:hyperlink w:anchor="_Toc197617920" w:history="1">
        <w:r w:rsidRPr="00AF0233">
          <w:rPr>
            <w:rStyle w:val="Lienhypertexte"/>
          </w:rPr>
          <w:t>XVII  CHARLES CHEVRY ET ZÉLIMA</w:t>
        </w:r>
        <w:r>
          <w:rPr>
            <w:webHidden/>
          </w:rPr>
          <w:tab/>
        </w:r>
        <w:r>
          <w:rPr>
            <w:webHidden/>
          </w:rPr>
          <w:fldChar w:fldCharType="begin"/>
        </w:r>
        <w:r>
          <w:rPr>
            <w:webHidden/>
          </w:rPr>
          <w:instrText xml:space="preserve"> PAGEREF _Toc197617920 \h </w:instrText>
        </w:r>
        <w:r>
          <w:rPr>
            <w:webHidden/>
          </w:rPr>
        </w:r>
        <w:r>
          <w:rPr>
            <w:webHidden/>
          </w:rPr>
          <w:fldChar w:fldCharType="separate"/>
        </w:r>
        <w:r w:rsidR="0005658C">
          <w:rPr>
            <w:webHidden/>
          </w:rPr>
          <w:t>772</w:t>
        </w:r>
        <w:r>
          <w:rPr>
            <w:webHidden/>
          </w:rPr>
          <w:fldChar w:fldCharType="end"/>
        </w:r>
      </w:hyperlink>
    </w:p>
    <w:p w14:paraId="6ECFF605" w14:textId="6DD307CC" w:rsidR="00B96D2F" w:rsidRDefault="00B96D2F">
      <w:pPr>
        <w:pStyle w:val="TM2"/>
        <w:rPr>
          <w:rFonts w:asciiTheme="minorHAnsi" w:eastAsiaTheme="minorEastAsia" w:hAnsiTheme="minorHAnsi" w:cstheme="minorBidi"/>
          <w:color w:val="auto"/>
          <w:kern w:val="2"/>
          <w:sz w:val="24"/>
          <w14:ligatures w14:val="standardContextual"/>
        </w:rPr>
      </w:pPr>
      <w:hyperlink w:anchor="_Toc197617921" w:history="1">
        <w:r w:rsidRPr="00AF0233">
          <w:rPr>
            <w:rStyle w:val="Lienhypertexte"/>
          </w:rPr>
          <w:t>XVIII  VISITE À LA VILLA DE PORT-MARLY</w:t>
        </w:r>
        <w:r>
          <w:rPr>
            <w:webHidden/>
          </w:rPr>
          <w:tab/>
        </w:r>
        <w:r>
          <w:rPr>
            <w:webHidden/>
          </w:rPr>
          <w:fldChar w:fldCharType="begin"/>
        </w:r>
        <w:r>
          <w:rPr>
            <w:webHidden/>
          </w:rPr>
          <w:instrText xml:space="preserve"> PAGEREF _Toc197617921 \h </w:instrText>
        </w:r>
        <w:r>
          <w:rPr>
            <w:webHidden/>
          </w:rPr>
        </w:r>
        <w:r>
          <w:rPr>
            <w:webHidden/>
          </w:rPr>
          <w:fldChar w:fldCharType="separate"/>
        </w:r>
        <w:r w:rsidR="0005658C">
          <w:rPr>
            <w:webHidden/>
          </w:rPr>
          <w:t>784</w:t>
        </w:r>
        <w:r>
          <w:rPr>
            <w:webHidden/>
          </w:rPr>
          <w:fldChar w:fldCharType="end"/>
        </w:r>
      </w:hyperlink>
    </w:p>
    <w:p w14:paraId="3B1E13E7" w14:textId="2EDC559C" w:rsidR="00B96D2F" w:rsidRDefault="00B96D2F">
      <w:pPr>
        <w:pStyle w:val="TM2"/>
        <w:rPr>
          <w:rFonts w:asciiTheme="minorHAnsi" w:eastAsiaTheme="minorEastAsia" w:hAnsiTheme="minorHAnsi" w:cstheme="minorBidi"/>
          <w:color w:val="auto"/>
          <w:kern w:val="2"/>
          <w:sz w:val="24"/>
          <w14:ligatures w14:val="standardContextual"/>
        </w:rPr>
      </w:pPr>
      <w:hyperlink w:anchor="_Toc197617922" w:history="1">
        <w:r w:rsidRPr="00AF0233">
          <w:rPr>
            <w:rStyle w:val="Lienhypertexte"/>
          </w:rPr>
          <w:t>XIX  QU’EST-ELLE DEVENUE ?</w:t>
        </w:r>
        <w:r>
          <w:rPr>
            <w:webHidden/>
          </w:rPr>
          <w:tab/>
        </w:r>
        <w:r>
          <w:rPr>
            <w:webHidden/>
          </w:rPr>
          <w:fldChar w:fldCharType="begin"/>
        </w:r>
        <w:r>
          <w:rPr>
            <w:webHidden/>
          </w:rPr>
          <w:instrText xml:space="preserve"> PAGEREF _Toc197617922 \h </w:instrText>
        </w:r>
        <w:r>
          <w:rPr>
            <w:webHidden/>
          </w:rPr>
        </w:r>
        <w:r>
          <w:rPr>
            <w:webHidden/>
          </w:rPr>
          <w:fldChar w:fldCharType="separate"/>
        </w:r>
        <w:r w:rsidR="0005658C">
          <w:rPr>
            <w:webHidden/>
          </w:rPr>
          <w:t>797</w:t>
        </w:r>
        <w:r>
          <w:rPr>
            <w:webHidden/>
          </w:rPr>
          <w:fldChar w:fldCharType="end"/>
        </w:r>
      </w:hyperlink>
    </w:p>
    <w:p w14:paraId="0BEE68F3" w14:textId="3782EF53" w:rsidR="00B96D2F" w:rsidRDefault="00B96D2F">
      <w:pPr>
        <w:pStyle w:val="TM1"/>
        <w:rPr>
          <w:rFonts w:asciiTheme="minorHAnsi" w:eastAsiaTheme="minorEastAsia" w:hAnsiTheme="minorHAnsi" w:cstheme="minorBidi"/>
          <w:bCs w:val="0"/>
          <w:iCs w:val="0"/>
          <w:color w:val="auto"/>
          <w:kern w:val="2"/>
          <w:sz w:val="24"/>
          <w:szCs w:val="24"/>
          <w14:ligatures w14:val="standardContextual"/>
        </w:rPr>
      </w:pPr>
      <w:hyperlink w:anchor="_Toc197617923" w:history="1">
        <w:r w:rsidRPr="00AF0233">
          <w:rPr>
            <w:rStyle w:val="Lienhypertexte"/>
          </w:rPr>
          <w:t>QUATRIÈME PARTIE  LE PROTECTEUR</w:t>
        </w:r>
        <w:r>
          <w:rPr>
            <w:webHidden/>
          </w:rPr>
          <w:tab/>
        </w:r>
        <w:r>
          <w:rPr>
            <w:webHidden/>
          </w:rPr>
          <w:fldChar w:fldCharType="begin"/>
        </w:r>
        <w:r>
          <w:rPr>
            <w:webHidden/>
          </w:rPr>
          <w:instrText xml:space="preserve"> PAGEREF _Toc197617923 \h </w:instrText>
        </w:r>
        <w:r>
          <w:rPr>
            <w:webHidden/>
          </w:rPr>
        </w:r>
        <w:r>
          <w:rPr>
            <w:webHidden/>
          </w:rPr>
          <w:fldChar w:fldCharType="separate"/>
        </w:r>
        <w:r w:rsidR="0005658C">
          <w:rPr>
            <w:webHidden/>
          </w:rPr>
          <w:t>807</w:t>
        </w:r>
        <w:r>
          <w:rPr>
            <w:webHidden/>
          </w:rPr>
          <w:fldChar w:fldCharType="end"/>
        </w:r>
      </w:hyperlink>
    </w:p>
    <w:p w14:paraId="543CF88F" w14:textId="448A78AE" w:rsidR="00B96D2F" w:rsidRDefault="00B96D2F">
      <w:pPr>
        <w:pStyle w:val="TM2"/>
        <w:rPr>
          <w:rFonts w:asciiTheme="minorHAnsi" w:eastAsiaTheme="minorEastAsia" w:hAnsiTheme="minorHAnsi" w:cstheme="minorBidi"/>
          <w:color w:val="auto"/>
          <w:kern w:val="2"/>
          <w:sz w:val="24"/>
          <w14:ligatures w14:val="standardContextual"/>
        </w:rPr>
      </w:pPr>
      <w:hyperlink w:anchor="_Toc197617924" w:history="1">
        <w:r w:rsidRPr="00AF0233">
          <w:rPr>
            <w:rStyle w:val="Lienhypertexte"/>
          </w:rPr>
          <w:t>I  LE COMMENCEMENT DE LA FIN</w:t>
        </w:r>
        <w:r>
          <w:rPr>
            <w:webHidden/>
          </w:rPr>
          <w:tab/>
        </w:r>
        <w:r>
          <w:rPr>
            <w:webHidden/>
          </w:rPr>
          <w:fldChar w:fldCharType="begin"/>
        </w:r>
        <w:r>
          <w:rPr>
            <w:webHidden/>
          </w:rPr>
          <w:instrText xml:space="preserve"> PAGEREF _Toc197617924 \h </w:instrText>
        </w:r>
        <w:r>
          <w:rPr>
            <w:webHidden/>
          </w:rPr>
        </w:r>
        <w:r>
          <w:rPr>
            <w:webHidden/>
          </w:rPr>
          <w:fldChar w:fldCharType="separate"/>
        </w:r>
        <w:r w:rsidR="0005658C">
          <w:rPr>
            <w:webHidden/>
          </w:rPr>
          <w:t>808</w:t>
        </w:r>
        <w:r>
          <w:rPr>
            <w:webHidden/>
          </w:rPr>
          <w:fldChar w:fldCharType="end"/>
        </w:r>
      </w:hyperlink>
    </w:p>
    <w:p w14:paraId="42186E53" w14:textId="52243BBB" w:rsidR="00B96D2F" w:rsidRDefault="00B96D2F">
      <w:pPr>
        <w:pStyle w:val="TM2"/>
        <w:rPr>
          <w:rFonts w:asciiTheme="minorHAnsi" w:eastAsiaTheme="minorEastAsia" w:hAnsiTheme="minorHAnsi" w:cstheme="minorBidi"/>
          <w:color w:val="auto"/>
          <w:kern w:val="2"/>
          <w:sz w:val="24"/>
          <w14:ligatures w14:val="standardContextual"/>
        </w:rPr>
      </w:pPr>
      <w:hyperlink w:anchor="_Toc197617925" w:history="1">
        <w:r w:rsidRPr="00AF0233">
          <w:rPr>
            <w:rStyle w:val="Lienhypertexte"/>
          </w:rPr>
          <w:t>II  PEDRO CASTORA</w:t>
        </w:r>
        <w:r>
          <w:rPr>
            <w:webHidden/>
          </w:rPr>
          <w:tab/>
        </w:r>
        <w:r>
          <w:rPr>
            <w:webHidden/>
          </w:rPr>
          <w:fldChar w:fldCharType="begin"/>
        </w:r>
        <w:r>
          <w:rPr>
            <w:webHidden/>
          </w:rPr>
          <w:instrText xml:space="preserve"> PAGEREF _Toc197617925 \h </w:instrText>
        </w:r>
        <w:r>
          <w:rPr>
            <w:webHidden/>
          </w:rPr>
        </w:r>
        <w:r>
          <w:rPr>
            <w:webHidden/>
          </w:rPr>
          <w:fldChar w:fldCharType="separate"/>
        </w:r>
        <w:r w:rsidR="0005658C">
          <w:rPr>
            <w:webHidden/>
          </w:rPr>
          <w:t>823</w:t>
        </w:r>
        <w:r>
          <w:rPr>
            <w:webHidden/>
          </w:rPr>
          <w:fldChar w:fldCharType="end"/>
        </w:r>
      </w:hyperlink>
    </w:p>
    <w:p w14:paraId="3E4D40F7" w14:textId="4E91A2EB" w:rsidR="00B96D2F" w:rsidRDefault="00B96D2F">
      <w:pPr>
        <w:pStyle w:val="TM2"/>
        <w:rPr>
          <w:rFonts w:asciiTheme="minorHAnsi" w:eastAsiaTheme="minorEastAsia" w:hAnsiTheme="minorHAnsi" w:cstheme="minorBidi"/>
          <w:color w:val="auto"/>
          <w:kern w:val="2"/>
          <w:sz w:val="24"/>
          <w14:ligatures w14:val="standardContextual"/>
        </w:rPr>
      </w:pPr>
      <w:hyperlink w:anchor="_Toc197617926" w:history="1">
        <w:r w:rsidRPr="00AF0233">
          <w:rPr>
            <w:rStyle w:val="Lienhypertexte"/>
          </w:rPr>
          <w:t>III  VINGT MILLIONS !!!</w:t>
        </w:r>
        <w:r>
          <w:rPr>
            <w:webHidden/>
          </w:rPr>
          <w:tab/>
        </w:r>
        <w:r>
          <w:rPr>
            <w:webHidden/>
          </w:rPr>
          <w:fldChar w:fldCharType="begin"/>
        </w:r>
        <w:r>
          <w:rPr>
            <w:webHidden/>
          </w:rPr>
          <w:instrText xml:space="preserve"> PAGEREF _Toc197617926 \h </w:instrText>
        </w:r>
        <w:r>
          <w:rPr>
            <w:webHidden/>
          </w:rPr>
        </w:r>
        <w:r>
          <w:rPr>
            <w:webHidden/>
          </w:rPr>
          <w:fldChar w:fldCharType="separate"/>
        </w:r>
        <w:r w:rsidR="0005658C">
          <w:rPr>
            <w:webHidden/>
          </w:rPr>
          <w:t>836</w:t>
        </w:r>
        <w:r>
          <w:rPr>
            <w:webHidden/>
          </w:rPr>
          <w:fldChar w:fldCharType="end"/>
        </w:r>
      </w:hyperlink>
    </w:p>
    <w:p w14:paraId="34C22344" w14:textId="31C3DFA0" w:rsidR="00B96D2F" w:rsidRDefault="00B96D2F">
      <w:pPr>
        <w:pStyle w:val="TM2"/>
        <w:rPr>
          <w:rFonts w:asciiTheme="minorHAnsi" w:eastAsiaTheme="minorEastAsia" w:hAnsiTheme="minorHAnsi" w:cstheme="minorBidi"/>
          <w:color w:val="auto"/>
          <w:kern w:val="2"/>
          <w:sz w:val="24"/>
          <w14:ligatures w14:val="standardContextual"/>
        </w:rPr>
      </w:pPr>
      <w:hyperlink w:anchor="_Toc197617927" w:history="1">
        <w:r w:rsidRPr="00AF0233">
          <w:rPr>
            <w:rStyle w:val="Lienhypertexte"/>
          </w:rPr>
          <w:t>IV  OÙ L’ON RETROUVE M. LAGARDE</w:t>
        </w:r>
        <w:r>
          <w:rPr>
            <w:webHidden/>
          </w:rPr>
          <w:tab/>
        </w:r>
        <w:r>
          <w:rPr>
            <w:webHidden/>
          </w:rPr>
          <w:fldChar w:fldCharType="begin"/>
        </w:r>
        <w:r>
          <w:rPr>
            <w:webHidden/>
          </w:rPr>
          <w:instrText xml:space="preserve"> PAGEREF _Toc197617927 \h </w:instrText>
        </w:r>
        <w:r>
          <w:rPr>
            <w:webHidden/>
          </w:rPr>
        </w:r>
        <w:r>
          <w:rPr>
            <w:webHidden/>
          </w:rPr>
          <w:fldChar w:fldCharType="separate"/>
        </w:r>
        <w:r w:rsidR="0005658C">
          <w:rPr>
            <w:webHidden/>
          </w:rPr>
          <w:t>852</w:t>
        </w:r>
        <w:r>
          <w:rPr>
            <w:webHidden/>
          </w:rPr>
          <w:fldChar w:fldCharType="end"/>
        </w:r>
      </w:hyperlink>
    </w:p>
    <w:p w14:paraId="16CFB1E3" w14:textId="7D1E013D" w:rsidR="00B96D2F" w:rsidRDefault="00B96D2F">
      <w:pPr>
        <w:pStyle w:val="TM2"/>
        <w:rPr>
          <w:rFonts w:asciiTheme="minorHAnsi" w:eastAsiaTheme="minorEastAsia" w:hAnsiTheme="minorHAnsi" w:cstheme="minorBidi"/>
          <w:color w:val="auto"/>
          <w:kern w:val="2"/>
          <w:sz w:val="24"/>
          <w14:ligatures w14:val="standardContextual"/>
        </w:rPr>
      </w:pPr>
      <w:hyperlink w:anchor="_Toc197617928" w:history="1">
        <w:r w:rsidRPr="00AF0233">
          <w:rPr>
            <w:rStyle w:val="Lienhypertexte"/>
          </w:rPr>
          <w:t>V  MONSIEUR CLAUDE</w:t>
        </w:r>
        <w:r>
          <w:rPr>
            <w:webHidden/>
          </w:rPr>
          <w:tab/>
        </w:r>
        <w:r>
          <w:rPr>
            <w:webHidden/>
          </w:rPr>
          <w:fldChar w:fldCharType="begin"/>
        </w:r>
        <w:r>
          <w:rPr>
            <w:webHidden/>
          </w:rPr>
          <w:instrText xml:space="preserve"> PAGEREF _Toc197617928 \h </w:instrText>
        </w:r>
        <w:r>
          <w:rPr>
            <w:webHidden/>
          </w:rPr>
        </w:r>
        <w:r>
          <w:rPr>
            <w:webHidden/>
          </w:rPr>
          <w:fldChar w:fldCharType="separate"/>
        </w:r>
        <w:r w:rsidR="0005658C">
          <w:rPr>
            <w:webHidden/>
          </w:rPr>
          <w:t>863</w:t>
        </w:r>
        <w:r>
          <w:rPr>
            <w:webHidden/>
          </w:rPr>
          <w:fldChar w:fldCharType="end"/>
        </w:r>
      </w:hyperlink>
    </w:p>
    <w:p w14:paraId="38E7FE33" w14:textId="5ACFE0E0" w:rsidR="00B96D2F" w:rsidRDefault="00B96D2F">
      <w:pPr>
        <w:pStyle w:val="TM2"/>
        <w:rPr>
          <w:rFonts w:asciiTheme="minorHAnsi" w:eastAsiaTheme="minorEastAsia" w:hAnsiTheme="minorHAnsi" w:cstheme="minorBidi"/>
          <w:color w:val="auto"/>
          <w:kern w:val="2"/>
          <w:sz w:val="24"/>
          <w14:ligatures w14:val="standardContextual"/>
        </w:rPr>
      </w:pPr>
      <w:hyperlink w:anchor="_Toc197617929" w:history="1">
        <w:r w:rsidRPr="00AF0233">
          <w:rPr>
            <w:rStyle w:val="Lienhypertexte"/>
          </w:rPr>
          <w:t>VI  LE DOSSIER DE BLAIREAU</w:t>
        </w:r>
        <w:r>
          <w:rPr>
            <w:webHidden/>
          </w:rPr>
          <w:tab/>
        </w:r>
        <w:r>
          <w:rPr>
            <w:webHidden/>
          </w:rPr>
          <w:fldChar w:fldCharType="begin"/>
        </w:r>
        <w:r>
          <w:rPr>
            <w:webHidden/>
          </w:rPr>
          <w:instrText xml:space="preserve"> PAGEREF _Toc197617929 \h </w:instrText>
        </w:r>
        <w:r>
          <w:rPr>
            <w:webHidden/>
          </w:rPr>
        </w:r>
        <w:r>
          <w:rPr>
            <w:webHidden/>
          </w:rPr>
          <w:fldChar w:fldCharType="separate"/>
        </w:r>
        <w:r w:rsidR="0005658C">
          <w:rPr>
            <w:webHidden/>
          </w:rPr>
          <w:t>872</w:t>
        </w:r>
        <w:r>
          <w:rPr>
            <w:webHidden/>
          </w:rPr>
          <w:fldChar w:fldCharType="end"/>
        </w:r>
      </w:hyperlink>
    </w:p>
    <w:p w14:paraId="370FAEDD" w14:textId="491F4F78" w:rsidR="00B96D2F" w:rsidRDefault="00B96D2F">
      <w:pPr>
        <w:pStyle w:val="TM2"/>
        <w:rPr>
          <w:rFonts w:asciiTheme="minorHAnsi" w:eastAsiaTheme="minorEastAsia" w:hAnsiTheme="minorHAnsi" w:cstheme="minorBidi"/>
          <w:color w:val="auto"/>
          <w:kern w:val="2"/>
          <w:sz w:val="24"/>
          <w14:ligatures w14:val="standardContextual"/>
        </w:rPr>
      </w:pPr>
      <w:hyperlink w:anchor="_Toc197617930" w:history="1">
        <w:r w:rsidRPr="00AF0233">
          <w:rPr>
            <w:rStyle w:val="Lienhypertexte"/>
          </w:rPr>
          <w:t>VII  UN CURIEUX SUJET D’ÉTUDE</w:t>
        </w:r>
        <w:r>
          <w:rPr>
            <w:webHidden/>
          </w:rPr>
          <w:tab/>
        </w:r>
        <w:r>
          <w:rPr>
            <w:webHidden/>
          </w:rPr>
          <w:fldChar w:fldCharType="begin"/>
        </w:r>
        <w:r>
          <w:rPr>
            <w:webHidden/>
          </w:rPr>
          <w:instrText xml:space="preserve"> PAGEREF _Toc197617930 \h </w:instrText>
        </w:r>
        <w:r>
          <w:rPr>
            <w:webHidden/>
          </w:rPr>
        </w:r>
        <w:r>
          <w:rPr>
            <w:webHidden/>
          </w:rPr>
          <w:fldChar w:fldCharType="separate"/>
        </w:r>
        <w:r w:rsidR="0005658C">
          <w:rPr>
            <w:webHidden/>
          </w:rPr>
          <w:t>889</w:t>
        </w:r>
        <w:r>
          <w:rPr>
            <w:webHidden/>
          </w:rPr>
          <w:fldChar w:fldCharType="end"/>
        </w:r>
      </w:hyperlink>
    </w:p>
    <w:p w14:paraId="6FB420EF" w14:textId="7F5B6D10" w:rsidR="00B96D2F" w:rsidRDefault="00B96D2F">
      <w:pPr>
        <w:pStyle w:val="TM2"/>
        <w:rPr>
          <w:rFonts w:asciiTheme="minorHAnsi" w:eastAsiaTheme="minorEastAsia" w:hAnsiTheme="minorHAnsi" w:cstheme="minorBidi"/>
          <w:color w:val="auto"/>
          <w:kern w:val="2"/>
          <w:sz w:val="24"/>
          <w14:ligatures w14:val="standardContextual"/>
        </w:rPr>
      </w:pPr>
      <w:hyperlink w:anchor="_Toc197617931" w:history="1">
        <w:r w:rsidRPr="00AF0233">
          <w:rPr>
            <w:rStyle w:val="Lienhypertexte"/>
          </w:rPr>
          <w:t>VIII  LA NOUVELLE PENSIONNAIRE DU DOCTEUR LEGENDRE</w:t>
        </w:r>
        <w:r>
          <w:rPr>
            <w:webHidden/>
          </w:rPr>
          <w:tab/>
        </w:r>
        <w:r>
          <w:rPr>
            <w:webHidden/>
          </w:rPr>
          <w:fldChar w:fldCharType="begin"/>
        </w:r>
        <w:r>
          <w:rPr>
            <w:webHidden/>
          </w:rPr>
          <w:instrText xml:space="preserve"> PAGEREF _Toc197617931 \h </w:instrText>
        </w:r>
        <w:r>
          <w:rPr>
            <w:webHidden/>
          </w:rPr>
        </w:r>
        <w:r>
          <w:rPr>
            <w:webHidden/>
          </w:rPr>
          <w:fldChar w:fldCharType="separate"/>
        </w:r>
        <w:r w:rsidR="0005658C">
          <w:rPr>
            <w:webHidden/>
          </w:rPr>
          <w:t>901</w:t>
        </w:r>
        <w:r>
          <w:rPr>
            <w:webHidden/>
          </w:rPr>
          <w:fldChar w:fldCharType="end"/>
        </w:r>
      </w:hyperlink>
    </w:p>
    <w:p w14:paraId="6C606A0E" w14:textId="0B024315" w:rsidR="00B96D2F" w:rsidRDefault="00B96D2F">
      <w:pPr>
        <w:pStyle w:val="TM2"/>
        <w:rPr>
          <w:rFonts w:asciiTheme="minorHAnsi" w:eastAsiaTheme="minorEastAsia" w:hAnsiTheme="minorHAnsi" w:cstheme="minorBidi"/>
          <w:color w:val="auto"/>
          <w:kern w:val="2"/>
          <w:sz w:val="24"/>
          <w14:ligatures w14:val="standardContextual"/>
        </w:rPr>
      </w:pPr>
      <w:hyperlink w:anchor="_Toc197617932" w:history="1">
        <w:r w:rsidRPr="00AF0233">
          <w:rPr>
            <w:rStyle w:val="Lienhypertexte"/>
          </w:rPr>
          <w:t>IX  LUEURS FUGITIVES</w:t>
        </w:r>
        <w:r>
          <w:rPr>
            <w:webHidden/>
          </w:rPr>
          <w:tab/>
        </w:r>
        <w:r>
          <w:rPr>
            <w:webHidden/>
          </w:rPr>
          <w:fldChar w:fldCharType="begin"/>
        </w:r>
        <w:r>
          <w:rPr>
            <w:webHidden/>
          </w:rPr>
          <w:instrText xml:space="preserve"> PAGEREF _Toc197617932 \h </w:instrText>
        </w:r>
        <w:r>
          <w:rPr>
            <w:webHidden/>
          </w:rPr>
        </w:r>
        <w:r>
          <w:rPr>
            <w:webHidden/>
          </w:rPr>
          <w:fldChar w:fldCharType="separate"/>
        </w:r>
        <w:r w:rsidR="0005658C">
          <w:rPr>
            <w:webHidden/>
          </w:rPr>
          <w:t>910</w:t>
        </w:r>
        <w:r>
          <w:rPr>
            <w:webHidden/>
          </w:rPr>
          <w:fldChar w:fldCharType="end"/>
        </w:r>
      </w:hyperlink>
    </w:p>
    <w:p w14:paraId="49D19764" w14:textId="16E491E1" w:rsidR="00B96D2F" w:rsidRDefault="00B96D2F">
      <w:pPr>
        <w:pStyle w:val="TM2"/>
        <w:rPr>
          <w:rFonts w:asciiTheme="minorHAnsi" w:eastAsiaTheme="minorEastAsia" w:hAnsiTheme="minorHAnsi" w:cstheme="minorBidi"/>
          <w:color w:val="auto"/>
          <w:kern w:val="2"/>
          <w:sz w:val="24"/>
          <w14:ligatures w14:val="standardContextual"/>
        </w:rPr>
      </w:pPr>
      <w:hyperlink w:anchor="_Toc197617933" w:history="1">
        <w:r w:rsidRPr="00AF0233">
          <w:rPr>
            <w:rStyle w:val="Lienhypertexte"/>
          </w:rPr>
          <w:t>X  GEORGETTE, DITE POMME-D’API</w:t>
        </w:r>
        <w:r>
          <w:rPr>
            <w:webHidden/>
          </w:rPr>
          <w:tab/>
        </w:r>
        <w:r>
          <w:rPr>
            <w:webHidden/>
          </w:rPr>
          <w:fldChar w:fldCharType="begin"/>
        </w:r>
        <w:r>
          <w:rPr>
            <w:webHidden/>
          </w:rPr>
          <w:instrText xml:space="preserve"> PAGEREF _Toc197617933 \h </w:instrText>
        </w:r>
        <w:r>
          <w:rPr>
            <w:webHidden/>
          </w:rPr>
        </w:r>
        <w:r>
          <w:rPr>
            <w:webHidden/>
          </w:rPr>
          <w:fldChar w:fldCharType="separate"/>
        </w:r>
        <w:r w:rsidR="0005658C">
          <w:rPr>
            <w:webHidden/>
          </w:rPr>
          <w:t>922</w:t>
        </w:r>
        <w:r>
          <w:rPr>
            <w:webHidden/>
          </w:rPr>
          <w:fldChar w:fldCharType="end"/>
        </w:r>
      </w:hyperlink>
    </w:p>
    <w:p w14:paraId="08A9BE5C" w14:textId="4A059D3C" w:rsidR="00B96D2F" w:rsidRDefault="00B96D2F">
      <w:pPr>
        <w:pStyle w:val="TM2"/>
        <w:rPr>
          <w:rFonts w:asciiTheme="minorHAnsi" w:eastAsiaTheme="minorEastAsia" w:hAnsiTheme="minorHAnsi" w:cstheme="minorBidi"/>
          <w:color w:val="auto"/>
          <w:kern w:val="2"/>
          <w:sz w:val="24"/>
          <w14:ligatures w14:val="standardContextual"/>
        </w:rPr>
      </w:pPr>
      <w:hyperlink w:anchor="_Toc197617934" w:history="1">
        <w:r w:rsidRPr="00AF0233">
          <w:rPr>
            <w:rStyle w:val="Lienhypertexte"/>
          </w:rPr>
          <w:t>XI  LA MOUCHE DU COCHE</w:t>
        </w:r>
        <w:r>
          <w:rPr>
            <w:webHidden/>
          </w:rPr>
          <w:tab/>
        </w:r>
        <w:r>
          <w:rPr>
            <w:webHidden/>
          </w:rPr>
          <w:fldChar w:fldCharType="begin"/>
        </w:r>
        <w:r>
          <w:rPr>
            <w:webHidden/>
          </w:rPr>
          <w:instrText xml:space="preserve"> PAGEREF _Toc197617934 \h </w:instrText>
        </w:r>
        <w:r>
          <w:rPr>
            <w:webHidden/>
          </w:rPr>
        </w:r>
        <w:r>
          <w:rPr>
            <w:webHidden/>
          </w:rPr>
          <w:fldChar w:fldCharType="separate"/>
        </w:r>
        <w:r w:rsidR="0005658C">
          <w:rPr>
            <w:webHidden/>
          </w:rPr>
          <w:t>932</w:t>
        </w:r>
        <w:r>
          <w:rPr>
            <w:webHidden/>
          </w:rPr>
          <w:fldChar w:fldCharType="end"/>
        </w:r>
      </w:hyperlink>
    </w:p>
    <w:p w14:paraId="72F87987" w14:textId="14E56F2F" w:rsidR="00B96D2F" w:rsidRDefault="00B96D2F">
      <w:pPr>
        <w:pStyle w:val="TM2"/>
        <w:rPr>
          <w:rFonts w:asciiTheme="minorHAnsi" w:eastAsiaTheme="minorEastAsia" w:hAnsiTheme="minorHAnsi" w:cstheme="minorBidi"/>
          <w:color w:val="auto"/>
          <w:kern w:val="2"/>
          <w:sz w:val="24"/>
          <w14:ligatures w14:val="standardContextual"/>
        </w:rPr>
      </w:pPr>
      <w:hyperlink w:anchor="_Toc197617935" w:history="1">
        <w:r w:rsidRPr="00AF0233">
          <w:rPr>
            <w:rStyle w:val="Lienhypertexte"/>
          </w:rPr>
          <w:t>XII  IL SIGNOR CARINI</w:t>
        </w:r>
        <w:r>
          <w:rPr>
            <w:webHidden/>
          </w:rPr>
          <w:tab/>
        </w:r>
        <w:r>
          <w:rPr>
            <w:webHidden/>
          </w:rPr>
          <w:fldChar w:fldCharType="begin"/>
        </w:r>
        <w:r>
          <w:rPr>
            <w:webHidden/>
          </w:rPr>
          <w:instrText xml:space="preserve"> PAGEREF _Toc197617935 \h </w:instrText>
        </w:r>
        <w:r>
          <w:rPr>
            <w:webHidden/>
          </w:rPr>
        </w:r>
        <w:r>
          <w:rPr>
            <w:webHidden/>
          </w:rPr>
          <w:fldChar w:fldCharType="separate"/>
        </w:r>
        <w:r w:rsidR="0005658C">
          <w:rPr>
            <w:webHidden/>
          </w:rPr>
          <w:t>945</w:t>
        </w:r>
        <w:r>
          <w:rPr>
            <w:webHidden/>
          </w:rPr>
          <w:fldChar w:fldCharType="end"/>
        </w:r>
      </w:hyperlink>
    </w:p>
    <w:p w14:paraId="415B3364" w14:textId="7E9B7D3B" w:rsidR="00B96D2F" w:rsidRDefault="00B96D2F">
      <w:pPr>
        <w:pStyle w:val="TM2"/>
        <w:rPr>
          <w:rFonts w:asciiTheme="minorHAnsi" w:eastAsiaTheme="minorEastAsia" w:hAnsiTheme="minorHAnsi" w:cstheme="minorBidi"/>
          <w:color w:val="auto"/>
          <w:kern w:val="2"/>
          <w:sz w:val="24"/>
          <w14:ligatures w14:val="standardContextual"/>
        </w:rPr>
      </w:pPr>
      <w:hyperlink w:anchor="_Toc197617936" w:history="1">
        <w:r w:rsidRPr="00AF0233">
          <w:rPr>
            <w:rStyle w:val="Lienhypertexte"/>
          </w:rPr>
          <w:t>XIII  MONSIEUR VAN OSSEN</w:t>
        </w:r>
        <w:r>
          <w:rPr>
            <w:webHidden/>
          </w:rPr>
          <w:tab/>
        </w:r>
        <w:r>
          <w:rPr>
            <w:webHidden/>
          </w:rPr>
          <w:fldChar w:fldCharType="begin"/>
        </w:r>
        <w:r>
          <w:rPr>
            <w:webHidden/>
          </w:rPr>
          <w:instrText xml:space="preserve"> PAGEREF _Toc197617936 \h </w:instrText>
        </w:r>
        <w:r>
          <w:rPr>
            <w:webHidden/>
          </w:rPr>
        </w:r>
        <w:r>
          <w:rPr>
            <w:webHidden/>
          </w:rPr>
          <w:fldChar w:fldCharType="separate"/>
        </w:r>
        <w:r w:rsidR="0005658C">
          <w:rPr>
            <w:webHidden/>
          </w:rPr>
          <w:t>964</w:t>
        </w:r>
        <w:r>
          <w:rPr>
            <w:webHidden/>
          </w:rPr>
          <w:fldChar w:fldCharType="end"/>
        </w:r>
      </w:hyperlink>
    </w:p>
    <w:p w14:paraId="62CF6D33" w14:textId="2781B1C6" w:rsidR="00B96D2F" w:rsidRDefault="00B96D2F">
      <w:pPr>
        <w:pStyle w:val="TM2"/>
        <w:rPr>
          <w:rFonts w:asciiTheme="minorHAnsi" w:eastAsiaTheme="minorEastAsia" w:hAnsiTheme="minorHAnsi" w:cstheme="minorBidi"/>
          <w:color w:val="auto"/>
          <w:kern w:val="2"/>
          <w:sz w:val="24"/>
          <w14:ligatures w14:val="standardContextual"/>
        </w:rPr>
      </w:pPr>
      <w:hyperlink w:anchor="_Toc197617937" w:history="1">
        <w:r w:rsidRPr="00AF0233">
          <w:rPr>
            <w:rStyle w:val="Lienhypertexte"/>
          </w:rPr>
          <w:t>XIV  IL Y A LOIN DE LA COUPE AUX LÈVRES</w:t>
        </w:r>
        <w:r>
          <w:rPr>
            <w:webHidden/>
          </w:rPr>
          <w:tab/>
        </w:r>
        <w:r>
          <w:rPr>
            <w:webHidden/>
          </w:rPr>
          <w:fldChar w:fldCharType="begin"/>
        </w:r>
        <w:r>
          <w:rPr>
            <w:webHidden/>
          </w:rPr>
          <w:instrText xml:space="preserve"> PAGEREF _Toc197617937 \h </w:instrText>
        </w:r>
        <w:r>
          <w:rPr>
            <w:webHidden/>
          </w:rPr>
        </w:r>
        <w:r>
          <w:rPr>
            <w:webHidden/>
          </w:rPr>
          <w:fldChar w:fldCharType="separate"/>
        </w:r>
        <w:r w:rsidR="0005658C">
          <w:rPr>
            <w:webHidden/>
          </w:rPr>
          <w:t>977</w:t>
        </w:r>
        <w:r>
          <w:rPr>
            <w:webHidden/>
          </w:rPr>
          <w:fldChar w:fldCharType="end"/>
        </w:r>
      </w:hyperlink>
    </w:p>
    <w:p w14:paraId="4A9D309E" w14:textId="1855355C" w:rsidR="00B96D2F" w:rsidRDefault="00B96D2F">
      <w:pPr>
        <w:pStyle w:val="TM2"/>
        <w:rPr>
          <w:rFonts w:asciiTheme="minorHAnsi" w:eastAsiaTheme="minorEastAsia" w:hAnsiTheme="minorHAnsi" w:cstheme="minorBidi"/>
          <w:color w:val="auto"/>
          <w:kern w:val="2"/>
          <w:sz w:val="24"/>
          <w14:ligatures w14:val="standardContextual"/>
        </w:rPr>
      </w:pPr>
      <w:hyperlink w:anchor="_Toc197617938" w:history="1">
        <w:r w:rsidRPr="00AF0233">
          <w:rPr>
            <w:rStyle w:val="Lienhypertexte"/>
          </w:rPr>
          <w:t>XV  LA DEMANDE EN MARIAGE</w:t>
        </w:r>
        <w:r>
          <w:rPr>
            <w:webHidden/>
          </w:rPr>
          <w:tab/>
        </w:r>
        <w:r>
          <w:rPr>
            <w:webHidden/>
          </w:rPr>
          <w:fldChar w:fldCharType="begin"/>
        </w:r>
        <w:r>
          <w:rPr>
            <w:webHidden/>
          </w:rPr>
          <w:instrText xml:space="preserve"> PAGEREF _Toc197617938 \h </w:instrText>
        </w:r>
        <w:r>
          <w:rPr>
            <w:webHidden/>
          </w:rPr>
        </w:r>
        <w:r>
          <w:rPr>
            <w:webHidden/>
          </w:rPr>
          <w:fldChar w:fldCharType="separate"/>
        </w:r>
        <w:r w:rsidR="0005658C">
          <w:rPr>
            <w:webHidden/>
          </w:rPr>
          <w:t>987</w:t>
        </w:r>
        <w:r>
          <w:rPr>
            <w:webHidden/>
          </w:rPr>
          <w:fldChar w:fldCharType="end"/>
        </w:r>
      </w:hyperlink>
    </w:p>
    <w:p w14:paraId="0B5EF73E" w14:textId="71D8FFBB" w:rsidR="00B96D2F" w:rsidRDefault="00B96D2F">
      <w:pPr>
        <w:pStyle w:val="TM2"/>
        <w:rPr>
          <w:rFonts w:asciiTheme="minorHAnsi" w:eastAsiaTheme="minorEastAsia" w:hAnsiTheme="minorHAnsi" w:cstheme="minorBidi"/>
          <w:color w:val="auto"/>
          <w:kern w:val="2"/>
          <w:sz w:val="24"/>
          <w14:ligatures w14:val="standardContextual"/>
        </w:rPr>
      </w:pPr>
      <w:hyperlink w:anchor="_Toc197617939" w:history="1">
        <w:r w:rsidRPr="00AF0233">
          <w:rPr>
            <w:rStyle w:val="Lienhypertexte"/>
          </w:rPr>
          <w:t>XVI  LES CHIENS DU JARDIN D’ACCLIMATATION</w:t>
        </w:r>
        <w:r>
          <w:rPr>
            <w:webHidden/>
          </w:rPr>
          <w:tab/>
        </w:r>
        <w:r>
          <w:rPr>
            <w:webHidden/>
          </w:rPr>
          <w:fldChar w:fldCharType="begin"/>
        </w:r>
        <w:r>
          <w:rPr>
            <w:webHidden/>
          </w:rPr>
          <w:instrText xml:space="preserve"> PAGEREF _Toc197617939 \h </w:instrText>
        </w:r>
        <w:r>
          <w:rPr>
            <w:webHidden/>
          </w:rPr>
        </w:r>
        <w:r>
          <w:rPr>
            <w:webHidden/>
          </w:rPr>
          <w:fldChar w:fldCharType="separate"/>
        </w:r>
        <w:r w:rsidR="0005658C">
          <w:rPr>
            <w:webHidden/>
          </w:rPr>
          <w:t>997</w:t>
        </w:r>
        <w:r>
          <w:rPr>
            <w:webHidden/>
          </w:rPr>
          <w:fldChar w:fldCharType="end"/>
        </w:r>
      </w:hyperlink>
    </w:p>
    <w:p w14:paraId="553FB0D5" w14:textId="665B6E16" w:rsidR="00B96D2F" w:rsidRDefault="00B96D2F">
      <w:pPr>
        <w:pStyle w:val="TM2"/>
        <w:rPr>
          <w:rFonts w:asciiTheme="minorHAnsi" w:eastAsiaTheme="minorEastAsia" w:hAnsiTheme="minorHAnsi" w:cstheme="minorBidi"/>
          <w:color w:val="auto"/>
          <w:kern w:val="2"/>
          <w:sz w:val="24"/>
          <w14:ligatures w14:val="standardContextual"/>
        </w:rPr>
      </w:pPr>
      <w:hyperlink w:anchor="_Toc197617940" w:history="1">
        <w:r w:rsidRPr="00AF0233">
          <w:rPr>
            <w:rStyle w:val="Lienhypertexte"/>
          </w:rPr>
          <w:t>XVII  UN BOUQUET FAIT PARLER</w:t>
        </w:r>
        <w:r>
          <w:rPr>
            <w:webHidden/>
          </w:rPr>
          <w:tab/>
        </w:r>
        <w:r>
          <w:rPr>
            <w:webHidden/>
          </w:rPr>
          <w:fldChar w:fldCharType="begin"/>
        </w:r>
        <w:r>
          <w:rPr>
            <w:webHidden/>
          </w:rPr>
          <w:instrText xml:space="preserve"> PAGEREF _Toc197617940 \h </w:instrText>
        </w:r>
        <w:r>
          <w:rPr>
            <w:webHidden/>
          </w:rPr>
        </w:r>
        <w:r>
          <w:rPr>
            <w:webHidden/>
          </w:rPr>
          <w:fldChar w:fldCharType="separate"/>
        </w:r>
        <w:r w:rsidR="0005658C">
          <w:rPr>
            <w:webHidden/>
          </w:rPr>
          <w:t>1008</w:t>
        </w:r>
        <w:r>
          <w:rPr>
            <w:webHidden/>
          </w:rPr>
          <w:fldChar w:fldCharType="end"/>
        </w:r>
      </w:hyperlink>
    </w:p>
    <w:p w14:paraId="076FB4C6" w14:textId="48700A8E" w:rsidR="00B96D2F" w:rsidRDefault="00B96D2F">
      <w:pPr>
        <w:pStyle w:val="TM2"/>
        <w:rPr>
          <w:rFonts w:asciiTheme="minorHAnsi" w:eastAsiaTheme="minorEastAsia" w:hAnsiTheme="minorHAnsi" w:cstheme="minorBidi"/>
          <w:color w:val="auto"/>
          <w:kern w:val="2"/>
          <w:sz w:val="24"/>
          <w14:ligatures w14:val="standardContextual"/>
        </w:rPr>
      </w:pPr>
      <w:hyperlink w:anchor="_Toc197617941" w:history="1">
        <w:r w:rsidRPr="00AF0233">
          <w:rPr>
            <w:rStyle w:val="Lienhypertexte"/>
          </w:rPr>
          <w:t>XVIII  MENACE D’ORAGE</w:t>
        </w:r>
        <w:r>
          <w:rPr>
            <w:webHidden/>
          </w:rPr>
          <w:tab/>
        </w:r>
        <w:r>
          <w:rPr>
            <w:webHidden/>
          </w:rPr>
          <w:fldChar w:fldCharType="begin"/>
        </w:r>
        <w:r>
          <w:rPr>
            <w:webHidden/>
          </w:rPr>
          <w:instrText xml:space="preserve"> PAGEREF _Toc197617941 \h </w:instrText>
        </w:r>
        <w:r>
          <w:rPr>
            <w:webHidden/>
          </w:rPr>
        </w:r>
        <w:r>
          <w:rPr>
            <w:webHidden/>
          </w:rPr>
          <w:fldChar w:fldCharType="separate"/>
        </w:r>
        <w:r w:rsidR="0005658C">
          <w:rPr>
            <w:webHidden/>
          </w:rPr>
          <w:t>1020</w:t>
        </w:r>
        <w:r>
          <w:rPr>
            <w:webHidden/>
          </w:rPr>
          <w:fldChar w:fldCharType="end"/>
        </w:r>
      </w:hyperlink>
    </w:p>
    <w:p w14:paraId="6376B7CA" w14:textId="15B75348" w:rsidR="00B96D2F" w:rsidRDefault="00B96D2F">
      <w:pPr>
        <w:pStyle w:val="TM2"/>
        <w:rPr>
          <w:rFonts w:asciiTheme="minorHAnsi" w:eastAsiaTheme="minorEastAsia" w:hAnsiTheme="minorHAnsi" w:cstheme="minorBidi"/>
          <w:color w:val="auto"/>
          <w:kern w:val="2"/>
          <w:sz w:val="24"/>
          <w14:ligatures w14:val="standardContextual"/>
        </w:rPr>
      </w:pPr>
      <w:hyperlink w:anchor="_Toc197617942" w:history="1">
        <w:r w:rsidRPr="00AF0233">
          <w:rPr>
            <w:rStyle w:val="Lienhypertexte"/>
          </w:rPr>
          <w:t>XIX  SOUVENIRS</w:t>
        </w:r>
        <w:r>
          <w:rPr>
            <w:webHidden/>
          </w:rPr>
          <w:tab/>
        </w:r>
        <w:r>
          <w:rPr>
            <w:webHidden/>
          </w:rPr>
          <w:fldChar w:fldCharType="begin"/>
        </w:r>
        <w:r>
          <w:rPr>
            <w:webHidden/>
          </w:rPr>
          <w:instrText xml:space="preserve"> PAGEREF _Toc197617942 \h </w:instrText>
        </w:r>
        <w:r>
          <w:rPr>
            <w:webHidden/>
          </w:rPr>
        </w:r>
        <w:r>
          <w:rPr>
            <w:webHidden/>
          </w:rPr>
          <w:fldChar w:fldCharType="separate"/>
        </w:r>
        <w:r w:rsidR="0005658C">
          <w:rPr>
            <w:webHidden/>
          </w:rPr>
          <w:t>1032</w:t>
        </w:r>
        <w:r>
          <w:rPr>
            <w:webHidden/>
          </w:rPr>
          <w:fldChar w:fldCharType="end"/>
        </w:r>
      </w:hyperlink>
    </w:p>
    <w:p w14:paraId="5C75B27F" w14:textId="40A0D5F7" w:rsidR="00B96D2F" w:rsidRDefault="00B96D2F">
      <w:pPr>
        <w:pStyle w:val="TM2"/>
        <w:rPr>
          <w:rFonts w:asciiTheme="minorHAnsi" w:eastAsiaTheme="minorEastAsia" w:hAnsiTheme="minorHAnsi" w:cstheme="minorBidi"/>
          <w:color w:val="auto"/>
          <w:kern w:val="2"/>
          <w:sz w:val="24"/>
          <w14:ligatures w14:val="standardContextual"/>
        </w:rPr>
      </w:pPr>
      <w:hyperlink w:anchor="_Toc197617943" w:history="1">
        <w:r w:rsidRPr="00AF0233">
          <w:rPr>
            <w:rStyle w:val="Lienhypertexte"/>
          </w:rPr>
          <w:t>XX  SUITE DU RÉCIT DE JEAN LOUP</w:t>
        </w:r>
        <w:r>
          <w:rPr>
            <w:webHidden/>
          </w:rPr>
          <w:tab/>
        </w:r>
        <w:r>
          <w:rPr>
            <w:webHidden/>
          </w:rPr>
          <w:fldChar w:fldCharType="begin"/>
        </w:r>
        <w:r>
          <w:rPr>
            <w:webHidden/>
          </w:rPr>
          <w:instrText xml:space="preserve"> PAGEREF _Toc197617943 \h </w:instrText>
        </w:r>
        <w:r>
          <w:rPr>
            <w:webHidden/>
          </w:rPr>
        </w:r>
        <w:r>
          <w:rPr>
            <w:webHidden/>
          </w:rPr>
          <w:fldChar w:fldCharType="separate"/>
        </w:r>
        <w:r w:rsidR="0005658C">
          <w:rPr>
            <w:webHidden/>
          </w:rPr>
          <w:t>1044</w:t>
        </w:r>
        <w:r>
          <w:rPr>
            <w:webHidden/>
          </w:rPr>
          <w:fldChar w:fldCharType="end"/>
        </w:r>
      </w:hyperlink>
    </w:p>
    <w:p w14:paraId="2A4DA47B" w14:textId="489C23F6" w:rsidR="00B96D2F" w:rsidRDefault="00B96D2F">
      <w:pPr>
        <w:pStyle w:val="TM2"/>
        <w:rPr>
          <w:rFonts w:asciiTheme="minorHAnsi" w:eastAsiaTheme="minorEastAsia" w:hAnsiTheme="minorHAnsi" w:cstheme="minorBidi"/>
          <w:color w:val="auto"/>
          <w:kern w:val="2"/>
          <w:sz w:val="24"/>
          <w14:ligatures w14:val="standardContextual"/>
        </w:rPr>
      </w:pPr>
      <w:hyperlink w:anchor="_Toc197617944" w:history="1">
        <w:r w:rsidRPr="00AF0233">
          <w:rPr>
            <w:rStyle w:val="Lienhypertexte"/>
          </w:rPr>
          <w:t>XXI  ESCARMOUCHE</w:t>
        </w:r>
        <w:r>
          <w:rPr>
            <w:webHidden/>
          </w:rPr>
          <w:tab/>
        </w:r>
        <w:r>
          <w:rPr>
            <w:webHidden/>
          </w:rPr>
          <w:fldChar w:fldCharType="begin"/>
        </w:r>
        <w:r>
          <w:rPr>
            <w:webHidden/>
          </w:rPr>
          <w:instrText xml:space="preserve"> PAGEREF _Toc197617944 \h </w:instrText>
        </w:r>
        <w:r>
          <w:rPr>
            <w:webHidden/>
          </w:rPr>
        </w:r>
        <w:r>
          <w:rPr>
            <w:webHidden/>
          </w:rPr>
          <w:fldChar w:fldCharType="separate"/>
        </w:r>
        <w:r w:rsidR="0005658C">
          <w:rPr>
            <w:webHidden/>
          </w:rPr>
          <w:t>1057</w:t>
        </w:r>
        <w:r>
          <w:rPr>
            <w:webHidden/>
          </w:rPr>
          <w:fldChar w:fldCharType="end"/>
        </w:r>
      </w:hyperlink>
    </w:p>
    <w:p w14:paraId="7FABBD33" w14:textId="44AB22AF" w:rsidR="00B96D2F" w:rsidRDefault="00B96D2F">
      <w:pPr>
        <w:pStyle w:val="TM2"/>
        <w:rPr>
          <w:rFonts w:asciiTheme="minorHAnsi" w:eastAsiaTheme="minorEastAsia" w:hAnsiTheme="minorHAnsi" w:cstheme="minorBidi"/>
          <w:color w:val="auto"/>
          <w:kern w:val="2"/>
          <w:sz w:val="24"/>
          <w14:ligatures w14:val="standardContextual"/>
        </w:rPr>
      </w:pPr>
      <w:hyperlink w:anchor="_Toc197617945" w:history="1">
        <w:r w:rsidRPr="00AF0233">
          <w:rPr>
            <w:rStyle w:val="Lienhypertexte"/>
          </w:rPr>
          <w:t>XXII  LES GRANDS MOYENS</w:t>
        </w:r>
        <w:r>
          <w:rPr>
            <w:webHidden/>
          </w:rPr>
          <w:tab/>
        </w:r>
        <w:r>
          <w:rPr>
            <w:webHidden/>
          </w:rPr>
          <w:fldChar w:fldCharType="begin"/>
        </w:r>
        <w:r>
          <w:rPr>
            <w:webHidden/>
          </w:rPr>
          <w:instrText xml:space="preserve"> PAGEREF _Toc197617945 \h </w:instrText>
        </w:r>
        <w:r>
          <w:rPr>
            <w:webHidden/>
          </w:rPr>
        </w:r>
        <w:r>
          <w:rPr>
            <w:webHidden/>
          </w:rPr>
          <w:fldChar w:fldCharType="separate"/>
        </w:r>
        <w:r w:rsidR="0005658C">
          <w:rPr>
            <w:webHidden/>
          </w:rPr>
          <w:t>1072</w:t>
        </w:r>
        <w:r>
          <w:rPr>
            <w:webHidden/>
          </w:rPr>
          <w:fldChar w:fldCharType="end"/>
        </w:r>
      </w:hyperlink>
    </w:p>
    <w:p w14:paraId="7A864868" w14:textId="62C9AD82" w:rsidR="00B96D2F" w:rsidRDefault="00B96D2F">
      <w:pPr>
        <w:pStyle w:val="TM2"/>
        <w:rPr>
          <w:rFonts w:asciiTheme="minorHAnsi" w:eastAsiaTheme="minorEastAsia" w:hAnsiTheme="minorHAnsi" w:cstheme="minorBidi"/>
          <w:color w:val="auto"/>
          <w:kern w:val="2"/>
          <w:sz w:val="24"/>
          <w14:ligatures w14:val="standardContextual"/>
        </w:rPr>
      </w:pPr>
      <w:hyperlink w:anchor="_Toc197617946" w:history="1">
        <w:r w:rsidRPr="00AF0233">
          <w:rPr>
            <w:rStyle w:val="Lienhypertexte"/>
          </w:rPr>
          <w:t>XXIII  LA MÈRE</w:t>
        </w:r>
        <w:r>
          <w:rPr>
            <w:webHidden/>
          </w:rPr>
          <w:tab/>
        </w:r>
        <w:r>
          <w:rPr>
            <w:webHidden/>
          </w:rPr>
          <w:fldChar w:fldCharType="begin"/>
        </w:r>
        <w:r>
          <w:rPr>
            <w:webHidden/>
          </w:rPr>
          <w:instrText xml:space="preserve"> PAGEREF _Toc197617946 \h </w:instrText>
        </w:r>
        <w:r>
          <w:rPr>
            <w:webHidden/>
          </w:rPr>
        </w:r>
        <w:r>
          <w:rPr>
            <w:webHidden/>
          </w:rPr>
          <w:fldChar w:fldCharType="separate"/>
        </w:r>
        <w:r w:rsidR="0005658C">
          <w:rPr>
            <w:webHidden/>
          </w:rPr>
          <w:t>1085</w:t>
        </w:r>
        <w:r>
          <w:rPr>
            <w:webHidden/>
          </w:rPr>
          <w:fldChar w:fldCharType="end"/>
        </w:r>
      </w:hyperlink>
    </w:p>
    <w:p w14:paraId="0C94B9CB" w14:textId="4F57DBFA" w:rsidR="00B96D2F" w:rsidRDefault="00B96D2F">
      <w:pPr>
        <w:pStyle w:val="TM2"/>
        <w:rPr>
          <w:rFonts w:asciiTheme="minorHAnsi" w:eastAsiaTheme="minorEastAsia" w:hAnsiTheme="minorHAnsi" w:cstheme="minorBidi"/>
          <w:color w:val="auto"/>
          <w:kern w:val="2"/>
          <w:sz w:val="24"/>
          <w14:ligatures w14:val="standardContextual"/>
        </w:rPr>
      </w:pPr>
      <w:hyperlink w:anchor="_Toc197617947" w:history="1">
        <w:r w:rsidRPr="00AF0233">
          <w:rPr>
            <w:rStyle w:val="Lienhypertexte"/>
          </w:rPr>
          <w:t>XXIV  ENLEVÉE</w:t>
        </w:r>
        <w:r>
          <w:rPr>
            <w:webHidden/>
          </w:rPr>
          <w:tab/>
        </w:r>
        <w:r>
          <w:rPr>
            <w:webHidden/>
          </w:rPr>
          <w:fldChar w:fldCharType="begin"/>
        </w:r>
        <w:r>
          <w:rPr>
            <w:webHidden/>
          </w:rPr>
          <w:instrText xml:space="preserve"> PAGEREF _Toc197617947 \h </w:instrText>
        </w:r>
        <w:r>
          <w:rPr>
            <w:webHidden/>
          </w:rPr>
        </w:r>
        <w:r>
          <w:rPr>
            <w:webHidden/>
          </w:rPr>
          <w:fldChar w:fldCharType="separate"/>
        </w:r>
        <w:r w:rsidR="0005658C">
          <w:rPr>
            <w:webHidden/>
          </w:rPr>
          <w:t>1098</w:t>
        </w:r>
        <w:r>
          <w:rPr>
            <w:webHidden/>
          </w:rPr>
          <w:fldChar w:fldCharType="end"/>
        </w:r>
      </w:hyperlink>
    </w:p>
    <w:p w14:paraId="40A84589" w14:textId="05558146" w:rsidR="00B96D2F" w:rsidRDefault="00B96D2F">
      <w:pPr>
        <w:pStyle w:val="TM2"/>
        <w:rPr>
          <w:rFonts w:asciiTheme="minorHAnsi" w:eastAsiaTheme="minorEastAsia" w:hAnsiTheme="minorHAnsi" w:cstheme="minorBidi"/>
          <w:color w:val="auto"/>
          <w:kern w:val="2"/>
          <w:sz w:val="24"/>
          <w14:ligatures w14:val="standardContextual"/>
        </w:rPr>
      </w:pPr>
      <w:hyperlink w:anchor="_Toc197617948" w:history="1">
        <w:r w:rsidRPr="00AF0233">
          <w:rPr>
            <w:rStyle w:val="Lienhypertexte"/>
          </w:rPr>
          <w:t>XXV  EN VOYAGE</w:t>
        </w:r>
        <w:r>
          <w:rPr>
            <w:webHidden/>
          </w:rPr>
          <w:tab/>
        </w:r>
        <w:r>
          <w:rPr>
            <w:webHidden/>
          </w:rPr>
          <w:fldChar w:fldCharType="begin"/>
        </w:r>
        <w:r>
          <w:rPr>
            <w:webHidden/>
          </w:rPr>
          <w:instrText xml:space="preserve"> PAGEREF _Toc197617948 \h </w:instrText>
        </w:r>
        <w:r>
          <w:rPr>
            <w:webHidden/>
          </w:rPr>
        </w:r>
        <w:r>
          <w:rPr>
            <w:webHidden/>
          </w:rPr>
          <w:fldChar w:fldCharType="separate"/>
        </w:r>
        <w:r w:rsidR="0005658C">
          <w:rPr>
            <w:webHidden/>
          </w:rPr>
          <w:t>1112</w:t>
        </w:r>
        <w:r>
          <w:rPr>
            <w:webHidden/>
          </w:rPr>
          <w:fldChar w:fldCharType="end"/>
        </w:r>
      </w:hyperlink>
    </w:p>
    <w:p w14:paraId="128079BB" w14:textId="71C25E78" w:rsidR="00B96D2F" w:rsidRDefault="00B96D2F">
      <w:pPr>
        <w:pStyle w:val="TM2"/>
        <w:rPr>
          <w:rFonts w:asciiTheme="minorHAnsi" w:eastAsiaTheme="minorEastAsia" w:hAnsiTheme="minorHAnsi" w:cstheme="minorBidi"/>
          <w:color w:val="auto"/>
          <w:kern w:val="2"/>
          <w:sz w:val="24"/>
          <w14:ligatures w14:val="standardContextual"/>
        </w:rPr>
      </w:pPr>
      <w:hyperlink w:anchor="_Toc197617949" w:history="1">
        <w:r w:rsidRPr="00AF0233">
          <w:rPr>
            <w:rStyle w:val="Lienhypertexte"/>
          </w:rPr>
          <w:t>XXVI  LE RÉVEIL DE JEANNE</w:t>
        </w:r>
        <w:r>
          <w:rPr>
            <w:webHidden/>
          </w:rPr>
          <w:tab/>
        </w:r>
        <w:r>
          <w:rPr>
            <w:webHidden/>
          </w:rPr>
          <w:fldChar w:fldCharType="begin"/>
        </w:r>
        <w:r>
          <w:rPr>
            <w:webHidden/>
          </w:rPr>
          <w:instrText xml:space="preserve"> PAGEREF _Toc197617949 \h </w:instrText>
        </w:r>
        <w:r>
          <w:rPr>
            <w:webHidden/>
          </w:rPr>
        </w:r>
        <w:r>
          <w:rPr>
            <w:webHidden/>
          </w:rPr>
          <w:fldChar w:fldCharType="separate"/>
        </w:r>
        <w:r w:rsidR="0005658C">
          <w:rPr>
            <w:webHidden/>
          </w:rPr>
          <w:t>1122</w:t>
        </w:r>
        <w:r>
          <w:rPr>
            <w:webHidden/>
          </w:rPr>
          <w:fldChar w:fldCharType="end"/>
        </w:r>
      </w:hyperlink>
    </w:p>
    <w:p w14:paraId="65CAB00E" w14:textId="00FE28E1" w:rsidR="00B96D2F" w:rsidRDefault="00B96D2F">
      <w:pPr>
        <w:pStyle w:val="TM2"/>
        <w:rPr>
          <w:rFonts w:asciiTheme="minorHAnsi" w:eastAsiaTheme="minorEastAsia" w:hAnsiTheme="minorHAnsi" w:cstheme="minorBidi"/>
          <w:color w:val="auto"/>
          <w:kern w:val="2"/>
          <w:sz w:val="24"/>
          <w14:ligatures w14:val="standardContextual"/>
        </w:rPr>
      </w:pPr>
      <w:hyperlink w:anchor="_Toc197617950" w:history="1">
        <w:r w:rsidRPr="00AF0233">
          <w:rPr>
            <w:rStyle w:val="Lienhypertexte"/>
          </w:rPr>
          <w:t>XXVII  UN JOUR DE BONHEUR</w:t>
        </w:r>
        <w:r>
          <w:rPr>
            <w:webHidden/>
          </w:rPr>
          <w:tab/>
        </w:r>
        <w:r>
          <w:rPr>
            <w:webHidden/>
          </w:rPr>
          <w:fldChar w:fldCharType="begin"/>
        </w:r>
        <w:r>
          <w:rPr>
            <w:webHidden/>
          </w:rPr>
          <w:instrText xml:space="preserve"> PAGEREF _Toc197617950 \h </w:instrText>
        </w:r>
        <w:r>
          <w:rPr>
            <w:webHidden/>
          </w:rPr>
        </w:r>
        <w:r>
          <w:rPr>
            <w:webHidden/>
          </w:rPr>
          <w:fldChar w:fldCharType="separate"/>
        </w:r>
        <w:r w:rsidR="0005658C">
          <w:rPr>
            <w:webHidden/>
          </w:rPr>
          <w:t>1135</w:t>
        </w:r>
        <w:r>
          <w:rPr>
            <w:webHidden/>
          </w:rPr>
          <w:fldChar w:fldCharType="end"/>
        </w:r>
      </w:hyperlink>
    </w:p>
    <w:p w14:paraId="2BD100F9" w14:textId="20EF41E8" w:rsidR="00B96D2F" w:rsidRDefault="00B96D2F">
      <w:pPr>
        <w:pStyle w:val="TM2"/>
        <w:rPr>
          <w:rFonts w:asciiTheme="minorHAnsi" w:eastAsiaTheme="minorEastAsia" w:hAnsiTheme="minorHAnsi" w:cstheme="minorBidi"/>
          <w:color w:val="auto"/>
          <w:kern w:val="2"/>
          <w:sz w:val="24"/>
          <w14:ligatures w14:val="standardContextual"/>
        </w:rPr>
      </w:pPr>
      <w:hyperlink w:anchor="_Toc197617951" w:history="1">
        <w:r w:rsidRPr="00AF0233">
          <w:rPr>
            <w:rStyle w:val="Lienhypertexte"/>
          </w:rPr>
          <w:t>XXVIII  BELLE MATINÉE</w:t>
        </w:r>
        <w:r>
          <w:rPr>
            <w:webHidden/>
          </w:rPr>
          <w:tab/>
        </w:r>
        <w:r>
          <w:rPr>
            <w:webHidden/>
          </w:rPr>
          <w:fldChar w:fldCharType="begin"/>
        </w:r>
        <w:r>
          <w:rPr>
            <w:webHidden/>
          </w:rPr>
          <w:instrText xml:space="preserve"> PAGEREF _Toc197617951 \h </w:instrText>
        </w:r>
        <w:r>
          <w:rPr>
            <w:webHidden/>
          </w:rPr>
        </w:r>
        <w:r>
          <w:rPr>
            <w:webHidden/>
          </w:rPr>
          <w:fldChar w:fldCharType="separate"/>
        </w:r>
        <w:r w:rsidR="0005658C">
          <w:rPr>
            <w:webHidden/>
          </w:rPr>
          <w:t>1144</w:t>
        </w:r>
        <w:r>
          <w:rPr>
            <w:webHidden/>
          </w:rPr>
          <w:fldChar w:fldCharType="end"/>
        </w:r>
      </w:hyperlink>
    </w:p>
    <w:p w14:paraId="0C1F1BEA" w14:textId="088DEE30" w:rsidR="00B96D2F" w:rsidRDefault="00B96D2F">
      <w:pPr>
        <w:pStyle w:val="TM1"/>
        <w:rPr>
          <w:rFonts w:asciiTheme="minorHAnsi" w:eastAsiaTheme="minorEastAsia" w:hAnsiTheme="minorHAnsi" w:cstheme="minorBidi"/>
          <w:bCs w:val="0"/>
          <w:iCs w:val="0"/>
          <w:color w:val="auto"/>
          <w:kern w:val="2"/>
          <w:sz w:val="24"/>
          <w:szCs w:val="24"/>
          <w14:ligatures w14:val="standardContextual"/>
        </w:rPr>
      </w:pPr>
      <w:hyperlink w:anchor="_Toc197617952" w:history="1">
        <w:r w:rsidRPr="00AF0233">
          <w:rPr>
            <w:rStyle w:val="Lienhypertexte"/>
          </w:rPr>
          <w:t>À propos de cette édition électronique</w:t>
        </w:r>
        <w:r>
          <w:rPr>
            <w:webHidden/>
          </w:rPr>
          <w:tab/>
        </w:r>
        <w:r>
          <w:rPr>
            <w:webHidden/>
          </w:rPr>
          <w:fldChar w:fldCharType="begin"/>
        </w:r>
        <w:r>
          <w:rPr>
            <w:webHidden/>
          </w:rPr>
          <w:instrText xml:space="preserve"> PAGEREF _Toc197617952 \h </w:instrText>
        </w:r>
        <w:r>
          <w:rPr>
            <w:webHidden/>
          </w:rPr>
        </w:r>
        <w:r>
          <w:rPr>
            <w:webHidden/>
          </w:rPr>
          <w:fldChar w:fldCharType="separate"/>
        </w:r>
        <w:r w:rsidR="0005658C">
          <w:rPr>
            <w:webHidden/>
          </w:rPr>
          <w:t>1157</w:t>
        </w:r>
        <w:r>
          <w:rPr>
            <w:webHidden/>
          </w:rPr>
          <w:fldChar w:fldCharType="end"/>
        </w:r>
      </w:hyperlink>
    </w:p>
    <w:p w14:paraId="51F5AD85" w14:textId="207E901D" w:rsidR="00033562" w:rsidRDefault="00033562">
      <w:r>
        <w:fldChar w:fldCharType="end"/>
      </w:r>
    </w:p>
    <w:p w14:paraId="590E99BC" w14:textId="77777777" w:rsidR="00C52F4A" w:rsidRPr="00605EB6" w:rsidRDefault="00C52F4A" w:rsidP="00C474C1">
      <w:pPr>
        <w:pStyle w:val="Titre1"/>
      </w:pPr>
      <w:bookmarkStart w:id="4" w:name="_Toc197617850"/>
      <w:r w:rsidRPr="00C474C1">
        <w:rPr>
          <w:b w:val="0"/>
          <w:i/>
        </w:rPr>
        <w:lastRenderedPageBreak/>
        <w:t>PROLOGUE</w:t>
      </w:r>
      <w:r w:rsidRPr="00605EB6">
        <w:br/>
      </w:r>
      <w:r w:rsidRPr="00605EB6">
        <w:br/>
        <w:t>UN CRIME MYSTÉRIEUX</w:t>
      </w:r>
      <w:bookmarkEnd w:id="4"/>
    </w:p>
    <w:p w14:paraId="202CBA02" w14:textId="77777777" w:rsidR="00C52F4A" w:rsidRPr="00605EB6" w:rsidRDefault="00C52F4A" w:rsidP="00C474C1">
      <w:pPr>
        <w:pStyle w:val="Titre2"/>
      </w:pPr>
      <w:bookmarkStart w:id="5" w:name="_Toc197617851"/>
      <w:r w:rsidRPr="00605EB6">
        <w:lastRenderedPageBreak/>
        <w:t>I</w:t>
      </w:r>
      <w:bookmarkEnd w:id="5"/>
    </w:p>
    <w:p w14:paraId="50C1D167" w14:textId="34814E26" w:rsidR="00C474C1" w:rsidRDefault="00C52F4A" w:rsidP="00C52F4A">
      <w:r w:rsidRPr="00605EB6">
        <w:t>Aujourd</w:t>
      </w:r>
      <w:r w:rsidR="00C474C1">
        <w:t>’</w:t>
      </w:r>
      <w:r w:rsidRPr="00605EB6">
        <w:t>hui</w:t>
      </w:r>
      <w:r w:rsidR="00C474C1">
        <w:t xml:space="preserve">, </w:t>
      </w:r>
      <w:r w:rsidRPr="00605EB6">
        <w:t>grâce aux grandes lignes de nos chemins de fer et à leurs nombreux embranchements qui sillonnent la France de l</w:t>
      </w:r>
      <w:r w:rsidR="00C474C1">
        <w:t>’</w:t>
      </w:r>
      <w:r w:rsidRPr="00605EB6">
        <w:t>est à l</w:t>
      </w:r>
      <w:r w:rsidR="00C474C1">
        <w:t>’</w:t>
      </w:r>
      <w:r w:rsidRPr="00605EB6">
        <w:t>ouest et du nord au midi</w:t>
      </w:r>
      <w:r w:rsidR="00C474C1">
        <w:t xml:space="preserve">, </w:t>
      </w:r>
      <w:r w:rsidRPr="00605EB6">
        <w:t>il n</w:t>
      </w:r>
      <w:r w:rsidR="00C474C1">
        <w:t>’</w:t>
      </w:r>
      <w:r w:rsidRPr="00605EB6">
        <w:t>existe plus</w:t>
      </w:r>
      <w:r w:rsidR="00C474C1">
        <w:t xml:space="preserve">, </w:t>
      </w:r>
      <w:r w:rsidRPr="00605EB6">
        <w:t>pour ainsi dire</w:t>
      </w:r>
      <w:r w:rsidR="00C474C1">
        <w:t xml:space="preserve">, </w:t>
      </w:r>
      <w:r w:rsidRPr="00605EB6">
        <w:t>de grandes distances</w:t>
      </w:r>
      <w:r w:rsidR="00C474C1">
        <w:t xml:space="preserve">, </w:t>
      </w:r>
      <w:r w:rsidRPr="00605EB6">
        <w:t>et toutes les communications sont devenues faciles entre les villes</w:t>
      </w:r>
      <w:r w:rsidR="00C474C1">
        <w:t xml:space="preserve">, </w:t>
      </w:r>
      <w:r w:rsidRPr="00605EB6">
        <w:t>les communes et hameaux les plus reculés</w:t>
      </w:r>
      <w:r w:rsidR="00C474C1">
        <w:t>.</w:t>
      </w:r>
    </w:p>
    <w:p w14:paraId="141DC5A1" w14:textId="77777777" w:rsidR="00C474C1" w:rsidRDefault="00C52F4A" w:rsidP="00C52F4A">
      <w:r w:rsidRPr="00605EB6">
        <w:t>Il n</w:t>
      </w:r>
      <w:r w:rsidR="00C474C1">
        <w:t>’</w:t>
      </w:r>
      <w:r w:rsidRPr="00605EB6">
        <w:t>en était pas ainsi</w:t>
      </w:r>
      <w:r w:rsidR="00C474C1">
        <w:t xml:space="preserve">, </w:t>
      </w:r>
      <w:r w:rsidRPr="00605EB6">
        <w:t>il y a seulement une vingtaine d</w:t>
      </w:r>
      <w:r w:rsidR="00C474C1">
        <w:t>’</w:t>
      </w:r>
      <w:r w:rsidRPr="00605EB6">
        <w:t>années</w:t>
      </w:r>
      <w:r w:rsidR="00C474C1">
        <w:t xml:space="preserve">. </w:t>
      </w:r>
      <w:r w:rsidRPr="00605EB6">
        <w:t>Alors</w:t>
      </w:r>
      <w:r w:rsidR="00C474C1">
        <w:t xml:space="preserve">, </w:t>
      </w:r>
      <w:r w:rsidRPr="00605EB6">
        <w:t>dans chaque département</w:t>
      </w:r>
      <w:r w:rsidR="00C474C1">
        <w:t xml:space="preserve">, </w:t>
      </w:r>
      <w:r w:rsidRPr="00605EB6">
        <w:t>beaucoup de localités éloignées des chefs-lieux et n</w:t>
      </w:r>
      <w:r w:rsidR="00C474C1">
        <w:t>’</w:t>
      </w:r>
      <w:r w:rsidRPr="00605EB6">
        <w:t>ayant pas même un service de voitures publiques</w:t>
      </w:r>
      <w:r w:rsidR="00C474C1">
        <w:t xml:space="preserve">, </w:t>
      </w:r>
      <w:r w:rsidRPr="00605EB6">
        <w:t>se trouvaient presque complètement isolées</w:t>
      </w:r>
      <w:r w:rsidR="00C474C1">
        <w:t>.</w:t>
      </w:r>
    </w:p>
    <w:p w14:paraId="2F3F4EB5" w14:textId="77777777" w:rsidR="00C474C1" w:rsidRDefault="00C52F4A" w:rsidP="00C52F4A">
      <w:r w:rsidRPr="00605EB6">
        <w:t>Le petit village de Blaincourt était une de ces communes déshéritées</w:t>
      </w:r>
      <w:r w:rsidR="00C474C1">
        <w:t>.</w:t>
      </w:r>
    </w:p>
    <w:p w14:paraId="6B6B541C" w14:textId="77777777" w:rsidR="00C474C1" w:rsidRDefault="00C52F4A" w:rsidP="00C52F4A">
      <w:r w:rsidRPr="00605EB6">
        <w:t>Blaincourt se trouve dans cette partie du département des Vosges si pittoresque</w:t>
      </w:r>
      <w:r w:rsidR="00C474C1">
        <w:t xml:space="preserve">, </w:t>
      </w:r>
      <w:r w:rsidRPr="00605EB6">
        <w:t>si accidentée</w:t>
      </w:r>
      <w:r w:rsidR="00C474C1">
        <w:t xml:space="preserve">, </w:t>
      </w:r>
      <w:r w:rsidRPr="00605EB6">
        <w:t>qui touche à l</w:t>
      </w:r>
      <w:r w:rsidR="00C474C1">
        <w:t>’</w:t>
      </w:r>
      <w:r w:rsidRPr="00605EB6">
        <w:t>Alsace-Lorraine</w:t>
      </w:r>
      <w:r w:rsidR="00C474C1">
        <w:t>.</w:t>
      </w:r>
    </w:p>
    <w:p w14:paraId="3A971AA9" w14:textId="77777777" w:rsidR="00C474C1" w:rsidRDefault="00C52F4A" w:rsidP="00C52F4A">
      <w:r w:rsidRPr="00605EB6">
        <w:t>Après les douloureux événements de 1870-1871</w:t>
      </w:r>
      <w:r w:rsidR="00C474C1">
        <w:t xml:space="preserve">, </w:t>
      </w:r>
      <w:r w:rsidRPr="00605EB6">
        <w:t>quand fut fait le tracé de la nouvelle frontière</w:t>
      </w:r>
      <w:r w:rsidR="00C474C1">
        <w:t xml:space="preserve">, </w:t>
      </w:r>
      <w:r w:rsidRPr="00605EB6">
        <w:t>Blaincourt est resté à la France</w:t>
      </w:r>
      <w:r w:rsidR="00C474C1">
        <w:t>.</w:t>
      </w:r>
    </w:p>
    <w:p w14:paraId="14D9D09B" w14:textId="77777777" w:rsidR="00C474C1" w:rsidRDefault="00C52F4A" w:rsidP="00C52F4A">
      <w:r w:rsidRPr="00EE544F">
        <w:t>Quelle immense satisfaction</w:t>
      </w:r>
      <w:r w:rsidRPr="00605EB6">
        <w:t xml:space="preserve"> pour les habitants</w:t>
      </w:r>
      <w:r w:rsidR="00C474C1">
        <w:t> !</w:t>
      </w:r>
    </w:p>
    <w:p w14:paraId="2A143887" w14:textId="77777777" w:rsidR="00C474C1" w:rsidRDefault="00C52F4A" w:rsidP="00C52F4A">
      <w:r w:rsidRPr="00605EB6">
        <w:t>Tous en fête</w:t>
      </w:r>
      <w:r w:rsidR="00C474C1">
        <w:t xml:space="preserve">, </w:t>
      </w:r>
      <w:r w:rsidRPr="00605EB6">
        <w:t>hommes</w:t>
      </w:r>
      <w:r w:rsidR="00C474C1">
        <w:t xml:space="preserve">, </w:t>
      </w:r>
      <w:r w:rsidRPr="00605EB6">
        <w:t>femmes</w:t>
      </w:r>
      <w:r w:rsidR="00C474C1">
        <w:t xml:space="preserve">, </w:t>
      </w:r>
      <w:r w:rsidRPr="00605EB6">
        <w:t>vieillards et enfants</w:t>
      </w:r>
      <w:r w:rsidR="00C474C1">
        <w:t xml:space="preserve">, </w:t>
      </w:r>
      <w:r w:rsidRPr="00605EB6">
        <w:t>ils manifestèrent leur joie par ce cri mille fois répété</w:t>
      </w:r>
      <w:r w:rsidR="00C474C1">
        <w:t xml:space="preserve"> : </w:t>
      </w:r>
      <w:r w:rsidRPr="00605EB6">
        <w:t>Vive la France</w:t>
      </w:r>
      <w:r w:rsidR="00C474C1">
        <w:t> !</w:t>
      </w:r>
    </w:p>
    <w:p w14:paraId="1E82A15B" w14:textId="77777777" w:rsidR="00C474C1" w:rsidRDefault="00C52F4A" w:rsidP="00C52F4A">
      <w:r w:rsidRPr="00605EB6">
        <w:t>Certes</w:t>
      </w:r>
      <w:r w:rsidR="00C474C1">
        <w:t xml:space="preserve">, </w:t>
      </w:r>
      <w:r w:rsidRPr="00605EB6">
        <w:t>tous les Français aiment la patrie</w:t>
      </w:r>
      <w:r w:rsidR="00C474C1">
        <w:t xml:space="preserve"> : </w:t>
      </w:r>
      <w:r w:rsidRPr="00605EB6">
        <w:t>ils le prouvent quand il faut verser son sang pour la défendre</w:t>
      </w:r>
      <w:r w:rsidR="00C474C1">
        <w:t xml:space="preserve"> ; </w:t>
      </w:r>
      <w:r w:rsidRPr="00605EB6">
        <w:t>mais c</w:t>
      </w:r>
      <w:r w:rsidR="00C474C1">
        <w:t>’</w:t>
      </w:r>
      <w:r w:rsidRPr="00605EB6">
        <w:t xml:space="preserve">est </w:t>
      </w:r>
      <w:r w:rsidRPr="00605EB6">
        <w:lastRenderedPageBreak/>
        <w:t>surtout dans l</w:t>
      </w:r>
      <w:r w:rsidR="00C474C1">
        <w:t>’</w:t>
      </w:r>
      <w:r w:rsidRPr="00605EB6">
        <w:t>Est que les populations sont animées d</w:t>
      </w:r>
      <w:r w:rsidR="00C474C1">
        <w:t>’</w:t>
      </w:r>
      <w:r w:rsidRPr="00605EB6">
        <w:t>un ardent et généreux patriotisme</w:t>
      </w:r>
      <w:r w:rsidR="00C474C1">
        <w:t>.</w:t>
      </w:r>
    </w:p>
    <w:p w14:paraId="642B5AAD" w14:textId="77777777" w:rsidR="00C474C1" w:rsidRDefault="00C52F4A" w:rsidP="00C52F4A">
      <w:r w:rsidRPr="00605EB6">
        <w:t>Malgré les belles collines verdoyantes</w:t>
      </w:r>
      <w:r w:rsidR="00C474C1">
        <w:t xml:space="preserve">, </w:t>
      </w:r>
      <w:r w:rsidRPr="00605EB6">
        <w:t>que dominent de hautes crêtes</w:t>
      </w:r>
      <w:r w:rsidR="00C474C1">
        <w:t xml:space="preserve">, </w:t>
      </w:r>
      <w:r w:rsidRPr="00605EB6">
        <w:t>sur lesquelles se dressent de gigantesques sapins</w:t>
      </w:r>
      <w:r w:rsidR="00C474C1">
        <w:t xml:space="preserve">, </w:t>
      </w:r>
      <w:r w:rsidRPr="00605EB6">
        <w:t>et les panoramas splendides qu</w:t>
      </w:r>
      <w:r w:rsidR="00C474C1">
        <w:t>’</w:t>
      </w:r>
      <w:r w:rsidRPr="00605EB6">
        <w:t>on découvre des hauteurs</w:t>
      </w:r>
      <w:r w:rsidR="00C474C1">
        <w:t xml:space="preserve"> ; </w:t>
      </w:r>
      <w:r w:rsidRPr="00605EB6">
        <w:t>malgré le vieux château féodal</w:t>
      </w:r>
      <w:r w:rsidR="00C474C1">
        <w:t xml:space="preserve">, </w:t>
      </w:r>
      <w:r w:rsidRPr="00605EB6">
        <w:t>forteresse du moyen âge</w:t>
      </w:r>
      <w:r w:rsidR="00C474C1">
        <w:t xml:space="preserve">, </w:t>
      </w:r>
      <w:r w:rsidRPr="00605EB6">
        <w:t>qui fit plus d</w:t>
      </w:r>
      <w:r w:rsidR="00C474C1">
        <w:t>’</w:t>
      </w:r>
      <w:r w:rsidRPr="00605EB6">
        <w:t>une fois reculer les Allemands</w:t>
      </w:r>
      <w:r w:rsidR="00C474C1">
        <w:t xml:space="preserve"> ; </w:t>
      </w:r>
      <w:r w:rsidRPr="00605EB6">
        <w:t>malgré ses bois ombreux et sa magnifique vallée pleine de fraîcheur</w:t>
      </w:r>
      <w:r w:rsidR="00C474C1">
        <w:t xml:space="preserve">, </w:t>
      </w:r>
      <w:r w:rsidRPr="00605EB6">
        <w:t>au milieu de laquelle courent</w:t>
      </w:r>
      <w:r w:rsidR="00C474C1">
        <w:t xml:space="preserve">, </w:t>
      </w:r>
      <w:r w:rsidRPr="00605EB6">
        <w:t>en serpentant</w:t>
      </w:r>
      <w:r w:rsidR="00C474C1">
        <w:t xml:space="preserve">, </w:t>
      </w:r>
      <w:r w:rsidRPr="00605EB6">
        <w:t>les eaux rapides du Frou</w:t>
      </w:r>
      <w:r w:rsidR="00C474C1">
        <w:t xml:space="preserve"> ; </w:t>
      </w:r>
      <w:r w:rsidRPr="00605EB6">
        <w:t>malgré les sites superbes</w:t>
      </w:r>
      <w:r w:rsidR="00C474C1">
        <w:t xml:space="preserve">, </w:t>
      </w:r>
      <w:r w:rsidRPr="00605EB6">
        <w:t>grandioses</w:t>
      </w:r>
      <w:r w:rsidR="00C474C1">
        <w:t xml:space="preserve">, </w:t>
      </w:r>
      <w:r w:rsidRPr="00605EB6">
        <w:t>et les paysages ravissants qu</w:t>
      </w:r>
      <w:r w:rsidR="00C474C1">
        <w:t>’</w:t>
      </w:r>
      <w:r w:rsidRPr="00605EB6">
        <w:t>on rencontre là</w:t>
      </w:r>
      <w:r w:rsidR="00C474C1">
        <w:t xml:space="preserve">, </w:t>
      </w:r>
      <w:r w:rsidRPr="00605EB6">
        <w:t>comme dans toute la région vosgienne</w:t>
      </w:r>
      <w:r w:rsidR="00C474C1">
        <w:t xml:space="preserve">, </w:t>
      </w:r>
      <w:r w:rsidRPr="00605EB6">
        <w:t>Blaincourt</w:t>
      </w:r>
      <w:r w:rsidR="00C474C1">
        <w:t xml:space="preserve">, </w:t>
      </w:r>
      <w:r w:rsidRPr="00605EB6">
        <w:t>caché</w:t>
      </w:r>
      <w:r w:rsidR="00C474C1">
        <w:t xml:space="preserve">, </w:t>
      </w:r>
      <w:r w:rsidRPr="00605EB6">
        <w:t>perdu dans l</w:t>
      </w:r>
      <w:r w:rsidR="00C474C1">
        <w:t>’</w:t>
      </w:r>
      <w:r w:rsidRPr="00605EB6">
        <w:t>échelonnement des montagnes</w:t>
      </w:r>
      <w:r w:rsidR="00C474C1">
        <w:t xml:space="preserve">, </w:t>
      </w:r>
      <w:r w:rsidRPr="00605EB6">
        <w:t>est aujourd</w:t>
      </w:r>
      <w:r w:rsidR="00C474C1">
        <w:t>’</w:t>
      </w:r>
      <w:r w:rsidRPr="00605EB6">
        <w:t>hui encore un pays à peu près inconnu</w:t>
      </w:r>
      <w:r w:rsidR="00C474C1">
        <w:t>.</w:t>
      </w:r>
    </w:p>
    <w:p w14:paraId="0AAEE07D" w14:textId="77777777" w:rsidR="00C474C1" w:rsidRDefault="00C52F4A" w:rsidP="00C52F4A">
      <w:r w:rsidRPr="00605EB6">
        <w:t>On y voit rarement passer un étranger</w:t>
      </w:r>
      <w:r w:rsidR="00C474C1">
        <w:t xml:space="preserve">. </w:t>
      </w:r>
      <w:r w:rsidRPr="00605EB6">
        <w:t>Jamais le touriste qui parcourt les Vosges un bâton à la main ne songe à s</w:t>
      </w:r>
      <w:r w:rsidR="00C474C1">
        <w:t>’</w:t>
      </w:r>
      <w:r w:rsidRPr="00605EB6">
        <w:t>éloigner de la grande route pour aller voir la chute du Frou</w:t>
      </w:r>
      <w:r w:rsidR="00C474C1">
        <w:t xml:space="preserve">, </w:t>
      </w:r>
      <w:r w:rsidRPr="00605EB6">
        <w:t>qui</w:t>
      </w:r>
      <w:r w:rsidR="00C474C1">
        <w:t xml:space="preserve">, </w:t>
      </w:r>
      <w:r w:rsidRPr="00605EB6">
        <w:t>sans être comparable à celle du Niagara</w:t>
      </w:r>
      <w:r w:rsidR="00C474C1">
        <w:t xml:space="preserve">, </w:t>
      </w:r>
      <w:r w:rsidRPr="00605EB6">
        <w:t>n</w:t>
      </w:r>
      <w:r w:rsidR="00C474C1">
        <w:t>’</w:t>
      </w:r>
      <w:r w:rsidRPr="00605EB6">
        <w:t>en est pas moins une chose fort curieuse</w:t>
      </w:r>
      <w:r w:rsidR="00C474C1">
        <w:t>.</w:t>
      </w:r>
    </w:p>
    <w:p w14:paraId="3D9EB785" w14:textId="5F9FE3D1" w:rsidR="00C474C1" w:rsidRDefault="00C52F4A" w:rsidP="00C52F4A">
      <w:r w:rsidRPr="00605EB6">
        <w:t>Le Frou a sa source au flanc de la montagne</w:t>
      </w:r>
      <w:r w:rsidR="00C474C1">
        <w:t xml:space="preserve">. </w:t>
      </w:r>
      <w:r w:rsidRPr="00605EB6">
        <w:t>L</w:t>
      </w:r>
      <w:r w:rsidR="00C474C1">
        <w:t>’</w:t>
      </w:r>
      <w:r w:rsidRPr="00605EB6">
        <w:t>eau sort en bouillonnant</w:t>
      </w:r>
      <w:r w:rsidR="00C474C1">
        <w:t xml:space="preserve">, </w:t>
      </w:r>
      <w:r w:rsidRPr="00605EB6">
        <w:t>mais très limpide</w:t>
      </w:r>
      <w:r w:rsidR="00C474C1">
        <w:t xml:space="preserve">, </w:t>
      </w:r>
      <w:r w:rsidRPr="00605EB6">
        <w:t>d</w:t>
      </w:r>
      <w:r w:rsidR="00C474C1">
        <w:t>’</w:t>
      </w:r>
      <w:r w:rsidRPr="00605EB6">
        <w:t>une fente qui s</w:t>
      </w:r>
      <w:r w:rsidR="00C474C1">
        <w:t>’</w:t>
      </w:r>
      <w:r w:rsidRPr="00605EB6">
        <w:t>est faite à la base d</w:t>
      </w:r>
      <w:r w:rsidR="00C474C1">
        <w:t>’</w:t>
      </w:r>
      <w:r w:rsidRPr="00605EB6">
        <w:t>une énorme roche de granit</w:t>
      </w:r>
      <w:r w:rsidR="00C474C1">
        <w:t xml:space="preserve"> ; </w:t>
      </w:r>
      <w:r w:rsidRPr="00605EB6">
        <w:t>elle descend en bondissant sur des degrés</w:t>
      </w:r>
      <w:r w:rsidR="00C474C1">
        <w:t xml:space="preserve">, </w:t>
      </w:r>
      <w:r w:rsidRPr="00605EB6">
        <w:t>sorte de crans inégaux entaillés dans la pierre noire et luisante</w:t>
      </w:r>
      <w:r w:rsidR="00C474C1">
        <w:t xml:space="preserve">, </w:t>
      </w:r>
      <w:r w:rsidRPr="00605EB6">
        <w:t>formant ainsi une cascade jusqu</w:t>
      </w:r>
      <w:r w:rsidR="00C474C1">
        <w:t>’</w:t>
      </w:r>
      <w:r w:rsidRPr="00605EB6">
        <w:t xml:space="preserve">au plateau inférieur où elle a creusé une </w:t>
      </w:r>
      <w:r w:rsidR="00EE544F">
        <w:t>espèce</w:t>
      </w:r>
      <w:r w:rsidR="00EE544F" w:rsidRPr="00605EB6">
        <w:t xml:space="preserve"> </w:t>
      </w:r>
      <w:r w:rsidRPr="00605EB6">
        <w:t>de petit lac</w:t>
      </w:r>
      <w:r w:rsidR="00C474C1">
        <w:t>.</w:t>
      </w:r>
    </w:p>
    <w:p w14:paraId="6833CBEE" w14:textId="77777777" w:rsidR="00C474C1" w:rsidRDefault="00C52F4A" w:rsidP="00C52F4A">
      <w:r w:rsidRPr="00605EB6">
        <w:t>Là</w:t>
      </w:r>
      <w:r w:rsidR="00C474C1">
        <w:t xml:space="preserve">, </w:t>
      </w:r>
      <w:r w:rsidRPr="00605EB6">
        <w:t>sans aucun doute</w:t>
      </w:r>
      <w:r w:rsidR="00C474C1">
        <w:t xml:space="preserve">, </w:t>
      </w:r>
      <w:r w:rsidRPr="00605EB6">
        <w:t>une et peut-être plusieurs sources nouvelles jaillissent</w:t>
      </w:r>
      <w:r w:rsidR="00C474C1">
        <w:t xml:space="preserve">, </w:t>
      </w:r>
      <w:r w:rsidRPr="00605EB6">
        <w:t>invisibles</w:t>
      </w:r>
      <w:r w:rsidR="00C474C1">
        <w:t xml:space="preserve">, </w:t>
      </w:r>
      <w:r w:rsidRPr="00605EB6">
        <w:t>des entrailles de la terre</w:t>
      </w:r>
      <w:r w:rsidR="00C474C1">
        <w:t xml:space="preserve">, </w:t>
      </w:r>
      <w:r w:rsidRPr="00605EB6">
        <w:t>car le volume d</w:t>
      </w:r>
      <w:r w:rsidR="00C474C1">
        <w:t>’</w:t>
      </w:r>
      <w:r w:rsidRPr="00605EB6">
        <w:t>eau de la cascade se trouve considérablement augmenté quand</w:t>
      </w:r>
      <w:r w:rsidR="00C474C1">
        <w:t xml:space="preserve">, </w:t>
      </w:r>
      <w:r w:rsidRPr="00605EB6">
        <w:t>s</w:t>
      </w:r>
      <w:r w:rsidR="00C474C1">
        <w:t>’</w:t>
      </w:r>
      <w:r w:rsidRPr="00605EB6">
        <w:t>échappant du lac</w:t>
      </w:r>
      <w:r w:rsidR="00C474C1">
        <w:t xml:space="preserve">, </w:t>
      </w:r>
      <w:r w:rsidRPr="00605EB6">
        <w:t>le Frou tombe tout à coup</w:t>
      </w:r>
      <w:r w:rsidR="00C474C1">
        <w:t xml:space="preserve">, </w:t>
      </w:r>
      <w:r w:rsidRPr="00605EB6">
        <w:t>de six mètres de hauteur</w:t>
      </w:r>
      <w:r w:rsidR="00C474C1">
        <w:t xml:space="preserve">, </w:t>
      </w:r>
      <w:r w:rsidRPr="00605EB6">
        <w:t>dans un deuxième petit lac</w:t>
      </w:r>
      <w:r w:rsidR="00C474C1">
        <w:t xml:space="preserve">, </w:t>
      </w:r>
      <w:r w:rsidRPr="00605EB6">
        <w:t>très profond</w:t>
      </w:r>
      <w:r w:rsidR="00C474C1">
        <w:t xml:space="preserve">, </w:t>
      </w:r>
      <w:r w:rsidRPr="00605EB6">
        <w:t>qu</w:t>
      </w:r>
      <w:r w:rsidR="00C474C1">
        <w:t>’</w:t>
      </w:r>
      <w:r w:rsidRPr="00605EB6">
        <w:t>on appelle le trou de la Fée</w:t>
      </w:r>
      <w:r w:rsidR="00C474C1">
        <w:t>.</w:t>
      </w:r>
    </w:p>
    <w:p w14:paraId="34B3D1CC" w14:textId="77777777" w:rsidR="00C474C1" w:rsidRDefault="00C52F4A" w:rsidP="00C52F4A">
      <w:r w:rsidRPr="00605EB6">
        <w:lastRenderedPageBreak/>
        <w:t>Les eaux continuent à descendre</w:t>
      </w:r>
      <w:r w:rsidR="00C474C1">
        <w:t xml:space="preserve">, </w:t>
      </w:r>
      <w:r w:rsidRPr="00605EB6">
        <w:t>endiguées naturellement par des blocs de rochers</w:t>
      </w:r>
      <w:r w:rsidR="00C474C1">
        <w:t xml:space="preserve">, </w:t>
      </w:r>
      <w:r w:rsidRPr="00605EB6">
        <w:t>jusqu</w:t>
      </w:r>
      <w:r w:rsidR="00C474C1">
        <w:t>’</w:t>
      </w:r>
      <w:r w:rsidRPr="00605EB6">
        <w:t>à l</w:t>
      </w:r>
      <w:r w:rsidR="00C474C1">
        <w:t>’</w:t>
      </w:r>
      <w:r w:rsidRPr="00605EB6">
        <w:t>entrée de la vallée où une écluse les reçoit</w:t>
      </w:r>
      <w:r w:rsidR="00C474C1">
        <w:t>.</w:t>
      </w:r>
    </w:p>
    <w:p w14:paraId="7BA0479A" w14:textId="77777777" w:rsidR="00C474C1" w:rsidRDefault="00C52F4A" w:rsidP="00C52F4A">
      <w:r w:rsidRPr="00605EB6">
        <w:t>Alors moins bruyant</w:t>
      </w:r>
      <w:r w:rsidR="00C474C1">
        <w:t xml:space="preserve">, </w:t>
      </w:r>
      <w:r w:rsidRPr="00605EB6">
        <w:t>plus calme</w:t>
      </w:r>
      <w:r w:rsidR="00C474C1">
        <w:t xml:space="preserve">, </w:t>
      </w:r>
      <w:r w:rsidRPr="00605EB6">
        <w:t>le Frou baigne les terres basses du château</w:t>
      </w:r>
      <w:r w:rsidR="00C474C1">
        <w:t xml:space="preserve">, </w:t>
      </w:r>
      <w:r w:rsidRPr="00605EB6">
        <w:t>fait tourner les roues du moulin de Blaincourt et va ensuite répandre la fraîcheur et la fertilité dans la vallée</w:t>
      </w:r>
      <w:r w:rsidR="00C474C1">
        <w:t>.</w:t>
      </w:r>
    </w:p>
    <w:p w14:paraId="323FF158" w14:textId="13F3A4DE" w:rsidR="00C474C1" w:rsidRDefault="00C52F4A" w:rsidP="00C52F4A">
      <w:r w:rsidRPr="00605EB6">
        <w:t>Néanmoins le Frou est un ruisseau terrible et constamment redoutable</w:t>
      </w:r>
      <w:r w:rsidR="00C474C1">
        <w:t xml:space="preserve">. </w:t>
      </w:r>
      <w:r w:rsidRPr="00605EB6">
        <w:t>À l</w:t>
      </w:r>
      <w:r w:rsidR="00C474C1">
        <w:t>’</w:t>
      </w:r>
      <w:r w:rsidRPr="00605EB6">
        <w:t>époque des pluies</w:t>
      </w:r>
      <w:r w:rsidR="00C474C1">
        <w:t xml:space="preserve">, </w:t>
      </w:r>
      <w:r w:rsidRPr="00605EB6">
        <w:t>lors de la fonte des neiges et presque toujours après un orage</w:t>
      </w:r>
      <w:r w:rsidR="00C474C1">
        <w:t xml:space="preserve">, </w:t>
      </w:r>
      <w:r w:rsidRPr="00605EB6">
        <w:t>grossi subitement par tous les ravins de la montagne</w:t>
      </w:r>
      <w:r w:rsidR="00C474C1">
        <w:t xml:space="preserve">, </w:t>
      </w:r>
      <w:r w:rsidRPr="00605EB6">
        <w:t>il devient un torrent impétueux et mugissant</w:t>
      </w:r>
      <w:r w:rsidR="00C474C1">
        <w:t xml:space="preserve">. </w:t>
      </w:r>
      <w:r w:rsidRPr="00605EB6">
        <w:t>Jaune</w:t>
      </w:r>
      <w:r w:rsidR="00C474C1">
        <w:t xml:space="preserve">, </w:t>
      </w:r>
      <w:r w:rsidRPr="00605EB6">
        <w:t>furieux</w:t>
      </w:r>
      <w:r w:rsidR="00C474C1">
        <w:t xml:space="preserve">, </w:t>
      </w:r>
      <w:r w:rsidRPr="00605EB6">
        <w:t>écumant</w:t>
      </w:r>
      <w:r w:rsidR="00C474C1">
        <w:t xml:space="preserve">, </w:t>
      </w:r>
      <w:r w:rsidRPr="00605EB6">
        <w:t xml:space="preserve">il saute </w:t>
      </w:r>
      <w:r w:rsidR="00E757F3" w:rsidRPr="00605EB6">
        <w:t>par</w:t>
      </w:r>
      <w:r w:rsidR="00E757F3">
        <w:t>-</w:t>
      </w:r>
      <w:r w:rsidRPr="00605EB6">
        <w:t>dessus ses digues</w:t>
      </w:r>
      <w:r w:rsidR="00C474C1">
        <w:t xml:space="preserve">, </w:t>
      </w:r>
      <w:r w:rsidRPr="00605EB6">
        <w:t>déborde de tous les côtés</w:t>
      </w:r>
      <w:r w:rsidR="00C474C1">
        <w:t xml:space="preserve">, </w:t>
      </w:r>
      <w:r w:rsidRPr="00605EB6">
        <w:t>et en un instant tout le pays est inondé</w:t>
      </w:r>
      <w:r w:rsidR="00C474C1">
        <w:t>.</w:t>
      </w:r>
    </w:p>
    <w:p w14:paraId="4686127D" w14:textId="77777777" w:rsidR="00C474C1" w:rsidRDefault="00C52F4A" w:rsidP="00C52F4A">
      <w:r w:rsidRPr="00605EB6">
        <w:t>En l</w:t>
      </w:r>
      <w:r w:rsidR="00C474C1">
        <w:t>’</w:t>
      </w:r>
      <w:r w:rsidRPr="00605EB6">
        <w:t>année 1854</w:t>
      </w:r>
      <w:r w:rsidR="00C474C1">
        <w:t xml:space="preserve">, </w:t>
      </w:r>
      <w:r w:rsidRPr="00605EB6">
        <w:t>un matin du mois de novembre</w:t>
      </w:r>
      <w:r w:rsidR="00C474C1">
        <w:t xml:space="preserve">, </w:t>
      </w:r>
      <w:r w:rsidRPr="00605EB6">
        <w:t>deux hommes se promenaient de long en large devant le bureau de poste de la petite ville de Varnejols</w:t>
      </w:r>
      <w:r w:rsidR="00C474C1">
        <w:t xml:space="preserve">. </w:t>
      </w:r>
      <w:r w:rsidRPr="00605EB6">
        <w:t>Le jour commençait seulement à venir</w:t>
      </w:r>
      <w:r w:rsidR="00C474C1">
        <w:t xml:space="preserve"> ; </w:t>
      </w:r>
      <w:r w:rsidRPr="00605EB6">
        <w:t>mais déjà la grande fenêtre garnie de barreaux de fer du bureau de poste était éclairée</w:t>
      </w:r>
      <w:r w:rsidR="00C474C1">
        <w:t xml:space="preserve"> ; </w:t>
      </w:r>
      <w:r w:rsidRPr="00605EB6">
        <w:t>le receveur était occupé</w:t>
      </w:r>
      <w:r w:rsidR="00C474C1">
        <w:t xml:space="preserve">, </w:t>
      </w:r>
      <w:r w:rsidRPr="00605EB6">
        <w:t>sans doute</w:t>
      </w:r>
      <w:r w:rsidR="00C474C1">
        <w:t xml:space="preserve">, </w:t>
      </w:r>
      <w:r w:rsidRPr="00605EB6">
        <w:t>en attendant le courrier de Remiremont</w:t>
      </w:r>
      <w:r w:rsidR="00C474C1">
        <w:t xml:space="preserve">, </w:t>
      </w:r>
      <w:r w:rsidRPr="00605EB6">
        <w:t>à préparer le paquet des lettres destinées au canton de Verzéville</w:t>
      </w:r>
      <w:r w:rsidR="00C474C1">
        <w:t xml:space="preserve">, </w:t>
      </w:r>
      <w:r w:rsidRPr="00605EB6">
        <w:t>trouvées la veille</w:t>
      </w:r>
      <w:r w:rsidR="00C474C1">
        <w:t xml:space="preserve">, </w:t>
      </w:r>
      <w:r w:rsidRPr="00605EB6">
        <w:t>à la dernière levée</w:t>
      </w:r>
      <w:r w:rsidR="00C474C1">
        <w:t xml:space="preserve">, </w:t>
      </w:r>
      <w:r w:rsidRPr="00605EB6">
        <w:t>dans les boîtes aux lettres de la ville</w:t>
      </w:r>
      <w:r w:rsidR="00C474C1">
        <w:t>.</w:t>
      </w:r>
    </w:p>
    <w:p w14:paraId="6BDD2735" w14:textId="77777777" w:rsidR="00C474C1" w:rsidRDefault="00C52F4A" w:rsidP="00C52F4A">
      <w:r w:rsidRPr="00605EB6">
        <w:t>Cinq heures sonnèrent</w:t>
      </w:r>
      <w:r w:rsidR="00C474C1">
        <w:t>.</w:t>
      </w:r>
    </w:p>
    <w:p w14:paraId="1AF1BD38" w14:textId="77777777" w:rsidR="00C474C1" w:rsidRDefault="00C52F4A" w:rsidP="00C52F4A">
      <w:r w:rsidRPr="00605EB6">
        <w:t>Les deux hommes dont nous venons de parler s</w:t>
      </w:r>
      <w:r w:rsidR="00C474C1">
        <w:t>’</w:t>
      </w:r>
      <w:r w:rsidRPr="00605EB6">
        <w:t>arrêtèrent au milieu de la rue</w:t>
      </w:r>
      <w:r w:rsidR="00C474C1">
        <w:t>.</w:t>
      </w:r>
    </w:p>
    <w:p w14:paraId="38AF91C7" w14:textId="7A033343" w:rsidR="00C474C1" w:rsidRDefault="0094609C" w:rsidP="00C52F4A">
      <w:r>
        <w:t>— </w:t>
      </w:r>
      <w:r w:rsidR="00C52F4A" w:rsidRPr="00605EB6">
        <w:t>Cinq heures</w:t>
      </w:r>
      <w:r w:rsidR="00C474C1">
        <w:t xml:space="preserve">, </w:t>
      </w:r>
      <w:r w:rsidR="00C52F4A" w:rsidRPr="00605EB6">
        <w:t>dit l</w:t>
      </w:r>
      <w:r w:rsidR="00C474C1">
        <w:t>’</w:t>
      </w:r>
      <w:r w:rsidR="00C52F4A" w:rsidRPr="00605EB6">
        <w:t>un</w:t>
      </w:r>
      <w:r w:rsidR="00C474C1">
        <w:t xml:space="preserve">, </w:t>
      </w:r>
      <w:r w:rsidR="00C52F4A" w:rsidRPr="00605EB6">
        <w:t>le plus âgé</w:t>
      </w:r>
      <w:r w:rsidR="00C474C1">
        <w:t xml:space="preserve">, </w:t>
      </w:r>
      <w:r w:rsidR="00C52F4A" w:rsidRPr="00605EB6">
        <w:t>qui paraissait être le maître de l</w:t>
      </w:r>
      <w:r w:rsidR="00C474C1">
        <w:t>’</w:t>
      </w:r>
      <w:r w:rsidR="00C52F4A" w:rsidRPr="00605EB6">
        <w:t>autre</w:t>
      </w:r>
      <w:r w:rsidR="00C474C1">
        <w:t xml:space="preserve"> ; </w:t>
      </w:r>
      <w:r w:rsidR="00C52F4A" w:rsidRPr="00605EB6">
        <w:t>si l</w:t>
      </w:r>
      <w:r w:rsidR="00C474C1">
        <w:t>’</w:t>
      </w:r>
      <w:r w:rsidR="00C52F4A" w:rsidRPr="00605EB6">
        <w:t>on t</w:t>
      </w:r>
      <w:r w:rsidR="00C474C1">
        <w:t>’</w:t>
      </w:r>
      <w:r w:rsidR="00C52F4A" w:rsidRPr="00605EB6">
        <w:t>a bien renseigné</w:t>
      </w:r>
      <w:r w:rsidR="00C474C1">
        <w:t xml:space="preserve">, </w:t>
      </w:r>
      <w:r w:rsidR="00C52F4A" w:rsidRPr="00605EB6">
        <w:t>le courrier ne tardera pas à arriver</w:t>
      </w:r>
      <w:r w:rsidR="00C474C1">
        <w:t>.</w:t>
      </w:r>
    </w:p>
    <w:p w14:paraId="1D6DA59F" w14:textId="127166E7" w:rsidR="00C474C1" w:rsidRDefault="0094609C" w:rsidP="00C52F4A">
      <w:r>
        <w:lastRenderedPageBreak/>
        <w:t>— </w:t>
      </w:r>
      <w:r w:rsidR="00C52F4A" w:rsidRPr="00605EB6">
        <w:t>Il est toujours ici</w:t>
      </w:r>
      <w:r w:rsidR="00C474C1">
        <w:t xml:space="preserve">, </w:t>
      </w:r>
      <w:r w:rsidR="00C52F4A" w:rsidRPr="00605EB6">
        <w:t>m</w:t>
      </w:r>
      <w:r w:rsidR="00C474C1">
        <w:t>’</w:t>
      </w:r>
      <w:r w:rsidR="00C52F4A" w:rsidRPr="00605EB6">
        <w:t>a-t-on dit</w:t>
      </w:r>
      <w:r w:rsidR="00C474C1">
        <w:t xml:space="preserve">, </w:t>
      </w:r>
      <w:r w:rsidR="00C52F4A" w:rsidRPr="00605EB6">
        <w:t>à cinq heures</w:t>
      </w:r>
      <w:r w:rsidR="00C474C1">
        <w:t xml:space="preserve">, </w:t>
      </w:r>
      <w:r w:rsidR="00C52F4A" w:rsidRPr="00605EB6">
        <w:t>cinq heures vingt</w:t>
      </w:r>
      <w:r w:rsidR="00C474C1">
        <w:t xml:space="preserve">, </w:t>
      </w:r>
      <w:r w:rsidR="00C52F4A" w:rsidRPr="00605EB6">
        <w:t>au plus tard</w:t>
      </w:r>
      <w:r w:rsidR="00C474C1">
        <w:t>.</w:t>
      </w:r>
    </w:p>
    <w:p w14:paraId="0EFB8EED" w14:textId="51867662" w:rsidR="00C474C1" w:rsidRDefault="0094609C" w:rsidP="00C52F4A">
      <w:r>
        <w:t>— </w:t>
      </w:r>
      <w:r w:rsidR="00C52F4A" w:rsidRPr="00605EB6">
        <w:t>Cette satanée pluie</w:t>
      </w:r>
      <w:r w:rsidR="00C474C1">
        <w:t xml:space="preserve">, </w:t>
      </w:r>
      <w:r w:rsidR="00C52F4A" w:rsidRPr="00605EB6">
        <w:t>qui a tombé une partie de la nuit</w:t>
      </w:r>
      <w:r w:rsidR="00C474C1">
        <w:t xml:space="preserve">, </w:t>
      </w:r>
      <w:r w:rsidR="00C52F4A" w:rsidRPr="00605EB6">
        <w:t>a singulièrement rafraîchi le temps</w:t>
      </w:r>
      <w:r w:rsidR="00C474C1">
        <w:t xml:space="preserve">. </w:t>
      </w:r>
      <w:r w:rsidR="00C52F4A" w:rsidRPr="00605EB6">
        <w:t>Brrr</w:t>
      </w:r>
      <w:r w:rsidR="00C474C1">
        <w:t xml:space="preserve">, </w:t>
      </w:r>
      <w:r w:rsidR="00C52F4A" w:rsidRPr="00605EB6">
        <w:t>je commence à sentir qu</w:t>
      </w:r>
      <w:r w:rsidR="00C474C1">
        <w:t>’</w:t>
      </w:r>
      <w:r w:rsidR="00C52F4A" w:rsidRPr="00605EB6">
        <w:t>il fait un froid du diable</w:t>
      </w:r>
      <w:r w:rsidR="00C474C1">
        <w:t>.</w:t>
      </w:r>
    </w:p>
    <w:p w14:paraId="12F81D41" w14:textId="5F91E447" w:rsidR="00C474C1" w:rsidRDefault="0094609C" w:rsidP="00C52F4A">
      <w:r>
        <w:t>— </w:t>
      </w:r>
      <w:r w:rsidR="00C52F4A" w:rsidRPr="00605EB6">
        <w:t>Et moi donc</w:t>
      </w:r>
      <w:r w:rsidR="00C474C1">
        <w:t xml:space="preserve">, </w:t>
      </w:r>
      <w:r w:rsidR="00C52F4A" w:rsidRPr="00605EB6">
        <w:t>j</w:t>
      </w:r>
      <w:r w:rsidR="00C474C1">
        <w:t>’</w:t>
      </w:r>
      <w:r w:rsidR="00C52F4A" w:rsidRPr="00605EB6">
        <w:t>ai les pieds à la glace</w:t>
      </w:r>
      <w:r w:rsidR="00C474C1">
        <w:t>.</w:t>
      </w:r>
    </w:p>
    <w:p w14:paraId="0031881F" w14:textId="4B6616A7" w:rsidR="00C474C1" w:rsidRDefault="0094609C" w:rsidP="00C52F4A">
      <w:r>
        <w:t>— </w:t>
      </w:r>
      <w:r w:rsidR="00C52F4A" w:rsidRPr="00605EB6">
        <w:t>J</w:t>
      </w:r>
      <w:r w:rsidR="00C474C1">
        <w:t>’</w:t>
      </w:r>
      <w:r w:rsidR="00C52F4A" w:rsidRPr="00605EB6">
        <w:t>ai été bien inspiré en faisant emplette de ces épais cache-nez de laine</w:t>
      </w:r>
      <w:r w:rsidR="00C474C1">
        <w:t>.</w:t>
      </w:r>
    </w:p>
    <w:p w14:paraId="32FA4E09" w14:textId="10714AF5" w:rsidR="00C474C1" w:rsidRDefault="0094609C" w:rsidP="00C52F4A">
      <w:r>
        <w:t>— </w:t>
      </w:r>
      <w:r w:rsidR="00C52F4A" w:rsidRPr="00605EB6">
        <w:t>Sans compter qu</w:t>
      </w:r>
      <w:r w:rsidR="00C474C1">
        <w:t>’</w:t>
      </w:r>
      <w:r w:rsidR="00C52F4A" w:rsidRPr="00605EB6">
        <w:t>ils complètent parfaitement notre costume de paysan du pays</w:t>
      </w:r>
      <w:r w:rsidR="00C474C1">
        <w:t xml:space="preserve">. </w:t>
      </w:r>
      <w:r w:rsidR="00C52F4A" w:rsidRPr="00605EB6">
        <w:t>Rien n</w:t>
      </w:r>
      <w:r w:rsidR="00C474C1">
        <w:t>’</w:t>
      </w:r>
      <w:r w:rsidR="00C52F4A" w:rsidRPr="00605EB6">
        <w:t>y manque</w:t>
      </w:r>
      <w:r w:rsidR="00C474C1">
        <w:t xml:space="preserve"> : </w:t>
      </w:r>
      <w:r w:rsidR="00C52F4A" w:rsidRPr="00605EB6">
        <w:t>gros souliers ferrés</w:t>
      </w:r>
      <w:r w:rsidR="00C474C1">
        <w:t xml:space="preserve">, </w:t>
      </w:r>
      <w:r w:rsidR="00C52F4A" w:rsidRPr="00605EB6">
        <w:t>culotte dans de hautes guêtres bouclées jusqu</w:t>
      </w:r>
      <w:r w:rsidR="00C474C1">
        <w:t>’</w:t>
      </w:r>
      <w:r w:rsidR="00C52F4A" w:rsidRPr="00605EB6">
        <w:t>aux genoux</w:t>
      </w:r>
      <w:r w:rsidR="00C474C1">
        <w:t xml:space="preserve">, </w:t>
      </w:r>
      <w:r w:rsidR="00C52F4A" w:rsidRPr="00605EB6">
        <w:t>veste ronde de droguet sous la blouse bleue</w:t>
      </w:r>
      <w:r w:rsidR="00C474C1">
        <w:t xml:space="preserve">, </w:t>
      </w:r>
      <w:r w:rsidR="00C52F4A" w:rsidRPr="00605EB6">
        <w:t>chemise de toile de ménage</w:t>
      </w:r>
      <w:r w:rsidR="00C474C1">
        <w:t xml:space="preserve">, </w:t>
      </w:r>
      <w:r w:rsidR="00C52F4A" w:rsidRPr="00605EB6">
        <w:t>chapeau de feutre gris à larges bords</w:t>
      </w:r>
      <w:r w:rsidR="00C474C1">
        <w:t xml:space="preserve">… </w:t>
      </w:r>
      <w:r w:rsidR="00C52F4A" w:rsidRPr="00605EB6">
        <w:t>Hé</w:t>
      </w:r>
      <w:r w:rsidR="00C474C1">
        <w:t xml:space="preserve">, </w:t>
      </w:r>
      <w:r w:rsidR="00C52F4A" w:rsidRPr="00605EB6">
        <w:t>hé</w:t>
      </w:r>
      <w:r w:rsidR="00C474C1">
        <w:t xml:space="preserve">, </w:t>
      </w:r>
      <w:r w:rsidR="00C52F4A" w:rsidRPr="00605EB6">
        <w:t>vous n</w:t>
      </w:r>
      <w:r w:rsidR="00C474C1">
        <w:t>’</w:t>
      </w:r>
      <w:r w:rsidR="00C52F4A" w:rsidRPr="00605EB6">
        <w:t>avez même pas oublié le gourdin de cornouiller</w:t>
      </w:r>
      <w:r w:rsidR="00C474C1">
        <w:t xml:space="preserve">, </w:t>
      </w:r>
      <w:r w:rsidR="00C52F4A" w:rsidRPr="00605EB6">
        <w:t>qui nous fait ressembler à deux maquignons revenant de la foire</w:t>
      </w:r>
      <w:r w:rsidR="00C474C1">
        <w:t>.</w:t>
      </w:r>
    </w:p>
    <w:p w14:paraId="0B92B348" w14:textId="1435DE6D" w:rsidR="00C474C1" w:rsidRDefault="0094609C" w:rsidP="00C52F4A">
      <w:r>
        <w:t>— </w:t>
      </w:r>
      <w:r w:rsidR="00C52F4A" w:rsidRPr="00605EB6">
        <w:t>Il faut cela</w:t>
      </w:r>
      <w:r w:rsidR="00C474C1">
        <w:t>.</w:t>
      </w:r>
    </w:p>
    <w:p w14:paraId="63069033" w14:textId="0D33CEC3" w:rsidR="00C474C1" w:rsidRDefault="0094609C" w:rsidP="00C52F4A">
      <w:r>
        <w:t>— </w:t>
      </w:r>
      <w:r w:rsidR="00C52F4A" w:rsidRPr="00605EB6">
        <w:t>Aussi je défie bien le plus malin</w:t>
      </w:r>
      <w:r w:rsidR="00C474C1">
        <w:t xml:space="preserve">, </w:t>
      </w:r>
      <w:r w:rsidR="00C52F4A" w:rsidRPr="00605EB6">
        <w:t>le plus rusé des Lorrains de ne pas voir en nous deux bons paysans des Vosges</w:t>
      </w:r>
      <w:r w:rsidR="00C474C1">
        <w:t>.</w:t>
      </w:r>
    </w:p>
    <w:p w14:paraId="0760FF2C" w14:textId="01B3E860" w:rsidR="00C474C1" w:rsidRDefault="0094609C" w:rsidP="00C52F4A">
      <w:r>
        <w:t>— </w:t>
      </w:r>
      <w:r w:rsidR="00C52F4A" w:rsidRPr="00605EB6">
        <w:t>Ah</w:t>
      </w:r>
      <w:r w:rsidR="00C474C1">
        <w:t xml:space="preserve"> ! </w:t>
      </w:r>
      <w:r w:rsidR="00C52F4A" w:rsidRPr="00605EB6">
        <w:t>il me semble que j</w:t>
      </w:r>
      <w:r w:rsidR="00C474C1">
        <w:t>’</w:t>
      </w:r>
      <w:r w:rsidR="00C52F4A" w:rsidRPr="00605EB6">
        <w:t>entends un bruit de grelots et le roulement d</w:t>
      </w:r>
      <w:r w:rsidR="00C474C1">
        <w:t>’</w:t>
      </w:r>
      <w:r w:rsidR="00C52F4A" w:rsidRPr="00605EB6">
        <w:t>une voiture</w:t>
      </w:r>
      <w:r w:rsidR="00C474C1">
        <w:t>.</w:t>
      </w:r>
    </w:p>
    <w:p w14:paraId="79B8F37D" w14:textId="3C0E99BB" w:rsidR="00C474C1" w:rsidRDefault="0094609C" w:rsidP="00C52F4A">
      <w:r>
        <w:t>— </w:t>
      </w:r>
      <w:r w:rsidR="00C52F4A" w:rsidRPr="00605EB6">
        <w:t>Vous ne vous trompez pas</w:t>
      </w:r>
      <w:r w:rsidR="00C474C1">
        <w:t xml:space="preserve"> ; </w:t>
      </w:r>
      <w:r w:rsidR="00C52F4A" w:rsidRPr="00605EB6">
        <w:t>c</w:t>
      </w:r>
      <w:r w:rsidR="00C474C1">
        <w:t>’</w:t>
      </w:r>
      <w:r w:rsidR="00C52F4A" w:rsidRPr="00605EB6">
        <w:t>est le courrier qui arrive au grand trot</w:t>
      </w:r>
      <w:r w:rsidR="00C474C1">
        <w:t>.</w:t>
      </w:r>
    </w:p>
    <w:p w14:paraId="1555FADC" w14:textId="1C6F454C" w:rsidR="00C474C1" w:rsidRDefault="0094609C" w:rsidP="00C52F4A">
      <w:r>
        <w:t>— </w:t>
      </w:r>
      <w:r w:rsidR="00C52F4A" w:rsidRPr="00605EB6">
        <w:t>Pourvu qu</w:t>
      </w:r>
      <w:r w:rsidR="00C474C1">
        <w:t>’</w:t>
      </w:r>
      <w:r w:rsidR="00C52F4A" w:rsidRPr="00605EB6">
        <w:t>il amène ceux que nous attendons</w:t>
      </w:r>
      <w:r w:rsidR="00C474C1">
        <w:t>.</w:t>
      </w:r>
    </w:p>
    <w:p w14:paraId="00C133E5" w14:textId="7E31BB80" w:rsidR="00C474C1" w:rsidRDefault="0094609C" w:rsidP="00C52F4A">
      <w:r>
        <w:t>— </w:t>
      </w:r>
      <w:r w:rsidR="00C52F4A" w:rsidRPr="00605EB6">
        <w:t>Pourquoi ne les amènerait-il pas</w:t>
      </w:r>
      <w:r w:rsidR="00C474C1">
        <w:t> ?</w:t>
      </w:r>
    </w:p>
    <w:p w14:paraId="3F8F3540" w14:textId="0D995636" w:rsidR="00C474C1" w:rsidRDefault="0094609C" w:rsidP="00C52F4A">
      <w:r>
        <w:lastRenderedPageBreak/>
        <w:t>— </w:t>
      </w:r>
      <w:r w:rsidR="00C52F4A" w:rsidRPr="00605EB6">
        <w:t>Est-ce que je sais</w:t>
      </w:r>
      <w:r w:rsidR="00C474C1">
        <w:t xml:space="preserve"> ? </w:t>
      </w:r>
      <w:r w:rsidR="00C52F4A" w:rsidRPr="00605EB6">
        <w:t>La jeune femme enceinte a pu se trouver indisposée</w:t>
      </w:r>
      <w:r w:rsidR="00C474C1">
        <w:t xml:space="preserve"> ; </w:t>
      </w:r>
      <w:r w:rsidR="00C52F4A" w:rsidRPr="00605EB6">
        <w:t>le courrier pouvait ne pas avoir de place pour eux</w:t>
      </w:r>
      <w:r w:rsidR="00C474C1">
        <w:t>.</w:t>
      </w:r>
    </w:p>
    <w:p w14:paraId="7026853D" w14:textId="12FED6C4" w:rsidR="00C474C1" w:rsidRDefault="0094609C" w:rsidP="00C52F4A">
      <w:r>
        <w:t>— </w:t>
      </w:r>
      <w:r w:rsidR="00C52F4A" w:rsidRPr="00605EB6">
        <w:t>Bah</w:t>
      </w:r>
      <w:r w:rsidR="00C474C1">
        <w:t xml:space="preserve"> ! </w:t>
      </w:r>
      <w:r w:rsidR="00C52F4A" w:rsidRPr="00605EB6">
        <w:t>les voyageurs sont rares en ce moment</w:t>
      </w:r>
      <w:r w:rsidR="00C474C1">
        <w:t xml:space="preserve">. </w:t>
      </w:r>
      <w:r w:rsidR="00C52F4A" w:rsidRPr="00605EB6">
        <w:t>Si</w:t>
      </w:r>
      <w:r w:rsidR="00C474C1">
        <w:t xml:space="preserve">, </w:t>
      </w:r>
      <w:r w:rsidR="00C52F4A" w:rsidRPr="00605EB6">
        <w:t>comme vous en êtes presque certain</w:t>
      </w:r>
      <w:r w:rsidR="00C474C1">
        <w:t xml:space="preserve">, </w:t>
      </w:r>
      <w:r w:rsidR="00C52F4A" w:rsidRPr="00605EB6">
        <w:t>ils sont arrivés à Remiremont entre minuit et une heure</w:t>
      </w:r>
      <w:r w:rsidR="00C474C1">
        <w:t xml:space="preserve">, </w:t>
      </w:r>
      <w:r w:rsidR="00C52F4A" w:rsidRPr="00605EB6">
        <w:t>ils ont sûrement pris le courrier</w:t>
      </w:r>
      <w:r w:rsidR="00C474C1">
        <w:t xml:space="preserve">, </w:t>
      </w:r>
      <w:r w:rsidR="00C52F4A" w:rsidRPr="00605EB6">
        <w:t>puisque c</w:t>
      </w:r>
      <w:r w:rsidR="00C474C1">
        <w:t>’</w:t>
      </w:r>
      <w:r w:rsidR="00C52F4A" w:rsidRPr="00605EB6">
        <w:t>est l</w:t>
      </w:r>
      <w:r w:rsidR="00C474C1">
        <w:t>’</w:t>
      </w:r>
      <w:r w:rsidR="00C52F4A" w:rsidRPr="00605EB6">
        <w:t>unique moyen de se rendre à Blaincourt par la voiture de Verzéville</w:t>
      </w:r>
      <w:r w:rsidR="00C474C1">
        <w:t xml:space="preserve">, </w:t>
      </w:r>
      <w:r w:rsidR="00C52F4A" w:rsidRPr="00605EB6">
        <w:t>qui vient prendre chaque jour les dépêches à Varnejols</w:t>
      </w:r>
      <w:r w:rsidR="00C474C1">
        <w:t>.</w:t>
      </w:r>
    </w:p>
    <w:p w14:paraId="720D63A3" w14:textId="70D34D82" w:rsidR="00C474C1" w:rsidRDefault="0094609C" w:rsidP="00C52F4A">
      <w:r>
        <w:t>— </w:t>
      </w:r>
      <w:r w:rsidR="00C52F4A" w:rsidRPr="00605EB6">
        <w:t>Attendons</w:t>
      </w:r>
      <w:r w:rsidR="00C474C1">
        <w:t xml:space="preserve">, </w:t>
      </w:r>
      <w:r w:rsidR="00C52F4A" w:rsidRPr="00605EB6">
        <w:t>je saurai dans un instant si le diable est toujours de mes amis</w:t>
      </w:r>
      <w:r w:rsidR="00C474C1">
        <w:t>.</w:t>
      </w:r>
    </w:p>
    <w:p w14:paraId="4F97648C" w14:textId="50261AB5" w:rsidR="00C474C1" w:rsidRDefault="0094609C" w:rsidP="00C52F4A">
      <w:r>
        <w:t>— </w:t>
      </w:r>
      <w:r w:rsidR="00C52F4A" w:rsidRPr="00605EB6">
        <w:t>Vous n</w:t>
      </w:r>
      <w:r w:rsidR="00C474C1">
        <w:t>’</w:t>
      </w:r>
      <w:r w:rsidR="00C52F4A" w:rsidRPr="00605EB6">
        <w:t>avez jamais raté une bonne affaire</w:t>
      </w:r>
      <w:r w:rsidR="00C474C1">
        <w:t xml:space="preserve">, </w:t>
      </w:r>
      <w:r w:rsidR="00C52F4A" w:rsidRPr="00605EB6">
        <w:t>maître</w:t>
      </w:r>
      <w:r w:rsidR="00C474C1">
        <w:t xml:space="preserve">, </w:t>
      </w:r>
      <w:r w:rsidR="00C52F4A" w:rsidRPr="00605EB6">
        <w:t>répliqua l</w:t>
      </w:r>
      <w:r w:rsidR="00C474C1">
        <w:t>’</w:t>
      </w:r>
      <w:r w:rsidR="00C52F4A" w:rsidRPr="00605EB6">
        <w:t>autre</w:t>
      </w:r>
      <w:r w:rsidR="00C474C1">
        <w:t xml:space="preserve"> : </w:t>
      </w:r>
      <w:r w:rsidR="00C52F4A" w:rsidRPr="00605EB6">
        <w:t>vous réussissez dans toutes vos entreprises</w:t>
      </w:r>
      <w:r w:rsidR="00C474C1">
        <w:t xml:space="preserve"> ; </w:t>
      </w:r>
      <w:r w:rsidR="00C52F4A" w:rsidRPr="00605EB6">
        <w:t>ah</w:t>
      </w:r>
      <w:r w:rsidR="00C474C1">
        <w:t xml:space="preserve"> ! </w:t>
      </w:r>
      <w:r w:rsidR="00C52F4A" w:rsidRPr="00605EB6">
        <w:t>vous êtes l</w:t>
      </w:r>
      <w:r w:rsidR="00C474C1">
        <w:t>’</w:t>
      </w:r>
      <w:r w:rsidR="00C52F4A" w:rsidRPr="00605EB6">
        <w:t>homme le plus étonnant qu</w:t>
      </w:r>
      <w:r w:rsidR="00C474C1">
        <w:t>’</w:t>
      </w:r>
      <w:r w:rsidR="00C52F4A" w:rsidRPr="00605EB6">
        <w:t>il y ait au monde</w:t>
      </w:r>
      <w:r w:rsidR="00C474C1">
        <w:t xml:space="preserve"> ! </w:t>
      </w:r>
      <w:r w:rsidR="00C52F4A" w:rsidRPr="00605EB6">
        <w:t>Tous ceux à qui vous commandez vous obéissent sans murmurer</w:t>
      </w:r>
      <w:r w:rsidR="00C474C1">
        <w:t xml:space="preserve">. </w:t>
      </w:r>
      <w:r w:rsidR="00C52F4A" w:rsidRPr="00605EB6">
        <w:t>Ils sont les esclaves de votre puissante volonté</w:t>
      </w:r>
      <w:r w:rsidR="00C474C1">
        <w:t xml:space="preserve">, </w:t>
      </w:r>
      <w:r w:rsidR="00C52F4A" w:rsidRPr="00605EB6">
        <w:t>car ils ont confiance en votre génie</w:t>
      </w:r>
      <w:r w:rsidR="00C474C1">
        <w:t xml:space="preserve"> ; </w:t>
      </w:r>
      <w:r w:rsidR="00C52F4A" w:rsidRPr="00605EB6">
        <w:t>nous vous sommes fidèles</w:t>
      </w:r>
      <w:r w:rsidR="00C474C1">
        <w:t xml:space="preserve">, </w:t>
      </w:r>
      <w:r w:rsidR="00C52F4A" w:rsidRPr="00605EB6">
        <w:t>dévoués</w:t>
      </w:r>
      <w:r w:rsidR="00C474C1">
        <w:t xml:space="preserve">, </w:t>
      </w:r>
      <w:r w:rsidR="00C52F4A" w:rsidRPr="00605EB6">
        <w:t>nous vous aimons</w:t>
      </w:r>
      <w:r w:rsidR="00C474C1">
        <w:t xml:space="preserve">, </w:t>
      </w:r>
      <w:r w:rsidR="00C52F4A" w:rsidRPr="00605EB6">
        <w:t>nous vous admirons</w:t>
      </w:r>
      <w:r w:rsidR="00C474C1">
        <w:t xml:space="preserve"> ; </w:t>
      </w:r>
      <w:r w:rsidR="00C52F4A" w:rsidRPr="00605EB6">
        <w:t>pour vous</w:t>
      </w:r>
      <w:r w:rsidR="00C474C1">
        <w:t xml:space="preserve">, </w:t>
      </w:r>
      <w:r w:rsidR="00C52F4A" w:rsidRPr="00605EB6">
        <w:t>maître</w:t>
      </w:r>
      <w:r w:rsidR="00C474C1">
        <w:t xml:space="preserve">, </w:t>
      </w:r>
      <w:r w:rsidR="00C52F4A" w:rsidRPr="00605EB6">
        <w:t>tous</w:t>
      </w:r>
      <w:r w:rsidR="00C474C1">
        <w:t xml:space="preserve">, </w:t>
      </w:r>
      <w:r w:rsidR="00C52F4A" w:rsidRPr="00605EB6">
        <w:t>l</w:t>
      </w:r>
      <w:r w:rsidR="00C474C1">
        <w:t>’</w:t>
      </w:r>
      <w:r w:rsidR="00C52F4A" w:rsidRPr="00605EB6">
        <w:t>un après l</w:t>
      </w:r>
      <w:r w:rsidR="00C474C1">
        <w:t>’</w:t>
      </w:r>
      <w:r w:rsidR="00C52F4A" w:rsidRPr="00605EB6">
        <w:t>autre</w:t>
      </w:r>
      <w:r w:rsidR="00C474C1">
        <w:t xml:space="preserve">, </w:t>
      </w:r>
      <w:r w:rsidR="00C52F4A" w:rsidRPr="00605EB6">
        <w:t>nous nous ferions hacher en morceaux</w:t>
      </w:r>
      <w:r w:rsidR="00C474C1">
        <w:t>.</w:t>
      </w:r>
    </w:p>
    <w:p w14:paraId="5D83AB34" w14:textId="77777777" w:rsidR="00C474C1" w:rsidRDefault="00C52F4A" w:rsidP="00C52F4A">
      <w:r w:rsidRPr="00605EB6">
        <w:t>L</w:t>
      </w:r>
      <w:r w:rsidR="00C474C1">
        <w:t>’</w:t>
      </w:r>
      <w:r w:rsidRPr="00605EB6">
        <w:t>œil du maître eut un éclair d</w:t>
      </w:r>
      <w:r w:rsidR="00C474C1">
        <w:t>’</w:t>
      </w:r>
      <w:r w:rsidRPr="00605EB6">
        <w:t>orgueil</w:t>
      </w:r>
      <w:r w:rsidR="00C474C1">
        <w:t>.</w:t>
      </w:r>
    </w:p>
    <w:p w14:paraId="3997E37C" w14:textId="5B628769" w:rsidR="00C474C1" w:rsidRDefault="0094609C" w:rsidP="00C52F4A">
      <w:r>
        <w:t>— </w:t>
      </w:r>
      <w:r w:rsidR="00C52F4A" w:rsidRPr="00605EB6">
        <w:t>Allez</w:t>
      </w:r>
      <w:r w:rsidR="00C474C1">
        <w:t xml:space="preserve">, </w:t>
      </w:r>
      <w:r w:rsidR="00C52F4A" w:rsidRPr="00605EB6">
        <w:t>continua l</w:t>
      </w:r>
      <w:r w:rsidR="00C474C1">
        <w:t>’</w:t>
      </w:r>
      <w:r w:rsidR="00C52F4A" w:rsidRPr="00605EB6">
        <w:t>autre en riant</w:t>
      </w:r>
      <w:r w:rsidR="00C474C1">
        <w:t xml:space="preserve">, </w:t>
      </w:r>
      <w:r w:rsidR="00C52F4A" w:rsidRPr="00605EB6">
        <w:t>le diable et tous ses diablotins sont trop heureux de vous servir pour ne pas être à vos ordres aujourd</w:t>
      </w:r>
      <w:r w:rsidR="00C474C1">
        <w:t>’</w:t>
      </w:r>
      <w:r w:rsidR="00C52F4A" w:rsidRPr="00605EB6">
        <w:t>hui comme toujours</w:t>
      </w:r>
      <w:r w:rsidR="00C474C1">
        <w:t>.</w:t>
      </w:r>
    </w:p>
    <w:p w14:paraId="565617B0" w14:textId="69077D3C" w:rsidR="00C474C1" w:rsidRDefault="0094609C" w:rsidP="00C52F4A">
      <w:r>
        <w:t>— </w:t>
      </w:r>
      <w:r w:rsidR="00C52F4A" w:rsidRPr="00FC717C">
        <w:t>Nous verrons cela</w:t>
      </w:r>
      <w:r w:rsidR="00C474C1">
        <w:t xml:space="preserve">. </w:t>
      </w:r>
      <w:r w:rsidR="00C52F4A" w:rsidRPr="00FC717C">
        <w:t>La voiture de Verzéville n</w:t>
      </w:r>
      <w:r w:rsidR="00C474C1">
        <w:t>’</w:t>
      </w:r>
      <w:r w:rsidR="00C52F4A" w:rsidRPr="00FC717C">
        <w:t>a bien que trois places</w:t>
      </w:r>
      <w:r w:rsidR="00C474C1">
        <w:t> ?</w:t>
      </w:r>
    </w:p>
    <w:p w14:paraId="50B1F714" w14:textId="74E2D3F3" w:rsidR="00C474C1" w:rsidRDefault="0094609C" w:rsidP="00C52F4A">
      <w:r>
        <w:t>— </w:t>
      </w:r>
      <w:r w:rsidR="00C52F4A" w:rsidRPr="00605EB6">
        <w:t>Et une quatrième à côté du courrier</w:t>
      </w:r>
      <w:r w:rsidR="00C474C1">
        <w:t xml:space="preserve">, </w:t>
      </w:r>
      <w:r w:rsidR="00C52F4A" w:rsidRPr="00605EB6">
        <w:t>sur le siège</w:t>
      </w:r>
      <w:r w:rsidR="00C474C1">
        <w:t>.</w:t>
      </w:r>
    </w:p>
    <w:p w14:paraId="54520822" w14:textId="76CADA2D" w:rsidR="00C474C1" w:rsidRDefault="0094609C" w:rsidP="00C52F4A">
      <w:r>
        <w:t>— </w:t>
      </w:r>
      <w:r w:rsidR="00C52F4A" w:rsidRPr="00605EB6">
        <w:t>C</w:t>
      </w:r>
      <w:r w:rsidR="00C474C1">
        <w:t>’</w:t>
      </w:r>
      <w:r w:rsidR="00C52F4A" w:rsidRPr="00605EB6">
        <w:t>est parfait</w:t>
      </w:r>
      <w:r w:rsidR="00C474C1">
        <w:t> !</w:t>
      </w:r>
    </w:p>
    <w:p w14:paraId="56739FDE" w14:textId="09EAAEBD" w:rsidR="00C474C1" w:rsidRDefault="0094609C" w:rsidP="00C52F4A">
      <w:r>
        <w:lastRenderedPageBreak/>
        <w:t>— </w:t>
      </w:r>
      <w:r w:rsidR="00C52F4A" w:rsidRPr="00605EB6">
        <w:t>Le véhicule n</w:t>
      </w:r>
      <w:r w:rsidR="00C474C1">
        <w:t>’</w:t>
      </w:r>
      <w:r w:rsidR="00C52F4A" w:rsidRPr="00605EB6">
        <w:t>est pas commode du tout</w:t>
      </w:r>
      <w:r w:rsidR="00C474C1">
        <w:t xml:space="preserve"> ; </w:t>
      </w:r>
      <w:r w:rsidR="00C52F4A" w:rsidRPr="00605EB6">
        <w:t>c</w:t>
      </w:r>
      <w:r w:rsidR="00C474C1">
        <w:t>’</w:t>
      </w:r>
      <w:r w:rsidR="00C52F4A" w:rsidRPr="00605EB6">
        <w:t>est une espèce de cabriolet fermé devant par des panneaux vitrés</w:t>
      </w:r>
      <w:r w:rsidR="00C474C1">
        <w:t xml:space="preserve">, </w:t>
      </w:r>
      <w:r w:rsidR="00C52F4A" w:rsidRPr="00605EB6">
        <w:t>qui se relèvent et s</w:t>
      </w:r>
      <w:r w:rsidR="00C474C1">
        <w:t>’</w:t>
      </w:r>
      <w:r w:rsidR="00C52F4A" w:rsidRPr="00605EB6">
        <w:t>attachent sous la capote avec des courroies</w:t>
      </w:r>
      <w:r w:rsidR="00C474C1">
        <w:t xml:space="preserve">. </w:t>
      </w:r>
      <w:r w:rsidR="00C52F4A" w:rsidRPr="00605EB6">
        <w:t>Dans ce pays</w:t>
      </w:r>
      <w:r w:rsidR="00C474C1">
        <w:t xml:space="preserve">, </w:t>
      </w:r>
      <w:r w:rsidR="00C52F4A" w:rsidRPr="00605EB6">
        <w:t>pas de luxe pour les voyageurs</w:t>
      </w:r>
      <w:r w:rsidR="00C474C1">
        <w:t xml:space="preserve"> ; </w:t>
      </w:r>
      <w:r w:rsidR="00C52F4A" w:rsidRPr="00605EB6">
        <w:t>on ne se préoccupe guère de leur agrément</w:t>
      </w:r>
      <w:r w:rsidR="00C474C1">
        <w:t>.</w:t>
      </w:r>
    </w:p>
    <w:p w14:paraId="352E1FAA" w14:textId="6FE8E19D" w:rsidR="00C474C1" w:rsidRDefault="0094609C" w:rsidP="00C52F4A">
      <w:r>
        <w:t>— </w:t>
      </w:r>
      <w:r w:rsidR="00C52F4A" w:rsidRPr="00605EB6">
        <w:t>Qu</w:t>
      </w:r>
      <w:r w:rsidR="00C474C1">
        <w:t>’</w:t>
      </w:r>
      <w:r w:rsidR="00C52F4A" w:rsidRPr="00605EB6">
        <w:t>importe</w:t>
      </w:r>
      <w:r w:rsidR="00C474C1">
        <w:t xml:space="preserve">, </w:t>
      </w:r>
      <w:r w:rsidR="00C52F4A" w:rsidRPr="00605EB6">
        <w:t>l</w:t>
      </w:r>
      <w:r w:rsidR="00C474C1">
        <w:t>’</w:t>
      </w:r>
      <w:r w:rsidR="00C52F4A" w:rsidRPr="00605EB6">
        <w:t>essentiel est qu</w:t>
      </w:r>
      <w:r w:rsidR="00C474C1">
        <w:t>’</w:t>
      </w:r>
      <w:r w:rsidR="00C52F4A" w:rsidRPr="00605EB6">
        <w:t>on puisse causer</w:t>
      </w:r>
      <w:r w:rsidR="00C474C1">
        <w:t>.</w:t>
      </w:r>
    </w:p>
    <w:p w14:paraId="16110D8D" w14:textId="0CED9A43" w:rsidR="00C474C1" w:rsidRDefault="0094609C" w:rsidP="00C52F4A">
      <w:r>
        <w:t>— </w:t>
      </w:r>
      <w:r w:rsidR="00C52F4A" w:rsidRPr="00605EB6">
        <w:t>De mon côté</w:t>
      </w:r>
      <w:r w:rsidR="00C474C1">
        <w:t xml:space="preserve">, </w:t>
      </w:r>
      <w:r w:rsidR="00C52F4A" w:rsidRPr="00605EB6">
        <w:t>je ferai jaser le courrier</w:t>
      </w:r>
      <w:r w:rsidR="00C474C1">
        <w:t xml:space="preserve"> ; </w:t>
      </w:r>
      <w:r w:rsidR="00C52F4A" w:rsidRPr="00605EB6">
        <w:t>soyez tranquille</w:t>
      </w:r>
      <w:r w:rsidR="00C474C1">
        <w:t xml:space="preserve">, </w:t>
      </w:r>
      <w:r w:rsidR="00C52F4A" w:rsidRPr="00605EB6">
        <w:t>il n</w:t>
      </w:r>
      <w:r w:rsidR="00C474C1">
        <w:t>’</w:t>
      </w:r>
      <w:r w:rsidR="00C52F4A" w:rsidRPr="00605EB6">
        <w:t>entendra rien</w:t>
      </w:r>
      <w:r w:rsidR="00C474C1">
        <w:t>.</w:t>
      </w:r>
    </w:p>
    <w:p w14:paraId="1BE83B0B" w14:textId="479D6F0A" w:rsidR="00C474C1" w:rsidRDefault="0094609C" w:rsidP="00C52F4A">
      <w:r>
        <w:t>— </w:t>
      </w:r>
      <w:r w:rsidR="00C52F4A" w:rsidRPr="00605EB6">
        <w:t>Ah</w:t>
      </w:r>
      <w:r w:rsidR="00C474C1">
        <w:t xml:space="preserve"> ! </w:t>
      </w:r>
      <w:r w:rsidR="00C52F4A" w:rsidRPr="00605EB6">
        <w:t>çà</w:t>
      </w:r>
      <w:r w:rsidR="00C474C1">
        <w:t xml:space="preserve">, </w:t>
      </w:r>
      <w:r w:rsidR="00C52F4A" w:rsidRPr="00605EB6">
        <w:t>mais il n</w:t>
      </w:r>
      <w:r w:rsidR="00C474C1">
        <w:t>’</w:t>
      </w:r>
      <w:r w:rsidR="00C52F4A" w:rsidRPr="00605EB6">
        <w:t>arrive pas ce courrier</w:t>
      </w:r>
      <w:r w:rsidR="00C474C1">
        <w:t xml:space="preserve"> ! </w:t>
      </w:r>
      <w:r w:rsidR="00C52F4A" w:rsidRPr="00605EB6">
        <w:t>Je n</w:t>
      </w:r>
      <w:r w:rsidR="00C474C1">
        <w:t>’</w:t>
      </w:r>
      <w:r w:rsidR="00C52F4A" w:rsidRPr="00605EB6">
        <w:t>entends plus ni le roulement de la voiture ni la sonnerie de grelots</w:t>
      </w:r>
      <w:r w:rsidR="00C474C1">
        <w:t>.</w:t>
      </w:r>
    </w:p>
    <w:p w14:paraId="7395CE6F" w14:textId="58C6BC5C" w:rsidR="00C474C1" w:rsidRDefault="0094609C" w:rsidP="00C52F4A">
      <w:r>
        <w:t>— </w:t>
      </w:r>
      <w:r w:rsidR="00C52F4A" w:rsidRPr="00605EB6">
        <w:t>Parce que</w:t>
      </w:r>
      <w:r w:rsidR="00C474C1">
        <w:t xml:space="preserve">, </w:t>
      </w:r>
      <w:r w:rsidR="00C52F4A" w:rsidRPr="00605EB6">
        <w:t>avant d</w:t>
      </w:r>
      <w:r w:rsidR="00C474C1">
        <w:t>’</w:t>
      </w:r>
      <w:r w:rsidR="00C52F4A" w:rsidRPr="00605EB6">
        <w:t>entrer dans la ville</w:t>
      </w:r>
      <w:r w:rsidR="00C474C1">
        <w:t xml:space="preserve">, </w:t>
      </w:r>
      <w:r w:rsidR="00C52F4A" w:rsidRPr="00605EB6">
        <w:t>il y a une montée</w:t>
      </w:r>
      <w:r w:rsidR="00C474C1">
        <w:t xml:space="preserve"> ; </w:t>
      </w:r>
      <w:r w:rsidR="00C52F4A" w:rsidRPr="00605EB6">
        <w:t>en ce moment</w:t>
      </w:r>
      <w:r w:rsidR="00C474C1">
        <w:t xml:space="preserve">, </w:t>
      </w:r>
      <w:r w:rsidR="00C52F4A" w:rsidRPr="00605EB6">
        <w:t>les chevaux marchent au pas</w:t>
      </w:r>
      <w:r w:rsidR="00C474C1">
        <w:t>.</w:t>
      </w:r>
    </w:p>
    <w:p w14:paraId="66D3A2B8" w14:textId="18B4B00D" w:rsidR="00C474C1" w:rsidRDefault="0094609C" w:rsidP="00C52F4A">
      <w:r>
        <w:t>— </w:t>
      </w:r>
      <w:r w:rsidR="00C52F4A" w:rsidRPr="00605EB6">
        <w:t>C</w:t>
      </w:r>
      <w:r w:rsidR="00C474C1">
        <w:t>’</w:t>
      </w:r>
      <w:r w:rsidR="00C52F4A" w:rsidRPr="00605EB6">
        <w:t>est juste</w:t>
      </w:r>
      <w:r w:rsidR="00C474C1">
        <w:t>.</w:t>
      </w:r>
    </w:p>
    <w:p w14:paraId="543A7B5F" w14:textId="36F8BE4A" w:rsidR="00C474C1" w:rsidRDefault="0094609C" w:rsidP="00C52F4A">
      <w:r>
        <w:t>— </w:t>
      </w:r>
      <w:r w:rsidR="00C52F4A" w:rsidRPr="00605EB6">
        <w:t>Tenez</w:t>
      </w:r>
      <w:r w:rsidR="00C474C1">
        <w:t xml:space="preserve">, </w:t>
      </w:r>
      <w:r w:rsidR="00C52F4A" w:rsidRPr="00605EB6">
        <w:t>ils ont grimpé la côte</w:t>
      </w:r>
      <w:r w:rsidR="00C474C1">
        <w:t xml:space="preserve"> ; </w:t>
      </w:r>
      <w:r w:rsidR="00C52F4A" w:rsidRPr="00605EB6">
        <w:t>ils entrent dans la ville</w:t>
      </w:r>
      <w:r w:rsidR="00C474C1">
        <w:t>.</w:t>
      </w:r>
    </w:p>
    <w:p w14:paraId="0DEEB3DC" w14:textId="77777777" w:rsidR="00C474C1" w:rsidRDefault="00C52F4A" w:rsidP="00C52F4A">
      <w:r w:rsidRPr="00605EB6">
        <w:t>Maintenant</w:t>
      </w:r>
      <w:r w:rsidR="00C474C1">
        <w:t xml:space="preserve">, </w:t>
      </w:r>
      <w:r w:rsidRPr="00605EB6">
        <w:t>en effet</w:t>
      </w:r>
      <w:r w:rsidR="00C474C1">
        <w:t xml:space="preserve">, </w:t>
      </w:r>
      <w:r w:rsidRPr="00605EB6">
        <w:t>on entendait distinctement le bruit des sabots des chevaux frappant le pavé</w:t>
      </w:r>
      <w:r w:rsidR="00C474C1">
        <w:t>.</w:t>
      </w:r>
    </w:p>
    <w:p w14:paraId="7C1C4867" w14:textId="0C6A92C9" w:rsidR="00C474C1" w:rsidRDefault="0094609C" w:rsidP="00C52F4A">
      <w:r>
        <w:t>— </w:t>
      </w:r>
      <w:r w:rsidR="00C52F4A" w:rsidRPr="00605EB6">
        <w:t>Et voici la voiture de Verzéville</w:t>
      </w:r>
      <w:r w:rsidR="00C474C1">
        <w:t>.</w:t>
      </w:r>
    </w:p>
    <w:p w14:paraId="35390400" w14:textId="77777777" w:rsidR="00C474C1" w:rsidRDefault="00C52F4A" w:rsidP="00C52F4A">
      <w:r w:rsidRPr="00605EB6">
        <w:t>Deux haridelles</w:t>
      </w:r>
      <w:r w:rsidR="00C474C1">
        <w:t xml:space="preserve">, </w:t>
      </w:r>
      <w:r w:rsidRPr="00605EB6">
        <w:t>traînant le véhicule annoncé</w:t>
      </w:r>
      <w:r w:rsidR="00C474C1">
        <w:t xml:space="preserve">, </w:t>
      </w:r>
      <w:r w:rsidRPr="00605EB6">
        <w:t>tournaient à l</w:t>
      </w:r>
      <w:r w:rsidR="00C474C1">
        <w:t>’</w:t>
      </w:r>
      <w:r w:rsidRPr="00605EB6">
        <w:t>angle d</w:t>
      </w:r>
      <w:r w:rsidR="00C474C1">
        <w:t>’</w:t>
      </w:r>
      <w:r w:rsidRPr="00605EB6">
        <w:t>une rue</w:t>
      </w:r>
      <w:r w:rsidR="00C474C1">
        <w:t xml:space="preserve"> ; </w:t>
      </w:r>
      <w:r w:rsidRPr="00605EB6">
        <w:t>elles avancèrent au pas et vinrent s</w:t>
      </w:r>
      <w:r w:rsidR="00C474C1">
        <w:t>’</w:t>
      </w:r>
      <w:r w:rsidRPr="00605EB6">
        <w:t>arrêter devant le bureau de poste</w:t>
      </w:r>
      <w:r w:rsidR="00C474C1">
        <w:t>.</w:t>
      </w:r>
    </w:p>
    <w:p w14:paraId="321141F2" w14:textId="77777777" w:rsidR="00C474C1" w:rsidRDefault="00C52F4A" w:rsidP="00C52F4A">
      <w:r w:rsidRPr="00605EB6">
        <w:t>Le courrier arrivait</w:t>
      </w:r>
      <w:r w:rsidR="00C474C1">
        <w:t>.</w:t>
      </w:r>
    </w:p>
    <w:p w14:paraId="512337EF" w14:textId="2F25D343" w:rsidR="00C474C1" w:rsidRDefault="0094609C" w:rsidP="00C52F4A">
      <w:r>
        <w:t>— </w:t>
      </w:r>
      <w:r w:rsidR="00C52F4A" w:rsidRPr="00605EB6">
        <w:t>Hé</w:t>
      </w:r>
      <w:r w:rsidR="00C474C1">
        <w:t xml:space="preserve">, </w:t>
      </w:r>
      <w:r w:rsidR="00C52F4A" w:rsidRPr="00605EB6">
        <w:t>Lucot</w:t>
      </w:r>
      <w:r w:rsidR="00C474C1">
        <w:t xml:space="preserve"> ! </w:t>
      </w:r>
      <w:r w:rsidR="00C52F4A" w:rsidRPr="00605EB6">
        <w:t>cria-t-il à son camarade</w:t>
      </w:r>
      <w:r w:rsidR="00C474C1">
        <w:t xml:space="preserve">, </w:t>
      </w:r>
      <w:r w:rsidR="00C52F4A" w:rsidRPr="00605EB6">
        <w:t>en sautant à bas de son siège</w:t>
      </w:r>
      <w:r w:rsidR="00C474C1">
        <w:t xml:space="preserve">, </w:t>
      </w:r>
      <w:r w:rsidR="00C52F4A" w:rsidRPr="00605EB6">
        <w:t>j</w:t>
      </w:r>
      <w:r w:rsidR="00C474C1">
        <w:t>’</w:t>
      </w:r>
      <w:r w:rsidR="00C52F4A" w:rsidRPr="00605EB6">
        <w:t>ai deux voyageurs pour toi</w:t>
      </w:r>
      <w:r w:rsidR="00C474C1">
        <w:t>.</w:t>
      </w:r>
    </w:p>
    <w:p w14:paraId="70E9EC98" w14:textId="31E7ECBC" w:rsidR="00C474C1" w:rsidRDefault="0094609C" w:rsidP="00C52F4A">
      <w:r>
        <w:t>— </w:t>
      </w:r>
      <w:r w:rsidR="00C52F4A" w:rsidRPr="00605EB6">
        <w:t>Bon</w:t>
      </w:r>
      <w:r w:rsidR="00C474C1">
        <w:t xml:space="preserve"> ! </w:t>
      </w:r>
      <w:r w:rsidR="00C52F4A" w:rsidRPr="00605EB6">
        <w:t>fit l</w:t>
      </w:r>
      <w:r w:rsidR="00C474C1">
        <w:t>’</w:t>
      </w:r>
      <w:r w:rsidR="00C52F4A" w:rsidRPr="00605EB6">
        <w:t>autre</w:t>
      </w:r>
      <w:r w:rsidR="00C474C1">
        <w:t>.</w:t>
      </w:r>
    </w:p>
    <w:p w14:paraId="32311E93" w14:textId="77777777" w:rsidR="00C474C1" w:rsidRDefault="00C52F4A" w:rsidP="00C52F4A">
      <w:r w:rsidRPr="00605EB6">
        <w:t>Les deux hommes déguisés en paysans échangèrent un regard expressif</w:t>
      </w:r>
      <w:r w:rsidR="00C474C1">
        <w:t>.</w:t>
      </w:r>
    </w:p>
    <w:p w14:paraId="327C8015" w14:textId="77777777" w:rsidR="00C474C1" w:rsidRDefault="00C52F4A" w:rsidP="00C52F4A">
      <w:r w:rsidRPr="00605EB6">
        <w:lastRenderedPageBreak/>
        <w:t>Le receveur et son commis étaient sortis du bureau pour recevoir les sacs de dépêches que le courrier tirait du coffre de sa voiture</w:t>
      </w:r>
      <w:r w:rsidR="00C474C1">
        <w:t>.</w:t>
      </w:r>
    </w:p>
    <w:p w14:paraId="5E7ECAF6" w14:textId="77777777" w:rsidR="00C474C1" w:rsidRDefault="00C52F4A" w:rsidP="00C52F4A">
      <w:r w:rsidRPr="00605EB6">
        <w:t>L</w:t>
      </w:r>
      <w:r w:rsidR="00C474C1">
        <w:t>’</w:t>
      </w:r>
      <w:r w:rsidRPr="00605EB6">
        <w:t>opération fut vite terminée</w:t>
      </w:r>
      <w:r w:rsidR="00C474C1">
        <w:t>.</w:t>
      </w:r>
    </w:p>
    <w:p w14:paraId="635B3120" w14:textId="0BFDCCB8" w:rsidR="00C474C1" w:rsidRDefault="0094609C" w:rsidP="00C52F4A">
      <w:r>
        <w:t>— </w:t>
      </w:r>
      <w:r w:rsidR="00C52F4A" w:rsidRPr="00605EB6">
        <w:t>Est-ce ici que nous descendons</w:t>
      </w:r>
      <w:r w:rsidR="00C474C1">
        <w:t xml:space="preserve"> ? </w:t>
      </w:r>
      <w:r w:rsidR="00C52F4A" w:rsidRPr="00605EB6">
        <w:t>demanda une voix d</w:t>
      </w:r>
      <w:r w:rsidR="00C474C1">
        <w:t>’</w:t>
      </w:r>
      <w:r w:rsidR="00C52F4A" w:rsidRPr="00605EB6">
        <w:t>homme</w:t>
      </w:r>
      <w:r w:rsidR="00C474C1">
        <w:t xml:space="preserve">, </w:t>
      </w:r>
      <w:r w:rsidR="00C52F4A" w:rsidRPr="00605EB6">
        <w:t>qui sortait de l</w:t>
      </w:r>
      <w:r w:rsidR="00C474C1">
        <w:t>’</w:t>
      </w:r>
      <w:r w:rsidR="00C52F4A" w:rsidRPr="00605EB6">
        <w:t>intérieur de la voiture</w:t>
      </w:r>
      <w:r w:rsidR="00C474C1">
        <w:t>.</w:t>
      </w:r>
    </w:p>
    <w:p w14:paraId="782D1E76" w14:textId="708CBAA2" w:rsidR="00C474C1" w:rsidRDefault="0094609C" w:rsidP="00C52F4A">
      <w:r>
        <w:t>— </w:t>
      </w:r>
      <w:r w:rsidR="00C52F4A" w:rsidRPr="00605EB6">
        <w:t>Oui</w:t>
      </w:r>
      <w:r w:rsidR="00C474C1">
        <w:t xml:space="preserve">, </w:t>
      </w:r>
      <w:r w:rsidR="00C52F4A" w:rsidRPr="00605EB6">
        <w:t>monsieur</w:t>
      </w:r>
      <w:r w:rsidR="00C474C1">
        <w:t xml:space="preserve">, </w:t>
      </w:r>
      <w:r w:rsidR="00C52F4A" w:rsidRPr="00605EB6">
        <w:t>c</w:t>
      </w:r>
      <w:r w:rsidR="00C474C1">
        <w:t>’</w:t>
      </w:r>
      <w:r w:rsidR="00C52F4A" w:rsidRPr="00605EB6">
        <w:t>est ici</w:t>
      </w:r>
      <w:r w:rsidR="00C474C1">
        <w:t xml:space="preserve">, </w:t>
      </w:r>
      <w:r w:rsidR="00C52F4A" w:rsidRPr="00605EB6">
        <w:t>répondit le courrier</w:t>
      </w:r>
      <w:r w:rsidR="00C474C1">
        <w:t xml:space="preserve">, </w:t>
      </w:r>
      <w:r w:rsidR="00C52F4A" w:rsidRPr="00605EB6">
        <w:t>qui</w:t>
      </w:r>
      <w:r w:rsidR="00C474C1">
        <w:t xml:space="preserve">, </w:t>
      </w:r>
      <w:r w:rsidR="00C52F4A" w:rsidRPr="00605EB6">
        <w:t>ayant livré ses dépêches</w:t>
      </w:r>
      <w:r w:rsidR="00C474C1">
        <w:t xml:space="preserve">, </w:t>
      </w:r>
      <w:r w:rsidR="00C52F4A" w:rsidRPr="00605EB6">
        <w:t>s</w:t>
      </w:r>
      <w:r w:rsidR="00C474C1">
        <w:t>’</w:t>
      </w:r>
      <w:r w:rsidR="00C52F4A" w:rsidRPr="00605EB6">
        <w:t>empressa d</w:t>
      </w:r>
      <w:r w:rsidR="00C474C1">
        <w:t>’</w:t>
      </w:r>
      <w:r w:rsidR="00C52F4A" w:rsidRPr="00605EB6">
        <w:t>ouvrir la portière</w:t>
      </w:r>
      <w:r w:rsidR="00C474C1">
        <w:t>.</w:t>
      </w:r>
    </w:p>
    <w:p w14:paraId="104B9F15" w14:textId="77777777" w:rsidR="00C474C1" w:rsidRDefault="00C52F4A" w:rsidP="00266F94">
      <w:r w:rsidRPr="00306FFF">
        <w:t>Un homme de taille moyenne</w:t>
      </w:r>
      <w:r w:rsidR="00C474C1">
        <w:t xml:space="preserve">, </w:t>
      </w:r>
      <w:r w:rsidRPr="00306FFF">
        <w:t>brun</w:t>
      </w:r>
      <w:r w:rsidR="00C474C1">
        <w:t xml:space="preserve">, </w:t>
      </w:r>
      <w:r w:rsidRPr="00306FFF">
        <w:t>au visage bronzé par le soleil</w:t>
      </w:r>
      <w:r w:rsidR="00C474C1">
        <w:t xml:space="preserve">, </w:t>
      </w:r>
      <w:r w:rsidRPr="00306FFF">
        <w:t>et paraissant avoir trente-cinq ans</w:t>
      </w:r>
      <w:r w:rsidR="00C474C1">
        <w:t xml:space="preserve">, </w:t>
      </w:r>
      <w:r w:rsidRPr="00306FFF">
        <w:t>mit pied à terre</w:t>
      </w:r>
      <w:r w:rsidR="00C474C1">
        <w:t xml:space="preserve">, </w:t>
      </w:r>
      <w:r w:rsidRPr="00306FFF">
        <w:t>puis tendit la main à une jeune femme pour l</w:t>
      </w:r>
      <w:r w:rsidR="00C474C1">
        <w:t>’</w:t>
      </w:r>
      <w:r w:rsidRPr="00306FFF">
        <w:t>aider à descendre</w:t>
      </w:r>
      <w:r w:rsidR="00C474C1">
        <w:t>.</w:t>
      </w:r>
    </w:p>
    <w:p w14:paraId="0AE28873" w14:textId="364075C8" w:rsidR="00C474C1" w:rsidRDefault="00C52F4A" w:rsidP="00C52F4A">
      <w:r w:rsidRPr="00B57CF3">
        <w:t>Cette jeune femme</w:t>
      </w:r>
      <w:r w:rsidR="00C474C1">
        <w:t xml:space="preserve">, </w:t>
      </w:r>
      <w:r w:rsidRPr="00B57CF3">
        <w:t>qui ne devait pas avoir plus de vingt</w:t>
      </w:r>
      <w:r w:rsidR="00B57CF3">
        <w:t>-deux</w:t>
      </w:r>
      <w:r w:rsidRPr="00B57CF3">
        <w:t xml:space="preserve"> ou vingt-</w:t>
      </w:r>
      <w:r w:rsidR="00B57CF3">
        <w:t>quatre</w:t>
      </w:r>
      <w:r w:rsidR="00B57CF3" w:rsidRPr="00B57CF3">
        <w:t xml:space="preserve"> </w:t>
      </w:r>
      <w:r w:rsidRPr="00B57CF3">
        <w:t>ans</w:t>
      </w:r>
      <w:r w:rsidR="00C474C1">
        <w:t xml:space="preserve">, </w:t>
      </w:r>
      <w:r w:rsidRPr="00B57CF3">
        <w:t>était dans un état de grossesse avancé</w:t>
      </w:r>
      <w:r w:rsidR="00C474C1">
        <w:t xml:space="preserve">. </w:t>
      </w:r>
      <w:r w:rsidRPr="00B57CF3">
        <w:t>Elle avait la taille</w:t>
      </w:r>
      <w:r w:rsidR="00C474C1">
        <w:t xml:space="preserve">, </w:t>
      </w:r>
      <w:r w:rsidRPr="00B57CF3">
        <w:t>le corps et un peu les manières d</w:t>
      </w:r>
      <w:r w:rsidR="00C474C1">
        <w:t>’</w:t>
      </w:r>
      <w:r w:rsidRPr="00B57CF3">
        <w:t>une fillette de quatorze ans</w:t>
      </w:r>
      <w:r w:rsidR="00C474C1">
        <w:t xml:space="preserve">, </w:t>
      </w:r>
      <w:r w:rsidRPr="00605EB6">
        <w:t>et elle paraissait frêle comme un enfant</w:t>
      </w:r>
      <w:r w:rsidR="00C474C1">
        <w:t xml:space="preserve">. </w:t>
      </w:r>
      <w:r w:rsidRPr="00605EB6">
        <w:t>Ses mouvements étaient pleins de grâce</w:t>
      </w:r>
      <w:r w:rsidR="00C474C1">
        <w:t xml:space="preserve">. </w:t>
      </w:r>
      <w:r w:rsidRPr="00605EB6">
        <w:t>Elle était jolie</w:t>
      </w:r>
      <w:r w:rsidR="00C474C1">
        <w:t xml:space="preserve">, </w:t>
      </w:r>
      <w:r w:rsidRPr="00605EB6">
        <w:t>on aurait pu dire même qu</w:t>
      </w:r>
      <w:r w:rsidR="00C474C1">
        <w:t>’</w:t>
      </w:r>
      <w:r w:rsidRPr="00605EB6">
        <w:t>elle était belle</w:t>
      </w:r>
      <w:r w:rsidR="00C474C1">
        <w:t xml:space="preserve">, </w:t>
      </w:r>
      <w:r w:rsidRPr="00605EB6">
        <w:t>tant les formes de sa mignonne personne étaient parfaites</w:t>
      </w:r>
      <w:r w:rsidR="00C474C1">
        <w:t xml:space="preserve">. </w:t>
      </w:r>
      <w:r w:rsidRPr="00605EB6">
        <w:t>Mais c</w:t>
      </w:r>
      <w:r w:rsidR="00C474C1">
        <w:t>’</w:t>
      </w:r>
      <w:r w:rsidRPr="00605EB6">
        <w:t>était une beauté d</w:t>
      </w:r>
      <w:r w:rsidR="00C474C1">
        <w:t>’</w:t>
      </w:r>
      <w:r w:rsidRPr="00605EB6">
        <w:t>un type original</w:t>
      </w:r>
      <w:r w:rsidR="00C474C1">
        <w:t xml:space="preserve">, </w:t>
      </w:r>
      <w:r w:rsidRPr="00605EB6">
        <w:t>étrange</w:t>
      </w:r>
      <w:r w:rsidR="00C474C1">
        <w:t>.</w:t>
      </w:r>
    </w:p>
    <w:p w14:paraId="2972E1C0" w14:textId="77777777" w:rsidR="00C474C1" w:rsidRDefault="00C52F4A" w:rsidP="00C52F4A">
      <w:r w:rsidRPr="00605EB6">
        <w:t>À la voir seulement</w:t>
      </w:r>
      <w:r w:rsidR="00C474C1">
        <w:t xml:space="preserve">, </w:t>
      </w:r>
      <w:r w:rsidRPr="00605EB6">
        <w:t>on reconnaissait qu</w:t>
      </w:r>
      <w:r w:rsidR="00C474C1">
        <w:t>’</w:t>
      </w:r>
      <w:r w:rsidRPr="00605EB6">
        <w:t>elle n</w:t>
      </w:r>
      <w:r w:rsidR="00C474C1">
        <w:t>’</w:t>
      </w:r>
      <w:r w:rsidRPr="00605EB6">
        <w:t>appartenait à aucune des races de l</w:t>
      </w:r>
      <w:r w:rsidR="00C474C1">
        <w:t>’</w:t>
      </w:r>
      <w:r w:rsidRPr="00605EB6">
        <w:t>Europe</w:t>
      </w:r>
      <w:r w:rsidR="00C474C1">
        <w:t xml:space="preserve">. </w:t>
      </w:r>
      <w:r w:rsidRPr="00605EB6">
        <w:t>Toutefois</w:t>
      </w:r>
      <w:r w:rsidR="00C474C1">
        <w:t xml:space="preserve">, </w:t>
      </w:r>
      <w:r w:rsidRPr="00605EB6">
        <w:t>il eût été difficile de deviner dans laquelle des quatre autres parties du monde elle était née</w:t>
      </w:r>
      <w:r w:rsidR="00C474C1">
        <w:t>.</w:t>
      </w:r>
    </w:p>
    <w:p w14:paraId="60966540" w14:textId="77777777" w:rsidR="00C474C1" w:rsidRDefault="00C52F4A" w:rsidP="00C52F4A">
      <w:r w:rsidRPr="00605EB6">
        <w:t>Par suite</w:t>
      </w:r>
      <w:r w:rsidR="00C474C1">
        <w:t xml:space="preserve">, </w:t>
      </w:r>
      <w:r w:rsidRPr="00605EB6">
        <w:t>sans doute</w:t>
      </w:r>
      <w:r w:rsidR="00C474C1">
        <w:t xml:space="preserve">, </w:t>
      </w:r>
      <w:r w:rsidRPr="00605EB6">
        <w:t>de la fatigue du voyage et en raison de sa position</w:t>
      </w:r>
      <w:r w:rsidR="00C474C1">
        <w:t xml:space="preserve">, </w:t>
      </w:r>
      <w:r w:rsidRPr="00605EB6">
        <w:t>sa figure</w:t>
      </w:r>
      <w:r w:rsidR="00C474C1">
        <w:t xml:space="preserve">, </w:t>
      </w:r>
      <w:r w:rsidRPr="00605EB6">
        <w:t>d</w:t>
      </w:r>
      <w:r w:rsidR="00C474C1">
        <w:t>’</w:t>
      </w:r>
      <w:r w:rsidRPr="00605EB6">
        <w:t>un dessin très pur</w:t>
      </w:r>
      <w:r w:rsidR="00C474C1">
        <w:t xml:space="preserve">, </w:t>
      </w:r>
      <w:r w:rsidRPr="00605EB6">
        <w:t>était pâle</w:t>
      </w:r>
      <w:r w:rsidR="00C474C1">
        <w:t xml:space="preserve"> ; </w:t>
      </w:r>
      <w:r w:rsidRPr="00605EB6">
        <w:t>mais cette pâleur</w:t>
      </w:r>
      <w:r w:rsidR="00C474C1">
        <w:t xml:space="preserve">, </w:t>
      </w:r>
      <w:r w:rsidRPr="00605EB6">
        <w:t>en adoucissant les tons chauds de son teint d</w:t>
      </w:r>
      <w:r w:rsidR="00C474C1">
        <w:t>’</w:t>
      </w:r>
      <w:r w:rsidRPr="00605EB6">
        <w:t>ambre</w:t>
      </w:r>
      <w:r w:rsidR="00C474C1">
        <w:t xml:space="preserve">, </w:t>
      </w:r>
      <w:r w:rsidRPr="00605EB6">
        <w:t>faisait ressortir vigoureusement le carmin de ses lèvres et donnait un éclat singulier à ses grands yeux noirs</w:t>
      </w:r>
      <w:r w:rsidR="00C474C1">
        <w:t xml:space="preserve">, </w:t>
      </w:r>
      <w:r w:rsidRPr="00605EB6">
        <w:lastRenderedPageBreak/>
        <w:t>doux</w:t>
      </w:r>
      <w:r w:rsidR="00C474C1">
        <w:t xml:space="preserve">, </w:t>
      </w:r>
      <w:r w:rsidRPr="00605EB6">
        <w:t>caressants</w:t>
      </w:r>
      <w:r w:rsidR="00C474C1">
        <w:t xml:space="preserve">, </w:t>
      </w:r>
      <w:r w:rsidRPr="00605EB6">
        <w:t>langoureux</w:t>
      </w:r>
      <w:r w:rsidR="00C474C1">
        <w:t xml:space="preserve">, </w:t>
      </w:r>
      <w:r w:rsidRPr="00605EB6">
        <w:t>d</w:t>
      </w:r>
      <w:r w:rsidR="00C474C1">
        <w:t>’</w:t>
      </w:r>
      <w:r w:rsidRPr="00605EB6">
        <w:t>une expression indéfinissable</w:t>
      </w:r>
      <w:r w:rsidR="00C474C1">
        <w:t>.</w:t>
      </w:r>
    </w:p>
    <w:p w14:paraId="03F0B802" w14:textId="77777777" w:rsidR="00C474C1" w:rsidRDefault="00C52F4A" w:rsidP="00C52F4A">
      <w:r w:rsidRPr="00605EB6">
        <w:t>Dès qu</w:t>
      </w:r>
      <w:r w:rsidR="00C474C1">
        <w:t>’</w:t>
      </w:r>
      <w:r w:rsidRPr="00605EB6">
        <w:t>elle fut descendue de voiture</w:t>
      </w:r>
      <w:r w:rsidR="00C474C1">
        <w:t xml:space="preserve">, </w:t>
      </w:r>
      <w:r w:rsidRPr="00605EB6">
        <w:t>son compagnon l</w:t>
      </w:r>
      <w:r w:rsidR="00C474C1">
        <w:t>’</w:t>
      </w:r>
      <w:r w:rsidRPr="00605EB6">
        <w:t>enveloppa d</w:t>
      </w:r>
      <w:r w:rsidR="00C474C1">
        <w:t>’</w:t>
      </w:r>
      <w:r w:rsidRPr="00605EB6">
        <w:t>un regard plein de tendresse et de sollicitude</w:t>
      </w:r>
      <w:r w:rsidR="00C474C1">
        <w:t xml:space="preserve">. </w:t>
      </w:r>
      <w:r w:rsidRPr="00605EB6">
        <w:t>Puis</w:t>
      </w:r>
      <w:r w:rsidR="00C474C1">
        <w:t xml:space="preserve">, </w:t>
      </w:r>
      <w:r w:rsidRPr="00605EB6">
        <w:t>tenant toujours la petite main gantée</w:t>
      </w:r>
      <w:r w:rsidR="00C474C1">
        <w:t xml:space="preserve">, </w:t>
      </w:r>
      <w:r w:rsidRPr="00605EB6">
        <w:t>qu</w:t>
      </w:r>
      <w:r w:rsidR="00C474C1">
        <w:t>’</w:t>
      </w:r>
      <w:r w:rsidRPr="00605EB6">
        <w:t>il pressait doucement</w:t>
      </w:r>
      <w:r w:rsidR="00C474C1">
        <w:t> :</w:t>
      </w:r>
    </w:p>
    <w:p w14:paraId="76FBF9A9" w14:textId="05D7AF2B" w:rsidR="00C474C1" w:rsidRDefault="0094609C" w:rsidP="00C52F4A">
      <w:r>
        <w:t>— </w:t>
      </w:r>
      <w:r w:rsidR="00C52F4A" w:rsidRPr="00605EB6">
        <w:t>Ma chère Zélima</w:t>
      </w:r>
      <w:r w:rsidR="00C474C1">
        <w:t xml:space="preserve">, </w:t>
      </w:r>
      <w:r w:rsidR="00C52F4A" w:rsidRPr="00605EB6">
        <w:t>comment te trouves-tu</w:t>
      </w:r>
      <w:r w:rsidR="00C474C1">
        <w:t xml:space="preserve"> ? </w:t>
      </w:r>
      <w:r w:rsidR="00C52F4A" w:rsidRPr="00605EB6">
        <w:t>lui demanda-t-il dans une langue inconnue</w:t>
      </w:r>
      <w:r w:rsidR="00C474C1">
        <w:t>.</w:t>
      </w:r>
    </w:p>
    <w:p w14:paraId="60023EDD" w14:textId="77777777" w:rsidR="00C474C1" w:rsidRDefault="00C52F4A" w:rsidP="00C52F4A">
      <w:r w:rsidRPr="00605EB6">
        <w:t>Elle attacha sur lui ses beaux yeux qui brillaient comme des diamants</w:t>
      </w:r>
      <w:r w:rsidR="00C474C1">
        <w:t>.</w:t>
      </w:r>
    </w:p>
    <w:p w14:paraId="1D421394" w14:textId="2EDA288E" w:rsidR="00C474C1" w:rsidRDefault="0094609C" w:rsidP="00C52F4A">
      <w:r>
        <w:t>— </w:t>
      </w:r>
      <w:r w:rsidR="00C52F4A" w:rsidRPr="00605EB6">
        <w:t>Bien</w:t>
      </w:r>
      <w:r w:rsidR="00C474C1">
        <w:t xml:space="preserve"> !, </w:t>
      </w:r>
      <w:r w:rsidR="00C52F4A" w:rsidRPr="00605EB6">
        <w:t>oui</w:t>
      </w:r>
      <w:r w:rsidR="00C474C1">
        <w:t xml:space="preserve">, </w:t>
      </w:r>
      <w:r w:rsidR="00C52F4A" w:rsidRPr="00605EB6">
        <w:t>bien</w:t>
      </w:r>
      <w:r w:rsidR="00C474C1">
        <w:t xml:space="preserve">, </w:t>
      </w:r>
      <w:r w:rsidR="00C52F4A" w:rsidRPr="00605EB6">
        <w:t>répondit-elle</w:t>
      </w:r>
      <w:r w:rsidR="00C474C1">
        <w:t>.</w:t>
      </w:r>
    </w:p>
    <w:p w14:paraId="14124D0D" w14:textId="33DC5E94" w:rsidR="00C474C1" w:rsidRDefault="0094609C" w:rsidP="00C52F4A">
      <w:r>
        <w:t>— </w:t>
      </w:r>
      <w:r w:rsidR="00C52F4A" w:rsidRPr="00605EB6">
        <w:t>Ma Zélima est vaillante</w:t>
      </w:r>
      <w:r w:rsidR="00C474C1">
        <w:t xml:space="preserve">, </w:t>
      </w:r>
      <w:r w:rsidR="00C52F4A" w:rsidRPr="00605EB6">
        <w:t>je le sais</w:t>
      </w:r>
      <w:r w:rsidR="00C474C1">
        <w:t xml:space="preserve"> ; </w:t>
      </w:r>
      <w:r w:rsidR="00C52F4A" w:rsidRPr="00605EB6">
        <w:t>mais</w:t>
      </w:r>
      <w:r w:rsidR="00C474C1">
        <w:t xml:space="preserve">, </w:t>
      </w:r>
      <w:r w:rsidR="00C52F4A" w:rsidRPr="00605EB6">
        <w:t>malgré le jour de repos que nous avons pris</w:t>
      </w:r>
      <w:r w:rsidR="00C474C1">
        <w:t xml:space="preserve">, </w:t>
      </w:r>
      <w:r w:rsidR="00C52F4A" w:rsidRPr="00605EB6">
        <w:t>ce long voyage t</w:t>
      </w:r>
      <w:r w:rsidR="00C474C1">
        <w:t>’</w:t>
      </w:r>
      <w:r w:rsidR="00C52F4A" w:rsidRPr="00605EB6">
        <w:t>a horriblement fatiguée</w:t>
      </w:r>
      <w:r w:rsidR="00C474C1">
        <w:t xml:space="preserve">, </w:t>
      </w:r>
      <w:r w:rsidR="00C52F4A" w:rsidRPr="00605EB6">
        <w:t>je le vois</w:t>
      </w:r>
      <w:r w:rsidR="00C474C1">
        <w:t xml:space="preserve">, </w:t>
      </w:r>
      <w:r w:rsidR="00C52F4A" w:rsidRPr="00605EB6">
        <w:t>et je crains que tes forces ne finissent par trahir ton courage</w:t>
      </w:r>
      <w:r w:rsidR="00C474C1">
        <w:t>.</w:t>
      </w:r>
    </w:p>
    <w:p w14:paraId="52E0A91B" w14:textId="3408EADB" w:rsidR="00C474C1" w:rsidRDefault="0094609C" w:rsidP="00C52F4A">
      <w:r>
        <w:t>— </w:t>
      </w:r>
      <w:r w:rsidR="00C52F4A" w:rsidRPr="00605EB6">
        <w:t>Non</w:t>
      </w:r>
      <w:r w:rsidR="00C474C1">
        <w:t xml:space="preserve">, </w:t>
      </w:r>
      <w:r w:rsidR="00C52F4A" w:rsidRPr="00605EB6">
        <w:t>non</w:t>
      </w:r>
      <w:r w:rsidR="00C474C1">
        <w:t>.</w:t>
      </w:r>
    </w:p>
    <w:p w14:paraId="7998A6A7" w14:textId="77777777" w:rsidR="00C474C1" w:rsidRDefault="00C52F4A" w:rsidP="00C52F4A">
      <w:r w:rsidRPr="00605EB6">
        <w:t>Il secoua la tête</w:t>
      </w:r>
      <w:r w:rsidR="00C474C1">
        <w:t>.</w:t>
      </w:r>
    </w:p>
    <w:p w14:paraId="21DAA5BB" w14:textId="48722CBE" w:rsidR="00C474C1" w:rsidRDefault="0094609C" w:rsidP="00C52F4A">
      <w:r>
        <w:t>— </w:t>
      </w:r>
      <w:r w:rsidR="00C52F4A" w:rsidRPr="00605EB6">
        <w:t>Vois-tu</w:t>
      </w:r>
      <w:r w:rsidR="00C474C1">
        <w:t xml:space="preserve">, </w:t>
      </w:r>
      <w:r w:rsidR="00C52F4A" w:rsidRPr="00605EB6">
        <w:t>reprit-il</w:t>
      </w:r>
      <w:r w:rsidR="00C474C1">
        <w:t xml:space="preserve">, </w:t>
      </w:r>
      <w:r w:rsidR="00C52F4A" w:rsidRPr="00605EB6">
        <w:t>j</w:t>
      </w:r>
      <w:r w:rsidR="00C474C1">
        <w:t>’</w:t>
      </w:r>
      <w:r w:rsidR="00C52F4A" w:rsidRPr="00605EB6">
        <w:t>aurais dû ne pas t</w:t>
      </w:r>
      <w:r w:rsidR="00C474C1">
        <w:t>’</w:t>
      </w:r>
      <w:r w:rsidR="00C52F4A" w:rsidRPr="00605EB6">
        <w:t>écouter</w:t>
      </w:r>
      <w:r w:rsidR="00C474C1">
        <w:t xml:space="preserve"> ; </w:t>
      </w:r>
      <w:r w:rsidR="00C52F4A" w:rsidRPr="00605EB6">
        <w:t>oui</w:t>
      </w:r>
      <w:r w:rsidR="00C474C1">
        <w:t xml:space="preserve">, </w:t>
      </w:r>
      <w:r w:rsidR="00C52F4A" w:rsidRPr="00605EB6">
        <w:t>j</w:t>
      </w:r>
      <w:r w:rsidR="00C474C1">
        <w:t>’</w:t>
      </w:r>
      <w:r w:rsidR="00C52F4A" w:rsidRPr="00605EB6">
        <w:t>aurais bien fait de te laisser à Paris</w:t>
      </w:r>
      <w:r w:rsidR="00C474C1">
        <w:t>.</w:t>
      </w:r>
    </w:p>
    <w:p w14:paraId="20E2C3EC" w14:textId="1C91398B" w:rsidR="00C474C1" w:rsidRDefault="0094609C" w:rsidP="00C52F4A">
      <w:r>
        <w:t>— </w:t>
      </w:r>
      <w:r w:rsidR="00C52F4A" w:rsidRPr="00605EB6">
        <w:t>À Paris</w:t>
      </w:r>
      <w:r w:rsidR="00C474C1">
        <w:t xml:space="preserve">, </w:t>
      </w:r>
      <w:r w:rsidR="00C52F4A" w:rsidRPr="00605EB6">
        <w:t>toute seule</w:t>
      </w:r>
      <w:r w:rsidR="00C474C1">
        <w:t xml:space="preserve"> ! </w:t>
      </w:r>
      <w:r w:rsidR="00C52F4A" w:rsidRPr="00605EB6">
        <w:t>répliqua-t-elle vivement</w:t>
      </w:r>
      <w:r w:rsidR="00C474C1">
        <w:t xml:space="preserve">. </w:t>
      </w:r>
      <w:r w:rsidR="00C52F4A" w:rsidRPr="00605EB6">
        <w:t>Oh</w:t>
      </w:r>
      <w:r w:rsidR="00C474C1">
        <w:t xml:space="preserve"> ! </w:t>
      </w:r>
      <w:r w:rsidR="00C52F4A" w:rsidRPr="00605EB6">
        <w:t>je me serais trop ennuyée et à ton retour tu m</w:t>
      </w:r>
      <w:r w:rsidR="00C474C1">
        <w:t>’</w:t>
      </w:r>
      <w:r w:rsidR="00C52F4A" w:rsidRPr="00605EB6">
        <w:t>aurais trouvée morte</w:t>
      </w:r>
      <w:r w:rsidR="00C474C1">
        <w:t> !</w:t>
      </w:r>
    </w:p>
    <w:p w14:paraId="57AE6A4E" w14:textId="20678162" w:rsidR="00C474C1" w:rsidRDefault="0094609C" w:rsidP="00C52F4A">
      <w:r>
        <w:t>— </w:t>
      </w:r>
      <w:r w:rsidR="00C52F4A" w:rsidRPr="00605EB6">
        <w:t>Enfant</w:t>
      </w:r>
      <w:r w:rsidR="00C474C1">
        <w:t xml:space="preserve"> !… </w:t>
      </w:r>
      <w:r w:rsidR="00C52F4A" w:rsidRPr="00605EB6">
        <w:t>fit-il en la caressant du regard</w:t>
      </w:r>
      <w:r w:rsidR="00C474C1">
        <w:t>.</w:t>
      </w:r>
    </w:p>
    <w:p w14:paraId="4AC0DF9B" w14:textId="23ED5A9F" w:rsidR="00C474C1" w:rsidRDefault="0094609C" w:rsidP="00C52F4A">
      <w:r>
        <w:t>— </w:t>
      </w:r>
      <w:r w:rsidR="00C52F4A" w:rsidRPr="00605EB6">
        <w:t>Non</w:t>
      </w:r>
      <w:r w:rsidR="00C474C1">
        <w:t xml:space="preserve">, </w:t>
      </w:r>
      <w:r w:rsidR="00C52F4A" w:rsidRPr="00605EB6">
        <w:t>non</w:t>
      </w:r>
      <w:r w:rsidR="00C474C1">
        <w:t xml:space="preserve">, </w:t>
      </w:r>
      <w:r w:rsidR="00C52F4A" w:rsidRPr="00605EB6">
        <w:t>continua-t-elle</w:t>
      </w:r>
      <w:r w:rsidR="00C474C1">
        <w:t xml:space="preserve">, </w:t>
      </w:r>
      <w:r w:rsidR="00C52F4A" w:rsidRPr="00605EB6">
        <w:t>je ne peux pas me séparer de toi</w:t>
      </w:r>
      <w:r w:rsidR="00C474C1">
        <w:t xml:space="preserve"> ; </w:t>
      </w:r>
      <w:r w:rsidR="00C52F4A" w:rsidRPr="00605EB6">
        <w:t>je veux être près de toi</w:t>
      </w:r>
      <w:r w:rsidR="00C474C1">
        <w:t xml:space="preserve">, </w:t>
      </w:r>
      <w:r w:rsidR="00C52F4A" w:rsidRPr="00605EB6">
        <w:t>toujours</w:t>
      </w:r>
      <w:r w:rsidR="00C474C1">
        <w:t xml:space="preserve">, </w:t>
      </w:r>
      <w:r w:rsidR="00C52F4A" w:rsidRPr="00605EB6">
        <w:t>toujours</w:t>
      </w:r>
      <w:r w:rsidR="00C474C1">
        <w:t>.</w:t>
      </w:r>
    </w:p>
    <w:p w14:paraId="475AB3F2" w14:textId="7F34B126" w:rsidR="00C474C1" w:rsidRDefault="0094609C" w:rsidP="00C52F4A">
      <w:r>
        <w:lastRenderedPageBreak/>
        <w:t>— </w:t>
      </w:r>
      <w:r w:rsidR="00C52F4A" w:rsidRPr="00605EB6">
        <w:t>Écoute</w:t>
      </w:r>
      <w:r w:rsidR="00C474C1">
        <w:t xml:space="preserve">, </w:t>
      </w:r>
      <w:r w:rsidR="00C52F4A" w:rsidRPr="00605EB6">
        <w:t>Zélima</w:t>
      </w:r>
      <w:r w:rsidR="00C474C1">
        <w:t xml:space="preserve">, </w:t>
      </w:r>
      <w:r w:rsidR="00C52F4A" w:rsidRPr="00605EB6">
        <w:t>nous avons encore trois heures de voiture et ensuite nous devrons marcher pendant une demi-heure</w:t>
      </w:r>
      <w:r w:rsidR="00C474C1">
        <w:t xml:space="preserve">, </w:t>
      </w:r>
      <w:r w:rsidR="00C52F4A" w:rsidRPr="00605EB6">
        <w:t>une heure peut-être</w:t>
      </w:r>
      <w:r w:rsidR="00C474C1">
        <w:t xml:space="preserve">, </w:t>
      </w:r>
      <w:r w:rsidR="00C52F4A" w:rsidRPr="00605EB6">
        <w:t>pour arriver au village de Blaincourt</w:t>
      </w:r>
      <w:r w:rsidR="00C474C1">
        <w:t>…</w:t>
      </w:r>
    </w:p>
    <w:p w14:paraId="4EA45DAF" w14:textId="0DC2BC4E" w:rsidR="00C474C1" w:rsidRDefault="0094609C" w:rsidP="00C52F4A">
      <w:r>
        <w:t>— </w:t>
      </w:r>
      <w:r w:rsidR="00C52F4A" w:rsidRPr="00605EB6">
        <w:t>Je suis forte</w:t>
      </w:r>
      <w:r w:rsidR="00C474C1">
        <w:t>.</w:t>
      </w:r>
    </w:p>
    <w:p w14:paraId="3F1EA875" w14:textId="67B0B8A3" w:rsidR="00C474C1" w:rsidRDefault="0094609C" w:rsidP="00C52F4A">
      <w:r>
        <w:t>— </w:t>
      </w:r>
      <w:r w:rsidR="00C52F4A" w:rsidRPr="00605EB6">
        <w:t>Mais tu es fatiguée</w:t>
      </w:r>
      <w:r w:rsidR="00C474C1">
        <w:t xml:space="preserve"> ; </w:t>
      </w:r>
      <w:r w:rsidR="00C52F4A" w:rsidRPr="00605EB6">
        <w:t>si tu le veux</w:t>
      </w:r>
      <w:r w:rsidR="00C474C1">
        <w:t xml:space="preserve">, </w:t>
      </w:r>
      <w:r w:rsidR="00C52F4A" w:rsidRPr="00605EB6">
        <w:t>nous resterons ici jusqu</w:t>
      </w:r>
      <w:r w:rsidR="00C474C1">
        <w:t>’</w:t>
      </w:r>
      <w:r w:rsidR="00C52F4A" w:rsidRPr="00605EB6">
        <w:t>à demain matin</w:t>
      </w:r>
      <w:r w:rsidR="00C474C1">
        <w:t xml:space="preserve"> ; </w:t>
      </w:r>
      <w:r w:rsidR="00C52F4A" w:rsidRPr="00605EB6">
        <w:t>je ne sais ce que j</w:t>
      </w:r>
      <w:r w:rsidR="00C474C1">
        <w:t>’</w:t>
      </w:r>
      <w:r w:rsidR="00C52F4A" w:rsidRPr="00605EB6">
        <w:t>éprouve</w:t>
      </w:r>
      <w:r w:rsidR="00C474C1">
        <w:t xml:space="preserve"> : </w:t>
      </w:r>
      <w:r w:rsidR="00C52F4A" w:rsidRPr="00605EB6">
        <w:t>je suis inquiet</w:t>
      </w:r>
      <w:r w:rsidR="00C474C1">
        <w:t xml:space="preserve">, </w:t>
      </w:r>
      <w:r w:rsidR="00C52F4A" w:rsidRPr="00605EB6">
        <w:t>tourmenté</w:t>
      </w:r>
      <w:r w:rsidR="00C474C1">
        <w:t xml:space="preserve">, </w:t>
      </w:r>
      <w:r w:rsidR="00C52F4A" w:rsidRPr="00605EB6">
        <w:t>c</w:t>
      </w:r>
      <w:r w:rsidR="00C474C1">
        <w:t>’</w:t>
      </w:r>
      <w:r w:rsidR="00C52F4A" w:rsidRPr="00605EB6">
        <w:t>est comme le pressentiment d</w:t>
      </w:r>
      <w:r w:rsidR="00C474C1">
        <w:t>’</w:t>
      </w:r>
      <w:r w:rsidR="00C52F4A" w:rsidRPr="00605EB6">
        <w:t>un accident ou d</w:t>
      </w:r>
      <w:r w:rsidR="00C474C1">
        <w:t>’</w:t>
      </w:r>
      <w:r w:rsidR="00C52F4A" w:rsidRPr="00605EB6">
        <w:t>un malheur qui te menace</w:t>
      </w:r>
      <w:r w:rsidR="00C474C1">
        <w:t>.</w:t>
      </w:r>
    </w:p>
    <w:p w14:paraId="00004CB3" w14:textId="2F50E47D" w:rsidR="00C474C1" w:rsidRDefault="0094609C" w:rsidP="00C52F4A">
      <w:r>
        <w:t>— </w:t>
      </w:r>
      <w:r w:rsidR="00C52F4A" w:rsidRPr="00605EB6">
        <w:t>Non</w:t>
      </w:r>
      <w:r w:rsidR="00C474C1">
        <w:t xml:space="preserve">, </w:t>
      </w:r>
      <w:r w:rsidR="00C52F4A" w:rsidRPr="00605EB6">
        <w:t>répondit-elle en souriant</w:t>
      </w:r>
      <w:r w:rsidR="00C474C1">
        <w:t xml:space="preserve">, </w:t>
      </w:r>
      <w:r w:rsidR="00C52F4A" w:rsidRPr="00605EB6">
        <w:t>allons où tu veux</w:t>
      </w:r>
      <w:r w:rsidR="00C474C1">
        <w:t xml:space="preserve">, </w:t>
      </w:r>
      <w:r w:rsidR="00C52F4A" w:rsidRPr="00605EB6">
        <w:t>où tu dois aller</w:t>
      </w:r>
      <w:r w:rsidR="00C474C1">
        <w:t xml:space="preserve"> : </w:t>
      </w:r>
      <w:r w:rsidR="00C52F4A" w:rsidRPr="00605EB6">
        <w:t>comme toi</w:t>
      </w:r>
      <w:r w:rsidR="00C474C1">
        <w:t xml:space="preserve">, </w:t>
      </w:r>
      <w:r w:rsidR="00C52F4A" w:rsidRPr="00605EB6">
        <w:t>j</w:t>
      </w:r>
      <w:r w:rsidR="00C474C1">
        <w:t>’</w:t>
      </w:r>
      <w:r w:rsidR="00C52F4A" w:rsidRPr="00605EB6">
        <w:t>ai hâte d</w:t>
      </w:r>
      <w:r w:rsidR="00C474C1">
        <w:t>’</w:t>
      </w:r>
      <w:r w:rsidR="00C52F4A" w:rsidRPr="00605EB6">
        <w:t>arriver et déjà je voudrais savoir</w:t>
      </w:r>
      <w:r w:rsidR="00C474C1">
        <w:t>…</w:t>
      </w:r>
    </w:p>
    <w:p w14:paraId="3FE32121" w14:textId="77777777" w:rsidR="00C474C1" w:rsidRDefault="00C52F4A" w:rsidP="00C52F4A">
      <w:r w:rsidRPr="00605EB6">
        <w:t>Un long soupir acheva sa phrase</w:t>
      </w:r>
      <w:r w:rsidR="00C474C1">
        <w:t>.</w:t>
      </w:r>
    </w:p>
    <w:p w14:paraId="091EA53B" w14:textId="1CDB8396" w:rsidR="00C474C1" w:rsidRDefault="0094609C" w:rsidP="00C52F4A">
      <w:r>
        <w:t>— </w:t>
      </w:r>
      <w:r w:rsidR="00C52F4A" w:rsidRPr="00605EB6">
        <w:t>Nous saurons</w:t>
      </w:r>
      <w:r w:rsidR="00C474C1">
        <w:t xml:space="preserve">, </w:t>
      </w:r>
      <w:r w:rsidR="00C52F4A" w:rsidRPr="00605EB6">
        <w:t>ma chère Zélima</w:t>
      </w:r>
      <w:r w:rsidR="00C474C1">
        <w:t xml:space="preserve">, </w:t>
      </w:r>
      <w:r w:rsidR="00C52F4A" w:rsidRPr="00605EB6">
        <w:t>il le faut</w:t>
      </w:r>
      <w:r w:rsidR="00C474C1">
        <w:t xml:space="preserve">. </w:t>
      </w:r>
      <w:r w:rsidR="00C52F4A" w:rsidRPr="00605EB6">
        <w:t>N</w:t>
      </w:r>
      <w:r w:rsidR="00C474C1">
        <w:t>’</w:t>
      </w:r>
      <w:r w:rsidR="00C52F4A" w:rsidRPr="00605EB6">
        <w:t>est-ce pas uniquement pour savoir ce qu</w:t>
      </w:r>
      <w:r w:rsidR="00C474C1">
        <w:t>’</w:t>
      </w:r>
      <w:r w:rsidR="00C52F4A" w:rsidRPr="00605EB6">
        <w:t>est devenue ta chère protectrice</w:t>
      </w:r>
      <w:r w:rsidR="00C474C1">
        <w:t xml:space="preserve">, </w:t>
      </w:r>
      <w:r w:rsidR="00C52F4A" w:rsidRPr="00605EB6">
        <w:t>ta seconde mère</w:t>
      </w:r>
      <w:r w:rsidR="00C474C1">
        <w:t xml:space="preserve">, </w:t>
      </w:r>
      <w:r w:rsidR="00C52F4A" w:rsidRPr="00605EB6">
        <w:t>la femme que tu aimes le plus au monde</w:t>
      </w:r>
      <w:r w:rsidR="00C474C1">
        <w:t xml:space="preserve">, </w:t>
      </w:r>
      <w:r w:rsidR="00C52F4A" w:rsidRPr="00605EB6">
        <w:t>que nous nous sommes enfin décidés à quitter ton beau pays de fleurs</w:t>
      </w:r>
      <w:r w:rsidR="00C474C1">
        <w:t xml:space="preserve">, </w:t>
      </w:r>
      <w:r w:rsidR="00C52F4A" w:rsidRPr="00605EB6">
        <w:t>de parfums et de soleil pour venir en France</w:t>
      </w:r>
      <w:r w:rsidR="00C474C1">
        <w:t> ?</w:t>
      </w:r>
    </w:p>
    <w:p w14:paraId="085F6B52" w14:textId="12877CDA" w:rsidR="00C474C1" w:rsidRDefault="00C474C1" w:rsidP="00C52F4A">
      <w:r>
        <w:t>» </w:t>
      </w:r>
      <w:r w:rsidR="00C52F4A" w:rsidRPr="00605EB6">
        <w:t>Je dois tout ce que je possède</w:t>
      </w:r>
      <w:r>
        <w:t xml:space="preserve">, </w:t>
      </w:r>
      <w:r w:rsidR="00C52F4A" w:rsidRPr="00605EB6">
        <w:t>toi d</w:t>
      </w:r>
      <w:r>
        <w:t>’</w:t>
      </w:r>
      <w:r w:rsidR="00C52F4A" w:rsidRPr="00605EB6">
        <w:t>abord</w:t>
      </w:r>
      <w:r>
        <w:t xml:space="preserve">, </w:t>
      </w:r>
      <w:r w:rsidR="00C52F4A" w:rsidRPr="00605EB6">
        <w:t>ma chérie</w:t>
      </w:r>
      <w:r>
        <w:t xml:space="preserve">, </w:t>
      </w:r>
      <w:r w:rsidR="00C52F4A" w:rsidRPr="00605EB6">
        <w:t xml:space="preserve">et ma petite fortune à </w:t>
      </w:r>
      <w:r>
        <w:t>M. </w:t>
      </w:r>
      <w:r w:rsidR="00C52F4A" w:rsidRPr="00605EB6">
        <w:t>le marquis</w:t>
      </w:r>
      <w:r>
        <w:t xml:space="preserve">, </w:t>
      </w:r>
      <w:r w:rsidR="00C52F4A" w:rsidRPr="00605EB6">
        <w:t>qui a été</w:t>
      </w:r>
      <w:r>
        <w:t xml:space="preserve">, </w:t>
      </w:r>
      <w:r w:rsidR="00C52F4A" w:rsidRPr="00605EB6">
        <w:t>lui aussi</w:t>
      </w:r>
      <w:r>
        <w:t xml:space="preserve">, </w:t>
      </w:r>
      <w:r w:rsidR="00C52F4A" w:rsidRPr="00605EB6">
        <w:t>mon protecteur</w:t>
      </w:r>
      <w:r>
        <w:t xml:space="preserve">, </w:t>
      </w:r>
      <w:r w:rsidR="00C52F4A" w:rsidRPr="00605EB6">
        <w:t>mon ami</w:t>
      </w:r>
      <w:r>
        <w:t xml:space="preserve">. </w:t>
      </w:r>
      <w:r w:rsidR="00C52F4A" w:rsidRPr="00605EB6">
        <w:t>Hélas</w:t>
      </w:r>
      <w:r>
        <w:t xml:space="preserve"> ! </w:t>
      </w:r>
      <w:r w:rsidR="00C52F4A" w:rsidRPr="00605EB6">
        <w:t>il n</w:t>
      </w:r>
      <w:r>
        <w:t>’</w:t>
      </w:r>
      <w:r w:rsidR="00C52F4A" w:rsidRPr="00605EB6">
        <w:t>est plus</w:t>
      </w:r>
      <w:r>
        <w:t xml:space="preserve"> ; </w:t>
      </w:r>
      <w:r w:rsidR="00C52F4A" w:rsidRPr="00605EB6">
        <w:t>le bâtiment qui le ramenait en France a fait naufrage</w:t>
      </w:r>
      <w:r>
        <w:t xml:space="preserve">. </w:t>
      </w:r>
      <w:r w:rsidR="00C52F4A" w:rsidRPr="00605EB6">
        <w:t>Lui</w:t>
      </w:r>
      <w:r>
        <w:t xml:space="preserve">, </w:t>
      </w:r>
      <w:r w:rsidR="00C52F4A" w:rsidRPr="00605EB6">
        <w:t>passager</w:t>
      </w:r>
      <w:r>
        <w:t xml:space="preserve">, </w:t>
      </w:r>
      <w:r w:rsidR="00C52F4A" w:rsidRPr="00605EB6">
        <w:t>et trente pauvres marins ont été ensevelis sous les vagues furieuses de l</w:t>
      </w:r>
      <w:r>
        <w:t>’</w:t>
      </w:r>
      <w:r w:rsidR="00C52F4A" w:rsidRPr="00605EB6">
        <w:t>Océan</w:t>
      </w:r>
      <w:r>
        <w:t>.</w:t>
      </w:r>
    </w:p>
    <w:p w14:paraId="02976EE5" w14:textId="7CF28571" w:rsidR="00C474C1" w:rsidRDefault="00C474C1" w:rsidP="00C52F4A">
      <w:r>
        <w:t>» </w:t>
      </w:r>
      <w:r w:rsidR="00C52F4A" w:rsidRPr="00605EB6">
        <w:t>Mais sa femme</w:t>
      </w:r>
      <w:r>
        <w:t xml:space="preserve">, </w:t>
      </w:r>
      <w:r w:rsidR="00C52F4A" w:rsidRPr="00605EB6">
        <w:t>son enfant</w:t>
      </w:r>
      <w:r>
        <w:t xml:space="preserve">, </w:t>
      </w:r>
      <w:r w:rsidR="00C52F4A" w:rsidRPr="00605EB6">
        <w:t>où sont-ils</w:t>
      </w:r>
      <w:r>
        <w:t xml:space="preserve"> ? </w:t>
      </w:r>
      <w:r w:rsidR="00C52F4A" w:rsidRPr="00605EB6">
        <w:t>Pour les retrouver</w:t>
      </w:r>
      <w:r>
        <w:t xml:space="preserve">, </w:t>
      </w:r>
      <w:r w:rsidR="00C52F4A" w:rsidRPr="00605EB6">
        <w:t>je ne reculerai devant aucun sacrifice</w:t>
      </w:r>
      <w:r>
        <w:t xml:space="preserve">. </w:t>
      </w:r>
      <w:r w:rsidR="00C52F4A" w:rsidRPr="00605EB6">
        <w:t>J</w:t>
      </w:r>
      <w:r>
        <w:t>’</w:t>
      </w:r>
      <w:r w:rsidR="00C52F4A" w:rsidRPr="00605EB6">
        <w:t>ai déjà cherché</w:t>
      </w:r>
      <w:r>
        <w:t xml:space="preserve">, </w:t>
      </w:r>
      <w:r w:rsidR="00C52F4A" w:rsidRPr="00605EB6">
        <w:t>je cherche encore</w:t>
      </w:r>
      <w:r>
        <w:t xml:space="preserve">. </w:t>
      </w:r>
      <w:r w:rsidR="00C52F4A" w:rsidRPr="00605EB6">
        <w:t>Je ne me lasserai point</w:t>
      </w:r>
      <w:r>
        <w:t xml:space="preserve">, </w:t>
      </w:r>
      <w:r w:rsidR="00C52F4A" w:rsidRPr="00605EB6">
        <w:t>je chercherai jusqu</w:t>
      </w:r>
      <w:r>
        <w:t>’</w:t>
      </w:r>
      <w:r w:rsidR="00C52F4A" w:rsidRPr="00605EB6">
        <w:t>à ce qu</w:t>
      </w:r>
      <w:r>
        <w:t>’</w:t>
      </w:r>
      <w:r w:rsidR="00C52F4A" w:rsidRPr="00605EB6">
        <w:t>on m</w:t>
      </w:r>
      <w:r>
        <w:t>’</w:t>
      </w:r>
      <w:r w:rsidR="00C52F4A" w:rsidRPr="00605EB6">
        <w:t>ait appris ce qu</w:t>
      </w:r>
      <w:r>
        <w:t>’</w:t>
      </w:r>
      <w:r w:rsidR="00C52F4A" w:rsidRPr="00605EB6">
        <w:t>est devenue ta protectrice</w:t>
      </w:r>
      <w:r>
        <w:t xml:space="preserve">, </w:t>
      </w:r>
      <w:r w:rsidR="00C52F4A" w:rsidRPr="00605EB6">
        <w:lastRenderedPageBreak/>
        <w:t>la femme de mon ancien maître et son enfant</w:t>
      </w:r>
      <w:r>
        <w:t xml:space="preserve">. </w:t>
      </w:r>
      <w:r w:rsidR="00C52F4A" w:rsidRPr="00605EB6">
        <w:t>Il faudra bien</w:t>
      </w:r>
      <w:r>
        <w:t xml:space="preserve">, </w:t>
      </w:r>
      <w:r w:rsidR="00C52F4A" w:rsidRPr="00605EB6">
        <w:t>à la fin</w:t>
      </w:r>
      <w:r>
        <w:t xml:space="preserve">, </w:t>
      </w:r>
      <w:r w:rsidR="00C52F4A" w:rsidRPr="00605EB6">
        <w:t>que nous sachions quelque chose</w:t>
      </w:r>
      <w:r>
        <w:t xml:space="preserve">. </w:t>
      </w:r>
      <w:r w:rsidR="00C52F4A" w:rsidRPr="00605EB6">
        <w:t>Le plus léger renseignement peut me mettre sur leur trace</w:t>
      </w:r>
      <w:r>
        <w:t xml:space="preserve">. </w:t>
      </w:r>
      <w:r w:rsidR="00C52F4A" w:rsidRPr="00605EB6">
        <w:t>C</w:t>
      </w:r>
      <w:r>
        <w:t>’</w:t>
      </w:r>
      <w:r w:rsidR="00C52F4A" w:rsidRPr="00605EB6">
        <w:t>est dans l</w:t>
      </w:r>
      <w:r>
        <w:t>’</w:t>
      </w:r>
      <w:r w:rsidR="00C52F4A" w:rsidRPr="00605EB6">
        <w:t>espoir que notre voyage ne sera pas inutile que nous nous rendons à Blaincourt où</w:t>
      </w:r>
      <w:r>
        <w:t xml:space="preserve">, </w:t>
      </w:r>
      <w:r w:rsidR="00C52F4A" w:rsidRPr="00605EB6">
        <w:t>j</w:t>
      </w:r>
      <w:r>
        <w:t>’</w:t>
      </w:r>
      <w:r w:rsidR="00C52F4A" w:rsidRPr="00605EB6">
        <w:t>en ai acquis la certitude</w:t>
      </w:r>
      <w:r>
        <w:t xml:space="preserve">, </w:t>
      </w:r>
      <w:r w:rsidR="009A0CB4" w:rsidRPr="009A0CB4">
        <w:t>M</w:t>
      </w:r>
      <w:r w:rsidR="009A0CB4" w:rsidRPr="009A0CB4">
        <w:rPr>
          <w:vertAlign w:val="superscript"/>
        </w:rPr>
        <w:t>me</w:t>
      </w:r>
      <w:r>
        <w:t> </w:t>
      </w:r>
      <w:r w:rsidR="00C52F4A" w:rsidRPr="00605EB6">
        <w:t>la marquise a habité pendant quelques années</w:t>
      </w:r>
      <w:r>
        <w:t xml:space="preserve"> ; </w:t>
      </w:r>
      <w:r w:rsidR="00C52F4A" w:rsidRPr="00605EB6">
        <w:t>c</w:t>
      </w:r>
      <w:r>
        <w:t>’</w:t>
      </w:r>
      <w:r w:rsidR="00C52F4A" w:rsidRPr="00605EB6">
        <w:t>est là peut-être</w:t>
      </w:r>
      <w:r>
        <w:t xml:space="preserve">, </w:t>
      </w:r>
      <w:r w:rsidR="00C52F4A" w:rsidRPr="00605EB6">
        <w:t>au château de Blaincourt</w:t>
      </w:r>
      <w:r>
        <w:t xml:space="preserve">, </w:t>
      </w:r>
      <w:r w:rsidR="00C52F4A" w:rsidRPr="00605EB6">
        <w:t>qu</w:t>
      </w:r>
      <w:r>
        <w:t>’</w:t>
      </w:r>
      <w:r w:rsidR="00C52F4A" w:rsidRPr="00605EB6">
        <w:t>elle a mis son enfant au monde</w:t>
      </w:r>
      <w:r>
        <w:t>.</w:t>
      </w:r>
    </w:p>
    <w:p w14:paraId="5F55681E" w14:textId="26F43608" w:rsidR="00C474C1" w:rsidRDefault="0094609C" w:rsidP="00C52F4A">
      <w:r>
        <w:t>— </w:t>
      </w:r>
      <w:r w:rsidR="00C52F4A" w:rsidRPr="00605EB6">
        <w:t>Chère et bonne Lucy</w:t>
      </w:r>
      <w:r w:rsidR="00C474C1">
        <w:t xml:space="preserve"> ! </w:t>
      </w:r>
      <w:r w:rsidR="00C52F4A" w:rsidRPr="00605EB6">
        <w:t>Pauvre amie</w:t>
      </w:r>
      <w:r w:rsidR="00C474C1">
        <w:t xml:space="preserve"> ! </w:t>
      </w:r>
      <w:r w:rsidR="00C52F4A" w:rsidRPr="00605EB6">
        <w:t>murmura la jeune femme</w:t>
      </w:r>
      <w:r w:rsidR="00C474C1">
        <w:t>.</w:t>
      </w:r>
    </w:p>
    <w:p w14:paraId="06CEE09F" w14:textId="77777777" w:rsidR="00C474C1" w:rsidRDefault="00C52F4A" w:rsidP="00C52F4A">
      <w:r w:rsidRPr="00605EB6">
        <w:t>Puis à haute voix</w:t>
      </w:r>
      <w:r w:rsidR="00C474C1">
        <w:t xml:space="preserve">, </w:t>
      </w:r>
      <w:r w:rsidRPr="00605EB6">
        <w:t>avec animation</w:t>
      </w:r>
      <w:r w:rsidR="00C474C1">
        <w:t> :</w:t>
      </w:r>
    </w:p>
    <w:p w14:paraId="16F0C3CF" w14:textId="2E6C2CCC" w:rsidR="00C474C1" w:rsidRDefault="0094609C" w:rsidP="00C52F4A">
      <w:r>
        <w:t>— </w:t>
      </w:r>
      <w:r w:rsidR="00C52F4A" w:rsidRPr="00605EB6">
        <w:t>Non</w:t>
      </w:r>
      <w:r w:rsidR="00C474C1">
        <w:t xml:space="preserve">, </w:t>
      </w:r>
      <w:r w:rsidR="00C52F4A" w:rsidRPr="00605EB6">
        <w:t>continua-t-elle</w:t>
      </w:r>
      <w:r w:rsidR="00C474C1">
        <w:t xml:space="preserve">, </w:t>
      </w:r>
      <w:r w:rsidR="00C52F4A" w:rsidRPr="00605EB6">
        <w:t>elle n</w:t>
      </w:r>
      <w:r w:rsidR="00C474C1">
        <w:t>’</w:t>
      </w:r>
      <w:r w:rsidR="00C52F4A" w:rsidRPr="00605EB6">
        <w:t>est pas morte</w:t>
      </w:r>
      <w:r w:rsidR="00C474C1">
        <w:t xml:space="preserve">… </w:t>
      </w:r>
      <w:r w:rsidR="00C52F4A" w:rsidRPr="00605EB6">
        <w:t>Il me semble que j</w:t>
      </w:r>
      <w:r w:rsidR="00C474C1">
        <w:t>’</w:t>
      </w:r>
      <w:r w:rsidR="00C52F4A" w:rsidRPr="00605EB6">
        <w:t>entends en moi une voix céleste qui me crie qu</w:t>
      </w:r>
      <w:r w:rsidR="00C474C1">
        <w:t>’</w:t>
      </w:r>
      <w:r w:rsidR="00C52F4A" w:rsidRPr="00605EB6">
        <w:t>elle existe</w:t>
      </w:r>
      <w:r w:rsidR="00C474C1">
        <w:t xml:space="preserve">, </w:t>
      </w:r>
      <w:r w:rsidR="00C52F4A" w:rsidRPr="00605EB6">
        <w:t>mais qu</w:t>
      </w:r>
      <w:r w:rsidR="00C474C1">
        <w:t>’</w:t>
      </w:r>
      <w:r w:rsidR="00C52F4A" w:rsidRPr="00605EB6">
        <w:t xml:space="preserve">elle </w:t>
      </w:r>
      <w:r w:rsidR="004B2EB3">
        <w:t>souffre</w:t>
      </w:r>
      <w:r w:rsidR="00C474C1">
        <w:t xml:space="preserve">, </w:t>
      </w:r>
      <w:r w:rsidR="004B2EB3">
        <w:t>qu</w:t>
      </w:r>
      <w:r w:rsidR="00C474C1">
        <w:t>’</w:t>
      </w:r>
      <w:r w:rsidR="004B2EB3">
        <w:t xml:space="preserve">elle </w:t>
      </w:r>
      <w:r w:rsidR="00C52F4A" w:rsidRPr="00605EB6">
        <w:t>est malheureuse et qu</w:t>
      </w:r>
      <w:r w:rsidR="00C474C1">
        <w:t>’</w:t>
      </w:r>
      <w:r w:rsidR="00C52F4A" w:rsidRPr="00605EB6">
        <w:t>elle nous attend pour la sauver</w:t>
      </w:r>
      <w:r w:rsidR="00C474C1">
        <w:t xml:space="preserve"> ! </w:t>
      </w:r>
      <w:r w:rsidR="00C52F4A" w:rsidRPr="00605EB6">
        <w:t>Oh</w:t>
      </w:r>
      <w:r w:rsidR="00C474C1">
        <w:t xml:space="preserve"> ! </w:t>
      </w:r>
      <w:r w:rsidR="00C52F4A" w:rsidRPr="00605EB6">
        <w:t>la retrouver</w:t>
      </w:r>
      <w:r w:rsidR="00C474C1">
        <w:t xml:space="preserve">, </w:t>
      </w:r>
      <w:r w:rsidR="00C52F4A" w:rsidRPr="00605EB6">
        <w:t>la revoir</w:t>
      </w:r>
      <w:r w:rsidR="00C474C1">
        <w:t xml:space="preserve">, </w:t>
      </w:r>
      <w:r w:rsidR="00C52F4A" w:rsidRPr="00605EB6">
        <w:t>et sentir comme autrefois ses lèvres sur mon front</w:t>
      </w:r>
      <w:r w:rsidR="00C474C1">
        <w:t xml:space="preserve"> ! </w:t>
      </w:r>
      <w:r w:rsidR="00C52F4A" w:rsidRPr="00605EB6">
        <w:t>Va</w:t>
      </w:r>
      <w:r w:rsidR="00C474C1">
        <w:t xml:space="preserve">, </w:t>
      </w:r>
      <w:r w:rsidR="00C52F4A" w:rsidRPr="00605EB6">
        <w:t>je ne me sens plus fatiguée du tout et je ne crains pas de manquer de force</w:t>
      </w:r>
      <w:r w:rsidR="00C474C1">
        <w:t xml:space="preserve">… </w:t>
      </w:r>
      <w:r w:rsidR="00C52F4A" w:rsidRPr="00605EB6">
        <w:t>Manquer de force</w:t>
      </w:r>
      <w:r w:rsidR="00C474C1">
        <w:t xml:space="preserve">, </w:t>
      </w:r>
      <w:r w:rsidR="00C52F4A" w:rsidRPr="00605EB6">
        <w:t>moi</w:t>
      </w:r>
      <w:r w:rsidR="00C474C1">
        <w:t xml:space="preserve">, </w:t>
      </w:r>
      <w:r w:rsidR="00C52F4A" w:rsidRPr="00605EB6">
        <w:t>quand j</w:t>
      </w:r>
      <w:r w:rsidR="00C474C1">
        <w:t>’</w:t>
      </w:r>
      <w:r w:rsidR="00C52F4A" w:rsidRPr="00605EB6">
        <w:t>ai constamment cette pensée que ma chère Lucy souffre</w:t>
      </w:r>
      <w:r w:rsidR="00C474C1">
        <w:t xml:space="preserve">, </w:t>
      </w:r>
      <w:r w:rsidR="00C52F4A" w:rsidRPr="00605EB6">
        <w:t>qu</w:t>
      </w:r>
      <w:r w:rsidR="00C474C1">
        <w:t>’</w:t>
      </w:r>
      <w:r w:rsidR="00C52F4A" w:rsidRPr="00605EB6">
        <w:t>elle m</w:t>
      </w:r>
      <w:r w:rsidR="00C474C1">
        <w:t>’</w:t>
      </w:r>
      <w:r w:rsidR="00C52F4A" w:rsidRPr="00605EB6">
        <w:t>appelle et m</w:t>
      </w:r>
      <w:r w:rsidR="00C474C1">
        <w:t>’</w:t>
      </w:r>
      <w:r w:rsidR="00C52F4A" w:rsidRPr="00605EB6">
        <w:t>attend</w:t>
      </w:r>
      <w:r w:rsidR="00C474C1">
        <w:t xml:space="preserve"> ! </w:t>
      </w:r>
      <w:r w:rsidR="00C52F4A" w:rsidRPr="00605EB6">
        <w:t>Non</w:t>
      </w:r>
      <w:r w:rsidR="00C474C1">
        <w:t xml:space="preserve">, </w:t>
      </w:r>
      <w:r w:rsidR="00C52F4A" w:rsidRPr="00605EB6">
        <w:t>non</w:t>
      </w:r>
      <w:r w:rsidR="00C474C1">
        <w:t xml:space="preserve">. </w:t>
      </w:r>
      <w:r w:rsidR="00C52F4A" w:rsidRPr="00605EB6">
        <w:t>Allons vite à Blaincourt</w:t>
      </w:r>
      <w:r w:rsidR="00C474C1">
        <w:t>.</w:t>
      </w:r>
    </w:p>
    <w:p w14:paraId="39FC3321" w14:textId="0B9D87FD" w:rsidR="00C474C1" w:rsidRDefault="0094609C" w:rsidP="00C52F4A">
      <w:r>
        <w:t>— </w:t>
      </w:r>
      <w:r w:rsidR="00C52F4A" w:rsidRPr="00605EB6">
        <w:t xml:space="preserve">Ainsi tu ne désires pas </w:t>
      </w:r>
      <w:r w:rsidR="004B2EB3">
        <w:t>t</w:t>
      </w:r>
      <w:r w:rsidR="00C474C1">
        <w:t>’</w:t>
      </w:r>
      <w:r w:rsidR="004B2EB3" w:rsidRPr="00605EB6">
        <w:t xml:space="preserve">arrêter </w:t>
      </w:r>
      <w:r w:rsidR="00C52F4A" w:rsidRPr="00605EB6">
        <w:t>ici pour te reposer</w:t>
      </w:r>
      <w:r w:rsidR="00C474C1">
        <w:t> ?</w:t>
      </w:r>
    </w:p>
    <w:p w14:paraId="58F7D1A1" w14:textId="223845E2" w:rsidR="00C474C1" w:rsidRDefault="0094609C" w:rsidP="00C52F4A">
      <w:r>
        <w:t>— </w:t>
      </w:r>
      <w:r w:rsidR="00C52F4A" w:rsidRPr="00605EB6">
        <w:t>Non</w:t>
      </w:r>
      <w:r w:rsidR="00C474C1">
        <w:t xml:space="preserve">, </w:t>
      </w:r>
      <w:r w:rsidR="00C52F4A" w:rsidRPr="00605EB6">
        <w:t>ce serait encore un retard</w:t>
      </w:r>
      <w:r w:rsidR="00C474C1">
        <w:t xml:space="preserve">. </w:t>
      </w:r>
      <w:r w:rsidR="00C52F4A" w:rsidRPr="00605EB6">
        <w:t>Si Lucy est malheureuse</w:t>
      </w:r>
      <w:r w:rsidR="00C474C1">
        <w:t xml:space="preserve">, </w:t>
      </w:r>
      <w:r w:rsidR="00C52F4A" w:rsidRPr="00605EB6">
        <w:t>si c</w:t>
      </w:r>
      <w:r w:rsidR="00C474C1">
        <w:t>’</w:t>
      </w:r>
      <w:r w:rsidR="00C52F4A" w:rsidRPr="00605EB6">
        <w:t>est nous qu</w:t>
      </w:r>
      <w:r w:rsidR="00C474C1">
        <w:t>’</w:t>
      </w:r>
      <w:r w:rsidR="00C52F4A" w:rsidRPr="00605EB6">
        <w:t>elle attend pour la secourir</w:t>
      </w:r>
      <w:r w:rsidR="00C474C1">
        <w:t xml:space="preserve">, </w:t>
      </w:r>
      <w:r w:rsidR="00C52F4A" w:rsidRPr="00605EB6">
        <w:t>nous n</w:t>
      </w:r>
      <w:r w:rsidR="00C474C1">
        <w:t>’</w:t>
      </w:r>
      <w:r w:rsidR="00C52F4A" w:rsidRPr="00605EB6">
        <w:t>avons pas le droit de perdre une journée</w:t>
      </w:r>
      <w:r w:rsidR="00C474C1">
        <w:t xml:space="preserve">, </w:t>
      </w:r>
      <w:r w:rsidR="00C52F4A" w:rsidRPr="00605EB6">
        <w:t>pas même une heure</w:t>
      </w:r>
      <w:r w:rsidR="00C474C1">
        <w:t>.</w:t>
      </w:r>
    </w:p>
    <w:p w14:paraId="33DD6F2E" w14:textId="77777777" w:rsidR="00C474C1" w:rsidRDefault="00C52F4A" w:rsidP="00C52F4A">
      <w:r w:rsidRPr="00605EB6">
        <w:t>À quelques pas de distance</w:t>
      </w:r>
      <w:r w:rsidR="00C474C1">
        <w:t xml:space="preserve">, </w:t>
      </w:r>
      <w:r w:rsidRPr="00605EB6">
        <w:t>les deux hommes</w:t>
      </w:r>
      <w:r w:rsidR="00C474C1">
        <w:t xml:space="preserve">, </w:t>
      </w:r>
      <w:r w:rsidRPr="00605EB6">
        <w:t>qui avaient emprunté pour la circonstance le costume de</w:t>
      </w:r>
      <w:r w:rsidR="004B2EB3">
        <w:t>s</w:t>
      </w:r>
      <w:r w:rsidRPr="00605EB6">
        <w:t xml:space="preserve"> paysan</w:t>
      </w:r>
      <w:r w:rsidR="004B2EB3">
        <w:t>s</w:t>
      </w:r>
      <w:r w:rsidRPr="00605EB6">
        <w:t xml:space="preserve"> des Vosges</w:t>
      </w:r>
      <w:r w:rsidR="00C474C1">
        <w:t xml:space="preserve">, </w:t>
      </w:r>
      <w:r w:rsidRPr="00605EB6">
        <w:t>examinaient avec une curiosité avide la jeune femme et son compagnon</w:t>
      </w:r>
      <w:r w:rsidR="00C474C1">
        <w:t>.</w:t>
      </w:r>
    </w:p>
    <w:p w14:paraId="625A1686" w14:textId="77777777" w:rsidR="00C474C1" w:rsidRDefault="00C52F4A" w:rsidP="00C52F4A">
      <w:r w:rsidRPr="00605EB6">
        <w:lastRenderedPageBreak/>
        <w:t>En même temps</w:t>
      </w:r>
      <w:r w:rsidR="00C474C1">
        <w:t xml:space="preserve">, </w:t>
      </w:r>
      <w:r w:rsidRPr="00605EB6">
        <w:t>ils écoutaient la conversation</w:t>
      </w:r>
      <w:r w:rsidR="00C474C1">
        <w:t xml:space="preserve">. </w:t>
      </w:r>
      <w:r w:rsidRPr="00605EB6">
        <w:t>Peine inutile</w:t>
      </w:r>
      <w:r w:rsidR="00C474C1">
        <w:t>.</w:t>
      </w:r>
    </w:p>
    <w:p w14:paraId="02EAE7E0" w14:textId="77777777" w:rsidR="00C474C1" w:rsidRDefault="00C52F4A" w:rsidP="00C52F4A">
      <w:r w:rsidRPr="00605EB6">
        <w:t>Le plus âgé</w:t>
      </w:r>
      <w:r w:rsidR="00C474C1">
        <w:t xml:space="preserve">, </w:t>
      </w:r>
      <w:r w:rsidRPr="00605EB6">
        <w:t>celui que l</w:t>
      </w:r>
      <w:r w:rsidR="00C474C1">
        <w:t>’</w:t>
      </w:r>
      <w:r w:rsidRPr="00605EB6">
        <w:t xml:space="preserve">autre appelait </w:t>
      </w:r>
      <w:r w:rsidR="00C474C1">
        <w:t>« </w:t>
      </w:r>
      <w:r w:rsidRPr="00605EB6">
        <w:t>maître</w:t>
      </w:r>
      <w:r w:rsidR="00C474C1">
        <w:t xml:space="preserve"> », </w:t>
      </w:r>
      <w:r w:rsidRPr="00605EB6">
        <w:t>éprouvait un secret dépit de ne point connaître la langue que parlaient les deux étrangers</w:t>
      </w:r>
      <w:r w:rsidR="00C474C1">
        <w:t xml:space="preserve">. </w:t>
      </w:r>
      <w:r w:rsidRPr="00605EB6">
        <w:t>Il aurait certainement donné beaucoup pour savoir ce qu</w:t>
      </w:r>
      <w:r w:rsidR="00C474C1">
        <w:t>’</w:t>
      </w:r>
      <w:r w:rsidRPr="00605EB6">
        <w:t>ils disaient</w:t>
      </w:r>
      <w:r w:rsidR="00C474C1">
        <w:t>.</w:t>
      </w:r>
    </w:p>
    <w:p w14:paraId="675103EA" w14:textId="77777777" w:rsidR="00C474C1" w:rsidRDefault="00C52F4A" w:rsidP="00C52F4A">
      <w:r w:rsidRPr="00605EB6">
        <w:t>C</w:t>
      </w:r>
      <w:r w:rsidR="00C474C1">
        <w:t>’</w:t>
      </w:r>
      <w:r w:rsidRPr="00605EB6">
        <w:t>était un homme trapu</w:t>
      </w:r>
      <w:r w:rsidR="00C474C1">
        <w:t xml:space="preserve">, </w:t>
      </w:r>
      <w:r w:rsidRPr="00605EB6">
        <w:t>dont la tête énorme</w:t>
      </w:r>
      <w:r w:rsidR="00C474C1">
        <w:t xml:space="preserve">, </w:t>
      </w:r>
      <w:r w:rsidRPr="00605EB6">
        <w:t>aplatie au sommet et atteinte d</w:t>
      </w:r>
      <w:r w:rsidR="00C474C1">
        <w:t>’</w:t>
      </w:r>
      <w:r w:rsidRPr="00605EB6">
        <w:t>une calvitie précoce</w:t>
      </w:r>
      <w:r w:rsidR="00C474C1">
        <w:t xml:space="preserve">, </w:t>
      </w:r>
      <w:r w:rsidRPr="00605EB6">
        <w:t>semblait collée sur ses larges épaules carrées</w:t>
      </w:r>
      <w:r w:rsidR="00C474C1">
        <w:t xml:space="preserve">. </w:t>
      </w:r>
      <w:r w:rsidRPr="00605EB6">
        <w:t>Ses grosses lèvres rouges</w:t>
      </w:r>
      <w:r w:rsidR="00C474C1">
        <w:t xml:space="preserve">, </w:t>
      </w:r>
      <w:r w:rsidRPr="00605EB6">
        <w:t>qui émergeaient sous un long nez busqué</w:t>
      </w:r>
      <w:r w:rsidR="00C474C1">
        <w:t xml:space="preserve">, </w:t>
      </w:r>
      <w:r w:rsidRPr="00605EB6">
        <w:t>indiquaient la sensualité</w:t>
      </w:r>
      <w:r w:rsidR="00C474C1">
        <w:t xml:space="preserve"> ; </w:t>
      </w:r>
      <w:r w:rsidRPr="00605EB6">
        <w:t>mais sa passion dominante était l</w:t>
      </w:r>
      <w:r w:rsidR="00C474C1">
        <w:t>’</w:t>
      </w:r>
      <w:r w:rsidRPr="00605EB6">
        <w:t>amour de l</w:t>
      </w:r>
      <w:r w:rsidR="00C474C1">
        <w:t>’</w:t>
      </w:r>
      <w:r w:rsidRPr="00605EB6">
        <w:t>argent</w:t>
      </w:r>
      <w:r w:rsidR="00C474C1">
        <w:t xml:space="preserve"> : </w:t>
      </w:r>
      <w:r w:rsidRPr="00605EB6">
        <w:t>il avait la soif de l</w:t>
      </w:r>
      <w:r w:rsidR="00C474C1">
        <w:t>’</w:t>
      </w:r>
      <w:r w:rsidRPr="00605EB6">
        <w:t>or</w:t>
      </w:r>
      <w:r w:rsidR="00C474C1">
        <w:t xml:space="preserve">. </w:t>
      </w:r>
      <w:r w:rsidRPr="00605EB6">
        <w:t>Ses yeux petits</w:t>
      </w:r>
      <w:r w:rsidR="00C474C1">
        <w:t xml:space="preserve">, </w:t>
      </w:r>
      <w:r w:rsidRPr="00605EB6">
        <w:t>ronds</w:t>
      </w:r>
      <w:r w:rsidR="00C474C1">
        <w:t xml:space="preserve">, </w:t>
      </w:r>
      <w:r w:rsidRPr="00605EB6">
        <w:t>jaunes et clignotants</w:t>
      </w:r>
      <w:r w:rsidR="00C474C1">
        <w:t xml:space="preserve">, </w:t>
      </w:r>
      <w:r w:rsidRPr="00605EB6">
        <w:t>enfoncés sous les arcades sourcilières</w:t>
      </w:r>
      <w:r w:rsidR="00C474C1">
        <w:t xml:space="preserve">, </w:t>
      </w:r>
      <w:r w:rsidRPr="00605EB6">
        <w:t>dénonçaient l</w:t>
      </w:r>
      <w:r w:rsidR="00C474C1">
        <w:t>’</w:t>
      </w:r>
      <w:r w:rsidRPr="00605EB6">
        <w:t>homme astucieux</w:t>
      </w:r>
      <w:r w:rsidR="00C474C1">
        <w:t>.</w:t>
      </w:r>
    </w:p>
    <w:p w14:paraId="448207B7" w14:textId="77777777" w:rsidR="00C474C1" w:rsidRDefault="00C52F4A" w:rsidP="00C52F4A">
      <w:r w:rsidRPr="00605EB6">
        <w:t>Du reste</w:t>
      </w:r>
      <w:r w:rsidR="00C474C1">
        <w:t xml:space="preserve">, </w:t>
      </w:r>
      <w:r w:rsidRPr="00605EB6">
        <w:t>toute sa physionomie exprimait la finesse et la ruse</w:t>
      </w:r>
      <w:r w:rsidR="00C474C1">
        <w:t xml:space="preserve">. </w:t>
      </w:r>
      <w:r w:rsidRPr="00605EB6">
        <w:t>La flamme de son regard était sinistre</w:t>
      </w:r>
      <w:r w:rsidR="00C474C1">
        <w:t>.</w:t>
      </w:r>
    </w:p>
    <w:p w14:paraId="746413D7" w14:textId="77777777" w:rsidR="00C474C1" w:rsidRDefault="00C52F4A" w:rsidP="00C52F4A">
      <w:r w:rsidRPr="00605EB6">
        <w:t>Ce laid personnage</w:t>
      </w:r>
      <w:r w:rsidR="00C474C1">
        <w:t xml:space="preserve">, </w:t>
      </w:r>
      <w:r w:rsidRPr="00605EB6">
        <w:t>qu</w:t>
      </w:r>
      <w:r w:rsidR="00C474C1">
        <w:t>’</w:t>
      </w:r>
      <w:r w:rsidRPr="00605EB6">
        <w:t>il était difficile de regarder en face sans avoir la chair de poule</w:t>
      </w:r>
      <w:r w:rsidR="00C474C1">
        <w:t xml:space="preserve">, </w:t>
      </w:r>
      <w:r w:rsidRPr="00605EB6">
        <w:t>s</w:t>
      </w:r>
      <w:r w:rsidR="00C474C1">
        <w:t>’</w:t>
      </w:r>
      <w:r w:rsidRPr="00605EB6">
        <w:t>appelait Blaireau</w:t>
      </w:r>
      <w:r w:rsidR="00C474C1">
        <w:t>.</w:t>
      </w:r>
    </w:p>
    <w:p w14:paraId="1F39D06F" w14:textId="77777777" w:rsidR="00C474C1" w:rsidRDefault="00C52F4A" w:rsidP="00C52F4A">
      <w:r w:rsidRPr="00605EB6">
        <w:t>L</w:t>
      </w:r>
      <w:r w:rsidR="00C474C1">
        <w:t>’</w:t>
      </w:r>
      <w:r w:rsidRPr="00605EB6">
        <w:t>individu qui l</w:t>
      </w:r>
      <w:r w:rsidR="00C474C1">
        <w:t>’</w:t>
      </w:r>
      <w:r w:rsidRPr="00605EB6">
        <w:t>accompagnait</w:t>
      </w:r>
      <w:r w:rsidR="00C474C1">
        <w:t xml:space="preserve">, </w:t>
      </w:r>
      <w:r w:rsidRPr="00605EB6">
        <w:t>un bandit à sa solde</w:t>
      </w:r>
      <w:r w:rsidR="00C474C1">
        <w:t xml:space="preserve">, </w:t>
      </w:r>
      <w:r w:rsidRPr="00605EB6">
        <w:t>se nommait Princet</w:t>
      </w:r>
      <w:r w:rsidR="00C474C1">
        <w:t>.</w:t>
      </w:r>
    </w:p>
    <w:p w14:paraId="3787600B" w14:textId="77777777" w:rsidR="00C474C1" w:rsidRDefault="00C52F4A" w:rsidP="00C52F4A">
      <w:r w:rsidRPr="00605EB6">
        <w:t>Blaireau est depuis longtemps connu de nos lecteurs</w:t>
      </w:r>
      <w:r w:rsidR="00C474C1">
        <w:t>.</w:t>
      </w:r>
    </w:p>
    <w:p w14:paraId="40DD0D45" w14:textId="77777777" w:rsidR="00C474C1" w:rsidRDefault="00C52F4A" w:rsidP="00C52F4A">
      <w:r w:rsidRPr="00605EB6">
        <w:t>Il avait alors trente-quatre ou trente-cinq ans</w:t>
      </w:r>
      <w:r w:rsidR="00C474C1">
        <w:t xml:space="preserve">. </w:t>
      </w:r>
      <w:r w:rsidRPr="00605EB6">
        <w:t>Il habitait à Paris</w:t>
      </w:r>
      <w:r w:rsidR="00C474C1">
        <w:t xml:space="preserve">, </w:t>
      </w:r>
      <w:r w:rsidRPr="00605EB6">
        <w:t>rue du Roi-de-Sicile</w:t>
      </w:r>
      <w:r w:rsidR="00C474C1">
        <w:t xml:space="preserve">, </w:t>
      </w:r>
      <w:r w:rsidRPr="00605EB6">
        <w:t>où il était censé diriger un cabinet d</w:t>
      </w:r>
      <w:r w:rsidR="00C474C1">
        <w:t>’</w:t>
      </w:r>
      <w:r w:rsidRPr="00605EB6">
        <w:t>affaires</w:t>
      </w:r>
      <w:r w:rsidR="00C474C1">
        <w:t xml:space="preserve"> ; </w:t>
      </w:r>
      <w:r w:rsidRPr="00605EB6">
        <w:t>mais il travaillait dans l</w:t>
      </w:r>
      <w:r w:rsidR="00C474C1">
        <w:t>’</w:t>
      </w:r>
      <w:r w:rsidRPr="00605EB6">
        <w:t>ombre</w:t>
      </w:r>
      <w:r w:rsidR="00C474C1">
        <w:t xml:space="preserve">, </w:t>
      </w:r>
      <w:r w:rsidRPr="00605EB6">
        <w:t>ne s</w:t>
      </w:r>
      <w:r w:rsidR="00C474C1">
        <w:t>’</w:t>
      </w:r>
      <w:r w:rsidRPr="00605EB6">
        <w:t>occupant guère que d</w:t>
      </w:r>
      <w:r w:rsidR="00C474C1">
        <w:t>’</w:t>
      </w:r>
      <w:r w:rsidRPr="00605EB6">
        <w:t>affaires malpropres et ténébreuses</w:t>
      </w:r>
      <w:r w:rsidR="00C474C1">
        <w:t xml:space="preserve">. </w:t>
      </w:r>
      <w:r w:rsidRPr="00605EB6">
        <w:t>Il s</w:t>
      </w:r>
      <w:r w:rsidR="00C474C1">
        <w:t>’</w:t>
      </w:r>
      <w:r w:rsidRPr="00605EB6">
        <w:t>était fait une spécialité de l</w:t>
      </w:r>
      <w:r w:rsidR="00C474C1">
        <w:t>’</w:t>
      </w:r>
      <w:r w:rsidRPr="00605EB6">
        <w:t>exploitation des passions humaines</w:t>
      </w:r>
      <w:r w:rsidR="00C474C1">
        <w:t xml:space="preserve">. </w:t>
      </w:r>
      <w:r w:rsidRPr="00605EB6">
        <w:t>Et comme</w:t>
      </w:r>
      <w:r w:rsidR="00C474C1">
        <w:t xml:space="preserve">, </w:t>
      </w:r>
      <w:r w:rsidRPr="00605EB6">
        <w:t>malheureusement</w:t>
      </w:r>
      <w:r w:rsidR="00C474C1">
        <w:t xml:space="preserve">, </w:t>
      </w:r>
      <w:r w:rsidRPr="00605EB6">
        <w:t>les passions et les vices des hommes sont nombreux</w:t>
      </w:r>
      <w:r w:rsidR="00C474C1">
        <w:t xml:space="preserve">, </w:t>
      </w:r>
      <w:r w:rsidRPr="00605EB6">
        <w:t>il ne manquait pas de clients</w:t>
      </w:r>
      <w:r w:rsidR="00C474C1">
        <w:t xml:space="preserve">. </w:t>
      </w:r>
      <w:r w:rsidRPr="00605EB6">
        <w:t xml:space="preserve">Du </w:t>
      </w:r>
      <w:r w:rsidRPr="00605EB6">
        <w:lastRenderedPageBreak/>
        <w:t>reste</w:t>
      </w:r>
      <w:r w:rsidR="00C474C1">
        <w:t xml:space="preserve">, </w:t>
      </w:r>
      <w:r w:rsidRPr="00605EB6">
        <w:t>il n</w:t>
      </w:r>
      <w:r w:rsidR="00C474C1">
        <w:t>’</w:t>
      </w:r>
      <w:r w:rsidRPr="00605EB6">
        <w:t>était pas difficile</w:t>
      </w:r>
      <w:r w:rsidR="00C474C1">
        <w:t xml:space="preserve"> : </w:t>
      </w:r>
      <w:r w:rsidRPr="00605EB6">
        <w:t>il était entièrement à la disposition de quiconque le payait bien</w:t>
      </w:r>
      <w:r w:rsidR="00C474C1">
        <w:t>.</w:t>
      </w:r>
    </w:p>
    <w:p w14:paraId="350FB009" w14:textId="77777777" w:rsidR="00C474C1" w:rsidRDefault="00C52F4A" w:rsidP="00C52F4A">
      <w:r w:rsidRPr="00605EB6">
        <w:t>Né avec le génie du mal</w:t>
      </w:r>
      <w:r w:rsidR="00C474C1">
        <w:t xml:space="preserve">, </w:t>
      </w:r>
      <w:r w:rsidRPr="00605EB6">
        <w:t>très ambitieux et plein d</w:t>
      </w:r>
      <w:r w:rsidR="00C474C1">
        <w:t>’</w:t>
      </w:r>
      <w:r w:rsidRPr="00605EB6">
        <w:t>audace</w:t>
      </w:r>
      <w:r w:rsidR="00C474C1">
        <w:t xml:space="preserve">, </w:t>
      </w:r>
      <w:r w:rsidRPr="00605EB6">
        <w:t>cet homme ne pouvait être autre chose qu</w:t>
      </w:r>
      <w:r w:rsidR="00C474C1">
        <w:t>’</w:t>
      </w:r>
      <w:r w:rsidRPr="00605EB6">
        <w:t>un grand scélérat</w:t>
      </w:r>
      <w:r w:rsidR="00C474C1">
        <w:t>.</w:t>
      </w:r>
    </w:p>
    <w:p w14:paraId="162CDBF4" w14:textId="77777777" w:rsidR="00C474C1" w:rsidRDefault="00C52F4A" w:rsidP="00C52F4A">
      <w:r w:rsidRPr="00605EB6">
        <w:t>Il voulait avoir des millions</w:t>
      </w:r>
      <w:r w:rsidR="00C474C1">
        <w:t> !</w:t>
      </w:r>
    </w:p>
    <w:p w14:paraId="3AC4973D" w14:textId="4595F460" w:rsidR="00C474C1" w:rsidRDefault="00C52F4A" w:rsidP="00C52F4A">
      <w:r w:rsidRPr="00605EB6">
        <w:t>Capable de tout</w:t>
      </w:r>
      <w:r w:rsidR="00C474C1">
        <w:t xml:space="preserve">, </w:t>
      </w:r>
      <w:r w:rsidRPr="00605EB6">
        <w:t xml:space="preserve">ne reculant devant rien pour arriver à </w:t>
      </w:r>
      <w:r w:rsidR="00AC7E45">
        <w:t>l</w:t>
      </w:r>
      <w:r w:rsidR="00AC7E45" w:rsidRPr="00605EB6">
        <w:t xml:space="preserve">a </w:t>
      </w:r>
      <w:r w:rsidRPr="00605EB6">
        <w:t>fortune</w:t>
      </w:r>
      <w:r w:rsidR="00C474C1">
        <w:t xml:space="preserve">, </w:t>
      </w:r>
      <w:r w:rsidRPr="00605EB6">
        <w:t>Blaireau devait commettre toutes les infamies</w:t>
      </w:r>
      <w:r w:rsidR="00C474C1">
        <w:t xml:space="preserve">, </w:t>
      </w:r>
      <w:r w:rsidRPr="00605EB6">
        <w:t>tous les crimes qui lui ont valu sa triste célébrité</w:t>
      </w:r>
      <w:r w:rsidR="00C474C1">
        <w:t>.</w:t>
      </w:r>
    </w:p>
    <w:p w14:paraId="55480CF5" w14:textId="51FEE5D9" w:rsidR="00C52F4A" w:rsidRPr="00605EB6" w:rsidRDefault="00C52F4A" w:rsidP="00C474C1">
      <w:pPr>
        <w:pStyle w:val="Titre2"/>
      </w:pPr>
      <w:bookmarkStart w:id="6" w:name="_Toc197617852"/>
      <w:r w:rsidRPr="00605EB6">
        <w:lastRenderedPageBreak/>
        <w:t>II</w:t>
      </w:r>
      <w:bookmarkEnd w:id="6"/>
    </w:p>
    <w:p w14:paraId="614C9FA4" w14:textId="77777777" w:rsidR="00C474C1" w:rsidRDefault="00C52F4A" w:rsidP="00C52F4A">
      <w:r w:rsidRPr="00605EB6">
        <w:t>Le courrier de Verzéville avait reçu et enfermé ses dépêches dans le coffre de son cabriolet</w:t>
      </w:r>
      <w:r w:rsidR="00C474C1">
        <w:t xml:space="preserve">, </w:t>
      </w:r>
      <w:r w:rsidRPr="00605EB6">
        <w:t>fermant à clef</w:t>
      </w:r>
      <w:r w:rsidR="00C474C1">
        <w:t>.</w:t>
      </w:r>
    </w:p>
    <w:p w14:paraId="2055002F" w14:textId="77777777" w:rsidR="00C474C1" w:rsidRDefault="00C52F4A" w:rsidP="00C52F4A">
      <w:r w:rsidRPr="00605EB6">
        <w:t>Le jour était venu</w:t>
      </w:r>
      <w:r w:rsidR="00C474C1">
        <w:t xml:space="preserve">. </w:t>
      </w:r>
      <w:r w:rsidRPr="00605EB6">
        <w:t>Quelques têtes</w:t>
      </w:r>
      <w:r w:rsidR="00C474C1">
        <w:t xml:space="preserve">, </w:t>
      </w:r>
      <w:r w:rsidRPr="00605EB6">
        <w:t>lourdes encore des vapeurs du sommeil</w:t>
      </w:r>
      <w:r w:rsidR="00C474C1">
        <w:t xml:space="preserve">, </w:t>
      </w:r>
      <w:r w:rsidRPr="00605EB6">
        <w:t>apparaissaient aux fenêtres des maisons</w:t>
      </w:r>
      <w:r w:rsidR="00C474C1">
        <w:t xml:space="preserve">, </w:t>
      </w:r>
      <w:r w:rsidRPr="00605EB6">
        <w:t>et les boutiquiers commençaient à ouvrir leurs portes et leurs volets</w:t>
      </w:r>
      <w:r w:rsidR="00C474C1">
        <w:t>.</w:t>
      </w:r>
    </w:p>
    <w:p w14:paraId="03759671" w14:textId="77777777" w:rsidR="00C474C1" w:rsidRDefault="00C52F4A" w:rsidP="00C52F4A">
      <w:r w:rsidRPr="00605EB6">
        <w:t>Après avoir jeté un dernier coup d</w:t>
      </w:r>
      <w:r w:rsidR="00C474C1">
        <w:t>’</w:t>
      </w:r>
      <w:r w:rsidRPr="00605EB6">
        <w:t>œil sur son attelage</w:t>
      </w:r>
      <w:r w:rsidR="00C474C1">
        <w:t xml:space="preserve">, </w:t>
      </w:r>
      <w:r w:rsidRPr="00605EB6">
        <w:t>Lucot cria d</w:t>
      </w:r>
      <w:r w:rsidR="00C474C1">
        <w:t>’</w:t>
      </w:r>
      <w:r w:rsidRPr="00605EB6">
        <w:t>une voix enrouée</w:t>
      </w:r>
      <w:r w:rsidR="00C474C1">
        <w:t> :</w:t>
      </w:r>
    </w:p>
    <w:p w14:paraId="4BB6F014" w14:textId="4B5EFAA8" w:rsidR="00C474C1" w:rsidRDefault="0094609C" w:rsidP="00C52F4A">
      <w:r>
        <w:t>— </w:t>
      </w:r>
      <w:r w:rsidR="00C52F4A" w:rsidRPr="00605EB6">
        <w:t>Je suis prêt</w:t>
      </w:r>
      <w:r w:rsidR="00C474C1">
        <w:t xml:space="preserve">, </w:t>
      </w:r>
      <w:r w:rsidR="00C52F4A" w:rsidRPr="00605EB6">
        <w:t>nous partons</w:t>
      </w:r>
      <w:r w:rsidR="00C474C1">
        <w:t>.</w:t>
      </w:r>
    </w:p>
    <w:p w14:paraId="5A9930F7" w14:textId="77777777" w:rsidR="00C474C1" w:rsidRDefault="00C52F4A" w:rsidP="00C52F4A">
      <w:r w:rsidRPr="00605EB6">
        <w:t>Aussitôt les quatre voyageurs s</w:t>
      </w:r>
      <w:r w:rsidR="00C474C1">
        <w:t>’</w:t>
      </w:r>
      <w:r w:rsidRPr="00605EB6">
        <w:t>approchèrent de la voiture</w:t>
      </w:r>
      <w:r w:rsidR="00C474C1">
        <w:t>.</w:t>
      </w:r>
    </w:p>
    <w:p w14:paraId="6DE16A6A" w14:textId="717398BF" w:rsidR="00C474C1" w:rsidRDefault="0094609C" w:rsidP="00C52F4A">
      <w:r>
        <w:t>— </w:t>
      </w:r>
      <w:r w:rsidR="00C52F4A" w:rsidRPr="00605EB6">
        <w:t>Est-ce que madame est avec vous</w:t>
      </w:r>
      <w:r w:rsidR="00C474C1">
        <w:t xml:space="preserve"> ? </w:t>
      </w:r>
      <w:r w:rsidR="00C52F4A" w:rsidRPr="00605EB6">
        <w:t>demanda Lucot au compagnon de la jeune femme</w:t>
      </w:r>
      <w:r w:rsidR="00C474C1">
        <w:t>.</w:t>
      </w:r>
    </w:p>
    <w:p w14:paraId="04F1F18F" w14:textId="789A5BD3" w:rsidR="00C474C1" w:rsidRDefault="0094609C" w:rsidP="00C52F4A">
      <w:r>
        <w:t>— </w:t>
      </w:r>
      <w:r w:rsidR="00C52F4A" w:rsidRPr="00605EB6">
        <w:t>Vous le voyez bien</w:t>
      </w:r>
      <w:r w:rsidR="00C474C1">
        <w:t xml:space="preserve">, </w:t>
      </w:r>
      <w:r w:rsidR="00C52F4A" w:rsidRPr="00605EB6">
        <w:t>répondit l</w:t>
      </w:r>
      <w:r w:rsidR="00C474C1">
        <w:t>’</w:t>
      </w:r>
      <w:r w:rsidR="00C52F4A" w:rsidRPr="00605EB6">
        <w:t>inconnu</w:t>
      </w:r>
      <w:r w:rsidR="00C474C1">
        <w:t xml:space="preserve">, </w:t>
      </w:r>
      <w:r w:rsidR="00C52F4A" w:rsidRPr="00605EB6">
        <w:t>qui parlait purement le français</w:t>
      </w:r>
      <w:r w:rsidR="00C474C1">
        <w:t>.</w:t>
      </w:r>
    </w:p>
    <w:p w14:paraId="56B6E3FE" w14:textId="25263D15" w:rsidR="00C474C1" w:rsidRDefault="0094609C" w:rsidP="00C52F4A">
      <w:r>
        <w:t>— </w:t>
      </w:r>
      <w:r w:rsidR="00C52F4A" w:rsidRPr="00605EB6">
        <w:t>C</w:t>
      </w:r>
      <w:r w:rsidR="00C474C1">
        <w:t>’</w:t>
      </w:r>
      <w:r w:rsidR="00C52F4A" w:rsidRPr="00605EB6">
        <w:t>est votre épouse</w:t>
      </w:r>
      <w:r w:rsidR="00C474C1">
        <w:t> ?</w:t>
      </w:r>
    </w:p>
    <w:p w14:paraId="06C88130" w14:textId="37C6418D" w:rsidR="00C474C1" w:rsidRDefault="0094609C" w:rsidP="00C52F4A">
      <w:r>
        <w:t>— </w:t>
      </w:r>
      <w:r w:rsidR="00C52F4A" w:rsidRPr="00605EB6">
        <w:t>Oui</w:t>
      </w:r>
      <w:r w:rsidR="00C474C1">
        <w:t xml:space="preserve">, </w:t>
      </w:r>
      <w:r w:rsidR="00C52F4A" w:rsidRPr="00605EB6">
        <w:t>c</w:t>
      </w:r>
      <w:r w:rsidR="00C474C1">
        <w:t>’</w:t>
      </w:r>
      <w:r w:rsidR="00C52F4A" w:rsidRPr="00605EB6">
        <w:t>est ma femme</w:t>
      </w:r>
      <w:r w:rsidR="00C474C1">
        <w:t>.</w:t>
      </w:r>
    </w:p>
    <w:p w14:paraId="0141E4C9" w14:textId="2A6C02AF" w:rsidR="00C474C1" w:rsidRDefault="0094609C" w:rsidP="00C52F4A">
      <w:r>
        <w:t>— </w:t>
      </w:r>
      <w:r w:rsidR="00C52F4A" w:rsidRPr="00605EB6">
        <w:t>Diable</w:t>
      </w:r>
      <w:r w:rsidR="00C474C1">
        <w:t xml:space="preserve">, </w:t>
      </w:r>
      <w:r w:rsidR="00C52F4A" w:rsidRPr="00605EB6">
        <w:t>diable</w:t>
      </w:r>
      <w:r w:rsidR="00C474C1">
        <w:t xml:space="preserve">, </w:t>
      </w:r>
      <w:r w:rsidR="00C52F4A" w:rsidRPr="00605EB6">
        <w:t>fit Lucot en se grattant l</w:t>
      </w:r>
      <w:r w:rsidR="00C474C1">
        <w:t>’</w:t>
      </w:r>
      <w:r w:rsidR="00C52F4A" w:rsidRPr="00605EB6">
        <w:t>oreille</w:t>
      </w:r>
      <w:r w:rsidR="00C474C1">
        <w:t>.</w:t>
      </w:r>
    </w:p>
    <w:p w14:paraId="10DEFF5A" w14:textId="4BB0B7FC" w:rsidR="00C474C1" w:rsidRDefault="0094609C" w:rsidP="00C52F4A">
      <w:r>
        <w:t>— </w:t>
      </w:r>
      <w:r w:rsidR="00C52F4A" w:rsidRPr="00605EB6">
        <w:t>Eh bien</w:t>
      </w:r>
      <w:r w:rsidR="00C474C1">
        <w:t> ?</w:t>
      </w:r>
    </w:p>
    <w:p w14:paraId="78217B63" w14:textId="70C95B8D" w:rsidR="00C474C1" w:rsidRDefault="0094609C" w:rsidP="00C52F4A">
      <w:r>
        <w:t>— </w:t>
      </w:r>
      <w:r w:rsidR="00C52F4A" w:rsidRPr="00605EB6">
        <w:t>Voilà</w:t>
      </w:r>
      <w:r w:rsidR="00C474C1">
        <w:t xml:space="preserve"> : </w:t>
      </w:r>
      <w:r w:rsidR="00C52F4A" w:rsidRPr="00605EB6">
        <w:t>c</w:t>
      </w:r>
      <w:r w:rsidR="00C474C1">
        <w:t>’</w:t>
      </w:r>
      <w:r w:rsidR="00C52F4A" w:rsidRPr="00605EB6">
        <w:t>est que je n</w:t>
      </w:r>
      <w:r w:rsidR="00C474C1">
        <w:t>’</w:t>
      </w:r>
      <w:r w:rsidR="00C52F4A" w:rsidRPr="00605EB6">
        <w:t>ai que trois places d</w:t>
      </w:r>
      <w:r w:rsidR="00C474C1">
        <w:t>’</w:t>
      </w:r>
      <w:r w:rsidR="00C52F4A" w:rsidRPr="00605EB6">
        <w:t>intérieur et une quatrième à côté de moi</w:t>
      </w:r>
      <w:r w:rsidR="00C474C1">
        <w:t xml:space="preserve">. </w:t>
      </w:r>
      <w:r w:rsidR="00C52F4A" w:rsidRPr="00605EB6">
        <w:t>Comme ces deux messieurs ont retenu deux places d</w:t>
      </w:r>
      <w:r w:rsidR="00C474C1">
        <w:t>’</w:t>
      </w:r>
      <w:r w:rsidR="00C52F4A" w:rsidRPr="00605EB6">
        <w:t>intérieur</w:t>
      </w:r>
      <w:r w:rsidR="00C474C1">
        <w:t xml:space="preserve">, </w:t>
      </w:r>
      <w:r w:rsidR="00C52F4A" w:rsidRPr="00605EB6">
        <w:t>il n</w:t>
      </w:r>
      <w:r w:rsidR="00C474C1">
        <w:t>’</w:t>
      </w:r>
      <w:r w:rsidR="00C52F4A" w:rsidRPr="00605EB6">
        <w:t>en reste plus qu</w:t>
      </w:r>
      <w:r w:rsidR="00C474C1">
        <w:t>’</w:t>
      </w:r>
      <w:r w:rsidR="00C52F4A" w:rsidRPr="00605EB6">
        <w:t>une pour votre épouse</w:t>
      </w:r>
      <w:r w:rsidR="00C474C1">
        <w:t>.</w:t>
      </w:r>
    </w:p>
    <w:p w14:paraId="647FBAC7" w14:textId="77777777" w:rsidR="00C474C1" w:rsidRDefault="00C52F4A" w:rsidP="00C52F4A">
      <w:r w:rsidRPr="00171093">
        <w:lastRenderedPageBreak/>
        <w:t>L</w:t>
      </w:r>
      <w:r w:rsidR="00C474C1">
        <w:t>’</w:t>
      </w:r>
      <w:r w:rsidRPr="00171093">
        <w:t>inconnu laissa voir sa vive contrariété</w:t>
      </w:r>
      <w:r w:rsidR="00C474C1">
        <w:t>.</w:t>
      </w:r>
    </w:p>
    <w:p w14:paraId="4D3EE749" w14:textId="22CA761C" w:rsidR="00C474C1" w:rsidRDefault="0094609C" w:rsidP="00C52F4A">
      <w:r>
        <w:t>— </w:t>
      </w:r>
      <w:r w:rsidR="00C52F4A" w:rsidRPr="00301E02">
        <w:t>Si ça ne vous fait rien de ne pas être à côté de votre épouse</w:t>
      </w:r>
      <w:r w:rsidR="00C474C1">
        <w:t xml:space="preserve">, </w:t>
      </w:r>
      <w:r w:rsidR="00C52F4A" w:rsidRPr="00301E02">
        <w:t>continua Lucot</w:t>
      </w:r>
      <w:r w:rsidR="00C474C1">
        <w:t xml:space="preserve">, </w:t>
      </w:r>
      <w:r w:rsidR="00C52F4A" w:rsidRPr="00301E02">
        <w:t>tout peut s</w:t>
      </w:r>
      <w:r w:rsidR="00C474C1">
        <w:t>’</w:t>
      </w:r>
      <w:r w:rsidR="00C52F4A" w:rsidRPr="00301E02">
        <w:t>arranger</w:t>
      </w:r>
      <w:r w:rsidR="00C474C1">
        <w:t xml:space="preserve">, </w:t>
      </w:r>
      <w:r w:rsidR="00C52F4A" w:rsidRPr="00301E02">
        <w:t>vous grimperez sur mon siège</w:t>
      </w:r>
      <w:r w:rsidR="00C474C1">
        <w:t xml:space="preserve"> : </w:t>
      </w:r>
      <w:r w:rsidR="00C52F4A" w:rsidRPr="00301E02">
        <w:t>Que voulez-vous</w:t>
      </w:r>
      <w:r w:rsidR="00C474C1">
        <w:t xml:space="preserve"> ? </w:t>
      </w:r>
      <w:r w:rsidR="00C52F4A" w:rsidRPr="00301E02">
        <w:t>À la guerre comme à la guerre</w:t>
      </w:r>
      <w:r w:rsidR="00C474C1">
        <w:t> !</w:t>
      </w:r>
    </w:p>
    <w:p w14:paraId="6B86B222" w14:textId="77777777" w:rsidR="00C474C1" w:rsidRDefault="00C52F4A" w:rsidP="00C52F4A">
      <w:r w:rsidRPr="00605EB6">
        <w:t>Comme si elle eût compris</w:t>
      </w:r>
      <w:r w:rsidR="00C474C1">
        <w:t xml:space="preserve">, </w:t>
      </w:r>
      <w:r w:rsidRPr="00605EB6">
        <w:t>la jeune femme se serra contre son mari avec un mouvement d</w:t>
      </w:r>
      <w:r w:rsidR="00C474C1">
        <w:t>’</w:t>
      </w:r>
      <w:r w:rsidRPr="00605EB6">
        <w:t>effroi</w:t>
      </w:r>
      <w:r w:rsidR="00C474C1">
        <w:t>.</w:t>
      </w:r>
    </w:p>
    <w:p w14:paraId="4ACFD18C" w14:textId="77777777" w:rsidR="00C474C1" w:rsidRDefault="00C52F4A" w:rsidP="00C52F4A">
      <w:r w:rsidRPr="00605EB6">
        <w:t>Celui-ci ne paraissait nullement satisfait de la proposition</w:t>
      </w:r>
      <w:r w:rsidR="00C474C1">
        <w:t xml:space="preserve">. </w:t>
      </w:r>
      <w:r w:rsidRPr="00605EB6">
        <w:t>Il était facile de voir qu</w:t>
      </w:r>
      <w:r w:rsidR="00C474C1">
        <w:t>’</w:t>
      </w:r>
      <w:r w:rsidRPr="00605EB6">
        <w:t>il ne pouvait se décider à laisser sa femme en compagnie de deux hommes qu</w:t>
      </w:r>
      <w:r w:rsidR="00C474C1">
        <w:t>’</w:t>
      </w:r>
      <w:r w:rsidRPr="00605EB6">
        <w:t>il ne connaissait point</w:t>
      </w:r>
      <w:r w:rsidR="00C474C1">
        <w:t>.</w:t>
      </w:r>
    </w:p>
    <w:p w14:paraId="18783E23" w14:textId="77777777" w:rsidR="00C474C1" w:rsidRDefault="00C52F4A" w:rsidP="00C52F4A">
      <w:r w:rsidRPr="00605EB6">
        <w:t>Alors</w:t>
      </w:r>
      <w:r w:rsidR="00C474C1">
        <w:t xml:space="preserve">, </w:t>
      </w:r>
      <w:r w:rsidRPr="00605EB6">
        <w:t>Princet</w:t>
      </w:r>
      <w:r w:rsidR="00C474C1">
        <w:t xml:space="preserve">, </w:t>
      </w:r>
      <w:r w:rsidRPr="00605EB6">
        <w:t>qui se tenait un peu à l</w:t>
      </w:r>
      <w:r w:rsidR="00C474C1">
        <w:t>’</w:t>
      </w:r>
      <w:r w:rsidRPr="00605EB6">
        <w:t>écart</w:t>
      </w:r>
      <w:r w:rsidR="00C474C1">
        <w:t xml:space="preserve">, </w:t>
      </w:r>
      <w:r w:rsidRPr="00605EB6">
        <w:t>s</w:t>
      </w:r>
      <w:r w:rsidR="00C474C1">
        <w:t>’</w:t>
      </w:r>
      <w:r w:rsidRPr="00605EB6">
        <w:t>avança sur un signe que lui fit Blaireau</w:t>
      </w:r>
      <w:r w:rsidR="00C474C1">
        <w:t>.</w:t>
      </w:r>
    </w:p>
    <w:p w14:paraId="6F9B65F9" w14:textId="467E076D" w:rsidR="00C474C1" w:rsidRDefault="0094609C" w:rsidP="00C52F4A">
      <w:r>
        <w:t>— </w:t>
      </w:r>
      <w:r w:rsidR="00C52F4A" w:rsidRPr="00605EB6">
        <w:t>Par exemple</w:t>
      </w:r>
      <w:r w:rsidR="00C474C1">
        <w:t xml:space="preserve">, </w:t>
      </w:r>
      <w:r w:rsidR="00C52F4A" w:rsidRPr="00605EB6">
        <w:t>dit-il</w:t>
      </w:r>
      <w:r w:rsidR="00C474C1">
        <w:t xml:space="preserve">, </w:t>
      </w:r>
      <w:r w:rsidR="00C52F4A" w:rsidRPr="00605EB6">
        <w:t>ça ne serait pas à faire que monsieur soit obligé de voyager séparé de madame son épouse</w:t>
      </w:r>
      <w:r w:rsidR="00C474C1">
        <w:t xml:space="preserve">. </w:t>
      </w:r>
      <w:r w:rsidR="00C52F4A" w:rsidRPr="00605EB6">
        <w:t>Non</w:t>
      </w:r>
      <w:r w:rsidR="00C474C1">
        <w:t xml:space="preserve">, </w:t>
      </w:r>
      <w:r w:rsidR="00C52F4A" w:rsidRPr="00605EB6">
        <w:t>pas de ça</w:t>
      </w:r>
      <w:r w:rsidR="00C474C1">
        <w:t xml:space="preserve">, </w:t>
      </w:r>
      <w:r w:rsidR="00C52F4A" w:rsidRPr="00605EB6">
        <w:t>je tranche la difficulté</w:t>
      </w:r>
      <w:r w:rsidR="00C474C1">
        <w:t xml:space="preserve">… </w:t>
      </w:r>
    </w:p>
    <w:p w14:paraId="5B4603DB" w14:textId="77777777" w:rsidR="00C474C1" w:rsidRDefault="00C474C1" w:rsidP="00C52F4A">
      <w:r>
        <w:t>» </w:t>
      </w:r>
      <w:r w:rsidR="00C52F4A" w:rsidRPr="00605EB6">
        <w:t>Mon bon monsieur</w:t>
      </w:r>
      <w:r>
        <w:t xml:space="preserve">, </w:t>
      </w:r>
      <w:r w:rsidR="00C52F4A" w:rsidRPr="00605EB6">
        <w:t>continua-t-il en s</w:t>
      </w:r>
      <w:r>
        <w:t>’</w:t>
      </w:r>
      <w:r w:rsidR="00C52F4A" w:rsidRPr="00605EB6">
        <w:t>adressant à l</w:t>
      </w:r>
      <w:r>
        <w:t>’</w:t>
      </w:r>
      <w:r w:rsidR="00C52F4A" w:rsidRPr="00605EB6">
        <w:t>inconnu</w:t>
      </w:r>
      <w:r>
        <w:t xml:space="preserve">, </w:t>
      </w:r>
      <w:r w:rsidR="00C52F4A" w:rsidRPr="00605EB6">
        <w:t>je vous cède ma place sous la capote et je m</w:t>
      </w:r>
      <w:r>
        <w:t>’</w:t>
      </w:r>
      <w:r w:rsidR="00C52F4A" w:rsidRPr="00605EB6">
        <w:t>installe à côté du courrier</w:t>
      </w:r>
      <w:r>
        <w:t xml:space="preserve">. </w:t>
      </w:r>
      <w:r w:rsidR="00C52F4A" w:rsidRPr="00605EB6">
        <w:t>Le temps menace de se remettre à la pluie</w:t>
      </w:r>
      <w:r>
        <w:t xml:space="preserve"> ; </w:t>
      </w:r>
      <w:r w:rsidR="00C52F4A" w:rsidRPr="00605EB6">
        <w:t>mais ça ne fait rien</w:t>
      </w:r>
      <w:r>
        <w:t xml:space="preserve">, </w:t>
      </w:r>
      <w:r w:rsidR="00C52F4A" w:rsidRPr="00605EB6">
        <w:t>je ne crains pas d</w:t>
      </w:r>
      <w:r>
        <w:t>’</w:t>
      </w:r>
      <w:r w:rsidR="00C52F4A" w:rsidRPr="00605EB6">
        <w:t>être mouillé</w:t>
      </w:r>
      <w:r>
        <w:t xml:space="preserve">, </w:t>
      </w:r>
      <w:r w:rsidR="00C52F4A" w:rsidRPr="00605EB6">
        <w:t>ma peau y est habituée</w:t>
      </w:r>
      <w:r>
        <w:t>.</w:t>
      </w:r>
    </w:p>
    <w:p w14:paraId="5B809AFD" w14:textId="77777777" w:rsidR="00C474C1" w:rsidRDefault="00C52F4A" w:rsidP="00C52F4A">
      <w:r w:rsidRPr="00605EB6">
        <w:t>L</w:t>
      </w:r>
      <w:r w:rsidR="00C474C1">
        <w:t>’</w:t>
      </w:r>
      <w:r w:rsidRPr="00605EB6">
        <w:t>inconnu se confondit en remerciements</w:t>
      </w:r>
      <w:r w:rsidR="00C474C1">
        <w:t>.</w:t>
      </w:r>
    </w:p>
    <w:p w14:paraId="38BB0FF2" w14:textId="65158046" w:rsidR="00C474C1" w:rsidRDefault="0094609C" w:rsidP="00C52F4A">
      <w:r>
        <w:t>— </w:t>
      </w:r>
      <w:r w:rsidR="00C52F4A" w:rsidRPr="00605EB6">
        <w:t>Laissez donc</w:t>
      </w:r>
      <w:r w:rsidR="00C474C1">
        <w:t xml:space="preserve">, </w:t>
      </w:r>
      <w:r w:rsidR="00C52F4A" w:rsidRPr="00605EB6">
        <w:t>interrompit Princet</w:t>
      </w:r>
      <w:r w:rsidR="00C474C1">
        <w:t xml:space="preserve">, </w:t>
      </w:r>
      <w:r w:rsidR="00C52F4A" w:rsidRPr="00605EB6">
        <w:t>c</w:t>
      </w:r>
      <w:r w:rsidR="00C474C1">
        <w:t>’</w:t>
      </w:r>
      <w:r w:rsidR="00C52F4A" w:rsidRPr="00605EB6">
        <w:t>est pas la peine</w:t>
      </w:r>
      <w:r w:rsidR="00C474C1">
        <w:t xml:space="preserve">. </w:t>
      </w:r>
      <w:r w:rsidR="00C52F4A" w:rsidRPr="00605EB6">
        <w:t>Quoique paysan</w:t>
      </w:r>
      <w:r w:rsidR="00C474C1">
        <w:t xml:space="preserve">, </w:t>
      </w:r>
      <w:r w:rsidR="00C52F4A" w:rsidRPr="00605EB6">
        <w:t>on sait vivre</w:t>
      </w:r>
      <w:r w:rsidR="00C474C1">
        <w:t xml:space="preserve"> ; </w:t>
      </w:r>
      <w:r w:rsidR="00C52F4A" w:rsidRPr="00605EB6">
        <w:t>faut toujours avoir des égards pour la plus belle moitié du genre humain</w:t>
      </w:r>
      <w:r w:rsidR="00C474C1">
        <w:t>.</w:t>
      </w:r>
    </w:p>
    <w:p w14:paraId="189DB7B0" w14:textId="77777777" w:rsidR="00C474C1" w:rsidRDefault="00C52F4A" w:rsidP="00C52F4A">
      <w:r w:rsidRPr="00605EB6">
        <w:t>La chose arrangée ainsi que le voulait Blaireau</w:t>
      </w:r>
      <w:r w:rsidR="00C474C1">
        <w:t xml:space="preserve">, </w:t>
      </w:r>
      <w:r w:rsidRPr="00605EB6">
        <w:t>on prit place dans le cabriolet</w:t>
      </w:r>
      <w:r w:rsidR="00C474C1">
        <w:t xml:space="preserve">, </w:t>
      </w:r>
      <w:r w:rsidRPr="00605EB6">
        <w:t>le mari entre sa femme et Blaireau</w:t>
      </w:r>
      <w:r w:rsidR="00C474C1">
        <w:t xml:space="preserve">. </w:t>
      </w:r>
      <w:r w:rsidRPr="00605EB6">
        <w:lastRenderedPageBreak/>
        <w:t>Lucot monta sur son siège dont Princet avait déjà pris la moitié</w:t>
      </w:r>
      <w:r w:rsidR="00C474C1">
        <w:t>.</w:t>
      </w:r>
    </w:p>
    <w:p w14:paraId="16A5156B" w14:textId="77777777" w:rsidR="00C474C1" w:rsidRDefault="00C52F4A" w:rsidP="00C52F4A">
      <w:r w:rsidRPr="00605EB6">
        <w:t>Deux coups de fouet cinglèrent les flancs des chevaux poussifs qui</w:t>
      </w:r>
      <w:r w:rsidR="00C474C1">
        <w:t xml:space="preserve">, </w:t>
      </w:r>
      <w:r w:rsidRPr="00605EB6">
        <w:t>après plusieurs mouvements de tête</w:t>
      </w:r>
      <w:r w:rsidR="00C474C1">
        <w:t xml:space="preserve">, </w:t>
      </w:r>
      <w:r w:rsidRPr="00605EB6">
        <w:t>lesquels exprimaient toute autre chose que l</w:t>
      </w:r>
      <w:r w:rsidR="00C474C1">
        <w:t>’</w:t>
      </w:r>
      <w:r w:rsidRPr="00605EB6">
        <w:t>allégresse</w:t>
      </w:r>
      <w:r w:rsidR="00C474C1">
        <w:t xml:space="preserve">, </w:t>
      </w:r>
      <w:r w:rsidRPr="00605EB6">
        <w:t>se décidèrent à partir au petit trot</w:t>
      </w:r>
      <w:r w:rsidR="00C474C1">
        <w:t>.</w:t>
      </w:r>
    </w:p>
    <w:p w14:paraId="0C826625" w14:textId="77777777" w:rsidR="00C474C1" w:rsidRDefault="00C52F4A" w:rsidP="00C52F4A">
      <w:r w:rsidRPr="00605EB6">
        <w:t>Un instant après on sortait de Varnejols</w:t>
      </w:r>
      <w:r w:rsidR="00C474C1">
        <w:t xml:space="preserve">, </w:t>
      </w:r>
      <w:r w:rsidRPr="00605EB6">
        <w:t>et</w:t>
      </w:r>
      <w:r w:rsidR="00C474C1">
        <w:t xml:space="preserve">, </w:t>
      </w:r>
      <w:r w:rsidRPr="00605EB6">
        <w:t>par un chemin de traverse</w:t>
      </w:r>
      <w:r w:rsidR="00C474C1">
        <w:t xml:space="preserve">, </w:t>
      </w:r>
      <w:r w:rsidRPr="00605EB6">
        <w:t>où l</w:t>
      </w:r>
      <w:r w:rsidR="00C474C1">
        <w:t>’</w:t>
      </w:r>
      <w:r w:rsidRPr="00605EB6">
        <w:t>eau des averses de la nuit coulait dans les ornières</w:t>
      </w:r>
      <w:r w:rsidR="00C474C1">
        <w:t xml:space="preserve">, </w:t>
      </w:r>
      <w:r w:rsidRPr="00605EB6">
        <w:t>on gagna la route de Verzéville</w:t>
      </w:r>
      <w:r w:rsidR="00C474C1">
        <w:t>.</w:t>
      </w:r>
    </w:p>
    <w:p w14:paraId="5780E75F" w14:textId="04E89345" w:rsidR="00C474C1" w:rsidRDefault="00C52F4A" w:rsidP="00C52F4A">
      <w:r w:rsidRPr="00605EB6">
        <w:t>Aiguillonné</w:t>
      </w:r>
      <w:r w:rsidR="00171093">
        <w:t>e</w:t>
      </w:r>
      <w:r w:rsidRPr="00605EB6">
        <w:t>s de temps à autre par la mèche du fouet</w:t>
      </w:r>
      <w:r w:rsidR="00C474C1">
        <w:t xml:space="preserve">, </w:t>
      </w:r>
      <w:r w:rsidRPr="00605EB6">
        <w:t xml:space="preserve">les jambes des chevaux semblèrent se déraidir et </w:t>
      </w:r>
      <w:r w:rsidR="003F777B">
        <w:t xml:space="preserve">les deux bêtes </w:t>
      </w:r>
      <w:r w:rsidRPr="00605EB6">
        <w:t>prirent une allure un peu plus vive</w:t>
      </w:r>
      <w:r w:rsidR="00C474C1">
        <w:t>.</w:t>
      </w:r>
    </w:p>
    <w:p w14:paraId="3082BC01" w14:textId="77777777" w:rsidR="00C474C1" w:rsidRDefault="00C52F4A" w:rsidP="00C52F4A">
      <w:r w:rsidRPr="00605EB6">
        <w:t>Son chapeau enfoncé sur ses yeux et le bas de sa figure enfoui dans son cache-nez</w:t>
      </w:r>
      <w:r w:rsidR="00C474C1">
        <w:t xml:space="preserve">, </w:t>
      </w:r>
      <w:r w:rsidRPr="00605EB6">
        <w:t>Blaireau restait silencieux</w:t>
      </w:r>
      <w:r w:rsidR="00C474C1">
        <w:t xml:space="preserve">, </w:t>
      </w:r>
      <w:r w:rsidRPr="00605EB6">
        <w:t>et</w:t>
      </w:r>
      <w:r w:rsidR="00C474C1">
        <w:t xml:space="preserve">, </w:t>
      </w:r>
      <w:r w:rsidRPr="00605EB6">
        <w:t>tout en réfléchissant</w:t>
      </w:r>
      <w:r w:rsidR="00C474C1">
        <w:t xml:space="preserve">, </w:t>
      </w:r>
      <w:r w:rsidRPr="00605EB6">
        <w:t>observait du coin de l</w:t>
      </w:r>
      <w:r w:rsidR="00C474C1">
        <w:t>’</w:t>
      </w:r>
      <w:r w:rsidRPr="00605EB6">
        <w:t>œil son compagnon de voyage</w:t>
      </w:r>
      <w:r w:rsidR="00C474C1">
        <w:t>.</w:t>
      </w:r>
    </w:p>
    <w:p w14:paraId="3CAF5385" w14:textId="29EB2090" w:rsidR="00C474C1" w:rsidRDefault="0094609C" w:rsidP="00C52F4A">
      <w:r>
        <w:t>— </w:t>
      </w:r>
      <w:r w:rsidR="00C52F4A" w:rsidRPr="00605EB6">
        <w:t>Madame est-elle bien à son aise</w:t>
      </w:r>
      <w:r w:rsidR="00C474C1">
        <w:t xml:space="preserve"> ? </w:t>
      </w:r>
      <w:r w:rsidR="00C52F4A" w:rsidRPr="00605EB6">
        <w:t>demanda-t-il tout à coup</w:t>
      </w:r>
      <w:r w:rsidR="00C474C1">
        <w:t xml:space="preserve"> ; </w:t>
      </w:r>
      <w:r w:rsidR="00C52F4A" w:rsidRPr="00605EB6">
        <w:t>ces voitures sont si étroites</w:t>
      </w:r>
      <w:r w:rsidR="00C474C1">
        <w:t xml:space="preserve">, </w:t>
      </w:r>
      <w:r w:rsidR="00C52F4A" w:rsidRPr="00605EB6">
        <w:t>si peu commodes</w:t>
      </w:r>
      <w:r w:rsidR="00C474C1">
        <w:t xml:space="preserve">… </w:t>
      </w:r>
      <w:r w:rsidR="00C52F4A" w:rsidRPr="00605EB6">
        <w:t>Serrez-vous contre moi</w:t>
      </w:r>
      <w:r w:rsidR="00C474C1">
        <w:t xml:space="preserve">, </w:t>
      </w:r>
      <w:r w:rsidR="00C52F4A" w:rsidRPr="00605EB6">
        <w:t>monsieur</w:t>
      </w:r>
      <w:r w:rsidR="00C474C1">
        <w:t xml:space="preserve">, </w:t>
      </w:r>
      <w:r w:rsidR="00C52F4A" w:rsidRPr="00605EB6">
        <w:t>ne craignez pas de me gêner</w:t>
      </w:r>
      <w:r w:rsidR="00C474C1">
        <w:t xml:space="preserve">, </w:t>
      </w:r>
      <w:r w:rsidR="00C52F4A" w:rsidRPr="00605EB6">
        <w:t>ajouta-t-il en se faisant petit dans son coin</w:t>
      </w:r>
      <w:r w:rsidR="00C474C1">
        <w:t>.</w:t>
      </w:r>
    </w:p>
    <w:p w14:paraId="55729086" w14:textId="71D18F19" w:rsidR="00C474C1" w:rsidRDefault="0094609C" w:rsidP="00C52F4A">
      <w:r>
        <w:t>— </w:t>
      </w:r>
      <w:r w:rsidR="00C52F4A" w:rsidRPr="00605EB6">
        <w:t>Vous êtes bien bon</w:t>
      </w:r>
      <w:r w:rsidR="00C474C1">
        <w:t xml:space="preserve">, </w:t>
      </w:r>
      <w:r w:rsidR="00C52F4A" w:rsidRPr="00605EB6">
        <w:t>monsieur</w:t>
      </w:r>
      <w:r w:rsidR="00C474C1">
        <w:t xml:space="preserve"> ; </w:t>
      </w:r>
      <w:r w:rsidR="00C52F4A" w:rsidRPr="00605EB6">
        <w:t>merci</w:t>
      </w:r>
      <w:r w:rsidR="00C474C1">
        <w:t xml:space="preserve">, </w:t>
      </w:r>
      <w:r w:rsidR="00C52F4A" w:rsidRPr="00605EB6">
        <w:t>répondit le jeune homme</w:t>
      </w:r>
      <w:r w:rsidR="00C474C1">
        <w:t>.</w:t>
      </w:r>
    </w:p>
    <w:p w14:paraId="74FBE27E" w14:textId="77777777" w:rsidR="00C474C1" w:rsidRDefault="00C52F4A" w:rsidP="00C52F4A">
      <w:r w:rsidRPr="00605EB6">
        <w:t>Et il se rapprocha du voyageur complaisant pour laisser à sa compagne une plus large place</w:t>
      </w:r>
      <w:r w:rsidR="00C474C1">
        <w:t>.</w:t>
      </w:r>
    </w:p>
    <w:p w14:paraId="1F4CD1AD" w14:textId="77777777" w:rsidR="00C474C1" w:rsidRDefault="00C52F4A" w:rsidP="00C52F4A">
      <w:r w:rsidRPr="00605EB6">
        <w:t>La glace était rompue</w:t>
      </w:r>
      <w:r w:rsidR="00C474C1">
        <w:t xml:space="preserve">. </w:t>
      </w:r>
      <w:r w:rsidRPr="00605EB6">
        <w:t>On allait pouvoir causer</w:t>
      </w:r>
      <w:r w:rsidR="00C474C1">
        <w:t>.</w:t>
      </w:r>
    </w:p>
    <w:p w14:paraId="6D64707A" w14:textId="2FB50283" w:rsidR="00C474C1" w:rsidRDefault="0094609C" w:rsidP="00C52F4A">
      <w:r>
        <w:t>— </w:t>
      </w:r>
      <w:r w:rsidR="00C52F4A" w:rsidRPr="00605EB6">
        <w:t>À d</w:t>
      </w:r>
      <w:r w:rsidR="00C474C1">
        <w:t>’</w:t>
      </w:r>
      <w:r w:rsidR="00C52F4A" w:rsidRPr="00605EB6">
        <w:t>autres</w:t>
      </w:r>
      <w:r w:rsidR="00C474C1">
        <w:t xml:space="preserve"> ! </w:t>
      </w:r>
      <w:r w:rsidR="00C52F4A" w:rsidRPr="00605EB6">
        <w:t>fit Blaireau après un assez long silence</w:t>
      </w:r>
      <w:r w:rsidR="00C474C1">
        <w:t xml:space="preserve"> ; </w:t>
      </w:r>
      <w:r w:rsidR="00C52F4A" w:rsidRPr="00605EB6">
        <w:t>maintenant voilà le vent qui souffle dans la capote comme s</w:t>
      </w:r>
      <w:r w:rsidR="00C474C1">
        <w:t>’</w:t>
      </w:r>
      <w:r w:rsidR="00C52F4A" w:rsidRPr="00605EB6">
        <w:t>il y cherchait les ailes d</w:t>
      </w:r>
      <w:r w:rsidR="00C474C1">
        <w:t>’</w:t>
      </w:r>
      <w:r w:rsidR="00C52F4A" w:rsidRPr="00605EB6">
        <w:t>un moulin à vent</w:t>
      </w:r>
      <w:r w:rsidR="00C474C1">
        <w:t xml:space="preserve">… </w:t>
      </w:r>
      <w:r w:rsidR="00C52F4A" w:rsidRPr="00605EB6">
        <w:t>Et la pluie qui s</w:t>
      </w:r>
      <w:r w:rsidR="00C474C1">
        <w:t>’</w:t>
      </w:r>
      <w:r w:rsidR="00C52F4A" w:rsidRPr="00605EB6">
        <w:t xml:space="preserve">en </w:t>
      </w:r>
      <w:r w:rsidR="00C52F4A" w:rsidRPr="00605EB6">
        <w:lastRenderedPageBreak/>
        <w:t>mêle</w:t>
      </w:r>
      <w:r w:rsidR="00C474C1">
        <w:t xml:space="preserve"> !… </w:t>
      </w:r>
      <w:r w:rsidR="00C52F4A" w:rsidRPr="00605EB6">
        <w:t>Quel chien de temps</w:t>
      </w:r>
      <w:r w:rsidR="00C474C1">
        <w:t xml:space="preserve"> ! </w:t>
      </w:r>
      <w:r w:rsidR="00C52F4A" w:rsidRPr="00605EB6">
        <w:t>Dans nos pays montagneux</w:t>
      </w:r>
      <w:r w:rsidR="00C474C1">
        <w:t xml:space="preserve">, </w:t>
      </w:r>
      <w:r w:rsidR="00C52F4A" w:rsidRPr="00605EB6">
        <w:t>en cette saison</w:t>
      </w:r>
      <w:r w:rsidR="00C474C1">
        <w:t xml:space="preserve">, </w:t>
      </w:r>
      <w:r w:rsidR="00C52F4A" w:rsidRPr="00605EB6">
        <w:t>il faut s</w:t>
      </w:r>
      <w:r w:rsidR="00C474C1">
        <w:t>’</w:t>
      </w:r>
      <w:r w:rsidR="00C52F4A" w:rsidRPr="00605EB6">
        <w:t>attendre à cela tous les jours</w:t>
      </w:r>
      <w:r w:rsidR="00C474C1">
        <w:t>.</w:t>
      </w:r>
    </w:p>
    <w:p w14:paraId="313EE685" w14:textId="77777777" w:rsidR="00C474C1" w:rsidRDefault="00C52F4A" w:rsidP="00C52F4A">
      <w:r w:rsidRPr="00605EB6">
        <w:t>Une pluie fine et froide commençait en effet à tomber</w:t>
      </w:r>
      <w:r w:rsidR="00C474C1">
        <w:t xml:space="preserve"> ; </w:t>
      </w:r>
      <w:r w:rsidRPr="00605EB6">
        <w:t>fouettée par le vent</w:t>
      </w:r>
      <w:r w:rsidR="00C474C1">
        <w:t xml:space="preserve">, </w:t>
      </w:r>
      <w:r w:rsidRPr="00605EB6">
        <w:t>elle crépitait sur le cuir dur de la capote</w:t>
      </w:r>
      <w:r w:rsidR="00C474C1">
        <w:t>.</w:t>
      </w:r>
    </w:p>
    <w:p w14:paraId="04D11141" w14:textId="77777777" w:rsidR="00C474C1" w:rsidRDefault="00C52F4A" w:rsidP="00C52F4A">
      <w:r w:rsidRPr="00605EB6">
        <w:t>La jeune femme s</w:t>
      </w:r>
      <w:r w:rsidR="00C474C1">
        <w:t>’</w:t>
      </w:r>
      <w:r w:rsidRPr="00605EB6">
        <w:t>enveloppait en se serrant frileusement dans son tartan de laine</w:t>
      </w:r>
      <w:r w:rsidR="00C474C1">
        <w:t>.</w:t>
      </w:r>
    </w:p>
    <w:p w14:paraId="1843436F" w14:textId="5BBC460A" w:rsidR="00C474C1" w:rsidRDefault="0094609C" w:rsidP="00C52F4A">
      <w:r>
        <w:t>— </w:t>
      </w:r>
      <w:r w:rsidR="00C52F4A" w:rsidRPr="00605EB6">
        <w:t>Oh</w:t>
      </w:r>
      <w:r w:rsidR="00C474C1">
        <w:t xml:space="preserve"> ! </w:t>
      </w:r>
      <w:r w:rsidR="00C52F4A" w:rsidRPr="00605EB6">
        <w:t>il ne faut pas que votre dame prenne froid</w:t>
      </w:r>
      <w:r w:rsidR="00C474C1">
        <w:t xml:space="preserve">, </w:t>
      </w:r>
      <w:r w:rsidR="00C52F4A" w:rsidRPr="00605EB6">
        <w:t>monsieur</w:t>
      </w:r>
      <w:r w:rsidR="00C474C1">
        <w:t xml:space="preserve">, </w:t>
      </w:r>
      <w:r w:rsidR="00C52F4A" w:rsidRPr="00605EB6">
        <w:t>continua Blaireau d</w:t>
      </w:r>
      <w:r w:rsidR="00C474C1">
        <w:t>’</w:t>
      </w:r>
      <w:r w:rsidR="00C52F4A" w:rsidRPr="00605EB6">
        <w:t>une voix empressée et pleine d</w:t>
      </w:r>
      <w:r w:rsidR="00C474C1">
        <w:t>’</w:t>
      </w:r>
      <w:r w:rsidR="00C52F4A" w:rsidRPr="00605EB6">
        <w:t>intérêt</w:t>
      </w:r>
      <w:r w:rsidR="00C474C1">
        <w:t xml:space="preserve"> ; </w:t>
      </w:r>
      <w:r w:rsidR="00C52F4A" w:rsidRPr="00605EB6">
        <w:t>si vous le voulez bien</w:t>
      </w:r>
      <w:r w:rsidR="00C474C1">
        <w:t xml:space="preserve">, </w:t>
      </w:r>
      <w:r w:rsidR="00C52F4A" w:rsidRPr="00605EB6">
        <w:t>nous fermerons</w:t>
      </w:r>
      <w:r w:rsidR="00C474C1">
        <w:t>.</w:t>
      </w:r>
    </w:p>
    <w:p w14:paraId="04A64465" w14:textId="5387820C" w:rsidR="00C474C1" w:rsidRDefault="0094609C" w:rsidP="00C52F4A">
      <w:r>
        <w:t>— </w:t>
      </w:r>
      <w:r w:rsidR="00C52F4A" w:rsidRPr="00605EB6">
        <w:t>Comment</w:t>
      </w:r>
      <w:r w:rsidR="00C474C1">
        <w:t xml:space="preserve"> ? </w:t>
      </w:r>
      <w:r w:rsidR="00C52F4A" w:rsidRPr="00605EB6">
        <w:t>demanda l</w:t>
      </w:r>
      <w:r w:rsidR="00C474C1">
        <w:t>’</w:t>
      </w:r>
      <w:r w:rsidR="00C52F4A" w:rsidRPr="00605EB6">
        <w:t>inconnu qui n</w:t>
      </w:r>
      <w:r w:rsidR="00C474C1">
        <w:t>’</w:t>
      </w:r>
      <w:r w:rsidR="00C52F4A" w:rsidRPr="00605EB6">
        <w:t>avait probablement pas encore remarqué les panneaux vitrés attachés au-dessus de sa tête</w:t>
      </w:r>
      <w:r w:rsidR="00C474C1">
        <w:t>.</w:t>
      </w:r>
    </w:p>
    <w:p w14:paraId="386B8887" w14:textId="3BD6E5C6" w:rsidR="00C474C1" w:rsidRDefault="0094609C" w:rsidP="00C52F4A">
      <w:r>
        <w:t>— </w:t>
      </w:r>
      <w:r w:rsidR="00C52F4A" w:rsidRPr="00605EB6">
        <w:t>La chose n</w:t>
      </w:r>
      <w:r w:rsidR="00C474C1">
        <w:t>’</w:t>
      </w:r>
      <w:r w:rsidR="00C52F4A" w:rsidRPr="00605EB6">
        <w:t>est pas difficile</w:t>
      </w:r>
      <w:r w:rsidR="00C474C1">
        <w:t xml:space="preserve">, </w:t>
      </w:r>
      <w:r w:rsidR="00C52F4A" w:rsidRPr="00605EB6">
        <w:t>vous allez voir</w:t>
      </w:r>
      <w:r w:rsidR="00C474C1">
        <w:t>.</w:t>
      </w:r>
    </w:p>
    <w:p w14:paraId="0523913F" w14:textId="77777777" w:rsidR="00C474C1" w:rsidRDefault="00C52F4A" w:rsidP="00C52F4A">
      <w:r w:rsidRPr="00605EB6">
        <w:t>Et Blaireau se mit en devoir de détacher les panneaux</w:t>
      </w:r>
      <w:r w:rsidR="00C474C1">
        <w:t xml:space="preserve">, </w:t>
      </w:r>
      <w:r w:rsidRPr="00605EB6">
        <w:t>qu</w:t>
      </w:r>
      <w:r w:rsidR="00C474C1">
        <w:t>’</w:t>
      </w:r>
      <w:r w:rsidRPr="00605EB6">
        <w:t>il fit tomber sur une rainure faite dans la barre de bois du tablier</w:t>
      </w:r>
      <w:r w:rsidR="00C474C1">
        <w:t>.</w:t>
      </w:r>
    </w:p>
    <w:p w14:paraId="346F3A5B" w14:textId="77777777" w:rsidR="00C474C1" w:rsidRDefault="00C52F4A" w:rsidP="00C52F4A">
      <w:r w:rsidRPr="00605EB6">
        <w:t>Un sourire gracieux de la jeune femme le remercia</w:t>
      </w:r>
      <w:r w:rsidR="00C474C1">
        <w:t>.</w:t>
      </w:r>
    </w:p>
    <w:p w14:paraId="709F27C2" w14:textId="49223E59" w:rsidR="00C474C1" w:rsidRDefault="0094609C" w:rsidP="00C52F4A">
      <w:r>
        <w:t>— </w:t>
      </w:r>
      <w:r w:rsidR="00C52F4A" w:rsidRPr="00605EB6">
        <w:t>Vous êtes mille fois bon</w:t>
      </w:r>
      <w:r w:rsidR="00C474C1">
        <w:t xml:space="preserve">, </w:t>
      </w:r>
      <w:r w:rsidR="00C52F4A" w:rsidRPr="00605EB6">
        <w:t>monsieur</w:t>
      </w:r>
      <w:r w:rsidR="00C474C1">
        <w:t xml:space="preserve">, </w:t>
      </w:r>
      <w:r w:rsidR="00C52F4A" w:rsidRPr="00605EB6">
        <w:t>dit le mari</w:t>
      </w:r>
      <w:r w:rsidR="00C474C1">
        <w:t>.</w:t>
      </w:r>
    </w:p>
    <w:p w14:paraId="3E4F08C9" w14:textId="77777777" w:rsidR="00C474C1" w:rsidRDefault="00C52F4A" w:rsidP="00C52F4A">
      <w:r w:rsidRPr="00605EB6">
        <w:t>Il ajouta</w:t>
      </w:r>
      <w:r w:rsidR="00C474C1">
        <w:t> :</w:t>
      </w:r>
    </w:p>
    <w:p w14:paraId="16D45201" w14:textId="4C3A2956" w:rsidR="00C474C1" w:rsidRDefault="0094609C" w:rsidP="00C52F4A">
      <w:r>
        <w:t>— </w:t>
      </w:r>
      <w:r w:rsidR="00C52F4A" w:rsidRPr="00605EB6">
        <w:t xml:space="preserve">Voilà un système de fermeture </w:t>
      </w:r>
      <w:r w:rsidR="00F80B03">
        <w:t>très</w:t>
      </w:r>
      <w:r w:rsidR="00F80B03" w:rsidRPr="00605EB6">
        <w:t xml:space="preserve"> </w:t>
      </w:r>
      <w:r w:rsidR="00C52F4A" w:rsidRPr="00605EB6">
        <w:t>ingénieux</w:t>
      </w:r>
      <w:r w:rsidR="00C474C1">
        <w:t xml:space="preserve">, </w:t>
      </w:r>
      <w:r w:rsidR="00C52F4A" w:rsidRPr="00605EB6">
        <w:t>que je ne connaissais point</w:t>
      </w:r>
      <w:r w:rsidR="00C474C1">
        <w:t>.</w:t>
      </w:r>
    </w:p>
    <w:p w14:paraId="32240297" w14:textId="289D17D3" w:rsidR="00C474C1" w:rsidRDefault="0094609C" w:rsidP="00C52F4A">
      <w:r>
        <w:t>— </w:t>
      </w:r>
      <w:r w:rsidR="00C52F4A" w:rsidRPr="00605EB6">
        <w:t>Oh</w:t>
      </w:r>
      <w:r w:rsidR="00C474C1">
        <w:t xml:space="preserve"> ! </w:t>
      </w:r>
      <w:r w:rsidR="00C52F4A" w:rsidRPr="00605EB6">
        <w:t>tout à fait primitif</w:t>
      </w:r>
      <w:r w:rsidR="00C474C1">
        <w:t xml:space="preserve">, </w:t>
      </w:r>
      <w:r w:rsidR="00C52F4A" w:rsidRPr="00605EB6">
        <w:t>dit Blaireau</w:t>
      </w:r>
      <w:r w:rsidR="00C474C1">
        <w:t xml:space="preserve">. </w:t>
      </w:r>
      <w:r w:rsidR="00C52F4A" w:rsidRPr="00605EB6">
        <w:t>Maintenant me voilà tranquille et vous aussi</w:t>
      </w:r>
      <w:r w:rsidR="00C474C1">
        <w:t xml:space="preserve">, </w:t>
      </w:r>
      <w:r w:rsidR="00C52F4A" w:rsidRPr="00605EB6">
        <w:t>n</w:t>
      </w:r>
      <w:r w:rsidR="00C474C1">
        <w:t>’</w:t>
      </w:r>
      <w:r w:rsidR="00C52F4A" w:rsidRPr="00605EB6">
        <w:t>est-ce pas</w:t>
      </w:r>
      <w:r w:rsidR="00C474C1">
        <w:t xml:space="preserve"> ? </w:t>
      </w:r>
      <w:r w:rsidR="00C52F4A" w:rsidRPr="00605EB6">
        <w:t>Votre dame ne sentira plus ni le vent ni la pluie</w:t>
      </w:r>
      <w:r w:rsidR="00C474C1">
        <w:t xml:space="preserve">. </w:t>
      </w:r>
      <w:r w:rsidR="00C52F4A" w:rsidRPr="00605EB6">
        <w:t>Vilain temps pour voyager</w:t>
      </w:r>
      <w:r w:rsidR="00C474C1">
        <w:t xml:space="preserve">, </w:t>
      </w:r>
      <w:r w:rsidR="00C52F4A" w:rsidRPr="00605EB6">
        <w:t>monsieur</w:t>
      </w:r>
      <w:r w:rsidR="00C474C1">
        <w:t xml:space="preserve"> ; </w:t>
      </w:r>
      <w:r w:rsidR="00C52F4A" w:rsidRPr="00605EB6">
        <w:t>mais voilà</w:t>
      </w:r>
      <w:r w:rsidR="00C474C1">
        <w:t xml:space="preserve">, </w:t>
      </w:r>
      <w:r w:rsidR="00C52F4A" w:rsidRPr="00605EB6">
        <w:t>il faut travailler</w:t>
      </w:r>
      <w:r w:rsidR="00C474C1">
        <w:t xml:space="preserve">, </w:t>
      </w:r>
      <w:r w:rsidR="00C52F4A" w:rsidRPr="00605EB6">
        <w:t>les affaires</w:t>
      </w:r>
      <w:r w:rsidR="00C474C1">
        <w:t>…</w:t>
      </w:r>
    </w:p>
    <w:p w14:paraId="29FB03F6" w14:textId="77777777" w:rsidR="00C474C1" w:rsidRDefault="00C52F4A" w:rsidP="00C52F4A">
      <w:r w:rsidRPr="00605EB6">
        <w:t>Après une pause</w:t>
      </w:r>
      <w:r w:rsidR="00C474C1">
        <w:t> :</w:t>
      </w:r>
    </w:p>
    <w:p w14:paraId="6121DE5B" w14:textId="196C65D4" w:rsidR="00C474C1" w:rsidRDefault="0094609C" w:rsidP="00C52F4A">
      <w:r>
        <w:lastRenderedPageBreak/>
        <w:t>— </w:t>
      </w:r>
      <w:r w:rsidR="00C52F4A" w:rsidRPr="00605EB6">
        <w:t>Est-ce que vous êtes de nos pays</w:t>
      </w:r>
      <w:r w:rsidR="00C474C1">
        <w:t> ?</w:t>
      </w:r>
    </w:p>
    <w:p w14:paraId="4B93821E" w14:textId="6E4D3B37" w:rsidR="00C474C1" w:rsidRDefault="0094609C" w:rsidP="00C52F4A">
      <w:r>
        <w:t>— </w:t>
      </w:r>
      <w:r w:rsidR="00C52F4A" w:rsidRPr="00605EB6">
        <w:t>Non</w:t>
      </w:r>
      <w:r w:rsidR="00C474C1">
        <w:t xml:space="preserve">, </w:t>
      </w:r>
      <w:r w:rsidR="00C52F4A" w:rsidRPr="00605EB6">
        <w:t>monsieur</w:t>
      </w:r>
      <w:r w:rsidR="00C474C1">
        <w:t xml:space="preserve">, </w:t>
      </w:r>
      <w:r w:rsidR="00C52F4A" w:rsidRPr="00605EB6">
        <w:t>et je ne connais pas du tout la Lorraine</w:t>
      </w:r>
      <w:r w:rsidR="00C474C1">
        <w:t xml:space="preserve">, </w:t>
      </w:r>
      <w:r w:rsidR="00C52F4A" w:rsidRPr="00605EB6">
        <w:t>où je viens pour la première fois</w:t>
      </w:r>
      <w:r w:rsidR="00C474C1">
        <w:t>.</w:t>
      </w:r>
    </w:p>
    <w:p w14:paraId="42258DBE" w14:textId="3B8848F6" w:rsidR="00C474C1" w:rsidRDefault="0094609C" w:rsidP="00C52F4A">
      <w:r>
        <w:t>— </w:t>
      </w:r>
      <w:r w:rsidR="00C52F4A" w:rsidRPr="00605EB6">
        <w:t>Monsieur arrive de loin</w:t>
      </w:r>
      <w:r w:rsidR="00C474C1">
        <w:t> ?</w:t>
      </w:r>
    </w:p>
    <w:p w14:paraId="767E7421" w14:textId="70DB6166" w:rsidR="00C474C1" w:rsidRDefault="0094609C" w:rsidP="00C52F4A">
      <w:r>
        <w:t>— </w:t>
      </w:r>
      <w:r w:rsidR="00C52F4A" w:rsidRPr="00605EB6">
        <w:t>Oui</w:t>
      </w:r>
      <w:r w:rsidR="00C474C1">
        <w:t xml:space="preserve">, </w:t>
      </w:r>
      <w:r w:rsidR="00C52F4A" w:rsidRPr="00605EB6">
        <w:t>de loin</w:t>
      </w:r>
      <w:r w:rsidR="00C474C1">
        <w:t xml:space="preserve">, </w:t>
      </w:r>
      <w:r w:rsidR="00C52F4A" w:rsidRPr="00605EB6">
        <w:t>de très loin</w:t>
      </w:r>
      <w:r w:rsidR="00C474C1">
        <w:t>.</w:t>
      </w:r>
    </w:p>
    <w:p w14:paraId="075616E2" w14:textId="14A2D6AE" w:rsidR="00C474C1" w:rsidRDefault="0094609C" w:rsidP="00C52F4A">
      <w:r>
        <w:t>— </w:t>
      </w:r>
      <w:r w:rsidR="00C52F4A" w:rsidRPr="00605EB6">
        <w:t>Mais vous êtes Français</w:t>
      </w:r>
      <w:r w:rsidR="00C474C1">
        <w:t xml:space="preserve">, </w:t>
      </w:r>
      <w:r w:rsidR="00C52F4A" w:rsidRPr="00605EB6">
        <w:t>pas vrai</w:t>
      </w:r>
      <w:r w:rsidR="00C474C1">
        <w:t xml:space="preserve"> ? </w:t>
      </w:r>
      <w:r w:rsidR="00C52F4A" w:rsidRPr="00605EB6">
        <w:t>Je reconnais cela à votre parler</w:t>
      </w:r>
      <w:r w:rsidR="00C474C1">
        <w:t>.</w:t>
      </w:r>
    </w:p>
    <w:p w14:paraId="2237921C" w14:textId="525064E4" w:rsidR="00C474C1" w:rsidRDefault="0094609C" w:rsidP="00C52F4A">
      <w:r>
        <w:t>— </w:t>
      </w:r>
      <w:r w:rsidR="00C52F4A" w:rsidRPr="00605EB6">
        <w:t>Oui</w:t>
      </w:r>
      <w:r w:rsidR="00C474C1">
        <w:t xml:space="preserve">, </w:t>
      </w:r>
      <w:r w:rsidR="00C52F4A" w:rsidRPr="00605EB6">
        <w:t>je suis né en France</w:t>
      </w:r>
      <w:r w:rsidR="00C474C1">
        <w:t xml:space="preserve">, </w:t>
      </w:r>
      <w:r w:rsidR="00C52F4A" w:rsidRPr="00605EB6">
        <w:t>pas bien loin de Paris</w:t>
      </w:r>
      <w:r w:rsidR="00C474C1">
        <w:t xml:space="preserve"> ; </w:t>
      </w:r>
      <w:r w:rsidR="00C52F4A" w:rsidRPr="00605EB6">
        <w:t>mais j</w:t>
      </w:r>
      <w:r w:rsidR="00C474C1">
        <w:t>’</w:t>
      </w:r>
      <w:r w:rsidR="00C52F4A" w:rsidRPr="00605EB6">
        <w:t>étais jeune encore quand j</w:t>
      </w:r>
      <w:r w:rsidR="00C474C1">
        <w:t>’</w:t>
      </w:r>
      <w:r w:rsidR="00C52F4A" w:rsidRPr="00605EB6">
        <w:t>ai quitté les bords de la Seine pour aller au delà des mers</w:t>
      </w:r>
      <w:r w:rsidR="00C474C1">
        <w:t>.</w:t>
      </w:r>
    </w:p>
    <w:p w14:paraId="4575FC2F" w14:textId="0BAE9657" w:rsidR="00C474C1" w:rsidRDefault="0094609C" w:rsidP="00C52F4A">
      <w:r>
        <w:t>— </w:t>
      </w:r>
      <w:r w:rsidR="00C52F4A" w:rsidRPr="00605EB6">
        <w:t>Ah</w:t>
      </w:r>
      <w:r w:rsidR="00C474C1">
        <w:t xml:space="preserve"> ! </w:t>
      </w:r>
      <w:r w:rsidR="00C52F4A" w:rsidRPr="00605EB6">
        <w:t>comme cela doit vous sembler bon de revoir la patrie</w:t>
      </w:r>
      <w:r w:rsidR="00C474C1">
        <w:t> ?</w:t>
      </w:r>
    </w:p>
    <w:p w14:paraId="0C1EE7A2" w14:textId="42A50B24" w:rsidR="00C474C1" w:rsidRDefault="0094609C" w:rsidP="00C52F4A">
      <w:r>
        <w:t>— </w:t>
      </w:r>
      <w:r w:rsidR="00C52F4A" w:rsidRPr="00605EB6">
        <w:t>Oui</w:t>
      </w:r>
      <w:r w:rsidR="00C474C1">
        <w:t xml:space="preserve">, </w:t>
      </w:r>
      <w:r w:rsidR="00C52F4A" w:rsidRPr="00605EB6">
        <w:t>c</w:t>
      </w:r>
      <w:r w:rsidR="00C474C1">
        <w:t>’</w:t>
      </w:r>
      <w:r w:rsidR="00C52F4A" w:rsidRPr="00605EB6">
        <w:t>est une joie réelle</w:t>
      </w:r>
      <w:r w:rsidR="00C474C1">
        <w:t xml:space="preserve"> ; </w:t>
      </w:r>
      <w:r w:rsidR="00C52F4A" w:rsidRPr="00605EB6">
        <w:t>seulement elle est mélangée de tristesse et d</w:t>
      </w:r>
      <w:r w:rsidR="00C474C1">
        <w:t>’</w:t>
      </w:r>
      <w:r w:rsidR="00C52F4A" w:rsidRPr="00605EB6">
        <w:t>amertume</w:t>
      </w:r>
      <w:r w:rsidR="00C474C1">
        <w:t>.</w:t>
      </w:r>
    </w:p>
    <w:p w14:paraId="24B17F53" w14:textId="0A319598" w:rsidR="00C474C1" w:rsidRDefault="0094609C" w:rsidP="00C52F4A">
      <w:r>
        <w:t>— </w:t>
      </w:r>
      <w:r w:rsidR="00C52F4A" w:rsidRPr="00605EB6">
        <w:t>Je comprends</w:t>
      </w:r>
      <w:r w:rsidR="00C474C1">
        <w:t xml:space="preserve">, </w:t>
      </w:r>
      <w:r w:rsidR="00C52F4A" w:rsidRPr="00605EB6">
        <w:t>je comprends</w:t>
      </w:r>
      <w:r w:rsidR="00C474C1">
        <w:t xml:space="preserve">… </w:t>
      </w:r>
      <w:r w:rsidR="00C52F4A" w:rsidRPr="00605EB6">
        <w:t>la mort a fait des siennes</w:t>
      </w:r>
      <w:r w:rsidR="00C474C1">
        <w:t xml:space="preserve"> : </w:t>
      </w:r>
      <w:r w:rsidR="00C52F4A" w:rsidRPr="00605EB6">
        <w:t>vous ne retrouvez pas en France tous ceux que vous y avez laissés</w:t>
      </w:r>
      <w:r w:rsidR="00C474C1">
        <w:t xml:space="preserve">. </w:t>
      </w:r>
      <w:r w:rsidR="00C52F4A" w:rsidRPr="00605EB6">
        <w:t>Que voulez-vous</w:t>
      </w:r>
      <w:r w:rsidR="00C474C1">
        <w:t xml:space="preserve">, ? </w:t>
      </w:r>
      <w:r w:rsidR="00C52F4A" w:rsidRPr="00605EB6">
        <w:t>c</w:t>
      </w:r>
      <w:r w:rsidR="00C474C1">
        <w:t>’</w:t>
      </w:r>
      <w:r w:rsidR="00C52F4A" w:rsidRPr="00605EB6">
        <w:t>est comme ça en ce monde</w:t>
      </w:r>
      <w:r w:rsidR="00C474C1">
        <w:t xml:space="preserve">, </w:t>
      </w:r>
      <w:r w:rsidR="00C52F4A" w:rsidRPr="00605EB6">
        <w:t>chacun a ses peines</w:t>
      </w:r>
      <w:r w:rsidR="00C474C1">
        <w:t xml:space="preserve">. </w:t>
      </w:r>
      <w:r w:rsidR="00C52F4A" w:rsidRPr="00605EB6">
        <w:t>Allez-vous plus loin que Verzéville</w:t>
      </w:r>
      <w:r w:rsidR="00C474C1">
        <w:t> ?</w:t>
      </w:r>
    </w:p>
    <w:p w14:paraId="4C7DFECB" w14:textId="0420F5CD" w:rsidR="00C474C1" w:rsidRDefault="0094609C" w:rsidP="00C52F4A">
      <w:r>
        <w:t>— </w:t>
      </w:r>
      <w:r w:rsidR="00C52F4A" w:rsidRPr="00605EB6">
        <w:t>Un peu plus loin</w:t>
      </w:r>
      <w:r w:rsidR="00C474C1">
        <w:t xml:space="preserve">, </w:t>
      </w:r>
      <w:r w:rsidR="00C52F4A" w:rsidRPr="00605EB6">
        <w:t>à Blaincourt</w:t>
      </w:r>
      <w:r w:rsidR="00C474C1">
        <w:t>.</w:t>
      </w:r>
    </w:p>
    <w:p w14:paraId="7D1E390E" w14:textId="4C1E5AFB" w:rsidR="00C474C1" w:rsidRDefault="0094609C" w:rsidP="00C52F4A">
      <w:r>
        <w:t>— </w:t>
      </w:r>
      <w:r w:rsidR="00C52F4A" w:rsidRPr="00605EB6">
        <w:t>Tiens</w:t>
      </w:r>
      <w:r w:rsidR="00C474C1">
        <w:t xml:space="preserve">, </w:t>
      </w:r>
      <w:r w:rsidR="00C52F4A" w:rsidRPr="00605EB6">
        <w:t>tiens</w:t>
      </w:r>
      <w:r w:rsidR="00C474C1">
        <w:t xml:space="preserve">, </w:t>
      </w:r>
      <w:r w:rsidR="00C52F4A" w:rsidRPr="00605EB6">
        <w:t>à Blaincourt</w:t>
      </w:r>
      <w:r w:rsidR="00C474C1">
        <w:t xml:space="preserve"> ; </w:t>
      </w:r>
      <w:r w:rsidR="00C52F4A" w:rsidRPr="00605EB6">
        <w:t>c</w:t>
      </w:r>
      <w:r w:rsidR="00C474C1">
        <w:t>’</w:t>
      </w:r>
      <w:r w:rsidR="00C52F4A" w:rsidRPr="00605EB6">
        <w:t>est mon pays</w:t>
      </w:r>
      <w:r w:rsidR="00C474C1">
        <w:t>.</w:t>
      </w:r>
    </w:p>
    <w:p w14:paraId="40CF01FE" w14:textId="4BEC2182" w:rsidR="00C474C1" w:rsidRDefault="0094609C" w:rsidP="00C52F4A">
      <w:r>
        <w:t>— </w:t>
      </w:r>
      <w:r w:rsidR="00C52F4A" w:rsidRPr="00605EB6">
        <w:t>Ah</w:t>
      </w:r>
      <w:r w:rsidR="00C474C1">
        <w:t xml:space="preserve"> ! </w:t>
      </w:r>
      <w:r w:rsidR="00C52F4A" w:rsidRPr="00605EB6">
        <w:t>vous êtes de Blaincourt</w:t>
      </w:r>
      <w:r w:rsidR="00C474C1">
        <w:t> ?</w:t>
      </w:r>
    </w:p>
    <w:p w14:paraId="005A57AB" w14:textId="515A716B" w:rsidR="00C474C1" w:rsidRDefault="0094609C" w:rsidP="00C52F4A">
      <w:r>
        <w:t>— </w:t>
      </w:r>
      <w:r w:rsidR="00C52F4A" w:rsidRPr="00605EB6">
        <w:t>J</w:t>
      </w:r>
      <w:r w:rsidR="00C474C1">
        <w:t>’</w:t>
      </w:r>
      <w:r w:rsidR="00C52F4A" w:rsidRPr="00605EB6">
        <w:t>y suis né</w:t>
      </w:r>
      <w:r w:rsidR="00C474C1">
        <w:t xml:space="preserve">. </w:t>
      </w:r>
      <w:r w:rsidR="00C52F4A" w:rsidRPr="00605EB6">
        <w:t>C</w:t>
      </w:r>
      <w:r w:rsidR="00C474C1">
        <w:t>’</w:t>
      </w:r>
      <w:r w:rsidR="00C52F4A" w:rsidRPr="00605EB6">
        <w:t>est un assez joli petit village</w:t>
      </w:r>
      <w:r w:rsidR="00C474C1">
        <w:t xml:space="preserve">, </w:t>
      </w:r>
      <w:r w:rsidR="00C52F4A" w:rsidRPr="00605EB6">
        <w:t>bâti à l</w:t>
      </w:r>
      <w:r w:rsidR="00C474C1">
        <w:t>’</w:t>
      </w:r>
      <w:r w:rsidR="00C52F4A" w:rsidRPr="00605EB6">
        <w:t>entrée d</w:t>
      </w:r>
      <w:r w:rsidR="00C474C1">
        <w:t>’</w:t>
      </w:r>
      <w:r w:rsidR="00C52F4A" w:rsidRPr="00605EB6">
        <w:t>une gorge de la montagne</w:t>
      </w:r>
      <w:r w:rsidR="00C474C1">
        <w:t xml:space="preserve"> ; </w:t>
      </w:r>
      <w:r w:rsidR="00C52F4A" w:rsidRPr="00605EB6">
        <w:t>mais triste</w:t>
      </w:r>
      <w:r w:rsidR="00C474C1">
        <w:t xml:space="preserve">, </w:t>
      </w:r>
      <w:r w:rsidR="00C52F4A" w:rsidRPr="00605EB6">
        <w:t>triste</w:t>
      </w:r>
      <w:r w:rsidR="00C474C1">
        <w:t xml:space="preserve">… </w:t>
      </w:r>
      <w:r w:rsidR="00C52F4A" w:rsidRPr="00605EB6">
        <w:t>Pas de mouvement</w:t>
      </w:r>
      <w:r w:rsidR="00C474C1">
        <w:t xml:space="preserve">, </w:t>
      </w:r>
      <w:r w:rsidR="00C52F4A" w:rsidRPr="00605EB6">
        <w:t>pas de vie</w:t>
      </w:r>
      <w:r w:rsidR="00C474C1">
        <w:t xml:space="preserve">, </w:t>
      </w:r>
      <w:r w:rsidR="00C52F4A" w:rsidRPr="00605EB6">
        <w:t>un pays mort</w:t>
      </w:r>
      <w:r w:rsidR="00C474C1">
        <w:t xml:space="preserve">, </w:t>
      </w:r>
      <w:r w:rsidR="00C52F4A" w:rsidRPr="00605EB6">
        <w:t>quoi</w:t>
      </w:r>
      <w:r w:rsidR="00C474C1">
        <w:t> !</w:t>
      </w:r>
    </w:p>
    <w:p w14:paraId="0AB65352" w14:textId="3245EEEE" w:rsidR="00C474C1" w:rsidRDefault="0094609C" w:rsidP="00C52F4A">
      <w:r>
        <w:t>— </w:t>
      </w:r>
      <w:r w:rsidR="00C52F4A" w:rsidRPr="00605EB6">
        <w:t>Il y a un château</w:t>
      </w:r>
      <w:r w:rsidR="00C474C1">
        <w:t> ?</w:t>
      </w:r>
    </w:p>
    <w:p w14:paraId="18BA06CD" w14:textId="57A113AA" w:rsidR="00C474C1" w:rsidRDefault="0094609C" w:rsidP="00C52F4A">
      <w:r>
        <w:lastRenderedPageBreak/>
        <w:t>— </w:t>
      </w:r>
      <w:r w:rsidR="00C52F4A" w:rsidRPr="00605EB6">
        <w:t>Un vieux château ou plutôt ce qu</w:t>
      </w:r>
      <w:r w:rsidR="00C474C1">
        <w:t>’</w:t>
      </w:r>
      <w:r w:rsidR="00C52F4A" w:rsidRPr="00605EB6">
        <w:t>il en reste</w:t>
      </w:r>
      <w:r w:rsidR="00C474C1">
        <w:t xml:space="preserve">. </w:t>
      </w:r>
      <w:r w:rsidR="00C52F4A" w:rsidRPr="00605EB6">
        <w:t>Blaincourt est si éloigné que le propriétaire du vieux manoir n</w:t>
      </w:r>
      <w:r w:rsidR="00C474C1">
        <w:t>’</w:t>
      </w:r>
      <w:r w:rsidR="00C52F4A" w:rsidRPr="00605EB6">
        <w:t>y vient jamais</w:t>
      </w:r>
      <w:r w:rsidR="00C474C1">
        <w:t xml:space="preserve"> ; </w:t>
      </w:r>
      <w:r w:rsidR="00C52F4A" w:rsidRPr="00605EB6">
        <w:t>il le laisse tomber en ruines</w:t>
      </w:r>
      <w:r w:rsidR="00C474C1">
        <w:t>.</w:t>
      </w:r>
    </w:p>
    <w:p w14:paraId="29F6472E" w14:textId="11282B7E" w:rsidR="00C474C1" w:rsidRDefault="0094609C" w:rsidP="00C52F4A">
      <w:r>
        <w:t>— </w:t>
      </w:r>
      <w:r w:rsidR="00C52F4A" w:rsidRPr="00605EB6">
        <w:t>Alors</w:t>
      </w:r>
      <w:r w:rsidR="00C474C1">
        <w:t xml:space="preserve">, </w:t>
      </w:r>
      <w:r w:rsidR="00C52F4A" w:rsidRPr="00605EB6">
        <w:t>il n</w:t>
      </w:r>
      <w:r w:rsidR="00C474C1">
        <w:t>’</w:t>
      </w:r>
      <w:r w:rsidR="00C52F4A" w:rsidRPr="00605EB6">
        <w:t>est pas habité</w:t>
      </w:r>
      <w:r w:rsidR="00C474C1">
        <w:t> ?</w:t>
      </w:r>
    </w:p>
    <w:p w14:paraId="193746D8" w14:textId="5E8863CB" w:rsidR="00C474C1" w:rsidRDefault="0094609C" w:rsidP="00C52F4A">
      <w:r>
        <w:t>— </w:t>
      </w:r>
      <w:r w:rsidR="00C52F4A" w:rsidRPr="00605EB6">
        <w:t>Si</w:t>
      </w:r>
      <w:r w:rsidR="00C474C1">
        <w:t xml:space="preserve">, </w:t>
      </w:r>
      <w:r w:rsidR="00C52F4A" w:rsidRPr="00605EB6">
        <w:t>par le gardien</w:t>
      </w:r>
      <w:r w:rsidR="00C474C1">
        <w:t xml:space="preserve">, </w:t>
      </w:r>
      <w:r w:rsidR="00C52F4A" w:rsidRPr="00605EB6">
        <w:t>un vieux bonhomme</w:t>
      </w:r>
      <w:r w:rsidR="00C474C1">
        <w:t xml:space="preserve">. </w:t>
      </w:r>
      <w:r w:rsidR="00C52F4A" w:rsidRPr="00605EB6">
        <w:t>En voilà un qui sait des choses</w:t>
      </w:r>
      <w:r w:rsidR="00C474C1">
        <w:t xml:space="preserve">… </w:t>
      </w:r>
      <w:r w:rsidR="00C52F4A" w:rsidRPr="00605EB6">
        <w:t>Mais c</w:t>
      </w:r>
      <w:r w:rsidR="00C474C1">
        <w:t>’</w:t>
      </w:r>
      <w:r w:rsidR="00C52F4A" w:rsidRPr="00605EB6">
        <w:t>est une espèce de sauvage</w:t>
      </w:r>
      <w:r w:rsidR="00C474C1">
        <w:t xml:space="preserve">, </w:t>
      </w:r>
      <w:r w:rsidR="00C52F4A" w:rsidRPr="00605EB6">
        <w:t>une brute</w:t>
      </w:r>
      <w:r w:rsidR="00C474C1">
        <w:t xml:space="preserve">… </w:t>
      </w:r>
      <w:r w:rsidR="00C52F4A" w:rsidRPr="00605EB6">
        <w:t>Impossible de lui arracher une parole</w:t>
      </w:r>
      <w:r w:rsidR="00C474C1">
        <w:t>.</w:t>
      </w:r>
    </w:p>
    <w:p w14:paraId="001059C1" w14:textId="77777777" w:rsidR="00C474C1" w:rsidRDefault="00C52F4A" w:rsidP="00C52F4A">
      <w:r w:rsidRPr="00605EB6">
        <w:t>L</w:t>
      </w:r>
      <w:r w:rsidR="00C474C1">
        <w:t>’</w:t>
      </w:r>
      <w:r w:rsidRPr="00605EB6">
        <w:t>inconnu avait tressailli</w:t>
      </w:r>
      <w:r w:rsidR="00C474C1">
        <w:t>.</w:t>
      </w:r>
    </w:p>
    <w:p w14:paraId="2C27D960" w14:textId="3208E155" w:rsidR="00C474C1" w:rsidRDefault="0094609C" w:rsidP="00C52F4A">
      <w:r>
        <w:t>— </w:t>
      </w:r>
      <w:r w:rsidR="00C52F4A" w:rsidRPr="00605EB6">
        <w:t>On peut le voir</w:t>
      </w:r>
      <w:r w:rsidR="00C474C1">
        <w:t xml:space="preserve"> ? </w:t>
      </w:r>
      <w:r w:rsidR="00C52F4A" w:rsidRPr="00605EB6">
        <w:t>demanda-t-il</w:t>
      </w:r>
      <w:r w:rsidR="00C474C1">
        <w:t>.</w:t>
      </w:r>
    </w:p>
    <w:p w14:paraId="7AC4F67F" w14:textId="72977080" w:rsidR="00C474C1" w:rsidRDefault="0094609C" w:rsidP="00C52F4A">
      <w:r>
        <w:t>— </w:t>
      </w:r>
      <w:r w:rsidR="00C52F4A" w:rsidRPr="00605EB6">
        <w:t>Heu</w:t>
      </w:r>
      <w:r w:rsidR="00C474C1">
        <w:t xml:space="preserve">, </w:t>
      </w:r>
      <w:r w:rsidR="00C52F4A" w:rsidRPr="00605EB6">
        <w:t>heu</w:t>
      </w:r>
      <w:r w:rsidR="00C474C1">
        <w:t xml:space="preserve">, </w:t>
      </w:r>
      <w:r w:rsidR="00C52F4A" w:rsidRPr="00605EB6">
        <w:t>pas facilement</w:t>
      </w:r>
      <w:r w:rsidR="00C474C1">
        <w:t xml:space="preserve">. </w:t>
      </w:r>
      <w:r w:rsidR="00C52F4A" w:rsidRPr="00605EB6">
        <w:t>C</w:t>
      </w:r>
      <w:r w:rsidR="00C474C1">
        <w:t>’</w:t>
      </w:r>
      <w:r w:rsidR="00C52F4A" w:rsidRPr="00605EB6">
        <w:t>est un sauvage</w:t>
      </w:r>
      <w:r w:rsidR="00C474C1">
        <w:t xml:space="preserve">, </w:t>
      </w:r>
      <w:r w:rsidR="00C52F4A" w:rsidRPr="00605EB6">
        <w:t>je vous l</w:t>
      </w:r>
      <w:r w:rsidR="00C474C1">
        <w:t>’</w:t>
      </w:r>
      <w:r w:rsidR="00C52F4A" w:rsidRPr="00605EB6">
        <w:t>ai dit</w:t>
      </w:r>
      <w:r w:rsidR="00C474C1">
        <w:t xml:space="preserve"> ; </w:t>
      </w:r>
      <w:r w:rsidR="00C52F4A" w:rsidRPr="00605EB6">
        <w:t>on dirait que les autres hommes lui font peur</w:t>
      </w:r>
      <w:r w:rsidR="00C474C1">
        <w:t xml:space="preserve">. </w:t>
      </w:r>
      <w:r w:rsidR="00C52F4A" w:rsidRPr="00605EB6">
        <w:t>Il y a quelques années</w:t>
      </w:r>
      <w:r w:rsidR="00C474C1">
        <w:t xml:space="preserve">, </w:t>
      </w:r>
      <w:r w:rsidR="00C52F4A" w:rsidRPr="00605EB6">
        <w:t>il s</w:t>
      </w:r>
      <w:r w:rsidR="00C474C1">
        <w:t>’</w:t>
      </w:r>
      <w:r w:rsidR="00C52F4A" w:rsidRPr="00605EB6">
        <w:t>est passé quelque chose de terrible au château</w:t>
      </w:r>
      <w:r w:rsidR="00C474C1">
        <w:t xml:space="preserve">. </w:t>
      </w:r>
      <w:r w:rsidR="00C52F4A" w:rsidRPr="00605EB6">
        <w:t>Quoi</w:t>
      </w:r>
      <w:r w:rsidR="00C474C1">
        <w:t xml:space="preserve"> ? </w:t>
      </w:r>
      <w:r w:rsidR="00C52F4A" w:rsidRPr="00605EB6">
        <w:t>On a fait beaucoup de suppositions</w:t>
      </w:r>
      <w:r w:rsidR="00C474C1">
        <w:t xml:space="preserve"> ; </w:t>
      </w:r>
      <w:r w:rsidR="00C52F4A" w:rsidRPr="00605EB6">
        <w:t>dans nos villages</w:t>
      </w:r>
      <w:r w:rsidR="00C474C1">
        <w:t xml:space="preserve">, </w:t>
      </w:r>
      <w:r w:rsidR="00C52F4A" w:rsidRPr="00605EB6">
        <w:t>comme partout</w:t>
      </w:r>
      <w:r w:rsidR="00C474C1">
        <w:t xml:space="preserve">, </w:t>
      </w:r>
      <w:r w:rsidR="00C52F4A" w:rsidRPr="00605EB6">
        <w:t>d</w:t>
      </w:r>
      <w:r w:rsidR="00C474C1">
        <w:t>’</w:t>
      </w:r>
      <w:r w:rsidR="00C52F4A" w:rsidRPr="00605EB6">
        <w:t>ailleurs</w:t>
      </w:r>
      <w:r w:rsidR="00C474C1">
        <w:t xml:space="preserve">, </w:t>
      </w:r>
      <w:r w:rsidR="00C52F4A" w:rsidRPr="00605EB6">
        <w:t>on est curieux</w:t>
      </w:r>
      <w:r w:rsidR="00C474C1">
        <w:t xml:space="preserve">, </w:t>
      </w:r>
      <w:r w:rsidR="00C52F4A" w:rsidRPr="00605EB6">
        <w:t>on jase</w:t>
      </w:r>
      <w:r w:rsidR="00C474C1">
        <w:t xml:space="preserve">, </w:t>
      </w:r>
      <w:r w:rsidR="00C52F4A" w:rsidRPr="00605EB6">
        <w:t>on clabaude</w:t>
      </w:r>
      <w:r w:rsidR="00C474C1">
        <w:t xml:space="preserve"> ; </w:t>
      </w:r>
      <w:r w:rsidR="00C52F4A" w:rsidRPr="00605EB6">
        <w:t>mais on n</w:t>
      </w:r>
      <w:r w:rsidR="00C474C1">
        <w:t>’</w:t>
      </w:r>
      <w:r w:rsidR="00C52F4A" w:rsidRPr="00605EB6">
        <w:t>a rien su de positif</w:t>
      </w:r>
      <w:r w:rsidR="00C474C1">
        <w:t xml:space="preserve">. </w:t>
      </w:r>
      <w:r w:rsidR="00C52F4A" w:rsidRPr="00605EB6">
        <w:t>C</w:t>
      </w:r>
      <w:r w:rsidR="00C474C1">
        <w:t>’</w:t>
      </w:r>
      <w:r w:rsidR="00C52F4A" w:rsidRPr="00605EB6">
        <w:t>est resté dans l</w:t>
      </w:r>
      <w:r w:rsidR="00C474C1">
        <w:t>’</w:t>
      </w:r>
      <w:r w:rsidR="00C52F4A" w:rsidRPr="00605EB6">
        <w:t>ombre</w:t>
      </w:r>
      <w:r w:rsidR="00C474C1">
        <w:t xml:space="preserve">, </w:t>
      </w:r>
      <w:r w:rsidR="00C52F4A" w:rsidRPr="00605EB6">
        <w:t>un mystère</w:t>
      </w:r>
      <w:r w:rsidR="00C474C1">
        <w:t xml:space="preserve"> ! </w:t>
      </w:r>
      <w:r w:rsidR="00C52F4A" w:rsidRPr="00605EB6">
        <w:t>Le vieux sait tout</w:t>
      </w:r>
      <w:r w:rsidR="00C474C1">
        <w:t xml:space="preserve">, </w:t>
      </w:r>
      <w:r w:rsidR="00C52F4A" w:rsidRPr="00605EB6">
        <w:t>lui</w:t>
      </w:r>
      <w:r w:rsidR="00C474C1">
        <w:t xml:space="preserve"> ; </w:t>
      </w:r>
      <w:r w:rsidR="00C52F4A" w:rsidRPr="00605EB6">
        <w:t>mais il est muet comme une carpe</w:t>
      </w:r>
      <w:r w:rsidR="00C474C1">
        <w:t xml:space="preserve">. </w:t>
      </w:r>
      <w:r w:rsidR="00C52F4A" w:rsidRPr="00605EB6">
        <w:t>Entre nous</w:t>
      </w:r>
      <w:r w:rsidR="00C474C1">
        <w:t xml:space="preserve">, </w:t>
      </w:r>
      <w:r w:rsidR="00C52F4A" w:rsidRPr="00605EB6">
        <w:t>je crois qu</w:t>
      </w:r>
      <w:r w:rsidR="00C474C1">
        <w:t>’</w:t>
      </w:r>
      <w:r w:rsidR="00C52F4A" w:rsidRPr="00605EB6">
        <w:t>il a d</w:t>
      </w:r>
      <w:r w:rsidR="00C474C1">
        <w:t>’</w:t>
      </w:r>
      <w:r w:rsidR="00C52F4A" w:rsidRPr="00605EB6">
        <w:t>excellentes raisons pour garder le silence</w:t>
      </w:r>
      <w:r w:rsidR="00C474C1">
        <w:t xml:space="preserve">. </w:t>
      </w:r>
      <w:r w:rsidR="00C52F4A" w:rsidRPr="00605EB6">
        <w:t>Très</w:t>
      </w:r>
      <w:r w:rsidR="00C474C1">
        <w:t>-</w:t>
      </w:r>
      <w:r w:rsidR="00C52F4A" w:rsidRPr="00605EB6">
        <w:t>méfiant</w:t>
      </w:r>
      <w:r w:rsidR="00C474C1">
        <w:t xml:space="preserve">, </w:t>
      </w:r>
      <w:r w:rsidR="00C52F4A" w:rsidRPr="00605EB6">
        <w:t>il vit seul</w:t>
      </w:r>
      <w:r w:rsidR="00C474C1">
        <w:t xml:space="preserve">, </w:t>
      </w:r>
      <w:r w:rsidR="00C52F4A" w:rsidRPr="00605EB6">
        <w:t>comme un ours</w:t>
      </w:r>
      <w:r w:rsidR="00C474C1">
        <w:t xml:space="preserve">, </w:t>
      </w:r>
      <w:r w:rsidR="00C52F4A" w:rsidRPr="00605EB6">
        <w:t>et il ne parle à personne</w:t>
      </w:r>
      <w:r w:rsidR="00C474C1">
        <w:t xml:space="preserve">, </w:t>
      </w:r>
      <w:r w:rsidR="00C52F4A" w:rsidRPr="00605EB6">
        <w:t>probablement parce qu</w:t>
      </w:r>
      <w:r w:rsidR="00C474C1">
        <w:t>’</w:t>
      </w:r>
      <w:r w:rsidR="00C52F4A" w:rsidRPr="00605EB6">
        <w:t>il n</w:t>
      </w:r>
      <w:r w:rsidR="00C474C1">
        <w:t>’</w:t>
      </w:r>
      <w:r w:rsidR="00C52F4A" w:rsidRPr="00605EB6">
        <w:t>aime pas à être questionné</w:t>
      </w:r>
      <w:r w:rsidR="00C474C1">
        <w:t xml:space="preserve">. </w:t>
      </w:r>
      <w:r w:rsidR="00C52F4A" w:rsidRPr="00605EB6">
        <w:t>Pourtant ce sauvage est reconnaissant</w:t>
      </w:r>
      <w:r w:rsidR="00C474C1">
        <w:t xml:space="preserve">, : </w:t>
      </w:r>
      <w:r w:rsidR="00C52F4A" w:rsidRPr="00605EB6">
        <w:t>il se souvient d</w:t>
      </w:r>
      <w:r w:rsidR="00C474C1">
        <w:t>’</w:t>
      </w:r>
      <w:r w:rsidR="00C52F4A" w:rsidRPr="00605EB6">
        <w:t>un service que je lui ai rendu autrefois</w:t>
      </w:r>
      <w:r w:rsidR="00C474C1">
        <w:t xml:space="preserve"> ; </w:t>
      </w:r>
      <w:r w:rsidR="00C52F4A" w:rsidRPr="00605EB6">
        <w:t>grâce à cela</w:t>
      </w:r>
      <w:r w:rsidR="00C474C1">
        <w:t xml:space="preserve">, </w:t>
      </w:r>
      <w:r w:rsidR="00C52F4A" w:rsidRPr="00605EB6">
        <w:t>il cause volontiers un instant avec moi</w:t>
      </w:r>
      <w:r w:rsidR="00C474C1">
        <w:t xml:space="preserve">, </w:t>
      </w:r>
      <w:r w:rsidR="00C52F4A" w:rsidRPr="00605EB6">
        <w:t>et je suis sûr qu</w:t>
      </w:r>
      <w:r w:rsidR="00C474C1">
        <w:t>’</w:t>
      </w:r>
      <w:r w:rsidR="00C52F4A" w:rsidRPr="00605EB6">
        <w:t>il ferait pour moi ce qu</w:t>
      </w:r>
      <w:r w:rsidR="00C474C1">
        <w:t>’</w:t>
      </w:r>
      <w:r w:rsidR="00C52F4A" w:rsidRPr="00605EB6">
        <w:t>il refuserait à un autre</w:t>
      </w:r>
      <w:r w:rsidR="00C474C1">
        <w:t>.</w:t>
      </w:r>
    </w:p>
    <w:p w14:paraId="0F5B077E" w14:textId="77777777" w:rsidR="00C474C1" w:rsidRDefault="00C474C1" w:rsidP="00C52F4A">
      <w:r>
        <w:t>» </w:t>
      </w:r>
      <w:r w:rsidR="00C52F4A" w:rsidRPr="00605EB6">
        <w:t>Mais tout cela ne vous intéresse guère</w:t>
      </w:r>
      <w:r>
        <w:t xml:space="preserve">, </w:t>
      </w:r>
      <w:r w:rsidR="00C52F4A" w:rsidRPr="00605EB6">
        <w:t>monsieur</w:t>
      </w:r>
      <w:r>
        <w:t xml:space="preserve">. </w:t>
      </w:r>
      <w:r w:rsidR="00C52F4A" w:rsidRPr="00605EB6">
        <w:t>C</w:t>
      </w:r>
      <w:r>
        <w:t>’</w:t>
      </w:r>
      <w:r w:rsidR="00C52F4A" w:rsidRPr="00605EB6">
        <w:t>est pour dire quelque chose</w:t>
      </w:r>
      <w:r>
        <w:t xml:space="preserve">, </w:t>
      </w:r>
      <w:r w:rsidR="00C52F4A" w:rsidRPr="00605EB6">
        <w:t>cela fait trouver le temps moins long</w:t>
      </w:r>
      <w:r>
        <w:t xml:space="preserve">. </w:t>
      </w:r>
      <w:r w:rsidR="00C52F4A" w:rsidRPr="00605EB6">
        <w:t>Chez qui allez-vous</w:t>
      </w:r>
      <w:r>
        <w:t xml:space="preserve">, </w:t>
      </w:r>
      <w:r w:rsidR="00C52F4A" w:rsidRPr="00605EB6">
        <w:t>à Blaincourt</w:t>
      </w:r>
      <w:r>
        <w:t xml:space="preserve"> ? </w:t>
      </w:r>
      <w:r w:rsidR="00C52F4A" w:rsidRPr="00605EB6">
        <w:t>Un proche parent</w:t>
      </w:r>
      <w:r>
        <w:t xml:space="preserve">, </w:t>
      </w:r>
      <w:r w:rsidR="00C52F4A" w:rsidRPr="00605EB6">
        <w:t>sans doute</w:t>
      </w:r>
      <w:r>
        <w:t> ?</w:t>
      </w:r>
    </w:p>
    <w:p w14:paraId="1FD599FF" w14:textId="119A0448" w:rsidR="00C474C1" w:rsidRDefault="0094609C" w:rsidP="00C52F4A">
      <w:r>
        <w:t>— </w:t>
      </w:r>
      <w:r w:rsidR="00C52F4A" w:rsidRPr="00605EB6">
        <w:t>Non</w:t>
      </w:r>
      <w:r w:rsidR="00C474C1">
        <w:t xml:space="preserve">, </w:t>
      </w:r>
      <w:r w:rsidR="00C52F4A" w:rsidRPr="00605EB6">
        <w:t>répondit l</w:t>
      </w:r>
      <w:r w:rsidR="00C474C1">
        <w:t>’</w:t>
      </w:r>
      <w:r w:rsidR="00C52F4A" w:rsidRPr="00605EB6">
        <w:t>inconnu comme sortant d</w:t>
      </w:r>
      <w:r w:rsidR="00C474C1">
        <w:t>’</w:t>
      </w:r>
      <w:r w:rsidR="00C52F4A" w:rsidRPr="00605EB6">
        <w:t>un rêve</w:t>
      </w:r>
      <w:r w:rsidR="00C474C1">
        <w:t xml:space="preserve">, </w:t>
      </w:r>
      <w:r w:rsidR="00C52F4A" w:rsidRPr="00605EB6">
        <w:t>je ne connais personne à Blaincourt</w:t>
      </w:r>
      <w:r w:rsidR="00C474C1">
        <w:t>.</w:t>
      </w:r>
    </w:p>
    <w:p w14:paraId="63ED8215" w14:textId="728140FF" w:rsidR="00C474C1" w:rsidRDefault="0094609C" w:rsidP="00C52F4A">
      <w:r>
        <w:lastRenderedPageBreak/>
        <w:t>— </w:t>
      </w:r>
      <w:r w:rsidR="00C52F4A" w:rsidRPr="00605EB6">
        <w:t>Bien</w:t>
      </w:r>
      <w:r w:rsidR="00C474C1">
        <w:t xml:space="preserve">, </w:t>
      </w:r>
      <w:r w:rsidR="00C52F4A" w:rsidRPr="00605EB6">
        <w:t>bien</w:t>
      </w:r>
      <w:r w:rsidR="00C474C1">
        <w:t xml:space="preserve">, </w:t>
      </w:r>
      <w:r w:rsidR="00C52F4A" w:rsidRPr="00605EB6">
        <w:t>une affaire</w:t>
      </w:r>
      <w:r w:rsidR="00C474C1">
        <w:t> !</w:t>
      </w:r>
    </w:p>
    <w:p w14:paraId="208D509B" w14:textId="26177ADD" w:rsidR="00C474C1" w:rsidRDefault="0094609C" w:rsidP="00C52F4A">
      <w:r>
        <w:t>— </w:t>
      </w:r>
      <w:r w:rsidR="00C52F4A" w:rsidRPr="00605EB6">
        <w:t>Oui</w:t>
      </w:r>
      <w:r w:rsidR="00C474C1">
        <w:t xml:space="preserve">, </w:t>
      </w:r>
      <w:r w:rsidR="00C52F4A" w:rsidRPr="00605EB6">
        <w:t>une affaire</w:t>
      </w:r>
      <w:r w:rsidR="00C474C1">
        <w:t>.</w:t>
      </w:r>
    </w:p>
    <w:p w14:paraId="63A868CE" w14:textId="77777777" w:rsidR="00C474C1" w:rsidRDefault="00C52F4A" w:rsidP="00C52F4A">
      <w:r w:rsidRPr="00605EB6">
        <w:t>Après être resté un moment silencieux</w:t>
      </w:r>
      <w:r w:rsidR="00C474C1">
        <w:t xml:space="preserve">, </w:t>
      </w:r>
      <w:r w:rsidRPr="00605EB6">
        <w:t>l</w:t>
      </w:r>
      <w:r w:rsidR="00C474C1">
        <w:t>’</w:t>
      </w:r>
      <w:r w:rsidRPr="00605EB6">
        <w:t>inconnu reprit</w:t>
      </w:r>
      <w:r w:rsidR="00C474C1">
        <w:t> :</w:t>
      </w:r>
    </w:p>
    <w:p w14:paraId="258DA52C" w14:textId="0DBFC5B6" w:rsidR="00C474C1" w:rsidRDefault="0094609C" w:rsidP="00C52F4A">
      <w:r>
        <w:t>— </w:t>
      </w:r>
      <w:r w:rsidR="00C52F4A" w:rsidRPr="00605EB6">
        <w:t>Mon Dieu</w:t>
      </w:r>
      <w:r w:rsidR="00C474C1">
        <w:t xml:space="preserve">, </w:t>
      </w:r>
      <w:r w:rsidR="00C52F4A" w:rsidRPr="00605EB6">
        <w:t>je n</w:t>
      </w:r>
      <w:r w:rsidR="00C474C1">
        <w:t>’</w:t>
      </w:r>
      <w:r w:rsidR="00C52F4A" w:rsidRPr="00605EB6">
        <w:t>ai aucune raison de vous le cacher</w:t>
      </w:r>
      <w:r w:rsidR="00C474C1">
        <w:t xml:space="preserve">, </w:t>
      </w:r>
      <w:r w:rsidR="00C52F4A" w:rsidRPr="00605EB6">
        <w:t>je vais à Blaincourt avec l</w:t>
      </w:r>
      <w:r w:rsidR="00C474C1">
        <w:t>’</w:t>
      </w:r>
      <w:r w:rsidR="00C52F4A" w:rsidRPr="00605EB6">
        <w:t>espoir d</w:t>
      </w:r>
      <w:r w:rsidR="00C474C1">
        <w:t>’</w:t>
      </w:r>
      <w:r w:rsidR="00C52F4A" w:rsidRPr="00605EB6">
        <w:t xml:space="preserve">y </w:t>
      </w:r>
      <w:r w:rsidR="00CD1119">
        <w:t>recueillir</w:t>
      </w:r>
      <w:r w:rsidR="00CD1119" w:rsidRPr="00605EB6">
        <w:t xml:space="preserve"> </w:t>
      </w:r>
      <w:r w:rsidR="00C52F4A" w:rsidRPr="00605EB6">
        <w:t>certains renseignements</w:t>
      </w:r>
      <w:r w:rsidR="00C474C1">
        <w:t>.</w:t>
      </w:r>
    </w:p>
    <w:p w14:paraId="7DA84EB8" w14:textId="420681E0" w:rsidR="00C474C1" w:rsidRDefault="0094609C" w:rsidP="00C52F4A">
      <w:r>
        <w:t>— </w:t>
      </w:r>
      <w:r w:rsidR="00C52F4A" w:rsidRPr="00605EB6">
        <w:t>En ce cas</w:t>
      </w:r>
      <w:r w:rsidR="00C474C1">
        <w:t xml:space="preserve">, </w:t>
      </w:r>
      <w:r w:rsidR="00C52F4A" w:rsidRPr="00605EB6">
        <w:t>monsieur</w:t>
      </w:r>
      <w:r w:rsidR="00C474C1">
        <w:t xml:space="preserve">, </w:t>
      </w:r>
      <w:r w:rsidR="00C52F4A" w:rsidRPr="00605EB6">
        <w:t>si je puis vous être utile</w:t>
      </w:r>
      <w:r w:rsidR="00C474C1">
        <w:t>…</w:t>
      </w:r>
    </w:p>
    <w:p w14:paraId="19485AE8" w14:textId="40F5C59F" w:rsidR="00C474C1" w:rsidRDefault="0094609C" w:rsidP="00C52F4A">
      <w:r>
        <w:t>— </w:t>
      </w:r>
      <w:r w:rsidR="00C52F4A" w:rsidRPr="00605EB6">
        <w:t>Peut-être</w:t>
      </w:r>
      <w:r w:rsidR="00C474C1">
        <w:t>.</w:t>
      </w:r>
    </w:p>
    <w:p w14:paraId="70F3ED6A" w14:textId="5531C6C6" w:rsidR="00C474C1" w:rsidRDefault="0094609C" w:rsidP="00C52F4A">
      <w:r>
        <w:t>— </w:t>
      </w:r>
      <w:r w:rsidR="00C52F4A" w:rsidRPr="00605EB6">
        <w:t>Disposez de moi</w:t>
      </w:r>
      <w:r w:rsidR="00C474C1">
        <w:t xml:space="preserve">. </w:t>
      </w:r>
      <w:r w:rsidR="00C52F4A" w:rsidRPr="00605EB6">
        <w:t>Je serais heureux de pouvoir vous donner les renseignements que vous désirez</w:t>
      </w:r>
      <w:r w:rsidR="00C474C1">
        <w:t>.</w:t>
      </w:r>
    </w:p>
    <w:p w14:paraId="540145B2" w14:textId="77777777" w:rsidR="00C474C1" w:rsidRDefault="00C52F4A" w:rsidP="00C52F4A">
      <w:r w:rsidRPr="00CD1119">
        <w:t>L</w:t>
      </w:r>
      <w:r w:rsidR="00C474C1">
        <w:t>’</w:t>
      </w:r>
      <w:r w:rsidRPr="00CD1119">
        <w:t>inconnu n</w:t>
      </w:r>
      <w:r w:rsidR="00C474C1">
        <w:t>’</w:t>
      </w:r>
      <w:r w:rsidRPr="00CD1119">
        <w:t>avait aucune raison de douter des bonnes intentions de ce brave paysan si plein de complaisance</w:t>
      </w:r>
      <w:r w:rsidR="00C474C1">
        <w:t xml:space="preserve">, </w:t>
      </w:r>
      <w:r w:rsidRPr="00CD1119">
        <w:t>si rond dans ses manières</w:t>
      </w:r>
      <w:r w:rsidR="00C474C1">
        <w:t>.</w:t>
      </w:r>
    </w:p>
    <w:p w14:paraId="3A1E75B2" w14:textId="6E73F1DA" w:rsidR="00C474C1" w:rsidRDefault="00C52F4A" w:rsidP="00C52F4A">
      <w:r w:rsidRPr="00605EB6">
        <w:t>N</w:t>
      </w:r>
      <w:r w:rsidR="00C474C1">
        <w:t>’</w:t>
      </w:r>
      <w:r w:rsidRPr="00605EB6">
        <w:t>était-ce pas un hasard qui le lui avait fait rencontrer</w:t>
      </w:r>
      <w:r w:rsidR="00C474C1">
        <w:t xml:space="preserve"> ? </w:t>
      </w:r>
      <w:r w:rsidRPr="00605EB6">
        <w:t>Pourquoi</w:t>
      </w:r>
      <w:r w:rsidR="00C474C1">
        <w:t xml:space="preserve">, </w:t>
      </w:r>
      <w:r w:rsidRPr="00605EB6">
        <w:t>d</w:t>
      </w:r>
      <w:r w:rsidR="00C474C1">
        <w:t>’</w:t>
      </w:r>
      <w:r w:rsidRPr="00605EB6">
        <w:t>ailleurs</w:t>
      </w:r>
      <w:r w:rsidR="00C474C1">
        <w:t xml:space="preserve">, </w:t>
      </w:r>
      <w:r w:rsidRPr="00605EB6">
        <w:t>aurait-il soupçonné un ennemi</w:t>
      </w:r>
      <w:r w:rsidR="00C474C1">
        <w:t xml:space="preserve"> ? </w:t>
      </w:r>
      <w:r w:rsidRPr="00605EB6">
        <w:t>Plus on est dirigé par la pensée du bien</w:t>
      </w:r>
      <w:r w:rsidR="00C474C1">
        <w:t xml:space="preserve">, </w:t>
      </w:r>
      <w:r w:rsidRPr="00605EB6">
        <w:t>moins on est disposé à admettre l</w:t>
      </w:r>
      <w:r w:rsidR="00C474C1">
        <w:t>’</w:t>
      </w:r>
      <w:r w:rsidRPr="00605EB6">
        <w:t>idée du mal chez les autres</w:t>
      </w:r>
      <w:r w:rsidR="00C474C1">
        <w:t>.</w:t>
      </w:r>
    </w:p>
    <w:p w14:paraId="3D352DDC" w14:textId="29C1FA07" w:rsidR="00C474C1" w:rsidRDefault="0094609C" w:rsidP="00C52F4A">
      <w:r>
        <w:t>— </w:t>
      </w:r>
      <w:r w:rsidR="00C52F4A" w:rsidRPr="006F72E9">
        <w:t>Monsieur</w:t>
      </w:r>
      <w:r w:rsidR="00C474C1">
        <w:t xml:space="preserve">, </w:t>
      </w:r>
      <w:r w:rsidR="00C52F4A" w:rsidRPr="006F72E9">
        <w:t>dit-il</w:t>
      </w:r>
      <w:r w:rsidR="00C474C1">
        <w:t xml:space="preserve">, </w:t>
      </w:r>
      <w:r w:rsidR="00C52F4A" w:rsidRPr="006F72E9">
        <w:t>tout à l</w:t>
      </w:r>
      <w:r w:rsidR="00C474C1">
        <w:t>’</w:t>
      </w:r>
      <w:r w:rsidR="00C52F4A" w:rsidRPr="006F72E9">
        <w:t>heure</w:t>
      </w:r>
      <w:r w:rsidR="00C474C1">
        <w:t xml:space="preserve">, </w:t>
      </w:r>
      <w:r w:rsidR="00C52F4A" w:rsidRPr="006F72E9">
        <w:t>sans vous en douter</w:t>
      </w:r>
      <w:r w:rsidR="00C474C1">
        <w:t xml:space="preserve">, </w:t>
      </w:r>
      <w:r w:rsidR="00C52F4A" w:rsidRPr="006F72E9">
        <w:t>en me parlant du vieux gardien du château de Blaincourt</w:t>
      </w:r>
      <w:r w:rsidR="00C474C1">
        <w:t xml:space="preserve">, </w:t>
      </w:r>
      <w:r w:rsidR="00C52F4A" w:rsidRPr="006F72E9">
        <w:t>vous m</w:t>
      </w:r>
      <w:r w:rsidR="00C474C1">
        <w:t>’</w:t>
      </w:r>
      <w:r w:rsidR="00C52F4A" w:rsidRPr="006F72E9">
        <w:t>avez vivement intéressé</w:t>
      </w:r>
      <w:r w:rsidR="00C474C1">
        <w:t>.</w:t>
      </w:r>
    </w:p>
    <w:p w14:paraId="29028CB7" w14:textId="03ACDEF8" w:rsidR="00C474C1" w:rsidRDefault="0094609C" w:rsidP="00C52F4A">
      <w:r>
        <w:t>— </w:t>
      </w:r>
      <w:r w:rsidR="00C52F4A" w:rsidRPr="00605EB6">
        <w:t>Ah</w:t>
      </w:r>
      <w:r w:rsidR="00C474C1">
        <w:t xml:space="preserve"> ! </w:t>
      </w:r>
      <w:r w:rsidR="00C52F4A" w:rsidRPr="00605EB6">
        <w:t>fit Blaireau</w:t>
      </w:r>
      <w:r w:rsidR="00C474C1">
        <w:t xml:space="preserve">, </w:t>
      </w:r>
      <w:r w:rsidR="00C52F4A" w:rsidRPr="00605EB6">
        <w:t>jouant admirablement l</w:t>
      </w:r>
      <w:r w:rsidR="00C474C1">
        <w:t>’</w:t>
      </w:r>
      <w:r w:rsidR="00C52F4A" w:rsidRPr="00605EB6">
        <w:t>étonnement</w:t>
      </w:r>
      <w:r w:rsidR="00C474C1">
        <w:t>.</w:t>
      </w:r>
    </w:p>
    <w:p w14:paraId="79F666EB" w14:textId="060A9C99" w:rsidR="00C474C1" w:rsidRDefault="0094609C" w:rsidP="00C52F4A">
      <w:r>
        <w:t>— </w:t>
      </w:r>
      <w:r w:rsidR="00C52F4A" w:rsidRPr="00605EB6">
        <w:t>Je vous ai écouté avec une grande attention</w:t>
      </w:r>
      <w:r w:rsidR="00C474C1">
        <w:t xml:space="preserve">, </w:t>
      </w:r>
      <w:r w:rsidR="00C52F4A" w:rsidRPr="00605EB6">
        <w:t>et ces paroles</w:t>
      </w:r>
      <w:r w:rsidR="00C474C1">
        <w:t> : « </w:t>
      </w:r>
      <w:r w:rsidR="00C52F4A" w:rsidRPr="00605EB6">
        <w:t>Il s</w:t>
      </w:r>
      <w:r w:rsidR="00C474C1">
        <w:t>’</w:t>
      </w:r>
      <w:r w:rsidR="00C52F4A" w:rsidRPr="00605EB6">
        <w:t>est passé quelque chose de terrible au château</w:t>
      </w:r>
      <w:r w:rsidR="00C474C1">
        <w:t>, »</w:t>
      </w:r>
      <w:r w:rsidR="00C52F4A" w:rsidRPr="00605EB6">
        <w:t xml:space="preserve"> m</w:t>
      </w:r>
      <w:r w:rsidR="00C474C1">
        <w:t>’</w:t>
      </w:r>
      <w:r w:rsidR="00C52F4A" w:rsidRPr="00605EB6">
        <w:t>ont causé une émotion vive</w:t>
      </w:r>
      <w:r w:rsidR="00C474C1">
        <w:t>.</w:t>
      </w:r>
    </w:p>
    <w:p w14:paraId="66A6ABFA" w14:textId="36841FD9" w:rsidR="00C474C1" w:rsidRDefault="0094609C" w:rsidP="00C52F4A">
      <w:r>
        <w:t>— </w:t>
      </w:r>
      <w:r w:rsidR="00C52F4A" w:rsidRPr="00605EB6">
        <w:t>S</w:t>
      </w:r>
      <w:r w:rsidR="00C474C1">
        <w:t>’</w:t>
      </w:r>
      <w:r w:rsidR="00C52F4A" w:rsidRPr="00605EB6">
        <w:t>il en est ainsi</w:t>
      </w:r>
      <w:r w:rsidR="00C474C1">
        <w:t xml:space="preserve">, </w:t>
      </w:r>
      <w:r w:rsidR="00C52F4A" w:rsidRPr="00605EB6">
        <w:t>je regrette</w:t>
      </w:r>
      <w:r w:rsidR="00C474C1">
        <w:t xml:space="preserve">… </w:t>
      </w:r>
      <w:r w:rsidR="00C52F4A" w:rsidRPr="00605EB6">
        <w:t>je suis désolé</w:t>
      </w:r>
      <w:r w:rsidR="00C474C1">
        <w:t>…</w:t>
      </w:r>
    </w:p>
    <w:p w14:paraId="30A75E34" w14:textId="3068D2D4" w:rsidR="00C474C1" w:rsidRDefault="0094609C" w:rsidP="00C52F4A">
      <w:r>
        <w:lastRenderedPageBreak/>
        <w:t>— </w:t>
      </w:r>
      <w:r w:rsidR="00C52F4A" w:rsidRPr="00605EB6">
        <w:t>Non</w:t>
      </w:r>
      <w:r w:rsidR="00C474C1">
        <w:t xml:space="preserve">, </w:t>
      </w:r>
      <w:r w:rsidR="00C52F4A" w:rsidRPr="00605EB6">
        <w:t>car je vous remercie de m</w:t>
      </w:r>
      <w:r w:rsidR="00C474C1">
        <w:t>’</w:t>
      </w:r>
      <w:r w:rsidR="00C52F4A" w:rsidRPr="00605EB6">
        <w:t>avoir dit cela</w:t>
      </w:r>
      <w:r w:rsidR="00C474C1">
        <w:t xml:space="preserve">. </w:t>
      </w:r>
      <w:r w:rsidR="00C52F4A" w:rsidRPr="00605EB6">
        <w:t>Ce sont vos paroles qui m</w:t>
      </w:r>
      <w:r w:rsidR="00C474C1">
        <w:t>’</w:t>
      </w:r>
      <w:r w:rsidR="00C52F4A" w:rsidRPr="00605EB6">
        <w:t>encouragent à accepter l</w:t>
      </w:r>
      <w:r w:rsidR="00C474C1">
        <w:t>’</w:t>
      </w:r>
      <w:r w:rsidR="00C52F4A" w:rsidRPr="00605EB6">
        <w:t>offre que vous venez de me faire</w:t>
      </w:r>
      <w:r w:rsidR="00C474C1">
        <w:t xml:space="preserve">. </w:t>
      </w:r>
      <w:r w:rsidR="00C52F4A" w:rsidRPr="00605EB6">
        <w:t>Peut-être</w:t>
      </w:r>
      <w:r w:rsidR="00C474C1">
        <w:t xml:space="preserve">, </w:t>
      </w:r>
      <w:r w:rsidR="00C52F4A" w:rsidRPr="00605EB6">
        <w:t>en effet</w:t>
      </w:r>
      <w:r w:rsidR="00C474C1">
        <w:t xml:space="preserve">, </w:t>
      </w:r>
      <w:r w:rsidR="00C52F4A" w:rsidRPr="00605EB6">
        <w:t>allez-vous pouvoir me renseigner</w:t>
      </w:r>
      <w:r w:rsidR="00C474C1">
        <w:t>.</w:t>
      </w:r>
    </w:p>
    <w:p w14:paraId="64F51A74" w14:textId="2D7E679C" w:rsidR="00C474C1" w:rsidRDefault="0094609C" w:rsidP="00C52F4A">
      <w:r>
        <w:t>— </w:t>
      </w:r>
      <w:r w:rsidR="00C52F4A" w:rsidRPr="00605EB6">
        <w:t>Si ça m</w:t>
      </w:r>
      <w:r w:rsidR="00C474C1">
        <w:t>’</w:t>
      </w:r>
      <w:r w:rsidR="00C52F4A" w:rsidRPr="00605EB6">
        <w:t>est possible</w:t>
      </w:r>
      <w:r w:rsidR="00C474C1">
        <w:t xml:space="preserve">, </w:t>
      </w:r>
      <w:r w:rsidR="00C52F4A" w:rsidRPr="00605EB6">
        <w:t>je ne demande pas mieux</w:t>
      </w:r>
      <w:r w:rsidR="00C474C1">
        <w:t>.</w:t>
      </w:r>
    </w:p>
    <w:p w14:paraId="1225B5C1" w14:textId="3B12A58E" w:rsidR="00C474C1" w:rsidRDefault="0094609C" w:rsidP="00C52F4A">
      <w:r>
        <w:t>— </w:t>
      </w:r>
      <w:r w:rsidR="00C52F4A" w:rsidRPr="00605EB6">
        <w:t>Il y a cinq ou six ans</w:t>
      </w:r>
      <w:r w:rsidR="00C474C1">
        <w:t xml:space="preserve">, </w:t>
      </w:r>
      <w:r w:rsidR="00C52F4A" w:rsidRPr="00605EB6">
        <w:t>une jeune femme demeurait au château de Blaincourt</w:t>
      </w:r>
      <w:r w:rsidR="00C474C1">
        <w:t>. ?</w:t>
      </w:r>
    </w:p>
    <w:p w14:paraId="47CD95E4" w14:textId="4839AD22" w:rsidR="00C474C1" w:rsidRDefault="0094609C" w:rsidP="00C52F4A">
      <w:r>
        <w:t>— </w:t>
      </w:r>
      <w:r w:rsidR="00C52F4A" w:rsidRPr="00605EB6">
        <w:t>Parfaitement</w:t>
      </w:r>
      <w:r w:rsidR="00C474C1">
        <w:t xml:space="preserve"> ! </w:t>
      </w:r>
      <w:r w:rsidR="00C52F4A" w:rsidRPr="00605EB6">
        <w:t>Une toute jeune femme</w:t>
      </w:r>
      <w:r w:rsidR="00C474C1">
        <w:t xml:space="preserve">, </w:t>
      </w:r>
      <w:r w:rsidR="00C52F4A" w:rsidRPr="00605EB6">
        <w:t>vingt ou vingt-deux ans à peine</w:t>
      </w:r>
      <w:r w:rsidR="00C474C1">
        <w:t xml:space="preserve">, </w:t>
      </w:r>
      <w:r w:rsidR="00C52F4A" w:rsidRPr="00605EB6">
        <w:t>étrangère</w:t>
      </w:r>
      <w:r w:rsidR="00C474C1">
        <w:t xml:space="preserve">, </w:t>
      </w:r>
      <w:r w:rsidR="00C52F4A" w:rsidRPr="00605EB6">
        <w:t>Anglaise ou Américaine</w:t>
      </w:r>
      <w:r w:rsidR="00C474C1">
        <w:t xml:space="preserve">, </w:t>
      </w:r>
      <w:r w:rsidR="00C52F4A" w:rsidRPr="00605EB6">
        <w:t>ou d</w:t>
      </w:r>
      <w:r w:rsidR="00C474C1">
        <w:t>’</w:t>
      </w:r>
      <w:r w:rsidR="00C52F4A" w:rsidRPr="00605EB6">
        <w:t>une autre nation</w:t>
      </w:r>
      <w:r w:rsidR="00C474C1">
        <w:t xml:space="preserve">, </w:t>
      </w:r>
      <w:r w:rsidR="00C52F4A" w:rsidRPr="00605EB6">
        <w:t>je ne sais pas</w:t>
      </w:r>
      <w:r w:rsidR="00C474C1">
        <w:t xml:space="preserve">… </w:t>
      </w:r>
      <w:r w:rsidR="00C52F4A" w:rsidRPr="00605EB6">
        <w:t>Belle comme une déesse</w:t>
      </w:r>
      <w:r w:rsidR="00C474C1">
        <w:t xml:space="preserve">, </w:t>
      </w:r>
      <w:r w:rsidR="00C52F4A" w:rsidRPr="00605EB6">
        <w:t>par exemple</w:t>
      </w:r>
      <w:r w:rsidR="00C474C1">
        <w:t xml:space="preserve"> : </w:t>
      </w:r>
      <w:r w:rsidR="00C52F4A" w:rsidRPr="00605EB6">
        <w:t>la peau d</w:t>
      </w:r>
      <w:r w:rsidR="00C474C1">
        <w:t>’</w:t>
      </w:r>
      <w:r w:rsidR="00C52F4A" w:rsidRPr="00605EB6">
        <w:t>une blancheur de lait</w:t>
      </w:r>
      <w:r w:rsidR="00C474C1">
        <w:t xml:space="preserve">, </w:t>
      </w:r>
      <w:r w:rsidR="00C52F4A" w:rsidRPr="00605EB6">
        <w:t>de grands yeux noirs et des cheveux d</w:t>
      </w:r>
      <w:r w:rsidR="00C474C1">
        <w:t>’</w:t>
      </w:r>
      <w:r w:rsidR="00C52F4A" w:rsidRPr="00605EB6">
        <w:t>ébène</w:t>
      </w:r>
      <w:r w:rsidR="00C474C1">
        <w:t>.</w:t>
      </w:r>
    </w:p>
    <w:p w14:paraId="46FBF147" w14:textId="74F1C637" w:rsidR="00C474C1" w:rsidRDefault="0094609C" w:rsidP="00C52F4A">
      <w:r>
        <w:t>— </w:t>
      </w:r>
      <w:r w:rsidR="00C52F4A" w:rsidRPr="00605EB6">
        <w:t>C</w:t>
      </w:r>
      <w:r w:rsidR="00C474C1">
        <w:t>’</w:t>
      </w:r>
      <w:r w:rsidR="00C52F4A" w:rsidRPr="00605EB6">
        <w:t>est bien cela</w:t>
      </w:r>
      <w:r w:rsidR="00C474C1">
        <w:t xml:space="preserve">. </w:t>
      </w:r>
      <w:r w:rsidR="00C52F4A" w:rsidRPr="00605EB6">
        <w:t>Vous l</w:t>
      </w:r>
      <w:r w:rsidR="00C474C1">
        <w:t>’</w:t>
      </w:r>
      <w:r w:rsidR="00C52F4A" w:rsidRPr="00605EB6">
        <w:t>avez vue</w:t>
      </w:r>
      <w:r w:rsidR="00C474C1">
        <w:t> ?</w:t>
      </w:r>
    </w:p>
    <w:p w14:paraId="7B15793A" w14:textId="22416CFF" w:rsidR="00C474C1" w:rsidRDefault="0094609C" w:rsidP="00C52F4A">
      <w:r>
        <w:t>— </w:t>
      </w:r>
      <w:r w:rsidR="00C52F4A" w:rsidRPr="00605EB6">
        <w:t>Oui</w:t>
      </w:r>
      <w:r w:rsidR="00C474C1">
        <w:t xml:space="preserve">, </w:t>
      </w:r>
      <w:r w:rsidR="00C52F4A" w:rsidRPr="00605EB6">
        <w:t>une fois</w:t>
      </w:r>
      <w:r w:rsidR="00C474C1">
        <w:t xml:space="preserve">, </w:t>
      </w:r>
      <w:r w:rsidR="00C52F4A" w:rsidRPr="00605EB6">
        <w:t>par hasard</w:t>
      </w:r>
      <w:r w:rsidR="00C474C1">
        <w:t xml:space="preserve"> : </w:t>
      </w:r>
      <w:r w:rsidR="00C52F4A" w:rsidRPr="00605EB6">
        <w:t>un jour que j</w:t>
      </w:r>
      <w:r w:rsidR="00C474C1">
        <w:t>’</w:t>
      </w:r>
      <w:r w:rsidR="00C52F4A" w:rsidRPr="00605EB6">
        <w:t>avais été appelé au château</w:t>
      </w:r>
      <w:r w:rsidR="00C474C1">
        <w:t xml:space="preserve">, </w:t>
      </w:r>
      <w:r w:rsidR="00C52F4A" w:rsidRPr="00605EB6">
        <w:t>je ne me rappelle plus pourquoi</w:t>
      </w:r>
      <w:r w:rsidR="00C474C1">
        <w:t xml:space="preserve">, </w:t>
      </w:r>
      <w:r w:rsidR="00C52F4A" w:rsidRPr="00605EB6">
        <w:t>je l</w:t>
      </w:r>
      <w:r w:rsidR="00C474C1">
        <w:t>’</w:t>
      </w:r>
      <w:r w:rsidR="00C52F4A" w:rsidRPr="00605EB6">
        <w:t>ai rencontrée dans une allée du jardin</w:t>
      </w:r>
      <w:r w:rsidR="00C474C1">
        <w:t>.</w:t>
      </w:r>
    </w:p>
    <w:p w14:paraId="6EF122DD" w14:textId="56BE3AA6" w:rsidR="00C474C1" w:rsidRDefault="0094609C" w:rsidP="00C52F4A">
      <w:r>
        <w:t>— </w:t>
      </w:r>
      <w:r w:rsidR="00C52F4A" w:rsidRPr="00605EB6">
        <w:t>Vous lui avez parlé</w:t>
      </w:r>
      <w:r w:rsidR="00C474C1">
        <w:t> ?</w:t>
      </w:r>
    </w:p>
    <w:p w14:paraId="5229E303" w14:textId="62BBC2AE" w:rsidR="00C474C1" w:rsidRDefault="0094609C" w:rsidP="00C52F4A">
      <w:r>
        <w:t>— </w:t>
      </w:r>
      <w:r w:rsidR="00C52F4A" w:rsidRPr="00605EB6">
        <w:t>Je n</w:t>
      </w:r>
      <w:r w:rsidR="00C474C1">
        <w:t>’</w:t>
      </w:r>
      <w:r w:rsidR="00C52F4A" w:rsidRPr="00605EB6">
        <w:t>ai pas osé prendre cette permission</w:t>
      </w:r>
      <w:r w:rsidR="00C474C1">
        <w:t xml:space="preserve"> ; </w:t>
      </w:r>
      <w:r w:rsidR="00C52F4A" w:rsidRPr="00605EB6">
        <w:t>je l</w:t>
      </w:r>
      <w:r w:rsidR="00C474C1">
        <w:t>’</w:t>
      </w:r>
      <w:r w:rsidR="00C52F4A" w:rsidRPr="00605EB6">
        <w:t>ai seulement saluée</w:t>
      </w:r>
      <w:r w:rsidR="00C474C1">
        <w:t xml:space="preserve">. </w:t>
      </w:r>
      <w:r w:rsidR="00C52F4A" w:rsidRPr="00605EB6">
        <w:t>Elle s</w:t>
      </w:r>
      <w:r w:rsidR="00C474C1">
        <w:t>’</w:t>
      </w:r>
      <w:r w:rsidR="00C52F4A" w:rsidRPr="00605EB6">
        <w:t>est vite jetée dans une autre allée et s</w:t>
      </w:r>
      <w:r w:rsidR="00C474C1">
        <w:t>’</w:t>
      </w:r>
      <w:r w:rsidR="00C52F4A" w:rsidRPr="00605EB6">
        <w:t>est éloignée rapidement</w:t>
      </w:r>
      <w:r w:rsidR="00C474C1">
        <w:t>.</w:t>
      </w:r>
    </w:p>
    <w:p w14:paraId="3862099F" w14:textId="2669F152" w:rsidR="00C474C1" w:rsidRDefault="0094609C" w:rsidP="00C52F4A">
      <w:r>
        <w:t>— </w:t>
      </w:r>
      <w:r w:rsidR="00C52F4A" w:rsidRPr="00605EB6">
        <w:t>Eh bien</w:t>
      </w:r>
      <w:r w:rsidR="00C474C1">
        <w:t xml:space="preserve">, </w:t>
      </w:r>
      <w:r w:rsidR="00C52F4A" w:rsidRPr="00605EB6">
        <w:t>monsieur</w:t>
      </w:r>
      <w:r w:rsidR="00C474C1">
        <w:t xml:space="preserve">, </w:t>
      </w:r>
      <w:r w:rsidR="00C52F4A" w:rsidRPr="00605EB6">
        <w:t>vous l</w:t>
      </w:r>
      <w:r w:rsidR="00C474C1">
        <w:t>’</w:t>
      </w:r>
      <w:r w:rsidR="00C52F4A" w:rsidRPr="00605EB6">
        <w:t>avez déjà compris</w:t>
      </w:r>
      <w:r w:rsidR="00C474C1">
        <w:t xml:space="preserve">, </w:t>
      </w:r>
      <w:r w:rsidR="00C52F4A" w:rsidRPr="00605EB6">
        <w:t>sans doute</w:t>
      </w:r>
      <w:r w:rsidR="00C474C1">
        <w:t xml:space="preserve">, </w:t>
      </w:r>
      <w:r w:rsidR="00C52F4A" w:rsidRPr="00605EB6">
        <w:t>c</w:t>
      </w:r>
      <w:r w:rsidR="00C474C1">
        <w:t>’</w:t>
      </w:r>
      <w:r w:rsidR="00C52F4A" w:rsidRPr="00605EB6">
        <w:t>est au sujet de cette jeune femme que je vais à Blaincourt</w:t>
      </w:r>
      <w:r w:rsidR="00C474C1">
        <w:t xml:space="preserve">. </w:t>
      </w:r>
      <w:r w:rsidR="00C52F4A" w:rsidRPr="00605EB6">
        <w:t>Elle n</w:t>
      </w:r>
      <w:r w:rsidR="00C474C1">
        <w:t>’</w:t>
      </w:r>
      <w:r w:rsidR="00C52F4A" w:rsidRPr="00605EB6">
        <w:t>est plus au château</w:t>
      </w:r>
      <w:r w:rsidR="00C474C1">
        <w:t> ?</w:t>
      </w:r>
    </w:p>
    <w:p w14:paraId="42EB9056" w14:textId="5A46C82E" w:rsidR="00C474C1" w:rsidRDefault="0094609C" w:rsidP="00C52F4A">
      <w:r>
        <w:t>— </w:t>
      </w:r>
      <w:r w:rsidR="00C52F4A" w:rsidRPr="00605EB6">
        <w:t>Elle n</w:t>
      </w:r>
      <w:r w:rsidR="00C474C1">
        <w:t>’</w:t>
      </w:r>
      <w:r w:rsidR="00C52F4A" w:rsidRPr="00605EB6">
        <w:t>y est plus</w:t>
      </w:r>
      <w:r w:rsidR="00C474C1">
        <w:t>.</w:t>
      </w:r>
    </w:p>
    <w:p w14:paraId="2AB0054F" w14:textId="3E045B22" w:rsidR="00C474C1" w:rsidRDefault="0094609C" w:rsidP="00C52F4A">
      <w:r>
        <w:t>— </w:t>
      </w:r>
      <w:r w:rsidR="00C52F4A" w:rsidRPr="00605EB6">
        <w:t>Sait-on où elle est allée</w:t>
      </w:r>
      <w:r w:rsidR="00C474C1">
        <w:t xml:space="preserve">, </w:t>
      </w:r>
      <w:r w:rsidR="00C52F4A" w:rsidRPr="00605EB6">
        <w:t>enfin ce qu</w:t>
      </w:r>
      <w:r w:rsidR="00C474C1">
        <w:t>’</w:t>
      </w:r>
      <w:r w:rsidR="00C52F4A" w:rsidRPr="00605EB6">
        <w:t>elle est devenue</w:t>
      </w:r>
      <w:r w:rsidR="00C474C1">
        <w:t> ?</w:t>
      </w:r>
    </w:p>
    <w:p w14:paraId="4F4C863F" w14:textId="65F1DF8F" w:rsidR="00C474C1" w:rsidRDefault="0094609C" w:rsidP="00C52F4A">
      <w:r>
        <w:t>— </w:t>
      </w:r>
      <w:r w:rsidR="00C52F4A" w:rsidRPr="00605EB6">
        <w:t>Là-dessus</w:t>
      </w:r>
      <w:r w:rsidR="00C474C1">
        <w:t xml:space="preserve">, </w:t>
      </w:r>
      <w:r w:rsidR="00C52F4A" w:rsidRPr="00605EB6">
        <w:t>monsieur</w:t>
      </w:r>
      <w:r w:rsidR="00C474C1">
        <w:t xml:space="preserve">, </w:t>
      </w:r>
      <w:r w:rsidR="00C52F4A" w:rsidRPr="00605EB6">
        <w:t>je ne peux pas vous renseigner</w:t>
      </w:r>
      <w:r w:rsidR="00C474C1">
        <w:t xml:space="preserve">, </w:t>
      </w:r>
      <w:r w:rsidR="00C52F4A" w:rsidRPr="00605EB6">
        <w:t>et personne</w:t>
      </w:r>
      <w:r w:rsidR="00C474C1">
        <w:t xml:space="preserve">, </w:t>
      </w:r>
      <w:r w:rsidR="00C52F4A" w:rsidRPr="00605EB6">
        <w:t>à Blaincourt</w:t>
      </w:r>
      <w:r w:rsidR="00C474C1">
        <w:t xml:space="preserve">, </w:t>
      </w:r>
      <w:r w:rsidR="00C52F4A" w:rsidRPr="00605EB6">
        <w:t>n</w:t>
      </w:r>
      <w:r w:rsidR="00C474C1">
        <w:t>’</w:t>
      </w:r>
      <w:r w:rsidR="00C52F4A" w:rsidRPr="00605EB6">
        <w:t>est mieux instruit que moi</w:t>
      </w:r>
      <w:r w:rsidR="00C474C1">
        <w:t>.</w:t>
      </w:r>
    </w:p>
    <w:p w14:paraId="7C46B47D" w14:textId="77777777" w:rsidR="00C474C1" w:rsidRDefault="00C52F4A" w:rsidP="00C52F4A">
      <w:r w:rsidRPr="00605EB6">
        <w:lastRenderedPageBreak/>
        <w:t>L</w:t>
      </w:r>
      <w:r w:rsidR="00C474C1">
        <w:t>’</w:t>
      </w:r>
      <w:r w:rsidRPr="00605EB6">
        <w:t>inconnu baissa tristement la tête</w:t>
      </w:r>
      <w:r w:rsidR="00C474C1">
        <w:t>.</w:t>
      </w:r>
    </w:p>
    <w:p w14:paraId="3FC025BE" w14:textId="77777777" w:rsidR="00C474C1" w:rsidRDefault="00C52F4A" w:rsidP="00C52F4A">
      <w:r w:rsidRPr="00605EB6">
        <w:t>Après être resté un moment silencieux</w:t>
      </w:r>
      <w:r w:rsidR="00C474C1">
        <w:t xml:space="preserve">, </w:t>
      </w:r>
      <w:r w:rsidRPr="00605EB6">
        <w:t>il reprit</w:t>
      </w:r>
      <w:r w:rsidR="00C474C1">
        <w:t> :</w:t>
      </w:r>
    </w:p>
    <w:p w14:paraId="1F70E820" w14:textId="0F76C239" w:rsidR="00C474C1" w:rsidRDefault="0094609C" w:rsidP="00C52F4A">
      <w:r>
        <w:t>— </w:t>
      </w:r>
      <w:r w:rsidR="00C52F4A" w:rsidRPr="00605EB6">
        <w:t>Le vieux gardien du château sait peut-être</w:t>
      </w:r>
      <w:r w:rsidR="00C474C1">
        <w:t xml:space="preserve">, </w:t>
      </w:r>
      <w:r w:rsidR="00C52F4A" w:rsidRPr="00605EB6">
        <w:t>lui</w:t>
      </w:r>
      <w:r w:rsidR="00C474C1">
        <w:t> ?</w:t>
      </w:r>
    </w:p>
    <w:p w14:paraId="2BF1E518" w14:textId="2B015785" w:rsidR="00C474C1" w:rsidRDefault="0094609C" w:rsidP="00C52F4A">
      <w:r>
        <w:t>— </w:t>
      </w:r>
      <w:r w:rsidR="00C52F4A" w:rsidRPr="00605EB6">
        <w:t>Oui</w:t>
      </w:r>
      <w:r w:rsidR="00C474C1">
        <w:t xml:space="preserve">, </w:t>
      </w:r>
      <w:r w:rsidR="00C52F4A" w:rsidRPr="00605EB6">
        <w:t>peut-être</w:t>
      </w:r>
      <w:r w:rsidR="00C474C1">
        <w:t xml:space="preserve">. </w:t>
      </w:r>
      <w:r w:rsidR="00C52F4A" w:rsidRPr="00605EB6">
        <w:t>Comme je vous l</w:t>
      </w:r>
      <w:r w:rsidR="00C474C1">
        <w:t>’</w:t>
      </w:r>
      <w:r w:rsidR="00C52F4A" w:rsidRPr="00605EB6">
        <w:t>ai dit</w:t>
      </w:r>
      <w:r w:rsidR="00C474C1">
        <w:t xml:space="preserve">, </w:t>
      </w:r>
      <w:r w:rsidR="00C52F4A" w:rsidRPr="00605EB6">
        <w:t>le père Grappier</w:t>
      </w:r>
      <w:r w:rsidR="00C474C1">
        <w:t xml:space="preserve">, – </w:t>
      </w:r>
      <w:r w:rsidR="00C52F4A" w:rsidRPr="00605EB6">
        <w:t>c</w:t>
      </w:r>
      <w:r w:rsidR="00C474C1">
        <w:t>’</w:t>
      </w:r>
      <w:r w:rsidR="00C52F4A" w:rsidRPr="00605EB6">
        <w:t>est ainsi qu</w:t>
      </w:r>
      <w:r w:rsidR="00C474C1">
        <w:t>’</w:t>
      </w:r>
      <w:r w:rsidR="00C52F4A" w:rsidRPr="00605EB6">
        <w:t>on l</w:t>
      </w:r>
      <w:r w:rsidR="00C474C1">
        <w:t>’</w:t>
      </w:r>
      <w:r w:rsidR="00C52F4A" w:rsidRPr="00605EB6">
        <w:t>appelle</w:t>
      </w:r>
      <w:r w:rsidR="00C474C1">
        <w:t xml:space="preserve">, – </w:t>
      </w:r>
      <w:r w:rsidR="00C52F4A" w:rsidRPr="00605EB6">
        <w:t>sait bien des choses</w:t>
      </w:r>
      <w:r w:rsidR="00C474C1">
        <w:t>.</w:t>
      </w:r>
    </w:p>
    <w:p w14:paraId="4FE93A72" w14:textId="7C4A5A57" w:rsidR="00C474C1" w:rsidRDefault="0094609C" w:rsidP="00C52F4A">
      <w:r>
        <w:t>— </w:t>
      </w:r>
      <w:r w:rsidR="00C52F4A" w:rsidRPr="00605EB6">
        <w:t>Il y a longtemps qu</w:t>
      </w:r>
      <w:r w:rsidR="00C474C1">
        <w:t>’</w:t>
      </w:r>
      <w:r w:rsidR="00C52F4A" w:rsidRPr="00605EB6">
        <w:t>il est au château</w:t>
      </w:r>
      <w:r w:rsidR="00C474C1">
        <w:t> ?</w:t>
      </w:r>
    </w:p>
    <w:p w14:paraId="18EB3D1A" w14:textId="7128CD30" w:rsidR="00C474C1" w:rsidRDefault="0094609C" w:rsidP="00C52F4A">
      <w:r>
        <w:t>— </w:t>
      </w:r>
      <w:r w:rsidR="00C52F4A" w:rsidRPr="00605EB6">
        <w:t>Des années</w:t>
      </w:r>
      <w:r w:rsidR="00C474C1">
        <w:t>.</w:t>
      </w:r>
    </w:p>
    <w:p w14:paraId="263E4F83" w14:textId="57747D54" w:rsidR="00C474C1" w:rsidRDefault="0094609C" w:rsidP="00C52F4A">
      <w:r>
        <w:t>— </w:t>
      </w:r>
      <w:r w:rsidR="00C52F4A" w:rsidRPr="00605EB6">
        <w:t>Y était-il avant l</w:t>
      </w:r>
      <w:r w:rsidR="00C474C1">
        <w:t>’</w:t>
      </w:r>
      <w:r w:rsidR="00C52F4A" w:rsidRPr="00605EB6">
        <w:t>arrivée de la jeune femme</w:t>
      </w:r>
      <w:r w:rsidR="00C474C1">
        <w:t> ?</w:t>
      </w:r>
    </w:p>
    <w:p w14:paraId="3DECE058" w14:textId="288EE008" w:rsidR="00C474C1" w:rsidRDefault="0094609C" w:rsidP="00C52F4A">
      <w:r>
        <w:t>— </w:t>
      </w:r>
      <w:r w:rsidR="00C52F4A" w:rsidRPr="00605EB6">
        <w:t>Oui</w:t>
      </w:r>
      <w:r w:rsidR="00C474C1">
        <w:t>.</w:t>
      </w:r>
    </w:p>
    <w:p w14:paraId="706186BB" w14:textId="78351195" w:rsidR="00C474C1" w:rsidRDefault="0094609C" w:rsidP="00C52F4A">
      <w:r>
        <w:t>— </w:t>
      </w:r>
      <w:r w:rsidR="00C52F4A" w:rsidRPr="00605EB6">
        <w:t>Alors</w:t>
      </w:r>
      <w:r w:rsidR="00C474C1">
        <w:t xml:space="preserve">, </w:t>
      </w:r>
      <w:r w:rsidR="00C52F4A" w:rsidRPr="00605EB6">
        <w:t>il doit savoir</w:t>
      </w:r>
      <w:r w:rsidR="00C474C1">
        <w:t>…</w:t>
      </w:r>
    </w:p>
    <w:p w14:paraId="466EB3B0" w14:textId="722B9C62" w:rsidR="00C474C1" w:rsidRDefault="0094609C" w:rsidP="00C52F4A">
      <w:r>
        <w:t>— </w:t>
      </w:r>
      <w:r w:rsidR="00C52F4A" w:rsidRPr="00605EB6">
        <w:t>Je pense comme vous</w:t>
      </w:r>
      <w:r w:rsidR="00C474C1">
        <w:t xml:space="preserve">, </w:t>
      </w:r>
      <w:r w:rsidR="00C52F4A" w:rsidRPr="00605EB6">
        <w:t>monsieur</w:t>
      </w:r>
      <w:r w:rsidR="00C474C1">
        <w:t xml:space="preserve">, </w:t>
      </w:r>
      <w:r w:rsidR="00C52F4A" w:rsidRPr="00605EB6">
        <w:t>le père Grappier doit savoir</w:t>
      </w:r>
      <w:r w:rsidR="00C474C1">
        <w:t>.</w:t>
      </w:r>
    </w:p>
    <w:p w14:paraId="5C376364" w14:textId="46119409" w:rsidR="00C474C1" w:rsidRDefault="0094609C" w:rsidP="00C52F4A">
      <w:r>
        <w:t>— </w:t>
      </w:r>
      <w:r w:rsidR="00C52F4A" w:rsidRPr="00605EB6">
        <w:t>Quand vous avez parlé tout à l</w:t>
      </w:r>
      <w:r w:rsidR="00C474C1">
        <w:t>’</w:t>
      </w:r>
      <w:r w:rsidR="00C52F4A" w:rsidRPr="00605EB6">
        <w:t>heure d</w:t>
      </w:r>
      <w:r w:rsidR="00C474C1">
        <w:t>’</w:t>
      </w:r>
      <w:r w:rsidR="00C52F4A" w:rsidRPr="00605EB6">
        <w:t>un événement terrible</w:t>
      </w:r>
      <w:r w:rsidR="00C474C1">
        <w:t xml:space="preserve">, </w:t>
      </w:r>
      <w:r w:rsidR="00C52F4A" w:rsidRPr="00605EB6">
        <w:t>qui s</w:t>
      </w:r>
      <w:r w:rsidR="00C474C1">
        <w:t>’</w:t>
      </w:r>
      <w:r w:rsidR="00C52F4A" w:rsidRPr="00605EB6">
        <w:t>est passé au château</w:t>
      </w:r>
      <w:r w:rsidR="00C474C1">
        <w:t xml:space="preserve">, </w:t>
      </w:r>
      <w:r w:rsidR="00C52F4A" w:rsidRPr="00605EB6">
        <w:t>vous faisiez allusion à quelque chose concernant la jeune femme</w:t>
      </w:r>
      <w:r w:rsidR="00C474C1">
        <w:t>. ?</w:t>
      </w:r>
    </w:p>
    <w:p w14:paraId="3F0ED637" w14:textId="740AE848" w:rsidR="00C474C1" w:rsidRDefault="0094609C" w:rsidP="00C52F4A">
      <w:r>
        <w:t>— </w:t>
      </w:r>
      <w:r w:rsidR="00C52F4A" w:rsidRPr="00605EB6">
        <w:t>C</w:t>
      </w:r>
      <w:r w:rsidR="00C474C1">
        <w:t>’</w:t>
      </w:r>
      <w:r w:rsidR="00C52F4A" w:rsidRPr="00605EB6">
        <w:t>est vrai</w:t>
      </w:r>
      <w:r w:rsidR="00C474C1">
        <w:t>.</w:t>
      </w:r>
    </w:p>
    <w:p w14:paraId="338A8EF9" w14:textId="3B991058" w:rsidR="00C474C1" w:rsidRDefault="0094609C" w:rsidP="00C52F4A">
      <w:r>
        <w:t>— </w:t>
      </w:r>
      <w:r w:rsidR="00C52F4A" w:rsidRPr="00605EB6">
        <w:t>Je vous en prie</w:t>
      </w:r>
      <w:r w:rsidR="00C474C1">
        <w:t xml:space="preserve">, </w:t>
      </w:r>
      <w:r w:rsidR="00C52F4A" w:rsidRPr="00605EB6">
        <w:t>monsieur</w:t>
      </w:r>
      <w:r w:rsidR="00C474C1">
        <w:t xml:space="preserve">, </w:t>
      </w:r>
      <w:r w:rsidR="00C52F4A" w:rsidRPr="00605EB6">
        <w:t>dites-moi</w:t>
      </w:r>
      <w:r w:rsidR="00C474C1">
        <w:t> ?…</w:t>
      </w:r>
    </w:p>
    <w:p w14:paraId="1F41C26B" w14:textId="0EE035C2" w:rsidR="00C474C1" w:rsidRDefault="0094609C" w:rsidP="00C52F4A">
      <w:r>
        <w:t>— </w:t>
      </w:r>
      <w:r w:rsidR="00C52F4A" w:rsidRPr="00605EB6">
        <w:t>Oh</w:t>
      </w:r>
      <w:r w:rsidR="00C474C1">
        <w:t xml:space="preserve"> ! </w:t>
      </w:r>
      <w:r w:rsidR="00C52F4A" w:rsidRPr="00605EB6">
        <w:t>des racontages</w:t>
      </w:r>
      <w:r w:rsidR="00C474C1">
        <w:t>.</w:t>
      </w:r>
    </w:p>
    <w:p w14:paraId="100E0653" w14:textId="7058A72F" w:rsidR="00C474C1" w:rsidRDefault="0094609C" w:rsidP="00C52F4A">
      <w:r>
        <w:t>— </w:t>
      </w:r>
      <w:r w:rsidR="00C52F4A" w:rsidRPr="00605EB6">
        <w:t>N</w:t>
      </w:r>
      <w:r w:rsidR="00C474C1">
        <w:t>’</w:t>
      </w:r>
      <w:r w:rsidR="00C52F4A" w:rsidRPr="00605EB6">
        <w:t>importe</w:t>
      </w:r>
      <w:r w:rsidR="00C474C1">
        <w:t xml:space="preserve">, ! </w:t>
      </w:r>
      <w:r w:rsidR="00C52F4A" w:rsidRPr="00605EB6">
        <w:t>je tiens à savoir</w:t>
      </w:r>
      <w:r w:rsidR="00C474C1">
        <w:t>…</w:t>
      </w:r>
    </w:p>
    <w:p w14:paraId="1C039505" w14:textId="2BEA9EEC" w:rsidR="00C474C1" w:rsidRDefault="0094609C" w:rsidP="00C52F4A">
      <w:r>
        <w:t>— </w:t>
      </w:r>
      <w:r w:rsidR="00C52F4A" w:rsidRPr="00605EB6">
        <w:t>On a fait des suppositions</w:t>
      </w:r>
      <w:r w:rsidR="00C474C1">
        <w:t xml:space="preserve">, </w:t>
      </w:r>
      <w:r w:rsidR="00C52F4A" w:rsidRPr="00605EB6">
        <w:t>on a bâti des histoires plus ou moins absurdes</w:t>
      </w:r>
      <w:r w:rsidR="00C474C1">
        <w:t xml:space="preserve">, </w:t>
      </w:r>
      <w:r w:rsidR="00C52F4A" w:rsidRPr="00605EB6">
        <w:t>en fin de compte on n</w:t>
      </w:r>
      <w:r w:rsidR="00C474C1">
        <w:t>’</w:t>
      </w:r>
      <w:r w:rsidR="00C52F4A" w:rsidRPr="00605EB6">
        <w:t>a rien su du tout de vrai</w:t>
      </w:r>
      <w:r w:rsidR="00C474C1">
        <w:t xml:space="preserve">. </w:t>
      </w:r>
      <w:r w:rsidR="00C52F4A" w:rsidRPr="00605EB6">
        <w:t>Pour vous être agréable</w:t>
      </w:r>
      <w:r w:rsidR="00C474C1">
        <w:t xml:space="preserve">, </w:t>
      </w:r>
      <w:r w:rsidR="00C52F4A" w:rsidRPr="00605EB6">
        <w:t>je vous raconterais volontiers ce qu</w:t>
      </w:r>
      <w:r w:rsidR="00C474C1">
        <w:t>’</w:t>
      </w:r>
      <w:r w:rsidR="00C52F4A" w:rsidRPr="00605EB6">
        <w:t>on dit ou plutôt ce qu</w:t>
      </w:r>
      <w:r w:rsidR="00C474C1">
        <w:t>’</w:t>
      </w:r>
      <w:r w:rsidR="00C52F4A" w:rsidRPr="00605EB6">
        <w:t>on disait à l</w:t>
      </w:r>
      <w:r w:rsidR="00C474C1">
        <w:t>’</w:t>
      </w:r>
      <w:r w:rsidR="00C52F4A" w:rsidRPr="00605EB6">
        <w:t>époque dans le pays</w:t>
      </w:r>
      <w:r w:rsidR="00C474C1">
        <w:t xml:space="preserve">, </w:t>
      </w:r>
      <w:r w:rsidR="00C52F4A" w:rsidRPr="00605EB6">
        <w:t>car depuis longtemps déjà tout cela est oublié</w:t>
      </w:r>
      <w:r w:rsidR="00C474C1">
        <w:t xml:space="preserve"> ; </w:t>
      </w:r>
      <w:r w:rsidR="00C52F4A" w:rsidRPr="00605EB6">
        <w:t>seulement</w:t>
      </w:r>
      <w:r w:rsidR="00C474C1">
        <w:t>…</w:t>
      </w:r>
    </w:p>
    <w:p w14:paraId="3DAFA97A" w14:textId="35821B09" w:rsidR="00C474C1" w:rsidRDefault="0094609C" w:rsidP="00C52F4A">
      <w:r>
        <w:lastRenderedPageBreak/>
        <w:t>— </w:t>
      </w:r>
      <w:r w:rsidR="00C52F4A" w:rsidRPr="00605EB6">
        <w:t>Eh bien</w:t>
      </w:r>
      <w:r w:rsidR="00C474C1">
        <w:t> ?</w:t>
      </w:r>
    </w:p>
    <w:p w14:paraId="4AF697DE" w14:textId="77777777" w:rsidR="00C474C1" w:rsidRDefault="00C52F4A" w:rsidP="00C52F4A">
      <w:r w:rsidRPr="00605EB6">
        <w:t>Blaireau se pencha vers l</w:t>
      </w:r>
      <w:r w:rsidR="00C474C1">
        <w:t>’</w:t>
      </w:r>
      <w:r w:rsidRPr="00605EB6">
        <w:t>inconnu</w:t>
      </w:r>
      <w:r w:rsidR="00C474C1">
        <w:t xml:space="preserve">, </w:t>
      </w:r>
      <w:r w:rsidRPr="00605EB6">
        <w:t>et lui dit tout bas à l</w:t>
      </w:r>
      <w:r w:rsidR="00C474C1">
        <w:t>’</w:t>
      </w:r>
      <w:r w:rsidRPr="00605EB6">
        <w:t>oreille</w:t>
      </w:r>
      <w:r w:rsidR="00C474C1">
        <w:t>. :</w:t>
      </w:r>
    </w:p>
    <w:p w14:paraId="6507669B" w14:textId="3F46B056" w:rsidR="00C474C1" w:rsidRDefault="0094609C" w:rsidP="00C52F4A">
      <w:r>
        <w:t>— </w:t>
      </w:r>
      <w:r w:rsidR="00C52F4A" w:rsidRPr="00605EB6">
        <w:t>Seulement</w:t>
      </w:r>
      <w:r w:rsidR="00C474C1">
        <w:t xml:space="preserve">, </w:t>
      </w:r>
      <w:r w:rsidR="00C52F4A" w:rsidRPr="00605EB6">
        <w:t>devant madame</w:t>
      </w:r>
      <w:r w:rsidR="00C474C1">
        <w:t xml:space="preserve">, </w:t>
      </w:r>
      <w:r w:rsidR="00C52F4A" w:rsidRPr="00605EB6">
        <w:t>je ne peux pas</w:t>
      </w:r>
      <w:r w:rsidR="00C474C1">
        <w:t>…</w:t>
      </w:r>
    </w:p>
    <w:p w14:paraId="3992ABD1" w14:textId="75EA5926" w:rsidR="00C474C1" w:rsidRDefault="0094609C" w:rsidP="00C52F4A">
      <w:r>
        <w:t>— </w:t>
      </w:r>
      <w:r w:rsidR="00C52F4A" w:rsidRPr="00605EB6">
        <w:t>Oh</w:t>
      </w:r>
      <w:r w:rsidR="00C474C1">
        <w:t xml:space="preserve"> ! </w:t>
      </w:r>
      <w:r w:rsidR="00C52F4A" w:rsidRPr="00605EB6">
        <w:t>vous pouvez parler sans crainte</w:t>
      </w:r>
      <w:r w:rsidR="00C474C1">
        <w:t xml:space="preserve">, </w:t>
      </w:r>
      <w:r w:rsidR="00C52F4A" w:rsidRPr="00605EB6">
        <w:t>ma femme ne connaît pas la langue française</w:t>
      </w:r>
      <w:r w:rsidR="00C474C1">
        <w:t>.</w:t>
      </w:r>
    </w:p>
    <w:p w14:paraId="187DE435" w14:textId="3597194E" w:rsidR="00C474C1" w:rsidRDefault="0094609C" w:rsidP="00C52F4A">
      <w:r>
        <w:t>— </w:t>
      </w:r>
      <w:r w:rsidR="00C52F4A" w:rsidRPr="00605EB6">
        <w:t>Oh</w:t>
      </w:r>
      <w:r w:rsidR="00C474C1">
        <w:t xml:space="preserve"> ! </w:t>
      </w:r>
      <w:r w:rsidR="00C52F4A" w:rsidRPr="00605EB6">
        <w:t>alors</w:t>
      </w:r>
      <w:r w:rsidR="00C474C1">
        <w:t xml:space="preserve">, </w:t>
      </w:r>
      <w:r w:rsidR="00C52F4A" w:rsidRPr="00605EB6">
        <w:t>c</w:t>
      </w:r>
      <w:r w:rsidR="00C474C1">
        <w:t>’</w:t>
      </w:r>
      <w:r w:rsidR="00C52F4A" w:rsidRPr="00605EB6">
        <w:t>est différent</w:t>
      </w:r>
      <w:r w:rsidR="00C474C1">
        <w:t xml:space="preserve"> ; </w:t>
      </w:r>
      <w:r w:rsidR="00C52F4A" w:rsidRPr="00605EB6">
        <w:t>voyez-vous</w:t>
      </w:r>
      <w:r w:rsidR="00C474C1">
        <w:t xml:space="preserve">, </w:t>
      </w:r>
      <w:r w:rsidR="00C52F4A" w:rsidRPr="00605EB6">
        <w:t>j</w:t>
      </w:r>
      <w:r w:rsidR="00C474C1">
        <w:t>’</w:t>
      </w:r>
      <w:r w:rsidR="00C52F4A" w:rsidRPr="00605EB6">
        <w:t>avais peur de l</w:t>
      </w:r>
      <w:r w:rsidR="00C474C1">
        <w:t>’</w:t>
      </w:r>
      <w:r w:rsidR="00C52F4A" w:rsidRPr="00605EB6">
        <w:t>effrayer</w:t>
      </w:r>
      <w:r w:rsidR="00C474C1">
        <w:t>.</w:t>
      </w:r>
    </w:p>
    <w:p w14:paraId="4C5FD642" w14:textId="60B965B2" w:rsidR="00C474C1" w:rsidRDefault="0094609C" w:rsidP="00C52F4A">
      <w:r>
        <w:t>— </w:t>
      </w:r>
      <w:r w:rsidR="00C52F4A" w:rsidRPr="00605EB6">
        <w:t>C</w:t>
      </w:r>
      <w:r w:rsidR="00C474C1">
        <w:t>’</w:t>
      </w:r>
      <w:r w:rsidR="00C52F4A" w:rsidRPr="00605EB6">
        <w:t>est donc</w:t>
      </w:r>
      <w:r w:rsidR="00C474C1">
        <w:t xml:space="preserve">, </w:t>
      </w:r>
      <w:r w:rsidR="00C52F4A" w:rsidRPr="00605EB6">
        <w:t>en effet</w:t>
      </w:r>
      <w:r w:rsidR="00C474C1">
        <w:t xml:space="preserve">, </w:t>
      </w:r>
      <w:r w:rsidR="00C52F4A" w:rsidRPr="00605EB6">
        <w:t>bien terrible</w:t>
      </w:r>
      <w:r w:rsidR="00C474C1">
        <w:t xml:space="preserve"> ? </w:t>
      </w:r>
      <w:r w:rsidR="00C52F4A" w:rsidRPr="00605EB6">
        <w:t>fit le jeune homme devenant très pâle</w:t>
      </w:r>
      <w:r w:rsidR="00C474C1">
        <w:t>.</w:t>
      </w:r>
    </w:p>
    <w:p w14:paraId="345816FF" w14:textId="07D0CFD5" w:rsidR="00C474C1" w:rsidRDefault="0094609C" w:rsidP="00C52F4A">
      <w:r>
        <w:t>— </w:t>
      </w:r>
      <w:r w:rsidR="00C52F4A" w:rsidRPr="00605EB6">
        <w:t>Ce qu</w:t>
      </w:r>
      <w:r w:rsidR="00C474C1">
        <w:t>’</w:t>
      </w:r>
      <w:r w:rsidR="00C52F4A" w:rsidRPr="00605EB6">
        <w:t>on racontait</w:t>
      </w:r>
      <w:r w:rsidR="00C474C1">
        <w:t xml:space="preserve">, </w:t>
      </w:r>
      <w:r w:rsidR="00C52F4A" w:rsidRPr="00605EB6">
        <w:t>monsieur</w:t>
      </w:r>
      <w:r w:rsidR="00C474C1">
        <w:t xml:space="preserve"> ; </w:t>
      </w:r>
      <w:r w:rsidR="00C52F4A" w:rsidRPr="00605EB6">
        <w:t>car je ne vous garantis point que ce que je vais vous dire soit la vérité</w:t>
      </w:r>
      <w:r w:rsidR="00C474C1">
        <w:t>.</w:t>
      </w:r>
    </w:p>
    <w:p w14:paraId="1A6247CA" w14:textId="566E924C" w:rsidR="00C474C1" w:rsidRDefault="0094609C" w:rsidP="00C52F4A">
      <w:r>
        <w:t>— </w:t>
      </w:r>
      <w:r w:rsidR="00C52F4A" w:rsidRPr="00605EB6">
        <w:t>C</w:t>
      </w:r>
      <w:r w:rsidR="00C474C1">
        <w:t>’</w:t>
      </w:r>
      <w:r w:rsidR="00C52F4A" w:rsidRPr="00605EB6">
        <w:t>est convenu</w:t>
      </w:r>
      <w:r w:rsidR="00C474C1">
        <w:t xml:space="preserve">. </w:t>
      </w:r>
      <w:r w:rsidR="00C52F4A" w:rsidRPr="00605EB6">
        <w:t>Je vous écoute</w:t>
      </w:r>
      <w:r w:rsidR="00C474C1">
        <w:t>.</w:t>
      </w:r>
    </w:p>
    <w:p w14:paraId="1D842EAD" w14:textId="7CAB295F" w:rsidR="00C474C1" w:rsidRDefault="0094609C" w:rsidP="00C52F4A">
      <w:r>
        <w:t>— </w:t>
      </w:r>
      <w:r w:rsidR="00C52F4A" w:rsidRPr="00605EB6">
        <w:t>La jeune femme en question appartenait ou appartient</w:t>
      </w:r>
      <w:r w:rsidR="00C474C1">
        <w:t xml:space="preserve">, </w:t>
      </w:r>
      <w:r w:rsidR="00C52F4A" w:rsidRPr="00605EB6">
        <w:t>si</w:t>
      </w:r>
      <w:r w:rsidR="00C474C1">
        <w:t xml:space="preserve">, </w:t>
      </w:r>
      <w:r w:rsidR="00C52F4A" w:rsidRPr="00605EB6">
        <w:t>comme il y a lieu de le supposer</w:t>
      </w:r>
      <w:r w:rsidR="00C474C1">
        <w:t xml:space="preserve">, </w:t>
      </w:r>
      <w:r w:rsidR="00C52F4A" w:rsidRPr="00605EB6">
        <w:t>elle existe encore</w:t>
      </w:r>
      <w:r w:rsidR="00C474C1">
        <w:t xml:space="preserve">, </w:t>
      </w:r>
      <w:r w:rsidR="00C52F4A" w:rsidRPr="00605EB6">
        <w:t>à une famille étrangère des plus honorables et immensément riche</w:t>
      </w:r>
      <w:r w:rsidR="00C474C1">
        <w:t xml:space="preserve">. </w:t>
      </w:r>
      <w:r w:rsidR="00C52F4A" w:rsidRPr="00605EB6">
        <w:t>Des gens disent que son père est un banquier ou un grand armateur</w:t>
      </w:r>
      <w:r w:rsidR="00C474C1">
        <w:t xml:space="preserve"> ; </w:t>
      </w:r>
      <w:r w:rsidR="00C52F4A" w:rsidRPr="00605EB6">
        <w:t>d</w:t>
      </w:r>
      <w:r w:rsidR="00C474C1">
        <w:t>’</w:t>
      </w:r>
      <w:r w:rsidR="00C52F4A" w:rsidRPr="00605EB6">
        <w:t>autres</w:t>
      </w:r>
      <w:r w:rsidR="00C474C1">
        <w:t xml:space="preserve"> ; </w:t>
      </w:r>
      <w:r w:rsidR="00C52F4A" w:rsidRPr="00605EB6">
        <w:t>prétendant être mieux renseignés</w:t>
      </w:r>
      <w:r w:rsidR="00C474C1">
        <w:t xml:space="preserve">, </w:t>
      </w:r>
      <w:r w:rsidR="00C52F4A" w:rsidRPr="00605EB6">
        <w:t>affirment que c</w:t>
      </w:r>
      <w:r w:rsidR="00C474C1">
        <w:t>’</w:t>
      </w:r>
      <w:r w:rsidR="00C52F4A" w:rsidRPr="00605EB6">
        <w:t>est un prince ou un duc</w:t>
      </w:r>
      <w:r w:rsidR="00C474C1">
        <w:t>.</w:t>
      </w:r>
    </w:p>
    <w:p w14:paraId="4BA1DD2A" w14:textId="77777777" w:rsidR="00C474C1" w:rsidRDefault="00C474C1" w:rsidP="00C52F4A">
      <w:r>
        <w:t>» </w:t>
      </w:r>
      <w:r w:rsidR="00C52F4A" w:rsidRPr="00605EB6">
        <w:t>Or</w:t>
      </w:r>
      <w:r>
        <w:t xml:space="preserve">, </w:t>
      </w:r>
      <w:r w:rsidR="00C52F4A" w:rsidRPr="00605EB6">
        <w:t>il paraît que la demoiselle</w:t>
      </w:r>
      <w:r>
        <w:t xml:space="preserve">, </w:t>
      </w:r>
      <w:r w:rsidR="00C52F4A" w:rsidRPr="00605EB6">
        <w:t>oubliant le respect qu</w:t>
      </w:r>
      <w:r>
        <w:t>’</w:t>
      </w:r>
      <w:r w:rsidR="00C52F4A" w:rsidRPr="00605EB6">
        <w:t>elle devait à sa famille</w:t>
      </w:r>
      <w:r>
        <w:t xml:space="preserve">, </w:t>
      </w:r>
      <w:r w:rsidR="00C52F4A" w:rsidRPr="00605EB6">
        <w:t>à sa haute situation</w:t>
      </w:r>
      <w:r>
        <w:t xml:space="preserve">, </w:t>
      </w:r>
      <w:r w:rsidR="00C52F4A" w:rsidRPr="00605EB6">
        <w:t>devint éperdument éprise d</w:t>
      </w:r>
      <w:r>
        <w:t>’</w:t>
      </w:r>
      <w:r w:rsidR="00C52F4A" w:rsidRPr="00605EB6">
        <w:t>un domestique de son père</w:t>
      </w:r>
      <w:r>
        <w:t xml:space="preserve">, </w:t>
      </w:r>
      <w:r w:rsidR="00C52F4A" w:rsidRPr="00605EB6">
        <w:t>une sorte de palefrenier</w:t>
      </w:r>
      <w:r>
        <w:t xml:space="preserve">, </w:t>
      </w:r>
      <w:r w:rsidR="00C52F4A" w:rsidRPr="00605EB6">
        <w:t>un homme de rien</w:t>
      </w:r>
      <w:r>
        <w:t xml:space="preserve">, </w:t>
      </w:r>
      <w:r w:rsidR="00C52F4A" w:rsidRPr="00605EB6">
        <w:t>quoi</w:t>
      </w:r>
      <w:r>
        <w:t>.</w:t>
      </w:r>
    </w:p>
    <w:p w14:paraId="0EED794F" w14:textId="77777777" w:rsidR="00C474C1" w:rsidRDefault="00C52F4A" w:rsidP="00C52F4A">
      <w:r w:rsidRPr="00605EB6">
        <w:t>L</w:t>
      </w:r>
      <w:r w:rsidR="00C474C1">
        <w:t>’</w:t>
      </w:r>
      <w:r w:rsidRPr="00605EB6">
        <w:t>inconnu eut un léger haussement d</w:t>
      </w:r>
      <w:r w:rsidR="00C474C1">
        <w:t>’</w:t>
      </w:r>
      <w:r w:rsidRPr="00605EB6">
        <w:t>épaules et un sourire singulier courut sur ses lèvres</w:t>
      </w:r>
      <w:r w:rsidR="00C474C1">
        <w:t>.</w:t>
      </w:r>
    </w:p>
    <w:p w14:paraId="68347F2D" w14:textId="77777777" w:rsidR="00C474C1" w:rsidRDefault="00C52F4A" w:rsidP="00C52F4A">
      <w:r w:rsidRPr="00605EB6">
        <w:t>Blaireau continua</w:t>
      </w:r>
      <w:r w:rsidR="00C474C1">
        <w:t> :</w:t>
      </w:r>
    </w:p>
    <w:p w14:paraId="2E3B6C6C" w14:textId="54FC4278" w:rsidR="00C474C1" w:rsidRDefault="0094609C" w:rsidP="00C52F4A">
      <w:r>
        <w:lastRenderedPageBreak/>
        <w:t>— </w:t>
      </w:r>
      <w:r w:rsidR="00C52F4A" w:rsidRPr="00605EB6">
        <w:t>Grande colère</w:t>
      </w:r>
      <w:r w:rsidR="00C474C1">
        <w:t xml:space="preserve">, </w:t>
      </w:r>
      <w:r w:rsidR="00C52F4A" w:rsidRPr="00605EB6">
        <w:t>grand désespoir</w:t>
      </w:r>
      <w:r w:rsidR="00C474C1">
        <w:t xml:space="preserve">, </w:t>
      </w:r>
      <w:r w:rsidR="00C52F4A" w:rsidRPr="00605EB6">
        <w:t>désolation des parents quand ils découvrirent le pot aux roses</w:t>
      </w:r>
      <w:r w:rsidR="00C474C1">
        <w:t xml:space="preserve"> ; </w:t>
      </w:r>
      <w:r w:rsidR="00C52F4A" w:rsidRPr="00605EB6">
        <w:t>car</w:t>
      </w:r>
      <w:r w:rsidR="00C474C1">
        <w:t xml:space="preserve">, </w:t>
      </w:r>
      <w:r w:rsidR="00C52F4A" w:rsidRPr="00605EB6">
        <w:t>enfin</w:t>
      </w:r>
      <w:r w:rsidR="00C474C1">
        <w:t xml:space="preserve">, </w:t>
      </w:r>
      <w:r w:rsidR="00C52F4A" w:rsidRPr="00605EB6">
        <w:t>la honte de leur malheureuse fille rejaillissait sur eux</w:t>
      </w:r>
      <w:r w:rsidR="00C474C1">
        <w:t xml:space="preserve">. </w:t>
      </w:r>
      <w:r w:rsidR="00C52F4A" w:rsidRPr="00605EB6">
        <w:t>Que faire</w:t>
      </w:r>
      <w:r w:rsidR="00C474C1">
        <w:t xml:space="preserve"> ? </w:t>
      </w:r>
      <w:r w:rsidR="00C52F4A" w:rsidRPr="00605EB6">
        <w:t>Autant que possible sauver l</w:t>
      </w:r>
      <w:r w:rsidR="00C474C1">
        <w:t>’</w:t>
      </w:r>
      <w:r w:rsidR="00C52F4A" w:rsidRPr="00605EB6">
        <w:t>honneur</w:t>
      </w:r>
      <w:r w:rsidR="00C474C1">
        <w:t xml:space="preserve">, </w:t>
      </w:r>
      <w:r w:rsidR="00C52F4A" w:rsidRPr="00605EB6">
        <w:t>cacher la honte</w:t>
      </w:r>
      <w:r w:rsidR="00C474C1">
        <w:t xml:space="preserve">, </w:t>
      </w:r>
      <w:r w:rsidR="00C52F4A" w:rsidRPr="00605EB6">
        <w:t>à tout prix éviter le scandale</w:t>
      </w:r>
      <w:r w:rsidR="00C474C1">
        <w:t xml:space="preserve">. </w:t>
      </w:r>
      <w:r w:rsidR="00C52F4A" w:rsidRPr="00605EB6">
        <w:t>L</w:t>
      </w:r>
      <w:r w:rsidR="00C474C1">
        <w:t>’</w:t>
      </w:r>
      <w:r w:rsidR="00C52F4A" w:rsidRPr="00605EB6">
        <w:t>éloignement de la demoiselle fut décidé</w:t>
      </w:r>
      <w:r w:rsidR="00C474C1">
        <w:t xml:space="preserve">. </w:t>
      </w:r>
      <w:r w:rsidR="00C52F4A" w:rsidRPr="00605EB6">
        <w:t>On l</w:t>
      </w:r>
      <w:r w:rsidR="00C474C1">
        <w:t>’</w:t>
      </w:r>
      <w:r w:rsidR="00C52F4A" w:rsidRPr="00605EB6">
        <w:t>amena en France</w:t>
      </w:r>
      <w:r w:rsidR="00C474C1">
        <w:t xml:space="preserve">. </w:t>
      </w:r>
      <w:r w:rsidR="00C52F4A" w:rsidRPr="00605EB6">
        <w:t>Mais on ne tarda pas à faire une nouvelle découverte</w:t>
      </w:r>
      <w:r w:rsidR="00C474C1">
        <w:t xml:space="preserve"> : ; </w:t>
      </w:r>
      <w:r w:rsidR="00C52F4A" w:rsidRPr="00605EB6">
        <w:t>c</w:t>
      </w:r>
      <w:r w:rsidR="00C474C1">
        <w:t>’</w:t>
      </w:r>
      <w:r w:rsidR="00C52F4A" w:rsidRPr="00605EB6">
        <w:t>était le bouquet</w:t>
      </w:r>
      <w:r w:rsidR="00C474C1">
        <w:t xml:space="preserve">. </w:t>
      </w:r>
      <w:r w:rsidR="00C52F4A" w:rsidRPr="00605EB6">
        <w:t>La demoiselle se trouvait dans une position intéressante</w:t>
      </w:r>
      <w:r w:rsidR="00C474C1">
        <w:t>.</w:t>
      </w:r>
    </w:p>
    <w:p w14:paraId="7F172C75" w14:textId="77777777" w:rsidR="00C474C1" w:rsidRDefault="00C52F4A" w:rsidP="00C52F4A">
      <w:r w:rsidRPr="00605EB6">
        <w:t>L</w:t>
      </w:r>
      <w:r w:rsidR="00C474C1">
        <w:t>’</w:t>
      </w:r>
      <w:r w:rsidRPr="00605EB6">
        <w:t>inconnu ne put s</w:t>
      </w:r>
      <w:r w:rsidR="00C474C1">
        <w:t>’</w:t>
      </w:r>
      <w:r w:rsidRPr="00605EB6">
        <w:t>empêcher de tressaillir</w:t>
      </w:r>
      <w:r w:rsidR="00C474C1">
        <w:t>.</w:t>
      </w:r>
    </w:p>
    <w:p w14:paraId="33C70067" w14:textId="3EC9BAB6" w:rsidR="00C474C1" w:rsidRDefault="0094609C" w:rsidP="00C52F4A">
      <w:r>
        <w:t>— </w:t>
      </w:r>
      <w:r w:rsidR="00C52F4A" w:rsidRPr="00605EB6">
        <w:t>Complications nouvelles</w:t>
      </w:r>
      <w:r w:rsidR="00C474C1">
        <w:t xml:space="preserve">, </w:t>
      </w:r>
      <w:r w:rsidR="00C52F4A" w:rsidRPr="00605EB6">
        <w:t>poursuivit Blaireau</w:t>
      </w:r>
      <w:r w:rsidR="00C474C1">
        <w:t xml:space="preserve"> ; </w:t>
      </w:r>
      <w:r w:rsidR="00C52F4A" w:rsidRPr="00605EB6">
        <w:t>il fallait absolument l</w:t>
      </w:r>
      <w:r w:rsidR="00C474C1">
        <w:t>’</w:t>
      </w:r>
      <w:r w:rsidR="00C52F4A" w:rsidRPr="00605EB6">
        <w:t>isoler du monde</w:t>
      </w:r>
      <w:r w:rsidR="00C474C1">
        <w:t xml:space="preserve">, </w:t>
      </w:r>
      <w:r w:rsidR="00C52F4A" w:rsidRPr="00605EB6">
        <w:t>la cacher à tous les yeux</w:t>
      </w:r>
      <w:r w:rsidR="00C474C1">
        <w:t xml:space="preserve">, </w:t>
      </w:r>
      <w:r w:rsidR="00C52F4A" w:rsidRPr="00605EB6">
        <w:t>la séquestrer en quelque sorte</w:t>
      </w:r>
      <w:r w:rsidR="00C474C1">
        <w:t xml:space="preserve">. </w:t>
      </w:r>
      <w:r w:rsidR="00C52F4A" w:rsidRPr="00605EB6">
        <w:t>Dans ce but</w:t>
      </w:r>
      <w:r w:rsidR="00C474C1">
        <w:t xml:space="preserve">, </w:t>
      </w:r>
      <w:r w:rsidR="00C52F4A" w:rsidRPr="00605EB6">
        <w:t>on chercha un endroit</w:t>
      </w:r>
      <w:r w:rsidR="00C474C1">
        <w:t xml:space="preserve">. </w:t>
      </w:r>
      <w:r w:rsidR="00C52F4A" w:rsidRPr="00605EB6">
        <w:t>En France</w:t>
      </w:r>
      <w:r w:rsidR="00C474C1">
        <w:t xml:space="preserve">, </w:t>
      </w:r>
      <w:r w:rsidR="00C52F4A" w:rsidRPr="00605EB6">
        <w:t>aussi bien que partout ailleurs</w:t>
      </w:r>
      <w:r w:rsidR="00C474C1">
        <w:t xml:space="preserve">, </w:t>
      </w:r>
      <w:r w:rsidR="00C52F4A" w:rsidRPr="00605EB6">
        <w:t>avec de l</w:t>
      </w:r>
      <w:r w:rsidR="00C474C1">
        <w:t>’</w:t>
      </w:r>
      <w:r w:rsidR="00C52F4A" w:rsidRPr="00605EB6">
        <w:t>argent on a et l</w:t>
      </w:r>
      <w:r w:rsidR="00C474C1">
        <w:t>’</w:t>
      </w:r>
      <w:r w:rsidR="00C52F4A" w:rsidRPr="00605EB6">
        <w:t>on trouve tout ce qu</w:t>
      </w:r>
      <w:r w:rsidR="00C474C1">
        <w:t>’</w:t>
      </w:r>
      <w:r w:rsidR="00C52F4A" w:rsidRPr="00605EB6">
        <w:t>on veut</w:t>
      </w:r>
      <w:r w:rsidR="00C474C1">
        <w:t xml:space="preserve">. </w:t>
      </w:r>
      <w:r w:rsidR="00C52F4A" w:rsidRPr="00605EB6">
        <w:t>Le vieux manoir de Blaincourt fut loué et on y amena la demoiselle avec une autre femme</w:t>
      </w:r>
      <w:r w:rsidR="00C474C1">
        <w:t xml:space="preserve">, </w:t>
      </w:r>
      <w:r w:rsidR="00C52F4A" w:rsidRPr="00605EB6">
        <w:t>une domestique pour la servir</w:t>
      </w:r>
      <w:r w:rsidR="00C474C1">
        <w:t>.</w:t>
      </w:r>
    </w:p>
    <w:p w14:paraId="36A67ADA" w14:textId="7823F19E" w:rsidR="00C474C1" w:rsidRDefault="00C474C1" w:rsidP="00C52F4A">
      <w:r>
        <w:t>» </w:t>
      </w:r>
      <w:r w:rsidR="00C52F4A" w:rsidRPr="00605EB6">
        <w:t>La voilà bel et bien emprisonnée</w:t>
      </w:r>
      <w:r>
        <w:t xml:space="preserve">, </w:t>
      </w:r>
      <w:r w:rsidR="00C52F4A" w:rsidRPr="00605EB6">
        <w:t>car il lui était seulement permis de se promener dans les jardins</w:t>
      </w:r>
      <w:r>
        <w:t xml:space="preserve">. </w:t>
      </w:r>
      <w:r w:rsidR="00C52F4A" w:rsidRPr="00605EB6">
        <w:t>Excepté moi</w:t>
      </w:r>
      <w:r>
        <w:t xml:space="preserve">, </w:t>
      </w:r>
      <w:r w:rsidR="00C52F4A" w:rsidRPr="00605EB6">
        <w:t>monsieur</w:t>
      </w:r>
      <w:r>
        <w:t xml:space="preserve">, </w:t>
      </w:r>
      <w:r w:rsidR="00C52F4A" w:rsidRPr="00605EB6">
        <w:t>je crois bien qu</w:t>
      </w:r>
      <w:r>
        <w:t>’</w:t>
      </w:r>
      <w:r w:rsidR="00C52F4A" w:rsidRPr="00605EB6">
        <w:t>aucun autre habitant de Blaincourt ne peut se flatter de l</w:t>
      </w:r>
      <w:r>
        <w:t>’</w:t>
      </w:r>
      <w:r w:rsidR="00C52F4A" w:rsidRPr="00605EB6">
        <w:t>avoir vue</w:t>
      </w:r>
      <w:r>
        <w:t>.</w:t>
      </w:r>
    </w:p>
    <w:p w14:paraId="119C1746" w14:textId="77777777" w:rsidR="00C474C1" w:rsidRDefault="00C474C1" w:rsidP="00C52F4A">
      <w:r>
        <w:t>» </w:t>
      </w:r>
      <w:r w:rsidR="00C52F4A" w:rsidRPr="00605EB6">
        <w:t>Vrai</w:t>
      </w:r>
      <w:r>
        <w:t xml:space="preserve">, </w:t>
      </w:r>
      <w:r w:rsidR="00C52F4A" w:rsidRPr="00605EB6">
        <w:t>la pauvrette ne devait guère s</w:t>
      </w:r>
      <w:r>
        <w:t>’</w:t>
      </w:r>
      <w:r w:rsidR="00C52F4A" w:rsidRPr="00605EB6">
        <w:t>amuser</w:t>
      </w:r>
      <w:r>
        <w:t xml:space="preserve"> ; </w:t>
      </w:r>
      <w:r w:rsidR="00C52F4A" w:rsidRPr="00605EB6">
        <w:t>on peut même supposer qu</w:t>
      </w:r>
      <w:r>
        <w:t>’</w:t>
      </w:r>
      <w:r w:rsidR="00C52F4A" w:rsidRPr="00605EB6">
        <w:t>elle s</w:t>
      </w:r>
      <w:r>
        <w:t>’</w:t>
      </w:r>
      <w:r w:rsidR="00C52F4A" w:rsidRPr="00605EB6">
        <w:t>ennuyait à mourir</w:t>
      </w:r>
      <w:r>
        <w:t xml:space="preserve">. </w:t>
      </w:r>
      <w:r w:rsidR="00C52F4A" w:rsidRPr="00605EB6">
        <w:t>Mais voici le plus triste de la chose</w:t>
      </w:r>
      <w:r>
        <w:t xml:space="preserve"> : </w:t>
      </w:r>
      <w:r w:rsidR="00C52F4A" w:rsidRPr="00605EB6">
        <w:t>était-ce l</w:t>
      </w:r>
      <w:r>
        <w:t>’</w:t>
      </w:r>
      <w:r w:rsidR="00C52F4A" w:rsidRPr="00605EB6">
        <w:t>ennui</w:t>
      </w:r>
      <w:r>
        <w:t xml:space="preserve">, </w:t>
      </w:r>
      <w:r w:rsidR="00C52F4A" w:rsidRPr="00605EB6">
        <w:t>l</w:t>
      </w:r>
      <w:r>
        <w:t>’</w:t>
      </w:r>
      <w:r w:rsidR="00C52F4A" w:rsidRPr="00605EB6">
        <w:t>horreur de son isolement</w:t>
      </w:r>
      <w:r>
        <w:t xml:space="preserve">, </w:t>
      </w:r>
      <w:r w:rsidR="00C52F4A" w:rsidRPr="00605EB6">
        <w:t>le regret de ce qu</w:t>
      </w:r>
      <w:r>
        <w:t>’</w:t>
      </w:r>
      <w:r w:rsidR="00C52F4A" w:rsidRPr="00605EB6">
        <w:t>elle avait fait</w:t>
      </w:r>
      <w:r>
        <w:t xml:space="preserve">, </w:t>
      </w:r>
      <w:r w:rsidR="00C52F4A" w:rsidRPr="00605EB6">
        <w:t>le remords</w:t>
      </w:r>
      <w:r>
        <w:t xml:space="preserve">, </w:t>
      </w:r>
      <w:r w:rsidR="00C52F4A" w:rsidRPr="00605EB6">
        <w:t>la douleur de sa honte ou n</w:t>
      </w:r>
      <w:r>
        <w:t>’</w:t>
      </w:r>
      <w:r w:rsidR="00C52F4A" w:rsidRPr="00605EB6">
        <w:t>importe quelle autre chose</w:t>
      </w:r>
      <w:r>
        <w:t xml:space="preserve"> ? </w:t>
      </w:r>
      <w:r w:rsidR="00C52F4A" w:rsidRPr="00605EB6">
        <w:t>Je ne sais</w:t>
      </w:r>
      <w:r>
        <w:t xml:space="preserve">. </w:t>
      </w:r>
      <w:r w:rsidR="00C52F4A" w:rsidRPr="00605EB6">
        <w:t>Toujours est-il</w:t>
      </w:r>
      <w:r>
        <w:t xml:space="preserve">, – </w:t>
      </w:r>
      <w:r w:rsidR="00C52F4A" w:rsidRPr="00605EB6">
        <w:t>et ça doit être vrai</w:t>
      </w:r>
      <w:r>
        <w:t xml:space="preserve">, – </w:t>
      </w:r>
      <w:r w:rsidR="00C52F4A" w:rsidRPr="00605EB6">
        <w:t>que sa tête déménagea</w:t>
      </w:r>
      <w:r>
        <w:t xml:space="preserve">, </w:t>
      </w:r>
      <w:r w:rsidR="00C52F4A" w:rsidRPr="00605EB6">
        <w:t>elle devint folle</w:t>
      </w:r>
      <w:r>
        <w:t>.</w:t>
      </w:r>
    </w:p>
    <w:p w14:paraId="1F787B9C" w14:textId="6CD7A3E6" w:rsidR="00C474C1" w:rsidRDefault="0094609C" w:rsidP="00C52F4A">
      <w:r>
        <w:t>— </w:t>
      </w:r>
      <w:r w:rsidR="00C52F4A" w:rsidRPr="00605EB6">
        <w:t>Oh</w:t>
      </w:r>
      <w:r w:rsidR="00C474C1">
        <w:t xml:space="preserve"> ! </w:t>
      </w:r>
      <w:r w:rsidR="00C52F4A" w:rsidRPr="00605EB6">
        <w:t>exclama l</w:t>
      </w:r>
      <w:r w:rsidR="00C474C1">
        <w:t>’</w:t>
      </w:r>
      <w:r w:rsidR="00C52F4A" w:rsidRPr="00605EB6">
        <w:t>inconnu</w:t>
      </w:r>
      <w:r w:rsidR="00C474C1">
        <w:t>.</w:t>
      </w:r>
    </w:p>
    <w:p w14:paraId="3F2B9EE0" w14:textId="4B98A728" w:rsidR="00C474C1" w:rsidRDefault="0094609C" w:rsidP="00C52F4A">
      <w:r>
        <w:t>— </w:t>
      </w:r>
      <w:r w:rsidR="00C52F4A" w:rsidRPr="00605EB6">
        <w:t>Oui</w:t>
      </w:r>
      <w:r w:rsidR="00C474C1">
        <w:t xml:space="preserve">, </w:t>
      </w:r>
      <w:r w:rsidR="00C52F4A" w:rsidRPr="00605EB6">
        <w:t>monsieur</w:t>
      </w:r>
      <w:r w:rsidR="00C474C1">
        <w:t xml:space="preserve">, </w:t>
      </w:r>
      <w:r w:rsidR="00C52F4A" w:rsidRPr="00605EB6">
        <w:t>folle</w:t>
      </w:r>
      <w:r w:rsidR="00C474C1">
        <w:t> !</w:t>
      </w:r>
    </w:p>
    <w:p w14:paraId="0BA81474" w14:textId="63A84B00" w:rsidR="00C474C1" w:rsidRDefault="0094609C" w:rsidP="00C52F4A">
      <w:r>
        <w:lastRenderedPageBreak/>
        <w:t>— </w:t>
      </w:r>
      <w:r w:rsidR="00C52F4A" w:rsidRPr="00605EB6">
        <w:t>Et l</w:t>
      </w:r>
      <w:r w:rsidR="00C474C1">
        <w:t>’</w:t>
      </w:r>
      <w:r w:rsidR="00C52F4A" w:rsidRPr="00605EB6">
        <w:t>on n</w:t>
      </w:r>
      <w:r w:rsidR="00C474C1">
        <w:t>’</w:t>
      </w:r>
      <w:r w:rsidR="00C52F4A" w:rsidRPr="00605EB6">
        <w:t>a rien fait pour la guérir</w:t>
      </w:r>
      <w:r w:rsidR="00C474C1">
        <w:t> ?</w:t>
      </w:r>
    </w:p>
    <w:p w14:paraId="1481A45E" w14:textId="4F49EB55" w:rsidR="00C474C1" w:rsidRDefault="0094609C" w:rsidP="00C52F4A">
      <w:r>
        <w:t>— </w:t>
      </w:r>
      <w:r w:rsidR="00C52F4A" w:rsidRPr="00EE3309">
        <w:t>Je ne peux pas vous dire si l</w:t>
      </w:r>
      <w:r w:rsidR="00C474C1">
        <w:t>’</w:t>
      </w:r>
      <w:r w:rsidR="00C52F4A" w:rsidRPr="00EE3309">
        <w:t>on a fait ceci ou cela</w:t>
      </w:r>
      <w:r w:rsidR="00C474C1">
        <w:t xml:space="preserve"> ; </w:t>
      </w:r>
      <w:r w:rsidR="00C52F4A" w:rsidRPr="00EE3309">
        <w:t>quand c</w:t>
      </w:r>
      <w:r w:rsidR="00C474C1">
        <w:t>’</w:t>
      </w:r>
      <w:r w:rsidR="00C52F4A" w:rsidRPr="00EE3309">
        <w:t>est une maladie incurable</w:t>
      </w:r>
      <w:r w:rsidR="00C474C1">
        <w:t>…</w:t>
      </w:r>
    </w:p>
    <w:p w14:paraId="1C95F224" w14:textId="66E49529" w:rsidR="00C474C1" w:rsidRDefault="0094609C" w:rsidP="00C52F4A">
      <w:r>
        <w:t>— </w:t>
      </w:r>
      <w:r w:rsidR="00C52F4A" w:rsidRPr="00605EB6">
        <w:t>Mais on guérit la folie</w:t>
      </w:r>
      <w:r w:rsidR="00C474C1">
        <w:t>.</w:t>
      </w:r>
    </w:p>
    <w:p w14:paraId="54CF0611" w14:textId="7EE8DFA8" w:rsidR="00C474C1" w:rsidRDefault="0094609C" w:rsidP="00C52F4A">
      <w:r>
        <w:t>— </w:t>
      </w:r>
      <w:r w:rsidR="00C52F4A" w:rsidRPr="00605EB6">
        <w:t>C</w:t>
      </w:r>
      <w:r w:rsidR="00C474C1">
        <w:t>’</w:t>
      </w:r>
      <w:r w:rsidR="00C52F4A" w:rsidRPr="00605EB6">
        <w:t>est possible</w:t>
      </w:r>
      <w:r w:rsidR="00C474C1">
        <w:t>.</w:t>
      </w:r>
    </w:p>
    <w:p w14:paraId="20F12D0F" w14:textId="139DF0D2" w:rsidR="00C474C1" w:rsidRDefault="0094609C" w:rsidP="00C52F4A">
      <w:r>
        <w:t>— </w:t>
      </w:r>
      <w:r w:rsidR="00C52F4A" w:rsidRPr="00605EB6">
        <w:t>Veuillez continuer</w:t>
      </w:r>
      <w:r w:rsidR="00C474C1">
        <w:t xml:space="preserve">, </w:t>
      </w:r>
      <w:r w:rsidR="00C52F4A" w:rsidRPr="00605EB6">
        <w:t>monsieur</w:t>
      </w:r>
      <w:r w:rsidR="00C474C1">
        <w:t xml:space="preserve"> : </w:t>
      </w:r>
      <w:r w:rsidR="00C52F4A" w:rsidRPr="00605EB6">
        <w:t>si étrange que soit votre récit</w:t>
      </w:r>
      <w:r w:rsidR="00C474C1">
        <w:t xml:space="preserve">, </w:t>
      </w:r>
      <w:r w:rsidR="00C52F4A" w:rsidRPr="00605EB6">
        <w:t>il m</w:t>
      </w:r>
      <w:r w:rsidR="00C474C1">
        <w:t>’</w:t>
      </w:r>
      <w:r w:rsidR="00C52F4A" w:rsidRPr="00605EB6">
        <w:t>intéresse énormément</w:t>
      </w:r>
      <w:r w:rsidR="00C474C1">
        <w:t>.</w:t>
      </w:r>
    </w:p>
    <w:p w14:paraId="27AC42ED" w14:textId="1D753596" w:rsidR="00C474C1" w:rsidRDefault="0094609C" w:rsidP="00C52F4A">
      <w:r>
        <w:t>— </w:t>
      </w:r>
      <w:r w:rsidR="00C52F4A" w:rsidRPr="00605EB6">
        <w:t>Donc</w:t>
      </w:r>
      <w:r w:rsidR="00C474C1">
        <w:t xml:space="preserve">, </w:t>
      </w:r>
      <w:r w:rsidR="00C52F4A" w:rsidRPr="00605EB6">
        <w:t>la pauvre demoiselle perdit la raison</w:t>
      </w:r>
      <w:r w:rsidR="00C474C1">
        <w:t xml:space="preserve">. </w:t>
      </w:r>
      <w:r w:rsidR="00C52F4A" w:rsidRPr="00605EB6">
        <w:t>Enfin le moment fatal arriva</w:t>
      </w:r>
      <w:r w:rsidR="00C474C1">
        <w:t xml:space="preserve"> ; : </w:t>
      </w:r>
      <w:r w:rsidR="00C52F4A" w:rsidRPr="00605EB6">
        <w:t>elle mit au monde un enfant</w:t>
      </w:r>
      <w:r w:rsidR="00C474C1">
        <w:t>.</w:t>
      </w:r>
    </w:p>
    <w:p w14:paraId="35BC1B36" w14:textId="68C298BB" w:rsidR="00C474C1" w:rsidRDefault="0094609C" w:rsidP="00C52F4A">
      <w:r>
        <w:t>— </w:t>
      </w:r>
      <w:r w:rsidR="00C52F4A" w:rsidRPr="00605EB6">
        <w:t>Un petit garçon ou une petite fille</w:t>
      </w:r>
      <w:r w:rsidR="00C474C1">
        <w:t> ?</w:t>
      </w:r>
    </w:p>
    <w:p w14:paraId="42EC5C81" w14:textId="60A84FDD" w:rsidR="00C474C1" w:rsidRDefault="0094609C" w:rsidP="00C52F4A">
      <w:r>
        <w:t>— </w:t>
      </w:r>
      <w:r w:rsidR="00C52F4A" w:rsidRPr="00605EB6">
        <w:t>Ça</w:t>
      </w:r>
      <w:r w:rsidR="00C474C1">
        <w:t xml:space="preserve">, </w:t>
      </w:r>
      <w:r w:rsidR="00C52F4A" w:rsidRPr="00605EB6">
        <w:t>monsieur</w:t>
      </w:r>
      <w:r w:rsidR="00C474C1">
        <w:t xml:space="preserve">, </w:t>
      </w:r>
      <w:r w:rsidR="00C52F4A" w:rsidRPr="00605EB6">
        <w:t>on n</w:t>
      </w:r>
      <w:r w:rsidR="00C474C1">
        <w:t>’</w:t>
      </w:r>
      <w:r w:rsidR="00C52F4A" w:rsidRPr="00605EB6">
        <w:t>en sait rien</w:t>
      </w:r>
      <w:r w:rsidR="00C474C1">
        <w:t>.</w:t>
      </w:r>
    </w:p>
    <w:p w14:paraId="6BB9C23C" w14:textId="65EB1256" w:rsidR="00C474C1" w:rsidRDefault="0094609C" w:rsidP="00C52F4A">
      <w:r>
        <w:t>— </w:t>
      </w:r>
      <w:r w:rsidR="00C52F4A" w:rsidRPr="00605EB6">
        <w:t>Comment</w:t>
      </w:r>
      <w:r w:rsidR="00C474C1">
        <w:t xml:space="preserve">, </w:t>
      </w:r>
      <w:r w:rsidR="00C52F4A" w:rsidRPr="00605EB6">
        <w:t>sa naissance n</w:t>
      </w:r>
      <w:r w:rsidR="00C474C1">
        <w:t>’</w:t>
      </w:r>
      <w:r w:rsidR="00C52F4A" w:rsidRPr="00605EB6">
        <w:t>a-t-elle pas été déclarée</w:t>
      </w:r>
      <w:r w:rsidR="00C474C1">
        <w:t xml:space="preserve"> ? </w:t>
      </w:r>
      <w:r w:rsidR="00C52F4A" w:rsidRPr="00605EB6">
        <w:t>Après avoir séquestré la pauvre mère</w:t>
      </w:r>
      <w:r w:rsidR="00C474C1">
        <w:t xml:space="preserve">, </w:t>
      </w:r>
      <w:r w:rsidR="00C52F4A" w:rsidRPr="00605EB6">
        <w:t>aurait-on fait disparaître son enfant</w:t>
      </w:r>
      <w:r w:rsidR="00C474C1">
        <w:t> ?</w:t>
      </w:r>
    </w:p>
    <w:p w14:paraId="28B5649F" w14:textId="4971B2D7" w:rsidR="00C474C1" w:rsidRDefault="0094609C" w:rsidP="00C52F4A">
      <w:r>
        <w:t>— </w:t>
      </w:r>
      <w:r w:rsidR="00C52F4A" w:rsidRPr="00605EB6">
        <w:t>Attendez</w:t>
      </w:r>
      <w:r w:rsidR="00C474C1">
        <w:t xml:space="preserve">, </w:t>
      </w:r>
      <w:r w:rsidR="00C52F4A" w:rsidRPr="00605EB6">
        <w:t>vous allez voir</w:t>
      </w:r>
      <w:r w:rsidR="00C474C1">
        <w:t xml:space="preserve"> : </w:t>
      </w:r>
      <w:r w:rsidR="00C52F4A" w:rsidRPr="00605EB6">
        <w:t>Quelques instants après la naissance de l</w:t>
      </w:r>
      <w:r w:rsidR="00C474C1">
        <w:t>’</w:t>
      </w:r>
      <w:r w:rsidR="00C52F4A" w:rsidRPr="00605EB6">
        <w:t>enfant</w:t>
      </w:r>
      <w:r w:rsidR="00C474C1">
        <w:t xml:space="preserve">, </w:t>
      </w:r>
      <w:r w:rsidR="00C52F4A" w:rsidRPr="00605EB6">
        <w:t>la mère</w:t>
      </w:r>
      <w:r w:rsidR="00C474C1">
        <w:t xml:space="preserve">, </w:t>
      </w:r>
      <w:r w:rsidR="00C52F4A" w:rsidRPr="00605EB6">
        <w:t>qu</w:t>
      </w:r>
      <w:r w:rsidR="00C474C1">
        <w:t>’</w:t>
      </w:r>
      <w:r w:rsidR="00C52F4A" w:rsidRPr="00605EB6">
        <w:t>on avait malheureusement laissée seule un moment</w:t>
      </w:r>
      <w:r w:rsidR="00C474C1">
        <w:t xml:space="preserve">, </w:t>
      </w:r>
      <w:r w:rsidR="00C52F4A" w:rsidRPr="00605EB6">
        <w:t>fut prise tout à coup d</w:t>
      </w:r>
      <w:r w:rsidR="00C474C1">
        <w:t>’</w:t>
      </w:r>
      <w:r w:rsidR="00C52F4A" w:rsidRPr="00605EB6">
        <w:t>un accès de folie furieuse</w:t>
      </w:r>
      <w:r w:rsidR="00C474C1">
        <w:t xml:space="preserve"> ; </w:t>
      </w:r>
      <w:r w:rsidR="00C52F4A" w:rsidRPr="00605EB6">
        <w:t>elle s</w:t>
      </w:r>
      <w:r w:rsidR="00C474C1">
        <w:t>’</w:t>
      </w:r>
      <w:r w:rsidR="00C52F4A" w:rsidRPr="00605EB6">
        <w:t>élança hors du lit</w:t>
      </w:r>
      <w:r w:rsidR="00C474C1">
        <w:t xml:space="preserve">, </w:t>
      </w:r>
      <w:r w:rsidR="00C52F4A" w:rsidRPr="00605EB6">
        <w:t>saisit son enfant par ses petites jambes nues</w:t>
      </w:r>
      <w:r w:rsidR="00C474C1">
        <w:t xml:space="preserve">, </w:t>
      </w:r>
      <w:r w:rsidR="00C52F4A" w:rsidRPr="00605EB6">
        <w:t>l</w:t>
      </w:r>
      <w:r w:rsidR="00C474C1">
        <w:t>’</w:t>
      </w:r>
      <w:r w:rsidR="00C52F4A" w:rsidRPr="00605EB6">
        <w:t>enleva de son berceau et</w:t>
      </w:r>
      <w:r w:rsidR="00C474C1">
        <w:t xml:space="preserve">, </w:t>
      </w:r>
      <w:r w:rsidR="00C52F4A" w:rsidRPr="00605EB6">
        <w:t>s</w:t>
      </w:r>
      <w:r w:rsidR="00C474C1">
        <w:t>’</w:t>
      </w:r>
      <w:r w:rsidR="00C52F4A" w:rsidRPr="00605EB6">
        <w:t>en servant comme d</w:t>
      </w:r>
      <w:r w:rsidR="00C474C1">
        <w:t>’</w:t>
      </w:r>
      <w:r w:rsidR="00C52F4A" w:rsidRPr="00605EB6">
        <w:t>un marteau ou d</w:t>
      </w:r>
      <w:r w:rsidR="00C474C1">
        <w:t>’</w:t>
      </w:r>
      <w:r w:rsidR="00C52F4A" w:rsidRPr="00605EB6">
        <w:t>une massue pour frapper sur une table</w:t>
      </w:r>
      <w:r w:rsidR="00C474C1">
        <w:t xml:space="preserve">, </w:t>
      </w:r>
      <w:r w:rsidR="00C52F4A" w:rsidRPr="00605EB6">
        <w:t>elle lui broya la tête</w:t>
      </w:r>
      <w:r w:rsidR="00C474C1">
        <w:t>.</w:t>
      </w:r>
    </w:p>
    <w:p w14:paraId="63480670" w14:textId="77777777" w:rsidR="00C474C1" w:rsidRDefault="00C52F4A" w:rsidP="00C52F4A">
      <w:r w:rsidRPr="00605EB6">
        <w:t>Le jeune homme laissa échapper un cri d</w:t>
      </w:r>
      <w:r w:rsidR="00C474C1">
        <w:t>’</w:t>
      </w:r>
      <w:r w:rsidRPr="00605EB6">
        <w:t>horreur</w:t>
      </w:r>
      <w:r w:rsidR="00C474C1">
        <w:t>.</w:t>
      </w:r>
    </w:p>
    <w:p w14:paraId="7932CB70" w14:textId="1144016E" w:rsidR="00C474C1" w:rsidRDefault="0094609C" w:rsidP="00C52F4A">
      <w:r>
        <w:t>— </w:t>
      </w:r>
      <w:r w:rsidR="00C52F4A" w:rsidRPr="00605EB6">
        <w:t>Mais c</w:t>
      </w:r>
      <w:r w:rsidR="00C474C1">
        <w:t>’</w:t>
      </w:r>
      <w:r w:rsidR="00C52F4A" w:rsidRPr="00605EB6">
        <w:t>est impossible</w:t>
      </w:r>
      <w:r w:rsidR="00C474C1">
        <w:t xml:space="preserve">, </w:t>
      </w:r>
      <w:r w:rsidR="00C52F4A" w:rsidRPr="00605EB6">
        <w:t>une pareille chose ne peut pas arriver</w:t>
      </w:r>
      <w:r w:rsidR="00C474C1">
        <w:t xml:space="preserve"> ! </w:t>
      </w:r>
      <w:r w:rsidR="00C52F4A" w:rsidRPr="00605EB6">
        <w:t>s</w:t>
      </w:r>
      <w:r w:rsidR="00C474C1">
        <w:t>’</w:t>
      </w:r>
      <w:r w:rsidR="00C52F4A" w:rsidRPr="00605EB6">
        <w:t>écria-t-il</w:t>
      </w:r>
      <w:r w:rsidR="00C474C1">
        <w:t>.</w:t>
      </w:r>
    </w:p>
    <w:p w14:paraId="7ECA23A3" w14:textId="4B801A1C" w:rsidR="00C474C1" w:rsidRDefault="0094609C" w:rsidP="00C52F4A">
      <w:r>
        <w:t>— </w:t>
      </w:r>
      <w:r w:rsidR="00C52F4A" w:rsidRPr="00605EB6">
        <w:t>Aussi ai-je eu soin de vous prévenir que je n</w:t>
      </w:r>
      <w:r w:rsidR="00C474C1">
        <w:t>’</w:t>
      </w:r>
      <w:r w:rsidR="00C52F4A" w:rsidRPr="00605EB6">
        <w:t>affirmais rien</w:t>
      </w:r>
      <w:r w:rsidR="00C474C1">
        <w:t xml:space="preserve"> ; </w:t>
      </w:r>
      <w:r w:rsidR="00C52F4A" w:rsidRPr="00605EB6">
        <w:t>je vous raconte ce que j</w:t>
      </w:r>
      <w:r w:rsidR="00C474C1">
        <w:t>’</w:t>
      </w:r>
      <w:r w:rsidR="00C52F4A" w:rsidRPr="00605EB6">
        <w:t>ai entendu dire</w:t>
      </w:r>
      <w:r w:rsidR="00C474C1">
        <w:t xml:space="preserve">, </w:t>
      </w:r>
      <w:r w:rsidR="00C52F4A" w:rsidRPr="00605EB6">
        <w:t>voilà tout</w:t>
      </w:r>
      <w:r w:rsidR="00C474C1">
        <w:t xml:space="preserve">. </w:t>
      </w:r>
      <w:r w:rsidR="00C52F4A" w:rsidRPr="00605EB6">
        <w:t xml:space="preserve">Quoi </w:t>
      </w:r>
      <w:r w:rsidR="00C52F4A" w:rsidRPr="00605EB6">
        <w:lastRenderedPageBreak/>
        <w:t>qu</w:t>
      </w:r>
      <w:r w:rsidR="00C474C1">
        <w:t>’</w:t>
      </w:r>
      <w:r w:rsidR="00C52F4A" w:rsidRPr="00605EB6">
        <w:t>il en soit</w:t>
      </w:r>
      <w:r w:rsidR="00C474C1">
        <w:t xml:space="preserve">, </w:t>
      </w:r>
      <w:r w:rsidR="00C52F4A" w:rsidRPr="00605EB6">
        <w:t>on est convaincu dans le pays que quelque chose d</w:t>
      </w:r>
      <w:r w:rsidR="00C474C1">
        <w:t>’</w:t>
      </w:r>
      <w:r w:rsidR="00C52F4A" w:rsidRPr="00605EB6">
        <w:t>effroyable s</w:t>
      </w:r>
      <w:r w:rsidR="00C474C1">
        <w:t>’</w:t>
      </w:r>
      <w:r w:rsidR="00C52F4A" w:rsidRPr="00605EB6">
        <w:t>est passé au château</w:t>
      </w:r>
      <w:r w:rsidR="00C474C1">
        <w:t xml:space="preserve">. </w:t>
      </w:r>
      <w:r w:rsidR="00C52F4A" w:rsidRPr="00605EB6">
        <w:t>On n</w:t>
      </w:r>
      <w:r w:rsidR="00C474C1">
        <w:t>’</w:t>
      </w:r>
      <w:r w:rsidR="00C52F4A" w:rsidRPr="00605EB6">
        <w:t>endort pas la curiosité des gens</w:t>
      </w:r>
      <w:r w:rsidR="00C474C1">
        <w:t xml:space="preserve"> ; </w:t>
      </w:r>
      <w:r w:rsidR="00C52F4A" w:rsidRPr="00605EB6">
        <w:t>voyez-vous</w:t>
      </w:r>
      <w:r w:rsidR="00C474C1">
        <w:t xml:space="preserve">, </w:t>
      </w:r>
      <w:r w:rsidR="00C52F4A" w:rsidRPr="00605EB6">
        <w:t>si bien que soient cachées les choses qu</w:t>
      </w:r>
      <w:r w:rsidR="00C474C1">
        <w:t>’</w:t>
      </w:r>
      <w:r w:rsidR="00C52F4A" w:rsidRPr="00605EB6">
        <w:t>on veut tenir secrètes</w:t>
      </w:r>
      <w:r w:rsidR="00C474C1">
        <w:t xml:space="preserve">, </w:t>
      </w:r>
      <w:r w:rsidR="00C52F4A" w:rsidRPr="00605EB6">
        <w:t>il y a toujours des rumeurs qu</w:t>
      </w:r>
      <w:r w:rsidR="00C474C1">
        <w:t>’</w:t>
      </w:r>
      <w:r w:rsidR="00C52F4A" w:rsidRPr="00605EB6">
        <w:t>on saisit</w:t>
      </w:r>
      <w:r w:rsidR="00C474C1">
        <w:t xml:space="preserve">, </w:t>
      </w:r>
      <w:r w:rsidR="00C52F4A" w:rsidRPr="00605EB6">
        <w:t>comme au vol</w:t>
      </w:r>
      <w:r w:rsidR="00C474C1">
        <w:t xml:space="preserve">, </w:t>
      </w:r>
      <w:r w:rsidR="00C52F4A" w:rsidRPr="00605EB6">
        <w:t>dans un souffle de vent qui passe</w:t>
      </w:r>
      <w:r w:rsidR="00C474C1">
        <w:t xml:space="preserve">. </w:t>
      </w:r>
      <w:r w:rsidR="00C52F4A" w:rsidRPr="00605EB6">
        <w:t>Mais</w:t>
      </w:r>
      <w:r w:rsidR="00C474C1">
        <w:t xml:space="preserve">, </w:t>
      </w:r>
      <w:r w:rsidR="00C52F4A" w:rsidRPr="00605EB6">
        <w:t>je vous le répète</w:t>
      </w:r>
      <w:r w:rsidR="00C474C1">
        <w:t xml:space="preserve">, </w:t>
      </w:r>
      <w:r w:rsidR="00C52F4A" w:rsidRPr="00605EB6">
        <w:t>la vérité est restée ensevelie dans l</w:t>
      </w:r>
      <w:r w:rsidR="00C474C1">
        <w:t>’</w:t>
      </w:r>
      <w:r w:rsidR="00C52F4A" w:rsidRPr="00605EB6">
        <w:t>ombre du mystère</w:t>
      </w:r>
      <w:r w:rsidR="00C474C1">
        <w:t>.</w:t>
      </w:r>
    </w:p>
    <w:p w14:paraId="6B8F8D45" w14:textId="396843C7" w:rsidR="00C474C1" w:rsidRDefault="0094609C" w:rsidP="00C52F4A">
      <w:r>
        <w:t>— </w:t>
      </w:r>
      <w:r w:rsidR="00C52F4A" w:rsidRPr="00605EB6">
        <w:t>Enfin</w:t>
      </w:r>
      <w:r w:rsidR="00C474C1">
        <w:t xml:space="preserve">, </w:t>
      </w:r>
      <w:r w:rsidR="00C52F4A" w:rsidRPr="00605EB6">
        <w:t>certains bruits ont couru</w:t>
      </w:r>
      <w:r w:rsidR="00C474C1">
        <w:t xml:space="preserve"> : ; </w:t>
      </w:r>
      <w:r w:rsidR="00C52F4A" w:rsidRPr="00605EB6">
        <w:t>la justice a dû faire une enquête</w:t>
      </w:r>
      <w:r w:rsidR="00C474C1">
        <w:t> ?.</w:t>
      </w:r>
    </w:p>
    <w:p w14:paraId="0684CFDB" w14:textId="5981F49B" w:rsidR="00C474C1" w:rsidRDefault="0094609C" w:rsidP="00C52F4A">
      <w:r>
        <w:t>— </w:t>
      </w:r>
      <w:r w:rsidR="00C52F4A" w:rsidRPr="00605EB6">
        <w:t>La justice</w:t>
      </w:r>
      <w:r w:rsidR="00C474C1">
        <w:t xml:space="preserve"> ? </w:t>
      </w:r>
      <w:r w:rsidR="00C52F4A" w:rsidRPr="00605EB6">
        <w:t>elle n</w:t>
      </w:r>
      <w:r w:rsidR="00C474C1">
        <w:t>’</w:t>
      </w:r>
      <w:r w:rsidR="00C52F4A" w:rsidRPr="00605EB6">
        <w:t>a rien fait du tout</w:t>
      </w:r>
      <w:r w:rsidR="00C474C1">
        <w:t xml:space="preserve"> ; </w:t>
      </w:r>
      <w:r w:rsidR="00C52F4A" w:rsidRPr="00605EB6">
        <w:t>elle ne s</w:t>
      </w:r>
      <w:r w:rsidR="00C474C1">
        <w:t>’</w:t>
      </w:r>
      <w:r w:rsidR="00C52F4A" w:rsidRPr="00605EB6">
        <w:t>est même pas dérangée</w:t>
      </w:r>
      <w:r w:rsidR="00C474C1">
        <w:t>.</w:t>
      </w:r>
    </w:p>
    <w:p w14:paraId="587A826C" w14:textId="1A3AAE79" w:rsidR="00C474C1" w:rsidRDefault="0094609C" w:rsidP="00C52F4A">
      <w:r>
        <w:t>— </w:t>
      </w:r>
      <w:r w:rsidR="00C52F4A" w:rsidRPr="00605EB6">
        <w:t>Il me semble pourtant</w:t>
      </w:r>
      <w:r w:rsidR="00C474C1">
        <w:t>…</w:t>
      </w:r>
    </w:p>
    <w:p w14:paraId="2F521C97" w14:textId="48F28AE8" w:rsidR="00C474C1" w:rsidRDefault="0094609C" w:rsidP="00C52F4A">
      <w:r>
        <w:t>— </w:t>
      </w:r>
      <w:r w:rsidR="00C52F4A" w:rsidRPr="00605EB6">
        <w:t>Peut-être a-t-elle cru devoir fermer ses yeux et boucher ses oreilles</w:t>
      </w:r>
      <w:r w:rsidR="00C474C1">
        <w:t xml:space="preserve">. </w:t>
      </w:r>
      <w:r w:rsidR="00C52F4A" w:rsidRPr="00605EB6">
        <w:t>Les gens riches sont puissants</w:t>
      </w:r>
      <w:r w:rsidR="00C474C1">
        <w:t xml:space="preserve">, </w:t>
      </w:r>
      <w:r w:rsidR="00C52F4A" w:rsidRPr="00605EB6">
        <w:t>monsieur</w:t>
      </w:r>
      <w:r w:rsidR="00C474C1">
        <w:t>.</w:t>
      </w:r>
    </w:p>
    <w:p w14:paraId="6111FCF6" w14:textId="57564BA0" w:rsidR="00C474C1" w:rsidRDefault="0094609C" w:rsidP="00C52F4A">
      <w:r>
        <w:t>— </w:t>
      </w:r>
      <w:r w:rsidR="00C52F4A" w:rsidRPr="00605EB6">
        <w:t>Oui</w:t>
      </w:r>
      <w:r w:rsidR="00C474C1">
        <w:t xml:space="preserve">. </w:t>
      </w:r>
      <w:r w:rsidR="00C52F4A" w:rsidRPr="00605EB6">
        <w:t>Mais les lois françaises sont égales pour tous</w:t>
      </w:r>
      <w:r w:rsidR="00C474C1">
        <w:t>.</w:t>
      </w:r>
    </w:p>
    <w:p w14:paraId="61AC8093" w14:textId="2D0713C4" w:rsidR="00C474C1" w:rsidRDefault="0094609C" w:rsidP="00C52F4A">
      <w:r>
        <w:t>— </w:t>
      </w:r>
      <w:r w:rsidR="00C52F4A" w:rsidRPr="00605EB6">
        <w:t>C</w:t>
      </w:r>
      <w:r w:rsidR="00C474C1">
        <w:t>’</w:t>
      </w:r>
      <w:r w:rsidR="00C52F4A" w:rsidRPr="00605EB6">
        <w:t>est probablement ce qu</w:t>
      </w:r>
      <w:r w:rsidR="00C474C1">
        <w:t>’</w:t>
      </w:r>
      <w:r w:rsidR="00C52F4A" w:rsidRPr="00605EB6">
        <w:t>ont voulu ceux qui les ont faites</w:t>
      </w:r>
      <w:r w:rsidR="00C474C1">
        <w:t xml:space="preserve"> ; </w:t>
      </w:r>
      <w:r w:rsidR="00C52F4A" w:rsidRPr="00605EB6">
        <w:t>il reste à examiner si</w:t>
      </w:r>
      <w:r w:rsidR="00C474C1">
        <w:t xml:space="preserve">, </w:t>
      </w:r>
      <w:r w:rsidR="00C52F4A" w:rsidRPr="00605EB6">
        <w:t>dans leur application</w:t>
      </w:r>
      <w:r w:rsidR="00C474C1">
        <w:t xml:space="preserve">, </w:t>
      </w:r>
      <w:r w:rsidR="00C52F4A" w:rsidRPr="00605EB6">
        <w:t>l</w:t>
      </w:r>
      <w:r w:rsidR="00C474C1">
        <w:t>’</w:t>
      </w:r>
      <w:r w:rsidR="00C52F4A" w:rsidRPr="00605EB6">
        <w:t>égalité existe</w:t>
      </w:r>
      <w:r w:rsidR="00C474C1">
        <w:t xml:space="preserve">. </w:t>
      </w:r>
      <w:r w:rsidR="00C52F4A" w:rsidRPr="00605EB6">
        <w:t>À tous les degrés de l</w:t>
      </w:r>
      <w:r w:rsidR="00C474C1">
        <w:t>’</w:t>
      </w:r>
      <w:r w:rsidR="00C52F4A" w:rsidRPr="00605EB6">
        <w:t>échelle</w:t>
      </w:r>
      <w:r w:rsidR="00C474C1">
        <w:t xml:space="preserve">, </w:t>
      </w:r>
      <w:r w:rsidR="00C52F4A" w:rsidRPr="00605EB6">
        <w:t>il y a la faveur</w:t>
      </w:r>
      <w:r w:rsidR="00C474C1">
        <w:t xml:space="preserve">, </w:t>
      </w:r>
      <w:r w:rsidR="00C52F4A" w:rsidRPr="00605EB6">
        <w:t>monsieur</w:t>
      </w:r>
      <w:r w:rsidR="00C474C1">
        <w:t xml:space="preserve">, </w:t>
      </w:r>
      <w:r w:rsidR="00C52F4A" w:rsidRPr="00605EB6">
        <w:t>la faveur</w:t>
      </w:r>
      <w:r w:rsidR="00C474C1">
        <w:t xml:space="preserve">… </w:t>
      </w:r>
      <w:r w:rsidR="00C52F4A" w:rsidRPr="00605EB6">
        <w:t>une plaie administrative et gouvernementale</w:t>
      </w:r>
      <w:r w:rsidR="00C474C1">
        <w:t xml:space="preserve">. </w:t>
      </w:r>
      <w:r w:rsidR="00C52F4A" w:rsidRPr="00605EB6">
        <w:t>Tout pour ceux-ci</w:t>
      </w:r>
      <w:r w:rsidR="00C474C1">
        <w:t xml:space="preserve">, </w:t>
      </w:r>
      <w:r w:rsidR="00C52F4A" w:rsidRPr="00605EB6">
        <w:t>rien pour ceux-là</w:t>
      </w:r>
      <w:r w:rsidR="00C474C1">
        <w:t xml:space="preserve">. </w:t>
      </w:r>
      <w:r w:rsidR="00C52F4A" w:rsidRPr="00605EB6">
        <w:t>Bref</w:t>
      </w:r>
      <w:r w:rsidR="00C474C1">
        <w:t xml:space="preserve">, </w:t>
      </w:r>
      <w:r w:rsidR="00C52F4A" w:rsidRPr="00605EB6">
        <w:t>on a étouffé l</w:t>
      </w:r>
      <w:r w:rsidR="00C474C1">
        <w:t>’</w:t>
      </w:r>
      <w:r w:rsidR="00C52F4A" w:rsidRPr="00605EB6">
        <w:t>affaire</w:t>
      </w:r>
      <w:r w:rsidR="00C474C1">
        <w:t>…</w:t>
      </w:r>
    </w:p>
    <w:p w14:paraId="34765B61" w14:textId="7A87C4AC" w:rsidR="00C474C1" w:rsidRDefault="0094609C" w:rsidP="00C52F4A">
      <w:r>
        <w:t>— </w:t>
      </w:r>
      <w:r w:rsidR="00C52F4A" w:rsidRPr="00605EB6">
        <w:t>Mais l</w:t>
      </w:r>
      <w:r w:rsidR="00C474C1">
        <w:t>’</w:t>
      </w:r>
      <w:r w:rsidR="00C52F4A" w:rsidRPr="00605EB6">
        <w:t>enfant</w:t>
      </w:r>
      <w:r w:rsidR="00C474C1">
        <w:t xml:space="preserve">, </w:t>
      </w:r>
      <w:r w:rsidR="00C52F4A" w:rsidRPr="00605EB6">
        <w:t>monsieur</w:t>
      </w:r>
      <w:r w:rsidR="00C474C1">
        <w:t xml:space="preserve">, </w:t>
      </w:r>
      <w:r w:rsidR="00C52F4A" w:rsidRPr="00605EB6">
        <w:t>l</w:t>
      </w:r>
      <w:r w:rsidR="00C474C1">
        <w:t>’</w:t>
      </w:r>
      <w:r w:rsidR="00C52F4A" w:rsidRPr="00605EB6">
        <w:t>enfant</w:t>
      </w:r>
      <w:r w:rsidR="00C474C1">
        <w:t> ?</w:t>
      </w:r>
    </w:p>
    <w:p w14:paraId="79C052BB" w14:textId="62506D53" w:rsidR="00C474C1" w:rsidRDefault="0094609C" w:rsidP="00C52F4A">
      <w:r>
        <w:t>— </w:t>
      </w:r>
      <w:r w:rsidR="00C52F4A" w:rsidRPr="00605EB6">
        <w:t>On a prétendu que la jeune femme n</w:t>
      </w:r>
      <w:r w:rsidR="00C474C1">
        <w:t>’</w:t>
      </w:r>
      <w:r w:rsidR="00C52F4A" w:rsidRPr="00605EB6">
        <w:t>était pas enceinte et que</w:t>
      </w:r>
      <w:r w:rsidR="00C474C1">
        <w:t xml:space="preserve">, </w:t>
      </w:r>
      <w:r w:rsidR="00C52F4A" w:rsidRPr="00605EB6">
        <w:t>par conséquent</w:t>
      </w:r>
      <w:r w:rsidR="00C474C1">
        <w:t xml:space="preserve">, </w:t>
      </w:r>
      <w:r w:rsidR="00C52F4A" w:rsidRPr="00605EB6">
        <w:t>il n</w:t>
      </w:r>
      <w:r w:rsidR="00C474C1">
        <w:t>’</w:t>
      </w:r>
      <w:r w:rsidR="00C52F4A" w:rsidRPr="00605EB6">
        <w:t>y avait pas eu accouchement</w:t>
      </w:r>
      <w:r w:rsidR="00C474C1">
        <w:t>.</w:t>
      </w:r>
    </w:p>
    <w:p w14:paraId="50FD70C2" w14:textId="1D3529A4" w:rsidR="00C474C1" w:rsidRDefault="0094609C" w:rsidP="00C52F4A">
      <w:r>
        <w:t>— </w:t>
      </w:r>
      <w:r w:rsidR="00C52F4A" w:rsidRPr="00605EB6">
        <w:t>Ainsi</w:t>
      </w:r>
      <w:r w:rsidR="00C474C1">
        <w:t xml:space="preserve">, </w:t>
      </w:r>
      <w:r w:rsidR="00C52F4A" w:rsidRPr="00605EB6">
        <w:t>on a fait disparaître l</w:t>
      </w:r>
      <w:r w:rsidR="00C474C1">
        <w:t>’</w:t>
      </w:r>
      <w:r w:rsidR="00C52F4A" w:rsidRPr="00605EB6">
        <w:t>enfant</w:t>
      </w:r>
      <w:r w:rsidR="00C474C1">
        <w:t> !</w:t>
      </w:r>
    </w:p>
    <w:p w14:paraId="7356949F" w14:textId="464DF970" w:rsidR="00C474C1" w:rsidRDefault="0094609C" w:rsidP="00C52F4A">
      <w:r>
        <w:t>— </w:t>
      </w:r>
      <w:r w:rsidR="00C52F4A" w:rsidRPr="00605EB6">
        <w:t>Pardon</w:t>
      </w:r>
      <w:r w:rsidR="00C474C1">
        <w:t xml:space="preserve">, </w:t>
      </w:r>
      <w:r w:rsidR="00C52F4A" w:rsidRPr="00605EB6">
        <w:t>monsieur</w:t>
      </w:r>
      <w:r w:rsidR="00C474C1">
        <w:t xml:space="preserve">, </w:t>
      </w:r>
      <w:r w:rsidR="00C52F4A" w:rsidRPr="00605EB6">
        <w:t>mais si</w:t>
      </w:r>
      <w:r w:rsidR="00C474C1">
        <w:t xml:space="preserve">, </w:t>
      </w:r>
      <w:r w:rsidR="00C52F4A" w:rsidRPr="00605EB6">
        <w:t>réellement</w:t>
      </w:r>
      <w:r w:rsidR="00C474C1">
        <w:t xml:space="preserve">, </w:t>
      </w:r>
      <w:r w:rsidR="00C52F4A" w:rsidRPr="00605EB6">
        <w:t>la demoiselle n</w:t>
      </w:r>
      <w:r w:rsidR="00C474C1">
        <w:t>’</w:t>
      </w:r>
      <w:r w:rsidR="00C52F4A" w:rsidRPr="00605EB6">
        <w:t>était pas enceinte</w:t>
      </w:r>
      <w:r w:rsidR="00C474C1">
        <w:t>…</w:t>
      </w:r>
    </w:p>
    <w:p w14:paraId="565642B7" w14:textId="658E4CC2" w:rsidR="00C474C1" w:rsidRDefault="0094609C" w:rsidP="00C52F4A">
      <w:r>
        <w:lastRenderedPageBreak/>
        <w:t>— </w:t>
      </w:r>
      <w:r w:rsidR="00C52F4A" w:rsidRPr="00605EB6">
        <w:t>Je suis sûr du contraire</w:t>
      </w:r>
      <w:r w:rsidR="00C474C1">
        <w:t>.</w:t>
      </w:r>
    </w:p>
    <w:p w14:paraId="28C084E7" w14:textId="3236F155" w:rsidR="00C474C1" w:rsidRDefault="0094609C" w:rsidP="00C52F4A">
      <w:r>
        <w:t>— </w:t>
      </w:r>
      <w:r w:rsidR="00C52F4A" w:rsidRPr="00605EB6">
        <w:t>Oh</w:t>
      </w:r>
      <w:r w:rsidR="00C474C1">
        <w:t xml:space="preserve"> ! </w:t>
      </w:r>
      <w:r w:rsidR="00C52F4A" w:rsidRPr="00605EB6">
        <w:t>alors</w:t>
      </w:r>
      <w:r w:rsidR="00C474C1">
        <w:t xml:space="preserve">, </w:t>
      </w:r>
      <w:r w:rsidR="00C52F4A" w:rsidRPr="00605EB6">
        <w:t>si vous êtes sûr</w:t>
      </w:r>
      <w:r w:rsidR="00C474C1">
        <w:t>…</w:t>
      </w:r>
    </w:p>
    <w:p w14:paraId="22B3AE67" w14:textId="13F3E703" w:rsidR="00C474C1" w:rsidRDefault="0094609C" w:rsidP="00C52F4A">
      <w:r>
        <w:t>— </w:t>
      </w:r>
      <w:r w:rsidR="00C52F4A" w:rsidRPr="00605EB6">
        <w:t>Il y a du vrai et du faux dans ce que vous avez bien voulu me raconter</w:t>
      </w:r>
      <w:r w:rsidR="00C474C1">
        <w:t xml:space="preserve">, </w:t>
      </w:r>
      <w:r w:rsidR="00C52F4A" w:rsidRPr="00605EB6">
        <w:t>monsieur</w:t>
      </w:r>
      <w:r w:rsidR="00C474C1">
        <w:t xml:space="preserve">, </w:t>
      </w:r>
      <w:r w:rsidR="00C52F4A" w:rsidRPr="00605EB6">
        <w:t>je laisse de côté les suppositions</w:t>
      </w:r>
      <w:r w:rsidR="00C474C1">
        <w:t xml:space="preserve">, </w:t>
      </w:r>
      <w:r w:rsidR="00C52F4A" w:rsidRPr="00605EB6">
        <w:t>les on-dit</w:t>
      </w:r>
      <w:r w:rsidR="00C474C1">
        <w:t xml:space="preserve"> ; </w:t>
      </w:r>
      <w:r w:rsidR="00C52F4A" w:rsidRPr="00605EB6">
        <w:t>mais je ne doute plus</w:t>
      </w:r>
      <w:r w:rsidR="00C474C1">
        <w:t xml:space="preserve"> : </w:t>
      </w:r>
      <w:r w:rsidR="00C52F4A" w:rsidRPr="00605EB6">
        <w:t>oui</w:t>
      </w:r>
      <w:r w:rsidR="00C474C1">
        <w:t xml:space="preserve">, </w:t>
      </w:r>
      <w:r w:rsidR="00C52F4A" w:rsidRPr="00605EB6">
        <w:t>je suis convaincu qu</w:t>
      </w:r>
      <w:r w:rsidR="00C474C1">
        <w:t>’</w:t>
      </w:r>
      <w:r w:rsidR="00C52F4A" w:rsidRPr="00605EB6">
        <w:t>on a séquestré la mère afin de pouvoir faire disparaître son enfant</w:t>
      </w:r>
      <w:r w:rsidR="00C474C1">
        <w:t>.</w:t>
      </w:r>
    </w:p>
    <w:p w14:paraId="5BEB849E" w14:textId="3DC477FB" w:rsidR="00C474C1" w:rsidRDefault="0094609C" w:rsidP="00C52F4A">
      <w:r>
        <w:t>— </w:t>
      </w:r>
      <w:r w:rsidR="00C52F4A" w:rsidRPr="00605EB6">
        <w:t>Ma foi</w:t>
      </w:r>
      <w:r w:rsidR="00C474C1">
        <w:t xml:space="preserve">, </w:t>
      </w:r>
      <w:r w:rsidR="00C52F4A" w:rsidRPr="00605EB6">
        <w:t>je ne dis pas non</w:t>
      </w:r>
      <w:r w:rsidR="00C474C1">
        <w:t xml:space="preserve">, </w:t>
      </w:r>
      <w:r w:rsidR="00C52F4A" w:rsidRPr="00605EB6">
        <w:t>fit Blaireau</w:t>
      </w:r>
      <w:r w:rsidR="00C474C1">
        <w:t>.</w:t>
      </w:r>
    </w:p>
    <w:p w14:paraId="6EB4C2F2" w14:textId="77777777" w:rsidR="00C474C1" w:rsidRDefault="00C52F4A" w:rsidP="00C52F4A">
      <w:r w:rsidRPr="00605EB6">
        <w:t>Et un éclair rapide sillonna son regard</w:t>
      </w:r>
      <w:r w:rsidR="00C474C1">
        <w:t>.</w:t>
      </w:r>
    </w:p>
    <w:p w14:paraId="3B7077DF" w14:textId="754B8EDE" w:rsidR="00C52F4A" w:rsidRPr="00605EB6" w:rsidRDefault="00C52F4A" w:rsidP="00C474C1">
      <w:pPr>
        <w:pStyle w:val="Titre2"/>
      </w:pPr>
      <w:bookmarkStart w:id="7" w:name="_Toc197617853"/>
      <w:r w:rsidRPr="00605EB6">
        <w:lastRenderedPageBreak/>
        <w:t>III</w:t>
      </w:r>
      <w:bookmarkEnd w:id="7"/>
    </w:p>
    <w:p w14:paraId="0054EDA3" w14:textId="77777777" w:rsidR="00C474C1" w:rsidRDefault="00C52F4A" w:rsidP="00C52F4A">
      <w:r w:rsidRPr="00605EB6">
        <w:t>Il y eut un moment de silence</w:t>
      </w:r>
      <w:r w:rsidR="00C474C1">
        <w:t>.</w:t>
      </w:r>
    </w:p>
    <w:p w14:paraId="418CBE2D" w14:textId="4E3AA113" w:rsidR="00C474C1" w:rsidRDefault="0094609C" w:rsidP="00C52F4A">
      <w:r>
        <w:t>— </w:t>
      </w:r>
      <w:r w:rsidR="00C52F4A" w:rsidRPr="00605EB6">
        <w:t>Voulez-vous que je vous dise</w:t>
      </w:r>
      <w:r w:rsidR="00C474C1">
        <w:t xml:space="preserve">, </w:t>
      </w:r>
      <w:r w:rsidR="00C52F4A" w:rsidRPr="00605EB6">
        <w:t>monsieur</w:t>
      </w:r>
      <w:r w:rsidR="00C474C1">
        <w:t xml:space="preserve"> ? </w:t>
      </w:r>
      <w:r w:rsidR="00C52F4A" w:rsidRPr="00605EB6">
        <w:t>reprit Blaireau</w:t>
      </w:r>
      <w:r w:rsidR="00C474C1">
        <w:t>.</w:t>
      </w:r>
    </w:p>
    <w:p w14:paraId="7986E041" w14:textId="1A2846F0" w:rsidR="00C474C1" w:rsidRDefault="0094609C" w:rsidP="00C52F4A">
      <w:r>
        <w:t>— </w:t>
      </w:r>
      <w:r w:rsidR="00C52F4A" w:rsidRPr="00605EB6">
        <w:t>Dites</w:t>
      </w:r>
      <w:r w:rsidR="00C474C1">
        <w:t>.</w:t>
      </w:r>
    </w:p>
    <w:p w14:paraId="7201BE64" w14:textId="34D5BE00" w:rsidR="00C474C1" w:rsidRDefault="0094609C" w:rsidP="00C52F4A">
      <w:r>
        <w:t>— </w:t>
      </w:r>
      <w:r w:rsidR="00C52F4A" w:rsidRPr="00605EB6">
        <w:t>Eh bien</w:t>
      </w:r>
      <w:r w:rsidR="00C474C1">
        <w:t xml:space="preserve">, </w:t>
      </w:r>
      <w:r w:rsidR="00C52F4A" w:rsidRPr="00605EB6">
        <w:t>je crois que vous connaissez beaucoup mieux que moi l</w:t>
      </w:r>
      <w:r w:rsidR="00C474C1">
        <w:t>’</w:t>
      </w:r>
      <w:r w:rsidR="00C52F4A" w:rsidRPr="00605EB6">
        <w:t>histoire de cette demoiselle</w:t>
      </w:r>
      <w:r w:rsidR="00C474C1">
        <w:t>.</w:t>
      </w:r>
    </w:p>
    <w:p w14:paraId="270DB31F" w14:textId="5F23AF6F" w:rsidR="00C474C1" w:rsidRDefault="0094609C" w:rsidP="00C52F4A">
      <w:r>
        <w:t>— </w:t>
      </w:r>
      <w:r w:rsidR="00C52F4A" w:rsidRPr="00605EB6">
        <w:t>D</w:t>
      </w:r>
      <w:r w:rsidR="00C474C1">
        <w:t>’</w:t>
      </w:r>
      <w:r w:rsidR="00C52F4A" w:rsidRPr="00605EB6">
        <w:t>abord</w:t>
      </w:r>
      <w:r w:rsidR="00C474C1">
        <w:t xml:space="preserve">, </w:t>
      </w:r>
      <w:r w:rsidR="00C52F4A" w:rsidRPr="00605EB6">
        <w:t>monsieur</w:t>
      </w:r>
      <w:r w:rsidR="00C474C1">
        <w:t xml:space="preserve">, </w:t>
      </w:r>
      <w:r w:rsidR="00C52F4A" w:rsidRPr="00605EB6">
        <w:t>la jeune femme que vous avez vue au château de Blaincourt n</w:t>
      </w:r>
      <w:r w:rsidR="00C474C1">
        <w:t>’</w:t>
      </w:r>
      <w:r w:rsidR="00C52F4A" w:rsidRPr="00605EB6">
        <w:t>était pas une demoiselle</w:t>
      </w:r>
      <w:r w:rsidR="00C474C1">
        <w:t xml:space="preserve">, </w:t>
      </w:r>
      <w:r w:rsidR="00C52F4A" w:rsidRPr="00605EB6">
        <w:t>c</w:t>
      </w:r>
      <w:r w:rsidR="00C474C1">
        <w:t>’</w:t>
      </w:r>
      <w:r w:rsidR="00C52F4A" w:rsidRPr="00605EB6">
        <w:t>était une veuve</w:t>
      </w:r>
      <w:r w:rsidR="00C474C1">
        <w:t>.</w:t>
      </w:r>
    </w:p>
    <w:p w14:paraId="5C2E90A0" w14:textId="75E09C74" w:rsidR="00C474C1" w:rsidRDefault="0094609C" w:rsidP="00C52F4A">
      <w:r>
        <w:t>— </w:t>
      </w:r>
      <w:r w:rsidR="00C52F4A" w:rsidRPr="00605EB6">
        <w:t>Ah</w:t>
      </w:r>
      <w:r w:rsidR="00C474C1">
        <w:t> !</w:t>
      </w:r>
    </w:p>
    <w:p w14:paraId="22EB4810" w14:textId="3D8F0832" w:rsidR="00C474C1" w:rsidRDefault="0094609C" w:rsidP="00C52F4A">
      <w:r>
        <w:t>— </w:t>
      </w:r>
      <w:r w:rsidR="00C52F4A" w:rsidRPr="00605EB6">
        <w:t>Mariée depuis deux ans</w:t>
      </w:r>
      <w:r w:rsidR="00C474C1">
        <w:t xml:space="preserve">, </w:t>
      </w:r>
      <w:r w:rsidR="00C52F4A" w:rsidRPr="00605EB6">
        <w:t>elle venait de perdre son mari</w:t>
      </w:r>
      <w:r w:rsidR="00C474C1">
        <w:t xml:space="preserve">, </w:t>
      </w:r>
      <w:r w:rsidR="00C52F4A" w:rsidRPr="00605EB6">
        <w:t>mort en mer</w:t>
      </w:r>
      <w:r w:rsidR="00C474C1">
        <w:t>.</w:t>
      </w:r>
    </w:p>
    <w:p w14:paraId="08CAFBE8" w14:textId="5E51458A" w:rsidR="00C474C1" w:rsidRDefault="0094609C" w:rsidP="00C52F4A">
      <w:r>
        <w:t>— </w:t>
      </w:r>
      <w:r w:rsidR="00C52F4A" w:rsidRPr="00605EB6">
        <w:t>Ainsi</w:t>
      </w:r>
      <w:r w:rsidR="00C474C1">
        <w:t xml:space="preserve">, </w:t>
      </w:r>
      <w:r w:rsidR="00C52F4A" w:rsidRPr="00605EB6">
        <w:t>tout ce qu</w:t>
      </w:r>
      <w:r w:rsidR="00C474C1">
        <w:t>’</w:t>
      </w:r>
      <w:r w:rsidR="00C52F4A" w:rsidRPr="00605EB6">
        <w:t>on a raconté</w:t>
      </w:r>
      <w:r w:rsidR="00C474C1">
        <w:t> ?…</w:t>
      </w:r>
    </w:p>
    <w:p w14:paraId="1005038A" w14:textId="7CC5109D" w:rsidR="00C474C1" w:rsidRDefault="0094609C" w:rsidP="00C52F4A">
      <w:r>
        <w:t>— </w:t>
      </w:r>
      <w:r w:rsidR="00C52F4A" w:rsidRPr="00605EB6">
        <w:t>Pure invention</w:t>
      </w:r>
      <w:r w:rsidR="00C474C1">
        <w:t xml:space="preserve">, </w:t>
      </w:r>
      <w:r w:rsidR="00C52F4A" w:rsidRPr="00605EB6">
        <w:t>monsieur</w:t>
      </w:r>
      <w:r w:rsidR="00C474C1">
        <w:t>.</w:t>
      </w:r>
    </w:p>
    <w:p w14:paraId="6DF6542C" w14:textId="441A317F" w:rsidR="00C474C1" w:rsidRDefault="0094609C" w:rsidP="00C52F4A">
      <w:r>
        <w:t>— </w:t>
      </w:r>
      <w:r w:rsidR="00C52F4A" w:rsidRPr="00605EB6">
        <w:t>La folie aussi</w:t>
      </w:r>
      <w:r w:rsidR="00C474C1">
        <w:t> ?</w:t>
      </w:r>
    </w:p>
    <w:p w14:paraId="334EA750" w14:textId="104C0E97" w:rsidR="00C474C1" w:rsidRDefault="0094609C" w:rsidP="00C52F4A">
      <w:r>
        <w:t>— </w:t>
      </w:r>
      <w:r w:rsidR="00C52F4A" w:rsidRPr="00605EB6">
        <w:t>Cela</w:t>
      </w:r>
      <w:r w:rsidR="00C474C1">
        <w:t xml:space="preserve">, </w:t>
      </w:r>
      <w:r w:rsidR="00C52F4A" w:rsidRPr="00605EB6">
        <w:t>malheureusement</w:t>
      </w:r>
      <w:r w:rsidR="00C474C1">
        <w:t xml:space="preserve">, </w:t>
      </w:r>
      <w:r w:rsidR="00C52F4A" w:rsidRPr="00605EB6">
        <w:t>peut être vrai</w:t>
      </w:r>
      <w:r w:rsidR="00C474C1">
        <w:t>.</w:t>
      </w:r>
    </w:p>
    <w:p w14:paraId="14D1BA6E" w14:textId="18297F6D" w:rsidR="00C474C1" w:rsidRDefault="0094609C" w:rsidP="00C52F4A">
      <w:r>
        <w:t>— </w:t>
      </w:r>
      <w:r w:rsidR="00C52F4A" w:rsidRPr="00605EB6">
        <w:t>Mais pourquoi aurait-on séquestré cette jeune veuve</w:t>
      </w:r>
      <w:r w:rsidR="00C474C1">
        <w:t> ?</w:t>
      </w:r>
    </w:p>
    <w:p w14:paraId="41779749" w14:textId="2240AFF2" w:rsidR="00C474C1" w:rsidRDefault="0094609C" w:rsidP="00C52F4A">
      <w:r>
        <w:t>— </w:t>
      </w:r>
      <w:r w:rsidR="00C52F4A" w:rsidRPr="00605EB6">
        <w:t>Je vous l</w:t>
      </w:r>
      <w:r w:rsidR="00C474C1">
        <w:t>’</w:t>
      </w:r>
      <w:r w:rsidR="00C52F4A" w:rsidRPr="00605EB6">
        <w:t>ai dit</w:t>
      </w:r>
      <w:r w:rsidR="00C474C1">
        <w:t xml:space="preserve"> : </w:t>
      </w:r>
      <w:r w:rsidR="00C52F4A" w:rsidRPr="00605EB6">
        <w:t>pour faire disparaître l</w:t>
      </w:r>
      <w:r w:rsidR="00C474C1">
        <w:t>’</w:t>
      </w:r>
      <w:r w:rsidR="00C52F4A" w:rsidRPr="00605EB6">
        <w:t>enfant</w:t>
      </w:r>
      <w:r w:rsidR="00C474C1">
        <w:t>.</w:t>
      </w:r>
    </w:p>
    <w:p w14:paraId="571B3513" w14:textId="78A2C374" w:rsidR="00C474C1" w:rsidRDefault="0094609C" w:rsidP="00C52F4A">
      <w:r>
        <w:t>— </w:t>
      </w:r>
      <w:r w:rsidR="00C52F4A" w:rsidRPr="00605EB6">
        <w:t>Je vous avoue franchement que je ne comprends pas</w:t>
      </w:r>
      <w:r w:rsidR="00C474C1">
        <w:t xml:space="preserve">. </w:t>
      </w:r>
      <w:r w:rsidR="00C52F4A" w:rsidRPr="00605EB6">
        <w:t>Pourquoi faire disparaître l</w:t>
      </w:r>
      <w:r w:rsidR="00C474C1">
        <w:t>’</w:t>
      </w:r>
      <w:r w:rsidR="00C52F4A" w:rsidRPr="00605EB6">
        <w:t>enfant</w:t>
      </w:r>
      <w:r w:rsidR="00C474C1">
        <w:t xml:space="preserve"> ? </w:t>
      </w:r>
      <w:r w:rsidR="00C52F4A" w:rsidRPr="00605EB6">
        <w:t>Dans quel but</w:t>
      </w:r>
      <w:r w:rsidR="00C474C1">
        <w:t> ?</w:t>
      </w:r>
    </w:p>
    <w:p w14:paraId="49031A7D" w14:textId="53F6735F" w:rsidR="00C474C1" w:rsidRDefault="0094609C" w:rsidP="00C52F4A">
      <w:r>
        <w:t>— </w:t>
      </w:r>
      <w:r w:rsidR="00C52F4A" w:rsidRPr="00605EB6">
        <w:t>Dans quel but</w:t>
      </w:r>
      <w:r w:rsidR="00C474C1">
        <w:t xml:space="preserve"> ? </w:t>
      </w:r>
      <w:r w:rsidR="00C52F4A" w:rsidRPr="00605EB6">
        <w:t>Pour s</w:t>
      </w:r>
      <w:r w:rsidR="00C474C1">
        <w:t>’</w:t>
      </w:r>
      <w:r w:rsidR="00C52F4A" w:rsidRPr="00605EB6">
        <w:t>emparer de sa fortune</w:t>
      </w:r>
      <w:r w:rsidR="00C474C1">
        <w:t xml:space="preserve">, </w:t>
      </w:r>
      <w:r w:rsidR="00C52F4A" w:rsidRPr="00605EB6">
        <w:t>plusieurs millions</w:t>
      </w:r>
      <w:r w:rsidR="00C474C1">
        <w:t>.</w:t>
      </w:r>
    </w:p>
    <w:p w14:paraId="2AFE2086" w14:textId="2623B14A" w:rsidR="00C474C1" w:rsidRDefault="0094609C" w:rsidP="00C52F4A">
      <w:r>
        <w:lastRenderedPageBreak/>
        <w:t>— </w:t>
      </w:r>
      <w:r w:rsidR="00C52F4A" w:rsidRPr="00605EB6">
        <w:t>Diable</w:t>
      </w:r>
      <w:r w:rsidR="00C474C1">
        <w:t xml:space="preserve">, </w:t>
      </w:r>
      <w:r w:rsidR="00C52F4A" w:rsidRPr="00605EB6">
        <w:t>diable</w:t>
      </w:r>
      <w:r w:rsidR="00C474C1">
        <w:t xml:space="preserve"> ! </w:t>
      </w:r>
      <w:r w:rsidR="00C52F4A" w:rsidRPr="00605EB6">
        <w:t>fit Blaireau</w:t>
      </w:r>
      <w:r w:rsidR="00C474C1">
        <w:t>.</w:t>
      </w:r>
    </w:p>
    <w:p w14:paraId="17DA5E45" w14:textId="0EF208CD" w:rsidR="00C474C1" w:rsidRDefault="0094609C" w:rsidP="00C52F4A">
      <w:r>
        <w:t>— </w:t>
      </w:r>
      <w:r w:rsidR="00C52F4A" w:rsidRPr="00605EB6">
        <w:t>On n</w:t>
      </w:r>
      <w:r w:rsidR="00C474C1">
        <w:t>’</w:t>
      </w:r>
      <w:r w:rsidR="00C52F4A" w:rsidRPr="00605EB6">
        <w:t>a reculé devant rien</w:t>
      </w:r>
      <w:r w:rsidR="00C474C1">
        <w:t xml:space="preserve"> ; </w:t>
      </w:r>
      <w:r w:rsidR="00C52F4A" w:rsidRPr="00605EB6">
        <w:t>avant la naissance de l</w:t>
      </w:r>
      <w:r w:rsidR="00C474C1">
        <w:t>’</w:t>
      </w:r>
      <w:r w:rsidR="00C52F4A" w:rsidRPr="00605EB6">
        <w:t>orphelin</w:t>
      </w:r>
      <w:r w:rsidR="00C474C1">
        <w:t xml:space="preserve">, </w:t>
      </w:r>
      <w:r w:rsidR="00C52F4A" w:rsidRPr="00605EB6">
        <w:t>l</w:t>
      </w:r>
      <w:r w:rsidR="00C474C1">
        <w:t>’</w:t>
      </w:r>
      <w:r w:rsidR="00C52F4A" w:rsidRPr="00605EB6">
        <w:t>œuvre de spoliation était accomplie</w:t>
      </w:r>
      <w:r w:rsidR="00C474C1">
        <w:t xml:space="preserve">. </w:t>
      </w:r>
      <w:r w:rsidR="00C52F4A" w:rsidRPr="00605EB6">
        <w:t>Mais je suis en France</w:t>
      </w:r>
      <w:r w:rsidR="00C474C1">
        <w:t xml:space="preserve"> ; </w:t>
      </w:r>
      <w:r w:rsidR="00C52F4A" w:rsidRPr="00605EB6">
        <w:t>je m</w:t>
      </w:r>
      <w:r w:rsidR="00C474C1">
        <w:t>’</w:t>
      </w:r>
      <w:r w:rsidR="00C52F4A" w:rsidRPr="00605EB6">
        <w:t>adresserai aux tribunaux</w:t>
      </w:r>
      <w:r w:rsidR="00C474C1">
        <w:t xml:space="preserve">, </w:t>
      </w:r>
      <w:r w:rsidR="00C52F4A" w:rsidRPr="00605EB6">
        <w:t>je dénoncerai les infamies</w:t>
      </w:r>
      <w:r w:rsidR="00C474C1">
        <w:t xml:space="preserve">, </w:t>
      </w:r>
      <w:r w:rsidR="00C52F4A" w:rsidRPr="00605EB6">
        <w:t>les crimes</w:t>
      </w:r>
      <w:r w:rsidR="00C474C1">
        <w:t xml:space="preserve"> ; </w:t>
      </w:r>
      <w:r w:rsidR="00C52F4A" w:rsidRPr="00605EB6">
        <w:t>les victimes seront vengées</w:t>
      </w:r>
      <w:r w:rsidR="00C474C1">
        <w:t> !</w:t>
      </w:r>
    </w:p>
    <w:p w14:paraId="71129EF6" w14:textId="77777777" w:rsidR="00C474C1" w:rsidRDefault="00C52F4A" w:rsidP="00C52F4A">
      <w:r w:rsidRPr="00605EB6">
        <w:t>Blaireau eut un mauvais sourire</w:t>
      </w:r>
      <w:r w:rsidR="00C474C1">
        <w:t xml:space="preserve">, </w:t>
      </w:r>
      <w:r w:rsidRPr="00605EB6">
        <w:t>pendant qu</w:t>
      </w:r>
      <w:r w:rsidR="00C474C1">
        <w:t>’</w:t>
      </w:r>
      <w:r w:rsidRPr="00605EB6">
        <w:t>un pli sombre se creusait sur son front</w:t>
      </w:r>
      <w:r w:rsidR="00C474C1">
        <w:t>.</w:t>
      </w:r>
    </w:p>
    <w:p w14:paraId="4741789A" w14:textId="5F4D41ED" w:rsidR="00C474C1" w:rsidRDefault="0094609C" w:rsidP="00C52F4A">
      <w:r>
        <w:t>— </w:t>
      </w:r>
      <w:r w:rsidR="00C52F4A" w:rsidRPr="00605EB6">
        <w:t>On a prétendu</w:t>
      </w:r>
      <w:r w:rsidR="00C474C1">
        <w:t xml:space="preserve">, – </w:t>
      </w:r>
      <w:r w:rsidR="00C52F4A" w:rsidRPr="00605EB6">
        <w:t>première infamie</w:t>
      </w:r>
      <w:r w:rsidR="00C474C1">
        <w:t xml:space="preserve">, – </w:t>
      </w:r>
      <w:r w:rsidR="00C52F4A" w:rsidRPr="00605EB6">
        <w:t>continua l</w:t>
      </w:r>
      <w:r w:rsidR="00C474C1">
        <w:t>’</w:t>
      </w:r>
      <w:r w:rsidR="00C52F4A" w:rsidRPr="00605EB6">
        <w:t>inconnu</w:t>
      </w:r>
      <w:r w:rsidR="00C474C1">
        <w:t xml:space="preserve">, </w:t>
      </w:r>
      <w:r w:rsidR="00C52F4A" w:rsidRPr="00605EB6">
        <w:t>que la jeune femme n</w:t>
      </w:r>
      <w:r w:rsidR="00C474C1">
        <w:t>’</w:t>
      </w:r>
      <w:r w:rsidR="00C52F4A" w:rsidRPr="00605EB6">
        <w:t>était pas mariée</w:t>
      </w:r>
      <w:r w:rsidR="00C474C1">
        <w:t xml:space="preserve">, </w:t>
      </w:r>
      <w:r w:rsidR="00C52F4A" w:rsidRPr="00605EB6">
        <w:t>qu</w:t>
      </w:r>
      <w:r w:rsidR="00C474C1">
        <w:t>’</w:t>
      </w:r>
      <w:r w:rsidR="00C52F4A" w:rsidRPr="00605EB6">
        <w:t>elle n</w:t>
      </w:r>
      <w:r w:rsidR="00C474C1">
        <w:t>’</w:t>
      </w:r>
      <w:r w:rsidR="00C52F4A" w:rsidRPr="00605EB6">
        <w:t>était que la maîtresse de son mari</w:t>
      </w:r>
      <w:r w:rsidR="00C474C1">
        <w:t xml:space="preserve">… </w:t>
      </w:r>
      <w:r w:rsidR="00C52F4A" w:rsidRPr="00605EB6">
        <w:t>Ah</w:t>
      </w:r>
      <w:r w:rsidR="00C474C1">
        <w:t xml:space="preserve"> ! </w:t>
      </w:r>
      <w:r w:rsidR="00C52F4A" w:rsidRPr="00605EB6">
        <w:t>il me sera facile de prouver qu</w:t>
      </w:r>
      <w:r w:rsidR="00C474C1">
        <w:t>’</w:t>
      </w:r>
      <w:r w:rsidR="00C52F4A" w:rsidRPr="00605EB6">
        <w:t>on a menti</w:t>
      </w:r>
      <w:r w:rsidR="00C474C1">
        <w:t> !</w:t>
      </w:r>
    </w:p>
    <w:p w14:paraId="1CBB7DD0" w14:textId="07F5DB2E" w:rsidR="00C474C1" w:rsidRDefault="0094609C" w:rsidP="00C52F4A">
      <w:r>
        <w:t>— </w:t>
      </w:r>
      <w:r w:rsidR="00C52F4A" w:rsidRPr="00605EB6">
        <w:t>Il suffit d</w:t>
      </w:r>
      <w:r w:rsidR="00C474C1">
        <w:t>’</w:t>
      </w:r>
      <w:r w:rsidR="00C52F4A" w:rsidRPr="00605EB6">
        <w:t>un acte de mariage</w:t>
      </w:r>
      <w:r w:rsidR="00C474C1">
        <w:t>.</w:t>
      </w:r>
    </w:p>
    <w:p w14:paraId="3EFD469C" w14:textId="7F9463F6" w:rsidR="00C474C1" w:rsidRDefault="0094609C" w:rsidP="00C52F4A">
      <w:r>
        <w:t>— </w:t>
      </w:r>
      <w:r w:rsidR="00C52F4A" w:rsidRPr="00605EB6">
        <w:t>Je l</w:t>
      </w:r>
      <w:r w:rsidR="00C474C1">
        <w:t>’</w:t>
      </w:r>
      <w:r w:rsidR="00C52F4A" w:rsidRPr="00605EB6">
        <w:t>ai</w:t>
      </w:r>
      <w:r w:rsidR="00C474C1">
        <w:t xml:space="preserve">, </w:t>
      </w:r>
      <w:r w:rsidR="00C52F4A" w:rsidRPr="00605EB6">
        <w:t>cet acte</w:t>
      </w:r>
      <w:r w:rsidR="00C474C1">
        <w:t xml:space="preserve">, </w:t>
      </w:r>
      <w:r w:rsidR="00C52F4A" w:rsidRPr="00605EB6">
        <w:t>ainsi que plusieurs autres papiers non moins importants</w:t>
      </w:r>
      <w:r w:rsidR="00C474C1">
        <w:t>.</w:t>
      </w:r>
    </w:p>
    <w:p w14:paraId="02BD4349" w14:textId="797B6D36" w:rsidR="00C474C1" w:rsidRDefault="0094609C" w:rsidP="00C52F4A">
      <w:r>
        <w:t>— </w:t>
      </w:r>
      <w:r w:rsidR="00C52F4A" w:rsidRPr="00605EB6">
        <w:t>Permettez-moi de vous dire</w:t>
      </w:r>
      <w:r w:rsidR="00C474C1">
        <w:t xml:space="preserve">, </w:t>
      </w:r>
      <w:r w:rsidR="00C52F4A" w:rsidRPr="00605EB6">
        <w:t>monsieur</w:t>
      </w:r>
      <w:r w:rsidR="00C474C1">
        <w:t xml:space="preserve">, </w:t>
      </w:r>
      <w:r w:rsidR="00C52F4A" w:rsidRPr="00605EB6">
        <w:t>qu</w:t>
      </w:r>
      <w:r w:rsidR="00C474C1">
        <w:t>’</w:t>
      </w:r>
      <w:r w:rsidR="00C52F4A" w:rsidRPr="00605EB6">
        <w:t>il est peut-être imprudent de voyager avec des documents aussi précieux</w:t>
      </w:r>
      <w:r w:rsidR="00C474C1">
        <w:t>.</w:t>
      </w:r>
    </w:p>
    <w:p w14:paraId="51067197" w14:textId="77777777" w:rsidR="00C474C1" w:rsidRDefault="00C52F4A" w:rsidP="00C52F4A">
      <w:r w:rsidRPr="00605EB6">
        <w:t>L</w:t>
      </w:r>
      <w:r w:rsidR="00C474C1">
        <w:t>’</w:t>
      </w:r>
      <w:r w:rsidRPr="00605EB6">
        <w:t>inconnu ébaucha un sourire</w:t>
      </w:r>
      <w:r w:rsidR="00C474C1">
        <w:t>.</w:t>
      </w:r>
    </w:p>
    <w:p w14:paraId="69326E61" w14:textId="68E8EB4A" w:rsidR="00C474C1" w:rsidRDefault="0094609C" w:rsidP="00C52F4A">
      <w:r>
        <w:t>— </w:t>
      </w:r>
      <w:r w:rsidR="00C52F4A" w:rsidRPr="00605EB6">
        <w:t>Rassurez-vous</w:t>
      </w:r>
      <w:r w:rsidR="00C474C1">
        <w:t xml:space="preserve">, </w:t>
      </w:r>
      <w:r w:rsidR="00C52F4A" w:rsidRPr="00605EB6">
        <w:t>monsieur</w:t>
      </w:r>
      <w:r w:rsidR="00C474C1">
        <w:t xml:space="preserve">, </w:t>
      </w:r>
      <w:r w:rsidR="00C52F4A" w:rsidRPr="00605EB6">
        <w:t>dit-il</w:t>
      </w:r>
      <w:r w:rsidR="00C474C1">
        <w:t xml:space="preserve">, </w:t>
      </w:r>
      <w:r w:rsidR="00C52F4A" w:rsidRPr="00605EB6">
        <w:t>je n</w:t>
      </w:r>
      <w:r w:rsidR="00C474C1">
        <w:t>’</w:t>
      </w:r>
      <w:r w:rsidR="00C52F4A" w:rsidRPr="00605EB6">
        <w:t>ai pas sur moi ces précieux papiers</w:t>
      </w:r>
      <w:r w:rsidR="00C474C1">
        <w:t xml:space="preserve">. </w:t>
      </w:r>
      <w:r w:rsidR="00C52F4A" w:rsidRPr="00605EB6">
        <w:t>Pour ne pas m</w:t>
      </w:r>
      <w:r w:rsidR="00C474C1">
        <w:t>’</w:t>
      </w:r>
      <w:r w:rsidR="00C52F4A" w:rsidRPr="00605EB6">
        <w:t>exposer à les perdre et dans la crainte qu</w:t>
      </w:r>
      <w:r w:rsidR="00C474C1">
        <w:t>’</w:t>
      </w:r>
      <w:r w:rsidR="00C52F4A" w:rsidRPr="00605EB6">
        <w:t>ils ne me soient dérobés</w:t>
      </w:r>
      <w:r w:rsidR="00C474C1">
        <w:t xml:space="preserve">, </w:t>
      </w:r>
      <w:r w:rsidR="00C52F4A" w:rsidRPr="00605EB6">
        <w:t>je les ai prudemment laissés à Paris</w:t>
      </w:r>
      <w:r w:rsidR="00C474C1">
        <w:t>.</w:t>
      </w:r>
    </w:p>
    <w:p w14:paraId="6B8B9A0A" w14:textId="2F29E0B6" w:rsidR="00C474C1" w:rsidRDefault="0094609C" w:rsidP="00C52F4A">
      <w:r>
        <w:t>— </w:t>
      </w:r>
      <w:r w:rsidR="00C52F4A" w:rsidRPr="00605EB6">
        <w:t>C</w:t>
      </w:r>
      <w:r w:rsidR="00C474C1">
        <w:t>’</w:t>
      </w:r>
      <w:r w:rsidR="00C52F4A" w:rsidRPr="00605EB6">
        <w:t>est bon à savoir</w:t>
      </w:r>
      <w:r w:rsidR="00C474C1">
        <w:t xml:space="preserve">, </w:t>
      </w:r>
      <w:r w:rsidR="00C52F4A" w:rsidRPr="00605EB6">
        <w:t>pensa Blaireau</w:t>
      </w:r>
      <w:r w:rsidR="00C474C1">
        <w:t>.</w:t>
      </w:r>
    </w:p>
    <w:p w14:paraId="78746BB8" w14:textId="77777777" w:rsidR="00C474C1" w:rsidRDefault="00C52F4A" w:rsidP="00C52F4A">
      <w:r w:rsidRPr="00605EB6">
        <w:t>Il reprit à haute voix</w:t>
      </w:r>
      <w:r w:rsidR="00C474C1">
        <w:t> :</w:t>
      </w:r>
    </w:p>
    <w:p w14:paraId="566491CD" w14:textId="7AE5821E" w:rsidR="00C474C1" w:rsidRDefault="0094609C" w:rsidP="00C52F4A">
      <w:r>
        <w:t>— </w:t>
      </w:r>
      <w:r w:rsidR="00C52F4A" w:rsidRPr="00605EB6">
        <w:t>Comment se fait-il que vous ne vous soyez pas déjà adressé à la justice</w:t>
      </w:r>
      <w:r w:rsidR="00C474C1">
        <w:t> ?</w:t>
      </w:r>
    </w:p>
    <w:p w14:paraId="388CA457" w14:textId="77AF1DF7" w:rsidR="00C474C1" w:rsidRDefault="0094609C" w:rsidP="00C52F4A">
      <w:r>
        <w:lastRenderedPageBreak/>
        <w:t>— </w:t>
      </w:r>
      <w:r w:rsidR="00C52F4A" w:rsidRPr="00605EB6">
        <w:t>Certaines considérations m</w:t>
      </w:r>
      <w:r w:rsidR="00C474C1">
        <w:t>’</w:t>
      </w:r>
      <w:r w:rsidR="00C52F4A" w:rsidRPr="00605EB6">
        <w:t>ont jusqu</w:t>
      </w:r>
      <w:r w:rsidR="00C474C1">
        <w:t>’</w:t>
      </w:r>
      <w:r w:rsidR="00C52F4A" w:rsidRPr="00605EB6">
        <w:t>à présent empêché d</w:t>
      </w:r>
      <w:r w:rsidR="00C474C1">
        <w:t>’</w:t>
      </w:r>
      <w:r w:rsidR="00C52F4A" w:rsidRPr="00605EB6">
        <w:t>agir</w:t>
      </w:r>
      <w:r w:rsidR="00C474C1">
        <w:t xml:space="preserve">. </w:t>
      </w:r>
      <w:r w:rsidR="00C52F4A" w:rsidRPr="00605EB6">
        <w:t>À côté du coupable</w:t>
      </w:r>
      <w:r w:rsidR="00C474C1">
        <w:t xml:space="preserve">, </w:t>
      </w:r>
      <w:r w:rsidR="00C52F4A" w:rsidRPr="00605EB6">
        <w:t xml:space="preserve">il y a </w:t>
      </w:r>
      <w:r w:rsidR="006B25D4">
        <w:t>l</w:t>
      </w:r>
      <w:r w:rsidR="006B25D4" w:rsidRPr="00605EB6">
        <w:t xml:space="preserve">es </w:t>
      </w:r>
      <w:r w:rsidR="00C52F4A" w:rsidRPr="00605EB6">
        <w:t>innocents</w:t>
      </w:r>
      <w:r w:rsidR="00C474C1">
        <w:t xml:space="preserve">… </w:t>
      </w:r>
      <w:r w:rsidR="00C52F4A" w:rsidRPr="00605EB6">
        <w:t>Et puis</w:t>
      </w:r>
      <w:r w:rsidR="00C474C1">
        <w:t xml:space="preserve">, </w:t>
      </w:r>
      <w:r w:rsidR="00C52F4A" w:rsidRPr="00605EB6">
        <w:t>avant tout</w:t>
      </w:r>
      <w:r w:rsidR="00C474C1">
        <w:t xml:space="preserve">, </w:t>
      </w:r>
      <w:r w:rsidR="00C52F4A" w:rsidRPr="00605EB6">
        <w:t>je voudrais retrouver la jeune femme et savoir si son enfant existe</w:t>
      </w:r>
      <w:r w:rsidR="00C474C1">
        <w:t>.</w:t>
      </w:r>
    </w:p>
    <w:p w14:paraId="645BCF34" w14:textId="48FD094D" w:rsidR="00C474C1" w:rsidRDefault="0094609C" w:rsidP="00C52F4A">
      <w:r>
        <w:t>— </w:t>
      </w:r>
      <w:r w:rsidR="00C52F4A" w:rsidRPr="00605EB6">
        <w:t>Oui</w:t>
      </w:r>
      <w:r w:rsidR="00C474C1">
        <w:t xml:space="preserve">, </w:t>
      </w:r>
      <w:r w:rsidR="00C52F4A" w:rsidRPr="00605EB6">
        <w:t>je comprends cela</w:t>
      </w:r>
      <w:r w:rsidR="00C474C1">
        <w:t>.</w:t>
      </w:r>
    </w:p>
    <w:p w14:paraId="08A95E6F" w14:textId="77777777" w:rsidR="00C474C1" w:rsidRDefault="00C52F4A" w:rsidP="00C52F4A">
      <w:r w:rsidRPr="00605EB6">
        <w:t>Après un court silence</w:t>
      </w:r>
      <w:r w:rsidR="00C474C1">
        <w:t xml:space="preserve">, </w:t>
      </w:r>
      <w:r w:rsidRPr="00605EB6">
        <w:t>l</w:t>
      </w:r>
      <w:r w:rsidR="00C474C1">
        <w:t>’</w:t>
      </w:r>
      <w:r w:rsidRPr="00605EB6">
        <w:t>inconnu reprit</w:t>
      </w:r>
      <w:r w:rsidR="00C474C1">
        <w:t> :</w:t>
      </w:r>
    </w:p>
    <w:p w14:paraId="4A2569E2" w14:textId="6A2D0126" w:rsidR="00C474C1" w:rsidRDefault="0094609C" w:rsidP="00C52F4A">
      <w:r>
        <w:t>— </w:t>
      </w:r>
      <w:r w:rsidR="00C52F4A" w:rsidRPr="00605EB6">
        <w:t>Il faut absolument que je voie le vieux gardien du château</w:t>
      </w:r>
      <w:r w:rsidR="00C474C1">
        <w:t>.</w:t>
      </w:r>
    </w:p>
    <w:p w14:paraId="1903C688" w14:textId="0D70703D" w:rsidR="00C474C1" w:rsidRDefault="0094609C" w:rsidP="00C52F4A">
      <w:r>
        <w:t>— </w:t>
      </w:r>
      <w:r w:rsidR="00C52F4A" w:rsidRPr="00605EB6">
        <w:t>C</w:t>
      </w:r>
      <w:r w:rsidR="00C474C1">
        <w:t>’</w:t>
      </w:r>
      <w:r w:rsidR="00C52F4A" w:rsidRPr="00605EB6">
        <w:t>est mon avis</w:t>
      </w:r>
      <w:r w:rsidR="00C474C1">
        <w:t xml:space="preserve">, </w:t>
      </w:r>
      <w:r w:rsidR="00C52F4A" w:rsidRPr="00605EB6">
        <w:t>monsieur</w:t>
      </w:r>
      <w:r w:rsidR="00C474C1">
        <w:t>.</w:t>
      </w:r>
    </w:p>
    <w:p w14:paraId="0AE9F4C1" w14:textId="5015E877" w:rsidR="00C474C1" w:rsidRDefault="0094609C" w:rsidP="00C52F4A">
      <w:r>
        <w:t>— </w:t>
      </w:r>
      <w:r w:rsidR="00C52F4A" w:rsidRPr="00605EB6">
        <w:t>Et que j</w:t>
      </w:r>
      <w:r w:rsidR="00C474C1">
        <w:t>’</w:t>
      </w:r>
      <w:r w:rsidR="00C52F4A" w:rsidRPr="00605EB6">
        <w:t>obtienne de lui</w:t>
      </w:r>
      <w:r w:rsidR="00C474C1">
        <w:t>…</w:t>
      </w:r>
    </w:p>
    <w:p w14:paraId="7D604D25" w14:textId="278DAC04" w:rsidR="00C474C1" w:rsidRDefault="0094609C" w:rsidP="00C52F4A">
      <w:r>
        <w:t>— </w:t>
      </w:r>
      <w:r w:rsidR="00C52F4A" w:rsidRPr="00605EB6">
        <w:t>Tous les renseignements que lui seul à Blaincourt peut vous donner</w:t>
      </w:r>
      <w:r w:rsidR="00C474C1">
        <w:t xml:space="preserve">, </w:t>
      </w:r>
      <w:r w:rsidR="00C52F4A" w:rsidRPr="00605EB6">
        <w:t>acheva Blaireau</w:t>
      </w:r>
      <w:r w:rsidR="00C474C1">
        <w:t>.</w:t>
      </w:r>
    </w:p>
    <w:p w14:paraId="2DF3BFF3" w14:textId="661CFABF" w:rsidR="00C474C1" w:rsidRDefault="0094609C" w:rsidP="00C52F4A">
      <w:r>
        <w:t>— </w:t>
      </w:r>
      <w:r w:rsidR="00C52F4A" w:rsidRPr="00605EB6">
        <w:t>Tout sauvage qu</w:t>
      </w:r>
      <w:r w:rsidR="00C474C1">
        <w:t>’</w:t>
      </w:r>
      <w:r w:rsidR="00C52F4A" w:rsidRPr="00605EB6">
        <w:t>il est</w:t>
      </w:r>
      <w:r w:rsidR="00C474C1">
        <w:t xml:space="preserve">, </w:t>
      </w:r>
      <w:r w:rsidR="00C52F4A" w:rsidRPr="00605EB6">
        <w:t>j</w:t>
      </w:r>
      <w:r w:rsidR="00C474C1">
        <w:t>’</w:t>
      </w:r>
      <w:r w:rsidR="00C52F4A" w:rsidRPr="00605EB6">
        <w:t>espère qu</w:t>
      </w:r>
      <w:r w:rsidR="00C474C1">
        <w:t>’</w:t>
      </w:r>
      <w:r w:rsidR="00C52F4A" w:rsidRPr="00605EB6">
        <w:t>il m</w:t>
      </w:r>
      <w:r w:rsidR="00C474C1">
        <w:t>’</w:t>
      </w:r>
      <w:r w:rsidR="00C52F4A" w:rsidRPr="00605EB6">
        <w:t>écoutera</w:t>
      </w:r>
      <w:r w:rsidR="00C474C1">
        <w:t>.</w:t>
      </w:r>
    </w:p>
    <w:p w14:paraId="51EC642E" w14:textId="3BF56499" w:rsidR="00C474C1" w:rsidRDefault="0094609C" w:rsidP="00C52F4A">
      <w:r>
        <w:t>— </w:t>
      </w:r>
      <w:r w:rsidR="00C52F4A" w:rsidRPr="0001201A">
        <w:t>Oh</w:t>
      </w:r>
      <w:r w:rsidR="00C474C1">
        <w:t xml:space="preserve"> ! </w:t>
      </w:r>
      <w:r w:rsidR="00C52F4A" w:rsidRPr="0001201A">
        <w:t>pour vous écouter</w:t>
      </w:r>
      <w:r w:rsidR="00C474C1">
        <w:t xml:space="preserve">, </w:t>
      </w:r>
      <w:r w:rsidR="00C52F4A" w:rsidRPr="0001201A">
        <w:t>il vous écoutera</w:t>
      </w:r>
      <w:r w:rsidR="00C474C1">
        <w:t xml:space="preserve"> ; </w:t>
      </w:r>
      <w:r w:rsidR="00C52F4A" w:rsidRPr="0001201A">
        <w:t>mais vous répondra-t-il</w:t>
      </w:r>
      <w:r w:rsidR="00C474C1">
        <w:t> ?</w:t>
      </w:r>
    </w:p>
    <w:p w14:paraId="52528F84" w14:textId="216DB824" w:rsidR="00C474C1" w:rsidRDefault="0094609C" w:rsidP="00C52F4A">
      <w:r>
        <w:t>— </w:t>
      </w:r>
      <w:r w:rsidR="00C52F4A" w:rsidRPr="00605EB6">
        <w:t>Ainsi vous croyez</w:t>
      </w:r>
      <w:r w:rsidR="00C474C1">
        <w:t>…</w:t>
      </w:r>
    </w:p>
    <w:p w14:paraId="17F762E6" w14:textId="28CC430D" w:rsidR="00C474C1" w:rsidRDefault="0094609C" w:rsidP="00C52F4A">
      <w:r>
        <w:t>— </w:t>
      </w:r>
      <w:r w:rsidR="00C52F4A" w:rsidRPr="00605EB6">
        <w:t>Je vous l</w:t>
      </w:r>
      <w:r w:rsidR="00C474C1">
        <w:t>’</w:t>
      </w:r>
      <w:r w:rsidR="00C52F4A" w:rsidRPr="00605EB6">
        <w:t>ai dit</w:t>
      </w:r>
      <w:r w:rsidR="00C474C1">
        <w:t xml:space="preserve">, : </w:t>
      </w:r>
      <w:r w:rsidR="00C52F4A" w:rsidRPr="00605EB6">
        <w:t>lui délier la langue est une grosse</w:t>
      </w:r>
      <w:r w:rsidR="00C474C1">
        <w:t xml:space="preserve">, </w:t>
      </w:r>
      <w:r w:rsidR="00C52F4A" w:rsidRPr="00605EB6">
        <w:t>grosse affaire</w:t>
      </w:r>
      <w:r w:rsidR="00C474C1">
        <w:t>.</w:t>
      </w:r>
    </w:p>
    <w:p w14:paraId="11D1AB6C" w14:textId="73AAE81B" w:rsidR="00C474C1" w:rsidRDefault="0094609C" w:rsidP="00C52F4A">
      <w:r>
        <w:t>— </w:t>
      </w:r>
      <w:r w:rsidR="00C52F4A" w:rsidRPr="00605EB6">
        <w:t>Même en le menaçant</w:t>
      </w:r>
      <w:r w:rsidR="00C474C1">
        <w:t> ?</w:t>
      </w:r>
    </w:p>
    <w:p w14:paraId="1BE276DC" w14:textId="0A0C7C0E" w:rsidR="00C474C1" w:rsidRDefault="0094609C" w:rsidP="00C52F4A">
      <w:r>
        <w:t>— </w:t>
      </w:r>
      <w:r w:rsidR="00C52F4A" w:rsidRPr="00605EB6">
        <w:t>Oh</w:t>
      </w:r>
      <w:r w:rsidR="00C474C1">
        <w:t xml:space="preserve"> ! </w:t>
      </w:r>
      <w:r w:rsidR="00C52F4A" w:rsidRPr="00605EB6">
        <w:t>alors</w:t>
      </w:r>
      <w:r w:rsidR="00C474C1">
        <w:t xml:space="preserve">, </w:t>
      </w:r>
      <w:r w:rsidR="00C52F4A" w:rsidRPr="00605EB6">
        <w:t>si vous employez ce moyen</w:t>
      </w:r>
      <w:r w:rsidR="00C474C1">
        <w:t xml:space="preserve">, </w:t>
      </w:r>
      <w:r w:rsidR="00C52F4A" w:rsidRPr="00605EB6">
        <w:t>il sera tout à fait muet</w:t>
      </w:r>
      <w:r w:rsidR="00C474C1">
        <w:t xml:space="preserve">. </w:t>
      </w:r>
      <w:r w:rsidR="00C52F4A" w:rsidRPr="00605EB6">
        <w:t>Qu</w:t>
      </w:r>
      <w:r w:rsidR="00C474C1">
        <w:t>’</w:t>
      </w:r>
      <w:r w:rsidR="00C52F4A" w:rsidRPr="00605EB6">
        <w:t>est-ce que ça peut lui faire</w:t>
      </w:r>
      <w:r w:rsidR="00C474C1">
        <w:t xml:space="preserve">, </w:t>
      </w:r>
      <w:r w:rsidR="00C52F4A" w:rsidRPr="00605EB6">
        <w:t>vos menaces</w:t>
      </w:r>
      <w:r w:rsidR="00C474C1">
        <w:t> ?</w:t>
      </w:r>
    </w:p>
    <w:p w14:paraId="661270E9" w14:textId="77777777" w:rsidR="00C474C1" w:rsidRDefault="00C474C1" w:rsidP="00C52F4A">
      <w:r>
        <w:t>» </w:t>
      </w:r>
      <w:r w:rsidR="00C52F4A" w:rsidRPr="00605EB6">
        <w:t>Domestique</w:t>
      </w:r>
      <w:r>
        <w:t xml:space="preserve">, </w:t>
      </w:r>
      <w:r w:rsidR="00C52F4A" w:rsidRPr="00605EB6">
        <w:t>il a servi</w:t>
      </w:r>
      <w:r>
        <w:t xml:space="preserve">, </w:t>
      </w:r>
      <w:r w:rsidR="00C52F4A" w:rsidRPr="00605EB6">
        <w:t>il sert ses maîtres</w:t>
      </w:r>
      <w:r>
        <w:t xml:space="preserve"> ; </w:t>
      </w:r>
      <w:r w:rsidR="00C52F4A" w:rsidRPr="00605EB6">
        <w:t>si ceux-ci sont des criminels</w:t>
      </w:r>
      <w:r>
        <w:t xml:space="preserve">, </w:t>
      </w:r>
      <w:r w:rsidR="00C52F4A" w:rsidRPr="00605EB6">
        <w:t>cela ne le regarde pas</w:t>
      </w:r>
      <w:r>
        <w:t xml:space="preserve">, </w:t>
      </w:r>
      <w:r w:rsidR="00C52F4A" w:rsidRPr="00605EB6">
        <w:t>il s</w:t>
      </w:r>
      <w:r>
        <w:t>’</w:t>
      </w:r>
      <w:r w:rsidR="00C52F4A" w:rsidRPr="00605EB6">
        <w:t>en lave les mains</w:t>
      </w:r>
      <w:r>
        <w:t xml:space="preserve">. </w:t>
      </w:r>
      <w:r w:rsidR="00C52F4A" w:rsidRPr="00605EB6">
        <w:t>Menacer</w:t>
      </w:r>
      <w:r>
        <w:t xml:space="preserve">, </w:t>
      </w:r>
      <w:r w:rsidR="00C52F4A" w:rsidRPr="00605EB6">
        <w:t>mauvaise chose</w:t>
      </w:r>
      <w:r>
        <w:t xml:space="preserve">, </w:t>
      </w:r>
      <w:r w:rsidR="00C52F4A" w:rsidRPr="00605EB6">
        <w:t>monsieur</w:t>
      </w:r>
      <w:r>
        <w:t xml:space="preserve">. </w:t>
      </w:r>
      <w:r w:rsidR="00C52F4A" w:rsidRPr="00605EB6">
        <w:t>Souvenez-vous de ce proverbe</w:t>
      </w:r>
      <w:r>
        <w:t xml:space="preserve"> : </w:t>
      </w:r>
      <w:r w:rsidR="00C52F4A" w:rsidRPr="00605EB6">
        <w:t>C</w:t>
      </w:r>
      <w:r>
        <w:t>’</w:t>
      </w:r>
      <w:r w:rsidR="00C52F4A" w:rsidRPr="00605EB6">
        <w:t>est avec du miel et non avec du vinaigre qu</w:t>
      </w:r>
      <w:r>
        <w:t>’</w:t>
      </w:r>
      <w:r w:rsidR="00C52F4A" w:rsidRPr="00605EB6">
        <w:t>on prend les mouches</w:t>
      </w:r>
      <w:r>
        <w:t>.</w:t>
      </w:r>
    </w:p>
    <w:p w14:paraId="645103FE" w14:textId="3F7A7120" w:rsidR="00C474C1" w:rsidRDefault="0094609C" w:rsidP="00C52F4A">
      <w:r>
        <w:lastRenderedPageBreak/>
        <w:t>— </w:t>
      </w:r>
      <w:r w:rsidR="00C52F4A" w:rsidRPr="00605EB6">
        <w:t>Vous qui le connaissez</w:t>
      </w:r>
      <w:r w:rsidR="00C474C1">
        <w:t xml:space="preserve">, </w:t>
      </w:r>
      <w:r w:rsidR="00C52F4A" w:rsidRPr="00605EB6">
        <w:t>monsieur</w:t>
      </w:r>
      <w:r w:rsidR="00C474C1">
        <w:t xml:space="preserve">, </w:t>
      </w:r>
      <w:r w:rsidR="00C52F4A" w:rsidRPr="00605EB6">
        <w:t>que me conseillez-vous</w:t>
      </w:r>
      <w:r w:rsidR="00C474C1">
        <w:t> ?</w:t>
      </w:r>
    </w:p>
    <w:p w14:paraId="5D746C4E" w14:textId="77777777" w:rsidR="00C474C1" w:rsidRDefault="00C52F4A" w:rsidP="00C52F4A">
      <w:r w:rsidRPr="00605EB6">
        <w:t>Après avoir eu l</w:t>
      </w:r>
      <w:r w:rsidR="00C474C1">
        <w:t>’</w:t>
      </w:r>
      <w:r w:rsidRPr="00605EB6">
        <w:t>air de réfléchir un instant</w:t>
      </w:r>
      <w:r w:rsidR="00C474C1">
        <w:t xml:space="preserve">, </w:t>
      </w:r>
      <w:r w:rsidRPr="00605EB6">
        <w:t>Blaireau répondit</w:t>
      </w:r>
      <w:r w:rsidR="00C474C1">
        <w:t> :</w:t>
      </w:r>
    </w:p>
    <w:p w14:paraId="03531359" w14:textId="19EE9868" w:rsidR="00C474C1" w:rsidRDefault="0094609C" w:rsidP="00C52F4A">
      <w:r>
        <w:t>— </w:t>
      </w:r>
      <w:r w:rsidR="00C52F4A" w:rsidRPr="00605EB6">
        <w:t>Vous êtes en présence d</w:t>
      </w:r>
      <w:r w:rsidR="00C474C1">
        <w:t>’</w:t>
      </w:r>
      <w:r w:rsidR="00C52F4A" w:rsidRPr="00605EB6">
        <w:t>une difficulté réelle et ce serait fâcheux que vous ayez fait un voyage inutile</w:t>
      </w:r>
      <w:r w:rsidR="00C474C1">
        <w:t xml:space="preserve"> ; </w:t>
      </w:r>
      <w:r w:rsidR="00C52F4A" w:rsidRPr="00605EB6">
        <w:t>mais puisque</w:t>
      </w:r>
      <w:r w:rsidR="00C474C1">
        <w:t xml:space="preserve">, </w:t>
      </w:r>
      <w:r w:rsidR="00C52F4A" w:rsidRPr="00605EB6">
        <w:t>avec le désir de vous être agréable</w:t>
      </w:r>
      <w:r w:rsidR="00C474C1">
        <w:t xml:space="preserve">, </w:t>
      </w:r>
      <w:r w:rsidR="00C52F4A" w:rsidRPr="00605EB6">
        <w:t>je me suis mis à votre disposition</w:t>
      </w:r>
      <w:r w:rsidR="00C474C1">
        <w:t xml:space="preserve">, </w:t>
      </w:r>
      <w:r w:rsidR="00C52F4A" w:rsidRPr="00605EB6">
        <w:t>je veux vous aider autant que je pourrai</w:t>
      </w:r>
      <w:r w:rsidR="00C474C1">
        <w:t>.</w:t>
      </w:r>
    </w:p>
    <w:p w14:paraId="6C91A564" w14:textId="1302842B" w:rsidR="00C474C1" w:rsidRDefault="0094609C" w:rsidP="00C52F4A">
      <w:r>
        <w:t>— </w:t>
      </w:r>
      <w:r w:rsidR="00C52F4A" w:rsidRPr="00605EB6">
        <w:t>Oh</w:t>
      </w:r>
      <w:r w:rsidR="00C474C1">
        <w:t xml:space="preserve"> ! </w:t>
      </w:r>
      <w:r w:rsidR="00C52F4A" w:rsidRPr="00605EB6">
        <w:t>monsieur</w:t>
      </w:r>
      <w:r w:rsidR="00C474C1">
        <w:t>…</w:t>
      </w:r>
    </w:p>
    <w:p w14:paraId="7B863015" w14:textId="0CB72858" w:rsidR="00C474C1" w:rsidRDefault="0094609C" w:rsidP="00C52F4A">
      <w:r>
        <w:t>— </w:t>
      </w:r>
      <w:r w:rsidR="00C52F4A" w:rsidRPr="00605EB6">
        <w:t>Inutile de me remercier</w:t>
      </w:r>
      <w:r w:rsidR="00C474C1">
        <w:t xml:space="preserve"> : ; </w:t>
      </w:r>
      <w:r w:rsidR="00C52F4A" w:rsidRPr="00605EB6">
        <w:t>n</w:t>
      </w:r>
      <w:r w:rsidR="00C474C1">
        <w:t>’</w:t>
      </w:r>
      <w:r w:rsidR="00C52F4A" w:rsidRPr="00605EB6">
        <w:t>est-ce pas un devoir de se rendre service les uns aux autres</w:t>
      </w:r>
      <w:r w:rsidR="00C474C1">
        <w:t xml:space="preserve"> ? </w:t>
      </w:r>
      <w:r w:rsidR="00C52F4A" w:rsidRPr="00605EB6">
        <w:t>Le père Grappier est un serviteur fidèle et il possède une grande qualité</w:t>
      </w:r>
      <w:r w:rsidR="00C474C1">
        <w:t xml:space="preserve"> : </w:t>
      </w:r>
      <w:r w:rsidR="00C52F4A" w:rsidRPr="00605EB6">
        <w:t>la discrétion</w:t>
      </w:r>
      <w:r w:rsidR="00C474C1">
        <w:t xml:space="preserve"> ; </w:t>
      </w:r>
      <w:r w:rsidR="00C52F4A" w:rsidRPr="00605EB6">
        <w:t>mais il n</w:t>
      </w:r>
      <w:r w:rsidR="00C474C1">
        <w:t>’</w:t>
      </w:r>
      <w:r w:rsidR="00C52F4A" w:rsidRPr="00605EB6">
        <w:t>est pas sans défaut</w:t>
      </w:r>
      <w:r w:rsidR="00C474C1">
        <w:t xml:space="preserve"> ; </w:t>
      </w:r>
      <w:r w:rsidR="00C52F4A" w:rsidRPr="00605EB6">
        <w:t>sans être positivement un ivrogne</w:t>
      </w:r>
      <w:r w:rsidR="00C474C1">
        <w:t xml:space="preserve">, </w:t>
      </w:r>
      <w:r w:rsidR="00C52F4A" w:rsidRPr="00605EB6">
        <w:t>il aime à boire</w:t>
      </w:r>
      <w:r w:rsidR="00C474C1">
        <w:t xml:space="preserve"> ; </w:t>
      </w:r>
      <w:r w:rsidR="00C52F4A" w:rsidRPr="00605EB6">
        <w:t>comme tous les autres hommes</w:t>
      </w:r>
      <w:r w:rsidR="00C474C1">
        <w:t xml:space="preserve">, </w:t>
      </w:r>
      <w:r w:rsidR="00C52F4A" w:rsidRPr="00605EB6">
        <w:t>il a son côté faible</w:t>
      </w:r>
      <w:r w:rsidR="00C474C1">
        <w:t xml:space="preserve">. </w:t>
      </w:r>
      <w:r w:rsidR="00C52F4A" w:rsidRPr="00605EB6">
        <w:t>Il n</w:t>
      </w:r>
      <w:r w:rsidR="00C474C1">
        <w:t>’</w:t>
      </w:r>
      <w:r w:rsidR="00C52F4A" w:rsidRPr="00605EB6">
        <w:t>a pas toujours dans son bahut l</w:t>
      </w:r>
      <w:r w:rsidR="00C474C1">
        <w:t>’</w:t>
      </w:r>
      <w:r w:rsidR="00C52F4A" w:rsidRPr="00605EB6">
        <w:t>eau-de-vie</w:t>
      </w:r>
      <w:r w:rsidR="00C474C1">
        <w:t xml:space="preserve">, </w:t>
      </w:r>
      <w:r w:rsidR="00C52F4A" w:rsidRPr="00605EB6">
        <w:t>le kirsch et les autres liqueurs fortes qu</w:t>
      </w:r>
      <w:r w:rsidR="00C474C1">
        <w:t>’</w:t>
      </w:r>
      <w:r w:rsidR="00C52F4A" w:rsidRPr="00605EB6">
        <w:t>il adore</w:t>
      </w:r>
      <w:r w:rsidR="00C474C1">
        <w:t xml:space="preserve">, </w:t>
      </w:r>
      <w:r w:rsidR="00C52F4A" w:rsidRPr="00605EB6">
        <w:t>parce que l</w:t>
      </w:r>
      <w:r w:rsidR="00C474C1">
        <w:t>’</w:t>
      </w:r>
      <w:r w:rsidR="00C52F4A" w:rsidRPr="00605EB6">
        <w:t>argent lui manque souvent pour en acheter</w:t>
      </w:r>
      <w:r w:rsidR="00C474C1">
        <w:t xml:space="preserve">. </w:t>
      </w:r>
      <w:r w:rsidR="00C52F4A" w:rsidRPr="00605EB6">
        <w:t>Eh bien</w:t>
      </w:r>
      <w:r w:rsidR="00C474C1">
        <w:t xml:space="preserve">, </w:t>
      </w:r>
      <w:r w:rsidR="00C52F4A" w:rsidRPr="00605EB6">
        <w:t>je crois que le seul moyen de le faire parler est de lui offrir quelques pièces d</w:t>
      </w:r>
      <w:r w:rsidR="00C474C1">
        <w:t>’</w:t>
      </w:r>
      <w:r w:rsidR="00C52F4A" w:rsidRPr="00605EB6">
        <w:t>or</w:t>
      </w:r>
      <w:r w:rsidR="00C474C1">
        <w:t>.</w:t>
      </w:r>
    </w:p>
    <w:p w14:paraId="3528691F" w14:textId="5856FD08" w:rsidR="00C474C1" w:rsidRDefault="0094609C" w:rsidP="00C52F4A">
      <w:r>
        <w:t>— </w:t>
      </w:r>
      <w:r w:rsidR="00C52F4A" w:rsidRPr="00605EB6">
        <w:t>Vous avez raison</w:t>
      </w:r>
      <w:r w:rsidR="00C474C1">
        <w:t xml:space="preserve">, </w:t>
      </w:r>
      <w:r w:rsidR="00C52F4A" w:rsidRPr="00605EB6">
        <w:t>monsieur</w:t>
      </w:r>
      <w:r w:rsidR="00C474C1">
        <w:t xml:space="preserve">, </w:t>
      </w:r>
      <w:r w:rsidR="00C52F4A" w:rsidRPr="00605EB6">
        <w:t>je lui mettrai deux ou trois cents francs dans la main</w:t>
      </w:r>
      <w:r w:rsidR="00C474C1">
        <w:t>.</w:t>
      </w:r>
    </w:p>
    <w:p w14:paraId="719C7597" w14:textId="5FD35305" w:rsidR="00C474C1" w:rsidRDefault="0094609C" w:rsidP="00C52F4A">
      <w:r>
        <w:t>— </w:t>
      </w:r>
      <w:r w:rsidR="00C52F4A" w:rsidRPr="00605EB6">
        <w:t>C</w:t>
      </w:r>
      <w:r w:rsidR="00C474C1">
        <w:t>’</w:t>
      </w:r>
      <w:r w:rsidR="00C52F4A" w:rsidRPr="00605EB6">
        <w:t>est bien</w:t>
      </w:r>
      <w:r w:rsidR="00C474C1">
        <w:t xml:space="preserve"> ; </w:t>
      </w:r>
      <w:r w:rsidR="00C52F4A" w:rsidRPr="00605EB6">
        <w:t>mais il faut prendre garde de l</w:t>
      </w:r>
      <w:r w:rsidR="00C474C1">
        <w:t>’</w:t>
      </w:r>
      <w:r w:rsidR="00C52F4A" w:rsidRPr="00605EB6">
        <w:t>effaroucher</w:t>
      </w:r>
      <w:r w:rsidR="00C474C1">
        <w:t xml:space="preserve"> ; </w:t>
      </w:r>
      <w:r w:rsidR="00C52F4A" w:rsidRPr="00605EB6">
        <w:t>voyez-vous</w:t>
      </w:r>
      <w:r w:rsidR="00C474C1">
        <w:t xml:space="preserve">, </w:t>
      </w:r>
      <w:r w:rsidR="00C52F4A" w:rsidRPr="00605EB6">
        <w:t>je connais le bonhomme</w:t>
      </w:r>
      <w:r w:rsidR="00C474C1">
        <w:t xml:space="preserve"> ; </w:t>
      </w:r>
      <w:r w:rsidR="00C52F4A" w:rsidRPr="00605EB6">
        <w:t>il est capable d</w:t>
      </w:r>
      <w:r w:rsidR="00C474C1">
        <w:t>’</w:t>
      </w:r>
      <w:r w:rsidR="00C52F4A" w:rsidRPr="00605EB6">
        <w:t>accepter votre argent et de vous répondre ensuite</w:t>
      </w:r>
      <w:r w:rsidR="00C474C1">
        <w:t xml:space="preserve"> : </w:t>
      </w:r>
      <w:r w:rsidR="00C52F4A" w:rsidRPr="00605EB6">
        <w:t>Je ne sais rien</w:t>
      </w:r>
      <w:r w:rsidR="00C474C1">
        <w:t xml:space="preserve">, </w:t>
      </w:r>
      <w:r w:rsidR="00C52F4A" w:rsidRPr="00605EB6">
        <w:t>je ne sais pas de quoi vous me parlez</w:t>
      </w:r>
      <w:r w:rsidR="00C474C1">
        <w:t xml:space="preserve">. </w:t>
      </w:r>
      <w:r w:rsidR="00C52F4A" w:rsidRPr="00605EB6">
        <w:t>Il est bon qu</w:t>
      </w:r>
      <w:r w:rsidR="00C474C1">
        <w:t>’</w:t>
      </w:r>
      <w:r w:rsidR="00C52F4A" w:rsidRPr="00605EB6">
        <w:t>il soit prévenu d</w:t>
      </w:r>
      <w:r w:rsidR="00C474C1">
        <w:t>’</w:t>
      </w:r>
      <w:r w:rsidR="00C52F4A" w:rsidRPr="00605EB6">
        <w:t>abord</w:t>
      </w:r>
      <w:r w:rsidR="00C474C1">
        <w:t xml:space="preserve">. </w:t>
      </w:r>
      <w:r w:rsidR="00C52F4A" w:rsidRPr="00605EB6">
        <w:t>Donc</w:t>
      </w:r>
      <w:r w:rsidR="00C474C1">
        <w:t xml:space="preserve">, </w:t>
      </w:r>
      <w:r w:rsidR="00C52F4A" w:rsidRPr="00605EB6">
        <w:t>voici ce que je peux faire pour vous</w:t>
      </w:r>
      <w:r w:rsidR="00C474C1">
        <w:t xml:space="preserve"> : </w:t>
      </w:r>
      <w:r w:rsidR="00C52F4A" w:rsidRPr="00605EB6">
        <w:t>le voir et le préparer à vous recevoir</w:t>
      </w:r>
      <w:r w:rsidR="00C474C1">
        <w:t xml:space="preserve">. </w:t>
      </w:r>
      <w:r w:rsidR="00C52F4A" w:rsidRPr="00605EB6">
        <w:t>Cela vous convient-il</w:t>
      </w:r>
      <w:r w:rsidR="00C474C1">
        <w:t> ?</w:t>
      </w:r>
    </w:p>
    <w:p w14:paraId="40565FAF" w14:textId="233070FF" w:rsidR="00C474C1" w:rsidRDefault="0094609C" w:rsidP="00C52F4A">
      <w:r>
        <w:t>— </w:t>
      </w:r>
      <w:r w:rsidR="00C52F4A" w:rsidRPr="00605EB6">
        <w:t>Mais je suis enchanté</w:t>
      </w:r>
      <w:r w:rsidR="00C474C1">
        <w:t xml:space="preserve">, </w:t>
      </w:r>
      <w:r w:rsidR="00C52F4A" w:rsidRPr="00605EB6">
        <w:t>monsieur</w:t>
      </w:r>
      <w:r w:rsidR="00C474C1">
        <w:t> !</w:t>
      </w:r>
    </w:p>
    <w:p w14:paraId="6E78CDA7" w14:textId="02797461" w:rsidR="00C474C1" w:rsidRDefault="0094609C" w:rsidP="00C52F4A">
      <w:r>
        <w:lastRenderedPageBreak/>
        <w:t>— </w:t>
      </w:r>
      <w:r w:rsidR="00C52F4A" w:rsidRPr="00605EB6">
        <w:t>Eh bien</w:t>
      </w:r>
      <w:r w:rsidR="00C474C1">
        <w:t xml:space="preserve">, </w:t>
      </w:r>
      <w:r w:rsidR="00C52F4A" w:rsidRPr="00605EB6">
        <w:t>c</w:t>
      </w:r>
      <w:r w:rsidR="00C474C1">
        <w:t>’</w:t>
      </w:r>
      <w:r w:rsidR="00C52F4A" w:rsidRPr="00605EB6">
        <w:t>est dit</w:t>
      </w:r>
      <w:r w:rsidR="00C474C1">
        <w:t xml:space="preserve"> ; : </w:t>
      </w:r>
      <w:r w:rsidR="00C52F4A" w:rsidRPr="00605EB6">
        <w:t>ce soir même je ferai une visite au père Grappier</w:t>
      </w:r>
      <w:r w:rsidR="00C474C1">
        <w:t xml:space="preserve">. </w:t>
      </w:r>
      <w:r w:rsidR="00C52F4A" w:rsidRPr="00605EB6">
        <w:t>Je le sonderai</w:t>
      </w:r>
      <w:r w:rsidR="00C474C1">
        <w:t xml:space="preserve">, </w:t>
      </w:r>
      <w:r w:rsidR="00C52F4A" w:rsidRPr="00605EB6">
        <w:t>je verrai dans quelles dispositions il se trouve</w:t>
      </w:r>
      <w:r w:rsidR="00C474C1">
        <w:t xml:space="preserve">, </w:t>
      </w:r>
      <w:r w:rsidR="00C52F4A" w:rsidRPr="00605EB6">
        <w:t>et si</w:t>
      </w:r>
      <w:r w:rsidR="00C474C1">
        <w:t xml:space="preserve">, </w:t>
      </w:r>
      <w:r w:rsidR="00C52F4A" w:rsidRPr="00605EB6">
        <w:t>comme il faut l</w:t>
      </w:r>
      <w:r w:rsidR="00C474C1">
        <w:t>’</w:t>
      </w:r>
      <w:r w:rsidR="00C52F4A" w:rsidRPr="00605EB6">
        <w:t>espérer</w:t>
      </w:r>
      <w:r w:rsidR="00C474C1">
        <w:t xml:space="preserve">, </w:t>
      </w:r>
      <w:r w:rsidR="00C52F4A" w:rsidRPr="00605EB6">
        <w:t>il ne se montre pas trop récalcitrant</w:t>
      </w:r>
      <w:r w:rsidR="00C474C1">
        <w:t xml:space="preserve">, </w:t>
      </w:r>
      <w:r w:rsidR="00C52F4A" w:rsidRPr="00605EB6">
        <w:t>je vous avertirai aussitôt</w:t>
      </w:r>
      <w:r w:rsidR="00C474C1">
        <w:t xml:space="preserve">. </w:t>
      </w:r>
      <w:r w:rsidR="00C52F4A" w:rsidRPr="00605EB6">
        <w:t>Où vous trouverai-je</w:t>
      </w:r>
      <w:r w:rsidR="00C474C1">
        <w:t> ?</w:t>
      </w:r>
    </w:p>
    <w:p w14:paraId="77A4F2C4" w14:textId="2665649F" w:rsidR="00C474C1" w:rsidRDefault="0094609C" w:rsidP="00C52F4A">
      <w:r>
        <w:t>— </w:t>
      </w:r>
      <w:r w:rsidR="00C52F4A" w:rsidRPr="00605EB6">
        <w:t>Je ne sais pas encore</w:t>
      </w:r>
      <w:r w:rsidR="00C474C1">
        <w:t>.</w:t>
      </w:r>
    </w:p>
    <w:p w14:paraId="05713304" w14:textId="0557895D" w:rsidR="00C474C1" w:rsidRDefault="0094609C" w:rsidP="00C52F4A">
      <w:r>
        <w:t>— </w:t>
      </w:r>
      <w:r w:rsidR="00C52F4A" w:rsidRPr="00605EB6">
        <w:t>Vous avez probablement l</w:t>
      </w:r>
      <w:r w:rsidR="00C474C1">
        <w:t>’</w:t>
      </w:r>
      <w:r w:rsidR="00C52F4A" w:rsidRPr="00605EB6">
        <w:t>intention de demander une chambre à l</w:t>
      </w:r>
      <w:r w:rsidR="00C474C1">
        <w:t>’</w:t>
      </w:r>
      <w:r w:rsidR="00C52F4A" w:rsidRPr="00605EB6">
        <w:t>auberge</w:t>
      </w:r>
      <w:r w:rsidR="00C474C1">
        <w:t> ?</w:t>
      </w:r>
    </w:p>
    <w:p w14:paraId="4F4DB231" w14:textId="6F92428F" w:rsidR="00C474C1" w:rsidRDefault="0094609C" w:rsidP="00C52F4A">
      <w:r>
        <w:t>— </w:t>
      </w:r>
      <w:r w:rsidR="00C52F4A" w:rsidRPr="00605EB6">
        <w:t>Je ne puis aller que dans une auberge</w:t>
      </w:r>
      <w:r w:rsidR="00C474C1">
        <w:t>.</w:t>
      </w:r>
    </w:p>
    <w:p w14:paraId="5EB059CF" w14:textId="63045E35" w:rsidR="00C474C1" w:rsidRDefault="0094609C" w:rsidP="00C52F4A">
      <w:r>
        <w:t>— </w:t>
      </w:r>
      <w:r w:rsidR="00C52F4A" w:rsidRPr="00605EB6">
        <w:t>C</w:t>
      </w:r>
      <w:r w:rsidR="00C474C1">
        <w:t>’</w:t>
      </w:r>
      <w:r w:rsidR="00C52F4A" w:rsidRPr="00605EB6">
        <w:t>est juste</w:t>
      </w:r>
      <w:r w:rsidR="00C474C1">
        <w:t xml:space="preserve">, </w:t>
      </w:r>
      <w:r w:rsidR="00C52F4A" w:rsidRPr="00605EB6">
        <w:t>puisque vous ne connaissez personne à Blaincourt</w:t>
      </w:r>
      <w:r w:rsidR="00C474C1">
        <w:t xml:space="preserve">. </w:t>
      </w:r>
      <w:r w:rsidR="00C52F4A" w:rsidRPr="00605EB6">
        <w:t>Alors</w:t>
      </w:r>
      <w:r w:rsidR="00C474C1">
        <w:t xml:space="preserve">, </w:t>
      </w:r>
      <w:r w:rsidR="00C52F4A" w:rsidRPr="00605EB6">
        <w:t>comme il n</w:t>
      </w:r>
      <w:r w:rsidR="00C474C1">
        <w:t>’</w:t>
      </w:r>
      <w:r w:rsidR="00C52F4A" w:rsidRPr="00605EB6">
        <w:t>y a qu</w:t>
      </w:r>
      <w:r w:rsidR="00C474C1">
        <w:t>’</w:t>
      </w:r>
      <w:r w:rsidR="00C52F4A" w:rsidRPr="00605EB6">
        <w:t>une seule auberge dans le village</w:t>
      </w:r>
      <w:r w:rsidR="00C474C1">
        <w:t xml:space="preserve">, </w:t>
      </w:r>
      <w:r w:rsidR="00C52F4A" w:rsidRPr="00605EB6">
        <w:t>sur la petite place</w:t>
      </w:r>
      <w:r w:rsidR="00C474C1">
        <w:t xml:space="preserve">, </w:t>
      </w:r>
      <w:r w:rsidR="00C52F4A" w:rsidRPr="00605EB6">
        <w:t>en face de la fontaine</w:t>
      </w:r>
      <w:r w:rsidR="00C474C1">
        <w:t xml:space="preserve">, </w:t>
      </w:r>
      <w:r w:rsidR="00C52F4A" w:rsidRPr="00605EB6">
        <w:t>je vous trouverai facilement</w:t>
      </w:r>
      <w:r w:rsidR="00C474C1">
        <w:t xml:space="preserve">. </w:t>
      </w:r>
      <w:r w:rsidR="00C52F4A" w:rsidRPr="00605EB6">
        <w:t>À propos</w:t>
      </w:r>
      <w:r w:rsidR="00C474C1">
        <w:t xml:space="preserve">, </w:t>
      </w:r>
      <w:r w:rsidR="00C52F4A" w:rsidRPr="00605EB6">
        <w:t>vous ne m</w:t>
      </w:r>
      <w:r w:rsidR="00C474C1">
        <w:t>’</w:t>
      </w:r>
      <w:r w:rsidR="00C52F4A" w:rsidRPr="00605EB6">
        <w:t>avez pas dit votre nom</w:t>
      </w:r>
      <w:r w:rsidR="00C474C1">
        <w:t>.</w:t>
      </w:r>
    </w:p>
    <w:p w14:paraId="71C40CF4" w14:textId="77777777" w:rsidR="00C474C1" w:rsidRDefault="00C52F4A" w:rsidP="00C52F4A">
      <w:r w:rsidRPr="00605EB6">
        <w:t>Le jeune homme tira un portefeuille de sa poche et l</w:t>
      </w:r>
      <w:r w:rsidR="00C474C1">
        <w:t>’</w:t>
      </w:r>
      <w:r w:rsidRPr="00605EB6">
        <w:t>ouvrit</w:t>
      </w:r>
      <w:r w:rsidR="00C474C1">
        <w:t>.</w:t>
      </w:r>
    </w:p>
    <w:p w14:paraId="584FCF22" w14:textId="77777777" w:rsidR="00C474C1" w:rsidRDefault="00C52F4A" w:rsidP="00C52F4A">
      <w:r w:rsidRPr="00605EB6">
        <w:t>Blaireau</w:t>
      </w:r>
      <w:r w:rsidR="00C474C1">
        <w:t xml:space="preserve">, </w:t>
      </w:r>
      <w:r w:rsidRPr="00605EB6">
        <w:t>qui regardait avidement</w:t>
      </w:r>
      <w:r w:rsidR="00C474C1">
        <w:t xml:space="preserve">, </w:t>
      </w:r>
      <w:r w:rsidRPr="00605EB6">
        <w:t>vit des billets de banque et pas d</w:t>
      </w:r>
      <w:r w:rsidR="00C474C1">
        <w:t>’</w:t>
      </w:r>
      <w:r w:rsidRPr="00605EB6">
        <w:t>autres papiers</w:t>
      </w:r>
      <w:r w:rsidR="00C474C1">
        <w:t>.</w:t>
      </w:r>
    </w:p>
    <w:p w14:paraId="4F016EF6" w14:textId="25C9E6E5" w:rsidR="00C474C1" w:rsidRDefault="0094609C" w:rsidP="00C52F4A">
      <w:r>
        <w:t>— </w:t>
      </w:r>
      <w:r w:rsidR="00C52F4A" w:rsidRPr="00605EB6">
        <w:t>Parfait</w:t>
      </w:r>
      <w:r w:rsidR="00C474C1">
        <w:t xml:space="preserve">, </w:t>
      </w:r>
      <w:r w:rsidR="00C52F4A" w:rsidRPr="00605EB6">
        <w:t>pensa-t-il</w:t>
      </w:r>
      <w:r w:rsidR="00C474C1">
        <w:t>.</w:t>
      </w:r>
    </w:p>
    <w:p w14:paraId="08191F9B" w14:textId="4E342D1B" w:rsidR="00C474C1" w:rsidRDefault="0094609C" w:rsidP="00C52F4A">
      <w:r>
        <w:t>— </w:t>
      </w:r>
      <w:r w:rsidR="00C52F4A" w:rsidRPr="00605EB6">
        <w:t>Tiens</w:t>
      </w:r>
      <w:r w:rsidR="00C474C1">
        <w:t xml:space="preserve">, </w:t>
      </w:r>
      <w:r w:rsidR="00C52F4A" w:rsidRPr="00605EB6">
        <w:t>tiens</w:t>
      </w:r>
      <w:r w:rsidR="00C474C1">
        <w:t xml:space="preserve">, </w:t>
      </w:r>
      <w:r w:rsidR="00C52F4A" w:rsidRPr="00605EB6">
        <w:t>fit le jeune homme</w:t>
      </w:r>
      <w:r w:rsidR="00C474C1">
        <w:t xml:space="preserve">, </w:t>
      </w:r>
      <w:r w:rsidR="00C52F4A" w:rsidRPr="00605EB6">
        <w:t>je n</w:t>
      </w:r>
      <w:r w:rsidR="00C474C1">
        <w:t>’</w:t>
      </w:r>
      <w:r w:rsidR="00C52F4A" w:rsidRPr="00605EB6">
        <w:t>ai pas une seule carte de visite</w:t>
      </w:r>
      <w:r w:rsidR="00C474C1">
        <w:t xml:space="preserve">, </w:t>
      </w:r>
      <w:r w:rsidR="00C52F4A" w:rsidRPr="00605EB6">
        <w:t>je les ai oubliées</w:t>
      </w:r>
      <w:r w:rsidR="00C474C1">
        <w:t xml:space="preserve">. </w:t>
      </w:r>
      <w:r w:rsidR="00C52F4A" w:rsidRPr="00605EB6">
        <w:t>Je me nomme Charles Chevry</w:t>
      </w:r>
      <w:r w:rsidR="00C474C1">
        <w:t xml:space="preserve">, </w:t>
      </w:r>
      <w:r w:rsidR="00C52F4A" w:rsidRPr="00605EB6">
        <w:t>monsieur</w:t>
      </w:r>
      <w:r w:rsidR="00C474C1">
        <w:t>.</w:t>
      </w:r>
    </w:p>
    <w:p w14:paraId="57ABA20A" w14:textId="72AACA23" w:rsidR="00C474C1" w:rsidRDefault="0094609C" w:rsidP="00C52F4A">
      <w:r>
        <w:t>— </w:t>
      </w:r>
      <w:r w:rsidR="00C52F4A" w:rsidRPr="00605EB6">
        <w:t>Et moi</w:t>
      </w:r>
      <w:r w:rsidR="00C474C1">
        <w:t xml:space="preserve">, </w:t>
      </w:r>
      <w:r w:rsidR="00C52F4A" w:rsidRPr="00605EB6">
        <w:t>Jules Cornefer</w:t>
      </w:r>
      <w:r w:rsidR="00C474C1">
        <w:t xml:space="preserve">, </w:t>
      </w:r>
      <w:r w:rsidR="00C52F4A" w:rsidRPr="00605EB6">
        <w:t>monsieur Charles Chevry</w:t>
      </w:r>
      <w:r w:rsidR="00C474C1">
        <w:t>.</w:t>
      </w:r>
    </w:p>
    <w:p w14:paraId="7DF27794" w14:textId="7856AA89" w:rsidR="00C474C1" w:rsidRDefault="0094609C" w:rsidP="00C52F4A">
      <w:r>
        <w:t>— </w:t>
      </w:r>
      <w:r w:rsidR="00C52F4A" w:rsidRPr="00605EB6">
        <w:t>Je n</w:t>
      </w:r>
      <w:r w:rsidR="00C474C1">
        <w:t>’</w:t>
      </w:r>
      <w:r w:rsidR="00C52F4A" w:rsidRPr="00605EB6">
        <w:t>oublierai pas votre nom</w:t>
      </w:r>
      <w:r w:rsidR="00C474C1">
        <w:t>.</w:t>
      </w:r>
    </w:p>
    <w:p w14:paraId="5D2F8BDB" w14:textId="3CE0D3D3" w:rsidR="00C474C1" w:rsidRDefault="0094609C" w:rsidP="00C52F4A">
      <w:r>
        <w:t>— </w:t>
      </w:r>
      <w:r w:rsidR="00C52F4A" w:rsidRPr="00605EB6">
        <w:t>Ah</w:t>
      </w:r>
      <w:r w:rsidR="00C474C1">
        <w:t xml:space="preserve"> ! </w:t>
      </w:r>
      <w:r w:rsidR="00C52F4A" w:rsidRPr="00605EB6">
        <w:t>nous approchons de Verzéville</w:t>
      </w:r>
      <w:r w:rsidR="00C474C1">
        <w:t xml:space="preserve">, </w:t>
      </w:r>
      <w:r w:rsidR="00C52F4A" w:rsidRPr="00605EB6">
        <w:t>et</w:t>
      </w:r>
      <w:r w:rsidR="00C474C1">
        <w:t xml:space="preserve">, </w:t>
      </w:r>
      <w:r w:rsidR="00C52F4A" w:rsidRPr="00605EB6">
        <w:t>heureusement</w:t>
      </w:r>
      <w:r w:rsidR="00C474C1">
        <w:t xml:space="preserve">, </w:t>
      </w:r>
      <w:r w:rsidR="00C52F4A" w:rsidRPr="00605EB6">
        <w:t>pour le reste du chemin que nous avons à faire à pied</w:t>
      </w:r>
      <w:r w:rsidR="00C474C1">
        <w:t xml:space="preserve">, </w:t>
      </w:r>
      <w:r w:rsidR="00C52F4A" w:rsidRPr="00605EB6">
        <w:t>la pluie ne tombe plus</w:t>
      </w:r>
      <w:r w:rsidR="00C474C1">
        <w:t>.</w:t>
      </w:r>
    </w:p>
    <w:p w14:paraId="3FCE05C3" w14:textId="4813A594" w:rsidR="00C474C1" w:rsidRDefault="0094609C" w:rsidP="00C52F4A">
      <w:r>
        <w:lastRenderedPageBreak/>
        <w:t>— </w:t>
      </w:r>
      <w:r w:rsidR="00C52F4A" w:rsidRPr="00605EB6">
        <w:t>Combien mettrons-nous de temps pour aller de Verzéville à Blaincourt</w:t>
      </w:r>
      <w:r w:rsidR="00C474C1">
        <w:t> ?</w:t>
      </w:r>
    </w:p>
    <w:p w14:paraId="2779E5C5" w14:textId="5A98A156" w:rsidR="00C474C1" w:rsidRDefault="0094609C" w:rsidP="00C52F4A">
      <w:r>
        <w:t>— </w:t>
      </w:r>
      <w:r w:rsidR="00C52F4A" w:rsidRPr="00605EB6">
        <w:t>Trois petits quarts d</w:t>
      </w:r>
      <w:r w:rsidR="00C474C1">
        <w:t>’</w:t>
      </w:r>
      <w:r w:rsidR="00C52F4A" w:rsidRPr="00605EB6">
        <w:t>heure à peine</w:t>
      </w:r>
      <w:r w:rsidR="00C474C1">
        <w:t xml:space="preserve">, </w:t>
      </w:r>
      <w:r w:rsidR="00C52F4A" w:rsidRPr="00605EB6">
        <w:t>en prenant à travers la sapinière un chemin que je connais</w:t>
      </w:r>
      <w:r w:rsidR="00C474C1">
        <w:t>.</w:t>
      </w:r>
    </w:p>
    <w:p w14:paraId="193030AD" w14:textId="3750109A" w:rsidR="00C474C1" w:rsidRDefault="0094609C" w:rsidP="00C52F4A">
      <w:r>
        <w:t>— </w:t>
      </w:r>
      <w:r w:rsidR="00C52F4A" w:rsidRPr="00605EB6">
        <w:t>Ce chemin ne sera peut-être pas facile</w:t>
      </w:r>
      <w:r w:rsidR="00C474C1">
        <w:t xml:space="preserve">, </w:t>
      </w:r>
      <w:r w:rsidR="00C52F4A" w:rsidRPr="00605EB6">
        <w:t>pour ma femme</w:t>
      </w:r>
      <w:r w:rsidR="00C474C1">
        <w:t>.</w:t>
      </w:r>
    </w:p>
    <w:p w14:paraId="5DC83617" w14:textId="43079CBD" w:rsidR="00C474C1" w:rsidRDefault="0094609C" w:rsidP="00C52F4A">
      <w:r>
        <w:t>— </w:t>
      </w:r>
      <w:r w:rsidR="00C52F4A" w:rsidRPr="00605EB6">
        <w:t>Rassurez-vous</w:t>
      </w:r>
      <w:r w:rsidR="00C474C1">
        <w:t xml:space="preserve">, </w:t>
      </w:r>
      <w:r w:rsidR="00C52F4A" w:rsidRPr="00605EB6">
        <w:t>on n</w:t>
      </w:r>
      <w:r w:rsidR="00C474C1">
        <w:t>’</w:t>
      </w:r>
      <w:r w:rsidR="00C52F4A" w:rsidRPr="00605EB6">
        <w:t>a qu</w:t>
      </w:r>
      <w:r w:rsidR="00C474C1">
        <w:t>’</w:t>
      </w:r>
      <w:r w:rsidR="00C52F4A" w:rsidRPr="00605EB6">
        <w:t>une pente douce à monter</w:t>
      </w:r>
      <w:r w:rsidR="00C474C1">
        <w:t xml:space="preserve">, </w:t>
      </w:r>
      <w:r w:rsidR="00C52F4A" w:rsidRPr="00605EB6">
        <w:t>et comme on marche sur un terrain solide</w:t>
      </w:r>
      <w:r w:rsidR="00C474C1">
        <w:t xml:space="preserve">, </w:t>
      </w:r>
      <w:r w:rsidR="00C52F4A" w:rsidRPr="00605EB6">
        <w:t>nous aurons les pieds comme sur du macadam</w:t>
      </w:r>
      <w:r w:rsidR="00C474C1">
        <w:t xml:space="preserve">, </w:t>
      </w:r>
      <w:r w:rsidR="00C52F4A" w:rsidRPr="00605EB6">
        <w:t>malgré les averses de la nuit et de la matinée</w:t>
      </w:r>
      <w:r w:rsidR="00C474C1">
        <w:t>.</w:t>
      </w:r>
    </w:p>
    <w:p w14:paraId="1A690E88" w14:textId="77777777" w:rsidR="00C474C1" w:rsidRDefault="00C52F4A" w:rsidP="00C52F4A">
      <w:r w:rsidRPr="00605EB6">
        <w:t>Dix minutes après</w:t>
      </w:r>
      <w:r w:rsidR="00C474C1">
        <w:t xml:space="preserve">, </w:t>
      </w:r>
      <w:r w:rsidRPr="00605EB6">
        <w:t>on arrivait à Verzéville</w:t>
      </w:r>
      <w:r w:rsidR="00C474C1">
        <w:t xml:space="preserve">. </w:t>
      </w:r>
      <w:r w:rsidRPr="00605EB6">
        <w:t>Il était près de dix heures</w:t>
      </w:r>
      <w:r w:rsidR="00C474C1">
        <w:t xml:space="preserve">. </w:t>
      </w:r>
      <w:r w:rsidRPr="00605EB6">
        <w:t>Les voyageurs mirent pied à terre et payèrent le prix de leur place</w:t>
      </w:r>
      <w:r w:rsidR="00C474C1">
        <w:t xml:space="preserve">. </w:t>
      </w:r>
      <w:r w:rsidRPr="00605EB6">
        <w:t>Cela fait</w:t>
      </w:r>
      <w:r w:rsidR="00C474C1">
        <w:t xml:space="preserve">, </w:t>
      </w:r>
      <w:r w:rsidRPr="00605EB6">
        <w:t>Charles Chevry prit sa valise</w:t>
      </w:r>
      <w:r w:rsidR="00C474C1">
        <w:t xml:space="preserve">, </w:t>
      </w:r>
      <w:r w:rsidRPr="00605EB6">
        <w:t>offrit son autre bras à sa femme</w:t>
      </w:r>
      <w:r w:rsidR="00C474C1">
        <w:t xml:space="preserve">, </w:t>
      </w:r>
      <w:r w:rsidRPr="00605EB6">
        <w:t>et tous deux suivirent Blaireau</w:t>
      </w:r>
      <w:r w:rsidR="00C474C1">
        <w:t xml:space="preserve">, </w:t>
      </w:r>
      <w:r w:rsidRPr="00605EB6">
        <w:t>qui allait leur servir de guide</w:t>
      </w:r>
      <w:r w:rsidR="00C474C1">
        <w:t>.</w:t>
      </w:r>
    </w:p>
    <w:p w14:paraId="20CB65EF" w14:textId="77777777" w:rsidR="00C474C1" w:rsidRDefault="00C52F4A" w:rsidP="00C52F4A">
      <w:r w:rsidRPr="00605EB6">
        <w:t>Princet avait disparu</w:t>
      </w:r>
      <w:r w:rsidR="00C474C1">
        <w:t xml:space="preserve">. </w:t>
      </w:r>
      <w:r w:rsidRPr="00605EB6">
        <w:t>Il se dirigeait vers Blaincourt par un autre chemin</w:t>
      </w:r>
      <w:r w:rsidR="00C474C1">
        <w:t>.</w:t>
      </w:r>
    </w:p>
    <w:p w14:paraId="76DDD6C0" w14:textId="77777777" w:rsidR="00C474C1" w:rsidRDefault="00C52F4A" w:rsidP="00C52F4A">
      <w:r w:rsidRPr="00605EB6">
        <w:t>Comme l</w:t>
      </w:r>
      <w:r w:rsidR="00C474C1">
        <w:t>’</w:t>
      </w:r>
      <w:r w:rsidRPr="00605EB6">
        <w:t>avait annoncé Blaireau</w:t>
      </w:r>
      <w:r w:rsidR="00C474C1">
        <w:t xml:space="preserve">, </w:t>
      </w:r>
      <w:r w:rsidRPr="00605EB6">
        <w:t>le chemin à travers la sapinière</w:t>
      </w:r>
      <w:r w:rsidR="00C474C1">
        <w:t xml:space="preserve">, </w:t>
      </w:r>
      <w:r w:rsidRPr="00605EB6">
        <w:t>lavé par les averses</w:t>
      </w:r>
      <w:r w:rsidR="00C474C1">
        <w:t xml:space="preserve">, </w:t>
      </w:r>
      <w:r w:rsidRPr="00605EB6">
        <w:t>était en bon état et assez facile</w:t>
      </w:r>
      <w:r w:rsidR="00C474C1">
        <w:t xml:space="preserve">. </w:t>
      </w:r>
      <w:r w:rsidRPr="00605EB6">
        <w:t>On arriva en vue de Blaincourt sans que la jeune femme se sentît trop fatiguée</w:t>
      </w:r>
      <w:r w:rsidR="00C474C1">
        <w:t>.</w:t>
      </w:r>
    </w:p>
    <w:p w14:paraId="6EFB39A9" w14:textId="77777777" w:rsidR="00C474C1" w:rsidRDefault="00C52F4A" w:rsidP="00C52F4A">
      <w:r w:rsidRPr="00605EB6">
        <w:t>Un peu plus loin</w:t>
      </w:r>
      <w:r w:rsidR="00C474C1">
        <w:t xml:space="preserve">, </w:t>
      </w:r>
      <w:r w:rsidRPr="00605EB6">
        <w:t>à cinquante pas des premières maisons</w:t>
      </w:r>
      <w:r w:rsidR="00C474C1">
        <w:t xml:space="preserve">, </w:t>
      </w:r>
      <w:r w:rsidRPr="00605EB6">
        <w:t>Blaireau s</w:t>
      </w:r>
      <w:r w:rsidR="00C474C1">
        <w:t>’</w:t>
      </w:r>
      <w:r w:rsidRPr="00605EB6">
        <w:t>arrêta</w:t>
      </w:r>
      <w:r w:rsidR="00C474C1">
        <w:t>.</w:t>
      </w:r>
    </w:p>
    <w:p w14:paraId="4C4940CF" w14:textId="39551194" w:rsidR="00C474C1" w:rsidRDefault="0094609C" w:rsidP="00C52F4A">
      <w:r>
        <w:t>— </w:t>
      </w:r>
      <w:r w:rsidR="00C52F4A" w:rsidRPr="00605EB6">
        <w:t>Monsieur Chevry</w:t>
      </w:r>
      <w:r w:rsidR="00C474C1">
        <w:t xml:space="preserve">, </w:t>
      </w:r>
      <w:r w:rsidR="00C52F4A" w:rsidRPr="00605EB6">
        <w:t>dit-il</w:t>
      </w:r>
      <w:r w:rsidR="00C474C1">
        <w:t xml:space="preserve">, </w:t>
      </w:r>
      <w:r w:rsidR="00C52F4A" w:rsidRPr="00605EB6">
        <w:t>c</w:t>
      </w:r>
      <w:r w:rsidR="00C474C1">
        <w:t>’</w:t>
      </w:r>
      <w:r w:rsidR="00C52F4A" w:rsidRPr="00605EB6">
        <w:t>est ici que je vous quitte</w:t>
      </w:r>
      <w:r w:rsidR="00C474C1">
        <w:t xml:space="preserve">. </w:t>
      </w:r>
      <w:r w:rsidR="00C52F4A" w:rsidRPr="00605EB6">
        <w:t>Vous n</w:t>
      </w:r>
      <w:r w:rsidR="00C474C1">
        <w:t>’</w:t>
      </w:r>
      <w:r w:rsidR="00C52F4A" w:rsidRPr="00605EB6">
        <w:t>avez qu</w:t>
      </w:r>
      <w:r w:rsidR="00C474C1">
        <w:t>’</w:t>
      </w:r>
      <w:r w:rsidR="00C52F4A" w:rsidRPr="00605EB6">
        <w:t>à suivre la rue qui s</w:t>
      </w:r>
      <w:r w:rsidR="00C474C1">
        <w:t>’</w:t>
      </w:r>
      <w:r w:rsidR="00C52F4A" w:rsidRPr="00605EB6">
        <w:t>ouvre devant vous</w:t>
      </w:r>
      <w:r w:rsidR="00C474C1">
        <w:t xml:space="preserve"> : </w:t>
      </w:r>
      <w:r w:rsidR="00C52F4A" w:rsidRPr="00605EB6">
        <w:t>vous arriverez sur la petite place et tout de suite vous verrez le bouchon de l</w:t>
      </w:r>
      <w:r w:rsidR="00C474C1">
        <w:t>’</w:t>
      </w:r>
      <w:r w:rsidR="00C52F4A" w:rsidRPr="00605EB6">
        <w:t>auberge</w:t>
      </w:r>
      <w:r w:rsidR="00C474C1">
        <w:t xml:space="preserve">, </w:t>
      </w:r>
      <w:r w:rsidR="00C52F4A" w:rsidRPr="00605EB6">
        <w:t>un sapin jaune qui se balance au vent</w:t>
      </w:r>
      <w:r w:rsidR="00C474C1">
        <w:t xml:space="preserve">. </w:t>
      </w:r>
      <w:r w:rsidR="00C52F4A" w:rsidRPr="00605EB6">
        <w:t>Je n</w:t>
      </w:r>
      <w:r w:rsidR="00C474C1">
        <w:t>’</w:t>
      </w:r>
      <w:r w:rsidR="00C52F4A" w:rsidRPr="00605EB6">
        <w:t>oublierai pas ma promesse</w:t>
      </w:r>
      <w:r w:rsidR="00C474C1">
        <w:t xml:space="preserve"> : </w:t>
      </w:r>
      <w:r w:rsidR="00C52F4A" w:rsidRPr="00605EB6">
        <w:t>tantôt je verrai notre homme</w:t>
      </w:r>
      <w:r w:rsidR="00C474C1">
        <w:t xml:space="preserve">, </w:t>
      </w:r>
      <w:r w:rsidR="00C52F4A" w:rsidRPr="00605EB6">
        <w:t>et ce soir sûrement vous aurez de mes nouvelles</w:t>
      </w:r>
      <w:r w:rsidR="00C474C1">
        <w:t>.</w:t>
      </w:r>
    </w:p>
    <w:p w14:paraId="3620BCB6" w14:textId="7648687A" w:rsidR="00C474C1" w:rsidRDefault="00C52F4A" w:rsidP="00C52F4A">
      <w:r w:rsidRPr="00605EB6">
        <w:lastRenderedPageBreak/>
        <w:t>Les deux hommes se serrèrent la main</w:t>
      </w:r>
      <w:r w:rsidR="00C474C1">
        <w:t xml:space="preserve"> ; </w:t>
      </w:r>
      <w:r w:rsidRPr="00605EB6">
        <w:t>puis</w:t>
      </w:r>
      <w:r w:rsidR="00C474C1">
        <w:t xml:space="preserve">, </w:t>
      </w:r>
      <w:r w:rsidRPr="00605EB6">
        <w:t>ayant salué la jeune femme</w:t>
      </w:r>
      <w:r w:rsidR="00C474C1">
        <w:t xml:space="preserve">, </w:t>
      </w:r>
      <w:r w:rsidRPr="00605EB6">
        <w:t>Blaireau s</w:t>
      </w:r>
      <w:r w:rsidR="00C474C1">
        <w:t>’</w:t>
      </w:r>
      <w:r w:rsidRPr="00605EB6">
        <w:t>éloigna</w:t>
      </w:r>
      <w:r w:rsidR="00C474C1">
        <w:t xml:space="preserve">. </w:t>
      </w:r>
      <w:r w:rsidRPr="00605EB6">
        <w:t>Mais</w:t>
      </w:r>
      <w:r w:rsidR="00C474C1">
        <w:t xml:space="preserve">, </w:t>
      </w:r>
      <w:r w:rsidRPr="00605EB6">
        <w:t>après avoir fait quelques pas</w:t>
      </w:r>
      <w:r w:rsidR="00C474C1">
        <w:t xml:space="preserve">, </w:t>
      </w:r>
      <w:r w:rsidRPr="00605EB6">
        <w:t>il se retourna et revint précipitamment vers les deux voyageurs</w:t>
      </w:r>
      <w:r w:rsidR="00C474C1">
        <w:t>.</w:t>
      </w:r>
    </w:p>
    <w:p w14:paraId="5BB3499D" w14:textId="276D7071" w:rsidR="00C474C1" w:rsidRDefault="0094609C" w:rsidP="00C52F4A">
      <w:r>
        <w:t>— </w:t>
      </w:r>
      <w:r w:rsidR="00C52F4A" w:rsidRPr="00605EB6">
        <w:t>J</w:t>
      </w:r>
      <w:r w:rsidR="00C474C1">
        <w:t>’</w:t>
      </w:r>
      <w:r w:rsidR="00C52F4A" w:rsidRPr="00605EB6">
        <w:t>ai oublié de vous donner un conseil</w:t>
      </w:r>
      <w:r w:rsidR="00C474C1">
        <w:t xml:space="preserve">, </w:t>
      </w:r>
      <w:r w:rsidR="00C52F4A" w:rsidRPr="00605EB6">
        <w:t>que je crois bon</w:t>
      </w:r>
      <w:r w:rsidR="00C474C1">
        <w:t xml:space="preserve">, </w:t>
      </w:r>
      <w:r w:rsidR="00C52F4A" w:rsidRPr="00605EB6">
        <w:t>monsieur Chevry</w:t>
      </w:r>
      <w:r w:rsidR="00C474C1">
        <w:t xml:space="preserve">, </w:t>
      </w:r>
      <w:r w:rsidR="00C52F4A" w:rsidRPr="00605EB6">
        <w:t>dit-il</w:t>
      </w:r>
      <w:r w:rsidR="00C474C1">
        <w:t xml:space="preserve"> ; </w:t>
      </w:r>
      <w:r w:rsidR="00C52F4A" w:rsidRPr="00605EB6">
        <w:t>les aubergistes sont généralement curieux</w:t>
      </w:r>
      <w:r w:rsidR="00C474C1">
        <w:t xml:space="preserve"> ; </w:t>
      </w:r>
      <w:r w:rsidR="00C52F4A" w:rsidRPr="00605EB6">
        <w:t>vous ferez bien</w:t>
      </w:r>
      <w:r w:rsidR="00C474C1">
        <w:t xml:space="preserve">, </w:t>
      </w:r>
      <w:r w:rsidR="00C52F4A" w:rsidRPr="00605EB6">
        <w:t>à mon avis</w:t>
      </w:r>
      <w:r w:rsidR="00C474C1">
        <w:t xml:space="preserve">, </w:t>
      </w:r>
      <w:r w:rsidR="00C52F4A" w:rsidRPr="00605EB6">
        <w:t>de ne point parler de l</w:t>
      </w:r>
      <w:r w:rsidR="00C474C1">
        <w:t>’</w:t>
      </w:r>
      <w:r w:rsidR="00C52F4A" w:rsidRPr="00605EB6">
        <w:t>affaire qui vous amène à Blaincourt</w:t>
      </w:r>
      <w:r w:rsidR="00C474C1">
        <w:t>.</w:t>
      </w:r>
    </w:p>
    <w:p w14:paraId="34C10C58" w14:textId="3105B7BC" w:rsidR="00C474C1" w:rsidRDefault="0094609C" w:rsidP="00C52F4A">
      <w:r>
        <w:t>— </w:t>
      </w:r>
      <w:r w:rsidR="00C52F4A" w:rsidRPr="00605EB6">
        <w:t>Oui</w:t>
      </w:r>
      <w:r w:rsidR="00C474C1">
        <w:t xml:space="preserve">, </w:t>
      </w:r>
      <w:r w:rsidR="00C52F4A" w:rsidRPr="00605EB6">
        <w:t>votre conseil est bon</w:t>
      </w:r>
      <w:r w:rsidR="00C474C1">
        <w:t xml:space="preserve">, </w:t>
      </w:r>
      <w:r w:rsidR="00C52F4A" w:rsidRPr="00605EB6">
        <w:t>je le suivrai</w:t>
      </w:r>
      <w:r w:rsidR="00C474C1">
        <w:t>.</w:t>
      </w:r>
    </w:p>
    <w:p w14:paraId="3673E73A" w14:textId="4C94E2FC" w:rsidR="00C474C1" w:rsidRDefault="0094609C" w:rsidP="00C52F4A">
      <w:r>
        <w:t>— </w:t>
      </w:r>
      <w:r w:rsidR="00C52F4A" w:rsidRPr="00605EB6">
        <w:t>À revoir</w:t>
      </w:r>
      <w:r w:rsidR="00C474C1">
        <w:t xml:space="preserve">, </w:t>
      </w:r>
      <w:r w:rsidR="00C52F4A" w:rsidRPr="00605EB6">
        <w:t>à bientôt</w:t>
      </w:r>
      <w:r w:rsidR="00C474C1">
        <w:t> !</w:t>
      </w:r>
    </w:p>
    <w:p w14:paraId="4CE56187" w14:textId="77777777" w:rsidR="00C474C1" w:rsidRDefault="00C52F4A" w:rsidP="00C52F4A">
      <w:r w:rsidRPr="00605EB6">
        <w:t>Cette fois</w:t>
      </w:r>
      <w:r w:rsidR="00C474C1">
        <w:t xml:space="preserve">, </w:t>
      </w:r>
      <w:r w:rsidRPr="00605EB6">
        <w:t>Blaireau s</w:t>
      </w:r>
      <w:r w:rsidR="00C474C1">
        <w:t>’</w:t>
      </w:r>
      <w:r w:rsidRPr="00605EB6">
        <w:t>éloigna rapidement et disparut derrière une haie</w:t>
      </w:r>
      <w:r w:rsidR="00C474C1">
        <w:t xml:space="preserve">. </w:t>
      </w:r>
      <w:r w:rsidRPr="00605EB6">
        <w:t>Quelques minutes plus tard</w:t>
      </w:r>
      <w:r w:rsidR="00C474C1">
        <w:t xml:space="preserve">, </w:t>
      </w:r>
      <w:r w:rsidRPr="00605EB6">
        <w:t>on aurait pu le voir se glisser le long du mur du parc du château</w:t>
      </w:r>
      <w:r w:rsidR="00C474C1">
        <w:t xml:space="preserve">, </w:t>
      </w:r>
      <w:r w:rsidRPr="00605EB6">
        <w:t>puis s</w:t>
      </w:r>
      <w:r w:rsidR="00C474C1">
        <w:t>’</w:t>
      </w:r>
      <w:r w:rsidRPr="00605EB6">
        <w:t>arrêter</w:t>
      </w:r>
      <w:r w:rsidR="00C474C1">
        <w:t xml:space="preserve">, </w:t>
      </w:r>
      <w:r w:rsidRPr="00605EB6">
        <w:t>tirer une clef de sa poche</w:t>
      </w:r>
      <w:r w:rsidR="00C474C1">
        <w:t xml:space="preserve">, </w:t>
      </w:r>
      <w:r w:rsidRPr="00605EB6">
        <w:t>ouvrir une porte et pénétrer furtivement dans le parc</w:t>
      </w:r>
      <w:r w:rsidR="00C474C1">
        <w:t>.</w:t>
      </w:r>
    </w:p>
    <w:p w14:paraId="7742D860" w14:textId="77777777" w:rsidR="00C474C1" w:rsidRDefault="00C52F4A" w:rsidP="00C52F4A">
      <w:r w:rsidRPr="00605EB6">
        <w:t>Charles Chevry et sa femme arrivèrent à l</w:t>
      </w:r>
      <w:r w:rsidR="00C474C1">
        <w:t>’</w:t>
      </w:r>
      <w:r w:rsidRPr="00605EB6">
        <w:t>auberge</w:t>
      </w:r>
      <w:r w:rsidR="00C474C1">
        <w:t xml:space="preserve">. </w:t>
      </w:r>
      <w:r w:rsidRPr="00605EB6">
        <w:t>Immédiatement ils demandèrent une chambre</w:t>
      </w:r>
      <w:r w:rsidR="00C474C1">
        <w:t xml:space="preserve">, </w:t>
      </w:r>
      <w:r w:rsidRPr="00605EB6">
        <w:t>Zélima ayant</w:t>
      </w:r>
      <w:r w:rsidR="00C474C1">
        <w:t xml:space="preserve">, </w:t>
      </w:r>
      <w:r w:rsidRPr="00605EB6">
        <w:t>avant tout</w:t>
      </w:r>
      <w:r w:rsidR="00C474C1">
        <w:t xml:space="preserve">, </w:t>
      </w:r>
      <w:r w:rsidRPr="00605EB6">
        <w:t>besoin de se reposer</w:t>
      </w:r>
      <w:r w:rsidR="00C474C1">
        <w:t xml:space="preserve">. </w:t>
      </w:r>
      <w:r w:rsidRPr="00605EB6">
        <w:t>Grand empressement de l</w:t>
      </w:r>
      <w:r w:rsidR="00C474C1">
        <w:t>’</w:t>
      </w:r>
      <w:r w:rsidRPr="00605EB6">
        <w:t>aubergiste et de sa femme</w:t>
      </w:r>
      <w:r w:rsidR="00C474C1">
        <w:t xml:space="preserve">, </w:t>
      </w:r>
      <w:r w:rsidRPr="00605EB6">
        <w:t>qui seraient volontiers restés en extase devant la belle voyageuse</w:t>
      </w:r>
      <w:r w:rsidR="00C474C1">
        <w:t xml:space="preserve"> ; </w:t>
      </w:r>
      <w:r w:rsidRPr="00605EB6">
        <w:t>ils la dévoraient des yeux</w:t>
      </w:r>
      <w:r w:rsidR="00C474C1">
        <w:t xml:space="preserve">, </w:t>
      </w:r>
      <w:r w:rsidRPr="00605EB6">
        <w:t>stupéfiés</w:t>
      </w:r>
      <w:r w:rsidR="00C474C1">
        <w:t xml:space="preserve">, </w:t>
      </w:r>
      <w:r w:rsidRPr="00605EB6">
        <w:t>hébétés d</w:t>
      </w:r>
      <w:r w:rsidR="00C474C1">
        <w:t>’</w:t>
      </w:r>
      <w:r w:rsidRPr="00605EB6">
        <w:t>admiration</w:t>
      </w:r>
      <w:r w:rsidR="00C474C1">
        <w:t>.</w:t>
      </w:r>
    </w:p>
    <w:p w14:paraId="25D70BFC" w14:textId="77777777" w:rsidR="00C474C1" w:rsidRDefault="00C52F4A" w:rsidP="00C52F4A">
      <w:r w:rsidRPr="00605EB6">
        <w:t>Cependant la femme prit la valise et conduisit les voyageurs dans sa propre chambre</w:t>
      </w:r>
      <w:r w:rsidR="00C474C1">
        <w:t xml:space="preserve">. </w:t>
      </w:r>
      <w:r w:rsidRPr="00605EB6">
        <w:t>Il y en avait bien deux autres</w:t>
      </w:r>
      <w:r w:rsidR="00C474C1">
        <w:t xml:space="preserve"> ; </w:t>
      </w:r>
      <w:r w:rsidRPr="00605EB6">
        <w:t>mais l</w:t>
      </w:r>
      <w:r w:rsidR="00C474C1">
        <w:t>’</w:t>
      </w:r>
      <w:r w:rsidRPr="00605EB6">
        <w:t>une</w:t>
      </w:r>
      <w:r w:rsidR="00C474C1">
        <w:t xml:space="preserve">, </w:t>
      </w:r>
      <w:r w:rsidRPr="00605EB6">
        <w:t>la plus jolie</w:t>
      </w:r>
      <w:r w:rsidR="00C474C1">
        <w:t xml:space="preserve">, </w:t>
      </w:r>
      <w:r w:rsidRPr="00605EB6">
        <w:t>était déjà occupée par un monsieur d</w:t>
      </w:r>
      <w:r w:rsidR="00C474C1">
        <w:t>’</w:t>
      </w:r>
      <w:r w:rsidRPr="00605EB6">
        <w:t>un certain âge</w:t>
      </w:r>
      <w:r w:rsidR="00C474C1">
        <w:t xml:space="preserve">, </w:t>
      </w:r>
      <w:r w:rsidRPr="00605EB6">
        <w:t>décoré</w:t>
      </w:r>
      <w:r w:rsidR="00C474C1">
        <w:t xml:space="preserve">, </w:t>
      </w:r>
      <w:r w:rsidRPr="00605EB6">
        <w:t>un ancien militaire</w:t>
      </w:r>
      <w:r w:rsidR="00C474C1">
        <w:t xml:space="preserve">, </w:t>
      </w:r>
      <w:r w:rsidRPr="00605EB6">
        <w:t>sans doute</w:t>
      </w:r>
      <w:r w:rsidR="00C474C1">
        <w:t xml:space="preserve">, </w:t>
      </w:r>
      <w:r w:rsidRPr="00605EB6">
        <w:t>qui devait passer la journée et la nuit à Blaincourt</w:t>
      </w:r>
      <w:r w:rsidR="00C474C1">
        <w:t xml:space="preserve"> : </w:t>
      </w:r>
      <w:r w:rsidRPr="00605EB6">
        <w:t>quant à l</w:t>
      </w:r>
      <w:r w:rsidR="00C474C1">
        <w:t>’</w:t>
      </w:r>
      <w:r w:rsidRPr="00605EB6">
        <w:t>autre</w:t>
      </w:r>
      <w:r w:rsidR="00C474C1">
        <w:t xml:space="preserve">, </w:t>
      </w:r>
      <w:r w:rsidRPr="00605EB6">
        <w:t>elle n</w:t>
      </w:r>
      <w:r w:rsidR="00C474C1">
        <w:t>’</w:t>
      </w:r>
      <w:r w:rsidRPr="00605EB6">
        <w:t>était pas convenable</w:t>
      </w:r>
      <w:r w:rsidR="00C474C1">
        <w:t xml:space="preserve"> ; </w:t>
      </w:r>
      <w:r w:rsidRPr="00605EB6">
        <w:t>on ne pouvait vraiment l</w:t>
      </w:r>
      <w:r w:rsidR="00C474C1">
        <w:t>’</w:t>
      </w:r>
      <w:r w:rsidRPr="00605EB6">
        <w:t>offrir à monsieur et à madame</w:t>
      </w:r>
      <w:r w:rsidR="00C474C1">
        <w:t xml:space="preserve"> ; </w:t>
      </w:r>
      <w:r w:rsidRPr="00605EB6">
        <w:t>elle en ferait la sienne pendant tout le temps que les voyageurs resteraient à Blaincourt</w:t>
      </w:r>
      <w:r w:rsidR="00C474C1">
        <w:t>.</w:t>
      </w:r>
    </w:p>
    <w:p w14:paraId="2C0007F1" w14:textId="2921C76C" w:rsidR="00C474C1" w:rsidRDefault="0094609C" w:rsidP="00C52F4A">
      <w:r>
        <w:lastRenderedPageBreak/>
        <w:t>— </w:t>
      </w:r>
      <w:r w:rsidR="00C52F4A" w:rsidRPr="00605EB6">
        <w:t>Trois voyageurs</w:t>
      </w:r>
      <w:r w:rsidR="00C474C1">
        <w:t xml:space="preserve"> ! </w:t>
      </w:r>
      <w:r w:rsidR="00C52F4A" w:rsidRPr="00605EB6">
        <w:t>répétait constamment la bonne femme</w:t>
      </w:r>
      <w:r w:rsidR="00C474C1">
        <w:t>.</w:t>
      </w:r>
    </w:p>
    <w:p w14:paraId="09E871B4" w14:textId="77777777" w:rsidR="00C474C1" w:rsidRDefault="00C52F4A" w:rsidP="00C52F4A">
      <w:r w:rsidRPr="00605EB6">
        <w:t>Elle n</w:t>
      </w:r>
      <w:r w:rsidR="00C474C1">
        <w:t>’</w:t>
      </w:r>
      <w:r w:rsidRPr="00605EB6">
        <w:t>en revenait pas</w:t>
      </w:r>
      <w:r w:rsidR="00C474C1">
        <w:t xml:space="preserve"> ; </w:t>
      </w:r>
      <w:r w:rsidRPr="00605EB6">
        <w:t>toutes ses chambres occupées</w:t>
      </w:r>
      <w:r w:rsidR="00C474C1">
        <w:t xml:space="preserve"> ! </w:t>
      </w:r>
      <w:r w:rsidRPr="00605EB6">
        <w:t>Depuis plus de quinze ans qu</w:t>
      </w:r>
      <w:r w:rsidR="00C474C1">
        <w:t>’</w:t>
      </w:r>
      <w:r w:rsidRPr="00605EB6">
        <w:t>elle était aubergiste</w:t>
      </w:r>
      <w:r w:rsidR="00C474C1">
        <w:t xml:space="preserve">, </w:t>
      </w:r>
      <w:r w:rsidRPr="00605EB6">
        <w:t>c</w:t>
      </w:r>
      <w:r w:rsidR="00C474C1">
        <w:t>’</w:t>
      </w:r>
      <w:r w:rsidRPr="00605EB6">
        <w:t>était la première fois qu</w:t>
      </w:r>
      <w:r w:rsidR="00C474C1">
        <w:t>’</w:t>
      </w:r>
      <w:r w:rsidRPr="00605EB6">
        <w:t>elle voyait une chose pareille</w:t>
      </w:r>
      <w:r w:rsidR="00C474C1">
        <w:t>…</w:t>
      </w:r>
    </w:p>
    <w:p w14:paraId="0E4F6859" w14:textId="52DCFF83" w:rsidR="00C474C1" w:rsidRDefault="00C52F4A" w:rsidP="00C52F4A">
      <w:r w:rsidRPr="00605EB6">
        <w:t>Trois voyageurs</w:t>
      </w:r>
      <w:r w:rsidR="00C474C1">
        <w:t xml:space="preserve"> ! </w:t>
      </w:r>
      <w:r w:rsidRPr="00605EB6">
        <w:t>c</w:t>
      </w:r>
      <w:r w:rsidR="00C474C1">
        <w:t>’</w:t>
      </w:r>
      <w:r w:rsidRPr="00605EB6">
        <w:t>était invraisemblable</w:t>
      </w:r>
      <w:r w:rsidR="00C474C1">
        <w:t xml:space="preserve">, </w:t>
      </w:r>
      <w:r w:rsidRPr="00605EB6">
        <w:t>fantastique</w:t>
      </w:r>
      <w:r w:rsidR="00C474C1">
        <w:t xml:space="preserve"> ; </w:t>
      </w:r>
      <w:r w:rsidRPr="00605EB6">
        <w:t>elle avait de la peine à le croire</w:t>
      </w:r>
      <w:r w:rsidR="00C474C1">
        <w:t>.</w:t>
      </w:r>
    </w:p>
    <w:p w14:paraId="48118199" w14:textId="2F0709EE" w:rsidR="00C474C1" w:rsidRDefault="00C52F4A" w:rsidP="00C52F4A">
      <w:r w:rsidRPr="00605EB6">
        <w:t>Le mari partageait l</w:t>
      </w:r>
      <w:r w:rsidR="00C474C1">
        <w:t>’</w:t>
      </w:r>
      <w:r w:rsidRPr="00605EB6">
        <w:t>ébahissement de sa femme</w:t>
      </w:r>
      <w:r w:rsidR="00C474C1">
        <w:t xml:space="preserve">. </w:t>
      </w:r>
      <w:r w:rsidRPr="00605EB6">
        <w:t>Pour tous deux</w:t>
      </w:r>
      <w:r w:rsidR="00C474C1">
        <w:t xml:space="preserve">, </w:t>
      </w:r>
      <w:r w:rsidRPr="00605EB6">
        <w:t>cette aubaine</w:t>
      </w:r>
      <w:r w:rsidR="00C474C1">
        <w:t xml:space="preserve">, </w:t>
      </w:r>
      <w:r w:rsidRPr="00605EB6">
        <w:t>qui semblait leur tomber du ciel</w:t>
      </w:r>
      <w:r w:rsidR="00C474C1">
        <w:t xml:space="preserve">, </w:t>
      </w:r>
      <w:r w:rsidRPr="00605EB6">
        <w:t>comme un jour la manne céleste dans le désert</w:t>
      </w:r>
      <w:r w:rsidR="00C474C1">
        <w:t xml:space="preserve">, </w:t>
      </w:r>
      <w:r w:rsidRPr="00605EB6">
        <w:t>était un événement miraculeux</w:t>
      </w:r>
      <w:r w:rsidR="00C474C1">
        <w:t xml:space="preserve">, </w:t>
      </w:r>
      <w:r w:rsidRPr="00605EB6">
        <w:t xml:space="preserve">un prodige </w:t>
      </w:r>
      <w:r w:rsidR="00E91A0D">
        <w:t>tel</w:t>
      </w:r>
      <w:r w:rsidR="00C474C1">
        <w:t xml:space="preserve"> </w:t>
      </w:r>
      <w:r w:rsidRPr="00605EB6">
        <w:t>que</w:t>
      </w:r>
      <w:r w:rsidR="00C474C1">
        <w:t xml:space="preserve">, </w:t>
      </w:r>
      <w:r w:rsidRPr="00605EB6">
        <w:t>dans leur jubilation folle</w:t>
      </w:r>
      <w:r w:rsidR="00C474C1">
        <w:t xml:space="preserve">, </w:t>
      </w:r>
      <w:r w:rsidRPr="00605EB6">
        <w:t>et contrairement à l</w:t>
      </w:r>
      <w:r w:rsidR="00C474C1">
        <w:t>’</w:t>
      </w:r>
      <w:r w:rsidRPr="00605EB6">
        <w:t>habitude</w:t>
      </w:r>
      <w:r w:rsidR="00C474C1">
        <w:t xml:space="preserve">, </w:t>
      </w:r>
      <w:r w:rsidRPr="00605EB6">
        <w:t>à ce qui appartient à la nature de l</w:t>
      </w:r>
      <w:r w:rsidR="00C474C1">
        <w:t>’</w:t>
      </w:r>
      <w:r w:rsidRPr="00605EB6">
        <w:t>aubergiste</w:t>
      </w:r>
      <w:r w:rsidR="00C474C1">
        <w:t xml:space="preserve">, </w:t>
      </w:r>
      <w:r w:rsidRPr="00605EB6">
        <w:t>ils ne songèrent pas à adresser la plus insignifiante question à Charles Chevry</w:t>
      </w:r>
      <w:r w:rsidR="00C474C1">
        <w:t xml:space="preserve">. </w:t>
      </w:r>
      <w:r w:rsidRPr="00605EB6">
        <w:t>Ils ne lui demandèrent même pas comment il s</w:t>
      </w:r>
      <w:r w:rsidR="00C474C1">
        <w:t>’</w:t>
      </w:r>
      <w:r w:rsidRPr="00605EB6">
        <w:t>appelait et d</w:t>
      </w:r>
      <w:r w:rsidR="00C474C1">
        <w:t>’</w:t>
      </w:r>
      <w:r w:rsidRPr="00605EB6">
        <w:t>où il venait</w:t>
      </w:r>
      <w:r w:rsidR="00C474C1">
        <w:t>.</w:t>
      </w:r>
    </w:p>
    <w:p w14:paraId="0AA11261" w14:textId="77777777" w:rsidR="00C474C1" w:rsidRDefault="00C52F4A" w:rsidP="00C52F4A">
      <w:r w:rsidRPr="00605EB6">
        <w:t>Il est vrai que</w:t>
      </w:r>
      <w:r w:rsidR="00C474C1">
        <w:t xml:space="preserve">, </w:t>
      </w:r>
      <w:r w:rsidRPr="00605EB6">
        <w:t>de son côté</w:t>
      </w:r>
      <w:r w:rsidR="00C474C1">
        <w:t xml:space="preserve">, </w:t>
      </w:r>
      <w:r w:rsidRPr="00605EB6">
        <w:t>se souvenant du conseil de son compagnon de voyage</w:t>
      </w:r>
      <w:r w:rsidR="00C474C1">
        <w:t xml:space="preserve">, </w:t>
      </w:r>
      <w:r w:rsidRPr="00605EB6">
        <w:t>le jeune homme se montrait peu communicatif</w:t>
      </w:r>
      <w:r w:rsidR="00C474C1">
        <w:t>.</w:t>
      </w:r>
    </w:p>
    <w:p w14:paraId="317977D9" w14:textId="50A9D5D1" w:rsidR="00C474C1" w:rsidRDefault="00C52F4A" w:rsidP="00C52F4A">
      <w:r w:rsidRPr="00605EB6">
        <w:t>Cependant</w:t>
      </w:r>
      <w:r w:rsidR="00C474C1">
        <w:t xml:space="preserve">, </w:t>
      </w:r>
      <w:r w:rsidRPr="00605EB6">
        <w:t>quand la femme remonta dans la chambre vers midi</w:t>
      </w:r>
      <w:r w:rsidR="00C474C1">
        <w:t xml:space="preserve">, </w:t>
      </w:r>
      <w:r w:rsidRPr="00605EB6">
        <w:t>portant le dîner des voyageurs</w:t>
      </w:r>
      <w:r w:rsidR="00C474C1">
        <w:t>, M. </w:t>
      </w:r>
      <w:r w:rsidRPr="00605EB6">
        <w:t>Chevry lui demanda si elle connaissait un homme du pays appelé Cornefer</w:t>
      </w:r>
      <w:r w:rsidR="00C474C1">
        <w:t>.</w:t>
      </w:r>
    </w:p>
    <w:p w14:paraId="05844503" w14:textId="77777777" w:rsidR="00C474C1" w:rsidRDefault="00C52F4A" w:rsidP="00C52F4A">
      <w:r w:rsidRPr="00605EB6">
        <w:t>Certes</w:t>
      </w:r>
      <w:r w:rsidR="00C474C1">
        <w:t xml:space="preserve">, </w:t>
      </w:r>
      <w:r w:rsidRPr="00605EB6">
        <w:t>il ne soupçonnait point l</w:t>
      </w:r>
      <w:r w:rsidR="00C474C1">
        <w:t>’</w:t>
      </w:r>
      <w:r w:rsidRPr="00605EB6">
        <w:t>individu qui lui avait obligeamment promis son concours d</w:t>
      </w:r>
      <w:r w:rsidR="00C474C1">
        <w:t>’</w:t>
      </w:r>
      <w:r w:rsidRPr="00605EB6">
        <w:t>être capable de le tromper</w:t>
      </w:r>
      <w:r w:rsidR="00C474C1">
        <w:t xml:space="preserve"> ; </w:t>
      </w:r>
      <w:r w:rsidRPr="00605EB6">
        <w:t>mais il éprouvait comme le besoin de savoir à quel homme il avait affaire</w:t>
      </w:r>
      <w:r w:rsidR="00C474C1">
        <w:t>.</w:t>
      </w:r>
    </w:p>
    <w:p w14:paraId="5A9D58BC" w14:textId="782B9107" w:rsidR="00C474C1" w:rsidRDefault="0094609C" w:rsidP="00C52F4A">
      <w:r>
        <w:t>— </w:t>
      </w:r>
      <w:r w:rsidR="00C52F4A" w:rsidRPr="00605EB6">
        <w:t>Ils sont deux Cornefer à Blaincourt</w:t>
      </w:r>
      <w:r w:rsidR="00C474C1">
        <w:t xml:space="preserve">, </w:t>
      </w:r>
      <w:r w:rsidR="00C52F4A" w:rsidRPr="00605EB6">
        <w:t>monsieur</w:t>
      </w:r>
      <w:r w:rsidR="00C474C1">
        <w:t xml:space="preserve">, </w:t>
      </w:r>
      <w:r w:rsidR="00C52F4A" w:rsidRPr="00605EB6">
        <w:t>répondit l</w:t>
      </w:r>
      <w:r w:rsidR="00C474C1">
        <w:t>’</w:t>
      </w:r>
      <w:r w:rsidR="00C52F4A" w:rsidRPr="00605EB6">
        <w:t>aubergiste</w:t>
      </w:r>
      <w:r w:rsidR="00C474C1">
        <w:t xml:space="preserve">, </w:t>
      </w:r>
      <w:r w:rsidR="00C52F4A" w:rsidRPr="00605EB6">
        <w:t>le père et le fils</w:t>
      </w:r>
      <w:r w:rsidR="00C474C1">
        <w:t xml:space="preserve">. </w:t>
      </w:r>
      <w:r w:rsidR="00C52F4A" w:rsidRPr="00605EB6">
        <w:t>Est-ce du père que vous me parlez</w:t>
      </w:r>
      <w:r w:rsidR="00C474C1">
        <w:t> ?</w:t>
      </w:r>
    </w:p>
    <w:p w14:paraId="06820059" w14:textId="3878C445" w:rsidR="00C474C1" w:rsidRDefault="0094609C" w:rsidP="00C52F4A">
      <w:r>
        <w:t>— </w:t>
      </w:r>
      <w:r w:rsidR="00C52F4A" w:rsidRPr="00605EB6">
        <w:t>Quel âge a-t-il</w:t>
      </w:r>
      <w:r w:rsidR="00C474C1">
        <w:t xml:space="preserve">, </w:t>
      </w:r>
      <w:r w:rsidR="00C52F4A" w:rsidRPr="00605EB6">
        <w:t>le père</w:t>
      </w:r>
      <w:r w:rsidR="00C474C1">
        <w:t> ?</w:t>
      </w:r>
    </w:p>
    <w:p w14:paraId="68876AAB" w14:textId="1DC39B28" w:rsidR="00C474C1" w:rsidRDefault="0094609C" w:rsidP="00C52F4A">
      <w:r>
        <w:lastRenderedPageBreak/>
        <w:t>— </w:t>
      </w:r>
      <w:r w:rsidR="00C52F4A" w:rsidRPr="00605EB6">
        <w:t>Une soixantaine d</w:t>
      </w:r>
      <w:r w:rsidR="00C474C1">
        <w:t>’</w:t>
      </w:r>
      <w:r w:rsidR="00C52F4A" w:rsidRPr="00605EB6">
        <w:t>années</w:t>
      </w:r>
      <w:r w:rsidR="00C474C1">
        <w:t>.</w:t>
      </w:r>
    </w:p>
    <w:p w14:paraId="53BDCF9C" w14:textId="25DCC92A" w:rsidR="00C474C1" w:rsidRDefault="0094609C" w:rsidP="00C52F4A">
      <w:r>
        <w:t>— </w:t>
      </w:r>
      <w:r w:rsidR="00C52F4A" w:rsidRPr="00605EB6">
        <w:t>Alors</w:t>
      </w:r>
      <w:r w:rsidR="00C474C1">
        <w:t xml:space="preserve">, </w:t>
      </w:r>
      <w:r w:rsidR="00C52F4A" w:rsidRPr="00605EB6">
        <w:t>c</w:t>
      </w:r>
      <w:r w:rsidR="00C474C1">
        <w:t>’</w:t>
      </w:r>
      <w:r w:rsidR="00C52F4A" w:rsidRPr="00605EB6">
        <w:t>est le fils que j</w:t>
      </w:r>
      <w:r w:rsidR="00C474C1">
        <w:t>’</w:t>
      </w:r>
      <w:r w:rsidR="00C52F4A" w:rsidRPr="00605EB6">
        <w:t>ai rencontré ce matin</w:t>
      </w:r>
      <w:r w:rsidR="00C474C1">
        <w:t>.</w:t>
      </w:r>
    </w:p>
    <w:p w14:paraId="2D2FD033" w14:textId="795BDD19" w:rsidR="00C474C1" w:rsidRDefault="0094609C" w:rsidP="00C52F4A">
      <w:r>
        <w:t>— </w:t>
      </w:r>
      <w:r w:rsidR="00C474C1">
        <w:t>M. </w:t>
      </w:r>
      <w:r w:rsidR="00C52F4A" w:rsidRPr="00605EB6">
        <w:t>Jules Cornefer</w:t>
      </w:r>
      <w:r w:rsidR="00C474C1">
        <w:t>.</w:t>
      </w:r>
    </w:p>
    <w:p w14:paraId="7180B328" w14:textId="686985F1" w:rsidR="00C474C1" w:rsidRDefault="0094609C" w:rsidP="00C52F4A">
      <w:r>
        <w:t>— </w:t>
      </w:r>
      <w:r w:rsidR="00C52F4A" w:rsidRPr="00605EB6">
        <w:t>Oui</w:t>
      </w:r>
      <w:r w:rsidR="00C474C1">
        <w:t xml:space="preserve">. </w:t>
      </w:r>
      <w:r w:rsidR="00C52F4A" w:rsidRPr="00605EB6">
        <w:t>Quel homme est-ce</w:t>
      </w:r>
      <w:r w:rsidR="00C474C1">
        <w:t> ?</w:t>
      </w:r>
    </w:p>
    <w:p w14:paraId="705041FA" w14:textId="5E82CB86" w:rsidR="00C474C1" w:rsidRDefault="0094609C" w:rsidP="00C52F4A">
      <w:r>
        <w:t>— </w:t>
      </w:r>
      <w:r w:rsidR="00C52F4A" w:rsidRPr="00605EB6">
        <w:t>Un garçon fort aimable</w:t>
      </w:r>
      <w:r w:rsidR="00C474C1">
        <w:t xml:space="preserve">, </w:t>
      </w:r>
      <w:r w:rsidR="00C52F4A" w:rsidRPr="00605EB6">
        <w:t>tout à fait bon enfant</w:t>
      </w:r>
      <w:r w:rsidR="00C474C1">
        <w:t>.</w:t>
      </w:r>
    </w:p>
    <w:p w14:paraId="66CB0A69" w14:textId="14A225FB" w:rsidR="00C474C1" w:rsidRDefault="0094609C" w:rsidP="00C52F4A">
      <w:r>
        <w:t>— </w:t>
      </w:r>
      <w:r w:rsidR="00C52F4A" w:rsidRPr="00605EB6">
        <w:t>Obligeant</w:t>
      </w:r>
      <w:r w:rsidR="00C474C1">
        <w:t> ?</w:t>
      </w:r>
    </w:p>
    <w:p w14:paraId="45A7A2E6" w14:textId="790F9500" w:rsidR="00C474C1" w:rsidRDefault="0094609C" w:rsidP="00C52F4A">
      <w:r>
        <w:t>— </w:t>
      </w:r>
      <w:r w:rsidR="00C52F4A" w:rsidRPr="00605EB6">
        <w:t>Très</w:t>
      </w:r>
      <w:r w:rsidR="00C474C1">
        <w:t>-</w:t>
      </w:r>
      <w:r w:rsidR="00C52F4A" w:rsidRPr="00605EB6">
        <w:t>obligeant</w:t>
      </w:r>
      <w:r w:rsidR="00C474C1">
        <w:t xml:space="preserve">, </w:t>
      </w:r>
      <w:r w:rsidR="00C52F4A" w:rsidRPr="00605EB6">
        <w:t>monsieur</w:t>
      </w:r>
      <w:r w:rsidR="00C474C1">
        <w:t xml:space="preserve">, </w:t>
      </w:r>
      <w:r w:rsidR="00C52F4A" w:rsidRPr="00605EB6">
        <w:t>et toujours prêt à rendre service</w:t>
      </w:r>
      <w:r w:rsidR="00C474C1">
        <w:t>.</w:t>
      </w:r>
    </w:p>
    <w:p w14:paraId="521A7868" w14:textId="16D6B088" w:rsidR="00C474C1" w:rsidRDefault="0094609C" w:rsidP="00C52F4A">
      <w:r>
        <w:t>— </w:t>
      </w:r>
      <w:r w:rsidR="00C52F4A" w:rsidRPr="00605EB6">
        <w:t>Quel métier fait-il</w:t>
      </w:r>
      <w:r w:rsidR="00C474C1">
        <w:t> ?</w:t>
      </w:r>
    </w:p>
    <w:p w14:paraId="3758C4AA" w14:textId="21D593CC" w:rsidR="00C474C1" w:rsidRDefault="0094609C" w:rsidP="00C52F4A">
      <w:r>
        <w:t>— </w:t>
      </w:r>
      <w:r w:rsidR="00C52F4A" w:rsidRPr="00605EB6">
        <w:t>Il achète des grains chez les cultivateurs de Blaincourt et des environs pour les vendre ensuite sur le marché de Remiremont</w:t>
      </w:r>
      <w:r w:rsidR="00C474C1">
        <w:t xml:space="preserve"> ; </w:t>
      </w:r>
      <w:r w:rsidR="00C52F4A" w:rsidRPr="00605EB6">
        <w:t>il va même jusqu</w:t>
      </w:r>
      <w:r w:rsidR="00C474C1">
        <w:t>’</w:t>
      </w:r>
      <w:r w:rsidR="00C52F4A" w:rsidRPr="00605EB6">
        <w:t>à Épinal</w:t>
      </w:r>
      <w:r w:rsidR="00C474C1">
        <w:t>.</w:t>
      </w:r>
    </w:p>
    <w:p w14:paraId="63011C28" w14:textId="52171F3D" w:rsidR="00C474C1" w:rsidRDefault="0094609C" w:rsidP="00C52F4A">
      <w:r>
        <w:t>— </w:t>
      </w:r>
      <w:r w:rsidR="00C52F4A" w:rsidRPr="00605EB6">
        <w:t>C</w:t>
      </w:r>
      <w:r w:rsidR="00C474C1">
        <w:t>’</w:t>
      </w:r>
      <w:r w:rsidR="00C52F4A" w:rsidRPr="00605EB6">
        <w:t>est bien cela</w:t>
      </w:r>
      <w:r w:rsidR="00C474C1">
        <w:t xml:space="preserve">, </w:t>
      </w:r>
      <w:r w:rsidR="00C52F4A" w:rsidRPr="00605EB6">
        <w:t>pensa Charles Chevry</w:t>
      </w:r>
      <w:r w:rsidR="00C474C1">
        <w:t>.</w:t>
      </w:r>
    </w:p>
    <w:p w14:paraId="30298FB1" w14:textId="77777777" w:rsidR="00C474C1" w:rsidRDefault="00C52F4A" w:rsidP="00C52F4A">
      <w:r w:rsidRPr="00605EB6">
        <w:t>Et tout haut</w:t>
      </w:r>
      <w:r w:rsidR="00C474C1">
        <w:t> :</w:t>
      </w:r>
    </w:p>
    <w:p w14:paraId="7EAF5673" w14:textId="60186885" w:rsidR="00C474C1" w:rsidRDefault="0094609C" w:rsidP="00C52F4A">
      <w:r>
        <w:t>— </w:t>
      </w:r>
      <w:r w:rsidR="00C52F4A" w:rsidRPr="00605EB6">
        <w:t>Je vous remercie</w:t>
      </w:r>
      <w:r w:rsidR="00C474C1">
        <w:t xml:space="preserve">, </w:t>
      </w:r>
      <w:r w:rsidR="00C52F4A" w:rsidRPr="00605EB6">
        <w:t>madame</w:t>
      </w:r>
      <w:r w:rsidR="00C474C1">
        <w:t xml:space="preserve">, </w:t>
      </w:r>
      <w:r w:rsidR="00C52F4A" w:rsidRPr="00605EB6">
        <w:t>dit-il</w:t>
      </w:r>
      <w:r w:rsidR="00C474C1">
        <w:t xml:space="preserve">, </w:t>
      </w:r>
      <w:r w:rsidR="00C52F4A" w:rsidRPr="00605EB6">
        <w:t>en accompagnant ses paroles d</w:t>
      </w:r>
      <w:r w:rsidR="00C474C1">
        <w:t>’</w:t>
      </w:r>
      <w:r w:rsidR="00C52F4A" w:rsidRPr="00605EB6">
        <w:t>un sourire gracieux</w:t>
      </w:r>
      <w:r w:rsidR="00C474C1">
        <w:t>.</w:t>
      </w:r>
    </w:p>
    <w:p w14:paraId="034124BB" w14:textId="2851C727" w:rsidR="00C474C1" w:rsidRDefault="00C52F4A" w:rsidP="00C52F4A">
      <w:r w:rsidRPr="00605EB6">
        <w:t>Il était satisfait</w:t>
      </w:r>
      <w:r w:rsidR="00C474C1">
        <w:t xml:space="preserve">. </w:t>
      </w:r>
      <w:r w:rsidRPr="00605EB6">
        <w:t>D</w:t>
      </w:r>
      <w:r w:rsidR="00C474C1">
        <w:t>’</w:t>
      </w:r>
      <w:r w:rsidRPr="00605EB6">
        <w:t>après ce que l</w:t>
      </w:r>
      <w:r w:rsidR="00C474C1">
        <w:t>’</w:t>
      </w:r>
      <w:r w:rsidRPr="00605EB6">
        <w:t>aubergiste venait de lui dire</w:t>
      </w:r>
      <w:r w:rsidR="00C474C1">
        <w:t xml:space="preserve">, </w:t>
      </w:r>
      <w:r w:rsidRPr="00605EB6">
        <w:t xml:space="preserve">il pouvait avoir une entière confiance en </w:t>
      </w:r>
      <w:r w:rsidR="00C474C1">
        <w:t>M. </w:t>
      </w:r>
      <w:r w:rsidRPr="00605EB6">
        <w:t>Jules Cornefer</w:t>
      </w:r>
      <w:r w:rsidR="00C474C1">
        <w:t>.</w:t>
      </w:r>
    </w:p>
    <w:p w14:paraId="036245FE" w14:textId="6554EC6A" w:rsidR="00C474C1" w:rsidRDefault="0094609C" w:rsidP="00C52F4A">
      <w:r>
        <w:t>— </w:t>
      </w:r>
      <w:r w:rsidR="00C52F4A" w:rsidRPr="00605EB6">
        <w:t>Tu es content</w:t>
      </w:r>
      <w:r w:rsidR="00C474C1">
        <w:t xml:space="preserve">, ? </w:t>
      </w:r>
      <w:r w:rsidR="00C52F4A" w:rsidRPr="00605EB6">
        <w:t>lui dit sa femme</w:t>
      </w:r>
      <w:r w:rsidR="00C474C1">
        <w:t xml:space="preserve">, </w:t>
      </w:r>
      <w:r w:rsidR="00C52F4A" w:rsidRPr="00605EB6">
        <w:t>qui semblait lire ses pensées dans son regard</w:t>
      </w:r>
      <w:r w:rsidR="00C474C1">
        <w:t>.</w:t>
      </w:r>
    </w:p>
    <w:p w14:paraId="32A33E15" w14:textId="11893B68" w:rsidR="00C474C1" w:rsidRDefault="0094609C" w:rsidP="00C52F4A">
      <w:r>
        <w:t>— </w:t>
      </w:r>
      <w:r w:rsidR="00C52F4A" w:rsidRPr="00605EB6">
        <w:t>Oui</w:t>
      </w:r>
      <w:r w:rsidR="00C474C1">
        <w:t xml:space="preserve">, </w:t>
      </w:r>
      <w:r w:rsidR="00C52F4A" w:rsidRPr="00605EB6">
        <w:t>répondit-il</w:t>
      </w:r>
      <w:r w:rsidR="00C474C1">
        <w:t xml:space="preserve">, </w:t>
      </w:r>
      <w:r w:rsidR="00C52F4A" w:rsidRPr="00605EB6">
        <w:t>je suis content</w:t>
      </w:r>
      <w:r w:rsidR="00C474C1">
        <w:t xml:space="preserve">, </w:t>
      </w:r>
      <w:r w:rsidR="00C52F4A" w:rsidRPr="00605EB6">
        <w:t>car j</w:t>
      </w:r>
      <w:r w:rsidR="00C474C1">
        <w:t>’</w:t>
      </w:r>
      <w:r w:rsidR="00C52F4A" w:rsidRPr="00605EB6">
        <w:t>ai bon espoir</w:t>
      </w:r>
      <w:r w:rsidR="00C474C1">
        <w:t xml:space="preserve">. </w:t>
      </w:r>
      <w:r w:rsidR="00C52F4A" w:rsidRPr="00605EB6">
        <w:t>Nous ne serons pas venus ici pour rien</w:t>
      </w:r>
      <w:r w:rsidR="00C474C1">
        <w:t xml:space="preserve">, </w:t>
      </w:r>
      <w:r w:rsidR="00C52F4A" w:rsidRPr="00605EB6">
        <w:t>nous apprendrons quelque chose</w:t>
      </w:r>
      <w:r w:rsidR="00C474C1">
        <w:t xml:space="preserve">. </w:t>
      </w:r>
      <w:r w:rsidR="00C52F4A" w:rsidRPr="00605EB6">
        <w:t>À la fin</w:t>
      </w:r>
      <w:r w:rsidR="00C474C1">
        <w:t xml:space="preserve">, </w:t>
      </w:r>
      <w:r w:rsidR="00C52F4A" w:rsidRPr="00605EB6">
        <w:t>nous finirons par mettre un peu de lumière dans les ténèbres</w:t>
      </w:r>
      <w:r w:rsidR="00C474C1">
        <w:t>.</w:t>
      </w:r>
    </w:p>
    <w:p w14:paraId="57782CC0" w14:textId="77777777" w:rsidR="00C474C1" w:rsidRDefault="00C52F4A" w:rsidP="00C52F4A">
      <w:r w:rsidRPr="00605EB6">
        <w:lastRenderedPageBreak/>
        <w:t>Ils se mirent à table et mangèrent de bon appétit</w:t>
      </w:r>
      <w:r w:rsidR="00C474C1">
        <w:t>.</w:t>
      </w:r>
    </w:p>
    <w:p w14:paraId="60CF803B" w14:textId="77777777" w:rsidR="00C474C1" w:rsidRDefault="00C52F4A" w:rsidP="00C52F4A">
      <w:r w:rsidRPr="00605EB6">
        <w:t>Vers deux heures</w:t>
      </w:r>
      <w:r w:rsidR="00C474C1">
        <w:t xml:space="preserve">, </w:t>
      </w:r>
      <w:r w:rsidRPr="00605EB6">
        <w:t>Zélima avoua à son mari qu</w:t>
      </w:r>
      <w:r w:rsidR="00C474C1">
        <w:t>’</w:t>
      </w:r>
      <w:r w:rsidRPr="00605EB6">
        <w:t>elle était très fatiguée</w:t>
      </w:r>
      <w:r w:rsidR="00C474C1">
        <w:t xml:space="preserve"> ; </w:t>
      </w:r>
      <w:r w:rsidRPr="00605EB6">
        <w:t>elle sentait dans tous ses membres une grande lassitude</w:t>
      </w:r>
      <w:r w:rsidR="00C474C1">
        <w:t xml:space="preserve"> ; </w:t>
      </w:r>
      <w:r w:rsidRPr="00605EB6">
        <w:t>elle tombait de sommeil</w:t>
      </w:r>
      <w:r w:rsidR="00C474C1">
        <w:t xml:space="preserve">. </w:t>
      </w:r>
      <w:r w:rsidRPr="00605EB6">
        <w:t>Charles l</w:t>
      </w:r>
      <w:r w:rsidR="00C474C1">
        <w:t>’</w:t>
      </w:r>
      <w:r w:rsidRPr="00605EB6">
        <w:t>obligea à se mettre au lit</w:t>
      </w:r>
      <w:r w:rsidR="00C474C1">
        <w:t xml:space="preserve">. </w:t>
      </w:r>
      <w:r w:rsidRPr="00605EB6">
        <w:t>À peine couchée</w:t>
      </w:r>
      <w:r w:rsidR="00C474C1">
        <w:t xml:space="preserve">, </w:t>
      </w:r>
      <w:r w:rsidRPr="00605EB6">
        <w:t>ses yeux se fermèrent</w:t>
      </w:r>
      <w:r w:rsidR="00C474C1">
        <w:t>.</w:t>
      </w:r>
    </w:p>
    <w:p w14:paraId="63EB5F93" w14:textId="77777777" w:rsidR="00C474C1" w:rsidRDefault="00C52F4A" w:rsidP="00C52F4A">
      <w:r w:rsidRPr="00605EB6">
        <w:t>Pendant un instant</w:t>
      </w:r>
      <w:r w:rsidR="00C474C1">
        <w:t xml:space="preserve">, </w:t>
      </w:r>
      <w:r w:rsidRPr="00605EB6">
        <w:t>assis dans un fauteuil</w:t>
      </w:r>
      <w:r w:rsidR="00C474C1">
        <w:t xml:space="preserve">, </w:t>
      </w:r>
      <w:r w:rsidRPr="00605EB6">
        <w:t>près du lit</w:t>
      </w:r>
      <w:r w:rsidR="00C474C1">
        <w:t xml:space="preserve">, </w:t>
      </w:r>
      <w:r w:rsidRPr="00605EB6">
        <w:t>le jeune homme la regarda dormir</w:t>
      </w:r>
      <w:r w:rsidR="00C474C1">
        <w:t xml:space="preserve">, </w:t>
      </w:r>
      <w:r w:rsidRPr="00605EB6">
        <w:t>puis sa tête se renversa en arrière et</w:t>
      </w:r>
      <w:r w:rsidR="00C474C1">
        <w:t xml:space="preserve">, </w:t>
      </w:r>
      <w:r w:rsidRPr="00605EB6">
        <w:t>à son tour</w:t>
      </w:r>
      <w:r w:rsidR="00C474C1">
        <w:t xml:space="preserve">, </w:t>
      </w:r>
      <w:r w:rsidRPr="00605EB6">
        <w:t>il s</w:t>
      </w:r>
      <w:r w:rsidR="00C474C1">
        <w:t>’</w:t>
      </w:r>
      <w:r w:rsidRPr="00605EB6">
        <w:t>endormit profondément</w:t>
      </w:r>
      <w:r w:rsidR="00C474C1">
        <w:t>.</w:t>
      </w:r>
    </w:p>
    <w:p w14:paraId="423480DD" w14:textId="77777777" w:rsidR="00C474C1" w:rsidRDefault="00C52F4A" w:rsidP="00C52F4A">
      <w:r w:rsidRPr="00A91B8A">
        <w:t>La nuit était venue</w:t>
      </w:r>
      <w:r w:rsidR="00C474C1">
        <w:t xml:space="preserve">, </w:t>
      </w:r>
      <w:r w:rsidRPr="00A91B8A">
        <w:t>une nuit qui s</w:t>
      </w:r>
      <w:r w:rsidR="00C474C1">
        <w:t>’</w:t>
      </w:r>
      <w:r w:rsidRPr="00A91B8A">
        <w:t>annonçait comme devant être une nuit noire</w:t>
      </w:r>
      <w:r w:rsidR="00C474C1">
        <w:t xml:space="preserve"> ; </w:t>
      </w:r>
      <w:r w:rsidRPr="00A91B8A">
        <w:t>pas de lune</w:t>
      </w:r>
      <w:r w:rsidR="00C474C1">
        <w:t xml:space="preserve">, </w:t>
      </w:r>
      <w:r w:rsidRPr="00A91B8A">
        <w:t>pas une étoile</w:t>
      </w:r>
      <w:r w:rsidR="00C474C1">
        <w:t xml:space="preserve"> ; </w:t>
      </w:r>
      <w:r w:rsidRPr="00A91B8A">
        <w:t>sous le ciel des nuages épais</w:t>
      </w:r>
      <w:r w:rsidR="00C474C1">
        <w:t xml:space="preserve">, </w:t>
      </w:r>
      <w:r w:rsidRPr="00A91B8A">
        <w:t>sombres</w:t>
      </w:r>
      <w:r w:rsidR="00C474C1">
        <w:t xml:space="preserve">, </w:t>
      </w:r>
      <w:r w:rsidRPr="00A91B8A">
        <w:t>qui roulaient les uns sur les autres</w:t>
      </w:r>
      <w:r w:rsidR="00C474C1">
        <w:t xml:space="preserve">, </w:t>
      </w:r>
      <w:r w:rsidRPr="00A91B8A">
        <w:t>chassés par le vent</w:t>
      </w:r>
      <w:r w:rsidRPr="00605EB6">
        <w:t xml:space="preserve"> qui soufflait avec violence</w:t>
      </w:r>
      <w:r w:rsidR="00C474C1">
        <w:t>.</w:t>
      </w:r>
    </w:p>
    <w:p w14:paraId="096A4B07" w14:textId="77777777" w:rsidR="00C474C1" w:rsidRDefault="00C52F4A" w:rsidP="00C52F4A">
      <w:r w:rsidRPr="00605EB6">
        <w:t>Soudain on frappa à la porte de la chambre</w:t>
      </w:r>
      <w:r w:rsidR="00C474C1">
        <w:t>.</w:t>
      </w:r>
    </w:p>
    <w:p w14:paraId="4C99B1E7" w14:textId="77777777" w:rsidR="00C474C1" w:rsidRDefault="00C52F4A" w:rsidP="00C52F4A">
      <w:r w:rsidRPr="00605EB6">
        <w:t>Charles Chevry se réveilla en sursaut et se frotta les yeux</w:t>
      </w:r>
      <w:r w:rsidR="00C474C1">
        <w:t>.</w:t>
      </w:r>
    </w:p>
    <w:p w14:paraId="317F62C1" w14:textId="77777777" w:rsidR="00C474C1" w:rsidRDefault="00C52F4A" w:rsidP="00C52F4A">
      <w:r w:rsidRPr="00605EB6">
        <w:t>On frappa de nouveau</w:t>
      </w:r>
      <w:r w:rsidR="00C474C1">
        <w:t xml:space="preserve"> : </w:t>
      </w:r>
      <w:r w:rsidRPr="00605EB6">
        <w:t>toc</w:t>
      </w:r>
      <w:r w:rsidR="00C474C1">
        <w:t xml:space="preserve">, </w:t>
      </w:r>
      <w:r w:rsidRPr="00605EB6">
        <w:t>toc</w:t>
      </w:r>
      <w:r w:rsidR="00C474C1">
        <w:t>.</w:t>
      </w:r>
    </w:p>
    <w:p w14:paraId="31CEF2C3" w14:textId="77777777" w:rsidR="00C474C1" w:rsidRDefault="00C52F4A" w:rsidP="00C52F4A">
      <w:r w:rsidRPr="00605EB6">
        <w:t>Le jeune homme se dressa sur ses jambes et alla ouvrir</w:t>
      </w:r>
      <w:r w:rsidR="00C474C1">
        <w:t>.</w:t>
      </w:r>
    </w:p>
    <w:p w14:paraId="2B32E605" w14:textId="44E2C6B9" w:rsidR="00C474C1" w:rsidRDefault="0094609C" w:rsidP="00C52F4A">
      <w:r>
        <w:t>— </w:t>
      </w:r>
      <w:r w:rsidR="00C52F4A" w:rsidRPr="00605EB6">
        <w:t>C</w:t>
      </w:r>
      <w:r w:rsidR="00C474C1">
        <w:t>’</w:t>
      </w:r>
      <w:r w:rsidR="00C52F4A" w:rsidRPr="00605EB6">
        <w:t>est moi</w:t>
      </w:r>
      <w:r w:rsidR="00C474C1">
        <w:t xml:space="preserve">, </w:t>
      </w:r>
      <w:r w:rsidR="00C52F4A" w:rsidRPr="00605EB6">
        <w:t>monsieur</w:t>
      </w:r>
      <w:r w:rsidR="00C474C1">
        <w:t xml:space="preserve">, </w:t>
      </w:r>
      <w:r w:rsidR="00C52F4A" w:rsidRPr="00605EB6">
        <w:t>dit Marie-Rose</w:t>
      </w:r>
      <w:r w:rsidR="00C474C1">
        <w:t xml:space="preserve">, </w:t>
      </w:r>
      <w:r w:rsidR="00C52F4A" w:rsidRPr="00605EB6">
        <w:t>la femme de l</w:t>
      </w:r>
      <w:r w:rsidR="00C474C1">
        <w:t>’</w:t>
      </w:r>
      <w:r w:rsidR="00C52F4A" w:rsidRPr="00605EB6">
        <w:t>aubergiste</w:t>
      </w:r>
      <w:r w:rsidR="00C474C1">
        <w:t>.</w:t>
      </w:r>
    </w:p>
    <w:p w14:paraId="0C632BC7" w14:textId="38DCB1EC" w:rsidR="00C474C1" w:rsidRDefault="0094609C" w:rsidP="00C52F4A">
      <w:r>
        <w:t>— </w:t>
      </w:r>
      <w:r w:rsidR="00C52F4A" w:rsidRPr="00605EB6">
        <w:t>Parlez à voix basse</w:t>
      </w:r>
      <w:r w:rsidR="00C474C1">
        <w:t xml:space="preserve">, </w:t>
      </w:r>
      <w:r w:rsidR="00C52F4A" w:rsidRPr="00605EB6">
        <w:t>ma femme dort</w:t>
      </w:r>
      <w:r w:rsidR="00C474C1">
        <w:t>.</w:t>
      </w:r>
    </w:p>
    <w:p w14:paraId="4D473EA3" w14:textId="77777777" w:rsidR="00C474C1" w:rsidRDefault="00C52F4A" w:rsidP="00C52F4A">
      <w:r w:rsidRPr="00605EB6">
        <w:t>Mais Zélima venait aussi de se réveiller</w:t>
      </w:r>
      <w:r w:rsidR="00C474C1">
        <w:t>.</w:t>
      </w:r>
    </w:p>
    <w:p w14:paraId="086EDD09" w14:textId="46C7ACF2" w:rsidR="00C474C1" w:rsidRDefault="0094609C" w:rsidP="00C52F4A">
      <w:r>
        <w:t>— </w:t>
      </w:r>
      <w:r w:rsidR="00C52F4A" w:rsidRPr="00605EB6">
        <w:t>Charles</w:t>
      </w:r>
      <w:r w:rsidR="00C474C1">
        <w:t xml:space="preserve">, </w:t>
      </w:r>
      <w:r w:rsidR="00C52F4A" w:rsidRPr="00605EB6">
        <w:t>qu</w:t>
      </w:r>
      <w:r w:rsidR="00C474C1">
        <w:t>’</w:t>
      </w:r>
      <w:r w:rsidR="00C52F4A" w:rsidRPr="00605EB6">
        <w:t>est-ce donc</w:t>
      </w:r>
      <w:r w:rsidR="00C474C1">
        <w:t xml:space="preserve"> ? </w:t>
      </w:r>
      <w:r w:rsidR="00C52F4A" w:rsidRPr="00605EB6">
        <w:t>demanda-t-elle</w:t>
      </w:r>
      <w:r w:rsidR="00C474C1">
        <w:t>.</w:t>
      </w:r>
    </w:p>
    <w:p w14:paraId="6290776A" w14:textId="1661FAAD" w:rsidR="00C474C1" w:rsidRDefault="0094609C" w:rsidP="00C52F4A">
      <w:r>
        <w:t>— </w:t>
      </w:r>
      <w:r w:rsidR="00C52F4A" w:rsidRPr="00605EB6">
        <w:t>Je ne sais pas encore</w:t>
      </w:r>
      <w:r w:rsidR="00C474C1">
        <w:t>.</w:t>
      </w:r>
    </w:p>
    <w:p w14:paraId="11ABAA1B" w14:textId="257FC7E0" w:rsidR="00C474C1" w:rsidRDefault="0094609C" w:rsidP="00C52F4A">
      <w:r>
        <w:t>— </w:t>
      </w:r>
      <w:r w:rsidR="00C52F4A" w:rsidRPr="00605EB6">
        <w:t>Monsieur</w:t>
      </w:r>
      <w:r w:rsidR="00C474C1">
        <w:t xml:space="preserve">, </w:t>
      </w:r>
      <w:r w:rsidR="00C52F4A" w:rsidRPr="00605EB6">
        <w:t>c</w:t>
      </w:r>
      <w:r w:rsidR="00C474C1">
        <w:t>’</w:t>
      </w:r>
      <w:r w:rsidR="00C52F4A" w:rsidRPr="00605EB6">
        <w:t>est un papier qu</w:t>
      </w:r>
      <w:r w:rsidR="00C474C1">
        <w:t>’</w:t>
      </w:r>
      <w:r w:rsidR="00C52F4A" w:rsidRPr="00605EB6">
        <w:t>on vient d</w:t>
      </w:r>
      <w:r w:rsidR="00C474C1">
        <w:t>’</w:t>
      </w:r>
      <w:r w:rsidR="00C52F4A" w:rsidRPr="00605EB6">
        <w:t xml:space="preserve">apporter pour vous de la part de </w:t>
      </w:r>
      <w:r w:rsidR="00C474C1">
        <w:t>M. </w:t>
      </w:r>
      <w:r w:rsidR="00C52F4A" w:rsidRPr="00605EB6">
        <w:t>Jules Cornefer</w:t>
      </w:r>
      <w:r w:rsidR="00C474C1">
        <w:t>.</w:t>
      </w:r>
    </w:p>
    <w:p w14:paraId="5D39718E" w14:textId="1A0A6798" w:rsidR="00C474C1" w:rsidRDefault="0094609C" w:rsidP="00C52F4A">
      <w:r>
        <w:lastRenderedPageBreak/>
        <w:t>— </w:t>
      </w:r>
      <w:r w:rsidR="00C52F4A" w:rsidRPr="00605EB6">
        <w:t>Bien</w:t>
      </w:r>
      <w:r w:rsidR="00C474C1">
        <w:t xml:space="preserve">, </w:t>
      </w:r>
      <w:r w:rsidR="00C52F4A" w:rsidRPr="00605EB6">
        <w:t>bien</w:t>
      </w:r>
      <w:r w:rsidR="00C474C1">
        <w:t xml:space="preserve">, </w:t>
      </w:r>
      <w:r w:rsidR="00C52F4A" w:rsidRPr="00605EB6">
        <w:t>merci</w:t>
      </w:r>
      <w:r w:rsidR="00C474C1">
        <w:t xml:space="preserve">, </w:t>
      </w:r>
      <w:r w:rsidR="00C52F4A" w:rsidRPr="00605EB6">
        <w:t>dit Charles Chevry</w:t>
      </w:r>
      <w:r w:rsidR="00C474C1">
        <w:t xml:space="preserve">, </w:t>
      </w:r>
      <w:r w:rsidR="00C52F4A" w:rsidRPr="00605EB6">
        <w:t>prenant le papier des mains de Marie-Rose</w:t>
      </w:r>
      <w:r w:rsidR="00C474C1">
        <w:t>.</w:t>
      </w:r>
    </w:p>
    <w:p w14:paraId="725458B2" w14:textId="77777777" w:rsidR="00C474C1" w:rsidRDefault="00C52F4A" w:rsidP="00C52F4A">
      <w:r w:rsidRPr="00605EB6">
        <w:t>Il s</w:t>
      </w:r>
      <w:r w:rsidR="00C474C1">
        <w:t>’</w:t>
      </w:r>
      <w:r w:rsidRPr="00605EB6">
        <w:t>approcha de Zélima</w:t>
      </w:r>
      <w:r w:rsidR="00C474C1">
        <w:t xml:space="preserve">, </w:t>
      </w:r>
      <w:r w:rsidRPr="00605EB6">
        <w:t>qui s</w:t>
      </w:r>
      <w:r w:rsidR="00C474C1">
        <w:t>’</w:t>
      </w:r>
      <w:r w:rsidRPr="00605EB6">
        <w:t>était soulevée sur le lit</w:t>
      </w:r>
      <w:r w:rsidR="00C474C1">
        <w:t xml:space="preserve">, </w:t>
      </w:r>
      <w:r w:rsidRPr="00605EB6">
        <w:t>et prononça quelques paroles dans la langue que connaissait la jeune femme</w:t>
      </w:r>
      <w:r w:rsidR="00C474C1">
        <w:t>.</w:t>
      </w:r>
    </w:p>
    <w:p w14:paraId="0A374E18" w14:textId="77777777" w:rsidR="00C474C1" w:rsidRDefault="00C52F4A" w:rsidP="00C52F4A">
      <w:r w:rsidRPr="00605EB6">
        <w:t>Pendant ce temps</w:t>
      </w:r>
      <w:r w:rsidR="00C474C1">
        <w:t xml:space="preserve">, </w:t>
      </w:r>
      <w:r w:rsidRPr="00605EB6">
        <w:t>Marie-Rose alluma une bougie</w:t>
      </w:r>
      <w:r w:rsidR="00C474C1">
        <w:t>.</w:t>
      </w:r>
    </w:p>
    <w:p w14:paraId="663ED5DC" w14:textId="350367D6" w:rsidR="00C474C1" w:rsidRDefault="0094609C" w:rsidP="00C52F4A">
      <w:r>
        <w:t>— </w:t>
      </w:r>
      <w:r w:rsidR="00C52F4A" w:rsidRPr="00605EB6">
        <w:t>Est-ce que la personne qui a apporté ce billet attend en bas</w:t>
      </w:r>
      <w:r w:rsidR="00C474C1">
        <w:t xml:space="preserve"> ? </w:t>
      </w:r>
      <w:r w:rsidR="00C52F4A" w:rsidRPr="00605EB6">
        <w:t>demanda Charles Chevry</w:t>
      </w:r>
      <w:r w:rsidR="00C474C1">
        <w:t>.</w:t>
      </w:r>
    </w:p>
    <w:p w14:paraId="630B53B8" w14:textId="232E2032" w:rsidR="00C474C1" w:rsidRDefault="0094609C" w:rsidP="00C52F4A">
      <w:r>
        <w:t>— </w:t>
      </w:r>
      <w:r w:rsidR="00C52F4A" w:rsidRPr="00605EB6">
        <w:t>Non</w:t>
      </w:r>
      <w:r w:rsidR="00C474C1">
        <w:t xml:space="preserve">, </w:t>
      </w:r>
      <w:r w:rsidR="00C52F4A" w:rsidRPr="00605EB6">
        <w:t>monsieur</w:t>
      </w:r>
      <w:r w:rsidR="00C474C1">
        <w:t xml:space="preserve"> ; </w:t>
      </w:r>
      <w:r w:rsidR="00C52F4A" w:rsidRPr="00605EB6">
        <w:t>le jeune homme s</w:t>
      </w:r>
      <w:r w:rsidR="00C474C1">
        <w:t>’</w:t>
      </w:r>
      <w:r w:rsidR="00C52F4A" w:rsidRPr="00605EB6">
        <w:t>en est allé aussitôt</w:t>
      </w:r>
      <w:r w:rsidR="005F0ACC">
        <w:t>,</w:t>
      </w:r>
      <w:r w:rsidR="00C474C1">
        <w:t xml:space="preserve"> </w:t>
      </w:r>
      <w:r w:rsidR="00C52F4A" w:rsidRPr="00605EB6">
        <w:t>il paraissait très pressé</w:t>
      </w:r>
      <w:r w:rsidR="00C474C1">
        <w:t xml:space="preserve">. </w:t>
      </w:r>
      <w:r w:rsidR="00C52F4A" w:rsidRPr="00605EB6">
        <w:t>Faudra-t-il bientôt vous servir votre souper</w:t>
      </w:r>
      <w:r w:rsidR="00C474C1">
        <w:t> ?</w:t>
      </w:r>
    </w:p>
    <w:p w14:paraId="07038700" w14:textId="0B2A7B5F" w:rsidR="00C474C1" w:rsidRDefault="0094609C" w:rsidP="00C52F4A">
      <w:r>
        <w:t>— </w:t>
      </w:r>
      <w:r w:rsidR="00C52F4A" w:rsidRPr="00605EB6">
        <w:t>Quand nous voudrons manger</w:t>
      </w:r>
      <w:r w:rsidR="00C474C1">
        <w:t xml:space="preserve">, </w:t>
      </w:r>
      <w:r w:rsidR="00C52F4A" w:rsidRPr="00605EB6">
        <w:t>je vous appellerai</w:t>
      </w:r>
      <w:r w:rsidR="00C474C1">
        <w:t>.</w:t>
      </w:r>
    </w:p>
    <w:p w14:paraId="24B017A9" w14:textId="77777777" w:rsidR="00C474C1" w:rsidRDefault="00C52F4A" w:rsidP="00C52F4A">
      <w:r w:rsidRPr="00605EB6">
        <w:t>L</w:t>
      </w:r>
      <w:r w:rsidR="00C474C1">
        <w:t>’</w:t>
      </w:r>
      <w:r w:rsidRPr="00605EB6">
        <w:t>aubergiste se retira</w:t>
      </w:r>
      <w:r w:rsidR="00C474C1">
        <w:t>.</w:t>
      </w:r>
    </w:p>
    <w:p w14:paraId="18D6EEE1" w14:textId="77777777" w:rsidR="00C474C1" w:rsidRDefault="00C52F4A" w:rsidP="00C52F4A">
      <w:r w:rsidRPr="00605EB6">
        <w:t>Charles Chevry</w:t>
      </w:r>
      <w:r w:rsidR="00C474C1">
        <w:t xml:space="preserve">, </w:t>
      </w:r>
      <w:r w:rsidRPr="00605EB6">
        <w:t>très ému</w:t>
      </w:r>
      <w:r w:rsidR="00C474C1">
        <w:t xml:space="preserve">, </w:t>
      </w:r>
      <w:r w:rsidRPr="00605EB6">
        <w:t>s</w:t>
      </w:r>
      <w:r w:rsidR="00C474C1">
        <w:t>’</w:t>
      </w:r>
      <w:r w:rsidRPr="00605EB6">
        <w:t>approcha de la bougie</w:t>
      </w:r>
      <w:r w:rsidR="00C474C1">
        <w:t>.</w:t>
      </w:r>
    </w:p>
    <w:p w14:paraId="21C61013" w14:textId="59B6208C" w:rsidR="00C474C1" w:rsidRDefault="0094609C" w:rsidP="00C52F4A">
      <w:r>
        <w:t>— </w:t>
      </w:r>
      <w:r w:rsidR="00C52F4A" w:rsidRPr="00605EB6">
        <w:t>Tiens</w:t>
      </w:r>
      <w:r w:rsidR="00C474C1">
        <w:t xml:space="preserve">, </w:t>
      </w:r>
      <w:r w:rsidR="00C52F4A" w:rsidRPr="00605EB6">
        <w:t>fit-il</w:t>
      </w:r>
      <w:r w:rsidR="00C474C1">
        <w:t xml:space="preserve">, </w:t>
      </w:r>
      <w:r w:rsidR="00C52F4A" w:rsidRPr="00605EB6">
        <w:t>il n</w:t>
      </w:r>
      <w:r w:rsidR="00C474C1">
        <w:t>’</w:t>
      </w:r>
      <w:r w:rsidR="00C52F4A" w:rsidRPr="00605EB6">
        <w:t>y a pas de suscription sur l</w:t>
      </w:r>
      <w:r w:rsidR="00C474C1">
        <w:t>’</w:t>
      </w:r>
      <w:r w:rsidR="00C52F4A" w:rsidRPr="00605EB6">
        <w:t>enveloppe</w:t>
      </w:r>
      <w:r w:rsidR="00C474C1">
        <w:t> : ; M. </w:t>
      </w:r>
      <w:r w:rsidR="00C52F4A" w:rsidRPr="00605EB6">
        <w:t>Jules Cornefer ne s</w:t>
      </w:r>
      <w:r w:rsidR="00C474C1">
        <w:t>’</w:t>
      </w:r>
      <w:r w:rsidR="00C52F4A" w:rsidRPr="00605EB6">
        <w:t>est pas rappelé mon nom</w:t>
      </w:r>
      <w:r w:rsidR="00C474C1">
        <w:t>.</w:t>
      </w:r>
    </w:p>
    <w:p w14:paraId="6E48D67C" w14:textId="77777777" w:rsidR="00C474C1" w:rsidRDefault="00C52F4A" w:rsidP="00C52F4A">
      <w:r w:rsidRPr="00605EB6">
        <w:t>Il ouvrit la lettre et lut</w:t>
      </w:r>
      <w:r w:rsidR="00C474C1">
        <w:t> :</w:t>
      </w:r>
    </w:p>
    <w:p w14:paraId="7CDA8823" w14:textId="466365E5" w:rsidR="00C52F4A" w:rsidRPr="00605EB6" w:rsidRDefault="00C52F4A" w:rsidP="00C52F4A"/>
    <w:p w14:paraId="29189B3F" w14:textId="77777777" w:rsidR="00C474C1" w:rsidRDefault="00C474C1" w:rsidP="00C52F4A">
      <w:r>
        <w:t>« </w:t>
      </w:r>
      <w:r w:rsidR="00C52F4A" w:rsidRPr="00605EB6">
        <w:t>J</w:t>
      </w:r>
      <w:r>
        <w:t>’</w:t>
      </w:r>
      <w:r w:rsidR="00C52F4A" w:rsidRPr="00605EB6">
        <w:t>ai eu raison de notre homme</w:t>
      </w:r>
      <w:r>
        <w:t xml:space="preserve"> ; </w:t>
      </w:r>
      <w:r w:rsidR="00C52F4A" w:rsidRPr="00605EB6">
        <w:t>la somme que je lui ai offerte de votre part a produit l</w:t>
      </w:r>
      <w:r>
        <w:t>’</w:t>
      </w:r>
      <w:r w:rsidR="00C52F4A" w:rsidRPr="00605EB6">
        <w:t>effet que j</w:t>
      </w:r>
      <w:r>
        <w:t>’</w:t>
      </w:r>
      <w:r w:rsidR="00C52F4A" w:rsidRPr="00605EB6">
        <w:t>attendais</w:t>
      </w:r>
      <w:r>
        <w:t xml:space="preserve">. </w:t>
      </w:r>
      <w:r w:rsidR="00C52F4A" w:rsidRPr="00605EB6">
        <w:t>Bref</w:t>
      </w:r>
      <w:r>
        <w:t xml:space="preserve">, </w:t>
      </w:r>
      <w:r w:rsidR="00C52F4A" w:rsidRPr="00605EB6">
        <w:t>c</w:t>
      </w:r>
      <w:r>
        <w:t>’</w:t>
      </w:r>
      <w:r w:rsidR="00C52F4A" w:rsidRPr="00605EB6">
        <w:t>était difficile</w:t>
      </w:r>
      <w:r>
        <w:t xml:space="preserve">, </w:t>
      </w:r>
      <w:r w:rsidR="00C52F4A" w:rsidRPr="00605EB6">
        <w:t>mais l</w:t>
      </w:r>
      <w:r>
        <w:t>’</w:t>
      </w:r>
      <w:r w:rsidR="00C52F4A" w:rsidRPr="00605EB6">
        <w:t>affaire est faite</w:t>
      </w:r>
      <w:r>
        <w:t xml:space="preserve">. </w:t>
      </w:r>
      <w:r w:rsidR="00C52F4A" w:rsidRPr="00605EB6">
        <w:t>Rendez-vous est pris pour cette nuit</w:t>
      </w:r>
      <w:r>
        <w:t xml:space="preserve">, </w:t>
      </w:r>
      <w:r w:rsidR="00C52F4A" w:rsidRPr="00605EB6">
        <w:t>entre onze heures et minuit</w:t>
      </w:r>
      <w:r>
        <w:t xml:space="preserve">. </w:t>
      </w:r>
      <w:r w:rsidR="00C52F4A" w:rsidRPr="00605EB6">
        <w:t>Je vous expliquerai pourquoi l</w:t>
      </w:r>
      <w:r>
        <w:t>’</w:t>
      </w:r>
      <w:r w:rsidR="00C52F4A" w:rsidRPr="00605EB6">
        <w:t>entrevue ne peut pas être remise à demain</w:t>
      </w:r>
      <w:r>
        <w:t>.</w:t>
      </w:r>
    </w:p>
    <w:p w14:paraId="54DBC7CB" w14:textId="77777777" w:rsidR="00C474C1" w:rsidRDefault="00C474C1" w:rsidP="00C52F4A">
      <w:r>
        <w:t>» </w:t>
      </w:r>
      <w:r w:rsidR="00C52F4A" w:rsidRPr="00605EB6">
        <w:t>Après onze heures</w:t>
      </w:r>
      <w:r>
        <w:t xml:space="preserve">, </w:t>
      </w:r>
      <w:r w:rsidR="00C52F4A" w:rsidRPr="00605EB6">
        <w:t>sortez sans bruit de l</w:t>
      </w:r>
      <w:r>
        <w:t>’</w:t>
      </w:r>
      <w:r w:rsidR="00C52F4A" w:rsidRPr="00605EB6">
        <w:t>auberge</w:t>
      </w:r>
      <w:r>
        <w:t xml:space="preserve">, </w:t>
      </w:r>
      <w:r w:rsidR="00C52F4A" w:rsidRPr="00605EB6">
        <w:t>cela vous sera facile</w:t>
      </w:r>
      <w:r>
        <w:t xml:space="preserve">, </w:t>
      </w:r>
      <w:r w:rsidR="00C52F4A" w:rsidRPr="00605EB6">
        <w:t>la porte n</w:t>
      </w:r>
      <w:r>
        <w:t>’</w:t>
      </w:r>
      <w:r w:rsidR="00C52F4A" w:rsidRPr="00605EB6">
        <w:t>étant fermée que par un verrou</w:t>
      </w:r>
      <w:r>
        <w:t xml:space="preserve">. </w:t>
      </w:r>
      <w:r w:rsidR="00C52F4A" w:rsidRPr="00605EB6">
        <w:t>Je vous attendrai sur la place</w:t>
      </w:r>
      <w:r>
        <w:t xml:space="preserve">, </w:t>
      </w:r>
      <w:r w:rsidR="00C52F4A" w:rsidRPr="00605EB6">
        <w:t>près de la fontaine</w:t>
      </w:r>
      <w:r>
        <w:t>.</w:t>
      </w:r>
    </w:p>
    <w:p w14:paraId="5AF46EAF" w14:textId="300898D4" w:rsidR="00C52F4A" w:rsidRPr="00605EB6" w:rsidRDefault="00C474C1" w:rsidP="00C52F4A">
      <w:r>
        <w:lastRenderedPageBreak/>
        <w:t>» </w:t>
      </w:r>
      <w:r w:rsidR="00C52F4A" w:rsidRPr="00605EB6">
        <w:t>N</w:t>
      </w:r>
      <w:r>
        <w:t>’</w:t>
      </w:r>
      <w:r w:rsidR="00C52F4A" w:rsidRPr="00605EB6">
        <w:t>oubliez pas le conseil que je vous ai donné</w:t>
      </w:r>
      <w:r>
        <w:t xml:space="preserve">. </w:t>
      </w:r>
      <w:r w:rsidR="00C52F4A" w:rsidRPr="00605EB6">
        <w:t>Silence et mystère</w:t>
      </w:r>
      <w:r>
        <w:t xml:space="preserve"> ! </w:t>
      </w:r>
      <w:r w:rsidR="00C52F4A" w:rsidRPr="00605EB6">
        <w:t>À ce soir</w:t>
      </w:r>
      <w:r>
        <w:t> ! »</w:t>
      </w:r>
    </w:p>
    <w:p w14:paraId="6E470B82" w14:textId="77777777" w:rsidR="00C52F4A" w:rsidRPr="00605EB6" w:rsidRDefault="00C52F4A" w:rsidP="00C52F4A"/>
    <w:p w14:paraId="432BC9CD" w14:textId="77777777" w:rsidR="00C474C1" w:rsidRDefault="00C52F4A" w:rsidP="00C52F4A">
      <w:r w:rsidRPr="00605EB6">
        <w:t>Au bas de ces lignes d</w:t>
      </w:r>
      <w:r w:rsidR="00C474C1">
        <w:t>’</w:t>
      </w:r>
      <w:r w:rsidRPr="00605EB6">
        <w:t>une écriture grosse</w:t>
      </w:r>
      <w:r w:rsidR="00C474C1">
        <w:t xml:space="preserve">, </w:t>
      </w:r>
      <w:r w:rsidRPr="00605EB6">
        <w:t>tremblée</w:t>
      </w:r>
      <w:r w:rsidR="00C474C1">
        <w:t xml:space="preserve">, </w:t>
      </w:r>
      <w:r w:rsidRPr="00605EB6">
        <w:t>qu</w:t>
      </w:r>
      <w:r w:rsidR="00C474C1">
        <w:t>’</w:t>
      </w:r>
      <w:r w:rsidRPr="00605EB6">
        <w:t>avec un peu d</w:t>
      </w:r>
      <w:r w:rsidR="00C474C1">
        <w:t>’</w:t>
      </w:r>
      <w:r w:rsidRPr="00605EB6">
        <w:t>attention on aurait facilement reconnue contrefaite</w:t>
      </w:r>
      <w:r w:rsidR="00C474C1">
        <w:t xml:space="preserve">, </w:t>
      </w:r>
      <w:r w:rsidRPr="00605EB6">
        <w:t>et dont nous avons cru devoir corriger les fautes d</w:t>
      </w:r>
      <w:r w:rsidR="00C474C1">
        <w:t>’</w:t>
      </w:r>
      <w:r w:rsidRPr="00605EB6">
        <w:t>orthographe</w:t>
      </w:r>
      <w:r w:rsidR="00C474C1">
        <w:t xml:space="preserve">, </w:t>
      </w:r>
      <w:r w:rsidRPr="00605EB6">
        <w:t>s</w:t>
      </w:r>
      <w:r w:rsidR="00C474C1">
        <w:t>’</w:t>
      </w:r>
      <w:r w:rsidRPr="00605EB6">
        <w:t>étalait</w:t>
      </w:r>
      <w:r w:rsidR="00C474C1">
        <w:t xml:space="preserve">, </w:t>
      </w:r>
      <w:r w:rsidRPr="00605EB6">
        <w:t>au milieu d</w:t>
      </w:r>
      <w:r w:rsidR="00C474C1">
        <w:t>’</w:t>
      </w:r>
      <w:r w:rsidRPr="00605EB6">
        <w:t>un superbe parafe</w:t>
      </w:r>
      <w:r w:rsidR="00C474C1">
        <w:t xml:space="preserve">, </w:t>
      </w:r>
      <w:r w:rsidRPr="00605EB6">
        <w:t>le nom de Jules Cornefer</w:t>
      </w:r>
      <w:r w:rsidR="00C474C1">
        <w:t>.</w:t>
      </w:r>
    </w:p>
    <w:p w14:paraId="77D7BB52" w14:textId="77777777" w:rsidR="00C474C1" w:rsidRDefault="00C52F4A" w:rsidP="00C52F4A">
      <w:r w:rsidRPr="00605EB6">
        <w:t>Les yeux fixés sur la lettre</w:t>
      </w:r>
      <w:r w:rsidR="00C474C1">
        <w:t xml:space="preserve">, </w:t>
      </w:r>
      <w:r w:rsidRPr="00605EB6">
        <w:t>Charles Chevry resta un instant pensif</w:t>
      </w:r>
      <w:r w:rsidR="00C474C1">
        <w:t>.</w:t>
      </w:r>
    </w:p>
    <w:p w14:paraId="14592B98" w14:textId="424C3FE8" w:rsidR="00C474C1" w:rsidRDefault="0094609C" w:rsidP="00C52F4A">
      <w:r>
        <w:t>— </w:t>
      </w:r>
      <w:r w:rsidR="00C52F4A" w:rsidRPr="00605EB6">
        <w:t>Singulière heure pour un rendez-vous</w:t>
      </w:r>
      <w:r w:rsidR="00C474C1">
        <w:t xml:space="preserve"> ! </w:t>
      </w:r>
      <w:r w:rsidR="00C52F4A" w:rsidRPr="00605EB6">
        <w:t>murmura-t-il</w:t>
      </w:r>
      <w:r w:rsidR="00C474C1">
        <w:t>.</w:t>
      </w:r>
    </w:p>
    <w:p w14:paraId="1E393B3A" w14:textId="77777777" w:rsidR="00C474C1" w:rsidRDefault="00C52F4A" w:rsidP="00C52F4A">
      <w:r w:rsidRPr="00605EB6">
        <w:t>Puis après un nouveau silence</w:t>
      </w:r>
      <w:r w:rsidR="00C474C1">
        <w:t> :</w:t>
      </w:r>
    </w:p>
    <w:p w14:paraId="2259AFB6" w14:textId="6460A8E2" w:rsidR="00C474C1" w:rsidRDefault="0094609C" w:rsidP="00C52F4A">
      <w:r>
        <w:t>— </w:t>
      </w:r>
      <w:r w:rsidR="00C52F4A" w:rsidRPr="00605EB6">
        <w:t>Enfin</w:t>
      </w:r>
      <w:r w:rsidR="00C474C1">
        <w:t xml:space="preserve">, </w:t>
      </w:r>
      <w:r w:rsidR="00C52F4A" w:rsidRPr="00605EB6">
        <w:t>il y a une raison qu</w:t>
      </w:r>
      <w:r w:rsidR="00C474C1">
        <w:t>’</w:t>
      </w:r>
      <w:r w:rsidR="00C52F4A" w:rsidRPr="00605EB6">
        <w:t>il me fera connaître</w:t>
      </w:r>
      <w:r w:rsidR="00C474C1">
        <w:t>.</w:t>
      </w:r>
    </w:p>
    <w:p w14:paraId="28928581" w14:textId="707E4F5C" w:rsidR="00C474C1" w:rsidRDefault="0094609C" w:rsidP="00C52F4A">
      <w:r>
        <w:t>— </w:t>
      </w:r>
      <w:r w:rsidR="00C52F4A" w:rsidRPr="00605EB6">
        <w:t>Eh bien</w:t>
      </w:r>
      <w:r w:rsidR="00C474C1">
        <w:t xml:space="preserve"> ? </w:t>
      </w:r>
      <w:r w:rsidR="00C52F4A" w:rsidRPr="00605EB6">
        <w:t>fit Zélima qui</w:t>
      </w:r>
      <w:r w:rsidR="00C474C1">
        <w:t xml:space="preserve">, </w:t>
      </w:r>
      <w:r w:rsidR="00C52F4A" w:rsidRPr="00605EB6">
        <w:t>depuis un moment</w:t>
      </w:r>
      <w:r w:rsidR="00C474C1">
        <w:t xml:space="preserve">, </w:t>
      </w:r>
      <w:r w:rsidR="00C52F4A" w:rsidRPr="00605EB6">
        <w:t>l</w:t>
      </w:r>
      <w:r w:rsidR="00C474C1">
        <w:t>’</w:t>
      </w:r>
      <w:r w:rsidR="00C52F4A" w:rsidRPr="00605EB6">
        <w:t>interrogeait du regard</w:t>
      </w:r>
      <w:r w:rsidR="00C474C1">
        <w:t>.</w:t>
      </w:r>
    </w:p>
    <w:p w14:paraId="7A5602B2" w14:textId="77777777" w:rsidR="00C474C1" w:rsidRDefault="00C52F4A" w:rsidP="00C52F4A">
      <w:r w:rsidRPr="00605EB6">
        <w:t>Il revint près d</w:t>
      </w:r>
      <w:r w:rsidR="00C474C1">
        <w:t>’</w:t>
      </w:r>
      <w:r w:rsidRPr="00605EB6">
        <w:t>elle et lui fit la traduction de la lettre</w:t>
      </w:r>
      <w:r w:rsidR="00C474C1">
        <w:t>.</w:t>
      </w:r>
    </w:p>
    <w:p w14:paraId="6574D7BD" w14:textId="6E01C83D" w:rsidR="00C474C1" w:rsidRDefault="0094609C" w:rsidP="00C52F4A">
      <w:r>
        <w:t>— </w:t>
      </w:r>
      <w:r w:rsidR="00C52F4A" w:rsidRPr="00605EB6">
        <w:t>Au milieu de la nuit</w:t>
      </w:r>
      <w:r w:rsidR="00C474C1">
        <w:t xml:space="preserve"> ! </w:t>
      </w:r>
      <w:r w:rsidR="00C52F4A" w:rsidRPr="00605EB6">
        <w:t>s</w:t>
      </w:r>
      <w:r w:rsidR="00C474C1">
        <w:t>’</w:t>
      </w:r>
      <w:r w:rsidR="00C52F4A" w:rsidRPr="00605EB6">
        <w:t>écria-t-elle</w:t>
      </w:r>
      <w:r w:rsidR="00C474C1">
        <w:t xml:space="preserve">, </w:t>
      </w:r>
      <w:r w:rsidR="00C52F4A" w:rsidRPr="00605EB6">
        <w:t>pourquoi</w:t>
      </w:r>
      <w:r w:rsidR="00C474C1">
        <w:t xml:space="preserve">, </w:t>
      </w:r>
      <w:r w:rsidR="00C52F4A" w:rsidRPr="00605EB6">
        <w:t>pourquoi</w:t>
      </w:r>
      <w:r w:rsidR="00C474C1">
        <w:t> ?</w:t>
      </w:r>
    </w:p>
    <w:p w14:paraId="6C22D381" w14:textId="1FC8E8C9" w:rsidR="00C474C1" w:rsidRDefault="0094609C" w:rsidP="00C52F4A">
      <w:r>
        <w:t>— </w:t>
      </w:r>
      <w:r w:rsidR="00C52F4A" w:rsidRPr="00605EB6">
        <w:t>Je l</w:t>
      </w:r>
      <w:r w:rsidR="00C474C1">
        <w:t>’</w:t>
      </w:r>
      <w:r w:rsidR="00C52F4A" w:rsidRPr="00605EB6">
        <w:t>ignore</w:t>
      </w:r>
      <w:r w:rsidR="00C474C1">
        <w:t xml:space="preserve">. </w:t>
      </w:r>
      <w:r w:rsidR="00C52F4A" w:rsidRPr="00605EB6">
        <w:t>Mais il y a une cause</w:t>
      </w:r>
      <w:r w:rsidR="00C474C1">
        <w:t>.</w:t>
      </w:r>
    </w:p>
    <w:p w14:paraId="48B0F635" w14:textId="34BAED7E" w:rsidR="00C474C1" w:rsidRDefault="0094609C" w:rsidP="00C52F4A">
      <w:r>
        <w:t>— </w:t>
      </w:r>
      <w:r w:rsidR="00C52F4A" w:rsidRPr="00605EB6">
        <w:t>Charles</w:t>
      </w:r>
      <w:r w:rsidR="00C474C1">
        <w:t xml:space="preserve">, </w:t>
      </w:r>
      <w:r w:rsidR="00C52F4A" w:rsidRPr="00605EB6">
        <w:t>je n</w:t>
      </w:r>
      <w:r w:rsidR="00C474C1">
        <w:t>’</w:t>
      </w:r>
      <w:r w:rsidR="00C52F4A" w:rsidRPr="00605EB6">
        <w:t>aime pas cela</w:t>
      </w:r>
      <w:r w:rsidR="00C474C1">
        <w:t>.</w:t>
      </w:r>
    </w:p>
    <w:p w14:paraId="495AFA62" w14:textId="62A3C550" w:rsidR="00C474C1" w:rsidRDefault="0094609C" w:rsidP="00C52F4A">
      <w:r>
        <w:t>— </w:t>
      </w:r>
      <w:r w:rsidR="00C52F4A" w:rsidRPr="00605EB6">
        <w:t>J</w:t>
      </w:r>
      <w:r w:rsidR="00C474C1">
        <w:t>’</w:t>
      </w:r>
      <w:r w:rsidR="00C52F4A" w:rsidRPr="00605EB6">
        <w:t>aurais certainement préféré une heure autre que celle-là</w:t>
      </w:r>
      <w:r w:rsidR="00C474C1">
        <w:t>.</w:t>
      </w:r>
    </w:p>
    <w:p w14:paraId="542427D5" w14:textId="7D21C1FF" w:rsidR="00C474C1" w:rsidRDefault="0094609C" w:rsidP="00C52F4A">
      <w:r>
        <w:t>— </w:t>
      </w:r>
      <w:r w:rsidR="00C52F4A" w:rsidRPr="00605EB6">
        <w:t>Alors tu iras</w:t>
      </w:r>
      <w:r w:rsidR="00C474C1">
        <w:t> ?</w:t>
      </w:r>
    </w:p>
    <w:p w14:paraId="7C45692C" w14:textId="420E022A" w:rsidR="00C474C1" w:rsidRDefault="0094609C" w:rsidP="00C52F4A">
      <w:r>
        <w:t>— </w:t>
      </w:r>
      <w:r w:rsidR="00C52F4A" w:rsidRPr="00605EB6">
        <w:t>Il le faut</w:t>
      </w:r>
      <w:r w:rsidR="00C474C1">
        <w:t>.</w:t>
      </w:r>
    </w:p>
    <w:p w14:paraId="01F789EA" w14:textId="77777777" w:rsidR="00C474C1" w:rsidRDefault="00C52F4A" w:rsidP="00C52F4A">
      <w:r w:rsidRPr="00605EB6">
        <w:t>Zélima resta silencieuse</w:t>
      </w:r>
      <w:r w:rsidR="00C474C1">
        <w:t xml:space="preserve">, </w:t>
      </w:r>
      <w:r w:rsidRPr="00605EB6">
        <w:t>les yeux baissés</w:t>
      </w:r>
      <w:r w:rsidR="00C474C1">
        <w:t>.</w:t>
      </w:r>
    </w:p>
    <w:p w14:paraId="15FFC0FD" w14:textId="7A1F3DB5" w:rsidR="00C474C1" w:rsidRDefault="0094609C" w:rsidP="00C52F4A">
      <w:r>
        <w:lastRenderedPageBreak/>
        <w:t>— </w:t>
      </w:r>
      <w:r w:rsidR="00C52F4A" w:rsidRPr="00605EB6">
        <w:t>Il s</w:t>
      </w:r>
      <w:r w:rsidR="00C474C1">
        <w:t>’</w:t>
      </w:r>
      <w:r w:rsidR="00C52F4A" w:rsidRPr="00605EB6">
        <w:t xml:space="preserve">agit de </w:t>
      </w:r>
      <w:r w:rsidR="009A0CB4" w:rsidRPr="009A0CB4">
        <w:t>M</w:t>
      </w:r>
      <w:r w:rsidR="009A0CB4" w:rsidRPr="009A0CB4">
        <w:rPr>
          <w:vertAlign w:val="superscript"/>
        </w:rPr>
        <w:t>me</w:t>
      </w:r>
      <w:r w:rsidR="00C474C1">
        <w:t> </w:t>
      </w:r>
      <w:r w:rsidR="00C52F4A" w:rsidRPr="00605EB6">
        <w:t>la marquise et de son enfant</w:t>
      </w:r>
      <w:r w:rsidR="00C474C1">
        <w:t xml:space="preserve">, </w:t>
      </w:r>
      <w:r w:rsidR="00C52F4A" w:rsidRPr="00605EB6">
        <w:t>reprit Charles Chevry</w:t>
      </w:r>
      <w:r w:rsidR="00C474C1">
        <w:t xml:space="preserve"> ; </w:t>
      </w:r>
      <w:r w:rsidR="00C52F4A" w:rsidRPr="00605EB6">
        <w:t>rien ne doit me coûter dans l</w:t>
      </w:r>
      <w:r w:rsidR="00C474C1">
        <w:t>’</w:t>
      </w:r>
      <w:r w:rsidR="00C52F4A" w:rsidRPr="00605EB6">
        <w:t>accomplissement du devoir que je me suis imposé</w:t>
      </w:r>
      <w:r w:rsidR="00C474C1">
        <w:t xml:space="preserve"> ; </w:t>
      </w:r>
      <w:r w:rsidR="00C52F4A" w:rsidRPr="00605EB6">
        <w:t>et puis</w:t>
      </w:r>
      <w:r w:rsidR="00C474C1">
        <w:t xml:space="preserve">, </w:t>
      </w:r>
      <w:r w:rsidR="00C52F4A" w:rsidRPr="00605EB6">
        <w:t>ma chère Zélima</w:t>
      </w:r>
      <w:r w:rsidR="00C474C1">
        <w:t xml:space="preserve">, </w:t>
      </w:r>
      <w:r w:rsidR="00C52F4A" w:rsidRPr="00605EB6">
        <w:t>tu me l</w:t>
      </w:r>
      <w:r w:rsidR="00C474C1">
        <w:t>’</w:t>
      </w:r>
      <w:r w:rsidR="00C52F4A" w:rsidRPr="00605EB6">
        <w:t>as dit toi-même</w:t>
      </w:r>
      <w:r w:rsidR="00C474C1">
        <w:t xml:space="preserve">, </w:t>
      </w:r>
      <w:r w:rsidR="00C52F4A" w:rsidRPr="00605EB6">
        <w:t>nous n</w:t>
      </w:r>
      <w:r w:rsidR="00C474C1">
        <w:t>’</w:t>
      </w:r>
      <w:r w:rsidR="00C52F4A" w:rsidRPr="00605EB6">
        <w:t>avons pas le droit de perdre une journée</w:t>
      </w:r>
      <w:r w:rsidR="00C474C1">
        <w:t xml:space="preserve">, </w:t>
      </w:r>
      <w:r w:rsidR="00C52F4A" w:rsidRPr="00605EB6">
        <w:t>pas même une heure</w:t>
      </w:r>
      <w:r w:rsidR="00C474C1">
        <w:t>.</w:t>
      </w:r>
    </w:p>
    <w:p w14:paraId="5A374426" w14:textId="646CFF79" w:rsidR="00C474C1" w:rsidRDefault="0094609C" w:rsidP="00C52F4A">
      <w:r>
        <w:t>— </w:t>
      </w:r>
      <w:r w:rsidR="00C52F4A" w:rsidRPr="00605EB6">
        <w:t>C</w:t>
      </w:r>
      <w:r w:rsidR="00C474C1">
        <w:t>’</w:t>
      </w:r>
      <w:r w:rsidR="00C52F4A" w:rsidRPr="00605EB6">
        <w:t>est vrai</w:t>
      </w:r>
      <w:r w:rsidR="00C474C1">
        <w:t xml:space="preserve">, </w:t>
      </w:r>
      <w:r w:rsidR="00C52F4A" w:rsidRPr="00605EB6">
        <w:t>Charles</w:t>
      </w:r>
      <w:r w:rsidR="00C474C1">
        <w:t xml:space="preserve">, </w:t>
      </w:r>
      <w:r w:rsidR="00C52F4A" w:rsidRPr="00605EB6">
        <w:t>j</w:t>
      </w:r>
      <w:r w:rsidR="00C474C1">
        <w:t>’</w:t>
      </w:r>
      <w:r w:rsidR="00C52F4A" w:rsidRPr="00605EB6">
        <w:t>ai dit cela</w:t>
      </w:r>
      <w:r w:rsidR="00C474C1">
        <w:t>.</w:t>
      </w:r>
    </w:p>
    <w:p w14:paraId="10502C4A" w14:textId="258DBB5B" w:rsidR="00C474C1" w:rsidRDefault="0094609C" w:rsidP="00C52F4A">
      <w:r>
        <w:t>— </w:t>
      </w:r>
      <w:r w:rsidR="00C52F4A" w:rsidRPr="00605EB6">
        <w:t>Eh bien</w:t>
      </w:r>
      <w:r w:rsidR="00C474C1">
        <w:t xml:space="preserve">, </w:t>
      </w:r>
      <w:r w:rsidR="00C52F4A" w:rsidRPr="00605EB6">
        <w:t>voilà pourquoi</w:t>
      </w:r>
      <w:r w:rsidR="00C474C1">
        <w:t xml:space="preserve">, </w:t>
      </w:r>
      <w:r w:rsidR="00C52F4A" w:rsidRPr="00605EB6">
        <w:t>si étrange que me paraisse l</w:t>
      </w:r>
      <w:r w:rsidR="00C474C1">
        <w:t>’</w:t>
      </w:r>
      <w:r w:rsidR="00C52F4A" w:rsidRPr="00605EB6">
        <w:t>heure choisie</w:t>
      </w:r>
      <w:r w:rsidR="00C474C1">
        <w:t xml:space="preserve">, </w:t>
      </w:r>
      <w:r w:rsidR="00C52F4A" w:rsidRPr="00605EB6">
        <w:t>j</w:t>
      </w:r>
      <w:r w:rsidR="00C474C1">
        <w:t>’</w:t>
      </w:r>
      <w:r w:rsidR="00C52F4A" w:rsidRPr="00605EB6">
        <w:t>irai cette nuit trouver l</w:t>
      </w:r>
      <w:r w:rsidR="00C474C1">
        <w:t>’</w:t>
      </w:r>
      <w:r w:rsidR="00C52F4A" w:rsidRPr="00605EB6">
        <w:t>homme du château en qui j</w:t>
      </w:r>
      <w:r w:rsidR="00C474C1">
        <w:t>’</w:t>
      </w:r>
      <w:r w:rsidR="00C52F4A" w:rsidRPr="00605EB6">
        <w:t>ai mis tout mon espoir</w:t>
      </w:r>
      <w:r w:rsidR="00C474C1">
        <w:t>.</w:t>
      </w:r>
    </w:p>
    <w:p w14:paraId="4E7A0579" w14:textId="033D2E62" w:rsidR="00C474C1" w:rsidRDefault="0094609C" w:rsidP="00C52F4A">
      <w:r>
        <w:t>— </w:t>
      </w:r>
      <w:r w:rsidR="00C52F4A" w:rsidRPr="00605EB6">
        <w:t>C</w:t>
      </w:r>
      <w:r w:rsidR="00C474C1">
        <w:t>’</w:t>
      </w:r>
      <w:r w:rsidR="00C52F4A" w:rsidRPr="00605EB6">
        <w:t>est bien</w:t>
      </w:r>
      <w:r w:rsidR="00C474C1">
        <w:t xml:space="preserve">, </w:t>
      </w:r>
      <w:r w:rsidR="00C52F4A" w:rsidRPr="00605EB6">
        <w:t>mon Charles</w:t>
      </w:r>
      <w:r w:rsidR="00C474C1">
        <w:t xml:space="preserve">, </w:t>
      </w:r>
      <w:r w:rsidR="00C52F4A" w:rsidRPr="00605EB6">
        <w:t>je ne dis plus rien</w:t>
      </w:r>
      <w:r w:rsidR="00C474C1">
        <w:t>.</w:t>
      </w:r>
    </w:p>
    <w:p w14:paraId="7D1680D0" w14:textId="0AD99B48" w:rsidR="00C474C1" w:rsidRDefault="0094609C" w:rsidP="00C52F4A">
      <w:r>
        <w:t>— </w:t>
      </w:r>
      <w:r w:rsidR="00C52F4A" w:rsidRPr="00605EB6">
        <w:t>Maintenant</w:t>
      </w:r>
      <w:r w:rsidR="00C474C1">
        <w:t xml:space="preserve">, </w:t>
      </w:r>
      <w:r w:rsidR="00C52F4A" w:rsidRPr="00605EB6">
        <w:t>si tu le veux</w:t>
      </w:r>
      <w:r w:rsidR="00C474C1">
        <w:t xml:space="preserve">, </w:t>
      </w:r>
      <w:r w:rsidR="00C52F4A" w:rsidRPr="00605EB6">
        <w:t>nous souperons</w:t>
      </w:r>
      <w:r w:rsidR="00C474C1">
        <w:t>.</w:t>
      </w:r>
    </w:p>
    <w:p w14:paraId="5AE21A09" w14:textId="42511FD5" w:rsidR="00C474C1" w:rsidRDefault="0094609C" w:rsidP="00C52F4A">
      <w:r>
        <w:t>— </w:t>
      </w:r>
      <w:r w:rsidR="00C52F4A" w:rsidRPr="00605EB6">
        <w:t>Je n</w:t>
      </w:r>
      <w:r w:rsidR="00C474C1">
        <w:t>’</w:t>
      </w:r>
      <w:r w:rsidR="00C52F4A" w:rsidRPr="00605EB6">
        <w:t>ai pas faim</w:t>
      </w:r>
      <w:r w:rsidR="00C474C1">
        <w:t xml:space="preserve"> ; </w:t>
      </w:r>
      <w:r w:rsidR="00C52F4A" w:rsidRPr="00605EB6">
        <w:t>mais je mangerai un peu pour te tenir compagnie</w:t>
      </w:r>
      <w:r w:rsidR="00C474C1">
        <w:t>.</w:t>
      </w:r>
    </w:p>
    <w:p w14:paraId="3CABB081" w14:textId="3505EB35" w:rsidR="00C474C1" w:rsidRDefault="0094609C" w:rsidP="00C52F4A">
      <w:r>
        <w:t>— </w:t>
      </w:r>
      <w:r w:rsidR="00C52F4A" w:rsidRPr="00605EB6">
        <w:t>Inutile de te lever</w:t>
      </w:r>
      <w:r w:rsidR="00C474C1">
        <w:t xml:space="preserve"> ; </w:t>
      </w:r>
      <w:r w:rsidR="00C52F4A" w:rsidRPr="00605EB6">
        <w:t>je vais approcher la table près du lit</w:t>
      </w:r>
      <w:r w:rsidR="00C474C1">
        <w:t>.</w:t>
      </w:r>
    </w:p>
    <w:p w14:paraId="6F475E1F" w14:textId="5C943003" w:rsidR="00C474C1" w:rsidRDefault="0094609C" w:rsidP="00C52F4A">
      <w:r>
        <w:t>— </w:t>
      </w:r>
      <w:r w:rsidR="00C52F4A" w:rsidRPr="00605EB6">
        <w:t>Comme tu voudras</w:t>
      </w:r>
      <w:r w:rsidR="00C474C1">
        <w:t>.</w:t>
      </w:r>
    </w:p>
    <w:p w14:paraId="3F85D0A3" w14:textId="77777777" w:rsidR="00C474C1" w:rsidRDefault="00C52F4A" w:rsidP="00C52F4A">
      <w:r w:rsidRPr="00605EB6">
        <w:t>Marie-Rose appelée monta le souper des voyageurs</w:t>
      </w:r>
      <w:r w:rsidR="00C474C1">
        <w:t>.</w:t>
      </w:r>
    </w:p>
    <w:p w14:paraId="09FFC205" w14:textId="1FF2C53F" w:rsidR="00C52F4A" w:rsidRPr="00605EB6" w:rsidRDefault="00C52F4A" w:rsidP="00C474C1">
      <w:pPr>
        <w:pStyle w:val="Titre2"/>
      </w:pPr>
      <w:bookmarkStart w:id="8" w:name="_Toc197617854"/>
      <w:r w:rsidRPr="00605EB6">
        <w:lastRenderedPageBreak/>
        <w:t>IV</w:t>
      </w:r>
      <w:bookmarkEnd w:id="8"/>
    </w:p>
    <w:p w14:paraId="5A0F868C" w14:textId="77777777" w:rsidR="00C474C1" w:rsidRDefault="00C52F4A" w:rsidP="00C52F4A">
      <w:r w:rsidRPr="00605EB6">
        <w:t>Onze heures sonnèrent à l</w:t>
      </w:r>
      <w:r w:rsidR="00C474C1">
        <w:t>’</w:t>
      </w:r>
      <w:r w:rsidRPr="00605EB6">
        <w:t>horloge de la paroisse</w:t>
      </w:r>
      <w:r w:rsidR="00C474C1">
        <w:t xml:space="preserve">. </w:t>
      </w:r>
      <w:r w:rsidRPr="00605EB6">
        <w:t>Au loin</w:t>
      </w:r>
      <w:r w:rsidR="00C474C1">
        <w:t xml:space="preserve">, </w:t>
      </w:r>
      <w:r w:rsidRPr="00605EB6">
        <w:t>on entendait le hurlement d</w:t>
      </w:r>
      <w:r w:rsidR="00C474C1">
        <w:t>’</w:t>
      </w:r>
      <w:r w:rsidRPr="00605EB6">
        <w:t>un chien de garde</w:t>
      </w:r>
      <w:r w:rsidR="00C474C1">
        <w:t xml:space="preserve">. </w:t>
      </w:r>
      <w:r w:rsidRPr="00605EB6">
        <w:t>Depuis plus d</w:t>
      </w:r>
      <w:r w:rsidR="00C474C1">
        <w:t>’</w:t>
      </w:r>
      <w:r w:rsidRPr="00605EB6">
        <w:t>une heure l</w:t>
      </w:r>
      <w:r w:rsidR="00C474C1">
        <w:t>’</w:t>
      </w:r>
      <w:r w:rsidRPr="00605EB6">
        <w:t>aubergiste et sa femme dormaient</w:t>
      </w:r>
      <w:r w:rsidR="00C474C1">
        <w:t xml:space="preserve">. </w:t>
      </w:r>
      <w:r w:rsidRPr="00605EB6">
        <w:t>Dans la chambre voisine</w:t>
      </w:r>
      <w:r w:rsidR="00C474C1">
        <w:t xml:space="preserve">, </w:t>
      </w:r>
      <w:r w:rsidRPr="00605EB6">
        <w:t>le troisième voyageur</w:t>
      </w:r>
      <w:r w:rsidR="00C474C1">
        <w:t xml:space="preserve">, </w:t>
      </w:r>
      <w:r w:rsidRPr="00605EB6">
        <w:t>l</w:t>
      </w:r>
      <w:r w:rsidR="00C474C1">
        <w:t>’</w:t>
      </w:r>
      <w:r w:rsidRPr="00605EB6">
        <w:t>homme décoré</w:t>
      </w:r>
      <w:r w:rsidR="00C474C1">
        <w:t xml:space="preserve">, </w:t>
      </w:r>
      <w:r w:rsidRPr="00605EB6">
        <w:t>dont la dame Marie-Rose avait parlé à Charles Chevry</w:t>
      </w:r>
      <w:r w:rsidR="00C474C1">
        <w:t xml:space="preserve">, </w:t>
      </w:r>
      <w:r w:rsidRPr="00605EB6">
        <w:t>dormait aussi</w:t>
      </w:r>
      <w:r w:rsidR="00C474C1">
        <w:t xml:space="preserve"> ; </w:t>
      </w:r>
      <w:r w:rsidRPr="00605EB6">
        <w:t>les deux chambres n</w:t>
      </w:r>
      <w:r w:rsidR="00C474C1">
        <w:t>’</w:t>
      </w:r>
      <w:r w:rsidRPr="00605EB6">
        <w:t>étant séparées que par une mince cloison</w:t>
      </w:r>
      <w:r w:rsidR="00C474C1">
        <w:t xml:space="preserve">, </w:t>
      </w:r>
      <w:r w:rsidRPr="00605EB6">
        <w:t>on l</w:t>
      </w:r>
      <w:r w:rsidR="00C474C1">
        <w:t>’</w:t>
      </w:r>
      <w:r w:rsidRPr="00605EB6">
        <w:t>entendait ronfler</w:t>
      </w:r>
      <w:r w:rsidR="00C474C1">
        <w:t>.</w:t>
      </w:r>
    </w:p>
    <w:p w14:paraId="26940A53" w14:textId="77777777" w:rsidR="00C474C1" w:rsidRDefault="00C52F4A" w:rsidP="00C52F4A">
      <w:r w:rsidRPr="00605EB6">
        <w:t>Zélima</w:t>
      </w:r>
      <w:r w:rsidR="00C474C1">
        <w:t xml:space="preserve">, </w:t>
      </w:r>
      <w:r w:rsidRPr="00605EB6">
        <w:t>assise sur le lit</w:t>
      </w:r>
      <w:r w:rsidR="00C474C1">
        <w:t xml:space="preserve">, </w:t>
      </w:r>
      <w:r w:rsidRPr="00605EB6">
        <w:t>avait ses jolis bras demi nus</w:t>
      </w:r>
      <w:r w:rsidR="00C474C1">
        <w:t xml:space="preserve">, </w:t>
      </w:r>
      <w:r w:rsidRPr="00605EB6">
        <w:t>estompés d</w:t>
      </w:r>
      <w:r w:rsidR="00C474C1">
        <w:t>’</w:t>
      </w:r>
      <w:r w:rsidRPr="00605EB6">
        <w:t>un fin duvet</w:t>
      </w:r>
      <w:r w:rsidR="00C474C1">
        <w:t xml:space="preserve">, </w:t>
      </w:r>
      <w:r w:rsidRPr="00605EB6">
        <w:t>autour du cou de son mari prêt à partir</w:t>
      </w:r>
      <w:r w:rsidR="00C474C1">
        <w:t>.</w:t>
      </w:r>
    </w:p>
    <w:p w14:paraId="3CDC8338" w14:textId="50110864" w:rsidR="00C474C1" w:rsidRDefault="0094609C" w:rsidP="00C52F4A">
      <w:r>
        <w:t>— </w:t>
      </w:r>
      <w:r w:rsidR="00C52F4A" w:rsidRPr="00605EB6">
        <w:t>Charles</w:t>
      </w:r>
      <w:r w:rsidR="00C474C1">
        <w:t xml:space="preserve">, </w:t>
      </w:r>
      <w:r w:rsidR="00C52F4A" w:rsidRPr="00605EB6">
        <w:t>tu ne seras pas longtemps</w:t>
      </w:r>
      <w:r w:rsidR="00C474C1">
        <w:t xml:space="preserve">, </w:t>
      </w:r>
      <w:r w:rsidR="00C52F4A" w:rsidRPr="00605EB6">
        <w:t>tu me le promets</w:t>
      </w:r>
      <w:r w:rsidR="00C474C1">
        <w:t> ?</w:t>
      </w:r>
    </w:p>
    <w:p w14:paraId="68B741D3" w14:textId="7F663BD7" w:rsidR="00C474C1" w:rsidRDefault="0094609C" w:rsidP="00C52F4A">
      <w:r>
        <w:t>— </w:t>
      </w:r>
      <w:r w:rsidR="00C52F4A" w:rsidRPr="00605EB6">
        <w:t>Je reviendrai près de toi le plus vite possible</w:t>
      </w:r>
      <w:r w:rsidR="00C474C1">
        <w:t>.</w:t>
      </w:r>
    </w:p>
    <w:p w14:paraId="1B7C94D2" w14:textId="359B1F9B" w:rsidR="00C474C1" w:rsidRDefault="0094609C" w:rsidP="00C52F4A">
      <w:r>
        <w:t>— </w:t>
      </w:r>
      <w:r w:rsidR="00C52F4A" w:rsidRPr="00605EB6">
        <w:t>Je ne dormirai pas</w:t>
      </w:r>
      <w:r w:rsidR="00C474C1">
        <w:t>.</w:t>
      </w:r>
    </w:p>
    <w:p w14:paraId="03753AD4" w14:textId="0B9E2EFA" w:rsidR="00C474C1" w:rsidRDefault="0094609C" w:rsidP="00C52F4A">
      <w:r>
        <w:t>— </w:t>
      </w:r>
      <w:r w:rsidR="00C52F4A" w:rsidRPr="00605EB6">
        <w:t>Il faut dormir</w:t>
      </w:r>
      <w:r w:rsidR="00C474C1">
        <w:t xml:space="preserve">, </w:t>
      </w:r>
      <w:r w:rsidR="00C52F4A" w:rsidRPr="00605EB6">
        <w:t>au contraire</w:t>
      </w:r>
      <w:r w:rsidR="00C474C1">
        <w:t xml:space="preserve"> ; </w:t>
      </w:r>
      <w:r w:rsidR="00C52F4A" w:rsidRPr="00605EB6">
        <w:t>comme cela tu ne t</w:t>
      </w:r>
      <w:r w:rsidR="00C474C1">
        <w:t>’</w:t>
      </w:r>
      <w:r w:rsidR="00C52F4A" w:rsidRPr="00605EB6">
        <w:t>apercevras point de la longueur de mon absence</w:t>
      </w:r>
      <w:r w:rsidR="00C474C1">
        <w:t>.</w:t>
      </w:r>
    </w:p>
    <w:p w14:paraId="19E5F8A0" w14:textId="3B059186" w:rsidR="00C474C1" w:rsidRDefault="0094609C" w:rsidP="00C52F4A">
      <w:r>
        <w:t>— </w:t>
      </w:r>
      <w:r w:rsidR="00C52F4A" w:rsidRPr="00605EB6">
        <w:t>Non</w:t>
      </w:r>
      <w:r w:rsidR="00C474C1">
        <w:t xml:space="preserve">, </w:t>
      </w:r>
      <w:r w:rsidR="00C52F4A" w:rsidRPr="00605EB6">
        <w:t>j</w:t>
      </w:r>
      <w:r w:rsidR="00C474C1">
        <w:t>’</w:t>
      </w:r>
      <w:r w:rsidR="00C52F4A" w:rsidRPr="00605EB6">
        <w:t>ai là</w:t>
      </w:r>
      <w:r w:rsidR="00C474C1">
        <w:t xml:space="preserve">, </w:t>
      </w:r>
      <w:r w:rsidR="00C52F4A" w:rsidRPr="00605EB6">
        <w:t>dans ma tête</w:t>
      </w:r>
      <w:r w:rsidR="00C474C1">
        <w:t xml:space="preserve">, </w:t>
      </w:r>
      <w:r w:rsidR="00C52F4A" w:rsidRPr="00605EB6">
        <w:t>trop de choses</w:t>
      </w:r>
      <w:r w:rsidR="00C474C1">
        <w:t xml:space="preserve"> ; </w:t>
      </w:r>
      <w:r w:rsidR="00C52F4A" w:rsidRPr="00605EB6">
        <w:t>je ne dormirai pas</w:t>
      </w:r>
      <w:r w:rsidR="00C474C1">
        <w:t xml:space="preserve">, </w:t>
      </w:r>
      <w:r w:rsidR="00C52F4A" w:rsidRPr="00605EB6">
        <w:t>Charles</w:t>
      </w:r>
      <w:r w:rsidR="00C474C1">
        <w:t xml:space="preserve"> ; </w:t>
      </w:r>
      <w:r w:rsidR="00C52F4A" w:rsidRPr="00605EB6">
        <w:t>mon Charles</w:t>
      </w:r>
      <w:r w:rsidR="00C474C1">
        <w:t xml:space="preserve">, </w:t>
      </w:r>
      <w:r w:rsidR="00C52F4A" w:rsidRPr="00605EB6">
        <w:t>prends garde qu</w:t>
      </w:r>
      <w:r w:rsidR="00C474C1">
        <w:t>’</w:t>
      </w:r>
      <w:r w:rsidR="00C52F4A" w:rsidRPr="00605EB6">
        <w:t>il ne t</w:t>
      </w:r>
      <w:r w:rsidR="00C474C1">
        <w:t>’</w:t>
      </w:r>
      <w:r w:rsidR="00C52F4A" w:rsidRPr="00605EB6">
        <w:t>arrive rien</w:t>
      </w:r>
      <w:r w:rsidR="00C474C1">
        <w:t>.</w:t>
      </w:r>
    </w:p>
    <w:p w14:paraId="0FFD28E9" w14:textId="26EC8945" w:rsidR="00C474C1" w:rsidRDefault="0094609C" w:rsidP="00C52F4A">
      <w:r>
        <w:t>— </w:t>
      </w:r>
      <w:r w:rsidR="00C52F4A" w:rsidRPr="00605EB6">
        <w:t>Enfant</w:t>
      </w:r>
      <w:r w:rsidR="00C474C1">
        <w:t xml:space="preserve">, </w:t>
      </w:r>
      <w:r w:rsidR="00C52F4A" w:rsidRPr="00605EB6">
        <w:t>que veux-tu qu</w:t>
      </w:r>
      <w:r w:rsidR="00C474C1">
        <w:t>’</w:t>
      </w:r>
      <w:r w:rsidR="00C52F4A" w:rsidRPr="00605EB6">
        <w:t>il m</w:t>
      </w:r>
      <w:r w:rsidR="00C474C1">
        <w:t>’</w:t>
      </w:r>
      <w:r w:rsidR="00C52F4A" w:rsidRPr="00605EB6">
        <w:t>arrive</w:t>
      </w:r>
      <w:r w:rsidR="00C474C1">
        <w:t> ?</w:t>
      </w:r>
    </w:p>
    <w:p w14:paraId="5C939D1A" w14:textId="7DFFCD97" w:rsidR="00C474C1" w:rsidRDefault="0094609C" w:rsidP="00C52F4A">
      <w:r>
        <w:t>— </w:t>
      </w:r>
      <w:r w:rsidR="00C52F4A" w:rsidRPr="00605EB6">
        <w:t>Je ne sais pas</w:t>
      </w:r>
      <w:r w:rsidR="00C474C1">
        <w:t xml:space="preserve">, </w:t>
      </w:r>
      <w:r w:rsidR="00C52F4A" w:rsidRPr="00605EB6">
        <w:t>mais je suis inquiète</w:t>
      </w:r>
      <w:r w:rsidR="00C474C1">
        <w:t>.</w:t>
      </w:r>
    </w:p>
    <w:p w14:paraId="39CC7066" w14:textId="66E8EBF3" w:rsidR="00C474C1" w:rsidRDefault="0094609C" w:rsidP="00C52F4A">
      <w:r>
        <w:t>— </w:t>
      </w:r>
      <w:r w:rsidR="00C52F4A" w:rsidRPr="00605EB6">
        <w:t>Calme-toi</w:t>
      </w:r>
      <w:r w:rsidR="00C474C1">
        <w:t xml:space="preserve">, </w:t>
      </w:r>
      <w:r w:rsidR="00C52F4A" w:rsidRPr="00605EB6">
        <w:t>ma chérie</w:t>
      </w:r>
      <w:r w:rsidR="00C474C1">
        <w:t xml:space="preserve">, </w:t>
      </w:r>
      <w:r w:rsidR="00C52F4A" w:rsidRPr="00605EB6">
        <w:t>chasse ton inquiétude</w:t>
      </w:r>
      <w:r w:rsidR="00C474C1">
        <w:t xml:space="preserve">, </w:t>
      </w:r>
      <w:r w:rsidR="00C52F4A" w:rsidRPr="00605EB6">
        <w:t>sois gaie</w:t>
      </w:r>
      <w:r w:rsidR="00C474C1">
        <w:t xml:space="preserve"> : </w:t>
      </w:r>
      <w:r w:rsidR="00C52F4A" w:rsidRPr="00605EB6">
        <w:t>à mon retour</w:t>
      </w:r>
      <w:r w:rsidR="00C474C1">
        <w:t xml:space="preserve">, </w:t>
      </w:r>
      <w:r w:rsidR="00C52F4A" w:rsidRPr="00605EB6">
        <w:t>je t</w:t>
      </w:r>
      <w:r w:rsidR="00C474C1">
        <w:t>’</w:t>
      </w:r>
      <w:r w:rsidR="00C52F4A" w:rsidRPr="00605EB6">
        <w:t>apporterai une bonne nouvelle</w:t>
      </w:r>
      <w:r w:rsidR="00C474C1">
        <w:t>.</w:t>
      </w:r>
    </w:p>
    <w:p w14:paraId="027C234C" w14:textId="66E0FFDD" w:rsidR="00C474C1" w:rsidRDefault="0094609C" w:rsidP="00C52F4A">
      <w:r>
        <w:t>— </w:t>
      </w:r>
      <w:r w:rsidR="00C52F4A" w:rsidRPr="00605EB6">
        <w:t>Charles</w:t>
      </w:r>
      <w:r w:rsidR="00C474C1">
        <w:t xml:space="preserve">, </w:t>
      </w:r>
      <w:r w:rsidR="00C52F4A" w:rsidRPr="00605EB6">
        <w:t>pourquoi donc ce vilain chien hurle-t-il ainsi</w:t>
      </w:r>
      <w:r w:rsidR="00C474C1">
        <w:t> ?</w:t>
      </w:r>
    </w:p>
    <w:p w14:paraId="3CC27115" w14:textId="774E096F" w:rsidR="00C474C1" w:rsidRDefault="0094609C" w:rsidP="00C52F4A">
      <w:r>
        <w:t>— </w:t>
      </w:r>
      <w:r w:rsidR="00C52F4A" w:rsidRPr="00605EB6">
        <w:t>Je l</w:t>
      </w:r>
      <w:r w:rsidR="00C474C1">
        <w:t>’</w:t>
      </w:r>
      <w:r w:rsidR="00C52F4A" w:rsidRPr="00605EB6">
        <w:t>ignore</w:t>
      </w:r>
      <w:r w:rsidR="00C474C1">
        <w:t xml:space="preserve">. </w:t>
      </w:r>
      <w:r w:rsidR="00C52F4A" w:rsidRPr="00605EB6">
        <w:t>On l</w:t>
      </w:r>
      <w:r w:rsidR="00C474C1">
        <w:t>’</w:t>
      </w:r>
      <w:r w:rsidR="00C52F4A" w:rsidRPr="00605EB6">
        <w:t>a probablement mis à l</w:t>
      </w:r>
      <w:r w:rsidR="00C474C1">
        <w:t>’</w:t>
      </w:r>
      <w:r w:rsidR="00C52F4A" w:rsidRPr="00605EB6">
        <w:t>attache et il n</w:t>
      </w:r>
      <w:r w:rsidR="00C474C1">
        <w:t>’</w:t>
      </w:r>
      <w:r w:rsidR="00C52F4A" w:rsidRPr="00605EB6">
        <w:t>est pas content</w:t>
      </w:r>
      <w:r w:rsidR="00C474C1">
        <w:t>.</w:t>
      </w:r>
    </w:p>
    <w:p w14:paraId="5DAA0E40" w14:textId="57B33C34" w:rsidR="00C474C1" w:rsidRDefault="0094609C" w:rsidP="00C52F4A">
      <w:r>
        <w:lastRenderedPageBreak/>
        <w:t>— </w:t>
      </w:r>
      <w:r w:rsidR="00C52F4A" w:rsidRPr="00605EB6">
        <w:t>Ses cris sont lugubres</w:t>
      </w:r>
      <w:r w:rsidR="00C474C1">
        <w:t>.</w:t>
      </w:r>
    </w:p>
    <w:p w14:paraId="53EE9FF4" w14:textId="781D040A" w:rsidR="00C474C1" w:rsidRDefault="0094609C" w:rsidP="00C52F4A">
      <w:r>
        <w:t>— </w:t>
      </w:r>
      <w:r w:rsidR="00C52F4A" w:rsidRPr="00605EB6">
        <w:t>Allons</w:t>
      </w:r>
      <w:r w:rsidR="00C474C1">
        <w:t xml:space="preserve">, </w:t>
      </w:r>
      <w:r w:rsidR="00C52F4A" w:rsidRPr="00605EB6">
        <w:t>ne fais pas attention à cela</w:t>
      </w:r>
      <w:r w:rsidR="00C474C1">
        <w:t xml:space="preserve">. </w:t>
      </w:r>
      <w:r w:rsidR="00C52F4A" w:rsidRPr="00605EB6">
        <w:t>Onze heures sont sonnées</w:t>
      </w:r>
      <w:r w:rsidR="00C474C1">
        <w:t xml:space="preserve">, </w:t>
      </w:r>
      <w:r w:rsidR="00C52F4A" w:rsidRPr="00605EB6">
        <w:t>je te quitte</w:t>
      </w:r>
      <w:r w:rsidR="00C474C1">
        <w:t>.</w:t>
      </w:r>
    </w:p>
    <w:p w14:paraId="03E5E0DC" w14:textId="49D9AF03" w:rsidR="00C474C1" w:rsidRDefault="0094609C" w:rsidP="00C52F4A">
      <w:r>
        <w:t>— </w:t>
      </w:r>
      <w:r w:rsidR="00C52F4A" w:rsidRPr="00605EB6">
        <w:t>Tu m</w:t>
      </w:r>
      <w:r w:rsidR="00C474C1">
        <w:t>’</w:t>
      </w:r>
      <w:r w:rsidR="00C52F4A" w:rsidRPr="00605EB6">
        <w:t>as promis de revenir bientôt</w:t>
      </w:r>
      <w:r w:rsidR="00C474C1">
        <w:t>.</w:t>
      </w:r>
    </w:p>
    <w:p w14:paraId="29340B3E" w14:textId="2DA68566" w:rsidR="00C474C1" w:rsidRDefault="0094609C" w:rsidP="00C52F4A">
      <w:r>
        <w:t>— </w:t>
      </w:r>
      <w:r w:rsidR="00C52F4A" w:rsidRPr="00605EB6">
        <w:t>Oui</w:t>
      </w:r>
      <w:r w:rsidR="00C474C1">
        <w:t>.</w:t>
      </w:r>
    </w:p>
    <w:p w14:paraId="363A3B4E" w14:textId="2226E39A" w:rsidR="00C474C1" w:rsidRDefault="0094609C" w:rsidP="00C52F4A">
      <w:r>
        <w:t>— </w:t>
      </w:r>
      <w:r w:rsidR="00C52F4A" w:rsidRPr="00605EB6">
        <w:t>Tu sais que je ne dormirai pas</w:t>
      </w:r>
      <w:r w:rsidR="00C474C1">
        <w:t>.</w:t>
      </w:r>
    </w:p>
    <w:p w14:paraId="2A06AFF5" w14:textId="2BDF0EB9" w:rsidR="00C474C1" w:rsidRDefault="0094609C" w:rsidP="00C52F4A">
      <w:r>
        <w:t>— </w:t>
      </w:r>
      <w:r w:rsidR="00C52F4A" w:rsidRPr="00605EB6">
        <w:t>Si</w:t>
      </w:r>
      <w:r w:rsidR="00C474C1">
        <w:t xml:space="preserve">, </w:t>
      </w:r>
      <w:r w:rsidR="00C52F4A" w:rsidRPr="00605EB6">
        <w:t>si</w:t>
      </w:r>
      <w:r w:rsidR="00C474C1">
        <w:t xml:space="preserve">, </w:t>
      </w:r>
      <w:r w:rsidR="00C52F4A" w:rsidRPr="00605EB6">
        <w:t>il faut dormir</w:t>
      </w:r>
      <w:r w:rsidR="00C474C1">
        <w:t>.</w:t>
      </w:r>
    </w:p>
    <w:p w14:paraId="5506FDE7" w14:textId="0F8369A1" w:rsidR="00C474C1" w:rsidRDefault="0094609C" w:rsidP="00C52F4A">
      <w:r>
        <w:t>— </w:t>
      </w:r>
      <w:r w:rsidR="00C52F4A" w:rsidRPr="00605EB6">
        <w:t>Non</w:t>
      </w:r>
      <w:r w:rsidR="00C474C1">
        <w:t xml:space="preserve"> ; </w:t>
      </w:r>
      <w:r w:rsidR="00C52F4A" w:rsidRPr="00605EB6">
        <w:t>je veux</w:t>
      </w:r>
      <w:r w:rsidR="00C474C1">
        <w:t xml:space="preserve">, </w:t>
      </w:r>
      <w:r w:rsidR="00C52F4A" w:rsidRPr="00605EB6">
        <w:t>quand tu reviendras</w:t>
      </w:r>
      <w:r w:rsidR="00C474C1">
        <w:t xml:space="preserve">, </w:t>
      </w:r>
      <w:r w:rsidR="00C52F4A" w:rsidRPr="00605EB6">
        <w:t>entendre ton pas dans la rue</w:t>
      </w:r>
      <w:r w:rsidR="00C474C1">
        <w:t>.</w:t>
      </w:r>
    </w:p>
    <w:p w14:paraId="34BC8B22" w14:textId="7B45EE7D" w:rsidR="00C474C1" w:rsidRDefault="0094609C" w:rsidP="00C52F4A">
      <w:r>
        <w:t>— </w:t>
      </w:r>
      <w:r w:rsidR="00C52F4A" w:rsidRPr="00605EB6">
        <w:t>Enfant</w:t>
      </w:r>
      <w:r w:rsidR="00C474C1">
        <w:t xml:space="preserve">, </w:t>
      </w:r>
      <w:r w:rsidR="00C52F4A" w:rsidRPr="00605EB6">
        <w:t>enfant</w:t>
      </w:r>
      <w:r w:rsidR="00C474C1">
        <w:t> !</w:t>
      </w:r>
    </w:p>
    <w:p w14:paraId="68F6C470" w14:textId="29D9F0E3" w:rsidR="00C474C1" w:rsidRDefault="0094609C" w:rsidP="00C52F4A">
      <w:r>
        <w:t>— </w:t>
      </w:r>
      <w:r w:rsidR="00C52F4A" w:rsidRPr="00605EB6">
        <w:t>Charles</w:t>
      </w:r>
      <w:r w:rsidR="00C474C1">
        <w:t xml:space="preserve">, </w:t>
      </w:r>
      <w:r w:rsidR="00C52F4A" w:rsidRPr="00605EB6">
        <w:t>embrasse-moi encore</w:t>
      </w:r>
      <w:r w:rsidR="00C474C1">
        <w:t>.</w:t>
      </w:r>
    </w:p>
    <w:p w14:paraId="32C8E3A9" w14:textId="77777777" w:rsidR="00C474C1" w:rsidRDefault="00C52F4A" w:rsidP="00C52F4A">
      <w:r w:rsidRPr="00605EB6">
        <w:t>Il y eut un nouvel échange de baisers</w:t>
      </w:r>
      <w:r w:rsidR="00C474C1">
        <w:t xml:space="preserve">. </w:t>
      </w:r>
      <w:r w:rsidRPr="00605EB6">
        <w:t>Puis</w:t>
      </w:r>
      <w:r w:rsidR="00C474C1">
        <w:t xml:space="preserve">, </w:t>
      </w:r>
      <w:r w:rsidRPr="00605EB6">
        <w:t>échappant à l</w:t>
      </w:r>
      <w:r w:rsidR="00C474C1">
        <w:t>’</w:t>
      </w:r>
      <w:r w:rsidRPr="00605EB6">
        <w:t>étreinte de sa femme</w:t>
      </w:r>
      <w:r w:rsidR="00C474C1">
        <w:t xml:space="preserve">, </w:t>
      </w:r>
      <w:r w:rsidRPr="00605EB6">
        <w:t>le jeune homme prit une deuxième bougie allumée</w:t>
      </w:r>
      <w:r w:rsidR="00C474C1">
        <w:t xml:space="preserve">, </w:t>
      </w:r>
      <w:r w:rsidRPr="00605EB6">
        <w:t>ouvrit et referma doucement la porte et descendit sans bruit au rez-de-chaussée</w:t>
      </w:r>
      <w:r w:rsidR="00C474C1">
        <w:t>.</w:t>
      </w:r>
    </w:p>
    <w:p w14:paraId="2C588179" w14:textId="77777777" w:rsidR="00C474C1" w:rsidRDefault="00C52F4A" w:rsidP="00C52F4A">
      <w:r w:rsidRPr="00605EB6">
        <w:t>Blaireau avait été parfaitement renseigné</w:t>
      </w:r>
      <w:r w:rsidR="00C474C1">
        <w:t xml:space="preserve">, </w:t>
      </w:r>
      <w:r w:rsidRPr="00605EB6">
        <w:t>car</w:t>
      </w:r>
      <w:r w:rsidR="00C474C1">
        <w:t xml:space="preserve">, </w:t>
      </w:r>
      <w:r w:rsidRPr="00605EB6">
        <w:t>ainsi qu</w:t>
      </w:r>
      <w:r w:rsidR="00C474C1">
        <w:t>’</w:t>
      </w:r>
      <w:r w:rsidRPr="00605EB6">
        <w:t>il l</w:t>
      </w:r>
      <w:r w:rsidR="00C474C1">
        <w:t>’</w:t>
      </w:r>
      <w:r w:rsidRPr="00605EB6">
        <w:t>avait indiqué</w:t>
      </w:r>
      <w:r w:rsidR="00C474C1">
        <w:t xml:space="preserve">, </w:t>
      </w:r>
      <w:r w:rsidRPr="00605EB6">
        <w:t>la porte de l</w:t>
      </w:r>
      <w:r w:rsidR="00C474C1">
        <w:t>’</w:t>
      </w:r>
      <w:r w:rsidRPr="00605EB6">
        <w:t>auberge</w:t>
      </w:r>
      <w:r w:rsidR="00C474C1">
        <w:t xml:space="preserve">, </w:t>
      </w:r>
      <w:r w:rsidRPr="00605EB6">
        <w:t>ouvrant sur la petite place</w:t>
      </w:r>
      <w:r w:rsidR="00C474C1">
        <w:t xml:space="preserve">, </w:t>
      </w:r>
      <w:r w:rsidRPr="00605EB6">
        <w:t>n</w:t>
      </w:r>
      <w:r w:rsidR="00C474C1">
        <w:t>’</w:t>
      </w:r>
      <w:r w:rsidRPr="00605EB6">
        <w:t>était fermée que par un verrou s</w:t>
      </w:r>
      <w:r w:rsidR="00C474C1">
        <w:t>’</w:t>
      </w:r>
      <w:r w:rsidRPr="00605EB6">
        <w:t>enfonçant dans la pierre</w:t>
      </w:r>
      <w:r w:rsidR="00C474C1">
        <w:t>.</w:t>
      </w:r>
    </w:p>
    <w:p w14:paraId="75E4A1BA" w14:textId="77777777" w:rsidR="00C474C1" w:rsidRDefault="00C52F4A" w:rsidP="00C52F4A">
      <w:r w:rsidRPr="00605EB6">
        <w:t>Charles Chevry tira le verrou</w:t>
      </w:r>
      <w:r w:rsidR="00C474C1">
        <w:t xml:space="preserve">, </w:t>
      </w:r>
      <w:r w:rsidRPr="00605EB6">
        <w:t>qui grinça dans ses anneaux de fer</w:t>
      </w:r>
      <w:r w:rsidR="00C474C1">
        <w:t xml:space="preserve">, </w:t>
      </w:r>
      <w:r w:rsidRPr="00605EB6">
        <w:t>puis posa son bougeoir sur une table</w:t>
      </w:r>
      <w:r w:rsidR="00C474C1">
        <w:t xml:space="preserve">, </w:t>
      </w:r>
      <w:r w:rsidRPr="00605EB6">
        <w:t>souffla la bougie et sortit</w:t>
      </w:r>
      <w:r w:rsidR="00C474C1">
        <w:t xml:space="preserve">. </w:t>
      </w:r>
      <w:r w:rsidRPr="00605EB6">
        <w:t>Il marcha vers la fontaine</w:t>
      </w:r>
      <w:r w:rsidR="00C474C1">
        <w:t xml:space="preserve">. </w:t>
      </w:r>
      <w:r w:rsidRPr="00605EB6">
        <w:t>Aussitôt un homme se dressa dans l</w:t>
      </w:r>
      <w:r w:rsidR="00C474C1">
        <w:t>’</w:t>
      </w:r>
      <w:r w:rsidRPr="00605EB6">
        <w:t>ombre et vint à lui</w:t>
      </w:r>
      <w:r w:rsidR="00C474C1">
        <w:t xml:space="preserve">. </w:t>
      </w:r>
      <w:r w:rsidRPr="00605EB6">
        <w:t>C</w:t>
      </w:r>
      <w:r w:rsidR="00C474C1">
        <w:t>’</w:t>
      </w:r>
      <w:r w:rsidRPr="00605EB6">
        <w:t>était Blaireau</w:t>
      </w:r>
      <w:r w:rsidR="00C474C1">
        <w:t>.</w:t>
      </w:r>
    </w:p>
    <w:p w14:paraId="04156E56" w14:textId="409D4C50" w:rsidR="00C474C1" w:rsidRDefault="0094609C" w:rsidP="00C52F4A">
      <w:r>
        <w:t>— </w:t>
      </w:r>
      <w:r w:rsidR="00C52F4A" w:rsidRPr="00605EB6">
        <w:t>C</w:t>
      </w:r>
      <w:r w:rsidR="00C474C1">
        <w:t>’</w:t>
      </w:r>
      <w:r w:rsidR="00C52F4A" w:rsidRPr="00605EB6">
        <w:t>est l</w:t>
      </w:r>
      <w:r w:rsidR="00C474C1">
        <w:t>’</w:t>
      </w:r>
      <w:r w:rsidR="00C52F4A" w:rsidRPr="00605EB6">
        <w:t>heure</w:t>
      </w:r>
      <w:r w:rsidR="00C474C1">
        <w:t xml:space="preserve">, </w:t>
      </w:r>
      <w:r w:rsidR="00C52F4A" w:rsidRPr="00605EB6">
        <w:t>dit-il à voix basse</w:t>
      </w:r>
      <w:r w:rsidR="00C474C1">
        <w:t xml:space="preserve"> ; </w:t>
      </w:r>
      <w:r w:rsidR="00C52F4A" w:rsidRPr="00605EB6">
        <w:t>venez</w:t>
      </w:r>
      <w:r w:rsidR="00C474C1">
        <w:t>.</w:t>
      </w:r>
    </w:p>
    <w:p w14:paraId="58F7DE0F" w14:textId="77777777" w:rsidR="00C474C1" w:rsidRDefault="00C52F4A" w:rsidP="00C52F4A">
      <w:r w:rsidRPr="00605EB6">
        <w:t>Les rues étaient désertes</w:t>
      </w:r>
      <w:r w:rsidR="00C474C1">
        <w:t xml:space="preserve"> ; </w:t>
      </w:r>
      <w:r w:rsidRPr="00605EB6">
        <w:t>pas une lumière aux fenêtres des maisons</w:t>
      </w:r>
      <w:r w:rsidR="00C474C1">
        <w:t xml:space="preserve">. </w:t>
      </w:r>
      <w:r w:rsidRPr="00605EB6">
        <w:t>Blaincourt dormait</w:t>
      </w:r>
      <w:r w:rsidR="00C474C1">
        <w:t>.</w:t>
      </w:r>
    </w:p>
    <w:p w14:paraId="287FAF0C" w14:textId="77777777" w:rsidR="00C474C1" w:rsidRDefault="00C52F4A" w:rsidP="00C52F4A">
      <w:r w:rsidRPr="00605EB6">
        <w:lastRenderedPageBreak/>
        <w:t>Le miaulement d</w:t>
      </w:r>
      <w:r w:rsidR="00C474C1">
        <w:t>’</w:t>
      </w:r>
      <w:r w:rsidRPr="00605EB6">
        <w:t>un chat sur un toit</w:t>
      </w:r>
      <w:r w:rsidR="00C474C1">
        <w:t xml:space="preserve">, </w:t>
      </w:r>
      <w:r w:rsidRPr="00605EB6">
        <w:t>là-bas le hurlement du chien</w:t>
      </w:r>
      <w:r w:rsidR="00C474C1">
        <w:t xml:space="preserve">, </w:t>
      </w:r>
      <w:r w:rsidRPr="00605EB6">
        <w:t>les sifflements de la tempête et le tic-tac du moulin accompagné du bruit de l</w:t>
      </w:r>
      <w:r w:rsidR="00C474C1">
        <w:t>’</w:t>
      </w:r>
      <w:r w:rsidRPr="00605EB6">
        <w:t>eau dans les roues hydrauliques</w:t>
      </w:r>
      <w:r w:rsidR="00C474C1">
        <w:t xml:space="preserve">, </w:t>
      </w:r>
      <w:r w:rsidRPr="00605EB6">
        <w:t>semblable à un grondement de tonnerre</w:t>
      </w:r>
      <w:r w:rsidR="00C474C1">
        <w:t xml:space="preserve">, </w:t>
      </w:r>
      <w:r w:rsidRPr="00605EB6">
        <w:t>troublaient seuls le silence de la nuit</w:t>
      </w:r>
      <w:r w:rsidR="00C474C1">
        <w:t>.</w:t>
      </w:r>
    </w:p>
    <w:p w14:paraId="3CDA5292" w14:textId="77777777" w:rsidR="00C474C1" w:rsidRDefault="00C52F4A" w:rsidP="00C52F4A">
      <w:r w:rsidRPr="00605EB6">
        <w:t>Les deux promeneurs nocturnes arrivèrent au bord du Frou</w:t>
      </w:r>
      <w:r w:rsidR="00C474C1">
        <w:t>.</w:t>
      </w:r>
    </w:p>
    <w:p w14:paraId="4300560A" w14:textId="32BE434A" w:rsidR="00C474C1" w:rsidRDefault="0094609C" w:rsidP="00C52F4A">
      <w:r>
        <w:t>— </w:t>
      </w:r>
      <w:r w:rsidR="00C52F4A" w:rsidRPr="00605EB6">
        <w:t>Nous pourrions traverser la rivière sur ce pont de pierre</w:t>
      </w:r>
      <w:r w:rsidR="00C474C1">
        <w:t xml:space="preserve">, </w:t>
      </w:r>
      <w:r w:rsidR="00C52F4A" w:rsidRPr="00605EB6">
        <w:t>dit Blaireau</w:t>
      </w:r>
      <w:r w:rsidR="00C474C1">
        <w:t xml:space="preserve">, </w:t>
      </w:r>
      <w:r w:rsidR="00C52F4A" w:rsidRPr="00605EB6">
        <w:t>ne prenant plus la précaution de parler tout bas</w:t>
      </w:r>
      <w:r w:rsidR="00C474C1">
        <w:t xml:space="preserve"> ; </w:t>
      </w:r>
      <w:r w:rsidR="00C52F4A" w:rsidRPr="00605EB6">
        <w:t>mais nous ferions à peine cinquante pas de l</w:t>
      </w:r>
      <w:r w:rsidR="00C474C1">
        <w:t>’</w:t>
      </w:r>
      <w:r w:rsidR="00C52F4A" w:rsidRPr="00605EB6">
        <w:t>autre côté</w:t>
      </w:r>
      <w:r w:rsidR="00C474C1">
        <w:t xml:space="preserve">, </w:t>
      </w:r>
      <w:r w:rsidR="00C52F4A" w:rsidRPr="00605EB6">
        <w:t xml:space="preserve">car nous serions </w:t>
      </w:r>
      <w:r w:rsidR="00FA0002">
        <w:t xml:space="preserve">brusquement </w:t>
      </w:r>
      <w:r w:rsidR="00C52F4A" w:rsidRPr="00605EB6">
        <w:t>arrêtés par les eaux</w:t>
      </w:r>
      <w:r w:rsidR="00C474C1">
        <w:t xml:space="preserve">. </w:t>
      </w:r>
      <w:r w:rsidR="00C52F4A" w:rsidRPr="00605EB6">
        <w:t>Les pluies de la nuit dernière ont amené une crue</w:t>
      </w:r>
      <w:r w:rsidR="00C474C1">
        <w:t xml:space="preserve"> ; </w:t>
      </w:r>
      <w:r w:rsidR="00C52F4A" w:rsidRPr="00605EB6">
        <w:t>la rivière a débordé au dessous du moulin et toute cette partie du val est inondée</w:t>
      </w:r>
      <w:r w:rsidR="00C474C1">
        <w:t>.</w:t>
      </w:r>
    </w:p>
    <w:p w14:paraId="1486778E" w14:textId="4C9952C6" w:rsidR="00C474C1" w:rsidRDefault="0094609C" w:rsidP="00C52F4A">
      <w:r>
        <w:t>— </w:t>
      </w:r>
      <w:r w:rsidR="00C52F4A" w:rsidRPr="00605EB6">
        <w:t>Il y a un autre chemin</w:t>
      </w:r>
      <w:r w:rsidR="00C474C1">
        <w:t> ?</w:t>
      </w:r>
    </w:p>
    <w:p w14:paraId="3067FAD8" w14:textId="4FA1AF14" w:rsidR="00C474C1" w:rsidRDefault="0094609C" w:rsidP="00C52F4A">
      <w:r>
        <w:t>— </w:t>
      </w:r>
      <w:r w:rsidR="00C52F4A" w:rsidRPr="00605EB6">
        <w:t>Certainement</w:t>
      </w:r>
      <w:r w:rsidR="00C474C1">
        <w:t>.</w:t>
      </w:r>
    </w:p>
    <w:p w14:paraId="7B3C53AE" w14:textId="41A67D07" w:rsidR="00C474C1" w:rsidRDefault="0094609C" w:rsidP="00C52F4A">
      <w:r>
        <w:t>— </w:t>
      </w:r>
      <w:r w:rsidR="00C52F4A" w:rsidRPr="00605EB6">
        <w:t>Où</w:t>
      </w:r>
      <w:r w:rsidR="00C474C1">
        <w:t> ?</w:t>
      </w:r>
    </w:p>
    <w:p w14:paraId="7C2C989E" w14:textId="3A585CBD" w:rsidR="00C474C1" w:rsidRDefault="0094609C" w:rsidP="00C52F4A">
      <w:r>
        <w:t>— </w:t>
      </w:r>
      <w:r w:rsidR="00C52F4A" w:rsidRPr="00605EB6">
        <w:t>Plus haut que le moulin</w:t>
      </w:r>
      <w:r w:rsidR="00C474C1">
        <w:t xml:space="preserve">. </w:t>
      </w:r>
      <w:r w:rsidR="00C52F4A" w:rsidRPr="00605EB6">
        <w:t>Par ici</w:t>
      </w:r>
      <w:r w:rsidR="00C474C1">
        <w:t xml:space="preserve">, </w:t>
      </w:r>
      <w:r w:rsidR="00C52F4A" w:rsidRPr="00605EB6">
        <w:t>monsieur</w:t>
      </w:r>
      <w:r w:rsidR="00C474C1">
        <w:t xml:space="preserve">, </w:t>
      </w:r>
      <w:r w:rsidR="00C52F4A" w:rsidRPr="00605EB6">
        <w:t>nous allons suivre le bord de l</w:t>
      </w:r>
      <w:r w:rsidR="00C474C1">
        <w:t>’</w:t>
      </w:r>
      <w:r w:rsidR="00C52F4A" w:rsidRPr="00605EB6">
        <w:t>eau</w:t>
      </w:r>
      <w:r w:rsidR="00C474C1">
        <w:t xml:space="preserve">. </w:t>
      </w:r>
      <w:r w:rsidR="00C52F4A" w:rsidRPr="00605EB6">
        <w:t>Du reste</w:t>
      </w:r>
      <w:r w:rsidR="00C474C1">
        <w:t xml:space="preserve">, </w:t>
      </w:r>
      <w:r w:rsidR="00C52F4A" w:rsidRPr="00605EB6">
        <w:t>ce n</w:t>
      </w:r>
      <w:r w:rsidR="00C474C1">
        <w:t>’</w:t>
      </w:r>
      <w:r w:rsidR="00C52F4A" w:rsidRPr="00605EB6">
        <w:t>est guère plus long en passant par le moulin</w:t>
      </w:r>
      <w:r w:rsidR="00C474C1">
        <w:t>.</w:t>
      </w:r>
    </w:p>
    <w:p w14:paraId="39101CC5" w14:textId="41AD5D6B" w:rsidR="00C474C1" w:rsidRDefault="0094609C" w:rsidP="00C52F4A">
      <w:r>
        <w:t>— </w:t>
      </w:r>
      <w:r w:rsidR="00C52F4A" w:rsidRPr="00605EB6">
        <w:t>La nuit est bien noire</w:t>
      </w:r>
      <w:r w:rsidR="00C474C1">
        <w:t>.</w:t>
      </w:r>
    </w:p>
    <w:p w14:paraId="58129BCA" w14:textId="2F91BB72" w:rsidR="00C474C1" w:rsidRDefault="0094609C" w:rsidP="00C52F4A">
      <w:r>
        <w:t>— </w:t>
      </w:r>
      <w:r w:rsidR="00C52F4A" w:rsidRPr="00605EB6">
        <w:t>C</w:t>
      </w:r>
      <w:r w:rsidR="00C474C1">
        <w:t>’</w:t>
      </w:r>
      <w:r w:rsidR="00C52F4A" w:rsidRPr="00605EB6">
        <w:t>est vrai</w:t>
      </w:r>
      <w:r w:rsidR="00C474C1">
        <w:t xml:space="preserve"> ; </w:t>
      </w:r>
      <w:r w:rsidR="00C52F4A" w:rsidRPr="00605EB6">
        <w:t>un peu de lune ne serait pas à dédaigner</w:t>
      </w:r>
      <w:r w:rsidR="00C474C1">
        <w:t xml:space="preserve">. </w:t>
      </w:r>
      <w:r w:rsidR="00C52F4A" w:rsidRPr="00605EB6">
        <w:t>Mais</w:t>
      </w:r>
      <w:r w:rsidR="00C474C1">
        <w:t xml:space="preserve">, </w:t>
      </w:r>
      <w:r w:rsidR="00C52F4A" w:rsidRPr="00605EB6">
        <w:t>maintenant</w:t>
      </w:r>
      <w:r w:rsidR="00C474C1">
        <w:t xml:space="preserve">, </w:t>
      </w:r>
      <w:r w:rsidR="00C52F4A" w:rsidRPr="00605EB6">
        <w:t>vos yeux doivent être habitués à l</w:t>
      </w:r>
      <w:r w:rsidR="00C474C1">
        <w:t>’</w:t>
      </w:r>
      <w:r w:rsidR="00C52F4A" w:rsidRPr="00605EB6">
        <w:t>obscurité</w:t>
      </w:r>
      <w:r w:rsidR="00C474C1">
        <w:t>.</w:t>
      </w:r>
    </w:p>
    <w:p w14:paraId="6C7D832C" w14:textId="5B167EDB" w:rsidR="00C474C1" w:rsidRDefault="0094609C" w:rsidP="00C52F4A">
      <w:r>
        <w:t>— </w:t>
      </w:r>
      <w:r w:rsidR="00C52F4A" w:rsidRPr="00605EB6">
        <w:t>Oui</w:t>
      </w:r>
      <w:r w:rsidR="00C474C1">
        <w:t xml:space="preserve">, </w:t>
      </w:r>
      <w:r w:rsidR="00C52F4A" w:rsidRPr="00605EB6">
        <w:t>je commence à y voir un peu mieux que tout à l</w:t>
      </w:r>
      <w:r w:rsidR="00C474C1">
        <w:t>’</w:t>
      </w:r>
      <w:r w:rsidR="00C52F4A" w:rsidRPr="00605EB6">
        <w:t>heure</w:t>
      </w:r>
      <w:r w:rsidR="00C474C1">
        <w:t xml:space="preserve">. </w:t>
      </w:r>
      <w:r w:rsidR="00C52F4A" w:rsidRPr="00605EB6">
        <w:t>Je vous remercie mille fois</w:t>
      </w:r>
      <w:r w:rsidR="00C474C1">
        <w:t xml:space="preserve">, </w:t>
      </w:r>
      <w:r w:rsidR="00C52F4A" w:rsidRPr="00605EB6">
        <w:t>monsieur</w:t>
      </w:r>
      <w:r w:rsidR="00C474C1">
        <w:t xml:space="preserve">, </w:t>
      </w:r>
      <w:r w:rsidR="00C52F4A" w:rsidRPr="00605EB6">
        <w:t>de la peine que vous avez prise</w:t>
      </w:r>
      <w:r w:rsidR="00C474C1">
        <w:t xml:space="preserve">, </w:t>
      </w:r>
      <w:r w:rsidR="00C52F4A" w:rsidRPr="00605EB6">
        <w:t>du mal que vous vous donnez pour moi</w:t>
      </w:r>
      <w:r w:rsidR="00C474C1">
        <w:t xml:space="preserve">, </w:t>
      </w:r>
      <w:r w:rsidR="00C52F4A" w:rsidRPr="00605EB6">
        <w:t xml:space="preserve">qui </w:t>
      </w:r>
      <w:r w:rsidR="00C52F4A" w:rsidRPr="00605EB6">
        <w:lastRenderedPageBreak/>
        <w:t>vous suis inconnu</w:t>
      </w:r>
      <w:r w:rsidR="00C474C1">
        <w:t xml:space="preserve"> ; </w:t>
      </w:r>
      <w:r w:rsidR="00C52F4A" w:rsidRPr="00605EB6">
        <w:t>je me demande comment je pourrai reconnaître</w:t>
      </w:r>
      <w:r w:rsidR="00C474C1">
        <w:t>…</w:t>
      </w:r>
    </w:p>
    <w:p w14:paraId="6DC044DF" w14:textId="63682BDD" w:rsidR="00C474C1" w:rsidRDefault="0094609C" w:rsidP="00C52F4A">
      <w:r>
        <w:t>— </w:t>
      </w:r>
      <w:r w:rsidR="00C52F4A" w:rsidRPr="00605EB6">
        <w:t>Allons donc</w:t>
      </w:r>
      <w:r w:rsidR="00C474C1">
        <w:t xml:space="preserve"> ! </w:t>
      </w:r>
      <w:r w:rsidR="00C52F4A" w:rsidRPr="00605EB6">
        <w:t>ne parlons point de ça</w:t>
      </w:r>
      <w:r w:rsidR="00C474C1">
        <w:t>.</w:t>
      </w:r>
    </w:p>
    <w:p w14:paraId="360F148F" w14:textId="59901C1A" w:rsidR="00C474C1" w:rsidRDefault="0094609C" w:rsidP="00C52F4A">
      <w:r>
        <w:t>— </w:t>
      </w:r>
      <w:r w:rsidR="00C52F4A" w:rsidRPr="00605EB6">
        <w:t>C</w:t>
      </w:r>
      <w:r w:rsidR="00C474C1">
        <w:t>’</w:t>
      </w:r>
      <w:r w:rsidR="00C52F4A" w:rsidRPr="00605EB6">
        <w:t>est un grand dérangement que je vous cause</w:t>
      </w:r>
      <w:r w:rsidR="00C474C1">
        <w:t xml:space="preserve">, </w:t>
      </w:r>
      <w:r w:rsidR="00C52F4A" w:rsidRPr="00605EB6">
        <w:t>surtout à pareille heure</w:t>
      </w:r>
      <w:r w:rsidR="00C474C1">
        <w:t>.</w:t>
      </w:r>
    </w:p>
    <w:p w14:paraId="093FDE8A" w14:textId="0AA07B6F" w:rsidR="00C474C1" w:rsidRDefault="0094609C" w:rsidP="00C52F4A">
      <w:r>
        <w:t>— </w:t>
      </w:r>
      <w:r w:rsidR="00C52F4A" w:rsidRPr="00605EB6">
        <w:t>Ne fallait-il pas achever ce que j</w:t>
      </w:r>
      <w:r w:rsidR="00C474C1">
        <w:t>’</w:t>
      </w:r>
      <w:r w:rsidR="00C52F4A" w:rsidRPr="00605EB6">
        <w:t>ai commencé</w:t>
      </w:r>
      <w:r w:rsidR="00C474C1">
        <w:t> ?</w:t>
      </w:r>
    </w:p>
    <w:p w14:paraId="747C96F3" w14:textId="6513573B" w:rsidR="00C474C1" w:rsidRDefault="0094609C" w:rsidP="00C52F4A">
      <w:r>
        <w:t>— </w:t>
      </w:r>
      <w:r w:rsidR="00C52F4A" w:rsidRPr="00605EB6">
        <w:t>Oh</w:t>
      </w:r>
      <w:r w:rsidR="00C474C1">
        <w:t xml:space="preserve"> ! </w:t>
      </w:r>
      <w:r w:rsidR="00C52F4A" w:rsidRPr="00605EB6">
        <w:t>je me souviendrai de votre extrême obligeance</w:t>
      </w:r>
      <w:r w:rsidR="00C474C1">
        <w:t xml:space="preserve">. </w:t>
      </w:r>
      <w:r w:rsidR="00C52F4A" w:rsidRPr="00605EB6">
        <w:t>Vous plaît-il de me dire pourquoi le gardien du château a choisi cette heure de la nuit pour une visite</w:t>
      </w:r>
      <w:r w:rsidR="00C474C1">
        <w:t> ?</w:t>
      </w:r>
    </w:p>
    <w:p w14:paraId="281A3993" w14:textId="3B6BB445" w:rsidR="00C474C1" w:rsidRDefault="0094609C" w:rsidP="00C52F4A">
      <w:r>
        <w:t>— </w:t>
      </w:r>
      <w:r w:rsidR="00C52F4A" w:rsidRPr="00605EB6">
        <w:t>C</w:t>
      </w:r>
      <w:r w:rsidR="00C474C1">
        <w:t>’</w:t>
      </w:r>
      <w:r w:rsidR="00C52F4A" w:rsidRPr="00605EB6">
        <w:t>est bien simple</w:t>
      </w:r>
      <w:r w:rsidR="00C474C1">
        <w:t xml:space="preserve">. </w:t>
      </w:r>
      <w:r w:rsidR="00C52F4A" w:rsidRPr="00605EB6">
        <w:t>Parce qu</w:t>
      </w:r>
      <w:r w:rsidR="00C474C1">
        <w:t>’</w:t>
      </w:r>
      <w:r w:rsidR="00C52F4A" w:rsidRPr="00605EB6">
        <w:t>il part demain matin</w:t>
      </w:r>
      <w:r w:rsidR="00C474C1">
        <w:t xml:space="preserve">, </w:t>
      </w:r>
      <w:r w:rsidR="00C52F4A" w:rsidRPr="00605EB6">
        <w:t>à la première heure</w:t>
      </w:r>
      <w:r w:rsidR="00C474C1">
        <w:t xml:space="preserve">. </w:t>
      </w:r>
      <w:r w:rsidR="00C52F4A" w:rsidRPr="00605EB6">
        <w:t>Il va voir</w:t>
      </w:r>
      <w:r w:rsidR="00C474C1">
        <w:t xml:space="preserve">, </w:t>
      </w:r>
      <w:r w:rsidR="00C52F4A" w:rsidRPr="00605EB6">
        <w:t>en Suisse</w:t>
      </w:r>
      <w:r w:rsidR="00C474C1">
        <w:t xml:space="preserve">, </w:t>
      </w:r>
      <w:r w:rsidR="00C52F4A" w:rsidRPr="00605EB6">
        <w:t>un de ses frères</w:t>
      </w:r>
      <w:r w:rsidR="00C474C1">
        <w:t xml:space="preserve">, </w:t>
      </w:r>
      <w:r w:rsidR="00C52F4A" w:rsidRPr="00605EB6">
        <w:t>qui est</w:t>
      </w:r>
      <w:r w:rsidR="00C474C1">
        <w:t xml:space="preserve">, </w:t>
      </w:r>
      <w:r w:rsidR="00C52F4A" w:rsidRPr="00605EB6">
        <w:t>paraît-il</w:t>
      </w:r>
      <w:r w:rsidR="00C474C1">
        <w:t xml:space="preserve">, </w:t>
      </w:r>
      <w:r w:rsidR="00C52F4A" w:rsidRPr="00605EB6">
        <w:t>gravement malade</w:t>
      </w:r>
      <w:r w:rsidR="00C474C1">
        <w:t xml:space="preserve">. </w:t>
      </w:r>
      <w:r w:rsidR="00C52F4A" w:rsidRPr="00605EB6">
        <w:t>Il restera peut-être absent une quinzaine de jours</w:t>
      </w:r>
      <w:r w:rsidR="00C474C1">
        <w:t xml:space="preserve">. </w:t>
      </w:r>
      <w:r w:rsidR="00C52F4A" w:rsidRPr="00605EB6">
        <w:t>Il serait parti depuis trois ou quatre jours s</w:t>
      </w:r>
      <w:r w:rsidR="00C474C1">
        <w:t>’</w:t>
      </w:r>
      <w:r w:rsidR="00C52F4A" w:rsidRPr="00605EB6">
        <w:t>il avait eu l</w:t>
      </w:r>
      <w:r w:rsidR="00C474C1">
        <w:t>’</w:t>
      </w:r>
      <w:r w:rsidR="00C52F4A" w:rsidRPr="00605EB6">
        <w:t>argent nécessaire pour son voyage</w:t>
      </w:r>
      <w:r w:rsidR="00C474C1">
        <w:t xml:space="preserve">. </w:t>
      </w:r>
      <w:r w:rsidR="00C52F4A" w:rsidRPr="00605EB6">
        <w:t>Inutile de vous dire que la petite somme que vous devez lui donner a été pour beaucoup dans le bon accueil qu</w:t>
      </w:r>
      <w:r w:rsidR="00C474C1">
        <w:t>’</w:t>
      </w:r>
      <w:r w:rsidR="00C52F4A" w:rsidRPr="00605EB6">
        <w:t>il m</w:t>
      </w:r>
      <w:r w:rsidR="00C474C1">
        <w:t>’</w:t>
      </w:r>
      <w:r w:rsidR="00C52F4A" w:rsidRPr="00605EB6">
        <w:t>a fait</w:t>
      </w:r>
      <w:r w:rsidR="00C474C1">
        <w:t xml:space="preserve"> ; </w:t>
      </w:r>
      <w:r w:rsidR="00C52F4A" w:rsidRPr="00605EB6">
        <w:t xml:space="preserve">aussi est-il tout </w:t>
      </w:r>
      <w:r w:rsidR="00C412B4">
        <w:t>disposé</w:t>
      </w:r>
      <w:r w:rsidR="00C412B4" w:rsidRPr="00605EB6">
        <w:t xml:space="preserve"> </w:t>
      </w:r>
      <w:r w:rsidR="00C52F4A" w:rsidRPr="00605EB6">
        <w:t>à répondre à vos questions</w:t>
      </w:r>
      <w:r w:rsidR="00C474C1">
        <w:t>.</w:t>
      </w:r>
    </w:p>
    <w:p w14:paraId="03C53AD9" w14:textId="77777777" w:rsidR="00C474C1" w:rsidRDefault="00C52F4A" w:rsidP="00C52F4A">
      <w:r w:rsidRPr="00605EB6">
        <w:t>Un instant après les deux hommes passaient devant le moulin</w:t>
      </w:r>
      <w:r w:rsidR="00C474C1">
        <w:t xml:space="preserve"> : </w:t>
      </w:r>
      <w:r w:rsidRPr="00605EB6">
        <w:t>ils firent encore une vingtaine de pas et s</w:t>
      </w:r>
      <w:r w:rsidR="00C474C1">
        <w:t>’</w:t>
      </w:r>
      <w:r w:rsidRPr="00605EB6">
        <w:t>arrêtèrent</w:t>
      </w:r>
      <w:r w:rsidR="00C474C1">
        <w:t>.</w:t>
      </w:r>
    </w:p>
    <w:p w14:paraId="05C809CD" w14:textId="77777777" w:rsidR="00C474C1" w:rsidRDefault="00C52F4A" w:rsidP="00C52F4A">
      <w:r w:rsidRPr="00605EB6">
        <w:t>Blaireau promena son regard autour de lui comme s</w:t>
      </w:r>
      <w:r w:rsidR="00C474C1">
        <w:t>’</w:t>
      </w:r>
      <w:r w:rsidRPr="00605EB6">
        <w:t>il eût voulu percer l</w:t>
      </w:r>
      <w:r w:rsidR="00C474C1">
        <w:t>’</w:t>
      </w:r>
      <w:r w:rsidRPr="00605EB6">
        <w:t>obscurité</w:t>
      </w:r>
      <w:r w:rsidR="00C474C1">
        <w:t xml:space="preserve"> ; </w:t>
      </w:r>
      <w:r w:rsidRPr="00605EB6">
        <w:t>puis</w:t>
      </w:r>
      <w:r w:rsidR="00C474C1">
        <w:t xml:space="preserve">, </w:t>
      </w:r>
      <w:r w:rsidRPr="00605EB6">
        <w:t>faisant cette réflexion qu</w:t>
      </w:r>
      <w:r w:rsidR="00C474C1">
        <w:t>’</w:t>
      </w:r>
      <w:r w:rsidRPr="00605EB6">
        <w:t>à cette heure de la nuit il n</w:t>
      </w:r>
      <w:r w:rsidR="00C474C1">
        <w:t>’</w:t>
      </w:r>
      <w:r w:rsidRPr="00605EB6">
        <w:t>avait à redouter aucun espionnage</w:t>
      </w:r>
      <w:r w:rsidR="00C474C1">
        <w:t xml:space="preserve">, </w:t>
      </w:r>
      <w:r w:rsidRPr="00605EB6">
        <w:t>un sourire singulier fit grimacer ses grosses lèvres</w:t>
      </w:r>
      <w:r w:rsidR="00C474C1">
        <w:t>.</w:t>
      </w:r>
    </w:p>
    <w:p w14:paraId="5C1445DF" w14:textId="57FA3EF0" w:rsidR="00C474C1" w:rsidRDefault="0094609C" w:rsidP="00C52F4A">
      <w:r>
        <w:t>— </w:t>
      </w:r>
      <w:r w:rsidR="00C52F4A" w:rsidRPr="00605EB6">
        <w:t>Monsieur Charles Chevry</w:t>
      </w:r>
      <w:r w:rsidR="00C474C1">
        <w:t xml:space="preserve">, </w:t>
      </w:r>
      <w:r w:rsidR="00C52F4A" w:rsidRPr="00605EB6">
        <w:t>dit-il</w:t>
      </w:r>
      <w:r w:rsidR="00C474C1">
        <w:t xml:space="preserve">, </w:t>
      </w:r>
      <w:r w:rsidR="00C52F4A" w:rsidRPr="00605EB6">
        <w:t>c</w:t>
      </w:r>
      <w:r w:rsidR="00C474C1">
        <w:t>’</w:t>
      </w:r>
      <w:r w:rsidR="00C52F4A" w:rsidRPr="00605EB6">
        <w:t>est ici</w:t>
      </w:r>
      <w:r w:rsidR="00C474C1">
        <w:t xml:space="preserve">, </w:t>
      </w:r>
      <w:r w:rsidR="00C52F4A" w:rsidRPr="00605EB6">
        <w:t>sur cette passerelle</w:t>
      </w:r>
      <w:r w:rsidR="00C474C1">
        <w:t xml:space="preserve">, </w:t>
      </w:r>
      <w:r w:rsidR="00C52F4A" w:rsidRPr="00605EB6">
        <w:t>que vous allez traverser la rivière</w:t>
      </w:r>
      <w:r w:rsidR="00C474C1">
        <w:t>.</w:t>
      </w:r>
    </w:p>
    <w:p w14:paraId="169641E1" w14:textId="5426CA24" w:rsidR="00C474C1" w:rsidRDefault="0094609C" w:rsidP="00C52F4A">
      <w:r>
        <w:t>— </w:t>
      </w:r>
      <w:r w:rsidR="00C52F4A" w:rsidRPr="00605EB6">
        <w:t>Est-ce que vous ne venez pas avec moi</w:t>
      </w:r>
      <w:r w:rsidR="00C474C1">
        <w:t xml:space="preserve"> ? </w:t>
      </w:r>
      <w:r w:rsidR="00C52F4A" w:rsidRPr="00605EB6">
        <w:t>demanda vivement le jeune homme</w:t>
      </w:r>
      <w:r w:rsidR="00C474C1">
        <w:t>.</w:t>
      </w:r>
    </w:p>
    <w:p w14:paraId="099E8293" w14:textId="10F4708C" w:rsidR="00C474C1" w:rsidRDefault="0094609C" w:rsidP="00C52F4A">
      <w:r>
        <w:lastRenderedPageBreak/>
        <w:t>— </w:t>
      </w:r>
      <w:r w:rsidR="00C52F4A" w:rsidRPr="00605EB6">
        <w:t>Non</w:t>
      </w:r>
      <w:r w:rsidR="00C474C1">
        <w:t>.</w:t>
      </w:r>
    </w:p>
    <w:p w14:paraId="32966DBA" w14:textId="4E07CC6E" w:rsidR="00C474C1" w:rsidRDefault="0094609C" w:rsidP="00C52F4A">
      <w:r>
        <w:t>— </w:t>
      </w:r>
      <w:r w:rsidR="00C52F4A" w:rsidRPr="00605EB6">
        <w:t>Pourquoi</w:t>
      </w:r>
      <w:r w:rsidR="00C474C1">
        <w:t> ?</w:t>
      </w:r>
    </w:p>
    <w:p w14:paraId="1C0C8DAD" w14:textId="08ED59FE" w:rsidR="00C474C1" w:rsidRDefault="0094609C" w:rsidP="00C52F4A">
      <w:r>
        <w:t>— </w:t>
      </w:r>
      <w:r w:rsidR="00C52F4A" w:rsidRPr="00605EB6">
        <w:t>Ça déplairait au bonhomme</w:t>
      </w:r>
      <w:r w:rsidR="00C474C1">
        <w:t>.</w:t>
      </w:r>
    </w:p>
    <w:p w14:paraId="31A6ED62" w14:textId="2BA1B825" w:rsidR="00C474C1" w:rsidRDefault="0094609C" w:rsidP="00C52F4A">
      <w:r>
        <w:t>— </w:t>
      </w:r>
      <w:r w:rsidR="00C52F4A" w:rsidRPr="00605EB6">
        <w:t>Pourtant</w:t>
      </w:r>
      <w:r w:rsidR="00C474C1">
        <w:t>…</w:t>
      </w:r>
    </w:p>
    <w:p w14:paraId="17553107" w14:textId="18961BDA" w:rsidR="00C474C1" w:rsidRDefault="0094609C" w:rsidP="00C52F4A">
      <w:r>
        <w:t>— </w:t>
      </w:r>
      <w:r w:rsidR="00C52F4A" w:rsidRPr="00605EB6">
        <w:t>Il m</w:t>
      </w:r>
      <w:r w:rsidR="00C474C1">
        <w:t>’</w:t>
      </w:r>
      <w:r w:rsidR="00C52F4A" w:rsidRPr="00605EB6">
        <w:t>a fait comprendre que je ne devais pas vous accompagner</w:t>
      </w:r>
      <w:r w:rsidR="00C474C1">
        <w:t>.</w:t>
      </w:r>
    </w:p>
    <w:p w14:paraId="3F3B0EE3" w14:textId="7C00E9E9" w:rsidR="00C474C1" w:rsidRDefault="0094609C" w:rsidP="00C52F4A">
      <w:r>
        <w:t>— </w:t>
      </w:r>
      <w:r w:rsidR="00C52F4A" w:rsidRPr="00605EB6">
        <w:t>Mais je ne connais pas le chemin qui mène au château</w:t>
      </w:r>
      <w:r w:rsidR="00C474C1">
        <w:t>.</w:t>
      </w:r>
    </w:p>
    <w:p w14:paraId="1EB63DCE" w14:textId="77E50B63" w:rsidR="00C474C1" w:rsidRDefault="0094609C" w:rsidP="00C52F4A">
      <w:r>
        <w:t>— </w:t>
      </w:r>
      <w:r w:rsidR="00C52F4A" w:rsidRPr="00605EB6">
        <w:t>Le vieux vous conduira</w:t>
      </w:r>
      <w:r w:rsidR="00C474C1">
        <w:t xml:space="preserve"> ; </w:t>
      </w:r>
      <w:r w:rsidR="00C52F4A" w:rsidRPr="00605EB6">
        <w:t>il doit venir vous attendre tout près d</w:t>
      </w:r>
      <w:r w:rsidR="00C474C1">
        <w:t>’</w:t>
      </w:r>
      <w:r w:rsidR="00C52F4A" w:rsidRPr="00605EB6">
        <w:t>ici</w:t>
      </w:r>
      <w:r w:rsidR="00C474C1">
        <w:t xml:space="preserve">, </w:t>
      </w:r>
      <w:r w:rsidR="00C52F4A" w:rsidRPr="00605EB6">
        <w:t>à l</w:t>
      </w:r>
      <w:r w:rsidR="00C474C1">
        <w:t>’</w:t>
      </w:r>
      <w:r w:rsidR="00C52F4A" w:rsidRPr="00605EB6">
        <w:t>une des portes du parc</w:t>
      </w:r>
      <w:r w:rsidR="00C474C1">
        <w:t xml:space="preserve">, </w:t>
      </w:r>
      <w:r w:rsidR="00C52F4A" w:rsidRPr="00605EB6">
        <w:t>avec une lanterne</w:t>
      </w:r>
      <w:r w:rsidR="00C474C1">
        <w:t xml:space="preserve">, </w:t>
      </w:r>
      <w:r w:rsidR="00C52F4A" w:rsidRPr="00605EB6">
        <w:t>et il vous ramènera</w:t>
      </w:r>
      <w:r w:rsidR="00C474C1">
        <w:t>.</w:t>
      </w:r>
    </w:p>
    <w:p w14:paraId="210D4BD1" w14:textId="050899E5" w:rsidR="00C474C1" w:rsidRDefault="0094609C" w:rsidP="00C52F4A">
      <w:r>
        <w:t>— </w:t>
      </w:r>
      <w:r w:rsidR="00C52F4A" w:rsidRPr="00605EB6">
        <w:t>Ah</w:t>
      </w:r>
      <w:r w:rsidR="00C474C1">
        <w:t> !</w:t>
      </w:r>
    </w:p>
    <w:p w14:paraId="3EA9526E" w14:textId="691DAB93" w:rsidR="00C474C1" w:rsidRDefault="0094609C" w:rsidP="00C52F4A">
      <w:r>
        <w:t>— </w:t>
      </w:r>
      <w:r w:rsidR="00C52F4A" w:rsidRPr="00605EB6">
        <w:t>Attendons un instant</w:t>
      </w:r>
      <w:r w:rsidR="00C474C1">
        <w:t>.</w:t>
      </w:r>
    </w:p>
    <w:p w14:paraId="3311FFF4" w14:textId="77777777" w:rsidR="00C474C1" w:rsidRDefault="00C52F4A" w:rsidP="00C52F4A">
      <w:r w:rsidRPr="00605EB6">
        <w:t>Presque aussitôt</w:t>
      </w:r>
      <w:r w:rsidR="00C474C1">
        <w:t xml:space="preserve">, </w:t>
      </w:r>
      <w:r w:rsidRPr="00605EB6">
        <w:t>une lumière apparut à une distance de quarante ou cinquante mètres</w:t>
      </w:r>
      <w:r w:rsidR="00C474C1">
        <w:t>.</w:t>
      </w:r>
    </w:p>
    <w:p w14:paraId="756102C9" w14:textId="2E3B3C70" w:rsidR="00C474C1" w:rsidRDefault="0094609C" w:rsidP="00C52F4A">
      <w:r>
        <w:t>— </w:t>
      </w:r>
      <w:r w:rsidR="00C52F4A" w:rsidRPr="00605EB6">
        <w:t>Enfin</w:t>
      </w:r>
      <w:r w:rsidR="00C474C1">
        <w:t xml:space="preserve">, </w:t>
      </w:r>
      <w:r w:rsidR="00C52F4A" w:rsidRPr="00605EB6">
        <w:t>voilà votre homme</w:t>
      </w:r>
      <w:r w:rsidR="00C474C1">
        <w:t xml:space="preserve">, </w:t>
      </w:r>
      <w:r w:rsidR="00C52F4A" w:rsidRPr="00605EB6">
        <w:t>dit Blaireau</w:t>
      </w:r>
      <w:r w:rsidR="00C474C1">
        <w:t xml:space="preserve"> ; </w:t>
      </w:r>
      <w:r w:rsidR="00C52F4A" w:rsidRPr="00605EB6">
        <w:t>c</w:t>
      </w:r>
      <w:r w:rsidR="00C474C1">
        <w:t>’</w:t>
      </w:r>
      <w:r w:rsidR="00C52F4A" w:rsidRPr="00605EB6">
        <w:t xml:space="preserve">est </w:t>
      </w:r>
      <w:r w:rsidR="00C412B4">
        <w:t>l</w:t>
      </w:r>
      <w:r w:rsidR="00C474C1">
        <w:t>’</w:t>
      </w:r>
      <w:r w:rsidR="00C412B4">
        <w:t>instant</w:t>
      </w:r>
      <w:r w:rsidR="00C52F4A" w:rsidRPr="00605EB6">
        <w:t xml:space="preserve"> de nous quitter</w:t>
      </w:r>
      <w:r w:rsidR="00C474C1">
        <w:t>.</w:t>
      </w:r>
    </w:p>
    <w:p w14:paraId="23FBA888" w14:textId="77777777" w:rsidR="00C474C1" w:rsidRDefault="00C52F4A" w:rsidP="00C52F4A">
      <w:r w:rsidRPr="00605EB6">
        <w:t>Charles Chevry eut un moment d</w:t>
      </w:r>
      <w:r w:rsidR="00C474C1">
        <w:t>’</w:t>
      </w:r>
      <w:r w:rsidRPr="00605EB6">
        <w:t>hésitation</w:t>
      </w:r>
      <w:r w:rsidR="00C474C1">
        <w:t>.</w:t>
      </w:r>
    </w:p>
    <w:p w14:paraId="4408ED6B" w14:textId="26EA20C7" w:rsidR="00C474C1" w:rsidRDefault="0094609C" w:rsidP="00C52F4A">
      <w:r>
        <w:t>— </w:t>
      </w:r>
      <w:r w:rsidR="00C52F4A" w:rsidRPr="00605EB6">
        <w:t>Si vous désirez que je vous attende</w:t>
      </w:r>
      <w:r w:rsidR="00C474C1">
        <w:t xml:space="preserve">, </w:t>
      </w:r>
      <w:r w:rsidR="00C52F4A" w:rsidRPr="00605EB6">
        <w:t>ajouta Blaireau</w:t>
      </w:r>
      <w:r w:rsidR="00C474C1">
        <w:t xml:space="preserve">, </w:t>
      </w:r>
      <w:r w:rsidR="00C52F4A" w:rsidRPr="00605EB6">
        <w:t>j</w:t>
      </w:r>
      <w:r w:rsidR="00C474C1">
        <w:t>’</w:t>
      </w:r>
      <w:r w:rsidR="00C52F4A" w:rsidRPr="00605EB6">
        <w:t>entrerai au moulin et vous me retrouverez là</w:t>
      </w:r>
      <w:r w:rsidR="00C474C1">
        <w:t>.</w:t>
      </w:r>
    </w:p>
    <w:p w14:paraId="138C2286" w14:textId="12F88F48" w:rsidR="00C474C1" w:rsidRDefault="0094609C" w:rsidP="00C52F4A">
      <w:r>
        <w:t>— </w:t>
      </w:r>
      <w:r w:rsidR="00C52F4A" w:rsidRPr="00605EB6">
        <w:t>Non</w:t>
      </w:r>
      <w:r w:rsidR="00C474C1">
        <w:t xml:space="preserve">, </w:t>
      </w:r>
      <w:r w:rsidR="00C52F4A" w:rsidRPr="00605EB6">
        <w:t>non</w:t>
      </w:r>
      <w:r w:rsidR="00C474C1">
        <w:t xml:space="preserve">, </w:t>
      </w:r>
      <w:r w:rsidR="00C52F4A" w:rsidRPr="00605EB6">
        <w:t>merci</w:t>
      </w:r>
      <w:r w:rsidR="00C474C1">
        <w:t xml:space="preserve">, </w:t>
      </w:r>
      <w:r w:rsidR="00C52F4A" w:rsidRPr="00605EB6">
        <w:t>monsieur</w:t>
      </w:r>
      <w:r w:rsidR="00C474C1">
        <w:t xml:space="preserve">, </w:t>
      </w:r>
      <w:r w:rsidR="00C52F4A" w:rsidRPr="00605EB6">
        <w:t>je ne veux pas trop abuser de votre complaisance</w:t>
      </w:r>
      <w:r w:rsidR="00C474C1">
        <w:t xml:space="preserve">. </w:t>
      </w:r>
      <w:r w:rsidR="00C52F4A" w:rsidRPr="00605EB6">
        <w:t>À bientôt</w:t>
      </w:r>
      <w:r w:rsidR="00C474C1">
        <w:t> !</w:t>
      </w:r>
    </w:p>
    <w:p w14:paraId="0258ACDA" w14:textId="08723775" w:rsidR="00C474C1" w:rsidRDefault="0094609C" w:rsidP="00C52F4A">
      <w:r>
        <w:t>— </w:t>
      </w:r>
      <w:r w:rsidR="00C52F4A" w:rsidRPr="00605EB6">
        <w:t>À bientôt</w:t>
      </w:r>
      <w:r w:rsidR="00C474C1">
        <w:t xml:space="preserve"> ! </w:t>
      </w:r>
      <w:r w:rsidR="00C52F4A" w:rsidRPr="00605EB6">
        <w:t>répondit Blaireau</w:t>
      </w:r>
      <w:r w:rsidR="00C474C1">
        <w:t>.</w:t>
      </w:r>
    </w:p>
    <w:p w14:paraId="56E95B68" w14:textId="77777777" w:rsidR="00C474C1" w:rsidRDefault="00C52F4A" w:rsidP="00C52F4A">
      <w:r w:rsidRPr="00605EB6">
        <w:t>Résolument</w:t>
      </w:r>
      <w:r w:rsidR="00C474C1">
        <w:t xml:space="preserve">, </w:t>
      </w:r>
      <w:r w:rsidRPr="00605EB6">
        <w:t>n</w:t>
      </w:r>
      <w:r w:rsidR="00C474C1">
        <w:t>’</w:t>
      </w:r>
      <w:r w:rsidRPr="00605EB6">
        <w:t>hésitant plus</w:t>
      </w:r>
      <w:r w:rsidR="00C474C1">
        <w:t xml:space="preserve">, </w:t>
      </w:r>
      <w:r w:rsidRPr="00605EB6">
        <w:t>Charles Chevry s</w:t>
      </w:r>
      <w:r w:rsidR="00C474C1">
        <w:t>’</w:t>
      </w:r>
      <w:r w:rsidRPr="00605EB6">
        <w:t>élança sur la passerelle</w:t>
      </w:r>
      <w:r w:rsidR="00C474C1">
        <w:t>.</w:t>
      </w:r>
    </w:p>
    <w:p w14:paraId="196B53A4" w14:textId="77777777" w:rsidR="00C474C1" w:rsidRDefault="00C52F4A" w:rsidP="00C52F4A">
      <w:r w:rsidRPr="00605EB6">
        <w:lastRenderedPageBreak/>
        <w:t>Cette passerelle</w:t>
      </w:r>
      <w:r w:rsidR="00C474C1">
        <w:t xml:space="preserve">, </w:t>
      </w:r>
      <w:r w:rsidRPr="00605EB6">
        <w:t>sorte de pont rustique</w:t>
      </w:r>
      <w:r w:rsidR="00C474C1">
        <w:t xml:space="preserve">, </w:t>
      </w:r>
      <w:r w:rsidRPr="00605EB6">
        <w:t>n</w:t>
      </w:r>
      <w:r w:rsidR="00C474C1">
        <w:t>’</w:t>
      </w:r>
      <w:r w:rsidRPr="00605EB6">
        <w:t>ayant qu</w:t>
      </w:r>
      <w:r w:rsidR="00C474C1">
        <w:t>’</w:t>
      </w:r>
      <w:r w:rsidRPr="00605EB6">
        <w:t>un seul garde-fou</w:t>
      </w:r>
      <w:r w:rsidR="00C474C1">
        <w:t xml:space="preserve">, </w:t>
      </w:r>
      <w:r w:rsidRPr="00605EB6">
        <w:t>était faite avec des planches clouées sur deux poutres de sapin</w:t>
      </w:r>
      <w:r w:rsidR="00C474C1">
        <w:t xml:space="preserve">, </w:t>
      </w:r>
      <w:r w:rsidRPr="00605EB6">
        <w:t>lesquelles s</w:t>
      </w:r>
      <w:r w:rsidR="00C474C1">
        <w:t>’</w:t>
      </w:r>
      <w:r w:rsidRPr="00605EB6">
        <w:t>appuyaient</w:t>
      </w:r>
      <w:r w:rsidR="00C474C1">
        <w:t xml:space="preserve">, </w:t>
      </w:r>
      <w:r w:rsidRPr="00605EB6">
        <w:t>aux deux extrémités</w:t>
      </w:r>
      <w:r w:rsidR="00C474C1">
        <w:t xml:space="preserve">, </w:t>
      </w:r>
      <w:r w:rsidRPr="00605EB6">
        <w:t>sur des pilastres de maçonnerie</w:t>
      </w:r>
      <w:r w:rsidR="00C474C1">
        <w:t>.</w:t>
      </w:r>
    </w:p>
    <w:p w14:paraId="1FF69204" w14:textId="6E1E5987" w:rsidR="00C474C1" w:rsidRDefault="0094609C" w:rsidP="00C52F4A">
      <w:r>
        <w:t>— </w:t>
      </w:r>
      <w:r w:rsidR="00C52F4A" w:rsidRPr="00605EB6">
        <w:t>Oh</w:t>
      </w:r>
      <w:r w:rsidR="00C474C1">
        <w:t xml:space="preserve"> ! </w:t>
      </w:r>
      <w:r w:rsidR="00C52F4A" w:rsidRPr="00605EB6">
        <w:t>fit tout à coup Chevry</w:t>
      </w:r>
      <w:r w:rsidR="00C474C1">
        <w:t xml:space="preserve">, </w:t>
      </w:r>
      <w:r w:rsidR="00C52F4A" w:rsidRPr="00605EB6">
        <w:t>arrivant à peu près au milieu de la passerelle</w:t>
      </w:r>
      <w:r w:rsidR="00C474C1">
        <w:t xml:space="preserve">, </w:t>
      </w:r>
      <w:r w:rsidR="00C52F4A" w:rsidRPr="00605EB6">
        <w:t>et jetant son buste en arrière</w:t>
      </w:r>
      <w:r w:rsidR="00C474C1">
        <w:t>.</w:t>
      </w:r>
    </w:p>
    <w:p w14:paraId="7CF408FC" w14:textId="77777777" w:rsidR="00C474C1" w:rsidRDefault="00C52F4A" w:rsidP="00C52F4A">
      <w:r w:rsidRPr="00605EB6">
        <w:t>Il venait de voir une masse noire étendue sur la passerelle et lui barrant le chemin</w:t>
      </w:r>
      <w:r w:rsidR="00C474C1">
        <w:t>.</w:t>
      </w:r>
    </w:p>
    <w:p w14:paraId="4405EB60" w14:textId="7C64C148" w:rsidR="00C474C1" w:rsidRDefault="00C52F4A" w:rsidP="00C52F4A">
      <w:r w:rsidRPr="00605EB6">
        <w:t>Avant qu</w:t>
      </w:r>
      <w:r w:rsidR="00C474C1">
        <w:t>’</w:t>
      </w:r>
      <w:r w:rsidRPr="00605EB6">
        <w:t xml:space="preserve">il </w:t>
      </w:r>
      <w:r w:rsidR="00F81CA3">
        <w:t xml:space="preserve">eût </w:t>
      </w:r>
      <w:r w:rsidRPr="00605EB6">
        <w:t>eu le temps de reconnaître si cette chose qui se mouvait</w:t>
      </w:r>
      <w:r w:rsidR="00C474C1">
        <w:t xml:space="preserve">, </w:t>
      </w:r>
      <w:r w:rsidRPr="00605EB6">
        <w:t>se dressait</w:t>
      </w:r>
      <w:r w:rsidR="00C474C1">
        <w:t xml:space="preserve">, </w:t>
      </w:r>
      <w:r w:rsidRPr="00605EB6">
        <w:t>était un homme ou un animal quelconque</w:t>
      </w:r>
      <w:r w:rsidR="00C474C1">
        <w:t xml:space="preserve">, </w:t>
      </w:r>
      <w:r w:rsidRPr="00605EB6">
        <w:t>il reçut en pleine figure et dans les yeux une poignée de sable fin</w:t>
      </w:r>
      <w:r w:rsidR="00C474C1">
        <w:t>.</w:t>
      </w:r>
    </w:p>
    <w:p w14:paraId="1AB4F1AE" w14:textId="77777777" w:rsidR="00C474C1" w:rsidRDefault="00C52F4A" w:rsidP="00C52F4A">
      <w:r w:rsidRPr="00605EB6">
        <w:t>Complètement aveuglé</w:t>
      </w:r>
      <w:r w:rsidR="00C474C1">
        <w:t xml:space="preserve">, </w:t>
      </w:r>
      <w:r w:rsidRPr="00605EB6">
        <w:t>il poussa un cri de douleur et d</w:t>
      </w:r>
      <w:r w:rsidR="00C474C1">
        <w:t>’</w:t>
      </w:r>
      <w:r w:rsidRPr="00605EB6">
        <w:t>épouvante</w:t>
      </w:r>
      <w:r w:rsidR="00C474C1">
        <w:t xml:space="preserve">, </w:t>
      </w:r>
      <w:r w:rsidRPr="00605EB6">
        <w:t>et lâcha le garde-fou pour porter ses deux mains à ses yeux</w:t>
      </w:r>
      <w:r w:rsidR="00C474C1">
        <w:t xml:space="preserve">. </w:t>
      </w:r>
      <w:r w:rsidRPr="00605EB6">
        <w:t>Aussitôt</w:t>
      </w:r>
      <w:r w:rsidR="00C474C1">
        <w:t xml:space="preserve">, </w:t>
      </w:r>
      <w:r w:rsidRPr="00605EB6">
        <w:t>deux poignets solides le saisirent par une jambe</w:t>
      </w:r>
      <w:r w:rsidR="00C474C1">
        <w:t xml:space="preserve">. </w:t>
      </w:r>
      <w:r w:rsidRPr="00605EB6">
        <w:t>Le malheureux n</w:t>
      </w:r>
      <w:r w:rsidR="00C474C1">
        <w:t>’</w:t>
      </w:r>
      <w:r w:rsidRPr="00605EB6">
        <w:t>eut pas même la possibilité de se défendre</w:t>
      </w:r>
      <w:r w:rsidR="00C474C1">
        <w:t xml:space="preserve"> ; </w:t>
      </w:r>
      <w:r w:rsidRPr="00605EB6">
        <w:t>il chancela</w:t>
      </w:r>
      <w:r w:rsidR="00C474C1">
        <w:t xml:space="preserve">, </w:t>
      </w:r>
      <w:r w:rsidRPr="00605EB6">
        <w:t>perdit l</w:t>
      </w:r>
      <w:r w:rsidR="00C474C1">
        <w:t>’</w:t>
      </w:r>
      <w:r w:rsidRPr="00605EB6">
        <w:t>équilibre</w:t>
      </w:r>
      <w:r w:rsidR="00C474C1">
        <w:t xml:space="preserve">, </w:t>
      </w:r>
      <w:r w:rsidRPr="00605EB6">
        <w:t>et tomba dans le Frou en jetant un cri rauque</w:t>
      </w:r>
      <w:r w:rsidR="00C474C1">
        <w:t xml:space="preserve">, </w:t>
      </w:r>
      <w:r w:rsidRPr="00605EB6">
        <w:t>horrible</w:t>
      </w:r>
      <w:r w:rsidR="00C474C1">
        <w:t xml:space="preserve">, </w:t>
      </w:r>
      <w:r w:rsidRPr="00605EB6">
        <w:t>qui se perdit dans le bruit de la chute des eaux</w:t>
      </w:r>
      <w:r w:rsidR="00C474C1">
        <w:t>.</w:t>
      </w:r>
    </w:p>
    <w:p w14:paraId="1AEC4715" w14:textId="77777777" w:rsidR="00C474C1" w:rsidRDefault="00C52F4A" w:rsidP="00C52F4A">
      <w:r w:rsidRPr="00605EB6">
        <w:t>Cependant</w:t>
      </w:r>
      <w:r w:rsidR="00C474C1">
        <w:t xml:space="preserve">, </w:t>
      </w:r>
      <w:r w:rsidRPr="00605EB6">
        <w:t>il revint à la surface et il jeta désespérément ses mains autour de lui</w:t>
      </w:r>
      <w:r w:rsidR="00C474C1">
        <w:t xml:space="preserve">, </w:t>
      </w:r>
      <w:r w:rsidRPr="00605EB6">
        <w:t>comme s</w:t>
      </w:r>
      <w:r w:rsidR="00C474C1">
        <w:t>’</w:t>
      </w:r>
      <w:r w:rsidRPr="00605EB6">
        <w:t>il eût eu l</w:t>
      </w:r>
      <w:r w:rsidR="00C474C1">
        <w:t>’</w:t>
      </w:r>
      <w:r w:rsidRPr="00605EB6">
        <w:t>espoir de saisir un objet quelconque qui pût le sauver</w:t>
      </w:r>
      <w:r w:rsidR="00C474C1">
        <w:t xml:space="preserve">. </w:t>
      </w:r>
      <w:r w:rsidRPr="00605EB6">
        <w:t>Mais rien</w:t>
      </w:r>
      <w:r w:rsidR="00C474C1">
        <w:t xml:space="preserve">, </w:t>
      </w:r>
      <w:r w:rsidRPr="00605EB6">
        <w:t>rien que le flot qui se brisait contre lui</w:t>
      </w:r>
      <w:r w:rsidR="00C474C1">
        <w:t xml:space="preserve">, </w:t>
      </w:r>
      <w:r w:rsidRPr="00605EB6">
        <w:t>furieux de rencontrer un obstacle</w:t>
      </w:r>
      <w:r w:rsidR="00C474C1">
        <w:t>.</w:t>
      </w:r>
    </w:p>
    <w:p w14:paraId="56145BB2" w14:textId="77777777" w:rsidR="00C474C1" w:rsidRDefault="00C52F4A" w:rsidP="00C52F4A">
      <w:r w:rsidRPr="00605EB6">
        <w:t>Il savait nager</w:t>
      </w:r>
      <w:r w:rsidR="00C474C1">
        <w:t xml:space="preserve"> ; </w:t>
      </w:r>
      <w:r w:rsidRPr="00605EB6">
        <w:t>malheureusement</w:t>
      </w:r>
      <w:r w:rsidR="00C474C1">
        <w:t xml:space="preserve">, </w:t>
      </w:r>
      <w:r w:rsidRPr="00605EB6">
        <w:t>gêné dans ses mouvements par son vêtement d</w:t>
      </w:r>
      <w:r w:rsidR="00C474C1">
        <w:t>’</w:t>
      </w:r>
      <w:r w:rsidRPr="00605EB6">
        <w:t>hiver</w:t>
      </w:r>
      <w:r w:rsidR="00C474C1">
        <w:t xml:space="preserve">, </w:t>
      </w:r>
      <w:r w:rsidRPr="00605EB6">
        <w:t>qui offrait à l</w:t>
      </w:r>
      <w:r w:rsidR="00C474C1">
        <w:t>’</w:t>
      </w:r>
      <w:r w:rsidRPr="00605EB6">
        <w:t>eau</w:t>
      </w:r>
      <w:r w:rsidR="00C474C1">
        <w:t xml:space="preserve">, </w:t>
      </w:r>
      <w:r w:rsidRPr="00605EB6">
        <w:t>en même temps</w:t>
      </w:r>
      <w:r w:rsidR="00C474C1">
        <w:t xml:space="preserve">, </w:t>
      </w:r>
      <w:r w:rsidRPr="00605EB6">
        <w:t>une plus forte prise</w:t>
      </w:r>
      <w:r w:rsidR="00C474C1">
        <w:t xml:space="preserve">, </w:t>
      </w:r>
      <w:r w:rsidRPr="00605EB6">
        <w:t>il fit vainement des efforts suprêmes pour remonter le courant rapide qui l</w:t>
      </w:r>
      <w:r w:rsidR="00C474C1">
        <w:t>’</w:t>
      </w:r>
      <w:r w:rsidRPr="00605EB6">
        <w:t>entraînait vers les roues du moulin</w:t>
      </w:r>
      <w:r w:rsidR="00C474C1">
        <w:t>.</w:t>
      </w:r>
    </w:p>
    <w:p w14:paraId="5B47A7FA" w14:textId="77777777" w:rsidR="00C474C1" w:rsidRDefault="00C52F4A" w:rsidP="00C52F4A">
      <w:r w:rsidRPr="00605EB6">
        <w:lastRenderedPageBreak/>
        <w:t>Il comprit qu</w:t>
      </w:r>
      <w:r w:rsidR="00C474C1">
        <w:t>’</w:t>
      </w:r>
      <w:r w:rsidRPr="00605EB6">
        <w:t>il était perdu</w:t>
      </w:r>
      <w:r w:rsidR="00C474C1">
        <w:t xml:space="preserve"> ; </w:t>
      </w:r>
      <w:r w:rsidRPr="00605EB6">
        <w:t>on l</w:t>
      </w:r>
      <w:r w:rsidR="00C474C1">
        <w:t>’</w:t>
      </w:r>
      <w:r w:rsidRPr="00605EB6">
        <w:t>avait attiré dans un guet-apens</w:t>
      </w:r>
      <w:r w:rsidR="00C474C1">
        <w:t xml:space="preserve"> ; </w:t>
      </w:r>
      <w:r w:rsidRPr="00605EB6">
        <w:t>on venait de l</w:t>
      </w:r>
      <w:r w:rsidR="00C474C1">
        <w:t>’</w:t>
      </w:r>
      <w:r w:rsidRPr="00605EB6">
        <w:t>assassiner lâchement</w:t>
      </w:r>
      <w:r w:rsidR="00C474C1">
        <w:t>.</w:t>
      </w:r>
    </w:p>
    <w:p w14:paraId="23526099" w14:textId="26AAB2B5" w:rsidR="00C474C1" w:rsidRDefault="0094609C" w:rsidP="00C52F4A">
      <w:r>
        <w:t>— </w:t>
      </w:r>
      <w:r w:rsidR="00C52F4A" w:rsidRPr="00605EB6">
        <w:t>Ma pauvre femme</w:t>
      </w:r>
      <w:r w:rsidR="00C474C1">
        <w:t xml:space="preserve"> ! </w:t>
      </w:r>
      <w:r w:rsidR="00C52F4A" w:rsidRPr="00605EB6">
        <w:t>ma pauvre femme</w:t>
      </w:r>
      <w:r w:rsidR="00C474C1">
        <w:t xml:space="preserve"> ! </w:t>
      </w:r>
      <w:r w:rsidR="00C52F4A" w:rsidRPr="00605EB6">
        <w:t>pensa-t-il</w:t>
      </w:r>
      <w:r w:rsidR="00C474C1">
        <w:t>.</w:t>
      </w:r>
    </w:p>
    <w:p w14:paraId="6ECCDE99" w14:textId="77777777" w:rsidR="00C474C1" w:rsidRDefault="00C52F4A" w:rsidP="00C52F4A">
      <w:r w:rsidRPr="00605EB6">
        <w:t>Ô mon Dieu</w:t>
      </w:r>
      <w:r w:rsidR="00C474C1">
        <w:t xml:space="preserve"> ! </w:t>
      </w:r>
      <w:r w:rsidRPr="00605EB6">
        <w:t>ô mon Dieu</w:t>
      </w:r>
      <w:r w:rsidR="00C474C1">
        <w:t> !</w:t>
      </w:r>
    </w:p>
    <w:p w14:paraId="2DB6114D" w14:textId="77777777" w:rsidR="00C474C1" w:rsidRDefault="00C52F4A" w:rsidP="00C52F4A">
      <w:r w:rsidRPr="00605EB6">
        <w:t>Ce moment fut horrible</w:t>
      </w:r>
      <w:r w:rsidR="00C474C1">
        <w:t> !</w:t>
      </w:r>
    </w:p>
    <w:p w14:paraId="0E123A8F" w14:textId="77777777" w:rsidR="00C474C1" w:rsidRDefault="00C52F4A" w:rsidP="00C52F4A">
      <w:r w:rsidRPr="00605EB6">
        <w:t>Il se soutenait encore</w:t>
      </w:r>
      <w:r w:rsidR="00C474C1">
        <w:t xml:space="preserve"> ; </w:t>
      </w:r>
      <w:r w:rsidRPr="00605EB6">
        <w:t>mais ses forces étaient épuisées</w:t>
      </w:r>
      <w:r w:rsidR="00C474C1">
        <w:t xml:space="preserve"> ; </w:t>
      </w:r>
      <w:r w:rsidRPr="00605EB6">
        <w:t>il ne pouvait plus lutter contre la force du tirant d</w:t>
      </w:r>
      <w:r w:rsidR="00C474C1">
        <w:t>’</w:t>
      </w:r>
      <w:r w:rsidRPr="00605EB6">
        <w:t>eau</w:t>
      </w:r>
      <w:r w:rsidR="00C474C1">
        <w:t xml:space="preserve"> ; </w:t>
      </w:r>
      <w:r w:rsidRPr="00605EB6">
        <w:t>il descendait vers les roues fatales</w:t>
      </w:r>
      <w:r w:rsidR="00C474C1">
        <w:t>.</w:t>
      </w:r>
    </w:p>
    <w:p w14:paraId="4ED84AC7" w14:textId="77777777" w:rsidR="00C474C1" w:rsidRDefault="00C52F4A" w:rsidP="00C52F4A">
      <w:r w:rsidRPr="00605EB6">
        <w:t>Tout à coup il se sentit pris dans un tourbillon</w:t>
      </w:r>
      <w:r w:rsidR="00C474C1">
        <w:t xml:space="preserve">. </w:t>
      </w:r>
      <w:r w:rsidRPr="00605EB6">
        <w:t>Il poussa un dernier cri</w:t>
      </w:r>
      <w:r w:rsidR="00C474C1">
        <w:t xml:space="preserve">, </w:t>
      </w:r>
      <w:r w:rsidRPr="00605EB6">
        <w:t>appel suprême que lui arrachait l</w:t>
      </w:r>
      <w:r w:rsidR="00C474C1">
        <w:t>’</w:t>
      </w:r>
      <w:r w:rsidRPr="00605EB6">
        <w:t>espoir d</w:t>
      </w:r>
      <w:r w:rsidR="00C474C1">
        <w:t>’</w:t>
      </w:r>
      <w:r w:rsidRPr="00605EB6">
        <w:t>être entendu</w:t>
      </w:r>
      <w:r w:rsidR="00C474C1">
        <w:t>.</w:t>
      </w:r>
    </w:p>
    <w:p w14:paraId="1C12BA14" w14:textId="77777777" w:rsidR="00C474C1" w:rsidRDefault="00C52F4A" w:rsidP="00C52F4A">
      <w:r w:rsidRPr="00605EB6">
        <w:t>L</w:t>
      </w:r>
      <w:r w:rsidR="00C474C1">
        <w:t>’</w:t>
      </w:r>
      <w:r w:rsidRPr="00605EB6">
        <w:t>eau l</w:t>
      </w:r>
      <w:r w:rsidR="00C474C1">
        <w:t>’</w:t>
      </w:r>
      <w:r w:rsidRPr="00605EB6">
        <w:t>avait enveloppé dans son tourbillonnement</w:t>
      </w:r>
      <w:r w:rsidR="00C474C1">
        <w:t xml:space="preserve"> ; </w:t>
      </w:r>
      <w:r w:rsidRPr="00605EB6">
        <w:t>elle le fit tournoyer avec elle l</w:t>
      </w:r>
      <w:r w:rsidR="00C474C1">
        <w:t>’</w:t>
      </w:r>
      <w:r w:rsidRPr="00605EB6">
        <w:t>espace d</w:t>
      </w:r>
      <w:r w:rsidR="00C474C1">
        <w:t>’</w:t>
      </w:r>
      <w:r w:rsidRPr="00605EB6">
        <w:t>une seconde</w:t>
      </w:r>
      <w:r w:rsidR="00C474C1">
        <w:t xml:space="preserve">, </w:t>
      </w:r>
      <w:r w:rsidRPr="00605EB6">
        <w:t>ouvrant le gouffre</w:t>
      </w:r>
      <w:r w:rsidR="00C474C1">
        <w:t xml:space="preserve">, </w:t>
      </w:r>
      <w:r w:rsidRPr="00605EB6">
        <w:t>puis il enfonça et disparut</w:t>
      </w:r>
      <w:r w:rsidR="00C474C1">
        <w:t>.</w:t>
      </w:r>
    </w:p>
    <w:p w14:paraId="6893FB97" w14:textId="77777777" w:rsidR="00C474C1" w:rsidRDefault="00C52F4A" w:rsidP="00C52F4A">
      <w:r w:rsidRPr="00605EB6">
        <w:t>Alors</w:t>
      </w:r>
      <w:r w:rsidR="00C474C1">
        <w:t xml:space="preserve">, </w:t>
      </w:r>
      <w:r w:rsidRPr="00605EB6">
        <w:t>l</w:t>
      </w:r>
      <w:r w:rsidR="00C474C1">
        <w:t>’</w:t>
      </w:r>
      <w:r w:rsidRPr="00605EB6">
        <w:t>homme qui était resté couché en travers de la passerelle et qui avait suivi des yeux l</w:t>
      </w:r>
      <w:r w:rsidR="00C474C1">
        <w:t>’</w:t>
      </w:r>
      <w:r w:rsidRPr="00605EB6">
        <w:t>épouvantable scène</w:t>
      </w:r>
      <w:r w:rsidR="00C474C1">
        <w:t xml:space="preserve">, </w:t>
      </w:r>
      <w:r w:rsidRPr="00605EB6">
        <w:t>se dressa sur ses jambes et s</w:t>
      </w:r>
      <w:r w:rsidR="00C474C1">
        <w:t>’</w:t>
      </w:r>
      <w:r w:rsidRPr="00605EB6">
        <w:t>empressa de gagner le bord de la rivière où Blaireau l</w:t>
      </w:r>
      <w:r w:rsidR="00C474C1">
        <w:t>’</w:t>
      </w:r>
      <w:r w:rsidRPr="00605EB6">
        <w:t>attendait</w:t>
      </w:r>
      <w:r w:rsidR="00C474C1">
        <w:t>.</w:t>
      </w:r>
    </w:p>
    <w:p w14:paraId="5F01882D" w14:textId="15F7FC70" w:rsidR="00C474C1" w:rsidRDefault="0094609C" w:rsidP="00C52F4A">
      <w:r>
        <w:t>— </w:t>
      </w:r>
      <w:r w:rsidR="00C52F4A" w:rsidRPr="00605EB6">
        <w:t>C</w:t>
      </w:r>
      <w:r w:rsidR="00C474C1">
        <w:t>’</w:t>
      </w:r>
      <w:r w:rsidR="00C52F4A" w:rsidRPr="00605EB6">
        <w:t>est fini</w:t>
      </w:r>
      <w:r w:rsidR="00C474C1">
        <w:t xml:space="preserve">, </w:t>
      </w:r>
      <w:r w:rsidR="00C52F4A" w:rsidRPr="00605EB6">
        <w:t>dit-il d</w:t>
      </w:r>
      <w:r w:rsidR="00C474C1">
        <w:t>’</w:t>
      </w:r>
      <w:r w:rsidR="00C52F4A" w:rsidRPr="00605EB6">
        <w:t>une voix sourde</w:t>
      </w:r>
      <w:r w:rsidR="00C474C1">
        <w:t>.</w:t>
      </w:r>
    </w:p>
    <w:p w14:paraId="0DD666A9" w14:textId="304DA9C6" w:rsidR="00C474C1" w:rsidRDefault="0094609C" w:rsidP="00C52F4A">
      <w:r>
        <w:t>— </w:t>
      </w:r>
      <w:r w:rsidR="00C52F4A" w:rsidRPr="00605EB6">
        <w:t>Noyé</w:t>
      </w:r>
      <w:r w:rsidR="00C474C1">
        <w:t> ?</w:t>
      </w:r>
    </w:p>
    <w:p w14:paraId="5F91A925" w14:textId="1FD1FF01" w:rsidR="00C474C1" w:rsidRDefault="0094609C" w:rsidP="00C52F4A">
      <w:r>
        <w:t>— </w:t>
      </w:r>
      <w:r w:rsidR="00C52F4A" w:rsidRPr="00605EB6">
        <w:t>Oui</w:t>
      </w:r>
      <w:r w:rsidR="00C474C1">
        <w:t>.</w:t>
      </w:r>
    </w:p>
    <w:p w14:paraId="586AE0DC" w14:textId="1F3D3E3E" w:rsidR="00C474C1" w:rsidRDefault="0094609C" w:rsidP="00C52F4A">
      <w:r>
        <w:t>— </w:t>
      </w:r>
      <w:r w:rsidR="00C52F4A" w:rsidRPr="00605EB6">
        <w:t>En es-tu bien sûr</w:t>
      </w:r>
      <w:r w:rsidR="00C474C1">
        <w:t> ?</w:t>
      </w:r>
    </w:p>
    <w:p w14:paraId="3AB75C2B" w14:textId="77777777" w:rsidR="00C474C1" w:rsidRDefault="00C52F4A" w:rsidP="00C52F4A">
      <w:r w:rsidRPr="00605EB6">
        <w:t>Princet haussa les épaules</w:t>
      </w:r>
      <w:r w:rsidR="00C474C1">
        <w:t>.</w:t>
      </w:r>
    </w:p>
    <w:p w14:paraId="6A51451B" w14:textId="381DA8B4" w:rsidR="00C474C1" w:rsidRDefault="0094609C" w:rsidP="00C52F4A">
      <w:r>
        <w:t>— </w:t>
      </w:r>
      <w:r w:rsidR="00C52F4A" w:rsidRPr="00605EB6">
        <w:t>Comme je l</w:t>
      </w:r>
      <w:r w:rsidR="00C474C1">
        <w:t>’</w:t>
      </w:r>
      <w:r w:rsidR="00C52F4A" w:rsidRPr="00605EB6">
        <w:t>avais prévu</w:t>
      </w:r>
      <w:r w:rsidR="00C474C1">
        <w:t xml:space="preserve">, </w:t>
      </w:r>
      <w:r w:rsidR="00C52F4A" w:rsidRPr="00605EB6">
        <w:t>dit-il</w:t>
      </w:r>
      <w:r w:rsidR="00C474C1">
        <w:t xml:space="preserve">, </w:t>
      </w:r>
      <w:r w:rsidR="00C52F4A" w:rsidRPr="00605EB6">
        <w:t>il est tombé dans l</w:t>
      </w:r>
      <w:r w:rsidR="00C474C1">
        <w:t>’</w:t>
      </w:r>
      <w:r w:rsidR="00C52F4A" w:rsidRPr="00605EB6">
        <w:t>entonnoir</w:t>
      </w:r>
      <w:r w:rsidR="00C474C1">
        <w:t xml:space="preserve">, </w:t>
      </w:r>
      <w:r w:rsidR="00C52F4A" w:rsidRPr="00605EB6">
        <w:t>qui l</w:t>
      </w:r>
      <w:r w:rsidR="00C474C1">
        <w:t>’</w:t>
      </w:r>
      <w:r w:rsidR="00C52F4A" w:rsidRPr="00605EB6">
        <w:t>a englouti</w:t>
      </w:r>
      <w:r w:rsidR="00C474C1">
        <w:t xml:space="preserve">, </w:t>
      </w:r>
      <w:r w:rsidR="00C52F4A" w:rsidRPr="00605EB6">
        <w:t>et maintenant il passe sous une des roues du moulin</w:t>
      </w:r>
      <w:r w:rsidR="00C474C1">
        <w:t>.</w:t>
      </w:r>
    </w:p>
    <w:p w14:paraId="6C6AD1E6" w14:textId="597F1EB4" w:rsidR="00C474C1" w:rsidRDefault="00C52F4A" w:rsidP="00C52F4A">
      <w:r w:rsidRPr="00605EB6">
        <w:lastRenderedPageBreak/>
        <w:t>Blaireau resta un moment silencieux</w:t>
      </w:r>
      <w:r w:rsidR="00C474C1">
        <w:t xml:space="preserve"> ; </w:t>
      </w:r>
      <w:r w:rsidRPr="00605EB6">
        <w:t>puis</w:t>
      </w:r>
      <w:r w:rsidR="00C474C1">
        <w:t xml:space="preserve">, </w:t>
      </w:r>
      <w:r w:rsidRPr="00605EB6">
        <w:t>d</w:t>
      </w:r>
      <w:r w:rsidR="00C474C1">
        <w:t>’</w:t>
      </w:r>
      <w:r w:rsidRPr="00605EB6">
        <w:t>une voix sombre</w:t>
      </w:r>
      <w:r w:rsidR="00C474C1">
        <w:t xml:space="preserve">, </w:t>
      </w:r>
      <w:r w:rsidRPr="00605EB6">
        <w:t>il murmura</w:t>
      </w:r>
      <w:r w:rsidR="00C474C1">
        <w:t> :</w:t>
      </w:r>
    </w:p>
    <w:p w14:paraId="6EF01E3E" w14:textId="2DC2FD05" w:rsidR="00C474C1" w:rsidRDefault="0094609C" w:rsidP="00C52F4A">
      <w:r>
        <w:t>— </w:t>
      </w:r>
      <w:r w:rsidR="00C52F4A" w:rsidRPr="00605EB6">
        <w:t>Cet homme nous gênait</w:t>
      </w:r>
      <w:r w:rsidR="00C474C1">
        <w:t xml:space="preserve">, </w:t>
      </w:r>
      <w:r w:rsidR="00C52F4A" w:rsidRPr="00605EB6">
        <w:t>il devait mourir</w:t>
      </w:r>
      <w:r w:rsidR="00C474C1">
        <w:t xml:space="preserve"> ! </w:t>
      </w:r>
      <w:r w:rsidR="00C52F4A" w:rsidRPr="00605EB6">
        <w:t>Le danger dont il nous menaçait n</w:t>
      </w:r>
      <w:r w:rsidR="00C474C1">
        <w:t>’</w:t>
      </w:r>
      <w:r w:rsidR="00C52F4A" w:rsidRPr="00605EB6">
        <w:t>existe plus</w:t>
      </w:r>
      <w:r w:rsidR="00C474C1">
        <w:t> !</w:t>
      </w:r>
    </w:p>
    <w:p w14:paraId="027E11AC" w14:textId="77777777" w:rsidR="00C474C1" w:rsidRDefault="00C474C1" w:rsidP="00C52F4A">
      <w:r>
        <w:t>» </w:t>
      </w:r>
      <w:r w:rsidR="00C52F4A" w:rsidRPr="00605EB6">
        <w:t>Maintenant</w:t>
      </w:r>
      <w:r>
        <w:t xml:space="preserve">, </w:t>
      </w:r>
      <w:r w:rsidR="00C52F4A" w:rsidRPr="00605EB6">
        <w:t>reprit-il</w:t>
      </w:r>
      <w:r>
        <w:t xml:space="preserve">, </w:t>
      </w:r>
      <w:r w:rsidR="00C52F4A" w:rsidRPr="00605EB6">
        <w:t>nous n</w:t>
      </w:r>
      <w:r>
        <w:t>’</w:t>
      </w:r>
      <w:r w:rsidR="00C52F4A" w:rsidRPr="00605EB6">
        <w:t>avons plus rien à faire ici</w:t>
      </w:r>
      <w:r>
        <w:t xml:space="preserve"> ; </w:t>
      </w:r>
      <w:r w:rsidR="00C52F4A" w:rsidRPr="00605EB6">
        <w:t>partons</w:t>
      </w:r>
      <w:r>
        <w:t>.</w:t>
      </w:r>
    </w:p>
    <w:p w14:paraId="628AB57B" w14:textId="77777777" w:rsidR="00C474C1" w:rsidRDefault="00C52F4A" w:rsidP="00C52F4A">
      <w:r w:rsidRPr="00605EB6">
        <w:t>Les deux misérables se perdirent dans la nuit</w:t>
      </w:r>
      <w:r w:rsidR="00C474C1">
        <w:t>.</w:t>
      </w:r>
    </w:p>
    <w:p w14:paraId="70D5F060" w14:textId="77777777" w:rsidR="00C474C1" w:rsidRDefault="00C52F4A" w:rsidP="00C52F4A">
      <w:r w:rsidRPr="00605EB6">
        <w:t>De l</w:t>
      </w:r>
      <w:r w:rsidR="00C474C1">
        <w:t>’</w:t>
      </w:r>
      <w:r w:rsidRPr="00605EB6">
        <w:t>autre côté du cours d</w:t>
      </w:r>
      <w:r w:rsidR="00C474C1">
        <w:t>’</w:t>
      </w:r>
      <w:r w:rsidRPr="00605EB6">
        <w:t>eau</w:t>
      </w:r>
      <w:r w:rsidR="00C474C1">
        <w:t xml:space="preserve">, </w:t>
      </w:r>
      <w:r w:rsidRPr="00605EB6">
        <w:t>la lumière avait subitement disparu</w:t>
      </w:r>
      <w:r w:rsidR="00C474C1">
        <w:t>.</w:t>
      </w:r>
    </w:p>
    <w:p w14:paraId="0F4CA1AF" w14:textId="7E612BB0" w:rsidR="00C52F4A" w:rsidRPr="00605EB6" w:rsidRDefault="00C52F4A" w:rsidP="00C474C1">
      <w:pPr>
        <w:pStyle w:val="Titre2"/>
      </w:pPr>
      <w:bookmarkStart w:id="9" w:name="_Toc197617855"/>
      <w:r w:rsidRPr="00605EB6">
        <w:lastRenderedPageBreak/>
        <w:t>V</w:t>
      </w:r>
      <w:bookmarkEnd w:id="9"/>
    </w:p>
    <w:p w14:paraId="2E2FB184" w14:textId="30DF633C" w:rsidR="00C474C1" w:rsidRDefault="00C52F4A" w:rsidP="00C52F4A">
      <w:r w:rsidRPr="00605EB6">
        <w:t>Le lendemain</w:t>
      </w:r>
      <w:r w:rsidR="00C474C1">
        <w:t xml:space="preserve">, </w:t>
      </w:r>
      <w:r w:rsidRPr="00605EB6">
        <w:t>à la pointe du jour</w:t>
      </w:r>
      <w:r w:rsidR="00C474C1">
        <w:t xml:space="preserve">, </w:t>
      </w:r>
      <w:r w:rsidRPr="00605EB6">
        <w:t xml:space="preserve">un homme de Blaincourt se rendait au moulin en suivant le bord </w:t>
      </w:r>
      <w:r w:rsidR="00704CD6" w:rsidRPr="00605EB6">
        <w:t>d</w:t>
      </w:r>
      <w:r w:rsidR="00704CD6">
        <w:t>e</w:t>
      </w:r>
      <w:r w:rsidR="00704CD6" w:rsidRPr="00605EB6">
        <w:t xml:space="preserve"> </w:t>
      </w:r>
      <w:r w:rsidRPr="00605EB6">
        <w:t>la rivière</w:t>
      </w:r>
      <w:r w:rsidR="00C474C1">
        <w:t xml:space="preserve">. </w:t>
      </w:r>
      <w:r w:rsidRPr="00605EB6">
        <w:t>Il avait ses deux mains dans les poches de son pantalon pour les garantir du froid</w:t>
      </w:r>
      <w:r w:rsidR="00C474C1">
        <w:t xml:space="preserve">, </w:t>
      </w:r>
      <w:r w:rsidRPr="00605EB6">
        <w:t>et</w:t>
      </w:r>
      <w:r w:rsidR="00C474C1">
        <w:t xml:space="preserve">, </w:t>
      </w:r>
      <w:r w:rsidRPr="00605EB6">
        <w:t>tout en marchant d</w:t>
      </w:r>
      <w:r w:rsidR="00C474C1">
        <w:t>’</w:t>
      </w:r>
      <w:r w:rsidRPr="00605EB6">
        <w:t>un pas pressé</w:t>
      </w:r>
      <w:r w:rsidR="00C474C1">
        <w:t xml:space="preserve">, </w:t>
      </w:r>
      <w:r w:rsidRPr="00605EB6">
        <w:t>il sifflait l</w:t>
      </w:r>
      <w:r w:rsidR="00C474C1">
        <w:t>’</w:t>
      </w:r>
      <w:r w:rsidRPr="00605EB6">
        <w:t>air d</w:t>
      </w:r>
      <w:r w:rsidR="00C474C1">
        <w:t>’</w:t>
      </w:r>
      <w:r w:rsidRPr="00605EB6">
        <w:t>une vieille contredanse</w:t>
      </w:r>
      <w:r w:rsidR="00C474C1">
        <w:t>.</w:t>
      </w:r>
    </w:p>
    <w:p w14:paraId="5521DDE4" w14:textId="77777777" w:rsidR="00C474C1" w:rsidRDefault="00C52F4A" w:rsidP="00C52F4A">
      <w:r w:rsidRPr="00605EB6">
        <w:t>De temps à autre il jetait les yeux sur le Frou</w:t>
      </w:r>
      <w:r w:rsidR="00C474C1">
        <w:t xml:space="preserve">, </w:t>
      </w:r>
      <w:r w:rsidRPr="00605EB6">
        <w:t>dont l</w:t>
      </w:r>
      <w:r w:rsidR="00C474C1">
        <w:t>’</w:t>
      </w:r>
      <w:r w:rsidRPr="00605EB6">
        <w:t>eau baissait presque à vue d</w:t>
      </w:r>
      <w:r w:rsidR="00C474C1">
        <w:t>’</w:t>
      </w:r>
      <w:r w:rsidRPr="00605EB6">
        <w:t>œil</w:t>
      </w:r>
      <w:r w:rsidR="00C474C1">
        <w:t xml:space="preserve">. </w:t>
      </w:r>
      <w:r w:rsidRPr="00605EB6">
        <w:t>Tout à coup</w:t>
      </w:r>
      <w:r w:rsidR="00C474C1">
        <w:t xml:space="preserve">, </w:t>
      </w:r>
      <w:r w:rsidRPr="00605EB6">
        <w:t>à quarante ou cinquante mètres environ en aval du moulin</w:t>
      </w:r>
      <w:r w:rsidR="00C474C1">
        <w:t xml:space="preserve">, </w:t>
      </w:r>
      <w:r w:rsidRPr="00605EB6">
        <w:t>un objet dont il ne distinguait pas parfaitement la forme</w:t>
      </w:r>
      <w:r w:rsidR="00C474C1">
        <w:t xml:space="preserve">, </w:t>
      </w:r>
      <w:r w:rsidRPr="00605EB6">
        <w:t>frappa son regard</w:t>
      </w:r>
      <w:r w:rsidR="00C474C1">
        <w:t>.</w:t>
      </w:r>
    </w:p>
    <w:p w14:paraId="348BFD03" w14:textId="1A15B40D" w:rsidR="00C474C1" w:rsidRDefault="0094609C" w:rsidP="00C52F4A">
      <w:r>
        <w:t>— </w:t>
      </w:r>
      <w:r w:rsidR="00C52F4A" w:rsidRPr="00605EB6">
        <w:t>Tiens</w:t>
      </w:r>
      <w:r w:rsidR="00C474C1">
        <w:t xml:space="preserve">, </w:t>
      </w:r>
      <w:r w:rsidR="00C52F4A" w:rsidRPr="00605EB6">
        <w:t>c</w:t>
      </w:r>
      <w:r w:rsidR="00C474C1">
        <w:t>’</w:t>
      </w:r>
      <w:r w:rsidR="00C52F4A" w:rsidRPr="00605EB6">
        <w:t>est drôle</w:t>
      </w:r>
      <w:r w:rsidR="00C474C1">
        <w:t xml:space="preserve">, </w:t>
      </w:r>
      <w:r w:rsidR="00C52F4A" w:rsidRPr="00605EB6">
        <w:t>murmura-t-il</w:t>
      </w:r>
      <w:r w:rsidR="00C474C1">
        <w:t xml:space="preserve">, </w:t>
      </w:r>
      <w:r w:rsidR="00C52F4A" w:rsidRPr="00605EB6">
        <w:t>on dirait que c</w:t>
      </w:r>
      <w:r w:rsidR="00C474C1">
        <w:t>’</w:t>
      </w:r>
      <w:r w:rsidR="00C52F4A" w:rsidRPr="00605EB6">
        <w:t>est un homme qui est là</w:t>
      </w:r>
      <w:r w:rsidR="00C474C1">
        <w:t xml:space="preserve">, </w:t>
      </w:r>
      <w:r w:rsidR="00C52F4A" w:rsidRPr="00605EB6">
        <w:t>couché dans le sable</w:t>
      </w:r>
      <w:r w:rsidR="00C474C1">
        <w:t>.</w:t>
      </w:r>
    </w:p>
    <w:p w14:paraId="46C63FB8" w14:textId="77777777" w:rsidR="00C474C1" w:rsidRDefault="00C52F4A" w:rsidP="00C52F4A">
      <w:r w:rsidRPr="00605EB6">
        <w:t>Afin de se rendre compte de l</w:t>
      </w:r>
      <w:r w:rsidR="00C474C1">
        <w:t>’</w:t>
      </w:r>
      <w:r w:rsidRPr="00605EB6">
        <w:t>importance de sa découverte</w:t>
      </w:r>
      <w:r w:rsidR="00C474C1">
        <w:t xml:space="preserve">, </w:t>
      </w:r>
      <w:r w:rsidRPr="00605EB6">
        <w:t>il s</w:t>
      </w:r>
      <w:r w:rsidR="00C474C1">
        <w:t>’</w:t>
      </w:r>
      <w:r w:rsidRPr="00605EB6">
        <w:t>avança en marchant à petits pas sur le limon dans lequel ses pieds s</w:t>
      </w:r>
      <w:r w:rsidR="00C474C1">
        <w:t>’</w:t>
      </w:r>
      <w:r w:rsidRPr="00605EB6">
        <w:t>enfonçaient</w:t>
      </w:r>
      <w:r w:rsidR="00C474C1">
        <w:t xml:space="preserve">. </w:t>
      </w:r>
      <w:r w:rsidRPr="00605EB6">
        <w:t>Arrivé près de la chose qu</w:t>
      </w:r>
      <w:r w:rsidR="00C474C1">
        <w:t>’</w:t>
      </w:r>
      <w:r w:rsidRPr="00605EB6">
        <w:t>il avait prise d</w:t>
      </w:r>
      <w:r w:rsidR="00C474C1">
        <w:t>’</w:t>
      </w:r>
      <w:r w:rsidRPr="00605EB6">
        <w:t>abord pour un paquet quelconque</w:t>
      </w:r>
      <w:r w:rsidR="00C474C1">
        <w:t xml:space="preserve">, </w:t>
      </w:r>
      <w:r w:rsidRPr="00605EB6">
        <w:t>il poussa un oh</w:t>
      </w:r>
      <w:r w:rsidR="00C474C1">
        <w:t xml:space="preserve"> ! </w:t>
      </w:r>
      <w:r w:rsidRPr="00605EB6">
        <w:t>étranglé</w:t>
      </w:r>
      <w:r w:rsidR="00C474C1">
        <w:t>.</w:t>
      </w:r>
    </w:p>
    <w:p w14:paraId="68D7B4EF" w14:textId="77777777" w:rsidR="00C474C1" w:rsidRDefault="00C52F4A" w:rsidP="00C52F4A">
      <w:r w:rsidRPr="00605EB6">
        <w:t>C</w:t>
      </w:r>
      <w:r w:rsidR="00C474C1">
        <w:t>’</w:t>
      </w:r>
      <w:r w:rsidRPr="00605EB6">
        <w:t>était bien un être humain</w:t>
      </w:r>
      <w:r w:rsidR="00C474C1">
        <w:t xml:space="preserve">, </w:t>
      </w:r>
      <w:r w:rsidRPr="00605EB6">
        <w:t>un homme qui était étendu là</w:t>
      </w:r>
      <w:r w:rsidR="00C474C1">
        <w:t xml:space="preserve">, </w:t>
      </w:r>
      <w:r w:rsidRPr="00605EB6">
        <w:t>sur le ventre</w:t>
      </w:r>
      <w:r w:rsidR="00C474C1">
        <w:t xml:space="preserve">. </w:t>
      </w:r>
      <w:r w:rsidRPr="00605EB6">
        <w:t>Il voyait ses jambes</w:t>
      </w:r>
      <w:r w:rsidR="00C474C1">
        <w:t xml:space="preserve">, </w:t>
      </w:r>
      <w:r w:rsidRPr="00605EB6">
        <w:t>ses bras</w:t>
      </w:r>
      <w:r w:rsidR="00C474C1">
        <w:t xml:space="preserve">, </w:t>
      </w:r>
      <w:r w:rsidRPr="00605EB6">
        <w:t>une de ses mains gantée et le derrière de sa tête presque entièrement enterrée dans le sable</w:t>
      </w:r>
      <w:r w:rsidR="00C474C1">
        <w:t>.</w:t>
      </w:r>
    </w:p>
    <w:p w14:paraId="13C6109F" w14:textId="69AB502E" w:rsidR="00C474C1" w:rsidRDefault="0094609C" w:rsidP="00C52F4A">
      <w:r>
        <w:t>— </w:t>
      </w:r>
      <w:r w:rsidR="00C52F4A" w:rsidRPr="00605EB6">
        <w:t>Oh</w:t>
      </w:r>
      <w:r w:rsidR="00C474C1">
        <w:t xml:space="preserve"> ! </w:t>
      </w:r>
      <w:r w:rsidR="00C52F4A" w:rsidRPr="00605EB6">
        <w:t>oh</w:t>
      </w:r>
      <w:r w:rsidR="00C474C1">
        <w:t xml:space="preserve"> ! </w:t>
      </w:r>
      <w:r w:rsidR="00C52F4A" w:rsidRPr="00605EB6">
        <w:t>fit-il encore</w:t>
      </w:r>
      <w:r w:rsidR="00C474C1">
        <w:t xml:space="preserve">, </w:t>
      </w:r>
      <w:r w:rsidR="00C52F4A" w:rsidRPr="00605EB6">
        <w:t>pendant qu</w:t>
      </w:r>
      <w:r w:rsidR="00C474C1">
        <w:t>’</w:t>
      </w:r>
      <w:r w:rsidR="00C52F4A" w:rsidRPr="00605EB6">
        <w:t>un frisson courait dans tous ses membres et que ses cheveux se hérissaient sur sa tête</w:t>
      </w:r>
      <w:r w:rsidR="00C474C1">
        <w:t>.</w:t>
      </w:r>
    </w:p>
    <w:p w14:paraId="13DA0F48" w14:textId="04EEB324" w:rsidR="00C474C1" w:rsidRDefault="00C52F4A" w:rsidP="00C52F4A">
      <w:r w:rsidRPr="00605EB6">
        <w:t>Cependant il se baissa et toucha la main de l</w:t>
      </w:r>
      <w:r w:rsidR="00C474C1">
        <w:t>’</w:t>
      </w:r>
      <w:r w:rsidRPr="00605EB6">
        <w:t>homme</w:t>
      </w:r>
      <w:r w:rsidR="00C474C1">
        <w:t xml:space="preserve">. </w:t>
      </w:r>
      <w:r w:rsidRPr="00605EB6">
        <w:t>Elle était glacée</w:t>
      </w:r>
      <w:r w:rsidR="00C474C1">
        <w:t xml:space="preserve">, </w:t>
      </w:r>
      <w:r w:rsidRPr="00605EB6">
        <w:t>raide</w:t>
      </w:r>
      <w:r w:rsidR="00C474C1">
        <w:t xml:space="preserve">. </w:t>
      </w:r>
      <w:r w:rsidRPr="00605EB6">
        <w:t>Son courage n</w:t>
      </w:r>
      <w:r w:rsidR="00C474C1">
        <w:t>’</w:t>
      </w:r>
      <w:r w:rsidRPr="00605EB6">
        <w:t>alla pas plus loin</w:t>
      </w:r>
      <w:r w:rsidR="00C474C1">
        <w:t xml:space="preserve">. </w:t>
      </w:r>
      <w:r w:rsidRPr="00605EB6">
        <w:t>Il se redressa pâle</w:t>
      </w:r>
      <w:r w:rsidR="00C474C1">
        <w:t xml:space="preserve">, </w:t>
      </w:r>
      <w:r w:rsidRPr="00605EB6">
        <w:t>les yeux hagards</w:t>
      </w:r>
      <w:r w:rsidR="00C474C1">
        <w:t xml:space="preserve">, </w:t>
      </w:r>
      <w:r w:rsidRPr="00605EB6">
        <w:t>secoué par un tremblement convulsif et se mit à fuir avec épouvante</w:t>
      </w:r>
      <w:r w:rsidR="00C474C1">
        <w:t xml:space="preserve">. </w:t>
      </w:r>
      <w:r w:rsidRPr="00605EB6">
        <w:t xml:space="preserve">Il ne pensait plus </w:t>
      </w:r>
      <w:r w:rsidRPr="00605EB6">
        <w:lastRenderedPageBreak/>
        <w:t>qu</w:t>
      </w:r>
      <w:r w:rsidR="00C474C1">
        <w:t>’</w:t>
      </w:r>
      <w:r w:rsidRPr="00605EB6">
        <w:t>il avait affaire au moulin</w:t>
      </w:r>
      <w:r w:rsidR="00C474C1">
        <w:t xml:space="preserve"> ; </w:t>
      </w:r>
      <w:r w:rsidRPr="00605EB6">
        <w:t>il courait comme s</w:t>
      </w:r>
      <w:r w:rsidR="00C474C1">
        <w:t>’</w:t>
      </w:r>
      <w:r w:rsidRPr="00605EB6">
        <w:t xml:space="preserve">il eût été </w:t>
      </w:r>
      <w:r w:rsidR="00CE32A8">
        <w:t>piqué</w:t>
      </w:r>
      <w:r w:rsidR="00CE32A8" w:rsidRPr="00605EB6">
        <w:t xml:space="preserve"> </w:t>
      </w:r>
      <w:r w:rsidRPr="00605EB6">
        <w:t>au talon par une tarentule</w:t>
      </w:r>
      <w:r w:rsidR="00C474C1">
        <w:t>.</w:t>
      </w:r>
    </w:p>
    <w:p w14:paraId="37895A3A" w14:textId="77777777" w:rsidR="00C474C1" w:rsidRDefault="00C52F4A" w:rsidP="00C52F4A">
      <w:r w:rsidRPr="00605EB6">
        <w:t>La pensée lui vint que son devoir était de prévenir le maire et il continua sa course folle en se dirigeant vers la demeure du magistrat municipal</w:t>
      </w:r>
      <w:r w:rsidR="00C474C1">
        <w:t xml:space="preserve">. </w:t>
      </w:r>
      <w:r w:rsidRPr="00605EB6">
        <w:t>À tous ceux qu</w:t>
      </w:r>
      <w:r w:rsidR="00C474C1">
        <w:t>’</w:t>
      </w:r>
      <w:r w:rsidRPr="00605EB6">
        <w:t>il rencontrait sur son chemin</w:t>
      </w:r>
      <w:r w:rsidR="00C474C1">
        <w:t xml:space="preserve">, </w:t>
      </w:r>
      <w:r w:rsidRPr="00605EB6">
        <w:t>il criait</w:t>
      </w:r>
      <w:r w:rsidR="00C474C1">
        <w:t> :</w:t>
      </w:r>
    </w:p>
    <w:p w14:paraId="4A16A75B" w14:textId="02F6B32C" w:rsidR="00C474C1" w:rsidRDefault="0094609C" w:rsidP="00C52F4A">
      <w:r>
        <w:t>— </w:t>
      </w:r>
      <w:r w:rsidR="00C52F4A" w:rsidRPr="00605EB6">
        <w:t>Un homme noyé au trou du moulin</w:t>
      </w:r>
      <w:r w:rsidR="00C474C1">
        <w:t> !</w:t>
      </w:r>
    </w:p>
    <w:p w14:paraId="5EF7437C" w14:textId="77777777" w:rsidR="00C474C1" w:rsidRDefault="00C52F4A" w:rsidP="00C52F4A">
      <w:r w:rsidRPr="00605EB6">
        <w:t>En un instant ces lugubres paroles se répandirent dans la commune comme le feu sur une traînée de poudre</w:t>
      </w:r>
      <w:r w:rsidR="00C474C1">
        <w:t xml:space="preserve">. </w:t>
      </w:r>
      <w:r w:rsidRPr="00605EB6">
        <w:t>Les habitants quittaient leur travail</w:t>
      </w:r>
      <w:r w:rsidR="00C474C1">
        <w:t xml:space="preserve">, </w:t>
      </w:r>
      <w:r w:rsidRPr="00605EB6">
        <w:t>sortaient de leurs maisons et couraient affolés</w:t>
      </w:r>
      <w:r w:rsidR="00C474C1">
        <w:t xml:space="preserve">, </w:t>
      </w:r>
      <w:r w:rsidRPr="00605EB6">
        <w:t>criant et gesticulant</w:t>
      </w:r>
      <w:r w:rsidR="00C474C1">
        <w:t xml:space="preserve">, </w:t>
      </w:r>
      <w:r w:rsidRPr="00605EB6">
        <w:t>vers l</w:t>
      </w:r>
      <w:r w:rsidR="00C474C1">
        <w:t>’</w:t>
      </w:r>
      <w:r w:rsidRPr="00605EB6">
        <w:t>endroit où avait été trouvé le cadavre</w:t>
      </w:r>
      <w:r w:rsidR="00C474C1">
        <w:t>.</w:t>
      </w:r>
    </w:p>
    <w:p w14:paraId="3D59BB2B" w14:textId="77777777" w:rsidR="00C474C1" w:rsidRDefault="00C52F4A" w:rsidP="00C52F4A">
      <w:r w:rsidRPr="00605EB6">
        <w:t>Plus de soixante personnes étaient déjà là</w:t>
      </w:r>
      <w:r w:rsidR="00C474C1">
        <w:t xml:space="preserve">, </w:t>
      </w:r>
      <w:r w:rsidRPr="00605EB6">
        <w:t>lorsque le maire arriva tout essoufflé</w:t>
      </w:r>
      <w:r w:rsidR="00C474C1">
        <w:t xml:space="preserve">, </w:t>
      </w:r>
      <w:r w:rsidRPr="00605EB6">
        <w:t>escorté de son adjoint et du garde</w:t>
      </w:r>
      <w:r w:rsidR="00C474C1">
        <w:t>-</w:t>
      </w:r>
      <w:r w:rsidRPr="00605EB6">
        <w:t>champêtre</w:t>
      </w:r>
      <w:r w:rsidR="00C474C1">
        <w:t>.</w:t>
      </w:r>
    </w:p>
    <w:p w14:paraId="3AB1F5FA" w14:textId="77777777" w:rsidR="00C474C1" w:rsidRDefault="00C52F4A" w:rsidP="00C52F4A">
      <w:r w:rsidRPr="00605EB6">
        <w:t>Le noyé était toujours dans la même position</w:t>
      </w:r>
      <w:r w:rsidR="00C474C1">
        <w:t xml:space="preserve">, </w:t>
      </w:r>
      <w:r w:rsidRPr="00605EB6">
        <w:t>car personne n</w:t>
      </w:r>
      <w:r w:rsidR="00C474C1">
        <w:t>’</w:t>
      </w:r>
      <w:r w:rsidRPr="00605EB6">
        <w:t>avait encore osé y toucher</w:t>
      </w:r>
      <w:r w:rsidR="00C474C1">
        <w:t xml:space="preserve">. </w:t>
      </w:r>
      <w:r w:rsidRPr="00605EB6">
        <w:t>Toutefois</w:t>
      </w:r>
      <w:r w:rsidR="00C474C1">
        <w:t xml:space="preserve">, </w:t>
      </w:r>
      <w:r w:rsidRPr="00605EB6">
        <w:t>à l</w:t>
      </w:r>
      <w:r w:rsidR="00C474C1">
        <w:t>’</w:t>
      </w:r>
      <w:r w:rsidRPr="00605EB6">
        <w:t>examen seul de son vêtement</w:t>
      </w:r>
      <w:r w:rsidR="00C474C1">
        <w:t xml:space="preserve">, </w:t>
      </w:r>
      <w:r w:rsidRPr="00605EB6">
        <w:t>on avait acquis la certitude qu</w:t>
      </w:r>
      <w:r w:rsidR="00C474C1">
        <w:t>’</w:t>
      </w:r>
      <w:r w:rsidRPr="00605EB6">
        <w:t>il était étranger à la commune</w:t>
      </w:r>
      <w:r w:rsidR="00C474C1">
        <w:t xml:space="preserve">. </w:t>
      </w:r>
      <w:r w:rsidRPr="00605EB6">
        <w:t>Cela avait un peu calmé l</w:t>
      </w:r>
      <w:r w:rsidR="00C474C1">
        <w:t>’</w:t>
      </w:r>
      <w:r w:rsidRPr="00605EB6">
        <w:t>agitation des habitants</w:t>
      </w:r>
      <w:r w:rsidR="00C474C1">
        <w:t xml:space="preserve">, </w:t>
      </w:r>
      <w:r w:rsidRPr="00605EB6">
        <w:t>qui avaient pu craindre</w:t>
      </w:r>
      <w:r w:rsidR="00C474C1">
        <w:t xml:space="preserve">, </w:t>
      </w:r>
      <w:r w:rsidRPr="00605EB6">
        <w:t>d</w:t>
      </w:r>
      <w:r w:rsidR="00C474C1">
        <w:t>’</w:t>
      </w:r>
      <w:r w:rsidRPr="00605EB6">
        <w:t>abord</w:t>
      </w:r>
      <w:r w:rsidR="00C474C1">
        <w:t xml:space="preserve">, </w:t>
      </w:r>
      <w:r w:rsidRPr="00605EB6">
        <w:t>que le noyé ne fût un parent ou un ami</w:t>
      </w:r>
      <w:r w:rsidR="00C474C1">
        <w:t>.</w:t>
      </w:r>
    </w:p>
    <w:p w14:paraId="3394B859" w14:textId="77777777" w:rsidR="00C474C1" w:rsidRDefault="00C52F4A" w:rsidP="00C52F4A">
      <w:r w:rsidRPr="00605EB6">
        <w:t>Le maire put constater facilement que</w:t>
      </w:r>
      <w:r w:rsidR="00C474C1">
        <w:t xml:space="preserve">, </w:t>
      </w:r>
      <w:r w:rsidRPr="00605EB6">
        <w:t>selon toutes les probabilités</w:t>
      </w:r>
      <w:r w:rsidR="00C474C1">
        <w:t xml:space="preserve">, </w:t>
      </w:r>
      <w:r w:rsidRPr="00605EB6">
        <w:t>l</w:t>
      </w:r>
      <w:r w:rsidR="00C474C1">
        <w:t>’</w:t>
      </w:r>
      <w:r w:rsidRPr="00605EB6">
        <w:t>homme était tombé dans le Frou la veille ou dans la nuit</w:t>
      </w:r>
      <w:r w:rsidR="00C474C1">
        <w:t xml:space="preserve">, </w:t>
      </w:r>
      <w:r w:rsidRPr="00605EB6">
        <w:t>et qu</w:t>
      </w:r>
      <w:r w:rsidR="00C474C1">
        <w:t>’</w:t>
      </w:r>
      <w:r w:rsidRPr="00605EB6">
        <w:t>après avoir été entraîné par le courant</w:t>
      </w:r>
      <w:r w:rsidR="00C474C1">
        <w:t xml:space="preserve">, </w:t>
      </w:r>
      <w:r w:rsidRPr="00605EB6">
        <w:t>puis ballotté</w:t>
      </w:r>
      <w:r w:rsidR="00C474C1">
        <w:t xml:space="preserve">, </w:t>
      </w:r>
      <w:r w:rsidRPr="00605EB6">
        <w:t>le flot l</w:t>
      </w:r>
      <w:r w:rsidR="00C474C1">
        <w:t>’</w:t>
      </w:r>
      <w:r w:rsidRPr="00605EB6">
        <w:t>avait jeté sur la rive où l</w:t>
      </w:r>
      <w:r w:rsidR="00C474C1">
        <w:t>’</w:t>
      </w:r>
      <w:r w:rsidRPr="00605EB6">
        <w:t>eau en se retirant l</w:t>
      </w:r>
      <w:r w:rsidR="00C474C1">
        <w:t>’</w:t>
      </w:r>
      <w:r w:rsidRPr="00605EB6">
        <w:t>avait laissé</w:t>
      </w:r>
      <w:r w:rsidR="00C474C1">
        <w:t>.</w:t>
      </w:r>
    </w:p>
    <w:p w14:paraId="69171FE1" w14:textId="77777777" w:rsidR="00C474C1" w:rsidRDefault="00C52F4A" w:rsidP="00C52F4A">
      <w:r w:rsidRPr="00605EB6">
        <w:t>Pour tout le monde</w:t>
      </w:r>
      <w:r w:rsidR="00C474C1">
        <w:t xml:space="preserve">, </w:t>
      </w:r>
      <w:r w:rsidRPr="00605EB6">
        <w:t>jusque-là</w:t>
      </w:r>
      <w:r w:rsidR="00C474C1">
        <w:t xml:space="preserve">, </w:t>
      </w:r>
      <w:r w:rsidRPr="00605EB6">
        <w:t>ce grand malheur était attribué à un accident</w:t>
      </w:r>
      <w:r w:rsidR="00C474C1">
        <w:t>.</w:t>
      </w:r>
    </w:p>
    <w:p w14:paraId="1F3E4E28" w14:textId="77777777" w:rsidR="00C474C1" w:rsidRDefault="00C52F4A" w:rsidP="00C52F4A">
      <w:r w:rsidRPr="00605EB6">
        <w:lastRenderedPageBreak/>
        <w:t>Sur l</w:t>
      </w:r>
      <w:r w:rsidR="00C474C1">
        <w:t>’</w:t>
      </w:r>
      <w:r w:rsidRPr="00605EB6">
        <w:t>invitation du maire</w:t>
      </w:r>
      <w:r w:rsidR="00C474C1">
        <w:t xml:space="preserve">, </w:t>
      </w:r>
      <w:r w:rsidRPr="00605EB6">
        <w:t>deux hommes soulevèrent le cadavre et le transportèrent un peu plus loin</w:t>
      </w:r>
      <w:r w:rsidR="00C474C1">
        <w:t xml:space="preserve">, </w:t>
      </w:r>
      <w:r w:rsidRPr="00605EB6">
        <w:t>sur la terre ferme</w:t>
      </w:r>
      <w:r w:rsidR="00C474C1">
        <w:t xml:space="preserve">, </w:t>
      </w:r>
      <w:r w:rsidRPr="00605EB6">
        <w:t>où ils le couchèrent sur le dos</w:t>
      </w:r>
      <w:r w:rsidR="00C474C1">
        <w:t>.</w:t>
      </w:r>
    </w:p>
    <w:p w14:paraId="74F81607" w14:textId="7AF92D79" w:rsidR="00C474C1" w:rsidRDefault="00C52F4A" w:rsidP="00C52F4A">
      <w:r w:rsidRPr="00605EB6">
        <w:t>Alors on lui lava la figure et on enleva</w:t>
      </w:r>
      <w:r w:rsidR="005368AE">
        <w:t xml:space="preserve"> en partie</w:t>
      </w:r>
      <w:r w:rsidR="00C474C1">
        <w:t xml:space="preserve"> </w:t>
      </w:r>
      <w:r w:rsidRPr="00605EB6">
        <w:t>le limon qui souillait ses vêtements</w:t>
      </w:r>
      <w:r w:rsidR="00C474C1">
        <w:t>.</w:t>
      </w:r>
    </w:p>
    <w:p w14:paraId="6CFF1F8C" w14:textId="77777777" w:rsidR="00C474C1" w:rsidRDefault="00C52F4A" w:rsidP="00C52F4A">
      <w:r w:rsidRPr="00605EB6">
        <w:t>Il avait sur le visage plusieurs meurtrissures et égratignures</w:t>
      </w:r>
      <w:r w:rsidR="00C474C1">
        <w:t xml:space="preserve">. </w:t>
      </w:r>
      <w:r w:rsidRPr="00605EB6">
        <w:t>Cela n</w:t>
      </w:r>
      <w:r w:rsidR="00C474C1">
        <w:t>’</w:t>
      </w:r>
      <w:r w:rsidRPr="00605EB6">
        <w:t>avait rien de surprenant</w:t>
      </w:r>
      <w:r w:rsidR="00C474C1">
        <w:t xml:space="preserve"> ; </w:t>
      </w:r>
      <w:r w:rsidRPr="00605EB6">
        <w:t>le corps pouvait avoir été roulé sur des pierres anguleuses et s</w:t>
      </w:r>
      <w:r w:rsidR="00C474C1">
        <w:t>’</w:t>
      </w:r>
      <w:r w:rsidRPr="00605EB6">
        <w:t>être accroché à des racines d</w:t>
      </w:r>
      <w:r w:rsidR="00C474C1">
        <w:t>’</w:t>
      </w:r>
      <w:r w:rsidRPr="00605EB6">
        <w:t>arbres qui bordent la rivière</w:t>
      </w:r>
      <w:r w:rsidR="00C474C1">
        <w:t xml:space="preserve">. </w:t>
      </w:r>
      <w:r w:rsidRPr="00605EB6">
        <w:t>Les déchirures qu</w:t>
      </w:r>
      <w:r w:rsidR="00C474C1">
        <w:t>’</w:t>
      </w:r>
      <w:r w:rsidRPr="00605EB6">
        <w:t>on voyait à son vêtement s</w:t>
      </w:r>
      <w:r w:rsidR="00C474C1">
        <w:t>’</w:t>
      </w:r>
      <w:r w:rsidRPr="00605EB6">
        <w:t>expliquaient de la même manière</w:t>
      </w:r>
      <w:r w:rsidR="00C474C1">
        <w:t xml:space="preserve">. </w:t>
      </w:r>
      <w:r w:rsidRPr="00605EB6">
        <w:t>On remarqua ensuite qu</w:t>
      </w:r>
      <w:r w:rsidR="00C474C1">
        <w:t>’</w:t>
      </w:r>
      <w:r w:rsidRPr="00605EB6">
        <w:t>il avait un bras cassé</w:t>
      </w:r>
      <w:r w:rsidR="00C474C1">
        <w:t>.</w:t>
      </w:r>
    </w:p>
    <w:p w14:paraId="0DE4DFB4" w14:textId="50CBCE29" w:rsidR="00C474C1" w:rsidRDefault="0094609C" w:rsidP="00C52F4A">
      <w:r>
        <w:t>— </w:t>
      </w:r>
      <w:r w:rsidR="00C52F4A" w:rsidRPr="00605EB6">
        <w:t>Ah</w:t>
      </w:r>
      <w:r w:rsidR="00C474C1">
        <w:t xml:space="preserve"> ! </w:t>
      </w:r>
      <w:r w:rsidR="00C52F4A" w:rsidRPr="00605EB6">
        <w:t>le malheureux</w:t>
      </w:r>
      <w:r w:rsidR="00C474C1">
        <w:t xml:space="preserve"> ! </w:t>
      </w:r>
      <w:r w:rsidR="00C52F4A" w:rsidRPr="00605EB6">
        <w:t>s</w:t>
      </w:r>
      <w:r w:rsidR="00C474C1">
        <w:t>’</w:t>
      </w:r>
      <w:r w:rsidR="00C52F4A" w:rsidRPr="00605EB6">
        <w:t>écria une femme</w:t>
      </w:r>
      <w:r w:rsidR="00C474C1">
        <w:t xml:space="preserve">, </w:t>
      </w:r>
      <w:r w:rsidR="00C52F4A" w:rsidRPr="00605EB6">
        <w:t>il est passé sous les roues du moulin</w:t>
      </w:r>
      <w:r w:rsidR="00C474C1">
        <w:t> !</w:t>
      </w:r>
    </w:p>
    <w:p w14:paraId="2180A646" w14:textId="5F4ABA86" w:rsidR="00C474C1" w:rsidRDefault="0094609C" w:rsidP="00C52F4A">
      <w:r>
        <w:t>— </w:t>
      </w:r>
      <w:r w:rsidR="00C52F4A" w:rsidRPr="00605EB6">
        <w:t>Je crois que la mère Rigaut ne se trompe pas</w:t>
      </w:r>
      <w:r w:rsidR="00C474C1">
        <w:t xml:space="preserve">, </w:t>
      </w:r>
      <w:r w:rsidR="00C52F4A" w:rsidRPr="00605EB6">
        <w:t>dit le maire</w:t>
      </w:r>
      <w:r w:rsidR="00C474C1">
        <w:t>.</w:t>
      </w:r>
    </w:p>
    <w:p w14:paraId="0B5701E4" w14:textId="1DB3D11E" w:rsidR="00C474C1" w:rsidRDefault="0094609C" w:rsidP="00C52F4A">
      <w:r>
        <w:t>— </w:t>
      </w:r>
      <w:r w:rsidR="00C52F4A" w:rsidRPr="00605EB6">
        <w:t>Pardine</w:t>
      </w:r>
      <w:r w:rsidR="00C474C1">
        <w:t xml:space="preserve">, </w:t>
      </w:r>
      <w:r w:rsidR="00C52F4A" w:rsidRPr="00605EB6">
        <w:t>reprit la femme</w:t>
      </w:r>
      <w:r w:rsidR="00C474C1">
        <w:t xml:space="preserve">, </w:t>
      </w:r>
      <w:r w:rsidR="00C52F4A" w:rsidRPr="00605EB6">
        <w:t>enchantée de l</w:t>
      </w:r>
      <w:r w:rsidR="00C474C1">
        <w:t>’</w:t>
      </w:r>
      <w:r w:rsidR="00C52F4A" w:rsidRPr="00605EB6">
        <w:t xml:space="preserve">approbation de </w:t>
      </w:r>
      <w:r w:rsidR="00C474C1">
        <w:t>M. </w:t>
      </w:r>
      <w:r w:rsidR="00C52F4A" w:rsidRPr="00605EB6">
        <w:t>le maire</w:t>
      </w:r>
      <w:r w:rsidR="00C474C1">
        <w:t xml:space="preserve">, </w:t>
      </w:r>
      <w:r w:rsidR="00C52F4A" w:rsidRPr="00605EB6">
        <w:t>on voit bien que c</w:t>
      </w:r>
      <w:r w:rsidR="00C474C1">
        <w:t>’</w:t>
      </w:r>
      <w:r w:rsidR="00C52F4A" w:rsidRPr="00605EB6">
        <w:t>est une roue du moulin qui lui a écorché la figure comme ça</w:t>
      </w:r>
      <w:r w:rsidR="00C474C1">
        <w:t>.</w:t>
      </w:r>
    </w:p>
    <w:p w14:paraId="50B8A12C" w14:textId="03E8AD85" w:rsidR="00C474C1" w:rsidRDefault="0094609C" w:rsidP="00C52F4A">
      <w:r>
        <w:t>— </w:t>
      </w:r>
      <w:r w:rsidR="00C52F4A" w:rsidRPr="00605EB6">
        <w:t>Allons</w:t>
      </w:r>
      <w:r w:rsidR="00C474C1">
        <w:t xml:space="preserve">, </w:t>
      </w:r>
      <w:r w:rsidR="00C52F4A" w:rsidRPr="00605EB6">
        <w:t>dit le maire</w:t>
      </w:r>
      <w:r w:rsidR="00C474C1">
        <w:t xml:space="preserve">, </w:t>
      </w:r>
      <w:r w:rsidR="00C52F4A" w:rsidRPr="00605EB6">
        <w:t>approchez tous et regardez</w:t>
      </w:r>
      <w:r w:rsidR="00C474C1">
        <w:t>.</w:t>
      </w:r>
    </w:p>
    <w:p w14:paraId="253A2AC8" w14:textId="77777777" w:rsidR="00C474C1" w:rsidRDefault="00C52F4A" w:rsidP="00C52F4A">
      <w:r w:rsidRPr="00605EB6">
        <w:t>Aussitôt le cercle formé autour du cadavre s</w:t>
      </w:r>
      <w:r w:rsidR="00C474C1">
        <w:t>’</w:t>
      </w:r>
      <w:r w:rsidRPr="00605EB6">
        <w:t>élargit</w:t>
      </w:r>
      <w:r w:rsidR="00C474C1">
        <w:t xml:space="preserve">, </w:t>
      </w:r>
      <w:r w:rsidRPr="00605EB6">
        <w:t>et ceux</w:t>
      </w:r>
      <w:r w:rsidR="00C474C1">
        <w:t xml:space="preserve">, </w:t>
      </w:r>
      <w:r w:rsidRPr="00605EB6">
        <w:t>qui se trouvaient derrière les autres purent à leur tour contempler les traits du noyé</w:t>
      </w:r>
      <w:r w:rsidR="00C474C1">
        <w:t>.</w:t>
      </w:r>
    </w:p>
    <w:p w14:paraId="516578E9" w14:textId="3AC4AA60" w:rsidR="00C474C1" w:rsidRDefault="0094609C" w:rsidP="00C52F4A">
      <w:r>
        <w:t>— </w:t>
      </w:r>
      <w:r w:rsidR="00C52F4A" w:rsidRPr="008A1F83">
        <w:t>Eh bien</w:t>
      </w:r>
      <w:r w:rsidR="00C474C1">
        <w:t xml:space="preserve">, ! </w:t>
      </w:r>
      <w:r w:rsidR="00C52F4A" w:rsidRPr="008A1F83">
        <w:t>quelqu</w:t>
      </w:r>
      <w:r w:rsidR="00C474C1">
        <w:t>’</w:t>
      </w:r>
      <w:r w:rsidR="00C52F4A" w:rsidRPr="008A1F83">
        <w:t>un le connaît-il</w:t>
      </w:r>
      <w:r w:rsidR="00C474C1">
        <w:t xml:space="preserve"> ? </w:t>
      </w:r>
      <w:r w:rsidR="00C52F4A" w:rsidRPr="008A1F83">
        <w:t>demanda le maire</w:t>
      </w:r>
      <w:r w:rsidR="00C474C1">
        <w:t>.</w:t>
      </w:r>
    </w:p>
    <w:p w14:paraId="6D4AAD6A" w14:textId="77777777" w:rsidR="00C474C1" w:rsidRDefault="00C52F4A" w:rsidP="00C52F4A">
      <w:r w:rsidRPr="00605EB6">
        <w:t>On se regarda</w:t>
      </w:r>
      <w:r w:rsidR="00C474C1">
        <w:t xml:space="preserve">, </w:t>
      </w:r>
      <w:r w:rsidRPr="00605EB6">
        <w:t>on s</w:t>
      </w:r>
      <w:r w:rsidR="00C474C1">
        <w:t>’</w:t>
      </w:r>
      <w:r w:rsidRPr="00605EB6">
        <w:t>interrogea du regard</w:t>
      </w:r>
      <w:r w:rsidR="00C474C1">
        <w:t xml:space="preserve"> ; </w:t>
      </w:r>
      <w:r w:rsidRPr="00605EB6">
        <w:t>mais personne ne répondit</w:t>
      </w:r>
      <w:r w:rsidR="00C474C1">
        <w:t>.</w:t>
      </w:r>
    </w:p>
    <w:p w14:paraId="4028C27C" w14:textId="29B87179" w:rsidR="00C474C1" w:rsidRDefault="0094609C" w:rsidP="00C52F4A">
      <w:r>
        <w:t>— </w:t>
      </w:r>
      <w:r w:rsidR="00C52F4A" w:rsidRPr="00605EB6">
        <w:t>Inconnu</w:t>
      </w:r>
      <w:r w:rsidR="00C474C1">
        <w:t xml:space="preserve"> ! </w:t>
      </w:r>
      <w:r w:rsidR="00C52F4A" w:rsidRPr="00605EB6">
        <w:t>murmura le maire</w:t>
      </w:r>
      <w:r w:rsidR="00C474C1">
        <w:t>.</w:t>
      </w:r>
    </w:p>
    <w:p w14:paraId="567E2EBF" w14:textId="4B39E84A" w:rsidR="00C474C1" w:rsidRDefault="0094609C" w:rsidP="00C52F4A">
      <w:r>
        <w:lastRenderedPageBreak/>
        <w:t>— </w:t>
      </w:r>
      <w:r w:rsidR="00C52F4A" w:rsidRPr="00605EB6">
        <w:t>Il a peut-être des papiers sur lui</w:t>
      </w:r>
      <w:r w:rsidR="00C474C1">
        <w:t xml:space="preserve">, </w:t>
      </w:r>
      <w:r w:rsidR="00C52F4A" w:rsidRPr="00605EB6">
        <w:t>dit le garde champêtre</w:t>
      </w:r>
      <w:r w:rsidR="00C474C1">
        <w:t>.</w:t>
      </w:r>
    </w:p>
    <w:p w14:paraId="0555480A" w14:textId="69BB3D0F" w:rsidR="00C474C1" w:rsidRDefault="0094609C" w:rsidP="00C52F4A">
      <w:r>
        <w:t>— </w:t>
      </w:r>
      <w:r w:rsidR="00C52F4A" w:rsidRPr="00605EB6">
        <w:t>Oui</w:t>
      </w:r>
      <w:r w:rsidR="00C474C1">
        <w:t xml:space="preserve">, </w:t>
      </w:r>
      <w:r w:rsidR="00C52F4A" w:rsidRPr="00605EB6">
        <w:t>peut-être</w:t>
      </w:r>
      <w:r w:rsidR="00C474C1">
        <w:t xml:space="preserve"> ; </w:t>
      </w:r>
      <w:r w:rsidR="00C52F4A" w:rsidRPr="00605EB6">
        <w:t>voyez</w:t>
      </w:r>
      <w:r w:rsidR="00C474C1">
        <w:t>.</w:t>
      </w:r>
    </w:p>
    <w:p w14:paraId="669EAD39" w14:textId="2AF3CDF2" w:rsidR="00C474C1" w:rsidRDefault="00C52F4A" w:rsidP="00C52F4A">
      <w:r w:rsidRPr="00605EB6">
        <w:t>Le garde se mit en devoir de fouiller les poches du mort</w:t>
      </w:r>
      <w:r w:rsidR="00C474C1">
        <w:t xml:space="preserve">. </w:t>
      </w:r>
      <w:r w:rsidRPr="00605EB6">
        <w:t>Il trouva d</w:t>
      </w:r>
      <w:r w:rsidR="00C474C1">
        <w:t>’</w:t>
      </w:r>
      <w:r w:rsidRPr="00605EB6">
        <w:t>abord un mouchoir blanc</w:t>
      </w:r>
      <w:r w:rsidR="00C474C1">
        <w:t xml:space="preserve">, </w:t>
      </w:r>
      <w:r w:rsidRPr="00605EB6">
        <w:t>qui ne portait aucune marque</w:t>
      </w:r>
      <w:r w:rsidR="00C474C1">
        <w:t xml:space="preserve">, </w:t>
      </w:r>
      <w:r w:rsidRPr="00605EB6">
        <w:t>un petit couteau nécessaire à manche d</w:t>
      </w:r>
      <w:r w:rsidR="00C474C1">
        <w:t>’</w:t>
      </w:r>
      <w:r w:rsidRPr="00605EB6">
        <w:t>écaille</w:t>
      </w:r>
      <w:r w:rsidR="00C474C1">
        <w:t xml:space="preserve">, </w:t>
      </w:r>
      <w:r w:rsidRPr="00605EB6">
        <w:t>puis un porte-monnaie contenant quelques pièces d</w:t>
      </w:r>
      <w:r w:rsidR="00C474C1">
        <w:t>’</w:t>
      </w:r>
      <w:r w:rsidRPr="00605EB6">
        <w:t>argent</w:t>
      </w:r>
      <w:r w:rsidR="00C474C1">
        <w:t xml:space="preserve"> ; </w:t>
      </w:r>
      <w:r w:rsidRPr="00605EB6">
        <w:t>enfin d</w:t>
      </w:r>
      <w:r w:rsidR="00C474C1">
        <w:t>’</w:t>
      </w:r>
      <w:r w:rsidRPr="00605EB6">
        <w:t>une dernière poche il sortit un portefeuille de maroquin vert</w:t>
      </w:r>
      <w:r w:rsidR="00C474C1">
        <w:t xml:space="preserve">, </w:t>
      </w:r>
      <w:r w:rsidRPr="00605EB6">
        <w:t>qu</w:t>
      </w:r>
      <w:r w:rsidR="00C474C1">
        <w:t>’</w:t>
      </w:r>
      <w:r w:rsidRPr="00605EB6">
        <w:t>il tendit au maire</w:t>
      </w:r>
      <w:r w:rsidR="00C474C1">
        <w:t>.</w:t>
      </w:r>
    </w:p>
    <w:p w14:paraId="6F3DF9C8" w14:textId="77777777" w:rsidR="00C474C1" w:rsidRDefault="00C52F4A" w:rsidP="00C52F4A">
      <w:r w:rsidRPr="00605EB6">
        <w:t>Celui-ci l</w:t>
      </w:r>
      <w:r w:rsidR="00C474C1">
        <w:t>’</w:t>
      </w:r>
      <w:r w:rsidRPr="00605EB6">
        <w:t>ouvrit</w:t>
      </w:r>
      <w:r w:rsidR="00C474C1">
        <w:t xml:space="preserve">, </w:t>
      </w:r>
      <w:r w:rsidRPr="00605EB6">
        <w:t>et y trouva</w:t>
      </w:r>
      <w:r w:rsidR="00C474C1">
        <w:t xml:space="preserve">, </w:t>
      </w:r>
      <w:r w:rsidRPr="00605EB6">
        <w:t>pliés en deux</w:t>
      </w:r>
      <w:r w:rsidR="00C474C1">
        <w:t xml:space="preserve">, </w:t>
      </w:r>
      <w:r w:rsidRPr="00605EB6">
        <w:t>cinq ou six billets de banque de cent francs</w:t>
      </w:r>
      <w:r w:rsidR="00C474C1">
        <w:t xml:space="preserve">, </w:t>
      </w:r>
      <w:r w:rsidRPr="00605EB6">
        <w:t>collés les uns aux autres</w:t>
      </w:r>
      <w:r w:rsidR="00C474C1">
        <w:t xml:space="preserve">, </w:t>
      </w:r>
      <w:r w:rsidRPr="00605EB6">
        <w:t>mais aucun autre papier</w:t>
      </w:r>
      <w:r w:rsidR="00C474C1">
        <w:t>.</w:t>
      </w:r>
    </w:p>
    <w:p w14:paraId="36688D17" w14:textId="77777777" w:rsidR="00C474C1" w:rsidRDefault="00C52F4A" w:rsidP="00C52F4A">
      <w:r w:rsidRPr="00605EB6">
        <w:t>Le maire secoua la tête</w:t>
      </w:r>
      <w:r w:rsidR="00C474C1">
        <w:t xml:space="preserve">, </w:t>
      </w:r>
      <w:r w:rsidRPr="00605EB6">
        <w:t>laissant voir son désappointement</w:t>
      </w:r>
      <w:r w:rsidR="00C474C1">
        <w:t>.</w:t>
      </w:r>
    </w:p>
    <w:p w14:paraId="730AE847" w14:textId="7138F856" w:rsidR="00C474C1" w:rsidRDefault="0094609C" w:rsidP="00C52F4A">
      <w:r>
        <w:t>— </w:t>
      </w:r>
      <w:r w:rsidR="00C52F4A" w:rsidRPr="00605EB6">
        <w:t>Rien</w:t>
      </w:r>
      <w:r w:rsidR="00C474C1">
        <w:t xml:space="preserve">, </w:t>
      </w:r>
      <w:r w:rsidR="00C52F4A" w:rsidRPr="00605EB6">
        <w:t>dit-il</w:t>
      </w:r>
      <w:r w:rsidR="00C474C1">
        <w:t xml:space="preserve">, </w:t>
      </w:r>
      <w:r w:rsidR="00C52F4A" w:rsidRPr="00605EB6">
        <w:t>rien qui puisse nous aider à établir son identité</w:t>
      </w:r>
      <w:r w:rsidR="00C474C1">
        <w:t>.</w:t>
      </w:r>
    </w:p>
    <w:p w14:paraId="6C6657BB" w14:textId="77777777" w:rsidR="00C474C1" w:rsidRDefault="00C52F4A" w:rsidP="00C52F4A">
      <w:r w:rsidRPr="00605EB6">
        <w:t>La somme trouvée sur le noyé écartait l</w:t>
      </w:r>
      <w:r w:rsidR="00C474C1">
        <w:t>’</w:t>
      </w:r>
      <w:r w:rsidRPr="00605EB6">
        <w:t>hypothèse d</w:t>
      </w:r>
      <w:r w:rsidR="00C474C1">
        <w:t>’</w:t>
      </w:r>
      <w:r w:rsidRPr="00605EB6">
        <w:t>un crime et semblait confirmer que l</w:t>
      </w:r>
      <w:r w:rsidR="00C474C1">
        <w:t>’</w:t>
      </w:r>
      <w:r w:rsidRPr="00605EB6">
        <w:t>inconnu était tombé dans la rivière par accident</w:t>
      </w:r>
      <w:r w:rsidR="00C474C1">
        <w:t>.</w:t>
      </w:r>
    </w:p>
    <w:p w14:paraId="215345FB" w14:textId="77777777" w:rsidR="00C474C1" w:rsidRDefault="00C52F4A" w:rsidP="00C52F4A">
      <w:r w:rsidRPr="00605EB6">
        <w:t>Cependant on ne pouvait pas laisser le cadavre au bord de l</w:t>
      </w:r>
      <w:r w:rsidR="00C474C1">
        <w:t>’</w:t>
      </w:r>
      <w:r w:rsidRPr="00605EB6">
        <w:t>eau</w:t>
      </w:r>
      <w:r w:rsidR="00C474C1">
        <w:t>.</w:t>
      </w:r>
    </w:p>
    <w:p w14:paraId="176256BF" w14:textId="452D1710" w:rsidR="00C474C1" w:rsidRDefault="0094609C" w:rsidP="00C52F4A">
      <w:r>
        <w:t>— </w:t>
      </w:r>
      <w:r w:rsidR="00C52F4A" w:rsidRPr="00605EB6">
        <w:t>Nous allons transporter le mort dans une salle de la mairie</w:t>
      </w:r>
      <w:r w:rsidR="00C474C1">
        <w:t xml:space="preserve">, </w:t>
      </w:r>
      <w:r w:rsidR="00C52F4A" w:rsidRPr="00605EB6">
        <w:t>dit le maire</w:t>
      </w:r>
      <w:r w:rsidR="00C474C1">
        <w:t xml:space="preserve">, </w:t>
      </w:r>
      <w:r w:rsidR="00C52F4A" w:rsidRPr="00605EB6">
        <w:t>après avoir consulté l</w:t>
      </w:r>
      <w:r w:rsidR="00C474C1">
        <w:t>’</w:t>
      </w:r>
      <w:r w:rsidR="00C52F4A" w:rsidRPr="00605EB6">
        <w:t>adjoint et le garde</w:t>
      </w:r>
      <w:r w:rsidR="00C474C1">
        <w:t>-</w:t>
      </w:r>
      <w:r w:rsidR="00C52F4A" w:rsidRPr="00605EB6">
        <w:t>champêtre</w:t>
      </w:r>
      <w:r w:rsidR="00C474C1">
        <w:t>.</w:t>
      </w:r>
    </w:p>
    <w:p w14:paraId="3B131FD4" w14:textId="77777777" w:rsidR="00C474C1" w:rsidRDefault="00C52F4A" w:rsidP="00C52F4A">
      <w:r w:rsidRPr="00605EB6">
        <w:t>On alla au moulin prendre une civière</w:t>
      </w:r>
      <w:r w:rsidR="00C474C1">
        <w:t xml:space="preserve"> ; </w:t>
      </w:r>
      <w:r w:rsidRPr="00605EB6">
        <w:t>on la couvrit de paille</w:t>
      </w:r>
      <w:r w:rsidR="00C474C1">
        <w:t xml:space="preserve">, </w:t>
      </w:r>
      <w:r w:rsidRPr="00605EB6">
        <w:t>et sur la paille on coucha le cadavre</w:t>
      </w:r>
      <w:r w:rsidR="00C474C1">
        <w:t xml:space="preserve">. </w:t>
      </w:r>
      <w:r w:rsidRPr="00605EB6">
        <w:t>Deux paysans robustes se mirent dans les brancards et on se mit en marche</w:t>
      </w:r>
      <w:r w:rsidR="00C474C1">
        <w:t>.</w:t>
      </w:r>
    </w:p>
    <w:p w14:paraId="5DB0EFFF" w14:textId="32A690F0" w:rsidR="00C52F4A" w:rsidRPr="00605EB6" w:rsidRDefault="00C52F4A" w:rsidP="00C474C1">
      <w:pPr>
        <w:pStyle w:val="Etoile"/>
      </w:pPr>
      <w:r>
        <w:lastRenderedPageBreak/>
        <w:br/>
        <w:t>*</w:t>
      </w:r>
      <w:r>
        <w:br/>
      </w:r>
    </w:p>
    <w:p w14:paraId="3A0E081F" w14:textId="66307A21" w:rsidR="00C474C1" w:rsidRDefault="00C52F4A" w:rsidP="00C52F4A">
      <w:r w:rsidRPr="00605EB6">
        <w:t>Zélima était restée</w:t>
      </w:r>
      <w:r w:rsidR="00C474C1">
        <w:t xml:space="preserve">, </w:t>
      </w:r>
      <w:r w:rsidRPr="00605EB6">
        <w:t>longtemps après le départ de son mari</w:t>
      </w:r>
      <w:r w:rsidR="00C474C1">
        <w:t xml:space="preserve">, </w:t>
      </w:r>
      <w:r w:rsidRPr="00605EB6">
        <w:t>assise sur le lit</w:t>
      </w:r>
      <w:r w:rsidR="00C474C1">
        <w:t xml:space="preserve"> ; </w:t>
      </w:r>
      <w:r w:rsidRPr="00605EB6">
        <w:t>puis</w:t>
      </w:r>
      <w:r w:rsidR="00C474C1">
        <w:t xml:space="preserve">, </w:t>
      </w:r>
      <w:r w:rsidRPr="00605EB6">
        <w:t>fatiguée</w:t>
      </w:r>
      <w:r w:rsidR="00C474C1">
        <w:t xml:space="preserve">, </w:t>
      </w:r>
      <w:r w:rsidRPr="00605EB6">
        <w:t>elle avait laissé tomber sa tête sur l</w:t>
      </w:r>
      <w:r w:rsidR="00C474C1">
        <w:t>’</w:t>
      </w:r>
      <w:r w:rsidRPr="00605EB6">
        <w:t>oreiller</w:t>
      </w:r>
      <w:r w:rsidR="00C474C1">
        <w:t xml:space="preserve"> ; </w:t>
      </w:r>
      <w:r w:rsidRPr="00605EB6">
        <w:t>mais il lui avait été impossible de s</w:t>
      </w:r>
      <w:r w:rsidR="00C474C1">
        <w:t>’</w:t>
      </w:r>
      <w:r w:rsidRPr="00605EB6">
        <w:t>endormir</w:t>
      </w:r>
      <w:r w:rsidR="00C474C1">
        <w:t xml:space="preserve">. </w:t>
      </w:r>
      <w:r w:rsidRPr="00605EB6">
        <w:t>Aussitôt qu</w:t>
      </w:r>
      <w:r w:rsidR="00C474C1">
        <w:t>’</w:t>
      </w:r>
      <w:r w:rsidRPr="00605EB6">
        <w:t>elle fermait les yeux et que sa pensée flottante s</w:t>
      </w:r>
      <w:r w:rsidR="00C474C1">
        <w:t>’</w:t>
      </w:r>
      <w:r w:rsidRPr="00605EB6">
        <w:t>enfonçait dans le vague</w:t>
      </w:r>
      <w:r w:rsidR="00C474C1">
        <w:t xml:space="preserve">, </w:t>
      </w:r>
      <w:r w:rsidRPr="00605EB6">
        <w:t>le cauchemar la faisait sursauter</w:t>
      </w:r>
      <w:r w:rsidR="00C474C1">
        <w:t xml:space="preserve"> ; </w:t>
      </w:r>
      <w:r w:rsidRPr="00605EB6">
        <w:t>tout son corps frémissait et de grosses gouttes de sueur perlaient son front</w:t>
      </w:r>
      <w:r w:rsidR="00C474C1">
        <w:t>.</w:t>
      </w:r>
    </w:p>
    <w:p w14:paraId="6F8EA082" w14:textId="77777777" w:rsidR="00C474C1" w:rsidRDefault="00C52F4A" w:rsidP="00C52F4A">
      <w:r w:rsidRPr="00605EB6">
        <w:t>Elle entendit sonner minuit</w:t>
      </w:r>
      <w:r w:rsidR="00C474C1">
        <w:t xml:space="preserve">, </w:t>
      </w:r>
      <w:r w:rsidRPr="00605EB6">
        <w:t>puis une heure</w:t>
      </w:r>
      <w:r w:rsidR="00C474C1">
        <w:t xml:space="preserve">, </w:t>
      </w:r>
      <w:r w:rsidRPr="00605EB6">
        <w:t>puis successivement toutes les heures</w:t>
      </w:r>
      <w:r w:rsidR="00C474C1">
        <w:t>.</w:t>
      </w:r>
    </w:p>
    <w:p w14:paraId="06DDEF9D" w14:textId="789C511E" w:rsidR="00C474C1" w:rsidRDefault="0094609C" w:rsidP="00C52F4A">
      <w:r>
        <w:t>— </w:t>
      </w:r>
      <w:r w:rsidR="00C52F4A" w:rsidRPr="00605EB6">
        <w:t>Mon Dieu</w:t>
      </w:r>
      <w:r w:rsidR="00C474C1">
        <w:t xml:space="preserve">, </w:t>
      </w:r>
      <w:r w:rsidR="00C52F4A" w:rsidRPr="00605EB6">
        <w:t>pourquoi donc reste-t-il si longtemps</w:t>
      </w:r>
      <w:r w:rsidR="00C474C1">
        <w:t xml:space="preserve"> ? </w:t>
      </w:r>
      <w:r w:rsidR="00C52F4A" w:rsidRPr="00605EB6">
        <w:t>se disait-elle chaque fois que l</w:t>
      </w:r>
      <w:r w:rsidR="00C474C1">
        <w:t>’</w:t>
      </w:r>
      <w:r w:rsidR="00C52F4A" w:rsidRPr="00605EB6">
        <w:t>heure nouvelle envoyait ses vibrations à ses oreilles</w:t>
      </w:r>
      <w:r w:rsidR="00C474C1">
        <w:t>.</w:t>
      </w:r>
    </w:p>
    <w:p w14:paraId="641DE8D7" w14:textId="77777777" w:rsidR="00C474C1" w:rsidRDefault="00C52F4A" w:rsidP="00C52F4A">
      <w:r w:rsidRPr="00605EB6">
        <w:t>Trois ou quatre fois elle se leva</w:t>
      </w:r>
      <w:r w:rsidR="00C474C1">
        <w:t xml:space="preserve">. </w:t>
      </w:r>
      <w:r w:rsidRPr="00605EB6">
        <w:t>Elle faisait le tour de la chambre et ouvrait la fenêtre qu</w:t>
      </w:r>
      <w:r w:rsidR="00C474C1">
        <w:t>’</w:t>
      </w:r>
      <w:r w:rsidRPr="00605EB6">
        <w:t>elle refermait vite après avoir plongé son regard au dehors</w:t>
      </w:r>
      <w:r w:rsidR="00C474C1">
        <w:t xml:space="preserve">, </w:t>
      </w:r>
      <w:r w:rsidRPr="00605EB6">
        <w:t>car le vent qui soufflait du nord était glacial</w:t>
      </w:r>
      <w:r w:rsidR="00C474C1">
        <w:t>.</w:t>
      </w:r>
    </w:p>
    <w:p w14:paraId="77099A58" w14:textId="23C12476" w:rsidR="00C474C1" w:rsidRDefault="00C52F4A" w:rsidP="00C52F4A">
      <w:r w:rsidRPr="00605EB6">
        <w:t>À mesure que le temps s</w:t>
      </w:r>
      <w:r w:rsidR="00C474C1">
        <w:t>’</w:t>
      </w:r>
      <w:r w:rsidRPr="00605EB6">
        <w:t>écoulait</w:t>
      </w:r>
      <w:r w:rsidR="00C474C1">
        <w:t xml:space="preserve">, </w:t>
      </w:r>
      <w:r w:rsidRPr="00605EB6">
        <w:t>son inquiétude augmentait</w:t>
      </w:r>
      <w:r w:rsidR="00C474C1">
        <w:t xml:space="preserve"> ; </w:t>
      </w:r>
      <w:r w:rsidRPr="00605EB6">
        <w:t>elle était en proie à une angoisse horrible</w:t>
      </w:r>
      <w:r w:rsidR="00C474C1">
        <w:t xml:space="preserve">, </w:t>
      </w:r>
      <w:r w:rsidRPr="00605EB6">
        <w:t>elle sentait en elle des tressaillements douloureux</w:t>
      </w:r>
      <w:r w:rsidR="00C474C1">
        <w:t xml:space="preserve">. </w:t>
      </w:r>
      <w:r w:rsidRPr="00605EB6">
        <w:t>Elle avait peur</w:t>
      </w:r>
      <w:r w:rsidR="00C474C1">
        <w:t xml:space="preserve">. </w:t>
      </w:r>
      <w:r w:rsidRPr="00605EB6">
        <w:t>Elle ne s</w:t>
      </w:r>
      <w:r w:rsidR="00C474C1">
        <w:t>’</w:t>
      </w:r>
      <w:r w:rsidRPr="00605EB6">
        <w:t>expliquait pas bien pourquoi</w:t>
      </w:r>
      <w:r w:rsidR="00C474C1">
        <w:t xml:space="preserve">, </w:t>
      </w:r>
      <w:r w:rsidRPr="00605EB6">
        <w:t>mais il lui semblait qu</w:t>
      </w:r>
      <w:r w:rsidR="00C474C1">
        <w:t>’</w:t>
      </w:r>
      <w:r w:rsidRPr="00605EB6">
        <w:t>un épouvantable malheur planait sur elle</w:t>
      </w:r>
      <w:r w:rsidR="00C474C1">
        <w:t>.</w:t>
      </w:r>
    </w:p>
    <w:p w14:paraId="497CE91C" w14:textId="77777777" w:rsidR="00C474C1" w:rsidRDefault="00C52F4A" w:rsidP="00C52F4A">
      <w:r w:rsidRPr="00605EB6">
        <w:t>Vers trois heures</w:t>
      </w:r>
      <w:r w:rsidR="00C474C1">
        <w:t xml:space="preserve">, </w:t>
      </w:r>
      <w:r w:rsidRPr="00605EB6">
        <w:t>le chien se remit à hurler</w:t>
      </w:r>
      <w:r w:rsidR="00C474C1">
        <w:t xml:space="preserve">. </w:t>
      </w:r>
      <w:r w:rsidRPr="00605EB6">
        <w:t>Or</w:t>
      </w:r>
      <w:r w:rsidR="00C474C1">
        <w:t xml:space="preserve">, </w:t>
      </w:r>
      <w:r w:rsidRPr="00605EB6">
        <w:t>Zélima était superstitieuse</w:t>
      </w:r>
      <w:r w:rsidR="00C474C1">
        <w:t xml:space="preserve"> ; </w:t>
      </w:r>
      <w:r w:rsidRPr="00605EB6">
        <w:t>elle s</w:t>
      </w:r>
      <w:r w:rsidR="00C474C1">
        <w:t>’</w:t>
      </w:r>
      <w:r w:rsidRPr="00605EB6">
        <w:t>imaginait que les plaintes</w:t>
      </w:r>
      <w:r w:rsidR="00C474C1">
        <w:t xml:space="preserve">, </w:t>
      </w:r>
      <w:r w:rsidRPr="00605EB6">
        <w:t>que les gémissements de l</w:t>
      </w:r>
      <w:r w:rsidR="00C474C1">
        <w:t>’</w:t>
      </w:r>
      <w:r w:rsidRPr="00605EB6">
        <w:t>animal s</w:t>
      </w:r>
      <w:r w:rsidR="00C474C1">
        <w:t>’</w:t>
      </w:r>
      <w:r w:rsidRPr="00605EB6">
        <w:t>adressaient à elle</w:t>
      </w:r>
      <w:r w:rsidR="00C474C1">
        <w:t>.</w:t>
      </w:r>
    </w:p>
    <w:p w14:paraId="38B741EE" w14:textId="77777777" w:rsidR="00C474C1" w:rsidRDefault="00C52F4A" w:rsidP="00C52F4A">
      <w:r w:rsidRPr="00605EB6">
        <w:t>Quand</w:t>
      </w:r>
      <w:r w:rsidR="00C474C1">
        <w:t xml:space="preserve">, </w:t>
      </w:r>
      <w:r w:rsidRPr="00605EB6">
        <w:t>à l</w:t>
      </w:r>
      <w:r w:rsidR="00C474C1">
        <w:t>’</w:t>
      </w:r>
      <w:r w:rsidRPr="00605EB6">
        <w:t>est</w:t>
      </w:r>
      <w:r w:rsidR="00C474C1">
        <w:t xml:space="preserve">, </w:t>
      </w:r>
      <w:r w:rsidRPr="00605EB6">
        <w:t>une lueur blanche annonça l</w:t>
      </w:r>
      <w:r w:rsidR="00C474C1">
        <w:t>’</w:t>
      </w:r>
      <w:r w:rsidRPr="00605EB6">
        <w:t>approche du jour</w:t>
      </w:r>
      <w:r w:rsidR="00C474C1">
        <w:t xml:space="preserve">, </w:t>
      </w:r>
      <w:r w:rsidRPr="00605EB6">
        <w:t>elle se leva et s</w:t>
      </w:r>
      <w:r w:rsidR="00C474C1">
        <w:t>’</w:t>
      </w:r>
      <w:r w:rsidRPr="00605EB6">
        <w:t>habilla très vite</w:t>
      </w:r>
      <w:r w:rsidR="00C474C1">
        <w:t xml:space="preserve">. </w:t>
      </w:r>
      <w:r w:rsidRPr="00605EB6">
        <w:t xml:space="preserve">Tout était encore </w:t>
      </w:r>
      <w:r w:rsidRPr="00605EB6">
        <w:lastRenderedPageBreak/>
        <w:t>silencieux dans la maison</w:t>
      </w:r>
      <w:r w:rsidR="00C474C1">
        <w:t xml:space="preserve">. </w:t>
      </w:r>
      <w:r w:rsidRPr="00605EB6">
        <w:t>Elle était dans un état d</w:t>
      </w:r>
      <w:r w:rsidR="00C474C1">
        <w:t>’</w:t>
      </w:r>
      <w:r w:rsidRPr="00605EB6">
        <w:t>agitation et d</w:t>
      </w:r>
      <w:r w:rsidR="00C474C1">
        <w:t>’</w:t>
      </w:r>
      <w:r w:rsidRPr="00605EB6">
        <w:t>exaltation impossible à décrire</w:t>
      </w:r>
      <w:r w:rsidR="00C474C1">
        <w:t xml:space="preserve">. </w:t>
      </w:r>
      <w:r w:rsidRPr="00605EB6">
        <w:t>Elle avait envie de pleurer</w:t>
      </w:r>
      <w:r w:rsidR="00C474C1">
        <w:t xml:space="preserve"> ; </w:t>
      </w:r>
      <w:r w:rsidRPr="00605EB6">
        <w:t>elle ne pleura pas</w:t>
      </w:r>
      <w:r w:rsidR="00C474C1">
        <w:t xml:space="preserve">, </w:t>
      </w:r>
      <w:r w:rsidRPr="00605EB6">
        <w:t>pourtant</w:t>
      </w:r>
      <w:r w:rsidR="00C474C1">
        <w:t xml:space="preserve"> ; </w:t>
      </w:r>
      <w:r w:rsidRPr="00605EB6">
        <w:t>mais elle avait des sanglots arrêtés dans la gorge</w:t>
      </w:r>
      <w:r w:rsidR="00C474C1">
        <w:t>.</w:t>
      </w:r>
    </w:p>
    <w:p w14:paraId="7DD3DF4F" w14:textId="77777777" w:rsidR="00C474C1" w:rsidRDefault="00C52F4A" w:rsidP="00C52F4A">
      <w:r w:rsidRPr="00605EB6">
        <w:t>Elle sentit qu</w:t>
      </w:r>
      <w:r w:rsidR="00C474C1">
        <w:t>’</w:t>
      </w:r>
      <w:r w:rsidRPr="00605EB6">
        <w:t>elle avait froid et s</w:t>
      </w:r>
      <w:r w:rsidR="00C474C1">
        <w:t>’</w:t>
      </w:r>
      <w:r w:rsidRPr="00605EB6">
        <w:t>aperçut qu</w:t>
      </w:r>
      <w:r w:rsidR="00C474C1">
        <w:t>’</w:t>
      </w:r>
      <w:r w:rsidRPr="00605EB6">
        <w:t>elle grelottait</w:t>
      </w:r>
      <w:r w:rsidR="00C474C1">
        <w:t xml:space="preserve">. </w:t>
      </w:r>
      <w:r w:rsidRPr="00605EB6">
        <w:t>Il y avait encore du bois près de la cheminée</w:t>
      </w:r>
      <w:r w:rsidR="00C474C1">
        <w:t xml:space="preserve"> : </w:t>
      </w:r>
      <w:r w:rsidRPr="00605EB6">
        <w:t>elle alluma du feu</w:t>
      </w:r>
      <w:r w:rsidR="00C474C1">
        <w:t xml:space="preserve">. </w:t>
      </w:r>
      <w:r w:rsidRPr="00605EB6">
        <w:t>Mais elle ne pouvait tenir en place</w:t>
      </w:r>
      <w:r w:rsidR="00C474C1">
        <w:t xml:space="preserve"> ; : </w:t>
      </w:r>
      <w:r w:rsidRPr="00605EB6">
        <w:t>elle allait constamment de la cheminée à la porte</w:t>
      </w:r>
      <w:r w:rsidR="00C474C1">
        <w:t xml:space="preserve">, </w:t>
      </w:r>
      <w:r w:rsidRPr="00605EB6">
        <w:t>puis à la fenêtre</w:t>
      </w:r>
      <w:r w:rsidR="00C474C1">
        <w:t xml:space="preserve">, </w:t>
      </w:r>
      <w:r w:rsidRPr="00605EB6">
        <w:t>et de la fenêtre à la porte</w:t>
      </w:r>
      <w:r w:rsidR="00C474C1">
        <w:t xml:space="preserve">, </w:t>
      </w:r>
      <w:r w:rsidRPr="00605EB6">
        <w:t>tendant anxieusement l</w:t>
      </w:r>
      <w:r w:rsidR="00C474C1">
        <w:t>’</w:t>
      </w:r>
      <w:r w:rsidRPr="00605EB6">
        <w:t>oreille à celle-ci</w:t>
      </w:r>
      <w:r w:rsidR="00C474C1">
        <w:t xml:space="preserve">, </w:t>
      </w:r>
      <w:r w:rsidRPr="00605EB6">
        <w:t>regardant en soupirant à travers les vitres de l</w:t>
      </w:r>
      <w:r w:rsidR="00C474C1">
        <w:t>’</w:t>
      </w:r>
      <w:r w:rsidRPr="00605EB6">
        <w:t>autre</w:t>
      </w:r>
      <w:r w:rsidR="00C474C1">
        <w:t xml:space="preserve">. </w:t>
      </w:r>
      <w:r w:rsidRPr="00605EB6">
        <w:t>Elle pouvait voir</w:t>
      </w:r>
      <w:r w:rsidR="00C474C1">
        <w:t xml:space="preserve">, </w:t>
      </w:r>
      <w:r w:rsidRPr="00605EB6">
        <w:t>maintenant</w:t>
      </w:r>
      <w:r w:rsidR="00C474C1">
        <w:t xml:space="preserve">, </w:t>
      </w:r>
      <w:r w:rsidRPr="00605EB6">
        <w:t>il faisait jour</w:t>
      </w:r>
      <w:r w:rsidR="00C474C1">
        <w:t>.</w:t>
      </w:r>
    </w:p>
    <w:p w14:paraId="3B945DA1" w14:textId="77777777" w:rsidR="00C474C1" w:rsidRDefault="00C52F4A" w:rsidP="00C52F4A">
      <w:r w:rsidRPr="00605EB6">
        <w:t>À six heures</w:t>
      </w:r>
      <w:r w:rsidR="00C474C1">
        <w:t xml:space="preserve">, </w:t>
      </w:r>
      <w:r w:rsidRPr="00605EB6">
        <w:t>elle entendit du bruit au rez-de-chaussée</w:t>
      </w:r>
      <w:r w:rsidR="00C474C1">
        <w:t xml:space="preserve">. </w:t>
      </w:r>
      <w:r w:rsidRPr="00605EB6">
        <w:t>L</w:t>
      </w:r>
      <w:r w:rsidR="00C474C1">
        <w:t>’</w:t>
      </w:r>
      <w:r w:rsidRPr="00605EB6">
        <w:t>aubergiste et sa femme venaient de se lever</w:t>
      </w:r>
      <w:r w:rsidR="00C474C1">
        <w:t xml:space="preserve">. </w:t>
      </w:r>
      <w:r w:rsidRPr="00605EB6">
        <w:t>Elle était à bout de patience</w:t>
      </w:r>
      <w:r w:rsidR="00C474C1">
        <w:t xml:space="preserve">, </w:t>
      </w:r>
      <w:r w:rsidRPr="00605EB6">
        <w:t>elle se sentait mourir d</w:t>
      </w:r>
      <w:r w:rsidR="00C474C1">
        <w:t>’</w:t>
      </w:r>
      <w:r w:rsidRPr="00605EB6">
        <w:t>inquiétude</w:t>
      </w:r>
      <w:r w:rsidR="00C474C1">
        <w:t xml:space="preserve"> ; </w:t>
      </w:r>
      <w:r w:rsidRPr="00605EB6">
        <w:t>elle s</w:t>
      </w:r>
      <w:r w:rsidR="00C474C1">
        <w:t>’</w:t>
      </w:r>
      <w:r w:rsidRPr="00605EB6">
        <w:t>élança hors de la chambre et descendit</w:t>
      </w:r>
      <w:r w:rsidR="00C474C1">
        <w:t xml:space="preserve">. </w:t>
      </w:r>
      <w:r w:rsidRPr="00605EB6">
        <w:t>Dans la salle</w:t>
      </w:r>
      <w:r w:rsidR="00C474C1">
        <w:t xml:space="preserve">, </w:t>
      </w:r>
      <w:r w:rsidRPr="00605EB6">
        <w:t>elle trouva dame Marie-Rose</w:t>
      </w:r>
      <w:r w:rsidR="00C474C1">
        <w:t xml:space="preserve">. </w:t>
      </w:r>
      <w:r w:rsidRPr="00605EB6">
        <w:t>Celle-ci faillit tomber à la renverse à l</w:t>
      </w:r>
      <w:r w:rsidR="00C474C1">
        <w:t>’</w:t>
      </w:r>
      <w:r w:rsidRPr="00605EB6">
        <w:t>apparition de la jeune femme</w:t>
      </w:r>
      <w:r w:rsidR="00C474C1">
        <w:t>.</w:t>
      </w:r>
    </w:p>
    <w:p w14:paraId="2497040C" w14:textId="130DB05A" w:rsidR="00C474C1" w:rsidRDefault="0094609C" w:rsidP="00C52F4A">
      <w:r>
        <w:t>— </w:t>
      </w:r>
      <w:r w:rsidR="00C52F4A" w:rsidRPr="00605EB6">
        <w:t>Déjà levée</w:t>
      </w:r>
      <w:r w:rsidR="00C474C1">
        <w:t xml:space="preserve"> ! </w:t>
      </w:r>
      <w:r w:rsidR="00C52F4A" w:rsidRPr="00605EB6">
        <w:t>s</w:t>
      </w:r>
      <w:r w:rsidR="00C474C1">
        <w:t>’</w:t>
      </w:r>
      <w:r w:rsidR="00C52F4A" w:rsidRPr="00605EB6">
        <w:t>écria-t-elle</w:t>
      </w:r>
      <w:r w:rsidR="00C474C1">
        <w:t>.</w:t>
      </w:r>
    </w:p>
    <w:p w14:paraId="4E496274" w14:textId="77777777" w:rsidR="00C474C1" w:rsidRDefault="00C52F4A" w:rsidP="00C52F4A">
      <w:r w:rsidRPr="00605EB6">
        <w:t>Mais</w:t>
      </w:r>
      <w:r w:rsidR="00C474C1">
        <w:t xml:space="preserve">, </w:t>
      </w:r>
      <w:r w:rsidRPr="00605EB6">
        <w:t>aussitôt</w:t>
      </w:r>
      <w:r w:rsidR="00C474C1">
        <w:t xml:space="preserve">, </w:t>
      </w:r>
      <w:r w:rsidRPr="00605EB6">
        <w:t>voyant le visage décomposé de la jeune femme et son air effaré</w:t>
      </w:r>
      <w:r w:rsidR="00C474C1">
        <w:t> :</w:t>
      </w:r>
    </w:p>
    <w:p w14:paraId="33B9FD70" w14:textId="36497676" w:rsidR="00C474C1" w:rsidRDefault="0094609C" w:rsidP="00C52F4A">
      <w:r>
        <w:t>— </w:t>
      </w:r>
      <w:r w:rsidR="00C52F4A" w:rsidRPr="00605EB6">
        <w:t>Ah</w:t>
      </w:r>
      <w:r w:rsidR="00C474C1">
        <w:t xml:space="preserve"> ! </w:t>
      </w:r>
      <w:r w:rsidR="00C52F4A" w:rsidRPr="00605EB6">
        <w:t>Seigneur Dieu</w:t>
      </w:r>
      <w:r w:rsidR="00C474C1">
        <w:t xml:space="preserve">, </w:t>
      </w:r>
      <w:r w:rsidR="00C52F4A" w:rsidRPr="00605EB6">
        <w:t>fit-elle effrayée</w:t>
      </w:r>
      <w:r w:rsidR="00C474C1">
        <w:t xml:space="preserve">, </w:t>
      </w:r>
      <w:r w:rsidR="00C52F4A" w:rsidRPr="00605EB6">
        <w:t>en laissant tomber son balai</w:t>
      </w:r>
      <w:r w:rsidR="00C474C1">
        <w:t xml:space="preserve">, </w:t>
      </w:r>
      <w:r w:rsidR="00C52F4A" w:rsidRPr="00605EB6">
        <w:t>que s</w:t>
      </w:r>
      <w:r w:rsidR="00C474C1">
        <w:t>’</w:t>
      </w:r>
      <w:r w:rsidR="00C52F4A" w:rsidRPr="00605EB6">
        <w:t>est-il donc passé</w:t>
      </w:r>
      <w:r w:rsidR="00C474C1">
        <w:t xml:space="preserve"> ? </w:t>
      </w:r>
      <w:r w:rsidR="00C52F4A" w:rsidRPr="00605EB6">
        <w:t>Qu</w:t>
      </w:r>
      <w:r w:rsidR="00C474C1">
        <w:t>’</w:t>
      </w:r>
      <w:r w:rsidR="00C52F4A" w:rsidRPr="00605EB6">
        <w:t>avez-vous</w:t>
      </w:r>
      <w:r w:rsidR="00C474C1">
        <w:t> ?</w:t>
      </w:r>
    </w:p>
    <w:p w14:paraId="068E7C16" w14:textId="77777777" w:rsidR="00C474C1" w:rsidRDefault="00C52F4A" w:rsidP="00C52F4A">
      <w:r w:rsidRPr="00605EB6">
        <w:t>Zélima comprit très bien que Marie-Rose l</w:t>
      </w:r>
      <w:r w:rsidR="00C474C1">
        <w:t>’</w:t>
      </w:r>
      <w:r w:rsidRPr="00605EB6">
        <w:t>interrogeait</w:t>
      </w:r>
      <w:r w:rsidR="00C474C1">
        <w:t xml:space="preserve"> ; </w:t>
      </w:r>
      <w:r w:rsidRPr="00605EB6">
        <w:t>mais</w:t>
      </w:r>
      <w:r w:rsidR="00C474C1">
        <w:t xml:space="preserve">, </w:t>
      </w:r>
      <w:r w:rsidRPr="00605EB6">
        <w:t>ne pouvant lui répondre autrement</w:t>
      </w:r>
      <w:r w:rsidR="00C474C1">
        <w:t xml:space="preserve">, </w:t>
      </w:r>
      <w:r w:rsidRPr="00605EB6">
        <w:t>elle éclata en sanglots</w:t>
      </w:r>
      <w:r w:rsidR="00C474C1">
        <w:t>.</w:t>
      </w:r>
    </w:p>
    <w:p w14:paraId="2C254CE7" w14:textId="77777777" w:rsidR="00C474C1" w:rsidRDefault="00C52F4A" w:rsidP="00C52F4A">
      <w:r w:rsidRPr="00605EB6">
        <w:t>De plus en plus effrayée</w:t>
      </w:r>
      <w:r w:rsidR="00C474C1">
        <w:t xml:space="preserve">, </w:t>
      </w:r>
      <w:r w:rsidRPr="00605EB6">
        <w:t>Marie-Rose lui prit les mains</w:t>
      </w:r>
      <w:r w:rsidR="00C474C1">
        <w:t xml:space="preserve">, </w:t>
      </w:r>
      <w:r w:rsidRPr="00605EB6">
        <w:t>la força à s</w:t>
      </w:r>
      <w:r w:rsidR="00C474C1">
        <w:t>’</w:t>
      </w:r>
      <w:r w:rsidRPr="00605EB6">
        <w:t>asseoir et se mit à la caresser</w:t>
      </w:r>
      <w:r w:rsidR="00C474C1">
        <w:t xml:space="preserve">, </w:t>
      </w:r>
      <w:r w:rsidRPr="00605EB6">
        <w:t>comme on caresse un enfant</w:t>
      </w:r>
      <w:r w:rsidR="00C474C1">
        <w:t xml:space="preserve">, </w:t>
      </w:r>
      <w:r w:rsidRPr="00605EB6">
        <w:t>en lui disant toutes sortes de douces paroles</w:t>
      </w:r>
      <w:r w:rsidR="00C474C1">
        <w:t>.</w:t>
      </w:r>
    </w:p>
    <w:p w14:paraId="68901399" w14:textId="77777777" w:rsidR="00C474C1" w:rsidRDefault="00C52F4A" w:rsidP="00C52F4A">
      <w:r w:rsidRPr="00605EB6">
        <w:lastRenderedPageBreak/>
        <w:t>Zélima se calma un peu</w:t>
      </w:r>
      <w:r w:rsidR="00C474C1">
        <w:t xml:space="preserve">, </w:t>
      </w:r>
      <w:r w:rsidRPr="00605EB6">
        <w:t>et</w:t>
      </w:r>
      <w:r w:rsidR="00C474C1">
        <w:t xml:space="preserve">, </w:t>
      </w:r>
      <w:r w:rsidRPr="00605EB6">
        <w:t>par ses gestes accompagnés de regards expressifs</w:t>
      </w:r>
      <w:r w:rsidR="00C474C1">
        <w:t xml:space="preserve">, </w:t>
      </w:r>
      <w:r w:rsidRPr="00605EB6">
        <w:t>elle parvint à faire comprendre à l</w:t>
      </w:r>
      <w:r w:rsidR="00C474C1">
        <w:t>’</w:t>
      </w:r>
      <w:r w:rsidRPr="00605EB6">
        <w:t>aubergiste que son mari était sorti dans la nuit et qu</w:t>
      </w:r>
      <w:r w:rsidR="00C474C1">
        <w:t>’</w:t>
      </w:r>
      <w:r w:rsidRPr="00605EB6">
        <w:t>il n</w:t>
      </w:r>
      <w:r w:rsidR="00C474C1">
        <w:t>’</w:t>
      </w:r>
      <w:r w:rsidRPr="00605EB6">
        <w:t>était pas rentré</w:t>
      </w:r>
      <w:r w:rsidR="00C474C1">
        <w:t>.</w:t>
      </w:r>
    </w:p>
    <w:p w14:paraId="6CF86DEB" w14:textId="61103862" w:rsidR="00C474C1" w:rsidRDefault="0094609C" w:rsidP="00C52F4A">
      <w:r>
        <w:t>— </w:t>
      </w:r>
      <w:r w:rsidR="00C52F4A" w:rsidRPr="00605EB6">
        <w:t>Ah</w:t>
      </w:r>
      <w:r w:rsidR="00C474C1">
        <w:t xml:space="preserve"> ! </w:t>
      </w:r>
      <w:r w:rsidR="00C52F4A" w:rsidRPr="00605EB6">
        <w:t>mon Dieu</w:t>
      </w:r>
      <w:r w:rsidR="00C474C1">
        <w:t xml:space="preserve">, </w:t>
      </w:r>
      <w:r w:rsidR="00C52F4A" w:rsidRPr="00605EB6">
        <w:t>mais pourquoi</w:t>
      </w:r>
      <w:r w:rsidR="00C474C1">
        <w:t xml:space="preserve">,… </w:t>
      </w:r>
      <w:r w:rsidR="00C52F4A" w:rsidRPr="00605EB6">
        <w:t>pourquoi</w:t>
      </w:r>
      <w:r w:rsidR="00C474C1">
        <w:t xml:space="preserve"> ? </w:t>
      </w:r>
      <w:r w:rsidR="00C52F4A" w:rsidRPr="00605EB6">
        <w:t>Où est-il allé</w:t>
      </w:r>
      <w:r w:rsidR="00C474C1">
        <w:t xml:space="preserve"> ? </w:t>
      </w:r>
      <w:r w:rsidR="00C52F4A" w:rsidRPr="00605EB6">
        <w:t>Il faisait noir comme dans un four</w:t>
      </w:r>
      <w:r w:rsidR="00C474C1">
        <w:t xml:space="preserve"> !… </w:t>
      </w:r>
      <w:r w:rsidR="00C52F4A" w:rsidRPr="00605EB6">
        <w:t>Pourvu qu</w:t>
      </w:r>
      <w:r w:rsidR="00C474C1">
        <w:t>’</w:t>
      </w:r>
      <w:r w:rsidR="00C52F4A" w:rsidRPr="00605EB6">
        <w:t>il ne lui soit rien arrivé</w:t>
      </w:r>
      <w:r w:rsidR="00C474C1">
        <w:t xml:space="preserve">… </w:t>
      </w:r>
      <w:r w:rsidR="00C52F4A" w:rsidRPr="00605EB6">
        <w:t>Et moi qui ai grondé mon homme parce que je croyais qu</w:t>
      </w:r>
      <w:r w:rsidR="00C474C1">
        <w:t>’</w:t>
      </w:r>
      <w:r w:rsidR="00C52F4A" w:rsidRPr="00605EB6">
        <w:t>il avait oublié hier soir de pousser le verrou</w:t>
      </w:r>
      <w:r w:rsidR="00C474C1">
        <w:t xml:space="preserve">. </w:t>
      </w:r>
      <w:r w:rsidR="00C52F4A" w:rsidRPr="00605EB6">
        <w:t>Maintenant je comprends pourquoi la porte était ouverte</w:t>
      </w:r>
      <w:r w:rsidR="00C474C1">
        <w:t>.</w:t>
      </w:r>
    </w:p>
    <w:p w14:paraId="6A4C97B4" w14:textId="77777777" w:rsidR="00C474C1" w:rsidRDefault="00C52F4A" w:rsidP="00C52F4A">
      <w:r w:rsidRPr="00605EB6">
        <w:t>Zélima continuait de sangloter</w:t>
      </w:r>
      <w:r w:rsidR="00C474C1">
        <w:t xml:space="preserve">, </w:t>
      </w:r>
      <w:r w:rsidRPr="00605EB6">
        <w:t>tenant sa tête dans ses mains</w:t>
      </w:r>
      <w:r w:rsidR="00C474C1">
        <w:t>.</w:t>
      </w:r>
    </w:p>
    <w:p w14:paraId="1153C75F" w14:textId="77777777" w:rsidR="00C474C1" w:rsidRDefault="00C52F4A" w:rsidP="00C52F4A">
      <w:r w:rsidRPr="00605EB6">
        <w:t>À ce moment</w:t>
      </w:r>
      <w:r w:rsidR="00C474C1">
        <w:t xml:space="preserve">, </w:t>
      </w:r>
      <w:r w:rsidRPr="00605EB6">
        <w:t>des clameurs se firent entendre et plusieurs personnes traversèrent la place en courant</w:t>
      </w:r>
      <w:r w:rsidR="00C474C1">
        <w:t>.</w:t>
      </w:r>
    </w:p>
    <w:p w14:paraId="5F5EC225" w14:textId="05AD2E01" w:rsidR="00C474C1" w:rsidRDefault="0094609C" w:rsidP="00C52F4A">
      <w:r>
        <w:t>— </w:t>
      </w:r>
      <w:r w:rsidR="00C52F4A" w:rsidRPr="00605EB6">
        <w:t>Hein</w:t>
      </w:r>
      <w:r w:rsidR="00C474C1">
        <w:t xml:space="preserve">, </w:t>
      </w:r>
      <w:r w:rsidR="00C52F4A" w:rsidRPr="00605EB6">
        <w:t>qu</w:t>
      </w:r>
      <w:r w:rsidR="00C474C1">
        <w:t>’</w:t>
      </w:r>
      <w:r w:rsidR="00C52F4A" w:rsidRPr="00605EB6">
        <w:t>est-ce donc</w:t>
      </w:r>
      <w:r w:rsidR="00C474C1">
        <w:t xml:space="preserve"> ? </w:t>
      </w:r>
      <w:r w:rsidR="00C52F4A" w:rsidRPr="00605EB6">
        <w:t>fit Marie-Rose</w:t>
      </w:r>
      <w:r w:rsidR="00C474C1">
        <w:t xml:space="preserve"> ; </w:t>
      </w:r>
      <w:r w:rsidR="00C52F4A" w:rsidRPr="00605EB6">
        <w:t>est-ce qu</w:t>
      </w:r>
      <w:r w:rsidR="00C474C1">
        <w:t>’</w:t>
      </w:r>
      <w:r w:rsidR="00C52F4A" w:rsidRPr="00605EB6">
        <w:t>il y a le feu par là</w:t>
      </w:r>
      <w:r w:rsidR="00C474C1">
        <w:t> ?</w:t>
      </w:r>
    </w:p>
    <w:p w14:paraId="40C93A4D" w14:textId="77777777" w:rsidR="00C474C1" w:rsidRDefault="00C52F4A" w:rsidP="00C52F4A">
      <w:r w:rsidRPr="00605EB6">
        <w:t>Zélima avait bondi sur ses jambes comme mue par un ressort</w:t>
      </w:r>
      <w:r w:rsidR="00C474C1">
        <w:t>.</w:t>
      </w:r>
    </w:p>
    <w:p w14:paraId="46DACF1A" w14:textId="77777777" w:rsidR="00C474C1" w:rsidRDefault="00C52F4A" w:rsidP="00C52F4A">
      <w:r w:rsidRPr="00605EB6">
        <w:t>La porte s</w:t>
      </w:r>
      <w:r w:rsidR="00C474C1">
        <w:t>’</w:t>
      </w:r>
      <w:r w:rsidRPr="00605EB6">
        <w:t>ouvrit</w:t>
      </w:r>
      <w:r w:rsidR="00C474C1">
        <w:t xml:space="preserve">, </w:t>
      </w:r>
      <w:r w:rsidRPr="00605EB6">
        <w:t>et l</w:t>
      </w:r>
      <w:r w:rsidR="00C474C1">
        <w:t>’</w:t>
      </w:r>
      <w:r w:rsidRPr="00605EB6">
        <w:t>aubergiste</w:t>
      </w:r>
      <w:r w:rsidR="00C474C1">
        <w:t xml:space="preserve">, </w:t>
      </w:r>
      <w:r w:rsidRPr="00605EB6">
        <w:t>venant du dehors</w:t>
      </w:r>
      <w:r w:rsidR="00C474C1">
        <w:t xml:space="preserve">, </w:t>
      </w:r>
      <w:r w:rsidRPr="00605EB6">
        <w:t>entra brusquement</w:t>
      </w:r>
      <w:r w:rsidR="00C474C1">
        <w:t xml:space="preserve">, </w:t>
      </w:r>
      <w:r w:rsidRPr="00605EB6">
        <w:t>tout bouleversé</w:t>
      </w:r>
      <w:r w:rsidR="00C474C1">
        <w:t>.</w:t>
      </w:r>
    </w:p>
    <w:p w14:paraId="0C90C765" w14:textId="7AFF85A0" w:rsidR="00C474C1" w:rsidRDefault="0094609C" w:rsidP="00C52F4A">
      <w:r>
        <w:t>— </w:t>
      </w:r>
      <w:r w:rsidR="00C52F4A" w:rsidRPr="00605EB6">
        <w:t>Femme</w:t>
      </w:r>
      <w:r w:rsidR="00C474C1">
        <w:t xml:space="preserve">, </w:t>
      </w:r>
      <w:r w:rsidR="00C52F4A" w:rsidRPr="00605EB6">
        <w:t>femme</w:t>
      </w:r>
      <w:r w:rsidR="00C474C1">
        <w:t xml:space="preserve"> ! </w:t>
      </w:r>
      <w:r w:rsidR="00C52F4A" w:rsidRPr="00605EB6">
        <w:t>cria-t-il</w:t>
      </w:r>
      <w:r w:rsidR="00C474C1">
        <w:t>.</w:t>
      </w:r>
    </w:p>
    <w:p w14:paraId="4D91570E" w14:textId="66131718" w:rsidR="00C474C1" w:rsidRDefault="0094609C" w:rsidP="00C52F4A">
      <w:r>
        <w:t>— </w:t>
      </w:r>
      <w:r w:rsidR="00C52F4A" w:rsidRPr="00605EB6">
        <w:t>Eh bien</w:t>
      </w:r>
      <w:r w:rsidR="00C474C1">
        <w:t xml:space="preserve"> ? </w:t>
      </w:r>
      <w:r w:rsidR="00C52F4A" w:rsidRPr="00605EB6">
        <w:t>l</w:t>
      </w:r>
      <w:r w:rsidR="00C474C1">
        <w:t>’</w:t>
      </w:r>
      <w:r w:rsidR="00C52F4A" w:rsidRPr="00605EB6">
        <w:t>interrogea-t-elle</w:t>
      </w:r>
      <w:r w:rsidR="00C474C1">
        <w:t>.</w:t>
      </w:r>
    </w:p>
    <w:p w14:paraId="444755C1" w14:textId="4827CB4D" w:rsidR="00C474C1" w:rsidRDefault="0094609C" w:rsidP="00C52F4A">
      <w:r>
        <w:t>— </w:t>
      </w:r>
      <w:r w:rsidR="00C52F4A" w:rsidRPr="00605EB6">
        <w:t>Un grand malheur</w:t>
      </w:r>
      <w:r w:rsidR="00C474C1">
        <w:t> !…</w:t>
      </w:r>
    </w:p>
    <w:p w14:paraId="5C283E47" w14:textId="0E673C48" w:rsidR="00C474C1" w:rsidRDefault="0094609C" w:rsidP="00C52F4A">
      <w:r>
        <w:t>— </w:t>
      </w:r>
      <w:r w:rsidR="00C52F4A" w:rsidRPr="00605EB6">
        <w:t>Quel malheur</w:t>
      </w:r>
      <w:r w:rsidR="00C474C1">
        <w:t> ?</w:t>
      </w:r>
    </w:p>
    <w:p w14:paraId="46040835" w14:textId="3A9B31C1" w:rsidR="00C474C1" w:rsidRDefault="0094609C" w:rsidP="00C52F4A">
      <w:r>
        <w:t>— </w:t>
      </w:r>
      <w:r w:rsidR="00C52F4A" w:rsidRPr="00605EB6">
        <w:t>On vient de trouver un homme noyé au trou du moulin</w:t>
      </w:r>
      <w:r w:rsidR="00C474C1">
        <w:t>.</w:t>
      </w:r>
    </w:p>
    <w:p w14:paraId="74BB1B67" w14:textId="77777777" w:rsidR="00C474C1" w:rsidRDefault="00C52F4A" w:rsidP="00C52F4A">
      <w:r w:rsidRPr="00605EB6">
        <w:lastRenderedPageBreak/>
        <w:t>Marie-Rose pâlit affreusement</w:t>
      </w:r>
      <w:r w:rsidR="00C474C1">
        <w:t xml:space="preserve">, </w:t>
      </w:r>
      <w:r w:rsidRPr="00605EB6">
        <w:t>car elle pensa aussitôt que le noyé pouvait être le mari de Zélima</w:t>
      </w:r>
      <w:r w:rsidR="00C474C1">
        <w:t>.</w:t>
      </w:r>
    </w:p>
    <w:p w14:paraId="1A37BD9E" w14:textId="53DBBE37" w:rsidR="00C474C1" w:rsidRDefault="0094609C" w:rsidP="00C52F4A">
      <w:r>
        <w:t>— </w:t>
      </w:r>
      <w:r w:rsidR="00C52F4A" w:rsidRPr="00605EB6">
        <w:t>Bienheureuse sainte Anne</w:t>
      </w:r>
      <w:r w:rsidR="00C474C1">
        <w:t xml:space="preserve">, </w:t>
      </w:r>
      <w:r w:rsidR="00C52F4A" w:rsidRPr="00605EB6">
        <w:t>ayez pitié de nous</w:t>
      </w:r>
      <w:r w:rsidR="00C474C1">
        <w:t xml:space="preserve"> ! </w:t>
      </w:r>
      <w:r w:rsidR="00C52F4A" w:rsidRPr="00605EB6">
        <w:t>dit-elle en joignant les mains</w:t>
      </w:r>
      <w:r w:rsidR="00C474C1">
        <w:t>.</w:t>
      </w:r>
    </w:p>
    <w:p w14:paraId="1E253A36" w14:textId="77777777" w:rsidR="00C474C1" w:rsidRDefault="00C52F4A" w:rsidP="00C52F4A">
      <w:r w:rsidRPr="00605EB6">
        <w:t>Puis</w:t>
      </w:r>
      <w:r w:rsidR="00C474C1">
        <w:t xml:space="preserve">, </w:t>
      </w:r>
      <w:r w:rsidRPr="00605EB6">
        <w:t>courant à son mari</w:t>
      </w:r>
      <w:r w:rsidR="00C474C1">
        <w:t xml:space="preserve">, </w:t>
      </w:r>
      <w:r w:rsidRPr="00605EB6">
        <w:t>elle lui dit rapidement</w:t>
      </w:r>
      <w:r w:rsidR="00C474C1">
        <w:t> :</w:t>
      </w:r>
    </w:p>
    <w:p w14:paraId="77A3F2AB" w14:textId="69ABC056" w:rsidR="00C474C1" w:rsidRDefault="0094609C" w:rsidP="00C52F4A">
      <w:r>
        <w:t>— </w:t>
      </w:r>
      <w:r w:rsidR="00C52F4A" w:rsidRPr="00605EB6">
        <w:t>Notre voyageur</w:t>
      </w:r>
      <w:r w:rsidR="00C474C1">
        <w:t xml:space="preserve">, </w:t>
      </w:r>
      <w:r w:rsidR="00C52F4A" w:rsidRPr="00605EB6">
        <w:t>le mari de cette pauvre petite</w:t>
      </w:r>
      <w:r w:rsidR="00C474C1">
        <w:t xml:space="preserve">, </w:t>
      </w:r>
      <w:r w:rsidR="00C52F4A" w:rsidRPr="00605EB6">
        <w:t>est sorti dans la nuit et n</w:t>
      </w:r>
      <w:r w:rsidR="00C474C1">
        <w:t>’</w:t>
      </w:r>
      <w:r w:rsidR="00C52F4A" w:rsidRPr="00605EB6">
        <w:t>est pas</w:t>
      </w:r>
      <w:r w:rsidR="00C474C1">
        <w:t xml:space="preserve"> </w:t>
      </w:r>
      <w:r w:rsidR="00141555">
        <w:t>rentré</w:t>
      </w:r>
      <w:r w:rsidR="00C474C1">
        <w:t xml:space="preserve"> ; </w:t>
      </w:r>
      <w:r w:rsidR="00C52F4A" w:rsidRPr="00605EB6">
        <w:t>si c</w:t>
      </w:r>
      <w:r w:rsidR="00C474C1">
        <w:t>’</w:t>
      </w:r>
      <w:r w:rsidR="00C52F4A" w:rsidRPr="00605EB6">
        <w:t>était lui</w:t>
      </w:r>
      <w:r w:rsidR="00C474C1">
        <w:t xml:space="preserve">, </w:t>
      </w:r>
      <w:r w:rsidR="00C52F4A" w:rsidRPr="00605EB6">
        <w:t>mon Dieu</w:t>
      </w:r>
      <w:r w:rsidR="00C474C1">
        <w:t xml:space="preserve"> !… </w:t>
      </w:r>
      <w:r w:rsidR="00C52F4A" w:rsidRPr="00605EB6">
        <w:t>Vite</w:t>
      </w:r>
      <w:r w:rsidR="00C474C1">
        <w:t xml:space="preserve">, </w:t>
      </w:r>
      <w:r w:rsidR="00C52F4A" w:rsidRPr="00605EB6">
        <w:t>vite</w:t>
      </w:r>
      <w:r w:rsidR="00C474C1">
        <w:t xml:space="preserve">, </w:t>
      </w:r>
      <w:r w:rsidR="00C52F4A" w:rsidRPr="00605EB6">
        <w:t>cours</w:t>
      </w:r>
      <w:r w:rsidR="00C474C1">
        <w:t xml:space="preserve">, </w:t>
      </w:r>
      <w:r w:rsidR="00C52F4A" w:rsidRPr="00605EB6">
        <w:t>mon homme</w:t>
      </w:r>
      <w:r w:rsidR="00C474C1">
        <w:t xml:space="preserve">, </w:t>
      </w:r>
      <w:r w:rsidR="00C52F4A" w:rsidRPr="00605EB6">
        <w:t>va voir et reviens tout de suite</w:t>
      </w:r>
      <w:r w:rsidR="00C474C1">
        <w:t>.</w:t>
      </w:r>
    </w:p>
    <w:p w14:paraId="3A2D9085" w14:textId="77777777" w:rsidR="00C474C1" w:rsidRDefault="00C52F4A" w:rsidP="00C52F4A">
      <w:r w:rsidRPr="00605EB6">
        <w:t>L</w:t>
      </w:r>
      <w:r w:rsidR="00C474C1">
        <w:t>’</w:t>
      </w:r>
      <w:r w:rsidRPr="00605EB6">
        <w:t>aubergiste s</w:t>
      </w:r>
      <w:r w:rsidR="00C474C1">
        <w:t>’</w:t>
      </w:r>
      <w:r w:rsidRPr="00605EB6">
        <w:t>élança hors de la maison et partit en courant</w:t>
      </w:r>
      <w:r w:rsidR="00C474C1">
        <w:t>.</w:t>
      </w:r>
    </w:p>
    <w:p w14:paraId="13713756" w14:textId="07488A2F" w:rsidR="00C474C1" w:rsidRDefault="00C52F4A" w:rsidP="00C52F4A">
      <w:r w:rsidRPr="00605EB6">
        <w:t>Aussitôt Zélima se dressa devant Marie-Rose</w:t>
      </w:r>
      <w:r w:rsidR="00C474C1">
        <w:t xml:space="preserve">, </w:t>
      </w:r>
      <w:r w:rsidRPr="00605EB6">
        <w:t xml:space="preserve">lui saisit les bras sur lesquels ses </w:t>
      </w:r>
      <w:r w:rsidR="00141555">
        <w:t>mains</w:t>
      </w:r>
      <w:r w:rsidR="00141555" w:rsidRPr="00605EB6">
        <w:t xml:space="preserve"> </w:t>
      </w:r>
      <w:r w:rsidRPr="00605EB6">
        <w:t>se crispèrent</w:t>
      </w:r>
      <w:r w:rsidR="00C474C1">
        <w:t xml:space="preserve">, </w:t>
      </w:r>
      <w:r w:rsidRPr="00605EB6">
        <w:t>et le regard enflammé</w:t>
      </w:r>
      <w:r w:rsidR="00C474C1">
        <w:t xml:space="preserve">, </w:t>
      </w:r>
      <w:r w:rsidRPr="00605EB6">
        <w:t>fiévreux</w:t>
      </w:r>
      <w:r w:rsidR="00C474C1">
        <w:t xml:space="preserve">, </w:t>
      </w:r>
      <w:r w:rsidRPr="00605EB6">
        <w:t>parlant sa langue</w:t>
      </w:r>
      <w:r w:rsidR="00C474C1">
        <w:t xml:space="preserve">, </w:t>
      </w:r>
      <w:r w:rsidRPr="00605EB6">
        <w:t>elle l</w:t>
      </w:r>
      <w:r w:rsidR="00C474C1">
        <w:t>’</w:t>
      </w:r>
      <w:r w:rsidRPr="00605EB6">
        <w:t>interrogea impérieusement</w:t>
      </w:r>
      <w:r w:rsidR="00C474C1">
        <w:t xml:space="preserve">. </w:t>
      </w:r>
      <w:r w:rsidRPr="00605EB6">
        <w:t>Elle demandait</w:t>
      </w:r>
      <w:r w:rsidR="00C474C1">
        <w:t> :</w:t>
      </w:r>
    </w:p>
    <w:p w14:paraId="256A5829" w14:textId="4D0DFDE6" w:rsidR="00C474C1" w:rsidRDefault="0094609C" w:rsidP="00C52F4A">
      <w:r>
        <w:t>— </w:t>
      </w:r>
      <w:r w:rsidR="00C52F4A" w:rsidRPr="00605EB6">
        <w:t>Pourquoi ces cris</w:t>
      </w:r>
      <w:r w:rsidR="00C474C1">
        <w:t xml:space="preserve"> ? </w:t>
      </w:r>
      <w:r w:rsidR="00C52F4A" w:rsidRPr="00605EB6">
        <w:t>ces femmes et ces hommes qui courent épouvantés</w:t>
      </w:r>
      <w:r w:rsidR="00C474C1">
        <w:t xml:space="preserve"> ? </w:t>
      </w:r>
      <w:r w:rsidR="00C52F4A" w:rsidRPr="00605EB6">
        <w:t>Que vous a dit votre mari</w:t>
      </w:r>
      <w:r w:rsidR="00C474C1">
        <w:t xml:space="preserve"> ? </w:t>
      </w:r>
      <w:r w:rsidR="00C52F4A" w:rsidRPr="00605EB6">
        <w:t>Que se passe-t-il</w:t>
      </w:r>
      <w:r w:rsidR="00C474C1">
        <w:t> ?</w:t>
      </w:r>
    </w:p>
    <w:p w14:paraId="4CD5EC01" w14:textId="77777777" w:rsidR="00C474C1" w:rsidRDefault="00C52F4A" w:rsidP="00C52F4A">
      <w:r w:rsidRPr="00605EB6">
        <w:t>Marie-Rose comprit sans doute</w:t>
      </w:r>
      <w:r w:rsidR="00C474C1">
        <w:t xml:space="preserve">, </w:t>
      </w:r>
      <w:r w:rsidRPr="00605EB6">
        <w:t>car elle répondit</w:t>
      </w:r>
      <w:r w:rsidR="00C474C1">
        <w:t> :</w:t>
      </w:r>
    </w:p>
    <w:p w14:paraId="35CBD3DF" w14:textId="1A786AF3" w:rsidR="00C474C1" w:rsidRDefault="0094609C" w:rsidP="00C52F4A">
      <w:r>
        <w:t>— </w:t>
      </w:r>
      <w:r w:rsidR="00C52F4A" w:rsidRPr="000D4268">
        <w:t>Je ne sais rien encore</w:t>
      </w:r>
      <w:r w:rsidR="00C474C1">
        <w:t xml:space="preserve">, </w:t>
      </w:r>
      <w:r w:rsidR="00C52F4A" w:rsidRPr="000D4268">
        <w:t>je vous jure que je ne sais rien</w:t>
      </w:r>
      <w:r w:rsidR="00C474C1">
        <w:t xml:space="preserve"> ; </w:t>
      </w:r>
      <w:r w:rsidR="00C52F4A" w:rsidRPr="000D4268">
        <w:t>mon homme est allé voir</w:t>
      </w:r>
      <w:r w:rsidR="00C474C1">
        <w:t xml:space="preserve">, </w:t>
      </w:r>
      <w:r w:rsidR="00C52F4A" w:rsidRPr="000D4268">
        <w:t>il ne sera pas longtemps à revenir</w:t>
      </w:r>
      <w:r w:rsidR="00C474C1">
        <w:t xml:space="preserve">. </w:t>
      </w:r>
      <w:r w:rsidR="00C52F4A" w:rsidRPr="000D4268">
        <w:t>Attendons</w:t>
      </w:r>
      <w:r w:rsidR="00C474C1">
        <w:t xml:space="preserve">, </w:t>
      </w:r>
      <w:r w:rsidR="00C52F4A" w:rsidRPr="000D4268">
        <w:t>attendons</w:t>
      </w:r>
      <w:r w:rsidR="00C474C1">
        <w:t xml:space="preserve">… </w:t>
      </w:r>
      <w:r w:rsidR="00C52F4A" w:rsidRPr="000D4268">
        <w:t>Je vous en prie</w:t>
      </w:r>
      <w:r w:rsidR="00C474C1">
        <w:t xml:space="preserve">, </w:t>
      </w:r>
      <w:r w:rsidR="00C52F4A" w:rsidRPr="000D4268">
        <w:t>calmez-vous</w:t>
      </w:r>
      <w:r w:rsidR="00C474C1">
        <w:t xml:space="preserve">, </w:t>
      </w:r>
      <w:r w:rsidR="00C52F4A" w:rsidRPr="000D4268">
        <w:t>remettez-vous</w:t>
      </w:r>
      <w:r w:rsidR="00C474C1">
        <w:t xml:space="preserve"> ; </w:t>
      </w:r>
      <w:r w:rsidR="00C52F4A" w:rsidRPr="000D4268">
        <w:t>il faut être raisonnable</w:t>
      </w:r>
      <w:r w:rsidR="00C474C1">
        <w:t>.</w:t>
      </w:r>
    </w:p>
    <w:p w14:paraId="7CBEA90E" w14:textId="77777777" w:rsidR="00C474C1" w:rsidRDefault="00C52F4A" w:rsidP="00C52F4A">
      <w:r w:rsidRPr="00605EB6">
        <w:t>Elle voyait la jeune femme prête à avoir une crise nerveuse</w:t>
      </w:r>
      <w:r w:rsidR="00C474C1">
        <w:t>.</w:t>
      </w:r>
    </w:p>
    <w:p w14:paraId="7871323F" w14:textId="0C58B290" w:rsidR="00C474C1" w:rsidRDefault="0094609C" w:rsidP="00C52F4A">
      <w:r>
        <w:t>— </w:t>
      </w:r>
      <w:r w:rsidR="00C52F4A" w:rsidRPr="00605EB6">
        <w:t>Mon Dieu</w:t>
      </w:r>
      <w:r w:rsidR="00C474C1">
        <w:t xml:space="preserve">, </w:t>
      </w:r>
      <w:r w:rsidR="00C52F4A" w:rsidRPr="00605EB6">
        <w:t>mon Dieu</w:t>
      </w:r>
      <w:r w:rsidR="00C474C1">
        <w:t xml:space="preserve">, </w:t>
      </w:r>
      <w:r w:rsidR="00C52F4A" w:rsidRPr="00605EB6">
        <w:t>reprit-elle très effrayée</w:t>
      </w:r>
      <w:r w:rsidR="00C474C1">
        <w:t xml:space="preserve">, </w:t>
      </w:r>
      <w:r w:rsidR="00C52F4A" w:rsidRPr="00605EB6">
        <w:t>si seulement elle me comprenait</w:t>
      </w:r>
      <w:r w:rsidR="00C474C1">
        <w:t xml:space="preserve">, </w:t>
      </w:r>
      <w:r w:rsidR="00C52F4A" w:rsidRPr="00605EB6">
        <w:t>je pourrais lui causer gentiment</w:t>
      </w:r>
      <w:r w:rsidR="00C474C1">
        <w:t xml:space="preserve">, </w:t>
      </w:r>
      <w:r w:rsidR="00C52F4A" w:rsidRPr="00605EB6">
        <w:t xml:space="preserve">et </w:t>
      </w:r>
      <w:r w:rsidR="00C52F4A" w:rsidRPr="00605EB6">
        <w:lastRenderedPageBreak/>
        <w:t>je parviendrais peut-être à la rassurer</w:t>
      </w:r>
      <w:r w:rsidR="00C474C1">
        <w:t xml:space="preserve">, </w:t>
      </w:r>
      <w:r w:rsidR="00C52F4A" w:rsidRPr="00605EB6">
        <w:t>à la consoler</w:t>
      </w:r>
      <w:r w:rsidR="00C474C1">
        <w:t xml:space="preserve">. </w:t>
      </w:r>
      <w:r w:rsidR="00C52F4A" w:rsidRPr="00605EB6">
        <w:t>Bien sûr elle va se trouver mal</w:t>
      </w:r>
      <w:r w:rsidR="00C474C1">
        <w:t xml:space="preserve"> ; </w:t>
      </w:r>
      <w:r w:rsidR="00C52F4A" w:rsidRPr="00605EB6">
        <w:t>qu</w:t>
      </w:r>
      <w:r w:rsidR="00C474C1">
        <w:t>’</w:t>
      </w:r>
      <w:r w:rsidR="00C52F4A" w:rsidRPr="00605EB6">
        <w:t>est-ce qu</w:t>
      </w:r>
      <w:r w:rsidR="00C474C1">
        <w:t>’</w:t>
      </w:r>
      <w:r w:rsidR="00C52F4A" w:rsidRPr="00605EB6">
        <w:t>il faut que je fasse</w:t>
      </w:r>
      <w:r w:rsidR="00C474C1">
        <w:t xml:space="preserve"> ?… </w:t>
      </w:r>
      <w:r w:rsidR="00C52F4A" w:rsidRPr="00605EB6">
        <w:t>Et tout à l</w:t>
      </w:r>
      <w:r w:rsidR="00C474C1">
        <w:t>’</w:t>
      </w:r>
      <w:r w:rsidR="00C52F4A" w:rsidRPr="00605EB6">
        <w:t>heure</w:t>
      </w:r>
      <w:r w:rsidR="00C474C1">
        <w:t xml:space="preserve">, </w:t>
      </w:r>
      <w:r w:rsidR="00C52F4A" w:rsidRPr="00605EB6">
        <w:t>si c</w:t>
      </w:r>
      <w:r w:rsidR="00C474C1">
        <w:t>’</w:t>
      </w:r>
      <w:r w:rsidR="00C52F4A" w:rsidRPr="00605EB6">
        <w:t>est lui</w:t>
      </w:r>
      <w:r w:rsidR="00C474C1">
        <w:t xml:space="preserve">… </w:t>
      </w:r>
      <w:r w:rsidR="00C52F4A" w:rsidRPr="00605EB6">
        <w:t>Oh</w:t>
      </w:r>
      <w:r w:rsidR="00C474C1">
        <w:t xml:space="preserve"> ! </w:t>
      </w:r>
      <w:r w:rsidR="00C52F4A" w:rsidRPr="00605EB6">
        <w:t>sainte Anne</w:t>
      </w:r>
      <w:r w:rsidR="00C474C1">
        <w:t xml:space="preserve">, </w:t>
      </w:r>
      <w:r w:rsidR="00C52F4A" w:rsidRPr="00605EB6">
        <w:t>bienheureuse sainte Anne</w:t>
      </w:r>
      <w:r w:rsidR="00C474C1">
        <w:t xml:space="preserve">, </w:t>
      </w:r>
      <w:r w:rsidR="00C52F4A" w:rsidRPr="00605EB6">
        <w:t>préservez-nous</w:t>
      </w:r>
      <w:r w:rsidR="00C474C1">
        <w:t> !</w:t>
      </w:r>
    </w:p>
    <w:p w14:paraId="38CD2769" w14:textId="77777777" w:rsidR="00C474C1" w:rsidRDefault="00C52F4A" w:rsidP="00C52F4A">
      <w:r w:rsidRPr="00605EB6">
        <w:t>L</w:t>
      </w:r>
      <w:r w:rsidR="00C474C1">
        <w:t>’</w:t>
      </w:r>
      <w:r w:rsidRPr="00605EB6">
        <w:t>idée lui vint de faire remonter la jeune femme dans sa chambre</w:t>
      </w:r>
      <w:r w:rsidR="00C474C1">
        <w:t xml:space="preserve">. </w:t>
      </w:r>
      <w:r w:rsidRPr="00605EB6">
        <w:t>En lui parlant doucement</w:t>
      </w:r>
      <w:r w:rsidR="00C474C1">
        <w:t xml:space="preserve">, </w:t>
      </w:r>
      <w:r w:rsidRPr="00605EB6">
        <w:t>d</w:t>
      </w:r>
      <w:r w:rsidR="00C474C1">
        <w:t>’</w:t>
      </w:r>
      <w:r w:rsidRPr="00605EB6">
        <w:t>une voix caressante</w:t>
      </w:r>
      <w:r w:rsidR="00C474C1">
        <w:t xml:space="preserve">, </w:t>
      </w:r>
      <w:r w:rsidRPr="00605EB6">
        <w:t>elle essaya de l</w:t>
      </w:r>
      <w:r w:rsidR="00C474C1">
        <w:t>’</w:t>
      </w:r>
      <w:r w:rsidRPr="00605EB6">
        <w:t>entraîner vers l</w:t>
      </w:r>
      <w:r w:rsidR="00C474C1">
        <w:t>’</w:t>
      </w:r>
      <w:r w:rsidRPr="00605EB6">
        <w:t>escalier</w:t>
      </w:r>
      <w:r w:rsidR="00C474C1">
        <w:t xml:space="preserve">. </w:t>
      </w:r>
      <w:r w:rsidRPr="00605EB6">
        <w:t>Mais Zélima</w:t>
      </w:r>
      <w:r w:rsidR="00C474C1">
        <w:t xml:space="preserve">, </w:t>
      </w:r>
      <w:r w:rsidRPr="00605EB6">
        <w:t>devinant son intention</w:t>
      </w:r>
      <w:r w:rsidR="00C474C1">
        <w:t xml:space="preserve">, </w:t>
      </w:r>
      <w:r w:rsidRPr="00605EB6">
        <w:t>lui résista</w:t>
      </w:r>
      <w:r w:rsidR="00C474C1">
        <w:t xml:space="preserve"> ; </w:t>
      </w:r>
      <w:r w:rsidRPr="00605EB6">
        <w:t>puis</w:t>
      </w:r>
      <w:r w:rsidR="00C474C1">
        <w:t xml:space="preserve">, </w:t>
      </w:r>
      <w:r w:rsidRPr="00605EB6">
        <w:t>la repoussant brusquement</w:t>
      </w:r>
      <w:r w:rsidR="00C474C1">
        <w:t xml:space="preserve">, </w:t>
      </w:r>
      <w:r w:rsidRPr="00605EB6">
        <w:t>avec une sorte de fureur</w:t>
      </w:r>
      <w:r w:rsidR="00C474C1">
        <w:t xml:space="preserve">, </w:t>
      </w:r>
      <w:r w:rsidRPr="00605EB6">
        <w:t>elle sortit de la maison et marcha rapidement jusqu</w:t>
      </w:r>
      <w:r w:rsidR="00C474C1">
        <w:t>’</w:t>
      </w:r>
      <w:r w:rsidRPr="00605EB6">
        <w:t>à la fontaine</w:t>
      </w:r>
      <w:r w:rsidR="00C474C1">
        <w:t xml:space="preserve">… </w:t>
      </w:r>
      <w:r w:rsidRPr="00605EB6">
        <w:t>Là</w:t>
      </w:r>
      <w:r w:rsidR="00C474C1">
        <w:t xml:space="preserve">, </w:t>
      </w:r>
      <w:r w:rsidRPr="00605EB6">
        <w:t>ses jambes fléchirent et elle fut forcée de s</w:t>
      </w:r>
      <w:r w:rsidR="00C474C1">
        <w:t>’</w:t>
      </w:r>
      <w:r w:rsidRPr="00605EB6">
        <w:t>asseoir sur une borne</w:t>
      </w:r>
      <w:r w:rsidR="00C474C1">
        <w:t>.</w:t>
      </w:r>
    </w:p>
    <w:p w14:paraId="58219148" w14:textId="77777777" w:rsidR="00C474C1" w:rsidRDefault="00C52F4A" w:rsidP="00C52F4A">
      <w:r w:rsidRPr="00605EB6">
        <w:t>Ses beaux cheveux noirs s</w:t>
      </w:r>
      <w:r w:rsidR="00C474C1">
        <w:t>’</w:t>
      </w:r>
      <w:r w:rsidRPr="00605EB6">
        <w:t>étaient dénoués et tombaient en longues tresses sur ses épaules</w:t>
      </w:r>
      <w:r w:rsidR="00C474C1">
        <w:t>.</w:t>
      </w:r>
    </w:p>
    <w:p w14:paraId="201AE486" w14:textId="77777777" w:rsidR="00C474C1" w:rsidRDefault="00C52F4A" w:rsidP="00C52F4A">
      <w:r w:rsidRPr="00605EB6">
        <w:t>Marie-Rose s</w:t>
      </w:r>
      <w:r w:rsidR="00C474C1">
        <w:t>’</w:t>
      </w:r>
      <w:r w:rsidRPr="00605EB6">
        <w:t>était empressée de la rejoindre et se tenait près d</w:t>
      </w:r>
      <w:r w:rsidR="00C474C1">
        <w:t>’</w:t>
      </w:r>
      <w:r w:rsidRPr="00605EB6">
        <w:t>elle</w:t>
      </w:r>
      <w:r w:rsidR="00C474C1">
        <w:t xml:space="preserve">, </w:t>
      </w:r>
      <w:r w:rsidRPr="00605EB6">
        <w:t>prête à la secourir et à lui donner des soins</w:t>
      </w:r>
      <w:r w:rsidR="00C474C1">
        <w:t>.</w:t>
      </w:r>
    </w:p>
    <w:p w14:paraId="0249F79C" w14:textId="77777777" w:rsidR="00C474C1" w:rsidRDefault="00C52F4A" w:rsidP="00C52F4A">
      <w:r w:rsidRPr="00605EB6">
        <w:t>L</w:t>
      </w:r>
      <w:r w:rsidR="00C474C1">
        <w:t>’</w:t>
      </w:r>
      <w:r w:rsidRPr="00605EB6">
        <w:t>aubergiste</w:t>
      </w:r>
      <w:r w:rsidR="00C474C1">
        <w:t xml:space="preserve">, </w:t>
      </w:r>
      <w:r w:rsidRPr="00605EB6">
        <w:t>envoyé par sa femme</w:t>
      </w:r>
      <w:r w:rsidR="00C474C1">
        <w:t xml:space="preserve">, </w:t>
      </w:r>
      <w:r w:rsidRPr="00605EB6">
        <w:t>s</w:t>
      </w:r>
      <w:r w:rsidR="00C474C1">
        <w:t>’</w:t>
      </w:r>
      <w:r w:rsidRPr="00605EB6">
        <w:t>était dirigé rapidement vers le moulin</w:t>
      </w:r>
      <w:r w:rsidR="00C474C1">
        <w:t xml:space="preserve"> ; </w:t>
      </w:r>
      <w:r w:rsidRPr="00605EB6">
        <w:t>il n</w:t>
      </w:r>
      <w:r w:rsidR="00C474C1">
        <w:t>’</w:t>
      </w:r>
      <w:r w:rsidRPr="00605EB6">
        <w:t>alla pas jusqu</w:t>
      </w:r>
      <w:r w:rsidR="00C474C1">
        <w:t>’</w:t>
      </w:r>
      <w:r w:rsidRPr="00605EB6">
        <w:t>à la rivière</w:t>
      </w:r>
      <w:r w:rsidR="00C474C1">
        <w:t xml:space="preserve"> ; </w:t>
      </w:r>
      <w:r w:rsidRPr="00605EB6">
        <w:t>à l</w:t>
      </w:r>
      <w:r w:rsidR="00C474C1">
        <w:t>’</w:t>
      </w:r>
      <w:r w:rsidRPr="00605EB6">
        <w:t>entrée du village il rencontra le convoi</w:t>
      </w:r>
      <w:r w:rsidR="00C474C1">
        <w:t xml:space="preserve">. </w:t>
      </w:r>
      <w:r w:rsidRPr="00605EB6">
        <w:t>Il écarta brusquement les personnes qui marchaient à côté de la civière et ses yeux tombèrent sur le visage du mort</w:t>
      </w:r>
      <w:r w:rsidR="00C474C1">
        <w:t>.</w:t>
      </w:r>
    </w:p>
    <w:p w14:paraId="003531C5" w14:textId="093398AD" w:rsidR="00C474C1" w:rsidRDefault="0094609C" w:rsidP="00C52F4A">
      <w:r>
        <w:t>— </w:t>
      </w:r>
      <w:r w:rsidR="00C52F4A" w:rsidRPr="00605EB6">
        <w:t>Malheur</w:t>
      </w:r>
      <w:r w:rsidR="00C474C1">
        <w:t xml:space="preserve">, </w:t>
      </w:r>
      <w:r w:rsidR="00C52F4A" w:rsidRPr="00605EB6">
        <w:t>malheur</w:t>
      </w:r>
      <w:r w:rsidR="00C474C1">
        <w:t xml:space="preserve"> ! </w:t>
      </w:r>
      <w:r w:rsidR="00C52F4A" w:rsidRPr="00605EB6">
        <w:t>s</w:t>
      </w:r>
      <w:r w:rsidR="00C474C1">
        <w:t>’</w:t>
      </w:r>
      <w:r w:rsidR="00C52F4A" w:rsidRPr="00605EB6">
        <w:t>écria-t-il aussitôt</w:t>
      </w:r>
      <w:r w:rsidR="00C474C1">
        <w:t xml:space="preserve">, </w:t>
      </w:r>
      <w:r w:rsidR="00C52F4A" w:rsidRPr="00605EB6">
        <w:t>c</w:t>
      </w:r>
      <w:r w:rsidR="00C474C1">
        <w:t>’</w:t>
      </w:r>
      <w:r w:rsidR="00C52F4A" w:rsidRPr="00605EB6">
        <w:t>est lui</w:t>
      </w:r>
      <w:r w:rsidR="00C474C1">
        <w:t> !</w:t>
      </w:r>
    </w:p>
    <w:p w14:paraId="3D4154DC" w14:textId="77777777" w:rsidR="00C474C1" w:rsidRDefault="00C52F4A" w:rsidP="00C52F4A">
      <w:r w:rsidRPr="00605EB6">
        <w:t>Les porteurs s</w:t>
      </w:r>
      <w:r w:rsidR="00C474C1">
        <w:t>’</w:t>
      </w:r>
      <w:r w:rsidRPr="00605EB6">
        <w:t>arrêtèrent</w:t>
      </w:r>
      <w:r w:rsidR="00C474C1">
        <w:t xml:space="preserve">, </w:t>
      </w:r>
      <w:r w:rsidRPr="00605EB6">
        <w:t>et le maire s</w:t>
      </w:r>
      <w:r w:rsidR="00C474C1">
        <w:t>’</w:t>
      </w:r>
      <w:r w:rsidRPr="00605EB6">
        <w:t>approcha de l</w:t>
      </w:r>
      <w:r w:rsidR="00C474C1">
        <w:t>’</w:t>
      </w:r>
      <w:r w:rsidRPr="00605EB6">
        <w:t>aubergiste</w:t>
      </w:r>
      <w:r w:rsidR="00C474C1">
        <w:t>.</w:t>
      </w:r>
    </w:p>
    <w:p w14:paraId="43ADDB65" w14:textId="6FAF5663" w:rsidR="00C474C1" w:rsidRDefault="0094609C" w:rsidP="00C52F4A">
      <w:r>
        <w:t>— </w:t>
      </w:r>
      <w:r w:rsidR="00C52F4A" w:rsidRPr="00605EB6">
        <w:t>Est-ce que vous reconnaissez ce cadavre</w:t>
      </w:r>
      <w:r w:rsidR="00C474C1">
        <w:t xml:space="preserve"> ? </w:t>
      </w:r>
      <w:r w:rsidR="00C52F4A" w:rsidRPr="00605EB6">
        <w:t>lui demanda-t-il</w:t>
      </w:r>
      <w:r w:rsidR="00C474C1">
        <w:t>.</w:t>
      </w:r>
    </w:p>
    <w:p w14:paraId="7FBB4860" w14:textId="608D24DA" w:rsidR="00C474C1" w:rsidRDefault="0094609C" w:rsidP="00C52F4A">
      <w:r>
        <w:t>— </w:t>
      </w:r>
      <w:r w:rsidR="00C52F4A" w:rsidRPr="00605EB6">
        <w:t>Hélas</w:t>
      </w:r>
      <w:r w:rsidR="00C474C1">
        <w:t xml:space="preserve"> ! </w:t>
      </w:r>
      <w:r w:rsidR="00C52F4A" w:rsidRPr="00605EB6">
        <w:t>oui</w:t>
      </w:r>
      <w:r w:rsidR="00C474C1">
        <w:t xml:space="preserve">, </w:t>
      </w:r>
      <w:r w:rsidR="00C52F4A" w:rsidRPr="00605EB6">
        <w:t>monsieur le maire</w:t>
      </w:r>
      <w:r w:rsidR="00C474C1">
        <w:t xml:space="preserve"> ; </w:t>
      </w:r>
      <w:r w:rsidR="00C52F4A" w:rsidRPr="00605EB6">
        <w:t>c</w:t>
      </w:r>
      <w:r w:rsidR="00C474C1">
        <w:t>’</w:t>
      </w:r>
      <w:r w:rsidR="00C52F4A" w:rsidRPr="00605EB6">
        <w:t>est un voyageur qui est arrivé hier à Blaincourt avec sa femme et qui est venu loger chez nous</w:t>
      </w:r>
      <w:r w:rsidR="00C474C1">
        <w:t xml:space="preserve">. </w:t>
      </w:r>
      <w:r w:rsidR="00C52F4A" w:rsidRPr="00605EB6">
        <w:t>Ah</w:t>
      </w:r>
      <w:r w:rsidR="00C474C1">
        <w:t xml:space="preserve"> ! </w:t>
      </w:r>
      <w:r w:rsidR="00C52F4A" w:rsidRPr="00605EB6">
        <w:t>j</w:t>
      </w:r>
      <w:r w:rsidR="00C474C1">
        <w:t>’</w:t>
      </w:r>
      <w:r w:rsidR="00C52F4A" w:rsidRPr="00605EB6">
        <w:t>en suis sûr</w:t>
      </w:r>
      <w:r w:rsidR="00C474C1">
        <w:t xml:space="preserve">, </w:t>
      </w:r>
      <w:r w:rsidR="00C52F4A" w:rsidRPr="00605EB6">
        <w:t>on l</w:t>
      </w:r>
      <w:r w:rsidR="00C474C1">
        <w:t>’</w:t>
      </w:r>
      <w:r w:rsidR="00C52F4A" w:rsidRPr="00605EB6">
        <w:t>a jeté dans le Frou après l</w:t>
      </w:r>
      <w:r w:rsidR="00C474C1">
        <w:t>’</w:t>
      </w:r>
      <w:r w:rsidR="00C52F4A" w:rsidRPr="00605EB6">
        <w:t>avoir volé</w:t>
      </w:r>
      <w:r w:rsidR="00C474C1">
        <w:t> !…</w:t>
      </w:r>
    </w:p>
    <w:p w14:paraId="4A869469" w14:textId="1E89341A" w:rsidR="00C474C1" w:rsidRDefault="0094609C" w:rsidP="00C52F4A">
      <w:r>
        <w:lastRenderedPageBreak/>
        <w:t>— </w:t>
      </w:r>
      <w:r w:rsidR="00C52F4A" w:rsidRPr="00605EB6">
        <w:t>C</w:t>
      </w:r>
      <w:r w:rsidR="00C474C1">
        <w:t>’</w:t>
      </w:r>
      <w:r w:rsidR="00C52F4A" w:rsidRPr="00605EB6">
        <w:t>est très grave</w:t>
      </w:r>
      <w:r w:rsidR="00C474C1">
        <w:t xml:space="preserve">, </w:t>
      </w:r>
      <w:r w:rsidR="00C52F4A" w:rsidRPr="00605EB6">
        <w:t>ce que vous dites là</w:t>
      </w:r>
      <w:r w:rsidR="00C474C1">
        <w:t xml:space="preserve">, </w:t>
      </w:r>
      <w:r w:rsidR="00C52F4A" w:rsidRPr="00605EB6">
        <w:t>Claude Royer</w:t>
      </w:r>
      <w:r w:rsidR="00C474C1">
        <w:t xml:space="preserve">, </w:t>
      </w:r>
      <w:r w:rsidR="00C52F4A" w:rsidRPr="00605EB6">
        <w:t>prenez garde</w:t>
      </w:r>
      <w:r w:rsidR="00C474C1">
        <w:t> !</w:t>
      </w:r>
    </w:p>
    <w:p w14:paraId="7C9B55FC" w14:textId="7B2F7583" w:rsidR="00C474C1" w:rsidRDefault="0094609C" w:rsidP="00C52F4A">
      <w:r>
        <w:t>— </w:t>
      </w:r>
      <w:r w:rsidR="00C52F4A" w:rsidRPr="00605EB6">
        <w:t>Est-ce que vous croyez</w:t>
      </w:r>
      <w:r w:rsidR="00C474C1">
        <w:t xml:space="preserve">, </w:t>
      </w:r>
      <w:r w:rsidR="00C52F4A" w:rsidRPr="00605EB6">
        <w:t>par hasard</w:t>
      </w:r>
      <w:r w:rsidR="00C474C1">
        <w:t xml:space="preserve">, </w:t>
      </w:r>
      <w:r w:rsidR="00C52F4A" w:rsidRPr="00605EB6">
        <w:t>que ce malheureux s</w:t>
      </w:r>
      <w:r w:rsidR="00C474C1">
        <w:t>’</w:t>
      </w:r>
      <w:r w:rsidR="00C52F4A" w:rsidRPr="00605EB6">
        <w:t>est suicidé</w:t>
      </w:r>
      <w:r w:rsidR="00C474C1">
        <w:t> ?</w:t>
      </w:r>
    </w:p>
    <w:p w14:paraId="72E75B38" w14:textId="57C3D7C5" w:rsidR="00C474C1" w:rsidRDefault="0094609C" w:rsidP="00C52F4A">
      <w:r>
        <w:t>— </w:t>
      </w:r>
      <w:r w:rsidR="00C52F4A" w:rsidRPr="00605EB6">
        <w:t>Je ne dis pas cela</w:t>
      </w:r>
      <w:r w:rsidR="00C474C1">
        <w:t xml:space="preserve">, </w:t>
      </w:r>
      <w:r w:rsidR="00C52F4A" w:rsidRPr="00605EB6">
        <w:t>mais il a pu tomber dans la rivière</w:t>
      </w:r>
      <w:r w:rsidR="00C474C1">
        <w:t>.</w:t>
      </w:r>
    </w:p>
    <w:p w14:paraId="05DA3E8C" w14:textId="77777777" w:rsidR="00C474C1" w:rsidRDefault="00C52F4A" w:rsidP="00C52F4A">
      <w:r w:rsidRPr="00605EB6">
        <w:t>Claude Royer secoua énergiquement la tête</w:t>
      </w:r>
      <w:r w:rsidR="00C474C1">
        <w:t>.</w:t>
      </w:r>
    </w:p>
    <w:p w14:paraId="6F5643E7" w14:textId="2BAC52DC" w:rsidR="00C474C1" w:rsidRDefault="0094609C" w:rsidP="00C52F4A">
      <w:r>
        <w:t>— </w:t>
      </w:r>
      <w:r w:rsidR="00C52F4A" w:rsidRPr="00605EB6">
        <w:t>Monsieur le maire</w:t>
      </w:r>
      <w:r w:rsidR="00C474C1">
        <w:t xml:space="preserve">, </w:t>
      </w:r>
      <w:r w:rsidR="00C52F4A" w:rsidRPr="00605EB6">
        <w:t>répliqua-t-il avec conviction</w:t>
      </w:r>
      <w:r w:rsidR="00C474C1">
        <w:t xml:space="preserve">, </w:t>
      </w:r>
      <w:r w:rsidR="00C52F4A" w:rsidRPr="00605EB6">
        <w:t>il y a là un crime</w:t>
      </w:r>
      <w:r w:rsidR="00C474C1">
        <w:t>.</w:t>
      </w:r>
    </w:p>
    <w:p w14:paraId="24B2D00C" w14:textId="75D9D9F8" w:rsidR="00C474C1" w:rsidRDefault="0094609C" w:rsidP="00C52F4A">
      <w:r>
        <w:t>— </w:t>
      </w:r>
      <w:r w:rsidR="00C52F4A" w:rsidRPr="00605EB6">
        <w:t>Nous avons trouvé sur lui ce porte-monnaie et ce portefeuille</w:t>
      </w:r>
      <w:r w:rsidR="00C474C1">
        <w:t xml:space="preserve">, </w:t>
      </w:r>
      <w:r w:rsidR="00C52F4A" w:rsidRPr="00605EB6">
        <w:t>qui contient des billets de banque</w:t>
      </w:r>
      <w:r w:rsidR="00C474C1">
        <w:t xml:space="preserve"> ; </w:t>
      </w:r>
      <w:r w:rsidR="00C52F4A" w:rsidRPr="00605EB6">
        <w:t>il n</w:t>
      </w:r>
      <w:r w:rsidR="00C474C1">
        <w:t>’</w:t>
      </w:r>
      <w:r w:rsidR="00C52F4A" w:rsidRPr="00605EB6">
        <w:t>a donc pas été volé</w:t>
      </w:r>
      <w:r w:rsidR="00C474C1">
        <w:t>.</w:t>
      </w:r>
    </w:p>
    <w:p w14:paraId="1CC15994" w14:textId="3285FBAA" w:rsidR="00C474C1" w:rsidRDefault="0094609C" w:rsidP="00C52F4A">
      <w:r>
        <w:t>— </w:t>
      </w:r>
      <w:r w:rsidR="00C52F4A" w:rsidRPr="00605EB6">
        <w:t>Ça</w:t>
      </w:r>
      <w:r w:rsidR="00C474C1">
        <w:t xml:space="preserve">, </w:t>
      </w:r>
      <w:r w:rsidR="00C52F4A" w:rsidRPr="00605EB6">
        <w:t>c</w:t>
      </w:r>
      <w:r w:rsidR="00C474C1">
        <w:t>’</w:t>
      </w:r>
      <w:r w:rsidR="00C52F4A" w:rsidRPr="00605EB6">
        <w:t>est vrai</w:t>
      </w:r>
      <w:r w:rsidR="00C474C1">
        <w:t xml:space="preserve">, </w:t>
      </w:r>
      <w:r w:rsidR="00C52F4A" w:rsidRPr="00605EB6">
        <w:t>monsieur le maire</w:t>
      </w:r>
      <w:r w:rsidR="00C474C1">
        <w:t xml:space="preserve"> ; </w:t>
      </w:r>
      <w:r w:rsidR="00C52F4A" w:rsidRPr="00605EB6">
        <w:t>mais cependant</w:t>
      </w:r>
      <w:r w:rsidR="00C474C1">
        <w:t>…</w:t>
      </w:r>
    </w:p>
    <w:p w14:paraId="5DDF77DE" w14:textId="031996CD" w:rsidR="00C474C1" w:rsidRDefault="0094609C" w:rsidP="00C52F4A">
      <w:r>
        <w:t>— </w:t>
      </w:r>
      <w:r w:rsidR="00C52F4A" w:rsidRPr="00605EB6">
        <w:t>Vous tenez à votre idée</w:t>
      </w:r>
      <w:r w:rsidR="00C474C1">
        <w:t>.</w:t>
      </w:r>
    </w:p>
    <w:p w14:paraId="4BF45E76" w14:textId="28604472" w:rsidR="00C474C1" w:rsidRDefault="0094609C" w:rsidP="00C52F4A">
      <w:r>
        <w:t>— </w:t>
      </w:r>
      <w:r w:rsidR="00C52F4A" w:rsidRPr="00605EB6">
        <w:t>C</w:t>
      </w:r>
      <w:r w:rsidR="00C474C1">
        <w:t>’</w:t>
      </w:r>
      <w:r w:rsidR="00C52F4A" w:rsidRPr="00605EB6">
        <w:t>est-à-dire</w:t>
      </w:r>
      <w:r w:rsidR="00C474C1">
        <w:t xml:space="preserve">, </w:t>
      </w:r>
      <w:r w:rsidR="00C52F4A" w:rsidRPr="00605EB6">
        <w:t>monsieur le maire</w:t>
      </w:r>
      <w:r w:rsidR="00C474C1">
        <w:t xml:space="preserve">, </w:t>
      </w:r>
      <w:r w:rsidR="00C52F4A" w:rsidRPr="00605EB6">
        <w:t>que je ne sais plus que penser</w:t>
      </w:r>
      <w:r w:rsidR="00C474C1">
        <w:t xml:space="preserve">. </w:t>
      </w:r>
      <w:r w:rsidR="00C52F4A" w:rsidRPr="00605EB6">
        <w:t>Mais voyons</w:t>
      </w:r>
      <w:r w:rsidR="00C474C1">
        <w:t xml:space="preserve">, </w:t>
      </w:r>
      <w:r w:rsidR="00C52F4A" w:rsidRPr="00605EB6">
        <w:t>pourquoi est-il sorti la nuit</w:t>
      </w:r>
      <w:r w:rsidR="00C474C1">
        <w:t xml:space="preserve">, </w:t>
      </w:r>
      <w:r w:rsidR="00C52F4A" w:rsidRPr="00605EB6">
        <w:t>laissant toute seule sa jeune femme</w:t>
      </w:r>
      <w:r w:rsidR="00C474C1">
        <w:t xml:space="preserve">, </w:t>
      </w:r>
      <w:r w:rsidR="00C52F4A" w:rsidRPr="00605EB6">
        <w:t>qui est bien la plus mignonne</w:t>
      </w:r>
      <w:r w:rsidR="00C474C1">
        <w:t xml:space="preserve">, </w:t>
      </w:r>
      <w:r w:rsidR="00C52F4A" w:rsidRPr="00605EB6">
        <w:t>la plus adorable créature qu</w:t>
      </w:r>
      <w:r w:rsidR="00C474C1">
        <w:t>’</w:t>
      </w:r>
      <w:r w:rsidR="00C52F4A" w:rsidRPr="00605EB6">
        <w:t>il y ait au monde</w:t>
      </w:r>
      <w:r w:rsidR="00C474C1">
        <w:t xml:space="preserve"> ? </w:t>
      </w:r>
      <w:r w:rsidR="00C52F4A" w:rsidRPr="00605EB6">
        <w:t>Par exemple</w:t>
      </w:r>
      <w:r w:rsidR="00C474C1">
        <w:t xml:space="preserve">, </w:t>
      </w:r>
      <w:r w:rsidR="00C52F4A" w:rsidRPr="00605EB6">
        <w:t>on ne me fera jamais croire que c</w:t>
      </w:r>
      <w:r w:rsidR="00C474C1">
        <w:t>’</w:t>
      </w:r>
      <w:r w:rsidR="00C52F4A" w:rsidRPr="00605EB6">
        <w:t>était pour se jeter dans la rivière</w:t>
      </w:r>
      <w:r w:rsidR="00C474C1">
        <w:t xml:space="preserve">. </w:t>
      </w:r>
      <w:r w:rsidR="00C52F4A" w:rsidRPr="00605EB6">
        <w:t>Non</w:t>
      </w:r>
      <w:r w:rsidR="00C474C1">
        <w:t xml:space="preserve">, </w:t>
      </w:r>
      <w:r w:rsidR="00C52F4A" w:rsidRPr="00605EB6">
        <w:t>il ne s</w:t>
      </w:r>
      <w:r w:rsidR="00C474C1">
        <w:t>’</w:t>
      </w:r>
      <w:r w:rsidR="00C52F4A" w:rsidRPr="00605EB6">
        <w:t>est pas suicidé</w:t>
      </w:r>
      <w:r w:rsidR="00C474C1">
        <w:t>.</w:t>
      </w:r>
    </w:p>
    <w:p w14:paraId="2B9668B8" w14:textId="65484C31" w:rsidR="00C474C1" w:rsidRDefault="0094609C" w:rsidP="00C52F4A">
      <w:r>
        <w:t>— </w:t>
      </w:r>
      <w:r w:rsidR="00C52F4A" w:rsidRPr="00605EB6">
        <w:t>Ce que vous venez de dire</w:t>
      </w:r>
      <w:r w:rsidR="00C474C1">
        <w:t xml:space="preserve">, </w:t>
      </w:r>
      <w:r w:rsidR="00C52F4A" w:rsidRPr="00605EB6">
        <w:t>Royer</w:t>
      </w:r>
      <w:r w:rsidR="00C474C1">
        <w:t xml:space="preserve">, </w:t>
      </w:r>
      <w:r w:rsidR="00C52F4A" w:rsidRPr="00605EB6">
        <w:t>nous permet au moins de le supposer</w:t>
      </w:r>
      <w:r w:rsidR="00C474C1">
        <w:t>.</w:t>
      </w:r>
    </w:p>
    <w:p w14:paraId="5519EB1B" w14:textId="0E7961EC" w:rsidR="00C474C1" w:rsidRDefault="0094609C" w:rsidP="00C52F4A">
      <w:r>
        <w:t>— </w:t>
      </w:r>
      <w:r w:rsidR="00C52F4A" w:rsidRPr="00605EB6">
        <w:t>Monsieur le maire</w:t>
      </w:r>
      <w:r w:rsidR="00C474C1">
        <w:t xml:space="preserve">, </w:t>
      </w:r>
      <w:r w:rsidR="00C52F4A" w:rsidRPr="00605EB6">
        <w:t>voulez-vous que je vous dise</w:t>
      </w:r>
      <w:r w:rsidR="00C474C1">
        <w:t xml:space="preserve"> ? </w:t>
      </w:r>
      <w:r w:rsidR="00C52F4A" w:rsidRPr="00605EB6">
        <w:t>Eh bien</w:t>
      </w:r>
      <w:r w:rsidR="00C474C1">
        <w:t xml:space="preserve">, </w:t>
      </w:r>
      <w:r w:rsidR="00C52F4A" w:rsidRPr="00605EB6">
        <w:t>tout ça n</w:t>
      </w:r>
      <w:r w:rsidR="00C474C1">
        <w:t>’</w:t>
      </w:r>
      <w:r w:rsidR="00C52F4A" w:rsidRPr="00605EB6">
        <w:t>est pas clair du tout</w:t>
      </w:r>
      <w:r w:rsidR="00C474C1">
        <w:t xml:space="preserve">. </w:t>
      </w:r>
      <w:r w:rsidR="00C52F4A" w:rsidRPr="00605EB6">
        <w:t>Mais il faudra bien qu</w:t>
      </w:r>
      <w:r w:rsidR="00C474C1">
        <w:t>’</w:t>
      </w:r>
      <w:r w:rsidR="00C52F4A" w:rsidRPr="00605EB6">
        <w:t>on sache</w:t>
      </w:r>
      <w:r w:rsidR="00C474C1">
        <w:t xml:space="preserve">… </w:t>
      </w:r>
      <w:r w:rsidR="00C52F4A" w:rsidRPr="00605EB6">
        <w:t>Hier soir</w:t>
      </w:r>
      <w:r w:rsidR="00C474C1">
        <w:t xml:space="preserve">, </w:t>
      </w:r>
      <w:r w:rsidR="00C52F4A" w:rsidRPr="00605EB6">
        <w:t>à la nuit</w:t>
      </w:r>
      <w:r w:rsidR="00C474C1">
        <w:t xml:space="preserve">, </w:t>
      </w:r>
      <w:r w:rsidR="00C52F4A" w:rsidRPr="00605EB6">
        <w:t>on lui a apporté une lettre</w:t>
      </w:r>
      <w:r w:rsidR="00C474C1">
        <w:t>…</w:t>
      </w:r>
    </w:p>
    <w:p w14:paraId="3E4A0182" w14:textId="7796784D" w:rsidR="00C474C1" w:rsidRDefault="0094609C" w:rsidP="00C52F4A">
      <w:r>
        <w:t>— </w:t>
      </w:r>
      <w:r w:rsidR="00C52F4A" w:rsidRPr="00605EB6">
        <w:t>Eh bien</w:t>
      </w:r>
      <w:r w:rsidR="00C474C1">
        <w:t xml:space="preserve">, </w:t>
      </w:r>
      <w:r w:rsidR="00C52F4A" w:rsidRPr="00605EB6">
        <w:t>cette lettre</w:t>
      </w:r>
      <w:r w:rsidR="00C474C1">
        <w:t> ?</w:t>
      </w:r>
    </w:p>
    <w:p w14:paraId="0A839C07" w14:textId="1C49DDAF" w:rsidR="00C474C1" w:rsidRDefault="0094609C" w:rsidP="00C52F4A">
      <w:r>
        <w:lastRenderedPageBreak/>
        <w:t>— </w:t>
      </w:r>
      <w:r w:rsidR="00C52F4A" w:rsidRPr="00605EB6">
        <w:t>M</w:t>
      </w:r>
      <w:r w:rsidR="00C474C1">
        <w:t>’</w:t>
      </w:r>
      <w:r w:rsidR="00C52F4A" w:rsidRPr="00605EB6">
        <w:t>a été remise par un jeune homme qui n</w:t>
      </w:r>
      <w:r w:rsidR="00C474C1">
        <w:t>’</w:t>
      </w:r>
      <w:r w:rsidR="00C52F4A" w:rsidRPr="00605EB6">
        <w:t>est pas de Blaincourt</w:t>
      </w:r>
      <w:r w:rsidR="00C474C1">
        <w:t xml:space="preserve">, </w:t>
      </w:r>
      <w:r w:rsidR="00C52F4A" w:rsidRPr="00605EB6">
        <w:t>car il m</w:t>
      </w:r>
      <w:r w:rsidR="00C474C1">
        <w:t>’</w:t>
      </w:r>
      <w:r w:rsidR="00C52F4A" w:rsidRPr="00605EB6">
        <w:t>est inconnu</w:t>
      </w:r>
      <w:r w:rsidR="00C474C1">
        <w:t>.</w:t>
      </w:r>
    </w:p>
    <w:p w14:paraId="47981E4D" w14:textId="5FB68BD5" w:rsidR="00C474C1" w:rsidRDefault="0094609C" w:rsidP="00C52F4A">
      <w:r>
        <w:t>— </w:t>
      </w:r>
      <w:r w:rsidR="00C52F4A" w:rsidRPr="00605EB6">
        <w:t>Ah</w:t>
      </w:r>
      <w:r w:rsidR="00C474C1">
        <w:t xml:space="preserve"> ! </w:t>
      </w:r>
      <w:r w:rsidR="00C52F4A" w:rsidRPr="00605EB6">
        <w:t>fit le maire</w:t>
      </w:r>
      <w:r w:rsidR="00C474C1">
        <w:t xml:space="preserve">, </w:t>
      </w:r>
      <w:r w:rsidR="00C52F4A" w:rsidRPr="00605EB6">
        <w:t>devenu soucieux</w:t>
      </w:r>
      <w:r w:rsidR="00C474C1">
        <w:t xml:space="preserve">. </w:t>
      </w:r>
      <w:r w:rsidR="00C52F4A" w:rsidRPr="00605EB6">
        <w:t>Et vous supposez</w:t>
      </w:r>
      <w:r w:rsidR="00C474C1">
        <w:t xml:space="preserve"> ? </w:t>
      </w:r>
      <w:r w:rsidR="00C52F4A" w:rsidRPr="00605EB6">
        <w:t>interrogea-t-il</w:t>
      </w:r>
      <w:r w:rsidR="00C474C1">
        <w:t>.</w:t>
      </w:r>
    </w:p>
    <w:p w14:paraId="780A8556" w14:textId="444E930D" w:rsidR="00C474C1" w:rsidRDefault="0094609C" w:rsidP="00C52F4A">
      <w:r>
        <w:t>— </w:t>
      </w:r>
      <w:r w:rsidR="00C52F4A" w:rsidRPr="00605EB6">
        <w:t>Que le malheureux voyageur a été attiré dans un guet-apens</w:t>
      </w:r>
      <w:r w:rsidR="00C474C1">
        <w:t>.</w:t>
      </w:r>
    </w:p>
    <w:p w14:paraId="082CA7E0" w14:textId="74F156BD" w:rsidR="00C474C1" w:rsidRDefault="0094609C" w:rsidP="00C52F4A">
      <w:r>
        <w:t>— </w:t>
      </w:r>
      <w:r w:rsidR="00C52F4A" w:rsidRPr="00605EB6">
        <w:t>Pas pour le voler</w:t>
      </w:r>
      <w:r w:rsidR="00C474C1">
        <w:t> !</w:t>
      </w:r>
    </w:p>
    <w:p w14:paraId="54882EB4" w14:textId="4088A05D" w:rsidR="00C474C1" w:rsidRDefault="0094609C" w:rsidP="00C52F4A">
      <w:r>
        <w:t>— </w:t>
      </w:r>
      <w:r w:rsidR="00C52F4A" w:rsidRPr="00605EB6">
        <w:t>Qui dit</w:t>
      </w:r>
      <w:r w:rsidR="00C474C1">
        <w:t xml:space="preserve">, </w:t>
      </w:r>
      <w:r w:rsidR="00C52F4A" w:rsidRPr="00605EB6">
        <w:t>monsieur le maire</w:t>
      </w:r>
      <w:r w:rsidR="00C474C1">
        <w:t xml:space="preserve">, </w:t>
      </w:r>
      <w:r w:rsidR="00C52F4A" w:rsidRPr="00605EB6">
        <w:t>que ce n</w:t>
      </w:r>
      <w:r w:rsidR="00C474C1">
        <w:t>’</w:t>
      </w:r>
      <w:r w:rsidR="00C52F4A" w:rsidRPr="00605EB6">
        <w:t>était pas une vengeance</w:t>
      </w:r>
      <w:r w:rsidR="00C474C1">
        <w:t> ?</w:t>
      </w:r>
    </w:p>
    <w:p w14:paraId="1CE10CAF" w14:textId="77777777" w:rsidR="00C474C1" w:rsidRDefault="00C52F4A" w:rsidP="00C52F4A">
      <w:r w:rsidRPr="00605EB6">
        <w:t>Le front du maire s</w:t>
      </w:r>
      <w:r w:rsidR="00C474C1">
        <w:t>’</w:t>
      </w:r>
      <w:r w:rsidRPr="00605EB6">
        <w:t>assombrit davantage</w:t>
      </w:r>
      <w:r w:rsidR="00C474C1">
        <w:t>.</w:t>
      </w:r>
    </w:p>
    <w:p w14:paraId="0A9273FD" w14:textId="5740CF1D" w:rsidR="00C474C1" w:rsidRDefault="0094609C" w:rsidP="00C52F4A">
      <w:r>
        <w:t>— </w:t>
      </w:r>
      <w:r w:rsidR="00C52F4A" w:rsidRPr="00605EB6">
        <w:t>Vous tenez absolument à votre idée</w:t>
      </w:r>
      <w:r w:rsidR="00C474C1">
        <w:t xml:space="preserve">, </w:t>
      </w:r>
      <w:r w:rsidR="00C52F4A" w:rsidRPr="00605EB6">
        <w:t>dit-il d</w:t>
      </w:r>
      <w:r w:rsidR="00C474C1">
        <w:t>’</w:t>
      </w:r>
      <w:r w:rsidR="00C52F4A" w:rsidRPr="00605EB6">
        <w:t>une voix qui trahissait son émotion</w:t>
      </w:r>
      <w:r w:rsidR="00C474C1">
        <w:t xml:space="preserve"> ; </w:t>
      </w:r>
      <w:r w:rsidR="00C52F4A" w:rsidRPr="00605EB6">
        <w:t>selon vous il y a eu crime</w:t>
      </w:r>
      <w:r w:rsidR="00C474C1">
        <w:t>.</w:t>
      </w:r>
    </w:p>
    <w:p w14:paraId="36854019" w14:textId="4CE2DE5C" w:rsidR="00C474C1" w:rsidRDefault="0094609C" w:rsidP="00C52F4A">
      <w:r>
        <w:t>— </w:t>
      </w:r>
      <w:r w:rsidR="00C52F4A" w:rsidRPr="00605EB6">
        <w:t>Eh bien</w:t>
      </w:r>
      <w:r w:rsidR="00C474C1">
        <w:t xml:space="preserve">, </w:t>
      </w:r>
      <w:r w:rsidR="00C52F4A" w:rsidRPr="00605EB6">
        <w:t>oui</w:t>
      </w:r>
      <w:r w:rsidR="00C474C1">
        <w:t xml:space="preserve">, </w:t>
      </w:r>
      <w:r w:rsidR="00C52F4A" w:rsidRPr="00605EB6">
        <w:t>monsieur le maire</w:t>
      </w:r>
      <w:r w:rsidR="00C474C1">
        <w:t xml:space="preserve">, </w:t>
      </w:r>
      <w:r w:rsidR="00C52F4A" w:rsidRPr="00605EB6">
        <w:t>répondit Claude Royer avec force</w:t>
      </w:r>
      <w:r w:rsidR="00C474C1">
        <w:t xml:space="preserve">, </w:t>
      </w:r>
      <w:r w:rsidR="00C52F4A" w:rsidRPr="00605EB6">
        <w:t>et rien ne m</w:t>
      </w:r>
      <w:r w:rsidR="00C474C1">
        <w:t>’</w:t>
      </w:r>
      <w:r w:rsidR="00C52F4A" w:rsidRPr="00605EB6">
        <w:t>ôtera ça de la cervelle</w:t>
      </w:r>
      <w:r w:rsidR="00C474C1">
        <w:t>.</w:t>
      </w:r>
    </w:p>
    <w:p w14:paraId="563D9094" w14:textId="688603C8" w:rsidR="00C474C1" w:rsidRDefault="0094609C" w:rsidP="00C52F4A">
      <w:r>
        <w:t>— </w:t>
      </w:r>
      <w:r w:rsidR="00C52F4A" w:rsidRPr="00605EB6">
        <w:t>C</w:t>
      </w:r>
      <w:r w:rsidR="00C474C1">
        <w:t>’</w:t>
      </w:r>
      <w:r w:rsidR="00C52F4A" w:rsidRPr="00605EB6">
        <w:t>est bien</w:t>
      </w:r>
      <w:r w:rsidR="00C474C1">
        <w:t xml:space="preserve">, </w:t>
      </w:r>
      <w:r w:rsidR="00C52F4A" w:rsidRPr="00605EB6">
        <w:t>il y aura une enquête et on découvrira la vérité</w:t>
      </w:r>
      <w:r w:rsidR="00C474C1">
        <w:t>.</w:t>
      </w:r>
    </w:p>
    <w:p w14:paraId="450915E9" w14:textId="77777777" w:rsidR="00C474C1" w:rsidRDefault="00C52F4A" w:rsidP="00C52F4A">
      <w:r w:rsidRPr="00605EB6">
        <w:t>Après avoir échangé quelques paroles avec l</w:t>
      </w:r>
      <w:r w:rsidR="00C474C1">
        <w:t>’</w:t>
      </w:r>
      <w:r w:rsidRPr="00605EB6">
        <w:t>adjoint</w:t>
      </w:r>
      <w:r w:rsidR="00C474C1">
        <w:t xml:space="preserve">, </w:t>
      </w:r>
      <w:r w:rsidRPr="00605EB6">
        <w:t>le maire dit à l</w:t>
      </w:r>
      <w:r w:rsidR="00C474C1">
        <w:t>’</w:t>
      </w:r>
      <w:r w:rsidRPr="00605EB6">
        <w:t>aubergiste</w:t>
      </w:r>
      <w:r w:rsidR="00C474C1">
        <w:t> :</w:t>
      </w:r>
    </w:p>
    <w:p w14:paraId="251A6465" w14:textId="175FCFBD" w:rsidR="00C474C1" w:rsidRDefault="0094609C" w:rsidP="00C52F4A">
      <w:r>
        <w:t>— </w:t>
      </w:r>
      <w:r w:rsidR="00C52F4A" w:rsidRPr="00605EB6">
        <w:t>Puisque la femme du noyé se trouve chez vous</w:t>
      </w:r>
      <w:r w:rsidR="00C474C1">
        <w:t xml:space="preserve">, </w:t>
      </w:r>
      <w:r w:rsidR="00C52F4A" w:rsidRPr="00605EB6">
        <w:t>c</w:t>
      </w:r>
      <w:r w:rsidR="00C474C1">
        <w:t>’</w:t>
      </w:r>
      <w:r w:rsidR="00C52F4A" w:rsidRPr="00605EB6">
        <w:t>est là que nous allons le transporter</w:t>
      </w:r>
      <w:r w:rsidR="00C474C1">
        <w:t>.</w:t>
      </w:r>
    </w:p>
    <w:p w14:paraId="52776326" w14:textId="1648CCA2" w:rsidR="00C474C1" w:rsidRDefault="0094609C" w:rsidP="00C52F4A">
      <w:r>
        <w:t>— </w:t>
      </w:r>
      <w:r w:rsidR="00C52F4A" w:rsidRPr="00605EB6">
        <w:t>Comme vous voudrez</w:t>
      </w:r>
      <w:r w:rsidR="00C474C1">
        <w:t xml:space="preserve">, </w:t>
      </w:r>
      <w:r w:rsidR="00C52F4A" w:rsidRPr="00605EB6">
        <w:t>répondit Royer</w:t>
      </w:r>
      <w:r w:rsidR="00C474C1">
        <w:t xml:space="preserve">, </w:t>
      </w:r>
      <w:r w:rsidR="00C52F4A" w:rsidRPr="00605EB6">
        <w:t>sans songer à ce qui pourrait arriver lorsque la jeune femme se trouverait en présence du cadavre de son mari</w:t>
      </w:r>
      <w:r w:rsidR="00C474C1">
        <w:t>.</w:t>
      </w:r>
    </w:p>
    <w:p w14:paraId="75F5676E" w14:textId="77777777" w:rsidR="00C474C1" w:rsidRDefault="00C52F4A" w:rsidP="00C52F4A">
      <w:r w:rsidRPr="00605EB6">
        <w:t>Les porteurs</w:t>
      </w:r>
      <w:r w:rsidR="00C474C1">
        <w:t xml:space="preserve">, </w:t>
      </w:r>
      <w:r w:rsidRPr="00605EB6">
        <w:t>qui avaient saisi l</w:t>
      </w:r>
      <w:r w:rsidR="00C474C1">
        <w:t>’</w:t>
      </w:r>
      <w:r w:rsidRPr="00605EB6">
        <w:t>occasion de se reposer un instant</w:t>
      </w:r>
      <w:r w:rsidR="00C474C1">
        <w:t xml:space="preserve">, </w:t>
      </w:r>
      <w:r w:rsidRPr="00605EB6">
        <w:t>reprirent la civière et</w:t>
      </w:r>
      <w:r w:rsidR="00C474C1">
        <w:t xml:space="preserve">, </w:t>
      </w:r>
      <w:r w:rsidRPr="00605EB6">
        <w:t>lentement</w:t>
      </w:r>
      <w:r w:rsidR="00C474C1">
        <w:t xml:space="preserve">, </w:t>
      </w:r>
      <w:r w:rsidRPr="00605EB6">
        <w:t>on s</w:t>
      </w:r>
      <w:r w:rsidR="00C474C1">
        <w:t>’</w:t>
      </w:r>
      <w:r w:rsidRPr="00605EB6">
        <w:t>achemina vers l</w:t>
      </w:r>
      <w:r w:rsidR="00C474C1">
        <w:t>’</w:t>
      </w:r>
      <w:r w:rsidRPr="00605EB6">
        <w:t>auberge</w:t>
      </w:r>
      <w:r w:rsidR="00C474C1">
        <w:t>.</w:t>
      </w:r>
    </w:p>
    <w:p w14:paraId="7A00DB62" w14:textId="77777777" w:rsidR="00C474C1" w:rsidRDefault="00C52F4A" w:rsidP="00C52F4A">
      <w:r w:rsidRPr="00605EB6">
        <w:lastRenderedPageBreak/>
        <w:t>Quand la foule</w:t>
      </w:r>
      <w:r w:rsidR="00C474C1">
        <w:t xml:space="preserve">, </w:t>
      </w:r>
      <w:r w:rsidRPr="00605EB6">
        <w:t>maintenant émue</w:t>
      </w:r>
      <w:r w:rsidR="00C474C1">
        <w:t xml:space="preserve">, </w:t>
      </w:r>
      <w:r w:rsidRPr="00605EB6">
        <w:t>recueillie</w:t>
      </w:r>
      <w:r w:rsidR="00C474C1">
        <w:t xml:space="preserve">, </w:t>
      </w:r>
      <w:r w:rsidRPr="00605EB6">
        <w:t>ne faisant plus entendre aucun cri</w:t>
      </w:r>
      <w:r w:rsidR="00C474C1">
        <w:t xml:space="preserve">, </w:t>
      </w:r>
      <w:r w:rsidRPr="00605EB6">
        <w:t>déboucha sur la place</w:t>
      </w:r>
      <w:r w:rsidR="00C474C1">
        <w:t xml:space="preserve">, </w:t>
      </w:r>
      <w:r w:rsidRPr="00605EB6">
        <w:t>on vit</w:t>
      </w:r>
      <w:r w:rsidR="00C474C1">
        <w:t xml:space="preserve">, </w:t>
      </w:r>
      <w:r w:rsidRPr="00605EB6">
        <w:t>près de la fontaine</w:t>
      </w:r>
      <w:r w:rsidR="00C474C1">
        <w:t xml:space="preserve">, </w:t>
      </w:r>
      <w:r w:rsidRPr="00605EB6">
        <w:t>une femme échevelée se débattant entre les bras d</w:t>
      </w:r>
      <w:r w:rsidR="00C474C1">
        <w:t>’</w:t>
      </w:r>
      <w:r w:rsidRPr="00605EB6">
        <w:t>une autre femme qui voulait la retenir</w:t>
      </w:r>
      <w:r w:rsidR="00C474C1">
        <w:t>.</w:t>
      </w:r>
    </w:p>
    <w:p w14:paraId="5F13F33D" w14:textId="77777777" w:rsidR="00C474C1" w:rsidRDefault="00C52F4A" w:rsidP="00C52F4A">
      <w:r w:rsidRPr="00605EB6">
        <w:t>Mais Zélima parvint à échapper à l</w:t>
      </w:r>
      <w:r w:rsidR="00C474C1">
        <w:t>’</w:t>
      </w:r>
      <w:r w:rsidRPr="00605EB6">
        <w:t>étreinte de Marie-Rose et elle s</w:t>
      </w:r>
      <w:r w:rsidR="00C474C1">
        <w:t>’</w:t>
      </w:r>
      <w:r w:rsidRPr="00605EB6">
        <w:t>élança comme une folle</w:t>
      </w:r>
      <w:r w:rsidR="00C474C1">
        <w:t xml:space="preserve">, </w:t>
      </w:r>
      <w:r w:rsidRPr="00605EB6">
        <w:t>les cheveux au vent</w:t>
      </w:r>
      <w:r w:rsidR="00C474C1">
        <w:t xml:space="preserve">, </w:t>
      </w:r>
      <w:r w:rsidRPr="00605EB6">
        <w:t>à la rencontre du convoi</w:t>
      </w:r>
      <w:r w:rsidR="00C474C1">
        <w:t>.</w:t>
      </w:r>
    </w:p>
    <w:p w14:paraId="6455FC97" w14:textId="666E25ED" w:rsidR="00C474C1" w:rsidRDefault="0094609C" w:rsidP="00C52F4A">
      <w:r>
        <w:t>— </w:t>
      </w:r>
      <w:r w:rsidR="00C52F4A" w:rsidRPr="00605EB6">
        <w:t>C</w:t>
      </w:r>
      <w:r w:rsidR="00C474C1">
        <w:t>’</w:t>
      </w:r>
      <w:r w:rsidR="00C52F4A" w:rsidRPr="00605EB6">
        <w:t>est sa femme</w:t>
      </w:r>
      <w:r w:rsidR="00C474C1">
        <w:t xml:space="preserve"> ! </w:t>
      </w:r>
      <w:r w:rsidR="00C52F4A" w:rsidRPr="00605EB6">
        <w:t>cria Claude Royer</w:t>
      </w:r>
      <w:r w:rsidR="00C474C1">
        <w:t>.</w:t>
      </w:r>
    </w:p>
    <w:p w14:paraId="071C4E22" w14:textId="77777777" w:rsidR="00C474C1" w:rsidRDefault="00C52F4A" w:rsidP="00C52F4A">
      <w:r w:rsidRPr="00605EB6">
        <w:t>Tout le monde se sentit frissonner</w:t>
      </w:r>
      <w:r w:rsidR="00C474C1">
        <w:t>.</w:t>
      </w:r>
    </w:p>
    <w:p w14:paraId="43691E9C" w14:textId="77777777" w:rsidR="00C474C1" w:rsidRDefault="00C52F4A" w:rsidP="00C52F4A">
      <w:r w:rsidRPr="00605EB6">
        <w:t>Plusieurs femmes se précipitèrent pour arrêter la malheureuse</w:t>
      </w:r>
      <w:r w:rsidR="00C474C1">
        <w:t xml:space="preserve"> ; </w:t>
      </w:r>
      <w:r w:rsidRPr="00605EB6">
        <w:t>mais</w:t>
      </w:r>
      <w:r w:rsidR="00C474C1">
        <w:t xml:space="preserve">, </w:t>
      </w:r>
      <w:r w:rsidRPr="00605EB6">
        <w:t>avant qu</w:t>
      </w:r>
      <w:r w:rsidR="00C474C1">
        <w:t>’</w:t>
      </w:r>
      <w:r w:rsidRPr="00605EB6">
        <w:t>elles eussent eu le temps de la saisir</w:t>
      </w:r>
      <w:r w:rsidR="00C474C1">
        <w:t xml:space="preserve">, </w:t>
      </w:r>
      <w:r w:rsidRPr="00605EB6">
        <w:t>Zélima fendit la foule et se trouva devant la civière</w:t>
      </w:r>
      <w:r w:rsidR="00C474C1">
        <w:t>.</w:t>
      </w:r>
    </w:p>
    <w:p w14:paraId="3F9495CB" w14:textId="01C89307" w:rsidR="00C474C1" w:rsidRDefault="00C52F4A" w:rsidP="00C52F4A">
      <w:r w:rsidRPr="00605EB6">
        <w:t>Aussitôt</w:t>
      </w:r>
      <w:r w:rsidR="00C474C1">
        <w:t xml:space="preserve">, </w:t>
      </w:r>
      <w:r w:rsidRPr="00605EB6">
        <w:t>de sa gorge serrée s</w:t>
      </w:r>
      <w:r w:rsidR="00C474C1">
        <w:t>’</w:t>
      </w:r>
      <w:r w:rsidRPr="00605EB6">
        <w:t>échappa un cri rauque</w:t>
      </w:r>
      <w:r w:rsidR="00C474C1">
        <w:t xml:space="preserve">, </w:t>
      </w:r>
      <w:r w:rsidRPr="00605EB6">
        <w:t>qui ressemblait à un râle</w:t>
      </w:r>
      <w:r w:rsidR="00C474C1">
        <w:t xml:space="preserve"> ; </w:t>
      </w:r>
      <w:r w:rsidRPr="00605EB6">
        <w:t>ses traits se contractèrent horriblement et ses yeux fixes s</w:t>
      </w:r>
      <w:r w:rsidR="00C474C1">
        <w:t>’</w:t>
      </w:r>
      <w:r w:rsidRPr="00605EB6">
        <w:t>ouvrirent d</w:t>
      </w:r>
      <w:r w:rsidR="00C474C1">
        <w:t>’</w:t>
      </w:r>
      <w:r w:rsidRPr="00605EB6">
        <w:t>une manière effrayante</w:t>
      </w:r>
      <w:r w:rsidR="00C474C1">
        <w:t xml:space="preserve"> ; </w:t>
      </w:r>
      <w:r w:rsidRPr="00605EB6">
        <w:t>elle parut grandir</w:t>
      </w:r>
      <w:r w:rsidR="00C474C1">
        <w:t xml:space="preserve">, </w:t>
      </w:r>
      <w:r w:rsidRPr="00605EB6">
        <w:t>son corps et ses membres se raidirent en craquant</w:t>
      </w:r>
      <w:r w:rsidR="00C474C1">
        <w:t xml:space="preserve">, </w:t>
      </w:r>
      <w:r w:rsidRPr="00605EB6">
        <w:t>et elle tomba en arrière</w:t>
      </w:r>
      <w:r w:rsidR="00C474C1">
        <w:t xml:space="preserve">, </w:t>
      </w:r>
      <w:r w:rsidRPr="00605EB6">
        <w:t>comme un bloc</w:t>
      </w:r>
      <w:r w:rsidR="00C474C1">
        <w:t xml:space="preserve">, </w:t>
      </w:r>
      <w:r w:rsidRPr="00605EB6">
        <w:t>les bras en croix</w:t>
      </w:r>
      <w:r w:rsidR="00C474C1">
        <w:t>.</w:t>
      </w:r>
    </w:p>
    <w:p w14:paraId="0022ABFC" w14:textId="32C80C82" w:rsidR="00C52F4A" w:rsidRPr="00605EB6" w:rsidRDefault="00C52F4A" w:rsidP="00C474C1">
      <w:pPr>
        <w:pStyle w:val="Titre2"/>
      </w:pPr>
      <w:bookmarkStart w:id="10" w:name="_Toc197617856"/>
      <w:r w:rsidRPr="00605EB6">
        <w:lastRenderedPageBreak/>
        <w:t>VI</w:t>
      </w:r>
      <w:bookmarkEnd w:id="10"/>
    </w:p>
    <w:p w14:paraId="3989EAAF" w14:textId="77777777" w:rsidR="00C474C1" w:rsidRDefault="00C52F4A" w:rsidP="00C52F4A">
      <w:r w:rsidRPr="00605EB6">
        <w:t>Le corps du noyé avait été couché sur un lit de sangles préparé à la hâte dans une des salles de l</w:t>
      </w:r>
      <w:r w:rsidR="00C474C1">
        <w:t>’</w:t>
      </w:r>
      <w:r w:rsidRPr="00605EB6">
        <w:t>auberge</w:t>
      </w:r>
      <w:r w:rsidR="00C474C1">
        <w:t xml:space="preserve">. </w:t>
      </w:r>
      <w:r w:rsidRPr="00605EB6">
        <w:t>Deux hommes désignés par le maire le gardaient</w:t>
      </w:r>
      <w:r w:rsidR="00C474C1">
        <w:t>.</w:t>
      </w:r>
    </w:p>
    <w:p w14:paraId="59C6B9B4" w14:textId="77777777" w:rsidR="00C474C1" w:rsidRDefault="00C52F4A" w:rsidP="00C52F4A">
      <w:r w:rsidRPr="00605EB6">
        <w:t>La jeune femme avait été enlevée inanimée</w:t>
      </w:r>
      <w:r w:rsidR="00C474C1">
        <w:t xml:space="preserve">, </w:t>
      </w:r>
      <w:r w:rsidRPr="00605EB6">
        <w:t>puis portée sur son lit</w:t>
      </w:r>
      <w:r w:rsidR="00C474C1">
        <w:t xml:space="preserve">. </w:t>
      </w:r>
      <w:r w:rsidRPr="00605EB6">
        <w:t>Marie-Rose et deux autres femmes étaient à son chevet</w:t>
      </w:r>
      <w:r w:rsidR="00C474C1">
        <w:t xml:space="preserve">, </w:t>
      </w:r>
      <w:r w:rsidRPr="00605EB6">
        <w:t>lui prodiguant toutes sortes de soins sans parvenir à la rappeler à la vie</w:t>
      </w:r>
      <w:r w:rsidR="00C474C1">
        <w:t>.</w:t>
      </w:r>
    </w:p>
    <w:p w14:paraId="20CB5F72" w14:textId="77777777" w:rsidR="00C474C1" w:rsidRDefault="00C52F4A" w:rsidP="00C52F4A">
      <w:r w:rsidRPr="00605EB6">
        <w:t>Après avoir donné quelques ordres</w:t>
      </w:r>
      <w:r w:rsidR="00C474C1">
        <w:t xml:space="preserve">, </w:t>
      </w:r>
      <w:r w:rsidRPr="00605EB6">
        <w:t>le maire s</w:t>
      </w:r>
      <w:r w:rsidR="00C474C1">
        <w:t>’</w:t>
      </w:r>
      <w:r w:rsidRPr="00605EB6">
        <w:t>était rendu à la maison commune et s</w:t>
      </w:r>
      <w:r w:rsidR="00C474C1">
        <w:t>’</w:t>
      </w:r>
      <w:r w:rsidRPr="00605EB6">
        <w:t>était mis</w:t>
      </w:r>
      <w:r w:rsidR="00C474C1">
        <w:t xml:space="preserve">, </w:t>
      </w:r>
      <w:r w:rsidRPr="00605EB6">
        <w:t>aussitôt</w:t>
      </w:r>
      <w:r w:rsidR="00C474C1">
        <w:t xml:space="preserve">, </w:t>
      </w:r>
      <w:r w:rsidRPr="00605EB6">
        <w:t>à écrire une assez longue lettre au juge de paix du canton pour l</w:t>
      </w:r>
      <w:r w:rsidR="00C474C1">
        <w:t>’</w:t>
      </w:r>
      <w:r w:rsidRPr="00605EB6">
        <w:t>informer des faits et le prier de venir immédiatement à Blaincourt afin de commencer une enquête</w:t>
      </w:r>
      <w:r w:rsidR="00C474C1">
        <w:t>.</w:t>
      </w:r>
    </w:p>
    <w:p w14:paraId="2ABFCA9E" w14:textId="77777777" w:rsidR="00C474C1" w:rsidRDefault="00C52F4A" w:rsidP="00C52F4A">
      <w:r w:rsidRPr="00605EB6">
        <w:t>Il allait cacheter sa lettre lorsqu</w:t>
      </w:r>
      <w:r w:rsidR="00C474C1">
        <w:t>’</w:t>
      </w:r>
      <w:r w:rsidRPr="00605EB6">
        <w:t>on frappa à la porte de son cabinet</w:t>
      </w:r>
      <w:r w:rsidR="00C474C1">
        <w:t>.</w:t>
      </w:r>
    </w:p>
    <w:p w14:paraId="3E9043B3" w14:textId="06CF02A7" w:rsidR="00C474C1" w:rsidRDefault="0094609C" w:rsidP="00C52F4A">
      <w:r>
        <w:t>— </w:t>
      </w:r>
      <w:r w:rsidR="00C52F4A" w:rsidRPr="00605EB6">
        <w:t>Entrez</w:t>
      </w:r>
      <w:r w:rsidR="00C474C1">
        <w:t xml:space="preserve">, </w:t>
      </w:r>
      <w:r w:rsidR="00C52F4A" w:rsidRPr="00605EB6">
        <w:t>dit-il</w:t>
      </w:r>
      <w:r w:rsidR="00C474C1">
        <w:t>.</w:t>
      </w:r>
    </w:p>
    <w:p w14:paraId="797971B7" w14:textId="77777777" w:rsidR="00C474C1" w:rsidRDefault="00C52F4A" w:rsidP="00C52F4A">
      <w:r w:rsidRPr="00605EB6">
        <w:t>La porte s</w:t>
      </w:r>
      <w:r w:rsidR="00C474C1">
        <w:t>’</w:t>
      </w:r>
      <w:r w:rsidRPr="00605EB6">
        <w:t>ouvrit</w:t>
      </w:r>
      <w:r w:rsidR="00C474C1">
        <w:t xml:space="preserve">, </w:t>
      </w:r>
      <w:r w:rsidRPr="00605EB6">
        <w:t>un homme entra</w:t>
      </w:r>
      <w:r w:rsidR="00C474C1">
        <w:t xml:space="preserve">. </w:t>
      </w:r>
      <w:r w:rsidRPr="00605EB6">
        <w:t>Cet homme</w:t>
      </w:r>
      <w:r w:rsidR="00C474C1">
        <w:t xml:space="preserve">, </w:t>
      </w:r>
      <w:r w:rsidRPr="00605EB6">
        <w:t>que le maire voyait pour la première fois</w:t>
      </w:r>
      <w:r w:rsidR="00C474C1">
        <w:t xml:space="preserve">, </w:t>
      </w:r>
      <w:r w:rsidRPr="00605EB6">
        <w:t>pouvait avoir cinquante-cinq ans</w:t>
      </w:r>
      <w:r w:rsidR="00C474C1">
        <w:t xml:space="preserve">. </w:t>
      </w:r>
      <w:r w:rsidRPr="00605EB6">
        <w:t>Grand</w:t>
      </w:r>
      <w:r w:rsidR="00C474C1">
        <w:t xml:space="preserve">, </w:t>
      </w:r>
      <w:r w:rsidRPr="00605EB6">
        <w:t>plein de force et de santé</w:t>
      </w:r>
      <w:r w:rsidR="00C474C1">
        <w:t xml:space="preserve">, </w:t>
      </w:r>
      <w:r w:rsidRPr="00605EB6">
        <w:t>il avait l</w:t>
      </w:r>
      <w:r w:rsidR="00C474C1">
        <w:t>’</w:t>
      </w:r>
      <w:r w:rsidRPr="00605EB6">
        <w:t>attitude et les allures d</w:t>
      </w:r>
      <w:r w:rsidR="00C474C1">
        <w:t>’</w:t>
      </w:r>
      <w:r w:rsidRPr="00605EB6">
        <w:t>un ancien militaire</w:t>
      </w:r>
      <w:r w:rsidR="00C474C1">
        <w:t xml:space="preserve"> ; </w:t>
      </w:r>
      <w:r w:rsidRPr="00605EB6">
        <w:t>sa figure martiale</w:t>
      </w:r>
      <w:r w:rsidR="00C474C1">
        <w:t xml:space="preserve">, </w:t>
      </w:r>
      <w:r w:rsidRPr="00605EB6">
        <w:t>ses longues moustaches grises et le ruban rouge qu</w:t>
      </w:r>
      <w:r w:rsidR="00C474C1">
        <w:t>’</w:t>
      </w:r>
      <w:r w:rsidRPr="00605EB6">
        <w:t>il portait à sa boutonnière</w:t>
      </w:r>
      <w:r w:rsidR="00C474C1">
        <w:t xml:space="preserve">, </w:t>
      </w:r>
      <w:r w:rsidRPr="00605EB6">
        <w:t>indiquaient qu</w:t>
      </w:r>
      <w:r w:rsidR="00C474C1">
        <w:t>’</w:t>
      </w:r>
      <w:r w:rsidRPr="00605EB6">
        <w:t>il avait eu un grade dans l</w:t>
      </w:r>
      <w:r w:rsidR="00C474C1">
        <w:t>’</w:t>
      </w:r>
      <w:r w:rsidRPr="00605EB6">
        <w:t>armée</w:t>
      </w:r>
      <w:r w:rsidR="00C474C1">
        <w:t>.</w:t>
      </w:r>
    </w:p>
    <w:p w14:paraId="4E94181E" w14:textId="77777777" w:rsidR="00C474C1" w:rsidRDefault="00C52F4A" w:rsidP="00C52F4A">
      <w:r w:rsidRPr="00605EB6">
        <w:t>Les deux hommes se saluèrent</w:t>
      </w:r>
      <w:r w:rsidR="00C474C1">
        <w:t>.</w:t>
      </w:r>
    </w:p>
    <w:p w14:paraId="73261899" w14:textId="3D9ED304" w:rsidR="00C474C1" w:rsidRDefault="0094609C" w:rsidP="00C52F4A">
      <w:r>
        <w:t>— </w:t>
      </w:r>
      <w:r w:rsidR="00C52F4A" w:rsidRPr="00605EB6">
        <w:t>Je vous demande une minute</w:t>
      </w:r>
      <w:r w:rsidR="00C474C1">
        <w:t xml:space="preserve">, </w:t>
      </w:r>
      <w:r w:rsidR="00C52F4A" w:rsidRPr="00605EB6">
        <w:t>monsieur</w:t>
      </w:r>
      <w:r w:rsidR="00C474C1">
        <w:t xml:space="preserve">, </w:t>
      </w:r>
      <w:r w:rsidR="00C52F4A" w:rsidRPr="00605EB6">
        <w:t>dit le maire</w:t>
      </w:r>
      <w:r w:rsidR="00C474C1">
        <w:t xml:space="preserve">, </w:t>
      </w:r>
      <w:r w:rsidR="00C52F4A" w:rsidRPr="00605EB6">
        <w:t>en indiquant un siège au visiteur</w:t>
      </w:r>
      <w:r w:rsidR="00C474C1">
        <w:t xml:space="preserve">, </w:t>
      </w:r>
      <w:r w:rsidR="00C52F4A" w:rsidRPr="00605EB6">
        <w:t>une lettre pressée</w:t>
      </w:r>
      <w:r w:rsidR="00C474C1">
        <w:t xml:space="preserve">, </w:t>
      </w:r>
      <w:r w:rsidR="00C52F4A" w:rsidRPr="00605EB6">
        <w:t>qu</w:t>
      </w:r>
      <w:r w:rsidR="00C474C1">
        <w:t>’</w:t>
      </w:r>
      <w:r w:rsidR="00C52F4A" w:rsidRPr="00605EB6">
        <w:t>on attend</w:t>
      </w:r>
      <w:r w:rsidR="00C474C1">
        <w:t>.</w:t>
      </w:r>
    </w:p>
    <w:p w14:paraId="3A57E09A" w14:textId="00228E6E" w:rsidR="00C474C1" w:rsidRDefault="0094609C" w:rsidP="00C52F4A">
      <w:r>
        <w:lastRenderedPageBreak/>
        <w:t>— </w:t>
      </w:r>
      <w:r w:rsidR="00C52F4A" w:rsidRPr="00605EB6">
        <w:t>C</w:t>
      </w:r>
      <w:r w:rsidR="00C474C1">
        <w:t>’</w:t>
      </w:r>
      <w:r w:rsidR="00C52F4A" w:rsidRPr="00605EB6">
        <w:t>est précisément au sujet de cette lettre que je viens vous trouver</w:t>
      </w:r>
      <w:r w:rsidR="00C474C1">
        <w:t xml:space="preserve">, </w:t>
      </w:r>
      <w:r w:rsidR="00C52F4A" w:rsidRPr="00605EB6">
        <w:t>monsieur le maire</w:t>
      </w:r>
      <w:r w:rsidR="00C474C1">
        <w:t>.</w:t>
      </w:r>
    </w:p>
    <w:p w14:paraId="19D3A011" w14:textId="77777777" w:rsidR="00C474C1" w:rsidRDefault="00C52F4A" w:rsidP="00C52F4A">
      <w:r w:rsidRPr="00605EB6">
        <w:t>Celui-ci</w:t>
      </w:r>
      <w:r w:rsidR="00C474C1">
        <w:t xml:space="preserve">, </w:t>
      </w:r>
      <w:r w:rsidRPr="00605EB6">
        <w:t>regarda l</w:t>
      </w:r>
      <w:r w:rsidR="00C474C1">
        <w:t>’</w:t>
      </w:r>
      <w:r w:rsidRPr="00605EB6">
        <w:t>étranger avec surprise</w:t>
      </w:r>
      <w:r w:rsidR="00C474C1">
        <w:t>.</w:t>
      </w:r>
    </w:p>
    <w:p w14:paraId="1A9C9573" w14:textId="57842410" w:rsidR="00C474C1" w:rsidRDefault="0094609C" w:rsidP="00C52F4A">
      <w:r>
        <w:t>— </w:t>
      </w:r>
      <w:r w:rsidR="00C52F4A" w:rsidRPr="00605EB6">
        <w:t>Vous allez l</w:t>
      </w:r>
      <w:r w:rsidR="00C474C1">
        <w:t>’</w:t>
      </w:r>
      <w:r w:rsidR="00C52F4A" w:rsidRPr="00605EB6">
        <w:t>expédier à Verzéville par un exprès</w:t>
      </w:r>
      <w:r w:rsidR="00C474C1">
        <w:t> ?</w:t>
      </w:r>
    </w:p>
    <w:p w14:paraId="13565D47" w14:textId="53AEA73A" w:rsidR="00C474C1" w:rsidRDefault="0094609C" w:rsidP="00C52F4A">
      <w:r>
        <w:t>— </w:t>
      </w:r>
      <w:r w:rsidR="00C52F4A" w:rsidRPr="001654DF">
        <w:t>Oui</w:t>
      </w:r>
      <w:r w:rsidR="00C474C1">
        <w:t xml:space="preserve">, </w:t>
      </w:r>
      <w:r w:rsidR="00C52F4A" w:rsidRPr="001654DF">
        <w:t>monsieur</w:t>
      </w:r>
      <w:r w:rsidR="00C474C1">
        <w:t xml:space="preserve">, </w:t>
      </w:r>
      <w:r w:rsidR="00C52F4A" w:rsidRPr="001654DF">
        <w:t>l</w:t>
      </w:r>
      <w:r w:rsidR="00C474C1">
        <w:t>’</w:t>
      </w:r>
      <w:r w:rsidR="00C52F4A" w:rsidRPr="001654DF">
        <w:t>homme est là</w:t>
      </w:r>
      <w:r w:rsidR="00C474C1">
        <w:t>.</w:t>
      </w:r>
    </w:p>
    <w:p w14:paraId="359CBEAC" w14:textId="27A4272A" w:rsidR="00C474C1" w:rsidRDefault="0094609C" w:rsidP="00C52F4A">
      <w:r>
        <w:t>— </w:t>
      </w:r>
      <w:r w:rsidR="00C52F4A" w:rsidRPr="00605EB6">
        <w:t>Eh bien</w:t>
      </w:r>
      <w:r w:rsidR="00C474C1">
        <w:t xml:space="preserve"> ! </w:t>
      </w:r>
      <w:r w:rsidR="00C52F4A" w:rsidRPr="00605EB6">
        <w:t>monsieur le maire</w:t>
      </w:r>
      <w:r w:rsidR="00C474C1">
        <w:t xml:space="preserve">, </w:t>
      </w:r>
      <w:r w:rsidR="00C52F4A" w:rsidRPr="00605EB6">
        <w:t>je vous prie de vouloir bien ajouter ceci à votre lettre</w:t>
      </w:r>
      <w:r w:rsidR="00C474C1">
        <w:t xml:space="preserve"> : </w:t>
      </w:r>
      <w:r w:rsidR="00513414">
        <w:t>“</w:t>
      </w:r>
      <w:r w:rsidR="00C52F4A" w:rsidRPr="00605EB6">
        <w:t>Prière d</w:t>
      </w:r>
      <w:r w:rsidR="00C474C1">
        <w:t>’</w:t>
      </w:r>
      <w:r w:rsidR="00C52F4A" w:rsidRPr="00605EB6">
        <w:t>amener un médecin que l</w:t>
      </w:r>
      <w:r w:rsidR="00C474C1">
        <w:t>’</w:t>
      </w:r>
      <w:r w:rsidR="00C52F4A" w:rsidRPr="00605EB6">
        <w:t>état de la femme du noyé réclame impérieusement</w:t>
      </w:r>
      <w:r w:rsidR="00C474C1">
        <w:t>.</w:t>
      </w:r>
      <w:r w:rsidR="00513414">
        <w:t>”</w:t>
      </w:r>
    </w:p>
    <w:p w14:paraId="3C6FBA33" w14:textId="2486F931" w:rsidR="00C474C1" w:rsidRDefault="0094609C" w:rsidP="00C52F4A">
      <w:r>
        <w:t>— </w:t>
      </w:r>
      <w:r w:rsidR="00C52F4A" w:rsidRPr="00605EB6">
        <w:t>Est-ce qu</w:t>
      </w:r>
      <w:r w:rsidR="00C474C1">
        <w:t>’</w:t>
      </w:r>
      <w:r w:rsidR="00C52F4A" w:rsidRPr="00605EB6">
        <w:t>on craint pour sa vie</w:t>
      </w:r>
      <w:r w:rsidR="00C474C1">
        <w:t> ?</w:t>
      </w:r>
    </w:p>
    <w:p w14:paraId="2F605972" w14:textId="065FAF01" w:rsidR="00C474C1" w:rsidRDefault="0094609C" w:rsidP="00C52F4A">
      <w:r>
        <w:t>— </w:t>
      </w:r>
      <w:r w:rsidR="00C52F4A" w:rsidRPr="00605EB6">
        <w:t>La malheureuse a été frappée comme d</w:t>
      </w:r>
      <w:r w:rsidR="00C474C1">
        <w:t>’</w:t>
      </w:r>
      <w:r w:rsidR="00C52F4A" w:rsidRPr="00605EB6">
        <w:t>un coup de foudre</w:t>
      </w:r>
      <w:r w:rsidR="00C474C1">
        <w:t xml:space="preserve"> ; </w:t>
      </w:r>
      <w:r w:rsidR="00C52F4A" w:rsidRPr="00605EB6">
        <w:t>on peut tout redouter</w:t>
      </w:r>
      <w:r w:rsidR="00C474C1">
        <w:t xml:space="preserve"> ; </w:t>
      </w:r>
      <w:r w:rsidR="00C52F4A" w:rsidRPr="00605EB6">
        <w:t>malgré les soins qu</w:t>
      </w:r>
      <w:r w:rsidR="00C474C1">
        <w:t>’</w:t>
      </w:r>
      <w:r w:rsidR="00C52F4A" w:rsidRPr="00605EB6">
        <w:t>on lui donne</w:t>
      </w:r>
      <w:r w:rsidR="00C474C1">
        <w:t xml:space="preserve">, </w:t>
      </w:r>
      <w:r w:rsidR="00C52F4A" w:rsidRPr="00605EB6">
        <w:t>elle est toujours étendue sur son lit</w:t>
      </w:r>
      <w:r w:rsidR="00C474C1">
        <w:t xml:space="preserve">, </w:t>
      </w:r>
      <w:r w:rsidR="00C52F4A" w:rsidRPr="00605EB6">
        <w:t>raide</w:t>
      </w:r>
      <w:r w:rsidR="00C474C1">
        <w:t xml:space="preserve">, </w:t>
      </w:r>
      <w:r w:rsidR="00C52F4A" w:rsidRPr="00605EB6">
        <w:t>glacée</w:t>
      </w:r>
      <w:r w:rsidR="00C474C1">
        <w:t xml:space="preserve">, </w:t>
      </w:r>
      <w:r w:rsidR="00C52F4A" w:rsidRPr="00605EB6">
        <w:t>comme morte</w:t>
      </w:r>
      <w:r w:rsidR="00C474C1">
        <w:t>.</w:t>
      </w:r>
    </w:p>
    <w:p w14:paraId="215288B8" w14:textId="77777777" w:rsidR="00C474C1" w:rsidRDefault="00C52F4A" w:rsidP="00C52F4A">
      <w:r w:rsidRPr="00605EB6">
        <w:t>Le maire ajouta rapidement un post-scriptum à sa lettre</w:t>
      </w:r>
      <w:r w:rsidR="00C474C1">
        <w:t xml:space="preserve">, </w:t>
      </w:r>
      <w:r w:rsidRPr="00605EB6">
        <w:t>puis il la cacheta</w:t>
      </w:r>
      <w:r w:rsidR="00C474C1">
        <w:t xml:space="preserve">, </w:t>
      </w:r>
      <w:r w:rsidR="001654DF">
        <w:t>et</w:t>
      </w:r>
      <w:r w:rsidRPr="00605EB6">
        <w:t xml:space="preserve"> la remit au messager qui attendait à la porte</w:t>
      </w:r>
      <w:r w:rsidR="00C474C1">
        <w:t xml:space="preserve">, </w:t>
      </w:r>
      <w:r w:rsidRPr="00605EB6">
        <w:t>prêt à partir</w:t>
      </w:r>
      <w:r w:rsidR="00C474C1">
        <w:t xml:space="preserve">. </w:t>
      </w:r>
      <w:r w:rsidRPr="00605EB6">
        <w:t>Cela fait</w:t>
      </w:r>
      <w:r w:rsidR="00C474C1">
        <w:t xml:space="preserve">, </w:t>
      </w:r>
      <w:r w:rsidRPr="00605EB6">
        <w:t>il rentra dans le cabinet</w:t>
      </w:r>
      <w:r w:rsidR="00C474C1">
        <w:t xml:space="preserve">, </w:t>
      </w:r>
      <w:r w:rsidRPr="00605EB6">
        <w:t>et l</w:t>
      </w:r>
      <w:r w:rsidR="00C474C1">
        <w:t>’</w:t>
      </w:r>
      <w:r w:rsidRPr="00605EB6">
        <w:t>étranger reprit la parole</w:t>
      </w:r>
      <w:r w:rsidR="00C474C1">
        <w:t xml:space="preserve">, </w:t>
      </w:r>
      <w:r w:rsidRPr="00605EB6">
        <w:t>en disant</w:t>
      </w:r>
      <w:r w:rsidR="00C474C1">
        <w:t> :</w:t>
      </w:r>
    </w:p>
    <w:p w14:paraId="0633305B" w14:textId="0B2DDF21" w:rsidR="00C474C1" w:rsidRDefault="0094609C" w:rsidP="00C52F4A">
      <w:r>
        <w:t>— </w:t>
      </w:r>
      <w:r w:rsidR="00C52F4A" w:rsidRPr="00605EB6">
        <w:t>Monsieur le maire</w:t>
      </w:r>
      <w:r w:rsidR="00C474C1">
        <w:t xml:space="preserve">, </w:t>
      </w:r>
      <w:r w:rsidR="00C52F4A" w:rsidRPr="00605EB6">
        <w:t>vous pourriez vous étonner de l</w:t>
      </w:r>
      <w:r w:rsidR="00C474C1">
        <w:t>’</w:t>
      </w:r>
      <w:r w:rsidR="00C52F4A" w:rsidRPr="00605EB6">
        <w:t>intérêt extraordinaire que je porte à cette pauvre jeune femme</w:t>
      </w:r>
      <w:r w:rsidR="00C474C1">
        <w:t xml:space="preserve"> : </w:t>
      </w:r>
      <w:r w:rsidR="00C52F4A" w:rsidRPr="00605EB6">
        <w:t>eh bien</w:t>
      </w:r>
      <w:r w:rsidR="00C474C1">
        <w:t xml:space="preserve">, </w:t>
      </w:r>
      <w:r w:rsidR="00C52F4A" w:rsidRPr="00605EB6">
        <w:t>je suis le premier à ne pas comprendre pourquoi je m</w:t>
      </w:r>
      <w:r w:rsidR="00C474C1">
        <w:t>’</w:t>
      </w:r>
      <w:r w:rsidR="00C52F4A" w:rsidRPr="00605EB6">
        <w:t>intéresse si vivement</w:t>
      </w:r>
      <w:r w:rsidR="00C474C1">
        <w:t xml:space="preserve">, </w:t>
      </w:r>
      <w:r w:rsidR="00C52F4A" w:rsidRPr="00605EB6">
        <w:t>pour ne pas dire d</w:t>
      </w:r>
      <w:r w:rsidR="00C474C1">
        <w:t>’</w:t>
      </w:r>
      <w:r w:rsidR="00C52F4A" w:rsidRPr="00605EB6">
        <w:t>une façon si étrange</w:t>
      </w:r>
      <w:r w:rsidR="00C474C1">
        <w:t xml:space="preserve">, </w:t>
      </w:r>
      <w:r w:rsidR="00C52F4A" w:rsidRPr="00605EB6">
        <w:t>à une personne qui m</w:t>
      </w:r>
      <w:r w:rsidR="00C474C1">
        <w:t>’</w:t>
      </w:r>
      <w:r w:rsidR="00C52F4A" w:rsidRPr="00605EB6">
        <w:t>est tout à fait inconnue</w:t>
      </w:r>
      <w:r w:rsidR="00C474C1">
        <w:t xml:space="preserve">. </w:t>
      </w:r>
      <w:r w:rsidR="00C52F4A" w:rsidRPr="00605EB6">
        <w:t>Je l</w:t>
      </w:r>
      <w:r w:rsidR="00C474C1">
        <w:t>’</w:t>
      </w:r>
      <w:r w:rsidR="00C52F4A" w:rsidRPr="00605EB6">
        <w:t>ai vue une seule fois</w:t>
      </w:r>
      <w:r w:rsidR="00C474C1">
        <w:t xml:space="preserve">, </w:t>
      </w:r>
      <w:r w:rsidR="00C52F4A" w:rsidRPr="00605EB6">
        <w:t>il y a un peu plus d</w:t>
      </w:r>
      <w:r w:rsidR="00C474C1">
        <w:t>’</w:t>
      </w:r>
      <w:r w:rsidR="00C52F4A" w:rsidRPr="00605EB6">
        <w:t>une heure</w:t>
      </w:r>
      <w:r w:rsidR="00C474C1">
        <w:t xml:space="preserve">, </w:t>
      </w:r>
      <w:r w:rsidR="00C52F4A" w:rsidRPr="00605EB6">
        <w:t>quand elle est tombée foudroyée sur la place</w:t>
      </w:r>
      <w:r w:rsidR="00C474C1">
        <w:t xml:space="preserve">, </w:t>
      </w:r>
      <w:r w:rsidR="00C52F4A" w:rsidRPr="00605EB6">
        <w:t>devant le cadavre de son mari</w:t>
      </w:r>
      <w:r w:rsidR="00C474C1">
        <w:t>.</w:t>
      </w:r>
    </w:p>
    <w:p w14:paraId="57EBA6DA" w14:textId="77777777" w:rsidR="00C474C1" w:rsidRDefault="00C474C1" w:rsidP="00C52F4A">
      <w:r>
        <w:t>» </w:t>
      </w:r>
      <w:r w:rsidR="00C52F4A" w:rsidRPr="00605EB6">
        <w:t>Sans doute</w:t>
      </w:r>
      <w:r>
        <w:t xml:space="preserve">, </w:t>
      </w:r>
      <w:r w:rsidR="00C52F4A" w:rsidRPr="00605EB6">
        <w:t>son immense malheur est de ceux qui provoquent toutes les sympathies</w:t>
      </w:r>
      <w:r>
        <w:t>.</w:t>
      </w:r>
    </w:p>
    <w:p w14:paraId="1775D71E" w14:textId="14EBEC0F" w:rsidR="00C474C1" w:rsidRDefault="0094609C" w:rsidP="00C52F4A">
      <w:r>
        <w:lastRenderedPageBreak/>
        <w:t>— </w:t>
      </w:r>
      <w:r w:rsidR="00C52F4A" w:rsidRPr="00605EB6">
        <w:t>Certes</w:t>
      </w:r>
      <w:r w:rsidR="00C474C1">
        <w:t xml:space="preserve"> ! </w:t>
      </w:r>
      <w:r w:rsidR="00C52F4A" w:rsidRPr="00605EB6">
        <w:t>approuva le maire</w:t>
      </w:r>
      <w:r w:rsidR="00C474C1">
        <w:t>.</w:t>
      </w:r>
    </w:p>
    <w:p w14:paraId="53AADAAA" w14:textId="599A6262" w:rsidR="00C474C1" w:rsidRDefault="0094609C" w:rsidP="00C52F4A">
      <w:r>
        <w:t>— </w:t>
      </w:r>
      <w:r w:rsidR="00C52F4A" w:rsidRPr="00605EB6">
        <w:t>Mais ce que j</w:t>
      </w:r>
      <w:r w:rsidR="00C474C1">
        <w:t>’</w:t>
      </w:r>
      <w:r w:rsidR="00C52F4A" w:rsidRPr="00605EB6">
        <w:t>éprouve pour cette malheureuse est plus que de la sympathie</w:t>
      </w:r>
      <w:r w:rsidR="00C474C1">
        <w:t xml:space="preserve"> ; </w:t>
      </w:r>
      <w:r w:rsidR="00C52F4A" w:rsidRPr="00605EB6">
        <w:t>c</w:t>
      </w:r>
      <w:r w:rsidR="00C474C1">
        <w:t>’</w:t>
      </w:r>
      <w:r w:rsidR="00C52F4A" w:rsidRPr="00605EB6">
        <w:t>est un sentiment presque paternel</w:t>
      </w:r>
      <w:r w:rsidR="00C474C1">
        <w:t xml:space="preserve">. </w:t>
      </w:r>
      <w:r w:rsidR="00C52F4A" w:rsidRPr="00605EB6">
        <w:t>Il faut donc reconnaître qu</w:t>
      </w:r>
      <w:r w:rsidR="00C474C1">
        <w:t>’</w:t>
      </w:r>
      <w:r w:rsidR="00C52F4A" w:rsidRPr="00605EB6">
        <w:t>il y a des impressions</w:t>
      </w:r>
      <w:r w:rsidR="00C474C1">
        <w:t xml:space="preserve">, </w:t>
      </w:r>
      <w:r w:rsidR="00C52F4A" w:rsidRPr="00605EB6">
        <w:t>manifestations subites de l</w:t>
      </w:r>
      <w:r w:rsidR="00C474C1">
        <w:t>’</w:t>
      </w:r>
      <w:r w:rsidR="00C52F4A" w:rsidRPr="00605EB6">
        <w:t>âme</w:t>
      </w:r>
      <w:r w:rsidR="00C474C1">
        <w:t xml:space="preserve">, </w:t>
      </w:r>
      <w:r w:rsidR="00C52F4A" w:rsidRPr="00605EB6">
        <w:t>auxquelles on ne peut échapper</w:t>
      </w:r>
      <w:r w:rsidR="00C474C1">
        <w:t xml:space="preserve">, </w:t>
      </w:r>
      <w:r w:rsidR="00C52F4A" w:rsidRPr="00605EB6">
        <w:t>qu</w:t>
      </w:r>
      <w:r w:rsidR="00C474C1">
        <w:t>’</w:t>
      </w:r>
      <w:r w:rsidR="00C52F4A" w:rsidRPr="00605EB6">
        <w:t>il faut subir</w:t>
      </w:r>
      <w:r w:rsidR="00C474C1">
        <w:t>.</w:t>
      </w:r>
    </w:p>
    <w:p w14:paraId="24397C15" w14:textId="77777777" w:rsidR="00C474C1" w:rsidRDefault="00C52F4A" w:rsidP="00C52F4A">
      <w:r w:rsidRPr="00605EB6">
        <w:t>Le maire acquiesça par un mouvement de tête</w:t>
      </w:r>
      <w:r w:rsidR="00C474C1">
        <w:t>.</w:t>
      </w:r>
    </w:p>
    <w:p w14:paraId="310A3F39" w14:textId="008C0F1E" w:rsidR="00C474C1" w:rsidRDefault="0094609C" w:rsidP="00C52F4A">
      <w:r>
        <w:t>— </w:t>
      </w:r>
      <w:r w:rsidR="00C52F4A" w:rsidRPr="00605EB6">
        <w:t>Monsieur le maire</w:t>
      </w:r>
      <w:r w:rsidR="00C474C1">
        <w:t xml:space="preserve">, </w:t>
      </w:r>
      <w:r w:rsidR="00C52F4A" w:rsidRPr="00605EB6">
        <w:t>continua l</w:t>
      </w:r>
      <w:r w:rsidR="00C474C1">
        <w:t>’</w:t>
      </w:r>
      <w:r w:rsidR="00C52F4A" w:rsidRPr="00605EB6">
        <w:t>étranger</w:t>
      </w:r>
      <w:r w:rsidR="00C474C1">
        <w:t xml:space="preserve">, </w:t>
      </w:r>
      <w:r w:rsidR="00C52F4A" w:rsidRPr="00605EB6">
        <w:t>je me nomme Jacques Vaillant</w:t>
      </w:r>
      <w:r w:rsidR="00C474C1">
        <w:t xml:space="preserve"> ; </w:t>
      </w:r>
      <w:r w:rsidR="00C52F4A" w:rsidRPr="00605EB6">
        <w:t>je suis un ancien capitaine de dragons en retraite et je demeure à six lieues d</w:t>
      </w:r>
      <w:r w:rsidR="00C474C1">
        <w:t>’</w:t>
      </w:r>
      <w:r w:rsidR="00C52F4A" w:rsidRPr="00605EB6">
        <w:t>ici</w:t>
      </w:r>
      <w:r w:rsidR="00C474C1">
        <w:t xml:space="preserve">, </w:t>
      </w:r>
      <w:r w:rsidR="00C52F4A" w:rsidRPr="00605EB6">
        <w:t>au village de Mareille</w:t>
      </w:r>
      <w:r w:rsidR="00C474C1">
        <w:t xml:space="preserve">, </w:t>
      </w:r>
      <w:r w:rsidR="00C52F4A" w:rsidRPr="00605EB6">
        <w:t>qui est l</w:t>
      </w:r>
      <w:r w:rsidR="00C474C1">
        <w:t>’</w:t>
      </w:r>
      <w:r w:rsidR="00C52F4A" w:rsidRPr="00605EB6">
        <w:t>endroit où je suis né</w:t>
      </w:r>
      <w:r w:rsidR="00C474C1">
        <w:t>.</w:t>
      </w:r>
    </w:p>
    <w:p w14:paraId="2D59C50E" w14:textId="054C947B" w:rsidR="00C474C1" w:rsidRDefault="0094609C" w:rsidP="00C52F4A">
      <w:r>
        <w:t>— </w:t>
      </w:r>
      <w:r w:rsidR="00C52F4A" w:rsidRPr="00605EB6">
        <w:t>Nous sommes compatriotes</w:t>
      </w:r>
      <w:r w:rsidR="00C474C1">
        <w:t xml:space="preserve">, </w:t>
      </w:r>
      <w:r w:rsidR="00C52F4A" w:rsidRPr="00605EB6">
        <w:t>monsieur</w:t>
      </w:r>
      <w:r w:rsidR="00C474C1">
        <w:t xml:space="preserve">, </w:t>
      </w:r>
      <w:r w:rsidR="00C52F4A" w:rsidRPr="00605EB6">
        <w:t>dit le maire en tendant la main à l</w:t>
      </w:r>
      <w:r w:rsidR="00C474C1">
        <w:t>’</w:t>
      </w:r>
      <w:r w:rsidR="00C52F4A" w:rsidRPr="00605EB6">
        <w:t>ancien militaire</w:t>
      </w:r>
      <w:r w:rsidR="00C474C1">
        <w:t>.</w:t>
      </w:r>
    </w:p>
    <w:p w14:paraId="035779B5" w14:textId="33720D64" w:rsidR="00C474C1" w:rsidRDefault="0094609C" w:rsidP="00C52F4A">
      <w:r>
        <w:t>— </w:t>
      </w:r>
      <w:r w:rsidR="00C52F4A" w:rsidRPr="00605EB6">
        <w:t>Tous deux Lorrains et enfants des Vosges</w:t>
      </w:r>
      <w:r w:rsidR="00C474C1">
        <w:t xml:space="preserve">, </w:t>
      </w:r>
      <w:r w:rsidR="00C52F4A" w:rsidRPr="00605EB6">
        <w:t>monsieur le maire</w:t>
      </w:r>
      <w:r w:rsidR="00C474C1">
        <w:t xml:space="preserve">. </w:t>
      </w:r>
      <w:r w:rsidR="00C52F4A" w:rsidRPr="00605EB6">
        <w:t>Revenant d</w:t>
      </w:r>
      <w:r w:rsidR="00C474C1">
        <w:t>’</w:t>
      </w:r>
      <w:r w:rsidR="00C52F4A" w:rsidRPr="00605EB6">
        <w:t>un assez long voyage que je viens de faire en Alsace</w:t>
      </w:r>
      <w:r w:rsidR="00C474C1">
        <w:t xml:space="preserve">, </w:t>
      </w:r>
      <w:r w:rsidR="00C52F4A" w:rsidRPr="00605EB6">
        <w:t>du côté du Rhin</w:t>
      </w:r>
      <w:r w:rsidR="00C474C1">
        <w:t xml:space="preserve">, </w:t>
      </w:r>
      <w:r w:rsidR="00C52F4A" w:rsidRPr="00605EB6">
        <w:t>j</w:t>
      </w:r>
      <w:r w:rsidR="00C474C1">
        <w:t>’</w:t>
      </w:r>
      <w:r w:rsidR="00C52F4A" w:rsidRPr="00605EB6">
        <w:t>ai voulu revoir Blaincourt où je suis venu dans mon enfance avec ma mère</w:t>
      </w:r>
      <w:r w:rsidR="00C474C1">
        <w:t xml:space="preserve">. </w:t>
      </w:r>
      <w:r w:rsidR="00C52F4A" w:rsidRPr="00605EB6">
        <w:t>Un souvenir</w:t>
      </w:r>
      <w:r w:rsidR="00C474C1">
        <w:t xml:space="preserve"> ! </w:t>
      </w:r>
      <w:r w:rsidR="00C52F4A" w:rsidRPr="00605EB6">
        <w:t>J</w:t>
      </w:r>
      <w:r w:rsidR="00C474C1">
        <w:t>’</w:t>
      </w:r>
      <w:r w:rsidR="00C52F4A" w:rsidRPr="00605EB6">
        <w:t>ai couché à l</w:t>
      </w:r>
      <w:r w:rsidR="00C474C1">
        <w:t>’</w:t>
      </w:r>
      <w:r w:rsidR="00C52F4A" w:rsidRPr="00605EB6">
        <w:t>auberge</w:t>
      </w:r>
      <w:r w:rsidR="00C474C1">
        <w:t xml:space="preserve">, </w:t>
      </w:r>
      <w:r w:rsidR="00C52F4A" w:rsidRPr="00605EB6">
        <w:t>chez Claude Royer</w:t>
      </w:r>
      <w:r w:rsidR="00C474C1">
        <w:t xml:space="preserve">, </w:t>
      </w:r>
      <w:r w:rsidR="00C52F4A" w:rsidRPr="00605EB6">
        <w:t>dans la chambre voisine de celle que l</w:t>
      </w:r>
      <w:r w:rsidR="00C474C1">
        <w:t>’</w:t>
      </w:r>
      <w:r w:rsidR="00C52F4A" w:rsidRPr="00605EB6">
        <w:t>aubergiste avait mise à la disposition de la jeune femme et de son mari</w:t>
      </w:r>
      <w:r w:rsidR="00C474C1">
        <w:t xml:space="preserve">. </w:t>
      </w:r>
      <w:r w:rsidR="00C52F4A" w:rsidRPr="00605EB6">
        <w:t>Je devais partir ce matin</w:t>
      </w:r>
      <w:r w:rsidR="00C474C1">
        <w:t xml:space="preserve">, </w:t>
      </w:r>
      <w:r w:rsidR="00C52F4A" w:rsidRPr="00605EB6">
        <w:t>ayant hâte de rentrer chez moi</w:t>
      </w:r>
      <w:r w:rsidR="00C474C1">
        <w:t xml:space="preserve"> ; </w:t>
      </w:r>
      <w:r w:rsidR="00C52F4A" w:rsidRPr="00605EB6">
        <w:t>car je suis marié</w:t>
      </w:r>
      <w:r w:rsidR="00C474C1">
        <w:t xml:space="preserve">, </w:t>
      </w:r>
      <w:r w:rsidR="00C52F4A" w:rsidRPr="00605EB6">
        <w:t>et</w:t>
      </w:r>
      <w:r w:rsidR="00C474C1">
        <w:t xml:space="preserve">, </w:t>
      </w:r>
      <w:r w:rsidR="00C52F4A" w:rsidRPr="00605EB6">
        <w:t>après une absence de trois semaines</w:t>
      </w:r>
      <w:r w:rsidR="00C474C1">
        <w:t xml:space="preserve">, </w:t>
      </w:r>
      <w:r w:rsidR="00C52F4A" w:rsidRPr="00605EB6">
        <w:t>ma femme attend mon retour avec impatience</w:t>
      </w:r>
      <w:r w:rsidR="00C474C1">
        <w:t xml:space="preserve">. </w:t>
      </w:r>
      <w:r w:rsidR="00C52F4A" w:rsidRPr="00605EB6">
        <w:t>Eh bien</w:t>
      </w:r>
      <w:r w:rsidR="00C474C1">
        <w:t xml:space="preserve">, </w:t>
      </w:r>
      <w:r w:rsidR="00C52F4A" w:rsidRPr="00605EB6">
        <w:t>malgré cela</w:t>
      </w:r>
      <w:r w:rsidR="00C474C1">
        <w:t xml:space="preserve">, </w:t>
      </w:r>
      <w:r w:rsidR="00C52F4A" w:rsidRPr="00605EB6">
        <w:t>je reste</w:t>
      </w:r>
      <w:r w:rsidR="00C474C1">
        <w:t xml:space="preserve"> ; </w:t>
      </w:r>
      <w:r w:rsidR="00C52F4A" w:rsidRPr="00605EB6">
        <w:t>je ne puis m</w:t>
      </w:r>
      <w:r w:rsidR="00C474C1">
        <w:t>’</w:t>
      </w:r>
      <w:r w:rsidR="00C52F4A" w:rsidRPr="00605EB6">
        <w:t>éloigner avant d</w:t>
      </w:r>
      <w:r w:rsidR="00C474C1">
        <w:t>’</w:t>
      </w:r>
      <w:r w:rsidR="00C52F4A" w:rsidRPr="00605EB6">
        <w:t>être complètement rassuré sur le sort de la pauvre veuve</w:t>
      </w:r>
      <w:r w:rsidR="00C474C1">
        <w:t xml:space="preserve"> ; </w:t>
      </w:r>
      <w:r w:rsidR="00C52F4A" w:rsidRPr="00605EB6">
        <w:t>je désire savoir aussi quel sera le résultat de l</w:t>
      </w:r>
      <w:r w:rsidR="00C474C1">
        <w:t>’</w:t>
      </w:r>
      <w:r w:rsidR="00C52F4A" w:rsidRPr="00605EB6">
        <w:t>enquête</w:t>
      </w:r>
      <w:r w:rsidR="00C474C1">
        <w:t>.</w:t>
      </w:r>
    </w:p>
    <w:p w14:paraId="5B55A2F3" w14:textId="5E5EB5B8" w:rsidR="00C474C1" w:rsidRDefault="0094609C" w:rsidP="00C52F4A">
      <w:r>
        <w:t>— </w:t>
      </w:r>
      <w:r w:rsidR="00C52F4A" w:rsidRPr="00605EB6">
        <w:t>Quelle est votre opinion sur ce douloureux événement</w:t>
      </w:r>
      <w:r w:rsidR="00C474C1">
        <w:t> ?</w:t>
      </w:r>
    </w:p>
    <w:p w14:paraId="1D9100C6" w14:textId="08627E2C" w:rsidR="00C474C1" w:rsidRDefault="0094609C" w:rsidP="00C52F4A">
      <w:r>
        <w:lastRenderedPageBreak/>
        <w:t>— </w:t>
      </w:r>
      <w:r w:rsidR="00C52F4A" w:rsidRPr="00605EB6">
        <w:t>Je n</w:t>
      </w:r>
      <w:r w:rsidR="00C474C1">
        <w:t>’</w:t>
      </w:r>
      <w:r w:rsidR="00C52F4A" w:rsidRPr="00605EB6">
        <w:t>ose me prononcer</w:t>
      </w:r>
      <w:r w:rsidR="00C474C1">
        <w:t xml:space="preserve"> ; </w:t>
      </w:r>
      <w:r w:rsidR="00C52F4A" w:rsidRPr="00605EB6">
        <w:t>il faut laisser à la justice le soin d</w:t>
      </w:r>
      <w:r w:rsidR="00C474C1">
        <w:t>’</w:t>
      </w:r>
      <w:r w:rsidR="00C52F4A" w:rsidRPr="00605EB6">
        <w:t>éclaircir cette affaire</w:t>
      </w:r>
      <w:r w:rsidR="00C474C1">
        <w:t xml:space="preserve">. </w:t>
      </w:r>
      <w:r w:rsidR="00C52F4A" w:rsidRPr="00605EB6">
        <w:t>Vous avez bien fait</w:t>
      </w:r>
      <w:r w:rsidR="00C474C1">
        <w:t xml:space="preserve">, </w:t>
      </w:r>
      <w:r w:rsidR="00C52F4A" w:rsidRPr="00605EB6">
        <w:t>monsieur le maire</w:t>
      </w:r>
      <w:r w:rsidR="00C474C1">
        <w:t xml:space="preserve">, </w:t>
      </w:r>
      <w:r w:rsidR="00C52F4A" w:rsidRPr="00605EB6">
        <w:t>d</w:t>
      </w:r>
      <w:r w:rsidR="00C474C1">
        <w:t>’</w:t>
      </w:r>
      <w:r w:rsidR="00C52F4A" w:rsidRPr="00605EB6">
        <w:t>appeler immédiatement le juge de paix</w:t>
      </w:r>
      <w:r w:rsidR="00C474C1">
        <w:t xml:space="preserve"> ; </w:t>
      </w:r>
      <w:r w:rsidR="00C52F4A" w:rsidRPr="00605EB6">
        <w:t>mais je suis convaincu que celui-ci</w:t>
      </w:r>
      <w:r w:rsidR="00C474C1">
        <w:t xml:space="preserve">, </w:t>
      </w:r>
      <w:r w:rsidR="00C52F4A" w:rsidRPr="00605EB6">
        <w:t>à son tour</w:t>
      </w:r>
      <w:r w:rsidR="00C474C1">
        <w:t xml:space="preserve">, </w:t>
      </w:r>
      <w:r w:rsidR="00C52F4A" w:rsidRPr="00605EB6">
        <w:t>s</w:t>
      </w:r>
      <w:r w:rsidR="00C474C1">
        <w:t>’</w:t>
      </w:r>
      <w:r w:rsidR="00C52F4A" w:rsidRPr="00605EB6">
        <w:t>empressera de faire venir le procureur impérial et un juge d</w:t>
      </w:r>
      <w:r w:rsidR="00C474C1">
        <w:t>’</w:t>
      </w:r>
      <w:r w:rsidR="00C52F4A" w:rsidRPr="00605EB6">
        <w:t>instruction</w:t>
      </w:r>
      <w:r w:rsidR="00C474C1">
        <w:t>.</w:t>
      </w:r>
    </w:p>
    <w:p w14:paraId="09345648" w14:textId="1C47716C" w:rsidR="00C474C1" w:rsidRDefault="0094609C" w:rsidP="00C52F4A">
      <w:r>
        <w:t>— </w:t>
      </w:r>
      <w:r w:rsidR="00C52F4A" w:rsidRPr="00605EB6">
        <w:t>Alors</w:t>
      </w:r>
      <w:r w:rsidR="00C474C1">
        <w:t xml:space="preserve">, </w:t>
      </w:r>
      <w:r w:rsidR="00C52F4A" w:rsidRPr="00605EB6">
        <w:t>vous aussi</w:t>
      </w:r>
      <w:r w:rsidR="00C474C1">
        <w:t xml:space="preserve">, </w:t>
      </w:r>
      <w:r w:rsidR="00C52F4A" w:rsidRPr="00605EB6">
        <w:t>vous croyez</w:t>
      </w:r>
      <w:r w:rsidR="00C474C1">
        <w:t>…</w:t>
      </w:r>
    </w:p>
    <w:p w14:paraId="78243843" w14:textId="00ED5CD3" w:rsidR="00C474C1" w:rsidRDefault="0094609C" w:rsidP="00C52F4A">
      <w:r>
        <w:t>— </w:t>
      </w:r>
      <w:r w:rsidR="00C52F4A" w:rsidRPr="00605EB6">
        <w:t>Je viens de vous le dire</w:t>
      </w:r>
      <w:r w:rsidR="00C474C1">
        <w:t xml:space="preserve">, </w:t>
      </w:r>
      <w:r w:rsidR="00C52F4A" w:rsidRPr="00605EB6">
        <w:t>monsieur le maire</w:t>
      </w:r>
      <w:r w:rsidR="00C474C1">
        <w:t xml:space="preserve">, </w:t>
      </w:r>
      <w:r w:rsidR="00C52F4A" w:rsidRPr="00605EB6">
        <w:t>je n</w:t>
      </w:r>
      <w:r w:rsidR="00C474C1">
        <w:t>’</w:t>
      </w:r>
      <w:r w:rsidR="00C52F4A" w:rsidRPr="00605EB6">
        <w:t>ose pas me prononcer</w:t>
      </w:r>
      <w:r w:rsidR="00C474C1">
        <w:t xml:space="preserve">. </w:t>
      </w:r>
      <w:r w:rsidR="00C52F4A" w:rsidRPr="00605EB6">
        <w:t>Nous sommes en présence de trois hypothèses</w:t>
      </w:r>
      <w:r w:rsidR="00C474C1">
        <w:t xml:space="preserve">, </w:t>
      </w:r>
      <w:r w:rsidR="00C52F4A" w:rsidRPr="00605EB6">
        <w:t>de ces trois questions</w:t>
      </w:r>
      <w:r w:rsidR="00C474C1">
        <w:t xml:space="preserve"> : </w:t>
      </w:r>
      <w:r w:rsidR="00C52F4A" w:rsidRPr="00605EB6">
        <w:t>Est-il tombé dans la rivière par accident</w:t>
      </w:r>
      <w:r w:rsidR="00C474C1">
        <w:t xml:space="preserve"> ? </w:t>
      </w:r>
      <w:r w:rsidR="00C52F4A" w:rsidRPr="00605EB6">
        <w:t>S</w:t>
      </w:r>
      <w:r w:rsidR="00C474C1">
        <w:t>’</w:t>
      </w:r>
      <w:r w:rsidR="00C52F4A" w:rsidRPr="00605EB6">
        <w:t>y est-il jeté volontairement</w:t>
      </w:r>
      <w:r w:rsidR="00C474C1">
        <w:t xml:space="preserve"> ? </w:t>
      </w:r>
      <w:r w:rsidR="00C52F4A" w:rsidRPr="00605EB6">
        <w:t>Y a-t-il été précipité par des mains homicides</w:t>
      </w:r>
      <w:r w:rsidR="00C474C1">
        <w:t> ?</w:t>
      </w:r>
    </w:p>
    <w:p w14:paraId="33D06DC4" w14:textId="2BDFAFCC" w:rsidR="00C474C1" w:rsidRDefault="0094609C" w:rsidP="00C52F4A">
      <w:r>
        <w:t>— </w:t>
      </w:r>
      <w:r w:rsidR="00C52F4A" w:rsidRPr="00605EB6">
        <w:t>Claude Royer a parlé d</w:t>
      </w:r>
      <w:r w:rsidR="00C474C1">
        <w:t>’</w:t>
      </w:r>
      <w:r w:rsidR="00C52F4A" w:rsidRPr="00605EB6">
        <w:t>une lettre qu</w:t>
      </w:r>
      <w:r w:rsidR="00C474C1">
        <w:t>’</w:t>
      </w:r>
      <w:r w:rsidR="00C52F4A" w:rsidRPr="00605EB6">
        <w:t>il a reçue hier soir</w:t>
      </w:r>
      <w:r w:rsidR="00C474C1">
        <w:t xml:space="preserve">, </w:t>
      </w:r>
      <w:r w:rsidR="00C52F4A" w:rsidRPr="00605EB6">
        <w:t>laquelle a été apportée par un inconnu</w:t>
      </w:r>
      <w:r w:rsidR="00C474C1">
        <w:t xml:space="preserve"> ; </w:t>
      </w:r>
      <w:r w:rsidR="00C52F4A" w:rsidRPr="00605EB6">
        <w:t>qu</w:t>
      </w:r>
      <w:r w:rsidR="00C474C1">
        <w:t>’</w:t>
      </w:r>
      <w:r w:rsidR="00C52F4A" w:rsidRPr="00605EB6">
        <w:t>est-elle devenue</w:t>
      </w:r>
      <w:r w:rsidR="00C474C1">
        <w:t xml:space="preserve">, </w:t>
      </w:r>
      <w:r w:rsidR="00C52F4A" w:rsidRPr="00605EB6">
        <w:t>cette lettre</w:t>
      </w:r>
      <w:r w:rsidR="00C474C1">
        <w:t> ?</w:t>
      </w:r>
    </w:p>
    <w:p w14:paraId="1FDFE2D6" w14:textId="128B9EF3" w:rsidR="00C474C1" w:rsidRDefault="0094609C" w:rsidP="00C52F4A">
      <w:r>
        <w:t>— </w:t>
      </w:r>
      <w:r w:rsidR="00C52F4A" w:rsidRPr="00605EB6">
        <w:t>Je vous l</w:t>
      </w:r>
      <w:r w:rsidR="00C474C1">
        <w:t>’</w:t>
      </w:r>
      <w:r w:rsidR="00C52F4A" w:rsidRPr="00605EB6">
        <w:t>apporte</w:t>
      </w:r>
      <w:r w:rsidR="00C474C1">
        <w:t xml:space="preserve">, </w:t>
      </w:r>
      <w:r w:rsidR="00C52F4A" w:rsidRPr="00605EB6">
        <w:t>monsieur le maire</w:t>
      </w:r>
      <w:r w:rsidR="00C474C1">
        <w:t xml:space="preserve">, </w:t>
      </w:r>
      <w:r w:rsidR="00C52F4A" w:rsidRPr="00605EB6">
        <w:t>la voilà</w:t>
      </w:r>
      <w:r w:rsidR="00C474C1">
        <w:t xml:space="preserve">. </w:t>
      </w:r>
      <w:r w:rsidR="00C52F4A" w:rsidRPr="00605EB6">
        <w:t>Elle a été trouvée sur la cheminée</w:t>
      </w:r>
      <w:r w:rsidR="00C474C1">
        <w:t xml:space="preserve">, </w:t>
      </w:r>
      <w:r w:rsidR="00C52F4A" w:rsidRPr="00605EB6">
        <w:t>dans un vase où</w:t>
      </w:r>
      <w:r w:rsidR="00C474C1">
        <w:t xml:space="preserve">, </w:t>
      </w:r>
      <w:r w:rsidR="00C52F4A" w:rsidRPr="00605EB6">
        <w:t>après l</w:t>
      </w:r>
      <w:r w:rsidR="00C474C1">
        <w:t>’</w:t>
      </w:r>
      <w:r w:rsidR="00C52F4A" w:rsidRPr="00605EB6">
        <w:t>avoir lue</w:t>
      </w:r>
      <w:r w:rsidR="00C474C1">
        <w:t xml:space="preserve">, </w:t>
      </w:r>
      <w:r w:rsidR="00C52F4A" w:rsidRPr="00605EB6">
        <w:t>le malheureux l</w:t>
      </w:r>
      <w:r w:rsidR="00C474C1">
        <w:t>’</w:t>
      </w:r>
      <w:r w:rsidR="00C52F4A" w:rsidRPr="00605EB6">
        <w:t>avait jetée</w:t>
      </w:r>
      <w:r w:rsidR="00C474C1">
        <w:t>.</w:t>
      </w:r>
    </w:p>
    <w:p w14:paraId="0DF71BFE" w14:textId="77777777" w:rsidR="00C474C1" w:rsidRDefault="00C52F4A" w:rsidP="00C52F4A">
      <w:r w:rsidRPr="00605EB6">
        <w:t>Le maire déplia le papier et aussitôt la signature lui sauta aux yeux</w:t>
      </w:r>
      <w:r w:rsidR="00C474C1">
        <w:t>.</w:t>
      </w:r>
    </w:p>
    <w:p w14:paraId="132602E7" w14:textId="4D352208" w:rsidR="00C474C1" w:rsidRDefault="0094609C" w:rsidP="00C52F4A">
      <w:r>
        <w:t>— </w:t>
      </w:r>
      <w:r w:rsidR="00C52F4A" w:rsidRPr="00605EB6">
        <w:t>Jules Cornefer</w:t>
      </w:r>
      <w:r w:rsidR="00C474C1">
        <w:t xml:space="preserve"> ! </w:t>
      </w:r>
      <w:r w:rsidR="00C52F4A" w:rsidRPr="00605EB6">
        <w:t>exclama-t-il</w:t>
      </w:r>
      <w:r w:rsidR="00C474C1">
        <w:t xml:space="preserve">, </w:t>
      </w:r>
      <w:r w:rsidR="00C52F4A" w:rsidRPr="00605EB6">
        <w:t>faisant un bond sur son siège</w:t>
      </w:r>
      <w:r w:rsidR="00C474C1">
        <w:t xml:space="preserve"> ; </w:t>
      </w:r>
      <w:r w:rsidR="00C52F4A" w:rsidRPr="00605EB6">
        <w:t>mais c</w:t>
      </w:r>
      <w:r w:rsidR="00C474C1">
        <w:t>’</w:t>
      </w:r>
      <w:r w:rsidR="00C52F4A" w:rsidRPr="00605EB6">
        <w:t>est impossible</w:t>
      </w:r>
      <w:r w:rsidR="00C474C1">
        <w:t xml:space="preserve"> ! </w:t>
      </w:r>
      <w:r w:rsidR="00C52F4A" w:rsidRPr="00605EB6">
        <w:t>il n</w:t>
      </w:r>
      <w:r w:rsidR="00C474C1">
        <w:t>’</w:t>
      </w:r>
      <w:r w:rsidR="00C52F4A" w:rsidRPr="00605EB6">
        <w:t>y a pas de plus honnête homme à Blaincourt que Jules Cornefer</w:t>
      </w:r>
      <w:r w:rsidR="00C474C1">
        <w:t xml:space="preserve">. </w:t>
      </w:r>
      <w:r w:rsidR="00C52F4A" w:rsidRPr="00605EB6">
        <w:t>Bon</w:t>
      </w:r>
      <w:r w:rsidR="00C474C1">
        <w:t xml:space="preserve">, </w:t>
      </w:r>
      <w:r w:rsidR="00C52F4A" w:rsidRPr="00605EB6">
        <w:t>serviable</w:t>
      </w:r>
      <w:r w:rsidR="00C474C1">
        <w:t xml:space="preserve">, </w:t>
      </w:r>
      <w:r w:rsidR="00C52F4A" w:rsidRPr="00605EB6">
        <w:t>d</w:t>
      </w:r>
      <w:r w:rsidR="00C474C1">
        <w:t>’</w:t>
      </w:r>
      <w:r w:rsidR="00C52F4A" w:rsidRPr="00605EB6">
        <w:t>une probité reconnue</w:t>
      </w:r>
      <w:r w:rsidR="00C474C1">
        <w:t xml:space="preserve">, </w:t>
      </w:r>
      <w:r w:rsidR="00C52F4A" w:rsidRPr="00605EB6">
        <w:t>tout le monde l</w:t>
      </w:r>
      <w:r w:rsidR="00C474C1">
        <w:t>’</w:t>
      </w:r>
      <w:r w:rsidR="00C52F4A" w:rsidRPr="00605EB6">
        <w:t>aime et l</w:t>
      </w:r>
      <w:r w:rsidR="00C474C1">
        <w:t>’</w:t>
      </w:r>
      <w:r w:rsidR="00C52F4A" w:rsidRPr="00605EB6">
        <w:t>estime</w:t>
      </w:r>
      <w:r w:rsidR="00C474C1">
        <w:t> !</w:t>
      </w:r>
    </w:p>
    <w:p w14:paraId="1B4D0935" w14:textId="3E3C03C5" w:rsidR="00C474C1" w:rsidRDefault="0094609C" w:rsidP="00C52F4A">
      <w:r>
        <w:t>— </w:t>
      </w:r>
      <w:r w:rsidR="00C52F4A" w:rsidRPr="00872564">
        <w:t>Lisez la lettre</w:t>
      </w:r>
      <w:r w:rsidR="00C474C1">
        <w:t xml:space="preserve">, </w:t>
      </w:r>
      <w:r w:rsidR="00C52F4A" w:rsidRPr="00872564">
        <w:t>monsieur le maire</w:t>
      </w:r>
      <w:r w:rsidR="00C474C1">
        <w:t xml:space="preserve">, </w:t>
      </w:r>
      <w:r w:rsidR="00C52F4A" w:rsidRPr="00872564">
        <w:t>sans vous préoccuper de la signature</w:t>
      </w:r>
      <w:r w:rsidR="00C474C1">
        <w:t>.</w:t>
      </w:r>
    </w:p>
    <w:p w14:paraId="07F37EAE" w14:textId="77777777" w:rsidR="00C474C1" w:rsidRDefault="00C52F4A" w:rsidP="00C52F4A">
      <w:r w:rsidRPr="00872564">
        <w:t>Le magistrat municipal lut rapidement</w:t>
      </w:r>
      <w:r w:rsidR="00C474C1">
        <w:t>.</w:t>
      </w:r>
    </w:p>
    <w:p w14:paraId="3C2BA0C0" w14:textId="2DCA901E" w:rsidR="00C474C1" w:rsidRDefault="0094609C" w:rsidP="00C52F4A">
      <w:r>
        <w:t>— </w:t>
      </w:r>
      <w:r w:rsidR="00C52F4A" w:rsidRPr="00605EB6">
        <w:t>Eh bien</w:t>
      </w:r>
      <w:r w:rsidR="00C474C1">
        <w:t xml:space="preserve"> ? </w:t>
      </w:r>
      <w:r w:rsidR="00C52F4A" w:rsidRPr="00605EB6">
        <w:t>fit Jacques Vaillant</w:t>
      </w:r>
      <w:r w:rsidR="00C474C1">
        <w:t>.</w:t>
      </w:r>
    </w:p>
    <w:p w14:paraId="79961D06" w14:textId="6FA57D16" w:rsidR="00C474C1" w:rsidRDefault="0094609C" w:rsidP="00C52F4A">
      <w:r>
        <w:lastRenderedPageBreak/>
        <w:t>— </w:t>
      </w:r>
      <w:r w:rsidR="00C52F4A" w:rsidRPr="00605EB6">
        <w:t>Je commence à croire que Royer a raison</w:t>
      </w:r>
      <w:r w:rsidR="00C474C1">
        <w:t xml:space="preserve">. </w:t>
      </w:r>
      <w:r w:rsidR="00C52F4A" w:rsidRPr="00605EB6">
        <w:t>Oui</w:t>
      </w:r>
      <w:r w:rsidR="00C474C1">
        <w:t xml:space="preserve">, </w:t>
      </w:r>
      <w:r w:rsidR="00C52F4A" w:rsidRPr="00605EB6">
        <w:t>cette lettre prouve que le malheureux a été attiré dans un guet-apens</w:t>
      </w:r>
      <w:r w:rsidR="00C474C1">
        <w:t xml:space="preserve"> ; </w:t>
      </w:r>
      <w:r w:rsidR="00C52F4A" w:rsidRPr="00605EB6">
        <w:t>et elle est signée Jules Cornefer</w:t>
      </w:r>
      <w:r w:rsidR="00C474C1">
        <w:t> !</w:t>
      </w:r>
    </w:p>
    <w:p w14:paraId="6DD3C5DD" w14:textId="718C12D9" w:rsidR="00C474C1" w:rsidRDefault="0094609C" w:rsidP="00C52F4A">
      <w:r>
        <w:t>— </w:t>
      </w:r>
      <w:r w:rsidR="00C52F4A" w:rsidRPr="00605EB6">
        <w:t>Oui</w:t>
      </w:r>
      <w:r w:rsidR="00C474C1">
        <w:t xml:space="preserve">, </w:t>
      </w:r>
      <w:r w:rsidR="00C52F4A" w:rsidRPr="00605EB6">
        <w:t>mais cette signature même est la preuve de l</w:t>
      </w:r>
      <w:r w:rsidR="00C474C1">
        <w:t>’</w:t>
      </w:r>
      <w:r w:rsidR="00C52F4A" w:rsidRPr="00605EB6">
        <w:t>innocence de Jules Cornefer</w:t>
      </w:r>
      <w:r w:rsidR="00C474C1">
        <w:t xml:space="preserve">. </w:t>
      </w:r>
      <w:r w:rsidR="00C52F4A" w:rsidRPr="00605EB6">
        <w:t>Est-ce qu</w:t>
      </w:r>
      <w:r w:rsidR="00C474C1">
        <w:t>’</w:t>
      </w:r>
      <w:r w:rsidR="00C52F4A" w:rsidRPr="00605EB6">
        <w:t>il aurait livré ainsi son nom à la justice</w:t>
      </w:r>
      <w:r w:rsidR="00C474C1">
        <w:t xml:space="preserve">, </w:t>
      </w:r>
      <w:r w:rsidR="00C52F4A" w:rsidRPr="00605EB6">
        <w:t>s</w:t>
      </w:r>
      <w:r w:rsidR="00C474C1">
        <w:t>’</w:t>
      </w:r>
      <w:r w:rsidR="00C52F4A" w:rsidRPr="00605EB6">
        <w:t>il était coupable</w:t>
      </w:r>
      <w:r w:rsidR="00C474C1">
        <w:t> ?</w:t>
      </w:r>
    </w:p>
    <w:p w14:paraId="5D177943" w14:textId="363B7066" w:rsidR="00C474C1" w:rsidRDefault="0094609C" w:rsidP="00C52F4A">
      <w:r>
        <w:t>— </w:t>
      </w:r>
      <w:r w:rsidR="00C52F4A" w:rsidRPr="00605EB6">
        <w:t>C</w:t>
      </w:r>
      <w:r w:rsidR="00C474C1">
        <w:t>’</w:t>
      </w:r>
      <w:r w:rsidR="00C52F4A" w:rsidRPr="00605EB6">
        <w:t>est juste</w:t>
      </w:r>
      <w:r w:rsidR="00C474C1">
        <w:t xml:space="preserve">, </w:t>
      </w:r>
      <w:r w:rsidR="00C52F4A" w:rsidRPr="00605EB6">
        <w:t>fit le maire</w:t>
      </w:r>
      <w:r w:rsidR="00C474C1">
        <w:t>.</w:t>
      </w:r>
    </w:p>
    <w:p w14:paraId="0F2CDB47" w14:textId="289A83AF" w:rsidR="00C474C1" w:rsidRDefault="0094609C" w:rsidP="00C52F4A">
      <w:r>
        <w:t>— </w:t>
      </w:r>
      <w:r w:rsidR="00C52F4A" w:rsidRPr="00605EB6">
        <w:t>Soyez certain que le misérable</w:t>
      </w:r>
      <w:r w:rsidR="00C474C1">
        <w:t xml:space="preserve">, </w:t>
      </w:r>
      <w:r w:rsidR="00C52F4A" w:rsidRPr="00605EB6">
        <w:t>qui a écrit cette lettre</w:t>
      </w:r>
      <w:r w:rsidR="00C474C1">
        <w:t xml:space="preserve">, </w:t>
      </w:r>
      <w:r w:rsidR="00C52F4A" w:rsidRPr="00605EB6">
        <w:t>aurait pu la signer de n</w:t>
      </w:r>
      <w:r w:rsidR="00C474C1">
        <w:t>’</w:t>
      </w:r>
      <w:r w:rsidR="00C52F4A" w:rsidRPr="00605EB6">
        <w:t>importe quel autre nom</w:t>
      </w:r>
      <w:r w:rsidR="00C474C1">
        <w:t xml:space="preserve"> ; </w:t>
      </w:r>
      <w:r w:rsidR="00C52F4A" w:rsidRPr="00605EB6">
        <w:t>il connaît le nom de Jules Cornefer et il s</w:t>
      </w:r>
      <w:r w:rsidR="00C474C1">
        <w:t>’</w:t>
      </w:r>
      <w:r w:rsidR="00C52F4A" w:rsidRPr="00605EB6">
        <w:t>en est servi</w:t>
      </w:r>
      <w:r w:rsidR="00C474C1">
        <w:t xml:space="preserve">. </w:t>
      </w:r>
      <w:r w:rsidR="00C52F4A" w:rsidRPr="00605EB6">
        <w:t>Je ne suppose même pas qu</w:t>
      </w:r>
      <w:r w:rsidR="00C474C1">
        <w:t>’</w:t>
      </w:r>
      <w:r w:rsidR="00C52F4A" w:rsidRPr="00605EB6">
        <w:t>il ait eu l</w:t>
      </w:r>
      <w:r w:rsidR="00C474C1">
        <w:t>’</w:t>
      </w:r>
      <w:r w:rsidR="00C52F4A" w:rsidRPr="00605EB6">
        <w:t>intention de compromettre un honnête homme</w:t>
      </w:r>
      <w:r w:rsidR="00C474C1">
        <w:t xml:space="preserve">. </w:t>
      </w:r>
      <w:r w:rsidR="00C52F4A" w:rsidRPr="00605EB6">
        <w:t>Non</w:t>
      </w:r>
      <w:r w:rsidR="00C474C1">
        <w:t xml:space="preserve">, </w:t>
      </w:r>
      <w:r w:rsidR="00C52F4A" w:rsidRPr="00605EB6">
        <w:t>non</w:t>
      </w:r>
      <w:r w:rsidR="00C474C1">
        <w:t xml:space="preserve">, </w:t>
      </w:r>
      <w:r w:rsidR="00C52F4A" w:rsidRPr="00605EB6">
        <w:t>il n</w:t>
      </w:r>
      <w:r w:rsidR="00C474C1">
        <w:t>’</w:t>
      </w:r>
      <w:r w:rsidR="00C52F4A" w:rsidRPr="00605EB6">
        <w:t>a pas été assez stupide pour penser qu</w:t>
      </w:r>
      <w:r w:rsidR="00C474C1">
        <w:t>’</w:t>
      </w:r>
      <w:r w:rsidR="00C52F4A" w:rsidRPr="00605EB6">
        <w:t>il égarerait avec ce nom les recherches de la justice</w:t>
      </w:r>
      <w:r w:rsidR="00C474C1">
        <w:t xml:space="preserve">. </w:t>
      </w:r>
      <w:r w:rsidR="00C52F4A" w:rsidRPr="00605EB6">
        <w:t>Examinez l</w:t>
      </w:r>
      <w:r w:rsidR="00C474C1">
        <w:t>’</w:t>
      </w:r>
      <w:r w:rsidR="00C52F4A" w:rsidRPr="00605EB6">
        <w:t>écriture</w:t>
      </w:r>
      <w:r w:rsidR="00C474C1">
        <w:t xml:space="preserve">, </w:t>
      </w:r>
      <w:r w:rsidR="00C52F4A" w:rsidRPr="00605EB6">
        <w:t>monsieur le maire</w:t>
      </w:r>
      <w:r w:rsidR="00C474C1">
        <w:t xml:space="preserve"> ; </w:t>
      </w:r>
      <w:r w:rsidR="00C52F4A" w:rsidRPr="00605EB6">
        <w:t>n</w:t>
      </w:r>
      <w:r w:rsidR="00C474C1">
        <w:t>’</w:t>
      </w:r>
      <w:r w:rsidR="00C52F4A" w:rsidRPr="00605EB6">
        <w:t>est-elle pas contrefaite</w:t>
      </w:r>
      <w:r w:rsidR="00C474C1">
        <w:t xml:space="preserve"> ? </w:t>
      </w:r>
      <w:r w:rsidR="00C52F4A" w:rsidRPr="00605EB6">
        <w:t>Et ces grossières fautes d</w:t>
      </w:r>
      <w:r w:rsidR="00C474C1">
        <w:t>’</w:t>
      </w:r>
      <w:r w:rsidR="00C52F4A" w:rsidRPr="00605EB6">
        <w:t>orthographe</w:t>
      </w:r>
      <w:r w:rsidR="00C474C1">
        <w:t xml:space="preserve"> ? </w:t>
      </w:r>
      <w:r w:rsidR="00C52F4A" w:rsidRPr="00605EB6">
        <w:t>On devine qu</w:t>
      </w:r>
      <w:r w:rsidR="00C474C1">
        <w:t>’</w:t>
      </w:r>
      <w:r w:rsidR="00C52F4A" w:rsidRPr="00605EB6">
        <w:t>elles ont été faites exprès</w:t>
      </w:r>
      <w:r w:rsidR="00C474C1">
        <w:t>.</w:t>
      </w:r>
    </w:p>
    <w:p w14:paraId="568AF4ED" w14:textId="727C8077" w:rsidR="00C474C1" w:rsidRDefault="0094609C" w:rsidP="00C52F4A">
      <w:r>
        <w:t>— </w:t>
      </w:r>
      <w:r w:rsidR="00C52F4A" w:rsidRPr="003E798F">
        <w:t>Oui</w:t>
      </w:r>
      <w:r w:rsidR="00C474C1">
        <w:t xml:space="preserve">, </w:t>
      </w:r>
      <w:r w:rsidR="00C52F4A" w:rsidRPr="003E798F">
        <w:t>c</w:t>
      </w:r>
      <w:r w:rsidR="00C474C1">
        <w:t>’</w:t>
      </w:r>
      <w:r w:rsidR="00C52F4A" w:rsidRPr="003E798F">
        <w:t>est vrai</w:t>
      </w:r>
      <w:r w:rsidR="00C474C1">
        <w:t xml:space="preserve">. </w:t>
      </w:r>
      <w:r w:rsidR="00C52F4A" w:rsidRPr="003E798F">
        <w:t>Ainsi ce malheureux voyageur a été attiré dans un guet-apens</w:t>
      </w:r>
      <w:r w:rsidR="00C474C1">
        <w:t xml:space="preserve">, </w:t>
      </w:r>
      <w:r w:rsidR="00C52F4A" w:rsidRPr="003E798F">
        <w:t>et un ou plusieurs misérables l</w:t>
      </w:r>
      <w:r w:rsidR="00C474C1">
        <w:t>’</w:t>
      </w:r>
      <w:r w:rsidR="00C52F4A" w:rsidRPr="003E798F">
        <w:t>ont précipité dans le Frou</w:t>
      </w:r>
      <w:r w:rsidR="00C474C1">
        <w:t xml:space="preserve">. </w:t>
      </w:r>
      <w:r w:rsidR="00C52F4A" w:rsidRPr="003E798F">
        <w:t>Pourquoi</w:t>
      </w:r>
      <w:r w:rsidR="00C474C1">
        <w:t xml:space="preserve"> ? </w:t>
      </w:r>
      <w:r w:rsidR="00C52F4A" w:rsidRPr="003E798F">
        <w:t>Ils ne l</w:t>
      </w:r>
      <w:r w:rsidR="00C474C1">
        <w:t>’</w:t>
      </w:r>
      <w:r w:rsidR="00C52F4A" w:rsidRPr="003E798F">
        <w:t>ont pas volé</w:t>
      </w:r>
      <w:r w:rsidR="00C474C1">
        <w:t xml:space="preserve">… </w:t>
      </w:r>
      <w:r w:rsidR="00C52F4A" w:rsidRPr="003E798F">
        <w:t>Ah</w:t>
      </w:r>
      <w:r w:rsidR="00C474C1">
        <w:t xml:space="preserve"> ! </w:t>
      </w:r>
      <w:r w:rsidR="00C52F4A" w:rsidRPr="003E798F">
        <w:t>comme le dit Royer</w:t>
      </w:r>
      <w:r w:rsidR="00C474C1">
        <w:t xml:space="preserve">, </w:t>
      </w:r>
      <w:r w:rsidR="00C52F4A" w:rsidRPr="003E798F">
        <w:t>une vengeance</w:t>
      </w:r>
      <w:r w:rsidR="00C474C1">
        <w:t xml:space="preserve">, </w:t>
      </w:r>
      <w:r w:rsidR="00C52F4A" w:rsidRPr="00605EB6">
        <w:t>une lâche vengeance</w:t>
      </w:r>
      <w:r w:rsidR="00C474C1">
        <w:t xml:space="preserve"> ! </w:t>
      </w:r>
      <w:r w:rsidR="00C52F4A" w:rsidRPr="00605EB6">
        <w:t>Et</w:t>
      </w:r>
      <w:r w:rsidR="00C474C1">
        <w:t xml:space="preserve">, </w:t>
      </w:r>
      <w:r w:rsidR="00C52F4A" w:rsidRPr="00605EB6">
        <w:t>jusqu</w:t>
      </w:r>
      <w:r w:rsidR="00C474C1">
        <w:t>’</w:t>
      </w:r>
      <w:r w:rsidR="00C52F4A" w:rsidRPr="00605EB6">
        <w:t>à présent</w:t>
      </w:r>
      <w:r w:rsidR="00C474C1">
        <w:t xml:space="preserve">, </w:t>
      </w:r>
      <w:r w:rsidR="00C52F4A" w:rsidRPr="00605EB6">
        <w:t>nous ne savons ni qui il est</w:t>
      </w:r>
      <w:r w:rsidR="00C474C1">
        <w:t xml:space="preserve">, </w:t>
      </w:r>
      <w:r w:rsidR="00C52F4A" w:rsidRPr="00605EB6">
        <w:t>ni d</w:t>
      </w:r>
      <w:r w:rsidR="00C474C1">
        <w:t>’</w:t>
      </w:r>
      <w:r w:rsidR="00C52F4A" w:rsidRPr="00605EB6">
        <w:t>où il venait</w:t>
      </w:r>
      <w:r w:rsidR="00C474C1">
        <w:t>.</w:t>
      </w:r>
    </w:p>
    <w:p w14:paraId="419705C9" w14:textId="57D8ED84" w:rsidR="00C474C1" w:rsidRDefault="0094609C" w:rsidP="00C52F4A">
      <w:r>
        <w:t>— </w:t>
      </w:r>
      <w:r w:rsidR="00C52F4A" w:rsidRPr="00605EB6">
        <w:t>Malheureusement</w:t>
      </w:r>
      <w:r w:rsidR="00C474C1">
        <w:t>.</w:t>
      </w:r>
    </w:p>
    <w:p w14:paraId="15DD7794" w14:textId="414AEE83" w:rsidR="00C474C1" w:rsidRDefault="0094609C" w:rsidP="00C52F4A">
      <w:r>
        <w:t>— </w:t>
      </w:r>
      <w:r w:rsidR="00C52F4A" w:rsidRPr="00605EB6">
        <w:t>Et nous ne pouvons pas espérer être renseignés par sa femme qui</w:t>
      </w:r>
      <w:r w:rsidR="00C474C1">
        <w:t xml:space="preserve">, </w:t>
      </w:r>
      <w:r w:rsidR="00C52F4A" w:rsidRPr="00605EB6">
        <w:t>paraît-il</w:t>
      </w:r>
      <w:r w:rsidR="00C474C1">
        <w:t xml:space="preserve">, </w:t>
      </w:r>
      <w:r w:rsidR="00C52F4A" w:rsidRPr="00605EB6">
        <w:t>ne connaît pas le français</w:t>
      </w:r>
      <w:r w:rsidR="00C474C1">
        <w:t>.</w:t>
      </w:r>
    </w:p>
    <w:p w14:paraId="1821D0FE" w14:textId="7112AAFB" w:rsidR="00C474C1" w:rsidRDefault="0094609C" w:rsidP="00C52F4A">
      <w:r>
        <w:t>— </w:t>
      </w:r>
      <w:r w:rsidR="00C52F4A" w:rsidRPr="00605EB6">
        <w:t>Peut-être trouvera-t-on quelques papiers</w:t>
      </w:r>
      <w:r w:rsidR="00C474C1">
        <w:t>.</w:t>
      </w:r>
    </w:p>
    <w:p w14:paraId="205DAAC4" w14:textId="64EAAB3A" w:rsidR="00C474C1" w:rsidRDefault="0094609C" w:rsidP="00C52F4A">
      <w:r>
        <w:t>— </w:t>
      </w:r>
      <w:r w:rsidR="00C52F4A" w:rsidRPr="003C6AF6">
        <w:t>Ce serait à souhaiter</w:t>
      </w:r>
      <w:r w:rsidR="00C474C1">
        <w:t xml:space="preserve"> ; : </w:t>
      </w:r>
      <w:r w:rsidR="00C52F4A" w:rsidRPr="003C6AF6">
        <w:t>mais je n</w:t>
      </w:r>
      <w:r w:rsidR="00C474C1">
        <w:t>’</w:t>
      </w:r>
      <w:r w:rsidR="00C52F4A" w:rsidRPr="003C6AF6">
        <w:t>y compte point</w:t>
      </w:r>
      <w:r w:rsidR="00C474C1">
        <w:t xml:space="preserve">. </w:t>
      </w:r>
      <w:r w:rsidR="00C52F4A" w:rsidRPr="003C6AF6">
        <w:t>Des papiers se placent toujours dans un portefeuille</w:t>
      </w:r>
      <w:r w:rsidR="00C474C1">
        <w:t xml:space="preserve"> ; </w:t>
      </w:r>
      <w:r w:rsidR="00C52F4A" w:rsidRPr="003C6AF6">
        <w:t>si le malheureux avait eu seulement un passe</w:t>
      </w:r>
      <w:r w:rsidR="003C6AF6">
        <w:t>-</w:t>
      </w:r>
      <w:r w:rsidR="00C52F4A" w:rsidRPr="003C6AF6">
        <w:t>port</w:t>
      </w:r>
      <w:r w:rsidR="00C474C1">
        <w:t xml:space="preserve">, </w:t>
      </w:r>
      <w:r w:rsidR="00C52F4A" w:rsidRPr="003C6AF6">
        <w:t>un certificat</w:t>
      </w:r>
      <w:r w:rsidR="00C474C1">
        <w:t xml:space="preserve">, </w:t>
      </w:r>
      <w:r w:rsidR="00C52F4A" w:rsidRPr="003C6AF6">
        <w:t>je l</w:t>
      </w:r>
      <w:r w:rsidR="00C474C1">
        <w:t>’</w:t>
      </w:r>
      <w:r w:rsidR="00C52F4A" w:rsidRPr="003C6AF6">
        <w:t xml:space="preserve">aurais </w:t>
      </w:r>
      <w:r w:rsidR="00C52F4A" w:rsidRPr="003C6AF6">
        <w:lastRenderedPageBreak/>
        <w:t>trouvé dans</w:t>
      </w:r>
      <w:r w:rsidR="00C52F4A" w:rsidRPr="00605EB6">
        <w:t xml:space="preserve"> son portefeuille</w:t>
      </w:r>
      <w:r w:rsidR="00C474C1">
        <w:t xml:space="preserve">. </w:t>
      </w:r>
      <w:r w:rsidR="00C52F4A" w:rsidRPr="00605EB6">
        <w:t>Ah</w:t>
      </w:r>
      <w:r w:rsidR="00C474C1">
        <w:t xml:space="preserve"> ! </w:t>
      </w:r>
      <w:r w:rsidR="00C52F4A" w:rsidRPr="00605EB6">
        <w:t>il est fâcheux</w:t>
      </w:r>
      <w:r w:rsidR="00C474C1">
        <w:t xml:space="preserve">, </w:t>
      </w:r>
      <w:r w:rsidR="00C52F4A" w:rsidRPr="00605EB6">
        <w:t>bien fâcheux que Claude Royer n</w:t>
      </w:r>
      <w:r w:rsidR="00C474C1">
        <w:t>’</w:t>
      </w:r>
      <w:r w:rsidR="00C52F4A" w:rsidRPr="00605EB6">
        <w:t>ait pas rempli près du voyageur les formalités auxquelles sont astreints tous les aubergistes</w:t>
      </w:r>
      <w:r w:rsidR="00C474C1">
        <w:t xml:space="preserve">. </w:t>
      </w:r>
      <w:r w:rsidR="00C52F4A" w:rsidRPr="00605EB6">
        <w:t>Il y a un règlement de police</w:t>
      </w:r>
      <w:r w:rsidR="00C474C1">
        <w:t xml:space="preserve">, </w:t>
      </w:r>
      <w:r w:rsidR="00C52F4A" w:rsidRPr="00605EB6">
        <w:t>on n</w:t>
      </w:r>
      <w:r w:rsidR="00C474C1">
        <w:t>’</w:t>
      </w:r>
      <w:r w:rsidR="00C52F4A" w:rsidRPr="00605EB6">
        <w:t>y pense pas ou bien l</w:t>
      </w:r>
      <w:r w:rsidR="00C474C1">
        <w:t>’</w:t>
      </w:r>
      <w:r w:rsidR="00C52F4A" w:rsidRPr="00605EB6">
        <w:t>on ne veut pas s</w:t>
      </w:r>
      <w:r w:rsidR="00C474C1">
        <w:t>’</w:t>
      </w:r>
      <w:r w:rsidR="00C52F4A" w:rsidRPr="00605EB6">
        <w:t>y soumettre</w:t>
      </w:r>
      <w:r w:rsidR="00C474C1">
        <w:t xml:space="preserve"> ; </w:t>
      </w:r>
      <w:r w:rsidR="00C52F4A" w:rsidRPr="00605EB6">
        <w:t>et voilà ce qui arrive</w:t>
      </w:r>
      <w:r w:rsidR="00C474C1">
        <w:t>.</w:t>
      </w:r>
    </w:p>
    <w:p w14:paraId="21F37D2C" w14:textId="3973797C" w:rsidR="00C474C1" w:rsidRDefault="0094609C" w:rsidP="00C52F4A">
      <w:r>
        <w:t>— </w:t>
      </w:r>
      <w:r w:rsidR="00C52F4A" w:rsidRPr="00605EB6">
        <w:t>Vous avez parfaitement raison</w:t>
      </w:r>
      <w:r w:rsidR="00C474C1">
        <w:t xml:space="preserve">, </w:t>
      </w:r>
      <w:r w:rsidR="00C52F4A" w:rsidRPr="00605EB6">
        <w:t>monsieur le maire</w:t>
      </w:r>
      <w:r w:rsidR="00C474C1">
        <w:t xml:space="preserve">, </w:t>
      </w:r>
      <w:r w:rsidR="00C52F4A" w:rsidRPr="00605EB6">
        <w:t>et je puis vous dire que</w:t>
      </w:r>
      <w:r w:rsidR="00C474C1">
        <w:t xml:space="preserve">, </w:t>
      </w:r>
      <w:r w:rsidR="00C52F4A" w:rsidRPr="00605EB6">
        <w:t>dans le voyage que je viens de faire</w:t>
      </w:r>
      <w:r w:rsidR="00C474C1">
        <w:t xml:space="preserve">, </w:t>
      </w:r>
      <w:r w:rsidR="00C52F4A" w:rsidRPr="00605EB6">
        <w:t>on ne m</w:t>
      </w:r>
      <w:r w:rsidR="00C474C1">
        <w:t>’</w:t>
      </w:r>
      <w:r w:rsidR="00C52F4A" w:rsidRPr="00605EB6">
        <w:t>a pas demandé une seule fois de faire les déclarations exigées par le règlement de police dont vous parlez</w:t>
      </w:r>
      <w:r w:rsidR="00C474C1">
        <w:t>.</w:t>
      </w:r>
    </w:p>
    <w:p w14:paraId="00A1378A" w14:textId="425D139A" w:rsidR="00C474C1" w:rsidRDefault="0094609C" w:rsidP="00C52F4A">
      <w:r>
        <w:t>— </w:t>
      </w:r>
      <w:r w:rsidR="00C52F4A" w:rsidRPr="00605EB6">
        <w:t>Et cependant cela coûte bien peu d</w:t>
      </w:r>
      <w:r w:rsidR="00C474C1">
        <w:t>’</w:t>
      </w:r>
      <w:r w:rsidR="00C52F4A" w:rsidRPr="00605EB6">
        <w:t>écrire ou de faire écrire sur un registre les nom et prénoms d</w:t>
      </w:r>
      <w:r w:rsidR="00C474C1">
        <w:t>’</w:t>
      </w:r>
      <w:r w:rsidR="00C52F4A" w:rsidRPr="00605EB6">
        <w:t>un voyageur</w:t>
      </w:r>
      <w:r w:rsidR="00C474C1">
        <w:t xml:space="preserve">, </w:t>
      </w:r>
      <w:r w:rsidR="00C52F4A" w:rsidRPr="00605EB6">
        <w:t>son âge</w:t>
      </w:r>
      <w:r w:rsidR="00C474C1">
        <w:t xml:space="preserve">, </w:t>
      </w:r>
      <w:r w:rsidR="00C52F4A" w:rsidRPr="00605EB6">
        <w:t>sa profession</w:t>
      </w:r>
      <w:r w:rsidR="00C474C1">
        <w:t xml:space="preserve">, </w:t>
      </w:r>
      <w:r w:rsidR="00C52F4A" w:rsidRPr="00605EB6">
        <w:t>le lieu de sa naissance et l</w:t>
      </w:r>
      <w:r w:rsidR="00C474C1">
        <w:t>’</w:t>
      </w:r>
      <w:r w:rsidR="00C52F4A" w:rsidRPr="00605EB6">
        <w:t>endroit de sa demeure</w:t>
      </w:r>
      <w:r w:rsidR="00C474C1">
        <w:t>.</w:t>
      </w:r>
    </w:p>
    <w:p w14:paraId="7594F877" w14:textId="77777777" w:rsidR="00C474C1" w:rsidRDefault="00C52F4A" w:rsidP="00C52F4A">
      <w:r w:rsidRPr="00605EB6">
        <w:t>Les deux hommes n</w:t>
      </w:r>
      <w:r w:rsidR="00C474C1">
        <w:t>’</w:t>
      </w:r>
      <w:r w:rsidRPr="00605EB6">
        <w:t>avaient plus rien à se dire</w:t>
      </w:r>
      <w:r w:rsidR="00C474C1">
        <w:t>.</w:t>
      </w:r>
    </w:p>
    <w:p w14:paraId="5DE96DE6" w14:textId="77777777" w:rsidR="00C474C1" w:rsidRDefault="00C52F4A" w:rsidP="00C52F4A">
      <w:r w:rsidRPr="00605EB6">
        <w:t>L</w:t>
      </w:r>
      <w:r w:rsidR="00C474C1">
        <w:t>’</w:t>
      </w:r>
      <w:r w:rsidRPr="00605EB6">
        <w:t>ancien militaire se leva</w:t>
      </w:r>
      <w:r w:rsidR="00C474C1">
        <w:t xml:space="preserve">, </w:t>
      </w:r>
      <w:r w:rsidRPr="00605EB6">
        <w:t>salua le maire et se retira</w:t>
      </w:r>
      <w:r w:rsidR="00C474C1">
        <w:t>.</w:t>
      </w:r>
    </w:p>
    <w:p w14:paraId="6A564538" w14:textId="77777777" w:rsidR="00C474C1" w:rsidRDefault="00C52F4A" w:rsidP="00C52F4A">
      <w:r w:rsidRPr="00605EB6">
        <w:t>Un peu avant dix heures</w:t>
      </w:r>
      <w:r w:rsidR="00C474C1">
        <w:t xml:space="preserve">, </w:t>
      </w:r>
      <w:r w:rsidRPr="00605EB6">
        <w:t>le juge de paix et le médecin arrivèrent</w:t>
      </w:r>
      <w:r w:rsidR="00C474C1">
        <w:t xml:space="preserve">. </w:t>
      </w:r>
      <w:r w:rsidRPr="00605EB6">
        <w:t>Deux gendarmes à cheval escortaient la voiture de ces messieurs</w:t>
      </w:r>
      <w:r w:rsidR="00C474C1">
        <w:t xml:space="preserve">. </w:t>
      </w:r>
      <w:r w:rsidRPr="00605EB6">
        <w:t>Ils mirent pied à terre devant l</w:t>
      </w:r>
      <w:r w:rsidR="00C474C1">
        <w:t>’</w:t>
      </w:r>
      <w:r w:rsidRPr="00605EB6">
        <w:t>auberge</w:t>
      </w:r>
      <w:r w:rsidR="00C474C1">
        <w:t xml:space="preserve">, </w:t>
      </w:r>
      <w:r w:rsidRPr="00605EB6">
        <w:t>et</w:t>
      </w:r>
      <w:r w:rsidR="00C474C1">
        <w:t xml:space="preserve">, </w:t>
      </w:r>
      <w:r w:rsidRPr="00605EB6">
        <w:t>pendant que le médecin</w:t>
      </w:r>
      <w:r w:rsidR="00C474C1">
        <w:t xml:space="preserve">, </w:t>
      </w:r>
      <w:r w:rsidRPr="00605EB6">
        <w:t>conduit par Royer</w:t>
      </w:r>
      <w:r w:rsidR="00C474C1">
        <w:t xml:space="preserve">, </w:t>
      </w:r>
      <w:r w:rsidRPr="00605EB6">
        <w:t>montait dans la chambre de Zélima</w:t>
      </w:r>
      <w:r w:rsidR="00C474C1">
        <w:t xml:space="preserve">, </w:t>
      </w:r>
      <w:r w:rsidRPr="00605EB6">
        <w:t>le juge de paix</w:t>
      </w:r>
      <w:r w:rsidR="00C474C1">
        <w:t xml:space="preserve">, </w:t>
      </w:r>
      <w:r w:rsidRPr="00605EB6">
        <w:t>suivi des gendarmes</w:t>
      </w:r>
      <w:r w:rsidR="00C474C1">
        <w:t xml:space="preserve">, </w:t>
      </w:r>
      <w:r w:rsidRPr="00605EB6">
        <w:t>se dirigea vers la maison commune où le maire l</w:t>
      </w:r>
      <w:r w:rsidR="00C474C1">
        <w:t>’</w:t>
      </w:r>
      <w:r w:rsidRPr="00605EB6">
        <w:t>attendait</w:t>
      </w:r>
      <w:r w:rsidR="00C474C1">
        <w:t xml:space="preserve">, </w:t>
      </w:r>
      <w:r w:rsidRPr="00605EB6">
        <w:t>assisté de son adjoint et de deux membres du conseil municipal</w:t>
      </w:r>
      <w:r w:rsidR="00C474C1">
        <w:t>.</w:t>
      </w:r>
    </w:p>
    <w:p w14:paraId="43A3C4A0" w14:textId="77777777" w:rsidR="00C474C1" w:rsidRDefault="00C52F4A" w:rsidP="00C52F4A">
      <w:r w:rsidRPr="00605EB6">
        <w:t>Quand le juge de paix entra</w:t>
      </w:r>
      <w:r w:rsidR="00C474C1">
        <w:t xml:space="preserve">, </w:t>
      </w:r>
      <w:r w:rsidRPr="00605EB6">
        <w:t>l</w:t>
      </w:r>
      <w:r w:rsidR="00C474C1">
        <w:t>’</w:t>
      </w:r>
      <w:r w:rsidRPr="00605EB6">
        <w:t>un de ces derniers</w:t>
      </w:r>
      <w:r w:rsidR="00C474C1">
        <w:t xml:space="preserve">, </w:t>
      </w:r>
      <w:r w:rsidRPr="00605EB6">
        <w:t>un vieillard à la tête blanche comme une neige</w:t>
      </w:r>
      <w:r w:rsidR="00C474C1">
        <w:t xml:space="preserve">, </w:t>
      </w:r>
      <w:r w:rsidRPr="00605EB6">
        <w:t>qui tenait entre ses doigts la lettre portant une fausse signature</w:t>
      </w:r>
      <w:r w:rsidR="00C474C1">
        <w:t xml:space="preserve">, </w:t>
      </w:r>
      <w:r w:rsidRPr="00605EB6">
        <w:t>paraissait en proie à une grande agitation</w:t>
      </w:r>
      <w:r w:rsidR="00C474C1">
        <w:t>.</w:t>
      </w:r>
    </w:p>
    <w:p w14:paraId="2CBD70F5" w14:textId="77777777" w:rsidR="00C474C1" w:rsidRDefault="00C52F4A" w:rsidP="00C52F4A">
      <w:r w:rsidRPr="00605EB6">
        <w:t>C</w:t>
      </w:r>
      <w:r w:rsidR="00C474C1">
        <w:t>’</w:t>
      </w:r>
      <w:r w:rsidRPr="00605EB6">
        <w:t>était le père de Jules Cornefer</w:t>
      </w:r>
      <w:r w:rsidR="00C474C1">
        <w:t>.</w:t>
      </w:r>
    </w:p>
    <w:p w14:paraId="62800136" w14:textId="77777777" w:rsidR="00C474C1" w:rsidRDefault="00C52F4A" w:rsidP="00C52F4A">
      <w:r w:rsidRPr="00605EB6">
        <w:lastRenderedPageBreak/>
        <w:t>Ayant pris place dans un fauteuil</w:t>
      </w:r>
      <w:r w:rsidR="00C474C1">
        <w:t xml:space="preserve">, </w:t>
      </w:r>
      <w:r w:rsidRPr="00605EB6">
        <w:t>le juge de paix invita le maire à compléter le rapport contenu dans la dépêche qu</w:t>
      </w:r>
      <w:r w:rsidR="00C474C1">
        <w:t>’</w:t>
      </w:r>
      <w:r w:rsidRPr="00605EB6">
        <w:t>il lui avait adressée</w:t>
      </w:r>
      <w:r w:rsidR="00C474C1">
        <w:t>.</w:t>
      </w:r>
    </w:p>
    <w:p w14:paraId="24BAA4CC" w14:textId="4CB33B7F" w:rsidR="00C474C1" w:rsidRDefault="00C52F4A" w:rsidP="00C52F4A">
      <w:r w:rsidRPr="00605EB6">
        <w:t>Pour toute réponse</w:t>
      </w:r>
      <w:r w:rsidR="00C474C1">
        <w:t xml:space="preserve">, </w:t>
      </w:r>
      <w:r w:rsidRPr="00605EB6">
        <w:t xml:space="preserve">le maire prit la lettre des mains de </w:t>
      </w:r>
      <w:r w:rsidR="00C474C1">
        <w:t>M. </w:t>
      </w:r>
      <w:r w:rsidRPr="00605EB6">
        <w:t>Cornefer et la tendit au juge de paix</w:t>
      </w:r>
      <w:r w:rsidR="00C474C1">
        <w:t>.</w:t>
      </w:r>
    </w:p>
    <w:p w14:paraId="66CBBDBA" w14:textId="77777777" w:rsidR="00C474C1" w:rsidRDefault="00C52F4A" w:rsidP="00C52F4A">
      <w:r w:rsidRPr="00605EB6">
        <w:t>Celui-ci lut lentement</w:t>
      </w:r>
      <w:r w:rsidR="00C474C1">
        <w:t xml:space="preserve">, </w:t>
      </w:r>
      <w:r w:rsidRPr="00605EB6">
        <w:t>les sourcils froncés</w:t>
      </w:r>
      <w:r w:rsidR="00C474C1">
        <w:t xml:space="preserve">, </w:t>
      </w:r>
      <w:r w:rsidRPr="00605EB6">
        <w:t>le front plissé</w:t>
      </w:r>
      <w:r w:rsidR="00C474C1">
        <w:t xml:space="preserve">. </w:t>
      </w:r>
      <w:r w:rsidRPr="00605EB6">
        <w:t>Arrivé à la signature</w:t>
      </w:r>
      <w:r w:rsidR="00C474C1">
        <w:t xml:space="preserve">, </w:t>
      </w:r>
      <w:r w:rsidRPr="00605EB6">
        <w:t>il ne put s</w:t>
      </w:r>
      <w:r w:rsidR="00C474C1">
        <w:t>’</w:t>
      </w:r>
      <w:r w:rsidRPr="00605EB6">
        <w:t>empêcher de hausser les épaules</w:t>
      </w:r>
      <w:r w:rsidR="00C474C1">
        <w:t>.</w:t>
      </w:r>
    </w:p>
    <w:p w14:paraId="2B0E8317" w14:textId="4D91DCE5" w:rsidR="00C474C1" w:rsidRDefault="0094609C" w:rsidP="00C52F4A">
      <w:r>
        <w:t>— </w:t>
      </w:r>
      <w:r w:rsidR="00C52F4A" w:rsidRPr="00605EB6">
        <w:t>Grave affaire</w:t>
      </w:r>
      <w:r w:rsidR="00C474C1">
        <w:t xml:space="preserve">, </w:t>
      </w:r>
      <w:r w:rsidR="00C52F4A" w:rsidRPr="00605EB6">
        <w:t>messieurs</w:t>
      </w:r>
      <w:r w:rsidR="00C474C1">
        <w:t xml:space="preserve">, </w:t>
      </w:r>
      <w:r w:rsidR="00C52F4A" w:rsidRPr="00605EB6">
        <w:t>dit-il</w:t>
      </w:r>
      <w:r w:rsidR="00C474C1">
        <w:t xml:space="preserve">, </w:t>
      </w:r>
      <w:r w:rsidR="00C52F4A" w:rsidRPr="00605EB6">
        <w:t>après être resté un moment silencieux</w:t>
      </w:r>
      <w:r w:rsidR="00C474C1">
        <w:t xml:space="preserve">, </w:t>
      </w:r>
      <w:r w:rsidR="00C52F4A" w:rsidRPr="00605EB6">
        <w:t>affaire excessivement grave et hors de ma compétence</w:t>
      </w:r>
      <w:r w:rsidR="00C474C1">
        <w:t xml:space="preserve"> ; </w:t>
      </w:r>
      <w:r w:rsidR="00C52F4A" w:rsidRPr="00605EB6">
        <w:t>il va falloir prévenir le parquet</w:t>
      </w:r>
      <w:r w:rsidR="00C474C1">
        <w:t xml:space="preserve">. </w:t>
      </w:r>
      <w:r w:rsidR="00C52F4A" w:rsidRPr="00605EB6">
        <w:t>Toutefois</w:t>
      </w:r>
      <w:r w:rsidR="00C474C1">
        <w:t xml:space="preserve">, </w:t>
      </w:r>
      <w:r w:rsidR="00C52F4A" w:rsidRPr="00605EB6">
        <w:t>avant de dénoncer les faits au ministère public</w:t>
      </w:r>
      <w:r w:rsidR="00C474C1">
        <w:t xml:space="preserve">, </w:t>
      </w:r>
      <w:r w:rsidR="00C52F4A" w:rsidRPr="00605EB6">
        <w:t>il est de notre devoir de procéder à une enquête</w:t>
      </w:r>
      <w:r w:rsidR="00C474C1">
        <w:t xml:space="preserve">, </w:t>
      </w:r>
      <w:r w:rsidR="00C52F4A" w:rsidRPr="00605EB6">
        <w:t>afin de recueillir tous les renseignements possibles</w:t>
      </w:r>
      <w:r w:rsidR="00C474C1">
        <w:t xml:space="preserve">. </w:t>
      </w:r>
      <w:r w:rsidR="00C52F4A" w:rsidRPr="00605EB6">
        <w:t>Avez-vous interrogé Jules Cornefer</w:t>
      </w:r>
      <w:r w:rsidR="00C474C1">
        <w:t> ?</w:t>
      </w:r>
    </w:p>
    <w:p w14:paraId="1A67293D" w14:textId="37CC10D6" w:rsidR="00C474C1" w:rsidRDefault="0094609C" w:rsidP="00C52F4A">
      <w:r>
        <w:t>— </w:t>
      </w:r>
      <w:r w:rsidR="00C52F4A" w:rsidRPr="00605EB6">
        <w:t>Mon fils n</w:t>
      </w:r>
      <w:r w:rsidR="00C474C1">
        <w:t>’</w:t>
      </w:r>
      <w:r w:rsidR="00C52F4A" w:rsidRPr="00605EB6">
        <w:t>est pas à Blaincourt</w:t>
      </w:r>
      <w:r w:rsidR="00C474C1">
        <w:t xml:space="preserve">, </w:t>
      </w:r>
      <w:r w:rsidR="00C52F4A" w:rsidRPr="00605EB6">
        <w:t>monsieur le juge de paix</w:t>
      </w:r>
      <w:r w:rsidR="00C474C1">
        <w:t xml:space="preserve"> ; </w:t>
      </w:r>
      <w:r w:rsidR="00C52F4A" w:rsidRPr="00605EB6">
        <w:t>il est absent depuis deux jours</w:t>
      </w:r>
      <w:r w:rsidR="00C474C1">
        <w:t>.</w:t>
      </w:r>
    </w:p>
    <w:p w14:paraId="2E7E65A4" w14:textId="0AE3A5E0" w:rsidR="00C474C1" w:rsidRDefault="0094609C" w:rsidP="00C52F4A">
      <w:r>
        <w:t>— </w:t>
      </w:r>
      <w:r w:rsidR="00C52F4A" w:rsidRPr="00605EB6">
        <w:t>C</w:t>
      </w:r>
      <w:r w:rsidR="00C474C1">
        <w:t>’</w:t>
      </w:r>
      <w:r w:rsidR="00C52F4A" w:rsidRPr="00605EB6">
        <w:t>est regrettable</w:t>
      </w:r>
      <w:r w:rsidR="00C474C1">
        <w:t>.</w:t>
      </w:r>
    </w:p>
    <w:p w14:paraId="32FC942F" w14:textId="1298F2C0" w:rsidR="00C474C1" w:rsidRDefault="0094609C" w:rsidP="00C52F4A">
      <w:r>
        <w:t>— </w:t>
      </w:r>
      <w:r w:rsidR="00C52F4A" w:rsidRPr="00605EB6">
        <w:t xml:space="preserve">Est-ce que </w:t>
      </w:r>
      <w:r w:rsidR="00C474C1">
        <w:t>M. </w:t>
      </w:r>
      <w:r w:rsidR="00C52F4A" w:rsidRPr="00605EB6">
        <w:t>le juge de paix peut croire</w:t>
      </w:r>
      <w:r w:rsidR="00C474C1">
        <w:t xml:space="preserve">… ? </w:t>
      </w:r>
      <w:r w:rsidR="00C52F4A" w:rsidRPr="00605EB6">
        <w:t>balbutia le vieillard</w:t>
      </w:r>
      <w:r w:rsidR="00C474C1">
        <w:t>.</w:t>
      </w:r>
    </w:p>
    <w:p w14:paraId="52998D65" w14:textId="326C8A4C" w:rsidR="00C474C1" w:rsidRDefault="0094609C" w:rsidP="00C52F4A">
      <w:r>
        <w:t>— </w:t>
      </w:r>
      <w:r w:rsidR="00C52F4A" w:rsidRPr="00605EB6">
        <w:t>Rassurez-vous</w:t>
      </w:r>
      <w:r w:rsidR="00C474C1">
        <w:t xml:space="preserve">, </w:t>
      </w:r>
      <w:r w:rsidR="00C52F4A" w:rsidRPr="00605EB6">
        <w:t>monsieur Cornefer</w:t>
      </w:r>
      <w:r w:rsidR="00C474C1">
        <w:t xml:space="preserve">, </w:t>
      </w:r>
      <w:r w:rsidR="00C52F4A" w:rsidRPr="00605EB6">
        <w:t>je connais assez l</w:t>
      </w:r>
      <w:r w:rsidR="00C474C1">
        <w:t>’</w:t>
      </w:r>
      <w:r w:rsidR="00C52F4A" w:rsidRPr="00605EB6">
        <w:t>écriture et la signature de votre fils pour être sûr que ce n</w:t>
      </w:r>
      <w:r w:rsidR="00C474C1">
        <w:t>’</w:t>
      </w:r>
      <w:r w:rsidR="00C52F4A" w:rsidRPr="00605EB6">
        <w:t>est point lui qui a écrit cela</w:t>
      </w:r>
      <w:r w:rsidR="00C474C1">
        <w:t xml:space="preserve"> ; </w:t>
      </w:r>
      <w:r w:rsidR="00C52F4A" w:rsidRPr="00605EB6">
        <w:t>je regrette qu</w:t>
      </w:r>
      <w:r w:rsidR="00C474C1">
        <w:t>’</w:t>
      </w:r>
      <w:r w:rsidR="00C52F4A" w:rsidRPr="00605EB6">
        <w:t>il soit absent</w:t>
      </w:r>
      <w:r w:rsidR="00C474C1">
        <w:t xml:space="preserve">, </w:t>
      </w:r>
      <w:r w:rsidR="00C52F4A" w:rsidRPr="00605EB6">
        <w:t>parce que peut-être</w:t>
      </w:r>
      <w:r w:rsidR="00C474C1">
        <w:t xml:space="preserve">, </w:t>
      </w:r>
      <w:r w:rsidR="00C52F4A" w:rsidRPr="00605EB6">
        <w:t>il aurait pu nous mettre sur la piste de l</w:t>
      </w:r>
      <w:r w:rsidR="00C474C1">
        <w:t>’</w:t>
      </w:r>
      <w:r w:rsidR="00C52F4A" w:rsidRPr="00605EB6">
        <w:t>individu qui a eu l</w:t>
      </w:r>
      <w:r w:rsidR="00C474C1">
        <w:t>’</w:t>
      </w:r>
      <w:r w:rsidR="00C52F4A" w:rsidRPr="00605EB6">
        <w:t>audace de se servir de son nom</w:t>
      </w:r>
      <w:r w:rsidR="00C474C1">
        <w:t>.</w:t>
      </w:r>
    </w:p>
    <w:p w14:paraId="07C3C3EB" w14:textId="399361C8" w:rsidR="00C474C1" w:rsidRDefault="0094609C" w:rsidP="00C52F4A">
      <w:r>
        <w:t>— </w:t>
      </w:r>
      <w:r w:rsidR="00C52F4A" w:rsidRPr="00605EB6">
        <w:t>Mon fils</w:t>
      </w:r>
      <w:r w:rsidR="00C474C1">
        <w:t xml:space="preserve">, </w:t>
      </w:r>
      <w:r w:rsidR="00C52F4A" w:rsidRPr="00605EB6">
        <w:t>vous le savez</w:t>
      </w:r>
      <w:r w:rsidR="00C474C1">
        <w:t xml:space="preserve">, </w:t>
      </w:r>
      <w:r w:rsidR="00C52F4A" w:rsidRPr="00605EB6">
        <w:t>est très-connu dans tout le pays vosgien</w:t>
      </w:r>
      <w:r w:rsidR="00C474C1">
        <w:t>.</w:t>
      </w:r>
    </w:p>
    <w:p w14:paraId="3275B09A" w14:textId="33A1F5AD" w:rsidR="00C474C1" w:rsidRDefault="0094609C" w:rsidP="00C52F4A">
      <w:r>
        <w:t>— </w:t>
      </w:r>
      <w:r w:rsidR="00C52F4A" w:rsidRPr="00605EB6">
        <w:t>Et vous ignorez toujours le nom du mort</w:t>
      </w:r>
      <w:r w:rsidR="00C474C1">
        <w:t xml:space="preserve"> ? </w:t>
      </w:r>
      <w:r w:rsidR="00C52F4A" w:rsidRPr="00605EB6">
        <w:t>reprit le juge de paix</w:t>
      </w:r>
      <w:r w:rsidR="00C474C1">
        <w:t xml:space="preserve">, </w:t>
      </w:r>
      <w:r w:rsidR="00C52F4A" w:rsidRPr="00605EB6">
        <w:t>s</w:t>
      </w:r>
      <w:r w:rsidR="00C474C1">
        <w:t>’</w:t>
      </w:r>
      <w:r w:rsidR="00C52F4A" w:rsidRPr="00605EB6">
        <w:t>adressant au maire</w:t>
      </w:r>
      <w:r w:rsidR="00C474C1">
        <w:t>.</w:t>
      </w:r>
    </w:p>
    <w:p w14:paraId="1EA8EF17" w14:textId="2049C102" w:rsidR="00C474C1" w:rsidRDefault="0094609C" w:rsidP="00C52F4A">
      <w:r>
        <w:lastRenderedPageBreak/>
        <w:t>— </w:t>
      </w:r>
      <w:r w:rsidR="00C52F4A" w:rsidRPr="00605EB6">
        <w:t>Toujours</w:t>
      </w:r>
      <w:r w:rsidR="00C474C1">
        <w:t xml:space="preserve">, </w:t>
      </w:r>
      <w:r w:rsidR="00C52F4A" w:rsidRPr="00605EB6">
        <w:t>monsieur le juge de paix</w:t>
      </w:r>
      <w:r w:rsidR="00C474C1">
        <w:t xml:space="preserve">. </w:t>
      </w:r>
      <w:r w:rsidR="00C52F4A" w:rsidRPr="00605EB6">
        <w:t>Comme je vous le dis dans ma lettre</w:t>
      </w:r>
      <w:r w:rsidR="00C474C1">
        <w:t xml:space="preserve">, </w:t>
      </w:r>
      <w:r w:rsidR="00C52F4A" w:rsidRPr="00605EB6">
        <w:t>il n</w:t>
      </w:r>
      <w:r w:rsidR="00C474C1">
        <w:t>’</w:t>
      </w:r>
      <w:r w:rsidR="00C52F4A" w:rsidRPr="00605EB6">
        <w:t>a point donné son nom à l</w:t>
      </w:r>
      <w:r w:rsidR="00C474C1">
        <w:t>’</w:t>
      </w:r>
      <w:r w:rsidR="00C52F4A" w:rsidRPr="00605EB6">
        <w:t>aubergiste</w:t>
      </w:r>
      <w:r w:rsidR="00C474C1">
        <w:t xml:space="preserve">, </w:t>
      </w:r>
      <w:r w:rsidR="00C52F4A" w:rsidRPr="00605EB6">
        <w:t>qui a eu</w:t>
      </w:r>
      <w:r w:rsidR="00C474C1">
        <w:t xml:space="preserve">, </w:t>
      </w:r>
      <w:r w:rsidR="00C52F4A" w:rsidRPr="00605EB6">
        <w:t>lui</w:t>
      </w:r>
      <w:r w:rsidR="00C474C1">
        <w:t xml:space="preserve">, </w:t>
      </w:r>
      <w:r w:rsidR="00C52F4A" w:rsidRPr="00605EB6">
        <w:t>le tort de ne pas le demander</w:t>
      </w:r>
      <w:r w:rsidR="00C474C1">
        <w:t xml:space="preserve">. </w:t>
      </w:r>
      <w:r w:rsidR="00C52F4A" w:rsidRPr="00605EB6">
        <w:t>La lettre que vous venez de lire</w:t>
      </w:r>
      <w:r w:rsidR="00C474C1">
        <w:t xml:space="preserve">, </w:t>
      </w:r>
      <w:r w:rsidR="00C52F4A" w:rsidRPr="00605EB6">
        <w:t>apportée à l</w:t>
      </w:r>
      <w:r w:rsidR="00C474C1">
        <w:t>’</w:t>
      </w:r>
      <w:r w:rsidR="00C52F4A" w:rsidRPr="00605EB6">
        <w:t>auberge hier soir par un inconnu</w:t>
      </w:r>
      <w:r w:rsidR="00C474C1">
        <w:t xml:space="preserve">, </w:t>
      </w:r>
      <w:r w:rsidR="00C52F4A" w:rsidRPr="00605EB6">
        <w:t>comme l</w:t>
      </w:r>
      <w:r w:rsidR="00C474C1">
        <w:t>’</w:t>
      </w:r>
      <w:r w:rsidR="00C52F4A" w:rsidRPr="00605EB6">
        <w:t>a déclaré Royer</w:t>
      </w:r>
      <w:r w:rsidR="00C474C1">
        <w:t xml:space="preserve">, </w:t>
      </w:r>
      <w:r w:rsidR="00C52F4A" w:rsidRPr="00605EB6">
        <w:t>était sous l</w:t>
      </w:r>
      <w:r w:rsidR="00C474C1">
        <w:t>’</w:t>
      </w:r>
      <w:r w:rsidR="00C52F4A" w:rsidRPr="00605EB6">
        <w:t>enveloppe que voilà</w:t>
      </w:r>
      <w:r w:rsidR="00C474C1">
        <w:t xml:space="preserve"> ; </w:t>
      </w:r>
      <w:r w:rsidR="00C52F4A" w:rsidRPr="00605EB6">
        <w:t>et vous voyez</w:t>
      </w:r>
      <w:r w:rsidR="00C474C1">
        <w:t xml:space="preserve">, </w:t>
      </w:r>
      <w:r w:rsidR="00C52F4A" w:rsidRPr="00605EB6">
        <w:t>elle ne porte pas de nom</w:t>
      </w:r>
      <w:r w:rsidR="00C474C1">
        <w:t>.</w:t>
      </w:r>
    </w:p>
    <w:p w14:paraId="72A74926" w14:textId="77777777" w:rsidR="00C474C1" w:rsidRDefault="00C52F4A" w:rsidP="00C52F4A">
      <w:r w:rsidRPr="00605EB6">
        <w:t>Le juge de paix hocha la tête</w:t>
      </w:r>
      <w:r w:rsidR="00C474C1">
        <w:t>.</w:t>
      </w:r>
    </w:p>
    <w:p w14:paraId="351C527E" w14:textId="2CE1FB25" w:rsidR="00C474C1" w:rsidRDefault="0094609C" w:rsidP="00C52F4A">
      <w:r>
        <w:t>— </w:t>
      </w:r>
      <w:r w:rsidR="00C52F4A" w:rsidRPr="00605EB6">
        <w:t>Tout cela est bien singulier</w:t>
      </w:r>
      <w:r w:rsidR="00C474C1">
        <w:t xml:space="preserve">, </w:t>
      </w:r>
      <w:r w:rsidR="00C52F4A" w:rsidRPr="00605EB6">
        <w:t>murmura-t-il</w:t>
      </w:r>
      <w:r w:rsidR="00C474C1">
        <w:t>.</w:t>
      </w:r>
    </w:p>
    <w:p w14:paraId="7193337A" w14:textId="77777777" w:rsidR="00C474C1" w:rsidRDefault="00C52F4A" w:rsidP="00C52F4A">
      <w:r w:rsidRPr="00605EB6">
        <w:t>Après un court silence il reprit</w:t>
      </w:r>
      <w:r w:rsidR="00C474C1">
        <w:t> :</w:t>
      </w:r>
    </w:p>
    <w:p w14:paraId="7E994E52" w14:textId="03173021" w:rsidR="00C474C1" w:rsidRDefault="0094609C" w:rsidP="00C52F4A">
      <w:r>
        <w:t>— </w:t>
      </w:r>
      <w:r w:rsidR="00C52F4A" w:rsidRPr="00605EB6">
        <w:t>Voyageant avec une femme</w:t>
      </w:r>
      <w:r w:rsidR="00C474C1">
        <w:t xml:space="preserve">, </w:t>
      </w:r>
      <w:r w:rsidR="00C52F4A" w:rsidRPr="00605EB6">
        <w:t>la sienne</w:t>
      </w:r>
      <w:r w:rsidR="00C474C1">
        <w:t xml:space="preserve">, </w:t>
      </w:r>
      <w:r w:rsidR="00C52F4A" w:rsidRPr="00605EB6">
        <w:t>paraît-il</w:t>
      </w:r>
      <w:r w:rsidR="00C474C1">
        <w:t xml:space="preserve">, </w:t>
      </w:r>
      <w:r w:rsidR="00C52F4A" w:rsidRPr="00605EB6">
        <w:t>ce voyageur devait avoir au moins une malle contenant des effets</w:t>
      </w:r>
      <w:r w:rsidR="00C474C1">
        <w:t xml:space="preserve">, </w:t>
      </w:r>
      <w:r w:rsidR="00C52F4A" w:rsidRPr="00605EB6">
        <w:t>du linge</w:t>
      </w:r>
      <w:r w:rsidR="00C474C1">
        <w:t>.</w:t>
      </w:r>
    </w:p>
    <w:p w14:paraId="79245C80" w14:textId="67ECE775" w:rsidR="00C474C1" w:rsidRDefault="0094609C" w:rsidP="00C52F4A">
      <w:r>
        <w:t>— </w:t>
      </w:r>
      <w:r w:rsidR="00C52F4A" w:rsidRPr="00605EB6">
        <w:t>Seulement une toute petite valise en osier</w:t>
      </w:r>
      <w:r w:rsidR="00C474C1">
        <w:t>.</w:t>
      </w:r>
    </w:p>
    <w:p w14:paraId="54F6EACA" w14:textId="54D3A5BF" w:rsidR="00C474C1" w:rsidRDefault="0094609C" w:rsidP="00C52F4A">
      <w:r>
        <w:t>— </w:t>
      </w:r>
      <w:r w:rsidR="00C52F4A" w:rsidRPr="00605EB6">
        <w:t>L</w:t>
      </w:r>
      <w:r w:rsidR="00C474C1">
        <w:t>’</w:t>
      </w:r>
      <w:r w:rsidR="00C52F4A" w:rsidRPr="00605EB6">
        <w:t>a-t-on ouverte</w:t>
      </w:r>
      <w:r w:rsidR="00C474C1">
        <w:t> ?</w:t>
      </w:r>
    </w:p>
    <w:p w14:paraId="7A99E69B" w14:textId="1767A141" w:rsidR="00C474C1" w:rsidRDefault="0094609C" w:rsidP="00C52F4A">
      <w:r>
        <w:t>— </w:t>
      </w:r>
      <w:r w:rsidR="00C52F4A" w:rsidRPr="00605EB6">
        <w:t>Non</w:t>
      </w:r>
      <w:r w:rsidR="00C474C1">
        <w:t xml:space="preserve">, </w:t>
      </w:r>
      <w:r w:rsidR="00C52F4A" w:rsidRPr="00605EB6">
        <w:t>monsieur le juge de paix</w:t>
      </w:r>
      <w:r w:rsidR="00C474C1">
        <w:t xml:space="preserve"> ; </w:t>
      </w:r>
      <w:r w:rsidR="00C52F4A" w:rsidRPr="00605EB6">
        <w:t>j</w:t>
      </w:r>
      <w:r w:rsidR="00C474C1">
        <w:t>’</w:t>
      </w:r>
      <w:r w:rsidR="00C52F4A" w:rsidRPr="00605EB6">
        <w:t>ai cru ne devoir rien faire avant votre arrivée</w:t>
      </w:r>
      <w:r w:rsidR="00C474C1">
        <w:t>.</w:t>
      </w:r>
    </w:p>
    <w:p w14:paraId="53D997B7" w14:textId="48B91435" w:rsidR="00C474C1" w:rsidRDefault="0094609C" w:rsidP="00C52F4A">
      <w:r>
        <w:t>— </w:t>
      </w:r>
      <w:r w:rsidR="00C52F4A" w:rsidRPr="00605EB6">
        <w:t>Soit</w:t>
      </w:r>
      <w:r w:rsidR="00C474C1">
        <w:t xml:space="preserve">. </w:t>
      </w:r>
      <w:r w:rsidR="00C52F4A" w:rsidRPr="00605EB6">
        <w:t>Mais nous verrons tout à l</w:t>
      </w:r>
      <w:r w:rsidR="00C474C1">
        <w:t>’</w:t>
      </w:r>
      <w:r w:rsidR="00C52F4A" w:rsidRPr="00605EB6">
        <w:t>heure ce qu</w:t>
      </w:r>
      <w:r w:rsidR="00C474C1">
        <w:t>’</w:t>
      </w:r>
      <w:r w:rsidR="00C52F4A" w:rsidRPr="00605EB6">
        <w:t>il y a dans la valise</w:t>
      </w:r>
      <w:r w:rsidR="00C474C1">
        <w:t xml:space="preserve"> : </w:t>
      </w:r>
      <w:r w:rsidR="00C52F4A" w:rsidRPr="00605EB6">
        <w:t>nous ferons de nouveau l</w:t>
      </w:r>
      <w:r w:rsidR="00C474C1">
        <w:t>’</w:t>
      </w:r>
      <w:r w:rsidR="00C52F4A" w:rsidRPr="00605EB6">
        <w:t>inspection des vêtements du noyé</w:t>
      </w:r>
      <w:r w:rsidR="00C474C1">
        <w:t xml:space="preserve"> ; </w:t>
      </w:r>
      <w:r w:rsidR="00C52F4A" w:rsidRPr="00605EB6">
        <w:t>si son mouchoir n</w:t>
      </w:r>
      <w:r w:rsidR="00C474C1">
        <w:t>’</w:t>
      </w:r>
      <w:r w:rsidR="00C52F4A" w:rsidRPr="00605EB6">
        <w:t>est pas marqué</w:t>
      </w:r>
      <w:r w:rsidR="00C474C1">
        <w:t xml:space="preserve">, </w:t>
      </w:r>
      <w:r w:rsidR="00C52F4A" w:rsidRPr="00605EB6">
        <w:t>sa chemise l</w:t>
      </w:r>
      <w:r w:rsidR="00C474C1">
        <w:t>’</w:t>
      </w:r>
      <w:r w:rsidR="00C52F4A" w:rsidRPr="00605EB6">
        <w:t>est peut-être</w:t>
      </w:r>
      <w:r w:rsidR="00C474C1">
        <w:t xml:space="preserve">. </w:t>
      </w:r>
      <w:r w:rsidR="00C52F4A" w:rsidRPr="00605EB6">
        <w:t>Il est impossible qu</w:t>
      </w:r>
      <w:r w:rsidR="00C474C1">
        <w:t>’</w:t>
      </w:r>
      <w:r w:rsidR="00C52F4A" w:rsidRPr="00605EB6">
        <w:t>il n</w:t>
      </w:r>
      <w:r w:rsidR="00C474C1">
        <w:t>’</w:t>
      </w:r>
      <w:r w:rsidR="00C52F4A" w:rsidRPr="00605EB6">
        <w:t>ait pas causé avec l</w:t>
      </w:r>
      <w:r w:rsidR="00C474C1">
        <w:t>’</w:t>
      </w:r>
      <w:r w:rsidR="00C52F4A" w:rsidRPr="00605EB6">
        <w:t>aubergiste ou avec sa femme</w:t>
      </w:r>
      <w:r w:rsidR="00C474C1">
        <w:t xml:space="preserve"> ; </w:t>
      </w:r>
      <w:r w:rsidR="00C52F4A" w:rsidRPr="00605EB6">
        <w:t>il est important de savoir ce qu</w:t>
      </w:r>
      <w:r w:rsidR="00C474C1">
        <w:t>’</w:t>
      </w:r>
      <w:r w:rsidR="00C52F4A" w:rsidRPr="00605EB6">
        <w:t>il a dit</w:t>
      </w:r>
      <w:r w:rsidR="00C474C1">
        <w:t>.</w:t>
      </w:r>
    </w:p>
    <w:p w14:paraId="17628D9A" w14:textId="77777777" w:rsidR="00C474C1" w:rsidRDefault="00C52F4A" w:rsidP="00C52F4A">
      <w:r w:rsidRPr="00605EB6">
        <w:t>Après une pause</w:t>
      </w:r>
      <w:r w:rsidR="00C474C1">
        <w:t xml:space="preserve">, </w:t>
      </w:r>
      <w:r w:rsidRPr="00605EB6">
        <w:t>le juge de paix continua</w:t>
      </w:r>
      <w:r w:rsidR="00C474C1">
        <w:t> :</w:t>
      </w:r>
    </w:p>
    <w:p w14:paraId="17EC433D" w14:textId="31BAD30C" w:rsidR="00C474C1" w:rsidRDefault="0094609C" w:rsidP="00C52F4A">
      <w:r>
        <w:t>— </w:t>
      </w:r>
      <w:r w:rsidR="00C52F4A" w:rsidRPr="00605EB6">
        <w:t>Il n</w:t>
      </w:r>
      <w:r w:rsidR="00C474C1">
        <w:t>’</w:t>
      </w:r>
      <w:r w:rsidR="00C52F4A" w:rsidRPr="00605EB6">
        <w:t>y a pas à en douter</w:t>
      </w:r>
      <w:r w:rsidR="00C474C1">
        <w:t xml:space="preserve">, </w:t>
      </w:r>
      <w:r w:rsidR="00C52F4A" w:rsidRPr="00605EB6">
        <w:t>cet homme a été victime d</w:t>
      </w:r>
      <w:r w:rsidR="00C474C1">
        <w:t>’</w:t>
      </w:r>
      <w:r w:rsidR="00C52F4A" w:rsidRPr="00605EB6">
        <w:t>un abominable complot</w:t>
      </w:r>
      <w:r w:rsidR="00C474C1">
        <w:t xml:space="preserve">. </w:t>
      </w:r>
      <w:r w:rsidR="00C52F4A" w:rsidRPr="00605EB6">
        <w:t>Il ressort de cette lettre</w:t>
      </w:r>
      <w:r w:rsidR="00C474C1">
        <w:t xml:space="preserve">, </w:t>
      </w:r>
      <w:r w:rsidR="00C52F4A" w:rsidRPr="00605EB6">
        <w:t>dont on s</w:t>
      </w:r>
      <w:r w:rsidR="00C474C1">
        <w:t>’</w:t>
      </w:r>
      <w:r w:rsidR="00C52F4A" w:rsidRPr="00605EB6">
        <w:t>est servi pour attirer le voyageur</w:t>
      </w:r>
      <w:r w:rsidR="00C474C1">
        <w:t xml:space="preserve">, </w:t>
      </w:r>
      <w:r w:rsidR="00C52F4A" w:rsidRPr="00605EB6">
        <w:t>la nuit</w:t>
      </w:r>
      <w:r w:rsidR="00C474C1">
        <w:t xml:space="preserve">, </w:t>
      </w:r>
      <w:r w:rsidR="00C52F4A" w:rsidRPr="00605EB6">
        <w:t>au bord de la rivière</w:t>
      </w:r>
      <w:r w:rsidR="00C474C1">
        <w:t xml:space="preserve">, </w:t>
      </w:r>
      <w:r w:rsidR="00C52F4A" w:rsidRPr="00605EB6">
        <w:t>que le crime était prémédité</w:t>
      </w:r>
      <w:r w:rsidR="00C474C1">
        <w:t xml:space="preserve">, </w:t>
      </w:r>
      <w:r w:rsidR="00C52F4A" w:rsidRPr="00605EB6">
        <w:t xml:space="preserve">et son exécution préparée </w:t>
      </w:r>
      <w:r w:rsidR="00C52F4A" w:rsidRPr="00605EB6">
        <w:lastRenderedPageBreak/>
        <w:t>d</w:t>
      </w:r>
      <w:r w:rsidR="00C474C1">
        <w:t>’</w:t>
      </w:r>
      <w:r w:rsidR="00C52F4A" w:rsidRPr="00605EB6">
        <w:t>avance</w:t>
      </w:r>
      <w:r w:rsidR="00C474C1">
        <w:t xml:space="preserve">. </w:t>
      </w:r>
      <w:r w:rsidR="00C52F4A" w:rsidRPr="00605EB6">
        <w:t>On croirait presque que la victime s</w:t>
      </w:r>
      <w:r w:rsidR="00C474C1">
        <w:t>’</w:t>
      </w:r>
      <w:r w:rsidR="00C52F4A" w:rsidRPr="00605EB6">
        <w:t>entendait avec ses meurtriers</w:t>
      </w:r>
      <w:r w:rsidR="00C474C1">
        <w:t xml:space="preserve">. </w:t>
      </w:r>
      <w:r w:rsidR="00C52F4A" w:rsidRPr="00605EB6">
        <w:t>Ah</w:t>
      </w:r>
      <w:r w:rsidR="00C474C1">
        <w:t xml:space="preserve"> ! </w:t>
      </w:r>
      <w:r w:rsidR="00C52F4A" w:rsidRPr="00605EB6">
        <w:t>ceux-ci</w:t>
      </w:r>
      <w:r w:rsidR="00C474C1">
        <w:t xml:space="preserve">, – </w:t>
      </w:r>
      <w:r w:rsidR="00C52F4A" w:rsidRPr="00605EB6">
        <w:t>car je suppose qu</w:t>
      </w:r>
      <w:r w:rsidR="00C474C1">
        <w:t>’</w:t>
      </w:r>
      <w:r w:rsidR="00C52F4A" w:rsidRPr="00605EB6">
        <w:t>ils étaient plusieurs pour commettre le crime</w:t>
      </w:r>
      <w:r w:rsidR="00C474C1">
        <w:t xml:space="preserve">, – </w:t>
      </w:r>
      <w:r w:rsidR="00C52F4A" w:rsidRPr="00605EB6">
        <w:t>ne sont pas des malfaiteurs ordinaires</w:t>
      </w:r>
      <w:r w:rsidR="00C474C1">
        <w:t xml:space="preserve">. </w:t>
      </w:r>
      <w:r w:rsidR="00C52F4A" w:rsidRPr="00605EB6">
        <w:t>Les misérables ont bien pris leurs précautions pour dépister les recherches de la justice</w:t>
      </w:r>
      <w:r w:rsidR="00C474C1">
        <w:t xml:space="preserve">. </w:t>
      </w:r>
      <w:r w:rsidR="00C52F4A" w:rsidRPr="00605EB6">
        <w:t>Cette affaire me paraît</w:t>
      </w:r>
      <w:r w:rsidR="00C474C1">
        <w:t xml:space="preserve">, </w:t>
      </w:r>
      <w:r w:rsidR="00C52F4A" w:rsidRPr="00605EB6">
        <w:t>en effet</w:t>
      </w:r>
      <w:r w:rsidR="00C474C1">
        <w:t xml:space="preserve">, </w:t>
      </w:r>
      <w:r w:rsidR="00C52F4A" w:rsidRPr="00605EB6">
        <w:t>singulièrement mystérieuse</w:t>
      </w:r>
      <w:r w:rsidR="00C474C1">
        <w:t xml:space="preserve">. </w:t>
      </w:r>
      <w:r w:rsidR="00C52F4A" w:rsidRPr="00605EB6">
        <w:t>Voyez</w:t>
      </w:r>
      <w:r w:rsidR="00C474C1">
        <w:t xml:space="preserve"> : </w:t>
      </w:r>
      <w:r w:rsidR="00C52F4A" w:rsidRPr="00605EB6">
        <w:t>le voyageur ne dit pas son nom à l</w:t>
      </w:r>
      <w:r w:rsidR="00C474C1">
        <w:t>’</w:t>
      </w:r>
      <w:r w:rsidR="00C52F4A" w:rsidRPr="00605EB6">
        <w:t>aubergiste</w:t>
      </w:r>
      <w:r w:rsidR="00C474C1">
        <w:t xml:space="preserve">, </w:t>
      </w:r>
      <w:r w:rsidR="00C52F4A" w:rsidRPr="00605EB6">
        <w:t>il ne porte sur lui aucun papier</w:t>
      </w:r>
      <w:r w:rsidR="00C474C1">
        <w:t xml:space="preserve">, </w:t>
      </w:r>
      <w:r w:rsidR="00C52F4A" w:rsidRPr="00605EB6">
        <w:t>il laisse ignorer d</w:t>
      </w:r>
      <w:r w:rsidR="00C474C1">
        <w:t>’</w:t>
      </w:r>
      <w:r w:rsidR="00C52F4A" w:rsidRPr="00605EB6">
        <w:t>où il vient</w:t>
      </w:r>
      <w:r w:rsidR="00C474C1">
        <w:t xml:space="preserve">, </w:t>
      </w:r>
      <w:r w:rsidR="00C52F4A" w:rsidRPr="00605EB6">
        <w:t>où il va</w:t>
      </w:r>
      <w:r w:rsidR="00C474C1">
        <w:t xml:space="preserve"> ; </w:t>
      </w:r>
      <w:r w:rsidR="00C52F4A" w:rsidRPr="00605EB6">
        <w:t>il ne parle point de ce qui l</w:t>
      </w:r>
      <w:r w:rsidR="00C474C1">
        <w:t>’</w:t>
      </w:r>
      <w:r w:rsidR="00C52F4A" w:rsidRPr="00605EB6">
        <w:t>amène à Blaincourt</w:t>
      </w:r>
      <w:r w:rsidR="00C474C1">
        <w:t xml:space="preserve"> ; </w:t>
      </w:r>
      <w:r w:rsidR="00C52F4A" w:rsidRPr="00605EB6">
        <w:t>on lui fait remettre une lettre qu</w:t>
      </w:r>
      <w:r w:rsidR="00C474C1">
        <w:t>’</w:t>
      </w:r>
      <w:r w:rsidR="00C52F4A" w:rsidRPr="00605EB6">
        <w:t>il attend évidemment</w:t>
      </w:r>
      <w:r w:rsidR="00C474C1">
        <w:t xml:space="preserve">, </w:t>
      </w:r>
      <w:r w:rsidR="00C52F4A" w:rsidRPr="00605EB6">
        <w:t>et cette lettre</w:t>
      </w:r>
      <w:r w:rsidR="00C474C1">
        <w:t xml:space="preserve">, </w:t>
      </w:r>
      <w:r w:rsidR="00C52F4A" w:rsidRPr="00605EB6">
        <w:t>qui le fait tomber dans un guet-apens</w:t>
      </w:r>
      <w:r w:rsidR="00C474C1">
        <w:t xml:space="preserve">, </w:t>
      </w:r>
      <w:r w:rsidR="00C52F4A" w:rsidRPr="00605EB6">
        <w:t>cette lettre est dans une enveloppe sur laquelle on n</w:t>
      </w:r>
      <w:r w:rsidR="00C474C1">
        <w:t>’</w:t>
      </w:r>
      <w:r w:rsidR="00C52F4A" w:rsidRPr="00605EB6">
        <w:t>a pas même écrit son nom</w:t>
      </w:r>
      <w:r w:rsidR="00C474C1">
        <w:t xml:space="preserve"> ; </w:t>
      </w:r>
      <w:r w:rsidR="00C52F4A" w:rsidRPr="00605EB6">
        <w:t>ce n</w:t>
      </w:r>
      <w:r w:rsidR="00C474C1">
        <w:t>’</w:t>
      </w:r>
      <w:r w:rsidR="00C52F4A" w:rsidRPr="00605EB6">
        <w:t>est pas tout</w:t>
      </w:r>
      <w:r w:rsidR="00C474C1">
        <w:t xml:space="preserve"> : </w:t>
      </w:r>
      <w:r w:rsidR="00C52F4A" w:rsidRPr="00605EB6">
        <w:t>sa femme</w:t>
      </w:r>
      <w:r w:rsidR="00C474C1">
        <w:t xml:space="preserve">, </w:t>
      </w:r>
      <w:r w:rsidR="00C52F4A" w:rsidRPr="00605EB6">
        <w:t>qui pourrait seule éclairer la justice</w:t>
      </w:r>
      <w:r w:rsidR="00C474C1">
        <w:t xml:space="preserve">, </w:t>
      </w:r>
      <w:r w:rsidR="00C52F4A" w:rsidRPr="00605EB6">
        <w:t>donner de précieux renseignements et peut-être livrer les noms des criminels</w:t>
      </w:r>
      <w:r w:rsidR="00C474C1">
        <w:t xml:space="preserve">, </w:t>
      </w:r>
      <w:r w:rsidR="00C52F4A" w:rsidRPr="00605EB6">
        <w:t>sa femme ne connaît pas la langue française</w:t>
      </w:r>
      <w:r w:rsidR="00C474C1">
        <w:t xml:space="preserve">. </w:t>
      </w:r>
      <w:r w:rsidR="00C52F4A" w:rsidRPr="00605EB6">
        <w:t>En vérité</w:t>
      </w:r>
      <w:r w:rsidR="00C474C1">
        <w:t xml:space="preserve">, </w:t>
      </w:r>
      <w:r w:rsidR="00C52F4A" w:rsidRPr="00605EB6">
        <w:t>il faut convenir que tout cela est bien étrange</w:t>
      </w:r>
      <w:r w:rsidR="00C474C1">
        <w:t xml:space="preserve">. </w:t>
      </w:r>
      <w:r w:rsidR="00C52F4A" w:rsidRPr="00605EB6">
        <w:t>Ou il y a là une inconcevable fatalité</w:t>
      </w:r>
      <w:r w:rsidR="00C474C1">
        <w:t xml:space="preserve">, </w:t>
      </w:r>
      <w:r w:rsidR="00C52F4A" w:rsidRPr="00605EB6">
        <w:t xml:space="preserve">ou il faut y voir quelques-unes des précautions prises par les </w:t>
      </w:r>
      <w:r w:rsidR="001B612B">
        <w:t>meurtriers</w:t>
      </w:r>
      <w:r w:rsidR="001B612B" w:rsidRPr="00605EB6">
        <w:t xml:space="preserve"> </w:t>
      </w:r>
      <w:r w:rsidR="00C52F4A" w:rsidRPr="00605EB6">
        <w:t>pour échapper à la justice et au châtiment</w:t>
      </w:r>
      <w:r w:rsidR="00C474C1">
        <w:t>.</w:t>
      </w:r>
    </w:p>
    <w:p w14:paraId="6282FA0F" w14:textId="77777777" w:rsidR="00C474C1" w:rsidRDefault="00C474C1" w:rsidP="00C52F4A">
      <w:r>
        <w:t>» </w:t>
      </w:r>
      <w:r w:rsidR="00C52F4A" w:rsidRPr="00605EB6">
        <w:t>Ma conviction est faite</w:t>
      </w:r>
      <w:r>
        <w:t xml:space="preserve">, </w:t>
      </w:r>
      <w:r w:rsidR="00C52F4A" w:rsidRPr="00605EB6">
        <w:t>messieurs</w:t>
      </w:r>
      <w:r>
        <w:t xml:space="preserve">, </w:t>
      </w:r>
      <w:r w:rsidR="00C52F4A" w:rsidRPr="00605EB6">
        <w:t>poursuivit le juge de paix</w:t>
      </w:r>
      <w:r>
        <w:t xml:space="preserve">, </w:t>
      </w:r>
      <w:r w:rsidR="00C52F4A" w:rsidRPr="00605EB6">
        <w:t>il y a un mystère dans la mort de cet homme</w:t>
      </w:r>
      <w:r>
        <w:t xml:space="preserve">. </w:t>
      </w:r>
      <w:r w:rsidR="00C52F4A" w:rsidRPr="00605EB6">
        <w:t>Il faut espérer que la justice en déchirera le voile</w:t>
      </w:r>
      <w:r>
        <w:t xml:space="preserve"> ; </w:t>
      </w:r>
      <w:r w:rsidR="00C52F4A" w:rsidRPr="00605EB6">
        <w:t>mais</w:t>
      </w:r>
      <w:r>
        <w:t xml:space="preserve">, </w:t>
      </w:r>
      <w:r w:rsidR="00C52F4A" w:rsidRPr="00605EB6">
        <w:t>pour qu</w:t>
      </w:r>
      <w:r>
        <w:t>’</w:t>
      </w:r>
      <w:r w:rsidR="00C52F4A" w:rsidRPr="00605EB6">
        <w:t>elle y parvienne</w:t>
      </w:r>
      <w:r>
        <w:t xml:space="preserve">, </w:t>
      </w:r>
      <w:r w:rsidR="00C52F4A" w:rsidRPr="00605EB6">
        <w:t>il faut qu</w:t>
      </w:r>
      <w:r>
        <w:t>’</w:t>
      </w:r>
      <w:r w:rsidR="00C52F4A" w:rsidRPr="00605EB6">
        <w:t>elle sache qui est la victime</w:t>
      </w:r>
      <w:r>
        <w:t xml:space="preserve"> ; </w:t>
      </w:r>
      <w:r w:rsidR="00C52F4A" w:rsidRPr="00605EB6">
        <w:t>son nom seul peut la mettre sur la trace des coupables</w:t>
      </w:r>
      <w:r>
        <w:t>.</w:t>
      </w:r>
    </w:p>
    <w:p w14:paraId="38838450" w14:textId="5DDC2BA3" w:rsidR="00C52F4A" w:rsidRPr="00605EB6" w:rsidRDefault="00C52F4A" w:rsidP="00C474C1">
      <w:pPr>
        <w:pStyle w:val="Titre2"/>
      </w:pPr>
      <w:bookmarkStart w:id="11" w:name="_Toc197617857"/>
      <w:r w:rsidRPr="00605EB6">
        <w:lastRenderedPageBreak/>
        <w:t>VII</w:t>
      </w:r>
      <w:bookmarkEnd w:id="11"/>
    </w:p>
    <w:p w14:paraId="317148DB" w14:textId="77777777" w:rsidR="00C474C1" w:rsidRDefault="00C52F4A" w:rsidP="00C52F4A">
      <w:r w:rsidRPr="00605EB6">
        <w:t>Pendant plus de trois heures Zélima était restée étendue sur le lit</w:t>
      </w:r>
      <w:r w:rsidR="00C474C1">
        <w:t xml:space="preserve">, </w:t>
      </w:r>
      <w:r w:rsidRPr="00605EB6">
        <w:t>inerte</w:t>
      </w:r>
      <w:r w:rsidR="00C474C1">
        <w:t xml:space="preserve">, </w:t>
      </w:r>
      <w:r w:rsidRPr="00605EB6">
        <w:t>raide</w:t>
      </w:r>
      <w:r w:rsidR="00C474C1">
        <w:t xml:space="preserve">. </w:t>
      </w:r>
      <w:r w:rsidRPr="00605EB6">
        <w:t>On aurait pu croire qu</w:t>
      </w:r>
      <w:r w:rsidR="00C474C1">
        <w:t>’</w:t>
      </w:r>
      <w:r w:rsidRPr="00605EB6">
        <w:t>elle avait cessé de vivre</w:t>
      </w:r>
      <w:r w:rsidR="00C474C1">
        <w:t>.</w:t>
      </w:r>
    </w:p>
    <w:p w14:paraId="6A3AEF3F" w14:textId="77777777" w:rsidR="00C474C1" w:rsidRDefault="00C52F4A" w:rsidP="00C52F4A">
      <w:r w:rsidRPr="00605EB6">
        <w:t>La désolation était autour d</w:t>
      </w:r>
      <w:r w:rsidR="00C474C1">
        <w:t>’</w:t>
      </w:r>
      <w:r w:rsidRPr="00605EB6">
        <w:t>elle</w:t>
      </w:r>
      <w:r w:rsidR="00C474C1">
        <w:t xml:space="preserve">. </w:t>
      </w:r>
      <w:r w:rsidRPr="00605EB6">
        <w:t>Allait-elle donc mourir</w:t>
      </w:r>
      <w:r w:rsidR="00C474C1">
        <w:t> ?</w:t>
      </w:r>
    </w:p>
    <w:p w14:paraId="0190C539" w14:textId="77777777" w:rsidR="00C474C1" w:rsidRDefault="00C52F4A" w:rsidP="00C52F4A">
      <w:r w:rsidRPr="00E33D9E">
        <w:t>Un certain nombre de personnes restaient devant l</w:t>
      </w:r>
      <w:r w:rsidR="00C474C1">
        <w:t>’</w:t>
      </w:r>
      <w:r w:rsidRPr="00E33D9E">
        <w:t>auberge</w:t>
      </w:r>
      <w:r w:rsidR="00C474C1">
        <w:t xml:space="preserve"> ; </w:t>
      </w:r>
      <w:r w:rsidRPr="00E33D9E">
        <w:t>ces personnes donnaient des nouvelles de la jeune femme à ceux qui</w:t>
      </w:r>
      <w:r w:rsidR="00C474C1">
        <w:t xml:space="preserve">, </w:t>
      </w:r>
      <w:r w:rsidRPr="00E33D9E">
        <w:t>à chaque instant</w:t>
      </w:r>
      <w:r w:rsidR="00C474C1">
        <w:t xml:space="preserve">, </w:t>
      </w:r>
      <w:r w:rsidRPr="00E33D9E">
        <w:t>venaient en demander</w:t>
      </w:r>
      <w:r w:rsidR="00C474C1">
        <w:t xml:space="preserve"> ; </w:t>
      </w:r>
      <w:r w:rsidRPr="00E33D9E">
        <w:t>car la population</w:t>
      </w:r>
      <w:r w:rsidR="00C474C1">
        <w:t xml:space="preserve">, </w:t>
      </w:r>
      <w:r w:rsidRPr="00E33D9E">
        <w:t>très émue</w:t>
      </w:r>
      <w:r w:rsidR="00C474C1">
        <w:t xml:space="preserve">, </w:t>
      </w:r>
      <w:r w:rsidRPr="00605EB6">
        <w:t>s</w:t>
      </w:r>
      <w:r w:rsidR="00C474C1">
        <w:t>’</w:t>
      </w:r>
      <w:r w:rsidRPr="00605EB6">
        <w:t>intéressait vivement à la jeune femme inconnue</w:t>
      </w:r>
      <w:r w:rsidR="00C474C1">
        <w:t xml:space="preserve">. </w:t>
      </w:r>
      <w:r w:rsidRPr="00605EB6">
        <w:t>Son malheur était si grand</w:t>
      </w:r>
      <w:r w:rsidR="00C474C1">
        <w:t xml:space="preserve">, </w:t>
      </w:r>
      <w:r w:rsidRPr="00605EB6">
        <w:t>si épouvantable</w:t>
      </w:r>
      <w:r w:rsidR="00C474C1">
        <w:t xml:space="preserve"> !… </w:t>
      </w:r>
      <w:r w:rsidRPr="00605EB6">
        <w:t>C</w:t>
      </w:r>
      <w:r w:rsidR="00C474C1">
        <w:t>’</w:t>
      </w:r>
      <w:r w:rsidRPr="00605EB6">
        <w:t>était une pitié sympathique</w:t>
      </w:r>
      <w:r w:rsidR="00C474C1">
        <w:t xml:space="preserve">, </w:t>
      </w:r>
      <w:r w:rsidRPr="00605EB6">
        <w:t>profonde</w:t>
      </w:r>
      <w:r w:rsidR="00C474C1">
        <w:t xml:space="preserve">, </w:t>
      </w:r>
      <w:r w:rsidRPr="00605EB6">
        <w:t>qu</w:t>
      </w:r>
      <w:r w:rsidR="00C474C1">
        <w:t>’</w:t>
      </w:r>
      <w:r w:rsidRPr="00605EB6">
        <w:t>elle avait inspirée à tout le monde</w:t>
      </w:r>
      <w:r w:rsidR="00C474C1">
        <w:t>.</w:t>
      </w:r>
    </w:p>
    <w:p w14:paraId="2FCA935F" w14:textId="77777777" w:rsidR="00C474C1" w:rsidRDefault="00C52F4A" w:rsidP="00C52F4A">
      <w:r w:rsidRPr="00605EB6">
        <w:t>Quand le médecin entra dans la chambre</w:t>
      </w:r>
      <w:r w:rsidR="00C474C1">
        <w:t xml:space="preserve">, </w:t>
      </w:r>
      <w:r w:rsidRPr="00605EB6">
        <w:t>il y avait quinze ou vingt minutes environ que Zélima était sortie de son espèce de léthargie</w:t>
      </w:r>
      <w:r w:rsidR="00C474C1">
        <w:t xml:space="preserve">. </w:t>
      </w:r>
      <w:r w:rsidRPr="00605EB6">
        <w:t>Par quelques mouvements</w:t>
      </w:r>
      <w:r w:rsidR="00C474C1">
        <w:t xml:space="preserve">, </w:t>
      </w:r>
      <w:r w:rsidRPr="00605EB6">
        <w:t>d</w:t>
      </w:r>
      <w:r w:rsidR="00C474C1">
        <w:t>’</w:t>
      </w:r>
      <w:r w:rsidRPr="00605EB6">
        <w:t>abord</w:t>
      </w:r>
      <w:r w:rsidR="00C474C1">
        <w:t xml:space="preserve">, </w:t>
      </w:r>
      <w:r w:rsidRPr="00605EB6">
        <w:t>elle avait rassuré Marie Rose et les autres femmes qui étaient près d</w:t>
      </w:r>
      <w:r w:rsidR="00C474C1">
        <w:t>’</w:t>
      </w:r>
      <w:r w:rsidRPr="00605EB6">
        <w:t>elle</w:t>
      </w:r>
      <w:r w:rsidR="00C474C1">
        <w:t xml:space="preserve"> ; </w:t>
      </w:r>
      <w:r w:rsidRPr="00605EB6">
        <w:t>car pendant tout le temps écoulé</w:t>
      </w:r>
      <w:r w:rsidR="00C474C1">
        <w:t xml:space="preserve">, </w:t>
      </w:r>
      <w:r w:rsidRPr="00605EB6">
        <w:t>elles avaient eu l</w:t>
      </w:r>
      <w:r w:rsidR="00C474C1">
        <w:t>’</w:t>
      </w:r>
      <w:r w:rsidRPr="00605EB6">
        <w:t>horrible crainte de ne pas la voir revenir à la vie</w:t>
      </w:r>
      <w:r w:rsidR="00C474C1">
        <w:t>.</w:t>
      </w:r>
    </w:p>
    <w:p w14:paraId="36BD75FD" w14:textId="52188C01" w:rsidR="00C474C1" w:rsidRDefault="00C52F4A" w:rsidP="00C52F4A">
      <w:r w:rsidRPr="0011402B">
        <w:t>Après avoir remué les bras</w:t>
      </w:r>
      <w:r w:rsidR="00C474C1">
        <w:t xml:space="preserve">, </w:t>
      </w:r>
      <w:r w:rsidRPr="0011402B">
        <w:t>la jeune femme eut plusieurs tressaillements successifs</w:t>
      </w:r>
      <w:r w:rsidR="004540F3">
        <w:t>,</w:t>
      </w:r>
      <w:r w:rsidR="00C474C1">
        <w:t xml:space="preserve"> </w:t>
      </w:r>
      <w:r w:rsidRPr="0011402B">
        <w:t>sortes de crispations nerveuses</w:t>
      </w:r>
      <w:r w:rsidR="00C474C1">
        <w:t xml:space="preserve"> ; </w:t>
      </w:r>
      <w:r w:rsidRPr="0011402B">
        <w:t>puis ses yeux s</w:t>
      </w:r>
      <w:r w:rsidR="00C474C1">
        <w:t>’</w:t>
      </w:r>
      <w:r w:rsidRPr="0011402B">
        <w:t>ouvrirent</w:t>
      </w:r>
      <w:r w:rsidRPr="00605EB6">
        <w:t xml:space="preserve"> largement et prirent peu à peu un éclat fiévreux</w:t>
      </w:r>
      <w:r w:rsidR="00C474C1">
        <w:t xml:space="preserve">. </w:t>
      </w:r>
      <w:r w:rsidRPr="00605EB6">
        <w:t>Mais les paupières restaient immobiles et le regard fixe</w:t>
      </w:r>
      <w:r w:rsidR="00C474C1">
        <w:t xml:space="preserve"> ; </w:t>
      </w:r>
      <w:r w:rsidRPr="00605EB6">
        <w:t>pas un mouvement des prunelles</w:t>
      </w:r>
      <w:r w:rsidR="00C474C1">
        <w:t xml:space="preserve">. </w:t>
      </w:r>
      <w:r w:rsidRPr="00605EB6">
        <w:t>Cependant les principaux organes reprenaient leur fonctionnement</w:t>
      </w:r>
      <w:r w:rsidR="00C474C1">
        <w:t xml:space="preserve"> : </w:t>
      </w:r>
      <w:r w:rsidRPr="00605EB6">
        <w:t>elle respirait</w:t>
      </w:r>
      <w:r w:rsidR="00C474C1">
        <w:t xml:space="preserve">, </w:t>
      </w:r>
      <w:r w:rsidRPr="00605EB6">
        <w:t>son corps et ses membres n</w:t>
      </w:r>
      <w:r w:rsidR="00C474C1">
        <w:t>’</w:t>
      </w:r>
      <w:r w:rsidRPr="00605EB6">
        <w:t>avaient plus la même rigidité</w:t>
      </w:r>
      <w:r w:rsidR="00C474C1">
        <w:t xml:space="preserve"> ; </w:t>
      </w:r>
      <w:r w:rsidRPr="00605EB6">
        <w:t>elle était moins froide</w:t>
      </w:r>
      <w:r w:rsidR="00C474C1">
        <w:t xml:space="preserve"> ; </w:t>
      </w:r>
      <w:r w:rsidRPr="00605EB6">
        <w:t>un peu de rouge</w:t>
      </w:r>
      <w:r w:rsidR="00C474C1">
        <w:t xml:space="preserve">, </w:t>
      </w:r>
      <w:r w:rsidRPr="00605EB6">
        <w:t>se montrant sur ses lèvres et ses joues</w:t>
      </w:r>
      <w:r w:rsidR="00C474C1">
        <w:t xml:space="preserve">, </w:t>
      </w:r>
      <w:r w:rsidRPr="00605EB6">
        <w:t>annonçait que la circulation du sang commençait à se rétablir</w:t>
      </w:r>
      <w:r w:rsidR="00C474C1">
        <w:t xml:space="preserve">. </w:t>
      </w:r>
      <w:r w:rsidRPr="00605EB6">
        <w:t>Toutefois</w:t>
      </w:r>
      <w:r w:rsidR="00C474C1">
        <w:t xml:space="preserve">, </w:t>
      </w:r>
      <w:r w:rsidRPr="00605EB6">
        <w:t>sa bouche restait muette</w:t>
      </w:r>
      <w:r w:rsidR="00C474C1">
        <w:t xml:space="preserve"> : </w:t>
      </w:r>
      <w:r w:rsidRPr="00605EB6">
        <w:t>pas une plainte</w:t>
      </w:r>
      <w:r w:rsidR="00C474C1">
        <w:t xml:space="preserve">, </w:t>
      </w:r>
      <w:r w:rsidRPr="00605EB6">
        <w:t>pas un gémissement</w:t>
      </w:r>
      <w:r w:rsidR="00C474C1">
        <w:t xml:space="preserve">, </w:t>
      </w:r>
      <w:r w:rsidRPr="00605EB6">
        <w:t>pas un cri</w:t>
      </w:r>
      <w:r w:rsidR="00C474C1">
        <w:t xml:space="preserve"> ; </w:t>
      </w:r>
      <w:r w:rsidRPr="00605EB6">
        <w:lastRenderedPageBreak/>
        <w:t>aucun son ne sortait de sa gorge</w:t>
      </w:r>
      <w:r w:rsidR="00C474C1">
        <w:t xml:space="preserve">. </w:t>
      </w:r>
      <w:r w:rsidRPr="00605EB6">
        <w:t>Rien ne venait indiquer qu</w:t>
      </w:r>
      <w:r w:rsidR="00C474C1">
        <w:t>’</w:t>
      </w:r>
      <w:r w:rsidRPr="00605EB6">
        <w:t>elle eût repris connaissance</w:t>
      </w:r>
      <w:r w:rsidR="00C474C1">
        <w:t>.</w:t>
      </w:r>
    </w:p>
    <w:p w14:paraId="2BE90D4D" w14:textId="77777777" w:rsidR="00C474C1" w:rsidRDefault="00C52F4A" w:rsidP="00C52F4A">
      <w:r w:rsidRPr="00605EB6">
        <w:t>En voyant paraître le médecin</w:t>
      </w:r>
      <w:r w:rsidR="00C474C1">
        <w:t xml:space="preserve">, </w:t>
      </w:r>
      <w:r w:rsidRPr="00605EB6">
        <w:t>les femmes éprouvèrent aussitôt un immense soulagement</w:t>
      </w:r>
      <w:r w:rsidR="00C474C1">
        <w:t xml:space="preserve">. </w:t>
      </w:r>
      <w:r w:rsidRPr="00605EB6">
        <w:t>La malade leur ayant été confiée</w:t>
      </w:r>
      <w:r w:rsidR="00C474C1">
        <w:t xml:space="preserve">, </w:t>
      </w:r>
      <w:r w:rsidRPr="00605EB6">
        <w:t>le médecin leur enlevait une sorte de responsabilité qui</w:t>
      </w:r>
      <w:r w:rsidR="00C474C1">
        <w:t xml:space="preserve">, </w:t>
      </w:r>
      <w:r w:rsidRPr="00605EB6">
        <w:t>jusque-là</w:t>
      </w:r>
      <w:r w:rsidR="00C474C1">
        <w:t xml:space="preserve">, </w:t>
      </w:r>
      <w:r w:rsidRPr="00605EB6">
        <w:t>avait pesé sur elles comme un poids énorme</w:t>
      </w:r>
      <w:r w:rsidR="00C474C1">
        <w:t>.</w:t>
      </w:r>
    </w:p>
    <w:p w14:paraId="49601680" w14:textId="77777777" w:rsidR="00C474C1" w:rsidRDefault="00C52F4A" w:rsidP="00C52F4A">
      <w:r w:rsidRPr="00605EB6">
        <w:t>Le médecin</w:t>
      </w:r>
      <w:r w:rsidR="00C474C1">
        <w:t xml:space="preserve">, </w:t>
      </w:r>
      <w:r w:rsidRPr="00605EB6">
        <w:t>amené par le juge de paix</w:t>
      </w:r>
      <w:r w:rsidR="00C474C1">
        <w:t xml:space="preserve">, </w:t>
      </w:r>
      <w:r w:rsidRPr="00605EB6">
        <w:t>était</w:t>
      </w:r>
      <w:r w:rsidR="00C474C1">
        <w:t xml:space="preserve">, </w:t>
      </w:r>
      <w:r w:rsidRPr="00605EB6">
        <w:t>en même temps qu</w:t>
      </w:r>
      <w:r w:rsidR="00C474C1">
        <w:t>’</w:t>
      </w:r>
      <w:r w:rsidRPr="00605EB6">
        <w:t>un vieux praticien</w:t>
      </w:r>
      <w:r w:rsidR="00C474C1">
        <w:t xml:space="preserve">, </w:t>
      </w:r>
      <w:r w:rsidRPr="00605EB6">
        <w:t>un homme d</w:t>
      </w:r>
      <w:r w:rsidR="00C474C1">
        <w:t>’</w:t>
      </w:r>
      <w:r w:rsidRPr="00605EB6">
        <w:t>un grand savoir</w:t>
      </w:r>
      <w:r w:rsidR="00C474C1">
        <w:t xml:space="preserve">. </w:t>
      </w:r>
      <w:r w:rsidRPr="00605EB6">
        <w:t>Depuis quarante ans qu</w:t>
      </w:r>
      <w:r w:rsidR="00C474C1">
        <w:t>’</w:t>
      </w:r>
      <w:r w:rsidRPr="00605EB6">
        <w:t>il exerçait dans le pays</w:t>
      </w:r>
      <w:r w:rsidR="00C474C1">
        <w:t xml:space="preserve">, </w:t>
      </w:r>
      <w:r w:rsidRPr="00605EB6">
        <w:t>il avait rendu de très grands services aux populations</w:t>
      </w:r>
      <w:r w:rsidR="00C474C1">
        <w:t xml:space="preserve"> ; </w:t>
      </w:r>
      <w:r w:rsidRPr="00605EB6">
        <w:t>il était très estimé</w:t>
      </w:r>
      <w:r w:rsidR="00C474C1">
        <w:t xml:space="preserve">, </w:t>
      </w:r>
      <w:r w:rsidRPr="00605EB6">
        <w:t>très aimé et tout le monde avait en sa science la plus entière confiance</w:t>
      </w:r>
      <w:r w:rsidR="00C474C1">
        <w:t>.</w:t>
      </w:r>
    </w:p>
    <w:p w14:paraId="2B3AA4B2" w14:textId="77777777" w:rsidR="00C474C1" w:rsidRDefault="00C52F4A" w:rsidP="00C52F4A">
      <w:r w:rsidRPr="00605EB6">
        <w:t>Maintes fois</w:t>
      </w:r>
      <w:r w:rsidR="00C474C1">
        <w:t xml:space="preserve">, </w:t>
      </w:r>
      <w:r w:rsidRPr="00605EB6">
        <w:t>d</w:t>
      </w:r>
      <w:r w:rsidR="00C474C1">
        <w:t>’</w:t>
      </w:r>
      <w:r w:rsidRPr="00605EB6">
        <w:t>ailleurs</w:t>
      </w:r>
      <w:r w:rsidR="00C474C1">
        <w:t xml:space="preserve">, </w:t>
      </w:r>
      <w:r w:rsidRPr="00605EB6">
        <w:t>il avait donné des preuves de sa valeur</w:t>
      </w:r>
      <w:r w:rsidR="00C474C1">
        <w:t xml:space="preserve"> ; </w:t>
      </w:r>
      <w:r w:rsidRPr="00605EB6">
        <w:t>on ne comptait plus le nombre des moribonds sauvés par lui dans des cas désespérés</w:t>
      </w:r>
      <w:r w:rsidR="00C474C1">
        <w:t>.</w:t>
      </w:r>
    </w:p>
    <w:p w14:paraId="6D1FE84F" w14:textId="77777777" w:rsidR="00C474C1" w:rsidRDefault="00C52F4A" w:rsidP="00C52F4A">
      <w:r w:rsidRPr="00605EB6">
        <w:t>Le docteur Cornevin était une célébrité départementale</w:t>
      </w:r>
      <w:r w:rsidR="00C474C1">
        <w:t xml:space="preserve">. </w:t>
      </w:r>
      <w:r w:rsidRPr="00605EB6">
        <w:t>Dans des cas particuliers</w:t>
      </w:r>
      <w:r w:rsidR="00C474C1">
        <w:t xml:space="preserve">, </w:t>
      </w:r>
      <w:r w:rsidRPr="00605EB6">
        <w:t>on l</w:t>
      </w:r>
      <w:r w:rsidR="00C474C1">
        <w:t>’</w:t>
      </w:r>
      <w:r w:rsidRPr="00605EB6">
        <w:t>appelait de fort loin</w:t>
      </w:r>
      <w:r w:rsidR="00C474C1">
        <w:t xml:space="preserve">, </w:t>
      </w:r>
      <w:r w:rsidRPr="00605EB6">
        <w:t>soit pour une consultation</w:t>
      </w:r>
      <w:r w:rsidR="00C474C1">
        <w:t xml:space="preserve">, </w:t>
      </w:r>
      <w:r w:rsidRPr="00605EB6">
        <w:t>soit pour donner lui-même des soins à un malade</w:t>
      </w:r>
      <w:r w:rsidR="00C474C1">
        <w:t>.</w:t>
      </w:r>
    </w:p>
    <w:p w14:paraId="77D84F74" w14:textId="77777777" w:rsidR="00C474C1" w:rsidRDefault="00C52F4A" w:rsidP="00C52F4A">
      <w:r w:rsidRPr="00605EB6">
        <w:t>Le docteur Cornevin s</w:t>
      </w:r>
      <w:r w:rsidR="00C474C1">
        <w:t>’</w:t>
      </w:r>
      <w:r w:rsidRPr="00605EB6">
        <w:t>approcha du lit de Zélima et resta un instant immobile</w:t>
      </w:r>
      <w:r w:rsidR="00C474C1">
        <w:t xml:space="preserve">, </w:t>
      </w:r>
      <w:r w:rsidRPr="00605EB6">
        <w:t>les yeux fixés sur le visage de la jeune femme</w:t>
      </w:r>
      <w:r w:rsidR="00C474C1">
        <w:t xml:space="preserve">, </w:t>
      </w:r>
      <w:r w:rsidRPr="00605EB6">
        <w:t>comme s</w:t>
      </w:r>
      <w:r w:rsidR="00C474C1">
        <w:t>’</w:t>
      </w:r>
      <w:r w:rsidRPr="00605EB6">
        <w:t>il s</w:t>
      </w:r>
      <w:r w:rsidR="00C474C1">
        <w:t>’</w:t>
      </w:r>
      <w:r w:rsidRPr="00605EB6">
        <w:t>oubliait à la contempler</w:t>
      </w:r>
      <w:r w:rsidR="00C474C1">
        <w:t xml:space="preserve">. </w:t>
      </w:r>
      <w:r w:rsidRPr="00605EB6">
        <w:t>Mais</w:t>
      </w:r>
      <w:r w:rsidR="00C474C1">
        <w:t xml:space="preserve">, </w:t>
      </w:r>
      <w:r w:rsidRPr="00605EB6">
        <w:t>aux mouvements de sa physionomie</w:t>
      </w:r>
      <w:r w:rsidR="00C474C1">
        <w:t xml:space="preserve">, </w:t>
      </w:r>
      <w:r w:rsidRPr="00605EB6">
        <w:t>à l</w:t>
      </w:r>
      <w:r w:rsidR="00C474C1">
        <w:t>’</w:t>
      </w:r>
      <w:r w:rsidRPr="00605EB6">
        <w:t>expression de son regard</w:t>
      </w:r>
      <w:r w:rsidR="00C474C1">
        <w:t xml:space="preserve">, </w:t>
      </w:r>
      <w:r w:rsidRPr="00605EB6">
        <w:t>au froncement de ses épais sourcils</w:t>
      </w:r>
      <w:r w:rsidR="00C474C1">
        <w:t xml:space="preserve">, </w:t>
      </w:r>
      <w:r w:rsidRPr="00605EB6">
        <w:t>on aurait pu deviner la tristesse de ses pensées</w:t>
      </w:r>
      <w:r w:rsidR="00C474C1">
        <w:t>.</w:t>
      </w:r>
    </w:p>
    <w:p w14:paraId="33EFA1AF" w14:textId="77777777" w:rsidR="00C474C1" w:rsidRDefault="00C52F4A" w:rsidP="00C52F4A">
      <w:r w:rsidRPr="00605EB6">
        <w:t>Cependant</w:t>
      </w:r>
      <w:r w:rsidR="00C474C1">
        <w:t xml:space="preserve">, </w:t>
      </w:r>
      <w:r w:rsidRPr="00605EB6">
        <w:t>ayant tiré de sa poche un instrument d</w:t>
      </w:r>
      <w:r w:rsidR="00C474C1">
        <w:t>’</w:t>
      </w:r>
      <w:r w:rsidRPr="00605EB6">
        <w:t>acier</w:t>
      </w:r>
      <w:r w:rsidR="00C474C1">
        <w:t xml:space="preserve">, </w:t>
      </w:r>
      <w:r w:rsidRPr="00605EB6">
        <w:t>il le fit passer sur les yeux de la jeune femme</w:t>
      </w:r>
      <w:r w:rsidR="00C474C1">
        <w:t xml:space="preserve">, </w:t>
      </w:r>
      <w:r w:rsidRPr="00605EB6">
        <w:t>les touchant presque</w:t>
      </w:r>
      <w:r w:rsidR="00C474C1">
        <w:t xml:space="preserve">. </w:t>
      </w:r>
      <w:r w:rsidRPr="00605EB6">
        <w:t>Le regard resta fixe</w:t>
      </w:r>
      <w:r w:rsidR="00C474C1">
        <w:t xml:space="preserve">, </w:t>
      </w:r>
      <w:r w:rsidRPr="00605EB6">
        <w:t>comme si l</w:t>
      </w:r>
      <w:r w:rsidR="00C474C1">
        <w:t>’</w:t>
      </w:r>
      <w:r w:rsidRPr="00605EB6">
        <w:t>organe de la vue eût été paralysé</w:t>
      </w:r>
      <w:r w:rsidR="00C474C1">
        <w:t xml:space="preserve">. </w:t>
      </w:r>
      <w:r w:rsidRPr="00605EB6">
        <w:t xml:space="preserve">Du bout du doigt il toucha légèrement les </w:t>
      </w:r>
      <w:r w:rsidRPr="00605EB6">
        <w:lastRenderedPageBreak/>
        <w:t>paupières</w:t>
      </w:r>
      <w:r w:rsidR="00C474C1">
        <w:t xml:space="preserve"> ; </w:t>
      </w:r>
      <w:r w:rsidRPr="00605EB6">
        <w:t>elles n</w:t>
      </w:r>
      <w:r w:rsidR="00C474C1">
        <w:t>’</w:t>
      </w:r>
      <w:r w:rsidRPr="00605EB6">
        <w:t>eurent pas un frémissement</w:t>
      </w:r>
      <w:r w:rsidR="00C474C1">
        <w:t xml:space="preserve">, </w:t>
      </w:r>
      <w:r w:rsidRPr="00605EB6">
        <w:t>elles étaient raidies sous l</w:t>
      </w:r>
      <w:r w:rsidR="00C474C1">
        <w:t>’</w:t>
      </w:r>
      <w:r w:rsidRPr="00605EB6">
        <w:t>os frontal</w:t>
      </w:r>
      <w:r w:rsidR="00C474C1">
        <w:t>.</w:t>
      </w:r>
    </w:p>
    <w:p w14:paraId="112C51D6" w14:textId="7F0C1707" w:rsidR="00C474C1" w:rsidRDefault="0094609C" w:rsidP="00C52F4A">
      <w:r>
        <w:t>— </w:t>
      </w:r>
      <w:r w:rsidR="00C52F4A" w:rsidRPr="00605EB6">
        <w:t>Hum</w:t>
      </w:r>
      <w:r w:rsidR="00C474C1">
        <w:t xml:space="preserve">, </w:t>
      </w:r>
      <w:r w:rsidR="00C52F4A" w:rsidRPr="00605EB6">
        <w:t>hum</w:t>
      </w:r>
      <w:r w:rsidR="00C474C1">
        <w:t xml:space="preserve"> ! </w:t>
      </w:r>
      <w:r w:rsidR="00C52F4A" w:rsidRPr="00605EB6">
        <w:t>fit le docteur</w:t>
      </w:r>
      <w:r w:rsidR="00C474C1">
        <w:t>.</w:t>
      </w:r>
    </w:p>
    <w:p w14:paraId="41A84618" w14:textId="77777777" w:rsidR="00C474C1" w:rsidRDefault="00C52F4A" w:rsidP="00C52F4A">
      <w:r w:rsidRPr="00605EB6">
        <w:t>Il se redressa et</w:t>
      </w:r>
      <w:r w:rsidR="00C474C1">
        <w:t xml:space="preserve">, </w:t>
      </w:r>
      <w:r w:rsidRPr="00605EB6">
        <w:t>lentement</w:t>
      </w:r>
      <w:r w:rsidR="00C474C1">
        <w:t xml:space="preserve">, </w:t>
      </w:r>
      <w:r w:rsidRPr="00605EB6">
        <w:t>sa tête s</w:t>
      </w:r>
      <w:r w:rsidR="00C474C1">
        <w:t>’</w:t>
      </w:r>
      <w:r w:rsidRPr="00605EB6">
        <w:t>inclina sur sa poitrine</w:t>
      </w:r>
      <w:r w:rsidR="00C474C1">
        <w:t>.</w:t>
      </w:r>
    </w:p>
    <w:p w14:paraId="640E1D08" w14:textId="77777777" w:rsidR="00C474C1" w:rsidRDefault="00C52F4A" w:rsidP="00C52F4A">
      <w:r w:rsidRPr="00605EB6">
        <w:t>Quelques minutes s</w:t>
      </w:r>
      <w:r w:rsidR="00C474C1">
        <w:t>’</w:t>
      </w:r>
      <w:r w:rsidRPr="00605EB6">
        <w:t>écoulèrent au milieu d</w:t>
      </w:r>
      <w:r w:rsidR="00C474C1">
        <w:t>’</w:t>
      </w:r>
      <w:r w:rsidRPr="00605EB6">
        <w:t>un profond silence</w:t>
      </w:r>
      <w:r w:rsidR="00C474C1">
        <w:t>.</w:t>
      </w:r>
    </w:p>
    <w:p w14:paraId="27635A31" w14:textId="77777777" w:rsidR="00C474C1" w:rsidRDefault="00C52F4A" w:rsidP="00C52F4A">
      <w:r w:rsidRPr="00605EB6">
        <w:t>À la fin</w:t>
      </w:r>
      <w:r w:rsidR="00C474C1">
        <w:t xml:space="preserve">, </w:t>
      </w:r>
      <w:r w:rsidRPr="00605EB6">
        <w:t>Marie-Rose</w:t>
      </w:r>
      <w:r w:rsidR="00C474C1">
        <w:t xml:space="preserve">, </w:t>
      </w:r>
      <w:r w:rsidRPr="00605EB6">
        <w:t>dévorée d</w:t>
      </w:r>
      <w:r w:rsidR="00C474C1">
        <w:t>’</w:t>
      </w:r>
      <w:r w:rsidRPr="00605EB6">
        <w:t>inquiétude et perdant patience</w:t>
      </w:r>
      <w:r w:rsidR="00C474C1">
        <w:t xml:space="preserve">, </w:t>
      </w:r>
      <w:r w:rsidRPr="00605EB6">
        <w:t>s</w:t>
      </w:r>
      <w:r w:rsidR="00C474C1">
        <w:t>’</w:t>
      </w:r>
      <w:r w:rsidRPr="00605EB6">
        <w:t>approcha du médecin</w:t>
      </w:r>
      <w:r w:rsidR="00C474C1">
        <w:t>.</w:t>
      </w:r>
    </w:p>
    <w:p w14:paraId="5ACDB7ED" w14:textId="5BF21738" w:rsidR="00C474C1" w:rsidRDefault="0094609C" w:rsidP="00C52F4A">
      <w:r>
        <w:t>— </w:t>
      </w:r>
      <w:r w:rsidR="00C52F4A" w:rsidRPr="00605EB6">
        <w:t>Eh bien</w:t>
      </w:r>
      <w:r w:rsidR="00C474C1">
        <w:t xml:space="preserve">, </w:t>
      </w:r>
      <w:r w:rsidR="00C52F4A" w:rsidRPr="00605EB6">
        <w:t>monsieur Cornevin</w:t>
      </w:r>
      <w:r w:rsidR="00C474C1">
        <w:t xml:space="preserve">, </w:t>
      </w:r>
      <w:r w:rsidR="00C52F4A" w:rsidRPr="00605EB6">
        <w:t>lui demanda-t-elle</w:t>
      </w:r>
      <w:r w:rsidR="00C474C1">
        <w:t xml:space="preserve">, </w:t>
      </w:r>
      <w:r w:rsidR="00C52F4A" w:rsidRPr="00605EB6">
        <w:t>que pensez-vous</w:t>
      </w:r>
      <w:r w:rsidR="00C474C1">
        <w:t> ?</w:t>
      </w:r>
    </w:p>
    <w:p w14:paraId="5E0DC269" w14:textId="77777777" w:rsidR="00C474C1" w:rsidRDefault="00C52F4A" w:rsidP="00C52F4A">
      <w:r w:rsidRPr="00605EB6">
        <w:t>Arraché à sa méditation</w:t>
      </w:r>
      <w:r w:rsidR="00C474C1">
        <w:t xml:space="preserve">, </w:t>
      </w:r>
      <w:r w:rsidRPr="00605EB6">
        <w:t>le docteur hocha la tête</w:t>
      </w:r>
      <w:r w:rsidR="00C474C1">
        <w:t>.</w:t>
      </w:r>
    </w:p>
    <w:p w14:paraId="735235DA" w14:textId="2E8FCBEE" w:rsidR="00C474C1" w:rsidRDefault="0094609C" w:rsidP="00C52F4A">
      <w:r>
        <w:t>— </w:t>
      </w:r>
      <w:r w:rsidR="00C52F4A" w:rsidRPr="00605EB6">
        <w:t>J</w:t>
      </w:r>
      <w:r w:rsidR="00C474C1">
        <w:t>’</w:t>
      </w:r>
      <w:r w:rsidR="00C52F4A" w:rsidRPr="00605EB6">
        <w:t>observe</w:t>
      </w:r>
      <w:r w:rsidR="00C474C1">
        <w:t xml:space="preserve">, </w:t>
      </w:r>
      <w:r w:rsidR="00C52F4A" w:rsidRPr="00605EB6">
        <w:t>j</w:t>
      </w:r>
      <w:r w:rsidR="00C474C1">
        <w:t>’</w:t>
      </w:r>
      <w:r w:rsidR="00C52F4A" w:rsidRPr="00605EB6">
        <w:t>examine</w:t>
      </w:r>
      <w:r w:rsidR="00C474C1">
        <w:t xml:space="preserve">, </w:t>
      </w:r>
      <w:r w:rsidR="00C52F4A" w:rsidRPr="00605EB6">
        <w:t>j</w:t>
      </w:r>
      <w:r w:rsidR="00C474C1">
        <w:t>’</w:t>
      </w:r>
      <w:r w:rsidR="00C52F4A" w:rsidRPr="00605EB6">
        <w:t>attends</w:t>
      </w:r>
      <w:r w:rsidR="00C474C1">
        <w:t xml:space="preserve">, </w:t>
      </w:r>
      <w:r w:rsidR="00C52F4A" w:rsidRPr="00605EB6">
        <w:t>murmura-t-il</w:t>
      </w:r>
      <w:r w:rsidR="00C474C1">
        <w:t xml:space="preserve"> : </w:t>
      </w:r>
      <w:r w:rsidR="00C52F4A" w:rsidRPr="00605EB6">
        <w:t>je suis en présence d</w:t>
      </w:r>
      <w:r w:rsidR="00C474C1">
        <w:t>’</w:t>
      </w:r>
      <w:r w:rsidR="00C52F4A" w:rsidRPr="00605EB6">
        <w:t>un phénomène singulier</w:t>
      </w:r>
      <w:r w:rsidR="00C474C1">
        <w:t xml:space="preserve"> ; </w:t>
      </w:r>
      <w:r w:rsidR="00C52F4A" w:rsidRPr="00605EB6">
        <w:t>la situation de cette jeune femme est grave</w:t>
      </w:r>
      <w:r w:rsidR="00C474C1">
        <w:t xml:space="preserve">, </w:t>
      </w:r>
      <w:r w:rsidR="00C52F4A" w:rsidRPr="00605EB6">
        <w:t>très-grave</w:t>
      </w:r>
      <w:r w:rsidR="00C474C1">
        <w:t>.</w:t>
      </w:r>
    </w:p>
    <w:p w14:paraId="083AE865" w14:textId="573BEA83" w:rsidR="00C474C1" w:rsidRDefault="0094609C" w:rsidP="00C52F4A">
      <w:r>
        <w:t>— </w:t>
      </w:r>
      <w:r w:rsidR="00C52F4A" w:rsidRPr="00605EB6">
        <w:t>Alors vous croyez qu</w:t>
      </w:r>
      <w:r w:rsidR="00C474C1">
        <w:t>’</w:t>
      </w:r>
      <w:r w:rsidR="00C52F4A" w:rsidRPr="00605EB6">
        <w:t>elle va mourir</w:t>
      </w:r>
      <w:r w:rsidR="00C474C1">
        <w:t> ?</w:t>
      </w:r>
    </w:p>
    <w:p w14:paraId="203757E9" w14:textId="1A3D5C83" w:rsidR="00C474C1" w:rsidRDefault="0094609C" w:rsidP="00C52F4A">
      <w:r>
        <w:t>— </w:t>
      </w:r>
      <w:r w:rsidR="00C52F4A" w:rsidRPr="00605EB6">
        <w:t>Je ne veux pas dire cela</w:t>
      </w:r>
      <w:r w:rsidR="00C474C1">
        <w:t xml:space="preserve">. </w:t>
      </w:r>
      <w:r w:rsidR="00C52F4A" w:rsidRPr="00605EB6">
        <w:t>Il y a eu au cerveau un ébranlement terrible</w:t>
      </w:r>
      <w:r w:rsidR="00C474C1">
        <w:t xml:space="preserve">, </w:t>
      </w:r>
      <w:r w:rsidR="00C52F4A" w:rsidRPr="00605EB6">
        <w:t>qui me paraît avoir amené la paralysie de plusieurs organes</w:t>
      </w:r>
      <w:r w:rsidR="00C474C1">
        <w:t>.</w:t>
      </w:r>
    </w:p>
    <w:p w14:paraId="1D3B0388" w14:textId="4F2EE7B5" w:rsidR="00C474C1" w:rsidRDefault="0094609C" w:rsidP="00C52F4A">
      <w:r>
        <w:t>— </w:t>
      </w:r>
      <w:r w:rsidR="00C52F4A" w:rsidRPr="00605EB6">
        <w:t>Je comprends</w:t>
      </w:r>
      <w:r w:rsidR="00C474C1">
        <w:t xml:space="preserve">, </w:t>
      </w:r>
      <w:r w:rsidR="00C52F4A" w:rsidRPr="00605EB6">
        <w:t>dit Marie-Rose en pleurant</w:t>
      </w:r>
      <w:r w:rsidR="00C474C1">
        <w:t xml:space="preserve">, </w:t>
      </w:r>
      <w:r w:rsidR="00C52F4A" w:rsidRPr="00605EB6">
        <w:t>vous n</w:t>
      </w:r>
      <w:r w:rsidR="00C474C1">
        <w:t>’</w:t>
      </w:r>
      <w:r w:rsidR="00C52F4A" w:rsidRPr="00605EB6">
        <w:t>avez pas d</w:t>
      </w:r>
      <w:r w:rsidR="00C474C1">
        <w:t>’</w:t>
      </w:r>
      <w:r w:rsidR="00C52F4A" w:rsidRPr="00605EB6">
        <w:t>espoir</w:t>
      </w:r>
      <w:r w:rsidR="00C474C1">
        <w:t>.</w:t>
      </w:r>
    </w:p>
    <w:p w14:paraId="20BFEE63" w14:textId="77777777" w:rsidR="00C474C1" w:rsidRDefault="00C52F4A" w:rsidP="00C52F4A">
      <w:r w:rsidRPr="00605EB6">
        <w:t>Après un court silence</w:t>
      </w:r>
      <w:r w:rsidR="00C474C1">
        <w:t xml:space="preserve">, </w:t>
      </w:r>
      <w:r w:rsidRPr="00605EB6">
        <w:t>le docteur reprit</w:t>
      </w:r>
      <w:r w:rsidR="00C474C1">
        <w:t> :</w:t>
      </w:r>
    </w:p>
    <w:p w14:paraId="09B3777F" w14:textId="0D81A6F2" w:rsidR="00C474C1" w:rsidRDefault="0094609C" w:rsidP="00C52F4A">
      <w:r>
        <w:t>— </w:t>
      </w:r>
      <w:r w:rsidR="00C52F4A" w:rsidRPr="00605EB6">
        <w:t>Elle respire</w:t>
      </w:r>
      <w:r w:rsidR="00C474C1">
        <w:t xml:space="preserve"> ; </w:t>
      </w:r>
      <w:r w:rsidR="00C52F4A" w:rsidRPr="00605EB6">
        <w:t>tant qu</w:t>
      </w:r>
      <w:r w:rsidR="00C474C1">
        <w:t>’</w:t>
      </w:r>
      <w:r w:rsidR="00C52F4A" w:rsidRPr="00605EB6">
        <w:t>elle aura un souffle de vie</w:t>
      </w:r>
      <w:r w:rsidR="00C474C1">
        <w:t xml:space="preserve">, </w:t>
      </w:r>
      <w:r w:rsidR="00C52F4A" w:rsidRPr="00605EB6">
        <w:t>il faut espérer</w:t>
      </w:r>
      <w:r w:rsidR="00C474C1">
        <w:t>.</w:t>
      </w:r>
    </w:p>
    <w:p w14:paraId="12A0A628" w14:textId="77777777" w:rsidR="00C474C1" w:rsidRDefault="00C52F4A" w:rsidP="00C52F4A">
      <w:r w:rsidRPr="00605EB6">
        <w:t>Alors il donna différents ordres</w:t>
      </w:r>
      <w:r w:rsidR="00C474C1">
        <w:t xml:space="preserve">, </w:t>
      </w:r>
      <w:r w:rsidRPr="00605EB6">
        <w:t>demandant diverses choses qu</w:t>
      </w:r>
      <w:r w:rsidR="00C474C1">
        <w:t>’</w:t>
      </w:r>
      <w:r w:rsidRPr="00605EB6">
        <w:t>on s</w:t>
      </w:r>
      <w:r w:rsidR="00C474C1">
        <w:t>’</w:t>
      </w:r>
      <w:r w:rsidRPr="00605EB6">
        <w:t>empressa de lui apporter</w:t>
      </w:r>
      <w:r w:rsidR="00C474C1">
        <w:t>.</w:t>
      </w:r>
    </w:p>
    <w:p w14:paraId="4D52CE9F" w14:textId="67ACC7F0" w:rsidR="00C474C1" w:rsidRDefault="00C52F4A" w:rsidP="00C52F4A">
      <w:r w:rsidRPr="00605EB6">
        <w:lastRenderedPageBreak/>
        <w:t xml:space="preserve">Il </w:t>
      </w:r>
      <w:r w:rsidR="00323712">
        <w:t>s</w:t>
      </w:r>
      <w:r w:rsidR="00C474C1">
        <w:t>’</w:t>
      </w:r>
      <w:r w:rsidR="00323712">
        <w:t>installa</w:t>
      </w:r>
      <w:r w:rsidR="00323712" w:rsidRPr="00605EB6">
        <w:t xml:space="preserve"> </w:t>
      </w:r>
      <w:r w:rsidRPr="00605EB6">
        <w:t>au chevet de la malade et employa successivement les moyens les plus énergiques pour rendre la sensibilité aux organes</w:t>
      </w:r>
      <w:r w:rsidR="00C474C1">
        <w:t xml:space="preserve">. </w:t>
      </w:r>
      <w:r w:rsidRPr="00605EB6">
        <w:t>Il y réussit en partie</w:t>
      </w:r>
      <w:r w:rsidR="00C474C1">
        <w:t xml:space="preserve">. </w:t>
      </w:r>
      <w:r w:rsidRPr="00605EB6">
        <w:t>Mais</w:t>
      </w:r>
      <w:r w:rsidR="00C474C1">
        <w:t xml:space="preserve">, </w:t>
      </w:r>
      <w:r w:rsidRPr="00605EB6">
        <w:t>vers midi</w:t>
      </w:r>
      <w:r w:rsidR="00C474C1">
        <w:t xml:space="preserve">, </w:t>
      </w:r>
      <w:r w:rsidRPr="00605EB6">
        <w:t>une complication inattendue vint aggraver la situation</w:t>
      </w:r>
      <w:r w:rsidR="00C474C1">
        <w:t xml:space="preserve">. : </w:t>
      </w:r>
      <w:r w:rsidRPr="00605EB6">
        <w:t>La jeune femme fut prise par les douleurs de l</w:t>
      </w:r>
      <w:r w:rsidR="00C474C1">
        <w:t>’</w:t>
      </w:r>
      <w:r w:rsidRPr="00605EB6">
        <w:t>enfantement</w:t>
      </w:r>
      <w:r w:rsidR="00C474C1">
        <w:t xml:space="preserve">. </w:t>
      </w:r>
      <w:r w:rsidRPr="00605EB6">
        <w:t>Elle poussait de longs gémissements</w:t>
      </w:r>
      <w:r w:rsidR="00C474C1">
        <w:t xml:space="preserve">, </w:t>
      </w:r>
      <w:r w:rsidRPr="00605EB6">
        <w:t>des plaintes sourdes</w:t>
      </w:r>
      <w:r w:rsidR="00C474C1">
        <w:t xml:space="preserve">, </w:t>
      </w:r>
      <w:r w:rsidRPr="00605EB6">
        <w:t>et se tordait sur sa couche dans d</w:t>
      </w:r>
      <w:r w:rsidR="00C474C1">
        <w:t>’</w:t>
      </w:r>
      <w:r w:rsidRPr="00605EB6">
        <w:t>horribles convulsions</w:t>
      </w:r>
      <w:r w:rsidR="00C474C1">
        <w:t>.</w:t>
      </w:r>
    </w:p>
    <w:p w14:paraId="72920460" w14:textId="77777777" w:rsidR="00C474C1" w:rsidRDefault="00C52F4A" w:rsidP="00C52F4A">
      <w:r w:rsidRPr="00605EB6">
        <w:t>N</w:t>
      </w:r>
      <w:r w:rsidR="00C474C1">
        <w:t>’</w:t>
      </w:r>
      <w:r w:rsidRPr="00605EB6">
        <w:t>ayant pas été prévenu</w:t>
      </w:r>
      <w:r w:rsidR="00C474C1">
        <w:t xml:space="preserve">, </w:t>
      </w:r>
      <w:r w:rsidRPr="00605EB6">
        <w:t>le docteur n</w:t>
      </w:r>
      <w:r w:rsidR="00C474C1">
        <w:t>’</w:t>
      </w:r>
      <w:r w:rsidRPr="00605EB6">
        <w:t>avait pas apporté les instruments de chirurgie qui pouvaient lui être nécessaires</w:t>
      </w:r>
      <w:r w:rsidR="00C474C1">
        <w:t>.</w:t>
      </w:r>
    </w:p>
    <w:p w14:paraId="3F121142" w14:textId="77777777" w:rsidR="00C474C1" w:rsidRDefault="00C52F4A" w:rsidP="00C52F4A">
      <w:r w:rsidRPr="00605EB6">
        <w:t>Il se fit donner une feuille de papier sur laquelle il écrivit rapidement quelques lignes</w:t>
      </w:r>
      <w:r w:rsidR="00C474C1">
        <w:t>.</w:t>
      </w:r>
    </w:p>
    <w:p w14:paraId="5DD73E7C" w14:textId="6D2DDBE5" w:rsidR="00C474C1" w:rsidRDefault="0094609C" w:rsidP="00C52F4A">
      <w:r>
        <w:t>— </w:t>
      </w:r>
      <w:r w:rsidR="00C52F4A" w:rsidRPr="00605EB6">
        <w:t>Qu</w:t>
      </w:r>
      <w:r w:rsidR="00C474C1">
        <w:t>’</w:t>
      </w:r>
      <w:r w:rsidR="00C52F4A" w:rsidRPr="00605EB6">
        <w:t>on porte ceci immédiatement au juge de paix</w:t>
      </w:r>
      <w:r w:rsidR="00C474C1">
        <w:t xml:space="preserve">, </w:t>
      </w:r>
      <w:r w:rsidR="00C52F4A" w:rsidRPr="00605EB6">
        <w:t>dit-il</w:t>
      </w:r>
      <w:r w:rsidR="00C474C1">
        <w:t xml:space="preserve"> ; </w:t>
      </w:r>
      <w:r w:rsidR="00C52F4A" w:rsidRPr="00605EB6">
        <w:t>un gendarme montera à cheval</w:t>
      </w:r>
      <w:r w:rsidR="00C474C1">
        <w:t xml:space="preserve">, </w:t>
      </w:r>
      <w:r w:rsidR="00C52F4A" w:rsidRPr="00605EB6">
        <w:t>ira chez moi prendre ce que je demande et reviendra aussitôt</w:t>
      </w:r>
      <w:r w:rsidR="00C474C1">
        <w:t>.</w:t>
      </w:r>
    </w:p>
    <w:p w14:paraId="792954D5" w14:textId="77777777" w:rsidR="00C474C1" w:rsidRDefault="00C52F4A" w:rsidP="00C52F4A">
      <w:r w:rsidRPr="00605EB6">
        <w:t>On courut à la mairie et de là chez le maire où le juge de paix déjeunait</w:t>
      </w:r>
      <w:r w:rsidR="00C474C1">
        <w:t xml:space="preserve">. </w:t>
      </w:r>
      <w:r w:rsidRPr="00605EB6">
        <w:t>Mais celui-ci n</w:t>
      </w:r>
      <w:r w:rsidR="00C474C1">
        <w:t>’</w:t>
      </w:r>
      <w:r w:rsidRPr="00605EB6">
        <w:t>avait plus ses gendarmes</w:t>
      </w:r>
      <w:r w:rsidR="00C474C1">
        <w:t xml:space="preserve"> ; </w:t>
      </w:r>
      <w:r w:rsidRPr="00605EB6">
        <w:t>il avait renvoyé l</w:t>
      </w:r>
      <w:r w:rsidR="00C474C1">
        <w:t>’</w:t>
      </w:r>
      <w:r w:rsidRPr="00605EB6">
        <w:t>un à Verzéville et fait partir le second dans une autre direction</w:t>
      </w:r>
      <w:r w:rsidR="00C474C1">
        <w:t xml:space="preserve">, </w:t>
      </w:r>
      <w:r w:rsidRPr="00605EB6">
        <w:t>afin que</w:t>
      </w:r>
      <w:r w:rsidR="00C474C1">
        <w:t xml:space="preserve">, </w:t>
      </w:r>
      <w:r w:rsidRPr="00605EB6">
        <w:t>le jour même</w:t>
      </w:r>
      <w:r w:rsidR="00C474C1">
        <w:t xml:space="preserve">, </w:t>
      </w:r>
      <w:r w:rsidRPr="00605EB6">
        <w:t>toutes les brigades de gendarmerie de l</w:t>
      </w:r>
      <w:r w:rsidR="00C474C1">
        <w:t>’</w:t>
      </w:r>
      <w:r w:rsidRPr="00605EB6">
        <w:t>arrondissement</w:t>
      </w:r>
      <w:r w:rsidR="00C474C1">
        <w:t xml:space="preserve">, </w:t>
      </w:r>
      <w:r w:rsidRPr="00605EB6">
        <w:t>étant prévenues</w:t>
      </w:r>
      <w:r w:rsidR="00C474C1">
        <w:t xml:space="preserve">, </w:t>
      </w:r>
      <w:r w:rsidRPr="00605EB6">
        <w:t>pussent se mettre à la recherche des meurtriers</w:t>
      </w:r>
      <w:r w:rsidR="00C474C1">
        <w:t>.</w:t>
      </w:r>
    </w:p>
    <w:p w14:paraId="7369347F" w14:textId="77777777" w:rsidR="00C474C1" w:rsidRDefault="00C52F4A" w:rsidP="00C52F4A">
      <w:r w:rsidRPr="00605EB6">
        <w:t>Heureusement le maire avait un cheval à l</w:t>
      </w:r>
      <w:r w:rsidR="00C474C1">
        <w:t>’</w:t>
      </w:r>
      <w:r w:rsidRPr="00605EB6">
        <w:t>écurie</w:t>
      </w:r>
      <w:r w:rsidR="00C474C1">
        <w:t xml:space="preserve">. </w:t>
      </w:r>
      <w:r w:rsidRPr="00605EB6">
        <w:t>Faute de selle</w:t>
      </w:r>
      <w:r w:rsidR="00C474C1">
        <w:t xml:space="preserve">, </w:t>
      </w:r>
      <w:r w:rsidRPr="00605EB6">
        <w:t>un domestique lui attacha une couverture sur le dos</w:t>
      </w:r>
      <w:r w:rsidR="00C474C1">
        <w:t xml:space="preserve">, </w:t>
      </w:r>
      <w:r w:rsidRPr="00605EB6">
        <w:t>au moyen d</w:t>
      </w:r>
      <w:r w:rsidR="00C474C1">
        <w:t>’</w:t>
      </w:r>
      <w:r w:rsidRPr="00605EB6">
        <w:t>une sangle</w:t>
      </w:r>
      <w:r w:rsidR="00C474C1">
        <w:t xml:space="preserve">, </w:t>
      </w:r>
      <w:r w:rsidRPr="00605EB6">
        <w:t>l</w:t>
      </w:r>
      <w:r w:rsidR="00C474C1">
        <w:t>’</w:t>
      </w:r>
      <w:r w:rsidRPr="00605EB6">
        <w:t>enfourcha et partit au galop</w:t>
      </w:r>
      <w:r w:rsidR="00C474C1">
        <w:t xml:space="preserve">. </w:t>
      </w:r>
      <w:r w:rsidRPr="00605EB6">
        <w:t>À une heure et demie il était de retour</w:t>
      </w:r>
      <w:r w:rsidR="00C474C1">
        <w:t>.</w:t>
      </w:r>
    </w:p>
    <w:p w14:paraId="4780EA41" w14:textId="769E3B7E" w:rsidR="00C474C1" w:rsidRDefault="0094609C" w:rsidP="00C52F4A">
      <w:r>
        <w:t>— </w:t>
      </w:r>
      <w:r w:rsidR="00C52F4A" w:rsidRPr="00605EB6">
        <w:t>Enfin</w:t>
      </w:r>
      <w:r w:rsidR="00C474C1">
        <w:t xml:space="preserve"> ! </w:t>
      </w:r>
      <w:r w:rsidR="00C52F4A" w:rsidRPr="00605EB6">
        <w:t>s</w:t>
      </w:r>
      <w:r w:rsidR="00C474C1">
        <w:t>’</w:t>
      </w:r>
      <w:r w:rsidR="00C52F4A" w:rsidRPr="00605EB6">
        <w:t>écria le docteur</w:t>
      </w:r>
      <w:r w:rsidR="00C474C1">
        <w:t xml:space="preserve">, </w:t>
      </w:r>
      <w:r w:rsidR="00C52F4A" w:rsidRPr="00605EB6">
        <w:t>qui attendait avec impatience et dans une angoisse inexprimable</w:t>
      </w:r>
      <w:r w:rsidR="00C474C1">
        <w:t>.</w:t>
      </w:r>
    </w:p>
    <w:p w14:paraId="313B8565" w14:textId="77777777" w:rsidR="00C474C1" w:rsidRDefault="00C52F4A" w:rsidP="00C52F4A">
      <w:r w:rsidRPr="00605EB6">
        <w:t>Une heure après</w:t>
      </w:r>
      <w:r w:rsidR="00C474C1">
        <w:t xml:space="preserve">, </w:t>
      </w:r>
      <w:r w:rsidRPr="00605EB6">
        <w:t>Zélima mettait au monde une petite fille</w:t>
      </w:r>
      <w:r w:rsidR="00C474C1">
        <w:t>.</w:t>
      </w:r>
    </w:p>
    <w:p w14:paraId="6E109E0D" w14:textId="77777777" w:rsidR="00C474C1" w:rsidRDefault="00C52F4A" w:rsidP="00C52F4A">
      <w:r w:rsidRPr="00605EB6">
        <w:lastRenderedPageBreak/>
        <w:t>Marie-Rose la reçut dans ses bras</w:t>
      </w:r>
      <w:r w:rsidR="00C474C1">
        <w:t>.</w:t>
      </w:r>
    </w:p>
    <w:p w14:paraId="38C67339" w14:textId="27BC523B" w:rsidR="00C474C1" w:rsidRDefault="0094609C" w:rsidP="00C52F4A">
      <w:r>
        <w:t>— </w:t>
      </w:r>
      <w:r w:rsidR="00C52F4A" w:rsidRPr="00605EB6">
        <w:t>Seigneur Dieu</w:t>
      </w:r>
      <w:r w:rsidR="00C474C1">
        <w:t xml:space="preserve">, </w:t>
      </w:r>
      <w:r w:rsidR="00C52F4A" w:rsidRPr="00605EB6">
        <w:t>est-elle petite</w:t>
      </w:r>
      <w:r w:rsidR="00C474C1">
        <w:t xml:space="preserve"> ! </w:t>
      </w:r>
      <w:r w:rsidR="00C52F4A" w:rsidRPr="00605EB6">
        <w:t>exclama-t-elle</w:t>
      </w:r>
      <w:r w:rsidR="00C474C1">
        <w:t xml:space="preserve"> ; </w:t>
      </w:r>
      <w:r w:rsidR="00C52F4A" w:rsidRPr="00605EB6">
        <w:t>mais comme elle est mignonne</w:t>
      </w:r>
      <w:r w:rsidR="00C474C1">
        <w:t xml:space="preserve">, </w:t>
      </w:r>
      <w:r w:rsidR="00C52F4A" w:rsidRPr="00605EB6">
        <w:t>comme elle est gentille</w:t>
      </w:r>
      <w:r w:rsidR="00C474C1">
        <w:t xml:space="preserve"> ! </w:t>
      </w:r>
      <w:r w:rsidR="00C52F4A" w:rsidRPr="00605EB6">
        <w:t>Ah</w:t>
      </w:r>
      <w:r w:rsidR="00C474C1">
        <w:t xml:space="preserve"> ! </w:t>
      </w:r>
      <w:r w:rsidR="00C52F4A" w:rsidRPr="00605EB6">
        <w:t>pourvu qu</w:t>
      </w:r>
      <w:r w:rsidR="00C474C1">
        <w:t>’</w:t>
      </w:r>
      <w:r w:rsidR="00C52F4A" w:rsidRPr="00605EB6">
        <w:t>elle vive</w:t>
      </w:r>
      <w:r w:rsidR="00C474C1">
        <w:t> !</w:t>
      </w:r>
    </w:p>
    <w:p w14:paraId="010F1BB3" w14:textId="0FFEC823" w:rsidR="00C474C1" w:rsidRDefault="0094609C" w:rsidP="00C52F4A">
      <w:r>
        <w:t>— </w:t>
      </w:r>
      <w:r w:rsidR="00C52F4A" w:rsidRPr="00605EB6">
        <w:t>Elle vivra</w:t>
      </w:r>
      <w:r w:rsidR="00C474C1">
        <w:t xml:space="preserve">, </w:t>
      </w:r>
      <w:r w:rsidR="00C52F4A" w:rsidRPr="00605EB6">
        <w:t>répondit le docteur</w:t>
      </w:r>
      <w:r w:rsidR="00C474C1">
        <w:t xml:space="preserve">, </w:t>
      </w:r>
      <w:r w:rsidR="00C52F4A" w:rsidRPr="00605EB6">
        <w:t>et c</w:t>
      </w:r>
      <w:r w:rsidR="00C474C1">
        <w:t>’</w:t>
      </w:r>
      <w:r w:rsidR="00C52F4A" w:rsidRPr="00605EB6">
        <w:t>est bien un miracle</w:t>
      </w:r>
      <w:r w:rsidR="00C474C1">
        <w:t>.</w:t>
      </w:r>
    </w:p>
    <w:p w14:paraId="798F4BFD" w14:textId="7AA861F0" w:rsidR="00C474C1" w:rsidRDefault="0094609C" w:rsidP="00C52F4A">
      <w:r>
        <w:t>— </w:t>
      </w:r>
      <w:r w:rsidR="00C52F4A" w:rsidRPr="00605EB6">
        <w:t>Maintenant</w:t>
      </w:r>
      <w:r w:rsidR="00C474C1">
        <w:t xml:space="preserve">, </w:t>
      </w:r>
      <w:r w:rsidR="00C52F4A" w:rsidRPr="00605EB6">
        <w:t>monsieur Cornevin</w:t>
      </w:r>
      <w:r w:rsidR="00C474C1">
        <w:t xml:space="preserve">, </w:t>
      </w:r>
      <w:r w:rsidR="00C52F4A" w:rsidRPr="00605EB6">
        <w:t>c</w:t>
      </w:r>
      <w:r w:rsidR="00C474C1">
        <w:t>’</w:t>
      </w:r>
      <w:r w:rsidR="00C52F4A" w:rsidRPr="00605EB6">
        <w:t>est sa maman qu</w:t>
      </w:r>
      <w:r w:rsidR="00C474C1">
        <w:t>’</w:t>
      </w:r>
      <w:r w:rsidR="00C52F4A" w:rsidRPr="00605EB6">
        <w:t>il faut sauver</w:t>
      </w:r>
      <w:r w:rsidR="00C474C1">
        <w:t>.</w:t>
      </w:r>
    </w:p>
    <w:p w14:paraId="38C33699" w14:textId="77777777" w:rsidR="00C474C1" w:rsidRDefault="00C52F4A" w:rsidP="00C52F4A">
      <w:r w:rsidRPr="00605EB6">
        <w:t>Le docteur garda un morne silence</w:t>
      </w:r>
      <w:r w:rsidR="00C474C1">
        <w:t xml:space="preserve">. </w:t>
      </w:r>
      <w:r w:rsidRPr="00605EB6">
        <w:t>Deux grosses larmes roulaient dans ses yeux</w:t>
      </w:r>
      <w:r w:rsidR="00C474C1">
        <w:t>.</w:t>
      </w:r>
    </w:p>
    <w:p w14:paraId="3FC9DD6B" w14:textId="77777777" w:rsidR="00C474C1" w:rsidRDefault="00C52F4A" w:rsidP="00C52F4A">
      <w:r w:rsidRPr="00605EB6">
        <w:t>Il pensait</w:t>
      </w:r>
      <w:r w:rsidR="00C474C1">
        <w:t xml:space="preserve">, </w:t>
      </w:r>
      <w:r w:rsidRPr="00605EB6">
        <w:t>le bon docteur</w:t>
      </w:r>
      <w:r w:rsidR="00C474C1">
        <w:t xml:space="preserve">, </w:t>
      </w:r>
      <w:r w:rsidRPr="00605EB6">
        <w:t>aux terribles fatalités de la vie</w:t>
      </w:r>
      <w:r w:rsidR="00C474C1">
        <w:t xml:space="preserve">, </w:t>
      </w:r>
      <w:r w:rsidRPr="00605EB6">
        <w:t>à la destinée qui attendait cette frêle créature qui venait de naître pour ainsi dire entre deux cercueils</w:t>
      </w:r>
      <w:r w:rsidR="00C474C1">
        <w:t xml:space="preserve"> ; </w:t>
      </w:r>
      <w:r w:rsidRPr="00605EB6">
        <w:t>car il ne se faisait aucune illusion</w:t>
      </w:r>
      <w:r w:rsidR="00C474C1">
        <w:t xml:space="preserve"> ; </w:t>
      </w:r>
      <w:r w:rsidRPr="00605EB6">
        <w:t>il voyait que la jeune mère était perdue</w:t>
      </w:r>
      <w:r w:rsidR="00C474C1">
        <w:t xml:space="preserve"> ; </w:t>
      </w:r>
      <w:r w:rsidRPr="00605EB6">
        <w:t>il savait que sa science</w:t>
      </w:r>
      <w:r w:rsidR="00C474C1">
        <w:t xml:space="preserve">, </w:t>
      </w:r>
      <w:r w:rsidRPr="00605EB6">
        <w:t>que toutes les ressources de son art ne pouvaient lutter</w:t>
      </w:r>
      <w:r w:rsidR="00C474C1">
        <w:t xml:space="preserve">, </w:t>
      </w:r>
      <w:r w:rsidRPr="00605EB6">
        <w:t>cette fois</w:t>
      </w:r>
      <w:r w:rsidR="00C474C1">
        <w:t xml:space="preserve">, </w:t>
      </w:r>
      <w:r w:rsidRPr="00605EB6">
        <w:t>contre la mort</w:t>
      </w:r>
      <w:r w:rsidR="00C474C1">
        <w:t>.</w:t>
      </w:r>
    </w:p>
    <w:p w14:paraId="3C41B4AA" w14:textId="77777777" w:rsidR="00C474C1" w:rsidRDefault="00C52F4A" w:rsidP="00C52F4A">
      <w:r w:rsidRPr="00605EB6">
        <w:t>La malade était retombée dans son immobilité</w:t>
      </w:r>
      <w:r w:rsidR="00C474C1">
        <w:t xml:space="preserve"> : </w:t>
      </w:r>
      <w:r w:rsidRPr="00605EB6">
        <w:t>elle était étendue de nouveau comme une masse inerte</w:t>
      </w:r>
      <w:r w:rsidR="00C474C1">
        <w:t xml:space="preserve">. </w:t>
      </w:r>
      <w:r w:rsidRPr="00605EB6">
        <w:t>Nul n</w:t>
      </w:r>
      <w:r w:rsidR="00C474C1">
        <w:t>’</w:t>
      </w:r>
      <w:r w:rsidRPr="00605EB6">
        <w:t>aurait pu dire si elle avait eu conscience de ce qui venait de se passer</w:t>
      </w:r>
      <w:r w:rsidR="00C474C1">
        <w:t xml:space="preserve">, </w:t>
      </w:r>
      <w:r w:rsidRPr="00605EB6">
        <w:t>si quelque chose en elle lui avait fait sentir sa maternité</w:t>
      </w:r>
      <w:r w:rsidR="00C474C1">
        <w:t xml:space="preserve">. </w:t>
      </w:r>
      <w:r w:rsidRPr="00605EB6">
        <w:t>Elle avait toujours les pupilles dilatées</w:t>
      </w:r>
      <w:r w:rsidR="00C474C1">
        <w:t xml:space="preserve">, </w:t>
      </w:r>
      <w:r w:rsidRPr="00605EB6">
        <w:t>mais la lumière de ses yeux s</w:t>
      </w:r>
      <w:r w:rsidR="00C474C1">
        <w:t>’</w:t>
      </w:r>
      <w:r w:rsidRPr="00605EB6">
        <w:t>était éteinte</w:t>
      </w:r>
      <w:r w:rsidR="00C474C1">
        <w:t xml:space="preserve">. </w:t>
      </w:r>
      <w:r w:rsidRPr="00605EB6">
        <w:t>Maintenant</w:t>
      </w:r>
      <w:r w:rsidR="00C474C1">
        <w:t xml:space="preserve">, </w:t>
      </w:r>
      <w:r w:rsidRPr="00605EB6">
        <w:t>sa respiration seule indiquait qu</w:t>
      </w:r>
      <w:r w:rsidR="00C474C1">
        <w:t>’</w:t>
      </w:r>
      <w:r w:rsidRPr="00605EB6">
        <w:t>elle vivait encore</w:t>
      </w:r>
      <w:r w:rsidR="00C474C1">
        <w:t>.</w:t>
      </w:r>
    </w:p>
    <w:p w14:paraId="44B9E751" w14:textId="77777777" w:rsidR="00C474C1" w:rsidRDefault="00C52F4A" w:rsidP="00C52F4A">
      <w:r w:rsidRPr="00605EB6">
        <w:t>Sa figure livide avec des tons jaunes</w:t>
      </w:r>
      <w:r w:rsidR="00C474C1">
        <w:t xml:space="preserve">, </w:t>
      </w:r>
      <w:r w:rsidRPr="00605EB6">
        <w:t>ses lèvres décolorées</w:t>
      </w:r>
      <w:r w:rsidR="00C474C1">
        <w:t xml:space="preserve">, </w:t>
      </w:r>
      <w:r w:rsidRPr="00605EB6">
        <w:t>ses narines serrées</w:t>
      </w:r>
      <w:r w:rsidR="00C474C1">
        <w:t xml:space="preserve">, </w:t>
      </w:r>
      <w:r w:rsidRPr="00605EB6">
        <w:t>ses grands yeux ouverts</w:t>
      </w:r>
      <w:r w:rsidR="00C474C1">
        <w:t xml:space="preserve">, </w:t>
      </w:r>
      <w:r w:rsidRPr="00605EB6">
        <w:t>sans regard</w:t>
      </w:r>
      <w:r w:rsidR="00C474C1">
        <w:t xml:space="preserve">, </w:t>
      </w:r>
      <w:r w:rsidRPr="00605EB6">
        <w:t>et l</w:t>
      </w:r>
      <w:r w:rsidR="00C474C1">
        <w:t>’</w:t>
      </w:r>
      <w:r w:rsidRPr="00605EB6">
        <w:t>aspect général de son corps</w:t>
      </w:r>
      <w:r w:rsidR="00C474C1">
        <w:t xml:space="preserve">, </w:t>
      </w:r>
      <w:r w:rsidRPr="00605EB6">
        <w:t>tout semblait appartenir à un cadavre</w:t>
      </w:r>
      <w:r w:rsidR="00C474C1">
        <w:t>.</w:t>
      </w:r>
    </w:p>
    <w:p w14:paraId="364BB51C" w14:textId="39B1DC7F" w:rsidR="00C474C1" w:rsidRDefault="0094609C" w:rsidP="00C52F4A">
      <w:r>
        <w:t>— </w:t>
      </w:r>
      <w:r w:rsidR="00C52F4A" w:rsidRPr="00605EB6">
        <w:t>Dès demain</w:t>
      </w:r>
      <w:r w:rsidR="00C474C1">
        <w:t xml:space="preserve">, </w:t>
      </w:r>
      <w:r w:rsidR="00C52F4A" w:rsidRPr="00605EB6">
        <w:t>Marie-Rose</w:t>
      </w:r>
      <w:r w:rsidR="00C474C1">
        <w:t xml:space="preserve">, </w:t>
      </w:r>
      <w:r w:rsidR="00C52F4A" w:rsidRPr="00605EB6">
        <w:t>il faudra une nourrice à cette enfant</w:t>
      </w:r>
      <w:r w:rsidR="00C474C1">
        <w:t xml:space="preserve">, </w:t>
      </w:r>
      <w:r w:rsidR="00C52F4A" w:rsidRPr="00605EB6">
        <w:t>dit le docteur</w:t>
      </w:r>
      <w:r w:rsidR="00C474C1">
        <w:t>.</w:t>
      </w:r>
    </w:p>
    <w:p w14:paraId="088BE41A" w14:textId="6DD208EF" w:rsidR="00C474C1" w:rsidRDefault="0094609C" w:rsidP="00C52F4A">
      <w:r>
        <w:lastRenderedPageBreak/>
        <w:t>— </w:t>
      </w:r>
      <w:r w:rsidR="00C52F4A" w:rsidRPr="00605EB6">
        <w:t>Il ne sera pas difficile de la trouver</w:t>
      </w:r>
      <w:r w:rsidR="00C474C1">
        <w:t>.</w:t>
      </w:r>
    </w:p>
    <w:p w14:paraId="01643ABA" w14:textId="7B35E395" w:rsidR="00C474C1" w:rsidRDefault="0094609C" w:rsidP="00C52F4A">
      <w:r>
        <w:t>— </w:t>
      </w:r>
      <w:r w:rsidR="00C52F4A" w:rsidRPr="00605EB6">
        <w:t>Tant mieux</w:t>
      </w:r>
      <w:r w:rsidR="00C474C1">
        <w:t> !</w:t>
      </w:r>
    </w:p>
    <w:p w14:paraId="5BE5063D" w14:textId="169B4115" w:rsidR="00C474C1" w:rsidRDefault="0094609C" w:rsidP="00C52F4A">
      <w:r>
        <w:t>— </w:t>
      </w:r>
      <w:r w:rsidR="00C52F4A" w:rsidRPr="00605EB6">
        <w:t>La mère Rigaud</w:t>
      </w:r>
      <w:r w:rsidR="00C474C1">
        <w:t xml:space="preserve">, </w:t>
      </w:r>
      <w:r w:rsidR="00C52F4A" w:rsidRPr="00605EB6">
        <w:t>notre voisine</w:t>
      </w:r>
      <w:r w:rsidR="00C474C1">
        <w:t xml:space="preserve">, </w:t>
      </w:r>
      <w:r w:rsidR="00C52F4A" w:rsidRPr="00605EB6">
        <w:t>se dispose à sevrer son petit garçon</w:t>
      </w:r>
      <w:r w:rsidR="00C474C1">
        <w:t>.</w:t>
      </w:r>
    </w:p>
    <w:p w14:paraId="6BE6CEB4" w14:textId="291F4DA5" w:rsidR="00C474C1" w:rsidRDefault="0094609C" w:rsidP="00C52F4A">
      <w:r>
        <w:t>— </w:t>
      </w:r>
      <w:r w:rsidR="00C52F4A" w:rsidRPr="00605EB6">
        <w:t>C</w:t>
      </w:r>
      <w:r w:rsidR="00C474C1">
        <w:t>’</w:t>
      </w:r>
      <w:r w:rsidR="00C52F4A" w:rsidRPr="00605EB6">
        <w:t>est juste</w:t>
      </w:r>
      <w:r w:rsidR="00C474C1">
        <w:t xml:space="preserve">, </w:t>
      </w:r>
      <w:r w:rsidR="00C52F4A" w:rsidRPr="00605EB6">
        <w:t>Marie-Rose</w:t>
      </w:r>
      <w:r w:rsidR="00C474C1">
        <w:t xml:space="preserve"> ; </w:t>
      </w:r>
      <w:r w:rsidR="00C52F4A" w:rsidRPr="00605EB6">
        <w:t>le petit</w:t>
      </w:r>
      <w:r w:rsidR="00C474C1">
        <w:t xml:space="preserve">, </w:t>
      </w:r>
      <w:r w:rsidR="00C52F4A" w:rsidRPr="00605EB6">
        <w:t>si j</w:t>
      </w:r>
      <w:r w:rsidR="00C474C1">
        <w:t>’</w:t>
      </w:r>
      <w:r w:rsidR="00C52F4A" w:rsidRPr="00605EB6">
        <w:t>ai bonne mémoire</w:t>
      </w:r>
      <w:r w:rsidR="00C474C1">
        <w:t xml:space="preserve">, </w:t>
      </w:r>
      <w:r w:rsidR="00C52F4A" w:rsidRPr="00605EB6">
        <w:t>aura bientôt un an</w:t>
      </w:r>
      <w:r w:rsidR="00C474C1">
        <w:t>.</w:t>
      </w:r>
    </w:p>
    <w:p w14:paraId="371255CC" w14:textId="612727D2" w:rsidR="00C474C1" w:rsidRDefault="0094609C" w:rsidP="00C52F4A">
      <w:r>
        <w:t>— </w:t>
      </w:r>
      <w:r w:rsidR="00C52F4A" w:rsidRPr="00605EB6">
        <w:t>À Noël</w:t>
      </w:r>
      <w:r w:rsidR="00C474C1">
        <w:t xml:space="preserve">, </w:t>
      </w:r>
      <w:r w:rsidR="00C52F4A" w:rsidRPr="00605EB6">
        <w:t>monsieur Cornevin</w:t>
      </w:r>
      <w:r w:rsidR="00C474C1">
        <w:t>.</w:t>
      </w:r>
    </w:p>
    <w:p w14:paraId="192AA40D" w14:textId="5B8916FD" w:rsidR="00C474C1" w:rsidRDefault="0094609C" w:rsidP="00C52F4A">
      <w:r>
        <w:t>— </w:t>
      </w:r>
      <w:r w:rsidR="00C52F4A" w:rsidRPr="00605EB6">
        <w:t>Eh bien</w:t>
      </w:r>
      <w:r w:rsidR="00C474C1">
        <w:t xml:space="preserve">, </w:t>
      </w:r>
      <w:r w:rsidR="00C52F4A" w:rsidRPr="00605EB6">
        <w:t>ma brave Marie-Rose</w:t>
      </w:r>
      <w:r w:rsidR="00C474C1">
        <w:t xml:space="preserve">, </w:t>
      </w:r>
      <w:r w:rsidR="00C52F4A" w:rsidRPr="00605EB6">
        <w:t>j</w:t>
      </w:r>
      <w:r w:rsidR="00C474C1">
        <w:t>’</w:t>
      </w:r>
      <w:r w:rsidR="00C52F4A" w:rsidRPr="00605EB6">
        <w:t>approuve votre choix</w:t>
      </w:r>
      <w:r w:rsidR="00C474C1">
        <w:t xml:space="preserve"> : </w:t>
      </w:r>
      <w:r w:rsidR="00C52F4A" w:rsidRPr="00605EB6">
        <w:t>Angélique Rigaud sera une excellente nourrice</w:t>
      </w:r>
      <w:r w:rsidR="00C474C1">
        <w:t xml:space="preserve">. </w:t>
      </w:r>
      <w:r w:rsidR="00C52F4A" w:rsidRPr="00605EB6">
        <w:t>Il faudra la voir ce soir</w:t>
      </w:r>
      <w:r w:rsidR="00C474C1">
        <w:t>.</w:t>
      </w:r>
    </w:p>
    <w:p w14:paraId="3928BF34" w14:textId="05C57966" w:rsidR="00C474C1" w:rsidRDefault="0094609C" w:rsidP="00C52F4A">
      <w:r>
        <w:t>— </w:t>
      </w:r>
      <w:r w:rsidR="00C52F4A" w:rsidRPr="00605EB6">
        <w:t>Tout à l</w:t>
      </w:r>
      <w:r w:rsidR="00C474C1">
        <w:t>’</w:t>
      </w:r>
      <w:r w:rsidR="00C52F4A" w:rsidRPr="00605EB6">
        <w:t>heure</w:t>
      </w:r>
      <w:r w:rsidR="00C474C1">
        <w:t xml:space="preserve">, </w:t>
      </w:r>
      <w:r w:rsidR="00C52F4A" w:rsidRPr="00605EB6">
        <w:t>monsieur Cornevin</w:t>
      </w:r>
      <w:r w:rsidR="00C474C1">
        <w:t>.</w:t>
      </w:r>
    </w:p>
    <w:p w14:paraId="78A286DF" w14:textId="326B7EBB" w:rsidR="00C474C1" w:rsidRDefault="0094609C" w:rsidP="00C52F4A">
      <w:r>
        <w:t>— </w:t>
      </w:r>
      <w:r w:rsidR="00C52F4A" w:rsidRPr="00605EB6">
        <w:t>Si elle consent</w:t>
      </w:r>
      <w:r w:rsidR="00C474C1">
        <w:t xml:space="preserve">, </w:t>
      </w:r>
      <w:r w:rsidR="00C52F4A" w:rsidRPr="00605EB6">
        <w:t>dès ce soir nous lui confierons l</w:t>
      </w:r>
      <w:r w:rsidR="00C474C1">
        <w:t>’</w:t>
      </w:r>
      <w:r w:rsidR="00C52F4A" w:rsidRPr="00605EB6">
        <w:t>enfant</w:t>
      </w:r>
      <w:r w:rsidR="00C474C1">
        <w:t>.</w:t>
      </w:r>
    </w:p>
    <w:p w14:paraId="0AB10383" w14:textId="7B5BF333" w:rsidR="00C474C1" w:rsidRDefault="0094609C" w:rsidP="00C52F4A">
      <w:r>
        <w:t>— </w:t>
      </w:r>
      <w:r w:rsidR="00C52F4A" w:rsidRPr="00605EB6">
        <w:t>Mais la mère</w:t>
      </w:r>
      <w:r w:rsidR="00C474C1">
        <w:t xml:space="preserve">, </w:t>
      </w:r>
      <w:r w:rsidR="00C52F4A" w:rsidRPr="00605EB6">
        <w:t>monsieur Cornevin</w:t>
      </w:r>
      <w:r w:rsidR="00C474C1">
        <w:t xml:space="preserve">, </w:t>
      </w:r>
      <w:r w:rsidR="00C52F4A" w:rsidRPr="00605EB6">
        <w:t>la mère</w:t>
      </w:r>
      <w:r w:rsidR="00C474C1">
        <w:t> ?</w:t>
      </w:r>
    </w:p>
    <w:p w14:paraId="121A8B4F" w14:textId="09157F3D" w:rsidR="00C474C1" w:rsidRDefault="0094609C" w:rsidP="00C52F4A">
      <w:r>
        <w:t>— </w:t>
      </w:r>
      <w:r w:rsidR="00C52F4A" w:rsidRPr="00605EB6">
        <w:t>C</w:t>
      </w:r>
      <w:r w:rsidR="00C474C1">
        <w:t>’</w:t>
      </w:r>
      <w:r w:rsidR="00C52F4A" w:rsidRPr="00605EB6">
        <w:t>est du haut du ciel qu</w:t>
      </w:r>
      <w:r w:rsidR="00C474C1">
        <w:t>’</w:t>
      </w:r>
      <w:r w:rsidR="00C52F4A" w:rsidRPr="00605EB6">
        <w:t>elle veillera sur la pauvre créature</w:t>
      </w:r>
      <w:r w:rsidR="00C474C1">
        <w:t xml:space="preserve">, </w:t>
      </w:r>
      <w:r w:rsidR="00C52F4A" w:rsidRPr="00605EB6">
        <w:t>répondit tristement le docteur</w:t>
      </w:r>
      <w:r w:rsidR="00C474C1">
        <w:t>.</w:t>
      </w:r>
    </w:p>
    <w:p w14:paraId="1EC15490" w14:textId="717CB291" w:rsidR="00C474C1" w:rsidRDefault="0094609C" w:rsidP="00C52F4A">
      <w:r>
        <w:t>— </w:t>
      </w:r>
      <w:r w:rsidR="00C52F4A" w:rsidRPr="00605EB6">
        <w:t>Oh</w:t>
      </w:r>
      <w:r w:rsidR="00C474C1">
        <w:t xml:space="preserve"> ! </w:t>
      </w:r>
      <w:r w:rsidR="00C52F4A" w:rsidRPr="00605EB6">
        <w:t>oh</w:t>
      </w:r>
      <w:r w:rsidR="00C474C1">
        <w:t xml:space="preserve"> ! </w:t>
      </w:r>
      <w:r w:rsidR="00C52F4A" w:rsidRPr="00605EB6">
        <w:t>perdue</w:t>
      </w:r>
      <w:r w:rsidR="00C474C1">
        <w:t xml:space="preserve"> ! </w:t>
      </w:r>
      <w:r w:rsidR="00C52F4A" w:rsidRPr="00605EB6">
        <w:t>soupira Marie-Rose</w:t>
      </w:r>
      <w:r w:rsidR="00C474C1">
        <w:t>.</w:t>
      </w:r>
    </w:p>
    <w:p w14:paraId="1A1D3460" w14:textId="77777777" w:rsidR="00C474C1" w:rsidRDefault="00C52F4A" w:rsidP="00C52F4A">
      <w:r w:rsidRPr="00605EB6">
        <w:t>Le docteur Cornevin ne s</w:t>
      </w:r>
      <w:r w:rsidR="00C474C1">
        <w:t>’</w:t>
      </w:r>
      <w:r w:rsidRPr="00605EB6">
        <w:t>était pas trompé</w:t>
      </w:r>
      <w:r w:rsidR="00C474C1">
        <w:t xml:space="preserve">. </w:t>
      </w:r>
      <w:r w:rsidRPr="00605EB6">
        <w:t>À quatre heures</w:t>
      </w:r>
      <w:r w:rsidR="00C474C1">
        <w:t xml:space="preserve">, </w:t>
      </w:r>
      <w:r w:rsidRPr="00605EB6">
        <w:t>Zélima rendit le dernier soupir</w:t>
      </w:r>
      <w:r w:rsidR="00C474C1">
        <w:t>.</w:t>
      </w:r>
    </w:p>
    <w:p w14:paraId="58F0F90D" w14:textId="77777777" w:rsidR="00C474C1" w:rsidRDefault="00C52F4A" w:rsidP="00C52F4A">
      <w:r w:rsidRPr="00605EB6">
        <w:t>À deux pas du lit de mort</w:t>
      </w:r>
      <w:r w:rsidR="00C474C1">
        <w:t xml:space="preserve">, </w:t>
      </w:r>
      <w:r w:rsidRPr="00605EB6">
        <w:t>le nouveau-né dormait dans un grand panier dont on avait fait provisoirement un berceau</w:t>
      </w:r>
      <w:r w:rsidR="00C474C1">
        <w:t>.</w:t>
      </w:r>
    </w:p>
    <w:p w14:paraId="27C16CBE" w14:textId="77777777" w:rsidR="00C474C1" w:rsidRDefault="00C52F4A" w:rsidP="00C52F4A">
      <w:r w:rsidRPr="00605EB6">
        <w:t>Le docteur</w:t>
      </w:r>
      <w:r w:rsidR="00C474C1">
        <w:t xml:space="preserve">, </w:t>
      </w:r>
      <w:r w:rsidRPr="00605EB6">
        <w:t>très ému</w:t>
      </w:r>
      <w:r w:rsidR="00C474C1">
        <w:t xml:space="preserve">, </w:t>
      </w:r>
      <w:r w:rsidRPr="00605EB6">
        <w:t>ferma les yeux de la morte et se retira silencieusement</w:t>
      </w:r>
      <w:r w:rsidR="00C474C1">
        <w:t>.</w:t>
      </w:r>
    </w:p>
    <w:p w14:paraId="3027E64A" w14:textId="77777777" w:rsidR="00C474C1" w:rsidRDefault="00C52F4A" w:rsidP="00C52F4A">
      <w:r w:rsidRPr="00605EB6">
        <w:t>Marie-Rose alluma un cierge et mit dans un vase</w:t>
      </w:r>
      <w:r w:rsidR="00C474C1">
        <w:t xml:space="preserve">, </w:t>
      </w:r>
      <w:r w:rsidRPr="00605EB6">
        <w:t>qu</w:t>
      </w:r>
      <w:r w:rsidR="00C474C1">
        <w:t>’</w:t>
      </w:r>
      <w:r w:rsidRPr="00605EB6">
        <w:t>elle plaça sur la table de nuit</w:t>
      </w:r>
      <w:r w:rsidR="00C474C1">
        <w:t xml:space="preserve">, </w:t>
      </w:r>
      <w:r w:rsidRPr="00605EB6">
        <w:t>de l</w:t>
      </w:r>
      <w:r w:rsidR="00C474C1">
        <w:t>’</w:t>
      </w:r>
      <w:r w:rsidRPr="00605EB6">
        <w:t>eau bénite et une petite branche de buis également bénit</w:t>
      </w:r>
      <w:r w:rsidR="00C474C1">
        <w:t>.</w:t>
      </w:r>
    </w:p>
    <w:p w14:paraId="5DB65B39" w14:textId="77777777" w:rsidR="00C474C1" w:rsidRDefault="00C52F4A" w:rsidP="00C52F4A">
      <w:r w:rsidRPr="00605EB6">
        <w:lastRenderedPageBreak/>
        <w:t>Quelques minutes après le départ du médecin</w:t>
      </w:r>
      <w:r w:rsidR="00C474C1">
        <w:t xml:space="preserve">, </w:t>
      </w:r>
      <w:r w:rsidRPr="00605EB6">
        <w:t>une femme entra sans bruit dans la chambre</w:t>
      </w:r>
      <w:r w:rsidR="00C474C1">
        <w:t xml:space="preserve">. </w:t>
      </w:r>
      <w:r w:rsidRPr="00605EB6">
        <w:t>Elle s</w:t>
      </w:r>
      <w:r w:rsidR="00C474C1">
        <w:t>’</w:t>
      </w:r>
      <w:r w:rsidRPr="00605EB6">
        <w:t>approcha du lit en faisant le signe de la croix</w:t>
      </w:r>
      <w:r w:rsidR="00C474C1">
        <w:t xml:space="preserve">, </w:t>
      </w:r>
      <w:r w:rsidRPr="00605EB6">
        <w:t>puis elle prit le rameau vert et fit tomber quelques gouttes d</w:t>
      </w:r>
      <w:r w:rsidR="00C474C1">
        <w:t>’</w:t>
      </w:r>
      <w:r w:rsidRPr="00605EB6">
        <w:t>eau bénite sur le corps</w:t>
      </w:r>
      <w:r w:rsidR="00C474C1">
        <w:t xml:space="preserve">, </w:t>
      </w:r>
      <w:r w:rsidRPr="00605EB6">
        <w:t xml:space="preserve">en disant tout bas le premier verset du </w:t>
      </w:r>
      <w:r w:rsidRPr="00605EB6">
        <w:rPr>
          <w:i/>
        </w:rPr>
        <w:t>De profundis</w:t>
      </w:r>
      <w:r w:rsidR="00C474C1">
        <w:t>.</w:t>
      </w:r>
    </w:p>
    <w:p w14:paraId="3C742CFE" w14:textId="77777777" w:rsidR="00C474C1" w:rsidRDefault="00C52F4A" w:rsidP="00C52F4A">
      <w:r w:rsidRPr="00605EB6">
        <w:t>Cela fait</w:t>
      </w:r>
      <w:r w:rsidR="00C474C1">
        <w:t xml:space="preserve">, </w:t>
      </w:r>
      <w:r w:rsidRPr="00605EB6">
        <w:t>elle tendit la main à Marie-Rose</w:t>
      </w:r>
      <w:r w:rsidR="00C474C1">
        <w:t xml:space="preserve">, </w:t>
      </w:r>
      <w:r w:rsidRPr="00605EB6">
        <w:t>qui avait les yeux rouges</w:t>
      </w:r>
      <w:r w:rsidR="00C474C1">
        <w:t>.</w:t>
      </w:r>
    </w:p>
    <w:p w14:paraId="1ADC39C3" w14:textId="13306627" w:rsidR="00C474C1" w:rsidRDefault="0094609C" w:rsidP="00C52F4A">
      <w:r>
        <w:t>— </w:t>
      </w:r>
      <w:r w:rsidR="00C52F4A" w:rsidRPr="00605EB6">
        <w:t>Quel malheur</w:t>
      </w:r>
      <w:r w:rsidR="00C474C1">
        <w:t xml:space="preserve"> ! </w:t>
      </w:r>
      <w:r w:rsidR="00C52F4A" w:rsidRPr="00605EB6">
        <w:t>murmura-t-elle</w:t>
      </w:r>
      <w:r w:rsidR="00C474C1">
        <w:t xml:space="preserve"> ; </w:t>
      </w:r>
      <w:r w:rsidR="00C52F4A" w:rsidRPr="00605EB6">
        <w:t>c</w:t>
      </w:r>
      <w:r w:rsidR="00C474C1">
        <w:t>’</w:t>
      </w:r>
      <w:r w:rsidR="00C52F4A" w:rsidRPr="00605EB6">
        <w:t>est épouvantable</w:t>
      </w:r>
      <w:r w:rsidR="00C474C1">
        <w:t> !</w:t>
      </w:r>
    </w:p>
    <w:p w14:paraId="67F19FBB" w14:textId="77777777" w:rsidR="00C474C1" w:rsidRDefault="00C52F4A" w:rsidP="00C52F4A">
      <w:r w:rsidRPr="00605EB6">
        <w:t>Marie-Rose poussa un long soupir et montra le panier à Angélique</w:t>
      </w:r>
      <w:r w:rsidR="00C474C1">
        <w:t>.</w:t>
      </w:r>
    </w:p>
    <w:p w14:paraId="2E6F26FA" w14:textId="77777777" w:rsidR="00C474C1" w:rsidRDefault="00C52F4A" w:rsidP="00C52F4A">
      <w:r w:rsidRPr="00605EB6">
        <w:t>Celle-ci avança</w:t>
      </w:r>
      <w:r w:rsidR="00C474C1">
        <w:t xml:space="preserve">, </w:t>
      </w:r>
      <w:r w:rsidRPr="00605EB6">
        <w:t>et</w:t>
      </w:r>
      <w:r w:rsidR="00C474C1">
        <w:t xml:space="preserve">, </w:t>
      </w:r>
      <w:r w:rsidRPr="00605EB6">
        <w:t>pendant quelques secondes</w:t>
      </w:r>
      <w:r w:rsidR="00C474C1">
        <w:t xml:space="preserve">, </w:t>
      </w:r>
      <w:r w:rsidRPr="00605EB6">
        <w:t>les yeux humides</w:t>
      </w:r>
      <w:r w:rsidR="00C474C1">
        <w:t xml:space="preserve">, </w:t>
      </w:r>
      <w:r w:rsidRPr="00605EB6">
        <w:t>elle regarda la tête de l</w:t>
      </w:r>
      <w:r w:rsidR="00C474C1">
        <w:t>’</w:t>
      </w:r>
      <w:r w:rsidRPr="00605EB6">
        <w:t>enfant</w:t>
      </w:r>
      <w:r w:rsidR="00C474C1">
        <w:t xml:space="preserve">. </w:t>
      </w:r>
      <w:r w:rsidRPr="00605EB6">
        <w:t>Ensuite elle prit le panier et l</w:t>
      </w:r>
      <w:r w:rsidR="00C474C1">
        <w:t>’</w:t>
      </w:r>
      <w:r w:rsidRPr="00605EB6">
        <w:t>emporta</w:t>
      </w:r>
      <w:r w:rsidR="00C474C1">
        <w:t>.</w:t>
      </w:r>
    </w:p>
    <w:p w14:paraId="0A8F175A" w14:textId="3B89BEF2" w:rsidR="00C52F4A" w:rsidRPr="00605EB6" w:rsidRDefault="00C52F4A" w:rsidP="00C474C1">
      <w:pPr>
        <w:pStyle w:val="Etoile"/>
      </w:pPr>
      <w:r>
        <w:br/>
        <w:t>*</w:t>
      </w:r>
      <w:r>
        <w:br/>
      </w:r>
    </w:p>
    <w:p w14:paraId="504FE5B5" w14:textId="77777777" w:rsidR="00C474C1" w:rsidRDefault="00C52F4A" w:rsidP="00C52F4A">
      <w:r w:rsidRPr="00605EB6">
        <w:t>Le juge de paix n</w:t>
      </w:r>
      <w:r w:rsidR="00C474C1">
        <w:t>’</w:t>
      </w:r>
      <w:r w:rsidRPr="00605EB6">
        <w:t>avait pas perdu son temps</w:t>
      </w:r>
      <w:r w:rsidR="00C474C1">
        <w:t xml:space="preserve"> ; </w:t>
      </w:r>
      <w:r w:rsidRPr="00605EB6">
        <w:t>il avait poussé son enquête aussi loin que possible</w:t>
      </w:r>
      <w:r w:rsidR="00C474C1">
        <w:t xml:space="preserve">. </w:t>
      </w:r>
      <w:r w:rsidRPr="00605EB6">
        <w:t>Certes</w:t>
      </w:r>
      <w:r w:rsidR="00C474C1">
        <w:t xml:space="preserve">, </w:t>
      </w:r>
      <w:r w:rsidRPr="00605EB6">
        <w:t>ce n</w:t>
      </w:r>
      <w:r w:rsidR="00C474C1">
        <w:t>’</w:t>
      </w:r>
      <w:r w:rsidRPr="00605EB6">
        <w:t>était pas sa faute s</w:t>
      </w:r>
      <w:r w:rsidR="00C474C1">
        <w:t>’</w:t>
      </w:r>
      <w:r w:rsidRPr="00605EB6">
        <w:t>il n</w:t>
      </w:r>
      <w:r w:rsidR="00C474C1">
        <w:t>’</w:t>
      </w:r>
      <w:r w:rsidRPr="00605EB6">
        <w:t>avait pas obtenu tout ce qu</w:t>
      </w:r>
      <w:r w:rsidR="00C474C1">
        <w:t>’</w:t>
      </w:r>
      <w:r w:rsidRPr="00605EB6">
        <w:t>il désirait</w:t>
      </w:r>
      <w:r w:rsidR="00C474C1">
        <w:t>.</w:t>
      </w:r>
    </w:p>
    <w:p w14:paraId="4E175321" w14:textId="77777777" w:rsidR="00C474C1" w:rsidRDefault="00C52F4A" w:rsidP="00C52F4A">
      <w:r w:rsidRPr="00605EB6">
        <w:t>À peu près certain que l</w:t>
      </w:r>
      <w:r w:rsidR="00C474C1">
        <w:t>’</w:t>
      </w:r>
      <w:r w:rsidRPr="00605EB6">
        <w:t>homme inconnu avait été jeté dans la rivière plus haut que le moulin</w:t>
      </w:r>
      <w:r w:rsidR="00C474C1">
        <w:t xml:space="preserve">, </w:t>
      </w:r>
      <w:r w:rsidRPr="00605EB6">
        <w:t>il fit appeler le meunier et ses deux garçons</w:t>
      </w:r>
      <w:r w:rsidR="00C474C1">
        <w:t xml:space="preserve">. </w:t>
      </w:r>
      <w:r w:rsidRPr="00605EB6">
        <w:t>Tous trois avaient passé la nuit</w:t>
      </w:r>
      <w:r w:rsidR="00C474C1">
        <w:t xml:space="preserve"> ; </w:t>
      </w:r>
      <w:r w:rsidRPr="00605EB6">
        <w:t>mais ils déclarèrent n</w:t>
      </w:r>
      <w:r w:rsidR="00C474C1">
        <w:t>’</w:t>
      </w:r>
      <w:r w:rsidRPr="00605EB6">
        <w:t>avoir rien vu et rien entendu</w:t>
      </w:r>
      <w:r w:rsidR="00C474C1">
        <w:t xml:space="preserve">. </w:t>
      </w:r>
      <w:r w:rsidRPr="00605EB6">
        <w:t>Cela s</w:t>
      </w:r>
      <w:r w:rsidR="00C474C1">
        <w:t>’</w:t>
      </w:r>
      <w:r w:rsidRPr="00605EB6">
        <w:t>expliquait par le bruit de l</w:t>
      </w:r>
      <w:r w:rsidR="00C474C1">
        <w:t>’</w:t>
      </w:r>
      <w:r w:rsidRPr="00605EB6">
        <w:t>eau et des machines en mouvement</w:t>
      </w:r>
      <w:r w:rsidR="00C474C1">
        <w:t>.</w:t>
      </w:r>
    </w:p>
    <w:p w14:paraId="0D7B9CBD" w14:textId="77777777" w:rsidR="00C474C1" w:rsidRDefault="00C52F4A" w:rsidP="00C52F4A">
      <w:r w:rsidRPr="00605EB6">
        <w:t>Claude Royer fut également entendu</w:t>
      </w:r>
      <w:r w:rsidR="00C474C1">
        <w:t xml:space="preserve">. </w:t>
      </w:r>
      <w:r w:rsidRPr="00605EB6">
        <w:t>Mais nous savons qu</w:t>
      </w:r>
      <w:r w:rsidR="00C474C1">
        <w:t>’</w:t>
      </w:r>
      <w:r w:rsidRPr="00605EB6">
        <w:t>il ne pouvait fournir aucun autre renseignement que ceux qu</w:t>
      </w:r>
      <w:r w:rsidR="00C474C1">
        <w:t>’</w:t>
      </w:r>
      <w:r w:rsidRPr="00605EB6">
        <w:t>il avait précédemment donnés</w:t>
      </w:r>
      <w:r w:rsidR="00C474C1">
        <w:t>.</w:t>
      </w:r>
    </w:p>
    <w:p w14:paraId="4CCEB21C" w14:textId="77777777" w:rsidR="00C474C1" w:rsidRDefault="00C52F4A" w:rsidP="00C52F4A">
      <w:r w:rsidRPr="008964C5">
        <w:lastRenderedPageBreak/>
        <w:t>Sa femme</w:t>
      </w:r>
      <w:r w:rsidR="00C474C1">
        <w:t xml:space="preserve">, </w:t>
      </w:r>
      <w:r w:rsidRPr="008964C5">
        <w:t>appelée à son tour</w:t>
      </w:r>
      <w:r w:rsidR="00C474C1">
        <w:t xml:space="preserve">, </w:t>
      </w:r>
      <w:r w:rsidRPr="008964C5">
        <w:t>avait apporté un commencement de clarté</w:t>
      </w:r>
      <w:r w:rsidR="00C474C1">
        <w:t xml:space="preserve">, </w:t>
      </w:r>
      <w:r w:rsidRPr="008964C5">
        <w:t>en racontant sa courte conversation avec le voyageur</w:t>
      </w:r>
      <w:r w:rsidR="00C474C1">
        <w:t xml:space="preserve">, </w:t>
      </w:r>
      <w:r w:rsidRPr="008964C5">
        <w:t>qui l</w:t>
      </w:r>
      <w:r w:rsidR="00C474C1">
        <w:t>’</w:t>
      </w:r>
      <w:r w:rsidRPr="008964C5">
        <w:t>interrogeait au sujet de Jules Cornefer</w:t>
      </w:r>
      <w:r w:rsidR="00C474C1">
        <w:t xml:space="preserve">. </w:t>
      </w:r>
      <w:r w:rsidRPr="008964C5">
        <w:t>Elle était</w:t>
      </w:r>
      <w:r w:rsidRPr="00605EB6">
        <w:t xml:space="preserve"> convaincue que l</w:t>
      </w:r>
      <w:r w:rsidR="00C474C1">
        <w:t>’</w:t>
      </w:r>
      <w:r w:rsidRPr="00605EB6">
        <w:t>homme et la femme venaient de Verzéville</w:t>
      </w:r>
      <w:r w:rsidR="00C474C1">
        <w:t xml:space="preserve">, </w:t>
      </w:r>
      <w:r w:rsidRPr="00605EB6">
        <w:t>où ils avaient été amenés par le courrier de Varnejols</w:t>
      </w:r>
      <w:r w:rsidR="00C474C1">
        <w:t xml:space="preserve">. </w:t>
      </w:r>
      <w:r w:rsidRPr="00605EB6">
        <w:t>C</w:t>
      </w:r>
      <w:r w:rsidR="00C474C1">
        <w:t>’</w:t>
      </w:r>
      <w:r w:rsidRPr="00605EB6">
        <w:t>était donc entre Verzéville et Blaincourt</w:t>
      </w:r>
      <w:r w:rsidR="00C474C1">
        <w:t xml:space="preserve">, </w:t>
      </w:r>
      <w:r w:rsidRPr="00605EB6">
        <w:t>ou peut-être même dans la voiture du courrier</w:t>
      </w:r>
      <w:r w:rsidR="00C474C1">
        <w:t xml:space="preserve">, </w:t>
      </w:r>
      <w:r w:rsidRPr="00605EB6">
        <w:t>que le voyageur avait rencontré Jules Cornefer ou l</w:t>
      </w:r>
      <w:r w:rsidR="00C474C1">
        <w:t>’</w:t>
      </w:r>
      <w:r w:rsidRPr="00605EB6">
        <w:t>individu qui avait pris son nom</w:t>
      </w:r>
      <w:r w:rsidR="00C474C1">
        <w:t>.</w:t>
      </w:r>
    </w:p>
    <w:p w14:paraId="2E611B43" w14:textId="77777777" w:rsidR="00C474C1" w:rsidRDefault="00C52F4A" w:rsidP="00C52F4A">
      <w:r w:rsidRPr="00605EB6">
        <w:t>Ceci obligeait le juge de paix à interroger le courrier de Verzéville</w:t>
      </w:r>
      <w:r w:rsidR="00C474C1">
        <w:t xml:space="preserve">. </w:t>
      </w:r>
      <w:r w:rsidRPr="00605EB6">
        <w:t>C</w:t>
      </w:r>
      <w:r w:rsidR="00C474C1">
        <w:t>’</w:t>
      </w:r>
      <w:r w:rsidRPr="00605EB6">
        <w:t>est après la déposition de Marie-Rose qu</w:t>
      </w:r>
      <w:r w:rsidR="00C474C1">
        <w:t>’</w:t>
      </w:r>
      <w:r w:rsidRPr="00605EB6">
        <w:t>il avait fait partir les gendarmes</w:t>
      </w:r>
      <w:r w:rsidR="00C474C1">
        <w:t xml:space="preserve"> ; </w:t>
      </w:r>
      <w:r w:rsidRPr="00605EB6">
        <w:t>celui qu</w:t>
      </w:r>
      <w:r w:rsidR="00C474C1">
        <w:t>’</w:t>
      </w:r>
      <w:r w:rsidRPr="00605EB6">
        <w:t>il avait renvoyé à Verzéville devait aller trouver le courrier pour le prier de se rendre immédiatement à la mairie de Blaincourt</w:t>
      </w:r>
      <w:r w:rsidR="00C474C1">
        <w:t>.</w:t>
      </w:r>
    </w:p>
    <w:p w14:paraId="17054D6C" w14:textId="77777777" w:rsidR="00C474C1" w:rsidRDefault="00C52F4A" w:rsidP="00C52F4A">
      <w:r w:rsidRPr="00605EB6">
        <w:t>Instruit de la chose grave qui le faisait appeler</w:t>
      </w:r>
      <w:r w:rsidR="00C474C1">
        <w:t xml:space="preserve">, </w:t>
      </w:r>
      <w:r w:rsidRPr="00605EB6">
        <w:t>le courrier ne perdit pas une minute</w:t>
      </w:r>
      <w:r w:rsidR="00C474C1">
        <w:t xml:space="preserve">. </w:t>
      </w:r>
      <w:r w:rsidRPr="00605EB6">
        <w:t>Quand il arriva à Blaincourt</w:t>
      </w:r>
      <w:r w:rsidR="00C474C1">
        <w:t xml:space="preserve">, </w:t>
      </w:r>
      <w:r w:rsidRPr="00605EB6">
        <w:t>le juge de paix et le maire ayant déjeuné étaient revenus à la mairie</w:t>
      </w:r>
      <w:r w:rsidR="00C474C1">
        <w:t>.</w:t>
      </w:r>
    </w:p>
    <w:p w14:paraId="2FFAD25B" w14:textId="16D24C20" w:rsidR="00C474C1" w:rsidRDefault="0094609C" w:rsidP="00C52F4A">
      <w:r>
        <w:t>— </w:t>
      </w:r>
      <w:r w:rsidR="00C52F4A" w:rsidRPr="00605EB6">
        <w:t>La nuit dernière un crime a été commis à Blaincourt</w:t>
      </w:r>
      <w:r w:rsidR="00C474C1">
        <w:t xml:space="preserve">, </w:t>
      </w:r>
      <w:r w:rsidR="00C52F4A" w:rsidRPr="00605EB6">
        <w:t>dit le juge de paix au courrier</w:t>
      </w:r>
      <w:r w:rsidR="00C474C1">
        <w:t xml:space="preserve"> ; </w:t>
      </w:r>
      <w:r w:rsidR="00C52F4A" w:rsidRPr="00605EB6">
        <w:t>un voyageur</w:t>
      </w:r>
      <w:r w:rsidR="00C474C1">
        <w:t xml:space="preserve">, </w:t>
      </w:r>
      <w:r w:rsidR="00C52F4A" w:rsidRPr="00605EB6">
        <w:t>dont jusqu</w:t>
      </w:r>
      <w:r w:rsidR="00C474C1">
        <w:t>’</w:t>
      </w:r>
      <w:r w:rsidR="00C52F4A" w:rsidRPr="00605EB6">
        <w:t>à présent nous ne savons pas le nom</w:t>
      </w:r>
      <w:r w:rsidR="00C474C1">
        <w:t xml:space="preserve">, </w:t>
      </w:r>
      <w:r w:rsidR="00C52F4A" w:rsidRPr="00605EB6">
        <w:t>a été jeté dans la rivière</w:t>
      </w:r>
      <w:r w:rsidR="00C474C1">
        <w:t xml:space="preserve">. </w:t>
      </w:r>
      <w:r w:rsidR="00C52F4A" w:rsidRPr="00605EB6">
        <w:t>Est-ce vous qui avez amené hier matin ce voyageur et sa jeune femme à Verzéville</w:t>
      </w:r>
      <w:r w:rsidR="00C474C1">
        <w:t> ?</w:t>
      </w:r>
    </w:p>
    <w:p w14:paraId="69463631" w14:textId="6DA741C6" w:rsidR="00C474C1" w:rsidRDefault="0094609C" w:rsidP="00C52F4A">
      <w:r>
        <w:t>— </w:t>
      </w:r>
      <w:r w:rsidR="00C52F4A" w:rsidRPr="00605EB6">
        <w:t>Une jeune femme enceinte</w:t>
      </w:r>
      <w:r w:rsidR="00C474C1">
        <w:t> ?</w:t>
      </w:r>
    </w:p>
    <w:p w14:paraId="397D4FB7" w14:textId="60471C3C" w:rsidR="00C474C1" w:rsidRDefault="0094609C" w:rsidP="00C52F4A">
      <w:r>
        <w:t>— </w:t>
      </w:r>
      <w:r w:rsidR="00C52F4A" w:rsidRPr="00605EB6">
        <w:t>Parfaitement</w:t>
      </w:r>
      <w:r w:rsidR="00C474C1">
        <w:t>.</w:t>
      </w:r>
    </w:p>
    <w:p w14:paraId="0A3F1731" w14:textId="2CA76891" w:rsidR="00C474C1" w:rsidRDefault="0094609C" w:rsidP="00C52F4A">
      <w:r>
        <w:t>— </w:t>
      </w:r>
      <w:r w:rsidR="00C52F4A" w:rsidRPr="00605EB6">
        <w:t>C</w:t>
      </w:r>
      <w:r w:rsidR="00C474C1">
        <w:t>’</w:t>
      </w:r>
      <w:r w:rsidR="00C52F4A" w:rsidRPr="00605EB6">
        <w:t>est moi</w:t>
      </w:r>
      <w:r w:rsidR="00C474C1">
        <w:t xml:space="preserve">, </w:t>
      </w:r>
      <w:r w:rsidR="00C52F4A" w:rsidRPr="00605EB6">
        <w:t>monsieur le juge de paix</w:t>
      </w:r>
      <w:r w:rsidR="00C474C1">
        <w:t>.</w:t>
      </w:r>
    </w:p>
    <w:p w14:paraId="3112DFA9" w14:textId="5770EAAB" w:rsidR="00C474C1" w:rsidRDefault="0094609C" w:rsidP="00C52F4A">
      <w:r>
        <w:t>— </w:t>
      </w:r>
      <w:r w:rsidR="00C52F4A" w:rsidRPr="00605EB6">
        <w:t>D</w:t>
      </w:r>
      <w:r w:rsidR="00C474C1">
        <w:t>’</w:t>
      </w:r>
      <w:r w:rsidR="00C52F4A" w:rsidRPr="00605EB6">
        <w:t>où venaient-ils</w:t>
      </w:r>
      <w:r w:rsidR="00C474C1">
        <w:t> ?</w:t>
      </w:r>
    </w:p>
    <w:p w14:paraId="76AC66C8" w14:textId="4990F245" w:rsidR="00C474C1" w:rsidRDefault="0094609C" w:rsidP="00C52F4A">
      <w:r>
        <w:t>— </w:t>
      </w:r>
      <w:r w:rsidR="00C52F4A" w:rsidRPr="00605EB6">
        <w:t>Probablement de Remiremont</w:t>
      </w:r>
      <w:r w:rsidR="00C474C1">
        <w:t xml:space="preserve">, </w:t>
      </w:r>
      <w:r w:rsidR="00C52F4A" w:rsidRPr="00605EB6">
        <w:t>car ils sont descendus de la voiture du courrier de Varnejols pour monter dans la mienne</w:t>
      </w:r>
      <w:r w:rsidR="00C474C1">
        <w:t>.</w:t>
      </w:r>
    </w:p>
    <w:p w14:paraId="6738CF34" w14:textId="386D59DB" w:rsidR="00C474C1" w:rsidRDefault="0094609C" w:rsidP="00C52F4A">
      <w:r>
        <w:lastRenderedPageBreak/>
        <w:t>— </w:t>
      </w:r>
      <w:r w:rsidR="00C52F4A" w:rsidRPr="00605EB6">
        <w:t>Vous n</w:t>
      </w:r>
      <w:r w:rsidR="00C474C1">
        <w:t>’</w:t>
      </w:r>
      <w:r w:rsidR="00C52F4A" w:rsidRPr="00605EB6">
        <w:t>aviez que ces deux voyageurs</w:t>
      </w:r>
      <w:r w:rsidR="00C474C1">
        <w:t> ?</w:t>
      </w:r>
    </w:p>
    <w:p w14:paraId="7392A2E2" w14:textId="3340283C" w:rsidR="00C474C1" w:rsidRDefault="0094609C" w:rsidP="00C52F4A">
      <w:r>
        <w:t>— </w:t>
      </w:r>
      <w:r w:rsidR="00C52F4A" w:rsidRPr="00605EB6">
        <w:t>Et deux autres</w:t>
      </w:r>
      <w:r w:rsidR="00C474C1">
        <w:t xml:space="preserve">, </w:t>
      </w:r>
      <w:r w:rsidR="00C52F4A" w:rsidRPr="00605EB6">
        <w:t>deux hommes</w:t>
      </w:r>
      <w:r w:rsidR="00C474C1">
        <w:t xml:space="preserve">, </w:t>
      </w:r>
      <w:r w:rsidR="00C52F4A" w:rsidRPr="00605EB6">
        <w:t>monsieur le juge de paix</w:t>
      </w:r>
      <w:r w:rsidR="00C474C1">
        <w:t>.</w:t>
      </w:r>
    </w:p>
    <w:p w14:paraId="4A112539" w14:textId="20C0BA97" w:rsidR="00C474C1" w:rsidRDefault="0094609C" w:rsidP="00C52F4A">
      <w:r>
        <w:t>— </w:t>
      </w:r>
      <w:r w:rsidR="00C52F4A" w:rsidRPr="00605EB6">
        <w:t>Ah</w:t>
      </w:r>
      <w:r w:rsidR="00C474C1">
        <w:t> !</w:t>
      </w:r>
    </w:p>
    <w:p w14:paraId="0A3B4563" w14:textId="7EF39B0D" w:rsidR="00C474C1" w:rsidRDefault="0094609C" w:rsidP="00C52F4A">
      <w:r>
        <w:t>— </w:t>
      </w:r>
      <w:r w:rsidR="00C52F4A" w:rsidRPr="00605EB6">
        <w:t>Ils avaient retenu leurs places d</w:t>
      </w:r>
      <w:r w:rsidR="00C474C1">
        <w:t>’</w:t>
      </w:r>
      <w:r w:rsidR="00C52F4A" w:rsidRPr="00605EB6">
        <w:t>avance</w:t>
      </w:r>
      <w:r w:rsidR="00C474C1">
        <w:t xml:space="preserve"> ; </w:t>
      </w:r>
      <w:r w:rsidR="00C52F4A" w:rsidRPr="00605EB6">
        <w:t>mais l</w:t>
      </w:r>
      <w:r w:rsidR="00C474C1">
        <w:t>’</w:t>
      </w:r>
      <w:r w:rsidR="00C52F4A" w:rsidRPr="00605EB6">
        <w:t>un d</w:t>
      </w:r>
      <w:r w:rsidR="00C474C1">
        <w:t>’</w:t>
      </w:r>
      <w:r w:rsidR="00C52F4A" w:rsidRPr="00605EB6">
        <w:t>eux a cédé sa place au voyageur</w:t>
      </w:r>
      <w:r w:rsidR="00C474C1">
        <w:t xml:space="preserve">, </w:t>
      </w:r>
      <w:r w:rsidR="00C52F4A" w:rsidRPr="00605EB6">
        <w:t>qui était avec son épouse</w:t>
      </w:r>
      <w:r w:rsidR="00C474C1">
        <w:t xml:space="preserve">, </w:t>
      </w:r>
      <w:r w:rsidR="00C52F4A" w:rsidRPr="00605EB6">
        <w:t>et s</w:t>
      </w:r>
      <w:r w:rsidR="00C474C1">
        <w:t>’</w:t>
      </w:r>
      <w:r w:rsidR="00C52F4A" w:rsidRPr="00605EB6">
        <w:t>est placé à côté de moi sur mon siège</w:t>
      </w:r>
      <w:r w:rsidR="00C474C1">
        <w:t>.</w:t>
      </w:r>
    </w:p>
    <w:p w14:paraId="5133841C" w14:textId="543247C7" w:rsidR="00C474C1" w:rsidRDefault="0094609C" w:rsidP="00C52F4A">
      <w:r>
        <w:t>— </w:t>
      </w:r>
      <w:r w:rsidR="00C52F4A" w:rsidRPr="00605EB6">
        <w:t>Ces deux hommes venaient-ils aussi de Remiremont</w:t>
      </w:r>
      <w:r w:rsidR="00C474C1">
        <w:t> ?</w:t>
      </w:r>
    </w:p>
    <w:p w14:paraId="3D0FEEB8" w14:textId="012D4E78" w:rsidR="00C474C1" w:rsidRDefault="0094609C" w:rsidP="00C52F4A">
      <w:r>
        <w:t>— </w:t>
      </w:r>
      <w:r w:rsidR="00C52F4A" w:rsidRPr="00605EB6">
        <w:t>Je ne sais pas</w:t>
      </w:r>
      <w:r w:rsidR="00C474C1">
        <w:t xml:space="preserve"> : ; </w:t>
      </w:r>
      <w:r w:rsidR="00C52F4A" w:rsidRPr="00605EB6">
        <w:t>ils étaient à Varnejols longtemps avant l</w:t>
      </w:r>
      <w:r w:rsidR="00C474C1">
        <w:t>’</w:t>
      </w:r>
      <w:r w:rsidR="00C52F4A" w:rsidRPr="00605EB6">
        <w:t>arrivée du courrier</w:t>
      </w:r>
      <w:r w:rsidR="00C474C1">
        <w:t>.</w:t>
      </w:r>
    </w:p>
    <w:p w14:paraId="4094740C" w14:textId="135D4077" w:rsidR="00C474C1" w:rsidRDefault="0094609C" w:rsidP="00C52F4A">
      <w:r>
        <w:t>— </w:t>
      </w:r>
      <w:r w:rsidR="00C52F4A" w:rsidRPr="00605EB6">
        <w:t>Ils étaient ensemble</w:t>
      </w:r>
      <w:r w:rsidR="00C474C1">
        <w:t> ?</w:t>
      </w:r>
    </w:p>
    <w:p w14:paraId="74860BFC" w14:textId="4D89EF86" w:rsidR="00C474C1" w:rsidRDefault="0094609C" w:rsidP="00C52F4A">
      <w:r>
        <w:t>— </w:t>
      </w:r>
      <w:r w:rsidR="00C52F4A" w:rsidRPr="00605EB6">
        <w:t>Ils n</w:t>
      </w:r>
      <w:r w:rsidR="00C474C1">
        <w:t>’</w:t>
      </w:r>
      <w:r w:rsidR="00C52F4A" w:rsidRPr="00605EB6">
        <w:t>en avaient pas l</w:t>
      </w:r>
      <w:r w:rsidR="00C474C1">
        <w:t>’</w:t>
      </w:r>
      <w:r w:rsidR="00C52F4A" w:rsidRPr="00605EB6">
        <w:t>air</w:t>
      </w:r>
      <w:r w:rsidR="00C474C1">
        <w:t xml:space="preserve"> ; </w:t>
      </w:r>
      <w:r w:rsidR="00C52F4A" w:rsidRPr="00605EB6">
        <w:t>mais j</w:t>
      </w:r>
      <w:r w:rsidR="00C474C1">
        <w:t>’</w:t>
      </w:r>
      <w:r w:rsidR="00C52F4A" w:rsidRPr="00605EB6">
        <w:t>ai bien vu tout de même qu</w:t>
      </w:r>
      <w:r w:rsidR="00C474C1">
        <w:t>’</w:t>
      </w:r>
      <w:r w:rsidR="00C52F4A" w:rsidRPr="00605EB6">
        <w:t>ils se connaissaient</w:t>
      </w:r>
      <w:r w:rsidR="00C474C1">
        <w:t>.</w:t>
      </w:r>
    </w:p>
    <w:p w14:paraId="2A9A1793" w14:textId="623ED092" w:rsidR="00C474C1" w:rsidRDefault="0094609C" w:rsidP="00C52F4A">
      <w:r>
        <w:t>— </w:t>
      </w:r>
      <w:r w:rsidR="00C52F4A" w:rsidRPr="00605EB6">
        <w:t>Ensemble ou séparément</w:t>
      </w:r>
      <w:r w:rsidR="00C474C1">
        <w:t xml:space="preserve">, </w:t>
      </w:r>
      <w:r w:rsidR="00C52F4A" w:rsidRPr="00605EB6">
        <w:t>ces deux hommes prennent-ils quelquefois votre voiture</w:t>
      </w:r>
      <w:r w:rsidR="00C474C1">
        <w:t> ?</w:t>
      </w:r>
    </w:p>
    <w:p w14:paraId="01449D8A" w14:textId="552BFEAA" w:rsidR="00C474C1" w:rsidRDefault="0094609C" w:rsidP="00C52F4A">
      <w:r>
        <w:t>— </w:t>
      </w:r>
      <w:r w:rsidR="00C52F4A" w:rsidRPr="00605EB6">
        <w:t>Jamais</w:t>
      </w:r>
      <w:r w:rsidR="00C474C1">
        <w:t xml:space="preserve">, </w:t>
      </w:r>
      <w:r w:rsidR="00C52F4A" w:rsidRPr="00605EB6">
        <w:t>monsieur le juge de paix</w:t>
      </w:r>
      <w:r w:rsidR="00C474C1">
        <w:t xml:space="preserve"> ; </w:t>
      </w:r>
      <w:r w:rsidR="00C52F4A" w:rsidRPr="00605EB6">
        <w:t>je les ai vus hier pour la première fois</w:t>
      </w:r>
      <w:r w:rsidR="00C474C1">
        <w:t>.</w:t>
      </w:r>
    </w:p>
    <w:p w14:paraId="32CF073A" w14:textId="0369E028" w:rsidR="00C474C1" w:rsidRDefault="0094609C" w:rsidP="00C52F4A">
      <w:r>
        <w:t>— </w:t>
      </w:r>
      <w:r w:rsidR="00C52F4A" w:rsidRPr="00605EB6">
        <w:t>Alors</w:t>
      </w:r>
      <w:r w:rsidR="00C474C1">
        <w:t xml:space="preserve">, </w:t>
      </w:r>
      <w:r w:rsidR="00C52F4A" w:rsidRPr="00605EB6">
        <w:t>vous ne les connaissez pas</w:t>
      </w:r>
      <w:r w:rsidR="00C474C1">
        <w:t> ?</w:t>
      </w:r>
    </w:p>
    <w:p w14:paraId="1A0B3F42" w14:textId="2F06F0EF" w:rsidR="00C474C1" w:rsidRDefault="0094609C" w:rsidP="00C52F4A">
      <w:r>
        <w:t>— </w:t>
      </w:r>
      <w:r w:rsidR="00C52F4A" w:rsidRPr="00605EB6">
        <w:t>Je ne les connais pas</w:t>
      </w:r>
      <w:r w:rsidR="00C474C1">
        <w:t>.</w:t>
      </w:r>
    </w:p>
    <w:p w14:paraId="1186FE1D" w14:textId="51257842" w:rsidR="00C474C1" w:rsidRDefault="0094609C" w:rsidP="00C52F4A">
      <w:r>
        <w:t>— </w:t>
      </w:r>
      <w:r w:rsidR="00C52F4A" w:rsidRPr="00605EB6">
        <w:t>Les avez-vous revus hier</w:t>
      </w:r>
      <w:r w:rsidR="00C474C1">
        <w:t xml:space="preserve">, </w:t>
      </w:r>
      <w:r w:rsidR="00C52F4A" w:rsidRPr="00605EB6">
        <w:t>dans la nuit ou ce matin</w:t>
      </w:r>
      <w:r w:rsidR="00C474C1">
        <w:t> ?</w:t>
      </w:r>
    </w:p>
    <w:p w14:paraId="66986E1D" w14:textId="38B9D908" w:rsidR="00C474C1" w:rsidRDefault="0094609C" w:rsidP="00C52F4A">
      <w:r>
        <w:t>— </w:t>
      </w:r>
      <w:r w:rsidR="00C52F4A" w:rsidRPr="00605EB6">
        <w:t>Je ne les ai pas revus</w:t>
      </w:r>
      <w:r w:rsidR="00C474C1">
        <w:t xml:space="preserve">, </w:t>
      </w:r>
      <w:r w:rsidR="00C52F4A" w:rsidRPr="00605EB6">
        <w:t>monsieur le juge de paix</w:t>
      </w:r>
      <w:r w:rsidR="00C474C1">
        <w:t>.</w:t>
      </w:r>
    </w:p>
    <w:p w14:paraId="2942D5AD" w14:textId="2AF2B0A6" w:rsidR="00C474C1" w:rsidRDefault="0094609C" w:rsidP="00C52F4A">
      <w:r>
        <w:t>— </w:t>
      </w:r>
      <w:r w:rsidR="00C52F4A" w:rsidRPr="00605EB6">
        <w:t>Écoutez</w:t>
      </w:r>
      <w:r w:rsidR="00C474C1">
        <w:t xml:space="preserve">, </w:t>
      </w:r>
      <w:r w:rsidR="00C52F4A" w:rsidRPr="00605EB6">
        <w:t>mon garçon</w:t>
      </w:r>
      <w:r w:rsidR="00C474C1">
        <w:t xml:space="preserve">, </w:t>
      </w:r>
      <w:r w:rsidR="00C52F4A" w:rsidRPr="00605EB6">
        <w:t>nous avons plusieurs raisons</w:t>
      </w:r>
      <w:r w:rsidR="00C474C1">
        <w:t xml:space="preserve">, </w:t>
      </w:r>
      <w:r w:rsidR="00C52F4A" w:rsidRPr="00605EB6">
        <w:t>non pas seulement de supposer</w:t>
      </w:r>
      <w:r w:rsidR="00C474C1">
        <w:t xml:space="preserve">, </w:t>
      </w:r>
      <w:r w:rsidR="00C52F4A" w:rsidRPr="00605EB6">
        <w:t>mais de croire que ces individus sont les auteurs du crime</w:t>
      </w:r>
      <w:r w:rsidR="00C474C1">
        <w:t>.</w:t>
      </w:r>
    </w:p>
    <w:p w14:paraId="60FF6C3F" w14:textId="40E89847" w:rsidR="00C474C1" w:rsidRDefault="0094609C" w:rsidP="00C52F4A">
      <w:r>
        <w:lastRenderedPageBreak/>
        <w:t>— </w:t>
      </w:r>
      <w:r w:rsidR="00C52F4A" w:rsidRPr="00BF08CA">
        <w:t>Ah</w:t>
      </w:r>
      <w:r w:rsidR="00C474C1">
        <w:t xml:space="preserve"> ! </w:t>
      </w:r>
      <w:r w:rsidR="00C52F4A" w:rsidRPr="00BF08CA">
        <w:t>les brigands</w:t>
      </w:r>
      <w:r w:rsidR="00C474C1">
        <w:t xml:space="preserve"> ! </w:t>
      </w:r>
      <w:r w:rsidR="00C52F4A" w:rsidRPr="00BF08CA">
        <w:t>exclama Lucot avec un mouvement de fureur</w:t>
      </w:r>
      <w:r w:rsidR="00C474C1">
        <w:t>.</w:t>
      </w:r>
    </w:p>
    <w:p w14:paraId="1529F9CE" w14:textId="0304FCB4" w:rsidR="00C474C1" w:rsidRDefault="0094609C" w:rsidP="00C52F4A">
      <w:r>
        <w:t>— </w:t>
      </w:r>
      <w:r w:rsidR="00C52F4A" w:rsidRPr="00605EB6">
        <w:t>Il paraît évident que les deux misérables attendaient leur victime à Varnejols</w:t>
      </w:r>
      <w:r w:rsidR="00C474C1">
        <w:t xml:space="preserve">. </w:t>
      </w:r>
      <w:r w:rsidR="00C52F4A" w:rsidRPr="00605EB6">
        <w:t>Quand ils sont descendus de votre voiture à Verzéville</w:t>
      </w:r>
      <w:r w:rsidR="00C474C1">
        <w:t xml:space="preserve">, </w:t>
      </w:r>
      <w:r w:rsidR="00C52F4A" w:rsidRPr="00605EB6">
        <w:t>avez-vous vu la direction qu</w:t>
      </w:r>
      <w:r w:rsidR="00C474C1">
        <w:t>’</w:t>
      </w:r>
      <w:r w:rsidR="00C52F4A" w:rsidRPr="00605EB6">
        <w:t>ils ont prise</w:t>
      </w:r>
      <w:r w:rsidR="00C474C1">
        <w:t> ?</w:t>
      </w:r>
    </w:p>
    <w:p w14:paraId="572DEE05" w14:textId="6E46209D" w:rsidR="00C474C1" w:rsidRDefault="0094609C" w:rsidP="00C52F4A">
      <w:r>
        <w:t>— </w:t>
      </w:r>
      <w:r w:rsidR="00C52F4A" w:rsidRPr="00605EB6">
        <w:t>Je n</w:t>
      </w:r>
      <w:r w:rsidR="00C474C1">
        <w:t>’</w:t>
      </w:r>
      <w:r w:rsidR="00C52F4A" w:rsidRPr="00605EB6">
        <w:t>ai pas fait bien attention et je ne saurais dire de quel côté s</w:t>
      </w:r>
      <w:r w:rsidR="00C474C1">
        <w:t>’</w:t>
      </w:r>
      <w:r w:rsidR="00C52F4A" w:rsidRPr="00605EB6">
        <w:t>en est allé celui qui était près de moi</w:t>
      </w:r>
      <w:r w:rsidR="00C474C1">
        <w:t xml:space="preserve">. </w:t>
      </w:r>
      <w:r w:rsidR="00C52F4A" w:rsidRPr="00605EB6">
        <w:t>Quant à l</w:t>
      </w:r>
      <w:r w:rsidR="00C474C1">
        <w:t>’</w:t>
      </w:r>
      <w:r w:rsidR="00C52F4A" w:rsidRPr="00605EB6">
        <w:t>autre</w:t>
      </w:r>
      <w:r w:rsidR="00C474C1">
        <w:t xml:space="preserve">, </w:t>
      </w:r>
      <w:r w:rsidR="00C52F4A" w:rsidRPr="00605EB6">
        <w:t>c</w:t>
      </w:r>
      <w:r w:rsidR="00C474C1">
        <w:t>’</w:t>
      </w:r>
      <w:r w:rsidR="00C52F4A" w:rsidRPr="00605EB6">
        <w:t>est différent</w:t>
      </w:r>
      <w:r w:rsidR="00C474C1">
        <w:t xml:space="preserve"> ; : </w:t>
      </w:r>
      <w:r w:rsidR="00C52F4A" w:rsidRPr="00605EB6">
        <w:t>il a pris avec le monsieur et la dame le chemin de Blaincourt</w:t>
      </w:r>
      <w:r w:rsidR="00C474C1">
        <w:t xml:space="preserve"> : ; </w:t>
      </w:r>
      <w:r w:rsidR="00C52F4A" w:rsidRPr="00605EB6">
        <w:t>ils ont dû passer par la sapinière</w:t>
      </w:r>
      <w:r w:rsidR="00C474C1">
        <w:t xml:space="preserve">. </w:t>
      </w:r>
      <w:r w:rsidR="00C52F4A" w:rsidRPr="00605EB6">
        <w:t>J</w:t>
      </w:r>
      <w:r w:rsidR="00C474C1">
        <w:t>’</w:t>
      </w:r>
      <w:r w:rsidR="00C52F4A" w:rsidRPr="00605EB6">
        <w:t>ai même remarqué que les voyageurs avaient fait connaissance en voiture</w:t>
      </w:r>
      <w:r w:rsidR="00C474C1">
        <w:t xml:space="preserve">, </w:t>
      </w:r>
      <w:r w:rsidR="00C52F4A" w:rsidRPr="00605EB6">
        <w:t>car ils paraissaient être au mieux ensemble</w:t>
      </w:r>
      <w:r w:rsidR="00C474C1">
        <w:t>.</w:t>
      </w:r>
    </w:p>
    <w:p w14:paraId="657AC4B2" w14:textId="77777777" w:rsidR="00C474C1" w:rsidRDefault="00C52F4A" w:rsidP="00C52F4A">
      <w:r w:rsidRPr="00605EB6">
        <w:t>Le juge de paix et le maire échangèrent un regard rapide</w:t>
      </w:r>
      <w:r w:rsidR="00C474C1">
        <w:t>.</w:t>
      </w:r>
    </w:p>
    <w:p w14:paraId="65F2D071" w14:textId="197F55AD" w:rsidR="00C474C1" w:rsidRDefault="0094609C" w:rsidP="00C52F4A">
      <w:r>
        <w:t>— </w:t>
      </w:r>
      <w:r w:rsidR="00C52F4A" w:rsidRPr="00605EB6">
        <w:t>Maintenant</w:t>
      </w:r>
      <w:r w:rsidR="00C474C1">
        <w:t xml:space="preserve">, </w:t>
      </w:r>
      <w:r w:rsidR="00C52F4A" w:rsidRPr="00605EB6">
        <w:t>mon garçon</w:t>
      </w:r>
      <w:r w:rsidR="00C474C1">
        <w:t xml:space="preserve">, </w:t>
      </w:r>
      <w:r w:rsidR="00C52F4A" w:rsidRPr="00605EB6">
        <w:t>reprit le magistrat</w:t>
      </w:r>
      <w:r w:rsidR="00C474C1">
        <w:t xml:space="preserve">, </w:t>
      </w:r>
      <w:r w:rsidR="00C52F4A" w:rsidRPr="00605EB6">
        <w:t>donnez-moi aussi exactement que possible le signalement des deux hommes</w:t>
      </w:r>
      <w:r w:rsidR="00C474C1">
        <w:t>.</w:t>
      </w:r>
    </w:p>
    <w:p w14:paraId="63D9C6FA" w14:textId="25993EF5" w:rsidR="00C474C1" w:rsidRDefault="0094609C" w:rsidP="00C52F4A">
      <w:r>
        <w:t>— </w:t>
      </w:r>
      <w:r w:rsidR="00C52F4A" w:rsidRPr="00605EB6">
        <w:t>Je n</w:t>
      </w:r>
      <w:r w:rsidR="00C474C1">
        <w:t>’</w:t>
      </w:r>
      <w:r w:rsidR="00C52F4A" w:rsidRPr="00605EB6">
        <w:t>ai pas bien vu leurs figures</w:t>
      </w:r>
      <w:r w:rsidR="00C474C1">
        <w:t xml:space="preserve"> ; </w:t>
      </w:r>
      <w:r w:rsidR="00C52F4A" w:rsidRPr="00605EB6">
        <w:t>ils avaient des chapeaux de feutre gris à larges bords</w:t>
      </w:r>
      <w:r w:rsidR="00C474C1">
        <w:t xml:space="preserve">, </w:t>
      </w:r>
      <w:r w:rsidR="00C52F4A" w:rsidRPr="00605EB6">
        <w:t>un long cache-nez de laine enroulé autour du cou</w:t>
      </w:r>
      <w:r w:rsidR="00C474C1">
        <w:t xml:space="preserve">, </w:t>
      </w:r>
      <w:r w:rsidR="00C52F4A" w:rsidRPr="00605EB6">
        <w:t>des blouses bleues à peu près pareilles à la mienne</w:t>
      </w:r>
      <w:r w:rsidR="00C474C1">
        <w:t xml:space="preserve">, </w:t>
      </w:r>
      <w:r w:rsidR="00C52F4A" w:rsidRPr="00605EB6">
        <w:t>et de grandes guêtres de cuir bouclées jusque sous les genoux</w:t>
      </w:r>
      <w:r w:rsidR="00C474C1">
        <w:t xml:space="preserve">. </w:t>
      </w:r>
      <w:r w:rsidR="00C52F4A" w:rsidRPr="00605EB6">
        <w:t>Il m</w:t>
      </w:r>
      <w:r w:rsidR="00C474C1">
        <w:t>’</w:t>
      </w:r>
      <w:r w:rsidR="00C52F4A" w:rsidRPr="00605EB6">
        <w:t>a semblé que c</w:t>
      </w:r>
      <w:r w:rsidR="00C474C1">
        <w:t>’</w:t>
      </w:r>
      <w:r w:rsidR="00C52F4A" w:rsidRPr="00605EB6">
        <w:t>étaient deux maquignons</w:t>
      </w:r>
      <w:r w:rsidR="00C474C1">
        <w:t>.</w:t>
      </w:r>
    </w:p>
    <w:p w14:paraId="5C7A5F6D" w14:textId="3C734A05" w:rsidR="00C474C1" w:rsidRDefault="0094609C" w:rsidP="00C52F4A">
      <w:r>
        <w:t>— </w:t>
      </w:r>
      <w:r w:rsidR="00C52F4A" w:rsidRPr="00605EB6">
        <w:t>Les misérables s</w:t>
      </w:r>
      <w:r w:rsidR="00C474C1">
        <w:t>’</w:t>
      </w:r>
      <w:r w:rsidR="00C52F4A" w:rsidRPr="00605EB6">
        <w:t>étaient déguisés</w:t>
      </w:r>
      <w:r w:rsidR="00C474C1">
        <w:t xml:space="preserve">, </w:t>
      </w:r>
      <w:r w:rsidR="00C52F4A" w:rsidRPr="00605EB6">
        <w:t>pensa le juge de paix</w:t>
      </w:r>
      <w:r w:rsidR="00C474C1">
        <w:t>.</w:t>
      </w:r>
    </w:p>
    <w:p w14:paraId="20C0AF27" w14:textId="3C5E76F1" w:rsidR="00C474C1" w:rsidRDefault="0094609C" w:rsidP="00C52F4A">
      <w:r>
        <w:t>— </w:t>
      </w:r>
      <w:r w:rsidR="00C52F4A" w:rsidRPr="00605EB6">
        <w:t>Avez-vous autre chose à me dire</w:t>
      </w:r>
      <w:r w:rsidR="00C474C1">
        <w:t xml:space="preserve"> ? </w:t>
      </w:r>
      <w:r w:rsidR="00C52F4A" w:rsidRPr="00605EB6">
        <w:t>demanda-t-il à Lucot</w:t>
      </w:r>
      <w:r w:rsidR="00C474C1">
        <w:t>.</w:t>
      </w:r>
    </w:p>
    <w:p w14:paraId="3D22990B" w14:textId="6D42B5B9" w:rsidR="00C474C1" w:rsidRDefault="0094609C" w:rsidP="00C52F4A">
      <w:r>
        <w:t>— </w:t>
      </w:r>
      <w:r w:rsidR="00C52F4A" w:rsidRPr="00605EB6">
        <w:t>Non</w:t>
      </w:r>
      <w:r w:rsidR="00C474C1">
        <w:t xml:space="preserve">, </w:t>
      </w:r>
      <w:r w:rsidR="00C52F4A" w:rsidRPr="00605EB6">
        <w:t>monsieur le juge de paix</w:t>
      </w:r>
      <w:r w:rsidR="00C474C1">
        <w:t>.</w:t>
      </w:r>
    </w:p>
    <w:p w14:paraId="45FD4359" w14:textId="15EC3C16" w:rsidR="00C474C1" w:rsidRDefault="0094609C" w:rsidP="00C52F4A">
      <w:r>
        <w:lastRenderedPageBreak/>
        <w:t>— </w:t>
      </w:r>
      <w:r w:rsidR="00C52F4A" w:rsidRPr="00605EB6">
        <w:t>Alors</w:t>
      </w:r>
      <w:r w:rsidR="00C474C1">
        <w:t xml:space="preserve">, </w:t>
      </w:r>
      <w:r w:rsidR="00C52F4A" w:rsidRPr="00605EB6">
        <w:t>mon garçon</w:t>
      </w:r>
      <w:r w:rsidR="00C474C1">
        <w:t xml:space="preserve">, </w:t>
      </w:r>
      <w:r w:rsidR="00C52F4A" w:rsidRPr="00605EB6">
        <w:t>je vous remercie</w:t>
      </w:r>
      <w:r w:rsidR="00C474C1">
        <w:t xml:space="preserve"> ; : </w:t>
      </w:r>
      <w:r w:rsidR="00C52F4A" w:rsidRPr="00605EB6">
        <w:t>vous pouvez retourner à Verzéville</w:t>
      </w:r>
      <w:r w:rsidR="00C474C1">
        <w:t>.</w:t>
      </w:r>
    </w:p>
    <w:p w14:paraId="4326E7B9" w14:textId="77777777" w:rsidR="00C474C1" w:rsidRDefault="00C52F4A" w:rsidP="00C52F4A">
      <w:r w:rsidRPr="00605EB6">
        <w:t>On avait fait apporter à la mairie la valise de Charles Chevry et</w:t>
      </w:r>
      <w:r w:rsidR="00C474C1">
        <w:t xml:space="preserve">, </w:t>
      </w:r>
      <w:r w:rsidRPr="00605EB6">
        <w:t>on en avait fait l</w:t>
      </w:r>
      <w:r w:rsidR="00C474C1">
        <w:t>’</w:t>
      </w:r>
      <w:r w:rsidRPr="00605EB6">
        <w:t>inventaire</w:t>
      </w:r>
      <w:r w:rsidR="00C474C1">
        <w:t xml:space="preserve">. </w:t>
      </w:r>
      <w:r w:rsidRPr="00605EB6">
        <w:t>On y avait trouvé deux billets de banque de cinq cents francs et</w:t>
      </w:r>
      <w:r w:rsidR="00C474C1">
        <w:t xml:space="preserve">, </w:t>
      </w:r>
      <w:r w:rsidRPr="00605EB6">
        <w:t>dans une petite bourse de soie verte</w:t>
      </w:r>
      <w:r w:rsidR="00C474C1">
        <w:t xml:space="preserve">, </w:t>
      </w:r>
      <w:r w:rsidRPr="00605EB6">
        <w:t>douze pièces d</w:t>
      </w:r>
      <w:r w:rsidR="00C474C1">
        <w:t>’</w:t>
      </w:r>
      <w:r w:rsidRPr="00605EB6">
        <w:t>or de vingt francs</w:t>
      </w:r>
      <w:r w:rsidR="00C474C1">
        <w:t xml:space="preserve">, </w:t>
      </w:r>
      <w:r w:rsidRPr="00605EB6">
        <w:t>puis du linge non marqué</w:t>
      </w:r>
      <w:r w:rsidR="00C474C1">
        <w:t xml:space="preserve"> ; </w:t>
      </w:r>
      <w:r w:rsidRPr="00605EB6">
        <w:t>mais pas un seul papier qui aurait pu donner un renseignement</w:t>
      </w:r>
      <w:r w:rsidR="00C474C1">
        <w:t xml:space="preserve">, </w:t>
      </w:r>
      <w:r w:rsidRPr="00605EB6">
        <w:t>fournir un indice quelconque</w:t>
      </w:r>
      <w:r w:rsidR="00C474C1">
        <w:t>.</w:t>
      </w:r>
    </w:p>
    <w:p w14:paraId="4B1E93BC" w14:textId="77777777" w:rsidR="00C474C1" w:rsidRDefault="00C52F4A" w:rsidP="00C52F4A">
      <w:r w:rsidRPr="00605EB6">
        <w:t>Le mystère restait impénétrable</w:t>
      </w:r>
      <w:r w:rsidR="00C474C1">
        <w:t>.</w:t>
      </w:r>
    </w:p>
    <w:p w14:paraId="4D008B62" w14:textId="77777777" w:rsidR="00C474C1" w:rsidRDefault="00C52F4A" w:rsidP="00C52F4A">
      <w:r w:rsidRPr="00605EB6">
        <w:t>Quel avait été le mobile du crime</w:t>
      </w:r>
      <w:r w:rsidR="00C474C1">
        <w:t> ?</w:t>
      </w:r>
    </w:p>
    <w:p w14:paraId="1BE82412" w14:textId="77777777" w:rsidR="00C474C1" w:rsidRDefault="00C52F4A" w:rsidP="00C52F4A">
      <w:r w:rsidRPr="00605EB6">
        <w:t>Comment le découvrir</w:t>
      </w:r>
      <w:r w:rsidR="00C474C1">
        <w:t xml:space="preserve">, </w:t>
      </w:r>
      <w:r w:rsidRPr="00605EB6">
        <w:t>si l</w:t>
      </w:r>
      <w:r w:rsidR="00C474C1">
        <w:t>’</w:t>
      </w:r>
      <w:r w:rsidRPr="00605EB6">
        <w:t>on ne parvenait pas à savoir le nom de la victime</w:t>
      </w:r>
      <w:r w:rsidR="00C474C1">
        <w:t> ?</w:t>
      </w:r>
    </w:p>
    <w:p w14:paraId="6153F51B" w14:textId="77777777" w:rsidR="00C474C1" w:rsidRDefault="00C52F4A" w:rsidP="00C52F4A">
      <w:r w:rsidRPr="00605EB6">
        <w:t>Ce nom était la clef de tout</w:t>
      </w:r>
      <w:r w:rsidR="00C474C1">
        <w:t>.</w:t>
      </w:r>
    </w:p>
    <w:p w14:paraId="25F62A40" w14:textId="77777777" w:rsidR="00C474C1" w:rsidRDefault="00C52F4A" w:rsidP="00C52F4A">
      <w:r w:rsidRPr="00605EB6">
        <w:t>C</w:t>
      </w:r>
      <w:r w:rsidR="00C474C1">
        <w:t>’</w:t>
      </w:r>
      <w:r w:rsidRPr="00605EB6">
        <w:t>est avec ce nom que la justice pouvait diriger ses recherches</w:t>
      </w:r>
      <w:r w:rsidR="00C474C1">
        <w:t xml:space="preserve">, </w:t>
      </w:r>
      <w:r w:rsidRPr="00605EB6">
        <w:t>et</w:t>
      </w:r>
      <w:r w:rsidR="00C474C1">
        <w:t xml:space="preserve">, </w:t>
      </w:r>
      <w:r w:rsidRPr="00605EB6">
        <w:t>remontant aux causes</w:t>
      </w:r>
      <w:r w:rsidR="00C474C1">
        <w:t xml:space="preserve">, </w:t>
      </w:r>
      <w:r w:rsidRPr="00605EB6">
        <w:t>dissiper les ténèbres et enfin mettre la main sur les meurtriers</w:t>
      </w:r>
      <w:r w:rsidR="00C474C1">
        <w:t>.</w:t>
      </w:r>
    </w:p>
    <w:p w14:paraId="27F5CEA6" w14:textId="77777777" w:rsidR="00C474C1" w:rsidRDefault="00C52F4A" w:rsidP="00C52F4A">
      <w:r w:rsidRPr="00605EB6">
        <w:t>À la fin de cette laborieuse journée</w:t>
      </w:r>
      <w:r w:rsidR="00C474C1">
        <w:t xml:space="preserve">, </w:t>
      </w:r>
      <w:r w:rsidRPr="00605EB6">
        <w:t>le juge de paix était fort découragé</w:t>
      </w:r>
      <w:r w:rsidR="00C474C1">
        <w:t xml:space="preserve"> ; </w:t>
      </w:r>
      <w:r w:rsidRPr="00605EB6">
        <w:t>il voyait les nombreuses et insurmontables difficultés qui allaient se dresser devant la justice</w:t>
      </w:r>
      <w:r w:rsidR="00C474C1">
        <w:t>.</w:t>
      </w:r>
    </w:p>
    <w:p w14:paraId="1C77AD1E" w14:textId="77777777" w:rsidR="00C474C1" w:rsidRDefault="00C52F4A" w:rsidP="00C52F4A">
      <w:r w:rsidRPr="00605EB6">
        <w:t>Sa mission</w:t>
      </w:r>
      <w:r w:rsidR="00C474C1">
        <w:t xml:space="preserve">, </w:t>
      </w:r>
      <w:r w:rsidRPr="00605EB6">
        <w:t>à lui</w:t>
      </w:r>
      <w:r w:rsidR="00C474C1">
        <w:t xml:space="preserve">, </w:t>
      </w:r>
      <w:r w:rsidRPr="00605EB6">
        <w:t>était terminée</w:t>
      </w:r>
      <w:r w:rsidR="00C474C1">
        <w:t xml:space="preserve">. </w:t>
      </w:r>
      <w:r w:rsidRPr="00605EB6">
        <w:t>Il avait averti le parquet</w:t>
      </w:r>
      <w:r w:rsidR="00C474C1">
        <w:t xml:space="preserve">. </w:t>
      </w:r>
      <w:r w:rsidRPr="00605EB6">
        <w:t>Le procureur impérial ou un substitut et un juge d</w:t>
      </w:r>
      <w:r w:rsidR="00C474C1">
        <w:t>’</w:t>
      </w:r>
      <w:r w:rsidRPr="00605EB6">
        <w:t>instruction allaient arriver à Blaincourt dans la nuit ou au plus tard le lendemain matin</w:t>
      </w:r>
      <w:r w:rsidR="00C474C1">
        <w:t>.</w:t>
      </w:r>
    </w:p>
    <w:p w14:paraId="4564F453" w14:textId="77777777" w:rsidR="00C474C1" w:rsidRDefault="00C52F4A" w:rsidP="00C52F4A">
      <w:r w:rsidRPr="00605EB6">
        <w:t>En sortant de l</w:t>
      </w:r>
      <w:r w:rsidR="00C474C1">
        <w:t>’</w:t>
      </w:r>
      <w:r w:rsidRPr="00605EB6">
        <w:t>auberge</w:t>
      </w:r>
      <w:r w:rsidR="00C474C1">
        <w:t xml:space="preserve">, </w:t>
      </w:r>
      <w:r w:rsidRPr="00605EB6">
        <w:t>après avoir fermé les yeux de la morte</w:t>
      </w:r>
      <w:r w:rsidR="00C474C1">
        <w:t xml:space="preserve">, </w:t>
      </w:r>
      <w:r w:rsidRPr="00605EB6">
        <w:t>le docteur Cornevin était entré chez Angélique Rigaud</w:t>
      </w:r>
      <w:r w:rsidR="00C474C1">
        <w:t xml:space="preserve">, </w:t>
      </w:r>
      <w:r w:rsidRPr="00605EB6">
        <w:t>lui avait fait plusieurs recommandations au sujet de l</w:t>
      </w:r>
      <w:r w:rsidR="00C474C1">
        <w:t>’</w:t>
      </w:r>
      <w:r w:rsidRPr="00605EB6">
        <w:t>enfant dont elle voulait bien être la nourrice</w:t>
      </w:r>
      <w:r w:rsidR="00C474C1">
        <w:t xml:space="preserve">, </w:t>
      </w:r>
      <w:r w:rsidRPr="00605EB6">
        <w:t xml:space="preserve">puis il était venu </w:t>
      </w:r>
      <w:r w:rsidRPr="00605EB6">
        <w:lastRenderedPageBreak/>
        <w:t>retrouver le juge de paix à la mairie</w:t>
      </w:r>
      <w:r w:rsidR="00C474C1">
        <w:t xml:space="preserve">. </w:t>
      </w:r>
      <w:r w:rsidRPr="00605EB6">
        <w:t>Il était alors quatre heures et demie</w:t>
      </w:r>
      <w:r w:rsidR="00C474C1">
        <w:t>.</w:t>
      </w:r>
    </w:p>
    <w:p w14:paraId="42839342" w14:textId="77777777" w:rsidR="00C474C1" w:rsidRDefault="00C52F4A" w:rsidP="00C52F4A">
      <w:r w:rsidRPr="00605EB6">
        <w:t>Tous deux n</w:t>
      </w:r>
      <w:r w:rsidR="00C474C1">
        <w:t>’</w:t>
      </w:r>
      <w:r w:rsidRPr="00605EB6">
        <w:t>avaient plus rien à faire à Blaincourt</w:t>
      </w:r>
      <w:r w:rsidR="00C474C1">
        <w:t>.</w:t>
      </w:r>
    </w:p>
    <w:p w14:paraId="5D606B71" w14:textId="77777777" w:rsidR="00C474C1" w:rsidRDefault="00C52F4A" w:rsidP="00C52F4A">
      <w:r w:rsidRPr="00605EB6">
        <w:t>Le médecin avait donné des ordres pour que sa voiture fût amenée devant la mairie</w:t>
      </w:r>
      <w:r w:rsidR="00C474C1">
        <w:t xml:space="preserve">. </w:t>
      </w:r>
      <w:r w:rsidRPr="00605EB6">
        <w:t>Elle allait arriver</w:t>
      </w:r>
      <w:r w:rsidR="00C474C1">
        <w:t>.</w:t>
      </w:r>
    </w:p>
    <w:p w14:paraId="34C2AEBE" w14:textId="77777777" w:rsidR="00C474C1" w:rsidRDefault="00C52F4A" w:rsidP="00C52F4A">
      <w:r w:rsidRPr="00605EB6">
        <w:t>Ces messieurs s</w:t>
      </w:r>
      <w:r w:rsidR="00C474C1">
        <w:t>’</w:t>
      </w:r>
      <w:r w:rsidRPr="00605EB6">
        <w:t>étaient levés et se disposaient à prendre congé du maire</w:t>
      </w:r>
      <w:r w:rsidR="00C474C1">
        <w:t xml:space="preserve">, </w:t>
      </w:r>
      <w:r w:rsidRPr="00605EB6">
        <w:t>lorsque la haute stature de Jacques Vaillant parut dans l</w:t>
      </w:r>
      <w:r w:rsidR="00C474C1">
        <w:t>’</w:t>
      </w:r>
      <w:r w:rsidRPr="00605EB6">
        <w:t>encadrement de la porte de la salle</w:t>
      </w:r>
      <w:r w:rsidR="00C474C1">
        <w:t xml:space="preserve">, </w:t>
      </w:r>
      <w:r w:rsidRPr="00605EB6">
        <w:t>restée ouverte</w:t>
      </w:r>
      <w:r w:rsidR="00C474C1">
        <w:t>.</w:t>
      </w:r>
    </w:p>
    <w:p w14:paraId="14B317B4" w14:textId="77777777" w:rsidR="00C474C1" w:rsidRDefault="00C52F4A" w:rsidP="00C52F4A">
      <w:r w:rsidRPr="00605EB6">
        <w:t>Le maire s</w:t>
      </w:r>
      <w:r w:rsidR="00C474C1">
        <w:t>’</w:t>
      </w:r>
      <w:r w:rsidRPr="00605EB6">
        <w:t>avança vers lui et lui serra cordialement la main</w:t>
      </w:r>
      <w:r w:rsidR="00C474C1">
        <w:t xml:space="preserve">. </w:t>
      </w:r>
      <w:r w:rsidRPr="00605EB6">
        <w:t>Puis</w:t>
      </w:r>
      <w:r w:rsidR="00C474C1">
        <w:t xml:space="preserve">, </w:t>
      </w:r>
      <w:r w:rsidRPr="00605EB6">
        <w:t>le faisant entrer</w:t>
      </w:r>
      <w:r w:rsidR="00C474C1">
        <w:t> :</w:t>
      </w:r>
    </w:p>
    <w:p w14:paraId="7C6A3052" w14:textId="35F0C557" w:rsidR="00C474C1" w:rsidRDefault="0094609C" w:rsidP="00C52F4A">
      <w:r>
        <w:t>— </w:t>
      </w:r>
      <w:r w:rsidR="00C52F4A" w:rsidRPr="00605EB6">
        <w:t>Monsieur le juge de paix</w:t>
      </w:r>
      <w:r w:rsidR="00C474C1">
        <w:t xml:space="preserve">, </w:t>
      </w:r>
      <w:r w:rsidR="00C52F4A" w:rsidRPr="00605EB6">
        <w:t>monsieur Cornevin</w:t>
      </w:r>
      <w:r w:rsidR="00C474C1">
        <w:t xml:space="preserve">, </w:t>
      </w:r>
      <w:r w:rsidR="00C52F4A" w:rsidRPr="00605EB6">
        <w:t>dit-il</w:t>
      </w:r>
      <w:r w:rsidR="00C474C1">
        <w:t xml:space="preserve">, </w:t>
      </w:r>
      <w:r w:rsidR="00C52F4A" w:rsidRPr="00605EB6">
        <w:t xml:space="preserve">je vous présente </w:t>
      </w:r>
      <w:r w:rsidR="00C474C1">
        <w:t>M. </w:t>
      </w:r>
      <w:r w:rsidR="00C52F4A" w:rsidRPr="00605EB6">
        <w:t>Jacques Vaillant de Mareille</w:t>
      </w:r>
      <w:r w:rsidR="00C474C1">
        <w:t xml:space="preserve">, </w:t>
      </w:r>
      <w:r w:rsidR="00C52F4A" w:rsidRPr="00605EB6">
        <w:t>ancien capitaine de dragons</w:t>
      </w:r>
      <w:r w:rsidR="00C474C1">
        <w:t>.</w:t>
      </w:r>
    </w:p>
    <w:p w14:paraId="15DD7B7E" w14:textId="77777777" w:rsidR="00C474C1" w:rsidRDefault="00C52F4A" w:rsidP="00C52F4A">
      <w:r w:rsidRPr="00605EB6">
        <w:t>On se salua</w:t>
      </w:r>
      <w:r w:rsidR="00C474C1">
        <w:t>.</w:t>
      </w:r>
    </w:p>
    <w:p w14:paraId="1C0B5E46" w14:textId="5FB641FA" w:rsidR="00C474C1" w:rsidRDefault="0094609C" w:rsidP="00C52F4A">
      <w:r>
        <w:t>— </w:t>
      </w:r>
      <w:r w:rsidR="00C52F4A" w:rsidRPr="00605EB6">
        <w:t>Messieurs</w:t>
      </w:r>
      <w:r w:rsidR="00C474C1">
        <w:t xml:space="preserve">, </w:t>
      </w:r>
      <w:r w:rsidR="00C52F4A" w:rsidRPr="00605EB6">
        <w:t>dit l</w:t>
      </w:r>
      <w:r w:rsidR="00C474C1">
        <w:t>’</w:t>
      </w:r>
      <w:r w:rsidR="00C52F4A" w:rsidRPr="00605EB6">
        <w:t>ancien militaire</w:t>
      </w:r>
      <w:r w:rsidR="00C474C1">
        <w:t xml:space="preserve">, </w:t>
      </w:r>
      <w:r w:rsidR="00C52F4A" w:rsidRPr="00605EB6">
        <w:t>je vois que vous êtes prêts à partir</w:t>
      </w:r>
      <w:r w:rsidR="00C474C1">
        <w:t xml:space="preserve"> ; </w:t>
      </w:r>
      <w:r w:rsidR="00C52F4A" w:rsidRPr="00605EB6">
        <w:t>j</w:t>
      </w:r>
      <w:r w:rsidR="00C474C1">
        <w:t>’</w:t>
      </w:r>
      <w:r w:rsidR="00C52F4A" w:rsidRPr="00605EB6">
        <w:t>arrive un peu tard</w:t>
      </w:r>
      <w:r w:rsidR="00C474C1">
        <w:t xml:space="preserve"> ; </w:t>
      </w:r>
      <w:r w:rsidR="00C52F4A" w:rsidRPr="00605EB6">
        <w:t>mais vous m</w:t>
      </w:r>
      <w:r w:rsidR="00C474C1">
        <w:t>’</w:t>
      </w:r>
      <w:r w:rsidR="00C52F4A" w:rsidRPr="00605EB6">
        <w:t>excuserez et me pardonnerez</w:t>
      </w:r>
      <w:r w:rsidR="00C474C1">
        <w:t xml:space="preserve">, </w:t>
      </w:r>
      <w:r w:rsidR="00C52F4A" w:rsidRPr="00605EB6">
        <w:t>j</w:t>
      </w:r>
      <w:r w:rsidR="00C474C1">
        <w:t>’</w:t>
      </w:r>
      <w:r w:rsidR="00C52F4A" w:rsidRPr="00605EB6">
        <w:t>espère</w:t>
      </w:r>
      <w:r w:rsidR="00C474C1">
        <w:t xml:space="preserve">, </w:t>
      </w:r>
      <w:r w:rsidR="00C52F4A" w:rsidRPr="00605EB6">
        <w:t>de vous retenir un moment</w:t>
      </w:r>
      <w:r w:rsidR="00C474C1">
        <w:t>.</w:t>
      </w:r>
    </w:p>
    <w:p w14:paraId="721CB0C6" w14:textId="2768FDCF" w:rsidR="00C474C1" w:rsidRDefault="0094609C" w:rsidP="00C52F4A">
      <w:r>
        <w:t>— </w:t>
      </w:r>
      <w:r w:rsidR="00C52F4A" w:rsidRPr="00605EB6">
        <w:t>Nous ne sommes pas absolument pressés</w:t>
      </w:r>
      <w:r w:rsidR="00C474C1">
        <w:t xml:space="preserve">, </w:t>
      </w:r>
      <w:r w:rsidR="00C52F4A" w:rsidRPr="00605EB6">
        <w:t>le docteur et moi</w:t>
      </w:r>
      <w:r w:rsidR="00C474C1">
        <w:t xml:space="preserve">, </w:t>
      </w:r>
      <w:r w:rsidR="00C52F4A" w:rsidRPr="00605EB6">
        <w:t>de quitter Blaincourt</w:t>
      </w:r>
      <w:r w:rsidR="00C474C1">
        <w:t xml:space="preserve">, </w:t>
      </w:r>
      <w:r w:rsidR="00C52F4A" w:rsidRPr="00605EB6">
        <w:t>répondit le juge de paix</w:t>
      </w:r>
      <w:r w:rsidR="00C474C1">
        <w:t xml:space="preserve"> ; </w:t>
      </w:r>
      <w:r w:rsidR="00C52F4A" w:rsidRPr="00605EB6">
        <w:t>veuillez vous asseoir</w:t>
      </w:r>
      <w:r w:rsidR="00C474C1">
        <w:t xml:space="preserve">, </w:t>
      </w:r>
      <w:r w:rsidR="00C52F4A" w:rsidRPr="00605EB6">
        <w:t>monsieur</w:t>
      </w:r>
      <w:r w:rsidR="00C474C1">
        <w:t xml:space="preserve">. </w:t>
      </w:r>
      <w:r w:rsidR="00C52F4A" w:rsidRPr="00605EB6">
        <w:t>Auriez-vous à faire quelque révélation</w:t>
      </w:r>
      <w:r w:rsidR="00C474C1">
        <w:t> ?</w:t>
      </w:r>
    </w:p>
    <w:p w14:paraId="64432519" w14:textId="3302884F" w:rsidR="00C474C1" w:rsidRDefault="0094609C" w:rsidP="00C52F4A">
      <w:r>
        <w:t>— </w:t>
      </w:r>
      <w:r w:rsidR="00C52F4A" w:rsidRPr="00605EB6">
        <w:t>Non</w:t>
      </w:r>
      <w:r w:rsidR="00C474C1">
        <w:t xml:space="preserve">, </w:t>
      </w:r>
      <w:r w:rsidR="00C52F4A" w:rsidRPr="00605EB6">
        <w:t>malheureusement</w:t>
      </w:r>
      <w:r w:rsidR="00C474C1">
        <w:t xml:space="preserve">, </w:t>
      </w:r>
      <w:r w:rsidR="00C52F4A" w:rsidRPr="00605EB6">
        <w:t>monsieur le juge de paix</w:t>
      </w:r>
      <w:r w:rsidR="00C474C1">
        <w:t xml:space="preserve">, </w:t>
      </w:r>
      <w:r w:rsidR="00C52F4A" w:rsidRPr="00605EB6">
        <w:t>car</w:t>
      </w:r>
      <w:r w:rsidR="00C474C1">
        <w:t xml:space="preserve">, </w:t>
      </w:r>
      <w:r w:rsidR="00C52F4A" w:rsidRPr="00605EB6">
        <w:t>comme vous</w:t>
      </w:r>
      <w:r w:rsidR="00C474C1">
        <w:t xml:space="preserve">, </w:t>
      </w:r>
      <w:r w:rsidR="00C52F4A" w:rsidRPr="00605EB6">
        <w:t>je voudrais que la lumière se fît sur cette mystérieuse affaire</w:t>
      </w:r>
      <w:r w:rsidR="00C474C1">
        <w:t xml:space="preserve">. </w:t>
      </w:r>
      <w:r w:rsidR="00C52F4A" w:rsidRPr="00605EB6">
        <w:t>Je me suis permis de venir vous trouver</w:t>
      </w:r>
      <w:r w:rsidR="00C474C1">
        <w:t xml:space="preserve">, </w:t>
      </w:r>
      <w:r w:rsidR="00C52F4A" w:rsidRPr="00605EB6">
        <w:t>messieurs</w:t>
      </w:r>
      <w:r w:rsidR="00C474C1">
        <w:t xml:space="preserve">, </w:t>
      </w:r>
      <w:r w:rsidR="00C52F4A" w:rsidRPr="00605EB6">
        <w:t>pour vous adresser une demande</w:t>
      </w:r>
      <w:r w:rsidR="00C474C1">
        <w:t>.</w:t>
      </w:r>
    </w:p>
    <w:p w14:paraId="5070EAA2" w14:textId="7D73B346" w:rsidR="00C474C1" w:rsidRDefault="0094609C" w:rsidP="00C52F4A">
      <w:r>
        <w:lastRenderedPageBreak/>
        <w:t>— </w:t>
      </w:r>
      <w:r w:rsidR="00C52F4A" w:rsidRPr="00605EB6">
        <w:t>Parlez</w:t>
      </w:r>
      <w:r w:rsidR="00C474C1">
        <w:t xml:space="preserve">, </w:t>
      </w:r>
      <w:r w:rsidR="00C52F4A" w:rsidRPr="00605EB6">
        <w:t>monsieur</w:t>
      </w:r>
      <w:r w:rsidR="00C474C1">
        <w:t xml:space="preserve">, </w:t>
      </w:r>
      <w:r w:rsidR="00C52F4A" w:rsidRPr="00605EB6">
        <w:t>répliqua le juge de paix</w:t>
      </w:r>
      <w:r w:rsidR="00C474C1">
        <w:t xml:space="preserve">, </w:t>
      </w:r>
      <w:r w:rsidR="00C52F4A" w:rsidRPr="00605EB6">
        <w:t>de quoi s</w:t>
      </w:r>
      <w:r w:rsidR="00C474C1">
        <w:t>’</w:t>
      </w:r>
      <w:r w:rsidR="00C52F4A" w:rsidRPr="00605EB6">
        <w:t>agit-il</w:t>
      </w:r>
      <w:r w:rsidR="00C474C1">
        <w:t> ?</w:t>
      </w:r>
    </w:p>
    <w:p w14:paraId="177CDE94" w14:textId="677C40A0" w:rsidR="00C474C1" w:rsidRDefault="0094609C" w:rsidP="00C52F4A">
      <w:r>
        <w:t>— </w:t>
      </w:r>
      <w:r w:rsidR="00C474C1">
        <w:t>M</w:t>
      </w:r>
      <w:r w:rsidR="006644C6">
        <w:t xml:space="preserve">onsieur </w:t>
      </w:r>
      <w:r w:rsidR="00C52F4A" w:rsidRPr="00605EB6">
        <w:t>le maire de Blaincourt vient de vous dire qui je suis</w:t>
      </w:r>
      <w:r w:rsidR="00C474C1">
        <w:t xml:space="preserve">. </w:t>
      </w:r>
      <w:r w:rsidR="00C52F4A" w:rsidRPr="00605EB6">
        <w:t>J</w:t>
      </w:r>
      <w:r w:rsidR="00C474C1">
        <w:t>’</w:t>
      </w:r>
      <w:r w:rsidR="00C52F4A" w:rsidRPr="00605EB6">
        <w:t>aurai bientôt cinquante-cinq ans et je suis né à Mareille où je demeure depuis que j</w:t>
      </w:r>
      <w:r w:rsidR="00C474C1">
        <w:t>’</w:t>
      </w:r>
      <w:r w:rsidR="00C52F4A" w:rsidRPr="00605EB6">
        <w:t>ai pris ma retraite</w:t>
      </w:r>
      <w:r w:rsidR="00C474C1">
        <w:t xml:space="preserve">. </w:t>
      </w:r>
      <w:r w:rsidR="00C52F4A" w:rsidRPr="00605EB6">
        <w:t>Je n</w:t>
      </w:r>
      <w:r w:rsidR="00C474C1">
        <w:t>’</w:t>
      </w:r>
      <w:r w:rsidR="00C52F4A" w:rsidRPr="00605EB6">
        <w:t>ai pas de fortune</w:t>
      </w:r>
      <w:r w:rsidR="00C474C1">
        <w:t xml:space="preserve"> : </w:t>
      </w:r>
      <w:r w:rsidR="00C52F4A" w:rsidRPr="00605EB6">
        <w:t>une maison</w:t>
      </w:r>
      <w:r w:rsidR="00C474C1">
        <w:t xml:space="preserve">, </w:t>
      </w:r>
      <w:r w:rsidR="00C52F4A" w:rsidRPr="00605EB6">
        <w:t>un jardin et un champ que je cultive moi-même</w:t>
      </w:r>
      <w:r w:rsidR="00C474C1">
        <w:t xml:space="preserve">, </w:t>
      </w:r>
      <w:r w:rsidR="00C52F4A" w:rsidRPr="00605EB6">
        <w:t>voilà tout ce que je possède</w:t>
      </w:r>
      <w:r w:rsidR="00C474C1">
        <w:t xml:space="preserve"> : </w:t>
      </w:r>
      <w:r w:rsidR="00C52F4A" w:rsidRPr="00605EB6">
        <w:t>mais</w:t>
      </w:r>
      <w:r w:rsidR="00C474C1">
        <w:t xml:space="preserve">, </w:t>
      </w:r>
      <w:r w:rsidR="00C52F4A" w:rsidRPr="00605EB6">
        <w:t>ma femme et moi</w:t>
      </w:r>
      <w:r w:rsidR="00C474C1">
        <w:t xml:space="preserve">, </w:t>
      </w:r>
      <w:r w:rsidR="00C52F4A" w:rsidRPr="00605EB6">
        <w:t>nous avons des goûts simples</w:t>
      </w:r>
      <w:r w:rsidR="00C474C1">
        <w:t xml:space="preserve"> ; </w:t>
      </w:r>
      <w:r w:rsidR="00C52F4A" w:rsidRPr="00605EB6">
        <w:t>nous ne sommes pas exigeants</w:t>
      </w:r>
      <w:r w:rsidR="00C474C1">
        <w:t xml:space="preserve">, </w:t>
      </w:r>
      <w:r w:rsidR="00C52F4A" w:rsidRPr="00605EB6">
        <w:t>nous savons nous contenter de peu</w:t>
      </w:r>
      <w:r w:rsidR="00C474C1">
        <w:t xml:space="preserve">. </w:t>
      </w:r>
      <w:r w:rsidR="00C52F4A" w:rsidRPr="00605EB6">
        <w:t>Ma pension nous suffit largement</w:t>
      </w:r>
      <w:r w:rsidR="00C474C1">
        <w:t xml:space="preserve">, </w:t>
      </w:r>
      <w:r w:rsidR="00C52F4A" w:rsidRPr="00605EB6">
        <w:t>nous pouvons même faire de petites économies</w:t>
      </w:r>
      <w:r w:rsidR="00C474C1">
        <w:t>.</w:t>
      </w:r>
    </w:p>
    <w:p w14:paraId="66602F78" w14:textId="77777777" w:rsidR="00C474C1" w:rsidRDefault="00C474C1" w:rsidP="00C52F4A">
      <w:r>
        <w:t>» </w:t>
      </w:r>
      <w:r w:rsidR="00C52F4A" w:rsidRPr="00605EB6">
        <w:t>Fils d</w:t>
      </w:r>
      <w:r>
        <w:t>’</w:t>
      </w:r>
      <w:r w:rsidR="00C52F4A" w:rsidRPr="00605EB6">
        <w:t>un pauvre manœuvre de Mareille</w:t>
      </w:r>
      <w:r>
        <w:t xml:space="preserve">, </w:t>
      </w:r>
      <w:r w:rsidR="00C52F4A" w:rsidRPr="00605EB6">
        <w:t>le tirage au sort me fit soldat</w:t>
      </w:r>
      <w:r>
        <w:t xml:space="preserve"> ; </w:t>
      </w:r>
      <w:r w:rsidR="00C52F4A" w:rsidRPr="00605EB6">
        <w:t>je partis conscrit</w:t>
      </w:r>
      <w:r>
        <w:t xml:space="preserve">. </w:t>
      </w:r>
      <w:r w:rsidR="00C52F4A" w:rsidRPr="00605EB6">
        <w:t>Mon temps fait</w:t>
      </w:r>
      <w:r>
        <w:t xml:space="preserve">, </w:t>
      </w:r>
      <w:r w:rsidR="00C52F4A" w:rsidRPr="00605EB6">
        <w:t>je restai au régiment</w:t>
      </w:r>
      <w:r>
        <w:t xml:space="preserve"> ; </w:t>
      </w:r>
      <w:r w:rsidR="00C52F4A" w:rsidRPr="00605EB6">
        <w:t>j</w:t>
      </w:r>
      <w:r>
        <w:t>’</w:t>
      </w:r>
      <w:r w:rsidR="00C52F4A" w:rsidRPr="00605EB6">
        <w:t>avais pris goût à l</w:t>
      </w:r>
      <w:r>
        <w:t>’</w:t>
      </w:r>
      <w:r w:rsidR="00C52F4A" w:rsidRPr="00605EB6">
        <w:t>état militaire</w:t>
      </w:r>
      <w:r>
        <w:t xml:space="preserve"> ; : </w:t>
      </w:r>
      <w:r w:rsidR="00C52F4A" w:rsidRPr="00605EB6">
        <w:t>d</w:t>
      </w:r>
      <w:r>
        <w:t>’</w:t>
      </w:r>
      <w:r w:rsidR="00C52F4A" w:rsidRPr="00605EB6">
        <w:t>ailleurs j</w:t>
      </w:r>
      <w:r>
        <w:t>’</w:t>
      </w:r>
      <w:r w:rsidR="00C52F4A" w:rsidRPr="00605EB6">
        <w:t>avais de nombreux amis au régiment</w:t>
      </w:r>
      <w:r>
        <w:t xml:space="preserve">, </w:t>
      </w:r>
      <w:r w:rsidR="00C52F4A" w:rsidRPr="00605EB6">
        <w:t>même parmi les officiers</w:t>
      </w:r>
      <w:r>
        <w:t xml:space="preserve">, </w:t>
      </w:r>
      <w:r w:rsidR="00C52F4A" w:rsidRPr="00605EB6">
        <w:t>et plus tard</w:t>
      </w:r>
      <w:r>
        <w:t xml:space="preserve">, </w:t>
      </w:r>
      <w:r w:rsidR="00C52F4A" w:rsidRPr="00605EB6">
        <w:t>quand le drapeau blanc disparut</w:t>
      </w:r>
      <w:r>
        <w:t xml:space="preserve">, </w:t>
      </w:r>
      <w:r w:rsidR="00C52F4A" w:rsidRPr="00605EB6">
        <w:t>j</w:t>
      </w:r>
      <w:r>
        <w:t>’</w:t>
      </w:r>
      <w:r w:rsidR="00C52F4A" w:rsidRPr="00605EB6">
        <w:t>aimai les belles couleurs de notre drapeau national</w:t>
      </w:r>
      <w:r>
        <w:t xml:space="preserve">. </w:t>
      </w:r>
      <w:r w:rsidR="00C52F4A" w:rsidRPr="00605EB6">
        <w:t>Quand je me suis marié</w:t>
      </w:r>
      <w:r>
        <w:t xml:space="preserve">, </w:t>
      </w:r>
      <w:r w:rsidR="00C52F4A" w:rsidRPr="00605EB6">
        <w:t>il y a dix-huit ans</w:t>
      </w:r>
      <w:r>
        <w:t xml:space="preserve">, </w:t>
      </w:r>
      <w:r w:rsidR="00C52F4A" w:rsidRPr="00605EB6">
        <w:t>j</w:t>
      </w:r>
      <w:r>
        <w:t>’</w:t>
      </w:r>
      <w:r w:rsidR="00C52F4A" w:rsidRPr="00605EB6">
        <w:t>étais sous-lieutenant</w:t>
      </w:r>
      <w:r>
        <w:t>.</w:t>
      </w:r>
    </w:p>
    <w:p w14:paraId="031D42D7" w14:textId="77777777" w:rsidR="00C474C1" w:rsidRDefault="00C474C1" w:rsidP="00C52F4A">
      <w:r>
        <w:t>» </w:t>
      </w:r>
      <w:r w:rsidR="00C52F4A" w:rsidRPr="00605EB6">
        <w:t>Que vous dirai-je encore</w:t>
      </w:r>
      <w:r>
        <w:t xml:space="preserve">, </w:t>
      </w:r>
      <w:r w:rsidR="00C52F4A" w:rsidRPr="00605EB6">
        <w:t>messieurs</w:t>
      </w:r>
      <w:r>
        <w:t xml:space="preserve"> ? </w:t>
      </w:r>
      <w:r w:rsidR="00C52F4A" w:rsidRPr="00605EB6">
        <w:t>Ma femme et moi nous aurions voulu avoir un enfant</w:t>
      </w:r>
      <w:r>
        <w:t xml:space="preserve">, </w:t>
      </w:r>
      <w:r w:rsidR="00C52F4A" w:rsidRPr="00605EB6">
        <w:t>fille ou garçon</w:t>
      </w:r>
      <w:r>
        <w:t xml:space="preserve">, </w:t>
      </w:r>
      <w:r w:rsidR="00C52F4A" w:rsidRPr="00605EB6">
        <w:t>un petit être à aimer</w:t>
      </w:r>
      <w:r>
        <w:t xml:space="preserve">, </w:t>
      </w:r>
      <w:r w:rsidR="00C52F4A" w:rsidRPr="00605EB6">
        <w:t>à adorer</w:t>
      </w:r>
      <w:r>
        <w:t xml:space="preserve">. </w:t>
      </w:r>
      <w:r w:rsidR="00C52F4A" w:rsidRPr="00605EB6">
        <w:t>Il n</w:t>
      </w:r>
      <w:r>
        <w:t>’</w:t>
      </w:r>
      <w:r w:rsidR="00C52F4A" w:rsidRPr="00605EB6">
        <w:t>est pas venu</w:t>
      </w:r>
      <w:r>
        <w:t xml:space="preserve">, </w:t>
      </w:r>
      <w:r w:rsidR="00C52F4A" w:rsidRPr="00605EB6">
        <w:t>et nous devons renoncer à cette joie qui nous a été refusée</w:t>
      </w:r>
      <w:r>
        <w:t xml:space="preserve">. </w:t>
      </w:r>
      <w:r w:rsidR="00C52F4A" w:rsidRPr="00605EB6">
        <w:t>De là des regrets</w:t>
      </w:r>
      <w:r>
        <w:t xml:space="preserve">, </w:t>
      </w:r>
      <w:r w:rsidR="00C52F4A" w:rsidRPr="00605EB6">
        <w:t>des tristesses</w:t>
      </w:r>
      <w:r>
        <w:t xml:space="preserve">… </w:t>
      </w:r>
      <w:r w:rsidR="00C52F4A" w:rsidRPr="00605EB6">
        <w:t>À mesure qu</w:t>
      </w:r>
      <w:r>
        <w:t>’</w:t>
      </w:r>
      <w:r w:rsidR="00C52F4A" w:rsidRPr="00605EB6">
        <w:t>on vieillit</w:t>
      </w:r>
      <w:r>
        <w:t xml:space="preserve">, </w:t>
      </w:r>
      <w:r w:rsidR="00C52F4A" w:rsidRPr="00605EB6">
        <w:t>on voit mieux son isolement</w:t>
      </w:r>
      <w:r>
        <w:t>.</w:t>
      </w:r>
    </w:p>
    <w:p w14:paraId="6C34F764" w14:textId="77777777" w:rsidR="00C474C1" w:rsidRDefault="00C474C1" w:rsidP="00C52F4A">
      <w:r>
        <w:t>» </w:t>
      </w:r>
      <w:r w:rsidR="00C52F4A" w:rsidRPr="00605EB6">
        <w:t>Une pauvre petite créature vient de naître de parents inconnus</w:t>
      </w:r>
      <w:r>
        <w:t xml:space="preserve"> ; </w:t>
      </w:r>
      <w:r w:rsidR="00C52F4A" w:rsidRPr="00605EB6">
        <w:t>à côté de son berceau</w:t>
      </w:r>
      <w:r>
        <w:t xml:space="preserve">, </w:t>
      </w:r>
      <w:r w:rsidR="00C52F4A" w:rsidRPr="00605EB6">
        <w:t>il y a deux tombes ouvertes</w:t>
      </w:r>
      <w:r>
        <w:t xml:space="preserve"> ! </w:t>
      </w:r>
      <w:r w:rsidR="00C52F4A" w:rsidRPr="00605EB6">
        <w:t>Pauvre petite</w:t>
      </w:r>
      <w:r>
        <w:t> !</w:t>
      </w:r>
    </w:p>
    <w:p w14:paraId="72ADA4B5" w14:textId="2D5BFDC1" w:rsidR="00C474C1" w:rsidRDefault="0094609C" w:rsidP="00C52F4A">
      <w:r>
        <w:t>— </w:t>
      </w:r>
      <w:r w:rsidR="00C52F4A" w:rsidRPr="00605EB6">
        <w:t>Oui</w:t>
      </w:r>
      <w:r w:rsidR="00C474C1">
        <w:t xml:space="preserve">, </w:t>
      </w:r>
      <w:r w:rsidR="00C52F4A" w:rsidRPr="00605EB6">
        <w:t>pauvre petite</w:t>
      </w:r>
      <w:r w:rsidR="00C474C1">
        <w:t xml:space="preserve"> !… </w:t>
      </w:r>
      <w:r w:rsidR="00C52F4A" w:rsidRPr="00605EB6">
        <w:t>répétèrent les autres</w:t>
      </w:r>
      <w:r w:rsidR="00C474C1">
        <w:t>.</w:t>
      </w:r>
    </w:p>
    <w:p w14:paraId="048F3DED" w14:textId="73E9D77A" w:rsidR="00C474C1" w:rsidRDefault="0094609C" w:rsidP="00C52F4A">
      <w:r>
        <w:t>— </w:t>
      </w:r>
      <w:r w:rsidR="00C52F4A" w:rsidRPr="00605EB6">
        <w:t>Eh bien</w:t>
      </w:r>
      <w:r w:rsidR="00C474C1">
        <w:t xml:space="preserve">, </w:t>
      </w:r>
      <w:r w:rsidR="00C52F4A" w:rsidRPr="00605EB6">
        <w:t>messieurs</w:t>
      </w:r>
      <w:r w:rsidR="00C474C1">
        <w:t xml:space="preserve">, </w:t>
      </w:r>
      <w:r w:rsidR="00C52F4A" w:rsidRPr="00605EB6">
        <w:t>voici ce que je viens vous demander</w:t>
      </w:r>
      <w:r w:rsidR="00C474C1">
        <w:t xml:space="preserve"> : </w:t>
      </w:r>
      <w:r w:rsidR="00C52F4A" w:rsidRPr="00605EB6">
        <w:t>Donnez-la moi</w:t>
      </w:r>
      <w:r w:rsidR="00C474C1">
        <w:t>.</w:t>
      </w:r>
    </w:p>
    <w:p w14:paraId="7BA9D510" w14:textId="77777777" w:rsidR="00C474C1" w:rsidRDefault="00C52F4A" w:rsidP="00C52F4A">
      <w:r w:rsidRPr="00605EB6">
        <w:lastRenderedPageBreak/>
        <w:t>Le maire et le juge de paix se regardèrent</w:t>
      </w:r>
      <w:r w:rsidR="00C474C1">
        <w:t>.</w:t>
      </w:r>
    </w:p>
    <w:p w14:paraId="1C6BACC2" w14:textId="28CDC580" w:rsidR="00C474C1" w:rsidRDefault="0094609C" w:rsidP="00C52F4A">
      <w:r>
        <w:t>— </w:t>
      </w:r>
      <w:r w:rsidR="00C52F4A" w:rsidRPr="00605EB6">
        <w:t>Oui</w:t>
      </w:r>
      <w:r w:rsidR="00C474C1">
        <w:t xml:space="preserve">, </w:t>
      </w:r>
      <w:r w:rsidR="00C52F4A" w:rsidRPr="00605EB6">
        <w:t>continua Jacques Vaillant d</w:t>
      </w:r>
      <w:r w:rsidR="00C474C1">
        <w:t>’</w:t>
      </w:r>
      <w:r w:rsidR="00C52F4A" w:rsidRPr="00605EB6">
        <w:t>une voix vibrante d</w:t>
      </w:r>
      <w:r w:rsidR="00C474C1">
        <w:t>’</w:t>
      </w:r>
      <w:r w:rsidR="00C52F4A" w:rsidRPr="00605EB6">
        <w:t>émotion</w:t>
      </w:r>
      <w:r w:rsidR="00C474C1">
        <w:t xml:space="preserve">, </w:t>
      </w:r>
      <w:r w:rsidR="00C52F4A" w:rsidRPr="00605EB6">
        <w:t>je vous demande de me confier la pauvre petite orpheline</w:t>
      </w:r>
      <w:r w:rsidR="00C474C1">
        <w:t xml:space="preserve"> ; : </w:t>
      </w:r>
      <w:r w:rsidR="00C52F4A" w:rsidRPr="00605EB6">
        <w:t>je l</w:t>
      </w:r>
      <w:r w:rsidR="00C474C1">
        <w:t>’</w:t>
      </w:r>
      <w:r w:rsidR="00C52F4A" w:rsidRPr="00605EB6">
        <w:t>élèverai</w:t>
      </w:r>
      <w:r w:rsidR="00C474C1">
        <w:t xml:space="preserve">, </w:t>
      </w:r>
      <w:r w:rsidR="00C52F4A" w:rsidRPr="00605EB6">
        <w:t>je veillerai sur elle et je vous promets qu</w:t>
      </w:r>
      <w:r w:rsidR="00C474C1">
        <w:t>’</w:t>
      </w:r>
      <w:r w:rsidR="00C52F4A" w:rsidRPr="00605EB6">
        <w:t>elle ne manquera jamais de rien</w:t>
      </w:r>
      <w:r w:rsidR="00C474C1">
        <w:t>.</w:t>
      </w:r>
    </w:p>
    <w:p w14:paraId="53A86B31" w14:textId="08A2868F" w:rsidR="00C474C1" w:rsidRDefault="00C474C1" w:rsidP="00C52F4A">
      <w:r>
        <w:t>» </w:t>
      </w:r>
      <w:r w:rsidR="00C52F4A" w:rsidRPr="00605EB6">
        <w:t>Elle grandira entre ma femme et moi</w:t>
      </w:r>
      <w:r>
        <w:t xml:space="preserve">, </w:t>
      </w:r>
      <w:r w:rsidR="00C52F4A" w:rsidRPr="00605EB6">
        <w:t>je serai son père</w:t>
      </w:r>
      <w:r>
        <w:t xml:space="preserve">, </w:t>
      </w:r>
      <w:r w:rsidR="00C52F4A" w:rsidRPr="00605EB6">
        <w:t>ma femme sera sa mère</w:t>
      </w:r>
      <w:r>
        <w:t xml:space="preserve"> ; </w:t>
      </w:r>
      <w:r w:rsidR="00C52F4A" w:rsidRPr="00605EB6">
        <w:t>nous l</w:t>
      </w:r>
      <w:r>
        <w:t>’</w:t>
      </w:r>
      <w:r w:rsidR="00C52F4A" w:rsidRPr="00605EB6">
        <w:t xml:space="preserve">aimerons comme si </w:t>
      </w:r>
      <w:r w:rsidR="007A4469">
        <w:t>c</w:t>
      </w:r>
      <w:r>
        <w:t>’</w:t>
      </w:r>
      <w:r w:rsidR="00C52F4A" w:rsidRPr="00605EB6">
        <w:t>était notre fille</w:t>
      </w:r>
      <w:r>
        <w:t xml:space="preserve">. </w:t>
      </w:r>
      <w:r w:rsidR="00C52F4A" w:rsidRPr="00605EB6">
        <w:t>Elle n</w:t>
      </w:r>
      <w:r>
        <w:t>’</w:t>
      </w:r>
      <w:r w:rsidR="00C52F4A" w:rsidRPr="00605EB6">
        <w:t>a pas de nom</w:t>
      </w:r>
      <w:r>
        <w:t xml:space="preserve">, </w:t>
      </w:r>
      <w:r w:rsidR="00C52F4A" w:rsidRPr="00605EB6">
        <w:t>je lui donnerai le mien aussitôt que la loi me permettra de l</w:t>
      </w:r>
      <w:r>
        <w:t>’</w:t>
      </w:r>
      <w:r w:rsidR="00C52F4A" w:rsidRPr="00605EB6">
        <w:t>adopter</w:t>
      </w:r>
      <w:r>
        <w:t>.</w:t>
      </w:r>
    </w:p>
    <w:p w14:paraId="4FFE6714" w14:textId="24890051" w:rsidR="00C474C1" w:rsidRDefault="0094609C" w:rsidP="00C52F4A">
      <w:r>
        <w:t>— </w:t>
      </w:r>
      <w:r w:rsidR="00C52F4A" w:rsidRPr="00605EB6">
        <w:t>Cher monsieur</w:t>
      </w:r>
      <w:r w:rsidR="00C474C1">
        <w:t xml:space="preserve">, </w:t>
      </w:r>
      <w:r w:rsidR="00C52F4A" w:rsidRPr="00605EB6">
        <w:t>répondit le juge de paix</w:t>
      </w:r>
      <w:r w:rsidR="00C474C1">
        <w:t xml:space="preserve">, </w:t>
      </w:r>
      <w:r w:rsidR="00C52F4A" w:rsidRPr="00605EB6">
        <w:t>vos nobles sentiments méritent d</w:t>
      </w:r>
      <w:r w:rsidR="00C474C1">
        <w:t>’</w:t>
      </w:r>
      <w:r w:rsidR="00C52F4A" w:rsidRPr="00605EB6">
        <w:t>abord nos félicitations</w:t>
      </w:r>
      <w:r w:rsidR="00C474C1">
        <w:t xml:space="preserve"> ; </w:t>
      </w:r>
      <w:r w:rsidR="00C52F4A" w:rsidRPr="00605EB6">
        <w:t>la demande que vous faites vous honore et nous montre les belles qualités de votre cœur</w:t>
      </w:r>
      <w:r w:rsidR="00C474C1">
        <w:t xml:space="preserve">. </w:t>
      </w:r>
      <w:r w:rsidR="00C52F4A" w:rsidRPr="00605EB6">
        <w:t xml:space="preserve">Mais ni </w:t>
      </w:r>
      <w:r w:rsidR="00C474C1">
        <w:t>M. </w:t>
      </w:r>
      <w:r w:rsidR="00C52F4A" w:rsidRPr="00605EB6">
        <w:t>le maire</w:t>
      </w:r>
      <w:r w:rsidR="00C474C1">
        <w:t xml:space="preserve">, </w:t>
      </w:r>
      <w:r w:rsidR="00C52F4A" w:rsidRPr="00605EB6">
        <w:t>ni moi n</w:t>
      </w:r>
      <w:r w:rsidR="00C474C1">
        <w:t>’</w:t>
      </w:r>
      <w:r w:rsidR="00C52F4A" w:rsidRPr="00605EB6">
        <w:t>avons encore le droit de disposer de l</w:t>
      </w:r>
      <w:r w:rsidR="00C474C1">
        <w:t>’</w:t>
      </w:r>
      <w:r w:rsidR="00C52F4A" w:rsidRPr="00605EB6">
        <w:t>orpheline</w:t>
      </w:r>
      <w:r w:rsidR="00C474C1">
        <w:t xml:space="preserve">. </w:t>
      </w:r>
      <w:r w:rsidR="00C52F4A" w:rsidRPr="00605EB6">
        <w:t>Demain</w:t>
      </w:r>
      <w:r w:rsidR="00C474C1">
        <w:t xml:space="preserve">, </w:t>
      </w:r>
      <w:r w:rsidR="00C52F4A" w:rsidRPr="00605EB6">
        <w:t>dans quelques jours ses parents peuvent ne plus être des inconnus</w:t>
      </w:r>
      <w:r w:rsidR="00C474C1">
        <w:t xml:space="preserve"> ; </w:t>
      </w:r>
      <w:r w:rsidR="00C52F4A" w:rsidRPr="00605EB6">
        <w:t>sa famille retrouvée peut la réclamer</w:t>
      </w:r>
      <w:r w:rsidR="00C474C1">
        <w:t>.</w:t>
      </w:r>
    </w:p>
    <w:p w14:paraId="47816710" w14:textId="795618E5" w:rsidR="00C474C1" w:rsidRDefault="0094609C" w:rsidP="00C52F4A">
      <w:r>
        <w:t>— </w:t>
      </w:r>
      <w:r w:rsidR="00C52F4A" w:rsidRPr="00605EB6">
        <w:t>J</w:t>
      </w:r>
      <w:r w:rsidR="00C474C1">
        <w:t>’</w:t>
      </w:r>
      <w:r w:rsidR="00C52F4A" w:rsidRPr="00605EB6">
        <w:t>ai pensé à cela</w:t>
      </w:r>
      <w:r w:rsidR="00C474C1">
        <w:t xml:space="preserve">, </w:t>
      </w:r>
      <w:r w:rsidR="00C52F4A" w:rsidRPr="00605EB6">
        <w:t>monsieur</w:t>
      </w:r>
      <w:r w:rsidR="00C474C1">
        <w:t xml:space="preserve"> ; </w:t>
      </w:r>
      <w:r w:rsidR="00C52F4A" w:rsidRPr="00605EB6">
        <w:t>aussi ma demande n</w:t>
      </w:r>
      <w:r w:rsidR="00C474C1">
        <w:t>’</w:t>
      </w:r>
      <w:r w:rsidR="00C52F4A" w:rsidRPr="00605EB6">
        <w:t>est-elle que conditionnelle</w:t>
      </w:r>
      <w:r w:rsidR="00C474C1">
        <w:t>.</w:t>
      </w:r>
    </w:p>
    <w:p w14:paraId="384A2A61" w14:textId="3C7E06A1" w:rsidR="00C474C1" w:rsidRDefault="0094609C" w:rsidP="00C52F4A">
      <w:r>
        <w:t>— </w:t>
      </w:r>
      <w:r w:rsidR="00C474C1">
        <w:t>M. </w:t>
      </w:r>
      <w:r w:rsidR="00C52F4A" w:rsidRPr="00605EB6">
        <w:t>le maire et moi</w:t>
      </w:r>
      <w:r w:rsidR="00C474C1">
        <w:t xml:space="preserve">, </w:t>
      </w:r>
      <w:r w:rsidR="00C52F4A" w:rsidRPr="00605EB6">
        <w:t>nous prenons acte de votre offre généreuse</w:t>
      </w:r>
      <w:r w:rsidR="00C474C1">
        <w:t>.</w:t>
      </w:r>
    </w:p>
    <w:p w14:paraId="49F82FB8" w14:textId="78C2A7A6" w:rsidR="00C474C1" w:rsidRDefault="0094609C" w:rsidP="00C52F4A">
      <w:r>
        <w:t>— </w:t>
      </w:r>
      <w:r w:rsidR="00C52F4A" w:rsidRPr="00605EB6">
        <w:t>L</w:t>
      </w:r>
      <w:r w:rsidR="00C474C1">
        <w:t>’</w:t>
      </w:r>
      <w:r w:rsidR="00C52F4A" w:rsidRPr="00605EB6">
        <w:t>enfant a déjà été confié à une femme de Blaincourt</w:t>
      </w:r>
      <w:r w:rsidR="00C474C1">
        <w:t xml:space="preserve">, </w:t>
      </w:r>
      <w:r w:rsidR="00C52F4A" w:rsidRPr="00605EB6">
        <w:t>qui a consenti à être sa nourrice</w:t>
      </w:r>
      <w:r w:rsidR="00C474C1">
        <w:t xml:space="preserve">, </w:t>
      </w:r>
      <w:r w:rsidR="00C52F4A" w:rsidRPr="00605EB6">
        <w:t>dit le médecin</w:t>
      </w:r>
      <w:r w:rsidR="00C474C1">
        <w:t>.</w:t>
      </w:r>
    </w:p>
    <w:p w14:paraId="58852D36" w14:textId="35AD52B3" w:rsidR="00C474C1" w:rsidRDefault="0094609C" w:rsidP="00C52F4A">
      <w:r>
        <w:t>— </w:t>
      </w:r>
      <w:r w:rsidR="00C52F4A" w:rsidRPr="00605EB6">
        <w:t>Je le sais</w:t>
      </w:r>
      <w:r w:rsidR="00C474C1">
        <w:t xml:space="preserve">, </w:t>
      </w:r>
      <w:r w:rsidR="00C52F4A" w:rsidRPr="00605EB6">
        <w:t>répliqua le capitaine</w:t>
      </w:r>
      <w:r w:rsidR="00C474C1">
        <w:t xml:space="preserve">. </w:t>
      </w:r>
      <w:r w:rsidR="00C52F4A" w:rsidRPr="00605EB6">
        <w:t>J</w:t>
      </w:r>
      <w:r w:rsidR="00C474C1">
        <w:t>’</w:t>
      </w:r>
      <w:r w:rsidR="00C52F4A" w:rsidRPr="00605EB6">
        <w:t>ai vu tout à l</w:t>
      </w:r>
      <w:r w:rsidR="00C474C1">
        <w:t>’</w:t>
      </w:r>
      <w:r w:rsidR="00C52F4A" w:rsidRPr="00605EB6">
        <w:t>heure Angélique Rigaud</w:t>
      </w:r>
      <w:r w:rsidR="00C474C1">
        <w:t xml:space="preserve">, </w:t>
      </w:r>
      <w:r w:rsidR="00C52F4A" w:rsidRPr="00605EB6">
        <w:t>je l</w:t>
      </w:r>
      <w:r w:rsidR="00C474C1">
        <w:t>’</w:t>
      </w:r>
      <w:r w:rsidR="00C52F4A" w:rsidRPr="00605EB6">
        <w:t>ai prévenue de la démarche que je viens de faire près de vous</w:t>
      </w:r>
      <w:r w:rsidR="00C474C1">
        <w:t xml:space="preserve">, </w:t>
      </w:r>
      <w:r w:rsidR="00C52F4A" w:rsidRPr="00605EB6">
        <w:t>et déjà il est convenu entre nous que c</w:t>
      </w:r>
      <w:r w:rsidR="00C474C1">
        <w:t>’</w:t>
      </w:r>
      <w:r w:rsidR="00C52F4A" w:rsidRPr="00605EB6">
        <w:t xml:space="preserve">est moi qui </w:t>
      </w:r>
      <w:r w:rsidR="007A4469" w:rsidRPr="00605EB6">
        <w:t>pa</w:t>
      </w:r>
      <w:r w:rsidR="007A4469">
        <w:t>y</w:t>
      </w:r>
      <w:r w:rsidR="007A4469" w:rsidRPr="00605EB6">
        <w:t xml:space="preserve">erai </w:t>
      </w:r>
      <w:r w:rsidR="00C52F4A" w:rsidRPr="00605EB6">
        <w:t>les mois de nourrice</w:t>
      </w:r>
      <w:r w:rsidR="00C474C1">
        <w:t xml:space="preserve">, </w:t>
      </w:r>
      <w:r w:rsidR="00C52F4A" w:rsidRPr="00605EB6">
        <w:t>si ma demande est acceptée</w:t>
      </w:r>
      <w:r w:rsidR="00C474C1">
        <w:t>.</w:t>
      </w:r>
    </w:p>
    <w:p w14:paraId="7406F3A3" w14:textId="2357A47D" w:rsidR="00C474C1" w:rsidRDefault="0094609C" w:rsidP="00C52F4A">
      <w:r>
        <w:lastRenderedPageBreak/>
        <w:t>— </w:t>
      </w:r>
      <w:r w:rsidR="00C52F4A" w:rsidRPr="00605EB6">
        <w:t>C</w:t>
      </w:r>
      <w:r w:rsidR="00C474C1">
        <w:t>’</w:t>
      </w:r>
      <w:r w:rsidR="00C52F4A" w:rsidRPr="00605EB6">
        <w:t>est bien</w:t>
      </w:r>
      <w:r w:rsidR="00C474C1">
        <w:t xml:space="preserve">, </w:t>
      </w:r>
      <w:r w:rsidR="00C52F4A" w:rsidRPr="00605EB6">
        <w:t>dit le juge de paix</w:t>
      </w:r>
      <w:r w:rsidR="00C474C1">
        <w:t xml:space="preserve"> ; </w:t>
      </w:r>
      <w:r w:rsidR="00C52F4A" w:rsidRPr="00605EB6">
        <w:t>nous saurons dans quelques jours si l</w:t>
      </w:r>
      <w:r w:rsidR="00C474C1">
        <w:t>’</w:t>
      </w:r>
      <w:r w:rsidR="00C52F4A" w:rsidRPr="00605EB6">
        <w:t>orpheline a une famille ou si elle est seule au monde</w:t>
      </w:r>
      <w:r w:rsidR="00C474C1">
        <w:t xml:space="preserve"> ; </w:t>
      </w:r>
      <w:r w:rsidR="00C52F4A" w:rsidRPr="00605EB6">
        <w:t xml:space="preserve">alors </w:t>
      </w:r>
      <w:r w:rsidR="00C474C1">
        <w:t>M. </w:t>
      </w:r>
      <w:r w:rsidR="00C52F4A" w:rsidRPr="00605EB6">
        <w:t>le maire de Blaincourt vous répondra</w:t>
      </w:r>
      <w:r w:rsidR="00C474C1">
        <w:t>.</w:t>
      </w:r>
    </w:p>
    <w:p w14:paraId="0D29C559" w14:textId="7235D496" w:rsidR="00C474C1" w:rsidRDefault="0094609C" w:rsidP="00C52F4A">
      <w:r>
        <w:t>— </w:t>
      </w:r>
      <w:r w:rsidR="00C52F4A" w:rsidRPr="00605EB6">
        <w:t>J</w:t>
      </w:r>
      <w:r w:rsidR="00C474C1">
        <w:t>’</w:t>
      </w:r>
      <w:r w:rsidR="00C52F4A" w:rsidRPr="00605EB6">
        <w:t xml:space="preserve">attendrai la réponse de </w:t>
      </w:r>
      <w:r w:rsidR="00C474C1">
        <w:t>M. </w:t>
      </w:r>
      <w:r w:rsidR="00C52F4A" w:rsidRPr="00605EB6">
        <w:t>le maire</w:t>
      </w:r>
      <w:r w:rsidR="00C474C1">
        <w:t>.</w:t>
      </w:r>
    </w:p>
    <w:p w14:paraId="76CC7909" w14:textId="518F3D2B" w:rsidR="00C474C1" w:rsidRDefault="0094609C" w:rsidP="00C52F4A">
      <w:r>
        <w:t>— </w:t>
      </w:r>
      <w:r w:rsidR="00C52F4A" w:rsidRPr="00605EB6">
        <w:t>Je crois pouvoir vous dire que l</w:t>
      </w:r>
      <w:r w:rsidR="00C474C1">
        <w:t>’</w:t>
      </w:r>
      <w:r w:rsidR="00C52F4A" w:rsidRPr="00605EB6">
        <w:t>enfant n</w:t>
      </w:r>
      <w:r w:rsidR="00C474C1">
        <w:t>’</w:t>
      </w:r>
      <w:r w:rsidR="00C52F4A" w:rsidRPr="00605EB6">
        <w:t>est pas tout à fait pauvre</w:t>
      </w:r>
      <w:r w:rsidR="00C474C1">
        <w:t xml:space="preserve"> : </w:t>
      </w:r>
      <w:r w:rsidR="00C52F4A" w:rsidRPr="00605EB6">
        <w:t>ses malheureux parents lui ont laissé un petit héritage</w:t>
      </w:r>
      <w:r w:rsidR="00C474C1">
        <w:t>.</w:t>
      </w:r>
    </w:p>
    <w:p w14:paraId="100FD04D" w14:textId="1BA5BA53" w:rsidR="00C474C1" w:rsidRDefault="0094609C" w:rsidP="00C52F4A">
      <w:r>
        <w:t>— </w:t>
      </w:r>
      <w:r w:rsidR="00C52F4A" w:rsidRPr="00605EB6">
        <w:t>Je sais cela</w:t>
      </w:r>
      <w:r w:rsidR="00C474C1">
        <w:t xml:space="preserve">, </w:t>
      </w:r>
      <w:r w:rsidR="00C52F4A" w:rsidRPr="00605EB6">
        <w:t>monsieur le juge de paix</w:t>
      </w:r>
      <w:r w:rsidR="00C474C1">
        <w:t xml:space="preserve">, </w:t>
      </w:r>
      <w:r w:rsidR="00C52F4A" w:rsidRPr="00605EB6">
        <w:t>quelques billets de cent francs trouvés dans le portefeuille</w:t>
      </w:r>
      <w:r w:rsidR="00C474C1">
        <w:t>.</w:t>
      </w:r>
    </w:p>
    <w:p w14:paraId="05929F57" w14:textId="06CF51CC" w:rsidR="00C474C1" w:rsidRDefault="0094609C" w:rsidP="00C52F4A">
      <w:r>
        <w:t>— </w:t>
      </w:r>
      <w:r w:rsidR="00C52F4A" w:rsidRPr="00605EB6">
        <w:t xml:space="preserve">Plus deux autres billets de banque de cinq cent francs </w:t>
      </w:r>
      <w:r w:rsidR="007A4469">
        <w:t>chacun</w:t>
      </w:r>
      <w:r w:rsidR="007A4469" w:rsidRPr="00605EB6">
        <w:t xml:space="preserve"> </w:t>
      </w:r>
      <w:r w:rsidR="00C52F4A" w:rsidRPr="00605EB6">
        <w:t>et deux cent quarante francs en or trouvés dans cette valise</w:t>
      </w:r>
      <w:r w:rsidR="00C474C1">
        <w:t xml:space="preserve">. </w:t>
      </w:r>
      <w:r w:rsidR="00C52F4A" w:rsidRPr="00605EB6">
        <w:t xml:space="preserve">Au total dix huit cent </w:t>
      </w:r>
      <w:r w:rsidR="007A4469" w:rsidRPr="00605EB6">
        <w:t>quatre</w:t>
      </w:r>
      <w:r w:rsidR="007A4469">
        <w:t>-</w:t>
      </w:r>
      <w:r w:rsidR="007A4469" w:rsidRPr="00605EB6">
        <w:t>vingt</w:t>
      </w:r>
      <w:r w:rsidR="007A4469">
        <w:t>-</w:t>
      </w:r>
      <w:r w:rsidR="00C52F4A" w:rsidRPr="00605EB6">
        <w:t>douze francs soixante centimes</w:t>
      </w:r>
      <w:r w:rsidR="00C474C1">
        <w:t xml:space="preserve">, </w:t>
      </w:r>
      <w:r w:rsidR="00C52F4A" w:rsidRPr="00605EB6">
        <w:t>dont on peut disposer pour l</w:t>
      </w:r>
      <w:r w:rsidR="00C474C1">
        <w:t>’</w:t>
      </w:r>
      <w:r w:rsidR="00C52F4A" w:rsidRPr="00605EB6">
        <w:t>enfant</w:t>
      </w:r>
      <w:r w:rsidR="00C474C1">
        <w:t>.</w:t>
      </w:r>
    </w:p>
    <w:p w14:paraId="066F5201" w14:textId="3E3F640F" w:rsidR="00C474C1" w:rsidRDefault="0094609C" w:rsidP="00C52F4A">
      <w:r>
        <w:t>— </w:t>
      </w:r>
      <w:r w:rsidR="00C52F4A" w:rsidRPr="00605EB6">
        <w:t>Somme à laquelle je me garderai bien de toucher</w:t>
      </w:r>
      <w:r w:rsidR="00C474C1">
        <w:t xml:space="preserve">, </w:t>
      </w:r>
      <w:r w:rsidR="00C52F4A" w:rsidRPr="00605EB6">
        <w:t>si la pauvre petite m</w:t>
      </w:r>
      <w:r w:rsidR="00C474C1">
        <w:t>’</w:t>
      </w:r>
      <w:r w:rsidR="00C52F4A" w:rsidRPr="00605EB6">
        <w:t>est confiée</w:t>
      </w:r>
      <w:r w:rsidR="00C474C1">
        <w:t>.</w:t>
      </w:r>
    </w:p>
    <w:p w14:paraId="3F9AFC53" w14:textId="7598C4EA" w:rsidR="00C474C1" w:rsidRDefault="0094609C" w:rsidP="00C52F4A">
      <w:r>
        <w:t>— </w:t>
      </w:r>
      <w:r w:rsidR="00C52F4A" w:rsidRPr="00605EB6">
        <w:t>Cependant</w:t>
      </w:r>
      <w:r w:rsidR="00C474C1">
        <w:t>…</w:t>
      </w:r>
    </w:p>
    <w:p w14:paraId="14368B7C" w14:textId="767508D8" w:rsidR="00C474C1" w:rsidRDefault="0094609C" w:rsidP="00C52F4A">
      <w:r>
        <w:t>— </w:t>
      </w:r>
      <w:r w:rsidR="00C52F4A" w:rsidRPr="00605EB6">
        <w:t>Cette petite somme est le noyau d</w:t>
      </w:r>
      <w:r w:rsidR="00C474C1">
        <w:t>’</w:t>
      </w:r>
      <w:r w:rsidR="00C52F4A" w:rsidRPr="00605EB6">
        <w:t>une dot</w:t>
      </w:r>
      <w:r w:rsidR="00C474C1">
        <w:t xml:space="preserve">, </w:t>
      </w:r>
      <w:r w:rsidR="00C52F4A" w:rsidRPr="00605EB6">
        <w:t>monsieur le juge de paix</w:t>
      </w:r>
      <w:r w:rsidR="00C474C1">
        <w:t xml:space="preserve">. </w:t>
      </w:r>
      <w:r w:rsidR="00C52F4A" w:rsidRPr="00605EB6">
        <w:t>En plaçant cet argent et en capitalisant les intérêts chaque année</w:t>
      </w:r>
      <w:r w:rsidR="00C474C1">
        <w:t xml:space="preserve">, </w:t>
      </w:r>
      <w:r w:rsidR="00C52F4A" w:rsidRPr="00605EB6">
        <w:t>on peut</w:t>
      </w:r>
      <w:r w:rsidR="00C474C1">
        <w:t xml:space="preserve">, </w:t>
      </w:r>
      <w:r w:rsidR="00C52F4A" w:rsidRPr="00605EB6">
        <w:t>au bout d</w:t>
      </w:r>
      <w:r w:rsidR="00C474C1">
        <w:t>’</w:t>
      </w:r>
      <w:r w:rsidR="00C52F4A" w:rsidRPr="00605EB6">
        <w:t>un certain temps</w:t>
      </w:r>
      <w:r w:rsidR="00C474C1">
        <w:t xml:space="preserve">, </w:t>
      </w:r>
      <w:r w:rsidR="00C52F4A" w:rsidRPr="00605EB6">
        <w:t>doubler et tripler la somme</w:t>
      </w:r>
      <w:r w:rsidR="00C474C1">
        <w:t>.</w:t>
      </w:r>
    </w:p>
    <w:p w14:paraId="73132C2D" w14:textId="77777777" w:rsidR="00C474C1" w:rsidRDefault="00C52F4A" w:rsidP="00C52F4A">
      <w:r w:rsidRPr="00605EB6">
        <w:t>Le juge de paix sourit</w:t>
      </w:r>
      <w:r w:rsidR="00C474C1">
        <w:t>.</w:t>
      </w:r>
    </w:p>
    <w:p w14:paraId="33455967" w14:textId="18892461" w:rsidR="00C474C1" w:rsidRDefault="0094609C" w:rsidP="00C52F4A">
      <w:r>
        <w:t>— </w:t>
      </w:r>
      <w:r w:rsidR="00C52F4A" w:rsidRPr="00605EB6">
        <w:t>Votre observation est juste</w:t>
      </w:r>
      <w:r w:rsidR="00C474C1">
        <w:t xml:space="preserve">, </w:t>
      </w:r>
      <w:r w:rsidR="00C52F4A" w:rsidRPr="00605EB6">
        <w:t>répondit-il</w:t>
      </w:r>
      <w:r w:rsidR="00C474C1">
        <w:t>.</w:t>
      </w:r>
    </w:p>
    <w:p w14:paraId="032CF236" w14:textId="77777777" w:rsidR="00C474C1" w:rsidRDefault="00C52F4A" w:rsidP="00C52F4A">
      <w:r w:rsidRPr="00605EB6">
        <w:t>Depuis un instant la carriole du médecin attendait devant la porte de la mairie</w:t>
      </w:r>
      <w:r w:rsidR="00C474C1">
        <w:t>.</w:t>
      </w:r>
    </w:p>
    <w:p w14:paraId="438BC1B2" w14:textId="77777777" w:rsidR="00C474C1" w:rsidRDefault="00C52F4A" w:rsidP="00C52F4A">
      <w:r w:rsidRPr="00605EB6">
        <w:t>Le maire et Jacques Vaillant accompagnèrent le docteur Cornevin et le juge de paix jusqu</w:t>
      </w:r>
      <w:r w:rsidR="00C474C1">
        <w:t>’</w:t>
      </w:r>
      <w:r w:rsidRPr="00605EB6">
        <w:t>à la voiture</w:t>
      </w:r>
      <w:r w:rsidR="00C474C1">
        <w:t xml:space="preserve">. </w:t>
      </w:r>
      <w:r w:rsidRPr="00605EB6">
        <w:t xml:space="preserve">On se tendit une </w:t>
      </w:r>
      <w:r w:rsidRPr="00605EB6">
        <w:lastRenderedPageBreak/>
        <w:t>dernière fois la main</w:t>
      </w:r>
      <w:r w:rsidR="00C474C1">
        <w:t xml:space="preserve">, </w:t>
      </w:r>
      <w:r w:rsidRPr="00605EB6">
        <w:t>puis le cheval du docteur partit comme un trait</w:t>
      </w:r>
      <w:r w:rsidR="00C474C1">
        <w:t>.</w:t>
      </w:r>
    </w:p>
    <w:p w14:paraId="08E57C94" w14:textId="77777777" w:rsidR="00C474C1" w:rsidRDefault="00C52F4A" w:rsidP="00C52F4A">
      <w:r w:rsidRPr="00605EB6">
        <w:t>Alors</w:t>
      </w:r>
      <w:r w:rsidR="00C474C1">
        <w:t xml:space="preserve">, </w:t>
      </w:r>
      <w:r w:rsidRPr="00605EB6">
        <w:t>un homme</w:t>
      </w:r>
      <w:r w:rsidR="00C474C1">
        <w:t xml:space="preserve">, </w:t>
      </w:r>
      <w:r w:rsidRPr="00605EB6">
        <w:t>qui venait d</w:t>
      </w:r>
      <w:r w:rsidR="00C474C1">
        <w:t>’</w:t>
      </w:r>
      <w:r w:rsidRPr="00605EB6">
        <w:t>écouter ce que disaient une vingtaine de personnes rassemblées devant la mairie</w:t>
      </w:r>
      <w:r w:rsidR="00C474C1">
        <w:t xml:space="preserve">, </w:t>
      </w:r>
      <w:r w:rsidRPr="00605EB6">
        <w:t>s</w:t>
      </w:r>
      <w:r w:rsidR="00C474C1">
        <w:t>’</w:t>
      </w:r>
      <w:r w:rsidRPr="00605EB6">
        <w:t>éloigna en hochant la tête</w:t>
      </w:r>
      <w:r w:rsidR="00C474C1">
        <w:t>.</w:t>
      </w:r>
    </w:p>
    <w:p w14:paraId="0F8F0476" w14:textId="5D9E0C02" w:rsidR="00C474C1" w:rsidRDefault="0094609C" w:rsidP="00C52F4A">
      <w:r>
        <w:t>— </w:t>
      </w:r>
      <w:r w:rsidR="00C52F4A" w:rsidRPr="00605EB6">
        <w:t>Ils ne savent rien</w:t>
      </w:r>
      <w:r w:rsidR="00C474C1">
        <w:t xml:space="preserve">, </w:t>
      </w:r>
      <w:r w:rsidR="00C52F4A" w:rsidRPr="00605EB6">
        <w:t>ils ne sauront rien</w:t>
      </w:r>
      <w:r w:rsidR="00C474C1">
        <w:t xml:space="preserve">, </w:t>
      </w:r>
      <w:r w:rsidR="00C52F4A" w:rsidRPr="00605EB6">
        <w:t>se disait-il</w:t>
      </w:r>
      <w:r w:rsidR="00C474C1">
        <w:t xml:space="preserve"> : ; </w:t>
      </w:r>
      <w:r w:rsidR="00C52F4A" w:rsidRPr="00605EB6">
        <w:t>le juge de paix aurait fait aussi bien de rester tranquillement chez lui</w:t>
      </w:r>
      <w:r w:rsidR="00C474C1">
        <w:t xml:space="preserve">, </w:t>
      </w:r>
      <w:r w:rsidR="00C52F4A" w:rsidRPr="00605EB6">
        <w:t>dans sa chambre</w:t>
      </w:r>
      <w:r w:rsidR="00C474C1">
        <w:t xml:space="preserve">, </w:t>
      </w:r>
      <w:r w:rsidR="00C52F4A" w:rsidRPr="00605EB6">
        <w:t>les pieds sur les chenets de sa cheminée</w:t>
      </w:r>
      <w:r w:rsidR="00C474C1">
        <w:t xml:space="preserve">. </w:t>
      </w:r>
      <w:r w:rsidR="00C52F4A" w:rsidRPr="00605EB6">
        <w:t>Moi seul aurais pu lui dire comment l</w:t>
      </w:r>
      <w:r w:rsidR="00C474C1">
        <w:t>’</w:t>
      </w:r>
      <w:r w:rsidR="00C52F4A" w:rsidRPr="00605EB6">
        <w:t>homme a été jeté dans la rivière</w:t>
      </w:r>
      <w:r w:rsidR="00C474C1">
        <w:t xml:space="preserve">… </w:t>
      </w:r>
      <w:r w:rsidR="00C52F4A" w:rsidRPr="00605EB6">
        <w:t>Je n</w:t>
      </w:r>
      <w:r w:rsidR="00C474C1">
        <w:t>’</w:t>
      </w:r>
      <w:r w:rsidR="00C52F4A" w:rsidRPr="00605EB6">
        <w:t>étais pas loin de là</w:t>
      </w:r>
      <w:r w:rsidR="00C474C1">
        <w:t xml:space="preserve"> ; </w:t>
      </w:r>
      <w:r w:rsidR="00C52F4A" w:rsidRPr="00605EB6">
        <w:t>il faisait noir</w:t>
      </w:r>
      <w:r w:rsidR="00C474C1">
        <w:t xml:space="preserve">, </w:t>
      </w:r>
      <w:r w:rsidR="00C52F4A" w:rsidRPr="00605EB6">
        <w:t>très noir</w:t>
      </w:r>
      <w:r w:rsidR="00C474C1">
        <w:t xml:space="preserve">, </w:t>
      </w:r>
      <w:r w:rsidR="00C52F4A" w:rsidRPr="00605EB6">
        <w:t>mais j</w:t>
      </w:r>
      <w:r w:rsidR="00C474C1">
        <w:t>’</w:t>
      </w:r>
      <w:r w:rsidR="00C52F4A" w:rsidRPr="00605EB6">
        <w:t>ai vu tout de même</w:t>
      </w:r>
      <w:r w:rsidR="00C474C1">
        <w:t xml:space="preserve">, </w:t>
      </w:r>
      <w:r w:rsidR="00C52F4A" w:rsidRPr="00605EB6">
        <w:t>car j</w:t>
      </w:r>
      <w:r w:rsidR="00C474C1">
        <w:t>’</w:t>
      </w:r>
      <w:r w:rsidR="00C52F4A" w:rsidRPr="00605EB6">
        <w:t>ai de bons yeux</w:t>
      </w:r>
      <w:r w:rsidR="00C474C1">
        <w:t xml:space="preserve">. </w:t>
      </w:r>
      <w:r w:rsidR="00C52F4A" w:rsidRPr="00605EB6">
        <w:t>Mais était-il assez bête</w:t>
      </w:r>
      <w:r w:rsidR="00C474C1">
        <w:t xml:space="preserve">, </w:t>
      </w:r>
      <w:r w:rsidR="00C52F4A" w:rsidRPr="00605EB6">
        <w:t>ce voyageur</w:t>
      </w:r>
      <w:r w:rsidR="00C474C1">
        <w:t xml:space="preserve">, </w:t>
      </w:r>
      <w:r w:rsidR="00C52F4A" w:rsidRPr="00605EB6">
        <w:t>pour venir se jeter ainsi dans la gueule du loup</w:t>
      </w:r>
      <w:r w:rsidR="00C474C1">
        <w:t>.</w:t>
      </w:r>
    </w:p>
    <w:p w14:paraId="3EFF55E3" w14:textId="77777777" w:rsidR="00C474C1" w:rsidRDefault="00C474C1" w:rsidP="00C52F4A">
      <w:r>
        <w:t>» </w:t>
      </w:r>
      <w:r w:rsidR="00C52F4A" w:rsidRPr="00605EB6">
        <w:t>J</w:t>
      </w:r>
      <w:r>
        <w:t>’</w:t>
      </w:r>
      <w:r w:rsidR="00C52F4A" w:rsidRPr="00605EB6">
        <w:t>ai bien fait de me taire</w:t>
      </w:r>
      <w:r>
        <w:t xml:space="preserve"> ; </w:t>
      </w:r>
      <w:r w:rsidR="00C52F4A" w:rsidRPr="00605EB6">
        <w:t>je n</w:t>
      </w:r>
      <w:r>
        <w:t>’</w:t>
      </w:r>
      <w:r w:rsidR="00C52F4A" w:rsidRPr="00605EB6">
        <w:t>ai pas besoin de me créer des ennuis en fourrant mon nez dans des affaires qui ne me regardent point</w:t>
      </w:r>
      <w:r>
        <w:t xml:space="preserve">. </w:t>
      </w:r>
      <w:r w:rsidR="00C52F4A" w:rsidRPr="00605EB6">
        <w:t>La justice est la justice et moi je ne suis qu</w:t>
      </w:r>
      <w:r>
        <w:t>’</w:t>
      </w:r>
      <w:r w:rsidR="00C52F4A" w:rsidRPr="00605EB6">
        <w:t>un pauvre homme</w:t>
      </w:r>
      <w:r>
        <w:t xml:space="preserve"> ; </w:t>
      </w:r>
      <w:r w:rsidR="00C52F4A" w:rsidRPr="00605EB6">
        <w:t>c</w:t>
      </w:r>
      <w:r>
        <w:t>’</w:t>
      </w:r>
      <w:r w:rsidR="00C52F4A" w:rsidRPr="00605EB6">
        <w:t>est à la justice de faire son métier</w:t>
      </w:r>
      <w:r>
        <w:t xml:space="preserve"> : </w:t>
      </w:r>
      <w:r w:rsidR="00C52F4A" w:rsidRPr="00605EB6">
        <w:t>qu</w:t>
      </w:r>
      <w:r>
        <w:t>’</w:t>
      </w:r>
      <w:r w:rsidR="00C52F4A" w:rsidRPr="00605EB6">
        <w:t>elle cherche</w:t>
      </w:r>
      <w:r>
        <w:t> !</w:t>
      </w:r>
    </w:p>
    <w:p w14:paraId="5040082F" w14:textId="77777777" w:rsidR="00C474C1" w:rsidRDefault="00C474C1" w:rsidP="00C52F4A">
      <w:r>
        <w:t>» </w:t>
      </w:r>
      <w:r w:rsidR="00C52F4A" w:rsidRPr="00605EB6">
        <w:t>C</w:t>
      </w:r>
      <w:r>
        <w:t>’</w:t>
      </w:r>
      <w:r w:rsidR="00C52F4A" w:rsidRPr="00605EB6">
        <w:t>est égal</w:t>
      </w:r>
      <w:r>
        <w:t xml:space="preserve">, </w:t>
      </w:r>
      <w:r w:rsidR="00C52F4A" w:rsidRPr="00605EB6">
        <w:t>pour ma satisfaction</w:t>
      </w:r>
      <w:r>
        <w:t xml:space="preserve">, </w:t>
      </w:r>
      <w:r w:rsidR="00C52F4A" w:rsidRPr="00605EB6">
        <w:t>à moi</w:t>
      </w:r>
      <w:r>
        <w:t xml:space="preserve">, </w:t>
      </w:r>
      <w:r w:rsidR="00C52F4A" w:rsidRPr="00605EB6">
        <w:t>je voudrais bien savoir quel était le troisième individu qui assistait de loin à la noyade avec une lanterne</w:t>
      </w:r>
      <w:r>
        <w:t xml:space="preserve">. </w:t>
      </w:r>
      <w:r w:rsidR="00C52F4A" w:rsidRPr="00605EB6">
        <w:t>À mon temps perdu il faudra que je fasse aussi</w:t>
      </w:r>
      <w:r>
        <w:t xml:space="preserve">, </w:t>
      </w:r>
      <w:r w:rsidR="00C52F4A" w:rsidRPr="00605EB6">
        <w:t>de mon côté</w:t>
      </w:r>
      <w:r>
        <w:t xml:space="preserve">, </w:t>
      </w:r>
      <w:r w:rsidR="00C52F4A" w:rsidRPr="00605EB6">
        <w:t>une petite enquête</w:t>
      </w:r>
      <w:r>
        <w:t>.</w:t>
      </w:r>
    </w:p>
    <w:p w14:paraId="26A0B0F9" w14:textId="77777777" w:rsidR="00C474C1" w:rsidRDefault="00C52F4A" w:rsidP="00C52F4A">
      <w:r w:rsidRPr="00605EB6">
        <w:t>Le personnage qui parlait et raisonnait ainsi</w:t>
      </w:r>
      <w:r w:rsidR="00C474C1">
        <w:t xml:space="preserve">, </w:t>
      </w:r>
      <w:r w:rsidRPr="00605EB6">
        <w:t>sans se douter</w:t>
      </w:r>
      <w:r w:rsidR="00C474C1">
        <w:t xml:space="preserve">, </w:t>
      </w:r>
      <w:r w:rsidRPr="00605EB6">
        <w:t>probablement</w:t>
      </w:r>
      <w:r w:rsidR="00C474C1">
        <w:t xml:space="preserve">, </w:t>
      </w:r>
      <w:r w:rsidRPr="00605EB6">
        <w:t>qu</w:t>
      </w:r>
      <w:r w:rsidR="00C474C1">
        <w:t>’</w:t>
      </w:r>
      <w:r w:rsidRPr="00605EB6">
        <w:t>il était profondément égoïste et que sa manière de voir était tout à fait condamnable</w:t>
      </w:r>
      <w:r w:rsidR="00C474C1">
        <w:t xml:space="preserve">, </w:t>
      </w:r>
      <w:r w:rsidRPr="00605EB6">
        <w:t>était un petit vieux d</w:t>
      </w:r>
      <w:r w:rsidR="00C474C1">
        <w:t>’</w:t>
      </w:r>
      <w:r w:rsidRPr="00605EB6">
        <w:t>une soixantaine d</w:t>
      </w:r>
      <w:r w:rsidR="00C474C1">
        <w:t>’</w:t>
      </w:r>
      <w:r w:rsidRPr="00605EB6">
        <w:t>années</w:t>
      </w:r>
      <w:r w:rsidR="00C474C1">
        <w:t xml:space="preserve">. </w:t>
      </w:r>
      <w:r w:rsidRPr="00605EB6">
        <w:t>Il avait été autrefois un cultivateur aisé</w:t>
      </w:r>
      <w:r w:rsidR="00C474C1">
        <w:t xml:space="preserve">. </w:t>
      </w:r>
      <w:r w:rsidRPr="00605EB6">
        <w:t>Malheureusement</w:t>
      </w:r>
      <w:r w:rsidR="00C474C1">
        <w:t xml:space="preserve">, </w:t>
      </w:r>
      <w:r w:rsidRPr="00605EB6">
        <w:t>il eut un jour la folie de la richesse</w:t>
      </w:r>
      <w:r w:rsidR="00C474C1">
        <w:t xml:space="preserve"> : ; </w:t>
      </w:r>
      <w:r w:rsidRPr="00605EB6">
        <w:t>croyant arriver vite à la fortune</w:t>
      </w:r>
      <w:r w:rsidR="00C474C1">
        <w:t xml:space="preserve">, </w:t>
      </w:r>
      <w:r w:rsidRPr="00605EB6">
        <w:t>il se lança dans diverses spéculations aussi mauvaises les unes que les autres</w:t>
      </w:r>
      <w:r w:rsidR="00C474C1">
        <w:t xml:space="preserve">, </w:t>
      </w:r>
      <w:r w:rsidRPr="00605EB6">
        <w:t>dont le résultat final fut sa ruine complète</w:t>
      </w:r>
      <w:r w:rsidR="00C474C1">
        <w:t xml:space="preserve">. </w:t>
      </w:r>
      <w:r w:rsidRPr="00605EB6">
        <w:t xml:space="preserve">Par surcroît de </w:t>
      </w:r>
      <w:r w:rsidRPr="00605EB6">
        <w:lastRenderedPageBreak/>
        <w:t>malheur</w:t>
      </w:r>
      <w:r w:rsidR="00C474C1">
        <w:t xml:space="preserve">, </w:t>
      </w:r>
      <w:r w:rsidRPr="00605EB6">
        <w:t>ses deux fils ayant mal tourné quittèrent le pays et sa femme mourut de chagrin</w:t>
      </w:r>
      <w:r w:rsidR="00C474C1">
        <w:t>.</w:t>
      </w:r>
    </w:p>
    <w:p w14:paraId="325D41AA" w14:textId="77777777" w:rsidR="00C474C1" w:rsidRDefault="00C52F4A" w:rsidP="00C52F4A">
      <w:r w:rsidRPr="00605EB6">
        <w:t>Sur un coin de terre que ses créanciers avaient dédaigné lorsqu</w:t>
      </w:r>
      <w:r w:rsidR="00C474C1">
        <w:t>’</w:t>
      </w:r>
      <w:r w:rsidRPr="00605EB6">
        <w:t>ils s</w:t>
      </w:r>
      <w:r w:rsidR="00C474C1">
        <w:t>’</w:t>
      </w:r>
      <w:r w:rsidRPr="00605EB6">
        <w:t>étaient emparés de son bien</w:t>
      </w:r>
      <w:r w:rsidR="00C474C1">
        <w:t xml:space="preserve">, </w:t>
      </w:r>
      <w:r w:rsidRPr="00605EB6">
        <w:t>il avait construit lui-même une baraque avec du bois et de la terre</w:t>
      </w:r>
      <w:r w:rsidR="00C474C1">
        <w:t xml:space="preserve">. </w:t>
      </w:r>
      <w:r w:rsidRPr="00605EB6">
        <w:t>C</w:t>
      </w:r>
      <w:r w:rsidR="00C474C1">
        <w:t>’</w:t>
      </w:r>
      <w:r w:rsidRPr="00605EB6">
        <w:t>est là qu</w:t>
      </w:r>
      <w:r w:rsidR="00C474C1">
        <w:t>’</w:t>
      </w:r>
      <w:r w:rsidRPr="00605EB6">
        <w:t>il habitait</w:t>
      </w:r>
      <w:r w:rsidR="00C474C1">
        <w:t xml:space="preserve">. </w:t>
      </w:r>
      <w:r w:rsidRPr="00605EB6">
        <w:t>Pendant quelques années il avait travaillé chez les autres</w:t>
      </w:r>
      <w:r w:rsidR="00C474C1">
        <w:t xml:space="preserve">, </w:t>
      </w:r>
      <w:r w:rsidRPr="00605EB6">
        <w:t>puis il avait changé de métier et était devenu gardeur de chèvres</w:t>
      </w:r>
      <w:r w:rsidR="00C474C1">
        <w:t>.</w:t>
      </w:r>
    </w:p>
    <w:p w14:paraId="0B0CF577" w14:textId="77777777" w:rsidR="00C474C1" w:rsidRDefault="00C52F4A" w:rsidP="00C52F4A">
      <w:r w:rsidRPr="00605EB6">
        <w:t>Parmi les quarante ou cinquante chèvres qu</w:t>
      </w:r>
      <w:r w:rsidR="00C474C1">
        <w:t>’</w:t>
      </w:r>
      <w:r w:rsidRPr="00605EB6">
        <w:t>il menait brouter l</w:t>
      </w:r>
      <w:r w:rsidR="00C474C1">
        <w:t>’</w:t>
      </w:r>
      <w:r w:rsidRPr="00605EB6">
        <w:t>herbe de la montagne</w:t>
      </w:r>
      <w:r w:rsidR="00C474C1">
        <w:t xml:space="preserve">, </w:t>
      </w:r>
      <w:r w:rsidRPr="00605EB6">
        <w:t>deux lui appartenaient</w:t>
      </w:r>
      <w:r w:rsidR="00C474C1">
        <w:t xml:space="preserve">. </w:t>
      </w:r>
      <w:r w:rsidRPr="00605EB6">
        <w:t>Avec ce qu</w:t>
      </w:r>
      <w:r w:rsidR="00C474C1">
        <w:t>’</w:t>
      </w:r>
      <w:r w:rsidRPr="00605EB6">
        <w:t>on lui donnait chaque mois par tête de bête qu</w:t>
      </w:r>
      <w:r w:rsidR="00C474C1">
        <w:t>’</w:t>
      </w:r>
      <w:r w:rsidRPr="00605EB6">
        <w:t>il gardait</w:t>
      </w:r>
      <w:r w:rsidR="00C474C1">
        <w:t xml:space="preserve">, </w:t>
      </w:r>
      <w:r w:rsidRPr="00605EB6">
        <w:t>le lait et les chevreaux de ses chèvres qu</w:t>
      </w:r>
      <w:r w:rsidR="00C474C1">
        <w:t>’</w:t>
      </w:r>
      <w:r w:rsidRPr="00605EB6">
        <w:t>il vendait</w:t>
      </w:r>
      <w:r w:rsidR="00C474C1">
        <w:t xml:space="preserve">, </w:t>
      </w:r>
      <w:r w:rsidRPr="00605EB6">
        <w:t>il parvenait à vivre</w:t>
      </w:r>
      <w:r w:rsidR="00C474C1">
        <w:t xml:space="preserve">, </w:t>
      </w:r>
      <w:r w:rsidRPr="00605EB6">
        <w:t>tant bien que mal</w:t>
      </w:r>
      <w:r w:rsidR="00C474C1">
        <w:t xml:space="preserve">, </w:t>
      </w:r>
      <w:r w:rsidRPr="00605EB6">
        <w:t>sans avoir recours</w:t>
      </w:r>
      <w:r w:rsidR="00C474C1">
        <w:t xml:space="preserve">, </w:t>
      </w:r>
      <w:r w:rsidRPr="00605EB6">
        <w:t>trop souvent</w:t>
      </w:r>
      <w:r w:rsidR="00C474C1">
        <w:t xml:space="preserve">, </w:t>
      </w:r>
      <w:r w:rsidRPr="00605EB6">
        <w:t>à la charité de ses concitoyens</w:t>
      </w:r>
      <w:r w:rsidR="00C474C1">
        <w:t>.</w:t>
      </w:r>
    </w:p>
    <w:p w14:paraId="07516CDC" w14:textId="77777777" w:rsidR="00C474C1" w:rsidRDefault="00C52F4A" w:rsidP="00C52F4A">
      <w:r w:rsidRPr="00605EB6">
        <w:t>Il se nommait Monot</w:t>
      </w:r>
      <w:r w:rsidR="00C474C1">
        <w:t xml:space="preserve"> ; </w:t>
      </w:r>
      <w:r w:rsidRPr="00605EB6">
        <w:t>mais</w:t>
      </w:r>
      <w:r w:rsidR="00C474C1">
        <w:t xml:space="preserve">, </w:t>
      </w:r>
      <w:r w:rsidRPr="00605EB6">
        <w:t>depuis qu</w:t>
      </w:r>
      <w:r w:rsidR="00C474C1">
        <w:t>’</w:t>
      </w:r>
      <w:r w:rsidRPr="00605EB6">
        <w:t>il s</w:t>
      </w:r>
      <w:r w:rsidR="00C474C1">
        <w:t>’</w:t>
      </w:r>
      <w:r w:rsidRPr="00605EB6">
        <w:t>était fait gardeur de chèvres</w:t>
      </w:r>
      <w:r w:rsidR="00C474C1">
        <w:t xml:space="preserve">, </w:t>
      </w:r>
      <w:r w:rsidRPr="00605EB6">
        <w:t>on l</w:t>
      </w:r>
      <w:r w:rsidR="00C474C1">
        <w:t>’</w:t>
      </w:r>
      <w:r w:rsidRPr="00605EB6">
        <w:t>avait surnommé La Bique</w:t>
      </w:r>
      <w:r w:rsidR="00C474C1">
        <w:t xml:space="preserve"> ; </w:t>
      </w:r>
      <w:r w:rsidRPr="00605EB6">
        <w:t>ce sobriquet lui était définitivement resté et on ne l</w:t>
      </w:r>
      <w:r w:rsidR="00C474C1">
        <w:t>’</w:t>
      </w:r>
      <w:r w:rsidRPr="00605EB6">
        <w:t>appelait plus autrement que le père La Bique</w:t>
      </w:r>
      <w:r w:rsidR="00C474C1">
        <w:t>.</w:t>
      </w:r>
    </w:p>
    <w:p w14:paraId="31F88324" w14:textId="77777777" w:rsidR="00C474C1" w:rsidRDefault="00C52F4A" w:rsidP="00C52F4A">
      <w:r w:rsidRPr="00605EB6">
        <w:t>Mais laissons ce bonhomme</w:t>
      </w:r>
      <w:r w:rsidR="00C474C1">
        <w:t xml:space="preserve">, </w:t>
      </w:r>
      <w:r w:rsidRPr="00605EB6">
        <w:t>que nous reverrons peut-être un jour</w:t>
      </w:r>
      <w:r w:rsidR="00C474C1">
        <w:t xml:space="preserve">, </w:t>
      </w:r>
      <w:r w:rsidRPr="00605EB6">
        <w:t>et revenons au maire et à Jacques Vaillant</w:t>
      </w:r>
      <w:r w:rsidR="00C474C1">
        <w:t>.</w:t>
      </w:r>
    </w:p>
    <w:p w14:paraId="16EEB4A7" w14:textId="77777777" w:rsidR="00C474C1" w:rsidRDefault="00C52F4A" w:rsidP="00C52F4A">
      <w:r w:rsidRPr="00605EB6">
        <w:t>Quand la voiture du médecin eut disparu à leurs yeux</w:t>
      </w:r>
      <w:r w:rsidR="00C474C1">
        <w:t xml:space="preserve">, </w:t>
      </w:r>
      <w:r w:rsidRPr="00605EB6">
        <w:t>le maire passa familièrement son bras sous celui de l</w:t>
      </w:r>
      <w:r w:rsidR="00C474C1">
        <w:t>’</w:t>
      </w:r>
      <w:r w:rsidRPr="00605EB6">
        <w:t>ancien dragon</w:t>
      </w:r>
      <w:r w:rsidR="00C474C1">
        <w:t xml:space="preserve">. </w:t>
      </w:r>
      <w:r w:rsidRPr="00605EB6">
        <w:t>Déjà ces deux hommes</w:t>
      </w:r>
      <w:r w:rsidR="00C474C1">
        <w:t xml:space="preserve">, </w:t>
      </w:r>
      <w:r w:rsidRPr="00605EB6">
        <w:t>qui ne se connaissaient pas la veille</w:t>
      </w:r>
      <w:r w:rsidR="00C474C1">
        <w:t xml:space="preserve">, </w:t>
      </w:r>
      <w:r w:rsidRPr="00605EB6">
        <w:t>étaient amis</w:t>
      </w:r>
      <w:r w:rsidR="00C474C1">
        <w:t>.</w:t>
      </w:r>
    </w:p>
    <w:p w14:paraId="18875091" w14:textId="091028DD" w:rsidR="00C474C1" w:rsidRDefault="0094609C" w:rsidP="00C52F4A">
      <w:r>
        <w:t>— </w:t>
      </w:r>
      <w:r w:rsidR="00C52F4A" w:rsidRPr="00605EB6">
        <w:t>C</w:t>
      </w:r>
      <w:r w:rsidR="00C474C1">
        <w:t>’</w:t>
      </w:r>
      <w:r w:rsidR="00C52F4A" w:rsidRPr="00605EB6">
        <w:t>est bien</w:t>
      </w:r>
      <w:r w:rsidR="00C474C1">
        <w:t xml:space="preserve">, </w:t>
      </w:r>
      <w:r w:rsidR="00C52F4A" w:rsidRPr="00605EB6">
        <w:t>cher monsieur</w:t>
      </w:r>
      <w:r w:rsidR="00C474C1">
        <w:t xml:space="preserve">, </w:t>
      </w:r>
      <w:r w:rsidR="00C52F4A" w:rsidRPr="00605EB6">
        <w:t>c</w:t>
      </w:r>
      <w:r w:rsidR="00C474C1">
        <w:t>’</w:t>
      </w:r>
      <w:r w:rsidR="00C52F4A" w:rsidRPr="00605EB6">
        <w:t>est très bien ce que vous voulez faire</w:t>
      </w:r>
      <w:r w:rsidR="00C474C1">
        <w:t xml:space="preserve">, </w:t>
      </w:r>
      <w:r w:rsidR="00C52F4A" w:rsidRPr="00605EB6">
        <w:t>dit le maire</w:t>
      </w:r>
      <w:r w:rsidR="00C474C1">
        <w:t>.</w:t>
      </w:r>
    </w:p>
    <w:p w14:paraId="6C22253C" w14:textId="2DE67EAA" w:rsidR="00C474C1" w:rsidRDefault="0094609C" w:rsidP="00C52F4A">
      <w:r>
        <w:t>— </w:t>
      </w:r>
      <w:r w:rsidR="00C52F4A" w:rsidRPr="00605EB6">
        <w:t>Je suis heureux que vous m</w:t>
      </w:r>
      <w:r w:rsidR="00C474C1">
        <w:t>’</w:t>
      </w:r>
      <w:r w:rsidR="00C52F4A" w:rsidRPr="00605EB6">
        <w:t>approuviez</w:t>
      </w:r>
      <w:r w:rsidR="00C474C1">
        <w:t xml:space="preserve">. </w:t>
      </w:r>
      <w:r w:rsidR="00C52F4A" w:rsidRPr="00605EB6">
        <w:t>Voyez-vous</w:t>
      </w:r>
      <w:r w:rsidR="00C474C1">
        <w:t xml:space="preserve">, </w:t>
      </w:r>
      <w:r w:rsidR="00C52F4A" w:rsidRPr="00605EB6">
        <w:t>c</w:t>
      </w:r>
      <w:r w:rsidR="00C474C1">
        <w:t>’</w:t>
      </w:r>
      <w:r w:rsidR="00C52F4A" w:rsidRPr="00605EB6">
        <w:t>est une volonté supérieure à la mienne</w:t>
      </w:r>
      <w:r w:rsidR="00C474C1">
        <w:t xml:space="preserve">, – </w:t>
      </w:r>
      <w:r w:rsidR="00C52F4A" w:rsidRPr="00605EB6">
        <w:t>je n</w:t>
      </w:r>
      <w:r w:rsidR="00C474C1">
        <w:t>’</w:t>
      </w:r>
      <w:r w:rsidR="00C52F4A" w:rsidRPr="00605EB6">
        <w:t>ose pas dire Dieu</w:t>
      </w:r>
      <w:r w:rsidR="00C474C1">
        <w:t xml:space="preserve">, – </w:t>
      </w:r>
      <w:r w:rsidR="00C52F4A" w:rsidRPr="00605EB6">
        <w:t>qui m</w:t>
      </w:r>
      <w:r w:rsidR="00C474C1">
        <w:t>’</w:t>
      </w:r>
      <w:r w:rsidR="00C52F4A" w:rsidRPr="00605EB6">
        <w:t>a conduit à Blaincourt</w:t>
      </w:r>
      <w:r w:rsidR="00C474C1">
        <w:t xml:space="preserve"> ; </w:t>
      </w:r>
      <w:r w:rsidR="00C52F4A" w:rsidRPr="00605EB6">
        <w:t>car</w:t>
      </w:r>
      <w:r w:rsidR="00C474C1">
        <w:t xml:space="preserve">, </w:t>
      </w:r>
      <w:r w:rsidR="00C52F4A" w:rsidRPr="00605EB6">
        <w:t>enfin</w:t>
      </w:r>
      <w:r w:rsidR="00C474C1">
        <w:t xml:space="preserve">, </w:t>
      </w:r>
      <w:r w:rsidR="00C52F4A" w:rsidRPr="00605EB6">
        <w:t xml:space="preserve">pourquoi y </w:t>
      </w:r>
      <w:r w:rsidR="00C52F4A" w:rsidRPr="00605EB6">
        <w:lastRenderedPageBreak/>
        <w:t>suis-je venu</w:t>
      </w:r>
      <w:r w:rsidR="00C474C1">
        <w:t xml:space="preserve"> ? </w:t>
      </w:r>
      <w:r w:rsidR="00C52F4A" w:rsidRPr="00605EB6">
        <w:t>Je n</w:t>
      </w:r>
      <w:r w:rsidR="00C474C1">
        <w:t>’</w:t>
      </w:r>
      <w:r w:rsidR="00C52F4A" w:rsidRPr="00605EB6">
        <w:t>avais rien</w:t>
      </w:r>
      <w:r w:rsidR="00C474C1">
        <w:t xml:space="preserve">, </w:t>
      </w:r>
      <w:r w:rsidR="00C52F4A" w:rsidRPr="00605EB6">
        <w:t>absolument rien à y faire</w:t>
      </w:r>
      <w:r w:rsidR="00C474C1">
        <w:t xml:space="preserve">. </w:t>
      </w:r>
      <w:r w:rsidR="00C52F4A" w:rsidRPr="00605EB6">
        <w:t>La providence a ses vues</w:t>
      </w:r>
      <w:r w:rsidR="00C474C1">
        <w:t xml:space="preserve"> ; </w:t>
      </w:r>
      <w:r w:rsidR="00C52F4A" w:rsidRPr="00605EB6">
        <w:t>elle m</w:t>
      </w:r>
      <w:r w:rsidR="00C474C1">
        <w:t>’</w:t>
      </w:r>
      <w:r w:rsidR="00C52F4A" w:rsidRPr="00605EB6">
        <w:t>a désigné pour remplir la mission que je sollicitais tout à l</w:t>
      </w:r>
      <w:r w:rsidR="00C474C1">
        <w:t>’</w:t>
      </w:r>
      <w:r w:rsidR="00C52F4A" w:rsidRPr="00605EB6">
        <w:t>heure</w:t>
      </w:r>
      <w:r w:rsidR="00C474C1">
        <w:t>.</w:t>
      </w:r>
    </w:p>
    <w:p w14:paraId="6826DB10" w14:textId="5DABE7E9" w:rsidR="00C474C1" w:rsidRDefault="0094609C" w:rsidP="00C52F4A">
      <w:r>
        <w:t>— </w:t>
      </w:r>
      <w:r w:rsidR="00C52F4A" w:rsidRPr="00605EB6">
        <w:t>Et que vous aurez</w:t>
      </w:r>
      <w:r w:rsidR="00C474C1">
        <w:t xml:space="preserve">, </w:t>
      </w:r>
      <w:r w:rsidR="00C52F4A" w:rsidRPr="00605EB6">
        <w:t>car vous en êtes digne</w:t>
      </w:r>
      <w:r w:rsidR="00C474C1">
        <w:t>.</w:t>
      </w:r>
    </w:p>
    <w:p w14:paraId="0FE41B34" w14:textId="62EC6482" w:rsidR="00C474C1" w:rsidRDefault="0094609C" w:rsidP="00C52F4A">
      <w:r>
        <w:t>— </w:t>
      </w:r>
      <w:r w:rsidR="00C52F4A" w:rsidRPr="00605EB6">
        <w:t>Alors vous croyez</w:t>
      </w:r>
      <w:r w:rsidR="00C474C1">
        <w:t>…</w:t>
      </w:r>
    </w:p>
    <w:p w14:paraId="03CD1AE0" w14:textId="11FCEA47" w:rsidR="00C474C1" w:rsidRDefault="0094609C" w:rsidP="00C52F4A">
      <w:r>
        <w:t>— </w:t>
      </w:r>
      <w:r w:rsidR="00C52F4A" w:rsidRPr="00605EB6">
        <w:t>Je crois</w:t>
      </w:r>
      <w:r w:rsidR="00C474C1">
        <w:t xml:space="preserve">, </w:t>
      </w:r>
      <w:r w:rsidR="00C52F4A" w:rsidRPr="00605EB6">
        <w:t>et le juge de paix pense comme moi</w:t>
      </w:r>
      <w:r w:rsidR="00C474C1">
        <w:t xml:space="preserve">, </w:t>
      </w:r>
      <w:r w:rsidR="00C52F4A" w:rsidRPr="00605EB6">
        <w:t>qu</w:t>
      </w:r>
      <w:r w:rsidR="00C474C1">
        <w:t>’</w:t>
      </w:r>
      <w:r w:rsidR="00C52F4A" w:rsidRPr="00605EB6">
        <w:t>on ne découvrira rien</w:t>
      </w:r>
      <w:r w:rsidR="00C474C1">
        <w:t>.</w:t>
      </w:r>
    </w:p>
    <w:p w14:paraId="279497C4" w14:textId="5B245775" w:rsidR="00C474C1" w:rsidRDefault="0094609C" w:rsidP="00C52F4A">
      <w:r>
        <w:t>— </w:t>
      </w:r>
      <w:r w:rsidR="00C52F4A" w:rsidRPr="00605EB6">
        <w:t>Je le crois également</w:t>
      </w:r>
      <w:r w:rsidR="00C474C1">
        <w:t>.</w:t>
      </w:r>
    </w:p>
    <w:p w14:paraId="2AA26278" w14:textId="458C9DF7" w:rsidR="00C474C1" w:rsidRDefault="0094609C" w:rsidP="00C52F4A">
      <w:r>
        <w:t>— </w:t>
      </w:r>
      <w:r w:rsidR="00C52F4A" w:rsidRPr="00605EB6">
        <w:t>Le vif intérêt que vous portiez à la jeune femme inconnue s</w:t>
      </w:r>
      <w:r w:rsidR="00C474C1">
        <w:t>’</w:t>
      </w:r>
      <w:r w:rsidR="00C52F4A" w:rsidRPr="00605EB6">
        <w:t>est donc immédiatement</w:t>
      </w:r>
      <w:r w:rsidR="00C474C1">
        <w:t xml:space="preserve">, </w:t>
      </w:r>
      <w:r w:rsidR="00C52F4A" w:rsidRPr="00605EB6">
        <w:t>après sa mort</w:t>
      </w:r>
      <w:r w:rsidR="00C474C1">
        <w:t xml:space="preserve">, </w:t>
      </w:r>
      <w:r w:rsidR="00C52F4A" w:rsidRPr="00605EB6">
        <w:t>reporté sur son enfant</w:t>
      </w:r>
      <w:r w:rsidR="00C474C1">
        <w:t> ?</w:t>
      </w:r>
    </w:p>
    <w:p w14:paraId="7E443AFB" w14:textId="14EC24C3" w:rsidR="00C474C1" w:rsidRDefault="0094609C" w:rsidP="00C52F4A">
      <w:r>
        <w:t>— </w:t>
      </w:r>
      <w:r w:rsidR="00C52F4A" w:rsidRPr="00C954FA">
        <w:t>Oui</w:t>
      </w:r>
      <w:r w:rsidR="00C474C1">
        <w:t xml:space="preserve">, </w:t>
      </w:r>
      <w:r w:rsidR="00C52F4A" w:rsidRPr="00C954FA">
        <w:t>aussitôt</w:t>
      </w:r>
      <w:r w:rsidR="00C474C1">
        <w:t xml:space="preserve">. </w:t>
      </w:r>
      <w:r w:rsidR="00C52F4A" w:rsidRPr="00C954FA">
        <w:t>Je ne puis me rendre compte de ce qui se passe en moi depuis ce matin</w:t>
      </w:r>
      <w:r w:rsidR="00C474C1">
        <w:t xml:space="preserve"> ; </w:t>
      </w:r>
      <w:r w:rsidR="00C52F4A" w:rsidRPr="00C954FA">
        <w:t>je vous l</w:t>
      </w:r>
      <w:r w:rsidR="00C474C1">
        <w:t>’</w:t>
      </w:r>
      <w:r w:rsidR="00C52F4A" w:rsidRPr="00C954FA">
        <w:t>ai dit</w:t>
      </w:r>
      <w:r w:rsidR="00C474C1">
        <w:t xml:space="preserve">, </w:t>
      </w:r>
      <w:r w:rsidR="00C52F4A" w:rsidRPr="00C954FA">
        <w:t>tout ce que je ressens</w:t>
      </w:r>
      <w:r w:rsidR="00C474C1">
        <w:t xml:space="preserve">, </w:t>
      </w:r>
      <w:r w:rsidR="00C52F4A" w:rsidRPr="00C954FA">
        <w:t>tout ce que j</w:t>
      </w:r>
      <w:r w:rsidR="00C474C1">
        <w:t>’</w:t>
      </w:r>
      <w:r w:rsidR="00C52F4A" w:rsidRPr="00C954FA">
        <w:t>éprouve est étrange</w:t>
      </w:r>
      <w:r w:rsidR="00C474C1">
        <w:t xml:space="preserve">. </w:t>
      </w:r>
      <w:r w:rsidR="00C52F4A" w:rsidRPr="00C954FA">
        <w:t>Ainsi</w:t>
      </w:r>
      <w:r w:rsidR="00C474C1">
        <w:t xml:space="preserve">, </w:t>
      </w:r>
      <w:r w:rsidR="00C52F4A" w:rsidRPr="00C954FA">
        <w:t>quand j</w:t>
      </w:r>
      <w:r w:rsidR="00C474C1">
        <w:t>’</w:t>
      </w:r>
      <w:r w:rsidR="00C52F4A" w:rsidRPr="00C954FA">
        <w:t>ai appris la naissance de l</w:t>
      </w:r>
      <w:r w:rsidR="00C474C1">
        <w:t>’</w:t>
      </w:r>
      <w:r w:rsidR="00C52F4A" w:rsidRPr="00C954FA">
        <w:t>enfant</w:t>
      </w:r>
      <w:r w:rsidR="00C474C1">
        <w:t xml:space="preserve">, </w:t>
      </w:r>
      <w:r w:rsidR="00C52F4A" w:rsidRPr="00C954FA">
        <w:t>j</w:t>
      </w:r>
      <w:r w:rsidR="00C474C1">
        <w:t>’</w:t>
      </w:r>
      <w:r w:rsidR="00C52F4A" w:rsidRPr="00C954FA">
        <w:t>ai tressailli de joie dans tout mon être</w:t>
      </w:r>
      <w:r w:rsidR="00C474C1">
        <w:t xml:space="preserve"> ; </w:t>
      </w:r>
      <w:r w:rsidR="00C52F4A" w:rsidRPr="00605EB6">
        <w:t>puis</w:t>
      </w:r>
      <w:r w:rsidR="00C474C1">
        <w:t xml:space="preserve">, </w:t>
      </w:r>
      <w:r w:rsidR="00C52F4A" w:rsidRPr="00605EB6">
        <w:t>un peu plus tard</w:t>
      </w:r>
      <w:r w:rsidR="00C474C1">
        <w:t xml:space="preserve">, </w:t>
      </w:r>
      <w:r w:rsidR="00C52F4A" w:rsidRPr="00605EB6">
        <w:t>quand ce mot</w:t>
      </w:r>
      <w:r w:rsidR="00C474C1">
        <w:t xml:space="preserve"> : </w:t>
      </w:r>
      <w:r w:rsidR="005F0ACC">
        <w:t>“</w:t>
      </w:r>
      <w:r w:rsidR="00C52F4A" w:rsidRPr="00605EB6">
        <w:t>elle est morte</w:t>
      </w:r>
      <w:r w:rsidR="00C474C1">
        <w:t> !</w:t>
      </w:r>
      <w:r w:rsidR="005F0ACC">
        <w:t>”</w:t>
      </w:r>
      <w:r w:rsidR="00C474C1">
        <w:t xml:space="preserve"> </w:t>
      </w:r>
      <w:r w:rsidR="00C52F4A" w:rsidRPr="00605EB6">
        <w:t>a retenti à mes oreilles</w:t>
      </w:r>
      <w:r w:rsidR="00C474C1">
        <w:t xml:space="preserve">, </w:t>
      </w:r>
      <w:r w:rsidR="00C52F4A" w:rsidRPr="00605EB6">
        <w:t>je fus frappé comme d</w:t>
      </w:r>
      <w:r w:rsidR="00C474C1">
        <w:t>’</w:t>
      </w:r>
      <w:r w:rsidR="00C52F4A" w:rsidRPr="00605EB6">
        <w:t>un coup de massue et je sentis quelque chose qui se déchirait en moi</w:t>
      </w:r>
      <w:r w:rsidR="00C474C1">
        <w:t xml:space="preserve">. </w:t>
      </w:r>
      <w:r w:rsidR="00C52F4A" w:rsidRPr="00605EB6">
        <w:t>Certes</w:t>
      </w:r>
      <w:r w:rsidR="00C474C1">
        <w:t xml:space="preserve">, </w:t>
      </w:r>
      <w:r w:rsidR="00C52F4A" w:rsidRPr="00605EB6">
        <w:t>je ne suis pas</w:t>
      </w:r>
      <w:r w:rsidR="00C954FA">
        <w:t xml:space="preserve"> un</w:t>
      </w:r>
      <w:r w:rsidR="00C52F4A" w:rsidRPr="00605EB6">
        <w:t xml:space="preserve"> halluciné et je n</w:t>
      </w:r>
      <w:r w:rsidR="00C474C1">
        <w:t>’</w:t>
      </w:r>
      <w:r w:rsidR="00C52F4A" w:rsidRPr="00605EB6">
        <w:t>ai perdu aucune de mes facultés mentales</w:t>
      </w:r>
      <w:r w:rsidR="00C474C1">
        <w:t xml:space="preserve"> ; </w:t>
      </w:r>
      <w:r w:rsidR="00C52F4A" w:rsidRPr="00605EB6">
        <w:t>eh bien</w:t>
      </w:r>
      <w:r w:rsidR="00C474C1">
        <w:t xml:space="preserve">, </w:t>
      </w:r>
      <w:r w:rsidR="00C52F4A" w:rsidRPr="00605EB6">
        <w:t>le croiriez-vous</w:t>
      </w:r>
      <w:r w:rsidR="00C474C1">
        <w:t xml:space="preserve">, </w:t>
      </w:r>
      <w:r w:rsidR="00C52F4A" w:rsidRPr="00605EB6">
        <w:t>il m</w:t>
      </w:r>
      <w:r w:rsidR="00C474C1">
        <w:t>’</w:t>
      </w:r>
      <w:r w:rsidR="00C52F4A" w:rsidRPr="00605EB6">
        <w:t>a semblé que c</w:t>
      </w:r>
      <w:r w:rsidR="00C474C1">
        <w:t>’</w:t>
      </w:r>
      <w:r w:rsidR="00C52F4A" w:rsidRPr="00605EB6">
        <w:t>était ma fille que je venais de perdre</w:t>
      </w:r>
      <w:r w:rsidR="00C474C1">
        <w:t xml:space="preserve">, </w:t>
      </w:r>
      <w:r w:rsidR="00C52F4A" w:rsidRPr="00605EB6">
        <w:t>et que mon devoir</w:t>
      </w:r>
      <w:r w:rsidR="00C474C1">
        <w:t xml:space="preserve">, </w:t>
      </w:r>
      <w:r w:rsidR="00C52F4A" w:rsidRPr="00605EB6">
        <w:t>maintenant</w:t>
      </w:r>
      <w:r w:rsidR="00C474C1">
        <w:t xml:space="preserve">, </w:t>
      </w:r>
      <w:r w:rsidR="00C52F4A" w:rsidRPr="00605EB6">
        <w:t>était de consacrer le reste de mes jours à son enfant</w:t>
      </w:r>
      <w:r w:rsidR="00C474C1">
        <w:t xml:space="preserve">, </w:t>
      </w:r>
      <w:r w:rsidR="00C52F4A" w:rsidRPr="00605EB6">
        <w:t>de devenir son protecteur</w:t>
      </w:r>
      <w:r w:rsidR="00C474C1">
        <w:t xml:space="preserve">, </w:t>
      </w:r>
      <w:r w:rsidR="00C52F4A" w:rsidRPr="00605EB6">
        <w:t>de lui rendre en affection</w:t>
      </w:r>
      <w:r w:rsidR="00C474C1">
        <w:t xml:space="preserve">, </w:t>
      </w:r>
      <w:r w:rsidR="00C52F4A" w:rsidRPr="00605EB6">
        <w:t>en caresses</w:t>
      </w:r>
      <w:r w:rsidR="00C474C1">
        <w:t xml:space="preserve">, </w:t>
      </w:r>
      <w:r w:rsidR="00C52F4A" w:rsidRPr="00605EB6">
        <w:t>en dévouement</w:t>
      </w:r>
      <w:r w:rsidR="00C474C1">
        <w:t xml:space="preserve">, </w:t>
      </w:r>
      <w:r w:rsidR="00C52F4A" w:rsidRPr="00605EB6">
        <w:t>ce que la mort venait de lui enlever</w:t>
      </w:r>
      <w:r w:rsidR="00C474C1">
        <w:t>.</w:t>
      </w:r>
    </w:p>
    <w:p w14:paraId="492D2F55" w14:textId="4FE7BC61" w:rsidR="00C474C1" w:rsidRDefault="0094609C" w:rsidP="00C52F4A">
      <w:r>
        <w:t>— </w:t>
      </w:r>
      <w:r w:rsidR="00C52F4A" w:rsidRPr="00605EB6">
        <w:t>J</w:t>
      </w:r>
      <w:r w:rsidR="00C474C1">
        <w:t>’</w:t>
      </w:r>
      <w:r w:rsidR="00C52F4A" w:rsidRPr="00605EB6">
        <w:t>arriverai à croire comme vous</w:t>
      </w:r>
      <w:r w:rsidR="00C474C1">
        <w:t xml:space="preserve">, </w:t>
      </w:r>
      <w:r w:rsidR="00C52F4A" w:rsidRPr="00605EB6">
        <w:t>mon cher capitaine</w:t>
      </w:r>
      <w:r w:rsidR="00C474C1">
        <w:t xml:space="preserve">, </w:t>
      </w:r>
      <w:r w:rsidR="00C52F4A" w:rsidRPr="00605EB6">
        <w:t>qu</w:t>
      </w:r>
      <w:r w:rsidR="00C474C1">
        <w:t>’</w:t>
      </w:r>
      <w:r w:rsidR="00C52F4A" w:rsidRPr="00605EB6">
        <w:t>il faut voir dans ceci et dans votre présence à Blaincourt une manifestation de la volonté divine</w:t>
      </w:r>
      <w:r w:rsidR="00C474C1">
        <w:t xml:space="preserve">. </w:t>
      </w:r>
      <w:r w:rsidR="00C52F4A" w:rsidRPr="00605EB6">
        <w:t>Est-ce que vous partez ce soir</w:t>
      </w:r>
      <w:r w:rsidR="00C474C1">
        <w:t> ?</w:t>
      </w:r>
    </w:p>
    <w:p w14:paraId="1F43FC45" w14:textId="1C5399DA" w:rsidR="00C474C1" w:rsidRDefault="0094609C" w:rsidP="00C52F4A">
      <w:r>
        <w:lastRenderedPageBreak/>
        <w:t>— </w:t>
      </w:r>
      <w:r w:rsidR="00C52F4A" w:rsidRPr="00605EB6">
        <w:t>Non</w:t>
      </w:r>
      <w:r w:rsidR="00C474C1">
        <w:t xml:space="preserve">, </w:t>
      </w:r>
      <w:r w:rsidR="00C52F4A" w:rsidRPr="00605EB6">
        <w:t>car il est un peu tard</w:t>
      </w:r>
      <w:r w:rsidR="00C474C1">
        <w:t xml:space="preserve"> ; </w:t>
      </w:r>
      <w:r w:rsidR="00C52F4A" w:rsidRPr="00605EB6">
        <w:t>mais je pense quitter Blaincourt demain matin de bonne heure</w:t>
      </w:r>
      <w:r w:rsidR="00C474C1">
        <w:t xml:space="preserve">. </w:t>
      </w:r>
      <w:r w:rsidR="00C52F4A" w:rsidRPr="00605EB6">
        <w:t>Je vais me mettre en quête de quelqu</w:t>
      </w:r>
      <w:r w:rsidR="00C474C1">
        <w:t>’</w:t>
      </w:r>
      <w:r w:rsidR="00C52F4A" w:rsidRPr="00605EB6">
        <w:t>un</w:t>
      </w:r>
      <w:r w:rsidR="00C474C1">
        <w:t xml:space="preserve">, </w:t>
      </w:r>
      <w:r w:rsidR="00C52F4A" w:rsidRPr="00605EB6">
        <w:t>ici ou à Verzéville</w:t>
      </w:r>
      <w:r w:rsidR="00C474C1">
        <w:t xml:space="preserve">, </w:t>
      </w:r>
      <w:r w:rsidR="00C52F4A" w:rsidRPr="00605EB6">
        <w:t>pour me conduire à Mareille</w:t>
      </w:r>
      <w:r w:rsidR="00C474C1">
        <w:t>.</w:t>
      </w:r>
    </w:p>
    <w:p w14:paraId="22A7DECB" w14:textId="56AEB6CE" w:rsidR="00C474C1" w:rsidRDefault="0094609C" w:rsidP="00C52F4A">
      <w:r>
        <w:t>— </w:t>
      </w:r>
      <w:r w:rsidR="00C52F4A" w:rsidRPr="00605EB6">
        <w:t>Ne cherchez pas</w:t>
      </w:r>
      <w:r w:rsidR="00C474C1">
        <w:t xml:space="preserve"> ; </w:t>
      </w:r>
      <w:r w:rsidR="00C52F4A" w:rsidRPr="00605EB6">
        <w:t>d</w:t>
      </w:r>
      <w:r w:rsidR="00C474C1">
        <w:t>’</w:t>
      </w:r>
      <w:r w:rsidR="00C52F4A" w:rsidRPr="00605EB6">
        <w:t>ailleurs vous trouveriez difficilement</w:t>
      </w:r>
      <w:r w:rsidR="00C474C1">
        <w:t xml:space="preserve">. </w:t>
      </w:r>
      <w:r w:rsidR="00C52F4A" w:rsidRPr="00605EB6">
        <w:t>Je mets ma voiture et un de mes chevaux à votre disposition</w:t>
      </w:r>
      <w:r w:rsidR="00C474C1">
        <w:t xml:space="preserve"> ; </w:t>
      </w:r>
      <w:r w:rsidR="00C52F4A" w:rsidRPr="00605EB6">
        <w:t>demain mon domestique vous conduira à Mareille</w:t>
      </w:r>
      <w:r w:rsidR="00C474C1">
        <w:t>.</w:t>
      </w:r>
    </w:p>
    <w:p w14:paraId="2C794EEA" w14:textId="4F9B1D39" w:rsidR="00C474C1" w:rsidRDefault="0094609C" w:rsidP="00C52F4A">
      <w:r>
        <w:t>— </w:t>
      </w:r>
      <w:r w:rsidR="00C52F4A" w:rsidRPr="00605EB6">
        <w:t>Pardon</w:t>
      </w:r>
      <w:r w:rsidR="00C474C1">
        <w:t xml:space="preserve">, </w:t>
      </w:r>
      <w:r w:rsidR="00C52F4A" w:rsidRPr="00605EB6">
        <w:t>mais je</w:t>
      </w:r>
      <w:r w:rsidR="00C474C1">
        <w:t>…</w:t>
      </w:r>
    </w:p>
    <w:p w14:paraId="44BDEFA6" w14:textId="46E6660C" w:rsidR="00C474C1" w:rsidRDefault="0094609C" w:rsidP="00C52F4A">
      <w:r>
        <w:t>— </w:t>
      </w:r>
      <w:r w:rsidR="00C52F4A" w:rsidRPr="00605EB6">
        <w:t>Eh</w:t>
      </w:r>
      <w:r w:rsidR="00C474C1">
        <w:t xml:space="preserve">, </w:t>
      </w:r>
      <w:r w:rsidR="00C52F4A" w:rsidRPr="00605EB6">
        <w:t>capitaine</w:t>
      </w:r>
      <w:r w:rsidR="00C474C1">
        <w:t xml:space="preserve">, </w:t>
      </w:r>
      <w:r w:rsidR="00C52F4A" w:rsidRPr="00605EB6">
        <w:t>interrompit le maire</w:t>
      </w:r>
      <w:r w:rsidR="00C474C1">
        <w:t xml:space="preserve">, </w:t>
      </w:r>
      <w:r w:rsidR="00C52F4A" w:rsidRPr="00605EB6">
        <w:t>ce serait mal à vous de m</w:t>
      </w:r>
      <w:r w:rsidR="00C474C1">
        <w:t>’</w:t>
      </w:r>
      <w:r w:rsidR="00C52F4A" w:rsidRPr="00605EB6">
        <w:t>ôter le plaisir de vous obliger</w:t>
      </w:r>
      <w:r w:rsidR="00C474C1">
        <w:t>.</w:t>
      </w:r>
    </w:p>
    <w:p w14:paraId="16A8A296" w14:textId="7CA5FE85" w:rsidR="00C474C1" w:rsidRDefault="0094609C" w:rsidP="00C52F4A">
      <w:r>
        <w:t>— </w:t>
      </w:r>
      <w:r w:rsidR="00C52F4A" w:rsidRPr="00605EB6">
        <w:t>Je n</w:t>
      </w:r>
      <w:r w:rsidR="00C474C1">
        <w:t>’</w:t>
      </w:r>
      <w:r w:rsidR="00C52F4A" w:rsidRPr="00605EB6">
        <w:t>ai plus rien à objecter</w:t>
      </w:r>
      <w:r w:rsidR="00C474C1">
        <w:t>.</w:t>
      </w:r>
    </w:p>
    <w:p w14:paraId="5C1233F0" w14:textId="4645A410" w:rsidR="00C474C1" w:rsidRDefault="0094609C" w:rsidP="00C52F4A">
      <w:r>
        <w:t>— </w:t>
      </w:r>
      <w:r w:rsidR="00C52F4A" w:rsidRPr="00605EB6">
        <w:t>À la bonne heure</w:t>
      </w:r>
      <w:r w:rsidR="00C474C1">
        <w:t xml:space="preserve">. </w:t>
      </w:r>
      <w:r w:rsidR="00C52F4A" w:rsidRPr="00605EB6">
        <w:t>Maintenant que vous n</w:t>
      </w:r>
      <w:r w:rsidR="00C474C1">
        <w:t>’</w:t>
      </w:r>
      <w:r w:rsidR="00C52F4A" w:rsidRPr="00605EB6">
        <w:t>avez plus le souci de vous procurer une voiture</w:t>
      </w:r>
      <w:r w:rsidR="00C474C1">
        <w:t xml:space="preserve">, </w:t>
      </w:r>
      <w:r w:rsidR="00C52F4A" w:rsidRPr="00605EB6">
        <w:t>avez-vous autre chose à faire ce soir</w:t>
      </w:r>
      <w:r w:rsidR="00C474C1">
        <w:t> ?</w:t>
      </w:r>
    </w:p>
    <w:p w14:paraId="06304323" w14:textId="26C59417" w:rsidR="00C474C1" w:rsidRDefault="0094609C" w:rsidP="00C52F4A">
      <w:r>
        <w:t>— </w:t>
      </w:r>
      <w:r w:rsidR="00C52F4A" w:rsidRPr="00605EB6">
        <w:t>Absolument rien</w:t>
      </w:r>
      <w:r w:rsidR="00C474C1">
        <w:t>.</w:t>
      </w:r>
    </w:p>
    <w:p w14:paraId="12542BD5" w14:textId="14A1F760" w:rsidR="00C474C1" w:rsidRDefault="0094609C" w:rsidP="00C52F4A">
      <w:r>
        <w:t>— </w:t>
      </w:r>
      <w:r w:rsidR="00C52F4A" w:rsidRPr="00605EB6">
        <w:t>En ce cas</w:t>
      </w:r>
      <w:r w:rsidR="00C474C1">
        <w:t xml:space="preserve">, </w:t>
      </w:r>
      <w:r w:rsidR="00C52F4A" w:rsidRPr="00605EB6">
        <w:t>je vous emmène souper chez moi</w:t>
      </w:r>
      <w:r w:rsidR="00C474C1">
        <w:t xml:space="preserve">. </w:t>
      </w:r>
      <w:r w:rsidR="00C52F4A" w:rsidRPr="00605EB6">
        <w:t>Je vous présenterai à ma femme à qui j</w:t>
      </w:r>
      <w:r w:rsidR="00C474C1">
        <w:t>’</w:t>
      </w:r>
      <w:r w:rsidR="00C52F4A" w:rsidRPr="00605EB6">
        <w:t>ai parlé de vous tantôt</w:t>
      </w:r>
      <w:r w:rsidR="00C474C1">
        <w:t xml:space="preserve">, </w:t>
      </w:r>
      <w:r w:rsidR="00C52F4A" w:rsidRPr="00605EB6">
        <w:t>et elle et mes enfants seront enchantés de faire votre connaissance</w:t>
      </w:r>
      <w:r w:rsidR="00C474C1">
        <w:t>.</w:t>
      </w:r>
    </w:p>
    <w:p w14:paraId="38D0D388" w14:textId="77777777" w:rsidR="00C474C1" w:rsidRDefault="00C52F4A" w:rsidP="00C52F4A">
      <w:r w:rsidRPr="00605EB6">
        <w:t>Et le maire entraîna l</w:t>
      </w:r>
      <w:r w:rsidR="00C474C1">
        <w:t>’</w:t>
      </w:r>
      <w:r w:rsidRPr="00605EB6">
        <w:t>ancien dragon</w:t>
      </w:r>
      <w:r w:rsidR="00C474C1">
        <w:t xml:space="preserve">, </w:t>
      </w:r>
      <w:r w:rsidRPr="00605EB6">
        <w:t>qui se laissa emmener</w:t>
      </w:r>
      <w:r w:rsidR="00C474C1">
        <w:t>.</w:t>
      </w:r>
    </w:p>
    <w:p w14:paraId="612BCC18" w14:textId="42224C2B" w:rsidR="00C52F4A" w:rsidRPr="00605EB6" w:rsidRDefault="00C52F4A" w:rsidP="00C474C1">
      <w:pPr>
        <w:pStyle w:val="Titre2"/>
      </w:pPr>
      <w:bookmarkStart w:id="12" w:name="_Toc197617858"/>
      <w:r w:rsidRPr="00605EB6">
        <w:lastRenderedPageBreak/>
        <w:t>VIII</w:t>
      </w:r>
      <w:bookmarkEnd w:id="12"/>
    </w:p>
    <w:p w14:paraId="5907D9AF" w14:textId="77777777" w:rsidR="00C474C1" w:rsidRDefault="00C52F4A" w:rsidP="00C52F4A">
      <w:r w:rsidRPr="00605EB6">
        <w:t>Huit jours se sont écoulés depuis les faits que nous venons de raconter</w:t>
      </w:r>
      <w:r w:rsidR="00C474C1">
        <w:t>.</w:t>
      </w:r>
    </w:p>
    <w:p w14:paraId="5E39FF48" w14:textId="77777777" w:rsidR="00C474C1" w:rsidRDefault="00C52F4A" w:rsidP="00C52F4A">
      <w:r w:rsidRPr="00605EB6">
        <w:t>Il y avait eu enquête sur enquête</w:t>
      </w:r>
      <w:r w:rsidR="00C474C1">
        <w:t xml:space="preserve"> ; </w:t>
      </w:r>
      <w:r w:rsidRPr="00605EB6">
        <w:t>mais</w:t>
      </w:r>
      <w:r w:rsidR="00C474C1">
        <w:t xml:space="preserve">, </w:t>
      </w:r>
      <w:r w:rsidRPr="00605EB6">
        <w:t>malgré toute la peine qu</w:t>
      </w:r>
      <w:r w:rsidR="00C474C1">
        <w:t>’</w:t>
      </w:r>
      <w:r w:rsidRPr="00605EB6">
        <w:t>ils s</w:t>
      </w:r>
      <w:r w:rsidR="00C474C1">
        <w:t>’</w:t>
      </w:r>
      <w:r w:rsidRPr="00605EB6">
        <w:t>étaient donnée</w:t>
      </w:r>
      <w:r w:rsidR="00C474C1">
        <w:t xml:space="preserve">, </w:t>
      </w:r>
      <w:r w:rsidRPr="00605EB6">
        <w:t>les représentants de la justice</w:t>
      </w:r>
      <w:r w:rsidR="00C474C1">
        <w:t xml:space="preserve">, </w:t>
      </w:r>
      <w:r w:rsidRPr="00605EB6">
        <w:t>n</w:t>
      </w:r>
      <w:r w:rsidR="00C474C1">
        <w:t>’</w:t>
      </w:r>
      <w:r w:rsidRPr="00605EB6">
        <w:t>avaient rien pu savoir</w:t>
      </w:r>
      <w:r w:rsidR="00C474C1">
        <w:t xml:space="preserve">. </w:t>
      </w:r>
      <w:r w:rsidRPr="00605EB6">
        <w:t>Chaque fois qu</w:t>
      </w:r>
      <w:r w:rsidR="00C474C1">
        <w:t>’</w:t>
      </w:r>
      <w:r w:rsidRPr="00605EB6">
        <w:t>on avait cru tenir un fil conducteur</w:t>
      </w:r>
      <w:r w:rsidR="00C474C1">
        <w:t xml:space="preserve">, </w:t>
      </w:r>
      <w:r w:rsidRPr="00605EB6">
        <w:t>il s</w:t>
      </w:r>
      <w:r w:rsidR="00C474C1">
        <w:t>’</w:t>
      </w:r>
      <w:r w:rsidRPr="00605EB6">
        <w:t>était rompu brusquement</w:t>
      </w:r>
      <w:r w:rsidR="00C474C1">
        <w:t>.</w:t>
      </w:r>
    </w:p>
    <w:p w14:paraId="060910CF" w14:textId="77777777" w:rsidR="00C474C1" w:rsidRDefault="00C52F4A" w:rsidP="00C52F4A">
      <w:r w:rsidRPr="00605EB6">
        <w:t>Le procureur impérial et un juge d</w:t>
      </w:r>
      <w:r w:rsidR="00C474C1">
        <w:t>’</w:t>
      </w:r>
      <w:r w:rsidRPr="00605EB6">
        <w:t>instruction s</w:t>
      </w:r>
      <w:r w:rsidR="00C474C1">
        <w:t>’</w:t>
      </w:r>
      <w:r w:rsidRPr="00605EB6">
        <w:t>étaient transportés à Blaincourt</w:t>
      </w:r>
      <w:r w:rsidR="00C474C1">
        <w:t xml:space="preserve">. </w:t>
      </w:r>
      <w:r w:rsidRPr="00605EB6">
        <w:t>Jules Cornefer</w:t>
      </w:r>
      <w:r w:rsidR="00C474C1">
        <w:t xml:space="preserve">, </w:t>
      </w:r>
      <w:r w:rsidRPr="00605EB6">
        <w:t>de retour de son voyage</w:t>
      </w:r>
      <w:r w:rsidR="00C474C1">
        <w:t xml:space="preserve">, </w:t>
      </w:r>
      <w:r w:rsidRPr="00605EB6">
        <w:t>avait comparu devant eux</w:t>
      </w:r>
      <w:r w:rsidR="00C474C1">
        <w:t xml:space="preserve"> ; </w:t>
      </w:r>
      <w:r w:rsidRPr="00605EB6">
        <w:t>on ne le soupçonnait pas d</w:t>
      </w:r>
      <w:r w:rsidR="00C474C1">
        <w:t>’</w:t>
      </w:r>
      <w:r w:rsidRPr="00605EB6">
        <w:t>être complice du crime</w:t>
      </w:r>
      <w:r w:rsidR="00C474C1">
        <w:t xml:space="preserve"> ; </w:t>
      </w:r>
      <w:r w:rsidRPr="00605EB6">
        <w:t>mais on espérait qu</w:t>
      </w:r>
      <w:r w:rsidR="00C474C1">
        <w:t>’</w:t>
      </w:r>
      <w:r w:rsidRPr="00605EB6">
        <w:t>il pourrait fournir de précieux renseignements</w:t>
      </w:r>
      <w:r w:rsidR="00C474C1">
        <w:t>.</w:t>
      </w:r>
    </w:p>
    <w:p w14:paraId="5454B162" w14:textId="77777777" w:rsidR="00C474C1" w:rsidRDefault="00C52F4A" w:rsidP="00C52F4A">
      <w:r w:rsidRPr="00605EB6">
        <w:t>Certes</w:t>
      </w:r>
      <w:r w:rsidR="00C474C1">
        <w:t xml:space="preserve">, </w:t>
      </w:r>
      <w:r w:rsidRPr="00605EB6">
        <w:t>le jeune homme n</w:t>
      </w:r>
      <w:r w:rsidR="00C474C1">
        <w:t>’</w:t>
      </w:r>
      <w:r w:rsidRPr="00605EB6">
        <w:t>était pas content de jouer ainsi</w:t>
      </w:r>
      <w:r w:rsidR="00C474C1">
        <w:t xml:space="preserve">, </w:t>
      </w:r>
      <w:r w:rsidRPr="00605EB6">
        <w:t>à son insu</w:t>
      </w:r>
      <w:r w:rsidR="00C474C1">
        <w:t xml:space="preserve">, </w:t>
      </w:r>
      <w:r w:rsidRPr="00605EB6">
        <w:t>un rôle dans cette ténébreuse affaire</w:t>
      </w:r>
      <w:r w:rsidR="00C474C1">
        <w:t xml:space="preserve">, </w:t>
      </w:r>
      <w:r w:rsidRPr="00605EB6">
        <w:t>et</w:t>
      </w:r>
      <w:r w:rsidR="00C474C1">
        <w:t xml:space="preserve">, </w:t>
      </w:r>
      <w:r w:rsidRPr="00605EB6">
        <w:t>même devant le ministère public</w:t>
      </w:r>
      <w:r w:rsidR="00C474C1">
        <w:t xml:space="preserve">, </w:t>
      </w:r>
      <w:r w:rsidRPr="00605EB6">
        <w:t>il ne s</w:t>
      </w:r>
      <w:r w:rsidR="00C474C1">
        <w:t>’</w:t>
      </w:r>
      <w:r w:rsidRPr="00605EB6">
        <w:t>était pas gêné pour laisser voir son indignation et sa colère</w:t>
      </w:r>
      <w:r w:rsidR="00C474C1">
        <w:t>.</w:t>
      </w:r>
    </w:p>
    <w:p w14:paraId="56B1BDF2" w14:textId="0BD497AD" w:rsidR="00C474C1" w:rsidRDefault="0094609C" w:rsidP="00C52F4A">
      <w:r>
        <w:t>— </w:t>
      </w:r>
      <w:r w:rsidR="00C52F4A" w:rsidRPr="00605EB6">
        <w:t>Évidemment</w:t>
      </w:r>
      <w:r w:rsidR="00C474C1">
        <w:t xml:space="preserve">, </w:t>
      </w:r>
      <w:r w:rsidR="00C52F4A" w:rsidRPr="00605EB6">
        <w:t>avait-il répondu</w:t>
      </w:r>
      <w:r w:rsidR="00C474C1">
        <w:t xml:space="preserve">, </w:t>
      </w:r>
      <w:r w:rsidR="00C52F4A" w:rsidRPr="00605EB6">
        <w:t>les deux scélérats me connaissent ou tout au moins mon nom</w:t>
      </w:r>
      <w:r w:rsidR="00C474C1">
        <w:t xml:space="preserve">, </w:t>
      </w:r>
      <w:r w:rsidR="00C52F4A" w:rsidRPr="00605EB6">
        <w:t>puisqu</w:t>
      </w:r>
      <w:r w:rsidR="00C474C1">
        <w:t>’</w:t>
      </w:r>
      <w:r w:rsidR="00C52F4A" w:rsidRPr="00605EB6">
        <w:t>ils s</w:t>
      </w:r>
      <w:r w:rsidR="00C474C1">
        <w:t>’</w:t>
      </w:r>
      <w:r w:rsidR="00C52F4A" w:rsidRPr="00605EB6">
        <w:t>en sont servis</w:t>
      </w:r>
      <w:r w:rsidR="00C474C1">
        <w:t xml:space="preserve">. </w:t>
      </w:r>
      <w:r w:rsidR="00C52F4A" w:rsidRPr="00605EB6">
        <w:t>Mais qui sont-ils</w:t>
      </w:r>
      <w:r w:rsidR="00C474C1">
        <w:t xml:space="preserve"> ? </w:t>
      </w:r>
      <w:r w:rsidR="00C52F4A" w:rsidRPr="00605EB6">
        <w:t>Je connais des milliers de personnes dans l</w:t>
      </w:r>
      <w:r w:rsidR="00C474C1">
        <w:t>’</w:t>
      </w:r>
      <w:r w:rsidR="00C52F4A" w:rsidRPr="00605EB6">
        <w:t>arrondissement</w:t>
      </w:r>
      <w:r w:rsidR="00C474C1">
        <w:t xml:space="preserve">. </w:t>
      </w:r>
      <w:r w:rsidR="00C52F4A" w:rsidRPr="00605EB6">
        <w:t>J</w:t>
      </w:r>
      <w:r w:rsidR="00C474C1">
        <w:t>’</w:t>
      </w:r>
      <w:r w:rsidR="00C52F4A" w:rsidRPr="00605EB6">
        <w:t>ai beau chercher</w:t>
      </w:r>
      <w:r w:rsidR="00C474C1">
        <w:t xml:space="preserve">, </w:t>
      </w:r>
      <w:r w:rsidR="00C52F4A" w:rsidRPr="00605EB6">
        <w:t>me creuser la tête</w:t>
      </w:r>
      <w:r w:rsidR="00C474C1">
        <w:t xml:space="preserve">, </w:t>
      </w:r>
      <w:r w:rsidR="00C52F4A" w:rsidRPr="00605EB6">
        <w:t>je ne trouve pas</w:t>
      </w:r>
      <w:r w:rsidR="00C474C1">
        <w:t>.</w:t>
      </w:r>
    </w:p>
    <w:p w14:paraId="155F9507" w14:textId="77777777" w:rsidR="00C474C1" w:rsidRDefault="00C52F4A" w:rsidP="00C52F4A">
      <w:r w:rsidRPr="00605EB6">
        <w:t>Jules Cornefer n</w:t>
      </w:r>
      <w:r w:rsidR="00C474C1">
        <w:t>’</w:t>
      </w:r>
      <w:r w:rsidRPr="00605EB6">
        <w:t>avait pas eu de peine à prouver que</w:t>
      </w:r>
      <w:r w:rsidR="00C474C1">
        <w:t xml:space="preserve">, </w:t>
      </w:r>
      <w:r w:rsidRPr="00605EB6">
        <w:t>dans la nuit du crime</w:t>
      </w:r>
      <w:r w:rsidR="00C474C1">
        <w:t xml:space="preserve">, </w:t>
      </w:r>
      <w:r w:rsidRPr="00605EB6">
        <w:t>il était à Remiremont</w:t>
      </w:r>
      <w:r w:rsidR="00C474C1">
        <w:t xml:space="preserve">, </w:t>
      </w:r>
      <w:r w:rsidRPr="00605EB6">
        <w:t>à l</w:t>
      </w:r>
      <w:r w:rsidR="00C474C1">
        <w:t>’</w:t>
      </w:r>
      <w:r w:rsidRPr="00605EB6">
        <w:t>hôtel de l</w:t>
      </w:r>
      <w:r w:rsidR="00C474C1">
        <w:t>’</w:t>
      </w:r>
      <w:r w:rsidRPr="00605EB6">
        <w:t>Écu</w:t>
      </w:r>
      <w:r w:rsidR="00C474C1">
        <w:t xml:space="preserve">, </w:t>
      </w:r>
      <w:r w:rsidRPr="00605EB6">
        <w:t>où il descendait habituellement</w:t>
      </w:r>
      <w:r w:rsidR="00C474C1">
        <w:t>.</w:t>
      </w:r>
    </w:p>
    <w:p w14:paraId="7E17C8CB" w14:textId="77777777" w:rsidR="00C474C1" w:rsidRDefault="00C52F4A" w:rsidP="00C52F4A">
      <w:r w:rsidRPr="00605EB6">
        <w:t>Toutefois</w:t>
      </w:r>
      <w:r w:rsidR="00C474C1">
        <w:t xml:space="preserve">, </w:t>
      </w:r>
      <w:r w:rsidRPr="00605EB6">
        <w:t>le procureur impérial et le juge d</w:t>
      </w:r>
      <w:r w:rsidR="00C474C1">
        <w:t>’</w:t>
      </w:r>
      <w:r w:rsidRPr="00605EB6">
        <w:t>instruction lui avaient fait subir un assez long interrogatoire</w:t>
      </w:r>
      <w:r w:rsidR="00C474C1">
        <w:t>.</w:t>
      </w:r>
    </w:p>
    <w:p w14:paraId="34AE51B2" w14:textId="77777777" w:rsidR="00C474C1" w:rsidRDefault="00C52F4A" w:rsidP="00C52F4A">
      <w:r w:rsidRPr="00605EB6">
        <w:lastRenderedPageBreak/>
        <w:t>Avant de quitter Blaincourt</w:t>
      </w:r>
      <w:r w:rsidR="00C474C1">
        <w:t xml:space="preserve">, </w:t>
      </w:r>
      <w:r w:rsidRPr="00605EB6">
        <w:t>ces messieurs avaient vu la victime</w:t>
      </w:r>
      <w:r w:rsidR="00C474C1">
        <w:t xml:space="preserve">, </w:t>
      </w:r>
      <w:r w:rsidRPr="00605EB6">
        <w:t>puis la jeune femme et l</w:t>
      </w:r>
      <w:r w:rsidR="00C474C1">
        <w:t>’</w:t>
      </w:r>
      <w:r w:rsidRPr="00605EB6">
        <w:t>enfant</w:t>
      </w:r>
      <w:r w:rsidR="00C474C1">
        <w:t xml:space="preserve">, </w:t>
      </w:r>
      <w:r w:rsidRPr="00605EB6">
        <w:t>deux autres victimes</w:t>
      </w:r>
      <w:r w:rsidR="00C474C1">
        <w:t xml:space="preserve">, </w:t>
      </w:r>
      <w:r w:rsidRPr="00605EB6">
        <w:t>par contre-coup</w:t>
      </w:r>
      <w:r w:rsidR="00C474C1">
        <w:t xml:space="preserve">, </w:t>
      </w:r>
      <w:r w:rsidRPr="00605EB6">
        <w:t>des deux misérables</w:t>
      </w:r>
      <w:r w:rsidR="00C474C1">
        <w:t xml:space="preserve">, </w:t>
      </w:r>
      <w:r w:rsidRPr="00605EB6">
        <w:t>qui paraissaient devoir échapper à la justice</w:t>
      </w:r>
      <w:r w:rsidR="00C474C1">
        <w:t>.</w:t>
      </w:r>
    </w:p>
    <w:p w14:paraId="52C2BC47" w14:textId="77777777" w:rsidR="00C474C1" w:rsidRDefault="00C52F4A" w:rsidP="00C52F4A">
      <w:r w:rsidRPr="00605EB6">
        <w:t>Cependant les brigades de gendarmes étaient lancées dans toutes les directions</w:t>
      </w:r>
      <w:r w:rsidR="00C474C1">
        <w:t xml:space="preserve"> ; </w:t>
      </w:r>
      <w:r w:rsidRPr="00605EB6">
        <w:t>on rencontrait des gendarmes partout</w:t>
      </w:r>
      <w:r w:rsidR="00C474C1">
        <w:t xml:space="preserve">, </w:t>
      </w:r>
      <w:r w:rsidRPr="00605EB6">
        <w:t>dans les villages</w:t>
      </w:r>
      <w:r w:rsidR="00C474C1">
        <w:t xml:space="preserve">, </w:t>
      </w:r>
      <w:r w:rsidRPr="00605EB6">
        <w:t>les hameaux</w:t>
      </w:r>
      <w:r w:rsidR="00C474C1">
        <w:t xml:space="preserve">, </w:t>
      </w:r>
      <w:r w:rsidRPr="00605EB6">
        <w:t>les bois</w:t>
      </w:r>
      <w:r w:rsidR="00C474C1">
        <w:t xml:space="preserve">, </w:t>
      </w:r>
      <w:r w:rsidRPr="00605EB6">
        <w:t>sur toutes les routes</w:t>
      </w:r>
      <w:r w:rsidR="00C474C1">
        <w:t xml:space="preserve">, </w:t>
      </w:r>
      <w:r w:rsidRPr="00605EB6">
        <w:t>sur tous les chemins</w:t>
      </w:r>
      <w:r w:rsidR="00C474C1">
        <w:t xml:space="preserve">. </w:t>
      </w:r>
      <w:r w:rsidRPr="00605EB6">
        <w:t>Ils arrêtèrent bien quelques vagabonds</w:t>
      </w:r>
      <w:r w:rsidR="00C474C1">
        <w:t xml:space="preserve"> ; </w:t>
      </w:r>
      <w:r w:rsidRPr="00605EB6">
        <w:t>mais point les deux individus dont le courrier de Verzéville avait donné le signalement</w:t>
      </w:r>
      <w:r w:rsidR="00C474C1">
        <w:t>.</w:t>
      </w:r>
    </w:p>
    <w:p w14:paraId="74460E00" w14:textId="77777777" w:rsidR="00C474C1" w:rsidRDefault="00C52F4A" w:rsidP="00C52F4A">
      <w:r w:rsidRPr="00605EB6">
        <w:t>Blaireau et Princet avaient su prendre leurs précautions</w:t>
      </w:r>
      <w:r w:rsidR="00C474C1">
        <w:t xml:space="preserve"> ; </w:t>
      </w:r>
      <w:r w:rsidRPr="00605EB6">
        <w:t>ils étaient rentrés à Paris tranquillement</w:t>
      </w:r>
      <w:r w:rsidR="00C474C1">
        <w:t xml:space="preserve">, </w:t>
      </w:r>
      <w:r w:rsidRPr="00605EB6">
        <w:t>sans avoir été inquiétés</w:t>
      </w:r>
      <w:r w:rsidR="00C474C1">
        <w:t>.</w:t>
      </w:r>
    </w:p>
    <w:p w14:paraId="52B4542C" w14:textId="77777777" w:rsidR="00C474C1" w:rsidRDefault="00C52F4A" w:rsidP="00C52F4A">
      <w:r w:rsidRPr="00605EB6">
        <w:t>Le lendemain de la visite des magistrats du parquet à Blaincourt</w:t>
      </w:r>
      <w:r w:rsidR="00C474C1">
        <w:t xml:space="preserve">, </w:t>
      </w:r>
      <w:r w:rsidRPr="00605EB6">
        <w:t>avait eu lieu le double enterrement</w:t>
      </w:r>
      <w:r w:rsidR="00C474C1">
        <w:t xml:space="preserve">. </w:t>
      </w:r>
      <w:r w:rsidRPr="00605EB6">
        <w:t>Le maire</w:t>
      </w:r>
      <w:r w:rsidR="00C474C1">
        <w:t xml:space="preserve">, </w:t>
      </w:r>
      <w:r w:rsidRPr="00605EB6">
        <w:t>assisté du juge de paix et du docteur Cornevin</w:t>
      </w:r>
      <w:r w:rsidR="00C474C1">
        <w:t xml:space="preserve">, </w:t>
      </w:r>
      <w:r w:rsidRPr="00605EB6">
        <w:t>conduisait le deuil</w:t>
      </w:r>
      <w:r w:rsidR="00C474C1">
        <w:t xml:space="preserve">. </w:t>
      </w:r>
      <w:r w:rsidRPr="00605EB6">
        <w:t>Tous les habitants de la commune et plusieurs centaines de personnes accourues des villages voisins suivirent les deux cercueils jusqu</w:t>
      </w:r>
      <w:r w:rsidR="00C474C1">
        <w:t>’</w:t>
      </w:r>
      <w:r w:rsidRPr="00605EB6">
        <w:t>au cimetière</w:t>
      </w:r>
      <w:r w:rsidR="00C474C1">
        <w:t xml:space="preserve">. </w:t>
      </w:r>
      <w:r w:rsidRPr="00605EB6">
        <w:t>Là</w:t>
      </w:r>
      <w:r w:rsidR="00C474C1">
        <w:t xml:space="preserve">, </w:t>
      </w:r>
      <w:r w:rsidRPr="00605EB6">
        <w:t>devant les deux fosses creusées à côté l</w:t>
      </w:r>
      <w:r w:rsidR="00C474C1">
        <w:t>’</w:t>
      </w:r>
      <w:r w:rsidRPr="00605EB6">
        <w:t>une de l</w:t>
      </w:r>
      <w:r w:rsidR="00C474C1">
        <w:t>’</w:t>
      </w:r>
      <w:r w:rsidRPr="00605EB6">
        <w:t>autre</w:t>
      </w:r>
      <w:r w:rsidR="00C474C1">
        <w:t xml:space="preserve">, </w:t>
      </w:r>
      <w:r w:rsidRPr="00605EB6">
        <w:t>le maire prononça quelques paroles émues</w:t>
      </w:r>
      <w:r w:rsidR="00C474C1">
        <w:t xml:space="preserve">, </w:t>
      </w:r>
      <w:r w:rsidRPr="00605EB6">
        <w:t>qui impressionnèrent vivement l</w:t>
      </w:r>
      <w:r w:rsidR="00C474C1">
        <w:t>’</w:t>
      </w:r>
      <w:r w:rsidRPr="00605EB6">
        <w:t>assistance</w:t>
      </w:r>
      <w:r w:rsidR="00C474C1">
        <w:t>.</w:t>
      </w:r>
    </w:p>
    <w:p w14:paraId="10745EA6" w14:textId="77777777" w:rsidR="00C474C1" w:rsidRDefault="00C52F4A" w:rsidP="00C52F4A">
      <w:r w:rsidRPr="00605EB6">
        <w:t>Il parla de l</w:t>
      </w:r>
      <w:r w:rsidR="00C474C1">
        <w:t>’</w:t>
      </w:r>
      <w:r w:rsidRPr="00605EB6">
        <w:t>enfant</w:t>
      </w:r>
      <w:r w:rsidR="00C474C1">
        <w:t xml:space="preserve">, </w:t>
      </w:r>
      <w:r w:rsidRPr="00605EB6">
        <w:t>de l</w:t>
      </w:r>
      <w:r w:rsidR="00C474C1">
        <w:t>’</w:t>
      </w:r>
      <w:r w:rsidRPr="00605EB6">
        <w:t>innocente petite créature que le malheur avait frappée coup sur coup</w:t>
      </w:r>
      <w:r w:rsidR="00C474C1">
        <w:t xml:space="preserve">, </w:t>
      </w:r>
      <w:r w:rsidRPr="00605EB6">
        <w:t>avant et à l</w:t>
      </w:r>
      <w:r w:rsidR="00C474C1">
        <w:t>’</w:t>
      </w:r>
      <w:r w:rsidRPr="00605EB6">
        <w:t>heure de sa naissance</w:t>
      </w:r>
      <w:r w:rsidR="00C474C1">
        <w:t>.</w:t>
      </w:r>
    </w:p>
    <w:p w14:paraId="02B77BB6" w14:textId="1C3B1A53" w:rsidR="00C474C1" w:rsidRDefault="0094609C" w:rsidP="00C52F4A">
      <w:r>
        <w:t>— </w:t>
      </w:r>
      <w:r w:rsidR="00C52F4A" w:rsidRPr="00605EB6">
        <w:t>Mais la providence veille sur les pauvres petits orphelins</w:t>
      </w:r>
      <w:r w:rsidR="00C474C1">
        <w:t xml:space="preserve"> ! </w:t>
      </w:r>
      <w:r w:rsidR="00C52F4A" w:rsidRPr="00605EB6">
        <w:t>s</w:t>
      </w:r>
      <w:r w:rsidR="00C474C1">
        <w:t>’</w:t>
      </w:r>
      <w:r w:rsidR="00C52F4A" w:rsidRPr="00605EB6">
        <w:t>écria-t-il</w:t>
      </w:r>
      <w:r w:rsidR="00C474C1">
        <w:t xml:space="preserve">. </w:t>
      </w:r>
      <w:r w:rsidR="00C52F4A" w:rsidRPr="00605EB6">
        <w:t>L</w:t>
      </w:r>
      <w:r w:rsidR="00C474C1">
        <w:t>’</w:t>
      </w:r>
      <w:r w:rsidR="00C52F4A" w:rsidRPr="00605EB6">
        <w:t>enfant ne sera pas sans famille</w:t>
      </w:r>
      <w:r w:rsidR="00C474C1">
        <w:t xml:space="preserve">, </w:t>
      </w:r>
      <w:r w:rsidR="00C52F4A" w:rsidRPr="00605EB6">
        <w:t>l</w:t>
      </w:r>
      <w:r w:rsidR="00C474C1">
        <w:t>’</w:t>
      </w:r>
      <w:r w:rsidR="00C52F4A" w:rsidRPr="00605EB6">
        <w:t>orpheline n</w:t>
      </w:r>
      <w:r w:rsidR="00C474C1">
        <w:t>’</w:t>
      </w:r>
      <w:r w:rsidR="00C52F4A" w:rsidRPr="00605EB6">
        <w:t>est pas abandonnée</w:t>
      </w:r>
      <w:r w:rsidR="00C474C1">
        <w:t xml:space="preserve"> ; </w:t>
      </w:r>
      <w:r w:rsidR="00C52F4A" w:rsidRPr="00605EB6">
        <w:t>elle ne sera pas privée de tendresse et d</w:t>
      </w:r>
      <w:r w:rsidR="00C474C1">
        <w:t>’</w:t>
      </w:r>
      <w:r w:rsidR="00C52F4A" w:rsidRPr="00605EB6">
        <w:t>affection</w:t>
      </w:r>
      <w:r w:rsidR="00C474C1">
        <w:t xml:space="preserve"> ; </w:t>
      </w:r>
      <w:r w:rsidR="00C52F4A" w:rsidRPr="00605EB6">
        <w:t>elle a déjà retrouvé un père et une mère</w:t>
      </w:r>
      <w:r w:rsidR="00C474C1">
        <w:t xml:space="preserve"> !… </w:t>
      </w:r>
      <w:r w:rsidR="00C52F4A" w:rsidRPr="00605EB6">
        <w:t xml:space="preserve">Et </w:t>
      </w:r>
      <w:r w:rsidR="00C52F4A" w:rsidRPr="00605EB6">
        <w:lastRenderedPageBreak/>
        <w:t>vous</w:t>
      </w:r>
      <w:r w:rsidR="00C474C1">
        <w:t xml:space="preserve">, </w:t>
      </w:r>
      <w:r w:rsidR="00C52F4A" w:rsidRPr="00605EB6">
        <w:t>pauvres victimes de la méchanceté des hommes</w:t>
      </w:r>
      <w:r w:rsidR="00C474C1">
        <w:t xml:space="preserve">, </w:t>
      </w:r>
      <w:r w:rsidR="00C52F4A" w:rsidRPr="00605EB6">
        <w:t>que vos âmes soient consolées</w:t>
      </w:r>
      <w:r w:rsidR="00C474C1">
        <w:t> !</w:t>
      </w:r>
    </w:p>
    <w:p w14:paraId="4460E230" w14:textId="77777777" w:rsidR="00C474C1" w:rsidRDefault="00C52F4A" w:rsidP="00C52F4A">
      <w:r w:rsidRPr="00605EB6">
        <w:t>Sur le registre des décès de la commune</w:t>
      </w:r>
      <w:r w:rsidR="00C474C1">
        <w:t xml:space="preserve">, </w:t>
      </w:r>
      <w:r w:rsidRPr="00605EB6">
        <w:t>on avait écrit deux actes</w:t>
      </w:r>
      <w:r w:rsidR="00C474C1">
        <w:t xml:space="preserve"> ; </w:t>
      </w:r>
      <w:r w:rsidRPr="00605EB6">
        <w:t>les nom et prénoms avaient été remplacés par ces mots</w:t>
      </w:r>
      <w:r w:rsidR="00C474C1">
        <w:t xml:space="preserve"> : </w:t>
      </w:r>
      <w:r w:rsidRPr="00605EB6">
        <w:t>inconnu</w:t>
      </w:r>
      <w:r w:rsidR="00C474C1">
        <w:t xml:space="preserve">, </w:t>
      </w:r>
      <w:r w:rsidRPr="00605EB6">
        <w:t>inconnue</w:t>
      </w:r>
      <w:r w:rsidR="00C474C1">
        <w:t>.</w:t>
      </w:r>
    </w:p>
    <w:p w14:paraId="36CD1E36" w14:textId="5411A7D8" w:rsidR="00C52F4A" w:rsidRPr="00605EB6" w:rsidRDefault="00C52F4A" w:rsidP="00C474C1">
      <w:pPr>
        <w:pStyle w:val="Etoile"/>
      </w:pPr>
      <w:r>
        <w:br/>
        <w:t>*</w:t>
      </w:r>
      <w:r>
        <w:br/>
      </w:r>
    </w:p>
    <w:p w14:paraId="3DFB9CD7" w14:textId="77777777" w:rsidR="00C474C1" w:rsidRDefault="00C52F4A" w:rsidP="00C52F4A">
      <w:r w:rsidRPr="00605EB6">
        <w:t>Un matin</w:t>
      </w:r>
      <w:r w:rsidR="00C474C1">
        <w:t xml:space="preserve">, </w:t>
      </w:r>
      <w:r w:rsidRPr="00605EB6">
        <w:t>entre dix et onze heures</w:t>
      </w:r>
      <w:r w:rsidR="00C474C1">
        <w:t xml:space="preserve">, </w:t>
      </w:r>
      <w:r w:rsidRPr="00605EB6">
        <w:t>une voiture de maître s</w:t>
      </w:r>
      <w:r w:rsidR="00C474C1">
        <w:t>’</w:t>
      </w:r>
      <w:r w:rsidRPr="00605EB6">
        <w:t>arrêta devant l</w:t>
      </w:r>
      <w:r w:rsidR="00C474C1">
        <w:t>’</w:t>
      </w:r>
      <w:r w:rsidRPr="00605EB6">
        <w:t>hôtel du Havre</w:t>
      </w:r>
      <w:r w:rsidR="00C474C1">
        <w:t xml:space="preserve">, </w:t>
      </w:r>
      <w:r w:rsidRPr="00605EB6">
        <w:t>à Paris</w:t>
      </w:r>
      <w:r w:rsidR="00C474C1">
        <w:t xml:space="preserve">. </w:t>
      </w:r>
      <w:r w:rsidRPr="00605EB6">
        <w:t>Un homme bien vêtu</w:t>
      </w:r>
      <w:r w:rsidR="00C474C1">
        <w:t xml:space="preserve">, </w:t>
      </w:r>
      <w:r w:rsidRPr="00605EB6">
        <w:t>à la dernière mode</w:t>
      </w:r>
      <w:r w:rsidR="00C474C1">
        <w:t xml:space="preserve">, </w:t>
      </w:r>
      <w:r w:rsidRPr="00605EB6">
        <w:t>mit pied à terre</w:t>
      </w:r>
      <w:r w:rsidR="00C474C1">
        <w:t xml:space="preserve">. </w:t>
      </w:r>
      <w:r w:rsidRPr="00605EB6">
        <w:t>C</w:t>
      </w:r>
      <w:r w:rsidR="00C474C1">
        <w:t>’</w:t>
      </w:r>
      <w:r w:rsidRPr="00605EB6">
        <w:t>était Blaireau</w:t>
      </w:r>
      <w:r w:rsidR="00C474C1">
        <w:t xml:space="preserve">. </w:t>
      </w:r>
      <w:r w:rsidRPr="00605EB6">
        <w:t>Pour la circonstance</w:t>
      </w:r>
      <w:r w:rsidR="00C474C1">
        <w:t xml:space="preserve">, </w:t>
      </w:r>
      <w:r w:rsidRPr="00605EB6">
        <w:t>il avait cru devoir orner la boutonnière de sa redingote du ruban rouge de la Légion d</w:t>
      </w:r>
      <w:r w:rsidR="00C474C1">
        <w:t>’</w:t>
      </w:r>
      <w:r w:rsidRPr="00605EB6">
        <w:t>honneur</w:t>
      </w:r>
      <w:r w:rsidR="00C474C1">
        <w:t>.</w:t>
      </w:r>
    </w:p>
    <w:p w14:paraId="795A3AE8" w14:textId="77777777" w:rsidR="00C474C1" w:rsidRDefault="00C52F4A" w:rsidP="00C52F4A">
      <w:r w:rsidRPr="00605EB6">
        <w:t>Il entra hardiment dans la loge du concierge</w:t>
      </w:r>
      <w:r w:rsidR="00C474C1">
        <w:t>.</w:t>
      </w:r>
    </w:p>
    <w:p w14:paraId="3A7244DE" w14:textId="62C6FF80" w:rsidR="00C474C1" w:rsidRDefault="0094609C" w:rsidP="00C52F4A">
      <w:r>
        <w:t>— </w:t>
      </w:r>
      <w:r w:rsidR="00C52F4A" w:rsidRPr="00605EB6">
        <w:t>Je désire parler au maître de l</w:t>
      </w:r>
      <w:r w:rsidR="00C474C1">
        <w:t>’</w:t>
      </w:r>
      <w:r w:rsidR="00C52F4A" w:rsidRPr="00605EB6">
        <w:t>hôtel</w:t>
      </w:r>
      <w:r w:rsidR="00C474C1">
        <w:t xml:space="preserve">, </w:t>
      </w:r>
      <w:r w:rsidR="00C52F4A" w:rsidRPr="00605EB6">
        <w:t>dit-il</w:t>
      </w:r>
      <w:r w:rsidR="00C474C1">
        <w:t>.</w:t>
      </w:r>
    </w:p>
    <w:p w14:paraId="4E2903A0" w14:textId="77777777" w:rsidR="00C474C1" w:rsidRDefault="00C52F4A" w:rsidP="00C52F4A">
      <w:r w:rsidRPr="00605EB6">
        <w:t>L</w:t>
      </w:r>
      <w:r w:rsidR="00C474C1">
        <w:t>’</w:t>
      </w:r>
      <w:r w:rsidRPr="00605EB6">
        <w:t>homme sortit de sa loge</w:t>
      </w:r>
      <w:r w:rsidR="00C474C1">
        <w:t xml:space="preserve">, </w:t>
      </w:r>
      <w:r w:rsidRPr="00605EB6">
        <w:t>et</w:t>
      </w:r>
      <w:r w:rsidR="00C474C1">
        <w:t xml:space="preserve">, </w:t>
      </w:r>
      <w:r w:rsidRPr="00605EB6">
        <w:t>montrant une porte</w:t>
      </w:r>
      <w:r w:rsidR="00C474C1">
        <w:t> :</w:t>
      </w:r>
    </w:p>
    <w:p w14:paraId="53A79C5F" w14:textId="74398E90" w:rsidR="00C474C1" w:rsidRDefault="0094609C" w:rsidP="00C52F4A">
      <w:r>
        <w:t>— </w:t>
      </w:r>
      <w:r w:rsidR="00C52F4A" w:rsidRPr="00605EB6">
        <w:t>Le patron est là</w:t>
      </w:r>
      <w:r w:rsidR="00C474C1">
        <w:t xml:space="preserve">, </w:t>
      </w:r>
      <w:r w:rsidR="00C52F4A" w:rsidRPr="00605EB6">
        <w:t>dans son bureau</w:t>
      </w:r>
      <w:r w:rsidR="00C474C1">
        <w:t xml:space="preserve">, </w:t>
      </w:r>
      <w:r w:rsidR="00C52F4A" w:rsidRPr="00605EB6">
        <w:t>répondit-il</w:t>
      </w:r>
      <w:r w:rsidR="00C474C1">
        <w:t xml:space="preserve"> ; </w:t>
      </w:r>
      <w:r w:rsidR="00C52F4A" w:rsidRPr="00605EB6">
        <w:t>vous pouvez entrer</w:t>
      </w:r>
      <w:r w:rsidR="00C474C1">
        <w:t>.</w:t>
      </w:r>
    </w:p>
    <w:p w14:paraId="4D1144CD" w14:textId="77777777" w:rsidR="00C474C1" w:rsidRDefault="00C52F4A" w:rsidP="00C52F4A">
      <w:r w:rsidRPr="00605EB6">
        <w:t>Blaireau alla à la porte indiquée</w:t>
      </w:r>
      <w:r w:rsidR="00C474C1">
        <w:t xml:space="preserve">, </w:t>
      </w:r>
      <w:r w:rsidRPr="00605EB6">
        <w:t>tourna le bouton et pénétra dans le bureau</w:t>
      </w:r>
      <w:r w:rsidR="00C474C1">
        <w:t xml:space="preserve">. </w:t>
      </w:r>
      <w:r w:rsidRPr="00605EB6">
        <w:t>Le propriétaire de l</w:t>
      </w:r>
      <w:r w:rsidR="00C474C1">
        <w:t>’</w:t>
      </w:r>
      <w:r w:rsidRPr="00605EB6">
        <w:t>hôtel quitta aussitôt son travail et se leva pour saluer le visiteur qui</w:t>
      </w:r>
      <w:r w:rsidR="00C474C1">
        <w:t xml:space="preserve">, </w:t>
      </w:r>
      <w:r w:rsidRPr="00605EB6">
        <w:t>à en juger par sa mise</w:t>
      </w:r>
      <w:r w:rsidR="00C474C1">
        <w:t xml:space="preserve">, </w:t>
      </w:r>
      <w:r w:rsidRPr="00605EB6">
        <w:t>sa tenue et sa décoration</w:t>
      </w:r>
      <w:r w:rsidR="00C474C1">
        <w:t xml:space="preserve">, </w:t>
      </w:r>
      <w:r w:rsidRPr="00605EB6">
        <w:t>devait être un homme considérable</w:t>
      </w:r>
      <w:r w:rsidR="00C474C1">
        <w:t>.</w:t>
      </w:r>
    </w:p>
    <w:p w14:paraId="71ED7F1E" w14:textId="77777777" w:rsidR="00C474C1" w:rsidRDefault="00C52F4A" w:rsidP="00C52F4A">
      <w:r w:rsidRPr="00605EB6">
        <w:t>Blaireau s</w:t>
      </w:r>
      <w:r w:rsidR="00C474C1">
        <w:t>’</w:t>
      </w:r>
      <w:r w:rsidRPr="00605EB6">
        <w:t>aperçut avec satisfaction qu</w:t>
      </w:r>
      <w:r w:rsidR="00C474C1">
        <w:t>’</w:t>
      </w:r>
      <w:r w:rsidRPr="00605EB6">
        <w:t>il avait produit tout l</w:t>
      </w:r>
      <w:r w:rsidR="00C474C1">
        <w:t>’</w:t>
      </w:r>
      <w:r w:rsidRPr="00605EB6">
        <w:t>effet qu</w:t>
      </w:r>
      <w:r w:rsidR="00C474C1">
        <w:t>’</w:t>
      </w:r>
      <w:r w:rsidRPr="00605EB6">
        <w:t>il désirait</w:t>
      </w:r>
      <w:r w:rsidR="00C474C1">
        <w:t>.</w:t>
      </w:r>
    </w:p>
    <w:p w14:paraId="10FDD9C0" w14:textId="47D770E9" w:rsidR="00C474C1" w:rsidRDefault="0094609C" w:rsidP="00C52F4A">
      <w:r>
        <w:lastRenderedPageBreak/>
        <w:t>— </w:t>
      </w:r>
      <w:r w:rsidR="00C52F4A" w:rsidRPr="00605EB6">
        <w:t>Monsieur</w:t>
      </w:r>
      <w:r w:rsidR="00C474C1">
        <w:t xml:space="preserve">, </w:t>
      </w:r>
      <w:r w:rsidR="00C52F4A" w:rsidRPr="00605EB6">
        <w:t>dit-il</w:t>
      </w:r>
      <w:r w:rsidR="00C474C1">
        <w:t xml:space="preserve">, </w:t>
      </w:r>
      <w:r w:rsidR="00C52F4A" w:rsidRPr="00605EB6">
        <w:t>c</w:t>
      </w:r>
      <w:r w:rsidR="00C474C1">
        <w:t>’</w:t>
      </w:r>
      <w:r w:rsidR="00C52F4A" w:rsidRPr="00605EB6">
        <w:t>est ici</w:t>
      </w:r>
      <w:r w:rsidR="00C474C1">
        <w:t xml:space="preserve">, </w:t>
      </w:r>
      <w:r w:rsidR="00C52F4A" w:rsidRPr="00605EB6">
        <w:t>chez vous</w:t>
      </w:r>
      <w:r w:rsidR="00C474C1">
        <w:t xml:space="preserve">, </w:t>
      </w:r>
      <w:r w:rsidR="00C52F4A" w:rsidRPr="00605EB6">
        <w:t>que sont descendus</w:t>
      </w:r>
      <w:r w:rsidR="00C474C1">
        <w:t xml:space="preserve">, </w:t>
      </w:r>
      <w:r w:rsidR="00C52F4A" w:rsidRPr="00605EB6">
        <w:t>il y a trois semaines environ</w:t>
      </w:r>
      <w:r w:rsidR="00C474C1">
        <w:t xml:space="preserve">, </w:t>
      </w:r>
      <w:r w:rsidR="00C52F4A" w:rsidRPr="00605EB6">
        <w:t>deux voyageurs venant d</w:t>
      </w:r>
      <w:r w:rsidR="00C474C1">
        <w:t>’</w:t>
      </w:r>
      <w:r w:rsidR="00C52F4A" w:rsidRPr="00605EB6">
        <w:t>Angleterre</w:t>
      </w:r>
      <w:r w:rsidR="00C474C1">
        <w:t>, M. </w:t>
      </w:r>
      <w:r w:rsidR="00C52F4A" w:rsidRPr="00605EB6">
        <w:t>Charles Chevry et sa femme</w:t>
      </w:r>
      <w:r w:rsidR="00C474C1">
        <w:t>.</w:t>
      </w:r>
    </w:p>
    <w:p w14:paraId="487B7A6C" w14:textId="172F38D1" w:rsidR="00C474C1" w:rsidRDefault="0094609C" w:rsidP="00C52F4A">
      <w:r>
        <w:t>— </w:t>
      </w:r>
      <w:r w:rsidR="00C52F4A" w:rsidRPr="00605EB6">
        <w:t>Parfaitement</w:t>
      </w:r>
      <w:r w:rsidR="00C474C1">
        <w:t xml:space="preserve">, </w:t>
      </w:r>
      <w:r w:rsidR="00C52F4A" w:rsidRPr="00605EB6">
        <w:t>monsieur</w:t>
      </w:r>
      <w:r w:rsidR="00C474C1">
        <w:t>.</w:t>
      </w:r>
    </w:p>
    <w:p w14:paraId="5E2FDFF7" w14:textId="5F453BEB" w:rsidR="00C474C1" w:rsidRDefault="0094609C" w:rsidP="00C52F4A">
      <w:r>
        <w:t>— </w:t>
      </w:r>
      <w:r w:rsidR="00C474C1">
        <w:t>M. </w:t>
      </w:r>
      <w:r w:rsidR="00C52F4A" w:rsidRPr="00605EB6">
        <w:t>Charles Chevry est mon ami</w:t>
      </w:r>
      <w:r w:rsidR="00C474C1">
        <w:t>.</w:t>
      </w:r>
    </w:p>
    <w:p w14:paraId="1368E31F" w14:textId="10A75F01" w:rsidR="00C474C1" w:rsidRDefault="0094609C" w:rsidP="00C52F4A">
      <w:r>
        <w:t>— </w:t>
      </w:r>
      <w:r w:rsidR="00C52F4A" w:rsidRPr="00605EB6">
        <w:t>Vous venez sans doute pour le voir</w:t>
      </w:r>
      <w:r w:rsidR="00C474C1">
        <w:t xml:space="preserve"> ? </w:t>
      </w:r>
      <w:r w:rsidR="00C52F4A" w:rsidRPr="00605EB6">
        <w:t>Mais lui et sa dame sont absents</w:t>
      </w:r>
      <w:r w:rsidR="00C474C1">
        <w:t xml:space="preserve"> : </w:t>
      </w:r>
      <w:r w:rsidR="00C52F4A" w:rsidRPr="00605EB6">
        <w:t>ils ne sont pas à Paris</w:t>
      </w:r>
      <w:r w:rsidR="00C474C1">
        <w:t xml:space="preserve"> ; </w:t>
      </w:r>
      <w:r w:rsidR="00C52F4A" w:rsidRPr="00605EB6">
        <w:t>je suis même un peu étonné qu</w:t>
      </w:r>
      <w:r w:rsidR="00C474C1">
        <w:t>’</w:t>
      </w:r>
      <w:r w:rsidR="00C52F4A" w:rsidRPr="00605EB6">
        <w:t>ils ne soient pas déjà de retour</w:t>
      </w:r>
      <w:r w:rsidR="00C474C1">
        <w:t xml:space="preserve">. </w:t>
      </w:r>
      <w:r w:rsidR="00C52F4A" w:rsidRPr="00605EB6">
        <w:t>En partant</w:t>
      </w:r>
      <w:r w:rsidR="00C474C1">
        <w:t>, M. </w:t>
      </w:r>
      <w:r w:rsidR="00C52F4A" w:rsidRPr="00605EB6">
        <w:t>Chevry m</w:t>
      </w:r>
      <w:r w:rsidR="00C474C1">
        <w:t>’</w:t>
      </w:r>
      <w:r w:rsidR="00C52F4A" w:rsidRPr="00605EB6">
        <w:t>a dit qu</w:t>
      </w:r>
      <w:r w:rsidR="00C474C1">
        <w:t>’</w:t>
      </w:r>
      <w:r w:rsidR="00C52F4A" w:rsidRPr="00605EB6">
        <w:t>il reviendrait dans trois ou quatre jours</w:t>
      </w:r>
      <w:r w:rsidR="00C474C1">
        <w:t xml:space="preserve">, </w:t>
      </w:r>
      <w:r w:rsidR="00C52F4A" w:rsidRPr="00605EB6">
        <w:t>et</w:t>
      </w:r>
      <w:r w:rsidR="00C474C1">
        <w:t xml:space="preserve">, </w:t>
      </w:r>
      <w:r w:rsidR="00C52F4A" w:rsidRPr="00605EB6">
        <w:t>si je ne me trompe</w:t>
      </w:r>
      <w:r w:rsidR="00C474C1">
        <w:t xml:space="preserve">, </w:t>
      </w:r>
      <w:r w:rsidR="00C52F4A" w:rsidRPr="00605EB6">
        <w:t>c</w:t>
      </w:r>
      <w:r w:rsidR="00C474C1">
        <w:t>’</w:t>
      </w:r>
      <w:r w:rsidR="00C52F4A" w:rsidRPr="00605EB6">
        <w:t>est aujourd</w:t>
      </w:r>
      <w:r w:rsidR="00C474C1">
        <w:t>’</w:t>
      </w:r>
      <w:r w:rsidR="00C52F4A" w:rsidRPr="00605EB6">
        <w:t>hui le dixième jour</w:t>
      </w:r>
      <w:r w:rsidR="00C474C1">
        <w:t>.</w:t>
      </w:r>
    </w:p>
    <w:p w14:paraId="101DB8D0" w14:textId="5BD13ED4" w:rsidR="00C474C1" w:rsidRDefault="0094609C" w:rsidP="00C52F4A">
      <w:r>
        <w:t>— </w:t>
      </w:r>
      <w:r w:rsidR="00C52F4A" w:rsidRPr="00605EB6">
        <w:t>Oui</w:t>
      </w:r>
      <w:r w:rsidR="00C474C1">
        <w:t xml:space="preserve">, </w:t>
      </w:r>
      <w:r w:rsidR="00C52F4A" w:rsidRPr="00605EB6">
        <w:t>je sais cela</w:t>
      </w:r>
      <w:r w:rsidR="00C474C1">
        <w:t xml:space="preserve">. </w:t>
      </w:r>
      <w:r w:rsidR="00C52F4A" w:rsidRPr="00605EB6">
        <w:t>En effet</w:t>
      </w:r>
      <w:r w:rsidR="00C474C1">
        <w:t xml:space="preserve">, </w:t>
      </w:r>
      <w:r w:rsidR="00C52F4A" w:rsidRPr="00605EB6">
        <w:t>mon ami a quitté Paris</w:t>
      </w:r>
      <w:r w:rsidR="00C474C1">
        <w:t xml:space="preserve">, </w:t>
      </w:r>
      <w:r w:rsidR="00C52F4A" w:rsidRPr="00605EB6">
        <w:t>pensant y revenir au bout de quelques jours</w:t>
      </w:r>
      <w:r w:rsidR="00C474C1">
        <w:t xml:space="preserve">, </w:t>
      </w:r>
      <w:r w:rsidR="00C52F4A" w:rsidRPr="00605EB6">
        <w:t>puisqu</w:t>
      </w:r>
      <w:r w:rsidR="00C474C1">
        <w:t>’</w:t>
      </w:r>
      <w:r w:rsidR="00C52F4A" w:rsidRPr="00605EB6">
        <w:t>il n</w:t>
      </w:r>
      <w:r w:rsidR="00C474C1">
        <w:t>’</w:t>
      </w:r>
      <w:r w:rsidR="00C52F4A" w:rsidRPr="00605EB6">
        <w:t>a emporté qu</w:t>
      </w:r>
      <w:r w:rsidR="00C474C1">
        <w:t>’</w:t>
      </w:r>
      <w:r w:rsidR="00C52F4A" w:rsidRPr="00605EB6">
        <w:t>un peu de linge dans une petite valise de voyage</w:t>
      </w:r>
      <w:r w:rsidR="00C474C1">
        <w:t xml:space="preserve"> ; </w:t>
      </w:r>
      <w:r w:rsidR="00C52F4A" w:rsidRPr="00605EB6">
        <w:t>mais</w:t>
      </w:r>
      <w:r w:rsidR="00C474C1">
        <w:t xml:space="preserve">, </w:t>
      </w:r>
      <w:r w:rsidR="00C52F4A" w:rsidRPr="00605EB6">
        <w:t>par suite d</w:t>
      </w:r>
      <w:r w:rsidR="00C474C1">
        <w:t>’</w:t>
      </w:r>
      <w:r w:rsidR="00C52F4A" w:rsidRPr="00605EB6">
        <w:t>une cause tout à fait imprévue</w:t>
      </w:r>
      <w:r w:rsidR="00C474C1">
        <w:t xml:space="preserve">, </w:t>
      </w:r>
      <w:r w:rsidR="00C52F4A" w:rsidRPr="00605EB6">
        <w:t>il a été obligé de changer ses dispositions</w:t>
      </w:r>
      <w:r w:rsidR="00C474C1">
        <w:t xml:space="preserve"> ; </w:t>
      </w:r>
      <w:r w:rsidR="00C52F4A" w:rsidRPr="00605EB6">
        <w:t>Charles Chevry est retourné en Angleterre</w:t>
      </w:r>
      <w:r w:rsidR="00C474C1">
        <w:t>.</w:t>
      </w:r>
    </w:p>
    <w:p w14:paraId="60EEE225" w14:textId="70D2159A" w:rsidR="00C474C1" w:rsidRDefault="0094609C" w:rsidP="00C52F4A">
      <w:r>
        <w:t>— </w:t>
      </w:r>
      <w:r w:rsidR="00C52F4A" w:rsidRPr="00605EB6">
        <w:t>Ah</w:t>
      </w:r>
      <w:r w:rsidR="00C474C1">
        <w:t> !</w:t>
      </w:r>
    </w:p>
    <w:p w14:paraId="41FFC0E6" w14:textId="2BEF80AC" w:rsidR="00C474C1" w:rsidRDefault="0094609C" w:rsidP="00C52F4A">
      <w:r>
        <w:t>— </w:t>
      </w:r>
      <w:r w:rsidR="00C52F4A" w:rsidRPr="00605EB6">
        <w:t>Et des mois se passeront avant que j</w:t>
      </w:r>
      <w:r w:rsidR="00C474C1">
        <w:t>’</w:t>
      </w:r>
      <w:r w:rsidR="00C52F4A" w:rsidRPr="00605EB6">
        <w:t>aie le plaisir de le revoir à Paris</w:t>
      </w:r>
      <w:r w:rsidR="00C474C1">
        <w:t>.</w:t>
      </w:r>
    </w:p>
    <w:p w14:paraId="6230F4C3" w14:textId="041F4552" w:rsidR="00C474C1" w:rsidRDefault="0094609C" w:rsidP="00C52F4A">
      <w:r>
        <w:t>— </w:t>
      </w:r>
      <w:r w:rsidR="00C52F4A" w:rsidRPr="00605EB6">
        <w:t>Je vous avoue</w:t>
      </w:r>
      <w:r w:rsidR="00C474C1">
        <w:t xml:space="preserve">, </w:t>
      </w:r>
      <w:r w:rsidR="00C52F4A" w:rsidRPr="00605EB6">
        <w:t>monsieur</w:t>
      </w:r>
      <w:r w:rsidR="00C474C1">
        <w:t xml:space="preserve">, </w:t>
      </w:r>
      <w:r w:rsidR="00C52F4A" w:rsidRPr="00605EB6">
        <w:t>que je suis surpris</w:t>
      </w:r>
      <w:r w:rsidR="00C474C1">
        <w:t xml:space="preserve">, </w:t>
      </w:r>
      <w:r w:rsidR="00C52F4A" w:rsidRPr="00605EB6">
        <w:t>très surpris</w:t>
      </w:r>
      <w:r w:rsidR="00C474C1">
        <w:t>.</w:t>
      </w:r>
    </w:p>
    <w:p w14:paraId="01447C29" w14:textId="75933FBE" w:rsidR="00C474C1" w:rsidRDefault="0094609C" w:rsidP="00C52F4A">
      <w:r>
        <w:t>— </w:t>
      </w:r>
      <w:r w:rsidR="00C52F4A" w:rsidRPr="00605EB6">
        <w:t>Comme je l</w:t>
      </w:r>
      <w:r w:rsidR="00C474C1">
        <w:t>’</w:t>
      </w:r>
      <w:r w:rsidR="00C52F4A" w:rsidRPr="00605EB6">
        <w:t>ai été moi-même</w:t>
      </w:r>
      <w:r w:rsidR="00C474C1">
        <w:t xml:space="preserve">. </w:t>
      </w:r>
      <w:r w:rsidR="00C52F4A" w:rsidRPr="00605EB6">
        <w:t>Que voulez-vous</w:t>
      </w:r>
      <w:r w:rsidR="00C474C1">
        <w:t xml:space="preserve"> ? </w:t>
      </w:r>
      <w:r w:rsidR="00C52F4A" w:rsidRPr="00605EB6">
        <w:t>cela arrive souvent dans la vie</w:t>
      </w:r>
      <w:r w:rsidR="00C474C1">
        <w:t xml:space="preserve">. </w:t>
      </w:r>
      <w:r w:rsidR="00C52F4A" w:rsidRPr="00605EB6">
        <w:t>On n</w:t>
      </w:r>
      <w:r w:rsidR="00C474C1">
        <w:t>’</w:t>
      </w:r>
      <w:r w:rsidR="00C52F4A" w:rsidRPr="00605EB6">
        <w:t>est jamais sûr la veille de ce qu</w:t>
      </w:r>
      <w:r w:rsidR="00C474C1">
        <w:t>’</w:t>
      </w:r>
      <w:r w:rsidR="00C52F4A" w:rsidRPr="00605EB6">
        <w:t>on fera le lendemain</w:t>
      </w:r>
      <w:r w:rsidR="00C474C1">
        <w:t xml:space="preserve">. </w:t>
      </w:r>
      <w:r w:rsidR="00C52F4A" w:rsidRPr="00605EB6">
        <w:t>L</w:t>
      </w:r>
      <w:r w:rsidR="00C474C1">
        <w:t>’</w:t>
      </w:r>
      <w:r w:rsidR="00C52F4A" w:rsidRPr="00605EB6">
        <w:t>imprévu</w:t>
      </w:r>
      <w:r w:rsidR="00C474C1">
        <w:t xml:space="preserve">, </w:t>
      </w:r>
      <w:r w:rsidR="00C52F4A" w:rsidRPr="00605EB6">
        <w:t>la chose inattendue est toujours là pour mettre obstacle à nos désirs</w:t>
      </w:r>
      <w:r w:rsidR="00C474C1">
        <w:t xml:space="preserve">. </w:t>
      </w:r>
      <w:r w:rsidR="00C52F4A" w:rsidRPr="00605EB6">
        <w:t>Enfin</w:t>
      </w:r>
      <w:r w:rsidR="00C474C1">
        <w:t xml:space="preserve">, </w:t>
      </w:r>
      <w:r w:rsidR="00C52F4A" w:rsidRPr="00605EB6">
        <w:t>monsieur</w:t>
      </w:r>
      <w:r w:rsidR="00C474C1">
        <w:t xml:space="preserve">, </w:t>
      </w:r>
      <w:r w:rsidR="00C52F4A" w:rsidRPr="00605EB6">
        <w:t xml:space="preserve">je viens vous trouver de la part de </w:t>
      </w:r>
      <w:r w:rsidR="00C474C1">
        <w:t>M. </w:t>
      </w:r>
      <w:r w:rsidR="00C52F4A" w:rsidRPr="00605EB6">
        <w:t>Charles Chevry pour vous payer</w:t>
      </w:r>
      <w:r w:rsidR="00C474C1">
        <w:t xml:space="preserve">, </w:t>
      </w:r>
      <w:r w:rsidR="00C52F4A" w:rsidRPr="00605EB6">
        <w:t>d</w:t>
      </w:r>
      <w:r w:rsidR="00C474C1">
        <w:t>’</w:t>
      </w:r>
      <w:r w:rsidR="00C52F4A" w:rsidRPr="00605EB6">
        <w:t>abord</w:t>
      </w:r>
      <w:r w:rsidR="00C474C1">
        <w:t xml:space="preserve">, </w:t>
      </w:r>
      <w:r w:rsidR="00C52F4A" w:rsidRPr="00605EB6">
        <w:t>ce qu</w:t>
      </w:r>
      <w:r w:rsidR="00C474C1">
        <w:t>’</w:t>
      </w:r>
      <w:r w:rsidR="00C52F4A" w:rsidRPr="00605EB6">
        <w:t>il vous doit et vous prier ensuite de me remettre les objets divers qu</w:t>
      </w:r>
      <w:r w:rsidR="00C474C1">
        <w:t>’</w:t>
      </w:r>
      <w:r w:rsidR="00C52F4A" w:rsidRPr="00605EB6">
        <w:t>il a laissés à l</w:t>
      </w:r>
      <w:r w:rsidR="00C474C1">
        <w:t>’</w:t>
      </w:r>
      <w:r w:rsidR="00C52F4A" w:rsidRPr="00605EB6">
        <w:t>hôtel et qu</w:t>
      </w:r>
      <w:r w:rsidR="00C474C1">
        <w:t>’</w:t>
      </w:r>
      <w:r w:rsidR="00C52F4A" w:rsidRPr="00605EB6">
        <w:t>il me charge de lui expédier à Londres</w:t>
      </w:r>
      <w:r w:rsidR="00C474C1">
        <w:t>.</w:t>
      </w:r>
    </w:p>
    <w:p w14:paraId="51A5078B" w14:textId="77777777" w:rsidR="00C474C1" w:rsidRDefault="00C52F4A" w:rsidP="00C52F4A">
      <w:r w:rsidRPr="00605EB6">
        <w:lastRenderedPageBreak/>
        <w:t>Le maître de l</w:t>
      </w:r>
      <w:r w:rsidR="00C474C1">
        <w:t>’</w:t>
      </w:r>
      <w:r w:rsidRPr="00605EB6">
        <w:t>hôtel regarda fixement Blaireau</w:t>
      </w:r>
      <w:r w:rsidR="00C474C1">
        <w:t xml:space="preserve">, </w:t>
      </w:r>
      <w:r w:rsidRPr="00605EB6">
        <w:t>ayant l</w:t>
      </w:r>
      <w:r w:rsidR="00C474C1">
        <w:t>’</w:t>
      </w:r>
      <w:r w:rsidRPr="00605EB6">
        <w:t>air embarrassé</w:t>
      </w:r>
      <w:r w:rsidR="00C474C1">
        <w:t>.</w:t>
      </w:r>
    </w:p>
    <w:p w14:paraId="20D03F71" w14:textId="77777777" w:rsidR="00C474C1" w:rsidRDefault="00C52F4A" w:rsidP="00C52F4A">
      <w:r w:rsidRPr="00605EB6">
        <w:t>Avait-il un soupçon</w:t>
      </w:r>
      <w:r w:rsidR="00C474C1">
        <w:t xml:space="preserve"> ? </w:t>
      </w:r>
      <w:r w:rsidRPr="00605EB6">
        <w:t>Peut-être</w:t>
      </w:r>
      <w:r w:rsidR="00C474C1">
        <w:t>.</w:t>
      </w:r>
    </w:p>
    <w:p w14:paraId="5F9BEAB4" w14:textId="28DFC75F" w:rsidR="00C474C1" w:rsidRDefault="0094609C" w:rsidP="00C52F4A">
      <w:r>
        <w:t>— </w:t>
      </w:r>
      <w:r w:rsidR="00C52F4A" w:rsidRPr="00605EB6">
        <w:t>Monsieur veut-il avoir l</w:t>
      </w:r>
      <w:r w:rsidR="00C474C1">
        <w:t>’</w:t>
      </w:r>
      <w:r w:rsidR="00C52F4A" w:rsidRPr="00605EB6">
        <w:t>obligeance de me dire son nom</w:t>
      </w:r>
      <w:r w:rsidR="00C474C1">
        <w:t> ?</w:t>
      </w:r>
    </w:p>
    <w:p w14:paraId="26313CEB" w14:textId="3F0D344B" w:rsidR="00C474C1" w:rsidRDefault="0094609C" w:rsidP="00C52F4A">
      <w:r>
        <w:t>— </w:t>
      </w:r>
      <w:r w:rsidR="00C52F4A" w:rsidRPr="00605EB6">
        <w:t>Certainement</w:t>
      </w:r>
      <w:r w:rsidR="00C474C1">
        <w:t xml:space="preserve">, </w:t>
      </w:r>
      <w:r w:rsidR="00C52F4A" w:rsidRPr="00605EB6">
        <w:t>répondit Blaireau avec aplomb</w:t>
      </w:r>
      <w:r w:rsidR="00C474C1">
        <w:t xml:space="preserve"> ; </w:t>
      </w:r>
      <w:r w:rsidR="00C52F4A" w:rsidRPr="00605EB6">
        <w:t>je me nomme Théophile Lemoine</w:t>
      </w:r>
      <w:r w:rsidR="00C474C1">
        <w:t xml:space="preserve">. </w:t>
      </w:r>
      <w:r w:rsidR="00C52F4A" w:rsidRPr="00605EB6">
        <w:t>Du reste</w:t>
      </w:r>
      <w:r w:rsidR="00C474C1">
        <w:t xml:space="preserve">, </w:t>
      </w:r>
      <w:r w:rsidR="00C52F4A" w:rsidRPr="00605EB6">
        <w:t>voici ma carte</w:t>
      </w:r>
      <w:r w:rsidR="00C474C1">
        <w:t xml:space="preserve">, </w:t>
      </w:r>
      <w:r w:rsidR="00C52F4A" w:rsidRPr="00605EB6">
        <w:t>ajouta-t-il en tirant un carnet de sa poche</w:t>
      </w:r>
      <w:r w:rsidR="00C474C1">
        <w:t xml:space="preserve">, </w:t>
      </w:r>
      <w:r w:rsidR="00C52F4A" w:rsidRPr="00605EB6">
        <w:t>où il prit un carré de papier qu</w:t>
      </w:r>
      <w:r w:rsidR="00C474C1">
        <w:t>’</w:t>
      </w:r>
      <w:r w:rsidR="00C52F4A" w:rsidRPr="00605EB6">
        <w:t>il remit au maître de l</w:t>
      </w:r>
      <w:r w:rsidR="00C474C1">
        <w:t>’</w:t>
      </w:r>
      <w:r w:rsidR="00C52F4A" w:rsidRPr="00605EB6">
        <w:t>hôtel</w:t>
      </w:r>
      <w:r w:rsidR="00C474C1">
        <w:t>.</w:t>
      </w:r>
    </w:p>
    <w:p w14:paraId="32737270" w14:textId="77777777" w:rsidR="00C474C1" w:rsidRDefault="00C52F4A" w:rsidP="00C52F4A">
      <w:r w:rsidRPr="00605EB6">
        <w:t>Celui-ci lut</w:t>
      </w:r>
      <w:r w:rsidR="00C474C1">
        <w:t> :</w:t>
      </w:r>
    </w:p>
    <w:p w14:paraId="2DB2E64A" w14:textId="49FAB80C" w:rsidR="00C52F4A" w:rsidRPr="00605EB6" w:rsidRDefault="00C52F4A" w:rsidP="00C52F4A"/>
    <w:p w14:paraId="433970A3" w14:textId="77777777" w:rsidR="00C52F4A" w:rsidRPr="00605EB6" w:rsidRDefault="00C52F4A" w:rsidP="00FE013E">
      <w:pPr>
        <w:pStyle w:val="Centr"/>
        <w:ind w:firstLine="2552"/>
        <w:jc w:val="left"/>
      </w:pPr>
      <w:r w:rsidRPr="00605EB6">
        <w:t>THÉOPHILE LEMOINE</w:t>
      </w:r>
    </w:p>
    <w:p w14:paraId="0DA2E932" w14:textId="77777777" w:rsidR="00C52F4A" w:rsidRPr="00605EB6" w:rsidRDefault="00C52F4A" w:rsidP="00FE013E">
      <w:pPr>
        <w:pStyle w:val="Centr"/>
        <w:ind w:firstLine="2977"/>
        <w:jc w:val="left"/>
        <w:rPr>
          <w:rStyle w:val="Taille-1Caracteres"/>
          <w:i/>
        </w:rPr>
      </w:pPr>
      <w:r w:rsidRPr="00605EB6">
        <w:rPr>
          <w:rStyle w:val="Taille-1Caracteres"/>
          <w:i/>
          <w:iCs/>
        </w:rPr>
        <w:t>I</w:t>
      </w:r>
      <w:r w:rsidRPr="00605EB6">
        <w:rPr>
          <w:rStyle w:val="Taille-1Caracteres"/>
          <w:i/>
        </w:rPr>
        <w:t>ngénieur des</w:t>
      </w:r>
      <w:r w:rsidRPr="00605EB6">
        <w:rPr>
          <w:rStyle w:val="Taille-1Caracteres"/>
          <w:i/>
          <w:iCs/>
        </w:rPr>
        <w:t xml:space="preserve"> M</w:t>
      </w:r>
      <w:r w:rsidRPr="00605EB6">
        <w:rPr>
          <w:rStyle w:val="Taille-1Caracteres"/>
          <w:i/>
        </w:rPr>
        <w:t>ines</w:t>
      </w:r>
    </w:p>
    <w:p w14:paraId="3DD8DDAF" w14:textId="23297238" w:rsidR="00C52F4A" w:rsidRPr="00605EB6" w:rsidRDefault="00C52F4A" w:rsidP="00FE013E">
      <w:pPr>
        <w:pStyle w:val="Centr"/>
        <w:ind w:firstLine="3828"/>
        <w:jc w:val="left"/>
        <w:rPr>
          <w:rStyle w:val="Taille-1Caracteres"/>
        </w:rPr>
      </w:pPr>
      <w:r w:rsidRPr="00605EB6">
        <w:rPr>
          <w:rStyle w:val="Taille-1Caracteres"/>
        </w:rPr>
        <w:t>92</w:t>
      </w:r>
      <w:r w:rsidR="00C474C1">
        <w:rPr>
          <w:rStyle w:val="Taille-1Caracteres"/>
        </w:rPr>
        <w:t xml:space="preserve">, </w:t>
      </w:r>
      <w:r w:rsidRPr="00605EB6">
        <w:rPr>
          <w:rStyle w:val="Taille-1Caracteres"/>
        </w:rPr>
        <w:t>rue Saint Dominique</w:t>
      </w:r>
      <w:r w:rsidR="00FE013E">
        <w:rPr>
          <w:rStyle w:val="Taille-1Caracteres"/>
        </w:rPr>
        <w:t xml:space="preserve"> </w:t>
      </w:r>
      <w:r w:rsidR="001B69AA" w:rsidRPr="00605EB6">
        <w:rPr>
          <w:rStyle w:val="Taille-1Caracteres"/>
        </w:rPr>
        <w:t>Saint</w:t>
      </w:r>
      <w:r w:rsidR="001B69AA">
        <w:rPr>
          <w:rStyle w:val="Taille-1Caracteres"/>
        </w:rPr>
        <w:t>-</w:t>
      </w:r>
      <w:r w:rsidRPr="00605EB6">
        <w:rPr>
          <w:rStyle w:val="Taille-1Caracteres"/>
        </w:rPr>
        <w:t>Germain</w:t>
      </w:r>
    </w:p>
    <w:p w14:paraId="43BD5718" w14:textId="77777777" w:rsidR="00C52F4A" w:rsidRPr="00605EB6" w:rsidRDefault="00C52F4A" w:rsidP="00C52F4A"/>
    <w:p w14:paraId="3C8C5915" w14:textId="77777777" w:rsidR="00C474C1" w:rsidRDefault="00C52F4A" w:rsidP="00C52F4A">
      <w:r w:rsidRPr="00605EB6">
        <w:t>Il parut soulagé</w:t>
      </w:r>
      <w:r w:rsidR="00C474C1">
        <w:t xml:space="preserve">. </w:t>
      </w:r>
      <w:r w:rsidRPr="00605EB6">
        <w:t>Pourtant il tournait la carte entre ses doigts</w:t>
      </w:r>
      <w:r w:rsidR="00C474C1">
        <w:t xml:space="preserve">, </w:t>
      </w:r>
      <w:r w:rsidRPr="00605EB6">
        <w:t>regardant de nouveau le soi-disant ingénieur des mines d</w:t>
      </w:r>
      <w:r w:rsidR="00C474C1">
        <w:t>’</w:t>
      </w:r>
      <w:r w:rsidRPr="00605EB6">
        <w:t>une façon singulière</w:t>
      </w:r>
      <w:r w:rsidR="00C474C1">
        <w:t>.</w:t>
      </w:r>
    </w:p>
    <w:p w14:paraId="5FA0C667" w14:textId="77777777" w:rsidR="00C474C1" w:rsidRDefault="00C52F4A" w:rsidP="00C52F4A">
      <w:r w:rsidRPr="00605EB6">
        <w:t>Blaireau devina qu</w:t>
      </w:r>
      <w:r w:rsidR="00C474C1">
        <w:t>’</w:t>
      </w:r>
      <w:r w:rsidRPr="00605EB6">
        <w:t>il avait sur les lèvres une question qu</w:t>
      </w:r>
      <w:r w:rsidR="00C474C1">
        <w:t>’</w:t>
      </w:r>
      <w:r w:rsidRPr="00605EB6">
        <w:t>il hésitait à adresser</w:t>
      </w:r>
      <w:r w:rsidR="00C474C1">
        <w:t>.</w:t>
      </w:r>
    </w:p>
    <w:p w14:paraId="286EB2B8" w14:textId="77777777" w:rsidR="00C474C1" w:rsidRDefault="00C52F4A" w:rsidP="00C52F4A">
      <w:r w:rsidRPr="00605EB6">
        <w:t>Mais Blaireau n</w:t>
      </w:r>
      <w:r w:rsidR="00C474C1">
        <w:t>’</w:t>
      </w:r>
      <w:r w:rsidRPr="00605EB6">
        <w:t>était pas un fourbe ordinaire</w:t>
      </w:r>
      <w:r w:rsidR="00C474C1">
        <w:t xml:space="preserve"> ; </w:t>
      </w:r>
      <w:r w:rsidRPr="00605EB6">
        <w:t>il ne s</w:t>
      </w:r>
      <w:r w:rsidR="00C474C1">
        <w:t>’</w:t>
      </w:r>
      <w:r w:rsidRPr="00605EB6">
        <w:t>embarquait jamais dans une aventure sans avoir pris dix précautions au lieu d</w:t>
      </w:r>
      <w:r w:rsidR="00C474C1">
        <w:t>’</w:t>
      </w:r>
      <w:r w:rsidRPr="00605EB6">
        <w:t>une</w:t>
      </w:r>
      <w:r w:rsidR="00C474C1">
        <w:t xml:space="preserve"> ; </w:t>
      </w:r>
      <w:r w:rsidRPr="00605EB6">
        <w:t>ayant tout prévu</w:t>
      </w:r>
      <w:r w:rsidR="00C474C1">
        <w:t xml:space="preserve">, </w:t>
      </w:r>
      <w:r w:rsidRPr="00605EB6">
        <w:t>même le cas où le maître de l</w:t>
      </w:r>
      <w:r w:rsidR="00C474C1">
        <w:t>’</w:t>
      </w:r>
      <w:r w:rsidRPr="00605EB6">
        <w:t>hôtel demanderait à faire lui-même l</w:t>
      </w:r>
      <w:r w:rsidR="00C474C1">
        <w:t>’</w:t>
      </w:r>
      <w:r w:rsidRPr="00605EB6">
        <w:t>expédition des objets à Charles Chevry</w:t>
      </w:r>
      <w:r w:rsidR="00C474C1">
        <w:t xml:space="preserve">, </w:t>
      </w:r>
      <w:r w:rsidRPr="00605EB6">
        <w:t>il était prêt à répondre à tout</w:t>
      </w:r>
      <w:r w:rsidR="00C474C1">
        <w:t>.</w:t>
      </w:r>
    </w:p>
    <w:p w14:paraId="3D82DCA5" w14:textId="0F89D45F" w:rsidR="00C474C1" w:rsidRDefault="0094609C" w:rsidP="00C52F4A">
      <w:r>
        <w:lastRenderedPageBreak/>
        <w:t>— </w:t>
      </w:r>
      <w:r w:rsidR="00C52F4A" w:rsidRPr="00605EB6">
        <w:t>Maintenant</w:t>
      </w:r>
      <w:r w:rsidR="00C474C1">
        <w:t xml:space="preserve">, </w:t>
      </w:r>
      <w:r w:rsidR="00C52F4A" w:rsidRPr="00605EB6">
        <w:t>reprit-il</w:t>
      </w:r>
      <w:r w:rsidR="00C474C1">
        <w:t xml:space="preserve">, </w:t>
      </w:r>
      <w:r w:rsidR="00C52F4A" w:rsidRPr="00605EB6">
        <w:t>je dois vous dire que mon ami m</w:t>
      </w:r>
      <w:r w:rsidR="00C474C1">
        <w:t>’</w:t>
      </w:r>
      <w:r w:rsidR="00C52F4A" w:rsidRPr="00605EB6">
        <w:t>a écrit</w:t>
      </w:r>
      <w:r w:rsidR="00C474C1">
        <w:t>…</w:t>
      </w:r>
    </w:p>
    <w:p w14:paraId="1863669B" w14:textId="140304A7" w:rsidR="00C474C1" w:rsidRDefault="0094609C" w:rsidP="00C52F4A">
      <w:r>
        <w:t>— </w:t>
      </w:r>
      <w:r w:rsidR="00C52F4A" w:rsidRPr="00605EB6">
        <w:t>Ah</w:t>
      </w:r>
      <w:r w:rsidR="00C474C1">
        <w:t xml:space="preserve"> ! </w:t>
      </w:r>
      <w:r w:rsidR="00C52F4A" w:rsidRPr="00605EB6">
        <w:t xml:space="preserve">vous avez une lettre de </w:t>
      </w:r>
      <w:r w:rsidR="00C474C1">
        <w:t>M. </w:t>
      </w:r>
      <w:r w:rsidR="00C52F4A" w:rsidRPr="00605EB6">
        <w:t>Chevry</w:t>
      </w:r>
      <w:r w:rsidR="00C474C1">
        <w:t xml:space="preserve"> ? </w:t>
      </w:r>
      <w:r w:rsidR="00C52F4A" w:rsidRPr="00605EB6">
        <w:t>dit l</w:t>
      </w:r>
      <w:r w:rsidR="00C474C1">
        <w:t>’</w:t>
      </w:r>
      <w:r w:rsidR="00C52F4A" w:rsidRPr="00605EB6">
        <w:t>autre vivement</w:t>
      </w:r>
      <w:r w:rsidR="00C474C1">
        <w:t>.</w:t>
      </w:r>
    </w:p>
    <w:p w14:paraId="710F450C" w14:textId="01C5A44D" w:rsidR="00C474C1" w:rsidRDefault="0094609C" w:rsidP="00C52F4A">
      <w:r>
        <w:t>— </w:t>
      </w:r>
      <w:r w:rsidR="00C52F4A" w:rsidRPr="00605EB6">
        <w:t>Que j</w:t>
      </w:r>
      <w:r w:rsidR="00C474C1">
        <w:t>’</w:t>
      </w:r>
      <w:r w:rsidR="00C52F4A" w:rsidRPr="00605EB6">
        <w:t>ai reçue ce matin même</w:t>
      </w:r>
      <w:r w:rsidR="00C474C1">
        <w:t xml:space="preserve"> ; </w:t>
      </w:r>
      <w:r w:rsidR="00C52F4A" w:rsidRPr="00605EB6">
        <w:t>c</w:t>
      </w:r>
      <w:r w:rsidR="00C474C1">
        <w:t>’</w:t>
      </w:r>
      <w:r w:rsidR="00C52F4A" w:rsidRPr="00605EB6">
        <w:t>est dans cette lettre qu</w:t>
      </w:r>
      <w:r w:rsidR="00C474C1">
        <w:t>’</w:t>
      </w:r>
      <w:r w:rsidR="00C52F4A" w:rsidRPr="00605EB6">
        <w:t>il me prie de venir vous trouver</w:t>
      </w:r>
      <w:r w:rsidR="00C474C1">
        <w:t xml:space="preserve">. </w:t>
      </w:r>
      <w:r w:rsidR="00C52F4A" w:rsidRPr="00605EB6">
        <w:t>Mais voyons</w:t>
      </w:r>
      <w:r w:rsidR="00C474C1">
        <w:t xml:space="preserve">, </w:t>
      </w:r>
      <w:r w:rsidR="00C52F4A" w:rsidRPr="00605EB6">
        <w:t>voyons donc</w:t>
      </w:r>
      <w:r w:rsidR="00C474C1">
        <w:t xml:space="preserve">, </w:t>
      </w:r>
      <w:r w:rsidR="00C52F4A" w:rsidRPr="00605EB6">
        <w:t>continua-t-il</w:t>
      </w:r>
      <w:r w:rsidR="00C474C1">
        <w:t xml:space="preserve">, </w:t>
      </w:r>
      <w:r w:rsidR="00C52F4A" w:rsidRPr="00605EB6">
        <w:t>ayant l</w:t>
      </w:r>
      <w:r w:rsidR="00C474C1">
        <w:t>’</w:t>
      </w:r>
      <w:r w:rsidR="00C52F4A" w:rsidRPr="00605EB6">
        <w:t>air de chercher dans ses poches</w:t>
      </w:r>
      <w:r w:rsidR="00C474C1">
        <w:t xml:space="preserve">, </w:t>
      </w:r>
      <w:r w:rsidR="00C52F4A" w:rsidRPr="00605EB6">
        <w:t>je dois pourtant l</w:t>
      </w:r>
      <w:r w:rsidR="00C474C1">
        <w:t>’</w:t>
      </w:r>
      <w:r w:rsidR="00C52F4A" w:rsidRPr="00605EB6">
        <w:t>avoir sur moi</w:t>
      </w:r>
      <w:r w:rsidR="00C474C1">
        <w:t xml:space="preserve">. </w:t>
      </w:r>
      <w:r w:rsidR="00C52F4A" w:rsidRPr="00605EB6">
        <w:t>Ah</w:t>
      </w:r>
      <w:r w:rsidR="00C474C1">
        <w:t xml:space="preserve"> ! </w:t>
      </w:r>
      <w:r w:rsidR="00C52F4A" w:rsidRPr="00605EB6">
        <w:t>la voilà</w:t>
      </w:r>
      <w:r w:rsidR="00C474C1">
        <w:t xml:space="preserve"> ; </w:t>
      </w:r>
      <w:r w:rsidR="00C52F4A" w:rsidRPr="00605EB6">
        <w:t>je ne me rappelais pas l</w:t>
      </w:r>
      <w:r w:rsidR="00C474C1">
        <w:t>’</w:t>
      </w:r>
      <w:r w:rsidR="00C52F4A" w:rsidRPr="00605EB6">
        <w:t>avoir mise dans la poche de mon pantalon</w:t>
      </w:r>
      <w:r w:rsidR="00C474C1">
        <w:t xml:space="preserve">. </w:t>
      </w:r>
      <w:r w:rsidR="00C52F4A" w:rsidRPr="00605EB6">
        <w:t>Voyez</w:t>
      </w:r>
      <w:r w:rsidR="00C474C1">
        <w:t xml:space="preserve">, </w:t>
      </w:r>
      <w:r w:rsidR="00C52F4A" w:rsidRPr="00605EB6">
        <w:t>monsieur</w:t>
      </w:r>
      <w:r w:rsidR="00C474C1">
        <w:t xml:space="preserve">, </w:t>
      </w:r>
      <w:r w:rsidR="00C52F4A" w:rsidRPr="00605EB6">
        <w:t>voyez</w:t>
      </w:r>
      <w:r w:rsidR="00C474C1">
        <w:t>.</w:t>
      </w:r>
    </w:p>
    <w:p w14:paraId="26E9B85F" w14:textId="080F8E1D" w:rsidR="00C474C1" w:rsidRDefault="00C52F4A" w:rsidP="00C52F4A">
      <w:r w:rsidRPr="00605EB6">
        <w:t>Il y avait sur l</w:t>
      </w:r>
      <w:r w:rsidR="00C474C1">
        <w:t>’</w:t>
      </w:r>
      <w:r w:rsidRPr="00605EB6">
        <w:t>enveloppe le timbre d</w:t>
      </w:r>
      <w:r w:rsidR="00C474C1">
        <w:t>’</w:t>
      </w:r>
      <w:r w:rsidRPr="00605EB6">
        <w:t>affranchissement rose oblitéré</w:t>
      </w:r>
      <w:r w:rsidR="00C474C1">
        <w:t xml:space="preserve">, </w:t>
      </w:r>
      <w:r w:rsidRPr="00605EB6">
        <w:t>représentant la reine Victoria</w:t>
      </w:r>
      <w:r w:rsidR="00C474C1">
        <w:t xml:space="preserve">, </w:t>
      </w:r>
      <w:r w:rsidRPr="00605EB6">
        <w:t>puis le timbre de la poste au milieu duquel ressortait</w:t>
      </w:r>
      <w:r w:rsidR="00C474C1">
        <w:t xml:space="preserve">, </w:t>
      </w:r>
      <w:r w:rsidRPr="00605EB6">
        <w:t>en grosses lettres carrées</w:t>
      </w:r>
      <w:r w:rsidR="00C474C1">
        <w:t xml:space="preserve">, </w:t>
      </w:r>
      <w:r w:rsidRPr="00605EB6">
        <w:t>le mot</w:t>
      </w:r>
      <w:r w:rsidR="00C474C1">
        <w:t xml:space="preserve"> : </w:t>
      </w:r>
      <w:r w:rsidRPr="00605EB6">
        <w:t>London</w:t>
      </w:r>
      <w:r w:rsidR="00C474C1">
        <w:t xml:space="preserve">. </w:t>
      </w:r>
      <w:r w:rsidRPr="00605EB6">
        <w:t xml:space="preserve">Enfin la lettre était bien adressée à </w:t>
      </w:r>
      <w:r w:rsidR="00C474C1">
        <w:t>M. </w:t>
      </w:r>
      <w:r w:rsidRPr="00605EB6">
        <w:t>Théophile Lemoine</w:t>
      </w:r>
      <w:r w:rsidR="00C474C1">
        <w:t xml:space="preserve">, </w:t>
      </w:r>
      <w:r w:rsidRPr="00605EB6">
        <w:t>ingénieur des mines</w:t>
      </w:r>
      <w:r w:rsidR="00C474C1">
        <w:t xml:space="preserve">, </w:t>
      </w:r>
      <w:r w:rsidRPr="00605EB6">
        <w:t>92</w:t>
      </w:r>
      <w:r w:rsidR="00C474C1">
        <w:t xml:space="preserve">, </w:t>
      </w:r>
      <w:r w:rsidRPr="00605EB6">
        <w:t xml:space="preserve">rue </w:t>
      </w:r>
      <w:r w:rsidR="001B69AA" w:rsidRPr="00605EB6">
        <w:t>Saint</w:t>
      </w:r>
      <w:r w:rsidR="001B69AA">
        <w:t>-</w:t>
      </w:r>
      <w:r w:rsidRPr="00605EB6">
        <w:t>Dominique</w:t>
      </w:r>
      <w:r w:rsidR="00C474C1">
        <w:t>.</w:t>
      </w:r>
    </w:p>
    <w:p w14:paraId="5B04CA93" w14:textId="76CD65F5" w:rsidR="00C474C1" w:rsidRDefault="00C52F4A" w:rsidP="00C52F4A">
      <w:r w:rsidRPr="00605EB6">
        <w:t>Le propriétaire de l</w:t>
      </w:r>
      <w:r w:rsidR="00C474C1">
        <w:t>’</w:t>
      </w:r>
      <w:r w:rsidRPr="00605EB6">
        <w:t>hôtel ne pouvait plus avoir le moindre doute</w:t>
      </w:r>
      <w:r w:rsidR="00C474C1">
        <w:t xml:space="preserve">. </w:t>
      </w:r>
      <w:r w:rsidRPr="00605EB6">
        <w:t>Assurément</w:t>
      </w:r>
      <w:r w:rsidR="00C474C1">
        <w:t xml:space="preserve">, </w:t>
      </w:r>
      <w:r w:rsidRPr="00605EB6">
        <w:t xml:space="preserve">il croyait à la parfaite honorabilité de </w:t>
      </w:r>
      <w:r w:rsidR="00C474C1">
        <w:t>M. </w:t>
      </w:r>
      <w:r w:rsidRPr="00605EB6">
        <w:t>Théophile Lemoine</w:t>
      </w:r>
      <w:r w:rsidR="00C474C1">
        <w:t xml:space="preserve"> ; </w:t>
      </w:r>
      <w:r w:rsidRPr="00605EB6">
        <w:t>mais</w:t>
      </w:r>
      <w:r w:rsidR="00C474C1">
        <w:t xml:space="preserve">, </w:t>
      </w:r>
      <w:r w:rsidRPr="00605EB6">
        <w:t>gardien fidèle des choses qui lui avaient été confiées</w:t>
      </w:r>
      <w:r w:rsidR="00C474C1">
        <w:t xml:space="preserve">, </w:t>
      </w:r>
      <w:r w:rsidRPr="00605EB6">
        <w:t>il ne trouvait pas inutile de prendre certaines précautions afin de mettre à couvert sa responsabilité</w:t>
      </w:r>
      <w:r w:rsidR="00C474C1">
        <w:t>.</w:t>
      </w:r>
    </w:p>
    <w:p w14:paraId="5AE6E95D" w14:textId="39AF5CD9" w:rsidR="00C474C1" w:rsidRDefault="00C52F4A" w:rsidP="00C52F4A">
      <w:r w:rsidRPr="00605EB6">
        <w:t>La lettre au bas de laquelle on lisait cette signature</w:t>
      </w:r>
      <w:r w:rsidR="00C474C1">
        <w:t xml:space="preserve"> : </w:t>
      </w:r>
      <w:r w:rsidRPr="00605EB6">
        <w:t>Charles Chevry</w:t>
      </w:r>
      <w:r w:rsidR="00C474C1">
        <w:t xml:space="preserve">, </w:t>
      </w:r>
      <w:r w:rsidRPr="00605EB6">
        <w:t>était datée de Londres</w:t>
      </w:r>
      <w:r w:rsidR="00C474C1">
        <w:t xml:space="preserve">, </w:t>
      </w:r>
      <w:r w:rsidRPr="00605EB6">
        <w:t>1</w:t>
      </w:r>
      <w:r w:rsidR="00C474C1" w:rsidRPr="00605EB6">
        <w:t>7</w:t>
      </w:r>
      <w:r w:rsidR="00C474C1">
        <w:t> </w:t>
      </w:r>
      <w:r w:rsidR="00C474C1" w:rsidRPr="00605EB6">
        <w:t>novembre</w:t>
      </w:r>
      <w:r w:rsidR="00C474C1">
        <w:t>.</w:t>
      </w:r>
    </w:p>
    <w:p w14:paraId="22C4CB39" w14:textId="77777777" w:rsidR="00C474C1" w:rsidRDefault="00C52F4A" w:rsidP="00C52F4A">
      <w:r w:rsidRPr="00605EB6">
        <w:t>Avait-elle été réellement expédiée de Londres ou écrite à Paris et glissée dans une enveloppe venant de la capitale des Îles Britanniques</w:t>
      </w:r>
      <w:r w:rsidR="00C474C1">
        <w:t xml:space="preserve"> ? </w:t>
      </w:r>
      <w:r w:rsidRPr="00605EB6">
        <w:t>Nous ne saurions le dire</w:t>
      </w:r>
      <w:r w:rsidR="00C474C1">
        <w:t xml:space="preserve">. </w:t>
      </w:r>
      <w:r w:rsidRPr="00605EB6">
        <w:t>Mais Blaireau avait des correspondants à Londres comme dans les autres villes principales de l</w:t>
      </w:r>
      <w:r w:rsidR="00C474C1">
        <w:t>’</w:t>
      </w:r>
      <w:r w:rsidRPr="00605EB6">
        <w:t>Europe</w:t>
      </w:r>
      <w:r w:rsidR="00C474C1">
        <w:t xml:space="preserve">. </w:t>
      </w:r>
      <w:r w:rsidRPr="00605EB6">
        <w:t>D</w:t>
      </w:r>
      <w:r w:rsidR="00C474C1">
        <w:t>’</w:t>
      </w:r>
      <w:r w:rsidRPr="00605EB6">
        <w:t>ailleurs</w:t>
      </w:r>
      <w:r w:rsidR="00C474C1">
        <w:t xml:space="preserve">, </w:t>
      </w:r>
      <w:r w:rsidRPr="00605EB6">
        <w:t>quand il voulait quelque chose</w:t>
      </w:r>
      <w:r w:rsidR="00C474C1">
        <w:t xml:space="preserve">, </w:t>
      </w:r>
      <w:r w:rsidRPr="00605EB6">
        <w:t>le misérable savait tourner ou passer par dessus toutes les difficultés</w:t>
      </w:r>
      <w:r w:rsidR="00C474C1">
        <w:t>.</w:t>
      </w:r>
    </w:p>
    <w:p w14:paraId="28279A4B" w14:textId="77777777" w:rsidR="00C474C1" w:rsidRDefault="00C52F4A" w:rsidP="00C52F4A">
      <w:r w:rsidRPr="00605EB6">
        <w:lastRenderedPageBreak/>
        <w:t>Le maître de l</w:t>
      </w:r>
      <w:r w:rsidR="00C474C1">
        <w:t>’</w:t>
      </w:r>
      <w:r w:rsidRPr="00605EB6">
        <w:t>hôtel lut la lettre lentement</w:t>
      </w:r>
      <w:r w:rsidR="00C474C1">
        <w:t xml:space="preserve">, </w:t>
      </w:r>
      <w:r w:rsidRPr="00605EB6">
        <w:t>sans se presser</w:t>
      </w:r>
      <w:r w:rsidR="00C474C1">
        <w:t xml:space="preserve">. </w:t>
      </w:r>
      <w:r w:rsidRPr="00605EB6">
        <w:t>Heureusement pour Blaireau</w:t>
      </w:r>
      <w:r w:rsidR="00C474C1">
        <w:t xml:space="preserve">, </w:t>
      </w:r>
      <w:r w:rsidRPr="00605EB6">
        <w:t>il ne connaissait pas l</w:t>
      </w:r>
      <w:r w:rsidR="00C474C1">
        <w:t>’</w:t>
      </w:r>
      <w:r w:rsidRPr="00605EB6">
        <w:t>écriture de Charles Chevry</w:t>
      </w:r>
      <w:r w:rsidR="00C474C1">
        <w:t>.</w:t>
      </w:r>
    </w:p>
    <w:p w14:paraId="2F6EE964" w14:textId="36D173BA" w:rsidR="00C474C1" w:rsidRDefault="0094609C" w:rsidP="00C52F4A">
      <w:r>
        <w:t>— </w:t>
      </w:r>
      <w:r w:rsidR="00C52F4A" w:rsidRPr="00605EB6">
        <w:t>C</w:t>
      </w:r>
      <w:r w:rsidR="00C474C1">
        <w:t>’</w:t>
      </w:r>
      <w:r w:rsidR="00C52F4A" w:rsidRPr="00605EB6">
        <w:t>est singulier</w:t>
      </w:r>
      <w:r w:rsidR="00C474C1">
        <w:t xml:space="preserve">, </w:t>
      </w:r>
      <w:r w:rsidR="00C52F4A" w:rsidRPr="00605EB6">
        <w:t>fit-il</w:t>
      </w:r>
      <w:r w:rsidR="00C474C1">
        <w:t>.</w:t>
      </w:r>
    </w:p>
    <w:p w14:paraId="0A9B4E7D" w14:textId="77777777" w:rsidR="00C474C1" w:rsidRDefault="00C52F4A" w:rsidP="00C52F4A">
      <w:r w:rsidRPr="00605EB6">
        <w:t>Blaireau</w:t>
      </w:r>
      <w:r w:rsidR="00C474C1">
        <w:t xml:space="preserve">, </w:t>
      </w:r>
      <w:r w:rsidRPr="00605EB6">
        <w:t>malgré son audace</w:t>
      </w:r>
      <w:r w:rsidR="00C474C1">
        <w:t xml:space="preserve">, </w:t>
      </w:r>
      <w:r w:rsidRPr="00605EB6">
        <w:t>ne put s</w:t>
      </w:r>
      <w:r w:rsidR="00C474C1">
        <w:t>’</w:t>
      </w:r>
      <w:r w:rsidRPr="00605EB6">
        <w:t>empêcher de tressaillir</w:t>
      </w:r>
      <w:r w:rsidR="00C474C1">
        <w:t>.</w:t>
      </w:r>
    </w:p>
    <w:p w14:paraId="50C9EF3C" w14:textId="7DBAEDAF" w:rsidR="00C474C1" w:rsidRDefault="0094609C" w:rsidP="00C52F4A">
      <w:r>
        <w:t>— </w:t>
      </w:r>
      <w:r w:rsidR="00C52F4A" w:rsidRPr="00605EB6">
        <w:t>Et quoi donc</w:t>
      </w:r>
      <w:r w:rsidR="00C474C1">
        <w:t xml:space="preserve"> ? </w:t>
      </w:r>
      <w:r w:rsidR="00C52F4A" w:rsidRPr="00605EB6">
        <w:t>interrogea-t-il</w:t>
      </w:r>
      <w:r w:rsidR="00C474C1">
        <w:t>.</w:t>
      </w:r>
    </w:p>
    <w:p w14:paraId="08B2AD37" w14:textId="55EE1601" w:rsidR="00C474C1" w:rsidRDefault="0094609C" w:rsidP="00C52F4A">
      <w:r>
        <w:t>— </w:t>
      </w:r>
      <w:r w:rsidR="00C474C1">
        <w:t>M. </w:t>
      </w:r>
      <w:r w:rsidR="00C52F4A" w:rsidRPr="00605EB6">
        <w:t>Charles Chevry ne vous dit point</w:t>
      </w:r>
      <w:r w:rsidR="00C474C1">
        <w:t xml:space="preserve">, </w:t>
      </w:r>
      <w:r w:rsidR="00C52F4A" w:rsidRPr="00605EB6">
        <w:t>dans sa lettre</w:t>
      </w:r>
      <w:r w:rsidR="00C474C1">
        <w:t xml:space="preserve">, </w:t>
      </w:r>
      <w:r w:rsidR="00C52F4A" w:rsidRPr="00605EB6">
        <w:t>qu</w:t>
      </w:r>
      <w:r w:rsidR="00C474C1">
        <w:t>’</w:t>
      </w:r>
      <w:r w:rsidR="00C52F4A" w:rsidRPr="00605EB6">
        <w:t>au moment de partir il m</w:t>
      </w:r>
      <w:r w:rsidR="00C474C1">
        <w:t>’</w:t>
      </w:r>
      <w:r w:rsidR="00C52F4A" w:rsidRPr="00605EB6">
        <w:t>a remis la clef de sûreté du secrétaire où il a serré ses papiers qui ont</w:t>
      </w:r>
      <w:r w:rsidR="00C474C1">
        <w:t xml:space="preserve">, </w:t>
      </w:r>
      <w:r w:rsidR="00C52F4A" w:rsidRPr="00605EB6">
        <w:t>paraît-il</w:t>
      </w:r>
      <w:r w:rsidR="00C474C1">
        <w:t xml:space="preserve">, </w:t>
      </w:r>
      <w:r w:rsidR="00C52F4A" w:rsidRPr="00605EB6">
        <w:t>une très grande importance</w:t>
      </w:r>
      <w:r w:rsidR="00C474C1">
        <w:t>.</w:t>
      </w:r>
    </w:p>
    <w:p w14:paraId="60432800" w14:textId="77777777" w:rsidR="00C474C1" w:rsidRDefault="00C52F4A" w:rsidP="00C52F4A">
      <w:r w:rsidRPr="00605EB6">
        <w:t>Ignorant le fait</w:t>
      </w:r>
      <w:r w:rsidR="00C474C1">
        <w:t xml:space="preserve">, </w:t>
      </w:r>
      <w:r w:rsidRPr="00605EB6">
        <w:t>Blaireau n</w:t>
      </w:r>
      <w:r w:rsidR="00C474C1">
        <w:t>’</w:t>
      </w:r>
      <w:r w:rsidRPr="00605EB6">
        <w:t>avait point pu prévoir que cette observation lui serait faite</w:t>
      </w:r>
      <w:r w:rsidR="00C474C1">
        <w:t xml:space="preserve">. </w:t>
      </w:r>
      <w:r w:rsidRPr="00605EB6">
        <w:t>Cependant il ne se troubla point</w:t>
      </w:r>
      <w:r w:rsidR="00C474C1">
        <w:t>.</w:t>
      </w:r>
    </w:p>
    <w:p w14:paraId="59A37784" w14:textId="046E08E7" w:rsidR="00C474C1" w:rsidRDefault="0094609C" w:rsidP="00C52F4A">
      <w:r>
        <w:t>— </w:t>
      </w:r>
      <w:r w:rsidR="00C52F4A" w:rsidRPr="00605EB6">
        <w:t>Mon ami aura oublié de me parler de cela</w:t>
      </w:r>
      <w:r w:rsidR="00C474C1">
        <w:t xml:space="preserve">, </w:t>
      </w:r>
      <w:r w:rsidR="00C52F4A" w:rsidRPr="00605EB6">
        <w:t>répondit-il avec un calme qui n</w:t>
      </w:r>
      <w:r w:rsidR="00C474C1">
        <w:t>’</w:t>
      </w:r>
      <w:r w:rsidR="00C52F4A" w:rsidRPr="00605EB6">
        <w:t>appartenait qu</w:t>
      </w:r>
      <w:r w:rsidR="00C474C1">
        <w:t>’</w:t>
      </w:r>
      <w:r w:rsidR="00C52F4A" w:rsidRPr="00605EB6">
        <w:t>à lui</w:t>
      </w:r>
      <w:r w:rsidR="00C474C1">
        <w:t xml:space="preserve">, </w:t>
      </w:r>
      <w:r w:rsidR="00C52F4A" w:rsidRPr="00605EB6">
        <w:t>ou plutôt il n</w:t>
      </w:r>
      <w:r w:rsidR="00C474C1">
        <w:t>’</w:t>
      </w:r>
      <w:r w:rsidR="00C52F4A" w:rsidRPr="00605EB6">
        <w:t>a pas jugé nécessaire de me faire connaître ce détail</w:t>
      </w:r>
      <w:r w:rsidR="00C474C1">
        <w:t xml:space="preserve">, </w:t>
      </w:r>
      <w:r w:rsidR="00C52F4A" w:rsidRPr="00605EB6">
        <w:t>puisque c</w:t>
      </w:r>
      <w:r w:rsidR="00C474C1">
        <w:t>’</w:t>
      </w:r>
      <w:r w:rsidR="00C52F4A" w:rsidRPr="00605EB6">
        <w:t>est à vous-même qu</w:t>
      </w:r>
      <w:r w:rsidR="00C474C1">
        <w:t>’</w:t>
      </w:r>
      <w:r w:rsidR="00C52F4A" w:rsidRPr="00605EB6">
        <w:t>il me dit de m</w:t>
      </w:r>
      <w:r w:rsidR="00C474C1">
        <w:t>’</w:t>
      </w:r>
      <w:r w:rsidR="00C52F4A" w:rsidRPr="00605EB6">
        <w:t>adresser</w:t>
      </w:r>
      <w:r w:rsidR="00C474C1">
        <w:t>.</w:t>
      </w:r>
    </w:p>
    <w:p w14:paraId="28EB14BA" w14:textId="311178AE" w:rsidR="00C474C1" w:rsidRDefault="0094609C" w:rsidP="00C52F4A">
      <w:r>
        <w:t>— </w:t>
      </w:r>
      <w:r w:rsidR="00C52F4A" w:rsidRPr="00605EB6">
        <w:t>C</w:t>
      </w:r>
      <w:r w:rsidR="00C474C1">
        <w:t>’</w:t>
      </w:r>
      <w:r w:rsidR="00C52F4A" w:rsidRPr="00605EB6">
        <w:t>est juste</w:t>
      </w:r>
      <w:r w:rsidR="00C474C1">
        <w:t xml:space="preserve">, </w:t>
      </w:r>
      <w:r w:rsidR="00C52F4A" w:rsidRPr="00605EB6">
        <w:t>monsieur</w:t>
      </w:r>
      <w:r w:rsidR="00C474C1">
        <w:t xml:space="preserve">. </w:t>
      </w:r>
      <w:r w:rsidR="00C52F4A" w:rsidRPr="00605EB6">
        <w:t>Maintenant</w:t>
      </w:r>
      <w:r w:rsidR="00C474C1">
        <w:t xml:space="preserve">, </w:t>
      </w:r>
      <w:r w:rsidR="00C52F4A" w:rsidRPr="00605EB6">
        <w:t>si vous le voulez</w:t>
      </w:r>
      <w:r w:rsidR="00C474C1">
        <w:t xml:space="preserve">, </w:t>
      </w:r>
      <w:r w:rsidR="00C52F4A" w:rsidRPr="00605EB6">
        <w:t>nous allons monter dans l</w:t>
      </w:r>
      <w:r w:rsidR="00C474C1">
        <w:t>’</w:t>
      </w:r>
      <w:r w:rsidR="00C52F4A" w:rsidRPr="00605EB6">
        <w:t>appartement</w:t>
      </w:r>
      <w:r w:rsidR="00C474C1">
        <w:t>.</w:t>
      </w:r>
    </w:p>
    <w:p w14:paraId="1D9503C0" w14:textId="3470ACBB" w:rsidR="00C474C1" w:rsidRDefault="0094609C" w:rsidP="00C52F4A">
      <w:r>
        <w:t>— </w:t>
      </w:r>
      <w:r w:rsidR="00C52F4A" w:rsidRPr="00605EB6">
        <w:t>Que je vous solde d</w:t>
      </w:r>
      <w:r w:rsidR="00C474C1">
        <w:t>’</w:t>
      </w:r>
      <w:r w:rsidR="00C52F4A" w:rsidRPr="00605EB6">
        <w:t>abord votre note</w:t>
      </w:r>
      <w:r w:rsidR="00C474C1">
        <w:t>.</w:t>
      </w:r>
    </w:p>
    <w:p w14:paraId="1F85E260" w14:textId="385CFA71" w:rsidR="00C474C1" w:rsidRDefault="0094609C" w:rsidP="00C52F4A">
      <w:r>
        <w:t>— </w:t>
      </w:r>
      <w:r w:rsidR="00C52F4A" w:rsidRPr="00605EB6">
        <w:t>Soit</w:t>
      </w:r>
      <w:r w:rsidR="00C474C1">
        <w:t>.</w:t>
      </w:r>
    </w:p>
    <w:p w14:paraId="33D98892" w14:textId="77777777" w:rsidR="00C474C1" w:rsidRDefault="00C52F4A" w:rsidP="00C52F4A">
      <w:r w:rsidRPr="00605EB6">
        <w:t>Le propriétaire de l</w:t>
      </w:r>
      <w:r w:rsidR="00C474C1">
        <w:t>’</w:t>
      </w:r>
      <w:r w:rsidRPr="00605EB6">
        <w:t>hôtel s</w:t>
      </w:r>
      <w:r w:rsidR="00C474C1">
        <w:t>’</w:t>
      </w:r>
      <w:r w:rsidRPr="00605EB6">
        <w:t>assit devant son bureau</w:t>
      </w:r>
      <w:r w:rsidR="00C474C1">
        <w:t xml:space="preserve">, </w:t>
      </w:r>
      <w:r w:rsidRPr="00605EB6">
        <w:t>ouvrit un livre</w:t>
      </w:r>
      <w:r w:rsidR="00C474C1">
        <w:t xml:space="preserve">, </w:t>
      </w:r>
      <w:r w:rsidRPr="00605EB6">
        <w:t>prit une feuille de papier à en-tête imprimé</w:t>
      </w:r>
      <w:r w:rsidR="00C474C1">
        <w:t xml:space="preserve">, </w:t>
      </w:r>
      <w:r w:rsidRPr="00605EB6">
        <w:t>aligna un certain nombre de chiffres</w:t>
      </w:r>
      <w:r w:rsidR="00C474C1">
        <w:t xml:space="preserve">, </w:t>
      </w:r>
      <w:r w:rsidRPr="00605EB6">
        <w:t>fit l</w:t>
      </w:r>
      <w:r w:rsidR="00C474C1">
        <w:t>’</w:t>
      </w:r>
      <w:r w:rsidRPr="00605EB6">
        <w:t>addition et présenta la note</w:t>
      </w:r>
      <w:r w:rsidR="00C474C1">
        <w:t xml:space="preserve">, </w:t>
      </w:r>
      <w:r w:rsidRPr="00605EB6">
        <w:t>qui se montait à deux cent soixante francs</w:t>
      </w:r>
      <w:r w:rsidR="00C474C1">
        <w:t>.</w:t>
      </w:r>
    </w:p>
    <w:p w14:paraId="619C9173" w14:textId="77777777" w:rsidR="00C474C1" w:rsidRDefault="00C52F4A" w:rsidP="00C52F4A">
      <w:r w:rsidRPr="00605EB6">
        <w:lastRenderedPageBreak/>
        <w:t>Blaireau mit sur le bureau quatorze pièces de vingt francs</w:t>
      </w:r>
      <w:r w:rsidR="00C474C1">
        <w:t xml:space="preserve">, </w:t>
      </w:r>
      <w:r w:rsidRPr="00605EB6">
        <w:t>en disant d</w:t>
      </w:r>
      <w:r w:rsidR="00C474C1">
        <w:t>’</w:t>
      </w:r>
      <w:r w:rsidRPr="00605EB6">
        <w:t>un ton superbe</w:t>
      </w:r>
      <w:r w:rsidR="00C474C1">
        <w:t> :</w:t>
      </w:r>
    </w:p>
    <w:p w14:paraId="577E29CF" w14:textId="494930C5" w:rsidR="00C474C1" w:rsidRDefault="0094609C" w:rsidP="00C52F4A">
      <w:r>
        <w:t>— </w:t>
      </w:r>
      <w:r w:rsidR="00C52F4A" w:rsidRPr="00605EB6">
        <w:t>Un louis pour le garçon</w:t>
      </w:r>
      <w:r w:rsidR="00C474C1">
        <w:t>.</w:t>
      </w:r>
    </w:p>
    <w:p w14:paraId="6C37709C" w14:textId="77777777" w:rsidR="00C474C1" w:rsidRDefault="00C52F4A" w:rsidP="00C52F4A">
      <w:r w:rsidRPr="00605EB6">
        <w:t>Il plia la note et la mit dans sa poche</w:t>
      </w:r>
      <w:r w:rsidR="00C474C1">
        <w:t>.</w:t>
      </w:r>
    </w:p>
    <w:p w14:paraId="51B70050" w14:textId="77777777" w:rsidR="00C474C1" w:rsidRDefault="00C52F4A" w:rsidP="00C52F4A">
      <w:r w:rsidRPr="00605EB6">
        <w:t>Le maître prit la clef du secrétaire dans un tiroir de son bureau</w:t>
      </w:r>
      <w:r w:rsidR="00C474C1">
        <w:t xml:space="preserve">, </w:t>
      </w:r>
      <w:r w:rsidRPr="00605EB6">
        <w:t>appela un de ses garçons et on monta dans le logement de Charles Chevry</w:t>
      </w:r>
      <w:r w:rsidR="00C474C1">
        <w:t xml:space="preserve">, </w:t>
      </w:r>
      <w:r w:rsidRPr="00605EB6">
        <w:t>qui se composait de deux chambres et d</w:t>
      </w:r>
      <w:r w:rsidR="00C474C1">
        <w:t>’</w:t>
      </w:r>
      <w:r w:rsidRPr="00605EB6">
        <w:t>un cabinet</w:t>
      </w:r>
      <w:r w:rsidR="00C474C1">
        <w:t>.</w:t>
      </w:r>
    </w:p>
    <w:p w14:paraId="6763052E" w14:textId="291F5C52" w:rsidR="00C474C1" w:rsidRDefault="0094609C" w:rsidP="00C52F4A">
      <w:r>
        <w:t>— </w:t>
      </w:r>
      <w:r w:rsidR="00C52F4A" w:rsidRPr="00605EB6">
        <w:t>L</w:t>
      </w:r>
      <w:r w:rsidR="00C474C1">
        <w:t>’</w:t>
      </w:r>
      <w:r w:rsidR="00C52F4A" w:rsidRPr="00605EB6">
        <w:t>appartement n</w:t>
      </w:r>
      <w:r w:rsidR="00C474C1">
        <w:t>’</w:t>
      </w:r>
      <w:r w:rsidR="00C52F4A" w:rsidRPr="00605EB6">
        <w:t xml:space="preserve">a pas été ouvert depuis le départ de </w:t>
      </w:r>
      <w:r w:rsidR="00C474C1">
        <w:t>M. </w:t>
      </w:r>
      <w:r w:rsidR="00C52F4A" w:rsidRPr="00605EB6">
        <w:t>Chevry</w:t>
      </w:r>
      <w:r w:rsidR="00C474C1">
        <w:t xml:space="preserve">, </w:t>
      </w:r>
      <w:r w:rsidR="00C52F4A" w:rsidRPr="00605EB6">
        <w:t>dit le propriétaire</w:t>
      </w:r>
      <w:r w:rsidR="00C474C1">
        <w:t xml:space="preserve">, </w:t>
      </w:r>
      <w:r w:rsidR="00C52F4A" w:rsidRPr="00605EB6">
        <w:t>tout ce qui appartient à monsieur et à madame est là</w:t>
      </w:r>
      <w:r w:rsidR="00C474C1">
        <w:t xml:space="preserve">, </w:t>
      </w:r>
      <w:r w:rsidR="00C52F4A" w:rsidRPr="00605EB6">
        <w:t>tel qu</w:t>
      </w:r>
      <w:r w:rsidR="00C474C1">
        <w:t>’</w:t>
      </w:r>
      <w:r w:rsidR="00C52F4A" w:rsidRPr="00605EB6">
        <w:t>ils l</w:t>
      </w:r>
      <w:r w:rsidR="00C474C1">
        <w:t>’</w:t>
      </w:r>
      <w:r w:rsidR="00C52F4A" w:rsidRPr="00605EB6">
        <w:t>ont laissé</w:t>
      </w:r>
      <w:r w:rsidR="00C474C1">
        <w:t>.</w:t>
      </w:r>
    </w:p>
    <w:p w14:paraId="67BD2329" w14:textId="42C787E0" w:rsidR="00C474C1" w:rsidRDefault="0094609C" w:rsidP="00C52F4A">
      <w:r>
        <w:t>— </w:t>
      </w:r>
      <w:r w:rsidR="00C52F4A" w:rsidRPr="00605EB6">
        <w:t>Je n</w:t>
      </w:r>
      <w:r w:rsidR="00C474C1">
        <w:t>’</w:t>
      </w:r>
      <w:r w:rsidR="00C52F4A" w:rsidRPr="00605EB6">
        <w:t>en doute nullement</w:t>
      </w:r>
      <w:r w:rsidR="00C474C1">
        <w:t xml:space="preserve">, </w:t>
      </w:r>
      <w:r w:rsidR="00C52F4A" w:rsidRPr="00605EB6">
        <w:t>répondit Blaireau</w:t>
      </w:r>
      <w:r w:rsidR="00C474C1">
        <w:t>.</w:t>
      </w:r>
    </w:p>
    <w:p w14:paraId="7950D9FA" w14:textId="77777777" w:rsidR="00C474C1" w:rsidRDefault="00C52F4A" w:rsidP="00C52F4A">
      <w:r w:rsidRPr="00605EB6">
        <w:t>Dans la première chambre il y avait une malle de cuir de grande dimension</w:t>
      </w:r>
      <w:r w:rsidR="00C474C1">
        <w:t xml:space="preserve">, </w:t>
      </w:r>
      <w:r w:rsidRPr="00605EB6">
        <w:t>bourrée de linge et d</w:t>
      </w:r>
      <w:r w:rsidR="00C474C1">
        <w:t>’</w:t>
      </w:r>
      <w:r w:rsidRPr="00605EB6">
        <w:t>effets d</w:t>
      </w:r>
      <w:r w:rsidR="00C474C1">
        <w:t>’</w:t>
      </w:r>
      <w:r w:rsidRPr="00605EB6">
        <w:t>habillement</w:t>
      </w:r>
      <w:r w:rsidR="00C474C1">
        <w:t xml:space="preserve">. </w:t>
      </w:r>
      <w:r w:rsidRPr="00605EB6">
        <w:t>Dans la seconde</w:t>
      </w:r>
      <w:r w:rsidR="00C474C1">
        <w:t xml:space="preserve">, </w:t>
      </w:r>
      <w:r w:rsidRPr="00605EB6">
        <w:t>où se trouvait le secrétaire</w:t>
      </w:r>
      <w:r w:rsidR="00C474C1">
        <w:t xml:space="preserve">, </w:t>
      </w:r>
      <w:r w:rsidRPr="00605EB6">
        <w:t>deux sacs de voyage étaient placés sur une table</w:t>
      </w:r>
      <w:r w:rsidR="00C474C1">
        <w:t xml:space="preserve">. </w:t>
      </w:r>
      <w:r w:rsidRPr="00605EB6">
        <w:t>L</w:t>
      </w:r>
      <w:r w:rsidR="00C474C1">
        <w:t>’</w:t>
      </w:r>
      <w:r w:rsidRPr="00605EB6">
        <w:t>un était rempli de menus objets de toilette</w:t>
      </w:r>
      <w:r w:rsidR="00C474C1">
        <w:t xml:space="preserve">, </w:t>
      </w:r>
      <w:r w:rsidRPr="00605EB6">
        <w:t>l</w:t>
      </w:r>
      <w:r w:rsidR="00C474C1">
        <w:t>’</w:t>
      </w:r>
      <w:r w:rsidRPr="00605EB6">
        <w:t>autre était vide</w:t>
      </w:r>
      <w:r w:rsidR="00C474C1">
        <w:t xml:space="preserve">. </w:t>
      </w:r>
      <w:r w:rsidRPr="00605EB6">
        <w:t>Celui-ci avait évidemment contenu les papiers serrés dans le secrétaire</w:t>
      </w:r>
      <w:r w:rsidR="00C474C1">
        <w:t>.</w:t>
      </w:r>
    </w:p>
    <w:p w14:paraId="53434256" w14:textId="77777777" w:rsidR="00C474C1" w:rsidRDefault="00C52F4A" w:rsidP="00C52F4A">
      <w:r w:rsidRPr="00605EB6">
        <w:t>Le maître de l</w:t>
      </w:r>
      <w:r w:rsidR="00C474C1">
        <w:t>’</w:t>
      </w:r>
      <w:r w:rsidRPr="00605EB6">
        <w:t>hôtel ouvrit le meuble</w:t>
      </w:r>
      <w:r w:rsidR="00C474C1">
        <w:t xml:space="preserve"> ; </w:t>
      </w:r>
      <w:r w:rsidRPr="00605EB6">
        <w:t>aussitôt les yeux de Blaireau étincelèrent</w:t>
      </w:r>
      <w:r w:rsidR="00C474C1">
        <w:t>.</w:t>
      </w:r>
    </w:p>
    <w:p w14:paraId="0E396D30" w14:textId="77777777" w:rsidR="00C474C1" w:rsidRDefault="00C52F4A" w:rsidP="00C52F4A">
      <w:r w:rsidRPr="00605EB6">
        <w:t>Les papiers étaient réunis en deux rouleaux</w:t>
      </w:r>
      <w:r w:rsidR="00C474C1">
        <w:t xml:space="preserve">, </w:t>
      </w:r>
      <w:r w:rsidRPr="00605EB6">
        <w:t>soigneusement enveloppés dans des feuilles de parchemin</w:t>
      </w:r>
      <w:r w:rsidR="00C474C1">
        <w:t xml:space="preserve">. </w:t>
      </w:r>
      <w:r w:rsidRPr="00605EB6">
        <w:t>Ils devaient être</w:t>
      </w:r>
      <w:r w:rsidR="00C474C1">
        <w:t xml:space="preserve">, </w:t>
      </w:r>
      <w:r w:rsidRPr="00605EB6">
        <w:t>en effet</w:t>
      </w:r>
      <w:r w:rsidR="00C474C1">
        <w:t xml:space="preserve">, </w:t>
      </w:r>
      <w:r w:rsidRPr="00605EB6">
        <w:t>très importants</w:t>
      </w:r>
      <w:r w:rsidR="00C474C1">
        <w:t xml:space="preserve">, </w:t>
      </w:r>
      <w:r w:rsidRPr="00605EB6">
        <w:t>très précieux</w:t>
      </w:r>
      <w:r w:rsidR="00C474C1">
        <w:t xml:space="preserve">, </w:t>
      </w:r>
      <w:r w:rsidRPr="00605EB6">
        <w:t>puisque Blaireau était là uniquement pour s</w:t>
      </w:r>
      <w:r w:rsidR="00C474C1">
        <w:t>’</w:t>
      </w:r>
      <w:r w:rsidRPr="00605EB6">
        <w:t>en emparer</w:t>
      </w:r>
      <w:r w:rsidR="00C474C1">
        <w:t>.</w:t>
      </w:r>
    </w:p>
    <w:p w14:paraId="49BA2134" w14:textId="77777777" w:rsidR="00C474C1" w:rsidRDefault="00C52F4A" w:rsidP="00C52F4A">
      <w:r w:rsidRPr="00605EB6">
        <w:t>Sur une autre tablette du meuble se trouvaient plusieurs écrins renfermant des bijoux de prix</w:t>
      </w:r>
      <w:r w:rsidR="00C474C1">
        <w:t xml:space="preserve"> : </w:t>
      </w:r>
      <w:r w:rsidRPr="00605EB6">
        <w:t>bracelets</w:t>
      </w:r>
      <w:r w:rsidR="00C474C1">
        <w:t xml:space="preserve">, </w:t>
      </w:r>
      <w:r w:rsidRPr="00605EB6">
        <w:t>broches</w:t>
      </w:r>
      <w:r w:rsidR="00C474C1">
        <w:t xml:space="preserve">, </w:t>
      </w:r>
      <w:r w:rsidRPr="00605EB6">
        <w:t>boucles d</w:t>
      </w:r>
      <w:r w:rsidR="00C474C1">
        <w:t>’</w:t>
      </w:r>
      <w:r w:rsidRPr="00605EB6">
        <w:t>oreilles</w:t>
      </w:r>
      <w:r w:rsidR="00C474C1">
        <w:t xml:space="preserve">, </w:t>
      </w:r>
      <w:r w:rsidRPr="00605EB6">
        <w:t>bagues</w:t>
      </w:r>
      <w:r w:rsidR="00C474C1">
        <w:t xml:space="preserve">, </w:t>
      </w:r>
      <w:r w:rsidRPr="00605EB6">
        <w:t>et enfin une superbe parure de diamants et rubis</w:t>
      </w:r>
      <w:r w:rsidR="00C474C1">
        <w:t>.</w:t>
      </w:r>
    </w:p>
    <w:p w14:paraId="7027E198" w14:textId="77777777" w:rsidR="00C474C1" w:rsidRDefault="00C52F4A" w:rsidP="00C52F4A">
      <w:r w:rsidRPr="00605EB6">
        <w:lastRenderedPageBreak/>
        <w:t>Sous les yeux de son maître et de Blaireau</w:t>
      </w:r>
      <w:r w:rsidR="00C474C1">
        <w:t xml:space="preserve">, </w:t>
      </w:r>
      <w:r w:rsidRPr="00605EB6">
        <w:t>le garçon de l</w:t>
      </w:r>
      <w:r w:rsidR="00C474C1">
        <w:t>’</w:t>
      </w:r>
      <w:r w:rsidRPr="00605EB6">
        <w:t>hôtel mit le tout</w:t>
      </w:r>
      <w:r w:rsidR="00C474C1">
        <w:t xml:space="preserve">, </w:t>
      </w:r>
      <w:r w:rsidRPr="00605EB6">
        <w:t>papiers et écrins</w:t>
      </w:r>
      <w:r w:rsidR="00C474C1">
        <w:t xml:space="preserve">, </w:t>
      </w:r>
      <w:r w:rsidRPr="00605EB6">
        <w:t>dans le sac de voyage</w:t>
      </w:r>
      <w:r w:rsidR="00C474C1">
        <w:t>.</w:t>
      </w:r>
    </w:p>
    <w:p w14:paraId="21758A10" w14:textId="568F3D7C" w:rsidR="00C474C1" w:rsidRDefault="0094609C" w:rsidP="00C52F4A">
      <w:r>
        <w:t>— </w:t>
      </w:r>
      <w:r w:rsidR="00C52F4A" w:rsidRPr="00826C02">
        <w:t>Si vous le désirez</w:t>
      </w:r>
      <w:r w:rsidR="00C474C1">
        <w:t xml:space="preserve">, </w:t>
      </w:r>
      <w:r w:rsidR="00C52F4A" w:rsidRPr="00826C02">
        <w:t>monsieur</w:t>
      </w:r>
      <w:r w:rsidR="00C474C1">
        <w:t xml:space="preserve">, </w:t>
      </w:r>
      <w:r w:rsidR="00C52F4A" w:rsidRPr="00826C02">
        <w:t>dit alors le propriétaire</w:t>
      </w:r>
      <w:r w:rsidR="00C474C1">
        <w:t xml:space="preserve">, </w:t>
      </w:r>
      <w:r w:rsidR="00C52F4A" w:rsidRPr="00826C02">
        <w:t>je ferai porter cela à votre domicile</w:t>
      </w:r>
      <w:r w:rsidR="00C474C1">
        <w:t>.</w:t>
      </w:r>
    </w:p>
    <w:p w14:paraId="30416E60" w14:textId="5CA98BE4" w:rsidR="00C474C1" w:rsidRDefault="0094609C" w:rsidP="00C52F4A">
      <w:r>
        <w:t>— </w:t>
      </w:r>
      <w:r w:rsidR="00C52F4A" w:rsidRPr="00605EB6">
        <w:t>Oh</w:t>
      </w:r>
      <w:r w:rsidR="00C474C1">
        <w:t xml:space="preserve"> ! </w:t>
      </w:r>
      <w:r w:rsidR="00C52F4A" w:rsidRPr="00605EB6">
        <w:t>je ne veux pas vous donner cette peine</w:t>
      </w:r>
      <w:r w:rsidR="00C474C1">
        <w:t xml:space="preserve"> ; </w:t>
      </w:r>
      <w:r w:rsidR="00C52F4A" w:rsidRPr="00605EB6">
        <w:t>j</w:t>
      </w:r>
      <w:r w:rsidR="00C474C1">
        <w:t>’</w:t>
      </w:r>
      <w:r w:rsidR="00C52F4A" w:rsidRPr="00605EB6">
        <w:t>ai une voiture à votre porte</w:t>
      </w:r>
      <w:r w:rsidR="00C474C1">
        <w:t xml:space="preserve"> ; </w:t>
      </w:r>
      <w:r w:rsidR="00C52F4A" w:rsidRPr="00605EB6">
        <w:t>la malle tiendra aisément à côté du cocher</w:t>
      </w:r>
      <w:r w:rsidR="00C474C1">
        <w:t xml:space="preserve">, </w:t>
      </w:r>
      <w:r w:rsidR="00C52F4A" w:rsidRPr="00605EB6">
        <w:t>et je prendrai avec moi les deux sacs de voyage</w:t>
      </w:r>
      <w:r w:rsidR="00C474C1">
        <w:t>.</w:t>
      </w:r>
    </w:p>
    <w:p w14:paraId="3EDE7271" w14:textId="17DAC56F" w:rsidR="00C474C1" w:rsidRDefault="0094609C" w:rsidP="00C52F4A">
      <w:r>
        <w:t>— </w:t>
      </w:r>
      <w:r w:rsidR="00C52F4A" w:rsidRPr="00605EB6">
        <w:t>J</w:t>
      </w:r>
      <w:r w:rsidR="00C474C1">
        <w:t>’</w:t>
      </w:r>
      <w:r w:rsidR="00C52F4A" w:rsidRPr="00605EB6">
        <w:t>aurais pu aussi faire l</w:t>
      </w:r>
      <w:r w:rsidR="00C474C1">
        <w:t>’</w:t>
      </w:r>
      <w:r w:rsidR="00C52F4A" w:rsidRPr="00605EB6">
        <w:t xml:space="preserve">envoi moi-même à </w:t>
      </w:r>
      <w:r w:rsidR="00C474C1">
        <w:t>M. </w:t>
      </w:r>
      <w:r w:rsidR="00C52F4A" w:rsidRPr="00605EB6">
        <w:t>Charles Chevry</w:t>
      </w:r>
      <w:r w:rsidR="00C474C1">
        <w:t>.</w:t>
      </w:r>
    </w:p>
    <w:p w14:paraId="062BBEE0" w14:textId="09C68B37" w:rsidR="00C474C1" w:rsidRDefault="0094609C" w:rsidP="00C52F4A">
      <w:r>
        <w:t>— </w:t>
      </w:r>
      <w:r w:rsidR="00C52F4A" w:rsidRPr="00605EB6">
        <w:t>Sans aucun doute</w:t>
      </w:r>
      <w:r w:rsidR="00C474C1">
        <w:t xml:space="preserve">, </w:t>
      </w:r>
      <w:r w:rsidR="00C52F4A" w:rsidRPr="00605EB6">
        <w:t>répliqua Blaireau</w:t>
      </w:r>
      <w:r w:rsidR="00C474C1">
        <w:t xml:space="preserve">, </w:t>
      </w:r>
      <w:r w:rsidR="00C52F4A" w:rsidRPr="00605EB6">
        <w:t>toujours avec son calme imperturbable</w:t>
      </w:r>
      <w:r w:rsidR="00C474C1">
        <w:t xml:space="preserve"> ; </w:t>
      </w:r>
      <w:r w:rsidR="00C52F4A" w:rsidRPr="00605EB6">
        <w:t>j</w:t>
      </w:r>
      <w:r w:rsidR="00C474C1">
        <w:t>’</w:t>
      </w:r>
      <w:r w:rsidR="00C52F4A" w:rsidRPr="00605EB6">
        <w:t>avais pensé d</w:t>
      </w:r>
      <w:r w:rsidR="00C474C1">
        <w:t>’</w:t>
      </w:r>
      <w:r w:rsidR="00C52F4A" w:rsidRPr="00605EB6">
        <w:t>abord à vous prier de vous charger de ce soin</w:t>
      </w:r>
      <w:r w:rsidR="00C474C1">
        <w:t xml:space="preserve"> ; </w:t>
      </w:r>
      <w:r w:rsidR="00C52F4A" w:rsidRPr="00605EB6">
        <w:t>mais j</w:t>
      </w:r>
      <w:r w:rsidR="00C474C1">
        <w:t>’</w:t>
      </w:r>
      <w:r w:rsidR="00C52F4A" w:rsidRPr="00605EB6">
        <w:t>ai trouvé une occasion pour faire parvenir tout cela à mon ami</w:t>
      </w:r>
      <w:r w:rsidR="00C474C1">
        <w:t xml:space="preserve"> ; </w:t>
      </w:r>
      <w:r w:rsidR="00C52F4A" w:rsidRPr="00605EB6">
        <w:t>c</w:t>
      </w:r>
      <w:r w:rsidR="00C474C1">
        <w:t>’</w:t>
      </w:r>
      <w:r w:rsidR="00C52F4A" w:rsidRPr="00605EB6">
        <w:t>est toujours plus sûr que par le chemin de fer et les messageries</w:t>
      </w:r>
      <w:r w:rsidR="00C474C1">
        <w:t>.</w:t>
      </w:r>
    </w:p>
    <w:p w14:paraId="3CB2B5E3" w14:textId="77777777" w:rsidR="00C474C1" w:rsidRDefault="00C52F4A" w:rsidP="00C52F4A">
      <w:r w:rsidRPr="00605EB6">
        <w:t>Le maître de l</w:t>
      </w:r>
      <w:r w:rsidR="00C474C1">
        <w:t>’</w:t>
      </w:r>
      <w:r w:rsidRPr="00605EB6">
        <w:t>hôtel s</w:t>
      </w:r>
      <w:r w:rsidR="00C474C1">
        <w:t>’</w:t>
      </w:r>
      <w:r w:rsidRPr="00605EB6">
        <w:t>inclina</w:t>
      </w:r>
      <w:r w:rsidR="00C474C1">
        <w:t xml:space="preserve">. </w:t>
      </w:r>
      <w:r w:rsidRPr="00605EB6">
        <w:t>Il n</w:t>
      </w:r>
      <w:r w:rsidR="00C474C1">
        <w:t>’</w:t>
      </w:r>
      <w:r w:rsidRPr="00605EB6">
        <w:t>avait plus rien à dire</w:t>
      </w:r>
      <w:r w:rsidR="00C474C1">
        <w:t>.</w:t>
      </w:r>
    </w:p>
    <w:p w14:paraId="13A53DC5" w14:textId="77777777" w:rsidR="00C474C1" w:rsidRDefault="00C52F4A" w:rsidP="00C52F4A">
      <w:r w:rsidRPr="00605EB6">
        <w:t>Le garçon</w:t>
      </w:r>
      <w:r w:rsidR="00C474C1">
        <w:t xml:space="preserve">, </w:t>
      </w:r>
      <w:r w:rsidRPr="00605EB6">
        <w:t>aidé du patron</w:t>
      </w:r>
      <w:r w:rsidR="00C474C1">
        <w:t xml:space="preserve">, </w:t>
      </w:r>
      <w:r w:rsidRPr="00605EB6">
        <w:t>mit la malle sur ses épaules et descendit suivi de près par Blaireau</w:t>
      </w:r>
      <w:r w:rsidR="00C474C1">
        <w:t xml:space="preserve">, </w:t>
      </w:r>
      <w:r w:rsidRPr="00605EB6">
        <w:t>qui avait pris les deux sacs de voyage</w:t>
      </w:r>
      <w:r w:rsidR="00C474C1">
        <w:t>.</w:t>
      </w:r>
    </w:p>
    <w:p w14:paraId="2B78D37B" w14:textId="77777777" w:rsidR="00C474C1" w:rsidRDefault="00C52F4A" w:rsidP="00C52F4A">
      <w:r w:rsidRPr="00605EB6">
        <w:t>Au bas de l</w:t>
      </w:r>
      <w:r w:rsidR="00C474C1">
        <w:t>’</w:t>
      </w:r>
      <w:r w:rsidRPr="00605EB6">
        <w:t>escalier le propriétaire se ravisa</w:t>
      </w:r>
      <w:r w:rsidR="00C474C1">
        <w:t xml:space="preserve">, </w:t>
      </w:r>
      <w:r w:rsidRPr="00605EB6">
        <w:t>et il pria Blaireau de vouloir bien le suivre dans son bureau</w:t>
      </w:r>
      <w:r w:rsidR="00C474C1">
        <w:t>.</w:t>
      </w:r>
    </w:p>
    <w:p w14:paraId="59E75AFA" w14:textId="056C39E2" w:rsidR="00C474C1" w:rsidRDefault="0094609C" w:rsidP="00C52F4A">
      <w:r>
        <w:t>— </w:t>
      </w:r>
      <w:r w:rsidR="00C52F4A" w:rsidRPr="00605EB6">
        <w:t>Est-ce que nous avons oublié quelque chose</w:t>
      </w:r>
      <w:r w:rsidR="00C474C1">
        <w:t xml:space="preserve"> ? </w:t>
      </w:r>
      <w:r w:rsidR="00C52F4A" w:rsidRPr="00605EB6">
        <w:t>demanda le maître coquin</w:t>
      </w:r>
      <w:r w:rsidR="00C474C1">
        <w:t xml:space="preserve">, </w:t>
      </w:r>
      <w:r w:rsidR="00C52F4A" w:rsidRPr="00605EB6">
        <w:t>en appelant sur ses lèvres son plus gracieux sourire</w:t>
      </w:r>
      <w:r w:rsidR="00C474C1">
        <w:t>.</w:t>
      </w:r>
    </w:p>
    <w:p w14:paraId="7DEC247F" w14:textId="163C4F70" w:rsidR="00C474C1" w:rsidRDefault="0094609C" w:rsidP="00C52F4A">
      <w:r>
        <w:t>— </w:t>
      </w:r>
      <w:r w:rsidR="00C52F4A" w:rsidRPr="00605EB6">
        <w:t>Oui</w:t>
      </w:r>
      <w:r w:rsidR="00C474C1">
        <w:t xml:space="preserve">, </w:t>
      </w:r>
      <w:r w:rsidR="00C52F4A" w:rsidRPr="00605EB6">
        <w:t>monsieur</w:t>
      </w:r>
      <w:r w:rsidR="00C474C1">
        <w:t xml:space="preserve">, </w:t>
      </w:r>
      <w:r w:rsidR="00C52F4A" w:rsidRPr="00605EB6">
        <w:t>une toute petite formalité</w:t>
      </w:r>
      <w:r w:rsidR="00C474C1">
        <w:t>.</w:t>
      </w:r>
    </w:p>
    <w:p w14:paraId="45092876" w14:textId="423FEB88" w:rsidR="00C474C1" w:rsidRDefault="0094609C" w:rsidP="00C52F4A">
      <w:r>
        <w:t>— </w:t>
      </w:r>
      <w:r w:rsidR="00C52F4A" w:rsidRPr="00605EB6">
        <w:t>Ah</w:t>
      </w:r>
      <w:r w:rsidR="00C474C1">
        <w:t xml:space="preserve"> ! </w:t>
      </w:r>
      <w:r w:rsidR="00C52F4A" w:rsidRPr="00605EB6">
        <w:t>de quoi s</w:t>
      </w:r>
      <w:r w:rsidR="00C474C1">
        <w:t>’</w:t>
      </w:r>
      <w:r w:rsidR="00C52F4A" w:rsidRPr="00605EB6">
        <w:t>agit-il</w:t>
      </w:r>
      <w:r w:rsidR="00C474C1">
        <w:t> ?</w:t>
      </w:r>
    </w:p>
    <w:p w14:paraId="4A41F748" w14:textId="70879E50" w:rsidR="00C474C1" w:rsidRDefault="0094609C" w:rsidP="00C52F4A">
      <w:r>
        <w:t>— </w:t>
      </w:r>
      <w:r w:rsidR="00C52F4A" w:rsidRPr="00605EB6">
        <w:t>De me donner une décharge</w:t>
      </w:r>
      <w:r w:rsidR="00C474C1">
        <w:t xml:space="preserve">, </w:t>
      </w:r>
      <w:r w:rsidR="00C52F4A" w:rsidRPr="00605EB6">
        <w:t>c</w:t>
      </w:r>
      <w:r w:rsidR="00C474C1">
        <w:t>’</w:t>
      </w:r>
      <w:r w:rsidR="00C52F4A" w:rsidRPr="00605EB6">
        <w:t>est-à-dire un reçu des objets que je viens de vous remettre</w:t>
      </w:r>
      <w:r w:rsidR="00C474C1">
        <w:t>.</w:t>
      </w:r>
    </w:p>
    <w:p w14:paraId="3FF304DE" w14:textId="020B59C9" w:rsidR="00C474C1" w:rsidRDefault="0094609C" w:rsidP="00C52F4A">
      <w:r>
        <w:lastRenderedPageBreak/>
        <w:t>— </w:t>
      </w:r>
      <w:r w:rsidR="00C52F4A" w:rsidRPr="00605EB6">
        <w:t>Mais c</w:t>
      </w:r>
      <w:r w:rsidR="00C474C1">
        <w:t>’</w:t>
      </w:r>
      <w:r w:rsidR="00C52F4A" w:rsidRPr="00605EB6">
        <w:t>est trop juste</w:t>
      </w:r>
      <w:r w:rsidR="00C474C1">
        <w:t xml:space="preserve">, </w:t>
      </w:r>
      <w:r w:rsidR="00C52F4A" w:rsidRPr="00605EB6">
        <w:t>monsieur</w:t>
      </w:r>
      <w:r w:rsidR="00C474C1">
        <w:t xml:space="preserve">, </w:t>
      </w:r>
      <w:r w:rsidR="00C52F4A" w:rsidRPr="00605EB6">
        <w:t>c</w:t>
      </w:r>
      <w:r w:rsidR="00C474C1">
        <w:t>’</w:t>
      </w:r>
      <w:r w:rsidR="00C52F4A" w:rsidRPr="00605EB6">
        <w:t>est trop juste</w:t>
      </w:r>
      <w:r w:rsidR="00C474C1">
        <w:t>.</w:t>
      </w:r>
    </w:p>
    <w:p w14:paraId="6FEE2D61" w14:textId="77777777" w:rsidR="00C474C1" w:rsidRDefault="00C52F4A" w:rsidP="00C52F4A">
      <w:r w:rsidRPr="00605EB6">
        <w:t>Et</w:t>
      </w:r>
      <w:r w:rsidR="00C474C1">
        <w:t xml:space="preserve">, </w:t>
      </w:r>
      <w:r w:rsidRPr="00605EB6">
        <w:t>s</w:t>
      </w:r>
      <w:r w:rsidR="00C474C1">
        <w:t>’</w:t>
      </w:r>
      <w:r w:rsidRPr="00605EB6">
        <w:t>asseyant devant le bureau</w:t>
      </w:r>
      <w:r w:rsidR="00C474C1">
        <w:t> :</w:t>
      </w:r>
    </w:p>
    <w:p w14:paraId="564A3F3F" w14:textId="379D6321" w:rsidR="00C474C1" w:rsidRDefault="0094609C" w:rsidP="00C52F4A">
      <w:r>
        <w:t>— </w:t>
      </w:r>
      <w:r w:rsidR="00C52F4A" w:rsidRPr="00605EB6">
        <w:t>Dictez-moi</w:t>
      </w:r>
      <w:r w:rsidR="00C474C1">
        <w:t xml:space="preserve">, </w:t>
      </w:r>
      <w:r w:rsidR="00C52F4A" w:rsidRPr="00605EB6">
        <w:t>je vous prie</w:t>
      </w:r>
      <w:r w:rsidR="00C474C1">
        <w:t>.</w:t>
      </w:r>
    </w:p>
    <w:p w14:paraId="3A0FBF0C" w14:textId="1F4FDFD2" w:rsidR="00C52F4A" w:rsidRPr="00605EB6" w:rsidRDefault="00C52F4A" w:rsidP="00C52F4A">
      <w:r w:rsidRPr="00605EB6">
        <w:t>Et</w:t>
      </w:r>
      <w:r w:rsidR="00C474C1">
        <w:t xml:space="preserve">, </w:t>
      </w:r>
      <w:r w:rsidRPr="00605EB6">
        <w:t>sous la dictée du propriétaire</w:t>
      </w:r>
      <w:r w:rsidR="00C474C1">
        <w:t xml:space="preserve">, </w:t>
      </w:r>
      <w:r w:rsidRPr="00605EB6">
        <w:t>il écrivit et signa hardiment</w:t>
      </w:r>
      <w:r w:rsidR="00C474C1">
        <w:t> : « </w:t>
      </w:r>
      <w:r w:rsidRPr="00605EB6">
        <w:t>Théophile Lemoine</w:t>
      </w:r>
      <w:r w:rsidR="00C474C1">
        <w:t xml:space="preserve">, </w:t>
      </w:r>
      <w:r w:rsidRPr="00605EB6">
        <w:t>ingénieur des mines</w:t>
      </w:r>
      <w:r w:rsidR="00C474C1">
        <w:t>. »</w:t>
      </w:r>
    </w:p>
    <w:p w14:paraId="5758F8B6" w14:textId="77777777" w:rsidR="00C474C1" w:rsidRDefault="00C52F4A" w:rsidP="00C52F4A">
      <w:r w:rsidRPr="00605EB6">
        <w:t>Un instant après</w:t>
      </w:r>
      <w:r w:rsidR="00C474C1">
        <w:t xml:space="preserve">, </w:t>
      </w:r>
      <w:r w:rsidRPr="00605EB6">
        <w:t>la voiture de Blaireau filait à grande vitesse</w:t>
      </w:r>
      <w:r w:rsidR="00C474C1">
        <w:t>.</w:t>
      </w:r>
    </w:p>
    <w:p w14:paraId="38714DC4" w14:textId="77777777" w:rsidR="00C474C1" w:rsidRDefault="00C52F4A" w:rsidP="00C52F4A">
      <w:r w:rsidRPr="00605EB6">
        <w:t>Le tour était joué</w:t>
      </w:r>
      <w:r w:rsidR="00C474C1">
        <w:t>.</w:t>
      </w:r>
    </w:p>
    <w:p w14:paraId="24064B92" w14:textId="4F886800" w:rsidR="00C474C1" w:rsidRDefault="0094609C" w:rsidP="00C52F4A">
      <w:r>
        <w:t>— </w:t>
      </w:r>
      <w:r w:rsidR="00C52F4A" w:rsidRPr="00605EB6">
        <w:t>Maintenant</w:t>
      </w:r>
      <w:r w:rsidR="00C474C1">
        <w:t xml:space="preserve">, </w:t>
      </w:r>
      <w:r w:rsidR="00C52F4A" w:rsidRPr="00605EB6">
        <w:t>se disait le misérable en serrant contre lui le sac de voyage renfermant les papiers et les bijoux</w:t>
      </w:r>
      <w:r w:rsidR="00C474C1">
        <w:t xml:space="preserve">, </w:t>
      </w:r>
      <w:r w:rsidR="00C52F4A" w:rsidRPr="00605EB6">
        <w:t>la police peut chercher tant qu</w:t>
      </w:r>
      <w:r w:rsidR="00C474C1">
        <w:t>’</w:t>
      </w:r>
      <w:r w:rsidR="00C52F4A" w:rsidRPr="00605EB6">
        <w:t>elle voudra dans les Vosges</w:t>
      </w:r>
      <w:r w:rsidR="00C474C1">
        <w:t xml:space="preserve">, </w:t>
      </w:r>
      <w:r w:rsidR="00C52F4A" w:rsidRPr="00605EB6">
        <w:t>à Paris</w:t>
      </w:r>
      <w:r w:rsidR="00C474C1">
        <w:t xml:space="preserve">, </w:t>
      </w:r>
      <w:r w:rsidR="00C52F4A" w:rsidRPr="00605EB6">
        <w:t>au diable</w:t>
      </w:r>
      <w:r w:rsidR="00C474C1">
        <w:t xml:space="preserve">, </w:t>
      </w:r>
      <w:r w:rsidR="00C52F4A" w:rsidRPr="00605EB6">
        <w:t>si le cœur lui en dit</w:t>
      </w:r>
      <w:r w:rsidR="00C474C1">
        <w:t xml:space="preserve">, </w:t>
      </w:r>
      <w:r w:rsidR="00C52F4A" w:rsidRPr="00605EB6">
        <w:t>elle ne trouvera rien</w:t>
      </w:r>
      <w:r w:rsidR="00C474C1">
        <w:t xml:space="preserve">. </w:t>
      </w:r>
      <w:r w:rsidR="00C52F4A" w:rsidRPr="00605EB6">
        <w:t>Les morts sont muets</w:t>
      </w:r>
      <w:r w:rsidR="00C474C1">
        <w:t xml:space="preserve">… </w:t>
      </w:r>
      <w:r w:rsidR="00C52F4A" w:rsidRPr="00605EB6">
        <w:t>Quant à l</w:t>
      </w:r>
      <w:r w:rsidR="00C474C1">
        <w:t>’</w:t>
      </w:r>
      <w:r w:rsidR="00C52F4A" w:rsidRPr="00605EB6">
        <w:t>enfant</w:t>
      </w:r>
      <w:r w:rsidR="00C474C1">
        <w:t xml:space="preserve">… </w:t>
      </w:r>
      <w:r w:rsidR="00C52F4A" w:rsidRPr="00605EB6">
        <w:t>ce n</w:t>
      </w:r>
      <w:r w:rsidR="00C474C1">
        <w:t>’</w:t>
      </w:r>
      <w:r w:rsidR="00C52F4A" w:rsidRPr="00605EB6">
        <w:t>est pas l</w:t>
      </w:r>
      <w:r w:rsidR="00C474C1">
        <w:t>’</w:t>
      </w:r>
      <w:r w:rsidR="00C52F4A" w:rsidRPr="00605EB6">
        <w:t>enfant qui parlera</w:t>
      </w:r>
      <w:r w:rsidR="00C474C1">
        <w:t>.</w:t>
      </w:r>
    </w:p>
    <w:p w14:paraId="6140CB4A" w14:textId="6DC119C3" w:rsidR="00C52F4A" w:rsidRPr="00605EB6" w:rsidRDefault="00C52F4A" w:rsidP="00C52F4A">
      <w:r w:rsidRPr="00605EB6">
        <w:t>Tout à coup</w:t>
      </w:r>
      <w:r w:rsidR="00C474C1">
        <w:t xml:space="preserve">, </w:t>
      </w:r>
      <w:r w:rsidRPr="00605EB6">
        <w:t>chose étrange</w:t>
      </w:r>
      <w:r w:rsidR="00C474C1">
        <w:t xml:space="preserve">, </w:t>
      </w:r>
      <w:r w:rsidRPr="00605EB6">
        <w:t>comme s</w:t>
      </w:r>
      <w:r w:rsidR="00C474C1">
        <w:t>’</w:t>
      </w:r>
      <w:r w:rsidRPr="00605EB6">
        <w:t>il eût encore une conscience</w:t>
      </w:r>
      <w:r w:rsidR="00C474C1">
        <w:t xml:space="preserve">, </w:t>
      </w:r>
      <w:r w:rsidRPr="00605EB6">
        <w:t>ce misérable souillé de crimes crut entendre une voix mystérieuse qui lui criait</w:t>
      </w:r>
      <w:r w:rsidR="00C474C1">
        <w:t> : « </w:t>
      </w:r>
      <w:r w:rsidRPr="00605EB6">
        <w:t>Les morts auront un vengeur</w:t>
      </w:r>
      <w:r w:rsidR="00C474C1">
        <w:t> ! »</w:t>
      </w:r>
    </w:p>
    <w:p w14:paraId="0DC3CBC0" w14:textId="7E805683" w:rsidR="00C52F4A" w:rsidRPr="00605EB6" w:rsidRDefault="00C52F4A" w:rsidP="00C474C1">
      <w:pPr>
        <w:pStyle w:val="Titre1"/>
      </w:pPr>
      <w:bookmarkStart w:id="13" w:name="_Toc197617859"/>
      <w:r w:rsidRPr="00605EB6">
        <w:lastRenderedPageBreak/>
        <w:t>PREMIÈRE PARTIE</w:t>
      </w:r>
      <w:r w:rsidRPr="00605EB6">
        <w:br/>
      </w:r>
      <w:r w:rsidRPr="00605EB6">
        <w:br/>
        <w:t>L</w:t>
      </w:r>
      <w:r w:rsidR="00C474C1">
        <w:t>’</w:t>
      </w:r>
      <w:r w:rsidRPr="00605EB6">
        <w:t>ENFANT DU MALHEUR</w:t>
      </w:r>
      <w:bookmarkEnd w:id="13"/>
    </w:p>
    <w:p w14:paraId="2B6C2D83" w14:textId="718FA75F" w:rsidR="00C52F4A" w:rsidRPr="00605EB6" w:rsidRDefault="00C52F4A" w:rsidP="00C474C1">
      <w:pPr>
        <w:pStyle w:val="Titre2"/>
      </w:pPr>
      <w:bookmarkStart w:id="14" w:name="_Toc197617860"/>
      <w:r w:rsidRPr="00605EB6">
        <w:lastRenderedPageBreak/>
        <w:t>I</w:t>
      </w:r>
      <w:r w:rsidRPr="00605EB6">
        <w:br/>
      </w:r>
      <w:r w:rsidRPr="00605EB6">
        <w:br/>
        <w:t>L</w:t>
      </w:r>
      <w:r w:rsidR="00C474C1">
        <w:t>’</w:t>
      </w:r>
      <w:r w:rsidRPr="00605EB6">
        <w:t>AMOUR TIMIDE</w:t>
      </w:r>
      <w:bookmarkEnd w:id="14"/>
    </w:p>
    <w:p w14:paraId="008D0BDD" w14:textId="77777777" w:rsidR="00C474C1" w:rsidRDefault="00C52F4A" w:rsidP="00C52F4A">
      <w:r w:rsidRPr="005C7B79">
        <w:t>On était à la fin de juin</w:t>
      </w:r>
      <w:r w:rsidR="00C474C1">
        <w:t xml:space="preserve">. </w:t>
      </w:r>
      <w:r w:rsidRPr="005C7B79">
        <w:t>La matinée était belle</w:t>
      </w:r>
      <w:r w:rsidR="00C474C1">
        <w:t xml:space="preserve">. </w:t>
      </w:r>
      <w:r w:rsidRPr="005C7B79">
        <w:t>Le gai soleil répandait sa lumière chaude</w:t>
      </w:r>
      <w:r w:rsidR="00C474C1">
        <w:t xml:space="preserve">, </w:t>
      </w:r>
      <w:r w:rsidRPr="005C7B79">
        <w:t>éblouissante</w:t>
      </w:r>
      <w:r w:rsidR="00C474C1">
        <w:t xml:space="preserve">, </w:t>
      </w:r>
      <w:r w:rsidRPr="005C7B79">
        <w:t>traversait de ses rayons le papillotement des feuillages verts</w:t>
      </w:r>
      <w:r w:rsidR="00C474C1">
        <w:t xml:space="preserve">, </w:t>
      </w:r>
      <w:r w:rsidRPr="005C7B79">
        <w:t>piquait de paillettes</w:t>
      </w:r>
      <w:r w:rsidRPr="00605EB6">
        <w:t xml:space="preserve"> lumineuses la verdure de l</w:t>
      </w:r>
      <w:r w:rsidR="00C474C1">
        <w:t>’</w:t>
      </w:r>
      <w:r w:rsidRPr="00605EB6">
        <w:t>herbe et des plantes perlées encore de la rosée abondante de la nuit</w:t>
      </w:r>
      <w:r w:rsidR="00C474C1">
        <w:t>.</w:t>
      </w:r>
    </w:p>
    <w:p w14:paraId="0D9D4FE9" w14:textId="77777777" w:rsidR="00C474C1" w:rsidRDefault="00C52F4A" w:rsidP="00C52F4A">
      <w:r w:rsidRPr="00605EB6">
        <w:t>C</w:t>
      </w:r>
      <w:r w:rsidR="00C474C1">
        <w:t>’</w:t>
      </w:r>
      <w:r w:rsidRPr="00605EB6">
        <w:t>était le moment de la fenaison</w:t>
      </w:r>
      <w:r w:rsidR="00C474C1">
        <w:t xml:space="preserve">. </w:t>
      </w:r>
      <w:r w:rsidRPr="00605EB6">
        <w:t>La brise éparpillait dans l</w:t>
      </w:r>
      <w:r w:rsidR="00C474C1">
        <w:t>’</w:t>
      </w:r>
      <w:r w:rsidRPr="00605EB6">
        <w:t>air tiède les senteurs odorantes de l</w:t>
      </w:r>
      <w:r w:rsidR="00C474C1">
        <w:t>’</w:t>
      </w:r>
      <w:r w:rsidRPr="00605EB6">
        <w:t>herbe et des fleurs fanées</w:t>
      </w:r>
      <w:r w:rsidR="00C474C1">
        <w:t xml:space="preserve">. </w:t>
      </w:r>
      <w:r w:rsidRPr="00605EB6">
        <w:t>De tous les côtés</w:t>
      </w:r>
      <w:r w:rsidR="00C474C1">
        <w:t xml:space="preserve">, </w:t>
      </w:r>
      <w:r w:rsidRPr="00605EB6">
        <w:t>dans la prairie</w:t>
      </w:r>
      <w:r w:rsidR="00C474C1">
        <w:t xml:space="preserve">, </w:t>
      </w:r>
      <w:r w:rsidRPr="00605EB6">
        <w:t>les faux luisaient</w:t>
      </w:r>
      <w:r w:rsidR="00C474C1">
        <w:t xml:space="preserve">, </w:t>
      </w:r>
      <w:r w:rsidRPr="00605EB6">
        <w:t>reflétant et renvoyant au loin les rayons de soleil</w:t>
      </w:r>
      <w:r w:rsidR="00C474C1">
        <w:t>.</w:t>
      </w:r>
    </w:p>
    <w:p w14:paraId="5468243F" w14:textId="77777777" w:rsidR="00C474C1" w:rsidRDefault="00C52F4A" w:rsidP="00C52F4A">
      <w:r w:rsidRPr="00605EB6">
        <w:t>Devant les faucheurs</w:t>
      </w:r>
      <w:r w:rsidR="00C474C1">
        <w:t xml:space="preserve">, </w:t>
      </w:r>
      <w:r w:rsidRPr="00605EB6">
        <w:t>l</w:t>
      </w:r>
      <w:r w:rsidR="00C474C1">
        <w:t>’</w:t>
      </w:r>
      <w:r w:rsidRPr="00605EB6">
        <w:t>herbe droite et drue</w:t>
      </w:r>
      <w:r w:rsidR="00C474C1">
        <w:t xml:space="preserve">, </w:t>
      </w:r>
      <w:r w:rsidRPr="00605EB6">
        <w:t>émaillée de toutes les fleurs du pré</w:t>
      </w:r>
      <w:r w:rsidR="00C474C1">
        <w:t xml:space="preserve"> : </w:t>
      </w:r>
      <w:r w:rsidRPr="00605EB6">
        <w:t>derrière eux s</w:t>
      </w:r>
      <w:r w:rsidR="00C474C1">
        <w:t>’</w:t>
      </w:r>
      <w:r w:rsidRPr="00605EB6">
        <w:t>alignaient les and</w:t>
      </w:r>
      <w:r w:rsidR="005C7B79">
        <w:t>a</w:t>
      </w:r>
      <w:r w:rsidRPr="00605EB6">
        <w:t>ins serrés</w:t>
      </w:r>
      <w:r w:rsidR="00C474C1">
        <w:t xml:space="preserve">, </w:t>
      </w:r>
      <w:r w:rsidRPr="00605EB6">
        <w:t>épais</w:t>
      </w:r>
      <w:r w:rsidR="00C474C1">
        <w:t xml:space="preserve">. </w:t>
      </w:r>
      <w:r w:rsidRPr="00605EB6">
        <w:t>Des femmes et des jeunes filles</w:t>
      </w:r>
      <w:r w:rsidR="00C474C1">
        <w:t xml:space="preserve">, </w:t>
      </w:r>
      <w:r w:rsidRPr="00605EB6">
        <w:t>en jupons courts</w:t>
      </w:r>
      <w:r w:rsidR="00C474C1">
        <w:t xml:space="preserve">, </w:t>
      </w:r>
      <w:r w:rsidRPr="00605EB6">
        <w:t>laissant voir les bas rayés collés sur les mollets</w:t>
      </w:r>
      <w:r w:rsidR="00C474C1">
        <w:t xml:space="preserve">, </w:t>
      </w:r>
      <w:r w:rsidRPr="00605EB6">
        <w:t>portant la camisole légère</w:t>
      </w:r>
      <w:r w:rsidR="00C474C1">
        <w:t xml:space="preserve">, </w:t>
      </w:r>
      <w:r w:rsidRPr="00605EB6">
        <w:t>large</w:t>
      </w:r>
      <w:r w:rsidR="00C474C1">
        <w:t xml:space="preserve">, </w:t>
      </w:r>
      <w:r w:rsidRPr="00605EB6">
        <w:t>flottant sur les hanches</w:t>
      </w:r>
      <w:r w:rsidR="00C474C1">
        <w:t xml:space="preserve">, </w:t>
      </w:r>
      <w:r w:rsidRPr="00605EB6">
        <w:t>à peine serrée</w:t>
      </w:r>
      <w:r w:rsidR="005C7B79">
        <w:t>s</w:t>
      </w:r>
      <w:r w:rsidRPr="00605EB6">
        <w:t xml:space="preserve"> par la jupe</w:t>
      </w:r>
      <w:r w:rsidR="00C474C1">
        <w:t xml:space="preserve">, </w:t>
      </w:r>
      <w:r w:rsidRPr="00605EB6">
        <w:t>et coiffées de chapeaux de paille</w:t>
      </w:r>
      <w:r w:rsidR="00C474C1">
        <w:t xml:space="preserve">, </w:t>
      </w:r>
      <w:r w:rsidRPr="00605EB6">
        <w:t>à larges bords</w:t>
      </w:r>
      <w:r w:rsidR="00C474C1">
        <w:t xml:space="preserve">, </w:t>
      </w:r>
      <w:r w:rsidRPr="00605EB6">
        <w:t>flexibles</w:t>
      </w:r>
      <w:r w:rsidR="00C474C1">
        <w:t xml:space="preserve">, </w:t>
      </w:r>
      <w:r w:rsidRPr="00605EB6">
        <w:t>ornés d</w:t>
      </w:r>
      <w:r w:rsidR="00C474C1">
        <w:t>’</w:t>
      </w:r>
      <w:r w:rsidRPr="00605EB6">
        <w:t>un ruban rose ou vert</w:t>
      </w:r>
      <w:r w:rsidR="00C474C1">
        <w:t xml:space="preserve">, </w:t>
      </w:r>
      <w:r w:rsidRPr="00605EB6">
        <w:t>ou bleu</w:t>
      </w:r>
      <w:r w:rsidR="00C474C1">
        <w:t xml:space="preserve">, </w:t>
      </w:r>
      <w:r w:rsidRPr="00605EB6">
        <w:t>commençaient à apparaître avec les fourches et les râteaux</w:t>
      </w:r>
      <w:r w:rsidR="00C474C1">
        <w:t>.</w:t>
      </w:r>
    </w:p>
    <w:p w14:paraId="496FCAE2" w14:textId="77777777" w:rsidR="00C474C1" w:rsidRDefault="00C52F4A" w:rsidP="00C52F4A">
      <w:r w:rsidRPr="00605EB6">
        <w:t>Tout ce monde était joyeux et semblait en fête</w:t>
      </w:r>
      <w:r w:rsidR="00C474C1">
        <w:t xml:space="preserve">. </w:t>
      </w:r>
      <w:r w:rsidRPr="00605EB6">
        <w:t>Un bruit de chansons se mêlait à celui des pierres à aiguiser mordant le tranchant des faux</w:t>
      </w:r>
      <w:r w:rsidR="00C474C1">
        <w:t>.</w:t>
      </w:r>
    </w:p>
    <w:p w14:paraId="520CDAC8" w14:textId="77777777" w:rsidR="00C474C1" w:rsidRDefault="00C52F4A" w:rsidP="00C52F4A">
      <w:r w:rsidRPr="00605EB6">
        <w:t>Sous un berceau</w:t>
      </w:r>
      <w:r w:rsidR="00C474C1">
        <w:t xml:space="preserve">, </w:t>
      </w:r>
      <w:r w:rsidRPr="00605EB6">
        <w:t>où la vigne vierge</w:t>
      </w:r>
      <w:r w:rsidR="00C474C1">
        <w:t xml:space="preserve">, </w:t>
      </w:r>
      <w:r w:rsidRPr="00605EB6">
        <w:t>la clématite</w:t>
      </w:r>
      <w:r w:rsidR="00C474C1">
        <w:t xml:space="preserve">, </w:t>
      </w:r>
      <w:r w:rsidRPr="00605EB6">
        <w:t>le chèvrefeuille et le jasmin entrelaçaient leurs rameaux grimpants</w:t>
      </w:r>
      <w:r w:rsidR="00C474C1">
        <w:t xml:space="preserve">, </w:t>
      </w:r>
      <w:r w:rsidRPr="00605EB6">
        <w:t>une jeune fille assise</w:t>
      </w:r>
      <w:r w:rsidR="00C474C1">
        <w:t xml:space="preserve">, </w:t>
      </w:r>
      <w:r w:rsidRPr="00605EB6">
        <w:t>dans une pose gracieuse</w:t>
      </w:r>
      <w:r w:rsidR="00C474C1">
        <w:t xml:space="preserve">, </w:t>
      </w:r>
      <w:r w:rsidRPr="00605EB6">
        <w:t>la tête inclinée sur l</w:t>
      </w:r>
      <w:r w:rsidR="00C474C1">
        <w:t>’</w:t>
      </w:r>
      <w:r w:rsidRPr="00605EB6">
        <w:t>épaule</w:t>
      </w:r>
      <w:r w:rsidR="00C474C1">
        <w:t xml:space="preserve">, </w:t>
      </w:r>
      <w:r w:rsidRPr="00605EB6">
        <w:t>travaillait à un ouvrage de tapisserie</w:t>
      </w:r>
      <w:r w:rsidR="00C474C1">
        <w:t>.</w:t>
      </w:r>
    </w:p>
    <w:p w14:paraId="64BAE41B" w14:textId="77777777" w:rsidR="00C474C1" w:rsidRDefault="00C52F4A" w:rsidP="00C52F4A">
      <w:r w:rsidRPr="00605EB6">
        <w:lastRenderedPageBreak/>
        <w:t>Le berceau avait été placé au fond du jardin</w:t>
      </w:r>
      <w:r w:rsidR="00C474C1">
        <w:t xml:space="preserve"> : </w:t>
      </w:r>
      <w:r w:rsidRPr="00605EB6">
        <w:t>un carré de terre de mille mètres environ</w:t>
      </w:r>
      <w:r w:rsidR="00C474C1">
        <w:t xml:space="preserve">, </w:t>
      </w:r>
      <w:r w:rsidRPr="00605EB6">
        <w:t>clos d</w:t>
      </w:r>
      <w:r w:rsidR="00C474C1">
        <w:t>’</w:t>
      </w:r>
      <w:r w:rsidRPr="00605EB6">
        <w:t>une charmille touffue</w:t>
      </w:r>
      <w:r w:rsidR="00C474C1">
        <w:t xml:space="preserve">, </w:t>
      </w:r>
      <w:r w:rsidRPr="00605EB6">
        <w:t>taillée avec un soin minutieux</w:t>
      </w:r>
      <w:r w:rsidR="00C474C1">
        <w:t xml:space="preserve">. </w:t>
      </w:r>
      <w:r w:rsidRPr="00605EB6">
        <w:t>L</w:t>
      </w:r>
      <w:r w:rsidR="00C474C1">
        <w:t>’</w:t>
      </w:r>
      <w:r w:rsidRPr="00605EB6">
        <w:t>entrée du berceau faisait face à l</w:t>
      </w:r>
      <w:r w:rsidR="00C474C1">
        <w:t>’</w:t>
      </w:r>
      <w:r w:rsidRPr="00605EB6">
        <w:t>habitation</w:t>
      </w:r>
      <w:r w:rsidR="00C474C1">
        <w:t xml:space="preserve">, </w:t>
      </w:r>
      <w:r w:rsidRPr="00605EB6">
        <w:t>une maison petite</w:t>
      </w:r>
      <w:r w:rsidR="00C474C1">
        <w:t xml:space="preserve">, </w:t>
      </w:r>
      <w:r w:rsidRPr="00605EB6">
        <w:t>mais blanche</w:t>
      </w:r>
      <w:r w:rsidR="00C474C1">
        <w:t xml:space="preserve">, </w:t>
      </w:r>
      <w:r w:rsidRPr="00605EB6">
        <w:t>coquette</w:t>
      </w:r>
      <w:r w:rsidR="00C474C1">
        <w:t xml:space="preserve">, </w:t>
      </w:r>
      <w:r w:rsidRPr="00605EB6">
        <w:t>égayée par ses volets verts et les rideaux blancs à grandes fleurs enguirlandées</w:t>
      </w:r>
      <w:r w:rsidR="00C474C1">
        <w:t xml:space="preserve">, </w:t>
      </w:r>
      <w:r w:rsidRPr="00605EB6">
        <w:t>qui tombaient derrière les vitres des hautes fenêtres</w:t>
      </w:r>
      <w:r w:rsidR="00C474C1">
        <w:t xml:space="preserve">. </w:t>
      </w:r>
      <w:r w:rsidRPr="00605EB6">
        <w:t>Et puis elle était entourée de massifs épais de lauriers</w:t>
      </w:r>
      <w:r w:rsidR="00C474C1">
        <w:t xml:space="preserve">, </w:t>
      </w:r>
      <w:r w:rsidRPr="00605EB6">
        <w:t>de végélias</w:t>
      </w:r>
      <w:r w:rsidR="00C474C1">
        <w:t xml:space="preserve">, </w:t>
      </w:r>
      <w:r w:rsidRPr="00605EB6">
        <w:t>de troènes à grappes</w:t>
      </w:r>
      <w:r w:rsidR="005C7B79">
        <w:t xml:space="preserve"> blanches</w:t>
      </w:r>
      <w:r w:rsidR="00C474C1">
        <w:t xml:space="preserve">, </w:t>
      </w:r>
      <w:r w:rsidRPr="00605EB6">
        <w:t>au-dessus desquels s</w:t>
      </w:r>
      <w:r w:rsidR="00C474C1">
        <w:t>’</w:t>
      </w:r>
      <w:r w:rsidRPr="00605EB6">
        <w:t>élevaient des lilas</w:t>
      </w:r>
      <w:r w:rsidR="00C474C1">
        <w:t xml:space="preserve">, </w:t>
      </w:r>
      <w:r w:rsidRPr="00605EB6">
        <w:t>mêlant leurs feuilles vertes à celles des érables</w:t>
      </w:r>
      <w:r w:rsidR="00C474C1">
        <w:t xml:space="preserve">, </w:t>
      </w:r>
      <w:r w:rsidRPr="00605EB6">
        <w:t>des fusains et des cornouillers panachés</w:t>
      </w:r>
      <w:r w:rsidR="00C474C1">
        <w:t>.</w:t>
      </w:r>
    </w:p>
    <w:p w14:paraId="24B3094A" w14:textId="37A35AD4" w:rsidR="00C474C1" w:rsidRDefault="00C52F4A" w:rsidP="00C52F4A">
      <w:r w:rsidRPr="00605EB6">
        <w:t>Entre la maison et le mur bordant la rue</w:t>
      </w:r>
      <w:r w:rsidR="00C474C1">
        <w:t xml:space="preserve">, </w:t>
      </w:r>
      <w:r w:rsidRPr="00605EB6">
        <w:t>on avait laissé un espace de quelques mètres carrés</w:t>
      </w:r>
      <w:r w:rsidR="00C474C1">
        <w:t xml:space="preserve">. </w:t>
      </w:r>
      <w:r w:rsidRPr="00605EB6">
        <w:t>Au milieu</w:t>
      </w:r>
      <w:r w:rsidR="00C474C1">
        <w:t xml:space="preserve">, </w:t>
      </w:r>
      <w:r w:rsidRPr="00605EB6">
        <w:t>on avait creusé un petit bassin</w:t>
      </w:r>
      <w:r w:rsidR="00C474C1">
        <w:t xml:space="preserve">, </w:t>
      </w:r>
      <w:r w:rsidRPr="00605EB6">
        <w:t>dont l</w:t>
      </w:r>
      <w:r w:rsidR="00C474C1">
        <w:t>’</w:t>
      </w:r>
      <w:r w:rsidRPr="00605EB6">
        <w:t>eau était constamment renouvelée</w:t>
      </w:r>
      <w:r w:rsidR="00C474C1">
        <w:t xml:space="preserve">, </w:t>
      </w:r>
      <w:r w:rsidRPr="00605EB6">
        <w:t>grâce à un jet qui la lançait à plus de trois mètres de hauteur</w:t>
      </w:r>
      <w:r w:rsidR="00C474C1">
        <w:t xml:space="preserve">. </w:t>
      </w:r>
      <w:r w:rsidRPr="00605EB6">
        <w:t>Quatre corbeilles de fleurs agrémentaient ce parterre et le devant de l</w:t>
      </w:r>
      <w:r w:rsidR="00C474C1">
        <w:t>’</w:t>
      </w:r>
      <w:r w:rsidRPr="00605EB6">
        <w:t>habitation</w:t>
      </w:r>
      <w:r w:rsidR="00C474C1">
        <w:t xml:space="preserve">. </w:t>
      </w:r>
      <w:r w:rsidRPr="00605EB6">
        <w:t>Des espaliers à palmettes cachaient la nudité du mur de clôture dans lequel s</w:t>
      </w:r>
      <w:r w:rsidR="00C474C1">
        <w:t>’</w:t>
      </w:r>
      <w:r w:rsidRPr="00605EB6">
        <w:t>ouvrait une porte peinte en vert</w:t>
      </w:r>
      <w:r w:rsidR="00C474C1">
        <w:t xml:space="preserve">, </w:t>
      </w:r>
      <w:r w:rsidRPr="00605EB6">
        <w:t>entre deux pilastres</w:t>
      </w:r>
      <w:r w:rsidR="00C474C1">
        <w:t xml:space="preserve">, </w:t>
      </w:r>
      <w:r w:rsidRPr="00605EB6">
        <w:t>sur l</w:t>
      </w:r>
      <w:r w:rsidR="00C474C1">
        <w:t>’</w:t>
      </w:r>
      <w:r w:rsidRPr="00605EB6">
        <w:t>entablement desquels étaient posés deux vases de fonte</w:t>
      </w:r>
      <w:r w:rsidR="00C474C1">
        <w:t xml:space="preserve">, </w:t>
      </w:r>
      <w:r w:rsidRPr="00605EB6">
        <w:t>forme Médicis</w:t>
      </w:r>
      <w:r w:rsidR="00C474C1">
        <w:t>.</w:t>
      </w:r>
    </w:p>
    <w:p w14:paraId="3441DC6F" w14:textId="77777777" w:rsidR="00C474C1" w:rsidRDefault="00C52F4A" w:rsidP="00C52F4A">
      <w:r w:rsidRPr="00605EB6">
        <w:t>Sous le berceau</w:t>
      </w:r>
      <w:r w:rsidR="00C474C1">
        <w:t xml:space="preserve">, </w:t>
      </w:r>
      <w:r w:rsidRPr="00605EB6">
        <w:t>du côté opposé à son entrée</w:t>
      </w:r>
      <w:r w:rsidR="00C474C1">
        <w:t xml:space="preserve">, </w:t>
      </w:r>
      <w:r w:rsidRPr="00605EB6">
        <w:t>on avait ménagé une ouverture carrée afin d</w:t>
      </w:r>
      <w:r w:rsidR="00C474C1">
        <w:t>’</w:t>
      </w:r>
      <w:r w:rsidRPr="00605EB6">
        <w:t xml:space="preserve">avoir </w:t>
      </w:r>
      <w:r w:rsidR="005C7B79">
        <w:t xml:space="preserve">la </w:t>
      </w:r>
      <w:r w:rsidRPr="00605EB6">
        <w:t xml:space="preserve">vue sur la </w:t>
      </w:r>
      <w:r w:rsidR="00EC0BC1">
        <w:t xml:space="preserve">prairie et sur la </w:t>
      </w:r>
      <w:r w:rsidRPr="00605EB6">
        <w:t>rivière</w:t>
      </w:r>
      <w:r w:rsidR="00C474C1">
        <w:t xml:space="preserve">, </w:t>
      </w:r>
      <w:r w:rsidRPr="00605EB6">
        <w:t>qui traçait ses méandres à deux cents mètres de distance</w:t>
      </w:r>
      <w:r w:rsidR="00C474C1">
        <w:t xml:space="preserve">, </w:t>
      </w:r>
      <w:r w:rsidRPr="00605EB6">
        <w:t>et au delà sur les escarpements de la montagne aux crêtes boisées</w:t>
      </w:r>
      <w:r w:rsidR="00C474C1">
        <w:t xml:space="preserve">, </w:t>
      </w:r>
      <w:r w:rsidRPr="00605EB6">
        <w:t>qui</w:t>
      </w:r>
      <w:r w:rsidR="00C474C1">
        <w:t xml:space="preserve">, </w:t>
      </w:r>
      <w:r w:rsidRPr="00605EB6">
        <w:t>faisant le fond du tableau</w:t>
      </w:r>
      <w:r w:rsidR="00C474C1">
        <w:t xml:space="preserve">, </w:t>
      </w:r>
      <w:r w:rsidRPr="00605EB6">
        <w:t>comme une toile de décors</w:t>
      </w:r>
      <w:r w:rsidR="00C474C1">
        <w:t xml:space="preserve">, </w:t>
      </w:r>
      <w:r w:rsidRPr="00605EB6">
        <w:t>bornaient complètement l</w:t>
      </w:r>
      <w:r w:rsidR="00C474C1">
        <w:t>’</w:t>
      </w:r>
      <w:r w:rsidRPr="00605EB6">
        <w:t>horizon</w:t>
      </w:r>
      <w:r w:rsidR="00C474C1">
        <w:t>.</w:t>
      </w:r>
    </w:p>
    <w:p w14:paraId="1ED1B643" w14:textId="77777777" w:rsidR="00C474C1" w:rsidRDefault="00C52F4A" w:rsidP="00C52F4A">
      <w:r w:rsidRPr="00605EB6">
        <w:t>De temps à autre</w:t>
      </w:r>
      <w:r w:rsidR="00C474C1">
        <w:t xml:space="preserve">, </w:t>
      </w:r>
      <w:r w:rsidRPr="00605EB6">
        <w:t>s</w:t>
      </w:r>
      <w:r w:rsidR="00C474C1">
        <w:t>’</w:t>
      </w:r>
      <w:r w:rsidRPr="00605EB6">
        <w:t>arrêtant dans son travail</w:t>
      </w:r>
      <w:r w:rsidR="00C474C1">
        <w:t xml:space="preserve">, </w:t>
      </w:r>
      <w:r w:rsidRPr="00605EB6">
        <w:t>la jeune fille levait les yeux</w:t>
      </w:r>
      <w:r w:rsidR="00C474C1">
        <w:t xml:space="preserve">. </w:t>
      </w:r>
      <w:r w:rsidRPr="00605EB6">
        <w:t>Alors son regard courait rapide</w:t>
      </w:r>
      <w:r w:rsidR="00EC0BC1">
        <w:t>ment</w:t>
      </w:r>
      <w:r w:rsidRPr="00605EB6">
        <w:t xml:space="preserve"> sur les larges plates-bandes garnies de fleurs en plein épanouissement</w:t>
      </w:r>
      <w:r w:rsidR="00C474C1">
        <w:t>.</w:t>
      </w:r>
    </w:p>
    <w:p w14:paraId="24B61940" w14:textId="77777777" w:rsidR="00C474C1" w:rsidRDefault="00C52F4A" w:rsidP="00C52F4A">
      <w:r w:rsidRPr="00605EB6">
        <w:t>Rêveuse</w:t>
      </w:r>
      <w:r w:rsidR="00C474C1">
        <w:t xml:space="preserve">, </w:t>
      </w:r>
      <w:r w:rsidRPr="00605EB6">
        <w:t>une nuance de tristesse répandue sur son visage</w:t>
      </w:r>
      <w:r w:rsidR="00C474C1">
        <w:t xml:space="preserve">, </w:t>
      </w:r>
      <w:r w:rsidRPr="00605EB6">
        <w:t>elle paraissait s</w:t>
      </w:r>
      <w:r w:rsidR="00C474C1">
        <w:t>’</w:t>
      </w:r>
      <w:r w:rsidRPr="00605EB6">
        <w:t xml:space="preserve">oublier à suivre le vol capricieux des </w:t>
      </w:r>
      <w:r w:rsidRPr="00605EB6">
        <w:lastRenderedPageBreak/>
        <w:t>insectes</w:t>
      </w:r>
      <w:r w:rsidR="00C474C1">
        <w:t xml:space="preserve">, </w:t>
      </w:r>
      <w:r w:rsidRPr="00605EB6">
        <w:t>à écouter les bourdonnements</w:t>
      </w:r>
      <w:r w:rsidR="00C474C1">
        <w:t xml:space="preserve">, </w:t>
      </w:r>
      <w:r w:rsidRPr="00605EB6">
        <w:t>les susurrements et les bruits d</w:t>
      </w:r>
      <w:r w:rsidR="00C474C1">
        <w:t>’</w:t>
      </w:r>
      <w:r w:rsidRPr="00605EB6">
        <w:t>ailes</w:t>
      </w:r>
      <w:r w:rsidR="00C474C1">
        <w:t xml:space="preserve">, </w:t>
      </w:r>
      <w:r w:rsidRPr="00605EB6">
        <w:t>comme s</w:t>
      </w:r>
      <w:r w:rsidR="00C474C1">
        <w:t>’</w:t>
      </w:r>
      <w:r w:rsidRPr="00605EB6">
        <w:t>il y avait dans tout cela une voix mystérieuse parlant à son âme ou répondant à sa pensée</w:t>
      </w:r>
      <w:r w:rsidR="00C474C1">
        <w:t>.</w:t>
      </w:r>
    </w:p>
    <w:p w14:paraId="310FF62B" w14:textId="77777777" w:rsidR="00C474C1" w:rsidRDefault="00C52F4A" w:rsidP="00C52F4A">
      <w:r w:rsidRPr="00605EB6">
        <w:t>Cette jeune fille était bien la plus gracieuse</w:t>
      </w:r>
      <w:r w:rsidR="00C474C1">
        <w:t xml:space="preserve">, </w:t>
      </w:r>
      <w:r w:rsidRPr="00605EB6">
        <w:t>la plus adorable créature qu</w:t>
      </w:r>
      <w:r w:rsidR="00C474C1">
        <w:t>’</w:t>
      </w:r>
      <w:r w:rsidRPr="00605EB6">
        <w:t>on pût voir</w:t>
      </w:r>
      <w:r w:rsidR="00C474C1">
        <w:t xml:space="preserve">. </w:t>
      </w:r>
      <w:r w:rsidRPr="00605EB6">
        <w:t>Elle n</w:t>
      </w:r>
      <w:r w:rsidR="00C474C1">
        <w:t>’</w:t>
      </w:r>
      <w:r w:rsidRPr="00605EB6">
        <w:t>avait pas encore seize ans</w:t>
      </w:r>
      <w:r w:rsidR="00C474C1">
        <w:t xml:space="preserve">. </w:t>
      </w:r>
      <w:r w:rsidRPr="00605EB6">
        <w:t>Elle était petite plutôt que grande</w:t>
      </w:r>
      <w:r w:rsidR="00C474C1">
        <w:t xml:space="preserve">, </w:t>
      </w:r>
      <w:r w:rsidRPr="00605EB6">
        <w:t>et sa taille mince et élancée avait la souplesse et la flexibilité d</w:t>
      </w:r>
      <w:r w:rsidR="00C474C1">
        <w:t>’</w:t>
      </w:r>
      <w:r w:rsidRPr="00605EB6">
        <w:t>un jonc</w:t>
      </w:r>
      <w:r w:rsidR="00C474C1">
        <w:t xml:space="preserve"> ; </w:t>
      </w:r>
      <w:r w:rsidRPr="00605EB6">
        <w:t>mais si elle conservait encore l</w:t>
      </w:r>
      <w:r w:rsidR="00C474C1">
        <w:t>’</w:t>
      </w:r>
      <w:r w:rsidRPr="00605EB6">
        <w:t>apparence d</w:t>
      </w:r>
      <w:r w:rsidR="00C474C1">
        <w:t>’</w:t>
      </w:r>
      <w:r w:rsidRPr="00605EB6">
        <w:t>un enfant</w:t>
      </w:r>
      <w:r w:rsidR="00C474C1">
        <w:t xml:space="preserve">, </w:t>
      </w:r>
      <w:r w:rsidRPr="00605EB6">
        <w:t>sa poitrine développée</w:t>
      </w:r>
      <w:r w:rsidR="00C474C1">
        <w:t xml:space="preserve">, </w:t>
      </w:r>
      <w:r w:rsidRPr="00605EB6">
        <w:t>le galbe de ses belles épaules</w:t>
      </w:r>
      <w:r w:rsidR="00C474C1">
        <w:t xml:space="preserve">, </w:t>
      </w:r>
      <w:r w:rsidRPr="00605EB6">
        <w:t>toutes ses formes délicatement arrondies révélaient la femme faite</w:t>
      </w:r>
      <w:r w:rsidR="00C474C1">
        <w:t>.</w:t>
      </w:r>
    </w:p>
    <w:p w14:paraId="23218B4E" w14:textId="4EDC1EC1" w:rsidR="00C474C1" w:rsidRDefault="00C52F4A" w:rsidP="00C52F4A">
      <w:r w:rsidRPr="00605EB6">
        <w:t>Sa tête charmante</w:t>
      </w:r>
      <w:r w:rsidR="00C474C1">
        <w:t xml:space="preserve">, </w:t>
      </w:r>
      <w:r w:rsidRPr="00605EB6">
        <w:t>qui avait des mouvements d</w:t>
      </w:r>
      <w:r w:rsidR="00C474C1">
        <w:t>’</w:t>
      </w:r>
      <w:r w:rsidRPr="00605EB6">
        <w:t>une grâce incomparable</w:t>
      </w:r>
      <w:r w:rsidR="00C474C1">
        <w:t xml:space="preserve">, </w:t>
      </w:r>
      <w:r w:rsidRPr="00605EB6">
        <w:t>était ornée d</w:t>
      </w:r>
      <w:r w:rsidR="00C474C1">
        <w:t>’</w:t>
      </w:r>
      <w:r w:rsidRPr="00605EB6">
        <w:t>une magnifique chevelure d</w:t>
      </w:r>
      <w:r w:rsidR="00C474C1">
        <w:t>’</w:t>
      </w:r>
      <w:r w:rsidRPr="00605EB6">
        <w:t>un beau noir luisant avec des reflets bleuâtres</w:t>
      </w:r>
      <w:r w:rsidR="00C474C1">
        <w:t xml:space="preserve">. </w:t>
      </w:r>
      <w:r w:rsidRPr="00605EB6">
        <w:t>Ses longues nattes</w:t>
      </w:r>
      <w:r w:rsidR="00C474C1">
        <w:t xml:space="preserve">, </w:t>
      </w:r>
      <w:r w:rsidRPr="00605EB6">
        <w:t>enroulées en torsade</w:t>
      </w:r>
      <w:r w:rsidR="00336D38">
        <w:t xml:space="preserve"> et</w:t>
      </w:r>
      <w:r w:rsidRPr="00605EB6">
        <w:t xml:space="preserve"> attachées avec goût</w:t>
      </w:r>
      <w:r w:rsidR="00C474C1">
        <w:t xml:space="preserve">, </w:t>
      </w:r>
      <w:r w:rsidRPr="00605EB6">
        <w:t>encadraient superbement sa ravissante figure d</w:t>
      </w:r>
      <w:r w:rsidR="00C474C1">
        <w:t>’</w:t>
      </w:r>
      <w:r w:rsidRPr="00605EB6">
        <w:t>un dessin très pur</w:t>
      </w:r>
      <w:r w:rsidR="00C474C1">
        <w:t xml:space="preserve">, </w:t>
      </w:r>
      <w:r w:rsidRPr="00605EB6">
        <w:t>aux traits fins et délicats</w:t>
      </w:r>
      <w:r w:rsidR="00C474C1">
        <w:t xml:space="preserve">, </w:t>
      </w:r>
      <w:r w:rsidRPr="00605EB6">
        <w:t>faisant ressortir le charme étrange de sa beauté idéale</w:t>
      </w:r>
      <w:r w:rsidR="00C474C1">
        <w:t xml:space="preserve">. </w:t>
      </w:r>
      <w:r w:rsidRPr="00605EB6">
        <w:t>De longs cils soyeux</w:t>
      </w:r>
      <w:r w:rsidR="00C474C1">
        <w:t xml:space="preserve">, </w:t>
      </w:r>
      <w:r w:rsidRPr="00605EB6">
        <w:t>voile tombant sous les paupières</w:t>
      </w:r>
      <w:r w:rsidR="00C474C1">
        <w:t xml:space="preserve">, </w:t>
      </w:r>
      <w:r w:rsidRPr="00605EB6">
        <w:t>adoucissaient l</w:t>
      </w:r>
      <w:r w:rsidR="00C474C1">
        <w:t>’</w:t>
      </w:r>
      <w:r w:rsidRPr="00605EB6">
        <w:t>éclat de ses grands yeux noirs</w:t>
      </w:r>
      <w:r w:rsidR="00C474C1">
        <w:t xml:space="preserve">, </w:t>
      </w:r>
      <w:r w:rsidRPr="00605EB6">
        <w:t>éteignaient la flamme brûlante du regard</w:t>
      </w:r>
      <w:r w:rsidR="00C474C1">
        <w:t xml:space="preserve">, </w:t>
      </w:r>
      <w:r w:rsidRPr="00605EB6">
        <w:t>regard qui</w:t>
      </w:r>
      <w:r w:rsidR="00C474C1">
        <w:t xml:space="preserve">, </w:t>
      </w:r>
      <w:r w:rsidRPr="00605EB6">
        <w:t>tout en étant doux et caressant</w:t>
      </w:r>
      <w:r w:rsidR="00C474C1">
        <w:t xml:space="preserve">, </w:t>
      </w:r>
      <w:r w:rsidRPr="00605EB6">
        <w:t>avait quelque chose de ferme</w:t>
      </w:r>
      <w:r w:rsidR="00C474C1">
        <w:t xml:space="preserve">, </w:t>
      </w:r>
      <w:r w:rsidRPr="00605EB6">
        <w:t>de fier et de superbe</w:t>
      </w:r>
      <w:r w:rsidR="00C474C1">
        <w:t xml:space="preserve">, </w:t>
      </w:r>
      <w:r w:rsidRPr="00605EB6">
        <w:t>qui indiquait que cette enfant si gracieuse</w:t>
      </w:r>
      <w:r w:rsidR="00C474C1">
        <w:t xml:space="preserve">, </w:t>
      </w:r>
      <w:r w:rsidRPr="00605EB6">
        <w:t>si suave</w:t>
      </w:r>
      <w:r w:rsidR="00C474C1">
        <w:t xml:space="preserve">, </w:t>
      </w:r>
      <w:r w:rsidRPr="00605EB6">
        <w:t>si mignonne</w:t>
      </w:r>
      <w:r w:rsidR="00C474C1">
        <w:t xml:space="preserve">, </w:t>
      </w:r>
      <w:r w:rsidRPr="00605EB6">
        <w:t>ne manquait ni d</w:t>
      </w:r>
      <w:r w:rsidR="00C474C1">
        <w:t>’</w:t>
      </w:r>
      <w:r w:rsidRPr="00605EB6">
        <w:t>énergie ni de volonté</w:t>
      </w:r>
      <w:r w:rsidR="00C474C1">
        <w:t>.</w:t>
      </w:r>
    </w:p>
    <w:p w14:paraId="21BA3FB3" w14:textId="77777777" w:rsidR="00C474C1" w:rsidRDefault="00C52F4A" w:rsidP="00C52F4A">
      <w:r w:rsidRPr="00605EB6">
        <w:t>Il y avait en elle beaucoup de la créole</w:t>
      </w:r>
      <w:r w:rsidR="00C474C1">
        <w:t xml:space="preserve">. </w:t>
      </w:r>
      <w:r w:rsidRPr="00605EB6">
        <w:t>On pouvait</w:t>
      </w:r>
      <w:r w:rsidR="00C474C1">
        <w:t xml:space="preserve">, </w:t>
      </w:r>
      <w:r w:rsidRPr="00605EB6">
        <w:t>à son teint</w:t>
      </w:r>
      <w:r w:rsidR="00C474C1">
        <w:t xml:space="preserve">, </w:t>
      </w:r>
      <w:r w:rsidRPr="00605EB6">
        <w:t>la prendre pour une Vénitienne</w:t>
      </w:r>
      <w:r w:rsidR="00C474C1">
        <w:t xml:space="preserve"> ; </w:t>
      </w:r>
      <w:r w:rsidRPr="00605EB6">
        <w:t>mais</w:t>
      </w:r>
      <w:r w:rsidR="00C474C1">
        <w:t xml:space="preserve">, </w:t>
      </w:r>
      <w:r w:rsidRPr="00605EB6">
        <w:t>si elle avait les yeux d</w:t>
      </w:r>
      <w:r w:rsidR="00C474C1">
        <w:t>’</w:t>
      </w:r>
      <w:r w:rsidRPr="00605EB6">
        <w:t>une Mauresque</w:t>
      </w:r>
      <w:r w:rsidR="00C474C1">
        <w:t xml:space="preserve">, </w:t>
      </w:r>
      <w:r w:rsidRPr="00605EB6">
        <w:t>son regard était celui d</w:t>
      </w:r>
      <w:r w:rsidR="00C474C1">
        <w:t>’</w:t>
      </w:r>
      <w:r w:rsidRPr="00605EB6">
        <w:t>une Espagnole</w:t>
      </w:r>
      <w:r w:rsidR="00C474C1">
        <w:t>.</w:t>
      </w:r>
    </w:p>
    <w:p w14:paraId="55A22E91" w14:textId="77777777" w:rsidR="00C474C1" w:rsidRDefault="00C52F4A" w:rsidP="00C52F4A">
      <w:r w:rsidRPr="00605EB6">
        <w:t>Elle avait les oreilles petites</w:t>
      </w:r>
      <w:r w:rsidR="00C474C1">
        <w:t xml:space="preserve">, </w:t>
      </w:r>
      <w:r w:rsidRPr="00605EB6">
        <w:t>finement attachées</w:t>
      </w:r>
      <w:r w:rsidR="00C474C1">
        <w:t xml:space="preserve">, </w:t>
      </w:r>
      <w:r w:rsidRPr="00605EB6">
        <w:t>le front haut</w:t>
      </w:r>
      <w:r w:rsidR="00C474C1">
        <w:t xml:space="preserve">, </w:t>
      </w:r>
      <w:r w:rsidRPr="00605EB6">
        <w:t>les arcs des sourcils bien marqués</w:t>
      </w:r>
      <w:r w:rsidR="00C474C1">
        <w:t xml:space="preserve">, </w:t>
      </w:r>
      <w:r w:rsidRPr="00605EB6">
        <w:t>le nez joli</w:t>
      </w:r>
      <w:r w:rsidR="00C474C1">
        <w:t xml:space="preserve">, </w:t>
      </w:r>
      <w:r w:rsidRPr="00605EB6">
        <w:t>les joues rondes</w:t>
      </w:r>
      <w:r w:rsidR="00C474C1">
        <w:t xml:space="preserve">, </w:t>
      </w:r>
      <w:r w:rsidRPr="00605EB6">
        <w:t>grassouillettes</w:t>
      </w:r>
      <w:r w:rsidR="00C474C1">
        <w:t xml:space="preserve">, </w:t>
      </w:r>
      <w:r w:rsidRPr="00605EB6">
        <w:t>encore un peu poupines</w:t>
      </w:r>
      <w:r w:rsidR="00C474C1">
        <w:t xml:space="preserve">. </w:t>
      </w:r>
      <w:r w:rsidRPr="00605EB6">
        <w:t>Sa bouche était petite et ses lèvres</w:t>
      </w:r>
      <w:r w:rsidR="00C474C1">
        <w:t xml:space="preserve">, </w:t>
      </w:r>
      <w:r w:rsidRPr="00605EB6">
        <w:t>bien bordées</w:t>
      </w:r>
      <w:r w:rsidR="00C474C1">
        <w:t xml:space="preserve">, </w:t>
      </w:r>
      <w:r w:rsidRPr="00605EB6">
        <w:t>d</w:t>
      </w:r>
      <w:r w:rsidR="00C474C1">
        <w:t>’</w:t>
      </w:r>
      <w:r w:rsidRPr="00605EB6">
        <w:t>un rose vif</w:t>
      </w:r>
      <w:r w:rsidR="00C474C1">
        <w:t xml:space="preserve">, </w:t>
      </w:r>
      <w:r w:rsidRPr="00605EB6">
        <w:t>entre le rouge et le rose</w:t>
      </w:r>
      <w:r w:rsidR="00C474C1">
        <w:t xml:space="preserve">. </w:t>
      </w:r>
      <w:r w:rsidRPr="00605EB6">
        <w:t>Ses dents</w:t>
      </w:r>
      <w:r w:rsidR="00C474C1">
        <w:t xml:space="preserve">, </w:t>
      </w:r>
      <w:r w:rsidRPr="00605EB6">
        <w:t>d</w:t>
      </w:r>
      <w:r w:rsidR="00C474C1">
        <w:t>’</w:t>
      </w:r>
      <w:r w:rsidRPr="00605EB6">
        <w:t>un émail immaculé</w:t>
      </w:r>
      <w:r w:rsidR="00C474C1">
        <w:t xml:space="preserve">, </w:t>
      </w:r>
      <w:r w:rsidRPr="00605EB6">
        <w:t>d</w:t>
      </w:r>
      <w:r w:rsidR="00C474C1">
        <w:t>’</w:t>
      </w:r>
      <w:r w:rsidRPr="00605EB6">
        <w:t xml:space="preserve">une </w:t>
      </w:r>
      <w:r w:rsidRPr="00605EB6">
        <w:lastRenderedPageBreak/>
        <w:t>blancheur de lait</w:t>
      </w:r>
      <w:r w:rsidR="00C474C1">
        <w:t xml:space="preserve">, </w:t>
      </w:r>
      <w:r w:rsidRPr="00605EB6">
        <w:t>fines</w:t>
      </w:r>
      <w:r w:rsidR="00C474C1">
        <w:t xml:space="preserve">, </w:t>
      </w:r>
      <w:r w:rsidRPr="00605EB6">
        <w:t>admirablement rangées</w:t>
      </w:r>
      <w:r w:rsidR="00C474C1">
        <w:t xml:space="preserve">, </w:t>
      </w:r>
      <w:r w:rsidRPr="00605EB6">
        <w:t>avaient la transparence des belles perles d</w:t>
      </w:r>
      <w:r w:rsidR="00C474C1">
        <w:t>’</w:t>
      </w:r>
      <w:r w:rsidRPr="00605EB6">
        <w:t>Orient</w:t>
      </w:r>
      <w:r w:rsidR="00C474C1">
        <w:t>.</w:t>
      </w:r>
    </w:p>
    <w:p w14:paraId="62874C00" w14:textId="219B7B6F" w:rsidR="00C474C1" w:rsidRDefault="00C52F4A" w:rsidP="00C52F4A">
      <w:r w:rsidRPr="00605EB6">
        <w:t>Ses mains</w:t>
      </w:r>
      <w:r w:rsidR="00C474C1">
        <w:t xml:space="preserve">, </w:t>
      </w:r>
      <w:r w:rsidRPr="00605EB6">
        <w:t>ni grasses ni maigres</w:t>
      </w:r>
      <w:r w:rsidR="00C474C1">
        <w:t xml:space="preserve">, </w:t>
      </w:r>
      <w:r w:rsidRPr="00605EB6">
        <w:t>aux doigts effilés</w:t>
      </w:r>
      <w:r w:rsidR="00C474C1">
        <w:t xml:space="preserve">, </w:t>
      </w:r>
      <w:r w:rsidRPr="00605EB6">
        <w:t>aux ongles roses</w:t>
      </w:r>
      <w:r w:rsidR="00C474C1">
        <w:t xml:space="preserve">, </w:t>
      </w:r>
      <w:r w:rsidRPr="00605EB6">
        <w:t>étaient élégantes</w:t>
      </w:r>
      <w:r w:rsidR="00C474C1">
        <w:t xml:space="preserve">, </w:t>
      </w:r>
      <w:r w:rsidRPr="00605EB6">
        <w:t xml:space="preserve">et ses petits pieds faisaient penser à ceux de </w:t>
      </w:r>
      <w:r w:rsidR="009A0CB4" w:rsidRPr="009A0CB4">
        <w:t>M</w:t>
      </w:r>
      <w:r w:rsidR="009A0CB4" w:rsidRPr="009A0CB4">
        <w:rPr>
          <w:vertAlign w:val="superscript"/>
        </w:rPr>
        <w:t>lle</w:t>
      </w:r>
      <w:r w:rsidR="00C474C1">
        <w:t> </w:t>
      </w:r>
      <w:r w:rsidRPr="00605EB6">
        <w:t>Cendrillon</w:t>
      </w:r>
      <w:r w:rsidR="00C474C1">
        <w:t>.</w:t>
      </w:r>
    </w:p>
    <w:p w14:paraId="4F5831BE" w14:textId="77777777" w:rsidR="00C474C1" w:rsidRDefault="00C52F4A" w:rsidP="00C52F4A">
      <w:r w:rsidRPr="00605EB6">
        <w:t>Ajoutez à cela une voix douce</w:t>
      </w:r>
      <w:r w:rsidR="00C474C1">
        <w:t xml:space="preserve">, </w:t>
      </w:r>
      <w:r w:rsidRPr="00605EB6">
        <w:t>au timbre mélodieux</w:t>
      </w:r>
      <w:r w:rsidR="00C474C1">
        <w:t xml:space="preserve">, </w:t>
      </w:r>
      <w:r w:rsidRPr="00605EB6">
        <w:t>de la bonté</w:t>
      </w:r>
      <w:r w:rsidR="00C474C1">
        <w:t xml:space="preserve">, </w:t>
      </w:r>
      <w:r w:rsidRPr="00605EB6">
        <w:t>une grande sensibilité</w:t>
      </w:r>
      <w:r w:rsidR="00C474C1">
        <w:t xml:space="preserve">, </w:t>
      </w:r>
      <w:r w:rsidRPr="00605EB6">
        <w:t>beaucoup de modestie</w:t>
      </w:r>
      <w:r w:rsidR="00C474C1">
        <w:t xml:space="preserve">, </w:t>
      </w:r>
      <w:r w:rsidRPr="00605EB6">
        <w:t>un air réservé</w:t>
      </w:r>
      <w:r w:rsidR="00C474C1">
        <w:t xml:space="preserve">, </w:t>
      </w:r>
      <w:r w:rsidRPr="00605EB6">
        <w:t>digne</w:t>
      </w:r>
      <w:r w:rsidR="00C474C1">
        <w:t xml:space="preserve">, </w:t>
      </w:r>
      <w:r w:rsidRPr="00605EB6">
        <w:t>peut-être un peu grave pour son âge</w:t>
      </w:r>
      <w:r w:rsidR="00C474C1">
        <w:t>.</w:t>
      </w:r>
    </w:p>
    <w:p w14:paraId="16548A18" w14:textId="77777777" w:rsidR="00C474C1" w:rsidRDefault="00C52F4A" w:rsidP="00C52F4A">
      <w:r w:rsidRPr="00605EB6">
        <w:t>Un pli au coin de ses lèvres</w:t>
      </w:r>
      <w:r w:rsidR="00C474C1">
        <w:t xml:space="preserve">, </w:t>
      </w:r>
      <w:r w:rsidRPr="00605EB6">
        <w:t>les inflexions de sa voix</w:t>
      </w:r>
      <w:r w:rsidR="00C474C1">
        <w:t xml:space="preserve">, </w:t>
      </w:r>
      <w:r w:rsidRPr="00605EB6">
        <w:t>le ton de sa parole et certains gonflements des narines accusaient</w:t>
      </w:r>
      <w:r w:rsidR="00C474C1">
        <w:t xml:space="preserve">, </w:t>
      </w:r>
      <w:r w:rsidRPr="00605EB6">
        <w:t>de même que l</w:t>
      </w:r>
      <w:r w:rsidR="00C474C1">
        <w:t>’</w:t>
      </w:r>
      <w:r w:rsidRPr="00605EB6">
        <w:t>éclair de son regard</w:t>
      </w:r>
      <w:r w:rsidR="00C474C1">
        <w:t xml:space="preserve">, </w:t>
      </w:r>
      <w:r w:rsidRPr="00605EB6">
        <w:t>une volonté</w:t>
      </w:r>
      <w:r w:rsidR="00C474C1">
        <w:t xml:space="preserve">, </w:t>
      </w:r>
      <w:r w:rsidRPr="00605EB6">
        <w:t>un caractère</w:t>
      </w:r>
      <w:r w:rsidR="00C474C1">
        <w:t xml:space="preserve">, </w:t>
      </w:r>
      <w:r w:rsidRPr="00605EB6">
        <w:t>une nature énergique</w:t>
      </w:r>
      <w:r w:rsidR="00C474C1">
        <w:t xml:space="preserve">, </w:t>
      </w:r>
      <w:r w:rsidRPr="00605EB6">
        <w:t>ardente et passionnée</w:t>
      </w:r>
      <w:r w:rsidR="00C474C1">
        <w:t>.</w:t>
      </w:r>
    </w:p>
    <w:p w14:paraId="43C982FE" w14:textId="6D94A5A8" w:rsidR="00C474C1" w:rsidRDefault="00C52F4A" w:rsidP="00C52F4A">
      <w:r w:rsidRPr="00605EB6">
        <w:t>Son humeur toujours égale était mise au diapason de sa bonté</w:t>
      </w:r>
      <w:r w:rsidR="00C474C1">
        <w:t xml:space="preserve"> ; </w:t>
      </w:r>
      <w:r w:rsidRPr="00605EB6">
        <w:t>cependant elle avait le rire difficile</w:t>
      </w:r>
      <w:r w:rsidR="00C474C1">
        <w:t xml:space="preserve">, </w:t>
      </w:r>
      <w:r w:rsidRPr="00605EB6">
        <w:t>comme si elle eût porté dans son cœur un deuil éternel</w:t>
      </w:r>
      <w:r w:rsidR="00C474C1">
        <w:t xml:space="preserve">. </w:t>
      </w:r>
      <w:r w:rsidRPr="00605EB6">
        <w:t>Mais</w:t>
      </w:r>
      <w:r w:rsidR="00C474C1">
        <w:t xml:space="preserve">, </w:t>
      </w:r>
      <w:r w:rsidRPr="00605EB6">
        <w:t>de même qu</w:t>
      </w:r>
      <w:r w:rsidR="00C474C1">
        <w:t>’</w:t>
      </w:r>
      <w:r w:rsidRPr="00605EB6">
        <w:t>elle n</w:t>
      </w:r>
      <w:r w:rsidR="00C474C1">
        <w:t>’</w:t>
      </w:r>
      <w:r w:rsidRPr="00605EB6">
        <w:t>était jamais d</w:t>
      </w:r>
      <w:r w:rsidR="00C474C1">
        <w:t>’</w:t>
      </w:r>
      <w:r w:rsidRPr="00605EB6">
        <w:t>une grande gaieté</w:t>
      </w:r>
      <w:r w:rsidR="00C474C1">
        <w:t xml:space="preserve">, </w:t>
      </w:r>
      <w:r w:rsidRPr="00605EB6">
        <w:t xml:space="preserve">on ne la voyait jamais prise </w:t>
      </w:r>
      <w:r w:rsidR="009A2696">
        <w:t>d</w:t>
      </w:r>
      <w:r w:rsidR="00C474C1">
        <w:t>’</w:t>
      </w:r>
      <w:r w:rsidRPr="00605EB6">
        <w:t>une grande tristesse</w:t>
      </w:r>
      <w:r w:rsidR="00C474C1">
        <w:t>.</w:t>
      </w:r>
    </w:p>
    <w:p w14:paraId="0555570B" w14:textId="77777777" w:rsidR="00C474C1" w:rsidRDefault="00C52F4A" w:rsidP="00C52F4A">
      <w:r w:rsidRPr="00605EB6">
        <w:t>Souvent</w:t>
      </w:r>
      <w:r w:rsidR="00C474C1">
        <w:t xml:space="preserve">, </w:t>
      </w:r>
      <w:r w:rsidRPr="00605EB6">
        <w:t>recueillie</w:t>
      </w:r>
      <w:r w:rsidR="00C474C1">
        <w:t xml:space="preserve">, </w:t>
      </w:r>
      <w:r w:rsidRPr="00605EB6">
        <w:t>sa pensée</w:t>
      </w:r>
      <w:r w:rsidR="00C474C1">
        <w:t xml:space="preserve">, </w:t>
      </w:r>
      <w:r w:rsidRPr="00605EB6">
        <w:t>empruntant les ailes du rêve</w:t>
      </w:r>
      <w:r w:rsidR="00C474C1">
        <w:t xml:space="preserve">, </w:t>
      </w:r>
      <w:r w:rsidRPr="00605EB6">
        <w:t>s</w:t>
      </w:r>
      <w:r w:rsidR="00C474C1">
        <w:t>’</w:t>
      </w:r>
      <w:r w:rsidRPr="00605EB6">
        <w:t>envolait vers des lointains ténébreux</w:t>
      </w:r>
      <w:r w:rsidR="00C474C1">
        <w:t xml:space="preserve">. </w:t>
      </w:r>
      <w:r w:rsidRPr="00605EB6">
        <w:t>Allait-elle</w:t>
      </w:r>
      <w:r w:rsidR="00C474C1">
        <w:t xml:space="preserve">, </w:t>
      </w:r>
      <w:r w:rsidRPr="00605EB6">
        <w:t>alors</w:t>
      </w:r>
      <w:r w:rsidR="00C474C1">
        <w:t xml:space="preserve">, </w:t>
      </w:r>
      <w:r w:rsidRPr="00605EB6">
        <w:t>évoquer des souvenirs dans les limbes du passé</w:t>
      </w:r>
      <w:r w:rsidR="00C474C1">
        <w:t xml:space="preserve"> ? </w:t>
      </w:r>
      <w:r w:rsidRPr="00605EB6">
        <w:t>Ou bien s</w:t>
      </w:r>
      <w:r w:rsidR="00C474C1">
        <w:t>’</w:t>
      </w:r>
      <w:r w:rsidRPr="00605EB6">
        <w:t>élançait-elle à travers les brumes de l</w:t>
      </w:r>
      <w:r w:rsidR="00C474C1">
        <w:t>’</w:t>
      </w:r>
      <w:r w:rsidRPr="00605EB6">
        <w:t>avenir afin de tâcher de surprendre quelques-uns de ses secrets</w:t>
      </w:r>
      <w:r w:rsidR="00C474C1">
        <w:t> ?</w:t>
      </w:r>
    </w:p>
    <w:p w14:paraId="288E713D" w14:textId="77777777" w:rsidR="00C474C1" w:rsidRDefault="00C52F4A" w:rsidP="00C52F4A">
      <w:r w:rsidRPr="00605EB6">
        <w:t>Soudain</w:t>
      </w:r>
      <w:r w:rsidR="00C474C1">
        <w:t xml:space="preserve">, </w:t>
      </w:r>
      <w:r w:rsidRPr="00605EB6">
        <w:t>elle eut un léger tressaillement et son front se couvrit d</w:t>
      </w:r>
      <w:r w:rsidR="00C474C1">
        <w:t>’</w:t>
      </w:r>
      <w:r w:rsidRPr="00605EB6">
        <w:t>une teinte de pourpre qui</w:t>
      </w:r>
      <w:r w:rsidR="00C474C1">
        <w:t xml:space="preserve">, </w:t>
      </w:r>
      <w:r w:rsidRPr="00605EB6">
        <w:t>en même temps</w:t>
      </w:r>
      <w:r w:rsidR="00C474C1">
        <w:t xml:space="preserve">, </w:t>
      </w:r>
      <w:r w:rsidRPr="00605EB6">
        <w:t>estompa ses joues</w:t>
      </w:r>
      <w:r w:rsidR="00C474C1">
        <w:t>.</w:t>
      </w:r>
    </w:p>
    <w:p w14:paraId="01BD81D2" w14:textId="77777777" w:rsidR="00C474C1" w:rsidRDefault="00C52F4A" w:rsidP="00C52F4A">
      <w:r w:rsidRPr="00605EB6">
        <w:t>Un jeune homme venait de se montrer au bout de l</w:t>
      </w:r>
      <w:r w:rsidR="00C474C1">
        <w:t>’</w:t>
      </w:r>
      <w:r w:rsidRPr="00605EB6">
        <w:t>allée</w:t>
      </w:r>
      <w:r w:rsidR="00C474C1">
        <w:t xml:space="preserve">, </w:t>
      </w:r>
      <w:r w:rsidRPr="00605EB6">
        <w:t>à l</w:t>
      </w:r>
      <w:r w:rsidR="00C474C1">
        <w:t>’</w:t>
      </w:r>
      <w:r w:rsidRPr="00605EB6">
        <w:t>entrée du jardin</w:t>
      </w:r>
      <w:r w:rsidR="00C474C1">
        <w:t>.</w:t>
      </w:r>
    </w:p>
    <w:p w14:paraId="0C8B254C" w14:textId="77777777" w:rsidR="00C474C1" w:rsidRDefault="00C52F4A" w:rsidP="00C52F4A">
      <w:r w:rsidRPr="00605EB6">
        <w:t>Comme l</w:t>
      </w:r>
      <w:r w:rsidR="00C474C1">
        <w:t>’</w:t>
      </w:r>
      <w:r w:rsidRPr="00605EB6">
        <w:t>indiquaient son costume</w:t>
      </w:r>
      <w:r w:rsidR="00C474C1">
        <w:t xml:space="preserve">, </w:t>
      </w:r>
      <w:r w:rsidRPr="00605EB6">
        <w:t>son teint hâlé et ses mains larges</w:t>
      </w:r>
      <w:r w:rsidR="00C474C1">
        <w:t xml:space="preserve">, </w:t>
      </w:r>
      <w:r w:rsidRPr="00605EB6">
        <w:t>brunies par le soleil</w:t>
      </w:r>
      <w:r w:rsidR="00C474C1">
        <w:t xml:space="preserve">, </w:t>
      </w:r>
      <w:r w:rsidRPr="00605EB6">
        <w:t>c</w:t>
      </w:r>
      <w:r w:rsidR="00C474C1">
        <w:t>’</w:t>
      </w:r>
      <w:r w:rsidRPr="00605EB6">
        <w:t>était un paysan</w:t>
      </w:r>
      <w:r w:rsidR="00C474C1">
        <w:t xml:space="preserve">, </w:t>
      </w:r>
      <w:r w:rsidRPr="00605EB6">
        <w:t xml:space="preserve">un </w:t>
      </w:r>
      <w:r w:rsidRPr="00605EB6">
        <w:lastRenderedPageBreak/>
        <w:t>humble travailleur des champs</w:t>
      </w:r>
      <w:r w:rsidR="00C474C1">
        <w:t xml:space="preserve"> ; </w:t>
      </w:r>
      <w:r w:rsidRPr="00605EB6">
        <w:t>mais ce paysan était un grand garçon de vingt et un ans</w:t>
      </w:r>
      <w:r w:rsidR="00C474C1">
        <w:t xml:space="preserve">, </w:t>
      </w:r>
      <w:r w:rsidRPr="00605EB6">
        <w:t>bien découplé</w:t>
      </w:r>
      <w:r w:rsidR="00C474C1">
        <w:t xml:space="preserve">, </w:t>
      </w:r>
      <w:r w:rsidRPr="00605EB6">
        <w:t>plein de santé et solide comme s</w:t>
      </w:r>
      <w:r w:rsidR="00C474C1">
        <w:t>’</w:t>
      </w:r>
      <w:r w:rsidRPr="00605EB6">
        <w:t>il eût été taillé dans le granit</w:t>
      </w:r>
      <w:r w:rsidR="00C474C1">
        <w:t xml:space="preserve">, </w:t>
      </w:r>
      <w:r w:rsidRPr="00605EB6">
        <w:t>en somme un beau garçon</w:t>
      </w:r>
      <w:r w:rsidR="00C474C1">
        <w:t>.</w:t>
      </w:r>
    </w:p>
    <w:p w14:paraId="3438EC43" w14:textId="77777777" w:rsidR="00C474C1" w:rsidRDefault="00C52F4A" w:rsidP="00C52F4A">
      <w:r w:rsidRPr="00605EB6">
        <w:t>Dès l</w:t>
      </w:r>
      <w:r w:rsidR="00C474C1">
        <w:t>’</w:t>
      </w:r>
      <w:r w:rsidRPr="00605EB6">
        <w:t>abord</w:t>
      </w:r>
      <w:r w:rsidR="00C474C1">
        <w:t xml:space="preserve">, </w:t>
      </w:r>
      <w:r w:rsidRPr="00605EB6">
        <w:t>sa figure expressive</w:t>
      </w:r>
      <w:r w:rsidR="00C474C1">
        <w:t xml:space="preserve">, </w:t>
      </w:r>
      <w:r w:rsidRPr="00605EB6">
        <w:t>bien ouverte</w:t>
      </w:r>
      <w:r w:rsidR="00C474C1">
        <w:t xml:space="preserve">, </w:t>
      </w:r>
      <w:r w:rsidRPr="00605EB6">
        <w:t>son regard intelligent et franc inspiraient la sympathie</w:t>
      </w:r>
      <w:r w:rsidR="00C474C1">
        <w:t>.</w:t>
      </w:r>
    </w:p>
    <w:p w14:paraId="701919B0" w14:textId="77777777" w:rsidR="00C474C1" w:rsidRDefault="00C52F4A" w:rsidP="00C52F4A">
      <w:r w:rsidRPr="00605EB6">
        <w:t>Il y avait en lui une certaine distinction qui contrastait avec son vêtement rustique</w:t>
      </w:r>
      <w:r w:rsidR="00C474C1">
        <w:t xml:space="preserve"> ; </w:t>
      </w:r>
      <w:r w:rsidRPr="00605EB6">
        <w:t>mais celui-ci douait l</w:t>
      </w:r>
      <w:r w:rsidR="00C474C1">
        <w:t>’</w:t>
      </w:r>
      <w:r w:rsidRPr="00605EB6">
        <w:t>homme de quelque chose de poétique qui donnait à sa mâle beauté un cachet tout particulier</w:t>
      </w:r>
      <w:r w:rsidR="00C474C1">
        <w:t>.</w:t>
      </w:r>
    </w:p>
    <w:p w14:paraId="7ED8C524" w14:textId="77777777" w:rsidR="00C474C1" w:rsidRDefault="00C52F4A" w:rsidP="00C52F4A">
      <w:r w:rsidRPr="00605EB6">
        <w:t>La jeune fille avait ramené ses yeux</w:t>
      </w:r>
      <w:r w:rsidR="00C474C1">
        <w:t xml:space="preserve">, </w:t>
      </w:r>
      <w:r w:rsidRPr="00605EB6">
        <w:t>sur sa broderie et s</w:t>
      </w:r>
      <w:r w:rsidR="00C474C1">
        <w:t>’</w:t>
      </w:r>
      <w:r w:rsidRPr="00605EB6">
        <w:t>était vite remise à travailler</w:t>
      </w:r>
      <w:r w:rsidR="00C474C1">
        <w:t xml:space="preserve">. </w:t>
      </w:r>
      <w:r w:rsidRPr="00605EB6">
        <w:t>Elle voulait avoir l</w:t>
      </w:r>
      <w:r w:rsidR="00C474C1">
        <w:t>’</w:t>
      </w:r>
      <w:r w:rsidRPr="00605EB6">
        <w:t>air d</w:t>
      </w:r>
      <w:r w:rsidR="00C474C1">
        <w:t>’</w:t>
      </w:r>
      <w:r w:rsidRPr="00605EB6">
        <w:t>être surprise</w:t>
      </w:r>
      <w:r w:rsidR="00C474C1">
        <w:t xml:space="preserve">. </w:t>
      </w:r>
      <w:r w:rsidRPr="00605EB6">
        <w:t>Une petite ruse féminine</w:t>
      </w:r>
      <w:r w:rsidR="00C474C1">
        <w:t xml:space="preserve">. </w:t>
      </w:r>
      <w:r w:rsidRPr="00605EB6">
        <w:t>Mais lui ne s</w:t>
      </w:r>
      <w:r w:rsidR="00C474C1">
        <w:t>’</w:t>
      </w:r>
      <w:r w:rsidRPr="00605EB6">
        <w:t>y serait pas trompé</w:t>
      </w:r>
      <w:r w:rsidR="00C474C1">
        <w:t xml:space="preserve">, </w:t>
      </w:r>
      <w:r w:rsidRPr="00605EB6">
        <w:t>s</w:t>
      </w:r>
      <w:r w:rsidR="00C474C1">
        <w:t>’</w:t>
      </w:r>
      <w:r w:rsidRPr="00605EB6">
        <w:t>il avait eu le regard assez hardi pour remarquer la rougeur de son front</w:t>
      </w:r>
      <w:r w:rsidR="00C474C1">
        <w:t>.</w:t>
      </w:r>
    </w:p>
    <w:p w14:paraId="46A4AE48" w14:textId="77777777" w:rsidR="00C474C1" w:rsidRDefault="00C52F4A" w:rsidP="00C52F4A">
      <w:r w:rsidRPr="00605EB6">
        <w:t>Il avançait lentement</w:t>
      </w:r>
      <w:r w:rsidR="00C474C1">
        <w:t xml:space="preserve">, </w:t>
      </w:r>
      <w:r w:rsidRPr="00605EB6">
        <w:t>avec hésitation</w:t>
      </w:r>
      <w:r w:rsidR="00C474C1">
        <w:t xml:space="preserve">, </w:t>
      </w:r>
      <w:r w:rsidRPr="00605EB6">
        <w:t>comme un homme qui craint d</w:t>
      </w:r>
      <w:r w:rsidR="00C474C1">
        <w:t>’</w:t>
      </w:r>
      <w:r w:rsidRPr="00605EB6">
        <w:t>être mal accueilli</w:t>
      </w:r>
      <w:r w:rsidR="00C474C1">
        <w:t xml:space="preserve">. </w:t>
      </w:r>
      <w:r w:rsidRPr="00605EB6">
        <w:t>Enfin il arriva devant le berceau</w:t>
      </w:r>
      <w:r w:rsidR="00C474C1">
        <w:t>.</w:t>
      </w:r>
    </w:p>
    <w:p w14:paraId="53FCEEF4" w14:textId="18456BE1" w:rsidR="00C474C1" w:rsidRDefault="0094609C" w:rsidP="00C52F4A">
      <w:r>
        <w:t>— </w:t>
      </w:r>
      <w:r w:rsidR="00C52F4A" w:rsidRPr="00605EB6">
        <w:t>Bonjour</w:t>
      </w:r>
      <w:r w:rsidR="00C474C1">
        <w:t xml:space="preserve">, </w:t>
      </w:r>
      <w:r w:rsidR="00C52F4A" w:rsidRPr="00605EB6">
        <w:t>mademoiselle Jeanne</w:t>
      </w:r>
      <w:r w:rsidR="00C474C1">
        <w:t xml:space="preserve">, </w:t>
      </w:r>
      <w:r w:rsidR="00C52F4A" w:rsidRPr="00605EB6">
        <w:t>dit-il d</w:t>
      </w:r>
      <w:r w:rsidR="00C474C1">
        <w:t>’</w:t>
      </w:r>
      <w:r w:rsidR="00C52F4A" w:rsidRPr="00605EB6">
        <w:t>une voix qui trahissait son émotion</w:t>
      </w:r>
      <w:r w:rsidR="00C474C1">
        <w:t>.</w:t>
      </w:r>
    </w:p>
    <w:p w14:paraId="117A7C17" w14:textId="77777777" w:rsidR="00C474C1" w:rsidRDefault="00C52F4A" w:rsidP="00C52F4A">
      <w:r w:rsidRPr="00605EB6">
        <w:t>Elle eut un petit cri d</w:t>
      </w:r>
      <w:r w:rsidR="00C474C1">
        <w:t>’</w:t>
      </w:r>
      <w:r w:rsidRPr="00605EB6">
        <w:t>oiseau effarouché</w:t>
      </w:r>
      <w:r w:rsidR="00C474C1">
        <w:t>.</w:t>
      </w:r>
    </w:p>
    <w:p w14:paraId="02CC0CB3" w14:textId="060886FB" w:rsidR="00C474C1" w:rsidRDefault="0094609C" w:rsidP="00C52F4A">
      <w:r>
        <w:t>— </w:t>
      </w:r>
      <w:r w:rsidR="00C52F4A" w:rsidRPr="00605EB6">
        <w:t>Ah</w:t>
      </w:r>
      <w:r w:rsidR="00C474C1">
        <w:t xml:space="preserve"> ! </w:t>
      </w:r>
      <w:r w:rsidR="00C52F4A" w:rsidRPr="00605EB6">
        <w:t>c</w:t>
      </w:r>
      <w:r w:rsidR="00C474C1">
        <w:t>’</w:t>
      </w:r>
      <w:r w:rsidR="00C52F4A" w:rsidRPr="00605EB6">
        <w:t>est vous</w:t>
      </w:r>
      <w:r w:rsidR="00C474C1">
        <w:t xml:space="preserve">, </w:t>
      </w:r>
      <w:r w:rsidR="00C52F4A" w:rsidRPr="00605EB6">
        <w:t>Jacques</w:t>
      </w:r>
      <w:r w:rsidR="00C474C1">
        <w:t xml:space="preserve">, </w:t>
      </w:r>
      <w:r w:rsidR="00C52F4A" w:rsidRPr="00605EB6">
        <w:t>fit-elle</w:t>
      </w:r>
      <w:r w:rsidR="00C474C1">
        <w:t xml:space="preserve"> ; </w:t>
      </w:r>
      <w:r w:rsidR="00C52F4A" w:rsidRPr="00605EB6">
        <w:t>bonjour</w:t>
      </w:r>
      <w:r w:rsidR="00C474C1">
        <w:t xml:space="preserve">, </w:t>
      </w:r>
      <w:r w:rsidR="00C52F4A" w:rsidRPr="00605EB6">
        <w:t>mon ami</w:t>
      </w:r>
      <w:r w:rsidR="00C474C1">
        <w:t>.</w:t>
      </w:r>
    </w:p>
    <w:p w14:paraId="1F29BACB" w14:textId="77777777" w:rsidR="00C474C1" w:rsidRDefault="00C52F4A" w:rsidP="00C52F4A">
      <w:r w:rsidRPr="00605EB6">
        <w:t>Elle se rangea un peu pour lui faire une place à côté d</w:t>
      </w:r>
      <w:r w:rsidR="00C474C1">
        <w:t>’</w:t>
      </w:r>
      <w:r w:rsidRPr="00605EB6">
        <w:t>elle sur le banc</w:t>
      </w:r>
      <w:r w:rsidR="00C474C1">
        <w:t>.</w:t>
      </w:r>
    </w:p>
    <w:p w14:paraId="6EB34F41" w14:textId="77777777" w:rsidR="00C474C1" w:rsidRDefault="00C52F4A" w:rsidP="00C52F4A">
      <w:r w:rsidRPr="00605EB6">
        <w:t>Mais</w:t>
      </w:r>
      <w:r w:rsidR="00C474C1">
        <w:t xml:space="preserve">, </w:t>
      </w:r>
      <w:r w:rsidRPr="00605EB6">
        <w:t>comme s</w:t>
      </w:r>
      <w:r w:rsidR="00C474C1">
        <w:t>’</w:t>
      </w:r>
      <w:r w:rsidRPr="00605EB6">
        <w:t>il n</w:t>
      </w:r>
      <w:r w:rsidR="00C474C1">
        <w:t>’</w:t>
      </w:r>
      <w:r w:rsidRPr="00605EB6">
        <w:t>eût pas compris</w:t>
      </w:r>
      <w:r w:rsidR="00C474C1">
        <w:t xml:space="preserve">, </w:t>
      </w:r>
      <w:r w:rsidRPr="00605EB6">
        <w:t>il restait immobile</w:t>
      </w:r>
      <w:r w:rsidR="00C474C1">
        <w:t xml:space="preserve">, </w:t>
      </w:r>
      <w:r w:rsidRPr="00605EB6">
        <w:t>embarrassé</w:t>
      </w:r>
      <w:r w:rsidR="00C474C1">
        <w:t xml:space="preserve">, </w:t>
      </w:r>
      <w:r w:rsidRPr="00605EB6">
        <w:t>à l</w:t>
      </w:r>
      <w:r w:rsidR="00C474C1">
        <w:t>’</w:t>
      </w:r>
      <w:r w:rsidRPr="00605EB6">
        <w:t>entrée du berceau</w:t>
      </w:r>
      <w:r w:rsidR="00C474C1">
        <w:t>.</w:t>
      </w:r>
    </w:p>
    <w:p w14:paraId="0B8282C0" w14:textId="73460996" w:rsidR="00C474C1" w:rsidRDefault="0094609C" w:rsidP="00C52F4A">
      <w:r>
        <w:lastRenderedPageBreak/>
        <w:t>— </w:t>
      </w:r>
      <w:r w:rsidR="00C52F4A" w:rsidRPr="00605EB6">
        <w:t>Jacques</w:t>
      </w:r>
      <w:r w:rsidR="00C474C1">
        <w:t xml:space="preserve">, </w:t>
      </w:r>
      <w:r w:rsidR="00C52F4A" w:rsidRPr="00605EB6">
        <w:t>reprit-elle en le regardant et avec un doux sourire</w:t>
      </w:r>
      <w:r w:rsidR="00C474C1">
        <w:t xml:space="preserve">, </w:t>
      </w:r>
      <w:r w:rsidR="00C52F4A" w:rsidRPr="00605EB6">
        <w:t>je vous ai fait une place sur le banc</w:t>
      </w:r>
      <w:r w:rsidR="00C474C1">
        <w:t xml:space="preserve">, </w:t>
      </w:r>
      <w:r w:rsidR="00C52F4A" w:rsidRPr="00605EB6">
        <w:t>venez donc la prendre</w:t>
      </w:r>
      <w:r w:rsidR="00C474C1">
        <w:t>.</w:t>
      </w:r>
    </w:p>
    <w:p w14:paraId="0420F7A4" w14:textId="77777777" w:rsidR="00C474C1" w:rsidRDefault="00C52F4A" w:rsidP="00C52F4A">
      <w:r w:rsidRPr="00605EB6">
        <w:t>Il obéit</w:t>
      </w:r>
      <w:r w:rsidR="00C474C1">
        <w:t xml:space="preserve">. </w:t>
      </w:r>
      <w:r w:rsidRPr="00605EB6">
        <w:t>Il était devenu rouge comme un coquelicot</w:t>
      </w:r>
      <w:r w:rsidR="00C474C1">
        <w:t>.</w:t>
      </w:r>
    </w:p>
    <w:p w14:paraId="5D15E81E" w14:textId="24FD4D20" w:rsidR="00C474C1" w:rsidRDefault="0094609C" w:rsidP="00C52F4A">
      <w:r>
        <w:t>— </w:t>
      </w:r>
      <w:r w:rsidR="00C52F4A" w:rsidRPr="00605EB6">
        <w:t>Ainsi</w:t>
      </w:r>
      <w:r w:rsidR="00C474C1">
        <w:t xml:space="preserve">, </w:t>
      </w:r>
      <w:r w:rsidR="00C52F4A" w:rsidRPr="00605EB6">
        <w:t>dit-il</w:t>
      </w:r>
      <w:r w:rsidR="00C474C1">
        <w:t xml:space="preserve">, </w:t>
      </w:r>
      <w:r w:rsidR="00C52F4A" w:rsidRPr="00605EB6">
        <w:t>vous n</w:t>
      </w:r>
      <w:r w:rsidR="00C474C1">
        <w:t>’</w:t>
      </w:r>
      <w:r w:rsidR="00C52F4A" w:rsidRPr="00605EB6">
        <w:t>êtes pas mécontente que je sois venu jusqu</w:t>
      </w:r>
      <w:r w:rsidR="00C474C1">
        <w:t>’</w:t>
      </w:r>
      <w:r w:rsidR="00C52F4A" w:rsidRPr="00605EB6">
        <w:t>ici</w:t>
      </w:r>
      <w:r w:rsidR="00C474C1">
        <w:t> ?</w:t>
      </w:r>
    </w:p>
    <w:p w14:paraId="627F109A" w14:textId="0BC08F70" w:rsidR="00C474C1" w:rsidRDefault="0094609C" w:rsidP="00C52F4A">
      <w:r>
        <w:t>— </w:t>
      </w:r>
      <w:r w:rsidR="00C52F4A" w:rsidRPr="00605EB6">
        <w:t>Pourquoi serais-je mécontente</w:t>
      </w:r>
      <w:r w:rsidR="00C474C1">
        <w:t xml:space="preserve">, </w:t>
      </w:r>
      <w:r w:rsidR="00C52F4A" w:rsidRPr="00605EB6">
        <w:t>Jacques</w:t>
      </w:r>
      <w:r w:rsidR="00C474C1">
        <w:t> ?</w:t>
      </w:r>
    </w:p>
    <w:p w14:paraId="61165865" w14:textId="47EA9064" w:rsidR="00C474C1" w:rsidRDefault="0094609C" w:rsidP="00C52F4A">
      <w:r>
        <w:t>— </w:t>
      </w:r>
      <w:r w:rsidR="00C52F4A" w:rsidRPr="00605EB6">
        <w:t>Je ne sais</w:t>
      </w:r>
      <w:r w:rsidR="00C474C1">
        <w:t xml:space="preserve">… </w:t>
      </w:r>
      <w:r w:rsidR="00C52F4A" w:rsidRPr="00605EB6">
        <w:t>balbutia-t-il</w:t>
      </w:r>
      <w:r w:rsidR="00C474C1">
        <w:t xml:space="preserve">, </w:t>
      </w:r>
      <w:r w:rsidR="00C52F4A" w:rsidRPr="00605EB6">
        <w:t>j</w:t>
      </w:r>
      <w:r w:rsidR="00C474C1">
        <w:t>’</w:t>
      </w:r>
      <w:r w:rsidR="00C52F4A" w:rsidRPr="00605EB6">
        <w:t>avais peur de vous déranger</w:t>
      </w:r>
      <w:r w:rsidR="00C474C1">
        <w:t xml:space="preserve">, </w:t>
      </w:r>
      <w:r w:rsidR="00C52F4A" w:rsidRPr="00605EB6">
        <w:t>de vous contrarier</w:t>
      </w:r>
      <w:r w:rsidR="00C474C1">
        <w:t xml:space="preserve"> ; </w:t>
      </w:r>
      <w:r w:rsidR="00C52F4A" w:rsidRPr="00605EB6">
        <w:t>mais vous êtes si bonne</w:t>
      </w:r>
      <w:r w:rsidR="00C474C1">
        <w:t xml:space="preserve"> ! </w:t>
      </w:r>
      <w:r w:rsidR="00C52F4A" w:rsidRPr="00605EB6">
        <w:t>Je vois bien</w:t>
      </w:r>
      <w:r w:rsidR="00C474C1">
        <w:t xml:space="preserve">, </w:t>
      </w:r>
      <w:r w:rsidR="00C52F4A" w:rsidRPr="00605EB6">
        <w:t>maintenant que vous ne m</w:t>
      </w:r>
      <w:r w:rsidR="00C474C1">
        <w:t>’</w:t>
      </w:r>
      <w:r w:rsidR="00C52F4A" w:rsidRPr="00605EB6">
        <w:t>en voulez pas</w:t>
      </w:r>
      <w:r w:rsidR="00C474C1">
        <w:t>.</w:t>
      </w:r>
    </w:p>
    <w:p w14:paraId="02781A8F" w14:textId="77777777" w:rsidR="00C474C1" w:rsidRDefault="00C52F4A" w:rsidP="00C52F4A">
      <w:r w:rsidRPr="00605EB6">
        <w:t>Elle cessa de travailler et leva ses grands beaux yeux sur lui</w:t>
      </w:r>
      <w:r w:rsidR="00C474C1">
        <w:t>.</w:t>
      </w:r>
    </w:p>
    <w:p w14:paraId="0743E128" w14:textId="79BF2505" w:rsidR="00C474C1" w:rsidRDefault="0094609C" w:rsidP="00C52F4A">
      <w:r>
        <w:t>— </w:t>
      </w:r>
      <w:r w:rsidR="00C52F4A" w:rsidRPr="00605EB6">
        <w:t>Jacques</w:t>
      </w:r>
      <w:r w:rsidR="00C474C1">
        <w:t xml:space="preserve">, </w:t>
      </w:r>
      <w:r w:rsidR="00C52F4A" w:rsidRPr="00605EB6">
        <w:t>est-ce que je vous ai quelquefois mal reçu</w:t>
      </w:r>
      <w:r w:rsidR="00C474C1">
        <w:t xml:space="preserve"> ? </w:t>
      </w:r>
      <w:r w:rsidR="00C52F4A" w:rsidRPr="00605EB6">
        <w:t>demanda-t-elle</w:t>
      </w:r>
      <w:r w:rsidR="00C474C1">
        <w:t>.</w:t>
      </w:r>
    </w:p>
    <w:p w14:paraId="693BFF6B" w14:textId="4A2ADBFA" w:rsidR="00C474C1" w:rsidRDefault="0094609C" w:rsidP="00C52F4A">
      <w:r>
        <w:t>— </w:t>
      </w:r>
      <w:r w:rsidR="00C52F4A" w:rsidRPr="00605EB6">
        <w:t>Non</w:t>
      </w:r>
      <w:r w:rsidR="00C474C1">
        <w:t xml:space="preserve">, </w:t>
      </w:r>
      <w:r w:rsidR="00C52F4A" w:rsidRPr="00605EB6">
        <w:t>jamais</w:t>
      </w:r>
      <w:r w:rsidR="00C474C1">
        <w:t>.</w:t>
      </w:r>
    </w:p>
    <w:p w14:paraId="70A382D2" w14:textId="38C1C6A5" w:rsidR="00C474C1" w:rsidRDefault="0094609C" w:rsidP="00C52F4A">
      <w:r>
        <w:t>— </w:t>
      </w:r>
      <w:r w:rsidR="00C52F4A" w:rsidRPr="00605EB6">
        <w:t>Eh bien</w:t>
      </w:r>
      <w:r w:rsidR="00C474C1">
        <w:t xml:space="preserve">, </w:t>
      </w:r>
      <w:r w:rsidR="00C52F4A" w:rsidRPr="00605EB6">
        <w:t>alors</w:t>
      </w:r>
      <w:r w:rsidR="00C474C1">
        <w:t> ?</w:t>
      </w:r>
    </w:p>
    <w:p w14:paraId="38B78601" w14:textId="63D91421" w:rsidR="00C474C1" w:rsidRDefault="0094609C" w:rsidP="00C52F4A">
      <w:r>
        <w:t>— </w:t>
      </w:r>
      <w:r w:rsidR="00C52F4A" w:rsidRPr="00605EB6">
        <w:t>Oui</w:t>
      </w:r>
      <w:r w:rsidR="00C474C1">
        <w:t xml:space="preserve">, </w:t>
      </w:r>
      <w:r w:rsidR="00C52F4A" w:rsidRPr="00605EB6">
        <w:t>vous avez raison</w:t>
      </w:r>
      <w:r w:rsidR="00C474C1">
        <w:t xml:space="preserve">, </w:t>
      </w:r>
      <w:r w:rsidR="00C52F4A" w:rsidRPr="00605EB6">
        <w:t>je suis ridicule et je mériterais</w:t>
      </w:r>
      <w:r w:rsidR="00C474C1">
        <w:t xml:space="preserve">… </w:t>
      </w:r>
      <w:r w:rsidR="00C52F4A" w:rsidRPr="00605EB6">
        <w:t>Pourquoi suis-je ainsi</w:t>
      </w:r>
      <w:r w:rsidR="00C474C1">
        <w:t xml:space="preserve"> ? </w:t>
      </w:r>
      <w:r w:rsidR="00C52F4A" w:rsidRPr="00605EB6">
        <w:t>Je ne peux pas me l</w:t>
      </w:r>
      <w:r w:rsidR="00C474C1">
        <w:t>’</w:t>
      </w:r>
      <w:r w:rsidR="00C52F4A" w:rsidRPr="00605EB6">
        <w:t>expliquer</w:t>
      </w:r>
      <w:r w:rsidR="00C474C1">
        <w:t xml:space="preserve">. </w:t>
      </w:r>
      <w:r w:rsidR="00C52F4A" w:rsidRPr="00605EB6">
        <w:t>J</w:t>
      </w:r>
      <w:r w:rsidR="00C474C1">
        <w:t>’</w:t>
      </w:r>
      <w:r w:rsidR="00C52F4A" w:rsidRPr="00605EB6">
        <w:t>ai beau me raisonner</w:t>
      </w:r>
      <w:r w:rsidR="00C474C1">
        <w:t xml:space="preserve">, </w:t>
      </w:r>
      <w:r w:rsidR="00C52F4A" w:rsidRPr="00605EB6">
        <w:t>me gronder</w:t>
      </w:r>
      <w:r w:rsidR="00C474C1">
        <w:t xml:space="preserve">, </w:t>
      </w:r>
      <w:r w:rsidR="00C52F4A" w:rsidRPr="00605EB6">
        <w:t>me dire que je suis stupide</w:t>
      </w:r>
      <w:r w:rsidR="00C474C1">
        <w:t xml:space="preserve">, </w:t>
      </w:r>
      <w:r w:rsidR="00C52F4A" w:rsidRPr="00605EB6">
        <w:t>rien n</w:t>
      </w:r>
      <w:r w:rsidR="00C474C1">
        <w:t>’</w:t>
      </w:r>
      <w:r w:rsidR="00C52F4A" w:rsidRPr="00605EB6">
        <w:t>y fait</w:t>
      </w:r>
      <w:r w:rsidR="00C474C1">
        <w:t xml:space="preserve">. </w:t>
      </w:r>
      <w:r w:rsidR="00C52F4A" w:rsidRPr="00605EB6">
        <w:t>Quand je vous vois</w:t>
      </w:r>
      <w:r w:rsidR="00C474C1">
        <w:t xml:space="preserve">, </w:t>
      </w:r>
      <w:r w:rsidR="00C52F4A" w:rsidRPr="00605EB6">
        <w:t>même de loin</w:t>
      </w:r>
      <w:r w:rsidR="00C474C1">
        <w:t xml:space="preserve">, </w:t>
      </w:r>
      <w:r w:rsidR="00C52F4A" w:rsidRPr="00605EB6">
        <w:t>j</w:t>
      </w:r>
      <w:r w:rsidR="00C474C1">
        <w:t>’</w:t>
      </w:r>
      <w:r w:rsidR="00C52F4A" w:rsidRPr="00605EB6">
        <w:t>éprouve une émotion</w:t>
      </w:r>
      <w:r w:rsidR="00C474C1">
        <w:t xml:space="preserve">… </w:t>
      </w:r>
      <w:r w:rsidR="00C52F4A" w:rsidRPr="00605EB6">
        <w:t>Si je m</w:t>
      </w:r>
      <w:r w:rsidR="00C474C1">
        <w:t>’</w:t>
      </w:r>
      <w:r w:rsidR="00C52F4A" w:rsidRPr="00605EB6">
        <w:t>approche de vous</w:t>
      </w:r>
      <w:r w:rsidR="00C474C1">
        <w:t xml:space="preserve">, </w:t>
      </w:r>
      <w:r w:rsidR="00C52F4A" w:rsidRPr="00605EB6">
        <w:t>si je vous parle</w:t>
      </w:r>
      <w:r w:rsidR="00C474C1">
        <w:t xml:space="preserve">, </w:t>
      </w:r>
      <w:r w:rsidR="00C52F4A" w:rsidRPr="00605EB6">
        <w:t>je me mets à trembler</w:t>
      </w:r>
      <w:r w:rsidR="00C474C1">
        <w:t xml:space="preserve">. </w:t>
      </w:r>
      <w:r w:rsidR="00C52F4A" w:rsidRPr="00605EB6">
        <w:t>Il me semble que je fais mal</w:t>
      </w:r>
      <w:r w:rsidR="00C474C1">
        <w:t xml:space="preserve">, </w:t>
      </w:r>
      <w:r w:rsidR="00C52F4A" w:rsidRPr="00605EB6">
        <w:t>que ce que je vais vous dire va vous offenser</w:t>
      </w:r>
      <w:r w:rsidR="00C474C1">
        <w:t>.</w:t>
      </w:r>
    </w:p>
    <w:p w14:paraId="58FF9EA9" w14:textId="77777777" w:rsidR="00C474C1" w:rsidRDefault="00C52F4A" w:rsidP="00C52F4A">
      <w:r w:rsidRPr="00605EB6">
        <w:t>Jeanne baissa les yeux et rougit de nouveau</w:t>
      </w:r>
      <w:r w:rsidR="00C474C1">
        <w:t>.</w:t>
      </w:r>
    </w:p>
    <w:p w14:paraId="208D4D58" w14:textId="2D91E04E" w:rsidR="00C474C1" w:rsidRDefault="0094609C" w:rsidP="00C52F4A">
      <w:r>
        <w:t>— </w:t>
      </w:r>
      <w:r w:rsidR="00C52F4A" w:rsidRPr="00605EB6">
        <w:t>Je ne comprends pas cela</w:t>
      </w:r>
      <w:r w:rsidR="00C474C1">
        <w:t xml:space="preserve">, </w:t>
      </w:r>
      <w:r w:rsidR="00C52F4A" w:rsidRPr="00605EB6">
        <w:t>répliqua-t-elle d</w:t>
      </w:r>
      <w:r w:rsidR="00C474C1">
        <w:t>’</w:t>
      </w:r>
      <w:r w:rsidR="00C52F4A" w:rsidRPr="00605EB6">
        <w:t>une voix un peu troublée</w:t>
      </w:r>
      <w:r w:rsidR="00C474C1">
        <w:t xml:space="preserve">. </w:t>
      </w:r>
      <w:r w:rsidR="00C52F4A" w:rsidRPr="00605EB6">
        <w:t>Vous oubliez donc</w:t>
      </w:r>
      <w:r w:rsidR="00C474C1">
        <w:t xml:space="preserve">, </w:t>
      </w:r>
      <w:r w:rsidR="00C52F4A" w:rsidRPr="00605EB6">
        <w:t>Jacques</w:t>
      </w:r>
      <w:r w:rsidR="00C474C1">
        <w:t xml:space="preserve">, </w:t>
      </w:r>
      <w:r w:rsidR="00C52F4A" w:rsidRPr="00605EB6">
        <w:t>que vous êtes le filleul de mon père</w:t>
      </w:r>
      <w:r w:rsidR="00C474C1">
        <w:t xml:space="preserve">, </w:t>
      </w:r>
      <w:r w:rsidR="00C52F4A" w:rsidRPr="00605EB6">
        <w:t>mon ami</w:t>
      </w:r>
      <w:r w:rsidR="00C474C1">
        <w:t xml:space="preserve">, </w:t>
      </w:r>
      <w:r w:rsidR="00C52F4A" w:rsidRPr="00605EB6">
        <w:t>un peu mon frère</w:t>
      </w:r>
      <w:r w:rsidR="00C474C1">
        <w:t> ?</w:t>
      </w:r>
    </w:p>
    <w:p w14:paraId="23C49C41" w14:textId="2F296BA1" w:rsidR="00C474C1" w:rsidRDefault="0094609C" w:rsidP="00C52F4A">
      <w:r>
        <w:lastRenderedPageBreak/>
        <w:t>— </w:t>
      </w:r>
      <w:r w:rsidR="00C52F4A" w:rsidRPr="00605EB6">
        <w:t>Oh</w:t>
      </w:r>
      <w:r w:rsidR="00C474C1">
        <w:t xml:space="preserve"> ! </w:t>
      </w:r>
      <w:r w:rsidR="00C52F4A" w:rsidRPr="00605EB6">
        <w:t>non</w:t>
      </w:r>
      <w:r w:rsidR="00C474C1">
        <w:t xml:space="preserve">, </w:t>
      </w:r>
      <w:r w:rsidR="00C52F4A" w:rsidRPr="00605EB6">
        <w:t>je ne l</w:t>
      </w:r>
      <w:r w:rsidR="00C474C1">
        <w:t>’</w:t>
      </w:r>
      <w:r w:rsidR="00C52F4A" w:rsidRPr="00605EB6">
        <w:t>oublie pas</w:t>
      </w:r>
      <w:r w:rsidR="00C474C1">
        <w:t xml:space="preserve">, </w:t>
      </w:r>
      <w:r w:rsidR="00C52F4A" w:rsidRPr="00605EB6">
        <w:t>sans cela je ne viendrais pas ici</w:t>
      </w:r>
      <w:r w:rsidR="00C474C1">
        <w:t>.</w:t>
      </w:r>
    </w:p>
    <w:p w14:paraId="6A116FCC" w14:textId="60E3EE54" w:rsidR="00C474C1" w:rsidRDefault="0094609C" w:rsidP="00C52F4A">
      <w:r>
        <w:t>— </w:t>
      </w:r>
      <w:r w:rsidR="00C52F4A" w:rsidRPr="00605EB6">
        <w:t>Pourquoi</w:t>
      </w:r>
      <w:r w:rsidR="00C474C1">
        <w:t> ?</w:t>
      </w:r>
    </w:p>
    <w:p w14:paraId="679292DF" w14:textId="2A4A0D31" w:rsidR="00C474C1" w:rsidRDefault="0094609C" w:rsidP="00C52F4A">
      <w:r>
        <w:t>— </w:t>
      </w:r>
      <w:r w:rsidR="00C52F4A" w:rsidRPr="00605EB6">
        <w:t>Je n</w:t>
      </w:r>
      <w:r w:rsidR="00C474C1">
        <w:t>’</w:t>
      </w:r>
      <w:r w:rsidR="00C52F4A" w:rsidRPr="00605EB6">
        <w:t>oserais pas</w:t>
      </w:r>
      <w:r w:rsidR="00C474C1">
        <w:t>.</w:t>
      </w:r>
    </w:p>
    <w:p w14:paraId="540BD827" w14:textId="00B58754" w:rsidR="00C474C1" w:rsidRDefault="0094609C" w:rsidP="00C52F4A">
      <w:r>
        <w:t>— </w:t>
      </w:r>
      <w:r w:rsidR="00C52F4A" w:rsidRPr="00605EB6">
        <w:t>Voyons</w:t>
      </w:r>
      <w:r w:rsidR="00C474C1">
        <w:t xml:space="preserve">, </w:t>
      </w:r>
      <w:r w:rsidR="00C52F4A" w:rsidRPr="00605EB6">
        <w:t>Jacques</w:t>
      </w:r>
      <w:r w:rsidR="00C474C1">
        <w:t xml:space="preserve">, </w:t>
      </w:r>
      <w:r w:rsidR="00C52F4A" w:rsidRPr="00605EB6">
        <w:t>est-ce que je vous fais peur</w:t>
      </w:r>
      <w:r w:rsidR="00C474C1">
        <w:t> ?</w:t>
      </w:r>
    </w:p>
    <w:p w14:paraId="1C4A51EB" w14:textId="7E4DFE42" w:rsidR="00C474C1" w:rsidRDefault="0094609C" w:rsidP="00C52F4A">
      <w:r>
        <w:t>— </w:t>
      </w:r>
      <w:r w:rsidR="00C52F4A" w:rsidRPr="00605EB6">
        <w:t>Ce n</w:t>
      </w:r>
      <w:r w:rsidR="00C474C1">
        <w:t>’</w:t>
      </w:r>
      <w:r w:rsidR="00C52F4A" w:rsidRPr="00605EB6">
        <w:t>est pas ça</w:t>
      </w:r>
      <w:r w:rsidR="00C474C1">
        <w:t xml:space="preserve">. </w:t>
      </w:r>
      <w:r w:rsidR="00C52F4A" w:rsidRPr="00605EB6">
        <w:t>Ah</w:t>
      </w:r>
      <w:r w:rsidR="00C474C1">
        <w:t xml:space="preserve"> ! </w:t>
      </w:r>
      <w:r w:rsidR="00C52F4A" w:rsidRPr="00605EB6">
        <w:t>tenez</w:t>
      </w:r>
      <w:r w:rsidR="00C474C1">
        <w:t xml:space="preserve">, </w:t>
      </w:r>
      <w:r w:rsidR="00C52F4A" w:rsidRPr="00605EB6">
        <w:t>c</w:t>
      </w:r>
      <w:r w:rsidR="00C474C1">
        <w:t>’</w:t>
      </w:r>
      <w:r w:rsidR="00C52F4A" w:rsidRPr="00605EB6">
        <w:t>est drôle</w:t>
      </w:r>
      <w:r w:rsidR="00C474C1">
        <w:t xml:space="preserve">, </w:t>
      </w:r>
      <w:r w:rsidR="00C52F4A" w:rsidRPr="00605EB6">
        <w:t>c</w:t>
      </w:r>
      <w:r w:rsidR="00C474C1">
        <w:t>’</w:t>
      </w:r>
      <w:r w:rsidR="00C52F4A" w:rsidRPr="00605EB6">
        <w:t>est bête d</w:t>
      </w:r>
      <w:r w:rsidR="00C474C1">
        <w:t>’</w:t>
      </w:r>
      <w:r w:rsidR="00C52F4A" w:rsidRPr="00605EB6">
        <w:t>être ainsi</w:t>
      </w:r>
      <w:r w:rsidR="00C474C1">
        <w:t xml:space="preserve"> ! </w:t>
      </w:r>
      <w:r w:rsidR="00C52F4A" w:rsidRPr="00605EB6">
        <w:t>Et c</w:t>
      </w:r>
      <w:r w:rsidR="00C474C1">
        <w:t>’</w:t>
      </w:r>
      <w:r w:rsidR="00C52F4A" w:rsidRPr="00605EB6">
        <w:t>est seulement près de vous</w:t>
      </w:r>
      <w:r w:rsidR="00C474C1">
        <w:t xml:space="preserve">, </w:t>
      </w:r>
      <w:r w:rsidR="00C52F4A" w:rsidRPr="00605EB6">
        <w:t>car je ne suis pas de même avec les autres</w:t>
      </w:r>
      <w:r w:rsidR="00C474C1">
        <w:t xml:space="preserve">. </w:t>
      </w:r>
      <w:r w:rsidR="00C52F4A" w:rsidRPr="00605EB6">
        <w:t>Comment vous expliquer</w:t>
      </w:r>
      <w:r w:rsidR="00C474C1">
        <w:t xml:space="preserve"> !… </w:t>
      </w:r>
      <w:r w:rsidR="00C52F4A" w:rsidRPr="00605EB6">
        <w:t>C</w:t>
      </w:r>
      <w:r w:rsidR="00C474C1">
        <w:t>’</w:t>
      </w:r>
      <w:r w:rsidR="00C52F4A" w:rsidRPr="00605EB6">
        <w:t>est une crainte qui est en moi</w:t>
      </w:r>
      <w:r w:rsidR="00C474C1">
        <w:t xml:space="preserve">, </w:t>
      </w:r>
      <w:r w:rsidR="00C52F4A" w:rsidRPr="00605EB6">
        <w:t>qu</w:t>
      </w:r>
      <w:r w:rsidR="00C474C1">
        <w:t>’</w:t>
      </w:r>
      <w:r w:rsidR="00C52F4A" w:rsidRPr="00605EB6">
        <w:t>il m</w:t>
      </w:r>
      <w:r w:rsidR="00C474C1">
        <w:t>’</w:t>
      </w:r>
      <w:r w:rsidR="00C52F4A" w:rsidRPr="00605EB6">
        <w:t>est impossible de surmonter</w:t>
      </w:r>
      <w:r w:rsidR="00C474C1">
        <w:t xml:space="preserve">, </w:t>
      </w:r>
      <w:r w:rsidR="00C52F4A" w:rsidRPr="00605EB6">
        <w:t>la crainte de vous déplaire</w:t>
      </w:r>
      <w:r w:rsidR="00C474C1">
        <w:t xml:space="preserve">. </w:t>
      </w:r>
      <w:r w:rsidR="00C52F4A" w:rsidRPr="00605EB6">
        <w:t>Oh</w:t>
      </w:r>
      <w:r w:rsidR="00C474C1">
        <w:t xml:space="preserve"> ! </w:t>
      </w:r>
      <w:r w:rsidR="00C52F4A" w:rsidRPr="00605EB6">
        <w:t>vous déplaire</w:t>
      </w:r>
      <w:r w:rsidR="00C474C1">
        <w:t xml:space="preserve">, </w:t>
      </w:r>
      <w:r w:rsidR="00C52F4A" w:rsidRPr="00605EB6">
        <w:t>moi</w:t>
      </w:r>
      <w:r w:rsidR="00C474C1">
        <w:t xml:space="preserve"> ! </w:t>
      </w:r>
      <w:r w:rsidR="00C52F4A" w:rsidRPr="00605EB6">
        <w:t>Je préférerais la mort</w:t>
      </w:r>
      <w:r w:rsidR="00C474C1">
        <w:t xml:space="preserve">. </w:t>
      </w:r>
      <w:r w:rsidR="00C52F4A" w:rsidRPr="00605EB6">
        <w:t>Et pourtant mon respect et tout ce qu</w:t>
      </w:r>
      <w:r w:rsidR="00C474C1">
        <w:t>’</w:t>
      </w:r>
      <w:r w:rsidR="00C52F4A" w:rsidRPr="00605EB6">
        <w:t>il y a pour vous dans mon cœur me disent que je ne peux rien faire et rien dire qui puisse vous être désagréable</w:t>
      </w:r>
      <w:r w:rsidR="00C474C1">
        <w:t xml:space="preserve">. </w:t>
      </w:r>
      <w:r w:rsidR="00C52F4A" w:rsidRPr="00605EB6">
        <w:t>Est-ce que j</w:t>
      </w:r>
      <w:r w:rsidR="00C474C1">
        <w:t>’</w:t>
      </w:r>
      <w:r w:rsidR="00C52F4A" w:rsidRPr="00605EB6">
        <w:t>ai une mauvaise pensée</w:t>
      </w:r>
      <w:r w:rsidR="00C474C1">
        <w:t xml:space="preserve">, ? </w:t>
      </w:r>
      <w:r w:rsidR="00C52F4A" w:rsidRPr="00605EB6">
        <w:t>est-ce que les paroles qui viennent sur mes lèvres ne sont pas inspirées par mon cœur et mon âme</w:t>
      </w:r>
      <w:r w:rsidR="00C474C1">
        <w:t xml:space="preserve"> ? </w:t>
      </w:r>
      <w:r w:rsidR="00C52F4A" w:rsidRPr="00605EB6">
        <w:t>Ah</w:t>
      </w:r>
      <w:r w:rsidR="00C474C1">
        <w:t xml:space="preserve"> ! </w:t>
      </w:r>
      <w:r w:rsidR="00C52F4A" w:rsidRPr="00605EB6">
        <w:t>mademoiselle Jeanne</w:t>
      </w:r>
      <w:r w:rsidR="00C474C1">
        <w:t xml:space="preserve">, </w:t>
      </w:r>
      <w:r w:rsidR="00C52F4A" w:rsidRPr="00605EB6">
        <w:t>si j</w:t>
      </w:r>
      <w:r w:rsidR="00C474C1">
        <w:t>’</w:t>
      </w:r>
      <w:r w:rsidR="00C52F4A" w:rsidRPr="00605EB6">
        <w:t>osais vous exprimer tout ce que j</w:t>
      </w:r>
      <w:r w:rsidR="00C474C1">
        <w:t>’</w:t>
      </w:r>
      <w:r w:rsidR="00C52F4A" w:rsidRPr="00605EB6">
        <w:t>éprouve</w:t>
      </w:r>
      <w:r w:rsidR="00C474C1">
        <w:t xml:space="preserve">, </w:t>
      </w:r>
      <w:r w:rsidR="00C52F4A" w:rsidRPr="00605EB6">
        <w:t>tout ce que je ressens</w:t>
      </w:r>
      <w:r w:rsidR="00C474C1">
        <w:t>…</w:t>
      </w:r>
    </w:p>
    <w:p w14:paraId="1B38B45A" w14:textId="77777777" w:rsidR="00C474C1" w:rsidRDefault="00C474C1" w:rsidP="00C52F4A">
      <w:r>
        <w:t>» </w:t>
      </w:r>
      <w:r w:rsidR="00C52F4A" w:rsidRPr="00605EB6">
        <w:t>Mais non</w:t>
      </w:r>
      <w:r>
        <w:t xml:space="preserve">, </w:t>
      </w:r>
      <w:r w:rsidR="00C52F4A" w:rsidRPr="00605EB6">
        <w:t>continua Jacques</w:t>
      </w:r>
      <w:r>
        <w:t xml:space="preserve">, </w:t>
      </w:r>
      <w:r w:rsidR="00C52F4A" w:rsidRPr="00605EB6">
        <w:t>je ne peux pas</w:t>
      </w:r>
      <w:r>
        <w:t xml:space="preserve">, </w:t>
      </w:r>
      <w:r w:rsidR="00C52F4A" w:rsidRPr="00605EB6">
        <w:t>ma crainte est là</w:t>
      </w:r>
      <w:r>
        <w:t xml:space="preserve">, </w:t>
      </w:r>
      <w:r w:rsidR="00C52F4A" w:rsidRPr="00605EB6">
        <w:t>toujours là pour m</w:t>
      </w:r>
      <w:r>
        <w:t>’</w:t>
      </w:r>
      <w:r w:rsidR="00C52F4A" w:rsidRPr="00605EB6">
        <w:t>arrêter</w:t>
      </w:r>
      <w:r>
        <w:t xml:space="preserve"> : </w:t>
      </w:r>
      <w:r w:rsidR="00C52F4A" w:rsidRPr="00605EB6">
        <w:t>après tout</w:t>
      </w:r>
      <w:r>
        <w:t xml:space="preserve">, </w:t>
      </w:r>
      <w:r w:rsidR="00C52F4A" w:rsidRPr="00605EB6">
        <w:t>elle est ma sauvegarde</w:t>
      </w:r>
      <w:r>
        <w:t xml:space="preserve">, </w:t>
      </w:r>
      <w:r w:rsidR="00C52F4A" w:rsidRPr="00605EB6">
        <w:t>car je vous le dis</w:t>
      </w:r>
      <w:r>
        <w:t xml:space="preserve">, </w:t>
      </w:r>
      <w:r w:rsidR="00C52F4A" w:rsidRPr="00605EB6">
        <w:t>mademoiselle Jeanne</w:t>
      </w:r>
      <w:r>
        <w:t xml:space="preserve">, </w:t>
      </w:r>
      <w:r w:rsidR="00C52F4A" w:rsidRPr="00605EB6">
        <w:t>et vous pouvez me croire</w:t>
      </w:r>
      <w:r>
        <w:t xml:space="preserve">, </w:t>
      </w:r>
      <w:r w:rsidR="00C52F4A" w:rsidRPr="00605EB6">
        <w:t>si vous aviez pour moi un regard de dédain et de colère ou seulement une parole sévère</w:t>
      </w:r>
      <w:r>
        <w:t xml:space="preserve">, </w:t>
      </w:r>
      <w:r w:rsidR="00C52F4A" w:rsidRPr="00605EB6">
        <w:t>je verrais immédiatement s</w:t>
      </w:r>
      <w:r>
        <w:t>’</w:t>
      </w:r>
      <w:r w:rsidR="00C52F4A" w:rsidRPr="00605EB6">
        <w:t>enfuir loin de moi tout ce qui fait le bonheur de l</w:t>
      </w:r>
      <w:r>
        <w:t>’</w:t>
      </w:r>
      <w:r w:rsidR="00C52F4A" w:rsidRPr="00605EB6">
        <w:t>existence</w:t>
      </w:r>
      <w:r>
        <w:t xml:space="preserve">, </w:t>
      </w:r>
      <w:r w:rsidR="00C52F4A" w:rsidRPr="00605EB6">
        <w:t>tout ce qui en est la beauté</w:t>
      </w:r>
      <w:r>
        <w:t xml:space="preserve"> : </w:t>
      </w:r>
      <w:r w:rsidR="00C52F4A" w:rsidRPr="00605EB6">
        <w:t>je ne pourrais plus vivre</w:t>
      </w:r>
      <w:r>
        <w:t xml:space="preserve">, </w:t>
      </w:r>
      <w:r w:rsidR="00C52F4A" w:rsidRPr="00605EB6">
        <w:t>je voudrais mourir</w:t>
      </w:r>
      <w:r>
        <w:t>.</w:t>
      </w:r>
    </w:p>
    <w:p w14:paraId="61259660" w14:textId="17053ACF" w:rsidR="00C474C1" w:rsidRDefault="0094609C" w:rsidP="00C52F4A">
      <w:r>
        <w:t>— </w:t>
      </w:r>
      <w:r w:rsidR="00C52F4A" w:rsidRPr="00E45C04">
        <w:t>Jacques</w:t>
      </w:r>
      <w:r w:rsidR="00C474C1">
        <w:t xml:space="preserve">, </w:t>
      </w:r>
      <w:r w:rsidR="00C52F4A" w:rsidRPr="00E45C04">
        <w:t>répondit-elle sans lever les yeux</w:t>
      </w:r>
      <w:r w:rsidR="00C474C1">
        <w:t xml:space="preserve">, </w:t>
      </w:r>
      <w:r w:rsidR="00C52F4A" w:rsidRPr="00E45C04">
        <w:t>rassurez-vous</w:t>
      </w:r>
      <w:r w:rsidR="00C474C1">
        <w:t xml:space="preserve">, </w:t>
      </w:r>
      <w:r w:rsidR="00C52F4A" w:rsidRPr="00E45C04">
        <w:t>je n</w:t>
      </w:r>
      <w:r w:rsidR="00C474C1">
        <w:t>’</w:t>
      </w:r>
      <w:r w:rsidR="00C52F4A" w:rsidRPr="00E45C04">
        <w:t>aurai jamais pour vous un regard de dédain ou une parole sévère</w:t>
      </w:r>
      <w:r w:rsidR="00C474C1">
        <w:t xml:space="preserve">. </w:t>
      </w:r>
      <w:r w:rsidR="00C52F4A" w:rsidRPr="00E45C04">
        <w:t>J</w:t>
      </w:r>
      <w:r w:rsidR="00C474C1">
        <w:t>’</w:t>
      </w:r>
      <w:r w:rsidR="00C52F4A" w:rsidRPr="00E45C04">
        <w:t>ai l</w:t>
      </w:r>
      <w:r w:rsidR="00C474C1">
        <w:t>’</w:t>
      </w:r>
      <w:r w:rsidR="00C52F4A" w:rsidRPr="00E45C04">
        <w:t>âme reconnaissante et je me souviens du temps qui</w:t>
      </w:r>
      <w:r w:rsidR="00C474C1">
        <w:t xml:space="preserve">, </w:t>
      </w:r>
      <w:r w:rsidR="00C52F4A" w:rsidRPr="00E45C04">
        <w:t>d</w:t>
      </w:r>
      <w:r w:rsidR="00C474C1">
        <w:t>’</w:t>
      </w:r>
      <w:r w:rsidR="00C52F4A" w:rsidRPr="00E45C04">
        <w:t>ailleurs</w:t>
      </w:r>
      <w:r w:rsidR="00C474C1">
        <w:t xml:space="preserve">, </w:t>
      </w:r>
      <w:r w:rsidR="00C52F4A" w:rsidRPr="00E45C04">
        <w:t>n</w:t>
      </w:r>
      <w:r w:rsidR="00C474C1">
        <w:t>’</w:t>
      </w:r>
      <w:r w:rsidR="00C52F4A" w:rsidRPr="00E45C04">
        <w:t>est pas bien loin de nous</w:t>
      </w:r>
      <w:r w:rsidR="00C474C1">
        <w:t xml:space="preserve">, </w:t>
      </w:r>
      <w:r w:rsidR="00C52F4A" w:rsidRPr="00E45C04">
        <w:t>où vous étiez mon petit</w:t>
      </w:r>
      <w:r w:rsidR="00C52F4A" w:rsidRPr="00605EB6">
        <w:t xml:space="preserve"> protecteur</w:t>
      </w:r>
      <w:r w:rsidR="00C474C1">
        <w:t xml:space="preserve">. </w:t>
      </w:r>
      <w:r w:rsidR="00C52F4A" w:rsidRPr="00605EB6">
        <w:t>Oui</w:t>
      </w:r>
      <w:r w:rsidR="00C474C1">
        <w:t xml:space="preserve">, </w:t>
      </w:r>
      <w:r w:rsidR="00C52F4A" w:rsidRPr="00605EB6">
        <w:t>Jacques</w:t>
      </w:r>
      <w:r w:rsidR="00C474C1">
        <w:t xml:space="preserve">, </w:t>
      </w:r>
      <w:r w:rsidR="00C52F4A" w:rsidRPr="00605EB6">
        <w:t xml:space="preserve">je pense souvent aux </w:t>
      </w:r>
      <w:r w:rsidR="00C52F4A" w:rsidRPr="00605EB6">
        <w:lastRenderedPageBreak/>
        <w:t>jours de notre enfance</w:t>
      </w:r>
      <w:r w:rsidR="00C474C1">
        <w:t xml:space="preserve">. </w:t>
      </w:r>
      <w:r w:rsidR="00C52F4A" w:rsidRPr="00605EB6">
        <w:t>Nous avons été élevés l</w:t>
      </w:r>
      <w:r w:rsidR="00C474C1">
        <w:t>’</w:t>
      </w:r>
      <w:r w:rsidR="00C52F4A" w:rsidRPr="00605EB6">
        <w:t>un près de l</w:t>
      </w:r>
      <w:r w:rsidR="00C474C1">
        <w:t>’</w:t>
      </w:r>
      <w:r w:rsidR="00C52F4A" w:rsidRPr="00605EB6">
        <w:t>autre</w:t>
      </w:r>
      <w:r w:rsidR="00C474C1">
        <w:t xml:space="preserve">, </w:t>
      </w:r>
      <w:r w:rsidR="00C52F4A" w:rsidRPr="00605EB6">
        <w:t>pour ainsi dire ensemble</w:t>
      </w:r>
      <w:r w:rsidR="00C474C1">
        <w:t xml:space="preserve"> : </w:t>
      </w:r>
      <w:r w:rsidR="00C52F4A" w:rsidRPr="00605EB6">
        <w:t>nous avons grandi</w:t>
      </w:r>
      <w:r w:rsidR="00C474C1">
        <w:t xml:space="preserve"> : </w:t>
      </w:r>
      <w:r w:rsidR="00C52F4A" w:rsidRPr="00605EB6">
        <w:t>mais j</w:t>
      </w:r>
      <w:r w:rsidR="00C474C1">
        <w:t>’</w:t>
      </w:r>
      <w:r w:rsidR="00C52F4A" w:rsidRPr="00605EB6">
        <w:t>étais encore toute petite que déjà vous étiez grand</w:t>
      </w:r>
      <w:r w:rsidR="00C474C1">
        <w:t xml:space="preserve">, </w:t>
      </w:r>
      <w:r w:rsidR="00C52F4A" w:rsidRPr="00605EB6">
        <w:t>presque un homme</w:t>
      </w:r>
      <w:r w:rsidR="00C474C1">
        <w:t xml:space="preserve">. </w:t>
      </w:r>
      <w:r w:rsidR="00C52F4A" w:rsidRPr="00605EB6">
        <w:t>C</w:t>
      </w:r>
      <w:r w:rsidR="00C474C1">
        <w:t>’</w:t>
      </w:r>
      <w:r w:rsidR="00C52F4A" w:rsidRPr="00605EB6">
        <w:t>est alors que j</w:t>
      </w:r>
      <w:r w:rsidR="00C474C1">
        <w:t>’</w:t>
      </w:r>
      <w:r w:rsidR="00C52F4A" w:rsidRPr="00605EB6">
        <w:t>ai commencé à sentir votre protection</w:t>
      </w:r>
      <w:r w:rsidR="00C474C1">
        <w:t xml:space="preserve">, </w:t>
      </w:r>
      <w:r w:rsidR="00C52F4A" w:rsidRPr="00605EB6">
        <w:t>la douceur et tout ce qu</w:t>
      </w:r>
      <w:r w:rsidR="00C474C1">
        <w:t>’</w:t>
      </w:r>
      <w:r w:rsidR="00C52F4A" w:rsidRPr="00605EB6">
        <w:t>il y a de bon dans une affection sincère</w:t>
      </w:r>
      <w:r w:rsidR="00C474C1">
        <w:t xml:space="preserve">, </w:t>
      </w:r>
      <w:r w:rsidR="00C52F4A" w:rsidRPr="00605EB6">
        <w:t>dévouée</w:t>
      </w:r>
      <w:r w:rsidR="00C474C1">
        <w:t xml:space="preserve">. </w:t>
      </w:r>
      <w:r w:rsidR="00C52F4A" w:rsidRPr="00605EB6">
        <w:t>Vous souvenez-vous</w:t>
      </w:r>
      <w:r w:rsidR="00C474C1">
        <w:t xml:space="preserve">, </w:t>
      </w:r>
      <w:r w:rsidR="00C52F4A" w:rsidRPr="00605EB6">
        <w:t>Jacques</w:t>
      </w:r>
      <w:r w:rsidR="00C474C1">
        <w:t xml:space="preserve"> ? </w:t>
      </w:r>
      <w:r w:rsidR="00C52F4A" w:rsidRPr="00605EB6">
        <w:t>Quand</w:t>
      </w:r>
      <w:r w:rsidR="00C474C1">
        <w:t xml:space="preserve">, </w:t>
      </w:r>
      <w:r w:rsidR="00C52F4A" w:rsidRPr="00605EB6">
        <w:t>au retour de la promenade je me trouvais fatiguée</w:t>
      </w:r>
      <w:r w:rsidR="00C474C1">
        <w:t xml:space="preserve">, </w:t>
      </w:r>
      <w:r w:rsidR="00C52F4A" w:rsidRPr="00605EB6">
        <w:t>vous me portiez dans vos bras pour reposer mes petites jambes</w:t>
      </w:r>
      <w:r w:rsidR="00C474C1">
        <w:t xml:space="preserve"> ; </w:t>
      </w:r>
      <w:r w:rsidR="00C52F4A" w:rsidRPr="00605EB6">
        <w:t>quand j</w:t>
      </w:r>
      <w:r w:rsidR="00C474C1">
        <w:t>’</w:t>
      </w:r>
      <w:r w:rsidR="00C52F4A" w:rsidRPr="00605EB6">
        <w:t>avais un petit chagrin</w:t>
      </w:r>
      <w:r w:rsidR="00C474C1">
        <w:t xml:space="preserve">, </w:t>
      </w:r>
      <w:r w:rsidR="00C52F4A" w:rsidRPr="00605EB6">
        <w:t>une petite peine</w:t>
      </w:r>
      <w:r w:rsidR="00C474C1">
        <w:t xml:space="preserve">, </w:t>
      </w:r>
      <w:r w:rsidR="00C52F4A" w:rsidRPr="00605EB6">
        <w:t>effrayé</w:t>
      </w:r>
      <w:r w:rsidR="00C474C1">
        <w:t xml:space="preserve">, </w:t>
      </w:r>
      <w:r w:rsidR="00C52F4A" w:rsidRPr="00605EB6">
        <w:t>vous accouriez vers moi</w:t>
      </w:r>
      <w:r w:rsidR="00C474C1">
        <w:t xml:space="preserve"> ; </w:t>
      </w:r>
      <w:r w:rsidR="00C52F4A" w:rsidRPr="00605EB6">
        <w:t>vous essuyiez mes larmes et vous me consoliez</w:t>
      </w:r>
      <w:r w:rsidR="00C474C1">
        <w:t>.</w:t>
      </w:r>
    </w:p>
    <w:p w14:paraId="72F5E4F4" w14:textId="2B39CC8C" w:rsidR="00C474C1" w:rsidRDefault="0094609C" w:rsidP="00C52F4A">
      <w:r>
        <w:t>— </w:t>
      </w:r>
      <w:r w:rsidR="00C52F4A" w:rsidRPr="00605EB6">
        <w:t>Puis vos bras mignons serrés autour de mon cou</w:t>
      </w:r>
      <w:r w:rsidR="00C474C1">
        <w:t xml:space="preserve">, </w:t>
      </w:r>
      <w:r w:rsidR="00C52F4A" w:rsidRPr="00605EB6">
        <w:t>vous m</w:t>
      </w:r>
      <w:r w:rsidR="00C474C1">
        <w:t>’</w:t>
      </w:r>
      <w:r w:rsidR="00C52F4A" w:rsidRPr="00605EB6">
        <w:t>embrassiez</w:t>
      </w:r>
      <w:r w:rsidR="00C474C1">
        <w:t>.</w:t>
      </w:r>
    </w:p>
    <w:p w14:paraId="40937CF9" w14:textId="4BC7361F" w:rsidR="00C474C1" w:rsidRDefault="0094609C" w:rsidP="00C52F4A">
      <w:r>
        <w:t>— </w:t>
      </w:r>
      <w:r w:rsidR="00C52F4A" w:rsidRPr="00605EB6">
        <w:t>Mon affection d</w:t>
      </w:r>
      <w:r w:rsidR="00C474C1">
        <w:t>’</w:t>
      </w:r>
      <w:r w:rsidR="00C52F4A" w:rsidRPr="00605EB6">
        <w:t>enfant répondait à la vôtre</w:t>
      </w:r>
      <w:r w:rsidR="00C474C1">
        <w:t>.</w:t>
      </w:r>
    </w:p>
    <w:p w14:paraId="09C8E911" w14:textId="668754DD" w:rsidR="00C474C1" w:rsidRDefault="0094609C" w:rsidP="00C52F4A">
      <w:r>
        <w:t>— </w:t>
      </w:r>
      <w:r w:rsidR="00C52F4A" w:rsidRPr="00605EB6">
        <w:t>Mais vous avez grandi</w:t>
      </w:r>
      <w:r w:rsidR="00C474C1">
        <w:t>.</w:t>
      </w:r>
    </w:p>
    <w:p w14:paraId="0FB34AFA" w14:textId="668B5EBF" w:rsidR="00C474C1" w:rsidRDefault="0094609C" w:rsidP="00C52F4A">
      <w:r>
        <w:t>— </w:t>
      </w:r>
      <w:r w:rsidR="00C52F4A" w:rsidRPr="00605EB6">
        <w:t>C</w:t>
      </w:r>
      <w:r w:rsidR="00C474C1">
        <w:t>’</w:t>
      </w:r>
      <w:r w:rsidR="00C52F4A" w:rsidRPr="00605EB6">
        <w:t>est vrai</w:t>
      </w:r>
      <w:r w:rsidR="00C474C1">
        <w:t xml:space="preserve"> ; : </w:t>
      </w:r>
      <w:r w:rsidR="00C52F4A" w:rsidRPr="00605EB6">
        <w:t>mais je n</w:t>
      </w:r>
      <w:r w:rsidR="00C474C1">
        <w:t>’</w:t>
      </w:r>
      <w:r w:rsidR="00C52F4A" w:rsidRPr="00605EB6">
        <w:t>ai pas changé</w:t>
      </w:r>
      <w:r w:rsidR="00C474C1">
        <w:t>.</w:t>
      </w:r>
    </w:p>
    <w:p w14:paraId="5786FF2D" w14:textId="2EA99ACF" w:rsidR="00C474C1" w:rsidRDefault="0094609C" w:rsidP="00C52F4A">
      <w:r>
        <w:t>— </w:t>
      </w:r>
      <w:r w:rsidR="00C52F4A" w:rsidRPr="00605EB6">
        <w:t>Oh</w:t>
      </w:r>
      <w:r w:rsidR="00C474C1">
        <w:t xml:space="preserve"> ! </w:t>
      </w:r>
      <w:r w:rsidR="00C52F4A" w:rsidRPr="00605EB6">
        <w:t>que si</w:t>
      </w:r>
      <w:r w:rsidR="00C474C1">
        <w:t>.</w:t>
      </w:r>
    </w:p>
    <w:p w14:paraId="7DBE7536" w14:textId="3911AB0D" w:rsidR="00C474C1" w:rsidRDefault="0094609C" w:rsidP="00C52F4A">
      <w:r>
        <w:t>— </w:t>
      </w:r>
      <w:r w:rsidR="00C52F4A" w:rsidRPr="00605EB6">
        <w:t>Comment cela</w:t>
      </w:r>
      <w:r w:rsidR="00C474C1">
        <w:t> ?</w:t>
      </w:r>
    </w:p>
    <w:p w14:paraId="32B21E7D" w14:textId="11CEBAA4" w:rsidR="00C474C1" w:rsidRDefault="0094609C" w:rsidP="00C52F4A">
      <w:r>
        <w:t>— </w:t>
      </w:r>
      <w:r w:rsidR="00C52F4A" w:rsidRPr="00605EB6">
        <w:t>Vous êtes devenue la plus gracieuse</w:t>
      </w:r>
      <w:r w:rsidR="00C474C1">
        <w:t xml:space="preserve">, </w:t>
      </w:r>
      <w:r w:rsidR="00C52F4A" w:rsidRPr="00605EB6">
        <w:t>la plus belle et la meilleure de toutes les jeunes filles</w:t>
      </w:r>
      <w:r w:rsidR="00C474C1">
        <w:t xml:space="preserve">. </w:t>
      </w:r>
      <w:r w:rsidR="00C52F4A" w:rsidRPr="00605EB6">
        <w:t>Mon parrain vous avait mise au pensionnat</w:t>
      </w:r>
      <w:r w:rsidR="00C474C1">
        <w:t xml:space="preserve">, </w:t>
      </w:r>
      <w:r w:rsidR="00C52F4A" w:rsidRPr="00605EB6">
        <w:t>on vous instruisait</w:t>
      </w:r>
      <w:r w:rsidR="00C474C1">
        <w:t xml:space="preserve">, </w:t>
      </w:r>
      <w:r w:rsidR="00C52F4A" w:rsidRPr="00605EB6">
        <w:t>vous appreniez vite et bien</w:t>
      </w:r>
      <w:r w:rsidR="00C474C1">
        <w:t xml:space="preserve">. </w:t>
      </w:r>
      <w:r w:rsidR="00C52F4A" w:rsidRPr="00605EB6">
        <w:t>Chaque année</w:t>
      </w:r>
      <w:r w:rsidR="00C474C1">
        <w:t xml:space="preserve">, </w:t>
      </w:r>
      <w:r w:rsidR="00C52F4A" w:rsidRPr="00605EB6">
        <w:t>vous étiez toujours la première et vous reveniez les bras chargés de couronnes</w:t>
      </w:r>
      <w:r w:rsidR="00C474C1">
        <w:t xml:space="preserve">. </w:t>
      </w:r>
      <w:r w:rsidR="00C52F4A" w:rsidRPr="00605EB6">
        <w:t>Moi</w:t>
      </w:r>
      <w:r w:rsidR="00C474C1">
        <w:t xml:space="preserve">, </w:t>
      </w:r>
      <w:r w:rsidR="00C52F4A" w:rsidRPr="00605EB6">
        <w:t>je ne vous disais rien</w:t>
      </w:r>
      <w:r w:rsidR="00C474C1">
        <w:t xml:space="preserve"> ; </w:t>
      </w:r>
      <w:r w:rsidR="00C52F4A" w:rsidRPr="00605EB6">
        <w:t>mais</w:t>
      </w:r>
      <w:r w:rsidR="00C474C1">
        <w:t xml:space="preserve">, </w:t>
      </w:r>
      <w:r w:rsidR="00C52F4A" w:rsidRPr="00605EB6">
        <w:t>allez</w:t>
      </w:r>
      <w:r w:rsidR="00C474C1">
        <w:t xml:space="preserve">, </w:t>
      </w:r>
      <w:r w:rsidR="00C52F4A" w:rsidRPr="00605EB6">
        <w:t>j</w:t>
      </w:r>
      <w:r w:rsidR="00C474C1">
        <w:t>’</w:t>
      </w:r>
      <w:r w:rsidR="00C52F4A" w:rsidRPr="00605EB6">
        <w:t>étais bien heureux</w:t>
      </w:r>
      <w:r w:rsidR="00C474C1">
        <w:t xml:space="preserve">. </w:t>
      </w:r>
      <w:r w:rsidR="00C52F4A" w:rsidRPr="00605EB6">
        <w:t>Enfin</w:t>
      </w:r>
      <w:r w:rsidR="00C474C1">
        <w:t xml:space="preserve">, </w:t>
      </w:r>
      <w:r w:rsidR="00C52F4A" w:rsidRPr="00605EB6">
        <w:t>vous avez quitté tout à fait le pensionnat</w:t>
      </w:r>
      <w:r w:rsidR="00C474C1">
        <w:t xml:space="preserve">, </w:t>
      </w:r>
      <w:r w:rsidR="00C52F4A" w:rsidRPr="00605EB6">
        <w:t>il y a six mois</w:t>
      </w:r>
      <w:r w:rsidR="00C474C1">
        <w:t xml:space="preserve">, </w:t>
      </w:r>
      <w:r w:rsidR="00C52F4A" w:rsidRPr="00605EB6">
        <w:t>et quand vous êtes revenue</w:t>
      </w:r>
      <w:r w:rsidR="00C474C1">
        <w:t>…</w:t>
      </w:r>
    </w:p>
    <w:p w14:paraId="548AC4FC" w14:textId="63102560" w:rsidR="00C474C1" w:rsidRDefault="0094609C" w:rsidP="00C52F4A">
      <w:r>
        <w:t>— </w:t>
      </w:r>
      <w:r w:rsidR="00C52F4A" w:rsidRPr="00605EB6">
        <w:t>Jacques</w:t>
      </w:r>
      <w:r w:rsidR="00C474C1">
        <w:t xml:space="preserve">, </w:t>
      </w:r>
      <w:r w:rsidR="00C52F4A" w:rsidRPr="00605EB6">
        <w:t>mon ami d</w:t>
      </w:r>
      <w:r w:rsidR="00C474C1">
        <w:t>’</w:t>
      </w:r>
      <w:r w:rsidR="00C52F4A" w:rsidRPr="00605EB6">
        <w:t>enfance</w:t>
      </w:r>
      <w:r w:rsidR="00C474C1">
        <w:t xml:space="preserve">, </w:t>
      </w:r>
      <w:r w:rsidR="00C52F4A" w:rsidRPr="00605EB6">
        <w:t>ne m</w:t>
      </w:r>
      <w:r w:rsidR="00C474C1">
        <w:t>’</w:t>
      </w:r>
      <w:r w:rsidR="00C52F4A" w:rsidRPr="00605EB6">
        <w:t>a plus appelée Jeanne tout court</w:t>
      </w:r>
      <w:r w:rsidR="00C474C1">
        <w:t xml:space="preserve">, </w:t>
      </w:r>
      <w:r w:rsidR="00C52F4A" w:rsidRPr="00605EB6">
        <w:t>mais mademoiselle Jeanne</w:t>
      </w:r>
      <w:r w:rsidR="00C474C1">
        <w:t>.</w:t>
      </w:r>
    </w:p>
    <w:p w14:paraId="0E88DF3F" w14:textId="4D60523D" w:rsidR="00C474C1" w:rsidRDefault="0094609C" w:rsidP="00C52F4A">
      <w:r>
        <w:lastRenderedPageBreak/>
        <w:t>— </w:t>
      </w:r>
      <w:r w:rsidR="00C52F4A" w:rsidRPr="00605EB6">
        <w:t>C</w:t>
      </w:r>
      <w:r w:rsidR="00C474C1">
        <w:t>’</w:t>
      </w:r>
      <w:r w:rsidR="00C52F4A" w:rsidRPr="00605EB6">
        <w:t>est que vous n</w:t>
      </w:r>
      <w:r w:rsidR="00C474C1">
        <w:t>’</w:t>
      </w:r>
      <w:r w:rsidR="00C52F4A" w:rsidRPr="00605EB6">
        <w:t>étiez plus la même</w:t>
      </w:r>
      <w:r w:rsidR="00C474C1">
        <w:t>.</w:t>
      </w:r>
    </w:p>
    <w:p w14:paraId="116CF9E9" w14:textId="77777777" w:rsidR="00C474C1" w:rsidRDefault="00C52F4A" w:rsidP="00C52F4A">
      <w:r w:rsidRPr="00605EB6">
        <w:t>Elle secoua la tête en souriant</w:t>
      </w:r>
      <w:r w:rsidR="00C474C1">
        <w:t>.</w:t>
      </w:r>
    </w:p>
    <w:p w14:paraId="77221353" w14:textId="405E7FE1" w:rsidR="00C474C1" w:rsidRDefault="0094609C" w:rsidP="00C52F4A">
      <w:r>
        <w:t>— </w:t>
      </w:r>
      <w:r w:rsidR="00C52F4A" w:rsidRPr="00605EB6">
        <w:t>Ce n</w:t>
      </w:r>
      <w:r w:rsidR="00C474C1">
        <w:t>’</w:t>
      </w:r>
      <w:r w:rsidR="00C52F4A" w:rsidRPr="00605EB6">
        <w:t>est pas moi</w:t>
      </w:r>
      <w:r w:rsidR="00C474C1">
        <w:t xml:space="preserve">, </w:t>
      </w:r>
      <w:r w:rsidR="00C52F4A" w:rsidRPr="00605EB6">
        <w:t>Jacques</w:t>
      </w:r>
      <w:r w:rsidR="00C474C1">
        <w:t xml:space="preserve">, </w:t>
      </w:r>
      <w:r w:rsidR="00C52F4A" w:rsidRPr="00605EB6">
        <w:t>mais vous qui avez changé</w:t>
      </w:r>
      <w:r w:rsidR="00C474C1">
        <w:t>.</w:t>
      </w:r>
    </w:p>
    <w:p w14:paraId="19C883E9" w14:textId="77777777" w:rsidR="00C474C1" w:rsidRDefault="00C52F4A" w:rsidP="00C52F4A">
      <w:r w:rsidRPr="00605EB6">
        <w:t>Il la regarda tout ahuri</w:t>
      </w:r>
      <w:r w:rsidR="00C474C1">
        <w:t>.</w:t>
      </w:r>
    </w:p>
    <w:p w14:paraId="12A124CC" w14:textId="745D30DE" w:rsidR="00C474C1" w:rsidRDefault="0094609C" w:rsidP="00C52F4A">
      <w:r>
        <w:t>— </w:t>
      </w:r>
      <w:r w:rsidR="00C52F4A" w:rsidRPr="00605EB6">
        <w:t>Moi</w:t>
      </w:r>
      <w:r w:rsidR="00C474C1">
        <w:t xml:space="preserve">, </w:t>
      </w:r>
      <w:r w:rsidR="00C52F4A" w:rsidRPr="00605EB6">
        <w:t>moi</w:t>
      </w:r>
      <w:r w:rsidR="00C474C1">
        <w:t xml:space="preserve"> ! </w:t>
      </w:r>
      <w:r w:rsidR="00C52F4A" w:rsidRPr="00605EB6">
        <w:t>balbutia-t-il</w:t>
      </w:r>
      <w:r w:rsidR="00C474C1">
        <w:t>.</w:t>
      </w:r>
    </w:p>
    <w:p w14:paraId="5AB6DB37" w14:textId="518C8E14" w:rsidR="00C474C1" w:rsidRDefault="0094609C" w:rsidP="00C52F4A">
      <w:r>
        <w:t>— </w:t>
      </w:r>
      <w:r w:rsidR="00C52F4A" w:rsidRPr="00605EB6">
        <w:t>Voyons</w:t>
      </w:r>
      <w:r w:rsidR="00C474C1">
        <w:t xml:space="preserve">, </w:t>
      </w:r>
      <w:r w:rsidR="00C52F4A" w:rsidRPr="00605EB6">
        <w:t>pourquoi</w:t>
      </w:r>
      <w:r w:rsidR="00C474C1">
        <w:t xml:space="preserve">, </w:t>
      </w:r>
      <w:r w:rsidR="00C52F4A" w:rsidRPr="00605EB6">
        <w:t>depuis mon retour</w:t>
      </w:r>
      <w:r w:rsidR="00C474C1">
        <w:t xml:space="preserve">, </w:t>
      </w:r>
      <w:r w:rsidR="00C52F4A" w:rsidRPr="00605EB6">
        <w:t>ne m</w:t>
      </w:r>
      <w:r w:rsidR="00C474C1">
        <w:t>’</w:t>
      </w:r>
      <w:r w:rsidR="00C52F4A" w:rsidRPr="00605EB6">
        <w:t>appelez-vous pas simplement Jeanne comme autrefois</w:t>
      </w:r>
      <w:r w:rsidR="00C474C1">
        <w:t> ?</w:t>
      </w:r>
    </w:p>
    <w:p w14:paraId="31C594DC" w14:textId="0962432A" w:rsidR="00C474C1" w:rsidRDefault="0094609C" w:rsidP="00C52F4A">
      <w:r>
        <w:t>— </w:t>
      </w:r>
      <w:r w:rsidR="00C52F4A" w:rsidRPr="00605EB6">
        <w:t>C</w:t>
      </w:r>
      <w:r w:rsidR="00C474C1">
        <w:t>’</w:t>
      </w:r>
      <w:r w:rsidR="00C52F4A" w:rsidRPr="00605EB6">
        <w:t>est un reproche que vous me faites</w:t>
      </w:r>
      <w:r w:rsidR="00C474C1">
        <w:t> ?</w:t>
      </w:r>
    </w:p>
    <w:p w14:paraId="22D61292" w14:textId="28F0C404" w:rsidR="00C474C1" w:rsidRDefault="0094609C" w:rsidP="00C52F4A">
      <w:r>
        <w:t>— </w:t>
      </w:r>
      <w:r w:rsidR="00C52F4A" w:rsidRPr="00605EB6">
        <w:t>Oui</w:t>
      </w:r>
      <w:r w:rsidR="00C474C1">
        <w:t>.</w:t>
      </w:r>
    </w:p>
    <w:p w14:paraId="6E7EE32C" w14:textId="0B10905E" w:rsidR="00C474C1" w:rsidRDefault="0094609C" w:rsidP="00C52F4A">
      <w:r>
        <w:t>— </w:t>
      </w:r>
      <w:r w:rsidR="00C52F4A" w:rsidRPr="00605EB6">
        <w:t>Eh bien</w:t>
      </w:r>
      <w:r w:rsidR="00C474C1">
        <w:t xml:space="preserve">, </w:t>
      </w:r>
      <w:r w:rsidR="00C52F4A" w:rsidRPr="00605EB6">
        <w:t>je craignais</w:t>
      </w:r>
      <w:r w:rsidR="00C474C1">
        <w:t>…</w:t>
      </w:r>
    </w:p>
    <w:p w14:paraId="2244E0DD" w14:textId="494032B3" w:rsidR="00C474C1" w:rsidRDefault="0094609C" w:rsidP="00C52F4A">
      <w:r>
        <w:t>— </w:t>
      </w:r>
      <w:r w:rsidR="00C52F4A" w:rsidRPr="00605EB6">
        <w:t>Je sais</w:t>
      </w:r>
      <w:r w:rsidR="00C474C1">
        <w:t xml:space="preserve">, </w:t>
      </w:r>
      <w:r w:rsidR="00C52F4A" w:rsidRPr="00605EB6">
        <w:t>je sais</w:t>
      </w:r>
      <w:r w:rsidR="00C474C1">
        <w:t xml:space="preserve">, </w:t>
      </w:r>
      <w:r w:rsidR="00C52F4A" w:rsidRPr="00605EB6">
        <w:t>interrompit-elle avec un accent doucement railleur</w:t>
      </w:r>
      <w:r w:rsidR="00C474C1">
        <w:t xml:space="preserve">, </w:t>
      </w:r>
      <w:r w:rsidR="00C52F4A" w:rsidRPr="00605EB6">
        <w:t>la crainte qui est là</w:t>
      </w:r>
      <w:r w:rsidR="00C474C1">
        <w:t xml:space="preserve">, </w:t>
      </w:r>
      <w:r w:rsidR="00C52F4A" w:rsidRPr="00605EB6">
        <w:t>toujours là</w:t>
      </w:r>
      <w:r w:rsidR="00C474C1">
        <w:t xml:space="preserve">, </w:t>
      </w:r>
      <w:r w:rsidR="00C52F4A" w:rsidRPr="00605EB6">
        <w:t>qui vous fait trembler quand vous vous approchez de moi</w:t>
      </w:r>
      <w:r w:rsidR="00C474C1">
        <w:t xml:space="preserve">, </w:t>
      </w:r>
      <w:r w:rsidR="00C52F4A" w:rsidRPr="00605EB6">
        <w:t>qui retient les paroles sur vos lèvres</w:t>
      </w:r>
      <w:r w:rsidR="00C474C1">
        <w:t>.</w:t>
      </w:r>
    </w:p>
    <w:p w14:paraId="2CD80E84" w14:textId="77777777" w:rsidR="00C474C1" w:rsidRDefault="00C52F4A" w:rsidP="00C52F4A">
      <w:r w:rsidRPr="00605EB6">
        <w:t>Puis changeant de ton</w:t>
      </w:r>
      <w:r w:rsidR="00C474C1">
        <w:t> :</w:t>
      </w:r>
    </w:p>
    <w:p w14:paraId="7785DCAF" w14:textId="140BE1D4" w:rsidR="00C474C1" w:rsidRDefault="0094609C" w:rsidP="00C52F4A">
      <w:r>
        <w:t>— </w:t>
      </w:r>
      <w:r w:rsidR="00C52F4A" w:rsidRPr="00605EB6">
        <w:t>Jacques</w:t>
      </w:r>
      <w:r w:rsidR="00C474C1">
        <w:t xml:space="preserve">, </w:t>
      </w:r>
      <w:r w:rsidR="00C52F4A" w:rsidRPr="00605EB6">
        <w:t>reprit-elle</w:t>
      </w:r>
      <w:r w:rsidR="00C474C1">
        <w:t xml:space="preserve">, </w:t>
      </w:r>
      <w:r w:rsidR="00C52F4A" w:rsidRPr="00605EB6">
        <w:t>vous ne devriez pas manquer ainsi de courage</w:t>
      </w:r>
      <w:r w:rsidR="00C474C1">
        <w:t xml:space="preserve">. </w:t>
      </w:r>
      <w:r w:rsidR="00C52F4A" w:rsidRPr="00605EB6">
        <w:t>Il y a des choses qu</w:t>
      </w:r>
      <w:r w:rsidR="00C474C1">
        <w:t>’</w:t>
      </w:r>
      <w:r w:rsidR="00C52F4A" w:rsidRPr="00605EB6">
        <w:t>on peut dire à une jeune fille sans l</w:t>
      </w:r>
      <w:r w:rsidR="00C474C1">
        <w:t>’</w:t>
      </w:r>
      <w:r w:rsidR="00C52F4A" w:rsidRPr="00605EB6">
        <w:t>offenser</w:t>
      </w:r>
      <w:r w:rsidR="00C474C1">
        <w:t xml:space="preserve">, </w:t>
      </w:r>
      <w:r w:rsidR="00C52F4A" w:rsidRPr="00605EB6">
        <w:t>sans lui déplaire</w:t>
      </w:r>
      <w:r w:rsidR="00C474C1">
        <w:t xml:space="preserve">, </w:t>
      </w:r>
      <w:r w:rsidR="00C52F4A" w:rsidRPr="00605EB6">
        <w:t>sans rien ôter du respect qu</w:t>
      </w:r>
      <w:r w:rsidR="00C474C1">
        <w:t>’</w:t>
      </w:r>
      <w:r w:rsidR="00C52F4A" w:rsidRPr="00605EB6">
        <w:t>on a pour elle</w:t>
      </w:r>
      <w:r w:rsidR="00C474C1">
        <w:t xml:space="preserve">. </w:t>
      </w:r>
      <w:r w:rsidR="00C52F4A" w:rsidRPr="00605EB6">
        <w:t>Jacques</w:t>
      </w:r>
      <w:r w:rsidR="00C474C1">
        <w:t xml:space="preserve">, </w:t>
      </w:r>
      <w:r w:rsidR="00C52F4A" w:rsidRPr="00605EB6">
        <w:t>je sais ce que vous valez et quel cœur est le vôtre</w:t>
      </w:r>
      <w:r w:rsidR="00C474C1">
        <w:t xml:space="preserve"> ; </w:t>
      </w:r>
      <w:r w:rsidR="00C52F4A" w:rsidRPr="00605EB6">
        <w:t>je sais aussi d</w:t>
      </w:r>
      <w:r w:rsidR="00C474C1">
        <w:t>’</w:t>
      </w:r>
      <w:r w:rsidR="00C52F4A" w:rsidRPr="00605EB6">
        <w:t>où vient votre timidité</w:t>
      </w:r>
      <w:r w:rsidR="00C474C1">
        <w:t xml:space="preserve">, </w:t>
      </w:r>
      <w:r w:rsidR="00C52F4A" w:rsidRPr="00605EB6">
        <w:t>votre crainte</w:t>
      </w:r>
      <w:r w:rsidR="00C474C1">
        <w:t xml:space="preserve">, </w:t>
      </w:r>
      <w:r w:rsidR="00C52F4A" w:rsidRPr="00605EB6">
        <w:t>et pourquoi les paroles que vous voudriez prononcer expirent sur vos lèvres</w:t>
      </w:r>
      <w:r w:rsidR="00C474C1">
        <w:t xml:space="preserve">. </w:t>
      </w:r>
      <w:r w:rsidR="00C52F4A" w:rsidRPr="00605EB6">
        <w:t>Est-ce que je n</w:t>
      </w:r>
      <w:r w:rsidR="00C474C1">
        <w:t>’</w:t>
      </w:r>
      <w:r w:rsidR="00C52F4A" w:rsidRPr="00605EB6">
        <w:t>ai pas un peu deviné ce qu</w:t>
      </w:r>
      <w:r w:rsidR="00C474C1">
        <w:t>’</w:t>
      </w:r>
      <w:r w:rsidR="00C52F4A" w:rsidRPr="00605EB6">
        <w:t>il y a dans votre cœur</w:t>
      </w:r>
      <w:r w:rsidR="00C474C1">
        <w:t xml:space="preserve">, </w:t>
      </w:r>
      <w:r w:rsidR="00C52F4A" w:rsidRPr="00605EB6">
        <w:t>dans votre pensée</w:t>
      </w:r>
      <w:r w:rsidR="00C474C1">
        <w:t> ?</w:t>
      </w:r>
    </w:p>
    <w:p w14:paraId="17B9F3D2" w14:textId="7922AAEE" w:rsidR="00C474C1" w:rsidRDefault="0094609C" w:rsidP="00C52F4A">
      <w:r>
        <w:t>— </w:t>
      </w:r>
      <w:r w:rsidR="00C52F4A" w:rsidRPr="00605EB6">
        <w:t>Oh</w:t>
      </w:r>
      <w:r w:rsidR="00C474C1">
        <w:t xml:space="preserve"> ! </w:t>
      </w:r>
      <w:r w:rsidR="00C52F4A" w:rsidRPr="00605EB6">
        <w:t>Jeanne</w:t>
      </w:r>
      <w:r w:rsidR="00C474C1">
        <w:t xml:space="preserve">, </w:t>
      </w:r>
      <w:r w:rsidR="00C52F4A" w:rsidRPr="00605EB6">
        <w:t>Jeanne</w:t>
      </w:r>
      <w:r w:rsidR="00C474C1">
        <w:t xml:space="preserve"> ! </w:t>
      </w:r>
      <w:r w:rsidR="00C52F4A" w:rsidRPr="00605EB6">
        <w:t>exclama Jacques</w:t>
      </w:r>
      <w:r w:rsidR="00C474C1">
        <w:t>.</w:t>
      </w:r>
    </w:p>
    <w:p w14:paraId="433A4A1F" w14:textId="3BF2484D" w:rsidR="00C474C1" w:rsidRDefault="0094609C" w:rsidP="00C52F4A">
      <w:r>
        <w:t>— </w:t>
      </w:r>
      <w:r w:rsidR="00C52F4A" w:rsidRPr="00605EB6">
        <w:t>Parlez</w:t>
      </w:r>
      <w:r w:rsidR="00C474C1">
        <w:t xml:space="preserve">, </w:t>
      </w:r>
      <w:r w:rsidR="00C52F4A" w:rsidRPr="00605EB6">
        <w:t>Jacques</w:t>
      </w:r>
      <w:r w:rsidR="00C474C1">
        <w:t xml:space="preserve">, </w:t>
      </w:r>
      <w:r w:rsidR="00C52F4A" w:rsidRPr="00605EB6">
        <w:t>parlez</w:t>
      </w:r>
      <w:r w:rsidR="00C474C1">
        <w:t>.</w:t>
      </w:r>
    </w:p>
    <w:p w14:paraId="0DBDB5E0" w14:textId="3767BB67" w:rsidR="00C474C1" w:rsidRDefault="0094609C" w:rsidP="00C52F4A">
      <w:r>
        <w:lastRenderedPageBreak/>
        <w:t>— </w:t>
      </w:r>
      <w:r w:rsidR="00C52F4A" w:rsidRPr="00605EB6">
        <w:t>Quoi</w:t>
      </w:r>
      <w:r w:rsidR="00C474C1">
        <w:t xml:space="preserve"> ! </w:t>
      </w:r>
      <w:r w:rsidR="00C52F4A" w:rsidRPr="00605EB6">
        <w:t>vous me permettez</w:t>
      </w:r>
      <w:r w:rsidR="00C474C1">
        <w:t xml:space="preserve">, </w:t>
      </w:r>
      <w:r w:rsidR="00C52F4A" w:rsidRPr="00605EB6">
        <w:t>vous m</w:t>
      </w:r>
      <w:r w:rsidR="00C474C1">
        <w:t>’</w:t>
      </w:r>
      <w:r w:rsidR="00C52F4A" w:rsidRPr="00605EB6">
        <w:t>autorisez</w:t>
      </w:r>
      <w:r w:rsidR="00C474C1">
        <w:t xml:space="preserve">… </w:t>
      </w:r>
      <w:r w:rsidR="00C52F4A" w:rsidRPr="00605EB6">
        <w:t>Mais non</w:t>
      </w:r>
      <w:r w:rsidR="00C474C1">
        <w:t xml:space="preserve">, </w:t>
      </w:r>
      <w:r w:rsidR="00C52F4A" w:rsidRPr="00605EB6">
        <w:t>la crainte me revient</w:t>
      </w:r>
      <w:r w:rsidR="00C474C1">
        <w:t xml:space="preserve">, </w:t>
      </w:r>
      <w:r w:rsidR="00C52F4A" w:rsidRPr="00605EB6">
        <w:t>je</w:t>
      </w:r>
      <w:r w:rsidR="00C474C1">
        <w:t xml:space="preserve">… </w:t>
      </w:r>
      <w:r w:rsidR="00C52F4A" w:rsidRPr="00605EB6">
        <w:t>je ne peux pas</w:t>
      </w:r>
      <w:r w:rsidR="00C474C1">
        <w:t>.</w:t>
      </w:r>
    </w:p>
    <w:p w14:paraId="3CCDAC30" w14:textId="77777777" w:rsidR="00C474C1" w:rsidRDefault="00C52F4A" w:rsidP="00C52F4A">
      <w:r w:rsidRPr="00647C54">
        <w:t>Le pauvre timide tremblait comme un enfant peureux</w:t>
      </w:r>
      <w:r w:rsidR="00C474C1">
        <w:t xml:space="preserve"> ; </w:t>
      </w:r>
      <w:r w:rsidRPr="00647C54">
        <w:t>il avait le front couvert de sueur et de grosses larmes roulaient dans ses yeux</w:t>
      </w:r>
      <w:r w:rsidR="00C474C1">
        <w:t>.</w:t>
      </w:r>
    </w:p>
    <w:p w14:paraId="5220BB7E" w14:textId="77777777" w:rsidR="00C474C1" w:rsidRDefault="00C52F4A" w:rsidP="00C52F4A">
      <w:r w:rsidRPr="00605EB6">
        <w:t>La jeune fille l</w:t>
      </w:r>
      <w:r w:rsidR="00C474C1">
        <w:t>’</w:t>
      </w:r>
      <w:r w:rsidRPr="00605EB6">
        <w:t>enveloppa de son regard</w:t>
      </w:r>
      <w:r w:rsidR="00C474C1">
        <w:t>.</w:t>
      </w:r>
    </w:p>
    <w:p w14:paraId="58B5DD9C" w14:textId="40FEF5CC" w:rsidR="00C474C1" w:rsidRDefault="0094609C" w:rsidP="00C52F4A">
      <w:r>
        <w:t>— </w:t>
      </w:r>
      <w:r w:rsidR="00C52F4A" w:rsidRPr="00605EB6">
        <w:t>Pourtant</w:t>
      </w:r>
      <w:r w:rsidR="00C474C1">
        <w:t xml:space="preserve">, </w:t>
      </w:r>
      <w:r w:rsidR="00C52F4A" w:rsidRPr="00605EB6">
        <w:t>Jacques</w:t>
      </w:r>
      <w:r w:rsidR="00C474C1">
        <w:t xml:space="preserve">, </w:t>
      </w:r>
      <w:r w:rsidR="00C52F4A" w:rsidRPr="00605EB6">
        <w:t>dit-elle de sa plus douce voix</w:t>
      </w:r>
      <w:r w:rsidR="00C474C1">
        <w:t xml:space="preserve">, </w:t>
      </w:r>
      <w:r w:rsidR="00C52F4A" w:rsidRPr="00605EB6">
        <w:t>ce n</w:t>
      </w:r>
      <w:r w:rsidR="00C474C1">
        <w:t>’</w:t>
      </w:r>
      <w:r w:rsidR="00C52F4A" w:rsidRPr="00605EB6">
        <w:t>est pas à moi à dire</w:t>
      </w:r>
      <w:r w:rsidR="00C474C1">
        <w:t xml:space="preserve">, </w:t>
      </w:r>
      <w:r w:rsidR="00C52F4A" w:rsidRPr="00605EB6">
        <w:t>la première</w:t>
      </w:r>
      <w:r w:rsidR="00C474C1">
        <w:t xml:space="preserve">, </w:t>
      </w:r>
      <w:r w:rsidR="00C52F4A" w:rsidRPr="00605EB6">
        <w:t>que</w:t>
      </w:r>
      <w:r w:rsidR="00C474C1">
        <w:t xml:space="preserve">, </w:t>
      </w:r>
      <w:r w:rsidR="00C52F4A" w:rsidRPr="00605EB6">
        <w:t>sans nous en douter</w:t>
      </w:r>
      <w:r w:rsidR="00C474C1">
        <w:t xml:space="preserve">, </w:t>
      </w:r>
      <w:r w:rsidR="00C52F4A" w:rsidRPr="00605EB6">
        <w:t>notre affection réciproque s</w:t>
      </w:r>
      <w:r w:rsidR="00C474C1">
        <w:t>’</w:t>
      </w:r>
      <w:r w:rsidR="00C52F4A" w:rsidRPr="00605EB6">
        <w:t>est changée peu à peu en un autre sentiment</w:t>
      </w:r>
      <w:r w:rsidR="00C474C1">
        <w:t xml:space="preserve">, </w:t>
      </w:r>
      <w:r w:rsidR="00C52F4A" w:rsidRPr="00605EB6">
        <w:t>conséquence de notre intimité d</w:t>
      </w:r>
      <w:r w:rsidR="00C474C1">
        <w:t>’</w:t>
      </w:r>
      <w:r w:rsidR="00C52F4A" w:rsidRPr="00605EB6">
        <w:t>autrefois</w:t>
      </w:r>
      <w:r w:rsidR="00C474C1">
        <w:t xml:space="preserve">. </w:t>
      </w:r>
      <w:r w:rsidR="00C52F4A" w:rsidRPr="00605EB6">
        <w:t>Cela devait être</w:t>
      </w:r>
      <w:r w:rsidR="00C474C1">
        <w:t>.</w:t>
      </w:r>
    </w:p>
    <w:p w14:paraId="24CDB64A" w14:textId="7881281D" w:rsidR="00C474C1" w:rsidRDefault="0094609C" w:rsidP="00C52F4A">
      <w:r>
        <w:t>— </w:t>
      </w:r>
      <w:r w:rsidR="00C52F4A" w:rsidRPr="00605EB6">
        <w:t>Jeanne</w:t>
      </w:r>
      <w:r w:rsidR="00C474C1">
        <w:t xml:space="preserve">, </w:t>
      </w:r>
      <w:r w:rsidR="00C52F4A" w:rsidRPr="00605EB6">
        <w:t>Jeanne</w:t>
      </w:r>
      <w:r w:rsidR="00C474C1">
        <w:t xml:space="preserve">, </w:t>
      </w:r>
      <w:r w:rsidR="00C52F4A" w:rsidRPr="00605EB6">
        <w:t>mais vous m</w:t>
      </w:r>
      <w:r w:rsidR="00C474C1">
        <w:t>’</w:t>
      </w:r>
      <w:r w:rsidR="00C52F4A" w:rsidRPr="00605EB6">
        <w:t>aimez donc</w:t>
      </w:r>
      <w:r w:rsidR="00C474C1">
        <w:t> ?</w:t>
      </w:r>
    </w:p>
    <w:p w14:paraId="0F3D024E" w14:textId="501B0B00" w:rsidR="00C474C1" w:rsidRDefault="0094609C" w:rsidP="00C52F4A">
      <w:r>
        <w:t>— </w:t>
      </w:r>
      <w:r w:rsidR="00C52F4A" w:rsidRPr="00605EB6">
        <w:t>Je vous ai toujours aimé</w:t>
      </w:r>
      <w:r w:rsidR="00C474C1">
        <w:t xml:space="preserve">, </w:t>
      </w:r>
      <w:r w:rsidR="00C52F4A" w:rsidRPr="00605EB6">
        <w:t>répondit-elle simplement</w:t>
      </w:r>
      <w:r w:rsidR="00C474C1">
        <w:t xml:space="preserve">, </w:t>
      </w:r>
      <w:r w:rsidR="00C52F4A" w:rsidRPr="00605EB6">
        <w:t>le front irradié</w:t>
      </w:r>
      <w:r w:rsidR="00C474C1">
        <w:t>.</w:t>
      </w:r>
    </w:p>
    <w:p w14:paraId="1214B1FD" w14:textId="69069AAA" w:rsidR="00C474C1" w:rsidRDefault="0094609C" w:rsidP="00C52F4A">
      <w:r>
        <w:t>— </w:t>
      </w:r>
      <w:r w:rsidR="00C52F4A" w:rsidRPr="00605EB6">
        <w:t>Et moi</w:t>
      </w:r>
      <w:r w:rsidR="00C474C1">
        <w:t xml:space="preserve">, </w:t>
      </w:r>
      <w:r w:rsidR="00C52F4A" w:rsidRPr="00605EB6">
        <w:t>Jeanne</w:t>
      </w:r>
      <w:r w:rsidR="00C474C1">
        <w:t xml:space="preserve">, </w:t>
      </w:r>
      <w:r w:rsidR="00C52F4A" w:rsidRPr="00605EB6">
        <w:t>c</w:t>
      </w:r>
      <w:r w:rsidR="00C474C1">
        <w:t>’</w:t>
      </w:r>
      <w:r w:rsidR="00C52F4A" w:rsidRPr="00605EB6">
        <w:t>est parce que je vous aime plus que tout au monde</w:t>
      </w:r>
      <w:r w:rsidR="00C474C1">
        <w:t xml:space="preserve">, </w:t>
      </w:r>
      <w:r w:rsidR="00C52F4A" w:rsidRPr="00605EB6">
        <w:t>parce que je vous adore</w:t>
      </w:r>
      <w:r w:rsidR="00C474C1">
        <w:t xml:space="preserve">, </w:t>
      </w:r>
      <w:r w:rsidR="00C52F4A" w:rsidRPr="00605EB6">
        <w:t>que vous êtes pour moi une divinité</w:t>
      </w:r>
      <w:r w:rsidR="00C474C1">
        <w:t xml:space="preserve">, </w:t>
      </w:r>
      <w:r w:rsidR="00C52F4A" w:rsidRPr="00605EB6">
        <w:t>que je n</w:t>
      </w:r>
      <w:r w:rsidR="00C474C1">
        <w:t>’</w:t>
      </w:r>
      <w:r w:rsidR="00C52F4A" w:rsidRPr="00605EB6">
        <w:t>osais plus vous parler</w:t>
      </w:r>
      <w:r w:rsidR="00C474C1">
        <w:t xml:space="preserve">, </w:t>
      </w:r>
      <w:r w:rsidR="00C52F4A" w:rsidRPr="00605EB6">
        <w:t>que j</w:t>
      </w:r>
      <w:r w:rsidR="00C474C1">
        <w:t>’</w:t>
      </w:r>
      <w:r w:rsidR="00C52F4A" w:rsidRPr="00605EB6">
        <w:t>osais à peine vous regarder</w:t>
      </w:r>
      <w:r w:rsidR="00C474C1">
        <w:t> !</w:t>
      </w:r>
    </w:p>
    <w:p w14:paraId="0A0E8EBE" w14:textId="64B8AAF3" w:rsidR="00C474C1" w:rsidRDefault="0094609C" w:rsidP="00C52F4A">
      <w:r>
        <w:t>— </w:t>
      </w:r>
      <w:r w:rsidR="00C52F4A" w:rsidRPr="00605EB6">
        <w:t>Et maintenant</w:t>
      </w:r>
      <w:r w:rsidR="00C474C1">
        <w:t xml:space="preserve">, </w:t>
      </w:r>
      <w:r w:rsidR="00C52F4A" w:rsidRPr="00605EB6">
        <w:t>vous osez</w:t>
      </w:r>
      <w:r w:rsidR="00C474C1">
        <w:t>.</w:t>
      </w:r>
    </w:p>
    <w:p w14:paraId="29D551B6" w14:textId="5FB1CA7A" w:rsidR="00C474C1" w:rsidRDefault="0094609C" w:rsidP="00C52F4A">
      <w:r>
        <w:t>— </w:t>
      </w:r>
      <w:r w:rsidR="00C52F4A" w:rsidRPr="00605EB6">
        <w:t>La crainte a disparu</w:t>
      </w:r>
      <w:r w:rsidR="00C474C1">
        <w:t xml:space="preserve"> ; </w:t>
      </w:r>
      <w:r w:rsidR="00C52F4A" w:rsidRPr="00605EB6">
        <w:t>votre doux regard fait passer en moi je ne sais quelle force nouvelle</w:t>
      </w:r>
      <w:r w:rsidR="00C474C1">
        <w:t xml:space="preserve">. </w:t>
      </w:r>
      <w:r w:rsidR="00C52F4A" w:rsidRPr="00605EB6">
        <w:t>Ah</w:t>
      </w:r>
      <w:r w:rsidR="00C474C1">
        <w:t xml:space="preserve"> ! </w:t>
      </w:r>
      <w:r w:rsidR="00C52F4A" w:rsidRPr="00605EB6">
        <w:t>je ne suis plus le même</w:t>
      </w:r>
      <w:r w:rsidR="00C474C1">
        <w:t xml:space="preserve"> ! </w:t>
      </w:r>
      <w:r w:rsidR="00C52F4A" w:rsidRPr="00605EB6">
        <w:t>Tout est lumière</w:t>
      </w:r>
      <w:r w:rsidR="00C474C1">
        <w:t xml:space="preserve">, </w:t>
      </w:r>
      <w:r w:rsidR="00C52F4A" w:rsidRPr="00605EB6">
        <w:t>tout rayonne</w:t>
      </w:r>
      <w:r w:rsidR="00C474C1">
        <w:t xml:space="preserve"> ; </w:t>
      </w:r>
      <w:r w:rsidR="00C52F4A" w:rsidRPr="00605EB6">
        <w:t>il me semble que ce jardin est un coin du paradis</w:t>
      </w:r>
      <w:r w:rsidR="00C474C1">
        <w:t xml:space="preserve"> ; </w:t>
      </w:r>
      <w:r w:rsidR="00C52F4A" w:rsidRPr="00605EB6">
        <w:t>il me semble que le monde</w:t>
      </w:r>
      <w:r w:rsidR="00C474C1">
        <w:t xml:space="preserve">, </w:t>
      </w:r>
      <w:r w:rsidR="00C52F4A" w:rsidRPr="00605EB6">
        <w:t>l</w:t>
      </w:r>
      <w:r w:rsidR="00C474C1">
        <w:t>’</w:t>
      </w:r>
      <w:r w:rsidR="00C52F4A" w:rsidRPr="00605EB6">
        <w:t>univers m</w:t>
      </w:r>
      <w:r w:rsidR="00C474C1">
        <w:t>’</w:t>
      </w:r>
      <w:r w:rsidR="00C52F4A" w:rsidRPr="00605EB6">
        <w:t>appartient</w:t>
      </w:r>
      <w:r w:rsidR="00C474C1">
        <w:t xml:space="preserve">. </w:t>
      </w:r>
      <w:r w:rsidR="00C52F4A" w:rsidRPr="00605EB6">
        <w:t>Jeanne</w:t>
      </w:r>
      <w:r w:rsidR="00C474C1">
        <w:t xml:space="preserve">, </w:t>
      </w:r>
      <w:r w:rsidR="00C52F4A" w:rsidRPr="00605EB6">
        <w:t>je vous aime</w:t>
      </w:r>
      <w:r w:rsidR="00C474C1">
        <w:t xml:space="preserve"> ! </w:t>
      </w:r>
      <w:r w:rsidR="00C52F4A" w:rsidRPr="00605EB6">
        <w:t>je vous aime</w:t>
      </w:r>
      <w:r w:rsidR="00C474C1">
        <w:t> !</w:t>
      </w:r>
    </w:p>
    <w:p w14:paraId="2F020333" w14:textId="77777777" w:rsidR="00C474C1" w:rsidRDefault="00C52F4A" w:rsidP="00C52F4A">
      <w:r w:rsidRPr="00605EB6">
        <w:t>Son émotion était trop forte</w:t>
      </w:r>
      <w:r w:rsidR="00C474C1">
        <w:t xml:space="preserve"> : </w:t>
      </w:r>
      <w:r w:rsidRPr="00605EB6">
        <w:t>il se mit à sangloter</w:t>
      </w:r>
      <w:r w:rsidR="00C474C1">
        <w:t>.</w:t>
      </w:r>
    </w:p>
    <w:p w14:paraId="1A463447" w14:textId="77777777" w:rsidR="00C474C1" w:rsidRDefault="00C52F4A" w:rsidP="00C52F4A">
      <w:r w:rsidRPr="00605EB6">
        <w:t>Elle aussi pleurait silencieusement</w:t>
      </w:r>
      <w:r w:rsidR="00C474C1">
        <w:t xml:space="preserve"> ; </w:t>
      </w:r>
      <w:r w:rsidRPr="00605EB6">
        <w:t>de belles larmes</w:t>
      </w:r>
      <w:r w:rsidR="00C474C1">
        <w:t xml:space="preserve">, </w:t>
      </w:r>
      <w:r w:rsidRPr="00605EB6">
        <w:t>précieuses comme des perles fines</w:t>
      </w:r>
      <w:r w:rsidR="00C474C1">
        <w:t xml:space="preserve">, </w:t>
      </w:r>
      <w:r w:rsidRPr="00605EB6">
        <w:t>coulaient sur ses joues</w:t>
      </w:r>
      <w:r w:rsidR="00C474C1">
        <w:t>.</w:t>
      </w:r>
    </w:p>
    <w:p w14:paraId="2B7D120D" w14:textId="77777777" w:rsidR="00C474C1" w:rsidRDefault="00C52F4A" w:rsidP="00C52F4A">
      <w:r w:rsidRPr="00605EB6">
        <w:lastRenderedPageBreak/>
        <w:t>Il s</w:t>
      </w:r>
      <w:r w:rsidR="00C474C1">
        <w:t>’</w:t>
      </w:r>
      <w:r w:rsidRPr="00605EB6">
        <w:t>était agenouillé devant elle</w:t>
      </w:r>
      <w:r w:rsidR="00C474C1">
        <w:t xml:space="preserve">, </w:t>
      </w:r>
      <w:r w:rsidRPr="00605EB6">
        <w:t>il avait pris ses mains</w:t>
      </w:r>
      <w:r w:rsidR="00C474C1">
        <w:t xml:space="preserve">, </w:t>
      </w:r>
      <w:r w:rsidRPr="00605EB6">
        <w:t>il les couvrait de baisers</w:t>
      </w:r>
      <w:r w:rsidR="00C474C1">
        <w:t xml:space="preserve">, </w:t>
      </w:r>
      <w:r w:rsidRPr="00605EB6">
        <w:t>il embrassait ses genoux</w:t>
      </w:r>
      <w:r w:rsidR="00C474C1">
        <w:t>.</w:t>
      </w:r>
    </w:p>
    <w:p w14:paraId="070914E0" w14:textId="095F76D1" w:rsidR="00C474C1" w:rsidRDefault="0094609C" w:rsidP="00C52F4A">
      <w:r>
        <w:t>— </w:t>
      </w:r>
      <w:r w:rsidR="00C52F4A" w:rsidRPr="00605EB6">
        <w:t>Elle m</w:t>
      </w:r>
      <w:r w:rsidR="00C474C1">
        <w:t>’</w:t>
      </w:r>
      <w:r w:rsidR="00C52F4A" w:rsidRPr="00605EB6">
        <w:t>aime</w:t>
      </w:r>
      <w:r w:rsidR="00C474C1">
        <w:t xml:space="preserve">, </w:t>
      </w:r>
      <w:r w:rsidR="00C52F4A" w:rsidRPr="00605EB6">
        <w:t>elle m</w:t>
      </w:r>
      <w:r w:rsidR="00C474C1">
        <w:t>’</w:t>
      </w:r>
      <w:r w:rsidR="00C52F4A" w:rsidRPr="00605EB6">
        <w:t>aime</w:t>
      </w:r>
      <w:r w:rsidR="00C474C1">
        <w:t xml:space="preserve">, </w:t>
      </w:r>
      <w:r w:rsidR="00C52F4A" w:rsidRPr="00605EB6">
        <w:t>je suis aimé</w:t>
      </w:r>
      <w:r w:rsidR="00C474C1">
        <w:t xml:space="preserve"> ! </w:t>
      </w:r>
      <w:r w:rsidR="00C52F4A" w:rsidRPr="00605EB6">
        <w:t>disait-il dans une sorte de délire</w:t>
      </w:r>
      <w:r w:rsidR="00C474C1">
        <w:t xml:space="preserve"> ; </w:t>
      </w:r>
      <w:r w:rsidR="00C52F4A" w:rsidRPr="00605EB6">
        <w:t>pour moi un pareil bonheur</w:t>
      </w:r>
      <w:r w:rsidR="00C474C1">
        <w:t xml:space="preserve">… </w:t>
      </w:r>
      <w:r w:rsidR="00C52F4A" w:rsidRPr="00605EB6">
        <w:t>Je serai digne de vous</w:t>
      </w:r>
      <w:r w:rsidR="00C474C1">
        <w:t xml:space="preserve">, </w:t>
      </w:r>
      <w:r w:rsidR="00C52F4A" w:rsidRPr="00605EB6">
        <w:t>ma Jeanne adorée</w:t>
      </w:r>
      <w:r w:rsidR="00C474C1">
        <w:t xml:space="preserve"> ; </w:t>
      </w:r>
      <w:r w:rsidR="00C52F4A" w:rsidRPr="00605EB6">
        <w:t>vous verrez</w:t>
      </w:r>
      <w:r w:rsidR="00C474C1">
        <w:t xml:space="preserve">, </w:t>
      </w:r>
      <w:r w:rsidR="00C52F4A" w:rsidRPr="00605EB6">
        <w:t>vous verrez</w:t>
      </w:r>
      <w:r w:rsidR="00C474C1">
        <w:t xml:space="preserve">, </w:t>
      </w:r>
      <w:r w:rsidR="00C52F4A" w:rsidRPr="00605EB6">
        <w:t>pour vous rien ne me coûtera</w:t>
      </w:r>
      <w:r w:rsidR="00C474C1">
        <w:t xml:space="preserve">. </w:t>
      </w:r>
      <w:r w:rsidR="00C52F4A" w:rsidRPr="00605EB6">
        <w:t>C</w:t>
      </w:r>
      <w:r w:rsidR="00C474C1">
        <w:t>’</w:t>
      </w:r>
      <w:r w:rsidR="00C52F4A" w:rsidRPr="00605EB6">
        <w:t>est votre bonheur que je veux</w:t>
      </w:r>
      <w:r w:rsidR="00C474C1">
        <w:t xml:space="preserve">, </w:t>
      </w:r>
      <w:r w:rsidR="00C52F4A" w:rsidRPr="00605EB6">
        <w:t>votre bonheur qu</w:t>
      </w:r>
      <w:r w:rsidR="00C474C1">
        <w:t>’</w:t>
      </w:r>
      <w:r w:rsidR="00C52F4A" w:rsidRPr="00605EB6">
        <w:t>il me faut</w:t>
      </w:r>
      <w:r w:rsidR="00C474C1">
        <w:t xml:space="preserve">. </w:t>
      </w:r>
      <w:r w:rsidR="00C52F4A" w:rsidRPr="00605EB6">
        <w:t>Mon cœur</w:t>
      </w:r>
      <w:r w:rsidR="00C474C1">
        <w:t xml:space="preserve">, </w:t>
      </w:r>
      <w:r w:rsidR="00C52F4A" w:rsidRPr="00605EB6">
        <w:t>mon âme</w:t>
      </w:r>
      <w:r w:rsidR="00C474C1">
        <w:t xml:space="preserve">, </w:t>
      </w:r>
      <w:r w:rsidR="00C52F4A" w:rsidRPr="00605EB6">
        <w:t>ma vie tout vous appartient</w:t>
      </w:r>
      <w:r w:rsidR="00C474C1">
        <w:t xml:space="preserve"> ! </w:t>
      </w:r>
      <w:r w:rsidR="00C52F4A" w:rsidRPr="00605EB6">
        <w:t>Mon Dieu</w:t>
      </w:r>
      <w:r w:rsidR="00C474C1">
        <w:t xml:space="preserve">, </w:t>
      </w:r>
      <w:r w:rsidR="00C52F4A" w:rsidRPr="00605EB6">
        <w:t>mais ferai-je assez pour vous</w:t>
      </w:r>
      <w:r w:rsidR="00C474C1">
        <w:t xml:space="preserve"> ? </w:t>
      </w:r>
      <w:r w:rsidR="00C52F4A" w:rsidRPr="00605EB6">
        <w:t>pourrai-je jamais vous prouver toute la force</w:t>
      </w:r>
      <w:r w:rsidR="00C474C1">
        <w:t xml:space="preserve">, </w:t>
      </w:r>
      <w:r w:rsidR="00C52F4A" w:rsidRPr="00605EB6">
        <w:t>toute la grandeur de mon amour</w:t>
      </w:r>
      <w:r w:rsidR="00C474C1">
        <w:t> ?</w:t>
      </w:r>
    </w:p>
    <w:p w14:paraId="7CA2FFC3" w14:textId="63FACBCD" w:rsidR="00C474C1" w:rsidRDefault="0094609C" w:rsidP="00C52F4A">
      <w:r>
        <w:t>— </w:t>
      </w:r>
      <w:r w:rsidR="00C52F4A" w:rsidRPr="00605EB6">
        <w:t>Pourquoi pas</w:t>
      </w:r>
      <w:r w:rsidR="00C474C1">
        <w:t xml:space="preserve"> ? </w:t>
      </w:r>
      <w:r w:rsidR="00C52F4A" w:rsidRPr="00605EB6">
        <w:t>répondit derrière eux une voix inconnue</w:t>
      </w:r>
      <w:r w:rsidR="00C474C1">
        <w:t>.</w:t>
      </w:r>
    </w:p>
    <w:p w14:paraId="330124B0" w14:textId="77777777" w:rsidR="00C474C1" w:rsidRDefault="00C52F4A" w:rsidP="00C52F4A">
      <w:r w:rsidRPr="00605EB6">
        <w:t>Les deux amoureux se levèrent brusquement</w:t>
      </w:r>
      <w:r w:rsidR="00C474C1">
        <w:t xml:space="preserve">, </w:t>
      </w:r>
      <w:r w:rsidRPr="00605EB6">
        <w:t>elle</w:t>
      </w:r>
      <w:r w:rsidR="00C474C1">
        <w:t xml:space="preserve">, </w:t>
      </w:r>
      <w:r w:rsidRPr="00605EB6">
        <w:t>effrayée</w:t>
      </w:r>
      <w:r w:rsidR="00C474C1">
        <w:t xml:space="preserve">, </w:t>
      </w:r>
      <w:r w:rsidRPr="00605EB6">
        <w:t>lui</w:t>
      </w:r>
      <w:r w:rsidR="00C474C1">
        <w:t xml:space="preserve">, </w:t>
      </w:r>
      <w:r w:rsidRPr="00605EB6">
        <w:t>un éclair dans le regard</w:t>
      </w:r>
      <w:r w:rsidR="00C474C1">
        <w:t>.</w:t>
      </w:r>
    </w:p>
    <w:p w14:paraId="076B5EB9" w14:textId="77777777" w:rsidR="00C474C1" w:rsidRDefault="00C52F4A" w:rsidP="00C52F4A">
      <w:r w:rsidRPr="00605EB6">
        <w:t>Un homme</w:t>
      </w:r>
      <w:r w:rsidR="00C474C1">
        <w:t xml:space="preserve">, </w:t>
      </w:r>
      <w:r w:rsidRPr="00605EB6">
        <w:t>un vieillard couvert de haillons</w:t>
      </w:r>
      <w:r w:rsidR="00C474C1">
        <w:t xml:space="preserve">, </w:t>
      </w:r>
      <w:r w:rsidRPr="00605EB6">
        <w:t>venait de se dresser derrière la haie</w:t>
      </w:r>
      <w:r w:rsidR="00C474C1">
        <w:t xml:space="preserve">, </w:t>
      </w:r>
      <w:r w:rsidRPr="00605EB6">
        <w:t>encadrant sa figure ridée</w:t>
      </w:r>
      <w:r w:rsidR="00C474C1">
        <w:t xml:space="preserve">, </w:t>
      </w:r>
      <w:r w:rsidRPr="00605EB6">
        <w:t>son crâne chauve et sa longue barbe blanche inculte dans l</w:t>
      </w:r>
      <w:r w:rsidR="00C474C1">
        <w:t>’</w:t>
      </w:r>
      <w:r w:rsidRPr="00605EB6">
        <w:t>ouverture du berceau</w:t>
      </w:r>
      <w:r w:rsidR="00C474C1">
        <w:t>.</w:t>
      </w:r>
    </w:p>
    <w:p w14:paraId="32B67391" w14:textId="12E1E7E1" w:rsidR="00C474C1" w:rsidRDefault="0094609C" w:rsidP="00C52F4A">
      <w:r>
        <w:t>— </w:t>
      </w:r>
      <w:r w:rsidR="00C52F4A" w:rsidRPr="00605EB6">
        <w:t>Pourquoi êtes-vous là</w:t>
      </w:r>
      <w:r w:rsidR="00C474C1">
        <w:t xml:space="preserve"> ? </w:t>
      </w:r>
      <w:r w:rsidR="00C52F4A" w:rsidRPr="00605EB6">
        <w:t>l</w:t>
      </w:r>
      <w:r w:rsidR="00C474C1">
        <w:t>’</w:t>
      </w:r>
      <w:r w:rsidR="00C52F4A" w:rsidRPr="00605EB6">
        <w:t>apostropha Jacques d</w:t>
      </w:r>
      <w:r w:rsidR="00C474C1">
        <w:t>’</w:t>
      </w:r>
      <w:r w:rsidR="00C52F4A" w:rsidRPr="00605EB6">
        <w:t>un ton courroucé</w:t>
      </w:r>
      <w:r w:rsidR="00C474C1">
        <w:t>.</w:t>
      </w:r>
    </w:p>
    <w:p w14:paraId="6776E3A7" w14:textId="523BF379" w:rsidR="00C474C1" w:rsidRDefault="0094609C" w:rsidP="00C52F4A">
      <w:r>
        <w:t>— </w:t>
      </w:r>
      <w:r w:rsidR="00C52F4A" w:rsidRPr="001E5A26">
        <w:t>Par hasard</w:t>
      </w:r>
      <w:r w:rsidR="00C474C1">
        <w:t xml:space="preserve">, </w:t>
      </w:r>
      <w:r w:rsidR="00C52F4A" w:rsidRPr="001E5A26">
        <w:t>mon jeune ami</w:t>
      </w:r>
      <w:r w:rsidR="00C474C1">
        <w:t xml:space="preserve">, </w:t>
      </w:r>
      <w:r w:rsidR="00C52F4A" w:rsidRPr="001E5A26">
        <w:t>répondit le vieillard</w:t>
      </w:r>
      <w:r w:rsidR="00C474C1">
        <w:t xml:space="preserve"> ; </w:t>
      </w:r>
      <w:r w:rsidR="00C52F4A" w:rsidRPr="001E5A26">
        <w:t>j</w:t>
      </w:r>
      <w:r w:rsidR="00C474C1">
        <w:t>’</w:t>
      </w:r>
      <w:r w:rsidR="00C52F4A" w:rsidRPr="001E5A26">
        <w:t>avais les jambes lasses et les pieds meurtris</w:t>
      </w:r>
      <w:r w:rsidR="00C474C1">
        <w:t xml:space="preserve">, </w:t>
      </w:r>
      <w:r w:rsidR="00C52F4A" w:rsidRPr="001E5A26">
        <w:t>car mes vieux souliers sont troués en plusieurs endroits</w:t>
      </w:r>
      <w:r w:rsidR="00C474C1">
        <w:t xml:space="preserve"> ; </w:t>
      </w:r>
      <w:r w:rsidR="00C52F4A" w:rsidRPr="00605EB6">
        <w:t>pour me reposer j</w:t>
      </w:r>
      <w:r w:rsidR="00C474C1">
        <w:t>’</w:t>
      </w:r>
      <w:r w:rsidR="00C52F4A" w:rsidRPr="00605EB6">
        <w:t>ai choisi cette place où l</w:t>
      </w:r>
      <w:r w:rsidR="00C474C1">
        <w:t>’</w:t>
      </w:r>
      <w:r w:rsidR="00C52F4A" w:rsidRPr="00605EB6">
        <w:t>herbe est haute et je m</w:t>
      </w:r>
      <w:r w:rsidR="00C474C1">
        <w:t>’</w:t>
      </w:r>
      <w:r w:rsidR="00C52F4A" w:rsidRPr="00605EB6">
        <w:t>y suis étendu à l</w:t>
      </w:r>
      <w:r w:rsidR="00C474C1">
        <w:t>’</w:t>
      </w:r>
      <w:r w:rsidR="00C52F4A" w:rsidRPr="00605EB6">
        <w:t>ombre de la haie</w:t>
      </w:r>
      <w:r w:rsidR="00C474C1">
        <w:t>.</w:t>
      </w:r>
    </w:p>
    <w:p w14:paraId="7898AACC" w14:textId="2E24A96C" w:rsidR="00C474C1" w:rsidRDefault="0094609C" w:rsidP="00C52F4A">
      <w:r>
        <w:t>— </w:t>
      </w:r>
      <w:r w:rsidR="00C52F4A" w:rsidRPr="00605EB6">
        <w:t>Pour nous écouter</w:t>
      </w:r>
      <w:r w:rsidR="00C474C1">
        <w:t> !</w:t>
      </w:r>
    </w:p>
    <w:p w14:paraId="2BECFEEA" w14:textId="2485B756" w:rsidR="00C474C1" w:rsidRDefault="0094609C" w:rsidP="00C52F4A">
      <w:r>
        <w:t>— </w:t>
      </w:r>
      <w:r w:rsidR="00C52F4A" w:rsidRPr="00605EB6">
        <w:t>Non</w:t>
      </w:r>
      <w:r w:rsidR="00C474C1">
        <w:t xml:space="preserve">, </w:t>
      </w:r>
      <w:r w:rsidR="00C52F4A" w:rsidRPr="00605EB6">
        <w:t>certes</w:t>
      </w:r>
      <w:r w:rsidR="00C474C1">
        <w:t xml:space="preserve">, </w:t>
      </w:r>
      <w:r w:rsidR="00C52F4A" w:rsidRPr="00605EB6">
        <w:t>car j</w:t>
      </w:r>
      <w:r w:rsidR="00C474C1">
        <w:t>’</w:t>
      </w:r>
      <w:r w:rsidR="00C52F4A" w:rsidRPr="00605EB6">
        <w:t>étais là bien avant que la demoiselle vînt s</w:t>
      </w:r>
      <w:r w:rsidR="00C474C1">
        <w:t>’</w:t>
      </w:r>
      <w:r w:rsidR="00C52F4A" w:rsidRPr="00605EB6">
        <w:t>asseoir sur ce banc</w:t>
      </w:r>
      <w:r w:rsidR="00C474C1">
        <w:t>.</w:t>
      </w:r>
    </w:p>
    <w:p w14:paraId="0B221217" w14:textId="32F41649" w:rsidR="00C474C1" w:rsidRDefault="0094609C" w:rsidP="00C52F4A">
      <w:r>
        <w:lastRenderedPageBreak/>
        <w:t>— </w:t>
      </w:r>
      <w:r w:rsidR="00C52F4A" w:rsidRPr="00605EB6">
        <w:t>Soit</w:t>
      </w:r>
      <w:r w:rsidR="00C474C1">
        <w:t xml:space="preserve">, </w:t>
      </w:r>
      <w:r w:rsidR="00C52F4A" w:rsidRPr="00605EB6">
        <w:t>mais vous avez entendu</w:t>
      </w:r>
      <w:r w:rsidR="00C474C1">
        <w:t>.</w:t>
      </w:r>
    </w:p>
    <w:p w14:paraId="29A92382" w14:textId="1967D110" w:rsidR="00C474C1" w:rsidRDefault="0094609C" w:rsidP="00C52F4A">
      <w:r>
        <w:t>— </w:t>
      </w:r>
      <w:r w:rsidR="00C52F4A" w:rsidRPr="00605EB6">
        <w:t>Ma foi</w:t>
      </w:r>
      <w:r w:rsidR="00C474C1">
        <w:t xml:space="preserve">, </w:t>
      </w:r>
      <w:r w:rsidR="00C52F4A" w:rsidRPr="00605EB6">
        <w:t>oui</w:t>
      </w:r>
      <w:r w:rsidR="00C474C1">
        <w:t xml:space="preserve">, </w:t>
      </w:r>
      <w:r w:rsidR="00C52F4A" w:rsidRPr="00605EB6">
        <w:t>mon garçon</w:t>
      </w:r>
      <w:r w:rsidR="00C474C1">
        <w:t xml:space="preserve">, </w:t>
      </w:r>
      <w:r w:rsidR="00C52F4A" w:rsidRPr="00605EB6">
        <w:t>et j</w:t>
      </w:r>
      <w:r w:rsidR="00C474C1">
        <w:t>’</w:t>
      </w:r>
      <w:r w:rsidR="00C52F4A" w:rsidRPr="00605EB6">
        <w:t>ai même trouvé votre petite conversation très intéressante</w:t>
      </w:r>
      <w:r w:rsidR="00C474C1">
        <w:t xml:space="preserve">. </w:t>
      </w:r>
      <w:r w:rsidR="00C52F4A" w:rsidRPr="00605EB6">
        <w:t>Allons</w:t>
      </w:r>
      <w:r w:rsidR="00C474C1">
        <w:t xml:space="preserve">, </w:t>
      </w:r>
      <w:r w:rsidR="00C52F4A" w:rsidRPr="00605EB6">
        <w:t>allons</w:t>
      </w:r>
      <w:r w:rsidR="00C474C1">
        <w:t xml:space="preserve">, </w:t>
      </w:r>
      <w:r w:rsidR="00C52F4A" w:rsidRPr="00605EB6">
        <w:t>faut pas en vouloir au pauvre vieux s</w:t>
      </w:r>
      <w:r w:rsidR="00C474C1">
        <w:t>’</w:t>
      </w:r>
      <w:r w:rsidR="00C52F4A" w:rsidRPr="00605EB6">
        <w:t>il a encore de bonnes oreilles et de bons yeux pour voir que vous êtes un beau garçon et la demoiselle une jolie fille</w:t>
      </w:r>
      <w:r w:rsidR="00C474C1">
        <w:t xml:space="preserve"> ; </w:t>
      </w:r>
      <w:r w:rsidR="00C52F4A" w:rsidRPr="00605EB6">
        <w:t>il ne lui reste absolument que ça</w:t>
      </w:r>
      <w:r w:rsidR="00C474C1">
        <w:t xml:space="preserve">, </w:t>
      </w:r>
      <w:r w:rsidR="00C52F4A" w:rsidRPr="00605EB6">
        <w:t>maintenant que les jambes ne vont plus</w:t>
      </w:r>
      <w:r w:rsidR="00C474C1">
        <w:t xml:space="preserve">. </w:t>
      </w:r>
      <w:r w:rsidR="00C52F4A" w:rsidRPr="00605EB6">
        <w:t>D</w:t>
      </w:r>
      <w:r w:rsidR="00C474C1">
        <w:t>’</w:t>
      </w:r>
      <w:r w:rsidR="00C52F4A" w:rsidRPr="00605EB6">
        <w:t>ailleurs</w:t>
      </w:r>
      <w:r w:rsidR="00C474C1">
        <w:t xml:space="preserve">, </w:t>
      </w:r>
      <w:r w:rsidR="00C52F4A" w:rsidRPr="00605EB6">
        <w:t>qu</w:t>
      </w:r>
      <w:r w:rsidR="00C474C1">
        <w:t>’</w:t>
      </w:r>
      <w:r w:rsidR="00C52F4A" w:rsidRPr="00605EB6">
        <w:t>est-ce que ça fait que j</w:t>
      </w:r>
      <w:r w:rsidR="00C474C1">
        <w:t>’</w:t>
      </w:r>
      <w:r w:rsidR="00C52F4A" w:rsidRPr="00605EB6">
        <w:t>aie entendu</w:t>
      </w:r>
      <w:r w:rsidR="00C474C1">
        <w:t xml:space="preserve"> ? </w:t>
      </w:r>
      <w:r w:rsidR="00C52F4A" w:rsidRPr="00605EB6">
        <w:t>Ce n</w:t>
      </w:r>
      <w:r w:rsidR="00C474C1">
        <w:t>’</w:t>
      </w:r>
      <w:r w:rsidR="00C52F4A" w:rsidRPr="00605EB6">
        <w:t>est pas moi</w:t>
      </w:r>
      <w:r w:rsidR="00C474C1">
        <w:t xml:space="preserve">, </w:t>
      </w:r>
      <w:r w:rsidR="00C52F4A" w:rsidRPr="00605EB6">
        <w:t>le père La Bique</w:t>
      </w:r>
      <w:r w:rsidR="00C474C1">
        <w:t xml:space="preserve">, </w:t>
      </w:r>
      <w:r w:rsidR="00C52F4A" w:rsidRPr="00605EB6">
        <w:t>le pauvre vieux mendiant de Blaincourt</w:t>
      </w:r>
      <w:r w:rsidR="00C474C1">
        <w:t xml:space="preserve">, </w:t>
      </w:r>
      <w:r w:rsidR="00C52F4A" w:rsidRPr="00605EB6">
        <w:t>qui voudrais faire du mal à la demoiselle</w:t>
      </w:r>
      <w:r w:rsidR="00C474C1">
        <w:t xml:space="preserve">. </w:t>
      </w:r>
      <w:r w:rsidR="00C52F4A" w:rsidRPr="00605EB6">
        <w:t>Lui faire du mal</w:t>
      </w:r>
      <w:r w:rsidR="00C474C1">
        <w:t xml:space="preserve">, </w:t>
      </w:r>
      <w:r w:rsidR="00C52F4A" w:rsidRPr="00605EB6">
        <w:t>moi</w:t>
      </w:r>
      <w:r w:rsidR="00C474C1">
        <w:t xml:space="preserve">, </w:t>
      </w:r>
      <w:r w:rsidR="00C52F4A" w:rsidRPr="00605EB6">
        <w:t>à cette chère petite</w:t>
      </w:r>
      <w:r w:rsidR="00C474C1">
        <w:t xml:space="preserve"> ! </w:t>
      </w:r>
      <w:r w:rsidR="00C52F4A" w:rsidRPr="00605EB6">
        <w:t>Ah</w:t>
      </w:r>
      <w:r w:rsidR="00C474C1">
        <w:t xml:space="preserve"> ! </w:t>
      </w:r>
      <w:r w:rsidR="00C52F4A" w:rsidRPr="00605EB6">
        <w:t>mais non</w:t>
      </w:r>
      <w:r w:rsidR="00C474C1">
        <w:t xml:space="preserve">, </w:t>
      </w:r>
      <w:r w:rsidR="00C52F4A" w:rsidRPr="00605EB6">
        <w:t>au contraire</w:t>
      </w:r>
      <w:r w:rsidR="00C474C1">
        <w:t xml:space="preserve">. </w:t>
      </w:r>
      <w:r w:rsidR="00C52F4A" w:rsidRPr="00605EB6">
        <w:t>Roucoulez à votre aise</w:t>
      </w:r>
      <w:r w:rsidR="00C474C1">
        <w:t xml:space="preserve">, </w:t>
      </w:r>
      <w:r w:rsidR="00C52F4A" w:rsidRPr="00605EB6">
        <w:t>mes gentils tourtereaux</w:t>
      </w:r>
      <w:r w:rsidR="00C474C1">
        <w:t xml:space="preserve">, </w:t>
      </w:r>
      <w:r w:rsidR="00C52F4A" w:rsidRPr="00605EB6">
        <w:t>et soyez tranquilles</w:t>
      </w:r>
      <w:r w:rsidR="00C474C1">
        <w:t xml:space="preserve">, </w:t>
      </w:r>
      <w:r w:rsidR="00C52F4A" w:rsidRPr="00605EB6">
        <w:t>le père La Bique n</w:t>
      </w:r>
      <w:r w:rsidR="00C474C1">
        <w:t>’</w:t>
      </w:r>
      <w:r w:rsidR="00C52F4A" w:rsidRPr="00605EB6">
        <w:t>est pas un bavard</w:t>
      </w:r>
      <w:r w:rsidR="00C474C1">
        <w:t xml:space="preserve">, </w:t>
      </w:r>
      <w:r w:rsidR="00C52F4A" w:rsidRPr="00605EB6">
        <w:t>il sait garder pour lui seul ce qu</w:t>
      </w:r>
      <w:r w:rsidR="00C474C1">
        <w:t>’</w:t>
      </w:r>
      <w:r w:rsidR="00C52F4A" w:rsidRPr="00605EB6">
        <w:t>il voit et ce qu</w:t>
      </w:r>
      <w:r w:rsidR="00C474C1">
        <w:t>’</w:t>
      </w:r>
      <w:r w:rsidR="00C52F4A" w:rsidRPr="00605EB6">
        <w:t>il entend</w:t>
      </w:r>
      <w:r w:rsidR="00C474C1">
        <w:t xml:space="preserve">. </w:t>
      </w:r>
      <w:r w:rsidR="00C52F4A" w:rsidRPr="00605EB6">
        <w:t>Allons donc</w:t>
      </w:r>
      <w:r w:rsidR="00C474C1">
        <w:t xml:space="preserve">, </w:t>
      </w:r>
      <w:r w:rsidR="00C52F4A" w:rsidRPr="00605EB6">
        <w:t>est-ce qu</w:t>
      </w:r>
      <w:r w:rsidR="00C474C1">
        <w:t>’</w:t>
      </w:r>
      <w:r w:rsidR="00C52F4A" w:rsidRPr="00605EB6">
        <w:t>on a besoin de raconter à d</w:t>
      </w:r>
      <w:r w:rsidR="00C474C1">
        <w:t>’</w:t>
      </w:r>
      <w:r w:rsidR="00C52F4A" w:rsidRPr="00605EB6">
        <w:t>autres ce qui ne les regarde point</w:t>
      </w:r>
      <w:r w:rsidR="00C474C1">
        <w:t xml:space="preserve"> ? </w:t>
      </w:r>
      <w:r w:rsidR="00C52F4A" w:rsidRPr="00605EB6">
        <w:t>À revoir</w:t>
      </w:r>
      <w:r w:rsidR="00C474C1">
        <w:t xml:space="preserve">, </w:t>
      </w:r>
      <w:r w:rsidR="00C52F4A" w:rsidRPr="00605EB6">
        <w:t>mes enfants</w:t>
      </w:r>
      <w:r w:rsidR="00C474C1">
        <w:t xml:space="preserve">, </w:t>
      </w:r>
      <w:r w:rsidR="00C52F4A" w:rsidRPr="00605EB6">
        <w:t>à revoir</w:t>
      </w:r>
      <w:r w:rsidR="00C474C1">
        <w:t>.</w:t>
      </w:r>
    </w:p>
    <w:p w14:paraId="7194766D" w14:textId="377E2F80" w:rsidR="00C474C1" w:rsidRDefault="0094609C" w:rsidP="00C52F4A">
      <w:r>
        <w:t>— </w:t>
      </w:r>
      <w:r w:rsidR="00C52F4A" w:rsidRPr="00605EB6">
        <w:t>Attendez</w:t>
      </w:r>
      <w:r w:rsidR="00C474C1">
        <w:t xml:space="preserve">, </w:t>
      </w:r>
      <w:r w:rsidR="00C52F4A" w:rsidRPr="00605EB6">
        <w:t>monsieur</w:t>
      </w:r>
      <w:r w:rsidR="00C474C1">
        <w:t xml:space="preserve">, </w:t>
      </w:r>
      <w:r w:rsidR="00C52F4A" w:rsidRPr="00605EB6">
        <w:t>dit Jeanne</w:t>
      </w:r>
      <w:r w:rsidR="00C474C1">
        <w:t>.</w:t>
      </w:r>
    </w:p>
    <w:p w14:paraId="2090831F" w14:textId="0017C849" w:rsidR="00C474C1" w:rsidRDefault="0094609C" w:rsidP="00C52F4A">
      <w:r>
        <w:t>— </w:t>
      </w:r>
      <w:r w:rsidR="00C52F4A" w:rsidRPr="00605EB6">
        <w:t>Oh</w:t>
      </w:r>
      <w:r w:rsidR="00C474C1">
        <w:t xml:space="preserve"> ! </w:t>
      </w:r>
      <w:r w:rsidR="00C52F4A" w:rsidRPr="00605EB6">
        <w:t>comme tout le monde vous pouvez m</w:t>
      </w:r>
      <w:r w:rsidR="00C474C1">
        <w:t>’</w:t>
      </w:r>
      <w:r w:rsidR="00C52F4A" w:rsidRPr="00605EB6">
        <w:t>appeler père La Bique</w:t>
      </w:r>
      <w:r w:rsidR="00C474C1">
        <w:t>.</w:t>
      </w:r>
    </w:p>
    <w:p w14:paraId="07FDDA6C" w14:textId="77777777" w:rsidR="00C474C1" w:rsidRDefault="00C52F4A" w:rsidP="00C52F4A">
      <w:r w:rsidRPr="00605EB6">
        <w:t>La jeune fille s</w:t>
      </w:r>
      <w:r w:rsidR="00C474C1">
        <w:t>’</w:t>
      </w:r>
      <w:r w:rsidRPr="00605EB6">
        <w:t>était approchée de la charmille</w:t>
      </w:r>
      <w:r w:rsidR="00C474C1">
        <w:t>.</w:t>
      </w:r>
    </w:p>
    <w:p w14:paraId="16B621CC" w14:textId="4DD0CD00" w:rsidR="00C474C1" w:rsidRDefault="0094609C" w:rsidP="00C52F4A">
      <w:r>
        <w:t>— </w:t>
      </w:r>
      <w:r w:rsidR="00C52F4A" w:rsidRPr="00605EB6">
        <w:t>Je ne suis pas riche</w:t>
      </w:r>
      <w:r w:rsidR="00C474C1">
        <w:t xml:space="preserve">, </w:t>
      </w:r>
      <w:r w:rsidR="00C52F4A" w:rsidRPr="00605EB6">
        <w:t>dit-elle</w:t>
      </w:r>
      <w:r w:rsidR="00C474C1">
        <w:t xml:space="preserve">, </w:t>
      </w:r>
      <w:r w:rsidR="00C52F4A" w:rsidRPr="00605EB6">
        <w:t>d</w:t>
      </w:r>
      <w:r w:rsidR="00C474C1">
        <w:t>’</w:t>
      </w:r>
      <w:r w:rsidR="00C52F4A" w:rsidRPr="00605EB6">
        <w:t>un ton gracieux et avec un sourire qui étaient à eux seuls une aumône</w:t>
      </w:r>
      <w:r w:rsidR="00C474C1">
        <w:t xml:space="preserve"> ; </w:t>
      </w:r>
      <w:r w:rsidR="00C52F4A" w:rsidRPr="00605EB6">
        <w:t>mais</w:t>
      </w:r>
      <w:r w:rsidR="00C474C1">
        <w:t xml:space="preserve">, </w:t>
      </w:r>
      <w:r w:rsidR="00C52F4A" w:rsidRPr="00605EB6">
        <w:t>tenez</w:t>
      </w:r>
      <w:r w:rsidR="00C474C1">
        <w:t xml:space="preserve">, </w:t>
      </w:r>
      <w:r w:rsidR="00C52F4A" w:rsidRPr="00605EB6">
        <w:t>voici pour vous acheter une paire de souliers</w:t>
      </w:r>
      <w:r w:rsidR="00C474C1">
        <w:t>.</w:t>
      </w:r>
    </w:p>
    <w:p w14:paraId="52BDCBE9" w14:textId="77777777" w:rsidR="00C474C1" w:rsidRDefault="00C52F4A" w:rsidP="00C52F4A">
      <w:r w:rsidRPr="00605EB6">
        <w:t>Et</w:t>
      </w:r>
      <w:r w:rsidR="00C474C1">
        <w:t xml:space="preserve">, </w:t>
      </w:r>
      <w:r w:rsidRPr="00605EB6">
        <w:t>allongeant le bras au dessus de la haie</w:t>
      </w:r>
      <w:r w:rsidR="00C474C1">
        <w:t xml:space="preserve">, </w:t>
      </w:r>
      <w:r w:rsidRPr="00605EB6">
        <w:t>elle tendit au vieux une pièce de cinq francs</w:t>
      </w:r>
      <w:r w:rsidR="00C474C1">
        <w:t>.</w:t>
      </w:r>
    </w:p>
    <w:p w14:paraId="1E8051B2" w14:textId="77777777" w:rsidR="00C474C1" w:rsidRDefault="00C52F4A" w:rsidP="00C52F4A">
      <w:r w:rsidRPr="00605EB6">
        <w:t>Celui-ci prit la pièce d</w:t>
      </w:r>
      <w:r w:rsidR="00C474C1">
        <w:t>’</w:t>
      </w:r>
      <w:r w:rsidRPr="00605EB6">
        <w:t>argent et retint un instant la main sur laquelle il appuya ses lèvres</w:t>
      </w:r>
      <w:r w:rsidR="00C474C1">
        <w:t>.</w:t>
      </w:r>
    </w:p>
    <w:p w14:paraId="6E29CFE0" w14:textId="0ABF4F20" w:rsidR="00C474C1" w:rsidRDefault="0094609C" w:rsidP="00C52F4A">
      <w:r>
        <w:t>— </w:t>
      </w:r>
      <w:r w:rsidR="00C52F4A" w:rsidRPr="00605EB6">
        <w:t>Merci bien</w:t>
      </w:r>
      <w:r w:rsidR="00C474C1">
        <w:t xml:space="preserve">, </w:t>
      </w:r>
      <w:r w:rsidR="00C52F4A" w:rsidRPr="00605EB6">
        <w:t>mademoiselle</w:t>
      </w:r>
      <w:r w:rsidR="00C474C1">
        <w:t xml:space="preserve">, </w:t>
      </w:r>
      <w:r w:rsidR="00C52F4A" w:rsidRPr="00605EB6">
        <w:t>dit-il</w:t>
      </w:r>
      <w:r w:rsidR="00C474C1">
        <w:t xml:space="preserve">, </w:t>
      </w:r>
      <w:r w:rsidR="00C52F4A" w:rsidRPr="00605EB6">
        <w:t>en la saluant de la tête</w:t>
      </w:r>
      <w:r w:rsidR="00C474C1">
        <w:t xml:space="preserve"> ; </w:t>
      </w:r>
      <w:r w:rsidR="00C52F4A" w:rsidRPr="00605EB6">
        <w:t>que le bon Dieu vous le rende en joie et en bonheur</w:t>
      </w:r>
      <w:r w:rsidR="00C474C1">
        <w:t>. !</w:t>
      </w:r>
    </w:p>
    <w:p w14:paraId="32C70D1A" w14:textId="77777777" w:rsidR="00C474C1" w:rsidRDefault="00C52F4A" w:rsidP="00C52F4A">
      <w:r w:rsidRPr="00605EB6">
        <w:lastRenderedPageBreak/>
        <w:t>Il mit son chapeau sur sa tête</w:t>
      </w:r>
      <w:r w:rsidR="00C474C1">
        <w:t xml:space="preserve">, </w:t>
      </w:r>
      <w:r w:rsidRPr="00605EB6">
        <w:t>jeta sa besace sur ses épaules et s</w:t>
      </w:r>
      <w:r w:rsidR="00C474C1">
        <w:t>’</w:t>
      </w:r>
      <w:r w:rsidRPr="00605EB6">
        <w:t>éloigna clopin-clopant</w:t>
      </w:r>
      <w:r w:rsidR="00C474C1">
        <w:t xml:space="preserve">, </w:t>
      </w:r>
      <w:r w:rsidRPr="00605EB6">
        <w:t>en s</w:t>
      </w:r>
      <w:r w:rsidR="00C474C1">
        <w:t>’</w:t>
      </w:r>
      <w:r w:rsidRPr="00605EB6">
        <w:t>appuyant sur son bâton d</w:t>
      </w:r>
      <w:r w:rsidR="00C474C1">
        <w:t>’</w:t>
      </w:r>
      <w:r w:rsidRPr="00605EB6">
        <w:t>érable</w:t>
      </w:r>
      <w:r w:rsidR="00C474C1">
        <w:t>…</w:t>
      </w:r>
    </w:p>
    <w:p w14:paraId="70D40C6C" w14:textId="2880191A" w:rsidR="00C474C1" w:rsidRDefault="0094609C" w:rsidP="00C52F4A">
      <w:r>
        <w:t>— </w:t>
      </w:r>
      <w:r w:rsidR="00C52F4A" w:rsidRPr="00605EB6">
        <w:t>Bonne et belle</w:t>
      </w:r>
      <w:r w:rsidR="00C474C1">
        <w:t xml:space="preserve">, </w:t>
      </w:r>
      <w:r w:rsidR="00C52F4A" w:rsidRPr="00605EB6">
        <w:t>murmura-t-il</w:t>
      </w:r>
      <w:r w:rsidR="00C474C1">
        <w:t xml:space="preserve"> ; </w:t>
      </w:r>
      <w:r w:rsidR="00C52F4A" w:rsidRPr="00605EB6">
        <w:t>plus belle encore que sa mère</w:t>
      </w:r>
      <w:r w:rsidR="00C474C1">
        <w:t> ?</w:t>
      </w:r>
    </w:p>
    <w:p w14:paraId="7C45037B" w14:textId="194E6DB9" w:rsidR="00C474C1" w:rsidRDefault="00C52F4A" w:rsidP="00C474C1">
      <w:pPr>
        <w:pStyle w:val="Titre2"/>
      </w:pPr>
      <w:bookmarkStart w:id="15" w:name="_Toc197617861"/>
      <w:r w:rsidRPr="00605EB6">
        <w:lastRenderedPageBreak/>
        <w:t>II</w:t>
      </w:r>
      <w:r w:rsidRPr="00605EB6">
        <w:br/>
      </w:r>
      <w:r w:rsidRPr="00605EB6">
        <w:br/>
        <w:t>L</w:t>
      </w:r>
      <w:r w:rsidR="00C474C1">
        <w:t>’</w:t>
      </w:r>
      <w:r w:rsidRPr="00605EB6">
        <w:t>ANCIEN DRAGON</w:t>
      </w:r>
      <w:bookmarkEnd w:id="15"/>
    </w:p>
    <w:p w14:paraId="225C543D" w14:textId="6EB2F2AD" w:rsidR="00C474C1" w:rsidRDefault="0094609C" w:rsidP="00C52F4A">
      <w:r>
        <w:t>— </w:t>
      </w:r>
      <w:r w:rsidR="00C52F4A" w:rsidRPr="00605EB6">
        <w:t>Jacques</w:t>
      </w:r>
      <w:r w:rsidR="00C474C1">
        <w:t xml:space="preserve">, </w:t>
      </w:r>
      <w:r w:rsidR="00C52F4A" w:rsidRPr="00605EB6">
        <w:t>connaissez-vous ce pauvre homme</w:t>
      </w:r>
      <w:r w:rsidR="00C474C1">
        <w:t xml:space="preserve"> ? </w:t>
      </w:r>
      <w:r w:rsidR="00C52F4A" w:rsidRPr="00605EB6">
        <w:t>demanda la jeune fille</w:t>
      </w:r>
      <w:r w:rsidR="00C474C1">
        <w:t>.</w:t>
      </w:r>
    </w:p>
    <w:p w14:paraId="03ADC94B" w14:textId="5434A359" w:rsidR="00C474C1" w:rsidRDefault="0094609C" w:rsidP="00C52F4A">
      <w:r>
        <w:t>— </w:t>
      </w:r>
      <w:r w:rsidR="00C52F4A" w:rsidRPr="00605EB6">
        <w:t>Oui</w:t>
      </w:r>
      <w:r w:rsidR="00C474C1">
        <w:t xml:space="preserve">, </w:t>
      </w:r>
      <w:r w:rsidR="00C52F4A" w:rsidRPr="00605EB6">
        <w:t>Jeanne</w:t>
      </w:r>
      <w:r w:rsidR="00C474C1">
        <w:t xml:space="preserve">, </w:t>
      </w:r>
      <w:r w:rsidR="00C52F4A" w:rsidRPr="00605EB6">
        <w:t>je le connais</w:t>
      </w:r>
      <w:r w:rsidR="00C474C1">
        <w:t xml:space="preserve"> ; </w:t>
      </w:r>
      <w:r w:rsidR="00C52F4A" w:rsidRPr="00605EB6">
        <w:t>je l</w:t>
      </w:r>
      <w:r w:rsidR="00C474C1">
        <w:t>’</w:t>
      </w:r>
      <w:r w:rsidR="00C52F4A" w:rsidRPr="00605EB6">
        <w:t>ai vu plusieurs fois déjà</w:t>
      </w:r>
      <w:r w:rsidR="00C474C1">
        <w:t xml:space="preserve">. </w:t>
      </w:r>
      <w:r w:rsidR="00C52F4A" w:rsidRPr="00605EB6">
        <w:t>Il vient à Mareille deux ou trois fois chaque année</w:t>
      </w:r>
      <w:r w:rsidR="00C474C1">
        <w:t xml:space="preserve">. </w:t>
      </w:r>
      <w:r w:rsidR="00C52F4A" w:rsidRPr="00605EB6">
        <w:t>On dit qu</w:t>
      </w:r>
      <w:r w:rsidR="00C474C1">
        <w:t>’</w:t>
      </w:r>
      <w:r w:rsidR="00C52F4A" w:rsidRPr="00605EB6">
        <w:t>il n</w:t>
      </w:r>
      <w:r w:rsidR="00C474C1">
        <w:t>’</w:t>
      </w:r>
      <w:r w:rsidR="00C52F4A" w:rsidRPr="00605EB6">
        <w:t>a pas toujours été pauvre</w:t>
      </w:r>
      <w:r w:rsidR="00C474C1">
        <w:t xml:space="preserve">, </w:t>
      </w:r>
      <w:r w:rsidR="00C52F4A" w:rsidRPr="00605EB6">
        <w:t>que c</w:t>
      </w:r>
      <w:r w:rsidR="00C474C1">
        <w:t>’</w:t>
      </w:r>
      <w:r w:rsidR="00C52F4A" w:rsidRPr="00605EB6">
        <w:t>était autrefois un riche cultivateur</w:t>
      </w:r>
      <w:r w:rsidR="00C474C1">
        <w:t xml:space="preserve">. </w:t>
      </w:r>
      <w:r w:rsidR="00C52F4A" w:rsidRPr="00605EB6">
        <w:t>Le malheur est venu</w:t>
      </w:r>
      <w:r w:rsidR="00C474C1">
        <w:t xml:space="preserve">, </w:t>
      </w:r>
      <w:r w:rsidR="00C52F4A" w:rsidRPr="00605EB6">
        <w:t>et maintenant</w:t>
      </w:r>
      <w:r w:rsidR="00C474C1">
        <w:t xml:space="preserve">, </w:t>
      </w:r>
      <w:r w:rsidR="00C52F4A" w:rsidRPr="00605EB6">
        <w:t>devenu vieux</w:t>
      </w:r>
      <w:r w:rsidR="00C474C1">
        <w:t xml:space="preserve">, </w:t>
      </w:r>
      <w:r w:rsidR="00C52F4A" w:rsidRPr="00605EB6">
        <w:t>ne pouvant plus travailler</w:t>
      </w:r>
      <w:r w:rsidR="00C474C1">
        <w:t xml:space="preserve">, </w:t>
      </w:r>
      <w:r w:rsidR="00C52F4A" w:rsidRPr="00605EB6">
        <w:t>il est obligé de mendier</w:t>
      </w:r>
      <w:r w:rsidR="00C474C1">
        <w:t>.</w:t>
      </w:r>
    </w:p>
    <w:p w14:paraId="25F4072B" w14:textId="6FA39AA9" w:rsidR="00C474C1" w:rsidRDefault="0094609C" w:rsidP="00C52F4A">
      <w:r>
        <w:t>— </w:t>
      </w:r>
      <w:r w:rsidR="00C52F4A" w:rsidRPr="00605EB6">
        <w:t>C</w:t>
      </w:r>
      <w:r w:rsidR="00C474C1">
        <w:t>’</w:t>
      </w:r>
      <w:r w:rsidR="00C52F4A" w:rsidRPr="00605EB6">
        <w:t>est bien triste</w:t>
      </w:r>
      <w:r w:rsidR="00C474C1">
        <w:t>.</w:t>
      </w:r>
    </w:p>
    <w:p w14:paraId="7B0A756D" w14:textId="7B0FAF4A" w:rsidR="00C474C1" w:rsidRDefault="0094609C" w:rsidP="00C52F4A">
      <w:r>
        <w:t>— </w:t>
      </w:r>
      <w:r w:rsidR="00C52F4A" w:rsidRPr="00605EB6">
        <w:t>Oui</w:t>
      </w:r>
      <w:r w:rsidR="00C474C1">
        <w:t xml:space="preserve">, </w:t>
      </w:r>
      <w:r w:rsidR="00C52F4A" w:rsidRPr="00605EB6">
        <w:t>Jeanne</w:t>
      </w:r>
      <w:r w:rsidR="00C474C1">
        <w:t xml:space="preserve">, </w:t>
      </w:r>
      <w:r w:rsidR="00C52F4A" w:rsidRPr="00605EB6">
        <w:t>bien triste</w:t>
      </w:r>
      <w:r w:rsidR="00C474C1">
        <w:t xml:space="preserve">. </w:t>
      </w:r>
      <w:r w:rsidR="00C52F4A" w:rsidRPr="00605EB6">
        <w:t>Il serait à souhaiter qu</w:t>
      </w:r>
      <w:r w:rsidR="00C474C1">
        <w:t>’</w:t>
      </w:r>
      <w:r w:rsidR="00C52F4A" w:rsidRPr="00605EB6">
        <w:t>il y eût partout en France des hospices pour recueillir les vieillards qui</w:t>
      </w:r>
      <w:r w:rsidR="00C474C1">
        <w:t xml:space="preserve">, </w:t>
      </w:r>
      <w:r w:rsidR="00C52F4A" w:rsidRPr="00605EB6">
        <w:t>comme le père La Bique</w:t>
      </w:r>
      <w:r w:rsidR="00C474C1">
        <w:t xml:space="preserve">, </w:t>
      </w:r>
      <w:r w:rsidR="00C52F4A" w:rsidRPr="00605EB6">
        <w:t>n</w:t>
      </w:r>
      <w:r w:rsidR="00C474C1">
        <w:t>’</w:t>
      </w:r>
      <w:r w:rsidR="00C52F4A" w:rsidRPr="00605EB6">
        <w:t>ont personne autre que des étrangers pour leur venir en aide</w:t>
      </w:r>
      <w:r w:rsidR="00C474C1">
        <w:t>.</w:t>
      </w:r>
    </w:p>
    <w:p w14:paraId="6E0B2803" w14:textId="4B7B9734" w:rsidR="00C474C1" w:rsidRDefault="0094609C" w:rsidP="00C52F4A">
      <w:r>
        <w:t>— </w:t>
      </w:r>
      <w:r w:rsidR="00C52F4A" w:rsidRPr="00605EB6">
        <w:t>Est-ce que ce singulier nom</w:t>
      </w:r>
      <w:r w:rsidR="00C474C1">
        <w:t xml:space="preserve">, </w:t>
      </w:r>
      <w:r w:rsidR="00C52F4A" w:rsidRPr="00605EB6">
        <w:t>La Bique</w:t>
      </w:r>
      <w:r w:rsidR="00C474C1">
        <w:t xml:space="preserve">, </w:t>
      </w:r>
      <w:r w:rsidR="00C52F4A" w:rsidRPr="00605EB6">
        <w:t>est son véritable nom</w:t>
      </w:r>
      <w:r w:rsidR="00C474C1">
        <w:t> ?</w:t>
      </w:r>
    </w:p>
    <w:p w14:paraId="68A7E5F4" w14:textId="2DFAD54E" w:rsidR="00C474C1" w:rsidRDefault="0094609C" w:rsidP="00C52F4A">
      <w:r>
        <w:t>— </w:t>
      </w:r>
      <w:r w:rsidR="00C52F4A" w:rsidRPr="00605EB6">
        <w:t>C</w:t>
      </w:r>
      <w:r w:rsidR="00C474C1">
        <w:t>’</w:t>
      </w:r>
      <w:r w:rsidR="00C52F4A" w:rsidRPr="00605EB6">
        <w:t>est un sobriquet</w:t>
      </w:r>
      <w:r w:rsidR="00C474C1">
        <w:t>.</w:t>
      </w:r>
    </w:p>
    <w:p w14:paraId="51E5737A" w14:textId="4947AA91" w:rsidR="00C474C1" w:rsidRDefault="0094609C" w:rsidP="00C52F4A">
      <w:r>
        <w:t>— </w:t>
      </w:r>
      <w:r w:rsidR="00C52F4A" w:rsidRPr="00605EB6">
        <w:t>Pourquoi le lui a-t-on donné</w:t>
      </w:r>
      <w:r w:rsidR="00C474C1">
        <w:t> ?</w:t>
      </w:r>
    </w:p>
    <w:p w14:paraId="15EF6AE3" w14:textId="5FAE404A" w:rsidR="00C474C1" w:rsidRDefault="0094609C" w:rsidP="00C52F4A">
      <w:r>
        <w:t>— </w:t>
      </w:r>
      <w:r w:rsidR="00C52F4A" w:rsidRPr="00605EB6">
        <w:t>Je l</w:t>
      </w:r>
      <w:r w:rsidR="00C474C1">
        <w:t>’</w:t>
      </w:r>
      <w:r w:rsidR="00C52F4A" w:rsidRPr="00605EB6">
        <w:t>ignore</w:t>
      </w:r>
      <w:r w:rsidR="00C474C1">
        <w:t xml:space="preserve">, </w:t>
      </w:r>
      <w:r w:rsidR="00C52F4A" w:rsidRPr="00605EB6">
        <w:t>Jeanne</w:t>
      </w:r>
      <w:r w:rsidR="00C474C1">
        <w:t xml:space="preserve">. </w:t>
      </w:r>
      <w:r w:rsidR="00C52F4A" w:rsidRPr="00605EB6">
        <w:t>Le pauvre vieux vous intéresse</w:t>
      </w:r>
      <w:r w:rsidR="00C474C1">
        <w:t> ?</w:t>
      </w:r>
    </w:p>
    <w:p w14:paraId="7B503B8E" w14:textId="069C0E99" w:rsidR="00C474C1" w:rsidRDefault="0094609C" w:rsidP="00C52F4A">
      <w:r>
        <w:t>— </w:t>
      </w:r>
      <w:r w:rsidR="00C52F4A" w:rsidRPr="00605EB6">
        <w:t>Beaucoup</w:t>
      </w:r>
      <w:r w:rsidR="00C474C1">
        <w:t xml:space="preserve">, </w:t>
      </w:r>
      <w:r w:rsidR="00C52F4A" w:rsidRPr="00605EB6">
        <w:t>Jacques</w:t>
      </w:r>
      <w:r w:rsidR="00C474C1">
        <w:t xml:space="preserve"> ; </w:t>
      </w:r>
      <w:r w:rsidR="00C52F4A" w:rsidRPr="00605EB6">
        <w:t>ce qu</w:t>
      </w:r>
      <w:r w:rsidR="00C474C1">
        <w:t>’</w:t>
      </w:r>
      <w:r w:rsidR="00C52F4A" w:rsidRPr="00605EB6">
        <w:t>il nous a dit m</w:t>
      </w:r>
      <w:r w:rsidR="00C474C1">
        <w:t>’</w:t>
      </w:r>
      <w:r w:rsidR="00C52F4A" w:rsidRPr="00605EB6">
        <w:t>a impressionnée</w:t>
      </w:r>
      <w:r w:rsidR="00C474C1">
        <w:t xml:space="preserve"> ; </w:t>
      </w:r>
      <w:r w:rsidR="00C52F4A" w:rsidRPr="00605EB6">
        <w:t>à un moment</w:t>
      </w:r>
      <w:r w:rsidR="00C474C1">
        <w:t xml:space="preserve">, </w:t>
      </w:r>
      <w:r w:rsidR="00C52F4A" w:rsidRPr="00605EB6">
        <w:t>avez-vous remarqué comme il était ému</w:t>
      </w:r>
      <w:r w:rsidR="00C474C1">
        <w:t xml:space="preserve">, </w:t>
      </w:r>
      <w:r w:rsidR="00C52F4A" w:rsidRPr="00605EB6">
        <w:t>et puis la façon dont il me regardait</w:t>
      </w:r>
      <w:r w:rsidR="00C474C1">
        <w:t> ?</w:t>
      </w:r>
    </w:p>
    <w:p w14:paraId="1E82A2E5" w14:textId="18847A7B" w:rsidR="00C474C1" w:rsidRDefault="0094609C" w:rsidP="00C52F4A">
      <w:r>
        <w:t>— </w:t>
      </w:r>
      <w:r w:rsidR="00C52F4A" w:rsidRPr="00605EB6">
        <w:t>En effet</w:t>
      </w:r>
      <w:r w:rsidR="00C474C1">
        <w:t xml:space="preserve">, </w:t>
      </w:r>
      <w:r w:rsidR="00C52F4A" w:rsidRPr="00605EB6">
        <w:t>Jeanne</w:t>
      </w:r>
      <w:r w:rsidR="00C474C1">
        <w:t xml:space="preserve">, </w:t>
      </w:r>
      <w:r w:rsidR="00C52F4A" w:rsidRPr="00605EB6">
        <w:t>il ne vous quittait pas des yeux</w:t>
      </w:r>
      <w:r w:rsidR="00C474C1">
        <w:t>.</w:t>
      </w:r>
    </w:p>
    <w:p w14:paraId="3CC417DA" w14:textId="2802C063" w:rsidR="00C474C1" w:rsidRDefault="0094609C" w:rsidP="00C52F4A">
      <w:r>
        <w:t>— </w:t>
      </w:r>
      <w:r w:rsidR="00C52F4A" w:rsidRPr="00605EB6">
        <w:t xml:space="preserve">On aurait </w:t>
      </w:r>
      <w:r w:rsidR="00497990">
        <w:t>dit</w:t>
      </w:r>
      <w:r w:rsidR="00497990" w:rsidRPr="00605EB6">
        <w:t xml:space="preserve"> </w:t>
      </w:r>
      <w:r w:rsidR="00C52F4A" w:rsidRPr="00605EB6">
        <w:t>qu</w:t>
      </w:r>
      <w:r w:rsidR="00C474C1">
        <w:t>’</w:t>
      </w:r>
      <w:r w:rsidR="00C52F4A" w:rsidRPr="00605EB6">
        <w:t>il avait quelque chose à me dire</w:t>
      </w:r>
      <w:r w:rsidR="00C474C1">
        <w:t>.</w:t>
      </w:r>
    </w:p>
    <w:p w14:paraId="5D248F06" w14:textId="41176F47" w:rsidR="00C474C1" w:rsidRDefault="0094609C" w:rsidP="00C52F4A">
      <w:r>
        <w:lastRenderedPageBreak/>
        <w:t>— </w:t>
      </w:r>
      <w:r w:rsidR="00C52F4A" w:rsidRPr="00605EB6">
        <w:t>Quelle idée</w:t>
      </w:r>
      <w:r w:rsidR="00C474C1">
        <w:t> !</w:t>
      </w:r>
    </w:p>
    <w:p w14:paraId="49973B34" w14:textId="2738D82C" w:rsidR="00C474C1" w:rsidRDefault="0094609C" w:rsidP="00C52F4A">
      <w:r>
        <w:t>— </w:t>
      </w:r>
      <w:r w:rsidR="00C52F4A" w:rsidRPr="00605EB6">
        <w:t>Je me trompe sans doute</w:t>
      </w:r>
      <w:r w:rsidR="00C474C1">
        <w:t xml:space="preserve">. </w:t>
      </w:r>
      <w:r w:rsidR="00C52F4A" w:rsidRPr="00605EB6">
        <w:t>Et il est de Blaincourt</w:t>
      </w:r>
      <w:r w:rsidR="00C474C1">
        <w:t xml:space="preserve">, </w:t>
      </w:r>
      <w:r w:rsidR="00C52F4A" w:rsidRPr="00605EB6">
        <w:t>Jacques</w:t>
      </w:r>
      <w:r w:rsidR="00C474C1">
        <w:t> ?</w:t>
      </w:r>
    </w:p>
    <w:p w14:paraId="76B40E70" w14:textId="3F07F63B" w:rsidR="00C474C1" w:rsidRDefault="0094609C" w:rsidP="00C52F4A">
      <w:r>
        <w:t>— </w:t>
      </w:r>
      <w:r w:rsidR="00C52F4A" w:rsidRPr="00605EB6">
        <w:t>Oui</w:t>
      </w:r>
      <w:r w:rsidR="00C474C1">
        <w:t xml:space="preserve">, </w:t>
      </w:r>
      <w:r w:rsidR="00C52F4A" w:rsidRPr="00605EB6">
        <w:t>Jeanne</w:t>
      </w:r>
      <w:r w:rsidR="00C474C1">
        <w:t xml:space="preserve">, </w:t>
      </w:r>
      <w:r w:rsidR="00C52F4A" w:rsidRPr="00605EB6">
        <w:t>de Blaincourt</w:t>
      </w:r>
      <w:r w:rsidR="00C474C1">
        <w:t>.</w:t>
      </w:r>
    </w:p>
    <w:p w14:paraId="71DEDFBF" w14:textId="77777777" w:rsidR="00C474C1" w:rsidRDefault="00C52F4A" w:rsidP="00C52F4A">
      <w:r w:rsidRPr="00605EB6">
        <w:t>La jeune fille laissa échapper un soupir et sa tête s</w:t>
      </w:r>
      <w:r w:rsidR="00C474C1">
        <w:t>’</w:t>
      </w:r>
      <w:r w:rsidRPr="00605EB6">
        <w:t>inclina sur sa poitrine</w:t>
      </w:r>
      <w:r w:rsidR="00C474C1">
        <w:t>.</w:t>
      </w:r>
    </w:p>
    <w:p w14:paraId="77BEEC28" w14:textId="109E734E" w:rsidR="00C474C1" w:rsidRDefault="0094609C" w:rsidP="00C52F4A">
      <w:r>
        <w:t>— </w:t>
      </w:r>
      <w:r w:rsidR="00C52F4A" w:rsidRPr="00605EB6">
        <w:t>Jeanne</w:t>
      </w:r>
      <w:r w:rsidR="00C474C1">
        <w:t xml:space="preserve">, </w:t>
      </w:r>
      <w:r w:rsidR="00C52F4A" w:rsidRPr="00605EB6">
        <w:t>reprit le jeune homme au bout d</w:t>
      </w:r>
      <w:r w:rsidR="00C474C1">
        <w:t>’</w:t>
      </w:r>
      <w:r w:rsidR="00C52F4A" w:rsidRPr="00605EB6">
        <w:t>un instant</w:t>
      </w:r>
      <w:r w:rsidR="00C474C1">
        <w:t xml:space="preserve">, </w:t>
      </w:r>
      <w:r w:rsidR="00C52F4A" w:rsidRPr="00605EB6">
        <w:t>vous pensez à votre mère</w:t>
      </w:r>
      <w:r w:rsidR="00C474C1">
        <w:t>.</w:t>
      </w:r>
    </w:p>
    <w:p w14:paraId="4C57591D" w14:textId="679E8CFF" w:rsidR="00C474C1" w:rsidRDefault="0094609C" w:rsidP="00C52F4A">
      <w:r>
        <w:t>— </w:t>
      </w:r>
      <w:r w:rsidR="00C52F4A" w:rsidRPr="00605EB6">
        <w:t>Oui</w:t>
      </w:r>
      <w:r w:rsidR="00C474C1">
        <w:t xml:space="preserve">, </w:t>
      </w:r>
      <w:r w:rsidR="00C52F4A" w:rsidRPr="00605EB6">
        <w:t>Jacques</w:t>
      </w:r>
      <w:r w:rsidR="00C474C1">
        <w:t xml:space="preserve">, </w:t>
      </w:r>
      <w:r w:rsidR="00C52F4A" w:rsidRPr="00605EB6">
        <w:t>je pense à ma mère qui</w:t>
      </w:r>
      <w:r w:rsidR="00C474C1">
        <w:t xml:space="preserve">, </w:t>
      </w:r>
      <w:r w:rsidR="00C52F4A" w:rsidRPr="00605EB6">
        <w:t>elle aussi</w:t>
      </w:r>
      <w:r w:rsidR="00C474C1">
        <w:t xml:space="preserve">, </w:t>
      </w:r>
      <w:r w:rsidR="00C52F4A" w:rsidRPr="00605EB6">
        <w:t>demeurait à Blaincourt et que je n</w:t>
      </w:r>
      <w:r w:rsidR="00C474C1">
        <w:t>’</w:t>
      </w:r>
      <w:r w:rsidR="00C52F4A" w:rsidRPr="00605EB6">
        <w:t>ai pas connue</w:t>
      </w:r>
      <w:r w:rsidR="00C474C1">
        <w:t xml:space="preserve">, </w:t>
      </w:r>
      <w:r w:rsidR="00C52F4A" w:rsidRPr="00605EB6">
        <w:t>puisqu</w:t>
      </w:r>
      <w:r w:rsidR="00C474C1">
        <w:t>’</w:t>
      </w:r>
      <w:r w:rsidR="00C52F4A" w:rsidRPr="00605EB6">
        <w:t>elle est morte en me mettant au monde</w:t>
      </w:r>
      <w:r w:rsidR="00C474C1">
        <w:t xml:space="preserve">. </w:t>
      </w:r>
      <w:r w:rsidR="00C52F4A" w:rsidRPr="00605EB6">
        <w:t>C</w:t>
      </w:r>
      <w:r w:rsidR="00C474C1">
        <w:t>’</w:t>
      </w:r>
      <w:r w:rsidR="00C52F4A" w:rsidRPr="00605EB6">
        <w:t>est souvent</w:t>
      </w:r>
      <w:r w:rsidR="00C474C1">
        <w:t xml:space="preserve">, </w:t>
      </w:r>
      <w:r w:rsidR="00C52F4A" w:rsidRPr="00605EB6">
        <w:t>bien souvent</w:t>
      </w:r>
      <w:r w:rsidR="00C474C1">
        <w:t xml:space="preserve">, </w:t>
      </w:r>
      <w:r w:rsidR="00C52F4A" w:rsidRPr="00605EB6">
        <w:t>que je pense à elle</w:t>
      </w:r>
      <w:r w:rsidR="00C474C1">
        <w:t xml:space="preserve">. </w:t>
      </w:r>
      <w:r w:rsidR="00C52F4A" w:rsidRPr="00605EB6">
        <w:t>Comme je l</w:t>
      </w:r>
      <w:r w:rsidR="00C474C1">
        <w:t>’</w:t>
      </w:r>
      <w:r w:rsidR="00C52F4A" w:rsidRPr="00605EB6">
        <w:t>aurais aimée</w:t>
      </w:r>
      <w:r w:rsidR="00C474C1">
        <w:t xml:space="preserve">, </w:t>
      </w:r>
      <w:r w:rsidR="00C52F4A" w:rsidRPr="00605EB6">
        <w:t>comme je l</w:t>
      </w:r>
      <w:r w:rsidR="00C474C1">
        <w:t>’</w:t>
      </w:r>
      <w:r w:rsidR="00C52F4A" w:rsidRPr="00605EB6">
        <w:t>aimerais si je l</w:t>
      </w:r>
      <w:r w:rsidR="00C474C1">
        <w:t>’</w:t>
      </w:r>
      <w:r w:rsidR="00C52F4A" w:rsidRPr="00605EB6">
        <w:t>avais connue</w:t>
      </w:r>
      <w:r w:rsidR="00C474C1">
        <w:t>.</w:t>
      </w:r>
    </w:p>
    <w:p w14:paraId="546624A5" w14:textId="77777777" w:rsidR="00C474C1" w:rsidRDefault="00C474C1" w:rsidP="00C52F4A">
      <w:r>
        <w:t>» </w:t>
      </w:r>
      <w:r w:rsidR="00C52F4A" w:rsidRPr="00605EB6">
        <w:t>Je ne sais rien de ma mère</w:t>
      </w:r>
      <w:r>
        <w:t xml:space="preserve">, </w:t>
      </w:r>
      <w:r w:rsidR="00C52F4A" w:rsidRPr="00605EB6">
        <w:t>Jacques</w:t>
      </w:r>
      <w:r>
        <w:t xml:space="preserve">, </w:t>
      </w:r>
      <w:r w:rsidR="00C52F4A" w:rsidRPr="00605EB6">
        <w:t>rien</w:t>
      </w:r>
      <w:r>
        <w:t xml:space="preserve">, </w:t>
      </w:r>
      <w:r w:rsidR="00C52F4A" w:rsidRPr="00605EB6">
        <w:t>pas même son nom</w:t>
      </w:r>
      <w:r>
        <w:t xml:space="preserve">. </w:t>
      </w:r>
      <w:r w:rsidR="00C52F4A" w:rsidRPr="00605EB6">
        <w:t>Quand je questionne mon père au sujet de celle qui n</w:t>
      </w:r>
      <w:r>
        <w:t>’</w:t>
      </w:r>
      <w:r w:rsidR="00C52F4A" w:rsidRPr="00605EB6">
        <w:t>est plus</w:t>
      </w:r>
      <w:r>
        <w:t xml:space="preserve">, </w:t>
      </w:r>
      <w:r w:rsidR="00C52F4A" w:rsidRPr="00605EB6">
        <w:t>il me répond d</w:t>
      </w:r>
      <w:r>
        <w:t>’</w:t>
      </w:r>
      <w:r w:rsidR="00C52F4A" w:rsidRPr="00605EB6">
        <w:t>une manière évasive</w:t>
      </w:r>
      <w:r>
        <w:t xml:space="preserve">, </w:t>
      </w:r>
      <w:r w:rsidR="00C52F4A" w:rsidRPr="00605EB6">
        <w:t>ou bien</w:t>
      </w:r>
      <w:r>
        <w:t xml:space="preserve">, </w:t>
      </w:r>
      <w:r w:rsidR="00C52F4A" w:rsidRPr="00605EB6">
        <w:t>embarrassé</w:t>
      </w:r>
      <w:r>
        <w:t xml:space="preserve">, </w:t>
      </w:r>
      <w:r w:rsidR="00C52F4A" w:rsidRPr="00605EB6">
        <w:t>troublé</w:t>
      </w:r>
      <w:r>
        <w:t xml:space="preserve">, </w:t>
      </w:r>
      <w:r w:rsidR="00C52F4A" w:rsidRPr="00605EB6">
        <w:t>il me prend dans ses bras</w:t>
      </w:r>
      <w:r>
        <w:t xml:space="preserve">, </w:t>
      </w:r>
      <w:r w:rsidR="00C52F4A" w:rsidRPr="00605EB6">
        <w:t>me presse contre son cœur et me ferme la bouche avec ses baisers</w:t>
      </w:r>
      <w:r>
        <w:t xml:space="preserve"> ; </w:t>
      </w:r>
      <w:r w:rsidR="00C52F4A" w:rsidRPr="00605EB6">
        <w:t>et toujours</w:t>
      </w:r>
      <w:r>
        <w:t xml:space="preserve">, </w:t>
      </w:r>
      <w:r w:rsidR="00C52F4A" w:rsidRPr="00605EB6">
        <w:t>toujours il devient triste et je vois des larmes dans ses yeux</w:t>
      </w:r>
      <w:r>
        <w:t xml:space="preserve">. </w:t>
      </w:r>
      <w:r w:rsidR="00C52F4A" w:rsidRPr="00605EB6">
        <w:t>On ne me dit pas tout</w:t>
      </w:r>
      <w:r>
        <w:t xml:space="preserve"> : </w:t>
      </w:r>
      <w:r w:rsidR="00C52F4A" w:rsidRPr="00605EB6">
        <w:t>Jacques</w:t>
      </w:r>
      <w:r>
        <w:t xml:space="preserve">, </w:t>
      </w:r>
      <w:r w:rsidR="00C52F4A" w:rsidRPr="00605EB6">
        <w:t>je sens</w:t>
      </w:r>
      <w:r>
        <w:t xml:space="preserve">, </w:t>
      </w:r>
      <w:r w:rsidR="00C52F4A" w:rsidRPr="00605EB6">
        <w:t>je devine qu</w:t>
      </w:r>
      <w:r>
        <w:t>’</w:t>
      </w:r>
      <w:r w:rsidR="00C52F4A" w:rsidRPr="00605EB6">
        <w:t>on me cache quelque chose</w:t>
      </w:r>
      <w:r>
        <w:t xml:space="preserve">. </w:t>
      </w:r>
      <w:r w:rsidR="00C52F4A" w:rsidRPr="00605EB6">
        <w:t>Mais qu</w:t>
      </w:r>
      <w:r>
        <w:t>’</w:t>
      </w:r>
      <w:r w:rsidR="00C52F4A" w:rsidRPr="00605EB6">
        <w:t>a donc fait ma mère pour qu</w:t>
      </w:r>
      <w:r>
        <w:t>’</w:t>
      </w:r>
      <w:r w:rsidR="00C52F4A" w:rsidRPr="00605EB6">
        <w:t>on redoute de me parler d</w:t>
      </w:r>
      <w:r>
        <w:t>’</w:t>
      </w:r>
      <w:r w:rsidR="00C52F4A" w:rsidRPr="00605EB6">
        <w:t>elle</w:t>
      </w:r>
      <w:r>
        <w:t> ?</w:t>
      </w:r>
    </w:p>
    <w:p w14:paraId="181E0AA7" w14:textId="0273F4CA" w:rsidR="00C474C1" w:rsidRDefault="00C474C1" w:rsidP="00C52F4A">
      <w:r>
        <w:t>» </w:t>
      </w:r>
      <w:r w:rsidR="00C52F4A" w:rsidRPr="00605EB6">
        <w:t>Le vieux mendiant l</w:t>
      </w:r>
      <w:r>
        <w:t>’</w:t>
      </w:r>
      <w:r w:rsidR="00C52F4A" w:rsidRPr="00605EB6">
        <w:t>a connue</w:t>
      </w:r>
      <w:r>
        <w:t xml:space="preserve">… </w:t>
      </w:r>
      <w:r w:rsidR="00497990">
        <w:t>Q</w:t>
      </w:r>
      <w:r w:rsidR="00497990" w:rsidRPr="00605EB6">
        <w:t xml:space="preserve">uand </w:t>
      </w:r>
      <w:r w:rsidR="00C52F4A" w:rsidRPr="00605EB6">
        <w:t>je le reverrai</w:t>
      </w:r>
      <w:r>
        <w:t xml:space="preserve">, </w:t>
      </w:r>
      <w:r w:rsidR="00C52F4A" w:rsidRPr="00605EB6">
        <w:t>je l</w:t>
      </w:r>
      <w:r>
        <w:t>’</w:t>
      </w:r>
      <w:r w:rsidR="00C52F4A" w:rsidRPr="00605EB6">
        <w:t>interrogerai</w:t>
      </w:r>
      <w:r>
        <w:t xml:space="preserve">. </w:t>
      </w:r>
      <w:r w:rsidR="00C52F4A" w:rsidRPr="00605EB6">
        <w:t>Mais je veux éloigner ma pensée des choses qui l</w:t>
      </w:r>
      <w:r>
        <w:t>’</w:t>
      </w:r>
      <w:r w:rsidR="00C52F4A" w:rsidRPr="00605EB6">
        <w:t>assombrissent</w:t>
      </w:r>
      <w:r>
        <w:t xml:space="preserve">. </w:t>
      </w:r>
      <w:r w:rsidR="00C52F4A" w:rsidRPr="00605EB6">
        <w:t>Jacques</w:t>
      </w:r>
      <w:r>
        <w:t xml:space="preserve">, </w:t>
      </w:r>
      <w:r w:rsidR="00C52F4A" w:rsidRPr="00605EB6">
        <w:t>c</w:t>
      </w:r>
      <w:r>
        <w:t>’</w:t>
      </w:r>
      <w:r w:rsidR="00C52F4A" w:rsidRPr="00605EB6">
        <w:t>est pour voir mon père que vous êtes venu ce matin</w:t>
      </w:r>
      <w:r>
        <w:t> ?</w:t>
      </w:r>
    </w:p>
    <w:p w14:paraId="2774256C" w14:textId="72BABE40" w:rsidR="00C474C1" w:rsidRDefault="0094609C" w:rsidP="00C52F4A">
      <w:r>
        <w:t>— </w:t>
      </w:r>
      <w:r w:rsidR="00C52F4A" w:rsidRPr="00605EB6">
        <w:t>Oui</w:t>
      </w:r>
      <w:r w:rsidR="00C474C1">
        <w:t xml:space="preserve">, </w:t>
      </w:r>
      <w:r w:rsidR="00C52F4A" w:rsidRPr="00605EB6">
        <w:t>Jeanne</w:t>
      </w:r>
      <w:r w:rsidR="00C474C1">
        <w:t xml:space="preserve">. </w:t>
      </w:r>
      <w:r w:rsidR="00C52F4A" w:rsidRPr="00605EB6">
        <w:t>Je suis entré dans la maison</w:t>
      </w:r>
      <w:r w:rsidR="00C474C1">
        <w:t xml:space="preserve">, </w:t>
      </w:r>
      <w:r w:rsidR="00C52F4A" w:rsidRPr="00605EB6">
        <w:t>j</w:t>
      </w:r>
      <w:r w:rsidR="00C474C1">
        <w:t>’</w:t>
      </w:r>
      <w:r w:rsidR="00C52F4A" w:rsidRPr="00605EB6">
        <w:t>ai appelé</w:t>
      </w:r>
      <w:r w:rsidR="00C474C1">
        <w:t xml:space="preserve"> ; </w:t>
      </w:r>
      <w:r w:rsidR="00C52F4A" w:rsidRPr="00605EB6">
        <w:t>personne ne me répondant</w:t>
      </w:r>
      <w:r w:rsidR="00C474C1">
        <w:t xml:space="preserve">, </w:t>
      </w:r>
      <w:r w:rsidR="00C52F4A" w:rsidRPr="00605EB6">
        <w:t>j</w:t>
      </w:r>
      <w:r w:rsidR="00C474C1">
        <w:t>’</w:t>
      </w:r>
      <w:r w:rsidR="00C52F4A" w:rsidRPr="00605EB6">
        <w:t>ai pensé que vous étiez tous deux au jardin</w:t>
      </w:r>
      <w:r w:rsidR="00C474C1">
        <w:t xml:space="preserve"> ; </w:t>
      </w:r>
      <w:r w:rsidR="00C52F4A" w:rsidRPr="00605EB6">
        <w:t>je vous ai vue seule</w:t>
      </w:r>
      <w:r w:rsidR="00C474C1">
        <w:t xml:space="preserve">, </w:t>
      </w:r>
      <w:r w:rsidR="00C52F4A" w:rsidRPr="00605EB6">
        <w:t>Jeanne</w:t>
      </w:r>
      <w:r w:rsidR="00C474C1">
        <w:t xml:space="preserve">, </w:t>
      </w:r>
      <w:r w:rsidR="00C52F4A" w:rsidRPr="00605EB6">
        <w:t xml:space="preserve">et ne voulant pas </w:t>
      </w:r>
      <w:r w:rsidR="00C52F4A" w:rsidRPr="00605EB6">
        <w:lastRenderedPageBreak/>
        <w:t>m</w:t>
      </w:r>
      <w:r w:rsidR="00C474C1">
        <w:t>’</w:t>
      </w:r>
      <w:r w:rsidR="00C52F4A" w:rsidRPr="00605EB6">
        <w:t>en aller sans vous dire bonjour</w:t>
      </w:r>
      <w:r w:rsidR="00C474C1">
        <w:t xml:space="preserve">, </w:t>
      </w:r>
      <w:r w:rsidR="00C52F4A" w:rsidRPr="00605EB6">
        <w:t>je suis venu jusqu</w:t>
      </w:r>
      <w:r w:rsidR="00C474C1">
        <w:t>’</w:t>
      </w:r>
      <w:r w:rsidR="00C52F4A" w:rsidRPr="00605EB6">
        <w:t>ici</w:t>
      </w:r>
      <w:r w:rsidR="00C474C1">
        <w:t xml:space="preserve">. </w:t>
      </w:r>
      <w:r w:rsidR="00C52F4A" w:rsidRPr="00605EB6">
        <w:t>Ah</w:t>
      </w:r>
      <w:r w:rsidR="00C474C1">
        <w:t xml:space="preserve"> ! </w:t>
      </w:r>
      <w:r w:rsidR="00C52F4A" w:rsidRPr="00605EB6">
        <w:t>je ne savais pas quelle joie infinie m</w:t>
      </w:r>
      <w:r w:rsidR="00C474C1">
        <w:t>’</w:t>
      </w:r>
      <w:r w:rsidR="00C52F4A" w:rsidRPr="00605EB6">
        <w:t>y attendait</w:t>
      </w:r>
      <w:r w:rsidR="00C474C1">
        <w:t>.</w:t>
      </w:r>
    </w:p>
    <w:p w14:paraId="14A8684A" w14:textId="7FD9315F" w:rsidR="00C474C1" w:rsidRDefault="0094609C" w:rsidP="00C52F4A">
      <w:r>
        <w:t>— </w:t>
      </w:r>
      <w:r w:rsidR="00C52F4A" w:rsidRPr="00605EB6">
        <w:t>Mon père est allé faire</w:t>
      </w:r>
      <w:r w:rsidR="00C474C1">
        <w:t xml:space="preserve">, </w:t>
      </w:r>
      <w:r w:rsidR="00C52F4A" w:rsidRPr="00605EB6">
        <w:t>avec Fidèle</w:t>
      </w:r>
      <w:r w:rsidR="00C474C1">
        <w:t xml:space="preserve">, </w:t>
      </w:r>
      <w:r w:rsidR="00C52F4A" w:rsidRPr="00605EB6">
        <w:t>une petite promenade au bord de la rivière</w:t>
      </w:r>
      <w:r w:rsidR="00C474C1">
        <w:t xml:space="preserve">, </w:t>
      </w:r>
      <w:r w:rsidR="00C52F4A" w:rsidRPr="00605EB6">
        <w:t>mais il ne tardera pas à rentrer</w:t>
      </w:r>
      <w:r w:rsidR="00C474C1">
        <w:t>.</w:t>
      </w:r>
    </w:p>
    <w:p w14:paraId="21719170" w14:textId="77777777" w:rsidR="00C474C1" w:rsidRDefault="00C52F4A" w:rsidP="00C52F4A">
      <w:r w:rsidRPr="00605EB6">
        <w:t>Le jeune homme s</w:t>
      </w:r>
      <w:r w:rsidR="00C474C1">
        <w:t>’</w:t>
      </w:r>
      <w:r w:rsidRPr="00605EB6">
        <w:t>attrista subitement</w:t>
      </w:r>
      <w:r w:rsidR="00C474C1">
        <w:t>.</w:t>
      </w:r>
    </w:p>
    <w:p w14:paraId="22349638" w14:textId="490E2A2A" w:rsidR="00C474C1" w:rsidRDefault="0094609C" w:rsidP="00C52F4A">
      <w:r>
        <w:t>— </w:t>
      </w:r>
      <w:r w:rsidR="00C52F4A" w:rsidRPr="00605EB6">
        <w:t>Vous me rappelez à la réalité</w:t>
      </w:r>
      <w:r w:rsidR="00C474C1">
        <w:t xml:space="preserve">, </w:t>
      </w:r>
      <w:r w:rsidR="00C52F4A" w:rsidRPr="00605EB6">
        <w:t>Jeanne</w:t>
      </w:r>
      <w:r w:rsidR="00C474C1">
        <w:t xml:space="preserve">, </w:t>
      </w:r>
      <w:r w:rsidR="00C52F4A" w:rsidRPr="00605EB6">
        <w:t>dit-il</w:t>
      </w:r>
      <w:r w:rsidR="00C474C1">
        <w:t xml:space="preserve">. </w:t>
      </w:r>
      <w:r w:rsidR="00C52F4A" w:rsidRPr="00605EB6">
        <w:t>Vous savez que pour entrer au dixième régiment de dragons où mon parrain a commandé un escadron</w:t>
      </w:r>
      <w:r w:rsidR="00C474C1">
        <w:t xml:space="preserve">, </w:t>
      </w:r>
      <w:r w:rsidR="00C52F4A" w:rsidRPr="00605EB6">
        <w:t>j</w:t>
      </w:r>
      <w:r w:rsidR="00C474C1">
        <w:t>’</w:t>
      </w:r>
      <w:r w:rsidR="00C52F4A" w:rsidRPr="00605EB6">
        <w:t>ai dû demander à devancer l</w:t>
      </w:r>
      <w:r w:rsidR="00C474C1">
        <w:t>’</w:t>
      </w:r>
      <w:r w:rsidR="00C52F4A" w:rsidRPr="00605EB6">
        <w:t>appel</w:t>
      </w:r>
      <w:r w:rsidR="00C474C1">
        <w:t xml:space="preserve">. </w:t>
      </w:r>
      <w:r w:rsidR="00C52F4A" w:rsidRPr="00605EB6">
        <w:t>Et bien</w:t>
      </w:r>
      <w:r w:rsidR="00C474C1">
        <w:t xml:space="preserve">, </w:t>
      </w:r>
      <w:r w:rsidR="00C52F4A" w:rsidRPr="00605EB6">
        <w:t>j</w:t>
      </w:r>
      <w:r w:rsidR="00C474C1">
        <w:t>’</w:t>
      </w:r>
      <w:r w:rsidR="00C52F4A" w:rsidRPr="00605EB6">
        <w:t>ai reçu hier soir ma feuille de route</w:t>
      </w:r>
      <w:r w:rsidR="00C474C1">
        <w:t xml:space="preserve">. </w:t>
      </w:r>
      <w:r w:rsidR="00C52F4A" w:rsidRPr="00605EB6">
        <w:t>Je suis venu pour le dire au capitaine et lui faire en même temps</w:t>
      </w:r>
      <w:r w:rsidR="00C474C1">
        <w:t xml:space="preserve">, </w:t>
      </w:r>
      <w:r w:rsidR="00C52F4A" w:rsidRPr="00605EB6">
        <w:t>ainsi qu</w:t>
      </w:r>
      <w:r w:rsidR="00C474C1">
        <w:t>’</w:t>
      </w:r>
      <w:r w:rsidR="00C52F4A" w:rsidRPr="00605EB6">
        <w:t>à vous</w:t>
      </w:r>
      <w:r w:rsidR="00C474C1">
        <w:t xml:space="preserve">, </w:t>
      </w:r>
      <w:r w:rsidR="00C52F4A" w:rsidRPr="00605EB6">
        <w:t>Jeanne</w:t>
      </w:r>
      <w:r w:rsidR="00C474C1">
        <w:t xml:space="preserve">, </w:t>
      </w:r>
      <w:r w:rsidR="00C52F4A" w:rsidRPr="00605EB6">
        <w:t>mes adieux</w:t>
      </w:r>
      <w:r w:rsidR="00C474C1">
        <w:t>.</w:t>
      </w:r>
    </w:p>
    <w:p w14:paraId="2F2FBDF5" w14:textId="77777777" w:rsidR="00C474C1" w:rsidRDefault="00C52F4A" w:rsidP="00C52F4A">
      <w:r w:rsidRPr="00605EB6">
        <w:t>La jeune fille avait pâli</w:t>
      </w:r>
      <w:r w:rsidR="00C474C1">
        <w:t>.</w:t>
      </w:r>
    </w:p>
    <w:p w14:paraId="234E3F44" w14:textId="70CC0E6E" w:rsidR="00C474C1" w:rsidRDefault="0094609C" w:rsidP="00C52F4A">
      <w:r>
        <w:t>— </w:t>
      </w:r>
      <w:r w:rsidR="00C52F4A" w:rsidRPr="00605EB6">
        <w:t>Quand donc partez-vous</w:t>
      </w:r>
      <w:r w:rsidR="00C474C1">
        <w:t xml:space="preserve"> ? </w:t>
      </w:r>
      <w:r w:rsidR="00C52F4A" w:rsidRPr="00605EB6">
        <w:t>demanda-t-elle d</w:t>
      </w:r>
      <w:r w:rsidR="00C474C1">
        <w:t>’</w:t>
      </w:r>
      <w:r w:rsidR="00C52F4A" w:rsidRPr="00605EB6">
        <w:t>une voix altérée</w:t>
      </w:r>
      <w:r w:rsidR="00C474C1">
        <w:t>.</w:t>
      </w:r>
    </w:p>
    <w:p w14:paraId="5A22D3DC" w14:textId="7D4E0BF8" w:rsidR="00C474C1" w:rsidRDefault="0094609C" w:rsidP="00C52F4A">
      <w:r>
        <w:t>— </w:t>
      </w:r>
      <w:r w:rsidR="00C52F4A" w:rsidRPr="00605EB6">
        <w:t>Demain</w:t>
      </w:r>
      <w:r w:rsidR="00C474C1">
        <w:t>.</w:t>
      </w:r>
    </w:p>
    <w:p w14:paraId="30F656E0" w14:textId="77777777" w:rsidR="00C474C1" w:rsidRDefault="00C52F4A" w:rsidP="00C52F4A">
      <w:r w:rsidRPr="00605EB6">
        <w:t>Elle eut une sorte de tressaillement nerveux</w:t>
      </w:r>
      <w:r w:rsidR="00C474C1">
        <w:t xml:space="preserve"> ; </w:t>
      </w:r>
      <w:r w:rsidRPr="00605EB6">
        <w:t>mais</w:t>
      </w:r>
      <w:r w:rsidR="00C474C1">
        <w:t xml:space="preserve">, </w:t>
      </w:r>
      <w:r w:rsidRPr="00605EB6">
        <w:t>par un effort de volonté</w:t>
      </w:r>
      <w:r w:rsidR="00C474C1">
        <w:t xml:space="preserve">, </w:t>
      </w:r>
      <w:r w:rsidRPr="00605EB6">
        <w:t>elle maîtrisa son émotion</w:t>
      </w:r>
      <w:r w:rsidR="00C474C1">
        <w:t>.</w:t>
      </w:r>
    </w:p>
    <w:p w14:paraId="53D321A8" w14:textId="24F8AEAA" w:rsidR="00C474C1" w:rsidRDefault="0094609C" w:rsidP="00C52F4A">
      <w:r>
        <w:t>— </w:t>
      </w:r>
      <w:r w:rsidR="00C52F4A" w:rsidRPr="00605EB6">
        <w:t>C</w:t>
      </w:r>
      <w:r w:rsidR="00C474C1">
        <w:t>’</w:t>
      </w:r>
      <w:r w:rsidR="00C52F4A" w:rsidRPr="00605EB6">
        <w:t>est un peu précipité</w:t>
      </w:r>
      <w:r w:rsidR="00C474C1">
        <w:t xml:space="preserve">, </w:t>
      </w:r>
      <w:r w:rsidR="00C52F4A" w:rsidRPr="00605EB6">
        <w:t>dit-elle</w:t>
      </w:r>
      <w:r w:rsidR="00C474C1">
        <w:t xml:space="preserve"> : </w:t>
      </w:r>
      <w:r w:rsidR="00C52F4A" w:rsidRPr="00605EB6">
        <w:t>mais il le faut</w:t>
      </w:r>
      <w:r w:rsidR="00C474C1">
        <w:t xml:space="preserve">, </w:t>
      </w:r>
      <w:r w:rsidR="00C52F4A" w:rsidRPr="00605EB6">
        <w:t>le devoir passe avant tout</w:t>
      </w:r>
      <w:r w:rsidR="00C474C1">
        <w:t xml:space="preserve">. </w:t>
      </w:r>
      <w:r w:rsidR="00C52F4A" w:rsidRPr="00605EB6">
        <w:t>Vous êtes soldat</w:t>
      </w:r>
      <w:r w:rsidR="00C474C1">
        <w:t xml:space="preserve">, </w:t>
      </w:r>
      <w:r w:rsidR="00C52F4A" w:rsidRPr="00605EB6">
        <w:t>Jacques</w:t>
      </w:r>
      <w:r w:rsidR="00C474C1">
        <w:t xml:space="preserve">, </w:t>
      </w:r>
      <w:r w:rsidR="00C52F4A" w:rsidRPr="00605EB6">
        <w:t>vous appartenez à la patrie</w:t>
      </w:r>
      <w:r w:rsidR="00C474C1">
        <w:t xml:space="preserve"> ; </w:t>
      </w:r>
      <w:r w:rsidR="00C52F4A" w:rsidRPr="00605EB6">
        <w:t>vous avez un noble cœur</w:t>
      </w:r>
      <w:r w:rsidR="00C474C1">
        <w:t xml:space="preserve">, </w:t>
      </w:r>
      <w:r w:rsidR="00C52F4A" w:rsidRPr="00605EB6">
        <w:t>vous êtes digne de la servir</w:t>
      </w:r>
      <w:r w:rsidR="00C474C1">
        <w:t xml:space="preserve">. </w:t>
      </w:r>
      <w:r w:rsidR="00C52F4A" w:rsidRPr="00605EB6">
        <w:t>Si un jour la France était attaquée</w:t>
      </w:r>
      <w:r w:rsidR="00C474C1">
        <w:t xml:space="preserve">, </w:t>
      </w:r>
      <w:r w:rsidR="00C52F4A" w:rsidRPr="00605EB6">
        <w:t>vous compteriez parmi ses plus braves défenseurs</w:t>
      </w:r>
      <w:r w:rsidR="00C474C1">
        <w:t xml:space="preserve">. </w:t>
      </w:r>
      <w:r w:rsidR="00C52F4A" w:rsidRPr="00605EB6">
        <w:t>Partez</w:t>
      </w:r>
      <w:r w:rsidR="00C474C1">
        <w:t xml:space="preserve">, </w:t>
      </w:r>
      <w:r w:rsidR="00C52F4A" w:rsidRPr="00605EB6">
        <w:t>Jacques</w:t>
      </w:r>
      <w:r w:rsidR="00C474C1">
        <w:t xml:space="preserve">, </w:t>
      </w:r>
      <w:r w:rsidR="00C52F4A" w:rsidRPr="00605EB6">
        <w:t>ajouta-t-elle en lui tendant la main</w:t>
      </w:r>
      <w:r w:rsidR="00C474C1">
        <w:t xml:space="preserve">, </w:t>
      </w:r>
      <w:r w:rsidR="00C52F4A" w:rsidRPr="00605EB6">
        <w:t>partez</w:t>
      </w:r>
      <w:r w:rsidR="00C474C1">
        <w:t xml:space="preserve">, </w:t>
      </w:r>
      <w:r w:rsidR="00C52F4A" w:rsidRPr="00605EB6">
        <w:t>Jeanne vous attendra</w:t>
      </w:r>
      <w:r w:rsidR="00C474C1">
        <w:t>.</w:t>
      </w:r>
    </w:p>
    <w:p w14:paraId="6E2C3ADA" w14:textId="17A8C052" w:rsidR="00C474C1" w:rsidRDefault="0094609C" w:rsidP="00C52F4A">
      <w:r>
        <w:t>— </w:t>
      </w:r>
      <w:r w:rsidR="00C52F4A" w:rsidRPr="00605EB6">
        <w:t>Merci</w:t>
      </w:r>
      <w:r w:rsidR="00C474C1">
        <w:t xml:space="preserve">, </w:t>
      </w:r>
      <w:r w:rsidR="00C52F4A" w:rsidRPr="00605EB6">
        <w:t>Jeanne</w:t>
      </w:r>
      <w:r w:rsidR="00C474C1">
        <w:t xml:space="preserve">, </w:t>
      </w:r>
      <w:r w:rsidR="00C52F4A" w:rsidRPr="00605EB6">
        <w:t>ma Jeanne adorée</w:t>
      </w:r>
      <w:r w:rsidR="00C474C1">
        <w:t xml:space="preserve">, </w:t>
      </w:r>
      <w:r w:rsidR="00C52F4A" w:rsidRPr="00605EB6">
        <w:t>merci</w:t>
      </w:r>
      <w:r w:rsidR="00C474C1">
        <w:t xml:space="preserve"> ! </w:t>
      </w:r>
      <w:r w:rsidR="00C52F4A" w:rsidRPr="00605EB6">
        <w:t>Ah</w:t>
      </w:r>
      <w:r w:rsidR="00C474C1">
        <w:t xml:space="preserve"> ! </w:t>
      </w:r>
      <w:r w:rsidR="00C52F4A" w:rsidRPr="00605EB6">
        <w:t>maintenant</w:t>
      </w:r>
      <w:r w:rsidR="00C474C1">
        <w:t xml:space="preserve">, </w:t>
      </w:r>
      <w:r w:rsidR="00C52F4A" w:rsidRPr="00605EB6">
        <w:t>je ne quitterai pas Mareille en désespéré</w:t>
      </w:r>
      <w:r w:rsidR="00C474C1">
        <w:t xml:space="preserve">. ? </w:t>
      </w:r>
      <w:r w:rsidR="00C52F4A" w:rsidRPr="00605EB6">
        <w:t>Les horizons sont vastes et beaux et l</w:t>
      </w:r>
      <w:r w:rsidR="00C474C1">
        <w:t>’</w:t>
      </w:r>
      <w:r w:rsidR="00C52F4A" w:rsidRPr="00605EB6">
        <w:t>avenir est à moi</w:t>
      </w:r>
      <w:r w:rsidR="00C474C1">
        <w:t xml:space="preserve">, </w:t>
      </w:r>
      <w:r w:rsidR="00C52F4A" w:rsidRPr="00605EB6">
        <w:t>à nous</w:t>
      </w:r>
      <w:r w:rsidR="00C474C1">
        <w:t xml:space="preserve">, </w:t>
      </w:r>
      <w:r w:rsidR="00C52F4A" w:rsidRPr="00605EB6">
        <w:t>Jeanne</w:t>
      </w:r>
      <w:r w:rsidR="00C474C1">
        <w:t xml:space="preserve">, </w:t>
      </w:r>
      <w:r w:rsidR="00C52F4A" w:rsidRPr="00605EB6">
        <w:t>à nous</w:t>
      </w:r>
      <w:r w:rsidR="00C474C1">
        <w:t xml:space="preserve"> ! </w:t>
      </w:r>
      <w:r w:rsidR="00C52F4A" w:rsidRPr="00605EB6">
        <w:t>C</w:t>
      </w:r>
      <w:r w:rsidR="00C474C1">
        <w:t>’</w:t>
      </w:r>
      <w:r w:rsidR="00C52F4A" w:rsidRPr="00605EB6">
        <w:t>est long</w:t>
      </w:r>
      <w:r w:rsidR="00C474C1">
        <w:t xml:space="preserve">, </w:t>
      </w:r>
      <w:r w:rsidR="00C52F4A" w:rsidRPr="00605EB6">
        <w:t>sept ans</w:t>
      </w:r>
      <w:r w:rsidR="00C474C1">
        <w:t xml:space="preserve">, </w:t>
      </w:r>
      <w:r w:rsidR="00C52F4A" w:rsidRPr="00605EB6">
        <w:t>mais qu</w:t>
      </w:r>
      <w:r w:rsidR="00C474C1">
        <w:t>’</w:t>
      </w:r>
      <w:r w:rsidR="00C52F4A" w:rsidRPr="00605EB6">
        <w:t>importe</w:t>
      </w:r>
      <w:r w:rsidR="00C474C1">
        <w:t xml:space="preserve"> ; </w:t>
      </w:r>
      <w:r w:rsidR="00C52F4A" w:rsidRPr="00605EB6">
        <w:t xml:space="preserve">les années </w:t>
      </w:r>
      <w:r w:rsidR="00C52F4A" w:rsidRPr="00605EB6">
        <w:lastRenderedPageBreak/>
        <w:t>s</w:t>
      </w:r>
      <w:r w:rsidR="00C474C1">
        <w:t>’</w:t>
      </w:r>
      <w:r w:rsidR="00C52F4A" w:rsidRPr="00605EB6">
        <w:t>écouleront vite</w:t>
      </w:r>
      <w:r w:rsidR="00C474C1">
        <w:t xml:space="preserve">, </w:t>
      </w:r>
      <w:r w:rsidR="00C52F4A" w:rsidRPr="00605EB6">
        <w:t>car je verrai briller l</w:t>
      </w:r>
      <w:r w:rsidR="00C474C1">
        <w:t>’</w:t>
      </w:r>
      <w:r w:rsidR="00C52F4A" w:rsidRPr="00605EB6">
        <w:t>étoile du bonheur qui m</w:t>
      </w:r>
      <w:r w:rsidR="00C474C1">
        <w:t>’</w:t>
      </w:r>
      <w:r w:rsidR="00C52F4A" w:rsidRPr="00605EB6">
        <w:t>attend au retour</w:t>
      </w:r>
      <w:r w:rsidR="00C474C1">
        <w:t> !</w:t>
      </w:r>
    </w:p>
    <w:p w14:paraId="2BF7ADF7" w14:textId="13B25776" w:rsidR="00C474C1" w:rsidRDefault="0094609C" w:rsidP="00C52F4A">
      <w:r>
        <w:t>— </w:t>
      </w:r>
      <w:r w:rsidR="00C52F4A" w:rsidRPr="00605EB6">
        <w:t>Et puis vous vous direz</w:t>
      </w:r>
      <w:r w:rsidR="00C474C1">
        <w:t xml:space="preserve"> : </w:t>
      </w:r>
      <w:r w:rsidR="00C52F4A" w:rsidRPr="00605EB6">
        <w:t>Jeanne pense à moi</w:t>
      </w:r>
      <w:r w:rsidR="00C474C1">
        <w:t xml:space="preserve">, </w:t>
      </w:r>
      <w:r w:rsidR="00C52F4A" w:rsidRPr="00605EB6">
        <w:t>Jeanne ne serait pas contente si je me laissais aller à l</w:t>
      </w:r>
      <w:r w:rsidR="00C474C1">
        <w:t>’</w:t>
      </w:r>
      <w:r w:rsidR="00C52F4A" w:rsidRPr="00605EB6">
        <w:t>ennui</w:t>
      </w:r>
      <w:r w:rsidR="00C474C1">
        <w:t xml:space="preserve">, </w:t>
      </w:r>
      <w:r w:rsidR="00C52F4A" w:rsidRPr="00605EB6">
        <w:t>au découragement</w:t>
      </w:r>
      <w:r w:rsidR="00C474C1">
        <w:t>.</w:t>
      </w:r>
    </w:p>
    <w:p w14:paraId="5194E661" w14:textId="77777777" w:rsidR="00C474C1" w:rsidRDefault="00C52F4A" w:rsidP="00C52F4A">
      <w:r w:rsidRPr="00605EB6">
        <w:t>À ce moment</w:t>
      </w:r>
      <w:r w:rsidR="00C474C1">
        <w:t xml:space="preserve">, </w:t>
      </w:r>
      <w:r w:rsidRPr="00605EB6">
        <w:t>le jappement joyeux d</w:t>
      </w:r>
      <w:r w:rsidR="00C474C1">
        <w:t>’</w:t>
      </w:r>
      <w:r w:rsidRPr="00605EB6">
        <w:t>un chien se fit entendre</w:t>
      </w:r>
      <w:r w:rsidR="00C474C1">
        <w:t>.</w:t>
      </w:r>
    </w:p>
    <w:p w14:paraId="1DAFD84E" w14:textId="42B195B1" w:rsidR="00C474C1" w:rsidRDefault="0094609C" w:rsidP="00C52F4A">
      <w:r>
        <w:t>— </w:t>
      </w:r>
      <w:r w:rsidR="00C52F4A" w:rsidRPr="00605EB6">
        <w:t>C</w:t>
      </w:r>
      <w:r w:rsidR="00C474C1">
        <w:t>’</w:t>
      </w:r>
      <w:r w:rsidR="00C52F4A" w:rsidRPr="00605EB6">
        <w:t>est la voix de Fidèle</w:t>
      </w:r>
      <w:r w:rsidR="00C474C1">
        <w:t xml:space="preserve">, </w:t>
      </w:r>
      <w:r w:rsidR="00C52F4A" w:rsidRPr="00605EB6">
        <w:t>dit Jeanne</w:t>
      </w:r>
      <w:r w:rsidR="00C474C1">
        <w:t xml:space="preserve"> ; </w:t>
      </w:r>
      <w:r w:rsidR="00C52F4A" w:rsidRPr="00605EB6">
        <w:t>voici mon père</w:t>
      </w:r>
      <w:r w:rsidR="00C474C1">
        <w:t>.</w:t>
      </w:r>
    </w:p>
    <w:p w14:paraId="5F72BBFF" w14:textId="6EB35C8C" w:rsidR="00C474C1" w:rsidRDefault="0094609C" w:rsidP="00C52F4A">
      <w:r>
        <w:t>— </w:t>
      </w:r>
      <w:r w:rsidR="00C52F4A" w:rsidRPr="00605EB6">
        <w:t>Jeanne</w:t>
      </w:r>
      <w:r w:rsidR="00C474C1">
        <w:t xml:space="preserve">, </w:t>
      </w:r>
      <w:r w:rsidR="00C52F4A" w:rsidRPr="00605EB6">
        <w:t>j</w:t>
      </w:r>
      <w:r w:rsidR="00C474C1">
        <w:t>’</w:t>
      </w:r>
      <w:r w:rsidR="00C52F4A" w:rsidRPr="00605EB6">
        <w:t>ai une nouvelle crainte</w:t>
      </w:r>
      <w:r w:rsidR="00C474C1">
        <w:t>.</w:t>
      </w:r>
    </w:p>
    <w:p w14:paraId="3ABCC22A" w14:textId="79B3B637" w:rsidR="00C474C1" w:rsidRDefault="0094609C" w:rsidP="00C52F4A">
      <w:r>
        <w:t>— </w:t>
      </w:r>
      <w:r w:rsidR="00C52F4A" w:rsidRPr="00605EB6">
        <w:t>Laquelle</w:t>
      </w:r>
      <w:r w:rsidR="00C474C1">
        <w:t> ?</w:t>
      </w:r>
    </w:p>
    <w:p w14:paraId="019500E0" w14:textId="1B9769EE" w:rsidR="00C474C1" w:rsidRDefault="0094609C" w:rsidP="00C52F4A">
      <w:r>
        <w:t>— </w:t>
      </w:r>
      <w:r w:rsidR="00C52F4A" w:rsidRPr="00605EB6">
        <w:t>Si le capitaine me défendait de penser à vous</w:t>
      </w:r>
      <w:r w:rsidR="00C474C1">
        <w:t> ?</w:t>
      </w:r>
    </w:p>
    <w:p w14:paraId="19D19CB2" w14:textId="76D3D65E" w:rsidR="00C474C1" w:rsidRDefault="0094609C" w:rsidP="00C52F4A">
      <w:r>
        <w:t>— </w:t>
      </w:r>
      <w:r w:rsidR="00C52F4A" w:rsidRPr="00605EB6">
        <w:t>Rassurez-vous</w:t>
      </w:r>
      <w:r w:rsidR="00C474C1">
        <w:t xml:space="preserve">, </w:t>
      </w:r>
      <w:r w:rsidR="00C52F4A" w:rsidRPr="00605EB6">
        <w:t>répondit-elle avec un doux sourire</w:t>
      </w:r>
      <w:r w:rsidR="00C474C1">
        <w:t xml:space="preserve">, </w:t>
      </w:r>
      <w:r w:rsidR="00C52F4A" w:rsidRPr="00605EB6">
        <w:t>mon père sait depuis longtemps que vous m</w:t>
      </w:r>
      <w:r w:rsidR="00C474C1">
        <w:t>’</w:t>
      </w:r>
      <w:r w:rsidR="00C52F4A" w:rsidRPr="00605EB6">
        <w:t>aimez et que je vous aime</w:t>
      </w:r>
      <w:r w:rsidR="00C474C1">
        <w:t>.</w:t>
      </w:r>
    </w:p>
    <w:p w14:paraId="3D6A8FB4" w14:textId="77777777" w:rsidR="00C474C1" w:rsidRDefault="00C52F4A" w:rsidP="00C52F4A">
      <w:r w:rsidRPr="00605EB6">
        <w:t>La haute stature de Jacques Vaillant apparut au bout du jardin</w:t>
      </w:r>
      <w:r w:rsidR="00C474C1">
        <w:t>.</w:t>
      </w:r>
    </w:p>
    <w:p w14:paraId="76677F40" w14:textId="3582A627" w:rsidR="00C474C1" w:rsidRDefault="00C52F4A" w:rsidP="00C52F4A">
      <w:r w:rsidRPr="00605EB6">
        <w:t>Près de seize ans écoulés ne l</w:t>
      </w:r>
      <w:r w:rsidR="00C474C1">
        <w:t>’</w:t>
      </w:r>
      <w:r w:rsidRPr="00605EB6">
        <w:t>avaient point changé</w:t>
      </w:r>
      <w:r w:rsidR="00C474C1">
        <w:t xml:space="preserve"> ; </w:t>
      </w:r>
      <w:r w:rsidRPr="00605EB6">
        <w:t>il ne paraissait pas qu</w:t>
      </w:r>
      <w:r w:rsidR="00C474C1">
        <w:t>’</w:t>
      </w:r>
      <w:r w:rsidRPr="00605EB6">
        <w:t>il eût vieilli</w:t>
      </w:r>
      <w:r w:rsidR="00C474C1">
        <w:t xml:space="preserve">. </w:t>
      </w:r>
      <w:r w:rsidRPr="00605EB6">
        <w:t>Il conservait la force</w:t>
      </w:r>
      <w:r w:rsidR="00C474C1">
        <w:t xml:space="preserve">, </w:t>
      </w:r>
      <w:r w:rsidRPr="00605EB6">
        <w:t>la santé</w:t>
      </w:r>
      <w:r w:rsidR="00C474C1">
        <w:t xml:space="preserve">, </w:t>
      </w:r>
      <w:r w:rsidRPr="00605EB6">
        <w:t>sa belle prestance</w:t>
      </w:r>
      <w:r w:rsidR="00C474C1">
        <w:t xml:space="preserve">, </w:t>
      </w:r>
      <w:r w:rsidRPr="00605EB6">
        <w:t>et se tenait toujours droit comme un</w:t>
      </w:r>
      <w:r w:rsidR="00C474C1">
        <w:t xml:space="preserve"> </w:t>
      </w:r>
      <w:r w:rsidR="00BB2FEA">
        <w:t>I</w:t>
      </w:r>
      <w:r w:rsidR="00C474C1">
        <w:t xml:space="preserve">. </w:t>
      </w:r>
      <w:r w:rsidRPr="00605EB6">
        <w:t>Seulement quelques cheveux blancs de plus et sa moustache militaire plus grisonnante</w:t>
      </w:r>
      <w:r w:rsidR="00C474C1">
        <w:t>.</w:t>
      </w:r>
    </w:p>
    <w:p w14:paraId="6C5B7620" w14:textId="77777777" w:rsidR="00C474C1" w:rsidRDefault="00C52F4A" w:rsidP="00C52F4A">
      <w:r w:rsidRPr="00605EB6">
        <w:t>Les jeunes gens sortirent vivement du berceau pour aller à sa rencontre</w:t>
      </w:r>
      <w:r w:rsidR="00C474C1">
        <w:t xml:space="preserve"> ; </w:t>
      </w:r>
      <w:r w:rsidRPr="00605EB6">
        <w:t>mais</w:t>
      </w:r>
      <w:r w:rsidR="00C474C1">
        <w:t xml:space="preserve">, </w:t>
      </w:r>
      <w:r w:rsidRPr="00605EB6">
        <w:t>en chemin</w:t>
      </w:r>
      <w:r w:rsidR="00C474C1">
        <w:t xml:space="preserve">, </w:t>
      </w:r>
      <w:r w:rsidRPr="00605EB6">
        <w:t>il fallut répondre</w:t>
      </w:r>
      <w:r w:rsidR="00C474C1">
        <w:t xml:space="preserve">, </w:t>
      </w:r>
      <w:r w:rsidRPr="00605EB6">
        <w:t>d</w:t>
      </w:r>
      <w:r w:rsidR="00C474C1">
        <w:t>’</w:t>
      </w:r>
      <w:r w:rsidRPr="00605EB6">
        <w:t>abord</w:t>
      </w:r>
      <w:r w:rsidR="00C474C1">
        <w:t xml:space="preserve">, </w:t>
      </w:r>
      <w:r w:rsidRPr="00605EB6">
        <w:t>aux caresses de Fidèle qui</w:t>
      </w:r>
      <w:r w:rsidR="00C474C1">
        <w:t xml:space="preserve">, </w:t>
      </w:r>
      <w:r w:rsidRPr="00605EB6">
        <w:t>par ses gambades</w:t>
      </w:r>
      <w:r w:rsidR="00C474C1">
        <w:t xml:space="preserve">, </w:t>
      </w:r>
      <w:r w:rsidRPr="00605EB6">
        <w:t>ses bonds</w:t>
      </w:r>
      <w:r w:rsidR="00C474C1">
        <w:t xml:space="preserve">, </w:t>
      </w:r>
      <w:r w:rsidRPr="00605EB6">
        <w:t>ses petits cris</w:t>
      </w:r>
      <w:r w:rsidR="00C474C1">
        <w:t xml:space="preserve">, </w:t>
      </w:r>
      <w:r w:rsidRPr="00605EB6">
        <w:t>sa queue frétillante</w:t>
      </w:r>
      <w:r w:rsidR="00C474C1">
        <w:t xml:space="preserve">, </w:t>
      </w:r>
      <w:r w:rsidRPr="00605EB6">
        <w:t>témoignait à sa manière la joie qu</w:t>
      </w:r>
      <w:r w:rsidR="00C474C1">
        <w:t>’</w:t>
      </w:r>
      <w:r w:rsidRPr="00605EB6">
        <w:t>il éprouvait de revoir sa jeune maîtresse</w:t>
      </w:r>
      <w:r w:rsidR="00C474C1">
        <w:t xml:space="preserve">, </w:t>
      </w:r>
      <w:r w:rsidRPr="00605EB6">
        <w:t>et Jacques</w:t>
      </w:r>
      <w:r w:rsidR="00C474C1">
        <w:t xml:space="preserve">, </w:t>
      </w:r>
      <w:r w:rsidRPr="00605EB6">
        <w:t>l</w:t>
      </w:r>
      <w:r w:rsidR="00C474C1">
        <w:t>’</w:t>
      </w:r>
      <w:r w:rsidRPr="00605EB6">
        <w:t>ami de la maison</w:t>
      </w:r>
      <w:r w:rsidR="00C474C1">
        <w:t>.</w:t>
      </w:r>
    </w:p>
    <w:p w14:paraId="37710A3F" w14:textId="77777777" w:rsidR="00C474C1" w:rsidRDefault="00C52F4A" w:rsidP="00C52F4A">
      <w:r w:rsidRPr="00605EB6">
        <w:lastRenderedPageBreak/>
        <w:t>Fidèle tenait de l</w:t>
      </w:r>
      <w:r w:rsidR="00C474C1">
        <w:t>’</w:t>
      </w:r>
      <w:r w:rsidRPr="00605EB6">
        <w:t>épagneul par son poil</w:t>
      </w:r>
      <w:r w:rsidR="00C474C1">
        <w:t xml:space="preserve"> ; </w:t>
      </w:r>
      <w:r w:rsidRPr="00605EB6">
        <w:t>il n</w:t>
      </w:r>
      <w:r w:rsidR="00C474C1">
        <w:t>’</w:t>
      </w:r>
      <w:r w:rsidRPr="00605EB6">
        <w:t>était pas de forte taille</w:t>
      </w:r>
      <w:r w:rsidR="00C474C1">
        <w:t xml:space="preserve">, </w:t>
      </w:r>
      <w:r w:rsidRPr="00605EB6">
        <w:t>mais il était courageux</w:t>
      </w:r>
      <w:r w:rsidR="00C474C1">
        <w:t xml:space="preserve">, </w:t>
      </w:r>
      <w:r w:rsidRPr="00605EB6">
        <w:t>vaillant</w:t>
      </w:r>
      <w:r w:rsidR="00C474C1">
        <w:t xml:space="preserve">. </w:t>
      </w:r>
      <w:r w:rsidRPr="00605EB6">
        <w:t>Métissé de Pyrame et de Barbet</w:t>
      </w:r>
      <w:r w:rsidR="00C474C1">
        <w:t xml:space="preserve">, </w:t>
      </w:r>
      <w:r w:rsidRPr="00605EB6">
        <w:t>il avait la gentillesse</w:t>
      </w:r>
      <w:r w:rsidR="00C474C1">
        <w:t xml:space="preserve">, </w:t>
      </w:r>
      <w:r w:rsidRPr="00605EB6">
        <w:t>la vivacité</w:t>
      </w:r>
      <w:r w:rsidR="00C474C1">
        <w:t xml:space="preserve">, </w:t>
      </w:r>
      <w:r w:rsidRPr="00605EB6">
        <w:t>les allures du premier</w:t>
      </w:r>
      <w:r w:rsidR="00C474C1">
        <w:t xml:space="preserve">, </w:t>
      </w:r>
      <w:r w:rsidRPr="00605EB6">
        <w:t>l</w:t>
      </w:r>
      <w:r w:rsidR="00C474C1">
        <w:t>’</w:t>
      </w:r>
      <w:r w:rsidRPr="00605EB6">
        <w:t>intelligence</w:t>
      </w:r>
      <w:r w:rsidR="00C474C1">
        <w:t xml:space="preserve">, </w:t>
      </w:r>
      <w:r w:rsidRPr="00605EB6">
        <w:t>la bonté</w:t>
      </w:r>
      <w:r w:rsidR="00C474C1">
        <w:t xml:space="preserve">, </w:t>
      </w:r>
      <w:r w:rsidRPr="00605EB6">
        <w:t>le dévouement de l</w:t>
      </w:r>
      <w:r w:rsidR="00C474C1">
        <w:t>’</w:t>
      </w:r>
      <w:r w:rsidRPr="00605EB6">
        <w:t>autre</w:t>
      </w:r>
      <w:r w:rsidR="00C474C1">
        <w:t xml:space="preserve"> ; </w:t>
      </w:r>
      <w:r w:rsidRPr="00605EB6">
        <w:t>sous tous les rapports</w:t>
      </w:r>
      <w:r w:rsidR="00C474C1">
        <w:t xml:space="preserve">, </w:t>
      </w:r>
      <w:r w:rsidRPr="00605EB6">
        <w:t>il méritait de porter le nom de Fidèle</w:t>
      </w:r>
      <w:r w:rsidR="00C474C1">
        <w:t>.</w:t>
      </w:r>
    </w:p>
    <w:p w14:paraId="34887FEC" w14:textId="54BA101D" w:rsidR="00C474C1" w:rsidRDefault="0094609C" w:rsidP="00C52F4A">
      <w:r>
        <w:t>— </w:t>
      </w:r>
      <w:r w:rsidR="00C52F4A" w:rsidRPr="00605EB6">
        <w:t>Ah</w:t>
      </w:r>
      <w:r w:rsidR="00C474C1">
        <w:t xml:space="preserve"> ! </w:t>
      </w:r>
      <w:r w:rsidR="00C52F4A" w:rsidRPr="00605EB6">
        <w:t>c</w:t>
      </w:r>
      <w:r w:rsidR="00C474C1">
        <w:t>’</w:t>
      </w:r>
      <w:r w:rsidR="00C52F4A" w:rsidRPr="00605EB6">
        <w:t>est toi</w:t>
      </w:r>
      <w:r w:rsidR="00C474C1">
        <w:t xml:space="preserve">, </w:t>
      </w:r>
      <w:r w:rsidR="00C52F4A" w:rsidRPr="00605EB6">
        <w:t>Jacques</w:t>
      </w:r>
      <w:r w:rsidR="00C474C1">
        <w:t xml:space="preserve">, </w:t>
      </w:r>
      <w:r w:rsidR="00C52F4A" w:rsidRPr="00605EB6">
        <w:t>dit le capitaine</w:t>
      </w:r>
      <w:r w:rsidR="00C474C1">
        <w:t xml:space="preserve">, </w:t>
      </w:r>
      <w:r w:rsidR="00C52F4A" w:rsidRPr="00605EB6">
        <w:t>tendant au jeune homme sa main largement ouverte</w:t>
      </w:r>
      <w:r w:rsidR="00C474C1">
        <w:t xml:space="preserve"> ; </w:t>
      </w:r>
      <w:r w:rsidR="00C52F4A" w:rsidRPr="00605EB6">
        <w:t>vraiment</w:t>
      </w:r>
      <w:r w:rsidR="00C474C1">
        <w:t xml:space="preserve">, </w:t>
      </w:r>
      <w:r w:rsidR="00C52F4A" w:rsidRPr="00605EB6">
        <w:t>c</w:t>
      </w:r>
      <w:r w:rsidR="00C474C1">
        <w:t>’</w:t>
      </w:r>
      <w:r w:rsidR="00C52F4A" w:rsidRPr="00605EB6">
        <w:t>est une surprise pour moi de te voir ici</w:t>
      </w:r>
      <w:r w:rsidR="00C474C1">
        <w:t xml:space="preserve">, </w:t>
      </w:r>
      <w:r w:rsidR="00C52F4A" w:rsidRPr="00605EB6">
        <w:t>tenant</w:t>
      </w:r>
      <w:r w:rsidR="00C474C1">
        <w:t xml:space="preserve">, </w:t>
      </w:r>
      <w:r w:rsidR="00C52F4A" w:rsidRPr="00605EB6">
        <w:t>en mon absence</w:t>
      </w:r>
      <w:r w:rsidR="00C474C1">
        <w:t xml:space="preserve">, </w:t>
      </w:r>
      <w:r w:rsidR="00C52F4A" w:rsidRPr="00605EB6">
        <w:t>compagnie à ma Jeanne</w:t>
      </w:r>
      <w:r w:rsidR="00C474C1">
        <w:t>.</w:t>
      </w:r>
    </w:p>
    <w:p w14:paraId="694F701E" w14:textId="77777777" w:rsidR="00C474C1" w:rsidRDefault="00C52F4A" w:rsidP="00C52F4A">
      <w:r w:rsidRPr="00605EB6">
        <w:t>La jeune fille s</w:t>
      </w:r>
      <w:r w:rsidR="00C474C1">
        <w:t>’</w:t>
      </w:r>
      <w:r w:rsidRPr="00605EB6">
        <w:t>approcha</w:t>
      </w:r>
      <w:r w:rsidR="00C474C1">
        <w:t xml:space="preserve">, </w:t>
      </w:r>
      <w:r w:rsidRPr="00605EB6">
        <w:t>présenta son front et reçut le baiser du vieux soldat</w:t>
      </w:r>
      <w:r w:rsidR="00C474C1">
        <w:t>.</w:t>
      </w:r>
    </w:p>
    <w:p w14:paraId="699D806F" w14:textId="31C88C4E" w:rsidR="00C474C1" w:rsidRDefault="0094609C" w:rsidP="00C52F4A">
      <w:r>
        <w:t>— </w:t>
      </w:r>
      <w:r w:rsidR="00C52F4A" w:rsidRPr="00605EB6">
        <w:t>Cher père</w:t>
      </w:r>
      <w:r w:rsidR="00C474C1">
        <w:t xml:space="preserve">, </w:t>
      </w:r>
      <w:r w:rsidR="00C52F4A" w:rsidRPr="00605EB6">
        <w:t>dit-elle</w:t>
      </w:r>
      <w:r w:rsidR="00C474C1">
        <w:t xml:space="preserve">, </w:t>
      </w:r>
      <w:r w:rsidR="00C52F4A" w:rsidRPr="00605EB6">
        <w:t>Jacques est venu ce matin parce qu</w:t>
      </w:r>
      <w:r w:rsidR="00C474C1">
        <w:t>’</w:t>
      </w:r>
      <w:r w:rsidR="00C52F4A" w:rsidRPr="00605EB6">
        <w:t>il a une communication importante à vous faire</w:t>
      </w:r>
      <w:r w:rsidR="00C474C1">
        <w:t xml:space="preserve"> ; </w:t>
      </w:r>
      <w:r w:rsidR="00C52F4A" w:rsidRPr="00605EB6">
        <w:t>ne vous trouvant pas</w:t>
      </w:r>
      <w:r w:rsidR="00C474C1">
        <w:t xml:space="preserve">, </w:t>
      </w:r>
      <w:r w:rsidR="00C52F4A" w:rsidRPr="00605EB6">
        <w:t>il n</w:t>
      </w:r>
      <w:r w:rsidR="00C474C1">
        <w:t>’</w:t>
      </w:r>
      <w:r w:rsidR="00C52F4A" w:rsidRPr="00605EB6">
        <w:t>a pas voulu se retirer sans me dire bonjour</w:t>
      </w:r>
      <w:r w:rsidR="00C474C1">
        <w:t>.</w:t>
      </w:r>
    </w:p>
    <w:p w14:paraId="09F5E1F3" w14:textId="69673B79" w:rsidR="00C474C1" w:rsidRDefault="0094609C" w:rsidP="00C52F4A">
      <w:r>
        <w:t>— </w:t>
      </w:r>
      <w:r w:rsidR="00C52F4A" w:rsidRPr="00605EB6">
        <w:t>S</w:t>
      </w:r>
      <w:r w:rsidR="00C474C1">
        <w:t>’</w:t>
      </w:r>
      <w:r w:rsidR="00C52F4A" w:rsidRPr="00605EB6">
        <w:t>il eût fait autrement il aurait manqué à son devoir</w:t>
      </w:r>
      <w:r w:rsidR="00C474C1">
        <w:t xml:space="preserve">. </w:t>
      </w:r>
      <w:r w:rsidR="00C52F4A" w:rsidRPr="00605EB6">
        <w:t>Bonjour</w:t>
      </w:r>
      <w:r w:rsidR="00C474C1">
        <w:t xml:space="preserve">, </w:t>
      </w:r>
      <w:r w:rsidR="00C52F4A" w:rsidRPr="00605EB6">
        <w:t>c</w:t>
      </w:r>
      <w:r w:rsidR="00C474C1">
        <w:t>’</w:t>
      </w:r>
      <w:r w:rsidR="00C52F4A" w:rsidRPr="00605EB6">
        <w:t>est bien</w:t>
      </w:r>
      <w:r w:rsidR="00C474C1">
        <w:t xml:space="preserve"> ; </w:t>
      </w:r>
      <w:r w:rsidR="00C52F4A" w:rsidRPr="00605EB6">
        <w:t>est-ce tout ce qu</w:t>
      </w:r>
      <w:r w:rsidR="00C474C1">
        <w:t>’</w:t>
      </w:r>
      <w:r w:rsidR="00C52F4A" w:rsidRPr="00605EB6">
        <w:t>il t</w:t>
      </w:r>
      <w:r w:rsidR="00C474C1">
        <w:t>’</w:t>
      </w:r>
      <w:r w:rsidR="00C52F4A" w:rsidRPr="00605EB6">
        <w:t>a dit</w:t>
      </w:r>
      <w:r w:rsidR="00C474C1">
        <w:t> ?</w:t>
      </w:r>
    </w:p>
    <w:p w14:paraId="7F8DE35E" w14:textId="0E1C90D5" w:rsidR="00C474C1" w:rsidRDefault="0094609C" w:rsidP="00C52F4A">
      <w:r>
        <w:t>— </w:t>
      </w:r>
      <w:r w:rsidR="00C52F4A" w:rsidRPr="00605EB6">
        <w:t>Non</w:t>
      </w:r>
      <w:r w:rsidR="00C474C1">
        <w:t xml:space="preserve">, </w:t>
      </w:r>
      <w:r w:rsidR="00C52F4A" w:rsidRPr="00605EB6">
        <w:t>mon père</w:t>
      </w:r>
      <w:r w:rsidR="00C474C1">
        <w:t xml:space="preserve">, </w:t>
      </w:r>
      <w:r w:rsidR="00C52F4A" w:rsidRPr="00605EB6">
        <w:t>Jacques m</w:t>
      </w:r>
      <w:r w:rsidR="00C474C1">
        <w:t>’</w:t>
      </w:r>
      <w:r w:rsidR="00C52F4A" w:rsidRPr="00605EB6">
        <w:t>a dit aussi qu</w:t>
      </w:r>
      <w:r w:rsidR="00C474C1">
        <w:t>’</w:t>
      </w:r>
      <w:r w:rsidR="00C52F4A" w:rsidRPr="00605EB6">
        <w:t>il m</w:t>
      </w:r>
      <w:r w:rsidR="00C474C1">
        <w:t>’</w:t>
      </w:r>
      <w:r w:rsidR="00C52F4A" w:rsidRPr="00605EB6">
        <w:t>aimait</w:t>
      </w:r>
      <w:r w:rsidR="00C474C1">
        <w:t>.</w:t>
      </w:r>
    </w:p>
    <w:p w14:paraId="3B565CE9" w14:textId="37F2726F" w:rsidR="00C474C1" w:rsidRDefault="0094609C" w:rsidP="00C52F4A">
      <w:r>
        <w:t>— </w:t>
      </w:r>
      <w:r w:rsidR="00C52F4A" w:rsidRPr="00605EB6">
        <w:t>Comment</w:t>
      </w:r>
      <w:r w:rsidR="00C474C1">
        <w:t xml:space="preserve">, </w:t>
      </w:r>
      <w:r w:rsidR="00C52F4A" w:rsidRPr="00605EB6">
        <w:t>il a osé</w:t>
      </w:r>
      <w:r w:rsidR="00C474C1">
        <w:t> ?</w:t>
      </w:r>
    </w:p>
    <w:p w14:paraId="0F4EC20F" w14:textId="4D5DBA73" w:rsidR="00C474C1" w:rsidRDefault="0094609C" w:rsidP="00C52F4A">
      <w:r>
        <w:t>— </w:t>
      </w:r>
      <w:r w:rsidR="00C52F4A" w:rsidRPr="00605EB6">
        <w:t>Il a osé</w:t>
      </w:r>
      <w:r w:rsidR="00C474C1">
        <w:t xml:space="preserve">, </w:t>
      </w:r>
      <w:r w:rsidR="00C52F4A" w:rsidRPr="00605EB6">
        <w:t>mon père</w:t>
      </w:r>
      <w:r w:rsidR="00C474C1">
        <w:t>.</w:t>
      </w:r>
    </w:p>
    <w:p w14:paraId="0DB7A780" w14:textId="226CB1D5" w:rsidR="00C474C1" w:rsidRDefault="0094609C" w:rsidP="00C52F4A">
      <w:r>
        <w:t>— </w:t>
      </w:r>
      <w:r w:rsidR="00C52F4A" w:rsidRPr="00605EB6">
        <w:t>Et que lui as-tu répondu</w:t>
      </w:r>
      <w:r w:rsidR="00C474C1">
        <w:t> ?</w:t>
      </w:r>
    </w:p>
    <w:p w14:paraId="25DDE22B" w14:textId="71592584" w:rsidR="00C474C1" w:rsidRDefault="0094609C" w:rsidP="00C52F4A">
      <w:r>
        <w:t>— </w:t>
      </w:r>
      <w:r w:rsidR="00C52F4A" w:rsidRPr="00605EB6">
        <w:t>Que je l</w:t>
      </w:r>
      <w:r w:rsidR="00C474C1">
        <w:t>’</w:t>
      </w:r>
      <w:r w:rsidR="00C52F4A" w:rsidRPr="00605EB6">
        <w:t>aimais aussi</w:t>
      </w:r>
      <w:r w:rsidR="00C474C1">
        <w:t>.</w:t>
      </w:r>
    </w:p>
    <w:p w14:paraId="71E3F021" w14:textId="3EC97BF8" w:rsidR="00C474C1" w:rsidRDefault="0094609C" w:rsidP="00C52F4A">
      <w:r>
        <w:t>— </w:t>
      </w:r>
      <w:r w:rsidR="00C52F4A" w:rsidRPr="00605EB6">
        <w:t>Tout comme cela</w:t>
      </w:r>
      <w:r w:rsidR="00C474C1">
        <w:t xml:space="preserve">, </w:t>
      </w:r>
      <w:r w:rsidR="00C52F4A" w:rsidRPr="00605EB6">
        <w:t>sans façon</w:t>
      </w:r>
      <w:r w:rsidR="00C474C1">
        <w:t xml:space="preserve"> ?. </w:t>
      </w:r>
      <w:r w:rsidR="00C52F4A" w:rsidRPr="00605EB6">
        <w:t>À la bonne heure</w:t>
      </w:r>
      <w:r w:rsidR="00C474C1">
        <w:t xml:space="preserve">, </w:t>
      </w:r>
      <w:r w:rsidR="00C52F4A" w:rsidRPr="00605EB6">
        <w:t>voilà ce qu</w:t>
      </w:r>
      <w:r w:rsidR="00C474C1">
        <w:t>’</w:t>
      </w:r>
      <w:r w:rsidR="00C52F4A" w:rsidRPr="00605EB6">
        <w:t>on peut appeler une redoute enlevée à la baïonnette</w:t>
      </w:r>
      <w:r w:rsidR="00C474C1">
        <w:t xml:space="preserve">. </w:t>
      </w:r>
      <w:r w:rsidR="00C52F4A" w:rsidRPr="00605EB6">
        <w:t>Ah</w:t>
      </w:r>
      <w:r w:rsidR="00C474C1">
        <w:t xml:space="preserve"> ! </w:t>
      </w:r>
      <w:r w:rsidR="00C52F4A" w:rsidRPr="00605EB6">
        <w:t>ah</w:t>
      </w:r>
      <w:r w:rsidR="00C474C1">
        <w:t xml:space="preserve"> ! </w:t>
      </w:r>
      <w:r w:rsidR="00C52F4A" w:rsidRPr="00605EB6">
        <w:t>mon gaillard</w:t>
      </w:r>
      <w:r w:rsidR="00C474C1">
        <w:t xml:space="preserve">, </w:t>
      </w:r>
      <w:r w:rsidR="00C52F4A" w:rsidRPr="00605EB6">
        <w:t>continua gaiement Jacques Vaillant</w:t>
      </w:r>
      <w:r w:rsidR="00C474C1">
        <w:t xml:space="preserve">, </w:t>
      </w:r>
      <w:r w:rsidR="00C52F4A" w:rsidRPr="00605EB6">
        <w:t>c</w:t>
      </w:r>
      <w:r w:rsidR="00C474C1">
        <w:t>’</w:t>
      </w:r>
      <w:r w:rsidR="00C52F4A" w:rsidRPr="00605EB6">
        <w:t>est ainsi que tu caches ton jeu</w:t>
      </w:r>
      <w:r w:rsidR="00C474C1">
        <w:t>…</w:t>
      </w:r>
    </w:p>
    <w:p w14:paraId="5E8FC4D7" w14:textId="77777777" w:rsidR="00C474C1" w:rsidRDefault="00C474C1" w:rsidP="00C52F4A">
      <w:r>
        <w:t>» </w:t>
      </w:r>
      <w:r w:rsidR="00C52F4A" w:rsidRPr="00605EB6">
        <w:t>Voyez-vous ça</w:t>
      </w:r>
      <w:r>
        <w:t xml:space="preserve">, </w:t>
      </w:r>
      <w:r w:rsidR="00C52F4A" w:rsidRPr="00605EB6">
        <w:t>pendant que je me promène tranquillement</w:t>
      </w:r>
      <w:r>
        <w:t xml:space="preserve">, </w:t>
      </w:r>
      <w:r w:rsidR="00C52F4A" w:rsidRPr="00605EB6">
        <w:t>regardant couler l</w:t>
      </w:r>
      <w:r>
        <w:t>’</w:t>
      </w:r>
      <w:r w:rsidR="00C52F4A" w:rsidRPr="00605EB6">
        <w:t>eau et nager le poisson</w:t>
      </w:r>
      <w:r>
        <w:t xml:space="preserve">, </w:t>
      </w:r>
      <w:r w:rsidR="00C52F4A" w:rsidRPr="00605EB6">
        <w:t xml:space="preserve">Jacques </w:t>
      </w:r>
      <w:r w:rsidR="00C52F4A" w:rsidRPr="00605EB6">
        <w:lastRenderedPageBreak/>
        <w:t>Grandin</w:t>
      </w:r>
      <w:r>
        <w:t xml:space="preserve">, </w:t>
      </w:r>
      <w:r w:rsidR="00C52F4A" w:rsidRPr="00605EB6">
        <w:t>mon coquin de filleul</w:t>
      </w:r>
      <w:r>
        <w:t xml:space="preserve">, </w:t>
      </w:r>
      <w:r w:rsidR="00C52F4A" w:rsidRPr="00605EB6">
        <w:t>s</w:t>
      </w:r>
      <w:r>
        <w:t>’</w:t>
      </w:r>
      <w:r w:rsidR="00C52F4A" w:rsidRPr="00605EB6">
        <w:t>en vient ici</w:t>
      </w:r>
      <w:r>
        <w:t xml:space="preserve">, </w:t>
      </w:r>
      <w:r w:rsidR="00C52F4A" w:rsidRPr="00605EB6">
        <w:t>en tapinois</w:t>
      </w:r>
      <w:r>
        <w:t xml:space="preserve">, </w:t>
      </w:r>
      <w:r w:rsidR="00C52F4A" w:rsidRPr="00605EB6">
        <w:t>faire des siennes</w:t>
      </w:r>
      <w:r>
        <w:t xml:space="preserve"> !. </w:t>
      </w:r>
      <w:r w:rsidR="00C52F4A" w:rsidRPr="00605EB6">
        <w:t>Fidèle</w:t>
      </w:r>
      <w:r>
        <w:t xml:space="preserve">, </w:t>
      </w:r>
      <w:r w:rsidR="00C52F4A" w:rsidRPr="00605EB6">
        <w:t>qu</w:t>
      </w:r>
      <w:r>
        <w:t>’</w:t>
      </w:r>
      <w:r w:rsidR="00C52F4A" w:rsidRPr="00605EB6">
        <w:t>est-ce que tu dis de cela</w:t>
      </w:r>
      <w:r>
        <w:t xml:space="preserve">, </w:t>
      </w:r>
      <w:r w:rsidR="00C52F4A" w:rsidRPr="00605EB6">
        <w:t>toi</w:t>
      </w:r>
      <w:r>
        <w:t> ?</w:t>
      </w:r>
    </w:p>
    <w:p w14:paraId="4B12766B" w14:textId="368F91DF" w:rsidR="00C474C1" w:rsidRDefault="0094609C" w:rsidP="00C52F4A">
      <w:r>
        <w:t>— </w:t>
      </w:r>
      <w:r w:rsidR="00C52F4A" w:rsidRPr="00605EB6">
        <w:t>Ouah</w:t>
      </w:r>
      <w:r w:rsidR="00C474C1">
        <w:t xml:space="preserve">, </w:t>
      </w:r>
      <w:r w:rsidR="00C52F4A" w:rsidRPr="00605EB6">
        <w:t>ouah</w:t>
      </w:r>
      <w:r w:rsidR="00C474C1">
        <w:t xml:space="preserve">, </w:t>
      </w:r>
      <w:r w:rsidR="00C52F4A" w:rsidRPr="00605EB6">
        <w:t>ouah</w:t>
      </w:r>
      <w:r w:rsidR="00C474C1">
        <w:t> !</w:t>
      </w:r>
    </w:p>
    <w:p w14:paraId="5E07D2AC" w14:textId="77777777" w:rsidR="00C474C1" w:rsidRDefault="00C52F4A" w:rsidP="00C52F4A">
      <w:r w:rsidRPr="00605EB6">
        <w:t>Et</w:t>
      </w:r>
      <w:r w:rsidR="00C474C1">
        <w:t xml:space="preserve">, </w:t>
      </w:r>
      <w:r w:rsidRPr="00605EB6">
        <w:t>pour montrer qu</w:t>
      </w:r>
      <w:r w:rsidR="00C474C1">
        <w:t>’</w:t>
      </w:r>
      <w:r w:rsidRPr="00605EB6">
        <w:t>il approuvait la chose</w:t>
      </w:r>
      <w:r w:rsidR="00C474C1">
        <w:t xml:space="preserve">, </w:t>
      </w:r>
      <w:r w:rsidRPr="00605EB6">
        <w:t>Fidèle se mit à sauter de nouveau</w:t>
      </w:r>
      <w:r w:rsidR="00C474C1">
        <w:t xml:space="preserve">, </w:t>
      </w:r>
      <w:r w:rsidRPr="00605EB6">
        <w:t>cherchant successivement à toucher du bout de son museau ou avec sa langue la figure de Jeanne et celle de Jacques</w:t>
      </w:r>
      <w:r w:rsidR="00C474C1">
        <w:t>.</w:t>
      </w:r>
    </w:p>
    <w:p w14:paraId="7CF81958" w14:textId="5D0AE7AB" w:rsidR="00C474C1" w:rsidRDefault="0094609C" w:rsidP="00C52F4A">
      <w:r>
        <w:t>— </w:t>
      </w:r>
      <w:r w:rsidR="00C52F4A" w:rsidRPr="00605EB6">
        <w:t>Jacques</w:t>
      </w:r>
      <w:r w:rsidR="00C474C1">
        <w:t xml:space="preserve">, </w:t>
      </w:r>
      <w:r w:rsidR="00C52F4A" w:rsidRPr="00605EB6">
        <w:t>reprit le capitaine</w:t>
      </w:r>
      <w:r w:rsidR="00C474C1">
        <w:t xml:space="preserve">, </w:t>
      </w:r>
      <w:r w:rsidR="00C52F4A" w:rsidRPr="00605EB6">
        <w:t>tu déjeunes avec nous</w:t>
      </w:r>
      <w:r w:rsidR="00C474C1">
        <w:t> ?</w:t>
      </w:r>
    </w:p>
    <w:p w14:paraId="48A0E797" w14:textId="222A984F" w:rsidR="00C474C1" w:rsidRDefault="0094609C" w:rsidP="00C52F4A">
      <w:r>
        <w:t>— </w:t>
      </w:r>
      <w:r w:rsidR="00C52F4A" w:rsidRPr="00605EB6">
        <w:t>Certainement</w:t>
      </w:r>
      <w:r w:rsidR="00C474C1">
        <w:t xml:space="preserve">, </w:t>
      </w:r>
      <w:r w:rsidR="00C52F4A" w:rsidRPr="00605EB6">
        <w:t>répondit Jeanne</w:t>
      </w:r>
      <w:r w:rsidR="00C474C1">
        <w:t xml:space="preserve">, </w:t>
      </w:r>
      <w:r w:rsidR="00C52F4A" w:rsidRPr="00605EB6">
        <w:t>je mettrai son couvert</w:t>
      </w:r>
      <w:r w:rsidR="00C474C1">
        <w:t xml:space="preserve">. </w:t>
      </w:r>
      <w:r w:rsidR="00C52F4A" w:rsidRPr="00605EB6">
        <w:t>Je vous quitte</w:t>
      </w:r>
      <w:r w:rsidR="00C474C1">
        <w:t xml:space="preserve">, </w:t>
      </w:r>
      <w:r w:rsidR="00C52F4A" w:rsidRPr="00605EB6">
        <w:t>car Gertrude doit être arrivée</w:t>
      </w:r>
      <w:r w:rsidR="00C474C1">
        <w:t>.</w:t>
      </w:r>
    </w:p>
    <w:p w14:paraId="6696BD5C" w14:textId="458D653C" w:rsidR="00C474C1" w:rsidRDefault="0094609C" w:rsidP="00C52F4A">
      <w:r>
        <w:t>— </w:t>
      </w:r>
      <w:r w:rsidR="00C52F4A" w:rsidRPr="00605EB6">
        <w:t>Va</w:t>
      </w:r>
      <w:r w:rsidR="00C474C1">
        <w:t xml:space="preserve">, </w:t>
      </w:r>
      <w:r w:rsidR="00C52F4A" w:rsidRPr="00605EB6">
        <w:t>ma fille</w:t>
      </w:r>
      <w:r w:rsidR="00C474C1">
        <w:t xml:space="preserve">, </w:t>
      </w:r>
      <w:r w:rsidR="00C52F4A" w:rsidRPr="00605EB6">
        <w:t>va donner les ordres à la femme de ménage</w:t>
      </w:r>
      <w:r w:rsidR="00C474C1">
        <w:t>.</w:t>
      </w:r>
    </w:p>
    <w:p w14:paraId="412CD443" w14:textId="77777777" w:rsidR="00C474C1" w:rsidRDefault="00C52F4A" w:rsidP="00C52F4A">
      <w:r w:rsidRPr="00605EB6">
        <w:t>Jeanne marcha rapidement vers la maison</w:t>
      </w:r>
      <w:r w:rsidR="00C474C1">
        <w:t xml:space="preserve">. </w:t>
      </w:r>
      <w:r w:rsidRPr="00605EB6">
        <w:t>Fidèle la suivit</w:t>
      </w:r>
      <w:r w:rsidR="00C474C1">
        <w:t>.</w:t>
      </w:r>
    </w:p>
    <w:p w14:paraId="483826CA" w14:textId="0AA7C5FC" w:rsidR="00C474C1" w:rsidRDefault="0094609C" w:rsidP="00C52F4A">
      <w:r>
        <w:t>— </w:t>
      </w:r>
      <w:r w:rsidR="00C52F4A" w:rsidRPr="00605EB6">
        <w:t>Maintenant</w:t>
      </w:r>
      <w:r w:rsidR="00C474C1">
        <w:t xml:space="preserve">, </w:t>
      </w:r>
      <w:r w:rsidR="00C52F4A" w:rsidRPr="00605EB6">
        <w:t>Jacques</w:t>
      </w:r>
      <w:r w:rsidR="00C474C1">
        <w:t xml:space="preserve">, </w:t>
      </w:r>
      <w:r w:rsidR="00C52F4A" w:rsidRPr="00605EB6">
        <w:t>à nous deux</w:t>
      </w:r>
      <w:r w:rsidR="00C474C1">
        <w:t xml:space="preserve">. </w:t>
      </w:r>
      <w:r w:rsidR="00C52F4A" w:rsidRPr="00605EB6">
        <w:t>Allons nous asseoir sur un banc</w:t>
      </w:r>
      <w:r w:rsidR="00C474C1">
        <w:t xml:space="preserve">, </w:t>
      </w:r>
      <w:r w:rsidR="00C52F4A" w:rsidRPr="00605EB6">
        <w:t>et nous causerons en attendant le déjeuner</w:t>
      </w:r>
      <w:r w:rsidR="00C474C1">
        <w:t>.</w:t>
      </w:r>
    </w:p>
    <w:p w14:paraId="62553730" w14:textId="77777777" w:rsidR="00C474C1" w:rsidRDefault="00C52F4A" w:rsidP="00C52F4A">
      <w:r w:rsidRPr="00605EB6">
        <w:t>Ils allèrent se placer à l</w:t>
      </w:r>
      <w:r w:rsidR="00C474C1">
        <w:t>’</w:t>
      </w:r>
      <w:r w:rsidRPr="00605EB6">
        <w:t>ombre d</w:t>
      </w:r>
      <w:r w:rsidR="00C474C1">
        <w:t>’</w:t>
      </w:r>
      <w:r w:rsidRPr="00605EB6">
        <w:t>un sumac</w:t>
      </w:r>
      <w:r w:rsidR="00C474C1">
        <w:t>.</w:t>
      </w:r>
    </w:p>
    <w:p w14:paraId="155902E1" w14:textId="30937034" w:rsidR="00C474C1" w:rsidRDefault="0094609C" w:rsidP="00C52F4A">
      <w:r>
        <w:t>— </w:t>
      </w:r>
      <w:r w:rsidR="00C52F4A" w:rsidRPr="00605EB6">
        <w:t>Voyons</w:t>
      </w:r>
      <w:r w:rsidR="00C474C1">
        <w:t xml:space="preserve">, </w:t>
      </w:r>
      <w:r w:rsidR="00C52F4A" w:rsidRPr="00605EB6">
        <w:t>qu</w:t>
      </w:r>
      <w:r w:rsidR="00C474C1">
        <w:t>’</w:t>
      </w:r>
      <w:r w:rsidR="00C52F4A" w:rsidRPr="00605EB6">
        <w:t>as-tu à me dire</w:t>
      </w:r>
      <w:r w:rsidR="00C474C1">
        <w:t xml:space="preserve"> ? </w:t>
      </w:r>
      <w:r w:rsidR="00C52F4A" w:rsidRPr="00605EB6">
        <w:t>demanda Jacques Vaillant</w:t>
      </w:r>
      <w:r w:rsidR="00C474C1">
        <w:t>.</w:t>
      </w:r>
    </w:p>
    <w:p w14:paraId="55BD85D3" w14:textId="0F64FC41" w:rsidR="00C474C1" w:rsidRDefault="0094609C" w:rsidP="00C52F4A">
      <w:r>
        <w:t>— </w:t>
      </w:r>
      <w:r w:rsidR="00C52F4A" w:rsidRPr="00605EB6">
        <w:t>J</w:t>
      </w:r>
      <w:r w:rsidR="00C474C1">
        <w:t>’</w:t>
      </w:r>
      <w:r w:rsidR="00C52F4A" w:rsidRPr="00605EB6">
        <w:t>ai reçu ma feuille de route</w:t>
      </w:r>
      <w:r w:rsidR="00C474C1">
        <w:t>.</w:t>
      </w:r>
    </w:p>
    <w:p w14:paraId="0DB96591" w14:textId="72586A3C" w:rsidR="00C474C1" w:rsidRDefault="0094609C" w:rsidP="00C52F4A">
      <w:r>
        <w:t>— </w:t>
      </w:r>
      <w:r w:rsidR="00C52F4A" w:rsidRPr="00605EB6">
        <w:t>Bien</w:t>
      </w:r>
      <w:r w:rsidR="00C474C1">
        <w:t>.</w:t>
      </w:r>
    </w:p>
    <w:p w14:paraId="15CA58AB" w14:textId="59F26BBE" w:rsidR="00C474C1" w:rsidRDefault="0094609C" w:rsidP="00C52F4A">
      <w:r>
        <w:t>— </w:t>
      </w:r>
      <w:r w:rsidR="00C52F4A" w:rsidRPr="00605EB6">
        <w:t>Et je pars demain</w:t>
      </w:r>
      <w:r w:rsidR="00C474C1">
        <w:t>.</w:t>
      </w:r>
    </w:p>
    <w:p w14:paraId="508C2EFE" w14:textId="0A6F48EA" w:rsidR="00C474C1" w:rsidRDefault="0094609C" w:rsidP="00C52F4A">
      <w:r>
        <w:t>— </w:t>
      </w:r>
      <w:r w:rsidR="00C52F4A" w:rsidRPr="00605EB6">
        <w:t>Ce soir</w:t>
      </w:r>
      <w:r w:rsidR="00C474C1">
        <w:t xml:space="preserve">, </w:t>
      </w:r>
      <w:r w:rsidR="00C52F4A" w:rsidRPr="00605EB6">
        <w:t>j</w:t>
      </w:r>
      <w:r w:rsidR="00C474C1">
        <w:t>’</w:t>
      </w:r>
      <w:r w:rsidR="00C52F4A" w:rsidRPr="00605EB6">
        <w:t>écrirai deux lettres que je te remettrai</w:t>
      </w:r>
      <w:r w:rsidR="00C474C1">
        <w:t xml:space="preserve">, </w:t>
      </w:r>
      <w:r w:rsidR="00C52F4A" w:rsidRPr="00605EB6">
        <w:t>pour te recommander au colonel et au major</w:t>
      </w:r>
      <w:r w:rsidR="00C474C1">
        <w:t xml:space="preserve">, </w:t>
      </w:r>
      <w:r w:rsidR="00C52F4A" w:rsidRPr="00605EB6">
        <w:t>que je connais</w:t>
      </w:r>
      <w:r w:rsidR="00C474C1">
        <w:t xml:space="preserve"> ; </w:t>
      </w:r>
      <w:r w:rsidR="00C52F4A" w:rsidRPr="00605EB6">
        <w:t>je puis même dire que le major est un de mes meilleurs amis</w:t>
      </w:r>
      <w:r w:rsidR="00C474C1">
        <w:t xml:space="preserve">. </w:t>
      </w:r>
      <w:r w:rsidR="00C52F4A" w:rsidRPr="00605EB6">
        <w:t xml:space="preserve">Si </w:t>
      </w:r>
      <w:r w:rsidR="00C52F4A" w:rsidRPr="00605EB6">
        <w:lastRenderedPageBreak/>
        <w:t>tu te conduis bien</w:t>
      </w:r>
      <w:r w:rsidR="00C474C1">
        <w:t xml:space="preserve">, </w:t>
      </w:r>
      <w:r w:rsidR="00C52F4A" w:rsidRPr="00605EB6">
        <w:t>Jacques</w:t>
      </w:r>
      <w:r w:rsidR="00C474C1">
        <w:t xml:space="preserve">, </w:t>
      </w:r>
      <w:r w:rsidR="00C52F4A" w:rsidRPr="00605EB6">
        <w:t>comme j</w:t>
      </w:r>
      <w:r w:rsidR="00C474C1">
        <w:t>’</w:t>
      </w:r>
      <w:r w:rsidR="00C52F4A" w:rsidRPr="00605EB6">
        <w:t>en suis certain d</w:t>
      </w:r>
      <w:r w:rsidR="00C474C1">
        <w:t>’</w:t>
      </w:r>
      <w:r w:rsidR="00C52F4A" w:rsidRPr="00605EB6">
        <w:t>avance</w:t>
      </w:r>
      <w:r w:rsidR="00C474C1">
        <w:t xml:space="preserve">, </w:t>
      </w:r>
      <w:r w:rsidR="00C52F4A" w:rsidRPr="00605EB6">
        <w:t>tu reviendras avec un grade</w:t>
      </w:r>
      <w:r w:rsidR="00C474C1">
        <w:t>.</w:t>
      </w:r>
    </w:p>
    <w:p w14:paraId="1B1E3584" w14:textId="77777777" w:rsidR="00C474C1" w:rsidRDefault="00C474C1" w:rsidP="00C52F4A">
      <w:r>
        <w:t>» </w:t>
      </w:r>
      <w:r w:rsidR="00C52F4A" w:rsidRPr="00605EB6">
        <w:t>Ainsi</w:t>
      </w:r>
      <w:r>
        <w:t xml:space="preserve">, </w:t>
      </w:r>
      <w:r w:rsidR="00C52F4A" w:rsidRPr="00605EB6">
        <w:t>il a fallu ton départ pour te délier la langue</w:t>
      </w:r>
      <w:r>
        <w:t>.</w:t>
      </w:r>
    </w:p>
    <w:p w14:paraId="6F9F249B" w14:textId="260A6C59" w:rsidR="00C474C1" w:rsidRDefault="0094609C" w:rsidP="00C52F4A">
      <w:r>
        <w:t>— </w:t>
      </w:r>
      <w:r w:rsidR="00C52F4A" w:rsidRPr="00605EB6">
        <w:t>Si Jeanne ne m</w:t>
      </w:r>
      <w:r w:rsidR="00C474C1">
        <w:t>’</w:t>
      </w:r>
      <w:r w:rsidR="00C52F4A" w:rsidRPr="00605EB6">
        <w:t>avait pas aidé</w:t>
      </w:r>
      <w:r w:rsidR="00C474C1">
        <w:t xml:space="preserve">… </w:t>
      </w:r>
      <w:r w:rsidR="00C52F4A" w:rsidRPr="00605EB6">
        <w:t>beaucoup</w:t>
      </w:r>
      <w:r w:rsidR="00C474C1">
        <w:t xml:space="preserve">, </w:t>
      </w:r>
      <w:r w:rsidR="00C52F4A" w:rsidRPr="00605EB6">
        <w:t>je n</w:t>
      </w:r>
      <w:r w:rsidR="00C474C1">
        <w:t>’</w:t>
      </w:r>
      <w:r w:rsidR="00C52F4A" w:rsidRPr="00605EB6">
        <w:t>aurais pas osé lui dire</w:t>
      </w:r>
      <w:r w:rsidR="00C474C1">
        <w:t>…</w:t>
      </w:r>
    </w:p>
    <w:p w14:paraId="54A743EC" w14:textId="6F6D0EEC" w:rsidR="00C474C1" w:rsidRDefault="0094609C" w:rsidP="00C52F4A">
      <w:r>
        <w:t>— </w:t>
      </w:r>
      <w:r w:rsidR="00C52F4A" w:rsidRPr="00605EB6">
        <w:t>Cela prouve</w:t>
      </w:r>
      <w:r w:rsidR="00C474C1">
        <w:t xml:space="preserve">, </w:t>
      </w:r>
      <w:r w:rsidR="00C52F4A" w:rsidRPr="00605EB6">
        <w:t>mon garçon</w:t>
      </w:r>
      <w:r w:rsidR="00C474C1">
        <w:t xml:space="preserve">, </w:t>
      </w:r>
      <w:r w:rsidR="00C52F4A" w:rsidRPr="00605EB6">
        <w:t>que tu l</w:t>
      </w:r>
      <w:r w:rsidR="00C474C1">
        <w:t>’</w:t>
      </w:r>
      <w:r w:rsidR="00C52F4A" w:rsidRPr="00605EB6">
        <w:t>aimes réellement</w:t>
      </w:r>
      <w:r w:rsidR="00C474C1">
        <w:t xml:space="preserve">, </w:t>
      </w:r>
      <w:r w:rsidR="00C52F4A" w:rsidRPr="00605EB6">
        <w:t>comme elle mérite d</w:t>
      </w:r>
      <w:r w:rsidR="00C474C1">
        <w:t>’</w:t>
      </w:r>
      <w:r w:rsidR="00C52F4A" w:rsidRPr="00605EB6">
        <w:t>être aimée</w:t>
      </w:r>
      <w:r w:rsidR="00C474C1">
        <w:t xml:space="preserve">. </w:t>
      </w:r>
      <w:r w:rsidR="00C52F4A" w:rsidRPr="00605EB6">
        <w:t>Quand j</w:t>
      </w:r>
      <w:r w:rsidR="00C474C1">
        <w:t>’</w:t>
      </w:r>
      <w:r w:rsidR="00C52F4A" w:rsidRPr="00605EB6">
        <w:t>ai découvert</w:t>
      </w:r>
      <w:r w:rsidR="00C474C1">
        <w:t xml:space="preserve">, </w:t>
      </w:r>
      <w:r w:rsidR="00C52F4A" w:rsidRPr="00605EB6">
        <w:t>il y a déjà quelque temps de cela</w:t>
      </w:r>
      <w:r w:rsidR="00C474C1">
        <w:t xml:space="preserve">, </w:t>
      </w:r>
      <w:r w:rsidR="00C52F4A" w:rsidRPr="00605EB6">
        <w:t>quelle était la nature de tes sentiments pour Jeanne</w:t>
      </w:r>
      <w:r w:rsidR="00C474C1">
        <w:t xml:space="preserve">, </w:t>
      </w:r>
      <w:r w:rsidR="00C52F4A" w:rsidRPr="00605EB6">
        <w:t>je fus d</w:t>
      </w:r>
      <w:r w:rsidR="00C474C1">
        <w:t>’</w:t>
      </w:r>
      <w:r w:rsidR="00C52F4A" w:rsidRPr="00605EB6">
        <w:t>abord effrayé</w:t>
      </w:r>
      <w:r w:rsidR="00C474C1">
        <w:t xml:space="preserve">, </w:t>
      </w:r>
      <w:r w:rsidR="00C52F4A" w:rsidRPr="00605EB6">
        <w:t>je l</w:t>
      </w:r>
      <w:r w:rsidR="00C474C1">
        <w:t>’</w:t>
      </w:r>
      <w:r w:rsidR="00C52F4A" w:rsidRPr="00605EB6">
        <w:t>avoue</w:t>
      </w:r>
      <w:r w:rsidR="00C474C1">
        <w:t xml:space="preserve"> ; </w:t>
      </w:r>
      <w:r w:rsidR="00C52F4A" w:rsidRPr="00605EB6">
        <w:t>car Jeanne pouvait ne pas t</w:t>
      </w:r>
      <w:r w:rsidR="00C474C1">
        <w:t>’</w:t>
      </w:r>
      <w:r w:rsidR="00C52F4A" w:rsidRPr="00605EB6">
        <w:t>aimer</w:t>
      </w:r>
      <w:r w:rsidR="00C474C1">
        <w:t xml:space="preserve">, </w:t>
      </w:r>
      <w:r w:rsidR="00C52F4A" w:rsidRPr="00605EB6">
        <w:t>et dans ce cas tu te préparais une grande douleur</w:t>
      </w:r>
      <w:r w:rsidR="00C474C1">
        <w:t xml:space="preserve">. </w:t>
      </w:r>
      <w:r w:rsidR="00C52F4A" w:rsidRPr="00605EB6">
        <w:t>Je me dis que</w:t>
      </w:r>
      <w:r w:rsidR="00C474C1">
        <w:t xml:space="preserve">, </w:t>
      </w:r>
      <w:r w:rsidR="00C52F4A" w:rsidRPr="00605EB6">
        <w:t>si tu n</w:t>
      </w:r>
      <w:r w:rsidR="00C474C1">
        <w:t>’</w:t>
      </w:r>
      <w:r w:rsidR="00C52F4A" w:rsidRPr="00605EB6">
        <w:t>avais rien à espérer</w:t>
      </w:r>
      <w:r w:rsidR="00C474C1">
        <w:t xml:space="preserve">, </w:t>
      </w:r>
      <w:r w:rsidR="00C52F4A" w:rsidRPr="00605EB6">
        <w:t>il était encore temps de te guérir</w:t>
      </w:r>
      <w:r w:rsidR="00C474C1">
        <w:t xml:space="preserve">, </w:t>
      </w:r>
      <w:r w:rsidR="00C52F4A" w:rsidRPr="00605EB6">
        <w:t>en t</w:t>
      </w:r>
      <w:r w:rsidR="00C474C1">
        <w:t>’</w:t>
      </w:r>
      <w:r w:rsidR="00C52F4A" w:rsidRPr="00605EB6">
        <w:t>enlevant d</w:t>
      </w:r>
      <w:r w:rsidR="00C474C1">
        <w:t>’</w:t>
      </w:r>
      <w:r w:rsidR="00C52F4A" w:rsidRPr="00605EB6">
        <w:t>un seul coup tout espoir</w:t>
      </w:r>
      <w:r w:rsidR="00C474C1">
        <w:t xml:space="preserve">. </w:t>
      </w:r>
      <w:r w:rsidR="00C52F4A" w:rsidRPr="00605EB6">
        <w:t>Pour savoir à quoi m</w:t>
      </w:r>
      <w:r w:rsidR="00C474C1">
        <w:t>’</w:t>
      </w:r>
      <w:r w:rsidR="00C52F4A" w:rsidRPr="00605EB6">
        <w:t>en tenir</w:t>
      </w:r>
      <w:r w:rsidR="00C474C1">
        <w:t xml:space="preserve">, </w:t>
      </w:r>
      <w:r w:rsidR="00C52F4A" w:rsidRPr="00605EB6">
        <w:t>j</w:t>
      </w:r>
      <w:r w:rsidR="00C474C1">
        <w:t>’</w:t>
      </w:r>
      <w:r w:rsidR="00C52F4A" w:rsidRPr="00605EB6">
        <w:t>interrogeai adroitement Jeanne</w:t>
      </w:r>
      <w:r w:rsidR="00C474C1">
        <w:t xml:space="preserve">. </w:t>
      </w:r>
      <w:r w:rsidR="00C52F4A" w:rsidRPr="00605EB6">
        <w:t>Elle comprit que je cherchais à voir dans son cœur</w:t>
      </w:r>
      <w:r w:rsidR="00C474C1">
        <w:t xml:space="preserve">. </w:t>
      </w:r>
      <w:r w:rsidR="00C52F4A" w:rsidRPr="00605EB6">
        <w:t>Alors</w:t>
      </w:r>
      <w:r w:rsidR="00C474C1">
        <w:t xml:space="preserve">, </w:t>
      </w:r>
      <w:r w:rsidR="00C52F4A" w:rsidRPr="00605EB6">
        <w:t>avec cette franchise nette que nous lui connaissons et qui est une de ses belles qualités</w:t>
      </w:r>
      <w:r w:rsidR="00C474C1">
        <w:t xml:space="preserve">, </w:t>
      </w:r>
      <w:r w:rsidR="00C52F4A" w:rsidRPr="00605EB6">
        <w:t>elle me dit</w:t>
      </w:r>
      <w:r w:rsidR="00C474C1">
        <w:t xml:space="preserve"> : </w:t>
      </w:r>
      <w:r w:rsidR="0079449D">
        <w:t>“</w:t>
      </w:r>
      <w:r w:rsidR="00C52F4A" w:rsidRPr="00605EB6">
        <w:t>Jacques m</w:t>
      </w:r>
      <w:r w:rsidR="00C474C1">
        <w:t>’</w:t>
      </w:r>
      <w:r w:rsidR="00C52F4A" w:rsidRPr="00605EB6">
        <w:t>aime</w:t>
      </w:r>
      <w:r w:rsidR="00C474C1">
        <w:t xml:space="preserve">, </w:t>
      </w:r>
      <w:r w:rsidR="00C52F4A" w:rsidRPr="00605EB6">
        <w:t>je le sais</w:t>
      </w:r>
      <w:r w:rsidR="00C474C1">
        <w:t xml:space="preserve"> ; </w:t>
      </w:r>
      <w:r w:rsidR="00C52F4A" w:rsidRPr="00605EB6">
        <w:t>il ne me l</w:t>
      </w:r>
      <w:r w:rsidR="00C474C1">
        <w:t>’</w:t>
      </w:r>
      <w:r w:rsidR="00C52F4A" w:rsidRPr="00605EB6">
        <w:t>a pas dit encore</w:t>
      </w:r>
      <w:r w:rsidR="00C474C1">
        <w:t xml:space="preserve"> ; </w:t>
      </w:r>
      <w:r w:rsidR="00C52F4A" w:rsidRPr="00605EB6">
        <w:t>mais</w:t>
      </w:r>
      <w:r w:rsidR="00C474C1">
        <w:t xml:space="preserve">, </w:t>
      </w:r>
      <w:r w:rsidR="00C52F4A" w:rsidRPr="00605EB6">
        <w:t>à sa manière d</w:t>
      </w:r>
      <w:r w:rsidR="00C474C1">
        <w:t>’</w:t>
      </w:r>
      <w:r w:rsidR="00C52F4A" w:rsidRPr="00605EB6">
        <w:t>être vis-à-vis de moi</w:t>
      </w:r>
      <w:r w:rsidR="00C474C1">
        <w:t xml:space="preserve">, </w:t>
      </w:r>
      <w:r w:rsidR="00C52F4A" w:rsidRPr="00605EB6">
        <w:t>je l</w:t>
      </w:r>
      <w:r w:rsidR="00C474C1">
        <w:t>’</w:t>
      </w:r>
      <w:r w:rsidR="00C52F4A" w:rsidRPr="00605EB6">
        <w:t>ai compris comme vous l</w:t>
      </w:r>
      <w:r w:rsidR="00C474C1">
        <w:t>’</w:t>
      </w:r>
      <w:r w:rsidR="00C52F4A" w:rsidRPr="00605EB6">
        <w:t>avez compris vous-même</w:t>
      </w:r>
      <w:r w:rsidR="00C474C1">
        <w:t xml:space="preserve">. </w:t>
      </w:r>
      <w:r w:rsidR="00C52F4A" w:rsidRPr="00605EB6">
        <w:t>En ce moment</w:t>
      </w:r>
      <w:r w:rsidR="00C474C1">
        <w:t xml:space="preserve">, </w:t>
      </w:r>
      <w:r w:rsidR="00C52F4A" w:rsidRPr="00605EB6">
        <w:t>dans l</w:t>
      </w:r>
      <w:r w:rsidR="00C474C1">
        <w:t>’</w:t>
      </w:r>
      <w:r w:rsidR="00C52F4A" w:rsidRPr="00605EB6">
        <w:t>intérêt de votre filleul</w:t>
      </w:r>
      <w:r w:rsidR="00C474C1">
        <w:t xml:space="preserve">, </w:t>
      </w:r>
      <w:r w:rsidR="00C52F4A" w:rsidRPr="00605EB6">
        <w:t>dans le mien</w:t>
      </w:r>
      <w:r w:rsidR="00C474C1">
        <w:t xml:space="preserve">, </w:t>
      </w:r>
      <w:r w:rsidR="00C52F4A" w:rsidRPr="00605EB6">
        <w:t>vous voulez savoir si Jacques me plaît</w:t>
      </w:r>
      <w:r w:rsidR="00C474C1">
        <w:t xml:space="preserve">, </w:t>
      </w:r>
      <w:r w:rsidR="00C52F4A" w:rsidRPr="00605EB6">
        <w:t>s</w:t>
      </w:r>
      <w:r w:rsidR="00C474C1">
        <w:t>’</w:t>
      </w:r>
      <w:r w:rsidR="00C52F4A" w:rsidRPr="00605EB6">
        <w:t>il m</w:t>
      </w:r>
      <w:r w:rsidR="00C474C1">
        <w:t>’</w:t>
      </w:r>
      <w:r w:rsidR="00C52F4A" w:rsidRPr="00605EB6">
        <w:t>est agréable d</w:t>
      </w:r>
      <w:r w:rsidR="00C474C1">
        <w:t>’</w:t>
      </w:r>
      <w:r w:rsidR="00C52F4A" w:rsidRPr="00605EB6">
        <w:t>être aimée de lui</w:t>
      </w:r>
      <w:r w:rsidR="00C474C1">
        <w:t xml:space="preserve">. </w:t>
      </w:r>
      <w:r w:rsidR="00C52F4A" w:rsidRPr="00605EB6">
        <w:t>Eh bien</w:t>
      </w:r>
      <w:r w:rsidR="00C474C1">
        <w:t xml:space="preserve">, </w:t>
      </w:r>
      <w:r w:rsidR="00C52F4A" w:rsidRPr="00605EB6">
        <w:t>je vous réponds</w:t>
      </w:r>
      <w:r w:rsidR="00C474C1">
        <w:t xml:space="preserve"> : </w:t>
      </w:r>
      <w:r w:rsidR="00C52F4A" w:rsidRPr="00605EB6">
        <w:t>oui</w:t>
      </w:r>
      <w:r w:rsidR="00C474C1">
        <w:t xml:space="preserve">, </w:t>
      </w:r>
      <w:r w:rsidR="00C52F4A" w:rsidRPr="00605EB6">
        <w:t>Jacques me plaît</w:t>
      </w:r>
      <w:r w:rsidR="00C474C1">
        <w:t xml:space="preserve">, </w:t>
      </w:r>
      <w:r w:rsidR="00C52F4A" w:rsidRPr="00605EB6">
        <w:t>il m</w:t>
      </w:r>
      <w:r w:rsidR="00C474C1">
        <w:t>’</w:t>
      </w:r>
      <w:r w:rsidR="00C52F4A" w:rsidRPr="00605EB6">
        <w:t>est agréable d</w:t>
      </w:r>
      <w:r w:rsidR="00C474C1">
        <w:t>’</w:t>
      </w:r>
      <w:r w:rsidR="00C52F4A" w:rsidRPr="00605EB6">
        <w:t>être aimée de lui</w:t>
      </w:r>
      <w:r w:rsidR="00C474C1">
        <w:t xml:space="preserve">, </w:t>
      </w:r>
      <w:r w:rsidR="00C52F4A" w:rsidRPr="00605EB6">
        <w:t>et le jour où il me fera l</w:t>
      </w:r>
      <w:r w:rsidR="00C474C1">
        <w:t>’</w:t>
      </w:r>
      <w:r w:rsidR="00C52F4A" w:rsidRPr="00605EB6">
        <w:t>aveu de son amour</w:t>
      </w:r>
      <w:r w:rsidR="00C474C1">
        <w:t xml:space="preserve">, </w:t>
      </w:r>
      <w:r w:rsidR="00C52F4A" w:rsidRPr="00605EB6">
        <w:t>heureuse</w:t>
      </w:r>
      <w:r w:rsidR="00C474C1">
        <w:t xml:space="preserve">, </w:t>
      </w:r>
      <w:r w:rsidR="00C52F4A" w:rsidRPr="00605EB6">
        <w:t>je mettrai ma main dans la sienne</w:t>
      </w:r>
      <w:r w:rsidR="00C474C1">
        <w:t>.</w:t>
      </w:r>
      <w:r w:rsidR="0079449D">
        <w:t>”</w:t>
      </w:r>
    </w:p>
    <w:p w14:paraId="551C4CF5" w14:textId="77777777" w:rsidR="00C474C1" w:rsidRDefault="00C474C1" w:rsidP="00C52F4A">
      <w:r>
        <w:t>» </w:t>
      </w:r>
      <w:r w:rsidR="00C52F4A" w:rsidRPr="00605EB6">
        <w:t>C</w:t>
      </w:r>
      <w:r>
        <w:t>’</w:t>
      </w:r>
      <w:r w:rsidR="00C52F4A">
        <w:t>es</w:t>
      </w:r>
      <w:r w:rsidR="00C52F4A" w:rsidRPr="00605EB6">
        <w:t>t clair</w:t>
      </w:r>
      <w:r>
        <w:t xml:space="preserve">, </w:t>
      </w:r>
      <w:r w:rsidR="00C52F4A" w:rsidRPr="00605EB6">
        <w:t>cela</w:t>
      </w:r>
      <w:r>
        <w:t xml:space="preserve">, </w:t>
      </w:r>
      <w:r w:rsidR="00C52F4A" w:rsidRPr="00605EB6">
        <w:t>n</w:t>
      </w:r>
      <w:r>
        <w:t>’</w:t>
      </w:r>
      <w:r w:rsidR="00C52F4A" w:rsidRPr="00605EB6">
        <w:t>est-ce pas</w:t>
      </w:r>
      <w:r>
        <w:t xml:space="preserve"> ? </w:t>
      </w:r>
      <w:r w:rsidR="00C52F4A" w:rsidRPr="00605EB6">
        <w:t>Comme tu vois</w:t>
      </w:r>
      <w:r>
        <w:t xml:space="preserve">, </w:t>
      </w:r>
      <w:r w:rsidR="00C52F4A" w:rsidRPr="00605EB6">
        <w:t>elle n</w:t>
      </w:r>
      <w:r>
        <w:t>’</w:t>
      </w:r>
      <w:r w:rsidR="00C52F4A" w:rsidRPr="00605EB6">
        <w:t>y allait pas par quatre chemins</w:t>
      </w:r>
      <w:r>
        <w:t xml:space="preserve">. </w:t>
      </w:r>
      <w:r w:rsidR="00C52F4A" w:rsidRPr="00605EB6">
        <w:t>J</w:t>
      </w:r>
      <w:r>
        <w:t>’</w:t>
      </w:r>
      <w:r w:rsidR="00C52F4A" w:rsidRPr="00605EB6">
        <w:t>éprouvai une grande satisfaction</w:t>
      </w:r>
      <w:r>
        <w:t xml:space="preserve"> ; </w:t>
      </w:r>
      <w:r w:rsidR="00C52F4A" w:rsidRPr="00605EB6">
        <w:t>j</w:t>
      </w:r>
      <w:r>
        <w:t>’</w:t>
      </w:r>
      <w:r w:rsidR="00C52F4A" w:rsidRPr="00605EB6">
        <w:t>étais rassuré</w:t>
      </w:r>
      <w:r>
        <w:t xml:space="preserve">, </w:t>
      </w:r>
      <w:r w:rsidR="00C52F4A" w:rsidRPr="00605EB6">
        <w:t>plus d</w:t>
      </w:r>
      <w:r>
        <w:t>’</w:t>
      </w:r>
      <w:r w:rsidR="00C52F4A" w:rsidRPr="00605EB6">
        <w:t>inquiétude</w:t>
      </w:r>
      <w:r>
        <w:t xml:space="preserve"> ; </w:t>
      </w:r>
      <w:r w:rsidR="00C52F4A" w:rsidRPr="00605EB6">
        <w:t>je n</w:t>
      </w:r>
      <w:r>
        <w:t>’</w:t>
      </w:r>
      <w:r w:rsidR="00C52F4A" w:rsidRPr="00605EB6">
        <w:t>avais plus qu</w:t>
      </w:r>
      <w:r>
        <w:t>’</w:t>
      </w:r>
      <w:r w:rsidR="00C52F4A" w:rsidRPr="00605EB6">
        <w:t>une chose à faire</w:t>
      </w:r>
      <w:r>
        <w:t xml:space="preserve"> : </w:t>
      </w:r>
      <w:r w:rsidR="00C52F4A" w:rsidRPr="00605EB6">
        <w:t>laisser aller les choses</w:t>
      </w:r>
      <w:r>
        <w:t xml:space="preserve">. </w:t>
      </w:r>
      <w:r w:rsidR="00C52F4A" w:rsidRPr="00605EB6">
        <w:t>Et si c</w:t>
      </w:r>
      <w:r>
        <w:t>’</w:t>
      </w:r>
      <w:r w:rsidR="00C52F4A" w:rsidRPr="00605EB6">
        <w:t>est aujourd</w:t>
      </w:r>
      <w:r>
        <w:t>’</w:t>
      </w:r>
      <w:r w:rsidR="00C52F4A" w:rsidRPr="00605EB6">
        <w:t>hui seulement que vous avez échangé vos premières paroles d</w:t>
      </w:r>
      <w:r>
        <w:t>’</w:t>
      </w:r>
      <w:r w:rsidR="00C52F4A" w:rsidRPr="00605EB6">
        <w:t>amour</w:t>
      </w:r>
      <w:r>
        <w:t xml:space="preserve">, </w:t>
      </w:r>
      <w:r w:rsidR="00C52F4A" w:rsidRPr="00605EB6">
        <w:t>ce n</w:t>
      </w:r>
      <w:r>
        <w:t>’</w:t>
      </w:r>
      <w:r w:rsidR="00C52F4A" w:rsidRPr="00605EB6">
        <w:t>est pas ma faute</w:t>
      </w:r>
      <w:r>
        <w:t xml:space="preserve">, </w:t>
      </w:r>
      <w:r w:rsidR="00C52F4A" w:rsidRPr="00605EB6">
        <w:t>c</w:t>
      </w:r>
      <w:r>
        <w:t>’</w:t>
      </w:r>
      <w:r w:rsidR="00C52F4A" w:rsidRPr="00605EB6">
        <w:t>est la tienne</w:t>
      </w:r>
      <w:r>
        <w:t>.</w:t>
      </w:r>
    </w:p>
    <w:p w14:paraId="43E7C05F" w14:textId="69A40A8F" w:rsidR="00C474C1" w:rsidRDefault="0094609C" w:rsidP="00C52F4A">
      <w:r>
        <w:lastRenderedPageBreak/>
        <w:t>— </w:t>
      </w:r>
      <w:r w:rsidR="00C52F4A" w:rsidRPr="00605EB6">
        <w:t>Mon bonheur n</w:t>
      </w:r>
      <w:r w:rsidR="00C474C1">
        <w:t>’</w:t>
      </w:r>
      <w:r w:rsidR="00C52F4A" w:rsidRPr="00605EB6">
        <w:t>en est pas moins grand</w:t>
      </w:r>
      <w:r w:rsidR="00C474C1">
        <w:t>.</w:t>
      </w:r>
    </w:p>
    <w:p w14:paraId="24245E46" w14:textId="14646D5F" w:rsidR="00C474C1" w:rsidRDefault="0094609C" w:rsidP="00C52F4A">
      <w:r>
        <w:t>— </w:t>
      </w:r>
      <w:r w:rsidR="00C52F4A" w:rsidRPr="00605EB6">
        <w:t>Sans doute</w:t>
      </w:r>
      <w:r w:rsidR="00C474C1">
        <w:t xml:space="preserve">. </w:t>
      </w:r>
      <w:r w:rsidR="00C52F4A" w:rsidRPr="00605EB6">
        <w:t>Mais demain arrivera</w:t>
      </w:r>
      <w:r w:rsidR="00C474C1">
        <w:t xml:space="preserve"> : </w:t>
      </w:r>
      <w:r w:rsidR="00C52F4A" w:rsidRPr="00605EB6">
        <w:t>séparation</w:t>
      </w:r>
      <w:r w:rsidR="00C474C1">
        <w:t xml:space="preserve">, </w:t>
      </w:r>
      <w:r w:rsidR="00C52F4A" w:rsidRPr="00605EB6">
        <w:t>éloignement</w:t>
      </w:r>
      <w:r w:rsidR="00C474C1">
        <w:t xml:space="preserve">. </w:t>
      </w:r>
      <w:r w:rsidR="00C52F4A" w:rsidRPr="00605EB6">
        <w:t>Il y aura ici des larmes versées</w:t>
      </w:r>
      <w:r w:rsidR="00C474C1">
        <w:t xml:space="preserve"> ; </w:t>
      </w:r>
      <w:r w:rsidR="00C52F4A" w:rsidRPr="00605EB6">
        <w:t>mais je suis là</w:t>
      </w:r>
      <w:r w:rsidR="00C474C1">
        <w:t xml:space="preserve">, </w:t>
      </w:r>
      <w:r w:rsidR="00C52F4A" w:rsidRPr="00605EB6">
        <w:t>je la consolerai</w:t>
      </w:r>
      <w:r w:rsidR="00C474C1">
        <w:t xml:space="preserve">. </w:t>
      </w:r>
      <w:r w:rsidR="00C52F4A" w:rsidRPr="00605EB6">
        <w:t>D</w:t>
      </w:r>
      <w:r w:rsidR="00C474C1">
        <w:t>’</w:t>
      </w:r>
      <w:r w:rsidR="00C52F4A" w:rsidRPr="00605EB6">
        <w:t>ailleurs</w:t>
      </w:r>
      <w:r w:rsidR="00C474C1">
        <w:t xml:space="preserve">, </w:t>
      </w:r>
      <w:r w:rsidR="00C52F4A" w:rsidRPr="00605EB6">
        <w:t>Jeanne est forte</w:t>
      </w:r>
      <w:r w:rsidR="00C474C1">
        <w:t xml:space="preserve">, </w:t>
      </w:r>
      <w:r w:rsidR="00C52F4A" w:rsidRPr="00605EB6">
        <w:t>courageuse</w:t>
      </w:r>
      <w:r w:rsidR="00C474C1">
        <w:t xml:space="preserve"> ; </w:t>
      </w:r>
      <w:r w:rsidR="00C52F4A" w:rsidRPr="00605EB6">
        <w:t>il y a dans sa petite tête une volonté ferme</w:t>
      </w:r>
      <w:r w:rsidR="00C474C1">
        <w:t xml:space="preserve">, </w:t>
      </w:r>
      <w:r w:rsidR="00C52F4A" w:rsidRPr="00605EB6">
        <w:t>virile</w:t>
      </w:r>
      <w:r w:rsidR="00C474C1">
        <w:t xml:space="preserve">, </w:t>
      </w:r>
      <w:r w:rsidR="00C52F4A" w:rsidRPr="00605EB6">
        <w:t>qui manque à beaucoup d</w:t>
      </w:r>
      <w:r w:rsidR="00C474C1">
        <w:t>’</w:t>
      </w:r>
      <w:r w:rsidR="00C52F4A" w:rsidRPr="00605EB6">
        <w:t>hommes</w:t>
      </w:r>
      <w:r w:rsidR="00C474C1">
        <w:t xml:space="preserve">. </w:t>
      </w:r>
      <w:r w:rsidR="00C52F4A" w:rsidRPr="00605EB6">
        <w:t>Le temps passe vite</w:t>
      </w:r>
      <w:r w:rsidR="00C474C1">
        <w:t xml:space="preserve">, </w:t>
      </w:r>
      <w:r w:rsidR="00C52F4A" w:rsidRPr="00605EB6">
        <w:t>les sept années s</w:t>
      </w:r>
      <w:r w:rsidR="00C474C1">
        <w:t>’</w:t>
      </w:r>
      <w:r w:rsidR="00C52F4A" w:rsidRPr="00605EB6">
        <w:t>écouleront</w:t>
      </w:r>
      <w:r w:rsidR="00C474C1">
        <w:t xml:space="preserve"> ; </w:t>
      </w:r>
      <w:r w:rsidR="00C52F4A" w:rsidRPr="00605EB6">
        <w:t>tu auras acquis l</w:t>
      </w:r>
      <w:r w:rsidR="00C474C1">
        <w:t>’</w:t>
      </w:r>
      <w:r w:rsidR="00C52F4A" w:rsidRPr="00605EB6">
        <w:t>expérience</w:t>
      </w:r>
      <w:r w:rsidR="00C474C1">
        <w:t xml:space="preserve">, </w:t>
      </w:r>
      <w:r w:rsidR="00C52F4A" w:rsidRPr="00605EB6">
        <w:t>tu te seras fait</w:t>
      </w:r>
      <w:r w:rsidR="00C474C1">
        <w:t xml:space="preserve">. </w:t>
      </w:r>
      <w:r w:rsidR="00C52F4A" w:rsidRPr="00605EB6">
        <w:t>Jeanne</w:t>
      </w:r>
      <w:r w:rsidR="00C474C1">
        <w:t xml:space="preserve">, </w:t>
      </w:r>
      <w:r w:rsidR="00C52F4A" w:rsidRPr="00605EB6">
        <w:t>de son côté</w:t>
      </w:r>
      <w:r w:rsidR="00C474C1">
        <w:t xml:space="preserve">, </w:t>
      </w:r>
      <w:r w:rsidR="00C52F4A" w:rsidRPr="00605EB6">
        <w:t>sera devenue tout à fait femme</w:t>
      </w:r>
      <w:r w:rsidR="00C474C1">
        <w:t xml:space="preserve">. </w:t>
      </w:r>
      <w:r w:rsidR="00C52F4A" w:rsidRPr="00605EB6">
        <w:t>À ton retour je vous marierai</w:t>
      </w:r>
      <w:r w:rsidR="00C474C1">
        <w:t xml:space="preserve">, </w:t>
      </w:r>
      <w:r w:rsidR="00C52F4A" w:rsidRPr="00605EB6">
        <w:t>car je compte bien être encore de ce monde</w:t>
      </w:r>
      <w:r w:rsidR="00C474C1">
        <w:t>.</w:t>
      </w:r>
    </w:p>
    <w:p w14:paraId="414AE176" w14:textId="6EFBB5BE" w:rsidR="00C474C1" w:rsidRDefault="0094609C" w:rsidP="00C52F4A">
      <w:r>
        <w:t>— </w:t>
      </w:r>
      <w:r w:rsidR="00C52F4A" w:rsidRPr="00605EB6">
        <w:t>Je l</w:t>
      </w:r>
      <w:r w:rsidR="00C474C1">
        <w:t>’</w:t>
      </w:r>
      <w:r w:rsidR="00C52F4A" w:rsidRPr="00605EB6">
        <w:t>espère bien aussi</w:t>
      </w:r>
      <w:r w:rsidR="00C474C1">
        <w:t xml:space="preserve">, </w:t>
      </w:r>
      <w:r w:rsidR="00C52F4A" w:rsidRPr="00605EB6">
        <w:t>parrain</w:t>
      </w:r>
      <w:r w:rsidR="00C474C1">
        <w:t xml:space="preserve">. </w:t>
      </w:r>
      <w:r w:rsidR="00C52F4A" w:rsidRPr="00605EB6">
        <w:t>D</w:t>
      </w:r>
      <w:r w:rsidR="00C474C1">
        <w:t>’</w:t>
      </w:r>
      <w:r w:rsidR="00C52F4A" w:rsidRPr="00605EB6">
        <w:t>ailleurs</w:t>
      </w:r>
      <w:r w:rsidR="00C474C1">
        <w:t xml:space="preserve">, </w:t>
      </w:r>
      <w:r w:rsidR="00C52F4A" w:rsidRPr="00605EB6">
        <w:t>ajouta-t-il en souriant</w:t>
      </w:r>
      <w:r w:rsidR="00C474C1">
        <w:t xml:space="preserve">, </w:t>
      </w:r>
      <w:r w:rsidR="00C52F4A" w:rsidRPr="00605EB6">
        <w:t>vous n</w:t>
      </w:r>
      <w:r w:rsidR="00C474C1">
        <w:t>’</w:t>
      </w:r>
      <w:r w:rsidR="00C52F4A" w:rsidRPr="00605EB6">
        <w:t>avez pas le droit de mourir</w:t>
      </w:r>
      <w:r w:rsidR="00C474C1">
        <w:t>.</w:t>
      </w:r>
    </w:p>
    <w:p w14:paraId="6631FB20" w14:textId="2178F62F" w:rsidR="00C474C1" w:rsidRDefault="0094609C" w:rsidP="00C52F4A">
      <w:r>
        <w:t>— </w:t>
      </w:r>
      <w:r w:rsidR="00C52F4A" w:rsidRPr="008E73F6">
        <w:t>C</w:t>
      </w:r>
      <w:r w:rsidR="00C474C1">
        <w:t>’</w:t>
      </w:r>
      <w:r w:rsidR="00C52F4A" w:rsidRPr="008E73F6">
        <w:t>est vrai</w:t>
      </w:r>
      <w:r w:rsidR="00C474C1">
        <w:t xml:space="preserve">, </w:t>
      </w:r>
      <w:r w:rsidR="00C52F4A" w:rsidRPr="008E73F6">
        <w:t>mon garçon</w:t>
      </w:r>
      <w:r w:rsidR="00C474C1">
        <w:t xml:space="preserve"> ; </w:t>
      </w:r>
      <w:r w:rsidR="00C52F4A" w:rsidRPr="008E73F6">
        <w:t>pour Jeanne</w:t>
      </w:r>
      <w:r w:rsidR="00C474C1">
        <w:t xml:space="preserve">, </w:t>
      </w:r>
      <w:r w:rsidR="00C52F4A" w:rsidRPr="008E73F6">
        <w:t>pour toi</w:t>
      </w:r>
      <w:r w:rsidR="00C474C1">
        <w:t xml:space="preserve">, </w:t>
      </w:r>
      <w:r w:rsidR="00C52F4A" w:rsidRPr="008E73F6">
        <w:t>pour certaines choses qui me restent à faire</w:t>
      </w:r>
      <w:r w:rsidR="00C474C1">
        <w:t xml:space="preserve">, </w:t>
      </w:r>
      <w:r w:rsidR="00C52F4A" w:rsidRPr="008E73F6">
        <w:t>il faut que je vive encore</w:t>
      </w:r>
      <w:r w:rsidR="00C474C1">
        <w:t xml:space="preserve">. </w:t>
      </w:r>
      <w:r w:rsidR="00C52F4A" w:rsidRPr="008E73F6">
        <w:t>Malheureusement</w:t>
      </w:r>
      <w:r w:rsidR="00C474C1">
        <w:t xml:space="preserve">, </w:t>
      </w:r>
      <w:r w:rsidR="00C52F4A" w:rsidRPr="008E73F6">
        <w:t>Jacques</w:t>
      </w:r>
      <w:r w:rsidR="00C474C1">
        <w:t xml:space="preserve">, </w:t>
      </w:r>
      <w:r w:rsidR="00C52F4A" w:rsidRPr="008E73F6">
        <w:t>nul n</w:t>
      </w:r>
      <w:r w:rsidR="00C474C1">
        <w:t>’</w:t>
      </w:r>
      <w:r w:rsidR="00C52F4A" w:rsidRPr="008E73F6">
        <w:t>est entièrement maître de sa</w:t>
      </w:r>
      <w:r w:rsidR="00C52F4A" w:rsidRPr="00605EB6">
        <w:t xml:space="preserve"> destinée</w:t>
      </w:r>
      <w:r w:rsidR="00C474C1">
        <w:t xml:space="preserve"> ; </w:t>
      </w:r>
      <w:r w:rsidR="00C52F4A" w:rsidRPr="00605EB6">
        <w:t>je puis m</w:t>
      </w:r>
      <w:r w:rsidR="00C474C1">
        <w:t>’</w:t>
      </w:r>
      <w:r w:rsidR="00C52F4A" w:rsidRPr="00605EB6">
        <w:t>en aller tout d</w:t>
      </w:r>
      <w:r w:rsidR="00C474C1">
        <w:t>’</w:t>
      </w:r>
      <w:r w:rsidR="00C52F4A" w:rsidRPr="00605EB6">
        <w:t>un coup</w:t>
      </w:r>
      <w:r w:rsidR="00C474C1">
        <w:t xml:space="preserve">, </w:t>
      </w:r>
      <w:r w:rsidR="00C52F4A" w:rsidRPr="00605EB6">
        <w:t>sans m</w:t>
      </w:r>
      <w:r w:rsidR="00C474C1">
        <w:t>’</w:t>
      </w:r>
      <w:r w:rsidR="00C52F4A" w:rsidRPr="00605EB6">
        <w:t>y attendre</w:t>
      </w:r>
      <w:r w:rsidR="00C474C1">
        <w:t xml:space="preserve">, </w:t>
      </w:r>
      <w:r w:rsidR="00C52F4A" w:rsidRPr="00605EB6">
        <w:t>sans avoir entendu la mort crier</w:t>
      </w:r>
      <w:r w:rsidR="00C474C1">
        <w:t xml:space="preserve"> : </w:t>
      </w:r>
      <w:r w:rsidR="00C52F4A" w:rsidRPr="00605EB6">
        <w:t>gare</w:t>
      </w:r>
      <w:r w:rsidR="00C474C1">
        <w:t xml:space="preserve"> ! </w:t>
      </w:r>
      <w:r w:rsidR="00C52F4A" w:rsidRPr="00605EB6">
        <w:t>Si cela arrivait</w:t>
      </w:r>
      <w:r w:rsidR="00C474C1">
        <w:t xml:space="preserve">, </w:t>
      </w:r>
      <w:r w:rsidR="00C52F4A" w:rsidRPr="00605EB6">
        <w:t>le fiancé de Jeanne</w:t>
      </w:r>
      <w:r w:rsidR="00C474C1">
        <w:t xml:space="preserve">, </w:t>
      </w:r>
      <w:r w:rsidR="00C52F4A" w:rsidRPr="00605EB6">
        <w:t>son futur mari</w:t>
      </w:r>
      <w:r w:rsidR="00C474C1">
        <w:t xml:space="preserve">, </w:t>
      </w:r>
      <w:r w:rsidR="00C52F4A" w:rsidRPr="00605EB6">
        <w:t>deviendrait immédiatement son protecteur</w:t>
      </w:r>
      <w:r w:rsidR="00C474C1">
        <w:t>.</w:t>
      </w:r>
    </w:p>
    <w:p w14:paraId="7A7E0946" w14:textId="77777777" w:rsidR="00C474C1" w:rsidRDefault="00C474C1" w:rsidP="00C52F4A">
      <w:r>
        <w:t>» </w:t>
      </w:r>
      <w:r w:rsidR="00C52F4A" w:rsidRPr="00605EB6">
        <w:t>À ce sujet</w:t>
      </w:r>
      <w:r>
        <w:t xml:space="preserve">, </w:t>
      </w:r>
      <w:r w:rsidR="00C52F4A" w:rsidRPr="00605EB6">
        <w:t>Jacques</w:t>
      </w:r>
      <w:r>
        <w:t xml:space="preserve">, </w:t>
      </w:r>
      <w:r w:rsidR="00C52F4A" w:rsidRPr="00605EB6">
        <w:t>et</w:t>
      </w:r>
      <w:r>
        <w:t xml:space="preserve">, </w:t>
      </w:r>
      <w:r w:rsidR="00C52F4A" w:rsidRPr="00605EB6">
        <w:t>comme on ne sait pas ce qui peut arriver</w:t>
      </w:r>
      <w:r>
        <w:t xml:space="preserve">, </w:t>
      </w:r>
      <w:r w:rsidR="00C52F4A" w:rsidRPr="00605EB6">
        <w:t>j</w:t>
      </w:r>
      <w:r>
        <w:t>’</w:t>
      </w:r>
      <w:r w:rsidR="00C52F4A" w:rsidRPr="00605EB6">
        <w:t>ai quelque chose à te dire</w:t>
      </w:r>
      <w:r>
        <w:t>.</w:t>
      </w:r>
    </w:p>
    <w:p w14:paraId="602BCEB8" w14:textId="042F4450" w:rsidR="00C474C1" w:rsidRDefault="0094609C" w:rsidP="00C52F4A">
      <w:r>
        <w:t>— </w:t>
      </w:r>
      <w:r w:rsidR="00C52F4A" w:rsidRPr="00605EB6">
        <w:t>Parlez</w:t>
      </w:r>
      <w:r w:rsidR="00C474C1">
        <w:t xml:space="preserve">, </w:t>
      </w:r>
      <w:r w:rsidR="00C52F4A" w:rsidRPr="00605EB6">
        <w:t>capitaine</w:t>
      </w:r>
      <w:r w:rsidR="00C474C1">
        <w:t xml:space="preserve"> ; </w:t>
      </w:r>
      <w:r w:rsidR="00C52F4A" w:rsidRPr="00605EB6">
        <w:t>vos paroles seront respectueusement écoutées</w:t>
      </w:r>
      <w:r w:rsidR="00C474C1">
        <w:t>.</w:t>
      </w:r>
    </w:p>
    <w:p w14:paraId="040B68BE" w14:textId="0969DE36" w:rsidR="00C474C1" w:rsidRDefault="0094609C" w:rsidP="00C52F4A">
      <w:r>
        <w:t>— </w:t>
      </w:r>
      <w:r w:rsidR="00C52F4A" w:rsidRPr="00605EB6">
        <w:t>Comme tu le sais</w:t>
      </w:r>
      <w:r w:rsidR="00C474C1">
        <w:t xml:space="preserve">, </w:t>
      </w:r>
      <w:r w:rsidR="00C52F4A" w:rsidRPr="00605EB6">
        <w:t>Jacques</w:t>
      </w:r>
      <w:r w:rsidR="00C474C1">
        <w:t xml:space="preserve">, </w:t>
      </w:r>
      <w:r w:rsidR="00C52F4A" w:rsidRPr="00605EB6">
        <w:t xml:space="preserve">depuis bientôt </w:t>
      </w:r>
      <w:r w:rsidR="008E73F6">
        <w:t>quatre</w:t>
      </w:r>
      <w:r w:rsidR="008E73F6" w:rsidRPr="00605EB6">
        <w:t xml:space="preserve"> </w:t>
      </w:r>
      <w:r w:rsidR="00C52F4A" w:rsidRPr="00605EB6">
        <w:t>ans</w:t>
      </w:r>
      <w:r w:rsidR="00C474C1">
        <w:t xml:space="preserve">, </w:t>
      </w:r>
      <w:r w:rsidR="00C52F4A" w:rsidRPr="00605EB6">
        <w:t>immédiatement après la mort de ta marraine</w:t>
      </w:r>
      <w:r w:rsidR="00C474C1">
        <w:t xml:space="preserve">, </w:t>
      </w:r>
      <w:r w:rsidR="00C52F4A" w:rsidRPr="00605EB6">
        <w:t>ma bonne et brave Catherine</w:t>
      </w:r>
      <w:r w:rsidR="00C474C1">
        <w:t xml:space="preserve">, </w:t>
      </w:r>
      <w:r w:rsidR="00C52F4A" w:rsidRPr="00605EB6">
        <w:t>Jeanne est devenue tout à fait ma fille par un acte d</w:t>
      </w:r>
      <w:r w:rsidR="00C474C1">
        <w:t>’</w:t>
      </w:r>
      <w:r w:rsidR="00C52F4A" w:rsidRPr="00605EB6">
        <w:t>adoption</w:t>
      </w:r>
      <w:r w:rsidR="00C474C1">
        <w:t xml:space="preserve">. </w:t>
      </w:r>
      <w:r w:rsidR="00C52F4A" w:rsidRPr="00605EB6">
        <w:t>Par cet acte</w:t>
      </w:r>
      <w:r w:rsidR="00C474C1">
        <w:t xml:space="preserve">, </w:t>
      </w:r>
      <w:r w:rsidR="00C52F4A" w:rsidRPr="00605EB6">
        <w:t>je lui ai transmis mon nom et elle se nomme Jeanne-Honorine Vaillant</w:t>
      </w:r>
      <w:r w:rsidR="00C474C1">
        <w:t>.</w:t>
      </w:r>
    </w:p>
    <w:p w14:paraId="45B5CB8B" w14:textId="77777777" w:rsidR="00C474C1" w:rsidRDefault="00C474C1" w:rsidP="00C52F4A">
      <w:r>
        <w:lastRenderedPageBreak/>
        <w:t>» </w:t>
      </w:r>
      <w:r w:rsidR="00C52F4A" w:rsidRPr="00605EB6">
        <w:t>Jeanne sait qu</w:t>
      </w:r>
      <w:r>
        <w:t>’</w:t>
      </w:r>
      <w:r w:rsidR="00C52F4A" w:rsidRPr="00605EB6">
        <w:t>elle est née à Blaincourt et que sa mère est morte en lui donnant le jour</w:t>
      </w:r>
      <w:r>
        <w:t xml:space="preserve"> ; </w:t>
      </w:r>
      <w:r w:rsidR="00C52F4A" w:rsidRPr="00605EB6">
        <w:t>mais elle ne sait que cela</w:t>
      </w:r>
      <w:r>
        <w:t xml:space="preserve"> ; </w:t>
      </w:r>
      <w:r w:rsidR="00C52F4A" w:rsidRPr="00605EB6">
        <w:t>je lui ai toujours caché la vérité</w:t>
      </w:r>
      <w:r>
        <w:t>.</w:t>
      </w:r>
    </w:p>
    <w:p w14:paraId="5E69268A" w14:textId="370D5429" w:rsidR="00C474C1" w:rsidRDefault="0094609C" w:rsidP="00C52F4A">
      <w:r>
        <w:t>— </w:t>
      </w:r>
      <w:r w:rsidR="00C52F4A" w:rsidRPr="00605EB6">
        <w:t>Elle s</w:t>
      </w:r>
      <w:r w:rsidR="00C474C1">
        <w:t>’</w:t>
      </w:r>
      <w:r w:rsidR="00C52F4A" w:rsidRPr="00605EB6">
        <w:t>en plaignait tout à l</w:t>
      </w:r>
      <w:r w:rsidR="00C474C1">
        <w:t>’</w:t>
      </w:r>
      <w:r w:rsidR="00C52F4A" w:rsidRPr="00605EB6">
        <w:t>heure</w:t>
      </w:r>
      <w:r w:rsidR="00C474C1">
        <w:t xml:space="preserve">, </w:t>
      </w:r>
      <w:r w:rsidR="00C52F4A" w:rsidRPr="00605EB6">
        <w:t>en me parlant de sa mère</w:t>
      </w:r>
      <w:r w:rsidR="00C474C1">
        <w:t>.</w:t>
      </w:r>
    </w:p>
    <w:p w14:paraId="110069D7" w14:textId="7B3C0622" w:rsidR="00C474C1" w:rsidRDefault="0094609C" w:rsidP="00C52F4A">
      <w:r>
        <w:t>— </w:t>
      </w:r>
      <w:r w:rsidR="00C52F4A" w:rsidRPr="00605EB6">
        <w:t>Oh</w:t>
      </w:r>
      <w:r w:rsidR="00C474C1">
        <w:t xml:space="preserve"> ! </w:t>
      </w:r>
      <w:r w:rsidR="00C52F4A" w:rsidRPr="00605EB6">
        <w:t>il y a longtemps qu</w:t>
      </w:r>
      <w:r w:rsidR="00C474C1">
        <w:t>’</w:t>
      </w:r>
      <w:r w:rsidR="00C52F4A" w:rsidRPr="00605EB6">
        <w:t>elle a compris qu</w:t>
      </w:r>
      <w:r w:rsidR="00C474C1">
        <w:t>’</w:t>
      </w:r>
      <w:r w:rsidR="00C52F4A" w:rsidRPr="00605EB6">
        <w:t xml:space="preserve">un mystère </w:t>
      </w:r>
      <w:r w:rsidR="008E73F6" w:rsidRPr="00605EB6">
        <w:t>entour</w:t>
      </w:r>
      <w:r w:rsidR="008E73F6">
        <w:t>ait</w:t>
      </w:r>
      <w:r w:rsidR="008E73F6" w:rsidRPr="00605EB6">
        <w:t xml:space="preserve"> </w:t>
      </w:r>
      <w:r w:rsidR="00C52F4A" w:rsidRPr="00605EB6">
        <w:t>sa naissance</w:t>
      </w:r>
      <w:r w:rsidR="00C474C1">
        <w:t xml:space="preserve">. </w:t>
      </w:r>
      <w:r w:rsidR="00C52F4A" w:rsidRPr="00605EB6">
        <w:t>Que de fois elle m</w:t>
      </w:r>
      <w:r w:rsidR="00C474C1">
        <w:t>’</w:t>
      </w:r>
      <w:r w:rsidR="00C52F4A" w:rsidRPr="00605EB6">
        <w:t>a interrogé à ce sujet</w:t>
      </w:r>
      <w:r w:rsidR="00C474C1">
        <w:t xml:space="preserve"> ! </w:t>
      </w:r>
      <w:r w:rsidR="00C52F4A" w:rsidRPr="00605EB6">
        <w:t>Mais j</w:t>
      </w:r>
      <w:r w:rsidR="00C474C1">
        <w:t>’</w:t>
      </w:r>
      <w:r w:rsidR="00C52F4A" w:rsidRPr="00605EB6">
        <w:t>ai toujours cru que je faisais bien de garder le silence</w:t>
      </w:r>
      <w:r w:rsidR="00C474C1">
        <w:t xml:space="preserve">, </w:t>
      </w:r>
      <w:r w:rsidR="00C52F4A" w:rsidRPr="00605EB6">
        <w:t>et je suis resté inébranlable dans ma résolution</w:t>
      </w:r>
      <w:r w:rsidR="00C474C1">
        <w:t xml:space="preserve">. </w:t>
      </w:r>
      <w:r w:rsidR="00C52F4A" w:rsidRPr="00605EB6">
        <w:t>Tu verras tout à l</w:t>
      </w:r>
      <w:r w:rsidR="00C474C1">
        <w:t>’</w:t>
      </w:r>
      <w:r w:rsidR="00C52F4A" w:rsidRPr="00605EB6">
        <w:t>heure si j</w:t>
      </w:r>
      <w:r w:rsidR="00C474C1">
        <w:t>’</w:t>
      </w:r>
      <w:r w:rsidR="00C52F4A" w:rsidRPr="00605EB6">
        <w:t>ai eu tort ou raison de ne point lui dire dans quelle circonstance et à la suite de quel événement elle est venue au monde</w:t>
      </w:r>
      <w:r w:rsidR="00C474C1">
        <w:t xml:space="preserve">. </w:t>
      </w:r>
      <w:r w:rsidR="00C52F4A" w:rsidRPr="00605EB6">
        <w:t>À toi</w:t>
      </w:r>
      <w:r w:rsidR="00C474C1">
        <w:t xml:space="preserve">, </w:t>
      </w:r>
      <w:r w:rsidR="00C52F4A" w:rsidRPr="00605EB6">
        <w:t>Jacques</w:t>
      </w:r>
      <w:r w:rsidR="00C474C1">
        <w:t xml:space="preserve">, </w:t>
      </w:r>
      <w:r w:rsidR="00C52F4A" w:rsidRPr="00605EB6">
        <w:t>je ne cacherai rien</w:t>
      </w:r>
      <w:r w:rsidR="00C474C1">
        <w:t xml:space="preserve">, </w:t>
      </w:r>
      <w:r w:rsidR="00C52F4A" w:rsidRPr="00605EB6">
        <w:t>parce qu</w:t>
      </w:r>
      <w:r w:rsidR="00C474C1">
        <w:t>’</w:t>
      </w:r>
      <w:r w:rsidR="00C52F4A" w:rsidRPr="00605EB6">
        <w:t>il est nécessaire que tu saches tout</w:t>
      </w:r>
      <w:r w:rsidR="00C474C1">
        <w:t>.</w:t>
      </w:r>
    </w:p>
    <w:p w14:paraId="257B524B" w14:textId="77777777" w:rsidR="00C474C1" w:rsidRDefault="00C474C1" w:rsidP="00C52F4A">
      <w:r>
        <w:t>» </w:t>
      </w:r>
      <w:r w:rsidR="00C52F4A" w:rsidRPr="00605EB6">
        <w:t>Il n</w:t>
      </w:r>
      <w:r>
        <w:t>’</w:t>
      </w:r>
      <w:r w:rsidR="00C52F4A" w:rsidRPr="00605EB6">
        <w:t>y a pas bien loin de Mareille à Blaincourt</w:t>
      </w:r>
      <w:r>
        <w:t xml:space="preserve"> ; </w:t>
      </w:r>
      <w:r w:rsidR="00C52F4A" w:rsidRPr="00605EB6">
        <w:t>eh bien</w:t>
      </w:r>
      <w:r>
        <w:t xml:space="preserve">, </w:t>
      </w:r>
      <w:r w:rsidR="00C52F4A" w:rsidRPr="00605EB6">
        <w:t>je me suis arrangé de telle façon</w:t>
      </w:r>
      <w:r>
        <w:t xml:space="preserve">, </w:t>
      </w:r>
      <w:r w:rsidR="00C52F4A" w:rsidRPr="00605EB6">
        <w:t>j</w:t>
      </w:r>
      <w:r>
        <w:t>’</w:t>
      </w:r>
      <w:r w:rsidR="00C52F4A" w:rsidRPr="00605EB6">
        <w:t>ai su prendre de telles précautions que les gens d</w:t>
      </w:r>
      <w:r>
        <w:t>’</w:t>
      </w:r>
      <w:r w:rsidR="00C52F4A" w:rsidRPr="00605EB6">
        <w:t>ici n</w:t>
      </w:r>
      <w:r>
        <w:t>’</w:t>
      </w:r>
      <w:r w:rsidR="00C52F4A" w:rsidRPr="00605EB6">
        <w:t>en savent pas davantage que Jeanne</w:t>
      </w:r>
      <w:r>
        <w:t xml:space="preserve">. </w:t>
      </w:r>
      <w:r w:rsidR="00C52F4A" w:rsidRPr="00605EB6">
        <w:t>Aussi n</w:t>
      </w:r>
      <w:r>
        <w:t>’</w:t>
      </w:r>
      <w:r w:rsidR="00C52F4A" w:rsidRPr="00605EB6">
        <w:t>ai-je pas à redouter qu</w:t>
      </w:r>
      <w:r>
        <w:t>’</w:t>
      </w:r>
      <w:r w:rsidR="00C52F4A" w:rsidRPr="00605EB6">
        <w:t>une langue indiscrète ou malveillante vienne troubler la tranquillité de mon enfant</w:t>
      </w:r>
      <w:r>
        <w:t>.</w:t>
      </w:r>
    </w:p>
    <w:p w14:paraId="2C0B2C83" w14:textId="77777777" w:rsidR="00C474C1" w:rsidRDefault="00C474C1" w:rsidP="00C52F4A">
      <w:r>
        <w:t>» </w:t>
      </w:r>
      <w:r w:rsidR="00C52F4A" w:rsidRPr="00605EB6">
        <w:t>Ah</w:t>
      </w:r>
      <w:r>
        <w:t xml:space="preserve"> ! </w:t>
      </w:r>
      <w:r w:rsidR="00C52F4A" w:rsidRPr="00605EB6">
        <w:t>dame</w:t>
      </w:r>
      <w:r>
        <w:t xml:space="preserve">, </w:t>
      </w:r>
      <w:r w:rsidR="00C52F4A" w:rsidRPr="00605EB6">
        <w:t>on bavarda et on en dit de toutes les couleurs</w:t>
      </w:r>
      <w:r>
        <w:t xml:space="preserve">, </w:t>
      </w:r>
      <w:r w:rsidR="00C52F4A" w:rsidRPr="00605EB6">
        <w:t>quand</w:t>
      </w:r>
      <w:r>
        <w:t xml:space="preserve">, </w:t>
      </w:r>
      <w:r w:rsidR="00C52F4A" w:rsidRPr="00605EB6">
        <w:t>un beau jour</w:t>
      </w:r>
      <w:r>
        <w:t xml:space="preserve">, </w:t>
      </w:r>
      <w:r w:rsidR="00C52F4A" w:rsidRPr="00605EB6">
        <w:t>on me vit revenir à Mareille</w:t>
      </w:r>
      <w:r>
        <w:t xml:space="preserve">, </w:t>
      </w:r>
      <w:r w:rsidR="00C52F4A" w:rsidRPr="00605EB6">
        <w:t>portant la petite Jeanne dans mes bras</w:t>
      </w:r>
      <w:r>
        <w:t xml:space="preserve">. </w:t>
      </w:r>
      <w:r w:rsidR="00C52F4A" w:rsidRPr="00605EB6">
        <w:t>Elle était déjà grandelette</w:t>
      </w:r>
      <w:r>
        <w:t xml:space="preserve">, </w:t>
      </w:r>
      <w:r w:rsidR="00C52F4A" w:rsidRPr="00605EB6">
        <w:t>elle jasait comme une nichée de chardonnerets et courait comme un petit lièvre</w:t>
      </w:r>
      <w:r>
        <w:t>.</w:t>
      </w:r>
    </w:p>
    <w:p w14:paraId="6F59950C" w14:textId="307127D9" w:rsidR="00C474C1" w:rsidRDefault="00C474C1" w:rsidP="00C52F4A">
      <w:r>
        <w:t>» </w:t>
      </w:r>
      <w:r w:rsidR="00C52F4A" w:rsidRPr="00605EB6">
        <w:t>On chercha</w:t>
      </w:r>
      <w:r>
        <w:t xml:space="preserve">, </w:t>
      </w:r>
      <w:r w:rsidR="00C52F4A" w:rsidRPr="00605EB6">
        <w:t>on se mit l</w:t>
      </w:r>
      <w:r>
        <w:t>’</w:t>
      </w:r>
      <w:r w:rsidR="00C52F4A" w:rsidRPr="00605EB6">
        <w:t>esprit à la torture pour deviner</w:t>
      </w:r>
      <w:r>
        <w:t xml:space="preserve">, </w:t>
      </w:r>
      <w:r w:rsidR="00C52F4A" w:rsidRPr="00605EB6">
        <w:t>on plaida le faux pour savoir le vrai</w:t>
      </w:r>
      <w:r>
        <w:t xml:space="preserve"> ; </w:t>
      </w:r>
      <w:r w:rsidR="00C52F4A" w:rsidRPr="00605EB6">
        <w:t>mais les curieux en furent pour leurs frais</w:t>
      </w:r>
      <w:r>
        <w:t xml:space="preserve">. </w:t>
      </w:r>
      <w:r w:rsidR="00C52F4A" w:rsidRPr="00605EB6">
        <w:t>On alla jusqu</w:t>
      </w:r>
      <w:r>
        <w:t>’</w:t>
      </w:r>
      <w:r w:rsidR="00C52F4A" w:rsidRPr="00605EB6">
        <w:t>à raconter que Jeanne était l</w:t>
      </w:r>
      <w:r>
        <w:t>’</w:t>
      </w:r>
      <w:r w:rsidR="00C52F4A" w:rsidRPr="00605EB6">
        <w:t>enfant d</w:t>
      </w:r>
      <w:r>
        <w:t>’</w:t>
      </w:r>
      <w:r w:rsidR="00C52F4A" w:rsidRPr="00605EB6">
        <w:t>une pauvre fille</w:t>
      </w:r>
      <w:r>
        <w:t xml:space="preserve">, </w:t>
      </w:r>
      <w:r w:rsidR="00C52F4A" w:rsidRPr="00605EB6">
        <w:t>que je l</w:t>
      </w:r>
      <w:r>
        <w:t>’</w:t>
      </w:r>
      <w:r w:rsidR="00C52F4A" w:rsidRPr="00605EB6">
        <w:t>avais eue</w:t>
      </w:r>
      <w:r>
        <w:t xml:space="preserve">, </w:t>
      </w:r>
      <w:r w:rsidR="00C52F4A" w:rsidRPr="00605EB6">
        <w:t>autrefois</w:t>
      </w:r>
      <w:r>
        <w:t xml:space="preserve">, </w:t>
      </w:r>
      <w:r w:rsidR="00C52F4A" w:rsidRPr="00605EB6">
        <w:t>étant soldat</w:t>
      </w:r>
      <w:r>
        <w:t xml:space="preserve">, </w:t>
      </w:r>
      <w:r w:rsidR="00C52F4A" w:rsidRPr="00605EB6">
        <w:t>d</w:t>
      </w:r>
      <w:r>
        <w:t>’</w:t>
      </w:r>
      <w:r w:rsidR="00C52F4A" w:rsidRPr="00605EB6">
        <w:t>une femme quelconque que j</w:t>
      </w:r>
      <w:r>
        <w:t>’</w:t>
      </w:r>
      <w:r w:rsidR="00C52F4A" w:rsidRPr="00605EB6">
        <w:t>avais abandonnée</w:t>
      </w:r>
      <w:r>
        <w:t xml:space="preserve">. </w:t>
      </w:r>
      <w:r w:rsidR="00C52F4A" w:rsidRPr="00605EB6">
        <w:t>Je laissai dire</w:t>
      </w:r>
      <w:r>
        <w:t xml:space="preserve">. </w:t>
      </w:r>
      <w:r w:rsidR="00C52F4A" w:rsidRPr="00605EB6">
        <w:t>Dans tous les pays il y a des mauvaises langues</w:t>
      </w:r>
      <w:r>
        <w:t>.</w:t>
      </w:r>
    </w:p>
    <w:p w14:paraId="591C6D5B" w14:textId="77777777" w:rsidR="00C474C1" w:rsidRDefault="00C474C1" w:rsidP="00C52F4A">
      <w:r>
        <w:t>» </w:t>
      </w:r>
      <w:r w:rsidR="00C52F4A" w:rsidRPr="00605EB6">
        <w:t>Maintenant</w:t>
      </w:r>
      <w:r>
        <w:t xml:space="preserve">, </w:t>
      </w:r>
      <w:r w:rsidR="00C52F4A" w:rsidRPr="00605EB6">
        <w:t>Jacques</w:t>
      </w:r>
      <w:r>
        <w:t xml:space="preserve">, </w:t>
      </w:r>
      <w:r w:rsidR="00C52F4A" w:rsidRPr="00605EB6">
        <w:t>écoute</w:t>
      </w:r>
      <w:r>
        <w:t>.</w:t>
      </w:r>
    </w:p>
    <w:p w14:paraId="2C9BA0B7" w14:textId="6153E39F" w:rsidR="00C474C1" w:rsidRDefault="00C52F4A" w:rsidP="00C52F4A">
      <w:r w:rsidRPr="00605EB6">
        <w:lastRenderedPageBreak/>
        <w:t>Et l</w:t>
      </w:r>
      <w:r w:rsidR="00C474C1">
        <w:t>’</w:t>
      </w:r>
      <w:r w:rsidRPr="00605EB6">
        <w:t>ancien dragon raconta ce qui s</w:t>
      </w:r>
      <w:r w:rsidR="00C474C1">
        <w:t>’</w:t>
      </w:r>
      <w:r w:rsidRPr="00605EB6">
        <w:t xml:space="preserve">était passé à Blaincourt dans la journée du </w:t>
      </w:r>
      <w:r w:rsidR="00C474C1" w:rsidRPr="00605EB6">
        <w:t>8</w:t>
      </w:r>
      <w:r w:rsidR="00C474C1">
        <w:t> </w:t>
      </w:r>
      <w:r w:rsidR="00C474C1" w:rsidRPr="00605EB6">
        <w:t>novembre</w:t>
      </w:r>
      <w:r w:rsidRPr="00605EB6">
        <w:t xml:space="preserve"> 1853</w:t>
      </w:r>
      <w:r w:rsidR="00C474C1">
        <w:t>.</w:t>
      </w:r>
    </w:p>
    <w:p w14:paraId="3B97EA2E" w14:textId="77777777" w:rsidR="00C474C1" w:rsidRDefault="00C52F4A" w:rsidP="00C52F4A">
      <w:r w:rsidRPr="00605EB6">
        <w:t>Quand il eut achevé son récit</w:t>
      </w:r>
      <w:r w:rsidR="00C474C1">
        <w:t xml:space="preserve">, </w:t>
      </w:r>
      <w:r w:rsidRPr="00605EB6">
        <w:t>il regarda fixement le jeune homme</w:t>
      </w:r>
      <w:r w:rsidR="00C474C1">
        <w:t xml:space="preserve">, </w:t>
      </w:r>
      <w:r w:rsidRPr="00605EB6">
        <w:t>qui l</w:t>
      </w:r>
      <w:r w:rsidR="00C474C1">
        <w:t>’</w:t>
      </w:r>
      <w:r w:rsidRPr="00605EB6">
        <w:t>avait écouté en frémissant</w:t>
      </w:r>
      <w:r w:rsidR="00C474C1">
        <w:t xml:space="preserve">, </w:t>
      </w:r>
      <w:r w:rsidRPr="00605EB6">
        <w:t>et avec la plus grande attention</w:t>
      </w:r>
      <w:r w:rsidR="00C474C1">
        <w:t>.</w:t>
      </w:r>
    </w:p>
    <w:p w14:paraId="687F07E6" w14:textId="2EC4D0E3" w:rsidR="00C474C1" w:rsidRDefault="0094609C" w:rsidP="00C52F4A">
      <w:r>
        <w:t>— </w:t>
      </w:r>
      <w:r w:rsidR="00C52F4A" w:rsidRPr="00605EB6">
        <w:t>Eh bien</w:t>
      </w:r>
      <w:r w:rsidR="00C474C1">
        <w:t xml:space="preserve">, </w:t>
      </w:r>
      <w:r w:rsidR="00C52F4A" w:rsidRPr="00605EB6">
        <w:t>Jacques</w:t>
      </w:r>
      <w:r w:rsidR="00C474C1">
        <w:t xml:space="preserve">, </w:t>
      </w:r>
      <w:r w:rsidR="00C52F4A" w:rsidRPr="00605EB6">
        <w:t>devais-je dire cela à Jeanne</w:t>
      </w:r>
      <w:r w:rsidR="00C474C1">
        <w:t> ?</w:t>
      </w:r>
    </w:p>
    <w:p w14:paraId="1327C798" w14:textId="22BDBF74" w:rsidR="00C474C1" w:rsidRDefault="0094609C" w:rsidP="00C52F4A">
      <w:r>
        <w:t>— </w:t>
      </w:r>
      <w:r w:rsidR="00C52F4A" w:rsidRPr="00605EB6">
        <w:t>Oh</w:t>
      </w:r>
      <w:r w:rsidR="00C474C1">
        <w:t xml:space="preserve"> ! </w:t>
      </w:r>
      <w:r w:rsidR="00C52F4A" w:rsidRPr="00605EB6">
        <w:t>non</w:t>
      </w:r>
      <w:r w:rsidR="00C474C1">
        <w:t xml:space="preserve">, </w:t>
      </w:r>
      <w:r w:rsidR="00C52F4A" w:rsidRPr="00605EB6">
        <w:t>répondit vivement le jeune homme</w:t>
      </w:r>
      <w:r w:rsidR="00C474C1">
        <w:t xml:space="preserve">, </w:t>
      </w:r>
      <w:r w:rsidR="00C52F4A" w:rsidRPr="00605EB6">
        <w:t>car c</w:t>
      </w:r>
      <w:r w:rsidR="00C474C1">
        <w:t>’</w:t>
      </w:r>
      <w:r w:rsidR="00C52F4A" w:rsidRPr="00605EB6">
        <w:t>eût été détruire toutes les joies de sa jeunesse</w:t>
      </w:r>
      <w:r w:rsidR="00C474C1">
        <w:t>.</w:t>
      </w:r>
    </w:p>
    <w:p w14:paraId="1B55DA76" w14:textId="4E80C547" w:rsidR="00C474C1" w:rsidRDefault="0094609C" w:rsidP="00C52F4A">
      <w:r>
        <w:t>— </w:t>
      </w:r>
      <w:r w:rsidR="00C52F4A" w:rsidRPr="00605EB6">
        <w:t>Je le savais</w:t>
      </w:r>
      <w:r w:rsidR="00C474C1">
        <w:t xml:space="preserve">, </w:t>
      </w:r>
      <w:r w:rsidR="00C52F4A" w:rsidRPr="00605EB6">
        <w:t>et c</w:t>
      </w:r>
      <w:r w:rsidR="00C474C1">
        <w:t>’</w:t>
      </w:r>
      <w:r w:rsidR="00C52F4A" w:rsidRPr="00605EB6">
        <w:t>est pour cela que j</w:t>
      </w:r>
      <w:r w:rsidR="00C474C1">
        <w:t>’</w:t>
      </w:r>
      <w:r w:rsidR="00C52F4A" w:rsidRPr="00605EB6">
        <w:t>ai gardé le silence</w:t>
      </w:r>
      <w:r w:rsidR="00C474C1">
        <w:t xml:space="preserve">. </w:t>
      </w:r>
      <w:r w:rsidR="00C52F4A" w:rsidRPr="00605EB6">
        <w:t>Jacques</w:t>
      </w:r>
      <w:r w:rsidR="00C474C1">
        <w:t xml:space="preserve">, </w:t>
      </w:r>
      <w:r w:rsidR="00C52F4A" w:rsidRPr="00605EB6">
        <w:t>je suis heureux de ton approbation</w:t>
      </w:r>
      <w:r w:rsidR="00C474C1">
        <w:t xml:space="preserve">. </w:t>
      </w:r>
      <w:r w:rsidR="00C52F4A" w:rsidRPr="00605EB6">
        <w:t>Oui</w:t>
      </w:r>
      <w:r w:rsidR="00C474C1">
        <w:t xml:space="preserve">, </w:t>
      </w:r>
      <w:r w:rsidR="00C52F4A" w:rsidRPr="00605EB6">
        <w:t>le plus longtemps possible</w:t>
      </w:r>
      <w:r w:rsidR="00C474C1">
        <w:t xml:space="preserve">, </w:t>
      </w:r>
      <w:r w:rsidR="00C52F4A" w:rsidRPr="00605EB6">
        <w:t>si ce n</w:t>
      </w:r>
      <w:r w:rsidR="00C474C1">
        <w:t>’</w:t>
      </w:r>
      <w:r w:rsidR="00C52F4A" w:rsidRPr="00605EB6">
        <w:t>est toujours</w:t>
      </w:r>
      <w:r w:rsidR="00C474C1">
        <w:t xml:space="preserve">, </w:t>
      </w:r>
      <w:r w:rsidR="00C52F4A" w:rsidRPr="00605EB6">
        <w:t>Jeanne doit ignorer que son père</w:t>
      </w:r>
      <w:r w:rsidR="00C474C1">
        <w:t xml:space="preserve">, </w:t>
      </w:r>
      <w:r w:rsidR="00C52F4A" w:rsidRPr="00605EB6">
        <w:t>victime d</w:t>
      </w:r>
      <w:r w:rsidR="00C474C1">
        <w:t>’</w:t>
      </w:r>
      <w:r w:rsidR="00C52F4A" w:rsidRPr="00605EB6">
        <w:t>une lâche vengeance</w:t>
      </w:r>
      <w:r w:rsidR="00C474C1">
        <w:t xml:space="preserve">, </w:t>
      </w:r>
      <w:r w:rsidR="00C52F4A" w:rsidRPr="00605EB6">
        <w:t>a été frappé par des assassins</w:t>
      </w:r>
      <w:r w:rsidR="00C474C1">
        <w:t xml:space="preserve">, </w:t>
      </w:r>
      <w:r w:rsidR="00C52F4A" w:rsidRPr="00605EB6">
        <w:t>et que la vue du cadavre de son mari a tué sa mère</w:t>
      </w:r>
      <w:r w:rsidR="00C474C1">
        <w:t>.</w:t>
      </w:r>
    </w:p>
    <w:p w14:paraId="775736A3" w14:textId="2267A4C1" w:rsidR="00C474C1" w:rsidRDefault="0094609C" w:rsidP="00C52F4A">
      <w:r>
        <w:t>— </w:t>
      </w:r>
      <w:r w:rsidR="00C52F4A" w:rsidRPr="00605EB6">
        <w:t>A-t-on mis la main sur les meurtriers</w:t>
      </w:r>
      <w:r w:rsidR="00C474C1">
        <w:t xml:space="preserve">, ? </w:t>
      </w:r>
      <w:r w:rsidR="00C52F4A" w:rsidRPr="00605EB6">
        <w:t>est-on parvenu à savoir le nom de la victime</w:t>
      </w:r>
      <w:r w:rsidR="00C474C1">
        <w:t xml:space="preserve"> ? </w:t>
      </w:r>
      <w:r w:rsidR="00C52F4A" w:rsidRPr="00605EB6">
        <w:t>demanda Jacques</w:t>
      </w:r>
      <w:r w:rsidR="00C474C1">
        <w:t>.</w:t>
      </w:r>
    </w:p>
    <w:p w14:paraId="638338EA" w14:textId="631E52CF" w:rsidR="00C474C1" w:rsidRDefault="0094609C" w:rsidP="00C52F4A">
      <w:r>
        <w:t>— </w:t>
      </w:r>
      <w:r w:rsidR="00C52F4A" w:rsidRPr="00605EB6">
        <w:t>Les magistrats ont fait ce qu</w:t>
      </w:r>
      <w:r w:rsidR="00C474C1">
        <w:t>’</w:t>
      </w:r>
      <w:r w:rsidR="00C52F4A" w:rsidRPr="00605EB6">
        <w:t>ils ont pu</w:t>
      </w:r>
      <w:r w:rsidR="00C474C1">
        <w:t xml:space="preserve">, </w:t>
      </w:r>
      <w:r w:rsidR="00C52F4A" w:rsidRPr="00605EB6">
        <w:t>la police a cherché partout</w:t>
      </w:r>
      <w:r w:rsidR="00C474C1">
        <w:t xml:space="preserve">. </w:t>
      </w:r>
      <w:r w:rsidR="00C52F4A" w:rsidRPr="00605EB6">
        <w:t>Rien</w:t>
      </w:r>
      <w:r w:rsidR="00C474C1">
        <w:t xml:space="preserve">. </w:t>
      </w:r>
      <w:r w:rsidR="00C52F4A" w:rsidRPr="00605EB6">
        <w:t>Tout est resté enseveli dans l</w:t>
      </w:r>
      <w:r w:rsidR="00C474C1">
        <w:t>’</w:t>
      </w:r>
      <w:r w:rsidR="00C52F4A" w:rsidRPr="00605EB6">
        <w:t>ombre du mystère</w:t>
      </w:r>
      <w:r w:rsidR="00C474C1">
        <w:t>.</w:t>
      </w:r>
    </w:p>
    <w:p w14:paraId="63A4A582" w14:textId="3526C3A2" w:rsidR="00C474C1" w:rsidRDefault="0094609C" w:rsidP="00C52F4A">
      <w:r>
        <w:t>— </w:t>
      </w:r>
      <w:r w:rsidR="00C52F4A" w:rsidRPr="00605EB6">
        <w:t>Pauvre Jeanne</w:t>
      </w:r>
      <w:r w:rsidR="00C474C1">
        <w:t> !</w:t>
      </w:r>
    </w:p>
    <w:p w14:paraId="2C70B313" w14:textId="4FE9DD0F" w:rsidR="00C474C1" w:rsidRDefault="0094609C" w:rsidP="00C52F4A">
      <w:r>
        <w:t>— </w:t>
      </w:r>
      <w:r w:rsidR="00C52F4A" w:rsidRPr="00605EB6">
        <w:t>Jeanne n</w:t>
      </w:r>
      <w:r w:rsidR="00C474C1">
        <w:t>’</w:t>
      </w:r>
      <w:r w:rsidR="00C52F4A" w:rsidRPr="00605EB6">
        <w:t>a rien à regretter</w:t>
      </w:r>
      <w:r w:rsidR="00C474C1">
        <w:t xml:space="preserve">, </w:t>
      </w:r>
      <w:r w:rsidR="00C52F4A" w:rsidRPr="00605EB6">
        <w:t>puisqu</w:t>
      </w:r>
      <w:r w:rsidR="00C474C1">
        <w:t>’</w:t>
      </w:r>
      <w:r w:rsidR="00C52F4A" w:rsidRPr="00605EB6">
        <w:t>elle ne sait rien</w:t>
      </w:r>
      <w:r w:rsidR="00C474C1">
        <w:t xml:space="preserve"> ; </w:t>
      </w:r>
      <w:r w:rsidR="00C52F4A" w:rsidRPr="00605EB6">
        <w:t>elle n</w:t>
      </w:r>
      <w:r w:rsidR="00C474C1">
        <w:t>’</w:t>
      </w:r>
      <w:r w:rsidR="00C52F4A" w:rsidRPr="00605EB6">
        <w:t>avait pas de nom</w:t>
      </w:r>
      <w:r w:rsidR="00C474C1">
        <w:t xml:space="preserve">, </w:t>
      </w:r>
      <w:r w:rsidR="00C52F4A" w:rsidRPr="00605EB6">
        <w:t>elle était sans famille</w:t>
      </w:r>
      <w:r w:rsidR="00C474C1">
        <w:t xml:space="preserve"> ; </w:t>
      </w:r>
      <w:r w:rsidR="00C52F4A" w:rsidRPr="00605EB6">
        <w:t>je lui ai donné une famille et un nom</w:t>
      </w:r>
      <w:r w:rsidR="00C474C1">
        <w:t>.</w:t>
      </w:r>
    </w:p>
    <w:p w14:paraId="68F26AF2" w14:textId="792DEA3D" w:rsidR="00C474C1" w:rsidRDefault="0094609C" w:rsidP="00C52F4A">
      <w:r>
        <w:t>— </w:t>
      </w:r>
      <w:r w:rsidR="00C52F4A" w:rsidRPr="00605EB6">
        <w:t>Et</w:t>
      </w:r>
      <w:r w:rsidR="00C474C1">
        <w:t xml:space="preserve">, </w:t>
      </w:r>
      <w:r w:rsidR="00C52F4A" w:rsidRPr="00605EB6">
        <w:t>capitaine</w:t>
      </w:r>
      <w:r w:rsidR="00C474C1">
        <w:t xml:space="preserve">, </w:t>
      </w:r>
      <w:r w:rsidR="00C52F4A" w:rsidRPr="00605EB6">
        <w:t>vous l</w:t>
      </w:r>
      <w:r w:rsidR="00C474C1">
        <w:t>’</w:t>
      </w:r>
      <w:r w:rsidR="00C52F4A" w:rsidRPr="00605EB6">
        <w:t>avez aimée</w:t>
      </w:r>
      <w:r w:rsidR="00C474C1">
        <w:t xml:space="preserve">, </w:t>
      </w:r>
      <w:r w:rsidR="00C52F4A" w:rsidRPr="00605EB6">
        <w:t>vous l</w:t>
      </w:r>
      <w:r w:rsidR="00C474C1">
        <w:t>’</w:t>
      </w:r>
      <w:r w:rsidR="00C52F4A" w:rsidRPr="00605EB6">
        <w:t>aimez autant</w:t>
      </w:r>
      <w:r w:rsidR="00C474C1">
        <w:t xml:space="preserve">, </w:t>
      </w:r>
      <w:r w:rsidR="00C52F4A" w:rsidRPr="00605EB6">
        <w:t>plus peut-être que si elle était véritablement votre fille</w:t>
      </w:r>
      <w:r w:rsidR="00C474C1">
        <w:t>.</w:t>
      </w:r>
    </w:p>
    <w:p w14:paraId="3CD4EA8B" w14:textId="5B1BDD3D" w:rsidR="00C474C1" w:rsidRDefault="0094609C" w:rsidP="00C52F4A">
      <w:r>
        <w:t>— </w:t>
      </w:r>
      <w:r w:rsidR="00C52F4A" w:rsidRPr="00605EB6">
        <w:t>Je l</w:t>
      </w:r>
      <w:r w:rsidR="00C474C1">
        <w:t>’</w:t>
      </w:r>
      <w:r w:rsidR="00C52F4A" w:rsidRPr="00605EB6">
        <w:t>avais promis</w:t>
      </w:r>
      <w:r w:rsidR="00C474C1">
        <w:t xml:space="preserve">, </w:t>
      </w:r>
      <w:r w:rsidR="00C52F4A" w:rsidRPr="00605EB6">
        <w:t>Jacques</w:t>
      </w:r>
      <w:r w:rsidR="00C474C1">
        <w:t xml:space="preserve"> ; </w:t>
      </w:r>
      <w:r w:rsidR="00C52F4A" w:rsidRPr="00605EB6">
        <w:t xml:space="preserve">mais il y avait dans le cœur de Catherine et dans le mien quelque chose qui valait mieux que </w:t>
      </w:r>
      <w:r w:rsidR="00F25D71">
        <w:t>m</w:t>
      </w:r>
      <w:r w:rsidR="00C52F4A" w:rsidRPr="00605EB6">
        <w:t>a promesse</w:t>
      </w:r>
      <w:r w:rsidR="00C474C1">
        <w:t>.</w:t>
      </w:r>
    </w:p>
    <w:p w14:paraId="7D49053E" w14:textId="77777777" w:rsidR="00C474C1" w:rsidRDefault="00C474C1" w:rsidP="00C52F4A">
      <w:r>
        <w:lastRenderedPageBreak/>
        <w:t>» </w:t>
      </w:r>
      <w:r w:rsidR="00C52F4A" w:rsidRPr="00605EB6">
        <w:t>Je laissai Jeanne pendant deux ans et huit mois chez sa nourrice</w:t>
      </w:r>
      <w:r>
        <w:t xml:space="preserve">. </w:t>
      </w:r>
      <w:r w:rsidR="00C52F4A" w:rsidRPr="00605EB6">
        <w:t>J</w:t>
      </w:r>
      <w:r>
        <w:t>’</w:t>
      </w:r>
      <w:r w:rsidR="00C52F4A" w:rsidRPr="00605EB6">
        <w:t>avais mon idée</w:t>
      </w:r>
      <w:r>
        <w:t xml:space="preserve">. </w:t>
      </w:r>
      <w:r w:rsidR="00C52F4A" w:rsidRPr="00605EB6">
        <w:t>Le tragique événement avait eu un grand retentissement dans la contrée et l</w:t>
      </w:r>
      <w:r>
        <w:t>’</w:t>
      </w:r>
      <w:r w:rsidR="00C52F4A" w:rsidRPr="00605EB6">
        <w:t>on parlait partout de la pauvre jeune femme qui était morte un instant après avoir mis son enfant au monde</w:t>
      </w:r>
      <w:r>
        <w:t xml:space="preserve">. </w:t>
      </w:r>
      <w:r w:rsidR="00C52F4A" w:rsidRPr="00605EB6">
        <w:t>Je crus donc devoir attendre que tout cela fût un peu oublié</w:t>
      </w:r>
      <w:r>
        <w:t xml:space="preserve">. </w:t>
      </w:r>
      <w:r w:rsidR="00C52F4A" w:rsidRPr="00605EB6">
        <w:t>J</w:t>
      </w:r>
      <w:r>
        <w:t>’</w:t>
      </w:r>
      <w:r w:rsidR="00C52F4A" w:rsidRPr="00605EB6">
        <w:t>avais eu une bonne inspiration</w:t>
      </w:r>
      <w:r>
        <w:t xml:space="preserve">, </w:t>
      </w:r>
      <w:r w:rsidR="00C52F4A" w:rsidRPr="00605EB6">
        <w:t>puisque</w:t>
      </w:r>
      <w:r>
        <w:t xml:space="preserve">, </w:t>
      </w:r>
      <w:r w:rsidR="00C52F4A" w:rsidRPr="00605EB6">
        <w:t>quand j</w:t>
      </w:r>
      <w:r>
        <w:t>’</w:t>
      </w:r>
      <w:r w:rsidR="00C52F4A" w:rsidRPr="00605EB6">
        <w:t>amenai la petite à Mareille</w:t>
      </w:r>
      <w:r>
        <w:t xml:space="preserve">, </w:t>
      </w:r>
      <w:r w:rsidR="00C52F4A" w:rsidRPr="00605EB6">
        <w:t>personne ne se douta que c</w:t>
      </w:r>
      <w:r>
        <w:t>’</w:t>
      </w:r>
      <w:r w:rsidR="00C52F4A" w:rsidRPr="00605EB6">
        <w:t>était l</w:t>
      </w:r>
      <w:r>
        <w:t>’</w:t>
      </w:r>
      <w:r w:rsidR="00C52F4A" w:rsidRPr="00605EB6">
        <w:t>orpheline de Blaincourt</w:t>
      </w:r>
      <w:r>
        <w:t>.</w:t>
      </w:r>
    </w:p>
    <w:p w14:paraId="425D8AAA" w14:textId="77777777" w:rsidR="00C474C1" w:rsidRDefault="00C474C1" w:rsidP="00C52F4A">
      <w:r>
        <w:t>» </w:t>
      </w:r>
      <w:r w:rsidR="00C52F4A" w:rsidRPr="00605EB6">
        <w:t>Comme je te l</w:t>
      </w:r>
      <w:r>
        <w:t>’</w:t>
      </w:r>
      <w:r w:rsidR="00C52F4A" w:rsidRPr="00605EB6">
        <w:t>ai dit</w:t>
      </w:r>
      <w:r>
        <w:t xml:space="preserve">, </w:t>
      </w:r>
      <w:r w:rsidR="00C52F4A" w:rsidRPr="00605EB6">
        <w:t>elle était déjà grande et forte</w:t>
      </w:r>
      <w:r>
        <w:t xml:space="preserve">, </w:t>
      </w:r>
      <w:r w:rsidR="00C52F4A" w:rsidRPr="00605EB6">
        <w:t>et gentille comme un chérubin</w:t>
      </w:r>
      <w:r>
        <w:t xml:space="preserve"> ; </w:t>
      </w:r>
      <w:r w:rsidR="00C52F4A" w:rsidRPr="00605EB6">
        <w:t>enfin elle a donné et au delà tout ce qu</w:t>
      </w:r>
      <w:r>
        <w:t>’</w:t>
      </w:r>
      <w:r w:rsidR="00C52F4A" w:rsidRPr="00605EB6">
        <w:t xml:space="preserve">elle promettait </w:t>
      </w:r>
      <w:r w:rsidR="00F25D71">
        <w:t xml:space="preserve">alors </w:t>
      </w:r>
      <w:r w:rsidR="00C52F4A" w:rsidRPr="00605EB6">
        <w:t>en grâce</w:t>
      </w:r>
      <w:r>
        <w:t xml:space="preserve">, </w:t>
      </w:r>
      <w:r w:rsidR="00C52F4A" w:rsidRPr="00605EB6">
        <w:t>en beauté</w:t>
      </w:r>
      <w:r>
        <w:t xml:space="preserve">, </w:t>
      </w:r>
      <w:r w:rsidR="00C52F4A" w:rsidRPr="00605EB6">
        <w:t>en intelligence</w:t>
      </w:r>
      <w:r>
        <w:t xml:space="preserve">, </w:t>
      </w:r>
      <w:r w:rsidR="00C52F4A" w:rsidRPr="00605EB6">
        <w:t>en qualités du cœur</w:t>
      </w:r>
      <w:r>
        <w:t>.</w:t>
      </w:r>
    </w:p>
    <w:p w14:paraId="475C4FC6" w14:textId="77777777" w:rsidR="00C474C1" w:rsidRDefault="00C474C1" w:rsidP="00C52F4A">
      <w:r>
        <w:t>» </w:t>
      </w:r>
      <w:r w:rsidR="00C52F4A" w:rsidRPr="00605EB6">
        <w:t>Tu sais ce que la défunte et moi avons été pour elle</w:t>
      </w:r>
      <w:r>
        <w:t xml:space="preserve"> ; </w:t>
      </w:r>
      <w:r w:rsidR="00C52F4A" w:rsidRPr="00605EB6">
        <w:t>rien ne lui a manqué</w:t>
      </w:r>
      <w:r>
        <w:t xml:space="preserve">, : </w:t>
      </w:r>
      <w:r w:rsidR="00C52F4A" w:rsidRPr="00605EB6">
        <w:t>ni les soins</w:t>
      </w:r>
      <w:r>
        <w:t xml:space="preserve">, </w:t>
      </w:r>
      <w:r w:rsidR="00C52F4A" w:rsidRPr="00605EB6">
        <w:t>ni l</w:t>
      </w:r>
      <w:r>
        <w:t>’</w:t>
      </w:r>
      <w:r w:rsidR="00C52F4A" w:rsidRPr="00605EB6">
        <w:t>affection</w:t>
      </w:r>
      <w:r>
        <w:t xml:space="preserve">, </w:t>
      </w:r>
      <w:r w:rsidR="00C52F4A" w:rsidRPr="00605EB6">
        <w:t>ni les caresses</w:t>
      </w:r>
      <w:r>
        <w:t xml:space="preserve">, </w:t>
      </w:r>
      <w:r w:rsidR="00C52F4A" w:rsidRPr="00605EB6">
        <w:t>ni le dévouement</w:t>
      </w:r>
      <w:r>
        <w:t xml:space="preserve"> ; </w:t>
      </w:r>
      <w:r w:rsidR="00C52F4A" w:rsidRPr="00605EB6">
        <w:t>elle était notre idole</w:t>
      </w:r>
      <w:r>
        <w:t xml:space="preserve">. </w:t>
      </w:r>
      <w:r w:rsidR="00C52F4A" w:rsidRPr="00605EB6">
        <w:t>Comme on le dit à Mareille</w:t>
      </w:r>
      <w:r>
        <w:t xml:space="preserve">, </w:t>
      </w:r>
      <w:r w:rsidR="00C52F4A" w:rsidRPr="00605EB6">
        <w:t>nous avons été réellement ses père et mère</w:t>
      </w:r>
      <w:r>
        <w:t xml:space="preserve">. </w:t>
      </w:r>
      <w:r w:rsidR="00C52F4A" w:rsidRPr="00605EB6">
        <w:t>Tout cela</w:t>
      </w:r>
      <w:r>
        <w:t xml:space="preserve">, </w:t>
      </w:r>
      <w:r w:rsidR="00C52F4A" w:rsidRPr="00605EB6">
        <w:t>Jacques</w:t>
      </w:r>
      <w:r>
        <w:t xml:space="preserve">, </w:t>
      </w:r>
      <w:r w:rsidR="00C52F4A" w:rsidRPr="00605EB6">
        <w:t>elle nous l</w:t>
      </w:r>
      <w:r>
        <w:t>’</w:t>
      </w:r>
      <w:r w:rsidR="00C52F4A" w:rsidRPr="00605EB6">
        <w:t xml:space="preserve">a </w:t>
      </w:r>
      <w:r w:rsidR="00F25D71">
        <w:t xml:space="preserve">grandement </w:t>
      </w:r>
      <w:r w:rsidR="00C52F4A" w:rsidRPr="00605EB6">
        <w:t>rendu par sa reconnaissance</w:t>
      </w:r>
      <w:r>
        <w:t xml:space="preserve">, </w:t>
      </w:r>
      <w:r w:rsidR="00C52F4A" w:rsidRPr="00605EB6">
        <w:t>son attachement</w:t>
      </w:r>
      <w:r>
        <w:t xml:space="preserve">, </w:t>
      </w:r>
      <w:r w:rsidR="00C52F4A" w:rsidRPr="00605EB6">
        <w:t>sa tendresse filiale</w:t>
      </w:r>
      <w:r>
        <w:t xml:space="preserve">, </w:t>
      </w:r>
      <w:r w:rsidR="00C52F4A" w:rsidRPr="00605EB6">
        <w:t>par les mille satisfactions</w:t>
      </w:r>
      <w:r>
        <w:t xml:space="preserve">, </w:t>
      </w:r>
      <w:r w:rsidR="00C52F4A" w:rsidRPr="00605EB6">
        <w:t>par toute les joies et tout le bonheur qu</w:t>
      </w:r>
      <w:r>
        <w:t>’</w:t>
      </w:r>
      <w:r w:rsidR="00C52F4A" w:rsidRPr="00605EB6">
        <w:t>elle nous a donnés</w:t>
      </w:r>
      <w:r>
        <w:t>.</w:t>
      </w:r>
    </w:p>
    <w:p w14:paraId="67757741" w14:textId="77777777" w:rsidR="00C474C1" w:rsidRDefault="00C474C1" w:rsidP="00C52F4A">
      <w:r>
        <w:t>» </w:t>
      </w:r>
      <w:r w:rsidR="00C52F4A" w:rsidRPr="00605EB6">
        <w:t>L</w:t>
      </w:r>
      <w:r>
        <w:t>’</w:t>
      </w:r>
      <w:r w:rsidR="00C52F4A" w:rsidRPr="00605EB6">
        <w:t>adoption complète est venue à son temps</w:t>
      </w:r>
      <w:r>
        <w:t xml:space="preserve">, </w:t>
      </w:r>
      <w:r w:rsidR="00C52F4A" w:rsidRPr="00605EB6">
        <w:t>et Jeanne est bien ma fille</w:t>
      </w:r>
      <w:r>
        <w:t xml:space="preserve">, </w:t>
      </w:r>
      <w:r w:rsidR="00C52F4A" w:rsidRPr="00605EB6">
        <w:t>ma fille adorée</w:t>
      </w:r>
      <w:r>
        <w:t xml:space="preserve">. </w:t>
      </w:r>
      <w:r w:rsidR="00C52F4A" w:rsidRPr="00605EB6">
        <w:t>Naturellement</w:t>
      </w:r>
      <w:r>
        <w:t xml:space="preserve">, </w:t>
      </w:r>
      <w:r w:rsidR="00C52F4A" w:rsidRPr="00605EB6">
        <w:t>elle sera mon héritière</w:t>
      </w:r>
      <w:r>
        <w:t xml:space="preserve"> ; </w:t>
      </w:r>
      <w:r w:rsidR="00C52F4A" w:rsidRPr="00605EB6">
        <w:t>mais je lui laisserai peu de chose</w:t>
      </w:r>
      <w:r>
        <w:t xml:space="preserve">, </w:t>
      </w:r>
      <w:r w:rsidR="00C52F4A" w:rsidRPr="00605EB6">
        <w:t>quand je voudrais pouvoir lui donner une fortune</w:t>
      </w:r>
      <w:r>
        <w:t>.</w:t>
      </w:r>
    </w:p>
    <w:p w14:paraId="0D8CD2E1" w14:textId="36FDB7AF" w:rsidR="00C474C1" w:rsidRDefault="0094609C" w:rsidP="00C52F4A">
      <w:r>
        <w:t>— </w:t>
      </w:r>
      <w:r w:rsidR="00C52F4A" w:rsidRPr="00605EB6">
        <w:t>On peut être parfaitement heureux sans la richesse</w:t>
      </w:r>
      <w:r w:rsidR="00C474C1">
        <w:t xml:space="preserve">, </w:t>
      </w:r>
      <w:r w:rsidR="00C52F4A" w:rsidRPr="00605EB6">
        <w:t>capitaine</w:t>
      </w:r>
      <w:r w:rsidR="00C474C1">
        <w:t xml:space="preserve"> ; </w:t>
      </w:r>
      <w:r w:rsidR="00C52F4A" w:rsidRPr="00605EB6">
        <w:t>je ne suis pas paresseux et j</w:t>
      </w:r>
      <w:r w:rsidR="00C474C1">
        <w:t>’</w:t>
      </w:r>
      <w:r w:rsidR="00C52F4A" w:rsidRPr="00605EB6">
        <w:t>ai de bons bras</w:t>
      </w:r>
      <w:r w:rsidR="00C474C1">
        <w:t xml:space="preserve"> ; </w:t>
      </w:r>
      <w:r w:rsidR="00C52F4A" w:rsidRPr="00605EB6">
        <w:t>je travaillerai pour Jeanne</w:t>
      </w:r>
      <w:r w:rsidR="00C474C1">
        <w:t>.</w:t>
      </w:r>
    </w:p>
    <w:p w14:paraId="294BFB30" w14:textId="4CF73897" w:rsidR="00C474C1" w:rsidRDefault="0094609C" w:rsidP="00C52F4A">
      <w:r>
        <w:t>— </w:t>
      </w:r>
      <w:r w:rsidR="00C52F4A" w:rsidRPr="00605EB6">
        <w:t>Je sais bien qu</w:t>
      </w:r>
      <w:r w:rsidR="00C474C1">
        <w:t>’</w:t>
      </w:r>
      <w:r w:rsidR="00C52F4A" w:rsidRPr="00605EB6">
        <w:t>avec toi</w:t>
      </w:r>
      <w:r w:rsidR="00C474C1">
        <w:t xml:space="preserve">, </w:t>
      </w:r>
      <w:r w:rsidR="00C52F4A" w:rsidRPr="00605EB6">
        <w:t>mon garçon</w:t>
      </w:r>
      <w:r w:rsidR="00C474C1">
        <w:t xml:space="preserve">, </w:t>
      </w:r>
      <w:r w:rsidR="00C52F4A" w:rsidRPr="00605EB6">
        <w:t>ma fille ne manquera jamais de rien</w:t>
      </w:r>
      <w:r w:rsidR="00C474C1">
        <w:t xml:space="preserve">. </w:t>
      </w:r>
      <w:r w:rsidR="00C52F4A" w:rsidRPr="00605EB6">
        <w:t>Je continue</w:t>
      </w:r>
      <w:r w:rsidR="00C474C1">
        <w:t xml:space="preserve"> : </w:t>
      </w:r>
      <w:r w:rsidR="00C52F4A" w:rsidRPr="00605EB6">
        <w:t>Ce jardin</w:t>
      </w:r>
      <w:r w:rsidR="00C474C1">
        <w:t xml:space="preserve">, </w:t>
      </w:r>
      <w:r w:rsidR="00C52F4A" w:rsidRPr="00605EB6">
        <w:t>la maison et son mobilier</w:t>
      </w:r>
      <w:r w:rsidR="00C474C1">
        <w:t xml:space="preserve">, </w:t>
      </w:r>
      <w:r w:rsidR="00C52F4A" w:rsidRPr="00605EB6">
        <w:t>la pièce de terre à côté</w:t>
      </w:r>
      <w:r w:rsidR="00C474C1">
        <w:t xml:space="preserve">, </w:t>
      </w:r>
      <w:r w:rsidR="00C52F4A" w:rsidRPr="00605EB6">
        <w:t xml:space="preserve">et avec cela cinq ou six mille </w:t>
      </w:r>
      <w:r w:rsidR="00C52F4A" w:rsidRPr="00605EB6">
        <w:lastRenderedPageBreak/>
        <w:t>francs</w:t>
      </w:r>
      <w:r w:rsidR="00C474C1">
        <w:t xml:space="preserve">, </w:t>
      </w:r>
      <w:r w:rsidR="00C52F4A" w:rsidRPr="00605EB6">
        <w:t>voilà tout ce que je possède</w:t>
      </w:r>
      <w:r w:rsidR="00C474C1">
        <w:t xml:space="preserve">. </w:t>
      </w:r>
      <w:r w:rsidR="00C52F4A" w:rsidRPr="00605EB6">
        <w:t>Mon épargne est modeste</w:t>
      </w:r>
      <w:r w:rsidR="00C474C1">
        <w:t xml:space="preserve">, </w:t>
      </w:r>
      <w:r w:rsidR="00C52F4A" w:rsidRPr="00605EB6">
        <w:t>comme tu vois</w:t>
      </w:r>
      <w:r w:rsidR="00C474C1">
        <w:t xml:space="preserve"> ; </w:t>
      </w:r>
      <w:r w:rsidR="00C52F4A" w:rsidRPr="00605EB6">
        <w:t>c</w:t>
      </w:r>
      <w:r w:rsidR="00C474C1">
        <w:t>’</w:t>
      </w:r>
      <w:r w:rsidR="00C52F4A" w:rsidRPr="00605EB6">
        <w:t>est tout ce que j</w:t>
      </w:r>
      <w:r w:rsidR="00C474C1">
        <w:t>’</w:t>
      </w:r>
      <w:r w:rsidR="00C52F4A" w:rsidRPr="00605EB6">
        <w:t>ai pu mettre de côté</w:t>
      </w:r>
      <w:r w:rsidR="00C474C1">
        <w:t xml:space="preserve">, </w:t>
      </w:r>
      <w:r w:rsidR="00C52F4A" w:rsidRPr="00605EB6">
        <w:t>et pas facilement</w:t>
      </w:r>
      <w:r w:rsidR="00C474C1">
        <w:t xml:space="preserve">, </w:t>
      </w:r>
      <w:r w:rsidR="00C52F4A" w:rsidRPr="00605EB6">
        <w:t>je t</w:t>
      </w:r>
      <w:r w:rsidR="00C474C1">
        <w:t>’</w:t>
      </w:r>
      <w:r w:rsidR="00C52F4A" w:rsidRPr="00605EB6">
        <w:t>assure</w:t>
      </w:r>
      <w:r w:rsidR="00C474C1">
        <w:t xml:space="preserve">. </w:t>
      </w:r>
      <w:r w:rsidR="00C52F4A" w:rsidRPr="00605EB6">
        <w:t>Cependant ta marraine était économe et avait</w:t>
      </w:r>
      <w:r w:rsidR="00C474C1">
        <w:t xml:space="preserve">, </w:t>
      </w:r>
      <w:r w:rsidR="00C52F4A" w:rsidRPr="00605EB6">
        <w:t>comme Jeanne</w:t>
      </w:r>
      <w:r w:rsidR="00C474C1">
        <w:t xml:space="preserve">, </w:t>
      </w:r>
      <w:r w:rsidR="00C52F4A" w:rsidRPr="00605EB6">
        <w:t>qui la remplace aujourd</w:t>
      </w:r>
      <w:r w:rsidR="00C474C1">
        <w:t>’</w:t>
      </w:r>
      <w:r w:rsidR="00C52F4A" w:rsidRPr="00605EB6">
        <w:t>hui</w:t>
      </w:r>
      <w:r w:rsidR="00C474C1">
        <w:t xml:space="preserve">, </w:t>
      </w:r>
      <w:r w:rsidR="00C52F4A" w:rsidRPr="00605EB6">
        <w:t>beaucoup d</w:t>
      </w:r>
      <w:r w:rsidR="00C474C1">
        <w:t>’</w:t>
      </w:r>
      <w:r w:rsidR="00C52F4A" w:rsidRPr="00605EB6">
        <w:t>ordre</w:t>
      </w:r>
      <w:r w:rsidR="00C474C1">
        <w:t xml:space="preserve"> ; </w:t>
      </w:r>
      <w:r w:rsidR="00C52F4A" w:rsidRPr="00605EB6">
        <w:t>nous avons toujours vécu simplement</w:t>
      </w:r>
      <w:r w:rsidR="00C474C1">
        <w:t xml:space="preserve">, </w:t>
      </w:r>
      <w:r w:rsidR="00C52F4A" w:rsidRPr="00605EB6">
        <w:t>ne dépensant absolument que le strict nécessaire</w:t>
      </w:r>
      <w:r w:rsidR="00C474C1">
        <w:t xml:space="preserve">. </w:t>
      </w:r>
      <w:r w:rsidR="00C52F4A" w:rsidRPr="00605EB6">
        <w:t>Mais nous avons voulu que l</w:t>
      </w:r>
      <w:r w:rsidR="00C474C1">
        <w:t>’</w:t>
      </w:r>
      <w:r w:rsidR="00C52F4A" w:rsidRPr="00605EB6">
        <w:t>enfant eût toutes les petites choses qui font le bonheur de l</w:t>
      </w:r>
      <w:r w:rsidR="00C474C1">
        <w:t>’</w:t>
      </w:r>
      <w:r w:rsidR="00C52F4A" w:rsidRPr="00605EB6">
        <w:t>enfance</w:t>
      </w:r>
      <w:r w:rsidR="00C474C1">
        <w:t xml:space="preserve">, </w:t>
      </w:r>
      <w:r w:rsidR="00C52F4A" w:rsidRPr="00605EB6">
        <w:t>et puis</w:t>
      </w:r>
      <w:r w:rsidR="00C474C1">
        <w:t xml:space="preserve">, </w:t>
      </w:r>
      <w:r w:rsidR="00C52F4A" w:rsidRPr="00605EB6">
        <w:t>plus tard</w:t>
      </w:r>
      <w:r w:rsidR="00C474C1">
        <w:t xml:space="preserve">, </w:t>
      </w:r>
      <w:r w:rsidR="00C52F4A" w:rsidRPr="00605EB6">
        <w:t>nous l</w:t>
      </w:r>
      <w:r w:rsidR="00C474C1">
        <w:t>’</w:t>
      </w:r>
      <w:r w:rsidR="00C52F4A" w:rsidRPr="00605EB6">
        <w:t>avons fait instruire</w:t>
      </w:r>
      <w:r w:rsidR="00C474C1">
        <w:t xml:space="preserve">. </w:t>
      </w:r>
      <w:r w:rsidR="00C52F4A" w:rsidRPr="00605EB6">
        <w:t>Cela nous a coûté</w:t>
      </w:r>
      <w:r w:rsidR="00C474C1">
        <w:t xml:space="preserve">. </w:t>
      </w:r>
      <w:r w:rsidR="00C52F4A" w:rsidRPr="00605EB6">
        <w:t>En dehors de l</w:t>
      </w:r>
      <w:r w:rsidR="00C474C1">
        <w:t>’</w:t>
      </w:r>
      <w:r w:rsidR="00C52F4A" w:rsidRPr="00605EB6">
        <w:t>instruction ordinaire qu</w:t>
      </w:r>
      <w:r w:rsidR="00C474C1">
        <w:t>’</w:t>
      </w:r>
      <w:r w:rsidR="00C52F4A" w:rsidRPr="00605EB6">
        <w:t>on donne aux jeunes filles</w:t>
      </w:r>
      <w:r w:rsidR="00C474C1">
        <w:t xml:space="preserve">, </w:t>
      </w:r>
      <w:r w:rsidR="00C52F4A" w:rsidRPr="00605EB6">
        <w:t>elle a appris la musique</w:t>
      </w:r>
      <w:r w:rsidR="00C474C1">
        <w:t xml:space="preserve">, </w:t>
      </w:r>
      <w:r w:rsidR="00C52F4A" w:rsidRPr="00605EB6">
        <w:t>le dessin</w:t>
      </w:r>
      <w:r w:rsidR="00C474C1">
        <w:t xml:space="preserve">, </w:t>
      </w:r>
      <w:r w:rsidR="00C52F4A" w:rsidRPr="00605EB6">
        <w:t>à peindre</w:t>
      </w:r>
      <w:r w:rsidR="00C474C1">
        <w:t xml:space="preserve">. </w:t>
      </w:r>
      <w:r w:rsidR="00C52F4A" w:rsidRPr="00605EB6">
        <w:t>Cela n</w:t>
      </w:r>
      <w:r w:rsidR="00C474C1">
        <w:t>’</w:t>
      </w:r>
      <w:r w:rsidR="00C52F4A" w:rsidRPr="00605EB6">
        <w:t>était peut-être pas bien utile</w:t>
      </w:r>
      <w:r w:rsidR="00C474C1">
        <w:t xml:space="preserve"> ; </w:t>
      </w:r>
      <w:r w:rsidR="00C52F4A" w:rsidRPr="00605EB6">
        <w:t>mais que veux-tu</w:t>
      </w:r>
      <w:r w:rsidR="00C474C1">
        <w:t xml:space="preserve">, </w:t>
      </w:r>
      <w:r w:rsidR="00C52F4A" w:rsidRPr="00605EB6">
        <w:t>mon garçon</w:t>
      </w:r>
      <w:r w:rsidR="00C474C1">
        <w:t xml:space="preserve">, </w:t>
      </w:r>
      <w:r w:rsidR="00C52F4A" w:rsidRPr="00605EB6">
        <w:t>on a ses faiblesses</w:t>
      </w:r>
      <w:r w:rsidR="00C474C1">
        <w:t> !</w:t>
      </w:r>
    </w:p>
    <w:p w14:paraId="301EBF56" w14:textId="77777777" w:rsidR="00C474C1" w:rsidRDefault="00C474C1" w:rsidP="00C52F4A">
      <w:r>
        <w:t>» </w:t>
      </w:r>
      <w:r w:rsidR="00C52F4A" w:rsidRPr="00605EB6">
        <w:t>Autre chose maintenant</w:t>
      </w:r>
      <w:r>
        <w:t xml:space="preserve"> : </w:t>
      </w:r>
      <w:r w:rsidR="00C52F4A" w:rsidRPr="00605EB6">
        <w:t>Je t</w:t>
      </w:r>
      <w:r>
        <w:t>’</w:t>
      </w:r>
      <w:r w:rsidR="00C52F4A" w:rsidRPr="00605EB6">
        <w:t>ai dit qu</w:t>
      </w:r>
      <w:r>
        <w:t>’</w:t>
      </w:r>
      <w:r w:rsidR="00C52F4A" w:rsidRPr="00605EB6">
        <w:t>on avait trouvé dans le portefeuille du noyé et dans la valise des voyageurs une somme de dix-huit cent quatre-vingt-douze francs</w:t>
      </w:r>
      <w:r>
        <w:t xml:space="preserve">. </w:t>
      </w:r>
      <w:r w:rsidR="00C52F4A" w:rsidRPr="00605EB6">
        <w:t>Cette somme</w:t>
      </w:r>
      <w:r>
        <w:t xml:space="preserve">, </w:t>
      </w:r>
      <w:r w:rsidR="00C52F4A" w:rsidRPr="00605EB6">
        <w:t>qui appartenait à l</w:t>
      </w:r>
      <w:r>
        <w:t>’</w:t>
      </w:r>
      <w:r w:rsidR="00C52F4A" w:rsidRPr="00605EB6">
        <w:t>enfant</w:t>
      </w:r>
      <w:r>
        <w:t xml:space="preserve">, </w:t>
      </w:r>
      <w:r w:rsidR="00C52F4A" w:rsidRPr="00605EB6">
        <w:t>m</w:t>
      </w:r>
      <w:r>
        <w:t>’</w:t>
      </w:r>
      <w:r w:rsidR="00C52F4A" w:rsidRPr="00605EB6">
        <w:t>a été remise par le maire de Blaincourt</w:t>
      </w:r>
      <w:r>
        <w:t xml:space="preserve">. </w:t>
      </w:r>
      <w:r w:rsidR="00C52F4A" w:rsidRPr="00605EB6">
        <w:t>J</w:t>
      </w:r>
      <w:r>
        <w:t>’</w:t>
      </w:r>
      <w:r w:rsidR="00C52F4A" w:rsidRPr="00605EB6">
        <w:t>avais le droit de m</w:t>
      </w:r>
      <w:r>
        <w:t>’</w:t>
      </w:r>
      <w:r w:rsidR="00C52F4A" w:rsidRPr="00605EB6">
        <w:t>en servir pour combler le déficit de mon petit budget</w:t>
      </w:r>
      <w:r>
        <w:t xml:space="preserve">, </w:t>
      </w:r>
      <w:r w:rsidR="00C52F4A" w:rsidRPr="00605EB6">
        <w:t>occasionné par un surcroît de dépense</w:t>
      </w:r>
      <w:r w:rsidR="0063214B">
        <w:t>s</w:t>
      </w:r>
      <w:r>
        <w:t xml:space="preserve"> ; </w:t>
      </w:r>
      <w:r w:rsidR="00C52F4A" w:rsidRPr="00605EB6">
        <w:t>je ne l</w:t>
      </w:r>
      <w:r>
        <w:t>’</w:t>
      </w:r>
      <w:r w:rsidR="00C52F4A" w:rsidRPr="00605EB6">
        <w:t>ai pas fait</w:t>
      </w:r>
      <w:r>
        <w:t xml:space="preserve">. </w:t>
      </w:r>
      <w:r w:rsidR="00C52F4A" w:rsidRPr="00605EB6">
        <w:t>Cet argent était à Jeanne</w:t>
      </w:r>
      <w:r>
        <w:t xml:space="preserve">, </w:t>
      </w:r>
      <w:r w:rsidR="00C52F4A" w:rsidRPr="00605EB6">
        <w:t>à elle seule</w:t>
      </w:r>
      <w:r>
        <w:t xml:space="preserve">, </w:t>
      </w:r>
      <w:r w:rsidR="00C52F4A" w:rsidRPr="00605EB6">
        <w:t>je n</w:t>
      </w:r>
      <w:r>
        <w:t>’</w:t>
      </w:r>
      <w:r w:rsidR="00C52F4A" w:rsidRPr="00605EB6">
        <w:t>ai eu garde d</w:t>
      </w:r>
      <w:r>
        <w:t>’</w:t>
      </w:r>
      <w:r w:rsidR="00C52F4A" w:rsidRPr="00605EB6">
        <w:t>y toucher</w:t>
      </w:r>
      <w:r>
        <w:t xml:space="preserve">. </w:t>
      </w:r>
      <w:r w:rsidR="00C52F4A" w:rsidRPr="00605EB6">
        <w:t xml:space="preserve">Mais tu dois </w:t>
      </w:r>
      <w:r w:rsidR="0063214B">
        <w:t xml:space="preserve">bien </w:t>
      </w:r>
      <w:r w:rsidR="00C52F4A" w:rsidRPr="00605EB6">
        <w:t>penser que je ne l</w:t>
      </w:r>
      <w:r>
        <w:t>’</w:t>
      </w:r>
      <w:r w:rsidR="00C52F4A" w:rsidRPr="00605EB6">
        <w:t>ai pas bêtement enfermé dans une tirelire ou caché dans l</w:t>
      </w:r>
      <w:r>
        <w:t>’</w:t>
      </w:r>
      <w:r w:rsidR="00C52F4A" w:rsidRPr="00605EB6">
        <w:t>armoire entre deux draps</w:t>
      </w:r>
      <w:r>
        <w:t xml:space="preserve">, </w:t>
      </w:r>
      <w:r w:rsidR="00C52F4A" w:rsidRPr="00605EB6">
        <w:t>comme le font les bonnes vieilles femmes</w:t>
      </w:r>
      <w:r>
        <w:t xml:space="preserve"> ; </w:t>
      </w:r>
      <w:r w:rsidR="00C52F4A" w:rsidRPr="00605EB6">
        <w:t>je l</w:t>
      </w:r>
      <w:r>
        <w:t>’</w:t>
      </w:r>
      <w:r w:rsidR="00C52F4A" w:rsidRPr="00605EB6">
        <w:t>ai placé</w:t>
      </w:r>
      <w:r>
        <w:t xml:space="preserve">, </w:t>
      </w:r>
      <w:r w:rsidR="00C52F4A" w:rsidRPr="00605EB6">
        <w:t>le mieux que j</w:t>
      </w:r>
      <w:r>
        <w:t>’</w:t>
      </w:r>
      <w:r w:rsidR="00C52F4A" w:rsidRPr="00605EB6">
        <w:t>ai pu</w:t>
      </w:r>
      <w:r>
        <w:t xml:space="preserve">. </w:t>
      </w:r>
      <w:r w:rsidR="00C52F4A" w:rsidRPr="00605EB6">
        <w:t>Plusieurs circonstances favorables se sont présentées et j</w:t>
      </w:r>
      <w:r>
        <w:t>’</w:t>
      </w:r>
      <w:r w:rsidR="00C52F4A" w:rsidRPr="00605EB6">
        <w:t>ai eu la chance d</w:t>
      </w:r>
      <w:r>
        <w:t>’</w:t>
      </w:r>
      <w:r w:rsidR="00C52F4A" w:rsidRPr="00605EB6">
        <w:t>en profiter</w:t>
      </w:r>
      <w:r>
        <w:t xml:space="preserve">, </w:t>
      </w:r>
      <w:r w:rsidR="00C52F4A" w:rsidRPr="00605EB6">
        <w:t>en faisant quelques opérations de bourse qui ont réussi au delà de mes souhaits</w:t>
      </w:r>
      <w:r>
        <w:t xml:space="preserve">. </w:t>
      </w:r>
      <w:r w:rsidR="00C52F4A" w:rsidRPr="00605EB6">
        <w:t>Successivement le petit capital a augmenté</w:t>
      </w:r>
      <w:r>
        <w:t xml:space="preserve"> ; </w:t>
      </w:r>
      <w:r w:rsidR="00C52F4A" w:rsidRPr="00605EB6">
        <w:t>aujourd</w:t>
      </w:r>
      <w:r>
        <w:t>’</w:t>
      </w:r>
      <w:r w:rsidR="00C52F4A" w:rsidRPr="00605EB6">
        <w:t>hui</w:t>
      </w:r>
      <w:r>
        <w:t xml:space="preserve">, </w:t>
      </w:r>
      <w:r w:rsidR="00C52F4A" w:rsidRPr="00605EB6">
        <w:t>il s</w:t>
      </w:r>
      <w:r>
        <w:t>’</w:t>
      </w:r>
      <w:r w:rsidR="00C52F4A" w:rsidRPr="00605EB6">
        <w:t>élève à douze mille francs</w:t>
      </w:r>
      <w:r>
        <w:t>.</w:t>
      </w:r>
    </w:p>
    <w:p w14:paraId="3E237F64" w14:textId="77C76F3E" w:rsidR="00C474C1" w:rsidRDefault="0094609C" w:rsidP="00C52F4A">
      <w:r>
        <w:t>— </w:t>
      </w:r>
      <w:r w:rsidR="00C52F4A" w:rsidRPr="00605EB6">
        <w:t>Douze mille francs</w:t>
      </w:r>
      <w:r w:rsidR="00C474C1">
        <w:t xml:space="preserve"> ! </w:t>
      </w:r>
      <w:r w:rsidR="00C52F4A" w:rsidRPr="00605EB6">
        <w:t>exclama Jacques</w:t>
      </w:r>
      <w:r w:rsidR="00C474C1">
        <w:t xml:space="preserve">, </w:t>
      </w:r>
      <w:r w:rsidR="00C52F4A" w:rsidRPr="00605EB6">
        <w:t>mais c</w:t>
      </w:r>
      <w:r w:rsidR="00C474C1">
        <w:t>’</w:t>
      </w:r>
      <w:r w:rsidR="00C52F4A" w:rsidRPr="00605EB6">
        <w:t>est une fortune</w:t>
      </w:r>
      <w:r w:rsidR="00C474C1">
        <w:t> !</w:t>
      </w:r>
    </w:p>
    <w:p w14:paraId="573F2527" w14:textId="5BA1307D" w:rsidR="00C474C1" w:rsidRDefault="0094609C" w:rsidP="00C52F4A">
      <w:r>
        <w:lastRenderedPageBreak/>
        <w:t>— </w:t>
      </w:r>
      <w:r w:rsidR="00C52F4A" w:rsidRPr="00605EB6">
        <w:t>Non</w:t>
      </w:r>
      <w:r w:rsidR="00C474C1">
        <w:t xml:space="preserve">, </w:t>
      </w:r>
      <w:r w:rsidR="0063214B">
        <w:t>reprit</w:t>
      </w:r>
      <w:r w:rsidR="0063214B" w:rsidRPr="00605EB6">
        <w:t xml:space="preserve"> </w:t>
      </w:r>
      <w:r w:rsidR="00C52F4A" w:rsidRPr="00605EB6">
        <w:t>le capitaine</w:t>
      </w:r>
      <w:r w:rsidR="00C474C1">
        <w:t xml:space="preserve">, </w:t>
      </w:r>
      <w:r w:rsidR="00C52F4A" w:rsidRPr="00605EB6">
        <w:t>mais ils peuvent en être la base</w:t>
      </w:r>
      <w:r w:rsidR="00C474C1">
        <w:t>.</w:t>
      </w:r>
    </w:p>
    <w:p w14:paraId="71B2CF30" w14:textId="67B4D988" w:rsidR="00C474C1" w:rsidRDefault="0094609C" w:rsidP="00C52F4A">
      <w:r>
        <w:t>— </w:t>
      </w:r>
      <w:r w:rsidR="00C52F4A" w:rsidRPr="00605EB6">
        <w:t>Jeanne est riche</w:t>
      </w:r>
      <w:r w:rsidR="00C474C1">
        <w:t xml:space="preserve">, </w:t>
      </w:r>
      <w:r w:rsidR="00C52F4A" w:rsidRPr="00605EB6">
        <w:t>et moi je n</w:t>
      </w:r>
      <w:r w:rsidR="00C474C1">
        <w:t>’</w:t>
      </w:r>
      <w:r w:rsidR="00C52F4A" w:rsidRPr="00605EB6">
        <w:t>ai rien</w:t>
      </w:r>
      <w:r w:rsidR="00C474C1">
        <w:t xml:space="preserve"> ! </w:t>
      </w:r>
      <w:r w:rsidR="00C52F4A" w:rsidRPr="00605EB6">
        <w:t>Ah</w:t>
      </w:r>
      <w:r w:rsidR="00C474C1">
        <w:t xml:space="preserve"> ! </w:t>
      </w:r>
      <w:r w:rsidR="00C52F4A" w:rsidRPr="00605EB6">
        <w:t>j</w:t>
      </w:r>
      <w:r w:rsidR="00C474C1">
        <w:t>’</w:t>
      </w:r>
      <w:r w:rsidR="00C52F4A" w:rsidRPr="00605EB6">
        <w:t>ignorais cela</w:t>
      </w:r>
      <w:r w:rsidR="00C474C1">
        <w:t xml:space="preserve">, </w:t>
      </w:r>
      <w:r w:rsidR="00C52F4A" w:rsidRPr="00605EB6">
        <w:t>capitaine</w:t>
      </w:r>
      <w:r w:rsidR="00C474C1">
        <w:t xml:space="preserve"> ; </w:t>
      </w:r>
      <w:r w:rsidR="00C52F4A" w:rsidRPr="00605EB6">
        <w:t>si j</w:t>
      </w:r>
      <w:r w:rsidR="00C474C1">
        <w:t>’</w:t>
      </w:r>
      <w:r w:rsidR="00C52F4A" w:rsidRPr="00605EB6">
        <w:t>avais su</w:t>
      </w:r>
      <w:r w:rsidR="00C474C1">
        <w:t>…</w:t>
      </w:r>
    </w:p>
    <w:p w14:paraId="29018473" w14:textId="40F24675" w:rsidR="00C474C1" w:rsidRDefault="0094609C" w:rsidP="00C52F4A">
      <w:r>
        <w:t>— </w:t>
      </w:r>
      <w:r w:rsidR="00C52F4A" w:rsidRPr="00605EB6">
        <w:t>Eh bien</w:t>
      </w:r>
      <w:r w:rsidR="00C474C1">
        <w:t> ?</w:t>
      </w:r>
    </w:p>
    <w:p w14:paraId="3570AB21" w14:textId="0FA499FA" w:rsidR="00C474C1" w:rsidRDefault="0094609C" w:rsidP="00C52F4A">
      <w:r>
        <w:t>— </w:t>
      </w:r>
      <w:r w:rsidR="00C52F4A" w:rsidRPr="00605EB6">
        <w:t>Je n</w:t>
      </w:r>
      <w:r w:rsidR="00C474C1">
        <w:t>’</w:t>
      </w:r>
      <w:r w:rsidR="00C52F4A" w:rsidRPr="00605EB6">
        <w:t>aurais pas osé</w:t>
      </w:r>
      <w:r w:rsidR="00C474C1">
        <w:t>…</w:t>
      </w:r>
    </w:p>
    <w:p w14:paraId="4A333E73" w14:textId="64A4626C" w:rsidR="00C474C1" w:rsidRDefault="0094609C" w:rsidP="00C52F4A">
      <w:r>
        <w:t>— </w:t>
      </w:r>
      <w:r w:rsidR="00C52F4A" w:rsidRPr="00605EB6">
        <w:t>Allons</w:t>
      </w:r>
      <w:r w:rsidR="00C474C1">
        <w:t xml:space="preserve">, </w:t>
      </w:r>
      <w:r w:rsidR="00C52F4A" w:rsidRPr="00605EB6">
        <w:t>allons</w:t>
      </w:r>
      <w:r w:rsidR="00C474C1">
        <w:t xml:space="preserve">, </w:t>
      </w:r>
      <w:r w:rsidR="00C52F4A" w:rsidRPr="00605EB6">
        <w:t>fit le vieux soldat en lui tapant sur l</w:t>
      </w:r>
      <w:r w:rsidR="00C474C1">
        <w:t>’</w:t>
      </w:r>
      <w:r w:rsidR="00C52F4A" w:rsidRPr="00605EB6">
        <w:t>épaule</w:t>
      </w:r>
      <w:r w:rsidR="00C474C1">
        <w:t xml:space="preserve">, </w:t>
      </w:r>
      <w:r w:rsidR="00C52F4A" w:rsidRPr="00605EB6">
        <w:t>fais-moi le plaisir de ne pas dire des bêtises</w:t>
      </w:r>
      <w:r w:rsidR="00C474C1">
        <w:t>.</w:t>
      </w:r>
    </w:p>
    <w:p w14:paraId="473CF688" w14:textId="77777777" w:rsidR="00C474C1" w:rsidRDefault="00C474C1" w:rsidP="00C52F4A">
      <w:r>
        <w:t>» </w:t>
      </w:r>
      <w:r w:rsidR="00C52F4A" w:rsidRPr="00605EB6">
        <w:t>Enfin</w:t>
      </w:r>
      <w:r>
        <w:t xml:space="preserve">, </w:t>
      </w:r>
      <w:r w:rsidR="00C52F4A" w:rsidRPr="00605EB6">
        <w:t>Jeanne a douze mille francs</w:t>
      </w:r>
      <w:r>
        <w:t xml:space="preserve">, </w:t>
      </w:r>
      <w:r w:rsidR="00C52F4A" w:rsidRPr="00605EB6">
        <w:t>c</w:t>
      </w:r>
      <w:r>
        <w:t>’</w:t>
      </w:r>
      <w:r w:rsidR="00C52F4A" w:rsidRPr="00605EB6">
        <w:t>est sa dot</w:t>
      </w:r>
      <w:r>
        <w:t xml:space="preserve">. </w:t>
      </w:r>
      <w:r w:rsidR="00C52F4A" w:rsidRPr="00605EB6">
        <w:t>Quand tu reviendras</w:t>
      </w:r>
      <w:r>
        <w:t xml:space="preserve">, </w:t>
      </w:r>
      <w:r w:rsidR="00C52F4A" w:rsidRPr="00605EB6">
        <w:t>j</w:t>
      </w:r>
      <w:r>
        <w:t>’</w:t>
      </w:r>
      <w:r w:rsidR="00C52F4A" w:rsidRPr="00605EB6">
        <w:t>espère bien que la somme se sera encore arrondie</w:t>
      </w:r>
      <w:r>
        <w:t xml:space="preserve">. </w:t>
      </w:r>
      <w:r w:rsidR="00C52F4A" w:rsidRPr="00605EB6">
        <w:t>Alors</w:t>
      </w:r>
      <w:r>
        <w:t xml:space="preserve">, </w:t>
      </w:r>
      <w:r w:rsidR="00C52F4A" w:rsidRPr="00605EB6">
        <w:t>avec ce que je mettrai au bout</w:t>
      </w:r>
      <w:r>
        <w:t xml:space="preserve">, </w:t>
      </w:r>
      <w:r w:rsidR="00C52F4A" w:rsidRPr="00605EB6">
        <w:t>tu pourras acheter une petite ferme ou prendre la direction d</w:t>
      </w:r>
      <w:r>
        <w:t>’</w:t>
      </w:r>
      <w:r w:rsidR="00C52F4A" w:rsidRPr="00605EB6">
        <w:t>une importante exploitation agricole</w:t>
      </w:r>
      <w:r>
        <w:t xml:space="preserve">. </w:t>
      </w:r>
      <w:r w:rsidR="00C52F4A" w:rsidRPr="00605EB6">
        <w:t>Il y a beaucoup à faire en agriculture</w:t>
      </w:r>
      <w:r>
        <w:t xml:space="preserve"> ; </w:t>
      </w:r>
      <w:r w:rsidR="00C52F4A" w:rsidRPr="00605EB6">
        <w:t>je t</w:t>
      </w:r>
      <w:r>
        <w:t>’</w:t>
      </w:r>
      <w:r w:rsidR="00C52F4A" w:rsidRPr="00605EB6">
        <w:t>ai entendu raisonner sur ce sujet et je partage tes opinions</w:t>
      </w:r>
      <w:r>
        <w:t xml:space="preserve">. </w:t>
      </w:r>
      <w:r w:rsidR="00C52F4A" w:rsidRPr="00605EB6">
        <w:t>Tes idées sont larges</w:t>
      </w:r>
      <w:r>
        <w:t xml:space="preserve"> : </w:t>
      </w:r>
      <w:r w:rsidR="00C52F4A" w:rsidRPr="00605EB6">
        <w:t>il y a en toi l</w:t>
      </w:r>
      <w:r>
        <w:t>’</w:t>
      </w:r>
      <w:r w:rsidR="00C52F4A" w:rsidRPr="00605EB6">
        <w:t>étoffe d</w:t>
      </w:r>
      <w:r>
        <w:t>’</w:t>
      </w:r>
      <w:r w:rsidR="00C52F4A" w:rsidRPr="00605EB6">
        <w:t>un réformateur</w:t>
      </w:r>
      <w:r>
        <w:t xml:space="preserve">. </w:t>
      </w:r>
      <w:r w:rsidR="00C52F4A" w:rsidRPr="00605EB6">
        <w:t>Que tu sois en situation d</w:t>
      </w:r>
      <w:r>
        <w:t>’</w:t>
      </w:r>
      <w:r w:rsidR="00C52F4A" w:rsidRPr="00605EB6">
        <w:t>agir</w:t>
      </w:r>
      <w:r>
        <w:t xml:space="preserve">, </w:t>
      </w:r>
      <w:r w:rsidR="00C52F4A" w:rsidRPr="00605EB6">
        <w:t>tu feras faire un grand pas en avant à l</w:t>
      </w:r>
      <w:r>
        <w:t>’</w:t>
      </w:r>
      <w:r w:rsidR="00C52F4A" w:rsidRPr="00605EB6">
        <w:t>agriculture</w:t>
      </w:r>
      <w:r>
        <w:t xml:space="preserve">, </w:t>
      </w:r>
      <w:r w:rsidR="00C52F4A" w:rsidRPr="00605EB6">
        <w:t>en la faisant sortir progressivement des ornières de la routine</w:t>
      </w:r>
      <w:r>
        <w:t xml:space="preserve">. </w:t>
      </w:r>
      <w:r w:rsidR="00C52F4A" w:rsidRPr="00605EB6">
        <w:t>Pour secouer la torpeur de nos cultivateurs</w:t>
      </w:r>
      <w:r>
        <w:t xml:space="preserve">, </w:t>
      </w:r>
      <w:r w:rsidR="00C52F4A" w:rsidRPr="00605EB6">
        <w:t>il faut des exemples frappants</w:t>
      </w:r>
      <w:r>
        <w:t xml:space="preserve"> : </w:t>
      </w:r>
      <w:r w:rsidR="00C52F4A" w:rsidRPr="00605EB6">
        <w:t>tu es</w:t>
      </w:r>
      <w:r>
        <w:t xml:space="preserve">, </w:t>
      </w:r>
      <w:r w:rsidR="00C52F4A" w:rsidRPr="00605EB6">
        <w:t>Jacques</w:t>
      </w:r>
      <w:r>
        <w:t xml:space="preserve">, </w:t>
      </w:r>
      <w:r w:rsidR="00C52F4A" w:rsidRPr="00605EB6">
        <w:t>de ceux qui peuvent les donner</w:t>
      </w:r>
      <w:r>
        <w:t>.</w:t>
      </w:r>
    </w:p>
    <w:p w14:paraId="61E9BA96" w14:textId="77777777" w:rsidR="00C474C1" w:rsidRDefault="00C474C1" w:rsidP="00C52F4A">
      <w:r>
        <w:t>» </w:t>
      </w:r>
      <w:r w:rsidR="00C52F4A" w:rsidRPr="001A3124">
        <w:t>Les théories sont belles</w:t>
      </w:r>
      <w:r>
        <w:t xml:space="preserve">, </w:t>
      </w:r>
      <w:r w:rsidR="00C52F4A" w:rsidRPr="001A3124">
        <w:t>mais la pratique vaut mieux</w:t>
      </w:r>
      <w:r>
        <w:t xml:space="preserve">. </w:t>
      </w:r>
      <w:r w:rsidR="00C52F4A" w:rsidRPr="001A3124">
        <w:t>Pour que tu puisses mettre plus tôt tes idées en pratique</w:t>
      </w:r>
      <w:r>
        <w:t xml:space="preserve">, </w:t>
      </w:r>
      <w:r w:rsidR="00C52F4A" w:rsidRPr="001A3124">
        <w:t>j</w:t>
      </w:r>
      <w:r>
        <w:t>’</w:t>
      </w:r>
      <w:r w:rsidR="00C52F4A" w:rsidRPr="001A3124">
        <w:t>aurais pu te soustraire au service militaire</w:t>
      </w:r>
      <w:r>
        <w:t xml:space="preserve">, </w:t>
      </w:r>
      <w:r w:rsidR="00C52F4A" w:rsidRPr="001A3124">
        <w:t>en te donnant la</w:t>
      </w:r>
      <w:r w:rsidR="00C52F4A" w:rsidRPr="00605EB6">
        <w:t xml:space="preserve"> somme fixée par le ministre de la guerre pour le remplacement</w:t>
      </w:r>
      <w:r>
        <w:t>.</w:t>
      </w:r>
    </w:p>
    <w:p w14:paraId="6F8E9F3F" w14:textId="48284A5A" w:rsidR="00C474C1" w:rsidRDefault="0094609C" w:rsidP="00C52F4A">
      <w:r>
        <w:t>— </w:t>
      </w:r>
      <w:r w:rsidR="00C52F4A" w:rsidRPr="00605EB6">
        <w:t>Je n</w:t>
      </w:r>
      <w:r w:rsidR="00C474C1">
        <w:t>’</w:t>
      </w:r>
      <w:r w:rsidR="00C52F4A" w:rsidRPr="00605EB6">
        <w:t>aurais pas accepté</w:t>
      </w:r>
      <w:r w:rsidR="00C474C1">
        <w:t xml:space="preserve">, </w:t>
      </w:r>
      <w:r w:rsidR="00C52F4A" w:rsidRPr="00605EB6">
        <w:t>capitaine</w:t>
      </w:r>
      <w:r w:rsidR="00C474C1">
        <w:t>.</w:t>
      </w:r>
    </w:p>
    <w:p w14:paraId="4AC2A372" w14:textId="796A098D" w:rsidR="00C474C1" w:rsidRDefault="0094609C" w:rsidP="00C52F4A">
      <w:r>
        <w:t>— </w:t>
      </w:r>
      <w:r w:rsidR="00C52F4A" w:rsidRPr="00605EB6">
        <w:t>Je le sais</w:t>
      </w:r>
      <w:r w:rsidR="00C474C1">
        <w:t xml:space="preserve">. </w:t>
      </w:r>
      <w:r w:rsidR="00C52F4A" w:rsidRPr="00605EB6">
        <w:t>Enfin</w:t>
      </w:r>
      <w:r w:rsidR="00C474C1">
        <w:t xml:space="preserve">, </w:t>
      </w:r>
      <w:r w:rsidR="00C52F4A" w:rsidRPr="00605EB6">
        <w:t>je ne t</w:t>
      </w:r>
      <w:r w:rsidR="00C474C1">
        <w:t>’</w:t>
      </w:r>
      <w:r w:rsidR="00C52F4A" w:rsidRPr="00605EB6">
        <w:t>ai pas fait cette proposition</w:t>
      </w:r>
      <w:r w:rsidR="00C474C1">
        <w:t xml:space="preserve">. </w:t>
      </w:r>
      <w:r w:rsidR="00C52F4A" w:rsidRPr="00605EB6">
        <w:t>Pourquoi</w:t>
      </w:r>
      <w:r w:rsidR="00C474C1">
        <w:t xml:space="preserve"> ? </w:t>
      </w:r>
      <w:r w:rsidR="00C52F4A" w:rsidRPr="00605EB6">
        <w:t>D</w:t>
      </w:r>
      <w:r w:rsidR="00C474C1">
        <w:t>’</w:t>
      </w:r>
      <w:r w:rsidR="00C52F4A" w:rsidRPr="00605EB6">
        <w:t>abord</w:t>
      </w:r>
      <w:r w:rsidR="00C474C1">
        <w:t xml:space="preserve">, </w:t>
      </w:r>
      <w:r w:rsidR="00C52F4A" w:rsidRPr="00605EB6">
        <w:t>tu es encore un peu jeune pour diriger une exploitation dans les conditions que tu la veux</w:t>
      </w:r>
      <w:r w:rsidR="00C474C1">
        <w:t xml:space="preserve">. </w:t>
      </w:r>
      <w:r w:rsidR="00C52F4A" w:rsidRPr="00605EB6">
        <w:t>Jeanne</w:t>
      </w:r>
      <w:r w:rsidR="00C474C1">
        <w:t xml:space="preserve">, </w:t>
      </w:r>
      <w:r w:rsidR="00C52F4A" w:rsidRPr="00605EB6">
        <w:lastRenderedPageBreak/>
        <w:t>de son côté</w:t>
      </w:r>
      <w:r w:rsidR="00C474C1">
        <w:t xml:space="preserve">, </w:t>
      </w:r>
      <w:r w:rsidR="00C52F4A" w:rsidRPr="00605EB6">
        <w:t>n</w:t>
      </w:r>
      <w:r w:rsidR="00C474C1">
        <w:t>’</w:t>
      </w:r>
      <w:r w:rsidR="00C52F4A" w:rsidRPr="00605EB6">
        <w:t>a pas encore seize ans</w:t>
      </w:r>
      <w:r w:rsidR="00C474C1">
        <w:t xml:space="preserve"> ; </w:t>
      </w:r>
      <w:r w:rsidR="00C52F4A" w:rsidRPr="00605EB6">
        <w:t>on ne marie pas un enfant</w:t>
      </w:r>
      <w:r w:rsidR="00C474C1">
        <w:t xml:space="preserve">. </w:t>
      </w:r>
      <w:r w:rsidR="00C52F4A" w:rsidRPr="00605EB6">
        <w:t>Si tu as tes idées sur l</w:t>
      </w:r>
      <w:r w:rsidR="00C474C1">
        <w:t>’</w:t>
      </w:r>
      <w:r w:rsidR="00C52F4A" w:rsidRPr="00605EB6">
        <w:t>agriculture</w:t>
      </w:r>
      <w:r w:rsidR="00C474C1">
        <w:t xml:space="preserve">, </w:t>
      </w:r>
      <w:r w:rsidR="00C52F4A" w:rsidRPr="00605EB6">
        <w:t>j</w:t>
      </w:r>
      <w:r w:rsidR="00C474C1">
        <w:t>’</w:t>
      </w:r>
      <w:r w:rsidR="00C52F4A" w:rsidRPr="00605EB6">
        <w:t>ai les miennes sur le service militaire</w:t>
      </w:r>
      <w:r w:rsidR="00C474C1">
        <w:t xml:space="preserve">, </w:t>
      </w:r>
      <w:r w:rsidR="00C52F4A" w:rsidRPr="00605EB6">
        <w:t>qui est une dette sacrée que tout Français valide et qui n</w:t>
      </w:r>
      <w:r w:rsidR="00C474C1">
        <w:t>’</w:t>
      </w:r>
      <w:r w:rsidR="00C52F4A" w:rsidRPr="00605EB6">
        <w:t>est pas l</w:t>
      </w:r>
      <w:r w:rsidR="00C474C1">
        <w:t>’</w:t>
      </w:r>
      <w:r w:rsidR="00C52F4A" w:rsidRPr="00605EB6">
        <w:t>unique soutien de parents infirmes ou de frères et sœurs orphelins</w:t>
      </w:r>
      <w:r w:rsidR="00C474C1">
        <w:t xml:space="preserve">, </w:t>
      </w:r>
      <w:r w:rsidR="00C52F4A" w:rsidRPr="00605EB6">
        <w:t>doit à la patrie</w:t>
      </w:r>
      <w:r w:rsidR="00C474C1">
        <w:t xml:space="preserve">. </w:t>
      </w:r>
      <w:r w:rsidR="00C52F4A" w:rsidRPr="00605EB6">
        <w:t>Je n</w:t>
      </w:r>
      <w:r w:rsidR="00C474C1">
        <w:t>’</w:t>
      </w:r>
      <w:r w:rsidR="00C52F4A" w:rsidRPr="00605EB6">
        <w:t>admets pas</w:t>
      </w:r>
      <w:r w:rsidR="00C474C1">
        <w:t xml:space="preserve">, </w:t>
      </w:r>
      <w:r w:rsidR="00C52F4A" w:rsidRPr="00605EB6">
        <w:t>non</w:t>
      </w:r>
      <w:r w:rsidR="00C474C1">
        <w:t xml:space="preserve">, </w:t>
      </w:r>
      <w:r w:rsidR="00C52F4A" w:rsidRPr="00605EB6">
        <w:t>je ne puis admettre que cette dette sacrée</w:t>
      </w:r>
      <w:r w:rsidR="00C474C1">
        <w:t xml:space="preserve">, </w:t>
      </w:r>
      <w:r w:rsidR="00C52F4A" w:rsidRPr="00605EB6">
        <w:t>qui est personnelle</w:t>
      </w:r>
      <w:r w:rsidR="00C474C1">
        <w:t xml:space="preserve">, </w:t>
      </w:r>
      <w:r w:rsidR="00C52F4A" w:rsidRPr="00605EB6">
        <w:t>on puisse la payer avec de l</w:t>
      </w:r>
      <w:r w:rsidR="00C474C1">
        <w:t>’</w:t>
      </w:r>
      <w:r w:rsidR="00C52F4A" w:rsidRPr="00605EB6">
        <w:t>argent</w:t>
      </w:r>
      <w:r w:rsidR="00C474C1">
        <w:t>.</w:t>
      </w:r>
    </w:p>
    <w:p w14:paraId="6A56E93D" w14:textId="77777777" w:rsidR="00C474C1" w:rsidRDefault="00C474C1" w:rsidP="00C52F4A">
      <w:r>
        <w:t>» </w:t>
      </w:r>
      <w:r w:rsidR="00C52F4A" w:rsidRPr="008D3280">
        <w:t>Servir son pays</w:t>
      </w:r>
      <w:r>
        <w:t xml:space="preserve">, </w:t>
      </w:r>
      <w:r w:rsidR="00C52F4A" w:rsidRPr="008D3280">
        <w:t>c</w:t>
      </w:r>
      <w:r>
        <w:t>’</w:t>
      </w:r>
      <w:r w:rsidR="00C52F4A" w:rsidRPr="008D3280">
        <w:t>est-à-dire être appelé à défendre le territoire et l</w:t>
      </w:r>
      <w:r>
        <w:t>’</w:t>
      </w:r>
      <w:r w:rsidR="00C52F4A" w:rsidRPr="008D3280">
        <w:t>honneur du drapeau</w:t>
      </w:r>
      <w:r>
        <w:t xml:space="preserve">, </w:t>
      </w:r>
      <w:r w:rsidR="00C52F4A" w:rsidRPr="008D3280">
        <w:t>doit être une obligation sans réserve</w:t>
      </w:r>
      <w:r>
        <w:t xml:space="preserve">, </w:t>
      </w:r>
      <w:r w:rsidR="00C52F4A" w:rsidRPr="008D3280">
        <w:t>absolue</w:t>
      </w:r>
      <w:r>
        <w:t xml:space="preserve">. </w:t>
      </w:r>
      <w:r w:rsidR="00C52F4A" w:rsidRPr="008D3280">
        <w:t>Je sais bien qu</w:t>
      </w:r>
      <w:r>
        <w:t>’</w:t>
      </w:r>
      <w:r w:rsidR="00C52F4A" w:rsidRPr="008D3280">
        <w:t>enlever un fils à sa famille pendant sept ans</w:t>
      </w:r>
      <w:r>
        <w:t xml:space="preserve">, </w:t>
      </w:r>
      <w:r w:rsidR="00C52F4A" w:rsidRPr="008D3280">
        <w:t>c</w:t>
      </w:r>
      <w:r>
        <w:t>’</w:t>
      </w:r>
      <w:r w:rsidR="00C52F4A" w:rsidRPr="008D3280">
        <w:t>est dur</w:t>
      </w:r>
      <w:r>
        <w:t xml:space="preserve">. </w:t>
      </w:r>
      <w:r w:rsidR="00C52F4A" w:rsidRPr="008D3280">
        <w:t>Qu</w:t>
      </w:r>
      <w:r>
        <w:t>’</w:t>
      </w:r>
      <w:r w:rsidR="00C52F4A" w:rsidRPr="008D3280">
        <w:t>on réduise le service militaire à cinq</w:t>
      </w:r>
      <w:r>
        <w:t xml:space="preserve">, </w:t>
      </w:r>
      <w:r w:rsidR="00C52F4A" w:rsidRPr="00605EB6">
        <w:t>à quatre et même à trois ans</w:t>
      </w:r>
      <w:r>
        <w:t xml:space="preserve">, </w:t>
      </w:r>
      <w:r w:rsidR="00C52F4A" w:rsidRPr="00605EB6">
        <w:t>j</w:t>
      </w:r>
      <w:r>
        <w:t>’</w:t>
      </w:r>
      <w:r w:rsidR="00C52F4A" w:rsidRPr="00605EB6">
        <w:t>applaudirai</w:t>
      </w:r>
      <w:r>
        <w:t xml:space="preserve"> ; </w:t>
      </w:r>
      <w:r w:rsidR="00C52F4A" w:rsidRPr="00605EB6">
        <w:t>mais plus de privilège pour ceux-ci</w:t>
      </w:r>
      <w:r>
        <w:t xml:space="preserve">, </w:t>
      </w:r>
      <w:r w:rsidR="00C52F4A" w:rsidRPr="00605EB6">
        <w:t>plus de faveur pour ceux-là</w:t>
      </w:r>
      <w:r>
        <w:t xml:space="preserve">. </w:t>
      </w:r>
      <w:r w:rsidR="00C52F4A" w:rsidRPr="00605EB6">
        <w:t>Égalité pour tous</w:t>
      </w:r>
      <w:r>
        <w:t xml:space="preserve">. </w:t>
      </w:r>
      <w:r w:rsidR="00C52F4A" w:rsidRPr="00AE0B14">
        <w:t>Le fils du millionnaire n</w:t>
      </w:r>
      <w:r>
        <w:t>’</w:t>
      </w:r>
      <w:r w:rsidR="00C52F4A" w:rsidRPr="00AE0B14">
        <w:t>a pas le droit de se croiser les bras</w:t>
      </w:r>
      <w:r>
        <w:t xml:space="preserve">, </w:t>
      </w:r>
      <w:r w:rsidR="00C52F4A" w:rsidRPr="00AE0B14">
        <w:t>de se dorloter dans le luxe de la maison de son père</w:t>
      </w:r>
      <w:r>
        <w:t xml:space="preserve">, </w:t>
      </w:r>
      <w:r w:rsidR="00C52F4A" w:rsidRPr="00AE0B14">
        <w:t>pendant que les fils des paysans</w:t>
      </w:r>
      <w:r>
        <w:t xml:space="preserve">, </w:t>
      </w:r>
      <w:r w:rsidR="00C52F4A" w:rsidRPr="00AE0B14">
        <w:t>et des ouvriers vont se faire tuer à la frontière</w:t>
      </w:r>
      <w:r>
        <w:t xml:space="preserve">. </w:t>
      </w:r>
      <w:r w:rsidR="00C52F4A" w:rsidRPr="00605EB6">
        <w:t>Le sang du pauvre est rouge comme le sang du riche</w:t>
      </w:r>
      <w:r>
        <w:t xml:space="preserve">, </w:t>
      </w:r>
      <w:r w:rsidR="00C52F4A" w:rsidRPr="00605EB6">
        <w:t>et souvent celui du premier vaut mieux que celui de l</w:t>
      </w:r>
      <w:r>
        <w:t>’</w:t>
      </w:r>
      <w:r w:rsidR="00C52F4A" w:rsidRPr="00605EB6">
        <w:t>autre</w:t>
      </w:r>
      <w:r>
        <w:t>.</w:t>
      </w:r>
    </w:p>
    <w:p w14:paraId="36F1524D" w14:textId="77777777" w:rsidR="00C474C1" w:rsidRDefault="00C474C1" w:rsidP="00C52F4A">
      <w:r>
        <w:t>» </w:t>
      </w:r>
      <w:r w:rsidR="00C52F4A" w:rsidRPr="00605EB6">
        <w:t>Voilà</w:t>
      </w:r>
      <w:r>
        <w:t xml:space="preserve">, </w:t>
      </w:r>
      <w:r w:rsidR="00C52F4A" w:rsidRPr="00605EB6">
        <w:t>mon garçon</w:t>
      </w:r>
      <w:r>
        <w:t xml:space="preserve">, </w:t>
      </w:r>
      <w:r w:rsidR="00C52F4A" w:rsidRPr="00605EB6">
        <w:t>ce que j</w:t>
      </w:r>
      <w:r>
        <w:t>’</w:t>
      </w:r>
      <w:r w:rsidR="00C52F4A" w:rsidRPr="00605EB6">
        <w:t>avais à te dire aujourd</w:t>
      </w:r>
      <w:r>
        <w:t>’</w:t>
      </w:r>
      <w:r w:rsidR="00C52F4A" w:rsidRPr="00605EB6">
        <w:t>hui</w:t>
      </w:r>
      <w:r>
        <w:t xml:space="preserve"> ; </w:t>
      </w:r>
      <w:r w:rsidR="00C52F4A" w:rsidRPr="00605EB6">
        <w:t>à ton retour nous parlerons d</w:t>
      </w:r>
      <w:r>
        <w:t>’</w:t>
      </w:r>
      <w:r w:rsidR="00C52F4A" w:rsidRPr="00605EB6">
        <w:t>autres choses</w:t>
      </w:r>
      <w:r>
        <w:t xml:space="preserve">. </w:t>
      </w:r>
      <w:r w:rsidR="00C52F4A" w:rsidRPr="00605EB6">
        <w:t>Je n</w:t>
      </w:r>
      <w:r>
        <w:t>’</w:t>
      </w:r>
      <w:r w:rsidR="00C52F4A" w:rsidRPr="00605EB6">
        <w:t>ai pas besoin de te recommander la plus entière discrétion vis-à-vis de Jeanne</w:t>
      </w:r>
      <w:r>
        <w:t>.</w:t>
      </w:r>
    </w:p>
    <w:p w14:paraId="09509DAF" w14:textId="58107ACB" w:rsidR="00C474C1" w:rsidRDefault="0094609C" w:rsidP="00C52F4A">
      <w:r>
        <w:t>— </w:t>
      </w:r>
      <w:r w:rsidR="00C52F4A" w:rsidRPr="00605EB6">
        <w:t>Soyez tranquille</w:t>
      </w:r>
      <w:r w:rsidR="00C474C1">
        <w:t xml:space="preserve">, </w:t>
      </w:r>
      <w:r w:rsidR="00C52F4A" w:rsidRPr="00605EB6">
        <w:t>capitaine</w:t>
      </w:r>
      <w:r w:rsidR="00C474C1">
        <w:t xml:space="preserve">, </w:t>
      </w:r>
      <w:r w:rsidR="00C52F4A" w:rsidRPr="00605EB6">
        <w:t>je garderai</w:t>
      </w:r>
      <w:r w:rsidR="00C474C1">
        <w:t xml:space="preserve">, </w:t>
      </w:r>
      <w:r w:rsidR="00C52F4A" w:rsidRPr="00605EB6">
        <w:t>enfermé là</w:t>
      </w:r>
      <w:r w:rsidR="00C474C1">
        <w:t xml:space="preserve">, </w:t>
      </w:r>
      <w:r w:rsidR="00C52F4A" w:rsidRPr="00605EB6">
        <w:t>ce que vous avez bien voulu me confier</w:t>
      </w:r>
      <w:r w:rsidR="00C474C1">
        <w:t>.</w:t>
      </w:r>
    </w:p>
    <w:p w14:paraId="352812D2" w14:textId="6A57D64A" w:rsidR="00C474C1" w:rsidRDefault="00C52F4A" w:rsidP="00C52F4A">
      <w:r w:rsidRPr="00605EB6">
        <w:t>À ce moment</w:t>
      </w:r>
      <w:r w:rsidR="00C474C1">
        <w:t xml:space="preserve">, </w:t>
      </w:r>
      <w:r w:rsidRPr="00605EB6">
        <w:t>la femme de ménage parut dans le jardin</w:t>
      </w:r>
      <w:r w:rsidR="00C474C1">
        <w:t xml:space="preserve">, </w:t>
      </w:r>
      <w:r w:rsidRPr="00605EB6">
        <w:t>ayant Fidèle en avant-garde</w:t>
      </w:r>
      <w:r w:rsidR="00C474C1">
        <w:t>.</w:t>
      </w:r>
    </w:p>
    <w:p w14:paraId="4BFB47F9" w14:textId="3D658CC8" w:rsidR="00C474C1" w:rsidRDefault="0094609C" w:rsidP="00C52F4A">
      <w:r>
        <w:t>— </w:t>
      </w:r>
      <w:r w:rsidR="00C52F4A" w:rsidRPr="00605EB6">
        <w:t>Eh bien</w:t>
      </w:r>
      <w:r w:rsidR="00C474C1">
        <w:t xml:space="preserve">, </w:t>
      </w:r>
      <w:r w:rsidR="00C52F4A" w:rsidRPr="00605EB6">
        <w:t>Gertrude</w:t>
      </w:r>
      <w:r w:rsidR="00C474C1">
        <w:t xml:space="preserve">, </w:t>
      </w:r>
      <w:r w:rsidR="00C52F4A" w:rsidRPr="00605EB6">
        <w:t>qu</w:t>
      </w:r>
      <w:r w:rsidR="00C474C1">
        <w:t>’</w:t>
      </w:r>
      <w:r w:rsidR="00C52F4A" w:rsidRPr="00605EB6">
        <w:t>est-ce que c</w:t>
      </w:r>
      <w:r w:rsidR="00C474C1">
        <w:t>’</w:t>
      </w:r>
      <w:r w:rsidR="00C52F4A" w:rsidRPr="00605EB6">
        <w:t>est</w:t>
      </w:r>
      <w:r w:rsidR="00C474C1">
        <w:t xml:space="preserve"> ? </w:t>
      </w:r>
      <w:r w:rsidR="00C52F4A" w:rsidRPr="00605EB6">
        <w:t>fit le capitaine</w:t>
      </w:r>
      <w:r w:rsidR="00C474C1">
        <w:t xml:space="preserve"> ; </w:t>
      </w:r>
      <w:r w:rsidR="00C52F4A" w:rsidRPr="00605EB6">
        <w:t>tu viens nous annoncer que la table est mise</w:t>
      </w:r>
      <w:r w:rsidR="00C474C1">
        <w:t> ?</w:t>
      </w:r>
    </w:p>
    <w:p w14:paraId="14516A21" w14:textId="765E4AE4" w:rsidR="00C474C1" w:rsidRDefault="0094609C" w:rsidP="00C52F4A">
      <w:r>
        <w:lastRenderedPageBreak/>
        <w:t>— </w:t>
      </w:r>
      <w:r w:rsidR="00C52F4A" w:rsidRPr="00605EB6">
        <w:t>Oui</w:t>
      </w:r>
      <w:r w:rsidR="00C474C1">
        <w:t xml:space="preserve">, </w:t>
      </w:r>
      <w:r w:rsidR="00C52F4A" w:rsidRPr="00605EB6">
        <w:t>monsieur</w:t>
      </w:r>
      <w:r w:rsidR="00C474C1">
        <w:t xml:space="preserve">, </w:t>
      </w:r>
      <w:r w:rsidR="00C52F4A" w:rsidRPr="00605EB6">
        <w:t>et que le déjeuner est prêt et que mademoiselle vous attend</w:t>
      </w:r>
      <w:r w:rsidR="00C474C1">
        <w:t>.</w:t>
      </w:r>
    </w:p>
    <w:p w14:paraId="3392F026" w14:textId="0369D5A2" w:rsidR="00C474C1" w:rsidRDefault="0094609C" w:rsidP="00C52F4A">
      <w:r>
        <w:t>— </w:t>
      </w:r>
      <w:r w:rsidR="00C52F4A" w:rsidRPr="00605EB6">
        <w:t>S</w:t>
      </w:r>
      <w:r w:rsidR="00C474C1">
        <w:t>’</w:t>
      </w:r>
      <w:r w:rsidR="00C52F4A" w:rsidRPr="00605EB6">
        <w:t>il en est ainsi</w:t>
      </w:r>
      <w:r w:rsidR="00C474C1">
        <w:t xml:space="preserve">, </w:t>
      </w:r>
      <w:r w:rsidR="00C52F4A" w:rsidRPr="00605EB6">
        <w:t>Jacques</w:t>
      </w:r>
      <w:r w:rsidR="00C474C1">
        <w:t xml:space="preserve">, </w:t>
      </w:r>
      <w:r w:rsidR="00C52F4A" w:rsidRPr="00605EB6">
        <w:t>ne nous faisons pas plus longtemps attendre</w:t>
      </w:r>
      <w:r w:rsidR="00C474C1">
        <w:t xml:space="preserve">, </w:t>
      </w:r>
      <w:r w:rsidR="00C52F4A" w:rsidRPr="00605EB6">
        <w:t>allons déjeuner</w:t>
      </w:r>
      <w:r w:rsidR="00C474C1">
        <w:t>.</w:t>
      </w:r>
    </w:p>
    <w:p w14:paraId="39BC6A01" w14:textId="77777777" w:rsidR="00C474C1" w:rsidRDefault="00C52F4A" w:rsidP="00C52F4A">
      <w:r w:rsidRPr="00605EB6">
        <w:t>Deux heures après</w:t>
      </w:r>
      <w:r w:rsidR="00C474C1">
        <w:t xml:space="preserve">, </w:t>
      </w:r>
      <w:r w:rsidRPr="00605EB6">
        <w:t>le jeune homme sortait de la maison de Jacques Vaillant</w:t>
      </w:r>
      <w:r w:rsidR="00C474C1">
        <w:t>.</w:t>
      </w:r>
    </w:p>
    <w:p w14:paraId="60AE85B1" w14:textId="77777777" w:rsidR="00C474C1" w:rsidRDefault="00C52F4A" w:rsidP="00C52F4A">
      <w:r w:rsidRPr="00605EB6">
        <w:t>La joie</w:t>
      </w:r>
      <w:r w:rsidR="00C474C1">
        <w:t xml:space="preserve">, </w:t>
      </w:r>
      <w:r w:rsidRPr="00605EB6">
        <w:t>le bonheur étincelaient dans son regard et il y avait sur son front comme un air de triomphe</w:t>
      </w:r>
      <w:r w:rsidR="00C474C1">
        <w:t xml:space="preserve">. </w:t>
      </w:r>
      <w:r w:rsidRPr="00605EB6">
        <w:t>Cela fit dire à des femmes qui le virent passer</w:t>
      </w:r>
      <w:r w:rsidR="00C474C1">
        <w:t> :</w:t>
      </w:r>
    </w:p>
    <w:p w14:paraId="500ABEE4" w14:textId="32071CEA" w:rsidR="00C474C1" w:rsidRDefault="0094609C" w:rsidP="00C52F4A">
      <w:r>
        <w:t>— </w:t>
      </w:r>
      <w:r w:rsidR="00C52F4A" w:rsidRPr="00605EB6">
        <w:t>Comme il est joyeux</w:t>
      </w:r>
      <w:r w:rsidR="00C474C1">
        <w:t xml:space="preserve">, </w:t>
      </w:r>
      <w:r w:rsidR="00C52F4A" w:rsidRPr="00605EB6">
        <w:t>Jacques Grandin</w:t>
      </w:r>
      <w:r w:rsidR="00C474C1">
        <w:t xml:space="preserve"> ! </w:t>
      </w:r>
      <w:r w:rsidR="00C52F4A" w:rsidRPr="00605EB6">
        <w:t>On ne dirait guère qu</w:t>
      </w:r>
      <w:r w:rsidR="00C474C1">
        <w:t>’</w:t>
      </w:r>
      <w:r w:rsidR="00C52F4A" w:rsidRPr="00605EB6">
        <w:t>il est soldat et qu</w:t>
      </w:r>
      <w:r w:rsidR="00C474C1">
        <w:t>’</w:t>
      </w:r>
      <w:r w:rsidR="00C52F4A" w:rsidRPr="00605EB6">
        <w:t>il part demain</w:t>
      </w:r>
      <w:r w:rsidR="00C474C1">
        <w:t xml:space="preserve">. </w:t>
      </w:r>
      <w:r w:rsidR="00C52F4A" w:rsidRPr="00605EB6">
        <w:t>On croirait</w:t>
      </w:r>
      <w:r w:rsidR="00C474C1">
        <w:t xml:space="preserve">, </w:t>
      </w:r>
      <w:r w:rsidR="00C52F4A" w:rsidRPr="00605EB6">
        <w:t>vraiment</w:t>
      </w:r>
      <w:r w:rsidR="00C474C1">
        <w:t xml:space="preserve">, </w:t>
      </w:r>
      <w:r w:rsidR="00C52F4A" w:rsidRPr="00605EB6">
        <w:t>qu</w:t>
      </w:r>
      <w:r w:rsidR="00C474C1">
        <w:t>’</w:t>
      </w:r>
      <w:r w:rsidR="00C52F4A" w:rsidRPr="00605EB6">
        <w:t>il a déjà sur les épaules les épaulettes de capitaine de son parrain</w:t>
      </w:r>
      <w:r w:rsidR="00C474C1">
        <w:t>.</w:t>
      </w:r>
    </w:p>
    <w:p w14:paraId="00AD1B19" w14:textId="77777777" w:rsidR="00C474C1" w:rsidRDefault="00C52F4A" w:rsidP="00C52F4A">
      <w:r w:rsidRPr="00605EB6">
        <w:t>On savait déjà à Mareille que Jacques Grandin avait reçu la veille sa feuille de route</w:t>
      </w:r>
      <w:r w:rsidR="00C474C1">
        <w:t>.</w:t>
      </w:r>
    </w:p>
    <w:p w14:paraId="57D5DFAB" w14:textId="77777777" w:rsidR="00C474C1" w:rsidRDefault="00C52F4A" w:rsidP="00C52F4A">
      <w:r w:rsidRPr="00605EB6">
        <w:t>Le jeune homme se dirigeait vers la demeure du fermier dont il était depuis deux ans le premier garçon de ferme</w:t>
      </w:r>
      <w:r w:rsidR="00C474C1">
        <w:t>.</w:t>
      </w:r>
    </w:p>
    <w:p w14:paraId="6DFC908D" w14:textId="77777777" w:rsidR="00C474C1" w:rsidRDefault="00C52F4A" w:rsidP="00C52F4A">
      <w:r w:rsidRPr="00605EB6">
        <w:t>Soudain</w:t>
      </w:r>
      <w:r w:rsidR="00C474C1">
        <w:t xml:space="preserve">, </w:t>
      </w:r>
      <w:r w:rsidRPr="00605EB6">
        <w:t>au tournant de la rue</w:t>
      </w:r>
      <w:r w:rsidR="00C474C1">
        <w:t xml:space="preserve">, </w:t>
      </w:r>
      <w:r w:rsidRPr="00605EB6">
        <w:t>il se trouva nez à nez avec le vieux mendiant de Blaincourt</w:t>
      </w:r>
      <w:r w:rsidR="00C474C1">
        <w:t>.</w:t>
      </w:r>
    </w:p>
    <w:p w14:paraId="489EB900" w14:textId="03DA3146" w:rsidR="00C474C1" w:rsidRDefault="0094609C" w:rsidP="00C52F4A">
      <w:r>
        <w:t>— </w:t>
      </w:r>
      <w:r w:rsidR="00C52F4A" w:rsidRPr="00605EB6">
        <w:t>Tiens</w:t>
      </w:r>
      <w:r w:rsidR="00C474C1">
        <w:t xml:space="preserve">, </w:t>
      </w:r>
      <w:r w:rsidR="00C52F4A" w:rsidRPr="00605EB6">
        <w:t>c</w:t>
      </w:r>
      <w:r w:rsidR="00C474C1">
        <w:t>’</w:t>
      </w:r>
      <w:r w:rsidR="00C52F4A" w:rsidRPr="00605EB6">
        <w:t>est vous</w:t>
      </w:r>
      <w:r w:rsidR="00C474C1">
        <w:t xml:space="preserve">, </w:t>
      </w:r>
      <w:r w:rsidR="00C52F4A" w:rsidRPr="00605EB6">
        <w:t>père La Bique</w:t>
      </w:r>
      <w:r w:rsidR="00C474C1">
        <w:t xml:space="preserve"> ! </w:t>
      </w:r>
      <w:r w:rsidR="00C52F4A" w:rsidRPr="00605EB6">
        <w:t>fit-il</w:t>
      </w:r>
      <w:r w:rsidR="00C474C1">
        <w:t>.</w:t>
      </w:r>
    </w:p>
    <w:p w14:paraId="1178BD53" w14:textId="10F70AE9" w:rsidR="00C474C1" w:rsidRDefault="0094609C" w:rsidP="00C52F4A">
      <w:r>
        <w:t>— </w:t>
      </w:r>
      <w:r w:rsidR="00C52F4A" w:rsidRPr="00605EB6">
        <w:t>Oui</w:t>
      </w:r>
      <w:r w:rsidR="00C474C1">
        <w:t xml:space="preserve">, </w:t>
      </w:r>
      <w:r w:rsidR="00C52F4A" w:rsidRPr="00605EB6">
        <w:t>jeune homme</w:t>
      </w:r>
      <w:r w:rsidR="00C474C1">
        <w:t xml:space="preserve">, </w:t>
      </w:r>
      <w:r w:rsidR="00C52F4A" w:rsidRPr="00605EB6">
        <w:t>et</w:t>
      </w:r>
      <w:r w:rsidR="00C474C1">
        <w:t xml:space="preserve">, </w:t>
      </w:r>
      <w:r w:rsidR="00C52F4A" w:rsidRPr="00605EB6">
        <w:t>regardez</w:t>
      </w:r>
      <w:r w:rsidR="00C474C1">
        <w:t xml:space="preserve">, </w:t>
      </w:r>
      <w:r w:rsidR="00C52F4A" w:rsidRPr="00605EB6">
        <w:t>avec de bons souliers neufs aux pieds</w:t>
      </w:r>
      <w:r w:rsidR="00C474C1">
        <w:t xml:space="preserve">, </w:t>
      </w:r>
      <w:r w:rsidR="00C52F4A" w:rsidRPr="00605EB6">
        <w:t>grâce à la charité de la belle demoiselle</w:t>
      </w:r>
      <w:r w:rsidR="00C474C1">
        <w:t xml:space="preserve">. </w:t>
      </w:r>
      <w:r w:rsidR="00C52F4A" w:rsidRPr="00605EB6">
        <w:t>À propos</w:t>
      </w:r>
      <w:r w:rsidR="00C474C1">
        <w:t xml:space="preserve">, </w:t>
      </w:r>
      <w:r w:rsidR="00C52F4A" w:rsidRPr="00605EB6">
        <w:t>garçon</w:t>
      </w:r>
      <w:r w:rsidR="00C474C1">
        <w:t xml:space="preserve">, </w:t>
      </w:r>
      <w:r w:rsidR="00C52F4A" w:rsidRPr="00605EB6">
        <w:t>est ce vrai ce que j</w:t>
      </w:r>
      <w:r w:rsidR="00C474C1">
        <w:t>’</w:t>
      </w:r>
      <w:r w:rsidR="00C52F4A" w:rsidRPr="00605EB6">
        <w:t>ai entendu dire</w:t>
      </w:r>
      <w:r w:rsidR="00C474C1">
        <w:t> ?</w:t>
      </w:r>
    </w:p>
    <w:p w14:paraId="0C8071A8" w14:textId="391C0090" w:rsidR="00C474C1" w:rsidRDefault="0094609C" w:rsidP="00C52F4A">
      <w:r>
        <w:t>— </w:t>
      </w:r>
      <w:r w:rsidR="00C52F4A" w:rsidRPr="00605EB6">
        <w:t>Qu</w:t>
      </w:r>
      <w:r w:rsidR="00C474C1">
        <w:t>’</w:t>
      </w:r>
      <w:r w:rsidR="00C52F4A" w:rsidRPr="00605EB6">
        <w:t>avez-vous entendu dire</w:t>
      </w:r>
      <w:r w:rsidR="00C474C1">
        <w:t> ?</w:t>
      </w:r>
    </w:p>
    <w:p w14:paraId="09C48D46" w14:textId="127AC728" w:rsidR="00C474C1" w:rsidRDefault="0094609C" w:rsidP="00C52F4A">
      <w:r>
        <w:t>— </w:t>
      </w:r>
      <w:r w:rsidR="00C52F4A" w:rsidRPr="00605EB6">
        <w:t>Que vous partez demain pour sept ans</w:t>
      </w:r>
      <w:r w:rsidR="00C474C1">
        <w:t> ?</w:t>
      </w:r>
    </w:p>
    <w:p w14:paraId="5ECB9394" w14:textId="2DEF6EDB" w:rsidR="00C474C1" w:rsidRDefault="0094609C" w:rsidP="00C52F4A">
      <w:r>
        <w:lastRenderedPageBreak/>
        <w:t>— </w:t>
      </w:r>
      <w:r w:rsidR="00C52F4A" w:rsidRPr="00605EB6">
        <w:t>C</w:t>
      </w:r>
      <w:r w:rsidR="00C474C1">
        <w:t>’</w:t>
      </w:r>
      <w:r w:rsidR="00C52F4A" w:rsidRPr="00605EB6">
        <w:t>est vrai</w:t>
      </w:r>
      <w:r w:rsidR="00C474C1">
        <w:t xml:space="preserve">, </w:t>
      </w:r>
      <w:r w:rsidR="00C52F4A" w:rsidRPr="00605EB6">
        <w:t>père La Bique</w:t>
      </w:r>
      <w:r w:rsidR="00C474C1">
        <w:t xml:space="preserve">, </w:t>
      </w:r>
      <w:r w:rsidR="00C52F4A" w:rsidRPr="00605EB6">
        <w:t>je suis soldat et je pars demain</w:t>
      </w:r>
      <w:r w:rsidR="00C474C1">
        <w:t>.</w:t>
      </w:r>
    </w:p>
    <w:p w14:paraId="153E68B1" w14:textId="23601BFD" w:rsidR="00C474C1" w:rsidRDefault="0094609C" w:rsidP="00C52F4A">
      <w:r>
        <w:t>— </w:t>
      </w:r>
      <w:r w:rsidR="00C52F4A" w:rsidRPr="00605EB6">
        <w:t>Ça n</w:t>
      </w:r>
      <w:r w:rsidR="00C474C1">
        <w:t>’</w:t>
      </w:r>
      <w:r w:rsidR="00C52F4A" w:rsidRPr="00605EB6">
        <w:t>a pas l</w:t>
      </w:r>
      <w:r w:rsidR="00C474C1">
        <w:t>’</w:t>
      </w:r>
      <w:r w:rsidR="00C52F4A" w:rsidRPr="00605EB6">
        <w:t>air de vous chagriner</w:t>
      </w:r>
      <w:r w:rsidR="00C474C1">
        <w:t>.</w:t>
      </w:r>
    </w:p>
    <w:p w14:paraId="25F54674" w14:textId="61222D43" w:rsidR="00C474C1" w:rsidRDefault="0094609C" w:rsidP="00C52F4A">
      <w:r>
        <w:t>— </w:t>
      </w:r>
      <w:r w:rsidR="00C52F4A" w:rsidRPr="00605EB6">
        <w:t>À quoi cela me servirait-il de me faire de la peine</w:t>
      </w:r>
      <w:r w:rsidR="00C474C1">
        <w:t> ?</w:t>
      </w:r>
    </w:p>
    <w:p w14:paraId="0E00F60F" w14:textId="6C9DE49C" w:rsidR="00C474C1" w:rsidRDefault="0094609C" w:rsidP="00C52F4A">
      <w:r>
        <w:t>— </w:t>
      </w:r>
      <w:r w:rsidR="00C52F4A" w:rsidRPr="00605EB6">
        <w:t>À rien</w:t>
      </w:r>
      <w:r w:rsidR="00C474C1">
        <w:t xml:space="preserve">, </w:t>
      </w:r>
      <w:r w:rsidR="00C52F4A" w:rsidRPr="00605EB6">
        <w:t>bien sûr</w:t>
      </w:r>
      <w:r w:rsidR="00C474C1">
        <w:t xml:space="preserve">. </w:t>
      </w:r>
      <w:r w:rsidR="00C52F4A" w:rsidRPr="00605EB6">
        <w:t>Mais c</w:t>
      </w:r>
      <w:r w:rsidR="00C474C1">
        <w:t>’</w:t>
      </w:r>
      <w:r w:rsidR="00C52F4A" w:rsidRPr="00605EB6">
        <w:t>est égal</w:t>
      </w:r>
      <w:r w:rsidR="00C474C1">
        <w:t xml:space="preserve">, </w:t>
      </w:r>
      <w:r w:rsidR="00C52F4A" w:rsidRPr="00605EB6">
        <w:t>je ne comprends pas</w:t>
      </w:r>
      <w:r w:rsidR="00C474C1">
        <w:t> ?…</w:t>
      </w:r>
    </w:p>
    <w:p w14:paraId="64D8520E" w14:textId="5187176B" w:rsidR="00C474C1" w:rsidRDefault="0094609C" w:rsidP="00C52F4A">
      <w:r>
        <w:t>— </w:t>
      </w:r>
      <w:r w:rsidR="00C52F4A" w:rsidRPr="00605EB6">
        <w:t>Qu</w:t>
      </w:r>
      <w:r w:rsidR="00C474C1">
        <w:t>’</w:t>
      </w:r>
      <w:r w:rsidR="00C52F4A" w:rsidRPr="00605EB6">
        <w:t>est-ce que vous ne comprenez pas</w:t>
      </w:r>
      <w:r w:rsidR="00C474C1">
        <w:t> ?</w:t>
      </w:r>
    </w:p>
    <w:p w14:paraId="390934F8" w14:textId="248C42B5" w:rsidR="00C474C1" w:rsidRDefault="0094609C" w:rsidP="00C52F4A">
      <w:r>
        <w:t>— </w:t>
      </w:r>
      <w:r w:rsidR="00C52F4A" w:rsidRPr="00605EB6">
        <w:t>Votre conversation de ce matin avec la belle demoiselle</w:t>
      </w:r>
      <w:r w:rsidR="00C474C1">
        <w:t xml:space="preserve">. </w:t>
      </w:r>
      <w:r w:rsidR="00C52F4A" w:rsidRPr="00605EB6">
        <w:t xml:space="preserve">Je croyais que vous étiez </w:t>
      </w:r>
      <w:r w:rsidR="00A85DDB">
        <w:t xml:space="preserve">déjà </w:t>
      </w:r>
      <w:r w:rsidR="00C52F4A" w:rsidRPr="00605EB6">
        <w:t>à la veille du mariage</w:t>
      </w:r>
      <w:r w:rsidR="00C474C1">
        <w:t xml:space="preserve">, </w:t>
      </w:r>
      <w:r w:rsidR="00C52F4A" w:rsidRPr="00605EB6">
        <w:t>et c</w:t>
      </w:r>
      <w:r w:rsidR="00C474C1">
        <w:t>’</w:t>
      </w:r>
      <w:r w:rsidR="00C52F4A" w:rsidRPr="00605EB6">
        <w:t>est pas vrai</w:t>
      </w:r>
      <w:r w:rsidR="00C474C1">
        <w:t xml:space="preserve">. </w:t>
      </w:r>
      <w:r w:rsidR="00C52F4A" w:rsidRPr="00605EB6">
        <w:t>Ça me contrarie un peu</w:t>
      </w:r>
      <w:r w:rsidR="00C474C1">
        <w:t xml:space="preserve">, </w:t>
      </w:r>
      <w:r w:rsidR="00C52F4A" w:rsidRPr="00605EB6">
        <w:t>mon garçon</w:t>
      </w:r>
      <w:r w:rsidR="00C474C1">
        <w:t>.</w:t>
      </w:r>
    </w:p>
    <w:p w14:paraId="44B4184E" w14:textId="5F34BC8B" w:rsidR="00C474C1" w:rsidRDefault="0094609C" w:rsidP="00C52F4A">
      <w:r>
        <w:t>— </w:t>
      </w:r>
      <w:r w:rsidR="00C52F4A" w:rsidRPr="00605EB6">
        <w:t>Vous</w:t>
      </w:r>
      <w:r w:rsidR="00C474C1">
        <w:t xml:space="preserve"> ? </w:t>
      </w:r>
      <w:r w:rsidR="00C52F4A" w:rsidRPr="00605EB6">
        <w:t>Et pourquoi</w:t>
      </w:r>
      <w:r w:rsidR="00C474C1">
        <w:t> ?</w:t>
      </w:r>
    </w:p>
    <w:p w14:paraId="63FAC827" w14:textId="6B7CCE78" w:rsidR="00C474C1" w:rsidRDefault="0094609C" w:rsidP="00C52F4A">
      <w:r>
        <w:t>— </w:t>
      </w:r>
      <w:r w:rsidR="00C52F4A" w:rsidRPr="00605EB6">
        <w:t>J</w:t>
      </w:r>
      <w:r w:rsidR="00C474C1">
        <w:t>’</w:t>
      </w:r>
      <w:r w:rsidR="00C52F4A" w:rsidRPr="00605EB6">
        <w:t>avais quelque chose à vous dire</w:t>
      </w:r>
      <w:r w:rsidR="00C474C1">
        <w:t>.</w:t>
      </w:r>
    </w:p>
    <w:p w14:paraId="14ECAF3D" w14:textId="47F385C1" w:rsidR="00C474C1" w:rsidRDefault="0094609C" w:rsidP="00C52F4A">
      <w:r>
        <w:t>— </w:t>
      </w:r>
      <w:r w:rsidR="00C52F4A" w:rsidRPr="00605EB6">
        <w:t>À moi</w:t>
      </w:r>
      <w:r w:rsidR="00C474C1">
        <w:t> ?</w:t>
      </w:r>
    </w:p>
    <w:p w14:paraId="6C265F76" w14:textId="2CF817B9" w:rsidR="00C474C1" w:rsidRDefault="0094609C" w:rsidP="00C52F4A">
      <w:r>
        <w:t>— </w:t>
      </w:r>
      <w:r w:rsidR="00C52F4A" w:rsidRPr="00605EB6">
        <w:t>Oui</w:t>
      </w:r>
      <w:r w:rsidR="00C474C1">
        <w:t>.</w:t>
      </w:r>
    </w:p>
    <w:p w14:paraId="21561B04" w14:textId="1C1E99AB" w:rsidR="00C474C1" w:rsidRDefault="0094609C" w:rsidP="00C52F4A">
      <w:r>
        <w:t>— </w:t>
      </w:r>
      <w:r w:rsidR="00C52F4A" w:rsidRPr="00605EB6">
        <w:t>Dites tout de même</w:t>
      </w:r>
      <w:r w:rsidR="00C474C1">
        <w:t>.</w:t>
      </w:r>
    </w:p>
    <w:p w14:paraId="4F6C41E1" w14:textId="7BCA16D3" w:rsidR="00C474C1" w:rsidRDefault="0094609C" w:rsidP="00C52F4A">
      <w:r>
        <w:t>— </w:t>
      </w:r>
      <w:r w:rsidR="00C52F4A" w:rsidRPr="00605EB6">
        <w:t>Non</w:t>
      </w:r>
      <w:r w:rsidR="00C474C1">
        <w:t xml:space="preserve">, </w:t>
      </w:r>
      <w:r w:rsidR="00C52F4A" w:rsidRPr="00605EB6">
        <w:t>quand vous reviendrez et que vous serez le mari de la demoiselle</w:t>
      </w:r>
      <w:r w:rsidR="00C474C1">
        <w:t>.</w:t>
      </w:r>
    </w:p>
    <w:p w14:paraId="29F787CE" w14:textId="69BD1856" w:rsidR="00C474C1" w:rsidRDefault="0094609C" w:rsidP="00C52F4A">
      <w:r>
        <w:t>— </w:t>
      </w:r>
      <w:r w:rsidR="00C52F4A" w:rsidRPr="00605EB6">
        <w:t>Et si vous êtes mort</w:t>
      </w:r>
      <w:r w:rsidR="00C474C1">
        <w:t xml:space="preserve"> ? </w:t>
      </w:r>
      <w:r w:rsidR="00C52F4A" w:rsidRPr="00605EB6">
        <w:t>répliqua Jacques en riant</w:t>
      </w:r>
      <w:r w:rsidR="00C474C1">
        <w:t>.</w:t>
      </w:r>
    </w:p>
    <w:p w14:paraId="5E0147B2" w14:textId="5341D7C4" w:rsidR="00C474C1" w:rsidRDefault="0094609C" w:rsidP="00C52F4A">
      <w:r>
        <w:t>— </w:t>
      </w:r>
      <w:r w:rsidR="00C52F4A" w:rsidRPr="00605EB6">
        <w:t>Dans ce cas</w:t>
      </w:r>
      <w:r w:rsidR="00C474C1">
        <w:t xml:space="preserve">, </w:t>
      </w:r>
      <w:r w:rsidR="00C52F4A" w:rsidRPr="00605EB6">
        <w:t>mon garçon</w:t>
      </w:r>
      <w:r w:rsidR="00C474C1">
        <w:t xml:space="preserve">, </w:t>
      </w:r>
      <w:r w:rsidR="00C52F4A" w:rsidRPr="00605EB6">
        <w:t>j</w:t>
      </w:r>
      <w:r w:rsidR="00C474C1">
        <w:t>’</w:t>
      </w:r>
      <w:r w:rsidR="00C52F4A" w:rsidRPr="00605EB6">
        <w:t>emporterai le secret dans le trou qu</w:t>
      </w:r>
      <w:r w:rsidR="00C474C1">
        <w:t>’</w:t>
      </w:r>
      <w:r w:rsidR="00C52F4A" w:rsidRPr="00605EB6">
        <w:t>on creusera pour jeter mes vieux os</w:t>
      </w:r>
      <w:r w:rsidR="00C474C1">
        <w:t>.</w:t>
      </w:r>
    </w:p>
    <w:p w14:paraId="13A2A74F" w14:textId="237E4231" w:rsidR="00C474C1" w:rsidRDefault="0094609C" w:rsidP="00C52F4A">
      <w:r>
        <w:t>— </w:t>
      </w:r>
      <w:r w:rsidR="00C52F4A" w:rsidRPr="00605EB6">
        <w:t>Ah</w:t>
      </w:r>
      <w:r w:rsidR="00C474C1">
        <w:t xml:space="preserve"> ! </w:t>
      </w:r>
      <w:r w:rsidR="00C52F4A" w:rsidRPr="00605EB6">
        <w:t>il s</w:t>
      </w:r>
      <w:r w:rsidR="00C474C1">
        <w:t>’</w:t>
      </w:r>
      <w:r w:rsidR="00C52F4A" w:rsidRPr="00605EB6">
        <w:t>agit d</w:t>
      </w:r>
      <w:r w:rsidR="00C474C1">
        <w:t>’</w:t>
      </w:r>
      <w:r w:rsidR="00C52F4A" w:rsidRPr="00605EB6">
        <w:t>un secret</w:t>
      </w:r>
      <w:r w:rsidR="00C474C1">
        <w:t xml:space="preserve"> ? </w:t>
      </w:r>
      <w:r w:rsidR="00C52F4A" w:rsidRPr="00605EB6">
        <w:t>fit Jacques devenu sérieux</w:t>
      </w:r>
      <w:r w:rsidR="00C474C1">
        <w:t>.</w:t>
      </w:r>
    </w:p>
    <w:p w14:paraId="31E9C078" w14:textId="429D2FC3" w:rsidR="00C474C1" w:rsidRDefault="0094609C" w:rsidP="00C52F4A">
      <w:r>
        <w:t>— </w:t>
      </w:r>
      <w:r w:rsidR="00C52F4A" w:rsidRPr="00605EB6">
        <w:t>Pardieu</w:t>
      </w:r>
      <w:r w:rsidR="00C474C1">
        <w:t> !</w:t>
      </w:r>
    </w:p>
    <w:p w14:paraId="07D58770" w14:textId="1FA053C2" w:rsidR="00C474C1" w:rsidRDefault="0094609C" w:rsidP="00C52F4A">
      <w:r>
        <w:t>— </w:t>
      </w:r>
      <w:r w:rsidR="00C52F4A" w:rsidRPr="00605EB6">
        <w:t>Voyons</w:t>
      </w:r>
      <w:r w:rsidR="00C474C1">
        <w:t xml:space="preserve">, </w:t>
      </w:r>
      <w:r w:rsidR="00C52F4A" w:rsidRPr="00605EB6">
        <w:t>père La Bique</w:t>
      </w:r>
      <w:r w:rsidR="00C474C1">
        <w:t xml:space="preserve">, </w:t>
      </w:r>
      <w:r w:rsidR="00C52F4A" w:rsidRPr="00605EB6">
        <w:t>pourquoi ne pas me le confier dès maintenant</w:t>
      </w:r>
      <w:r w:rsidR="00C474C1">
        <w:t> ?</w:t>
      </w:r>
    </w:p>
    <w:p w14:paraId="58D6AFB0" w14:textId="50618929" w:rsidR="00C474C1" w:rsidRDefault="0094609C" w:rsidP="00C52F4A">
      <w:r>
        <w:lastRenderedPageBreak/>
        <w:t>— </w:t>
      </w:r>
      <w:r w:rsidR="00C52F4A" w:rsidRPr="00605EB6">
        <w:t>Parce que ce n</w:t>
      </w:r>
      <w:r w:rsidR="00C474C1">
        <w:t>’</w:t>
      </w:r>
      <w:r w:rsidR="00C52F4A" w:rsidRPr="00605EB6">
        <w:t>est pas mon idée</w:t>
      </w:r>
      <w:r w:rsidR="00C474C1">
        <w:t>.</w:t>
      </w:r>
    </w:p>
    <w:p w14:paraId="1E20E342" w14:textId="178E3FB5" w:rsidR="00C474C1" w:rsidRDefault="0094609C" w:rsidP="00C52F4A">
      <w:r>
        <w:t>— </w:t>
      </w:r>
      <w:r w:rsidR="00C52F4A" w:rsidRPr="00605EB6">
        <w:t>Dites-moi toujours quelque chose</w:t>
      </w:r>
      <w:r w:rsidR="00C474C1">
        <w:t>.</w:t>
      </w:r>
    </w:p>
    <w:p w14:paraId="19F54081" w14:textId="6584ED71" w:rsidR="00C474C1" w:rsidRDefault="0094609C" w:rsidP="00C52F4A">
      <w:r>
        <w:t>— </w:t>
      </w:r>
      <w:r w:rsidR="00C52F4A" w:rsidRPr="00605EB6">
        <w:t>D</w:t>
      </w:r>
      <w:r w:rsidR="00C474C1">
        <w:t>’</w:t>
      </w:r>
      <w:r w:rsidR="00C52F4A" w:rsidRPr="00605EB6">
        <w:t>abord</w:t>
      </w:r>
      <w:r w:rsidR="00C474C1">
        <w:t xml:space="preserve">, </w:t>
      </w:r>
      <w:r w:rsidR="00C52F4A" w:rsidRPr="00605EB6">
        <w:t>jeune homme</w:t>
      </w:r>
      <w:r w:rsidR="00C474C1">
        <w:t xml:space="preserve">, </w:t>
      </w:r>
      <w:r w:rsidR="00C52F4A" w:rsidRPr="00605EB6">
        <w:t>que savez-vous de la demoiselle</w:t>
      </w:r>
      <w:r w:rsidR="00C474C1">
        <w:t xml:space="preserve"> ? </w:t>
      </w:r>
      <w:r w:rsidR="00C52F4A" w:rsidRPr="00605EB6">
        <w:t>Le capitaine Vaillant vous a-t-il dit où il l</w:t>
      </w:r>
      <w:r w:rsidR="00C474C1">
        <w:t>’</w:t>
      </w:r>
      <w:r w:rsidR="00C52F4A" w:rsidRPr="00605EB6">
        <w:t>a trouvée</w:t>
      </w:r>
      <w:r w:rsidR="00C474C1">
        <w:t> ?</w:t>
      </w:r>
    </w:p>
    <w:p w14:paraId="6A377234" w14:textId="0D7A88D2" w:rsidR="00C474C1" w:rsidRDefault="0094609C" w:rsidP="00C52F4A">
      <w:r>
        <w:t>— </w:t>
      </w:r>
      <w:r w:rsidR="00C52F4A" w:rsidRPr="00605EB6">
        <w:t>Hier je ne savais rien encore</w:t>
      </w:r>
      <w:r w:rsidR="00C474C1">
        <w:t xml:space="preserve"> ; </w:t>
      </w:r>
      <w:r w:rsidR="00C52F4A" w:rsidRPr="00605EB6">
        <w:t>mais ce matin le capitaine m</w:t>
      </w:r>
      <w:r w:rsidR="00C474C1">
        <w:t>’</w:t>
      </w:r>
      <w:r w:rsidR="00C52F4A" w:rsidRPr="00605EB6">
        <w:t>a appris comment Jeanne était devenue orpheline</w:t>
      </w:r>
      <w:r w:rsidR="00C474C1">
        <w:t xml:space="preserve"> : </w:t>
      </w:r>
      <w:r w:rsidR="00C52F4A" w:rsidRPr="00605EB6">
        <w:t>le père jeté dans le Frou par des misérables</w:t>
      </w:r>
      <w:r w:rsidR="00C474C1">
        <w:t xml:space="preserve">, </w:t>
      </w:r>
      <w:r w:rsidR="00C52F4A" w:rsidRPr="00605EB6">
        <w:t>la mère mourant quelques heures plus tard en donnant le jour à Jeanne</w:t>
      </w:r>
      <w:r w:rsidR="00C474C1">
        <w:t xml:space="preserve">, </w:t>
      </w:r>
      <w:r w:rsidR="00C52F4A" w:rsidRPr="00605EB6">
        <w:t>et tous deux restés inconnus</w:t>
      </w:r>
      <w:r w:rsidR="00C474C1">
        <w:t>.</w:t>
      </w:r>
    </w:p>
    <w:p w14:paraId="695EB7CE" w14:textId="0CF52F37" w:rsidR="00C474C1" w:rsidRDefault="0094609C" w:rsidP="00C52F4A">
      <w:r>
        <w:t>— </w:t>
      </w:r>
      <w:r w:rsidR="00C52F4A" w:rsidRPr="00605EB6">
        <w:t>Bon</w:t>
      </w:r>
      <w:r w:rsidR="00C474C1">
        <w:t xml:space="preserve">, </w:t>
      </w:r>
      <w:r w:rsidR="00C52F4A" w:rsidRPr="00605EB6">
        <w:t>je vois que le capitaine vous a raconté tout ce qu</w:t>
      </w:r>
      <w:r w:rsidR="00C474C1">
        <w:t>’</w:t>
      </w:r>
      <w:r w:rsidR="00C52F4A" w:rsidRPr="00605EB6">
        <w:t>il sait</w:t>
      </w:r>
      <w:r w:rsidR="00C474C1">
        <w:t>.</w:t>
      </w:r>
    </w:p>
    <w:p w14:paraId="2A91B159" w14:textId="4D813C03" w:rsidR="00C474C1" w:rsidRDefault="0094609C" w:rsidP="00C52F4A">
      <w:r>
        <w:t>— </w:t>
      </w:r>
      <w:r w:rsidR="00C52F4A" w:rsidRPr="00605EB6">
        <w:t>Est-ce que vous en savez davantage</w:t>
      </w:r>
      <w:r w:rsidR="00C474C1">
        <w:t xml:space="preserve">, </w:t>
      </w:r>
      <w:r w:rsidR="00C52F4A" w:rsidRPr="00605EB6">
        <w:t>père La Bique</w:t>
      </w:r>
      <w:r w:rsidR="00C474C1">
        <w:t> ?</w:t>
      </w:r>
    </w:p>
    <w:p w14:paraId="5D61055A" w14:textId="72D73430" w:rsidR="00C474C1" w:rsidRDefault="0094609C" w:rsidP="00C52F4A">
      <w:r>
        <w:t>— </w:t>
      </w:r>
      <w:r w:rsidR="00C52F4A" w:rsidRPr="00605EB6">
        <w:t>Oui et non</w:t>
      </w:r>
      <w:r w:rsidR="00C474C1">
        <w:t>.</w:t>
      </w:r>
    </w:p>
    <w:p w14:paraId="09E43DFB" w14:textId="45FDEA47" w:rsidR="00C474C1" w:rsidRDefault="0094609C" w:rsidP="00C52F4A">
      <w:r>
        <w:t>— </w:t>
      </w:r>
      <w:r w:rsidR="00C52F4A" w:rsidRPr="00605EB6">
        <w:t>Ce n</w:t>
      </w:r>
      <w:r w:rsidR="00C474C1">
        <w:t>’</w:t>
      </w:r>
      <w:r w:rsidR="00C52F4A" w:rsidRPr="00605EB6">
        <w:t>est pas répondre</w:t>
      </w:r>
      <w:r w:rsidR="00C474C1">
        <w:t>.</w:t>
      </w:r>
    </w:p>
    <w:p w14:paraId="3A56B36A" w14:textId="6F8B1953" w:rsidR="00C474C1" w:rsidRDefault="0094609C" w:rsidP="00C52F4A">
      <w:r>
        <w:t>— </w:t>
      </w:r>
      <w:r w:rsidR="00C52F4A" w:rsidRPr="00605EB6">
        <w:t>Jeune homme</w:t>
      </w:r>
      <w:r w:rsidR="00C474C1">
        <w:t xml:space="preserve">, </w:t>
      </w:r>
      <w:r w:rsidR="00C52F4A" w:rsidRPr="00605EB6">
        <w:t>quand vous serez le mari de Jeanne</w:t>
      </w:r>
      <w:r w:rsidR="00C474C1">
        <w:t xml:space="preserve">, </w:t>
      </w:r>
      <w:r w:rsidR="00C52F4A" w:rsidRPr="00605EB6">
        <w:t>l</w:t>
      </w:r>
      <w:r w:rsidR="00C474C1">
        <w:t>’</w:t>
      </w:r>
      <w:r w:rsidR="00C52F4A" w:rsidRPr="00605EB6">
        <w:t>enfant du malheur</w:t>
      </w:r>
      <w:r w:rsidR="00C474C1">
        <w:t xml:space="preserve">, </w:t>
      </w:r>
      <w:r w:rsidR="00C52F4A" w:rsidRPr="00605EB6">
        <w:t>comme on l</w:t>
      </w:r>
      <w:r w:rsidR="00C474C1">
        <w:t>’</w:t>
      </w:r>
      <w:r w:rsidR="00C52F4A" w:rsidRPr="00605EB6">
        <w:t>appelait à Blaincourt</w:t>
      </w:r>
      <w:r w:rsidR="00C474C1">
        <w:t xml:space="preserve">, </w:t>
      </w:r>
      <w:r w:rsidR="00C52F4A" w:rsidRPr="00605EB6">
        <w:t>je vous donnerai certaines indications à l</w:t>
      </w:r>
      <w:r w:rsidR="00C474C1">
        <w:t>’</w:t>
      </w:r>
      <w:r w:rsidR="00C52F4A" w:rsidRPr="00605EB6">
        <w:t>aide desquelles vous parviendrez peut-être à savoir le nom de son père</w:t>
      </w:r>
      <w:r w:rsidR="00C474C1">
        <w:t xml:space="preserve">, </w:t>
      </w:r>
      <w:r w:rsidR="00C52F4A" w:rsidRPr="00605EB6">
        <w:t>à retrouver sa famille</w:t>
      </w:r>
      <w:r w:rsidR="00C474C1">
        <w:t>.</w:t>
      </w:r>
    </w:p>
    <w:p w14:paraId="15EB3C29" w14:textId="77777777" w:rsidR="00C474C1" w:rsidRDefault="00C52F4A" w:rsidP="00C52F4A">
      <w:r w:rsidRPr="00605EB6">
        <w:t>Jacques saisit le bras du mendiant</w:t>
      </w:r>
      <w:r w:rsidR="00C474C1">
        <w:t>.</w:t>
      </w:r>
    </w:p>
    <w:p w14:paraId="659978CC" w14:textId="21D29D5D" w:rsidR="00C474C1" w:rsidRDefault="0094609C" w:rsidP="00C52F4A">
      <w:r>
        <w:t>— </w:t>
      </w:r>
      <w:r w:rsidR="00C52F4A" w:rsidRPr="00605EB6">
        <w:t>Mais c</w:t>
      </w:r>
      <w:r w:rsidR="00C474C1">
        <w:t>’</w:t>
      </w:r>
      <w:r w:rsidR="00C52F4A" w:rsidRPr="00605EB6">
        <w:t>est tout de suite qu</w:t>
      </w:r>
      <w:r w:rsidR="00C474C1">
        <w:t>’</w:t>
      </w:r>
      <w:r w:rsidR="00C52F4A" w:rsidRPr="00605EB6">
        <w:t>il faut me les donner</w:t>
      </w:r>
      <w:r w:rsidR="00C474C1">
        <w:t xml:space="preserve">, </w:t>
      </w:r>
      <w:r w:rsidR="00C52F4A" w:rsidRPr="00605EB6">
        <w:t>ces indications</w:t>
      </w:r>
      <w:r w:rsidR="00C474C1">
        <w:t xml:space="preserve">, </w:t>
      </w:r>
      <w:r w:rsidR="00C52F4A" w:rsidRPr="00605EB6">
        <w:t>dit-il d</w:t>
      </w:r>
      <w:r w:rsidR="00C474C1">
        <w:t>’</w:t>
      </w:r>
      <w:r w:rsidR="00C52F4A" w:rsidRPr="00605EB6">
        <w:t>une voix agitée</w:t>
      </w:r>
      <w:r w:rsidR="00C474C1">
        <w:t>.</w:t>
      </w:r>
    </w:p>
    <w:p w14:paraId="0A7CAA16" w14:textId="77777777" w:rsidR="00C474C1" w:rsidRDefault="00C52F4A" w:rsidP="00C52F4A">
      <w:r w:rsidRPr="00605EB6">
        <w:t>Le vieux secoua la tête</w:t>
      </w:r>
      <w:r w:rsidR="00C474C1">
        <w:t>.</w:t>
      </w:r>
    </w:p>
    <w:p w14:paraId="6B6B276B" w14:textId="19BD5B2D" w:rsidR="00C474C1" w:rsidRDefault="0094609C" w:rsidP="00C52F4A">
      <w:r>
        <w:t>— </w:t>
      </w:r>
      <w:r w:rsidR="00C52F4A" w:rsidRPr="00605EB6">
        <w:t>Quand vous serez marié</w:t>
      </w:r>
      <w:r w:rsidR="00A85DDB">
        <w:t>s</w:t>
      </w:r>
      <w:r w:rsidR="00C474C1">
        <w:t xml:space="preserve">, </w:t>
      </w:r>
      <w:r w:rsidR="00C52F4A" w:rsidRPr="00605EB6">
        <w:t>fit-il</w:t>
      </w:r>
      <w:r w:rsidR="00C474C1">
        <w:t>.</w:t>
      </w:r>
    </w:p>
    <w:p w14:paraId="4DB6A77B" w14:textId="3B0ECE20" w:rsidR="00C474C1" w:rsidRDefault="0094609C" w:rsidP="00C52F4A">
      <w:r>
        <w:t>— </w:t>
      </w:r>
      <w:r w:rsidR="00C52F4A" w:rsidRPr="00605EB6">
        <w:t>Mais</w:t>
      </w:r>
      <w:r w:rsidR="00C474C1">
        <w:t xml:space="preserve">, </w:t>
      </w:r>
      <w:r w:rsidR="00C52F4A" w:rsidRPr="00605EB6">
        <w:t>encore une fois</w:t>
      </w:r>
      <w:r w:rsidR="00C474C1">
        <w:t xml:space="preserve">, </w:t>
      </w:r>
      <w:r w:rsidR="00C52F4A" w:rsidRPr="00605EB6">
        <w:t>si vous êtes mort</w:t>
      </w:r>
      <w:r w:rsidR="00C474C1">
        <w:t> !…</w:t>
      </w:r>
    </w:p>
    <w:p w14:paraId="0FB45AEF" w14:textId="0EA9EB2C" w:rsidR="00C474C1" w:rsidRDefault="0094609C" w:rsidP="00C52F4A">
      <w:r>
        <w:lastRenderedPageBreak/>
        <w:t>— </w:t>
      </w:r>
      <w:r w:rsidR="00C52F4A" w:rsidRPr="00605EB6">
        <w:t>Tant pis</w:t>
      </w:r>
      <w:r w:rsidR="00C474C1">
        <w:t> !</w:t>
      </w:r>
    </w:p>
    <w:p w14:paraId="51E9A7CC" w14:textId="19959DC2" w:rsidR="00C474C1" w:rsidRDefault="0094609C" w:rsidP="00C52F4A">
      <w:r>
        <w:t>— </w:t>
      </w:r>
      <w:r w:rsidR="00C52F4A" w:rsidRPr="00605EB6">
        <w:t>Puisque vous ne voulez rien me dire</w:t>
      </w:r>
      <w:r w:rsidR="00C474C1">
        <w:t xml:space="preserve">, </w:t>
      </w:r>
      <w:r w:rsidR="00C52F4A" w:rsidRPr="00605EB6">
        <w:t>à moi</w:t>
      </w:r>
      <w:r w:rsidR="00C474C1">
        <w:t xml:space="preserve">, </w:t>
      </w:r>
      <w:r w:rsidR="00C52F4A" w:rsidRPr="00605EB6">
        <w:t>il faut révéler votre secret au capitaine Vaillant</w:t>
      </w:r>
      <w:r w:rsidR="00C474C1">
        <w:t>.</w:t>
      </w:r>
    </w:p>
    <w:p w14:paraId="5689AF16" w14:textId="5B115768" w:rsidR="00C474C1" w:rsidRDefault="0094609C" w:rsidP="00C52F4A">
      <w:r>
        <w:t>— </w:t>
      </w:r>
      <w:r w:rsidR="00C52F4A" w:rsidRPr="00605EB6">
        <w:t>Non</w:t>
      </w:r>
      <w:r w:rsidR="00C474C1">
        <w:t xml:space="preserve">, </w:t>
      </w:r>
      <w:r w:rsidR="00C52F4A" w:rsidRPr="00605EB6">
        <w:t>ce n</w:t>
      </w:r>
      <w:r w:rsidR="00C474C1">
        <w:t>’</w:t>
      </w:r>
      <w:r w:rsidR="00C52F4A" w:rsidRPr="00605EB6">
        <w:t>est pas mon idée</w:t>
      </w:r>
      <w:r w:rsidR="00C474C1">
        <w:t>.</w:t>
      </w:r>
    </w:p>
    <w:p w14:paraId="7EA1D760" w14:textId="652717C8" w:rsidR="00C474C1" w:rsidRDefault="0094609C" w:rsidP="00C52F4A">
      <w:r>
        <w:t>— </w:t>
      </w:r>
      <w:r w:rsidR="00C52F4A" w:rsidRPr="00605EB6">
        <w:t>Et si je vous forçais à parler</w:t>
      </w:r>
      <w:r w:rsidR="00C474C1">
        <w:t> ?</w:t>
      </w:r>
    </w:p>
    <w:p w14:paraId="560E9C2F" w14:textId="4B37913D" w:rsidR="00C474C1" w:rsidRDefault="0094609C" w:rsidP="00C52F4A">
      <w:r>
        <w:t>— </w:t>
      </w:r>
      <w:r w:rsidR="00C52F4A" w:rsidRPr="00605EB6">
        <w:t>Comment</w:t>
      </w:r>
      <w:r w:rsidR="00C474C1">
        <w:t> ?</w:t>
      </w:r>
    </w:p>
    <w:p w14:paraId="269533C6" w14:textId="7C712DE1" w:rsidR="00C474C1" w:rsidRDefault="0094609C" w:rsidP="00C52F4A">
      <w:r>
        <w:t>— </w:t>
      </w:r>
      <w:r w:rsidR="00C52F4A" w:rsidRPr="00605EB6">
        <w:t>En vous faisant appeler devant les magistrats du parquet</w:t>
      </w:r>
      <w:r w:rsidR="00C474C1">
        <w:t>.</w:t>
      </w:r>
    </w:p>
    <w:p w14:paraId="4435C0A2" w14:textId="40EFD94B" w:rsidR="00C474C1" w:rsidRDefault="0094609C" w:rsidP="00C52F4A">
      <w:r>
        <w:t>— </w:t>
      </w:r>
      <w:r w:rsidR="00C52F4A" w:rsidRPr="00605EB6">
        <w:t>Pas bon</w:t>
      </w:r>
      <w:r w:rsidR="00C474C1">
        <w:t xml:space="preserve">, </w:t>
      </w:r>
      <w:r w:rsidR="00C52F4A" w:rsidRPr="00605EB6">
        <w:t>le moyen</w:t>
      </w:r>
      <w:r w:rsidR="00C474C1">
        <w:t xml:space="preserve">. </w:t>
      </w:r>
      <w:r w:rsidR="00C52F4A" w:rsidRPr="00605EB6">
        <w:t>On voit bien</w:t>
      </w:r>
      <w:r w:rsidR="00C474C1">
        <w:t xml:space="preserve">, </w:t>
      </w:r>
      <w:r w:rsidR="00C52F4A" w:rsidRPr="00605EB6">
        <w:t>jeune homme</w:t>
      </w:r>
      <w:r w:rsidR="00C474C1">
        <w:t xml:space="preserve">, </w:t>
      </w:r>
      <w:r w:rsidR="00C52F4A" w:rsidRPr="00605EB6">
        <w:t>que vous ne connaissez pas le père La Bique</w:t>
      </w:r>
      <w:r w:rsidR="00C474C1">
        <w:t xml:space="preserve"> ; </w:t>
      </w:r>
      <w:r w:rsidR="00C52F4A" w:rsidRPr="00605EB6">
        <w:t>il est entêté comme trente-six mulets</w:t>
      </w:r>
      <w:r w:rsidR="00C474C1">
        <w:t xml:space="preserve"> ; </w:t>
      </w:r>
      <w:r w:rsidR="00C52F4A" w:rsidRPr="00605EB6">
        <w:t>les gendarmes avec leurs grands sabres</w:t>
      </w:r>
      <w:r w:rsidR="00C474C1">
        <w:t xml:space="preserve">, </w:t>
      </w:r>
      <w:r w:rsidR="00C52F4A" w:rsidRPr="00605EB6">
        <w:t>les magistrats à toques noires ou rouges avec leur finasserie ne lui feraient pas lâcher un mot de ce qu</w:t>
      </w:r>
      <w:r w:rsidR="00C474C1">
        <w:t>’</w:t>
      </w:r>
      <w:r w:rsidR="00C52F4A" w:rsidRPr="00605EB6">
        <w:t>il ne veut pas dire</w:t>
      </w:r>
      <w:r w:rsidR="00C474C1">
        <w:t xml:space="preserve"> ; </w:t>
      </w:r>
      <w:r w:rsidR="00C52F4A" w:rsidRPr="00605EB6">
        <w:t>le couteau de la guillotine sur mon cou ne me ferait pas remuer la langue</w:t>
      </w:r>
      <w:r w:rsidR="00C474C1">
        <w:t>.</w:t>
      </w:r>
    </w:p>
    <w:p w14:paraId="75946C46" w14:textId="7E7E659D" w:rsidR="00C474C1" w:rsidRDefault="0094609C" w:rsidP="00C52F4A">
      <w:r>
        <w:t>— </w:t>
      </w:r>
      <w:r w:rsidR="00C52F4A" w:rsidRPr="00605EB6">
        <w:t>Père La Bique</w:t>
      </w:r>
      <w:r w:rsidR="00C474C1">
        <w:t xml:space="preserve">, </w:t>
      </w:r>
      <w:r w:rsidR="00C52F4A" w:rsidRPr="00605EB6">
        <w:t>je vous prie</w:t>
      </w:r>
      <w:r w:rsidR="00C474C1">
        <w:t xml:space="preserve">, </w:t>
      </w:r>
      <w:r w:rsidR="00C52F4A" w:rsidRPr="00605EB6">
        <w:t>je vous supplie de parler</w:t>
      </w:r>
      <w:r w:rsidR="00C474C1">
        <w:t> !</w:t>
      </w:r>
    </w:p>
    <w:p w14:paraId="67A8B739" w14:textId="62249775" w:rsidR="00C474C1" w:rsidRDefault="0094609C" w:rsidP="00C52F4A">
      <w:r>
        <w:t>— </w:t>
      </w:r>
      <w:r w:rsidR="00C52F4A" w:rsidRPr="00605EB6">
        <w:t>Quand vous reviendrez</w:t>
      </w:r>
      <w:r w:rsidR="00C474C1">
        <w:t xml:space="preserve">, </w:t>
      </w:r>
      <w:r w:rsidR="00C52F4A" w:rsidRPr="00605EB6">
        <w:t>jeune homme</w:t>
      </w:r>
      <w:r w:rsidR="00C474C1">
        <w:t xml:space="preserve">, </w:t>
      </w:r>
      <w:r w:rsidR="00C52F4A" w:rsidRPr="00605EB6">
        <w:t>quand vous reviendrez</w:t>
      </w:r>
      <w:r w:rsidR="00C474C1">
        <w:t xml:space="preserve">. </w:t>
      </w:r>
      <w:r w:rsidR="00C52F4A" w:rsidRPr="00605EB6">
        <w:t>Allons</w:t>
      </w:r>
      <w:r w:rsidR="00C474C1">
        <w:t xml:space="preserve">, </w:t>
      </w:r>
      <w:r w:rsidR="00C52F4A" w:rsidRPr="00605EB6">
        <w:t>courage</w:t>
      </w:r>
      <w:r w:rsidR="00C474C1">
        <w:t xml:space="preserve">, </w:t>
      </w:r>
      <w:r w:rsidR="00C52F4A" w:rsidRPr="00605EB6">
        <w:t>jeune soldat</w:t>
      </w:r>
      <w:r w:rsidR="00C474C1">
        <w:t xml:space="preserve"> : </w:t>
      </w:r>
      <w:r w:rsidR="00C52F4A" w:rsidRPr="00605EB6">
        <w:t>bon voyage et bonne chance</w:t>
      </w:r>
      <w:r w:rsidR="00C474C1">
        <w:t> !</w:t>
      </w:r>
    </w:p>
    <w:p w14:paraId="1A93EC8F" w14:textId="77777777" w:rsidR="00C474C1" w:rsidRDefault="00C52F4A" w:rsidP="00C52F4A">
      <w:r w:rsidRPr="00605EB6">
        <w:t>Et</w:t>
      </w:r>
      <w:r w:rsidR="00C474C1">
        <w:t xml:space="preserve">, </w:t>
      </w:r>
      <w:r w:rsidRPr="00605EB6">
        <w:t>tournant les talons</w:t>
      </w:r>
      <w:r w:rsidR="00C474C1">
        <w:t xml:space="preserve">, </w:t>
      </w:r>
      <w:r w:rsidRPr="00605EB6">
        <w:t>le vieux mendiant s</w:t>
      </w:r>
      <w:r w:rsidR="00C474C1">
        <w:t>’</w:t>
      </w:r>
      <w:r w:rsidRPr="00605EB6">
        <w:t>éloigna aussi vite que ses jambes pouvaient le lui permettre</w:t>
      </w:r>
      <w:r w:rsidR="00C474C1">
        <w:t>.</w:t>
      </w:r>
    </w:p>
    <w:p w14:paraId="31C32E00" w14:textId="6928B5BF" w:rsidR="00C474C1" w:rsidRDefault="00C52F4A" w:rsidP="00C52F4A">
      <w:r w:rsidRPr="00605EB6">
        <w:t>Jacques resta un instant immobile à la même place</w:t>
      </w:r>
      <w:r w:rsidR="00C474C1">
        <w:t xml:space="preserve"> ; </w:t>
      </w:r>
      <w:r w:rsidRPr="00605EB6">
        <w:t>puis</w:t>
      </w:r>
      <w:r w:rsidR="00C474C1">
        <w:t xml:space="preserve">, </w:t>
      </w:r>
      <w:r w:rsidRPr="00605EB6">
        <w:t>secouant la tête</w:t>
      </w:r>
      <w:r w:rsidR="00C474C1">
        <w:t> :</w:t>
      </w:r>
    </w:p>
    <w:p w14:paraId="5182BC76" w14:textId="6473CF3F" w:rsidR="00C474C1" w:rsidRDefault="0094609C" w:rsidP="00C52F4A">
      <w:r>
        <w:t>— </w:t>
      </w:r>
      <w:r w:rsidR="00C52F4A" w:rsidRPr="00605EB6">
        <w:t>Il faut que je sois bien simple pour avoir ajouté foi un instant aux paroles de ce vieux bonhomme</w:t>
      </w:r>
      <w:r w:rsidR="00C474C1">
        <w:t xml:space="preserve">, </w:t>
      </w:r>
      <w:r w:rsidR="00C52F4A" w:rsidRPr="00605EB6">
        <w:t>murmura-t-il</w:t>
      </w:r>
      <w:r w:rsidR="00C474C1">
        <w:t xml:space="preserve"> : </w:t>
      </w:r>
      <w:r w:rsidR="00C52F4A" w:rsidRPr="00605EB6">
        <w:t>il n</w:t>
      </w:r>
      <w:r w:rsidR="00C474C1">
        <w:t>’</w:t>
      </w:r>
      <w:r w:rsidR="00C52F4A" w:rsidRPr="00605EB6">
        <w:t>en sait pas plus que mon parrain</w:t>
      </w:r>
      <w:r w:rsidR="00C474C1">
        <w:t xml:space="preserve">. </w:t>
      </w:r>
      <w:r w:rsidR="00C52F4A" w:rsidRPr="00605EB6">
        <w:t>Est-ce que les magistrats et la police n</w:t>
      </w:r>
      <w:r w:rsidR="00C474C1">
        <w:t>’</w:t>
      </w:r>
      <w:r w:rsidR="00C52F4A" w:rsidRPr="00605EB6">
        <w:t>ont pas fait toutes les recherches</w:t>
      </w:r>
      <w:r w:rsidR="00C474C1">
        <w:t xml:space="preserve"> ? </w:t>
      </w:r>
      <w:r w:rsidR="00C52F4A" w:rsidRPr="00605EB6">
        <w:t xml:space="preserve">Le père La </w:t>
      </w:r>
      <w:r w:rsidR="00C52F4A" w:rsidRPr="00605EB6">
        <w:lastRenderedPageBreak/>
        <w:t>Bique est un vieux malin</w:t>
      </w:r>
      <w:r w:rsidR="00C474C1">
        <w:t xml:space="preserve"> : </w:t>
      </w:r>
      <w:r w:rsidR="00C52F4A" w:rsidRPr="00605EB6">
        <w:t>il a voulu s</w:t>
      </w:r>
      <w:r w:rsidR="00C474C1">
        <w:t>’</w:t>
      </w:r>
      <w:r w:rsidR="00C52F4A" w:rsidRPr="00605EB6">
        <w:t>amuser un instant à mes dépens</w:t>
      </w:r>
      <w:r w:rsidR="00C474C1">
        <w:t>,</w:t>
      </w:r>
      <w:r w:rsidR="004540F3">
        <w:t xml:space="preserve"> </w:t>
      </w:r>
      <w:r w:rsidR="00C52F4A" w:rsidRPr="00605EB6">
        <w:t>il s</w:t>
      </w:r>
      <w:r w:rsidR="00C474C1">
        <w:t>’</w:t>
      </w:r>
      <w:r w:rsidR="00C52F4A" w:rsidRPr="00605EB6">
        <w:t>est moqué de moi</w:t>
      </w:r>
      <w:r w:rsidR="00C474C1">
        <w:t> !</w:t>
      </w:r>
    </w:p>
    <w:p w14:paraId="2857E709" w14:textId="27C87D7C" w:rsidR="00C52F4A" w:rsidRPr="00605EB6" w:rsidRDefault="00C52F4A" w:rsidP="00C474C1">
      <w:pPr>
        <w:pStyle w:val="Titre2"/>
      </w:pPr>
      <w:bookmarkStart w:id="16" w:name="_Toc197617862"/>
      <w:r w:rsidRPr="00605EB6">
        <w:lastRenderedPageBreak/>
        <w:t>III</w:t>
      </w:r>
      <w:r w:rsidRPr="00605EB6">
        <w:br/>
      </w:r>
      <w:r w:rsidRPr="00605EB6">
        <w:br/>
        <w:t>LE DÉPART DU CONSCRIT</w:t>
      </w:r>
      <w:bookmarkEnd w:id="16"/>
    </w:p>
    <w:p w14:paraId="0646D4E3" w14:textId="77777777" w:rsidR="00C474C1" w:rsidRDefault="00C52F4A" w:rsidP="00C52F4A">
      <w:r w:rsidRPr="003E1ADA">
        <w:t>Jacques Grandin partait</w:t>
      </w:r>
      <w:r w:rsidR="00C474C1">
        <w:t xml:space="preserve">, </w:t>
      </w:r>
      <w:r w:rsidRPr="003E1ADA">
        <w:t>il était en route</w:t>
      </w:r>
      <w:r w:rsidR="00C474C1">
        <w:t xml:space="preserve">. </w:t>
      </w:r>
      <w:r w:rsidRPr="003E1ADA">
        <w:t>Jacques Vaillant</w:t>
      </w:r>
      <w:r w:rsidR="00C474C1">
        <w:t xml:space="preserve">, </w:t>
      </w:r>
      <w:r w:rsidRPr="003E1ADA">
        <w:t>Jeanne et cinq ou six camarades du jeune soldat lui faisaient la conduite</w:t>
      </w:r>
      <w:r w:rsidR="00C474C1">
        <w:t xml:space="preserve">. </w:t>
      </w:r>
      <w:r w:rsidRPr="003E1ADA">
        <w:t>Une dizaine de gamins</w:t>
      </w:r>
      <w:r w:rsidR="00C474C1">
        <w:t xml:space="preserve">, </w:t>
      </w:r>
      <w:r w:rsidRPr="003E1ADA">
        <w:t>qui avaient une grande amitié</w:t>
      </w:r>
      <w:r w:rsidRPr="00605EB6">
        <w:t xml:space="preserve"> pour le jeune homme</w:t>
      </w:r>
      <w:r w:rsidR="00C474C1">
        <w:t xml:space="preserve">, </w:t>
      </w:r>
      <w:r w:rsidRPr="00605EB6">
        <w:t>s</w:t>
      </w:r>
      <w:r w:rsidR="00C474C1">
        <w:t>’</w:t>
      </w:r>
      <w:r w:rsidRPr="00605EB6">
        <w:t>étaient joints à ceux qui l</w:t>
      </w:r>
      <w:r w:rsidR="00C474C1">
        <w:t>’</w:t>
      </w:r>
      <w:r w:rsidRPr="00605EB6">
        <w:t>accompagnaient</w:t>
      </w:r>
      <w:r w:rsidR="00C474C1">
        <w:t xml:space="preserve">. </w:t>
      </w:r>
      <w:r w:rsidRPr="00605EB6">
        <w:t>En avant cabriolait Fidèle</w:t>
      </w:r>
      <w:r w:rsidR="00C474C1">
        <w:t>.</w:t>
      </w:r>
    </w:p>
    <w:p w14:paraId="4D96882E" w14:textId="49E2A1B1" w:rsidR="00C474C1" w:rsidRDefault="00C52F4A" w:rsidP="00C52F4A">
      <w:r w:rsidRPr="00605EB6">
        <w:t>On n</w:t>
      </w:r>
      <w:r w:rsidR="00C474C1">
        <w:t>’</w:t>
      </w:r>
      <w:r w:rsidRPr="00605EB6">
        <w:t>était pas encore loin de Mareille</w:t>
      </w:r>
      <w:r w:rsidR="00C474C1">
        <w:t xml:space="preserve"> ; </w:t>
      </w:r>
      <w:r w:rsidRPr="00605EB6">
        <w:t>mais on avait traversé la vallée</w:t>
      </w:r>
      <w:r w:rsidR="00C474C1">
        <w:t xml:space="preserve">, </w:t>
      </w:r>
      <w:r w:rsidRPr="00605EB6">
        <w:t>sur la rive droite du Frou</w:t>
      </w:r>
      <w:r w:rsidR="00C474C1">
        <w:t xml:space="preserve">, </w:t>
      </w:r>
      <w:r w:rsidRPr="00605EB6">
        <w:t>qui est</w:t>
      </w:r>
      <w:r w:rsidR="00C474C1">
        <w:t xml:space="preserve">, </w:t>
      </w:r>
      <w:r w:rsidRPr="00605EB6">
        <w:t>à Mareille</w:t>
      </w:r>
      <w:r w:rsidR="00C474C1">
        <w:t xml:space="preserve">, </w:t>
      </w:r>
      <w:r w:rsidRPr="00605EB6">
        <w:t>à deux lieues environ de l</w:t>
      </w:r>
      <w:r w:rsidR="00C474C1">
        <w:t>’</w:t>
      </w:r>
      <w:r w:rsidRPr="00605EB6">
        <w:t>endroit où il se jette dans la Saône</w:t>
      </w:r>
      <w:r w:rsidR="00C474C1">
        <w:t>.</w:t>
      </w:r>
    </w:p>
    <w:p w14:paraId="66990FB1" w14:textId="77777777" w:rsidR="00C474C1" w:rsidRDefault="00C52F4A" w:rsidP="00C52F4A">
      <w:r w:rsidRPr="00605EB6">
        <w:t>Maintenant on grimpait la colline Sainte-Anne</w:t>
      </w:r>
      <w:r w:rsidR="00C474C1">
        <w:t>.</w:t>
      </w:r>
    </w:p>
    <w:p w14:paraId="13E7CF53" w14:textId="77777777" w:rsidR="00C474C1" w:rsidRDefault="00C52F4A" w:rsidP="00C52F4A">
      <w:r w:rsidRPr="00605EB6">
        <w:t>Sur le plateau on devait se serrer une dernière fois la main et se dire adieu</w:t>
      </w:r>
      <w:r w:rsidR="00C474C1">
        <w:t>.</w:t>
      </w:r>
    </w:p>
    <w:p w14:paraId="66BCF418" w14:textId="77777777" w:rsidR="00C474C1" w:rsidRDefault="00C52F4A" w:rsidP="00C52F4A">
      <w:r w:rsidRPr="00605EB6">
        <w:t>La route était belle avec sa double bordure de platanes</w:t>
      </w:r>
      <w:r w:rsidR="00C474C1">
        <w:t xml:space="preserve">, </w:t>
      </w:r>
      <w:r w:rsidRPr="00605EB6">
        <w:t>dont le feuillage vert</w:t>
      </w:r>
      <w:r w:rsidR="00C474C1">
        <w:t xml:space="preserve">, </w:t>
      </w:r>
      <w:r w:rsidRPr="00605EB6">
        <w:t>rempli de chants d</w:t>
      </w:r>
      <w:r w:rsidR="00C474C1">
        <w:t>’</w:t>
      </w:r>
      <w:r w:rsidRPr="00605EB6">
        <w:t>oiseaux</w:t>
      </w:r>
      <w:r w:rsidR="00C474C1">
        <w:t xml:space="preserve">, </w:t>
      </w:r>
      <w:r w:rsidRPr="00605EB6">
        <w:t>était encore égayé par les premiers rayons du soleil</w:t>
      </w:r>
      <w:r w:rsidR="00C474C1">
        <w:t>.</w:t>
      </w:r>
    </w:p>
    <w:p w14:paraId="1B6CB0BF" w14:textId="77777777" w:rsidR="00C474C1" w:rsidRDefault="00C52F4A" w:rsidP="00C52F4A">
      <w:r w:rsidRPr="00605EB6">
        <w:t>Cette route coupe le coteau</w:t>
      </w:r>
      <w:r w:rsidR="00C474C1">
        <w:t xml:space="preserve">, </w:t>
      </w:r>
      <w:r w:rsidRPr="00605EB6">
        <w:t>en adoucissant sa pente</w:t>
      </w:r>
      <w:r w:rsidR="00C474C1">
        <w:t xml:space="preserve">, </w:t>
      </w:r>
      <w:r w:rsidRPr="00605EB6">
        <w:t>et contourne la Bosse-Grise</w:t>
      </w:r>
      <w:r w:rsidR="00C474C1">
        <w:t xml:space="preserve">, </w:t>
      </w:r>
      <w:r w:rsidRPr="00605EB6">
        <w:t>une espèce de pic</w:t>
      </w:r>
      <w:r w:rsidR="00C474C1">
        <w:t xml:space="preserve">, </w:t>
      </w:r>
      <w:r w:rsidRPr="00605EB6">
        <w:t>formé d</w:t>
      </w:r>
      <w:r w:rsidR="00C474C1">
        <w:t>’</w:t>
      </w:r>
      <w:r w:rsidRPr="00605EB6">
        <w:t>un amas de roches énormes</w:t>
      </w:r>
      <w:r w:rsidR="00C474C1">
        <w:t xml:space="preserve">, </w:t>
      </w:r>
      <w:r w:rsidRPr="00605EB6">
        <w:t>planté de travers sur la croupe de la montagne et ressemblant assez</w:t>
      </w:r>
      <w:r w:rsidR="00C474C1">
        <w:t xml:space="preserve">, </w:t>
      </w:r>
      <w:r w:rsidRPr="00605EB6">
        <w:t>de loin</w:t>
      </w:r>
      <w:r w:rsidR="00C474C1">
        <w:t xml:space="preserve">, </w:t>
      </w:r>
      <w:r w:rsidRPr="00605EB6">
        <w:t>à la bosse d</w:t>
      </w:r>
      <w:r w:rsidR="00C474C1">
        <w:t>’</w:t>
      </w:r>
      <w:r w:rsidRPr="00605EB6">
        <w:t>un chameau</w:t>
      </w:r>
      <w:r w:rsidR="00C474C1">
        <w:t>.</w:t>
      </w:r>
    </w:p>
    <w:p w14:paraId="35BEFAA0" w14:textId="2A85FF22" w:rsidR="00C474C1" w:rsidRDefault="00C52F4A" w:rsidP="00C52F4A">
      <w:r w:rsidRPr="00605EB6">
        <w:t>La Bosse-Grise</w:t>
      </w:r>
      <w:r w:rsidR="00C474C1">
        <w:t xml:space="preserve">, </w:t>
      </w:r>
      <w:r w:rsidRPr="00605EB6">
        <w:t>hérissée de pointes</w:t>
      </w:r>
      <w:r w:rsidR="00C474C1">
        <w:t xml:space="preserve">, </w:t>
      </w:r>
      <w:r w:rsidRPr="00605EB6">
        <w:t>d</w:t>
      </w:r>
      <w:r w:rsidR="00C474C1">
        <w:t>’</w:t>
      </w:r>
      <w:r w:rsidRPr="00605EB6">
        <w:t>aiguilles</w:t>
      </w:r>
      <w:r w:rsidR="00C474C1">
        <w:t xml:space="preserve">, </w:t>
      </w:r>
      <w:r w:rsidRPr="00605EB6">
        <w:t>d</w:t>
      </w:r>
      <w:r w:rsidR="00C474C1">
        <w:t>’</w:t>
      </w:r>
      <w:r w:rsidRPr="00605EB6">
        <w:t>angles aigus</w:t>
      </w:r>
      <w:r w:rsidR="00C474C1">
        <w:t xml:space="preserve">, </w:t>
      </w:r>
      <w:r w:rsidRPr="00605EB6">
        <w:t>de saillies tranchantes</w:t>
      </w:r>
      <w:r w:rsidR="00C474C1">
        <w:t xml:space="preserve">, </w:t>
      </w:r>
      <w:r w:rsidRPr="00605EB6">
        <w:t>d</w:t>
      </w:r>
      <w:r w:rsidR="00C474C1">
        <w:t>’</w:t>
      </w:r>
      <w:r w:rsidRPr="00605EB6">
        <w:t>une infinité de dentelures bizarres</w:t>
      </w:r>
      <w:r w:rsidR="00C474C1">
        <w:t xml:space="preserve">, </w:t>
      </w:r>
      <w:r w:rsidRPr="00605EB6">
        <w:t>est couverte d</w:t>
      </w:r>
      <w:r w:rsidR="00C474C1">
        <w:t>’</w:t>
      </w:r>
      <w:r w:rsidRPr="00605EB6">
        <w:t>épaisses broussailles vierges</w:t>
      </w:r>
      <w:r w:rsidR="00C474C1">
        <w:t xml:space="preserve">, </w:t>
      </w:r>
      <w:r w:rsidRPr="00605EB6">
        <w:t>sous lesquelles se cachent d</w:t>
      </w:r>
      <w:r w:rsidR="00C474C1">
        <w:t>’</w:t>
      </w:r>
      <w:r w:rsidRPr="00605EB6">
        <w:t>effroyables fentes</w:t>
      </w:r>
      <w:r w:rsidR="00C474C1">
        <w:t xml:space="preserve">, </w:t>
      </w:r>
      <w:r w:rsidRPr="00605EB6">
        <w:t>gueules monstrueuses toujours béantes de précipices</w:t>
      </w:r>
      <w:r w:rsidR="00C474C1">
        <w:t xml:space="preserve">, </w:t>
      </w:r>
      <w:r w:rsidRPr="00605EB6">
        <w:t>de gouffres insondables</w:t>
      </w:r>
      <w:r w:rsidR="00C474C1">
        <w:t xml:space="preserve">. </w:t>
      </w:r>
      <w:r w:rsidR="003E1ADA">
        <w:lastRenderedPageBreak/>
        <w:t>Ina</w:t>
      </w:r>
      <w:r w:rsidRPr="00605EB6">
        <w:t>ccessible à l</w:t>
      </w:r>
      <w:r w:rsidR="00C474C1">
        <w:t>’</w:t>
      </w:r>
      <w:r w:rsidRPr="00605EB6">
        <w:t>homme</w:t>
      </w:r>
      <w:r w:rsidR="00C474C1">
        <w:t xml:space="preserve">, </w:t>
      </w:r>
      <w:r w:rsidRPr="00605EB6">
        <w:t>qui n</w:t>
      </w:r>
      <w:r w:rsidR="00C474C1">
        <w:t>’</w:t>
      </w:r>
      <w:r w:rsidRPr="00605EB6">
        <w:t>ose s</w:t>
      </w:r>
      <w:r w:rsidR="00C474C1">
        <w:t>’</w:t>
      </w:r>
      <w:r w:rsidRPr="00605EB6">
        <w:t>y aventurer</w:t>
      </w:r>
      <w:r w:rsidR="00C474C1">
        <w:t xml:space="preserve">, </w:t>
      </w:r>
      <w:r w:rsidRPr="00605EB6">
        <w:t>la Bosse-Grise est le domaine de l</w:t>
      </w:r>
      <w:r w:rsidR="00C474C1">
        <w:t>’</w:t>
      </w:r>
      <w:r w:rsidRPr="00605EB6">
        <w:t>aigle et des oiseaux nocturnes</w:t>
      </w:r>
      <w:r w:rsidR="00C474C1">
        <w:t>.</w:t>
      </w:r>
    </w:p>
    <w:p w14:paraId="2485DC22" w14:textId="2C77084B" w:rsidR="00C474C1" w:rsidRDefault="0094609C" w:rsidP="00C52F4A">
      <w:r>
        <w:t>— </w:t>
      </w:r>
      <w:r w:rsidR="00C52F4A" w:rsidRPr="00605EB6">
        <w:t>Jacques</w:t>
      </w:r>
      <w:r w:rsidR="00C474C1">
        <w:t xml:space="preserve">, </w:t>
      </w:r>
      <w:r w:rsidR="00C52F4A" w:rsidRPr="00605EB6">
        <w:t>dit le capitaine Vaillant</w:t>
      </w:r>
      <w:r w:rsidR="00C474C1">
        <w:t xml:space="preserve">, </w:t>
      </w:r>
      <w:r w:rsidR="00C52F4A" w:rsidRPr="00605EB6">
        <w:t>en s</w:t>
      </w:r>
      <w:r w:rsidR="00C474C1">
        <w:t>’</w:t>
      </w:r>
      <w:r w:rsidR="00C52F4A" w:rsidRPr="00605EB6">
        <w:t>arrêtant</w:t>
      </w:r>
      <w:r w:rsidR="00C474C1">
        <w:t xml:space="preserve">, </w:t>
      </w:r>
      <w:r w:rsidR="00C52F4A" w:rsidRPr="00605EB6">
        <w:t>c</w:t>
      </w:r>
      <w:r w:rsidR="00C474C1">
        <w:t>’</w:t>
      </w:r>
      <w:r w:rsidR="00C52F4A" w:rsidRPr="00605EB6">
        <w:t>est ici que nous devons nous séparer</w:t>
      </w:r>
      <w:r w:rsidR="00C474C1">
        <w:t xml:space="preserve"> ; </w:t>
      </w:r>
      <w:r w:rsidR="00C52F4A" w:rsidRPr="00605EB6">
        <w:t>t</w:t>
      </w:r>
      <w:r w:rsidR="00C474C1">
        <w:t>’</w:t>
      </w:r>
      <w:r w:rsidR="00C52F4A" w:rsidRPr="00605EB6">
        <w:t>accompagner plus loin serait t</w:t>
      </w:r>
      <w:r w:rsidR="00C474C1">
        <w:t>’</w:t>
      </w:r>
      <w:r w:rsidR="00C52F4A" w:rsidRPr="00605EB6">
        <w:t>obliger encore à ralentir ta marche</w:t>
      </w:r>
      <w:r w:rsidR="00C474C1">
        <w:t xml:space="preserve"> ; </w:t>
      </w:r>
      <w:r w:rsidR="00C52F4A" w:rsidRPr="00605EB6">
        <w:t>or</w:t>
      </w:r>
      <w:r w:rsidR="00C474C1">
        <w:t xml:space="preserve">, </w:t>
      </w:r>
      <w:r w:rsidR="00C52F4A" w:rsidRPr="00605EB6">
        <w:t>tu n</w:t>
      </w:r>
      <w:r w:rsidR="00C474C1">
        <w:t>’</w:t>
      </w:r>
      <w:r w:rsidR="00C52F4A" w:rsidRPr="00605EB6">
        <w:t>as plus qu</w:t>
      </w:r>
      <w:r w:rsidR="00C474C1">
        <w:t>’</w:t>
      </w:r>
      <w:r w:rsidR="00C52F4A" w:rsidRPr="00605EB6">
        <w:t xml:space="preserve">une demi-heure pour arriver à </w:t>
      </w:r>
      <w:r w:rsidR="003E1ADA" w:rsidRPr="00605EB6">
        <w:t>Blign</w:t>
      </w:r>
      <w:r w:rsidR="003E1ADA">
        <w:t>i</w:t>
      </w:r>
      <w:r w:rsidR="003E1ADA" w:rsidRPr="00605EB6">
        <w:t xml:space="preserve">court </w:t>
      </w:r>
      <w:r w:rsidR="00C52F4A" w:rsidRPr="00605EB6">
        <w:t>où tu dois prendre la voiture à son passage</w:t>
      </w:r>
      <w:r w:rsidR="00C474C1">
        <w:t>.</w:t>
      </w:r>
    </w:p>
    <w:p w14:paraId="39848F1A" w14:textId="4678791B" w:rsidR="00C474C1" w:rsidRDefault="0094609C" w:rsidP="00C52F4A">
      <w:r>
        <w:t>— </w:t>
      </w:r>
      <w:r w:rsidR="00C52F4A" w:rsidRPr="00605EB6">
        <w:t>Et puis</w:t>
      </w:r>
      <w:r w:rsidR="00C474C1">
        <w:t xml:space="preserve">, </w:t>
      </w:r>
      <w:r w:rsidR="00C52F4A" w:rsidRPr="00605EB6">
        <w:t>ce serait vous fatiguer inutilement</w:t>
      </w:r>
      <w:r w:rsidR="00C474C1">
        <w:t xml:space="preserve">, </w:t>
      </w:r>
      <w:r w:rsidR="00C52F4A" w:rsidRPr="00605EB6">
        <w:t>répondit le jeune homme</w:t>
      </w:r>
      <w:r w:rsidR="00C474C1">
        <w:t>.</w:t>
      </w:r>
    </w:p>
    <w:p w14:paraId="2342B6CC" w14:textId="77777777" w:rsidR="00C474C1" w:rsidRDefault="00C52F4A" w:rsidP="00C52F4A">
      <w:r w:rsidRPr="00605EB6">
        <w:t>Devant eux s</w:t>
      </w:r>
      <w:r w:rsidR="00C474C1">
        <w:t>’</w:t>
      </w:r>
      <w:r w:rsidRPr="00605EB6">
        <w:t>étendait le plateau large d</w:t>
      </w:r>
      <w:r w:rsidR="00C474C1">
        <w:t>’</w:t>
      </w:r>
      <w:r w:rsidRPr="00605EB6">
        <w:t>un kilomètre</w:t>
      </w:r>
      <w:r w:rsidR="00C474C1">
        <w:t>.</w:t>
      </w:r>
    </w:p>
    <w:p w14:paraId="246D0E67" w14:textId="32B51EC1" w:rsidR="00C474C1" w:rsidRDefault="00C52F4A" w:rsidP="00C52F4A">
      <w:r w:rsidRPr="00605EB6">
        <w:t>Jacques se retourna pour jeter une dernière fois les yeux dans la vallée et sur Mareille</w:t>
      </w:r>
      <w:r w:rsidR="00C474C1">
        <w:t xml:space="preserve">. </w:t>
      </w:r>
      <w:r w:rsidRPr="00605EB6">
        <w:t>Jusque là il avait conservé son humeur joyeuse</w:t>
      </w:r>
      <w:r w:rsidR="004540F3">
        <w:t> ;</w:t>
      </w:r>
      <w:r w:rsidR="00C474C1">
        <w:t xml:space="preserve"> </w:t>
      </w:r>
      <w:r w:rsidRPr="00605EB6">
        <w:t>mais</w:t>
      </w:r>
      <w:r w:rsidR="00C474C1">
        <w:t xml:space="preserve">, </w:t>
      </w:r>
      <w:r w:rsidRPr="00605EB6">
        <w:t>à la vue du vieux clocher</w:t>
      </w:r>
      <w:r w:rsidR="00C474C1">
        <w:t xml:space="preserve">, </w:t>
      </w:r>
      <w:r w:rsidRPr="00605EB6">
        <w:t>dont il s</w:t>
      </w:r>
      <w:r w:rsidR="00C474C1">
        <w:t>’</w:t>
      </w:r>
      <w:r w:rsidRPr="00605EB6">
        <w:t>éloignait pour longtemps</w:t>
      </w:r>
      <w:r w:rsidR="00C474C1">
        <w:t xml:space="preserve">, </w:t>
      </w:r>
      <w:r w:rsidRPr="00605EB6">
        <w:t>sa gaieté</w:t>
      </w:r>
      <w:r w:rsidR="00C474C1">
        <w:t xml:space="preserve">, </w:t>
      </w:r>
      <w:r w:rsidRPr="00605EB6">
        <w:t>un peu factice peut-être</w:t>
      </w:r>
      <w:r w:rsidR="00C474C1">
        <w:t xml:space="preserve">, </w:t>
      </w:r>
      <w:r w:rsidRPr="00605EB6">
        <w:t>l</w:t>
      </w:r>
      <w:r w:rsidR="00C474C1">
        <w:t>’</w:t>
      </w:r>
      <w:r w:rsidRPr="00605EB6">
        <w:t>abandonna subitement</w:t>
      </w:r>
      <w:r w:rsidR="00C474C1">
        <w:t xml:space="preserve">. </w:t>
      </w:r>
      <w:r w:rsidRPr="00605EB6">
        <w:t>Des larmes jaillirent de ses yeux</w:t>
      </w:r>
      <w:r w:rsidR="00C474C1">
        <w:t>.</w:t>
      </w:r>
    </w:p>
    <w:p w14:paraId="31553042" w14:textId="77777777" w:rsidR="00C474C1" w:rsidRDefault="00C52F4A" w:rsidP="00C52F4A">
      <w:r w:rsidRPr="00605EB6">
        <w:t>Jeanne cachait les siennes dans son mouchoir et étouffait les sanglots qui montaient à sa gorge</w:t>
      </w:r>
      <w:r w:rsidR="00C474C1">
        <w:t>.</w:t>
      </w:r>
    </w:p>
    <w:p w14:paraId="43D7F0B3" w14:textId="00E21095" w:rsidR="00C474C1" w:rsidRDefault="0094609C" w:rsidP="00C52F4A">
      <w:r>
        <w:t>— </w:t>
      </w:r>
      <w:r w:rsidR="00C52F4A" w:rsidRPr="00605EB6">
        <w:t>Courage</w:t>
      </w:r>
      <w:r w:rsidR="00C474C1">
        <w:t xml:space="preserve">, </w:t>
      </w:r>
      <w:r w:rsidR="00C52F4A" w:rsidRPr="00605EB6">
        <w:t>mon garçon</w:t>
      </w:r>
      <w:r w:rsidR="00C474C1">
        <w:t xml:space="preserve">, </w:t>
      </w:r>
      <w:r w:rsidR="00C52F4A" w:rsidRPr="00605EB6">
        <w:t>courage</w:t>
      </w:r>
      <w:r w:rsidR="00C474C1">
        <w:t xml:space="preserve"> !, </w:t>
      </w:r>
      <w:r w:rsidR="00C52F4A" w:rsidRPr="00605EB6">
        <w:t>dit Jacques Vaillant</w:t>
      </w:r>
      <w:r w:rsidR="00C474C1">
        <w:t>.</w:t>
      </w:r>
    </w:p>
    <w:p w14:paraId="1D763B57" w14:textId="77777777" w:rsidR="00C474C1" w:rsidRDefault="00C52F4A" w:rsidP="00C52F4A">
      <w:r w:rsidRPr="00605EB6">
        <w:t>Et le vieillard</w:t>
      </w:r>
      <w:r w:rsidR="00C474C1">
        <w:t xml:space="preserve">, </w:t>
      </w:r>
      <w:r w:rsidRPr="00605EB6">
        <w:t>qui était prêt à pleurer aussi</w:t>
      </w:r>
      <w:r w:rsidR="00C474C1">
        <w:t xml:space="preserve">, </w:t>
      </w:r>
      <w:r w:rsidRPr="00605EB6">
        <w:t>lui serrait fortement les deux mains</w:t>
      </w:r>
      <w:r w:rsidR="00C474C1">
        <w:t>.</w:t>
      </w:r>
    </w:p>
    <w:p w14:paraId="36EEE6E3" w14:textId="44974D13" w:rsidR="00C474C1" w:rsidRDefault="0094609C" w:rsidP="00C52F4A">
      <w:r>
        <w:t>— </w:t>
      </w:r>
      <w:r w:rsidR="00C52F4A" w:rsidRPr="00605EB6">
        <w:t>Allons</w:t>
      </w:r>
      <w:r w:rsidR="00C474C1">
        <w:t xml:space="preserve">, </w:t>
      </w:r>
      <w:r w:rsidR="00C52F4A" w:rsidRPr="00605EB6">
        <w:t>Jeanne</w:t>
      </w:r>
      <w:r w:rsidR="00C474C1">
        <w:t xml:space="preserve">, </w:t>
      </w:r>
      <w:r w:rsidR="00C52F4A" w:rsidRPr="00605EB6">
        <w:t>embrasse-le</w:t>
      </w:r>
      <w:r w:rsidR="00C474C1">
        <w:t xml:space="preserve"> ; </w:t>
      </w:r>
      <w:r w:rsidR="00C52F4A" w:rsidRPr="00605EB6">
        <w:t>cela lui mettra de la force au cœur</w:t>
      </w:r>
      <w:r w:rsidR="00C474C1">
        <w:t>.</w:t>
      </w:r>
    </w:p>
    <w:p w14:paraId="0996937B" w14:textId="77777777" w:rsidR="00C474C1" w:rsidRDefault="00C52F4A" w:rsidP="00C52F4A">
      <w:r w:rsidRPr="00605EB6">
        <w:t>La jeune fille se jeta toute palpitante au cou de son fiancé</w:t>
      </w:r>
      <w:r w:rsidR="00C474C1">
        <w:t xml:space="preserve">, </w:t>
      </w:r>
      <w:r w:rsidRPr="00605EB6">
        <w:t>qui l</w:t>
      </w:r>
      <w:r w:rsidR="00C474C1">
        <w:t>’</w:t>
      </w:r>
      <w:r w:rsidRPr="00605EB6">
        <w:t>étreignit contre sa poitrine</w:t>
      </w:r>
      <w:r w:rsidR="00C474C1">
        <w:t xml:space="preserve">. </w:t>
      </w:r>
      <w:r w:rsidRPr="00605EB6">
        <w:t>Les deux cœurs battaient l</w:t>
      </w:r>
      <w:r w:rsidR="00C474C1">
        <w:t>’</w:t>
      </w:r>
      <w:r w:rsidRPr="00605EB6">
        <w:t>un contre l</w:t>
      </w:r>
      <w:r w:rsidR="00C474C1">
        <w:t>’</w:t>
      </w:r>
      <w:r w:rsidRPr="00605EB6">
        <w:t>autre</w:t>
      </w:r>
      <w:r w:rsidR="00C474C1">
        <w:t xml:space="preserve">, </w:t>
      </w:r>
      <w:r w:rsidRPr="00605EB6">
        <w:t>leurs larmes se mêlèrent</w:t>
      </w:r>
      <w:r w:rsidR="00C474C1">
        <w:t xml:space="preserve">. </w:t>
      </w:r>
      <w:r w:rsidRPr="00605EB6">
        <w:t>C</w:t>
      </w:r>
      <w:r w:rsidR="00C474C1">
        <w:t>’</w:t>
      </w:r>
      <w:r w:rsidRPr="00605EB6">
        <w:t>était le premier baiser d</w:t>
      </w:r>
      <w:r w:rsidR="00C474C1">
        <w:t>’</w:t>
      </w:r>
      <w:r w:rsidRPr="00605EB6">
        <w:t>amour</w:t>
      </w:r>
      <w:r w:rsidR="00C474C1">
        <w:t xml:space="preserve">. </w:t>
      </w:r>
      <w:r w:rsidRPr="00605EB6">
        <w:t>Ils ne se dirent pas une parole</w:t>
      </w:r>
      <w:r w:rsidR="00C474C1">
        <w:t xml:space="preserve">, </w:t>
      </w:r>
      <w:r w:rsidRPr="00605EB6">
        <w:t>il y avait là des jeunes gens qui ne devaient pas connaître leur secret</w:t>
      </w:r>
      <w:r w:rsidR="00C474C1">
        <w:t xml:space="preserve"> : </w:t>
      </w:r>
      <w:r w:rsidRPr="00605EB6">
        <w:t xml:space="preserve">mais </w:t>
      </w:r>
      <w:r w:rsidRPr="00605EB6">
        <w:lastRenderedPageBreak/>
        <w:t>que de choses dans leurs regards</w:t>
      </w:r>
      <w:r w:rsidR="00C474C1">
        <w:t xml:space="preserve"> ! </w:t>
      </w:r>
      <w:r w:rsidRPr="00605EB6">
        <w:t>Promesses</w:t>
      </w:r>
      <w:r w:rsidR="00C474C1">
        <w:t xml:space="preserve">, </w:t>
      </w:r>
      <w:r w:rsidRPr="00605EB6">
        <w:t>serments</w:t>
      </w:r>
      <w:r w:rsidR="00C474C1">
        <w:t xml:space="preserve">, </w:t>
      </w:r>
      <w:r w:rsidRPr="00605EB6">
        <w:t>espérances</w:t>
      </w:r>
      <w:r w:rsidR="00C474C1">
        <w:t> !…</w:t>
      </w:r>
    </w:p>
    <w:p w14:paraId="72264776" w14:textId="203428BD" w:rsidR="00C474C1" w:rsidRDefault="0094609C" w:rsidP="00C52F4A">
      <w:r>
        <w:t>— </w:t>
      </w:r>
      <w:r w:rsidR="00C52F4A" w:rsidRPr="00605EB6">
        <w:t>Dans dix-huit mois ou deux ans</w:t>
      </w:r>
      <w:r w:rsidR="00C474C1">
        <w:t xml:space="preserve">, </w:t>
      </w:r>
      <w:r w:rsidR="00C52F4A" w:rsidRPr="00605EB6">
        <w:t>disait Jacques Vaillant</w:t>
      </w:r>
      <w:r w:rsidR="00C474C1">
        <w:t xml:space="preserve">, </w:t>
      </w:r>
      <w:r w:rsidR="00C52F4A" w:rsidRPr="00605EB6">
        <w:t>quand tu seras tout à fait un soldat</w:t>
      </w:r>
      <w:r w:rsidR="00C474C1">
        <w:t xml:space="preserve">, </w:t>
      </w:r>
      <w:r w:rsidR="00C52F4A" w:rsidRPr="00605EB6">
        <w:t>un bon soldat</w:t>
      </w:r>
      <w:r w:rsidR="00C474C1">
        <w:t xml:space="preserve">, </w:t>
      </w:r>
      <w:r w:rsidR="00C52F4A" w:rsidRPr="00605EB6">
        <w:t>on t</w:t>
      </w:r>
      <w:r w:rsidR="00C474C1">
        <w:t>’</w:t>
      </w:r>
      <w:r w:rsidR="00C52F4A" w:rsidRPr="00605EB6">
        <w:t>accordera un congé</w:t>
      </w:r>
      <w:r w:rsidR="00C474C1">
        <w:t xml:space="preserve">, </w:t>
      </w:r>
      <w:r w:rsidR="00C52F4A" w:rsidRPr="00605EB6">
        <w:t>et tu viendras passer quelques jours à Mareille près de tes amis</w:t>
      </w:r>
      <w:r w:rsidR="00C474C1">
        <w:t>.</w:t>
      </w:r>
    </w:p>
    <w:p w14:paraId="5DEFDE90" w14:textId="77777777" w:rsidR="00C474C1" w:rsidRDefault="00C52F4A" w:rsidP="00C52F4A">
      <w:r w:rsidRPr="00605EB6">
        <w:t>Ceux-ci l</w:t>
      </w:r>
      <w:r w:rsidR="00C474C1">
        <w:t>’</w:t>
      </w:r>
      <w:r w:rsidRPr="00605EB6">
        <w:t>entouraient et serraient ses mains</w:t>
      </w:r>
      <w:r w:rsidR="00C474C1">
        <w:t xml:space="preserve">. </w:t>
      </w:r>
      <w:r w:rsidRPr="00605EB6">
        <w:t>Puis ce fut le tour des gamins</w:t>
      </w:r>
      <w:r w:rsidR="00C474C1">
        <w:t xml:space="preserve"> ; </w:t>
      </w:r>
      <w:r w:rsidRPr="00605EB6">
        <w:t>tous voulurent embrasser leur bon ami Jacques</w:t>
      </w:r>
      <w:r w:rsidR="00C474C1">
        <w:t xml:space="preserve">, </w:t>
      </w:r>
      <w:r w:rsidRPr="00605EB6">
        <w:t>et ils criaient</w:t>
      </w:r>
      <w:r w:rsidR="00C474C1">
        <w:t> :</w:t>
      </w:r>
    </w:p>
    <w:p w14:paraId="0D660ADE" w14:textId="322AA875" w:rsidR="00C474C1" w:rsidRDefault="0094609C" w:rsidP="00C52F4A">
      <w:r>
        <w:t>— </w:t>
      </w:r>
      <w:r w:rsidR="00C52F4A" w:rsidRPr="00605EB6">
        <w:t>Nous aussi</w:t>
      </w:r>
      <w:r w:rsidR="00C474C1">
        <w:t xml:space="preserve">, </w:t>
      </w:r>
      <w:r w:rsidR="00C52F4A" w:rsidRPr="00605EB6">
        <w:t>Jacques</w:t>
      </w:r>
      <w:r w:rsidR="00C474C1">
        <w:t xml:space="preserve">, </w:t>
      </w:r>
      <w:r w:rsidR="00C52F4A" w:rsidRPr="00605EB6">
        <w:t>nous serons soldats un jour</w:t>
      </w:r>
      <w:r w:rsidR="00C474C1">
        <w:t> !</w:t>
      </w:r>
    </w:p>
    <w:p w14:paraId="210E4D07" w14:textId="77777777" w:rsidR="00C474C1" w:rsidRDefault="00C52F4A" w:rsidP="00C52F4A">
      <w:r w:rsidRPr="00605EB6">
        <w:t>On allait se séparer</w:t>
      </w:r>
      <w:r w:rsidR="00C474C1">
        <w:t xml:space="preserve">, </w:t>
      </w:r>
      <w:r w:rsidRPr="00605EB6">
        <w:t>lorsque</w:t>
      </w:r>
      <w:r w:rsidR="00C474C1">
        <w:t xml:space="preserve">, </w:t>
      </w:r>
      <w:r w:rsidRPr="00605EB6">
        <w:t>tout à coup</w:t>
      </w:r>
      <w:r w:rsidR="00C474C1">
        <w:t xml:space="preserve">, </w:t>
      </w:r>
      <w:r w:rsidRPr="00605EB6">
        <w:t>un des enfants poussa un cri de terreur et se serra tout tremblant contre les jambes du capitaine Vaillant</w:t>
      </w:r>
      <w:r w:rsidR="00C474C1">
        <w:t>.</w:t>
      </w:r>
    </w:p>
    <w:p w14:paraId="729F43F5" w14:textId="77777777" w:rsidR="00C474C1" w:rsidRDefault="00C52F4A" w:rsidP="00C52F4A">
      <w:r w:rsidRPr="00605EB6">
        <w:t>Aussitôt</w:t>
      </w:r>
      <w:r w:rsidR="00C474C1">
        <w:t xml:space="preserve">, </w:t>
      </w:r>
      <w:r w:rsidRPr="00605EB6">
        <w:t>les autres se mirent à crier</w:t>
      </w:r>
      <w:r w:rsidR="00C474C1">
        <w:t> :</w:t>
      </w:r>
    </w:p>
    <w:p w14:paraId="69D466D6" w14:textId="2F86570A" w:rsidR="00C474C1" w:rsidRDefault="0094609C" w:rsidP="00C52F4A">
      <w:r>
        <w:t>— </w:t>
      </w:r>
      <w:r w:rsidR="00C52F4A" w:rsidRPr="00605EB6">
        <w:t>Jean Loup</w:t>
      </w:r>
      <w:r w:rsidR="00C474C1">
        <w:t xml:space="preserve"> ! </w:t>
      </w:r>
      <w:r w:rsidR="00C52F4A" w:rsidRPr="00605EB6">
        <w:t>Jean Loup</w:t>
      </w:r>
      <w:r w:rsidR="00C474C1">
        <w:t> !</w:t>
      </w:r>
    </w:p>
    <w:p w14:paraId="271DB2A8" w14:textId="77777777" w:rsidR="00C474C1" w:rsidRDefault="00C52F4A" w:rsidP="00C52F4A">
      <w:r w:rsidRPr="00605EB6">
        <w:t>Tous les yeux se dirigèrent du côté où la présence de celui à qui on donnait le nom de Jean Loup venait d</w:t>
      </w:r>
      <w:r w:rsidR="00C474C1">
        <w:t>’</w:t>
      </w:r>
      <w:r w:rsidRPr="00605EB6">
        <w:t>être signalée</w:t>
      </w:r>
      <w:r w:rsidR="00C474C1">
        <w:t>.</w:t>
      </w:r>
    </w:p>
    <w:p w14:paraId="0922404A" w14:textId="77777777" w:rsidR="00C474C1" w:rsidRDefault="00C52F4A" w:rsidP="00C52F4A">
      <w:r w:rsidRPr="00605EB6">
        <w:t>Un être bizarre</w:t>
      </w:r>
      <w:r w:rsidR="00C474C1">
        <w:t xml:space="preserve">, </w:t>
      </w:r>
      <w:r w:rsidRPr="00605EB6">
        <w:t>qui semblait sortir d</w:t>
      </w:r>
      <w:r w:rsidR="00C474C1">
        <w:t>’</w:t>
      </w:r>
      <w:r w:rsidRPr="00605EB6">
        <w:t>un des gouffres de la Bosse-Grise</w:t>
      </w:r>
      <w:r w:rsidR="00C474C1">
        <w:t xml:space="preserve">, </w:t>
      </w:r>
      <w:r w:rsidRPr="00605EB6">
        <w:t>et qu</w:t>
      </w:r>
      <w:r w:rsidR="00C474C1">
        <w:t>’</w:t>
      </w:r>
      <w:r w:rsidRPr="00605EB6">
        <w:t>on pouvait prendre</w:t>
      </w:r>
      <w:r w:rsidR="00C474C1">
        <w:t xml:space="preserve">, </w:t>
      </w:r>
      <w:r w:rsidRPr="00605EB6">
        <w:t>vu à une certaine distance</w:t>
      </w:r>
      <w:r w:rsidR="00C474C1">
        <w:t xml:space="preserve">, </w:t>
      </w:r>
      <w:r w:rsidRPr="00605EB6">
        <w:t>pour une bête fauve</w:t>
      </w:r>
      <w:r w:rsidR="00C474C1">
        <w:t xml:space="preserve">, </w:t>
      </w:r>
      <w:r w:rsidRPr="00605EB6">
        <w:t>courait à travers champs avec une rapidité extraordinaire</w:t>
      </w:r>
      <w:r w:rsidR="00C474C1">
        <w:t xml:space="preserve">. </w:t>
      </w:r>
      <w:r w:rsidRPr="00605EB6">
        <w:t>Ses pieds nus touchaient à peine le sol</w:t>
      </w:r>
      <w:r w:rsidR="00C474C1">
        <w:t xml:space="preserve"> ; </w:t>
      </w:r>
      <w:r w:rsidRPr="00605EB6">
        <w:t>on aurait dit qu</w:t>
      </w:r>
      <w:r w:rsidR="00C474C1">
        <w:t>’</w:t>
      </w:r>
      <w:r w:rsidRPr="00605EB6">
        <w:t>il volait et qu</w:t>
      </w:r>
      <w:r w:rsidR="00C474C1">
        <w:t>’</w:t>
      </w:r>
      <w:r w:rsidRPr="00605EB6">
        <w:t>il avait</w:t>
      </w:r>
      <w:r w:rsidR="00C474C1">
        <w:t xml:space="preserve">, </w:t>
      </w:r>
      <w:r w:rsidRPr="00605EB6">
        <w:t>comme le dieu Mercure</w:t>
      </w:r>
      <w:r w:rsidR="00C474C1">
        <w:t xml:space="preserve">, </w:t>
      </w:r>
      <w:r w:rsidRPr="00605EB6">
        <w:t>des ailes aux talons</w:t>
      </w:r>
      <w:r w:rsidR="00C474C1">
        <w:t>.</w:t>
      </w:r>
    </w:p>
    <w:p w14:paraId="2F01E70E" w14:textId="77777777" w:rsidR="00C474C1" w:rsidRDefault="00C52F4A" w:rsidP="00C52F4A">
      <w:r w:rsidRPr="00605EB6">
        <w:t>Rien n</w:t>
      </w:r>
      <w:r w:rsidR="00C474C1">
        <w:t>’</w:t>
      </w:r>
      <w:r w:rsidRPr="00605EB6">
        <w:t>entravait sa course vertigineuse</w:t>
      </w:r>
      <w:r w:rsidR="00C474C1">
        <w:t xml:space="preserve">, </w:t>
      </w:r>
      <w:r w:rsidRPr="00605EB6">
        <w:t>ni les roches noires qui se dressaient devant lui</w:t>
      </w:r>
      <w:r w:rsidR="00C474C1">
        <w:t xml:space="preserve">, </w:t>
      </w:r>
      <w:r w:rsidRPr="00605EB6">
        <w:t>ni les trous de carrière qu</w:t>
      </w:r>
      <w:r w:rsidR="00C474C1">
        <w:t>’</w:t>
      </w:r>
      <w:r w:rsidRPr="00605EB6">
        <w:t>il franchissait d</w:t>
      </w:r>
      <w:r w:rsidR="00C474C1">
        <w:t>’</w:t>
      </w:r>
      <w:r w:rsidRPr="00605EB6">
        <w:t>un bond</w:t>
      </w:r>
      <w:r w:rsidR="00C474C1">
        <w:t xml:space="preserve">, </w:t>
      </w:r>
      <w:r w:rsidRPr="00605EB6">
        <w:t>ni aucun autre accident de terrain</w:t>
      </w:r>
      <w:r w:rsidR="00C474C1">
        <w:t xml:space="preserve">. </w:t>
      </w:r>
      <w:r w:rsidRPr="00605EB6">
        <w:t xml:space="preserve">Il sautait par-dessus les haies avec une agilité fantastique et </w:t>
      </w:r>
      <w:r w:rsidRPr="00605EB6">
        <w:lastRenderedPageBreak/>
        <w:t>passait à travers les plus épais buissons en bondissant comme une panthère</w:t>
      </w:r>
      <w:r w:rsidR="00C474C1">
        <w:t xml:space="preserve">. </w:t>
      </w:r>
      <w:r w:rsidRPr="00605EB6">
        <w:t>Il se dirigeait en droite ligne vers les personnes arrêtées sur la route</w:t>
      </w:r>
      <w:r w:rsidR="00C474C1">
        <w:t>.</w:t>
      </w:r>
    </w:p>
    <w:p w14:paraId="4C5246C9" w14:textId="77777777" w:rsidR="00C474C1" w:rsidRDefault="00C52F4A" w:rsidP="00C52F4A">
      <w:r w:rsidRPr="00605EB6">
        <w:t>Les enfants se hâtèrent de ramasser des cailloux</w:t>
      </w:r>
      <w:r w:rsidR="00C474C1">
        <w:t xml:space="preserve">, </w:t>
      </w:r>
      <w:r w:rsidRPr="00605EB6">
        <w:t>comme s</w:t>
      </w:r>
      <w:r w:rsidR="00C474C1">
        <w:t>’</w:t>
      </w:r>
      <w:r w:rsidRPr="00605EB6">
        <w:t>ils allaient avoir à se défendre contre une attaque de Jean Loup</w:t>
      </w:r>
      <w:r w:rsidR="00C474C1">
        <w:t>.</w:t>
      </w:r>
    </w:p>
    <w:p w14:paraId="4192B88E" w14:textId="78D610E7" w:rsidR="00C474C1" w:rsidRDefault="0094609C" w:rsidP="00C52F4A">
      <w:r>
        <w:t>— </w:t>
      </w:r>
      <w:r w:rsidR="00C52F4A" w:rsidRPr="00605EB6">
        <w:t>Laissez ces pierres et n</w:t>
      </w:r>
      <w:r w:rsidR="00C474C1">
        <w:t>’</w:t>
      </w:r>
      <w:r w:rsidR="00C52F4A" w:rsidRPr="00605EB6">
        <w:t>ayez aucune crainte</w:t>
      </w:r>
      <w:r w:rsidR="00C474C1">
        <w:t xml:space="preserve">, </w:t>
      </w:r>
      <w:r w:rsidR="00C52F4A" w:rsidRPr="00605EB6">
        <w:t>leur dit Jacques</w:t>
      </w:r>
      <w:r w:rsidR="00C474C1">
        <w:t xml:space="preserve"> ; </w:t>
      </w:r>
      <w:r w:rsidR="00C52F4A" w:rsidRPr="00605EB6">
        <w:t>Jean Loup est un pauvre sauvage</w:t>
      </w:r>
      <w:r w:rsidR="00C474C1">
        <w:t xml:space="preserve">, </w:t>
      </w:r>
      <w:r w:rsidR="00C52F4A" w:rsidRPr="00605EB6">
        <w:t>mais il n</w:t>
      </w:r>
      <w:r w:rsidR="00C474C1">
        <w:t>’</w:t>
      </w:r>
      <w:r w:rsidR="00C52F4A" w:rsidRPr="00605EB6">
        <w:t>est pas méchant</w:t>
      </w:r>
      <w:r w:rsidR="00C474C1">
        <w:t xml:space="preserve">, </w:t>
      </w:r>
      <w:r w:rsidR="00C52F4A" w:rsidRPr="00605EB6">
        <w:t>il est bon</w:t>
      </w:r>
      <w:r w:rsidR="00C474C1">
        <w:t xml:space="preserve">, </w:t>
      </w:r>
      <w:r w:rsidR="00C52F4A" w:rsidRPr="00605EB6">
        <w:t>au contraire</w:t>
      </w:r>
      <w:r w:rsidR="00C474C1">
        <w:t xml:space="preserve">. </w:t>
      </w:r>
      <w:r w:rsidR="00C52F4A" w:rsidRPr="00605EB6">
        <w:t>Sachez aussi qu</w:t>
      </w:r>
      <w:r w:rsidR="00C474C1">
        <w:t>’</w:t>
      </w:r>
      <w:r w:rsidR="00C52F4A" w:rsidRPr="00605EB6">
        <w:t>il est mon ami</w:t>
      </w:r>
      <w:r w:rsidR="00C474C1">
        <w:t xml:space="preserve">, </w:t>
      </w:r>
      <w:r w:rsidR="00C52F4A" w:rsidRPr="00605EB6">
        <w:t>et que celui d</w:t>
      </w:r>
      <w:r w:rsidR="00C474C1">
        <w:t>’</w:t>
      </w:r>
      <w:r w:rsidR="00C52F4A" w:rsidRPr="00605EB6">
        <w:t>entre vous qui lui jetterait une pierre perdrait mon amitié</w:t>
      </w:r>
      <w:r w:rsidR="00C474C1">
        <w:t>.</w:t>
      </w:r>
    </w:p>
    <w:p w14:paraId="1EA44E90" w14:textId="77777777" w:rsidR="00C474C1" w:rsidRDefault="00C52F4A" w:rsidP="00C52F4A">
      <w:r w:rsidRPr="00605EB6">
        <w:t>Ces seules paroles suffirent pour calmer l</w:t>
      </w:r>
      <w:r w:rsidR="00C474C1">
        <w:t>’</w:t>
      </w:r>
      <w:r w:rsidRPr="00605EB6">
        <w:t>ardeur belliqueuse des gamins</w:t>
      </w:r>
      <w:r w:rsidR="00C474C1">
        <w:t xml:space="preserve"> ; </w:t>
      </w:r>
      <w:r w:rsidRPr="00605EB6">
        <w:t>ils laissèrent tomber aussitôt les cailloux qu</w:t>
      </w:r>
      <w:r w:rsidR="00C474C1">
        <w:t>’</w:t>
      </w:r>
      <w:r w:rsidRPr="00605EB6">
        <w:t>ils venaient de ramasser</w:t>
      </w:r>
      <w:r w:rsidR="00C474C1">
        <w:t xml:space="preserve">. </w:t>
      </w:r>
      <w:r w:rsidRPr="00605EB6">
        <w:t>Toutefois</w:t>
      </w:r>
      <w:r w:rsidR="00C474C1">
        <w:t xml:space="preserve">, </w:t>
      </w:r>
      <w:r w:rsidRPr="00605EB6">
        <w:t>ils ne paraissaient point complètement rassurés</w:t>
      </w:r>
      <w:r w:rsidR="00C474C1">
        <w:t>.</w:t>
      </w:r>
    </w:p>
    <w:p w14:paraId="1F35783A" w14:textId="77777777" w:rsidR="00C474C1" w:rsidRDefault="00C52F4A" w:rsidP="00C52F4A">
      <w:r w:rsidRPr="00605EB6">
        <w:t>Jean Loup arrivait</w:t>
      </w:r>
      <w:r w:rsidR="00C474C1">
        <w:t>.</w:t>
      </w:r>
    </w:p>
    <w:p w14:paraId="20C29F00" w14:textId="77777777" w:rsidR="00C474C1" w:rsidRDefault="00C52F4A" w:rsidP="00C52F4A">
      <w:r w:rsidRPr="00605EB6">
        <w:t>Comme Jacques venait de le dire</w:t>
      </w:r>
      <w:r w:rsidR="00C474C1">
        <w:t xml:space="preserve">, </w:t>
      </w:r>
      <w:r w:rsidRPr="00605EB6">
        <w:t>c</w:t>
      </w:r>
      <w:r w:rsidR="00C474C1">
        <w:t>’</w:t>
      </w:r>
      <w:r w:rsidRPr="00605EB6">
        <w:t>était un sauvage</w:t>
      </w:r>
      <w:r w:rsidR="00C474C1">
        <w:t xml:space="preserve">, </w:t>
      </w:r>
      <w:r w:rsidRPr="00605EB6">
        <w:t>un véritable sauvage</w:t>
      </w:r>
      <w:r w:rsidR="00C474C1">
        <w:t xml:space="preserve"> ; </w:t>
      </w:r>
      <w:r w:rsidRPr="00605EB6">
        <w:t>on aurait pu croire facilement qu</w:t>
      </w:r>
      <w:r w:rsidR="00C474C1">
        <w:t>’</w:t>
      </w:r>
      <w:r w:rsidRPr="00605EB6">
        <w:t>il était venu d</w:t>
      </w:r>
      <w:r w:rsidR="00C474C1">
        <w:t>’</w:t>
      </w:r>
      <w:r w:rsidRPr="00605EB6">
        <w:t>une forêt vierge de l</w:t>
      </w:r>
      <w:r w:rsidR="00C474C1">
        <w:t>’</w:t>
      </w:r>
      <w:r w:rsidRPr="00605EB6">
        <w:t>Amérique ou d</w:t>
      </w:r>
      <w:r w:rsidR="00C474C1">
        <w:t>’</w:t>
      </w:r>
      <w:r w:rsidRPr="00605EB6">
        <w:t>une île océanienne</w:t>
      </w:r>
      <w:r w:rsidR="00C474C1">
        <w:t xml:space="preserve">. </w:t>
      </w:r>
      <w:r w:rsidRPr="00605EB6">
        <w:t>C</w:t>
      </w:r>
      <w:r w:rsidR="00C474C1">
        <w:t>’</w:t>
      </w:r>
      <w:r w:rsidRPr="00605EB6">
        <w:t>était un homme de haute taille</w:t>
      </w:r>
      <w:r w:rsidR="00C474C1">
        <w:t xml:space="preserve">, </w:t>
      </w:r>
      <w:r w:rsidRPr="00605EB6">
        <w:t>qui paraissait doué d</w:t>
      </w:r>
      <w:r w:rsidR="00C474C1">
        <w:t>’</w:t>
      </w:r>
      <w:r w:rsidRPr="00605EB6">
        <w:t>une force prodigieuse</w:t>
      </w:r>
      <w:r w:rsidR="00C474C1">
        <w:t xml:space="preserve">, </w:t>
      </w:r>
      <w:r w:rsidRPr="00605EB6">
        <w:t>à en juger par la souplesse de son torse superbe</w:t>
      </w:r>
      <w:r w:rsidR="00C474C1">
        <w:t xml:space="preserve">, </w:t>
      </w:r>
      <w:r w:rsidRPr="00605EB6">
        <w:t>par ses jambes et ses bras velus</w:t>
      </w:r>
      <w:r w:rsidR="00C474C1">
        <w:t xml:space="preserve">, </w:t>
      </w:r>
      <w:r w:rsidRPr="00605EB6">
        <w:t>nerveux</w:t>
      </w:r>
      <w:r w:rsidR="00C474C1">
        <w:t xml:space="preserve">, </w:t>
      </w:r>
      <w:r w:rsidRPr="00605EB6">
        <w:t>dont chaque mouvement tendait et faisait paraître les muscles sous l</w:t>
      </w:r>
      <w:r w:rsidR="00C474C1">
        <w:t>’</w:t>
      </w:r>
      <w:r w:rsidRPr="00605EB6">
        <w:t>épiderme</w:t>
      </w:r>
      <w:r w:rsidR="00C474C1">
        <w:t>.</w:t>
      </w:r>
    </w:p>
    <w:p w14:paraId="5C90E032" w14:textId="77777777" w:rsidR="00C474C1" w:rsidRDefault="00C52F4A" w:rsidP="00C52F4A">
      <w:r w:rsidRPr="00605EB6">
        <w:t>Il avait pour vêtement une sorte de casaque faite de deux peaux de loup</w:t>
      </w:r>
      <w:r w:rsidR="00981ACD">
        <w:t>s</w:t>
      </w:r>
      <w:r w:rsidR="00C474C1">
        <w:t xml:space="preserve">, </w:t>
      </w:r>
      <w:r w:rsidRPr="00605EB6">
        <w:t>attachées par des cordelettes de racines d</w:t>
      </w:r>
      <w:r w:rsidR="00C474C1">
        <w:t>’</w:t>
      </w:r>
      <w:r w:rsidRPr="00605EB6">
        <w:t>acacia</w:t>
      </w:r>
      <w:r w:rsidR="00C474C1">
        <w:t xml:space="preserve">. </w:t>
      </w:r>
      <w:r w:rsidRPr="00605EB6">
        <w:t>Ses bras étaient entièrement nus</w:t>
      </w:r>
      <w:r w:rsidR="00C474C1">
        <w:t xml:space="preserve">, </w:t>
      </w:r>
      <w:r w:rsidRPr="00605EB6">
        <w:t>de même que ses jambes</w:t>
      </w:r>
      <w:r w:rsidR="00C474C1">
        <w:t xml:space="preserve">, </w:t>
      </w:r>
      <w:r w:rsidRPr="00605EB6">
        <w:t>jusqu</w:t>
      </w:r>
      <w:r w:rsidR="00C474C1">
        <w:t>’</w:t>
      </w:r>
      <w:r w:rsidRPr="00605EB6">
        <w:t>au-dessus de ses genoux</w:t>
      </w:r>
      <w:r w:rsidR="00C474C1">
        <w:t xml:space="preserve">. </w:t>
      </w:r>
      <w:r w:rsidRPr="00605EB6">
        <w:t>On aurait pu lui donner trente ans</w:t>
      </w:r>
      <w:r w:rsidR="00C474C1">
        <w:t xml:space="preserve"> ; </w:t>
      </w:r>
      <w:r w:rsidRPr="00605EB6">
        <w:t>mais il ne devait pas avoir plus de vingt ou vingt-deux ans</w:t>
      </w:r>
      <w:r w:rsidR="00C474C1">
        <w:t>.</w:t>
      </w:r>
    </w:p>
    <w:p w14:paraId="3AE8814B" w14:textId="2A485E22" w:rsidR="00C474C1" w:rsidRDefault="00C52F4A" w:rsidP="00C52F4A">
      <w:r w:rsidRPr="00605EB6">
        <w:lastRenderedPageBreak/>
        <w:t>Sa figure</w:t>
      </w:r>
      <w:r w:rsidR="00C474C1">
        <w:t xml:space="preserve">, </w:t>
      </w:r>
      <w:r w:rsidRPr="00605EB6">
        <w:t>d</w:t>
      </w:r>
      <w:r w:rsidR="00C474C1">
        <w:t>’</w:t>
      </w:r>
      <w:r w:rsidRPr="00605EB6">
        <w:t>un dessin correct</w:t>
      </w:r>
      <w:r w:rsidR="00C474C1">
        <w:t xml:space="preserve">, </w:t>
      </w:r>
      <w:r w:rsidRPr="00605EB6">
        <w:t>que le rasoir ou les ciseaux n</w:t>
      </w:r>
      <w:r w:rsidR="00C474C1">
        <w:t>’</w:t>
      </w:r>
      <w:r w:rsidRPr="00605EB6">
        <w:t>avaient jamais touchée</w:t>
      </w:r>
      <w:r w:rsidR="00C474C1">
        <w:t xml:space="preserve">, </w:t>
      </w:r>
      <w:r w:rsidRPr="00605EB6">
        <w:t>avait un peu la couleur du cuivre rouge et s</w:t>
      </w:r>
      <w:r w:rsidR="00C474C1">
        <w:t>’</w:t>
      </w:r>
      <w:r w:rsidRPr="00605EB6">
        <w:t>encadrait dans une barbe noire</w:t>
      </w:r>
      <w:r w:rsidR="00C474C1">
        <w:t xml:space="preserve">, </w:t>
      </w:r>
      <w:r w:rsidRPr="00605EB6">
        <w:t>frisée</w:t>
      </w:r>
      <w:r w:rsidR="00C474C1">
        <w:t xml:space="preserve">, </w:t>
      </w:r>
      <w:r w:rsidRPr="00605EB6">
        <w:t xml:space="preserve">poussant </w:t>
      </w:r>
      <w:r w:rsidR="00981ACD" w:rsidRPr="00605EB6">
        <w:t>clair</w:t>
      </w:r>
      <w:r w:rsidR="00981ACD">
        <w:t>e</w:t>
      </w:r>
      <w:r w:rsidR="00C474C1">
        <w:t xml:space="preserve">, </w:t>
      </w:r>
      <w:r w:rsidRPr="00605EB6">
        <w:t>en broussailles</w:t>
      </w:r>
      <w:r w:rsidR="00C474C1">
        <w:t xml:space="preserve">. </w:t>
      </w:r>
      <w:r w:rsidRPr="00605EB6">
        <w:t>Il avait le nez droit</w:t>
      </w:r>
      <w:r w:rsidR="00C474C1">
        <w:t xml:space="preserve">, </w:t>
      </w:r>
      <w:r w:rsidRPr="00605EB6">
        <w:t>ni long ni court</w:t>
      </w:r>
      <w:r w:rsidR="00C474C1">
        <w:t xml:space="preserve">, </w:t>
      </w:r>
      <w:r w:rsidRPr="00605EB6">
        <w:t>la bouche un peu grande</w:t>
      </w:r>
      <w:r w:rsidR="00C474C1">
        <w:t xml:space="preserve">, </w:t>
      </w:r>
      <w:r w:rsidRPr="00605EB6">
        <w:t>avec de grosses lèvres</w:t>
      </w:r>
      <w:r w:rsidR="00C474C1">
        <w:t xml:space="preserve">, </w:t>
      </w:r>
      <w:r w:rsidRPr="00605EB6">
        <w:t>mais ornée de belles dents d</w:t>
      </w:r>
      <w:r w:rsidR="00C474C1">
        <w:t>’</w:t>
      </w:r>
      <w:r w:rsidRPr="00605EB6">
        <w:t>une blancheur d</w:t>
      </w:r>
      <w:r w:rsidR="00C474C1">
        <w:t>’</w:t>
      </w:r>
      <w:r w:rsidRPr="00605EB6">
        <w:t>ivoire</w:t>
      </w:r>
      <w:r w:rsidR="00C474C1">
        <w:t xml:space="preserve">. </w:t>
      </w:r>
      <w:r w:rsidRPr="00605EB6">
        <w:t>En somme</w:t>
      </w:r>
      <w:r w:rsidR="00C474C1">
        <w:t xml:space="preserve">, </w:t>
      </w:r>
      <w:r w:rsidRPr="00605EB6">
        <w:t>malgré ce qu</w:t>
      </w:r>
      <w:r w:rsidR="00C474C1">
        <w:t>’</w:t>
      </w:r>
      <w:r w:rsidRPr="00605EB6">
        <w:t>il y avait de farouche dans sa physionomie et d</w:t>
      </w:r>
      <w:r w:rsidR="00C474C1">
        <w:t>’</w:t>
      </w:r>
      <w:r w:rsidRPr="00605EB6">
        <w:t>indompté en lui</w:t>
      </w:r>
      <w:r w:rsidR="00C474C1">
        <w:t xml:space="preserve">, </w:t>
      </w:r>
      <w:r w:rsidRPr="00605EB6">
        <w:t>il était beau</w:t>
      </w:r>
      <w:r w:rsidR="00C474C1">
        <w:t xml:space="preserve">, </w:t>
      </w:r>
      <w:r w:rsidRPr="00605EB6">
        <w:t>beau comme devait l</w:t>
      </w:r>
      <w:r w:rsidR="00C474C1">
        <w:t>’</w:t>
      </w:r>
      <w:r w:rsidRPr="00605EB6">
        <w:t>être l</w:t>
      </w:r>
      <w:r w:rsidR="00C474C1">
        <w:t>’</w:t>
      </w:r>
      <w:r w:rsidRPr="00605EB6">
        <w:t>homme dans les temps primitifs et les temps barbares</w:t>
      </w:r>
      <w:r w:rsidR="00C474C1">
        <w:t xml:space="preserve">. </w:t>
      </w:r>
      <w:r w:rsidRPr="00605EB6">
        <w:t>Sa beauté</w:t>
      </w:r>
      <w:r w:rsidR="00C474C1">
        <w:t xml:space="preserve">, </w:t>
      </w:r>
      <w:r w:rsidRPr="00605EB6">
        <w:t>d</w:t>
      </w:r>
      <w:r w:rsidR="00C474C1">
        <w:t>’</w:t>
      </w:r>
      <w:r w:rsidRPr="00605EB6">
        <w:t>un caractère étrange</w:t>
      </w:r>
      <w:r w:rsidR="00C474C1">
        <w:t xml:space="preserve">, </w:t>
      </w:r>
      <w:r w:rsidRPr="00605EB6">
        <w:t>était</w:t>
      </w:r>
      <w:r w:rsidR="00C474C1">
        <w:t xml:space="preserve">, </w:t>
      </w:r>
      <w:r w:rsidRPr="00605EB6">
        <w:t>en un mot</w:t>
      </w:r>
      <w:r w:rsidR="00C474C1">
        <w:t xml:space="preserve">, </w:t>
      </w:r>
      <w:r w:rsidRPr="00605EB6">
        <w:t>une beauté de sauvage</w:t>
      </w:r>
      <w:r w:rsidR="00C474C1">
        <w:t>.</w:t>
      </w:r>
    </w:p>
    <w:p w14:paraId="2B8952BD" w14:textId="77777777" w:rsidR="00C474C1" w:rsidRDefault="00C52F4A" w:rsidP="00C52F4A">
      <w:r w:rsidRPr="00605EB6">
        <w:t>Ses cheveux longs et plats</w:t>
      </w:r>
      <w:r w:rsidR="00C474C1">
        <w:t xml:space="preserve">, </w:t>
      </w:r>
      <w:r w:rsidRPr="00605EB6">
        <w:t>roussis par le soleil</w:t>
      </w:r>
      <w:r w:rsidR="00C474C1">
        <w:t xml:space="preserve">, </w:t>
      </w:r>
      <w:r w:rsidRPr="00605EB6">
        <w:t>n</w:t>
      </w:r>
      <w:r w:rsidR="00C474C1">
        <w:t>’</w:t>
      </w:r>
      <w:r w:rsidRPr="00605EB6">
        <w:t>avaient jamais été coupés</w:t>
      </w:r>
      <w:r w:rsidR="00C474C1">
        <w:t xml:space="preserve">, </w:t>
      </w:r>
      <w:r w:rsidRPr="00605EB6">
        <w:t>comme ceux de Samson le Nazaréen</w:t>
      </w:r>
      <w:r w:rsidR="00C474C1">
        <w:t xml:space="preserve"> ; </w:t>
      </w:r>
      <w:r w:rsidRPr="00605EB6">
        <w:t>il ne devait les peigner qu</w:t>
      </w:r>
      <w:r w:rsidR="00C474C1">
        <w:t>’</w:t>
      </w:r>
      <w:r w:rsidRPr="00605EB6">
        <w:t>avec ses doigts armés d</w:t>
      </w:r>
      <w:r w:rsidR="00C474C1">
        <w:t>’</w:t>
      </w:r>
      <w:r w:rsidRPr="00605EB6">
        <w:t>ongles longs</w:t>
      </w:r>
      <w:r w:rsidR="00C474C1">
        <w:t xml:space="preserve">, </w:t>
      </w:r>
      <w:r w:rsidRPr="00605EB6">
        <w:t>solides et durs comme de la corne</w:t>
      </w:r>
      <w:r w:rsidR="00C474C1">
        <w:t xml:space="preserve"> ; </w:t>
      </w:r>
      <w:r w:rsidRPr="00605EB6">
        <w:t>ils tombaient tout autour de sa tête</w:t>
      </w:r>
      <w:r w:rsidR="00C474C1">
        <w:t xml:space="preserve">, </w:t>
      </w:r>
      <w:r w:rsidRPr="00605EB6">
        <w:t>sur son dos et ses épaules</w:t>
      </w:r>
      <w:r w:rsidR="00C474C1">
        <w:t xml:space="preserve">. </w:t>
      </w:r>
      <w:r w:rsidRPr="00605EB6">
        <w:t>Retenus par rien</w:t>
      </w:r>
      <w:r w:rsidR="00C474C1">
        <w:t xml:space="preserve">, </w:t>
      </w:r>
      <w:r w:rsidRPr="00605EB6">
        <w:t>toujours libres de s</w:t>
      </w:r>
      <w:r w:rsidR="00C474C1">
        <w:t>’</w:t>
      </w:r>
      <w:r w:rsidRPr="00605EB6">
        <w:t>épandre à volonté</w:t>
      </w:r>
      <w:r w:rsidR="00C474C1">
        <w:t xml:space="preserve">, </w:t>
      </w:r>
      <w:r w:rsidRPr="00605EB6">
        <w:t>quand un coup de vent ou toute autre cause les amenait sur son visage</w:t>
      </w:r>
      <w:r w:rsidR="00C474C1">
        <w:t xml:space="preserve">, </w:t>
      </w:r>
      <w:r w:rsidRPr="00605EB6">
        <w:t>ce qui devait arriver souvent</w:t>
      </w:r>
      <w:r w:rsidR="00C474C1">
        <w:t xml:space="preserve">, </w:t>
      </w:r>
      <w:r w:rsidRPr="00605EB6">
        <w:t>par un brusque mouvement de la main il les rejetait en arrière</w:t>
      </w:r>
      <w:r w:rsidR="00C474C1">
        <w:t>.</w:t>
      </w:r>
    </w:p>
    <w:p w14:paraId="4F2FD544" w14:textId="77777777" w:rsidR="00C474C1" w:rsidRDefault="00C52F4A" w:rsidP="00C52F4A">
      <w:r w:rsidRPr="00605EB6">
        <w:t>Une seule chose chez lui contrastait d</w:t>
      </w:r>
      <w:r w:rsidR="00C474C1">
        <w:t>’</w:t>
      </w:r>
      <w:r w:rsidRPr="00605EB6">
        <w:t>une manière frappante avec tout l</w:t>
      </w:r>
      <w:r w:rsidR="00C474C1">
        <w:t>’</w:t>
      </w:r>
      <w:r w:rsidRPr="00605EB6">
        <w:t>ensemble de sa personne</w:t>
      </w:r>
      <w:r w:rsidR="00C474C1">
        <w:t xml:space="preserve">, : </w:t>
      </w:r>
      <w:r w:rsidRPr="00605EB6">
        <w:t>c</w:t>
      </w:r>
      <w:r w:rsidR="00C474C1">
        <w:t>’</w:t>
      </w:r>
      <w:r w:rsidRPr="00605EB6">
        <w:t>était l</w:t>
      </w:r>
      <w:r w:rsidR="00C474C1">
        <w:t>’</w:t>
      </w:r>
      <w:r w:rsidRPr="00605EB6">
        <w:t>animation</w:t>
      </w:r>
      <w:r w:rsidR="00C474C1">
        <w:t xml:space="preserve">, </w:t>
      </w:r>
      <w:r w:rsidRPr="00605EB6">
        <w:t>la clarté et l</w:t>
      </w:r>
      <w:r w:rsidR="00C474C1">
        <w:t>’</w:t>
      </w:r>
      <w:r w:rsidRPr="00605EB6">
        <w:t>expression extraordinaire du regard</w:t>
      </w:r>
      <w:r w:rsidR="00C474C1">
        <w:t xml:space="preserve">. </w:t>
      </w:r>
      <w:r w:rsidRPr="00605EB6">
        <w:t>Il y avait toujours dans ses grands yeux étonnés</w:t>
      </w:r>
      <w:r w:rsidR="00C474C1">
        <w:t xml:space="preserve">, </w:t>
      </w:r>
      <w:r w:rsidRPr="00605EB6">
        <w:t>pleins de lumière</w:t>
      </w:r>
      <w:r w:rsidR="00C474C1">
        <w:t xml:space="preserve">, </w:t>
      </w:r>
      <w:r w:rsidRPr="00605EB6">
        <w:t>quelque chose de craintif et de farouche</w:t>
      </w:r>
      <w:r w:rsidR="00C474C1">
        <w:t xml:space="preserve"> ; </w:t>
      </w:r>
      <w:r w:rsidRPr="00605EB6">
        <w:t>mais</w:t>
      </w:r>
      <w:r w:rsidR="00C474C1">
        <w:t xml:space="preserve">, </w:t>
      </w:r>
      <w:r w:rsidRPr="00605EB6">
        <w:t>quand on le regardait attentivement pendant un instant et qu</w:t>
      </w:r>
      <w:r w:rsidR="00C474C1">
        <w:t>’</w:t>
      </w:r>
      <w:r w:rsidRPr="00605EB6">
        <w:t>on saisissait les jets de flamme qui traversaient son regard</w:t>
      </w:r>
      <w:r w:rsidR="00C474C1">
        <w:t xml:space="preserve">, </w:t>
      </w:r>
      <w:r w:rsidRPr="00605EB6">
        <w:t>on sentait que sous le front de cet être étrange</w:t>
      </w:r>
      <w:r w:rsidR="00C474C1">
        <w:t xml:space="preserve">, </w:t>
      </w:r>
      <w:r w:rsidRPr="00605EB6">
        <w:t>de ce malheureux vivant à l</w:t>
      </w:r>
      <w:r w:rsidR="00C474C1">
        <w:t>’</w:t>
      </w:r>
      <w:r w:rsidRPr="00605EB6">
        <w:t>état sauvage au milieu des bois et des roches désertes</w:t>
      </w:r>
      <w:r w:rsidR="00C474C1">
        <w:t xml:space="preserve">, </w:t>
      </w:r>
      <w:r w:rsidRPr="00605EB6">
        <w:t>il y avait la pensée</w:t>
      </w:r>
      <w:r w:rsidR="00C474C1">
        <w:t xml:space="preserve">, </w:t>
      </w:r>
      <w:r w:rsidRPr="00605EB6">
        <w:t>une intelligence</w:t>
      </w:r>
      <w:r w:rsidR="00C474C1">
        <w:t xml:space="preserve"> ; </w:t>
      </w:r>
      <w:r w:rsidRPr="00605EB6">
        <w:t>on comprenait qu</w:t>
      </w:r>
      <w:r w:rsidR="00C474C1">
        <w:t>’</w:t>
      </w:r>
      <w:r w:rsidRPr="00605EB6">
        <w:t>il y avait dans sa poitrine un cœur d</w:t>
      </w:r>
      <w:r w:rsidR="00C474C1">
        <w:t>’</w:t>
      </w:r>
      <w:r w:rsidRPr="00605EB6">
        <w:t>homme et que ce cœur pouvait être accessible à tous les sentiments</w:t>
      </w:r>
      <w:r w:rsidR="00C474C1">
        <w:t xml:space="preserve">, </w:t>
      </w:r>
      <w:r w:rsidRPr="00605EB6">
        <w:t>à toutes les sensations humaines</w:t>
      </w:r>
      <w:r w:rsidR="00C474C1">
        <w:t>.</w:t>
      </w:r>
    </w:p>
    <w:p w14:paraId="445B95B9" w14:textId="77777777" w:rsidR="00C474C1" w:rsidRDefault="00C52F4A" w:rsidP="00C52F4A">
      <w:r w:rsidRPr="00605EB6">
        <w:lastRenderedPageBreak/>
        <w:t>Jacques Grandin</w:t>
      </w:r>
      <w:r w:rsidR="00C474C1">
        <w:t xml:space="preserve">, </w:t>
      </w:r>
      <w:r w:rsidRPr="00605EB6">
        <w:t>se détachant du groupe</w:t>
      </w:r>
      <w:r w:rsidR="00C474C1">
        <w:t xml:space="preserve">, </w:t>
      </w:r>
      <w:r w:rsidRPr="00605EB6">
        <w:t>s</w:t>
      </w:r>
      <w:r w:rsidR="00C474C1">
        <w:t>’</w:t>
      </w:r>
      <w:r w:rsidRPr="00605EB6">
        <w:t>était avancé sur le bord de la route</w:t>
      </w:r>
      <w:r w:rsidR="00C474C1">
        <w:t xml:space="preserve">. </w:t>
      </w:r>
      <w:r w:rsidRPr="00605EB6">
        <w:t>Quand Jean Loup arriva près de lui</w:t>
      </w:r>
      <w:r w:rsidR="00C474C1">
        <w:t xml:space="preserve">, </w:t>
      </w:r>
      <w:r w:rsidRPr="00605EB6">
        <w:t>il lui tendit la main</w:t>
      </w:r>
      <w:r w:rsidR="00C474C1">
        <w:t>.</w:t>
      </w:r>
    </w:p>
    <w:p w14:paraId="710B9319" w14:textId="77777777" w:rsidR="00C474C1" w:rsidRDefault="00C52F4A" w:rsidP="00C52F4A">
      <w:r w:rsidRPr="00605EB6">
        <w:t>L</w:t>
      </w:r>
      <w:r w:rsidR="00C474C1">
        <w:t>’</w:t>
      </w:r>
      <w:r w:rsidRPr="00605EB6">
        <w:t>homme sauvage la prit dans les siennes et la garda un instant</w:t>
      </w:r>
      <w:r w:rsidR="00C474C1">
        <w:t xml:space="preserve">, </w:t>
      </w:r>
      <w:r w:rsidRPr="00605EB6">
        <w:t>en faisant entendre des sons rauques</w:t>
      </w:r>
      <w:r w:rsidR="00C474C1">
        <w:t xml:space="preserve">, </w:t>
      </w:r>
      <w:r w:rsidRPr="00605EB6">
        <w:t>étranglés</w:t>
      </w:r>
      <w:r w:rsidR="00C474C1">
        <w:t xml:space="preserve">, </w:t>
      </w:r>
      <w:r w:rsidRPr="00605EB6">
        <w:t>bizarres</w:t>
      </w:r>
      <w:r w:rsidR="00C474C1">
        <w:t xml:space="preserve">, </w:t>
      </w:r>
      <w:r w:rsidRPr="00605EB6">
        <w:t>qui semblaient indiquer son contentement</w:t>
      </w:r>
      <w:r w:rsidR="00C474C1">
        <w:t>.</w:t>
      </w:r>
    </w:p>
    <w:p w14:paraId="681BC524" w14:textId="77777777" w:rsidR="00C474C1" w:rsidRDefault="00C52F4A" w:rsidP="00C52F4A">
      <w:r w:rsidRPr="00605EB6">
        <w:t>Hélas</w:t>
      </w:r>
      <w:r w:rsidR="00C474C1">
        <w:t xml:space="preserve"> ! </w:t>
      </w:r>
      <w:r w:rsidRPr="00605EB6">
        <w:t>c</w:t>
      </w:r>
      <w:r w:rsidR="00C474C1">
        <w:t>’</w:t>
      </w:r>
      <w:r w:rsidRPr="00605EB6">
        <w:t>est seulement par des cris ou des sons qui s</w:t>
      </w:r>
      <w:r w:rsidR="00C474C1">
        <w:t>’</w:t>
      </w:r>
      <w:r w:rsidRPr="00605EB6">
        <w:t>échappaient de sa poitrine</w:t>
      </w:r>
      <w:r w:rsidR="00C474C1">
        <w:t xml:space="preserve">, </w:t>
      </w:r>
      <w:r w:rsidRPr="00605EB6">
        <w:t>que Jean Loup pouvait manifester sa douleur et sa joie</w:t>
      </w:r>
      <w:r w:rsidR="00C474C1">
        <w:t xml:space="preserve">. </w:t>
      </w:r>
      <w:r w:rsidRPr="00605EB6">
        <w:t>Depuis qu</w:t>
      </w:r>
      <w:r w:rsidR="00C474C1">
        <w:t>’</w:t>
      </w:r>
      <w:r w:rsidRPr="00605EB6">
        <w:t>il osait un peu s</w:t>
      </w:r>
      <w:r w:rsidR="00C474C1">
        <w:t>’</w:t>
      </w:r>
      <w:r w:rsidRPr="00605EB6">
        <w:t>approcher des hommes</w:t>
      </w:r>
      <w:r w:rsidR="00C474C1">
        <w:t xml:space="preserve">, </w:t>
      </w:r>
      <w:r w:rsidRPr="00605EB6">
        <w:t>il avait compris que la langue est chez l</w:t>
      </w:r>
      <w:r w:rsidR="00C474C1">
        <w:t>’</w:t>
      </w:r>
      <w:r w:rsidRPr="00605EB6">
        <w:t>homme l</w:t>
      </w:r>
      <w:r w:rsidR="00C474C1">
        <w:t>’</w:t>
      </w:r>
      <w:r w:rsidRPr="00605EB6">
        <w:t>organe de la parole</w:t>
      </w:r>
      <w:r w:rsidR="00C474C1">
        <w:t xml:space="preserve"> ; </w:t>
      </w:r>
      <w:r w:rsidRPr="00605EB6">
        <w:t>mais lui ne pouvait s</w:t>
      </w:r>
      <w:r w:rsidR="00C474C1">
        <w:t>’</w:t>
      </w:r>
      <w:r w:rsidRPr="00605EB6">
        <w:t>en servir</w:t>
      </w:r>
      <w:r w:rsidR="00C474C1">
        <w:t xml:space="preserve">. </w:t>
      </w:r>
      <w:r w:rsidRPr="00605EB6">
        <w:t>Il n</w:t>
      </w:r>
      <w:r w:rsidR="00C474C1">
        <w:t>’</w:t>
      </w:r>
      <w:r w:rsidRPr="00605EB6">
        <w:t>était pas muet</w:t>
      </w:r>
      <w:r w:rsidR="00C474C1">
        <w:t xml:space="preserve">, </w:t>
      </w:r>
      <w:r w:rsidRPr="00605EB6">
        <w:t>cependant</w:t>
      </w:r>
      <w:r w:rsidR="00C474C1">
        <w:t xml:space="preserve">. </w:t>
      </w:r>
      <w:r w:rsidRPr="00605EB6">
        <w:t>Il ne parlait point parce que</w:t>
      </w:r>
      <w:r w:rsidR="00C474C1">
        <w:t xml:space="preserve">, </w:t>
      </w:r>
      <w:r w:rsidRPr="00605EB6">
        <w:t>fuyant les hommes et vivant dans les bois avec les bêtes</w:t>
      </w:r>
      <w:r w:rsidR="00C474C1">
        <w:t xml:space="preserve">, </w:t>
      </w:r>
      <w:r w:rsidRPr="00605EB6">
        <w:t>il n</w:t>
      </w:r>
      <w:r w:rsidR="00C474C1">
        <w:t>’</w:t>
      </w:r>
      <w:r w:rsidRPr="00605EB6">
        <w:t>avait pas appris à parler</w:t>
      </w:r>
      <w:r w:rsidR="00C474C1">
        <w:t>.</w:t>
      </w:r>
    </w:p>
    <w:p w14:paraId="649E5E5A" w14:textId="77777777" w:rsidR="00C474C1" w:rsidRDefault="00C52F4A" w:rsidP="00C52F4A">
      <w:r w:rsidRPr="00605EB6">
        <w:t>Le malheureux était en cela plus sauvage que les anthropophages des contrées inconnues de l</w:t>
      </w:r>
      <w:r w:rsidR="00C474C1">
        <w:t>’</w:t>
      </w:r>
      <w:r w:rsidRPr="00605EB6">
        <w:t>Afrique</w:t>
      </w:r>
      <w:r w:rsidR="00C474C1">
        <w:t xml:space="preserve"> ; </w:t>
      </w:r>
      <w:r w:rsidRPr="00605EB6">
        <w:t>ceux-là</w:t>
      </w:r>
      <w:r w:rsidR="00C474C1">
        <w:t xml:space="preserve">, </w:t>
      </w:r>
      <w:r w:rsidRPr="00605EB6">
        <w:t>au moins</w:t>
      </w:r>
      <w:r w:rsidR="00C474C1">
        <w:t xml:space="preserve">, </w:t>
      </w:r>
      <w:r w:rsidRPr="00605EB6">
        <w:t>ont un langage et se comprennent entre eux</w:t>
      </w:r>
      <w:r w:rsidR="00C474C1">
        <w:t>.</w:t>
      </w:r>
    </w:p>
    <w:p w14:paraId="6E8153E8" w14:textId="6344D495" w:rsidR="00C474C1" w:rsidRDefault="0094609C" w:rsidP="00C52F4A">
      <w:r>
        <w:t>— </w:t>
      </w:r>
      <w:r w:rsidR="00C52F4A" w:rsidRPr="00605EB6">
        <w:t>Eh bien</w:t>
      </w:r>
      <w:r w:rsidR="00C474C1">
        <w:t xml:space="preserve">, </w:t>
      </w:r>
      <w:r w:rsidR="00C52F4A" w:rsidRPr="00605EB6">
        <w:t>mon pauvre Jean Loup</w:t>
      </w:r>
      <w:r w:rsidR="00C474C1">
        <w:t xml:space="preserve">, </w:t>
      </w:r>
      <w:r w:rsidR="00C52F4A" w:rsidRPr="00605EB6">
        <w:t>lui dit Jacques</w:t>
      </w:r>
      <w:r w:rsidR="00C474C1">
        <w:t xml:space="preserve">, </w:t>
      </w:r>
      <w:r w:rsidR="00C52F4A" w:rsidRPr="00605EB6">
        <w:t>je pars et tu seras longtemps avant de me revoir</w:t>
      </w:r>
      <w:r w:rsidR="00C474C1">
        <w:t xml:space="preserve">. </w:t>
      </w:r>
      <w:r w:rsidR="00C52F4A" w:rsidRPr="00605EB6">
        <w:t>En vérité</w:t>
      </w:r>
      <w:r w:rsidR="00C474C1">
        <w:t xml:space="preserve">, </w:t>
      </w:r>
      <w:r w:rsidR="00C52F4A" w:rsidRPr="00605EB6">
        <w:t>on dirait que tu savais cela</w:t>
      </w:r>
      <w:r w:rsidR="00C474C1">
        <w:t xml:space="preserve">, </w:t>
      </w:r>
      <w:r w:rsidR="00C52F4A" w:rsidRPr="00605EB6">
        <w:t>puisque tu es sorti de ton trou pour venir me souhaiter un bon voyage</w:t>
      </w:r>
      <w:r w:rsidR="00C474C1">
        <w:t>.</w:t>
      </w:r>
    </w:p>
    <w:p w14:paraId="3C7FAFF0" w14:textId="77777777" w:rsidR="00C474C1" w:rsidRDefault="00C52F4A" w:rsidP="00C52F4A">
      <w:r w:rsidRPr="00605EB6">
        <w:t>Jean Loup secoua la tête</w:t>
      </w:r>
      <w:r w:rsidR="00C474C1">
        <w:t xml:space="preserve">, </w:t>
      </w:r>
      <w:r w:rsidRPr="00605EB6">
        <w:t>faisant onduler ses cheveux sur ses épaules comme une crinière de lion</w:t>
      </w:r>
      <w:r w:rsidR="00C474C1">
        <w:t>.</w:t>
      </w:r>
    </w:p>
    <w:p w14:paraId="0D40D4E1" w14:textId="77777777" w:rsidR="00C474C1" w:rsidRDefault="00C52F4A" w:rsidP="00C52F4A">
      <w:r w:rsidRPr="00605EB6">
        <w:t>Puis</w:t>
      </w:r>
      <w:r w:rsidR="00C474C1">
        <w:t xml:space="preserve">, </w:t>
      </w:r>
      <w:r w:rsidRPr="00605EB6">
        <w:t>comme s</w:t>
      </w:r>
      <w:r w:rsidR="00C474C1">
        <w:t>’</w:t>
      </w:r>
      <w:r w:rsidRPr="00605EB6">
        <w:t>il eût compris</w:t>
      </w:r>
      <w:r w:rsidR="00C474C1">
        <w:t xml:space="preserve">, </w:t>
      </w:r>
      <w:r w:rsidRPr="00605EB6">
        <w:t>son visage s</w:t>
      </w:r>
      <w:r w:rsidR="00C474C1">
        <w:t>’</w:t>
      </w:r>
      <w:r w:rsidRPr="00605EB6">
        <w:t>attrista subitement et on vit deux grosses larmes rouler dans ses yeux</w:t>
      </w:r>
      <w:r w:rsidR="00C474C1">
        <w:t>.</w:t>
      </w:r>
    </w:p>
    <w:p w14:paraId="4DF6B165" w14:textId="1D72260D" w:rsidR="00C474C1" w:rsidRDefault="0094609C" w:rsidP="00C52F4A">
      <w:r>
        <w:t>— </w:t>
      </w:r>
      <w:r w:rsidR="00C52F4A" w:rsidRPr="00605EB6">
        <w:t>C</w:t>
      </w:r>
      <w:r w:rsidR="00C474C1">
        <w:t>’</w:t>
      </w:r>
      <w:r w:rsidR="00C52F4A" w:rsidRPr="00605EB6">
        <w:t>est mon seul</w:t>
      </w:r>
      <w:r w:rsidR="00C474C1">
        <w:t xml:space="preserve">, </w:t>
      </w:r>
      <w:r w:rsidR="00C52F4A" w:rsidRPr="00605EB6">
        <w:t>mon unique ami que je perds</w:t>
      </w:r>
      <w:r w:rsidR="00C474C1">
        <w:t xml:space="preserve">, </w:t>
      </w:r>
      <w:r w:rsidR="00C52F4A" w:rsidRPr="00605EB6">
        <w:t>semblait-il dire</w:t>
      </w:r>
      <w:r w:rsidR="00C474C1">
        <w:t>.</w:t>
      </w:r>
    </w:p>
    <w:p w14:paraId="036AA890" w14:textId="77777777" w:rsidR="00C474C1" w:rsidRDefault="00C52F4A" w:rsidP="00C52F4A">
      <w:r w:rsidRPr="00605EB6">
        <w:t>De nouveau il saisit vivraient la main de Jacques</w:t>
      </w:r>
      <w:r w:rsidR="00C474C1">
        <w:t xml:space="preserve">, </w:t>
      </w:r>
      <w:r w:rsidRPr="00605EB6">
        <w:t>et la pressa contre son cœur</w:t>
      </w:r>
      <w:r w:rsidR="00C474C1">
        <w:t>.</w:t>
      </w:r>
    </w:p>
    <w:p w14:paraId="527E8396" w14:textId="5EEE89B3" w:rsidR="00C474C1" w:rsidRDefault="0094609C" w:rsidP="00C52F4A">
      <w:r>
        <w:lastRenderedPageBreak/>
        <w:t>— </w:t>
      </w:r>
      <w:r w:rsidR="00C52F4A" w:rsidRPr="00605EB6">
        <w:t>Pauvre diable</w:t>
      </w:r>
      <w:r w:rsidR="00C474C1">
        <w:t xml:space="preserve"> ! </w:t>
      </w:r>
      <w:r w:rsidR="00C52F4A" w:rsidRPr="00605EB6">
        <w:t>murmura le jeune soldat</w:t>
      </w:r>
      <w:r w:rsidR="00C474C1">
        <w:t xml:space="preserve">, </w:t>
      </w:r>
      <w:r w:rsidR="00C52F4A" w:rsidRPr="00605EB6">
        <w:t>son cœur bat à se briser</w:t>
      </w:r>
      <w:r w:rsidR="00C474C1">
        <w:t>.</w:t>
      </w:r>
    </w:p>
    <w:p w14:paraId="21FF44B0" w14:textId="77777777" w:rsidR="00C474C1" w:rsidRDefault="00C52F4A" w:rsidP="00C52F4A">
      <w:r w:rsidRPr="00605EB6">
        <w:t>Soudain</w:t>
      </w:r>
      <w:r w:rsidR="00C474C1">
        <w:t xml:space="preserve">, </w:t>
      </w:r>
      <w:r w:rsidRPr="00605EB6">
        <w:t>les yeux de Jean Loup étincelèrent</w:t>
      </w:r>
      <w:r w:rsidR="00C474C1">
        <w:t xml:space="preserve">. </w:t>
      </w:r>
      <w:r w:rsidRPr="00605EB6">
        <w:t>Tenant toujours la main de Jacques</w:t>
      </w:r>
      <w:r w:rsidR="00C474C1">
        <w:t xml:space="preserve">, </w:t>
      </w:r>
      <w:r w:rsidRPr="00605EB6">
        <w:t>il l</w:t>
      </w:r>
      <w:r w:rsidR="00C474C1">
        <w:t>’</w:t>
      </w:r>
      <w:r w:rsidRPr="00605EB6">
        <w:t>entraîna près de Jeanne dont il prit également la main</w:t>
      </w:r>
      <w:r w:rsidR="00C474C1">
        <w:t>.</w:t>
      </w:r>
    </w:p>
    <w:p w14:paraId="28003C56" w14:textId="77777777" w:rsidR="00C474C1" w:rsidRDefault="00C52F4A" w:rsidP="00C52F4A">
      <w:r w:rsidRPr="00605EB6">
        <w:t>Il les regarda longuement</w:t>
      </w:r>
      <w:r w:rsidR="00C474C1">
        <w:t xml:space="preserve">, </w:t>
      </w:r>
      <w:r w:rsidRPr="00605EB6">
        <w:t>un sourire singulier sur les lèvres</w:t>
      </w:r>
      <w:r w:rsidR="00C474C1">
        <w:t xml:space="preserve"> ; </w:t>
      </w:r>
      <w:r w:rsidRPr="00605EB6">
        <w:t>puis</w:t>
      </w:r>
      <w:r w:rsidR="00C474C1">
        <w:t xml:space="preserve">, </w:t>
      </w:r>
      <w:r w:rsidRPr="00605EB6">
        <w:t>lentement</w:t>
      </w:r>
      <w:r w:rsidR="00C474C1">
        <w:t xml:space="preserve">, </w:t>
      </w:r>
      <w:r w:rsidRPr="00605EB6">
        <w:t>il rapprocha leurs mains et les mit l</w:t>
      </w:r>
      <w:r w:rsidR="00C474C1">
        <w:t>’</w:t>
      </w:r>
      <w:r w:rsidRPr="00605EB6">
        <w:t>une dans l</w:t>
      </w:r>
      <w:r w:rsidR="00C474C1">
        <w:t>’</w:t>
      </w:r>
      <w:r w:rsidRPr="00605EB6">
        <w:t>autre</w:t>
      </w:r>
      <w:r w:rsidR="00C474C1">
        <w:t>.</w:t>
      </w:r>
    </w:p>
    <w:p w14:paraId="1BCAD522" w14:textId="3B9BD4A2" w:rsidR="00C474C1" w:rsidRDefault="0094609C" w:rsidP="00C52F4A">
      <w:r>
        <w:t>— </w:t>
      </w:r>
      <w:r w:rsidR="00C52F4A" w:rsidRPr="00605EB6">
        <w:t>Oh</w:t>
      </w:r>
      <w:r w:rsidR="00C474C1">
        <w:t xml:space="preserve"> ! </w:t>
      </w:r>
      <w:r w:rsidR="00C52F4A" w:rsidRPr="00605EB6">
        <w:t>fit Jacques</w:t>
      </w:r>
      <w:r w:rsidR="00C474C1">
        <w:t xml:space="preserve">, </w:t>
      </w:r>
      <w:r w:rsidR="00C52F4A" w:rsidRPr="00605EB6">
        <w:t>stupéfait de surprise</w:t>
      </w:r>
      <w:r w:rsidR="00C474C1">
        <w:t>.</w:t>
      </w:r>
    </w:p>
    <w:p w14:paraId="14CE2A15" w14:textId="77777777" w:rsidR="00C474C1" w:rsidRDefault="00C52F4A" w:rsidP="00C52F4A">
      <w:r w:rsidRPr="00605EB6">
        <w:t>Puis</w:t>
      </w:r>
      <w:r w:rsidR="00C474C1">
        <w:t xml:space="preserve">, </w:t>
      </w:r>
      <w:r w:rsidRPr="00605EB6">
        <w:t>par un mouvement spontané</w:t>
      </w:r>
      <w:r w:rsidR="00C474C1">
        <w:t xml:space="preserve">, </w:t>
      </w:r>
      <w:r w:rsidRPr="00605EB6">
        <w:t>il prit le sauvage dans ses bras</w:t>
      </w:r>
      <w:r w:rsidR="00C474C1">
        <w:t>.</w:t>
      </w:r>
    </w:p>
    <w:p w14:paraId="2C651B69" w14:textId="00750C86" w:rsidR="00C474C1" w:rsidRDefault="0094609C" w:rsidP="00C52F4A">
      <w:r>
        <w:t>— </w:t>
      </w:r>
      <w:r w:rsidR="00C52F4A" w:rsidRPr="00605EB6">
        <w:t>Tiens</w:t>
      </w:r>
      <w:r w:rsidR="00C474C1">
        <w:t xml:space="preserve">, </w:t>
      </w:r>
      <w:r w:rsidR="00C52F4A" w:rsidRPr="00605EB6">
        <w:t>Jean Loup</w:t>
      </w:r>
      <w:r w:rsidR="00C474C1">
        <w:t xml:space="preserve">, </w:t>
      </w:r>
      <w:r w:rsidR="00C52F4A" w:rsidRPr="00605EB6">
        <w:t>s</w:t>
      </w:r>
      <w:r w:rsidR="00C474C1">
        <w:t>’</w:t>
      </w:r>
      <w:r w:rsidR="00C52F4A" w:rsidRPr="00605EB6">
        <w:t>écria-t-il</w:t>
      </w:r>
      <w:r w:rsidR="00C474C1">
        <w:t xml:space="preserve">, </w:t>
      </w:r>
      <w:r w:rsidR="00C52F4A" w:rsidRPr="00605EB6">
        <w:t>il faut que je t</w:t>
      </w:r>
      <w:r w:rsidR="00C474C1">
        <w:t>’</w:t>
      </w:r>
      <w:r w:rsidR="00C52F4A" w:rsidRPr="00605EB6">
        <w:t>embrasse</w:t>
      </w:r>
      <w:r w:rsidR="00C474C1">
        <w:t> !</w:t>
      </w:r>
    </w:p>
    <w:p w14:paraId="56EA35E4" w14:textId="0F8D2BC4" w:rsidR="00C474C1" w:rsidRDefault="0094609C" w:rsidP="00C52F4A">
      <w:r>
        <w:t>— </w:t>
      </w:r>
      <w:r w:rsidR="00C52F4A" w:rsidRPr="00605EB6">
        <w:t>C</w:t>
      </w:r>
      <w:r w:rsidR="00C474C1">
        <w:t>’</w:t>
      </w:r>
      <w:r w:rsidR="00C52F4A" w:rsidRPr="00605EB6">
        <w:t>est étrange</w:t>
      </w:r>
      <w:r w:rsidR="00C474C1">
        <w:t xml:space="preserve">, </w:t>
      </w:r>
      <w:r w:rsidR="00C52F4A" w:rsidRPr="00605EB6">
        <w:t>étrange</w:t>
      </w:r>
      <w:r w:rsidR="00C474C1">
        <w:t xml:space="preserve"> ! </w:t>
      </w:r>
      <w:r w:rsidR="00C52F4A" w:rsidRPr="00605EB6">
        <w:t>murmurait Jacques Vaillant</w:t>
      </w:r>
      <w:r w:rsidR="00C474C1">
        <w:t>.</w:t>
      </w:r>
    </w:p>
    <w:p w14:paraId="2ACE60A7" w14:textId="77777777" w:rsidR="00C474C1" w:rsidRDefault="00C52F4A" w:rsidP="00C52F4A">
      <w:r w:rsidRPr="00605EB6">
        <w:t>Les amis de Jacques Grandin se rapprochaient</w:t>
      </w:r>
      <w:r w:rsidR="00C474C1">
        <w:t xml:space="preserve">, </w:t>
      </w:r>
      <w:r w:rsidRPr="00605EB6">
        <w:t>comme ayant l</w:t>
      </w:r>
      <w:r w:rsidR="00C474C1">
        <w:t>’</w:t>
      </w:r>
      <w:r w:rsidRPr="00605EB6">
        <w:t>intention d</w:t>
      </w:r>
      <w:r w:rsidR="00C474C1">
        <w:t>’</w:t>
      </w:r>
      <w:r w:rsidRPr="00605EB6">
        <w:t>envelopper Jean Loup et de s</w:t>
      </w:r>
      <w:r w:rsidR="00C474C1">
        <w:t>’</w:t>
      </w:r>
      <w:r w:rsidRPr="00605EB6">
        <w:t>emparer de lui</w:t>
      </w:r>
      <w:r w:rsidR="00C474C1">
        <w:t>.</w:t>
      </w:r>
    </w:p>
    <w:p w14:paraId="2DEFA537" w14:textId="77777777" w:rsidR="00C474C1" w:rsidRDefault="00C52F4A" w:rsidP="00C52F4A">
      <w:r w:rsidRPr="00605EB6">
        <w:t>Le sauvage eut probablement cette pensée</w:t>
      </w:r>
      <w:r w:rsidR="00C474C1">
        <w:t xml:space="preserve">, </w:t>
      </w:r>
      <w:r w:rsidRPr="00605EB6">
        <w:t>car il bondit en arrière et reprit aussitôt sa course à travers champs</w:t>
      </w:r>
      <w:r w:rsidR="00C474C1">
        <w:t>.</w:t>
      </w:r>
    </w:p>
    <w:p w14:paraId="2787A805" w14:textId="3B9BA2DA" w:rsidR="00C474C1" w:rsidRDefault="0094609C" w:rsidP="00C52F4A">
      <w:r>
        <w:t>— </w:t>
      </w:r>
      <w:r w:rsidR="00C52F4A" w:rsidRPr="00605EB6">
        <w:t>Nous voulions lui serrer la main</w:t>
      </w:r>
      <w:r w:rsidR="00C474C1">
        <w:t xml:space="preserve">, </w:t>
      </w:r>
      <w:r w:rsidR="00C52F4A" w:rsidRPr="00605EB6">
        <w:t>dirent les jeunes gens</w:t>
      </w:r>
      <w:r w:rsidR="00C474C1">
        <w:t>.</w:t>
      </w:r>
    </w:p>
    <w:p w14:paraId="7BB682F1" w14:textId="4FD3BA6A" w:rsidR="00C474C1" w:rsidRDefault="0094609C" w:rsidP="00C52F4A">
      <w:r>
        <w:t>— </w:t>
      </w:r>
      <w:r w:rsidR="00C52F4A" w:rsidRPr="00605EB6">
        <w:t>Oui</w:t>
      </w:r>
      <w:r w:rsidR="00C474C1">
        <w:t xml:space="preserve">, </w:t>
      </w:r>
      <w:r w:rsidR="00C52F4A" w:rsidRPr="00605EB6">
        <w:t>répondit Jacques</w:t>
      </w:r>
      <w:r w:rsidR="00C474C1">
        <w:t xml:space="preserve"> ; </w:t>
      </w:r>
      <w:r w:rsidR="00C52F4A" w:rsidRPr="00605EB6">
        <w:t>mais il n</w:t>
      </w:r>
      <w:r w:rsidR="00C474C1">
        <w:t>’</w:t>
      </w:r>
      <w:r w:rsidR="00C52F4A" w:rsidRPr="00605EB6">
        <w:t>a pas compris</w:t>
      </w:r>
      <w:r w:rsidR="00C474C1">
        <w:t xml:space="preserve">, </w:t>
      </w:r>
      <w:r w:rsidR="00C52F4A" w:rsidRPr="00605EB6">
        <w:t>il a eu peur</w:t>
      </w:r>
      <w:r w:rsidR="00C474C1">
        <w:t xml:space="preserve">. </w:t>
      </w:r>
      <w:r w:rsidR="00C52F4A" w:rsidRPr="00605EB6">
        <w:t>Mes amis</w:t>
      </w:r>
      <w:r w:rsidR="00C474C1">
        <w:t xml:space="preserve">, </w:t>
      </w:r>
      <w:r w:rsidR="00C52F4A" w:rsidRPr="00605EB6">
        <w:t>ne faites jamais de mal au pauvre Jean Loup</w:t>
      </w:r>
      <w:r w:rsidR="00C474C1">
        <w:t xml:space="preserve">, </w:t>
      </w:r>
      <w:r w:rsidR="00C52F4A" w:rsidRPr="00605EB6">
        <w:t>et si un jour il avait besoin d</w:t>
      </w:r>
      <w:r w:rsidR="00C474C1">
        <w:t>’</w:t>
      </w:r>
      <w:r w:rsidR="00C52F4A" w:rsidRPr="00605EB6">
        <w:t>être protégé</w:t>
      </w:r>
      <w:r w:rsidR="00C474C1">
        <w:t xml:space="preserve">, </w:t>
      </w:r>
      <w:r w:rsidR="00C52F4A" w:rsidRPr="00605EB6">
        <w:t>défendu</w:t>
      </w:r>
      <w:r w:rsidR="00C474C1">
        <w:t xml:space="preserve">, </w:t>
      </w:r>
      <w:r w:rsidR="00C52F4A" w:rsidRPr="00605EB6">
        <w:t>soyez tous ses défenseurs</w:t>
      </w:r>
      <w:r w:rsidR="00C474C1">
        <w:t>.</w:t>
      </w:r>
    </w:p>
    <w:p w14:paraId="249B189A" w14:textId="77777777" w:rsidR="00C474C1" w:rsidRDefault="00C52F4A" w:rsidP="00C52F4A">
      <w:r w:rsidRPr="00605EB6">
        <w:t>Après avoir mis entre ceux qu</w:t>
      </w:r>
      <w:r w:rsidR="00C474C1">
        <w:t>’</w:t>
      </w:r>
      <w:r w:rsidRPr="00605EB6">
        <w:t>il venait de quitter et lui une certaine distance</w:t>
      </w:r>
      <w:r w:rsidR="00C474C1">
        <w:t xml:space="preserve">, </w:t>
      </w:r>
      <w:r w:rsidRPr="00605EB6">
        <w:t>Jean Loup s</w:t>
      </w:r>
      <w:r w:rsidR="00C474C1">
        <w:t>’</w:t>
      </w:r>
      <w:r w:rsidRPr="00605EB6">
        <w:t>était arrêté</w:t>
      </w:r>
      <w:r w:rsidR="00C474C1">
        <w:t xml:space="preserve">. </w:t>
      </w:r>
      <w:r w:rsidRPr="00605EB6">
        <w:t>Debout sur une roche</w:t>
      </w:r>
      <w:r w:rsidR="00C474C1">
        <w:t xml:space="preserve">, </w:t>
      </w:r>
      <w:r w:rsidRPr="00605EB6">
        <w:t>les poings sur ses hanches</w:t>
      </w:r>
      <w:r w:rsidR="00C474C1">
        <w:t xml:space="preserve">, </w:t>
      </w:r>
      <w:r w:rsidRPr="00605EB6">
        <w:t xml:space="preserve">immobile comme une </w:t>
      </w:r>
      <w:r w:rsidRPr="00605EB6">
        <w:lastRenderedPageBreak/>
        <w:t>statue de bronze sur son piédestal</w:t>
      </w:r>
      <w:r w:rsidR="00C474C1">
        <w:t xml:space="preserve">, </w:t>
      </w:r>
      <w:r w:rsidRPr="00605EB6">
        <w:t>et faisant face à la route</w:t>
      </w:r>
      <w:r w:rsidR="00C474C1">
        <w:t xml:space="preserve">, </w:t>
      </w:r>
      <w:r w:rsidRPr="00605EB6">
        <w:t>il regardait</w:t>
      </w:r>
      <w:r w:rsidR="00C474C1">
        <w:t>.</w:t>
      </w:r>
    </w:p>
    <w:p w14:paraId="72A1C4AA" w14:textId="77777777" w:rsidR="00C474C1" w:rsidRDefault="00C52F4A" w:rsidP="00C52F4A">
      <w:r w:rsidRPr="00605EB6">
        <w:t>Il vit Jacques serrer les mains de ses camarades</w:t>
      </w:r>
      <w:r w:rsidR="00C474C1">
        <w:t xml:space="preserve">, </w:t>
      </w:r>
      <w:r w:rsidRPr="00605EB6">
        <w:t>caresser Fidèle</w:t>
      </w:r>
      <w:r w:rsidR="00C474C1">
        <w:t xml:space="preserve">, </w:t>
      </w:r>
      <w:r w:rsidRPr="00605EB6">
        <w:t>embrasser le capitaine Vaillant</w:t>
      </w:r>
      <w:r w:rsidR="00C474C1">
        <w:t xml:space="preserve">, </w:t>
      </w:r>
      <w:r w:rsidRPr="00605EB6">
        <w:t>puis Jeanne une fois</w:t>
      </w:r>
      <w:r w:rsidR="00C474C1">
        <w:t xml:space="preserve">, </w:t>
      </w:r>
      <w:r w:rsidRPr="00605EB6">
        <w:t>une fois encore et enfin s</w:t>
      </w:r>
      <w:r w:rsidR="00C474C1">
        <w:t>’</w:t>
      </w:r>
      <w:r w:rsidRPr="00605EB6">
        <w:t>éloigner rapidement</w:t>
      </w:r>
      <w:r w:rsidR="00C474C1">
        <w:t>.</w:t>
      </w:r>
    </w:p>
    <w:p w14:paraId="55BF2BCF" w14:textId="77777777" w:rsidR="00C474C1" w:rsidRDefault="00C52F4A" w:rsidP="00C52F4A">
      <w:r w:rsidRPr="00605EB6">
        <w:t>Ceux qui restaient agitaient leurs chapeaux en l</w:t>
      </w:r>
      <w:r w:rsidR="00C474C1">
        <w:t>’</w:t>
      </w:r>
      <w:r w:rsidRPr="00605EB6">
        <w:t>air</w:t>
      </w:r>
      <w:r w:rsidR="00C474C1">
        <w:t xml:space="preserve">, </w:t>
      </w:r>
      <w:r w:rsidRPr="00605EB6">
        <w:t>derniers signes d</w:t>
      </w:r>
      <w:r w:rsidR="00C474C1">
        <w:t>’</w:t>
      </w:r>
      <w:r w:rsidRPr="00605EB6">
        <w:t>adieu</w:t>
      </w:r>
      <w:r w:rsidR="00C474C1">
        <w:t>.</w:t>
      </w:r>
    </w:p>
    <w:p w14:paraId="06E4C356" w14:textId="77777777" w:rsidR="00C474C1" w:rsidRDefault="00C52F4A" w:rsidP="00C52F4A">
      <w:r w:rsidRPr="00605EB6">
        <w:t>Jeanne envoyait des baisers du bout de ses doigts roses</w:t>
      </w:r>
      <w:r w:rsidR="00C474C1">
        <w:t xml:space="preserve">, </w:t>
      </w:r>
      <w:r w:rsidRPr="00605EB6">
        <w:t>et Jacques</w:t>
      </w:r>
      <w:r w:rsidR="00C474C1">
        <w:t xml:space="preserve">, </w:t>
      </w:r>
      <w:r w:rsidRPr="00605EB6">
        <w:t>qui se retournait à chaque instant</w:t>
      </w:r>
      <w:r w:rsidR="00C474C1">
        <w:t xml:space="preserve">, </w:t>
      </w:r>
      <w:r w:rsidRPr="00605EB6">
        <w:t>recevait les baisers de sa fiancée que lui apportait la brise</w:t>
      </w:r>
      <w:r w:rsidR="00C474C1">
        <w:t>.</w:t>
      </w:r>
    </w:p>
    <w:p w14:paraId="0A2C5EF1" w14:textId="77777777" w:rsidR="00C474C1" w:rsidRDefault="00C52F4A" w:rsidP="00C52F4A">
      <w:r w:rsidRPr="00605EB6">
        <w:t>Jean Loup trouva cela charmant</w:t>
      </w:r>
      <w:r w:rsidR="00C474C1">
        <w:t xml:space="preserve">, </w:t>
      </w:r>
      <w:r w:rsidRPr="00605EB6">
        <w:t>et il fit comme Jeanne</w:t>
      </w:r>
      <w:r w:rsidR="00C474C1">
        <w:t xml:space="preserve">, </w:t>
      </w:r>
      <w:r w:rsidRPr="00605EB6">
        <w:t>il envoya des baisers à son ami qui partait</w:t>
      </w:r>
      <w:r w:rsidR="00C474C1">
        <w:t>.</w:t>
      </w:r>
    </w:p>
    <w:p w14:paraId="1C05ADF7" w14:textId="77777777" w:rsidR="00C474C1" w:rsidRDefault="00C52F4A" w:rsidP="00C52F4A">
      <w:r w:rsidRPr="00605EB6">
        <w:t>Tout à coup</w:t>
      </w:r>
      <w:r w:rsidR="00C474C1">
        <w:t xml:space="preserve">, </w:t>
      </w:r>
      <w:r w:rsidRPr="00605EB6">
        <w:t>tendant l</w:t>
      </w:r>
      <w:r w:rsidR="00C474C1">
        <w:t>’</w:t>
      </w:r>
      <w:r w:rsidRPr="00605EB6">
        <w:t>oreille</w:t>
      </w:r>
      <w:r w:rsidR="00C474C1">
        <w:t xml:space="preserve">, </w:t>
      </w:r>
      <w:r w:rsidRPr="00605EB6">
        <w:t>il dressa la tête comme un cheval de bataille au son de la trompette</w:t>
      </w:r>
      <w:r w:rsidR="00C474C1">
        <w:t xml:space="preserve">. </w:t>
      </w:r>
      <w:r w:rsidRPr="00605EB6">
        <w:t>Un bruit de sabots de chevaux se faisait entendre sur la route</w:t>
      </w:r>
      <w:r w:rsidR="00C474C1">
        <w:t xml:space="preserve">. </w:t>
      </w:r>
      <w:r w:rsidRPr="00605EB6">
        <w:t>Presque aussitôt</w:t>
      </w:r>
      <w:r w:rsidR="00C474C1">
        <w:t xml:space="preserve">, </w:t>
      </w:r>
      <w:r w:rsidRPr="00605EB6">
        <w:t>deux jeunes cavaliers</w:t>
      </w:r>
      <w:r w:rsidR="00C474C1">
        <w:t xml:space="preserve">, </w:t>
      </w:r>
      <w:r w:rsidRPr="00605EB6">
        <w:t>montant des chevaux de prix</w:t>
      </w:r>
      <w:r w:rsidR="00C474C1">
        <w:t xml:space="preserve">, </w:t>
      </w:r>
      <w:r w:rsidRPr="00605EB6">
        <w:t>et qui venaient de la vallée</w:t>
      </w:r>
      <w:r w:rsidR="00C474C1">
        <w:t xml:space="preserve">, </w:t>
      </w:r>
      <w:r w:rsidRPr="00605EB6">
        <w:t>se montrèrent sur le plateau</w:t>
      </w:r>
      <w:r w:rsidR="00C474C1">
        <w:t>.</w:t>
      </w:r>
    </w:p>
    <w:p w14:paraId="252DC861" w14:textId="59CCDA9D" w:rsidR="00C474C1" w:rsidRDefault="00C52F4A" w:rsidP="00C52F4A">
      <w:r w:rsidRPr="00605EB6">
        <w:t>Jean Loup eut un frémissement dans tout son être</w:t>
      </w:r>
      <w:r w:rsidR="00C474C1">
        <w:t xml:space="preserve"> ; </w:t>
      </w:r>
      <w:r w:rsidRPr="00605EB6">
        <w:t>ses traits se contractèrent horriblement</w:t>
      </w:r>
      <w:r w:rsidR="004540F3">
        <w:t> ;</w:t>
      </w:r>
      <w:r w:rsidR="00C474C1">
        <w:t xml:space="preserve"> </w:t>
      </w:r>
      <w:r w:rsidRPr="00605EB6">
        <w:t>des éclairs sombres</w:t>
      </w:r>
      <w:r w:rsidR="00C474C1">
        <w:t xml:space="preserve">, </w:t>
      </w:r>
      <w:r w:rsidRPr="00605EB6">
        <w:t>terribles</w:t>
      </w:r>
      <w:r w:rsidR="00C474C1">
        <w:t xml:space="preserve">, </w:t>
      </w:r>
      <w:r w:rsidRPr="00605EB6">
        <w:t>sillonnèrent son regard</w:t>
      </w:r>
      <w:r w:rsidR="00C474C1">
        <w:t xml:space="preserve">, </w:t>
      </w:r>
      <w:r w:rsidRPr="00605EB6">
        <w:t>et il y eut dans sa gorge comme un grondement de tonnerre</w:t>
      </w:r>
      <w:r w:rsidR="00C474C1">
        <w:t>.</w:t>
      </w:r>
    </w:p>
    <w:p w14:paraId="38468759" w14:textId="77777777" w:rsidR="00C474C1" w:rsidRDefault="00C52F4A" w:rsidP="00C52F4A">
      <w:r w:rsidRPr="00605EB6">
        <w:t>Les cavaliers</w:t>
      </w:r>
      <w:r w:rsidR="00C474C1">
        <w:t xml:space="preserve">, </w:t>
      </w:r>
      <w:r w:rsidRPr="00605EB6">
        <w:t>serrant la bride des chevaux impatients</w:t>
      </w:r>
      <w:r w:rsidR="00C474C1">
        <w:t xml:space="preserve">, </w:t>
      </w:r>
      <w:r w:rsidRPr="00605EB6">
        <w:t>qui auraient voulu prendre le galop</w:t>
      </w:r>
      <w:r w:rsidR="00C474C1">
        <w:t xml:space="preserve">, </w:t>
      </w:r>
      <w:r w:rsidRPr="00605EB6">
        <w:t>allaient au pas</w:t>
      </w:r>
      <w:r w:rsidR="00C474C1">
        <w:t xml:space="preserve">. </w:t>
      </w:r>
      <w:r w:rsidRPr="00605EB6">
        <w:t>En passant près des amis de Jacques Grandin</w:t>
      </w:r>
      <w:r w:rsidR="00C474C1">
        <w:t xml:space="preserve">, </w:t>
      </w:r>
      <w:r w:rsidRPr="00605EB6">
        <w:t>l</w:t>
      </w:r>
      <w:r w:rsidR="00C474C1">
        <w:t>’</w:t>
      </w:r>
      <w:r w:rsidRPr="00605EB6">
        <w:t>un d</w:t>
      </w:r>
      <w:r w:rsidR="00C474C1">
        <w:t>’</w:t>
      </w:r>
      <w:r w:rsidRPr="00605EB6">
        <w:t>eux</w:t>
      </w:r>
      <w:r w:rsidR="00C474C1">
        <w:t xml:space="preserve">, </w:t>
      </w:r>
      <w:r w:rsidRPr="00605EB6">
        <w:t>le plus jeune</w:t>
      </w:r>
      <w:r w:rsidR="00C474C1">
        <w:t xml:space="preserve">, </w:t>
      </w:r>
      <w:r w:rsidRPr="00605EB6">
        <w:t>un grand et beau garçon de vingt ans</w:t>
      </w:r>
      <w:r w:rsidR="00C474C1">
        <w:t xml:space="preserve">, </w:t>
      </w:r>
      <w:r w:rsidRPr="00605EB6">
        <w:t>enveloppa Jeanne d</w:t>
      </w:r>
      <w:r w:rsidR="00C474C1">
        <w:t>’</w:t>
      </w:r>
      <w:r w:rsidRPr="00605EB6">
        <w:t>un regard ardent chargé d</w:t>
      </w:r>
      <w:r w:rsidR="00C474C1">
        <w:t>’</w:t>
      </w:r>
      <w:r w:rsidRPr="00605EB6">
        <w:t>étincelles</w:t>
      </w:r>
      <w:r w:rsidR="00C474C1">
        <w:t>.</w:t>
      </w:r>
    </w:p>
    <w:p w14:paraId="4D7D5E4A" w14:textId="77777777" w:rsidR="00C474C1" w:rsidRDefault="00C52F4A" w:rsidP="00C52F4A">
      <w:r w:rsidRPr="00605EB6">
        <w:t>La jeune fille éprouva une sorte de malaise dont elle ne se rendit point compte</w:t>
      </w:r>
      <w:r w:rsidR="00C474C1">
        <w:t>.</w:t>
      </w:r>
    </w:p>
    <w:p w14:paraId="09BC9875" w14:textId="77777777" w:rsidR="00C474C1" w:rsidRDefault="00C52F4A" w:rsidP="00C52F4A">
      <w:r w:rsidRPr="00605EB6">
        <w:lastRenderedPageBreak/>
        <w:t>Jacques Grandin venait de disparaître au croisement d</w:t>
      </w:r>
      <w:r w:rsidR="00C474C1">
        <w:t>’</w:t>
      </w:r>
      <w:r w:rsidRPr="00605EB6">
        <w:t>une seconde route</w:t>
      </w:r>
      <w:r w:rsidR="00C474C1">
        <w:t>.</w:t>
      </w:r>
    </w:p>
    <w:p w14:paraId="3D37FEF7" w14:textId="77777777" w:rsidR="00C474C1" w:rsidRDefault="00C52F4A" w:rsidP="00C52F4A">
      <w:r w:rsidRPr="00605EB6">
        <w:t>De l</w:t>
      </w:r>
      <w:r w:rsidR="00C474C1">
        <w:t>’</w:t>
      </w:r>
      <w:r w:rsidRPr="00605EB6">
        <w:t>endroit éloigné où il se trouvait</w:t>
      </w:r>
      <w:r w:rsidR="00C474C1">
        <w:t xml:space="preserve">, </w:t>
      </w:r>
      <w:r w:rsidRPr="00605EB6">
        <w:t>Jean Loup n</w:t>
      </w:r>
      <w:r w:rsidR="00C474C1">
        <w:t>’</w:t>
      </w:r>
      <w:r w:rsidRPr="00605EB6">
        <w:t>avait pu rien voir</w:t>
      </w:r>
      <w:r w:rsidR="00C474C1">
        <w:t xml:space="preserve"> ; </w:t>
      </w:r>
      <w:r w:rsidRPr="00605EB6">
        <w:t>cependant il prit une attitude menaçante</w:t>
      </w:r>
      <w:r w:rsidR="00C474C1">
        <w:t xml:space="preserve">, </w:t>
      </w:r>
      <w:r w:rsidRPr="00605EB6">
        <w:t>et</w:t>
      </w:r>
      <w:r w:rsidR="00C474C1">
        <w:t xml:space="preserve">, </w:t>
      </w:r>
      <w:r w:rsidRPr="00605EB6">
        <w:t>ses yeux lançant des flammes</w:t>
      </w:r>
      <w:r w:rsidR="00C474C1">
        <w:t xml:space="preserve">, </w:t>
      </w:r>
      <w:r w:rsidRPr="00605EB6">
        <w:t>il montra ses deux poings au jeune cavalier</w:t>
      </w:r>
      <w:r w:rsidR="00C474C1">
        <w:t>.</w:t>
      </w:r>
    </w:p>
    <w:p w14:paraId="4C650B64" w14:textId="77777777" w:rsidR="00C474C1" w:rsidRDefault="00C52F4A" w:rsidP="00C52F4A">
      <w:r w:rsidRPr="00605EB6">
        <w:t>Celui-ci comprit</w:t>
      </w:r>
      <w:r w:rsidR="00C474C1">
        <w:t xml:space="preserve"> ; </w:t>
      </w:r>
      <w:r w:rsidRPr="00605EB6">
        <w:t>il répondit à la menace du sauvage</w:t>
      </w:r>
      <w:r w:rsidR="00C474C1">
        <w:t xml:space="preserve">, </w:t>
      </w:r>
      <w:r w:rsidRPr="00605EB6">
        <w:t>en faisant siffler sa cravache</w:t>
      </w:r>
      <w:r w:rsidR="00C474C1">
        <w:t xml:space="preserve">, </w:t>
      </w:r>
      <w:r w:rsidRPr="00605EB6">
        <w:t>ce qui devait avoir une signification</w:t>
      </w:r>
      <w:r w:rsidR="00C474C1">
        <w:t xml:space="preserve">, </w:t>
      </w:r>
      <w:r w:rsidRPr="00605EB6">
        <w:t>et par un grand éclat de rire ironique</w:t>
      </w:r>
      <w:r w:rsidR="00C474C1">
        <w:t xml:space="preserve">, </w:t>
      </w:r>
      <w:r w:rsidRPr="00605EB6">
        <w:t>qui arriva comme une flèche aux oreilles de Jean Loup</w:t>
      </w:r>
      <w:r w:rsidR="00C474C1">
        <w:t>.</w:t>
      </w:r>
    </w:p>
    <w:p w14:paraId="619EEAD0" w14:textId="77777777" w:rsidR="00C474C1" w:rsidRDefault="00C52F4A" w:rsidP="00C52F4A">
      <w:r w:rsidRPr="00605EB6">
        <w:t>Les chevaux partirent au galop</w:t>
      </w:r>
      <w:r w:rsidR="00C474C1">
        <w:t>.</w:t>
      </w:r>
    </w:p>
    <w:p w14:paraId="161FB563" w14:textId="7AAB6D64" w:rsidR="00C474C1" w:rsidRDefault="0094609C" w:rsidP="00C52F4A">
      <w:r>
        <w:t>— </w:t>
      </w:r>
      <w:r w:rsidR="00C52F4A" w:rsidRPr="00605EB6">
        <w:t>C</w:t>
      </w:r>
      <w:r w:rsidR="00C474C1">
        <w:t>’</w:t>
      </w:r>
      <w:r w:rsidR="00C52F4A" w:rsidRPr="00605EB6">
        <w:t xml:space="preserve">est le fils de </w:t>
      </w:r>
      <w:r w:rsidR="009A0CB4" w:rsidRPr="009A0CB4">
        <w:t>M</w:t>
      </w:r>
      <w:r w:rsidR="009A0CB4" w:rsidRPr="009A0CB4">
        <w:rPr>
          <w:vertAlign w:val="superscript"/>
        </w:rPr>
        <w:t>me</w:t>
      </w:r>
      <w:r w:rsidR="00C474C1">
        <w:t> </w:t>
      </w:r>
      <w:r w:rsidR="00C52F4A" w:rsidRPr="00605EB6">
        <w:t>la baronne de Simaise</w:t>
      </w:r>
      <w:r w:rsidR="00C474C1">
        <w:t xml:space="preserve">, </w:t>
      </w:r>
      <w:r w:rsidR="00C52F4A" w:rsidRPr="00605EB6">
        <w:t>dit un des jeunes gens</w:t>
      </w:r>
      <w:r w:rsidR="00C474C1">
        <w:t xml:space="preserve"> : </w:t>
      </w:r>
      <w:r w:rsidR="00C52F4A" w:rsidRPr="00605EB6">
        <w:t>il fait sa promenade du matin avec un de ses amis de Paris</w:t>
      </w:r>
      <w:r w:rsidR="00C474C1">
        <w:t xml:space="preserve">, </w:t>
      </w:r>
      <w:r w:rsidR="00C52F4A" w:rsidRPr="00605EB6">
        <w:t>sans doute</w:t>
      </w:r>
      <w:r w:rsidR="00C474C1">
        <w:t>.</w:t>
      </w:r>
    </w:p>
    <w:p w14:paraId="60225E61" w14:textId="4D75035C" w:rsidR="00C474C1" w:rsidRDefault="0094609C" w:rsidP="00C52F4A">
      <w:r>
        <w:t>— </w:t>
      </w:r>
      <w:r w:rsidR="00C52F4A" w:rsidRPr="00605EB6">
        <w:t>Il a un singulier regard</w:t>
      </w:r>
      <w:r w:rsidR="00C474C1">
        <w:t xml:space="preserve">, </w:t>
      </w:r>
      <w:r w:rsidR="00C52F4A" w:rsidRPr="00605EB6">
        <w:t>ce jeune homme</w:t>
      </w:r>
      <w:r w:rsidR="00C474C1">
        <w:t xml:space="preserve">, </w:t>
      </w:r>
      <w:r w:rsidR="00C52F4A" w:rsidRPr="00605EB6">
        <w:t>dit simplement Jacques Vaillant</w:t>
      </w:r>
      <w:r w:rsidR="00C474C1">
        <w:t>.</w:t>
      </w:r>
    </w:p>
    <w:p w14:paraId="05B400CA" w14:textId="77777777" w:rsidR="00C474C1" w:rsidRDefault="00C52F4A" w:rsidP="00C52F4A">
      <w:r w:rsidRPr="00605EB6">
        <w:t>Il ne lui vînt pas à la pensée que la beauté de Jeanne avait excité les appétits sensuels du jeune débauché</w:t>
      </w:r>
      <w:r w:rsidR="00C474C1">
        <w:t>.</w:t>
      </w:r>
    </w:p>
    <w:p w14:paraId="37FF4C54" w14:textId="58969350" w:rsidR="00C474C1" w:rsidRDefault="0094609C" w:rsidP="00C52F4A">
      <w:r>
        <w:t>— </w:t>
      </w:r>
      <w:r w:rsidR="00C52F4A" w:rsidRPr="00605EB6">
        <w:t>Allons</w:t>
      </w:r>
      <w:r w:rsidR="00C474C1">
        <w:t xml:space="preserve">, </w:t>
      </w:r>
      <w:r w:rsidR="00C52F4A" w:rsidRPr="00605EB6">
        <w:t>fit-il</w:t>
      </w:r>
      <w:r w:rsidR="00C474C1">
        <w:t xml:space="preserve">, </w:t>
      </w:r>
      <w:r w:rsidR="00C52F4A" w:rsidRPr="00605EB6">
        <w:t>nous n</w:t>
      </w:r>
      <w:r w:rsidR="00C474C1">
        <w:t>’</w:t>
      </w:r>
      <w:r w:rsidR="00C52F4A" w:rsidRPr="00605EB6">
        <w:t>avons plus rien à faire ici</w:t>
      </w:r>
      <w:r w:rsidR="00C474C1">
        <w:t xml:space="preserve">. </w:t>
      </w:r>
      <w:r w:rsidR="00C52F4A" w:rsidRPr="00605EB6">
        <w:t>Viens</w:t>
      </w:r>
      <w:r w:rsidR="00C474C1">
        <w:t xml:space="preserve">, </w:t>
      </w:r>
      <w:r w:rsidR="00C52F4A" w:rsidRPr="00605EB6">
        <w:t>ma fille</w:t>
      </w:r>
      <w:r w:rsidR="00C474C1">
        <w:t xml:space="preserve">, </w:t>
      </w:r>
      <w:r w:rsidR="00C52F4A" w:rsidRPr="00605EB6">
        <w:t>viens</w:t>
      </w:r>
      <w:r w:rsidR="00C474C1">
        <w:t xml:space="preserve">, </w:t>
      </w:r>
      <w:r w:rsidR="00C52F4A" w:rsidRPr="00605EB6">
        <w:t>ajouta-t-il</w:t>
      </w:r>
      <w:r w:rsidR="00C474C1">
        <w:t xml:space="preserve">, </w:t>
      </w:r>
      <w:r w:rsidR="00C52F4A" w:rsidRPr="00605EB6">
        <w:t>en s</w:t>
      </w:r>
      <w:r w:rsidR="00C474C1">
        <w:t>’</w:t>
      </w:r>
      <w:r w:rsidR="00C52F4A" w:rsidRPr="00605EB6">
        <w:t>adressant à Jeanne</w:t>
      </w:r>
      <w:r w:rsidR="00C474C1">
        <w:t xml:space="preserve">, </w:t>
      </w:r>
      <w:r w:rsidR="00C52F4A" w:rsidRPr="00605EB6">
        <w:t>qui s</w:t>
      </w:r>
      <w:r w:rsidR="00C474C1">
        <w:t>’</w:t>
      </w:r>
      <w:r w:rsidR="00C52F4A" w:rsidRPr="00605EB6">
        <w:t>obstinait à regarder au loin sur la route poudreuse</w:t>
      </w:r>
      <w:r w:rsidR="00C474C1">
        <w:t xml:space="preserve">, </w:t>
      </w:r>
      <w:r w:rsidR="00C52F4A" w:rsidRPr="00605EB6">
        <w:t>déserte maintenant</w:t>
      </w:r>
      <w:r w:rsidR="00C474C1">
        <w:t>.</w:t>
      </w:r>
    </w:p>
    <w:p w14:paraId="5FF9F711" w14:textId="77777777" w:rsidR="00C474C1" w:rsidRDefault="00C52F4A" w:rsidP="00C52F4A">
      <w:r w:rsidRPr="00605EB6">
        <w:t>Il lui offrit son bras et on reprit le chemin de Mareille</w:t>
      </w:r>
      <w:r w:rsidR="00C474C1">
        <w:t xml:space="preserve">, </w:t>
      </w:r>
      <w:r w:rsidRPr="00605EB6">
        <w:t>Fidèle marchant toujours en avant-garde</w:t>
      </w:r>
      <w:r w:rsidR="00C474C1">
        <w:t>.</w:t>
      </w:r>
    </w:p>
    <w:p w14:paraId="69DA3771" w14:textId="77777777" w:rsidR="00C474C1" w:rsidRDefault="00C52F4A" w:rsidP="00C52F4A">
      <w:r w:rsidRPr="00605EB6">
        <w:t>Jean Loup resta encore un instant debout sur la pierre</w:t>
      </w:r>
      <w:r w:rsidR="00C474C1">
        <w:t xml:space="preserve"> ; </w:t>
      </w:r>
      <w:r w:rsidRPr="00605EB6">
        <w:t>puis</w:t>
      </w:r>
      <w:r w:rsidR="00C474C1">
        <w:t xml:space="preserve">, </w:t>
      </w:r>
      <w:r w:rsidRPr="00605EB6">
        <w:t>après avoir jeté rapidement son regard de tous les côtés</w:t>
      </w:r>
      <w:r w:rsidR="00C474C1">
        <w:t xml:space="preserve">, </w:t>
      </w:r>
      <w:r w:rsidRPr="00605EB6">
        <w:t xml:space="preserve">il se dirigea en courant vers les grandes roches et disparut </w:t>
      </w:r>
      <w:r w:rsidR="00851BAD">
        <w:t xml:space="preserve">bientôt </w:t>
      </w:r>
      <w:r w:rsidRPr="00605EB6">
        <w:t>derrière les épines</w:t>
      </w:r>
      <w:r w:rsidR="00C474C1">
        <w:t xml:space="preserve">, </w:t>
      </w:r>
      <w:r w:rsidRPr="00605EB6">
        <w:t xml:space="preserve">les ronces et les viornes </w:t>
      </w:r>
      <w:r w:rsidRPr="00605EB6">
        <w:lastRenderedPageBreak/>
        <w:t>centenaires</w:t>
      </w:r>
      <w:r w:rsidR="00C474C1">
        <w:t xml:space="preserve">, </w:t>
      </w:r>
      <w:r w:rsidRPr="00605EB6">
        <w:t>qui rendaient la Bosse-Grise inabordable du côté de la forêt</w:t>
      </w:r>
      <w:r w:rsidR="00C474C1">
        <w:t>.</w:t>
      </w:r>
    </w:p>
    <w:p w14:paraId="21616AD6" w14:textId="77777777" w:rsidR="00C474C1" w:rsidRDefault="00C52F4A" w:rsidP="00C52F4A">
      <w:r w:rsidRPr="00605EB6">
        <w:t>Les deux cavaliers avaient rapidement traversé le plateau</w:t>
      </w:r>
      <w:r w:rsidR="00C474C1">
        <w:t xml:space="preserve">. </w:t>
      </w:r>
      <w:r w:rsidRPr="00605EB6">
        <w:t>Pour descendre l</w:t>
      </w:r>
      <w:r w:rsidR="00C474C1">
        <w:t>’</w:t>
      </w:r>
      <w:r w:rsidRPr="00605EB6">
        <w:t>autre versant de la montagne</w:t>
      </w:r>
      <w:r w:rsidR="00C474C1">
        <w:t xml:space="preserve">, </w:t>
      </w:r>
      <w:r w:rsidRPr="00605EB6">
        <w:t>les chevaux se remirent à marcher au pas et les cavaliers se rapprochèrent</w:t>
      </w:r>
      <w:r w:rsidR="00C474C1">
        <w:t xml:space="preserve">. </w:t>
      </w:r>
      <w:r w:rsidRPr="00605EB6">
        <w:t>Tous deux étaient beaux</w:t>
      </w:r>
      <w:r w:rsidR="00C474C1">
        <w:t xml:space="preserve">, </w:t>
      </w:r>
      <w:r w:rsidRPr="00605EB6">
        <w:t>bien faits</w:t>
      </w:r>
      <w:r w:rsidR="00C474C1">
        <w:t xml:space="preserve">, </w:t>
      </w:r>
      <w:r w:rsidRPr="00605EB6">
        <w:t>élégants</w:t>
      </w:r>
      <w:r w:rsidR="00C474C1">
        <w:t xml:space="preserve">, </w:t>
      </w:r>
      <w:r w:rsidRPr="00605EB6">
        <w:t>distingués</w:t>
      </w:r>
      <w:r w:rsidR="00C474C1">
        <w:t xml:space="preserve">. </w:t>
      </w:r>
      <w:r w:rsidRPr="00605EB6">
        <w:t>L</w:t>
      </w:r>
      <w:r w:rsidR="00C474C1">
        <w:t>’</w:t>
      </w:r>
      <w:r w:rsidRPr="00605EB6">
        <w:t>ami du fils de la baronne de Simaise était âgé de vingt-six ans</w:t>
      </w:r>
      <w:r w:rsidR="00C474C1">
        <w:t xml:space="preserve"> ; </w:t>
      </w:r>
      <w:r w:rsidRPr="00605EB6">
        <w:t>il se nommait Jules Hastier et était le fils unique d</w:t>
      </w:r>
      <w:r w:rsidR="00C474C1">
        <w:t>’</w:t>
      </w:r>
      <w:r w:rsidRPr="00605EB6">
        <w:t>un opulent banquier de Paris</w:t>
      </w:r>
      <w:r w:rsidR="00C474C1">
        <w:t xml:space="preserve">. </w:t>
      </w:r>
      <w:r w:rsidRPr="00605EB6">
        <w:t>Ce jeune homme avait reçu une instruction et une éducation en rapport avec les millions qu</w:t>
      </w:r>
      <w:r w:rsidR="00C474C1">
        <w:t>’</w:t>
      </w:r>
      <w:r w:rsidRPr="00605EB6">
        <w:t>il devait posséder un jour</w:t>
      </w:r>
      <w:r w:rsidR="00C474C1">
        <w:t>.</w:t>
      </w:r>
    </w:p>
    <w:p w14:paraId="5AE40C82" w14:textId="77777777" w:rsidR="00C474C1" w:rsidRDefault="00C52F4A" w:rsidP="00C52F4A">
      <w:r w:rsidRPr="00605EB6">
        <w:t>C</w:t>
      </w:r>
      <w:r w:rsidR="00C474C1">
        <w:t>’</w:t>
      </w:r>
      <w:r w:rsidRPr="00605EB6">
        <w:t>était un avantage qu</w:t>
      </w:r>
      <w:r w:rsidR="00C474C1">
        <w:t>’</w:t>
      </w:r>
      <w:r w:rsidRPr="00605EB6">
        <w:t>il avait sur Raoul de Simaise</w:t>
      </w:r>
      <w:r w:rsidR="00C474C1">
        <w:t xml:space="preserve">, </w:t>
      </w:r>
      <w:r w:rsidRPr="00605EB6">
        <w:t>dont l</w:t>
      </w:r>
      <w:r w:rsidR="00C474C1">
        <w:t>’</w:t>
      </w:r>
      <w:r w:rsidRPr="00605EB6">
        <w:t>éducation avait été fort négligée</w:t>
      </w:r>
      <w:r w:rsidR="00C474C1">
        <w:t xml:space="preserve">. </w:t>
      </w:r>
      <w:r w:rsidRPr="00605EB6">
        <w:t>Dès l</w:t>
      </w:r>
      <w:r w:rsidR="00C474C1">
        <w:t>’</w:t>
      </w:r>
      <w:r w:rsidRPr="00605EB6">
        <w:t>âge de seize ou dix-sept ans</w:t>
      </w:r>
      <w:r w:rsidR="00C474C1">
        <w:t xml:space="preserve">, </w:t>
      </w:r>
      <w:r w:rsidRPr="00605EB6">
        <w:t>ayant sous les yeux l</w:t>
      </w:r>
      <w:r w:rsidR="00C474C1">
        <w:t>’</w:t>
      </w:r>
      <w:r w:rsidRPr="00605EB6">
        <w:t>exemple de son père</w:t>
      </w:r>
      <w:r w:rsidR="00C474C1">
        <w:t xml:space="preserve">, </w:t>
      </w:r>
      <w:r w:rsidRPr="00605EB6">
        <w:t>un coureur d</w:t>
      </w:r>
      <w:r w:rsidR="00C474C1">
        <w:t>’</w:t>
      </w:r>
      <w:r w:rsidRPr="00605EB6">
        <w:t>aventures</w:t>
      </w:r>
      <w:r w:rsidR="00C474C1">
        <w:t xml:space="preserve">, </w:t>
      </w:r>
      <w:r w:rsidRPr="00605EB6">
        <w:t>Raoul était déjà un parfait mauvais sujet</w:t>
      </w:r>
      <w:r w:rsidR="00C474C1">
        <w:t>.</w:t>
      </w:r>
    </w:p>
    <w:p w14:paraId="727D9204" w14:textId="77777777" w:rsidR="00C474C1" w:rsidRDefault="00C52F4A" w:rsidP="00C52F4A">
      <w:r w:rsidRPr="00605EB6">
        <w:t>Vaniteux</w:t>
      </w:r>
      <w:r w:rsidR="00C474C1">
        <w:t xml:space="preserve">, </w:t>
      </w:r>
      <w:r w:rsidRPr="00605EB6">
        <w:t>fanfaron</w:t>
      </w:r>
      <w:r w:rsidR="00C474C1">
        <w:t xml:space="preserve">, </w:t>
      </w:r>
      <w:r w:rsidRPr="00605EB6">
        <w:t>égoïste</w:t>
      </w:r>
      <w:r w:rsidR="00C474C1">
        <w:t xml:space="preserve">, </w:t>
      </w:r>
      <w:r w:rsidRPr="00605EB6">
        <w:t>sceptique</w:t>
      </w:r>
      <w:r w:rsidR="00C474C1">
        <w:t xml:space="preserve">, </w:t>
      </w:r>
      <w:r w:rsidRPr="00605EB6">
        <w:t>sans dignité</w:t>
      </w:r>
      <w:r w:rsidR="00C474C1">
        <w:t xml:space="preserve">, </w:t>
      </w:r>
      <w:r w:rsidRPr="00605EB6">
        <w:t>plein d</w:t>
      </w:r>
      <w:r w:rsidR="00C474C1">
        <w:t>’</w:t>
      </w:r>
      <w:r w:rsidRPr="00605EB6">
        <w:t>un faux amour-propre</w:t>
      </w:r>
      <w:r w:rsidR="00C474C1">
        <w:t xml:space="preserve">, </w:t>
      </w:r>
      <w:r w:rsidRPr="00605EB6">
        <w:t>impertinent vis à vis de ceux qu</w:t>
      </w:r>
      <w:r w:rsidR="00C474C1">
        <w:t>’</w:t>
      </w:r>
      <w:r w:rsidRPr="00605EB6">
        <w:t>il croyait inférieurs à lui</w:t>
      </w:r>
      <w:r w:rsidR="00C474C1">
        <w:t xml:space="preserve">, </w:t>
      </w:r>
      <w:r w:rsidRPr="00605EB6">
        <w:t>lâche et rampant devant les autres</w:t>
      </w:r>
      <w:r w:rsidR="00C474C1">
        <w:t xml:space="preserve">, </w:t>
      </w:r>
      <w:r w:rsidRPr="00605EB6">
        <w:t>il avait tous les défauts et</w:t>
      </w:r>
      <w:r w:rsidR="00C474C1">
        <w:t xml:space="preserve">, </w:t>
      </w:r>
      <w:r w:rsidRPr="00605EB6">
        <w:t>dans son âme</w:t>
      </w:r>
      <w:r w:rsidR="00C474C1">
        <w:t xml:space="preserve">, </w:t>
      </w:r>
      <w:r w:rsidRPr="00605EB6">
        <w:t>déjà corrompue</w:t>
      </w:r>
      <w:r w:rsidR="00C474C1">
        <w:t xml:space="preserve">, </w:t>
      </w:r>
      <w:r w:rsidRPr="00605EB6">
        <w:t>le germe de toutes les passions viles</w:t>
      </w:r>
      <w:r w:rsidR="00C474C1">
        <w:t xml:space="preserve">. </w:t>
      </w:r>
      <w:r w:rsidRPr="00605EB6">
        <w:t>Mais faux et hypocrite</w:t>
      </w:r>
      <w:r w:rsidR="00C474C1">
        <w:t xml:space="preserve">, </w:t>
      </w:r>
      <w:r w:rsidRPr="00605EB6">
        <w:t>il savait parfaitement dissimuler sa perversité précoce</w:t>
      </w:r>
      <w:r w:rsidR="00C474C1">
        <w:t xml:space="preserve">, </w:t>
      </w:r>
      <w:r w:rsidRPr="00605EB6">
        <w:t>même aux yeux de sa mère qui</w:t>
      </w:r>
      <w:r w:rsidR="00C474C1">
        <w:t xml:space="preserve">, </w:t>
      </w:r>
      <w:r w:rsidRPr="00605EB6">
        <w:t>séparée de son mari et vivant seule avec sa fille dans une retraite profonde</w:t>
      </w:r>
      <w:r w:rsidR="00C474C1">
        <w:t xml:space="preserve">, </w:t>
      </w:r>
      <w:r w:rsidRPr="00605EB6">
        <w:t>ne le voyait que deux ou trois fois chaque année</w:t>
      </w:r>
      <w:r w:rsidR="00C474C1">
        <w:t xml:space="preserve">, </w:t>
      </w:r>
      <w:r w:rsidRPr="00605EB6">
        <w:t>et seulement pendant quelques jours</w:t>
      </w:r>
      <w:r w:rsidR="00C474C1">
        <w:t>.</w:t>
      </w:r>
    </w:p>
    <w:p w14:paraId="778ADFAD" w14:textId="77777777" w:rsidR="00C474C1" w:rsidRDefault="00C52F4A" w:rsidP="00C52F4A">
      <w:r w:rsidRPr="00605EB6">
        <w:t>Cependant</w:t>
      </w:r>
      <w:r w:rsidR="00C474C1">
        <w:t xml:space="preserve">, </w:t>
      </w:r>
      <w:r w:rsidRPr="00605EB6">
        <w:t>dans la physionomie de Raoul</w:t>
      </w:r>
      <w:r w:rsidR="00C474C1">
        <w:t xml:space="preserve">, </w:t>
      </w:r>
      <w:r w:rsidRPr="00605EB6">
        <w:t>qui était celle d</w:t>
      </w:r>
      <w:r w:rsidR="00C474C1">
        <w:t>’</w:t>
      </w:r>
      <w:r w:rsidRPr="00605EB6">
        <w:t>un cafard</w:t>
      </w:r>
      <w:r w:rsidR="00C474C1">
        <w:t xml:space="preserve">, </w:t>
      </w:r>
      <w:r w:rsidRPr="00605EB6">
        <w:t>dans son sourire pincé</w:t>
      </w:r>
      <w:r w:rsidR="00C474C1">
        <w:t xml:space="preserve">, </w:t>
      </w:r>
      <w:r w:rsidRPr="00605EB6">
        <w:t>nerveux</w:t>
      </w:r>
      <w:r w:rsidR="00C474C1">
        <w:t xml:space="preserve">, </w:t>
      </w:r>
      <w:r w:rsidRPr="00605EB6">
        <w:t>et dans son regard hypocrite</w:t>
      </w:r>
      <w:r w:rsidR="00C474C1">
        <w:t xml:space="preserve">, </w:t>
      </w:r>
      <w:r w:rsidRPr="00605EB6">
        <w:t>fuyant</w:t>
      </w:r>
      <w:r w:rsidR="00C474C1">
        <w:t xml:space="preserve">, </w:t>
      </w:r>
      <w:r w:rsidRPr="00605EB6">
        <w:t>parfois cruel</w:t>
      </w:r>
      <w:r w:rsidR="00C474C1">
        <w:t xml:space="preserve">, </w:t>
      </w:r>
      <w:r w:rsidRPr="00605EB6">
        <w:t>il y avait quelque chose qui trahissait sa nature mauvaise</w:t>
      </w:r>
      <w:r w:rsidR="00C474C1">
        <w:t xml:space="preserve">, </w:t>
      </w:r>
      <w:r w:rsidRPr="00605EB6">
        <w:t>ses déplorables instincts</w:t>
      </w:r>
      <w:r w:rsidR="00C474C1">
        <w:t>.</w:t>
      </w:r>
    </w:p>
    <w:p w14:paraId="02E7963B" w14:textId="0AFB5E99" w:rsidR="00C474C1" w:rsidRDefault="0094609C" w:rsidP="00C52F4A">
      <w:r>
        <w:lastRenderedPageBreak/>
        <w:t>— </w:t>
      </w:r>
      <w:r w:rsidR="00C52F4A" w:rsidRPr="00605EB6">
        <w:t>Quel est cet être bizarre</w:t>
      </w:r>
      <w:r w:rsidR="00C474C1">
        <w:t xml:space="preserve">, </w:t>
      </w:r>
      <w:r w:rsidR="00C52F4A" w:rsidRPr="00605EB6">
        <w:t>assez semblable à une bête</w:t>
      </w:r>
      <w:r w:rsidR="00C474C1">
        <w:t xml:space="preserve">, </w:t>
      </w:r>
      <w:r w:rsidR="00C52F4A" w:rsidRPr="00605EB6">
        <w:t>que nous avons vu</w:t>
      </w:r>
      <w:r w:rsidR="00C474C1">
        <w:t xml:space="preserve">, </w:t>
      </w:r>
      <w:r w:rsidR="00C52F4A" w:rsidRPr="00605EB6">
        <w:t>en passant</w:t>
      </w:r>
      <w:r w:rsidR="00C474C1">
        <w:t xml:space="preserve">, </w:t>
      </w:r>
      <w:r w:rsidR="00C52F4A" w:rsidRPr="00605EB6">
        <w:t>monté sur une roche</w:t>
      </w:r>
      <w:r w:rsidR="00C474C1">
        <w:t xml:space="preserve"> ? </w:t>
      </w:r>
      <w:r w:rsidR="00C52F4A" w:rsidRPr="00605EB6">
        <w:t>demanda Jules Hastier</w:t>
      </w:r>
      <w:r w:rsidR="00C474C1">
        <w:t>.</w:t>
      </w:r>
    </w:p>
    <w:p w14:paraId="4E9ED500" w14:textId="18F0E1DF" w:rsidR="00C474C1" w:rsidRDefault="0094609C" w:rsidP="00C52F4A">
      <w:r>
        <w:t>— </w:t>
      </w:r>
      <w:r w:rsidR="00C52F4A" w:rsidRPr="00605EB6">
        <w:t>Oh</w:t>
      </w:r>
      <w:r w:rsidR="00C474C1">
        <w:t xml:space="preserve"> ! </w:t>
      </w:r>
      <w:r w:rsidR="00C52F4A" w:rsidRPr="00605EB6">
        <w:t>un sauvage</w:t>
      </w:r>
      <w:r w:rsidR="00C474C1">
        <w:t xml:space="preserve">, </w:t>
      </w:r>
      <w:r w:rsidR="00C52F4A" w:rsidRPr="00605EB6">
        <w:t>un fou</w:t>
      </w:r>
      <w:r w:rsidR="00C474C1">
        <w:t xml:space="preserve">, </w:t>
      </w:r>
      <w:r w:rsidR="00C52F4A" w:rsidRPr="00605EB6">
        <w:t>répondit Raoul avec un mouvement nerveux des épaules</w:t>
      </w:r>
      <w:r w:rsidR="00C474C1">
        <w:t>.</w:t>
      </w:r>
    </w:p>
    <w:p w14:paraId="42932247" w14:textId="1E9D700F" w:rsidR="00C474C1" w:rsidRDefault="0094609C" w:rsidP="00C52F4A">
      <w:r>
        <w:t>— </w:t>
      </w:r>
      <w:r w:rsidR="00C52F4A" w:rsidRPr="00605EB6">
        <w:t>J</w:t>
      </w:r>
      <w:r w:rsidR="00C474C1">
        <w:t>’</w:t>
      </w:r>
      <w:r w:rsidR="00C52F4A" w:rsidRPr="00605EB6">
        <w:t>ai remarqué qu</w:t>
      </w:r>
      <w:r w:rsidR="00C474C1">
        <w:t>’</w:t>
      </w:r>
      <w:r w:rsidR="00C52F4A" w:rsidRPr="00605EB6">
        <w:t>il te menaçait</w:t>
      </w:r>
      <w:r w:rsidR="00C474C1">
        <w:t xml:space="preserve"> ; </w:t>
      </w:r>
      <w:r w:rsidR="00C52F4A" w:rsidRPr="00605EB6">
        <w:t>ce sauvage</w:t>
      </w:r>
      <w:r w:rsidR="00C474C1">
        <w:t xml:space="preserve">, </w:t>
      </w:r>
      <w:r w:rsidR="00C52F4A" w:rsidRPr="00605EB6">
        <w:t>ce fou</w:t>
      </w:r>
      <w:r w:rsidR="00C474C1">
        <w:t xml:space="preserve">, </w:t>
      </w:r>
      <w:r w:rsidR="00C52F4A" w:rsidRPr="00605EB6">
        <w:t>a quelque chose contre toi</w:t>
      </w:r>
      <w:r w:rsidR="00C474C1">
        <w:t>.</w:t>
      </w:r>
    </w:p>
    <w:p w14:paraId="3564D64C" w14:textId="7CD72FC4" w:rsidR="00C474C1" w:rsidRDefault="0094609C" w:rsidP="00C52F4A">
      <w:r>
        <w:t>— </w:t>
      </w:r>
      <w:r w:rsidR="00C52F4A" w:rsidRPr="00605EB6">
        <w:t>Je crois</w:t>
      </w:r>
      <w:r w:rsidR="00C474C1">
        <w:t xml:space="preserve">, </w:t>
      </w:r>
      <w:r w:rsidR="00C52F4A" w:rsidRPr="00605EB6">
        <w:t>en effet</w:t>
      </w:r>
      <w:r w:rsidR="00C474C1">
        <w:t xml:space="preserve">, </w:t>
      </w:r>
      <w:r w:rsidR="00C52F4A" w:rsidRPr="00605EB6">
        <w:t>qu</w:t>
      </w:r>
      <w:r w:rsidR="00C474C1">
        <w:t>’</w:t>
      </w:r>
      <w:r w:rsidR="00C52F4A" w:rsidRPr="00605EB6">
        <w:t>il éprouverait du plaisir à m</w:t>
      </w:r>
      <w:r w:rsidR="00C474C1">
        <w:t>’</w:t>
      </w:r>
      <w:r w:rsidR="00C52F4A" w:rsidRPr="00605EB6">
        <w:t>étrangler</w:t>
      </w:r>
      <w:r w:rsidR="00C474C1">
        <w:t>.</w:t>
      </w:r>
    </w:p>
    <w:p w14:paraId="127ACF98" w14:textId="3730924E" w:rsidR="00C474C1" w:rsidRDefault="0094609C" w:rsidP="00C52F4A">
      <w:r>
        <w:t>— </w:t>
      </w:r>
      <w:r w:rsidR="00C52F4A" w:rsidRPr="00605EB6">
        <w:t>Ah</w:t>
      </w:r>
      <w:r w:rsidR="00C474C1">
        <w:t xml:space="preserve"> ! </w:t>
      </w:r>
      <w:r w:rsidR="00C52F4A" w:rsidRPr="00605EB6">
        <w:t>et pourquoi cela</w:t>
      </w:r>
      <w:r w:rsidR="00C474C1">
        <w:t> ?</w:t>
      </w:r>
    </w:p>
    <w:p w14:paraId="58C55E94" w14:textId="3555404E" w:rsidR="00C474C1" w:rsidRDefault="0094609C" w:rsidP="00C52F4A">
      <w:r>
        <w:t>— </w:t>
      </w:r>
      <w:r w:rsidR="00C52F4A" w:rsidRPr="00605EB6">
        <w:t>Il a de la rancune comme un chien qu</w:t>
      </w:r>
      <w:r w:rsidR="00C474C1">
        <w:t>’</w:t>
      </w:r>
      <w:r w:rsidR="00C52F4A" w:rsidRPr="00605EB6">
        <w:t>on caresse à coups de trique</w:t>
      </w:r>
      <w:r w:rsidR="00C474C1">
        <w:t xml:space="preserve"> ; </w:t>
      </w:r>
      <w:r w:rsidR="00C52F4A" w:rsidRPr="00605EB6">
        <w:t>il se souvient d</w:t>
      </w:r>
      <w:r w:rsidR="00C474C1">
        <w:t>’</w:t>
      </w:r>
      <w:r w:rsidR="00C52F4A" w:rsidRPr="00605EB6">
        <w:t>une correction que je lui ai administrée il y a quelques mois avec cette cravache que je tiens à la main</w:t>
      </w:r>
      <w:r w:rsidR="00C474C1">
        <w:t>.</w:t>
      </w:r>
    </w:p>
    <w:p w14:paraId="354A24B9" w14:textId="28C58538" w:rsidR="00C474C1" w:rsidRDefault="0094609C" w:rsidP="00C52F4A">
      <w:r>
        <w:t>— </w:t>
      </w:r>
      <w:r w:rsidR="00C52F4A" w:rsidRPr="00605EB6">
        <w:t>Comment</w:t>
      </w:r>
      <w:r w:rsidR="00C474C1">
        <w:t xml:space="preserve">, </w:t>
      </w:r>
      <w:r w:rsidR="00C52F4A" w:rsidRPr="00605EB6">
        <w:t>tu as eu le courage de frapper ce malheureux</w:t>
      </w:r>
      <w:r w:rsidR="00C474C1">
        <w:t> ?</w:t>
      </w:r>
    </w:p>
    <w:p w14:paraId="6D1AD808" w14:textId="268E5A8E" w:rsidR="00C474C1" w:rsidRDefault="0094609C" w:rsidP="00C52F4A">
      <w:r>
        <w:t>— </w:t>
      </w:r>
      <w:r w:rsidR="00C52F4A" w:rsidRPr="00605EB6">
        <w:t>Parfaitement</w:t>
      </w:r>
      <w:r w:rsidR="00C474C1">
        <w:t>.</w:t>
      </w:r>
    </w:p>
    <w:p w14:paraId="2B324722" w14:textId="09020C68" w:rsidR="00C474C1" w:rsidRDefault="0094609C" w:rsidP="00C52F4A">
      <w:r>
        <w:t>— </w:t>
      </w:r>
      <w:r w:rsidR="00C52F4A" w:rsidRPr="00605EB6">
        <w:t>Oh</w:t>
      </w:r>
      <w:r w:rsidR="00C474C1">
        <w:t xml:space="preserve"> ! </w:t>
      </w:r>
      <w:r w:rsidR="00C52F4A" w:rsidRPr="00605EB6">
        <w:t>Raoul</w:t>
      </w:r>
      <w:r w:rsidR="00C474C1">
        <w:t> !</w:t>
      </w:r>
    </w:p>
    <w:p w14:paraId="18172444" w14:textId="30C4857C" w:rsidR="00C474C1" w:rsidRDefault="0094609C" w:rsidP="00C52F4A">
      <w:r>
        <w:t>— </w:t>
      </w:r>
      <w:r w:rsidR="00C52F4A" w:rsidRPr="00605EB6">
        <w:t>Et</w:t>
      </w:r>
      <w:r w:rsidR="00C474C1">
        <w:t xml:space="preserve">, </w:t>
      </w:r>
      <w:r w:rsidR="00C52F4A" w:rsidRPr="00605EB6">
        <w:t>à l</w:t>
      </w:r>
      <w:r w:rsidR="00C474C1">
        <w:t>’</w:t>
      </w:r>
      <w:r w:rsidR="00C52F4A" w:rsidRPr="00605EB6">
        <w:t>occasion</w:t>
      </w:r>
      <w:r w:rsidR="00C474C1">
        <w:t xml:space="preserve">, </w:t>
      </w:r>
      <w:r w:rsidR="00C52F4A" w:rsidRPr="00605EB6">
        <w:t>je suis prêt à recommencer</w:t>
      </w:r>
      <w:r w:rsidR="00C474C1">
        <w:t>.</w:t>
      </w:r>
    </w:p>
    <w:p w14:paraId="35F8977E" w14:textId="3B8AD7B7" w:rsidR="00C474C1" w:rsidRDefault="0094609C" w:rsidP="00C52F4A">
      <w:r>
        <w:t>— </w:t>
      </w:r>
      <w:r w:rsidR="00C52F4A" w:rsidRPr="00605EB6">
        <w:t>Que t</w:t>
      </w:r>
      <w:r w:rsidR="00C474C1">
        <w:t>’</w:t>
      </w:r>
      <w:r w:rsidR="00C52F4A" w:rsidRPr="00605EB6">
        <w:t>avait-il fait</w:t>
      </w:r>
      <w:r w:rsidR="00C474C1">
        <w:t> ?</w:t>
      </w:r>
    </w:p>
    <w:p w14:paraId="3BF17864" w14:textId="1BC2A523" w:rsidR="00C474C1" w:rsidRDefault="0094609C" w:rsidP="00C52F4A">
      <w:r>
        <w:t>— </w:t>
      </w:r>
      <w:r w:rsidR="00C52F4A" w:rsidRPr="00605EB6">
        <w:t>Permets-moi de ne pas te répondre</w:t>
      </w:r>
      <w:r w:rsidR="00C474C1">
        <w:t>.</w:t>
      </w:r>
    </w:p>
    <w:p w14:paraId="7099C207" w14:textId="38207E55" w:rsidR="00C474C1" w:rsidRDefault="0094609C" w:rsidP="00C52F4A">
      <w:r>
        <w:t>— </w:t>
      </w:r>
      <w:r w:rsidR="00C52F4A" w:rsidRPr="00605EB6">
        <w:t>En ce cas</w:t>
      </w:r>
      <w:r w:rsidR="00C474C1">
        <w:t xml:space="preserve">, </w:t>
      </w:r>
      <w:r w:rsidR="00C52F4A" w:rsidRPr="00605EB6">
        <w:t>je cesse de t</w:t>
      </w:r>
      <w:r w:rsidR="00C474C1">
        <w:t>’</w:t>
      </w:r>
      <w:r w:rsidR="00C52F4A" w:rsidRPr="00605EB6">
        <w:t>interroger</w:t>
      </w:r>
      <w:r w:rsidR="00C474C1">
        <w:t>.</w:t>
      </w:r>
    </w:p>
    <w:p w14:paraId="2EFF4AB8" w14:textId="4E1EA916" w:rsidR="00C474C1" w:rsidRDefault="0094609C" w:rsidP="00C52F4A">
      <w:r>
        <w:t>— </w:t>
      </w:r>
      <w:r w:rsidR="00C52F4A" w:rsidRPr="00605EB6">
        <w:t>Tu as vu la jeune fille</w:t>
      </w:r>
      <w:r w:rsidR="00C474C1">
        <w:t> ?</w:t>
      </w:r>
    </w:p>
    <w:p w14:paraId="0E700712" w14:textId="67AA44AB" w:rsidR="00C474C1" w:rsidRDefault="0094609C" w:rsidP="00C52F4A">
      <w:r>
        <w:t>— </w:t>
      </w:r>
      <w:r w:rsidR="00C52F4A" w:rsidRPr="00605EB6">
        <w:t>Oui</w:t>
      </w:r>
      <w:r w:rsidR="00C474C1">
        <w:t>.</w:t>
      </w:r>
    </w:p>
    <w:p w14:paraId="7BE463E4" w14:textId="03724321" w:rsidR="00C474C1" w:rsidRDefault="0094609C" w:rsidP="00C52F4A">
      <w:r>
        <w:t>— </w:t>
      </w:r>
      <w:r w:rsidR="00C52F4A" w:rsidRPr="00605EB6">
        <w:t>N</w:t>
      </w:r>
      <w:r w:rsidR="00C474C1">
        <w:t>’</w:t>
      </w:r>
      <w:r w:rsidR="00C52F4A" w:rsidRPr="00605EB6">
        <w:t>est-ce pas</w:t>
      </w:r>
      <w:r w:rsidR="00C474C1">
        <w:t xml:space="preserve">, </w:t>
      </w:r>
      <w:r w:rsidR="00C52F4A" w:rsidRPr="00605EB6">
        <w:t>qu</w:t>
      </w:r>
      <w:r w:rsidR="00C474C1">
        <w:t>’</w:t>
      </w:r>
      <w:r w:rsidR="00C52F4A" w:rsidRPr="00605EB6">
        <w:t>elle est charmante</w:t>
      </w:r>
      <w:r w:rsidR="00C474C1">
        <w:t> !</w:t>
      </w:r>
    </w:p>
    <w:p w14:paraId="3AA26E2C" w14:textId="1BA9391D" w:rsidR="00C474C1" w:rsidRDefault="0094609C" w:rsidP="00C52F4A">
      <w:r>
        <w:lastRenderedPageBreak/>
        <w:t>— </w:t>
      </w:r>
      <w:r w:rsidR="00C52F4A" w:rsidRPr="00605EB6">
        <w:t>Adorable</w:t>
      </w:r>
      <w:r w:rsidR="00C474C1">
        <w:t xml:space="preserve">, </w:t>
      </w:r>
      <w:r w:rsidR="00C52F4A" w:rsidRPr="00605EB6">
        <w:t>c</w:t>
      </w:r>
      <w:r w:rsidR="00C474C1">
        <w:t>’</w:t>
      </w:r>
      <w:r w:rsidR="00C52F4A" w:rsidRPr="00605EB6">
        <w:t>est une merveille</w:t>
      </w:r>
      <w:r w:rsidR="00C474C1">
        <w:t> !</w:t>
      </w:r>
    </w:p>
    <w:p w14:paraId="5B19F750" w14:textId="26CE1832" w:rsidR="00C474C1" w:rsidRDefault="0094609C" w:rsidP="00C52F4A">
      <w:r>
        <w:t>— </w:t>
      </w:r>
      <w:r w:rsidR="00C52F4A" w:rsidRPr="00605EB6">
        <w:t>Alors</w:t>
      </w:r>
      <w:r w:rsidR="00C474C1">
        <w:t xml:space="preserve">, </w:t>
      </w:r>
      <w:r w:rsidR="00C52F4A" w:rsidRPr="00605EB6">
        <w:t>tu comprends</w:t>
      </w:r>
      <w:r w:rsidR="00C474C1">
        <w:t>…</w:t>
      </w:r>
    </w:p>
    <w:p w14:paraId="227FD102" w14:textId="788387A9" w:rsidR="00C474C1" w:rsidRDefault="0094609C" w:rsidP="00C52F4A">
      <w:r>
        <w:t>— </w:t>
      </w:r>
      <w:r w:rsidR="00C52F4A" w:rsidRPr="00605EB6">
        <w:t>Oui</w:t>
      </w:r>
      <w:r w:rsidR="00C474C1">
        <w:t xml:space="preserve">, </w:t>
      </w:r>
      <w:r w:rsidR="00C52F4A" w:rsidRPr="00605EB6">
        <w:t>je comprends l</w:t>
      </w:r>
      <w:r w:rsidR="00C474C1">
        <w:t>’</w:t>
      </w:r>
      <w:r w:rsidR="00C52F4A" w:rsidRPr="00605EB6">
        <w:t>enthousiasme avec lequel tu m</w:t>
      </w:r>
      <w:r w:rsidR="00C474C1">
        <w:t>’</w:t>
      </w:r>
      <w:r w:rsidR="00C52F4A" w:rsidRPr="00605EB6">
        <w:t>as parlé d</w:t>
      </w:r>
      <w:r w:rsidR="00C474C1">
        <w:t>’</w:t>
      </w:r>
      <w:r w:rsidR="00C52F4A" w:rsidRPr="00605EB6">
        <w:t>elle</w:t>
      </w:r>
      <w:r w:rsidR="00C474C1">
        <w:t>.</w:t>
      </w:r>
    </w:p>
    <w:p w14:paraId="43FC2172" w14:textId="1A662FF0" w:rsidR="00C474C1" w:rsidRDefault="0094609C" w:rsidP="00C52F4A">
      <w:r>
        <w:t>— </w:t>
      </w:r>
      <w:r w:rsidR="00C52F4A" w:rsidRPr="00605EB6">
        <w:t>Et pourquoi j</w:t>
      </w:r>
      <w:r w:rsidR="00C474C1">
        <w:t>’</w:t>
      </w:r>
      <w:r w:rsidR="00C52F4A" w:rsidRPr="00605EB6">
        <w:t>en veux faire ma maîtresse</w:t>
      </w:r>
      <w:r w:rsidR="00C474C1">
        <w:t>.</w:t>
      </w:r>
    </w:p>
    <w:p w14:paraId="0905BF56" w14:textId="70DE55D9" w:rsidR="00C474C1" w:rsidRDefault="0094609C" w:rsidP="00C52F4A">
      <w:r>
        <w:t>— </w:t>
      </w:r>
      <w:r w:rsidR="00C52F4A" w:rsidRPr="00605EB6">
        <w:t>Une folie</w:t>
      </w:r>
      <w:r w:rsidR="00C474C1">
        <w:t xml:space="preserve"> ! </w:t>
      </w:r>
      <w:r w:rsidR="00C52F4A" w:rsidRPr="00605EB6">
        <w:t>Veux-tu que je te donne un bon conseil</w:t>
      </w:r>
      <w:r w:rsidR="00C474C1">
        <w:t> ?</w:t>
      </w:r>
    </w:p>
    <w:p w14:paraId="122A1172" w14:textId="6BA14DD6" w:rsidR="00C474C1" w:rsidRDefault="0094609C" w:rsidP="00C52F4A">
      <w:r>
        <w:t>— </w:t>
      </w:r>
      <w:r w:rsidR="00C52F4A" w:rsidRPr="00605EB6">
        <w:t>Voyons</w:t>
      </w:r>
      <w:r w:rsidR="00C474C1">
        <w:t>.</w:t>
      </w:r>
    </w:p>
    <w:p w14:paraId="6078E6AE" w14:textId="359D5759" w:rsidR="00C474C1" w:rsidRDefault="0094609C" w:rsidP="00C52F4A">
      <w:r>
        <w:t>— </w:t>
      </w:r>
      <w:r w:rsidR="00C52F4A" w:rsidRPr="00605EB6">
        <w:t>Renonce à ton projet</w:t>
      </w:r>
      <w:r w:rsidR="00C474C1">
        <w:t>.</w:t>
      </w:r>
    </w:p>
    <w:p w14:paraId="5DA7CA87" w14:textId="01A646B8" w:rsidR="00C474C1" w:rsidRDefault="0094609C" w:rsidP="00C52F4A">
      <w:r>
        <w:t>— </w:t>
      </w:r>
      <w:r w:rsidR="00C52F4A" w:rsidRPr="00605EB6">
        <w:t>Jamais</w:t>
      </w:r>
      <w:r w:rsidR="00C474C1">
        <w:t> !</w:t>
      </w:r>
    </w:p>
    <w:p w14:paraId="7E49CAED" w14:textId="3C872660" w:rsidR="00C474C1" w:rsidRDefault="0094609C" w:rsidP="00C52F4A">
      <w:r>
        <w:t>— </w:t>
      </w:r>
      <w:r w:rsidR="00C52F4A" w:rsidRPr="00751F59">
        <w:t>Tu ne réussiras point</w:t>
      </w:r>
      <w:r w:rsidR="00C474C1">
        <w:t xml:space="preserve">. </w:t>
      </w:r>
      <w:r w:rsidR="00C52F4A" w:rsidRPr="00751F59">
        <w:t>Il m</w:t>
      </w:r>
      <w:r w:rsidR="00C474C1">
        <w:t>’</w:t>
      </w:r>
      <w:r w:rsidR="00C52F4A" w:rsidRPr="00751F59">
        <w:t>a suffi du coup d</w:t>
      </w:r>
      <w:r w:rsidR="00C474C1">
        <w:t>’</w:t>
      </w:r>
      <w:r w:rsidR="00C52F4A" w:rsidRPr="00751F59">
        <w:t>œil que j</w:t>
      </w:r>
      <w:r w:rsidR="00C474C1">
        <w:t>’</w:t>
      </w:r>
      <w:r w:rsidR="00C52F4A" w:rsidRPr="00751F59">
        <w:t>ai jeté sur elle pour la juger</w:t>
      </w:r>
      <w:r w:rsidR="00C474C1">
        <w:t xml:space="preserve">. </w:t>
      </w:r>
      <w:r w:rsidR="00C52F4A" w:rsidRPr="00751F59">
        <w:t>Cette jeune fille</w:t>
      </w:r>
      <w:r w:rsidR="00C474C1">
        <w:t xml:space="preserve">, </w:t>
      </w:r>
      <w:r w:rsidR="00C52F4A" w:rsidRPr="00751F59">
        <w:t>Raoul</w:t>
      </w:r>
      <w:r w:rsidR="00C474C1">
        <w:t xml:space="preserve">, </w:t>
      </w:r>
      <w:r w:rsidR="00C52F4A" w:rsidRPr="00751F59">
        <w:t>n</w:t>
      </w:r>
      <w:r w:rsidR="00C474C1">
        <w:t>’</w:t>
      </w:r>
      <w:r w:rsidR="00C52F4A" w:rsidRPr="00751F59">
        <w:t>est pas une fleur des champs qu</w:t>
      </w:r>
      <w:r w:rsidR="00C474C1">
        <w:t>’</w:t>
      </w:r>
      <w:r w:rsidR="00C52F4A" w:rsidRPr="00751F59">
        <w:t>on peut cueillir</w:t>
      </w:r>
      <w:r w:rsidR="00C474C1">
        <w:t>.</w:t>
      </w:r>
    </w:p>
    <w:p w14:paraId="053A028E" w14:textId="22F264C1" w:rsidR="00C474C1" w:rsidRDefault="0094609C" w:rsidP="00C52F4A">
      <w:r>
        <w:t>— </w:t>
      </w:r>
      <w:r w:rsidR="00C52F4A" w:rsidRPr="00605EB6">
        <w:t>Et pourtant elle sera à moi</w:t>
      </w:r>
      <w:r w:rsidR="00C474C1">
        <w:t xml:space="preserve"> ; </w:t>
      </w:r>
      <w:r w:rsidR="00C52F4A" w:rsidRPr="00605EB6">
        <w:t>il faut</w:t>
      </w:r>
      <w:r w:rsidR="00C474C1">
        <w:t xml:space="preserve">, </w:t>
      </w:r>
      <w:r w:rsidR="00C52F4A" w:rsidRPr="00605EB6">
        <w:t>je veux qu</w:t>
      </w:r>
      <w:r w:rsidR="00C474C1">
        <w:t>’</w:t>
      </w:r>
      <w:r w:rsidR="00C52F4A" w:rsidRPr="00605EB6">
        <w:t>elle m</w:t>
      </w:r>
      <w:r w:rsidR="00C474C1">
        <w:t>’</w:t>
      </w:r>
      <w:r w:rsidR="00C52F4A" w:rsidRPr="00605EB6">
        <w:t>appartienne</w:t>
      </w:r>
      <w:r w:rsidR="00C474C1">
        <w:t> !</w:t>
      </w:r>
    </w:p>
    <w:p w14:paraId="6C8405EF" w14:textId="293CBFCB" w:rsidR="00C474C1" w:rsidRDefault="0094609C" w:rsidP="00C52F4A">
      <w:r>
        <w:t>— </w:t>
      </w:r>
      <w:r w:rsidR="00C52F4A" w:rsidRPr="00605EB6">
        <w:t>C</w:t>
      </w:r>
      <w:r w:rsidR="00C474C1">
        <w:t>’</w:t>
      </w:r>
      <w:r w:rsidR="00C52F4A" w:rsidRPr="00605EB6">
        <w:t>est donc une véritable passion</w:t>
      </w:r>
      <w:r w:rsidR="00C474C1">
        <w:t> ?</w:t>
      </w:r>
    </w:p>
    <w:p w14:paraId="1C54AFE7" w14:textId="1E924DE7" w:rsidR="00C474C1" w:rsidRDefault="0094609C" w:rsidP="00C52F4A">
      <w:r>
        <w:t>— </w:t>
      </w:r>
      <w:r w:rsidR="00C52F4A" w:rsidRPr="00605EB6">
        <w:t>Oui</w:t>
      </w:r>
      <w:r w:rsidR="00C474C1">
        <w:t xml:space="preserve">, </w:t>
      </w:r>
      <w:r w:rsidR="00C52F4A" w:rsidRPr="00605EB6">
        <w:t>c</w:t>
      </w:r>
      <w:r w:rsidR="00C474C1">
        <w:t>’</w:t>
      </w:r>
      <w:r w:rsidR="00C52F4A" w:rsidRPr="00605EB6">
        <w:t>est une passion terrible qui a allumé dans tout mon être un feu qui me brûle</w:t>
      </w:r>
      <w:r w:rsidR="00C474C1">
        <w:t xml:space="preserve">, </w:t>
      </w:r>
      <w:r w:rsidR="00C52F4A" w:rsidRPr="00605EB6">
        <w:t>me dévore</w:t>
      </w:r>
      <w:r w:rsidR="00C474C1">
        <w:t> !</w:t>
      </w:r>
    </w:p>
    <w:p w14:paraId="58169070" w14:textId="7A235E2D" w:rsidR="00C474C1" w:rsidRDefault="0094609C" w:rsidP="00C52F4A">
      <w:r>
        <w:t>— </w:t>
      </w:r>
      <w:r w:rsidR="00C52F4A" w:rsidRPr="00605EB6">
        <w:t>Et tu ne lui as jamais parlé</w:t>
      </w:r>
      <w:r w:rsidR="00C474C1">
        <w:t> ?</w:t>
      </w:r>
    </w:p>
    <w:p w14:paraId="1DA46EF5" w14:textId="031D0D71" w:rsidR="00C474C1" w:rsidRDefault="0094609C" w:rsidP="00C52F4A">
      <w:r>
        <w:t>— </w:t>
      </w:r>
      <w:r w:rsidR="00C52F4A" w:rsidRPr="00605EB6">
        <w:t>Je la vois</w:t>
      </w:r>
      <w:r w:rsidR="00C474C1">
        <w:t xml:space="preserve">, </w:t>
      </w:r>
      <w:r w:rsidR="00C52F4A" w:rsidRPr="00605EB6">
        <w:t>c</w:t>
      </w:r>
      <w:r w:rsidR="00C474C1">
        <w:t>’</w:t>
      </w:r>
      <w:r w:rsidR="00C52F4A" w:rsidRPr="00605EB6">
        <w:t>est assez</w:t>
      </w:r>
      <w:r w:rsidR="00C474C1">
        <w:t>.</w:t>
      </w:r>
    </w:p>
    <w:p w14:paraId="1243FC26" w14:textId="77777777" w:rsidR="00C474C1" w:rsidRDefault="00C52F4A" w:rsidP="00C52F4A">
      <w:r w:rsidRPr="00605EB6">
        <w:t>Jules se mit à rire</w:t>
      </w:r>
      <w:r w:rsidR="00C474C1">
        <w:t>.</w:t>
      </w:r>
    </w:p>
    <w:p w14:paraId="37ACEEC7" w14:textId="6FB59A1B" w:rsidR="00C474C1" w:rsidRDefault="0094609C" w:rsidP="00C52F4A">
      <w:r>
        <w:t>— </w:t>
      </w:r>
      <w:r w:rsidR="00C52F4A" w:rsidRPr="00605EB6">
        <w:t>Pourquoi ris-tu</w:t>
      </w:r>
      <w:r w:rsidR="00C474C1">
        <w:t> ?</w:t>
      </w:r>
    </w:p>
    <w:p w14:paraId="432FC8AE" w14:textId="2556F9F3" w:rsidR="00C474C1" w:rsidRDefault="0094609C" w:rsidP="00C52F4A">
      <w:r>
        <w:t>— </w:t>
      </w:r>
      <w:r w:rsidR="00C52F4A" w:rsidRPr="00605EB6">
        <w:t>Parce que je t</w:t>
      </w:r>
      <w:r w:rsidR="00C474C1">
        <w:t>’</w:t>
      </w:r>
      <w:r w:rsidR="00C52F4A" w:rsidRPr="00605EB6">
        <w:t>en ai connu déjà plusieurs de ces passions terribles</w:t>
      </w:r>
      <w:r w:rsidR="00C474C1">
        <w:t xml:space="preserve">, </w:t>
      </w:r>
      <w:r w:rsidR="00C52F4A" w:rsidRPr="00605EB6">
        <w:t>dont le feu s</w:t>
      </w:r>
      <w:r w:rsidR="00C474C1">
        <w:t>’</w:t>
      </w:r>
      <w:r w:rsidR="00C52F4A" w:rsidRPr="00605EB6">
        <w:t>est éteint</w:t>
      </w:r>
      <w:r w:rsidR="00C474C1">
        <w:t xml:space="preserve">, </w:t>
      </w:r>
      <w:r w:rsidR="00C52F4A" w:rsidRPr="00605EB6">
        <w:t>tiens</w:t>
      </w:r>
      <w:r w:rsidR="00C474C1">
        <w:t xml:space="preserve">, </w:t>
      </w:r>
      <w:r w:rsidR="00C52F4A" w:rsidRPr="00605EB6">
        <w:t>comme cette allumette avec laquelle je voulais allumer mon cigare</w:t>
      </w:r>
      <w:r w:rsidR="00C474C1">
        <w:t>.</w:t>
      </w:r>
    </w:p>
    <w:p w14:paraId="7DB83D59" w14:textId="16761061" w:rsidR="00C474C1" w:rsidRDefault="0094609C" w:rsidP="00C52F4A">
      <w:r>
        <w:lastRenderedPageBreak/>
        <w:t>— </w:t>
      </w:r>
      <w:r w:rsidR="00C52F4A" w:rsidRPr="00605EB6">
        <w:t>C</w:t>
      </w:r>
      <w:r w:rsidR="00C474C1">
        <w:t>’</w:t>
      </w:r>
      <w:r w:rsidR="00C52F4A" w:rsidRPr="00605EB6">
        <w:t>est vrai</w:t>
      </w:r>
      <w:r w:rsidR="00C474C1">
        <w:t xml:space="preserve"> ; </w:t>
      </w:r>
      <w:r w:rsidR="00C52F4A" w:rsidRPr="00605EB6">
        <w:t>mais cette fois</w:t>
      </w:r>
      <w:r w:rsidR="00C474C1">
        <w:t xml:space="preserve">, </w:t>
      </w:r>
      <w:r w:rsidR="00C52F4A" w:rsidRPr="00605EB6">
        <w:t>c</w:t>
      </w:r>
      <w:r w:rsidR="00C474C1">
        <w:t>’</w:t>
      </w:r>
      <w:r w:rsidR="00C52F4A" w:rsidRPr="00605EB6">
        <w:t>est sérieux</w:t>
      </w:r>
      <w:r w:rsidR="00C474C1">
        <w:t>.</w:t>
      </w:r>
    </w:p>
    <w:p w14:paraId="191388EF" w14:textId="3E999612" w:rsidR="00C474C1" w:rsidRDefault="0094609C" w:rsidP="00C52F4A">
      <w:r>
        <w:t>— </w:t>
      </w:r>
      <w:r w:rsidR="00C52F4A" w:rsidRPr="00605EB6">
        <w:t>Heu</w:t>
      </w:r>
      <w:r w:rsidR="00C474C1">
        <w:t> !</w:t>
      </w:r>
    </w:p>
    <w:p w14:paraId="45D417B3" w14:textId="32F7DBBF" w:rsidR="00C474C1" w:rsidRDefault="0094609C" w:rsidP="00C52F4A">
      <w:r>
        <w:t>— </w:t>
      </w:r>
      <w:r w:rsidR="00C52F4A" w:rsidRPr="00605EB6">
        <w:t>Eh bien</w:t>
      </w:r>
      <w:r w:rsidR="00C474C1">
        <w:t xml:space="preserve">, </w:t>
      </w:r>
      <w:r w:rsidR="00C52F4A" w:rsidRPr="00605EB6">
        <w:t>quoi</w:t>
      </w:r>
      <w:r w:rsidR="00C474C1">
        <w:t> ?</w:t>
      </w:r>
    </w:p>
    <w:p w14:paraId="703E632F" w14:textId="07860953" w:rsidR="00C474C1" w:rsidRDefault="0094609C" w:rsidP="00C52F4A">
      <w:r>
        <w:t>— </w:t>
      </w:r>
      <w:r w:rsidR="00C52F4A" w:rsidRPr="00605EB6">
        <w:t>Dans quatre jours nous retournons à Paris</w:t>
      </w:r>
      <w:r w:rsidR="00C474C1">
        <w:t>.</w:t>
      </w:r>
    </w:p>
    <w:p w14:paraId="77DAB220" w14:textId="413E26F7" w:rsidR="00C474C1" w:rsidRDefault="0094609C" w:rsidP="00C52F4A">
      <w:r>
        <w:t>— </w:t>
      </w:r>
      <w:r w:rsidR="00C52F4A" w:rsidRPr="00605EB6">
        <w:t>Après</w:t>
      </w:r>
      <w:r w:rsidR="00C474C1">
        <w:t> ?</w:t>
      </w:r>
    </w:p>
    <w:p w14:paraId="6EF9E4F8" w14:textId="56BD0AAB" w:rsidR="00C474C1" w:rsidRDefault="0094609C" w:rsidP="00C52F4A">
      <w:r>
        <w:t>— </w:t>
      </w:r>
      <w:r w:rsidR="00C52F4A" w:rsidRPr="00605EB6">
        <w:t>Dans huit jours tu ne penseras plus à la belle Jeanne</w:t>
      </w:r>
      <w:r w:rsidR="00C474C1">
        <w:t xml:space="preserve">. </w:t>
      </w:r>
      <w:r w:rsidR="00C52F4A" w:rsidRPr="00605EB6">
        <w:t>Comme les précédentes</w:t>
      </w:r>
      <w:r w:rsidR="00C474C1">
        <w:t xml:space="preserve">, </w:t>
      </w:r>
      <w:r w:rsidR="00C52F4A" w:rsidRPr="00605EB6">
        <w:t>ta nouvelle passion aura duré ce que dure un feu de paille</w:t>
      </w:r>
      <w:r w:rsidR="00C474C1">
        <w:t>.</w:t>
      </w:r>
    </w:p>
    <w:p w14:paraId="292CA5E8" w14:textId="53152E51" w:rsidR="00C474C1" w:rsidRDefault="0094609C" w:rsidP="00C52F4A">
      <w:r>
        <w:t>— </w:t>
      </w:r>
      <w:r w:rsidR="00C52F4A" w:rsidRPr="00605EB6">
        <w:t>Oui</w:t>
      </w:r>
      <w:r w:rsidR="00C474C1">
        <w:t xml:space="preserve">, </w:t>
      </w:r>
      <w:r w:rsidR="00C52F4A" w:rsidRPr="00605EB6">
        <w:t>murmura Raoul</w:t>
      </w:r>
      <w:r w:rsidR="00C474C1">
        <w:t xml:space="preserve">, </w:t>
      </w:r>
      <w:r w:rsidR="00C52F4A" w:rsidRPr="00605EB6">
        <w:t>je vais retourner à Paris</w:t>
      </w:r>
      <w:r w:rsidR="00C474C1">
        <w:t xml:space="preserve"> ; </w:t>
      </w:r>
      <w:r w:rsidR="00C52F4A" w:rsidRPr="00605EB6">
        <w:t>mais je reviendrai</w:t>
      </w:r>
      <w:r w:rsidR="00C474C1">
        <w:t> !</w:t>
      </w:r>
    </w:p>
    <w:p w14:paraId="3EBA6BC4" w14:textId="03D1F83B" w:rsidR="00C52F4A" w:rsidRPr="00605EB6" w:rsidRDefault="00C52F4A" w:rsidP="00C474C1">
      <w:pPr>
        <w:pStyle w:val="Titre2"/>
      </w:pPr>
      <w:bookmarkStart w:id="17" w:name="_Toc197617863"/>
      <w:r w:rsidRPr="00605EB6">
        <w:lastRenderedPageBreak/>
        <w:t>IV</w:t>
      </w:r>
      <w:r w:rsidRPr="00605EB6">
        <w:br/>
      </w:r>
      <w:r w:rsidRPr="00605EB6">
        <w:br/>
        <w:t>LE COUREUR DES BOIS</w:t>
      </w:r>
      <w:bookmarkEnd w:id="17"/>
    </w:p>
    <w:p w14:paraId="7FD7472D" w14:textId="354FFE1E" w:rsidR="00C474C1" w:rsidRDefault="00C52F4A" w:rsidP="00C52F4A">
      <w:r w:rsidRPr="00605EB6">
        <w:t>Un jour</w:t>
      </w:r>
      <w:r w:rsidR="00C474C1">
        <w:t xml:space="preserve">, </w:t>
      </w:r>
      <w:r w:rsidRPr="00605EB6">
        <w:t>cinq ans auparavant</w:t>
      </w:r>
      <w:r w:rsidR="00C474C1">
        <w:t xml:space="preserve">, </w:t>
      </w:r>
      <w:r w:rsidRPr="00605EB6">
        <w:t>un habitant de Mareille</w:t>
      </w:r>
      <w:r w:rsidR="00C474C1">
        <w:t xml:space="preserve">, </w:t>
      </w:r>
      <w:r w:rsidRPr="00605EB6">
        <w:t xml:space="preserve">revenant de </w:t>
      </w:r>
      <w:r w:rsidR="00751F59" w:rsidRPr="00605EB6">
        <w:t>Blign</w:t>
      </w:r>
      <w:r w:rsidR="00751F59">
        <w:t>i</w:t>
      </w:r>
      <w:r w:rsidR="00751F59" w:rsidRPr="00605EB6">
        <w:t>court</w:t>
      </w:r>
      <w:r w:rsidR="00C474C1">
        <w:t xml:space="preserve">, </w:t>
      </w:r>
      <w:r w:rsidRPr="00605EB6">
        <w:t>à travers les bois</w:t>
      </w:r>
      <w:r w:rsidR="00C474C1">
        <w:t xml:space="preserve">, </w:t>
      </w:r>
      <w:r w:rsidRPr="00605EB6">
        <w:t>rentra dans la commune essoufflé</w:t>
      </w:r>
      <w:r w:rsidR="00C474C1">
        <w:t xml:space="preserve">, </w:t>
      </w:r>
      <w:r w:rsidRPr="00605EB6">
        <w:t>effaré</w:t>
      </w:r>
      <w:r w:rsidR="00C474C1">
        <w:t xml:space="preserve">, </w:t>
      </w:r>
      <w:r w:rsidRPr="00605EB6">
        <w:t>couvert de sueur et de poussière</w:t>
      </w:r>
      <w:r w:rsidR="00C474C1">
        <w:t xml:space="preserve">, </w:t>
      </w:r>
      <w:r w:rsidRPr="00605EB6">
        <w:t>et agitant ses bras comme un insensé</w:t>
      </w:r>
      <w:r w:rsidR="00C474C1">
        <w:t>.</w:t>
      </w:r>
    </w:p>
    <w:p w14:paraId="251998D2" w14:textId="77777777" w:rsidR="00C474C1" w:rsidRDefault="00C52F4A" w:rsidP="00C52F4A">
      <w:r w:rsidRPr="00605EB6">
        <w:t>À le voir dans un pareil état d</w:t>
      </w:r>
      <w:r w:rsidR="00C474C1">
        <w:t>’</w:t>
      </w:r>
      <w:r w:rsidRPr="00605EB6">
        <w:t>agitation</w:t>
      </w:r>
      <w:r w:rsidR="00C474C1">
        <w:t xml:space="preserve">, </w:t>
      </w:r>
      <w:r w:rsidRPr="00605EB6">
        <w:t>on pouvait supposer</w:t>
      </w:r>
      <w:r w:rsidR="00C474C1">
        <w:t xml:space="preserve">, </w:t>
      </w:r>
      <w:r w:rsidRPr="00605EB6">
        <w:t>en effet</w:t>
      </w:r>
      <w:r w:rsidR="00C474C1">
        <w:t xml:space="preserve">, </w:t>
      </w:r>
      <w:r w:rsidRPr="00605EB6">
        <w:t>qu</w:t>
      </w:r>
      <w:r w:rsidR="00C474C1">
        <w:t>’</w:t>
      </w:r>
      <w:r w:rsidRPr="00605EB6">
        <w:t>il venait d</w:t>
      </w:r>
      <w:r w:rsidR="00C474C1">
        <w:t>’</w:t>
      </w:r>
      <w:r w:rsidRPr="00605EB6">
        <w:t>être atteint d</w:t>
      </w:r>
      <w:r w:rsidR="00C474C1">
        <w:t>’</w:t>
      </w:r>
      <w:r w:rsidRPr="00605EB6">
        <w:t>aliénation mentale</w:t>
      </w:r>
      <w:r w:rsidR="00C474C1">
        <w:t>.</w:t>
      </w:r>
    </w:p>
    <w:p w14:paraId="7985F53E" w14:textId="77777777" w:rsidR="00C474C1" w:rsidRDefault="00C52F4A" w:rsidP="00C52F4A">
      <w:r w:rsidRPr="00605EB6">
        <w:t>Des hommes</w:t>
      </w:r>
      <w:r w:rsidR="00C474C1">
        <w:t xml:space="preserve">, </w:t>
      </w:r>
      <w:r w:rsidRPr="00605EB6">
        <w:t>des femmes</w:t>
      </w:r>
      <w:r w:rsidR="00C474C1">
        <w:t xml:space="preserve">, </w:t>
      </w:r>
      <w:r w:rsidRPr="00605EB6">
        <w:t>des enfants sortirent des maisons et l</w:t>
      </w:r>
      <w:r w:rsidR="00C474C1">
        <w:t>’</w:t>
      </w:r>
      <w:r w:rsidRPr="00605EB6">
        <w:t>entourèrent</w:t>
      </w:r>
      <w:r w:rsidR="00C474C1">
        <w:t>.</w:t>
      </w:r>
    </w:p>
    <w:p w14:paraId="58833BF9" w14:textId="5B529239" w:rsidR="00C474C1" w:rsidRDefault="0094609C" w:rsidP="00C52F4A">
      <w:r>
        <w:t>— </w:t>
      </w:r>
      <w:r w:rsidR="00C52F4A" w:rsidRPr="00605EB6">
        <w:t>Ah</w:t>
      </w:r>
      <w:r w:rsidR="00C474C1">
        <w:t xml:space="preserve"> ! </w:t>
      </w:r>
      <w:r w:rsidR="00C52F4A" w:rsidRPr="00605EB6">
        <w:t>si vous saviez</w:t>
      </w:r>
      <w:r w:rsidR="00C474C1">
        <w:t xml:space="preserve">, </w:t>
      </w:r>
      <w:r w:rsidR="00C52F4A" w:rsidRPr="00605EB6">
        <w:t>si vous saviez</w:t>
      </w:r>
      <w:r w:rsidR="00C474C1">
        <w:t xml:space="preserve">, </w:t>
      </w:r>
      <w:r w:rsidR="00C52F4A" w:rsidRPr="00605EB6">
        <w:t>si vous saviez</w:t>
      </w:r>
      <w:r w:rsidR="00C474C1">
        <w:t xml:space="preserve"> ! </w:t>
      </w:r>
      <w:r w:rsidR="00C52F4A" w:rsidRPr="00605EB6">
        <w:t>répétait-il constamment</w:t>
      </w:r>
      <w:r w:rsidR="00C474C1">
        <w:t>.</w:t>
      </w:r>
    </w:p>
    <w:p w14:paraId="585345AE" w14:textId="77777777" w:rsidR="00C474C1" w:rsidRDefault="00C52F4A" w:rsidP="00C52F4A">
      <w:r w:rsidRPr="00605EB6">
        <w:t>À toutes les questions qu</w:t>
      </w:r>
      <w:r w:rsidR="00C474C1">
        <w:t>’</w:t>
      </w:r>
      <w:r w:rsidRPr="00605EB6">
        <w:t>on lui adressait</w:t>
      </w:r>
      <w:r w:rsidR="00C474C1">
        <w:t xml:space="preserve">, </w:t>
      </w:r>
      <w:r w:rsidRPr="00605EB6">
        <w:t>il continuait de répondre</w:t>
      </w:r>
      <w:r w:rsidR="00C474C1">
        <w:t> :</w:t>
      </w:r>
    </w:p>
    <w:p w14:paraId="11144378" w14:textId="3ABED018" w:rsidR="00C474C1" w:rsidRDefault="0094609C" w:rsidP="00C52F4A">
      <w:r>
        <w:t>— </w:t>
      </w:r>
      <w:r w:rsidR="00C52F4A" w:rsidRPr="00605EB6">
        <w:t>Ah</w:t>
      </w:r>
      <w:r w:rsidR="00C474C1">
        <w:t xml:space="preserve"> ! </w:t>
      </w:r>
      <w:r w:rsidR="00C52F4A" w:rsidRPr="00605EB6">
        <w:t>si vous saviez</w:t>
      </w:r>
      <w:r w:rsidR="00C474C1">
        <w:t> !</w:t>
      </w:r>
    </w:p>
    <w:p w14:paraId="6251A6E3" w14:textId="77777777" w:rsidR="00C474C1" w:rsidRDefault="00C52F4A" w:rsidP="00C52F4A">
      <w:r w:rsidRPr="00605EB6">
        <w:t>On alla lui chercher un grand verre de vin qu</w:t>
      </w:r>
      <w:r w:rsidR="00C474C1">
        <w:t>’</w:t>
      </w:r>
      <w:r w:rsidRPr="00605EB6">
        <w:t>il but d</w:t>
      </w:r>
      <w:r w:rsidR="00C474C1">
        <w:t>’</w:t>
      </w:r>
      <w:r w:rsidRPr="00605EB6">
        <w:t>un trait</w:t>
      </w:r>
      <w:r w:rsidR="00C474C1">
        <w:t xml:space="preserve">. </w:t>
      </w:r>
      <w:r w:rsidRPr="00605EB6">
        <w:t>Cela parut lui faire du bien</w:t>
      </w:r>
      <w:r w:rsidR="00C474C1">
        <w:t xml:space="preserve">. </w:t>
      </w:r>
      <w:r w:rsidRPr="00605EB6">
        <w:t>Peu à peu il se calma et</w:t>
      </w:r>
      <w:r w:rsidR="00C474C1">
        <w:t xml:space="preserve">, </w:t>
      </w:r>
      <w:r w:rsidRPr="00605EB6">
        <w:t>enfin</w:t>
      </w:r>
      <w:r w:rsidR="00C474C1">
        <w:t xml:space="preserve">, </w:t>
      </w:r>
      <w:r w:rsidRPr="00605EB6">
        <w:t>il put parler</w:t>
      </w:r>
      <w:r w:rsidR="00C474C1">
        <w:t>.</w:t>
      </w:r>
    </w:p>
    <w:p w14:paraId="43BF5DE1" w14:textId="77777777" w:rsidR="00C474C1" w:rsidRDefault="00C52F4A" w:rsidP="00C52F4A">
      <w:r w:rsidRPr="00605EB6">
        <w:t>Il raconta que</w:t>
      </w:r>
      <w:r w:rsidR="00C474C1">
        <w:t xml:space="preserve">, </w:t>
      </w:r>
      <w:r w:rsidRPr="00605EB6">
        <w:t>en passant dans la forêt</w:t>
      </w:r>
      <w:r w:rsidR="00C474C1">
        <w:t xml:space="preserve">, </w:t>
      </w:r>
      <w:r w:rsidRPr="00605EB6">
        <w:t>il avait vu</w:t>
      </w:r>
      <w:r w:rsidR="00C474C1">
        <w:t xml:space="preserve">, </w:t>
      </w:r>
      <w:r w:rsidRPr="00605EB6">
        <w:t>courant à travers les taillis</w:t>
      </w:r>
      <w:r w:rsidR="00C474C1">
        <w:t xml:space="preserve">, </w:t>
      </w:r>
      <w:r w:rsidRPr="00605EB6">
        <w:t>un animal extraordinaire</w:t>
      </w:r>
      <w:r w:rsidR="00C474C1">
        <w:t xml:space="preserve">, </w:t>
      </w:r>
      <w:r w:rsidRPr="00605EB6">
        <w:t>ayant des jambes</w:t>
      </w:r>
      <w:r w:rsidR="00C474C1">
        <w:t xml:space="preserve">, </w:t>
      </w:r>
      <w:r w:rsidRPr="00605EB6">
        <w:t>des bras</w:t>
      </w:r>
      <w:r w:rsidR="00C474C1">
        <w:t xml:space="preserve">, </w:t>
      </w:r>
      <w:r w:rsidRPr="00605EB6">
        <w:t>une figure</w:t>
      </w:r>
      <w:r w:rsidR="00C474C1">
        <w:t xml:space="preserve">, </w:t>
      </w:r>
      <w:r w:rsidRPr="00605EB6">
        <w:t>des cheveux très longs</w:t>
      </w:r>
      <w:r w:rsidR="00C474C1">
        <w:t xml:space="preserve">, </w:t>
      </w:r>
      <w:r w:rsidRPr="00605EB6">
        <w:t>ressemblant enfin beaucoup à un homme</w:t>
      </w:r>
      <w:r w:rsidR="00C474C1">
        <w:t>.</w:t>
      </w:r>
    </w:p>
    <w:p w14:paraId="3FD03933" w14:textId="77777777" w:rsidR="00C474C1" w:rsidRDefault="00C52F4A" w:rsidP="00C52F4A">
      <w:r w:rsidRPr="00605EB6">
        <w:t>Il ne pouvait en dire davantage</w:t>
      </w:r>
      <w:r w:rsidR="00C474C1">
        <w:t xml:space="preserve">. </w:t>
      </w:r>
      <w:r w:rsidRPr="00605EB6">
        <w:t>Il n</w:t>
      </w:r>
      <w:r w:rsidR="00C474C1">
        <w:t>’</w:t>
      </w:r>
      <w:r w:rsidRPr="00605EB6">
        <w:t>avait fait qu</w:t>
      </w:r>
      <w:r w:rsidR="00C474C1">
        <w:t>’</w:t>
      </w:r>
      <w:r w:rsidRPr="00605EB6">
        <w:t>entrevoir la bête</w:t>
      </w:r>
      <w:r w:rsidR="00C474C1">
        <w:t xml:space="preserve">, </w:t>
      </w:r>
      <w:r w:rsidRPr="00605EB6">
        <w:t>car aussitôt la peur l</w:t>
      </w:r>
      <w:r w:rsidR="00C474C1">
        <w:t>’</w:t>
      </w:r>
      <w:r w:rsidRPr="00605EB6">
        <w:t>avait pris et il s</w:t>
      </w:r>
      <w:r w:rsidR="00C474C1">
        <w:t>’</w:t>
      </w:r>
      <w:r w:rsidRPr="00605EB6">
        <w:t>était sauvé à toutes jambes</w:t>
      </w:r>
      <w:r w:rsidR="00C474C1">
        <w:t>.</w:t>
      </w:r>
    </w:p>
    <w:p w14:paraId="5490D453" w14:textId="77777777" w:rsidR="00C474C1" w:rsidRDefault="00C52F4A" w:rsidP="00C52F4A">
      <w:r w:rsidRPr="00605EB6">
        <w:lastRenderedPageBreak/>
        <w:t>Les auditeurs pensèrent tout d</w:t>
      </w:r>
      <w:r w:rsidR="00C474C1">
        <w:t>’</w:t>
      </w:r>
      <w:r w:rsidRPr="00605EB6">
        <w:t>abord qu</w:t>
      </w:r>
      <w:r w:rsidR="00C474C1">
        <w:t>’</w:t>
      </w:r>
      <w:r w:rsidRPr="00605EB6">
        <w:t>il avait eu peur de son ombre ou que</w:t>
      </w:r>
      <w:r w:rsidR="00C474C1">
        <w:t xml:space="preserve">, </w:t>
      </w:r>
      <w:r w:rsidRPr="00605EB6">
        <w:t>s</w:t>
      </w:r>
      <w:r w:rsidR="00C474C1">
        <w:t>’</w:t>
      </w:r>
      <w:r w:rsidRPr="00605EB6">
        <w:t>il avait réellement vu un animal quelconque</w:t>
      </w:r>
      <w:r w:rsidR="00C474C1">
        <w:t xml:space="preserve">, </w:t>
      </w:r>
      <w:r w:rsidRPr="00605EB6">
        <w:t>ce ne pouvait être qu</w:t>
      </w:r>
      <w:r w:rsidR="00C474C1">
        <w:t>’</w:t>
      </w:r>
      <w:r w:rsidRPr="00605EB6">
        <w:t>un cerf</w:t>
      </w:r>
      <w:r w:rsidR="00C474C1">
        <w:t xml:space="preserve">, </w:t>
      </w:r>
      <w:r w:rsidRPr="00605EB6">
        <w:t>une biche ou seulement un chevreuil</w:t>
      </w:r>
      <w:r w:rsidR="00C474C1">
        <w:t xml:space="preserve">. </w:t>
      </w:r>
      <w:r w:rsidRPr="00605EB6">
        <w:t>Cette opinion</w:t>
      </w:r>
      <w:r w:rsidR="00C474C1">
        <w:t xml:space="preserve">, </w:t>
      </w:r>
      <w:r w:rsidRPr="00605EB6">
        <w:t>manifestée à haute voix</w:t>
      </w:r>
      <w:r w:rsidR="00C474C1">
        <w:t xml:space="preserve">, </w:t>
      </w:r>
      <w:r w:rsidRPr="00605EB6">
        <w:t>provoqua de grands éclats de rire</w:t>
      </w:r>
      <w:r w:rsidR="00C474C1">
        <w:t xml:space="preserve">. </w:t>
      </w:r>
      <w:r w:rsidRPr="00605EB6">
        <w:t>On se moquait du peureux</w:t>
      </w:r>
      <w:r w:rsidR="00C474C1">
        <w:t xml:space="preserve">, </w:t>
      </w:r>
      <w:r w:rsidRPr="00605EB6">
        <w:t>on le raillait</w:t>
      </w:r>
      <w:r w:rsidR="00C474C1">
        <w:t>.</w:t>
      </w:r>
    </w:p>
    <w:p w14:paraId="3341D1A3" w14:textId="77777777" w:rsidR="00C474C1" w:rsidRDefault="00C52F4A" w:rsidP="00C52F4A">
      <w:r w:rsidRPr="00605EB6">
        <w:t>De nouveau et avec plus de force il affirma que l</w:t>
      </w:r>
      <w:r w:rsidR="00C474C1">
        <w:t>’</w:t>
      </w:r>
      <w:r w:rsidRPr="00605EB6">
        <w:t>animal qu</w:t>
      </w:r>
      <w:r w:rsidR="00C474C1">
        <w:t>’</w:t>
      </w:r>
      <w:r w:rsidRPr="00605EB6">
        <w:t>il avait vu ne pouvait être un fauve des bois</w:t>
      </w:r>
      <w:r w:rsidR="00C474C1">
        <w:t xml:space="preserve">, </w:t>
      </w:r>
      <w:r w:rsidRPr="00605EB6">
        <w:t>puisqu</w:t>
      </w:r>
      <w:r w:rsidR="00C474C1">
        <w:t>’</w:t>
      </w:r>
      <w:r w:rsidRPr="00605EB6">
        <w:t>il courait debout</w:t>
      </w:r>
      <w:r w:rsidR="00C474C1">
        <w:t xml:space="preserve">, </w:t>
      </w:r>
      <w:r w:rsidRPr="00605EB6">
        <w:t>comme l</w:t>
      </w:r>
      <w:r w:rsidR="00C474C1">
        <w:t>’</w:t>
      </w:r>
      <w:r w:rsidRPr="00605EB6">
        <w:t>homme</w:t>
      </w:r>
      <w:r w:rsidR="00C474C1">
        <w:t xml:space="preserve">, </w:t>
      </w:r>
      <w:r w:rsidRPr="00605EB6">
        <w:t>avec deux jambes et non avec quatre</w:t>
      </w:r>
      <w:r w:rsidR="00C474C1">
        <w:t>.</w:t>
      </w:r>
    </w:p>
    <w:p w14:paraId="40D3C029" w14:textId="77777777" w:rsidR="00C474C1" w:rsidRDefault="00C52F4A" w:rsidP="00C52F4A">
      <w:r w:rsidRPr="00605EB6">
        <w:t>Vrai ou non</w:t>
      </w:r>
      <w:r w:rsidR="00C474C1">
        <w:t xml:space="preserve">, </w:t>
      </w:r>
      <w:r w:rsidRPr="00605EB6">
        <w:t>le fait était suffisamment étrange pour donner lieu à des commentaires</w:t>
      </w:r>
      <w:r w:rsidR="00C474C1">
        <w:t>.</w:t>
      </w:r>
    </w:p>
    <w:p w14:paraId="3DE7826B" w14:textId="459B032E" w:rsidR="00C474C1" w:rsidRDefault="00C52F4A" w:rsidP="00C52F4A">
      <w:r w:rsidRPr="00605EB6">
        <w:t>Le savant de l</w:t>
      </w:r>
      <w:r w:rsidR="00C474C1">
        <w:t>’</w:t>
      </w:r>
      <w:r w:rsidRPr="00605EB6">
        <w:t>endroit</w:t>
      </w:r>
      <w:r w:rsidR="00C474C1">
        <w:t xml:space="preserve">, </w:t>
      </w:r>
      <w:r w:rsidRPr="00605EB6">
        <w:t>un homme qui lisait beaucoup et qui avait quelques notions d</w:t>
      </w:r>
      <w:r w:rsidR="00C474C1">
        <w:t>’</w:t>
      </w:r>
      <w:r w:rsidRPr="00605EB6">
        <w:t>histoire naturelle</w:t>
      </w:r>
      <w:r w:rsidR="00C474C1">
        <w:t xml:space="preserve">, </w:t>
      </w:r>
      <w:r w:rsidRPr="00605EB6">
        <w:t>émit l</w:t>
      </w:r>
      <w:r w:rsidR="00C474C1">
        <w:t>’</w:t>
      </w:r>
      <w:r w:rsidRPr="00605EB6">
        <w:t>avis que l</w:t>
      </w:r>
      <w:r w:rsidR="00C474C1">
        <w:t>’</w:t>
      </w:r>
      <w:r w:rsidRPr="00605EB6">
        <w:t>animal en question devait être un singe</w:t>
      </w:r>
      <w:r w:rsidR="00C474C1">
        <w:t xml:space="preserve">, </w:t>
      </w:r>
      <w:r w:rsidRPr="00605EB6">
        <w:t>non un de ces petits singes qu</w:t>
      </w:r>
      <w:r w:rsidR="00C474C1">
        <w:t>’</w:t>
      </w:r>
      <w:r w:rsidRPr="00605EB6">
        <w:t>on voit quelquefois dans les villages</w:t>
      </w:r>
      <w:r w:rsidR="00C474C1">
        <w:t xml:space="preserve">, </w:t>
      </w:r>
      <w:r w:rsidRPr="00605EB6">
        <w:t>grotesquement habillé</w:t>
      </w:r>
      <w:r w:rsidR="00647C45">
        <w:t>s</w:t>
      </w:r>
      <w:r w:rsidR="00C474C1">
        <w:t xml:space="preserve">, </w:t>
      </w:r>
      <w:r w:rsidRPr="00605EB6">
        <w:t>dansant et faisant des grimaces au son d</w:t>
      </w:r>
      <w:r w:rsidR="00C474C1">
        <w:t>’</w:t>
      </w:r>
      <w:r w:rsidRPr="00605EB6">
        <w:t>un orgue de Barbarie</w:t>
      </w:r>
      <w:r w:rsidR="00C474C1">
        <w:t xml:space="preserve">, </w:t>
      </w:r>
      <w:r w:rsidRPr="00605EB6">
        <w:t>puis tendant sa calotte pour recevoir les pièces de monnaie des spectateurs</w:t>
      </w:r>
      <w:r w:rsidR="00C474C1">
        <w:t xml:space="preserve">, </w:t>
      </w:r>
      <w:r w:rsidRPr="00605EB6">
        <w:t>qu</w:t>
      </w:r>
      <w:r w:rsidR="00C474C1">
        <w:t>’</w:t>
      </w:r>
      <w:r w:rsidRPr="00605EB6">
        <w:t>il glisse ensuite dans la poche de son maître</w:t>
      </w:r>
      <w:r w:rsidR="00C474C1">
        <w:t xml:space="preserve">, </w:t>
      </w:r>
      <w:r w:rsidRPr="00605EB6">
        <w:t>en ayant l</w:t>
      </w:r>
      <w:r w:rsidR="00C474C1">
        <w:t>’</w:t>
      </w:r>
      <w:r w:rsidRPr="00605EB6">
        <w:t>air de compter</w:t>
      </w:r>
      <w:r w:rsidR="00C474C1">
        <w:t xml:space="preserve"> ; </w:t>
      </w:r>
      <w:r w:rsidRPr="00605EB6">
        <w:t>mais un singe de la grande espèce</w:t>
      </w:r>
      <w:r w:rsidR="00C474C1">
        <w:t xml:space="preserve">, </w:t>
      </w:r>
      <w:r w:rsidRPr="00605EB6">
        <w:t>de ceux qui ressemblent le plus à l</w:t>
      </w:r>
      <w:r w:rsidR="00C474C1">
        <w:t>’</w:t>
      </w:r>
      <w:r w:rsidRPr="00605EB6">
        <w:t>homme par la forme et la taille</w:t>
      </w:r>
      <w:r w:rsidR="00C474C1">
        <w:t xml:space="preserve">, </w:t>
      </w:r>
      <w:r w:rsidRPr="00605EB6">
        <w:t>un orang ou un chimpanzé</w:t>
      </w:r>
      <w:r w:rsidR="00C474C1">
        <w:t xml:space="preserve">, </w:t>
      </w:r>
      <w:r w:rsidRPr="00605EB6">
        <w:t>les deux plus grands singes connus</w:t>
      </w:r>
      <w:r w:rsidR="00C474C1">
        <w:t xml:space="preserve">, </w:t>
      </w:r>
      <w:r w:rsidRPr="00605EB6">
        <w:t xml:space="preserve">et que Buffon a distingués en donnant au premier le nom de </w:t>
      </w:r>
      <w:r w:rsidR="00D443D9">
        <w:t>p</w:t>
      </w:r>
      <w:r w:rsidRPr="00605EB6">
        <w:t xml:space="preserve">ongo et au second celui de </w:t>
      </w:r>
      <w:r w:rsidR="00D443D9">
        <w:t>j</w:t>
      </w:r>
      <w:r w:rsidRPr="00605EB6">
        <w:t>ocko</w:t>
      </w:r>
      <w:r w:rsidR="00C474C1">
        <w:t>.</w:t>
      </w:r>
    </w:p>
    <w:p w14:paraId="403697B5" w14:textId="77777777" w:rsidR="00C474C1" w:rsidRDefault="00C52F4A" w:rsidP="00C52F4A">
      <w:r w:rsidRPr="00733645">
        <w:t>Tout cela était fort bien dit</w:t>
      </w:r>
      <w:r w:rsidR="00C474C1">
        <w:t xml:space="preserve"> ; </w:t>
      </w:r>
      <w:r w:rsidRPr="00733645">
        <w:t>mais un orang ou un chimpanzé dans une forêt des Vosges</w:t>
      </w:r>
      <w:r w:rsidR="00C474C1">
        <w:t xml:space="preserve"> ! </w:t>
      </w:r>
      <w:r w:rsidRPr="00733645">
        <w:t>Ce n</w:t>
      </w:r>
      <w:r w:rsidR="00C474C1">
        <w:t>’</w:t>
      </w:r>
      <w:r w:rsidRPr="00733645">
        <w:t>était pas admissible</w:t>
      </w:r>
      <w:r w:rsidR="00C474C1">
        <w:t xml:space="preserve">. </w:t>
      </w:r>
      <w:r w:rsidRPr="00733645">
        <w:t>Comment y serait-il venu</w:t>
      </w:r>
      <w:r w:rsidR="00C474C1">
        <w:t xml:space="preserve"> ? </w:t>
      </w:r>
      <w:r w:rsidRPr="00733645">
        <w:t>Les orangs</w:t>
      </w:r>
      <w:r w:rsidR="00C474C1">
        <w:t xml:space="preserve">, </w:t>
      </w:r>
      <w:r w:rsidRPr="00733645">
        <w:t>les chimpanzés</w:t>
      </w:r>
      <w:r w:rsidR="00C474C1">
        <w:t xml:space="preserve">, </w:t>
      </w:r>
      <w:r w:rsidRPr="00733645">
        <w:t>comme tous</w:t>
      </w:r>
      <w:r w:rsidRPr="00605EB6">
        <w:t xml:space="preserve"> les autres singes</w:t>
      </w:r>
      <w:r w:rsidR="00C474C1">
        <w:t xml:space="preserve">, </w:t>
      </w:r>
      <w:r w:rsidRPr="00605EB6">
        <w:t>d</w:t>
      </w:r>
      <w:r w:rsidR="00C474C1">
        <w:t>’</w:t>
      </w:r>
      <w:r w:rsidRPr="00605EB6">
        <w:t>ailleurs</w:t>
      </w:r>
      <w:r w:rsidR="00C474C1">
        <w:t xml:space="preserve">, </w:t>
      </w:r>
      <w:r w:rsidRPr="00605EB6">
        <w:t>ne vivent que dans les pays chauds</w:t>
      </w:r>
      <w:r w:rsidR="00C474C1">
        <w:t xml:space="preserve">. </w:t>
      </w:r>
      <w:r w:rsidRPr="00605EB6">
        <w:t>On rencontre les orangs dans les îles de Bornéo et de Sumatra et les chimpanzés dans les régions occidentales de l</w:t>
      </w:r>
      <w:r w:rsidR="00C474C1">
        <w:t>’</w:t>
      </w:r>
      <w:r w:rsidRPr="00605EB6">
        <w:t>Afrique</w:t>
      </w:r>
      <w:r w:rsidR="00C474C1">
        <w:t xml:space="preserve">, </w:t>
      </w:r>
      <w:r w:rsidRPr="00605EB6">
        <w:t>constamment brûlées par le soleil</w:t>
      </w:r>
      <w:r w:rsidR="00C474C1">
        <w:t>.</w:t>
      </w:r>
    </w:p>
    <w:p w14:paraId="4644BBEE" w14:textId="77777777" w:rsidR="00C474C1" w:rsidRDefault="00C52F4A" w:rsidP="00C52F4A">
      <w:r w:rsidRPr="00605EB6">
        <w:lastRenderedPageBreak/>
        <w:t>Non</w:t>
      </w:r>
      <w:r w:rsidR="00C474C1">
        <w:t xml:space="preserve">, </w:t>
      </w:r>
      <w:r w:rsidRPr="00605EB6">
        <w:t>on ne pouvait admettre la présence d</w:t>
      </w:r>
      <w:r w:rsidR="00C474C1">
        <w:t>’</w:t>
      </w:r>
      <w:r w:rsidRPr="00605EB6">
        <w:t>un singe dans la forêt</w:t>
      </w:r>
      <w:r w:rsidR="00C474C1">
        <w:t xml:space="preserve">. </w:t>
      </w:r>
      <w:r w:rsidRPr="00605EB6">
        <w:t>Cette fois</w:t>
      </w:r>
      <w:r w:rsidR="00C474C1">
        <w:t xml:space="preserve">, </w:t>
      </w:r>
      <w:r w:rsidRPr="00605EB6">
        <w:t>le savant de Mareille en était pour ses frais d</w:t>
      </w:r>
      <w:r w:rsidR="00C474C1">
        <w:t>’</w:t>
      </w:r>
      <w:r w:rsidRPr="00605EB6">
        <w:t>érudition</w:t>
      </w:r>
      <w:r w:rsidR="00C474C1">
        <w:t xml:space="preserve"> : ; </w:t>
      </w:r>
      <w:r w:rsidRPr="00605EB6">
        <w:t>on ne voulut pas se soumettre à l</w:t>
      </w:r>
      <w:r w:rsidR="00C474C1">
        <w:t>’</w:t>
      </w:r>
      <w:r w:rsidRPr="00605EB6">
        <w:t>autorité de sa parole</w:t>
      </w:r>
      <w:r w:rsidR="00C474C1">
        <w:t>.</w:t>
      </w:r>
    </w:p>
    <w:p w14:paraId="1D02F1E8" w14:textId="10F2F36B" w:rsidR="00C474C1" w:rsidRDefault="0094609C" w:rsidP="00C52F4A">
      <w:r>
        <w:t>— </w:t>
      </w:r>
      <w:r w:rsidR="00C52F4A" w:rsidRPr="00733645">
        <w:t>Eh bien</w:t>
      </w:r>
      <w:r w:rsidR="00C474C1">
        <w:t xml:space="preserve">, </w:t>
      </w:r>
      <w:r w:rsidR="00C52F4A" w:rsidRPr="00733645">
        <w:t>si ce n</w:t>
      </w:r>
      <w:r w:rsidR="00C474C1">
        <w:t>’</w:t>
      </w:r>
      <w:r w:rsidR="00C52F4A" w:rsidRPr="00733645">
        <w:t>est pas un singe</w:t>
      </w:r>
      <w:r w:rsidR="00C474C1">
        <w:t xml:space="preserve">, </w:t>
      </w:r>
      <w:r w:rsidR="00C52F4A" w:rsidRPr="00733645">
        <w:t>dit alors une femme</w:t>
      </w:r>
      <w:r w:rsidR="00C474C1">
        <w:t xml:space="preserve">, </w:t>
      </w:r>
      <w:r w:rsidR="00C52F4A" w:rsidRPr="00733645">
        <w:t>je crois</w:t>
      </w:r>
      <w:r w:rsidR="00C474C1">
        <w:t xml:space="preserve">, </w:t>
      </w:r>
      <w:r w:rsidR="00C52F4A" w:rsidRPr="00605EB6">
        <w:t>moi</w:t>
      </w:r>
      <w:r w:rsidR="00C474C1">
        <w:t xml:space="preserve">, </w:t>
      </w:r>
      <w:r w:rsidR="00C52F4A" w:rsidRPr="00605EB6">
        <w:t>que c</w:t>
      </w:r>
      <w:r w:rsidR="00C474C1">
        <w:t>’</w:t>
      </w:r>
      <w:r w:rsidR="00C52F4A" w:rsidRPr="00605EB6">
        <w:t>est un homme</w:t>
      </w:r>
      <w:r w:rsidR="00C474C1">
        <w:t xml:space="preserve">, </w:t>
      </w:r>
      <w:r w:rsidR="00C52F4A" w:rsidRPr="00605EB6">
        <w:t>un homme sauvage</w:t>
      </w:r>
      <w:r w:rsidR="00C474C1">
        <w:t>.</w:t>
      </w:r>
    </w:p>
    <w:p w14:paraId="4D1FAC2D" w14:textId="77777777" w:rsidR="00C474C1" w:rsidRDefault="00C52F4A" w:rsidP="00C52F4A">
      <w:r w:rsidRPr="00605EB6">
        <w:t>On se remit à rire</w:t>
      </w:r>
      <w:r w:rsidR="00C474C1">
        <w:t>.</w:t>
      </w:r>
    </w:p>
    <w:p w14:paraId="20486855" w14:textId="416BB8B0" w:rsidR="00C474C1" w:rsidRDefault="0094609C" w:rsidP="00C52F4A">
      <w:r>
        <w:t>— </w:t>
      </w:r>
      <w:r w:rsidR="00C52F4A" w:rsidRPr="00605EB6">
        <w:t>Vous n</w:t>
      </w:r>
      <w:r w:rsidR="00C474C1">
        <w:t>’</w:t>
      </w:r>
      <w:r w:rsidR="00C52F4A" w:rsidRPr="00605EB6">
        <w:t>avez pas besoin de rire</w:t>
      </w:r>
      <w:r w:rsidR="00C474C1">
        <w:t xml:space="preserve">, </w:t>
      </w:r>
      <w:r w:rsidR="00C52F4A" w:rsidRPr="00605EB6">
        <w:t>reprit la femme</w:t>
      </w:r>
      <w:r w:rsidR="00C474C1">
        <w:t xml:space="preserve">, </w:t>
      </w:r>
      <w:r w:rsidR="00C52F4A" w:rsidRPr="00605EB6">
        <w:t>dont le visage était devenu écarlate</w:t>
      </w:r>
      <w:r w:rsidR="004540F3">
        <w:t> ;</w:t>
      </w:r>
      <w:r w:rsidR="00C474C1">
        <w:t xml:space="preserve"> </w:t>
      </w:r>
      <w:r w:rsidR="00C52F4A" w:rsidRPr="00605EB6">
        <w:t>il y a des hommes sauvages</w:t>
      </w:r>
      <w:r w:rsidR="00C474C1">
        <w:t xml:space="preserve">, </w:t>
      </w:r>
      <w:r w:rsidR="00C52F4A" w:rsidRPr="00605EB6">
        <w:t>c</w:t>
      </w:r>
      <w:r w:rsidR="00C474C1">
        <w:t>’</w:t>
      </w:r>
      <w:r w:rsidR="00C52F4A" w:rsidRPr="00605EB6">
        <w:t>est connu</w:t>
      </w:r>
      <w:r w:rsidR="00C474C1">
        <w:t>.</w:t>
      </w:r>
    </w:p>
    <w:p w14:paraId="2206B0CC" w14:textId="14B7E2E7" w:rsidR="00C474C1" w:rsidRDefault="0094609C" w:rsidP="00C52F4A">
      <w:r>
        <w:t>— </w:t>
      </w:r>
      <w:r w:rsidR="00C52F4A" w:rsidRPr="00605EB6">
        <w:t>Et aussi des femmes sauvages</w:t>
      </w:r>
      <w:r w:rsidR="00C474C1">
        <w:t>.</w:t>
      </w:r>
    </w:p>
    <w:p w14:paraId="61CD192C" w14:textId="289AB030" w:rsidR="00C474C1" w:rsidRDefault="0094609C" w:rsidP="00C52F4A">
      <w:r>
        <w:t>— </w:t>
      </w:r>
      <w:r w:rsidR="00C52F4A" w:rsidRPr="00605EB6">
        <w:t>Oui</w:t>
      </w:r>
      <w:r w:rsidR="00C474C1">
        <w:t xml:space="preserve">, </w:t>
      </w:r>
      <w:r w:rsidR="00C52F4A" w:rsidRPr="00605EB6">
        <w:t>mais pas en France</w:t>
      </w:r>
      <w:r w:rsidR="00C474C1">
        <w:t>.</w:t>
      </w:r>
    </w:p>
    <w:p w14:paraId="3520690B" w14:textId="4F183377" w:rsidR="00C474C1" w:rsidRDefault="0094609C" w:rsidP="00C52F4A">
      <w:r>
        <w:t>— </w:t>
      </w:r>
      <w:r w:rsidR="00C52F4A" w:rsidRPr="00605EB6">
        <w:t>Et pourtant</w:t>
      </w:r>
      <w:r w:rsidR="00C474C1">
        <w:t xml:space="preserve">, </w:t>
      </w:r>
      <w:r w:rsidR="00C52F4A" w:rsidRPr="00605EB6">
        <w:t>moi</w:t>
      </w:r>
      <w:r w:rsidR="00C474C1">
        <w:t xml:space="preserve">, </w:t>
      </w:r>
      <w:r w:rsidR="00C52F4A" w:rsidRPr="00605EB6">
        <w:t>j</w:t>
      </w:r>
      <w:r w:rsidR="00C474C1">
        <w:t>’</w:t>
      </w:r>
      <w:r w:rsidR="00C52F4A" w:rsidRPr="00605EB6">
        <w:t>en ai vu un</w:t>
      </w:r>
      <w:r w:rsidR="00C474C1">
        <w:t xml:space="preserve">, </w:t>
      </w:r>
      <w:r w:rsidR="00C52F4A" w:rsidRPr="00605EB6">
        <w:t>répliqua la femme</w:t>
      </w:r>
      <w:r w:rsidR="00C474C1">
        <w:t xml:space="preserve"> ; </w:t>
      </w:r>
      <w:r w:rsidR="00C52F4A" w:rsidRPr="00605EB6">
        <w:t>j</w:t>
      </w:r>
      <w:r w:rsidR="00C474C1">
        <w:t>’</w:t>
      </w:r>
      <w:r w:rsidR="00C52F4A" w:rsidRPr="00605EB6">
        <w:t>en ai vu un</w:t>
      </w:r>
      <w:r w:rsidR="00C474C1">
        <w:t xml:space="preserve">, </w:t>
      </w:r>
      <w:r w:rsidR="00C52F4A" w:rsidRPr="00605EB6">
        <w:t>entendez-vous</w:t>
      </w:r>
      <w:r w:rsidR="00C474C1">
        <w:t> ?</w:t>
      </w:r>
    </w:p>
    <w:p w14:paraId="0FB5C944" w14:textId="0A6B4478" w:rsidR="00C474C1" w:rsidRDefault="0094609C" w:rsidP="00C52F4A">
      <w:r>
        <w:t>— </w:t>
      </w:r>
      <w:r w:rsidR="00C52F4A" w:rsidRPr="00605EB6">
        <w:t>Où cela</w:t>
      </w:r>
      <w:r w:rsidR="00C474C1">
        <w:t> ?</w:t>
      </w:r>
    </w:p>
    <w:p w14:paraId="594867CC" w14:textId="20396897" w:rsidR="00C474C1" w:rsidRDefault="0094609C" w:rsidP="00C52F4A">
      <w:r>
        <w:t>— </w:t>
      </w:r>
      <w:r w:rsidR="00C52F4A" w:rsidRPr="00605EB6">
        <w:t>À la foire d</w:t>
      </w:r>
      <w:r w:rsidR="00C474C1">
        <w:t>’</w:t>
      </w:r>
      <w:r w:rsidR="00C52F4A" w:rsidRPr="00605EB6">
        <w:t>Épinal</w:t>
      </w:r>
      <w:r w:rsidR="00C474C1">
        <w:t xml:space="preserve">, </w:t>
      </w:r>
      <w:r w:rsidR="00C52F4A" w:rsidRPr="00605EB6">
        <w:t>il y a deux ans</w:t>
      </w:r>
      <w:r w:rsidR="00C474C1">
        <w:t xml:space="preserve">, </w:t>
      </w:r>
      <w:r w:rsidR="00C52F4A" w:rsidRPr="00605EB6">
        <w:t>dans une baraque de saltimbanques</w:t>
      </w:r>
      <w:r w:rsidR="00C474C1">
        <w:t>.</w:t>
      </w:r>
    </w:p>
    <w:p w14:paraId="5477A608" w14:textId="7F3E5826" w:rsidR="00C474C1" w:rsidRDefault="0094609C" w:rsidP="00C52F4A">
      <w:r>
        <w:t>— </w:t>
      </w:r>
      <w:r w:rsidR="00C52F4A" w:rsidRPr="00605EB6">
        <w:t>Oh</w:t>
      </w:r>
      <w:r w:rsidR="00C474C1">
        <w:t xml:space="preserve"> ! </w:t>
      </w:r>
      <w:r w:rsidR="00C52F4A" w:rsidRPr="00605EB6">
        <w:t>un sauvage pour rire</w:t>
      </w:r>
      <w:r w:rsidR="00C474C1">
        <w:t>.</w:t>
      </w:r>
    </w:p>
    <w:p w14:paraId="091A8593" w14:textId="4AD08745" w:rsidR="00C474C1" w:rsidRDefault="0094609C" w:rsidP="00C52F4A">
      <w:r>
        <w:t>— </w:t>
      </w:r>
      <w:r w:rsidR="00C52F4A" w:rsidRPr="00605EB6">
        <w:t>Je vous dis que c</w:t>
      </w:r>
      <w:r w:rsidR="00C474C1">
        <w:t>’</w:t>
      </w:r>
      <w:r w:rsidR="00C52F4A" w:rsidRPr="00605EB6">
        <w:t>était un vrai sauvage</w:t>
      </w:r>
      <w:r w:rsidR="00C474C1">
        <w:t xml:space="preserve">, </w:t>
      </w:r>
      <w:r w:rsidR="00C52F4A" w:rsidRPr="00605EB6">
        <w:t>et la preuve c</w:t>
      </w:r>
      <w:r w:rsidR="00C474C1">
        <w:t>’</w:t>
      </w:r>
      <w:r w:rsidR="00C52F4A" w:rsidRPr="00605EB6">
        <w:t>est qu</w:t>
      </w:r>
      <w:r w:rsidR="00C474C1">
        <w:t>’</w:t>
      </w:r>
      <w:r w:rsidR="00C52F4A" w:rsidRPr="00605EB6">
        <w:t>il avait de grands cheveux qui tombaient presque jusqu</w:t>
      </w:r>
      <w:r w:rsidR="00C474C1">
        <w:t>’</w:t>
      </w:r>
      <w:r w:rsidR="00C52F4A" w:rsidRPr="00605EB6">
        <w:t>au milieu de son dos</w:t>
      </w:r>
      <w:r w:rsidR="00C474C1">
        <w:t xml:space="preserve">, </w:t>
      </w:r>
      <w:r w:rsidR="00C52F4A" w:rsidRPr="00605EB6">
        <w:t>une figure et des regards qui faisaient peur</w:t>
      </w:r>
      <w:r w:rsidR="00C474C1">
        <w:t xml:space="preserve">, </w:t>
      </w:r>
      <w:r w:rsidR="00C52F4A" w:rsidRPr="00605EB6">
        <w:t>et qu</w:t>
      </w:r>
      <w:r w:rsidR="00C474C1">
        <w:t>’</w:t>
      </w:r>
      <w:r w:rsidR="00C52F4A" w:rsidRPr="00605EB6">
        <w:t>il a mangé</w:t>
      </w:r>
      <w:r w:rsidR="00C474C1">
        <w:t xml:space="preserve">, </w:t>
      </w:r>
      <w:r w:rsidR="00C52F4A" w:rsidRPr="00605EB6">
        <w:t>devant tout le monde qui était là</w:t>
      </w:r>
      <w:r w:rsidR="00C474C1">
        <w:t xml:space="preserve">, </w:t>
      </w:r>
      <w:r w:rsidR="00C52F4A" w:rsidRPr="00605EB6">
        <w:t>un gros morceau de viande crue</w:t>
      </w:r>
      <w:r w:rsidR="00C474C1">
        <w:t xml:space="preserve">, </w:t>
      </w:r>
      <w:r w:rsidR="00C52F4A" w:rsidRPr="00605EB6">
        <w:t>et ensuite un petit oiseau qu</w:t>
      </w:r>
      <w:r w:rsidR="00C474C1">
        <w:t>’</w:t>
      </w:r>
      <w:r w:rsidR="00C52F4A" w:rsidRPr="00605EB6">
        <w:t>il avait à peine déplumé</w:t>
      </w:r>
      <w:r w:rsidR="00C474C1">
        <w:t>.</w:t>
      </w:r>
    </w:p>
    <w:p w14:paraId="1645A790" w14:textId="50688AB3" w:rsidR="00C474C1" w:rsidRDefault="0094609C" w:rsidP="00C52F4A">
      <w:r>
        <w:t>— </w:t>
      </w:r>
      <w:r w:rsidR="00C52F4A" w:rsidRPr="00605EB6">
        <w:t>Eh</w:t>
      </w:r>
      <w:r w:rsidR="00C474C1">
        <w:t xml:space="preserve"> ! </w:t>
      </w:r>
      <w:r w:rsidR="00C52F4A" w:rsidRPr="00605EB6">
        <w:t>ma chère</w:t>
      </w:r>
      <w:r w:rsidR="00C474C1">
        <w:t xml:space="preserve">, </w:t>
      </w:r>
      <w:r w:rsidR="00C52F4A" w:rsidRPr="00605EB6">
        <w:t>répondit un homme qui voyageait souvent</w:t>
      </w:r>
      <w:r w:rsidR="00C474C1">
        <w:t xml:space="preserve">, </w:t>
      </w:r>
      <w:r w:rsidR="00C52F4A" w:rsidRPr="00605EB6">
        <w:t>on voit ce que vous venez de raconter un peu partout</w:t>
      </w:r>
      <w:r w:rsidR="00C474C1">
        <w:t xml:space="preserve"> ; : </w:t>
      </w:r>
      <w:r w:rsidR="00C52F4A" w:rsidRPr="00605EB6">
        <w:lastRenderedPageBreak/>
        <w:t>tour de saltimbanques</w:t>
      </w:r>
      <w:r w:rsidR="00C474C1">
        <w:t xml:space="preserve">, </w:t>
      </w:r>
      <w:r w:rsidR="00C52F4A" w:rsidRPr="00605EB6">
        <w:t>attrape-nigauds</w:t>
      </w:r>
      <w:r w:rsidR="00C474C1">
        <w:t xml:space="preserve"> ; </w:t>
      </w:r>
      <w:r w:rsidR="00C52F4A" w:rsidRPr="00605EB6">
        <w:t>il faut allécher le public crédule</w:t>
      </w:r>
      <w:r w:rsidR="00C474C1">
        <w:t xml:space="preserve">, </w:t>
      </w:r>
      <w:r w:rsidR="00C52F4A" w:rsidRPr="00605EB6">
        <w:t>tendre un appât à sa curiosité</w:t>
      </w:r>
      <w:r w:rsidR="00C474C1">
        <w:t>.</w:t>
      </w:r>
    </w:p>
    <w:p w14:paraId="132ED280" w14:textId="592A372F" w:rsidR="00C474C1" w:rsidRDefault="00C474C1" w:rsidP="00C52F4A">
      <w:r>
        <w:t>» </w:t>
      </w:r>
      <w:r w:rsidR="00C52F4A" w:rsidRPr="00605EB6">
        <w:t>Ils sont sur les tréteaux</w:t>
      </w:r>
      <w:r>
        <w:t xml:space="preserve">, </w:t>
      </w:r>
      <w:r w:rsidR="00C52F4A" w:rsidRPr="00605EB6">
        <w:t>c</w:t>
      </w:r>
      <w:r>
        <w:t>’</w:t>
      </w:r>
      <w:r w:rsidR="00C52F4A" w:rsidRPr="00605EB6">
        <w:t>est le moment de la parade</w:t>
      </w:r>
      <w:r>
        <w:t xml:space="preserve"> ; </w:t>
      </w:r>
      <w:r w:rsidR="00C52F4A" w:rsidRPr="00605EB6">
        <w:t>l</w:t>
      </w:r>
      <w:r>
        <w:t>’</w:t>
      </w:r>
      <w:r w:rsidR="00C52F4A" w:rsidRPr="00605EB6">
        <w:t>un souffle à pleins poumons dans un trombone</w:t>
      </w:r>
      <w:r>
        <w:t xml:space="preserve">, </w:t>
      </w:r>
      <w:r w:rsidR="00C52F4A" w:rsidRPr="00605EB6">
        <w:t>l</w:t>
      </w:r>
      <w:r>
        <w:t>’</w:t>
      </w:r>
      <w:r w:rsidR="00C52F4A" w:rsidRPr="00605EB6">
        <w:t>autre joue du piston ou de la clarinette</w:t>
      </w:r>
      <w:r>
        <w:t xml:space="preserve">, </w:t>
      </w:r>
      <w:r w:rsidR="00C52F4A" w:rsidRPr="00605EB6">
        <w:t>un troisième frappe à tour de bras sur une grosse caisse</w:t>
      </w:r>
      <w:r>
        <w:t xml:space="preserve"> : </w:t>
      </w:r>
      <w:r w:rsidR="007E2310">
        <w:t>B</w:t>
      </w:r>
      <w:r w:rsidR="007E2310" w:rsidRPr="00605EB6">
        <w:t>oum</w:t>
      </w:r>
      <w:r>
        <w:t xml:space="preserve">, </w:t>
      </w:r>
      <w:r w:rsidR="00C52F4A" w:rsidRPr="00605EB6">
        <w:t>boum</w:t>
      </w:r>
      <w:r>
        <w:t xml:space="preserve">, </w:t>
      </w:r>
      <w:r w:rsidR="00C52F4A" w:rsidRPr="00605EB6">
        <w:t>boum</w:t>
      </w:r>
      <w:r>
        <w:t xml:space="preserve">… </w:t>
      </w:r>
      <w:r w:rsidR="00C52F4A" w:rsidRPr="00605EB6">
        <w:t>C</w:t>
      </w:r>
      <w:r>
        <w:t>’</w:t>
      </w:r>
      <w:r w:rsidR="00C52F4A" w:rsidRPr="00605EB6">
        <w:t>est un vacarme infernal</w:t>
      </w:r>
      <w:r>
        <w:t xml:space="preserve">. </w:t>
      </w:r>
      <w:r w:rsidR="00C52F4A" w:rsidRPr="00605EB6">
        <w:t>La foule s</w:t>
      </w:r>
      <w:r>
        <w:t>’</w:t>
      </w:r>
      <w:r w:rsidR="00C52F4A" w:rsidRPr="00605EB6">
        <w:t>amasse</w:t>
      </w:r>
      <w:r>
        <w:t xml:space="preserve">, </w:t>
      </w:r>
      <w:r w:rsidR="00C52F4A" w:rsidRPr="00605EB6">
        <w:t>se serre</w:t>
      </w:r>
      <w:r>
        <w:t xml:space="preserve">, </w:t>
      </w:r>
      <w:r w:rsidR="00C52F4A" w:rsidRPr="00605EB6">
        <w:t>se presse devant l</w:t>
      </w:r>
      <w:r>
        <w:t>’</w:t>
      </w:r>
      <w:r w:rsidR="00C52F4A" w:rsidRPr="00605EB6">
        <w:t>estrade</w:t>
      </w:r>
      <w:r>
        <w:t xml:space="preserve">. </w:t>
      </w:r>
      <w:r w:rsidR="00C52F4A" w:rsidRPr="00605EB6">
        <w:t>Celui qui applique des gifles sur la figure de Jocrisse fait un signe</w:t>
      </w:r>
      <w:r>
        <w:t xml:space="preserve">. </w:t>
      </w:r>
      <w:r w:rsidR="00C52F4A" w:rsidRPr="00605EB6">
        <w:t>Tout se tait</w:t>
      </w:r>
      <w:r>
        <w:t xml:space="preserve">. </w:t>
      </w:r>
      <w:r w:rsidR="00C52F4A" w:rsidRPr="00605EB6">
        <w:t>Le pitre a la parole</w:t>
      </w:r>
      <w:r>
        <w:t> :</w:t>
      </w:r>
    </w:p>
    <w:p w14:paraId="01CB928C" w14:textId="2321404C" w:rsidR="00C474C1" w:rsidRDefault="00C474C1" w:rsidP="00C52F4A">
      <w:r>
        <w:t>» </w:t>
      </w:r>
      <w:r w:rsidR="0094609C">
        <w:t>— </w:t>
      </w:r>
      <w:r w:rsidR="00C52F4A" w:rsidRPr="00E4686F">
        <w:t>Mesdames</w:t>
      </w:r>
      <w:r>
        <w:t xml:space="preserve">, </w:t>
      </w:r>
      <w:r w:rsidR="00C52F4A" w:rsidRPr="00E4686F">
        <w:t>messieurs</w:t>
      </w:r>
      <w:r>
        <w:t xml:space="preserve">, </w:t>
      </w:r>
      <w:r w:rsidR="00C52F4A" w:rsidRPr="00E4686F">
        <w:t>nous allons avoir l</w:t>
      </w:r>
      <w:r>
        <w:t>’</w:t>
      </w:r>
      <w:r w:rsidR="00C52F4A" w:rsidRPr="00E4686F">
        <w:t>honneur de vous présenter tout à l</w:t>
      </w:r>
      <w:r>
        <w:t>’</w:t>
      </w:r>
      <w:r w:rsidR="00C52F4A" w:rsidRPr="00E4686F">
        <w:t>heure un sujet rare</w:t>
      </w:r>
      <w:r>
        <w:t xml:space="preserve">, </w:t>
      </w:r>
      <w:r w:rsidR="00C52F4A" w:rsidRPr="00E4686F">
        <w:t>rare</w:t>
      </w:r>
      <w:r>
        <w:t xml:space="preserve">, </w:t>
      </w:r>
      <w:r w:rsidR="00C52F4A" w:rsidRPr="00E4686F">
        <w:t>que dis-je</w:t>
      </w:r>
      <w:r>
        <w:t xml:space="preserve"> ? </w:t>
      </w:r>
      <w:r w:rsidR="00C52F4A" w:rsidRPr="00E4686F">
        <w:t>merveilleux</w:t>
      </w:r>
      <w:r>
        <w:t xml:space="preserve">, </w:t>
      </w:r>
      <w:r w:rsidR="00C52F4A" w:rsidRPr="00E4686F">
        <w:t>qu</w:t>
      </w:r>
      <w:r>
        <w:t>’</w:t>
      </w:r>
      <w:r w:rsidR="00C52F4A" w:rsidRPr="00E4686F">
        <w:t>on n</w:t>
      </w:r>
      <w:r>
        <w:t>’</w:t>
      </w:r>
      <w:r w:rsidR="00C52F4A" w:rsidRPr="00E4686F">
        <w:t>a jamais vu dans cette bonne ville</w:t>
      </w:r>
      <w:r>
        <w:t xml:space="preserve">, </w:t>
      </w:r>
      <w:r w:rsidR="00C52F4A" w:rsidRPr="00E4686F">
        <w:t>messieurs et dames</w:t>
      </w:r>
      <w:r>
        <w:t xml:space="preserve"> ; </w:t>
      </w:r>
      <w:r w:rsidR="00C52F4A" w:rsidRPr="00E4686F">
        <w:t>c</w:t>
      </w:r>
      <w:r>
        <w:t>’</w:t>
      </w:r>
      <w:r w:rsidR="00C52F4A" w:rsidRPr="00E4686F">
        <w:t>est un homme sauvage</w:t>
      </w:r>
      <w:r>
        <w:t xml:space="preserve">, </w:t>
      </w:r>
      <w:r w:rsidR="00E4686F">
        <w:t>un véritable sauvage</w:t>
      </w:r>
      <w:r>
        <w:t xml:space="preserve">, </w:t>
      </w:r>
      <w:r w:rsidR="00C52F4A" w:rsidRPr="00E4686F">
        <w:t>amené en France depuis</w:t>
      </w:r>
      <w:r w:rsidR="00C52F4A" w:rsidRPr="00605EB6">
        <w:t xml:space="preserve"> un mois seulement</w:t>
      </w:r>
      <w:r>
        <w:t xml:space="preserve">. </w:t>
      </w:r>
      <w:r w:rsidR="00C52F4A" w:rsidRPr="00605EB6">
        <w:t>On va le voir</w:t>
      </w:r>
      <w:r>
        <w:t xml:space="preserve">, </w:t>
      </w:r>
      <w:r w:rsidR="00C52F4A" w:rsidRPr="00605EB6">
        <w:t>on va le voir</w:t>
      </w:r>
      <w:r>
        <w:t xml:space="preserve"> !… </w:t>
      </w:r>
      <w:r w:rsidR="00C52F4A" w:rsidRPr="00605EB6">
        <w:t>Ce sauvage est aussi un anthropophage</w:t>
      </w:r>
      <w:r>
        <w:t xml:space="preserve"> ; </w:t>
      </w:r>
      <w:r w:rsidR="00C52F4A" w:rsidRPr="00605EB6">
        <w:t>mais n</w:t>
      </w:r>
      <w:r>
        <w:t>’</w:t>
      </w:r>
      <w:r w:rsidR="00C52F4A" w:rsidRPr="00605EB6">
        <w:t>ayez aucune crainte</w:t>
      </w:r>
      <w:r>
        <w:t xml:space="preserve">, </w:t>
      </w:r>
      <w:r w:rsidR="00C52F4A" w:rsidRPr="00605EB6">
        <w:t>il ne vous mangera point</w:t>
      </w:r>
      <w:r>
        <w:t xml:space="preserve">. </w:t>
      </w:r>
      <w:r w:rsidR="00C52F4A" w:rsidRPr="00605EB6">
        <w:t>Il a été pris dans l</w:t>
      </w:r>
      <w:r>
        <w:t>’</w:t>
      </w:r>
      <w:r w:rsidR="00C52F4A" w:rsidRPr="00605EB6">
        <w:t>île inconnue de Caracaramirotarapa</w:t>
      </w:r>
      <w:r>
        <w:t xml:space="preserve">, </w:t>
      </w:r>
      <w:r w:rsidR="00C52F4A" w:rsidRPr="00605EB6">
        <w:t>découverte par le célèbre navigateur Robinson</w:t>
      </w:r>
      <w:r>
        <w:t xml:space="preserve">, </w:t>
      </w:r>
      <w:r w:rsidR="00C52F4A" w:rsidRPr="00605EB6">
        <w:t>qui a vu Vendredi dans une situation horrible</w:t>
      </w:r>
      <w:r>
        <w:t xml:space="preserve">, </w:t>
      </w:r>
      <w:r w:rsidR="00C52F4A" w:rsidRPr="00605EB6">
        <w:t>entre jeudi et samedi</w:t>
      </w:r>
      <w:r>
        <w:t xml:space="preserve">, </w:t>
      </w:r>
      <w:r w:rsidR="00C52F4A" w:rsidRPr="00605EB6">
        <w:t>pour avoir cru Zoé</w:t>
      </w:r>
      <w:r>
        <w:t xml:space="preserve">. </w:t>
      </w:r>
      <w:r w:rsidR="00C52F4A" w:rsidRPr="00605EB6">
        <w:t>On va le voir</w:t>
      </w:r>
      <w:r>
        <w:t xml:space="preserve"> ! </w:t>
      </w:r>
      <w:r w:rsidR="00C52F4A" w:rsidRPr="00605EB6">
        <w:t>on va le voir</w:t>
      </w:r>
      <w:r>
        <w:t xml:space="preserve"> !… </w:t>
      </w:r>
      <w:r w:rsidR="00C52F4A" w:rsidRPr="00605EB6">
        <w:t>Entrez</w:t>
      </w:r>
      <w:r>
        <w:t xml:space="preserve">, </w:t>
      </w:r>
      <w:r w:rsidR="00C52F4A" w:rsidRPr="00605EB6">
        <w:t>messieurs et dames</w:t>
      </w:r>
      <w:r>
        <w:t xml:space="preserve">, </w:t>
      </w:r>
      <w:r w:rsidR="00C52F4A" w:rsidRPr="00605EB6">
        <w:t>entrez</w:t>
      </w:r>
      <w:r>
        <w:t xml:space="preserve">. </w:t>
      </w:r>
      <w:r w:rsidR="00C52F4A" w:rsidRPr="00605EB6">
        <w:t>C</w:t>
      </w:r>
      <w:r>
        <w:t>’</w:t>
      </w:r>
      <w:r w:rsidR="00C52F4A" w:rsidRPr="00605EB6">
        <w:t>est quinze centimes</w:t>
      </w:r>
      <w:r>
        <w:t xml:space="preserve">, </w:t>
      </w:r>
      <w:r w:rsidR="00C52F4A" w:rsidRPr="00605EB6">
        <w:t>trois sous seulement pour les grandes personnes et deux sous pour les enfants</w:t>
      </w:r>
      <w:r>
        <w:t xml:space="preserve">. </w:t>
      </w:r>
      <w:r w:rsidR="00C52F4A" w:rsidRPr="00605EB6">
        <w:t>Entrez</w:t>
      </w:r>
      <w:r>
        <w:t xml:space="preserve">, </w:t>
      </w:r>
      <w:r w:rsidR="00C52F4A" w:rsidRPr="00605EB6">
        <w:t>entrez</w:t>
      </w:r>
      <w:r>
        <w:t xml:space="preserve">, </w:t>
      </w:r>
      <w:r w:rsidR="00C52F4A" w:rsidRPr="00605EB6">
        <w:t>entrez</w:t>
      </w:r>
      <w:r>
        <w:t xml:space="preserve">, </w:t>
      </w:r>
      <w:r w:rsidR="00C52F4A" w:rsidRPr="00605EB6">
        <w:t>on va le voir</w:t>
      </w:r>
      <w:r>
        <w:t xml:space="preserve"> !… </w:t>
      </w:r>
      <w:r w:rsidR="00C52F4A" w:rsidRPr="00605EB6">
        <w:t>Allons</w:t>
      </w:r>
      <w:r>
        <w:t xml:space="preserve">, </w:t>
      </w:r>
      <w:r w:rsidR="00C52F4A" w:rsidRPr="00605EB6">
        <w:t>suivez</w:t>
      </w:r>
      <w:r>
        <w:t xml:space="preserve">, </w:t>
      </w:r>
      <w:r w:rsidR="00C52F4A" w:rsidRPr="00605EB6">
        <w:t>suivez</w:t>
      </w:r>
      <w:r>
        <w:t xml:space="preserve">… </w:t>
      </w:r>
      <w:r w:rsidR="00C52F4A" w:rsidRPr="00605EB6">
        <w:t>En avant la grosse caisse</w:t>
      </w:r>
      <w:r>
        <w:t>…</w:t>
      </w:r>
    </w:p>
    <w:p w14:paraId="15682856" w14:textId="22152CE7" w:rsidR="00C474C1" w:rsidRDefault="00C474C1" w:rsidP="00C52F4A">
      <w:r>
        <w:t>» </w:t>
      </w:r>
      <w:r w:rsidR="00C52F4A" w:rsidRPr="00605EB6">
        <w:t>Et le tapage recommence</w:t>
      </w:r>
      <w:r>
        <w:t xml:space="preserve"> : </w:t>
      </w:r>
      <w:r w:rsidR="00C52F4A" w:rsidRPr="00605EB6">
        <w:t>Boum</w:t>
      </w:r>
      <w:r>
        <w:t xml:space="preserve">, </w:t>
      </w:r>
      <w:r w:rsidR="00C52F4A" w:rsidRPr="00605EB6">
        <w:t>boum</w:t>
      </w:r>
      <w:r>
        <w:t xml:space="preserve">, </w:t>
      </w:r>
      <w:r w:rsidR="00C52F4A" w:rsidRPr="00605EB6">
        <w:t>boum</w:t>
      </w:r>
      <w:r>
        <w:t>.</w:t>
      </w:r>
    </w:p>
    <w:p w14:paraId="4E1DF276" w14:textId="77777777" w:rsidR="00C474C1" w:rsidRDefault="00C474C1" w:rsidP="00C52F4A">
      <w:r>
        <w:t>» </w:t>
      </w:r>
      <w:r w:rsidR="00C52F4A" w:rsidRPr="00605EB6">
        <w:t>La baraque se remplit</w:t>
      </w:r>
      <w:r>
        <w:t xml:space="preserve">. </w:t>
      </w:r>
      <w:r w:rsidR="00C52F4A" w:rsidRPr="00605EB6">
        <w:t>La farce est jouée</w:t>
      </w:r>
      <w:r>
        <w:t>.</w:t>
      </w:r>
    </w:p>
    <w:p w14:paraId="7CA7DAE8" w14:textId="77777777" w:rsidR="00C474C1" w:rsidRDefault="00C474C1" w:rsidP="00C52F4A">
      <w:r>
        <w:t>» </w:t>
      </w:r>
      <w:r w:rsidR="00C52F4A" w:rsidRPr="00605EB6">
        <w:t>Et le fameux habitant de l</w:t>
      </w:r>
      <w:r>
        <w:t>’</w:t>
      </w:r>
      <w:r w:rsidR="00C52F4A" w:rsidRPr="00605EB6">
        <w:t>île de Caracaramirotarapa</w:t>
      </w:r>
      <w:r>
        <w:t xml:space="preserve">, </w:t>
      </w:r>
      <w:r w:rsidR="00C52F4A" w:rsidRPr="00605EB6">
        <w:t>qu</w:t>
      </w:r>
      <w:r>
        <w:t>’</w:t>
      </w:r>
      <w:r w:rsidR="00C52F4A" w:rsidRPr="00605EB6">
        <w:t>on exhibe aux yeux du public bénévole</w:t>
      </w:r>
      <w:r>
        <w:t xml:space="preserve">, </w:t>
      </w:r>
      <w:r w:rsidR="00C52F4A" w:rsidRPr="00605EB6">
        <w:t xml:space="preserve">est tout simplement un des saltimbanques plus ou moins vieux et plus ou </w:t>
      </w:r>
      <w:r w:rsidR="00C52F4A" w:rsidRPr="00605EB6">
        <w:lastRenderedPageBreak/>
        <w:t>moins laid</w:t>
      </w:r>
      <w:r>
        <w:t xml:space="preserve">, </w:t>
      </w:r>
      <w:r w:rsidR="00C52F4A" w:rsidRPr="00605EB6">
        <w:t>que ses camarades ont affublé d</w:t>
      </w:r>
      <w:r>
        <w:t>’</w:t>
      </w:r>
      <w:r w:rsidR="00C52F4A" w:rsidRPr="00605EB6">
        <w:t>oripeaux bizarres après lui avoir barbouillé la figure d</w:t>
      </w:r>
      <w:r>
        <w:t>’</w:t>
      </w:r>
      <w:r w:rsidR="00C52F4A" w:rsidRPr="00605EB6">
        <w:t>un affreux bariolage</w:t>
      </w:r>
      <w:r>
        <w:t>.</w:t>
      </w:r>
    </w:p>
    <w:p w14:paraId="01C9E1C4" w14:textId="77777777" w:rsidR="00C474C1" w:rsidRDefault="00C474C1" w:rsidP="00C52F4A">
      <w:r>
        <w:t>» </w:t>
      </w:r>
      <w:r w:rsidR="00C52F4A" w:rsidRPr="00605EB6">
        <w:t>C</w:t>
      </w:r>
      <w:r>
        <w:t>’</w:t>
      </w:r>
      <w:r w:rsidR="00C52F4A" w:rsidRPr="00605EB6">
        <w:t>est un sauvage dans ce goût-là que vous avez vu</w:t>
      </w:r>
      <w:r>
        <w:t xml:space="preserve">, </w:t>
      </w:r>
      <w:r w:rsidR="00C52F4A" w:rsidRPr="00605EB6">
        <w:t>il y a deux ans</w:t>
      </w:r>
      <w:r>
        <w:t xml:space="preserve">, </w:t>
      </w:r>
      <w:r w:rsidR="00C52F4A" w:rsidRPr="00605EB6">
        <w:t>à Épinal</w:t>
      </w:r>
      <w:r>
        <w:t>.</w:t>
      </w:r>
    </w:p>
    <w:p w14:paraId="0B102880" w14:textId="77777777" w:rsidR="00C474C1" w:rsidRDefault="00C52F4A" w:rsidP="00C52F4A">
      <w:r w:rsidRPr="00605EB6">
        <w:t>La femme secoua la tête</w:t>
      </w:r>
      <w:r w:rsidR="00C474C1">
        <w:t xml:space="preserve">, </w:t>
      </w:r>
      <w:r w:rsidRPr="00605EB6">
        <w:t>ce qui indiquait qu</w:t>
      </w:r>
      <w:r w:rsidR="00C474C1">
        <w:t>’</w:t>
      </w:r>
      <w:r w:rsidRPr="00605EB6">
        <w:t>elle n</w:t>
      </w:r>
      <w:r w:rsidR="00C474C1">
        <w:t>’</w:t>
      </w:r>
      <w:r w:rsidRPr="00605EB6">
        <w:t>était nullement convaincue</w:t>
      </w:r>
      <w:r w:rsidR="00C474C1">
        <w:t>.</w:t>
      </w:r>
    </w:p>
    <w:p w14:paraId="2544FA6D" w14:textId="77777777" w:rsidR="00C474C1" w:rsidRDefault="00C52F4A" w:rsidP="00C52F4A">
      <w:r w:rsidRPr="00605EB6">
        <w:t>Bref</w:t>
      </w:r>
      <w:r w:rsidR="00C474C1">
        <w:t xml:space="preserve">, </w:t>
      </w:r>
      <w:r w:rsidRPr="00605EB6">
        <w:t>après avoir fait toutes les suppositions possibles</w:t>
      </w:r>
      <w:r w:rsidR="00C474C1">
        <w:t xml:space="preserve">, </w:t>
      </w:r>
      <w:r w:rsidRPr="00605EB6">
        <w:t>on finit par conclure que celui qui avait causé tout cet émoi n</w:t>
      </w:r>
      <w:r w:rsidR="00C474C1">
        <w:t>’</w:t>
      </w:r>
      <w:r w:rsidRPr="00605EB6">
        <w:t>avait rien vu du tout</w:t>
      </w:r>
      <w:r w:rsidR="00C474C1">
        <w:t>.</w:t>
      </w:r>
    </w:p>
    <w:p w14:paraId="7DDF4934" w14:textId="77777777" w:rsidR="00C474C1" w:rsidRDefault="00C52F4A" w:rsidP="00C52F4A">
      <w:r w:rsidRPr="00605EB6">
        <w:t>Mais</w:t>
      </w:r>
      <w:r w:rsidR="00C474C1">
        <w:t xml:space="preserve">, </w:t>
      </w:r>
      <w:r w:rsidRPr="00605EB6">
        <w:t>quelques jours après</w:t>
      </w:r>
      <w:r w:rsidR="00C474C1">
        <w:t xml:space="preserve">, </w:t>
      </w:r>
      <w:r w:rsidRPr="00605EB6">
        <w:t>une femme</w:t>
      </w:r>
      <w:r w:rsidR="00C474C1">
        <w:t xml:space="preserve">, </w:t>
      </w:r>
      <w:r w:rsidRPr="00605EB6">
        <w:t>qui était allée dans la forêt ramasser du bois mort</w:t>
      </w:r>
      <w:r w:rsidR="00C474C1">
        <w:t xml:space="preserve">, </w:t>
      </w:r>
      <w:r w:rsidRPr="00605EB6">
        <w:t>rapporta également qu</w:t>
      </w:r>
      <w:r w:rsidR="00C474C1">
        <w:t>’</w:t>
      </w:r>
      <w:r w:rsidRPr="00605EB6">
        <w:t>elle avait vu passer</w:t>
      </w:r>
      <w:r w:rsidR="00C474C1">
        <w:t xml:space="preserve">, </w:t>
      </w:r>
      <w:r w:rsidRPr="00605EB6">
        <w:t>à peu de distance d</w:t>
      </w:r>
      <w:r w:rsidR="00C474C1">
        <w:t>’</w:t>
      </w:r>
      <w:r w:rsidRPr="00605EB6">
        <w:t>elle</w:t>
      </w:r>
      <w:r w:rsidR="00C474C1">
        <w:t xml:space="preserve">, </w:t>
      </w:r>
      <w:r w:rsidRPr="00605EB6">
        <w:t>courant avec une rapidité extraordinaire</w:t>
      </w:r>
      <w:r w:rsidR="00C474C1">
        <w:t xml:space="preserve">, </w:t>
      </w:r>
      <w:r w:rsidRPr="00605EB6">
        <w:t>un être étrange qui</w:t>
      </w:r>
      <w:r w:rsidR="00C474C1">
        <w:t xml:space="preserve">, </w:t>
      </w:r>
      <w:r w:rsidRPr="00605EB6">
        <w:t>si ce n</w:t>
      </w:r>
      <w:r w:rsidR="00C474C1">
        <w:t>’</w:t>
      </w:r>
      <w:r w:rsidRPr="00605EB6">
        <w:t>était pas un grand singe</w:t>
      </w:r>
      <w:r w:rsidR="00C474C1">
        <w:t xml:space="preserve">, </w:t>
      </w:r>
      <w:r w:rsidRPr="00605EB6">
        <w:t>comme on l</w:t>
      </w:r>
      <w:r w:rsidR="00C474C1">
        <w:t>’</w:t>
      </w:r>
      <w:r w:rsidRPr="00605EB6">
        <w:t>avait dit</w:t>
      </w:r>
      <w:r w:rsidR="00C474C1">
        <w:t xml:space="preserve">, </w:t>
      </w:r>
      <w:r w:rsidRPr="00605EB6">
        <w:t>ne pouvait être autre qu</w:t>
      </w:r>
      <w:r w:rsidR="00C474C1">
        <w:t>’</w:t>
      </w:r>
      <w:r w:rsidRPr="00605EB6">
        <w:t>un homme sauvage</w:t>
      </w:r>
      <w:r w:rsidR="00C474C1">
        <w:t>.</w:t>
      </w:r>
    </w:p>
    <w:p w14:paraId="2AE186E2" w14:textId="77777777" w:rsidR="00C474C1" w:rsidRDefault="00C52F4A" w:rsidP="00C52F4A">
      <w:r w:rsidRPr="00605EB6">
        <w:t>On se moqua de la femme comme on s</w:t>
      </w:r>
      <w:r w:rsidR="00C474C1">
        <w:t>’</w:t>
      </w:r>
      <w:r w:rsidRPr="00605EB6">
        <w:t>était moqué de l</w:t>
      </w:r>
      <w:r w:rsidR="00C474C1">
        <w:t>’</w:t>
      </w:r>
      <w:r w:rsidRPr="00605EB6">
        <w:t>homme</w:t>
      </w:r>
      <w:r w:rsidR="00C474C1">
        <w:t xml:space="preserve">. </w:t>
      </w:r>
      <w:r w:rsidRPr="00605EB6">
        <w:t>Pour les uns</w:t>
      </w:r>
      <w:r w:rsidR="00C474C1">
        <w:t xml:space="preserve">, </w:t>
      </w:r>
      <w:r w:rsidRPr="00605EB6">
        <w:t>c</w:t>
      </w:r>
      <w:r w:rsidR="00C474C1">
        <w:t>’</w:t>
      </w:r>
      <w:r w:rsidRPr="00605EB6">
        <w:t>étaient des peureux</w:t>
      </w:r>
      <w:r w:rsidR="00C474C1">
        <w:t xml:space="preserve">, </w:t>
      </w:r>
      <w:r w:rsidRPr="00605EB6">
        <w:t>des hallucinés</w:t>
      </w:r>
      <w:r w:rsidR="00C474C1">
        <w:t xml:space="preserve">, </w:t>
      </w:r>
      <w:r w:rsidRPr="00605EB6">
        <w:t>des cerveaux creux dont l</w:t>
      </w:r>
      <w:r w:rsidR="00C474C1">
        <w:t>’</w:t>
      </w:r>
      <w:r w:rsidRPr="00605EB6">
        <w:t>imagination malade créait des fantômes</w:t>
      </w:r>
      <w:r w:rsidR="00C474C1">
        <w:t xml:space="preserve"> ; </w:t>
      </w:r>
      <w:r w:rsidRPr="00605EB6">
        <w:t>d</w:t>
      </w:r>
      <w:r w:rsidR="00C474C1">
        <w:t>’</w:t>
      </w:r>
      <w:r w:rsidRPr="00605EB6">
        <w:t>autres voulaient croire à une mystification préparée d</w:t>
      </w:r>
      <w:r w:rsidR="00C474C1">
        <w:t>’</w:t>
      </w:r>
      <w:r w:rsidRPr="00605EB6">
        <w:t>avance</w:t>
      </w:r>
      <w:r w:rsidR="00C474C1">
        <w:t>.</w:t>
      </w:r>
    </w:p>
    <w:p w14:paraId="0C5CC25E" w14:textId="77777777" w:rsidR="00C474C1" w:rsidRDefault="00C52F4A" w:rsidP="00C52F4A">
      <w:r w:rsidRPr="00605EB6">
        <w:t>Cependant d</w:t>
      </w:r>
      <w:r w:rsidR="00C474C1">
        <w:t>’</w:t>
      </w:r>
      <w:r w:rsidRPr="00605EB6">
        <w:t>autres personnes ne tardèrent pas à raconter la même chose</w:t>
      </w:r>
      <w:r w:rsidR="00C474C1">
        <w:t xml:space="preserve">. </w:t>
      </w:r>
      <w:r w:rsidRPr="00605EB6">
        <w:t>Ce fut d</w:t>
      </w:r>
      <w:r w:rsidR="00C474C1">
        <w:t>’</w:t>
      </w:r>
      <w:r w:rsidRPr="00605EB6">
        <w:t>abord une autre femme de Mareille</w:t>
      </w:r>
      <w:r w:rsidR="00C474C1">
        <w:t xml:space="preserve">, </w:t>
      </w:r>
      <w:r w:rsidRPr="00605EB6">
        <w:t>puis des charbonniers de la forêt et ensuite deux hommes</w:t>
      </w:r>
      <w:r w:rsidR="00C474C1">
        <w:t xml:space="preserve">, </w:t>
      </w:r>
      <w:r w:rsidRPr="00605EB6">
        <w:t>le père et le fils</w:t>
      </w:r>
      <w:r w:rsidR="00C474C1">
        <w:t xml:space="preserve">. </w:t>
      </w:r>
      <w:r w:rsidRPr="00605EB6">
        <w:t>Ceux-ci étaient ensemble lorsqu</w:t>
      </w:r>
      <w:r w:rsidR="00C474C1">
        <w:t>’</w:t>
      </w:r>
      <w:r w:rsidRPr="00605EB6">
        <w:t>ils avaient aperçu le coureur des bois à travers une clairière</w:t>
      </w:r>
      <w:r w:rsidR="00C474C1">
        <w:t xml:space="preserve"> ; </w:t>
      </w:r>
      <w:r w:rsidRPr="00605EB6">
        <w:t>ils s</w:t>
      </w:r>
      <w:r w:rsidR="00C474C1">
        <w:t>’</w:t>
      </w:r>
      <w:r w:rsidRPr="00605EB6">
        <w:t>étaient même mis à le poursuivre</w:t>
      </w:r>
      <w:r w:rsidR="00C474C1">
        <w:t xml:space="preserve"> ; </w:t>
      </w:r>
      <w:r w:rsidRPr="00605EB6">
        <w:t>mais</w:t>
      </w:r>
      <w:r w:rsidR="00C474C1">
        <w:t xml:space="preserve">, </w:t>
      </w:r>
      <w:r w:rsidRPr="00605EB6">
        <w:t>beaucoup plus agile qu</w:t>
      </w:r>
      <w:r w:rsidR="00C474C1">
        <w:t>’</w:t>
      </w:r>
      <w:r w:rsidRPr="00605EB6">
        <w:t>eux</w:t>
      </w:r>
      <w:r w:rsidR="00C474C1">
        <w:t xml:space="preserve">, </w:t>
      </w:r>
      <w:r w:rsidRPr="00605EB6">
        <w:t>il n</w:t>
      </w:r>
      <w:r w:rsidR="00C474C1">
        <w:t>’</w:t>
      </w:r>
      <w:r w:rsidRPr="00605EB6">
        <w:t>avait pas tardé à disparaître dans la profondeur de la forêt</w:t>
      </w:r>
      <w:r w:rsidR="00C474C1">
        <w:t>.</w:t>
      </w:r>
    </w:p>
    <w:p w14:paraId="5DC3CBC6" w14:textId="4393FD0F" w:rsidR="00C474C1" w:rsidRDefault="00C52F4A" w:rsidP="00C52F4A">
      <w:r w:rsidRPr="00605EB6">
        <w:lastRenderedPageBreak/>
        <w:t>On ne pouvait plus admettre que tant de personnes se fussent trompées</w:t>
      </w:r>
      <w:r w:rsidR="00C474C1">
        <w:t xml:space="preserve">, </w:t>
      </w:r>
      <w:r w:rsidRPr="00605EB6">
        <w:t>eussent mal vu</w:t>
      </w:r>
      <w:r w:rsidR="00C474C1">
        <w:t xml:space="preserve">. </w:t>
      </w:r>
      <w:r w:rsidRPr="00605EB6">
        <w:t>D</w:t>
      </w:r>
      <w:r w:rsidR="00C474C1">
        <w:t>’</w:t>
      </w:r>
      <w:r w:rsidRPr="00605EB6">
        <w:t>ailleurs ce qu</w:t>
      </w:r>
      <w:r w:rsidR="00C474C1">
        <w:t>’</w:t>
      </w:r>
      <w:r w:rsidRPr="00605EB6">
        <w:t xml:space="preserve">on racontait à Mareille on le disait aussi à </w:t>
      </w:r>
      <w:r w:rsidR="00D85AA6" w:rsidRPr="00605EB6">
        <w:t>Blign</w:t>
      </w:r>
      <w:r w:rsidR="00D85AA6">
        <w:t>i</w:t>
      </w:r>
      <w:r w:rsidR="00D85AA6" w:rsidRPr="00605EB6">
        <w:t>court</w:t>
      </w:r>
      <w:r w:rsidR="00C474C1">
        <w:t xml:space="preserve">, </w:t>
      </w:r>
      <w:r w:rsidRPr="00605EB6">
        <w:t>à Vaucourt</w:t>
      </w:r>
      <w:r w:rsidR="00C474C1">
        <w:t xml:space="preserve">, </w:t>
      </w:r>
      <w:r w:rsidRPr="00605EB6">
        <w:t>à Haréville</w:t>
      </w:r>
      <w:r w:rsidR="00C474C1">
        <w:t xml:space="preserve">, </w:t>
      </w:r>
      <w:r w:rsidRPr="00605EB6">
        <w:t>communes qui touchent à la forêt et dont quelques habitants avaient également rencontré le coureur des bois</w:t>
      </w:r>
      <w:r w:rsidR="00C474C1">
        <w:t>.</w:t>
      </w:r>
    </w:p>
    <w:p w14:paraId="6EF051D1" w14:textId="77777777" w:rsidR="00C474C1" w:rsidRDefault="00C52F4A" w:rsidP="00C52F4A">
      <w:r w:rsidRPr="00605EB6">
        <w:t>Orang-outan</w:t>
      </w:r>
      <w:r w:rsidR="00C474C1">
        <w:t xml:space="preserve">, </w:t>
      </w:r>
      <w:r w:rsidRPr="00605EB6">
        <w:t>chimpanzé ou homme sauvage</w:t>
      </w:r>
      <w:r w:rsidR="00C474C1">
        <w:t xml:space="preserve">, </w:t>
      </w:r>
      <w:r w:rsidRPr="00605EB6">
        <w:t>l</w:t>
      </w:r>
      <w:r w:rsidR="00C474C1">
        <w:t>’</w:t>
      </w:r>
      <w:r w:rsidRPr="00605EB6">
        <w:t>être existait donc</w:t>
      </w:r>
      <w:r w:rsidR="00C474C1">
        <w:t xml:space="preserve">. </w:t>
      </w:r>
      <w:r w:rsidRPr="00605EB6">
        <w:t>Les plus incrédules ne pouvaient plus douter</w:t>
      </w:r>
      <w:r w:rsidR="00C474C1">
        <w:t>.</w:t>
      </w:r>
    </w:p>
    <w:p w14:paraId="7FC3958C" w14:textId="77777777" w:rsidR="00C474C1" w:rsidRDefault="00C52F4A" w:rsidP="00C52F4A">
      <w:r w:rsidRPr="00605EB6">
        <w:t>Depuis le premier jour</w:t>
      </w:r>
      <w:r w:rsidR="00C474C1">
        <w:t xml:space="preserve">, </w:t>
      </w:r>
      <w:r w:rsidRPr="00605EB6">
        <w:t>l</w:t>
      </w:r>
      <w:r w:rsidR="00C474C1">
        <w:t>’</w:t>
      </w:r>
      <w:r w:rsidRPr="00605EB6">
        <w:t>émotion avait toujours été en augmentant</w:t>
      </w:r>
      <w:r w:rsidR="00C474C1">
        <w:t xml:space="preserve">. </w:t>
      </w:r>
      <w:r w:rsidRPr="00605EB6">
        <w:t>La bête de la forêt était le sujet de toutes les conversations</w:t>
      </w:r>
      <w:r w:rsidR="00C474C1">
        <w:t xml:space="preserve"> ; </w:t>
      </w:r>
      <w:r w:rsidRPr="00605EB6">
        <w:t>on ne parlait</w:t>
      </w:r>
      <w:r w:rsidR="00C474C1">
        <w:t xml:space="preserve">, </w:t>
      </w:r>
      <w:r w:rsidRPr="00605EB6">
        <w:t>on ne s</w:t>
      </w:r>
      <w:r w:rsidR="00C474C1">
        <w:t>’</w:t>
      </w:r>
      <w:r w:rsidRPr="00605EB6">
        <w:t>occupait plus que d</w:t>
      </w:r>
      <w:r w:rsidR="00C474C1">
        <w:t>’</w:t>
      </w:r>
      <w:r w:rsidRPr="00605EB6">
        <w:t>elle</w:t>
      </w:r>
      <w:r w:rsidR="00C474C1">
        <w:t xml:space="preserve">. </w:t>
      </w:r>
      <w:r w:rsidRPr="00605EB6">
        <w:t>Ce que les uns avaient vu réellement fut considérablement exagéré par les autres</w:t>
      </w:r>
      <w:r w:rsidR="00C474C1">
        <w:t xml:space="preserve">. </w:t>
      </w:r>
      <w:r w:rsidRPr="00605EB6">
        <w:t>C</w:t>
      </w:r>
      <w:r w:rsidR="00C474C1">
        <w:t>’</w:t>
      </w:r>
      <w:r w:rsidRPr="00605EB6">
        <w:t>était une nouvelle bête du Gévaudan</w:t>
      </w:r>
      <w:r w:rsidR="00C474C1">
        <w:t xml:space="preserve">, </w:t>
      </w:r>
      <w:r w:rsidRPr="00605EB6">
        <w:t>ou un formidable géant</w:t>
      </w:r>
      <w:r w:rsidR="00C474C1">
        <w:t xml:space="preserve">, </w:t>
      </w:r>
      <w:r w:rsidRPr="00605EB6">
        <w:t>qui pouvait tordre ou briser un arbre dans ses grands bras nerveux</w:t>
      </w:r>
      <w:r w:rsidR="00C474C1">
        <w:t xml:space="preserve">, </w:t>
      </w:r>
      <w:r w:rsidRPr="00605EB6">
        <w:t>comme on tord et brise un roseau</w:t>
      </w:r>
      <w:r w:rsidR="00C474C1">
        <w:t xml:space="preserve">, </w:t>
      </w:r>
      <w:r w:rsidRPr="00605EB6">
        <w:t>ou encore un monstre hideux</w:t>
      </w:r>
      <w:r w:rsidR="00C474C1">
        <w:t xml:space="preserve">, </w:t>
      </w:r>
      <w:r w:rsidRPr="00605EB6">
        <w:t>féroce</w:t>
      </w:r>
      <w:r w:rsidR="00C474C1">
        <w:t xml:space="preserve">, </w:t>
      </w:r>
      <w:r w:rsidRPr="00605EB6">
        <w:t>ayant une large gueule</w:t>
      </w:r>
      <w:r w:rsidR="00C474C1">
        <w:t xml:space="preserve">, </w:t>
      </w:r>
      <w:r w:rsidRPr="00605EB6">
        <w:t>armée de dents longues et terribles comme des défenses de sanglier</w:t>
      </w:r>
      <w:r w:rsidR="00C474C1">
        <w:t xml:space="preserve">, </w:t>
      </w:r>
      <w:r w:rsidRPr="00605EB6">
        <w:t>et dont la tête énorme était couverte de crins pareils à ceux d</w:t>
      </w:r>
      <w:r w:rsidR="00C474C1">
        <w:t>’</w:t>
      </w:r>
      <w:r w:rsidRPr="00605EB6">
        <w:t>un cheval</w:t>
      </w:r>
      <w:r w:rsidR="00C474C1">
        <w:t>.</w:t>
      </w:r>
    </w:p>
    <w:p w14:paraId="628DBFBB" w14:textId="1F601360" w:rsidR="00C474C1" w:rsidRDefault="00C52F4A" w:rsidP="00C52F4A">
      <w:r w:rsidRPr="00605EB6">
        <w:t>Tout cela augmentait l</w:t>
      </w:r>
      <w:r w:rsidR="00C474C1">
        <w:t>’</w:t>
      </w:r>
      <w:r w:rsidRPr="00605EB6">
        <w:t>agitation</w:t>
      </w:r>
      <w:r w:rsidR="00C474C1">
        <w:t xml:space="preserve">, </w:t>
      </w:r>
      <w:r w:rsidRPr="00605EB6">
        <w:t>effrayait</w:t>
      </w:r>
      <w:r w:rsidR="00C474C1">
        <w:t xml:space="preserve">, </w:t>
      </w:r>
      <w:r w:rsidRPr="00605EB6">
        <w:t>terrifiait</w:t>
      </w:r>
      <w:r w:rsidR="00C474C1">
        <w:t xml:space="preserve">. </w:t>
      </w:r>
      <w:r w:rsidRPr="00605EB6">
        <w:t>C</w:t>
      </w:r>
      <w:r w:rsidR="00C474C1">
        <w:t>’</w:t>
      </w:r>
      <w:r w:rsidRPr="00605EB6">
        <w:t>était comme une panique</w:t>
      </w:r>
      <w:r w:rsidR="00C474C1">
        <w:t xml:space="preserve">. </w:t>
      </w:r>
      <w:r w:rsidRPr="00605EB6">
        <w:t>Bien des gens</w:t>
      </w:r>
      <w:r w:rsidR="00C474C1">
        <w:t xml:space="preserve">, </w:t>
      </w:r>
      <w:r w:rsidRPr="00605EB6">
        <w:t>obligés d</w:t>
      </w:r>
      <w:r w:rsidR="00C474C1">
        <w:t>’</w:t>
      </w:r>
      <w:r w:rsidRPr="00605EB6">
        <w:t>aller travailler aux champs</w:t>
      </w:r>
      <w:r w:rsidR="00C474C1">
        <w:t xml:space="preserve">, </w:t>
      </w:r>
      <w:r w:rsidRPr="00605EB6">
        <w:t>n</w:t>
      </w:r>
      <w:r w:rsidR="00C474C1">
        <w:t>’</w:t>
      </w:r>
      <w:r w:rsidRPr="00605EB6">
        <w:t>osaient plus s</w:t>
      </w:r>
      <w:r w:rsidR="00C474C1">
        <w:t>’</w:t>
      </w:r>
      <w:r w:rsidRPr="00605EB6">
        <w:t>approcher de la lisière du bois</w:t>
      </w:r>
      <w:r w:rsidR="00C474C1">
        <w:t xml:space="preserve">. </w:t>
      </w:r>
      <w:r w:rsidRPr="00605EB6">
        <w:t>La nuit</w:t>
      </w:r>
      <w:r w:rsidR="00C474C1">
        <w:t xml:space="preserve">, </w:t>
      </w:r>
      <w:r w:rsidRPr="00605EB6">
        <w:t>ils avaient d</w:t>
      </w:r>
      <w:r w:rsidR="00C474C1">
        <w:t>’</w:t>
      </w:r>
      <w:r w:rsidRPr="00605EB6">
        <w:t xml:space="preserve">affreux cauchemars </w:t>
      </w:r>
      <w:r w:rsidR="00D85AA6" w:rsidRPr="00605EB6">
        <w:t>o</w:t>
      </w:r>
      <w:r w:rsidR="00D85AA6">
        <w:t>ù</w:t>
      </w:r>
      <w:r w:rsidR="00D85AA6" w:rsidRPr="00605EB6">
        <w:t xml:space="preserve"> </w:t>
      </w:r>
      <w:r w:rsidRPr="00605EB6">
        <w:t>il leur était impossible de dormir</w:t>
      </w:r>
      <w:r w:rsidR="00C474C1">
        <w:t xml:space="preserve">. </w:t>
      </w:r>
      <w:r w:rsidRPr="00605EB6">
        <w:t>Les mères tremblaient pour leurs enfants</w:t>
      </w:r>
      <w:r w:rsidR="00C474C1">
        <w:t>.</w:t>
      </w:r>
    </w:p>
    <w:p w14:paraId="17705DCC" w14:textId="77777777" w:rsidR="00C474C1" w:rsidRDefault="00C52F4A" w:rsidP="00C52F4A">
      <w:r w:rsidRPr="00605EB6">
        <w:t>Les forts</w:t>
      </w:r>
      <w:r w:rsidR="00C474C1">
        <w:t xml:space="preserve">, </w:t>
      </w:r>
      <w:r w:rsidRPr="00605EB6">
        <w:t>les hardis</w:t>
      </w:r>
      <w:r w:rsidR="00C474C1">
        <w:t xml:space="preserve">, </w:t>
      </w:r>
      <w:r w:rsidRPr="00605EB6">
        <w:t>ceux qui se moquaient de l</w:t>
      </w:r>
      <w:r w:rsidR="00C474C1">
        <w:t>’</w:t>
      </w:r>
      <w:r w:rsidRPr="00605EB6">
        <w:t>épouvante des autres</w:t>
      </w:r>
      <w:r w:rsidR="00C474C1">
        <w:t xml:space="preserve">, </w:t>
      </w:r>
      <w:r w:rsidRPr="00605EB6">
        <w:t>allaient</w:t>
      </w:r>
      <w:r w:rsidR="00C474C1">
        <w:t xml:space="preserve">, </w:t>
      </w:r>
      <w:r w:rsidRPr="00605EB6">
        <w:t>plusieurs ou séparément</w:t>
      </w:r>
      <w:r w:rsidR="00C474C1">
        <w:t xml:space="preserve">, </w:t>
      </w:r>
      <w:r w:rsidRPr="00605EB6">
        <w:t>traquer les endroits sombres de la forêt</w:t>
      </w:r>
      <w:r w:rsidR="00C474C1">
        <w:t xml:space="preserve">. </w:t>
      </w:r>
      <w:r w:rsidRPr="00605EB6">
        <w:t>Eux aussi</w:t>
      </w:r>
      <w:r w:rsidR="00C474C1">
        <w:t xml:space="preserve">, </w:t>
      </w:r>
      <w:r w:rsidRPr="00605EB6">
        <w:t>ils voulaient voir</w:t>
      </w:r>
      <w:r w:rsidR="00C474C1">
        <w:t xml:space="preserve">, </w:t>
      </w:r>
      <w:r w:rsidRPr="00605EB6">
        <w:t>afin de se rendre compte par eux-mêmes de ce qu</w:t>
      </w:r>
      <w:r w:rsidR="00C474C1">
        <w:t>’</w:t>
      </w:r>
      <w:r w:rsidRPr="00605EB6">
        <w:t>il y avait de vrai dans les choses étranges qu</w:t>
      </w:r>
      <w:r w:rsidR="00C474C1">
        <w:t>’</w:t>
      </w:r>
      <w:r w:rsidRPr="00605EB6">
        <w:t>on racontait</w:t>
      </w:r>
      <w:r w:rsidR="00C474C1">
        <w:t xml:space="preserve"> ; </w:t>
      </w:r>
      <w:r w:rsidRPr="00605EB6">
        <w:t>mais ils revenaient sans avoir pu seulement trouver une trace du passage du coureur des bois</w:t>
      </w:r>
      <w:r w:rsidR="00C474C1">
        <w:t>.</w:t>
      </w:r>
    </w:p>
    <w:p w14:paraId="24D323FA" w14:textId="77777777" w:rsidR="00C474C1" w:rsidRDefault="00C52F4A" w:rsidP="00C52F4A">
      <w:r w:rsidRPr="00605EB6">
        <w:lastRenderedPageBreak/>
        <w:t>Sans aucun doute</w:t>
      </w:r>
      <w:r w:rsidR="00C474C1">
        <w:t xml:space="preserve">, </w:t>
      </w:r>
      <w:r w:rsidRPr="00605EB6">
        <w:t>ce n</w:t>
      </w:r>
      <w:r w:rsidR="00C474C1">
        <w:t>’</w:t>
      </w:r>
      <w:r w:rsidRPr="00605EB6">
        <w:t>était pas pour son plaisir que celui-ci se faisait voir de temps à autre</w:t>
      </w:r>
      <w:r w:rsidR="00C474C1">
        <w:t xml:space="preserve"> ; </w:t>
      </w:r>
      <w:r w:rsidRPr="00605EB6">
        <w:t>il ne tenait nullement à satisfaire la curiosité des gens</w:t>
      </w:r>
      <w:r w:rsidR="00C474C1">
        <w:t xml:space="preserve"> ; </w:t>
      </w:r>
      <w:r w:rsidRPr="00605EB6">
        <w:t>il était évident qu</w:t>
      </w:r>
      <w:r w:rsidR="00C474C1">
        <w:t>’</w:t>
      </w:r>
      <w:r w:rsidRPr="00605EB6">
        <w:t>il avait peur de l</w:t>
      </w:r>
      <w:r w:rsidR="00C474C1">
        <w:t>’</w:t>
      </w:r>
      <w:r w:rsidRPr="00605EB6">
        <w:t>homme</w:t>
      </w:r>
      <w:r w:rsidR="00C474C1">
        <w:t xml:space="preserve">, </w:t>
      </w:r>
      <w:r w:rsidRPr="00605EB6">
        <w:t>qu</w:t>
      </w:r>
      <w:r w:rsidR="00C474C1">
        <w:t>’</w:t>
      </w:r>
      <w:r w:rsidRPr="00605EB6">
        <w:t>il fuyait au moindre bruit de pas</w:t>
      </w:r>
      <w:r w:rsidR="00C474C1">
        <w:t xml:space="preserve">, </w:t>
      </w:r>
      <w:r w:rsidRPr="00605EB6">
        <w:t>qu</w:t>
      </w:r>
      <w:r w:rsidR="00C474C1">
        <w:t>’</w:t>
      </w:r>
      <w:r w:rsidRPr="00605EB6">
        <w:t>il se cachait</w:t>
      </w:r>
      <w:r w:rsidR="00C474C1">
        <w:t xml:space="preserve">, </w:t>
      </w:r>
      <w:r w:rsidRPr="00605EB6">
        <w:t>et que ceux qui avaient pu l</w:t>
      </w:r>
      <w:r w:rsidR="00C474C1">
        <w:t>’</w:t>
      </w:r>
      <w:r w:rsidRPr="00605EB6">
        <w:t>approcher d</w:t>
      </w:r>
      <w:r w:rsidR="00C474C1">
        <w:t>’</w:t>
      </w:r>
      <w:r w:rsidRPr="00605EB6">
        <w:t>assez près pour le voir</w:t>
      </w:r>
      <w:r w:rsidR="00C474C1">
        <w:t xml:space="preserve">, </w:t>
      </w:r>
      <w:r w:rsidRPr="00605EB6">
        <w:t>avaient été favorisés par le hasard</w:t>
      </w:r>
      <w:r w:rsidR="00C474C1">
        <w:t>.</w:t>
      </w:r>
    </w:p>
    <w:p w14:paraId="58FF51B1" w14:textId="77777777" w:rsidR="00C474C1" w:rsidRDefault="00C52F4A" w:rsidP="00C52F4A">
      <w:r w:rsidRPr="00605EB6">
        <w:t>Jacques Vaillant était à cette époque maire de Mareille</w:t>
      </w:r>
      <w:r w:rsidR="00C474C1">
        <w:t xml:space="preserve">. </w:t>
      </w:r>
      <w:r w:rsidRPr="00605EB6">
        <w:t>Il ne pouvait rester sourd à toutes les rumeurs et ne pas entendre tout ce qu</w:t>
      </w:r>
      <w:r w:rsidR="00C474C1">
        <w:t>’</w:t>
      </w:r>
      <w:r w:rsidRPr="00605EB6">
        <w:t>on disait</w:t>
      </w:r>
      <w:r w:rsidR="00C474C1">
        <w:t xml:space="preserve">. </w:t>
      </w:r>
      <w:r w:rsidRPr="00605EB6">
        <w:t>Son devoir était de ramener le calme parmi ses administrés</w:t>
      </w:r>
      <w:r w:rsidR="00C474C1">
        <w:t xml:space="preserve">, </w:t>
      </w:r>
      <w:r w:rsidRPr="00605EB6">
        <w:t>de rassurer la population</w:t>
      </w:r>
      <w:r w:rsidR="00C474C1">
        <w:t xml:space="preserve">. </w:t>
      </w:r>
      <w:r w:rsidRPr="00605EB6">
        <w:t>Il fallait pour cela donner à la commune une satisfaction qu</w:t>
      </w:r>
      <w:r w:rsidR="00C474C1">
        <w:t>’</w:t>
      </w:r>
      <w:r w:rsidRPr="00605EB6">
        <w:t>elle n</w:t>
      </w:r>
      <w:r w:rsidR="00C474C1">
        <w:t>’</w:t>
      </w:r>
      <w:r w:rsidRPr="00605EB6">
        <w:t>exigeait point</w:t>
      </w:r>
      <w:r w:rsidR="00C474C1">
        <w:t xml:space="preserve">, </w:t>
      </w:r>
      <w:r w:rsidRPr="00605EB6">
        <w:t>mais qu</w:t>
      </w:r>
      <w:r w:rsidR="00C474C1">
        <w:t>’</w:t>
      </w:r>
      <w:r w:rsidRPr="00605EB6">
        <w:t>elle semblait attendre</w:t>
      </w:r>
      <w:r w:rsidR="00C474C1">
        <w:t>.</w:t>
      </w:r>
    </w:p>
    <w:p w14:paraId="1E6AF52F" w14:textId="77777777" w:rsidR="00C474C1" w:rsidRDefault="00C52F4A" w:rsidP="00C52F4A">
      <w:r w:rsidRPr="00605EB6">
        <w:t>Il fut décidé qu</w:t>
      </w:r>
      <w:r w:rsidR="00C474C1">
        <w:t>’</w:t>
      </w:r>
      <w:r w:rsidRPr="00605EB6">
        <w:t>une battue</w:t>
      </w:r>
      <w:r w:rsidR="00C474C1">
        <w:t xml:space="preserve">, </w:t>
      </w:r>
      <w:r w:rsidRPr="00605EB6">
        <w:t>dirigée par le maire</w:t>
      </w:r>
      <w:r w:rsidR="00C474C1">
        <w:t xml:space="preserve">, </w:t>
      </w:r>
      <w:r w:rsidRPr="00605EB6">
        <w:t>serait faite dans la forêt</w:t>
      </w:r>
      <w:r w:rsidR="00C474C1">
        <w:t xml:space="preserve">, </w:t>
      </w:r>
      <w:r w:rsidRPr="00605EB6">
        <w:t>qu</w:t>
      </w:r>
      <w:r w:rsidR="00C474C1">
        <w:t>’</w:t>
      </w:r>
      <w:r w:rsidRPr="00605EB6">
        <w:t>on forcerait le coureur des bois jusque dans son repaire et qu</w:t>
      </w:r>
      <w:r w:rsidR="00C474C1">
        <w:t>’</w:t>
      </w:r>
      <w:r w:rsidRPr="00605EB6">
        <w:t>on s</w:t>
      </w:r>
      <w:r w:rsidR="00C474C1">
        <w:t>’</w:t>
      </w:r>
      <w:r w:rsidRPr="00605EB6">
        <w:t>emparerait de lui</w:t>
      </w:r>
      <w:r w:rsidR="00C474C1">
        <w:t xml:space="preserve">, </w:t>
      </w:r>
      <w:r w:rsidRPr="00605EB6">
        <w:t>si la chose n</w:t>
      </w:r>
      <w:r w:rsidR="00C474C1">
        <w:t>’</w:t>
      </w:r>
      <w:r w:rsidRPr="00605EB6">
        <w:t>était pas impossible</w:t>
      </w:r>
      <w:r w:rsidR="00C474C1">
        <w:t>.</w:t>
      </w:r>
    </w:p>
    <w:p w14:paraId="063D34CA" w14:textId="77777777" w:rsidR="00C474C1" w:rsidRDefault="00C52F4A" w:rsidP="00C52F4A">
      <w:r w:rsidRPr="00605EB6">
        <w:t>La partie de la forêt dont le coureur des bois semblait s</w:t>
      </w:r>
      <w:r w:rsidR="00C474C1">
        <w:t>’</w:t>
      </w:r>
      <w:r w:rsidRPr="00605EB6">
        <w:t>être emparé appartenant au territoire de Mareille</w:t>
      </w:r>
      <w:r w:rsidR="00C474C1">
        <w:t xml:space="preserve">, </w:t>
      </w:r>
      <w:r w:rsidRPr="00605EB6">
        <w:t>le maire de cette commune avait plus qu</w:t>
      </w:r>
      <w:r w:rsidR="00C474C1">
        <w:t>’</w:t>
      </w:r>
      <w:r w:rsidRPr="00605EB6">
        <w:t>un autre maire le droit de prendre l</w:t>
      </w:r>
      <w:r w:rsidR="00C474C1">
        <w:t>’</w:t>
      </w:r>
      <w:r w:rsidRPr="00605EB6">
        <w:t>initiative</w:t>
      </w:r>
      <w:r w:rsidR="00C474C1">
        <w:t>.</w:t>
      </w:r>
    </w:p>
    <w:p w14:paraId="3EDA5543" w14:textId="77777777" w:rsidR="00C474C1" w:rsidRDefault="00C52F4A" w:rsidP="00C52F4A">
      <w:r w:rsidRPr="00605EB6">
        <w:t>Jacques Vaillant désigna lui-même les trente hommes qui l</w:t>
      </w:r>
      <w:r w:rsidR="00C474C1">
        <w:t>’</w:t>
      </w:r>
      <w:r w:rsidRPr="00605EB6">
        <w:t>accompagneraient</w:t>
      </w:r>
      <w:r w:rsidR="00C474C1">
        <w:t xml:space="preserve">, </w:t>
      </w:r>
      <w:r w:rsidRPr="00605EB6">
        <w:t>armés de fusils</w:t>
      </w:r>
      <w:r w:rsidR="00C474C1">
        <w:t xml:space="preserve">, </w:t>
      </w:r>
      <w:r w:rsidRPr="00605EB6">
        <w:t>puis cinquante traqueurs</w:t>
      </w:r>
      <w:r w:rsidR="00C474C1">
        <w:t>.</w:t>
      </w:r>
    </w:p>
    <w:p w14:paraId="4E2DBE97" w14:textId="77777777" w:rsidR="00C474C1" w:rsidRDefault="00C52F4A" w:rsidP="00C52F4A">
      <w:r w:rsidRPr="00605EB6">
        <w:t>Un dimanche matin</w:t>
      </w:r>
      <w:r w:rsidR="00C474C1">
        <w:t xml:space="preserve">, </w:t>
      </w:r>
      <w:r w:rsidRPr="00605EB6">
        <w:t>la petite troupe sortit du village et</w:t>
      </w:r>
      <w:r w:rsidR="00C474C1">
        <w:t xml:space="preserve">, </w:t>
      </w:r>
      <w:r w:rsidRPr="00605EB6">
        <w:t>silencieusement</w:t>
      </w:r>
      <w:r w:rsidR="00C474C1">
        <w:t xml:space="preserve">, </w:t>
      </w:r>
      <w:r w:rsidRPr="00605EB6">
        <w:t>en bon ordre</w:t>
      </w:r>
      <w:r w:rsidR="00C474C1">
        <w:t xml:space="preserve">, </w:t>
      </w:r>
      <w:r w:rsidRPr="00605EB6">
        <w:t>marcha vers la forêt</w:t>
      </w:r>
      <w:r w:rsidR="00C474C1">
        <w:t>.</w:t>
      </w:r>
    </w:p>
    <w:p w14:paraId="2285534A" w14:textId="43D40512" w:rsidR="00C474C1" w:rsidRDefault="00C52F4A" w:rsidP="00C52F4A">
      <w:r w:rsidRPr="00605EB6">
        <w:t>Là</w:t>
      </w:r>
      <w:r w:rsidR="00C474C1">
        <w:t xml:space="preserve">, </w:t>
      </w:r>
      <w:r w:rsidRPr="00605EB6">
        <w:t>Jacques Vaillant donna ses ordres</w:t>
      </w:r>
      <w:r w:rsidR="00C474C1">
        <w:t xml:space="preserve">, </w:t>
      </w:r>
      <w:r w:rsidRPr="00605EB6">
        <w:t>indiqua à chacun son poste</w:t>
      </w:r>
      <w:r w:rsidR="00C474C1">
        <w:t xml:space="preserve">, </w:t>
      </w:r>
      <w:r w:rsidRPr="00605EB6">
        <w:t>et recommanda de la façon la plus absolue qu</w:t>
      </w:r>
      <w:r w:rsidR="00C474C1">
        <w:t>’</w:t>
      </w:r>
      <w:r w:rsidRPr="00605EB6">
        <w:t xml:space="preserve">aucun coup de feu ne </w:t>
      </w:r>
      <w:r w:rsidR="00B156B4">
        <w:t>fût</w:t>
      </w:r>
      <w:r w:rsidR="00B156B4" w:rsidRPr="00605EB6">
        <w:t xml:space="preserve"> </w:t>
      </w:r>
      <w:r w:rsidRPr="00605EB6">
        <w:t>tiré sans son commandement</w:t>
      </w:r>
      <w:r w:rsidR="00C474C1">
        <w:t>.</w:t>
      </w:r>
    </w:p>
    <w:p w14:paraId="72EF0E3A" w14:textId="6792D8CB" w:rsidR="00C474C1" w:rsidRDefault="0094609C" w:rsidP="00C52F4A">
      <w:r>
        <w:lastRenderedPageBreak/>
        <w:t>— </w:t>
      </w:r>
      <w:r w:rsidR="00C52F4A" w:rsidRPr="00605EB6">
        <w:t>Car</w:t>
      </w:r>
      <w:r w:rsidR="00C474C1">
        <w:t xml:space="preserve">, </w:t>
      </w:r>
      <w:r w:rsidR="00C52F4A" w:rsidRPr="00605EB6">
        <w:t>ajouta-t-il</w:t>
      </w:r>
      <w:r w:rsidR="00C474C1">
        <w:t xml:space="preserve">, </w:t>
      </w:r>
      <w:r w:rsidR="00C52F4A" w:rsidRPr="00605EB6">
        <w:t>nous ne savons pas encore si nous sommes à la recherche d</w:t>
      </w:r>
      <w:r w:rsidR="00C474C1">
        <w:t>’</w:t>
      </w:r>
      <w:r w:rsidR="00C52F4A" w:rsidRPr="00605EB6">
        <w:t>une bête ou d</w:t>
      </w:r>
      <w:r w:rsidR="00C474C1">
        <w:t>’</w:t>
      </w:r>
      <w:r w:rsidR="00C52F4A" w:rsidRPr="00605EB6">
        <w:t>un homme</w:t>
      </w:r>
      <w:r w:rsidR="00C474C1">
        <w:t xml:space="preserve">. </w:t>
      </w:r>
      <w:r w:rsidR="00C52F4A" w:rsidRPr="00605EB6">
        <w:t>Si c</w:t>
      </w:r>
      <w:r w:rsidR="00C474C1">
        <w:t>’</w:t>
      </w:r>
      <w:r w:rsidR="00C52F4A" w:rsidRPr="00605EB6">
        <w:t>est une bête</w:t>
      </w:r>
      <w:r w:rsidR="00C474C1">
        <w:t xml:space="preserve">, </w:t>
      </w:r>
      <w:r w:rsidR="00C52F4A" w:rsidRPr="00605EB6">
        <w:t>il n</w:t>
      </w:r>
      <w:r w:rsidR="00C474C1">
        <w:t>’</w:t>
      </w:r>
      <w:r w:rsidR="00C52F4A" w:rsidRPr="00605EB6">
        <w:t>est pas encore prouvé qu</w:t>
      </w:r>
      <w:r w:rsidR="00C474C1">
        <w:t>’</w:t>
      </w:r>
      <w:r w:rsidR="00C52F4A" w:rsidRPr="00605EB6">
        <w:t>elle soit nuisible</w:t>
      </w:r>
      <w:r w:rsidR="00C474C1">
        <w:t xml:space="preserve">, </w:t>
      </w:r>
      <w:r w:rsidR="00C52F4A" w:rsidRPr="00605EB6">
        <w:t>puisque</w:t>
      </w:r>
      <w:r w:rsidR="00C474C1">
        <w:t xml:space="preserve">, </w:t>
      </w:r>
      <w:r w:rsidR="00C52F4A" w:rsidRPr="00605EB6">
        <w:t>jusqu</w:t>
      </w:r>
      <w:r w:rsidR="00C474C1">
        <w:t>’</w:t>
      </w:r>
      <w:r w:rsidR="00C52F4A" w:rsidRPr="00605EB6">
        <w:t>à présent</w:t>
      </w:r>
      <w:r w:rsidR="00C474C1">
        <w:t xml:space="preserve">, </w:t>
      </w:r>
      <w:r w:rsidR="00C52F4A" w:rsidRPr="00605EB6">
        <w:t>personne ne s</w:t>
      </w:r>
      <w:r w:rsidR="00C474C1">
        <w:t>’</w:t>
      </w:r>
      <w:r w:rsidR="00C52F4A" w:rsidRPr="00605EB6">
        <w:t>est plaint de ses méfaits</w:t>
      </w:r>
      <w:r w:rsidR="00C474C1">
        <w:t xml:space="preserve">. </w:t>
      </w:r>
      <w:r w:rsidR="00C52F4A" w:rsidRPr="00605EB6">
        <w:t>Mais si c</w:t>
      </w:r>
      <w:r w:rsidR="00C474C1">
        <w:t>’</w:t>
      </w:r>
      <w:r w:rsidR="00C52F4A" w:rsidRPr="00605EB6">
        <w:t>est un homme</w:t>
      </w:r>
      <w:r w:rsidR="00C474C1">
        <w:t xml:space="preserve">, </w:t>
      </w:r>
      <w:r w:rsidR="00C52F4A" w:rsidRPr="00605EB6">
        <w:t>un pauvre fou égaré</w:t>
      </w:r>
      <w:r w:rsidR="00C474C1">
        <w:t xml:space="preserve">, </w:t>
      </w:r>
      <w:r w:rsidR="00C52F4A" w:rsidRPr="00605EB6">
        <w:t>perdu dans nos montagnes</w:t>
      </w:r>
      <w:r w:rsidR="00C474C1">
        <w:t xml:space="preserve">, </w:t>
      </w:r>
      <w:r w:rsidR="00C52F4A" w:rsidRPr="00605EB6">
        <w:t>comme je suis</w:t>
      </w:r>
      <w:r w:rsidR="00C474C1">
        <w:t xml:space="preserve">, </w:t>
      </w:r>
      <w:r w:rsidR="00C52F4A" w:rsidRPr="00605EB6">
        <w:t>disposé à le croire</w:t>
      </w:r>
      <w:r w:rsidR="00C474C1">
        <w:t xml:space="preserve">, </w:t>
      </w:r>
      <w:r w:rsidR="00C52F4A" w:rsidRPr="00605EB6">
        <w:t>comprenez-moi bien</w:t>
      </w:r>
      <w:r w:rsidR="00C474C1">
        <w:t xml:space="preserve">, </w:t>
      </w:r>
      <w:r w:rsidR="00C52F4A" w:rsidRPr="00605EB6">
        <w:t>messieurs</w:t>
      </w:r>
      <w:r w:rsidR="00C474C1">
        <w:t xml:space="preserve">, </w:t>
      </w:r>
      <w:r w:rsidR="00C52F4A" w:rsidRPr="00605EB6">
        <w:t>lui faire seulement du mal serait un acte odieux</w:t>
      </w:r>
      <w:r w:rsidR="00C474C1">
        <w:t xml:space="preserve"> ; </w:t>
      </w:r>
      <w:r w:rsidR="00C52F4A" w:rsidRPr="00605EB6">
        <w:t>le tuer serait un meurtre</w:t>
      </w:r>
      <w:r w:rsidR="00C474C1">
        <w:t xml:space="preserve">, </w:t>
      </w:r>
      <w:r w:rsidR="00C52F4A" w:rsidRPr="00605EB6">
        <w:t>pour ne pas dire un crime dont nous serions tous les complices</w:t>
      </w:r>
      <w:r w:rsidR="00C474C1">
        <w:t xml:space="preserve">. </w:t>
      </w:r>
      <w:r w:rsidR="00C52F4A" w:rsidRPr="00605EB6">
        <w:t>Ce malheur est possible</w:t>
      </w:r>
      <w:r w:rsidR="00C474C1">
        <w:t xml:space="preserve">, </w:t>
      </w:r>
      <w:r w:rsidR="00C52F4A" w:rsidRPr="00605EB6">
        <w:t>évitons-le</w:t>
      </w:r>
      <w:r w:rsidR="00C474C1">
        <w:t>.</w:t>
      </w:r>
    </w:p>
    <w:p w14:paraId="54723AC4" w14:textId="77777777" w:rsidR="00C474C1" w:rsidRDefault="00C52F4A" w:rsidP="00C52F4A">
      <w:r w:rsidRPr="00605EB6">
        <w:t>Après ces paroles</w:t>
      </w:r>
      <w:r w:rsidR="00C474C1">
        <w:t xml:space="preserve">, </w:t>
      </w:r>
      <w:r w:rsidRPr="00605EB6">
        <w:t>chacun se rendit au poste qu</w:t>
      </w:r>
      <w:r w:rsidR="00C474C1">
        <w:t>’</w:t>
      </w:r>
      <w:r w:rsidRPr="00605EB6">
        <w:t>il devait occuper et les traqueurs pénétrèrent dans les fourrés</w:t>
      </w:r>
      <w:r w:rsidR="00C474C1">
        <w:t>.</w:t>
      </w:r>
    </w:p>
    <w:p w14:paraId="27BE46C3" w14:textId="77777777" w:rsidR="00C474C1" w:rsidRDefault="00C52F4A" w:rsidP="00C52F4A">
      <w:r w:rsidRPr="00605EB6">
        <w:t>À onze heures</w:t>
      </w:r>
      <w:r w:rsidR="00C474C1">
        <w:t xml:space="preserve">, </w:t>
      </w:r>
      <w:r w:rsidRPr="00605EB6">
        <w:t>tout le monde se retrouva à l</w:t>
      </w:r>
      <w:r w:rsidR="00C474C1">
        <w:t>’</w:t>
      </w:r>
      <w:r w:rsidRPr="00605EB6">
        <w:t>endroit qui avait été indiqué comme rendez-vous</w:t>
      </w:r>
      <w:r w:rsidR="00C474C1">
        <w:t>.</w:t>
      </w:r>
    </w:p>
    <w:p w14:paraId="1EE3D3C2" w14:textId="37D34A0C" w:rsidR="00C474C1" w:rsidRDefault="00C52F4A" w:rsidP="00C52F4A">
      <w:r w:rsidRPr="00605EB6">
        <w:t>On n</w:t>
      </w:r>
      <w:r w:rsidR="00C474C1">
        <w:t>’</w:t>
      </w:r>
      <w:r w:rsidRPr="00605EB6">
        <w:t>avait rien vu</w:t>
      </w:r>
      <w:r w:rsidR="00C474C1">
        <w:t xml:space="preserve">, </w:t>
      </w:r>
      <w:r w:rsidRPr="00605EB6">
        <w:t>si ce n</w:t>
      </w:r>
      <w:r w:rsidR="00C474C1">
        <w:t>’</w:t>
      </w:r>
      <w:r w:rsidRPr="00605EB6">
        <w:t>est quelques fauves et une famille de sangliers qu</w:t>
      </w:r>
      <w:r w:rsidR="00C474C1">
        <w:t>’</w:t>
      </w:r>
      <w:r w:rsidRPr="00605EB6">
        <w:t>on avait laissé passer</w:t>
      </w:r>
      <w:r w:rsidR="00C474C1">
        <w:t xml:space="preserve">, </w:t>
      </w:r>
      <w:r w:rsidRPr="00605EB6">
        <w:t>le maire ayant défendu de tirer</w:t>
      </w:r>
      <w:r w:rsidR="00C474C1">
        <w:t xml:space="preserve">, </w:t>
      </w:r>
      <w:r w:rsidRPr="00605EB6">
        <w:t>et la chasse</w:t>
      </w:r>
      <w:r w:rsidR="00C474C1">
        <w:t xml:space="preserve">, </w:t>
      </w:r>
      <w:r w:rsidRPr="00605EB6">
        <w:t>d</w:t>
      </w:r>
      <w:r w:rsidR="00C474C1">
        <w:t>’</w:t>
      </w:r>
      <w:r w:rsidRPr="00605EB6">
        <w:t>ailleurs</w:t>
      </w:r>
      <w:r w:rsidR="00C474C1">
        <w:t xml:space="preserve">, </w:t>
      </w:r>
      <w:r w:rsidRPr="00605EB6">
        <w:t>étant prohibée</w:t>
      </w:r>
      <w:r w:rsidR="00C474C1">
        <w:t>.</w:t>
      </w:r>
    </w:p>
    <w:p w14:paraId="0F3AA7AF" w14:textId="77777777" w:rsidR="00C474C1" w:rsidRDefault="00C52F4A" w:rsidP="00C52F4A">
      <w:r w:rsidRPr="00605EB6">
        <w:t>Le jeudi</w:t>
      </w:r>
      <w:r w:rsidR="00C474C1">
        <w:t xml:space="preserve">, </w:t>
      </w:r>
      <w:r w:rsidRPr="00605EB6">
        <w:t>on recommença sans obtenir un meilleur résultat</w:t>
      </w:r>
      <w:r w:rsidR="00C474C1">
        <w:t xml:space="preserve">. </w:t>
      </w:r>
      <w:r w:rsidRPr="00605EB6">
        <w:t>Néanmoins</w:t>
      </w:r>
      <w:r w:rsidR="00C474C1">
        <w:t xml:space="preserve">, </w:t>
      </w:r>
      <w:r w:rsidRPr="00605EB6">
        <w:t>il fut convenu que le dimanche suivant on ferait une troisième tentative</w:t>
      </w:r>
      <w:r w:rsidR="00C474C1">
        <w:t>.</w:t>
      </w:r>
    </w:p>
    <w:p w14:paraId="1BCFCFDA" w14:textId="3FCC8547" w:rsidR="00C474C1" w:rsidRDefault="00C52F4A" w:rsidP="00C52F4A">
      <w:r w:rsidRPr="00605EB6">
        <w:t>Cette fois</w:t>
      </w:r>
      <w:r w:rsidR="00C474C1">
        <w:t xml:space="preserve">, </w:t>
      </w:r>
      <w:r w:rsidRPr="00605EB6">
        <w:t>des hommes de Vaucourt</w:t>
      </w:r>
      <w:r w:rsidR="00C474C1">
        <w:t xml:space="preserve">, </w:t>
      </w:r>
      <w:r w:rsidRPr="00605EB6">
        <w:t>d</w:t>
      </w:r>
      <w:r w:rsidR="00C474C1">
        <w:t>’</w:t>
      </w:r>
      <w:r w:rsidRPr="00605EB6">
        <w:t>Haréville</w:t>
      </w:r>
      <w:r w:rsidR="00C474C1">
        <w:t xml:space="preserve">, </w:t>
      </w:r>
      <w:r w:rsidRPr="00605EB6">
        <w:t xml:space="preserve">de </w:t>
      </w:r>
      <w:r w:rsidR="001B7775" w:rsidRPr="00605EB6">
        <w:t>Blign</w:t>
      </w:r>
      <w:r w:rsidR="001B7775">
        <w:t>i</w:t>
      </w:r>
      <w:r w:rsidR="001B7775" w:rsidRPr="00605EB6">
        <w:t xml:space="preserve">court </w:t>
      </w:r>
      <w:r w:rsidRPr="00605EB6">
        <w:t>et de plusieurs autres villages vinrent se joindre à ceux de Mareille</w:t>
      </w:r>
      <w:r w:rsidR="00C474C1">
        <w:t xml:space="preserve">. </w:t>
      </w:r>
      <w:r w:rsidRPr="00605EB6">
        <w:t>On était plus de trois cents</w:t>
      </w:r>
      <w:r w:rsidR="00C474C1">
        <w:t>.</w:t>
      </w:r>
    </w:p>
    <w:p w14:paraId="6CD6BF85" w14:textId="77777777" w:rsidR="00C474C1" w:rsidRDefault="00C52F4A" w:rsidP="00C52F4A">
      <w:r w:rsidRPr="00605EB6">
        <w:t>Jacques Vaillant renouvela devant tous ses précédentes recommandations et la chasse commença</w:t>
      </w:r>
      <w:r w:rsidR="00C474C1">
        <w:t xml:space="preserve">. </w:t>
      </w:r>
      <w:r w:rsidRPr="00605EB6">
        <w:t>Il pouvait être sept heures du matin</w:t>
      </w:r>
      <w:r w:rsidR="00C474C1">
        <w:t>.</w:t>
      </w:r>
    </w:p>
    <w:p w14:paraId="587A9EF7" w14:textId="77777777" w:rsidR="00C474C1" w:rsidRDefault="00C52F4A" w:rsidP="00C52F4A">
      <w:r w:rsidRPr="00605EB6">
        <w:t>Si</w:t>
      </w:r>
      <w:r w:rsidR="00C474C1">
        <w:t xml:space="preserve">, </w:t>
      </w:r>
      <w:r w:rsidRPr="00605EB6">
        <w:t>ce troisième jour</w:t>
      </w:r>
      <w:r w:rsidR="00C474C1">
        <w:t xml:space="preserve">, </w:t>
      </w:r>
      <w:r w:rsidRPr="00605EB6">
        <w:t>on ne réussissait pas mieux que les deux premiers</w:t>
      </w:r>
      <w:r w:rsidR="00C474C1">
        <w:t xml:space="preserve">, </w:t>
      </w:r>
      <w:r w:rsidRPr="00605EB6">
        <w:t xml:space="preserve">il fallait définitivement renoncer à capturer le </w:t>
      </w:r>
      <w:r w:rsidRPr="00605EB6">
        <w:lastRenderedPageBreak/>
        <w:t>coureur des bois</w:t>
      </w:r>
      <w:r w:rsidR="00C474C1">
        <w:t xml:space="preserve">. </w:t>
      </w:r>
      <w:r w:rsidRPr="00605EB6">
        <w:t>Après tout</w:t>
      </w:r>
      <w:r w:rsidR="00C474C1">
        <w:t xml:space="preserve">, </w:t>
      </w:r>
      <w:r w:rsidRPr="00605EB6">
        <w:t>savait-on s</w:t>
      </w:r>
      <w:r w:rsidR="00C474C1">
        <w:t>’</w:t>
      </w:r>
      <w:r w:rsidRPr="00605EB6">
        <w:t>il n</w:t>
      </w:r>
      <w:r w:rsidR="00C474C1">
        <w:t>’</w:t>
      </w:r>
      <w:r w:rsidRPr="00605EB6">
        <w:t>avait pas déjà quitté la contrée</w:t>
      </w:r>
      <w:r w:rsidR="00C474C1">
        <w:t> ?</w:t>
      </w:r>
    </w:p>
    <w:p w14:paraId="43842F03" w14:textId="77777777" w:rsidR="00C474C1" w:rsidRDefault="00C52F4A" w:rsidP="00C52F4A">
      <w:r w:rsidRPr="00605EB6">
        <w:t>Vers neuf heures</w:t>
      </w:r>
      <w:r w:rsidR="00C474C1">
        <w:t xml:space="preserve">, </w:t>
      </w:r>
      <w:r w:rsidRPr="00605EB6">
        <w:t>les cris de quelques traqueurs</w:t>
      </w:r>
      <w:r w:rsidR="00C474C1">
        <w:t xml:space="preserve">, </w:t>
      </w:r>
      <w:r w:rsidRPr="00605EB6">
        <w:t>venant de loin</w:t>
      </w:r>
      <w:r w:rsidR="00C474C1">
        <w:t xml:space="preserve">, </w:t>
      </w:r>
      <w:r w:rsidRPr="00605EB6">
        <w:t>annoncèrent une découverte</w:t>
      </w:r>
      <w:r w:rsidR="00C474C1">
        <w:t xml:space="preserve">. </w:t>
      </w:r>
      <w:r w:rsidRPr="00605EB6">
        <w:t>Mais était-ce le coureur des bois lui-même ou étaient-ils seulement sur sa trace</w:t>
      </w:r>
      <w:r w:rsidR="00C474C1">
        <w:t xml:space="preserve"> ? </w:t>
      </w:r>
      <w:r w:rsidRPr="00605EB6">
        <w:t>N</w:t>
      </w:r>
      <w:r w:rsidR="00C474C1">
        <w:t>’</w:t>
      </w:r>
      <w:r w:rsidRPr="00605EB6">
        <w:t>importe</w:t>
      </w:r>
      <w:r w:rsidR="00C474C1">
        <w:t xml:space="preserve">, </w:t>
      </w:r>
      <w:r w:rsidRPr="00605EB6">
        <w:t>tous les cœurs se mirent à battre</w:t>
      </w:r>
      <w:r w:rsidR="00C474C1">
        <w:t xml:space="preserve"> ; </w:t>
      </w:r>
      <w:r w:rsidRPr="00605EB6">
        <w:t>chacun tendit l</w:t>
      </w:r>
      <w:r w:rsidR="00C474C1">
        <w:t>’</w:t>
      </w:r>
      <w:r w:rsidRPr="00605EB6">
        <w:t>oreille</w:t>
      </w:r>
      <w:r w:rsidR="00C474C1">
        <w:t xml:space="preserve">, </w:t>
      </w:r>
      <w:r w:rsidRPr="00605EB6">
        <w:t>plongeant son regard dans les taillis</w:t>
      </w:r>
      <w:r w:rsidR="00C474C1">
        <w:t>.</w:t>
      </w:r>
    </w:p>
    <w:p w14:paraId="150DA503" w14:textId="77777777" w:rsidR="00C474C1" w:rsidRDefault="00C52F4A" w:rsidP="00C52F4A">
      <w:r w:rsidRPr="00605EB6">
        <w:t>Bientôt</w:t>
      </w:r>
      <w:r w:rsidR="00C474C1">
        <w:t xml:space="preserve">, </w:t>
      </w:r>
      <w:r w:rsidRPr="00605EB6">
        <w:t>se répétant sur différents points</w:t>
      </w:r>
      <w:r w:rsidR="00C474C1">
        <w:t xml:space="preserve">, </w:t>
      </w:r>
      <w:r w:rsidRPr="00605EB6">
        <w:t>les cris devinrent plus nombreux et continuèrent en se rapprochant</w:t>
      </w:r>
      <w:r w:rsidR="00C474C1">
        <w:t xml:space="preserve">. </w:t>
      </w:r>
      <w:r w:rsidRPr="00605EB6">
        <w:t>Il n</w:t>
      </w:r>
      <w:r w:rsidR="00C474C1">
        <w:t>’</w:t>
      </w:r>
      <w:r w:rsidRPr="00605EB6">
        <w:t>y avait plus à en douter</w:t>
      </w:r>
      <w:r w:rsidR="00C474C1">
        <w:t xml:space="preserve">, </w:t>
      </w:r>
      <w:r w:rsidRPr="00605EB6">
        <w:t>les traqueurs avaient fait sortir le coureur des bois d</w:t>
      </w:r>
      <w:r w:rsidR="00C474C1">
        <w:t>’</w:t>
      </w:r>
      <w:r w:rsidRPr="00605EB6">
        <w:t>un fourré</w:t>
      </w:r>
      <w:r w:rsidR="00C474C1">
        <w:t xml:space="preserve"> ; </w:t>
      </w:r>
      <w:r w:rsidRPr="00605EB6">
        <w:t>ils le poursuivaient et cherchaient à l</w:t>
      </w:r>
      <w:r w:rsidR="00C474C1">
        <w:t>’</w:t>
      </w:r>
      <w:r w:rsidRPr="00605EB6">
        <w:t>envelopper</w:t>
      </w:r>
      <w:r w:rsidR="00C474C1">
        <w:t xml:space="preserve">, </w:t>
      </w:r>
      <w:r w:rsidRPr="00605EB6">
        <w:t>ainsi qu</w:t>
      </w:r>
      <w:r w:rsidR="00C474C1">
        <w:t>’</w:t>
      </w:r>
      <w:r w:rsidRPr="00605EB6">
        <w:t>ils en avaient reçu l</w:t>
      </w:r>
      <w:r w:rsidR="00C474C1">
        <w:t>’</w:t>
      </w:r>
      <w:r w:rsidRPr="00605EB6">
        <w:t>ordre</w:t>
      </w:r>
      <w:r w:rsidR="00C474C1">
        <w:t xml:space="preserve">, </w:t>
      </w:r>
      <w:r w:rsidRPr="00605EB6">
        <w:t>pour l</w:t>
      </w:r>
      <w:r w:rsidR="00C474C1">
        <w:t>’</w:t>
      </w:r>
      <w:r w:rsidRPr="00605EB6">
        <w:t>amener à peu près au centre du cercle immense formé par les chasseurs</w:t>
      </w:r>
      <w:r w:rsidR="00C474C1">
        <w:t>.</w:t>
      </w:r>
    </w:p>
    <w:p w14:paraId="19BE5436" w14:textId="77777777" w:rsidR="00C474C1" w:rsidRDefault="00C52F4A" w:rsidP="00C52F4A">
      <w:r w:rsidRPr="00605EB6">
        <w:t>Ceux-ci avaient aussi leur mot d</w:t>
      </w:r>
      <w:r w:rsidR="00C474C1">
        <w:t>’</w:t>
      </w:r>
      <w:r w:rsidRPr="00605EB6">
        <w:t>ordre</w:t>
      </w:r>
      <w:r w:rsidR="00C474C1">
        <w:t xml:space="preserve">. </w:t>
      </w:r>
      <w:r w:rsidRPr="00605EB6">
        <w:t>Le signal étant donné</w:t>
      </w:r>
      <w:r w:rsidR="00C474C1">
        <w:t xml:space="preserve">, </w:t>
      </w:r>
      <w:r w:rsidRPr="00605EB6">
        <w:t>ils marchèrent vers le centre</w:t>
      </w:r>
      <w:r w:rsidR="00C474C1">
        <w:t xml:space="preserve">, </w:t>
      </w:r>
      <w:r w:rsidRPr="00605EB6">
        <w:t>rétrécissant le cercle au fur et à mesure qu</w:t>
      </w:r>
      <w:r w:rsidR="00C474C1">
        <w:t>’</w:t>
      </w:r>
      <w:r w:rsidRPr="00605EB6">
        <w:t>ils avançaient</w:t>
      </w:r>
      <w:r w:rsidR="00C474C1">
        <w:t>.</w:t>
      </w:r>
    </w:p>
    <w:p w14:paraId="6EB85770" w14:textId="77777777" w:rsidR="00C474C1" w:rsidRDefault="00C52F4A" w:rsidP="00C52F4A">
      <w:r w:rsidRPr="00605EB6">
        <w:t>À dix heures et demie</w:t>
      </w:r>
      <w:r w:rsidR="00C474C1">
        <w:t xml:space="preserve">, </w:t>
      </w:r>
      <w:r w:rsidRPr="00605EB6">
        <w:t>le coureur des bois était cerné dans un espace de moins de quatre cents mètres carrés</w:t>
      </w:r>
      <w:r w:rsidR="00C474C1">
        <w:t xml:space="preserve">. </w:t>
      </w:r>
      <w:r w:rsidRPr="00605EB6">
        <w:t>On le voyait</w:t>
      </w:r>
      <w:r w:rsidR="00C474C1">
        <w:t xml:space="preserve">, </w:t>
      </w:r>
      <w:r w:rsidRPr="00605EB6">
        <w:t>avec sa longue chevelure flottante</w:t>
      </w:r>
      <w:r w:rsidR="00C474C1">
        <w:t xml:space="preserve">, </w:t>
      </w:r>
      <w:r w:rsidRPr="00605EB6">
        <w:t>passer en bondissant</w:t>
      </w:r>
      <w:r w:rsidR="00C474C1">
        <w:t xml:space="preserve">, </w:t>
      </w:r>
      <w:r w:rsidRPr="00605EB6">
        <w:t>puis disparaître sous bois</w:t>
      </w:r>
      <w:r w:rsidR="00C474C1">
        <w:t xml:space="preserve">, </w:t>
      </w:r>
      <w:r w:rsidRPr="00605EB6">
        <w:t>reparaître</w:t>
      </w:r>
      <w:r w:rsidR="00C474C1">
        <w:t xml:space="preserve">, </w:t>
      </w:r>
      <w:r w:rsidRPr="00605EB6">
        <w:t>s</w:t>
      </w:r>
      <w:r w:rsidR="00C474C1">
        <w:t>’</w:t>
      </w:r>
      <w:r w:rsidRPr="00605EB6">
        <w:t>élancer et bondir de nouveau</w:t>
      </w:r>
      <w:r w:rsidR="00C474C1">
        <w:t xml:space="preserve">. </w:t>
      </w:r>
      <w:r w:rsidRPr="00605EB6">
        <w:t>Le malheureux faisait des efforts désespérés pour franchir le cercle d</w:t>
      </w:r>
      <w:r w:rsidR="00C474C1">
        <w:t>’</w:t>
      </w:r>
      <w:r w:rsidRPr="00605EB6">
        <w:t>hommes qui se resserrait toujours</w:t>
      </w:r>
      <w:r w:rsidR="00C474C1">
        <w:t>.</w:t>
      </w:r>
    </w:p>
    <w:p w14:paraId="50ECF078" w14:textId="77777777" w:rsidR="00C474C1" w:rsidRDefault="00C52F4A" w:rsidP="00C52F4A">
      <w:r w:rsidRPr="00605EB6">
        <w:t>À un moment</w:t>
      </w:r>
      <w:r w:rsidR="00C474C1">
        <w:t xml:space="preserve">, </w:t>
      </w:r>
      <w:r w:rsidRPr="00605EB6">
        <w:t>on put croire qu</w:t>
      </w:r>
      <w:r w:rsidR="00C474C1">
        <w:t>’</w:t>
      </w:r>
      <w:r w:rsidRPr="00605EB6">
        <w:t>il allait s</w:t>
      </w:r>
      <w:r w:rsidR="00C474C1">
        <w:t>’</w:t>
      </w:r>
      <w:r w:rsidRPr="00605EB6">
        <w:t>échapper</w:t>
      </w:r>
      <w:r w:rsidR="00C474C1">
        <w:t xml:space="preserve"> ; </w:t>
      </w:r>
      <w:r w:rsidRPr="00605EB6">
        <w:t>un homme de Vaucourt le mit en joue et fit feu</w:t>
      </w:r>
      <w:r w:rsidR="00C474C1">
        <w:t xml:space="preserve"> ; </w:t>
      </w:r>
      <w:r w:rsidRPr="00605EB6">
        <w:t>il n</w:t>
      </w:r>
      <w:r w:rsidR="00C474C1">
        <w:t>’</w:t>
      </w:r>
      <w:r w:rsidRPr="00605EB6">
        <w:t>avait probablement pas entendu la défense faite par le maire de Mareille</w:t>
      </w:r>
      <w:r w:rsidR="00C474C1">
        <w:t>.</w:t>
      </w:r>
    </w:p>
    <w:p w14:paraId="138E3DD0" w14:textId="4A69CED4" w:rsidR="00C474C1" w:rsidRDefault="0094609C" w:rsidP="00C52F4A">
      <w:r>
        <w:t>— </w:t>
      </w:r>
      <w:r w:rsidR="00C52F4A" w:rsidRPr="00605EB6">
        <w:t>Malheureux</w:t>
      </w:r>
      <w:r w:rsidR="00C474C1">
        <w:t xml:space="preserve"> ! </w:t>
      </w:r>
      <w:r w:rsidR="00C52F4A" w:rsidRPr="00605EB6">
        <w:t>cria Jacques Vaillant de toute la force de ses poumons</w:t>
      </w:r>
      <w:r w:rsidR="00C474C1">
        <w:t xml:space="preserve">, </w:t>
      </w:r>
      <w:r w:rsidR="00C52F4A" w:rsidRPr="00605EB6">
        <w:t>vous ne voyez donc pas que c</w:t>
      </w:r>
      <w:r w:rsidR="00C474C1">
        <w:t>’</w:t>
      </w:r>
      <w:r w:rsidR="00C52F4A" w:rsidRPr="00605EB6">
        <w:t>est un homme</w:t>
      </w:r>
      <w:r w:rsidR="00C474C1">
        <w:t> ?</w:t>
      </w:r>
    </w:p>
    <w:p w14:paraId="6055FC34" w14:textId="77777777" w:rsidR="00C474C1" w:rsidRDefault="00C52F4A" w:rsidP="00C52F4A">
      <w:r w:rsidRPr="00605EB6">
        <w:lastRenderedPageBreak/>
        <w:t>L</w:t>
      </w:r>
      <w:r w:rsidR="00C474C1">
        <w:t>’</w:t>
      </w:r>
      <w:r w:rsidRPr="00605EB6">
        <w:t>homme sauvage</w:t>
      </w:r>
      <w:r w:rsidR="00C474C1">
        <w:t xml:space="preserve">, – </w:t>
      </w:r>
      <w:r w:rsidRPr="00605EB6">
        <w:t>on était certain</w:t>
      </w:r>
      <w:r w:rsidR="00C474C1">
        <w:t xml:space="preserve">, </w:t>
      </w:r>
      <w:r w:rsidRPr="00605EB6">
        <w:t>maintenant</w:t>
      </w:r>
      <w:r w:rsidR="00C474C1">
        <w:t xml:space="preserve">, </w:t>
      </w:r>
      <w:r w:rsidRPr="00605EB6">
        <w:t>que le coureur des bois appartenait à la race humaine</w:t>
      </w:r>
      <w:r w:rsidR="00C474C1">
        <w:t xml:space="preserve">, – </w:t>
      </w:r>
      <w:r w:rsidRPr="00605EB6">
        <w:t>avait fait un bond énorme en arrière</w:t>
      </w:r>
      <w:r w:rsidR="00C474C1">
        <w:t xml:space="preserve">, </w:t>
      </w:r>
      <w:r w:rsidRPr="00605EB6">
        <w:t>puis s</w:t>
      </w:r>
      <w:r w:rsidR="00C474C1">
        <w:t>’</w:t>
      </w:r>
      <w:r w:rsidRPr="00605EB6">
        <w:t>était accroupi au pied d</w:t>
      </w:r>
      <w:r w:rsidR="00C474C1">
        <w:t>’</w:t>
      </w:r>
      <w:r w:rsidRPr="00605EB6">
        <w:t>un chêne</w:t>
      </w:r>
      <w:r w:rsidR="00C474C1">
        <w:t xml:space="preserve">. </w:t>
      </w:r>
      <w:r w:rsidRPr="00605EB6">
        <w:t>On crut un instant que la balle l</w:t>
      </w:r>
      <w:r w:rsidR="00C474C1">
        <w:t>’</w:t>
      </w:r>
      <w:r w:rsidRPr="00605EB6">
        <w:t>avait atteint et frappé mortellement</w:t>
      </w:r>
      <w:r w:rsidR="00C474C1">
        <w:t xml:space="preserve">. </w:t>
      </w:r>
      <w:r w:rsidRPr="00605EB6">
        <w:t>Mais</w:t>
      </w:r>
      <w:r w:rsidR="00C474C1">
        <w:t xml:space="preserve">, </w:t>
      </w:r>
      <w:r w:rsidRPr="00605EB6">
        <w:t>comme on s</w:t>
      </w:r>
      <w:r w:rsidR="00C474C1">
        <w:t>’</w:t>
      </w:r>
      <w:r w:rsidRPr="00605EB6">
        <w:t>élançait pour lui porter secours</w:t>
      </w:r>
      <w:r w:rsidR="00C474C1">
        <w:t xml:space="preserve">, </w:t>
      </w:r>
      <w:r w:rsidRPr="00605EB6">
        <w:t>il se dressa tout à coup</w:t>
      </w:r>
      <w:r w:rsidR="00C474C1">
        <w:t xml:space="preserve">, </w:t>
      </w:r>
      <w:r w:rsidRPr="00605EB6">
        <w:t>comme mû par un ressort</w:t>
      </w:r>
      <w:r w:rsidR="00C474C1">
        <w:t xml:space="preserve">, </w:t>
      </w:r>
      <w:r w:rsidRPr="00605EB6">
        <w:t>et jeta autour de lui des regards épouvantés</w:t>
      </w:r>
      <w:r w:rsidR="00C474C1">
        <w:t>.</w:t>
      </w:r>
    </w:p>
    <w:p w14:paraId="2943B16B" w14:textId="77777777" w:rsidR="00C474C1" w:rsidRDefault="00C52F4A" w:rsidP="00C52F4A">
      <w:r w:rsidRPr="00605EB6">
        <w:t>Heureusement</w:t>
      </w:r>
      <w:r w:rsidR="00C474C1">
        <w:t xml:space="preserve">, </w:t>
      </w:r>
      <w:r w:rsidRPr="00605EB6">
        <w:t>il n</w:t>
      </w:r>
      <w:r w:rsidR="00C474C1">
        <w:t>’</w:t>
      </w:r>
      <w:r w:rsidRPr="00605EB6">
        <w:t>avait pas été touché</w:t>
      </w:r>
      <w:r w:rsidR="00C474C1">
        <w:t xml:space="preserve"> ; </w:t>
      </w:r>
      <w:r w:rsidRPr="00605EB6">
        <w:t>mais le projectile était passé si près de sa tête</w:t>
      </w:r>
      <w:r w:rsidR="00C474C1">
        <w:t xml:space="preserve">, </w:t>
      </w:r>
      <w:r w:rsidRPr="00605EB6">
        <w:t>qu</w:t>
      </w:r>
      <w:r w:rsidR="00C474C1">
        <w:t>’</w:t>
      </w:r>
      <w:r w:rsidRPr="00605EB6">
        <w:t>il avait coupé une mèche de ses cheveux</w:t>
      </w:r>
      <w:r w:rsidR="00C474C1">
        <w:t xml:space="preserve">. </w:t>
      </w:r>
      <w:r w:rsidRPr="00605EB6">
        <w:t>Sans doute</w:t>
      </w:r>
      <w:r w:rsidR="00C474C1">
        <w:t xml:space="preserve">, </w:t>
      </w:r>
      <w:r w:rsidRPr="00605EB6">
        <w:t>le bruit de l</w:t>
      </w:r>
      <w:r w:rsidR="00C474C1">
        <w:t>’</w:t>
      </w:r>
      <w:r w:rsidRPr="00605EB6">
        <w:t>explosion et le sifflement de la balle à son oreille lui avaient fait peur</w:t>
      </w:r>
      <w:r w:rsidR="00C474C1">
        <w:t xml:space="preserve">, </w:t>
      </w:r>
      <w:r w:rsidRPr="00605EB6">
        <w:t>et il s</w:t>
      </w:r>
      <w:r w:rsidR="00C474C1">
        <w:t>’</w:t>
      </w:r>
      <w:r w:rsidRPr="00605EB6">
        <w:t>était abrité contre l</w:t>
      </w:r>
      <w:r w:rsidR="00C474C1">
        <w:t>’</w:t>
      </w:r>
      <w:r w:rsidRPr="00605EB6">
        <w:t>arbre pour éviter une atteinte mortelle</w:t>
      </w:r>
      <w:r w:rsidR="00C474C1">
        <w:t xml:space="preserve">. </w:t>
      </w:r>
      <w:r w:rsidRPr="00605EB6">
        <w:t>Mais il ne voulait pas se laisser prendre</w:t>
      </w:r>
      <w:r w:rsidR="00C474C1">
        <w:t xml:space="preserve"> ; </w:t>
      </w:r>
      <w:r w:rsidRPr="00605EB6">
        <w:t>au péril de sa vie</w:t>
      </w:r>
      <w:r w:rsidR="00C474C1">
        <w:t xml:space="preserve">, </w:t>
      </w:r>
      <w:r w:rsidRPr="00605EB6">
        <w:t>il tenait à défendre sa liberté</w:t>
      </w:r>
      <w:r w:rsidR="00C474C1">
        <w:t>.</w:t>
      </w:r>
    </w:p>
    <w:p w14:paraId="32086EF0" w14:textId="5DB95020" w:rsidR="00C52F4A" w:rsidRPr="00605EB6" w:rsidRDefault="00C52F4A" w:rsidP="00C474C1">
      <w:pPr>
        <w:pStyle w:val="Titre2"/>
      </w:pPr>
      <w:bookmarkStart w:id="18" w:name="_Toc197617864"/>
      <w:r w:rsidRPr="00605EB6">
        <w:lastRenderedPageBreak/>
        <w:t>V</w:t>
      </w:r>
      <w:r w:rsidRPr="00605EB6">
        <w:br/>
      </w:r>
      <w:r w:rsidRPr="00605EB6">
        <w:br/>
        <w:t>LA FEMME DU MAIRE</w:t>
      </w:r>
      <w:bookmarkEnd w:id="18"/>
    </w:p>
    <w:p w14:paraId="5B55C865" w14:textId="77777777" w:rsidR="00C474C1" w:rsidRDefault="00C52F4A" w:rsidP="00C52F4A">
      <w:r w:rsidRPr="00463FCB">
        <w:t>Comme la bête acculée</w:t>
      </w:r>
      <w:r w:rsidR="00C474C1">
        <w:t xml:space="preserve">, </w:t>
      </w:r>
      <w:r w:rsidRPr="00463FCB">
        <w:t>qui se dresse menaçante</w:t>
      </w:r>
      <w:r w:rsidR="00C474C1">
        <w:t xml:space="preserve">, </w:t>
      </w:r>
      <w:r w:rsidRPr="00463FCB">
        <w:t>faisant face aux chasseurs qui vont la mettre à mort</w:t>
      </w:r>
      <w:r w:rsidR="00C474C1">
        <w:t xml:space="preserve">, </w:t>
      </w:r>
      <w:r w:rsidRPr="00463FCB">
        <w:t>le sauvage ne voyait plus le danger</w:t>
      </w:r>
      <w:r w:rsidR="00C474C1">
        <w:t xml:space="preserve">. </w:t>
      </w:r>
      <w:r w:rsidRPr="00463FCB">
        <w:t>Tout à coup</w:t>
      </w:r>
      <w:r w:rsidR="00C474C1">
        <w:t xml:space="preserve">, </w:t>
      </w:r>
      <w:r w:rsidRPr="00463FCB">
        <w:t>il poussa un cri rauque</w:t>
      </w:r>
      <w:r w:rsidR="00C474C1">
        <w:t xml:space="preserve">, </w:t>
      </w:r>
      <w:r w:rsidRPr="00463FCB">
        <w:t>prit son élan et partit comme une flèche</w:t>
      </w:r>
      <w:r w:rsidR="00C474C1">
        <w:t xml:space="preserve">, </w:t>
      </w:r>
      <w:r w:rsidRPr="00463FCB">
        <w:t>espérant encore qu</w:t>
      </w:r>
      <w:r w:rsidR="00C474C1">
        <w:t>’</w:t>
      </w:r>
      <w:r w:rsidRPr="00463FCB">
        <w:t>il trouverait</w:t>
      </w:r>
      <w:r w:rsidRPr="00605EB6">
        <w:t xml:space="preserve"> une issue</w:t>
      </w:r>
      <w:r w:rsidR="00C474C1">
        <w:t xml:space="preserve">, </w:t>
      </w:r>
      <w:r w:rsidRPr="00605EB6">
        <w:t>qu</w:t>
      </w:r>
      <w:r w:rsidR="00C474C1">
        <w:t>’</w:t>
      </w:r>
      <w:r w:rsidRPr="00605EB6">
        <w:t>il parviendrait à franchir la haie humaine qui l</w:t>
      </w:r>
      <w:r w:rsidR="00C474C1">
        <w:t>’</w:t>
      </w:r>
      <w:r w:rsidRPr="00605EB6">
        <w:t>entourait</w:t>
      </w:r>
      <w:r w:rsidR="00C474C1">
        <w:t>.</w:t>
      </w:r>
    </w:p>
    <w:p w14:paraId="61CF2362" w14:textId="77777777" w:rsidR="00C474C1" w:rsidRDefault="00C52F4A" w:rsidP="00C52F4A">
      <w:r w:rsidRPr="00605EB6">
        <w:t>De nouveau des hommes se trouvèrent devant lui</w:t>
      </w:r>
      <w:r w:rsidR="00C474C1">
        <w:t xml:space="preserve">, </w:t>
      </w:r>
      <w:r w:rsidRPr="00605EB6">
        <w:t>barrant le passage</w:t>
      </w:r>
      <w:r w:rsidR="00C474C1">
        <w:t xml:space="preserve">. </w:t>
      </w:r>
      <w:r w:rsidRPr="00605EB6">
        <w:t>Il fit volte</w:t>
      </w:r>
      <w:r w:rsidR="00C474C1">
        <w:t>-</w:t>
      </w:r>
      <w:r w:rsidRPr="00605EB6">
        <w:t>face et s</w:t>
      </w:r>
      <w:r w:rsidR="00C474C1">
        <w:t>’</w:t>
      </w:r>
      <w:r w:rsidRPr="00605EB6">
        <w:t>élança vers un autre point</w:t>
      </w:r>
      <w:r w:rsidR="00C474C1">
        <w:t xml:space="preserve"> ; </w:t>
      </w:r>
      <w:r w:rsidRPr="00605EB6">
        <w:t>d</w:t>
      </w:r>
      <w:r w:rsidR="00C474C1">
        <w:t>’</w:t>
      </w:r>
      <w:r w:rsidRPr="00605EB6">
        <w:t>autres hommes l</w:t>
      </w:r>
      <w:r w:rsidR="00C474C1">
        <w:t>’</w:t>
      </w:r>
      <w:r w:rsidRPr="00605EB6">
        <w:t>arrêtèrent</w:t>
      </w:r>
      <w:r w:rsidR="00C474C1">
        <w:t xml:space="preserve">. </w:t>
      </w:r>
      <w:r w:rsidRPr="00605EB6">
        <w:t>Dix fois il recommença la même manœuvre sans plus de succès</w:t>
      </w:r>
      <w:r w:rsidR="00C474C1">
        <w:t xml:space="preserve">. </w:t>
      </w:r>
      <w:r w:rsidRPr="00605EB6">
        <w:t>Il se trouvait toujours face à face avec des hommes</w:t>
      </w:r>
      <w:r w:rsidR="00C474C1">
        <w:t xml:space="preserve">, </w:t>
      </w:r>
      <w:r w:rsidRPr="00605EB6">
        <w:t>ses ennemis</w:t>
      </w:r>
      <w:r w:rsidR="00C474C1">
        <w:t xml:space="preserve"> ; </w:t>
      </w:r>
      <w:r w:rsidRPr="00605EB6">
        <w:t>il les voyait partout autour de lui</w:t>
      </w:r>
      <w:r w:rsidR="00C474C1">
        <w:t xml:space="preserve">, </w:t>
      </w:r>
      <w:r w:rsidRPr="00605EB6">
        <w:t>gardant toutes les issues</w:t>
      </w:r>
      <w:r w:rsidR="00C474C1">
        <w:t xml:space="preserve">. </w:t>
      </w:r>
      <w:r w:rsidRPr="00605EB6">
        <w:t>Impossible de s</w:t>
      </w:r>
      <w:r w:rsidR="00C474C1">
        <w:t>’</w:t>
      </w:r>
      <w:r w:rsidRPr="00605EB6">
        <w:t>échapper</w:t>
      </w:r>
      <w:r w:rsidR="00C474C1">
        <w:t>.</w:t>
      </w:r>
    </w:p>
    <w:p w14:paraId="61E22A38" w14:textId="77777777" w:rsidR="00C474C1" w:rsidRDefault="00C52F4A" w:rsidP="00C52F4A">
      <w:r w:rsidRPr="00605EB6">
        <w:t>Alors</w:t>
      </w:r>
      <w:r w:rsidR="00C474C1">
        <w:t xml:space="preserve">, </w:t>
      </w:r>
      <w:r w:rsidRPr="00605EB6">
        <w:t>les yeux enflammés</w:t>
      </w:r>
      <w:r w:rsidR="00C474C1">
        <w:t xml:space="preserve">, </w:t>
      </w:r>
      <w:r w:rsidRPr="00605EB6">
        <w:t>le regard plein de sombres éclairs</w:t>
      </w:r>
      <w:r w:rsidR="00C474C1">
        <w:t xml:space="preserve">, </w:t>
      </w:r>
      <w:r w:rsidRPr="00605EB6">
        <w:t>faisant entendre par instants un grondement terrible</w:t>
      </w:r>
      <w:r w:rsidR="00C474C1">
        <w:t xml:space="preserve">, </w:t>
      </w:r>
      <w:r w:rsidRPr="00605EB6">
        <w:t>il se mit à tourner dans l</w:t>
      </w:r>
      <w:r w:rsidR="00C474C1">
        <w:t>’</w:t>
      </w:r>
      <w:r w:rsidRPr="00605EB6">
        <w:t>espace entouré</w:t>
      </w:r>
      <w:r w:rsidR="00C474C1">
        <w:t xml:space="preserve">, </w:t>
      </w:r>
      <w:r w:rsidRPr="00605EB6">
        <w:t>sautant</w:t>
      </w:r>
      <w:r w:rsidR="00C474C1">
        <w:t xml:space="preserve">, </w:t>
      </w:r>
      <w:r w:rsidRPr="00605EB6">
        <w:t>bondissant comme un lion furieux dans sa cage de fer</w:t>
      </w:r>
      <w:r w:rsidR="00C474C1">
        <w:t xml:space="preserve">. </w:t>
      </w:r>
      <w:r w:rsidRPr="00605EB6">
        <w:t>Mais il était facile de voir que ses forces s</w:t>
      </w:r>
      <w:r w:rsidR="00C474C1">
        <w:t>’</w:t>
      </w:r>
      <w:r w:rsidRPr="00605EB6">
        <w:t>épuisaient</w:t>
      </w:r>
      <w:r w:rsidR="00C474C1">
        <w:t xml:space="preserve"> ; </w:t>
      </w:r>
      <w:r w:rsidRPr="00605EB6">
        <w:t>ses membres n</w:t>
      </w:r>
      <w:r w:rsidR="00C474C1">
        <w:t>’</w:t>
      </w:r>
      <w:r w:rsidRPr="00605EB6">
        <w:t>avaient plus la même souplesse</w:t>
      </w:r>
      <w:r w:rsidR="00C474C1">
        <w:t xml:space="preserve">, </w:t>
      </w:r>
      <w:r w:rsidRPr="00605EB6">
        <w:t>la même agilité</w:t>
      </w:r>
      <w:r w:rsidR="00C474C1">
        <w:t xml:space="preserve"> ; </w:t>
      </w:r>
      <w:r w:rsidRPr="00605EB6">
        <w:t>de temps à autre il s</w:t>
      </w:r>
      <w:r w:rsidR="00C474C1">
        <w:t>’</w:t>
      </w:r>
      <w:r w:rsidRPr="00605EB6">
        <w:t>arrêtait pour reprendre haleine</w:t>
      </w:r>
      <w:r w:rsidR="00C474C1">
        <w:t>.</w:t>
      </w:r>
    </w:p>
    <w:p w14:paraId="44494917" w14:textId="77777777" w:rsidR="00C474C1" w:rsidRDefault="00C52F4A" w:rsidP="00C52F4A">
      <w:r w:rsidRPr="00605EB6">
        <w:t>Il avait la poitrine haletante</w:t>
      </w:r>
      <w:r w:rsidR="00C474C1">
        <w:t xml:space="preserve">, </w:t>
      </w:r>
      <w:r w:rsidRPr="00605EB6">
        <w:t>le bruit de sa respiration ressemblait à un râlement</w:t>
      </w:r>
      <w:r w:rsidR="00C474C1">
        <w:t xml:space="preserve">, </w:t>
      </w:r>
      <w:r w:rsidRPr="00605EB6">
        <w:t>son cœur avait des battements violents</w:t>
      </w:r>
      <w:r w:rsidR="00C474C1">
        <w:t xml:space="preserve">, </w:t>
      </w:r>
      <w:r w:rsidRPr="00605EB6">
        <w:t>précipités</w:t>
      </w:r>
      <w:r w:rsidR="00C474C1">
        <w:t xml:space="preserve">, </w:t>
      </w:r>
      <w:r w:rsidRPr="00605EB6">
        <w:t>et la sueur coulait sur ses joues et sur tout son corps comme si on lui eût jeté un baquet d</w:t>
      </w:r>
      <w:r w:rsidR="00C474C1">
        <w:t>’</w:t>
      </w:r>
      <w:r w:rsidRPr="00605EB6">
        <w:t>eau sur la tête</w:t>
      </w:r>
      <w:r w:rsidR="00C474C1">
        <w:t>.</w:t>
      </w:r>
    </w:p>
    <w:p w14:paraId="08C31358" w14:textId="77777777" w:rsidR="00C474C1" w:rsidRDefault="00C52F4A" w:rsidP="00C52F4A">
      <w:r w:rsidRPr="00605EB6">
        <w:lastRenderedPageBreak/>
        <w:t>Le malheureux était dans un état qui faisait peine à voir</w:t>
      </w:r>
      <w:r w:rsidR="00C474C1">
        <w:t xml:space="preserve">, </w:t>
      </w:r>
      <w:r w:rsidRPr="00605EB6">
        <w:t>et il eût été inhumain de laisser se prolonger plus longtemps cette lutte désespérée d</w:t>
      </w:r>
      <w:r w:rsidR="00C474C1">
        <w:t>’</w:t>
      </w:r>
      <w:r w:rsidRPr="00605EB6">
        <w:t>un seul homme contre trois cents</w:t>
      </w:r>
      <w:r w:rsidR="00C474C1">
        <w:t>.</w:t>
      </w:r>
    </w:p>
    <w:p w14:paraId="5C90DE4B" w14:textId="77777777" w:rsidR="00C474C1" w:rsidRDefault="00C52F4A" w:rsidP="00C52F4A">
      <w:r w:rsidRPr="00605EB6">
        <w:t>Ému d</w:t>
      </w:r>
      <w:r w:rsidR="00C474C1">
        <w:t>’</w:t>
      </w:r>
      <w:r w:rsidRPr="00605EB6">
        <w:t>une profonde pitié</w:t>
      </w:r>
      <w:r w:rsidR="00C474C1">
        <w:t xml:space="preserve">, </w:t>
      </w:r>
      <w:r w:rsidRPr="00605EB6">
        <w:t>Jacques Vaillant le senti</w:t>
      </w:r>
      <w:r w:rsidR="00C736F6">
        <w:t>t</w:t>
      </w:r>
      <w:r w:rsidR="00C474C1">
        <w:t xml:space="preserve">, </w:t>
      </w:r>
      <w:r w:rsidRPr="00605EB6">
        <w:t>car il s</w:t>
      </w:r>
      <w:r w:rsidR="00C474C1">
        <w:t>’</w:t>
      </w:r>
      <w:r w:rsidRPr="00605EB6">
        <w:t>empressa de donner l</w:t>
      </w:r>
      <w:r w:rsidR="00C474C1">
        <w:t>’</w:t>
      </w:r>
      <w:r w:rsidRPr="00605EB6">
        <w:t>ordre d</w:t>
      </w:r>
      <w:r w:rsidR="00C474C1">
        <w:t>’</w:t>
      </w:r>
      <w:r w:rsidRPr="00605EB6">
        <w:t>en finir au plus vite</w:t>
      </w:r>
      <w:r w:rsidR="00C474C1">
        <w:t>.</w:t>
      </w:r>
    </w:p>
    <w:p w14:paraId="4D59DE93" w14:textId="77777777" w:rsidR="00C474C1" w:rsidRDefault="00C52F4A" w:rsidP="00C52F4A">
      <w:r w:rsidRPr="00605EB6">
        <w:t>Alors le coureur des bois vit les hommes s</w:t>
      </w:r>
      <w:r w:rsidR="00C474C1">
        <w:t>’</w:t>
      </w:r>
      <w:r w:rsidRPr="00605EB6">
        <w:t>avancer sur lui</w:t>
      </w:r>
      <w:r w:rsidR="00C474C1">
        <w:t xml:space="preserve">, </w:t>
      </w:r>
      <w:r w:rsidRPr="00605EB6">
        <w:t>lentement</w:t>
      </w:r>
      <w:r w:rsidR="00C474C1">
        <w:t xml:space="preserve">, </w:t>
      </w:r>
      <w:r w:rsidRPr="00605EB6">
        <w:t>mais le serrant toujours de plus près</w:t>
      </w:r>
      <w:r w:rsidR="00C474C1">
        <w:t xml:space="preserve">. </w:t>
      </w:r>
      <w:r w:rsidRPr="00605EB6">
        <w:t>Éperdu</w:t>
      </w:r>
      <w:r w:rsidR="00C474C1">
        <w:t xml:space="preserve">, </w:t>
      </w:r>
      <w:r w:rsidRPr="00605EB6">
        <w:t>fou</w:t>
      </w:r>
      <w:r w:rsidR="00C474C1">
        <w:t xml:space="preserve">, </w:t>
      </w:r>
      <w:r w:rsidRPr="00605EB6">
        <w:t>il rassembla tout ce qui lui restait de force pour tenter une dernière fois de faire une trouée dans la muraille humaine</w:t>
      </w:r>
      <w:r w:rsidR="00C474C1">
        <w:t xml:space="preserve">. </w:t>
      </w:r>
      <w:r w:rsidRPr="00605EB6">
        <w:t>Il s</w:t>
      </w:r>
      <w:r w:rsidR="00C474C1">
        <w:t>’</w:t>
      </w:r>
      <w:r w:rsidRPr="00605EB6">
        <w:t>élança</w:t>
      </w:r>
      <w:r w:rsidR="00C474C1">
        <w:t xml:space="preserve">, </w:t>
      </w:r>
      <w:r w:rsidRPr="00605EB6">
        <w:t>rapide et terrible comme l</w:t>
      </w:r>
      <w:r w:rsidR="00C474C1">
        <w:t>’</w:t>
      </w:r>
      <w:r w:rsidRPr="00605EB6">
        <w:t>avalanche</w:t>
      </w:r>
      <w:r w:rsidR="00C474C1">
        <w:t xml:space="preserve">, </w:t>
      </w:r>
      <w:r w:rsidRPr="00605EB6">
        <w:t>sur une demi-douzaine d</w:t>
      </w:r>
      <w:r w:rsidR="00C474C1">
        <w:t>’</w:t>
      </w:r>
      <w:r w:rsidRPr="00605EB6">
        <w:t>hommes qui</w:t>
      </w:r>
      <w:r w:rsidR="00C474C1">
        <w:t xml:space="preserve">, </w:t>
      </w:r>
      <w:r w:rsidRPr="00605EB6">
        <w:t>à leur tour</w:t>
      </w:r>
      <w:r w:rsidR="00C474C1">
        <w:t xml:space="preserve">, </w:t>
      </w:r>
      <w:r w:rsidRPr="00605EB6">
        <w:t>se jetèrent sur lui</w:t>
      </w:r>
      <w:r w:rsidR="00C474C1">
        <w:t>.</w:t>
      </w:r>
    </w:p>
    <w:p w14:paraId="58D13BE3" w14:textId="77777777" w:rsidR="00C474C1" w:rsidRDefault="00C52F4A" w:rsidP="00C52F4A">
      <w:r w:rsidRPr="00605EB6">
        <w:t>Ce fut une mêlée furieuse</w:t>
      </w:r>
      <w:r w:rsidR="00C474C1">
        <w:t xml:space="preserve">, </w:t>
      </w:r>
      <w:r w:rsidRPr="00605EB6">
        <w:t>un flux et reflux de corps s</w:t>
      </w:r>
      <w:r w:rsidR="00C474C1">
        <w:t>’</w:t>
      </w:r>
      <w:r w:rsidRPr="00605EB6">
        <w:t>allongeant</w:t>
      </w:r>
      <w:r w:rsidR="00C474C1">
        <w:t xml:space="preserve">, </w:t>
      </w:r>
      <w:r w:rsidRPr="00605EB6">
        <w:t>se courbant</w:t>
      </w:r>
      <w:r w:rsidR="00C474C1">
        <w:t xml:space="preserve">, </w:t>
      </w:r>
      <w:r w:rsidRPr="00605EB6">
        <w:t>se redressant</w:t>
      </w:r>
      <w:r w:rsidR="00C474C1">
        <w:t xml:space="preserve">, </w:t>
      </w:r>
      <w:r w:rsidRPr="00605EB6">
        <w:t>de jambes tendues</w:t>
      </w:r>
      <w:r w:rsidR="00C474C1">
        <w:t xml:space="preserve">, </w:t>
      </w:r>
      <w:r w:rsidRPr="00605EB6">
        <w:t>de bras enlacés</w:t>
      </w:r>
      <w:r w:rsidR="00C474C1">
        <w:t xml:space="preserve">, </w:t>
      </w:r>
      <w:r w:rsidRPr="00605EB6">
        <w:t>de têtes roulant sur des torses ployés</w:t>
      </w:r>
      <w:r w:rsidR="00C474C1">
        <w:t>.</w:t>
      </w:r>
    </w:p>
    <w:p w14:paraId="2AEC2F5F" w14:textId="77777777" w:rsidR="00C474C1" w:rsidRDefault="00C52F4A" w:rsidP="00C52F4A">
      <w:r w:rsidRPr="00605EB6">
        <w:t>Cela dura deux minutes à peine</w:t>
      </w:r>
      <w:r w:rsidR="00C474C1">
        <w:t xml:space="preserve">. </w:t>
      </w:r>
      <w:r w:rsidRPr="00605EB6">
        <w:t>À la fin</w:t>
      </w:r>
      <w:r w:rsidR="00C474C1">
        <w:t xml:space="preserve">, </w:t>
      </w:r>
      <w:r w:rsidRPr="00605EB6">
        <w:t>le sauvage resta seul debout</w:t>
      </w:r>
      <w:r w:rsidR="00C474C1">
        <w:t xml:space="preserve"> ; </w:t>
      </w:r>
      <w:r w:rsidRPr="00605EB6">
        <w:t>il avait terrassé ses ennemis</w:t>
      </w:r>
      <w:r w:rsidR="00C474C1">
        <w:t xml:space="preserve">. </w:t>
      </w:r>
      <w:r w:rsidRPr="00605EB6">
        <w:t>Mais ceux-ci se relevèrent vite et trente autres</w:t>
      </w:r>
      <w:r w:rsidR="00C474C1">
        <w:t xml:space="preserve">, </w:t>
      </w:r>
      <w:r w:rsidRPr="00605EB6">
        <w:t>puis vingt</w:t>
      </w:r>
      <w:r w:rsidR="00C474C1">
        <w:t xml:space="preserve">, </w:t>
      </w:r>
      <w:r w:rsidRPr="00605EB6">
        <w:t>puis dix</w:t>
      </w:r>
      <w:r w:rsidR="00C474C1">
        <w:t xml:space="preserve">, </w:t>
      </w:r>
      <w:r w:rsidRPr="00605EB6">
        <w:t>puis d</w:t>
      </w:r>
      <w:r w:rsidR="00C474C1">
        <w:t>’</w:t>
      </w:r>
      <w:r w:rsidRPr="00605EB6">
        <w:t>autres encore vinrent se joindre à eux</w:t>
      </w:r>
      <w:r w:rsidR="00C474C1">
        <w:t>.</w:t>
      </w:r>
    </w:p>
    <w:p w14:paraId="1870E060" w14:textId="77777777" w:rsidR="00C474C1" w:rsidRDefault="00C52F4A" w:rsidP="00C52F4A">
      <w:r w:rsidRPr="00605EB6">
        <w:t>Au milieu</w:t>
      </w:r>
      <w:r w:rsidR="00C474C1">
        <w:t xml:space="preserve">, </w:t>
      </w:r>
      <w:r w:rsidRPr="00605EB6">
        <w:t>le sauvage debout</w:t>
      </w:r>
      <w:r w:rsidR="00C474C1">
        <w:t xml:space="preserve">, </w:t>
      </w:r>
      <w:r w:rsidRPr="00605EB6">
        <w:t>immobile</w:t>
      </w:r>
      <w:r w:rsidR="00C474C1">
        <w:t xml:space="preserve">, </w:t>
      </w:r>
      <w:r w:rsidRPr="00605EB6">
        <w:t>dressant sa haute taille</w:t>
      </w:r>
      <w:r w:rsidR="00C474C1">
        <w:t xml:space="preserve">, </w:t>
      </w:r>
      <w:r w:rsidRPr="00605EB6">
        <w:t>le regard sillonné d</w:t>
      </w:r>
      <w:r w:rsidR="00C474C1">
        <w:t>’</w:t>
      </w:r>
      <w:r w:rsidRPr="00605EB6">
        <w:t>éclairs farouches</w:t>
      </w:r>
      <w:r w:rsidR="00C474C1">
        <w:t xml:space="preserve">, </w:t>
      </w:r>
      <w:r w:rsidRPr="00605EB6">
        <w:t>toujours menaçant</w:t>
      </w:r>
      <w:r w:rsidR="00C474C1">
        <w:t xml:space="preserve">. </w:t>
      </w:r>
      <w:r w:rsidRPr="00605EB6">
        <w:t>Mais ses bras velus pendaient inertes à ses côtés</w:t>
      </w:r>
      <w:r w:rsidR="00C474C1">
        <w:t xml:space="preserve"> ; </w:t>
      </w:r>
      <w:r w:rsidRPr="00605EB6">
        <w:t>il était profondément découragé</w:t>
      </w:r>
      <w:r w:rsidR="00C474C1">
        <w:t xml:space="preserve">, </w:t>
      </w:r>
      <w:r w:rsidRPr="00605EB6">
        <w:t>car il comprenait que lutter plus longtemps contre la masse de ses ennemis était chose inutile</w:t>
      </w:r>
      <w:r w:rsidR="00C474C1">
        <w:t xml:space="preserve">. </w:t>
      </w:r>
      <w:r w:rsidRPr="00605EB6">
        <w:t>D</w:t>
      </w:r>
      <w:r w:rsidR="00C474C1">
        <w:t>’</w:t>
      </w:r>
      <w:r w:rsidRPr="00605EB6">
        <w:t>ailleurs</w:t>
      </w:r>
      <w:r w:rsidR="00C474C1">
        <w:t xml:space="preserve">, </w:t>
      </w:r>
      <w:r w:rsidRPr="00605EB6">
        <w:t>il sentait dans ses membres une lassitude extrême</w:t>
      </w:r>
      <w:r w:rsidR="00C474C1">
        <w:t xml:space="preserve"> ; </w:t>
      </w:r>
      <w:r w:rsidRPr="00605EB6">
        <w:t>il n</w:t>
      </w:r>
      <w:r w:rsidR="00C474C1">
        <w:t>’</w:t>
      </w:r>
      <w:r w:rsidRPr="00605EB6">
        <w:t>avait plus de force</w:t>
      </w:r>
      <w:r w:rsidR="00C474C1">
        <w:t xml:space="preserve"> ; </w:t>
      </w:r>
      <w:r w:rsidRPr="00605EB6">
        <w:t>il renonçait à se défendre</w:t>
      </w:r>
      <w:r w:rsidR="00C474C1">
        <w:t>.</w:t>
      </w:r>
    </w:p>
    <w:p w14:paraId="215753CC" w14:textId="77777777" w:rsidR="00C474C1" w:rsidRDefault="00C52F4A" w:rsidP="00C52F4A">
      <w:r w:rsidRPr="00605EB6">
        <w:t>Contre la force pas de résistance</w:t>
      </w:r>
      <w:r w:rsidR="00C474C1">
        <w:t xml:space="preserve">. </w:t>
      </w:r>
      <w:r w:rsidRPr="00605EB6">
        <w:t>Il ne connaissait certainement pas ce proverbe</w:t>
      </w:r>
      <w:r w:rsidR="00C474C1">
        <w:t xml:space="preserve"> ; </w:t>
      </w:r>
      <w:r w:rsidRPr="00605EB6">
        <w:t>mais cette vérité devait</w:t>
      </w:r>
      <w:r w:rsidR="00C474C1">
        <w:t xml:space="preserve">, </w:t>
      </w:r>
      <w:r w:rsidRPr="00605EB6">
        <w:t>à ce moment</w:t>
      </w:r>
      <w:r w:rsidR="00C474C1">
        <w:t xml:space="preserve">, </w:t>
      </w:r>
      <w:r w:rsidRPr="00605EB6">
        <w:t>pénétrer dans sa pensée</w:t>
      </w:r>
      <w:r w:rsidR="00C474C1">
        <w:t>.</w:t>
      </w:r>
    </w:p>
    <w:p w14:paraId="7C4361E1" w14:textId="77777777" w:rsidR="00C474C1" w:rsidRDefault="00C52F4A" w:rsidP="00C52F4A">
      <w:r w:rsidRPr="00605EB6">
        <w:lastRenderedPageBreak/>
        <w:t>Il était pris</w:t>
      </w:r>
      <w:r w:rsidR="00C474C1">
        <w:t xml:space="preserve">, </w:t>
      </w:r>
      <w:r w:rsidRPr="00605EB6">
        <w:t>et cependant nul n</w:t>
      </w:r>
      <w:r w:rsidR="00C474C1">
        <w:t>’</w:t>
      </w:r>
      <w:r w:rsidRPr="00605EB6">
        <w:t>osait mettre la main sur lui</w:t>
      </w:r>
      <w:r w:rsidR="00C474C1">
        <w:t xml:space="preserve">. </w:t>
      </w:r>
      <w:r w:rsidRPr="00605EB6">
        <w:t>Était-ce la peur qui arrêtait tous ces hommes</w:t>
      </w:r>
      <w:r w:rsidR="00C474C1">
        <w:t xml:space="preserve"> ? </w:t>
      </w:r>
      <w:r w:rsidRPr="00605EB6">
        <w:t>Non</w:t>
      </w:r>
      <w:r w:rsidR="00C474C1">
        <w:t xml:space="preserve">. </w:t>
      </w:r>
      <w:r w:rsidRPr="00605EB6">
        <w:t>Ils étaient saisis d</w:t>
      </w:r>
      <w:r w:rsidR="00C474C1">
        <w:t>’</w:t>
      </w:r>
      <w:r w:rsidRPr="00605EB6">
        <w:t>admiration et ils contemplaient le sauvage avec ce respect que l</w:t>
      </w:r>
      <w:r w:rsidR="00C474C1">
        <w:t>’</w:t>
      </w:r>
      <w:r w:rsidRPr="00605EB6">
        <w:t>homme vraiment supérieur par l</w:t>
      </w:r>
      <w:r w:rsidR="00C474C1">
        <w:t>’</w:t>
      </w:r>
      <w:r w:rsidRPr="00605EB6">
        <w:t>intelligence ou la force physique impose toujours</w:t>
      </w:r>
      <w:r w:rsidR="00C474C1">
        <w:t>.</w:t>
      </w:r>
    </w:p>
    <w:p w14:paraId="19F146A0" w14:textId="77777777" w:rsidR="00C474C1" w:rsidRDefault="00C52F4A" w:rsidP="00C52F4A">
      <w:r w:rsidRPr="00605EB6">
        <w:t>Et puis il y avait chez ce sauvage si jeune</w:t>
      </w:r>
      <w:r w:rsidR="00C474C1">
        <w:t xml:space="preserve">, </w:t>
      </w:r>
      <w:r w:rsidRPr="00605EB6">
        <w:t>si beau</w:t>
      </w:r>
      <w:r w:rsidR="00C474C1">
        <w:t xml:space="preserve">, </w:t>
      </w:r>
      <w:r w:rsidRPr="00605EB6">
        <w:t>dont l</w:t>
      </w:r>
      <w:r w:rsidR="00C474C1">
        <w:t>’</w:t>
      </w:r>
      <w:r w:rsidRPr="00605EB6">
        <w:t>attitude était celle d</w:t>
      </w:r>
      <w:r w:rsidR="00C474C1">
        <w:t>’</w:t>
      </w:r>
      <w:r w:rsidRPr="00605EB6">
        <w:t>un héros antique</w:t>
      </w:r>
      <w:r w:rsidR="00C474C1">
        <w:t xml:space="preserve">, </w:t>
      </w:r>
      <w:r w:rsidRPr="00605EB6">
        <w:t>quelque chose de fier</w:t>
      </w:r>
      <w:r w:rsidR="00C474C1">
        <w:t xml:space="preserve">, </w:t>
      </w:r>
      <w:r w:rsidRPr="00605EB6">
        <w:t>de digne et de superbe qui leur causait à tous une impression indéfinissable</w:t>
      </w:r>
      <w:r w:rsidR="00C474C1">
        <w:t>.</w:t>
      </w:r>
    </w:p>
    <w:p w14:paraId="25F46A12" w14:textId="77777777" w:rsidR="00C474C1" w:rsidRDefault="00C52F4A" w:rsidP="00C52F4A">
      <w:r w:rsidRPr="00070CBE">
        <w:t>Il avait pour coiffure son épaisse et longue chevelure</w:t>
      </w:r>
      <w:r w:rsidR="00C474C1">
        <w:t xml:space="preserve">, </w:t>
      </w:r>
      <w:r w:rsidRPr="00070CBE">
        <w:t>qui couvrait entièrement ses épaules</w:t>
      </w:r>
      <w:r w:rsidR="00C474C1">
        <w:t xml:space="preserve">. </w:t>
      </w:r>
      <w:r w:rsidRPr="00070CBE">
        <w:t>Son vêtement se composait d</w:t>
      </w:r>
      <w:r w:rsidR="00C474C1">
        <w:t>’</w:t>
      </w:r>
      <w:r w:rsidRPr="00070CBE">
        <w:t>une vareuse sans manches</w:t>
      </w:r>
      <w:r w:rsidR="00C474C1">
        <w:t xml:space="preserve">, </w:t>
      </w:r>
      <w:r w:rsidRPr="00070CBE">
        <w:t>qui laissait voir ses bras nus</w:t>
      </w:r>
      <w:r w:rsidR="00C474C1">
        <w:t xml:space="preserve">, </w:t>
      </w:r>
      <w:r w:rsidRPr="00070CBE">
        <w:t>musculeux</w:t>
      </w:r>
      <w:r w:rsidR="00C474C1">
        <w:t xml:space="preserve">, </w:t>
      </w:r>
      <w:r w:rsidR="00070CBE">
        <w:t xml:space="preserve">et </w:t>
      </w:r>
      <w:r w:rsidRPr="00070CBE">
        <w:t>sa large poitrine velue comme les bras</w:t>
      </w:r>
      <w:r w:rsidR="00C474C1">
        <w:t xml:space="preserve">, </w:t>
      </w:r>
      <w:r w:rsidRPr="00070CBE">
        <w:t>et d</w:t>
      </w:r>
      <w:r w:rsidR="00C474C1">
        <w:t>’</w:t>
      </w:r>
      <w:r w:rsidRPr="00070CBE">
        <w:t>un reste de</w:t>
      </w:r>
      <w:r w:rsidRPr="00605EB6">
        <w:t xml:space="preserve"> pantalon de velours</w:t>
      </w:r>
      <w:r w:rsidR="00C474C1">
        <w:t xml:space="preserve">, </w:t>
      </w:r>
      <w:r w:rsidRPr="00605EB6">
        <w:t>qui n</w:t>
      </w:r>
      <w:r w:rsidR="00C474C1">
        <w:t>’</w:t>
      </w:r>
      <w:r w:rsidRPr="00605EB6">
        <w:t>était plus en réalité qu</w:t>
      </w:r>
      <w:r w:rsidR="00C474C1">
        <w:t>’</w:t>
      </w:r>
      <w:r w:rsidRPr="00605EB6">
        <w:t>une espèce de large ceinture</w:t>
      </w:r>
      <w:r w:rsidR="00C474C1">
        <w:t xml:space="preserve">, </w:t>
      </w:r>
      <w:r w:rsidRPr="00605EB6">
        <w:t>qu</w:t>
      </w:r>
      <w:r w:rsidR="00C474C1">
        <w:t>’</w:t>
      </w:r>
      <w:r w:rsidRPr="00605EB6">
        <w:t>un sentiment instinctif de pudeur lui faisait conserver sans doute</w:t>
      </w:r>
      <w:r w:rsidR="00C474C1">
        <w:t>.</w:t>
      </w:r>
    </w:p>
    <w:p w14:paraId="11AA2852" w14:textId="77777777" w:rsidR="00C474C1" w:rsidRDefault="00C52F4A" w:rsidP="00C52F4A">
      <w:r w:rsidRPr="00605EB6">
        <w:t>La vareuse et le pantalon</w:t>
      </w:r>
      <w:r w:rsidR="00C474C1">
        <w:t xml:space="preserve">, </w:t>
      </w:r>
      <w:r w:rsidRPr="00605EB6">
        <w:t>usés et déchirés de toutes parts</w:t>
      </w:r>
      <w:r w:rsidR="00C474C1">
        <w:t xml:space="preserve">, </w:t>
      </w:r>
      <w:r w:rsidRPr="00605EB6">
        <w:t>commençaient à s</w:t>
      </w:r>
      <w:r w:rsidR="00C474C1">
        <w:t>’</w:t>
      </w:r>
      <w:r w:rsidRPr="00605EB6">
        <w:t>en aller en lambeaux</w:t>
      </w:r>
      <w:r w:rsidR="00C474C1">
        <w:t xml:space="preserve"> : </w:t>
      </w:r>
      <w:r w:rsidRPr="00605EB6">
        <w:t>ainsi avaient dû s</w:t>
      </w:r>
      <w:r w:rsidR="00C474C1">
        <w:t>’</w:t>
      </w:r>
      <w:r w:rsidRPr="00605EB6">
        <w:t>en aller peu à peu dans les buissons les manches de l</w:t>
      </w:r>
      <w:r w:rsidR="00C474C1">
        <w:t>’</w:t>
      </w:r>
      <w:r w:rsidRPr="00605EB6">
        <w:t>une et la partie inférieure de l</w:t>
      </w:r>
      <w:r w:rsidR="00C474C1">
        <w:t>’</w:t>
      </w:r>
      <w:r w:rsidRPr="00605EB6">
        <w:t>autre</w:t>
      </w:r>
      <w:r w:rsidR="00C474C1">
        <w:t>.</w:t>
      </w:r>
    </w:p>
    <w:p w14:paraId="015596CC" w14:textId="77777777" w:rsidR="00C474C1" w:rsidRDefault="00C52F4A" w:rsidP="00C52F4A">
      <w:r w:rsidRPr="00605EB6">
        <w:t>Sur ses jambes nues jusqu</w:t>
      </w:r>
      <w:r w:rsidR="00C474C1">
        <w:t>’</w:t>
      </w:r>
      <w:r w:rsidRPr="00605EB6">
        <w:t>au milieu des cuisses</w:t>
      </w:r>
      <w:r w:rsidR="00C474C1">
        <w:t xml:space="preserve">, </w:t>
      </w:r>
      <w:r w:rsidRPr="00605EB6">
        <w:t>le sang ruisselait</w:t>
      </w:r>
      <w:r w:rsidR="00C474C1">
        <w:t xml:space="preserve">, </w:t>
      </w:r>
      <w:r w:rsidRPr="00605EB6">
        <w:t>sortant d</w:t>
      </w:r>
      <w:r w:rsidR="00C474C1">
        <w:t>’</w:t>
      </w:r>
      <w:r w:rsidRPr="00605EB6">
        <w:t>écorchures qu</w:t>
      </w:r>
      <w:r w:rsidR="00C474C1">
        <w:t>’</w:t>
      </w:r>
      <w:r w:rsidRPr="00605EB6">
        <w:t>il s</w:t>
      </w:r>
      <w:r w:rsidR="00C474C1">
        <w:t>’</w:t>
      </w:r>
      <w:r w:rsidRPr="00605EB6">
        <w:t>était faites en passant à travers les buissons épineux</w:t>
      </w:r>
      <w:r w:rsidR="00C474C1">
        <w:t>.</w:t>
      </w:r>
    </w:p>
    <w:p w14:paraId="0D7732BF" w14:textId="77777777" w:rsidR="00C474C1" w:rsidRDefault="00C52F4A" w:rsidP="00C52F4A">
      <w:r w:rsidRPr="00605EB6">
        <w:t>Devenu craintif</w:t>
      </w:r>
      <w:r w:rsidR="00C474C1">
        <w:t xml:space="preserve">, </w:t>
      </w:r>
      <w:r w:rsidRPr="00605EB6">
        <w:t>il regardait devant lui</w:t>
      </w:r>
      <w:r w:rsidR="00C474C1">
        <w:t xml:space="preserve">, </w:t>
      </w:r>
      <w:r w:rsidRPr="00605EB6">
        <w:t>à droite et à gauche</w:t>
      </w:r>
      <w:r w:rsidR="00C474C1">
        <w:t xml:space="preserve">, </w:t>
      </w:r>
      <w:r w:rsidRPr="00605EB6">
        <w:t>avec un jeu rapide des prunelles qui indiquait son effroi</w:t>
      </w:r>
      <w:r w:rsidR="00C474C1">
        <w:t xml:space="preserve"> ; </w:t>
      </w:r>
      <w:r w:rsidRPr="00605EB6">
        <w:t>sa terreur</w:t>
      </w:r>
      <w:r w:rsidR="00C474C1">
        <w:t xml:space="preserve">, </w:t>
      </w:r>
      <w:r w:rsidRPr="00605EB6">
        <w:t>l</w:t>
      </w:r>
      <w:r w:rsidR="00C474C1">
        <w:t>’</w:t>
      </w:r>
      <w:r w:rsidRPr="00605EB6">
        <w:t>anxiété qui était en lui se reflétaient également sur son visage d</w:t>
      </w:r>
      <w:r w:rsidR="00C474C1">
        <w:t>’</w:t>
      </w:r>
      <w:r w:rsidRPr="00605EB6">
        <w:t>une mobilité extraordinaire</w:t>
      </w:r>
      <w:r w:rsidR="00C474C1">
        <w:t>.</w:t>
      </w:r>
    </w:p>
    <w:p w14:paraId="79D1D37E" w14:textId="77777777" w:rsidR="00C474C1" w:rsidRDefault="00C52F4A" w:rsidP="00C52F4A">
      <w:r w:rsidRPr="00605EB6">
        <w:t>Tout à coup</w:t>
      </w:r>
      <w:r w:rsidR="00C474C1">
        <w:t xml:space="preserve">, </w:t>
      </w:r>
      <w:r w:rsidRPr="00605EB6">
        <w:t>la flamme sombre de son regard s</w:t>
      </w:r>
      <w:r w:rsidR="00C474C1">
        <w:t>’</w:t>
      </w:r>
      <w:r w:rsidRPr="00605EB6">
        <w:t>éteignit</w:t>
      </w:r>
      <w:r w:rsidR="00C474C1">
        <w:t xml:space="preserve">, </w:t>
      </w:r>
      <w:r w:rsidRPr="00605EB6">
        <w:t>et il fut pris d</w:t>
      </w:r>
      <w:r w:rsidR="00C474C1">
        <w:t>’</w:t>
      </w:r>
      <w:r w:rsidRPr="00605EB6">
        <w:t>un tremblement nerveux qui secoua tout son corps</w:t>
      </w:r>
      <w:r w:rsidR="00C474C1">
        <w:t xml:space="preserve">. </w:t>
      </w:r>
      <w:r w:rsidRPr="00605EB6">
        <w:t>Sa physionomie avait</w:t>
      </w:r>
      <w:r w:rsidR="00C474C1">
        <w:t xml:space="preserve">, </w:t>
      </w:r>
      <w:r w:rsidRPr="00605EB6">
        <w:t>maintenant</w:t>
      </w:r>
      <w:r w:rsidR="00C474C1">
        <w:t xml:space="preserve">, </w:t>
      </w:r>
      <w:r w:rsidRPr="00605EB6">
        <w:t xml:space="preserve">une expression </w:t>
      </w:r>
      <w:r w:rsidRPr="00605EB6">
        <w:lastRenderedPageBreak/>
        <w:t>douloureuse</w:t>
      </w:r>
      <w:r w:rsidR="00C474C1">
        <w:t xml:space="preserve">. </w:t>
      </w:r>
      <w:r w:rsidRPr="00605EB6">
        <w:t>Enfin</w:t>
      </w:r>
      <w:r w:rsidR="00C474C1">
        <w:t xml:space="preserve">, </w:t>
      </w:r>
      <w:r w:rsidRPr="00605EB6">
        <w:t>de grosses larmes jaillirent de ses yeux et des sanglots s</w:t>
      </w:r>
      <w:r w:rsidR="00C474C1">
        <w:t>’</w:t>
      </w:r>
      <w:r w:rsidRPr="00605EB6">
        <w:t>échappèrent de sa poitrine</w:t>
      </w:r>
      <w:r w:rsidR="00C474C1">
        <w:t>.</w:t>
      </w:r>
    </w:p>
    <w:p w14:paraId="2A0C4F17" w14:textId="546A7977" w:rsidR="00C474C1" w:rsidRDefault="0094609C" w:rsidP="00C52F4A">
      <w:r>
        <w:t>— </w:t>
      </w:r>
      <w:r w:rsidR="00C52F4A" w:rsidRPr="00605EB6">
        <w:t>Oh</w:t>
      </w:r>
      <w:r w:rsidR="00C474C1">
        <w:t xml:space="preserve"> ! </w:t>
      </w:r>
      <w:r w:rsidR="00C52F4A" w:rsidRPr="00605EB6">
        <w:t>oh</w:t>
      </w:r>
      <w:r w:rsidR="00C474C1">
        <w:t xml:space="preserve"> ! </w:t>
      </w:r>
      <w:r w:rsidR="00C52F4A" w:rsidRPr="00605EB6">
        <w:t>firent plusieurs hommes</w:t>
      </w:r>
      <w:r w:rsidR="00C474C1">
        <w:t>.</w:t>
      </w:r>
    </w:p>
    <w:p w14:paraId="6384C986" w14:textId="77777777" w:rsidR="00C474C1" w:rsidRDefault="00C52F4A" w:rsidP="00C52F4A">
      <w:r w:rsidRPr="00605EB6">
        <w:t>En voyant pleurer ce malheureux</w:t>
      </w:r>
      <w:r w:rsidR="00C474C1">
        <w:t xml:space="preserve">, </w:t>
      </w:r>
      <w:r w:rsidRPr="00605EB6">
        <w:t>les cœurs les moins sensibles se sentaient émus</w:t>
      </w:r>
      <w:r w:rsidR="00C474C1">
        <w:t xml:space="preserve">. </w:t>
      </w:r>
      <w:r w:rsidRPr="00605EB6">
        <w:t>Il y avait</w:t>
      </w:r>
      <w:r w:rsidR="00C474C1">
        <w:t xml:space="preserve">, </w:t>
      </w:r>
      <w:r w:rsidRPr="00605EB6">
        <w:t>en effet</w:t>
      </w:r>
      <w:r w:rsidR="00C474C1">
        <w:t xml:space="preserve">, </w:t>
      </w:r>
      <w:r w:rsidRPr="00605EB6">
        <w:t>dans les larmes et les sanglots du sauvage quelque chose de navrant qui provoquait la compassion</w:t>
      </w:r>
      <w:r w:rsidR="00C474C1">
        <w:t>.</w:t>
      </w:r>
    </w:p>
    <w:p w14:paraId="7C798254" w14:textId="77777777" w:rsidR="00C474C1" w:rsidRDefault="00C52F4A" w:rsidP="00C52F4A">
      <w:r w:rsidRPr="00605EB6">
        <w:t>Jacques Vaillant s</w:t>
      </w:r>
      <w:r w:rsidR="00C474C1">
        <w:t>’</w:t>
      </w:r>
      <w:r w:rsidRPr="00605EB6">
        <w:t>approcha de lui et</w:t>
      </w:r>
      <w:r w:rsidR="00C474C1">
        <w:t xml:space="preserve">, </w:t>
      </w:r>
      <w:r w:rsidRPr="00605EB6">
        <w:t>d</w:t>
      </w:r>
      <w:r w:rsidR="00C474C1">
        <w:t>’</w:t>
      </w:r>
      <w:r w:rsidRPr="00605EB6">
        <w:t>une voix douce</w:t>
      </w:r>
      <w:r w:rsidR="00C474C1">
        <w:t xml:space="preserve">, </w:t>
      </w:r>
      <w:r w:rsidRPr="00605EB6">
        <w:t>affectueuse</w:t>
      </w:r>
      <w:r w:rsidR="00C474C1">
        <w:t xml:space="preserve">, </w:t>
      </w:r>
      <w:r w:rsidRPr="00605EB6">
        <w:t>il l</w:t>
      </w:r>
      <w:r w:rsidR="00C474C1">
        <w:t>’</w:t>
      </w:r>
      <w:r w:rsidRPr="00605EB6">
        <w:t>interrogea</w:t>
      </w:r>
      <w:r w:rsidR="00C474C1">
        <w:t>.</w:t>
      </w:r>
    </w:p>
    <w:p w14:paraId="2ED0EC51" w14:textId="77777777" w:rsidR="00C474C1" w:rsidRDefault="00C52F4A" w:rsidP="00C52F4A">
      <w:r w:rsidRPr="00605EB6">
        <w:t>Au son de cette voix</w:t>
      </w:r>
      <w:r w:rsidR="00C474C1">
        <w:t xml:space="preserve">, </w:t>
      </w:r>
      <w:r w:rsidRPr="00605EB6">
        <w:t>qu</w:t>
      </w:r>
      <w:r w:rsidR="00C474C1">
        <w:t>’</w:t>
      </w:r>
      <w:r w:rsidRPr="00605EB6">
        <w:t>il reconnut n</w:t>
      </w:r>
      <w:r w:rsidR="00C474C1">
        <w:t>’</w:t>
      </w:r>
      <w:r w:rsidRPr="00605EB6">
        <w:t>être ni dure ni menaçante et qui frappait agréablement son oreille</w:t>
      </w:r>
      <w:r w:rsidR="00C474C1">
        <w:t xml:space="preserve">, </w:t>
      </w:r>
      <w:r w:rsidRPr="00605EB6">
        <w:t>comme les chants d</w:t>
      </w:r>
      <w:r w:rsidR="00C474C1">
        <w:t>’</w:t>
      </w:r>
      <w:r w:rsidRPr="00605EB6">
        <w:t>oiseaux qu</w:t>
      </w:r>
      <w:r w:rsidR="00C474C1">
        <w:t>’</w:t>
      </w:r>
      <w:r w:rsidRPr="00605EB6">
        <w:t>il aimait à écouter au fond du bois</w:t>
      </w:r>
      <w:r w:rsidR="00C474C1">
        <w:t xml:space="preserve">, </w:t>
      </w:r>
      <w:r w:rsidRPr="00605EB6">
        <w:t>le sauvage parut se rassurer</w:t>
      </w:r>
      <w:r w:rsidR="00C474C1">
        <w:t xml:space="preserve">. </w:t>
      </w:r>
      <w:r w:rsidRPr="00605EB6">
        <w:t>Il regarda le vieillard avec ses grands yeux humides et fixes</w:t>
      </w:r>
      <w:r w:rsidR="00C474C1">
        <w:t xml:space="preserve">, </w:t>
      </w:r>
      <w:r w:rsidRPr="00605EB6">
        <w:t>mais il ne répondit pas</w:t>
      </w:r>
      <w:r w:rsidR="00C474C1">
        <w:t>.</w:t>
      </w:r>
    </w:p>
    <w:p w14:paraId="38F08610" w14:textId="77777777" w:rsidR="00C474C1" w:rsidRDefault="00C52F4A" w:rsidP="00C52F4A">
      <w:r w:rsidRPr="00605EB6">
        <w:t>Jacques Vaillant renouvela sa première question</w:t>
      </w:r>
      <w:r w:rsidR="00C474C1">
        <w:t>.</w:t>
      </w:r>
    </w:p>
    <w:p w14:paraId="737AE0BA" w14:textId="2421C33F" w:rsidR="00C474C1" w:rsidRDefault="00C52F4A" w:rsidP="00C52F4A">
      <w:r w:rsidRPr="00605EB6">
        <w:t xml:space="preserve">Le sauvage ouvrit </w:t>
      </w:r>
      <w:r w:rsidR="00072B96">
        <w:t>l</w:t>
      </w:r>
      <w:r w:rsidR="00072B96" w:rsidRPr="00605EB6">
        <w:t xml:space="preserve">a </w:t>
      </w:r>
      <w:r w:rsidRPr="00605EB6">
        <w:t>bouche et remua la langue</w:t>
      </w:r>
      <w:r w:rsidR="00C474C1">
        <w:t xml:space="preserve">, </w:t>
      </w:r>
      <w:r w:rsidRPr="00605EB6">
        <w:t>mais il ne put articuler un seul mot</w:t>
      </w:r>
      <w:r w:rsidR="00C474C1">
        <w:t xml:space="preserve"> ; </w:t>
      </w:r>
      <w:r w:rsidRPr="00605EB6">
        <w:t>il fit entendre seulement quelques sons étranglés</w:t>
      </w:r>
      <w:r w:rsidR="00C474C1">
        <w:t xml:space="preserve">, </w:t>
      </w:r>
      <w:r w:rsidRPr="00605EB6">
        <w:t>qui sortirent difficilement de sa gorge</w:t>
      </w:r>
      <w:r w:rsidR="00C474C1">
        <w:t>.</w:t>
      </w:r>
    </w:p>
    <w:p w14:paraId="0BA9EFAF" w14:textId="2DE36F4A" w:rsidR="00C474C1" w:rsidRDefault="0094609C" w:rsidP="00C52F4A">
      <w:r>
        <w:t>— </w:t>
      </w:r>
      <w:r w:rsidR="00C52F4A" w:rsidRPr="00605EB6">
        <w:t>Inutile de le questionner davantage</w:t>
      </w:r>
      <w:r w:rsidR="00C474C1">
        <w:t xml:space="preserve">, </w:t>
      </w:r>
      <w:r w:rsidR="00C52F4A" w:rsidRPr="00605EB6">
        <w:t>dit Jacques Vaillant</w:t>
      </w:r>
      <w:r w:rsidR="00C474C1">
        <w:t xml:space="preserve">, : </w:t>
      </w:r>
      <w:r w:rsidR="00C52F4A" w:rsidRPr="00605EB6">
        <w:t>le malheureux est muet ou il ne sait pas parler</w:t>
      </w:r>
      <w:r w:rsidR="00C474C1">
        <w:t>.</w:t>
      </w:r>
    </w:p>
    <w:p w14:paraId="2C213CD7" w14:textId="77777777" w:rsidR="00C474C1" w:rsidRDefault="00C52F4A" w:rsidP="00C52F4A">
      <w:r w:rsidRPr="00605EB6">
        <w:t>Il prit son bras et le passa sous le sien</w:t>
      </w:r>
      <w:r w:rsidR="00C474C1">
        <w:t>.</w:t>
      </w:r>
    </w:p>
    <w:p w14:paraId="1A66ED89" w14:textId="3F901DF1" w:rsidR="00C474C1" w:rsidRDefault="0094609C" w:rsidP="00C52F4A">
      <w:r>
        <w:t>— </w:t>
      </w:r>
      <w:r w:rsidR="00C52F4A" w:rsidRPr="00605EB6">
        <w:t>Tu ne peux pas vivre ainsi dans les bois</w:t>
      </w:r>
      <w:r w:rsidR="00C474C1">
        <w:t xml:space="preserve">, </w:t>
      </w:r>
      <w:r w:rsidR="00C52F4A" w:rsidRPr="00605EB6">
        <w:t>comme une bête</w:t>
      </w:r>
      <w:r w:rsidR="00C474C1">
        <w:t xml:space="preserve">, </w:t>
      </w:r>
      <w:r w:rsidR="00C52F4A" w:rsidRPr="00605EB6">
        <w:t>avec les sangliers et les loups</w:t>
      </w:r>
      <w:r w:rsidR="00C474C1">
        <w:t xml:space="preserve">, </w:t>
      </w:r>
      <w:r w:rsidR="00C52F4A" w:rsidRPr="00605EB6">
        <w:t>lui dit-il</w:t>
      </w:r>
      <w:r w:rsidR="00C474C1">
        <w:t xml:space="preserve"> ; </w:t>
      </w:r>
      <w:r w:rsidR="00C52F4A" w:rsidRPr="00605EB6">
        <w:t>viens</w:t>
      </w:r>
      <w:r w:rsidR="00C474C1">
        <w:t xml:space="preserve">, </w:t>
      </w:r>
      <w:r w:rsidR="00C52F4A" w:rsidRPr="00605EB6">
        <w:t>mon garçon</w:t>
      </w:r>
      <w:r w:rsidR="00C474C1">
        <w:t xml:space="preserve">, </w:t>
      </w:r>
      <w:r w:rsidR="00C52F4A" w:rsidRPr="00605EB6">
        <w:t>viens avec moi</w:t>
      </w:r>
      <w:r w:rsidR="00C474C1">
        <w:t>.</w:t>
      </w:r>
    </w:p>
    <w:p w14:paraId="6F99E7B8" w14:textId="77777777" w:rsidR="00C474C1" w:rsidRDefault="00C52F4A" w:rsidP="00C52F4A">
      <w:r w:rsidRPr="00605EB6">
        <w:lastRenderedPageBreak/>
        <w:t>Le sauvage se remit à pleurer et à trembler</w:t>
      </w:r>
      <w:r w:rsidR="00C474C1">
        <w:t xml:space="preserve"> ; </w:t>
      </w:r>
      <w:r w:rsidRPr="00605EB6">
        <w:t>mais</w:t>
      </w:r>
      <w:r w:rsidR="00C474C1">
        <w:t xml:space="preserve">, </w:t>
      </w:r>
      <w:r w:rsidRPr="00605EB6">
        <w:t>résigné</w:t>
      </w:r>
      <w:r w:rsidR="00C474C1">
        <w:t xml:space="preserve">, </w:t>
      </w:r>
      <w:r w:rsidRPr="00605EB6">
        <w:t>en apparence</w:t>
      </w:r>
      <w:r w:rsidR="00C474C1">
        <w:t xml:space="preserve">, </w:t>
      </w:r>
      <w:r w:rsidRPr="00605EB6">
        <w:t>il se laissa emmener sans faire la moindre tentative de résistance</w:t>
      </w:r>
      <w:r w:rsidR="00C474C1">
        <w:t>.</w:t>
      </w:r>
    </w:p>
    <w:p w14:paraId="16C026F4" w14:textId="77777777" w:rsidR="00C474C1" w:rsidRDefault="00C52F4A" w:rsidP="00C52F4A">
      <w:r w:rsidRPr="00605EB6">
        <w:t>Quelques hommes coururent en avant pour annoncer à Mareille le succès de l</w:t>
      </w:r>
      <w:r w:rsidR="00C474C1">
        <w:t>’</w:t>
      </w:r>
      <w:r w:rsidRPr="00605EB6">
        <w:t>expédition</w:t>
      </w:r>
      <w:r w:rsidR="00C474C1">
        <w:t xml:space="preserve">, </w:t>
      </w:r>
      <w:r w:rsidRPr="00605EB6">
        <w:t>pendant que d</w:t>
      </w:r>
      <w:r w:rsidR="00C474C1">
        <w:t>’</w:t>
      </w:r>
      <w:r w:rsidRPr="00605EB6">
        <w:t>autres partaient dans toutes les directions</w:t>
      </w:r>
      <w:r w:rsidR="00C474C1">
        <w:t xml:space="preserve">, </w:t>
      </w:r>
      <w:r w:rsidRPr="00605EB6">
        <w:t>voulant être les premiers à apprendre aux habitants des communes voisines la capture de l</w:t>
      </w:r>
      <w:r w:rsidR="00C474C1">
        <w:t>’</w:t>
      </w:r>
      <w:r w:rsidRPr="00605EB6">
        <w:t>homme sauvage</w:t>
      </w:r>
      <w:r w:rsidR="00C474C1">
        <w:t>.</w:t>
      </w:r>
    </w:p>
    <w:p w14:paraId="620E7722" w14:textId="77777777" w:rsidR="00C474C1" w:rsidRDefault="00C52F4A" w:rsidP="00C52F4A">
      <w:r w:rsidRPr="00605EB6">
        <w:t>Prévenue</w:t>
      </w:r>
      <w:r w:rsidR="00C474C1">
        <w:t xml:space="preserve">, </w:t>
      </w:r>
      <w:r w:rsidRPr="00605EB6">
        <w:t>la population de Mareille tout entière</w:t>
      </w:r>
      <w:r w:rsidR="00C474C1">
        <w:t xml:space="preserve">, </w:t>
      </w:r>
      <w:r w:rsidRPr="00605EB6">
        <w:t>jusqu</w:t>
      </w:r>
      <w:r w:rsidR="00C474C1">
        <w:t>’</w:t>
      </w:r>
      <w:r w:rsidRPr="00605EB6">
        <w:t>aux tout petits enfants dans les bras de leurs mères</w:t>
      </w:r>
      <w:r w:rsidR="00C474C1">
        <w:t xml:space="preserve">, </w:t>
      </w:r>
      <w:r w:rsidRPr="00605EB6">
        <w:t>se porta à la rencontre des chasseurs et de leur prisonnier</w:t>
      </w:r>
      <w:r w:rsidR="00C474C1">
        <w:t xml:space="preserve">. </w:t>
      </w:r>
      <w:r w:rsidRPr="00605EB6">
        <w:t>Et c</w:t>
      </w:r>
      <w:r w:rsidR="00C474C1">
        <w:t>’</w:t>
      </w:r>
      <w:r w:rsidRPr="00605EB6">
        <w:t>est escorté d</w:t>
      </w:r>
      <w:r w:rsidR="00C474C1">
        <w:t>’</w:t>
      </w:r>
      <w:r w:rsidRPr="00605EB6">
        <w:t>une foule grouillante qui criait</w:t>
      </w:r>
      <w:r w:rsidR="00C474C1">
        <w:t xml:space="preserve">, </w:t>
      </w:r>
      <w:r w:rsidRPr="00605EB6">
        <w:t>piaillait</w:t>
      </w:r>
      <w:r w:rsidR="00C474C1">
        <w:t xml:space="preserve">, </w:t>
      </w:r>
      <w:r w:rsidRPr="00605EB6">
        <w:t>battait des mains</w:t>
      </w:r>
      <w:r w:rsidR="00C474C1">
        <w:t xml:space="preserve">, </w:t>
      </w:r>
      <w:r w:rsidRPr="00605EB6">
        <w:t>manifestant sa joie et sa satisfaction de toutes les manières</w:t>
      </w:r>
      <w:r w:rsidR="00C474C1">
        <w:t xml:space="preserve">, </w:t>
      </w:r>
      <w:r w:rsidRPr="00605EB6">
        <w:t>que le coureur des bois fut conduit au domicile de Jacques Vaillant</w:t>
      </w:r>
      <w:r w:rsidR="00C474C1">
        <w:t>.</w:t>
      </w:r>
    </w:p>
    <w:p w14:paraId="11EBDDBF" w14:textId="77777777" w:rsidR="00C474C1" w:rsidRDefault="00C52F4A" w:rsidP="00C52F4A">
      <w:r w:rsidRPr="00605EB6">
        <w:t>Jeanne était à Épinal depuis quelques mois</w:t>
      </w:r>
      <w:r w:rsidR="00C474C1">
        <w:t xml:space="preserve">, </w:t>
      </w:r>
      <w:r w:rsidRPr="00605EB6">
        <w:t>dans le pensionnat de demoiselles où son père adoptif l</w:t>
      </w:r>
      <w:r w:rsidR="00C474C1">
        <w:t>’</w:t>
      </w:r>
      <w:r w:rsidRPr="00605EB6">
        <w:t>avait placée</w:t>
      </w:r>
      <w:r w:rsidR="00C474C1">
        <w:t>.</w:t>
      </w:r>
    </w:p>
    <w:p w14:paraId="35795F25" w14:textId="77777777" w:rsidR="00C474C1" w:rsidRDefault="00C52F4A" w:rsidP="00C52F4A">
      <w:r w:rsidRPr="00605EB6">
        <w:t>La femme du maire</w:t>
      </w:r>
      <w:r w:rsidR="00C474C1">
        <w:t xml:space="preserve">, </w:t>
      </w:r>
      <w:r w:rsidRPr="00605EB6">
        <w:t>l</w:t>
      </w:r>
      <w:r w:rsidR="00C474C1">
        <w:t>’</w:t>
      </w:r>
      <w:r w:rsidRPr="00605EB6">
        <w:t>excellente Catherine</w:t>
      </w:r>
      <w:r w:rsidR="00C474C1">
        <w:t xml:space="preserve">, </w:t>
      </w:r>
      <w:r w:rsidRPr="00605EB6">
        <w:t>s</w:t>
      </w:r>
      <w:r w:rsidR="00C474C1">
        <w:t>’</w:t>
      </w:r>
      <w:r w:rsidRPr="00605EB6">
        <w:t>empara aussitôt du sauvage</w:t>
      </w:r>
      <w:r w:rsidR="00C474C1">
        <w:t xml:space="preserve">. </w:t>
      </w:r>
      <w:r w:rsidRPr="00605EB6">
        <w:t>C</w:t>
      </w:r>
      <w:r w:rsidR="00C474C1">
        <w:t>’</w:t>
      </w:r>
      <w:r w:rsidRPr="00605EB6">
        <w:t>était un hôte étrange que lui amenait son mari</w:t>
      </w:r>
      <w:r w:rsidR="00C474C1">
        <w:t xml:space="preserve"> ; </w:t>
      </w:r>
      <w:r w:rsidRPr="00605EB6">
        <w:t>mais il était son hôte</w:t>
      </w:r>
      <w:r w:rsidR="00C474C1">
        <w:t xml:space="preserve"> ; </w:t>
      </w:r>
      <w:r w:rsidR="00160DC2">
        <w:t>et</w:t>
      </w:r>
      <w:r w:rsidR="00C474C1">
        <w:t xml:space="preserve">, </w:t>
      </w:r>
      <w:r w:rsidRPr="00605EB6">
        <w:t>à ce titre</w:t>
      </w:r>
      <w:r w:rsidR="00C474C1">
        <w:t xml:space="preserve">, </w:t>
      </w:r>
      <w:r w:rsidRPr="00605EB6">
        <w:t>il avait droit à tous ses égards</w:t>
      </w:r>
      <w:r w:rsidR="00C474C1">
        <w:t xml:space="preserve">. </w:t>
      </w:r>
      <w:r w:rsidRPr="00605EB6">
        <w:t>Elle n</w:t>
      </w:r>
      <w:r w:rsidR="00C474C1">
        <w:t>’</w:t>
      </w:r>
      <w:r w:rsidRPr="00605EB6">
        <w:t>était nullement effrayée de se trouver en présence de cet être singulier</w:t>
      </w:r>
      <w:r w:rsidR="00C474C1">
        <w:t xml:space="preserve">, </w:t>
      </w:r>
      <w:r w:rsidRPr="00605EB6">
        <w:t>terrible</w:t>
      </w:r>
      <w:r w:rsidR="00C474C1">
        <w:t xml:space="preserve">, </w:t>
      </w:r>
      <w:r w:rsidRPr="00605EB6">
        <w:t>qui avait été la terreur de toute la contrée</w:t>
      </w:r>
      <w:r w:rsidR="00C474C1">
        <w:t xml:space="preserve">, </w:t>
      </w:r>
      <w:r w:rsidRPr="00605EB6">
        <w:t>et qui la regardait aller et venir avec effarement</w:t>
      </w:r>
      <w:r w:rsidR="00C474C1">
        <w:t xml:space="preserve">. </w:t>
      </w:r>
      <w:r w:rsidRPr="00605EB6">
        <w:t>Et pourquoi l</w:t>
      </w:r>
      <w:r w:rsidR="00C474C1">
        <w:t>’</w:t>
      </w:r>
      <w:r w:rsidRPr="00605EB6">
        <w:t>aurait-elle été</w:t>
      </w:r>
      <w:r w:rsidR="00C474C1">
        <w:t xml:space="preserve"> ? </w:t>
      </w:r>
      <w:r w:rsidRPr="00605EB6">
        <w:t>Il n</w:t>
      </w:r>
      <w:r w:rsidR="00C474C1">
        <w:t>’</w:t>
      </w:r>
      <w:r w:rsidRPr="00605EB6">
        <w:t>avait rien de redoutable</w:t>
      </w:r>
      <w:r w:rsidR="00C474C1">
        <w:t xml:space="preserve"> ; </w:t>
      </w:r>
      <w:r w:rsidRPr="00605EB6">
        <w:t>au contraire</w:t>
      </w:r>
      <w:r w:rsidR="00C474C1">
        <w:t xml:space="preserve">, </w:t>
      </w:r>
      <w:r w:rsidRPr="00605EB6">
        <w:t>il faisait naître la pitié et attirait la sympathie</w:t>
      </w:r>
      <w:r w:rsidR="00C474C1">
        <w:t xml:space="preserve">, </w:t>
      </w:r>
      <w:r w:rsidRPr="00605EB6">
        <w:t>l</w:t>
      </w:r>
      <w:r w:rsidR="00C474C1">
        <w:t>’</w:t>
      </w:r>
      <w:r w:rsidRPr="00605EB6">
        <w:t>affection</w:t>
      </w:r>
      <w:r w:rsidR="00C474C1">
        <w:t xml:space="preserve">. </w:t>
      </w:r>
      <w:r w:rsidRPr="00605EB6">
        <w:t>Et puis ne voyait-elle pas qu</w:t>
      </w:r>
      <w:r w:rsidR="00C474C1">
        <w:t>’</w:t>
      </w:r>
      <w:r w:rsidRPr="00605EB6">
        <w:t>il était timide</w:t>
      </w:r>
      <w:r w:rsidR="00C474C1">
        <w:t xml:space="preserve">, </w:t>
      </w:r>
      <w:r w:rsidRPr="00605EB6">
        <w:t>craintif</w:t>
      </w:r>
      <w:r w:rsidR="00C474C1">
        <w:t xml:space="preserve">, </w:t>
      </w:r>
      <w:r w:rsidRPr="00605EB6">
        <w:t>et que</w:t>
      </w:r>
      <w:r w:rsidR="00C474C1">
        <w:t xml:space="preserve">, </w:t>
      </w:r>
      <w:r w:rsidRPr="00605EB6">
        <w:t>malgré son aspect peu rassurant</w:t>
      </w:r>
      <w:r w:rsidR="00C474C1">
        <w:t xml:space="preserve">, </w:t>
      </w:r>
      <w:r w:rsidRPr="00605EB6">
        <w:t>il y avait dans ses grands yeux noirs de la douceur</w:t>
      </w:r>
      <w:r w:rsidR="00C474C1">
        <w:t xml:space="preserve"> ? </w:t>
      </w:r>
      <w:r w:rsidRPr="00605EB6">
        <w:t>Sa physionomie n</w:t>
      </w:r>
      <w:r w:rsidR="00C474C1">
        <w:t>’</w:t>
      </w:r>
      <w:r w:rsidRPr="00605EB6">
        <w:t>avait-elle pas l</w:t>
      </w:r>
      <w:r w:rsidR="00C474C1">
        <w:t>’</w:t>
      </w:r>
      <w:r w:rsidRPr="00605EB6">
        <w:t>expression de la bonté</w:t>
      </w:r>
      <w:r w:rsidR="00C474C1">
        <w:t> ?</w:t>
      </w:r>
    </w:p>
    <w:p w14:paraId="21AF00CD" w14:textId="7551E7B9" w:rsidR="00C474C1" w:rsidRDefault="00C52F4A" w:rsidP="00C52F4A">
      <w:r w:rsidRPr="00605EB6">
        <w:lastRenderedPageBreak/>
        <w:t>Sans doute</w:t>
      </w:r>
      <w:r w:rsidR="00C474C1">
        <w:t xml:space="preserve">, </w:t>
      </w:r>
      <w:r w:rsidRPr="00605EB6">
        <w:t>il devait avoir faim</w:t>
      </w:r>
      <w:r w:rsidR="00C474C1">
        <w:t xml:space="preserve">, </w:t>
      </w:r>
      <w:r w:rsidR="00160DC2" w:rsidRPr="00605EB6">
        <w:t>grand</w:t>
      </w:r>
      <w:r w:rsidR="00C474C1">
        <w:t>’</w:t>
      </w:r>
      <w:r w:rsidRPr="00605EB6">
        <w:t>faim</w:t>
      </w:r>
      <w:r w:rsidR="004540F3">
        <w:t> ;</w:t>
      </w:r>
      <w:r w:rsidR="00C474C1">
        <w:t xml:space="preserve"> </w:t>
      </w:r>
      <w:r w:rsidRPr="00605EB6">
        <w:t>car comment et de quoi pouvait-il vivre au milieu des épais fourrés de la forêt</w:t>
      </w:r>
      <w:r w:rsidR="00C474C1">
        <w:t> ?</w:t>
      </w:r>
    </w:p>
    <w:p w14:paraId="118AD797" w14:textId="77777777" w:rsidR="00C474C1" w:rsidRDefault="00C52F4A" w:rsidP="00C52F4A">
      <w:r w:rsidRPr="00605EB6">
        <w:t>Le déjeuner était prêt</w:t>
      </w:r>
      <w:r w:rsidR="00C474C1">
        <w:t xml:space="preserve">. </w:t>
      </w:r>
      <w:r w:rsidRPr="00605EB6">
        <w:t>Sur la table</w:t>
      </w:r>
      <w:r w:rsidR="00C474C1">
        <w:t xml:space="preserve">, </w:t>
      </w:r>
      <w:r w:rsidRPr="00605EB6">
        <w:t>couverte d</w:t>
      </w:r>
      <w:r w:rsidR="00C474C1">
        <w:t>’</w:t>
      </w:r>
      <w:r w:rsidRPr="00605EB6">
        <w:t>une nappe blanche</w:t>
      </w:r>
      <w:r w:rsidR="00C474C1">
        <w:t xml:space="preserve">, </w:t>
      </w:r>
      <w:r w:rsidRPr="00605EB6">
        <w:t>elle mit trois couverts</w:t>
      </w:r>
      <w:r w:rsidR="00C474C1">
        <w:t xml:space="preserve"> ; </w:t>
      </w:r>
      <w:r w:rsidRPr="00605EB6">
        <w:t>ensuite elle prit la main du sauvage et le fit asseoir à la place qu</w:t>
      </w:r>
      <w:r w:rsidR="00C474C1">
        <w:t>’</w:t>
      </w:r>
      <w:r w:rsidRPr="00605EB6">
        <w:t>elle voulait qu</w:t>
      </w:r>
      <w:r w:rsidR="00C474C1">
        <w:t>’</w:t>
      </w:r>
      <w:r w:rsidRPr="00605EB6">
        <w:t>il occupât entre elle et son mari</w:t>
      </w:r>
      <w:r w:rsidR="00C474C1">
        <w:t xml:space="preserve">. </w:t>
      </w:r>
      <w:r w:rsidRPr="00605EB6">
        <w:t>Le prisonnier obéissait toujours passivement</w:t>
      </w:r>
      <w:r w:rsidR="00C474C1">
        <w:t xml:space="preserve"> ; </w:t>
      </w:r>
      <w:r w:rsidRPr="00605EB6">
        <w:t>mais ses yeux étaient mornes et il y avait dans son regard une profonde tristesse</w:t>
      </w:r>
      <w:r w:rsidR="00C474C1">
        <w:t>.</w:t>
      </w:r>
    </w:p>
    <w:p w14:paraId="6644549E" w14:textId="77777777" w:rsidR="00C474C1" w:rsidRDefault="00C52F4A" w:rsidP="00C52F4A">
      <w:r w:rsidRPr="00605EB6">
        <w:t>Catherine lui servit successivement un morceau de veau froid</w:t>
      </w:r>
      <w:r w:rsidR="00C474C1">
        <w:t xml:space="preserve">, </w:t>
      </w:r>
      <w:r w:rsidRPr="00605EB6">
        <w:t>des légumes et une aile de poulet</w:t>
      </w:r>
      <w:r w:rsidR="00C474C1">
        <w:t xml:space="preserve"> ; </w:t>
      </w:r>
      <w:r w:rsidRPr="00605EB6">
        <w:t>elle poussa la sollicitude jusqu</w:t>
      </w:r>
      <w:r w:rsidR="00C474C1">
        <w:t>’</w:t>
      </w:r>
      <w:r w:rsidRPr="00605EB6">
        <w:t>à couper la viande en petits morceaux</w:t>
      </w:r>
      <w:r w:rsidR="00C474C1">
        <w:t xml:space="preserve">, </w:t>
      </w:r>
      <w:r w:rsidRPr="00605EB6">
        <w:t>ainsi qu</w:t>
      </w:r>
      <w:r w:rsidR="00C474C1">
        <w:t>’</w:t>
      </w:r>
      <w:r w:rsidRPr="00605EB6">
        <w:t>on le fait pour les enfants</w:t>
      </w:r>
      <w:r w:rsidR="00C474C1">
        <w:t xml:space="preserve"> ; </w:t>
      </w:r>
      <w:r w:rsidRPr="00605EB6">
        <w:t>mais vainement elle fit signe au sauvage de manger et de boire</w:t>
      </w:r>
      <w:r w:rsidR="00C474C1">
        <w:t xml:space="preserve">, </w:t>
      </w:r>
      <w:r w:rsidRPr="00605EB6">
        <w:t>l</w:t>
      </w:r>
      <w:r w:rsidR="00C474C1">
        <w:t>’</w:t>
      </w:r>
      <w:r w:rsidRPr="00605EB6">
        <w:t>encourageant</w:t>
      </w:r>
      <w:r w:rsidR="00C474C1">
        <w:t xml:space="preserve">, </w:t>
      </w:r>
      <w:r w:rsidRPr="00605EB6">
        <w:t>le rassurant</w:t>
      </w:r>
      <w:r w:rsidR="00C474C1">
        <w:t xml:space="preserve">, </w:t>
      </w:r>
      <w:r w:rsidRPr="00605EB6">
        <w:t>cherchant à l</w:t>
      </w:r>
      <w:r w:rsidR="00C474C1">
        <w:t>’</w:t>
      </w:r>
      <w:r w:rsidRPr="00605EB6">
        <w:t>apprivoiser par de douces paroles</w:t>
      </w:r>
      <w:r w:rsidR="00C474C1">
        <w:t xml:space="preserve">, </w:t>
      </w:r>
      <w:r w:rsidRPr="00605EB6">
        <w:t>il ne voulut toucher à rien</w:t>
      </w:r>
      <w:r w:rsidR="00C474C1">
        <w:t xml:space="preserve">. </w:t>
      </w:r>
      <w:r w:rsidRPr="00605EB6">
        <w:t>Ses yeux se tournaient continuellement vers la fenêtre ou la porte</w:t>
      </w:r>
      <w:r w:rsidR="00C474C1">
        <w:t xml:space="preserve">, </w:t>
      </w:r>
      <w:r w:rsidRPr="00605EB6">
        <w:t>et quand il les ramenait sur Jacques Vaillant et Catherine</w:t>
      </w:r>
      <w:r w:rsidR="00C474C1">
        <w:t xml:space="preserve">, </w:t>
      </w:r>
      <w:r w:rsidRPr="00605EB6">
        <w:t>leur expression douloureuse semblait leur dire</w:t>
      </w:r>
      <w:r w:rsidR="00C474C1">
        <w:t> :</w:t>
      </w:r>
    </w:p>
    <w:p w14:paraId="272ABAA0" w14:textId="167D76D4" w:rsidR="00C52F4A" w:rsidRPr="00605EB6" w:rsidRDefault="00C474C1" w:rsidP="00C52F4A">
      <w:r>
        <w:t>« </w:t>
      </w:r>
      <w:r w:rsidR="00C52F4A" w:rsidRPr="00605EB6">
        <w:t>Pourquoi m</w:t>
      </w:r>
      <w:r>
        <w:t>’</w:t>
      </w:r>
      <w:r w:rsidR="00C52F4A" w:rsidRPr="00605EB6">
        <w:t>a-t-on amené ici</w:t>
      </w:r>
      <w:r>
        <w:t xml:space="preserve"> ? </w:t>
      </w:r>
      <w:r w:rsidR="00C52F4A" w:rsidRPr="00605EB6">
        <w:t>Ah</w:t>
      </w:r>
      <w:r>
        <w:t xml:space="preserve"> ! </w:t>
      </w:r>
      <w:r w:rsidR="00C52F4A" w:rsidRPr="00605EB6">
        <w:t>si vous ne me voulez pas de mal</w:t>
      </w:r>
      <w:r>
        <w:t xml:space="preserve">, </w:t>
      </w:r>
      <w:r w:rsidR="00C52F4A" w:rsidRPr="00605EB6">
        <w:t>si vous voulez être bons pour moi</w:t>
      </w:r>
      <w:r>
        <w:t xml:space="preserve">, </w:t>
      </w:r>
      <w:r w:rsidR="00C52F4A" w:rsidRPr="00605EB6">
        <w:t>rendez-moi ma liberté</w:t>
      </w:r>
      <w:r>
        <w:t xml:space="preserve">, </w:t>
      </w:r>
      <w:r w:rsidR="00C52F4A" w:rsidRPr="00605EB6">
        <w:t>laissez-moi retourner dans la forêt</w:t>
      </w:r>
      <w:r>
        <w:t>. »</w:t>
      </w:r>
    </w:p>
    <w:p w14:paraId="4E792489" w14:textId="77777777" w:rsidR="00C474C1" w:rsidRDefault="00C52F4A" w:rsidP="00C52F4A">
      <w:r w:rsidRPr="00006683">
        <w:t>Les mouvements de sa physionomie et son regard reflétaient si énergiquement sa pensée que le maire et sa femme le comprirent et se sentirent remués jusqu</w:t>
      </w:r>
      <w:r w:rsidR="00C474C1">
        <w:t>’</w:t>
      </w:r>
      <w:r w:rsidRPr="00006683">
        <w:t>au fond de l</w:t>
      </w:r>
      <w:r w:rsidR="00C474C1">
        <w:t>’</w:t>
      </w:r>
      <w:r w:rsidRPr="00006683">
        <w:t>âme</w:t>
      </w:r>
      <w:r w:rsidR="00C474C1">
        <w:t>.</w:t>
      </w:r>
    </w:p>
    <w:p w14:paraId="55F69557" w14:textId="32D71A37" w:rsidR="00C474C1" w:rsidRDefault="0094609C" w:rsidP="00C52F4A">
      <w:r>
        <w:t>— </w:t>
      </w:r>
      <w:r w:rsidR="00C52F4A" w:rsidRPr="00605EB6">
        <w:t>Pauvre garçon</w:t>
      </w:r>
      <w:r w:rsidR="00C474C1">
        <w:t xml:space="preserve"> ! </w:t>
      </w:r>
      <w:r w:rsidR="00C52F4A" w:rsidRPr="00605EB6">
        <w:t>soupira Catherine</w:t>
      </w:r>
      <w:r w:rsidR="00C474C1">
        <w:t>.</w:t>
      </w:r>
    </w:p>
    <w:p w14:paraId="013516B1" w14:textId="77777777" w:rsidR="00C474C1" w:rsidRDefault="00C52F4A" w:rsidP="00C52F4A">
      <w:r w:rsidRPr="00605EB6">
        <w:t>À partir de ce moment</w:t>
      </w:r>
      <w:r w:rsidR="00C474C1">
        <w:t xml:space="preserve">, </w:t>
      </w:r>
      <w:r w:rsidRPr="00605EB6">
        <w:t>sans rien perdre de son activité</w:t>
      </w:r>
      <w:r w:rsidR="00C474C1">
        <w:t xml:space="preserve">, </w:t>
      </w:r>
      <w:r w:rsidRPr="00605EB6">
        <w:t>elle devint triste</w:t>
      </w:r>
      <w:r w:rsidR="00C474C1">
        <w:t xml:space="preserve">, </w:t>
      </w:r>
      <w:r w:rsidRPr="00605EB6">
        <w:t>songeuse</w:t>
      </w:r>
      <w:r w:rsidR="00C474C1">
        <w:t>.</w:t>
      </w:r>
    </w:p>
    <w:p w14:paraId="5ABB08B8" w14:textId="77777777" w:rsidR="00C474C1" w:rsidRDefault="00C52F4A" w:rsidP="00C52F4A">
      <w:r w:rsidRPr="00605EB6">
        <w:lastRenderedPageBreak/>
        <w:t>Elle essaya encore de faire manger le sauvage</w:t>
      </w:r>
      <w:r w:rsidR="00C474C1">
        <w:t xml:space="preserve">, </w:t>
      </w:r>
      <w:r w:rsidRPr="00605EB6">
        <w:t>en lui portant un morceau de viande à la bouche</w:t>
      </w:r>
      <w:r w:rsidR="00C474C1">
        <w:t xml:space="preserve">. </w:t>
      </w:r>
      <w:r w:rsidRPr="00605EB6">
        <w:t>Peine inutile</w:t>
      </w:r>
      <w:r w:rsidR="00C474C1">
        <w:t xml:space="preserve">, </w:t>
      </w:r>
      <w:r w:rsidRPr="00605EB6">
        <w:t>il rejeta brusquement son buste en arrière</w:t>
      </w:r>
      <w:r w:rsidR="00C474C1">
        <w:t xml:space="preserve">. </w:t>
      </w:r>
      <w:r w:rsidRPr="00605EB6">
        <w:t>Elle lui présenta un verre de vin</w:t>
      </w:r>
      <w:r w:rsidR="00C474C1">
        <w:t xml:space="preserve"> ; </w:t>
      </w:r>
      <w:r w:rsidRPr="00605EB6">
        <w:t>il le repoussa avec une sorte de dégoût</w:t>
      </w:r>
      <w:r w:rsidR="00C474C1">
        <w:t>.</w:t>
      </w:r>
    </w:p>
    <w:p w14:paraId="474B5972" w14:textId="77777777" w:rsidR="00C474C1" w:rsidRDefault="00C52F4A" w:rsidP="00C52F4A">
      <w:r w:rsidRPr="00605EB6">
        <w:t>Il était facile de voir qu</w:t>
      </w:r>
      <w:r w:rsidR="00C474C1">
        <w:t>’</w:t>
      </w:r>
      <w:r w:rsidRPr="00605EB6">
        <w:t>il y avait en lui la résolution désespérée de se laisser mourir d</w:t>
      </w:r>
      <w:r w:rsidR="00C474C1">
        <w:t>’</w:t>
      </w:r>
      <w:r w:rsidRPr="00605EB6">
        <w:t>inanition</w:t>
      </w:r>
      <w:r w:rsidR="00C474C1">
        <w:t>.</w:t>
      </w:r>
    </w:p>
    <w:p w14:paraId="6A08EF5E" w14:textId="77777777" w:rsidR="00C474C1" w:rsidRDefault="00C52F4A" w:rsidP="00C52F4A">
      <w:r w:rsidRPr="00605EB6">
        <w:t>Le repas achevé</w:t>
      </w:r>
      <w:r w:rsidR="00C474C1">
        <w:t xml:space="preserve">, </w:t>
      </w:r>
      <w:r w:rsidRPr="00605EB6">
        <w:t>Catherine desservit la table</w:t>
      </w:r>
      <w:r w:rsidR="00C474C1">
        <w:t xml:space="preserve"> ; </w:t>
      </w:r>
      <w:r w:rsidRPr="00605EB6">
        <w:t>elle n</w:t>
      </w:r>
      <w:r w:rsidR="00C474C1">
        <w:t>’</w:t>
      </w:r>
      <w:r w:rsidRPr="00605EB6">
        <w:t>avait pas mangé</w:t>
      </w:r>
      <w:r w:rsidR="00C474C1">
        <w:t xml:space="preserve">. </w:t>
      </w:r>
      <w:r w:rsidRPr="00605EB6">
        <w:t>Quant à son mari</w:t>
      </w:r>
      <w:r w:rsidR="00C474C1">
        <w:t xml:space="preserve">, </w:t>
      </w:r>
      <w:r w:rsidRPr="00605EB6">
        <w:t>malgré un grand appétit</w:t>
      </w:r>
      <w:r w:rsidR="00C474C1">
        <w:t xml:space="preserve">, </w:t>
      </w:r>
      <w:r w:rsidRPr="00605EB6">
        <w:t>il avait mangé à contrecœur</w:t>
      </w:r>
      <w:r w:rsidR="00C474C1">
        <w:t xml:space="preserve">. </w:t>
      </w:r>
      <w:r w:rsidRPr="00605EB6">
        <w:t>Il éprouvait un malaise visible</w:t>
      </w:r>
      <w:r w:rsidR="00C474C1">
        <w:t>.</w:t>
      </w:r>
    </w:p>
    <w:p w14:paraId="207B9819" w14:textId="77777777" w:rsidR="00C474C1" w:rsidRDefault="00C52F4A" w:rsidP="00C52F4A">
      <w:r w:rsidRPr="00605EB6">
        <w:t>Après être restée un instant dans sa cuisine</w:t>
      </w:r>
      <w:r w:rsidR="00C474C1">
        <w:t xml:space="preserve">, </w:t>
      </w:r>
      <w:r w:rsidRPr="00605EB6">
        <w:t>Catherine revint</w:t>
      </w:r>
      <w:r w:rsidR="00C474C1">
        <w:t xml:space="preserve">. </w:t>
      </w:r>
      <w:r w:rsidRPr="00605EB6">
        <w:t>Jacques fumait mélancoliquement sa pipe</w:t>
      </w:r>
      <w:r w:rsidR="00C474C1">
        <w:t xml:space="preserve">. </w:t>
      </w:r>
      <w:r w:rsidRPr="00605EB6">
        <w:t>Affaissé sur son siège</w:t>
      </w:r>
      <w:r w:rsidR="00C474C1">
        <w:t xml:space="preserve">, </w:t>
      </w:r>
      <w:r w:rsidRPr="00605EB6">
        <w:t>immobile</w:t>
      </w:r>
      <w:r w:rsidR="00C474C1">
        <w:t xml:space="preserve">, </w:t>
      </w:r>
      <w:r w:rsidRPr="00605EB6">
        <w:t>la tête inclinée sur sa poitrine</w:t>
      </w:r>
      <w:r w:rsidR="00C474C1">
        <w:t xml:space="preserve">, </w:t>
      </w:r>
      <w:r w:rsidRPr="00605EB6">
        <w:t>le sauvage pleurait silencieusement</w:t>
      </w:r>
      <w:r w:rsidR="00C474C1">
        <w:t>.</w:t>
      </w:r>
    </w:p>
    <w:p w14:paraId="0C29E084" w14:textId="77777777" w:rsidR="00C474C1" w:rsidRDefault="00C52F4A" w:rsidP="00C52F4A">
      <w:r w:rsidRPr="00605EB6">
        <w:t>L</w:t>
      </w:r>
      <w:r w:rsidR="00C474C1">
        <w:t>’</w:t>
      </w:r>
      <w:r w:rsidRPr="00605EB6">
        <w:t>excellente femme l</w:t>
      </w:r>
      <w:r w:rsidR="00C474C1">
        <w:t>’</w:t>
      </w:r>
      <w:r w:rsidRPr="00605EB6">
        <w:t>enveloppa d</w:t>
      </w:r>
      <w:r w:rsidR="00C474C1">
        <w:t>’</w:t>
      </w:r>
      <w:r w:rsidRPr="00605EB6">
        <w:t>un long regard de pitié</w:t>
      </w:r>
      <w:r w:rsidR="00C474C1">
        <w:t xml:space="preserve">, </w:t>
      </w:r>
      <w:r w:rsidRPr="00605EB6">
        <w:t>et une fois encore elle murmura</w:t>
      </w:r>
      <w:r w:rsidR="00C474C1">
        <w:t> :</w:t>
      </w:r>
    </w:p>
    <w:p w14:paraId="623B7C4D" w14:textId="2FC2CC94" w:rsidR="00C474C1" w:rsidRDefault="0094609C" w:rsidP="00C52F4A">
      <w:r>
        <w:t>— </w:t>
      </w:r>
      <w:r w:rsidR="00C52F4A" w:rsidRPr="00605EB6">
        <w:t>Pauvre garçon</w:t>
      </w:r>
      <w:r w:rsidR="00C474C1">
        <w:t> !</w:t>
      </w:r>
    </w:p>
    <w:p w14:paraId="21BDC771" w14:textId="77777777" w:rsidR="00C474C1" w:rsidRDefault="00C52F4A" w:rsidP="00C52F4A">
      <w:r w:rsidRPr="00605EB6">
        <w:t>Jacques Vaillant la regarda fixement comme s</w:t>
      </w:r>
      <w:r w:rsidR="00C474C1">
        <w:t>’</w:t>
      </w:r>
      <w:r w:rsidRPr="00605EB6">
        <w:t>il eût voulu surprendre sa pensée</w:t>
      </w:r>
      <w:r w:rsidR="00C474C1">
        <w:t>.</w:t>
      </w:r>
    </w:p>
    <w:p w14:paraId="71CB3873" w14:textId="2C1749C5" w:rsidR="00C474C1" w:rsidRDefault="0094609C" w:rsidP="00C52F4A">
      <w:r>
        <w:t>— </w:t>
      </w:r>
      <w:r w:rsidR="00C52F4A" w:rsidRPr="00605EB6">
        <w:t>Est-ce qu</w:t>
      </w:r>
      <w:r w:rsidR="00C474C1">
        <w:t>’</w:t>
      </w:r>
      <w:r w:rsidR="00C52F4A" w:rsidRPr="00605EB6">
        <w:t>il s</w:t>
      </w:r>
      <w:r w:rsidR="00C474C1">
        <w:t>’</w:t>
      </w:r>
      <w:r w:rsidR="00C52F4A" w:rsidRPr="00605EB6">
        <w:t>est laissé prendre facilement</w:t>
      </w:r>
      <w:r w:rsidR="00C474C1">
        <w:t xml:space="preserve"> ? </w:t>
      </w:r>
      <w:r w:rsidR="00C52F4A" w:rsidRPr="00605EB6">
        <w:t>demanda-t-elle</w:t>
      </w:r>
      <w:r w:rsidR="00C474C1">
        <w:t>.</w:t>
      </w:r>
    </w:p>
    <w:p w14:paraId="1755FE48" w14:textId="09FED900" w:rsidR="00C474C1" w:rsidRDefault="0094609C" w:rsidP="00C52F4A">
      <w:r>
        <w:t>— </w:t>
      </w:r>
      <w:r w:rsidR="00C52F4A" w:rsidRPr="00605EB6">
        <w:t>Non</w:t>
      </w:r>
      <w:r w:rsidR="00C474C1">
        <w:t xml:space="preserve">. </w:t>
      </w:r>
      <w:r w:rsidR="00C52F4A" w:rsidRPr="00605EB6">
        <w:t>Pendant près de deux heures il a lutté avec le courage et l</w:t>
      </w:r>
      <w:r w:rsidR="00C474C1">
        <w:t>’</w:t>
      </w:r>
      <w:r w:rsidR="00C52F4A" w:rsidRPr="00605EB6">
        <w:t>énergie du désespoir</w:t>
      </w:r>
      <w:r w:rsidR="00C474C1">
        <w:t xml:space="preserve"> : </w:t>
      </w:r>
      <w:r w:rsidR="00C52F4A" w:rsidRPr="00605EB6">
        <w:t>si nous n</w:t>
      </w:r>
      <w:r w:rsidR="00C474C1">
        <w:t>’</w:t>
      </w:r>
      <w:r w:rsidR="00C52F4A" w:rsidRPr="00605EB6">
        <w:t>avions pas été aussi nombreux</w:t>
      </w:r>
      <w:r w:rsidR="00C474C1">
        <w:t xml:space="preserve">, </w:t>
      </w:r>
      <w:r w:rsidR="00C52F4A" w:rsidRPr="00605EB6">
        <w:t>il nous aurait certainement échappé</w:t>
      </w:r>
      <w:r w:rsidR="00C474C1">
        <w:t xml:space="preserve">. </w:t>
      </w:r>
      <w:r w:rsidR="00C52F4A" w:rsidRPr="00605EB6">
        <w:t>Ah</w:t>
      </w:r>
      <w:r w:rsidR="00C474C1">
        <w:t xml:space="preserve"> ! </w:t>
      </w:r>
      <w:r w:rsidR="00C52F4A" w:rsidRPr="00605EB6">
        <w:t>le malheureux a vaillamment défendu sa liberté</w:t>
      </w:r>
      <w:r w:rsidR="00C474C1">
        <w:t> !</w:t>
      </w:r>
    </w:p>
    <w:p w14:paraId="4436E221" w14:textId="374DE57C" w:rsidR="00C474C1" w:rsidRDefault="0094609C" w:rsidP="00C52F4A">
      <w:r>
        <w:t>— </w:t>
      </w:r>
      <w:r w:rsidR="00C52F4A" w:rsidRPr="00605EB6">
        <w:t>Jacques</w:t>
      </w:r>
      <w:r w:rsidR="00C474C1">
        <w:t xml:space="preserve">, </w:t>
      </w:r>
      <w:r w:rsidR="00C52F4A" w:rsidRPr="00605EB6">
        <w:t>cela prouve qu</w:t>
      </w:r>
      <w:r w:rsidR="00C474C1">
        <w:t>’</w:t>
      </w:r>
      <w:r w:rsidR="00C52F4A" w:rsidRPr="00605EB6">
        <w:t>il a moins peur des bêtes que des hommes</w:t>
      </w:r>
      <w:r w:rsidR="00C474C1">
        <w:t>.</w:t>
      </w:r>
    </w:p>
    <w:p w14:paraId="485794EF" w14:textId="6883C082" w:rsidR="00C474C1" w:rsidRDefault="0094609C" w:rsidP="00C52F4A">
      <w:r>
        <w:lastRenderedPageBreak/>
        <w:t>— </w:t>
      </w:r>
      <w:r w:rsidR="00C52F4A" w:rsidRPr="00605EB6">
        <w:t>Il s</w:t>
      </w:r>
      <w:r w:rsidR="00C474C1">
        <w:t>’</w:t>
      </w:r>
      <w:r w:rsidR="00C52F4A" w:rsidRPr="00605EB6">
        <w:t>apprivoisera peu à peu</w:t>
      </w:r>
      <w:r w:rsidR="00C474C1">
        <w:t xml:space="preserve">, </w:t>
      </w:r>
      <w:r w:rsidR="00C52F4A" w:rsidRPr="00605EB6">
        <w:t>et un jour il reconnaîtra que c</w:t>
      </w:r>
      <w:r w:rsidR="00C474C1">
        <w:t>’</w:t>
      </w:r>
      <w:r w:rsidR="00C52F4A" w:rsidRPr="00605EB6">
        <w:t>est dans son intérêt</w:t>
      </w:r>
      <w:r w:rsidR="00C474C1">
        <w:t xml:space="preserve">, </w:t>
      </w:r>
      <w:r w:rsidR="00C52F4A" w:rsidRPr="00605EB6">
        <w:t>par humanité</w:t>
      </w:r>
      <w:r w:rsidR="00C474C1">
        <w:t xml:space="preserve">, </w:t>
      </w:r>
      <w:r w:rsidR="00C52F4A" w:rsidRPr="00605EB6">
        <w:t>pour lui donner une existence plus heureuse qu</w:t>
      </w:r>
      <w:r w:rsidR="00C474C1">
        <w:t>’</w:t>
      </w:r>
      <w:r w:rsidR="00C52F4A" w:rsidRPr="00605EB6">
        <w:t>on lui a ravi sa liberté</w:t>
      </w:r>
      <w:r w:rsidR="00C474C1">
        <w:t>.</w:t>
      </w:r>
    </w:p>
    <w:p w14:paraId="1875C625" w14:textId="5741D77A" w:rsidR="00C474C1" w:rsidRDefault="0094609C" w:rsidP="00C52F4A">
      <w:r>
        <w:t>— </w:t>
      </w:r>
      <w:r w:rsidR="00C52F4A" w:rsidRPr="00605EB6">
        <w:t>L</w:t>
      </w:r>
      <w:r w:rsidR="00C474C1">
        <w:t>’</w:t>
      </w:r>
      <w:r w:rsidR="00C52F4A" w:rsidRPr="00605EB6">
        <w:t>oiseau qu</w:t>
      </w:r>
      <w:r w:rsidR="00C474C1">
        <w:t>’</w:t>
      </w:r>
      <w:r w:rsidR="00C52F4A" w:rsidRPr="00605EB6">
        <w:t>on prend dans un champ et qu</w:t>
      </w:r>
      <w:r w:rsidR="00C474C1">
        <w:t>’</w:t>
      </w:r>
      <w:r w:rsidR="00C52F4A" w:rsidRPr="00605EB6">
        <w:t>on met en cage ne s</w:t>
      </w:r>
      <w:r w:rsidR="00C474C1">
        <w:t>’</w:t>
      </w:r>
      <w:r w:rsidR="00C52F4A" w:rsidRPr="00605EB6">
        <w:t>habitue jamais à sa captivité</w:t>
      </w:r>
      <w:r w:rsidR="00C474C1">
        <w:t xml:space="preserve"> ; </w:t>
      </w:r>
      <w:r w:rsidR="00C52F4A" w:rsidRPr="00605EB6">
        <w:t>il devient triste</w:t>
      </w:r>
      <w:r w:rsidR="00C474C1">
        <w:t xml:space="preserve">, </w:t>
      </w:r>
      <w:r w:rsidR="00C52F4A" w:rsidRPr="00605EB6">
        <w:t>languissant</w:t>
      </w:r>
      <w:r w:rsidR="00C474C1">
        <w:t xml:space="preserve">, </w:t>
      </w:r>
      <w:r w:rsidR="00C52F4A" w:rsidRPr="00605EB6">
        <w:t>ne touche pas à la nourriture qu</w:t>
      </w:r>
      <w:r w:rsidR="00C474C1">
        <w:t>’</w:t>
      </w:r>
      <w:r w:rsidR="00C52F4A" w:rsidRPr="00605EB6">
        <w:t>on lui donne</w:t>
      </w:r>
      <w:r w:rsidR="00C474C1">
        <w:t xml:space="preserve">, </w:t>
      </w:r>
      <w:r w:rsidR="00C52F4A" w:rsidRPr="00605EB6">
        <w:t>laisse traîner ses ailes et meurt</w:t>
      </w:r>
      <w:r w:rsidR="00C474C1">
        <w:t>.</w:t>
      </w:r>
    </w:p>
    <w:p w14:paraId="09854FB5" w14:textId="77777777" w:rsidR="00C474C1" w:rsidRDefault="00C52F4A" w:rsidP="00C52F4A">
      <w:r w:rsidRPr="00605EB6">
        <w:t>Jacques Vaillant baissa la tête et ne répondit pas</w:t>
      </w:r>
      <w:r w:rsidR="00C474C1">
        <w:t>.</w:t>
      </w:r>
    </w:p>
    <w:p w14:paraId="39644585" w14:textId="1B14C87E" w:rsidR="00C474C1" w:rsidRDefault="0094609C" w:rsidP="00C52F4A">
      <w:r>
        <w:t>— </w:t>
      </w:r>
      <w:r w:rsidR="00C52F4A" w:rsidRPr="00605EB6">
        <w:t>Enfin</w:t>
      </w:r>
      <w:r w:rsidR="00C474C1">
        <w:t xml:space="preserve">, </w:t>
      </w:r>
      <w:r w:rsidR="00C52F4A" w:rsidRPr="00605EB6">
        <w:t>reprit Catherine après un moment de silence</w:t>
      </w:r>
      <w:r w:rsidR="00C474C1">
        <w:t xml:space="preserve">, </w:t>
      </w:r>
      <w:r w:rsidR="00C52F4A" w:rsidRPr="00605EB6">
        <w:t>que vas-tu faire de ce malheureux</w:t>
      </w:r>
      <w:r w:rsidR="00C474C1">
        <w:t> ?</w:t>
      </w:r>
    </w:p>
    <w:p w14:paraId="61C48E54" w14:textId="7AF3D768" w:rsidR="00C474C1" w:rsidRDefault="0094609C" w:rsidP="00C52F4A">
      <w:r>
        <w:t>— </w:t>
      </w:r>
      <w:r w:rsidR="00C52F4A" w:rsidRPr="00605EB6">
        <w:t>Je le remettrai entre les mains des gendarmes qui</w:t>
      </w:r>
      <w:r w:rsidR="00C474C1">
        <w:t xml:space="preserve">, </w:t>
      </w:r>
      <w:r w:rsidR="00C52F4A" w:rsidRPr="00605EB6">
        <w:t>de brigade en brigade</w:t>
      </w:r>
      <w:r w:rsidR="00C474C1">
        <w:t xml:space="preserve">, </w:t>
      </w:r>
      <w:r w:rsidR="00C52F4A" w:rsidRPr="00605EB6">
        <w:t>le conduiront à Épinal</w:t>
      </w:r>
      <w:r w:rsidR="00C474C1">
        <w:t>.</w:t>
      </w:r>
    </w:p>
    <w:p w14:paraId="0CFC18E8" w14:textId="2AB0A792" w:rsidR="00C474C1" w:rsidRDefault="0094609C" w:rsidP="00C52F4A">
      <w:r>
        <w:t>— </w:t>
      </w:r>
      <w:r w:rsidR="00C52F4A" w:rsidRPr="00605EB6">
        <w:t>Comme un malfaiteur de la pire espèce</w:t>
      </w:r>
      <w:r w:rsidR="00C474C1">
        <w:t xml:space="preserve">, ! </w:t>
      </w:r>
      <w:r w:rsidR="00C52F4A" w:rsidRPr="00605EB6">
        <w:t>fit Catherine presque indignée</w:t>
      </w:r>
      <w:r w:rsidR="00C474C1">
        <w:t>.</w:t>
      </w:r>
    </w:p>
    <w:p w14:paraId="3DB642CA" w14:textId="22AEF0BB" w:rsidR="00C474C1" w:rsidRDefault="0094609C" w:rsidP="00C52F4A">
      <w:r>
        <w:t>— </w:t>
      </w:r>
      <w:r w:rsidR="00C52F4A" w:rsidRPr="00605EB6">
        <w:t>C</w:t>
      </w:r>
      <w:r w:rsidR="00C474C1">
        <w:t>’</w:t>
      </w:r>
      <w:r w:rsidR="00C52F4A" w:rsidRPr="00605EB6">
        <w:t>est ce que je dois faire</w:t>
      </w:r>
      <w:r w:rsidR="00C474C1">
        <w:t>.</w:t>
      </w:r>
    </w:p>
    <w:p w14:paraId="1F338824" w14:textId="77836BD4" w:rsidR="00C474C1" w:rsidRDefault="0094609C" w:rsidP="00C52F4A">
      <w:r>
        <w:t>— </w:t>
      </w:r>
      <w:r w:rsidR="00C52F4A" w:rsidRPr="00605EB6">
        <w:t>Et après</w:t>
      </w:r>
      <w:r w:rsidR="00C474C1">
        <w:t xml:space="preserve"> ? </w:t>
      </w:r>
      <w:r w:rsidR="00C52F4A" w:rsidRPr="00605EB6">
        <w:t>Que fera-t-on de lui là-bas</w:t>
      </w:r>
      <w:r w:rsidR="00C474C1">
        <w:t> ?</w:t>
      </w:r>
    </w:p>
    <w:p w14:paraId="28471E07" w14:textId="51D8BDAD" w:rsidR="00C474C1" w:rsidRDefault="0094609C" w:rsidP="00C52F4A">
      <w:r>
        <w:t>— </w:t>
      </w:r>
      <w:r w:rsidR="00C52F4A" w:rsidRPr="00605EB6">
        <w:t>Je l</w:t>
      </w:r>
      <w:r w:rsidR="00C474C1">
        <w:t>’</w:t>
      </w:r>
      <w:r w:rsidR="00C52F4A" w:rsidRPr="00605EB6">
        <w:t>ignore</w:t>
      </w:r>
      <w:r w:rsidR="00C474C1">
        <w:t>.</w:t>
      </w:r>
    </w:p>
    <w:p w14:paraId="01122B3F" w14:textId="0284AE0E" w:rsidR="00C474C1" w:rsidRDefault="0094609C" w:rsidP="00C52F4A">
      <w:r>
        <w:t>— </w:t>
      </w:r>
      <w:r w:rsidR="00C52F4A" w:rsidRPr="00605EB6">
        <w:t>On l</w:t>
      </w:r>
      <w:r w:rsidR="00C474C1">
        <w:t>’</w:t>
      </w:r>
      <w:r w:rsidR="00C52F4A" w:rsidRPr="00605EB6">
        <w:t>enfermera dans une maison de fous ou dans une cellule de prison</w:t>
      </w:r>
      <w:r w:rsidR="00C474C1">
        <w:t>.</w:t>
      </w:r>
    </w:p>
    <w:p w14:paraId="0F24F39F" w14:textId="6173223B" w:rsidR="00C474C1" w:rsidRDefault="0094609C" w:rsidP="00C52F4A">
      <w:r>
        <w:t>— </w:t>
      </w:r>
      <w:r w:rsidR="00C52F4A" w:rsidRPr="00605EB6">
        <w:t>C</w:t>
      </w:r>
      <w:r w:rsidR="00C474C1">
        <w:t>’</w:t>
      </w:r>
      <w:r w:rsidR="00C52F4A" w:rsidRPr="00605EB6">
        <w:t>est possible</w:t>
      </w:r>
      <w:r w:rsidR="00C474C1">
        <w:t>.</w:t>
      </w:r>
    </w:p>
    <w:p w14:paraId="5AED25FC" w14:textId="10E8929D" w:rsidR="00C474C1" w:rsidRDefault="0094609C" w:rsidP="00C52F4A">
      <w:r>
        <w:t>— </w:t>
      </w:r>
      <w:r w:rsidR="00C52F4A" w:rsidRPr="00605EB6">
        <w:t>Où</w:t>
      </w:r>
      <w:r w:rsidR="00C474C1">
        <w:t xml:space="preserve">, </w:t>
      </w:r>
      <w:r w:rsidR="00C52F4A" w:rsidRPr="00605EB6">
        <w:t>comme l</w:t>
      </w:r>
      <w:r w:rsidR="00C474C1">
        <w:t>’</w:t>
      </w:r>
      <w:r w:rsidR="00C52F4A" w:rsidRPr="00605EB6">
        <w:t>oiseau dont je te parlais tout à l</w:t>
      </w:r>
      <w:r w:rsidR="00C474C1">
        <w:t>’</w:t>
      </w:r>
      <w:r w:rsidR="00C52F4A" w:rsidRPr="00605EB6">
        <w:t>heure</w:t>
      </w:r>
      <w:r w:rsidR="00C474C1">
        <w:t xml:space="preserve">, </w:t>
      </w:r>
      <w:r w:rsidR="00C52F4A" w:rsidRPr="00605EB6">
        <w:t>il se laissera mourir de faim</w:t>
      </w:r>
      <w:r w:rsidR="00C474C1">
        <w:t xml:space="preserve">. </w:t>
      </w:r>
      <w:r w:rsidR="00C52F4A" w:rsidRPr="00605EB6">
        <w:t>Jacques</w:t>
      </w:r>
      <w:r w:rsidR="00C474C1">
        <w:t xml:space="preserve">, </w:t>
      </w:r>
      <w:r w:rsidR="00C52F4A" w:rsidRPr="00605EB6">
        <w:t>mieux vaut pour lui la liberté au milieu des bêtes de la forêt que l</w:t>
      </w:r>
      <w:r w:rsidR="00C474C1">
        <w:t>’</w:t>
      </w:r>
      <w:r w:rsidR="00C52F4A" w:rsidRPr="00605EB6">
        <w:t>agonie lente</w:t>
      </w:r>
      <w:r w:rsidR="00C474C1">
        <w:t xml:space="preserve">, </w:t>
      </w:r>
      <w:r w:rsidR="00C52F4A" w:rsidRPr="00605EB6">
        <w:t>horrible</w:t>
      </w:r>
      <w:r w:rsidR="00C474C1">
        <w:t xml:space="preserve">, </w:t>
      </w:r>
      <w:r w:rsidR="00C52F4A" w:rsidRPr="00605EB6">
        <w:t>dans la cellule d</w:t>
      </w:r>
      <w:r w:rsidR="00C474C1">
        <w:t>’</w:t>
      </w:r>
      <w:r w:rsidR="00C52F4A" w:rsidRPr="00605EB6">
        <w:t>une prison ou le cabanon d</w:t>
      </w:r>
      <w:r w:rsidR="00C474C1">
        <w:t>’</w:t>
      </w:r>
      <w:r w:rsidR="00C52F4A" w:rsidRPr="00605EB6">
        <w:t>un hospice d</w:t>
      </w:r>
      <w:r w:rsidR="00C474C1">
        <w:t>’</w:t>
      </w:r>
      <w:r w:rsidR="00C52F4A" w:rsidRPr="00605EB6">
        <w:t>aliénés</w:t>
      </w:r>
      <w:r w:rsidR="00C474C1">
        <w:t>.</w:t>
      </w:r>
    </w:p>
    <w:p w14:paraId="12DB52EA" w14:textId="4397413D" w:rsidR="00C474C1" w:rsidRDefault="0094609C" w:rsidP="00C52F4A">
      <w:r>
        <w:t>— </w:t>
      </w:r>
      <w:r w:rsidR="00C52F4A" w:rsidRPr="00605EB6">
        <w:t>Peut-être</w:t>
      </w:r>
      <w:r w:rsidR="00C474C1">
        <w:t xml:space="preserve">. </w:t>
      </w:r>
      <w:r w:rsidR="00C52F4A" w:rsidRPr="00605EB6">
        <w:t>Mais</w:t>
      </w:r>
      <w:r w:rsidR="00C474C1">
        <w:t>…</w:t>
      </w:r>
    </w:p>
    <w:p w14:paraId="7CC76043" w14:textId="73D305C5" w:rsidR="00C474C1" w:rsidRDefault="0094609C" w:rsidP="00C52F4A">
      <w:r>
        <w:lastRenderedPageBreak/>
        <w:t>— </w:t>
      </w:r>
      <w:r w:rsidR="00C52F4A" w:rsidRPr="00605EB6">
        <w:t>Quoi</w:t>
      </w:r>
      <w:r w:rsidR="00C474C1">
        <w:t> ?</w:t>
      </w:r>
    </w:p>
    <w:p w14:paraId="2A71E7A3" w14:textId="3DAF6CDA" w:rsidR="00C474C1" w:rsidRDefault="0094609C" w:rsidP="00C52F4A">
      <w:r>
        <w:t>— </w:t>
      </w:r>
      <w:r w:rsidR="00C52F4A" w:rsidRPr="00605EB6">
        <w:t>C</w:t>
      </w:r>
      <w:r w:rsidR="00C474C1">
        <w:t>’</w:t>
      </w:r>
      <w:r w:rsidR="00C52F4A" w:rsidRPr="00605EB6">
        <w:t>est un homme</w:t>
      </w:r>
      <w:r w:rsidR="00C474C1">
        <w:t xml:space="preserve"> ; </w:t>
      </w:r>
      <w:r w:rsidR="00C52F4A" w:rsidRPr="00605EB6">
        <w:t>il n</w:t>
      </w:r>
      <w:r w:rsidR="00C474C1">
        <w:t>’</w:t>
      </w:r>
      <w:r w:rsidR="00C52F4A" w:rsidRPr="00605EB6">
        <w:t>a pas le droit de vivre à l</w:t>
      </w:r>
      <w:r w:rsidR="00C474C1">
        <w:t>’</w:t>
      </w:r>
      <w:r w:rsidR="00C52F4A" w:rsidRPr="00605EB6">
        <w:t>état sauvage au milieu d</w:t>
      </w:r>
      <w:r w:rsidR="00C474C1">
        <w:t>’</w:t>
      </w:r>
      <w:r w:rsidR="00C52F4A" w:rsidRPr="00605EB6">
        <w:t xml:space="preserve">un </w:t>
      </w:r>
      <w:r w:rsidR="00131065">
        <w:t>peuple</w:t>
      </w:r>
      <w:r w:rsidR="00131065" w:rsidRPr="00605EB6">
        <w:t xml:space="preserve"> </w:t>
      </w:r>
      <w:r w:rsidR="00C52F4A" w:rsidRPr="00605EB6">
        <w:t>civilisé</w:t>
      </w:r>
      <w:r w:rsidR="00C474C1">
        <w:t xml:space="preserve">. </w:t>
      </w:r>
      <w:r w:rsidR="00C52F4A" w:rsidRPr="00605EB6">
        <w:t>Certes</w:t>
      </w:r>
      <w:r w:rsidR="00C474C1">
        <w:t xml:space="preserve">, </w:t>
      </w:r>
      <w:r w:rsidR="00C52F4A" w:rsidRPr="00605EB6">
        <w:t>je ne suis pas un ennemi de la liberté</w:t>
      </w:r>
      <w:r w:rsidR="00C474C1">
        <w:t xml:space="preserve"> ; </w:t>
      </w:r>
      <w:r w:rsidR="00C52F4A" w:rsidRPr="00605EB6">
        <w:t>j</w:t>
      </w:r>
      <w:r w:rsidR="00C474C1">
        <w:t>’</w:t>
      </w:r>
      <w:r w:rsidR="00C52F4A" w:rsidRPr="00605EB6">
        <w:t>ai toujours eu le respect de la liberté individuelle</w:t>
      </w:r>
      <w:r w:rsidR="00C474C1">
        <w:t xml:space="preserve"> ; </w:t>
      </w:r>
      <w:r w:rsidR="00C52F4A" w:rsidRPr="00605EB6">
        <w:t>mais je n</w:t>
      </w:r>
      <w:r w:rsidR="00C474C1">
        <w:t>’</w:t>
      </w:r>
      <w:r w:rsidR="00C52F4A" w:rsidRPr="00605EB6">
        <w:t>admets pas que ce malheureux puisse vivre plus longtemps dans les bois</w:t>
      </w:r>
      <w:r w:rsidR="00C474C1">
        <w:t xml:space="preserve"> ; </w:t>
      </w:r>
      <w:r w:rsidR="00C52F4A" w:rsidRPr="00605EB6">
        <w:t>il faut qu</w:t>
      </w:r>
      <w:r w:rsidR="00C474C1">
        <w:t>’</w:t>
      </w:r>
      <w:r w:rsidR="00C52F4A" w:rsidRPr="00605EB6">
        <w:t>il soit rendu à la société à laquelle il appartient et où il doit avoir sa place</w:t>
      </w:r>
      <w:r w:rsidR="00C474C1">
        <w:t>.</w:t>
      </w:r>
    </w:p>
    <w:p w14:paraId="3F8569A7" w14:textId="403245E6" w:rsidR="00C474C1" w:rsidRDefault="0094609C" w:rsidP="00C52F4A">
      <w:r>
        <w:t>— </w:t>
      </w:r>
      <w:r w:rsidR="00C52F4A" w:rsidRPr="00605EB6">
        <w:t>Regarde-le</w:t>
      </w:r>
      <w:r w:rsidR="00C474C1">
        <w:t xml:space="preserve">, </w:t>
      </w:r>
      <w:r w:rsidR="00C52F4A" w:rsidRPr="00605EB6">
        <w:t>Jacques</w:t>
      </w:r>
      <w:r w:rsidR="00C474C1">
        <w:t xml:space="preserve">, </w:t>
      </w:r>
      <w:r w:rsidR="00C52F4A" w:rsidRPr="00605EB6">
        <w:t>regarde-le</w:t>
      </w:r>
      <w:r w:rsidR="00C474C1">
        <w:t>.</w:t>
      </w:r>
    </w:p>
    <w:p w14:paraId="4BF9E2D0" w14:textId="018A850E" w:rsidR="00C474C1" w:rsidRDefault="0094609C" w:rsidP="00C52F4A">
      <w:r>
        <w:t>— </w:t>
      </w:r>
      <w:r w:rsidR="00C52F4A" w:rsidRPr="00605EB6">
        <w:t>Je vois bien qu</w:t>
      </w:r>
      <w:r w:rsidR="00C474C1">
        <w:t>’</w:t>
      </w:r>
      <w:r w:rsidR="00C52F4A" w:rsidRPr="00605EB6">
        <w:t>il est triste</w:t>
      </w:r>
      <w:r w:rsidR="00C474C1">
        <w:t>.</w:t>
      </w:r>
    </w:p>
    <w:p w14:paraId="444BFF6F" w14:textId="58339E2C" w:rsidR="00C474C1" w:rsidRDefault="0094609C" w:rsidP="00C52F4A">
      <w:r>
        <w:t>— </w:t>
      </w:r>
      <w:r w:rsidR="00C52F4A" w:rsidRPr="00605EB6">
        <w:t>Sa douleur est profonde</w:t>
      </w:r>
      <w:r w:rsidR="00C474C1">
        <w:t xml:space="preserve">, </w:t>
      </w:r>
      <w:r w:rsidR="00C52F4A" w:rsidRPr="00605EB6">
        <w:t>navrante</w:t>
      </w:r>
      <w:r w:rsidR="00C474C1">
        <w:t xml:space="preserve">. </w:t>
      </w:r>
      <w:r w:rsidR="00C52F4A" w:rsidRPr="00605EB6">
        <w:t>Jacques</w:t>
      </w:r>
      <w:r w:rsidR="00C474C1">
        <w:t xml:space="preserve">, </w:t>
      </w:r>
      <w:r w:rsidR="00C52F4A" w:rsidRPr="00605EB6">
        <w:t>la forêt</w:t>
      </w:r>
      <w:r w:rsidR="00C474C1">
        <w:t xml:space="preserve">, </w:t>
      </w:r>
      <w:r w:rsidR="00C52F4A" w:rsidRPr="00605EB6">
        <w:t>avec ses grands arbres et ses endroits sombres</w:t>
      </w:r>
      <w:r w:rsidR="00C474C1">
        <w:t xml:space="preserve">, </w:t>
      </w:r>
      <w:r w:rsidR="00C52F4A" w:rsidRPr="00605EB6">
        <w:t>est son domaine</w:t>
      </w:r>
      <w:r w:rsidR="00C474C1">
        <w:t xml:space="preserve"> ; </w:t>
      </w:r>
      <w:r w:rsidR="00C52F4A" w:rsidRPr="00605EB6">
        <w:t>l</w:t>
      </w:r>
      <w:r w:rsidR="00C474C1">
        <w:t>’</w:t>
      </w:r>
      <w:r w:rsidR="00C52F4A" w:rsidRPr="00605EB6">
        <w:t>enlever à ce qu</w:t>
      </w:r>
      <w:r w:rsidR="00C474C1">
        <w:t>’</w:t>
      </w:r>
      <w:r w:rsidR="00C52F4A" w:rsidRPr="00605EB6">
        <w:t>il aime</w:t>
      </w:r>
      <w:r w:rsidR="00C474C1">
        <w:t xml:space="preserve">, </w:t>
      </w:r>
      <w:r w:rsidR="00C52F4A" w:rsidRPr="00605EB6">
        <w:t>à sa chère liberté qu</w:t>
      </w:r>
      <w:r w:rsidR="00C474C1">
        <w:t>’</w:t>
      </w:r>
      <w:r w:rsidR="00C52F4A" w:rsidRPr="00605EB6">
        <w:t>il a si bien défendue</w:t>
      </w:r>
      <w:r w:rsidR="00C474C1">
        <w:t xml:space="preserve">, </w:t>
      </w:r>
      <w:r w:rsidR="00C52F4A" w:rsidRPr="00605EB6">
        <w:t>le ramener parmi les hommes qu</w:t>
      </w:r>
      <w:r w:rsidR="00C474C1">
        <w:t>’</w:t>
      </w:r>
      <w:r w:rsidR="00C52F4A" w:rsidRPr="00605EB6">
        <w:t>il fuit</w:t>
      </w:r>
      <w:r w:rsidR="00C474C1">
        <w:t xml:space="preserve">, </w:t>
      </w:r>
      <w:r w:rsidR="00C52F4A" w:rsidRPr="00605EB6">
        <w:t>qui lui font peur</w:t>
      </w:r>
      <w:r w:rsidR="00C474C1">
        <w:t xml:space="preserve">, </w:t>
      </w:r>
      <w:r w:rsidR="00C52F4A" w:rsidRPr="00605EB6">
        <w:t>sans doute parce qu</w:t>
      </w:r>
      <w:r w:rsidR="00C474C1">
        <w:t>’</w:t>
      </w:r>
      <w:r w:rsidR="00C52F4A" w:rsidRPr="00605EB6">
        <w:t>ils l</w:t>
      </w:r>
      <w:r w:rsidR="00C474C1">
        <w:t>’</w:t>
      </w:r>
      <w:r w:rsidR="00C52F4A" w:rsidRPr="00605EB6">
        <w:t>ont fait beaucoup souffrir</w:t>
      </w:r>
      <w:r w:rsidR="00C474C1">
        <w:t xml:space="preserve">, </w:t>
      </w:r>
      <w:r w:rsidR="00C52F4A" w:rsidRPr="00605EB6">
        <w:t>c</w:t>
      </w:r>
      <w:r w:rsidR="00C474C1">
        <w:t>’</w:t>
      </w:r>
      <w:r w:rsidR="00C52F4A" w:rsidRPr="00605EB6">
        <w:t>est vouloir sa mort</w:t>
      </w:r>
      <w:r w:rsidR="00C474C1">
        <w:t>.</w:t>
      </w:r>
    </w:p>
    <w:p w14:paraId="51D197E9" w14:textId="1409D5FD" w:rsidR="00C474C1" w:rsidRDefault="0094609C" w:rsidP="00C52F4A">
      <w:r>
        <w:t>— </w:t>
      </w:r>
      <w:r w:rsidR="00C52F4A" w:rsidRPr="00605EB6">
        <w:t>Je te comprends</w:t>
      </w:r>
      <w:r w:rsidR="00C474C1">
        <w:t xml:space="preserve">, </w:t>
      </w:r>
      <w:r w:rsidR="00C52F4A" w:rsidRPr="00605EB6">
        <w:t>ma chère femme</w:t>
      </w:r>
      <w:r w:rsidR="00C474C1">
        <w:t xml:space="preserve">, </w:t>
      </w:r>
      <w:r w:rsidR="00C52F4A" w:rsidRPr="00605EB6">
        <w:t>tu voudrais lui rendre sa liberté</w:t>
      </w:r>
      <w:r w:rsidR="00C474C1">
        <w:t>.</w:t>
      </w:r>
    </w:p>
    <w:p w14:paraId="377F13FE" w14:textId="6A49FC2D" w:rsidR="00C474C1" w:rsidRDefault="0094609C" w:rsidP="00C52F4A">
      <w:r>
        <w:t>— </w:t>
      </w:r>
      <w:r w:rsidR="00C52F4A" w:rsidRPr="00605EB6">
        <w:t>Eh bien</w:t>
      </w:r>
      <w:r w:rsidR="00C474C1">
        <w:t xml:space="preserve">, </w:t>
      </w:r>
      <w:r w:rsidR="00C52F4A" w:rsidRPr="00605EB6">
        <w:t>oui</w:t>
      </w:r>
      <w:r w:rsidR="00C474C1">
        <w:t>.</w:t>
      </w:r>
    </w:p>
    <w:p w14:paraId="1BC89AD5" w14:textId="73B0D6E8" w:rsidR="00C474C1" w:rsidRDefault="0094609C" w:rsidP="00C52F4A">
      <w:r>
        <w:t>— </w:t>
      </w:r>
      <w:r w:rsidR="00C52F4A" w:rsidRPr="00605EB6">
        <w:t>Cela ne se peut pas</w:t>
      </w:r>
      <w:r w:rsidR="00C474C1">
        <w:t xml:space="preserve">. </w:t>
      </w:r>
      <w:r w:rsidR="00C52F4A" w:rsidRPr="00605EB6">
        <w:t>Quoi qu</w:t>
      </w:r>
      <w:r w:rsidR="00C474C1">
        <w:t>’</w:t>
      </w:r>
      <w:r w:rsidR="00C52F4A" w:rsidRPr="00605EB6">
        <w:t>il puisse arriver</w:t>
      </w:r>
      <w:r w:rsidR="00C474C1">
        <w:t xml:space="preserve">, </w:t>
      </w:r>
      <w:r w:rsidR="00C52F4A" w:rsidRPr="00605EB6">
        <w:t>devrait-il</w:t>
      </w:r>
      <w:r w:rsidR="00C474C1">
        <w:t xml:space="preserve">, </w:t>
      </w:r>
      <w:r w:rsidR="00C52F4A" w:rsidRPr="00605EB6">
        <w:t>comme tu veux le croire</w:t>
      </w:r>
      <w:r w:rsidR="00C474C1">
        <w:t xml:space="preserve">, </w:t>
      </w:r>
      <w:r w:rsidR="00C52F4A" w:rsidRPr="00605EB6">
        <w:t>se laisser mourir de faim</w:t>
      </w:r>
      <w:r w:rsidR="00C474C1">
        <w:t xml:space="preserve">, </w:t>
      </w:r>
      <w:r w:rsidR="00C52F4A" w:rsidRPr="00605EB6">
        <w:t>je dois faire mon devoir</w:t>
      </w:r>
      <w:r w:rsidR="00C474C1">
        <w:t>.</w:t>
      </w:r>
    </w:p>
    <w:p w14:paraId="6A04337D" w14:textId="77777777" w:rsidR="00C474C1" w:rsidRDefault="00C52F4A" w:rsidP="00C52F4A">
      <w:r w:rsidRPr="00605EB6">
        <w:t>Catherine resta silencieuse</w:t>
      </w:r>
      <w:r w:rsidR="00C474C1">
        <w:t xml:space="preserve">, </w:t>
      </w:r>
      <w:r w:rsidRPr="00605EB6">
        <w:t>ayant l</w:t>
      </w:r>
      <w:r w:rsidR="00C474C1">
        <w:t>’</w:t>
      </w:r>
      <w:r w:rsidRPr="00605EB6">
        <w:t>air de réfléchir</w:t>
      </w:r>
      <w:r w:rsidR="00C474C1">
        <w:t xml:space="preserve">. </w:t>
      </w:r>
      <w:r w:rsidRPr="00605EB6">
        <w:t>Comprenant qu</w:t>
      </w:r>
      <w:r w:rsidR="00C474C1">
        <w:t>’</w:t>
      </w:r>
      <w:r w:rsidRPr="00605EB6">
        <w:t>elle ne parviendrait pas à convaincre son mari</w:t>
      </w:r>
      <w:r w:rsidR="00C474C1">
        <w:t xml:space="preserve">, </w:t>
      </w:r>
      <w:r w:rsidRPr="00605EB6">
        <w:t>elle coupait court à la discussion</w:t>
      </w:r>
      <w:r w:rsidR="00C474C1">
        <w:t>.</w:t>
      </w:r>
    </w:p>
    <w:p w14:paraId="0ACB877A" w14:textId="1C09732E" w:rsidR="00C474C1" w:rsidRDefault="0094609C" w:rsidP="00C52F4A">
      <w:r>
        <w:t>— </w:t>
      </w:r>
      <w:r w:rsidR="00C52F4A" w:rsidRPr="00605EB6">
        <w:t>J</w:t>
      </w:r>
      <w:r w:rsidR="00C474C1">
        <w:t>’</w:t>
      </w:r>
      <w:r w:rsidR="00C52F4A" w:rsidRPr="00605EB6">
        <w:t>ai mis de l</w:t>
      </w:r>
      <w:r w:rsidR="00C474C1">
        <w:t>’</w:t>
      </w:r>
      <w:r w:rsidR="00C52F4A" w:rsidRPr="00605EB6">
        <w:t>eau sur le feu dans la grande bassine</w:t>
      </w:r>
      <w:r w:rsidR="00C474C1">
        <w:t xml:space="preserve">, </w:t>
      </w:r>
      <w:r w:rsidR="00C52F4A" w:rsidRPr="00605EB6">
        <w:t>reprit-elle</w:t>
      </w:r>
      <w:r w:rsidR="00C474C1">
        <w:t xml:space="preserve"> ; </w:t>
      </w:r>
      <w:r w:rsidR="00C52F4A" w:rsidRPr="00605EB6">
        <w:t>ne crois-tu pas</w:t>
      </w:r>
      <w:r w:rsidR="00C474C1">
        <w:t xml:space="preserve">, </w:t>
      </w:r>
      <w:r w:rsidR="00C52F4A" w:rsidRPr="00605EB6">
        <w:t>Jacques</w:t>
      </w:r>
      <w:r w:rsidR="00C474C1">
        <w:t xml:space="preserve">, </w:t>
      </w:r>
      <w:r w:rsidR="00C52F4A" w:rsidRPr="00605EB6">
        <w:t>que ce serait une bonne chose de lui faire prendre un bain</w:t>
      </w:r>
      <w:r w:rsidR="00C474C1">
        <w:t> ?</w:t>
      </w:r>
    </w:p>
    <w:p w14:paraId="03185DF1" w14:textId="24E09CEE" w:rsidR="00C474C1" w:rsidRDefault="0094609C" w:rsidP="00C52F4A">
      <w:r>
        <w:lastRenderedPageBreak/>
        <w:t>— </w:t>
      </w:r>
      <w:r w:rsidR="00C52F4A" w:rsidRPr="00605EB6">
        <w:t>Sans doute</w:t>
      </w:r>
      <w:r w:rsidR="00C474C1">
        <w:t xml:space="preserve">, </w:t>
      </w:r>
      <w:r w:rsidR="00C52F4A" w:rsidRPr="00605EB6">
        <w:t>mais il ne voudra pas</w:t>
      </w:r>
      <w:r w:rsidR="00C474C1">
        <w:t>.</w:t>
      </w:r>
    </w:p>
    <w:p w14:paraId="09184A88" w14:textId="572AD5EF" w:rsidR="00C474C1" w:rsidRDefault="0094609C" w:rsidP="00C52F4A">
      <w:r>
        <w:t>— </w:t>
      </w:r>
      <w:r w:rsidR="00C52F4A" w:rsidRPr="00605EB6">
        <w:t>Il faut au moins lui laver les jambes</w:t>
      </w:r>
      <w:r w:rsidR="00C474C1">
        <w:t>.</w:t>
      </w:r>
    </w:p>
    <w:p w14:paraId="2712F6F5" w14:textId="309BE2CD" w:rsidR="00C474C1" w:rsidRDefault="0094609C" w:rsidP="00C52F4A">
      <w:r>
        <w:t>— </w:t>
      </w:r>
      <w:r w:rsidR="00C52F4A" w:rsidRPr="00605EB6">
        <w:t>Va pour le bain de pieds</w:t>
      </w:r>
      <w:r w:rsidR="00C474C1">
        <w:t xml:space="preserve"> ; </w:t>
      </w:r>
      <w:r w:rsidR="00C52F4A" w:rsidRPr="00605EB6">
        <w:t>apporte ce qu</w:t>
      </w:r>
      <w:r w:rsidR="00C474C1">
        <w:t>’</w:t>
      </w:r>
      <w:r w:rsidR="00C52F4A" w:rsidRPr="00605EB6">
        <w:t>il faut</w:t>
      </w:r>
      <w:r w:rsidR="00C474C1">
        <w:t xml:space="preserve">, </w:t>
      </w:r>
      <w:r w:rsidR="00C52F4A" w:rsidRPr="00605EB6">
        <w:t>je me charge de le nettoyer</w:t>
      </w:r>
      <w:r w:rsidR="00C474C1">
        <w:t xml:space="preserve">. </w:t>
      </w:r>
      <w:r w:rsidR="00C52F4A" w:rsidRPr="00605EB6">
        <w:t>Du reste</w:t>
      </w:r>
      <w:r w:rsidR="00C474C1">
        <w:t xml:space="preserve">, </w:t>
      </w:r>
      <w:r w:rsidR="00C52F4A" w:rsidRPr="00605EB6">
        <w:t xml:space="preserve">autant que </w:t>
      </w:r>
      <w:r w:rsidR="000D5D8B" w:rsidRPr="00605EB6">
        <w:t>j</w:t>
      </w:r>
      <w:r w:rsidR="00C474C1">
        <w:t>’</w:t>
      </w:r>
      <w:r w:rsidR="000D5D8B">
        <w:t>en</w:t>
      </w:r>
      <w:r w:rsidR="000D5D8B" w:rsidRPr="00605EB6">
        <w:t xml:space="preserve"> </w:t>
      </w:r>
      <w:r w:rsidR="00C52F4A" w:rsidRPr="00605EB6">
        <w:t>puis juger</w:t>
      </w:r>
      <w:r w:rsidR="00C474C1">
        <w:t xml:space="preserve">, </w:t>
      </w:r>
      <w:r w:rsidR="00C52F4A" w:rsidRPr="00605EB6">
        <w:t xml:space="preserve">son corps est propre sous </w:t>
      </w:r>
      <w:r w:rsidR="000D5D8B">
        <w:t>son</w:t>
      </w:r>
      <w:r w:rsidR="000D5D8B" w:rsidRPr="00605EB6">
        <w:t xml:space="preserve"> </w:t>
      </w:r>
      <w:r w:rsidR="00C52F4A" w:rsidRPr="00605EB6">
        <w:t>vêtement crasseux</w:t>
      </w:r>
      <w:r w:rsidR="00C474C1">
        <w:t xml:space="preserve"> ; </w:t>
      </w:r>
      <w:r w:rsidR="00C52F4A" w:rsidRPr="00605EB6">
        <w:t xml:space="preserve">il a </w:t>
      </w:r>
      <w:r w:rsidR="000D5D8B" w:rsidRPr="00605EB6">
        <w:t>d</w:t>
      </w:r>
      <w:r w:rsidR="000D5D8B">
        <w:t>û</w:t>
      </w:r>
      <w:r w:rsidR="000D5D8B" w:rsidRPr="00605EB6">
        <w:t xml:space="preserve"> </w:t>
      </w:r>
      <w:r w:rsidR="00C52F4A" w:rsidRPr="00605EB6">
        <w:t>se baigner plus d</w:t>
      </w:r>
      <w:r w:rsidR="00C474C1">
        <w:t>’</w:t>
      </w:r>
      <w:r w:rsidR="00C52F4A" w:rsidRPr="00605EB6">
        <w:t>une fois dans les ruisseaux de la forêt</w:t>
      </w:r>
      <w:r w:rsidR="00C474C1">
        <w:t xml:space="preserve">. </w:t>
      </w:r>
      <w:r w:rsidR="00C52F4A" w:rsidRPr="00605EB6">
        <w:t>Bien qu</w:t>
      </w:r>
      <w:r w:rsidR="00C474C1">
        <w:t>’</w:t>
      </w:r>
      <w:r w:rsidR="00C52F4A" w:rsidRPr="00605EB6">
        <w:t>ils soient très longs</w:t>
      </w:r>
      <w:r w:rsidR="00C474C1">
        <w:t xml:space="preserve">, </w:t>
      </w:r>
      <w:r w:rsidR="00C52F4A" w:rsidRPr="00605EB6">
        <w:t>ses cheveux ne sont pas emmêlés</w:t>
      </w:r>
      <w:r w:rsidR="00C474C1">
        <w:t xml:space="preserve"> ; </w:t>
      </w:r>
      <w:r w:rsidR="00C52F4A" w:rsidRPr="00605EB6">
        <w:t>cela indique aussi qu</w:t>
      </w:r>
      <w:r w:rsidR="00C474C1">
        <w:t>’</w:t>
      </w:r>
      <w:r w:rsidR="00C52F4A" w:rsidRPr="00605EB6">
        <w:t>il a soin de se peigner tous les jours</w:t>
      </w:r>
      <w:r w:rsidR="00C474C1">
        <w:t xml:space="preserve">, </w:t>
      </w:r>
      <w:r w:rsidR="00C52F4A" w:rsidRPr="00605EB6">
        <w:t>avec ses doigts</w:t>
      </w:r>
      <w:r w:rsidR="00C474C1">
        <w:t xml:space="preserve">, </w:t>
      </w:r>
      <w:r w:rsidR="00C52F4A" w:rsidRPr="00605EB6">
        <w:t>sans doute</w:t>
      </w:r>
      <w:r w:rsidR="00C474C1">
        <w:t>.</w:t>
      </w:r>
    </w:p>
    <w:p w14:paraId="0CD95F9F" w14:textId="77777777" w:rsidR="00C474C1" w:rsidRDefault="00C52F4A" w:rsidP="00C52F4A">
      <w:r w:rsidRPr="00605EB6">
        <w:t>Catherine sortit et revint bientôt apportant la bassine pleine d</w:t>
      </w:r>
      <w:r w:rsidR="00C474C1">
        <w:t>’</w:t>
      </w:r>
      <w:r w:rsidRPr="00605EB6">
        <w:t>eau tiède sur laquelle flottait une éponge</w:t>
      </w:r>
      <w:r w:rsidR="00C474C1">
        <w:t xml:space="preserve"> ; </w:t>
      </w:r>
      <w:r w:rsidRPr="00605EB6">
        <w:t>elle alla chercher ensuite un morceau de savon de Marseille et des serviettes</w:t>
      </w:r>
      <w:r w:rsidR="00C474C1">
        <w:t>.</w:t>
      </w:r>
    </w:p>
    <w:p w14:paraId="5710EDDF" w14:textId="77777777" w:rsidR="00C474C1" w:rsidRDefault="00C52F4A" w:rsidP="00C52F4A">
      <w:r w:rsidRPr="00605EB6">
        <w:t>Le sauvage</w:t>
      </w:r>
      <w:r w:rsidR="00C474C1">
        <w:t xml:space="preserve">, </w:t>
      </w:r>
      <w:r w:rsidRPr="00605EB6">
        <w:t>un peu étonné</w:t>
      </w:r>
      <w:r w:rsidR="00C474C1">
        <w:t xml:space="preserve">, </w:t>
      </w:r>
      <w:r w:rsidRPr="00605EB6">
        <w:t>se laissa mettre les pieds dans l</w:t>
      </w:r>
      <w:r w:rsidR="00C474C1">
        <w:t>’</w:t>
      </w:r>
      <w:r w:rsidRPr="00605EB6">
        <w:t>eau et le maire</w:t>
      </w:r>
      <w:r w:rsidR="00C474C1">
        <w:t xml:space="preserve">, </w:t>
      </w:r>
      <w:r w:rsidRPr="00605EB6">
        <w:t>à genoux</w:t>
      </w:r>
      <w:r w:rsidR="00C474C1">
        <w:t xml:space="preserve">, </w:t>
      </w:r>
      <w:r w:rsidRPr="00605EB6">
        <w:t>procéda à l</w:t>
      </w:r>
      <w:r w:rsidR="00C474C1">
        <w:t>’</w:t>
      </w:r>
      <w:r w:rsidRPr="00605EB6">
        <w:t>opération du lavage</w:t>
      </w:r>
      <w:r w:rsidR="00C474C1">
        <w:t xml:space="preserve">. </w:t>
      </w:r>
      <w:r w:rsidRPr="00605EB6">
        <w:t>Il remarqua que les pieds</w:t>
      </w:r>
      <w:r w:rsidR="00C474C1">
        <w:t xml:space="preserve">, </w:t>
      </w:r>
      <w:r w:rsidRPr="00605EB6">
        <w:t>jusqu</w:t>
      </w:r>
      <w:r w:rsidR="00C474C1">
        <w:t>’</w:t>
      </w:r>
      <w:r w:rsidRPr="00605EB6">
        <w:t>aux chevilles</w:t>
      </w:r>
      <w:r w:rsidR="00C474C1">
        <w:t xml:space="preserve">, </w:t>
      </w:r>
      <w:r w:rsidRPr="00605EB6">
        <w:t>avaient la dureté de la corne</w:t>
      </w:r>
      <w:r w:rsidR="00C474C1">
        <w:t xml:space="preserve">, </w:t>
      </w:r>
      <w:r w:rsidRPr="00605EB6">
        <w:t>et que sur les jambes et les cuisses</w:t>
      </w:r>
      <w:r w:rsidR="00C474C1">
        <w:t xml:space="preserve">, </w:t>
      </w:r>
      <w:r w:rsidRPr="00605EB6">
        <w:t>l</w:t>
      </w:r>
      <w:r w:rsidR="00C474C1">
        <w:t>’</w:t>
      </w:r>
      <w:r w:rsidRPr="00605EB6">
        <w:t>épiderme avait la fermeté du cuir tanné</w:t>
      </w:r>
      <w:r w:rsidR="00C474C1">
        <w:t xml:space="preserve">. </w:t>
      </w:r>
      <w:r w:rsidRPr="00605EB6">
        <w:t>Le lavage terminé</w:t>
      </w:r>
      <w:r w:rsidR="00C474C1">
        <w:t xml:space="preserve">, </w:t>
      </w:r>
      <w:r w:rsidRPr="00605EB6">
        <w:t>Jacques Vaillant versa de l</w:t>
      </w:r>
      <w:r w:rsidR="00C474C1">
        <w:t>’</w:t>
      </w:r>
      <w:r w:rsidRPr="00605EB6">
        <w:t>huile d</w:t>
      </w:r>
      <w:r w:rsidR="00C474C1">
        <w:t>’</w:t>
      </w:r>
      <w:r w:rsidRPr="00605EB6">
        <w:t>amandes douces dans sa main et se mit à frictionner les membres du sauvage</w:t>
      </w:r>
      <w:r w:rsidR="00C474C1">
        <w:t xml:space="preserve">, </w:t>
      </w:r>
      <w:r w:rsidRPr="00605EB6">
        <w:t>principalement sur les déchirures qui</w:t>
      </w:r>
      <w:r w:rsidR="00C474C1">
        <w:t xml:space="preserve">, </w:t>
      </w:r>
      <w:r w:rsidRPr="00605EB6">
        <w:t>heureusement</w:t>
      </w:r>
      <w:r w:rsidR="00C474C1">
        <w:t xml:space="preserve">, </w:t>
      </w:r>
      <w:r w:rsidRPr="00605EB6">
        <w:t>étaient peu profondes</w:t>
      </w:r>
      <w:r w:rsidR="00C474C1">
        <w:t>.</w:t>
      </w:r>
    </w:p>
    <w:p w14:paraId="0B763668" w14:textId="77777777" w:rsidR="00C474C1" w:rsidRDefault="00C52F4A" w:rsidP="00C52F4A">
      <w:r w:rsidRPr="00605EB6">
        <w:t>Pendant ce temps</w:t>
      </w:r>
      <w:r w:rsidR="00C474C1">
        <w:t xml:space="preserve">, </w:t>
      </w:r>
      <w:r w:rsidRPr="00605EB6">
        <w:t>Catherine faisait l</w:t>
      </w:r>
      <w:r w:rsidR="00C474C1">
        <w:t>’</w:t>
      </w:r>
      <w:r w:rsidRPr="00605EB6">
        <w:t>inventaire des effets de son mari</w:t>
      </w:r>
      <w:r w:rsidR="00C474C1">
        <w:t xml:space="preserve">. </w:t>
      </w:r>
      <w:r w:rsidRPr="00605EB6">
        <w:t>Elle choisit un pantalon</w:t>
      </w:r>
      <w:r w:rsidR="00C474C1">
        <w:t xml:space="preserve">, </w:t>
      </w:r>
      <w:r w:rsidRPr="00605EB6">
        <w:t>un gilet et une vareuse</w:t>
      </w:r>
      <w:r w:rsidR="00C474C1">
        <w:t xml:space="preserve">, </w:t>
      </w:r>
      <w:r w:rsidRPr="00605EB6">
        <w:t>le tout presque neuf</w:t>
      </w:r>
      <w:r w:rsidR="00C474C1">
        <w:t xml:space="preserve">, </w:t>
      </w:r>
      <w:r w:rsidRPr="00605EB6">
        <w:t>et prit dans une armoire une chemise de bonne grosse toile de ménage</w:t>
      </w:r>
      <w:r w:rsidR="00C474C1">
        <w:t>.</w:t>
      </w:r>
    </w:p>
    <w:p w14:paraId="3A205B46" w14:textId="77777777" w:rsidR="00C474C1" w:rsidRDefault="00C52F4A" w:rsidP="00C52F4A">
      <w:r w:rsidRPr="00605EB6">
        <w:t>Elle rentra dans la salle à manger</w:t>
      </w:r>
      <w:r w:rsidR="00C474C1">
        <w:t xml:space="preserve">, </w:t>
      </w:r>
      <w:r w:rsidRPr="00605EB6">
        <w:t>Jacques Vaillant avait fini</w:t>
      </w:r>
      <w:r w:rsidR="00C474C1">
        <w:t>.</w:t>
      </w:r>
    </w:p>
    <w:p w14:paraId="54BEDA7D" w14:textId="4DD4C1E2" w:rsidR="00C474C1" w:rsidRDefault="0094609C" w:rsidP="00C52F4A">
      <w:r>
        <w:t>— </w:t>
      </w:r>
      <w:r w:rsidR="00C52F4A" w:rsidRPr="00605EB6">
        <w:t>Ce n</w:t>
      </w:r>
      <w:r w:rsidR="00C474C1">
        <w:t>’</w:t>
      </w:r>
      <w:r w:rsidR="00C52F4A" w:rsidRPr="00605EB6">
        <w:t>est pas tout</w:t>
      </w:r>
      <w:r w:rsidR="00C474C1">
        <w:t xml:space="preserve">, </w:t>
      </w:r>
      <w:r w:rsidR="00C52F4A" w:rsidRPr="00605EB6">
        <w:t>lui dit-elle</w:t>
      </w:r>
      <w:r w:rsidR="00C474C1">
        <w:t xml:space="preserve">, </w:t>
      </w:r>
      <w:r w:rsidR="00C52F4A" w:rsidRPr="00605EB6">
        <w:t>maintenant</w:t>
      </w:r>
      <w:r w:rsidR="00C474C1">
        <w:t xml:space="preserve">, </w:t>
      </w:r>
      <w:r w:rsidR="00C52F4A" w:rsidRPr="00605EB6">
        <w:t>il faut l</w:t>
      </w:r>
      <w:r w:rsidR="00C474C1">
        <w:t>’</w:t>
      </w:r>
      <w:r w:rsidR="00C52F4A" w:rsidRPr="00605EB6">
        <w:t>habiller</w:t>
      </w:r>
      <w:r w:rsidR="00C474C1">
        <w:t>.</w:t>
      </w:r>
    </w:p>
    <w:p w14:paraId="3D110D11" w14:textId="191B04DF" w:rsidR="00C474C1" w:rsidRDefault="0094609C" w:rsidP="00C52F4A">
      <w:r>
        <w:lastRenderedPageBreak/>
        <w:t>— </w:t>
      </w:r>
      <w:r w:rsidR="00C52F4A" w:rsidRPr="00605EB6">
        <w:t>Soit</w:t>
      </w:r>
      <w:r w:rsidR="00C474C1">
        <w:t xml:space="preserve">, </w:t>
      </w:r>
      <w:r w:rsidR="00C52F4A" w:rsidRPr="00605EB6">
        <w:t>fit Jacques</w:t>
      </w:r>
      <w:r w:rsidR="00C474C1">
        <w:t>.</w:t>
      </w:r>
    </w:p>
    <w:p w14:paraId="7677BA98" w14:textId="77E052AF" w:rsidR="00C474C1" w:rsidRDefault="0094609C" w:rsidP="00C52F4A">
      <w:r>
        <w:t>— </w:t>
      </w:r>
      <w:r w:rsidR="00C52F4A" w:rsidRPr="00605EB6">
        <w:t>Il n</w:t>
      </w:r>
      <w:r w:rsidR="00C474C1">
        <w:t>’</w:t>
      </w:r>
      <w:r w:rsidR="00C52F4A" w:rsidRPr="00605EB6">
        <w:t>est pas tout à fait aussi grand que toi</w:t>
      </w:r>
      <w:r w:rsidR="00C474C1">
        <w:t xml:space="preserve"> ; </w:t>
      </w:r>
      <w:r w:rsidR="00C52F4A" w:rsidRPr="00605EB6">
        <w:t>mais ceci lui ira à peu près</w:t>
      </w:r>
      <w:r w:rsidR="00C474C1">
        <w:t xml:space="preserve"> ; </w:t>
      </w:r>
      <w:r w:rsidR="00C52F4A" w:rsidRPr="00605EB6">
        <w:t>c</w:t>
      </w:r>
      <w:r w:rsidR="00C474C1">
        <w:t>’</w:t>
      </w:r>
      <w:r w:rsidR="00C52F4A" w:rsidRPr="00605EB6">
        <w:t>est le pantalon</w:t>
      </w:r>
      <w:r w:rsidR="00C474C1">
        <w:t xml:space="preserve">, </w:t>
      </w:r>
      <w:r w:rsidR="00C52F4A" w:rsidRPr="00605EB6">
        <w:t>le gilet et la vareuse que tu ne mets plus parce que tu as acheté ce vêtement un peu juste</w:t>
      </w:r>
      <w:r w:rsidR="00C474C1">
        <w:t xml:space="preserve">. </w:t>
      </w:r>
      <w:r w:rsidR="00C52F4A" w:rsidRPr="00605EB6">
        <w:t>Ah</w:t>
      </w:r>
      <w:r w:rsidR="00C474C1">
        <w:t xml:space="preserve"> ! </w:t>
      </w:r>
      <w:r w:rsidR="00C52F4A" w:rsidRPr="00605EB6">
        <w:t>j</w:t>
      </w:r>
      <w:r w:rsidR="00C474C1">
        <w:t>’</w:t>
      </w:r>
      <w:r w:rsidR="00C52F4A" w:rsidRPr="00605EB6">
        <w:t>ai oublié une paire de souliers</w:t>
      </w:r>
      <w:r w:rsidR="00C474C1">
        <w:t>.</w:t>
      </w:r>
    </w:p>
    <w:p w14:paraId="73A3454B" w14:textId="30B96703" w:rsidR="00C474C1" w:rsidRDefault="0094609C" w:rsidP="00C52F4A">
      <w:r>
        <w:t>— </w:t>
      </w:r>
      <w:r w:rsidR="00C52F4A" w:rsidRPr="00605EB6">
        <w:t>Et une paire de chaussettes</w:t>
      </w:r>
      <w:r w:rsidR="00C474C1">
        <w:t xml:space="preserve">, </w:t>
      </w:r>
      <w:r w:rsidR="00C52F4A" w:rsidRPr="00605EB6">
        <w:t>ajouta le maire en riant</w:t>
      </w:r>
      <w:r w:rsidR="00C474C1">
        <w:t>.</w:t>
      </w:r>
    </w:p>
    <w:p w14:paraId="5ACC12BB" w14:textId="62298B4E" w:rsidR="00C474C1" w:rsidRDefault="0094609C" w:rsidP="00C52F4A">
      <w:r>
        <w:t>— </w:t>
      </w:r>
      <w:r w:rsidR="00C52F4A" w:rsidRPr="00605EB6">
        <w:t>Je vais chercher cela</w:t>
      </w:r>
      <w:r w:rsidR="00C474C1">
        <w:t xml:space="preserve">. </w:t>
      </w:r>
      <w:r w:rsidR="00C52F4A" w:rsidRPr="00605EB6">
        <w:t>Habille-le vite</w:t>
      </w:r>
      <w:r w:rsidR="00C474C1">
        <w:t xml:space="preserve"> ; </w:t>
      </w:r>
      <w:r w:rsidR="00C52F4A" w:rsidRPr="00605EB6">
        <w:t>quand ce sera fait</w:t>
      </w:r>
      <w:r w:rsidR="00C474C1">
        <w:t xml:space="preserve">, </w:t>
      </w:r>
      <w:r w:rsidR="00C52F4A" w:rsidRPr="00605EB6">
        <w:t>tu m</w:t>
      </w:r>
      <w:r w:rsidR="00C474C1">
        <w:t>’</w:t>
      </w:r>
      <w:r w:rsidR="00C52F4A" w:rsidRPr="00605EB6">
        <w:t>appelleras</w:t>
      </w:r>
      <w:r w:rsidR="00C474C1">
        <w:t>.</w:t>
      </w:r>
    </w:p>
    <w:p w14:paraId="6B2BC7E7" w14:textId="77777777" w:rsidR="00C474C1" w:rsidRDefault="00C52F4A" w:rsidP="00C52F4A">
      <w:r w:rsidRPr="00605EB6">
        <w:t>Et elle disparut</w:t>
      </w:r>
      <w:r w:rsidR="00C474C1">
        <w:t>.</w:t>
      </w:r>
    </w:p>
    <w:p w14:paraId="799E2427" w14:textId="77777777" w:rsidR="00C474C1" w:rsidRDefault="00C52F4A" w:rsidP="00C52F4A">
      <w:r w:rsidRPr="00605EB6">
        <w:t>Toujours sans résister</w:t>
      </w:r>
      <w:r w:rsidR="00C474C1">
        <w:t xml:space="preserve">, </w:t>
      </w:r>
      <w:r w:rsidRPr="00605EB6">
        <w:t>pareil à une machine qu</w:t>
      </w:r>
      <w:r w:rsidR="00C474C1">
        <w:t>’</w:t>
      </w:r>
      <w:r w:rsidRPr="00605EB6">
        <w:t>on fait mouvoir</w:t>
      </w:r>
      <w:r w:rsidR="00C474C1">
        <w:t xml:space="preserve">, </w:t>
      </w:r>
      <w:r w:rsidRPr="00605EB6">
        <w:t>le sauvage se laissa enlever ses haillons</w:t>
      </w:r>
      <w:r w:rsidR="00C474C1">
        <w:t xml:space="preserve">, </w:t>
      </w:r>
      <w:r w:rsidRPr="00605EB6">
        <w:t>puis revêtir de l</w:t>
      </w:r>
      <w:r w:rsidR="00C474C1">
        <w:t>’</w:t>
      </w:r>
      <w:r w:rsidRPr="00605EB6">
        <w:t>habillement tiré de la garde-robe du maire</w:t>
      </w:r>
      <w:r w:rsidR="00C474C1">
        <w:t>.</w:t>
      </w:r>
    </w:p>
    <w:p w14:paraId="5349924B" w14:textId="0F00E39F" w:rsidR="00C474C1" w:rsidRDefault="0094609C" w:rsidP="00C52F4A">
      <w:r>
        <w:t>— </w:t>
      </w:r>
      <w:r w:rsidR="00C52F4A" w:rsidRPr="00605EB6">
        <w:t>Catherine</w:t>
      </w:r>
      <w:r w:rsidR="00C474C1">
        <w:t xml:space="preserve">, </w:t>
      </w:r>
      <w:r w:rsidR="00C52F4A" w:rsidRPr="00605EB6">
        <w:t>tu peux entrer</w:t>
      </w:r>
      <w:r w:rsidR="00C474C1">
        <w:t xml:space="preserve">, ! </w:t>
      </w:r>
      <w:r w:rsidR="00C52F4A" w:rsidRPr="00605EB6">
        <w:t>cria Jacques Vaillant</w:t>
      </w:r>
      <w:r w:rsidR="00C474C1">
        <w:t>.</w:t>
      </w:r>
    </w:p>
    <w:p w14:paraId="2CEA1695" w14:textId="77777777" w:rsidR="00C474C1" w:rsidRDefault="00C52F4A" w:rsidP="00C52F4A">
      <w:r w:rsidRPr="00605EB6">
        <w:t>Elle n</w:t>
      </w:r>
      <w:r w:rsidR="00C474C1">
        <w:t>’</w:t>
      </w:r>
      <w:r w:rsidRPr="00605EB6">
        <w:t>était pas loin</w:t>
      </w:r>
      <w:r w:rsidR="00C474C1">
        <w:t xml:space="preserve">, </w:t>
      </w:r>
      <w:r w:rsidRPr="00605EB6">
        <w:t>car elle parut aussitôt</w:t>
      </w:r>
      <w:r w:rsidR="00C474C1">
        <w:t>.</w:t>
      </w:r>
    </w:p>
    <w:p w14:paraId="2FCA799A" w14:textId="77777777" w:rsidR="00C474C1" w:rsidRDefault="00C52F4A" w:rsidP="00C52F4A">
      <w:r w:rsidRPr="00605EB6">
        <w:t>Le sauvage était si drôle dans son nouveau costume</w:t>
      </w:r>
      <w:r w:rsidR="00C474C1">
        <w:t xml:space="preserve">, </w:t>
      </w:r>
      <w:r w:rsidRPr="00605EB6">
        <w:t>faisant toutes sortes de contorsions et de grimaces</w:t>
      </w:r>
      <w:r w:rsidR="00C474C1">
        <w:t xml:space="preserve">, </w:t>
      </w:r>
      <w:r w:rsidRPr="00605EB6">
        <w:t>que la brave femme ne put s</w:t>
      </w:r>
      <w:r w:rsidR="00C474C1">
        <w:t>’</w:t>
      </w:r>
      <w:r w:rsidRPr="00605EB6">
        <w:t>empêcher de rire</w:t>
      </w:r>
      <w:r w:rsidR="00C474C1">
        <w:t>.</w:t>
      </w:r>
    </w:p>
    <w:p w14:paraId="14D3A946" w14:textId="77777777" w:rsidR="00C474C1" w:rsidRDefault="00C52F4A" w:rsidP="00C52F4A">
      <w:r w:rsidRPr="00605EB6">
        <w:t>Le pauvre garçon était</w:t>
      </w:r>
      <w:r w:rsidR="00C474C1">
        <w:t xml:space="preserve">, </w:t>
      </w:r>
      <w:r w:rsidRPr="00605EB6">
        <w:t>en effet</w:t>
      </w:r>
      <w:r w:rsidR="00C474C1">
        <w:t xml:space="preserve">, </w:t>
      </w:r>
      <w:r w:rsidRPr="00605EB6">
        <w:t>gêné dans ses mouvements</w:t>
      </w:r>
      <w:r w:rsidR="00C474C1">
        <w:t xml:space="preserve"> ; </w:t>
      </w:r>
      <w:r w:rsidRPr="00605EB6">
        <w:t>il paraissait honteux de se sentir et de se voir habillé presque richement</w:t>
      </w:r>
      <w:r w:rsidR="00C474C1">
        <w:t>.</w:t>
      </w:r>
    </w:p>
    <w:p w14:paraId="179423C2" w14:textId="6BF0816A" w:rsidR="00C474C1" w:rsidRDefault="00C52F4A" w:rsidP="00C52F4A">
      <w:r w:rsidRPr="00605EB6">
        <w:t>Le bouton de la chemise lui serrant le cou</w:t>
      </w:r>
      <w:r w:rsidR="00C474C1">
        <w:t xml:space="preserve">, </w:t>
      </w:r>
      <w:r w:rsidRPr="00605EB6">
        <w:t>il faisait aller sa tête comme un jeune chien le premier jour qu</w:t>
      </w:r>
      <w:r w:rsidR="00C474C1">
        <w:t>’</w:t>
      </w:r>
      <w:r w:rsidRPr="00605EB6">
        <w:t>on lui met un collier</w:t>
      </w:r>
      <w:r w:rsidR="00C474C1">
        <w:t xml:space="preserve">. </w:t>
      </w:r>
      <w:r w:rsidRPr="00605EB6">
        <w:t>À la fin</w:t>
      </w:r>
      <w:r w:rsidR="00C474C1">
        <w:t xml:space="preserve">, </w:t>
      </w:r>
      <w:r w:rsidRPr="00605EB6">
        <w:t>comprenant qu</w:t>
      </w:r>
      <w:r w:rsidR="00C474C1">
        <w:t>’</w:t>
      </w:r>
      <w:r w:rsidRPr="00605EB6">
        <w:t>il devait subir ce nouveau martyre</w:t>
      </w:r>
      <w:r w:rsidR="00C474C1">
        <w:t xml:space="preserve">, </w:t>
      </w:r>
      <w:r w:rsidRPr="00605EB6">
        <w:t>il resta complètement immobile</w:t>
      </w:r>
      <w:r w:rsidR="00C474C1">
        <w:t xml:space="preserve">, </w:t>
      </w:r>
      <w:r w:rsidRPr="00605EB6">
        <w:t>debout</w:t>
      </w:r>
      <w:r w:rsidR="00C474C1">
        <w:t xml:space="preserve">, </w:t>
      </w:r>
      <w:r w:rsidRPr="00605EB6">
        <w:t>n</w:t>
      </w:r>
      <w:r w:rsidR="00C474C1">
        <w:t>’</w:t>
      </w:r>
      <w:r w:rsidRPr="00605EB6">
        <w:t>osant plus remuer la tête</w:t>
      </w:r>
      <w:r w:rsidR="00C474C1">
        <w:t xml:space="preserve">, </w:t>
      </w:r>
      <w:r w:rsidRPr="00605EB6">
        <w:t>ni son corps</w:t>
      </w:r>
      <w:r w:rsidR="00C474C1">
        <w:t xml:space="preserve">, </w:t>
      </w:r>
      <w:r w:rsidRPr="00605EB6">
        <w:t>ni ses bras</w:t>
      </w:r>
      <w:r w:rsidR="00C474C1">
        <w:t xml:space="preserve">, </w:t>
      </w:r>
      <w:r w:rsidRPr="00605EB6">
        <w:t>ni ses jambes</w:t>
      </w:r>
      <w:r w:rsidR="00C474C1">
        <w:t>.</w:t>
      </w:r>
    </w:p>
    <w:p w14:paraId="2E57650F" w14:textId="77777777" w:rsidR="00C474C1" w:rsidRDefault="00C52F4A" w:rsidP="00C52F4A">
      <w:r w:rsidRPr="00605EB6">
        <w:lastRenderedPageBreak/>
        <w:t>Catherine lui fit signe de s</w:t>
      </w:r>
      <w:r w:rsidR="00C474C1">
        <w:t>’</w:t>
      </w:r>
      <w:r w:rsidRPr="00605EB6">
        <w:t>asseoir</w:t>
      </w:r>
      <w:r w:rsidR="00C474C1">
        <w:t xml:space="preserve">. </w:t>
      </w:r>
      <w:r w:rsidRPr="00605EB6">
        <w:t>Il laissa échapper un long soupir</w:t>
      </w:r>
      <w:r w:rsidR="00C474C1">
        <w:t xml:space="preserve">, </w:t>
      </w:r>
      <w:r w:rsidRPr="00605EB6">
        <w:t>puis il obéit en se laissant tomber lourdement sur un siège</w:t>
      </w:r>
      <w:r w:rsidR="00C474C1">
        <w:t>.</w:t>
      </w:r>
    </w:p>
    <w:p w14:paraId="6EDE3D0C" w14:textId="77777777" w:rsidR="00C474C1" w:rsidRDefault="00C52F4A" w:rsidP="00C52F4A">
      <w:r w:rsidRPr="00605EB6">
        <w:t>Alors le mari et la femme lui mirent les chaussettes et les souliers aux pieds</w:t>
      </w:r>
      <w:r w:rsidR="00C474C1">
        <w:t xml:space="preserve">. </w:t>
      </w:r>
      <w:r w:rsidRPr="00605EB6">
        <w:t>Lui regardait d</w:t>
      </w:r>
      <w:r w:rsidR="00C474C1">
        <w:t>’</w:t>
      </w:r>
      <w:r w:rsidRPr="00605EB6">
        <w:t>un air piteux ces machines de coton et de cuir dans lesquelles on emprisonnait ses pieds</w:t>
      </w:r>
      <w:r w:rsidR="00C474C1">
        <w:t xml:space="preserve">. </w:t>
      </w:r>
      <w:r w:rsidRPr="00605EB6">
        <w:t>Jamais</w:t>
      </w:r>
      <w:r w:rsidR="00C474C1">
        <w:t xml:space="preserve">, </w:t>
      </w:r>
      <w:r w:rsidRPr="00605EB6">
        <w:t>probablement</w:t>
      </w:r>
      <w:r w:rsidR="00C474C1">
        <w:t xml:space="preserve">, </w:t>
      </w:r>
      <w:r w:rsidRPr="00605EB6">
        <w:t>il n</w:t>
      </w:r>
      <w:r w:rsidR="00C474C1">
        <w:t>’</w:t>
      </w:r>
      <w:r w:rsidRPr="00605EB6">
        <w:t>avait fait usage d</w:t>
      </w:r>
      <w:r w:rsidR="00C474C1">
        <w:t>’</w:t>
      </w:r>
      <w:r w:rsidRPr="00605EB6">
        <w:t>aucune espèce de chaussures</w:t>
      </w:r>
      <w:r w:rsidR="00C474C1">
        <w:t>.</w:t>
      </w:r>
    </w:p>
    <w:p w14:paraId="40943233" w14:textId="2F693EF0" w:rsidR="00C474C1" w:rsidRDefault="0094609C" w:rsidP="00C52F4A">
      <w:r>
        <w:t>— </w:t>
      </w:r>
      <w:r w:rsidR="00C52F4A" w:rsidRPr="00605EB6">
        <w:t>Maintenant</w:t>
      </w:r>
      <w:r w:rsidR="00C474C1">
        <w:t xml:space="preserve">, </w:t>
      </w:r>
      <w:r w:rsidR="00C52F4A" w:rsidRPr="00605EB6">
        <w:t>dit Jacques Vaillant</w:t>
      </w:r>
      <w:r w:rsidR="00C474C1">
        <w:t xml:space="preserve">, </w:t>
      </w:r>
      <w:r w:rsidR="00C52F4A" w:rsidRPr="00605EB6">
        <w:t>il est à peu près présentable</w:t>
      </w:r>
      <w:r w:rsidR="00C474C1">
        <w:t>.</w:t>
      </w:r>
    </w:p>
    <w:p w14:paraId="683B07AC" w14:textId="66B955EC" w:rsidR="00C474C1" w:rsidRDefault="0094609C" w:rsidP="00C52F4A">
      <w:r>
        <w:t>— </w:t>
      </w:r>
      <w:r w:rsidR="00C52F4A" w:rsidRPr="00605EB6">
        <w:t>Oui</w:t>
      </w:r>
      <w:r w:rsidR="00C474C1">
        <w:t xml:space="preserve">, </w:t>
      </w:r>
      <w:r w:rsidR="00C52F4A" w:rsidRPr="00605EB6">
        <w:t>mais il n</w:t>
      </w:r>
      <w:r w:rsidR="00C474C1">
        <w:t>’</w:t>
      </w:r>
      <w:r w:rsidR="00C52F4A" w:rsidRPr="00605EB6">
        <w:t>a pas l</w:t>
      </w:r>
      <w:r w:rsidR="00C474C1">
        <w:t>’</w:t>
      </w:r>
      <w:r w:rsidR="00C52F4A" w:rsidRPr="00605EB6">
        <w:t>air satisfait</w:t>
      </w:r>
      <w:r w:rsidR="00C474C1">
        <w:t xml:space="preserve"> ; </w:t>
      </w:r>
      <w:r w:rsidR="00C52F4A" w:rsidRPr="00605EB6">
        <w:t>il ne bouge plus</w:t>
      </w:r>
      <w:r w:rsidR="00C474C1">
        <w:t xml:space="preserve">, </w:t>
      </w:r>
      <w:r w:rsidR="00C52F4A" w:rsidRPr="00605EB6">
        <w:t>il est gêné là-dedans</w:t>
      </w:r>
      <w:r w:rsidR="00C474C1">
        <w:t xml:space="preserve">, : </w:t>
      </w:r>
      <w:r w:rsidR="00C52F4A" w:rsidRPr="00605EB6">
        <w:t>on dirait une momie</w:t>
      </w:r>
      <w:r w:rsidR="00C474C1">
        <w:t>.</w:t>
      </w:r>
    </w:p>
    <w:p w14:paraId="58A9B236" w14:textId="0EE3D9BA" w:rsidR="00C474C1" w:rsidRDefault="0094609C" w:rsidP="00C52F4A">
      <w:r>
        <w:t>— </w:t>
      </w:r>
      <w:r w:rsidR="00C52F4A" w:rsidRPr="00605EB6">
        <w:t>C</w:t>
      </w:r>
      <w:r w:rsidR="00C474C1">
        <w:t>’</w:t>
      </w:r>
      <w:r w:rsidR="00C52F4A" w:rsidRPr="00605EB6">
        <w:t>est peut-être la première fois qu</w:t>
      </w:r>
      <w:r w:rsidR="00C474C1">
        <w:t>’</w:t>
      </w:r>
      <w:r w:rsidR="00C52F4A" w:rsidRPr="00605EB6">
        <w:t>il a une chemise sur le dos</w:t>
      </w:r>
      <w:r w:rsidR="00C474C1">
        <w:t xml:space="preserve"> ; </w:t>
      </w:r>
      <w:r w:rsidR="00C52F4A" w:rsidRPr="00605EB6">
        <w:t>il s</w:t>
      </w:r>
      <w:r w:rsidR="00C474C1">
        <w:t>’</w:t>
      </w:r>
      <w:r w:rsidR="00C52F4A" w:rsidRPr="00605EB6">
        <w:t>y fera</w:t>
      </w:r>
      <w:r w:rsidR="00C474C1">
        <w:t xml:space="preserve">. </w:t>
      </w:r>
      <w:r w:rsidR="00C52F4A" w:rsidRPr="00605EB6">
        <w:t>Mais sa transformation n</w:t>
      </w:r>
      <w:r w:rsidR="00C474C1">
        <w:t>’</w:t>
      </w:r>
      <w:r w:rsidR="00C52F4A" w:rsidRPr="00605EB6">
        <w:t>est pas complète</w:t>
      </w:r>
      <w:r w:rsidR="00C474C1">
        <w:t>.</w:t>
      </w:r>
    </w:p>
    <w:p w14:paraId="40495322" w14:textId="4DCF64FF" w:rsidR="00C474C1" w:rsidRDefault="0094609C" w:rsidP="00C52F4A">
      <w:r>
        <w:t>— </w:t>
      </w:r>
      <w:r w:rsidR="00C52F4A" w:rsidRPr="00605EB6">
        <w:t>Que lui manque-t-il encore</w:t>
      </w:r>
      <w:r w:rsidR="00C474C1">
        <w:t> ?</w:t>
      </w:r>
    </w:p>
    <w:p w14:paraId="24DC98BD" w14:textId="62732574" w:rsidR="00C474C1" w:rsidRDefault="0094609C" w:rsidP="00C52F4A">
      <w:r>
        <w:t>— </w:t>
      </w:r>
      <w:r w:rsidR="00C52F4A" w:rsidRPr="00605EB6">
        <w:t>Je vais lui couper ses longs cheveux</w:t>
      </w:r>
      <w:r w:rsidR="00C474C1">
        <w:t>.</w:t>
      </w:r>
    </w:p>
    <w:p w14:paraId="481CF5CC" w14:textId="77777777" w:rsidR="00C474C1" w:rsidRDefault="00C52F4A" w:rsidP="00C52F4A">
      <w:r w:rsidRPr="00605EB6">
        <w:t>Catherine se récria très fort</w:t>
      </w:r>
      <w:r w:rsidR="00C474C1">
        <w:t xml:space="preserve"> ; </w:t>
      </w:r>
      <w:r w:rsidRPr="00605EB6">
        <w:t>son mari n</w:t>
      </w:r>
      <w:r w:rsidR="00C474C1">
        <w:t>’</w:t>
      </w:r>
      <w:r w:rsidRPr="00605EB6">
        <w:t>avait pas ce droit</w:t>
      </w:r>
      <w:r w:rsidR="00C474C1">
        <w:t xml:space="preserve">, </w:t>
      </w:r>
      <w:r w:rsidRPr="00605EB6">
        <w:t>ce serait une sorte de mutilation</w:t>
      </w:r>
      <w:r w:rsidR="00C474C1">
        <w:t xml:space="preserve"> ; </w:t>
      </w:r>
      <w:r w:rsidRPr="00605EB6">
        <w:t>d</w:t>
      </w:r>
      <w:r w:rsidR="00C474C1">
        <w:t>’</w:t>
      </w:r>
      <w:r w:rsidRPr="00605EB6">
        <w:t>ailleurs</w:t>
      </w:r>
      <w:r w:rsidR="00C474C1">
        <w:t xml:space="preserve">, </w:t>
      </w:r>
      <w:r w:rsidRPr="00605EB6">
        <w:t>elle le trouvait très bien avec ses grands cheveux tombant sur ses épaules</w:t>
      </w:r>
      <w:r w:rsidR="00C474C1">
        <w:t xml:space="preserve"> ; </w:t>
      </w:r>
      <w:r w:rsidRPr="00605EB6">
        <w:t>il lui plaisait ainsi</w:t>
      </w:r>
      <w:r w:rsidR="00C474C1">
        <w:t>.</w:t>
      </w:r>
    </w:p>
    <w:p w14:paraId="35FDBD62" w14:textId="77777777" w:rsidR="00C474C1" w:rsidRDefault="00C52F4A" w:rsidP="00C52F4A">
      <w:r w:rsidRPr="00605EB6">
        <w:t>Jacques Vaillant n</w:t>
      </w:r>
      <w:r w:rsidR="00C474C1">
        <w:t>’</w:t>
      </w:r>
      <w:r w:rsidRPr="00605EB6">
        <w:t>insista point</w:t>
      </w:r>
      <w:r w:rsidR="00C474C1">
        <w:t>.</w:t>
      </w:r>
    </w:p>
    <w:p w14:paraId="43570BD5" w14:textId="77777777" w:rsidR="00C474C1" w:rsidRDefault="00C52F4A" w:rsidP="00C52F4A">
      <w:r w:rsidRPr="00605EB6">
        <w:t>Et c</w:t>
      </w:r>
      <w:r w:rsidR="00C474C1">
        <w:t>’</w:t>
      </w:r>
      <w:r w:rsidRPr="00605EB6">
        <w:t>est ainsi</w:t>
      </w:r>
      <w:r w:rsidR="00C474C1">
        <w:t xml:space="preserve">, </w:t>
      </w:r>
      <w:r w:rsidRPr="00605EB6">
        <w:t>grâce à la bonne Catherine</w:t>
      </w:r>
      <w:r w:rsidR="00C474C1">
        <w:t xml:space="preserve">, </w:t>
      </w:r>
      <w:r w:rsidRPr="00605EB6">
        <w:t>que le coureur des bois conserva sa longue chevelure</w:t>
      </w:r>
      <w:r w:rsidR="00C474C1">
        <w:t>.</w:t>
      </w:r>
    </w:p>
    <w:p w14:paraId="54B96A4B" w14:textId="62571F42" w:rsidR="00C52F4A" w:rsidRPr="00605EB6" w:rsidRDefault="00C52F4A" w:rsidP="00C474C1">
      <w:pPr>
        <w:pStyle w:val="Titre2"/>
      </w:pPr>
      <w:bookmarkStart w:id="19" w:name="_Toc197617865"/>
      <w:r w:rsidRPr="00605EB6">
        <w:lastRenderedPageBreak/>
        <w:t>VI</w:t>
      </w:r>
      <w:r w:rsidRPr="00605EB6">
        <w:br/>
      </w:r>
      <w:r w:rsidRPr="00605EB6">
        <w:br/>
        <w:t>BONNE OU MAUVAISE ACTION</w:t>
      </w:r>
      <w:bookmarkEnd w:id="19"/>
    </w:p>
    <w:p w14:paraId="03C48D20" w14:textId="77777777" w:rsidR="00C474C1" w:rsidRDefault="00C52F4A" w:rsidP="00C52F4A">
      <w:r w:rsidRPr="00605EB6">
        <w:t>Vers quatre heures</w:t>
      </w:r>
      <w:r w:rsidR="00C474C1">
        <w:t xml:space="preserve">, </w:t>
      </w:r>
      <w:r w:rsidRPr="00605EB6">
        <w:t>ayant à voir quelqu</w:t>
      </w:r>
      <w:r w:rsidR="00C474C1">
        <w:t>’</w:t>
      </w:r>
      <w:r w:rsidRPr="00605EB6">
        <w:t>un de la commune</w:t>
      </w:r>
      <w:r w:rsidR="00C474C1">
        <w:t xml:space="preserve">, </w:t>
      </w:r>
      <w:r w:rsidRPr="00605EB6">
        <w:t>Jacques Vaillant sortit</w:t>
      </w:r>
      <w:r w:rsidR="00C474C1">
        <w:t>.</w:t>
      </w:r>
    </w:p>
    <w:p w14:paraId="4F60BBB8" w14:textId="77777777" w:rsidR="00C474C1" w:rsidRDefault="00C52F4A" w:rsidP="00C52F4A">
      <w:r w:rsidRPr="00605EB6">
        <w:t>En voyant la porte s</w:t>
      </w:r>
      <w:r w:rsidR="00C474C1">
        <w:t>’</w:t>
      </w:r>
      <w:r w:rsidRPr="00605EB6">
        <w:t>ouvrir</w:t>
      </w:r>
      <w:r w:rsidR="00C474C1">
        <w:t xml:space="preserve">, </w:t>
      </w:r>
      <w:r w:rsidRPr="00605EB6">
        <w:t>le sauvage avait fait un mouvement brusque</w:t>
      </w:r>
      <w:r w:rsidR="00C474C1">
        <w:t xml:space="preserve">, </w:t>
      </w:r>
      <w:r w:rsidRPr="00605EB6">
        <w:t>comme s</w:t>
      </w:r>
      <w:r w:rsidR="00C474C1">
        <w:t>’</w:t>
      </w:r>
      <w:r w:rsidRPr="00605EB6">
        <w:t>il eût eu l</w:t>
      </w:r>
      <w:r w:rsidR="00C474C1">
        <w:t>’</w:t>
      </w:r>
      <w:r w:rsidRPr="00605EB6">
        <w:t>intention de s</w:t>
      </w:r>
      <w:r w:rsidR="00C474C1">
        <w:t>’</w:t>
      </w:r>
      <w:r w:rsidRPr="00605EB6">
        <w:t>élancer hors de la salle à manger et de prendre la clef des champs</w:t>
      </w:r>
      <w:r w:rsidR="00C474C1">
        <w:t xml:space="preserve"> ; </w:t>
      </w:r>
      <w:r w:rsidRPr="00605EB6">
        <w:t>mais la porte s</w:t>
      </w:r>
      <w:r w:rsidR="00C474C1">
        <w:t>’</w:t>
      </w:r>
      <w:r w:rsidRPr="00605EB6">
        <w:t>était refermée</w:t>
      </w:r>
      <w:r w:rsidR="00C474C1">
        <w:t xml:space="preserve">, </w:t>
      </w:r>
      <w:r w:rsidRPr="00605EB6">
        <w:t>et</w:t>
      </w:r>
      <w:r w:rsidR="00C474C1">
        <w:t xml:space="preserve">, </w:t>
      </w:r>
      <w:r w:rsidRPr="00605EB6">
        <w:t>après avoir jeté un long regard du côté de la fenêtre</w:t>
      </w:r>
      <w:r w:rsidR="00C474C1">
        <w:t xml:space="preserve">, </w:t>
      </w:r>
      <w:r w:rsidRPr="00605EB6">
        <w:t>il était retombé dans son immobilité</w:t>
      </w:r>
      <w:r w:rsidR="00C474C1">
        <w:t>.</w:t>
      </w:r>
    </w:p>
    <w:p w14:paraId="3A282286" w14:textId="77777777" w:rsidR="00C474C1" w:rsidRDefault="00C52F4A" w:rsidP="00C52F4A">
      <w:r w:rsidRPr="00605EB6">
        <w:t>Catherine avait pris un livre et s</w:t>
      </w:r>
      <w:r w:rsidR="00C474C1">
        <w:t>’</w:t>
      </w:r>
      <w:r w:rsidRPr="00605EB6">
        <w:t>était assise en face du sauvage</w:t>
      </w:r>
      <w:r w:rsidR="00C474C1">
        <w:t xml:space="preserve"> ; </w:t>
      </w:r>
      <w:r w:rsidRPr="00605EB6">
        <w:t>mais</w:t>
      </w:r>
      <w:r w:rsidR="00C474C1">
        <w:t xml:space="preserve">, </w:t>
      </w:r>
      <w:r w:rsidRPr="00605EB6">
        <w:t>distraite par toutes sortes de pensées</w:t>
      </w:r>
      <w:r w:rsidR="00C474C1">
        <w:t xml:space="preserve">, </w:t>
      </w:r>
      <w:r w:rsidRPr="00605EB6">
        <w:t>qui se heurtaient tumultueusement dans son cerveau</w:t>
      </w:r>
      <w:r w:rsidR="00C474C1">
        <w:t xml:space="preserve">, </w:t>
      </w:r>
      <w:r w:rsidRPr="00605EB6">
        <w:t>elle ne lisait point</w:t>
      </w:r>
      <w:r w:rsidR="00C474C1">
        <w:t xml:space="preserve">. </w:t>
      </w:r>
      <w:r w:rsidRPr="00605EB6">
        <w:t>Le livre</w:t>
      </w:r>
      <w:r w:rsidR="00C474C1">
        <w:t xml:space="preserve">, </w:t>
      </w:r>
      <w:r w:rsidRPr="00605EB6">
        <w:t>posé sur ses genoux</w:t>
      </w:r>
      <w:r w:rsidR="00C474C1">
        <w:t xml:space="preserve">, </w:t>
      </w:r>
      <w:r w:rsidRPr="00605EB6">
        <w:t>restait ouvert aux mêmes pages</w:t>
      </w:r>
      <w:r w:rsidR="00C474C1">
        <w:t>.</w:t>
      </w:r>
    </w:p>
    <w:p w14:paraId="013EB10C" w14:textId="77777777" w:rsidR="00C474C1" w:rsidRDefault="00C52F4A" w:rsidP="00C52F4A">
      <w:r w:rsidRPr="00605EB6">
        <w:t>À chaque instant</w:t>
      </w:r>
      <w:r w:rsidR="00C474C1">
        <w:t xml:space="preserve">, </w:t>
      </w:r>
      <w:r w:rsidRPr="00605EB6">
        <w:t>elle enveloppait son hôte d</w:t>
      </w:r>
      <w:r w:rsidR="00C474C1">
        <w:t>’</w:t>
      </w:r>
      <w:r w:rsidRPr="00605EB6">
        <w:t>un regard plein de compassion dans lequel on aurait pu découvrir comme un sentiment de tendresse</w:t>
      </w:r>
      <w:r w:rsidR="00C474C1">
        <w:t>.</w:t>
      </w:r>
    </w:p>
    <w:p w14:paraId="655CA001" w14:textId="77777777" w:rsidR="00C474C1" w:rsidRDefault="00C52F4A" w:rsidP="00C52F4A">
      <w:r w:rsidRPr="00605EB6">
        <w:t>Elle écoutait aussi un bruit confus de voix qui venait de la rue</w:t>
      </w:r>
      <w:r w:rsidR="00C474C1">
        <w:t xml:space="preserve"> ; </w:t>
      </w:r>
      <w:r w:rsidRPr="00605EB6">
        <w:t>car</w:t>
      </w:r>
      <w:r w:rsidR="00C474C1">
        <w:t xml:space="preserve">, </w:t>
      </w:r>
      <w:r w:rsidRPr="00605EB6">
        <w:t>depuis que le malheureux était entré chez elle</w:t>
      </w:r>
      <w:r w:rsidR="00C474C1">
        <w:t xml:space="preserve">, </w:t>
      </w:r>
      <w:r w:rsidRPr="00605EB6">
        <w:t>il y avait eu constamment devant la maison un rassemblement d</w:t>
      </w:r>
      <w:r w:rsidR="00C474C1">
        <w:t>’</w:t>
      </w:r>
      <w:r w:rsidRPr="00605EB6">
        <w:t>hommes et de femmes au milieu duquel braillaient des enfants</w:t>
      </w:r>
      <w:r w:rsidR="00C474C1">
        <w:t>.</w:t>
      </w:r>
    </w:p>
    <w:p w14:paraId="36B544E6" w14:textId="77777777" w:rsidR="00C474C1" w:rsidRDefault="00C52F4A" w:rsidP="00C52F4A">
      <w:r w:rsidRPr="00605EB6">
        <w:t>Le sauvage paraissait ne rien entendre et être insensible à tout</w:t>
      </w:r>
      <w:r w:rsidR="00C474C1">
        <w:t xml:space="preserve"> : </w:t>
      </w:r>
      <w:r w:rsidRPr="00605EB6">
        <w:t>les coudes sur ses genoux et la tête dans ses mains</w:t>
      </w:r>
      <w:r w:rsidR="00C474C1">
        <w:t xml:space="preserve">, </w:t>
      </w:r>
      <w:r w:rsidRPr="00605EB6">
        <w:t>il était comme galvanisé</w:t>
      </w:r>
      <w:r w:rsidR="00C474C1">
        <w:t>.</w:t>
      </w:r>
    </w:p>
    <w:p w14:paraId="00FED1BA" w14:textId="77777777" w:rsidR="00C474C1" w:rsidRDefault="00C52F4A" w:rsidP="00C52F4A">
      <w:r w:rsidRPr="00605EB6">
        <w:lastRenderedPageBreak/>
        <w:t>Une heure s</w:t>
      </w:r>
      <w:r w:rsidR="00C474C1">
        <w:t>’</w:t>
      </w:r>
      <w:r w:rsidRPr="00605EB6">
        <w:t>écoula ainsi</w:t>
      </w:r>
      <w:r w:rsidR="00C474C1">
        <w:t>.</w:t>
      </w:r>
    </w:p>
    <w:p w14:paraId="5508C906" w14:textId="77777777" w:rsidR="00C474C1" w:rsidRDefault="00C52F4A" w:rsidP="00C52F4A">
      <w:r w:rsidRPr="00605EB6">
        <w:t>Deux ou trois fois Catherine s</w:t>
      </w:r>
      <w:r w:rsidR="00C474C1">
        <w:t>’</w:t>
      </w:r>
      <w:r w:rsidRPr="00605EB6">
        <w:t>était levée et avait entr</w:t>
      </w:r>
      <w:r w:rsidR="00C474C1">
        <w:t>’</w:t>
      </w:r>
      <w:r w:rsidRPr="00605EB6">
        <w:t>ouvert les rideaux de la fenêtre pour voir ce qui se passait dans la rue</w:t>
      </w:r>
      <w:r w:rsidR="00C474C1">
        <w:t xml:space="preserve">. </w:t>
      </w:r>
      <w:r w:rsidRPr="00605EB6">
        <w:t>Tout ce monde devant sa maison la gênait</w:t>
      </w:r>
      <w:r w:rsidR="00C474C1">
        <w:t xml:space="preserve">. </w:t>
      </w:r>
      <w:r w:rsidRPr="00605EB6">
        <w:t>Pourquoi ces hommes ne rentraient-ils pas chez eux</w:t>
      </w:r>
      <w:r w:rsidR="00C474C1">
        <w:t xml:space="preserve"> ? </w:t>
      </w:r>
      <w:r w:rsidRPr="00605EB6">
        <w:t>Et ces femmes</w:t>
      </w:r>
      <w:r w:rsidR="00C474C1">
        <w:t xml:space="preserve">… </w:t>
      </w:r>
      <w:r w:rsidRPr="00605EB6">
        <w:t>n</w:t>
      </w:r>
      <w:r w:rsidR="00C474C1">
        <w:t>’</w:t>
      </w:r>
      <w:r w:rsidRPr="00605EB6">
        <w:t>avaient-elles pas leur ménage à soigner</w:t>
      </w:r>
      <w:r w:rsidR="00C474C1">
        <w:t xml:space="preserve">, </w:t>
      </w:r>
      <w:r w:rsidRPr="00605EB6">
        <w:t>le repas du soir à préparer</w:t>
      </w:r>
      <w:r w:rsidR="00C474C1">
        <w:t xml:space="preserve"> ? </w:t>
      </w:r>
      <w:r w:rsidRPr="00605EB6">
        <w:t>Catherine était agitée</w:t>
      </w:r>
      <w:r w:rsidR="00C474C1">
        <w:t xml:space="preserve">, </w:t>
      </w:r>
      <w:r w:rsidRPr="00605EB6">
        <w:t>inquiète</w:t>
      </w:r>
      <w:r w:rsidR="00C474C1">
        <w:t xml:space="preserve">, </w:t>
      </w:r>
      <w:r w:rsidRPr="00605EB6">
        <w:t>tourmentée</w:t>
      </w:r>
      <w:r w:rsidR="00C474C1">
        <w:t xml:space="preserve"> ; </w:t>
      </w:r>
      <w:r w:rsidRPr="00605EB6">
        <w:t>elle avait conçu un projet et elle cherchait le moyen de le mettre à exécution</w:t>
      </w:r>
      <w:r w:rsidR="00C474C1">
        <w:t>.</w:t>
      </w:r>
    </w:p>
    <w:p w14:paraId="333E46D0" w14:textId="77777777" w:rsidR="00C474C1" w:rsidRDefault="00C52F4A" w:rsidP="00C52F4A">
      <w:r w:rsidRPr="00605EB6">
        <w:t>Tout à coup le coureur des bois fit entendre son espèce de grognement habituel et sortit de son immobilité</w:t>
      </w:r>
      <w:r w:rsidR="00C474C1">
        <w:t xml:space="preserve">. </w:t>
      </w:r>
      <w:r w:rsidRPr="00605EB6">
        <w:t>Ses yeux avaient subitement repris leur éclat</w:t>
      </w:r>
      <w:r w:rsidR="00C474C1">
        <w:t xml:space="preserve">, </w:t>
      </w:r>
      <w:r w:rsidRPr="00605EB6">
        <w:t>de sombres éclairs sillonnaient son regard redevenu farouche</w:t>
      </w:r>
      <w:r w:rsidR="00C474C1">
        <w:t xml:space="preserve"> ; </w:t>
      </w:r>
      <w:r w:rsidRPr="00605EB6">
        <w:t>mais il était toujours triste et une grande anxiété se lisait sur son visage</w:t>
      </w:r>
      <w:r w:rsidR="00C474C1">
        <w:t xml:space="preserve">. </w:t>
      </w:r>
      <w:r w:rsidRPr="00605EB6">
        <w:t>Il s</w:t>
      </w:r>
      <w:r w:rsidR="00C474C1">
        <w:t>’</w:t>
      </w:r>
      <w:r w:rsidRPr="00605EB6">
        <w:t>agitait sur son siège avec un malaise visible</w:t>
      </w:r>
      <w:r w:rsidR="00C474C1">
        <w:t xml:space="preserve">. </w:t>
      </w:r>
      <w:r w:rsidRPr="00605EB6">
        <w:t>À chaque instant il sursautait</w:t>
      </w:r>
      <w:r w:rsidR="00C474C1">
        <w:t xml:space="preserve">, </w:t>
      </w:r>
      <w:r w:rsidRPr="00605EB6">
        <w:t>dressait sa tête</w:t>
      </w:r>
      <w:r w:rsidR="00C474C1">
        <w:t xml:space="preserve">, </w:t>
      </w:r>
      <w:r w:rsidRPr="00605EB6">
        <w:t>roulait ses grands yeux d</w:t>
      </w:r>
      <w:r w:rsidR="00C474C1">
        <w:t>’</w:t>
      </w:r>
      <w:r w:rsidRPr="00605EB6">
        <w:t>une manière effrayante</w:t>
      </w:r>
      <w:r w:rsidR="00C474C1">
        <w:t xml:space="preserve">, </w:t>
      </w:r>
      <w:r w:rsidRPr="00605EB6">
        <w:t>jetait sur la fenêtre un regard rapide</w:t>
      </w:r>
      <w:r w:rsidR="00C474C1">
        <w:t xml:space="preserve">, </w:t>
      </w:r>
      <w:r w:rsidRPr="00605EB6">
        <w:t>puis le cou allongé</w:t>
      </w:r>
      <w:r w:rsidR="00C474C1">
        <w:t xml:space="preserve">, </w:t>
      </w:r>
      <w:r w:rsidRPr="00605EB6">
        <w:t>l</w:t>
      </w:r>
      <w:r w:rsidR="00C474C1">
        <w:t>’</w:t>
      </w:r>
      <w:r w:rsidRPr="00605EB6">
        <w:t>oreille tendue</w:t>
      </w:r>
      <w:r w:rsidR="00C474C1">
        <w:t xml:space="preserve">, </w:t>
      </w:r>
      <w:r w:rsidRPr="00605EB6">
        <w:t>il semblait écouter comme s</w:t>
      </w:r>
      <w:r w:rsidR="00C474C1">
        <w:t>’</w:t>
      </w:r>
      <w:r w:rsidRPr="00605EB6">
        <w:t>il eût entendu un appel lointain</w:t>
      </w:r>
      <w:r w:rsidR="00C474C1">
        <w:t>.</w:t>
      </w:r>
    </w:p>
    <w:p w14:paraId="726B0816" w14:textId="77777777" w:rsidR="00C474C1" w:rsidRDefault="00C52F4A" w:rsidP="00C52F4A">
      <w:r w:rsidRPr="00605EB6">
        <w:t>Quand ses yeux rencontraient ceux de Catherine</w:t>
      </w:r>
      <w:r w:rsidR="00C474C1">
        <w:t xml:space="preserve">, </w:t>
      </w:r>
      <w:r w:rsidRPr="00605EB6">
        <w:t>sa physionomie changeait aussitôt d</w:t>
      </w:r>
      <w:r w:rsidR="00C474C1">
        <w:t>’</w:t>
      </w:r>
      <w:r w:rsidRPr="00605EB6">
        <w:t>expression</w:t>
      </w:r>
      <w:r w:rsidR="00C474C1">
        <w:t xml:space="preserve"> ; </w:t>
      </w:r>
      <w:r w:rsidRPr="00605EB6">
        <w:t>la flamme de son regard s</w:t>
      </w:r>
      <w:r w:rsidR="00C474C1">
        <w:t>’</w:t>
      </w:r>
      <w:r w:rsidRPr="00605EB6">
        <w:t>éteignait et il la regardait</w:t>
      </w:r>
      <w:r w:rsidR="00C474C1">
        <w:t xml:space="preserve">, </w:t>
      </w:r>
      <w:r w:rsidRPr="00605EB6">
        <w:t>ayant l</w:t>
      </w:r>
      <w:r w:rsidR="00C474C1">
        <w:t>’</w:t>
      </w:r>
      <w:r w:rsidRPr="00605EB6">
        <w:t>air de lui adresser une prière</w:t>
      </w:r>
      <w:r w:rsidR="00C474C1">
        <w:t xml:space="preserve"> ; </w:t>
      </w:r>
      <w:r w:rsidRPr="00605EB6">
        <w:t>puis il secouait la tête et la laissait retomber sur sa poitrine en poussant un soupir</w:t>
      </w:r>
      <w:r w:rsidR="00C474C1">
        <w:t>.</w:t>
      </w:r>
    </w:p>
    <w:p w14:paraId="2E2DB46E" w14:textId="60D32F5D" w:rsidR="00C474C1" w:rsidRDefault="0094609C" w:rsidP="00C52F4A">
      <w:r>
        <w:t>— </w:t>
      </w:r>
      <w:r w:rsidR="00C52F4A" w:rsidRPr="00605EB6">
        <w:t>Comme je le comprends</w:t>
      </w:r>
      <w:r w:rsidR="00C474C1">
        <w:t xml:space="preserve">, </w:t>
      </w:r>
      <w:r w:rsidR="00C52F4A" w:rsidRPr="00605EB6">
        <w:t>pensait-elle</w:t>
      </w:r>
      <w:r w:rsidR="00C474C1">
        <w:t xml:space="preserve"> ; </w:t>
      </w:r>
      <w:r w:rsidR="00C52F4A" w:rsidRPr="00605EB6">
        <w:t>oh</w:t>
      </w:r>
      <w:r w:rsidR="00C474C1">
        <w:t xml:space="preserve"> ! </w:t>
      </w:r>
      <w:r w:rsidR="00C52F4A" w:rsidRPr="00605EB6">
        <w:t>je sais bien ce qu</w:t>
      </w:r>
      <w:r w:rsidR="00C474C1">
        <w:t>’</w:t>
      </w:r>
      <w:r w:rsidR="00C52F4A" w:rsidRPr="00605EB6">
        <w:t>il me demande</w:t>
      </w:r>
      <w:r w:rsidR="00C474C1">
        <w:t xml:space="preserve">. </w:t>
      </w:r>
      <w:r w:rsidR="00C52F4A" w:rsidRPr="00605EB6">
        <w:t>Si j</w:t>
      </w:r>
      <w:r w:rsidR="00C474C1">
        <w:t>’</w:t>
      </w:r>
      <w:r w:rsidR="00C52F4A" w:rsidRPr="00605EB6">
        <w:t>avais</w:t>
      </w:r>
      <w:r w:rsidR="00C474C1">
        <w:t xml:space="preserve">… </w:t>
      </w:r>
      <w:r w:rsidR="00C52F4A" w:rsidRPr="00605EB6">
        <w:t>non</w:t>
      </w:r>
      <w:r w:rsidR="00C474C1">
        <w:t xml:space="preserve">, </w:t>
      </w:r>
      <w:r w:rsidR="00C52F4A" w:rsidRPr="00605EB6">
        <w:t>ce n</w:t>
      </w:r>
      <w:r w:rsidR="00C474C1">
        <w:t>’</w:t>
      </w:r>
      <w:r w:rsidR="00C52F4A" w:rsidRPr="00605EB6">
        <w:t>est pas encore le moment</w:t>
      </w:r>
      <w:r w:rsidR="00C474C1">
        <w:t xml:space="preserve">. </w:t>
      </w:r>
      <w:r w:rsidR="00C52F4A" w:rsidRPr="00605EB6">
        <w:t>Mais ces gens-là ne s</w:t>
      </w:r>
      <w:r w:rsidR="00C474C1">
        <w:t>’</w:t>
      </w:r>
      <w:r w:rsidR="00C52F4A" w:rsidRPr="00605EB6">
        <w:t>en iront donc pas</w:t>
      </w:r>
      <w:r w:rsidR="00C474C1">
        <w:t xml:space="preserve"> ? </w:t>
      </w:r>
      <w:r w:rsidR="00C52F4A" w:rsidRPr="00605EB6">
        <w:t>Qu</w:t>
      </w:r>
      <w:r w:rsidR="00C474C1">
        <w:t>’</w:t>
      </w:r>
      <w:r w:rsidR="00C52F4A" w:rsidRPr="00605EB6">
        <w:t>est-ce qu</w:t>
      </w:r>
      <w:r w:rsidR="00C474C1">
        <w:t>’</w:t>
      </w:r>
      <w:r w:rsidR="00C52F4A" w:rsidRPr="00605EB6">
        <w:t>ils attendent</w:t>
      </w:r>
      <w:r w:rsidR="00C474C1">
        <w:t xml:space="preserve"> ? </w:t>
      </w:r>
      <w:r w:rsidR="00C52F4A" w:rsidRPr="00605EB6">
        <w:t>Qu</w:t>
      </w:r>
      <w:r w:rsidR="00C474C1">
        <w:t>’</w:t>
      </w:r>
      <w:r w:rsidR="00C52F4A" w:rsidRPr="00605EB6">
        <w:t>est-ce qu</w:t>
      </w:r>
      <w:r w:rsidR="00C474C1">
        <w:t>’</w:t>
      </w:r>
      <w:r w:rsidR="00C52F4A" w:rsidRPr="00605EB6">
        <w:t>ils veulent</w:t>
      </w:r>
      <w:r w:rsidR="00C474C1">
        <w:t xml:space="preserve"> ? </w:t>
      </w:r>
      <w:r w:rsidR="00C52F4A" w:rsidRPr="00605EB6">
        <w:t>Est-ce qu</w:t>
      </w:r>
      <w:r w:rsidR="00C474C1">
        <w:t>’</w:t>
      </w:r>
      <w:r w:rsidR="00C52F4A" w:rsidRPr="00605EB6">
        <w:t>ils pensent passer la nuit là</w:t>
      </w:r>
      <w:r w:rsidR="00C474C1">
        <w:t xml:space="preserve">, </w:t>
      </w:r>
      <w:r w:rsidR="00C52F4A" w:rsidRPr="00605EB6">
        <w:t>y rester jusqu</w:t>
      </w:r>
      <w:r w:rsidR="00C474C1">
        <w:t>’</w:t>
      </w:r>
      <w:r w:rsidR="00C52F4A" w:rsidRPr="00605EB6">
        <w:t>à demain</w:t>
      </w:r>
      <w:r w:rsidR="00C474C1">
        <w:t> ?</w:t>
      </w:r>
    </w:p>
    <w:p w14:paraId="18EA79A9" w14:textId="77777777" w:rsidR="00C474C1" w:rsidRDefault="00C52F4A" w:rsidP="00C52F4A">
      <w:r w:rsidRPr="00605EB6">
        <w:lastRenderedPageBreak/>
        <w:t>Elle entendit ouvrir et fermer la porte sur la rue</w:t>
      </w:r>
      <w:r w:rsidR="00C474C1">
        <w:t xml:space="preserve">, </w:t>
      </w:r>
      <w:r w:rsidRPr="00605EB6">
        <w:t>puis marcher dans le jardin</w:t>
      </w:r>
      <w:r w:rsidR="00C474C1">
        <w:t>.</w:t>
      </w:r>
    </w:p>
    <w:p w14:paraId="0F5ECB0A" w14:textId="718B9184" w:rsidR="00C474C1" w:rsidRDefault="0094609C" w:rsidP="00C52F4A">
      <w:r>
        <w:t>— </w:t>
      </w:r>
      <w:r w:rsidR="00C52F4A" w:rsidRPr="00605EB6">
        <w:t>Il revient</w:t>
      </w:r>
      <w:r w:rsidR="00C474C1">
        <w:t xml:space="preserve">, </w:t>
      </w:r>
      <w:r w:rsidR="00C52F4A" w:rsidRPr="00605EB6">
        <w:t>murmura-t-elle</w:t>
      </w:r>
      <w:r w:rsidR="00C474C1">
        <w:t xml:space="preserve">, </w:t>
      </w:r>
      <w:r w:rsidR="00C52F4A" w:rsidRPr="00605EB6">
        <w:t>c</w:t>
      </w:r>
      <w:r w:rsidR="00C474C1">
        <w:t>’</w:t>
      </w:r>
      <w:r w:rsidR="00C52F4A" w:rsidRPr="00605EB6">
        <w:t>est trop tôt</w:t>
      </w:r>
      <w:r w:rsidR="00C474C1">
        <w:t xml:space="preserve"> : </w:t>
      </w:r>
      <w:r w:rsidR="00C52F4A" w:rsidRPr="00605EB6">
        <w:t>je pensais qu</w:t>
      </w:r>
      <w:r w:rsidR="00C474C1">
        <w:t>’</w:t>
      </w:r>
      <w:r w:rsidR="00C52F4A" w:rsidRPr="00605EB6">
        <w:t>il ne rentrerait qu</w:t>
      </w:r>
      <w:r w:rsidR="00C474C1">
        <w:t>’</w:t>
      </w:r>
      <w:r w:rsidR="00C52F4A" w:rsidRPr="00605EB6">
        <w:t>à la nuit close</w:t>
      </w:r>
      <w:r w:rsidR="00C474C1">
        <w:t>.</w:t>
      </w:r>
    </w:p>
    <w:p w14:paraId="0FB2CFD8" w14:textId="77777777" w:rsidR="00C474C1" w:rsidRDefault="00C52F4A" w:rsidP="00C52F4A">
      <w:r w:rsidRPr="00605EB6">
        <w:t>Le bruit des pas résonna dans le corridor et presque aussitôt on frappa à la porte de la salle</w:t>
      </w:r>
      <w:r w:rsidR="00C474C1">
        <w:t>.</w:t>
      </w:r>
    </w:p>
    <w:p w14:paraId="72AF8530" w14:textId="719BE8DF" w:rsidR="00C474C1" w:rsidRDefault="00C52F4A" w:rsidP="00C52F4A">
      <w:r w:rsidRPr="00605EB6">
        <w:t>On frappait</w:t>
      </w:r>
      <w:r w:rsidR="004540F3">
        <w:t> ;</w:t>
      </w:r>
      <w:r w:rsidR="00C474C1">
        <w:t xml:space="preserve"> </w:t>
      </w:r>
      <w:r w:rsidRPr="00605EB6">
        <w:t>ce n</w:t>
      </w:r>
      <w:r w:rsidR="00C474C1">
        <w:t>’</w:t>
      </w:r>
      <w:r w:rsidRPr="00605EB6">
        <w:t>était donc pas Jacques qui rentrait</w:t>
      </w:r>
      <w:r w:rsidR="00C474C1">
        <w:t>.</w:t>
      </w:r>
    </w:p>
    <w:p w14:paraId="48F04B4C" w14:textId="2EA746D2" w:rsidR="00C474C1" w:rsidRDefault="0094609C" w:rsidP="00C52F4A">
      <w:r>
        <w:t>— </w:t>
      </w:r>
      <w:r w:rsidR="00C52F4A" w:rsidRPr="00605EB6">
        <w:t>Ouvrez</w:t>
      </w:r>
      <w:r w:rsidR="00C474C1">
        <w:t xml:space="preserve">, </w:t>
      </w:r>
      <w:r w:rsidR="00C52F4A" w:rsidRPr="00605EB6">
        <w:t>dit-elle</w:t>
      </w:r>
      <w:r w:rsidR="00C474C1">
        <w:t>.</w:t>
      </w:r>
    </w:p>
    <w:p w14:paraId="2B40CDC1" w14:textId="77777777" w:rsidR="00C474C1" w:rsidRDefault="00C52F4A" w:rsidP="00C52F4A">
      <w:r w:rsidRPr="00605EB6">
        <w:t>Un jeune et joli garçon de quinze ans et demi entra</w:t>
      </w:r>
      <w:r w:rsidR="00C474C1">
        <w:t>.</w:t>
      </w:r>
    </w:p>
    <w:p w14:paraId="6BFE5202" w14:textId="77777777" w:rsidR="00C474C1" w:rsidRDefault="00C52F4A" w:rsidP="00C52F4A">
      <w:r w:rsidRPr="00605EB6">
        <w:t>Le visage de Catherine s</w:t>
      </w:r>
      <w:r w:rsidR="00C474C1">
        <w:t>’</w:t>
      </w:r>
      <w:r w:rsidRPr="00605EB6">
        <w:t>épanouit</w:t>
      </w:r>
      <w:r w:rsidR="00C474C1">
        <w:t>.</w:t>
      </w:r>
    </w:p>
    <w:p w14:paraId="23CA771B" w14:textId="664D7B53" w:rsidR="00C474C1" w:rsidRDefault="0094609C" w:rsidP="00C52F4A">
      <w:r>
        <w:t>— </w:t>
      </w:r>
      <w:r w:rsidR="00C52F4A" w:rsidRPr="00605EB6">
        <w:t>Bonsoir</w:t>
      </w:r>
      <w:r w:rsidR="00C474C1">
        <w:t xml:space="preserve">, </w:t>
      </w:r>
      <w:r w:rsidR="00C52F4A" w:rsidRPr="00605EB6">
        <w:t>marraine</w:t>
      </w:r>
      <w:r w:rsidR="00C474C1">
        <w:t xml:space="preserve">, </w:t>
      </w:r>
      <w:r w:rsidR="00C52F4A" w:rsidRPr="00605EB6">
        <w:t>dit le jeune garçon</w:t>
      </w:r>
      <w:r w:rsidR="00C474C1">
        <w:t>.</w:t>
      </w:r>
    </w:p>
    <w:p w14:paraId="4CC08D01" w14:textId="77777777" w:rsidR="00C474C1" w:rsidRDefault="00C52F4A" w:rsidP="00C52F4A">
      <w:r w:rsidRPr="00605EB6">
        <w:t>C</w:t>
      </w:r>
      <w:r w:rsidR="00C474C1">
        <w:t>’</w:t>
      </w:r>
      <w:r w:rsidRPr="00605EB6">
        <w:t>était Jacques Grandin</w:t>
      </w:r>
      <w:r w:rsidR="00C474C1">
        <w:t>.</w:t>
      </w:r>
    </w:p>
    <w:p w14:paraId="7D9C1476" w14:textId="77777777" w:rsidR="00C474C1" w:rsidRDefault="00C52F4A" w:rsidP="00C52F4A">
      <w:r w:rsidRPr="00605EB6">
        <w:t>Catherine se leva</w:t>
      </w:r>
      <w:r w:rsidR="00C474C1">
        <w:t>.</w:t>
      </w:r>
    </w:p>
    <w:p w14:paraId="48737763" w14:textId="03946F24" w:rsidR="00C474C1" w:rsidRDefault="0094609C" w:rsidP="00C52F4A">
      <w:r>
        <w:t>— </w:t>
      </w:r>
      <w:r w:rsidR="00C52F4A" w:rsidRPr="00605EB6">
        <w:t>Tu es bien gentil de venir me voir ce soir</w:t>
      </w:r>
      <w:r w:rsidR="00C474C1">
        <w:t xml:space="preserve">, </w:t>
      </w:r>
      <w:r w:rsidR="00C52F4A" w:rsidRPr="00605EB6">
        <w:t>lui dit-elle</w:t>
      </w:r>
      <w:r w:rsidR="00C474C1">
        <w:t xml:space="preserve">, </w:t>
      </w:r>
      <w:r w:rsidR="00C52F4A" w:rsidRPr="00605EB6">
        <w:t>en lui mettant un baiser sur le front</w:t>
      </w:r>
      <w:r w:rsidR="00C474C1">
        <w:t>.</w:t>
      </w:r>
    </w:p>
    <w:p w14:paraId="7CAEBBDF" w14:textId="593E3BAD" w:rsidR="00C474C1" w:rsidRDefault="0094609C" w:rsidP="00C52F4A">
      <w:r>
        <w:t>— </w:t>
      </w:r>
      <w:r w:rsidR="00C52F4A" w:rsidRPr="00605EB6">
        <w:t>Mon parrain ne pourra pas rentrer avant huit heures</w:t>
      </w:r>
      <w:r w:rsidR="00C474C1">
        <w:t xml:space="preserve"> ; </w:t>
      </w:r>
      <w:r w:rsidR="00C52F4A" w:rsidRPr="00605EB6">
        <w:t>c</w:t>
      </w:r>
      <w:r w:rsidR="00C474C1">
        <w:t>’</w:t>
      </w:r>
      <w:r w:rsidR="00C52F4A" w:rsidRPr="00605EB6">
        <w:t>est lui qui m</w:t>
      </w:r>
      <w:r w:rsidR="00C474C1">
        <w:t>’</w:t>
      </w:r>
      <w:r w:rsidR="00C52F4A" w:rsidRPr="00605EB6">
        <w:t>a envoyé pour vous tenir compagnie</w:t>
      </w:r>
      <w:r w:rsidR="00C474C1">
        <w:t>.</w:t>
      </w:r>
    </w:p>
    <w:p w14:paraId="4A2A951B" w14:textId="437C620E" w:rsidR="00C474C1" w:rsidRDefault="0094609C" w:rsidP="00C52F4A">
      <w:r>
        <w:t>— </w:t>
      </w:r>
      <w:r w:rsidR="00C52F4A" w:rsidRPr="00605EB6">
        <w:t>Sois le bienvenu</w:t>
      </w:r>
      <w:r w:rsidR="00C474C1">
        <w:t xml:space="preserve">, </w:t>
      </w:r>
      <w:r w:rsidR="00C52F4A" w:rsidRPr="00605EB6">
        <w:t>Jacques</w:t>
      </w:r>
      <w:r w:rsidR="00C474C1">
        <w:t>.</w:t>
      </w:r>
    </w:p>
    <w:p w14:paraId="4BFB5A58" w14:textId="17EBE1FF" w:rsidR="00C474C1" w:rsidRDefault="0094609C" w:rsidP="00C52F4A">
      <w:r>
        <w:t>— </w:t>
      </w:r>
      <w:r w:rsidR="00C52F4A" w:rsidRPr="00605EB6">
        <w:t>Je devrais être près de vous depuis une demi-heure</w:t>
      </w:r>
      <w:r w:rsidR="00C474C1">
        <w:t xml:space="preserve">, </w:t>
      </w:r>
      <w:r w:rsidR="00C52F4A" w:rsidRPr="00605EB6">
        <w:t>marraine</w:t>
      </w:r>
      <w:r w:rsidR="00C474C1">
        <w:t xml:space="preserve"> ; </w:t>
      </w:r>
      <w:r w:rsidR="00C52F4A" w:rsidRPr="00605EB6">
        <w:t>mais je me suis arrêté dans la rue</w:t>
      </w:r>
      <w:r w:rsidR="00C474C1">
        <w:t xml:space="preserve">, </w:t>
      </w:r>
      <w:r w:rsidR="00C52F4A" w:rsidRPr="00605EB6">
        <w:t>devant la maison</w:t>
      </w:r>
      <w:r w:rsidR="00C474C1">
        <w:t xml:space="preserve">, </w:t>
      </w:r>
      <w:r w:rsidR="00C52F4A" w:rsidRPr="00605EB6">
        <w:t>pour écouter ce que disent les gens</w:t>
      </w:r>
      <w:r w:rsidR="00C474C1">
        <w:t>.</w:t>
      </w:r>
    </w:p>
    <w:p w14:paraId="2F3337D9" w14:textId="56F05CF7" w:rsidR="00C474C1" w:rsidRDefault="0094609C" w:rsidP="00C52F4A">
      <w:r>
        <w:t>— </w:t>
      </w:r>
      <w:r w:rsidR="00C52F4A" w:rsidRPr="00605EB6">
        <w:t>Que disent-ils</w:t>
      </w:r>
      <w:r w:rsidR="00C474C1">
        <w:t> ?</w:t>
      </w:r>
    </w:p>
    <w:p w14:paraId="1DF11276" w14:textId="40305B00" w:rsidR="00C474C1" w:rsidRDefault="0094609C" w:rsidP="00C52F4A">
      <w:r>
        <w:t>— </w:t>
      </w:r>
      <w:r w:rsidR="00C52F4A" w:rsidRPr="00605EB6">
        <w:t>Oh</w:t>
      </w:r>
      <w:r w:rsidR="00C474C1">
        <w:t xml:space="preserve"> ! </w:t>
      </w:r>
      <w:r w:rsidR="00C52F4A" w:rsidRPr="00605EB6">
        <w:t>toutes sortes de choses</w:t>
      </w:r>
      <w:r w:rsidR="00C474C1">
        <w:t xml:space="preserve"> ; </w:t>
      </w:r>
      <w:r w:rsidR="00C52F4A" w:rsidRPr="00605EB6">
        <w:t>naturellement</w:t>
      </w:r>
      <w:r w:rsidR="00C474C1">
        <w:t xml:space="preserve">, </w:t>
      </w:r>
      <w:r w:rsidR="00C52F4A" w:rsidRPr="00605EB6">
        <w:t>ils ne parlent que de l</w:t>
      </w:r>
      <w:r w:rsidR="00C474C1">
        <w:t>’</w:t>
      </w:r>
      <w:r w:rsidR="00C52F4A" w:rsidRPr="00605EB6">
        <w:t>homme sauvage</w:t>
      </w:r>
      <w:r w:rsidR="00C474C1">
        <w:t xml:space="preserve">. </w:t>
      </w:r>
      <w:r w:rsidR="00C52F4A" w:rsidRPr="00605EB6">
        <w:t>S</w:t>
      </w:r>
      <w:r w:rsidR="00C474C1">
        <w:t>’</w:t>
      </w:r>
      <w:r w:rsidR="00C52F4A" w:rsidRPr="00605EB6">
        <w:t>ils osaient</w:t>
      </w:r>
      <w:r w:rsidR="00C474C1">
        <w:t xml:space="preserve">, </w:t>
      </w:r>
      <w:r w:rsidR="00C52F4A" w:rsidRPr="00605EB6">
        <w:t>marraine</w:t>
      </w:r>
      <w:r w:rsidR="00C474C1">
        <w:t xml:space="preserve">, </w:t>
      </w:r>
      <w:r w:rsidR="00C52F4A" w:rsidRPr="00605EB6">
        <w:t>il y a longtemps que tous ceux qui sont là seraient entrés ici</w:t>
      </w:r>
      <w:r w:rsidR="00C474C1">
        <w:t xml:space="preserve">. </w:t>
      </w:r>
      <w:r w:rsidR="00C52F4A" w:rsidRPr="00605EB6">
        <w:t xml:space="preserve">La </w:t>
      </w:r>
      <w:r w:rsidR="00C52F4A" w:rsidRPr="00605EB6">
        <w:lastRenderedPageBreak/>
        <w:t>grande Ursule</w:t>
      </w:r>
      <w:r w:rsidR="00C474C1">
        <w:t xml:space="preserve">, </w:t>
      </w:r>
      <w:r w:rsidR="00C52F4A" w:rsidRPr="00605EB6">
        <w:t>la femme du boulanger</w:t>
      </w:r>
      <w:r w:rsidR="00C474C1">
        <w:t xml:space="preserve">, </w:t>
      </w:r>
      <w:r w:rsidR="00C52F4A" w:rsidRPr="00605EB6">
        <w:t>prétend qu</w:t>
      </w:r>
      <w:r w:rsidR="00C474C1">
        <w:t>’</w:t>
      </w:r>
      <w:r w:rsidR="00C52F4A" w:rsidRPr="00605EB6">
        <w:t>elle a reconnu le sauvage</w:t>
      </w:r>
      <w:r w:rsidR="00C474C1">
        <w:t xml:space="preserve"> ; </w:t>
      </w:r>
      <w:r w:rsidR="00C52F4A" w:rsidRPr="00605EB6">
        <w:t>c</w:t>
      </w:r>
      <w:r w:rsidR="00C474C1">
        <w:t>’</w:t>
      </w:r>
      <w:r w:rsidR="00C52F4A" w:rsidRPr="00605EB6">
        <w:t>est lui qu</w:t>
      </w:r>
      <w:r w:rsidR="00C474C1">
        <w:t>’</w:t>
      </w:r>
      <w:r w:rsidR="00C52F4A" w:rsidRPr="00605EB6">
        <w:t>elle a vu</w:t>
      </w:r>
      <w:r w:rsidR="00C474C1">
        <w:t xml:space="preserve">, </w:t>
      </w:r>
      <w:r w:rsidR="00C52F4A" w:rsidRPr="00605EB6">
        <w:t>il y a deux ans</w:t>
      </w:r>
      <w:r w:rsidR="00C474C1">
        <w:t xml:space="preserve">, </w:t>
      </w:r>
      <w:r w:rsidR="00C52F4A" w:rsidRPr="00605EB6">
        <w:t>à Épinal</w:t>
      </w:r>
      <w:r w:rsidR="00C474C1">
        <w:t xml:space="preserve">, </w:t>
      </w:r>
      <w:r w:rsidR="00C52F4A" w:rsidRPr="00605EB6">
        <w:t>dans une baraque de saltimbanques</w:t>
      </w:r>
      <w:r w:rsidR="00C474C1">
        <w:t>.</w:t>
      </w:r>
    </w:p>
    <w:p w14:paraId="648283A5" w14:textId="56034877" w:rsidR="00C474C1" w:rsidRDefault="0094609C" w:rsidP="00C52F4A">
      <w:r>
        <w:t>— </w:t>
      </w:r>
      <w:r w:rsidR="00C52F4A" w:rsidRPr="00605EB6">
        <w:t>Ah</w:t>
      </w:r>
      <w:r w:rsidR="00C474C1">
        <w:t xml:space="preserve"> ! </w:t>
      </w:r>
      <w:r w:rsidR="00C52F4A" w:rsidRPr="00605EB6">
        <w:t>vraiment</w:t>
      </w:r>
      <w:r w:rsidR="00C474C1">
        <w:t xml:space="preserve"> ! </w:t>
      </w:r>
      <w:r w:rsidR="00C52F4A" w:rsidRPr="00605EB6">
        <w:t>Et on croit cela</w:t>
      </w:r>
      <w:r w:rsidR="00C474C1">
        <w:t> ?</w:t>
      </w:r>
    </w:p>
    <w:p w14:paraId="101A9214" w14:textId="31604E66" w:rsidR="00C474C1" w:rsidRDefault="0094609C" w:rsidP="00C52F4A">
      <w:r>
        <w:t>— </w:t>
      </w:r>
      <w:r w:rsidR="00C52F4A" w:rsidRPr="00605EB6">
        <w:t>On le croit</w:t>
      </w:r>
      <w:r w:rsidR="00C474C1">
        <w:t xml:space="preserve">. </w:t>
      </w:r>
      <w:r w:rsidR="00C52F4A" w:rsidRPr="00605EB6">
        <w:t>Ça peut bien être vrai</w:t>
      </w:r>
      <w:r w:rsidR="00C474C1">
        <w:t> !</w:t>
      </w:r>
    </w:p>
    <w:p w14:paraId="75FDCA89" w14:textId="31C93950" w:rsidR="00C474C1" w:rsidRDefault="0094609C" w:rsidP="00C52F4A">
      <w:r>
        <w:t>— </w:t>
      </w:r>
      <w:r w:rsidR="00C52F4A" w:rsidRPr="00605EB6">
        <w:t>Cela</w:t>
      </w:r>
      <w:r w:rsidR="00C474C1">
        <w:t xml:space="preserve">, </w:t>
      </w:r>
      <w:r w:rsidR="00C52F4A" w:rsidRPr="00605EB6">
        <w:t>en effet</w:t>
      </w:r>
      <w:r w:rsidR="00C474C1">
        <w:t xml:space="preserve">, </w:t>
      </w:r>
      <w:r w:rsidR="00C52F4A" w:rsidRPr="00605EB6">
        <w:t>expliquerait la présence de ce malheureux dans nos montagnes</w:t>
      </w:r>
      <w:r w:rsidR="00C474C1">
        <w:t>.</w:t>
      </w:r>
    </w:p>
    <w:p w14:paraId="282ECE73" w14:textId="4E514281" w:rsidR="00C474C1" w:rsidRDefault="0094609C" w:rsidP="00C52F4A">
      <w:r>
        <w:t>— </w:t>
      </w:r>
      <w:r w:rsidR="00C52F4A" w:rsidRPr="00605EB6">
        <w:t>Un sauvage en France</w:t>
      </w:r>
      <w:r w:rsidR="00C474C1">
        <w:t xml:space="preserve">, </w:t>
      </w:r>
      <w:r w:rsidR="00C52F4A" w:rsidRPr="00605EB6">
        <w:t>un vrai sauvage</w:t>
      </w:r>
      <w:r w:rsidR="00C474C1">
        <w:t xml:space="preserve">, </w:t>
      </w:r>
      <w:r w:rsidR="00C52F4A" w:rsidRPr="00605EB6">
        <w:t>vivant dans les bois avec les bêtes</w:t>
      </w:r>
      <w:r w:rsidR="00C474C1">
        <w:t xml:space="preserve">, </w:t>
      </w:r>
      <w:r w:rsidR="00C52F4A" w:rsidRPr="00605EB6">
        <w:t>cela ne s</w:t>
      </w:r>
      <w:r w:rsidR="00C474C1">
        <w:t>’</w:t>
      </w:r>
      <w:r w:rsidR="00C52F4A" w:rsidRPr="00605EB6">
        <w:t>était jamais vu</w:t>
      </w:r>
      <w:r w:rsidR="00C474C1">
        <w:t xml:space="preserve">, </w:t>
      </w:r>
      <w:r w:rsidR="00C52F4A" w:rsidRPr="00605EB6">
        <w:t>marraine</w:t>
      </w:r>
      <w:r w:rsidR="00C52F4A" w:rsidRPr="00605EB6">
        <w:rPr>
          <w:rStyle w:val="Appelnotedebasdep"/>
        </w:rPr>
        <w:footnoteReference w:id="1"/>
      </w:r>
      <w:r w:rsidR="00C474C1">
        <w:t>.</w:t>
      </w:r>
    </w:p>
    <w:p w14:paraId="34573400" w14:textId="79412FE2" w:rsidR="00C474C1" w:rsidRDefault="0094609C" w:rsidP="00C52F4A">
      <w:r>
        <w:t>— </w:t>
      </w:r>
      <w:r w:rsidR="00C52F4A" w:rsidRPr="00605EB6">
        <w:t>Je le crois</w:t>
      </w:r>
      <w:r w:rsidR="00C474C1">
        <w:t xml:space="preserve">. </w:t>
      </w:r>
      <w:r w:rsidR="00C52F4A" w:rsidRPr="00605EB6">
        <w:t>Sais-tu pourquoi tout ce monde reste là</w:t>
      </w:r>
      <w:r w:rsidR="00C474C1">
        <w:t xml:space="preserve"> ? </w:t>
      </w:r>
      <w:r w:rsidR="00C52F4A" w:rsidRPr="00605EB6">
        <w:t>Sais-tu ce qu</w:t>
      </w:r>
      <w:r w:rsidR="00C474C1">
        <w:t>’</w:t>
      </w:r>
      <w:r w:rsidR="00C52F4A" w:rsidRPr="00605EB6">
        <w:t>ils attendent</w:t>
      </w:r>
      <w:r w:rsidR="00C474C1">
        <w:t> ?</w:t>
      </w:r>
    </w:p>
    <w:p w14:paraId="1BAAA123" w14:textId="53A0DE58" w:rsidR="00C474C1" w:rsidRDefault="0094609C" w:rsidP="00C52F4A">
      <w:r>
        <w:t>— </w:t>
      </w:r>
      <w:r w:rsidR="00C52F4A" w:rsidRPr="00605EB6">
        <w:t>Ils savent que le sauvage est chez vous</w:t>
      </w:r>
      <w:r w:rsidR="00C474C1">
        <w:t xml:space="preserve">, </w:t>
      </w:r>
      <w:r w:rsidR="00C52F4A" w:rsidRPr="00605EB6">
        <w:t>marraine</w:t>
      </w:r>
      <w:r w:rsidR="00C474C1">
        <w:t xml:space="preserve"> ; </w:t>
      </w:r>
      <w:r w:rsidR="00C52F4A" w:rsidRPr="00605EB6">
        <w:t>ils espèrent qu</w:t>
      </w:r>
      <w:r w:rsidR="00C474C1">
        <w:t>’</w:t>
      </w:r>
      <w:r w:rsidR="00C52F4A" w:rsidRPr="00605EB6">
        <w:t>il sortira de la maison ou se montrera à une fenêtre</w:t>
      </w:r>
      <w:r w:rsidR="00C474C1">
        <w:t>.</w:t>
      </w:r>
    </w:p>
    <w:p w14:paraId="6AD9224A" w14:textId="5F485416" w:rsidR="00C474C1" w:rsidRDefault="0094609C" w:rsidP="00C52F4A">
      <w:r>
        <w:t>— </w:t>
      </w:r>
      <w:r w:rsidR="00C52F4A" w:rsidRPr="00605EB6">
        <w:t>Ah</w:t>
      </w:r>
      <w:r w:rsidR="00C474C1">
        <w:t xml:space="preserve"> ! </w:t>
      </w:r>
      <w:r w:rsidR="00C52F4A" w:rsidRPr="00605EB6">
        <w:t>c</w:t>
      </w:r>
      <w:r w:rsidR="00C474C1">
        <w:t>’</w:t>
      </w:r>
      <w:r w:rsidR="00C52F4A" w:rsidRPr="00605EB6">
        <w:t>est pour cela qu</w:t>
      </w:r>
      <w:r w:rsidR="00C474C1">
        <w:t>’</w:t>
      </w:r>
      <w:r w:rsidR="00C52F4A" w:rsidRPr="00605EB6">
        <w:t>ils ne rentrent pas chez eux</w:t>
      </w:r>
      <w:r w:rsidR="00C474C1">
        <w:t xml:space="preserve"> ; </w:t>
      </w:r>
      <w:r w:rsidR="00C52F4A" w:rsidRPr="00605EB6">
        <w:t>eh bien</w:t>
      </w:r>
      <w:r w:rsidR="00C474C1">
        <w:t xml:space="preserve">, </w:t>
      </w:r>
      <w:r w:rsidR="00C52F4A" w:rsidRPr="00605EB6">
        <w:t>Jacques</w:t>
      </w:r>
      <w:r w:rsidR="00C474C1">
        <w:t xml:space="preserve">, </w:t>
      </w:r>
      <w:r w:rsidR="00C52F4A" w:rsidRPr="00605EB6">
        <w:t>leur curiosité ne sera pas satisfaite</w:t>
      </w:r>
      <w:r w:rsidR="00C474C1">
        <w:t xml:space="preserve">. </w:t>
      </w:r>
      <w:r w:rsidR="00C52F4A" w:rsidRPr="00605EB6">
        <w:t>As-tu vu le sauvage</w:t>
      </w:r>
      <w:r w:rsidR="00C474C1">
        <w:t xml:space="preserve">, </w:t>
      </w:r>
      <w:r w:rsidR="00C52F4A" w:rsidRPr="00605EB6">
        <w:t>toi</w:t>
      </w:r>
      <w:r w:rsidR="00C474C1">
        <w:t> ?</w:t>
      </w:r>
    </w:p>
    <w:p w14:paraId="15CD7662" w14:textId="3A10A2A0" w:rsidR="00C474C1" w:rsidRDefault="0094609C" w:rsidP="00C52F4A">
      <w:r>
        <w:t>— </w:t>
      </w:r>
      <w:r w:rsidR="00C52F4A" w:rsidRPr="00605EB6">
        <w:t>Non</w:t>
      </w:r>
      <w:r w:rsidR="00C474C1">
        <w:t xml:space="preserve">, </w:t>
      </w:r>
      <w:r w:rsidR="00C52F4A" w:rsidRPr="00605EB6">
        <w:t>marraine</w:t>
      </w:r>
      <w:r w:rsidR="00C474C1">
        <w:t xml:space="preserve">, </w:t>
      </w:r>
      <w:r w:rsidR="00C52F4A" w:rsidRPr="00605EB6">
        <w:t>je n</w:t>
      </w:r>
      <w:r w:rsidR="00C474C1">
        <w:t>’</w:t>
      </w:r>
      <w:r w:rsidR="00C52F4A" w:rsidRPr="00605EB6">
        <w:t>étais pas là quand on l</w:t>
      </w:r>
      <w:r w:rsidR="00C474C1">
        <w:t>’</w:t>
      </w:r>
      <w:r w:rsidR="00C52F4A" w:rsidRPr="00605EB6">
        <w:t>a amené</w:t>
      </w:r>
      <w:r w:rsidR="00C474C1">
        <w:t>.</w:t>
      </w:r>
    </w:p>
    <w:p w14:paraId="5C35D8AC" w14:textId="2AE6F5E8" w:rsidR="00C474C1" w:rsidRDefault="0094609C" w:rsidP="00C52F4A">
      <w:r>
        <w:t>— </w:t>
      </w:r>
      <w:r w:rsidR="00C52F4A" w:rsidRPr="00605EB6">
        <w:t>Désires-tu le voir</w:t>
      </w:r>
      <w:r w:rsidR="00C474C1">
        <w:t> ?</w:t>
      </w:r>
    </w:p>
    <w:p w14:paraId="0213202A" w14:textId="058B6DAB" w:rsidR="00C474C1" w:rsidRDefault="0094609C" w:rsidP="00C52F4A">
      <w:r>
        <w:lastRenderedPageBreak/>
        <w:t>— </w:t>
      </w:r>
      <w:r w:rsidR="00C52F4A" w:rsidRPr="00605EB6">
        <w:t>Oh</w:t>
      </w:r>
      <w:r w:rsidR="00C474C1">
        <w:t xml:space="preserve"> ! </w:t>
      </w:r>
      <w:r w:rsidR="00C52F4A" w:rsidRPr="00605EB6">
        <w:t>oui</w:t>
      </w:r>
      <w:r w:rsidR="00C474C1">
        <w:t xml:space="preserve">, </w:t>
      </w:r>
      <w:r w:rsidR="00C52F4A" w:rsidRPr="00605EB6">
        <w:t>marraine</w:t>
      </w:r>
      <w:r w:rsidR="00C474C1">
        <w:t>.</w:t>
      </w:r>
    </w:p>
    <w:p w14:paraId="63DA3349" w14:textId="4519FDD7" w:rsidR="00C474C1" w:rsidRDefault="0094609C" w:rsidP="00C52F4A">
      <w:r>
        <w:t>— </w:t>
      </w:r>
      <w:r w:rsidR="00C52F4A" w:rsidRPr="00605EB6">
        <w:t>Tu n</w:t>
      </w:r>
      <w:r w:rsidR="00C474C1">
        <w:t>’</w:t>
      </w:r>
      <w:r w:rsidR="00C52F4A" w:rsidRPr="00605EB6">
        <w:t>auras pas peur</w:t>
      </w:r>
      <w:r w:rsidR="00C474C1">
        <w:t> ?</w:t>
      </w:r>
    </w:p>
    <w:p w14:paraId="09E717BB" w14:textId="60101E88" w:rsidR="00C474C1" w:rsidRDefault="0094609C" w:rsidP="00C52F4A">
      <w:r>
        <w:t>— </w:t>
      </w:r>
      <w:r w:rsidR="00C52F4A" w:rsidRPr="00605EB6">
        <w:t>Je n</w:t>
      </w:r>
      <w:r w:rsidR="00C474C1">
        <w:t>’</w:t>
      </w:r>
      <w:r w:rsidR="00C52F4A" w:rsidRPr="00605EB6">
        <w:t>ai pas peur des loups</w:t>
      </w:r>
      <w:r w:rsidR="00C474C1">
        <w:t xml:space="preserve">, </w:t>
      </w:r>
      <w:r w:rsidR="00C52F4A" w:rsidRPr="00605EB6">
        <w:t>en hiver</w:t>
      </w:r>
      <w:r w:rsidR="00C474C1">
        <w:t xml:space="preserve">, </w:t>
      </w:r>
      <w:r w:rsidR="00C52F4A" w:rsidRPr="00605EB6">
        <w:t>quand ils sont affamés</w:t>
      </w:r>
      <w:r w:rsidR="00C474C1">
        <w:t xml:space="preserve"> ; </w:t>
      </w:r>
      <w:r w:rsidR="00C52F4A" w:rsidRPr="00605EB6">
        <w:t>pourquoi aurais-je peur d</w:t>
      </w:r>
      <w:r w:rsidR="00C474C1">
        <w:t>’</w:t>
      </w:r>
      <w:r w:rsidR="00C52F4A" w:rsidRPr="00605EB6">
        <w:t>un homme</w:t>
      </w:r>
      <w:r w:rsidR="00C474C1">
        <w:t xml:space="preserve"> ? </w:t>
      </w:r>
      <w:r w:rsidR="00C52F4A" w:rsidRPr="00605EB6">
        <w:t>répondit bravement le jeune garçon</w:t>
      </w:r>
      <w:r w:rsidR="00C474C1">
        <w:t>.</w:t>
      </w:r>
    </w:p>
    <w:p w14:paraId="0EB5DE3C" w14:textId="77777777" w:rsidR="00C474C1" w:rsidRDefault="00C52F4A" w:rsidP="00C52F4A">
      <w:r w:rsidRPr="00605EB6">
        <w:t>Catherine sourit</w:t>
      </w:r>
      <w:r w:rsidR="00C474C1">
        <w:t xml:space="preserve">. </w:t>
      </w:r>
      <w:r w:rsidRPr="00605EB6">
        <w:t>Puis</w:t>
      </w:r>
      <w:r w:rsidR="00C474C1">
        <w:t xml:space="preserve">, </w:t>
      </w:r>
      <w:r w:rsidRPr="00605EB6">
        <w:t>s</w:t>
      </w:r>
      <w:r w:rsidR="00C474C1">
        <w:t>’</w:t>
      </w:r>
      <w:r w:rsidRPr="00605EB6">
        <w:t>écartant aussitôt</w:t>
      </w:r>
      <w:r w:rsidR="00C474C1">
        <w:t xml:space="preserve">, </w:t>
      </w:r>
      <w:r w:rsidRPr="00605EB6">
        <w:t>et lui montrant le coureur des bois immobile sur son siège</w:t>
      </w:r>
      <w:r w:rsidR="00C474C1">
        <w:t> :</w:t>
      </w:r>
    </w:p>
    <w:p w14:paraId="1FAAA1B0" w14:textId="1C6A2086" w:rsidR="00C474C1" w:rsidRDefault="0094609C" w:rsidP="00C52F4A">
      <w:r>
        <w:t>— </w:t>
      </w:r>
      <w:r w:rsidR="00C52F4A" w:rsidRPr="00605EB6">
        <w:t>Tiens</w:t>
      </w:r>
      <w:r w:rsidR="00C474C1">
        <w:t xml:space="preserve">, </w:t>
      </w:r>
      <w:r w:rsidR="00C52F4A" w:rsidRPr="00605EB6">
        <w:t>dit-elle</w:t>
      </w:r>
      <w:r w:rsidR="00C474C1">
        <w:t xml:space="preserve">, </w:t>
      </w:r>
      <w:r w:rsidR="00C52F4A" w:rsidRPr="00605EB6">
        <w:t>le voilà</w:t>
      </w:r>
      <w:r w:rsidR="00C474C1">
        <w:t xml:space="preserve">, </w:t>
      </w:r>
      <w:r w:rsidR="00C52F4A" w:rsidRPr="00605EB6">
        <w:t>regarde-le</w:t>
      </w:r>
      <w:r w:rsidR="00C474C1">
        <w:t>.</w:t>
      </w:r>
    </w:p>
    <w:p w14:paraId="3EB8CD59" w14:textId="77777777" w:rsidR="00C474C1" w:rsidRDefault="00C52F4A" w:rsidP="00C52F4A">
      <w:r w:rsidRPr="00605EB6">
        <w:t>Jacques ne put s</w:t>
      </w:r>
      <w:r w:rsidR="00C474C1">
        <w:t>’</w:t>
      </w:r>
      <w:r w:rsidRPr="00605EB6">
        <w:t>empêcher de tressaillir</w:t>
      </w:r>
      <w:r w:rsidR="00C474C1">
        <w:t xml:space="preserve"> : ; </w:t>
      </w:r>
      <w:r w:rsidRPr="00605EB6">
        <w:t>mais il n</w:t>
      </w:r>
      <w:r w:rsidR="00C474C1">
        <w:t>’</w:t>
      </w:r>
      <w:r w:rsidRPr="00605EB6">
        <w:t>était pas effrayé</w:t>
      </w:r>
      <w:r w:rsidR="00C474C1">
        <w:t xml:space="preserve">. </w:t>
      </w:r>
      <w:r w:rsidRPr="00605EB6">
        <w:t>Il s</w:t>
      </w:r>
      <w:r w:rsidR="00C474C1">
        <w:t>’</w:t>
      </w:r>
      <w:r w:rsidRPr="00605EB6">
        <w:t>approcha du sauvage lentement</w:t>
      </w:r>
      <w:r w:rsidR="00C474C1">
        <w:t xml:space="preserve">, </w:t>
      </w:r>
      <w:r w:rsidRPr="00605EB6">
        <w:t>puis</w:t>
      </w:r>
      <w:r w:rsidR="00C474C1">
        <w:t xml:space="preserve">, </w:t>
      </w:r>
      <w:r w:rsidRPr="00605EB6">
        <w:t>après l</w:t>
      </w:r>
      <w:r w:rsidR="00C474C1">
        <w:t>’</w:t>
      </w:r>
      <w:r w:rsidRPr="00605EB6">
        <w:t>avoir contemplé un instant</w:t>
      </w:r>
      <w:r w:rsidR="00C474C1">
        <w:t xml:space="preserve">, </w:t>
      </w:r>
      <w:r w:rsidRPr="00605EB6">
        <w:t>il lui prit la main</w:t>
      </w:r>
      <w:r w:rsidR="00C474C1">
        <w:t>.</w:t>
      </w:r>
    </w:p>
    <w:p w14:paraId="74F87362" w14:textId="77777777" w:rsidR="00C474C1" w:rsidRDefault="00C52F4A" w:rsidP="00C52F4A">
      <w:r w:rsidRPr="00605EB6">
        <w:t>Le coureur des bois sursauta</w:t>
      </w:r>
      <w:r w:rsidR="00C474C1">
        <w:t xml:space="preserve">, </w:t>
      </w:r>
      <w:r w:rsidRPr="00605EB6">
        <w:t>se redressa vivement et ses yeux étincelants se fixèrent sur le visage de Jacques</w:t>
      </w:r>
      <w:r w:rsidR="00C474C1">
        <w:t xml:space="preserve">. </w:t>
      </w:r>
      <w:r w:rsidRPr="00605EB6">
        <w:t>Des sons rauques sortirent de sa gorge</w:t>
      </w:r>
      <w:r w:rsidR="00C474C1">
        <w:t xml:space="preserve">, </w:t>
      </w:r>
      <w:r w:rsidRPr="00605EB6">
        <w:t>ses pupilles se dilatèrent et son regard prit une expression de douceur infinie qui se répandit sur toute sa physionomie</w:t>
      </w:r>
      <w:r w:rsidR="00C474C1">
        <w:t xml:space="preserve"> ; </w:t>
      </w:r>
      <w:r w:rsidRPr="00605EB6">
        <w:t>il y eut sur son front comme un épanouissement</w:t>
      </w:r>
      <w:r w:rsidR="00C474C1">
        <w:t>.</w:t>
      </w:r>
    </w:p>
    <w:p w14:paraId="1E47EFF3" w14:textId="77777777" w:rsidR="00C474C1" w:rsidRDefault="00C52F4A" w:rsidP="00C52F4A">
      <w:r w:rsidRPr="00605EB6">
        <w:t>Quelle était sa pensée</w:t>
      </w:r>
      <w:r w:rsidR="00C474C1">
        <w:t xml:space="preserve"> ? </w:t>
      </w:r>
      <w:r w:rsidRPr="00605EB6">
        <w:t>Quelle impression nouvelle</w:t>
      </w:r>
      <w:r w:rsidR="00C474C1">
        <w:t xml:space="preserve">, </w:t>
      </w:r>
      <w:r w:rsidRPr="00605EB6">
        <w:t>inconnue</w:t>
      </w:r>
      <w:r w:rsidR="00C474C1">
        <w:t xml:space="preserve">, </w:t>
      </w:r>
      <w:r w:rsidRPr="00605EB6">
        <w:t>subissait-il</w:t>
      </w:r>
      <w:r w:rsidR="00C474C1">
        <w:t xml:space="preserve"> ? </w:t>
      </w:r>
      <w:r w:rsidRPr="00605EB6">
        <w:t>Nous ne saurions le dire</w:t>
      </w:r>
      <w:r w:rsidR="00C474C1">
        <w:t>.</w:t>
      </w:r>
    </w:p>
    <w:p w14:paraId="7E55F311" w14:textId="77777777" w:rsidR="00C474C1" w:rsidRDefault="00C52F4A" w:rsidP="00C52F4A">
      <w:r w:rsidRPr="005E2BCD">
        <w:t>Mais</w:t>
      </w:r>
      <w:r w:rsidR="00C474C1">
        <w:t xml:space="preserve">, </w:t>
      </w:r>
      <w:r w:rsidRPr="005E2BCD">
        <w:t>soudain</w:t>
      </w:r>
      <w:r w:rsidR="00C474C1">
        <w:t xml:space="preserve">, </w:t>
      </w:r>
      <w:r w:rsidRPr="005E2BCD">
        <w:t>un sanglot s</w:t>
      </w:r>
      <w:r w:rsidR="00C474C1">
        <w:t>’</w:t>
      </w:r>
      <w:r w:rsidRPr="005E2BCD">
        <w:t>échappa de sa poitrine et de nouvelles et grosses larmes jaillirent de ses yeux</w:t>
      </w:r>
      <w:r w:rsidR="00C474C1">
        <w:t>.</w:t>
      </w:r>
    </w:p>
    <w:p w14:paraId="32ADF380" w14:textId="5DCF4A7E" w:rsidR="00C474C1" w:rsidRDefault="0094609C" w:rsidP="00C52F4A">
      <w:r>
        <w:t>— </w:t>
      </w:r>
      <w:r w:rsidR="00C52F4A" w:rsidRPr="00605EB6">
        <w:t>Il pleure</w:t>
      </w:r>
      <w:r w:rsidR="00C474C1">
        <w:t xml:space="preserve">, </w:t>
      </w:r>
      <w:r w:rsidR="00C52F4A" w:rsidRPr="00605EB6">
        <w:t>marraine</w:t>
      </w:r>
      <w:r w:rsidR="00C474C1">
        <w:t xml:space="preserve">, </w:t>
      </w:r>
      <w:r w:rsidR="00C52F4A" w:rsidRPr="00605EB6">
        <w:t>il pleure</w:t>
      </w:r>
      <w:r w:rsidR="00C474C1">
        <w:t xml:space="preserve"> ! </w:t>
      </w:r>
      <w:r w:rsidR="00C52F4A" w:rsidRPr="00605EB6">
        <w:t>s</w:t>
      </w:r>
      <w:r w:rsidR="00C474C1">
        <w:t>’</w:t>
      </w:r>
      <w:r w:rsidR="00C52F4A" w:rsidRPr="00605EB6">
        <w:t>écria Jacques en proie à une émotion visible</w:t>
      </w:r>
      <w:r w:rsidR="00C474C1">
        <w:t>.</w:t>
      </w:r>
    </w:p>
    <w:p w14:paraId="3BB3A519" w14:textId="1645B9E1" w:rsidR="00C474C1" w:rsidRDefault="0094609C" w:rsidP="00C52F4A">
      <w:r>
        <w:t>— </w:t>
      </w:r>
      <w:r w:rsidR="00C52F4A" w:rsidRPr="00605EB6">
        <w:t>Il ne fait que cela depuis qu</w:t>
      </w:r>
      <w:r w:rsidR="00C474C1">
        <w:t>’</w:t>
      </w:r>
      <w:r w:rsidR="00C52F4A" w:rsidRPr="00605EB6">
        <w:t>il est ici</w:t>
      </w:r>
      <w:r w:rsidR="00C474C1">
        <w:t>.</w:t>
      </w:r>
    </w:p>
    <w:p w14:paraId="7EF8FEB1" w14:textId="5B9D35DC" w:rsidR="00C474C1" w:rsidRDefault="0094609C" w:rsidP="00C52F4A">
      <w:r>
        <w:t>— </w:t>
      </w:r>
      <w:r w:rsidR="00C52F4A" w:rsidRPr="00605EB6">
        <w:t>Comme il me regarde</w:t>
      </w:r>
      <w:r w:rsidR="00C474C1">
        <w:t xml:space="preserve"> ! </w:t>
      </w:r>
      <w:r w:rsidR="00C52F4A" w:rsidRPr="00605EB6">
        <w:t>Il a l</w:t>
      </w:r>
      <w:r w:rsidR="00C474C1">
        <w:t>’</w:t>
      </w:r>
      <w:r w:rsidR="00C52F4A" w:rsidRPr="00605EB6">
        <w:t>air de me demander quelque chose</w:t>
      </w:r>
      <w:r w:rsidR="00C474C1">
        <w:t>.</w:t>
      </w:r>
    </w:p>
    <w:p w14:paraId="5E11BAD9" w14:textId="52394AF1" w:rsidR="00C474C1" w:rsidRDefault="0094609C" w:rsidP="00C52F4A">
      <w:r>
        <w:lastRenderedPageBreak/>
        <w:t>— </w:t>
      </w:r>
      <w:r w:rsidR="00C52F4A" w:rsidRPr="00605EB6">
        <w:t>Je sais ce qu</w:t>
      </w:r>
      <w:r w:rsidR="00C474C1">
        <w:t>’</w:t>
      </w:r>
      <w:r w:rsidR="00C52F4A" w:rsidRPr="00605EB6">
        <w:t>il te demande</w:t>
      </w:r>
      <w:r w:rsidR="00C474C1">
        <w:t>.</w:t>
      </w:r>
    </w:p>
    <w:p w14:paraId="72FD382C" w14:textId="5166206A" w:rsidR="00C474C1" w:rsidRDefault="0094609C" w:rsidP="00C52F4A">
      <w:r>
        <w:t>— </w:t>
      </w:r>
      <w:r w:rsidR="00C52F4A" w:rsidRPr="00605EB6">
        <w:t>Il faut le lui donner</w:t>
      </w:r>
      <w:r w:rsidR="00C474C1">
        <w:t>.</w:t>
      </w:r>
    </w:p>
    <w:p w14:paraId="5DB18A2F" w14:textId="665B9E59" w:rsidR="00C474C1" w:rsidRDefault="0094609C" w:rsidP="00C52F4A">
      <w:r>
        <w:t>— </w:t>
      </w:r>
      <w:r w:rsidR="00C52F4A" w:rsidRPr="00605EB6">
        <w:t>Pas encore</w:t>
      </w:r>
      <w:r w:rsidR="00C474C1">
        <w:t>.</w:t>
      </w:r>
    </w:p>
    <w:p w14:paraId="01DBEA67" w14:textId="3DA4811E" w:rsidR="00C474C1" w:rsidRDefault="0094609C" w:rsidP="00C52F4A">
      <w:r>
        <w:t>— </w:t>
      </w:r>
      <w:r w:rsidR="00C52F4A" w:rsidRPr="00605EB6">
        <w:t>Pourquoi</w:t>
      </w:r>
      <w:r w:rsidR="00C474C1">
        <w:t> ?</w:t>
      </w:r>
    </w:p>
    <w:p w14:paraId="09FFA9F0" w14:textId="1BC9E6E3" w:rsidR="00C474C1" w:rsidRDefault="0094609C" w:rsidP="00C52F4A">
      <w:r>
        <w:t>— </w:t>
      </w:r>
      <w:r w:rsidR="00C52F4A" w:rsidRPr="00605EB6">
        <w:t>J</w:t>
      </w:r>
      <w:r w:rsidR="00C474C1">
        <w:t>’</w:t>
      </w:r>
      <w:r w:rsidR="00C52F4A" w:rsidRPr="00605EB6">
        <w:t>attends qu</w:t>
      </w:r>
      <w:r w:rsidR="00C474C1">
        <w:t>’</w:t>
      </w:r>
      <w:r w:rsidR="00C52F4A" w:rsidRPr="00605EB6">
        <w:t>il fasse nuit et que ceux qui sont devant la maison soient partis</w:t>
      </w:r>
      <w:r w:rsidR="00C474C1">
        <w:t>.</w:t>
      </w:r>
    </w:p>
    <w:p w14:paraId="64B08884" w14:textId="77777777" w:rsidR="00C474C1" w:rsidRDefault="00C52F4A" w:rsidP="00C52F4A">
      <w:r w:rsidRPr="00605EB6">
        <w:t>Le sauvage se dressa sur ses jambes</w:t>
      </w:r>
      <w:r w:rsidR="00C474C1">
        <w:t xml:space="preserve"> ; </w:t>
      </w:r>
      <w:r w:rsidRPr="00605EB6">
        <w:t>de rapides éclairs brillèrent à travers ses larmes</w:t>
      </w:r>
      <w:r w:rsidR="00C474C1">
        <w:t xml:space="preserve">. </w:t>
      </w:r>
      <w:r w:rsidRPr="00605EB6">
        <w:t>Il saisit le bras de Jacques et</w:t>
      </w:r>
      <w:r w:rsidR="00C474C1">
        <w:t xml:space="preserve">, </w:t>
      </w:r>
      <w:r w:rsidRPr="00605EB6">
        <w:t>de son autre main</w:t>
      </w:r>
      <w:r w:rsidR="00C474C1">
        <w:t xml:space="preserve">, </w:t>
      </w:r>
      <w:r w:rsidRPr="00605EB6">
        <w:t>par un geste brusque</w:t>
      </w:r>
      <w:r w:rsidR="00C474C1">
        <w:t xml:space="preserve">, </w:t>
      </w:r>
      <w:r w:rsidRPr="00605EB6">
        <w:t>il lui montra la fenêtre</w:t>
      </w:r>
      <w:r w:rsidR="00C474C1">
        <w:t>.</w:t>
      </w:r>
    </w:p>
    <w:p w14:paraId="2B0AEA1B" w14:textId="6644ED99" w:rsidR="00C474C1" w:rsidRDefault="0094609C" w:rsidP="00C52F4A">
      <w:r>
        <w:t>— </w:t>
      </w:r>
      <w:r w:rsidR="00C52F4A" w:rsidRPr="00605EB6">
        <w:t>Je ne comprends pas</w:t>
      </w:r>
      <w:r w:rsidR="00C474C1">
        <w:t xml:space="preserve">, </w:t>
      </w:r>
      <w:r w:rsidR="00C52F4A" w:rsidRPr="00605EB6">
        <w:t>dit tristement le jeune garçon</w:t>
      </w:r>
      <w:r w:rsidR="00C474C1">
        <w:t>.</w:t>
      </w:r>
    </w:p>
    <w:p w14:paraId="6169EAAF" w14:textId="4BB9FE81" w:rsidR="00C474C1" w:rsidRDefault="0094609C" w:rsidP="00C52F4A">
      <w:r>
        <w:t>— </w:t>
      </w:r>
      <w:r w:rsidR="00C52F4A" w:rsidRPr="00605EB6">
        <w:t>Je comprends</w:t>
      </w:r>
      <w:r w:rsidR="00C474C1">
        <w:t xml:space="preserve">, </w:t>
      </w:r>
      <w:r w:rsidR="00C52F4A" w:rsidRPr="00605EB6">
        <w:t>moi</w:t>
      </w:r>
      <w:r w:rsidR="00C474C1">
        <w:t xml:space="preserve">, </w:t>
      </w:r>
      <w:r w:rsidR="00C52F4A" w:rsidRPr="00605EB6">
        <w:t>murmura Catherine</w:t>
      </w:r>
      <w:r w:rsidR="00C474C1">
        <w:t>.</w:t>
      </w:r>
    </w:p>
    <w:p w14:paraId="0B333C5A" w14:textId="77777777" w:rsidR="00C474C1" w:rsidRDefault="00C52F4A" w:rsidP="00C52F4A">
      <w:r w:rsidRPr="00605EB6">
        <w:t>Le sauvage laissa retomber ses bras avec découragement</w:t>
      </w:r>
      <w:r w:rsidR="00C474C1">
        <w:t xml:space="preserve">, </w:t>
      </w:r>
      <w:r w:rsidRPr="00605EB6">
        <w:t>secoua la tête</w:t>
      </w:r>
      <w:r w:rsidR="00C474C1">
        <w:t xml:space="preserve">, </w:t>
      </w:r>
      <w:r w:rsidRPr="00605EB6">
        <w:t>poussa un soupir navrant</w:t>
      </w:r>
      <w:r w:rsidR="00C474C1">
        <w:t xml:space="preserve">, </w:t>
      </w:r>
      <w:r w:rsidRPr="00605EB6">
        <w:t>se rassit et</w:t>
      </w:r>
      <w:r w:rsidR="00C474C1">
        <w:t xml:space="preserve">, </w:t>
      </w:r>
      <w:r w:rsidRPr="00605EB6">
        <w:t>sa figure dans ses mains</w:t>
      </w:r>
      <w:r w:rsidR="00C474C1">
        <w:t xml:space="preserve">, </w:t>
      </w:r>
      <w:r w:rsidRPr="00605EB6">
        <w:t>reprit son immobilité</w:t>
      </w:r>
      <w:r w:rsidR="00C474C1">
        <w:t xml:space="preserve">. </w:t>
      </w:r>
      <w:r w:rsidRPr="00605EB6">
        <w:t>Mais on voyait au gonflement de sa poitrine qu</w:t>
      </w:r>
      <w:r w:rsidR="00C474C1">
        <w:t>’</w:t>
      </w:r>
      <w:r w:rsidRPr="00605EB6">
        <w:t>elle était pleine de sanglots</w:t>
      </w:r>
      <w:r w:rsidR="00C474C1">
        <w:t>.</w:t>
      </w:r>
    </w:p>
    <w:p w14:paraId="3B539D9A" w14:textId="77777777" w:rsidR="00C474C1" w:rsidRDefault="00C52F4A" w:rsidP="00C52F4A">
      <w:r w:rsidRPr="00605EB6">
        <w:t>Catherine fit asseoir Jacques près d</w:t>
      </w:r>
      <w:r w:rsidR="00C474C1">
        <w:t>’</w:t>
      </w:r>
      <w:r w:rsidRPr="00605EB6">
        <w:t>elle et ils se mirent à causer presque à voix basse</w:t>
      </w:r>
      <w:r w:rsidR="00C474C1">
        <w:t xml:space="preserve">, </w:t>
      </w:r>
      <w:r w:rsidRPr="00605EB6">
        <w:t>comme s</w:t>
      </w:r>
      <w:r w:rsidR="00C474C1">
        <w:t>’</w:t>
      </w:r>
      <w:r w:rsidRPr="00605EB6">
        <w:t>ils eussent craint de troubler le sauvage dans ses pensées</w:t>
      </w:r>
      <w:r w:rsidR="00C474C1">
        <w:t>.</w:t>
      </w:r>
    </w:p>
    <w:p w14:paraId="3F00CE2D" w14:textId="77777777" w:rsidR="00C474C1" w:rsidRDefault="00C52F4A" w:rsidP="00C52F4A">
      <w:r w:rsidRPr="00605EB6">
        <w:t>La nuit vint</w:t>
      </w:r>
      <w:r w:rsidR="00C474C1">
        <w:t xml:space="preserve">. </w:t>
      </w:r>
      <w:r w:rsidRPr="00605EB6">
        <w:t>Lassés d</w:t>
      </w:r>
      <w:r w:rsidR="00C474C1">
        <w:t>’</w:t>
      </w:r>
      <w:r w:rsidRPr="00605EB6">
        <w:t>attendre et rappelés aussi par l</w:t>
      </w:r>
      <w:r w:rsidR="00C474C1">
        <w:t>’</w:t>
      </w:r>
      <w:r w:rsidRPr="00605EB6">
        <w:t>heure du souper</w:t>
      </w:r>
      <w:r w:rsidR="00C474C1">
        <w:t xml:space="preserve">, </w:t>
      </w:r>
      <w:r w:rsidRPr="00605EB6">
        <w:t>les curieux s</w:t>
      </w:r>
      <w:r w:rsidR="00C474C1">
        <w:t>’</w:t>
      </w:r>
      <w:r w:rsidRPr="00605EB6">
        <w:t>étaient retirés peu à peu</w:t>
      </w:r>
      <w:r w:rsidR="00C474C1">
        <w:t xml:space="preserve"> ; </w:t>
      </w:r>
      <w:r w:rsidRPr="00605EB6">
        <w:t>il ne restait plus que quelques personnes devant la maison</w:t>
      </w:r>
      <w:r w:rsidR="00C474C1">
        <w:t>.</w:t>
      </w:r>
    </w:p>
    <w:p w14:paraId="18F05657" w14:textId="069C53A6" w:rsidR="00C474C1" w:rsidRDefault="0094609C" w:rsidP="00C52F4A">
      <w:r>
        <w:t>— </w:t>
      </w:r>
      <w:r w:rsidR="00C52F4A" w:rsidRPr="00605EB6">
        <w:t>Jacques</w:t>
      </w:r>
      <w:r w:rsidR="00C474C1">
        <w:t xml:space="preserve">, </w:t>
      </w:r>
      <w:r w:rsidR="00C52F4A" w:rsidRPr="00605EB6">
        <w:t>dit tout à coup Catherine</w:t>
      </w:r>
      <w:r w:rsidR="00C474C1">
        <w:t xml:space="preserve">, </w:t>
      </w:r>
      <w:r w:rsidR="00C52F4A" w:rsidRPr="00605EB6">
        <w:t>tu vas être mon complice</w:t>
      </w:r>
      <w:r w:rsidR="00C474C1">
        <w:t>.</w:t>
      </w:r>
    </w:p>
    <w:p w14:paraId="753014B6" w14:textId="77777777" w:rsidR="00C474C1" w:rsidRDefault="00C52F4A" w:rsidP="00C52F4A">
      <w:r w:rsidRPr="00605EB6">
        <w:t>Il la regarda avec étonnement</w:t>
      </w:r>
      <w:r w:rsidR="00C474C1">
        <w:t>.</w:t>
      </w:r>
    </w:p>
    <w:p w14:paraId="5D1026A9" w14:textId="13E38E1B" w:rsidR="00C474C1" w:rsidRDefault="0094609C" w:rsidP="00C52F4A">
      <w:r>
        <w:lastRenderedPageBreak/>
        <w:t>— </w:t>
      </w:r>
      <w:r w:rsidR="00C52F4A" w:rsidRPr="00605EB6">
        <w:t>Oui</w:t>
      </w:r>
      <w:r w:rsidR="00C474C1">
        <w:t xml:space="preserve">, </w:t>
      </w:r>
      <w:r w:rsidR="00C52F4A" w:rsidRPr="00605EB6">
        <w:t>continua-t-elle</w:t>
      </w:r>
      <w:r w:rsidR="00C474C1">
        <w:t xml:space="preserve">, </w:t>
      </w:r>
      <w:r w:rsidR="00C52F4A" w:rsidRPr="00605EB6">
        <w:t>ce que je voulais faire seule</w:t>
      </w:r>
      <w:r w:rsidR="00C474C1">
        <w:t xml:space="preserve">, </w:t>
      </w:r>
      <w:r w:rsidR="00C52F4A" w:rsidRPr="00605EB6">
        <w:t>nous allons le faire ensemble</w:t>
      </w:r>
      <w:r w:rsidR="00C474C1">
        <w:t>.</w:t>
      </w:r>
    </w:p>
    <w:p w14:paraId="7C43C89C" w14:textId="7D0497CF" w:rsidR="00C474C1" w:rsidRDefault="0094609C" w:rsidP="00C52F4A">
      <w:r>
        <w:t>— </w:t>
      </w:r>
      <w:r w:rsidR="00C52F4A" w:rsidRPr="00605EB6">
        <w:t>Quoi donc</w:t>
      </w:r>
      <w:r w:rsidR="00C474C1">
        <w:t xml:space="preserve">, </w:t>
      </w:r>
      <w:r w:rsidR="00C52F4A" w:rsidRPr="00605EB6">
        <w:t>marraine</w:t>
      </w:r>
      <w:r w:rsidR="00C474C1">
        <w:t> ?</w:t>
      </w:r>
    </w:p>
    <w:p w14:paraId="3090F631" w14:textId="35417FF2" w:rsidR="00C474C1" w:rsidRDefault="0094609C" w:rsidP="00C52F4A">
      <w:r>
        <w:t>— </w:t>
      </w:r>
      <w:r w:rsidR="00C52F4A" w:rsidRPr="00605EB6">
        <w:t>Nous allons donner à ce malheureux ce qu</w:t>
      </w:r>
      <w:r w:rsidR="00C474C1">
        <w:t>’</w:t>
      </w:r>
      <w:r w:rsidR="00C52F4A" w:rsidRPr="00605EB6">
        <w:t>il demande</w:t>
      </w:r>
      <w:r w:rsidR="00C474C1">
        <w:t>. ?</w:t>
      </w:r>
    </w:p>
    <w:p w14:paraId="1F369A86" w14:textId="30FAEF3F" w:rsidR="00C474C1" w:rsidRDefault="0094609C" w:rsidP="00C52F4A">
      <w:r>
        <w:t>— </w:t>
      </w:r>
      <w:r w:rsidR="00C52F4A" w:rsidRPr="00605EB6">
        <w:t>Qu</w:t>
      </w:r>
      <w:r w:rsidR="00C474C1">
        <w:t>’</w:t>
      </w:r>
      <w:r w:rsidR="00C52F4A" w:rsidRPr="00605EB6">
        <w:t>est-ce qu</w:t>
      </w:r>
      <w:r w:rsidR="00C474C1">
        <w:t>’</w:t>
      </w:r>
      <w:r w:rsidR="00C52F4A" w:rsidRPr="00605EB6">
        <w:t>il demande</w:t>
      </w:r>
      <w:r w:rsidR="00C474C1">
        <w:t> ?</w:t>
      </w:r>
    </w:p>
    <w:p w14:paraId="0DDA2413" w14:textId="46C7FBFF" w:rsidR="00C474C1" w:rsidRDefault="0094609C" w:rsidP="00C52F4A">
      <w:r>
        <w:t>— </w:t>
      </w:r>
      <w:r w:rsidR="005E2BCD">
        <w:t>S</w:t>
      </w:r>
      <w:r w:rsidR="005E2BCD" w:rsidRPr="00605EB6">
        <w:t xml:space="preserve">a </w:t>
      </w:r>
      <w:r w:rsidR="00C52F4A" w:rsidRPr="00605EB6">
        <w:t>liberté</w:t>
      </w:r>
      <w:r w:rsidR="00C474C1">
        <w:t>.</w:t>
      </w:r>
    </w:p>
    <w:p w14:paraId="07271DA1" w14:textId="0D845B50" w:rsidR="00C474C1" w:rsidRDefault="0094609C" w:rsidP="00C52F4A">
      <w:r>
        <w:t>— </w:t>
      </w:r>
      <w:r w:rsidR="00C52F4A" w:rsidRPr="00605EB6">
        <w:t>Quoi</w:t>
      </w:r>
      <w:r w:rsidR="00C474C1">
        <w:t xml:space="preserve"> ! </w:t>
      </w:r>
      <w:r w:rsidR="00C52F4A" w:rsidRPr="00605EB6">
        <w:t>vous voulez</w:t>
      </w:r>
      <w:r w:rsidR="00C474C1">
        <w:t> ?</w:t>
      </w:r>
    </w:p>
    <w:p w14:paraId="116A913D" w14:textId="59BAE71F" w:rsidR="00C474C1" w:rsidRDefault="0094609C" w:rsidP="00C52F4A">
      <w:r>
        <w:t>— </w:t>
      </w:r>
      <w:r w:rsidR="00C52F4A" w:rsidRPr="008769A9">
        <w:t>Le laisser partir</w:t>
      </w:r>
      <w:r w:rsidR="00C474C1">
        <w:t xml:space="preserve">, </w:t>
      </w:r>
      <w:r w:rsidR="00C52F4A" w:rsidRPr="008769A9">
        <w:t>retourner dans la forêt où il a été pris ce matin</w:t>
      </w:r>
      <w:r w:rsidR="00C474C1">
        <w:t>.</w:t>
      </w:r>
    </w:p>
    <w:p w14:paraId="3BF044C6" w14:textId="518934EA" w:rsidR="00C474C1" w:rsidRDefault="0094609C" w:rsidP="00C52F4A">
      <w:r>
        <w:t>— </w:t>
      </w:r>
      <w:r w:rsidR="00C52F4A" w:rsidRPr="00605EB6">
        <w:t>Que dira le capitaine</w:t>
      </w:r>
      <w:r w:rsidR="00C474C1">
        <w:t> ?</w:t>
      </w:r>
    </w:p>
    <w:p w14:paraId="76C11169" w14:textId="32DCBE9C" w:rsidR="00C474C1" w:rsidRDefault="0094609C" w:rsidP="00C52F4A">
      <w:r>
        <w:t>— </w:t>
      </w:r>
      <w:r w:rsidR="00C52F4A" w:rsidRPr="00605EB6">
        <w:t>Je ne sais pas</w:t>
      </w:r>
      <w:r w:rsidR="00C474C1">
        <w:t xml:space="preserve"> ; </w:t>
      </w:r>
      <w:r w:rsidR="00C52F4A" w:rsidRPr="00605EB6">
        <w:t>mais vois-tu</w:t>
      </w:r>
      <w:r w:rsidR="00C474C1">
        <w:t xml:space="preserve">, </w:t>
      </w:r>
      <w:r w:rsidR="00C52F4A" w:rsidRPr="00605EB6">
        <w:t>Jacques</w:t>
      </w:r>
      <w:r w:rsidR="00C474C1">
        <w:t xml:space="preserve">, </w:t>
      </w:r>
      <w:r w:rsidR="00C52F4A" w:rsidRPr="00605EB6">
        <w:t>j</w:t>
      </w:r>
      <w:r w:rsidR="00C474C1">
        <w:t>’</w:t>
      </w:r>
      <w:r w:rsidR="00C52F4A" w:rsidRPr="00605EB6">
        <w:t>ai pitié de ce malheureux</w:t>
      </w:r>
      <w:r w:rsidR="00C474C1">
        <w:t>.</w:t>
      </w:r>
    </w:p>
    <w:p w14:paraId="2A79BC6A" w14:textId="01A4F175" w:rsidR="00C474C1" w:rsidRDefault="0094609C" w:rsidP="00C52F4A">
      <w:r>
        <w:t>— </w:t>
      </w:r>
      <w:r w:rsidR="00C52F4A" w:rsidRPr="00605EB6">
        <w:t>Mon parrain ne sera pas content</w:t>
      </w:r>
      <w:r w:rsidR="00C474C1">
        <w:t>.</w:t>
      </w:r>
    </w:p>
    <w:p w14:paraId="32DF1205" w14:textId="4E673900" w:rsidR="00C474C1" w:rsidRDefault="0094609C" w:rsidP="00C52F4A">
      <w:r>
        <w:t>— </w:t>
      </w:r>
      <w:r w:rsidR="00C52F4A" w:rsidRPr="00605EB6">
        <w:t>C</w:t>
      </w:r>
      <w:r w:rsidR="00C474C1">
        <w:t>’</w:t>
      </w:r>
      <w:r w:rsidR="00C52F4A" w:rsidRPr="00605EB6">
        <w:t>est probable</w:t>
      </w:r>
      <w:r w:rsidR="00C474C1">
        <w:t>.</w:t>
      </w:r>
    </w:p>
    <w:p w14:paraId="7EDD8802" w14:textId="2027C729" w:rsidR="00C474C1" w:rsidRDefault="0094609C" w:rsidP="00C52F4A">
      <w:r>
        <w:t>— </w:t>
      </w:r>
      <w:r w:rsidR="00C52F4A" w:rsidRPr="00605EB6">
        <w:t>Il se mettra en colère</w:t>
      </w:r>
      <w:r w:rsidR="00C474C1">
        <w:t>.</w:t>
      </w:r>
    </w:p>
    <w:p w14:paraId="085A4F02" w14:textId="55DBA625" w:rsidR="00C474C1" w:rsidRDefault="0094609C" w:rsidP="00C52F4A">
      <w:r>
        <w:t>— </w:t>
      </w:r>
      <w:r w:rsidR="00C52F4A" w:rsidRPr="00605EB6">
        <w:t>Nous serons là tous les deux pour le calmer</w:t>
      </w:r>
      <w:r w:rsidR="00C474C1">
        <w:t>.</w:t>
      </w:r>
    </w:p>
    <w:p w14:paraId="0AFFACEF" w14:textId="19F8551F" w:rsidR="00C474C1" w:rsidRDefault="0094609C" w:rsidP="00C52F4A">
      <w:r>
        <w:t>— </w:t>
      </w:r>
      <w:r w:rsidR="00C52F4A" w:rsidRPr="00605EB6">
        <w:t>Nous lui dirons que le sauvage s</w:t>
      </w:r>
      <w:r w:rsidR="00C474C1">
        <w:t>’</w:t>
      </w:r>
      <w:r w:rsidR="00C52F4A" w:rsidRPr="00605EB6">
        <w:t>est échappé</w:t>
      </w:r>
      <w:r w:rsidR="00C474C1">
        <w:t>.</w:t>
      </w:r>
    </w:p>
    <w:p w14:paraId="69212F19" w14:textId="2CB73180" w:rsidR="00C474C1" w:rsidRDefault="0094609C" w:rsidP="00C52F4A">
      <w:r>
        <w:t>— </w:t>
      </w:r>
      <w:r w:rsidR="00C52F4A" w:rsidRPr="00605EB6">
        <w:t>Jacques</w:t>
      </w:r>
      <w:r w:rsidR="00C474C1">
        <w:t xml:space="preserve">, </w:t>
      </w:r>
      <w:r w:rsidR="00C52F4A" w:rsidRPr="00605EB6">
        <w:t>ma conscience me dit que je fais une bonne action</w:t>
      </w:r>
      <w:r w:rsidR="00C474C1">
        <w:t xml:space="preserve"> ; </w:t>
      </w:r>
      <w:r w:rsidR="00C52F4A" w:rsidRPr="00605EB6">
        <w:t>nous ne mentirons pas</w:t>
      </w:r>
      <w:r w:rsidR="00C474C1">
        <w:t xml:space="preserve">, </w:t>
      </w:r>
      <w:r w:rsidR="00C52F4A" w:rsidRPr="00605EB6">
        <w:t>nous dirons la vérité</w:t>
      </w:r>
      <w:r w:rsidR="00C474C1">
        <w:t>.</w:t>
      </w:r>
    </w:p>
    <w:p w14:paraId="05CCC8C7" w14:textId="205F82BF" w:rsidR="00C474C1" w:rsidRDefault="0094609C" w:rsidP="00C52F4A">
      <w:r>
        <w:t>— </w:t>
      </w:r>
      <w:r w:rsidR="00C52F4A" w:rsidRPr="00605EB6">
        <w:t>Oui</w:t>
      </w:r>
      <w:r w:rsidR="00C474C1">
        <w:t xml:space="preserve">, </w:t>
      </w:r>
      <w:r w:rsidR="00C52F4A" w:rsidRPr="00605EB6">
        <w:t>marraine</w:t>
      </w:r>
      <w:r w:rsidR="00C474C1">
        <w:t xml:space="preserve">, </w:t>
      </w:r>
      <w:r w:rsidR="00C52F4A" w:rsidRPr="00605EB6">
        <w:t>oui</w:t>
      </w:r>
      <w:r w:rsidR="00C474C1">
        <w:t xml:space="preserve">. </w:t>
      </w:r>
      <w:r w:rsidR="00C52F4A" w:rsidRPr="00605EB6">
        <w:t>Et</w:t>
      </w:r>
      <w:r w:rsidR="00C474C1">
        <w:t xml:space="preserve">, </w:t>
      </w:r>
      <w:r w:rsidR="00C52F4A" w:rsidRPr="00605EB6">
        <w:t>pour que mon parrain ne se fâche pas contre vous</w:t>
      </w:r>
      <w:r w:rsidR="00C474C1">
        <w:t xml:space="preserve">, </w:t>
      </w:r>
      <w:r w:rsidR="00C52F4A" w:rsidRPr="00605EB6">
        <w:t>c</w:t>
      </w:r>
      <w:r w:rsidR="00C474C1">
        <w:t>’</w:t>
      </w:r>
      <w:r w:rsidR="00C52F4A" w:rsidRPr="00605EB6">
        <w:t>est moi</w:t>
      </w:r>
      <w:r w:rsidR="00C474C1">
        <w:t xml:space="preserve">, </w:t>
      </w:r>
      <w:r w:rsidR="00C52F4A" w:rsidRPr="00605EB6">
        <w:t>moi seul</w:t>
      </w:r>
      <w:r w:rsidR="00C474C1">
        <w:t xml:space="preserve">, </w:t>
      </w:r>
      <w:r w:rsidR="00C52F4A" w:rsidRPr="00605EB6">
        <w:t>qui rendrai la liberté au sauvage</w:t>
      </w:r>
      <w:r w:rsidR="00C474C1">
        <w:t>.</w:t>
      </w:r>
    </w:p>
    <w:p w14:paraId="3D3C2237" w14:textId="0964B42A" w:rsidR="00C474C1" w:rsidRDefault="0094609C" w:rsidP="00C52F4A">
      <w:r>
        <w:lastRenderedPageBreak/>
        <w:t>— </w:t>
      </w:r>
      <w:r w:rsidR="00C52F4A" w:rsidRPr="00605EB6">
        <w:t>Bien</w:t>
      </w:r>
      <w:r w:rsidR="00C474C1">
        <w:t xml:space="preserve">, </w:t>
      </w:r>
      <w:r w:rsidR="00C52F4A" w:rsidRPr="00605EB6">
        <w:t>mon Jacques</w:t>
      </w:r>
      <w:r w:rsidR="00C474C1">
        <w:t xml:space="preserve">. </w:t>
      </w:r>
      <w:r w:rsidR="00C52F4A" w:rsidRPr="00605EB6">
        <w:t>Ah</w:t>
      </w:r>
      <w:r w:rsidR="00C474C1">
        <w:t xml:space="preserve"> ! </w:t>
      </w:r>
      <w:r w:rsidR="00C52F4A" w:rsidRPr="00605EB6">
        <w:t>tu es gentil</w:t>
      </w:r>
      <w:r w:rsidR="00C474C1">
        <w:t xml:space="preserve">, </w:t>
      </w:r>
      <w:r w:rsidR="00C52F4A" w:rsidRPr="00605EB6">
        <w:t>bien gentil</w:t>
      </w:r>
      <w:r w:rsidR="00C474C1">
        <w:t xml:space="preserve"> ; </w:t>
      </w:r>
      <w:r w:rsidR="00C52F4A" w:rsidRPr="00605EB6">
        <w:t>mais je n</w:t>
      </w:r>
      <w:r w:rsidR="00C474C1">
        <w:t>’</w:t>
      </w:r>
      <w:r w:rsidR="00C52F4A" w:rsidRPr="00605EB6">
        <w:t>accepte pas ton dévouement</w:t>
      </w:r>
      <w:r w:rsidR="00C474C1">
        <w:t xml:space="preserve"> ; </w:t>
      </w:r>
      <w:r w:rsidR="00C52F4A" w:rsidRPr="00605EB6">
        <w:t>je ne cherche point à éviter une responsabilité</w:t>
      </w:r>
      <w:r w:rsidR="00C474C1">
        <w:t xml:space="preserve">. </w:t>
      </w:r>
      <w:r w:rsidR="00C52F4A" w:rsidRPr="00605EB6">
        <w:t>Que ce malheureux soit libre</w:t>
      </w:r>
      <w:r w:rsidR="00C474C1">
        <w:t xml:space="preserve">, </w:t>
      </w:r>
      <w:r w:rsidR="00C52F4A" w:rsidRPr="00605EB6">
        <w:t>d</w:t>
      </w:r>
      <w:r w:rsidR="00C474C1">
        <w:t>’</w:t>
      </w:r>
      <w:r w:rsidR="00C52F4A" w:rsidRPr="00605EB6">
        <w:t>abord</w:t>
      </w:r>
      <w:r w:rsidR="00C474C1">
        <w:t xml:space="preserve"> ; </w:t>
      </w:r>
      <w:r w:rsidR="00C52F4A" w:rsidRPr="00605EB6">
        <w:t>après</w:t>
      </w:r>
      <w:r w:rsidR="00C474C1">
        <w:t xml:space="preserve">, </w:t>
      </w:r>
      <w:r w:rsidR="00C52F4A" w:rsidRPr="00605EB6">
        <w:t>nous verrons</w:t>
      </w:r>
      <w:r w:rsidR="00C474C1">
        <w:t>.</w:t>
      </w:r>
    </w:p>
    <w:p w14:paraId="6A1A7C43" w14:textId="77777777" w:rsidR="00C474C1" w:rsidRDefault="00C52F4A" w:rsidP="00C52F4A">
      <w:r w:rsidRPr="00605EB6">
        <w:t>Elle s</w:t>
      </w:r>
      <w:r w:rsidR="00C474C1">
        <w:t>’</w:t>
      </w:r>
      <w:r w:rsidRPr="00605EB6">
        <w:t>approcha de la fenêtre et regarda dans la rue</w:t>
      </w:r>
      <w:r w:rsidR="00C474C1">
        <w:t>.</w:t>
      </w:r>
    </w:p>
    <w:p w14:paraId="3AD5AC64" w14:textId="4900493A" w:rsidR="00C474C1" w:rsidRDefault="0094609C" w:rsidP="00C52F4A">
      <w:r>
        <w:t>— </w:t>
      </w:r>
      <w:r w:rsidR="00C52F4A" w:rsidRPr="00605EB6">
        <w:t>Enfin</w:t>
      </w:r>
      <w:r w:rsidR="00C474C1">
        <w:t xml:space="preserve">, </w:t>
      </w:r>
      <w:r w:rsidR="00C52F4A" w:rsidRPr="00605EB6">
        <w:t>dit-elle</w:t>
      </w:r>
      <w:r w:rsidR="00C474C1">
        <w:t xml:space="preserve">, </w:t>
      </w:r>
      <w:r w:rsidR="00C52F4A" w:rsidRPr="00605EB6">
        <w:t>ils ne sont plus que cinq ou six</w:t>
      </w:r>
      <w:r w:rsidR="00C474C1">
        <w:t xml:space="preserve"> ; </w:t>
      </w:r>
      <w:r w:rsidR="00C52F4A" w:rsidRPr="00605EB6">
        <w:t>d</w:t>
      </w:r>
      <w:r w:rsidR="00C474C1">
        <w:t>’</w:t>
      </w:r>
      <w:r w:rsidR="00C52F4A" w:rsidRPr="00605EB6">
        <w:t>ailleurs</w:t>
      </w:r>
      <w:r w:rsidR="00C474C1">
        <w:t xml:space="preserve">, </w:t>
      </w:r>
      <w:r w:rsidR="00C52F4A" w:rsidRPr="00605EB6">
        <w:t>il fait assez nuit pour qu</w:t>
      </w:r>
      <w:r w:rsidR="00C474C1">
        <w:t>’</w:t>
      </w:r>
      <w:r w:rsidR="00C52F4A" w:rsidRPr="00605EB6">
        <w:t>il puisse prendre la fuite</w:t>
      </w:r>
      <w:r w:rsidR="00C474C1">
        <w:t xml:space="preserve">, </w:t>
      </w:r>
      <w:r w:rsidR="00C52F4A" w:rsidRPr="00605EB6">
        <w:t>maintenant</w:t>
      </w:r>
      <w:r w:rsidR="00C474C1">
        <w:t xml:space="preserve">, </w:t>
      </w:r>
      <w:r w:rsidR="00C52F4A" w:rsidRPr="00605EB6">
        <w:t>sans être vu</w:t>
      </w:r>
      <w:r w:rsidR="00C474C1">
        <w:t>.</w:t>
      </w:r>
    </w:p>
    <w:p w14:paraId="583BD541" w14:textId="77777777" w:rsidR="00C474C1" w:rsidRDefault="00C52F4A" w:rsidP="00C52F4A">
      <w:r w:rsidRPr="00605EB6">
        <w:t>Elle alluma une bougie</w:t>
      </w:r>
      <w:r w:rsidR="00C474C1">
        <w:t xml:space="preserve">, </w:t>
      </w:r>
      <w:r w:rsidRPr="00605EB6">
        <w:t>fit signe à son filleul de l</w:t>
      </w:r>
      <w:r w:rsidR="00C474C1">
        <w:t>’</w:t>
      </w:r>
      <w:r w:rsidRPr="00605EB6">
        <w:t>attendre et sortit de la salle</w:t>
      </w:r>
      <w:r w:rsidR="00C474C1">
        <w:t xml:space="preserve">. </w:t>
      </w:r>
      <w:r w:rsidRPr="00605EB6">
        <w:t>Elle revint au bout d</w:t>
      </w:r>
      <w:r w:rsidR="00C474C1">
        <w:t>’</w:t>
      </w:r>
      <w:r w:rsidRPr="00605EB6">
        <w:t>un instant</w:t>
      </w:r>
      <w:r w:rsidR="00C474C1">
        <w:t xml:space="preserve">, </w:t>
      </w:r>
      <w:r w:rsidRPr="00605EB6">
        <w:t>apportant un gros morceau de pain coupé dans la miche et sur un plat ce qui restait du déjeuner</w:t>
      </w:r>
      <w:r w:rsidR="00C474C1">
        <w:t xml:space="preserve">, </w:t>
      </w:r>
      <w:r w:rsidRPr="00605EB6">
        <w:t>la moitié du poulet et une épaisse tranche de veau</w:t>
      </w:r>
      <w:r w:rsidR="00C474C1">
        <w:t xml:space="preserve">. </w:t>
      </w:r>
      <w:r w:rsidRPr="00605EB6">
        <w:t>Elle prit des journaux sur une tablette de la crédence et s</w:t>
      </w:r>
      <w:r w:rsidR="00C474C1">
        <w:t>’</w:t>
      </w:r>
      <w:r w:rsidRPr="00605EB6">
        <w:t>en servit pour envelopper les viandes</w:t>
      </w:r>
      <w:r w:rsidR="00C474C1">
        <w:t>.</w:t>
      </w:r>
    </w:p>
    <w:p w14:paraId="2C039FC9" w14:textId="77777777" w:rsidR="00C474C1" w:rsidRDefault="00C52F4A" w:rsidP="00C52F4A">
      <w:r w:rsidRPr="00605EB6">
        <w:t>Le sauvage</w:t>
      </w:r>
      <w:r w:rsidR="00C474C1">
        <w:t xml:space="preserve">, </w:t>
      </w:r>
      <w:r w:rsidRPr="00605EB6">
        <w:t>de plus en plus agité</w:t>
      </w:r>
      <w:r w:rsidR="00C474C1">
        <w:t xml:space="preserve">, </w:t>
      </w:r>
      <w:r w:rsidRPr="00605EB6">
        <w:t>plus tourmenté</w:t>
      </w:r>
      <w:r w:rsidR="00C474C1">
        <w:t xml:space="preserve">, </w:t>
      </w:r>
      <w:r w:rsidRPr="00605EB6">
        <w:t>surtout depuis la tombée de la nuit</w:t>
      </w:r>
      <w:r w:rsidR="00C474C1">
        <w:t xml:space="preserve">, </w:t>
      </w:r>
      <w:r w:rsidRPr="00605EB6">
        <w:t>suivait avec une grande anxiété tous les mouvements de la femme du maire</w:t>
      </w:r>
      <w:r w:rsidR="00C474C1">
        <w:t xml:space="preserve">. </w:t>
      </w:r>
      <w:r w:rsidRPr="00605EB6">
        <w:t>Il la vit avec une sorte de stupeur emplir ses poches de nourriture</w:t>
      </w:r>
      <w:r w:rsidR="00C474C1">
        <w:t xml:space="preserve"> : </w:t>
      </w:r>
      <w:r w:rsidRPr="00605EB6">
        <w:t>dans l</w:t>
      </w:r>
      <w:r w:rsidR="00C474C1">
        <w:t>’</w:t>
      </w:r>
      <w:r w:rsidRPr="00605EB6">
        <w:t>une du pain</w:t>
      </w:r>
      <w:r w:rsidR="00C474C1">
        <w:t xml:space="preserve">, </w:t>
      </w:r>
      <w:r w:rsidRPr="00605EB6">
        <w:t>dans les autres un flacon de vin</w:t>
      </w:r>
      <w:r w:rsidR="00C474C1">
        <w:t xml:space="preserve">, </w:t>
      </w:r>
      <w:r w:rsidRPr="00605EB6">
        <w:t>les viandes</w:t>
      </w:r>
      <w:r w:rsidR="00C474C1">
        <w:t xml:space="preserve">, </w:t>
      </w:r>
      <w:r w:rsidRPr="00605EB6">
        <w:t>du sucre</w:t>
      </w:r>
      <w:r w:rsidR="00C474C1">
        <w:t xml:space="preserve">, </w:t>
      </w:r>
      <w:r w:rsidRPr="00605EB6">
        <w:t>plusieurs tablettes de chocolat</w:t>
      </w:r>
      <w:r w:rsidR="00C474C1">
        <w:t>.</w:t>
      </w:r>
    </w:p>
    <w:p w14:paraId="36D1D8B9" w14:textId="2121C064" w:rsidR="00C474C1" w:rsidRDefault="0094609C" w:rsidP="00C52F4A">
      <w:r>
        <w:t>— </w:t>
      </w:r>
      <w:r w:rsidR="00C52F4A" w:rsidRPr="00605EB6">
        <w:t>Je lui donnerais bien de l</w:t>
      </w:r>
      <w:r w:rsidR="00C474C1">
        <w:t>’</w:t>
      </w:r>
      <w:r w:rsidR="00C52F4A" w:rsidRPr="00605EB6">
        <w:t>argent</w:t>
      </w:r>
      <w:r w:rsidR="00C474C1">
        <w:t xml:space="preserve">, </w:t>
      </w:r>
      <w:r w:rsidR="00C52F4A" w:rsidRPr="00605EB6">
        <w:t>pensait Catherine à mesure qu</w:t>
      </w:r>
      <w:r w:rsidR="00C474C1">
        <w:t>’</w:t>
      </w:r>
      <w:r w:rsidR="00C52F4A" w:rsidRPr="00605EB6">
        <w:t>elle fourrait dans les poches tout ce qui lui tombait sous la main</w:t>
      </w:r>
      <w:r w:rsidR="00C474C1">
        <w:t xml:space="preserve">, </w:t>
      </w:r>
      <w:r w:rsidR="00C52F4A" w:rsidRPr="00605EB6">
        <w:t>mais qu</w:t>
      </w:r>
      <w:r w:rsidR="00C474C1">
        <w:t>’</w:t>
      </w:r>
      <w:r w:rsidR="00C52F4A" w:rsidRPr="00605EB6">
        <w:t>en ferait-il</w:t>
      </w:r>
      <w:r w:rsidR="00C474C1">
        <w:t> ?</w:t>
      </w:r>
    </w:p>
    <w:p w14:paraId="1E6576B2" w14:textId="77777777" w:rsidR="00C474C1" w:rsidRDefault="00C52F4A" w:rsidP="00C52F4A">
      <w:r w:rsidRPr="00605EB6">
        <w:t>Quand elle trouva son hôte suffisamment lesté</w:t>
      </w:r>
      <w:r w:rsidR="00C474C1">
        <w:t xml:space="preserve">, </w:t>
      </w:r>
      <w:r w:rsidRPr="00605EB6">
        <w:t>c</w:t>
      </w:r>
      <w:r w:rsidR="00C474C1">
        <w:t>’</w:t>
      </w:r>
      <w:r w:rsidRPr="00605EB6">
        <w:t>est-à-dire quand il ne lui fut plus possible de rien mettre dans les poches</w:t>
      </w:r>
      <w:r w:rsidR="00C474C1">
        <w:t xml:space="preserve">, – </w:t>
      </w:r>
      <w:r w:rsidRPr="00605EB6">
        <w:t>la brave femme aurait voulu qu</w:t>
      </w:r>
      <w:r w:rsidR="00C474C1">
        <w:t>’</w:t>
      </w:r>
      <w:r w:rsidRPr="00605EB6">
        <w:t>il pût emporter tout ce qu</w:t>
      </w:r>
      <w:r w:rsidR="00C474C1">
        <w:t>’</w:t>
      </w:r>
      <w:r w:rsidRPr="00605EB6">
        <w:t>il y avait dans la maison</w:t>
      </w:r>
      <w:r w:rsidR="00C474C1">
        <w:t xml:space="preserve">, – </w:t>
      </w:r>
      <w:r w:rsidRPr="00605EB6">
        <w:t>elle dit à Jacques</w:t>
      </w:r>
      <w:r w:rsidR="00C474C1">
        <w:t> :</w:t>
      </w:r>
    </w:p>
    <w:p w14:paraId="24922CC6" w14:textId="3F6B3863" w:rsidR="00C474C1" w:rsidRDefault="0094609C" w:rsidP="00C52F4A">
      <w:r>
        <w:lastRenderedPageBreak/>
        <w:t>— </w:t>
      </w:r>
      <w:r w:rsidR="00C52F4A" w:rsidRPr="00605EB6">
        <w:t>Dépêchons-nous</w:t>
      </w:r>
      <w:r w:rsidR="00C474C1">
        <w:t xml:space="preserve"> ; </w:t>
      </w:r>
      <w:r w:rsidR="00C52F4A" w:rsidRPr="00605EB6">
        <w:t>il y a déjà longtemps que sept heures sont sonnées et ton parrain peut rentrer d</w:t>
      </w:r>
      <w:r w:rsidR="00C474C1">
        <w:t>’</w:t>
      </w:r>
      <w:r w:rsidR="00C52F4A" w:rsidRPr="00605EB6">
        <w:t>un moment à l</w:t>
      </w:r>
      <w:r w:rsidR="00C474C1">
        <w:t>’</w:t>
      </w:r>
      <w:r w:rsidR="00C52F4A" w:rsidRPr="00605EB6">
        <w:t>autre</w:t>
      </w:r>
      <w:r w:rsidR="00C474C1">
        <w:t>.</w:t>
      </w:r>
    </w:p>
    <w:p w14:paraId="39A1CD88" w14:textId="4A4B4C10" w:rsidR="00C474C1" w:rsidRDefault="0094609C" w:rsidP="00C52F4A">
      <w:r>
        <w:t>— </w:t>
      </w:r>
      <w:r w:rsidR="00C52F4A" w:rsidRPr="00605EB6">
        <w:t>Faut-il ouvrir la fenêtre</w:t>
      </w:r>
      <w:r w:rsidR="00C474C1">
        <w:t> ?</w:t>
      </w:r>
    </w:p>
    <w:p w14:paraId="09DDE2A0" w14:textId="51C338AB" w:rsidR="00C474C1" w:rsidRDefault="0094609C" w:rsidP="00C52F4A">
      <w:r>
        <w:t>— </w:t>
      </w:r>
      <w:r w:rsidR="00C52F4A" w:rsidRPr="00605EB6">
        <w:t>Non</w:t>
      </w:r>
      <w:r w:rsidR="00C474C1">
        <w:t xml:space="preserve">. </w:t>
      </w:r>
      <w:r w:rsidR="00C52F4A" w:rsidRPr="00605EB6">
        <w:t>En passant par là ou par la porte de la rue</w:t>
      </w:r>
      <w:r w:rsidR="00C474C1">
        <w:t xml:space="preserve">, </w:t>
      </w:r>
      <w:r w:rsidR="00C52F4A" w:rsidRPr="00605EB6">
        <w:t>il serait vu</w:t>
      </w:r>
      <w:r w:rsidR="00C474C1">
        <w:t xml:space="preserve">. </w:t>
      </w:r>
      <w:r w:rsidR="00C52F4A" w:rsidRPr="00605EB6">
        <w:t>Prends-le par la main et suis-moi</w:t>
      </w:r>
      <w:r w:rsidR="00C474C1">
        <w:t>.</w:t>
      </w:r>
    </w:p>
    <w:p w14:paraId="17ECFCD5" w14:textId="77777777" w:rsidR="00C474C1" w:rsidRDefault="00C52F4A" w:rsidP="00C52F4A">
      <w:r w:rsidRPr="00605EB6">
        <w:t>Catherine reprit sa lumière et</w:t>
      </w:r>
      <w:r w:rsidR="00C474C1">
        <w:t xml:space="preserve">, </w:t>
      </w:r>
      <w:r w:rsidRPr="00605EB6">
        <w:t>marchant devant pour éclairer</w:t>
      </w:r>
      <w:r w:rsidR="00C474C1">
        <w:t xml:space="preserve">, </w:t>
      </w:r>
      <w:r w:rsidRPr="00605EB6">
        <w:t>elle ouvrit successivement plusieurs portes</w:t>
      </w:r>
      <w:r w:rsidR="00C474C1">
        <w:t xml:space="preserve">. </w:t>
      </w:r>
      <w:r w:rsidRPr="00605EB6">
        <w:t>Le sauvage se laissait conduire comme un enfant</w:t>
      </w:r>
      <w:r w:rsidR="00C474C1">
        <w:t xml:space="preserve">. </w:t>
      </w:r>
      <w:r w:rsidRPr="00605EB6">
        <w:t>Tous trois sortirent de la maison par la porte de derrière</w:t>
      </w:r>
      <w:r w:rsidR="00C474C1">
        <w:t xml:space="preserve">, </w:t>
      </w:r>
      <w:r w:rsidRPr="00605EB6">
        <w:t>ouvrant sur le jardin</w:t>
      </w:r>
      <w:r w:rsidR="00C474C1">
        <w:t xml:space="preserve">. </w:t>
      </w:r>
      <w:r w:rsidRPr="00605EB6">
        <w:t>Catherine éteignit sa bougie et la laissa sur une des marches de pierre du perron</w:t>
      </w:r>
      <w:r w:rsidR="00C474C1">
        <w:t>.</w:t>
      </w:r>
    </w:p>
    <w:p w14:paraId="602260A1" w14:textId="77777777" w:rsidR="00C474C1" w:rsidRDefault="00C52F4A" w:rsidP="00C52F4A">
      <w:r w:rsidRPr="00534B8D">
        <w:t>Silencieux</w:t>
      </w:r>
      <w:r w:rsidR="00C474C1">
        <w:t xml:space="preserve">, </w:t>
      </w:r>
      <w:r w:rsidRPr="00534B8D">
        <w:t xml:space="preserve">ils suivirent une allée sombre et arrivèrent au </w:t>
      </w:r>
      <w:r w:rsidRPr="00605EB6">
        <w:t>fond du jardin</w:t>
      </w:r>
      <w:r w:rsidR="00C474C1">
        <w:t>.</w:t>
      </w:r>
    </w:p>
    <w:p w14:paraId="73E5B321" w14:textId="77777777" w:rsidR="00C474C1" w:rsidRDefault="00C52F4A" w:rsidP="00C52F4A">
      <w:r w:rsidRPr="00605EB6">
        <w:t>Déjà la nuit était parée de ses étoiles scintillantes</w:t>
      </w:r>
      <w:r w:rsidR="00C474C1">
        <w:t xml:space="preserve"> ; </w:t>
      </w:r>
      <w:r w:rsidRPr="00605EB6">
        <w:t>à l</w:t>
      </w:r>
      <w:r w:rsidR="00C474C1">
        <w:t>’</w:t>
      </w:r>
      <w:r w:rsidRPr="00605EB6">
        <w:t>est</w:t>
      </w:r>
      <w:r w:rsidR="00C474C1">
        <w:t xml:space="preserve">, </w:t>
      </w:r>
      <w:r w:rsidRPr="00605EB6">
        <w:t>la lune venait de se lever</w:t>
      </w:r>
      <w:r w:rsidR="00C474C1">
        <w:t xml:space="preserve"> ; : </w:t>
      </w:r>
      <w:r w:rsidRPr="00605EB6">
        <w:t>elle répandait sa douce clarté dans la vallée pendant que</w:t>
      </w:r>
      <w:r w:rsidR="00C474C1">
        <w:t xml:space="preserve">, </w:t>
      </w:r>
      <w:r w:rsidRPr="00605EB6">
        <w:t>avant de s</w:t>
      </w:r>
      <w:r w:rsidR="00C474C1">
        <w:t>’</w:t>
      </w:r>
      <w:r w:rsidRPr="00605EB6">
        <w:t>éteindre</w:t>
      </w:r>
      <w:r w:rsidR="00C474C1">
        <w:t xml:space="preserve">, </w:t>
      </w:r>
      <w:r w:rsidRPr="00605EB6">
        <w:t>les derniers feux du couchant jetaient une lueur plus vive sur les crêtes des montagnes</w:t>
      </w:r>
      <w:r w:rsidR="00C474C1">
        <w:t xml:space="preserve">, </w:t>
      </w:r>
      <w:r w:rsidRPr="00605EB6">
        <w:t>particulièrement sur la Bosse-Grise</w:t>
      </w:r>
      <w:r w:rsidR="00C474C1">
        <w:t xml:space="preserve">, </w:t>
      </w:r>
      <w:r w:rsidRPr="00605EB6">
        <w:t>qui</w:t>
      </w:r>
      <w:r w:rsidR="00C474C1">
        <w:t xml:space="preserve">, </w:t>
      </w:r>
      <w:r w:rsidRPr="00605EB6">
        <w:t>se dressant au-dessus de la ligne sombre de la forêt</w:t>
      </w:r>
      <w:r w:rsidR="00C474C1">
        <w:t xml:space="preserve">, </w:t>
      </w:r>
      <w:r w:rsidRPr="00605EB6">
        <w:t>se découpait vigoureusement à l</w:t>
      </w:r>
      <w:r w:rsidR="00C474C1">
        <w:t>’</w:t>
      </w:r>
      <w:r w:rsidRPr="00605EB6">
        <w:t>horizon sur le fond demi</w:t>
      </w:r>
      <w:r w:rsidR="00C474C1">
        <w:t>-</w:t>
      </w:r>
      <w:r w:rsidRPr="00605EB6">
        <w:t>clair du ciel</w:t>
      </w:r>
      <w:r w:rsidR="00C474C1">
        <w:t>.</w:t>
      </w:r>
    </w:p>
    <w:p w14:paraId="396ABC8D" w14:textId="77777777" w:rsidR="00C474C1" w:rsidRDefault="00C52F4A" w:rsidP="00C52F4A">
      <w:r w:rsidRPr="00605EB6">
        <w:t>Jacques mit la main sur l</w:t>
      </w:r>
      <w:r w:rsidR="00C474C1">
        <w:t>’</w:t>
      </w:r>
      <w:r w:rsidRPr="00605EB6">
        <w:t>épaule du sauvage et</w:t>
      </w:r>
      <w:r w:rsidR="00C474C1">
        <w:t xml:space="preserve">, </w:t>
      </w:r>
      <w:r w:rsidRPr="00605EB6">
        <w:t>lui montrant la forêt</w:t>
      </w:r>
      <w:r w:rsidR="00C474C1">
        <w:t xml:space="preserve">, </w:t>
      </w:r>
      <w:r w:rsidRPr="00605EB6">
        <w:t>il lui dit</w:t>
      </w:r>
      <w:r w:rsidR="00C474C1">
        <w:t> :</w:t>
      </w:r>
    </w:p>
    <w:p w14:paraId="27CA1C68" w14:textId="4AF402B1" w:rsidR="00C474C1" w:rsidRDefault="0094609C" w:rsidP="00C52F4A">
      <w:r>
        <w:t>— </w:t>
      </w:r>
      <w:r w:rsidR="00C52F4A" w:rsidRPr="00605EB6">
        <w:t>Regarde</w:t>
      </w:r>
      <w:r w:rsidR="00C474C1">
        <w:t>.</w:t>
      </w:r>
    </w:p>
    <w:p w14:paraId="04F5D872" w14:textId="77777777" w:rsidR="00C474C1" w:rsidRDefault="00C52F4A" w:rsidP="00C52F4A">
      <w:r w:rsidRPr="00605EB6">
        <w:t>Comme s</w:t>
      </w:r>
      <w:r w:rsidR="00C474C1">
        <w:t>’</w:t>
      </w:r>
      <w:r w:rsidRPr="00605EB6">
        <w:t>il eût compris</w:t>
      </w:r>
      <w:r w:rsidR="00C474C1">
        <w:t xml:space="preserve">, </w:t>
      </w:r>
      <w:r w:rsidRPr="00605EB6">
        <w:t>le coureur des bois se dressa de toute sa hauteur</w:t>
      </w:r>
      <w:r w:rsidR="00C474C1">
        <w:t xml:space="preserve"> ; : </w:t>
      </w:r>
      <w:r w:rsidRPr="00605EB6">
        <w:t>son regard lumineux embrassa l</w:t>
      </w:r>
      <w:r w:rsidR="00C474C1">
        <w:t>’</w:t>
      </w:r>
      <w:r w:rsidRPr="00605EB6">
        <w:t>horizon tout entier</w:t>
      </w:r>
      <w:r w:rsidR="00C474C1">
        <w:t xml:space="preserve">, </w:t>
      </w:r>
      <w:r w:rsidRPr="00605EB6">
        <w:t>puis s</w:t>
      </w:r>
      <w:r w:rsidR="00C474C1">
        <w:t>’</w:t>
      </w:r>
      <w:r w:rsidRPr="00605EB6">
        <w:t>arrêta</w:t>
      </w:r>
      <w:r w:rsidR="00C474C1">
        <w:t xml:space="preserve">, </w:t>
      </w:r>
      <w:r w:rsidRPr="00605EB6">
        <w:t>fixe</w:t>
      </w:r>
      <w:r w:rsidR="00C474C1">
        <w:t xml:space="preserve">, </w:t>
      </w:r>
      <w:r w:rsidRPr="00605EB6">
        <w:t>sur le sommet illuminé de la Bosse-Grise</w:t>
      </w:r>
      <w:r w:rsidR="00C474C1">
        <w:t xml:space="preserve">. </w:t>
      </w:r>
      <w:r w:rsidRPr="00605EB6">
        <w:t>Alors il respira à pleins poumons et se mit à trembler comme le roseau secoué par le vent</w:t>
      </w:r>
      <w:r w:rsidR="00C474C1">
        <w:t>.</w:t>
      </w:r>
    </w:p>
    <w:p w14:paraId="7003C76B" w14:textId="4D4DED26" w:rsidR="00C474C1" w:rsidRDefault="0094609C" w:rsidP="00C52F4A">
      <w:r>
        <w:lastRenderedPageBreak/>
        <w:t>— </w:t>
      </w:r>
      <w:r w:rsidR="00C52F4A" w:rsidRPr="00605EB6">
        <w:t>Tu es libre</w:t>
      </w:r>
      <w:r w:rsidR="00C474C1">
        <w:t xml:space="preserve">, </w:t>
      </w:r>
      <w:r w:rsidR="00C52F4A" w:rsidRPr="00605EB6">
        <w:t>va</w:t>
      </w:r>
      <w:r w:rsidR="00C474C1">
        <w:t xml:space="preserve">, </w:t>
      </w:r>
      <w:r w:rsidR="00C52F4A" w:rsidRPr="00605EB6">
        <w:t>va</w:t>
      </w:r>
      <w:r w:rsidR="00C474C1">
        <w:t xml:space="preserve">, </w:t>
      </w:r>
      <w:r w:rsidR="00C52F4A" w:rsidRPr="00605EB6">
        <w:t>reprit Jacques</w:t>
      </w:r>
      <w:r w:rsidR="00C474C1">
        <w:t xml:space="preserve">, </w:t>
      </w:r>
      <w:r w:rsidR="00C52F4A" w:rsidRPr="00605EB6">
        <w:t>accompagnant ses paroles d</w:t>
      </w:r>
      <w:r w:rsidR="00C474C1">
        <w:t>’</w:t>
      </w:r>
      <w:r w:rsidR="00C52F4A" w:rsidRPr="00605EB6">
        <w:t>un geste expressif</w:t>
      </w:r>
      <w:r w:rsidR="00C474C1">
        <w:t>.</w:t>
      </w:r>
    </w:p>
    <w:p w14:paraId="76D4B11A" w14:textId="77777777" w:rsidR="00C474C1" w:rsidRDefault="00C52F4A" w:rsidP="00C52F4A">
      <w:r w:rsidRPr="00605EB6">
        <w:t>Le sauvage ne comprit pas ou bien il doutait encore</w:t>
      </w:r>
      <w:r w:rsidR="00C474C1">
        <w:t xml:space="preserve">, </w:t>
      </w:r>
      <w:r w:rsidRPr="00605EB6">
        <w:t>car il resta immobile</w:t>
      </w:r>
      <w:r w:rsidR="00C474C1">
        <w:t xml:space="preserve">, </w:t>
      </w:r>
      <w:r w:rsidRPr="00605EB6">
        <w:t>les yeux toujours fixés sur le gigantesque rocher</w:t>
      </w:r>
      <w:r w:rsidR="00C474C1">
        <w:t>.</w:t>
      </w:r>
    </w:p>
    <w:p w14:paraId="530D11FB" w14:textId="3C9B3769" w:rsidR="00C474C1" w:rsidRDefault="0094609C" w:rsidP="00C52F4A">
      <w:r>
        <w:t>— </w:t>
      </w:r>
      <w:r w:rsidR="00C52F4A" w:rsidRPr="00605EB6">
        <w:t>La haie est haute et épaisse</w:t>
      </w:r>
      <w:r w:rsidR="00C474C1">
        <w:t xml:space="preserve">, </w:t>
      </w:r>
      <w:r w:rsidR="00C52F4A" w:rsidRPr="00605EB6">
        <w:t>dit Jacques</w:t>
      </w:r>
      <w:r w:rsidR="00C474C1">
        <w:t>.</w:t>
      </w:r>
    </w:p>
    <w:p w14:paraId="06C4CA5C" w14:textId="77777777" w:rsidR="00C474C1" w:rsidRDefault="00C52F4A" w:rsidP="00C52F4A">
      <w:r w:rsidRPr="00605EB6">
        <w:t>Catherine lui montra une échelle</w:t>
      </w:r>
      <w:r w:rsidR="00C474C1">
        <w:t>.</w:t>
      </w:r>
    </w:p>
    <w:p w14:paraId="32CF443C" w14:textId="77777777" w:rsidR="00C474C1" w:rsidRDefault="00C52F4A" w:rsidP="00C52F4A">
      <w:r w:rsidRPr="00605EB6">
        <w:t>Le jeune garçon la prit et la dressa contre la haie</w:t>
      </w:r>
      <w:r w:rsidR="00C474C1">
        <w:t>.</w:t>
      </w:r>
    </w:p>
    <w:p w14:paraId="551CE754" w14:textId="77777777" w:rsidR="00C474C1" w:rsidRDefault="00C52F4A" w:rsidP="00C52F4A">
      <w:r w:rsidRPr="00605EB6">
        <w:t>Le sauvage poussa un cri de joie</w:t>
      </w:r>
      <w:r w:rsidR="00C474C1">
        <w:t xml:space="preserve">. </w:t>
      </w:r>
      <w:r w:rsidRPr="00605EB6">
        <w:t>Il voyait l</w:t>
      </w:r>
      <w:r w:rsidR="00C474C1">
        <w:t>’</w:t>
      </w:r>
      <w:r w:rsidRPr="00605EB6">
        <w:t>échelle</w:t>
      </w:r>
      <w:r w:rsidR="00C474C1">
        <w:t xml:space="preserve">, </w:t>
      </w:r>
      <w:r w:rsidRPr="00605EB6">
        <w:t>cela lui disait tout</w:t>
      </w:r>
      <w:r w:rsidR="00C474C1">
        <w:t xml:space="preserve">. </w:t>
      </w:r>
      <w:r w:rsidRPr="00605EB6">
        <w:t>Il ne pouvait plus douter</w:t>
      </w:r>
      <w:r w:rsidR="00C474C1">
        <w:t xml:space="preserve"> : </w:t>
      </w:r>
      <w:r w:rsidRPr="00605EB6">
        <w:t>on ne le retenait plus</w:t>
      </w:r>
      <w:r w:rsidR="00C474C1">
        <w:t xml:space="preserve">, </w:t>
      </w:r>
      <w:r w:rsidRPr="00605EB6">
        <w:t>on lui rendait sa liberté</w:t>
      </w:r>
      <w:r w:rsidR="00C474C1">
        <w:t xml:space="preserve">. </w:t>
      </w:r>
      <w:r w:rsidRPr="00605EB6">
        <w:t>Il s</w:t>
      </w:r>
      <w:r w:rsidR="00C474C1">
        <w:t>’</w:t>
      </w:r>
      <w:r w:rsidRPr="00605EB6">
        <w:t>élança vers l</w:t>
      </w:r>
      <w:r w:rsidR="00C474C1">
        <w:t>’</w:t>
      </w:r>
      <w:r w:rsidRPr="00605EB6">
        <w:t>échelle</w:t>
      </w:r>
      <w:r w:rsidR="00C474C1">
        <w:t xml:space="preserve"> ; </w:t>
      </w:r>
      <w:r w:rsidRPr="00605EB6">
        <w:t>mais il s</w:t>
      </w:r>
      <w:r w:rsidR="00C474C1">
        <w:t>’</w:t>
      </w:r>
      <w:r w:rsidRPr="00605EB6">
        <w:t>arrêta brusquement</w:t>
      </w:r>
      <w:r w:rsidR="00C474C1">
        <w:t xml:space="preserve">, </w:t>
      </w:r>
      <w:r w:rsidRPr="00605EB6">
        <w:t>comme si un obstacle se fût dressé devant lui</w:t>
      </w:r>
      <w:r w:rsidR="00C474C1">
        <w:t xml:space="preserve">, </w:t>
      </w:r>
      <w:r w:rsidRPr="00605EB6">
        <w:t>et revint lentement sur ses pas</w:t>
      </w:r>
      <w:r w:rsidR="00C474C1">
        <w:t>.</w:t>
      </w:r>
    </w:p>
    <w:p w14:paraId="3C3A6EFB" w14:textId="40E30F1B" w:rsidR="00C474C1" w:rsidRDefault="00C52F4A" w:rsidP="00C52F4A">
      <w:r w:rsidRPr="00605EB6">
        <w:t>Dans ce qui se passait en lui</w:t>
      </w:r>
      <w:r w:rsidR="00C474C1">
        <w:t xml:space="preserve">, </w:t>
      </w:r>
      <w:r w:rsidRPr="00605EB6">
        <w:t>il venait de sentir que l</w:t>
      </w:r>
      <w:r w:rsidR="00C474C1">
        <w:t>’</w:t>
      </w:r>
      <w:r w:rsidRPr="00605EB6">
        <w:t>ingratitude est une chose laide</w:t>
      </w:r>
      <w:r w:rsidR="00C474C1">
        <w:t xml:space="preserve"> ; </w:t>
      </w:r>
      <w:r w:rsidRPr="00605EB6">
        <w:t>un sentiment dont il ignorait le nom</w:t>
      </w:r>
      <w:r w:rsidR="00C474C1">
        <w:t xml:space="preserve">, </w:t>
      </w:r>
      <w:r w:rsidRPr="00605EB6">
        <w:t>la reconnaissance</w:t>
      </w:r>
      <w:r w:rsidR="00C474C1">
        <w:t xml:space="preserve">, </w:t>
      </w:r>
      <w:r w:rsidRPr="00605EB6">
        <w:t xml:space="preserve">le ramenait devant </w:t>
      </w:r>
      <w:r w:rsidR="009A0CB4" w:rsidRPr="009A0CB4">
        <w:t>M</w:t>
      </w:r>
      <w:r w:rsidR="009A0CB4" w:rsidRPr="009A0CB4">
        <w:rPr>
          <w:vertAlign w:val="superscript"/>
        </w:rPr>
        <w:t>me</w:t>
      </w:r>
      <w:r w:rsidR="00C474C1">
        <w:t> </w:t>
      </w:r>
      <w:r w:rsidRPr="00605EB6">
        <w:t>Vaillant et Jacques</w:t>
      </w:r>
      <w:r w:rsidR="00C474C1">
        <w:t xml:space="preserve">. </w:t>
      </w:r>
      <w:r w:rsidRPr="00605EB6">
        <w:t>Tous les sentiments viennent du cœur et le cœur palpite également dans la poitrine du sauvage et de l</w:t>
      </w:r>
      <w:r w:rsidR="00C474C1">
        <w:t>’</w:t>
      </w:r>
      <w:r w:rsidRPr="00605EB6">
        <w:t>homme civilisé</w:t>
      </w:r>
      <w:r w:rsidR="00C474C1">
        <w:t>.</w:t>
      </w:r>
    </w:p>
    <w:p w14:paraId="7B0EDABC" w14:textId="77777777" w:rsidR="00C474C1" w:rsidRDefault="00C52F4A" w:rsidP="00C52F4A">
      <w:r w:rsidRPr="00605EB6">
        <w:t>Il prit la main de la femme du maire et la porta à ses lèvres</w:t>
      </w:r>
      <w:r w:rsidR="00C474C1">
        <w:t xml:space="preserve">. </w:t>
      </w:r>
      <w:r w:rsidRPr="00605EB6">
        <w:t>Action touchante</w:t>
      </w:r>
      <w:r w:rsidR="00C474C1">
        <w:t xml:space="preserve">, </w:t>
      </w:r>
      <w:r w:rsidRPr="00605EB6">
        <w:t>qui impressionna vivement l</w:t>
      </w:r>
      <w:r w:rsidR="00C474C1">
        <w:t>’</w:t>
      </w:r>
      <w:r w:rsidRPr="00605EB6">
        <w:t>excellente femme</w:t>
      </w:r>
      <w:r w:rsidR="00C474C1">
        <w:t xml:space="preserve"> ! </w:t>
      </w:r>
      <w:r w:rsidRPr="00605EB6">
        <w:t>Obéissant à l</w:t>
      </w:r>
      <w:r w:rsidR="00C474C1">
        <w:t>’</w:t>
      </w:r>
      <w:r w:rsidRPr="00605EB6">
        <w:t>impulsion de son cœur</w:t>
      </w:r>
      <w:r w:rsidR="00C474C1">
        <w:t xml:space="preserve">, </w:t>
      </w:r>
      <w:r w:rsidRPr="00605EB6">
        <w:t>le sauvage se civilisait</w:t>
      </w:r>
      <w:r w:rsidR="00C474C1">
        <w:t xml:space="preserve">. </w:t>
      </w:r>
      <w:r w:rsidRPr="00605EB6">
        <w:t>Ensuite</w:t>
      </w:r>
      <w:r w:rsidR="00C474C1">
        <w:t xml:space="preserve">, </w:t>
      </w:r>
      <w:r w:rsidRPr="00605EB6">
        <w:t>il saisit les deux mains de Jacques et les serra dans les siennes avec effusion</w:t>
      </w:r>
      <w:r w:rsidR="00C474C1">
        <w:t>.</w:t>
      </w:r>
    </w:p>
    <w:p w14:paraId="4F079F64" w14:textId="4459F898" w:rsidR="00C474C1" w:rsidRDefault="00C52F4A" w:rsidP="00C52F4A">
      <w:r w:rsidRPr="00605EB6">
        <w:t>Cela fait</w:t>
      </w:r>
      <w:r w:rsidR="00C474C1">
        <w:t xml:space="preserve">, </w:t>
      </w:r>
      <w:r w:rsidRPr="00605EB6">
        <w:t>ayant ainsi acquitté sa dette</w:t>
      </w:r>
      <w:r w:rsidR="00C474C1">
        <w:t xml:space="preserve">, </w:t>
      </w:r>
      <w:r w:rsidRPr="00605EB6">
        <w:t>il bondit sur l</w:t>
      </w:r>
      <w:r w:rsidR="00C474C1">
        <w:t>’</w:t>
      </w:r>
      <w:r w:rsidRPr="00605EB6">
        <w:t>échelle qui</w:t>
      </w:r>
      <w:r w:rsidR="00C474C1">
        <w:t xml:space="preserve">, </w:t>
      </w:r>
      <w:r w:rsidRPr="00605EB6">
        <w:t>sous le poids de son corps</w:t>
      </w:r>
      <w:r w:rsidR="00C474C1">
        <w:t xml:space="preserve">, </w:t>
      </w:r>
      <w:r w:rsidRPr="00605EB6">
        <w:t>s</w:t>
      </w:r>
      <w:r w:rsidR="00C474C1">
        <w:t>’</w:t>
      </w:r>
      <w:r w:rsidRPr="00605EB6">
        <w:t>enfonça dans la haie</w:t>
      </w:r>
      <w:r w:rsidR="00C474C1">
        <w:t xml:space="preserve"> ; </w:t>
      </w:r>
      <w:r w:rsidRPr="00605EB6">
        <w:t>mais</w:t>
      </w:r>
      <w:r w:rsidR="00C474C1">
        <w:t xml:space="preserve">, </w:t>
      </w:r>
      <w:r w:rsidRPr="00605EB6">
        <w:t>avec une agilité surprenante</w:t>
      </w:r>
      <w:r w:rsidR="00C474C1">
        <w:t xml:space="preserve">, </w:t>
      </w:r>
      <w:r w:rsidRPr="00605EB6">
        <w:t xml:space="preserve">il se suspendit à une branche de </w:t>
      </w:r>
      <w:r w:rsidRPr="00534B8D">
        <w:t>pommier</w:t>
      </w:r>
      <w:r w:rsidR="00C474C1">
        <w:t xml:space="preserve">, </w:t>
      </w:r>
      <w:r w:rsidRPr="00534B8D">
        <w:t>se balança un instant</w:t>
      </w:r>
      <w:r w:rsidR="00C474C1">
        <w:t xml:space="preserve">, </w:t>
      </w:r>
      <w:r w:rsidRPr="00534B8D">
        <w:t>prenant son élan pour s</w:t>
      </w:r>
      <w:r w:rsidR="00C474C1">
        <w:t>’</w:t>
      </w:r>
      <w:r w:rsidRPr="00534B8D">
        <w:t xml:space="preserve">accrocher en même temps avec ses jambes et ses </w:t>
      </w:r>
      <w:r w:rsidRPr="00534B8D">
        <w:lastRenderedPageBreak/>
        <w:t>mains à une</w:t>
      </w:r>
      <w:r w:rsidRPr="00605EB6">
        <w:t xml:space="preserve"> autre branche qui pendait en dehors du jardin</w:t>
      </w:r>
      <w:r w:rsidR="00C474C1">
        <w:t xml:space="preserve">. </w:t>
      </w:r>
      <w:r w:rsidRPr="00605EB6">
        <w:t>Ses jambes se détachèrent d</w:t>
      </w:r>
      <w:r w:rsidR="00C474C1">
        <w:t>’</w:t>
      </w:r>
      <w:r w:rsidRPr="00605EB6">
        <w:t>abord</w:t>
      </w:r>
      <w:r w:rsidR="004540F3">
        <w:t> ;</w:t>
      </w:r>
      <w:r w:rsidR="00C474C1">
        <w:t xml:space="preserve"> </w:t>
      </w:r>
      <w:r w:rsidRPr="00605EB6">
        <w:t>puis ses mains</w:t>
      </w:r>
      <w:r w:rsidR="00C474C1">
        <w:t xml:space="preserve">. </w:t>
      </w:r>
      <w:r w:rsidRPr="00605EB6">
        <w:t>Il poussa un cri joyeux</w:t>
      </w:r>
      <w:r w:rsidR="00C474C1">
        <w:t xml:space="preserve">, </w:t>
      </w:r>
      <w:r w:rsidRPr="00605EB6">
        <w:t>dernier remerciement adressé à ceux qu</w:t>
      </w:r>
      <w:r w:rsidR="00C474C1">
        <w:t>’</w:t>
      </w:r>
      <w:r w:rsidRPr="00605EB6">
        <w:t>il quittait</w:t>
      </w:r>
      <w:r w:rsidR="00C474C1">
        <w:t xml:space="preserve">, </w:t>
      </w:r>
      <w:r w:rsidRPr="00605EB6">
        <w:t>et</w:t>
      </w:r>
      <w:r w:rsidR="00C474C1">
        <w:t xml:space="preserve">, </w:t>
      </w:r>
      <w:r w:rsidRPr="00605EB6">
        <w:t>aussitôt</w:t>
      </w:r>
      <w:r w:rsidR="00C474C1">
        <w:t xml:space="preserve">, </w:t>
      </w:r>
      <w:r w:rsidR="009A0CB4" w:rsidRPr="009A0CB4">
        <w:t>M</w:t>
      </w:r>
      <w:r w:rsidR="009A0CB4" w:rsidRPr="009A0CB4">
        <w:rPr>
          <w:vertAlign w:val="superscript"/>
        </w:rPr>
        <w:t>me</w:t>
      </w:r>
      <w:r w:rsidR="00C474C1">
        <w:t> </w:t>
      </w:r>
      <w:r w:rsidRPr="00605EB6">
        <w:t>Vaillant et Jacques entendirent le bruit de sa course rapide à travers champs</w:t>
      </w:r>
      <w:r w:rsidR="00C474C1">
        <w:t>.</w:t>
      </w:r>
    </w:p>
    <w:p w14:paraId="63F3FC8F" w14:textId="77777777" w:rsidR="00C474C1" w:rsidRDefault="00C52F4A" w:rsidP="00C52F4A">
      <w:r w:rsidRPr="00605EB6">
        <w:t>Quelques jours après</w:t>
      </w:r>
      <w:r w:rsidR="00C474C1">
        <w:t xml:space="preserve">, </w:t>
      </w:r>
      <w:r w:rsidRPr="00605EB6">
        <w:t>on trouva près d</w:t>
      </w:r>
      <w:r w:rsidR="00C474C1">
        <w:t>’</w:t>
      </w:r>
      <w:r w:rsidRPr="00605EB6">
        <w:t>un buisson les souliers que le maire et sa femme lui avaient mis aux pieds</w:t>
      </w:r>
      <w:r w:rsidR="00C474C1">
        <w:t>.</w:t>
      </w:r>
    </w:p>
    <w:p w14:paraId="2FD95A9F" w14:textId="77777777" w:rsidR="00C474C1" w:rsidRDefault="00C52F4A" w:rsidP="00C52F4A">
      <w:r w:rsidRPr="00605EB6">
        <w:t>Ayant l</w:t>
      </w:r>
      <w:r w:rsidR="00C474C1">
        <w:t>’</w:t>
      </w:r>
      <w:r w:rsidRPr="00605EB6">
        <w:t xml:space="preserve">habitude de marcher et de courir </w:t>
      </w:r>
      <w:r w:rsidR="00D05433">
        <w:t xml:space="preserve">les </w:t>
      </w:r>
      <w:r w:rsidRPr="00605EB6">
        <w:t>pieds nus</w:t>
      </w:r>
      <w:r w:rsidR="00C474C1">
        <w:t xml:space="preserve">, </w:t>
      </w:r>
      <w:r w:rsidRPr="00605EB6">
        <w:t>sa chaussure le gênant</w:t>
      </w:r>
      <w:r w:rsidR="00C474C1">
        <w:t xml:space="preserve">, </w:t>
      </w:r>
      <w:r w:rsidRPr="00605EB6">
        <w:t>sans doute</w:t>
      </w:r>
      <w:r w:rsidR="00C474C1">
        <w:t xml:space="preserve">, </w:t>
      </w:r>
      <w:r w:rsidRPr="00605EB6">
        <w:t>il s</w:t>
      </w:r>
      <w:r w:rsidR="00C474C1">
        <w:t>’</w:t>
      </w:r>
      <w:r w:rsidRPr="00605EB6">
        <w:t>en était débarrassé</w:t>
      </w:r>
      <w:r w:rsidR="00C474C1">
        <w:t>.</w:t>
      </w:r>
    </w:p>
    <w:p w14:paraId="3F2AB8A9" w14:textId="77777777" w:rsidR="00C474C1" w:rsidRDefault="00C52F4A" w:rsidP="00C474C1">
      <w:pPr>
        <w:pStyle w:val="Titre2"/>
      </w:pPr>
      <w:bookmarkStart w:id="20" w:name="_Toc197617866"/>
      <w:r w:rsidRPr="00605EB6">
        <w:lastRenderedPageBreak/>
        <w:t>VII</w:t>
      </w:r>
      <w:r w:rsidRPr="00605EB6">
        <w:br/>
      </w:r>
      <w:r w:rsidRPr="00605EB6">
        <w:br/>
        <w:t>QUE DEVIENDRA-T-IL</w:t>
      </w:r>
      <w:r w:rsidR="00C474C1">
        <w:t> ?</w:t>
      </w:r>
      <w:bookmarkEnd w:id="20"/>
    </w:p>
    <w:p w14:paraId="0B3B9509" w14:textId="77777777" w:rsidR="00C474C1" w:rsidRDefault="00C52F4A" w:rsidP="00C52F4A">
      <w:r w:rsidRPr="00605EB6">
        <w:t>Quand Jacques Vaillant rentra</w:t>
      </w:r>
      <w:r w:rsidR="00C474C1">
        <w:t xml:space="preserve">, </w:t>
      </w:r>
      <w:r w:rsidRPr="00605EB6">
        <w:t>il trouva sa femme et son filleul qui l</w:t>
      </w:r>
      <w:r w:rsidR="00C474C1">
        <w:t>’</w:t>
      </w:r>
      <w:r w:rsidRPr="00605EB6">
        <w:t>attendaient dans la salle à manger</w:t>
      </w:r>
      <w:r w:rsidR="00C474C1">
        <w:t xml:space="preserve">. </w:t>
      </w:r>
      <w:r w:rsidRPr="00605EB6">
        <w:t>Huit heures étaient sonnées à l</w:t>
      </w:r>
      <w:r w:rsidR="00C474C1">
        <w:t>’</w:t>
      </w:r>
      <w:r w:rsidRPr="00605EB6">
        <w:t>horloge de la paroisse</w:t>
      </w:r>
      <w:r w:rsidR="00C474C1">
        <w:t>.</w:t>
      </w:r>
    </w:p>
    <w:p w14:paraId="7F396587" w14:textId="77777777" w:rsidR="00C474C1" w:rsidRDefault="00C52F4A" w:rsidP="00C52F4A">
      <w:r w:rsidRPr="00605EB6">
        <w:t>Le maire jeta dans la salle un coup d</w:t>
      </w:r>
      <w:r w:rsidR="00C474C1">
        <w:t>’</w:t>
      </w:r>
      <w:r w:rsidRPr="00605EB6">
        <w:t>œil rapide</w:t>
      </w:r>
      <w:r w:rsidR="00C474C1">
        <w:t>.</w:t>
      </w:r>
    </w:p>
    <w:p w14:paraId="04DC4F6E" w14:textId="67C1B583" w:rsidR="00C474C1" w:rsidRDefault="0094609C" w:rsidP="00C52F4A">
      <w:r>
        <w:t>— </w:t>
      </w:r>
      <w:r w:rsidR="00C52F4A" w:rsidRPr="00605EB6">
        <w:t>Où donc est le sauvage</w:t>
      </w:r>
      <w:r w:rsidR="00C474C1">
        <w:t xml:space="preserve"> ? </w:t>
      </w:r>
      <w:r w:rsidR="00C52F4A" w:rsidRPr="00605EB6">
        <w:t>demanda-t-il</w:t>
      </w:r>
      <w:r w:rsidR="00C474C1">
        <w:t>.</w:t>
      </w:r>
    </w:p>
    <w:p w14:paraId="3468B88E" w14:textId="77777777" w:rsidR="00C474C1" w:rsidRDefault="00C52F4A" w:rsidP="00C52F4A">
      <w:r w:rsidRPr="00605EB6">
        <w:t>Catherine se leva</w:t>
      </w:r>
      <w:r w:rsidR="00C474C1">
        <w:t xml:space="preserve"> ; </w:t>
      </w:r>
      <w:r w:rsidRPr="00605EB6">
        <w:t>elle était un peu tremblante</w:t>
      </w:r>
      <w:r w:rsidR="00C474C1">
        <w:t>.</w:t>
      </w:r>
    </w:p>
    <w:p w14:paraId="44DB8362" w14:textId="4FE676F9" w:rsidR="00C474C1" w:rsidRDefault="0094609C" w:rsidP="00C52F4A">
      <w:r>
        <w:t>— </w:t>
      </w:r>
      <w:r w:rsidR="00C52F4A" w:rsidRPr="00605EB6">
        <w:t>Jacques</w:t>
      </w:r>
      <w:r w:rsidR="00C474C1">
        <w:t xml:space="preserve">, </w:t>
      </w:r>
      <w:r w:rsidR="00C52F4A" w:rsidRPr="00605EB6">
        <w:t>dit-elle d</w:t>
      </w:r>
      <w:r w:rsidR="00C474C1">
        <w:t>’</w:t>
      </w:r>
      <w:r w:rsidR="00C52F4A" w:rsidRPr="00605EB6">
        <w:t>une voix qui trahissait son émotion</w:t>
      </w:r>
      <w:r w:rsidR="00C474C1">
        <w:t xml:space="preserve">, </w:t>
      </w:r>
      <w:r w:rsidR="00C52F4A" w:rsidRPr="00605EB6">
        <w:t>tu vas me gronder</w:t>
      </w:r>
      <w:r w:rsidR="00C474C1">
        <w:t>.</w:t>
      </w:r>
    </w:p>
    <w:p w14:paraId="66ED0793" w14:textId="5AC35017" w:rsidR="00C474C1" w:rsidRDefault="0094609C" w:rsidP="00C52F4A">
      <w:r>
        <w:t>— </w:t>
      </w:r>
      <w:r w:rsidR="00C52F4A" w:rsidRPr="00605EB6">
        <w:t>Te gronder</w:t>
      </w:r>
      <w:r w:rsidR="00C474C1">
        <w:t xml:space="preserve"> ! </w:t>
      </w:r>
      <w:r w:rsidR="00C52F4A" w:rsidRPr="00605EB6">
        <w:t>pourquoi</w:t>
      </w:r>
      <w:r w:rsidR="00C474C1">
        <w:t> ?</w:t>
      </w:r>
    </w:p>
    <w:p w14:paraId="2F588B10" w14:textId="00DFB9C5" w:rsidR="00C474C1" w:rsidRDefault="0094609C" w:rsidP="00C52F4A">
      <w:r>
        <w:t>— </w:t>
      </w:r>
      <w:r w:rsidR="00C52F4A" w:rsidRPr="00605EB6">
        <w:t>Le malheureux n</w:t>
      </w:r>
      <w:r w:rsidR="00C474C1">
        <w:t>’</w:t>
      </w:r>
      <w:r w:rsidR="00C52F4A" w:rsidRPr="00605EB6">
        <w:t>est plus ici</w:t>
      </w:r>
      <w:r w:rsidR="00C474C1">
        <w:t>.</w:t>
      </w:r>
    </w:p>
    <w:p w14:paraId="704B1F93" w14:textId="21A51BD3" w:rsidR="00C474C1" w:rsidRDefault="0094609C" w:rsidP="00C52F4A">
      <w:r>
        <w:t>— </w:t>
      </w:r>
      <w:r w:rsidR="00C52F4A" w:rsidRPr="00605EB6">
        <w:t>Tu l</w:t>
      </w:r>
      <w:r w:rsidR="00C474C1">
        <w:t>’</w:t>
      </w:r>
      <w:r w:rsidR="00C52F4A" w:rsidRPr="00605EB6">
        <w:t>as laissé s</w:t>
      </w:r>
      <w:r w:rsidR="00C474C1">
        <w:t>’</w:t>
      </w:r>
      <w:r w:rsidR="00C52F4A" w:rsidRPr="00605EB6">
        <w:t>échapper</w:t>
      </w:r>
      <w:r w:rsidR="00C474C1">
        <w:t> ?</w:t>
      </w:r>
    </w:p>
    <w:p w14:paraId="6975C8B2" w14:textId="059371F3" w:rsidR="00C474C1" w:rsidRDefault="0094609C" w:rsidP="00C52F4A">
      <w:r>
        <w:t>— </w:t>
      </w:r>
      <w:r w:rsidR="00C52F4A" w:rsidRPr="00605EB6">
        <w:t>Non</w:t>
      </w:r>
      <w:r w:rsidR="00C474C1">
        <w:t xml:space="preserve">, </w:t>
      </w:r>
      <w:r w:rsidR="00C52F4A" w:rsidRPr="00605EB6">
        <w:t>Jacques</w:t>
      </w:r>
      <w:r w:rsidR="00C474C1">
        <w:t>.</w:t>
      </w:r>
    </w:p>
    <w:p w14:paraId="5239A8BF" w14:textId="505AA177" w:rsidR="00C474C1" w:rsidRDefault="0094609C" w:rsidP="00C52F4A">
      <w:r>
        <w:t>— </w:t>
      </w:r>
      <w:r w:rsidR="00C52F4A" w:rsidRPr="00605EB6">
        <w:t>Alors</w:t>
      </w:r>
      <w:r w:rsidR="00C474C1">
        <w:t xml:space="preserve">, </w:t>
      </w:r>
      <w:r w:rsidR="00C52F4A" w:rsidRPr="00605EB6">
        <w:t>explique-toi</w:t>
      </w:r>
      <w:r w:rsidR="00C474C1">
        <w:t>.</w:t>
      </w:r>
    </w:p>
    <w:p w14:paraId="1C96DB25" w14:textId="246AC6BC" w:rsidR="00C474C1" w:rsidRDefault="0094609C" w:rsidP="00C52F4A">
      <w:r>
        <w:t>— </w:t>
      </w:r>
      <w:r w:rsidR="00C52F4A" w:rsidRPr="00605EB6">
        <w:t>Ton filleul et moi nous l</w:t>
      </w:r>
      <w:r w:rsidR="00C474C1">
        <w:t>’</w:t>
      </w:r>
      <w:r w:rsidR="00C52F4A" w:rsidRPr="00605EB6">
        <w:t>avons conduit au fond du jardin</w:t>
      </w:r>
      <w:r w:rsidR="00C474C1">
        <w:t xml:space="preserve">. </w:t>
      </w:r>
      <w:r w:rsidR="00C52F4A" w:rsidRPr="00605EB6">
        <w:t>Là</w:t>
      </w:r>
      <w:r w:rsidR="00C474C1">
        <w:t xml:space="preserve">, </w:t>
      </w:r>
      <w:r w:rsidR="00C52F4A" w:rsidRPr="00605EB6">
        <w:t>nous lui avons montré la forêt</w:t>
      </w:r>
      <w:r w:rsidR="00C474C1">
        <w:t xml:space="preserve">. </w:t>
      </w:r>
      <w:r w:rsidR="00C52F4A" w:rsidRPr="00605EB6">
        <w:t>Jacques a mis l</w:t>
      </w:r>
      <w:r w:rsidR="00C474C1">
        <w:t>’</w:t>
      </w:r>
      <w:r w:rsidR="00C52F4A" w:rsidRPr="00605EB6">
        <w:t>échelle contre la haie et</w:t>
      </w:r>
      <w:r w:rsidR="00C474C1">
        <w:t xml:space="preserve">… </w:t>
      </w:r>
      <w:r w:rsidR="00C52F4A" w:rsidRPr="00605EB6">
        <w:t>il est parti</w:t>
      </w:r>
      <w:r w:rsidR="00C474C1">
        <w:t xml:space="preserve">. </w:t>
      </w:r>
      <w:r w:rsidR="00C52F4A" w:rsidRPr="00605EB6">
        <w:t>Fais-moi des reproches si tu crois que je les ai mérités</w:t>
      </w:r>
      <w:r w:rsidR="00C474C1">
        <w:t xml:space="preserve"> ; </w:t>
      </w:r>
      <w:r w:rsidR="00C52F4A" w:rsidRPr="00605EB6">
        <w:t>mais je t</w:t>
      </w:r>
      <w:r w:rsidR="00C474C1">
        <w:t>’</w:t>
      </w:r>
      <w:r w:rsidR="00C52F4A" w:rsidRPr="00605EB6">
        <w:t>en prie</w:t>
      </w:r>
      <w:r w:rsidR="00C474C1">
        <w:t xml:space="preserve">, </w:t>
      </w:r>
      <w:r w:rsidR="00C52F4A" w:rsidRPr="00605EB6">
        <w:t>mon ami</w:t>
      </w:r>
      <w:r w:rsidR="00C474C1">
        <w:t xml:space="preserve">, </w:t>
      </w:r>
      <w:r w:rsidR="00C52F4A" w:rsidRPr="00605EB6">
        <w:t>ne te mets pas en colère</w:t>
      </w:r>
      <w:r w:rsidR="00C474C1">
        <w:t xml:space="preserve">. </w:t>
      </w:r>
      <w:r w:rsidR="00C52F4A" w:rsidRPr="00605EB6">
        <w:t>Écoute</w:t>
      </w:r>
      <w:r w:rsidR="00C474C1">
        <w:t xml:space="preserve">, </w:t>
      </w:r>
      <w:r w:rsidR="00C52F4A" w:rsidRPr="00605EB6">
        <w:t>il me faisait pitié</w:t>
      </w:r>
      <w:r w:rsidR="00C474C1">
        <w:t xml:space="preserve"> : </w:t>
      </w:r>
      <w:r w:rsidR="00C52F4A" w:rsidRPr="00605EB6">
        <w:t>il souffrait tant</w:t>
      </w:r>
      <w:r w:rsidR="00C474C1">
        <w:t xml:space="preserve">, </w:t>
      </w:r>
      <w:r w:rsidR="00C52F4A" w:rsidRPr="00605EB6">
        <w:t>sa douleur était si grande</w:t>
      </w:r>
      <w:r w:rsidR="00C474C1">
        <w:t xml:space="preserve"> ! </w:t>
      </w:r>
      <w:r w:rsidR="00C52F4A" w:rsidRPr="00605EB6">
        <w:t>Ses larmes</w:t>
      </w:r>
      <w:r w:rsidR="00C474C1">
        <w:t xml:space="preserve">, </w:t>
      </w:r>
      <w:r w:rsidR="00C52F4A" w:rsidRPr="00605EB6">
        <w:t>ses sanglots me brisaient le cœur</w:t>
      </w:r>
      <w:r w:rsidR="00C474C1">
        <w:t xml:space="preserve"> ; </w:t>
      </w:r>
      <w:r w:rsidR="00C52F4A" w:rsidRPr="00605EB6">
        <w:t>et puis il me regardait si tristement</w:t>
      </w:r>
      <w:r w:rsidR="00C474C1">
        <w:t xml:space="preserve">, </w:t>
      </w:r>
      <w:r w:rsidR="00C52F4A" w:rsidRPr="00605EB6">
        <w:t>ayant l</w:t>
      </w:r>
      <w:r w:rsidR="00C474C1">
        <w:t>’</w:t>
      </w:r>
      <w:r w:rsidR="00C52F4A" w:rsidRPr="00605EB6">
        <w:t>air de me supplier</w:t>
      </w:r>
      <w:r w:rsidR="00C474C1">
        <w:t xml:space="preserve">… </w:t>
      </w:r>
      <w:r w:rsidR="00C52F4A" w:rsidRPr="00605EB6">
        <w:t>Je n</w:t>
      </w:r>
      <w:r w:rsidR="00C474C1">
        <w:t>’</w:t>
      </w:r>
      <w:r w:rsidR="00C52F4A" w:rsidRPr="00605EB6">
        <w:t>ai pas pu résister</w:t>
      </w:r>
      <w:r w:rsidR="00C474C1">
        <w:t xml:space="preserve"> ; </w:t>
      </w:r>
      <w:r w:rsidR="00C52F4A" w:rsidRPr="00605EB6">
        <w:t xml:space="preserve">une chose en moi </w:t>
      </w:r>
      <w:r w:rsidR="00C52F4A" w:rsidRPr="00605EB6">
        <w:lastRenderedPageBreak/>
        <w:t>plus forte que ma volonté</w:t>
      </w:r>
      <w:r w:rsidR="00C474C1">
        <w:t xml:space="preserve">, </w:t>
      </w:r>
      <w:r w:rsidR="00C52F4A" w:rsidRPr="00605EB6">
        <w:t>plus forte que la crainte de te déplaire</w:t>
      </w:r>
      <w:r w:rsidR="00C474C1">
        <w:t xml:space="preserve">, </w:t>
      </w:r>
      <w:r w:rsidR="00C52F4A" w:rsidRPr="00605EB6">
        <w:t>m</w:t>
      </w:r>
      <w:r w:rsidR="00C474C1">
        <w:t>’</w:t>
      </w:r>
      <w:r w:rsidR="00C52F4A" w:rsidRPr="00605EB6">
        <w:t>a fait agir</w:t>
      </w:r>
      <w:r w:rsidR="00C474C1">
        <w:t>…</w:t>
      </w:r>
    </w:p>
    <w:p w14:paraId="6086BB1D" w14:textId="06C54868" w:rsidR="00C474C1" w:rsidRDefault="00C474C1" w:rsidP="00C52F4A">
      <w:r>
        <w:t>» </w:t>
      </w:r>
      <w:r w:rsidR="00C52F4A" w:rsidRPr="00605EB6">
        <w:t>Ah</w:t>
      </w:r>
      <w:r>
        <w:t xml:space="preserve"> ! </w:t>
      </w:r>
      <w:r w:rsidR="00C52F4A" w:rsidRPr="00605EB6">
        <w:t>si tu avais vu comme ses yeux brillaient</w:t>
      </w:r>
      <w:r>
        <w:t xml:space="preserve">, </w:t>
      </w:r>
      <w:r w:rsidR="00C52F4A" w:rsidRPr="00605EB6">
        <w:t>si tu avais vu sa joie</w:t>
      </w:r>
      <w:r>
        <w:t xml:space="preserve">, </w:t>
      </w:r>
      <w:r w:rsidR="00C52F4A" w:rsidRPr="00605EB6">
        <w:t>son bonheur quand il a compris qu</w:t>
      </w:r>
      <w:r>
        <w:t>’</w:t>
      </w:r>
      <w:r w:rsidR="00C52F4A" w:rsidRPr="00605EB6">
        <w:t>il était libre</w:t>
      </w:r>
      <w:r>
        <w:t xml:space="preserve">, </w:t>
      </w:r>
      <w:r w:rsidR="00C52F4A" w:rsidRPr="00605EB6">
        <w:t>qu</w:t>
      </w:r>
      <w:r>
        <w:t>’</w:t>
      </w:r>
      <w:r w:rsidR="00C52F4A" w:rsidRPr="00605EB6">
        <w:t>il allait retourner dans les bois</w:t>
      </w:r>
      <w:r>
        <w:t xml:space="preserve"> ! </w:t>
      </w:r>
      <w:r w:rsidR="00C52F4A" w:rsidRPr="00605EB6">
        <w:t>Si tu avais été là quand</w:t>
      </w:r>
      <w:r>
        <w:t xml:space="preserve">, </w:t>
      </w:r>
      <w:r w:rsidR="00C52F4A" w:rsidRPr="00605EB6">
        <w:t>pour me remercier</w:t>
      </w:r>
      <w:r>
        <w:t xml:space="preserve">, </w:t>
      </w:r>
      <w:r w:rsidR="00C52F4A" w:rsidRPr="00605EB6">
        <w:t>il a pris ma main et l</w:t>
      </w:r>
      <w:r>
        <w:t>’</w:t>
      </w:r>
      <w:r w:rsidR="00C52F4A" w:rsidRPr="00605EB6">
        <w:t>a portée à ses lèvres</w:t>
      </w:r>
      <w:r>
        <w:t xml:space="preserve">, </w:t>
      </w:r>
      <w:r w:rsidR="00C52F4A" w:rsidRPr="00605EB6">
        <w:t>je te le dis</w:t>
      </w:r>
      <w:r>
        <w:t xml:space="preserve">, </w:t>
      </w:r>
      <w:r w:rsidR="00C52F4A" w:rsidRPr="00605EB6">
        <w:t>tu te serais attendri et tu n</w:t>
      </w:r>
      <w:r>
        <w:t>’</w:t>
      </w:r>
      <w:r w:rsidR="00C52F4A" w:rsidRPr="00605EB6">
        <w:t>aurais pas eu le courage de l</w:t>
      </w:r>
      <w:r>
        <w:t>’</w:t>
      </w:r>
      <w:r w:rsidR="00C52F4A" w:rsidRPr="00605EB6">
        <w:t>empêcher de prendre la fuite</w:t>
      </w:r>
      <w:r>
        <w:t>.</w:t>
      </w:r>
    </w:p>
    <w:p w14:paraId="48612639" w14:textId="77777777" w:rsidR="00C474C1" w:rsidRDefault="00C474C1" w:rsidP="00C52F4A">
      <w:r>
        <w:t>» </w:t>
      </w:r>
      <w:r w:rsidR="00C52F4A" w:rsidRPr="00605EB6">
        <w:t>Je ne me repens pas de ce que j</w:t>
      </w:r>
      <w:r>
        <w:t>’</w:t>
      </w:r>
      <w:r w:rsidR="00C52F4A" w:rsidRPr="00605EB6">
        <w:t>ai fait</w:t>
      </w:r>
      <w:r>
        <w:t xml:space="preserve"> ; </w:t>
      </w:r>
      <w:r w:rsidR="00C52F4A" w:rsidRPr="00605EB6">
        <w:t>mais</w:t>
      </w:r>
      <w:r>
        <w:t xml:space="preserve">, </w:t>
      </w:r>
      <w:r w:rsidR="00C52F4A" w:rsidRPr="00605EB6">
        <w:t>si tu juges que c</w:t>
      </w:r>
      <w:r>
        <w:t>’</w:t>
      </w:r>
      <w:r w:rsidR="00C52F4A" w:rsidRPr="00605EB6">
        <w:t>est mal</w:t>
      </w:r>
      <w:r>
        <w:t xml:space="preserve">, </w:t>
      </w:r>
      <w:r w:rsidR="00C52F4A" w:rsidRPr="00605EB6">
        <w:t>mon ami</w:t>
      </w:r>
      <w:r>
        <w:t xml:space="preserve">, </w:t>
      </w:r>
      <w:r w:rsidR="00C52F4A" w:rsidRPr="00605EB6">
        <w:t>je te prie de me pardonner</w:t>
      </w:r>
      <w:r>
        <w:t>.</w:t>
      </w:r>
    </w:p>
    <w:p w14:paraId="0616D668" w14:textId="34E0DFE6" w:rsidR="00C474C1" w:rsidRDefault="0094609C" w:rsidP="00C52F4A">
      <w:r>
        <w:t>— </w:t>
      </w:r>
      <w:r w:rsidR="00C52F4A" w:rsidRPr="00605EB6">
        <w:t>Je te pardonne</w:t>
      </w:r>
      <w:r w:rsidR="00C474C1">
        <w:t xml:space="preserve">, </w:t>
      </w:r>
      <w:r w:rsidR="00C52F4A" w:rsidRPr="00605EB6">
        <w:t>Catherine</w:t>
      </w:r>
      <w:r w:rsidR="00C474C1">
        <w:t>.</w:t>
      </w:r>
    </w:p>
    <w:p w14:paraId="746FE889" w14:textId="68EC763C" w:rsidR="00C474C1" w:rsidRDefault="0094609C" w:rsidP="00C52F4A">
      <w:r>
        <w:t>— </w:t>
      </w:r>
      <w:r w:rsidR="00C52F4A" w:rsidRPr="00605EB6">
        <w:t>Et moi</w:t>
      </w:r>
      <w:r w:rsidR="00C474C1">
        <w:t xml:space="preserve">, </w:t>
      </w:r>
      <w:r w:rsidR="00C52F4A" w:rsidRPr="00605EB6">
        <w:t>parrain</w:t>
      </w:r>
      <w:r w:rsidR="00C474C1">
        <w:t xml:space="preserve"> ? </w:t>
      </w:r>
      <w:r w:rsidR="00C52F4A" w:rsidRPr="00605EB6">
        <w:t>fit le jeune garçon</w:t>
      </w:r>
      <w:r w:rsidR="00C474C1">
        <w:t>.</w:t>
      </w:r>
    </w:p>
    <w:p w14:paraId="0FEBD386" w14:textId="33626ABC" w:rsidR="00C474C1" w:rsidRDefault="0094609C" w:rsidP="00C52F4A">
      <w:r>
        <w:t>— </w:t>
      </w:r>
      <w:r w:rsidR="00C52F4A" w:rsidRPr="00605EB6">
        <w:t>Il faut bien que je te pardonne aussi</w:t>
      </w:r>
      <w:r w:rsidR="00C474C1">
        <w:t xml:space="preserve">, </w:t>
      </w:r>
      <w:r w:rsidR="00C52F4A" w:rsidRPr="00605EB6">
        <w:t>gamin</w:t>
      </w:r>
      <w:r w:rsidR="00C474C1">
        <w:t>.</w:t>
      </w:r>
    </w:p>
    <w:p w14:paraId="5CF133D0" w14:textId="2575E31F" w:rsidR="00C474C1" w:rsidRDefault="0094609C" w:rsidP="00C52F4A">
      <w:r>
        <w:t>— </w:t>
      </w:r>
      <w:r w:rsidR="00C52F4A" w:rsidRPr="00605EB6">
        <w:t>Ainsi</w:t>
      </w:r>
      <w:r w:rsidR="00C474C1">
        <w:t xml:space="preserve">, </w:t>
      </w:r>
      <w:r w:rsidR="00C52F4A" w:rsidRPr="00605EB6">
        <w:t>Jacques</w:t>
      </w:r>
      <w:r w:rsidR="00C474C1">
        <w:t xml:space="preserve">, </w:t>
      </w:r>
      <w:r w:rsidR="00C52F4A" w:rsidRPr="00605EB6">
        <w:t>c</w:t>
      </w:r>
      <w:r w:rsidR="00C474C1">
        <w:t>’</w:t>
      </w:r>
      <w:r w:rsidR="00C52F4A" w:rsidRPr="00605EB6">
        <w:t>est bien vrai</w:t>
      </w:r>
      <w:r w:rsidR="00C474C1">
        <w:t xml:space="preserve">, </w:t>
      </w:r>
      <w:r w:rsidR="00C52F4A" w:rsidRPr="00605EB6">
        <w:t>tu ne nous en veux pas</w:t>
      </w:r>
      <w:r w:rsidR="00C474C1">
        <w:t>. ?</w:t>
      </w:r>
    </w:p>
    <w:p w14:paraId="1D0DEF83" w14:textId="77777777" w:rsidR="00C474C1" w:rsidRDefault="00C52F4A" w:rsidP="00C52F4A">
      <w:r w:rsidRPr="00605EB6">
        <w:t>Jacques Vaillant eut un doux sourire</w:t>
      </w:r>
      <w:r w:rsidR="00C474C1">
        <w:t>.</w:t>
      </w:r>
    </w:p>
    <w:p w14:paraId="30E356E7" w14:textId="57DF3B74" w:rsidR="00C474C1" w:rsidRDefault="0094609C" w:rsidP="00C52F4A">
      <w:r>
        <w:t>— </w:t>
      </w:r>
      <w:r w:rsidR="00C52F4A" w:rsidRPr="00605EB6">
        <w:t>Je n</w:t>
      </w:r>
      <w:r w:rsidR="00C474C1">
        <w:t>’</w:t>
      </w:r>
      <w:r w:rsidR="00C52F4A" w:rsidRPr="00605EB6">
        <w:t>ai ni le droit de vous en vouloir</w:t>
      </w:r>
      <w:r w:rsidR="00C474C1">
        <w:t xml:space="preserve">, </w:t>
      </w:r>
      <w:r w:rsidR="00C52F4A" w:rsidRPr="00605EB6">
        <w:t>ni celui de vous adresser un reproche</w:t>
      </w:r>
      <w:r w:rsidR="00C474C1">
        <w:t xml:space="preserve">, </w:t>
      </w:r>
      <w:r w:rsidR="00C52F4A" w:rsidRPr="00605EB6">
        <w:t>répondit-il</w:t>
      </w:r>
      <w:r w:rsidR="00C474C1">
        <w:t xml:space="preserve">, </w:t>
      </w:r>
      <w:r w:rsidR="00C52F4A" w:rsidRPr="00605EB6">
        <w:t>car je dois te le dire</w:t>
      </w:r>
      <w:r w:rsidR="00C474C1">
        <w:t xml:space="preserve">, </w:t>
      </w:r>
      <w:r w:rsidR="00C52F4A" w:rsidRPr="00605EB6">
        <w:t>Catherine</w:t>
      </w:r>
      <w:r w:rsidR="00C474C1">
        <w:t xml:space="preserve">, </w:t>
      </w:r>
      <w:r w:rsidR="00C52F4A" w:rsidRPr="00605EB6">
        <w:t>je suis votre complice</w:t>
      </w:r>
      <w:r w:rsidR="00C474C1">
        <w:t>.</w:t>
      </w:r>
    </w:p>
    <w:p w14:paraId="6A060589" w14:textId="4537002C" w:rsidR="00C474C1" w:rsidRDefault="0094609C" w:rsidP="00C52F4A">
      <w:r>
        <w:t>— </w:t>
      </w:r>
      <w:r w:rsidR="00C52F4A" w:rsidRPr="00605EB6">
        <w:t>Toi</w:t>
      </w:r>
      <w:r w:rsidR="00C474C1">
        <w:t xml:space="preserve">, </w:t>
      </w:r>
      <w:r w:rsidR="00C52F4A" w:rsidRPr="00605EB6">
        <w:t>notre complice</w:t>
      </w:r>
      <w:r w:rsidR="00C474C1">
        <w:t> ?</w:t>
      </w:r>
    </w:p>
    <w:p w14:paraId="57DE67C8" w14:textId="47F214A9" w:rsidR="00C474C1" w:rsidRDefault="0094609C" w:rsidP="00C52F4A">
      <w:r>
        <w:t>— </w:t>
      </w:r>
      <w:r w:rsidR="00C52F4A" w:rsidRPr="00745894">
        <w:t>Oui</w:t>
      </w:r>
      <w:r w:rsidR="00C474C1">
        <w:t xml:space="preserve">. </w:t>
      </w:r>
      <w:r w:rsidR="00C52F4A" w:rsidRPr="00745894">
        <w:t>Tu ne m</w:t>
      </w:r>
      <w:r w:rsidR="00C474C1">
        <w:t>’</w:t>
      </w:r>
      <w:r w:rsidR="00C52F4A" w:rsidRPr="00745894">
        <w:t>as pas caché ta pensée</w:t>
      </w:r>
      <w:r w:rsidR="00C474C1">
        <w:t xml:space="preserve"> ; </w:t>
      </w:r>
      <w:r w:rsidR="00C52F4A" w:rsidRPr="00745894">
        <w:t>j</w:t>
      </w:r>
      <w:r w:rsidR="00C474C1">
        <w:t>’</w:t>
      </w:r>
      <w:r w:rsidR="00C52F4A" w:rsidRPr="00745894">
        <w:t>avais</w:t>
      </w:r>
      <w:r w:rsidR="00C474C1">
        <w:t xml:space="preserve">, </w:t>
      </w:r>
      <w:r w:rsidR="00C52F4A" w:rsidRPr="00745894">
        <w:t>d</w:t>
      </w:r>
      <w:r w:rsidR="00C474C1">
        <w:t>’</w:t>
      </w:r>
      <w:r w:rsidR="00C52F4A" w:rsidRPr="00745894">
        <w:t>ailleurs</w:t>
      </w:r>
      <w:r w:rsidR="00C474C1">
        <w:t xml:space="preserve">, </w:t>
      </w:r>
      <w:r w:rsidR="00C52F4A" w:rsidRPr="00745894">
        <w:t>deviné ton intention</w:t>
      </w:r>
      <w:r w:rsidR="00C474C1">
        <w:t xml:space="preserve">. </w:t>
      </w:r>
      <w:r w:rsidR="00C52F4A" w:rsidRPr="00745894">
        <w:t>En t</w:t>
      </w:r>
      <w:r w:rsidR="00C474C1">
        <w:t>’</w:t>
      </w:r>
      <w:r w:rsidR="00C52F4A" w:rsidRPr="00745894">
        <w:t>envoyant notre filleul pour te prévenir que je ne rentrerais pas avant huit heures</w:t>
      </w:r>
      <w:r w:rsidR="00C474C1">
        <w:t xml:space="preserve">, </w:t>
      </w:r>
      <w:r w:rsidR="00C52F4A" w:rsidRPr="00745894">
        <w:t>c</w:t>
      </w:r>
      <w:r w:rsidR="00C474C1">
        <w:t>’</w:t>
      </w:r>
      <w:r w:rsidR="00C52F4A" w:rsidRPr="00745894">
        <w:t>était te dire que je te laissais le temps de mettre ton projet à exécution</w:t>
      </w:r>
      <w:r w:rsidR="00C474C1">
        <w:t>.</w:t>
      </w:r>
    </w:p>
    <w:p w14:paraId="5CFCE8E3" w14:textId="43444A4F" w:rsidR="00C474C1" w:rsidRDefault="0094609C" w:rsidP="00C52F4A">
      <w:r>
        <w:t>— </w:t>
      </w:r>
      <w:r w:rsidR="00C52F4A" w:rsidRPr="00605EB6">
        <w:t>Ah</w:t>
      </w:r>
      <w:r w:rsidR="00C474C1">
        <w:t xml:space="preserve"> ! </w:t>
      </w:r>
      <w:r w:rsidR="00C52F4A" w:rsidRPr="00605EB6">
        <w:t>Jacques</w:t>
      </w:r>
      <w:r w:rsidR="00C474C1">
        <w:t xml:space="preserve">, </w:t>
      </w:r>
      <w:r w:rsidR="00C52F4A" w:rsidRPr="00605EB6">
        <w:t>Jacques</w:t>
      </w:r>
      <w:r w:rsidR="00C474C1">
        <w:t xml:space="preserve">, </w:t>
      </w:r>
      <w:r w:rsidR="00C52F4A" w:rsidRPr="00605EB6">
        <w:t>s</w:t>
      </w:r>
      <w:r w:rsidR="00C474C1">
        <w:t>’</w:t>
      </w:r>
      <w:r w:rsidR="00C52F4A" w:rsidRPr="00605EB6">
        <w:t>écria-t-elle en se jetant dans ses bras</w:t>
      </w:r>
      <w:r w:rsidR="00C474C1">
        <w:t xml:space="preserve">, </w:t>
      </w:r>
      <w:r w:rsidR="00C52F4A" w:rsidRPr="00605EB6">
        <w:t>tu es toujours le meilleur des hommes</w:t>
      </w:r>
      <w:r w:rsidR="00C474C1">
        <w:t> !</w:t>
      </w:r>
    </w:p>
    <w:p w14:paraId="4223ED8D" w14:textId="0B7FCC14" w:rsidR="00C474C1" w:rsidRDefault="0094609C" w:rsidP="00C52F4A">
      <w:r>
        <w:lastRenderedPageBreak/>
        <w:t>— </w:t>
      </w:r>
      <w:r w:rsidR="00C52F4A" w:rsidRPr="00605EB6">
        <w:t>Avec toi</w:t>
      </w:r>
      <w:r w:rsidR="00C474C1">
        <w:t xml:space="preserve">, </w:t>
      </w:r>
      <w:r w:rsidR="00C52F4A" w:rsidRPr="00605EB6">
        <w:t>ma chère Catherine</w:t>
      </w:r>
      <w:r w:rsidR="00C474C1">
        <w:t xml:space="preserve">, </w:t>
      </w:r>
      <w:r w:rsidR="00C52F4A" w:rsidRPr="00605EB6">
        <w:t>je ne pouvais guère changer</w:t>
      </w:r>
      <w:r w:rsidR="00C474C1">
        <w:t xml:space="preserve">, </w:t>
      </w:r>
      <w:r w:rsidR="00C52F4A" w:rsidRPr="00605EB6">
        <w:t>répliqua-t-il en souriant</w:t>
      </w:r>
      <w:r w:rsidR="00C474C1">
        <w:t xml:space="preserve">. </w:t>
      </w:r>
      <w:r w:rsidR="00C52F4A" w:rsidRPr="00605EB6">
        <w:t>Enfin</w:t>
      </w:r>
      <w:r w:rsidR="00C474C1">
        <w:t xml:space="preserve">, </w:t>
      </w:r>
      <w:r w:rsidR="00C52F4A" w:rsidRPr="00605EB6">
        <w:t>tu es satisfaite</w:t>
      </w:r>
      <w:r w:rsidR="00C474C1">
        <w:t xml:space="preserve">, </w:t>
      </w:r>
      <w:r w:rsidR="00C52F4A" w:rsidRPr="00605EB6">
        <w:t>le sauvage a regagné la forêt</w:t>
      </w:r>
      <w:r w:rsidR="00C474C1">
        <w:t xml:space="preserve">… </w:t>
      </w:r>
      <w:r w:rsidR="00C52F4A" w:rsidRPr="00605EB6">
        <w:t>Dieu veuille que nous n</w:t>
      </w:r>
      <w:r w:rsidR="00C474C1">
        <w:t>’</w:t>
      </w:r>
      <w:r w:rsidR="00C52F4A" w:rsidRPr="00605EB6">
        <w:t>ayons pas à regretter un jour ce que nous avons fait</w:t>
      </w:r>
      <w:r w:rsidR="00C474C1">
        <w:t> !</w:t>
      </w:r>
    </w:p>
    <w:p w14:paraId="488CBED9" w14:textId="5BD9E290" w:rsidR="00C474C1" w:rsidRDefault="0094609C" w:rsidP="00C52F4A">
      <w:r>
        <w:t>— </w:t>
      </w:r>
      <w:r w:rsidR="00C52F4A" w:rsidRPr="00605EB6">
        <w:t>Pourquoi le regretterions-nous</w:t>
      </w:r>
      <w:r w:rsidR="00C474C1">
        <w:t> ?</w:t>
      </w:r>
    </w:p>
    <w:p w14:paraId="561AFAA4" w14:textId="2A98B48F" w:rsidR="00C474C1" w:rsidRDefault="0094609C" w:rsidP="00C52F4A">
      <w:r>
        <w:t>— </w:t>
      </w:r>
      <w:r w:rsidR="00C52F4A" w:rsidRPr="00605EB6">
        <w:t>Je ne lis pas dans l</w:t>
      </w:r>
      <w:r w:rsidR="00C474C1">
        <w:t>’</w:t>
      </w:r>
      <w:r w:rsidR="00C52F4A" w:rsidRPr="00605EB6">
        <w:t>avenir</w:t>
      </w:r>
      <w:r w:rsidR="00C474C1">
        <w:t xml:space="preserve">, </w:t>
      </w:r>
      <w:r w:rsidR="00C52F4A" w:rsidRPr="00605EB6">
        <w:t>Catherine</w:t>
      </w:r>
      <w:r w:rsidR="00C474C1">
        <w:t xml:space="preserve"> ; </w:t>
      </w:r>
      <w:r w:rsidR="00C52F4A" w:rsidRPr="00605EB6">
        <w:t>mais bien des choses peuvent arriver qui seraient notre condamnation</w:t>
      </w:r>
      <w:r w:rsidR="00C474C1">
        <w:t>.</w:t>
      </w:r>
    </w:p>
    <w:p w14:paraId="11C07C41" w14:textId="0399C81C" w:rsidR="00C474C1" w:rsidRDefault="0094609C" w:rsidP="00C52F4A">
      <w:r>
        <w:t>— </w:t>
      </w:r>
      <w:r w:rsidR="00C52F4A" w:rsidRPr="00605EB6">
        <w:t>Tu m</w:t>
      </w:r>
      <w:r w:rsidR="00C474C1">
        <w:t>’</w:t>
      </w:r>
      <w:r w:rsidR="00C52F4A" w:rsidRPr="00605EB6">
        <w:t>effrayes</w:t>
      </w:r>
      <w:r w:rsidR="00C474C1">
        <w:t xml:space="preserve">, </w:t>
      </w:r>
      <w:r w:rsidR="00C52F4A" w:rsidRPr="00605EB6">
        <w:t>Jacques</w:t>
      </w:r>
      <w:r w:rsidR="00C474C1">
        <w:t xml:space="preserve"> ; </w:t>
      </w:r>
      <w:r w:rsidR="00C52F4A" w:rsidRPr="00605EB6">
        <w:t>que veux-tu dire</w:t>
      </w:r>
      <w:r w:rsidR="00C474C1">
        <w:t> ?</w:t>
      </w:r>
    </w:p>
    <w:p w14:paraId="562C32B7" w14:textId="04262814" w:rsidR="00C474C1" w:rsidRDefault="0094609C" w:rsidP="00C52F4A">
      <w:r>
        <w:t>— </w:t>
      </w:r>
      <w:r w:rsidR="00C52F4A" w:rsidRPr="00605EB6">
        <w:t>Le malheureux peut être pris pour un fauve et tué dans une chasse</w:t>
      </w:r>
      <w:r w:rsidR="00C474C1">
        <w:t>.</w:t>
      </w:r>
    </w:p>
    <w:p w14:paraId="0ED7DC22" w14:textId="77777777" w:rsidR="00C474C1" w:rsidRDefault="00C52F4A" w:rsidP="00C52F4A">
      <w:r w:rsidRPr="00605EB6">
        <w:t>Catherine devint affreusement pâle</w:t>
      </w:r>
      <w:r w:rsidR="00C474C1">
        <w:t>.</w:t>
      </w:r>
    </w:p>
    <w:p w14:paraId="3BCA276A" w14:textId="0AAF3239" w:rsidR="00C474C1" w:rsidRDefault="0094609C" w:rsidP="00C52F4A">
      <w:r>
        <w:t>— </w:t>
      </w:r>
      <w:r w:rsidR="00C52F4A" w:rsidRPr="00605EB6">
        <w:t>Ce malheur est possible</w:t>
      </w:r>
      <w:r w:rsidR="00C474C1">
        <w:t xml:space="preserve">, </w:t>
      </w:r>
      <w:r w:rsidR="00C52F4A" w:rsidRPr="00605EB6">
        <w:t>continua Jacques Vaillant</w:t>
      </w:r>
      <w:r w:rsidR="00C474C1">
        <w:t xml:space="preserve"> ; </w:t>
      </w:r>
      <w:r w:rsidR="00C52F4A" w:rsidRPr="00605EB6">
        <w:t>j</w:t>
      </w:r>
      <w:r w:rsidR="00C474C1">
        <w:t>’</w:t>
      </w:r>
      <w:r w:rsidR="00C52F4A" w:rsidRPr="00605EB6">
        <w:t>admets</w:t>
      </w:r>
      <w:r w:rsidR="00C474C1">
        <w:t xml:space="preserve">, </w:t>
      </w:r>
      <w:r w:rsidR="00C52F4A" w:rsidRPr="00605EB6">
        <w:t>néanmoins</w:t>
      </w:r>
      <w:r w:rsidR="00C474C1">
        <w:t xml:space="preserve">, </w:t>
      </w:r>
      <w:r w:rsidR="00C52F4A" w:rsidRPr="00605EB6">
        <w:t>que nous n</w:t>
      </w:r>
      <w:r w:rsidR="00C474C1">
        <w:t>’</w:t>
      </w:r>
      <w:r w:rsidR="00C52F4A" w:rsidRPr="00605EB6">
        <w:t>aurons pas à le déplorer</w:t>
      </w:r>
      <w:r w:rsidR="00C474C1">
        <w:t xml:space="preserve"> ; </w:t>
      </w:r>
      <w:r w:rsidR="00C52F4A" w:rsidRPr="00605EB6">
        <w:t>mais bien d</w:t>
      </w:r>
      <w:r w:rsidR="00C474C1">
        <w:t>’</w:t>
      </w:r>
      <w:r w:rsidR="00C52F4A" w:rsidRPr="00605EB6">
        <w:t>autres dangers</w:t>
      </w:r>
      <w:r w:rsidR="00C474C1">
        <w:t xml:space="preserve">, </w:t>
      </w:r>
      <w:r w:rsidR="00C52F4A" w:rsidRPr="00605EB6">
        <w:t>également terribles</w:t>
      </w:r>
      <w:r w:rsidR="00C474C1">
        <w:t xml:space="preserve">, </w:t>
      </w:r>
      <w:r w:rsidR="00C52F4A" w:rsidRPr="00605EB6">
        <w:t>le menacent</w:t>
      </w:r>
      <w:r w:rsidR="00C474C1">
        <w:t xml:space="preserve">. </w:t>
      </w:r>
      <w:r w:rsidR="00C52F4A" w:rsidRPr="00605EB6">
        <w:t>Il aime le silence de la forêt</w:t>
      </w:r>
      <w:r w:rsidR="00C474C1">
        <w:t xml:space="preserve">, </w:t>
      </w:r>
      <w:r w:rsidR="00C52F4A" w:rsidRPr="00605EB6">
        <w:t>ses grands arbres</w:t>
      </w:r>
      <w:r w:rsidR="00C474C1">
        <w:t xml:space="preserve">, </w:t>
      </w:r>
      <w:r w:rsidR="00C52F4A" w:rsidRPr="00605EB6">
        <w:t>ses taillis et ses épais fourrés</w:t>
      </w:r>
      <w:r w:rsidR="00C474C1">
        <w:t xml:space="preserve">, </w:t>
      </w:r>
      <w:r w:rsidR="00C52F4A" w:rsidRPr="00605EB6">
        <w:t>ses retraites impénétrables où il peut s</w:t>
      </w:r>
      <w:r w:rsidR="00C474C1">
        <w:t>’</w:t>
      </w:r>
      <w:r w:rsidR="00C52F4A" w:rsidRPr="00605EB6">
        <w:t>endormir</w:t>
      </w:r>
      <w:r w:rsidR="00C474C1">
        <w:t xml:space="preserve"> ; </w:t>
      </w:r>
      <w:r w:rsidR="00C52F4A" w:rsidRPr="00605EB6">
        <w:t>toutefois</w:t>
      </w:r>
      <w:r w:rsidR="00C474C1">
        <w:t xml:space="preserve">, </w:t>
      </w:r>
      <w:r w:rsidR="00C52F4A" w:rsidRPr="00605EB6">
        <w:t>je ne puis croire qu</w:t>
      </w:r>
      <w:r w:rsidR="00C474C1">
        <w:t>’</w:t>
      </w:r>
      <w:r w:rsidR="00C52F4A" w:rsidRPr="00605EB6">
        <w:t>il soit depuis longtemps dans les bois</w:t>
      </w:r>
      <w:r w:rsidR="00C474C1">
        <w:t xml:space="preserve">. </w:t>
      </w:r>
      <w:r w:rsidR="00C52F4A" w:rsidRPr="00605EB6">
        <w:t>D</w:t>
      </w:r>
      <w:r w:rsidR="00C474C1">
        <w:t>’</w:t>
      </w:r>
      <w:r w:rsidR="00C52F4A" w:rsidRPr="00605EB6">
        <w:t>où vient-il</w:t>
      </w:r>
      <w:r w:rsidR="00C474C1">
        <w:t xml:space="preserve"> ? </w:t>
      </w:r>
      <w:r w:rsidR="00C52F4A" w:rsidRPr="00605EB6">
        <w:t>Qui est-il</w:t>
      </w:r>
      <w:r w:rsidR="00C474C1">
        <w:t xml:space="preserve"> ? </w:t>
      </w:r>
      <w:r w:rsidR="00C52F4A" w:rsidRPr="00605EB6">
        <w:t>Là est le mystère</w:t>
      </w:r>
      <w:r w:rsidR="00C474C1">
        <w:t xml:space="preserve">. </w:t>
      </w:r>
      <w:r w:rsidR="00C52F4A" w:rsidRPr="00605EB6">
        <w:t>Une femme d</w:t>
      </w:r>
      <w:r w:rsidR="00C474C1">
        <w:t>’</w:t>
      </w:r>
      <w:r w:rsidR="00C52F4A" w:rsidRPr="00605EB6">
        <w:t>ici affirme qu</w:t>
      </w:r>
      <w:r w:rsidR="00C474C1">
        <w:t>’</w:t>
      </w:r>
      <w:r w:rsidR="00C52F4A" w:rsidRPr="00605EB6">
        <w:t>elle l</w:t>
      </w:r>
      <w:r w:rsidR="00C474C1">
        <w:t>’</w:t>
      </w:r>
      <w:r w:rsidR="00C52F4A" w:rsidRPr="00605EB6">
        <w:t>a vu</w:t>
      </w:r>
      <w:r w:rsidR="00C474C1">
        <w:t xml:space="preserve">, </w:t>
      </w:r>
      <w:r w:rsidR="00C52F4A" w:rsidRPr="00605EB6">
        <w:t>il y a deux ans environ</w:t>
      </w:r>
      <w:r w:rsidR="00C474C1">
        <w:t xml:space="preserve">, </w:t>
      </w:r>
      <w:r w:rsidR="00C52F4A" w:rsidRPr="00605EB6">
        <w:t>dans une baraque de saltimbanques</w:t>
      </w:r>
      <w:r w:rsidR="00C474C1">
        <w:t xml:space="preserve"> ! </w:t>
      </w:r>
      <w:r w:rsidR="00C52F4A" w:rsidRPr="00605EB6">
        <w:t>C</w:t>
      </w:r>
      <w:r w:rsidR="00C474C1">
        <w:t>’</w:t>
      </w:r>
      <w:r w:rsidR="00C52F4A" w:rsidRPr="00605EB6">
        <w:t>est possible</w:t>
      </w:r>
      <w:r w:rsidR="00C474C1">
        <w:t xml:space="preserve">, </w:t>
      </w:r>
      <w:r w:rsidR="00C52F4A" w:rsidRPr="00605EB6">
        <w:t>mais rien ne prouve que ce soit vrai</w:t>
      </w:r>
      <w:r w:rsidR="00C474C1">
        <w:t xml:space="preserve">. </w:t>
      </w:r>
      <w:r w:rsidR="00C52F4A" w:rsidRPr="00605EB6">
        <w:t>Je suppose qu</w:t>
      </w:r>
      <w:r w:rsidR="00C474C1">
        <w:t>’</w:t>
      </w:r>
      <w:r w:rsidR="00C52F4A" w:rsidRPr="00605EB6">
        <w:t>il est depuis deux ou trois mois déjà l</w:t>
      </w:r>
      <w:r w:rsidR="00C474C1">
        <w:t>’</w:t>
      </w:r>
      <w:r w:rsidR="00C52F4A" w:rsidRPr="00605EB6">
        <w:t>hôte de la forêt</w:t>
      </w:r>
      <w:r w:rsidR="00C474C1">
        <w:t xml:space="preserve">. </w:t>
      </w:r>
      <w:r w:rsidR="00C52F4A" w:rsidRPr="00605EB6">
        <w:t>Comment</w:t>
      </w:r>
      <w:r w:rsidR="00C474C1">
        <w:t xml:space="preserve">, </w:t>
      </w:r>
      <w:r w:rsidR="00C52F4A" w:rsidRPr="00605EB6">
        <w:t>pendant ce temps</w:t>
      </w:r>
      <w:r w:rsidR="00C474C1">
        <w:t xml:space="preserve">, </w:t>
      </w:r>
      <w:r w:rsidR="00C52F4A" w:rsidRPr="00605EB6">
        <w:t>a-t-il pourvu à ses besoins de chaque jour</w:t>
      </w:r>
      <w:r w:rsidR="00C474C1">
        <w:t xml:space="preserve"> ? </w:t>
      </w:r>
      <w:r w:rsidR="00C52F4A" w:rsidRPr="00605EB6">
        <w:t>Je ne saurais le dire</w:t>
      </w:r>
      <w:r w:rsidR="00C474C1">
        <w:t xml:space="preserve">. </w:t>
      </w:r>
      <w:r w:rsidR="00C52F4A" w:rsidRPr="00605EB6">
        <w:t>Mais il est évident qu</w:t>
      </w:r>
      <w:r w:rsidR="00C474C1">
        <w:t>’</w:t>
      </w:r>
      <w:r w:rsidR="00C52F4A" w:rsidRPr="00605EB6">
        <w:t>il a trouvé le moyen de se nourrir</w:t>
      </w:r>
      <w:r w:rsidR="00C474C1">
        <w:t xml:space="preserve">, </w:t>
      </w:r>
      <w:r w:rsidR="00C52F4A" w:rsidRPr="00605EB6">
        <w:t>puisqu</w:t>
      </w:r>
      <w:r w:rsidR="00C474C1">
        <w:t>’</w:t>
      </w:r>
      <w:r w:rsidR="00C52F4A" w:rsidRPr="00605EB6">
        <w:t>il n</w:t>
      </w:r>
      <w:r w:rsidR="00C474C1">
        <w:t>’</w:t>
      </w:r>
      <w:r w:rsidR="00C52F4A" w:rsidRPr="00605EB6">
        <w:t>est pas mort de faim</w:t>
      </w:r>
      <w:r w:rsidR="00C474C1">
        <w:t xml:space="preserve">. </w:t>
      </w:r>
      <w:r w:rsidR="00C52F4A" w:rsidRPr="00605EB6">
        <w:t>Donc</w:t>
      </w:r>
      <w:r w:rsidR="00C474C1">
        <w:t xml:space="preserve">, </w:t>
      </w:r>
      <w:r w:rsidR="00C52F4A" w:rsidRPr="00605EB6">
        <w:t>pour lui</w:t>
      </w:r>
      <w:r w:rsidR="00C474C1">
        <w:t xml:space="preserve">, </w:t>
      </w:r>
      <w:r w:rsidR="00C52F4A" w:rsidRPr="00605EB6">
        <w:t>pendant quelques mois encore</w:t>
      </w:r>
      <w:r w:rsidR="00C474C1">
        <w:t xml:space="preserve">, </w:t>
      </w:r>
      <w:r w:rsidR="00C52F4A" w:rsidRPr="00605EB6">
        <w:t>c</w:t>
      </w:r>
      <w:r w:rsidR="00C474C1">
        <w:t>’</w:t>
      </w:r>
      <w:r w:rsidR="00C52F4A" w:rsidRPr="00605EB6">
        <w:t>est-à-dire aussi longtemps qu</w:t>
      </w:r>
      <w:r w:rsidR="00C474C1">
        <w:t>’</w:t>
      </w:r>
      <w:r w:rsidR="00C52F4A" w:rsidRPr="00605EB6">
        <w:t>il trouvera sa nourriture</w:t>
      </w:r>
      <w:r w:rsidR="00C474C1">
        <w:t xml:space="preserve">, </w:t>
      </w:r>
      <w:r w:rsidR="00C52F4A" w:rsidRPr="00605EB6">
        <w:t>tout ira bien</w:t>
      </w:r>
      <w:r w:rsidR="00C474C1">
        <w:t>.</w:t>
      </w:r>
    </w:p>
    <w:p w14:paraId="0229D0AE" w14:textId="77777777" w:rsidR="00C474C1" w:rsidRDefault="00C474C1" w:rsidP="00C52F4A">
      <w:r>
        <w:t>» </w:t>
      </w:r>
      <w:r w:rsidR="00C52F4A" w:rsidRPr="00605EB6">
        <w:t>Malheureusement</w:t>
      </w:r>
      <w:r>
        <w:t xml:space="preserve">, </w:t>
      </w:r>
      <w:r w:rsidR="00C52F4A" w:rsidRPr="00605EB6">
        <w:t>l</w:t>
      </w:r>
      <w:r>
        <w:t>’</w:t>
      </w:r>
      <w:r w:rsidR="00C52F4A" w:rsidRPr="00605EB6">
        <w:t>hiver viendra</w:t>
      </w:r>
      <w:r>
        <w:t xml:space="preserve">, </w:t>
      </w:r>
      <w:r w:rsidR="00C52F4A" w:rsidRPr="00605EB6">
        <w:t>et les hivers dans nos montagnes</w:t>
      </w:r>
      <w:r>
        <w:t xml:space="preserve">, </w:t>
      </w:r>
      <w:r w:rsidR="00C52F4A" w:rsidRPr="00605EB6">
        <w:t>avec les neiges et les frimas</w:t>
      </w:r>
      <w:r>
        <w:t xml:space="preserve">, </w:t>
      </w:r>
      <w:r w:rsidR="00C52F4A" w:rsidRPr="00605EB6">
        <w:t xml:space="preserve">sont toujours </w:t>
      </w:r>
      <w:r w:rsidR="00C52F4A" w:rsidRPr="00605EB6">
        <w:lastRenderedPageBreak/>
        <w:t>rudes</w:t>
      </w:r>
      <w:r>
        <w:t xml:space="preserve">. </w:t>
      </w:r>
      <w:r w:rsidR="00C52F4A" w:rsidRPr="00605EB6">
        <w:t>Je veux bien admettre encore que son corps</w:t>
      </w:r>
      <w:r>
        <w:t xml:space="preserve">, </w:t>
      </w:r>
      <w:r w:rsidR="00C52F4A" w:rsidRPr="00605EB6">
        <w:t>habitué aux intempéries des saisons</w:t>
      </w:r>
      <w:r>
        <w:t xml:space="preserve">, </w:t>
      </w:r>
      <w:r w:rsidR="00C52F4A" w:rsidRPr="00605EB6">
        <w:t>résistera aux atteintes du froid et qu</w:t>
      </w:r>
      <w:r>
        <w:t>’</w:t>
      </w:r>
      <w:r w:rsidR="00C52F4A" w:rsidRPr="00605EB6">
        <w:t>il trouvera un abri contre la bise dans la cavité profonde de quelque rocher</w:t>
      </w:r>
      <w:r>
        <w:t xml:space="preserve">. </w:t>
      </w:r>
      <w:r w:rsidR="00C52F4A" w:rsidRPr="00605EB6">
        <w:t>Mais il aura à défendre sa vie contre les carnassiers</w:t>
      </w:r>
      <w:r>
        <w:t xml:space="preserve">, </w:t>
      </w:r>
      <w:r w:rsidR="00C52F4A" w:rsidRPr="00605EB6">
        <w:t>et</w:t>
      </w:r>
      <w:r>
        <w:t xml:space="preserve">, </w:t>
      </w:r>
      <w:r w:rsidR="00C52F4A" w:rsidRPr="00605EB6">
        <w:t>s</w:t>
      </w:r>
      <w:r>
        <w:t>’</w:t>
      </w:r>
      <w:r w:rsidR="00C52F4A" w:rsidRPr="00605EB6">
        <w:t>il n</w:t>
      </w:r>
      <w:r>
        <w:t>’</w:t>
      </w:r>
      <w:r w:rsidR="00C52F4A" w:rsidRPr="00605EB6">
        <w:t>est pas dévoré par eux</w:t>
      </w:r>
      <w:r>
        <w:t xml:space="preserve">, </w:t>
      </w:r>
      <w:r w:rsidR="00C52F4A" w:rsidRPr="00605EB6">
        <w:t>comment trouvera-t-il sa nourriture</w:t>
      </w:r>
      <w:r>
        <w:t xml:space="preserve"> ? </w:t>
      </w:r>
      <w:r w:rsidR="00C52F4A" w:rsidRPr="00605EB6">
        <w:t>Car alors</w:t>
      </w:r>
      <w:r>
        <w:t xml:space="preserve">, </w:t>
      </w:r>
      <w:r w:rsidR="00C52F4A" w:rsidRPr="00605EB6">
        <w:t>Catherine</w:t>
      </w:r>
      <w:r>
        <w:t xml:space="preserve">, </w:t>
      </w:r>
      <w:r w:rsidR="00C52F4A" w:rsidRPr="00605EB6">
        <w:t>il n</w:t>
      </w:r>
      <w:r>
        <w:t>’</w:t>
      </w:r>
      <w:r w:rsidR="00C52F4A" w:rsidRPr="00605EB6">
        <w:t>y aura plus de fruits sur les arbres</w:t>
      </w:r>
      <w:r>
        <w:t xml:space="preserve">, </w:t>
      </w:r>
      <w:r w:rsidR="00C52F4A" w:rsidRPr="00605EB6">
        <w:t>plus de nids d</w:t>
      </w:r>
      <w:r>
        <w:t>’</w:t>
      </w:r>
      <w:r w:rsidR="00C52F4A" w:rsidRPr="00605EB6">
        <w:t>oiseaux cachés dans les feuilles</w:t>
      </w:r>
      <w:r>
        <w:t xml:space="preserve"> ; </w:t>
      </w:r>
      <w:r w:rsidR="00C52F4A" w:rsidRPr="00605EB6">
        <w:t>la ronce au fruit noir et juteux sera sèche</w:t>
      </w:r>
      <w:r>
        <w:t xml:space="preserve"> ; </w:t>
      </w:r>
      <w:r w:rsidR="00C52F4A" w:rsidRPr="00605EB6">
        <w:t>les glands du chêne et les prunelles de l</w:t>
      </w:r>
      <w:r>
        <w:t>’</w:t>
      </w:r>
      <w:r w:rsidR="00C52F4A" w:rsidRPr="00605EB6">
        <w:t>épine seront pourris sous la neige</w:t>
      </w:r>
      <w:r>
        <w:t>.</w:t>
      </w:r>
    </w:p>
    <w:p w14:paraId="7B55EBFD" w14:textId="241E31BD" w:rsidR="00C474C1" w:rsidRDefault="0094609C" w:rsidP="00C52F4A">
      <w:r>
        <w:t>— </w:t>
      </w:r>
      <w:r w:rsidR="00C52F4A" w:rsidRPr="00605EB6">
        <w:t>Ah</w:t>
      </w:r>
      <w:r w:rsidR="00C474C1">
        <w:t xml:space="preserve"> ! </w:t>
      </w:r>
      <w:r w:rsidR="00C52F4A" w:rsidRPr="00605EB6">
        <w:t>Jacques</w:t>
      </w:r>
      <w:r w:rsidR="00C474C1">
        <w:t xml:space="preserve">, </w:t>
      </w:r>
      <w:r w:rsidR="00C52F4A" w:rsidRPr="00605EB6">
        <w:t>je n</w:t>
      </w:r>
      <w:r w:rsidR="00C474C1">
        <w:t>’</w:t>
      </w:r>
      <w:r w:rsidR="00C52F4A" w:rsidRPr="00605EB6">
        <w:t>avais pas songé à cela</w:t>
      </w:r>
      <w:r w:rsidR="00C474C1">
        <w:t xml:space="preserve"> ! </w:t>
      </w:r>
      <w:r w:rsidR="00C52F4A" w:rsidRPr="00605EB6">
        <w:t>soupira Catherine</w:t>
      </w:r>
      <w:r w:rsidR="00C474C1">
        <w:t>.</w:t>
      </w:r>
    </w:p>
    <w:p w14:paraId="22D6AB04" w14:textId="45E3EA32" w:rsidR="00C474C1" w:rsidRDefault="0094609C" w:rsidP="00C52F4A">
      <w:r>
        <w:t>— </w:t>
      </w:r>
      <w:r w:rsidR="00C52F4A" w:rsidRPr="00605EB6">
        <w:t>Et moi</w:t>
      </w:r>
      <w:r w:rsidR="00C474C1">
        <w:t xml:space="preserve">, </w:t>
      </w:r>
      <w:r w:rsidR="00C52F4A" w:rsidRPr="00605EB6">
        <w:t>j</w:t>
      </w:r>
      <w:r w:rsidR="00C474C1">
        <w:t>’</w:t>
      </w:r>
      <w:r w:rsidR="00C52F4A" w:rsidRPr="00605EB6">
        <w:t>y pense seulement maintenant</w:t>
      </w:r>
      <w:r w:rsidR="00C474C1">
        <w:t>.</w:t>
      </w:r>
    </w:p>
    <w:p w14:paraId="5493F592" w14:textId="3063A7F8" w:rsidR="00C474C1" w:rsidRDefault="0094609C" w:rsidP="00C52F4A">
      <w:r>
        <w:t>— </w:t>
      </w:r>
      <w:r w:rsidR="00C52F4A" w:rsidRPr="00605EB6">
        <w:t>Que faire</w:t>
      </w:r>
      <w:r w:rsidR="00C474C1">
        <w:t xml:space="preserve">, </w:t>
      </w:r>
      <w:r w:rsidR="00C52F4A" w:rsidRPr="00605EB6">
        <w:t>Jacques</w:t>
      </w:r>
      <w:r w:rsidR="00C474C1">
        <w:t> ?</w:t>
      </w:r>
    </w:p>
    <w:p w14:paraId="0F93BFF9" w14:textId="0E23C8DE" w:rsidR="00C474C1" w:rsidRDefault="0094609C" w:rsidP="00C52F4A">
      <w:r>
        <w:t>— </w:t>
      </w:r>
      <w:r w:rsidR="00C52F4A" w:rsidRPr="00605EB6">
        <w:t>Rien</w:t>
      </w:r>
      <w:r w:rsidR="00C474C1">
        <w:t> !</w:t>
      </w:r>
    </w:p>
    <w:p w14:paraId="3702E552" w14:textId="0B463270" w:rsidR="00C474C1" w:rsidRDefault="0094609C" w:rsidP="00C52F4A">
      <w:r>
        <w:t>— </w:t>
      </w:r>
      <w:r w:rsidR="00C52F4A" w:rsidRPr="00605EB6">
        <w:t>Que Dieu le protège</w:t>
      </w:r>
      <w:r w:rsidR="00C474C1">
        <w:t xml:space="preserve">, </w:t>
      </w:r>
      <w:r w:rsidR="00C52F4A" w:rsidRPr="00605EB6">
        <w:t>le malheureux</w:t>
      </w:r>
      <w:r w:rsidR="00C474C1">
        <w:t> !</w:t>
      </w:r>
    </w:p>
    <w:p w14:paraId="59B0859F" w14:textId="5004AD42" w:rsidR="00C474C1" w:rsidRDefault="0094609C" w:rsidP="00C52F4A">
      <w:r>
        <w:t>— </w:t>
      </w:r>
      <w:r w:rsidR="00C52F4A" w:rsidRPr="00605EB6">
        <w:t>Attendons l</w:t>
      </w:r>
      <w:r w:rsidR="00C474C1">
        <w:t>’</w:t>
      </w:r>
      <w:r w:rsidR="00C52F4A" w:rsidRPr="00605EB6">
        <w:t>hiver</w:t>
      </w:r>
      <w:r w:rsidR="00C474C1">
        <w:t>.</w:t>
      </w:r>
    </w:p>
    <w:p w14:paraId="644CB054" w14:textId="2C6EA6C6" w:rsidR="00C474C1" w:rsidRDefault="0094609C" w:rsidP="00C52F4A">
      <w:r>
        <w:t>— </w:t>
      </w:r>
      <w:r w:rsidR="00C52F4A" w:rsidRPr="00605EB6">
        <w:t>Oui</w:t>
      </w:r>
      <w:r w:rsidR="00C474C1">
        <w:t xml:space="preserve">, </w:t>
      </w:r>
      <w:r w:rsidR="00C52F4A" w:rsidRPr="00605EB6">
        <w:t>Jacques</w:t>
      </w:r>
      <w:r w:rsidR="00C474C1">
        <w:t xml:space="preserve">, </w:t>
      </w:r>
      <w:r w:rsidR="00C52F4A" w:rsidRPr="00605EB6">
        <w:t>attendons l</w:t>
      </w:r>
      <w:r w:rsidR="00C474C1">
        <w:t>’</w:t>
      </w:r>
      <w:r w:rsidR="00C52F4A" w:rsidRPr="00605EB6">
        <w:t>hiver</w:t>
      </w:r>
      <w:r w:rsidR="00C474C1">
        <w:t xml:space="preserve"> ; </w:t>
      </w:r>
      <w:r w:rsidR="00C52F4A" w:rsidRPr="00605EB6">
        <w:t>si les bêtes de la forêt menacent ses jours</w:t>
      </w:r>
      <w:r w:rsidR="00C474C1">
        <w:t xml:space="preserve">, </w:t>
      </w:r>
      <w:r w:rsidR="00C52F4A" w:rsidRPr="00605EB6">
        <w:t>s</w:t>
      </w:r>
      <w:r w:rsidR="00C474C1">
        <w:t>’</w:t>
      </w:r>
      <w:r w:rsidR="00C52F4A" w:rsidRPr="00605EB6">
        <w:t>il a faim</w:t>
      </w:r>
      <w:r w:rsidR="00C474C1">
        <w:t xml:space="preserve">, </w:t>
      </w:r>
      <w:r w:rsidR="00C52F4A" w:rsidRPr="00605EB6">
        <w:t>il se souviendra que nous avons été bons pour lui et il viendra nous trouver</w:t>
      </w:r>
      <w:r w:rsidR="00C474C1">
        <w:t>.</w:t>
      </w:r>
    </w:p>
    <w:p w14:paraId="69F89F64" w14:textId="32ACED93" w:rsidR="00C474C1" w:rsidRDefault="0094609C" w:rsidP="00C52F4A">
      <w:r>
        <w:t>— </w:t>
      </w:r>
      <w:r w:rsidR="00C52F4A" w:rsidRPr="00605EB6">
        <w:t>À moins qu</w:t>
      </w:r>
      <w:r w:rsidR="00C474C1">
        <w:t>’</w:t>
      </w:r>
      <w:r w:rsidR="00C52F4A" w:rsidRPr="00605EB6">
        <w:t>il ne préfère mourir de faim</w:t>
      </w:r>
      <w:r w:rsidR="00C474C1">
        <w:t>.</w:t>
      </w:r>
    </w:p>
    <w:p w14:paraId="7A12C6B4" w14:textId="67E79C3C" w:rsidR="00C474C1" w:rsidRDefault="0094609C" w:rsidP="00C52F4A">
      <w:r>
        <w:t>— </w:t>
      </w:r>
      <w:r w:rsidR="00C52F4A" w:rsidRPr="00605EB6">
        <w:t>Ah</w:t>
      </w:r>
      <w:r w:rsidR="00C474C1">
        <w:t xml:space="preserve"> ! </w:t>
      </w:r>
      <w:r w:rsidR="00C52F4A" w:rsidRPr="00605EB6">
        <w:t>Jacques</w:t>
      </w:r>
      <w:r w:rsidR="00C474C1">
        <w:t xml:space="preserve">, </w:t>
      </w:r>
      <w:r w:rsidR="00C52F4A" w:rsidRPr="00605EB6">
        <w:t>s</w:t>
      </w:r>
      <w:r w:rsidR="00C474C1">
        <w:t>’</w:t>
      </w:r>
      <w:r w:rsidR="00C52F4A" w:rsidRPr="00605EB6">
        <w:t>écria-t-elle</w:t>
      </w:r>
      <w:r w:rsidR="00C474C1">
        <w:t xml:space="preserve">, </w:t>
      </w:r>
      <w:r w:rsidR="00C52F4A" w:rsidRPr="00605EB6">
        <w:t>ayant de grosses larmes dans les yeux</w:t>
      </w:r>
      <w:r w:rsidR="00C474C1">
        <w:t xml:space="preserve">, </w:t>
      </w:r>
      <w:r w:rsidR="00C52F4A" w:rsidRPr="00605EB6">
        <w:t>si cette horrible chose arrivait</w:t>
      </w:r>
      <w:r w:rsidR="00C474C1">
        <w:t xml:space="preserve">, </w:t>
      </w:r>
      <w:r w:rsidR="00C52F4A" w:rsidRPr="00605EB6">
        <w:t>je ne me consolerais jamais de lui avoir rendu sa liberté</w:t>
      </w:r>
      <w:r w:rsidR="00C474C1">
        <w:t>.</w:t>
      </w:r>
    </w:p>
    <w:p w14:paraId="52F88405" w14:textId="285706A1" w:rsidR="00C474C1" w:rsidRDefault="0094609C" w:rsidP="00C52F4A">
      <w:r>
        <w:t>— </w:t>
      </w:r>
      <w:r w:rsidR="00C52F4A" w:rsidRPr="00605EB6">
        <w:t>Tu vois</w:t>
      </w:r>
      <w:r w:rsidR="00C474C1">
        <w:t xml:space="preserve">, </w:t>
      </w:r>
      <w:r w:rsidR="00C52F4A" w:rsidRPr="00605EB6">
        <w:t>Catherine</w:t>
      </w:r>
      <w:r w:rsidR="00C474C1">
        <w:t xml:space="preserve">, </w:t>
      </w:r>
      <w:r w:rsidR="00C52F4A" w:rsidRPr="00605EB6">
        <w:t>tu regrettes déjà ce que tu as fait</w:t>
      </w:r>
      <w:r w:rsidR="00C474C1">
        <w:t>.</w:t>
      </w:r>
    </w:p>
    <w:p w14:paraId="0DDEDD87" w14:textId="77777777" w:rsidR="00C474C1" w:rsidRDefault="00C52F4A" w:rsidP="00C52F4A">
      <w:r w:rsidRPr="00605EB6">
        <w:t>Elle poussa un long soupir et baissa la tête</w:t>
      </w:r>
      <w:r w:rsidR="00C474C1">
        <w:t>.</w:t>
      </w:r>
    </w:p>
    <w:p w14:paraId="288A26C2" w14:textId="56721DB6" w:rsidR="00C474C1" w:rsidRDefault="0094609C" w:rsidP="00C52F4A">
      <w:r>
        <w:lastRenderedPageBreak/>
        <w:t>— </w:t>
      </w:r>
      <w:r w:rsidR="00C52F4A" w:rsidRPr="00605EB6">
        <w:t>Parrain</w:t>
      </w:r>
      <w:r w:rsidR="00C474C1">
        <w:t xml:space="preserve">, </w:t>
      </w:r>
      <w:r w:rsidR="00C52F4A" w:rsidRPr="00605EB6">
        <w:t>dit Jacques Grandin</w:t>
      </w:r>
      <w:r w:rsidR="00C474C1">
        <w:t xml:space="preserve">, </w:t>
      </w:r>
      <w:r w:rsidR="00C52F4A" w:rsidRPr="00605EB6">
        <w:t>c</w:t>
      </w:r>
      <w:r w:rsidR="00C474C1">
        <w:t>’</w:t>
      </w:r>
      <w:r w:rsidR="00C52F4A" w:rsidRPr="00605EB6">
        <w:t>est la faim qui force le loup à sortir du bois</w:t>
      </w:r>
      <w:r w:rsidR="00C474C1">
        <w:t xml:space="preserve"> ; </w:t>
      </w:r>
      <w:r w:rsidR="00C52F4A" w:rsidRPr="00605EB6">
        <w:t>si le sauvage ne revient pas</w:t>
      </w:r>
      <w:r w:rsidR="00C474C1">
        <w:t xml:space="preserve">, </w:t>
      </w:r>
      <w:r w:rsidR="00C52F4A" w:rsidRPr="00605EB6">
        <w:t>c</w:t>
      </w:r>
      <w:r w:rsidR="00C474C1">
        <w:t>’</w:t>
      </w:r>
      <w:r w:rsidR="00C52F4A" w:rsidRPr="00605EB6">
        <w:t>est que</w:t>
      </w:r>
      <w:r w:rsidR="00C474C1">
        <w:t xml:space="preserve">, </w:t>
      </w:r>
      <w:r w:rsidR="00C52F4A" w:rsidRPr="00605EB6">
        <w:t>bien avisé et prévoyant</w:t>
      </w:r>
      <w:r w:rsidR="00C474C1">
        <w:t xml:space="preserve">, </w:t>
      </w:r>
      <w:r w:rsidR="00C52F4A" w:rsidRPr="00605EB6">
        <w:t>il aura fait ses provisions pour l</w:t>
      </w:r>
      <w:r w:rsidR="00C474C1">
        <w:t>’</w:t>
      </w:r>
      <w:r w:rsidR="00C52F4A" w:rsidRPr="00605EB6">
        <w:t>hiver</w:t>
      </w:r>
      <w:r w:rsidR="00C474C1">
        <w:t>.</w:t>
      </w:r>
    </w:p>
    <w:p w14:paraId="5D85B6BF" w14:textId="2E3B5DDE" w:rsidR="00C474C1" w:rsidRDefault="0094609C" w:rsidP="00C52F4A">
      <w:r>
        <w:t>— </w:t>
      </w:r>
      <w:r w:rsidR="00C52F4A" w:rsidRPr="00605EB6">
        <w:t>Il a raison</w:t>
      </w:r>
      <w:r w:rsidR="00C474C1">
        <w:t xml:space="preserve">, </w:t>
      </w:r>
      <w:r w:rsidR="00C52F4A" w:rsidRPr="00605EB6">
        <w:t>dit le maire</w:t>
      </w:r>
      <w:r w:rsidR="00C474C1">
        <w:t>.</w:t>
      </w:r>
    </w:p>
    <w:p w14:paraId="10623EA7" w14:textId="77777777" w:rsidR="00C474C1" w:rsidRDefault="00C52F4A" w:rsidP="00C52F4A">
      <w:r w:rsidRPr="00605EB6">
        <w:t xml:space="preserve">Catherine hocha </w:t>
      </w:r>
      <w:r w:rsidR="00F779B4">
        <w:t xml:space="preserve">tristement </w:t>
      </w:r>
      <w:r w:rsidRPr="00605EB6">
        <w:t>la tête</w:t>
      </w:r>
      <w:r w:rsidR="00C474C1">
        <w:t>.</w:t>
      </w:r>
    </w:p>
    <w:p w14:paraId="36D02E2F" w14:textId="5648FBB4" w:rsidR="00C474C1" w:rsidRDefault="0094609C" w:rsidP="00C52F4A">
      <w:r>
        <w:t>— </w:t>
      </w:r>
      <w:r w:rsidR="00C52F4A" w:rsidRPr="00605EB6">
        <w:t>L</w:t>
      </w:r>
      <w:r w:rsidR="00C474C1">
        <w:t>’</w:t>
      </w:r>
      <w:r w:rsidR="00C52F4A" w:rsidRPr="00605EB6">
        <w:t>hiver sera mauvais pour moi</w:t>
      </w:r>
      <w:r w:rsidR="00C474C1">
        <w:t xml:space="preserve">, </w:t>
      </w:r>
      <w:r w:rsidR="00C52F4A" w:rsidRPr="00605EB6">
        <w:t>pensa-t-elle</w:t>
      </w:r>
      <w:r w:rsidR="00C474C1">
        <w:t>.</w:t>
      </w:r>
    </w:p>
    <w:p w14:paraId="73A3098E" w14:textId="77777777" w:rsidR="00C474C1" w:rsidRDefault="00C52F4A" w:rsidP="00C52F4A">
      <w:r w:rsidRPr="00605EB6">
        <w:t>C</w:t>
      </w:r>
      <w:r w:rsidR="00C474C1">
        <w:t>’</w:t>
      </w:r>
      <w:r w:rsidRPr="00605EB6">
        <w:t>était un pressentiment</w:t>
      </w:r>
      <w:r w:rsidR="00C474C1">
        <w:t>.</w:t>
      </w:r>
    </w:p>
    <w:p w14:paraId="6B6003AE" w14:textId="4775A35D" w:rsidR="00C474C1" w:rsidRDefault="0094609C" w:rsidP="00C52F4A">
      <w:r>
        <w:t>— </w:t>
      </w:r>
      <w:r w:rsidR="00C52F4A" w:rsidRPr="00605EB6">
        <w:t>Maintenant</w:t>
      </w:r>
      <w:r w:rsidR="00C474C1">
        <w:t xml:space="preserve">, </w:t>
      </w:r>
      <w:r w:rsidR="00C52F4A" w:rsidRPr="00605EB6">
        <w:t>autre chose</w:t>
      </w:r>
      <w:r w:rsidR="00C474C1">
        <w:t xml:space="preserve">, </w:t>
      </w:r>
      <w:r w:rsidR="00C52F4A" w:rsidRPr="00605EB6">
        <w:t>reprit Jacques Vaillant</w:t>
      </w:r>
      <w:r w:rsidR="00C474C1">
        <w:t xml:space="preserve"> : </w:t>
      </w:r>
      <w:r w:rsidR="00C52F4A" w:rsidRPr="00605EB6">
        <w:t xml:space="preserve">il </w:t>
      </w:r>
      <w:r w:rsidR="00F779B4" w:rsidRPr="00605EB6">
        <w:t>fau</w:t>
      </w:r>
      <w:r w:rsidR="00F779B4">
        <w:t>dra</w:t>
      </w:r>
      <w:r w:rsidR="00F779B4" w:rsidRPr="00605EB6">
        <w:t xml:space="preserve"> </w:t>
      </w:r>
      <w:r w:rsidR="00C52F4A" w:rsidRPr="00605EB6">
        <w:t>donner une explication aux habitants de la commune</w:t>
      </w:r>
      <w:r w:rsidR="00C474C1">
        <w:t>.</w:t>
      </w:r>
    </w:p>
    <w:p w14:paraId="32441BA2" w14:textId="0094BE5A" w:rsidR="00C474C1" w:rsidRDefault="0094609C" w:rsidP="00C52F4A">
      <w:r>
        <w:t>— </w:t>
      </w:r>
      <w:r w:rsidR="00C52F4A" w:rsidRPr="00605EB6">
        <w:t>Que leur diras-tu</w:t>
      </w:r>
      <w:r w:rsidR="00C474C1">
        <w:t xml:space="preserve">, </w:t>
      </w:r>
      <w:r w:rsidR="00C52F4A" w:rsidRPr="00605EB6">
        <w:t>Jacques</w:t>
      </w:r>
      <w:r w:rsidR="00C474C1">
        <w:t> ?</w:t>
      </w:r>
    </w:p>
    <w:p w14:paraId="5D64DB23" w14:textId="5CB7D3D0" w:rsidR="00C474C1" w:rsidRDefault="0094609C" w:rsidP="00C52F4A">
      <w:r>
        <w:t>— </w:t>
      </w:r>
      <w:r w:rsidR="00C52F4A" w:rsidRPr="00605EB6">
        <w:t>Dans cette circonstance</w:t>
      </w:r>
      <w:r w:rsidR="00C474C1">
        <w:t xml:space="preserve">, </w:t>
      </w:r>
      <w:r w:rsidR="00C52F4A" w:rsidRPr="00605EB6">
        <w:t>le mensonge n</w:t>
      </w:r>
      <w:r w:rsidR="00C474C1">
        <w:t>’</w:t>
      </w:r>
      <w:r w:rsidR="00C52F4A" w:rsidRPr="00605EB6">
        <w:t>est pas défendu</w:t>
      </w:r>
      <w:r w:rsidR="00C474C1">
        <w:t xml:space="preserve"> : </w:t>
      </w:r>
      <w:r w:rsidR="00C52F4A" w:rsidRPr="00605EB6">
        <w:t>je leur dirai que</w:t>
      </w:r>
      <w:r w:rsidR="00C474C1">
        <w:t xml:space="preserve">, </w:t>
      </w:r>
      <w:r w:rsidR="00C52F4A" w:rsidRPr="00605EB6">
        <w:t>profitant d</w:t>
      </w:r>
      <w:r w:rsidR="00C474C1">
        <w:t>’</w:t>
      </w:r>
      <w:r w:rsidR="00C52F4A" w:rsidRPr="00605EB6">
        <w:t>u</w:t>
      </w:r>
      <w:r w:rsidR="00F779B4">
        <w:t>n</w:t>
      </w:r>
      <w:r w:rsidR="00C52F4A" w:rsidRPr="00605EB6">
        <w:t xml:space="preserve"> moment où tu l</w:t>
      </w:r>
      <w:r w:rsidR="00C474C1">
        <w:t>’</w:t>
      </w:r>
      <w:r w:rsidR="00C52F4A" w:rsidRPr="00605EB6">
        <w:t>avais laissé seul</w:t>
      </w:r>
      <w:r w:rsidR="00C474C1">
        <w:t xml:space="preserve">, </w:t>
      </w:r>
      <w:r w:rsidR="00C52F4A" w:rsidRPr="00605EB6">
        <w:t>le sauvage s</w:t>
      </w:r>
      <w:r w:rsidR="00C474C1">
        <w:t>’</w:t>
      </w:r>
      <w:r w:rsidR="00C52F4A" w:rsidRPr="00605EB6">
        <w:t>est élancé hors de la maison</w:t>
      </w:r>
      <w:r w:rsidR="00C474C1">
        <w:t xml:space="preserve">, </w:t>
      </w:r>
      <w:r w:rsidR="00C52F4A" w:rsidRPr="00605EB6">
        <w:t>a sauté par-dessus la haie du jardin et s</w:t>
      </w:r>
      <w:r w:rsidR="00C474C1">
        <w:t>’</w:t>
      </w:r>
      <w:r w:rsidR="00C52F4A" w:rsidRPr="00605EB6">
        <w:t>est enfui dans la direction de la forêt</w:t>
      </w:r>
      <w:r w:rsidR="00C474C1">
        <w:t>.</w:t>
      </w:r>
    </w:p>
    <w:p w14:paraId="6F3D9A84" w14:textId="79E4E652" w:rsidR="00C52F4A" w:rsidRPr="00605EB6" w:rsidRDefault="00C474C1" w:rsidP="00C52F4A">
      <w:r>
        <w:t>» </w:t>
      </w:r>
      <w:r w:rsidR="00C52F4A" w:rsidRPr="00605EB6">
        <w:t>On racontait des choses absurdes</w:t>
      </w:r>
      <w:r>
        <w:t xml:space="preserve">, </w:t>
      </w:r>
      <w:r w:rsidR="00C52F4A" w:rsidRPr="00605EB6">
        <w:t>qui jetaient partout l</w:t>
      </w:r>
      <w:r>
        <w:t>’</w:t>
      </w:r>
      <w:r w:rsidR="00C52F4A" w:rsidRPr="00605EB6">
        <w:t>épouvante</w:t>
      </w:r>
      <w:r>
        <w:t xml:space="preserve">. </w:t>
      </w:r>
      <w:r w:rsidR="00C52F4A" w:rsidRPr="00605EB6">
        <w:t>Qu</w:t>
      </w:r>
      <w:r>
        <w:t>’</w:t>
      </w:r>
      <w:r w:rsidR="00C52F4A" w:rsidRPr="00605EB6">
        <w:t>est-ce que j</w:t>
      </w:r>
      <w:r>
        <w:t>’</w:t>
      </w:r>
      <w:r w:rsidR="00C52F4A" w:rsidRPr="00605EB6">
        <w:t>ai voulu</w:t>
      </w:r>
      <w:r>
        <w:t xml:space="preserve"> ? </w:t>
      </w:r>
      <w:r w:rsidR="00C52F4A" w:rsidRPr="00605EB6">
        <w:t>Calmer l</w:t>
      </w:r>
      <w:r>
        <w:t>’</w:t>
      </w:r>
      <w:r w:rsidR="00C52F4A" w:rsidRPr="00605EB6">
        <w:t>agitation</w:t>
      </w:r>
      <w:r>
        <w:t xml:space="preserve">, </w:t>
      </w:r>
      <w:r w:rsidR="00C52F4A" w:rsidRPr="00605EB6">
        <w:t>détruire les craintes</w:t>
      </w:r>
      <w:r>
        <w:t xml:space="preserve">, </w:t>
      </w:r>
      <w:r w:rsidR="00C52F4A" w:rsidRPr="00605EB6">
        <w:t>chasser la terreur</w:t>
      </w:r>
      <w:r>
        <w:t xml:space="preserve">. </w:t>
      </w:r>
      <w:r w:rsidR="00C52F4A" w:rsidRPr="00605EB6">
        <w:t>J</w:t>
      </w:r>
      <w:r>
        <w:t>’</w:t>
      </w:r>
      <w:r w:rsidR="00C52F4A" w:rsidRPr="00605EB6">
        <w:t>ai atteint mon but</w:t>
      </w:r>
      <w:r>
        <w:t xml:space="preserve">. </w:t>
      </w:r>
      <w:r w:rsidR="00C52F4A" w:rsidRPr="00605EB6">
        <w:t xml:space="preserve">Ils </w:t>
      </w:r>
      <w:r w:rsidR="00C52F4A" w:rsidRPr="00213F09">
        <w:t>ont vu le sauvage</w:t>
      </w:r>
      <w:r>
        <w:t xml:space="preserve">, </w:t>
      </w:r>
      <w:r w:rsidR="00C52F4A" w:rsidRPr="00213F09">
        <w:t>ils savent que c</w:t>
      </w:r>
      <w:r>
        <w:t>’</w:t>
      </w:r>
      <w:r w:rsidR="00C52F4A" w:rsidRPr="00213F09">
        <w:t>est un être timide</w:t>
      </w:r>
      <w:r>
        <w:t xml:space="preserve">, </w:t>
      </w:r>
      <w:r w:rsidR="00C52F4A" w:rsidRPr="00213F09">
        <w:t>inoffensif</w:t>
      </w:r>
      <w:r>
        <w:t xml:space="preserve">, </w:t>
      </w:r>
      <w:r w:rsidR="00C52F4A" w:rsidRPr="00213F09">
        <w:t>incapable de faire du mal même à un enfant</w:t>
      </w:r>
      <w:r>
        <w:t xml:space="preserve"> : ; </w:t>
      </w:r>
      <w:r w:rsidR="00C52F4A" w:rsidRPr="00213F09">
        <w:t>maintenant ils sont tous rassurés</w:t>
      </w:r>
      <w:r>
        <w:t xml:space="preserve">. </w:t>
      </w:r>
      <w:r w:rsidR="00C52F4A" w:rsidRPr="00213F09">
        <w:t>Va</w:t>
      </w:r>
      <w:r>
        <w:t xml:space="preserve">, </w:t>
      </w:r>
      <w:r w:rsidR="00C52F4A" w:rsidRPr="00213F09">
        <w:t>je les connais</w:t>
      </w:r>
      <w:r>
        <w:t xml:space="preserve"> : </w:t>
      </w:r>
      <w:r w:rsidR="00C52F4A" w:rsidRPr="00213F09">
        <w:t>demain</w:t>
      </w:r>
      <w:r>
        <w:t xml:space="preserve">, </w:t>
      </w:r>
      <w:r w:rsidR="00C52F4A" w:rsidRPr="00213F09">
        <w:t>quand ils apprendront</w:t>
      </w:r>
      <w:r w:rsidR="00C52F4A" w:rsidRPr="00605EB6">
        <w:t xml:space="preserve"> que le sauvage a repris le chemin de la montagne</w:t>
      </w:r>
      <w:r>
        <w:t xml:space="preserve">, </w:t>
      </w:r>
      <w:r w:rsidR="00C52F4A" w:rsidRPr="00605EB6">
        <w:t>ils battront des mains</w:t>
      </w:r>
      <w:r>
        <w:t xml:space="preserve">. </w:t>
      </w:r>
      <w:r w:rsidR="00C52F4A" w:rsidRPr="00605EB6">
        <w:t>Il ne s</w:t>
      </w:r>
      <w:r>
        <w:t>’</w:t>
      </w:r>
      <w:r w:rsidR="00C52F4A" w:rsidRPr="00605EB6">
        <w:t>en trouvera pas un seul pour dire aux autres</w:t>
      </w:r>
      <w:r>
        <w:t> : « </w:t>
      </w:r>
      <w:r w:rsidR="00C52F4A" w:rsidRPr="00605EB6">
        <w:t>Allons le reprendre</w:t>
      </w:r>
      <w:r>
        <w:t> ! »</w:t>
      </w:r>
    </w:p>
    <w:p w14:paraId="295DA6A3" w14:textId="77777777" w:rsidR="00C52F4A" w:rsidRPr="00605EB6" w:rsidRDefault="00C52F4A" w:rsidP="00C474C1">
      <w:pPr>
        <w:pStyle w:val="Etoile"/>
      </w:pPr>
      <w:r>
        <w:br/>
        <w:t>*</w:t>
      </w:r>
      <w:r>
        <w:br/>
      </w:r>
    </w:p>
    <w:p w14:paraId="518AE895" w14:textId="77777777" w:rsidR="00C474C1" w:rsidRDefault="00C52F4A" w:rsidP="00C52F4A">
      <w:r w:rsidRPr="00605EB6">
        <w:lastRenderedPageBreak/>
        <w:t>Jacques Vaillant ne s</w:t>
      </w:r>
      <w:r w:rsidR="00C474C1">
        <w:t>’</w:t>
      </w:r>
      <w:r w:rsidRPr="00605EB6">
        <w:t xml:space="preserve">était </w:t>
      </w:r>
      <w:r w:rsidRPr="00605EB6">
        <w:t xml:space="preserve">pas </w:t>
      </w:r>
      <w:r w:rsidRPr="00605EB6">
        <w:t>trompé</w:t>
      </w:r>
      <w:r w:rsidR="00C474C1">
        <w:t>.</w:t>
      </w:r>
    </w:p>
    <w:p w14:paraId="5AFF883A" w14:textId="77777777" w:rsidR="00C474C1" w:rsidRDefault="00C52F4A" w:rsidP="00C52F4A">
      <w:r w:rsidRPr="00605EB6">
        <w:t>Le lendemain</w:t>
      </w:r>
      <w:r w:rsidR="00C474C1">
        <w:t xml:space="preserve">, </w:t>
      </w:r>
      <w:r w:rsidRPr="00605EB6">
        <w:t>quand on apprit</w:t>
      </w:r>
      <w:r w:rsidR="00C474C1">
        <w:t xml:space="preserve">, </w:t>
      </w:r>
      <w:r w:rsidRPr="00605EB6">
        <w:t>à Mareille</w:t>
      </w:r>
      <w:r w:rsidR="00C474C1">
        <w:t xml:space="preserve">, </w:t>
      </w:r>
      <w:r w:rsidRPr="00605EB6">
        <w:t>que le sauvage</w:t>
      </w:r>
      <w:r w:rsidR="00C474C1">
        <w:t xml:space="preserve">, </w:t>
      </w:r>
      <w:r w:rsidRPr="00605EB6">
        <w:t>ayant mis en défaut la vigilance de la femme du maire</w:t>
      </w:r>
      <w:r w:rsidR="00C474C1">
        <w:t xml:space="preserve">, </w:t>
      </w:r>
      <w:r w:rsidRPr="00605EB6">
        <w:t>s</w:t>
      </w:r>
      <w:r w:rsidR="00C474C1">
        <w:t>’</w:t>
      </w:r>
      <w:r w:rsidRPr="00605EB6">
        <w:t>était échappé et qu</w:t>
      </w:r>
      <w:r w:rsidR="00C474C1">
        <w:t>’</w:t>
      </w:r>
      <w:r w:rsidRPr="00605EB6">
        <w:t>il avait probablement regagné la forêt</w:t>
      </w:r>
      <w:r w:rsidR="00C474C1">
        <w:t xml:space="preserve">, </w:t>
      </w:r>
      <w:r w:rsidRPr="00605EB6">
        <w:t>il n</w:t>
      </w:r>
      <w:r w:rsidR="00C474C1">
        <w:t>’</w:t>
      </w:r>
      <w:r w:rsidRPr="00605EB6">
        <w:t>y eut dans la commune que l</w:t>
      </w:r>
      <w:r w:rsidR="00C474C1">
        <w:t>’</w:t>
      </w:r>
      <w:r w:rsidRPr="00605EB6">
        <w:t>émotion de la surprise</w:t>
      </w:r>
      <w:r w:rsidR="00C474C1">
        <w:t xml:space="preserve">. </w:t>
      </w:r>
      <w:r w:rsidRPr="00605EB6">
        <w:t>Nul n</w:t>
      </w:r>
      <w:r w:rsidR="00C474C1">
        <w:t>’</w:t>
      </w:r>
      <w:r w:rsidRPr="00605EB6">
        <w:t>éleva la voix pour faire entendre une parole de blâme ou manifester autrement son mécontentement</w:t>
      </w:r>
      <w:r w:rsidR="00C474C1">
        <w:t>.</w:t>
      </w:r>
    </w:p>
    <w:p w14:paraId="3B0392B7" w14:textId="752A039C" w:rsidR="00C474C1" w:rsidRDefault="0094609C" w:rsidP="00C52F4A">
      <w:r>
        <w:t>— </w:t>
      </w:r>
      <w:r w:rsidR="00C52F4A" w:rsidRPr="00605EB6">
        <w:t>Après tout</w:t>
      </w:r>
      <w:r w:rsidR="00C474C1">
        <w:t xml:space="preserve">, </w:t>
      </w:r>
      <w:r w:rsidR="00C52F4A" w:rsidRPr="00605EB6">
        <w:t>il a bien fait de se sauver</w:t>
      </w:r>
      <w:r w:rsidR="00C474C1">
        <w:t xml:space="preserve">, </w:t>
      </w:r>
      <w:r w:rsidR="00C52F4A" w:rsidRPr="00605EB6">
        <w:t>disait-on</w:t>
      </w:r>
      <w:r w:rsidR="00C474C1">
        <w:t xml:space="preserve"> ; </w:t>
      </w:r>
      <w:r w:rsidR="00C52F4A" w:rsidRPr="00605EB6">
        <w:t>est-ce qu</w:t>
      </w:r>
      <w:r w:rsidR="00C474C1">
        <w:t>’</w:t>
      </w:r>
      <w:r w:rsidR="00C52F4A" w:rsidRPr="00605EB6">
        <w:t>on a</w:t>
      </w:r>
      <w:r w:rsidR="00DB2724">
        <w:t>vait</w:t>
      </w:r>
      <w:r w:rsidR="00C52F4A" w:rsidRPr="00605EB6">
        <w:t xml:space="preserve"> le droit de lui ravir sa liberté</w:t>
      </w:r>
      <w:r w:rsidR="00C474C1">
        <w:t xml:space="preserve"> ? </w:t>
      </w:r>
      <w:r w:rsidR="00C52F4A" w:rsidRPr="00605EB6">
        <w:t>On comprendrait cela s</w:t>
      </w:r>
      <w:r w:rsidR="00C474C1">
        <w:t>’</w:t>
      </w:r>
      <w:r w:rsidR="00C52F4A" w:rsidRPr="00605EB6">
        <w:t>il était méchant</w:t>
      </w:r>
      <w:r w:rsidR="00C474C1">
        <w:t xml:space="preserve"> ; </w:t>
      </w:r>
      <w:r w:rsidR="00C52F4A" w:rsidRPr="00605EB6">
        <w:t>mais non</w:t>
      </w:r>
      <w:r w:rsidR="00C474C1">
        <w:t xml:space="preserve">, </w:t>
      </w:r>
      <w:r w:rsidR="00C52F4A" w:rsidRPr="00605EB6">
        <w:t>au contraire</w:t>
      </w:r>
      <w:r w:rsidR="00C474C1">
        <w:t xml:space="preserve">, </w:t>
      </w:r>
      <w:r w:rsidR="00C52F4A" w:rsidRPr="00605EB6">
        <w:t>il est doux comme un agneau et craintif comme un lièvre</w:t>
      </w:r>
      <w:r w:rsidR="00C474C1">
        <w:t xml:space="preserve">. </w:t>
      </w:r>
      <w:r w:rsidR="00C52F4A" w:rsidRPr="00605EB6">
        <w:t>Puisqu</w:t>
      </w:r>
      <w:r w:rsidR="00C474C1">
        <w:t>’</w:t>
      </w:r>
      <w:r w:rsidR="00C52F4A" w:rsidRPr="00605EB6">
        <w:t>il a peur des hommes</w:t>
      </w:r>
      <w:r w:rsidR="00C474C1">
        <w:t xml:space="preserve">, </w:t>
      </w:r>
      <w:r w:rsidR="00C52F4A" w:rsidRPr="00605EB6">
        <w:t>et qu</w:t>
      </w:r>
      <w:r w:rsidR="00C474C1">
        <w:t>’</w:t>
      </w:r>
      <w:r w:rsidR="00C52F4A" w:rsidRPr="00605EB6">
        <w:t>il aime la solitude des grands bois</w:t>
      </w:r>
      <w:r w:rsidR="00C474C1">
        <w:t xml:space="preserve">, </w:t>
      </w:r>
      <w:r w:rsidR="00C52F4A" w:rsidRPr="00605EB6">
        <w:t>qu</w:t>
      </w:r>
      <w:r w:rsidR="00C474C1">
        <w:t>’</w:t>
      </w:r>
      <w:r w:rsidR="00C52F4A" w:rsidRPr="00605EB6">
        <w:t>on le laisse vivre à sa guise</w:t>
      </w:r>
      <w:r w:rsidR="00C474C1">
        <w:t xml:space="preserve">, </w:t>
      </w:r>
      <w:r w:rsidR="00C52F4A" w:rsidRPr="00605EB6">
        <w:t>comme il le veut</w:t>
      </w:r>
      <w:r w:rsidR="00C474C1">
        <w:t>.</w:t>
      </w:r>
    </w:p>
    <w:p w14:paraId="5A71030E" w14:textId="77777777" w:rsidR="00C474C1" w:rsidRDefault="00C52F4A" w:rsidP="00C52F4A">
      <w:r w:rsidRPr="00B66DA3">
        <w:t>On n</w:t>
      </w:r>
      <w:r w:rsidR="00C474C1">
        <w:t>’</w:t>
      </w:r>
      <w:r w:rsidRPr="00B66DA3">
        <w:t>avait plus peur du sauvage</w:t>
      </w:r>
      <w:r w:rsidR="00C474C1">
        <w:t xml:space="preserve">, </w:t>
      </w:r>
      <w:r w:rsidRPr="00B66DA3">
        <w:t>son voisinage n</w:t>
      </w:r>
      <w:r w:rsidR="00C474C1">
        <w:t>’</w:t>
      </w:r>
      <w:r w:rsidRPr="00B66DA3">
        <w:t>inspirait plus aucune défiance</w:t>
      </w:r>
      <w:r w:rsidR="00C474C1">
        <w:t xml:space="preserve"> ; </w:t>
      </w:r>
      <w:r w:rsidRPr="00B66DA3">
        <w:t>on s</w:t>
      </w:r>
      <w:r w:rsidR="00C474C1">
        <w:t>’</w:t>
      </w:r>
      <w:r w:rsidRPr="00B66DA3">
        <w:t>intéressait vivement à lui</w:t>
      </w:r>
      <w:r w:rsidR="00C474C1">
        <w:t xml:space="preserve">, </w:t>
      </w:r>
      <w:r w:rsidRPr="00B66DA3">
        <w:t>maintenant</w:t>
      </w:r>
      <w:r w:rsidR="00C474C1">
        <w:t xml:space="preserve"> ; </w:t>
      </w:r>
      <w:r w:rsidRPr="00B66DA3">
        <w:t>on s</w:t>
      </w:r>
      <w:r w:rsidR="00C474C1">
        <w:t>’</w:t>
      </w:r>
      <w:r w:rsidRPr="00B66DA3">
        <w:t>attendrissait sur son sort misérable</w:t>
      </w:r>
      <w:r w:rsidR="00C474C1">
        <w:t xml:space="preserve">. </w:t>
      </w:r>
      <w:r w:rsidRPr="00B66DA3">
        <w:t>Celui qui aurait</w:t>
      </w:r>
      <w:r w:rsidRPr="00605EB6">
        <w:t xml:space="preserve"> eu l</w:t>
      </w:r>
      <w:r w:rsidR="00C474C1">
        <w:t>’</w:t>
      </w:r>
      <w:r w:rsidRPr="00605EB6">
        <w:t>intention de lui tendre un piège</w:t>
      </w:r>
      <w:r w:rsidR="00C474C1">
        <w:t xml:space="preserve">, </w:t>
      </w:r>
      <w:r w:rsidRPr="00605EB6">
        <w:t>de lui faire du mal d</w:t>
      </w:r>
      <w:r w:rsidR="00C474C1">
        <w:t>’</w:t>
      </w:r>
      <w:r w:rsidRPr="00605EB6">
        <w:t>une façon ou d</w:t>
      </w:r>
      <w:r w:rsidR="00C474C1">
        <w:t>’</w:t>
      </w:r>
      <w:r w:rsidRPr="00605EB6">
        <w:t>une autre</w:t>
      </w:r>
      <w:r w:rsidR="00C474C1">
        <w:t xml:space="preserve">, </w:t>
      </w:r>
      <w:r w:rsidRPr="00605EB6">
        <w:t>eût été mal venu</w:t>
      </w:r>
      <w:r w:rsidR="00C474C1">
        <w:t xml:space="preserve">, </w:t>
      </w:r>
      <w:r w:rsidRPr="00605EB6">
        <w:t>on lui aurait certainement fait un mauvais parti</w:t>
      </w:r>
      <w:r w:rsidR="00C474C1">
        <w:t xml:space="preserve"> : </w:t>
      </w:r>
      <w:r w:rsidRPr="00605EB6">
        <w:t>le coureur des bois aurait trouvé immédiatement de nombreux défenseurs</w:t>
      </w:r>
      <w:r w:rsidR="00C474C1">
        <w:t xml:space="preserve">, </w:t>
      </w:r>
      <w:r w:rsidRPr="00605EB6">
        <w:t>surtout parmi les femmes</w:t>
      </w:r>
      <w:r w:rsidR="00C474C1">
        <w:t>.</w:t>
      </w:r>
    </w:p>
    <w:p w14:paraId="56853A61" w14:textId="77777777" w:rsidR="00C474C1" w:rsidRDefault="00C52F4A" w:rsidP="00C52F4A">
      <w:r w:rsidRPr="00605EB6">
        <w:t>L</w:t>
      </w:r>
      <w:r w:rsidR="00C474C1">
        <w:t>’</w:t>
      </w:r>
      <w:r w:rsidRPr="00605EB6">
        <w:t>innocent mensonge du maire n</w:t>
      </w:r>
      <w:r w:rsidR="00C474C1">
        <w:t>’</w:t>
      </w:r>
      <w:r w:rsidRPr="00605EB6">
        <w:t>avait pas été accepté par tout le monde</w:t>
      </w:r>
      <w:r w:rsidR="00C474C1">
        <w:t xml:space="preserve">. </w:t>
      </w:r>
      <w:r w:rsidRPr="00605EB6">
        <w:t>Les incrédules devinèrent la vérité</w:t>
      </w:r>
      <w:r w:rsidR="00C474C1">
        <w:t>.</w:t>
      </w:r>
    </w:p>
    <w:p w14:paraId="18F585D7" w14:textId="1BD8C9B6" w:rsidR="00C474C1" w:rsidRDefault="0094609C" w:rsidP="00C52F4A">
      <w:r>
        <w:t>— </w:t>
      </w:r>
      <w:r w:rsidR="00C52F4A" w:rsidRPr="00605EB6">
        <w:t>Catherine Vaillant est une brave et excellente femme</w:t>
      </w:r>
      <w:r w:rsidR="00C474C1">
        <w:t xml:space="preserve">, </w:t>
      </w:r>
      <w:r w:rsidR="00C52F4A" w:rsidRPr="00605EB6">
        <w:t>disaient-ils</w:t>
      </w:r>
      <w:r w:rsidR="00C474C1">
        <w:t xml:space="preserve"> ; </w:t>
      </w:r>
      <w:r w:rsidR="00C52F4A" w:rsidRPr="00605EB6">
        <w:t>si le sauvage a pu s</w:t>
      </w:r>
      <w:r w:rsidR="00C474C1">
        <w:t>’</w:t>
      </w:r>
      <w:r w:rsidR="00C52F4A" w:rsidRPr="00605EB6">
        <w:t>échapper</w:t>
      </w:r>
      <w:r w:rsidR="00C474C1">
        <w:t xml:space="preserve">, </w:t>
      </w:r>
      <w:r w:rsidR="00C52F4A" w:rsidRPr="00605EB6">
        <w:t>c</w:t>
      </w:r>
      <w:r w:rsidR="00C474C1">
        <w:t>’</w:t>
      </w:r>
      <w:r w:rsidR="00C52F4A" w:rsidRPr="00605EB6">
        <w:t>est qu</w:t>
      </w:r>
      <w:r w:rsidR="00C474C1">
        <w:t>’</w:t>
      </w:r>
      <w:r w:rsidR="00C52F4A" w:rsidRPr="00605EB6">
        <w:t>elle lui a ouvert les portes de la maison</w:t>
      </w:r>
      <w:r w:rsidR="00C474C1">
        <w:t>.</w:t>
      </w:r>
    </w:p>
    <w:p w14:paraId="3E5AFA22" w14:textId="77777777" w:rsidR="00C474C1" w:rsidRDefault="00C52F4A" w:rsidP="00C52F4A">
      <w:r w:rsidRPr="00605EB6">
        <w:t>À cela</w:t>
      </w:r>
      <w:r w:rsidR="00C474C1">
        <w:t xml:space="preserve">, </w:t>
      </w:r>
      <w:r w:rsidRPr="00605EB6">
        <w:t>les autres répondaient</w:t>
      </w:r>
      <w:r w:rsidR="00C474C1">
        <w:t> :</w:t>
      </w:r>
    </w:p>
    <w:p w14:paraId="426B279E" w14:textId="47B884B6" w:rsidR="00C474C1" w:rsidRDefault="0094609C" w:rsidP="00C52F4A">
      <w:r>
        <w:t>— </w:t>
      </w:r>
      <w:r w:rsidR="00C52F4A" w:rsidRPr="00605EB6">
        <w:t>S</w:t>
      </w:r>
      <w:r w:rsidR="00C474C1">
        <w:t>’</w:t>
      </w:r>
      <w:r w:rsidR="00C52F4A" w:rsidRPr="00605EB6">
        <w:t>il en est ainsi</w:t>
      </w:r>
      <w:r w:rsidR="00C474C1">
        <w:t xml:space="preserve">, </w:t>
      </w:r>
      <w:r w:rsidR="00C52F4A" w:rsidRPr="00605EB6">
        <w:t>la bonne Catherine a bien fait</w:t>
      </w:r>
      <w:r w:rsidR="00C474C1">
        <w:t>.</w:t>
      </w:r>
    </w:p>
    <w:p w14:paraId="3D5D4AD3" w14:textId="71ACDB71" w:rsidR="00C474C1" w:rsidRDefault="0094609C" w:rsidP="00C52F4A">
      <w:r>
        <w:lastRenderedPageBreak/>
        <w:t>— </w:t>
      </w:r>
      <w:r w:rsidR="00C52F4A" w:rsidRPr="00605EB6">
        <w:t>Du moment que le sauvage s</w:t>
      </w:r>
      <w:r w:rsidR="00C474C1">
        <w:t>’</w:t>
      </w:r>
      <w:r w:rsidR="00C52F4A" w:rsidRPr="00605EB6">
        <w:t>en est allé</w:t>
      </w:r>
      <w:r w:rsidR="00C474C1">
        <w:t xml:space="preserve">, </w:t>
      </w:r>
      <w:r w:rsidR="00C52F4A" w:rsidRPr="00605EB6">
        <w:t>c</w:t>
      </w:r>
      <w:r w:rsidR="00C474C1">
        <w:t>’</w:t>
      </w:r>
      <w:r w:rsidR="00C52F4A" w:rsidRPr="00605EB6">
        <w:t>est qu</w:t>
      </w:r>
      <w:r w:rsidR="00C474C1">
        <w:t>’</w:t>
      </w:r>
      <w:r w:rsidR="00C52F4A" w:rsidRPr="00605EB6">
        <w:t>il était content de retourner dans la forêt</w:t>
      </w:r>
      <w:r w:rsidR="00C474C1">
        <w:t>.</w:t>
      </w:r>
    </w:p>
    <w:p w14:paraId="58A7BD8E" w14:textId="5D5500A2" w:rsidR="00C474C1" w:rsidRDefault="00C52F4A" w:rsidP="00C52F4A">
      <w:r w:rsidRPr="00605EB6">
        <w:t>Pendant un mois encore on parla beaucoup du coureur des bois</w:t>
      </w:r>
      <w:r w:rsidR="004540F3">
        <w:t> ;</w:t>
      </w:r>
      <w:r w:rsidR="00C474C1">
        <w:t xml:space="preserve"> </w:t>
      </w:r>
      <w:r w:rsidRPr="00605EB6">
        <w:t>puis</w:t>
      </w:r>
      <w:r w:rsidR="00C474C1">
        <w:t xml:space="preserve">, </w:t>
      </w:r>
      <w:r w:rsidRPr="00605EB6">
        <w:t>peu à peu</w:t>
      </w:r>
      <w:r w:rsidR="00C474C1">
        <w:t xml:space="preserve">, </w:t>
      </w:r>
      <w:r w:rsidRPr="00605EB6">
        <w:t>on cessa de s</w:t>
      </w:r>
      <w:r w:rsidR="00C474C1">
        <w:t>’</w:t>
      </w:r>
      <w:r w:rsidRPr="00605EB6">
        <w:t>occuper de lui</w:t>
      </w:r>
      <w:r w:rsidR="00C474C1">
        <w:t>.</w:t>
      </w:r>
    </w:p>
    <w:p w14:paraId="7F268C6D" w14:textId="77777777" w:rsidR="00C474C1" w:rsidRDefault="00C52F4A" w:rsidP="00C52F4A">
      <w:r w:rsidRPr="00605EB6">
        <w:t>Du reste</w:t>
      </w:r>
      <w:r w:rsidR="00C474C1">
        <w:t xml:space="preserve">, </w:t>
      </w:r>
      <w:r w:rsidRPr="00605EB6">
        <w:t>on ne le voyait plus comme précédemment</w:t>
      </w:r>
      <w:r w:rsidR="00C474C1">
        <w:t xml:space="preserve">, </w:t>
      </w:r>
      <w:r w:rsidRPr="00605EB6">
        <w:t>courir sous bois à travers les taillis</w:t>
      </w:r>
      <w:r w:rsidR="00C474C1">
        <w:t>.</w:t>
      </w:r>
    </w:p>
    <w:p w14:paraId="0E4234F3" w14:textId="586E698F" w:rsidR="00C474C1" w:rsidRDefault="00C52F4A" w:rsidP="00C52F4A">
      <w:r w:rsidRPr="00605EB6">
        <w:t>Les charbonniers</w:t>
      </w:r>
      <w:r w:rsidR="00C474C1">
        <w:t xml:space="preserve">, </w:t>
      </w:r>
      <w:r w:rsidRPr="00605EB6">
        <w:t>interrogés</w:t>
      </w:r>
      <w:r w:rsidR="00C474C1">
        <w:t xml:space="preserve">, </w:t>
      </w:r>
      <w:r w:rsidRPr="00605EB6">
        <w:t>répondirent qu</w:t>
      </w:r>
      <w:r w:rsidR="00C474C1">
        <w:t>’</w:t>
      </w:r>
      <w:r w:rsidRPr="00605EB6">
        <w:t>ils ne l</w:t>
      </w:r>
      <w:r w:rsidR="00C474C1">
        <w:t>’</w:t>
      </w:r>
      <w:r w:rsidRPr="00605EB6">
        <w:t>avaient pas aperçu une seule fois depuis la grande battue</w:t>
      </w:r>
      <w:r w:rsidR="00C474C1">
        <w:t xml:space="preserve">. </w:t>
      </w:r>
      <w:r w:rsidRPr="00605EB6">
        <w:t>Des hommes pénétrèrent dans les parties les plus sombres</w:t>
      </w:r>
      <w:r w:rsidR="00C474C1">
        <w:t xml:space="preserve">, </w:t>
      </w:r>
      <w:r w:rsidRPr="00605EB6">
        <w:t>les plus désertes de la forêt</w:t>
      </w:r>
      <w:r w:rsidR="00C474C1">
        <w:t xml:space="preserve"> ; </w:t>
      </w:r>
      <w:r w:rsidRPr="00605EB6">
        <w:t>ce fut en vain</w:t>
      </w:r>
      <w:r w:rsidR="00C474C1">
        <w:t xml:space="preserve">. </w:t>
      </w:r>
      <w:r w:rsidRPr="00605EB6">
        <w:t>Rien ne révélait la présence du sauvage</w:t>
      </w:r>
      <w:r w:rsidR="00C474C1">
        <w:t xml:space="preserve"> ; </w:t>
      </w:r>
      <w:r w:rsidRPr="00605EB6">
        <w:t>on ne trouvait nulle part des traces de son passage</w:t>
      </w:r>
      <w:r w:rsidR="00C474C1">
        <w:t xml:space="preserve">. </w:t>
      </w:r>
      <w:r w:rsidRPr="00605EB6">
        <w:t>Il avait disparu</w:t>
      </w:r>
      <w:r w:rsidR="00C474C1">
        <w:t>.</w:t>
      </w:r>
    </w:p>
    <w:p w14:paraId="259CB00E" w14:textId="77777777" w:rsidR="00C474C1" w:rsidRDefault="00C52F4A" w:rsidP="00C52F4A">
      <w:r w:rsidRPr="00605EB6">
        <w:t>On supposa qu</w:t>
      </w:r>
      <w:r w:rsidR="00C474C1">
        <w:t>’</w:t>
      </w:r>
      <w:r w:rsidRPr="00605EB6">
        <w:t>il avait quitté la forêt de Mareille et qu</w:t>
      </w:r>
      <w:r w:rsidR="00C474C1">
        <w:t>’</w:t>
      </w:r>
      <w:r w:rsidRPr="00605EB6">
        <w:t>il s</w:t>
      </w:r>
      <w:r w:rsidR="00C474C1">
        <w:t>’</w:t>
      </w:r>
      <w:r w:rsidRPr="00605EB6">
        <w:t>était réfugié</w:t>
      </w:r>
      <w:r w:rsidR="00C474C1">
        <w:t xml:space="preserve">, </w:t>
      </w:r>
      <w:r w:rsidRPr="00605EB6">
        <w:t>beaucoup plus loin</w:t>
      </w:r>
      <w:r w:rsidR="00C474C1">
        <w:t xml:space="preserve">, </w:t>
      </w:r>
      <w:r w:rsidRPr="00605EB6">
        <w:t>dans une autre région</w:t>
      </w:r>
      <w:r w:rsidR="00C474C1">
        <w:t>.</w:t>
      </w:r>
    </w:p>
    <w:p w14:paraId="282B0D33" w14:textId="77777777" w:rsidR="00C474C1" w:rsidRDefault="00C52F4A" w:rsidP="00C52F4A">
      <w:r w:rsidRPr="00605EB6">
        <w:t>Il n</w:t>
      </w:r>
      <w:r w:rsidR="00C474C1">
        <w:t>’</w:t>
      </w:r>
      <w:r w:rsidRPr="00605EB6">
        <w:t>en était rien</w:t>
      </w:r>
      <w:r w:rsidR="00C474C1">
        <w:t>.</w:t>
      </w:r>
    </w:p>
    <w:p w14:paraId="01BB01EB" w14:textId="77777777" w:rsidR="00C474C1" w:rsidRDefault="00C52F4A" w:rsidP="00C52F4A">
      <w:r w:rsidRPr="00605EB6">
        <w:t>Devenu plus prudent et plus craintif</w:t>
      </w:r>
      <w:r w:rsidR="00C474C1">
        <w:t xml:space="preserve">, </w:t>
      </w:r>
      <w:r w:rsidRPr="00605EB6">
        <w:t>le coureur des bois se cachait</w:t>
      </w:r>
      <w:r w:rsidR="00C474C1">
        <w:t xml:space="preserve">, </w:t>
      </w:r>
      <w:r w:rsidRPr="00605EB6">
        <w:t>s</w:t>
      </w:r>
      <w:r w:rsidR="00C474C1">
        <w:t>’</w:t>
      </w:r>
      <w:r w:rsidRPr="00605EB6">
        <w:t>entourant d</w:t>
      </w:r>
      <w:r w:rsidR="00C474C1">
        <w:t>’</w:t>
      </w:r>
      <w:r w:rsidRPr="00605EB6">
        <w:t>une infinité de précautions pour se rendre invisible</w:t>
      </w:r>
      <w:r w:rsidR="00C474C1">
        <w:t xml:space="preserve">. </w:t>
      </w:r>
      <w:r w:rsidRPr="00605EB6">
        <w:t>D</w:t>
      </w:r>
      <w:r w:rsidR="00C474C1">
        <w:t>’</w:t>
      </w:r>
      <w:r w:rsidRPr="00605EB6">
        <w:t>ailleurs</w:t>
      </w:r>
      <w:r w:rsidR="00C474C1">
        <w:t xml:space="preserve">, </w:t>
      </w:r>
      <w:r w:rsidRPr="00605EB6">
        <w:t>il s</w:t>
      </w:r>
      <w:r w:rsidR="00C474C1">
        <w:t>’</w:t>
      </w:r>
      <w:r w:rsidRPr="00605EB6">
        <w:t>était éloigné des endroits fréquentés de la forêt</w:t>
      </w:r>
      <w:r w:rsidR="00C474C1">
        <w:t>.</w:t>
      </w:r>
    </w:p>
    <w:p w14:paraId="443DF1DC" w14:textId="77777777" w:rsidR="00C474C1" w:rsidRDefault="00C52F4A" w:rsidP="00C52F4A">
      <w:r w:rsidRPr="00605EB6">
        <w:t>Il avait découvert</w:t>
      </w:r>
      <w:r w:rsidR="00C474C1">
        <w:t xml:space="preserve">, </w:t>
      </w:r>
      <w:r w:rsidRPr="00605EB6">
        <w:t>au pied de la Bosse-Grise</w:t>
      </w:r>
      <w:r w:rsidR="00C474C1">
        <w:t xml:space="preserve">, </w:t>
      </w:r>
      <w:r w:rsidRPr="00605EB6">
        <w:t>sous des quartiers de roche qui s</w:t>
      </w:r>
      <w:r w:rsidR="00C474C1">
        <w:t>’</w:t>
      </w:r>
      <w:r w:rsidRPr="00605EB6">
        <w:t xml:space="preserve">étaient successivement détachés </w:t>
      </w:r>
      <w:r w:rsidR="003240E0">
        <w:t xml:space="preserve">du flanc </w:t>
      </w:r>
      <w:r w:rsidRPr="00605EB6">
        <w:t>de la pyramide et amoncelés sur un large espace</w:t>
      </w:r>
      <w:r w:rsidR="00C474C1">
        <w:t xml:space="preserve">, </w:t>
      </w:r>
      <w:r w:rsidRPr="00605EB6">
        <w:t>une grotte naturelle</w:t>
      </w:r>
      <w:r w:rsidR="00C474C1">
        <w:t xml:space="preserve">, </w:t>
      </w:r>
      <w:r w:rsidRPr="00605EB6">
        <w:t>assez spacieuse</w:t>
      </w:r>
      <w:r w:rsidR="00C474C1">
        <w:t xml:space="preserve">, </w:t>
      </w:r>
      <w:r w:rsidRPr="00605EB6">
        <w:t>dont il avait fait sa demeure</w:t>
      </w:r>
      <w:r w:rsidR="00C474C1">
        <w:t>.</w:t>
      </w:r>
    </w:p>
    <w:p w14:paraId="64088BAB" w14:textId="77777777" w:rsidR="00C474C1" w:rsidRDefault="00C52F4A" w:rsidP="00C52F4A">
      <w:r w:rsidRPr="00605EB6">
        <w:t>Jamais un rayon de soleil n</w:t>
      </w:r>
      <w:r w:rsidR="00C474C1">
        <w:t>’</w:t>
      </w:r>
      <w:r w:rsidRPr="00605EB6">
        <w:t>y pénétrait</w:t>
      </w:r>
      <w:r w:rsidR="00C474C1">
        <w:t xml:space="preserve"> ; </w:t>
      </w:r>
      <w:r w:rsidRPr="00605EB6">
        <w:t>mais un peu de jour descendait d</w:t>
      </w:r>
      <w:r w:rsidR="00C474C1">
        <w:t>’</w:t>
      </w:r>
      <w:r w:rsidRPr="00605EB6">
        <w:t>en haut et tombait de la voûte par une fente étroite</w:t>
      </w:r>
      <w:r w:rsidR="00C474C1">
        <w:t>.</w:t>
      </w:r>
    </w:p>
    <w:p w14:paraId="3F9AA2D4" w14:textId="77777777" w:rsidR="00C474C1" w:rsidRDefault="00C52F4A" w:rsidP="00C52F4A">
      <w:r w:rsidRPr="00605EB6">
        <w:t>Un passage sombre et tortueux</w:t>
      </w:r>
      <w:r w:rsidR="00C474C1">
        <w:t xml:space="preserve">, </w:t>
      </w:r>
      <w:r w:rsidRPr="00605EB6">
        <w:t>que le coureur des bois avait rendu praticable</w:t>
      </w:r>
      <w:r w:rsidR="00C474C1">
        <w:t xml:space="preserve">, </w:t>
      </w:r>
      <w:r w:rsidRPr="00605EB6">
        <w:t>conduisait à la grotte</w:t>
      </w:r>
      <w:r w:rsidR="00C474C1">
        <w:t>.</w:t>
      </w:r>
    </w:p>
    <w:p w14:paraId="1156012F" w14:textId="77777777" w:rsidR="00C474C1" w:rsidRDefault="00C52F4A" w:rsidP="00C52F4A">
      <w:r w:rsidRPr="00605EB6">
        <w:lastRenderedPageBreak/>
        <w:t>Il était là comme dans une forteresse</w:t>
      </w:r>
      <w:r w:rsidR="00C474C1">
        <w:t xml:space="preserve">, </w:t>
      </w:r>
      <w:r w:rsidRPr="00605EB6">
        <w:t>ayant pour remparts d</w:t>
      </w:r>
      <w:r w:rsidR="00C474C1">
        <w:t>’</w:t>
      </w:r>
      <w:r w:rsidRPr="00605EB6">
        <w:t>épaisses et hautes broussailles entrelacées</w:t>
      </w:r>
      <w:r w:rsidR="00C474C1">
        <w:t xml:space="preserve">, </w:t>
      </w:r>
      <w:r w:rsidRPr="00605EB6">
        <w:t>sous lesquelles il s</w:t>
      </w:r>
      <w:r w:rsidR="00C474C1">
        <w:t>’</w:t>
      </w:r>
      <w:r w:rsidRPr="00605EB6">
        <w:t>était frayé un chemin où l</w:t>
      </w:r>
      <w:r w:rsidR="00C474C1">
        <w:t>’</w:t>
      </w:r>
      <w:r w:rsidRPr="00605EB6">
        <w:t>homme le plus hardi aurait craint de s</w:t>
      </w:r>
      <w:r w:rsidR="00C474C1">
        <w:t>’</w:t>
      </w:r>
      <w:r w:rsidRPr="00605EB6">
        <w:t>engager</w:t>
      </w:r>
      <w:r w:rsidR="00C474C1">
        <w:t xml:space="preserve">. </w:t>
      </w:r>
      <w:r w:rsidRPr="00605EB6">
        <w:t>Sa retraite était ainsi cachée à tous les yeux</w:t>
      </w:r>
      <w:r w:rsidR="00C474C1">
        <w:t xml:space="preserve">, </w:t>
      </w:r>
      <w:r w:rsidRPr="00605EB6">
        <w:t>et</w:t>
      </w:r>
      <w:r w:rsidR="00C474C1">
        <w:t xml:space="preserve">, </w:t>
      </w:r>
      <w:r w:rsidRPr="00605EB6">
        <w:t>obstacle difficile à franchir</w:t>
      </w:r>
      <w:r w:rsidR="00C474C1">
        <w:t xml:space="preserve">, </w:t>
      </w:r>
      <w:r w:rsidRPr="00605EB6">
        <w:t>les épines et les ronces</w:t>
      </w:r>
      <w:r w:rsidR="00C474C1">
        <w:t xml:space="preserve">, </w:t>
      </w:r>
      <w:r w:rsidRPr="00605EB6">
        <w:t>hérissées de dents meurtrières</w:t>
      </w:r>
      <w:r w:rsidR="00C474C1">
        <w:t xml:space="preserve">, </w:t>
      </w:r>
      <w:r w:rsidRPr="00605EB6">
        <w:t>le défendaient contre les attaques de l</w:t>
      </w:r>
      <w:r w:rsidR="00C474C1">
        <w:t>’</w:t>
      </w:r>
      <w:r w:rsidRPr="00605EB6">
        <w:t>homme ou des bêtes de la forêt</w:t>
      </w:r>
      <w:r w:rsidR="00C474C1">
        <w:t>.</w:t>
      </w:r>
    </w:p>
    <w:p w14:paraId="395E468D" w14:textId="77777777" w:rsidR="00C474C1" w:rsidRDefault="00C52F4A" w:rsidP="00C52F4A">
      <w:r w:rsidRPr="00605EB6">
        <w:t>Non loin de là</w:t>
      </w:r>
      <w:r w:rsidR="00C474C1">
        <w:t xml:space="preserve">, </w:t>
      </w:r>
      <w:r w:rsidRPr="00605EB6">
        <w:t>sous un rocher ouvert comme une gueule</w:t>
      </w:r>
      <w:r w:rsidR="00C474C1">
        <w:t xml:space="preserve">, </w:t>
      </w:r>
      <w:r w:rsidRPr="00605EB6">
        <w:t>jaillissait une source</w:t>
      </w:r>
      <w:r w:rsidR="00C474C1">
        <w:t xml:space="preserve">, </w:t>
      </w:r>
      <w:r w:rsidRPr="00605EB6">
        <w:t>qui alimentait un petit ruisseau</w:t>
      </w:r>
      <w:r w:rsidR="00C474C1">
        <w:t xml:space="preserve">, </w:t>
      </w:r>
      <w:r w:rsidRPr="00605EB6">
        <w:t>dont le murmure troublait seul le silence de cette partie de la forêt</w:t>
      </w:r>
      <w:r w:rsidR="00C474C1">
        <w:t xml:space="preserve">. </w:t>
      </w:r>
      <w:r w:rsidRPr="00605EB6">
        <w:t>C</w:t>
      </w:r>
      <w:r w:rsidR="00C474C1">
        <w:t>’</w:t>
      </w:r>
      <w:r w:rsidRPr="00605EB6">
        <w:t>est à cette source</w:t>
      </w:r>
      <w:r w:rsidR="00C474C1">
        <w:t xml:space="preserve">, </w:t>
      </w:r>
      <w:r w:rsidRPr="00605EB6">
        <w:t>dont l</w:t>
      </w:r>
      <w:r w:rsidR="00C474C1">
        <w:t>’</w:t>
      </w:r>
      <w:r w:rsidRPr="00605EB6">
        <w:t>eau était toujours fraîche et limpide</w:t>
      </w:r>
      <w:r w:rsidR="00C474C1">
        <w:t xml:space="preserve">, </w:t>
      </w:r>
      <w:r w:rsidRPr="00605EB6">
        <w:t>que le sauvage venait se désaltérer</w:t>
      </w:r>
      <w:r w:rsidR="00C474C1">
        <w:t xml:space="preserve">. </w:t>
      </w:r>
      <w:r w:rsidRPr="00605EB6">
        <w:t>Un peu plus bas</w:t>
      </w:r>
      <w:r w:rsidR="00C474C1">
        <w:t xml:space="preserve">, </w:t>
      </w:r>
      <w:r w:rsidRPr="00605EB6">
        <w:t>l</w:t>
      </w:r>
      <w:r w:rsidR="00C474C1">
        <w:t>’</w:t>
      </w:r>
      <w:r w:rsidRPr="00605EB6">
        <w:t>eau avait creusé une fosse d</w:t>
      </w:r>
      <w:r w:rsidR="00C474C1">
        <w:t>’</w:t>
      </w:r>
      <w:r w:rsidRPr="00605EB6">
        <w:t>un mètre de profondeur</w:t>
      </w:r>
      <w:r w:rsidR="00C474C1">
        <w:t xml:space="preserve"> ; </w:t>
      </w:r>
      <w:r w:rsidRPr="00605EB6">
        <w:t>c</w:t>
      </w:r>
      <w:r w:rsidR="00C474C1">
        <w:t>’</w:t>
      </w:r>
      <w:r w:rsidRPr="00605EB6">
        <w:t>est là qu</w:t>
      </w:r>
      <w:r w:rsidR="00C474C1">
        <w:t>’</w:t>
      </w:r>
      <w:r w:rsidRPr="00605EB6">
        <w:t>il se baignait</w:t>
      </w:r>
      <w:r w:rsidR="00C474C1">
        <w:t xml:space="preserve">, </w:t>
      </w:r>
      <w:r w:rsidRPr="00605EB6">
        <w:t>car il avait l</w:t>
      </w:r>
      <w:r w:rsidR="00C474C1">
        <w:t>’</w:t>
      </w:r>
      <w:r w:rsidRPr="00605EB6">
        <w:t>instinct de la propreté</w:t>
      </w:r>
      <w:r w:rsidR="00C474C1">
        <w:t>.</w:t>
      </w:r>
    </w:p>
    <w:p w14:paraId="5F87A60E" w14:textId="77777777" w:rsidR="00C474C1" w:rsidRDefault="00C52F4A" w:rsidP="00C52F4A">
      <w:r w:rsidRPr="00605EB6">
        <w:t>Depuis qu</w:t>
      </w:r>
      <w:r w:rsidR="00C474C1">
        <w:t>’</w:t>
      </w:r>
      <w:r w:rsidRPr="00605EB6">
        <w:t>il avait été pris par les chasseurs</w:t>
      </w:r>
      <w:r w:rsidR="00C474C1">
        <w:t xml:space="preserve">, </w:t>
      </w:r>
      <w:r w:rsidRPr="00605EB6">
        <w:t>craignant évidemment de retomber entre leurs mains</w:t>
      </w:r>
      <w:r w:rsidR="00C474C1">
        <w:t xml:space="preserve">, </w:t>
      </w:r>
      <w:r w:rsidRPr="00605EB6">
        <w:t>il ne sortait de sa demeure que lorsqu</w:t>
      </w:r>
      <w:r w:rsidR="00C474C1">
        <w:t>’</w:t>
      </w:r>
      <w:r w:rsidRPr="00605EB6">
        <w:t>il y était absolument forcé</w:t>
      </w:r>
      <w:r w:rsidR="00C474C1">
        <w:t xml:space="preserve"> ; </w:t>
      </w:r>
      <w:r w:rsidRPr="00605EB6">
        <w:t>il s</w:t>
      </w:r>
      <w:r w:rsidR="00C474C1">
        <w:t>’</w:t>
      </w:r>
      <w:r w:rsidRPr="00605EB6">
        <w:t>éloignait le moins possible des alentours de la Bosse-Grise</w:t>
      </w:r>
      <w:r w:rsidR="00C474C1">
        <w:t xml:space="preserve"> ; </w:t>
      </w:r>
      <w:r w:rsidRPr="00605EB6">
        <w:t>rarement il s</w:t>
      </w:r>
      <w:r w:rsidR="00C474C1">
        <w:t>’</w:t>
      </w:r>
      <w:r w:rsidRPr="00605EB6">
        <w:t>aventurait à une grande distance</w:t>
      </w:r>
      <w:r w:rsidR="00C474C1">
        <w:t xml:space="preserve">. </w:t>
      </w:r>
      <w:r w:rsidRPr="00605EB6">
        <w:t>Quand cela lui arrivait</w:t>
      </w:r>
      <w:r w:rsidR="00C474C1">
        <w:t xml:space="preserve">, </w:t>
      </w:r>
      <w:r w:rsidRPr="00605EB6">
        <w:t>c</w:t>
      </w:r>
      <w:r w:rsidR="00C474C1">
        <w:t>’</w:t>
      </w:r>
      <w:r w:rsidRPr="00605EB6">
        <w:t>est qu</w:t>
      </w:r>
      <w:r w:rsidR="00C474C1">
        <w:t>’</w:t>
      </w:r>
      <w:r w:rsidRPr="00605EB6">
        <w:t>il était obligé d</w:t>
      </w:r>
      <w:r w:rsidR="00C474C1">
        <w:t>’</w:t>
      </w:r>
      <w:r w:rsidRPr="00605EB6">
        <w:t>aller loin pour trouver ce qu</w:t>
      </w:r>
      <w:r w:rsidR="00C474C1">
        <w:t>’</w:t>
      </w:r>
      <w:r w:rsidRPr="00605EB6">
        <w:t>il cherchait</w:t>
      </w:r>
      <w:r w:rsidR="00C474C1">
        <w:t>.</w:t>
      </w:r>
    </w:p>
    <w:p w14:paraId="283D99E9" w14:textId="0276FAF6" w:rsidR="00C474C1" w:rsidRDefault="00C52F4A" w:rsidP="00C52F4A">
      <w:r w:rsidRPr="00605EB6">
        <w:t>S</w:t>
      </w:r>
      <w:r w:rsidR="00C474C1">
        <w:t>’</w:t>
      </w:r>
      <w:r w:rsidRPr="00605EB6">
        <w:t>il n</w:t>
      </w:r>
      <w:r w:rsidR="00C474C1">
        <w:t>’</w:t>
      </w:r>
      <w:r w:rsidRPr="00605EB6">
        <w:t>avait pas eu peur de l</w:t>
      </w:r>
      <w:r w:rsidR="00C474C1">
        <w:t>’</w:t>
      </w:r>
      <w:r w:rsidRPr="00605EB6">
        <w:t>homme</w:t>
      </w:r>
      <w:r w:rsidR="00C474C1">
        <w:t xml:space="preserve">, </w:t>
      </w:r>
      <w:r w:rsidRPr="00605EB6">
        <w:t>s</w:t>
      </w:r>
      <w:r w:rsidR="00C474C1">
        <w:t>’</w:t>
      </w:r>
      <w:r w:rsidRPr="00605EB6">
        <w:t>il n</w:t>
      </w:r>
      <w:r w:rsidR="00C474C1">
        <w:t>’</w:t>
      </w:r>
      <w:r w:rsidRPr="00605EB6">
        <w:t>eût pas mis tous ses soins à éviter son approche</w:t>
      </w:r>
      <w:r w:rsidR="00C474C1">
        <w:t xml:space="preserve">, </w:t>
      </w:r>
      <w:r w:rsidRPr="00605EB6">
        <w:t>il n</w:t>
      </w:r>
      <w:r w:rsidR="00C474C1">
        <w:t>’</w:t>
      </w:r>
      <w:r w:rsidRPr="00605EB6">
        <w:t>aurait eu que le souci de pourvoir à sa nourriture</w:t>
      </w:r>
      <w:r w:rsidR="00C474C1">
        <w:t xml:space="preserve">. </w:t>
      </w:r>
      <w:r w:rsidRPr="00605EB6">
        <w:t>Heureusement</w:t>
      </w:r>
      <w:r w:rsidR="00C474C1">
        <w:t xml:space="preserve">, </w:t>
      </w:r>
      <w:r w:rsidRPr="00605EB6">
        <w:t>il n</w:t>
      </w:r>
      <w:r w:rsidR="00C474C1">
        <w:t>’</w:t>
      </w:r>
      <w:r w:rsidRPr="00605EB6">
        <w:t>était pas difficile</w:t>
      </w:r>
      <w:r w:rsidR="00C474C1">
        <w:t xml:space="preserve"> ; </w:t>
      </w:r>
      <w:r w:rsidRPr="00605EB6">
        <w:t>son corps</w:t>
      </w:r>
      <w:r w:rsidR="00C474C1">
        <w:t xml:space="preserve">, </w:t>
      </w:r>
      <w:r w:rsidRPr="00605EB6">
        <w:t>habitué depuis longtemps aux privations</w:t>
      </w:r>
      <w:r w:rsidR="00C474C1">
        <w:t xml:space="preserve">, </w:t>
      </w:r>
      <w:r w:rsidRPr="00605EB6">
        <w:t>s</w:t>
      </w:r>
      <w:r w:rsidR="00C474C1">
        <w:t>’</w:t>
      </w:r>
      <w:r w:rsidRPr="00605EB6">
        <w:t>accommodait de tout</w:t>
      </w:r>
      <w:r w:rsidR="00C474C1">
        <w:t xml:space="preserve">. </w:t>
      </w:r>
      <w:r w:rsidRPr="00605EB6">
        <w:t>Quelques pommes ou poires sauvages</w:t>
      </w:r>
      <w:r w:rsidR="00C474C1">
        <w:t xml:space="preserve">, </w:t>
      </w:r>
      <w:r w:rsidRPr="00605EB6">
        <w:t>des cornouilles ou des noisettes suffisaient pour apaiser sa faim</w:t>
      </w:r>
      <w:r w:rsidR="00C474C1">
        <w:t xml:space="preserve">. </w:t>
      </w:r>
      <w:r w:rsidRPr="00605EB6">
        <w:t>Quand les fruits lui manquaient</w:t>
      </w:r>
      <w:r w:rsidR="00C474C1">
        <w:t xml:space="preserve">, </w:t>
      </w:r>
      <w:r w:rsidRPr="00605EB6">
        <w:t>il se contentait d</w:t>
      </w:r>
      <w:r w:rsidR="00C474C1">
        <w:t>’</w:t>
      </w:r>
      <w:r w:rsidRPr="00605EB6">
        <w:t>une racine tendre ou de l</w:t>
      </w:r>
      <w:r w:rsidR="00C474C1">
        <w:t>’</w:t>
      </w:r>
      <w:r w:rsidRPr="00605EB6">
        <w:t>aubier de certains arbres qu</w:t>
      </w:r>
      <w:r w:rsidR="00C474C1">
        <w:t>’</w:t>
      </w:r>
      <w:r w:rsidRPr="00605EB6">
        <w:t>il prenait sous l</w:t>
      </w:r>
      <w:r w:rsidR="00C474C1">
        <w:t>’</w:t>
      </w:r>
      <w:r w:rsidRPr="00605EB6">
        <w:t>écorce</w:t>
      </w:r>
      <w:r w:rsidR="00C474C1">
        <w:t xml:space="preserve">. </w:t>
      </w:r>
      <w:r w:rsidRPr="00605EB6">
        <w:t xml:space="preserve">Il avait aussi </w:t>
      </w:r>
      <w:r w:rsidR="00316A7E">
        <w:t>l</w:t>
      </w:r>
      <w:r w:rsidR="00316A7E" w:rsidRPr="00605EB6">
        <w:t xml:space="preserve">es </w:t>
      </w:r>
      <w:r w:rsidRPr="00605EB6">
        <w:t>marrons</w:t>
      </w:r>
      <w:r w:rsidR="00C474C1">
        <w:t xml:space="preserve">, </w:t>
      </w:r>
      <w:r w:rsidR="00316A7E">
        <w:t>l</w:t>
      </w:r>
      <w:r w:rsidRPr="00605EB6">
        <w:t>es châtaignes</w:t>
      </w:r>
      <w:r w:rsidR="00C474C1">
        <w:t xml:space="preserve">, </w:t>
      </w:r>
      <w:r w:rsidRPr="00605EB6">
        <w:t>la gomme du merisier</w:t>
      </w:r>
      <w:r w:rsidR="00C474C1">
        <w:t>.</w:t>
      </w:r>
    </w:p>
    <w:p w14:paraId="489C617B" w14:textId="77777777" w:rsidR="00C474C1" w:rsidRDefault="00C52F4A" w:rsidP="00C52F4A">
      <w:r w:rsidRPr="00605EB6">
        <w:lastRenderedPageBreak/>
        <w:t>Son palais s</w:t>
      </w:r>
      <w:r w:rsidR="00C474C1">
        <w:t>’</w:t>
      </w:r>
      <w:r w:rsidRPr="00605EB6">
        <w:t>était fait à l</w:t>
      </w:r>
      <w:r w:rsidR="00C474C1">
        <w:t>’</w:t>
      </w:r>
      <w:r w:rsidRPr="00605EB6">
        <w:t>âcreté et à l</w:t>
      </w:r>
      <w:r w:rsidR="00C474C1">
        <w:t>’</w:t>
      </w:r>
      <w:r w:rsidRPr="00605EB6">
        <w:t>amertume des fruits sauvages</w:t>
      </w:r>
      <w:r w:rsidR="00C474C1">
        <w:t xml:space="preserve">. </w:t>
      </w:r>
      <w:r w:rsidRPr="00605EB6">
        <w:t>Il disputait le fruit du chêne à la voracité des sangliers</w:t>
      </w:r>
      <w:r w:rsidR="00C474C1">
        <w:t xml:space="preserve">. </w:t>
      </w:r>
      <w:r w:rsidRPr="00605EB6">
        <w:t>Avec une poignée de glands</w:t>
      </w:r>
      <w:r w:rsidR="00C474C1">
        <w:t xml:space="preserve">, </w:t>
      </w:r>
      <w:r w:rsidRPr="00605EB6">
        <w:t>il faisait un repas délicieux</w:t>
      </w:r>
      <w:r w:rsidR="00C474C1">
        <w:t xml:space="preserve">. </w:t>
      </w:r>
      <w:r w:rsidRPr="00605EB6">
        <w:t>Il ne dédaignait pas non plus les plantes herbacées qui lui paraissaient bonnes à manger</w:t>
      </w:r>
      <w:r w:rsidR="00C474C1">
        <w:t xml:space="preserve">. </w:t>
      </w:r>
      <w:r w:rsidRPr="00605EB6">
        <w:t>C</w:t>
      </w:r>
      <w:r w:rsidR="00C474C1">
        <w:t>’</w:t>
      </w:r>
      <w:r w:rsidRPr="00605EB6">
        <w:t>était son ordinaire</w:t>
      </w:r>
      <w:r w:rsidR="00C474C1">
        <w:t>.</w:t>
      </w:r>
    </w:p>
    <w:p w14:paraId="719E5FD0" w14:textId="298655A8" w:rsidR="00C474C1" w:rsidRDefault="00C52F4A" w:rsidP="00C52F4A">
      <w:r w:rsidRPr="00605EB6">
        <w:t>Il avait ses extra</w:t>
      </w:r>
      <w:r w:rsidR="00C474C1">
        <w:t xml:space="preserve"> : </w:t>
      </w:r>
      <w:r w:rsidRPr="00605EB6">
        <w:t>les œufs et les jeunes couvées qu</w:t>
      </w:r>
      <w:r w:rsidR="00C474C1">
        <w:t>’</w:t>
      </w:r>
      <w:r w:rsidRPr="00605EB6">
        <w:t>il trouvait dans les nids à l</w:t>
      </w:r>
      <w:r w:rsidR="00C474C1">
        <w:t>’</w:t>
      </w:r>
      <w:r w:rsidRPr="00605EB6">
        <w:t>époque des amours des oiseaux</w:t>
      </w:r>
      <w:r w:rsidR="00C474C1">
        <w:t xml:space="preserve">, </w:t>
      </w:r>
      <w:r w:rsidRPr="00605EB6">
        <w:t>les lapins qu</w:t>
      </w:r>
      <w:r w:rsidR="00C474C1">
        <w:t>’</w:t>
      </w:r>
      <w:r w:rsidRPr="00605EB6">
        <w:t>il prenait dans leur terrier</w:t>
      </w:r>
      <w:r w:rsidR="00C474C1">
        <w:t xml:space="preserve">, </w:t>
      </w:r>
      <w:r w:rsidRPr="00605EB6">
        <w:t>les oiseaux auxquels il faisait la chasse avec une adresse et une agilité merveilleuse et qu</w:t>
      </w:r>
      <w:r w:rsidR="00C474C1">
        <w:t>’</w:t>
      </w:r>
      <w:r w:rsidRPr="00605EB6">
        <w:t>il parvenait à attraper</w:t>
      </w:r>
      <w:r w:rsidR="00C474C1">
        <w:t xml:space="preserve">, </w:t>
      </w:r>
      <w:r w:rsidRPr="00605EB6">
        <w:t>enfin tous les animaux qu</w:t>
      </w:r>
      <w:r w:rsidR="00C474C1">
        <w:t>’</w:t>
      </w:r>
      <w:r w:rsidRPr="00605EB6">
        <w:t>il pouvait prendre et quelquefois les restes saignants</w:t>
      </w:r>
      <w:r w:rsidR="00C474C1">
        <w:t xml:space="preserve">, </w:t>
      </w:r>
      <w:r w:rsidRPr="00605EB6">
        <w:t>mis en réserve</w:t>
      </w:r>
      <w:r w:rsidR="00C474C1">
        <w:t xml:space="preserve">, </w:t>
      </w:r>
      <w:r w:rsidRPr="00605EB6">
        <w:t>d</w:t>
      </w:r>
      <w:r w:rsidR="00C474C1">
        <w:t>’</w:t>
      </w:r>
      <w:r w:rsidRPr="00605EB6">
        <w:t>un festin de carnassiers</w:t>
      </w:r>
      <w:r w:rsidR="00C474C1">
        <w:t>.</w:t>
      </w:r>
    </w:p>
    <w:p w14:paraId="07D78C33" w14:textId="77777777" w:rsidR="00C474C1" w:rsidRDefault="00C52F4A" w:rsidP="00C52F4A">
      <w:r w:rsidRPr="00605EB6">
        <w:t>Quand il n</w:t>
      </w:r>
      <w:r w:rsidR="00C474C1">
        <w:t>’</w:t>
      </w:r>
      <w:r w:rsidRPr="00605EB6">
        <w:t>était pas pressé par la faim</w:t>
      </w:r>
      <w:r w:rsidR="00C474C1">
        <w:t xml:space="preserve">, </w:t>
      </w:r>
      <w:r w:rsidRPr="00605EB6">
        <w:t>il faisait rôtir ou plutôt sécher sa viande au soleil</w:t>
      </w:r>
      <w:r w:rsidR="00C474C1">
        <w:t xml:space="preserve"> ; </w:t>
      </w:r>
      <w:r w:rsidRPr="00605EB6">
        <w:t>mais le plus souvent il mangeait la chair saignante</w:t>
      </w:r>
      <w:r w:rsidR="00C474C1">
        <w:t xml:space="preserve">, </w:t>
      </w:r>
      <w:r w:rsidRPr="00605EB6">
        <w:t>palpitante encore</w:t>
      </w:r>
      <w:r w:rsidR="00C474C1">
        <w:t xml:space="preserve">. </w:t>
      </w:r>
      <w:r w:rsidRPr="00605EB6">
        <w:t>Il le fallait bien</w:t>
      </w:r>
      <w:r w:rsidR="00C474C1">
        <w:t xml:space="preserve">, </w:t>
      </w:r>
      <w:r w:rsidRPr="00605EB6">
        <w:t>puisque</w:t>
      </w:r>
      <w:r w:rsidR="00C474C1">
        <w:t xml:space="preserve">, </w:t>
      </w:r>
      <w:r w:rsidRPr="00605EB6">
        <w:t>à l</w:t>
      </w:r>
      <w:r w:rsidR="00C474C1">
        <w:t>’</w:t>
      </w:r>
      <w:r w:rsidRPr="00605EB6">
        <w:t>exception du bois</w:t>
      </w:r>
      <w:r w:rsidR="00C474C1">
        <w:t xml:space="preserve">, </w:t>
      </w:r>
      <w:r w:rsidRPr="00605EB6">
        <w:t>il ne possédait aucune des choses nécessaires pour faire du feu</w:t>
      </w:r>
      <w:r w:rsidR="00C474C1">
        <w:t>.</w:t>
      </w:r>
    </w:p>
    <w:p w14:paraId="35B7F4EC" w14:textId="77777777" w:rsidR="00C474C1" w:rsidRDefault="00C52F4A" w:rsidP="00C52F4A">
      <w:r w:rsidRPr="00605EB6">
        <w:t>La nuit</w:t>
      </w:r>
      <w:r w:rsidR="00C474C1">
        <w:t xml:space="preserve">, </w:t>
      </w:r>
      <w:r w:rsidRPr="00605EB6">
        <w:t>il dormait sur des fougères et des feuilles sèches qu</w:t>
      </w:r>
      <w:r w:rsidR="00C474C1">
        <w:t>’</w:t>
      </w:r>
      <w:r w:rsidRPr="00605EB6">
        <w:t>il avait ramassées dans le bois et dont il s</w:t>
      </w:r>
      <w:r w:rsidR="00C474C1">
        <w:t>’</w:t>
      </w:r>
      <w:r w:rsidRPr="00605EB6">
        <w:t>était fait un lit dans un coin de la grotte</w:t>
      </w:r>
      <w:r w:rsidR="00C474C1">
        <w:t xml:space="preserve">. </w:t>
      </w:r>
      <w:r w:rsidRPr="00605EB6">
        <w:t>Le jour</w:t>
      </w:r>
      <w:r w:rsidR="00C474C1">
        <w:t xml:space="preserve">, </w:t>
      </w:r>
      <w:r w:rsidRPr="00605EB6">
        <w:t>quand il n</w:t>
      </w:r>
      <w:r w:rsidR="00C474C1">
        <w:t>’</w:t>
      </w:r>
      <w:r w:rsidRPr="00605EB6">
        <w:t>y avait pas pour lui nécessité de sortir</w:t>
      </w:r>
      <w:r w:rsidR="00C474C1">
        <w:t xml:space="preserve">, </w:t>
      </w:r>
      <w:r w:rsidRPr="00605EB6">
        <w:t>il restait couché ou accroupi sur sa litière</w:t>
      </w:r>
      <w:r w:rsidR="00C474C1">
        <w:t xml:space="preserve">, </w:t>
      </w:r>
      <w:r w:rsidRPr="00605EB6">
        <w:t>pendant des heures entières</w:t>
      </w:r>
      <w:r w:rsidR="00C474C1">
        <w:t xml:space="preserve">, </w:t>
      </w:r>
      <w:r w:rsidRPr="00605EB6">
        <w:t>immobile</w:t>
      </w:r>
      <w:r w:rsidR="00C474C1">
        <w:t xml:space="preserve">, </w:t>
      </w:r>
      <w:r w:rsidRPr="00605EB6">
        <w:t>les yeux à demi-fermés</w:t>
      </w:r>
      <w:r w:rsidR="00C474C1">
        <w:t xml:space="preserve">, </w:t>
      </w:r>
      <w:r w:rsidRPr="00605EB6">
        <w:t>comme plongé dans une méditation profonde</w:t>
      </w:r>
      <w:r w:rsidR="00C474C1">
        <w:t xml:space="preserve"> ; </w:t>
      </w:r>
      <w:r w:rsidRPr="00605EB6">
        <w:t>ou bien les yeux grands ouverts</w:t>
      </w:r>
      <w:r w:rsidR="00C474C1">
        <w:t xml:space="preserve">, </w:t>
      </w:r>
      <w:r w:rsidRPr="00605EB6">
        <w:t>fixés sur le filet de lumière qui descendait d</w:t>
      </w:r>
      <w:r w:rsidR="00C474C1">
        <w:t>’</w:t>
      </w:r>
      <w:r w:rsidRPr="00605EB6">
        <w:t>en haut</w:t>
      </w:r>
      <w:r w:rsidR="00C474C1">
        <w:t xml:space="preserve">, </w:t>
      </w:r>
      <w:r w:rsidRPr="00605EB6">
        <w:t>il semblait en extase</w:t>
      </w:r>
      <w:r w:rsidR="00C474C1">
        <w:t xml:space="preserve">. </w:t>
      </w:r>
      <w:r w:rsidRPr="00605EB6">
        <w:t>Mais toujours il avait l</w:t>
      </w:r>
      <w:r w:rsidR="00C474C1">
        <w:t>’</w:t>
      </w:r>
      <w:r w:rsidRPr="00605EB6">
        <w:t>air de rêver</w:t>
      </w:r>
      <w:r w:rsidR="00C474C1">
        <w:t>.</w:t>
      </w:r>
    </w:p>
    <w:p w14:paraId="2CDC22A5" w14:textId="77777777" w:rsidR="00C474C1" w:rsidRDefault="00C52F4A" w:rsidP="00C52F4A">
      <w:r w:rsidRPr="00605EB6">
        <w:t>Hélas</w:t>
      </w:r>
      <w:r w:rsidR="00C474C1">
        <w:t xml:space="preserve"> ! </w:t>
      </w:r>
      <w:r w:rsidRPr="00605EB6">
        <w:t>à quoi pouvait-il penser</w:t>
      </w:r>
      <w:r w:rsidR="00C474C1">
        <w:t xml:space="preserve">, </w:t>
      </w:r>
      <w:r w:rsidRPr="00605EB6">
        <w:t>le malheureux</w:t>
      </w:r>
      <w:r w:rsidR="00C474C1">
        <w:t> ?</w:t>
      </w:r>
    </w:p>
    <w:p w14:paraId="249185FD" w14:textId="77777777" w:rsidR="00C474C1" w:rsidRDefault="00C52F4A" w:rsidP="00C52F4A">
      <w:r w:rsidRPr="00605EB6">
        <w:t>Au passé</w:t>
      </w:r>
      <w:r w:rsidR="00C474C1">
        <w:t xml:space="preserve">, </w:t>
      </w:r>
      <w:r w:rsidRPr="00605EB6">
        <w:t>à ses jeunes années</w:t>
      </w:r>
      <w:r w:rsidR="00C474C1">
        <w:t xml:space="preserve">, </w:t>
      </w:r>
      <w:r w:rsidRPr="00605EB6">
        <w:t>à ce qu</w:t>
      </w:r>
      <w:r w:rsidR="00C474C1">
        <w:t>’</w:t>
      </w:r>
      <w:r w:rsidRPr="00605EB6">
        <w:t>il avait déjà souffert</w:t>
      </w:r>
      <w:r w:rsidR="00C474C1">
        <w:t xml:space="preserve">, </w:t>
      </w:r>
      <w:r w:rsidRPr="00605EB6">
        <w:t>à ceux à qui il devait sa triste existence</w:t>
      </w:r>
      <w:r w:rsidR="00C474C1">
        <w:t xml:space="preserve"> ? </w:t>
      </w:r>
      <w:r w:rsidRPr="00605EB6">
        <w:t>Oui</w:t>
      </w:r>
      <w:r w:rsidR="00C474C1">
        <w:t xml:space="preserve">, </w:t>
      </w:r>
      <w:r w:rsidRPr="00605EB6">
        <w:t>peut-être</w:t>
      </w:r>
      <w:r w:rsidR="00C474C1">
        <w:t xml:space="preserve">. </w:t>
      </w:r>
      <w:r w:rsidRPr="00605EB6">
        <w:t>Peut-être aussi pensait-il à sa mère</w:t>
      </w:r>
      <w:r w:rsidR="00C474C1">
        <w:t xml:space="preserve">… </w:t>
      </w:r>
      <w:r w:rsidRPr="00605EB6">
        <w:t>Il devait se souvenir</w:t>
      </w:r>
      <w:r w:rsidR="00C474C1">
        <w:t xml:space="preserve">. </w:t>
      </w:r>
      <w:r w:rsidRPr="00605EB6">
        <w:t xml:space="preserve">Et </w:t>
      </w:r>
      <w:r w:rsidRPr="00605EB6">
        <w:lastRenderedPageBreak/>
        <w:t>puis</w:t>
      </w:r>
      <w:r w:rsidR="00C474C1">
        <w:t xml:space="preserve">, </w:t>
      </w:r>
      <w:r w:rsidRPr="00605EB6">
        <w:t>qui peut dire que</w:t>
      </w:r>
      <w:r w:rsidR="00C474C1">
        <w:t xml:space="preserve">, </w:t>
      </w:r>
      <w:r w:rsidRPr="00605EB6">
        <w:t>dans son immense et éternelle solitude</w:t>
      </w:r>
      <w:r w:rsidR="00C474C1">
        <w:t xml:space="preserve">, </w:t>
      </w:r>
      <w:r w:rsidRPr="00605EB6">
        <w:t>ne pouvant s</w:t>
      </w:r>
      <w:r w:rsidR="00C474C1">
        <w:t>’</w:t>
      </w:r>
      <w:r w:rsidRPr="00605EB6">
        <w:t>entretenir qu</w:t>
      </w:r>
      <w:r w:rsidR="00C474C1">
        <w:t>’</w:t>
      </w:r>
      <w:r w:rsidRPr="00605EB6">
        <w:t>avec ses pensées</w:t>
      </w:r>
      <w:r w:rsidR="00C474C1">
        <w:t xml:space="preserve">, </w:t>
      </w:r>
      <w:r w:rsidRPr="00605EB6">
        <w:t>il n</w:t>
      </w:r>
      <w:r w:rsidR="00C474C1">
        <w:t>’</w:t>
      </w:r>
      <w:r w:rsidRPr="00605EB6">
        <w:t>essayait pas de déchirer le voile de l</w:t>
      </w:r>
      <w:r w:rsidR="00C474C1">
        <w:t>’</w:t>
      </w:r>
      <w:r w:rsidRPr="00605EB6">
        <w:t>avenir</w:t>
      </w:r>
      <w:r w:rsidR="00C474C1">
        <w:t> ?</w:t>
      </w:r>
    </w:p>
    <w:p w14:paraId="64B72A2A" w14:textId="77777777" w:rsidR="00C474C1" w:rsidRDefault="00C52F4A" w:rsidP="00C52F4A">
      <w:r w:rsidRPr="00605EB6">
        <w:t>Que de choses enfouies</w:t>
      </w:r>
      <w:r w:rsidR="00C474C1">
        <w:t xml:space="preserve">, </w:t>
      </w:r>
      <w:r w:rsidRPr="00605EB6">
        <w:t>perdues</w:t>
      </w:r>
      <w:r w:rsidR="00C474C1">
        <w:t xml:space="preserve">, </w:t>
      </w:r>
      <w:r w:rsidRPr="00605EB6">
        <w:t>devaient exister en lui sans pouvoir en sortir ou se révéler</w:t>
      </w:r>
      <w:r w:rsidR="00C474C1">
        <w:t xml:space="preserve"> ! </w:t>
      </w:r>
      <w:r w:rsidRPr="00605EB6">
        <w:t>Dans son cœur</w:t>
      </w:r>
      <w:r w:rsidR="00C474C1">
        <w:t xml:space="preserve">, </w:t>
      </w:r>
      <w:r w:rsidRPr="00605EB6">
        <w:t>des trésors d</w:t>
      </w:r>
      <w:r w:rsidR="00C474C1">
        <w:t>’</w:t>
      </w:r>
      <w:r w:rsidRPr="00605EB6">
        <w:t>affection</w:t>
      </w:r>
      <w:r w:rsidR="00C474C1">
        <w:t xml:space="preserve">, </w:t>
      </w:r>
      <w:r w:rsidRPr="00605EB6">
        <w:t>de tendresse</w:t>
      </w:r>
      <w:r w:rsidR="00C474C1">
        <w:t xml:space="preserve">, </w:t>
      </w:r>
      <w:r w:rsidRPr="00605EB6">
        <w:t>de dévouement</w:t>
      </w:r>
      <w:r w:rsidR="00C474C1">
        <w:t xml:space="preserve"> ; </w:t>
      </w:r>
      <w:r w:rsidRPr="00605EB6">
        <w:t>dans sa pensée</w:t>
      </w:r>
      <w:r w:rsidR="00C474C1">
        <w:t xml:space="preserve">, </w:t>
      </w:r>
      <w:r w:rsidRPr="00605EB6">
        <w:t>le secret du passé</w:t>
      </w:r>
      <w:r w:rsidR="00C474C1">
        <w:t>.</w:t>
      </w:r>
    </w:p>
    <w:p w14:paraId="6DADEC3B" w14:textId="77777777" w:rsidR="00C474C1" w:rsidRDefault="00C52F4A" w:rsidP="00C52F4A">
      <w:r w:rsidRPr="00605EB6">
        <w:t>Dans un autre coin de la grotte</w:t>
      </w:r>
      <w:r w:rsidR="00C474C1">
        <w:t xml:space="preserve">, </w:t>
      </w:r>
      <w:r w:rsidRPr="00605EB6">
        <w:t>il y avait un fusil à deux coups couvert de rouille</w:t>
      </w:r>
      <w:r w:rsidR="00C474C1">
        <w:t xml:space="preserve">. </w:t>
      </w:r>
      <w:r w:rsidRPr="00605EB6">
        <w:t>Il l</w:t>
      </w:r>
      <w:r w:rsidR="00C474C1">
        <w:t>’</w:t>
      </w:r>
      <w:r w:rsidRPr="00605EB6">
        <w:t>avait trouvé dans le bois</w:t>
      </w:r>
      <w:r w:rsidR="00C474C1">
        <w:t xml:space="preserve">. </w:t>
      </w:r>
      <w:r w:rsidRPr="00605EB6">
        <w:t>Cette arme à feu avait dû appartenir à quelque braconnier</w:t>
      </w:r>
      <w:r w:rsidR="00C474C1">
        <w:t xml:space="preserve">, </w:t>
      </w:r>
      <w:r w:rsidRPr="00605EB6">
        <w:t>qui</w:t>
      </w:r>
      <w:r w:rsidR="00C474C1">
        <w:t xml:space="preserve">, </w:t>
      </w:r>
      <w:r w:rsidRPr="00605EB6">
        <w:t>surpris par les gardes ou les gendarmes</w:t>
      </w:r>
      <w:r w:rsidR="00C474C1">
        <w:t xml:space="preserve">, </w:t>
      </w:r>
      <w:r w:rsidRPr="00605EB6">
        <w:t>l</w:t>
      </w:r>
      <w:r w:rsidR="00C474C1">
        <w:t>’</w:t>
      </w:r>
      <w:r w:rsidRPr="00605EB6">
        <w:t>avait jetée dans un buisson</w:t>
      </w:r>
      <w:r w:rsidR="00C474C1">
        <w:t xml:space="preserve">. </w:t>
      </w:r>
      <w:r w:rsidRPr="00605EB6">
        <w:t>Le coureur des bois avait assisté plus d</w:t>
      </w:r>
      <w:r w:rsidR="00C474C1">
        <w:t>’</w:t>
      </w:r>
      <w:r w:rsidRPr="00605EB6">
        <w:t>une fois</w:t>
      </w:r>
      <w:r w:rsidR="00C474C1">
        <w:t xml:space="preserve">, </w:t>
      </w:r>
      <w:r w:rsidRPr="00605EB6">
        <w:t>de loin</w:t>
      </w:r>
      <w:r w:rsidR="00C474C1">
        <w:t xml:space="preserve">, </w:t>
      </w:r>
      <w:r w:rsidRPr="00605EB6">
        <w:t>à une chasse</w:t>
      </w:r>
      <w:r w:rsidR="00C474C1">
        <w:t xml:space="preserve"> ; </w:t>
      </w:r>
      <w:r w:rsidRPr="00605EB6">
        <w:t>il avait entendu les détonations et vu tomber le gibier</w:t>
      </w:r>
      <w:r w:rsidR="00C474C1">
        <w:t xml:space="preserve"> ; </w:t>
      </w:r>
      <w:r w:rsidRPr="00605EB6">
        <w:t>il connaissait donc l</w:t>
      </w:r>
      <w:r w:rsidR="00C474C1">
        <w:t>’</w:t>
      </w:r>
      <w:r w:rsidRPr="00605EB6">
        <w:t>emploi du fusil</w:t>
      </w:r>
      <w:r w:rsidR="00C474C1">
        <w:t xml:space="preserve">. </w:t>
      </w:r>
      <w:r w:rsidRPr="00605EB6">
        <w:t>Il avait longuement étudié le mécanisme de celui qui était devenu sa propriété</w:t>
      </w:r>
      <w:r w:rsidR="00C474C1">
        <w:t xml:space="preserve"> ; </w:t>
      </w:r>
      <w:r w:rsidRPr="00605EB6">
        <w:t>mais il ne s</w:t>
      </w:r>
      <w:r w:rsidR="00C474C1">
        <w:t>’</w:t>
      </w:r>
      <w:r w:rsidRPr="00605EB6">
        <w:t>en était jamais servi</w:t>
      </w:r>
      <w:r w:rsidR="00C474C1">
        <w:t xml:space="preserve">, </w:t>
      </w:r>
      <w:r w:rsidRPr="00605EB6">
        <w:t>pour cause</w:t>
      </w:r>
      <w:r w:rsidR="00C474C1">
        <w:t xml:space="preserve"> ; : </w:t>
      </w:r>
      <w:r w:rsidRPr="00605EB6">
        <w:t>il n</w:t>
      </w:r>
      <w:r w:rsidR="00C474C1">
        <w:t>’</w:t>
      </w:r>
      <w:r w:rsidRPr="00605EB6">
        <w:t>avait ni poudre</w:t>
      </w:r>
      <w:r w:rsidR="00C474C1">
        <w:t xml:space="preserve">, </w:t>
      </w:r>
      <w:r w:rsidRPr="00605EB6">
        <w:t>ni plomb</w:t>
      </w:r>
      <w:r w:rsidR="00C474C1">
        <w:t xml:space="preserve">, </w:t>
      </w:r>
      <w:r w:rsidRPr="00605EB6">
        <w:t>ni capsules</w:t>
      </w:r>
      <w:r w:rsidR="00C474C1">
        <w:t>.</w:t>
      </w:r>
    </w:p>
    <w:p w14:paraId="49585F7F" w14:textId="77777777" w:rsidR="00C474C1" w:rsidRDefault="00C52F4A" w:rsidP="00C52F4A">
      <w:r w:rsidRPr="00605EB6">
        <w:t>Il avait encore trouvé</w:t>
      </w:r>
      <w:r w:rsidR="00C474C1">
        <w:t xml:space="preserve">, </w:t>
      </w:r>
      <w:r w:rsidRPr="00605EB6">
        <w:t>un jour</w:t>
      </w:r>
      <w:r w:rsidR="00C474C1">
        <w:t xml:space="preserve">, </w:t>
      </w:r>
      <w:r w:rsidRPr="00605EB6">
        <w:t>dans un sentier de la forêt</w:t>
      </w:r>
      <w:r w:rsidR="00C474C1">
        <w:t xml:space="preserve">, </w:t>
      </w:r>
      <w:r w:rsidRPr="00605EB6">
        <w:t>un couteau de chasse</w:t>
      </w:r>
      <w:r w:rsidR="00C474C1">
        <w:t xml:space="preserve">, </w:t>
      </w:r>
      <w:r w:rsidRPr="00605EB6">
        <w:t>et quelque temps après un vieux panier qu</w:t>
      </w:r>
      <w:r w:rsidR="00C474C1">
        <w:t>’</w:t>
      </w:r>
      <w:r w:rsidRPr="00605EB6">
        <w:t>on avait oublié dans une clairière</w:t>
      </w:r>
      <w:r w:rsidR="00C474C1">
        <w:t>.</w:t>
      </w:r>
    </w:p>
    <w:p w14:paraId="658A89D0" w14:textId="2190E0E8" w:rsidR="00C474C1" w:rsidRDefault="00C52F4A" w:rsidP="00C52F4A">
      <w:r w:rsidRPr="00605EB6">
        <w:t>À défaut d</w:t>
      </w:r>
      <w:r w:rsidR="00C474C1">
        <w:t>’</w:t>
      </w:r>
      <w:r w:rsidRPr="00605EB6">
        <w:t>autres instruments</w:t>
      </w:r>
      <w:r w:rsidR="00C474C1">
        <w:t xml:space="preserve">, </w:t>
      </w:r>
      <w:r w:rsidRPr="00605EB6">
        <w:t>le couteau</w:t>
      </w:r>
      <w:r w:rsidR="00C474C1">
        <w:t xml:space="preserve">, </w:t>
      </w:r>
      <w:r w:rsidRPr="00605EB6">
        <w:t>on le comprend</w:t>
      </w:r>
      <w:r w:rsidR="00C474C1">
        <w:t xml:space="preserve">, </w:t>
      </w:r>
      <w:r w:rsidRPr="00605EB6">
        <w:t>lui rendait de nombreux services</w:t>
      </w:r>
      <w:r w:rsidR="00C474C1">
        <w:t xml:space="preserve">. </w:t>
      </w:r>
      <w:r w:rsidRPr="00605EB6">
        <w:t>Quant au panier</w:t>
      </w:r>
      <w:r w:rsidR="00C474C1">
        <w:t xml:space="preserve">, </w:t>
      </w:r>
      <w:r w:rsidRPr="00605EB6">
        <w:t>il lui avait servi de modèle pour en fabriquer plusieurs autres de diverses grandeurs avec lesquels il allait faire ses provisions</w:t>
      </w:r>
      <w:r w:rsidR="00C474C1">
        <w:t xml:space="preserve">. </w:t>
      </w:r>
      <w:r w:rsidRPr="00605EB6">
        <w:t>Il y en avait un amas dans une partie de la grotte transformée en grenier d</w:t>
      </w:r>
      <w:r w:rsidR="00C474C1">
        <w:t>’</w:t>
      </w:r>
      <w:r w:rsidRPr="00605EB6">
        <w:t>abondance</w:t>
      </w:r>
      <w:r w:rsidR="00C474C1">
        <w:t xml:space="preserve">. </w:t>
      </w:r>
      <w:r w:rsidRPr="00605EB6">
        <w:t>Tous les blocs en saillie faisaient l</w:t>
      </w:r>
      <w:r w:rsidR="00C474C1">
        <w:t>’</w:t>
      </w:r>
      <w:r w:rsidRPr="00605EB6">
        <w:t>office des rayons d</w:t>
      </w:r>
      <w:r w:rsidR="00C474C1">
        <w:t>’</w:t>
      </w:r>
      <w:r w:rsidRPr="00605EB6">
        <w:t>une étagère ou des claies d</w:t>
      </w:r>
      <w:r w:rsidR="00C474C1">
        <w:t>’</w:t>
      </w:r>
      <w:r w:rsidRPr="00605EB6">
        <w:t>un fruitier</w:t>
      </w:r>
      <w:r w:rsidR="00C474C1">
        <w:t xml:space="preserve">. </w:t>
      </w:r>
      <w:r w:rsidRPr="00605EB6">
        <w:t>Chaque cavité lui tenait lieu d</w:t>
      </w:r>
      <w:r w:rsidR="00C474C1">
        <w:t>’</w:t>
      </w:r>
      <w:r w:rsidRPr="00605EB6">
        <w:t>un coffre ou d</w:t>
      </w:r>
      <w:r w:rsidR="00C474C1">
        <w:t>’</w:t>
      </w:r>
      <w:r w:rsidRPr="00605EB6">
        <w:t>une armoire</w:t>
      </w:r>
      <w:r w:rsidR="00C474C1">
        <w:t xml:space="preserve">. </w:t>
      </w:r>
      <w:r w:rsidRPr="00605EB6">
        <w:t>À côté d</w:t>
      </w:r>
      <w:r w:rsidR="00C474C1">
        <w:t>’</w:t>
      </w:r>
      <w:r w:rsidRPr="00605EB6">
        <w:t>un tas de noisettes</w:t>
      </w:r>
      <w:r w:rsidR="00C474C1">
        <w:t xml:space="preserve">, </w:t>
      </w:r>
      <w:r w:rsidRPr="00605EB6">
        <w:t>un tas de glands</w:t>
      </w:r>
      <w:r w:rsidR="00C474C1">
        <w:t xml:space="preserve">, </w:t>
      </w:r>
      <w:r w:rsidRPr="00605EB6">
        <w:t>des noix</w:t>
      </w:r>
      <w:r w:rsidR="00C474C1">
        <w:t xml:space="preserve">, </w:t>
      </w:r>
      <w:r w:rsidRPr="00605EB6">
        <w:t>des fruits de toutes sortes</w:t>
      </w:r>
      <w:r w:rsidR="00C474C1">
        <w:t xml:space="preserve">, </w:t>
      </w:r>
      <w:r w:rsidRPr="00605EB6">
        <w:t>les uns encore verts</w:t>
      </w:r>
      <w:r w:rsidR="00C474C1">
        <w:t xml:space="preserve">, </w:t>
      </w:r>
      <w:r w:rsidRPr="00605EB6">
        <w:t>les autres séchés sous les rayons du soleil</w:t>
      </w:r>
      <w:r w:rsidR="00C474C1">
        <w:t xml:space="preserve">, </w:t>
      </w:r>
      <w:r w:rsidRPr="00605EB6">
        <w:t>des marrons</w:t>
      </w:r>
      <w:r w:rsidR="00C474C1">
        <w:t xml:space="preserve">, </w:t>
      </w:r>
      <w:r w:rsidRPr="00605EB6">
        <w:t>des châtaignes</w:t>
      </w:r>
      <w:r w:rsidR="00C474C1">
        <w:t xml:space="preserve">, </w:t>
      </w:r>
      <w:r w:rsidRPr="00605EB6">
        <w:t xml:space="preserve">un fagot de </w:t>
      </w:r>
      <w:r w:rsidRPr="00605EB6">
        <w:lastRenderedPageBreak/>
        <w:t>racines</w:t>
      </w:r>
      <w:r w:rsidR="00C474C1">
        <w:t xml:space="preserve">, </w:t>
      </w:r>
      <w:r w:rsidRPr="00605EB6">
        <w:t>des bottes d</w:t>
      </w:r>
      <w:r w:rsidR="00C474C1">
        <w:t>’</w:t>
      </w:r>
      <w:r w:rsidRPr="00605EB6">
        <w:t>herbages</w:t>
      </w:r>
      <w:r w:rsidR="00C474C1">
        <w:t xml:space="preserve">. </w:t>
      </w:r>
      <w:r w:rsidRPr="00605EB6">
        <w:t>À quelques pas de sa demeure</w:t>
      </w:r>
      <w:r w:rsidR="00C474C1">
        <w:t xml:space="preserve">, </w:t>
      </w:r>
      <w:r w:rsidRPr="00605EB6">
        <w:t>il avait établi un petit parc dans lequel il avait jeté plusieurs milliers d</w:t>
      </w:r>
      <w:r w:rsidR="00C474C1">
        <w:t>’</w:t>
      </w:r>
      <w:r w:rsidRPr="00605EB6">
        <w:t>escargots</w:t>
      </w:r>
      <w:r w:rsidR="00C474C1">
        <w:t xml:space="preserve"> ; </w:t>
      </w:r>
      <w:r w:rsidRPr="00605EB6">
        <w:t>ce pulmonès terrestre était un de ses régals</w:t>
      </w:r>
      <w:r w:rsidR="00C474C1">
        <w:t xml:space="preserve">. </w:t>
      </w:r>
      <w:r w:rsidRPr="00605EB6">
        <w:t>Beaucoup parvenaient à s</w:t>
      </w:r>
      <w:r w:rsidR="00C474C1">
        <w:t>’</w:t>
      </w:r>
      <w:r w:rsidRPr="00605EB6">
        <w:t>échapper</w:t>
      </w:r>
      <w:r w:rsidR="00C474C1">
        <w:t xml:space="preserve"> ; </w:t>
      </w:r>
      <w:r w:rsidRPr="00605EB6">
        <w:t>mais cela l</w:t>
      </w:r>
      <w:r w:rsidR="00C474C1">
        <w:t>’</w:t>
      </w:r>
      <w:r w:rsidRPr="00605EB6">
        <w:t>inquiétait médiocrement</w:t>
      </w:r>
      <w:r w:rsidR="00C474C1">
        <w:t xml:space="preserve">, </w:t>
      </w:r>
      <w:r w:rsidRPr="00605EB6">
        <w:t>car</w:t>
      </w:r>
      <w:r w:rsidR="00C474C1">
        <w:t xml:space="preserve">, </w:t>
      </w:r>
      <w:r w:rsidRPr="00605EB6">
        <w:t>s</w:t>
      </w:r>
      <w:r w:rsidR="00C474C1">
        <w:t>’</w:t>
      </w:r>
      <w:r w:rsidRPr="00605EB6">
        <w:t>il ne les arrêtait pas dans leur fuite</w:t>
      </w:r>
      <w:r w:rsidR="00C474C1">
        <w:t xml:space="preserve">, </w:t>
      </w:r>
      <w:r w:rsidRPr="00605EB6">
        <w:t>il pouvait facilement en trouver d</w:t>
      </w:r>
      <w:r w:rsidR="00C474C1">
        <w:t>’</w:t>
      </w:r>
      <w:r w:rsidRPr="00605EB6">
        <w:t>autres</w:t>
      </w:r>
      <w:r w:rsidR="00C474C1">
        <w:t>.</w:t>
      </w:r>
    </w:p>
    <w:p w14:paraId="3B103F99" w14:textId="22A6529B" w:rsidR="00C474C1" w:rsidRDefault="00C52F4A" w:rsidP="00C52F4A">
      <w:r w:rsidRPr="00605EB6">
        <w:t>Toutes ces choses cueillies</w:t>
      </w:r>
      <w:r w:rsidR="00C474C1">
        <w:t xml:space="preserve">, </w:t>
      </w:r>
      <w:r w:rsidRPr="00605EB6">
        <w:t xml:space="preserve">coupées ou ramassées </w:t>
      </w:r>
      <w:r w:rsidR="00BD1790">
        <w:t xml:space="preserve">et entassées </w:t>
      </w:r>
      <w:r w:rsidRPr="00605EB6">
        <w:t>à profusion étaient ses conserves pour l</w:t>
      </w:r>
      <w:r w:rsidR="00C474C1">
        <w:t>’</w:t>
      </w:r>
      <w:r w:rsidRPr="00605EB6">
        <w:t>hiver</w:t>
      </w:r>
      <w:r w:rsidR="00C474C1">
        <w:t xml:space="preserve">. </w:t>
      </w:r>
      <w:r w:rsidRPr="00605EB6">
        <w:t>Il n</w:t>
      </w:r>
      <w:r w:rsidR="00C474C1">
        <w:t>’</w:t>
      </w:r>
      <w:r w:rsidRPr="00605EB6">
        <w:t>avait pas deviné que</w:t>
      </w:r>
      <w:r w:rsidR="00C474C1">
        <w:t xml:space="preserve">, </w:t>
      </w:r>
      <w:r w:rsidRPr="00605EB6">
        <w:t>l</w:t>
      </w:r>
      <w:r w:rsidR="00C474C1">
        <w:t>’</w:t>
      </w:r>
      <w:r w:rsidRPr="00605EB6">
        <w:t>hiver venu</w:t>
      </w:r>
      <w:r w:rsidR="00C474C1">
        <w:t xml:space="preserve">, </w:t>
      </w:r>
      <w:r w:rsidRPr="00605EB6">
        <w:t>quand la terre est gelée et que tout est enseveli sous la neige</w:t>
      </w:r>
      <w:r w:rsidR="00C474C1">
        <w:t xml:space="preserve">, </w:t>
      </w:r>
      <w:r w:rsidRPr="00605EB6">
        <w:t>on ne trouve rien dans le bois</w:t>
      </w:r>
      <w:r w:rsidR="00C474C1">
        <w:t xml:space="preserve"> ; </w:t>
      </w:r>
      <w:r w:rsidRPr="00605EB6">
        <w:t>non</w:t>
      </w:r>
      <w:r w:rsidR="00C474C1">
        <w:t xml:space="preserve">, </w:t>
      </w:r>
      <w:r w:rsidRPr="00605EB6">
        <w:t>il n</w:t>
      </w:r>
      <w:r w:rsidR="00C474C1">
        <w:t>’</w:t>
      </w:r>
      <w:r w:rsidRPr="00605EB6">
        <w:t>avait pas deviné cela</w:t>
      </w:r>
      <w:r w:rsidR="00C474C1">
        <w:t xml:space="preserve">, </w:t>
      </w:r>
      <w:r w:rsidRPr="00605EB6">
        <w:t>il le savait par expérience</w:t>
      </w:r>
      <w:r w:rsidR="00C474C1">
        <w:t xml:space="preserve">, </w:t>
      </w:r>
      <w:r w:rsidRPr="00605EB6">
        <w:t>car</w:t>
      </w:r>
      <w:r w:rsidR="00C474C1">
        <w:t xml:space="preserve">, </w:t>
      </w:r>
      <w:r w:rsidRPr="00605EB6">
        <w:t>depuis qu</w:t>
      </w:r>
      <w:r w:rsidR="00C474C1">
        <w:t>’</w:t>
      </w:r>
      <w:r w:rsidRPr="00605EB6">
        <w:t>il vivait à l</w:t>
      </w:r>
      <w:r w:rsidR="00C474C1">
        <w:t>’</w:t>
      </w:r>
      <w:r w:rsidRPr="00605EB6">
        <w:t>état sauvage</w:t>
      </w:r>
      <w:r w:rsidR="00C474C1">
        <w:t xml:space="preserve">, </w:t>
      </w:r>
      <w:r w:rsidRPr="00605EB6">
        <w:t>il avait vu se renouveler toutes les saisons</w:t>
      </w:r>
      <w:r w:rsidR="00C474C1">
        <w:t>.</w:t>
      </w:r>
    </w:p>
    <w:p w14:paraId="266C1D17" w14:textId="77777777" w:rsidR="00C474C1" w:rsidRDefault="00C52F4A" w:rsidP="00C52F4A">
      <w:r w:rsidRPr="00605EB6">
        <w:t>Grâce aux précautions qu</w:t>
      </w:r>
      <w:r w:rsidR="00C474C1">
        <w:t>’</w:t>
      </w:r>
      <w:r w:rsidRPr="00605EB6">
        <w:t>il prenait quand il faisait dans la forêt des excursions plus ou moins longues</w:t>
      </w:r>
      <w:r w:rsidR="00C474C1">
        <w:t xml:space="preserve">, </w:t>
      </w:r>
      <w:r w:rsidRPr="00605EB6">
        <w:t>plusieurs mois s</w:t>
      </w:r>
      <w:r w:rsidR="00C474C1">
        <w:t>’</w:t>
      </w:r>
      <w:r w:rsidRPr="00605EB6">
        <w:t>étaient écoulés sans qu</w:t>
      </w:r>
      <w:r w:rsidR="00C474C1">
        <w:t>’</w:t>
      </w:r>
      <w:r w:rsidRPr="00605EB6">
        <w:t>il eût été rencontré ou seulement aperçu</w:t>
      </w:r>
      <w:r w:rsidR="00C474C1">
        <w:t>.</w:t>
      </w:r>
    </w:p>
    <w:p w14:paraId="75B9E8B4" w14:textId="77777777" w:rsidR="00C474C1" w:rsidRDefault="00C52F4A" w:rsidP="00C52F4A">
      <w:r w:rsidRPr="00605EB6">
        <w:t>Comme nous l</w:t>
      </w:r>
      <w:r w:rsidR="00C474C1">
        <w:t>’</w:t>
      </w:r>
      <w:r w:rsidRPr="00605EB6">
        <w:t>avons dit</w:t>
      </w:r>
      <w:r w:rsidR="00C474C1">
        <w:t xml:space="preserve">, </w:t>
      </w:r>
      <w:r w:rsidRPr="00605EB6">
        <w:t>on croyait</w:t>
      </w:r>
      <w:r w:rsidR="00C474C1">
        <w:t xml:space="preserve">, </w:t>
      </w:r>
      <w:r w:rsidRPr="00605EB6">
        <w:t>à Mareille</w:t>
      </w:r>
      <w:r w:rsidR="00C474C1">
        <w:t xml:space="preserve">, </w:t>
      </w:r>
      <w:r w:rsidRPr="00605EB6">
        <w:t>qu</w:t>
      </w:r>
      <w:r w:rsidR="00C474C1">
        <w:t>’</w:t>
      </w:r>
      <w:r w:rsidRPr="00605EB6">
        <w:t>il avait quitté la forêt pour aller chercher un asile plus sûr dans une autre région</w:t>
      </w:r>
      <w:r w:rsidR="00C474C1">
        <w:t xml:space="preserve">. </w:t>
      </w:r>
      <w:r w:rsidRPr="00605EB6">
        <w:t>Mais un jour</w:t>
      </w:r>
      <w:r w:rsidR="00C474C1">
        <w:t xml:space="preserve">, </w:t>
      </w:r>
      <w:r w:rsidRPr="00605EB6">
        <w:t>en novembre</w:t>
      </w:r>
      <w:r w:rsidR="00C474C1">
        <w:t xml:space="preserve">, </w:t>
      </w:r>
      <w:r w:rsidRPr="00605EB6">
        <w:t>des chasseurs le trouvèrent étendu sur un tapis de mousse</w:t>
      </w:r>
      <w:r w:rsidR="00C474C1">
        <w:t xml:space="preserve">, </w:t>
      </w:r>
      <w:r w:rsidRPr="00605EB6">
        <w:t>au bord du ruisseau dont nous avons parlé</w:t>
      </w:r>
      <w:r w:rsidR="00C474C1">
        <w:t>.</w:t>
      </w:r>
    </w:p>
    <w:p w14:paraId="2B631E0F" w14:textId="61BBC618" w:rsidR="00C474C1" w:rsidRDefault="00C52F4A" w:rsidP="00C52F4A">
      <w:r w:rsidRPr="00015645">
        <w:t>Les yeux fermés</w:t>
      </w:r>
      <w:r w:rsidR="00C474C1">
        <w:t xml:space="preserve">, </w:t>
      </w:r>
      <w:r w:rsidRPr="00015645">
        <w:t>sommeillant ou enfoncé dans un de ses rêves</w:t>
      </w:r>
      <w:r w:rsidR="00C474C1">
        <w:t xml:space="preserve">, </w:t>
      </w:r>
      <w:r w:rsidRPr="00015645">
        <w:t>il ne les avait pas entendus venir</w:t>
      </w:r>
      <w:r w:rsidR="00C474C1">
        <w:t xml:space="preserve">. </w:t>
      </w:r>
      <w:r w:rsidRPr="00015645">
        <w:t>Comme toujours</w:t>
      </w:r>
      <w:r w:rsidR="00C474C1">
        <w:t xml:space="preserve">, </w:t>
      </w:r>
      <w:r w:rsidRPr="00015645">
        <w:t>après avoir pris son bain</w:t>
      </w:r>
      <w:r w:rsidR="00C474C1">
        <w:t xml:space="preserve">, </w:t>
      </w:r>
      <w:r w:rsidRPr="00015645">
        <w:t>il s</w:t>
      </w:r>
      <w:r w:rsidR="00C474C1">
        <w:t>’</w:t>
      </w:r>
      <w:r w:rsidRPr="00015645">
        <w:t>était couché là</w:t>
      </w:r>
      <w:r w:rsidR="00C474C1">
        <w:t xml:space="preserve">, </w:t>
      </w:r>
      <w:r w:rsidRPr="00015645">
        <w:t>avec d</w:t>
      </w:r>
      <w:r w:rsidR="00C474C1">
        <w:t>’</w:t>
      </w:r>
      <w:r w:rsidRPr="00015645">
        <w:t>autant plus de confiance et de tranquillité</w:t>
      </w:r>
      <w:r w:rsidR="00C474C1">
        <w:t xml:space="preserve">, </w:t>
      </w:r>
      <w:r w:rsidRPr="00015645">
        <w:t>que l</w:t>
      </w:r>
      <w:r w:rsidR="00C474C1">
        <w:t>’</w:t>
      </w:r>
      <w:r w:rsidRPr="00015645">
        <w:t>endroit était le plus sombre</w:t>
      </w:r>
      <w:r w:rsidR="00C474C1">
        <w:t xml:space="preserve">, </w:t>
      </w:r>
      <w:r w:rsidRPr="00015645">
        <w:t>le</w:t>
      </w:r>
      <w:r w:rsidRPr="00605EB6">
        <w:t xml:space="preserve"> plus désert de la forêt et que jamais il n</w:t>
      </w:r>
      <w:r w:rsidR="00C474C1">
        <w:t>’</w:t>
      </w:r>
      <w:r w:rsidRPr="00605EB6">
        <w:t>y avait vu le pas d</w:t>
      </w:r>
      <w:r w:rsidR="00C474C1">
        <w:t>’</w:t>
      </w:r>
      <w:r w:rsidRPr="00605EB6">
        <w:t>un homme</w:t>
      </w:r>
      <w:r w:rsidR="00C474C1">
        <w:t xml:space="preserve">. </w:t>
      </w:r>
      <w:r w:rsidRPr="00605EB6">
        <w:t>Les chasseurs n</w:t>
      </w:r>
      <w:r w:rsidR="00C474C1">
        <w:t>’</w:t>
      </w:r>
      <w:r w:rsidRPr="00605EB6">
        <w:t>étaient plus qu</w:t>
      </w:r>
      <w:r w:rsidR="00C474C1">
        <w:t>’</w:t>
      </w:r>
      <w:r w:rsidRPr="00605EB6">
        <w:t>à quelques pas de lui lorsque le bruit d</w:t>
      </w:r>
      <w:r w:rsidR="00C474C1">
        <w:t>’</w:t>
      </w:r>
      <w:r w:rsidRPr="00605EB6">
        <w:t>une branche de bois mort</w:t>
      </w:r>
      <w:r w:rsidR="00C474C1">
        <w:t xml:space="preserve">, </w:t>
      </w:r>
      <w:r w:rsidRPr="00605EB6">
        <w:t>craquant sous le pied</w:t>
      </w:r>
      <w:r w:rsidR="00C474C1">
        <w:t xml:space="preserve">, </w:t>
      </w:r>
      <w:r w:rsidRPr="00605EB6">
        <w:t xml:space="preserve">frappa son oreille et le tira de sa </w:t>
      </w:r>
      <w:r w:rsidRPr="00605EB6">
        <w:lastRenderedPageBreak/>
        <w:t>somnolence</w:t>
      </w:r>
      <w:r w:rsidR="00C474C1">
        <w:t xml:space="preserve">. </w:t>
      </w:r>
      <w:r w:rsidRPr="00605EB6">
        <w:t>Il tressaillit</w:t>
      </w:r>
      <w:r w:rsidR="00C474C1">
        <w:t xml:space="preserve">, </w:t>
      </w:r>
      <w:r w:rsidRPr="00605EB6">
        <w:t>leva la tête et regarda comme la bête qui craint d</w:t>
      </w:r>
      <w:r w:rsidR="00C474C1">
        <w:t>’</w:t>
      </w:r>
      <w:r w:rsidRPr="00605EB6">
        <w:t>être surprise</w:t>
      </w:r>
      <w:r w:rsidR="00C474C1">
        <w:t>.</w:t>
      </w:r>
    </w:p>
    <w:p w14:paraId="4A3A6E79" w14:textId="77777777" w:rsidR="00C474C1" w:rsidRDefault="00C52F4A" w:rsidP="00C52F4A">
      <w:r w:rsidRPr="00605EB6">
        <w:t>En apercevant les chasseurs</w:t>
      </w:r>
      <w:r w:rsidR="00C474C1">
        <w:t xml:space="preserve">, </w:t>
      </w:r>
      <w:r w:rsidRPr="00605EB6">
        <w:t>dont l</w:t>
      </w:r>
      <w:r w:rsidR="00C474C1">
        <w:t>’</w:t>
      </w:r>
      <w:r w:rsidRPr="00605EB6">
        <w:t>attitude</w:t>
      </w:r>
      <w:r w:rsidR="00C474C1">
        <w:t xml:space="preserve">, </w:t>
      </w:r>
      <w:r w:rsidRPr="00605EB6">
        <w:t>d</w:t>
      </w:r>
      <w:r w:rsidR="00C474C1">
        <w:t>’</w:t>
      </w:r>
      <w:r w:rsidRPr="00605EB6">
        <w:t>ailleurs</w:t>
      </w:r>
      <w:r w:rsidR="00C474C1">
        <w:t xml:space="preserve">, </w:t>
      </w:r>
      <w:r w:rsidRPr="00605EB6">
        <w:t>n</w:t>
      </w:r>
      <w:r w:rsidR="00C474C1">
        <w:t>’</w:t>
      </w:r>
      <w:r w:rsidRPr="00605EB6">
        <w:t>était nullement menaçante</w:t>
      </w:r>
      <w:r w:rsidR="00C474C1">
        <w:t xml:space="preserve">, </w:t>
      </w:r>
      <w:r w:rsidRPr="00605EB6">
        <w:t>il fut saisi d</w:t>
      </w:r>
      <w:r w:rsidR="00C474C1">
        <w:t>’</w:t>
      </w:r>
      <w:r w:rsidRPr="00605EB6">
        <w:t>une folle épouvante</w:t>
      </w:r>
      <w:r w:rsidR="00C474C1">
        <w:t xml:space="preserve">. </w:t>
      </w:r>
      <w:r w:rsidRPr="00605EB6">
        <w:t>Il poussa un cri</w:t>
      </w:r>
      <w:r w:rsidR="00C474C1">
        <w:t xml:space="preserve">, </w:t>
      </w:r>
      <w:r w:rsidRPr="00605EB6">
        <w:t>se dressa comme mû par un ressort</w:t>
      </w:r>
      <w:r w:rsidR="00C474C1">
        <w:t xml:space="preserve">, </w:t>
      </w:r>
      <w:r w:rsidRPr="00605EB6">
        <w:t>promena autour de lui ses yeux hagards pour s</w:t>
      </w:r>
      <w:r w:rsidR="00C474C1">
        <w:t>’</w:t>
      </w:r>
      <w:r w:rsidRPr="00605EB6">
        <w:t>assurer qu</w:t>
      </w:r>
      <w:r w:rsidR="00C474C1">
        <w:t>’</w:t>
      </w:r>
      <w:r w:rsidRPr="00605EB6">
        <w:t>il n</w:t>
      </w:r>
      <w:r w:rsidR="00C474C1">
        <w:t>’</w:t>
      </w:r>
      <w:r w:rsidRPr="00605EB6">
        <w:t>avait pas d</w:t>
      </w:r>
      <w:r w:rsidR="00C474C1">
        <w:t>’</w:t>
      </w:r>
      <w:r w:rsidRPr="00605EB6">
        <w:t>autres ennemis à redouter</w:t>
      </w:r>
      <w:r w:rsidR="00C474C1">
        <w:t xml:space="preserve">, </w:t>
      </w:r>
      <w:r w:rsidRPr="00605EB6">
        <w:t>franchit le ruisseau d</w:t>
      </w:r>
      <w:r w:rsidR="00C474C1">
        <w:t>’</w:t>
      </w:r>
      <w:r w:rsidRPr="00605EB6">
        <w:t>un bond et disparut avec la rapidité de l</w:t>
      </w:r>
      <w:r w:rsidR="00C474C1">
        <w:t>’</w:t>
      </w:r>
      <w:r w:rsidRPr="00605EB6">
        <w:t>éclair</w:t>
      </w:r>
      <w:r w:rsidR="00C474C1">
        <w:t>.</w:t>
      </w:r>
    </w:p>
    <w:p w14:paraId="0BB9714D" w14:textId="77777777" w:rsidR="00C474C1" w:rsidRDefault="00C52F4A" w:rsidP="00C52F4A">
      <w:r w:rsidRPr="00605EB6">
        <w:t>Les chasseurs se regardèrent</w:t>
      </w:r>
      <w:r w:rsidR="00C474C1">
        <w:t xml:space="preserve">. </w:t>
      </w:r>
      <w:r w:rsidRPr="00605EB6">
        <w:t>Ils étaient encore sous le coup de la surprise</w:t>
      </w:r>
      <w:r w:rsidR="00C474C1">
        <w:t>.</w:t>
      </w:r>
    </w:p>
    <w:p w14:paraId="7A6813C5" w14:textId="287B8516" w:rsidR="00C474C1" w:rsidRDefault="0094609C" w:rsidP="00C52F4A">
      <w:r>
        <w:t>— </w:t>
      </w:r>
      <w:r w:rsidR="00C52F4A" w:rsidRPr="00605EB6">
        <w:t>Il a eu une rude peur</w:t>
      </w:r>
      <w:r w:rsidR="00C474C1">
        <w:t xml:space="preserve">, </w:t>
      </w:r>
      <w:r w:rsidR="00C52F4A" w:rsidRPr="00605EB6">
        <w:t>dit l</w:t>
      </w:r>
      <w:r w:rsidR="00C474C1">
        <w:t>’</w:t>
      </w:r>
      <w:r w:rsidR="00C52F4A" w:rsidRPr="00605EB6">
        <w:t>un</w:t>
      </w:r>
      <w:r w:rsidR="00C474C1">
        <w:t>.</w:t>
      </w:r>
    </w:p>
    <w:p w14:paraId="68189350" w14:textId="06F7661F" w:rsidR="00C474C1" w:rsidRDefault="0094609C" w:rsidP="00C52F4A">
      <w:r>
        <w:t>— </w:t>
      </w:r>
      <w:r w:rsidR="00C52F4A" w:rsidRPr="00605EB6">
        <w:t>Pourtant il a dû voir que nous ne songions pas à lui faire du mal</w:t>
      </w:r>
      <w:r w:rsidR="00C474C1">
        <w:t>.</w:t>
      </w:r>
    </w:p>
    <w:p w14:paraId="30C5AD57" w14:textId="3AB1A23D" w:rsidR="00C474C1" w:rsidRDefault="0094609C" w:rsidP="00C52F4A">
      <w:r>
        <w:t>— </w:t>
      </w:r>
      <w:r w:rsidR="00C52F4A" w:rsidRPr="00605EB6">
        <w:t>C</w:t>
      </w:r>
      <w:r w:rsidR="00C474C1">
        <w:t>’</w:t>
      </w:r>
      <w:r w:rsidR="00C52F4A" w:rsidRPr="00605EB6">
        <w:t>est égal</w:t>
      </w:r>
      <w:r w:rsidR="00C474C1">
        <w:t xml:space="preserve">, </w:t>
      </w:r>
      <w:r w:rsidR="00C52F4A" w:rsidRPr="00605EB6">
        <w:t>il a les jarrets solides</w:t>
      </w:r>
      <w:r w:rsidR="00C474C1">
        <w:t xml:space="preserve">, </w:t>
      </w:r>
      <w:r w:rsidR="00C52F4A" w:rsidRPr="00605EB6">
        <w:t>le gaillard</w:t>
      </w:r>
      <w:r w:rsidR="00C474C1">
        <w:t>.</w:t>
      </w:r>
    </w:p>
    <w:p w14:paraId="18172AC1" w14:textId="4EF85C5A" w:rsidR="00C474C1" w:rsidRDefault="0094609C" w:rsidP="00C52F4A">
      <w:r>
        <w:t>— </w:t>
      </w:r>
      <w:r w:rsidR="00C52F4A" w:rsidRPr="00605EB6">
        <w:t>Il s</w:t>
      </w:r>
      <w:r w:rsidR="00C474C1">
        <w:t>’</w:t>
      </w:r>
      <w:r w:rsidR="00C52F4A" w:rsidRPr="00605EB6">
        <w:t>élance et bondit comme un chamois</w:t>
      </w:r>
      <w:r w:rsidR="00C474C1">
        <w:t xml:space="preserve"> ; </w:t>
      </w:r>
      <w:r w:rsidR="00C52F4A" w:rsidRPr="00605EB6">
        <w:t>il attraperait un chevreuil à la course</w:t>
      </w:r>
      <w:r w:rsidR="00C474C1">
        <w:t>.</w:t>
      </w:r>
    </w:p>
    <w:p w14:paraId="04C5A4B9" w14:textId="5CF2B87C" w:rsidR="00C474C1" w:rsidRDefault="0094609C" w:rsidP="00C52F4A">
      <w:r>
        <w:t>— </w:t>
      </w:r>
      <w:r w:rsidR="00C52F4A" w:rsidRPr="00605EB6">
        <w:t>Il a fui dans cette direction</w:t>
      </w:r>
      <w:r w:rsidR="00C474C1">
        <w:t xml:space="preserve"> ; </w:t>
      </w:r>
      <w:r w:rsidR="00C52F4A" w:rsidRPr="00605EB6">
        <w:t>il doit avoir son gîte dans un des trous de la Bosse-Grise</w:t>
      </w:r>
      <w:r w:rsidR="00C474C1">
        <w:t>.</w:t>
      </w:r>
    </w:p>
    <w:p w14:paraId="009B4EAB" w14:textId="155DD85F" w:rsidR="00C474C1" w:rsidRDefault="0094609C" w:rsidP="00C52F4A">
      <w:r>
        <w:t>— </w:t>
      </w:r>
      <w:r w:rsidR="00C52F4A" w:rsidRPr="00605EB6">
        <w:t>C</w:t>
      </w:r>
      <w:r w:rsidR="00C474C1">
        <w:t>’</w:t>
      </w:r>
      <w:r w:rsidR="00C52F4A" w:rsidRPr="00605EB6">
        <w:t>est certainement là qu</w:t>
      </w:r>
      <w:r w:rsidR="00C474C1">
        <w:t>’</w:t>
      </w:r>
      <w:r w:rsidR="00C52F4A" w:rsidRPr="00605EB6">
        <w:t>il se cache</w:t>
      </w:r>
      <w:r w:rsidR="00C474C1">
        <w:t>.</w:t>
      </w:r>
    </w:p>
    <w:p w14:paraId="7E5533D4" w14:textId="2BD5787D" w:rsidR="00C474C1" w:rsidRDefault="0094609C" w:rsidP="00C52F4A">
      <w:r>
        <w:t>— </w:t>
      </w:r>
      <w:r w:rsidR="00C52F4A" w:rsidRPr="00605EB6">
        <w:t>Et il se cache bien</w:t>
      </w:r>
      <w:r w:rsidR="00C474C1">
        <w:t xml:space="preserve">, </w:t>
      </w:r>
      <w:r w:rsidR="00C52F4A" w:rsidRPr="00605EB6">
        <w:t>puisque</w:t>
      </w:r>
      <w:r w:rsidR="00C474C1">
        <w:t xml:space="preserve">, </w:t>
      </w:r>
      <w:r w:rsidR="00C52F4A" w:rsidRPr="00605EB6">
        <w:t>depuis des mois</w:t>
      </w:r>
      <w:r w:rsidR="00C474C1">
        <w:t xml:space="preserve">, </w:t>
      </w:r>
      <w:r w:rsidR="00C52F4A" w:rsidRPr="00605EB6">
        <w:t>nul autre que nous ne l</w:t>
      </w:r>
      <w:r w:rsidR="00C474C1">
        <w:t>’</w:t>
      </w:r>
      <w:r w:rsidR="00C52F4A" w:rsidRPr="00605EB6">
        <w:t>a vu</w:t>
      </w:r>
      <w:r w:rsidR="00C474C1">
        <w:t>.</w:t>
      </w:r>
    </w:p>
    <w:p w14:paraId="4217A9A1" w14:textId="2DBC11A5" w:rsidR="00C474C1" w:rsidRDefault="0094609C" w:rsidP="00C52F4A">
      <w:r>
        <w:t>— </w:t>
      </w:r>
      <w:r w:rsidR="00C52F4A" w:rsidRPr="00605EB6">
        <w:t>Cela indique qu</w:t>
      </w:r>
      <w:r w:rsidR="00C474C1">
        <w:t>’</w:t>
      </w:r>
      <w:r w:rsidR="00C52F4A" w:rsidRPr="00605EB6">
        <w:t>il ne tient pas à être repris une seconde fois</w:t>
      </w:r>
      <w:r w:rsidR="00C474C1">
        <w:t>.</w:t>
      </w:r>
    </w:p>
    <w:p w14:paraId="6661DDAE" w14:textId="79B48307" w:rsidR="00C474C1" w:rsidRDefault="0094609C" w:rsidP="00C52F4A">
      <w:r>
        <w:t>— </w:t>
      </w:r>
      <w:r w:rsidR="00C52F4A" w:rsidRPr="00605EB6">
        <w:t>Mais de quoi peut-il vivre</w:t>
      </w:r>
      <w:r w:rsidR="00C474C1">
        <w:t xml:space="preserve">, </w:t>
      </w:r>
      <w:r w:rsidR="00C52F4A" w:rsidRPr="00605EB6">
        <w:t>le pauvre diable</w:t>
      </w:r>
      <w:r w:rsidR="00C474C1">
        <w:t xml:space="preserve"> ? </w:t>
      </w:r>
      <w:r w:rsidR="00C52F4A" w:rsidRPr="00605EB6">
        <w:t>je me le demande</w:t>
      </w:r>
      <w:r w:rsidR="00C474C1">
        <w:t>.</w:t>
      </w:r>
    </w:p>
    <w:p w14:paraId="4762EB3F" w14:textId="12A668EE" w:rsidR="00C474C1" w:rsidRDefault="0094609C" w:rsidP="00C52F4A">
      <w:r>
        <w:t>— </w:t>
      </w:r>
      <w:r w:rsidR="00C52F4A" w:rsidRPr="00605EB6">
        <w:t>Ça</w:t>
      </w:r>
      <w:r w:rsidR="00C474C1">
        <w:t xml:space="preserve">, </w:t>
      </w:r>
      <w:r w:rsidR="00C52F4A" w:rsidRPr="00605EB6">
        <w:t>c</w:t>
      </w:r>
      <w:r w:rsidR="00C474C1">
        <w:t>’</w:t>
      </w:r>
      <w:r w:rsidR="00C52F4A" w:rsidRPr="00605EB6">
        <w:t>est son affaire</w:t>
      </w:r>
      <w:r w:rsidR="00C474C1">
        <w:t>.</w:t>
      </w:r>
    </w:p>
    <w:p w14:paraId="29058627" w14:textId="440B36D0" w:rsidR="00C474C1" w:rsidRDefault="0094609C" w:rsidP="00C52F4A">
      <w:r>
        <w:lastRenderedPageBreak/>
        <w:t>— </w:t>
      </w:r>
      <w:r w:rsidR="00C52F4A" w:rsidRPr="00605EB6">
        <w:t>On prétendait qu</w:t>
      </w:r>
      <w:r w:rsidR="00C474C1">
        <w:t>’</w:t>
      </w:r>
      <w:r w:rsidR="00C52F4A" w:rsidRPr="00605EB6">
        <w:t>il n</w:t>
      </w:r>
      <w:r w:rsidR="00C474C1">
        <w:t>’</w:t>
      </w:r>
      <w:r w:rsidR="00C52F4A" w:rsidRPr="00605EB6">
        <w:t>était plus dans la forêt</w:t>
      </w:r>
      <w:r w:rsidR="00C474C1">
        <w:t>.</w:t>
      </w:r>
    </w:p>
    <w:p w14:paraId="75F0534A" w14:textId="7FCE603C" w:rsidR="00C474C1" w:rsidRDefault="0094609C" w:rsidP="00C52F4A">
      <w:r>
        <w:t>— </w:t>
      </w:r>
      <w:r w:rsidR="00C52F4A" w:rsidRPr="00605EB6">
        <w:t>Nous venons d</w:t>
      </w:r>
      <w:r w:rsidR="00C474C1">
        <w:t>’</w:t>
      </w:r>
      <w:r w:rsidR="00C52F4A" w:rsidRPr="00605EB6">
        <w:t>avoir la preuve du contraire</w:t>
      </w:r>
      <w:r w:rsidR="00C474C1">
        <w:t>.</w:t>
      </w:r>
    </w:p>
    <w:p w14:paraId="79C288B4" w14:textId="77777777" w:rsidR="00C474C1" w:rsidRDefault="00C52F4A" w:rsidP="00C52F4A">
      <w:r w:rsidRPr="00605EB6">
        <w:t>Les chasseurs s</w:t>
      </w:r>
      <w:r w:rsidR="00C474C1">
        <w:t>’</w:t>
      </w:r>
      <w:r w:rsidRPr="00605EB6">
        <w:t>étaient arrêtés</w:t>
      </w:r>
      <w:r w:rsidR="00C474C1">
        <w:t xml:space="preserve"> ; </w:t>
      </w:r>
      <w:r w:rsidRPr="00605EB6">
        <w:t>ils n</w:t>
      </w:r>
      <w:r w:rsidR="00C474C1">
        <w:t>’</w:t>
      </w:r>
      <w:r w:rsidRPr="00605EB6">
        <w:t>allèrent pas plus loin</w:t>
      </w:r>
      <w:r w:rsidR="00C474C1">
        <w:t xml:space="preserve">. </w:t>
      </w:r>
      <w:r w:rsidRPr="00605EB6">
        <w:t>D</w:t>
      </w:r>
      <w:r w:rsidR="00C474C1">
        <w:t>’</w:t>
      </w:r>
      <w:r w:rsidRPr="00605EB6">
        <w:t>ailleurs</w:t>
      </w:r>
      <w:r w:rsidR="00C474C1">
        <w:t xml:space="preserve">, </w:t>
      </w:r>
      <w:r w:rsidRPr="00605EB6">
        <w:t>pour les empêcher d</w:t>
      </w:r>
      <w:r w:rsidR="00C474C1">
        <w:t>’</w:t>
      </w:r>
      <w:r w:rsidRPr="00605EB6">
        <w:t>avancer</w:t>
      </w:r>
      <w:r w:rsidR="00C474C1">
        <w:t xml:space="preserve">, </w:t>
      </w:r>
      <w:r w:rsidRPr="00605EB6">
        <w:t>ils avaient devant eux la barrière de ronces qui</w:t>
      </w:r>
      <w:r w:rsidR="00C474C1">
        <w:t xml:space="preserve">, </w:t>
      </w:r>
      <w:r w:rsidRPr="00605EB6">
        <w:t>de ce côté</w:t>
      </w:r>
      <w:r w:rsidR="00C474C1">
        <w:t xml:space="preserve">, </w:t>
      </w:r>
      <w:r w:rsidRPr="00605EB6">
        <w:t>défendait les abords de la Bosse-Grise</w:t>
      </w:r>
      <w:r w:rsidR="00C474C1">
        <w:t xml:space="preserve">. </w:t>
      </w:r>
      <w:r w:rsidRPr="00605EB6">
        <w:t>Sans feuillage maintenant</w:t>
      </w:r>
      <w:r w:rsidR="00C474C1">
        <w:t xml:space="preserve">, </w:t>
      </w:r>
      <w:r w:rsidRPr="00605EB6">
        <w:t>plus sombres</w:t>
      </w:r>
      <w:r w:rsidR="00C474C1">
        <w:t xml:space="preserve">, </w:t>
      </w:r>
      <w:r w:rsidRPr="00605EB6">
        <w:t>plus menaçantes</w:t>
      </w:r>
      <w:r w:rsidR="00C474C1">
        <w:t xml:space="preserve">, </w:t>
      </w:r>
      <w:r w:rsidRPr="00605EB6">
        <w:t>plus terribles dans leur nudité</w:t>
      </w:r>
      <w:r w:rsidR="00C474C1">
        <w:t xml:space="preserve">, </w:t>
      </w:r>
      <w:r w:rsidRPr="00605EB6">
        <w:t>droites</w:t>
      </w:r>
      <w:r w:rsidR="00C474C1">
        <w:t xml:space="preserve">, </w:t>
      </w:r>
      <w:r w:rsidRPr="00605EB6">
        <w:t>courbées</w:t>
      </w:r>
      <w:r w:rsidR="00C474C1">
        <w:t xml:space="preserve">, </w:t>
      </w:r>
      <w:r w:rsidRPr="00605EB6">
        <w:t>tordues ou s</w:t>
      </w:r>
      <w:r w:rsidR="00C474C1">
        <w:t>’</w:t>
      </w:r>
      <w:r w:rsidRPr="00605EB6">
        <w:t>allongeant</w:t>
      </w:r>
      <w:r w:rsidR="00C474C1">
        <w:t xml:space="preserve">, </w:t>
      </w:r>
      <w:r w:rsidRPr="00605EB6">
        <w:t>montrant leurs dents formidables</w:t>
      </w:r>
      <w:r w:rsidR="00C474C1">
        <w:t xml:space="preserve">, </w:t>
      </w:r>
      <w:r w:rsidRPr="00605EB6">
        <w:t>prêtes à mordre et à déchirer la chair</w:t>
      </w:r>
      <w:r w:rsidR="00C474C1">
        <w:t xml:space="preserve">, </w:t>
      </w:r>
      <w:r w:rsidRPr="00605EB6">
        <w:t>elles semblaient dire</w:t>
      </w:r>
      <w:r w:rsidR="00C474C1">
        <w:t xml:space="preserve"> : </w:t>
      </w:r>
      <w:r w:rsidRPr="00605EB6">
        <w:t>Gardiennes de ces rochers</w:t>
      </w:r>
      <w:r w:rsidR="00C474C1">
        <w:t xml:space="preserve">, </w:t>
      </w:r>
      <w:r w:rsidRPr="00605EB6">
        <w:t>nous sommes là depuis des siècles pour défendre aux hommes d</w:t>
      </w:r>
      <w:r w:rsidR="00C474C1">
        <w:t>’</w:t>
      </w:r>
      <w:r w:rsidRPr="00605EB6">
        <w:t>approcher</w:t>
      </w:r>
      <w:r w:rsidR="00C474C1">
        <w:t>.</w:t>
      </w:r>
    </w:p>
    <w:p w14:paraId="18C96A46" w14:textId="77777777" w:rsidR="00C474C1" w:rsidRDefault="00C52F4A" w:rsidP="00C52F4A">
      <w:r w:rsidRPr="00605EB6">
        <w:t>Les chasseurs égarés se hâtèrent de rebrousser chemin</w:t>
      </w:r>
      <w:r w:rsidR="00C474C1">
        <w:t>.</w:t>
      </w:r>
    </w:p>
    <w:p w14:paraId="201A7E7C" w14:textId="3703686A" w:rsidR="00C52F4A" w:rsidRPr="00605EB6" w:rsidRDefault="00C52F4A" w:rsidP="00C474C1">
      <w:pPr>
        <w:pStyle w:val="Titre2"/>
      </w:pPr>
      <w:bookmarkStart w:id="21" w:name="_Toc197617867"/>
      <w:r w:rsidRPr="00605EB6">
        <w:lastRenderedPageBreak/>
        <w:t>VIII</w:t>
      </w:r>
      <w:r w:rsidRPr="00605EB6">
        <w:br/>
      </w:r>
      <w:r w:rsidRPr="00605EB6">
        <w:br/>
        <w:t>PAUVRE CATHERINE</w:t>
      </w:r>
      <w:bookmarkEnd w:id="21"/>
    </w:p>
    <w:p w14:paraId="50C885C1" w14:textId="77777777" w:rsidR="00C474C1" w:rsidRDefault="00C52F4A" w:rsidP="00C52F4A">
      <w:r w:rsidRPr="00605EB6">
        <w:t>Le lendemain</w:t>
      </w:r>
      <w:r w:rsidR="00C474C1">
        <w:t xml:space="preserve">, </w:t>
      </w:r>
      <w:r w:rsidRPr="00605EB6">
        <w:t>tout le monde</w:t>
      </w:r>
      <w:r w:rsidR="00C474C1">
        <w:t xml:space="preserve">, </w:t>
      </w:r>
      <w:r w:rsidRPr="00605EB6">
        <w:t>à Mareille</w:t>
      </w:r>
      <w:r w:rsidR="00C474C1">
        <w:t xml:space="preserve">, </w:t>
      </w:r>
      <w:r w:rsidRPr="00605EB6">
        <w:t>savait que le sauvage était toujours dans la forêt et que</w:t>
      </w:r>
      <w:r w:rsidR="00C474C1">
        <w:t xml:space="preserve">, </w:t>
      </w:r>
      <w:r w:rsidRPr="00605EB6">
        <w:t>selon toutes les probabilités</w:t>
      </w:r>
      <w:r w:rsidR="00C474C1">
        <w:t xml:space="preserve">, </w:t>
      </w:r>
      <w:r w:rsidRPr="00605EB6">
        <w:t>il avait établi sa demeure dans les environs de la Bosse-Grise</w:t>
      </w:r>
      <w:r w:rsidR="00C474C1">
        <w:t>.</w:t>
      </w:r>
    </w:p>
    <w:p w14:paraId="61066BBF" w14:textId="0A4307C9" w:rsidR="00C474C1" w:rsidRDefault="0094609C" w:rsidP="00C52F4A">
      <w:r>
        <w:t>— </w:t>
      </w:r>
      <w:r w:rsidR="00C52F4A" w:rsidRPr="00605EB6">
        <w:t>J</w:t>
      </w:r>
      <w:r w:rsidR="00C474C1">
        <w:t>’</w:t>
      </w:r>
      <w:r w:rsidR="00C52F4A" w:rsidRPr="00605EB6">
        <w:t>aurais préféré qu</w:t>
      </w:r>
      <w:r w:rsidR="00C474C1">
        <w:t>’</w:t>
      </w:r>
      <w:r w:rsidR="00C52F4A" w:rsidRPr="00605EB6">
        <w:t>il se fût éloigné de nous</w:t>
      </w:r>
      <w:r w:rsidR="00C474C1">
        <w:t xml:space="preserve">, </w:t>
      </w:r>
      <w:r w:rsidR="00C52F4A" w:rsidRPr="00605EB6">
        <w:t>dit Jacques Vaillant à sa femme</w:t>
      </w:r>
      <w:r w:rsidR="00C474C1">
        <w:t>.</w:t>
      </w:r>
    </w:p>
    <w:p w14:paraId="665E1E9B" w14:textId="1B77225A" w:rsidR="00C474C1" w:rsidRDefault="0094609C" w:rsidP="00C52F4A">
      <w:r>
        <w:t>— </w:t>
      </w:r>
      <w:r w:rsidR="00C52F4A" w:rsidRPr="00605EB6">
        <w:t>Pourquoi</w:t>
      </w:r>
      <w:r w:rsidR="00C474C1">
        <w:t xml:space="preserve"> ? </w:t>
      </w:r>
      <w:r w:rsidR="00C52F4A" w:rsidRPr="00605EB6">
        <w:t>demanda-t-elle</w:t>
      </w:r>
      <w:r w:rsidR="00C474C1">
        <w:t>.</w:t>
      </w:r>
    </w:p>
    <w:p w14:paraId="1067F306" w14:textId="032F5754" w:rsidR="00C474C1" w:rsidRDefault="0094609C" w:rsidP="00C52F4A">
      <w:r>
        <w:t>— </w:t>
      </w:r>
      <w:r w:rsidR="00C52F4A" w:rsidRPr="00605EB6">
        <w:t>Pour ta tranquillité</w:t>
      </w:r>
      <w:r w:rsidR="00C474C1">
        <w:t xml:space="preserve">, </w:t>
      </w:r>
      <w:r w:rsidR="00C52F4A" w:rsidRPr="00605EB6">
        <w:t>Catherine</w:t>
      </w:r>
      <w:r w:rsidR="004540F3">
        <w:t> ;</w:t>
      </w:r>
      <w:r w:rsidR="00C474C1">
        <w:t xml:space="preserve"> </w:t>
      </w:r>
      <w:r w:rsidR="00C52F4A" w:rsidRPr="00605EB6">
        <w:t>car</w:t>
      </w:r>
      <w:r w:rsidR="00C474C1">
        <w:t xml:space="preserve">, </w:t>
      </w:r>
      <w:r w:rsidR="00C52F4A" w:rsidRPr="00605EB6">
        <w:t>depuis que ce malheureux est entré ici</w:t>
      </w:r>
      <w:r w:rsidR="00C474C1">
        <w:t xml:space="preserve">, </w:t>
      </w:r>
      <w:r w:rsidR="00C52F4A" w:rsidRPr="00605EB6">
        <w:t>tu es bien changée</w:t>
      </w:r>
      <w:r w:rsidR="00C474C1">
        <w:t xml:space="preserve"> ; </w:t>
      </w:r>
      <w:r w:rsidR="00C52F4A" w:rsidRPr="00605EB6">
        <w:t>j</w:t>
      </w:r>
      <w:r w:rsidR="00C474C1">
        <w:t>’</w:t>
      </w:r>
      <w:r w:rsidR="00C52F4A" w:rsidRPr="00605EB6">
        <w:t>observe</w:t>
      </w:r>
      <w:r w:rsidR="00C474C1">
        <w:t xml:space="preserve">, </w:t>
      </w:r>
      <w:r w:rsidR="00C52F4A" w:rsidRPr="00605EB6">
        <w:t>je vois</w:t>
      </w:r>
      <w:r w:rsidR="00C474C1">
        <w:t xml:space="preserve">… </w:t>
      </w:r>
      <w:r w:rsidR="00C52F4A" w:rsidRPr="00605EB6">
        <w:t>je ne te disais rien</w:t>
      </w:r>
      <w:r w:rsidR="00C474C1">
        <w:t xml:space="preserve">, </w:t>
      </w:r>
      <w:r w:rsidR="00C52F4A" w:rsidRPr="00605EB6">
        <w:t>espérant que cela se passerait</w:t>
      </w:r>
      <w:r w:rsidR="00C474C1">
        <w:t xml:space="preserve">. </w:t>
      </w:r>
      <w:r w:rsidR="00C52F4A" w:rsidRPr="00605EB6">
        <w:t>Catherine</w:t>
      </w:r>
      <w:r w:rsidR="00C474C1">
        <w:t xml:space="preserve">, </w:t>
      </w:r>
      <w:r w:rsidR="00C52F4A" w:rsidRPr="00605EB6">
        <w:t>quelque chose te tourmente</w:t>
      </w:r>
      <w:r w:rsidR="00C474C1">
        <w:t>.</w:t>
      </w:r>
    </w:p>
    <w:p w14:paraId="6083C231" w14:textId="77777777" w:rsidR="00C474C1" w:rsidRDefault="00C52F4A" w:rsidP="00C52F4A">
      <w:r w:rsidRPr="00605EB6">
        <w:t>Elle ne répondit pas</w:t>
      </w:r>
      <w:r w:rsidR="00C474C1">
        <w:t xml:space="preserve">, </w:t>
      </w:r>
      <w:r w:rsidRPr="00605EB6">
        <w:t>mais elle laissa échapper un soupir</w:t>
      </w:r>
      <w:r w:rsidR="00C474C1">
        <w:t xml:space="preserve"> ; </w:t>
      </w:r>
      <w:r w:rsidRPr="00605EB6">
        <w:t>c</w:t>
      </w:r>
      <w:r w:rsidR="00C474C1">
        <w:t>’</w:t>
      </w:r>
      <w:r w:rsidRPr="00605EB6">
        <w:t>était dire à son mari qu</w:t>
      </w:r>
      <w:r w:rsidR="00C474C1">
        <w:t>’</w:t>
      </w:r>
      <w:r w:rsidRPr="00605EB6">
        <w:t>il ne se trompait point</w:t>
      </w:r>
      <w:r w:rsidR="00C474C1">
        <w:t>.</w:t>
      </w:r>
    </w:p>
    <w:p w14:paraId="418D4947" w14:textId="77777777" w:rsidR="00C474C1" w:rsidRDefault="00C52F4A" w:rsidP="00C52F4A">
      <w:r w:rsidRPr="00605EB6">
        <w:t>Oui</w:t>
      </w:r>
      <w:r w:rsidR="00C474C1">
        <w:t xml:space="preserve">, </w:t>
      </w:r>
      <w:r w:rsidRPr="00605EB6">
        <w:t>elle était triste</w:t>
      </w:r>
      <w:r w:rsidR="00C474C1">
        <w:t xml:space="preserve">, </w:t>
      </w:r>
      <w:r w:rsidRPr="00605EB6">
        <w:t>la bonne Catherine</w:t>
      </w:r>
      <w:r w:rsidR="00C474C1">
        <w:t xml:space="preserve">. </w:t>
      </w:r>
      <w:r w:rsidRPr="00605EB6">
        <w:t>Douée d</w:t>
      </w:r>
      <w:r w:rsidR="00C474C1">
        <w:t>’</w:t>
      </w:r>
      <w:r w:rsidRPr="00605EB6">
        <w:t>une sensibilité nerveuse excessive</w:t>
      </w:r>
      <w:r w:rsidR="00C474C1">
        <w:t xml:space="preserve">, </w:t>
      </w:r>
      <w:r w:rsidRPr="00605EB6">
        <w:t>elle souffrait</w:t>
      </w:r>
      <w:r w:rsidR="00C474C1">
        <w:t xml:space="preserve">. </w:t>
      </w:r>
      <w:r w:rsidRPr="00605EB6">
        <w:t>En lui parlant</w:t>
      </w:r>
      <w:r w:rsidR="00C474C1">
        <w:t xml:space="preserve">, </w:t>
      </w:r>
      <w:r w:rsidRPr="00605EB6">
        <w:t>peut-être avec trop peu de ménagement</w:t>
      </w:r>
      <w:r w:rsidR="00C474C1">
        <w:t xml:space="preserve">, </w:t>
      </w:r>
      <w:r w:rsidRPr="00605EB6">
        <w:t>des terribles dangers que courait le sauvage dans sa vie errante au milieu des bois</w:t>
      </w:r>
      <w:r w:rsidR="00C474C1">
        <w:t xml:space="preserve">, </w:t>
      </w:r>
      <w:r w:rsidRPr="00605EB6">
        <w:t>son mari l</w:t>
      </w:r>
      <w:r w:rsidR="00C474C1">
        <w:t>’</w:t>
      </w:r>
      <w:r w:rsidRPr="00605EB6">
        <w:t>avait frappée au cœur</w:t>
      </w:r>
      <w:r w:rsidR="00C474C1">
        <w:t xml:space="preserve">. </w:t>
      </w:r>
      <w:r w:rsidRPr="00605EB6">
        <w:t>Et le pire</w:t>
      </w:r>
      <w:r w:rsidR="00C474C1">
        <w:t xml:space="preserve">, </w:t>
      </w:r>
      <w:r w:rsidRPr="00605EB6">
        <w:t>c</w:t>
      </w:r>
      <w:r w:rsidR="00C474C1">
        <w:t>’</w:t>
      </w:r>
      <w:r w:rsidRPr="00605EB6">
        <w:t>est qu</w:t>
      </w:r>
      <w:r w:rsidR="00C474C1">
        <w:t>’</w:t>
      </w:r>
      <w:r w:rsidRPr="00605EB6">
        <w:t>elle s</w:t>
      </w:r>
      <w:r w:rsidR="00C474C1">
        <w:t>’</w:t>
      </w:r>
      <w:r w:rsidRPr="00605EB6">
        <w:t>efforçait de cacher son mal pour ne pas inquiéter Jacques</w:t>
      </w:r>
      <w:r w:rsidR="00C474C1">
        <w:t>.</w:t>
      </w:r>
    </w:p>
    <w:p w14:paraId="2D149244" w14:textId="77777777" w:rsidR="00C474C1" w:rsidRDefault="00C52F4A" w:rsidP="00C52F4A">
      <w:r w:rsidRPr="00605EB6">
        <w:t>Ce qu</w:t>
      </w:r>
      <w:r w:rsidR="00C474C1">
        <w:t>’</w:t>
      </w:r>
      <w:r w:rsidRPr="00605EB6">
        <w:t>elle éprouvait</w:t>
      </w:r>
      <w:r w:rsidR="00C474C1">
        <w:t xml:space="preserve">, </w:t>
      </w:r>
      <w:r w:rsidRPr="00605EB6">
        <w:t>elle n</w:t>
      </w:r>
      <w:r w:rsidR="00C474C1">
        <w:t>’</w:t>
      </w:r>
      <w:r w:rsidRPr="00605EB6">
        <w:t>aurait su le dire</w:t>
      </w:r>
      <w:r w:rsidR="00C474C1">
        <w:t xml:space="preserve">. </w:t>
      </w:r>
      <w:r w:rsidRPr="00605EB6">
        <w:t>Cela ne ressemblait pas à un remords de conscience troublée</w:t>
      </w:r>
      <w:r w:rsidR="00C474C1">
        <w:t xml:space="preserve"> ; </w:t>
      </w:r>
      <w:r w:rsidRPr="00605EB6">
        <w:t>ce n</w:t>
      </w:r>
      <w:r w:rsidR="00C474C1">
        <w:t>’</w:t>
      </w:r>
      <w:r w:rsidRPr="00605EB6">
        <w:t>était pas non plus une douleur physique</w:t>
      </w:r>
      <w:r w:rsidR="00C474C1">
        <w:t xml:space="preserve">, </w:t>
      </w:r>
      <w:r w:rsidRPr="00605EB6">
        <w:t>mais quelque chose de plus redoutable</w:t>
      </w:r>
      <w:r w:rsidR="00C474C1">
        <w:t xml:space="preserve">. </w:t>
      </w:r>
      <w:r w:rsidRPr="00605EB6">
        <w:t>C</w:t>
      </w:r>
      <w:r w:rsidR="00C474C1">
        <w:t>’</w:t>
      </w:r>
      <w:r w:rsidRPr="00605EB6">
        <w:t>était une mélancolie noire</w:t>
      </w:r>
      <w:r w:rsidR="00C474C1">
        <w:t xml:space="preserve">, </w:t>
      </w:r>
      <w:r w:rsidRPr="00605EB6">
        <w:t>née d</w:t>
      </w:r>
      <w:r w:rsidR="00C474C1">
        <w:t>’</w:t>
      </w:r>
      <w:r w:rsidRPr="00605EB6">
        <w:t>une impression profonde</w:t>
      </w:r>
      <w:r w:rsidR="00C474C1">
        <w:t xml:space="preserve">, </w:t>
      </w:r>
      <w:r w:rsidRPr="00605EB6">
        <w:t>qui l</w:t>
      </w:r>
      <w:r w:rsidR="00C474C1">
        <w:t>’</w:t>
      </w:r>
      <w:r w:rsidRPr="00605EB6">
        <w:t>avait saisie tout d</w:t>
      </w:r>
      <w:r w:rsidR="00C474C1">
        <w:t>’</w:t>
      </w:r>
      <w:r w:rsidRPr="00605EB6">
        <w:t>un coup</w:t>
      </w:r>
      <w:r w:rsidR="00C474C1">
        <w:t xml:space="preserve">, </w:t>
      </w:r>
      <w:r w:rsidRPr="00605EB6">
        <w:lastRenderedPageBreak/>
        <w:t>brutalement</w:t>
      </w:r>
      <w:r w:rsidR="00C474C1">
        <w:t xml:space="preserve">, </w:t>
      </w:r>
      <w:r w:rsidRPr="00605EB6">
        <w:t>et qui</w:t>
      </w:r>
      <w:r w:rsidR="00C474C1">
        <w:t xml:space="preserve">, </w:t>
      </w:r>
      <w:r w:rsidRPr="00605EB6">
        <w:t>lentement</w:t>
      </w:r>
      <w:r w:rsidR="00C474C1">
        <w:t xml:space="preserve">, </w:t>
      </w:r>
      <w:r w:rsidRPr="00605EB6">
        <w:t>mais avec une opiniâtreté inexorable</w:t>
      </w:r>
      <w:r w:rsidR="00C474C1">
        <w:t xml:space="preserve">, </w:t>
      </w:r>
      <w:r w:rsidRPr="00605EB6">
        <w:t>poursuivait son œuvre fatale</w:t>
      </w:r>
      <w:r w:rsidR="00C474C1">
        <w:t xml:space="preserve">, </w:t>
      </w:r>
      <w:r w:rsidRPr="00605EB6">
        <w:t>s</w:t>
      </w:r>
      <w:r w:rsidR="00C474C1">
        <w:t>’</w:t>
      </w:r>
      <w:r w:rsidRPr="00605EB6">
        <w:t>enfonçait dans son cœur comme un ver rongeur</w:t>
      </w:r>
      <w:r w:rsidR="00C474C1">
        <w:t xml:space="preserve">, </w:t>
      </w:r>
      <w:r w:rsidRPr="00605EB6">
        <w:t>détruisait ses forces</w:t>
      </w:r>
      <w:r w:rsidR="00C474C1">
        <w:t xml:space="preserve">, </w:t>
      </w:r>
      <w:r w:rsidRPr="00605EB6">
        <w:t>obscurcissait ses idées</w:t>
      </w:r>
      <w:r w:rsidR="00C474C1">
        <w:t xml:space="preserve">, </w:t>
      </w:r>
      <w:r w:rsidRPr="00605EB6">
        <w:t>l</w:t>
      </w:r>
      <w:r w:rsidR="00C474C1">
        <w:t>’</w:t>
      </w:r>
      <w:r w:rsidRPr="00605EB6">
        <w:t>enveloppait de ténèbres</w:t>
      </w:r>
      <w:r w:rsidR="00C474C1">
        <w:t xml:space="preserve">, </w:t>
      </w:r>
      <w:r w:rsidRPr="00605EB6">
        <w:t>absorbait tout son être</w:t>
      </w:r>
      <w:r w:rsidR="00C474C1">
        <w:t xml:space="preserve">, </w:t>
      </w:r>
      <w:r w:rsidRPr="00605EB6">
        <w:t>enfin</w:t>
      </w:r>
      <w:r w:rsidR="00C474C1">
        <w:t xml:space="preserve">, </w:t>
      </w:r>
      <w:r w:rsidRPr="00605EB6">
        <w:t>et faisait dans son cerveau d</w:t>
      </w:r>
      <w:r w:rsidR="00C474C1">
        <w:t>’</w:t>
      </w:r>
      <w:r w:rsidRPr="00605EB6">
        <w:t>affreux ravages</w:t>
      </w:r>
      <w:r w:rsidR="00C474C1">
        <w:t>.</w:t>
      </w:r>
    </w:p>
    <w:p w14:paraId="5F9F792B" w14:textId="77777777" w:rsidR="00C474C1" w:rsidRDefault="00C52F4A" w:rsidP="00C52F4A">
      <w:r w:rsidRPr="00605EB6">
        <w:t>Elle n</w:t>
      </w:r>
      <w:r w:rsidR="00C474C1">
        <w:t>’</w:t>
      </w:r>
      <w:r w:rsidRPr="00605EB6">
        <w:t>avait pas senti venir le mal</w:t>
      </w:r>
      <w:r w:rsidR="00C474C1">
        <w:t xml:space="preserve"> ; </w:t>
      </w:r>
      <w:r w:rsidRPr="00605EB6">
        <w:t>il l</w:t>
      </w:r>
      <w:r w:rsidR="00C474C1">
        <w:t>’</w:t>
      </w:r>
      <w:r w:rsidRPr="00605EB6">
        <w:t>avait prise comme une proie</w:t>
      </w:r>
      <w:r w:rsidR="00C474C1">
        <w:t xml:space="preserve">. </w:t>
      </w:r>
      <w:r w:rsidRPr="00605EB6">
        <w:t>Cependant</w:t>
      </w:r>
      <w:r w:rsidR="00C474C1">
        <w:t xml:space="preserve">, </w:t>
      </w:r>
      <w:r w:rsidRPr="00605EB6">
        <w:t>quand elle ressentit ses premiers effets</w:t>
      </w:r>
      <w:r w:rsidR="00C474C1">
        <w:t xml:space="preserve">, </w:t>
      </w:r>
      <w:r w:rsidRPr="00605EB6">
        <w:t>elle essaya de lui échapper</w:t>
      </w:r>
      <w:r w:rsidR="00C474C1">
        <w:t xml:space="preserve">, </w:t>
      </w:r>
      <w:r w:rsidRPr="00605EB6">
        <w:t>de le repousser</w:t>
      </w:r>
      <w:r w:rsidR="00C474C1">
        <w:t xml:space="preserve"> ; </w:t>
      </w:r>
      <w:r w:rsidRPr="00605EB6">
        <w:t>mais déjà il s</w:t>
      </w:r>
      <w:r w:rsidR="00C474C1">
        <w:t>’</w:t>
      </w:r>
      <w:r w:rsidRPr="00605EB6">
        <w:t>était emparé de sa pensée</w:t>
      </w:r>
      <w:r w:rsidR="00C474C1">
        <w:t xml:space="preserve"> ; </w:t>
      </w:r>
      <w:r w:rsidRPr="00605EB6">
        <w:t>il la tenait captive</w:t>
      </w:r>
      <w:r w:rsidR="00C474C1">
        <w:t xml:space="preserve">. </w:t>
      </w:r>
      <w:r w:rsidRPr="00605EB6">
        <w:t>Alors</w:t>
      </w:r>
      <w:r w:rsidR="00C474C1">
        <w:t xml:space="preserve">, </w:t>
      </w:r>
      <w:r w:rsidRPr="00605EB6">
        <w:t>reconnaissant son impuissance</w:t>
      </w:r>
      <w:r w:rsidR="00C474C1">
        <w:t xml:space="preserve">, </w:t>
      </w:r>
      <w:r w:rsidRPr="00605EB6">
        <w:t>inerte</w:t>
      </w:r>
      <w:r w:rsidR="00C474C1">
        <w:t xml:space="preserve">, </w:t>
      </w:r>
      <w:r w:rsidRPr="00605EB6">
        <w:t>sans défense</w:t>
      </w:r>
      <w:r w:rsidR="00C474C1">
        <w:t xml:space="preserve">, </w:t>
      </w:r>
      <w:r w:rsidRPr="00605EB6">
        <w:t>elle s</w:t>
      </w:r>
      <w:r w:rsidR="00C474C1">
        <w:t>’</w:t>
      </w:r>
      <w:r w:rsidRPr="00605EB6">
        <w:t>affaissa sous l</w:t>
      </w:r>
      <w:r w:rsidR="00C474C1">
        <w:t>’</w:t>
      </w:r>
      <w:r w:rsidRPr="00605EB6">
        <w:t>écrasement</w:t>
      </w:r>
      <w:r w:rsidR="00C474C1">
        <w:t>.</w:t>
      </w:r>
    </w:p>
    <w:p w14:paraId="6862E2CB" w14:textId="7BAB72FD" w:rsidR="00C474C1" w:rsidRDefault="00C52F4A" w:rsidP="00C52F4A">
      <w:r w:rsidRPr="00605EB6">
        <w:t>Le jour</w:t>
      </w:r>
      <w:r w:rsidR="00C474C1">
        <w:t xml:space="preserve">, </w:t>
      </w:r>
      <w:r w:rsidRPr="00605EB6">
        <w:t>la nuit</w:t>
      </w:r>
      <w:r w:rsidR="00C474C1">
        <w:t xml:space="preserve">, </w:t>
      </w:r>
      <w:r w:rsidRPr="00605EB6">
        <w:t>à chaque instant</w:t>
      </w:r>
      <w:r w:rsidR="00C474C1">
        <w:t xml:space="preserve">, </w:t>
      </w:r>
      <w:r w:rsidRPr="00605EB6">
        <w:t>toujours</w:t>
      </w:r>
      <w:r w:rsidR="00C474C1">
        <w:t xml:space="preserve">, </w:t>
      </w:r>
      <w:r w:rsidRPr="00605EB6">
        <w:t>sa pensée fixe</w:t>
      </w:r>
      <w:r w:rsidR="00C474C1">
        <w:t xml:space="preserve">, </w:t>
      </w:r>
      <w:r w:rsidRPr="00605EB6">
        <w:t>conduite</w:t>
      </w:r>
      <w:r w:rsidR="00C474C1">
        <w:t xml:space="preserve">, </w:t>
      </w:r>
      <w:r w:rsidRPr="00605EB6">
        <w:t>dirigée par le monstre qui se plaisait à la torturer</w:t>
      </w:r>
      <w:r w:rsidR="00C474C1">
        <w:t xml:space="preserve">, </w:t>
      </w:r>
      <w:r w:rsidRPr="00605EB6">
        <w:t>s</w:t>
      </w:r>
      <w:r w:rsidR="00C474C1">
        <w:t>’</w:t>
      </w:r>
      <w:r w:rsidRPr="00605EB6">
        <w:t>élançait à la recherche du sauvage</w:t>
      </w:r>
      <w:r w:rsidR="00C474C1">
        <w:t xml:space="preserve">, </w:t>
      </w:r>
      <w:r w:rsidRPr="00605EB6">
        <w:t>fouillant la profondeur des bois</w:t>
      </w:r>
      <w:r w:rsidR="00C474C1">
        <w:t xml:space="preserve">, </w:t>
      </w:r>
      <w:r w:rsidRPr="00605EB6">
        <w:t>gravissant jusqu</w:t>
      </w:r>
      <w:r w:rsidR="00C474C1">
        <w:t>’</w:t>
      </w:r>
      <w:r w:rsidRPr="00605EB6">
        <w:t xml:space="preserve">aux cimes </w:t>
      </w:r>
      <w:r w:rsidR="00A43157">
        <w:t>d</w:t>
      </w:r>
      <w:r w:rsidR="00A43157" w:rsidRPr="00605EB6">
        <w:t xml:space="preserve">es </w:t>
      </w:r>
      <w:r w:rsidRPr="00605EB6">
        <w:t>plus hautes montagnes</w:t>
      </w:r>
      <w:r w:rsidR="00C474C1">
        <w:t>.</w:t>
      </w:r>
    </w:p>
    <w:p w14:paraId="7C34BC8A" w14:textId="77777777" w:rsidR="00C474C1" w:rsidRDefault="00C52F4A" w:rsidP="00C52F4A">
      <w:r w:rsidRPr="00605EB6">
        <w:t>Chose étrange</w:t>
      </w:r>
      <w:r w:rsidR="00C474C1">
        <w:t xml:space="preserve">, </w:t>
      </w:r>
      <w:r w:rsidRPr="00605EB6">
        <w:t>son affection pour Jeanne s</w:t>
      </w:r>
      <w:r w:rsidR="00C474C1">
        <w:t>’</w:t>
      </w:r>
      <w:r w:rsidRPr="00605EB6">
        <w:t>affaiblissait</w:t>
      </w:r>
      <w:r w:rsidR="00C474C1">
        <w:t xml:space="preserve">, </w:t>
      </w:r>
      <w:r w:rsidRPr="00605EB6">
        <w:t>s</w:t>
      </w:r>
      <w:r w:rsidR="00C474C1">
        <w:t>’</w:t>
      </w:r>
      <w:r w:rsidRPr="00605EB6">
        <w:t>usait comme le morceau de fer sous la lime</w:t>
      </w:r>
      <w:r w:rsidR="00C474C1">
        <w:t xml:space="preserve"> ; </w:t>
      </w:r>
      <w:r w:rsidRPr="00605EB6">
        <w:t>elle oubliait l</w:t>
      </w:r>
      <w:r w:rsidR="00C474C1">
        <w:t>’</w:t>
      </w:r>
      <w:r w:rsidRPr="00605EB6">
        <w:t>enfant qu</w:t>
      </w:r>
      <w:r w:rsidR="00C474C1">
        <w:t>’</w:t>
      </w:r>
      <w:r w:rsidRPr="00605EB6">
        <w:t>elle avait adoptée</w:t>
      </w:r>
      <w:r w:rsidR="00C474C1">
        <w:t xml:space="preserve">, </w:t>
      </w:r>
      <w:r w:rsidRPr="00605EB6">
        <w:t>naguère encore si chère à son cœur</w:t>
      </w:r>
      <w:r w:rsidR="00C474C1">
        <w:t xml:space="preserve">. </w:t>
      </w:r>
      <w:r w:rsidRPr="00605EB6">
        <w:t>Sa pensée enchaînée</w:t>
      </w:r>
      <w:r w:rsidR="00C474C1">
        <w:t xml:space="preserve">, </w:t>
      </w:r>
      <w:r w:rsidRPr="00605EB6">
        <w:t>nageant dans le noir</w:t>
      </w:r>
      <w:r w:rsidR="00C474C1">
        <w:t xml:space="preserve">, </w:t>
      </w:r>
      <w:r w:rsidRPr="00605EB6">
        <w:t>n</w:t>
      </w:r>
      <w:r w:rsidR="00C474C1">
        <w:t>’</w:t>
      </w:r>
      <w:r w:rsidRPr="00605EB6">
        <w:t>avait plus la force de se dégager de ses liens pour s</w:t>
      </w:r>
      <w:r w:rsidR="00C474C1">
        <w:t>’</w:t>
      </w:r>
      <w:r w:rsidRPr="00605EB6">
        <w:t>abandonner à une influence salutaire</w:t>
      </w:r>
      <w:r w:rsidR="00C474C1">
        <w:t>.</w:t>
      </w:r>
    </w:p>
    <w:p w14:paraId="2B9A66CE" w14:textId="77777777" w:rsidR="00C474C1" w:rsidRDefault="00C52F4A" w:rsidP="00C52F4A">
      <w:r w:rsidRPr="00605EB6">
        <w:t>Jeanne</w:t>
      </w:r>
      <w:r w:rsidR="00C474C1">
        <w:t xml:space="preserve">, </w:t>
      </w:r>
      <w:r w:rsidRPr="00605EB6">
        <w:t>près d</w:t>
      </w:r>
      <w:r w:rsidR="00C474C1">
        <w:t>’</w:t>
      </w:r>
      <w:r w:rsidRPr="00605EB6">
        <w:t>elle</w:t>
      </w:r>
      <w:r w:rsidR="00C474C1">
        <w:t xml:space="preserve">, </w:t>
      </w:r>
      <w:r w:rsidRPr="00605EB6">
        <w:t>aurait forcément amené une diversion</w:t>
      </w:r>
      <w:r w:rsidR="00C474C1">
        <w:t xml:space="preserve"> ; </w:t>
      </w:r>
      <w:r w:rsidRPr="00605EB6">
        <w:t>ranimée par les caresses de l</w:t>
      </w:r>
      <w:r w:rsidR="00C474C1">
        <w:t>’</w:t>
      </w:r>
      <w:r w:rsidRPr="00605EB6">
        <w:t>enfant</w:t>
      </w:r>
      <w:r w:rsidR="00C474C1">
        <w:t xml:space="preserve">, </w:t>
      </w:r>
      <w:r w:rsidRPr="00605EB6">
        <w:t>elle serait parvenue</w:t>
      </w:r>
      <w:r w:rsidR="00C474C1">
        <w:t xml:space="preserve">, </w:t>
      </w:r>
      <w:r w:rsidRPr="00605EB6">
        <w:t>peut-être</w:t>
      </w:r>
      <w:r w:rsidR="00C474C1">
        <w:t xml:space="preserve">, </w:t>
      </w:r>
      <w:r w:rsidRPr="00605EB6">
        <w:t>à secouer sa torpeur</w:t>
      </w:r>
      <w:r w:rsidR="00C474C1">
        <w:t xml:space="preserve">, </w:t>
      </w:r>
      <w:r w:rsidRPr="00605EB6">
        <w:t>à sortir de son atonie</w:t>
      </w:r>
      <w:r w:rsidR="00C474C1">
        <w:t xml:space="preserve">. </w:t>
      </w:r>
      <w:r w:rsidRPr="00605EB6">
        <w:t>Alors c</w:t>
      </w:r>
      <w:r w:rsidR="00C474C1">
        <w:t>’</w:t>
      </w:r>
      <w:r w:rsidRPr="00605EB6">
        <w:t>eût été la guérison</w:t>
      </w:r>
      <w:r w:rsidR="00C474C1">
        <w:t>.</w:t>
      </w:r>
    </w:p>
    <w:p w14:paraId="488DA74A" w14:textId="77777777" w:rsidR="00C474C1" w:rsidRDefault="00C52F4A" w:rsidP="00C52F4A">
      <w:r w:rsidRPr="00605EB6">
        <w:t>Mais Jeanne</w:t>
      </w:r>
      <w:r w:rsidR="00C474C1">
        <w:t xml:space="preserve">, </w:t>
      </w:r>
      <w:r w:rsidRPr="00605EB6">
        <w:t>nous le savons</w:t>
      </w:r>
      <w:r w:rsidR="00C474C1">
        <w:t xml:space="preserve">, </w:t>
      </w:r>
      <w:r w:rsidRPr="00605EB6">
        <w:t>était à Épinal</w:t>
      </w:r>
      <w:r w:rsidR="00C474C1">
        <w:t xml:space="preserve">. </w:t>
      </w:r>
      <w:r w:rsidRPr="00605EB6">
        <w:t>Elle ne songea pas à la faire revenir</w:t>
      </w:r>
      <w:r w:rsidR="00C474C1">
        <w:t>.</w:t>
      </w:r>
    </w:p>
    <w:p w14:paraId="26486B02" w14:textId="77777777" w:rsidR="00C474C1" w:rsidRDefault="00C52F4A" w:rsidP="00C52F4A">
      <w:r w:rsidRPr="00605EB6">
        <w:t>Complètement dominée par le mal</w:t>
      </w:r>
      <w:r w:rsidR="00C474C1">
        <w:t xml:space="preserve">, </w:t>
      </w:r>
      <w:r w:rsidRPr="00605EB6">
        <w:t>qui allait toujours en s</w:t>
      </w:r>
      <w:r w:rsidR="00C474C1">
        <w:t>’</w:t>
      </w:r>
      <w:r w:rsidRPr="00605EB6">
        <w:t>aggravant</w:t>
      </w:r>
      <w:r w:rsidR="00C474C1">
        <w:t xml:space="preserve">, </w:t>
      </w:r>
      <w:r w:rsidRPr="00605EB6">
        <w:t>n</w:t>
      </w:r>
      <w:r w:rsidR="00C474C1">
        <w:t>’</w:t>
      </w:r>
      <w:r w:rsidRPr="00605EB6">
        <w:t>ayant ni la force</w:t>
      </w:r>
      <w:r w:rsidR="00C474C1">
        <w:t xml:space="preserve">, </w:t>
      </w:r>
      <w:r w:rsidRPr="00605EB6">
        <w:t>ni le courage</w:t>
      </w:r>
      <w:r w:rsidR="00C474C1">
        <w:t xml:space="preserve">, </w:t>
      </w:r>
      <w:r w:rsidRPr="00605EB6">
        <w:t xml:space="preserve">ni même la </w:t>
      </w:r>
      <w:r w:rsidRPr="00605EB6">
        <w:lastRenderedPageBreak/>
        <w:t>volonté de tenter seulement de réagir contre lui</w:t>
      </w:r>
      <w:r w:rsidR="00C474C1">
        <w:t xml:space="preserve">, </w:t>
      </w:r>
      <w:r w:rsidRPr="00605EB6">
        <w:t>elle laissait s</w:t>
      </w:r>
      <w:r w:rsidR="00C474C1">
        <w:t>’</w:t>
      </w:r>
      <w:r w:rsidRPr="00605EB6">
        <w:t>accomplir l</w:t>
      </w:r>
      <w:r w:rsidR="00C474C1">
        <w:t>’</w:t>
      </w:r>
      <w:r w:rsidRPr="00605EB6">
        <w:t>œuvre de destruction</w:t>
      </w:r>
      <w:r w:rsidR="00C474C1">
        <w:t>.</w:t>
      </w:r>
    </w:p>
    <w:p w14:paraId="3B51B567" w14:textId="5D676118" w:rsidR="00C474C1" w:rsidRDefault="0094609C" w:rsidP="00C52F4A">
      <w:r>
        <w:t>— </w:t>
      </w:r>
      <w:r w:rsidR="00C52F4A" w:rsidRPr="00605EB6">
        <w:t>Catherine a quelque chose</w:t>
      </w:r>
      <w:r w:rsidR="00C474C1">
        <w:t xml:space="preserve">, </w:t>
      </w:r>
      <w:r w:rsidR="00C52F4A" w:rsidRPr="00605EB6">
        <w:t>se répétait souvent Jacques Vaillant</w:t>
      </w:r>
      <w:r w:rsidR="00C474C1">
        <w:t xml:space="preserve">, </w:t>
      </w:r>
      <w:r w:rsidR="00C52F4A" w:rsidRPr="00605EB6">
        <w:t>c</w:t>
      </w:r>
      <w:r w:rsidR="00C474C1">
        <w:t>’</w:t>
      </w:r>
      <w:r w:rsidR="00C52F4A" w:rsidRPr="00605EB6">
        <w:t>est-à-dire chaque fois qu</w:t>
      </w:r>
      <w:r w:rsidR="00C474C1">
        <w:t>’</w:t>
      </w:r>
      <w:r w:rsidR="00C52F4A" w:rsidRPr="00605EB6">
        <w:t>il la surprenait</w:t>
      </w:r>
      <w:r w:rsidR="00C474C1">
        <w:t xml:space="preserve">, </w:t>
      </w:r>
      <w:r w:rsidR="00C52F4A" w:rsidRPr="00605EB6">
        <w:t>immobile comme une statue</w:t>
      </w:r>
      <w:r w:rsidR="00C474C1">
        <w:t xml:space="preserve">, </w:t>
      </w:r>
      <w:r w:rsidR="00C52F4A" w:rsidRPr="00605EB6">
        <w:t>absorbée en elle-même</w:t>
      </w:r>
      <w:r w:rsidR="00C474C1">
        <w:t xml:space="preserve">, </w:t>
      </w:r>
      <w:r w:rsidR="00C52F4A" w:rsidRPr="00605EB6">
        <w:t>sa pensée dans le noir</w:t>
      </w:r>
      <w:r w:rsidR="00C474C1">
        <w:t xml:space="preserve">. </w:t>
      </w:r>
      <w:r w:rsidR="00C52F4A" w:rsidRPr="00605EB6">
        <w:t>Mais cela se passera</w:t>
      </w:r>
      <w:r w:rsidR="00C474C1">
        <w:t xml:space="preserve">, </w:t>
      </w:r>
      <w:r w:rsidR="00C52F4A" w:rsidRPr="00605EB6">
        <w:t>ajoutait-il pour se rassurer</w:t>
      </w:r>
      <w:r w:rsidR="00C474C1">
        <w:t>.</w:t>
      </w:r>
    </w:p>
    <w:p w14:paraId="17CD59B8" w14:textId="77777777" w:rsidR="00C474C1" w:rsidRDefault="00C52F4A" w:rsidP="00C52F4A">
      <w:r w:rsidRPr="00605EB6">
        <w:t>Il ne pouvait croire à la gravité du mal inconnu qui</w:t>
      </w:r>
      <w:r w:rsidR="00C474C1">
        <w:t xml:space="preserve">, </w:t>
      </w:r>
      <w:r w:rsidRPr="00605EB6">
        <w:t>sourdement</w:t>
      </w:r>
      <w:r w:rsidR="00C474C1">
        <w:t xml:space="preserve">, </w:t>
      </w:r>
      <w:r w:rsidRPr="00605EB6">
        <w:t>minait la pauvre femme</w:t>
      </w:r>
      <w:r w:rsidR="00C474C1">
        <w:t>.</w:t>
      </w:r>
    </w:p>
    <w:p w14:paraId="291EFBA6" w14:textId="77777777" w:rsidR="00C474C1" w:rsidRDefault="00C52F4A" w:rsidP="00C52F4A">
      <w:r w:rsidRPr="00605EB6">
        <w:t>Du reste</w:t>
      </w:r>
      <w:r w:rsidR="00C474C1">
        <w:t xml:space="preserve">, </w:t>
      </w:r>
      <w:r w:rsidRPr="00605EB6">
        <w:t>pour qu</w:t>
      </w:r>
      <w:r w:rsidR="00C474C1">
        <w:t>’</w:t>
      </w:r>
      <w:r w:rsidRPr="00605EB6">
        <w:t>il ne s</w:t>
      </w:r>
      <w:r w:rsidR="00C474C1">
        <w:t>’</w:t>
      </w:r>
      <w:r w:rsidRPr="00605EB6">
        <w:t>effrayât point</w:t>
      </w:r>
      <w:r w:rsidR="00C474C1">
        <w:t xml:space="preserve">, </w:t>
      </w:r>
      <w:r w:rsidRPr="00605EB6">
        <w:t>après un violent effort</w:t>
      </w:r>
      <w:r w:rsidR="00C474C1">
        <w:t xml:space="preserve">, </w:t>
      </w:r>
      <w:r w:rsidRPr="00605EB6">
        <w:t>elle forçait ses lèvres à sourire et prenait un air de gaieté</w:t>
      </w:r>
      <w:r w:rsidR="00C474C1">
        <w:t xml:space="preserve">. </w:t>
      </w:r>
      <w:r w:rsidRPr="00605EB6">
        <w:t>Comme toujours</w:t>
      </w:r>
      <w:r w:rsidR="00C474C1">
        <w:t xml:space="preserve">, </w:t>
      </w:r>
      <w:r w:rsidRPr="00605EB6">
        <w:t>d</w:t>
      </w:r>
      <w:r w:rsidR="00C474C1">
        <w:t>’</w:t>
      </w:r>
      <w:r w:rsidRPr="00605EB6">
        <w:t>ailleurs</w:t>
      </w:r>
      <w:r w:rsidR="00C474C1">
        <w:t xml:space="preserve">, </w:t>
      </w:r>
      <w:r w:rsidRPr="00605EB6">
        <w:t>elle donnait ses soins à son ménage</w:t>
      </w:r>
      <w:r w:rsidR="00C474C1">
        <w:t xml:space="preserve">, </w:t>
      </w:r>
      <w:r w:rsidRPr="00605EB6">
        <w:t>vaquait à ses travaux journaliers</w:t>
      </w:r>
      <w:r w:rsidR="00C474C1">
        <w:t xml:space="preserve">. </w:t>
      </w:r>
      <w:r w:rsidRPr="00605EB6">
        <w:t>Mais elle allait</w:t>
      </w:r>
      <w:r w:rsidR="00C474C1">
        <w:t xml:space="preserve">, </w:t>
      </w:r>
      <w:r w:rsidRPr="00605EB6">
        <w:t>venait</w:t>
      </w:r>
      <w:r w:rsidR="00C474C1">
        <w:t xml:space="preserve">, </w:t>
      </w:r>
      <w:r w:rsidRPr="00605EB6">
        <w:t>s</w:t>
      </w:r>
      <w:r w:rsidR="00C474C1">
        <w:t>’</w:t>
      </w:r>
      <w:r w:rsidRPr="00605EB6">
        <w:t>occupait machinalement</w:t>
      </w:r>
      <w:r w:rsidR="00C474C1">
        <w:t xml:space="preserve">, </w:t>
      </w:r>
      <w:r w:rsidRPr="00605EB6">
        <w:t>par habitude</w:t>
      </w:r>
      <w:r w:rsidR="00C474C1">
        <w:t xml:space="preserve">. </w:t>
      </w:r>
      <w:r w:rsidRPr="00605EB6">
        <w:t>Elle agissait inconsciemment</w:t>
      </w:r>
      <w:r w:rsidR="00C474C1">
        <w:t xml:space="preserve">, </w:t>
      </w:r>
      <w:r w:rsidRPr="00605EB6">
        <w:t>n</w:t>
      </w:r>
      <w:r w:rsidR="00C474C1">
        <w:t>’</w:t>
      </w:r>
      <w:r w:rsidRPr="00605EB6">
        <w:t>ayant plus de goût à rien</w:t>
      </w:r>
      <w:r w:rsidR="00C474C1">
        <w:t>.</w:t>
      </w:r>
    </w:p>
    <w:p w14:paraId="79DABD9A" w14:textId="1336B814" w:rsidR="00C474C1" w:rsidRDefault="00C52F4A" w:rsidP="00C52F4A">
      <w:r w:rsidRPr="00605EB6">
        <w:t>Quand le froid</w:t>
      </w:r>
      <w:r w:rsidR="00C474C1">
        <w:t xml:space="preserve">, </w:t>
      </w:r>
      <w:r w:rsidRPr="00605EB6">
        <w:t>devenu rigoureux</w:t>
      </w:r>
      <w:r w:rsidR="00C474C1">
        <w:t xml:space="preserve">, </w:t>
      </w:r>
      <w:r w:rsidRPr="00605EB6">
        <w:t>dessina ses arabesques fantaisistes sur les vitres des maisons</w:t>
      </w:r>
      <w:r w:rsidR="004540F3">
        <w:t> ;</w:t>
      </w:r>
      <w:r w:rsidR="00C474C1">
        <w:t xml:space="preserve"> </w:t>
      </w:r>
      <w:r w:rsidRPr="00605EB6">
        <w:t>quand la neige</w:t>
      </w:r>
      <w:r w:rsidR="00C474C1">
        <w:t xml:space="preserve">, </w:t>
      </w:r>
      <w:r w:rsidRPr="00605EB6">
        <w:t>tombant drue</w:t>
      </w:r>
      <w:r w:rsidR="00C474C1">
        <w:t xml:space="preserve">, </w:t>
      </w:r>
      <w:r w:rsidRPr="00605EB6">
        <w:t>à gros flocons</w:t>
      </w:r>
      <w:r w:rsidR="00C474C1">
        <w:t xml:space="preserve">, </w:t>
      </w:r>
      <w:r w:rsidRPr="00605EB6">
        <w:t>eut en un seul jour étendu sur la terre durcie un immense linceul</w:t>
      </w:r>
      <w:r w:rsidR="00C474C1">
        <w:t xml:space="preserve">, </w:t>
      </w:r>
      <w:r w:rsidRPr="00605EB6">
        <w:t>la maladie de Catherine prit un caractère tout à fait alarmant</w:t>
      </w:r>
      <w:r w:rsidR="00C474C1">
        <w:t xml:space="preserve">. </w:t>
      </w:r>
      <w:r w:rsidRPr="00605EB6">
        <w:t>Son pâle sourire s</w:t>
      </w:r>
      <w:r w:rsidR="00C474C1">
        <w:t>’</w:t>
      </w:r>
      <w:r w:rsidRPr="00605EB6">
        <w:t>envola de ses lèvres pour n</w:t>
      </w:r>
      <w:r w:rsidR="00C474C1">
        <w:t>’</w:t>
      </w:r>
      <w:r w:rsidRPr="00605EB6">
        <w:t>y plus revenir</w:t>
      </w:r>
      <w:r w:rsidR="00C474C1">
        <w:t xml:space="preserve"> ; </w:t>
      </w:r>
      <w:r w:rsidRPr="00605EB6">
        <w:t>sa gaieté forcée</w:t>
      </w:r>
      <w:r w:rsidR="00C474C1">
        <w:t xml:space="preserve">, </w:t>
      </w:r>
      <w:r w:rsidRPr="00605EB6">
        <w:t>factice</w:t>
      </w:r>
      <w:r w:rsidR="00C474C1">
        <w:t xml:space="preserve">, </w:t>
      </w:r>
      <w:r w:rsidRPr="00605EB6">
        <w:t>disparut</w:t>
      </w:r>
      <w:r w:rsidR="00C474C1">
        <w:t xml:space="preserve">, </w:t>
      </w:r>
      <w:r w:rsidRPr="00605EB6">
        <w:t>emportée dans un tourbillon du vent de bise</w:t>
      </w:r>
      <w:r w:rsidR="00C474C1">
        <w:t xml:space="preserve">, </w:t>
      </w:r>
      <w:r w:rsidRPr="00605EB6">
        <w:t>qui hurlait d</w:t>
      </w:r>
      <w:r w:rsidR="00C474C1">
        <w:t>’</w:t>
      </w:r>
      <w:r w:rsidRPr="00605EB6">
        <w:t>une façon sinistre en se heurtant aux angles des maisons et sifflait lugubrement dans les branches des grands arbres de la forêt</w:t>
      </w:r>
      <w:r w:rsidR="00C474C1">
        <w:t>.</w:t>
      </w:r>
    </w:p>
    <w:p w14:paraId="7BFD941F" w14:textId="77777777" w:rsidR="00C474C1" w:rsidRDefault="00C52F4A" w:rsidP="00C52F4A">
      <w:r w:rsidRPr="00605EB6">
        <w:t>Jacques Vaillant vit sa chère femme maigrir à vue d</w:t>
      </w:r>
      <w:r w:rsidR="00C474C1">
        <w:t>’</w:t>
      </w:r>
      <w:r w:rsidRPr="00605EB6">
        <w:t>œil</w:t>
      </w:r>
      <w:r w:rsidR="00C474C1">
        <w:t xml:space="preserve"> ; </w:t>
      </w:r>
      <w:r w:rsidRPr="00605EB6">
        <w:t>ses yeux brillaient d</w:t>
      </w:r>
      <w:r w:rsidR="00C474C1">
        <w:t>’</w:t>
      </w:r>
      <w:r w:rsidRPr="00605EB6">
        <w:t>un éclat fiévreux</w:t>
      </w:r>
      <w:r w:rsidR="00C474C1">
        <w:t xml:space="preserve">, </w:t>
      </w:r>
      <w:r w:rsidRPr="00605EB6">
        <w:t>en s</w:t>
      </w:r>
      <w:r w:rsidR="00C474C1">
        <w:t>’</w:t>
      </w:r>
      <w:r w:rsidRPr="00605EB6">
        <w:t>enfonçant chaque jour davantage sous les arcades sourcilières</w:t>
      </w:r>
      <w:r w:rsidR="00C474C1">
        <w:t xml:space="preserve"> ; </w:t>
      </w:r>
      <w:r w:rsidRPr="00605EB6">
        <w:t>ses lèvres s</w:t>
      </w:r>
      <w:r w:rsidR="00C474C1">
        <w:t>’</w:t>
      </w:r>
      <w:r w:rsidRPr="00605EB6">
        <w:t>amincissaient</w:t>
      </w:r>
      <w:r w:rsidR="00C474C1">
        <w:t xml:space="preserve">, </w:t>
      </w:r>
      <w:r w:rsidRPr="00605EB6">
        <w:t xml:space="preserve">des rides profondes se creusaient sur son </w:t>
      </w:r>
      <w:r w:rsidRPr="00605EB6">
        <w:lastRenderedPageBreak/>
        <w:t>front</w:t>
      </w:r>
      <w:r w:rsidR="00C474C1">
        <w:t xml:space="preserve"> ; </w:t>
      </w:r>
      <w:r w:rsidRPr="00605EB6">
        <w:t>plus de rose sur ses joues</w:t>
      </w:r>
      <w:r w:rsidR="00C474C1">
        <w:t xml:space="preserve">, </w:t>
      </w:r>
      <w:r w:rsidRPr="00605EB6">
        <w:t>qui s</w:t>
      </w:r>
      <w:r w:rsidR="00C474C1">
        <w:t>’</w:t>
      </w:r>
      <w:r w:rsidRPr="00605EB6">
        <w:t>estompaient d</w:t>
      </w:r>
      <w:r w:rsidR="00C474C1">
        <w:t>’</w:t>
      </w:r>
      <w:r w:rsidRPr="00605EB6">
        <w:t>une teinte d</w:t>
      </w:r>
      <w:r w:rsidR="00C474C1">
        <w:t>’</w:t>
      </w:r>
      <w:r w:rsidRPr="00605EB6">
        <w:t>ambre</w:t>
      </w:r>
      <w:r w:rsidR="00C474C1">
        <w:t>.</w:t>
      </w:r>
    </w:p>
    <w:p w14:paraId="0B9F2931" w14:textId="77777777" w:rsidR="00C474C1" w:rsidRDefault="00C52F4A" w:rsidP="00C52F4A">
      <w:r w:rsidRPr="00605EB6">
        <w:t>Catherine ne sortait plus</w:t>
      </w:r>
      <w:r w:rsidR="00C474C1">
        <w:t xml:space="preserve">, </w:t>
      </w:r>
      <w:r w:rsidRPr="00605EB6">
        <w:t>elle restait enfermée dans sa maison</w:t>
      </w:r>
      <w:r w:rsidR="00C474C1">
        <w:t xml:space="preserve">, </w:t>
      </w:r>
      <w:r w:rsidRPr="00605EB6">
        <w:t>évitant de se laisser voir à une fenêtre</w:t>
      </w:r>
      <w:r w:rsidR="00C474C1">
        <w:t xml:space="preserve"> ; </w:t>
      </w:r>
      <w:r w:rsidRPr="00605EB6">
        <w:t>on aurait dit qu</w:t>
      </w:r>
      <w:r w:rsidR="00C474C1">
        <w:t>’</w:t>
      </w:r>
      <w:r w:rsidRPr="00605EB6">
        <w:t>elle avait horreur du grand jour ou que le monde lui faisait peur</w:t>
      </w:r>
      <w:r w:rsidR="00C474C1">
        <w:t xml:space="preserve">. </w:t>
      </w:r>
      <w:r w:rsidRPr="00605EB6">
        <w:t>Il y avait de cela</w:t>
      </w:r>
      <w:r w:rsidR="00C474C1">
        <w:t xml:space="preserve"> ; </w:t>
      </w:r>
      <w:r w:rsidRPr="00605EB6">
        <w:t>car</w:t>
      </w:r>
      <w:r w:rsidR="00C474C1">
        <w:t xml:space="preserve">, </w:t>
      </w:r>
      <w:r w:rsidRPr="00605EB6">
        <w:t>en l</w:t>
      </w:r>
      <w:r w:rsidR="00C474C1">
        <w:t>’</w:t>
      </w:r>
      <w:r w:rsidRPr="00605EB6">
        <w:t>absence de son mari</w:t>
      </w:r>
      <w:r w:rsidR="00C474C1">
        <w:t xml:space="preserve">, </w:t>
      </w:r>
      <w:r w:rsidRPr="00605EB6">
        <w:t>quand un visiteur se présentait</w:t>
      </w:r>
      <w:r w:rsidR="00C474C1">
        <w:t xml:space="preserve">, </w:t>
      </w:r>
      <w:r w:rsidRPr="00605EB6">
        <w:t>elle se cachait pour ne pas le recevoir</w:t>
      </w:r>
      <w:r w:rsidR="00C474C1">
        <w:t xml:space="preserve">, </w:t>
      </w:r>
      <w:r w:rsidRPr="00605EB6">
        <w:t>ou</w:t>
      </w:r>
      <w:r w:rsidR="00C474C1">
        <w:t xml:space="preserve">, </w:t>
      </w:r>
      <w:r w:rsidRPr="00605EB6">
        <w:t>si elle était surprise</w:t>
      </w:r>
      <w:r w:rsidR="00C474C1">
        <w:t xml:space="preserve">, </w:t>
      </w:r>
      <w:r w:rsidRPr="00605EB6">
        <w:t>elle le renvoyait vite pour se retrouver dans sa ténébreuse solitude</w:t>
      </w:r>
      <w:r w:rsidR="00C474C1">
        <w:t>.</w:t>
      </w:r>
    </w:p>
    <w:p w14:paraId="21B3D72F" w14:textId="77777777" w:rsidR="00C474C1" w:rsidRDefault="00C52F4A" w:rsidP="00C52F4A">
      <w:r w:rsidRPr="00C7552D">
        <w:t>Quand Jacques n</w:t>
      </w:r>
      <w:r w:rsidR="00C474C1">
        <w:t>’</w:t>
      </w:r>
      <w:r w:rsidRPr="00C7552D">
        <w:t>était pas là ou qu</w:t>
      </w:r>
      <w:r w:rsidR="00C474C1">
        <w:t>’</w:t>
      </w:r>
      <w:r w:rsidRPr="00C7552D">
        <w:t>elle ne craignait pas qu</w:t>
      </w:r>
      <w:r w:rsidR="00C474C1">
        <w:t>’</w:t>
      </w:r>
      <w:r w:rsidRPr="00C7552D">
        <w:t>il la vît</w:t>
      </w:r>
      <w:r w:rsidR="00C474C1">
        <w:t xml:space="preserve">, </w:t>
      </w:r>
      <w:r w:rsidRPr="00C7552D">
        <w:t>elle s</w:t>
      </w:r>
      <w:r w:rsidR="00C474C1">
        <w:t>’</w:t>
      </w:r>
      <w:r w:rsidRPr="00C7552D">
        <w:t>approchait d</w:t>
      </w:r>
      <w:r w:rsidR="00C474C1">
        <w:t>’</w:t>
      </w:r>
      <w:r w:rsidRPr="00C7552D">
        <w:t>une fenêtre</w:t>
      </w:r>
      <w:r w:rsidR="00C474C1">
        <w:t xml:space="preserve">, </w:t>
      </w:r>
      <w:r w:rsidRPr="00C7552D">
        <w:t>toujours la même</w:t>
      </w:r>
      <w:r w:rsidR="00C474C1">
        <w:t xml:space="preserve">, </w:t>
      </w:r>
      <w:r w:rsidRPr="00C7552D">
        <w:t>et là</w:t>
      </w:r>
      <w:r w:rsidR="00C474C1">
        <w:t xml:space="preserve">, </w:t>
      </w:r>
      <w:r w:rsidRPr="00C7552D">
        <w:t>immobile</w:t>
      </w:r>
      <w:r w:rsidR="00C474C1">
        <w:t xml:space="preserve">, </w:t>
      </w:r>
      <w:r w:rsidRPr="00C7552D">
        <w:t>dans une attitude douloureuse</w:t>
      </w:r>
      <w:r w:rsidR="00C474C1">
        <w:t xml:space="preserve">, </w:t>
      </w:r>
      <w:r w:rsidRPr="00C7552D">
        <w:t>les bras ballants</w:t>
      </w:r>
      <w:r w:rsidR="00C474C1">
        <w:t xml:space="preserve">, </w:t>
      </w:r>
      <w:r w:rsidRPr="00605EB6">
        <w:t>elle regardait au loin</w:t>
      </w:r>
      <w:r w:rsidR="00C474C1">
        <w:t xml:space="preserve">. </w:t>
      </w:r>
      <w:r w:rsidRPr="00605EB6">
        <w:t>Elle voyait l</w:t>
      </w:r>
      <w:r w:rsidR="00C474C1">
        <w:t>’</w:t>
      </w:r>
      <w:r w:rsidRPr="00605EB6">
        <w:t>épaisse couche de neige nivelant la plaine</w:t>
      </w:r>
      <w:r w:rsidR="00C474C1">
        <w:t xml:space="preserve">, </w:t>
      </w:r>
      <w:r w:rsidRPr="00605EB6">
        <w:t>la ligne sombre de la forêt</w:t>
      </w:r>
      <w:r w:rsidR="00C474C1">
        <w:t xml:space="preserve">, </w:t>
      </w:r>
      <w:r w:rsidRPr="00605EB6">
        <w:t>au-dessus les crêtes escarpées de la montagne</w:t>
      </w:r>
      <w:r w:rsidR="00C474C1">
        <w:t xml:space="preserve">, </w:t>
      </w:r>
      <w:r w:rsidRPr="00605EB6">
        <w:t>et plus près d</w:t>
      </w:r>
      <w:r w:rsidR="00C474C1">
        <w:t>’</w:t>
      </w:r>
      <w:r w:rsidRPr="00605EB6">
        <w:t>elle</w:t>
      </w:r>
      <w:r w:rsidR="00C474C1">
        <w:t xml:space="preserve">, </w:t>
      </w:r>
      <w:r w:rsidRPr="00605EB6">
        <w:t>à sa droite</w:t>
      </w:r>
      <w:r w:rsidR="00C474C1">
        <w:t xml:space="preserve">, </w:t>
      </w:r>
      <w:r w:rsidRPr="00605EB6">
        <w:t>sortant des brumes flottantes</w:t>
      </w:r>
      <w:r w:rsidR="00C474C1">
        <w:t xml:space="preserve">, </w:t>
      </w:r>
      <w:r w:rsidRPr="00605EB6">
        <w:t>la Bosse-Grise</w:t>
      </w:r>
      <w:r w:rsidR="00C474C1">
        <w:t xml:space="preserve">, </w:t>
      </w:r>
      <w:r w:rsidRPr="00605EB6">
        <w:t>avec sa couronne de neige et ses larges rayures blanches au bord des abîmes</w:t>
      </w:r>
      <w:r w:rsidR="00C474C1">
        <w:t>.</w:t>
      </w:r>
    </w:p>
    <w:p w14:paraId="08815915" w14:textId="77777777" w:rsidR="00C474C1" w:rsidRDefault="00C52F4A" w:rsidP="00C52F4A">
      <w:r w:rsidRPr="00605EB6">
        <w:t>Ses yeux restaient fixés</w:t>
      </w:r>
      <w:r w:rsidR="00C474C1">
        <w:t xml:space="preserve">, </w:t>
      </w:r>
      <w:r w:rsidRPr="00605EB6">
        <w:t>comme rivés</w:t>
      </w:r>
      <w:r w:rsidR="00C474C1">
        <w:t xml:space="preserve">, </w:t>
      </w:r>
      <w:r w:rsidRPr="00605EB6">
        <w:t>sur le gigantesque rocher</w:t>
      </w:r>
      <w:r w:rsidR="00C474C1">
        <w:t xml:space="preserve">. </w:t>
      </w:r>
      <w:r w:rsidRPr="00605EB6">
        <w:t>Alors un frisson courait dans tous ses membres</w:t>
      </w:r>
      <w:r w:rsidR="00C474C1">
        <w:t xml:space="preserve">, </w:t>
      </w:r>
      <w:r w:rsidRPr="00605EB6">
        <w:t>un cri rauque se nouait dans sa gorge ou une plainte déchirante s</w:t>
      </w:r>
      <w:r w:rsidR="00C474C1">
        <w:t>’</w:t>
      </w:r>
      <w:r w:rsidRPr="00605EB6">
        <w:t>échappait de sa poitrine haletante</w:t>
      </w:r>
      <w:r w:rsidR="00C474C1">
        <w:t>.</w:t>
      </w:r>
    </w:p>
    <w:p w14:paraId="5DE20CC1" w14:textId="6B597564" w:rsidR="00C474C1" w:rsidRDefault="0094609C" w:rsidP="00C52F4A">
      <w:r>
        <w:t>— </w:t>
      </w:r>
      <w:r w:rsidR="00C52F4A" w:rsidRPr="00605EB6">
        <w:t>Mon Dieu</w:t>
      </w:r>
      <w:r w:rsidR="00C474C1">
        <w:t xml:space="preserve">, </w:t>
      </w:r>
      <w:r w:rsidR="00C52F4A" w:rsidRPr="00605EB6">
        <w:t>mon Dieu</w:t>
      </w:r>
      <w:r w:rsidR="00C474C1">
        <w:t xml:space="preserve">, </w:t>
      </w:r>
      <w:r w:rsidR="00C52F4A" w:rsidRPr="00605EB6">
        <w:t>qu</w:t>
      </w:r>
      <w:r w:rsidR="00C474C1">
        <w:t>’</w:t>
      </w:r>
      <w:r w:rsidR="00C52F4A" w:rsidRPr="00605EB6">
        <w:t>est-il devenu</w:t>
      </w:r>
      <w:r w:rsidR="00C474C1">
        <w:t xml:space="preserve"> ? </w:t>
      </w:r>
      <w:r w:rsidR="00C52F4A" w:rsidRPr="00605EB6">
        <w:t>gémissait-elle</w:t>
      </w:r>
      <w:r w:rsidR="00C474C1">
        <w:t xml:space="preserve">. </w:t>
      </w:r>
      <w:r w:rsidR="00C52F4A" w:rsidRPr="00605EB6">
        <w:t>Oh</w:t>
      </w:r>
      <w:r w:rsidR="00C474C1">
        <w:t xml:space="preserve"> ! </w:t>
      </w:r>
      <w:r w:rsidR="00C52F4A" w:rsidRPr="00605EB6">
        <w:t>le malheureux</w:t>
      </w:r>
      <w:r w:rsidR="00C474C1">
        <w:t xml:space="preserve"> !… </w:t>
      </w:r>
      <w:r w:rsidR="00C52F4A" w:rsidRPr="00605EB6">
        <w:t>Mort</w:t>
      </w:r>
      <w:r w:rsidR="00C474C1">
        <w:t xml:space="preserve">, </w:t>
      </w:r>
      <w:r w:rsidR="00C52F4A" w:rsidRPr="00605EB6">
        <w:t>mort</w:t>
      </w:r>
      <w:r w:rsidR="00C474C1">
        <w:t xml:space="preserve"> !… </w:t>
      </w:r>
      <w:r w:rsidR="00C52F4A" w:rsidRPr="00605EB6">
        <w:t>Oui</w:t>
      </w:r>
      <w:r w:rsidR="00C474C1">
        <w:t xml:space="preserve">, </w:t>
      </w:r>
      <w:r w:rsidR="00C52F4A" w:rsidRPr="00605EB6">
        <w:t>mort de froid et de faim ou sous la dent des loups</w:t>
      </w:r>
      <w:r w:rsidR="00C474C1">
        <w:t xml:space="preserve"> ! </w:t>
      </w:r>
      <w:r w:rsidR="00C52F4A" w:rsidRPr="00605EB6">
        <w:t>Oh</w:t>
      </w:r>
      <w:r w:rsidR="00C474C1">
        <w:t xml:space="preserve"> ! </w:t>
      </w:r>
      <w:r w:rsidR="00C52F4A" w:rsidRPr="00605EB6">
        <w:t>oh</w:t>
      </w:r>
      <w:r w:rsidR="00C474C1">
        <w:t xml:space="preserve"> ! </w:t>
      </w:r>
      <w:r w:rsidR="00C52F4A" w:rsidRPr="00605EB6">
        <w:t>oh</w:t>
      </w:r>
      <w:r w:rsidR="00C474C1">
        <w:t xml:space="preserve"> ! </w:t>
      </w:r>
      <w:r w:rsidR="00C52F4A" w:rsidRPr="00605EB6">
        <w:t>Déchiré</w:t>
      </w:r>
      <w:r w:rsidR="00C474C1">
        <w:t xml:space="preserve">, </w:t>
      </w:r>
      <w:r w:rsidR="00C52F4A" w:rsidRPr="00605EB6">
        <w:t>mis en pièces</w:t>
      </w:r>
      <w:r w:rsidR="00C474C1">
        <w:t xml:space="preserve">, </w:t>
      </w:r>
      <w:r w:rsidR="00C52F4A" w:rsidRPr="00605EB6">
        <w:t>mangé par les bêtes</w:t>
      </w:r>
      <w:r w:rsidR="00C474C1">
        <w:t> !</w:t>
      </w:r>
    </w:p>
    <w:p w14:paraId="3C4384AC" w14:textId="7B673FCE" w:rsidR="00C474C1" w:rsidRDefault="00C52F4A" w:rsidP="00C52F4A">
      <w:r w:rsidRPr="00605EB6">
        <w:t>Tout son corps frémissait</w:t>
      </w:r>
      <w:r w:rsidR="00C474C1">
        <w:t xml:space="preserve">, </w:t>
      </w:r>
      <w:r w:rsidRPr="00605EB6">
        <w:t>tremblait d</w:t>
      </w:r>
      <w:r w:rsidR="00C474C1">
        <w:t>’</w:t>
      </w:r>
      <w:r w:rsidRPr="00605EB6">
        <w:t>horreur et d</w:t>
      </w:r>
      <w:r w:rsidR="00C474C1">
        <w:t>’</w:t>
      </w:r>
      <w:r w:rsidRPr="00605EB6">
        <w:t>épouvante</w:t>
      </w:r>
      <w:r w:rsidR="00C474C1">
        <w:t xml:space="preserve">. </w:t>
      </w:r>
      <w:r w:rsidRPr="00605EB6">
        <w:t>Elle laissait échapper une nouvelle plainte ou poussait un nouveau cri désespéré</w:t>
      </w:r>
      <w:r w:rsidR="00C474C1">
        <w:t xml:space="preserve">, </w:t>
      </w:r>
      <w:r w:rsidRPr="00605EB6">
        <w:t>et</w:t>
      </w:r>
      <w:r w:rsidR="00C474C1">
        <w:t xml:space="preserve">, </w:t>
      </w:r>
      <w:r w:rsidRPr="00605EB6">
        <w:t>effarée</w:t>
      </w:r>
      <w:r w:rsidR="00C474C1">
        <w:t xml:space="preserve">, </w:t>
      </w:r>
      <w:r w:rsidRPr="00605EB6">
        <w:t>pantelante</w:t>
      </w:r>
      <w:r w:rsidR="00C474C1">
        <w:t xml:space="preserve">, </w:t>
      </w:r>
      <w:r w:rsidRPr="00605EB6">
        <w:t>elle reculait folle de terreur</w:t>
      </w:r>
      <w:r w:rsidR="00C474C1">
        <w:t xml:space="preserve">, </w:t>
      </w:r>
      <w:r w:rsidRPr="00605EB6">
        <w:t xml:space="preserve">comme si le spectacle horrible que créait son </w:t>
      </w:r>
      <w:r w:rsidRPr="00605EB6">
        <w:lastRenderedPageBreak/>
        <w:t>imagination eût été réellement sous ses yeux</w:t>
      </w:r>
      <w:r w:rsidR="00C474C1">
        <w:t xml:space="preserve">. </w:t>
      </w:r>
      <w:r w:rsidRPr="00605EB6">
        <w:t>Elle tombait lourdement sur un siège</w:t>
      </w:r>
      <w:r w:rsidR="00C474C1">
        <w:t xml:space="preserve">, </w:t>
      </w:r>
      <w:r w:rsidRPr="00605EB6">
        <w:t>presque inanimée</w:t>
      </w:r>
      <w:r w:rsidR="00C474C1">
        <w:t xml:space="preserve">, </w:t>
      </w:r>
      <w:r w:rsidRPr="00605EB6">
        <w:t>mais frissonnant toujours</w:t>
      </w:r>
      <w:r w:rsidR="00C474C1">
        <w:t xml:space="preserve">. </w:t>
      </w:r>
      <w:r w:rsidRPr="00605EB6">
        <w:t>Elle restait là longtemps</w:t>
      </w:r>
      <w:r w:rsidR="00C474C1">
        <w:t xml:space="preserve">, </w:t>
      </w:r>
      <w:r w:rsidRPr="00605EB6">
        <w:t>souvent des heures entières</w:t>
      </w:r>
      <w:r w:rsidR="00C474C1">
        <w:t xml:space="preserve">, </w:t>
      </w:r>
      <w:r w:rsidRPr="00605EB6">
        <w:t xml:space="preserve">la tête appuyée </w:t>
      </w:r>
      <w:r w:rsidR="00C7552D">
        <w:t>sur</w:t>
      </w:r>
      <w:r w:rsidR="00C7552D" w:rsidRPr="00605EB6">
        <w:t xml:space="preserve"> </w:t>
      </w:r>
      <w:r w:rsidRPr="00605EB6">
        <w:t>un meuble</w:t>
      </w:r>
      <w:r w:rsidR="00C474C1">
        <w:t xml:space="preserve">, </w:t>
      </w:r>
      <w:r w:rsidRPr="00605EB6">
        <w:t>reprenant peu à peu son effrayante immobilité</w:t>
      </w:r>
      <w:r w:rsidR="00C474C1">
        <w:t xml:space="preserve">. </w:t>
      </w:r>
      <w:r w:rsidRPr="00605EB6">
        <w:t>On aurait dit qu</w:t>
      </w:r>
      <w:r w:rsidR="00C474C1">
        <w:t>’</w:t>
      </w:r>
      <w:r w:rsidRPr="00605EB6">
        <w:t>elle ne pouvait plus la soutenir</w:t>
      </w:r>
      <w:r w:rsidR="00C474C1">
        <w:t xml:space="preserve">, </w:t>
      </w:r>
      <w:r w:rsidRPr="00605EB6">
        <w:t>sa pauvre tête</w:t>
      </w:r>
      <w:r w:rsidR="00C474C1">
        <w:t xml:space="preserve">, </w:t>
      </w:r>
      <w:r w:rsidRPr="00605EB6">
        <w:t>hantée par d</w:t>
      </w:r>
      <w:r w:rsidR="00C474C1">
        <w:t>’</w:t>
      </w:r>
      <w:r w:rsidRPr="00605EB6">
        <w:t>horribles visions</w:t>
      </w:r>
      <w:r w:rsidR="00C474C1">
        <w:t xml:space="preserve">, </w:t>
      </w:r>
      <w:r w:rsidRPr="00605EB6">
        <w:t>ou que le poids d</w:t>
      </w:r>
      <w:r w:rsidR="00C474C1">
        <w:t>’</w:t>
      </w:r>
      <w:r w:rsidRPr="00605EB6">
        <w:t>une pensée unique était pour elle un fardeau trop lourd à porter</w:t>
      </w:r>
      <w:r w:rsidR="00C474C1">
        <w:t>.</w:t>
      </w:r>
    </w:p>
    <w:p w14:paraId="58890F22" w14:textId="77777777" w:rsidR="00C474C1" w:rsidRDefault="00C52F4A" w:rsidP="00C52F4A">
      <w:r w:rsidRPr="00605EB6">
        <w:t>Jacques Vaillant ne disait plus</w:t>
      </w:r>
      <w:r w:rsidR="00C474C1">
        <w:t> :</w:t>
      </w:r>
    </w:p>
    <w:p w14:paraId="035C6AA0" w14:textId="39A82F4B" w:rsidR="00C474C1" w:rsidRDefault="0094609C" w:rsidP="00C52F4A">
      <w:r>
        <w:t>— </w:t>
      </w:r>
      <w:r w:rsidR="00C52F4A" w:rsidRPr="00605EB6">
        <w:t>Ce ne sera rien</w:t>
      </w:r>
      <w:r w:rsidR="00C474C1">
        <w:t xml:space="preserve">, </w:t>
      </w:r>
      <w:r w:rsidR="00C52F4A" w:rsidRPr="00605EB6">
        <w:t>cela se passera</w:t>
      </w:r>
      <w:r w:rsidR="00C474C1">
        <w:t>.</w:t>
      </w:r>
    </w:p>
    <w:p w14:paraId="5E5A6894" w14:textId="77777777" w:rsidR="00C474C1" w:rsidRDefault="00C52F4A" w:rsidP="00C52F4A">
      <w:r w:rsidRPr="00605EB6">
        <w:t>Son inquiétude se changea en crainte plus sérieuse</w:t>
      </w:r>
      <w:r w:rsidR="00C474C1">
        <w:t xml:space="preserve">. </w:t>
      </w:r>
      <w:r w:rsidRPr="00605EB6">
        <w:t>Le dépérissement rapide de sa femme lui disait suffisamment qu</w:t>
      </w:r>
      <w:r w:rsidR="00C474C1">
        <w:t>’</w:t>
      </w:r>
      <w:r w:rsidRPr="00605EB6">
        <w:t>il devait s</w:t>
      </w:r>
      <w:r w:rsidR="00C474C1">
        <w:t>’</w:t>
      </w:r>
      <w:r w:rsidRPr="00605EB6">
        <w:t>effrayer</w:t>
      </w:r>
      <w:r w:rsidR="00C474C1">
        <w:t>.</w:t>
      </w:r>
    </w:p>
    <w:p w14:paraId="198252C1" w14:textId="4307B141" w:rsidR="00C474C1" w:rsidRDefault="00C52F4A" w:rsidP="00C52F4A">
      <w:r w:rsidRPr="00605EB6">
        <w:t>Un jour</w:t>
      </w:r>
      <w:r w:rsidR="00C474C1">
        <w:t xml:space="preserve">, </w:t>
      </w:r>
      <w:r w:rsidRPr="00605EB6">
        <w:t>malgré Catherine</w:t>
      </w:r>
      <w:r w:rsidR="00C474C1">
        <w:t xml:space="preserve">, </w:t>
      </w:r>
      <w:r w:rsidRPr="00605EB6">
        <w:t>qui s</w:t>
      </w:r>
      <w:r w:rsidR="00C474C1">
        <w:t>’</w:t>
      </w:r>
      <w:r w:rsidRPr="00605EB6">
        <w:t>y opposait de toutes ses forces</w:t>
      </w:r>
      <w:r w:rsidR="00C474C1">
        <w:t xml:space="preserve">, </w:t>
      </w:r>
      <w:r w:rsidRPr="00605EB6">
        <w:t>il fit venir un médecin</w:t>
      </w:r>
      <w:r w:rsidR="00C474C1">
        <w:t xml:space="preserve">. </w:t>
      </w:r>
      <w:r w:rsidRPr="00605EB6">
        <w:t>Celui-ci ne sut que dire</w:t>
      </w:r>
      <w:r w:rsidR="00C474C1">
        <w:t xml:space="preserve">. </w:t>
      </w:r>
      <w:r w:rsidRPr="00605EB6">
        <w:t>Il vit bien que la pauvre femme se consumait lentement</w:t>
      </w:r>
      <w:r w:rsidR="00C474C1">
        <w:t xml:space="preserve"> ; </w:t>
      </w:r>
      <w:r w:rsidRPr="00605EB6">
        <w:t>ce n</w:t>
      </w:r>
      <w:r w:rsidR="00C474C1">
        <w:t>’</w:t>
      </w:r>
      <w:r w:rsidRPr="00605EB6">
        <w:t>était pas la première fois qu</w:t>
      </w:r>
      <w:r w:rsidR="00C474C1">
        <w:t>’</w:t>
      </w:r>
      <w:r w:rsidRPr="00605EB6">
        <w:t>il lui était donné d</w:t>
      </w:r>
      <w:r w:rsidR="00C474C1">
        <w:t>’</w:t>
      </w:r>
      <w:r w:rsidRPr="00605EB6">
        <w:t>observer les symptômes d</w:t>
      </w:r>
      <w:r w:rsidR="00C474C1">
        <w:t>’</w:t>
      </w:r>
      <w:r w:rsidRPr="00605EB6">
        <w:t>une affection cérébrale</w:t>
      </w:r>
      <w:r w:rsidR="00C474C1">
        <w:t xml:space="preserve">. </w:t>
      </w:r>
      <w:r w:rsidRPr="00605EB6">
        <w:t>Il ne douta point que le siège du mal ne fût au cerveau</w:t>
      </w:r>
      <w:r w:rsidR="00C474C1">
        <w:t xml:space="preserve"> ; </w:t>
      </w:r>
      <w:r w:rsidRPr="00605EB6">
        <w:t>mais que pouvait-il contre une maladie de l</w:t>
      </w:r>
      <w:r w:rsidR="00C474C1">
        <w:t>’</w:t>
      </w:r>
      <w:r w:rsidRPr="00605EB6">
        <w:t>âme</w:t>
      </w:r>
      <w:r w:rsidR="00C474C1">
        <w:t xml:space="preserve"> ? </w:t>
      </w:r>
      <w:r w:rsidRPr="00605EB6">
        <w:t>Pour la forme et par acquit de conscience</w:t>
      </w:r>
      <w:r w:rsidR="00C474C1">
        <w:t xml:space="preserve">, </w:t>
      </w:r>
      <w:r w:rsidRPr="00605EB6">
        <w:t>il griffonna une ordonnance</w:t>
      </w:r>
      <w:r w:rsidR="00C474C1">
        <w:t>.</w:t>
      </w:r>
    </w:p>
    <w:p w14:paraId="142886FA" w14:textId="77777777" w:rsidR="00C474C1" w:rsidRDefault="00C52F4A" w:rsidP="00C52F4A">
      <w:r w:rsidRPr="00605EB6">
        <w:t>Pendant quelques jours</w:t>
      </w:r>
      <w:r w:rsidR="00C474C1">
        <w:t xml:space="preserve">, </w:t>
      </w:r>
      <w:r w:rsidRPr="00605EB6">
        <w:t>Catherine voulut bien</w:t>
      </w:r>
      <w:r w:rsidR="00C474C1">
        <w:t xml:space="preserve">, </w:t>
      </w:r>
      <w:r w:rsidRPr="00605EB6">
        <w:t>sur les instances de son mari</w:t>
      </w:r>
      <w:r w:rsidR="00C474C1">
        <w:t xml:space="preserve">, </w:t>
      </w:r>
      <w:r w:rsidRPr="00605EB6">
        <w:t>suivre les prescriptions du docteur</w:t>
      </w:r>
      <w:r w:rsidR="00C474C1">
        <w:t xml:space="preserve"> ; </w:t>
      </w:r>
      <w:r w:rsidRPr="00605EB6">
        <w:t>elle avala différentes drogues</w:t>
      </w:r>
      <w:r w:rsidR="00C474C1">
        <w:t xml:space="preserve">, </w:t>
      </w:r>
      <w:r w:rsidRPr="00605EB6">
        <w:t>de ces produits pharmaceutiques qu</w:t>
      </w:r>
      <w:r w:rsidR="00C474C1">
        <w:t>’</w:t>
      </w:r>
      <w:r w:rsidRPr="00605EB6">
        <w:t>un médecin peut toujours faire prendre à un malade sans rien risquer</w:t>
      </w:r>
      <w:r w:rsidR="00C474C1">
        <w:t xml:space="preserve">, </w:t>
      </w:r>
      <w:r w:rsidRPr="00605EB6">
        <w:t>parce que</w:t>
      </w:r>
      <w:r w:rsidR="00C474C1">
        <w:t xml:space="preserve">, </w:t>
      </w:r>
      <w:r w:rsidRPr="00605EB6">
        <w:t>s</w:t>
      </w:r>
      <w:r w:rsidR="00C474C1">
        <w:t>’</w:t>
      </w:r>
      <w:r w:rsidRPr="00605EB6">
        <w:t>ils ne font pas de bien</w:t>
      </w:r>
      <w:r w:rsidR="00C474C1">
        <w:t xml:space="preserve">, </w:t>
      </w:r>
      <w:r w:rsidRPr="00605EB6">
        <w:t>ils ne font pas de mal non plus</w:t>
      </w:r>
      <w:r w:rsidR="00C474C1">
        <w:t>.</w:t>
      </w:r>
    </w:p>
    <w:p w14:paraId="28AB5D81" w14:textId="77777777" w:rsidR="00C474C1" w:rsidRDefault="00C52F4A" w:rsidP="00C52F4A">
      <w:r w:rsidRPr="00605EB6">
        <w:t>Cependant la faiblesse suivait la progression du mal qui tuait la pauvre femme</w:t>
      </w:r>
      <w:r w:rsidR="00C474C1">
        <w:t xml:space="preserve">. </w:t>
      </w:r>
      <w:r w:rsidRPr="00605EB6">
        <w:t>Tous les ressorts s</w:t>
      </w:r>
      <w:r w:rsidR="00C474C1">
        <w:t>’</w:t>
      </w:r>
      <w:r w:rsidRPr="00605EB6">
        <w:t xml:space="preserve">étaient </w:t>
      </w:r>
      <w:r w:rsidRPr="00605EB6">
        <w:lastRenderedPageBreak/>
        <w:t>successivement détendus</w:t>
      </w:r>
      <w:r w:rsidR="00C474C1">
        <w:t xml:space="preserve">. </w:t>
      </w:r>
      <w:r w:rsidRPr="00605EB6">
        <w:t>Bientôt</w:t>
      </w:r>
      <w:r w:rsidR="00C474C1">
        <w:t xml:space="preserve">, </w:t>
      </w:r>
      <w:r w:rsidRPr="00605EB6">
        <w:t>Catherine ne put plus se traîner sur ses jambes décharnées</w:t>
      </w:r>
      <w:r w:rsidR="00C474C1">
        <w:t xml:space="preserve">, </w:t>
      </w:r>
      <w:r w:rsidRPr="00605EB6">
        <w:t>fléchissantes</w:t>
      </w:r>
      <w:r w:rsidR="00C474C1">
        <w:t xml:space="preserve">. </w:t>
      </w:r>
      <w:r w:rsidRPr="00605EB6">
        <w:t>Elle dut garder le lit</w:t>
      </w:r>
      <w:r w:rsidR="00C474C1">
        <w:t>.</w:t>
      </w:r>
    </w:p>
    <w:p w14:paraId="11350DD3" w14:textId="77777777" w:rsidR="00C474C1" w:rsidRDefault="00C52F4A" w:rsidP="00C52F4A">
      <w:r w:rsidRPr="00605EB6">
        <w:t>Gertrude</w:t>
      </w:r>
      <w:r w:rsidR="00C474C1">
        <w:t xml:space="preserve">, </w:t>
      </w:r>
      <w:r w:rsidRPr="00605EB6">
        <w:t>qu</w:t>
      </w:r>
      <w:r w:rsidR="00C474C1">
        <w:t>’</w:t>
      </w:r>
      <w:r w:rsidRPr="00605EB6">
        <w:t>on prenait auparavant une ou deux fois par semaine pour faire les gros ouvrages de la maison</w:t>
      </w:r>
      <w:r w:rsidR="00C474C1">
        <w:t xml:space="preserve">, </w:t>
      </w:r>
      <w:r w:rsidRPr="00605EB6">
        <w:t>dut venir tous les jours</w:t>
      </w:r>
      <w:r w:rsidR="00C474C1">
        <w:t>.</w:t>
      </w:r>
    </w:p>
    <w:p w14:paraId="7115E5F2" w14:textId="77777777" w:rsidR="00C474C1" w:rsidRDefault="00C52F4A" w:rsidP="00C52F4A">
      <w:r w:rsidRPr="00605EB6">
        <w:t>De loin en loin le médecin faisait une visite</w:t>
      </w:r>
      <w:r w:rsidR="00C474C1">
        <w:t>.</w:t>
      </w:r>
    </w:p>
    <w:p w14:paraId="1C1FC856" w14:textId="1927E85A" w:rsidR="00C474C1" w:rsidRDefault="00C52F4A" w:rsidP="00C52F4A">
      <w:r w:rsidRPr="00605EB6">
        <w:t xml:space="preserve">Jacques Vaillant ne se lassait </w:t>
      </w:r>
      <w:r w:rsidR="00C7552D">
        <w:t>pas</w:t>
      </w:r>
      <w:r w:rsidR="00C7552D" w:rsidRPr="00605EB6">
        <w:t xml:space="preserve"> </w:t>
      </w:r>
      <w:r w:rsidRPr="00605EB6">
        <w:t>de l</w:t>
      </w:r>
      <w:r w:rsidR="00C474C1">
        <w:t>’</w:t>
      </w:r>
      <w:r w:rsidRPr="00605EB6">
        <w:t>interroger</w:t>
      </w:r>
      <w:r w:rsidR="00C474C1">
        <w:t>.</w:t>
      </w:r>
    </w:p>
    <w:p w14:paraId="05D7CD8D" w14:textId="075EFB24" w:rsidR="00C474C1" w:rsidRDefault="0094609C" w:rsidP="00C52F4A">
      <w:r>
        <w:t>— </w:t>
      </w:r>
      <w:r w:rsidR="00C52F4A" w:rsidRPr="00605EB6">
        <w:t>Je ne peux rien dire</w:t>
      </w:r>
      <w:r w:rsidR="00C474C1">
        <w:t xml:space="preserve">, </w:t>
      </w:r>
      <w:r w:rsidR="00C52F4A" w:rsidRPr="00605EB6">
        <w:t>répondait-il</w:t>
      </w:r>
      <w:r w:rsidR="00C474C1">
        <w:t xml:space="preserve">. </w:t>
      </w:r>
      <w:r w:rsidR="00C52F4A" w:rsidRPr="00605EB6">
        <w:t>Dans beaucoup de cas</w:t>
      </w:r>
      <w:r w:rsidR="00C474C1">
        <w:t xml:space="preserve">, </w:t>
      </w:r>
      <w:r w:rsidR="00C52F4A" w:rsidRPr="00605EB6">
        <w:t>la science est impuissante</w:t>
      </w:r>
      <w:r w:rsidR="00C474C1">
        <w:t xml:space="preserve"> ; </w:t>
      </w:r>
      <w:r w:rsidR="00C52F4A" w:rsidRPr="00605EB6">
        <w:t>celui-ci en est un</w:t>
      </w:r>
      <w:r w:rsidR="00C474C1">
        <w:t xml:space="preserve">. </w:t>
      </w:r>
      <w:r w:rsidR="00C52F4A" w:rsidRPr="00605EB6">
        <w:t>Laissons passer l</w:t>
      </w:r>
      <w:r w:rsidR="00C474C1">
        <w:t>’</w:t>
      </w:r>
      <w:r w:rsidR="00C52F4A" w:rsidRPr="00605EB6">
        <w:t>hiver</w:t>
      </w:r>
      <w:r w:rsidR="00C474C1">
        <w:t xml:space="preserve">, </w:t>
      </w:r>
      <w:r w:rsidR="00C52F4A" w:rsidRPr="00605EB6">
        <w:t xml:space="preserve">le printemps </w:t>
      </w:r>
      <w:r w:rsidR="00C7552D">
        <w:t>re</w:t>
      </w:r>
      <w:r w:rsidR="00C52F4A" w:rsidRPr="00605EB6">
        <w:t>viendra</w:t>
      </w:r>
      <w:r w:rsidR="00C474C1">
        <w:t xml:space="preserve">. </w:t>
      </w:r>
      <w:r w:rsidR="00C52F4A" w:rsidRPr="00605EB6">
        <w:t>Alors il faudra des distractions</w:t>
      </w:r>
      <w:r w:rsidR="00C474C1">
        <w:t xml:space="preserve">, </w:t>
      </w:r>
      <w:r w:rsidR="00C52F4A" w:rsidRPr="00605EB6">
        <w:t>beaucoup de distractions</w:t>
      </w:r>
      <w:r w:rsidR="00C474C1">
        <w:t>.</w:t>
      </w:r>
    </w:p>
    <w:p w14:paraId="5745629D" w14:textId="4F773520" w:rsidR="00C474C1" w:rsidRDefault="0094609C" w:rsidP="00C52F4A">
      <w:r>
        <w:t>— </w:t>
      </w:r>
      <w:r w:rsidR="00C52F4A" w:rsidRPr="00605EB6">
        <w:t>Le printemps</w:t>
      </w:r>
      <w:r w:rsidR="00C474C1">
        <w:t xml:space="preserve">, </w:t>
      </w:r>
      <w:r w:rsidR="00C52F4A" w:rsidRPr="00605EB6">
        <w:t>le printemps</w:t>
      </w:r>
      <w:r w:rsidR="00C474C1">
        <w:t xml:space="preserve"> ! </w:t>
      </w:r>
      <w:r w:rsidR="00C52F4A" w:rsidRPr="00605EB6">
        <w:t>murmurait l</w:t>
      </w:r>
      <w:r w:rsidR="00C474C1">
        <w:t>’</w:t>
      </w:r>
      <w:r w:rsidR="00C52F4A" w:rsidRPr="00605EB6">
        <w:t>ancien dragon en hochant la tête</w:t>
      </w:r>
      <w:r w:rsidR="00C474C1">
        <w:t xml:space="preserve">, </w:t>
      </w:r>
      <w:r w:rsidR="00C52F4A" w:rsidRPr="00605EB6">
        <w:t>nous en sommes loin</w:t>
      </w:r>
      <w:r w:rsidR="00C474C1">
        <w:t>.</w:t>
      </w:r>
    </w:p>
    <w:p w14:paraId="3AE0B064" w14:textId="77777777" w:rsidR="00C474C1" w:rsidRDefault="00C52F4A" w:rsidP="00C52F4A">
      <w:r w:rsidRPr="00605EB6">
        <w:t>Et il regardait tristement les arbres du jardin fleuris de givre et le tapis de neige miroitant sous les pâles rayons du soleil</w:t>
      </w:r>
      <w:r w:rsidR="00C474C1">
        <w:t>.</w:t>
      </w:r>
    </w:p>
    <w:p w14:paraId="03006947" w14:textId="77777777" w:rsidR="00C474C1" w:rsidRDefault="00C52F4A" w:rsidP="00C52F4A">
      <w:r w:rsidRPr="00605EB6">
        <w:t>Le visage de la malade se couvrait d</w:t>
      </w:r>
      <w:r w:rsidR="00C474C1">
        <w:t>’</w:t>
      </w:r>
      <w:r w:rsidRPr="00605EB6">
        <w:t>une teinte plus terreuse</w:t>
      </w:r>
      <w:r w:rsidR="00C474C1">
        <w:t xml:space="preserve">, </w:t>
      </w:r>
      <w:r w:rsidRPr="00605EB6">
        <w:t>ses yeux s</w:t>
      </w:r>
      <w:r w:rsidR="00C474C1">
        <w:t>’</w:t>
      </w:r>
      <w:r w:rsidRPr="00605EB6">
        <w:t>enfonçaient davantage</w:t>
      </w:r>
      <w:r w:rsidR="00C474C1">
        <w:t xml:space="preserve">, </w:t>
      </w:r>
      <w:r w:rsidRPr="00605EB6">
        <w:t>on voyait les os sous la peau de ses joues creuses</w:t>
      </w:r>
      <w:r w:rsidR="00C474C1">
        <w:t xml:space="preserve"> ; </w:t>
      </w:r>
      <w:r w:rsidRPr="00605EB6">
        <w:t>elle ne remuait plus</w:t>
      </w:r>
      <w:r w:rsidR="00C474C1">
        <w:t xml:space="preserve"> ; </w:t>
      </w:r>
      <w:r w:rsidRPr="00605EB6">
        <w:t>elle ne s</w:t>
      </w:r>
      <w:r w:rsidR="00C474C1">
        <w:t>’</w:t>
      </w:r>
      <w:r w:rsidRPr="00605EB6">
        <w:t>intéressait plus à rien</w:t>
      </w:r>
      <w:r w:rsidR="00C474C1">
        <w:t xml:space="preserve"> ; </w:t>
      </w:r>
      <w:r w:rsidRPr="00605EB6">
        <w:t>elle était si faible que manger un peu était pour elle une grande fatigue</w:t>
      </w:r>
      <w:r w:rsidR="00C474C1">
        <w:t>.</w:t>
      </w:r>
    </w:p>
    <w:p w14:paraId="6B361F03" w14:textId="77777777" w:rsidR="00C474C1" w:rsidRDefault="00C52F4A" w:rsidP="00C52F4A">
      <w:r w:rsidRPr="00605EB6">
        <w:t>À la fin de janvier</w:t>
      </w:r>
      <w:r w:rsidR="00C474C1">
        <w:t xml:space="preserve">, </w:t>
      </w:r>
      <w:r w:rsidRPr="00605EB6">
        <w:t>le mal empira encore</w:t>
      </w:r>
      <w:r w:rsidR="00C474C1">
        <w:t xml:space="preserve"> ; </w:t>
      </w:r>
      <w:r w:rsidRPr="00605EB6">
        <w:t>elle eut de longues heures de délire</w:t>
      </w:r>
      <w:r w:rsidR="00C474C1">
        <w:t xml:space="preserve">. </w:t>
      </w:r>
      <w:r w:rsidRPr="00605EB6">
        <w:t>Alors</w:t>
      </w:r>
      <w:r w:rsidR="00C474C1">
        <w:t xml:space="preserve">, </w:t>
      </w:r>
      <w:r w:rsidRPr="00605EB6">
        <w:t>surexcitée</w:t>
      </w:r>
      <w:r w:rsidR="00C474C1">
        <w:t xml:space="preserve">, </w:t>
      </w:r>
      <w:r w:rsidRPr="00605EB6">
        <w:t>tout le système nerveux irrité</w:t>
      </w:r>
      <w:r w:rsidR="00C474C1">
        <w:t xml:space="preserve">, </w:t>
      </w:r>
      <w:r w:rsidRPr="00605EB6">
        <w:t>elle retrouvait un peu de force</w:t>
      </w:r>
      <w:r w:rsidR="00C474C1">
        <w:t xml:space="preserve">. </w:t>
      </w:r>
      <w:r w:rsidRPr="00605EB6">
        <w:t>Elle sursautait</w:t>
      </w:r>
      <w:r w:rsidR="00C474C1">
        <w:t xml:space="preserve">, </w:t>
      </w:r>
      <w:r w:rsidRPr="00605EB6">
        <w:t>se tordait dans ses draps en poussant des cris d</w:t>
      </w:r>
      <w:r w:rsidR="00C474C1">
        <w:t>’</w:t>
      </w:r>
      <w:r w:rsidRPr="00605EB6">
        <w:t>épouvante</w:t>
      </w:r>
      <w:r w:rsidR="00C474C1">
        <w:t xml:space="preserve">, </w:t>
      </w:r>
      <w:r w:rsidRPr="00605EB6">
        <w:t>rauques</w:t>
      </w:r>
      <w:r w:rsidR="00C474C1">
        <w:t xml:space="preserve">, </w:t>
      </w:r>
      <w:r w:rsidRPr="00605EB6">
        <w:t>horribles</w:t>
      </w:r>
      <w:r w:rsidR="00C474C1">
        <w:t xml:space="preserve">. </w:t>
      </w:r>
      <w:r w:rsidRPr="00605EB6">
        <w:t>Puis</w:t>
      </w:r>
      <w:r w:rsidR="00C474C1">
        <w:t xml:space="preserve">, </w:t>
      </w:r>
      <w:r w:rsidRPr="00605EB6">
        <w:t>dans ses yeux démesurément ouverts</w:t>
      </w:r>
      <w:r w:rsidR="00C474C1">
        <w:t xml:space="preserve">, </w:t>
      </w:r>
      <w:r w:rsidRPr="00605EB6">
        <w:t>d</w:t>
      </w:r>
      <w:r w:rsidR="00C474C1">
        <w:t>’</w:t>
      </w:r>
      <w:r w:rsidRPr="00605EB6">
        <w:t>une fixité effrayante</w:t>
      </w:r>
      <w:r w:rsidR="00C474C1">
        <w:t xml:space="preserve">, </w:t>
      </w:r>
      <w:r w:rsidRPr="00605EB6">
        <w:t>s</w:t>
      </w:r>
      <w:r w:rsidR="00C474C1">
        <w:t>’</w:t>
      </w:r>
      <w:r w:rsidRPr="00605EB6">
        <w:t>allumait un brasier</w:t>
      </w:r>
      <w:r w:rsidR="00C474C1">
        <w:t>.</w:t>
      </w:r>
    </w:p>
    <w:p w14:paraId="2ECAAB50" w14:textId="0329391A" w:rsidR="00C474C1" w:rsidRDefault="0094609C" w:rsidP="00C52F4A">
      <w:r>
        <w:lastRenderedPageBreak/>
        <w:t>— </w:t>
      </w:r>
      <w:r w:rsidR="00C52F4A" w:rsidRPr="00605EB6">
        <w:t>Les loups</w:t>
      </w:r>
      <w:r w:rsidR="00C474C1">
        <w:t xml:space="preserve">, </w:t>
      </w:r>
      <w:r w:rsidR="00C52F4A" w:rsidRPr="00605EB6">
        <w:t>les loups</w:t>
      </w:r>
      <w:r w:rsidR="00C474C1">
        <w:t xml:space="preserve">, </w:t>
      </w:r>
      <w:r w:rsidR="00C52F4A" w:rsidRPr="00605EB6">
        <w:t>les loups</w:t>
      </w:r>
      <w:r w:rsidR="00C474C1">
        <w:t xml:space="preserve"> ! </w:t>
      </w:r>
      <w:r w:rsidR="00C52F4A" w:rsidRPr="00605EB6">
        <w:t>criait-elle</w:t>
      </w:r>
      <w:r w:rsidR="00C474C1">
        <w:t xml:space="preserve">. </w:t>
      </w:r>
      <w:r w:rsidR="00C52F4A" w:rsidRPr="00605EB6">
        <w:t>Jacques</w:t>
      </w:r>
      <w:r w:rsidR="00C474C1">
        <w:t xml:space="preserve">, </w:t>
      </w:r>
      <w:r w:rsidR="00C52F4A" w:rsidRPr="00605EB6">
        <w:t>qu</w:t>
      </w:r>
      <w:r w:rsidR="00C474C1">
        <w:t>’</w:t>
      </w:r>
      <w:r w:rsidR="00C52F4A" w:rsidRPr="00605EB6">
        <w:t>attends-tu</w:t>
      </w:r>
      <w:r w:rsidR="00C474C1">
        <w:t xml:space="preserve"> ? </w:t>
      </w:r>
      <w:r w:rsidR="00C52F4A" w:rsidRPr="00605EB6">
        <w:t>Vite</w:t>
      </w:r>
      <w:r w:rsidR="00C474C1">
        <w:t xml:space="preserve">, </w:t>
      </w:r>
      <w:r w:rsidR="00C52F4A" w:rsidRPr="00605EB6">
        <w:t>vite</w:t>
      </w:r>
      <w:r w:rsidR="00C474C1">
        <w:t xml:space="preserve">, </w:t>
      </w:r>
      <w:r w:rsidR="00C52F4A" w:rsidRPr="00605EB6">
        <w:t>prends ton fusil et tue les toutes</w:t>
      </w:r>
      <w:r w:rsidR="00C474C1">
        <w:t xml:space="preserve">, </w:t>
      </w:r>
      <w:r w:rsidR="00C52F4A" w:rsidRPr="00605EB6">
        <w:t>ces bêtes hideuses</w:t>
      </w:r>
      <w:r w:rsidR="00C474C1">
        <w:t xml:space="preserve"> !… </w:t>
      </w:r>
      <w:r w:rsidR="00C52F4A" w:rsidRPr="00605EB6">
        <w:t>Oh</w:t>
      </w:r>
      <w:r w:rsidR="00C474C1">
        <w:t xml:space="preserve"> ! </w:t>
      </w:r>
      <w:r w:rsidR="00C52F4A" w:rsidRPr="00605EB6">
        <w:t>comme ils rugissent</w:t>
      </w:r>
      <w:r w:rsidR="00C474C1">
        <w:t xml:space="preserve"> ! </w:t>
      </w:r>
      <w:r w:rsidR="00C52F4A" w:rsidRPr="00605EB6">
        <w:t>Entends-tu</w:t>
      </w:r>
      <w:r w:rsidR="00C474C1">
        <w:t xml:space="preserve">, </w:t>
      </w:r>
      <w:r w:rsidR="00C52F4A" w:rsidRPr="00605EB6">
        <w:t>Jacques</w:t>
      </w:r>
      <w:r w:rsidR="00C474C1">
        <w:t xml:space="preserve">, </w:t>
      </w:r>
      <w:r w:rsidR="00C52F4A" w:rsidRPr="00605EB6">
        <w:t>entends-tu</w:t>
      </w:r>
      <w:r w:rsidR="00C474C1">
        <w:t xml:space="preserve"> ? </w:t>
      </w:r>
      <w:r w:rsidR="00C52F4A" w:rsidRPr="00605EB6">
        <w:t>Ils arrivent de tous les côtés</w:t>
      </w:r>
      <w:r w:rsidR="00C474C1">
        <w:t xml:space="preserve">. </w:t>
      </w:r>
      <w:r w:rsidR="00C52F4A" w:rsidRPr="00605EB6">
        <w:t>Quelle bande</w:t>
      </w:r>
      <w:r w:rsidR="00C474C1">
        <w:t xml:space="preserve"> ! </w:t>
      </w:r>
      <w:r w:rsidR="00C52F4A" w:rsidRPr="00605EB6">
        <w:t>Ah</w:t>
      </w:r>
      <w:r w:rsidR="00C474C1">
        <w:t xml:space="preserve"> ! </w:t>
      </w:r>
      <w:r w:rsidR="00C52F4A" w:rsidRPr="00605EB6">
        <w:t>le malheureux est perdu</w:t>
      </w:r>
      <w:r w:rsidR="00C474C1">
        <w:t xml:space="preserve"> !… </w:t>
      </w:r>
      <w:r w:rsidR="00C52F4A" w:rsidRPr="00605EB6">
        <w:t>Ils se jettent sur lui</w:t>
      </w:r>
      <w:r w:rsidR="00C474C1">
        <w:t xml:space="preserve">, </w:t>
      </w:r>
      <w:r w:rsidR="00C52F4A" w:rsidRPr="00605EB6">
        <w:t>ses os broyés craquent sous les dents féroces</w:t>
      </w:r>
      <w:r w:rsidR="00C474C1">
        <w:t xml:space="preserve"> ; </w:t>
      </w:r>
      <w:r w:rsidR="00C52F4A" w:rsidRPr="00605EB6">
        <w:t>ils s</w:t>
      </w:r>
      <w:r w:rsidR="00C474C1">
        <w:t>’</w:t>
      </w:r>
      <w:r w:rsidR="00C52F4A" w:rsidRPr="00605EB6">
        <w:t>arrachent ses membres sanglants</w:t>
      </w:r>
      <w:r w:rsidR="00C474C1">
        <w:t xml:space="preserve">… </w:t>
      </w:r>
      <w:r w:rsidR="00C52F4A" w:rsidRPr="00605EB6">
        <w:t>Regarde</w:t>
      </w:r>
      <w:r w:rsidR="00C474C1">
        <w:t xml:space="preserve">, </w:t>
      </w:r>
      <w:r w:rsidR="00C52F4A" w:rsidRPr="00605EB6">
        <w:t>là</w:t>
      </w:r>
      <w:r w:rsidR="00C474C1">
        <w:t xml:space="preserve">, </w:t>
      </w:r>
      <w:r w:rsidR="00C52F4A" w:rsidRPr="00605EB6">
        <w:t>là</w:t>
      </w:r>
      <w:r w:rsidR="00C474C1">
        <w:t xml:space="preserve"> ! </w:t>
      </w:r>
      <w:r w:rsidR="00C52F4A" w:rsidRPr="00605EB6">
        <w:t>Vois-tu</w:t>
      </w:r>
      <w:r w:rsidR="00C474C1">
        <w:t xml:space="preserve"> ? </w:t>
      </w:r>
      <w:r w:rsidR="00C52F4A" w:rsidRPr="00605EB6">
        <w:t>C</w:t>
      </w:r>
      <w:r w:rsidR="00C474C1">
        <w:t>’</w:t>
      </w:r>
      <w:r w:rsidR="00C52F4A" w:rsidRPr="00605EB6">
        <w:t>est une tête</w:t>
      </w:r>
      <w:r w:rsidR="00C474C1">
        <w:t xml:space="preserve">, </w:t>
      </w:r>
      <w:r w:rsidR="00C52F4A" w:rsidRPr="00605EB6">
        <w:t>sa tête détachée</w:t>
      </w:r>
      <w:r w:rsidR="00C474C1">
        <w:t xml:space="preserve">, </w:t>
      </w:r>
      <w:r w:rsidR="00C52F4A" w:rsidRPr="00605EB6">
        <w:t>qui roule</w:t>
      </w:r>
      <w:r w:rsidR="00C474C1">
        <w:t xml:space="preserve">, </w:t>
      </w:r>
      <w:r w:rsidR="00C52F4A" w:rsidRPr="00605EB6">
        <w:t>roule</w:t>
      </w:r>
      <w:r w:rsidR="00C474C1">
        <w:t xml:space="preserve">, </w:t>
      </w:r>
      <w:r w:rsidR="00C52F4A" w:rsidRPr="00605EB6">
        <w:t>roule</w:t>
      </w:r>
      <w:r w:rsidR="00C474C1">
        <w:t>…</w:t>
      </w:r>
    </w:p>
    <w:p w14:paraId="10EEC36B" w14:textId="77777777" w:rsidR="00C474C1" w:rsidRDefault="00C52F4A" w:rsidP="00C52F4A">
      <w:r w:rsidRPr="00605EB6">
        <w:t>Longtemps elle se débattait pour échapper à l</w:t>
      </w:r>
      <w:r w:rsidR="00C474C1">
        <w:t>’</w:t>
      </w:r>
      <w:r w:rsidRPr="00605EB6">
        <w:t>horrible vision</w:t>
      </w:r>
      <w:r w:rsidR="00C474C1">
        <w:t xml:space="preserve">. </w:t>
      </w:r>
      <w:r w:rsidRPr="00605EB6">
        <w:t>La crise se calmait à la fin</w:t>
      </w:r>
      <w:r w:rsidR="00C474C1">
        <w:t xml:space="preserve">, </w:t>
      </w:r>
      <w:r w:rsidRPr="00605EB6">
        <w:t>suivie d</w:t>
      </w:r>
      <w:r w:rsidR="00C474C1">
        <w:t>’</w:t>
      </w:r>
      <w:r w:rsidRPr="00605EB6">
        <w:t>un long frémissement du corps</w:t>
      </w:r>
      <w:r w:rsidR="00C474C1">
        <w:t xml:space="preserve">, </w:t>
      </w:r>
      <w:r w:rsidRPr="00605EB6">
        <w:t>et se terminait par des plaintes et des sanglots</w:t>
      </w:r>
      <w:r w:rsidR="00C474C1">
        <w:t>.</w:t>
      </w:r>
    </w:p>
    <w:p w14:paraId="480E616D" w14:textId="77777777" w:rsidR="00C474C1" w:rsidRDefault="00C52F4A" w:rsidP="00C52F4A">
      <w:r w:rsidRPr="00605EB6">
        <w:t>C</w:t>
      </w:r>
      <w:r w:rsidR="00C474C1">
        <w:t>’</w:t>
      </w:r>
      <w:r w:rsidRPr="00605EB6">
        <w:t>était le commencement d</w:t>
      </w:r>
      <w:r w:rsidR="00C474C1">
        <w:t>’</w:t>
      </w:r>
      <w:r w:rsidRPr="00605EB6">
        <w:t>une douloureuse agonie</w:t>
      </w:r>
      <w:r w:rsidR="00C474C1">
        <w:t>.</w:t>
      </w:r>
    </w:p>
    <w:p w14:paraId="57EC89A1" w14:textId="579C0F85" w:rsidR="00C474C1" w:rsidRDefault="0094609C" w:rsidP="00C52F4A">
      <w:r>
        <w:t>— </w:t>
      </w:r>
      <w:r w:rsidR="00C52F4A" w:rsidRPr="00CE336A">
        <w:t>Il s</w:t>
      </w:r>
      <w:r w:rsidR="00C474C1">
        <w:t>’</w:t>
      </w:r>
      <w:r w:rsidR="00C52F4A" w:rsidRPr="00CE336A">
        <w:t>est fait en elle</w:t>
      </w:r>
      <w:r w:rsidR="00C474C1">
        <w:t xml:space="preserve">, </w:t>
      </w:r>
      <w:r w:rsidR="00C52F4A" w:rsidRPr="00CE336A">
        <w:t>lentement</w:t>
      </w:r>
      <w:r w:rsidR="00C474C1">
        <w:t xml:space="preserve">, </w:t>
      </w:r>
      <w:r w:rsidR="00C52F4A" w:rsidRPr="00CE336A">
        <w:t>un épouvantable ravage</w:t>
      </w:r>
      <w:r w:rsidR="00C474C1">
        <w:t xml:space="preserve">, </w:t>
      </w:r>
      <w:r w:rsidR="00C52F4A" w:rsidRPr="00CE336A">
        <w:t>dit le médecin</w:t>
      </w:r>
      <w:r w:rsidR="00C474C1">
        <w:t xml:space="preserve"> ; </w:t>
      </w:r>
      <w:r w:rsidR="00C52F4A" w:rsidRPr="00CE336A">
        <w:t>tous les organes ont été atteints successivement</w:t>
      </w:r>
      <w:r w:rsidR="00C474C1">
        <w:t xml:space="preserve"> ; </w:t>
      </w:r>
      <w:r w:rsidR="00C52F4A" w:rsidRPr="00CE336A">
        <w:t>un miracle seul peut la sauver</w:t>
      </w:r>
      <w:r w:rsidR="00C474C1">
        <w:t>.</w:t>
      </w:r>
    </w:p>
    <w:p w14:paraId="55782B93" w14:textId="77777777" w:rsidR="00C474C1" w:rsidRDefault="00C52F4A" w:rsidP="00C52F4A">
      <w:r w:rsidRPr="00605EB6">
        <w:t>Catherine était condamnée</w:t>
      </w:r>
      <w:r w:rsidR="00C474C1">
        <w:t>.</w:t>
      </w:r>
    </w:p>
    <w:p w14:paraId="0E09A7A3" w14:textId="77777777" w:rsidR="00C474C1" w:rsidRDefault="00C52F4A" w:rsidP="00C52F4A">
      <w:r w:rsidRPr="00605EB6">
        <w:t>Mais</w:t>
      </w:r>
      <w:r w:rsidR="00C474C1">
        <w:t xml:space="preserve">, </w:t>
      </w:r>
      <w:r w:rsidRPr="00605EB6">
        <w:t>déjà</w:t>
      </w:r>
      <w:r w:rsidR="00C474C1">
        <w:t xml:space="preserve">, </w:t>
      </w:r>
      <w:r w:rsidRPr="00605EB6">
        <w:t>Jacques Vaillant avait compris qu</w:t>
      </w:r>
      <w:r w:rsidR="00C474C1">
        <w:t>’</w:t>
      </w:r>
      <w:r w:rsidRPr="00605EB6">
        <w:t>il ne devait plus se faire illusion</w:t>
      </w:r>
      <w:r w:rsidR="00C474C1">
        <w:t xml:space="preserve">. </w:t>
      </w:r>
      <w:r w:rsidRPr="00605EB6">
        <w:t>Le cœur brisé</w:t>
      </w:r>
      <w:r w:rsidR="00C474C1">
        <w:t xml:space="preserve">, </w:t>
      </w:r>
      <w:r w:rsidRPr="00605EB6">
        <w:t>il voyait la mort s</w:t>
      </w:r>
      <w:r w:rsidR="00C474C1">
        <w:t>’</w:t>
      </w:r>
      <w:r w:rsidRPr="00605EB6">
        <w:t>approcher</w:t>
      </w:r>
      <w:r w:rsidR="00C474C1">
        <w:t xml:space="preserve">, </w:t>
      </w:r>
      <w:r w:rsidRPr="00605EB6">
        <w:t>guettant sa proie</w:t>
      </w:r>
      <w:r w:rsidR="00C474C1">
        <w:t xml:space="preserve">. </w:t>
      </w:r>
      <w:r w:rsidRPr="00605EB6">
        <w:t>Et son affection ne pouvait rien</w:t>
      </w:r>
      <w:r w:rsidR="00C474C1">
        <w:t xml:space="preserve">, </w:t>
      </w:r>
      <w:r w:rsidRPr="00605EB6">
        <w:t>rien</w:t>
      </w:r>
      <w:r w:rsidR="00C474C1">
        <w:t xml:space="preserve"> ! </w:t>
      </w:r>
      <w:r w:rsidRPr="00605EB6">
        <w:t>Il allait être séparé pour toujours de celle qu</w:t>
      </w:r>
      <w:r w:rsidR="00C474C1">
        <w:t>’</w:t>
      </w:r>
      <w:r w:rsidRPr="00605EB6">
        <w:t>il avait tant aimée</w:t>
      </w:r>
      <w:r w:rsidR="00C474C1">
        <w:t xml:space="preserve">, </w:t>
      </w:r>
      <w:r w:rsidRPr="00605EB6">
        <w:t>de la douce compagne de sa vieillesse</w:t>
      </w:r>
      <w:r w:rsidR="00C474C1">
        <w:t xml:space="preserve">. </w:t>
      </w:r>
      <w:r w:rsidRPr="00605EB6">
        <w:t>Il fallait rassembler toutes ses forces</w:t>
      </w:r>
      <w:r w:rsidR="00C474C1">
        <w:t xml:space="preserve">, </w:t>
      </w:r>
      <w:r w:rsidRPr="00605EB6">
        <w:t>se raidir pour supporter le coup terrible</w:t>
      </w:r>
      <w:r w:rsidR="00C474C1">
        <w:t>.</w:t>
      </w:r>
    </w:p>
    <w:p w14:paraId="38BEDCEC" w14:textId="77777777" w:rsidR="00C474C1" w:rsidRDefault="00C52F4A" w:rsidP="00C52F4A">
      <w:r w:rsidRPr="00605EB6">
        <w:t>Un matin</w:t>
      </w:r>
      <w:r w:rsidR="00C474C1">
        <w:t xml:space="preserve">, </w:t>
      </w:r>
      <w:r w:rsidRPr="00605EB6">
        <w:t>il dit à Gertrude</w:t>
      </w:r>
      <w:r w:rsidR="00C474C1">
        <w:t> :</w:t>
      </w:r>
    </w:p>
    <w:p w14:paraId="3DB014BB" w14:textId="06C9FBB3" w:rsidR="00C474C1" w:rsidRDefault="0094609C" w:rsidP="00C52F4A">
      <w:r>
        <w:t>— </w:t>
      </w:r>
      <w:r w:rsidR="00C52F4A" w:rsidRPr="00605EB6">
        <w:t>Je pars</w:t>
      </w:r>
      <w:r w:rsidR="00C474C1">
        <w:t xml:space="preserve">, </w:t>
      </w:r>
      <w:r w:rsidR="00C52F4A" w:rsidRPr="00605EB6">
        <w:t>je reviendrai dans la nuit</w:t>
      </w:r>
      <w:r w:rsidR="004540F3">
        <w:t> ;</w:t>
      </w:r>
      <w:r w:rsidR="00C474C1">
        <w:t xml:space="preserve"> </w:t>
      </w:r>
      <w:r w:rsidR="00C52F4A" w:rsidRPr="00605EB6">
        <w:t>ayez bien soin de ma pauvre Catherine en mon absence</w:t>
      </w:r>
      <w:r w:rsidR="00C474C1">
        <w:t>.</w:t>
      </w:r>
    </w:p>
    <w:p w14:paraId="634C7E2B" w14:textId="77777777" w:rsidR="00C474C1" w:rsidRDefault="00C52F4A" w:rsidP="00C52F4A">
      <w:r w:rsidRPr="00605EB6">
        <w:t>Il courut à Épinal et revint dans la nuit</w:t>
      </w:r>
      <w:r w:rsidR="00C474C1">
        <w:t xml:space="preserve">, </w:t>
      </w:r>
      <w:r w:rsidRPr="00605EB6">
        <w:t>comme il l</w:t>
      </w:r>
      <w:r w:rsidR="00C474C1">
        <w:t>’</w:t>
      </w:r>
      <w:r w:rsidRPr="00605EB6">
        <w:t>avait annoncé</w:t>
      </w:r>
      <w:r w:rsidR="00C474C1">
        <w:t xml:space="preserve">, </w:t>
      </w:r>
      <w:r w:rsidRPr="00605EB6">
        <w:t>amenant la petite Jeanne</w:t>
      </w:r>
      <w:r w:rsidR="00C474C1">
        <w:t>.</w:t>
      </w:r>
    </w:p>
    <w:p w14:paraId="45BB6F76" w14:textId="77777777" w:rsidR="00C474C1" w:rsidRDefault="00C52F4A" w:rsidP="00C52F4A">
      <w:r w:rsidRPr="00605EB6">
        <w:t>Catherine était au plus mal</w:t>
      </w:r>
      <w:r w:rsidR="00C474C1">
        <w:t>.</w:t>
      </w:r>
    </w:p>
    <w:p w14:paraId="71FF243B" w14:textId="77777777" w:rsidR="00C474C1" w:rsidRDefault="00C52F4A" w:rsidP="00C52F4A">
      <w:r w:rsidRPr="00605EB6">
        <w:lastRenderedPageBreak/>
        <w:t>Cependant</w:t>
      </w:r>
      <w:r w:rsidR="00C474C1">
        <w:t xml:space="preserve">, </w:t>
      </w:r>
      <w:r w:rsidRPr="00605EB6">
        <w:t>quand la porte de sa chambre s</w:t>
      </w:r>
      <w:r w:rsidR="00C474C1">
        <w:t>’</w:t>
      </w:r>
      <w:r w:rsidRPr="00605EB6">
        <w:t>ouvrit</w:t>
      </w:r>
      <w:r w:rsidR="00C474C1">
        <w:t xml:space="preserve">, </w:t>
      </w:r>
      <w:r w:rsidRPr="00605EB6">
        <w:t>livrant passage à Jacques et à l</w:t>
      </w:r>
      <w:r w:rsidR="00C474C1">
        <w:t>’</w:t>
      </w:r>
      <w:r w:rsidRPr="00605EB6">
        <w:t>enfant</w:t>
      </w:r>
      <w:r w:rsidR="00C474C1">
        <w:t xml:space="preserve">, </w:t>
      </w:r>
      <w:r w:rsidRPr="00605EB6">
        <w:t>elle se souleva un peu et tourna sa tête vers eux</w:t>
      </w:r>
      <w:r w:rsidR="00C474C1">
        <w:t xml:space="preserve">. </w:t>
      </w:r>
      <w:r w:rsidRPr="00605EB6">
        <w:t>Ses traits rigides s</w:t>
      </w:r>
      <w:r w:rsidR="00C474C1">
        <w:t>’</w:t>
      </w:r>
      <w:r w:rsidRPr="00605EB6">
        <w:t>animèrent et il y eut dans ses yeux comme un rayonnement de joie</w:t>
      </w:r>
      <w:r w:rsidR="00C474C1">
        <w:t>.</w:t>
      </w:r>
    </w:p>
    <w:p w14:paraId="686D3A69" w14:textId="495136E2" w:rsidR="00C474C1" w:rsidRDefault="0094609C" w:rsidP="00C52F4A">
      <w:r>
        <w:t>— </w:t>
      </w:r>
      <w:r w:rsidR="00C52F4A" w:rsidRPr="00605EB6">
        <w:t>C</w:t>
      </w:r>
      <w:r w:rsidR="00C474C1">
        <w:t>’</w:t>
      </w:r>
      <w:r w:rsidR="00C52F4A" w:rsidRPr="00605EB6">
        <w:t>est Jeanne</w:t>
      </w:r>
      <w:r w:rsidR="00C474C1">
        <w:t xml:space="preserve">, </w:t>
      </w:r>
      <w:r w:rsidR="00C52F4A" w:rsidRPr="00605EB6">
        <w:t>c</w:t>
      </w:r>
      <w:r w:rsidR="00C474C1">
        <w:t>’</w:t>
      </w:r>
      <w:r w:rsidR="00C52F4A" w:rsidRPr="00605EB6">
        <w:t>est notre enfant</w:t>
      </w:r>
      <w:r w:rsidR="00C474C1">
        <w:t xml:space="preserve">, </w:t>
      </w:r>
      <w:r w:rsidR="00C52F4A" w:rsidRPr="00605EB6">
        <w:t>dit-elle d</w:t>
      </w:r>
      <w:r w:rsidR="00C474C1">
        <w:t>’</w:t>
      </w:r>
      <w:r w:rsidR="00C52F4A" w:rsidRPr="00605EB6">
        <w:t>une voix faible</w:t>
      </w:r>
      <w:r w:rsidR="00C474C1">
        <w:t xml:space="preserve">, </w:t>
      </w:r>
      <w:r w:rsidR="00C52F4A" w:rsidRPr="00605EB6">
        <w:t>je l</w:t>
      </w:r>
      <w:r w:rsidR="00C474C1">
        <w:t>’</w:t>
      </w:r>
      <w:r w:rsidR="00C52F4A" w:rsidRPr="00605EB6">
        <w:t>attendais</w:t>
      </w:r>
      <w:r w:rsidR="00C474C1">
        <w:t xml:space="preserve">… </w:t>
      </w:r>
      <w:r w:rsidR="00C52F4A" w:rsidRPr="00605EB6">
        <w:t>De loin je la voyais venir avec toi</w:t>
      </w:r>
      <w:r w:rsidR="00C474C1">
        <w:t xml:space="preserve">, </w:t>
      </w:r>
      <w:r w:rsidR="00C52F4A" w:rsidRPr="00605EB6">
        <w:t>Jacques</w:t>
      </w:r>
      <w:r w:rsidR="00C474C1">
        <w:t>.</w:t>
      </w:r>
    </w:p>
    <w:p w14:paraId="1EE4AB11" w14:textId="77777777" w:rsidR="00C474C1" w:rsidRDefault="00C52F4A" w:rsidP="00C52F4A">
      <w:r w:rsidRPr="00605EB6">
        <w:t>La petite fille se jeta sur le lit en pleurant à chaudes larmes</w:t>
      </w:r>
      <w:r w:rsidR="00C474C1">
        <w:t>.</w:t>
      </w:r>
    </w:p>
    <w:p w14:paraId="60A426DB" w14:textId="3BC67B46" w:rsidR="00C474C1" w:rsidRDefault="0094609C" w:rsidP="00C52F4A">
      <w:r>
        <w:t>— </w:t>
      </w:r>
      <w:r w:rsidR="00C52F4A" w:rsidRPr="00605EB6">
        <w:t>Maman</w:t>
      </w:r>
      <w:r w:rsidR="00C474C1">
        <w:t xml:space="preserve">, </w:t>
      </w:r>
      <w:r w:rsidR="00C52F4A" w:rsidRPr="00605EB6">
        <w:t>maman</w:t>
      </w:r>
      <w:r w:rsidR="00C474C1">
        <w:t> !</w:t>
      </w:r>
    </w:p>
    <w:p w14:paraId="3237F3DA" w14:textId="77777777" w:rsidR="00C474C1" w:rsidRDefault="00C52F4A" w:rsidP="00C52F4A">
      <w:r w:rsidRPr="00605EB6">
        <w:t>La mourante l</w:t>
      </w:r>
      <w:r w:rsidR="00C474C1">
        <w:t>’</w:t>
      </w:r>
      <w:r w:rsidRPr="00605EB6">
        <w:t>entoura de ses bras et</w:t>
      </w:r>
      <w:r w:rsidR="00C474C1">
        <w:t xml:space="preserve">, </w:t>
      </w:r>
      <w:r w:rsidRPr="00605EB6">
        <w:t>avec ce qui lui restait de force</w:t>
      </w:r>
      <w:r w:rsidR="00C474C1">
        <w:t xml:space="preserve">, </w:t>
      </w:r>
      <w:r w:rsidRPr="00605EB6">
        <w:t>la serra contre son cœur</w:t>
      </w:r>
      <w:r w:rsidR="00C474C1">
        <w:t>.</w:t>
      </w:r>
    </w:p>
    <w:p w14:paraId="415D5879" w14:textId="77777777" w:rsidR="00C474C1" w:rsidRDefault="00C52F4A" w:rsidP="00C52F4A">
      <w:r w:rsidRPr="00605EB6">
        <w:t>Jacques Vaillant s</w:t>
      </w:r>
      <w:r w:rsidR="00C474C1">
        <w:t>’</w:t>
      </w:r>
      <w:r w:rsidRPr="00605EB6">
        <w:t>était approché</w:t>
      </w:r>
      <w:r w:rsidR="00C474C1">
        <w:t xml:space="preserve">, </w:t>
      </w:r>
      <w:r w:rsidRPr="00605EB6">
        <w:t>s</w:t>
      </w:r>
      <w:r w:rsidR="00C474C1">
        <w:t>’</w:t>
      </w:r>
      <w:r w:rsidRPr="00605EB6">
        <w:t>efforçant de retenir ses larmes</w:t>
      </w:r>
      <w:r w:rsidR="00C474C1">
        <w:t>.</w:t>
      </w:r>
    </w:p>
    <w:p w14:paraId="73B1421D" w14:textId="23BFF228" w:rsidR="00C474C1" w:rsidRDefault="0094609C" w:rsidP="00C52F4A">
      <w:r>
        <w:t>— </w:t>
      </w:r>
      <w:r w:rsidR="00C52F4A" w:rsidRPr="00605EB6">
        <w:t>Merci</w:t>
      </w:r>
      <w:r w:rsidR="00C474C1">
        <w:t xml:space="preserve">, </w:t>
      </w:r>
      <w:r w:rsidR="00C52F4A" w:rsidRPr="00605EB6">
        <w:t>Jacques</w:t>
      </w:r>
      <w:r w:rsidR="00C474C1">
        <w:t xml:space="preserve">, </w:t>
      </w:r>
      <w:r w:rsidR="00C52F4A" w:rsidRPr="00605EB6">
        <w:t>dit-elle</w:t>
      </w:r>
      <w:r w:rsidR="00C474C1">
        <w:t xml:space="preserve"> ; </w:t>
      </w:r>
      <w:r w:rsidR="00C52F4A" w:rsidRPr="00605EB6">
        <w:t>tu as bien fait d</w:t>
      </w:r>
      <w:r w:rsidR="00C474C1">
        <w:t>’</w:t>
      </w:r>
      <w:r w:rsidR="00C52F4A" w:rsidRPr="00605EB6">
        <w:t>aller chercher la petite</w:t>
      </w:r>
      <w:r w:rsidR="00C474C1">
        <w:t xml:space="preserve">. </w:t>
      </w:r>
      <w:r w:rsidR="00C52F4A" w:rsidRPr="00605EB6">
        <w:t>Pourtant c</w:t>
      </w:r>
      <w:r w:rsidR="00C474C1">
        <w:t>’</w:t>
      </w:r>
      <w:r w:rsidR="00C52F4A" w:rsidRPr="00605EB6">
        <w:t>est un triste spectacle pour elle</w:t>
      </w:r>
      <w:r w:rsidR="00C474C1">
        <w:t xml:space="preserve">. </w:t>
      </w:r>
      <w:r w:rsidR="00C52F4A" w:rsidRPr="00605EB6">
        <w:t>Je vais m</w:t>
      </w:r>
      <w:r w:rsidR="00C474C1">
        <w:t>’</w:t>
      </w:r>
      <w:r w:rsidR="00C52F4A" w:rsidRPr="00605EB6">
        <w:t>en aller</w:t>
      </w:r>
      <w:r w:rsidR="00C474C1">
        <w:t xml:space="preserve">, </w:t>
      </w:r>
      <w:r w:rsidR="00C52F4A" w:rsidRPr="00605EB6">
        <w:t>ma fin est proche</w:t>
      </w:r>
      <w:r w:rsidR="00C474C1">
        <w:t xml:space="preserve"> ; </w:t>
      </w:r>
      <w:r w:rsidR="00C52F4A" w:rsidRPr="00605EB6">
        <w:t>mais tu ne resteras pas seul</w:t>
      </w:r>
      <w:r w:rsidR="00C474C1">
        <w:t xml:space="preserve">, </w:t>
      </w:r>
      <w:r w:rsidR="00C52F4A" w:rsidRPr="00605EB6">
        <w:t>Jeanne est là</w:t>
      </w:r>
      <w:r w:rsidR="00C474C1">
        <w:t xml:space="preserve"> ; </w:t>
      </w:r>
      <w:r w:rsidR="00C52F4A" w:rsidRPr="00605EB6">
        <w:t>elle me remplacera bientôt dans la maison</w:t>
      </w:r>
      <w:r w:rsidR="00C474C1">
        <w:t xml:space="preserve">. </w:t>
      </w:r>
      <w:r w:rsidR="00C52F4A" w:rsidRPr="00605EB6">
        <w:t>Jacques</w:t>
      </w:r>
      <w:r w:rsidR="00C474C1">
        <w:t xml:space="preserve">, </w:t>
      </w:r>
      <w:r w:rsidR="00C52F4A" w:rsidRPr="00605EB6">
        <w:t>tu peux l</w:t>
      </w:r>
      <w:r w:rsidR="00C474C1">
        <w:t>’</w:t>
      </w:r>
      <w:r w:rsidR="00C52F4A" w:rsidRPr="00605EB6">
        <w:t>adopter maintenant</w:t>
      </w:r>
      <w:r w:rsidR="00C474C1">
        <w:t xml:space="preserve">, </w:t>
      </w:r>
      <w:r w:rsidR="00C52F4A" w:rsidRPr="00605EB6">
        <w:t>il faut que Jeanne soit vraiment ta fille</w:t>
      </w:r>
      <w:r w:rsidR="00C474C1">
        <w:t xml:space="preserve">, </w:t>
      </w:r>
      <w:r w:rsidR="00C52F4A" w:rsidRPr="00605EB6">
        <w:t>qu</w:t>
      </w:r>
      <w:r w:rsidR="00C474C1">
        <w:t>’</w:t>
      </w:r>
      <w:r w:rsidR="00C52F4A" w:rsidRPr="00605EB6">
        <w:t>elle porte ton nom</w:t>
      </w:r>
      <w:r w:rsidR="00C474C1">
        <w:t xml:space="preserve">. </w:t>
      </w:r>
      <w:r w:rsidR="00C52F4A" w:rsidRPr="00605EB6">
        <w:t>Feras-tu cela</w:t>
      </w:r>
      <w:r w:rsidR="00C474C1">
        <w:t> ?</w:t>
      </w:r>
    </w:p>
    <w:p w14:paraId="74395C2B" w14:textId="1103D7F7" w:rsidR="00C474C1" w:rsidRDefault="0094609C" w:rsidP="00C52F4A">
      <w:r>
        <w:t>— </w:t>
      </w:r>
      <w:r w:rsidR="00C52F4A" w:rsidRPr="00605EB6">
        <w:t>Oui</w:t>
      </w:r>
      <w:r w:rsidR="00C474C1">
        <w:t xml:space="preserve">, </w:t>
      </w:r>
      <w:r w:rsidR="00C52F4A" w:rsidRPr="00605EB6">
        <w:t>Catherine</w:t>
      </w:r>
      <w:r w:rsidR="00C474C1">
        <w:t xml:space="preserve">, </w:t>
      </w:r>
      <w:r w:rsidR="00C52F4A" w:rsidRPr="00605EB6">
        <w:t>je te le promets</w:t>
      </w:r>
      <w:r w:rsidR="00C474C1">
        <w:t>.</w:t>
      </w:r>
    </w:p>
    <w:p w14:paraId="0F00DB8B" w14:textId="77777777" w:rsidR="00C474C1" w:rsidRDefault="00C52F4A" w:rsidP="00C52F4A">
      <w:r w:rsidRPr="00605EB6">
        <w:t>Elle mit un baiser sur le front de l</w:t>
      </w:r>
      <w:r w:rsidR="00C474C1">
        <w:t>’</w:t>
      </w:r>
      <w:r w:rsidRPr="00605EB6">
        <w:t>enfant</w:t>
      </w:r>
      <w:r w:rsidR="00C474C1">
        <w:t>.</w:t>
      </w:r>
    </w:p>
    <w:p w14:paraId="41D01D15" w14:textId="789706B7" w:rsidR="00C474C1" w:rsidRDefault="0094609C" w:rsidP="00C52F4A">
      <w:r>
        <w:t>— </w:t>
      </w:r>
      <w:r w:rsidR="00C52F4A" w:rsidRPr="00605EB6">
        <w:t>Jacques</w:t>
      </w:r>
      <w:r w:rsidR="00C474C1">
        <w:t xml:space="preserve">, </w:t>
      </w:r>
      <w:r w:rsidR="00C52F4A" w:rsidRPr="00605EB6">
        <w:t>reprit-elle au bout d</w:t>
      </w:r>
      <w:r w:rsidR="00C474C1">
        <w:t>’</w:t>
      </w:r>
      <w:r w:rsidR="00C52F4A" w:rsidRPr="00605EB6">
        <w:t>un moment</w:t>
      </w:r>
      <w:r w:rsidR="00C474C1">
        <w:t xml:space="preserve">, </w:t>
      </w:r>
      <w:r w:rsidR="00C52F4A" w:rsidRPr="00605EB6">
        <w:t>est-ce que la lampe est éteinte</w:t>
      </w:r>
      <w:r w:rsidR="00C474C1">
        <w:t xml:space="preserve"> ? </w:t>
      </w:r>
      <w:r w:rsidR="00C52F4A" w:rsidRPr="00605EB6">
        <w:t>Je ne vois plus</w:t>
      </w:r>
      <w:r w:rsidR="00C474C1">
        <w:t>.</w:t>
      </w:r>
    </w:p>
    <w:p w14:paraId="43E31D6A" w14:textId="77777777" w:rsidR="00C474C1" w:rsidRDefault="00C52F4A" w:rsidP="00C52F4A">
      <w:r w:rsidRPr="00605EB6">
        <w:t>Soudain</w:t>
      </w:r>
      <w:r w:rsidR="00C474C1">
        <w:t xml:space="preserve">, </w:t>
      </w:r>
      <w:r w:rsidRPr="00605EB6">
        <w:t>elle poussa un soupir</w:t>
      </w:r>
      <w:r w:rsidR="00C474C1">
        <w:t xml:space="preserve">, </w:t>
      </w:r>
      <w:r w:rsidRPr="00605EB6">
        <w:t>leva ses bras</w:t>
      </w:r>
      <w:r w:rsidR="00C474C1">
        <w:t xml:space="preserve">, </w:t>
      </w:r>
      <w:r w:rsidRPr="00605EB6">
        <w:t>qui s</w:t>
      </w:r>
      <w:r w:rsidR="00C474C1">
        <w:t>’</w:t>
      </w:r>
      <w:r w:rsidRPr="00605EB6">
        <w:t>agitèrent un instant et retombèrent sur le lit</w:t>
      </w:r>
      <w:r w:rsidR="00C474C1">
        <w:t xml:space="preserve">, </w:t>
      </w:r>
      <w:r w:rsidRPr="00605EB6">
        <w:t>raides</w:t>
      </w:r>
      <w:r w:rsidR="00C474C1">
        <w:t xml:space="preserve">. </w:t>
      </w:r>
      <w:r w:rsidRPr="00605EB6">
        <w:t>Elle ne fit plus un mouvement</w:t>
      </w:r>
      <w:r w:rsidR="00C474C1">
        <w:t xml:space="preserve">, </w:t>
      </w:r>
      <w:r w:rsidRPr="00605EB6">
        <w:t>elle était morte</w:t>
      </w:r>
      <w:r w:rsidR="00C474C1">
        <w:t> !</w:t>
      </w:r>
    </w:p>
    <w:p w14:paraId="53C5E92B" w14:textId="77777777" w:rsidR="00C474C1" w:rsidRDefault="00C52F4A" w:rsidP="00C52F4A">
      <w:r w:rsidRPr="00605EB6">
        <w:lastRenderedPageBreak/>
        <w:t>Jeanne avait reçu son dernier souffle dans son dernier baiser</w:t>
      </w:r>
      <w:r w:rsidR="00C474C1">
        <w:t>.</w:t>
      </w:r>
    </w:p>
    <w:p w14:paraId="0B12D4DE" w14:textId="1FE8C872" w:rsidR="00C474C1" w:rsidRDefault="0094609C" w:rsidP="00C52F4A">
      <w:r>
        <w:t>— </w:t>
      </w:r>
      <w:r w:rsidR="00C52F4A" w:rsidRPr="00605EB6">
        <w:t>Oh</w:t>
      </w:r>
      <w:r w:rsidR="00C474C1">
        <w:t xml:space="preserve"> ! </w:t>
      </w:r>
      <w:r w:rsidR="00C52F4A" w:rsidRPr="00605EB6">
        <w:t>fit Jacques Vaillant</w:t>
      </w:r>
      <w:r w:rsidR="00C474C1">
        <w:t>.</w:t>
      </w:r>
    </w:p>
    <w:p w14:paraId="11E1294D" w14:textId="77777777" w:rsidR="00C474C1" w:rsidRDefault="00C52F4A" w:rsidP="00C52F4A">
      <w:r w:rsidRPr="00605EB6">
        <w:t>Et un sanglot s</w:t>
      </w:r>
      <w:r w:rsidR="00C474C1">
        <w:t>’</w:t>
      </w:r>
      <w:r w:rsidRPr="00605EB6">
        <w:t>échappa de sa poitrine</w:t>
      </w:r>
      <w:r w:rsidR="00C474C1">
        <w:t>.</w:t>
      </w:r>
    </w:p>
    <w:p w14:paraId="67FCE7F7" w14:textId="77777777" w:rsidR="00C474C1" w:rsidRDefault="00C52F4A" w:rsidP="00C52F4A">
      <w:r w:rsidRPr="00605EB6">
        <w:t>Il se pencha sur le lit</w:t>
      </w:r>
      <w:r w:rsidR="00C474C1">
        <w:t xml:space="preserve">, </w:t>
      </w:r>
      <w:r w:rsidRPr="00605EB6">
        <w:t>colla pieusement ses lèvres sur le front de la morte et lui ferma les yeux</w:t>
      </w:r>
      <w:r w:rsidR="00C474C1">
        <w:t>.</w:t>
      </w:r>
    </w:p>
    <w:p w14:paraId="1A917F0A" w14:textId="77777777" w:rsidR="00C474C1" w:rsidRDefault="00C52F4A" w:rsidP="00C52F4A">
      <w:r w:rsidRPr="00605EB6">
        <w:t>Jeanne et Gertrude s</w:t>
      </w:r>
      <w:r w:rsidR="00C474C1">
        <w:t>’</w:t>
      </w:r>
      <w:r w:rsidRPr="00605EB6">
        <w:t>étaient agenouillées devant le lit</w:t>
      </w:r>
      <w:r w:rsidR="00C474C1">
        <w:t xml:space="preserve">. </w:t>
      </w:r>
      <w:r w:rsidRPr="00605EB6">
        <w:t>Toutes deux pleuraient et priaient</w:t>
      </w:r>
      <w:r w:rsidR="00C474C1">
        <w:t>.</w:t>
      </w:r>
    </w:p>
    <w:p w14:paraId="12CB41D9" w14:textId="77777777" w:rsidR="00C474C1" w:rsidRDefault="00C52F4A" w:rsidP="00C52F4A">
      <w:r w:rsidRPr="00605EB6">
        <w:t>Le vieux soldat restait debout</w:t>
      </w:r>
      <w:r w:rsidR="00C474C1">
        <w:t xml:space="preserve">, </w:t>
      </w:r>
      <w:r w:rsidRPr="00605EB6">
        <w:t>immobile</w:t>
      </w:r>
      <w:r w:rsidR="00C474C1">
        <w:t xml:space="preserve">, </w:t>
      </w:r>
      <w:r w:rsidRPr="00605EB6">
        <w:t>sombre</w:t>
      </w:r>
      <w:r w:rsidR="00C474C1">
        <w:t xml:space="preserve">, </w:t>
      </w:r>
      <w:r w:rsidRPr="00605EB6">
        <w:t>les yeux mornes</w:t>
      </w:r>
      <w:r w:rsidR="00C474C1">
        <w:t xml:space="preserve">, </w:t>
      </w:r>
      <w:r w:rsidRPr="00605EB6">
        <w:t>sentant naître en lui le dégoût de la vie</w:t>
      </w:r>
      <w:r w:rsidR="00C474C1">
        <w:t xml:space="preserve">. </w:t>
      </w:r>
      <w:r w:rsidRPr="00605EB6">
        <w:t>Mais son regard s</w:t>
      </w:r>
      <w:r w:rsidR="00C474C1">
        <w:t>’</w:t>
      </w:r>
      <w:r w:rsidRPr="00605EB6">
        <w:t>arrêta sur la tête courbée de l</w:t>
      </w:r>
      <w:r w:rsidR="00C474C1">
        <w:t>’</w:t>
      </w:r>
      <w:r w:rsidRPr="00605EB6">
        <w:t>orpheline</w:t>
      </w:r>
      <w:r w:rsidR="00C474C1">
        <w:t xml:space="preserve">. </w:t>
      </w:r>
      <w:r w:rsidRPr="00605EB6">
        <w:t>Aussitôt il tressaillit</w:t>
      </w:r>
      <w:r w:rsidR="00C474C1">
        <w:t>.</w:t>
      </w:r>
    </w:p>
    <w:p w14:paraId="0057CA27" w14:textId="0476717A" w:rsidR="00C474C1" w:rsidRDefault="0094609C" w:rsidP="00C52F4A">
      <w:r>
        <w:t>— </w:t>
      </w:r>
      <w:r w:rsidR="00C52F4A" w:rsidRPr="00605EB6">
        <w:t>Trois tombes creusées autour d</w:t>
      </w:r>
      <w:r w:rsidR="00C474C1">
        <w:t>’</w:t>
      </w:r>
      <w:r w:rsidR="00C52F4A" w:rsidRPr="00605EB6">
        <w:t>elle</w:t>
      </w:r>
      <w:r w:rsidR="00C474C1">
        <w:t xml:space="preserve">, </w:t>
      </w:r>
      <w:r w:rsidR="00C52F4A" w:rsidRPr="00605EB6">
        <w:t>pensa-t-il</w:t>
      </w:r>
      <w:r w:rsidR="00C474C1">
        <w:t xml:space="preserve"> : </w:t>
      </w:r>
      <w:r w:rsidR="00C52F4A" w:rsidRPr="00605EB6">
        <w:t>si à mon tour je lui manquais</w:t>
      </w:r>
      <w:r w:rsidR="00C474C1">
        <w:t xml:space="preserve">, </w:t>
      </w:r>
      <w:r w:rsidR="00C52F4A" w:rsidRPr="00605EB6">
        <w:t>que deviendrait-elle</w:t>
      </w:r>
      <w:r w:rsidR="00C474C1">
        <w:t> ?</w:t>
      </w:r>
    </w:p>
    <w:p w14:paraId="7A773CED" w14:textId="77777777" w:rsidR="00C474C1" w:rsidRDefault="00C52F4A" w:rsidP="00C52F4A">
      <w:r w:rsidRPr="00605EB6">
        <w:t>Il eut un nouveau tressaillement qui fit vibrer toutes les fibres de son cœur</w:t>
      </w:r>
      <w:r w:rsidR="00C474C1">
        <w:t>.</w:t>
      </w:r>
    </w:p>
    <w:p w14:paraId="1FB0C8F3" w14:textId="4D710A6E" w:rsidR="00C474C1" w:rsidRDefault="0094609C" w:rsidP="00C52F4A">
      <w:r>
        <w:t>— </w:t>
      </w:r>
      <w:r w:rsidR="00C52F4A" w:rsidRPr="00605EB6">
        <w:t>Non</w:t>
      </w:r>
      <w:r w:rsidR="00C474C1">
        <w:t xml:space="preserve">, </w:t>
      </w:r>
      <w:r w:rsidR="00C52F4A" w:rsidRPr="00605EB6">
        <w:t>non</w:t>
      </w:r>
      <w:r w:rsidR="00C474C1">
        <w:t xml:space="preserve">, </w:t>
      </w:r>
      <w:r w:rsidR="00C52F4A" w:rsidRPr="00605EB6">
        <w:t>ajouta-t-il</w:t>
      </w:r>
      <w:r w:rsidR="00C474C1">
        <w:t xml:space="preserve">, </w:t>
      </w:r>
      <w:r w:rsidR="00C52F4A" w:rsidRPr="00605EB6">
        <w:t>je n</w:t>
      </w:r>
      <w:r w:rsidR="00C474C1">
        <w:t>’</w:t>
      </w:r>
      <w:r w:rsidR="00C52F4A" w:rsidRPr="00605EB6">
        <w:t>ai pas le droit de suivre Catherine dans la mort</w:t>
      </w:r>
      <w:r w:rsidR="00C474C1">
        <w:t xml:space="preserve">. </w:t>
      </w:r>
      <w:r w:rsidR="00C52F4A" w:rsidRPr="00605EB6">
        <w:t>Jeanne a besoin de moi</w:t>
      </w:r>
      <w:r w:rsidR="00C474C1">
        <w:t xml:space="preserve"> ; </w:t>
      </w:r>
      <w:r w:rsidR="00C52F4A" w:rsidRPr="00605EB6">
        <w:t>pour elle</w:t>
      </w:r>
      <w:r w:rsidR="00C474C1">
        <w:t xml:space="preserve">, </w:t>
      </w:r>
      <w:r w:rsidR="00C52F4A" w:rsidRPr="00605EB6">
        <w:t>il faut que je vive</w:t>
      </w:r>
      <w:r w:rsidR="00C474C1">
        <w:t> !</w:t>
      </w:r>
    </w:p>
    <w:p w14:paraId="4E5E4825" w14:textId="4B693F5E" w:rsidR="00C52F4A" w:rsidRPr="00605EB6" w:rsidRDefault="00C52F4A" w:rsidP="00C474C1">
      <w:pPr>
        <w:pStyle w:val="Titre2"/>
      </w:pPr>
      <w:bookmarkStart w:id="22" w:name="_Toc197617868"/>
      <w:r w:rsidRPr="00605EB6">
        <w:lastRenderedPageBreak/>
        <w:t>IX</w:t>
      </w:r>
      <w:r w:rsidRPr="00605EB6">
        <w:br/>
      </w:r>
      <w:r w:rsidRPr="00605EB6">
        <w:br/>
        <w:t>LES CHARBONNIERS</w:t>
      </w:r>
      <w:bookmarkEnd w:id="22"/>
    </w:p>
    <w:p w14:paraId="3EE82C2F" w14:textId="77777777" w:rsidR="00C474C1" w:rsidRDefault="00C52F4A" w:rsidP="00C52F4A">
      <w:r w:rsidRPr="00605EB6">
        <w:t>Jacques Vaillant avait découvert trop tard</w:t>
      </w:r>
      <w:r w:rsidR="00C474C1">
        <w:t xml:space="preserve">, </w:t>
      </w:r>
      <w:r w:rsidRPr="00605EB6">
        <w:t>malheureusement</w:t>
      </w:r>
      <w:r w:rsidR="00C474C1">
        <w:t xml:space="preserve">, </w:t>
      </w:r>
      <w:r w:rsidRPr="00605EB6">
        <w:t>quand il n</w:t>
      </w:r>
      <w:r w:rsidR="00C474C1">
        <w:t>’</w:t>
      </w:r>
      <w:r w:rsidRPr="00605EB6">
        <w:t>était plus temps de combattre le mal</w:t>
      </w:r>
      <w:r w:rsidR="00C474C1">
        <w:t xml:space="preserve">, </w:t>
      </w:r>
      <w:r w:rsidRPr="00605EB6">
        <w:t>la cause de la maladie de sa femme</w:t>
      </w:r>
      <w:r w:rsidR="00C474C1">
        <w:t xml:space="preserve">. </w:t>
      </w:r>
      <w:r w:rsidRPr="00605EB6">
        <w:t>Catherine avait eu l</w:t>
      </w:r>
      <w:r w:rsidR="00C474C1">
        <w:t>’</w:t>
      </w:r>
      <w:r w:rsidRPr="00605EB6">
        <w:t>esprit frappé</w:t>
      </w:r>
      <w:r w:rsidR="00C474C1">
        <w:t xml:space="preserve">. </w:t>
      </w:r>
      <w:r w:rsidRPr="00605EB6">
        <w:t>En rendant la liberté au sauvage</w:t>
      </w:r>
      <w:r w:rsidR="00C474C1">
        <w:t xml:space="preserve">, </w:t>
      </w:r>
      <w:r w:rsidRPr="00605EB6">
        <w:t>elle croyait l</w:t>
      </w:r>
      <w:r w:rsidR="00C474C1">
        <w:t>’</w:t>
      </w:r>
      <w:r w:rsidRPr="00605EB6">
        <w:t>avoir jeté au milieu d</w:t>
      </w:r>
      <w:r w:rsidR="00C474C1">
        <w:t>’</w:t>
      </w:r>
      <w:r w:rsidRPr="00605EB6">
        <w:t>effroyables dangers que son imagination exagérait encore</w:t>
      </w:r>
      <w:r w:rsidR="00C474C1">
        <w:t xml:space="preserve">. </w:t>
      </w:r>
      <w:r w:rsidRPr="00605EB6">
        <w:t>Cette pensée l</w:t>
      </w:r>
      <w:r w:rsidR="00C474C1">
        <w:t>’</w:t>
      </w:r>
      <w:r w:rsidRPr="00605EB6">
        <w:t>avait tuée</w:t>
      </w:r>
      <w:r w:rsidR="00C474C1">
        <w:t>.</w:t>
      </w:r>
    </w:p>
    <w:p w14:paraId="047E7467" w14:textId="77777777" w:rsidR="00C474C1" w:rsidRDefault="00C52F4A" w:rsidP="00C52F4A">
      <w:r w:rsidRPr="0017616A">
        <w:t>Mais l</w:t>
      </w:r>
      <w:r w:rsidR="00C474C1">
        <w:t>’</w:t>
      </w:r>
      <w:r w:rsidRPr="0017616A">
        <w:t>ancien dragon avait des sentiments généreux</w:t>
      </w:r>
      <w:r w:rsidR="00C474C1">
        <w:t xml:space="preserve">, </w:t>
      </w:r>
      <w:r w:rsidRPr="0017616A">
        <w:t>l</w:t>
      </w:r>
      <w:r w:rsidR="00C474C1">
        <w:t>’</w:t>
      </w:r>
      <w:r w:rsidRPr="0017616A">
        <w:t>âme grande</w:t>
      </w:r>
      <w:r w:rsidR="00C474C1">
        <w:t xml:space="preserve">. </w:t>
      </w:r>
      <w:r w:rsidRPr="0017616A">
        <w:t>Il n</w:t>
      </w:r>
      <w:r w:rsidR="00C474C1">
        <w:t>’</w:t>
      </w:r>
      <w:r w:rsidRPr="0017616A">
        <w:t>en voulait point au malheureux</w:t>
      </w:r>
      <w:r w:rsidR="00C474C1">
        <w:t xml:space="preserve">, </w:t>
      </w:r>
      <w:r w:rsidRPr="0017616A">
        <w:t>innocent d</w:t>
      </w:r>
      <w:r w:rsidR="00C474C1">
        <w:t>’</w:t>
      </w:r>
      <w:r w:rsidRPr="0017616A">
        <w:t>ailleurs</w:t>
      </w:r>
      <w:r w:rsidR="00C474C1">
        <w:t xml:space="preserve">, </w:t>
      </w:r>
      <w:r w:rsidRPr="0017616A">
        <w:t>à qui il devait le deuil éternel de son cœur</w:t>
      </w:r>
      <w:r w:rsidR="00C474C1">
        <w:t xml:space="preserve">. </w:t>
      </w:r>
      <w:r w:rsidRPr="0017616A">
        <w:t>Au contraire</w:t>
      </w:r>
      <w:r w:rsidR="00C474C1">
        <w:t xml:space="preserve">, </w:t>
      </w:r>
      <w:r w:rsidRPr="0017616A">
        <w:t>il s</w:t>
      </w:r>
      <w:r w:rsidR="00C474C1">
        <w:t>’</w:t>
      </w:r>
      <w:r w:rsidRPr="0017616A">
        <w:t>intéressait plus vivement à son sort</w:t>
      </w:r>
      <w:r w:rsidR="00C474C1">
        <w:t>.</w:t>
      </w:r>
    </w:p>
    <w:p w14:paraId="0EB16444" w14:textId="77777777" w:rsidR="00C474C1" w:rsidRDefault="00C52F4A" w:rsidP="00C52F4A">
      <w:r w:rsidRPr="00605EB6">
        <w:t>L</w:t>
      </w:r>
      <w:r w:rsidR="00C474C1">
        <w:t>’</w:t>
      </w:r>
      <w:r w:rsidRPr="00605EB6">
        <w:t>hiver avait été long et dur avec deux mois de neige</w:t>
      </w:r>
      <w:r w:rsidR="00C474C1">
        <w:t xml:space="preserve">, </w:t>
      </w:r>
      <w:r w:rsidRPr="00605EB6">
        <w:t>et Jacques avait aussi ses craintes</w:t>
      </w:r>
      <w:r w:rsidR="00C474C1">
        <w:t xml:space="preserve">. </w:t>
      </w:r>
      <w:r w:rsidRPr="00605EB6">
        <w:t>Triste</w:t>
      </w:r>
      <w:r w:rsidR="00C474C1">
        <w:t xml:space="preserve">, </w:t>
      </w:r>
      <w:r w:rsidRPr="00605EB6">
        <w:t>pensif</w:t>
      </w:r>
      <w:r w:rsidR="00C474C1">
        <w:t xml:space="preserve">, </w:t>
      </w:r>
      <w:r w:rsidRPr="00605EB6">
        <w:t>il se demandait souvent</w:t>
      </w:r>
      <w:r w:rsidR="00C474C1">
        <w:t> :</w:t>
      </w:r>
    </w:p>
    <w:p w14:paraId="74ED9EA8" w14:textId="0A268788" w:rsidR="00C474C1" w:rsidRDefault="0094609C" w:rsidP="00C52F4A">
      <w:r>
        <w:t>— </w:t>
      </w:r>
      <w:r w:rsidR="00C52F4A" w:rsidRPr="00605EB6">
        <w:t>Qu</w:t>
      </w:r>
      <w:r w:rsidR="00C474C1">
        <w:t>’</w:t>
      </w:r>
      <w:r w:rsidR="00C52F4A" w:rsidRPr="00605EB6">
        <w:t>est-il devenu</w:t>
      </w:r>
      <w:r w:rsidR="00C474C1">
        <w:t> ?</w:t>
      </w:r>
    </w:p>
    <w:p w14:paraId="41CD8B7A" w14:textId="2B098117" w:rsidR="00C474C1" w:rsidRDefault="00C52F4A" w:rsidP="00C52F4A">
      <w:r w:rsidRPr="00605EB6">
        <w:t>Les paroles incohérentes prononcées par la défunte dans ses heures de délire s</w:t>
      </w:r>
      <w:r w:rsidR="00C474C1">
        <w:t>’</w:t>
      </w:r>
      <w:r w:rsidRPr="00605EB6">
        <w:t>étaient gravées dans sa mémoire et</w:t>
      </w:r>
      <w:r w:rsidR="00C474C1">
        <w:t xml:space="preserve">, </w:t>
      </w:r>
      <w:r w:rsidRPr="00605EB6">
        <w:t>quoi qu</w:t>
      </w:r>
      <w:r w:rsidR="00C474C1">
        <w:t>’</w:t>
      </w:r>
      <w:r w:rsidRPr="00605EB6">
        <w:t>il fît</w:t>
      </w:r>
      <w:r w:rsidR="00C474C1">
        <w:t xml:space="preserve">, </w:t>
      </w:r>
      <w:r w:rsidRPr="00605EB6">
        <w:t>elles étaient toujours présentes à sa pensée</w:t>
      </w:r>
      <w:r w:rsidR="00C474C1">
        <w:t xml:space="preserve">. </w:t>
      </w:r>
      <w:r w:rsidRPr="00605EB6">
        <w:t xml:space="preserve">Il tremblait que le sauvage ne </w:t>
      </w:r>
      <w:r w:rsidR="0017616A" w:rsidRPr="00605EB6">
        <w:t>f</w:t>
      </w:r>
      <w:r w:rsidR="0017616A">
        <w:t>û</w:t>
      </w:r>
      <w:r w:rsidR="0017616A" w:rsidRPr="00605EB6">
        <w:t>t</w:t>
      </w:r>
      <w:r w:rsidR="00C474C1">
        <w:t xml:space="preserve">, </w:t>
      </w:r>
      <w:r w:rsidRPr="00605EB6">
        <w:t>en effet</w:t>
      </w:r>
      <w:r w:rsidR="00C474C1">
        <w:t xml:space="preserve">, </w:t>
      </w:r>
      <w:r w:rsidRPr="00605EB6">
        <w:t>mort de faim et de froid ou qu</w:t>
      </w:r>
      <w:r w:rsidR="00C474C1">
        <w:t>’</w:t>
      </w:r>
      <w:r w:rsidRPr="00605EB6">
        <w:t>il n</w:t>
      </w:r>
      <w:r w:rsidR="00C474C1">
        <w:t>’</w:t>
      </w:r>
      <w:r w:rsidRPr="00605EB6">
        <w:t>eût été dévoré par les loups affamés</w:t>
      </w:r>
      <w:r w:rsidR="00C474C1">
        <w:t>.</w:t>
      </w:r>
    </w:p>
    <w:p w14:paraId="329D9D02" w14:textId="77777777" w:rsidR="00C474C1" w:rsidRDefault="00C52F4A" w:rsidP="00C52F4A">
      <w:r w:rsidRPr="00605EB6">
        <w:t>Les beaux jours revinrent</w:t>
      </w:r>
      <w:r w:rsidR="00C474C1">
        <w:t xml:space="preserve">, </w:t>
      </w:r>
      <w:r w:rsidRPr="00605EB6">
        <w:t>ramenant avec eux les chauds rayons</w:t>
      </w:r>
      <w:r w:rsidR="00C474C1">
        <w:t xml:space="preserve">, </w:t>
      </w:r>
      <w:r w:rsidRPr="00605EB6">
        <w:t>les nuits tièdes</w:t>
      </w:r>
      <w:r w:rsidR="00C474C1">
        <w:t xml:space="preserve">, </w:t>
      </w:r>
      <w:r w:rsidRPr="00605EB6">
        <w:t>la verdure</w:t>
      </w:r>
      <w:r w:rsidR="00C474C1">
        <w:t xml:space="preserve">, </w:t>
      </w:r>
      <w:r w:rsidRPr="00605EB6">
        <w:t>les fleurs parfumées</w:t>
      </w:r>
      <w:r w:rsidR="00C474C1">
        <w:t xml:space="preserve">, </w:t>
      </w:r>
      <w:r w:rsidRPr="00605EB6">
        <w:t>les bourdonnements d</w:t>
      </w:r>
      <w:r w:rsidR="00C474C1">
        <w:t>’</w:t>
      </w:r>
      <w:r w:rsidRPr="00605EB6">
        <w:t>insectes</w:t>
      </w:r>
      <w:r w:rsidR="00C474C1">
        <w:t xml:space="preserve">, </w:t>
      </w:r>
      <w:r w:rsidRPr="00605EB6">
        <w:t>les chants d</w:t>
      </w:r>
      <w:r w:rsidR="00C474C1">
        <w:t>’</w:t>
      </w:r>
      <w:r w:rsidRPr="00605EB6">
        <w:t>oiseaux</w:t>
      </w:r>
      <w:r w:rsidR="00C474C1">
        <w:t>.</w:t>
      </w:r>
    </w:p>
    <w:p w14:paraId="1F3C8A9A" w14:textId="77777777" w:rsidR="00C474C1" w:rsidRDefault="00C52F4A" w:rsidP="00C52F4A">
      <w:r w:rsidRPr="00605EB6">
        <w:t>Un jour d</w:t>
      </w:r>
      <w:r w:rsidR="00C474C1">
        <w:t>’</w:t>
      </w:r>
      <w:r w:rsidRPr="00605EB6">
        <w:t>avril</w:t>
      </w:r>
      <w:r w:rsidR="00C474C1">
        <w:t xml:space="preserve">, </w:t>
      </w:r>
      <w:r w:rsidRPr="00605EB6">
        <w:t>on aperçut le sauvage dans les environs de la Bosse-Grise</w:t>
      </w:r>
      <w:r w:rsidR="00C474C1">
        <w:t>.</w:t>
      </w:r>
    </w:p>
    <w:p w14:paraId="76FC2FCA" w14:textId="5415FEDD" w:rsidR="00C474C1" w:rsidRDefault="00C52F4A" w:rsidP="00C52F4A">
      <w:r w:rsidRPr="00605EB6">
        <w:lastRenderedPageBreak/>
        <w:t>En apprenant cela</w:t>
      </w:r>
      <w:r w:rsidR="00C474C1">
        <w:t xml:space="preserve">, </w:t>
      </w:r>
      <w:r w:rsidRPr="00605EB6">
        <w:t>Jacques Vaillant éprouva un immense soulagement</w:t>
      </w:r>
      <w:r w:rsidR="00C474C1">
        <w:t xml:space="preserve">. </w:t>
      </w:r>
      <w:r w:rsidRPr="00605EB6">
        <w:t>Toutefois</w:t>
      </w:r>
      <w:r w:rsidR="00C474C1">
        <w:t xml:space="preserve">, </w:t>
      </w:r>
      <w:r w:rsidRPr="00605EB6">
        <w:t>au bout de quelques jours</w:t>
      </w:r>
      <w:r w:rsidR="00C474C1">
        <w:t xml:space="preserve">, </w:t>
      </w:r>
      <w:r w:rsidRPr="00605EB6">
        <w:t>il se mit à douter</w:t>
      </w:r>
      <w:r w:rsidR="00C474C1">
        <w:t xml:space="preserve">. </w:t>
      </w:r>
      <w:r w:rsidR="00DE54A9">
        <w:t>Était</w:t>
      </w:r>
      <w:r w:rsidRPr="00605EB6">
        <w:t>-ce bien le sauvage qu</w:t>
      </w:r>
      <w:r w:rsidR="00C474C1">
        <w:t>’</w:t>
      </w:r>
      <w:r w:rsidRPr="00605EB6">
        <w:t>on avait vu</w:t>
      </w:r>
      <w:r w:rsidR="00C474C1">
        <w:t xml:space="preserve"> ? </w:t>
      </w:r>
      <w:r w:rsidRPr="00605EB6">
        <w:t>Si on s</w:t>
      </w:r>
      <w:r w:rsidR="00C474C1">
        <w:t>’</w:t>
      </w:r>
      <w:r w:rsidRPr="00605EB6">
        <w:t>était trompé</w:t>
      </w:r>
      <w:r w:rsidR="00C474C1">
        <w:t xml:space="preserve"> ? </w:t>
      </w:r>
      <w:r w:rsidRPr="00605EB6">
        <w:t>Il retomba dans sa perplexité</w:t>
      </w:r>
      <w:r w:rsidR="00C474C1">
        <w:t xml:space="preserve">. </w:t>
      </w:r>
      <w:r w:rsidRPr="00605EB6">
        <w:t>Voulant à toute force acquérir une certitude</w:t>
      </w:r>
      <w:r w:rsidR="00C474C1">
        <w:t xml:space="preserve">, </w:t>
      </w:r>
      <w:r w:rsidRPr="00605EB6">
        <w:t>il sortit un matin de chez lui</w:t>
      </w:r>
      <w:r w:rsidR="00C474C1">
        <w:t xml:space="preserve"> ; </w:t>
      </w:r>
      <w:r w:rsidRPr="00605EB6">
        <w:t>s</w:t>
      </w:r>
      <w:r w:rsidR="00C474C1">
        <w:t>’</w:t>
      </w:r>
      <w:r w:rsidRPr="00605EB6">
        <w:t>appuyant sur sa canne</w:t>
      </w:r>
      <w:r w:rsidR="00C474C1">
        <w:t xml:space="preserve">, </w:t>
      </w:r>
      <w:r w:rsidRPr="00605EB6">
        <w:t>il se dirigea vers la forêt</w:t>
      </w:r>
      <w:r w:rsidR="00C474C1">
        <w:t xml:space="preserve">. </w:t>
      </w:r>
      <w:r w:rsidRPr="00605EB6">
        <w:t>Il monta vers la Bosse-Grise en suivant le bord du ruisseau jusqu</w:t>
      </w:r>
      <w:r w:rsidR="00C474C1">
        <w:t>’</w:t>
      </w:r>
      <w:r w:rsidRPr="00605EB6">
        <w:t>à sa source</w:t>
      </w:r>
      <w:r w:rsidR="00C474C1">
        <w:t>.</w:t>
      </w:r>
    </w:p>
    <w:p w14:paraId="0F9F9D55" w14:textId="77777777" w:rsidR="00C474C1" w:rsidRDefault="00C52F4A" w:rsidP="00C52F4A">
      <w:r w:rsidRPr="00605EB6">
        <w:t>Celui qu</w:t>
      </w:r>
      <w:r w:rsidR="00C474C1">
        <w:t>’</w:t>
      </w:r>
      <w:r w:rsidRPr="00605EB6">
        <w:t>il cherchait était là</w:t>
      </w:r>
      <w:r w:rsidR="00C474C1">
        <w:t xml:space="preserve">, </w:t>
      </w:r>
      <w:r w:rsidRPr="00605EB6">
        <w:t>assis sur une roche</w:t>
      </w:r>
      <w:r w:rsidR="00C474C1">
        <w:t xml:space="preserve">, </w:t>
      </w:r>
      <w:r w:rsidRPr="00605EB6">
        <w:t>les jambes pendantes</w:t>
      </w:r>
      <w:r w:rsidR="00C474C1">
        <w:t xml:space="preserve">, </w:t>
      </w:r>
      <w:r w:rsidRPr="00605EB6">
        <w:t>en contemplation devant deux écureuils qui faisaient des exercices de voltige en se poursuivant à travers les branches d</w:t>
      </w:r>
      <w:r w:rsidR="00C474C1">
        <w:t>’</w:t>
      </w:r>
      <w:r w:rsidRPr="00605EB6">
        <w:t>un hêtre</w:t>
      </w:r>
      <w:r w:rsidR="00C474C1">
        <w:t xml:space="preserve">. </w:t>
      </w:r>
      <w:r w:rsidRPr="00605EB6">
        <w:t>Caché derrière un rideau de feuillage</w:t>
      </w:r>
      <w:r w:rsidR="00C474C1">
        <w:t xml:space="preserve">, </w:t>
      </w:r>
      <w:r w:rsidRPr="00605EB6">
        <w:t>Jacques Vaillant ne pouvait le voir</w:t>
      </w:r>
      <w:r w:rsidR="00C474C1">
        <w:t xml:space="preserve"> ; </w:t>
      </w:r>
      <w:r w:rsidRPr="00605EB6">
        <w:t>lui-même n</w:t>
      </w:r>
      <w:r w:rsidR="00C474C1">
        <w:t>’</w:t>
      </w:r>
      <w:r w:rsidRPr="00605EB6">
        <w:t>avait pu encore apercevoir le vieillard</w:t>
      </w:r>
      <w:r w:rsidR="00C474C1">
        <w:t xml:space="preserve"> ; </w:t>
      </w:r>
      <w:r w:rsidRPr="00605EB6">
        <w:t>mais</w:t>
      </w:r>
      <w:r w:rsidR="00C474C1">
        <w:t xml:space="preserve">, </w:t>
      </w:r>
      <w:r w:rsidRPr="00605EB6">
        <w:t>déjà</w:t>
      </w:r>
      <w:r w:rsidR="00C474C1">
        <w:t xml:space="preserve">, </w:t>
      </w:r>
      <w:r w:rsidRPr="00605EB6">
        <w:t>le bruit des feuilles froissées dans le balancement des branches lui avait révélé la présence d</w:t>
      </w:r>
      <w:r w:rsidR="00C474C1">
        <w:t>’</w:t>
      </w:r>
      <w:r w:rsidRPr="00605EB6">
        <w:t>un homme dans sa solitude</w:t>
      </w:r>
      <w:r w:rsidR="00C474C1">
        <w:t>.</w:t>
      </w:r>
    </w:p>
    <w:p w14:paraId="7841C915" w14:textId="77777777" w:rsidR="00C474C1" w:rsidRDefault="00C52F4A" w:rsidP="00C52F4A">
      <w:r w:rsidRPr="00605EB6">
        <w:t>Il se laissa glisser sur le sol</w:t>
      </w:r>
      <w:r w:rsidR="00C474C1">
        <w:t xml:space="preserve">, </w:t>
      </w:r>
      <w:r w:rsidRPr="00605EB6">
        <w:t>prêt à fuir</w:t>
      </w:r>
      <w:r w:rsidR="00C474C1">
        <w:t>.</w:t>
      </w:r>
    </w:p>
    <w:p w14:paraId="466F2356" w14:textId="77777777" w:rsidR="00C474C1" w:rsidRDefault="00C52F4A" w:rsidP="00C52F4A">
      <w:r w:rsidRPr="00605EB6">
        <w:t>Jacques Vaillant</w:t>
      </w:r>
      <w:r w:rsidR="00C474C1">
        <w:t xml:space="preserve">, </w:t>
      </w:r>
      <w:r w:rsidRPr="00605EB6">
        <w:t>écartant quelques branches</w:t>
      </w:r>
      <w:r w:rsidR="00C474C1">
        <w:t xml:space="preserve">, </w:t>
      </w:r>
      <w:r w:rsidRPr="00605EB6">
        <w:t>sortait du fouillis de verdure qui l</w:t>
      </w:r>
      <w:r w:rsidR="00C474C1">
        <w:t>’</w:t>
      </w:r>
      <w:r w:rsidRPr="00605EB6">
        <w:t>avait caché jusqu</w:t>
      </w:r>
      <w:r w:rsidR="00C474C1">
        <w:t>’</w:t>
      </w:r>
      <w:r w:rsidRPr="00605EB6">
        <w:t>alors</w:t>
      </w:r>
      <w:r w:rsidR="00C474C1">
        <w:t>.</w:t>
      </w:r>
    </w:p>
    <w:p w14:paraId="3DFE2AE0" w14:textId="77777777" w:rsidR="00C474C1" w:rsidRDefault="00C52F4A" w:rsidP="00C52F4A">
      <w:r w:rsidRPr="00605EB6">
        <w:t>Deux regards rapides se croisèrent</w:t>
      </w:r>
      <w:r w:rsidR="00C474C1">
        <w:t>.</w:t>
      </w:r>
    </w:p>
    <w:p w14:paraId="0861B1C4" w14:textId="77777777" w:rsidR="00C474C1" w:rsidRDefault="00C52F4A" w:rsidP="00C52F4A">
      <w:r w:rsidRPr="00605EB6">
        <w:t>Le vieillard eut une exclamation de joie</w:t>
      </w:r>
      <w:r w:rsidR="00C474C1">
        <w:t>.</w:t>
      </w:r>
    </w:p>
    <w:p w14:paraId="7B570990" w14:textId="6ADF4A09" w:rsidR="00C474C1" w:rsidRDefault="00C52F4A" w:rsidP="00C52F4A">
      <w:r w:rsidRPr="00605EB6">
        <w:t>Le sauvage l</w:t>
      </w:r>
      <w:r w:rsidR="00C474C1">
        <w:t>’</w:t>
      </w:r>
      <w:r w:rsidRPr="00605EB6">
        <w:t>avait reconnu</w:t>
      </w:r>
      <w:r w:rsidR="00C474C1">
        <w:t xml:space="preserve">. </w:t>
      </w:r>
      <w:r w:rsidRPr="00605EB6">
        <w:t>Sa physionomie changea d</w:t>
      </w:r>
      <w:r w:rsidR="00C474C1">
        <w:t>’</w:t>
      </w:r>
      <w:r w:rsidRPr="00605EB6">
        <w:t>expression et le feu sombre de ses prunelles s</w:t>
      </w:r>
      <w:r w:rsidR="00C474C1">
        <w:t>’</w:t>
      </w:r>
      <w:r w:rsidRPr="00605EB6">
        <w:t>éteignit</w:t>
      </w:r>
      <w:r w:rsidR="00C474C1">
        <w:t xml:space="preserve">. </w:t>
      </w:r>
      <w:r w:rsidRPr="00605EB6">
        <w:t>Il sentait que c</w:t>
      </w:r>
      <w:r w:rsidR="00C474C1">
        <w:t>’</w:t>
      </w:r>
      <w:r w:rsidRPr="00605EB6">
        <w:t>était un ami et non un ennemi qui venait lui faire une visite</w:t>
      </w:r>
      <w:r w:rsidR="00C474C1">
        <w:t xml:space="preserve">. </w:t>
      </w:r>
      <w:r w:rsidRPr="00605EB6">
        <w:t>Au lieu de se sauver</w:t>
      </w:r>
      <w:r w:rsidR="00C474C1">
        <w:t xml:space="preserve">, </w:t>
      </w:r>
      <w:r w:rsidRPr="00605EB6">
        <w:t>il s</w:t>
      </w:r>
      <w:r w:rsidR="00C474C1">
        <w:t>’</w:t>
      </w:r>
      <w:r w:rsidRPr="00605EB6">
        <w:t>avança vers Jacques</w:t>
      </w:r>
      <w:r w:rsidR="00C474C1">
        <w:t xml:space="preserve">, </w:t>
      </w:r>
      <w:r w:rsidRPr="00605EB6">
        <w:t>qui s</w:t>
      </w:r>
      <w:r w:rsidR="00C474C1">
        <w:t>’</w:t>
      </w:r>
      <w:r w:rsidRPr="00605EB6">
        <w:t>était arrêté</w:t>
      </w:r>
      <w:r w:rsidR="00C474C1">
        <w:t>.</w:t>
      </w:r>
    </w:p>
    <w:p w14:paraId="6519F75C" w14:textId="77777777" w:rsidR="00C474C1" w:rsidRDefault="00C52F4A" w:rsidP="00C52F4A">
      <w:r w:rsidRPr="00605EB6">
        <w:t>Le vieillard l</w:t>
      </w:r>
      <w:r w:rsidR="00C474C1">
        <w:t>’</w:t>
      </w:r>
      <w:r w:rsidRPr="00605EB6">
        <w:t>examinait avec surprise</w:t>
      </w:r>
      <w:r w:rsidR="00C474C1">
        <w:t>.</w:t>
      </w:r>
    </w:p>
    <w:p w14:paraId="4273EB4F" w14:textId="0451F90B" w:rsidR="00C474C1" w:rsidRDefault="0094609C" w:rsidP="00C52F4A">
      <w:r>
        <w:lastRenderedPageBreak/>
        <w:t>— </w:t>
      </w:r>
      <w:r w:rsidR="00C52F4A" w:rsidRPr="00605EB6">
        <w:t>C</w:t>
      </w:r>
      <w:r w:rsidR="00C474C1">
        <w:t>’</w:t>
      </w:r>
      <w:r w:rsidR="00C52F4A" w:rsidRPr="00605EB6">
        <w:t>est singulier</w:t>
      </w:r>
      <w:r w:rsidR="00C474C1">
        <w:t xml:space="preserve">, </w:t>
      </w:r>
      <w:r w:rsidR="00C52F4A" w:rsidRPr="00605EB6">
        <w:t>pensait-il</w:t>
      </w:r>
      <w:r w:rsidR="00C474C1">
        <w:t xml:space="preserve">, </w:t>
      </w:r>
      <w:r w:rsidR="00C52F4A" w:rsidRPr="00605EB6">
        <w:t>il n</w:t>
      </w:r>
      <w:r w:rsidR="00C474C1">
        <w:t>’</w:t>
      </w:r>
      <w:r w:rsidR="00C52F4A" w:rsidRPr="00605EB6">
        <w:t>a pas changé</w:t>
      </w:r>
      <w:r w:rsidR="00C474C1">
        <w:t xml:space="preserve"> : </w:t>
      </w:r>
      <w:r w:rsidR="00C52F4A" w:rsidRPr="00605EB6">
        <w:t>il est toujours plein de force et de santé</w:t>
      </w:r>
      <w:r w:rsidR="00C474C1">
        <w:t xml:space="preserve"> ; </w:t>
      </w:r>
      <w:r w:rsidR="00C52F4A" w:rsidRPr="00605EB6">
        <w:t>le froid et la faim ne l</w:t>
      </w:r>
      <w:r w:rsidR="00C474C1">
        <w:t>’</w:t>
      </w:r>
      <w:r w:rsidR="00C52F4A" w:rsidRPr="00605EB6">
        <w:t>ont donc pas fait souffrir</w:t>
      </w:r>
      <w:r w:rsidR="00C474C1">
        <w:t> ?</w:t>
      </w:r>
    </w:p>
    <w:p w14:paraId="3123F0AE" w14:textId="10DA09CB" w:rsidR="00C474C1" w:rsidRDefault="00C52F4A" w:rsidP="00C52F4A">
      <w:r w:rsidRPr="00605EB6">
        <w:t>En voyant la douleur peinte sur le visage de Jacques Vaillant</w:t>
      </w:r>
      <w:r w:rsidR="00C474C1">
        <w:t xml:space="preserve">, </w:t>
      </w:r>
      <w:r w:rsidRPr="00605EB6">
        <w:t>le coureur des bois s</w:t>
      </w:r>
      <w:r w:rsidR="00C474C1">
        <w:t>’</w:t>
      </w:r>
      <w:r w:rsidRPr="00605EB6">
        <w:t>attrista subitement</w:t>
      </w:r>
      <w:r w:rsidR="00C474C1">
        <w:t xml:space="preserve">. </w:t>
      </w:r>
      <w:r w:rsidRPr="00605EB6">
        <w:t>De grosses larmes roulèrent dans ses yeux</w:t>
      </w:r>
      <w:r w:rsidR="00C474C1">
        <w:t xml:space="preserve">. </w:t>
      </w:r>
      <w:r w:rsidRPr="00605EB6">
        <w:t>Était-ce l</w:t>
      </w:r>
      <w:r w:rsidR="00C474C1">
        <w:t>’</w:t>
      </w:r>
      <w:r w:rsidRPr="00605EB6">
        <w:t>émotion du souvenir</w:t>
      </w:r>
      <w:r w:rsidR="00C474C1">
        <w:t xml:space="preserve"> ? </w:t>
      </w:r>
      <w:r w:rsidRPr="00605EB6">
        <w:t>Peut-être venait-il de deviner que la bonne Catherine n</w:t>
      </w:r>
      <w:r w:rsidR="00C474C1">
        <w:t>’</w:t>
      </w:r>
      <w:r w:rsidRPr="00605EB6">
        <w:t>était plus de ce monde</w:t>
      </w:r>
      <w:r w:rsidR="00C474C1">
        <w:t xml:space="preserve">. </w:t>
      </w:r>
      <w:r w:rsidRPr="00605EB6">
        <w:t>Peut-être le savait-il depuis longtemps</w:t>
      </w:r>
      <w:r w:rsidR="00C474C1">
        <w:t xml:space="preserve">. </w:t>
      </w:r>
      <w:r w:rsidRPr="00605EB6">
        <w:t>Qui sait s</w:t>
      </w:r>
      <w:r w:rsidR="00C474C1">
        <w:t>’</w:t>
      </w:r>
      <w:r w:rsidRPr="00605EB6">
        <w:t>il n</w:t>
      </w:r>
      <w:r w:rsidR="00C474C1">
        <w:t>’</w:t>
      </w:r>
      <w:r w:rsidRPr="00605EB6">
        <w:t>avait pas entendu les cloches de Mareille tinter le glas des morts pour Catherine</w:t>
      </w:r>
      <w:r w:rsidR="004540F3">
        <w:t> ;</w:t>
      </w:r>
      <w:r w:rsidR="00C474C1">
        <w:t xml:space="preserve"> </w:t>
      </w:r>
      <w:r w:rsidRPr="00605EB6">
        <w:t>si</w:t>
      </w:r>
      <w:r w:rsidR="00C474C1">
        <w:t xml:space="preserve">, </w:t>
      </w:r>
      <w:r w:rsidRPr="00605EB6">
        <w:t>avec sa vue perçante</w:t>
      </w:r>
      <w:r w:rsidR="00C474C1">
        <w:t xml:space="preserve">, </w:t>
      </w:r>
      <w:r w:rsidRPr="00605EB6">
        <w:t>debout sur un rocher proéminent</w:t>
      </w:r>
      <w:r w:rsidR="00C474C1">
        <w:t xml:space="preserve">, </w:t>
      </w:r>
      <w:r w:rsidRPr="00605EB6">
        <w:t>il n</w:t>
      </w:r>
      <w:r w:rsidR="00C474C1">
        <w:t>’</w:t>
      </w:r>
      <w:r w:rsidRPr="00605EB6">
        <w:t>avait pas vu sortir le cercueil de la maison où il avait reçu une si affectueuse hospitalité</w:t>
      </w:r>
      <w:r w:rsidR="00C474C1">
        <w:t> ?</w:t>
      </w:r>
    </w:p>
    <w:p w14:paraId="6BA8DA53" w14:textId="77777777" w:rsidR="00C474C1" w:rsidRDefault="00C52F4A" w:rsidP="00C52F4A">
      <w:r w:rsidRPr="00605EB6">
        <w:t>Quoi qu</w:t>
      </w:r>
      <w:r w:rsidR="00C474C1">
        <w:t>’</w:t>
      </w:r>
      <w:r w:rsidRPr="00605EB6">
        <w:t>il en fût</w:t>
      </w:r>
      <w:r w:rsidR="00C474C1">
        <w:t xml:space="preserve">, </w:t>
      </w:r>
      <w:r w:rsidRPr="00605EB6">
        <w:t>le vieux soldat vit les larmes et se sentit profondément touché</w:t>
      </w:r>
      <w:r w:rsidR="00C474C1">
        <w:t>.</w:t>
      </w:r>
    </w:p>
    <w:p w14:paraId="0EF0A0A8" w14:textId="3E80DA5C" w:rsidR="00C474C1" w:rsidRDefault="0094609C" w:rsidP="00C52F4A">
      <w:r>
        <w:t>— </w:t>
      </w:r>
      <w:r w:rsidR="00C52F4A" w:rsidRPr="00605EB6">
        <w:t>S</w:t>
      </w:r>
      <w:r w:rsidR="00C474C1">
        <w:t>’</w:t>
      </w:r>
      <w:r w:rsidR="00C52F4A" w:rsidRPr="00605EB6">
        <w:t>il voulait me suivre</w:t>
      </w:r>
      <w:r w:rsidR="00C474C1">
        <w:t xml:space="preserve">, </w:t>
      </w:r>
      <w:r w:rsidR="00C52F4A" w:rsidRPr="00605EB6">
        <w:t>se dit-il</w:t>
      </w:r>
      <w:r w:rsidR="00C474C1">
        <w:t xml:space="preserve">, </w:t>
      </w:r>
      <w:r w:rsidR="00C52F4A" w:rsidRPr="00605EB6">
        <w:t>je l</w:t>
      </w:r>
      <w:r w:rsidR="00C474C1">
        <w:t>’</w:t>
      </w:r>
      <w:r w:rsidR="00C52F4A" w:rsidRPr="00605EB6">
        <w:t>emmènerais et le garderais près de moi</w:t>
      </w:r>
      <w:r w:rsidR="00C474C1">
        <w:t xml:space="preserve"> ; </w:t>
      </w:r>
      <w:r w:rsidR="00C52F4A" w:rsidRPr="00605EB6">
        <w:t>je serais pour lui un protecteur</w:t>
      </w:r>
      <w:r w:rsidR="00C474C1">
        <w:t xml:space="preserve">, </w:t>
      </w:r>
      <w:r w:rsidR="00C52F4A" w:rsidRPr="00605EB6">
        <w:t>un ami</w:t>
      </w:r>
      <w:r w:rsidR="00C474C1">
        <w:t xml:space="preserve"> ; </w:t>
      </w:r>
      <w:r w:rsidR="00C52F4A" w:rsidRPr="00605EB6">
        <w:t>je l</w:t>
      </w:r>
      <w:r w:rsidR="00C474C1">
        <w:t>’</w:t>
      </w:r>
      <w:r w:rsidR="00C52F4A" w:rsidRPr="00605EB6">
        <w:t>habillerais</w:t>
      </w:r>
      <w:r w:rsidR="00C474C1">
        <w:t xml:space="preserve">, </w:t>
      </w:r>
      <w:r w:rsidR="00C52F4A" w:rsidRPr="00605EB6">
        <w:t>je le nourrirais</w:t>
      </w:r>
      <w:r w:rsidR="00C474C1">
        <w:t xml:space="preserve">, </w:t>
      </w:r>
      <w:r w:rsidR="00C52F4A" w:rsidRPr="00605EB6">
        <w:t>je lui apprendrais à parler</w:t>
      </w:r>
      <w:r w:rsidR="00C474C1">
        <w:t xml:space="preserve">, </w:t>
      </w:r>
      <w:r w:rsidR="00C52F4A" w:rsidRPr="00605EB6">
        <w:t>si c</w:t>
      </w:r>
      <w:r w:rsidR="00C474C1">
        <w:t>’</w:t>
      </w:r>
      <w:r w:rsidR="00C52F4A" w:rsidRPr="00605EB6">
        <w:t>est possible</w:t>
      </w:r>
      <w:r w:rsidR="00C474C1">
        <w:t xml:space="preserve">, </w:t>
      </w:r>
      <w:r w:rsidR="00C52F4A" w:rsidRPr="00605EB6">
        <w:t>et je le ferais instruire</w:t>
      </w:r>
      <w:r w:rsidR="00C474C1">
        <w:t xml:space="preserve">. </w:t>
      </w:r>
      <w:r w:rsidR="00C52F4A" w:rsidRPr="00605EB6">
        <w:t>Oui</w:t>
      </w:r>
      <w:r w:rsidR="00C474C1">
        <w:t xml:space="preserve">, </w:t>
      </w:r>
      <w:r w:rsidR="00C52F4A" w:rsidRPr="00605EB6">
        <w:t>en souvenir de ma pauvre Catherine</w:t>
      </w:r>
      <w:r w:rsidR="00C474C1">
        <w:t xml:space="preserve">, </w:t>
      </w:r>
      <w:r w:rsidR="00C52F4A" w:rsidRPr="00605EB6">
        <w:t>je voudrais l</w:t>
      </w:r>
      <w:r w:rsidR="00C474C1">
        <w:t>’</w:t>
      </w:r>
      <w:r w:rsidR="00C52F4A" w:rsidRPr="00605EB6">
        <w:t>arracher à sa misérable existence</w:t>
      </w:r>
      <w:r w:rsidR="00C474C1">
        <w:t xml:space="preserve">. </w:t>
      </w:r>
      <w:r w:rsidR="00C52F4A" w:rsidRPr="00605EB6">
        <w:t>Je suis sûr qu</w:t>
      </w:r>
      <w:r w:rsidR="00C474C1">
        <w:t>’</w:t>
      </w:r>
      <w:r w:rsidR="00C52F4A" w:rsidRPr="00605EB6">
        <w:t>au bout de huit jours passés avec moi</w:t>
      </w:r>
      <w:r w:rsidR="00C474C1">
        <w:t xml:space="preserve">, </w:t>
      </w:r>
      <w:r w:rsidR="00C52F4A" w:rsidRPr="00605EB6">
        <w:t>il n</w:t>
      </w:r>
      <w:r w:rsidR="00C474C1">
        <w:t>’</w:t>
      </w:r>
      <w:r w:rsidR="00C52F4A" w:rsidRPr="00605EB6">
        <w:t>aurait plus le désir de me quitter pour revenir ici</w:t>
      </w:r>
      <w:r w:rsidR="00C474C1">
        <w:t>.</w:t>
      </w:r>
    </w:p>
    <w:p w14:paraId="5827AD49" w14:textId="77777777" w:rsidR="00C474C1" w:rsidRDefault="00C52F4A" w:rsidP="00C52F4A">
      <w:r w:rsidRPr="00605EB6">
        <w:t>Sous l</w:t>
      </w:r>
      <w:r w:rsidR="00C474C1">
        <w:t>’</w:t>
      </w:r>
      <w:r w:rsidRPr="00605EB6">
        <w:t>action de cette pensée généreuse</w:t>
      </w:r>
      <w:r w:rsidR="00C474C1">
        <w:t xml:space="preserve">, </w:t>
      </w:r>
      <w:r w:rsidRPr="00605EB6">
        <w:t>il prit la main du sauvage et chercha à l</w:t>
      </w:r>
      <w:r w:rsidR="00C474C1">
        <w:t>’</w:t>
      </w:r>
      <w:r w:rsidRPr="00605EB6">
        <w:t>entraîner</w:t>
      </w:r>
      <w:r w:rsidR="00C474C1">
        <w:t xml:space="preserve">, </w:t>
      </w:r>
      <w:r w:rsidRPr="00605EB6">
        <w:t>tout en essayant de lui faire comprendre que ce qu</w:t>
      </w:r>
      <w:r w:rsidR="00C474C1">
        <w:t>’</w:t>
      </w:r>
      <w:r w:rsidRPr="00605EB6">
        <w:t>il avait de mieux à faire était de le suivre</w:t>
      </w:r>
      <w:r w:rsidR="00C474C1">
        <w:t>.</w:t>
      </w:r>
    </w:p>
    <w:p w14:paraId="1163DD89" w14:textId="77777777" w:rsidR="00C474C1" w:rsidRDefault="00C52F4A" w:rsidP="00C52F4A">
      <w:r w:rsidRPr="00605EB6">
        <w:t>Mais le coureur des bois retira vivement sa main</w:t>
      </w:r>
      <w:r w:rsidR="00C474C1">
        <w:t xml:space="preserve">, </w:t>
      </w:r>
      <w:r w:rsidRPr="00605EB6">
        <w:t>fit trois pas en arrière et le regarda tristement en hochant la tête</w:t>
      </w:r>
      <w:r w:rsidR="00C474C1">
        <w:t xml:space="preserve">. </w:t>
      </w:r>
      <w:r w:rsidRPr="00605EB6">
        <w:t>Il semblait dire</w:t>
      </w:r>
      <w:r w:rsidR="00C474C1">
        <w:t> :</w:t>
      </w:r>
    </w:p>
    <w:p w14:paraId="28F51CA3" w14:textId="40868EDC" w:rsidR="00C474C1" w:rsidRDefault="0094609C" w:rsidP="00C52F4A">
      <w:r>
        <w:t>— </w:t>
      </w:r>
      <w:r w:rsidR="00C52F4A" w:rsidRPr="00605EB6">
        <w:t>Vous avez trahi ma confiance</w:t>
      </w:r>
      <w:r w:rsidR="00C474C1">
        <w:t xml:space="preserve">, </w:t>
      </w:r>
      <w:r w:rsidR="00C52F4A" w:rsidRPr="00605EB6">
        <w:t>c</w:t>
      </w:r>
      <w:r w:rsidR="00C474C1">
        <w:t>’</w:t>
      </w:r>
      <w:r w:rsidR="00C52F4A" w:rsidRPr="00605EB6">
        <w:t>est mal</w:t>
      </w:r>
      <w:r w:rsidR="00C474C1">
        <w:t> !…</w:t>
      </w:r>
    </w:p>
    <w:p w14:paraId="02794F4E" w14:textId="77777777" w:rsidR="00C474C1" w:rsidRDefault="00C52F4A" w:rsidP="00C52F4A">
      <w:r w:rsidRPr="00605EB6">
        <w:lastRenderedPageBreak/>
        <w:t>Le vieillard sentit le reproche</w:t>
      </w:r>
      <w:r w:rsidR="00C474C1">
        <w:t xml:space="preserve">. </w:t>
      </w:r>
      <w:r w:rsidRPr="00605EB6">
        <w:t>Il fit une tentative pour rentrer en faveur</w:t>
      </w:r>
      <w:r w:rsidR="00C474C1">
        <w:t xml:space="preserve">. </w:t>
      </w:r>
      <w:r w:rsidRPr="00605EB6">
        <w:t>Mais le coureur des bois</w:t>
      </w:r>
      <w:r w:rsidR="00C474C1">
        <w:t xml:space="preserve">, </w:t>
      </w:r>
      <w:r w:rsidRPr="00605EB6">
        <w:t>effarouché</w:t>
      </w:r>
      <w:r w:rsidR="00C474C1">
        <w:t xml:space="preserve">, </w:t>
      </w:r>
      <w:r w:rsidRPr="00605EB6">
        <w:t>soupçonneux</w:t>
      </w:r>
      <w:r w:rsidR="00C474C1">
        <w:t xml:space="preserve">, </w:t>
      </w:r>
      <w:r w:rsidRPr="00605EB6">
        <w:t>était devenu craintif</w:t>
      </w:r>
      <w:r w:rsidR="00C474C1">
        <w:t xml:space="preserve">. </w:t>
      </w:r>
      <w:r w:rsidRPr="00605EB6">
        <w:t>Il tourna les talons</w:t>
      </w:r>
      <w:r w:rsidR="00C474C1">
        <w:t xml:space="preserve">, </w:t>
      </w:r>
      <w:r w:rsidRPr="00605EB6">
        <w:t>s</w:t>
      </w:r>
      <w:r w:rsidR="00C474C1">
        <w:t>’</w:t>
      </w:r>
      <w:r w:rsidRPr="00605EB6">
        <w:t>enfonça sous bois et disparut</w:t>
      </w:r>
      <w:r w:rsidR="00C474C1">
        <w:t>.</w:t>
      </w:r>
    </w:p>
    <w:p w14:paraId="02FE5EBC" w14:textId="393C81ED" w:rsidR="00C474C1" w:rsidRDefault="0094609C" w:rsidP="00C52F4A">
      <w:r>
        <w:t>— </w:t>
      </w:r>
      <w:r w:rsidR="00C52F4A" w:rsidRPr="00605EB6">
        <w:t>C</w:t>
      </w:r>
      <w:r w:rsidR="00C474C1">
        <w:t>’</w:t>
      </w:r>
      <w:r w:rsidR="00C52F4A" w:rsidRPr="00605EB6">
        <w:t>est fini</w:t>
      </w:r>
      <w:r w:rsidR="00C474C1">
        <w:t xml:space="preserve">, </w:t>
      </w:r>
      <w:r w:rsidR="00C52F4A" w:rsidRPr="00605EB6">
        <w:t>murmura Jacques Vaillant</w:t>
      </w:r>
      <w:r w:rsidR="00C474C1">
        <w:t xml:space="preserve">, </w:t>
      </w:r>
      <w:r w:rsidR="00C52F4A" w:rsidRPr="00605EB6">
        <w:t>il n</w:t>
      </w:r>
      <w:r w:rsidR="00C474C1">
        <w:t>’</w:t>
      </w:r>
      <w:r w:rsidR="00C52F4A" w:rsidRPr="00605EB6">
        <w:t>y a rien à faire pour lui</w:t>
      </w:r>
      <w:r w:rsidR="00C474C1">
        <w:t xml:space="preserve"> ; </w:t>
      </w:r>
      <w:r w:rsidR="00C52F4A" w:rsidRPr="00605EB6">
        <w:t>sa vie errante</w:t>
      </w:r>
      <w:r w:rsidR="00C474C1">
        <w:t xml:space="preserve">, </w:t>
      </w:r>
      <w:r w:rsidR="00C52F4A" w:rsidRPr="00605EB6">
        <w:t>misérable</w:t>
      </w:r>
      <w:r w:rsidR="00C474C1">
        <w:t xml:space="preserve">, </w:t>
      </w:r>
      <w:r w:rsidR="00C52F4A" w:rsidRPr="00605EB6">
        <w:t>lui plaît</w:t>
      </w:r>
      <w:r w:rsidR="00C474C1">
        <w:t xml:space="preserve"> ; </w:t>
      </w:r>
      <w:r w:rsidR="00C52F4A" w:rsidRPr="00605EB6">
        <w:t>il faut l</w:t>
      </w:r>
      <w:r w:rsidR="00C474C1">
        <w:t>’</w:t>
      </w:r>
      <w:r w:rsidR="00C52F4A" w:rsidRPr="00605EB6">
        <w:t>abandonner à sa malheureuse destinée</w:t>
      </w:r>
      <w:r w:rsidR="00C474C1">
        <w:t>.</w:t>
      </w:r>
    </w:p>
    <w:p w14:paraId="4E4A027F" w14:textId="77777777" w:rsidR="00C474C1" w:rsidRDefault="00C52F4A" w:rsidP="00C52F4A">
      <w:r w:rsidRPr="00605EB6">
        <w:t>Il revint sur ses pas</w:t>
      </w:r>
      <w:r w:rsidR="00C474C1">
        <w:t xml:space="preserve">, </w:t>
      </w:r>
      <w:r w:rsidRPr="00605EB6">
        <w:t>toujours triste et désolé</w:t>
      </w:r>
      <w:r w:rsidR="00C474C1">
        <w:t xml:space="preserve">, </w:t>
      </w:r>
      <w:r w:rsidRPr="00605EB6">
        <w:t>en pensant à Catherine</w:t>
      </w:r>
      <w:r w:rsidR="00C474C1">
        <w:t xml:space="preserve">, </w:t>
      </w:r>
      <w:r w:rsidRPr="00605EB6">
        <w:t>mais complètement rassuré</w:t>
      </w:r>
      <w:r w:rsidR="00C474C1">
        <w:t xml:space="preserve">, </w:t>
      </w:r>
      <w:r w:rsidRPr="00605EB6">
        <w:t>cette fois</w:t>
      </w:r>
      <w:r w:rsidR="00C474C1">
        <w:t xml:space="preserve">, </w:t>
      </w:r>
      <w:r w:rsidRPr="00605EB6">
        <w:t>au sujet du sauvage</w:t>
      </w:r>
      <w:r w:rsidR="00C474C1">
        <w:t>.</w:t>
      </w:r>
    </w:p>
    <w:p w14:paraId="49A3246D" w14:textId="060986F2" w:rsidR="00C474C1" w:rsidRDefault="0094609C" w:rsidP="00C52F4A">
      <w:r>
        <w:t>— </w:t>
      </w:r>
      <w:r w:rsidR="00C52F4A" w:rsidRPr="00605EB6">
        <w:t>Ah</w:t>
      </w:r>
      <w:r w:rsidR="00C474C1">
        <w:t xml:space="preserve"> ! </w:t>
      </w:r>
      <w:r w:rsidR="00C52F4A" w:rsidRPr="00605EB6">
        <w:t>se disait-il</w:t>
      </w:r>
      <w:r w:rsidR="00C474C1">
        <w:t xml:space="preserve">, </w:t>
      </w:r>
      <w:r w:rsidR="00C52F4A" w:rsidRPr="00605EB6">
        <w:t>si la mort ne m</w:t>
      </w:r>
      <w:r w:rsidR="00C474C1">
        <w:t>’</w:t>
      </w:r>
      <w:r w:rsidR="00C52F4A" w:rsidRPr="00605EB6">
        <w:t>avait pas enlevé si vite ma pauvre femme</w:t>
      </w:r>
      <w:r w:rsidR="00C474C1">
        <w:t xml:space="preserve">, </w:t>
      </w:r>
      <w:r w:rsidR="00C52F4A" w:rsidRPr="00605EB6">
        <w:t>elle aurait pu guérir</w:t>
      </w:r>
      <w:r w:rsidR="00C474C1">
        <w:t>. !</w:t>
      </w:r>
    </w:p>
    <w:p w14:paraId="7DF87E7D" w14:textId="084E947D" w:rsidR="00C52F4A" w:rsidRPr="00605EB6" w:rsidRDefault="00C52F4A" w:rsidP="00C474C1">
      <w:pPr>
        <w:pStyle w:val="Etoile"/>
      </w:pPr>
      <w:r>
        <w:br/>
        <w:t>*</w:t>
      </w:r>
      <w:r>
        <w:br/>
      </w:r>
    </w:p>
    <w:p w14:paraId="66D04334" w14:textId="77777777" w:rsidR="00C474C1" w:rsidRDefault="00C52F4A" w:rsidP="00C52F4A">
      <w:r w:rsidRPr="00605EB6">
        <w:t>L</w:t>
      </w:r>
      <w:r w:rsidR="00C474C1">
        <w:t>’</w:t>
      </w:r>
      <w:r w:rsidRPr="00605EB6">
        <w:t>année suivante</w:t>
      </w:r>
      <w:r w:rsidR="00C474C1">
        <w:t xml:space="preserve">, </w:t>
      </w:r>
      <w:r w:rsidRPr="00605EB6">
        <w:t>voyant qu</w:t>
      </w:r>
      <w:r w:rsidR="00C474C1">
        <w:t>’</w:t>
      </w:r>
      <w:r w:rsidRPr="00605EB6">
        <w:t>on ne cherchait plus à troubler sa tranquillité</w:t>
      </w:r>
      <w:r w:rsidR="00C474C1">
        <w:t xml:space="preserve">, </w:t>
      </w:r>
      <w:r w:rsidRPr="00605EB6">
        <w:t>à s</w:t>
      </w:r>
      <w:r w:rsidR="00C474C1">
        <w:t>’</w:t>
      </w:r>
      <w:r w:rsidRPr="00605EB6">
        <w:t>emparer de lui</w:t>
      </w:r>
      <w:r w:rsidR="00C474C1">
        <w:t xml:space="preserve">, </w:t>
      </w:r>
      <w:r w:rsidRPr="00605EB6">
        <w:t>l</w:t>
      </w:r>
      <w:r w:rsidR="00C474C1">
        <w:t>’</w:t>
      </w:r>
      <w:r w:rsidRPr="00605EB6">
        <w:t>hôte de la forêt devint moins craintif</w:t>
      </w:r>
      <w:r w:rsidR="00C474C1">
        <w:t xml:space="preserve">, </w:t>
      </w:r>
      <w:r w:rsidRPr="00605EB6">
        <w:t>moins farouche</w:t>
      </w:r>
      <w:r w:rsidR="00C474C1">
        <w:t xml:space="preserve">. </w:t>
      </w:r>
      <w:r w:rsidRPr="00605EB6">
        <w:t>Il cessa de se cacher</w:t>
      </w:r>
      <w:r w:rsidR="00C474C1">
        <w:t xml:space="preserve">. </w:t>
      </w:r>
      <w:r w:rsidRPr="00605EB6">
        <w:t>Il ne prenait plus autant de précautions pour ne pas être vu lorsqu</w:t>
      </w:r>
      <w:r w:rsidR="00C474C1">
        <w:t>’</w:t>
      </w:r>
      <w:r w:rsidRPr="00605EB6">
        <w:t>il allait faire ses provisions</w:t>
      </w:r>
      <w:r w:rsidR="00C474C1">
        <w:t xml:space="preserve">. </w:t>
      </w:r>
      <w:r w:rsidRPr="00605EB6">
        <w:t>On le rencontrait journellement</w:t>
      </w:r>
      <w:r w:rsidR="00C474C1">
        <w:t xml:space="preserve">. </w:t>
      </w:r>
      <w:r w:rsidRPr="00605EB6">
        <w:t>Si</w:t>
      </w:r>
      <w:r w:rsidR="00C474C1">
        <w:t xml:space="preserve">, </w:t>
      </w:r>
      <w:r w:rsidRPr="00605EB6">
        <w:t>par un reste de défiance</w:t>
      </w:r>
      <w:r w:rsidR="00C474C1">
        <w:t xml:space="preserve">, </w:t>
      </w:r>
      <w:r w:rsidRPr="00605EB6">
        <w:t>il ne se laissait pas encore approcher de trop près</w:t>
      </w:r>
      <w:r w:rsidR="00C474C1">
        <w:t xml:space="preserve">, </w:t>
      </w:r>
      <w:r w:rsidRPr="00605EB6">
        <w:t>du moins il ne se sauvait plus</w:t>
      </w:r>
      <w:r w:rsidR="00C474C1">
        <w:t xml:space="preserve">. </w:t>
      </w:r>
      <w:r w:rsidRPr="00605EB6">
        <w:t>On voyait bien qu</w:t>
      </w:r>
      <w:r w:rsidR="00C474C1">
        <w:t>’</w:t>
      </w:r>
      <w:r w:rsidRPr="00605EB6">
        <w:t>il n</w:t>
      </w:r>
      <w:r w:rsidR="00C474C1">
        <w:t>’</w:t>
      </w:r>
      <w:r w:rsidRPr="00605EB6">
        <w:t>avait plus peur de l</w:t>
      </w:r>
      <w:r w:rsidR="00C474C1">
        <w:t>’</w:t>
      </w:r>
      <w:r w:rsidRPr="00605EB6">
        <w:t>homme</w:t>
      </w:r>
      <w:r w:rsidR="00C474C1">
        <w:t xml:space="preserve">. </w:t>
      </w:r>
      <w:r w:rsidRPr="00605EB6">
        <w:t>Il commençait à s</w:t>
      </w:r>
      <w:r w:rsidR="00C474C1">
        <w:t>’</w:t>
      </w:r>
      <w:r w:rsidRPr="00605EB6">
        <w:t>apprivoiser</w:t>
      </w:r>
      <w:r w:rsidR="00C474C1">
        <w:t>.</w:t>
      </w:r>
    </w:p>
    <w:p w14:paraId="7EA7D0CD" w14:textId="77777777" w:rsidR="00C474C1" w:rsidRDefault="00C52F4A" w:rsidP="00C52F4A">
      <w:r w:rsidRPr="00605EB6">
        <w:t>S</w:t>
      </w:r>
      <w:r w:rsidR="00C474C1">
        <w:t>’</w:t>
      </w:r>
      <w:r w:rsidRPr="00605EB6">
        <w:t>enhardissant de plus en plus</w:t>
      </w:r>
      <w:r w:rsidR="00C474C1">
        <w:t xml:space="preserve">, </w:t>
      </w:r>
      <w:r w:rsidRPr="00605EB6">
        <w:t>poussé par la curiosité</w:t>
      </w:r>
      <w:r w:rsidR="00C474C1">
        <w:t xml:space="preserve">, </w:t>
      </w:r>
      <w:r w:rsidRPr="00605EB6">
        <w:t>sans doute</w:t>
      </w:r>
      <w:r w:rsidR="00C474C1">
        <w:t xml:space="preserve">, </w:t>
      </w:r>
      <w:r w:rsidRPr="00605EB6">
        <w:t>et peut-être aussi par d</w:t>
      </w:r>
      <w:r w:rsidR="00C474C1">
        <w:t>’</w:t>
      </w:r>
      <w:r w:rsidRPr="00605EB6">
        <w:t>autres sentiments</w:t>
      </w:r>
      <w:r w:rsidR="00C474C1">
        <w:t xml:space="preserve">, </w:t>
      </w:r>
      <w:r w:rsidRPr="00605EB6">
        <w:t>il s</w:t>
      </w:r>
      <w:r w:rsidR="00C474C1">
        <w:t>’</w:t>
      </w:r>
      <w:r w:rsidRPr="00605EB6">
        <w:t>en vint rôder autour des huttes de charbonniers</w:t>
      </w:r>
      <w:r w:rsidR="00C474C1">
        <w:t xml:space="preserve">. </w:t>
      </w:r>
      <w:r w:rsidRPr="00605EB6">
        <w:t>Ceux-ci</w:t>
      </w:r>
      <w:r w:rsidR="00C474C1">
        <w:t xml:space="preserve">, </w:t>
      </w:r>
      <w:r w:rsidRPr="00605EB6">
        <w:t>loin de l</w:t>
      </w:r>
      <w:r w:rsidR="00C474C1">
        <w:t>’</w:t>
      </w:r>
      <w:r w:rsidRPr="00605EB6">
        <w:t>effrayer</w:t>
      </w:r>
      <w:r w:rsidR="00C474C1">
        <w:t xml:space="preserve">, </w:t>
      </w:r>
      <w:r w:rsidRPr="00605EB6">
        <w:t>de le repousser</w:t>
      </w:r>
      <w:r w:rsidR="00C474C1">
        <w:t xml:space="preserve">, </w:t>
      </w:r>
      <w:r w:rsidRPr="00605EB6">
        <w:t>cherchaient</w:t>
      </w:r>
      <w:r w:rsidR="00C474C1">
        <w:t xml:space="preserve">, </w:t>
      </w:r>
      <w:r w:rsidRPr="00605EB6">
        <w:t>au contraire</w:t>
      </w:r>
      <w:r w:rsidR="00C474C1">
        <w:t xml:space="preserve">, </w:t>
      </w:r>
      <w:r w:rsidRPr="00605EB6">
        <w:t>à l</w:t>
      </w:r>
      <w:r w:rsidR="00C474C1">
        <w:t>’</w:t>
      </w:r>
      <w:r w:rsidRPr="00605EB6">
        <w:t>attirer près d</w:t>
      </w:r>
      <w:r w:rsidR="00C474C1">
        <w:t>’</w:t>
      </w:r>
      <w:r w:rsidRPr="00605EB6">
        <w:t>eux</w:t>
      </w:r>
      <w:r w:rsidR="00C474C1">
        <w:t xml:space="preserve">. </w:t>
      </w:r>
      <w:r w:rsidRPr="00605EB6">
        <w:t xml:space="preserve">Il paraissait particulièrement sensible aux paroles </w:t>
      </w:r>
      <w:r w:rsidRPr="00605EB6">
        <w:lastRenderedPageBreak/>
        <w:t>affectueuses des femmes</w:t>
      </w:r>
      <w:r w:rsidR="00C474C1">
        <w:t xml:space="preserve">. </w:t>
      </w:r>
      <w:r w:rsidRPr="00605EB6">
        <w:t>Il aimait les enfants</w:t>
      </w:r>
      <w:r w:rsidR="00C474C1">
        <w:t xml:space="preserve">, </w:t>
      </w:r>
      <w:r w:rsidRPr="00605EB6">
        <w:t>qui s</w:t>
      </w:r>
      <w:r w:rsidR="00C474C1">
        <w:t>’</w:t>
      </w:r>
      <w:r w:rsidRPr="00605EB6">
        <w:t>habituaient à le voir et n</w:t>
      </w:r>
      <w:r w:rsidR="00C474C1">
        <w:t>’</w:t>
      </w:r>
      <w:r w:rsidRPr="00605EB6">
        <w:t>avaient plus peur de lui</w:t>
      </w:r>
      <w:r w:rsidR="00C474C1">
        <w:t xml:space="preserve"> ; </w:t>
      </w:r>
      <w:r w:rsidRPr="00605EB6">
        <w:t>il s</w:t>
      </w:r>
      <w:r w:rsidR="00C474C1">
        <w:t>’</w:t>
      </w:r>
      <w:r w:rsidRPr="00605EB6">
        <w:t>approchait d</w:t>
      </w:r>
      <w:r w:rsidR="00C474C1">
        <w:t>’</w:t>
      </w:r>
      <w:r w:rsidRPr="00605EB6">
        <w:t>eux</w:t>
      </w:r>
      <w:r w:rsidR="00C474C1">
        <w:t xml:space="preserve">, </w:t>
      </w:r>
      <w:r w:rsidRPr="00605EB6">
        <w:t>les regardait tristement et quelquefois les prenait dans ses bras et les embrassait</w:t>
      </w:r>
      <w:r w:rsidR="00C474C1">
        <w:t xml:space="preserve">. </w:t>
      </w:r>
      <w:r w:rsidRPr="00605EB6">
        <w:t>Une mère coupait un morceau de pain de la miche</w:t>
      </w:r>
      <w:r w:rsidR="00C474C1">
        <w:t xml:space="preserve">, </w:t>
      </w:r>
      <w:r w:rsidRPr="00605EB6">
        <w:t>y joignait un morceau de lard</w:t>
      </w:r>
      <w:r w:rsidR="00C474C1">
        <w:t xml:space="preserve">, </w:t>
      </w:r>
      <w:r w:rsidRPr="00605EB6">
        <w:t>de bœuf ou de fromage</w:t>
      </w:r>
      <w:r w:rsidR="00C474C1">
        <w:t xml:space="preserve">, </w:t>
      </w:r>
      <w:r w:rsidRPr="00605EB6">
        <w:t>et un enfant portait cela joyeusement au sauvage</w:t>
      </w:r>
      <w:r w:rsidR="00C474C1">
        <w:t xml:space="preserve">. </w:t>
      </w:r>
      <w:r w:rsidRPr="00605EB6">
        <w:t>C</w:t>
      </w:r>
      <w:r w:rsidR="00C474C1">
        <w:t>’</w:t>
      </w:r>
      <w:r w:rsidRPr="00605EB6">
        <w:t>était l</w:t>
      </w:r>
      <w:r w:rsidR="00C474C1">
        <w:t>’</w:t>
      </w:r>
      <w:r w:rsidRPr="00605EB6">
        <w:t>aumône du pauvre au malheureux</w:t>
      </w:r>
      <w:r w:rsidR="00C474C1">
        <w:t xml:space="preserve">. </w:t>
      </w:r>
      <w:r w:rsidRPr="00605EB6">
        <w:t>Il appuyait une main sur son cœur</w:t>
      </w:r>
      <w:r w:rsidR="00C474C1">
        <w:t xml:space="preserve">, – </w:t>
      </w:r>
      <w:r w:rsidRPr="00605EB6">
        <w:t>c</w:t>
      </w:r>
      <w:r w:rsidR="00C474C1">
        <w:t>’</w:t>
      </w:r>
      <w:r w:rsidRPr="00605EB6">
        <w:t>était sa manière de remercier</w:t>
      </w:r>
      <w:r w:rsidR="00C474C1">
        <w:t xml:space="preserve">, – </w:t>
      </w:r>
      <w:r w:rsidRPr="00605EB6">
        <w:t>et il mangeait</w:t>
      </w:r>
      <w:r w:rsidR="00C474C1">
        <w:t xml:space="preserve">. </w:t>
      </w:r>
      <w:r w:rsidRPr="00605EB6">
        <w:t>Comme cela lui semblait bon</w:t>
      </w:r>
      <w:r w:rsidR="00C474C1">
        <w:t xml:space="preserve"> ! </w:t>
      </w:r>
      <w:r w:rsidRPr="00605EB6">
        <w:t>On voyait le plaisir qu</w:t>
      </w:r>
      <w:r w:rsidR="00C474C1">
        <w:t>’</w:t>
      </w:r>
      <w:r w:rsidRPr="00605EB6">
        <w:t>il éprouvait</w:t>
      </w:r>
      <w:r w:rsidR="00C474C1">
        <w:t>.</w:t>
      </w:r>
    </w:p>
    <w:p w14:paraId="7F6592AD" w14:textId="77777777" w:rsidR="00C474C1" w:rsidRDefault="00C52F4A" w:rsidP="00C52F4A">
      <w:r w:rsidRPr="00605EB6">
        <w:t>Assis sur un monticule</w:t>
      </w:r>
      <w:r w:rsidR="00C474C1">
        <w:t xml:space="preserve">, </w:t>
      </w:r>
      <w:r w:rsidRPr="00605EB6">
        <w:t>à une certaine distance</w:t>
      </w:r>
      <w:r w:rsidR="00C474C1">
        <w:t xml:space="preserve">, </w:t>
      </w:r>
      <w:r w:rsidRPr="00605EB6">
        <w:t>ou bien couché sur la branche d</w:t>
      </w:r>
      <w:r w:rsidR="00C474C1">
        <w:t>’</w:t>
      </w:r>
      <w:r w:rsidRPr="00605EB6">
        <w:t>un arbre</w:t>
      </w:r>
      <w:r w:rsidR="00C474C1">
        <w:t xml:space="preserve">, </w:t>
      </w:r>
      <w:r w:rsidRPr="00605EB6">
        <w:t>pendant des heures entières</w:t>
      </w:r>
      <w:r w:rsidR="00C474C1">
        <w:t xml:space="preserve">, </w:t>
      </w:r>
      <w:r w:rsidRPr="00605EB6">
        <w:t>il regardait travailler les charbonniers</w:t>
      </w:r>
      <w:r w:rsidR="00C474C1">
        <w:t xml:space="preserve">. </w:t>
      </w:r>
      <w:r w:rsidRPr="00605EB6">
        <w:t>Tout ce monde en mouvement</w:t>
      </w:r>
      <w:r w:rsidR="00C474C1">
        <w:t xml:space="preserve">, </w:t>
      </w:r>
      <w:r w:rsidRPr="00605EB6">
        <w:t>hommes</w:t>
      </w:r>
      <w:r w:rsidR="00C474C1">
        <w:t xml:space="preserve">, </w:t>
      </w:r>
      <w:r w:rsidRPr="00605EB6">
        <w:t>femmes et enfants</w:t>
      </w:r>
      <w:r w:rsidR="00C474C1">
        <w:t xml:space="preserve">, </w:t>
      </w:r>
      <w:r w:rsidRPr="00605EB6">
        <w:t>le réjouissait</w:t>
      </w:r>
      <w:r w:rsidR="00C474C1">
        <w:t xml:space="preserve"> ; </w:t>
      </w:r>
      <w:r w:rsidRPr="00605EB6">
        <w:t>il s</w:t>
      </w:r>
      <w:r w:rsidR="00C474C1">
        <w:t>’</w:t>
      </w:r>
      <w:r w:rsidRPr="00605EB6">
        <w:t>intéressait beaucoup à tout ce qu</w:t>
      </w:r>
      <w:r w:rsidR="00C474C1">
        <w:t>’</w:t>
      </w:r>
      <w:r w:rsidRPr="00605EB6">
        <w:t>il voyait faire</w:t>
      </w:r>
      <w:r w:rsidR="00C474C1">
        <w:t xml:space="preserve">. </w:t>
      </w:r>
      <w:r w:rsidRPr="00605EB6">
        <w:t>Il s</w:t>
      </w:r>
      <w:r w:rsidR="00C474C1">
        <w:t>’</w:t>
      </w:r>
      <w:r w:rsidRPr="00605EB6">
        <w:t>amusait à écouter le bruit des scies</w:t>
      </w:r>
      <w:r w:rsidR="00C474C1">
        <w:t xml:space="preserve">, </w:t>
      </w:r>
      <w:r w:rsidRPr="00605EB6">
        <w:t>à voir tomber du chevalet les morceaux de bois sciés de même longueur</w:t>
      </w:r>
      <w:r w:rsidR="00C474C1">
        <w:t xml:space="preserve">, </w:t>
      </w:r>
      <w:r w:rsidRPr="00605EB6">
        <w:t>à voir rouler les brouettes</w:t>
      </w:r>
      <w:r w:rsidR="00C474C1">
        <w:t xml:space="preserve">, </w:t>
      </w:r>
      <w:r w:rsidRPr="00605EB6">
        <w:t>porter les civières et empiler ensuite le bois destiné aux fourneaux</w:t>
      </w:r>
      <w:r w:rsidR="00C474C1">
        <w:t>.</w:t>
      </w:r>
    </w:p>
    <w:p w14:paraId="2EC57819" w14:textId="77777777" w:rsidR="00C474C1" w:rsidRDefault="00C52F4A" w:rsidP="00C52F4A">
      <w:r w:rsidRPr="00605EB6">
        <w:t>Il fut plus vivement intéressé encore quand il vit</w:t>
      </w:r>
      <w:r w:rsidR="00C474C1">
        <w:t xml:space="preserve">, </w:t>
      </w:r>
      <w:r w:rsidRPr="00605EB6">
        <w:t>de distance en distance</w:t>
      </w:r>
      <w:r w:rsidR="00C474C1">
        <w:t xml:space="preserve">, </w:t>
      </w:r>
      <w:r w:rsidRPr="00605EB6">
        <w:t>sur des emplacements nettoyés</w:t>
      </w:r>
      <w:r w:rsidR="00C474C1">
        <w:t xml:space="preserve">, </w:t>
      </w:r>
      <w:r w:rsidRPr="00605EB6">
        <w:t>dont on avait battu le sol</w:t>
      </w:r>
      <w:r w:rsidR="00C474C1">
        <w:t xml:space="preserve">, </w:t>
      </w:r>
      <w:r w:rsidRPr="00605EB6">
        <w:t>s</w:t>
      </w:r>
      <w:r w:rsidR="00C474C1">
        <w:t>’</w:t>
      </w:r>
      <w:r w:rsidRPr="00605EB6">
        <w:t>élever une trentaine de pyramides construites avec des morceaux de bois sciés précédemment</w:t>
      </w:r>
      <w:r w:rsidR="00C474C1">
        <w:t xml:space="preserve">, </w:t>
      </w:r>
      <w:r w:rsidRPr="00605EB6">
        <w:t>dressés bout à bout et symétriquement alignés</w:t>
      </w:r>
      <w:r w:rsidR="00C474C1">
        <w:t>.</w:t>
      </w:r>
    </w:p>
    <w:p w14:paraId="6E963FFE" w14:textId="77777777" w:rsidR="00C474C1" w:rsidRDefault="00C52F4A" w:rsidP="00C52F4A">
      <w:r w:rsidRPr="00605EB6">
        <w:t>Il passait d</w:t>
      </w:r>
      <w:r w:rsidR="00C474C1">
        <w:t>’</w:t>
      </w:r>
      <w:r w:rsidRPr="00605EB6">
        <w:t>un étonnement à un autre</w:t>
      </w:r>
      <w:r w:rsidR="00C474C1">
        <w:t xml:space="preserve">. </w:t>
      </w:r>
      <w:r w:rsidRPr="00605EB6">
        <w:t>D</w:t>
      </w:r>
      <w:r w:rsidR="00C474C1">
        <w:t>’</w:t>
      </w:r>
      <w:r w:rsidRPr="00605EB6">
        <w:t>abord il avait pensé que ces meules de bois étaient des cabanes d</w:t>
      </w:r>
      <w:r w:rsidR="00C474C1">
        <w:t>’</w:t>
      </w:r>
      <w:r w:rsidRPr="00605EB6">
        <w:t>un nouveau genre que construisaient les charbonniers</w:t>
      </w:r>
      <w:r w:rsidR="00C474C1">
        <w:t xml:space="preserve">. </w:t>
      </w:r>
      <w:r w:rsidRPr="00605EB6">
        <w:t>En effet</w:t>
      </w:r>
      <w:r w:rsidR="00C474C1">
        <w:t xml:space="preserve">, </w:t>
      </w:r>
      <w:r w:rsidRPr="00605EB6">
        <w:t>n</w:t>
      </w:r>
      <w:r w:rsidR="00C474C1">
        <w:t>’</w:t>
      </w:r>
      <w:r w:rsidRPr="00605EB6">
        <w:t>était-ce pas pour s</w:t>
      </w:r>
      <w:r w:rsidR="00C474C1">
        <w:t>’</w:t>
      </w:r>
      <w:r w:rsidRPr="00605EB6">
        <w:t>abriter contre le froid</w:t>
      </w:r>
      <w:r w:rsidR="00C474C1">
        <w:t xml:space="preserve">, </w:t>
      </w:r>
      <w:r w:rsidRPr="00605EB6">
        <w:t>le vent</w:t>
      </w:r>
      <w:r w:rsidR="00C474C1">
        <w:t xml:space="preserve">, </w:t>
      </w:r>
      <w:r w:rsidRPr="00605EB6">
        <w:t>la pluie ou la neige qu</w:t>
      </w:r>
      <w:r w:rsidR="00C474C1">
        <w:t>’</w:t>
      </w:r>
      <w:r w:rsidRPr="00605EB6">
        <w:t>ils recouvraient les meules</w:t>
      </w:r>
      <w:r w:rsidR="00C474C1">
        <w:t xml:space="preserve">, </w:t>
      </w:r>
      <w:r w:rsidRPr="00605EB6">
        <w:t>de la base au sommet</w:t>
      </w:r>
      <w:r w:rsidR="00C474C1">
        <w:t xml:space="preserve">, </w:t>
      </w:r>
      <w:r w:rsidRPr="00605EB6">
        <w:t>d</w:t>
      </w:r>
      <w:r w:rsidR="00C474C1">
        <w:t>’</w:t>
      </w:r>
      <w:r w:rsidRPr="00605EB6">
        <w:t>une épaisse chemise d</w:t>
      </w:r>
      <w:r w:rsidR="00C474C1">
        <w:t>’</w:t>
      </w:r>
      <w:r w:rsidRPr="00605EB6">
        <w:t>argile</w:t>
      </w:r>
      <w:r w:rsidR="00C474C1">
        <w:t xml:space="preserve"> ? </w:t>
      </w:r>
      <w:r w:rsidRPr="00605EB6">
        <w:t>Mais il comprit bientôt qu</w:t>
      </w:r>
      <w:r w:rsidR="00C474C1">
        <w:t>’</w:t>
      </w:r>
      <w:r w:rsidRPr="00605EB6">
        <w:t>il s</w:t>
      </w:r>
      <w:r w:rsidR="00C474C1">
        <w:t>’</w:t>
      </w:r>
      <w:r w:rsidRPr="00605EB6">
        <w:t>était trompé</w:t>
      </w:r>
      <w:r w:rsidR="00C474C1">
        <w:t>.</w:t>
      </w:r>
    </w:p>
    <w:p w14:paraId="52DC9D30" w14:textId="77777777" w:rsidR="00C474C1" w:rsidRDefault="00C52F4A" w:rsidP="00C52F4A">
      <w:r w:rsidRPr="00605EB6">
        <w:lastRenderedPageBreak/>
        <w:t>Les meules établies et le travail de revêtement terminé</w:t>
      </w:r>
      <w:r w:rsidR="00C474C1">
        <w:t xml:space="preserve">, </w:t>
      </w:r>
      <w:r w:rsidRPr="00605EB6">
        <w:t>les charbonniers allumèrent dans les cheminées ménagées à l</w:t>
      </w:r>
      <w:r w:rsidR="00C474C1">
        <w:t>’</w:t>
      </w:r>
      <w:r w:rsidRPr="00605EB6">
        <w:t>intérieur de chaque meule un feu de petit bois</w:t>
      </w:r>
      <w:r w:rsidR="00C474C1">
        <w:t xml:space="preserve">. </w:t>
      </w:r>
      <w:r w:rsidRPr="00605EB6">
        <w:t>Alors une fumée noire et épaisse s</w:t>
      </w:r>
      <w:r w:rsidR="00C474C1">
        <w:t>’</w:t>
      </w:r>
      <w:r w:rsidRPr="00605EB6">
        <w:t>échappa au sommet des meules</w:t>
      </w:r>
      <w:r w:rsidR="00C474C1">
        <w:t xml:space="preserve">. </w:t>
      </w:r>
      <w:r w:rsidRPr="00605EB6">
        <w:t>Au bout de trois ou quatre heures</w:t>
      </w:r>
      <w:r w:rsidR="00C474C1">
        <w:t xml:space="preserve">, </w:t>
      </w:r>
      <w:r w:rsidRPr="00605EB6">
        <w:t>les charbonniers cessèrent d</w:t>
      </w:r>
      <w:r w:rsidR="00C474C1">
        <w:t>’</w:t>
      </w:r>
      <w:r w:rsidRPr="00605EB6">
        <w:t>entretenir le feu du foyer</w:t>
      </w:r>
      <w:r w:rsidR="00C474C1">
        <w:t xml:space="preserve">. </w:t>
      </w:r>
      <w:r w:rsidRPr="00605EB6">
        <w:t>La cheminée se trouvant entièrement remplie de menus charbons</w:t>
      </w:r>
      <w:r w:rsidR="00C474C1">
        <w:t xml:space="preserve">, </w:t>
      </w:r>
      <w:r w:rsidRPr="00605EB6">
        <w:t>le feu gagnait déjà les bûches voisines et allait successivement se communiquer aux autres</w:t>
      </w:r>
      <w:r w:rsidR="00C474C1">
        <w:t>.</w:t>
      </w:r>
    </w:p>
    <w:p w14:paraId="7CD41CF4" w14:textId="13282EBD" w:rsidR="00C474C1" w:rsidRDefault="00C52F4A" w:rsidP="00C52F4A">
      <w:r w:rsidRPr="00605EB6">
        <w:t>Les cheminées furent bouchées et l</w:t>
      </w:r>
      <w:r w:rsidR="00C474C1">
        <w:t>’</w:t>
      </w:r>
      <w:r w:rsidRPr="00605EB6">
        <w:t>on pratiqua de nouvelles ouvertures nommées ouvreaux</w:t>
      </w:r>
      <w:r w:rsidR="00C474C1">
        <w:t xml:space="preserve">, </w:t>
      </w:r>
      <w:r w:rsidRPr="00605EB6">
        <w:t>lesquels fonctionnent comme cheminées et appellent vers eux la combustion</w:t>
      </w:r>
      <w:r w:rsidR="00C474C1">
        <w:t>.</w:t>
      </w:r>
    </w:p>
    <w:p w14:paraId="56238375" w14:textId="77777777" w:rsidR="00C474C1" w:rsidRDefault="00C52F4A" w:rsidP="00C52F4A">
      <w:r w:rsidRPr="00605EB6">
        <w:t>La carbonisation se fait de haut en bas et du centre à la circonférence</w:t>
      </w:r>
      <w:r w:rsidR="00C474C1">
        <w:t xml:space="preserve"> ; </w:t>
      </w:r>
      <w:r w:rsidRPr="00605EB6">
        <w:t>à mesure qu</w:t>
      </w:r>
      <w:r w:rsidR="00C474C1">
        <w:t>’</w:t>
      </w:r>
      <w:r w:rsidRPr="00605EB6">
        <w:t>elle avance</w:t>
      </w:r>
      <w:r w:rsidR="00C474C1">
        <w:t xml:space="preserve">, </w:t>
      </w:r>
      <w:r w:rsidRPr="00605EB6">
        <w:t>le charbonnier ferme les premiers ouvreaux et en pratique d</w:t>
      </w:r>
      <w:r w:rsidR="00C474C1">
        <w:t>’</w:t>
      </w:r>
      <w:r w:rsidRPr="00605EB6">
        <w:t>autres un peu au-dessous</w:t>
      </w:r>
      <w:r w:rsidR="00C474C1">
        <w:t xml:space="preserve">. </w:t>
      </w:r>
      <w:r w:rsidRPr="00605EB6">
        <w:t>On voit la meule s</w:t>
      </w:r>
      <w:r w:rsidR="00C474C1">
        <w:t>’</w:t>
      </w:r>
      <w:r w:rsidRPr="00605EB6">
        <w:t>affaisser sur elle-même</w:t>
      </w:r>
      <w:r w:rsidR="00C474C1">
        <w:t xml:space="preserve">, </w:t>
      </w:r>
      <w:r w:rsidRPr="00605EB6">
        <w:t>par suite de la diminution considérable qu</w:t>
      </w:r>
      <w:r w:rsidR="00C474C1">
        <w:t>’</w:t>
      </w:r>
      <w:r w:rsidRPr="00605EB6">
        <w:t>éprouve le volume du bois</w:t>
      </w:r>
      <w:r w:rsidR="00C474C1">
        <w:t xml:space="preserve">. </w:t>
      </w:r>
      <w:r w:rsidRPr="00605EB6">
        <w:t>Enfin</w:t>
      </w:r>
      <w:r w:rsidR="00C474C1">
        <w:t xml:space="preserve">, </w:t>
      </w:r>
      <w:r w:rsidRPr="00605EB6">
        <w:t>quand la carbonisation a atteint la base de la meule</w:t>
      </w:r>
      <w:r w:rsidR="00C474C1">
        <w:t xml:space="preserve">, </w:t>
      </w:r>
      <w:r w:rsidRPr="00605EB6">
        <w:t>on ferme toutes les ouvertures</w:t>
      </w:r>
      <w:r w:rsidR="00C474C1">
        <w:t xml:space="preserve">, </w:t>
      </w:r>
      <w:r w:rsidRPr="00605EB6">
        <w:t>ouvreaux et évents</w:t>
      </w:r>
      <w:r w:rsidR="00C474C1">
        <w:t xml:space="preserve">, </w:t>
      </w:r>
      <w:r w:rsidRPr="00605EB6">
        <w:t>et on laisse s</w:t>
      </w:r>
      <w:r w:rsidR="00C474C1">
        <w:t>’</w:t>
      </w:r>
      <w:r w:rsidRPr="00605EB6">
        <w:t>éteindre le feu</w:t>
      </w:r>
      <w:r w:rsidR="00C474C1">
        <w:t xml:space="preserve">. </w:t>
      </w:r>
      <w:r w:rsidRPr="00605EB6">
        <w:t>La carbonisation se fait plus ou moins vite</w:t>
      </w:r>
      <w:r w:rsidR="00C474C1">
        <w:t xml:space="preserve">, </w:t>
      </w:r>
      <w:r w:rsidRPr="00605EB6">
        <w:t>suivant la quantité de bois</w:t>
      </w:r>
      <w:r w:rsidR="00C474C1">
        <w:t xml:space="preserve"> ; </w:t>
      </w:r>
      <w:r w:rsidRPr="00605EB6">
        <w:t>cinq jours au plus pour les petites meules</w:t>
      </w:r>
      <w:r w:rsidR="00C474C1">
        <w:t xml:space="preserve">, </w:t>
      </w:r>
      <w:r w:rsidRPr="00605EB6">
        <w:t>quinze jours pour les plus grosses</w:t>
      </w:r>
      <w:r w:rsidR="00C474C1">
        <w:t>.</w:t>
      </w:r>
    </w:p>
    <w:p w14:paraId="0F5C6A3B" w14:textId="77777777" w:rsidR="00C474C1" w:rsidRDefault="00C52F4A" w:rsidP="00C52F4A">
      <w:r w:rsidRPr="00605EB6">
        <w:t>Pendant la durée des feux</w:t>
      </w:r>
      <w:r w:rsidR="00C474C1">
        <w:t xml:space="preserve">, </w:t>
      </w:r>
      <w:r w:rsidRPr="00605EB6">
        <w:t>le pauvre sauvage ne manqua pas un seul jour de venir voir le travail des charbonniers</w:t>
      </w:r>
      <w:r w:rsidR="00C474C1">
        <w:t xml:space="preserve">. </w:t>
      </w:r>
      <w:r w:rsidRPr="00605EB6">
        <w:t>On aurait dit que les petits nuages de fumée qui sortaient des meules</w:t>
      </w:r>
      <w:r w:rsidR="00C474C1">
        <w:t xml:space="preserve">, </w:t>
      </w:r>
      <w:r w:rsidRPr="00605EB6">
        <w:t>léchant la croûte de terre</w:t>
      </w:r>
      <w:r w:rsidR="00C474C1">
        <w:t xml:space="preserve">, </w:t>
      </w:r>
      <w:r w:rsidRPr="00605EB6">
        <w:t>qui montaient ensuite en spirales bleuâtres pour disparaître bientôt</w:t>
      </w:r>
      <w:r w:rsidR="00C474C1">
        <w:t xml:space="preserve">, </w:t>
      </w:r>
      <w:r w:rsidRPr="00605EB6">
        <w:t>emportés par le vent</w:t>
      </w:r>
      <w:r w:rsidR="00C474C1">
        <w:t xml:space="preserve">, </w:t>
      </w:r>
      <w:r w:rsidRPr="00605EB6">
        <w:t>étaient pour lui un spectacle merveilleux</w:t>
      </w:r>
      <w:r w:rsidR="00C474C1">
        <w:t>.</w:t>
      </w:r>
    </w:p>
    <w:p w14:paraId="0272EDCA" w14:textId="77777777" w:rsidR="00C474C1" w:rsidRDefault="00C52F4A" w:rsidP="00C52F4A">
      <w:r w:rsidRPr="00605EB6">
        <w:t>Nous l</w:t>
      </w:r>
      <w:r w:rsidR="00C474C1">
        <w:t>’</w:t>
      </w:r>
      <w:r w:rsidRPr="00605EB6">
        <w:t>avons dit</w:t>
      </w:r>
      <w:r w:rsidR="00C474C1">
        <w:t xml:space="preserve">, </w:t>
      </w:r>
      <w:r w:rsidRPr="00605EB6">
        <w:t>tout ce qu</w:t>
      </w:r>
      <w:r w:rsidR="00C474C1">
        <w:t>’</w:t>
      </w:r>
      <w:r w:rsidRPr="00605EB6">
        <w:t>il voyait faire l</w:t>
      </w:r>
      <w:r w:rsidR="00C474C1">
        <w:t>’</w:t>
      </w:r>
      <w:r w:rsidRPr="00605EB6">
        <w:t>intéressait</w:t>
      </w:r>
      <w:r w:rsidR="00C474C1">
        <w:t xml:space="preserve">. </w:t>
      </w:r>
      <w:r w:rsidRPr="00605EB6">
        <w:t>Il regardait</w:t>
      </w:r>
      <w:r w:rsidR="00C474C1">
        <w:t xml:space="preserve">, </w:t>
      </w:r>
      <w:r w:rsidRPr="00605EB6">
        <w:t>se rendait compte de tout et cherchait à comprendre</w:t>
      </w:r>
      <w:r w:rsidR="00C474C1">
        <w:t xml:space="preserve">. </w:t>
      </w:r>
      <w:r w:rsidRPr="00605EB6">
        <w:t>Pourquoi faisait-on ceci et ensuite cela</w:t>
      </w:r>
      <w:r w:rsidR="00C474C1">
        <w:t xml:space="preserve"> ? </w:t>
      </w:r>
      <w:r w:rsidRPr="00605EB6">
        <w:t xml:space="preserve">Il était </w:t>
      </w:r>
      <w:r w:rsidRPr="00605EB6">
        <w:lastRenderedPageBreak/>
        <w:t>curieux</w:t>
      </w:r>
      <w:r w:rsidR="00C474C1">
        <w:t xml:space="preserve">. </w:t>
      </w:r>
      <w:r w:rsidRPr="00605EB6">
        <w:t>Il voulait savoir</w:t>
      </w:r>
      <w:r w:rsidR="00C474C1">
        <w:t xml:space="preserve">. </w:t>
      </w:r>
      <w:r w:rsidRPr="00605EB6">
        <w:t>Aussi le voyait-on chaque jour</w:t>
      </w:r>
      <w:r w:rsidR="00C474C1">
        <w:t xml:space="preserve">, </w:t>
      </w:r>
      <w:r w:rsidRPr="00605EB6">
        <w:t>de grand matin</w:t>
      </w:r>
      <w:r w:rsidR="00C474C1">
        <w:t xml:space="preserve">, </w:t>
      </w:r>
      <w:r w:rsidRPr="00605EB6">
        <w:t>à son poste d</w:t>
      </w:r>
      <w:r w:rsidR="00C474C1">
        <w:t>’</w:t>
      </w:r>
      <w:r w:rsidRPr="00605EB6">
        <w:t>observation</w:t>
      </w:r>
      <w:r w:rsidR="00C474C1">
        <w:t xml:space="preserve">. </w:t>
      </w:r>
      <w:r w:rsidRPr="00605EB6">
        <w:t>Évidemment il se faisait un grand travail dans sa pensée et il devait y avoir dans son cerveau une éclosion d</w:t>
      </w:r>
      <w:r w:rsidR="00C474C1">
        <w:t>’</w:t>
      </w:r>
      <w:r w:rsidRPr="00605EB6">
        <w:t>idées</w:t>
      </w:r>
      <w:r w:rsidR="00C474C1">
        <w:t>.</w:t>
      </w:r>
    </w:p>
    <w:p w14:paraId="71C6827E" w14:textId="77777777" w:rsidR="00C474C1" w:rsidRDefault="00C52F4A" w:rsidP="00C52F4A">
      <w:r w:rsidRPr="00605EB6">
        <w:t>Une nouvelle surprise l</w:t>
      </w:r>
      <w:r w:rsidR="00C474C1">
        <w:t>’</w:t>
      </w:r>
      <w:r w:rsidRPr="00605EB6">
        <w:t>attendait à la démolition des meules</w:t>
      </w:r>
      <w:r w:rsidR="00C474C1">
        <w:t xml:space="preserve">. </w:t>
      </w:r>
      <w:r w:rsidRPr="00605EB6">
        <w:t>Il avait vu entasser le bois</w:t>
      </w:r>
      <w:r w:rsidR="00C474C1">
        <w:t xml:space="preserve"> ; </w:t>
      </w:r>
      <w:r w:rsidRPr="00605EB6">
        <w:t>maintenant le bois n</w:t>
      </w:r>
      <w:r w:rsidR="00C474C1">
        <w:t>’</w:t>
      </w:r>
      <w:r w:rsidRPr="00605EB6">
        <w:t>existait plus</w:t>
      </w:r>
      <w:r w:rsidR="00C474C1">
        <w:t xml:space="preserve">, </w:t>
      </w:r>
      <w:r w:rsidRPr="00605EB6">
        <w:t>c</w:t>
      </w:r>
      <w:r w:rsidR="00C474C1">
        <w:t>’</w:t>
      </w:r>
      <w:r w:rsidRPr="00605EB6">
        <w:t>était du charbon</w:t>
      </w:r>
      <w:r w:rsidR="00C474C1">
        <w:t xml:space="preserve">. </w:t>
      </w:r>
      <w:r w:rsidRPr="00605EB6">
        <w:t>Son étonnement se manifesta dans une admiration naïve</w:t>
      </w:r>
      <w:r w:rsidR="00C474C1">
        <w:t xml:space="preserve">. </w:t>
      </w:r>
      <w:r w:rsidRPr="00605EB6">
        <w:t>Il était émerveillé et heureux</w:t>
      </w:r>
      <w:r w:rsidR="00C474C1">
        <w:t xml:space="preserve">, </w:t>
      </w:r>
      <w:r w:rsidRPr="00605EB6">
        <w:t>surtout</w:t>
      </w:r>
      <w:r w:rsidR="00C474C1">
        <w:t xml:space="preserve">, </w:t>
      </w:r>
      <w:r w:rsidRPr="00605EB6">
        <w:t>de découvrir le secret du travail qu</w:t>
      </w:r>
      <w:r w:rsidR="00C474C1">
        <w:t>’</w:t>
      </w:r>
      <w:r w:rsidRPr="00605EB6">
        <w:t>il avait vu faire</w:t>
      </w:r>
      <w:r w:rsidR="00C474C1">
        <w:t xml:space="preserve">. </w:t>
      </w:r>
      <w:r w:rsidRPr="00605EB6">
        <w:t>Alors</w:t>
      </w:r>
      <w:r w:rsidR="00C474C1">
        <w:t xml:space="preserve">, </w:t>
      </w:r>
      <w:r w:rsidRPr="00605EB6">
        <w:t>pour la première fois</w:t>
      </w:r>
      <w:r w:rsidR="00C474C1">
        <w:t xml:space="preserve">, </w:t>
      </w:r>
      <w:r w:rsidRPr="00605EB6">
        <w:t>il osa s</w:t>
      </w:r>
      <w:r w:rsidR="00C474C1">
        <w:t>’</w:t>
      </w:r>
      <w:r w:rsidRPr="00605EB6">
        <w:t>approcher des charbonniers</w:t>
      </w:r>
      <w:r w:rsidR="00C474C1">
        <w:t xml:space="preserve"> ; </w:t>
      </w:r>
      <w:r w:rsidRPr="00605EB6">
        <w:t>il chercha à leur faire comprendre qu</w:t>
      </w:r>
      <w:r w:rsidR="00C474C1">
        <w:t>’</w:t>
      </w:r>
      <w:r w:rsidRPr="00605EB6">
        <w:t>il les avait vus travailler</w:t>
      </w:r>
      <w:r w:rsidR="00C474C1">
        <w:t xml:space="preserve">, </w:t>
      </w:r>
      <w:r w:rsidRPr="00605EB6">
        <w:t>qu</w:t>
      </w:r>
      <w:r w:rsidR="00C474C1">
        <w:t>’</w:t>
      </w:r>
      <w:r w:rsidRPr="00605EB6">
        <w:t>il s</w:t>
      </w:r>
      <w:r w:rsidR="00C474C1">
        <w:t>’</w:t>
      </w:r>
      <w:r w:rsidRPr="00605EB6">
        <w:t>était intéressé à leur travail et qu</w:t>
      </w:r>
      <w:r w:rsidR="00C474C1">
        <w:t>’</w:t>
      </w:r>
      <w:r w:rsidRPr="00605EB6">
        <w:t>il était content</w:t>
      </w:r>
      <w:r w:rsidR="00C474C1">
        <w:t xml:space="preserve">. </w:t>
      </w:r>
      <w:r w:rsidRPr="00605EB6">
        <w:t>Il toucha le charbon</w:t>
      </w:r>
      <w:r w:rsidR="00C474C1">
        <w:t xml:space="preserve">, </w:t>
      </w:r>
      <w:r w:rsidRPr="00605EB6">
        <w:t>il en leva des brassées</w:t>
      </w:r>
      <w:r w:rsidR="00C474C1">
        <w:t xml:space="preserve">, </w:t>
      </w:r>
      <w:r w:rsidRPr="00605EB6">
        <w:t>comme si c</w:t>
      </w:r>
      <w:r w:rsidR="00C474C1">
        <w:t>’</w:t>
      </w:r>
      <w:r w:rsidRPr="00605EB6">
        <w:t>eût été une joie pour lui de se noircir les mains et le visage</w:t>
      </w:r>
      <w:r w:rsidR="00C474C1">
        <w:t>.</w:t>
      </w:r>
    </w:p>
    <w:p w14:paraId="0EF81A8B" w14:textId="77777777" w:rsidR="00C474C1" w:rsidRDefault="00C52F4A" w:rsidP="00C52F4A">
      <w:r w:rsidRPr="00605EB6">
        <w:t>Les voituriers vinrent avec leurs grandes bannes et enlevèrent le charbon</w:t>
      </w:r>
      <w:r w:rsidR="00C474C1">
        <w:t xml:space="preserve">. </w:t>
      </w:r>
      <w:r w:rsidRPr="00605EB6">
        <w:t>Il y avait là un homme qui recevait de l</w:t>
      </w:r>
      <w:r w:rsidR="00C474C1">
        <w:t>’</w:t>
      </w:r>
      <w:r w:rsidRPr="00605EB6">
        <w:t>argent</w:t>
      </w:r>
      <w:r w:rsidR="00C474C1">
        <w:t xml:space="preserve"> ; </w:t>
      </w:r>
      <w:r w:rsidRPr="00605EB6">
        <w:t>cet homme paraissait être le maître des charbonniers</w:t>
      </w:r>
      <w:r w:rsidR="00C474C1">
        <w:t xml:space="preserve">. </w:t>
      </w:r>
      <w:r w:rsidRPr="00605EB6">
        <w:t>Le sauvage l</w:t>
      </w:r>
      <w:r w:rsidR="00C474C1">
        <w:t>’</w:t>
      </w:r>
      <w:r w:rsidRPr="00605EB6">
        <w:t>avait vu plusieurs fois déjà</w:t>
      </w:r>
      <w:r w:rsidR="00C474C1">
        <w:t xml:space="preserve">, </w:t>
      </w:r>
      <w:r w:rsidRPr="00605EB6">
        <w:t>aux jours de paye</w:t>
      </w:r>
      <w:r w:rsidR="00C474C1">
        <w:t xml:space="preserve">, </w:t>
      </w:r>
      <w:r w:rsidRPr="00605EB6">
        <w:t>assis devant une table sur laquelle il comptait des piles de pièces d</w:t>
      </w:r>
      <w:r w:rsidR="00C474C1">
        <w:t>’</w:t>
      </w:r>
      <w:r w:rsidRPr="00605EB6">
        <w:t>or</w:t>
      </w:r>
      <w:r w:rsidR="00C474C1">
        <w:t xml:space="preserve">, </w:t>
      </w:r>
      <w:r w:rsidRPr="00605EB6">
        <w:t>d</w:t>
      </w:r>
      <w:r w:rsidR="00C474C1">
        <w:t>’</w:t>
      </w:r>
      <w:r w:rsidRPr="00605EB6">
        <w:t>argent et de cuivre</w:t>
      </w:r>
      <w:r w:rsidR="00C474C1">
        <w:t xml:space="preserve">. </w:t>
      </w:r>
      <w:r w:rsidRPr="00605EB6">
        <w:t>Les charbonniers</w:t>
      </w:r>
      <w:r w:rsidR="00C474C1">
        <w:t xml:space="preserve">, </w:t>
      </w:r>
      <w:r w:rsidRPr="00605EB6">
        <w:t>rangés autour de lui</w:t>
      </w:r>
      <w:r w:rsidR="00C474C1">
        <w:t xml:space="preserve">, </w:t>
      </w:r>
      <w:r w:rsidRPr="00605EB6">
        <w:t>attendaient silencieux</w:t>
      </w:r>
      <w:r w:rsidR="00C474C1">
        <w:t xml:space="preserve">. </w:t>
      </w:r>
      <w:r w:rsidRPr="00605EB6">
        <w:t>Il les appelait l</w:t>
      </w:r>
      <w:r w:rsidR="00C474C1">
        <w:t>’</w:t>
      </w:r>
      <w:r w:rsidRPr="00605EB6">
        <w:t>un après l</w:t>
      </w:r>
      <w:r w:rsidR="00C474C1">
        <w:t>’</w:t>
      </w:r>
      <w:r w:rsidRPr="00605EB6">
        <w:t>autre et remettait à chacun un certain nombre de</w:t>
      </w:r>
      <w:r w:rsidR="00595007">
        <w:t>s</w:t>
      </w:r>
      <w:r w:rsidRPr="00605EB6">
        <w:t xml:space="preserve"> pièces jaunes et blanches étalées sur la table</w:t>
      </w:r>
      <w:r w:rsidR="00C474C1">
        <w:t>.</w:t>
      </w:r>
    </w:p>
    <w:p w14:paraId="42FB3089" w14:textId="77777777" w:rsidR="00C474C1" w:rsidRDefault="00C52F4A" w:rsidP="00C52F4A">
      <w:r w:rsidRPr="00605EB6">
        <w:t>Le sauvage comprit que ces pièces rondes</w:t>
      </w:r>
      <w:r w:rsidR="00C474C1">
        <w:t xml:space="preserve">, </w:t>
      </w:r>
      <w:r w:rsidRPr="00605EB6">
        <w:t>brillantes et sonnantes</w:t>
      </w:r>
      <w:r w:rsidR="00C474C1">
        <w:t xml:space="preserve">, </w:t>
      </w:r>
      <w:r w:rsidRPr="00605EB6">
        <w:t>qu</w:t>
      </w:r>
      <w:r w:rsidR="00C474C1">
        <w:t>’</w:t>
      </w:r>
      <w:r w:rsidRPr="00605EB6">
        <w:t>on remettait à l</w:t>
      </w:r>
      <w:r w:rsidR="00C474C1">
        <w:t>’</w:t>
      </w:r>
      <w:r w:rsidRPr="00605EB6">
        <w:t>homme</w:t>
      </w:r>
      <w:r w:rsidR="00C474C1">
        <w:t xml:space="preserve">, </w:t>
      </w:r>
      <w:r w:rsidRPr="00605EB6">
        <w:t>étaient le prix du charbon</w:t>
      </w:r>
      <w:r w:rsidR="00C474C1">
        <w:t xml:space="preserve">, </w:t>
      </w:r>
      <w:r w:rsidRPr="00605EB6">
        <w:t>et que les pièces semblables qu</w:t>
      </w:r>
      <w:r w:rsidR="00C474C1">
        <w:t>’</w:t>
      </w:r>
      <w:r w:rsidRPr="00605EB6">
        <w:t>il avait vu donner aux charbonniers étaient le prix de leur travail</w:t>
      </w:r>
      <w:r w:rsidR="00C474C1">
        <w:t>.</w:t>
      </w:r>
    </w:p>
    <w:p w14:paraId="41819FCE" w14:textId="77777777" w:rsidR="00C474C1" w:rsidRDefault="00C52F4A" w:rsidP="00C52F4A">
      <w:r w:rsidRPr="00605EB6">
        <w:t>Il ne connaissait pas la valeur de l</w:t>
      </w:r>
      <w:r w:rsidR="00C474C1">
        <w:t>’</w:t>
      </w:r>
      <w:r w:rsidRPr="00605EB6">
        <w:t>argent</w:t>
      </w:r>
      <w:r w:rsidR="00C474C1">
        <w:t xml:space="preserve">, </w:t>
      </w:r>
      <w:r w:rsidRPr="00605EB6">
        <w:t>mais il devina que c</w:t>
      </w:r>
      <w:r w:rsidR="00C474C1">
        <w:t>’</w:t>
      </w:r>
      <w:r w:rsidRPr="00605EB6">
        <w:t>était avec ces petits morceaux de métal que les charbonniers se procuraient tout ce qui leur était nécessaire</w:t>
      </w:r>
      <w:r w:rsidR="00C474C1">
        <w:t xml:space="preserve"> : </w:t>
      </w:r>
      <w:r w:rsidRPr="00605EB6">
        <w:t>du linge</w:t>
      </w:r>
      <w:r w:rsidR="00C474C1">
        <w:t xml:space="preserve">, </w:t>
      </w:r>
      <w:r w:rsidRPr="00605EB6">
        <w:t>des vêtements</w:t>
      </w:r>
      <w:r w:rsidR="00C474C1">
        <w:t xml:space="preserve">, </w:t>
      </w:r>
      <w:r w:rsidRPr="00605EB6">
        <w:t>du pain</w:t>
      </w:r>
      <w:r w:rsidR="00C474C1">
        <w:t xml:space="preserve">, </w:t>
      </w:r>
      <w:r w:rsidRPr="00605EB6">
        <w:t>la viande et le lard qu</w:t>
      </w:r>
      <w:r w:rsidR="00C474C1">
        <w:t>’</w:t>
      </w:r>
      <w:r w:rsidRPr="00605EB6">
        <w:t xml:space="preserve">ils </w:t>
      </w:r>
      <w:r w:rsidRPr="00605EB6">
        <w:lastRenderedPageBreak/>
        <w:t>faisaient cuire</w:t>
      </w:r>
      <w:r w:rsidR="00C474C1">
        <w:t xml:space="preserve">, </w:t>
      </w:r>
      <w:r w:rsidRPr="00605EB6">
        <w:t>les légumes</w:t>
      </w:r>
      <w:r w:rsidR="00C474C1">
        <w:t xml:space="preserve">, </w:t>
      </w:r>
      <w:r w:rsidRPr="00605EB6">
        <w:t>herbes ou racines meilleures que celles qu</w:t>
      </w:r>
      <w:r w:rsidR="00C474C1">
        <w:t>’</w:t>
      </w:r>
      <w:r w:rsidRPr="00605EB6">
        <w:t>il trouvait dans le bois</w:t>
      </w:r>
      <w:r w:rsidR="00C474C1">
        <w:t xml:space="preserve">, </w:t>
      </w:r>
      <w:r w:rsidRPr="00605EB6">
        <w:t>des œufs plus gros que ceux pondus dans les nids des arbres</w:t>
      </w:r>
      <w:r w:rsidR="00C474C1">
        <w:t>.</w:t>
      </w:r>
    </w:p>
    <w:p w14:paraId="393990C1" w14:textId="77777777" w:rsidR="00C474C1" w:rsidRDefault="00C52F4A" w:rsidP="00C52F4A">
      <w:r w:rsidRPr="00605EB6">
        <w:t>Ce fut une révélation</w:t>
      </w:r>
      <w:r w:rsidR="00C474C1">
        <w:t xml:space="preserve">. </w:t>
      </w:r>
      <w:r w:rsidRPr="00605EB6">
        <w:t>Il avait compris la raison</w:t>
      </w:r>
      <w:r w:rsidR="00C474C1">
        <w:t xml:space="preserve">, </w:t>
      </w:r>
      <w:r w:rsidRPr="00605EB6">
        <w:t>la nécessité du travail</w:t>
      </w:r>
      <w:r w:rsidR="00C474C1">
        <w:t>.</w:t>
      </w:r>
    </w:p>
    <w:p w14:paraId="083DF8EA" w14:textId="77777777" w:rsidR="00C474C1" w:rsidRDefault="00C52F4A" w:rsidP="00C52F4A">
      <w:r w:rsidRPr="00605EB6">
        <w:t>Il devint songeur</w:t>
      </w:r>
      <w:r w:rsidR="00C474C1">
        <w:t xml:space="preserve">, </w:t>
      </w:r>
      <w:r w:rsidRPr="00605EB6">
        <w:t>soucieux</w:t>
      </w:r>
      <w:r w:rsidR="00C474C1">
        <w:t xml:space="preserve">. </w:t>
      </w:r>
      <w:r w:rsidRPr="00605EB6">
        <w:t>Quelque chose le tourmentait</w:t>
      </w:r>
      <w:r w:rsidR="00C474C1">
        <w:t xml:space="preserve">. </w:t>
      </w:r>
      <w:r w:rsidRPr="00605EB6">
        <w:t>Il était jeune et fort</w:t>
      </w:r>
      <w:r w:rsidR="00C474C1">
        <w:t xml:space="preserve"> ; </w:t>
      </w:r>
      <w:r w:rsidRPr="00605EB6">
        <w:t>mais que faisait-il de sa jeunesse</w:t>
      </w:r>
      <w:r w:rsidR="00C474C1">
        <w:t xml:space="preserve"> ? </w:t>
      </w:r>
      <w:r w:rsidRPr="00605EB6">
        <w:t>À quoi lui servait sa force</w:t>
      </w:r>
      <w:r w:rsidR="00C474C1">
        <w:t xml:space="preserve"> ? </w:t>
      </w:r>
      <w:r w:rsidRPr="00605EB6">
        <w:t>Il voyait travailler les charbonniers et il sentait en lui comme la honte de ne rien faire</w:t>
      </w:r>
      <w:r w:rsidR="00C474C1">
        <w:t>.</w:t>
      </w:r>
    </w:p>
    <w:p w14:paraId="52E9D760" w14:textId="77777777" w:rsidR="00C474C1" w:rsidRDefault="00C52F4A" w:rsidP="00C52F4A">
      <w:r w:rsidRPr="00E367D9">
        <w:t>Un jour</w:t>
      </w:r>
      <w:r w:rsidR="00C474C1">
        <w:t xml:space="preserve">, </w:t>
      </w:r>
      <w:r w:rsidRPr="00E367D9">
        <w:t>il vit un chevalet inoccupé</w:t>
      </w:r>
      <w:r w:rsidR="00C474C1">
        <w:t xml:space="preserve">, </w:t>
      </w:r>
      <w:r w:rsidRPr="00E367D9">
        <w:t>la scie était à côté</w:t>
      </w:r>
      <w:r w:rsidR="00C474C1">
        <w:t>.</w:t>
      </w:r>
    </w:p>
    <w:p w14:paraId="247522B9" w14:textId="77777777" w:rsidR="00C474C1" w:rsidRDefault="00C52F4A" w:rsidP="00C52F4A">
      <w:r w:rsidRPr="00E367D9">
        <w:t>Il eut une sorte de tressaillement nerveux et ses yeux étincelèrent</w:t>
      </w:r>
      <w:r w:rsidR="00C474C1">
        <w:t>.</w:t>
      </w:r>
    </w:p>
    <w:p w14:paraId="7653BB2B" w14:textId="77777777" w:rsidR="00C474C1" w:rsidRDefault="00C52F4A" w:rsidP="00C52F4A">
      <w:r w:rsidRPr="00605EB6">
        <w:t>Il saisit la scie</w:t>
      </w:r>
      <w:r w:rsidR="00C474C1">
        <w:t xml:space="preserve">, </w:t>
      </w:r>
      <w:r w:rsidRPr="00605EB6">
        <w:t>mit une perche sur le chevalet</w:t>
      </w:r>
      <w:r w:rsidR="00C474C1">
        <w:t xml:space="preserve">, </w:t>
      </w:r>
      <w:r w:rsidRPr="00605EB6">
        <w:t>prit mesure</w:t>
      </w:r>
      <w:r w:rsidR="00C474C1">
        <w:t xml:space="preserve">, </w:t>
      </w:r>
      <w:r w:rsidRPr="00605EB6">
        <w:t>ainsi qu</w:t>
      </w:r>
      <w:r w:rsidR="00C474C1">
        <w:t>’</w:t>
      </w:r>
      <w:r w:rsidRPr="00605EB6">
        <w:t>il avait vu faire</w:t>
      </w:r>
      <w:r w:rsidR="00C474C1">
        <w:t xml:space="preserve">, </w:t>
      </w:r>
      <w:r w:rsidRPr="00605EB6">
        <w:t>pour couper de même longueur</w:t>
      </w:r>
      <w:r w:rsidR="00C474C1">
        <w:t xml:space="preserve">, </w:t>
      </w:r>
      <w:r w:rsidRPr="00605EB6">
        <w:t>et se mit à scier</w:t>
      </w:r>
      <w:r w:rsidR="00C474C1">
        <w:t>.</w:t>
      </w:r>
    </w:p>
    <w:p w14:paraId="0E82366D" w14:textId="77777777" w:rsidR="00C474C1" w:rsidRDefault="00C52F4A" w:rsidP="00C52F4A">
      <w:r w:rsidRPr="00605EB6">
        <w:t>Autour de lui</w:t>
      </w:r>
      <w:r w:rsidR="00C474C1">
        <w:t xml:space="preserve">, </w:t>
      </w:r>
      <w:r w:rsidRPr="00605EB6">
        <w:t>on cria</w:t>
      </w:r>
      <w:r w:rsidR="00C474C1">
        <w:t> :</w:t>
      </w:r>
    </w:p>
    <w:p w14:paraId="129F4600" w14:textId="02872185" w:rsidR="00C474C1" w:rsidRDefault="0094609C" w:rsidP="00C52F4A">
      <w:r>
        <w:t>— </w:t>
      </w:r>
      <w:r w:rsidR="00C52F4A" w:rsidRPr="00605EB6">
        <w:t>Bravo</w:t>
      </w:r>
      <w:r w:rsidR="00C474C1">
        <w:t xml:space="preserve"> ! </w:t>
      </w:r>
      <w:r w:rsidR="00C52F4A" w:rsidRPr="00605EB6">
        <w:t>bravo</w:t>
      </w:r>
      <w:r w:rsidR="00C474C1">
        <w:t xml:space="preserve"> ! </w:t>
      </w:r>
      <w:r w:rsidR="00C52F4A" w:rsidRPr="00605EB6">
        <w:t>c</w:t>
      </w:r>
      <w:r w:rsidR="00C474C1">
        <w:t>’</w:t>
      </w:r>
      <w:r w:rsidR="00C52F4A" w:rsidRPr="00605EB6">
        <w:t>est très bien</w:t>
      </w:r>
      <w:r w:rsidR="00C474C1">
        <w:t> !</w:t>
      </w:r>
    </w:p>
    <w:p w14:paraId="44AA8D38" w14:textId="297C04CA" w:rsidR="00C474C1" w:rsidRDefault="0094609C" w:rsidP="00C52F4A">
      <w:r>
        <w:t>— </w:t>
      </w:r>
      <w:r w:rsidR="00C52F4A" w:rsidRPr="00605EB6">
        <w:t>C</w:t>
      </w:r>
      <w:r w:rsidR="00C474C1">
        <w:t>’</w:t>
      </w:r>
      <w:r w:rsidR="00C52F4A" w:rsidRPr="00605EB6">
        <w:t>est qu</w:t>
      </w:r>
      <w:r w:rsidR="00C474C1">
        <w:t>’</w:t>
      </w:r>
      <w:r w:rsidR="00C52F4A" w:rsidRPr="00605EB6">
        <w:t>il n</w:t>
      </w:r>
      <w:r w:rsidR="00C474C1">
        <w:t>’</w:t>
      </w:r>
      <w:r w:rsidR="00C52F4A" w:rsidRPr="00605EB6">
        <w:t xml:space="preserve">est </w:t>
      </w:r>
      <w:r w:rsidR="00E367D9">
        <w:t>point</w:t>
      </w:r>
      <w:r w:rsidR="00E367D9" w:rsidRPr="00605EB6">
        <w:t xml:space="preserve"> </w:t>
      </w:r>
      <w:r w:rsidR="00C52F4A" w:rsidRPr="00605EB6">
        <w:t>gauche du tout</w:t>
      </w:r>
      <w:r w:rsidR="00C474C1">
        <w:t xml:space="preserve">, </w:t>
      </w:r>
      <w:r w:rsidR="00C52F4A" w:rsidRPr="00605EB6">
        <w:t>dit une femme</w:t>
      </w:r>
      <w:r w:rsidR="00C474C1">
        <w:t>.</w:t>
      </w:r>
    </w:p>
    <w:p w14:paraId="21AD7B7B" w14:textId="79AA918C" w:rsidR="00C474C1" w:rsidRDefault="0094609C" w:rsidP="00C52F4A">
      <w:r>
        <w:t>— </w:t>
      </w:r>
      <w:r w:rsidR="00C52F4A" w:rsidRPr="00605EB6">
        <w:t>On dirait qu</w:t>
      </w:r>
      <w:r w:rsidR="00C474C1">
        <w:t>’</w:t>
      </w:r>
      <w:r w:rsidR="00C52F4A" w:rsidRPr="00605EB6">
        <w:t>il n</w:t>
      </w:r>
      <w:r w:rsidR="00C474C1">
        <w:t>’</w:t>
      </w:r>
      <w:r w:rsidR="00C52F4A" w:rsidRPr="00605EB6">
        <w:t>a fait que ça toute sa vie</w:t>
      </w:r>
      <w:r w:rsidR="00C474C1">
        <w:t>…</w:t>
      </w:r>
    </w:p>
    <w:p w14:paraId="62BCF229" w14:textId="20D3CB54" w:rsidR="00C474C1" w:rsidRDefault="0094609C" w:rsidP="00C52F4A">
      <w:r>
        <w:t>— </w:t>
      </w:r>
      <w:r w:rsidR="00C52F4A" w:rsidRPr="00605EB6">
        <w:t>Il est fort et il est adroit</w:t>
      </w:r>
      <w:r w:rsidR="00C474C1">
        <w:t>.</w:t>
      </w:r>
    </w:p>
    <w:p w14:paraId="5B4206DB" w14:textId="77777777" w:rsidR="00C474C1" w:rsidRDefault="00C52F4A" w:rsidP="00C52F4A">
      <w:r w:rsidRPr="00605EB6">
        <w:t>Se voyant encouragé</w:t>
      </w:r>
      <w:r w:rsidR="00C474C1">
        <w:t xml:space="preserve">, </w:t>
      </w:r>
      <w:r w:rsidRPr="00605EB6">
        <w:t>il continua</w:t>
      </w:r>
      <w:r w:rsidR="00C474C1">
        <w:t xml:space="preserve">. </w:t>
      </w:r>
      <w:r w:rsidRPr="00605EB6">
        <w:t>Les enfants étaient en admiration devant lui</w:t>
      </w:r>
      <w:r w:rsidR="00C474C1">
        <w:t xml:space="preserve">. </w:t>
      </w:r>
      <w:r w:rsidRPr="00605EB6">
        <w:t>L</w:t>
      </w:r>
      <w:r w:rsidR="00C474C1">
        <w:t>’</w:t>
      </w:r>
      <w:r w:rsidRPr="00605EB6">
        <w:t>ouvrage fondait dans ses mains</w:t>
      </w:r>
      <w:r w:rsidR="00C474C1">
        <w:t xml:space="preserve">, </w:t>
      </w:r>
      <w:r w:rsidRPr="00605EB6">
        <w:t>pour nous servir de l</w:t>
      </w:r>
      <w:r w:rsidR="00C474C1">
        <w:t>’</w:t>
      </w:r>
      <w:r w:rsidRPr="00605EB6">
        <w:t>expression d</w:t>
      </w:r>
      <w:r w:rsidR="00C474C1">
        <w:t>’</w:t>
      </w:r>
      <w:r w:rsidRPr="00605EB6">
        <w:t>un vieux charbonnier</w:t>
      </w:r>
      <w:r w:rsidR="00C474C1">
        <w:t xml:space="preserve">. </w:t>
      </w:r>
      <w:r w:rsidRPr="00605EB6">
        <w:t>Sans prendre une minute de repos</w:t>
      </w:r>
      <w:r w:rsidR="00C474C1">
        <w:t xml:space="preserve">, </w:t>
      </w:r>
      <w:r w:rsidRPr="00605EB6">
        <w:t>sans lever le nez en l</w:t>
      </w:r>
      <w:r w:rsidR="00C474C1">
        <w:t>’</w:t>
      </w:r>
      <w:r w:rsidRPr="00605EB6">
        <w:t>air</w:t>
      </w:r>
      <w:r w:rsidR="00C474C1">
        <w:t xml:space="preserve">, </w:t>
      </w:r>
      <w:r w:rsidRPr="00605EB6">
        <w:t>ne regardant ni à droite ni à gauche</w:t>
      </w:r>
      <w:r w:rsidR="00C474C1">
        <w:t xml:space="preserve">, </w:t>
      </w:r>
      <w:r w:rsidRPr="00605EB6">
        <w:t>il sciait</w:t>
      </w:r>
      <w:r w:rsidR="00C474C1">
        <w:t xml:space="preserve">, </w:t>
      </w:r>
      <w:r w:rsidRPr="00605EB6">
        <w:t>sciait toujours avec acharnement</w:t>
      </w:r>
      <w:r w:rsidR="00C474C1">
        <w:t xml:space="preserve">, </w:t>
      </w:r>
      <w:r w:rsidRPr="00605EB6">
        <w:t>avec fureur</w:t>
      </w:r>
      <w:r w:rsidR="00C474C1">
        <w:t xml:space="preserve">, </w:t>
      </w:r>
      <w:r w:rsidRPr="00605EB6">
        <w:t>avec une sorte de passion</w:t>
      </w:r>
      <w:r w:rsidR="00C474C1">
        <w:t xml:space="preserve">. </w:t>
      </w:r>
      <w:r w:rsidRPr="00605EB6">
        <w:t>Le bois coupé de longueur s</w:t>
      </w:r>
      <w:r w:rsidR="00C474C1">
        <w:t>’</w:t>
      </w:r>
      <w:r w:rsidRPr="00605EB6">
        <w:t>entassait autour de lui</w:t>
      </w:r>
      <w:r w:rsidR="00C474C1">
        <w:t>.</w:t>
      </w:r>
    </w:p>
    <w:p w14:paraId="249B8A39" w14:textId="77777777" w:rsidR="00C474C1" w:rsidRDefault="00C52F4A" w:rsidP="00C52F4A">
      <w:r w:rsidRPr="00605EB6">
        <w:lastRenderedPageBreak/>
        <w:t>À l</w:t>
      </w:r>
      <w:r w:rsidR="00C474C1">
        <w:t>’</w:t>
      </w:r>
      <w:r w:rsidRPr="00605EB6">
        <w:t>heure de la soupe on fut obligé de l</w:t>
      </w:r>
      <w:r w:rsidR="00C474C1">
        <w:t>’</w:t>
      </w:r>
      <w:r w:rsidRPr="00605EB6">
        <w:t>arrêter</w:t>
      </w:r>
      <w:r w:rsidR="00C474C1">
        <w:t>.</w:t>
      </w:r>
    </w:p>
    <w:p w14:paraId="26CF0565" w14:textId="4EB4CF2D" w:rsidR="00C474C1" w:rsidRDefault="0094609C" w:rsidP="00C52F4A">
      <w:r>
        <w:t>— </w:t>
      </w:r>
      <w:r w:rsidR="00C52F4A" w:rsidRPr="00605EB6">
        <w:t>Viens</w:t>
      </w:r>
      <w:r w:rsidR="00C474C1">
        <w:t xml:space="preserve">, </w:t>
      </w:r>
      <w:r w:rsidR="00C52F4A" w:rsidRPr="00605EB6">
        <w:t>lui dit-on</w:t>
      </w:r>
      <w:r w:rsidR="00C474C1">
        <w:t>.</w:t>
      </w:r>
    </w:p>
    <w:p w14:paraId="2606AB0C" w14:textId="77777777" w:rsidR="00C474C1" w:rsidRDefault="00C52F4A" w:rsidP="00C52F4A">
      <w:r w:rsidRPr="00605EB6">
        <w:t>On l</w:t>
      </w:r>
      <w:r w:rsidR="00C474C1">
        <w:t>’</w:t>
      </w:r>
      <w:r w:rsidRPr="00605EB6">
        <w:t>emmena</w:t>
      </w:r>
      <w:r w:rsidR="00C474C1">
        <w:t xml:space="preserve">. </w:t>
      </w:r>
      <w:r w:rsidRPr="00605EB6">
        <w:t>Il s</w:t>
      </w:r>
      <w:r w:rsidR="00C474C1">
        <w:t>’</w:t>
      </w:r>
      <w:r w:rsidRPr="00605EB6">
        <w:t>assit à la table des charbonniers et mangea avec eux</w:t>
      </w:r>
      <w:r w:rsidR="00C474C1">
        <w:t xml:space="preserve">. </w:t>
      </w:r>
      <w:r w:rsidRPr="00605EB6">
        <w:t>Le travail lui avait donné de l</w:t>
      </w:r>
      <w:r w:rsidR="00C474C1">
        <w:t>’</w:t>
      </w:r>
      <w:r w:rsidRPr="00605EB6">
        <w:t>appétit</w:t>
      </w:r>
      <w:r w:rsidR="00C474C1">
        <w:t xml:space="preserve"> ; </w:t>
      </w:r>
      <w:r w:rsidRPr="00605EB6">
        <w:t>il dévora tout ce qu</w:t>
      </w:r>
      <w:r w:rsidR="00C474C1">
        <w:t>’</w:t>
      </w:r>
      <w:r w:rsidRPr="00605EB6">
        <w:t>on mit devant lui</w:t>
      </w:r>
      <w:r w:rsidR="00C474C1">
        <w:t xml:space="preserve">. </w:t>
      </w:r>
      <w:r w:rsidRPr="00605EB6">
        <w:t>On ne trouva point qu</w:t>
      </w:r>
      <w:r w:rsidR="00C474C1">
        <w:t>’</w:t>
      </w:r>
      <w:r w:rsidRPr="00605EB6">
        <w:t>il mangeait trop</w:t>
      </w:r>
      <w:r w:rsidR="00C474C1">
        <w:t xml:space="preserve"> : </w:t>
      </w:r>
      <w:r w:rsidRPr="00605EB6">
        <w:t>il avait bien gagné son dîner</w:t>
      </w:r>
      <w:r w:rsidR="00C474C1">
        <w:t xml:space="preserve">. </w:t>
      </w:r>
      <w:r w:rsidRPr="00605EB6">
        <w:t>Il travailla encore le soir</w:t>
      </w:r>
      <w:r w:rsidR="00C474C1">
        <w:t xml:space="preserve">. </w:t>
      </w:r>
      <w:r w:rsidRPr="00605EB6">
        <w:t>Il revint le lendemain</w:t>
      </w:r>
      <w:r w:rsidR="00C474C1">
        <w:t xml:space="preserve">, </w:t>
      </w:r>
      <w:r w:rsidRPr="00605EB6">
        <w:t>il revint les jours suivants</w:t>
      </w:r>
      <w:r w:rsidR="00C474C1">
        <w:t>.</w:t>
      </w:r>
    </w:p>
    <w:p w14:paraId="7389C09E" w14:textId="77777777" w:rsidR="00C474C1" w:rsidRDefault="00C52F4A" w:rsidP="00C52F4A">
      <w:r w:rsidRPr="00605EB6">
        <w:t>Quand il ne sciait pas</w:t>
      </w:r>
      <w:r w:rsidR="00C474C1">
        <w:t xml:space="preserve">, </w:t>
      </w:r>
      <w:r w:rsidRPr="00605EB6">
        <w:t>il brouettait des charges énormes</w:t>
      </w:r>
      <w:r w:rsidR="00C474C1">
        <w:t xml:space="preserve">. </w:t>
      </w:r>
      <w:r w:rsidRPr="00605EB6">
        <w:t>Il aidait à empiler le bois</w:t>
      </w:r>
      <w:r w:rsidR="00C474C1">
        <w:t xml:space="preserve">, </w:t>
      </w:r>
      <w:r w:rsidRPr="00605EB6">
        <w:t>à construire les meules</w:t>
      </w:r>
      <w:r w:rsidR="00C474C1">
        <w:t xml:space="preserve"> ; </w:t>
      </w:r>
      <w:r w:rsidRPr="00605EB6">
        <w:t>on l</w:t>
      </w:r>
      <w:r w:rsidR="00C474C1">
        <w:t>’</w:t>
      </w:r>
      <w:r w:rsidRPr="00605EB6">
        <w:t>employait à tout</w:t>
      </w:r>
      <w:r w:rsidR="00C474C1">
        <w:t xml:space="preserve">. </w:t>
      </w:r>
      <w:r w:rsidRPr="00605EB6">
        <w:t>On n</w:t>
      </w:r>
      <w:r w:rsidR="00C474C1">
        <w:t>’</w:t>
      </w:r>
      <w:r w:rsidRPr="00605EB6">
        <w:t>eut jamais à lui dire</w:t>
      </w:r>
      <w:r w:rsidR="00C474C1">
        <w:t xml:space="preserve"> : </w:t>
      </w:r>
      <w:r w:rsidRPr="00605EB6">
        <w:t>ceci est mal fait</w:t>
      </w:r>
      <w:r w:rsidR="00C474C1">
        <w:t xml:space="preserve">. </w:t>
      </w:r>
      <w:r w:rsidRPr="00605EB6">
        <w:t>Il alluma et entretint le feu des cheminées</w:t>
      </w:r>
      <w:r w:rsidR="00C474C1">
        <w:t xml:space="preserve"> ; </w:t>
      </w:r>
      <w:r w:rsidRPr="00605EB6">
        <w:t>il ouvrit et ferma les ouvreaux</w:t>
      </w:r>
      <w:r w:rsidR="00C474C1">
        <w:t xml:space="preserve"> ; </w:t>
      </w:r>
      <w:r w:rsidRPr="00605EB6">
        <w:t>il fit du charbon</w:t>
      </w:r>
      <w:r w:rsidR="00C474C1">
        <w:t xml:space="preserve">. </w:t>
      </w:r>
      <w:r w:rsidRPr="00605EB6">
        <w:t>En quelques mois</w:t>
      </w:r>
      <w:r w:rsidR="00C474C1">
        <w:t xml:space="preserve">, </w:t>
      </w:r>
      <w:r w:rsidRPr="00605EB6">
        <w:t>le sauvage était devenu charbonnier</w:t>
      </w:r>
      <w:r w:rsidR="00C474C1">
        <w:t>.</w:t>
      </w:r>
    </w:p>
    <w:p w14:paraId="113AD3A5" w14:textId="77777777" w:rsidR="00C474C1" w:rsidRDefault="00C52F4A" w:rsidP="00C52F4A">
      <w:r w:rsidRPr="00605EB6">
        <w:t>Il ne recevait aucun salaire</w:t>
      </w:r>
      <w:r w:rsidR="00C474C1">
        <w:t>.</w:t>
      </w:r>
    </w:p>
    <w:p w14:paraId="6B2458A6" w14:textId="77777777" w:rsidR="00C474C1" w:rsidRDefault="00C52F4A" w:rsidP="00C52F4A">
      <w:r w:rsidRPr="00605EB6">
        <w:t>Pourquoi lui aurait-on donné de l</w:t>
      </w:r>
      <w:r w:rsidR="00C474C1">
        <w:t>’</w:t>
      </w:r>
      <w:r w:rsidRPr="00605EB6">
        <w:t>argent</w:t>
      </w:r>
      <w:r w:rsidR="00C474C1">
        <w:t xml:space="preserve"> ? </w:t>
      </w:r>
      <w:r w:rsidRPr="00605EB6">
        <w:t>Il n</w:t>
      </w:r>
      <w:r w:rsidR="00C474C1">
        <w:t>’</w:t>
      </w:r>
      <w:r w:rsidRPr="00605EB6">
        <w:t>aurait su qu</w:t>
      </w:r>
      <w:r w:rsidR="00C474C1">
        <w:t>’</w:t>
      </w:r>
      <w:r w:rsidRPr="00605EB6">
        <w:t>en faire</w:t>
      </w:r>
      <w:r w:rsidR="00C474C1">
        <w:t xml:space="preserve">. </w:t>
      </w:r>
      <w:r w:rsidRPr="00605EB6">
        <w:t>Mais il n</w:t>
      </w:r>
      <w:r w:rsidR="00C474C1">
        <w:t>’</w:t>
      </w:r>
      <w:r w:rsidRPr="00605EB6">
        <w:t>avait plus à courir dans la forêt pour trouver sa nourriture</w:t>
      </w:r>
      <w:r w:rsidR="00C474C1">
        <w:t xml:space="preserve"> ; </w:t>
      </w:r>
      <w:r w:rsidRPr="00605EB6">
        <w:t>il y avait toujours quelque chose pour lui dans les huches</w:t>
      </w:r>
      <w:r w:rsidR="00C474C1">
        <w:t xml:space="preserve">, </w:t>
      </w:r>
      <w:r w:rsidRPr="00605EB6">
        <w:t>qu</w:t>
      </w:r>
      <w:r w:rsidR="00C474C1">
        <w:t>’</w:t>
      </w:r>
      <w:r w:rsidRPr="00605EB6">
        <w:t>il eût travaillé ou non</w:t>
      </w:r>
      <w:r w:rsidR="00C474C1">
        <w:t xml:space="preserve">. </w:t>
      </w:r>
      <w:r w:rsidRPr="00605EB6">
        <w:t>L</w:t>
      </w:r>
      <w:r w:rsidR="00C474C1">
        <w:t>’</w:t>
      </w:r>
      <w:r w:rsidRPr="00605EB6">
        <w:t>hiver il n</w:t>
      </w:r>
      <w:r w:rsidR="00C474C1">
        <w:t>’</w:t>
      </w:r>
      <w:r w:rsidRPr="00605EB6">
        <w:t>avait plus à redouter le froid</w:t>
      </w:r>
      <w:r w:rsidR="00C474C1">
        <w:t xml:space="preserve"> ; : </w:t>
      </w:r>
      <w:r w:rsidRPr="00605EB6">
        <w:t>toutes les huttes lui étaient ouvertes</w:t>
      </w:r>
      <w:r w:rsidR="00C474C1">
        <w:t xml:space="preserve"> ; </w:t>
      </w:r>
      <w:r w:rsidRPr="00605EB6">
        <w:t>il avait sa place au foyer</w:t>
      </w:r>
      <w:r w:rsidR="00C474C1">
        <w:t xml:space="preserve">, </w:t>
      </w:r>
      <w:r w:rsidRPr="00605EB6">
        <w:t>devant les bûches rouges ou les flammes du fagot</w:t>
      </w:r>
      <w:r w:rsidR="00C474C1">
        <w:t>.</w:t>
      </w:r>
    </w:p>
    <w:p w14:paraId="30D80540" w14:textId="77777777" w:rsidR="00C474C1" w:rsidRDefault="00C52F4A" w:rsidP="00C52F4A">
      <w:r w:rsidRPr="00605EB6">
        <w:t>Il s</w:t>
      </w:r>
      <w:r w:rsidR="00C474C1">
        <w:t>’</w:t>
      </w:r>
      <w:r w:rsidRPr="00605EB6">
        <w:t>était</w:t>
      </w:r>
      <w:r w:rsidR="00C474C1">
        <w:t xml:space="preserve">, </w:t>
      </w:r>
      <w:r w:rsidRPr="00605EB6">
        <w:t>on le comprend</w:t>
      </w:r>
      <w:r w:rsidR="00C474C1">
        <w:t xml:space="preserve">, </w:t>
      </w:r>
      <w:r w:rsidRPr="00605EB6">
        <w:t>facilement habitué à une meilleure nourriture</w:t>
      </w:r>
      <w:r w:rsidR="00C474C1">
        <w:t xml:space="preserve">, </w:t>
      </w:r>
      <w:r w:rsidRPr="00605EB6">
        <w:t>aux aliments cuits</w:t>
      </w:r>
      <w:r w:rsidR="00C474C1">
        <w:t>.</w:t>
      </w:r>
    </w:p>
    <w:p w14:paraId="57DFB74D" w14:textId="77777777" w:rsidR="00C474C1" w:rsidRDefault="00C52F4A" w:rsidP="00C52F4A">
      <w:r w:rsidRPr="00605EB6">
        <w:t>Toutefois</w:t>
      </w:r>
      <w:r w:rsidR="00C474C1">
        <w:t xml:space="preserve">, </w:t>
      </w:r>
      <w:r w:rsidRPr="00605EB6">
        <w:t>il préférait toujours l</w:t>
      </w:r>
      <w:r w:rsidR="00C474C1">
        <w:t>’</w:t>
      </w:r>
      <w:r w:rsidRPr="00605EB6">
        <w:t>eau au vin</w:t>
      </w:r>
      <w:r w:rsidR="00C474C1">
        <w:t xml:space="preserve">, </w:t>
      </w:r>
      <w:r w:rsidRPr="00605EB6">
        <w:t>qui lui semblait une boisson détestable</w:t>
      </w:r>
      <w:r w:rsidR="00C474C1">
        <w:t>.</w:t>
      </w:r>
    </w:p>
    <w:p w14:paraId="45CBC898" w14:textId="77777777" w:rsidR="00C474C1" w:rsidRDefault="00C52F4A" w:rsidP="00C52F4A">
      <w:r w:rsidRPr="00605EB6">
        <w:t>S</w:t>
      </w:r>
      <w:r w:rsidR="00C474C1">
        <w:t>’</w:t>
      </w:r>
      <w:r w:rsidRPr="00605EB6">
        <w:t xml:space="preserve">il </w:t>
      </w:r>
      <w:r w:rsidR="00DD0014">
        <w:t>l</w:t>
      </w:r>
      <w:r w:rsidR="00C474C1">
        <w:t>’</w:t>
      </w:r>
      <w:r w:rsidRPr="00605EB6">
        <w:t>eût voulu</w:t>
      </w:r>
      <w:r w:rsidR="00C474C1">
        <w:t xml:space="preserve">, </w:t>
      </w:r>
      <w:r w:rsidRPr="00605EB6">
        <w:t>il aurait pu rester constamment avec les charbonniers</w:t>
      </w:r>
      <w:r w:rsidR="00C474C1">
        <w:t xml:space="preserve"> ; </w:t>
      </w:r>
      <w:r w:rsidRPr="00605EB6">
        <w:t>mais</w:t>
      </w:r>
      <w:r w:rsidR="00C474C1">
        <w:t xml:space="preserve">, </w:t>
      </w:r>
      <w:r w:rsidRPr="00605EB6">
        <w:t>bien qu</w:t>
      </w:r>
      <w:r w:rsidR="00C474C1">
        <w:t>’</w:t>
      </w:r>
      <w:r w:rsidRPr="00605EB6">
        <w:t>il se fût peu à peu apprivoisé et familiarisé</w:t>
      </w:r>
      <w:r w:rsidR="00C474C1">
        <w:t xml:space="preserve">, </w:t>
      </w:r>
      <w:r w:rsidRPr="00605EB6">
        <w:t>il était toujours l</w:t>
      </w:r>
      <w:r w:rsidR="00C474C1">
        <w:t>’</w:t>
      </w:r>
      <w:r w:rsidRPr="00605EB6">
        <w:t>homme sauvage</w:t>
      </w:r>
      <w:r w:rsidR="00C474C1">
        <w:t xml:space="preserve"> ; </w:t>
      </w:r>
      <w:r w:rsidRPr="00605EB6">
        <w:t xml:space="preserve">il aimait sa </w:t>
      </w:r>
      <w:r w:rsidRPr="00605EB6">
        <w:lastRenderedPageBreak/>
        <w:t>liberté</w:t>
      </w:r>
      <w:r w:rsidR="00C474C1">
        <w:t xml:space="preserve">. </w:t>
      </w:r>
      <w:r w:rsidRPr="00605EB6">
        <w:t>Il préférait sa litière de feuilles sèche</w:t>
      </w:r>
      <w:r w:rsidR="00DD0014">
        <w:t>s</w:t>
      </w:r>
      <w:r w:rsidRPr="00605EB6">
        <w:t xml:space="preserve"> dans sa grotte à un lit dans une hutte</w:t>
      </w:r>
      <w:r w:rsidR="00C474C1">
        <w:t>.</w:t>
      </w:r>
    </w:p>
    <w:p w14:paraId="37BF9F6F" w14:textId="77777777" w:rsidR="00C474C1" w:rsidRDefault="00C52F4A" w:rsidP="00C52F4A">
      <w:r w:rsidRPr="00605EB6">
        <w:t>Les charbonniers étaient quelquefois quinze jours</w:t>
      </w:r>
      <w:r w:rsidR="00C474C1">
        <w:t xml:space="preserve">, </w:t>
      </w:r>
      <w:r w:rsidRPr="00605EB6">
        <w:t>trois semaines et même plus sans le voir</w:t>
      </w:r>
      <w:r w:rsidR="00C474C1">
        <w:t xml:space="preserve">. </w:t>
      </w:r>
      <w:r w:rsidRPr="00605EB6">
        <w:t>Quand il revenait</w:t>
      </w:r>
      <w:r w:rsidR="00C474C1">
        <w:t xml:space="preserve">, </w:t>
      </w:r>
      <w:r w:rsidRPr="00605EB6">
        <w:t>on lui faisait fête</w:t>
      </w:r>
      <w:r w:rsidR="00C474C1">
        <w:t xml:space="preserve"> ; </w:t>
      </w:r>
      <w:r w:rsidRPr="00605EB6">
        <w:t>on lui donnait à manger ce qu</w:t>
      </w:r>
      <w:r w:rsidR="00C474C1">
        <w:t>’</w:t>
      </w:r>
      <w:r w:rsidRPr="00605EB6">
        <w:t>on avait de meilleur</w:t>
      </w:r>
      <w:r w:rsidR="00C474C1">
        <w:t xml:space="preserve">. </w:t>
      </w:r>
      <w:r w:rsidRPr="00605EB6">
        <w:t>Comme on connaissait ses goûts</w:t>
      </w:r>
      <w:r w:rsidR="00C474C1">
        <w:t xml:space="preserve">, </w:t>
      </w:r>
      <w:r w:rsidRPr="00605EB6">
        <w:t>vite on lui faisait cuire quelques pommes de terre sous la cendre</w:t>
      </w:r>
      <w:r w:rsidR="00C474C1">
        <w:t xml:space="preserve">. </w:t>
      </w:r>
      <w:r w:rsidRPr="00605EB6">
        <w:t>Les femmes le flattaient</w:t>
      </w:r>
      <w:r w:rsidR="00C474C1">
        <w:t xml:space="preserve">, </w:t>
      </w:r>
      <w:r w:rsidRPr="00605EB6">
        <w:t>les enfants lui faisaient mille caresses</w:t>
      </w:r>
      <w:r w:rsidR="00C474C1">
        <w:t xml:space="preserve">, </w:t>
      </w:r>
      <w:r w:rsidRPr="00605EB6">
        <w:t>sautaient sur ses genoux</w:t>
      </w:r>
      <w:r w:rsidR="00C474C1">
        <w:t xml:space="preserve">, </w:t>
      </w:r>
      <w:r w:rsidRPr="00605EB6">
        <w:t>jouaient avec lui</w:t>
      </w:r>
      <w:r w:rsidR="00C474C1">
        <w:t>.</w:t>
      </w:r>
    </w:p>
    <w:p w14:paraId="326FD24C" w14:textId="77777777" w:rsidR="00C474C1" w:rsidRDefault="00C52F4A" w:rsidP="00C52F4A">
      <w:r w:rsidRPr="00605EB6">
        <w:t>On l</w:t>
      </w:r>
      <w:r w:rsidR="00C474C1">
        <w:t>’</w:t>
      </w:r>
      <w:r w:rsidRPr="00605EB6">
        <w:t>amadouait</w:t>
      </w:r>
      <w:r w:rsidR="00C474C1">
        <w:t xml:space="preserve">, </w:t>
      </w:r>
      <w:r w:rsidRPr="00605EB6">
        <w:t>on aurait voulu le garder</w:t>
      </w:r>
      <w:r w:rsidR="00C474C1">
        <w:t xml:space="preserve">, </w:t>
      </w:r>
      <w:r w:rsidRPr="00605EB6">
        <w:t>non pas seulement parce qu</w:t>
      </w:r>
      <w:r w:rsidR="00C474C1">
        <w:t>’</w:t>
      </w:r>
      <w:r w:rsidRPr="00605EB6">
        <w:t>il rendait des services et que c</w:t>
      </w:r>
      <w:r w:rsidR="00C474C1">
        <w:t>’</w:t>
      </w:r>
      <w:r w:rsidRPr="00605EB6">
        <w:t>était un cheval à l</w:t>
      </w:r>
      <w:r w:rsidR="00C474C1">
        <w:t>’</w:t>
      </w:r>
      <w:r w:rsidRPr="00605EB6">
        <w:t>ouvrage</w:t>
      </w:r>
      <w:r w:rsidR="00C474C1">
        <w:t xml:space="preserve">, </w:t>
      </w:r>
      <w:r w:rsidRPr="00605EB6">
        <w:t>mais aussi parce qu</w:t>
      </w:r>
      <w:r w:rsidR="00C474C1">
        <w:t>’</w:t>
      </w:r>
      <w:r w:rsidRPr="00605EB6">
        <w:t>il était bon</w:t>
      </w:r>
      <w:r w:rsidR="00C474C1">
        <w:t xml:space="preserve">. </w:t>
      </w:r>
      <w:r w:rsidRPr="00605EB6">
        <w:t>On l</w:t>
      </w:r>
      <w:r w:rsidR="00C474C1">
        <w:t>’</w:t>
      </w:r>
      <w:r w:rsidRPr="00605EB6">
        <w:t>avait pris en affection</w:t>
      </w:r>
      <w:r w:rsidR="00C474C1">
        <w:t xml:space="preserve">. </w:t>
      </w:r>
      <w:r w:rsidRPr="00605EB6">
        <w:t>On avait pitié de son triste sort</w:t>
      </w:r>
      <w:r w:rsidR="00C474C1">
        <w:t>.</w:t>
      </w:r>
    </w:p>
    <w:p w14:paraId="5D74CAA0" w14:textId="77777777" w:rsidR="00C474C1" w:rsidRDefault="00C52F4A" w:rsidP="00C52F4A">
      <w:r w:rsidRPr="00605EB6">
        <w:t>Il savait bien qu</w:t>
      </w:r>
      <w:r w:rsidR="00C474C1">
        <w:t>’</w:t>
      </w:r>
      <w:r w:rsidRPr="00605EB6">
        <w:t>on l</w:t>
      </w:r>
      <w:r w:rsidR="00C474C1">
        <w:t>’</w:t>
      </w:r>
      <w:r w:rsidRPr="00605EB6">
        <w:t>aimait</w:t>
      </w:r>
      <w:r w:rsidR="00C474C1">
        <w:t xml:space="preserve">, </w:t>
      </w:r>
      <w:r w:rsidRPr="00605EB6">
        <w:t>que tous ces braves gens</w:t>
      </w:r>
      <w:r w:rsidR="00C474C1">
        <w:t xml:space="preserve">, </w:t>
      </w:r>
      <w:r w:rsidRPr="00605EB6">
        <w:t>hôtes comme lui de la forêt</w:t>
      </w:r>
      <w:r w:rsidR="00C474C1">
        <w:t xml:space="preserve">, </w:t>
      </w:r>
      <w:r w:rsidRPr="00605EB6">
        <w:t>étaient ses amis</w:t>
      </w:r>
      <w:r w:rsidR="00C474C1">
        <w:t xml:space="preserve"> ; </w:t>
      </w:r>
      <w:r w:rsidRPr="00605EB6">
        <w:t>mais il restait insensible</w:t>
      </w:r>
      <w:r w:rsidR="00C474C1">
        <w:t xml:space="preserve">, </w:t>
      </w:r>
      <w:r w:rsidRPr="00605EB6">
        <w:t>en apparence</w:t>
      </w:r>
      <w:r w:rsidR="00C474C1">
        <w:t xml:space="preserve">, </w:t>
      </w:r>
      <w:r w:rsidRPr="00605EB6">
        <w:t>à toutes les avances</w:t>
      </w:r>
      <w:r w:rsidR="00C474C1">
        <w:t xml:space="preserve"> : </w:t>
      </w:r>
      <w:r w:rsidRPr="00605EB6">
        <w:t>rien ne pouvait le séduire</w:t>
      </w:r>
      <w:r w:rsidR="00C474C1">
        <w:t xml:space="preserve">. </w:t>
      </w:r>
      <w:r w:rsidRPr="00605EB6">
        <w:t>Il était attaché à sa grotte</w:t>
      </w:r>
      <w:r w:rsidR="00C474C1">
        <w:t xml:space="preserve">, </w:t>
      </w:r>
      <w:r w:rsidRPr="00605EB6">
        <w:t>à la source limpide du rocher</w:t>
      </w:r>
      <w:r w:rsidR="00C474C1">
        <w:t xml:space="preserve">, </w:t>
      </w:r>
      <w:r w:rsidRPr="00605EB6">
        <w:t>comme les lierres aux flancs dentelés et anguleux de la Bosse-Grise</w:t>
      </w:r>
      <w:r w:rsidR="00C474C1">
        <w:t xml:space="preserve">. </w:t>
      </w:r>
      <w:r w:rsidRPr="00605EB6">
        <w:t>Évidemment il trouvait dans sa vie errante un charme infini</w:t>
      </w:r>
      <w:r w:rsidR="00C474C1">
        <w:t xml:space="preserve"> ; </w:t>
      </w:r>
      <w:r w:rsidRPr="00605EB6">
        <w:t>il se replongeait avec bonheur dans sa solitude</w:t>
      </w:r>
      <w:r w:rsidR="00C474C1">
        <w:t xml:space="preserve">, </w:t>
      </w:r>
      <w:r w:rsidRPr="00605EB6">
        <w:t>savourant en quelque sorte son isolement</w:t>
      </w:r>
      <w:r w:rsidR="00C474C1">
        <w:t xml:space="preserve">. </w:t>
      </w:r>
      <w:r w:rsidRPr="00605EB6">
        <w:t>Alors</w:t>
      </w:r>
      <w:r w:rsidR="00C474C1">
        <w:t xml:space="preserve">, </w:t>
      </w:r>
      <w:r w:rsidRPr="00605EB6">
        <w:t>délicieusement bercé par le chuchotement des feuilles et le chant des oiseaux</w:t>
      </w:r>
      <w:r w:rsidR="00C474C1">
        <w:t xml:space="preserve">, </w:t>
      </w:r>
      <w:r w:rsidRPr="00605EB6">
        <w:t>regardant passer les nuages</w:t>
      </w:r>
      <w:r w:rsidR="00C474C1">
        <w:t xml:space="preserve">, </w:t>
      </w:r>
      <w:r w:rsidRPr="00605EB6">
        <w:t>il reprenait ses rêves mystérieux</w:t>
      </w:r>
      <w:r w:rsidR="00C474C1">
        <w:t xml:space="preserve">, </w:t>
      </w:r>
      <w:r w:rsidRPr="00605EB6">
        <w:t>interrompus par les distractions du travail</w:t>
      </w:r>
      <w:r w:rsidR="00C474C1">
        <w:t>.</w:t>
      </w:r>
    </w:p>
    <w:p w14:paraId="42902A2C" w14:textId="77777777" w:rsidR="00C474C1" w:rsidRDefault="00C52F4A" w:rsidP="00C52F4A">
      <w:r w:rsidRPr="00605EB6">
        <w:t>Pendant ce temps</w:t>
      </w:r>
      <w:r w:rsidR="00C474C1">
        <w:t xml:space="preserve">, </w:t>
      </w:r>
      <w:r w:rsidRPr="00605EB6">
        <w:t>il revenait à sa nourriture d</w:t>
      </w:r>
      <w:r w:rsidR="00C474C1">
        <w:t>’</w:t>
      </w:r>
      <w:r w:rsidRPr="00605EB6">
        <w:t>autrefois</w:t>
      </w:r>
      <w:r w:rsidR="00C474C1">
        <w:t xml:space="preserve"> ; </w:t>
      </w:r>
      <w:r w:rsidRPr="00605EB6">
        <w:t>il ne mangeait pas de bonnes choses comme chez ses amis les charbonniers</w:t>
      </w:r>
      <w:r w:rsidR="00C474C1">
        <w:t xml:space="preserve">, </w:t>
      </w:r>
      <w:r w:rsidRPr="00605EB6">
        <w:t>mais il ne s</w:t>
      </w:r>
      <w:r w:rsidR="00C474C1">
        <w:t>’</w:t>
      </w:r>
      <w:r w:rsidRPr="00605EB6">
        <w:t>en portait pas plus mal</w:t>
      </w:r>
      <w:r w:rsidR="00C474C1">
        <w:t>.</w:t>
      </w:r>
    </w:p>
    <w:p w14:paraId="5DA566C5" w14:textId="77777777" w:rsidR="00C474C1" w:rsidRDefault="00C52F4A" w:rsidP="00C52F4A">
      <w:r w:rsidRPr="00605EB6">
        <w:t>En entendant parler autour de lui</w:t>
      </w:r>
      <w:r w:rsidR="00C474C1">
        <w:t xml:space="preserve">, </w:t>
      </w:r>
      <w:r w:rsidRPr="00605EB6">
        <w:t>il avait appris la signification d</w:t>
      </w:r>
      <w:r w:rsidR="00C474C1">
        <w:t>’</w:t>
      </w:r>
      <w:r w:rsidRPr="00605EB6">
        <w:t>un certain nombre de mots et à les prononcer</w:t>
      </w:r>
      <w:r w:rsidR="00C474C1">
        <w:t xml:space="preserve">. </w:t>
      </w:r>
      <w:r w:rsidRPr="00605EB6">
        <w:t xml:space="preserve">Il disait </w:t>
      </w:r>
      <w:r w:rsidR="00C474C1">
        <w:t>« </w:t>
      </w:r>
      <w:r w:rsidRPr="00605EB6">
        <w:t>oui</w:t>
      </w:r>
      <w:r w:rsidR="00C474C1">
        <w:t xml:space="preserve">, </w:t>
      </w:r>
      <w:r w:rsidRPr="00605EB6">
        <w:t>non</w:t>
      </w:r>
      <w:r w:rsidR="00C474C1">
        <w:t xml:space="preserve">, </w:t>
      </w:r>
      <w:r w:rsidRPr="00605EB6">
        <w:t>bonjour</w:t>
      </w:r>
      <w:r w:rsidR="00C474C1">
        <w:t xml:space="preserve">, </w:t>
      </w:r>
      <w:r w:rsidRPr="00605EB6">
        <w:t>bonsoir</w:t>
      </w:r>
      <w:r w:rsidR="00C474C1">
        <w:t xml:space="preserve">, </w:t>
      </w:r>
      <w:r w:rsidRPr="00605EB6">
        <w:t>merci</w:t>
      </w:r>
      <w:r w:rsidR="00C474C1">
        <w:t xml:space="preserve">, </w:t>
      </w:r>
      <w:r w:rsidRPr="00605EB6">
        <w:t>monsieur</w:t>
      </w:r>
      <w:r w:rsidR="00C474C1">
        <w:t xml:space="preserve">, </w:t>
      </w:r>
      <w:r w:rsidRPr="00605EB6">
        <w:lastRenderedPageBreak/>
        <w:t>madame</w:t>
      </w:r>
      <w:r w:rsidR="00C474C1">
        <w:t>… »</w:t>
      </w:r>
      <w:r w:rsidRPr="00605EB6">
        <w:t xml:space="preserve"> Il nommait également plusieurs objets</w:t>
      </w:r>
      <w:r w:rsidR="00C474C1">
        <w:t xml:space="preserve"> : </w:t>
      </w:r>
      <w:r w:rsidRPr="00605EB6">
        <w:t>pain</w:t>
      </w:r>
      <w:r w:rsidR="00C474C1">
        <w:t xml:space="preserve">, </w:t>
      </w:r>
      <w:r w:rsidRPr="00605EB6">
        <w:t>viande</w:t>
      </w:r>
      <w:r w:rsidR="00C474C1">
        <w:t xml:space="preserve">, </w:t>
      </w:r>
      <w:r w:rsidRPr="00605EB6">
        <w:t>fruit</w:t>
      </w:r>
      <w:r w:rsidR="00C474C1">
        <w:t xml:space="preserve">, </w:t>
      </w:r>
      <w:r w:rsidRPr="00605EB6">
        <w:t>légume</w:t>
      </w:r>
      <w:r w:rsidR="00C474C1">
        <w:t xml:space="preserve">, </w:t>
      </w:r>
      <w:r w:rsidRPr="00605EB6">
        <w:t>scie</w:t>
      </w:r>
      <w:r w:rsidR="00C474C1">
        <w:t xml:space="preserve">, </w:t>
      </w:r>
      <w:r w:rsidRPr="00605EB6">
        <w:t>bois</w:t>
      </w:r>
      <w:r w:rsidR="00C474C1">
        <w:t xml:space="preserve">, </w:t>
      </w:r>
      <w:r w:rsidRPr="00605EB6">
        <w:t>charbon</w:t>
      </w:r>
      <w:r w:rsidR="00C474C1">
        <w:t xml:space="preserve">, </w:t>
      </w:r>
      <w:r w:rsidRPr="00605EB6">
        <w:t>etc</w:t>
      </w:r>
      <w:r w:rsidR="00C474C1">
        <w:t xml:space="preserve">… </w:t>
      </w:r>
      <w:r w:rsidRPr="00605EB6">
        <w:t>Cela indiquait qu</w:t>
      </w:r>
      <w:r w:rsidR="00C474C1">
        <w:t>’</w:t>
      </w:r>
      <w:r w:rsidRPr="00605EB6">
        <w:t>avec un peu de bonne volonté et de patience</w:t>
      </w:r>
      <w:r w:rsidR="00C474C1">
        <w:t xml:space="preserve">, </w:t>
      </w:r>
      <w:r w:rsidRPr="00605EB6">
        <w:t>on aurait pu</w:t>
      </w:r>
      <w:r w:rsidR="00C474C1">
        <w:t xml:space="preserve">, </w:t>
      </w:r>
      <w:r w:rsidRPr="00605EB6">
        <w:t>peut-être en peu de temps</w:t>
      </w:r>
      <w:r w:rsidR="00C474C1">
        <w:t xml:space="preserve">, </w:t>
      </w:r>
      <w:r w:rsidRPr="00605EB6">
        <w:t>lui apprendre à parler</w:t>
      </w:r>
      <w:r w:rsidR="00C474C1">
        <w:t xml:space="preserve">. </w:t>
      </w:r>
      <w:r w:rsidRPr="00605EB6">
        <w:t>Mais</w:t>
      </w:r>
      <w:r w:rsidR="00C474C1">
        <w:t xml:space="preserve">, </w:t>
      </w:r>
      <w:r w:rsidRPr="00605EB6">
        <w:t>trop occupés de leurs travaux</w:t>
      </w:r>
      <w:r w:rsidR="00C474C1">
        <w:t xml:space="preserve">, </w:t>
      </w:r>
      <w:r w:rsidRPr="00605EB6">
        <w:t>ne voyant en lui</w:t>
      </w:r>
      <w:r w:rsidR="00C474C1">
        <w:t xml:space="preserve">, </w:t>
      </w:r>
      <w:r w:rsidRPr="00605EB6">
        <w:t>d</w:t>
      </w:r>
      <w:r w:rsidR="00C474C1">
        <w:t>’</w:t>
      </w:r>
      <w:r w:rsidRPr="00605EB6">
        <w:t>ailleurs</w:t>
      </w:r>
      <w:r w:rsidR="00C474C1">
        <w:t xml:space="preserve">, </w:t>
      </w:r>
      <w:r w:rsidRPr="00605EB6">
        <w:t>qu</w:t>
      </w:r>
      <w:r w:rsidR="00C474C1">
        <w:t>’</w:t>
      </w:r>
      <w:r w:rsidRPr="00605EB6">
        <w:t>un pauvre diable</w:t>
      </w:r>
      <w:r w:rsidR="00C474C1">
        <w:t xml:space="preserve">, </w:t>
      </w:r>
      <w:r w:rsidRPr="00605EB6">
        <w:t>un innocent</w:t>
      </w:r>
      <w:r w:rsidR="00C474C1">
        <w:t xml:space="preserve">, </w:t>
      </w:r>
      <w:r w:rsidRPr="00605EB6">
        <w:t>condamné à une existence misérable</w:t>
      </w:r>
      <w:r w:rsidR="00C474C1">
        <w:t xml:space="preserve">, </w:t>
      </w:r>
      <w:r w:rsidRPr="00605EB6">
        <w:t>les charbonniers ne pensèrent pas à lui rendre cet immense service</w:t>
      </w:r>
      <w:r w:rsidR="00C474C1">
        <w:t>.</w:t>
      </w:r>
    </w:p>
    <w:p w14:paraId="0224B0AE" w14:textId="15DB2257" w:rsidR="00C474C1" w:rsidRDefault="00C52F4A" w:rsidP="00C52F4A">
      <w:r w:rsidRPr="00605EB6">
        <w:t>Ses vêtements s</w:t>
      </w:r>
      <w:r w:rsidR="00C474C1">
        <w:t>’</w:t>
      </w:r>
      <w:r w:rsidRPr="00605EB6">
        <w:t>usaient vite</w:t>
      </w:r>
      <w:r w:rsidR="00C474C1">
        <w:t xml:space="preserve">, </w:t>
      </w:r>
      <w:r w:rsidRPr="00605EB6">
        <w:t>quand même ils ne s</w:t>
      </w:r>
      <w:r w:rsidR="00C474C1">
        <w:t>’</w:t>
      </w:r>
      <w:r w:rsidRPr="00605EB6">
        <w:t>en allaient pas en morceaux arrachés par les ronces et les épines</w:t>
      </w:r>
      <w:r w:rsidR="00C474C1">
        <w:t xml:space="preserve">. </w:t>
      </w:r>
      <w:r w:rsidRPr="00605EB6">
        <w:t>Cependant les charbonniers et les personnes qui le rencontraient dans la forêt remarquèrent qu</w:t>
      </w:r>
      <w:r w:rsidR="00C474C1">
        <w:t>’</w:t>
      </w:r>
      <w:r w:rsidRPr="00605EB6">
        <w:t>il était toujours convenablement vêtu</w:t>
      </w:r>
      <w:r w:rsidR="00C474C1">
        <w:t xml:space="preserve">, </w:t>
      </w:r>
      <w:r w:rsidRPr="00605EB6">
        <w:t>légèrement l</w:t>
      </w:r>
      <w:r w:rsidR="00C474C1">
        <w:t>’</w:t>
      </w:r>
      <w:r w:rsidRPr="00605EB6">
        <w:t>été</w:t>
      </w:r>
      <w:r w:rsidR="00C474C1">
        <w:t xml:space="preserve">, </w:t>
      </w:r>
      <w:r w:rsidRPr="00605EB6">
        <w:t>chaudement l</w:t>
      </w:r>
      <w:r w:rsidR="00C474C1">
        <w:t>’</w:t>
      </w:r>
      <w:r w:rsidRPr="00605EB6">
        <w:t>hiver</w:t>
      </w:r>
      <w:r w:rsidR="00C474C1">
        <w:t>.</w:t>
      </w:r>
    </w:p>
    <w:p w14:paraId="4DB2D75F" w14:textId="77777777" w:rsidR="00C474C1" w:rsidRDefault="00C52F4A" w:rsidP="00C52F4A">
      <w:r w:rsidRPr="00605EB6">
        <w:t>Ceci pourrait étonner</w:t>
      </w:r>
      <w:r w:rsidR="00C474C1">
        <w:t xml:space="preserve">. </w:t>
      </w:r>
      <w:r w:rsidRPr="00605EB6">
        <w:t>Voici le mot de l</w:t>
      </w:r>
      <w:r w:rsidR="00C474C1">
        <w:t>’</w:t>
      </w:r>
      <w:r w:rsidRPr="00605EB6">
        <w:t>énigme</w:t>
      </w:r>
      <w:r w:rsidR="00C474C1">
        <w:t>.</w:t>
      </w:r>
    </w:p>
    <w:p w14:paraId="6C8BF92B" w14:textId="1437D6F6" w:rsidR="00C474C1" w:rsidRDefault="00C52F4A" w:rsidP="00C52F4A">
      <w:r w:rsidRPr="00605EB6">
        <w:t>Jacques Vaillant ne l</w:t>
      </w:r>
      <w:r w:rsidR="00C474C1">
        <w:t>’</w:t>
      </w:r>
      <w:r w:rsidRPr="00605EB6">
        <w:t>oubliait point</w:t>
      </w:r>
      <w:r w:rsidR="00C474C1">
        <w:t xml:space="preserve">. </w:t>
      </w:r>
      <w:r w:rsidRPr="00605EB6">
        <w:t>De loin</w:t>
      </w:r>
      <w:r w:rsidR="00C474C1">
        <w:t xml:space="preserve">, </w:t>
      </w:r>
      <w:r w:rsidRPr="00605EB6">
        <w:t>constamment</w:t>
      </w:r>
      <w:r w:rsidR="00C474C1">
        <w:t xml:space="preserve">, </w:t>
      </w:r>
      <w:r w:rsidRPr="00605EB6">
        <w:t>il veillait sur lui</w:t>
      </w:r>
      <w:r w:rsidR="00C474C1">
        <w:t xml:space="preserve">, </w:t>
      </w:r>
      <w:r w:rsidRPr="00605EB6">
        <w:t>hommage rendu à la mémoire de sa chère défunte</w:t>
      </w:r>
      <w:r w:rsidR="00C474C1">
        <w:t xml:space="preserve">. </w:t>
      </w:r>
      <w:r w:rsidRPr="00605EB6">
        <w:t>Au renouvellement de chaque saison</w:t>
      </w:r>
      <w:r w:rsidR="00C474C1">
        <w:t xml:space="preserve">, </w:t>
      </w:r>
      <w:r w:rsidRPr="00605EB6">
        <w:t>sans que personne pût savoir où il allait</w:t>
      </w:r>
      <w:r w:rsidR="00C474C1">
        <w:t xml:space="preserve">, </w:t>
      </w:r>
      <w:r w:rsidRPr="00605EB6">
        <w:t>il sortait de chez lui</w:t>
      </w:r>
      <w:r w:rsidR="00C474C1">
        <w:t xml:space="preserve">, </w:t>
      </w:r>
      <w:r w:rsidRPr="00605EB6">
        <w:t>ayant un paquet sous son bras</w:t>
      </w:r>
      <w:r w:rsidR="00C474C1">
        <w:t xml:space="preserve">. </w:t>
      </w:r>
      <w:r w:rsidRPr="00605EB6">
        <w:t>Il gagnait la forêt</w:t>
      </w:r>
      <w:r w:rsidR="00C474C1">
        <w:t xml:space="preserve">, </w:t>
      </w:r>
      <w:r w:rsidRPr="00605EB6">
        <w:t>suivait le ruisseau jusqu</w:t>
      </w:r>
      <w:r w:rsidR="00C474C1">
        <w:t>’</w:t>
      </w:r>
      <w:r w:rsidRPr="00605EB6">
        <w:t xml:space="preserve">à sa source et déposait son paquet dans </w:t>
      </w:r>
      <w:r w:rsidR="00903B7F">
        <w:t xml:space="preserve">une </w:t>
      </w:r>
      <w:r w:rsidRPr="00605EB6">
        <w:t>anfractuosité du rocher</w:t>
      </w:r>
      <w:r w:rsidR="00C474C1">
        <w:t>.</w:t>
      </w:r>
    </w:p>
    <w:p w14:paraId="26ECD5F5" w14:textId="77777777" w:rsidR="00C474C1" w:rsidRDefault="00C52F4A" w:rsidP="00C52F4A">
      <w:r w:rsidRPr="00605EB6">
        <w:t>Le jour même ou le lendemain</w:t>
      </w:r>
      <w:r w:rsidR="00C474C1">
        <w:t xml:space="preserve">, </w:t>
      </w:r>
      <w:r w:rsidRPr="00605EB6">
        <w:t>venant boire à la source</w:t>
      </w:r>
      <w:r w:rsidR="00C474C1">
        <w:t xml:space="preserve">, </w:t>
      </w:r>
      <w:r w:rsidRPr="00605EB6">
        <w:t>le coureur des bois trouvait le paquet</w:t>
      </w:r>
      <w:r w:rsidR="00C474C1">
        <w:t xml:space="preserve">, </w:t>
      </w:r>
      <w:r w:rsidRPr="00605EB6">
        <w:t>qui contenait</w:t>
      </w:r>
      <w:r w:rsidR="00C474C1">
        <w:t xml:space="preserve">, </w:t>
      </w:r>
      <w:r w:rsidRPr="00605EB6">
        <w:t>presque toujours</w:t>
      </w:r>
      <w:r w:rsidR="00C474C1">
        <w:t xml:space="preserve">, </w:t>
      </w:r>
      <w:r w:rsidRPr="00605EB6">
        <w:t>un vêtement complet et une ou deux chemises de bonne toile de ménage</w:t>
      </w:r>
      <w:r w:rsidR="00C474C1">
        <w:t>.</w:t>
      </w:r>
    </w:p>
    <w:p w14:paraId="28840284" w14:textId="77777777" w:rsidR="00C474C1" w:rsidRDefault="00C52F4A" w:rsidP="00C52F4A">
      <w:r w:rsidRPr="00605EB6">
        <w:t>Nous l</w:t>
      </w:r>
      <w:r w:rsidR="00C474C1">
        <w:t>’</w:t>
      </w:r>
      <w:r w:rsidRPr="00605EB6">
        <w:t>avons vu couvert de deux peaux de loup à peu près ajustées à sa taille</w:t>
      </w:r>
      <w:r w:rsidR="00C474C1">
        <w:t xml:space="preserve">. </w:t>
      </w:r>
      <w:r w:rsidRPr="00605EB6">
        <w:t>C</w:t>
      </w:r>
      <w:r w:rsidR="00C474C1">
        <w:t>’</w:t>
      </w:r>
      <w:r w:rsidRPr="00605EB6">
        <w:t>est après l</w:t>
      </w:r>
      <w:r w:rsidR="00C474C1">
        <w:t>’</w:t>
      </w:r>
      <w:r w:rsidRPr="00605EB6">
        <w:t>hiver 1868-1869</w:t>
      </w:r>
      <w:r w:rsidR="00C474C1">
        <w:t xml:space="preserve">, </w:t>
      </w:r>
      <w:r w:rsidRPr="00605EB6">
        <w:t>qui avait été extrêmement rigoureux dans les montagnes des Vosges</w:t>
      </w:r>
      <w:r w:rsidR="00C474C1">
        <w:t xml:space="preserve">, </w:t>
      </w:r>
      <w:r w:rsidRPr="00605EB6">
        <w:t>qu</w:t>
      </w:r>
      <w:r w:rsidR="00C474C1">
        <w:t>’</w:t>
      </w:r>
      <w:r w:rsidRPr="00605EB6">
        <w:t>on lui avait vu porter</w:t>
      </w:r>
      <w:r w:rsidR="00C474C1">
        <w:t xml:space="preserve">, </w:t>
      </w:r>
      <w:r w:rsidRPr="00605EB6">
        <w:t>pour la première fois</w:t>
      </w:r>
      <w:r w:rsidR="00C474C1">
        <w:t xml:space="preserve">, </w:t>
      </w:r>
      <w:r w:rsidRPr="00605EB6">
        <w:t>cette espèce de pardessus</w:t>
      </w:r>
      <w:r w:rsidR="00C474C1">
        <w:t>.</w:t>
      </w:r>
    </w:p>
    <w:p w14:paraId="113C2A39" w14:textId="77777777" w:rsidR="00C474C1" w:rsidRDefault="00C52F4A" w:rsidP="00C52F4A">
      <w:r w:rsidRPr="00605EB6">
        <w:lastRenderedPageBreak/>
        <w:t>À la fin de l</w:t>
      </w:r>
      <w:r w:rsidR="00C474C1">
        <w:t>’</w:t>
      </w:r>
      <w:r w:rsidRPr="00605EB6">
        <w:t>automne</w:t>
      </w:r>
      <w:r w:rsidR="00C474C1">
        <w:t xml:space="preserve">, </w:t>
      </w:r>
      <w:r w:rsidRPr="00605EB6">
        <w:t>une bande de loups</w:t>
      </w:r>
      <w:r w:rsidR="00C474C1">
        <w:t xml:space="preserve">, </w:t>
      </w:r>
      <w:r w:rsidRPr="00605EB6">
        <w:t>probablement chassée d</w:t>
      </w:r>
      <w:r w:rsidR="00C474C1">
        <w:t>’</w:t>
      </w:r>
      <w:r w:rsidRPr="00605EB6">
        <w:t>une autre contrée</w:t>
      </w:r>
      <w:r w:rsidR="00C474C1">
        <w:t xml:space="preserve">, </w:t>
      </w:r>
      <w:r w:rsidRPr="00605EB6">
        <w:t>était venue chercher un refuge dans la forêt de Mareille</w:t>
      </w:r>
      <w:r w:rsidR="00C474C1">
        <w:t xml:space="preserve">. </w:t>
      </w:r>
      <w:r w:rsidRPr="00605EB6">
        <w:t>Comme on n</w:t>
      </w:r>
      <w:r w:rsidR="00C474C1">
        <w:t>’</w:t>
      </w:r>
      <w:r w:rsidRPr="00605EB6">
        <w:t>aime nulle part le voisinage de ces bêtes nuisibles et dangereuses</w:t>
      </w:r>
      <w:r w:rsidR="00C474C1">
        <w:t xml:space="preserve">, </w:t>
      </w:r>
      <w:r w:rsidRPr="00605EB6">
        <w:t>on leur fit la chasse</w:t>
      </w:r>
      <w:r w:rsidR="00C474C1">
        <w:t xml:space="preserve">. </w:t>
      </w:r>
      <w:r w:rsidRPr="00605EB6">
        <w:t>Dix ou douze furent tués et plusieurs autres blessés</w:t>
      </w:r>
      <w:r w:rsidR="00C474C1">
        <w:t xml:space="preserve">, </w:t>
      </w:r>
      <w:r w:rsidRPr="00605EB6">
        <w:t>dont deux mortellement</w:t>
      </w:r>
      <w:r w:rsidR="00C474C1">
        <w:t xml:space="preserve">. </w:t>
      </w:r>
      <w:r w:rsidRPr="00605EB6">
        <w:t>Ceux-ci moururent l</w:t>
      </w:r>
      <w:r w:rsidR="00C474C1">
        <w:t>’</w:t>
      </w:r>
      <w:r w:rsidRPr="00605EB6">
        <w:t>un près de l</w:t>
      </w:r>
      <w:r w:rsidR="00C474C1">
        <w:t>’</w:t>
      </w:r>
      <w:r w:rsidRPr="00605EB6">
        <w:t>autre dans un fourré et furent trouvés</w:t>
      </w:r>
      <w:r w:rsidR="00C474C1">
        <w:t xml:space="preserve">, </w:t>
      </w:r>
      <w:r w:rsidRPr="00605EB6">
        <w:t>quelques jours après</w:t>
      </w:r>
      <w:r w:rsidR="00C474C1">
        <w:t xml:space="preserve">, </w:t>
      </w:r>
      <w:r w:rsidRPr="00605EB6">
        <w:t>par le coureur des bois</w:t>
      </w:r>
      <w:r w:rsidR="00C474C1">
        <w:t>.</w:t>
      </w:r>
    </w:p>
    <w:p w14:paraId="632FD1E2" w14:textId="77777777" w:rsidR="00C474C1" w:rsidRDefault="00C52F4A" w:rsidP="00C52F4A">
      <w:r w:rsidRPr="00605EB6">
        <w:t>Un jour il avait vu un charbonnier dépouiller un renard qu</w:t>
      </w:r>
      <w:r w:rsidR="00C474C1">
        <w:t>’</w:t>
      </w:r>
      <w:r w:rsidRPr="00605EB6">
        <w:t>on avait pris dans un piège</w:t>
      </w:r>
      <w:r w:rsidR="00C474C1">
        <w:t xml:space="preserve">. </w:t>
      </w:r>
      <w:r w:rsidRPr="00605EB6">
        <w:t>Il fit ce qu</w:t>
      </w:r>
      <w:r w:rsidR="00C474C1">
        <w:t>’</w:t>
      </w:r>
      <w:r w:rsidRPr="00605EB6">
        <w:t>il avait vu faire</w:t>
      </w:r>
      <w:r w:rsidR="00C474C1">
        <w:t xml:space="preserve">. </w:t>
      </w:r>
      <w:r w:rsidRPr="00605EB6">
        <w:t>Il dépouilla les bêtes et emporta les deux fourrures</w:t>
      </w:r>
      <w:r w:rsidR="00C474C1">
        <w:t>.</w:t>
      </w:r>
    </w:p>
    <w:p w14:paraId="06F7C58E" w14:textId="77777777" w:rsidR="00C474C1" w:rsidRDefault="00C52F4A" w:rsidP="00C52F4A">
      <w:r w:rsidRPr="00605EB6">
        <w:t>Mais</w:t>
      </w:r>
      <w:r w:rsidR="00C474C1">
        <w:t xml:space="preserve">, </w:t>
      </w:r>
      <w:r w:rsidRPr="00605EB6">
        <w:t>comme nous le verrons tout à l</w:t>
      </w:r>
      <w:r w:rsidR="00C474C1">
        <w:t>’</w:t>
      </w:r>
      <w:r w:rsidRPr="00605EB6">
        <w:t>heure</w:t>
      </w:r>
      <w:r w:rsidR="00C474C1">
        <w:t xml:space="preserve">, </w:t>
      </w:r>
      <w:r w:rsidRPr="00605EB6">
        <w:t>ce n</w:t>
      </w:r>
      <w:r w:rsidR="00C474C1">
        <w:t>’</w:t>
      </w:r>
      <w:r w:rsidRPr="00605EB6">
        <w:t>était point parce qu</w:t>
      </w:r>
      <w:r w:rsidR="00C474C1">
        <w:t>’</w:t>
      </w:r>
      <w:r w:rsidRPr="00605EB6">
        <w:t>il s</w:t>
      </w:r>
      <w:r w:rsidR="00C474C1">
        <w:t>’</w:t>
      </w:r>
      <w:r w:rsidRPr="00605EB6">
        <w:t>était fabriqué un vêtement avec les deux peaux de loups qu</w:t>
      </w:r>
      <w:r w:rsidR="00C474C1">
        <w:t>’</w:t>
      </w:r>
      <w:r w:rsidRPr="00605EB6">
        <w:t>on lui avait donné le nom de Jean Loup</w:t>
      </w:r>
      <w:r w:rsidR="00C474C1">
        <w:t>.</w:t>
      </w:r>
    </w:p>
    <w:p w14:paraId="5AC4583D" w14:textId="3C93A398" w:rsidR="00C52F4A" w:rsidRPr="00605EB6" w:rsidRDefault="00C52F4A" w:rsidP="00C474C1">
      <w:pPr>
        <w:pStyle w:val="Titre2"/>
      </w:pPr>
      <w:bookmarkStart w:id="23" w:name="_Toc197617869"/>
      <w:r w:rsidRPr="00605EB6">
        <w:lastRenderedPageBreak/>
        <w:t>X</w:t>
      </w:r>
      <w:r w:rsidRPr="00605EB6">
        <w:br/>
      </w:r>
      <w:r w:rsidRPr="00605EB6">
        <w:br/>
        <w:t>LA LÉGENDE DE L</w:t>
      </w:r>
      <w:r w:rsidR="00C474C1">
        <w:t>’</w:t>
      </w:r>
      <w:r w:rsidRPr="00605EB6">
        <w:t>HOMME SAUVAGE</w:t>
      </w:r>
      <w:bookmarkEnd w:id="23"/>
    </w:p>
    <w:p w14:paraId="2AB29BB5" w14:textId="77777777" w:rsidR="00C474C1" w:rsidRDefault="00C52F4A" w:rsidP="00C52F4A">
      <w:r w:rsidRPr="00192C1E">
        <w:t>Une femme de Mareille avait reconnu le sauvage</w:t>
      </w:r>
      <w:r w:rsidR="00C474C1">
        <w:t xml:space="preserve">. </w:t>
      </w:r>
      <w:r w:rsidRPr="00192C1E">
        <w:t>Elle affirmait l</w:t>
      </w:r>
      <w:r w:rsidR="00C474C1">
        <w:t>’</w:t>
      </w:r>
      <w:r w:rsidRPr="00192C1E">
        <w:t>avoir vu à Épinal</w:t>
      </w:r>
      <w:r w:rsidR="00C474C1">
        <w:t xml:space="preserve">, </w:t>
      </w:r>
      <w:r w:rsidRPr="00192C1E">
        <w:t>dans une baraque de saltimbanques</w:t>
      </w:r>
      <w:r w:rsidR="00C474C1">
        <w:t xml:space="preserve">, </w:t>
      </w:r>
      <w:r w:rsidRPr="00192C1E">
        <w:t>deux ans environ avant sa première apparition dans les bois de Mareille</w:t>
      </w:r>
      <w:r w:rsidR="00C474C1">
        <w:t>.</w:t>
      </w:r>
    </w:p>
    <w:p w14:paraId="6A0B5D49" w14:textId="77777777" w:rsidR="00C474C1" w:rsidRDefault="00C52F4A" w:rsidP="00C52F4A">
      <w:r w:rsidRPr="00605EB6">
        <w:t>La chose était possible</w:t>
      </w:r>
      <w:r w:rsidR="00C474C1">
        <w:t xml:space="preserve">, </w:t>
      </w:r>
      <w:r w:rsidRPr="00605EB6">
        <w:t>pouvait être vraie</w:t>
      </w:r>
      <w:r w:rsidR="00C474C1">
        <w:t xml:space="preserve">. </w:t>
      </w:r>
      <w:r w:rsidRPr="00605EB6">
        <w:t>On devait admettre alors que</w:t>
      </w:r>
      <w:r w:rsidR="00C474C1">
        <w:t xml:space="preserve">, </w:t>
      </w:r>
      <w:r w:rsidRPr="00605EB6">
        <w:t>dans son enfance</w:t>
      </w:r>
      <w:r w:rsidR="00C474C1">
        <w:t xml:space="preserve">, </w:t>
      </w:r>
      <w:r w:rsidRPr="00605EB6">
        <w:t>il avait été volé quelque part par les saltimbanques</w:t>
      </w:r>
      <w:r w:rsidR="00C474C1">
        <w:t xml:space="preserve"> ; </w:t>
      </w:r>
      <w:r w:rsidRPr="00605EB6">
        <w:t>que</w:t>
      </w:r>
      <w:r w:rsidR="00C474C1">
        <w:t xml:space="preserve">, </w:t>
      </w:r>
      <w:r w:rsidRPr="00605EB6">
        <w:t>devenu grand et fort</w:t>
      </w:r>
      <w:r w:rsidR="00C474C1">
        <w:t xml:space="preserve">, </w:t>
      </w:r>
      <w:r w:rsidRPr="00605EB6">
        <w:t>dégoûté du rôle répugnant qu</w:t>
      </w:r>
      <w:r w:rsidR="00C474C1">
        <w:t>’</w:t>
      </w:r>
      <w:r w:rsidRPr="00605EB6">
        <w:t>on lui faisait jouer</w:t>
      </w:r>
      <w:r w:rsidR="00C474C1">
        <w:t xml:space="preserve">, </w:t>
      </w:r>
      <w:r w:rsidRPr="00605EB6">
        <w:t>las d</w:t>
      </w:r>
      <w:r w:rsidR="00C474C1">
        <w:t>’</w:t>
      </w:r>
      <w:r w:rsidRPr="00605EB6">
        <w:t>être maltraité par ces bohémiens coureurs de foires</w:t>
      </w:r>
      <w:r w:rsidR="00C474C1">
        <w:t xml:space="preserve">, </w:t>
      </w:r>
      <w:r w:rsidRPr="00605EB6">
        <w:t>qui ne voyaient en lui qu</w:t>
      </w:r>
      <w:r w:rsidR="00C474C1">
        <w:t>’</w:t>
      </w:r>
      <w:r w:rsidRPr="00605EB6">
        <w:t>une chose à exploiter</w:t>
      </w:r>
      <w:r w:rsidR="00C474C1">
        <w:t xml:space="preserve">, </w:t>
      </w:r>
      <w:r w:rsidRPr="00605EB6">
        <w:t>un appât à offrir au public</w:t>
      </w:r>
      <w:r w:rsidR="00C474C1">
        <w:t xml:space="preserve">, </w:t>
      </w:r>
      <w:r w:rsidRPr="00605EB6">
        <w:t>il avait un beau jour rompu sa chaîne d</w:t>
      </w:r>
      <w:r w:rsidR="00C474C1">
        <w:t>’</w:t>
      </w:r>
      <w:r w:rsidRPr="00605EB6">
        <w:t>esclave et s</w:t>
      </w:r>
      <w:r w:rsidR="00C474C1">
        <w:t>’</w:t>
      </w:r>
      <w:r w:rsidRPr="00605EB6">
        <w:t>était réfugié dans les bois</w:t>
      </w:r>
      <w:r w:rsidR="00C474C1">
        <w:t xml:space="preserve">, </w:t>
      </w:r>
      <w:r w:rsidRPr="00605EB6">
        <w:t>montrant ainsi qu</w:t>
      </w:r>
      <w:r w:rsidR="00C474C1">
        <w:t>’</w:t>
      </w:r>
      <w:r w:rsidRPr="00605EB6">
        <w:t>il préférait vivre seul au milieu des bêtes qu</w:t>
      </w:r>
      <w:r w:rsidR="00C474C1">
        <w:t>’</w:t>
      </w:r>
      <w:r w:rsidRPr="00605EB6">
        <w:t>avec des hommes</w:t>
      </w:r>
      <w:r w:rsidR="00C474C1">
        <w:t>.</w:t>
      </w:r>
    </w:p>
    <w:p w14:paraId="053317E2" w14:textId="77777777" w:rsidR="00C474C1" w:rsidRDefault="00C52F4A" w:rsidP="00C52F4A">
      <w:r w:rsidRPr="00605EB6">
        <w:t>On aurait expliqué ainsi</w:t>
      </w:r>
      <w:r w:rsidR="00C474C1">
        <w:t xml:space="preserve">, </w:t>
      </w:r>
      <w:r w:rsidRPr="00605EB6">
        <w:t>d</w:t>
      </w:r>
      <w:r w:rsidR="00C474C1">
        <w:t>’</w:t>
      </w:r>
      <w:r w:rsidRPr="00605EB6">
        <w:t>une manière vraisemblable</w:t>
      </w:r>
      <w:r w:rsidR="00C474C1">
        <w:t xml:space="preserve">, </w:t>
      </w:r>
      <w:r w:rsidRPr="00605EB6">
        <w:t>sa présence dans la forêt</w:t>
      </w:r>
      <w:r w:rsidR="00C474C1">
        <w:t xml:space="preserve">. </w:t>
      </w:r>
      <w:r w:rsidRPr="00605EB6">
        <w:t>Mais cela était trop naturel</w:t>
      </w:r>
      <w:r w:rsidR="00C474C1">
        <w:t xml:space="preserve">, </w:t>
      </w:r>
      <w:r w:rsidRPr="00605EB6">
        <w:t>trop dans les choses possibles pour qu</w:t>
      </w:r>
      <w:r w:rsidR="00C474C1">
        <w:t>’</w:t>
      </w:r>
      <w:r w:rsidRPr="00605EB6">
        <w:t>on eût le bon sens de l</w:t>
      </w:r>
      <w:r w:rsidR="00C474C1">
        <w:t>’</w:t>
      </w:r>
      <w:r w:rsidRPr="00605EB6">
        <w:t>admettre</w:t>
      </w:r>
      <w:r w:rsidR="00C474C1">
        <w:t xml:space="preserve">. </w:t>
      </w:r>
      <w:r w:rsidRPr="00605EB6">
        <w:t>Aussi les affirmations de la femme de Mareille trouvèrent-elles beaucoup plus d</w:t>
      </w:r>
      <w:r w:rsidR="00C474C1">
        <w:t>’</w:t>
      </w:r>
      <w:r w:rsidRPr="00605EB6">
        <w:t>incrédules que de gens disposés à les accepter</w:t>
      </w:r>
      <w:r w:rsidR="00C474C1">
        <w:t>.</w:t>
      </w:r>
    </w:p>
    <w:p w14:paraId="57CEBC6A" w14:textId="77777777" w:rsidR="00C474C1" w:rsidRDefault="00C52F4A" w:rsidP="00C52F4A">
      <w:r w:rsidRPr="00605EB6">
        <w:t>Donc</w:t>
      </w:r>
      <w:r w:rsidR="00C474C1">
        <w:t xml:space="preserve">, </w:t>
      </w:r>
      <w:r w:rsidRPr="00605EB6">
        <w:t>on repoussa cette hypothèse pour faire d</w:t>
      </w:r>
      <w:r w:rsidR="00C474C1">
        <w:t>’</w:t>
      </w:r>
      <w:r w:rsidRPr="00605EB6">
        <w:t>autres suppositions</w:t>
      </w:r>
      <w:r w:rsidR="00C474C1">
        <w:t xml:space="preserve">. </w:t>
      </w:r>
      <w:r w:rsidRPr="00605EB6">
        <w:t>Et comme ce qui pouvait être vrai ou tout au moins vraisemblable n</w:t>
      </w:r>
      <w:r w:rsidR="00C474C1">
        <w:t>’</w:t>
      </w:r>
      <w:r w:rsidRPr="00605EB6">
        <w:t>était pas du goût du plus grand nombre</w:t>
      </w:r>
      <w:r w:rsidR="00C474C1">
        <w:t xml:space="preserve">, </w:t>
      </w:r>
      <w:r w:rsidRPr="00605EB6">
        <w:t>on s</w:t>
      </w:r>
      <w:r w:rsidR="00C474C1">
        <w:t>’</w:t>
      </w:r>
      <w:r w:rsidRPr="00605EB6">
        <w:t>égara dans le domaine du merveilleux</w:t>
      </w:r>
      <w:r w:rsidR="00C474C1">
        <w:t>.</w:t>
      </w:r>
    </w:p>
    <w:p w14:paraId="10C096CA" w14:textId="77777777" w:rsidR="00C474C1" w:rsidRDefault="00C52F4A" w:rsidP="00C52F4A">
      <w:r w:rsidRPr="00605EB6">
        <w:t>On fit du sauvage un être légendaire</w:t>
      </w:r>
      <w:r w:rsidR="00C474C1">
        <w:t>.</w:t>
      </w:r>
    </w:p>
    <w:p w14:paraId="1ACA04E1" w14:textId="77777777" w:rsidR="00C474C1" w:rsidRDefault="00C52F4A" w:rsidP="00C52F4A">
      <w:r w:rsidRPr="00605EB6">
        <w:lastRenderedPageBreak/>
        <w:t>Il fallait cela</w:t>
      </w:r>
      <w:r w:rsidR="00C474C1">
        <w:t xml:space="preserve">, </w:t>
      </w:r>
      <w:r w:rsidRPr="00605EB6">
        <w:t>probablement</w:t>
      </w:r>
      <w:r w:rsidR="00C474C1">
        <w:t xml:space="preserve">, </w:t>
      </w:r>
      <w:r w:rsidRPr="00605EB6">
        <w:t>pour donner satisfaction à tout le monde</w:t>
      </w:r>
      <w:r w:rsidR="00C474C1">
        <w:t>.</w:t>
      </w:r>
    </w:p>
    <w:p w14:paraId="0C9B0229" w14:textId="77777777" w:rsidR="00C474C1" w:rsidRDefault="00C52F4A" w:rsidP="00C52F4A">
      <w:r w:rsidRPr="00605EB6">
        <w:t>Il y aura toujours des gens qui se passionneront pour le merveilleux</w:t>
      </w:r>
      <w:r w:rsidR="00C474C1">
        <w:t xml:space="preserve">. </w:t>
      </w:r>
      <w:r w:rsidRPr="00605EB6">
        <w:t>La réalité est ce qu</w:t>
      </w:r>
      <w:r w:rsidR="00C474C1">
        <w:t>’</w:t>
      </w:r>
      <w:r w:rsidRPr="00605EB6">
        <w:t>on a sous les yeux</w:t>
      </w:r>
      <w:r w:rsidR="00C474C1">
        <w:t xml:space="preserve"> ; </w:t>
      </w:r>
      <w:r w:rsidRPr="00605EB6">
        <w:t>on la touche</w:t>
      </w:r>
      <w:r w:rsidR="00C474C1">
        <w:t xml:space="preserve">, </w:t>
      </w:r>
      <w:r w:rsidRPr="00605EB6">
        <w:t>on la sent</w:t>
      </w:r>
      <w:r w:rsidR="00C474C1">
        <w:t xml:space="preserve"> ; </w:t>
      </w:r>
      <w:r w:rsidRPr="00605EB6">
        <w:t>c</w:t>
      </w:r>
      <w:r w:rsidR="00C474C1">
        <w:t>’</w:t>
      </w:r>
      <w:r w:rsidRPr="00605EB6">
        <w:t>est la vie ordinaire</w:t>
      </w:r>
      <w:r w:rsidR="00C474C1">
        <w:t xml:space="preserve">, </w:t>
      </w:r>
      <w:r w:rsidRPr="00605EB6">
        <w:t>commune à tous</w:t>
      </w:r>
      <w:r w:rsidR="00C474C1">
        <w:t xml:space="preserve">, </w:t>
      </w:r>
      <w:r w:rsidRPr="00605EB6">
        <w:t>avec ses joies et ses douleurs</w:t>
      </w:r>
      <w:r w:rsidR="00C474C1">
        <w:t xml:space="preserve">, </w:t>
      </w:r>
      <w:r w:rsidRPr="00605EB6">
        <w:t>ses déceptions et ses triomphes</w:t>
      </w:r>
      <w:r w:rsidR="00C474C1">
        <w:t xml:space="preserve">. </w:t>
      </w:r>
      <w:r w:rsidRPr="00605EB6">
        <w:t>Mais l</w:t>
      </w:r>
      <w:r w:rsidR="00C474C1">
        <w:t>’</w:t>
      </w:r>
      <w:r w:rsidRPr="00605EB6">
        <w:t>étrange</w:t>
      </w:r>
      <w:r w:rsidR="00C474C1">
        <w:t xml:space="preserve">, </w:t>
      </w:r>
      <w:r w:rsidRPr="00605EB6">
        <w:t>le fantastique</w:t>
      </w:r>
      <w:r w:rsidR="00C474C1">
        <w:t xml:space="preserve">, </w:t>
      </w:r>
      <w:r w:rsidRPr="00605EB6">
        <w:t>le surnaturel</w:t>
      </w:r>
      <w:r w:rsidR="00C474C1">
        <w:t xml:space="preserve"> !… </w:t>
      </w:r>
      <w:r w:rsidRPr="00605EB6">
        <w:t>Ah</w:t>
      </w:r>
      <w:r w:rsidR="00C474C1">
        <w:t xml:space="preserve"> ! </w:t>
      </w:r>
      <w:r w:rsidRPr="00605EB6">
        <w:t>cela</w:t>
      </w:r>
      <w:r w:rsidR="00C474C1">
        <w:t xml:space="preserve">, </w:t>
      </w:r>
      <w:r w:rsidRPr="00605EB6">
        <w:t>c</w:t>
      </w:r>
      <w:r w:rsidR="00C474C1">
        <w:t>’</w:t>
      </w:r>
      <w:r w:rsidRPr="00605EB6">
        <w:t>est autre chose</w:t>
      </w:r>
      <w:r w:rsidR="00C474C1">
        <w:t xml:space="preserve"> !… </w:t>
      </w:r>
      <w:r w:rsidRPr="00605EB6">
        <w:t>Et voilà pourquoi on bâtit tant de châteaux en Espagne</w:t>
      </w:r>
      <w:r w:rsidR="00C474C1">
        <w:t xml:space="preserve">, </w:t>
      </w:r>
      <w:r w:rsidRPr="00605EB6">
        <w:t>pourquoi</w:t>
      </w:r>
      <w:r w:rsidR="00C474C1">
        <w:t xml:space="preserve">, </w:t>
      </w:r>
      <w:r w:rsidRPr="00605EB6">
        <w:t>emporté sur les ailes du rêve</w:t>
      </w:r>
      <w:r w:rsidR="00C474C1">
        <w:t xml:space="preserve">, </w:t>
      </w:r>
      <w:r w:rsidRPr="00605EB6">
        <w:t xml:space="preserve">on fait de si fréquents voyages au pays des </w:t>
      </w:r>
      <w:r w:rsidRPr="00605EB6">
        <w:rPr>
          <w:i/>
        </w:rPr>
        <w:t>Mille et une nuits</w:t>
      </w:r>
      <w:r w:rsidRPr="00605EB6">
        <w:t xml:space="preserve"> ou des chimères</w:t>
      </w:r>
      <w:r w:rsidR="00C474C1">
        <w:t>.</w:t>
      </w:r>
    </w:p>
    <w:p w14:paraId="0F800BB7" w14:textId="77777777" w:rsidR="00C474C1" w:rsidRDefault="00C52F4A" w:rsidP="00C52F4A">
      <w:r w:rsidRPr="00605EB6">
        <w:t>Le sauvage eut son histoire</w:t>
      </w:r>
      <w:r w:rsidR="00C474C1">
        <w:t xml:space="preserve">. </w:t>
      </w:r>
      <w:r w:rsidRPr="00605EB6">
        <w:t>On ne l</w:t>
      </w:r>
      <w:r w:rsidR="00C474C1">
        <w:t>’</w:t>
      </w:r>
      <w:r w:rsidRPr="00605EB6">
        <w:t>écrivit pas</w:t>
      </w:r>
      <w:r w:rsidR="00C474C1">
        <w:t xml:space="preserve">, </w:t>
      </w:r>
      <w:r w:rsidRPr="00605EB6">
        <w:t>on la raconta</w:t>
      </w:r>
      <w:r w:rsidR="00C474C1">
        <w:t>.</w:t>
      </w:r>
    </w:p>
    <w:p w14:paraId="573A00D6" w14:textId="77777777" w:rsidR="00C474C1" w:rsidRDefault="00C52F4A" w:rsidP="00C52F4A">
      <w:r w:rsidRPr="00605EB6">
        <w:t>À l</w:t>
      </w:r>
      <w:r w:rsidR="00C474C1">
        <w:t>’</w:t>
      </w:r>
      <w:r w:rsidRPr="00605EB6">
        <w:t>exception de quelques-uns</w:t>
      </w:r>
      <w:r w:rsidR="00C474C1">
        <w:t xml:space="preserve">, </w:t>
      </w:r>
      <w:r w:rsidRPr="00605EB6">
        <w:t>ceux qui ne sont jamais contents de rien</w:t>
      </w:r>
      <w:r w:rsidR="00C474C1">
        <w:t xml:space="preserve">, </w:t>
      </w:r>
      <w:r w:rsidRPr="00605EB6">
        <w:t>gens d</w:t>
      </w:r>
      <w:r w:rsidR="00C474C1">
        <w:t>’</w:t>
      </w:r>
      <w:r w:rsidRPr="00605EB6">
        <w:t>humeur chagrine</w:t>
      </w:r>
      <w:r w:rsidR="00C474C1">
        <w:t xml:space="preserve">, </w:t>
      </w:r>
      <w:r w:rsidRPr="00605EB6">
        <w:t>esprits sournois ou moqueurs</w:t>
      </w:r>
      <w:r w:rsidR="00C474C1">
        <w:t xml:space="preserve">, </w:t>
      </w:r>
      <w:r w:rsidRPr="00605EB6">
        <w:t>tout le monde crut à cette histoire</w:t>
      </w:r>
      <w:r w:rsidR="00C474C1">
        <w:t xml:space="preserve">, </w:t>
      </w:r>
      <w:r w:rsidRPr="00605EB6">
        <w:t>qui ajoutait une page nouvelle aux fastes de la légende</w:t>
      </w:r>
      <w:r w:rsidR="00C474C1">
        <w:t>.</w:t>
      </w:r>
    </w:p>
    <w:p w14:paraId="76B7C414" w14:textId="77777777" w:rsidR="00C474C1" w:rsidRDefault="00C52F4A" w:rsidP="00C52F4A">
      <w:r w:rsidRPr="00605EB6">
        <w:t>Or</w:t>
      </w:r>
      <w:r w:rsidR="00C474C1">
        <w:t xml:space="preserve">, </w:t>
      </w:r>
      <w:r w:rsidRPr="00605EB6">
        <w:t>voici l</w:t>
      </w:r>
      <w:r w:rsidR="00C474C1">
        <w:t>’</w:t>
      </w:r>
      <w:r w:rsidRPr="00605EB6">
        <w:t>histoire telle qu</w:t>
      </w:r>
      <w:r w:rsidR="00C474C1">
        <w:t>’</w:t>
      </w:r>
      <w:r w:rsidRPr="00605EB6">
        <w:t>on la racontait</w:t>
      </w:r>
      <w:r w:rsidR="00C474C1">
        <w:t xml:space="preserve">, </w:t>
      </w:r>
      <w:r w:rsidRPr="00605EB6">
        <w:t>à l</w:t>
      </w:r>
      <w:r w:rsidR="00C474C1">
        <w:t>’</w:t>
      </w:r>
      <w:r w:rsidRPr="00605EB6">
        <w:t>époque</w:t>
      </w:r>
      <w:r w:rsidR="00C474C1">
        <w:t xml:space="preserve">, </w:t>
      </w:r>
      <w:r w:rsidRPr="00605EB6">
        <w:t>naïvement et avec un accent convaincu</w:t>
      </w:r>
      <w:r w:rsidR="00C474C1">
        <w:t>.</w:t>
      </w:r>
    </w:p>
    <w:p w14:paraId="6CAE80F5" w14:textId="7CA10A81" w:rsidR="00C474C1" w:rsidRDefault="00C52F4A" w:rsidP="00C52F4A">
      <w:r w:rsidRPr="00605EB6">
        <w:t>Jérôme Tabourin était un pauvre bûcheron</w:t>
      </w:r>
      <w:r w:rsidR="00C474C1">
        <w:t xml:space="preserve">, </w:t>
      </w:r>
      <w:r w:rsidRPr="00605EB6">
        <w:t>bien pauvre</w:t>
      </w:r>
      <w:r w:rsidR="00C474C1">
        <w:t xml:space="preserve">, </w:t>
      </w:r>
      <w:r w:rsidRPr="00605EB6">
        <w:t>en effet</w:t>
      </w:r>
      <w:r w:rsidR="00C474C1">
        <w:t xml:space="preserve">, </w:t>
      </w:r>
      <w:r w:rsidRPr="00605EB6">
        <w:t>puisqu</w:t>
      </w:r>
      <w:r w:rsidR="00C474C1">
        <w:t>’</w:t>
      </w:r>
      <w:r w:rsidRPr="00605EB6">
        <w:t>il ne possédait que sa cognée</w:t>
      </w:r>
      <w:r w:rsidR="00C474C1">
        <w:t xml:space="preserve"> ; </w:t>
      </w:r>
      <w:r w:rsidRPr="00605EB6">
        <w:t>mais il avait la santé et des bras solides</w:t>
      </w:r>
      <w:r w:rsidR="00C474C1">
        <w:t xml:space="preserve">. </w:t>
      </w:r>
      <w:r w:rsidRPr="00605EB6">
        <w:t>C</w:t>
      </w:r>
      <w:r w:rsidR="00C474C1">
        <w:t>’</w:t>
      </w:r>
      <w:r w:rsidRPr="00605EB6">
        <w:t>était le plus fort bûcheron du village de Voulvent</w:t>
      </w:r>
      <w:r w:rsidR="00C474C1">
        <w:t xml:space="preserve">, </w:t>
      </w:r>
      <w:r w:rsidRPr="00605EB6">
        <w:t>où il demeurait</w:t>
      </w:r>
      <w:r w:rsidR="00C474C1">
        <w:t xml:space="preserve">, </w:t>
      </w:r>
      <w:r w:rsidRPr="00605EB6">
        <w:t>et le meilleur ouvrier de toute la contrée</w:t>
      </w:r>
      <w:r w:rsidR="00C474C1">
        <w:t xml:space="preserve">. </w:t>
      </w:r>
      <w:r w:rsidRPr="00605EB6">
        <w:t>Il ne se dérangeait jamais</w:t>
      </w:r>
      <w:r w:rsidR="00C474C1">
        <w:t xml:space="preserve"> ; </w:t>
      </w:r>
      <w:r w:rsidRPr="00605EB6">
        <w:t>il trouvait que c</w:t>
      </w:r>
      <w:r w:rsidR="00C474C1">
        <w:t>’</w:t>
      </w:r>
      <w:r w:rsidRPr="00605EB6">
        <w:t>était assez d</w:t>
      </w:r>
      <w:r w:rsidR="00C474C1">
        <w:t>’</w:t>
      </w:r>
      <w:r w:rsidRPr="00605EB6">
        <w:t>avoir le repos du dimanche</w:t>
      </w:r>
      <w:r w:rsidR="00C474C1">
        <w:t xml:space="preserve">. </w:t>
      </w:r>
      <w:r w:rsidRPr="00605EB6">
        <w:t>Il arrivait le premier dans le bois et il en sortait le dernier</w:t>
      </w:r>
      <w:r w:rsidR="00C474C1">
        <w:t xml:space="preserve">. </w:t>
      </w:r>
      <w:r w:rsidRPr="00605EB6">
        <w:t>Intrépide à l</w:t>
      </w:r>
      <w:r w:rsidR="00C474C1">
        <w:t>’</w:t>
      </w:r>
      <w:r w:rsidRPr="00605EB6">
        <w:t>ouvrage</w:t>
      </w:r>
      <w:r w:rsidR="00C474C1">
        <w:t xml:space="preserve">, </w:t>
      </w:r>
      <w:r w:rsidRPr="00605EB6">
        <w:t>on aurait dit que son corps et ses bras ne pouvaient jamais se fatiguer</w:t>
      </w:r>
      <w:r w:rsidR="00C474C1">
        <w:t xml:space="preserve">. </w:t>
      </w:r>
      <w:r w:rsidRPr="00605EB6">
        <w:t>C</w:t>
      </w:r>
      <w:r w:rsidR="00C474C1">
        <w:t>’</w:t>
      </w:r>
      <w:r w:rsidRPr="00605EB6">
        <w:t>est à lui qu</w:t>
      </w:r>
      <w:r w:rsidR="00C474C1">
        <w:t>’</w:t>
      </w:r>
      <w:r w:rsidRPr="00605EB6">
        <w:t>on donnait les plus gros chênes à coucher sur le sol</w:t>
      </w:r>
      <w:r w:rsidR="00C474C1">
        <w:t xml:space="preserve"> ; </w:t>
      </w:r>
      <w:r w:rsidRPr="00605EB6">
        <w:t>il aimait mieux cela que d</w:t>
      </w:r>
      <w:r w:rsidR="00C474C1">
        <w:t>’</w:t>
      </w:r>
      <w:r w:rsidRPr="00605EB6">
        <w:t>abattre des baliveaux</w:t>
      </w:r>
      <w:r w:rsidR="00C474C1">
        <w:t xml:space="preserve">. </w:t>
      </w:r>
      <w:r w:rsidRPr="00605EB6">
        <w:t>C</w:t>
      </w:r>
      <w:r w:rsidR="00C474C1">
        <w:t>’</w:t>
      </w:r>
      <w:r w:rsidRPr="00605EB6">
        <w:t xml:space="preserve">était bon pour </w:t>
      </w:r>
      <w:r w:rsidR="00192C1E">
        <w:t>l</w:t>
      </w:r>
      <w:r w:rsidR="00192C1E" w:rsidRPr="00605EB6">
        <w:t xml:space="preserve">es </w:t>
      </w:r>
      <w:r w:rsidRPr="00605EB6">
        <w:t>vieux</w:t>
      </w:r>
      <w:r w:rsidR="00C474C1">
        <w:t xml:space="preserve">. </w:t>
      </w:r>
      <w:r w:rsidRPr="00605EB6">
        <w:t>C</w:t>
      </w:r>
      <w:r w:rsidR="00C474C1">
        <w:t>’</w:t>
      </w:r>
      <w:r w:rsidRPr="00605EB6">
        <w:t xml:space="preserve">est aux jeunes à </w:t>
      </w:r>
      <w:r w:rsidRPr="00605EB6">
        <w:lastRenderedPageBreak/>
        <w:t>prendre plus de peine</w:t>
      </w:r>
      <w:r w:rsidR="00C474C1">
        <w:t xml:space="preserve">. </w:t>
      </w:r>
      <w:r w:rsidRPr="00605EB6">
        <w:t>Quand il attaquait un des géants de la forêt</w:t>
      </w:r>
      <w:r w:rsidR="00C474C1">
        <w:t xml:space="preserve">, </w:t>
      </w:r>
      <w:r w:rsidRPr="00605EB6">
        <w:t>on entendait de fort loin les grands coups de sa large et lourde hache faisant</w:t>
      </w:r>
      <w:r w:rsidR="00C474C1">
        <w:t xml:space="preserve">, </w:t>
      </w:r>
      <w:r w:rsidRPr="00605EB6">
        <w:t>dans le bois dur</w:t>
      </w:r>
      <w:r w:rsidR="00C474C1">
        <w:t xml:space="preserve"> ; </w:t>
      </w:r>
      <w:r w:rsidRPr="00605EB6">
        <w:t>de profondes entailles</w:t>
      </w:r>
      <w:r w:rsidR="00C474C1">
        <w:t xml:space="preserve">. </w:t>
      </w:r>
      <w:r w:rsidRPr="00605EB6">
        <w:t>On la reconnaissait</w:t>
      </w:r>
      <w:r w:rsidR="00C474C1">
        <w:t xml:space="preserve">, </w:t>
      </w:r>
      <w:r w:rsidRPr="00605EB6">
        <w:t>entre toutes</w:t>
      </w:r>
      <w:r w:rsidR="00C474C1">
        <w:t xml:space="preserve">, </w:t>
      </w:r>
      <w:r w:rsidRPr="00605EB6">
        <w:t>aux coups formidables qu</w:t>
      </w:r>
      <w:r w:rsidR="00C474C1">
        <w:t>’</w:t>
      </w:r>
      <w:r w:rsidRPr="00605EB6">
        <w:t>elle portait</w:t>
      </w:r>
      <w:r w:rsidR="00C474C1">
        <w:t>.</w:t>
      </w:r>
    </w:p>
    <w:p w14:paraId="05808424" w14:textId="77777777" w:rsidR="00C474C1" w:rsidRDefault="00C52F4A" w:rsidP="00C52F4A">
      <w:r w:rsidRPr="00605EB6">
        <w:t>Jérôme était marié</w:t>
      </w:r>
      <w:r w:rsidR="00C474C1">
        <w:t xml:space="preserve"> ; </w:t>
      </w:r>
      <w:r w:rsidRPr="00605EB6">
        <w:t>il avait pris pour compagne Louise Joli</w:t>
      </w:r>
      <w:r w:rsidR="00C474C1">
        <w:t xml:space="preserve">, </w:t>
      </w:r>
      <w:r w:rsidRPr="00605EB6">
        <w:t>une orpheline</w:t>
      </w:r>
      <w:r w:rsidR="00C474C1">
        <w:t xml:space="preserve">, </w:t>
      </w:r>
      <w:r w:rsidRPr="00605EB6">
        <w:t>pauvre comme lui</w:t>
      </w:r>
      <w:r w:rsidR="00C474C1">
        <w:t xml:space="preserve">, </w:t>
      </w:r>
      <w:r w:rsidRPr="00605EB6">
        <w:t>mais dont le doux regard</w:t>
      </w:r>
      <w:r w:rsidR="00C474C1">
        <w:t xml:space="preserve">, </w:t>
      </w:r>
      <w:r w:rsidRPr="00605EB6">
        <w:t>les sourires et les caresses lui mettaient du soleil au cœur</w:t>
      </w:r>
      <w:r w:rsidR="00C474C1">
        <w:t xml:space="preserve">. </w:t>
      </w:r>
      <w:r w:rsidRPr="00605EB6">
        <w:t>Un an après le mariage</w:t>
      </w:r>
      <w:r w:rsidR="00C474C1">
        <w:t xml:space="preserve">, </w:t>
      </w:r>
      <w:r w:rsidRPr="00605EB6">
        <w:t>Louise avait mis au monde un enfant</w:t>
      </w:r>
      <w:r w:rsidR="00C474C1">
        <w:t xml:space="preserve">, </w:t>
      </w:r>
      <w:r w:rsidRPr="00605EB6">
        <w:t>un beau et gros garçon tout joufflu et tout rose</w:t>
      </w:r>
      <w:r w:rsidR="00C474C1">
        <w:t xml:space="preserve">. </w:t>
      </w:r>
      <w:r w:rsidRPr="00605EB6">
        <w:t>C</w:t>
      </w:r>
      <w:r w:rsidR="00C474C1">
        <w:t>’</w:t>
      </w:r>
      <w:r w:rsidRPr="00605EB6">
        <w:t>était un sang pur</w:t>
      </w:r>
      <w:r w:rsidR="00C474C1">
        <w:t xml:space="preserve">, </w:t>
      </w:r>
      <w:r w:rsidRPr="00605EB6">
        <w:t>du vrai sang qui coulait dans ses veines</w:t>
      </w:r>
      <w:r w:rsidR="00C474C1">
        <w:t xml:space="preserve">. </w:t>
      </w:r>
      <w:r w:rsidRPr="00605EB6">
        <w:t>À le voir</w:t>
      </w:r>
      <w:r w:rsidR="00C474C1">
        <w:t xml:space="preserve">, </w:t>
      </w:r>
      <w:r w:rsidRPr="00605EB6">
        <w:t>à quinze mois</w:t>
      </w:r>
      <w:r w:rsidR="00C474C1">
        <w:t xml:space="preserve">, </w:t>
      </w:r>
      <w:r w:rsidRPr="00605EB6">
        <w:t>avec ses membres nerveux</w:t>
      </w:r>
      <w:r w:rsidR="00C474C1">
        <w:t xml:space="preserve">, </w:t>
      </w:r>
      <w:r w:rsidRPr="00605EB6">
        <w:t>sa poitrine bien développée</w:t>
      </w:r>
      <w:r w:rsidR="00C474C1">
        <w:t xml:space="preserve">, </w:t>
      </w:r>
      <w:r w:rsidRPr="00605EB6">
        <w:t>ses reins carrés et sa tête d</w:t>
      </w:r>
      <w:r w:rsidR="00C474C1">
        <w:t>’</w:t>
      </w:r>
      <w:r w:rsidRPr="00605EB6">
        <w:t>ange bouffi se tenant raide sur ses épaules larges</w:t>
      </w:r>
      <w:r w:rsidR="00C474C1">
        <w:t xml:space="preserve">, </w:t>
      </w:r>
      <w:r w:rsidRPr="00605EB6">
        <w:t>on lui aurait donné plus de deux ans</w:t>
      </w:r>
      <w:r w:rsidR="00C474C1">
        <w:t xml:space="preserve">. </w:t>
      </w:r>
      <w:r w:rsidRPr="00605EB6">
        <w:t>On pouvait dire déjà qu</w:t>
      </w:r>
      <w:r w:rsidR="00C474C1">
        <w:t>’</w:t>
      </w:r>
      <w:r w:rsidRPr="00605EB6">
        <w:t>il serait un jour grand et fort comme son père</w:t>
      </w:r>
      <w:r w:rsidR="00C474C1">
        <w:t xml:space="preserve">, </w:t>
      </w:r>
      <w:r w:rsidRPr="00605EB6">
        <w:t>et que</w:t>
      </w:r>
      <w:r w:rsidR="00C474C1">
        <w:t xml:space="preserve">, </w:t>
      </w:r>
      <w:r w:rsidRPr="00605EB6">
        <w:t>quand Jérôme serait devenu vieux</w:t>
      </w:r>
      <w:r w:rsidR="00C474C1">
        <w:t xml:space="preserve">, </w:t>
      </w:r>
      <w:r w:rsidRPr="00605EB6">
        <w:t>sa lourde cognée passerait en des mains qui ne la laisseraient pas se couvrir de rouille</w:t>
      </w:r>
      <w:r w:rsidR="00C474C1">
        <w:t>.</w:t>
      </w:r>
    </w:p>
    <w:p w14:paraId="4CC6561B" w14:textId="10D7C3D5" w:rsidR="00C474C1" w:rsidRDefault="00C52F4A" w:rsidP="00C52F4A">
      <w:r w:rsidRPr="00605EB6">
        <w:t>On avait donné au petit Tabourin le nom de Jean</w:t>
      </w:r>
      <w:r w:rsidR="00C474C1">
        <w:t xml:space="preserve">, </w:t>
      </w:r>
      <w:r w:rsidRPr="00605EB6">
        <w:t>et cela pour deux raisons</w:t>
      </w:r>
      <w:r w:rsidR="00C474C1">
        <w:t xml:space="preserve"> : </w:t>
      </w:r>
      <w:r w:rsidRPr="00605EB6">
        <w:t>il était né le 2</w:t>
      </w:r>
      <w:r w:rsidR="00C474C1" w:rsidRPr="00605EB6">
        <w:t>4</w:t>
      </w:r>
      <w:r w:rsidR="00C474C1">
        <w:t> </w:t>
      </w:r>
      <w:r w:rsidR="00C474C1" w:rsidRPr="00605EB6">
        <w:t>juin</w:t>
      </w:r>
      <w:r w:rsidR="00C474C1">
        <w:t xml:space="preserve">, </w:t>
      </w:r>
      <w:r w:rsidRPr="00605EB6">
        <w:t>fête de saint Jean-Baptiste</w:t>
      </w:r>
      <w:r w:rsidR="00C474C1">
        <w:t xml:space="preserve">, </w:t>
      </w:r>
      <w:r w:rsidRPr="00605EB6">
        <w:t>et son parrain</w:t>
      </w:r>
      <w:r w:rsidR="00C474C1">
        <w:t xml:space="preserve">, </w:t>
      </w:r>
      <w:r w:rsidRPr="00605EB6">
        <w:t>un autre bûcheron</w:t>
      </w:r>
      <w:r w:rsidR="00C474C1">
        <w:t xml:space="preserve">, </w:t>
      </w:r>
      <w:r w:rsidRPr="00605EB6">
        <w:t>ami de son père</w:t>
      </w:r>
      <w:r w:rsidR="00C474C1">
        <w:t xml:space="preserve">, </w:t>
      </w:r>
      <w:r w:rsidRPr="00605EB6">
        <w:t>s</w:t>
      </w:r>
      <w:r w:rsidR="00C474C1">
        <w:t>’</w:t>
      </w:r>
      <w:r w:rsidRPr="00605EB6">
        <w:t>appelait Jean</w:t>
      </w:r>
      <w:r w:rsidR="00C474C1">
        <w:t>.</w:t>
      </w:r>
    </w:p>
    <w:p w14:paraId="5310D6DF" w14:textId="77777777" w:rsidR="00C474C1" w:rsidRDefault="00C52F4A" w:rsidP="00C52F4A">
      <w:r w:rsidRPr="00605EB6">
        <w:t>Jérôme Tabourin adorait sa femme et son enfant</w:t>
      </w:r>
      <w:r w:rsidR="00C474C1">
        <w:t xml:space="preserve"> : </w:t>
      </w:r>
      <w:r w:rsidRPr="00605EB6">
        <w:t>il ne trouvait pas que son cœur fût assez grand pour contenir ces deux affections qui étaient son bonheur</w:t>
      </w:r>
      <w:r w:rsidR="00C474C1">
        <w:t xml:space="preserve">, </w:t>
      </w:r>
      <w:r w:rsidRPr="00605EB6">
        <w:t>qui donnaient à son existence toutes les joies rêvées</w:t>
      </w:r>
      <w:r w:rsidR="00C474C1">
        <w:t>.</w:t>
      </w:r>
    </w:p>
    <w:p w14:paraId="290539F9" w14:textId="77777777" w:rsidR="00C474C1" w:rsidRDefault="00C52F4A" w:rsidP="00C52F4A">
      <w:r w:rsidRPr="00605EB6">
        <w:t>C</w:t>
      </w:r>
      <w:r w:rsidR="00C474C1">
        <w:t>’</w:t>
      </w:r>
      <w:r w:rsidRPr="00605EB6">
        <w:t>est pour sa femme et son enfant</w:t>
      </w:r>
      <w:r w:rsidR="00C474C1">
        <w:t xml:space="preserve">, </w:t>
      </w:r>
      <w:r w:rsidRPr="00605EB6">
        <w:t>pour les entourer de tout le bien-être qu</w:t>
      </w:r>
      <w:r w:rsidR="00C474C1">
        <w:t>’</w:t>
      </w:r>
      <w:r w:rsidRPr="00605EB6">
        <w:t>il était en son pouvoir de leur procurer</w:t>
      </w:r>
      <w:r w:rsidR="00C474C1">
        <w:t xml:space="preserve">, </w:t>
      </w:r>
      <w:r w:rsidRPr="00605EB6">
        <w:t>qu</w:t>
      </w:r>
      <w:r w:rsidR="00C474C1">
        <w:t>’</w:t>
      </w:r>
      <w:r w:rsidRPr="00605EB6">
        <w:t>il travaillait avec tant d</w:t>
      </w:r>
      <w:r w:rsidR="00C474C1">
        <w:t>’</w:t>
      </w:r>
      <w:r w:rsidRPr="00605EB6">
        <w:t>ardeur et de courage</w:t>
      </w:r>
      <w:r w:rsidR="00C474C1">
        <w:t xml:space="preserve">. </w:t>
      </w:r>
      <w:r w:rsidRPr="00605EB6">
        <w:t>Il trouvait qu</w:t>
      </w:r>
      <w:r w:rsidR="00C474C1">
        <w:t>’</w:t>
      </w:r>
      <w:r w:rsidRPr="00605EB6">
        <w:t>ayant à assurer le bonheur des deux êtres qui lui étaient si chers</w:t>
      </w:r>
      <w:r w:rsidR="00C474C1">
        <w:t xml:space="preserve">, </w:t>
      </w:r>
      <w:r w:rsidRPr="00605EB6">
        <w:t>il n</w:t>
      </w:r>
      <w:r w:rsidR="00C474C1">
        <w:t>’</w:t>
      </w:r>
      <w:r w:rsidRPr="00605EB6">
        <w:t>avait pas le droit d</w:t>
      </w:r>
      <w:r w:rsidR="00C474C1">
        <w:t>’</w:t>
      </w:r>
      <w:r w:rsidRPr="00605EB6">
        <w:t>aller</w:t>
      </w:r>
      <w:r w:rsidR="00C474C1">
        <w:t xml:space="preserve">, </w:t>
      </w:r>
      <w:r w:rsidRPr="00605EB6">
        <w:t>le dimanche</w:t>
      </w:r>
      <w:r w:rsidR="00C474C1">
        <w:t xml:space="preserve">, </w:t>
      </w:r>
      <w:r w:rsidRPr="00605EB6">
        <w:t xml:space="preserve">jouer et boire </w:t>
      </w:r>
      <w:r w:rsidRPr="00605EB6">
        <w:lastRenderedPageBreak/>
        <w:t>au cabaret avec les camarades</w:t>
      </w:r>
      <w:r w:rsidR="00C474C1">
        <w:t xml:space="preserve">. </w:t>
      </w:r>
      <w:r w:rsidRPr="00605EB6">
        <w:t>Il se reposait de son pénible travail de la semaine entre sa femme et l</w:t>
      </w:r>
      <w:r w:rsidR="00C474C1">
        <w:t>’</w:t>
      </w:r>
      <w:r w:rsidRPr="00605EB6">
        <w:t>enfant</w:t>
      </w:r>
      <w:r w:rsidR="00C474C1">
        <w:t xml:space="preserve">, </w:t>
      </w:r>
      <w:r w:rsidRPr="00605EB6">
        <w:t>faisant sauter le petit Jean sur ses genoux</w:t>
      </w:r>
      <w:r w:rsidR="00C474C1">
        <w:t xml:space="preserve">, </w:t>
      </w:r>
      <w:r w:rsidRPr="00605EB6">
        <w:t>pendant que Louise</w:t>
      </w:r>
      <w:r w:rsidR="00C474C1">
        <w:t xml:space="preserve">, </w:t>
      </w:r>
      <w:r w:rsidRPr="00605EB6">
        <w:t>en bonne ménagère</w:t>
      </w:r>
      <w:r w:rsidR="00C474C1">
        <w:t xml:space="preserve">, </w:t>
      </w:r>
      <w:r w:rsidRPr="00605EB6">
        <w:t>qui sait ce que vaut le temps</w:t>
      </w:r>
      <w:r w:rsidR="00C474C1">
        <w:t xml:space="preserve">, </w:t>
      </w:r>
      <w:r w:rsidRPr="00605EB6">
        <w:t>reprisait le linge de la maison et raccommodait les hardes</w:t>
      </w:r>
      <w:r w:rsidR="00C474C1">
        <w:t>.</w:t>
      </w:r>
    </w:p>
    <w:p w14:paraId="033E14FF" w14:textId="77777777" w:rsidR="00C474C1" w:rsidRDefault="00C52F4A" w:rsidP="00C52F4A">
      <w:r w:rsidRPr="00605EB6">
        <w:t>Avoir une femme qu</w:t>
      </w:r>
      <w:r w:rsidR="00C474C1">
        <w:t>’</w:t>
      </w:r>
      <w:r w:rsidRPr="00605EB6">
        <w:t>on aime</w:t>
      </w:r>
      <w:r w:rsidR="00C474C1">
        <w:t xml:space="preserve">, </w:t>
      </w:r>
      <w:r w:rsidRPr="00605EB6">
        <w:t>un bébé qu</w:t>
      </w:r>
      <w:r w:rsidR="00C474C1">
        <w:t>’</w:t>
      </w:r>
      <w:r w:rsidRPr="00605EB6">
        <w:t>on adore</w:t>
      </w:r>
      <w:r w:rsidR="00C474C1">
        <w:t xml:space="preserve">, </w:t>
      </w:r>
      <w:r w:rsidRPr="00605EB6">
        <w:t>cela quintuple la force de l</w:t>
      </w:r>
      <w:r w:rsidR="00C474C1">
        <w:t>’</w:t>
      </w:r>
      <w:r w:rsidRPr="00605EB6">
        <w:t>homme</w:t>
      </w:r>
      <w:r w:rsidR="00C474C1">
        <w:t xml:space="preserve">, </w:t>
      </w:r>
      <w:r w:rsidRPr="00605EB6">
        <w:t>en remplissant son cœur de toutes les joies</w:t>
      </w:r>
      <w:r w:rsidR="00C474C1">
        <w:t xml:space="preserve">, </w:t>
      </w:r>
      <w:r w:rsidRPr="00605EB6">
        <w:t>de toutes sortes d</w:t>
      </w:r>
      <w:r w:rsidR="00C474C1">
        <w:t>’</w:t>
      </w:r>
      <w:r w:rsidRPr="00605EB6">
        <w:t>ivresses</w:t>
      </w:r>
      <w:r w:rsidR="00C474C1">
        <w:t xml:space="preserve">. </w:t>
      </w:r>
      <w:r w:rsidRPr="00605EB6">
        <w:t>Voilà pourquoi Jérôme Tabourin ne connaissait pas la fatigue</w:t>
      </w:r>
      <w:r w:rsidR="00C474C1">
        <w:t xml:space="preserve">, </w:t>
      </w:r>
      <w:r w:rsidRPr="00605EB6">
        <w:t>malgré son rude labeur de chaque jour</w:t>
      </w:r>
      <w:r w:rsidR="00C474C1">
        <w:t>.</w:t>
      </w:r>
    </w:p>
    <w:p w14:paraId="56DC6B12" w14:textId="77777777" w:rsidR="00C474C1" w:rsidRDefault="00C52F4A" w:rsidP="00C52F4A">
      <w:r w:rsidRPr="00605EB6">
        <w:t>Le matin</w:t>
      </w:r>
      <w:r w:rsidR="00C474C1">
        <w:t xml:space="preserve">, </w:t>
      </w:r>
      <w:r w:rsidRPr="00605EB6">
        <w:t>Louise préparait le déjeuner de son mari</w:t>
      </w:r>
      <w:r w:rsidR="00C474C1">
        <w:t xml:space="preserve"> ; </w:t>
      </w:r>
      <w:r w:rsidRPr="00605EB6">
        <w:t>à dix heures</w:t>
      </w:r>
      <w:r w:rsidR="00C474C1">
        <w:t xml:space="preserve">, </w:t>
      </w:r>
      <w:r w:rsidRPr="00605EB6">
        <w:t>elle prenait le chemin du bois</w:t>
      </w:r>
      <w:r w:rsidR="00C474C1">
        <w:t xml:space="preserve"> ; </w:t>
      </w:r>
      <w:r w:rsidRPr="00605EB6">
        <w:t>elle avait souvent une lieue et plus à faire</w:t>
      </w:r>
      <w:r w:rsidR="00C474C1">
        <w:t xml:space="preserve"> ; </w:t>
      </w:r>
      <w:r w:rsidRPr="00605EB6">
        <w:t>mais elle avait de bonnes jambes</w:t>
      </w:r>
      <w:r w:rsidR="00C474C1">
        <w:t xml:space="preserve">, </w:t>
      </w:r>
      <w:r w:rsidRPr="00605EB6">
        <w:t>elle marchait vite</w:t>
      </w:r>
      <w:r w:rsidR="00C474C1">
        <w:t xml:space="preserve">. </w:t>
      </w:r>
      <w:r w:rsidRPr="00605EB6">
        <w:t>Quand elle arrivait près du bûcheron</w:t>
      </w:r>
      <w:r w:rsidR="00C474C1">
        <w:t xml:space="preserve">, </w:t>
      </w:r>
      <w:r w:rsidRPr="00605EB6">
        <w:t>la soupe était encore chaude dans le chaudron d</w:t>
      </w:r>
      <w:r w:rsidR="00C474C1">
        <w:t>’</w:t>
      </w:r>
      <w:r w:rsidRPr="00605EB6">
        <w:t>étain</w:t>
      </w:r>
      <w:r w:rsidR="00C474C1">
        <w:t>.</w:t>
      </w:r>
    </w:p>
    <w:p w14:paraId="051ED14E" w14:textId="77777777" w:rsidR="00C474C1" w:rsidRDefault="00C52F4A" w:rsidP="00C52F4A">
      <w:r w:rsidRPr="00605EB6">
        <w:t>On s</w:t>
      </w:r>
      <w:r w:rsidR="00C474C1">
        <w:t>’</w:t>
      </w:r>
      <w:r w:rsidRPr="00605EB6">
        <w:t>asseyait sur le tronc du dernier chêne abattu</w:t>
      </w:r>
      <w:r w:rsidR="00C474C1">
        <w:t xml:space="preserve">, </w:t>
      </w:r>
      <w:r w:rsidRPr="00605EB6">
        <w:t>qui servait de table</w:t>
      </w:r>
      <w:r w:rsidR="00C474C1">
        <w:t xml:space="preserve"> ; </w:t>
      </w:r>
      <w:r w:rsidRPr="00605EB6">
        <w:t xml:space="preserve">tous deux mangeaient </w:t>
      </w:r>
      <w:r w:rsidR="008A6874">
        <w:t xml:space="preserve">gaiement </w:t>
      </w:r>
      <w:r w:rsidRPr="00605EB6">
        <w:t>et toujours de bon appétit</w:t>
      </w:r>
      <w:r w:rsidR="00C474C1">
        <w:t xml:space="preserve">. </w:t>
      </w:r>
      <w:r w:rsidRPr="00605EB6">
        <w:t>Après le fromage</w:t>
      </w:r>
      <w:r w:rsidR="00C474C1">
        <w:t xml:space="preserve">, </w:t>
      </w:r>
      <w:r w:rsidRPr="00605EB6">
        <w:t>en guise de dessert</w:t>
      </w:r>
      <w:r w:rsidR="00C474C1">
        <w:t xml:space="preserve">, </w:t>
      </w:r>
      <w:r w:rsidRPr="00605EB6">
        <w:t>on s</w:t>
      </w:r>
      <w:r w:rsidR="00C474C1">
        <w:t>’</w:t>
      </w:r>
      <w:r w:rsidRPr="00605EB6">
        <w:t>embrassait</w:t>
      </w:r>
      <w:r w:rsidR="00C474C1">
        <w:t xml:space="preserve"> ; </w:t>
      </w:r>
      <w:r w:rsidRPr="00605EB6">
        <w:t>le petit Jean passait plusieurs fois de suite des bras de l</w:t>
      </w:r>
      <w:r w:rsidR="00C474C1">
        <w:t>’</w:t>
      </w:r>
      <w:r w:rsidRPr="00605EB6">
        <w:t>un dans ceux de l</w:t>
      </w:r>
      <w:r w:rsidR="00C474C1">
        <w:t>’</w:t>
      </w:r>
      <w:r w:rsidRPr="00605EB6">
        <w:t>autre</w:t>
      </w:r>
      <w:r w:rsidR="00C474C1">
        <w:t xml:space="preserve">. </w:t>
      </w:r>
      <w:r w:rsidRPr="00605EB6">
        <w:t>Tout cela prenait à peine une demi-heure</w:t>
      </w:r>
      <w:r w:rsidR="00C474C1">
        <w:t xml:space="preserve">. </w:t>
      </w:r>
      <w:r w:rsidRPr="00605EB6">
        <w:t>Ensuite Jérôme retroussait ses manches</w:t>
      </w:r>
      <w:r w:rsidR="00C474C1">
        <w:t xml:space="preserve">, </w:t>
      </w:r>
      <w:r w:rsidRPr="00605EB6">
        <w:t>s</w:t>
      </w:r>
      <w:r w:rsidR="00C474C1">
        <w:t>’</w:t>
      </w:r>
      <w:r w:rsidRPr="00605EB6">
        <w:t>armait de nouveau de sa cognée et se remettait à l</w:t>
      </w:r>
      <w:r w:rsidR="00C474C1">
        <w:t>’</w:t>
      </w:r>
      <w:r w:rsidRPr="00605EB6">
        <w:t>ouvrage</w:t>
      </w:r>
      <w:r w:rsidR="00C474C1">
        <w:t>.</w:t>
      </w:r>
    </w:p>
    <w:p w14:paraId="47B47C2A" w14:textId="77777777" w:rsidR="00C474C1" w:rsidRDefault="00C52F4A" w:rsidP="00C52F4A">
      <w:r w:rsidRPr="00605EB6">
        <w:t>Louise ramassait du bois mort</w:t>
      </w:r>
      <w:r w:rsidR="00C474C1">
        <w:t xml:space="preserve">, </w:t>
      </w:r>
      <w:r w:rsidRPr="00605EB6">
        <w:t>dont elle faisait un gros fagot que le bûcheron apportait le soir à la maison</w:t>
      </w:r>
      <w:r w:rsidR="00C474C1">
        <w:t xml:space="preserve">. </w:t>
      </w:r>
      <w:r w:rsidRPr="00605EB6">
        <w:t>Précédemment</w:t>
      </w:r>
      <w:r w:rsidR="00C474C1">
        <w:t xml:space="preserve">, </w:t>
      </w:r>
      <w:r w:rsidRPr="00605EB6">
        <w:t>elle liait un deuxième fagot qu</w:t>
      </w:r>
      <w:r w:rsidR="00C474C1">
        <w:t>’</w:t>
      </w:r>
      <w:r w:rsidRPr="00605EB6">
        <w:t>elle emportait</w:t>
      </w:r>
      <w:r w:rsidR="00C474C1">
        <w:t xml:space="preserve"> ; </w:t>
      </w:r>
      <w:r w:rsidRPr="00605EB6">
        <w:t>mais elle ne pouvait plus faire cela</w:t>
      </w:r>
      <w:r w:rsidR="00C474C1">
        <w:t xml:space="preserve">, </w:t>
      </w:r>
      <w:r w:rsidRPr="00605EB6">
        <w:t>car</w:t>
      </w:r>
      <w:r w:rsidR="00C474C1">
        <w:t xml:space="preserve">, </w:t>
      </w:r>
      <w:r w:rsidRPr="00605EB6">
        <w:t>maintenant que le petit Jean commençait à courir comme un petit lièvre</w:t>
      </w:r>
      <w:r w:rsidR="00C474C1">
        <w:t xml:space="preserve">, </w:t>
      </w:r>
      <w:r w:rsidRPr="00605EB6">
        <w:t>elle ne le laissait plus seul à la maison</w:t>
      </w:r>
      <w:r w:rsidR="00C474C1">
        <w:t xml:space="preserve">, </w:t>
      </w:r>
      <w:r w:rsidRPr="00605EB6">
        <w:t>couché dans sa corbeille d</w:t>
      </w:r>
      <w:r w:rsidR="00C474C1">
        <w:t>’</w:t>
      </w:r>
      <w:r w:rsidRPr="00605EB6">
        <w:t>osier</w:t>
      </w:r>
      <w:r w:rsidR="00C474C1">
        <w:t xml:space="preserve">. </w:t>
      </w:r>
      <w:r w:rsidRPr="00605EB6">
        <w:t>Elle aurait pu le confier à une voisine</w:t>
      </w:r>
      <w:r w:rsidR="00C474C1">
        <w:t xml:space="preserve">, </w:t>
      </w:r>
      <w:r w:rsidRPr="00605EB6">
        <w:t>qui n</w:t>
      </w:r>
      <w:r w:rsidR="00C474C1">
        <w:t>’</w:t>
      </w:r>
      <w:r w:rsidRPr="00605EB6">
        <w:t>aurait certainement pas refusé de le garder</w:t>
      </w:r>
      <w:r w:rsidR="00C474C1">
        <w:t xml:space="preserve">, </w:t>
      </w:r>
      <w:r w:rsidRPr="00605EB6">
        <w:t>mais elle préférait l</w:t>
      </w:r>
      <w:r w:rsidR="00C474C1">
        <w:t>’</w:t>
      </w:r>
      <w:r w:rsidRPr="00605EB6">
        <w:t>emmener au bois avec elle</w:t>
      </w:r>
      <w:r w:rsidR="00C474C1">
        <w:t xml:space="preserve"> ; </w:t>
      </w:r>
      <w:r w:rsidRPr="00605EB6">
        <w:t>d</w:t>
      </w:r>
      <w:r w:rsidR="00C474C1">
        <w:t>’</w:t>
      </w:r>
      <w:r w:rsidRPr="00605EB6">
        <w:t>ailleurs cela faisait plaisir à Jérôme</w:t>
      </w:r>
      <w:r w:rsidR="00C474C1">
        <w:t xml:space="preserve">. </w:t>
      </w:r>
      <w:r w:rsidRPr="00605EB6">
        <w:t xml:space="preserve">Pourquoi </w:t>
      </w:r>
      <w:r w:rsidRPr="00605EB6">
        <w:lastRenderedPageBreak/>
        <w:t>aurait-elle privé son cher homme</w:t>
      </w:r>
      <w:r w:rsidR="00C474C1">
        <w:t xml:space="preserve">, </w:t>
      </w:r>
      <w:r w:rsidRPr="00605EB6">
        <w:t>qui travaillait avec tant de cœur</w:t>
      </w:r>
      <w:r w:rsidR="00C474C1">
        <w:t xml:space="preserve">, </w:t>
      </w:r>
      <w:r w:rsidRPr="00605EB6">
        <w:t>d</w:t>
      </w:r>
      <w:r w:rsidR="00C474C1">
        <w:t>’</w:t>
      </w:r>
      <w:r w:rsidRPr="00605EB6">
        <w:t>une de ses joies</w:t>
      </w:r>
      <w:r w:rsidR="00C474C1">
        <w:t> ?</w:t>
      </w:r>
    </w:p>
    <w:p w14:paraId="57AAAA6D" w14:textId="77777777" w:rsidR="00C474C1" w:rsidRDefault="00C52F4A" w:rsidP="00C52F4A">
      <w:r w:rsidRPr="00605EB6">
        <w:t>Le bûcheron lui avait fabriqué une espèce de panier qu</w:t>
      </w:r>
      <w:r w:rsidR="00C474C1">
        <w:t>’</w:t>
      </w:r>
      <w:r w:rsidRPr="00605EB6">
        <w:t>elle portait comme une hotte avec des bretelles</w:t>
      </w:r>
      <w:r w:rsidR="00C474C1">
        <w:t xml:space="preserve">. </w:t>
      </w:r>
      <w:r w:rsidRPr="00605EB6">
        <w:t>Dans ce panier</w:t>
      </w:r>
      <w:r w:rsidR="00C474C1">
        <w:t xml:space="preserve">, </w:t>
      </w:r>
      <w:r w:rsidRPr="00605EB6">
        <w:t>elle asseyait le petit Jean sur un coussin de feuilles de fougères</w:t>
      </w:r>
      <w:r w:rsidR="00C474C1">
        <w:t xml:space="preserve">, </w:t>
      </w:r>
      <w:r w:rsidRPr="00605EB6">
        <w:t>et c</w:t>
      </w:r>
      <w:r w:rsidR="00C474C1">
        <w:t>’</w:t>
      </w:r>
      <w:r w:rsidRPr="00605EB6">
        <w:t>est ainsi qu</w:t>
      </w:r>
      <w:r w:rsidR="00C474C1">
        <w:t>’</w:t>
      </w:r>
      <w:r w:rsidRPr="00605EB6">
        <w:t>elle voyageait</w:t>
      </w:r>
      <w:r w:rsidR="00C474C1">
        <w:t xml:space="preserve">, </w:t>
      </w:r>
      <w:r w:rsidRPr="00605EB6">
        <w:t>l</w:t>
      </w:r>
      <w:r w:rsidR="00C474C1">
        <w:t>’</w:t>
      </w:r>
      <w:r w:rsidRPr="00605EB6">
        <w:t>enfant sur son dos</w:t>
      </w:r>
      <w:r w:rsidR="00C474C1">
        <w:t xml:space="preserve">, </w:t>
      </w:r>
      <w:r w:rsidRPr="00605EB6">
        <w:t>ayant les bras et les mains libres pour porter les chaudrons et le havresac</w:t>
      </w:r>
      <w:r w:rsidR="00C474C1">
        <w:t>.</w:t>
      </w:r>
    </w:p>
    <w:p w14:paraId="772A0537" w14:textId="77777777" w:rsidR="00C474C1" w:rsidRDefault="00C52F4A" w:rsidP="00C52F4A">
      <w:r w:rsidRPr="00605EB6">
        <w:t>Le petit</w:t>
      </w:r>
      <w:r w:rsidR="00C474C1">
        <w:t xml:space="preserve">, </w:t>
      </w:r>
      <w:r w:rsidRPr="00605EB6">
        <w:t>douillettement assis</w:t>
      </w:r>
      <w:r w:rsidR="00C474C1">
        <w:t xml:space="preserve">, </w:t>
      </w:r>
      <w:r w:rsidRPr="00605EB6">
        <w:t>les jambes pendantes</w:t>
      </w:r>
      <w:r w:rsidR="00C474C1">
        <w:t xml:space="preserve">, </w:t>
      </w:r>
      <w:r w:rsidRPr="00605EB6">
        <w:t>pouvant appuyer son dos</w:t>
      </w:r>
      <w:r w:rsidR="00C474C1">
        <w:t xml:space="preserve">, </w:t>
      </w:r>
      <w:r w:rsidRPr="00605EB6">
        <w:t>jouer des mains ou entourer de ses bras le cou de sa mère</w:t>
      </w:r>
      <w:r w:rsidR="00C474C1">
        <w:t xml:space="preserve">, </w:t>
      </w:r>
      <w:r w:rsidRPr="00605EB6">
        <w:t>était aussi bien</w:t>
      </w:r>
      <w:r w:rsidR="00C474C1">
        <w:t xml:space="preserve">, </w:t>
      </w:r>
      <w:r w:rsidRPr="00605EB6">
        <w:t>aussi à l</w:t>
      </w:r>
      <w:r w:rsidR="00C474C1">
        <w:t>’</w:t>
      </w:r>
      <w:r w:rsidRPr="00605EB6">
        <w:t>aise dans son corbillon que dans un berceau</w:t>
      </w:r>
      <w:r w:rsidR="00C474C1">
        <w:t>.</w:t>
      </w:r>
    </w:p>
    <w:p w14:paraId="678C2864" w14:textId="77777777" w:rsidR="00C474C1" w:rsidRDefault="00C52F4A" w:rsidP="00C52F4A">
      <w:r w:rsidRPr="00605EB6">
        <w:t>Avant de se mettre à ramasser le bois mort</w:t>
      </w:r>
      <w:r w:rsidR="00C474C1">
        <w:t xml:space="preserve">, </w:t>
      </w:r>
      <w:r w:rsidRPr="00605EB6">
        <w:t>Louise faisait au pied d</w:t>
      </w:r>
      <w:r w:rsidR="00C474C1">
        <w:t>’</w:t>
      </w:r>
      <w:r w:rsidRPr="00605EB6">
        <w:t>un arbre un lit d</w:t>
      </w:r>
      <w:r w:rsidR="00C474C1">
        <w:t>’</w:t>
      </w:r>
      <w:r w:rsidRPr="00605EB6">
        <w:t>herbe ou de feuilles sur lequel elle couchait le bambino en lui disant</w:t>
      </w:r>
      <w:r w:rsidR="00C474C1">
        <w:t> :</w:t>
      </w:r>
    </w:p>
    <w:p w14:paraId="37DD22E2" w14:textId="12219268" w:rsidR="00C474C1" w:rsidRDefault="0094609C" w:rsidP="00C52F4A">
      <w:r>
        <w:t>— </w:t>
      </w:r>
      <w:r w:rsidR="00C52F4A" w:rsidRPr="00605EB6">
        <w:t>Reste là</w:t>
      </w:r>
      <w:r w:rsidR="00C474C1">
        <w:t xml:space="preserve">, </w:t>
      </w:r>
      <w:r w:rsidR="00C52F4A" w:rsidRPr="00605EB6">
        <w:t>ne bouge pas</w:t>
      </w:r>
      <w:r w:rsidR="00C474C1">
        <w:t xml:space="preserve">, </w:t>
      </w:r>
      <w:r w:rsidR="00C52F4A" w:rsidRPr="00605EB6">
        <w:t>sois bien sage</w:t>
      </w:r>
      <w:r w:rsidR="00C474C1">
        <w:t xml:space="preserve">, </w:t>
      </w:r>
      <w:r w:rsidR="00C52F4A" w:rsidRPr="00605EB6">
        <w:t>dors</w:t>
      </w:r>
      <w:r w:rsidR="00C474C1">
        <w:t>.</w:t>
      </w:r>
    </w:p>
    <w:p w14:paraId="6788B6A9" w14:textId="77777777" w:rsidR="00C474C1" w:rsidRDefault="00C52F4A" w:rsidP="00C52F4A">
      <w:r w:rsidRPr="00605EB6">
        <w:t>Il était tranquille un instant</w:t>
      </w:r>
      <w:r w:rsidR="00C474C1">
        <w:t xml:space="preserve">, </w:t>
      </w:r>
      <w:r w:rsidRPr="00605EB6">
        <w:t>fermant les yeux</w:t>
      </w:r>
      <w:r w:rsidR="00C474C1">
        <w:t xml:space="preserve">, </w:t>
      </w:r>
      <w:r w:rsidRPr="00605EB6">
        <w:t>ayant l</w:t>
      </w:r>
      <w:r w:rsidR="00C474C1">
        <w:t>’</w:t>
      </w:r>
      <w:r w:rsidRPr="00605EB6">
        <w:t>air de dormir</w:t>
      </w:r>
      <w:r w:rsidR="00C474C1">
        <w:t xml:space="preserve"> ; </w:t>
      </w:r>
      <w:r w:rsidRPr="00605EB6">
        <w:t>mais</w:t>
      </w:r>
      <w:r w:rsidR="00C474C1">
        <w:t xml:space="preserve">, </w:t>
      </w:r>
      <w:r w:rsidRPr="00605EB6">
        <w:t>dès qu</w:t>
      </w:r>
      <w:r w:rsidR="00C474C1">
        <w:t>’</w:t>
      </w:r>
      <w:r w:rsidRPr="00605EB6">
        <w:t>il sentait sa mère un peu loin</w:t>
      </w:r>
      <w:r w:rsidR="00C474C1">
        <w:t xml:space="preserve">, </w:t>
      </w:r>
      <w:r w:rsidRPr="00605EB6">
        <w:t>l</w:t>
      </w:r>
      <w:r w:rsidR="00C474C1">
        <w:t>’</w:t>
      </w:r>
      <w:r w:rsidRPr="00605EB6">
        <w:t>espiègle levait la tête</w:t>
      </w:r>
      <w:r w:rsidR="00C474C1">
        <w:t xml:space="preserve">, </w:t>
      </w:r>
      <w:r w:rsidRPr="00605EB6">
        <w:t>regardait autour de lui</w:t>
      </w:r>
      <w:r w:rsidR="00C474C1">
        <w:t xml:space="preserve">, </w:t>
      </w:r>
      <w:r w:rsidRPr="00605EB6">
        <w:t>riait</w:t>
      </w:r>
      <w:r w:rsidR="00C474C1">
        <w:t xml:space="preserve">, </w:t>
      </w:r>
      <w:r w:rsidRPr="00605EB6">
        <w:t>roulait hors de son nid</w:t>
      </w:r>
      <w:r w:rsidR="00C474C1">
        <w:t xml:space="preserve">, </w:t>
      </w:r>
      <w:r w:rsidRPr="00605EB6">
        <w:t>se dressait tout à coup et se mettait à sauter</w:t>
      </w:r>
      <w:r w:rsidR="00C474C1">
        <w:t xml:space="preserve">, </w:t>
      </w:r>
      <w:r w:rsidRPr="00605EB6">
        <w:t>à gambader</w:t>
      </w:r>
      <w:r w:rsidR="00C474C1">
        <w:t xml:space="preserve">, </w:t>
      </w:r>
      <w:r w:rsidRPr="00605EB6">
        <w:t>à courir</w:t>
      </w:r>
      <w:r w:rsidR="00C474C1">
        <w:t xml:space="preserve">, </w:t>
      </w:r>
      <w:r w:rsidRPr="00605EB6">
        <w:t>cueillant par-ci par-là une fleurette</w:t>
      </w:r>
      <w:r w:rsidR="00C474C1">
        <w:t xml:space="preserve">, </w:t>
      </w:r>
      <w:r w:rsidRPr="00605EB6">
        <w:t>ramassant de</w:t>
      </w:r>
      <w:r w:rsidRPr="00605EB6">
        <w:t>s</w:t>
      </w:r>
      <w:r w:rsidRPr="00605EB6">
        <w:t xml:space="preserve"> petits cailloux</w:t>
      </w:r>
      <w:r w:rsidR="00C474C1">
        <w:t xml:space="preserve">, </w:t>
      </w:r>
      <w:r w:rsidRPr="00605EB6">
        <w:t>des glands ou des pommes d</w:t>
      </w:r>
      <w:r w:rsidR="00C474C1">
        <w:t>’</w:t>
      </w:r>
      <w:r w:rsidRPr="00605EB6">
        <w:t>yeuse</w:t>
      </w:r>
      <w:r w:rsidR="00C474C1">
        <w:t>.</w:t>
      </w:r>
    </w:p>
    <w:p w14:paraId="27765607" w14:textId="77777777" w:rsidR="00C474C1" w:rsidRDefault="00C52F4A" w:rsidP="00C52F4A">
      <w:r w:rsidRPr="00605EB6">
        <w:t>Louise</w:t>
      </w:r>
      <w:r w:rsidR="00C474C1">
        <w:t xml:space="preserve">, </w:t>
      </w:r>
      <w:r w:rsidRPr="00605EB6">
        <w:t>qui pouvait craindre qu</w:t>
      </w:r>
      <w:r w:rsidR="00C474C1">
        <w:t>’</w:t>
      </w:r>
      <w:r w:rsidRPr="00605EB6">
        <w:t>il ne se perdit dans le bois</w:t>
      </w:r>
      <w:r w:rsidR="00C474C1">
        <w:t xml:space="preserve">, </w:t>
      </w:r>
      <w:r w:rsidRPr="00605EB6">
        <w:t>courait après lui</w:t>
      </w:r>
      <w:r w:rsidR="00C474C1">
        <w:t xml:space="preserve">, </w:t>
      </w:r>
      <w:r w:rsidRPr="00605EB6">
        <w:t>le ramenait au pied de l</w:t>
      </w:r>
      <w:r w:rsidR="00C474C1">
        <w:t>’</w:t>
      </w:r>
      <w:r w:rsidRPr="00605EB6">
        <w:t>arbre et le couchait de nouveau en le grondant</w:t>
      </w:r>
      <w:r w:rsidR="00C474C1">
        <w:t xml:space="preserve">, </w:t>
      </w:r>
      <w:r w:rsidRPr="00605EB6">
        <w:t>ce qui n</w:t>
      </w:r>
      <w:r w:rsidR="00C474C1">
        <w:t>’</w:t>
      </w:r>
      <w:r w:rsidRPr="00605EB6">
        <w:t>empêchait point le lutin de recommencer son manège un instant après</w:t>
      </w:r>
      <w:r w:rsidR="00C474C1">
        <w:t>.</w:t>
      </w:r>
    </w:p>
    <w:p w14:paraId="00E4E11A" w14:textId="1D5B39FE" w:rsidR="00C474C1" w:rsidRDefault="0094609C" w:rsidP="00C52F4A">
      <w:r>
        <w:lastRenderedPageBreak/>
        <w:t>— </w:t>
      </w:r>
      <w:r w:rsidR="00C52F4A" w:rsidRPr="00605EB6">
        <w:t>Laisse-le donc</w:t>
      </w:r>
      <w:r w:rsidR="00C474C1">
        <w:t xml:space="preserve">, </w:t>
      </w:r>
      <w:r w:rsidR="00C52F4A" w:rsidRPr="00605EB6">
        <w:t>disait le bûcheron</w:t>
      </w:r>
      <w:r w:rsidR="00C474C1">
        <w:t xml:space="preserve">, </w:t>
      </w:r>
      <w:r w:rsidR="00C52F4A" w:rsidRPr="00605EB6">
        <w:t>quand il voyait Louise grondeuse</w:t>
      </w:r>
      <w:r w:rsidR="00C474C1">
        <w:t xml:space="preserve">, </w:t>
      </w:r>
      <w:r w:rsidR="00C52F4A" w:rsidRPr="00605EB6">
        <w:t>il faut bien qu</w:t>
      </w:r>
      <w:r w:rsidR="00C474C1">
        <w:t>’</w:t>
      </w:r>
      <w:r w:rsidR="00C52F4A" w:rsidRPr="00605EB6">
        <w:t>il s</w:t>
      </w:r>
      <w:r w:rsidR="00C474C1">
        <w:t>’</w:t>
      </w:r>
      <w:r w:rsidR="00C52F4A" w:rsidRPr="00605EB6">
        <w:t>amuse</w:t>
      </w:r>
      <w:r w:rsidR="00C474C1">
        <w:t xml:space="preserve"> ; </w:t>
      </w:r>
      <w:r w:rsidR="00C52F4A" w:rsidRPr="00605EB6">
        <w:t>ça lui fait du bien de courir</w:t>
      </w:r>
      <w:r w:rsidR="00C474C1">
        <w:t xml:space="preserve">, </w:t>
      </w:r>
      <w:r w:rsidR="00C52F4A" w:rsidRPr="00605EB6">
        <w:t>ça lui dégourdit les jambes et il prend de la force</w:t>
      </w:r>
      <w:r w:rsidR="00C474C1">
        <w:t>.</w:t>
      </w:r>
    </w:p>
    <w:p w14:paraId="73DE244C" w14:textId="77777777" w:rsidR="00C474C1" w:rsidRDefault="00C52F4A" w:rsidP="00C52F4A">
      <w:r w:rsidRPr="00605EB6">
        <w:t>Un jour</w:t>
      </w:r>
      <w:r w:rsidR="00C474C1">
        <w:t xml:space="preserve">, </w:t>
      </w:r>
      <w:r w:rsidRPr="00605EB6">
        <w:t>au commencement de mars</w:t>
      </w:r>
      <w:r w:rsidR="00C474C1">
        <w:t xml:space="preserve">, </w:t>
      </w:r>
      <w:r w:rsidRPr="00605EB6">
        <w:t>le petit Jean</w:t>
      </w:r>
      <w:r w:rsidR="00C474C1">
        <w:t xml:space="preserve">, </w:t>
      </w:r>
      <w:r w:rsidRPr="00605EB6">
        <w:t>qui avait alors un peu plus de dix-huit mois</w:t>
      </w:r>
      <w:r w:rsidR="00C474C1">
        <w:t xml:space="preserve">, </w:t>
      </w:r>
      <w:r w:rsidRPr="00605EB6">
        <w:t>parvint à échapper à la surveillance active de sa mère et à s</w:t>
      </w:r>
      <w:r w:rsidR="00C474C1">
        <w:t>’</w:t>
      </w:r>
      <w:r w:rsidRPr="00605EB6">
        <w:t>éloigner beaucoup trop</w:t>
      </w:r>
      <w:r w:rsidR="00C474C1">
        <w:t xml:space="preserve">, </w:t>
      </w:r>
      <w:r w:rsidRPr="00605EB6">
        <w:t>en courant après un papillon aux ailes couleur de feu</w:t>
      </w:r>
      <w:r w:rsidR="00C474C1">
        <w:t>.</w:t>
      </w:r>
    </w:p>
    <w:p w14:paraId="65DB0DC6" w14:textId="7366623A" w:rsidR="00C474C1" w:rsidRDefault="0094609C" w:rsidP="00C52F4A">
      <w:r>
        <w:t>— </w:t>
      </w:r>
      <w:r w:rsidR="00C52F4A" w:rsidRPr="00605EB6">
        <w:t>Mon Dieu</w:t>
      </w:r>
      <w:r w:rsidR="00C474C1">
        <w:t xml:space="preserve">, </w:t>
      </w:r>
      <w:r w:rsidR="00C52F4A" w:rsidRPr="00605EB6">
        <w:t>mais je ne le vois plus</w:t>
      </w:r>
      <w:r w:rsidR="00C474C1">
        <w:t xml:space="preserve">, </w:t>
      </w:r>
      <w:r w:rsidR="00C52F4A" w:rsidRPr="00605EB6">
        <w:t>où donc est-il</w:t>
      </w:r>
      <w:r w:rsidR="00C474C1">
        <w:t xml:space="preserve"> ? </w:t>
      </w:r>
      <w:r w:rsidR="00C52F4A" w:rsidRPr="00605EB6">
        <w:t>s</w:t>
      </w:r>
      <w:r w:rsidR="00C474C1">
        <w:t>’</w:t>
      </w:r>
      <w:r w:rsidR="00C52F4A" w:rsidRPr="00605EB6">
        <w:t>écria Louise inquiète</w:t>
      </w:r>
      <w:r w:rsidR="00C474C1">
        <w:t xml:space="preserve">. </w:t>
      </w:r>
      <w:r w:rsidR="00C52F4A" w:rsidRPr="00605EB6">
        <w:t>Oh</w:t>
      </w:r>
      <w:r w:rsidR="00C474C1">
        <w:t xml:space="preserve"> ! </w:t>
      </w:r>
      <w:r w:rsidR="00C52F4A" w:rsidRPr="00605EB6">
        <w:t>le méchant enfant</w:t>
      </w:r>
      <w:r w:rsidR="00C474C1">
        <w:t xml:space="preserve">, </w:t>
      </w:r>
      <w:r w:rsidR="00C52F4A" w:rsidRPr="00605EB6">
        <w:t>peut-il me tourmenter ainsi</w:t>
      </w:r>
      <w:r w:rsidR="00C474C1">
        <w:t> !</w:t>
      </w:r>
    </w:p>
    <w:p w14:paraId="33B37AE5" w14:textId="77777777" w:rsidR="00C474C1" w:rsidRDefault="00C52F4A" w:rsidP="00C52F4A">
      <w:r w:rsidRPr="00605EB6">
        <w:t>Elle plongea son regard dans toutes les directions</w:t>
      </w:r>
      <w:r w:rsidR="00C474C1">
        <w:t xml:space="preserve">. </w:t>
      </w:r>
      <w:r w:rsidRPr="00605EB6">
        <w:t>Plus d</w:t>
      </w:r>
      <w:r w:rsidR="00C474C1">
        <w:t>’</w:t>
      </w:r>
      <w:r w:rsidRPr="00605EB6">
        <w:t>enfant</w:t>
      </w:r>
      <w:r w:rsidR="00C474C1">
        <w:t>.</w:t>
      </w:r>
    </w:p>
    <w:p w14:paraId="19E01578" w14:textId="7A298C1B" w:rsidR="00C474C1" w:rsidRDefault="0094609C" w:rsidP="00C52F4A">
      <w:r>
        <w:t>— </w:t>
      </w:r>
      <w:r w:rsidR="00C52F4A" w:rsidRPr="00605EB6">
        <w:t>Jean</w:t>
      </w:r>
      <w:r w:rsidR="00C474C1">
        <w:t xml:space="preserve">, </w:t>
      </w:r>
      <w:r w:rsidR="00C52F4A" w:rsidRPr="00605EB6">
        <w:t>Jean</w:t>
      </w:r>
      <w:r w:rsidR="00C474C1">
        <w:t xml:space="preserve"> ? </w:t>
      </w:r>
      <w:r w:rsidR="00C52F4A" w:rsidRPr="00605EB6">
        <w:t>appela-t-elle</w:t>
      </w:r>
      <w:r w:rsidR="00C474C1">
        <w:t>.</w:t>
      </w:r>
    </w:p>
    <w:p w14:paraId="71BCD063" w14:textId="77777777" w:rsidR="00C474C1" w:rsidRDefault="00C52F4A" w:rsidP="00C52F4A">
      <w:r w:rsidRPr="00605EB6">
        <w:t>Rien</w:t>
      </w:r>
      <w:r w:rsidR="00C474C1">
        <w:t>.</w:t>
      </w:r>
    </w:p>
    <w:p w14:paraId="7459A444" w14:textId="77777777" w:rsidR="00C474C1" w:rsidRDefault="00C52F4A" w:rsidP="00C52F4A">
      <w:r w:rsidRPr="00605EB6">
        <w:t>Elle était devenue pâle et toute tremblante</w:t>
      </w:r>
      <w:r w:rsidR="00C474C1">
        <w:t xml:space="preserve">. </w:t>
      </w:r>
      <w:r w:rsidRPr="00605EB6">
        <w:t>Affolée</w:t>
      </w:r>
      <w:r w:rsidR="00C474C1">
        <w:t xml:space="preserve">, </w:t>
      </w:r>
      <w:r w:rsidRPr="00605EB6">
        <w:t>elle se mit à courir de tous les côtés</w:t>
      </w:r>
      <w:r w:rsidR="00C474C1">
        <w:t xml:space="preserve">, </w:t>
      </w:r>
      <w:r w:rsidRPr="00605EB6">
        <w:t>cherchant le petit</w:t>
      </w:r>
      <w:r w:rsidR="00C474C1">
        <w:t xml:space="preserve">, </w:t>
      </w:r>
      <w:r w:rsidRPr="00605EB6">
        <w:t>l</w:t>
      </w:r>
      <w:r w:rsidR="00C474C1">
        <w:t>’</w:t>
      </w:r>
      <w:r w:rsidRPr="00605EB6">
        <w:t>appelant de toutes ses forces</w:t>
      </w:r>
      <w:r w:rsidR="00C474C1">
        <w:t>.</w:t>
      </w:r>
    </w:p>
    <w:p w14:paraId="45B9667B" w14:textId="7FD9D140" w:rsidR="00C474C1" w:rsidRDefault="0094609C" w:rsidP="00C52F4A">
      <w:r>
        <w:t>— </w:t>
      </w:r>
      <w:r w:rsidR="00C52F4A" w:rsidRPr="00605EB6">
        <w:t>Jean</w:t>
      </w:r>
      <w:r w:rsidR="00C474C1">
        <w:t xml:space="preserve">, </w:t>
      </w:r>
      <w:r w:rsidR="00C52F4A" w:rsidRPr="00605EB6">
        <w:t>Jean</w:t>
      </w:r>
      <w:r w:rsidR="00C474C1">
        <w:t xml:space="preserve">, </w:t>
      </w:r>
      <w:r w:rsidR="00C52F4A" w:rsidRPr="00605EB6">
        <w:t>mon petit Jean</w:t>
      </w:r>
      <w:r w:rsidR="00C474C1">
        <w:t xml:space="preserve">, </w:t>
      </w:r>
      <w:r w:rsidR="00C52F4A" w:rsidRPr="00605EB6">
        <w:t>viens</w:t>
      </w:r>
      <w:r w:rsidR="00C474C1">
        <w:t xml:space="preserve">, </w:t>
      </w:r>
      <w:r w:rsidR="00C52F4A" w:rsidRPr="00605EB6">
        <w:t>viens vite près de maman</w:t>
      </w:r>
      <w:r w:rsidR="00C474C1">
        <w:t> !</w:t>
      </w:r>
    </w:p>
    <w:p w14:paraId="51EAD16A" w14:textId="4CCD9DC1" w:rsidR="00C474C1" w:rsidRDefault="00C52F4A" w:rsidP="00C52F4A">
      <w:r w:rsidRPr="00605EB6">
        <w:t>Cette fois</w:t>
      </w:r>
      <w:r w:rsidR="00C474C1">
        <w:t xml:space="preserve">, </w:t>
      </w:r>
      <w:r w:rsidRPr="00605EB6">
        <w:t>un cri d</w:t>
      </w:r>
      <w:r w:rsidR="00C474C1">
        <w:t>’</w:t>
      </w:r>
      <w:r w:rsidRPr="00605EB6">
        <w:t>enfant lui répondit</w:t>
      </w:r>
      <w:r w:rsidR="004540F3">
        <w:t> ;</w:t>
      </w:r>
      <w:r w:rsidR="00C474C1">
        <w:t xml:space="preserve"> </w:t>
      </w:r>
      <w:r w:rsidRPr="00605EB6">
        <w:t>mais c</w:t>
      </w:r>
      <w:r w:rsidR="00C474C1">
        <w:t>’</w:t>
      </w:r>
      <w:r w:rsidRPr="00605EB6">
        <w:t>était un cri d</w:t>
      </w:r>
      <w:r w:rsidR="00C474C1">
        <w:t>’</w:t>
      </w:r>
      <w:r w:rsidRPr="00605EB6">
        <w:t>épouvante</w:t>
      </w:r>
      <w:r w:rsidR="00C474C1">
        <w:t xml:space="preserve">, </w:t>
      </w:r>
      <w:r w:rsidRPr="00605EB6">
        <w:t>étranglé</w:t>
      </w:r>
      <w:r w:rsidR="00C474C1">
        <w:t>.</w:t>
      </w:r>
    </w:p>
    <w:p w14:paraId="5431D79C" w14:textId="77777777" w:rsidR="00C474C1" w:rsidRDefault="00C52F4A" w:rsidP="00C52F4A">
      <w:r w:rsidRPr="00605EB6">
        <w:t>La pauvre mère sentit son sang se glacer dans ses veines</w:t>
      </w:r>
      <w:r w:rsidR="00C474C1">
        <w:t xml:space="preserve">. </w:t>
      </w:r>
      <w:r w:rsidRPr="00605EB6">
        <w:t>Éperdue</w:t>
      </w:r>
      <w:r w:rsidR="00C474C1">
        <w:t xml:space="preserve">, </w:t>
      </w:r>
      <w:r w:rsidRPr="00605EB6">
        <w:t>folle de terreur</w:t>
      </w:r>
      <w:r w:rsidR="00C474C1">
        <w:t xml:space="preserve">, </w:t>
      </w:r>
      <w:r w:rsidRPr="00605EB6">
        <w:t>elle s</w:t>
      </w:r>
      <w:r w:rsidR="00C474C1">
        <w:t>’</w:t>
      </w:r>
      <w:r w:rsidRPr="00605EB6">
        <w:t>élança vers l</w:t>
      </w:r>
      <w:r w:rsidR="00C474C1">
        <w:t>’</w:t>
      </w:r>
      <w:r w:rsidRPr="00605EB6">
        <w:t>endroit d</w:t>
      </w:r>
      <w:r w:rsidR="00C474C1">
        <w:t>’</w:t>
      </w:r>
      <w:r w:rsidRPr="00605EB6">
        <w:t>où venait le cri</w:t>
      </w:r>
      <w:r w:rsidR="00C474C1">
        <w:t>.</w:t>
      </w:r>
    </w:p>
    <w:p w14:paraId="269761B7" w14:textId="77777777" w:rsidR="00C474C1" w:rsidRDefault="00C52F4A" w:rsidP="00C52F4A">
      <w:r w:rsidRPr="00605EB6">
        <w:t>Horreur</w:t>
      </w:r>
      <w:r w:rsidR="00C474C1">
        <w:t xml:space="preserve"> ! </w:t>
      </w:r>
      <w:r w:rsidRPr="00605EB6">
        <w:t>Une louve énorme venait de bondir hors d</w:t>
      </w:r>
      <w:r w:rsidR="00C474C1">
        <w:t>’</w:t>
      </w:r>
      <w:r w:rsidRPr="00605EB6">
        <w:t>un massif</w:t>
      </w:r>
      <w:r w:rsidR="00C474C1">
        <w:t xml:space="preserve">, </w:t>
      </w:r>
      <w:r w:rsidRPr="00605EB6">
        <w:t>s</w:t>
      </w:r>
      <w:r w:rsidR="00C474C1">
        <w:t>’</w:t>
      </w:r>
      <w:r w:rsidRPr="00605EB6">
        <w:t>était jetée sur l</w:t>
      </w:r>
      <w:r w:rsidR="00C474C1">
        <w:t>’</w:t>
      </w:r>
      <w:r w:rsidRPr="00605EB6">
        <w:t>enfant et le tenait dans sa gueule</w:t>
      </w:r>
      <w:r w:rsidR="00C474C1">
        <w:t>.</w:t>
      </w:r>
    </w:p>
    <w:p w14:paraId="5CC2AA12" w14:textId="77777777" w:rsidR="00C474C1" w:rsidRDefault="00C52F4A" w:rsidP="00C52F4A">
      <w:r w:rsidRPr="00605EB6">
        <w:t>Un nuage de sang passa devant les yeux de Louise</w:t>
      </w:r>
      <w:r w:rsidR="00C474C1">
        <w:t>.</w:t>
      </w:r>
    </w:p>
    <w:p w14:paraId="21EB2504" w14:textId="6A65E69C" w:rsidR="00C474C1" w:rsidRDefault="0094609C" w:rsidP="00C52F4A">
      <w:r>
        <w:lastRenderedPageBreak/>
        <w:t>— </w:t>
      </w:r>
      <w:r w:rsidR="00C52F4A" w:rsidRPr="00605EB6">
        <w:t>Au loup</w:t>
      </w:r>
      <w:r w:rsidR="00C474C1">
        <w:t xml:space="preserve"> ! </w:t>
      </w:r>
      <w:r w:rsidR="00C52F4A" w:rsidRPr="00605EB6">
        <w:t>au loup</w:t>
      </w:r>
      <w:r w:rsidR="00C474C1">
        <w:t xml:space="preserve"> ! </w:t>
      </w:r>
      <w:r w:rsidR="00C52F4A" w:rsidRPr="00605EB6">
        <w:t>cria-t-elle d</w:t>
      </w:r>
      <w:r w:rsidR="00C474C1">
        <w:t>’</w:t>
      </w:r>
      <w:r w:rsidR="00C52F4A" w:rsidRPr="00605EB6">
        <w:t>une voix déchirante</w:t>
      </w:r>
      <w:r w:rsidR="00C474C1">
        <w:t>.</w:t>
      </w:r>
    </w:p>
    <w:p w14:paraId="3FD95E26" w14:textId="77777777" w:rsidR="00C474C1" w:rsidRDefault="00C52F4A" w:rsidP="00C52F4A">
      <w:r w:rsidRPr="00605EB6">
        <w:t>La bête ne lâcha point sa proie</w:t>
      </w:r>
      <w:r w:rsidR="00C474C1">
        <w:t>.</w:t>
      </w:r>
    </w:p>
    <w:p w14:paraId="70A8CC32" w14:textId="77777777" w:rsidR="00C474C1" w:rsidRDefault="00C52F4A" w:rsidP="00C52F4A">
      <w:r w:rsidRPr="00605EB6">
        <w:t>La pauvre mère se précipita en avant</w:t>
      </w:r>
      <w:r w:rsidR="00C474C1">
        <w:t xml:space="preserve">, </w:t>
      </w:r>
      <w:r w:rsidRPr="00605EB6">
        <w:t>les yeux enflammés</w:t>
      </w:r>
      <w:r w:rsidR="00C474C1">
        <w:t xml:space="preserve">, </w:t>
      </w:r>
      <w:r w:rsidRPr="00605EB6">
        <w:t>terrible</w:t>
      </w:r>
      <w:r w:rsidR="00C474C1">
        <w:t xml:space="preserve">, </w:t>
      </w:r>
      <w:r w:rsidRPr="00605EB6">
        <w:t>pour défendre son enfant</w:t>
      </w:r>
      <w:r w:rsidR="00C474C1">
        <w:t xml:space="preserve">. </w:t>
      </w:r>
      <w:r w:rsidRPr="00605EB6">
        <w:t>Mais la louve ne l</w:t>
      </w:r>
      <w:r w:rsidR="00C474C1">
        <w:t>’</w:t>
      </w:r>
      <w:r w:rsidRPr="00605EB6">
        <w:t>attendit pas</w:t>
      </w:r>
      <w:r w:rsidR="00C474C1">
        <w:t xml:space="preserve">. </w:t>
      </w:r>
      <w:r w:rsidRPr="00605EB6">
        <w:t>En deux bonds elle rentra sous bois et disparut</w:t>
      </w:r>
      <w:r w:rsidR="00C474C1">
        <w:t xml:space="preserve">, </w:t>
      </w:r>
      <w:r w:rsidRPr="00605EB6">
        <w:t>emportant le petit Jean</w:t>
      </w:r>
      <w:r w:rsidR="00C474C1">
        <w:t>.</w:t>
      </w:r>
    </w:p>
    <w:p w14:paraId="4187AF5D" w14:textId="77777777" w:rsidR="00C474C1" w:rsidRDefault="00C52F4A" w:rsidP="00C52F4A">
      <w:r w:rsidRPr="00605EB6">
        <w:t>Le cœur de la mère cessa de battre</w:t>
      </w:r>
      <w:r w:rsidR="00C474C1">
        <w:t xml:space="preserve">, </w:t>
      </w:r>
      <w:r w:rsidRPr="00605EB6">
        <w:t>ses yeux se voilèrent et son sang battit violemment ses tempes</w:t>
      </w:r>
      <w:r w:rsidR="00C474C1">
        <w:t xml:space="preserve">. </w:t>
      </w:r>
      <w:r w:rsidRPr="00605EB6">
        <w:t>Elle poussa un cri rauque</w:t>
      </w:r>
      <w:r w:rsidR="00C474C1">
        <w:t xml:space="preserve">, </w:t>
      </w:r>
      <w:r w:rsidRPr="00605EB6">
        <w:t>épouvantable et tomba raide</w:t>
      </w:r>
      <w:r w:rsidR="00C474C1">
        <w:t xml:space="preserve">, </w:t>
      </w:r>
      <w:r w:rsidRPr="00605EB6">
        <w:t>sans connaissance</w:t>
      </w:r>
      <w:r w:rsidR="00C474C1">
        <w:t>.</w:t>
      </w:r>
    </w:p>
    <w:p w14:paraId="1E7417AB" w14:textId="77777777" w:rsidR="00C474C1" w:rsidRDefault="00C52F4A" w:rsidP="00C52F4A">
      <w:r w:rsidRPr="00605EB6">
        <w:t>Jérôme avait entendu</w:t>
      </w:r>
      <w:r w:rsidR="00C474C1">
        <w:t xml:space="preserve">, </w:t>
      </w:r>
      <w:r w:rsidRPr="00605EB6">
        <w:t>lui aussi</w:t>
      </w:r>
      <w:r w:rsidR="00C474C1">
        <w:t xml:space="preserve">, </w:t>
      </w:r>
      <w:r w:rsidRPr="00605EB6">
        <w:t>le cri de l</w:t>
      </w:r>
      <w:r w:rsidR="00C474C1">
        <w:t>’</w:t>
      </w:r>
      <w:r w:rsidRPr="00605EB6">
        <w:t>enfant</w:t>
      </w:r>
      <w:r w:rsidR="00C474C1">
        <w:t xml:space="preserve"> ; </w:t>
      </w:r>
      <w:r w:rsidRPr="00605EB6">
        <w:t>il accourut brandissant sa hache</w:t>
      </w:r>
      <w:r w:rsidR="00C474C1">
        <w:t xml:space="preserve">, </w:t>
      </w:r>
      <w:r w:rsidRPr="00605EB6">
        <w:t>mais pas assez vite</w:t>
      </w:r>
      <w:r w:rsidR="00C474C1">
        <w:t xml:space="preserve">, </w:t>
      </w:r>
      <w:r w:rsidRPr="00605EB6">
        <w:t>hélas</w:t>
      </w:r>
      <w:r w:rsidR="00C474C1">
        <w:t xml:space="preserve"> ! </w:t>
      </w:r>
      <w:r w:rsidRPr="00605EB6">
        <w:t>pour sauver le pauvre petit</w:t>
      </w:r>
      <w:r w:rsidR="00C474C1">
        <w:t xml:space="preserve">. </w:t>
      </w:r>
      <w:r w:rsidRPr="00605EB6">
        <w:t>Il n</w:t>
      </w:r>
      <w:r w:rsidR="00C474C1">
        <w:t>’</w:t>
      </w:r>
      <w:r w:rsidRPr="00605EB6">
        <w:t>eut que le temps de voir la louve s</w:t>
      </w:r>
      <w:r w:rsidR="00C474C1">
        <w:t>’</w:t>
      </w:r>
      <w:r w:rsidRPr="00605EB6">
        <w:t>enfonçant dans l</w:t>
      </w:r>
      <w:r w:rsidR="00C474C1">
        <w:t>’</w:t>
      </w:r>
      <w:r w:rsidRPr="00605EB6">
        <w:t>épaisseur du taillis</w:t>
      </w:r>
      <w:r w:rsidR="00C474C1">
        <w:t>.</w:t>
      </w:r>
    </w:p>
    <w:p w14:paraId="74935AED" w14:textId="77777777" w:rsidR="00C474C1" w:rsidRDefault="00C52F4A" w:rsidP="00C52F4A">
      <w:r w:rsidRPr="00605EB6">
        <w:t>Cependant</w:t>
      </w:r>
      <w:r w:rsidR="00C474C1">
        <w:t xml:space="preserve">, </w:t>
      </w:r>
      <w:r w:rsidRPr="00605EB6">
        <w:t>guidé par les cris désespérés que l</w:t>
      </w:r>
      <w:r w:rsidR="00C474C1">
        <w:t>’</w:t>
      </w:r>
      <w:r w:rsidRPr="00605EB6">
        <w:t>enfant faisait entendre encore et le bruit du bois sur le passage de la bête fuyant à toute vitesse</w:t>
      </w:r>
      <w:r w:rsidR="00C474C1">
        <w:t xml:space="preserve">, </w:t>
      </w:r>
      <w:r w:rsidRPr="00605EB6">
        <w:t>il se mit à sa poursuite</w:t>
      </w:r>
      <w:r w:rsidR="00C474C1">
        <w:t xml:space="preserve">. </w:t>
      </w:r>
      <w:r w:rsidRPr="00605EB6">
        <w:t>Pendant un quart d</w:t>
      </w:r>
      <w:r w:rsidR="00C474C1">
        <w:t>’</w:t>
      </w:r>
      <w:r w:rsidRPr="00605EB6">
        <w:t>heure il put suivre sa trace</w:t>
      </w:r>
      <w:r w:rsidR="00C474C1">
        <w:t xml:space="preserve">. </w:t>
      </w:r>
      <w:r w:rsidRPr="00605EB6">
        <w:t>Après</w:t>
      </w:r>
      <w:r w:rsidR="00C474C1">
        <w:t xml:space="preserve">, </w:t>
      </w:r>
      <w:r w:rsidRPr="00605EB6">
        <w:t>n</w:t>
      </w:r>
      <w:r w:rsidR="00C474C1">
        <w:t>’</w:t>
      </w:r>
      <w:r w:rsidRPr="00605EB6">
        <w:t>entendant plus rien</w:t>
      </w:r>
      <w:r w:rsidR="00C474C1">
        <w:t xml:space="preserve">, </w:t>
      </w:r>
      <w:r w:rsidRPr="00605EB6">
        <w:t>ne sachant plus de quel côté se diriger</w:t>
      </w:r>
      <w:r w:rsidR="00C474C1">
        <w:t xml:space="preserve">, </w:t>
      </w:r>
      <w:r w:rsidRPr="00605EB6">
        <w:t>il comprit qu</w:t>
      </w:r>
      <w:r w:rsidR="00C474C1">
        <w:t>’</w:t>
      </w:r>
      <w:r w:rsidRPr="00605EB6">
        <w:t>il devait renoncer à tout espoir</w:t>
      </w:r>
      <w:r w:rsidR="00C474C1">
        <w:t xml:space="preserve">. </w:t>
      </w:r>
      <w:r w:rsidRPr="00605EB6">
        <w:t>Il revint vers sa femme</w:t>
      </w:r>
      <w:r w:rsidR="00C474C1">
        <w:t xml:space="preserve">, </w:t>
      </w:r>
      <w:r w:rsidRPr="00605EB6">
        <w:t>rugissant de douleur</w:t>
      </w:r>
      <w:r w:rsidR="00C474C1">
        <w:t xml:space="preserve">, </w:t>
      </w:r>
      <w:r w:rsidRPr="00605EB6">
        <w:t>pleurant et sanglotant</w:t>
      </w:r>
      <w:r w:rsidR="00C474C1">
        <w:t>.</w:t>
      </w:r>
    </w:p>
    <w:p w14:paraId="23D0780A" w14:textId="77777777" w:rsidR="00C474C1" w:rsidRDefault="00C52F4A" w:rsidP="00C52F4A">
      <w:r w:rsidRPr="00605EB6">
        <w:t>Louise était encore à l</w:t>
      </w:r>
      <w:r w:rsidR="00C474C1">
        <w:t>’</w:t>
      </w:r>
      <w:r w:rsidRPr="00605EB6">
        <w:t>endroit où elle était tombée</w:t>
      </w:r>
      <w:r w:rsidR="00C474C1">
        <w:t xml:space="preserve">. </w:t>
      </w:r>
      <w:r w:rsidRPr="00605EB6">
        <w:t>Il y avait plusieurs personnes autour d</w:t>
      </w:r>
      <w:r w:rsidR="00C474C1">
        <w:t>’</w:t>
      </w:r>
      <w:r w:rsidRPr="00605EB6">
        <w:t>elle</w:t>
      </w:r>
      <w:r w:rsidR="00C474C1">
        <w:t xml:space="preserve">. </w:t>
      </w:r>
      <w:r w:rsidRPr="00605EB6">
        <w:t>Ayant repris connaissance</w:t>
      </w:r>
      <w:r w:rsidR="00C474C1">
        <w:t xml:space="preserve">, </w:t>
      </w:r>
      <w:r w:rsidRPr="00605EB6">
        <w:t>la malheureuse se tordait dans d</w:t>
      </w:r>
      <w:r w:rsidR="00C474C1">
        <w:t>’</w:t>
      </w:r>
      <w:r w:rsidRPr="00605EB6">
        <w:t>horribles convulsions</w:t>
      </w:r>
      <w:r w:rsidR="00C474C1">
        <w:t xml:space="preserve"> ; </w:t>
      </w:r>
      <w:r w:rsidRPr="00605EB6">
        <w:t>elle s</w:t>
      </w:r>
      <w:r w:rsidR="00C474C1">
        <w:t>’</w:t>
      </w:r>
      <w:r w:rsidRPr="00605EB6">
        <w:t>arrachait les cheveux</w:t>
      </w:r>
      <w:r w:rsidR="00C474C1">
        <w:t xml:space="preserve">, </w:t>
      </w:r>
      <w:r w:rsidRPr="00605EB6">
        <w:t>s</w:t>
      </w:r>
      <w:r w:rsidR="00C474C1">
        <w:t>’</w:t>
      </w:r>
      <w:r w:rsidRPr="00605EB6">
        <w:t>égratignait le visage</w:t>
      </w:r>
      <w:r w:rsidR="00C474C1">
        <w:t xml:space="preserve">. </w:t>
      </w:r>
      <w:r w:rsidRPr="00605EB6">
        <w:t>Le bois retentissait de ses cris</w:t>
      </w:r>
      <w:r w:rsidR="00C474C1">
        <w:t xml:space="preserve">, </w:t>
      </w:r>
      <w:r w:rsidRPr="00605EB6">
        <w:t>de ses plaintes</w:t>
      </w:r>
      <w:r w:rsidR="00C474C1">
        <w:t xml:space="preserve">, </w:t>
      </w:r>
      <w:r w:rsidRPr="00605EB6">
        <w:t>de ses gémissements</w:t>
      </w:r>
      <w:r w:rsidR="00C474C1">
        <w:t>.</w:t>
      </w:r>
    </w:p>
    <w:p w14:paraId="1B67D375" w14:textId="77777777" w:rsidR="00C474C1" w:rsidRDefault="00C52F4A" w:rsidP="00C52F4A">
      <w:r w:rsidRPr="00605EB6">
        <w:t>C</w:t>
      </w:r>
      <w:r w:rsidR="00C474C1">
        <w:t>’</w:t>
      </w:r>
      <w:r w:rsidRPr="00605EB6">
        <w:t>était l</w:t>
      </w:r>
      <w:r w:rsidR="00C474C1">
        <w:t>’</w:t>
      </w:r>
      <w:r w:rsidRPr="00605EB6">
        <w:t>explosion d</w:t>
      </w:r>
      <w:r w:rsidR="00C474C1">
        <w:t>’</w:t>
      </w:r>
      <w:r w:rsidRPr="00605EB6">
        <w:t>une effroyable douleur</w:t>
      </w:r>
      <w:r w:rsidR="00C474C1">
        <w:t xml:space="preserve">, </w:t>
      </w:r>
      <w:r w:rsidRPr="00605EB6">
        <w:t>et</w:t>
      </w:r>
      <w:r w:rsidR="00C474C1">
        <w:t xml:space="preserve">, </w:t>
      </w:r>
      <w:r w:rsidRPr="00605EB6">
        <w:t>pour ceux qui étaient là</w:t>
      </w:r>
      <w:r w:rsidR="00C474C1">
        <w:t xml:space="preserve">, </w:t>
      </w:r>
      <w:r w:rsidRPr="00605EB6">
        <w:t>un spectacle navrant</w:t>
      </w:r>
      <w:r w:rsidR="00C474C1">
        <w:t>.</w:t>
      </w:r>
    </w:p>
    <w:p w14:paraId="0B695B48" w14:textId="77777777" w:rsidR="00C474C1" w:rsidRDefault="00C52F4A" w:rsidP="00C52F4A">
      <w:r w:rsidRPr="00605EB6">
        <w:lastRenderedPageBreak/>
        <w:t>Le bûcheron prit sa femme dans ses bras</w:t>
      </w:r>
      <w:r w:rsidR="00C474C1">
        <w:t xml:space="preserve">, </w:t>
      </w:r>
      <w:r w:rsidRPr="00605EB6">
        <w:t>la pressa contre sa large poitrine et l</w:t>
      </w:r>
      <w:r w:rsidR="00C474C1">
        <w:t>’</w:t>
      </w:r>
      <w:r w:rsidRPr="00605EB6">
        <w:t>embrassa tendrement</w:t>
      </w:r>
      <w:r w:rsidR="00C474C1">
        <w:t>.</w:t>
      </w:r>
    </w:p>
    <w:p w14:paraId="107987AB" w14:textId="77777777" w:rsidR="00C474C1" w:rsidRDefault="00C52F4A" w:rsidP="00C52F4A">
      <w:r w:rsidRPr="00605EB6">
        <w:t>La crise nerveuse se calma peu à peu</w:t>
      </w:r>
      <w:r w:rsidR="00C474C1">
        <w:t xml:space="preserve">, </w:t>
      </w:r>
      <w:r w:rsidRPr="00605EB6">
        <w:t>puis de nombreux sanglots soulagèrent la pauvre mère</w:t>
      </w:r>
      <w:r w:rsidR="00C474C1">
        <w:t>.</w:t>
      </w:r>
    </w:p>
    <w:p w14:paraId="08D12CC2" w14:textId="6CF1D5E9" w:rsidR="00C474C1" w:rsidRDefault="00C52F4A" w:rsidP="00C52F4A">
      <w:r w:rsidRPr="00605EB6">
        <w:t>Jérôme n</w:t>
      </w:r>
      <w:r w:rsidR="00C474C1">
        <w:t>’</w:t>
      </w:r>
      <w:r w:rsidRPr="00605EB6">
        <w:t>eut pas la pensée de retourner à l</w:t>
      </w:r>
      <w:r w:rsidR="00C474C1">
        <w:t>’</w:t>
      </w:r>
      <w:r w:rsidRPr="00605EB6">
        <w:t>ouvrage</w:t>
      </w:r>
      <w:r w:rsidR="004540F3">
        <w:t> ;</w:t>
      </w:r>
      <w:r w:rsidR="00C474C1">
        <w:t xml:space="preserve"> </w:t>
      </w:r>
      <w:r w:rsidRPr="00605EB6">
        <w:t>il ne se souvint pas même qu</w:t>
      </w:r>
      <w:r w:rsidR="00C474C1">
        <w:t>’</w:t>
      </w:r>
      <w:r w:rsidRPr="00605EB6">
        <w:t>il avait laissé debout un grand hêtre entaillé jusqu</w:t>
      </w:r>
      <w:r w:rsidR="00C474C1">
        <w:t>’</w:t>
      </w:r>
      <w:r w:rsidRPr="00605EB6">
        <w:t>au cœur</w:t>
      </w:r>
      <w:r w:rsidR="00C474C1">
        <w:t xml:space="preserve">. </w:t>
      </w:r>
      <w:r w:rsidRPr="00605EB6">
        <w:t>Le pauvre homme avait les bras cassés</w:t>
      </w:r>
      <w:r w:rsidR="00C474C1">
        <w:t xml:space="preserve">. </w:t>
      </w:r>
      <w:r w:rsidRPr="00605EB6">
        <w:t>Il avait perdu son petit Jean</w:t>
      </w:r>
      <w:r w:rsidR="00C474C1">
        <w:t xml:space="preserve">, </w:t>
      </w:r>
      <w:r w:rsidRPr="00605EB6">
        <w:t>il n</w:t>
      </w:r>
      <w:r w:rsidR="00C474C1">
        <w:t>’</w:t>
      </w:r>
      <w:r w:rsidRPr="00605EB6">
        <w:t>avait plus de force</w:t>
      </w:r>
      <w:r w:rsidR="00C474C1">
        <w:t xml:space="preserve">. </w:t>
      </w:r>
      <w:r w:rsidRPr="00605EB6">
        <w:t>Les grandes forêts des Vosges allaient avoir bientôt un bûcheron de moins</w:t>
      </w:r>
      <w:r w:rsidR="00C474C1">
        <w:t>.</w:t>
      </w:r>
    </w:p>
    <w:p w14:paraId="5B9570D4" w14:textId="77777777" w:rsidR="00C474C1" w:rsidRDefault="00C52F4A" w:rsidP="00C52F4A">
      <w:r w:rsidRPr="00605EB6">
        <w:t>Lui sombre</w:t>
      </w:r>
      <w:r w:rsidR="00C474C1">
        <w:t xml:space="preserve">, </w:t>
      </w:r>
      <w:r w:rsidRPr="00605EB6">
        <w:t>elle tout en larmes</w:t>
      </w:r>
      <w:r w:rsidR="00C474C1">
        <w:t xml:space="preserve">, </w:t>
      </w:r>
      <w:r w:rsidRPr="00605EB6">
        <w:t>en proie au plus violent désespoir</w:t>
      </w:r>
      <w:r w:rsidR="00C474C1">
        <w:t xml:space="preserve">, </w:t>
      </w:r>
      <w:r w:rsidRPr="00605EB6">
        <w:t>ils rentrèrent au village</w:t>
      </w:r>
      <w:r w:rsidR="00C474C1">
        <w:t xml:space="preserve">, </w:t>
      </w:r>
      <w:r w:rsidRPr="00605EB6">
        <w:t>suivis des quelques amis accourus les premiers pour prendre part à leur peine</w:t>
      </w:r>
      <w:r w:rsidR="00C474C1">
        <w:t>.</w:t>
      </w:r>
    </w:p>
    <w:p w14:paraId="659CBC13" w14:textId="14143C61" w:rsidR="00C474C1" w:rsidRDefault="00C52F4A" w:rsidP="00C52F4A">
      <w:r w:rsidRPr="00605EB6">
        <w:t>Les témoignages de sympathie ne leur manquèrent point</w:t>
      </w:r>
      <w:r w:rsidR="00C474C1">
        <w:t xml:space="preserve"> ; </w:t>
      </w:r>
      <w:r w:rsidRPr="00605EB6">
        <w:t>quand on sut</w:t>
      </w:r>
      <w:r w:rsidR="00C474C1">
        <w:t xml:space="preserve">, </w:t>
      </w:r>
      <w:r w:rsidRPr="00605EB6">
        <w:t>à Voulvent</w:t>
      </w:r>
      <w:r w:rsidR="00C474C1">
        <w:t xml:space="preserve">, </w:t>
      </w:r>
      <w:r w:rsidRPr="00605EB6">
        <w:t>ce qui s</w:t>
      </w:r>
      <w:r w:rsidR="00C474C1">
        <w:t>’</w:t>
      </w:r>
      <w:r w:rsidRPr="00605EB6">
        <w:t>était passé</w:t>
      </w:r>
      <w:r w:rsidR="004540F3">
        <w:t> ;</w:t>
      </w:r>
      <w:r w:rsidR="00C474C1">
        <w:t xml:space="preserve"> </w:t>
      </w:r>
      <w:r w:rsidRPr="00605EB6">
        <w:t>ce fut une consternation générale</w:t>
      </w:r>
      <w:r w:rsidR="00C474C1">
        <w:t xml:space="preserve"> ; </w:t>
      </w:r>
      <w:r w:rsidRPr="00605EB6">
        <w:t>c</w:t>
      </w:r>
      <w:r w:rsidR="00C474C1">
        <w:t>’</w:t>
      </w:r>
      <w:r w:rsidRPr="00605EB6">
        <w:t>était un deuil pour toute la commune</w:t>
      </w:r>
      <w:r w:rsidR="00C474C1">
        <w:t xml:space="preserve">, </w:t>
      </w:r>
      <w:r w:rsidRPr="00605EB6">
        <w:t>car tout le monde aimait Tabourin et sa femme</w:t>
      </w:r>
      <w:r w:rsidR="00C474C1">
        <w:t>.</w:t>
      </w:r>
    </w:p>
    <w:p w14:paraId="0929F96C" w14:textId="77777777" w:rsidR="00C474C1" w:rsidRDefault="00C52F4A" w:rsidP="00C52F4A">
      <w:r w:rsidRPr="00605EB6">
        <w:t>En un instant</w:t>
      </w:r>
      <w:r w:rsidR="00C474C1">
        <w:t xml:space="preserve">, </w:t>
      </w:r>
      <w:r w:rsidRPr="00605EB6">
        <w:t>tous les fusils furent chargés et une petite troupe de chasseurs</w:t>
      </w:r>
      <w:r w:rsidR="00C474C1">
        <w:t xml:space="preserve">, </w:t>
      </w:r>
      <w:r w:rsidRPr="00605EB6">
        <w:t>sous la conduite de Jérôme</w:t>
      </w:r>
      <w:r w:rsidR="00C474C1">
        <w:t xml:space="preserve">, </w:t>
      </w:r>
      <w:r w:rsidRPr="00605EB6">
        <w:t>se rendit dans la forêt pour se mettre à la recherche de la louve</w:t>
      </w:r>
      <w:r w:rsidR="00C474C1">
        <w:t>.</w:t>
      </w:r>
    </w:p>
    <w:p w14:paraId="31FC09CF" w14:textId="77777777" w:rsidR="00C474C1" w:rsidRDefault="00C52F4A" w:rsidP="00C52F4A">
      <w:r w:rsidRPr="00605EB6">
        <w:t>Certes</w:t>
      </w:r>
      <w:r w:rsidR="00C474C1">
        <w:t xml:space="preserve">, </w:t>
      </w:r>
      <w:r w:rsidRPr="00605EB6">
        <w:t>on n</w:t>
      </w:r>
      <w:r w:rsidR="00C474C1">
        <w:t>’</w:t>
      </w:r>
      <w:r w:rsidRPr="00605EB6">
        <w:t>espérait pas sauver le petit Jean qui</w:t>
      </w:r>
      <w:r w:rsidR="00C474C1">
        <w:t xml:space="preserve">, </w:t>
      </w:r>
      <w:r w:rsidRPr="00605EB6">
        <w:t>sans nul doute</w:t>
      </w:r>
      <w:r w:rsidR="00C474C1">
        <w:t xml:space="preserve">, </w:t>
      </w:r>
      <w:r w:rsidRPr="00605EB6">
        <w:t>avait été dévoré déjà par la bête féroce</w:t>
      </w:r>
      <w:r w:rsidR="00C474C1">
        <w:t xml:space="preserve">. </w:t>
      </w:r>
      <w:r w:rsidRPr="00605EB6">
        <w:t>Mais il fallait venger l</w:t>
      </w:r>
      <w:r w:rsidR="00C474C1">
        <w:t>’</w:t>
      </w:r>
      <w:r w:rsidRPr="00605EB6">
        <w:t>innocente victime et prévenir un autre malheur semblable</w:t>
      </w:r>
      <w:r w:rsidR="00C474C1">
        <w:t xml:space="preserve">. </w:t>
      </w:r>
      <w:r w:rsidRPr="00605EB6">
        <w:t>À tout prix</w:t>
      </w:r>
      <w:r w:rsidR="00C474C1">
        <w:t xml:space="preserve">, </w:t>
      </w:r>
      <w:r w:rsidRPr="00605EB6">
        <w:t>le terrible animal devait être mis à mort</w:t>
      </w:r>
      <w:r w:rsidR="00C474C1">
        <w:t>.</w:t>
      </w:r>
    </w:p>
    <w:p w14:paraId="06415E11" w14:textId="77777777" w:rsidR="00C474C1" w:rsidRDefault="00C52F4A" w:rsidP="00C52F4A">
      <w:r w:rsidRPr="00605EB6">
        <w:t>Pendant plusieurs jours</w:t>
      </w:r>
      <w:r w:rsidR="00C474C1">
        <w:t xml:space="preserve">, </w:t>
      </w:r>
      <w:r w:rsidRPr="00605EB6">
        <w:t>on fouilla la forêt et successivement tous les bois des environs</w:t>
      </w:r>
      <w:r w:rsidR="00C474C1">
        <w:t xml:space="preserve">, </w:t>
      </w:r>
      <w:r w:rsidRPr="00605EB6">
        <w:t>dans un périmètre de deux à trois lieues</w:t>
      </w:r>
      <w:r w:rsidR="00C474C1">
        <w:t xml:space="preserve">. </w:t>
      </w:r>
      <w:r w:rsidRPr="00605EB6">
        <w:t>On ne trouva rien</w:t>
      </w:r>
      <w:r w:rsidR="00C474C1">
        <w:t xml:space="preserve">. </w:t>
      </w:r>
      <w:r w:rsidRPr="00605EB6">
        <w:t>La louve avait disparu</w:t>
      </w:r>
      <w:r w:rsidR="00C474C1">
        <w:t>.</w:t>
      </w:r>
    </w:p>
    <w:p w14:paraId="009A4B28" w14:textId="77777777" w:rsidR="00C474C1" w:rsidRDefault="00C52F4A" w:rsidP="00C52F4A">
      <w:r w:rsidRPr="00605EB6">
        <w:t>Et le petit Jean</w:t>
      </w:r>
      <w:r w:rsidR="00C474C1">
        <w:t> ?</w:t>
      </w:r>
    </w:p>
    <w:p w14:paraId="0BDC4D07" w14:textId="77777777" w:rsidR="00C474C1" w:rsidRDefault="00C52F4A" w:rsidP="00C52F4A">
      <w:r w:rsidRPr="00605EB6">
        <w:lastRenderedPageBreak/>
        <w:t>Jérôme mit un large crêpe à son chapeau</w:t>
      </w:r>
      <w:r w:rsidR="00C474C1">
        <w:t xml:space="preserve">, </w:t>
      </w:r>
      <w:r w:rsidRPr="00605EB6">
        <w:t>Louise porta un vêtement de grand deuil</w:t>
      </w:r>
      <w:r w:rsidR="00C474C1">
        <w:t>.</w:t>
      </w:r>
    </w:p>
    <w:p w14:paraId="629CD822" w14:textId="77777777" w:rsidR="00C474C1" w:rsidRDefault="00C52F4A" w:rsidP="00C52F4A">
      <w:r w:rsidRPr="00605EB6">
        <w:t>À l</w:t>
      </w:r>
      <w:r w:rsidR="00C474C1">
        <w:t>’</w:t>
      </w:r>
      <w:r w:rsidRPr="00605EB6">
        <w:t>église de la paroisse</w:t>
      </w:r>
      <w:r w:rsidR="00C474C1">
        <w:t xml:space="preserve">, </w:t>
      </w:r>
      <w:r w:rsidRPr="00605EB6">
        <w:t>il y eut un service funèbre auquel toute la population de Voulvent et des communes voisines assista</w:t>
      </w:r>
      <w:r w:rsidR="00C474C1">
        <w:t xml:space="preserve">. </w:t>
      </w:r>
      <w:r w:rsidRPr="00605EB6">
        <w:t>Et l</w:t>
      </w:r>
      <w:r w:rsidR="00C474C1">
        <w:t>’</w:t>
      </w:r>
      <w:r w:rsidRPr="00605EB6">
        <w:t>acte de décès de l</w:t>
      </w:r>
      <w:r w:rsidR="00C474C1">
        <w:t>’</w:t>
      </w:r>
      <w:r w:rsidRPr="00605EB6">
        <w:t>enfant fut écrit sur le registre de la mairie</w:t>
      </w:r>
      <w:r w:rsidR="00C474C1">
        <w:t>.</w:t>
      </w:r>
    </w:p>
    <w:p w14:paraId="7B818734" w14:textId="77777777" w:rsidR="00C474C1" w:rsidRDefault="00C52F4A" w:rsidP="00C52F4A">
      <w:r w:rsidRPr="00605EB6">
        <w:t>En l</w:t>
      </w:r>
      <w:r w:rsidR="00C474C1">
        <w:t>’</w:t>
      </w:r>
      <w:r w:rsidRPr="00605EB6">
        <w:t>année 1845</w:t>
      </w:r>
      <w:r w:rsidR="00C474C1">
        <w:t xml:space="preserve">, </w:t>
      </w:r>
      <w:r w:rsidRPr="00605EB6">
        <w:t>au mois de mars</w:t>
      </w:r>
      <w:r w:rsidR="00C474C1">
        <w:t xml:space="preserve">, </w:t>
      </w:r>
      <w:r w:rsidRPr="00605EB6">
        <w:t>un enfant de dix-huit mois</w:t>
      </w:r>
      <w:r w:rsidR="00C474C1">
        <w:t xml:space="preserve">, </w:t>
      </w:r>
      <w:r w:rsidRPr="00605EB6">
        <w:t>appelé Jean</w:t>
      </w:r>
      <w:r w:rsidR="00C474C1">
        <w:t xml:space="preserve">, </w:t>
      </w:r>
      <w:r w:rsidRPr="00605EB6">
        <w:t>fils de Jérôme Tabourin et de Louise Joli</w:t>
      </w:r>
      <w:r w:rsidR="00C474C1">
        <w:t xml:space="preserve">, </w:t>
      </w:r>
      <w:r w:rsidRPr="00605EB6">
        <w:t>son épouse</w:t>
      </w:r>
      <w:r w:rsidR="00C474C1">
        <w:t xml:space="preserve">, </w:t>
      </w:r>
      <w:r w:rsidRPr="00605EB6">
        <w:t>demeurant au village de Voulvent</w:t>
      </w:r>
      <w:r w:rsidR="00C474C1">
        <w:t xml:space="preserve">, </w:t>
      </w:r>
      <w:r w:rsidRPr="00605EB6">
        <w:t>à trois lieues de Mareille</w:t>
      </w:r>
      <w:r w:rsidR="00C474C1">
        <w:t xml:space="preserve">, </w:t>
      </w:r>
      <w:r w:rsidRPr="00605EB6">
        <w:t>avait été effectivement enlevé par une louve</w:t>
      </w:r>
      <w:r w:rsidR="00C474C1">
        <w:t xml:space="preserve">. </w:t>
      </w:r>
      <w:r w:rsidRPr="00605EB6">
        <w:t>Ce douloureux et terrible événement avait eu un grand retentissement dans toute la contrée</w:t>
      </w:r>
      <w:r w:rsidR="00C474C1">
        <w:t xml:space="preserve">. </w:t>
      </w:r>
      <w:r w:rsidRPr="00605EB6">
        <w:t>Tous les journaux des départements de l</w:t>
      </w:r>
      <w:r w:rsidR="00C474C1">
        <w:t>’</w:t>
      </w:r>
      <w:r w:rsidRPr="00605EB6">
        <w:t>Est l</w:t>
      </w:r>
      <w:r w:rsidR="00C474C1">
        <w:t>’</w:t>
      </w:r>
      <w:r w:rsidRPr="00605EB6">
        <w:t>avaient raconté avec plus ou moins de détails</w:t>
      </w:r>
      <w:r w:rsidR="00C474C1">
        <w:t xml:space="preserve"> ; </w:t>
      </w:r>
      <w:r w:rsidRPr="00605EB6">
        <w:t>et ensuite</w:t>
      </w:r>
      <w:r w:rsidR="00C474C1">
        <w:t xml:space="preserve">, </w:t>
      </w:r>
      <w:r w:rsidRPr="00605EB6">
        <w:t>à Paris</w:t>
      </w:r>
      <w:r w:rsidR="00C474C1">
        <w:t xml:space="preserve">, </w:t>
      </w:r>
      <w:r w:rsidRPr="00605EB6">
        <w:t>on avait pu lire le fait dans toutes les gazettes</w:t>
      </w:r>
      <w:r w:rsidR="00C474C1">
        <w:t xml:space="preserve">, </w:t>
      </w:r>
      <w:r w:rsidRPr="00605EB6">
        <w:t>à la colonne des nouvelles diverses</w:t>
      </w:r>
      <w:r w:rsidR="00C474C1">
        <w:t>.</w:t>
      </w:r>
    </w:p>
    <w:p w14:paraId="56EAED66" w14:textId="77777777" w:rsidR="00C474C1" w:rsidRDefault="00C52F4A" w:rsidP="00C52F4A">
      <w:r w:rsidRPr="00605EB6">
        <w:t>Quand l</w:t>
      </w:r>
      <w:r w:rsidR="00C474C1">
        <w:t>’</w:t>
      </w:r>
      <w:r w:rsidRPr="00605EB6">
        <w:t>homme sauvage fit son apparition dans la forêt de Mareille</w:t>
      </w:r>
      <w:r w:rsidR="00C474C1">
        <w:t xml:space="preserve">, </w:t>
      </w:r>
      <w:r w:rsidRPr="00605EB6">
        <w:t>les gens du pays se souvinrent du drame de Voulvent</w:t>
      </w:r>
      <w:r w:rsidR="00C474C1">
        <w:t xml:space="preserve">, </w:t>
      </w:r>
      <w:r w:rsidRPr="00605EB6">
        <w:t>que beaucoup d</w:t>
      </w:r>
      <w:r w:rsidR="00C474C1">
        <w:t>’</w:t>
      </w:r>
      <w:r w:rsidRPr="00605EB6">
        <w:t>entre eux n</w:t>
      </w:r>
      <w:r w:rsidR="00C474C1">
        <w:t>’</w:t>
      </w:r>
      <w:r w:rsidRPr="00605EB6">
        <w:t>avaient pas encore oublié</w:t>
      </w:r>
      <w:r w:rsidR="00C474C1">
        <w:t>.</w:t>
      </w:r>
    </w:p>
    <w:p w14:paraId="23AFB410" w14:textId="77777777" w:rsidR="00C474C1" w:rsidRDefault="00C52F4A" w:rsidP="00C52F4A">
      <w:r w:rsidRPr="00605EB6">
        <w:t>Le sauvage</w:t>
      </w:r>
      <w:r w:rsidR="00C474C1">
        <w:t xml:space="preserve">, </w:t>
      </w:r>
      <w:r w:rsidRPr="00605EB6">
        <w:t>à qui l</w:t>
      </w:r>
      <w:r w:rsidR="00C474C1">
        <w:t>’</w:t>
      </w:r>
      <w:r w:rsidRPr="00605EB6">
        <w:t>on donnait de dix-huit à vingt ans</w:t>
      </w:r>
      <w:r w:rsidR="00C474C1">
        <w:t xml:space="preserve">, </w:t>
      </w:r>
      <w:r w:rsidRPr="00605EB6">
        <w:t>avait précisément l</w:t>
      </w:r>
      <w:r w:rsidR="00C474C1">
        <w:t>’</w:t>
      </w:r>
      <w:r w:rsidRPr="00605EB6">
        <w:t>âge qu</w:t>
      </w:r>
      <w:r w:rsidR="00C474C1">
        <w:t>’</w:t>
      </w:r>
      <w:r w:rsidRPr="00605EB6">
        <w:t>aurait eu</w:t>
      </w:r>
      <w:r w:rsidR="00C474C1">
        <w:t xml:space="preserve">, </w:t>
      </w:r>
      <w:r w:rsidRPr="00605EB6">
        <w:t>à peu près à la même époque</w:t>
      </w:r>
      <w:r w:rsidR="00C474C1">
        <w:t xml:space="preserve">, </w:t>
      </w:r>
      <w:r w:rsidRPr="00605EB6">
        <w:t>le fils de Jérôme Tabourin</w:t>
      </w:r>
      <w:r w:rsidR="00C474C1">
        <w:t xml:space="preserve">. </w:t>
      </w:r>
      <w:r w:rsidRPr="00605EB6">
        <w:t>Cette coïncidence était une bonne fortune pour les amateurs de merveilleux</w:t>
      </w:r>
      <w:r w:rsidR="00C474C1">
        <w:t>.</w:t>
      </w:r>
    </w:p>
    <w:p w14:paraId="3AD0FBA0" w14:textId="3B5E0598" w:rsidR="00C474C1" w:rsidRDefault="0094609C" w:rsidP="00C52F4A">
      <w:r>
        <w:t>— </w:t>
      </w:r>
      <w:r w:rsidR="00C52F4A" w:rsidRPr="00605EB6">
        <w:t>Vous demandez qui est cet homme sauvage et d</w:t>
      </w:r>
      <w:r w:rsidR="00C474C1">
        <w:t>’</w:t>
      </w:r>
      <w:r w:rsidR="00C52F4A" w:rsidRPr="00605EB6">
        <w:t>où il vient</w:t>
      </w:r>
      <w:r w:rsidR="00C474C1">
        <w:t xml:space="preserve"> ?, </w:t>
      </w:r>
      <w:r w:rsidR="00C52F4A" w:rsidRPr="00605EB6">
        <w:t>dirent-ils</w:t>
      </w:r>
      <w:r w:rsidR="00C474C1">
        <w:t xml:space="preserve"> ; </w:t>
      </w:r>
      <w:r w:rsidR="00C52F4A" w:rsidRPr="00605EB6">
        <w:t>eh bien</w:t>
      </w:r>
      <w:r w:rsidR="00C474C1">
        <w:t xml:space="preserve"> !, </w:t>
      </w:r>
      <w:r w:rsidR="00C52F4A" w:rsidRPr="00605EB6">
        <w:t>nous allons vous l</w:t>
      </w:r>
      <w:r w:rsidR="00C474C1">
        <w:t>’</w:t>
      </w:r>
      <w:r w:rsidR="00C52F4A" w:rsidRPr="00605EB6">
        <w:t>apprendre</w:t>
      </w:r>
      <w:r w:rsidR="00C474C1">
        <w:t xml:space="preserve"> ; : </w:t>
      </w:r>
      <w:r w:rsidR="00C52F4A" w:rsidRPr="00605EB6">
        <w:t>c</w:t>
      </w:r>
      <w:r w:rsidR="00C474C1">
        <w:t>’</w:t>
      </w:r>
      <w:r w:rsidR="00C52F4A" w:rsidRPr="00605EB6">
        <w:t>est Jean Tabourin</w:t>
      </w:r>
      <w:r w:rsidR="00C474C1">
        <w:t xml:space="preserve">, </w:t>
      </w:r>
      <w:r w:rsidR="00C52F4A" w:rsidRPr="00605EB6">
        <w:t>le fils de Jérôme Tabourin de Voulvent</w:t>
      </w:r>
      <w:r w:rsidR="00C474C1">
        <w:t xml:space="preserve">, </w:t>
      </w:r>
      <w:r w:rsidR="00C52F4A" w:rsidRPr="00605EB6">
        <w:t>qui a été enlevé par une louve à l</w:t>
      </w:r>
      <w:r w:rsidR="00C474C1">
        <w:t>’</w:t>
      </w:r>
      <w:r w:rsidR="00C52F4A" w:rsidRPr="00605EB6">
        <w:t>âge de dix huit mois</w:t>
      </w:r>
      <w:r w:rsidR="00C474C1">
        <w:t>.</w:t>
      </w:r>
    </w:p>
    <w:p w14:paraId="2C65229A" w14:textId="77777777" w:rsidR="00C474C1" w:rsidRDefault="00C52F4A" w:rsidP="00C52F4A">
      <w:r w:rsidRPr="00605EB6">
        <w:t>On se récria d</w:t>
      </w:r>
      <w:r w:rsidR="00C474C1">
        <w:t>’</w:t>
      </w:r>
      <w:r w:rsidRPr="00605EB6">
        <w:t>abord très fort</w:t>
      </w:r>
      <w:r w:rsidR="00C474C1">
        <w:t xml:space="preserve">, </w:t>
      </w:r>
      <w:r w:rsidRPr="00605EB6">
        <w:t>puis on finit par écouter</w:t>
      </w:r>
      <w:r w:rsidR="00C474C1">
        <w:t>.</w:t>
      </w:r>
    </w:p>
    <w:p w14:paraId="2C33265F" w14:textId="7F02824E" w:rsidR="00C474C1" w:rsidRDefault="0094609C" w:rsidP="00C52F4A">
      <w:r>
        <w:t>— </w:t>
      </w:r>
      <w:r w:rsidR="00C52F4A" w:rsidRPr="00605EB6">
        <w:t>Calculez</w:t>
      </w:r>
      <w:r w:rsidR="00C474C1">
        <w:t xml:space="preserve"> : </w:t>
      </w:r>
      <w:r w:rsidR="00C52F4A" w:rsidRPr="00605EB6">
        <w:t>Quel âge aurait aujourd</w:t>
      </w:r>
      <w:r w:rsidR="00C474C1">
        <w:t>’</w:t>
      </w:r>
      <w:r w:rsidR="00C52F4A" w:rsidRPr="00605EB6">
        <w:t>hui Jean Tabourin</w:t>
      </w:r>
      <w:r w:rsidR="00C474C1">
        <w:t xml:space="preserve"> ? </w:t>
      </w:r>
      <w:r w:rsidR="00C52F4A" w:rsidRPr="00605EB6">
        <w:t>Dix-neuf ans et six mois</w:t>
      </w:r>
      <w:r w:rsidR="00C474C1">
        <w:t xml:space="preserve">, </w:t>
      </w:r>
      <w:r w:rsidR="00C52F4A" w:rsidRPr="00605EB6">
        <w:t>puisque c</w:t>
      </w:r>
      <w:r w:rsidR="00C474C1">
        <w:t>’</w:t>
      </w:r>
      <w:r w:rsidR="00C52F4A" w:rsidRPr="00605EB6">
        <w:t xml:space="preserve">est en </w:t>
      </w:r>
      <w:r w:rsidR="005556B2" w:rsidRPr="00605EB6">
        <w:t>184</w:t>
      </w:r>
      <w:r w:rsidR="005556B2">
        <w:t>5</w:t>
      </w:r>
      <w:r w:rsidR="00C474C1">
        <w:t xml:space="preserve">, </w:t>
      </w:r>
      <w:r w:rsidR="00C52F4A" w:rsidRPr="00605EB6">
        <w:t xml:space="preserve">à dix-huit </w:t>
      </w:r>
      <w:r w:rsidR="00C52F4A" w:rsidRPr="00605EB6">
        <w:lastRenderedPageBreak/>
        <w:t>mois</w:t>
      </w:r>
      <w:r w:rsidR="00C474C1">
        <w:t xml:space="preserve">, </w:t>
      </w:r>
      <w:r w:rsidR="00C52F4A" w:rsidRPr="00605EB6">
        <w:t>que la louve l</w:t>
      </w:r>
      <w:r w:rsidR="00C474C1">
        <w:t>’</w:t>
      </w:r>
      <w:r w:rsidR="00C52F4A" w:rsidRPr="00605EB6">
        <w:t>a pris et emporté dans les bois</w:t>
      </w:r>
      <w:r w:rsidR="00C474C1">
        <w:t xml:space="preserve">. </w:t>
      </w:r>
      <w:r w:rsidR="00C52F4A" w:rsidRPr="00605EB6">
        <w:t>Eh bien</w:t>
      </w:r>
      <w:r w:rsidR="00C474C1">
        <w:t xml:space="preserve">, </w:t>
      </w:r>
      <w:r w:rsidR="00C52F4A" w:rsidRPr="00605EB6">
        <w:t>après avoir vu le sauvage</w:t>
      </w:r>
      <w:r w:rsidR="00C474C1">
        <w:t xml:space="preserve">, </w:t>
      </w:r>
      <w:r w:rsidR="00C52F4A" w:rsidRPr="00605EB6">
        <w:t>tout le monde s</w:t>
      </w:r>
      <w:r w:rsidR="00C474C1">
        <w:t>’</w:t>
      </w:r>
      <w:r w:rsidR="00C52F4A" w:rsidRPr="00605EB6">
        <w:t>est accordé à dire qu</w:t>
      </w:r>
      <w:r w:rsidR="00C474C1">
        <w:t>’</w:t>
      </w:r>
      <w:r w:rsidR="00C52F4A" w:rsidRPr="00605EB6">
        <w:t>il n</w:t>
      </w:r>
      <w:r w:rsidR="00C474C1">
        <w:t>’</w:t>
      </w:r>
      <w:r w:rsidR="00C52F4A" w:rsidRPr="00605EB6">
        <w:t>avait pas vingt ans</w:t>
      </w:r>
      <w:r w:rsidR="00C474C1">
        <w:t>.</w:t>
      </w:r>
    </w:p>
    <w:p w14:paraId="4730479D" w14:textId="77777777" w:rsidR="00C474C1" w:rsidRDefault="00C52F4A" w:rsidP="00C52F4A">
      <w:r w:rsidRPr="00605EB6">
        <w:t>Sur ce point il était difficile de répliquer</w:t>
      </w:r>
      <w:r w:rsidR="00C474C1">
        <w:t>.</w:t>
      </w:r>
    </w:p>
    <w:p w14:paraId="5F8AC6F6" w14:textId="2B82409B" w:rsidR="00C474C1" w:rsidRDefault="0094609C" w:rsidP="00C52F4A">
      <w:r>
        <w:t>— </w:t>
      </w:r>
      <w:r w:rsidR="00C52F4A" w:rsidRPr="00605EB6">
        <w:t>D</w:t>
      </w:r>
      <w:r w:rsidR="00C474C1">
        <w:t>’</w:t>
      </w:r>
      <w:r w:rsidR="00C52F4A" w:rsidRPr="00605EB6">
        <w:t>ailleurs</w:t>
      </w:r>
      <w:r w:rsidR="00C474C1">
        <w:t xml:space="preserve">, </w:t>
      </w:r>
      <w:r w:rsidR="00C52F4A" w:rsidRPr="00605EB6">
        <w:t>ajoutait un des convaincus</w:t>
      </w:r>
      <w:r w:rsidR="00C474C1">
        <w:t xml:space="preserve">, </w:t>
      </w:r>
      <w:r w:rsidR="00C52F4A" w:rsidRPr="00605EB6">
        <w:t>ardent propagateur de l</w:t>
      </w:r>
      <w:r w:rsidR="00C474C1">
        <w:t>’</w:t>
      </w:r>
      <w:r w:rsidR="00C52F4A" w:rsidRPr="00605EB6">
        <w:t>opinion</w:t>
      </w:r>
      <w:r w:rsidR="00C474C1">
        <w:t xml:space="preserve">, </w:t>
      </w:r>
      <w:r w:rsidR="00C52F4A" w:rsidRPr="00605EB6">
        <w:t>j</w:t>
      </w:r>
      <w:r w:rsidR="00C474C1">
        <w:t>’</w:t>
      </w:r>
      <w:r w:rsidR="00C52F4A" w:rsidRPr="00605EB6">
        <w:t>ai parfaitement connu le bûcheron de Voulvent</w:t>
      </w:r>
      <w:r w:rsidR="00C474C1">
        <w:t xml:space="preserve">, </w:t>
      </w:r>
      <w:r w:rsidR="00C52F4A" w:rsidRPr="00605EB6">
        <w:t>je puis même me vanter de lui avoir plusieurs fois serré la main</w:t>
      </w:r>
      <w:r w:rsidR="00C474C1">
        <w:t xml:space="preserve">. </w:t>
      </w:r>
      <w:r w:rsidR="00C52F4A" w:rsidRPr="00605EB6">
        <w:t>Le sauvage est fort comme Jérôme le bûcheron et il lui ressemble comme une goutte d</w:t>
      </w:r>
      <w:r w:rsidR="00C474C1">
        <w:t>’</w:t>
      </w:r>
      <w:r w:rsidR="00C52F4A" w:rsidRPr="00605EB6">
        <w:t>eau à une autre goutte d</w:t>
      </w:r>
      <w:r w:rsidR="00C474C1">
        <w:t>’</w:t>
      </w:r>
      <w:r w:rsidR="00C52F4A" w:rsidRPr="00605EB6">
        <w:t>eau</w:t>
      </w:r>
      <w:r w:rsidR="00C474C1">
        <w:t xml:space="preserve">. </w:t>
      </w:r>
      <w:r w:rsidR="00C52F4A" w:rsidRPr="00605EB6">
        <w:t>Il n</w:t>
      </w:r>
      <w:r w:rsidR="00C474C1">
        <w:t>’</w:t>
      </w:r>
      <w:r w:rsidR="00C52F4A" w:rsidRPr="00605EB6">
        <w:t>y a pas à soulever la Bosse-Grise pour découvrir la vérité</w:t>
      </w:r>
      <w:r w:rsidR="00C474C1">
        <w:t xml:space="preserve">, </w:t>
      </w:r>
      <w:r w:rsidR="00C52F4A" w:rsidRPr="00605EB6">
        <w:t>ni à dire c</w:t>
      </w:r>
      <w:r w:rsidR="00C474C1">
        <w:t>’</w:t>
      </w:r>
      <w:r w:rsidR="00C52F4A" w:rsidRPr="00605EB6">
        <w:t>est ci</w:t>
      </w:r>
      <w:r w:rsidR="00C474C1">
        <w:t xml:space="preserve">, </w:t>
      </w:r>
      <w:r w:rsidR="00C52F4A" w:rsidRPr="00605EB6">
        <w:t>c</w:t>
      </w:r>
      <w:r w:rsidR="00C474C1">
        <w:t>’</w:t>
      </w:r>
      <w:r w:rsidR="00C52F4A" w:rsidRPr="00605EB6">
        <w:t>est ça et autre chose encore</w:t>
      </w:r>
      <w:r w:rsidR="00C474C1">
        <w:t xml:space="preserve"> : </w:t>
      </w:r>
      <w:r w:rsidR="00C52F4A" w:rsidRPr="00605EB6">
        <w:t>l</w:t>
      </w:r>
      <w:r w:rsidR="00C474C1">
        <w:t>’</w:t>
      </w:r>
      <w:r w:rsidR="00C52F4A" w:rsidRPr="00605EB6">
        <w:t>homme sauvage est le fils de Jérôme Tabourin</w:t>
      </w:r>
      <w:r w:rsidR="00C474C1">
        <w:t xml:space="preserve">, </w:t>
      </w:r>
      <w:r w:rsidR="00C52F4A" w:rsidRPr="00605EB6">
        <w:t>le bûcheron de Voulvent</w:t>
      </w:r>
      <w:r w:rsidR="00C474C1">
        <w:t>.</w:t>
      </w:r>
    </w:p>
    <w:p w14:paraId="0FD92F46" w14:textId="77777777" w:rsidR="00C474C1" w:rsidRDefault="00C52F4A" w:rsidP="00C52F4A">
      <w:r w:rsidRPr="00605EB6">
        <w:t>On finissait par s</w:t>
      </w:r>
      <w:r w:rsidR="00C474C1">
        <w:t>’</w:t>
      </w:r>
      <w:r w:rsidRPr="00605EB6">
        <w:t>incliner devant des affirmations si éloquentes</w:t>
      </w:r>
      <w:r w:rsidR="00C474C1">
        <w:t>.</w:t>
      </w:r>
    </w:p>
    <w:p w14:paraId="3EA724EF" w14:textId="77777777" w:rsidR="00C474C1" w:rsidRDefault="00C52F4A" w:rsidP="00C52F4A">
      <w:r w:rsidRPr="00605EB6">
        <w:t>Ceux qui ne voulaient pas encore se laisser convaincre secouaient la tête</w:t>
      </w:r>
      <w:r w:rsidR="00C474C1">
        <w:t>.</w:t>
      </w:r>
    </w:p>
    <w:p w14:paraId="29C23BB4" w14:textId="63933405" w:rsidR="00C474C1" w:rsidRDefault="0094609C" w:rsidP="00C52F4A">
      <w:r>
        <w:t>— </w:t>
      </w:r>
      <w:r w:rsidR="00C52F4A" w:rsidRPr="00605EB6">
        <w:t>Mais cela ne peut pas être</w:t>
      </w:r>
      <w:r w:rsidR="00C474C1">
        <w:t xml:space="preserve">, </w:t>
      </w:r>
      <w:r w:rsidR="00C52F4A" w:rsidRPr="00605EB6">
        <w:t>objectaient-ils</w:t>
      </w:r>
      <w:r w:rsidR="00C474C1">
        <w:t xml:space="preserve">, </w:t>
      </w:r>
      <w:r w:rsidR="00C52F4A" w:rsidRPr="00605EB6">
        <w:t>puisque le petit Jean a été mangé par la louve</w:t>
      </w:r>
      <w:r w:rsidR="00C474C1">
        <w:t>.</w:t>
      </w:r>
    </w:p>
    <w:p w14:paraId="159866FD" w14:textId="1E1D2CAD" w:rsidR="00C474C1" w:rsidRDefault="0094609C" w:rsidP="00C52F4A">
      <w:r>
        <w:t>— </w:t>
      </w:r>
      <w:r w:rsidR="00C52F4A" w:rsidRPr="00605EB6">
        <w:t>Qu</w:t>
      </w:r>
      <w:r w:rsidR="00C474C1">
        <w:t>’</w:t>
      </w:r>
      <w:r w:rsidR="00C52F4A" w:rsidRPr="00605EB6">
        <w:t>est-ce qui le prouve</w:t>
      </w:r>
      <w:r w:rsidR="00C474C1">
        <w:t> ?</w:t>
      </w:r>
    </w:p>
    <w:p w14:paraId="12F938AC" w14:textId="395B6A43" w:rsidR="00C474C1" w:rsidRDefault="0094609C" w:rsidP="00C52F4A">
      <w:r>
        <w:t>— </w:t>
      </w:r>
      <w:r w:rsidR="00C52F4A" w:rsidRPr="00605EB6">
        <w:t>Quand un loup pénètre dans la bergerie et emporte un agneau</w:t>
      </w:r>
      <w:r w:rsidR="00C474C1">
        <w:t xml:space="preserve">, </w:t>
      </w:r>
      <w:r w:rsidR="00C52F4A" w:rsidRPr="00605EB6">
        <w:t>on sait ce qu</w:t>
      </w:r>
      <w:r w:rsidR="00C474C1">
        <w:t>’</w:t>
      </w:r>
      <w:r w:rsidR="00C52F4A" w:rsidRPr="00605EB6">
        <w:t>il en veut faire</w:t>
      </w:r>
      <w:r w:rsidR="00C474C1">
        <w:t>.</w:t>
      </w:r>
    </w:p>
    <w:p w14:paraId="5C5FC26E" w14:textId="711748FB" w:rsidR="00C474C1" w:rsidRDefault="0094609C" w:rsidP="00C52F4A">
      <w:r>
        <w:t>— </w:t>
      </w:r>
      <w:r w:rsidR="00C52F4A" w:rsidRPr="00605EB6">
        <w:t>On a cru à Voulvent que l</w:t>
      </w:r>
      <w:r w:rsidR="00C474C1">
        <w:t>’</w:t>
      </w:r>
      <w:r w:rsidR="00C52F4A" w:rsidRPr="00605EB6">
        <w:t>enfant avait été mangé</w:t>
      </w:r>
      <w:r w:rsidR="00C474C1">
        <w:t xml:space="preserve">, </w:t>
      </w:r>
      <w:r w:rsidR="00C52F4A" w:rsidRPr="00605EB6">
        <w:t>c</w:t>
      </w:r>
      <w:r w:rsidR="00C474C1">
        <w:t>’</w:t>
      </w:r>
      <w:r w:rsidR="00C52F4A" w:rsidRPr="00605EB6">
        <w:t>est vrai</w:t>
      </w:r>
      <w:r w:rsidR="00C474C1">
        <w:t xml:space="preserve"> ; </w:t>
      </w:r>
      <w:r w:rsidR="00C52F4A" w:rsidRPr="00605EB6">
        <w:t>mais on n</w:t>
      </w:r>
      <w:r w:rsidR="00C474C1">
        <w:t>’</w:t>
      </w:r>
      <w:r w:rsidR="00C52F4A" w:rsidRPr="00605EB6">
        <w:t>a jamais été bien sûr de cela</w:t>
      </w:r>
      <w:r w:rsidR="00C474C1">
        <w:t xml:space="preserve">. </w:t>
      </w:r>
      <w:r w:rsidR="00C52F4A" w:rsidRPr="00605EB6">
        <w:t>On a cherché dans les bois</w:t>
      </w:r>
      <w:r w:rsidR="00C474C1">
        <w:t xml:space="preserve">, </w:t>
      </w:r>
      <w:r w:rsidR="00C52F4A" w:rsidRPr="00605EB6">
        <w:t>de tous les côtés</w:t>
      </w:r>
      <w:r w:rsidR="00C474C1">
        <w:t xml:space="preserve">, </w:t>
      </w:r>
      <w:r w:rsidR="00C52F4A" w:rsidRPr="00605EB6">
        <w:t>partout</w:t>
      </w:r>
      <w:r w:rsidR="00C474C1">
        <w:t xml:space="preserve"> ; </w:t>
      </w:r>
      <w:r w:rsidR="00C52F4A" w:rsidRPr="00605EB6">
        <w:t>a-t-on trouvé seulement un os de l</w:t>
      </w:r>
      <w:r w:rsidR="00C474C1">
        <w:t>’</w:t>
      </w:r>
      <w:r w:rsidR="00C52F4A" w:rsidRPr="00605EB6">
        <w:t>enfant</w:t>
      </w:r>
      <w:r w:rsidR="00C474C1">
        <w:t> ?</w:t>
      </w:r>
    </w:p>
    <w:p w14:paraId="4AFC8D8D" w14:textId="2FB89832" w:rsidR="00C474C1" w:rsidRDefault="0094609C" w:rsidP="00C52F4A">
      <w:r>
        <w:t>— </w:t>
      </w:r>
      <w:r w:rsidR="00C52F4A" w:rsidRPr="00605EB6">
        <w:t>Ainsi</w:t>
      </w:r>
      <w:r w:rsidR="00C474C1">
        <w:t xml:space="preserve">, </w:t>
      </w:r>
      <w:r w:rsidR="00C52F4A" w:rsidRPr="00605EB6">
        <w:t>vous prétendez qu</w:t>
      </w:r>
      <w:r w:rsidR="00C474C1">
        <w:t>’</w:t>
      </w:r>
      <w:r w:rsidR="00C52F4A" w:rsidRPr="00605EB6">
        <w:t>il n</w:t>
      </w:r>
      <w:r w:rsidR="00C474C1">
        <w:t>’</w:t>
      </w:r>
      <w:r w:rsidR="00C52F4A" w:rsidRPr="00605EB6">
        <w:t>a pas été dévoré par la louve</w:t>
      </w:r>
      <w:r w:rsidR="00C474C1">
        <w:t> ?</w:t>
      </w:r>
    </w:p>
    <w:p w14:paraId="0BADBD3A" w14:textId="1C1BC565" w:rsidR="00C474C1" w:rsidRDefault="0094609C" w:rsidP="00C52F4A">
      <w:r>
        <w:lastRenderedPageBreak/>
        <w:t>— </w:t>
      </w:r>
      <w:r w:rsidR="00C52F4A" w:rsidRPr="00605EB6">
        <w:t>Parfaitement</w:t>
      </w:r>
      <w:r w:rsidR="00C474C1">
        <w:t>.</w:t>
      </w:r>
    </w:p>
    <w:p w14:paraId="10D70F5D" w14:textId="2557B598" w:rsidR="00C474C1" w:rsidRDefault="0094609C" w:rsidP="00C52F4A">
      <w:r>
        <w:t>— </w:t>
      </w:r>
      <w:r w:rsidR="00C52F4A" w:rsidRPr="00605EB6">
        <w:t>Pourquoi la bête l</w:t>
      </w:r>
      <w:r w:rsidR="00C474C1">
        <w:t>’</w:t>
      </w:r>
      <w:r w:rsidR="00C52F4A" w:rsidRPr="00605EB6">
        <w:t>a-t-elle emporté</w:t>
      </w:r>
      <w:r w:rsidR="00C474C1">
        <w:t xml:space="preserve">, </w:t>
      </w:r>
      <w:r w:rsidR="00C52F4A" w:rsidRPr="00605EB6">
        <w:t>alors</w:t>
      </w:r>
      <w:r w:rsidR="00C474C1">
        <w:t> ?</w:t>
      </w:r>
    </w:p>
    <w:p w14:paraId="18C40FED" w14:textId="5B5C8E0A" w:rsidR="00C474C1" w:rsidRDefault="0094609C" w:rsidP="00C52F4A">
      <w:r>
        <w:t>— </w:t>
      </w:r>
      <w:r w:rsidR="00C52F4A" w:rsidRPr="00605EB6">
        <w:t>Ah</w:t>
      </w:r>
      <w:r w:rsidR="00C474C1">
        <w:t xml:space="preserve"> ! </w:t>
      </w:r>
      <w:r w:rsidR="00C52F4A" w:rsidRPr="00605EB6">
        <w:t>nous vous attendions là</w:t>
      </w:r>
      <w:r w:rsidR="00C474C1">
        <w:t xml:space="preserve">. </w:t>
      </w:r>
      <w:r w:rsidR="00C52F4A" w:rsidRPr="00605EB6">
        <w:t>La louve n</w:t>
      </w:r>
      <w:r w:rsidR="00C474C1">
        <w:t>’</w:t>
      </w:r>
      <w:r w:rsidR="00C52F4A" w:rsidRPr="00605EB6">
        <w:t>était pas aussi féroce</w:t>
      </w:r>
      <w:r w:rsidR="00C474C1">
        <w:t xml:space="preserve">, </w:t>
      </w:r>
      <w:r w:rsidR="00C52F4A" w:rsidRPr="00605EB6">
        <w:t>aussi affamée</w:t>
      </w:r>
      <w:r w:rsidR="00C474C1">
        <w:t xml:space="preserve">, </w:t>
      </w:r>
      <w:r w:rsidR="00C52F4A" w:rsidRPr="00605EB6">
        <w:t>qu</w:t>
      </w:r>
      <w:r w:rsidR="00C474C1">
        <w:t>’</w:t>
      </w:r>
      <w:r w:rsidR="00C52F4A" w:rsidRPr="00605EB6">
        <w:t>on a bien voulu le dire</w:t>
      </w:r>
      <w:r w:rsidR="00C474C1">
        <w:t xml:space="preserve">. </w:t>
      </w:r>
      <w:r w:rsidR="00C52F4A" w:rsidRPr="00605EB6">
        <w:t>Certainement elle ne s</w:t>
      </w:r>
      <w:r w:rsidR="00C474C1">
        <w:t>’</w:t>
      </w:r>
      <w:r w:rsidR="00C52F4A" w:rsidRPr="00605EB6">
        <w:t>est pas jetée sur le petit Jean et ne l</w:t>
      </w:r>
      <w:r w:rsidR="00C474C1">
        <w:t>’</w:t>
      </w:r>
      <w:r w:rsidR="00C52F4A" w:rsidRPr="00605EB6">
        <w:t>a pas emporté au fin fond de la forêt avec l</w:t>
      </w:r>
      <w:r w:rsidR="00C474C1">
        <w:t>’</w:t>
      </w:r>
      <w:r w:rsidR="00C52F4A" w:rsidRPr="00605EB6">
        <w:t>intention de le combler de caresses</w:t>
      </w:r>
      <w:r w:rsidR="00C474C1">
        <w:t xml:space="preserve">. </w:t>
      </w:r>
      <w:r w:rsidR="00C52F4A" w:rsidRPr="00605EB6">
        <w:t>Elle avait mis bas dans un fourré</w:t>
      </w:r>
      <w:r w:rsidR="00C474C1">
        <w:t xml:space="preserve"> ; </w:t>
      </w:r>
      <w:r w:rsidR="00C52F4A" w:rsidRPr="00605EB6">
        <w:t>elle emportait le pauvre petit dans son repaire pour le mettre en pièces et le donner en pâture à ses louveteaux</w:t>
      </w:r>
      <w:r w:rsidR="00C474C1">
        <w:t>.</w:t>
      </w:r>
    </w:p>
    <w:p w14:paraId="095472BA" w14:textId="77777777" w:rsidR="00C474C1" w:rsidRDefault="00C474C1" w:rsidP="00C52F4A">
      <w:r>
        <w:t>» </w:t>
      </w:r>
      <w:r w:rsidR="00C52F4A" w:rsidRPr="00605EB6">
        <w:t>Mais voilà</w:t>
      </w:r>
      <w:r>
        <w:t xml:space="preserve"> : </w:t>
      </w:r>
      <w:r w:rsidR="00C52F4A" w:rsidRPr="00605EB6">
        <w:t>pendant qu</w:t>
      </w:r>
      <w:r>
        <w:t>’</w:t>
      </w:r>
      <w:r w:rsidR="00C52F4A" w:rsidRPr="00605EB6">
        <w:t>elle était à la recherche d</w:t>
      </w:r>
      <w:r>
        <w:t>’</w:t>
      </w:r>
      <w:r w:rsidR="00C52F4A" w:rsidRPr="00605EB6">
        <w:t>une proie</w:t>
      </w:r>
      <w:r>
        <w:t xml:space="preserve">, </w:t>
      </w:r>
      <w:r w:rsidR="00C52F4A" w:rsidRPr="00605EB6">
        <w:t>le hasard conduisit un garde du bois dans le fourré de la louve</w:t>
      </w:r>
      <w:r>
        <w:t xml:space="preserve"> ; </w:t>
      </w:r>
      <w:r w:rsidR="00C52F4A" w:rsidRPr="00605EB6">
        <w:t>il trouva la nichée et emporta les louveteaux</w:t>
      </w:r>
      <w:r>
        <w:t xml:space="preserve">. </w:t>
      </w:r>
      <w:r w:rsidR="00C52F4A" w:rsidRPr="00605EB6">
        <w:t>Combien y en avait-il</w:t>
      </w:r>
      <w:r>
        <w:t xml:space="preserve"> ? </w:t>
      </w:r>
      <w:r w:rsidR="00C52F4A" w:rsidRPr="00605EB6">
        <w:t>Nous n</w:t>
      </w:r>
      <w:r>
        <w:t>’</w:t>
      </w:r>
      <w:r w:rsidR="00C52F4A" w:rsidRPr="00605EB6">
        <w:t>en savons rien</w:t>
      </w:r>
      <w:r>
        <w:t xml:space="preserve"> ; </w:t>
      </w:r>
      <w:r w:rsidR="00C52F4A" w:rsidRPr="00605EB6">
        <w:t>mais qu</w:t>
      </w:r>
      <w:r>
        <w:t>’</w:t>
      </w:r>
      <w:r w:rsidR="00C52F4A" w:rsidRPr="00605EB6">
        <w:t>importe</w:t>
      </w:r>
      <w:r>
        <w:t xml:space="preserve"> ? </w:t>
      </w:r>
      <w:r w:rsidR="00C52F4A" w:rsidRPr="00605EB6">
        <w:t>Autant de moins</w:t>
      </w:r>
      <w:r>
        <w:t xml:space="preserve">. </w:t>
      </w:r>
      <w:r w:rsidR="00C52F4A" w:rsidRPr="00605EB6">
        <w:t>En ne retrouvant plus ses petits</w:t>
      </w:r>
      <w:r>
        <w:t xml:space="preserve">, </w:t>
      </w:r>
      <w:r w:rsidR="00C52F4A" w:rsidRPr="00605EB6">
        <w:t>la louve désolée se mit à gémir</w:t>
      </w:r>
      <w:r>
        <w:t xml:space="preserve">. </w:t>
      </w:r>
      <w:r w:rsidR="00C52F4A" w:rsidRPr="00605EB6">
        <w:t>Elle avait mérité ce qui lui arrivait</w:t>
      </w:r>
      <w:r>
        <w:t xml:space="preserve">. </w:t>
      </w:r>
      <w:r w:rsidR="00C52F4A" w:rsidRPr="00605EB6">
        <w:t>Elle avait pris le petit Jean à sa mère</w:t>
      </w:r>
      <w:r>
        <w:t xml:space="preserve">, </w:t>
      </w:r>
      <w:r w:rsidR="00C52F4A" w:rsidRPr="00605EB6">
        <w:t>on lui avait enlevé ses louveteaux</w:t>
      </w:r>
      <w:r>
        <w:t>.</w:t>
      </w:r>
    </w:p>
    <w:p w14:paraId="3ACD27BC" w14:textId="3CE757F8" w:rsidR="00C474C1" w:rsidRDefault="00C474C1" w:rsidP="00C52F4A">
      <w:r>
        <w:t>» </w:t>
      </w:r>
      <w:r w:rsidR="00C52F4A" w:rsidRPr="00605EB6">
        <w:t>Dans sa douleur</w:t>
      </w:r>
      <w:r>
        <w:t xml:space="preserve">, </w:t>
      </w:r>
      <w:r w:rsidR="00C52F4A" w:rsidRPr="00605EB6">
        <w:t>n</w:t>
      </w:r>
      <w:r>
        <w:t>’</w:t>
      </w:r>
      <w:r w:rsidR="00C52F4A" w:rsidRPr="00605EB6">
        <w:t>ayant plus</w:t>
      </w:r>
      <w:r>
        <w:t xml:space="preserve">, </w:t>
      </w:r>
      <w:r w:rsidR="00C52F4A" w:rsidRPr="00605EB6">
        <w:t>d</w:t>
      </w:r>
      <w:r>
        <w:t>’</w:t>
      </w:r>
      <w:r w:rsidR="00C52F4A" w:rsidRPr="00605EB6">
        <w:t>ailleurs</w:t>
      </w:r>
      <w:r>
        <w:t xml:space="preserve">, </w:t>
      </w:r>
      <w:r w:rsidR="00C52F4A" w:rsidRPr="00605EB6">
        <w:t>à partager la proie qu</w:t>
      </w:r>
      <w:r>
        <w:t>’</w:t>
      </w:r>
      <w:r w:rsidR="00C52F4A" w:rsidRPr="00605EB6">
        <w:t>elle apportait</w:t>
      </w:r>
      <w:r>
        <w:t xml:space="preserve">, </w:t>
      </w:r>
      <w:r w:rsidR="00C52F4A" w:rsidRPr="00605EB6">
        <w:t>elle n</w:t>
      </w:r>
      <w:r>
        <w:t>’</w:t>
      </w:r>
      <w:r w:rsidR="00C52F4A" w:rsidRPr="00605EB6">
        <w:t>eut pas le courage de dévorer l</w:t>
      </w:r>
      <w:r>
        <w:t>’</w:t>
      </w:r>
      <w:r w:rsidR="00C52F4A" w:rsidRPr="00605EB6">
        <w:t>enfant auquel</w:t>
      </w:r>
      <w:r>
        <w:t xml:space="preserve">, </w:t>
      </w:r>
      <w:r w:rsidR="00C52F4A" w:rsidRPr="00605EB6">
        <w:t>heureusement</w:t>
      </w:r>
      <w:r>
        <w:t xml:space="preserve">, </w:t>
      </w:r>
      <w:r w:rsidR="00C52F4A" w:rsidRPr="00605EB6">
        <w:t>elle n</w:t>
      </w:r>
      <w:r>
        <w:t>’</w:t>
      </w:r>
      <w:r w:rsidR="00C52F4A" w:rsidRPr="00605EB6">
        <w:t>avait fait aucun mal</w:t>
      </w:r>
      <w:r>
        <w:t xml:space="preserve">, </w:t>
      </w:r>
      <w:r w:rsidR="00C52F4A" w:rsidRPr="00605EB6">
        <w:t>car elle l</w:t>
      </w:r>
      <w:r>
        <w:t>’</w:t>
      </w:r>
      <w:r w:rsidR="00C52F4A" w:rsidRPr="00605EB6">
        <w:t>avait porté</w:t>
      </w:r>
      <w:r>
        <w:t xml:space="preserve">, </w:t>
      </w:r>
      <w:r w:rsidR="00C52F4A" w:rsidRPr="00605EB6">
        <w:t>tenant seulement son vêtement entre ses dents</w:t>
      </w:r>
      <w:r>
        <w:t xml:space="preserve">. </w:t>
      </w:r>
      <w:r w:rsidR="00C52F4A" w:rsidRPr="00605EB6">
        <w:t xml:space="preserve">Elle le laissa tomber sur la couche des louveteaux disparus et </w:t>
      </w:r>
      <w:r w:rsidR="009D5764" w:rsidRPr="00605EB6">
        <w:t>s</w:t>
      </w:r>
      <w:r w:rsidR="009D5764">
        <w:t>e coucha</w:t>
      </w:r>
      <w:r w:rsidR="009D5764" w:rsidRPr="00605EB6">
        <w:t xml:space="preserve"> </w:t>
      </w:r>
      <w:r w:rsidR="00C52F4A" w:rsidRPr="00605EB6">
        <w:t>près de lui</w:t>
      </w:r>
      <w:r>
        <w:t xml:space="preserve">, </w:t>
      </w:r>
      <w:r w:rsidR="00C52F4A" w:rsidRPr="00605EB6">
        <w:t>en poussant de sourds gémissements</w:t>
      </w:r>
      <w:r>
        <w:t>.</w:t>
      </w:r>
    </w:p>
    <w:p w14:paraId="49B05DE7" w14:textId="77777777" w:rsidR="00C474C1" w:rsidRDefault="00C474C1" w:rsidP="00C52F4A">
      <w:r>
        <w:t>» </w:t>
      </w:r>
      <w:r w:rsidR="00C52F4A" w:rsidRPr="00605EB6">
        <w:t>Sans doute</w:t>
      </w:r>
      <w:r>
        <w:t xml:space="preserve">, </w:t>
      </w:r>
      <w:r w:rsidR="00C52F4A" w:rsidRPr="00605EB6">
        <w:t>le petit Jean pleura beaucoup</w:t>
      </w:r>
      <w:r>
        <w:t xml:space="preserve">, </w:t>
      </w:r>
      <w:r w:rsidR="00C52F4A" w:rsidRPr="00605EB6">
        <w:t>appelant sa mère</w:t>
      </w:r>
      <w:r>
        <w:t xml:space="preserve">. </w:t>
      </w:r>
      <w:r w:rsidR="00C52F4A" w:rsidRPr="00605EB6">
        <w:t>Toutefois</w:t>
      </w:r>
      <w:r>
        <w:t xml:space="preserve">, </w:t>
      </w:r>
      <w:r w:rsidR="00C52F4A" w:rsidRPr="00605EB6">
        <w:t>il avait moins peur de la bête</w:t>
      </w:r>
      <w:r>
        <w:t xml:space="preserve">, </w:t>
      </w:r>
      <w:r w:rsidR="00C52F4A" w:rsidRPr="00605EB6">
        <w:t>qui</w:t>
      </w:r>
      <w:r>
        <w:t xml:space="preserve">, </w:t>
      </w:r>
      <w:r w:rsidR="00C52F4A" w:rsidRPr="00605EB6">
        <w:t>loin de chercher à lui faire du mal</w:t>
      </w:r>
      <w:r>
        <w:t xml:space="preserve">, </w:t>
      </w:r>
      <w:r w:rsidR="00C52F4A" w:rsidRPr="00605EB6">
        <w:t>le regardait au contraire tristement</w:t>
      </w:r>
      <w:r>
        <w:t xml:space="preserve">, </w:t>
      </w:r>
      <w:r w:rsidR="00C52F4A" w:rsidRPr="00605EB6">
        <w:t>avec douceur</w:t>
      </w:r>
      <w:r>
        <w:t xml:space="preserve">, </w:t>
      </w:r>
      <w:r w:rsidR="00C52F4A" w:rsidRPr="00605EB6">
        <w:t>presque avec tendresse</w:t>
      </w:r>
      <w:r>
        <w:t>.</w:t>
      </w:r>
    </w:p>
    <w:p w14:paraId="7CA10836" w14:textId="77777777" w:rsidR="00C474C1" w:rsidRDefault="00C474C1" w:rsidP="00C52F4A">
      <w:r>
        <w:t>» </w:t>
      </w:r>
      <w:r w:rsidR="00C52F4A" w:rsidRPr="00605EB6">
        <w:t>Quand vint le soir</w:t>
      </w:r>
      <w:r>
        <w:t xml:space="preserve">, </w:t>
      </w:r>
      <w:r w:rsidR="00C52F4A" w:rsidRPr="00605EB6">
        <w:t>le pauvre petit eut froid</w:t>
      </w:r>
      <w:r>
        <w:t xml:space="preserve">. </w:t>
      </w:r>
      <w:r w:rsidR="00C52F4A" w:rsidRPr="00605EB6">
        <w:t>Pour se réchauffer il se serra contre la louve</w:t>
      </w:r>
      <w:r>
        <w:t xml:space="preserve"> ; </w:t>
      </w:r>
      <w:r w:rsidR="00C52F4A" w:rsidRPr="00605EB6">
        <w:t xml:space="preserve">celle-ci ouvrit ses quatre </w:t>
      </w:r>
      <w:r w:rsidR="00C52F4A" w:rsidRPr="00605EB6">
        <w:lastRenderedPageBreak/>
        <w:t>pattes et permit à l</w:t>
      </w:r>
      <w:r>
        <w:t>’</w:t>
      </w:r>
      <w:r w:rsidR="00C52F4A" w:rsidRPr="00605EB6">
        <w:t>enfant de se blottir dans sa fourrure</w:t>
      </w:r>
      <w:r>
        <w:t xml:space="preserve">. </w:t>
      </w:r>
      <w:r w:rsidR="00C52F4A" w:rsidRPr="00605EB6">
        <w:t>Puis ce fut la faim qui se fit sentir</w:t>
      </w:r>
      <w:r>
        <w:t xml:space="preserve">. </w:t>
      </w:r>
      <w:r w:rsidR="00C52F4A" w:rsidRPr="00605EB6">
        <w:t>Jean avait souvent tété une chèvre</w:t>
      </w:r>
      <w:r>
        <w:t xml:space="preserve">, </w:t>
      </w:r>
      <w:r w:rsidR="00C52F4A" w:rsidRPr="00605EB6">
        <w:t>il téta la louve</w:t>
      </w:r>
      <w:r>
        <w:t xml:space="preserve">. </w:t>
      </w:r>
      <w:r w:rsidR="00C52F4A" w:rsidRPr="00605EB6">
        <w:t>La bête le laissa faire</w:t>
      </w:r>
      <w:r>
        <w:t xml:space="preserve">. </w:t>
      </w:r>
      <w:r w:rsidR="00C52F4A" w:rsidRPr="00605EB6">
        <w:t>Il lui sembla qu</w:t>
      </w:r>
      <w:r>
        <w:t>’</w:t>
      </w:r>
      <w:r w:rsidR="00C52F4A" w:rsidRPr="00605EB6">
        <w:t>elle avait retrouvé un de ses petits et elle se mit à le lécher</w:t>
      </w:r>
      <w:r>
        <w:t xml:space="preserve">. </w:t>
      </w:r>
      <w:r w:rsidR="00C52F4A" w:rsidRPr="00605EB6">
        <w:t>Elle avait perdu sa férocité</w:t>
      </w:r>
      <w:r>
        <w:t xml:space="preserve">, </w:t>
      </w:r>
      <w:r w:rsidR="00C52F4A" w:rsidRPr="00605EB6">
        <w:t>s</w:t>
      </w:r>
      <w:r>
        <w:t>’</w:t>
      </w:r>
      <w:r w:rsidR="00C52F4A" w:rsidRPr="00605EB6">
        <w:t>était attendrie</w:t>
      </w:r>
      <w:r>
        <w:t xml:space="preserve"> ; </w:t>
      </w:r>
      <w:r w:rsidR="00C52F4A" w:rsidRPr="00605EB6">
        <w:t>l</w:t>
      </w:r>
      <w:r>
        <w:t>’</w:t>
      </w:r>
      <w:r w:rsidR="00C52F4A" w:rsidRPr="00605EB6">
        <w:t>enfant devenait l</w:t>
      </w:r>
      <w:r>
        <w:t>’</w:t>
      </w:r>
      <w:r w:rsidR="00C52F4A" w:rsidRPr="00605EB6">
        <w:t>objet de sa sollicitude</w:t>
      </w:r>
      <w:r>
        <w:t xml:space="preserve">, </w:t>
      </w:r>
      <w:r w:rsidR="00C52F4A" w:rsidRPr="00605EB6">
        <w:t>elle reportait sur lui son affection maternelle</w:t>
      </w:r>
      <w:r>
        <w:t>.</w:t>
      </w:r>
    </w:p>
    <w:p w14:paraId="475ABB43" w14:textId="77777777" w:rsidR="00C474C1" w:rsidRDefault="00C474C1" w:rsidP="00C52F4A">
      <w:r>
        <w:t>» </w:t>
      </w:r>
      <w:r w:rsidR="00C52F4A" w:rsidRPr="00605EB6">
        <w:t>Elle ne le quitta plus</w:t>
      </w:r>
      <w:r>
        <w:t xml:space="preserve">. </w:t>
      </w:r>
      <w:r w:rsidR="00C52F4A" w:rsidRPr="00605EB6">
        <w:t>Quand elle se mettait en chasse pour saisir une proie</w:t>
      </w:r>
      <w:r>
        <w:t xml:space="preserve">, </w:t>
      </w:r>
      <w:r w:rsidR="00C52F4A" w:rsidRPr="00605EB6">
        <w:t>elle l</w:t>
      </w:r>
      <w:r>
        <w:t>’</w:t>
      </w:r>
      <w:r w:rsidR="00C52F4A" w:rsidRPr="00605EB6">
        <w:t>emmenait avec elle</w:t>
      </w:r>
      <w:r>
        <w:t xml:space="preserve"> ; </w:t>
      </w:r>
      <w:r w:rsidR="00C52F4A" w:rsidRPr="00605EB6">
        <w:t>Jean</w:t>
      </w:r>
      <w:r>
        <w:t xml:space="preserve">, </w:t>
      </w:r>
      <w:r w:rsidR="00C52F4A" w:rsidRPr="00605EB6">
        <w:t>habitué à elle</w:t>
      </w:r>
      <w:r>
        <w:t xml:space="preserve">, </w:t>
      </w:r>
      <w:r w:rsidR="00C52F4A" w:rsidRPr="00605EB6">
        <w:t>maintenant</w:t>
      </w:r>
      <w:r>
        <w:t xml:space="preserve">, </w:t>
      </w:r>
      <w:r w:rsidR="00C52F4A" w:rsidRPr="00605EB6">
        <w:t>la suivait</w:t>
      </w:r>
      <w:r>
        <w:t xml:space="preserve">. </w:t>
      </w:r>
      <w:r w:rsidR="00C52F4A" w:rsidRPr="00605EB6">
        <w:t>Souvent elle le portait</w:t>
      </w:r>
      <w:r>
        <w:t xml:space="preserve">, </w:t>
      </w:r>
      <w:r w:rsidR="00C52F4A" w:rsidRPr="00605EB6">
        <w:t>suspendu à sa mâchoire</w:t>
      </w:r>
      <w:r>
        <w:t xml:space="preserve">, </w:t>
      </w:r>
      <w:r w:rsidR="00C52F4A" w:rsidRPr="00605EB6">
        <w:t>prenant les plus grandes précautions pour ne pas le blesser</w:t>
      </w:r>
      <w:r>
        <w:t>.</w:t>
      </w:r>
    </w:p>
    <w:p w14:paraId="5F743E49" w14:textId="77777777" w:rsidR="00C474C1" w:rsidRDefault="00C474C1" w:rsidP="00C52F4A">
      <w:r>
        <w:t>» </w:t>
      </w:r>
      <w:r w:rsidR="00C52F4A" w:rsidRPr="00605EB6">
        <w:t>Des semaines</w:t>
      </w:r>
      <w:r>
        <w:t xml:space="preserve">, </w:t>
      </w:r>
      <w:r w:rsidR="00C52F4A" w:rsidRPr="00605EB6">
        <w:t>des mois s</w:t>
      </w:r>
      <w:r>
        <w:t>’</w:t>
      </w:r>
      <w:r w:rsidR="00C52F4A" w:rsidRPr="00605EB6">
        <w:t>écoulèrent</w:t>
      </w:r>
      <w:r>
        <w:t xml:space="preserve">. </w:t>
      </w:r>
      <w:r w:rsidR="00C52F4A" w:rsidRPr="00605EB6">
        <w:t>Jean ne pensait plus à son père et à sa mère</w:t>
      </w:r>
      <w:r>
        <w:t xml:space="preserve">. </w:t>
      </w:r>
      <w:r w:rsidR="00C52F4A" w:rsidRPr="00605EB6">
        <w:t>Les enfants ont la mémoire courte</w:t>
      </w:r>
      <w:r>
        <w:t xml:space="preserve"> ; </w:t>
      </w:r>
      <w:r w:rsidR="00C52F4A" w:rsidRPr="00605EB6">
        <w:t>il avait oublié ceux qui l</w:t>
      </w:r>
      <w:r>
        <w:t>’</w:t>
      </w:r>
      <w:r w:rsidR="00C52F4A" w:rsidRPr="00605EB6">
        <w:t>avaient si tendrement aimé</w:t>
      </w:r>
      <w:r>
        <w:t xml:space="preserve">. </w:t>
      </w:r>
      <w:r w:rsidR="00C52F4A" w:rsidRPr="00605EB6">
        <w:t>Il s</w:t>
      </w:r>
      <w:r>
        <w:t>’</w:t>
      </w:r>
      <w:r w:rsidR="00C52F4A" w:rsidRPr="00605EB6">
        <w:t>était attaché à la louve</w:t>
      </w:r>
      <w:r>
        <w:t xml:space="preserve">, </w:t>
      </w:r>
      <w:r w:rsidR="00C52F4A" w:rsidRPr="00605EB6">
        <w:t>qui l</w:t>
      </w:r>
      <w:r>
        <w:t>’</w:t>
      </w:r>
      <w:r w:rsidR="00C52F4A" w:rsidRPr="00605EB6">
        <w:t>avait adopté</w:t>
      </w:r>
      <w:r>
        <w:t xml:space="preserve">, </w:t>
      </w:r>
      <w:r w:rsidR="00C52F4A" w:rsidRPr="00605EB6">
        <w:t>et c</w:t>
      </w:r>
      <w:r>
        <w:t>’</w:t>
      </w:r>
      <w:r w:rsidR="00C52F4A" w:rsidRPr="00605EB6">
        <w:t>était la louve qu</w:t>
      </w:r>
      <w:r>
        <w:t>’</w:t>
      </w:r>
      <w:r w:rsidR="00C52F4A" w:rsidRPr="00605EB6">
        <w:t>il aimait maintenant</w:t>
      </w:r>
      <w:r>
        <w:t xml:space="preserve">. </w:t>
      </w:r>
      <w:r w:rsidR="00C52F4A" w:rsidRPr="00605EB6">
        <w:t>La bête</w:t>
      </w:r>
      <w:r>
        <w:t xml:space="preserve">, </w:t>
      </w:r>
      <w:r w:rsidR="00C52F4A" w:rsidRPr="00605EB6">
        <w:t>de son côté</w:t>
      </w:r>
      <w:r>
        <w:t xml:space="preserve">, </w:t>
      </w:r>
      <w:r w:rsidR="00C52F4A" w:rsidRPr="00605EB6">
        <w:t>était pleine de tendresse pour son nourrisson</w:t>
      </w:r>
      <w:r>
        <w:t xml:space="preserve"> : </w:t>
      </w:r>
      <w:r w:rsidR="00C52F4A" w:rsidRPr="00605EB6">
        <w:t>elle le chérissait</w:t>
      </w:r>
      <w:r>
        <w:t xml:space="preserve"> ; </w:t>
      </w:r>
      <w:r w:rsidR="00C52F4A" w:rsidRPr="00605EB6">
        <w:t>elle l</w:t>
      </w:r>
      <w:r>
        <w:t>’</w:t>
      </w:r>
      <w:r w:rsidR="00C52F4A" w:rsidRPr="00605EB6">
        <w:t>aimait autant qu</w:t>
      </w:r>
      <w:r>
        <w:t>’</w:t>
      </w:r>
      <w:r w:rsidR="00C52F4A" w:rsidRPr="00605EB6">
        <w:t>une louve bonne mère peut aimer son louveteau</w:t>
      </w:r>
      <w:r>
        <w:t>.</w:t>
      </w:r>
    </w:p>
    <w:p w14:paraId="0509F9F4" w14:textId="33FC2CCC" w:rsidR="00C474C1" w:rsidRDefault="00C474C1" w:rsidP="00C52F4A">
      <w:r>
        <w:t>» </w:t>
      </w:r>
      <w:r w:rsidR="00C52F4A" w:rsidRPr="00605EB6">
        <w:t>Bref</w:t>
      </w:r>
      <w:r>
        <w:t xml:space="preserve">, </w:t>
      </w:r>
      <w:r w:rsidR="00C52F4A" w:rsidRPr="00605EB6">
        <w:t>voilà comment le</w:t>
      </w:r>
      <w:r w:rsidR="002F4130">
        <w:t>dit</w:t>
      </w:r>
      <w:r>
        <w:t xml:space="preserve"> </w:t>
      </w:r>
      <w:r w:rsidR="00C52F4A" w:rsidRPr="00605EB6">
        <w:t>Jean Tabourin</w:t>
      </w:r>
      <w:r>
        <w:t xml:space="preserve">, </w:t>
      </w:r>
      <w:r w:rsidR="00C52F4A" w:rsidRPr="00605EB6">
        <w:t>fils de Jérôme Tabourin et de Louise Joli de Voulvent</w:t>
      </w:r>
      <w:r>
        <w:t xml:space="preserve">, </w:t>
      </w:r>
      <w:r w:rsidR="00C52F4A" w:rsidRPr="00605EB6">
        <w:t>fut élevé par la louve</w:t>
      </w:r>
      <w:r>
        <w:t xml:space="preserve">, </w:t>
      </w:r>
      <w:r w:rsidR="00C52F4A" w:rsidRPr="00605EB6">
        <w:t>qui l</w:t>
      </w:r>
      <w:r>
        <w:t>’</w:t>
      </w:r>
      <w:r w:rsidR="00C52F4A" w:rsidRPr="00605EB6">
        <w:t>avait pris pour donner à manger à ses petits</w:t>
      </w:r>
      <w:r>
        <w:t>.</w:t>
      </w:r>
    </w:p>
    <w:p w14:paraId="65AFBA72" w14:textId="77777777" w:rsidR="00C474C1" w:rsidRDefault="00C474C1" w:rsidP="00C52F4A">
      <w:r>
        <w:t>» </w:t>
      </w:r>
      <w:r w:rsidR="00C52F4A" w:rsidRPr="00605EB6">
        <w:t>Nourri</w:t>
      </w:r>
      <w:r>
        <w:t xml:space="preserve">, </w:t>
      </w:r>
      <w:r w:rsidR="00C52F4A" w:rsidRPr="00605EB6">
        <w:t>protégé</w:t>
      </w:r>
      <w:r>
        <w:t xml:space="preserve">, </w:t>
      </w:r>
      <w:r w:rsidR="00C52F4A" w:rsidRPr="00605EB6">
        <w:t>défendu par elle</w:t>
      </w:r>
      <w:r>
        <w:t xml:space="preserve">, </w:t>
      </w:r>
      <w:r w:rsidR="00C52F4A" w:rsidRPr="00605EB6">
        <w:t>Jean grandit dans les bois</w:t>
      </w:r>
      <w:r>
        <w:t xml:space="preserve">, </w:t>
      </w:r>
      <w:r w:rsidR="00C52F4A" w:rsidRPr="00605EB6">
        <w:t>au milieu des bêtes</w:t>
      </w:r>
      <w:r>
        <w:t xml:space="preserve">, </w:t>
      </w:r>
      <w:r w:rsidR="00C52F4A" w:rsidRPr="00605EB6">
        <w:t>qui ne songèrent jamais à lui faire du mal</w:t>
      </w:r>
      <w:r>
        <w:t>.</w:t>
      </w:r>
    </w:p>
    <w:p w14:paraId="440B3AA0" w14:textId="77777777" w:rsidR="00C474C1" w:rsidRDefault="00C52F4A" w:rsidP="00C52F4A">
      <w:r w:rsidRPr="00605EB6">
        <w:t>À tout cela</w:t>
      </w:r>
      <w:r w:rsidR="00C474C1">
        <w:t xml:space="preserve">, </w:t>
      </w:r>
      <w:r w:rsidRPr="00605EB6">
        <w:t>on aurait pu opposer bien des mais</w:t>
      </w:r>
      <w:r w:rsidR="00C474C1">
        <w:t>…</w:t>
      </w:r>
    </w:p>
    <w:p w14:paraId="6A05D7BB" w14:textId="77777777" w:rsidR="00C474C1" w:rsidRDefault="00C52F4A" w:rsidP="00C52F4A">
      <w:r w:rsidRPr="00605EB6">
        <w:t>Les incrédules</w:t>
      </w:r>
      <w:r w:rsidR="00C474C1">
        <w:t xml:space="preserve">, </w:t>
      </w:r>
      <w:r w:rsidRPr="00605EB6">
        <w:t>les sceptiques endurcis se contentèrent finalement de hausser les épaules et de rire</w:t>
      </w:r>
      <w:r w:rsidR="00C474C1">
        <w:t xml:space="preserve">, </w:t>
      </w:r>
      <w:r w:rsidRPr="00605EB6">
        <w:t>et l</w:t>
      </w:r>
      <w:r w:rsidR="00C474C1">
        <w:t>’</w:t>
      </w:r>
      <w:r w:rsidRPr="00605EB6">
        <w:t xml:space="preserve">histoire de Jean </w:t>
      </w:r>
      <w:r w:rsidRPr="00605EB6">
        <w:lastRenderedPageBreak/>
        <w:t>Tabourin et de la louve</w:t>
      </w:r>
      <w:r w:rsidR="00C474C1">
        <w:t xml:space="preserve">, </w:t>
      </w:r>
      <w:r w:rsidRPr="00605EB6">
        <w:t>souvent racontée</w:t>
      </w:r>
      <w:r w:rsidR="00C474C1">
        <w:t xml:space="preserve">, </w:t>
      </w:r>
      <w:r w:rsidRPr="00605EB6">
        <w:t>fut acceptée comme vraie par le plus grand nombre</w:t>
      </w:r>
      <w:r w:rsidR="00C474C1">
        <w:t>.</w:t>
      </w:r>
    </w:p>
    <w:p w14:paraId="03A1B642" w14:textId="77777777" w:rsidR="00C474C1" w:rsidRDefault="00C52F4A" w:rsidP="00C52F4A">
      <w:r w:rsidRPr="00605EB6">
        <w:t>Dès lors on cessa d</w:t>
      </w:r>
      <w:r w:rsidR="00C474C1">
        <w:t>’</w:t>
      </w:r>
      <w:r w:rsidRPr="00605EB6">
        <w:t>appeler l</w:t>
      </w:r>
      <w:r w:rsidR="00C474C1">
        <w:t>’</w:t>
      </w:r>
      <w:r w:rsidRPr="00605EB6">
        <w:t xml:space="preserve">hôte de la forêt le </w:t>
      </w:r>
      <w:r w:rsidRPr="00605EB6">
        <w:rPr>
          <w:i/>
          <w:iCs/>
        </w:rPr>
        <w:t>Coureur des bois</w:t>
      </w:r>
      <w:r w:rsidR="00C474C1">
        <w:t xml:space="preserve">, </w:t>
      </w:r>
      <w:r w:rsidRPr="00605EB6">
        <w:t>on lui donna le nom de Jean Loup</w:t>
      </w:r>
      <w:r w:rsidR="00C474C1">
        <w:t>.</w:t>
      </w:r>
    </w:p>
    <w:p w14:paraId="53B6F8F3" w14:textId="77777777" w:rsidR="00C474C1" w:rsidRDefault="00C52F4A" w:rsidP="00C52F4A">
      <w:r w:rsidRPr="00605EB6">
        <w:t>Sans doute</w:t>
      </w:r>
      <w:r w:rsidR="00C474C1">
        <w:t xml:space="preserve">, </w:t>
      </w:r>
      <w:r w:rsidRPr="00605EB6">
        <w:t>la légende de l</w:t>
      </w:r>
      <w:r w:rsidR="00C474C1">
        <w:t>’</w:t>
      </w:r>
      <w:r w:rsidRPr="00605EB6">
        <w:t>homme sauvage fut racontée à Voulvent et même plus loin</w:t>
      </w:r>
      <w:r w:rsidR="00C474C1">
        <w:t>.</w:t>
      </w:r>
    </w:p>
    <w:p w14:paraId="2648201F" w14:textId="77777777" w:rsidR="00C474C1" w:rsidRDefault="00C52F4A" w:rsidP="00C52F4A">
      <w:r w:rsidRPr="00E66A6F">
        <w:t>Comment Jérôme Tabourin et sa femme n</w:t>
      </w:r>
      <w:r w:rsidR="00C474C1">
        <w:t>’</w:t>
      </w:r>
      <w:r w:rsidRPr="00E66A6F">
        <w:t>accoururent-ils pas dans la forêt de Mareille afin de s</w:t>
      </w:r>
      <w:r w:rsidR="00C474C1">
        <w:t>’</w:t>
      </w:r>
      <w:r w:rsidRPr="00E66A6F">
        <w:t>assurer que Jean Loup était bien leur fils</w:t>
      </w:r>
      <w:r w:rsidR="00C474C1">
        <w:t> ?</w:t>
      </w:r>
    </w:p>
    <w:p w14:paraId="33D264CC" w14:textId="77777777" w:rsidR="00C474C1" w:rsidRDefault="00C52F4A" w:rsidP="00C52F4A">
      <w:r w:rsidRPr="00605EB6">
        <w:t>Hélas</w:t>
      </w:r>
      <w:r w:rsidR="00C474C1">
        <w:t xml:space="preserve"> ! </w:t>
      </w:r>
      <w:r w:rsidRPr="00605EB6">
        <w:t>ils n</w:t>
      </w:r>
      <w:r w:rsidR="00C474C1">
        <w:t>’</w:t>
      </w:r>
      <w:r w:rsidRPr="00605EB6">
        <w:t>étaient plus de ce monde</w:t>
      </w:r>
      <w:r w:rsidR="00C474C1">
        <w:t xml:space="preserve">. </w:t>
      </w:r>
      <w:r w:rsidRPr="00605EB6">
        <w:t>Louise n</w:t>
      </w:r>
      <w:r w:rsidR="00C474C1">
        <w:t>’</w:t>
      </w:r>
      <w:r w:rsidRPr="00605EB6">
        <w:t>avait pu porter le poids de son immense douleur</w:t>
      </w:r>
      <w:r w:rsidR="00C474C1">
        <w:t xml:space="preserve"> : </w:t>
      </w:r>
      <w:r w:rsidRPr="00605EB6">
        <w:t>elle était morte quelques mois après la catastrophe</w:t>
      </w:r>
      <w:r w:rsidR="00C474C1">
        <w:t xml:space="preserve"> ; </w:t>
      </w:r>
      <w:r w:rsidRPr="00605EB6">
        <w:t>deux ans après</w:t>
      </w:r>
      <w:r w:rsidR="00C474C1">
        <w:t xml:space="preserve">, </w:t>
      </w:r>
      <w:r w:rsidRPr="00605EB6">
        <w:t>Jérôme l</w:t>
      </w:r>
      <w:r w:rsidR="00C474C1">
        <w:t>’</w:t>
      </w:r>
      <w:r w:rsidRPr="00605EB6">
        <w:t>avait suivie dans la tombe</w:t>
      </w:r>
      <w:r w:rsidR="00C474C1">
        <w:t> !</w:t>
      </w:r>
    </w:p>
    <w:p w14:paraId="43C25E76" w14:textId="38050660" w:rsidR="00C52F4A" w:rsidRPr="00605EB6" w:rsidRDefault="00C52F4A" w:rsidP="00C474C1">
      <w:pPr>
        <w:pStyle w:val="Titre2"/>
      </w:pPr>
      <w:bookmarkStart w:id="24" w:name="_Toc197617870"/>
      <w:r w:rsidRPr="00605EB6">
        <w:lastRenderedPageBreak/>
        <w:t>XI</w:t>
      </w:r>
      <w:r w:rsidRPr="00605EB6">
        <w:br/>
      </w:r>
      <w:r w:rsidRPr="00605EB6">
        <w:br/>
        <w:t>CHEZ LA BARONNE DE SIMAISE</w:t>
      </w:r>
      <w:bookmarkEnd w:id="24"/>
    </w:p>
    <w:p w14:paraId="4317B29A" w14:textId="77777777" w:rsidR="00C474C1" w:rsidRDefault="00C52F4A" w:rsidP="00C52F4A">
      <w:r w:rsidRPr="00605EB6">
        <w:t>C</w:t>
      </w:r>
      <w:r w:rsidR="00C474C1">
        <w:t>’</w:t>
      </w:r>
      <w:r w:rsidRPr="00605EB6">
        <w:t>est au château de Vaucourt</w:t>
      </w:r>
      <w:r w:rsidR="00C474C1">
        <w:t xml:space="preserve">, </w:t>
      </w:r>
      <w:r w:rsidRPr="00605EB6">
        <w:t>à une lieue de Mareille</w:t>
      </w:r>
      <w:r w:rsidR="00C474C1">
        <w:t xml:space="preserve">, </w:t>
      </w:r>
      <w:r w:rsidRPr="00605EB6">
        <w:t>que demeurait la baronne de Simaise</w:t>
      </w:r>
      <w:r w:rsidR="00C474C1">
        <w:t>.</w:t>
      </w:r>
    </w:p>
    <w:p w14:paraId="43FB07C1" w14:textId="6C4F4C13" w:rsidR="00C474C1" w:rsidRDefault="00C52F4A" w:rsidP="00C52F4A">
      <w:r w:rsidRPr="00605EB6">
        <w:t>Le domaine de Vaucourt était un des plus grands et des plus riches du département</w:t>
      </w:r>
      <w:r w:rsidR="00C474C1">
        <w:t xml:space="preserve">. </w:t>
      </w:r>
      <w:r w:rsidRPr="00605EB6">
        <w:t>Il se composait du vieux manoir que la baronne avait fait restaurer quelques années auparavant</w:t>
      </w:r>
      <w:r w:rsidR="00C474C1">
        <w:t xml:space="preserve">, </w:t>
      </w:r>
      <w:r w:rsidRPr="00605EB6">
        <w:t>lorsqu</w:t>
      </w:r>
      <w:r w:rsidR="00C474C1">
        <w:t>’</w:t>
      </w:r>
      <w:r w:rsidRPr="00605EB6">
        <w:t>elle était venue s</w:t>
      </w:r>
      <w:r w:rsidR="00C474C1">
        <w:t>’</w:t>
      </w:r>
      <w:r w:rsidRPr="00605EB6">
        <w:t>y fixer avec sa fille</w:t>
      </w:r>
      <w:r w:rsidR="00C474C1">
        <w:t xml:space="preserve">, </w:t>
      </w:r>
      <w:r w:rsidRPr="00605EB6">
        <w:t>bien résolue à ne plus le quitter</w:t>
      </w:r>
      <w:r w:rsidR="00C474C1">
        <w:t xml:space="preserve"> ; </w:t>
      </w:r>
      <w:r w:rsidRPr="00605EB6">
        <w:t>d</w:t>
      </w:r>
      <w:r w:rsidR="00C474C1">
        <w:t>’</w:t>
      </w:r>
      <w:r w:rsidRPr="00605EB6">
        <w:t>un parc magnifique</w:t>
      </w:r>
      <w:r w:rsidR="00C474C1">
        <w:t xml:space="preserve">, </w:t>
      </w:r>
      <w:r w:rsidRPr="00605EB6">
        <w:t>coupé de larges avenues bordées d</w:t>
      </w:r>
      <w:r w:rsidR="00C474C1">
        <w:t>’</w:t>
      </w:r>
      <w:r w:rsidRPr="00605EB6">
        <w:t>arbres séculaires</w:t>
      </w:r>
      <w:r w:rsidR="00C474C1">
        <w:t xml:space="preserve"> ; </w:t>
      </w:r>
      <w:r w:rsidRPr="00605EB6">
        <w:t>de trois belles fermes d</w:t>
      </w:r>
      <w:r w:rsidR="00C474C1">
        <w:t>’</w:t>
      </w:r>
      <w:r w:rsidRPr="00605EB6">
        <w:t xml:space="preserve">un excellent rapport et de plus de </w:t>
      </w:r>
      <w:r w:rsidR="00B50C97" w:rsidRPr="00605EB6">
        <w:t>d</w:t>
      </w:r>
      <w:r w:rsidR="00B50C97">
        <w:t>eu</w:t>
      </w:r>
      <w:r w:rsidR="00B50C97" w:rsidRPr="00605EB6">
        <w:t xml:space="preserve">x </w:t>
      </w:r>
      <w:r w:rsidRPr="00605EB6">
        <w:t>mille hectares de bois sur le territoire des communes de Vaucourt et d</w:t>
      </w:r>
      <w:r w:rsidR="00C474C1">
        <w:t>’</w:t>
      </w:r>
      <w:r w:rsidRPr="00605EB6">
        <w:t>Haréville</w:t>
      </w:r>
      <w:r w:rsidR="00C474C1">
        <w:t>.</w:t>
      </w:r>
    </w:p>
    <w:p w14:paraId="1B9A1E66" w14:textId="77777777" w:rsidR="00C474C1" w:rsidRDefault="00C52F4A" w:rsidP="00C52F4A">
      <w:r w:rsidRPr="00605EB6">
        <w:t>Le domaine de Vaucourt était l</w:t>
      </w:r>
      <w:r w:rsidR="00C474C1">
        <w:t>’</w:t>
      </w:r>
      <w:r w:rsidRPr="00605EB6">
        <w:t>héritage que le comte de Vaucourt avait laissé en mourant à sa fille unique</w:t>
      </w:r>
      <w:r w:rsidR="00C474C1">
        <w:t xml:space="preserve">, </w:t>
      </w:r>
      <w:r w:rsidRPr="00605EB6">
        <w:t>indépendamment de près de deux millions représentés par un hôtel à Paris et des valeurs mobilières de premier ordre</w:t>
      </w:r>
      <w:r w:rsidR="00C474C1">
        <w:t>.</w:t>
      </w:r>
    </w:p>
    <w:p w14:paraId="746AAF97" w14:textId="0EE6B27E" w:rsidR="00C474C1" w:rsidRDefault="00C52F4A" w:rsidP="00C52F4A">
      <w:r w:rsidRPr="00605EB6">
        <w:t>Cinq ans après la mort de son père</w:t>
      </w:r>
      <w:r w:rsidR="00C474C1">
        <w:t xml:space="preserve">, </w:t>
      </w:r>
      <w:r w:rsidR="009A0CB4" w:rsidRPr="009A0CB4">
        <w:t>M</w:t>
      </w:r>
      <w:r w:rsidR="009A0CB4" w:rsidRPr="009A0CB4">
        <w:rPr>
          <w:vertAlign w:val="superscript"/>
        </w:rPr>
        <w:t>lle</w:t>
      </w:r>
      <w:r w:rsidR="00C474C1">
        <w:t> de </w:t>
      </w:r>
      <w:r w:rsidRPr="00605EB6">
        <w:t>Vaucourt avait épousé le baron de Simaise</w:t>
      </w:r>
      <w:r w:rsidR="00C474C1">
        <w:t xml:space="preserve"> ; </w:t>
      </w:r>
      <w:r w:rsidRPr="00605EB6">
        <w:t>heureusement</w:t>
      </w:r>
      <w:r w:rsidR="00C474C1">
        <w:t xml:space="preserve">, </w:t>
      </w:r>
      <w:r w:rsidRPr="00605EB6">
        <w:t>grâce à son notaire</w:t>
      </w:r>
      <w:r w:rsidR="00C474C1">
        <w:t xml:space="preserve">, </w:t>
      </w:r>
      <w:r w:rsidRPr="00605EB6">
        <w:t>un homme dévoué</w:t>
      </w:r>
      <w:r w:rsidR="00C474C1">
        <w:t xml:space="preserve">, </w:t>
      </w:r>
      <w:r w:rsidRPr="00605EB6">
        <w:t>qui veillait aux intérêts de sa cliente</w:t>
      </w:r>
      <w:r w:rsidR="00C474C1">
        <w:t xml:space="preserve">, </w:t>
      </w:r>
      <w:r w:rsidRPr="00605EB6">
        <w:t>elle s</w:t>
      </w:r>
      <w:r w:rsidR="00C474C1">
        <w:t>’</w:t>
      </w:r>
      <w:r w:rsidRPr="00605EB6">
        <w:t xml:space="preserve">était mariée sous le régime </w:t>
      </w:r>
      <w:r w:rsidR="003F7CC5">
        <w:t>de la séparation de biens</w:t>
      </w:r>
      <w:r w:rsidR="00C474C1">
        <w:t xml:space="preserve"> ; </w:t>
      </w:r>
      <w:r w:rsidRPr="00605EB6">
        <w:t>de sorte que</w:t>
      </w:r>
      <w:r w:rsidR="00C474C1">
        <w:t xml:space="preserve">, </w:t>
      </w:r>
      <w:r w:rsidRPr="00605EB6">
        <w:t>plus tard</w:t>
      </w:r>
      <w:r w:rsidR="00C474C1">
        <w:t xml:space="preserve">, </w:t>
      </w:r>
      <w:r w:rsidRPr="00605EB6">
        <w:t>lorsqu</w:t>
      </w:r>
      <w:r w:rsidR="00C474C1">
        <w:t>’</w:t>
      </w:r>
      <w:r w:rsidRPr="00605EB6">
        <w:t>elle s</w:t>
      </w:r>
      <w:r w:rsidR="00C474C1">
        <w:t>’</w:t>
      </w:r>
      <w:r w:rsidRPr="00605EB6">
        <w:t>était séparée à l</w:t>
      </w:r>
      <w:r w:rsidR="00C474C1">
        <w:t>’</w:t>
      </w:r>
      <w:r w:rsidRPr="00605EB6">
        <w:t>amiable de son mari</w:t>
      </w:r>
      <w:r w:rsidR="00C474C1">
        <w:t xml:space="preserve">, </w:t>
      </w:r>
      <w:r w:rsidRPr="00605EB6">
        <w:t>elle avait pu administrer ses biens elle-même</w:t>
      </w:r>
      <w:r w:rsidR="00C474C1">
        <w:t xml:space="preserve">, </w:t>
      </w:r>
      <w:r w:rsidRPr="00605EB6">
        <w:t xml:space="preserve">sans que </w:t>
      </w:r>
      <w:r w:rsidR="00C474C1">
        <w:t>M. de </w:t>
      </w:r>
      <w:r w:rsidRPr="00605EB6">
        <w:t>Simaise pût y mettre empêchement</w:t>
      </w:r>
      <w:r w:rsidR="00C474C1">
        <w:t>.</w:t>
      </w:r>
    </w:p>
    <w:p w14:paraId="79F76D7D" w14:textId="64787857" w:rsidR="00C474C1" w:rsidRDefault="00C52F4A" w:rsidP="00C52F4A">
      <w:r w:rsidRPr="00605EB6">
        <w:t>Elle avait généreusement abandonné au baron son hôtel de la rue de Grenelle-Saint-Germain</w:t>
      </w:r>
      <w:r w:rsidR="00C474C1">
        <w:t xml:space="preserve">, </w:t>
      </w:r>
      <w:r w:rsidRPr="00605EB6">
        <w:t>qu</w:t>
      </w:r>
      <w:r w:rsidR="00C474C1">
        <w:t>’</w:t>
      </w:r>
      <w:r w:rsidRPr="00605EB6">
        <w:t>il avait vendu</w:t>
      </w:r>
      <w:r w:rsidR="00C474C1">
        <w:t xml:space="preserve">, </w:t>
      </w:r>
      <w:r w:rsidRPr="00605EB6">
        <w:t xml:space="preserve">et la </w:t>
      </w:r>
      <w:r w:rsidRPr="00605EB6">
        <w:lastRenderedPageBreak/>
        <w:t>somme d</w:t>
      </w:r>
      <w:r w:rsidR="00C474C1">
        <w:t>’</w:t>
      </w:r>
      <w:r w:rsidRPr="00605EB6">
        <w:t>argent comptant apportée par elle dans la communauté</w:t>
      </w:r>
      <w:r w:rsidR="00C474C1">
        <w:t xml:space="preserve">. </w:t>
      </w:r>
      <w:r w:rsidRPr="00605EB6">
        <w:t>C</w:t>
      </w:r>
      <w:r w:rsidR="00C474C1">
        <w:t>’</w:t>
      </w:r>
      <w:r w:rsidRPr="00605EB6">
        <w:t xml:space="preserve">était pour </w:t>
      </w:r>
      <w:r w:rsidR="00C474C1">
        <w:t>M. de </w:t>
      </w:r>
      <w:r w:rsidRPr="00605EB6">
        <w:t>Simaise une compensation</w:t>
      </w:r>
      <w:r w:rsidR="00C474C1">
        <w:t>.</w:t>
      </w:r>
    </w:p>
    <w:p w14:paraId="6A1A2029" w14:textId="796BABE5" w:rsidR="00C474C1" w:rsidRDefault="00C52F4A" w:rsidP="00C52F4A">
      <w:r w:rsidRPr="00605EB6">
        <w:t>Malgré cela</w:t>
      </w:r>
      <w:r w:rsidR="00C474C1">
        <w:t xml:space="preserve">, </w:t>
      </w:r>
      <w:r w:rsidRPr="00605EB6">
        <w:t>elle avait encore une belle fortune</w:t>
      </w:r>
      <w:r w:rsidR="004540F3">
        <w:t> ;</w:t>
      </w:r>
      <w:r w:rsidR="00C474C1">
        <w:t xml:space="preserve"> </w:t>
      </w:r>
      <w:r w:rsidRPr="00605EB6">
        <w:t>car</w:t>
      </w:r>
      <w:r w:rsidR="00C474C1">
        <w:t xml:space="preserve">, </w:t>
      </w:r>
      <w:r w:rsidRPr="00605EB6">
        <w:t>bon an mal an</w:t>
      </w:r>
      <w:r w:rsidR="00C474C1">
        <w:t xml:space="preserve">, </w:t>
      </w:r>
      <w:r w:rsidRPr="00605EB6">
        <w:t>ses fermes et ses coupes de bois lui assuraient un revenu de cent mille francs</w:t>
      </w:r>
      <w:r w:rsidR="00C474C1">
        <w:t>.</w:t>
      </w:r>
    </w:p>
    <w:p w14:paraId="3ECBD718" w14:textId="77777777" w:rsidR="00C474C1" w:rsidRDefault="00C52F4A" w:rsidP="00C52F4A">
      <w:r w:rsidRPr="00605EB6">
        <w:t>Vivant très retirée</w:t>
      </w:r>
      <w:r w:rsidR="00C474C1">
        <w:t xml:space="preserve">, </w:t>
      </w:r>
      <w:r w:rsidRPr="00605EB6">
        <w:t>recevant rarement</w:t>
      </w:r>
      <w:r w:rsidR="00C474C1">
        <w:t xml:space="preserve">, </w:t>
      </w:r>
      <w:r w:rsidRPr="00605EB6">
        <w:t>ne voyageant jamais</w:t>
      </w:r>
      <w:r w:rsidR="00C474C1">
        <w:t xml:space="preserve">, </w:t>
      </w:r>
      <w:r w:rsidRPr="00605EB6">
        <w:t>n</w:t>
      </w:r>
      <w:r w:rsidR="00C474C1">
        <w:t>’</w:t>
      </w:r>
      <w:r w:rsidRPr="00605EB6">
        <w:t>ayant par conséquent nul besoin de ces toilettes coûteuses qu</w:t>
      </w:r>
      <w:r w:rsidR="00C474C1">
        <w:t>’</w:t>
      </w:r>
      <w:r w:rsidRPr="00605EB6">
        <w:t>il faut à la femme du monde</w:t>
      </w:r>
      <w:r w:rsidR="00C474C1">
        <w:t xml:space="preserve">, </w:t>
      </w:r>
      <w:r w:rsidRPr="00605EB6">
        <w:t>elle dépensait à peine</w:t>
      </w:r>
      <w:r w:rsidR="00C474C1">
        <w:t xml:space="preserve">, </w:t>
      </w:r>
      <w:r w:rsidRPr="00605EB6">
        <w:t>pour elle et sa fille</w:t>
      </w:r>
      <w:r w:rsidR="00C474C1">
        <w:t xml:space="preserve">, </w:t>
      </w:r>
      <w:r w:rsidRPr="00605EB6">
        <w:t>vingt-cinq mille francs par an</w:t>
      </w:r>
      <w:r w:rsidR="00C474C1">
        <w:t>.</w:t>
      </w:r>
    </w:p>
    <w:p w14:paraId="1427EBA3" w14:textId="77777777" w:rsidR="00C474C1" w:rsidRDefault="00C52F4A" w:rsidP="00C52F4A">
      <w:r w:rsidRPr="00605EB6">
        <w:t>Mais</w:t>
      </w:r>
      <w:r w:rsidR="00C474C1">
        <w:t xml:space="preserve">, </w:t>
      </w:r>
      <w:r w:rsidRPr="00605EB6">
        <w:t>très charitable</w:t>
      </w:r>
      <w:r w:rsidR="00C474C1">
        <w:t xml:space="preserve">, </w:t>
      </w:r>
      <w:r w:rsidRPr="00605EB6">
        <w:t>elle faisait beaucoup de bien dans le pays</w:t>
      </w:r>
      <w:r w:rsidR="00C474C1">
        <w:t xml:space="preserve">. </w:t>
      </w:r>
      <w:r w:rsidRPr="00605EB6">
        <w:t>Elle avait fondé des écoles où les enfants des deux sexes étaient instruits gratuitement</w:t>
      </w:r>
      <w:r w:rsidR="00C474C1">
        <w:t xml:space="preserve"> ; </w:t>
      </w:r>
      <w:r w:rsidRPr="00605EB6">
        <w:t>l</w:t>
      </w:r>
      <w:r w:rsidR="00C474C1">
        <w:t>’</w:t>
      </w:r>
      <w:r w:rsidRPr="00605EB6">
        <w:t>hiver</w:t>
      </w:r>
      <w:r w:rsidR="00C474C1">
        <w:t xml:space="preserve">, </w:t>
      </w:r>
      <w:r w:rsidRPr="00605EB6">
        <w:t>les pauvres gens se chauffaient à ses frais</w:t>
      </w:r>
      <w:r w:rsidR="00C474C1">
        <w:t xml:space="preserve"> ; </w:t>
      </w:r>
      <w:r w:rsidRPr="00605EB6">
        <w:t>elle soulageait</w:t>
      </w:r>
      <w:r w:rsidR="00C474C1">
        <w:t xml:space="preserve">, </w:t>
      </w:r>
      <w:r w:rsidRPr="00605EB6">
        <w:t>autant qu</w:t>
      </w:r>
      <w:r w:rsidR="00C474C1">
        <w:t>’</w:t>
      </w:r>
      <w:r w:rsidRPr="00605EB6">
        <w:t>elle le pouvait</w:t>
      </w:r>
      <w:r w:rsidR="00C474C1">
        <w:t xml:space="preserve">, </w:t>
      </w:r>
      <w:r w:rsidRPr="00605EB6">
        <w:t>toutes les misères</w:t>
      </w:r>
      <w:r w:rsidR="00C474C1">
        <w:t xml:space="preserve"> ; </w:t>
      </w:r>
      <w:r w:rsidRPr="00605EB6">
        <w:t>elle prenait sous sa protection les vieillards et les orphelins</w:t>
      </w:r>
      <w:r w:rsidR="00C474C1">
        <w:t xml:space="preserve"> ; </w:t>
      </w:r>
      <w:r w:rsidRPr="00605EB6">
        <w:t>elle faisait soigner les malades</w:t>
      </w:r>
      <w:r w:rsidR="00C474C1">
        <w:t xml:space="preserve"> ; </w:t>
      </w:r>
      <w:r w:rsidRPr="00605EB6">
        <w:t>elle envoyait constamment du linge</w:t>
      </w:r>
      <w:r w:rsidR="00C474C1">
        <w:t xml:space="preserve">, </w:t>
      </w:r>
      <w:r w:rsidRPr="00605EB6">
        <w:t>des vêtements pour les enfants</w:t>
      </w:r>
      <w:r w:rsidR="00C474C1">
        <w:t xml:space="preserve">, </w:t>
      </w:r>
      <w:r w:rsidRPr="00605EB6">
        <w:t>des provisions de toutes sortes</w:t>
      </w:r>
      <w:r w:rsidR="00C474C1">
        <w:t xml:space="preserve">. </w:t>
      </w:r>
      <w:r w:rsidRPr="00605EB6">
        <w:t>Quand l</w:t>
      </w:r>
      <w:r w:rsidR="00C474C1">
        <w:t>’</w:t>
      </w:r>
      <w:r w:rsidRPr="00605EB6">
        <w:t>année était mauvaise</w:t>
      </w:r>
      <w:r w:rsidR="00C474C1">
        <w:t xml:space="preserve">, </w:t>
      </w:r>
      <w:r w:rsidRPr="00605EB6">
        <w:t>après avoir écouté les doléances de ses fermiers</w:t>
      </w:r>
      <w:r w:rsidR="00C474C1">
        <w:t xml:space="preserve">, </w:t>
      </w:r>
      <w:r w:rsidRPr="00605EB6">
        <w:t>elle leur faisait remise d</w:t>
      </w:r>
      <w:r w:rsidR="00C474C1">
        <w:t>’</w:t>
      </w:r>
      <w:r w:rsidRPr="00605EB6">
        <w:t>une partie de leur loyer</w:t>
      </w:r>
      <w:r w:rsidR="00C474C1">
        <w:t xml:space="preserve">. </w:t>
      </w:r>
      <w:r w:rsidRPr="00605EB6">
        <w:t>Aussi</w:t>
      </w:r>
      <w:r w:rsidR="00C474C1">
        <w:t xml:space="preserve">, </w:t>
      </w:r>
      <w:r w:rsidRPr="00605EB6">
        <w:t>elle et sa fille étaient-elles aimées et vénérées</w:t>
      </w:r>
      <w:r w:rsidR="00C474C1">
        <w:t>.</w:t>
      </w:r>
    </w:p>
    <w:p w14:paraId="19F5A997" w14:textId="7F930557" w:rsidR="00C474C1" w:rsidRDefault="00C52F4A" w:rsidP="00C52F4A">
      <w:r w:rsidRPr="00605EB6">
        <w:t>Tout compté</w:t>
      </w:r>
      <w:r w:rsidR="00C474C1">
        <w:t xml:space="preserve">, </w:t>
      </w:r>
      <w:r w:rsidRPr="00605EB6">
        <w:t>après avoir fait autant de bien qu</w:t>
      </w:r>
      <w:r w:rsidR="00C474C1">
        <w:t>’</w:t>
      </w:r>
      <w:r w:rsidRPr="00605EB6">
        <w:t>elle en pouvait faire</w:t>
      </w:r>
      <w:r w:rsidR="00C474C1">
        <w:t xml:space="preserve">, </w:t>
      </w:r>
      <w:r w:rsidRPr="00605EB6">
        <w:t xml:space="preserve">il restait à </w:t>
      </w:r>
      <w:r w:rsidR="009A0CB4" w:rsidRPr="009A0CB4">
        <w:t>M</w:t>
      </w:r>
      <w:r w:rsidR="009A0CB4" w:rsidRPr="009A0CB4">
        <w:rPr>
          <w:vertAlign w:val="superscript"/>
        </w:rPr>
        <w:t>me</w:t>
      </w:r>
      <w:r w:rsidR="00C474C1">
        <w:t> de </w:t>
      </w:r>
      <w:r w:rsidRPr="00605EB6">
        <w:t>Simaise</w:t>
      </w:r>
      <w:r w:rsidR="00C474C1">
        <w:t xml:space="preserve">, </w:t>
      </w:r>
      <w:r w:rsidRPr="00605EB6">
        <w:t>à la fin de chaque année</w:t>
      </w:r>
      <w:r w:rsidR="00C474C1">
        <w:t xml:space="preserve">, </w:t>
      </w:r>
      <w:r w:rsidRPr="00605EB6">
        <w:t>sur son revenu</w:t>
      </w:r>
      <w:r w:rsidR="00C474C1">
        <w:t xml:space="preserve">, </w:t>
      </w:r>
      <w:r w:rsidRPr="00605EB6">
        <w:t>une somme disponible de plus de cinquante mille francs</w:t>
      </w:r>
      <w:r w:rsidR="00C474C1">
        <w:t>.</w:t>
      </w:r>
    </w:p>
    <w:p w14:paraId="0CC89B26" w14:textId="435A4FA9" w:rsidR="00C474C1" w:rsidRDefault="00C52F4A" w:rsidP="00C52F4A">
      <w:r w:rsidRPr="00605EB6">
        <w:t xml:space="preserve">Cet </w:t>
      </w:r>
      <w:r w:rsidR="003F7CC5" w:rsidRPr="00605EB6">
        <w:t>excéd</w:t>
      </w:r>
      <w:r w:rsidR="003F7CC5">
        <w:t>e</w:t>
      </w:r>
      <w:r w:rsidR="003F7CC5" w:rsidRPr="00605EB6">
        <w:t xml:space="preserve">nt </w:t>
      </w:r>
      <w:r w:rsidRPr="00605EB6">
        <w:t>augmentait sans cesse le capital mis en réserve</w:t>
      </w:r>
      <w:r w:rsidR="00C474C1">
        <w:t>.</w:t>
      </w:r>
    </w:p>
    <w:p w14:paraId="74BDAAF0" w14:textId="7AAECF99" w:rsidR="00C474C1" w:rsidRDefault="00C52F4A" w:rsidP="00C52F4A">
      <w:r w:rsidRPr="00605EB6">
        <w:t>La baronne de Simaise avait vu s</w:t>
      </w:r>
      <w:r w:rsidR="00C474C1">
        <w:t>’</w:t>
      </w:r>
      <w:r w:rsidRPr="00605EB6">
        <w:t xml:space="preserve">envoler une à une ses plus </w:t>
      </w:r>
      <w:r w:rsidR="003F7CC5">
        <w:t>belles</w:t>
      </w:r>
      <w:r w:rsidR="003F7CC5" w:rsidRPr="00605EB6">
        <w:t xml:space="preserve"> </w:t>
      </w:r>
      <w:r w:rsidRPr="00605EB6">
        <w:t>illusions</w:t>
      </w:r>
      <w:r w:rsidR="00C474C1">
        <w:t xml:space="preserve"> : ; </w:t>
      </w:r>
      <w:r w:rsidRPr="00605EB6">
        <w:t>elle n</w:t>
      </w:r>
      <w:r w:rsidR="00C474C1">
        <w:t>’</w:t>
      </w:r>
      <w:r w:rsidRPr="00605EB6">
        <w:t>avait conservé du passé que des regrets et une blessure inguérissable faite à son cœur</w:t>
      </w:r>
      <w:r w:rsidR="00C474C1">
        <w:t xml:space="preserve">. </w:t>
      </w:r>
      <w:r w:rsidRPr="00605EB6">
        <w:t>En femme prévoyante</w:t>
      </w:r>
      <w:r w:rsidR="00C474C1">
        <w:t xml:space="preserve">, </w:t>
      </w:r>
      <w:r w:rsidRPr="00605EB6">
        <w:t>elle pensait à l</w:t>
      </w:r>
      <w:r w:rsidR="00C474C1">
        <w:t>’</w:t>
      </w:r>
      <w:r w:rsidRPr="00605EB6">
        <w:t>avenir</w:t>
      </w:r>
      <w:r w:rsidR="00C474C1">
        <w:t xml:space="preserve">, </w:t>
      </w:r>
      <w:r w:rsidRPr="00605EB6">
        <w:t>à son fils</w:t>
      </w:r>
      <w:r w:rsidR="00C474C1">
        <w:t xml:space="preserve">, </w:t>
      </w:r>
      <w:r w:rsidRPr="00605EB6">
        <w:t xml:space="preserve">que le </w:t>
      </w:r>
      <w:r w:rsidRPr="00605EB6">
        <w:lastRenderedPageBreak/>
        <w:t>baron avait voulu garder lors de leur séparation</w:t>
      </w:r>
      <w:r w:rsidR="00C474C1">
        <w:t xml:space="preserve">, </w:t>
      </w:r>
      <w:r w:rsidRPr="00605EB6">
        <w:t>et à sa fille</w:t>
      </w:r>
      <w:r w:rsidR="00C474C1">
        <w:t xml:space="preserve">, </w:t>
      </w:r>
      <w:r w:rsidRPr="00605EB6">
        <w:t>sa bien-aimée Henriette</w:t>
      </w:r>
      <w:r w:rsidR="00C474C1">
        <w:t xml:space="preserve">, </w:t>
      </w:r>
      <w:r w:rsidRPr="00605EB6">
        <w:t>qui était en même temps l</w:t>
      </w:r>
      <w:r w:rsidR="00C474C1">
        <w:t>’</w:t>
      </w:r>
      <w:r w:rsidRPr="00605EB6">
        <w:t>objet de ses plus chères espérances et de ses plus sérieuses inquiétudes</w:t>
      </w:r>
      <w:r w:rsidR="00C474C1">
        <w:t>.</w:t>
      </w:r>
    </w:p>
    <w:p w14:paraId="46426FDE" w14:textId="77777777" w:rsidR="00C474C1" w:rsidRDefault="00C52F4A" w:rsidP="00C52F4A">
      <w:r w:rsidRPr="00D75FF9">
        <w:t>C</w:t>
      </w:r>
      <w:r w:rsidR="00C474C1">
        <w:t>’</w:t>
      </w:r>
      <w:r w:rsidRPr="00D75FF9">
        <w:t>est en songeant à l</w:t>
      </w:r>
      <w:r w:rsidR="00C474C1">
        <w:t>’</w:t>
      </w:r>
      <w:r w:rsidRPr="00D75FF9">
        <w:t>avenir de ses enfants que</w:t>
      </w:r>
      <w:r w:rsidR="00C474C1">
        <w:t xml:space="preserve">, </w:t>
      </w:r>
      <w:r w:rsidRPr="00D75FF9">
        <w:t>avec l</w:t>
      </w:r>
      <w:r w:rsidR="00C474C1">
        <w:t>’</w:t>
      </w:r>
      <w:r w:rsidRPr="00D75FF9">
        <w:t>aide de son notaire</w:t>
      </w:r>
      <w:r w:rsidR="00C474C1">
        <w:t xml:space="preserve">, </w:t>
      </w:r>
      <w:r w:rsidRPr="00D75FF9">
        <w:t>elle amassait un capital</w:t>
      </w:r>
      <w:r w:rsidR="00C474C1">
        <w:t xml:space="preserve">. </w:t>
      </w:r>
      <w:r w:rsidRPr="00D75FF9">
        <w:t>Sans doute</w:t>
      </w:r>
      <w:r w:rsidR="00C474C1">
        <w:t xml:space="preserve">, </w:t>
      </w:r>
      <w:r w:rsidRPr="00D75FF9">
        <w:t>son mari possédait une immense fortune</w:t>
      </w:r>
      <w:r w:rsidR="00C474C1">
        <w:t xml:space="preserve"> ; </w:t>
      </w:r>
      <w:r w:rsidRPr="00D75FF9">
        <w:t>mais elle connaissait son inconduite</w:t>
      </w:r>
      <w:r w:rsidR="00C474C1">
        <w:t xml:space="preserve">, </w:t>
      </w:r>
      <w:r w:rsidRPr="00605EB6">
        <w:t>ses folles dépenses</w:t>
      </w:r>
      <w:r w:rsidR="00C474C1">
        <w:t xml:space="preserve">, </w:t>
      </w:r>
      <w:r w:rsidRPr="00605EB6">
        <w:t>les sommes énormes qu</w:t>
      </w:r>
      <w:r w:rsidR="00C474C1">
        <w:t>’</w:t>
      </w:r>
      <w:r w:rsidRPr="00605EB6">
        <w:t>il perdait au jeu</w:t>
      </w:r>
      <w:r w:rsidR="00C474C1">
        <w:t xml:space="preserve">. </w:t>
      </w:r>
      <w:r w:rsidRPr="00605EB6">
        <w:t>D</w:t>
      </w:r>
      <w:r w:rsidR="00C474C1">
        <w:t>’</w:t>
      </w:r>
      <w:r w:rsidRPr="00605EB6">
        <w:t>un moment à l</w:t>
      </w:r>
      <w:r w:rsidR="00C474C1">
        <w:t>’</w:t>
      </w:r>
      <w:r w:rsidRPr="00605EB6">
        <w:t>autre</w:t>
      </w:r>
      <w:r w:rsidR="00C474C1">
        <w:t xml:space="preserve">, </w:t>
      </w:r>
      <w:r w:rsidRPr="00605EB6">
        <w:t>on pouvait lui apprendre qu</w:t>
      </w:r>
      <w:r w:rsidR="00C474C1">
        <w:t>’</w:t>
      </w:r>
      <w:r w:rsidRPr="00605EB6">
        <w:t>il était ruiné</w:t>
      </w:r>
      <w:r w:rsidR="00C474C1">
        <w:t xml:space="preserve">. </w:t>
      </w:r>
      <w:r w:rsidRPr="00605EB6">
        <w:t>Autant que cela était en son pouvoir</w:t>
      </w:r>
      <w:r w:rsidR="00C474C1">
        <w:t xml:space="preserve">, </w:t>
      </w:r>
      <w:r w:rsidRPr="00605EB6">
        <w:t>elle voulait</w:t>
      </w:r>
      <w:r w:rsidR="00C474C1">
        <w:t xml:space="preserve">, </w:t>
      </w:r>
      <w:r w:rsidRPr="00605EB6">
        <w:t>dans le cas où ce malheur arriverait</w:t>
      </w:r>
      <w:r w:rsidR="00C474C1">
        <w:t xml:space="preserve">, </w:t>
      </w:r>
      <w:r w:rsidRPr="00605EB6">
        <w:t>mettre ses enfants à l</w:t>
      </w:r>
      <w:r w:rsidR="00C474C1">
        <w:t>’</w:t>
      </w:r>
      <w:r w:rsidRPr="00605EB6">
        <w:t>abri de la catastrophe</w:t>
      </w:r>
      <w:r w:rsidR="00C474C1">
        <w:t xml:space="preserve">. </w:t>
      </w:r>
      <w:r w:rsidRPr="00605EB6">
        <w:t>Et puis ne serait-elle pas forcée</w:t>
      </w:r>
      <w:r w:rsidR="00C474C1">
        <w:t xml:space="preserve">, </w:t>
      </w:r>
      <w:r w:rsidRPr="00605EB6">
        <w:t>alors</w:t>
      </w:r>
      <w:r w:rsidR="00C474C1">
        <w:t xml:space="preserve">, </w:t>
      </w:r>
      <w:r w:rsidRPr="00605EB6">
        <w:t>pour leur dignité et leur honneur à tous</w:t>
      </w:r>
      <w:r w:rsidR="00C474C1">
        <w:t xml:space="preserve">, </w:t>
      </w:r>
      <w:r w:rsidRPr="00605EB6">
        <w:t>de venir en aide à son mari</w:t>
      </w:r>
      <w:r w:rsidR="00C474C1">
        <w:t xml:space="preserve">, </w:t>
      </w:r>
      <w:r w:rsidRPr="00605EB6">
        <w:t>si indigne qu</w:t>
      </w:r>
      <w:r w:rsidR="00C474C1">
        <w:t>’</w:t>
      </w:r>
      <w:r w:rsidRPr="00605EB6">
        <w:t>il fût</w:t>
      </w:r>
      <w:r w:rsidR="00C474C1">
        <w:t> ?</w:t>
      </w:r>
    </w:p>
    <w:p w14:paraId="5D02DC77" w14:textId="1F5F0C2E" w:rsidR="00C474C1" w:rsidRDefault="00C52F4A" w:rsidP="00C52F4A">
      <w:r w:rsidRPr="00605EB6">
        <w:t xml:space="preserve">La baronne de Simaise avait </w:t>
      </w:r>
      <w:r w:rsidR="00D75FF9">
        <w:t>quarante-deux</w:t>
      </w:r>
      <w:r w:rsidRPr="00605EB6">
        <w:t xml:space="preserve"> ans</w:t>
      </w:r>
      <w:r w:rsidR="00C474C1">
        <w:t xml:space="preserve">. </w:t>
      </w:r>
      <w:r w:rsidRPr="00605EB6">
        <w:t>Elle était encore très belle</w:t>
      </w:r>
      <w:r w:rsidR="00C474C1">
        <w:t xml:space="preserve">, </w:t>
      </w:r>
      <w:r w:rsidRPr="00605EB6">
        <w:t>bien que les déceptions et les chagrins l</w:t>
      </w:r>
      <w:r w:rsidR="00C474C1">
        <w:t>’</w:t>
      </w:r>
      <w:r w:rsidRPr="00605EB6">
        <w:t>eussent vieillie de dix ans</w:t>
      </w:r>
      <w:r w:rsidR="00C474C1">
        <w:t xml:space="preserve">. </w:t>
      </w:r>
      <w:r w:rsidRPr="00605EB6">
        <w:t>En peu de temps ses cheveux avaient blanchi</w:t>
      </w:r>
      <w:r w:rsidR="00C474C1">
        <w:t xml:space="preserve">, </w:t>
      </w:r>
      <w:r w:rsidRPr="00605EB6">
        <w:t xml:space="preserve">des rides précoces se montraient sur </w:t>
      </w:r>
      <w:r w:rsidR="00D75FF9">
        <w:t xml:space="preserve">son front assombri et sur </w:t>
      </w:r>
      <w:r w:rsidRPr="00605EB6">
        <w:t>son pâle et noble visage</w:t>
      </w:r>
      <w:r w:rsidR="00C474C1">
        <w:t xml:space="preserve"> ; </w:t>
      </w:r>
      <w:r w:rsidRPr="00605EB6">
        <w:t>le sourire avait pour toujours disparu de ses lèvres</w:t>
      </w:r>
      <w:r w:rsidR="00C474C1">
        <w:t>.</w:t>
      </w:r>
    </w:p>
    <w:p w14:paraId="4D18B958" w14:textId="77777777" w:rsidR="00C474C1" w:rsidRDefault="00C52F4A" w:rsidP="00C52F4A">
      <w:r w:rsidRPr="00605EB6">
        <w:t>Pendant les premières années de son mariage</w:t>
      </w:r>
      <w:r w:rsidR="00C474C1">
        <w:t xml:space="preserve">, </w:t>
      </w:r>
      <w:r w:rsidRPr="00605EB6">
        <w:t>elle avait été fort remarquée dans les salons parisiens où elle brillait comme une reine de la mode et de l</w:t>
      </w:r>
      <w:r w:rsidR="00C474C1">
        <w:t>’</w:t>
      </w:r>
      <w:r w:rsidRPr="00605EB6">
        <w:t>élégance</w:t>
      </w:r>
      <w:r w:rsidR="00C474C1">
        <w:t xml:space="preserve">. </w:t>
      </w:r>
      <w:r w:rsidRPr="00605EB6">
        <w:t>Gracieuse</w:t>
      </w:r>
      <w:r w:rsidR="00C474C1">
        <w:t xml:space="preserve">, </w:t>
      </w:r>
      <w:r w:rsidRPr="00605EB6">
        <w:t>aimable</w:t>
      </w:r>
      <w:r w:rsidR="00C474C1">
        <w:t xml:space="preserve">, </w:t>
      </w:r>
      <w:r w:rsidRPr="00605EB6">
        <w:t>spirituelle</w:t>
      </w:r>
      <w:r w:rsidR="00C474C1">
        <w:t xml:space="preserve">, </w:t>
      </w:r>
      <w:r w:rsidRPr="00605EB6">
        <w:t>distinguée</w:t>
      </w:r>
      <w:r w:rsidR="00C474C1">
        <w:t xml:space="preserve">, </w:t>
      </w:r>
      <w:r w:rsidRPr="00605EB6">
        <w:t>toujours gaie</w:t>
      </w:r>
      <w:r w:rsidR="00C474C1">
        <w:t xml:space="preserve">, </w:t>
      </w:r>
      <w:r w:rsidRPr="00605EB6">
        <w:t>elle était très recherchée</w:t>
      </w:r>
      <w:r w:rsidR="00C474C1">
        <w:t xml:space="preserve"> ; </w:t>
      </w:r>
      <w:r w:rsidRPr="00605EB6">
        <w:t>partout elle était adulée</w:t>
      </w:r>
      <w:r w:rsidR="00C474C1">
        <w:t xml:space="preserve">, </w:t>
      </w:r>
      <w:r w:rsidRPr="00605EB6">
        <w:t>et partout elle faisait naître l</w:t>
      </w:r>
      <w:r w:rsidR="00C474C1">
        <w:t>’</w:t>
      </w:r>
      <w:r w:rsidRPr="00605EB6">
        <w:t>admiration</w:t>
      </w:r>
      <w:r w:rsidR="00C474C1">
        <w:t>.</w:t>
      </w:r>
    </w:p>
    <w:p w14:paraId="23DAFB82" w14:textId="77777777" w:rsidR="00C474C1" w:rsidRDefault="00C52F4A" w:rsidP="00C52F4A">
      <w:r w:rsidRPr="00605EB6">
        <w:t>Tout à coup</w:t>
      </w:r>
      <w:r w:rsidR="00C474C1">
        <w:t xml:space="preserve">, </w:t>
      </w:r>
      <w:r w:rsidRPr="00605EB6">
        <w:t>sans que rien l</w:t>
      </w:r>
      <w:r w:rsidR="00C474C1">
        <w:t>’</w:t>
      </w:r>
      <w:r w:rsidRPr="00605EB6">
        <w:t>eût fait pressentir</w:t>
      </w:r>
      <w:r w:rsidR="00C474C1">
        <w:t xml:space="preserve">, </w:t>
      </w:r>
      <w:r w:rsidRPr="00605EB6">
        <w:t>la baronne de Simaise avait quitté Paris</w:t>
      </w:r>
      <w:r w:rsidR="00C474C1">
        <w:t xml:space="preserve">, </w:t>
      </w:r>
      <w:r w:rsidRPr="00605EB6">
        <w:t>disant ainsi adieu pour toujours au monde</w:t>
      </w:r>
      <w:r w:rsidR="00C474C1">
        <w:t xml:space="preserve">, </w:t>
      </w:r>
      <w:r w:rsidRPr="00605EB6">
        <w:t>à ses fêtes</w:t>
      </w:r>
      <w:r w:rsidR="00C474C1">
        <w:t xml:space="preserve">, </w:t>
      </w:r>
      <w:r w:rsidRPr="00605EB6">
        <w:t>à ses plaisirs</w:t>
      </w:r>
      <w:r w:rsidR="00C474C1">
        <w:t xml:space="preserve">, </w:t>
      </w:r>
      <w:r w:rsidRPr="00605EB6">
        <w:t>et s</w:t>
      </w:r>
      <w:r w:rsidR="00C474C1">
        <w:t>’</w:t>
      </w:r>
      <w:r w:rsidRPr="00605EB6">
        <w:t>était retirée à Vaucourt</w:t>
      </w:r>
      <w:r w:rsidR="00C474C1">
        <w:t>.</w:t>
      </w:r>
    </w:p>
    <w:p w14:paraId="557D01F5" w14:textId="200CEFC3" w:rsidR="00C474C1" w:rsidRDefault="00C52F4A" w:rsidP="00C52F4A">
      <w:r w:rsidRPr="00605EB6">
        <w:lastRenderedPageBreak/>
        <w:t xml:space="preserve">Il y avait de cela </w:t>
      </w:r>
      <w:r w:rsidR="002558E0">
        <w:t>quatorze</w:t>
      </w:r>
      <w:r w:rsidR="002558E0" w:rsidRPr="00605EB6">
        <w:t xml:space="preserve"> </w:t>
      </w:r>
      <w:r w:rsidRPr="00605EB6">
        <w:t>ans</w:t>
      </w:r>
      <w:r w:rsidR="00C474C1">
        <w:t xml:space="preserve">. </w:t>
      </w:r>
      <w:r w:rsidRPr="00605EB6">
        <w:t xml:space="preserve">Et depuis </w:t>
      </w:r>
      <w:r w:rsidR="002558E0">
        <w:t>quatorze</w:t>
      </w:r>
      <w:r w:rsidR="002558E0" w:rsidRPr="00605EB6">
        <w:t xml:space="preserve"> </w:t>
      </w:r>
      <w:r w:rsidRPr="00605EB6">
        <w:t>ans elle n</w:t>
      </w:r>
      <w:r w:rsidR="00C474C1">
        <w:t>’</w:t>
      </w:r>
      <w:r w:rsidRPr="00605EB6">
        <w:t>était pas revenue une seule fois à Paris</w:t>
      </w:r>
      <w:r w:rsidR="00C474C1">
        <w:t>.</w:t>
      </w:r>
    </w:p>
    <w:p w14:paraId="7F268C80" w14:textId="77777777" w:rsidR="00C474C1" w:rsidRDefault="00C52F4A" w:rsidP="00C52F4A">
      <w:r w:rsidRPr="00605EB6">
        <w:t>La soudaine disparition de la baronne de Simaise avait surpris tout le monde</w:t>
      </w:r>
      <w:r w:rsidR="00C474C1">
        <w:t xml:space="preserve">, </w:t>
      </w:r>
      <w:r w:rsidRPr="00605EB6">
        <w:t>sans donner lieu toutefois à de longs commentaires</w:t>
      </w:r>
      <w:r w:rsidR="00C474C1">
        <w:t xml:space="preserve">. </w:t>
      </w:r>
      <w:r w:rsidRPr="00605EB6">
        <w:t>On connaissait la conduite scandaleuse du baron</w:t>
      </w:r>
      <w:r w:rsidR="00C474C1">
        <w:t xml:space="preserve">, </w:t>
      </w:r>
      <w:r w:rsidRPr="00605EB6">
        <w:t>qui</w:t>
      </w:r>
      <w:r w:rsidR="00C474C1">
        <w:t xml:space="preserve">, </w:t>
      </w:r>
      <w:r w:rsidRPr="00605EB6">
        <w:t>marié</w:t>
      </w:r>
      <w:r w:rsidR="00C474C1">
        <w:t xml:space="preserve">, </w:t>
      </w:r>
      <w:r w:rsidRPr="00605EB6">
        <w:t>continuait son existence de viveur éhonté</w:t>
      </w:r>
      <w:r w:rsidR="00C474C1">
        <w:t xml:space="preserve">, </w:t>
      </w:r>
      <w:r w:rsidRPr="00605EB6">
        <w:t>entretenait ouvertement une ballerine de sixième ordre</w:t>
      </w:r>
      <w:r w:rsidR="00C474C1">
        <w:t xml:space="preserve">, </w:t>
      </w:r>
      <w:r w:rsidRPr="00605EB6">
        <w:t>laquelle étalait cyniquement son luxe effronté sous les yeux même de la baronne et de ses enfants</w:t>
      </w:r>
      <w:r w:rsidR="00C474C1">
        <w:t>.</w:t>
      </w:r>
    </w:p>
    <w:p w14:paraId="7A0A7B9E" w14:textId="41702503" w:rsidR="00C474C1" w:rsidRDefault="00C52F4A" w:rsidP="00C52F4A">
      <w:r w:rsidRPr="00605EB6">
        <w:t xml:space="preserve">Évidemment </w:t>
      </w:r>
      <w:r w:rsidR="009A0CB4" w:rsidRPr="009A0CB4">
        <w:t>M</w:t>
      </w:r>
      <w:r w:rsidR="009A0CB4" w:rsidRPr="009A0CB4">
        <w:rPr>
          <w:vertAlign w:val="superscript"/>
        </w:rPr>
        <w:t>me</w:t>
      </w:r>
      <w:r w:rsidR="00C474C1">
        <w:t> de </w:t>
      </w:r>
      <w:r w:rsidRPr="00605EB6">
        <w:t>Simaise devait se sentir cruellement blessée dans sa dignité d</w:t>
      </w:r>
      <w:r w:rsidR="00C474C1">
        <w:t>’</w:t>
      </w:r>
      <w:r w:rsidRPr="00605EB6">
        <w:t>épouse et de mère</w:t>
      </w:r>
      <w:r w:rsidR="00C474C1">
        <w:t xml:space="preserve">. </w:t>
      </w:r>
      <w:r w:rsidRPr="00605EB6">
        <w:t>On supposa que</w:t>
      </w:r>
      <w:r w:rsidR="00C474C1">
        <w:t xml:space="preserve">, </w:t>
      </w:r>
      <w:r w:rsidRPr="00605EB6">
        <w:t>lasse</w:t>
      </w:r>
      <w:r w:rsidR="00C474C1">
        <w:t xml:space="preserve">, </w:t>
      </w:r>
      <w:r w:rsidRPr="00605EB6">
        <w:t>à la fin</w:t>
      </w:r>
      <w:r w:rsidR="00C474C1">
        <w:t xml:space="preserve">, </w:t>
      </w:r>
      <w:r w:rsidRPr="00605EB6">
        <w:t>de supporter tant d</w:t>
      </w:r>
      <w:r w:rsidR="00C474C1">
        <w:t>’</w:t>
      </w:r>
      <w:r w:rsidRPr="00605EB6">
        <w:t>outrages</w:t>
      </w:r>
      <w:r w:rsidR="00C474C1">
        <w:t xml:space="preserve">, </w:t>
      </w:r>
      <w:r w:rsidRPr="00605EB6">
        <w:t>il y avait eu entre elle et son mari une scène terrible</w:t>
      </w:r>
      <w:r w:rsidR="00C474C1">
        <w:t xml:space="preserve">, </w:t>
      </w:r>
      <w:r w:rsidRPr="00605EB6">
        <w:t>à la suite de laquelle une rupture était devenue chose forcée</w:t>
      </w:r>
      <w:r w:rsidR="00C474C1">
        <w:t>.</w:t>
      </w:r>
    </w:p>
    <w:p w14:paraId="3E566472" w14:textId="77777777" w:rsidR="00C474C1" w:rsidRDefault="00C52F4A" w:rsidP="00C52F4A">
      <w:r w:rsidRPr="00605EB6">
        <w:t>Quelques-uns</w:t>
      </w:r>
      <w:r w:rsidR="00C474C1">
        <w:t xml:space="preserve">, </w:t>
      </w:r>
      <w:r w:rsidRPr="00605EB6">
        <w:t>ses amis</w:t>
      </w:r>
      <w:r w:rsidR="00C474C1">
        <w:t xml:space="preserve">, </w:t>
      </w:r>
      <w:r w:rsidRPr="00605EB6">
        <w:t>la regrettèrent</w:t>
      </w:r>
      <w:r w:rsidR="00C474C1">
        <w:t xml:space="preserve"> ; </w:t>
      </w:r>
      <w:r w:rsidRPr="00605EB6">
        <w:t>les autres la plaignirent seulement</w:t>
      </w:r>
      <w:r w:rsidR="00C474C1">
        <w:t xml:space="preserve">, </w:t>
      </w:r>
      <w:r w:rsidRPr="00605EB6">
        <w:t>puis on l</w:t>
      </w:r>
      <w:r w:rsidR="00C474C1">
        <w:t>’</w:t>
      </w:r>
      <w:r w:rsidRPr="00605EB6">
        <w:t>oublia</w:t>
      </w:r>
      <w:r w:rsidR="00C474C1">
        <w:t xml:space="preserve">. </w:t>
      </w:r>
      <w:r w:rsidRPr="00605EB6">
        <w:t>On passa à d</w:t>
      </w:r>
      <w:r w:rsidR="00C474C1">
        <w:t>’</w:t>
      </w:r>
      <w:r w:rsidRPr="00605EB6">
        <w:t>autres admirations</w:t>
      </w:r>
      <w:r w:rsidR="00C474C1">
        <w:t xml:space="preserve">, </w:t>
      </w:r>
      <w:r w:rsidRPr="00605EB6">
        <w:t>on se tourna vers une nouvelle étoile</w:t>
      </w:r>
      <w:r w:rsidR="00C474C1">
        <w:t>.</w:t>
      </w:r>
    </w:p>
    <w:p w14:paraId="3DC25325" w14:textId="77777777" w:rsidR="00C474C1" w:rsidRDefault="00C52F4A" w:rsidP="00C52F4A">
      <w:r w:rsidRPr="00605EB6">
        <w:t>Sans doute la conduite déplorable de son mari était pour quelque chose dans la grave résolution que la baronne avait prise de se séparer de lui et de s</w:t>
      </w:r>
      <w:r w:rsidR="00C474C1">
        <w:t>’</w:t>
      </w:r>
      <w:r w:rsidRPr="00605EB6">
        <w:t>exiler dans sa terre de Vaucourt</w:t>
      </w:r>
      <w:r w:rsidR="00C474C1">
        <w:t xml:space="preserve">. </w:t>
      </w:r>
      <w:r w:rsidRPr="00605EB6">
        <w:t>Il y a des injures qu</w:t>
      </w:r>
      <w:r w:rsidR="00C474C1">
        <w:t>’</w:t>
      </w:r>
      <w:r w:rsidRPr="00605EB6">
        <w:t>une femme</w:t>
      </w:r>
      <w:r w:rsidR="00C474C1">
        <w:t xml:space="preserve">, </w:t>
      </w:r>
      <w:r w:rsidRPr="00605EB6">
        <w:t>quand elle est mère surtout</w:t>
      </w:r>
      <w:r w:rsidR="00C474C1">
        <w:t xml:space="preserve">, </w:t>
      </w:r>
      <w:r w:rsidRPr="00605EB6">
        <w:t>ne peut point pardonner</w:t>
      </w:r>
      <w:r w:rsidR="00C474C1">
        <w:t xml:space="preserve">. </w:t>
      </w:r>
      <w:r w:rsidRPr="00605EB6">
        <w:t>Le mari qui a mérité le mépris de sa femme ne tarde pas à lui inspirer du dégoût</w:t>
      </w:r>
      <w:r w:rsidR="00C474C1">
        <w:t>.</w:t>
      </w:r>
    </w:p>
    <w:p w14:paraId="0E22B1E2" w14:textId="77777777" w:rsidR="00C474C1" w:rsidRDefault="00C52F4A" w:rsidP="00C52F4A">
      <w:r w:rsidRPr="00605EB6">
        <w:t>Cependant</w:t>
      </w:r>
      <w:r w:rsidR="00C474C1">
        <w:t xml:space="preserve">, </w:t>
      </w:r>
      <w:r w:rsidRPr="00605EB6">
        <w:t>ce n</w:t>
      </w:r>
      <w:r w:rsidR="00C474C1">
        <w:t>’</w:t>
      </w:r>
      <w:r w:rsidRPr="00605EB6">
        <w:t>était pas seulement parce que le baron avait cruellement offensé et outragé sa femme qu</w:t>
      </w:r>
      <w:r w:rsidR="00C474C1">
        <w:t>’</w:t>
      </w:r>
      <w:r w:rsidRPr="00605EB6">
        <w:t>elle l</w:t>
      </w:r>
      <w:r w:rsidR="00C474C1">
        <w:t>’</w:t>
      </w:r>
      <w:r w:rsidRPr="00605EB6">
        <w:t>avait quitté</w:t>
      </w:r>
      <w:r w:rsidR="00C474C1">
        <w:t xml:space="preserve">. </w:t>
      </w:r>
      <w:r w:rsidRPr="00605EB6">
        <w:t>À côté de ce motif</w:t>
      </w:r>
      <w:r w:rsidR="00C474C1">
        <w:t xml:space="preserve">, </w:t>
      </w:r>
      <w:r w:rsidRPr="00605EB6">
        <w:t>suffisamment sérieux</w:t>
      </w:r>
      <w:r w:rsidR="00C474C1">
        <w:t xml:space="preserve">, </w:t>
      </w:r>
      <w:r w:rsidRPr="00605EB6">
        <w:t>il existait une autre cause infiniment plus grave</w:t>
      </w:r>
      <w:r w:rsidR="00C474C1">
        <w:t xml:space="preserve">. </w:t>
      </w:r>
      <w:r w:rsidRPr="00605EB6">
        <w:t>De cela le monde ne savait rien</w:t>
      </w:r>
      <w:r w:rsidR="00C474C1">
        <w:t>.</w:t>
      </w:r>
    </w:p>
    <w:p w14:paraId="29C2A256" w14:textId="77777777" w:rsidR="00C474C1" w:rsidRDefault="00C52F4A" w:rsidP="00C52F4A">
      <w:r w:rsidRPr="00605EB6">
        <w:t>C</w:t>
      </w:r>
      <w:r w:rsidR="00C474C1">
        <w:t>’</w:t>
      </w:r>
      <w:r w:rsidRPr="00605EB6">
        <w:t>était un secret terrible entre le mari et la femme</w:t>
      </w:r>
      <w:r w:rsidR="00C474C1">
        <w:t>.</w:t>
      </w:r>
    </w:p>
    <w:p w14:paraId="1B7EB95C" w14:textId="77777777" w:rsidR="00C474C1" w:rsidRDefault="00C52F4A" w:rsidP="00C52F4A">
      <w:r w:rsidRPr="00605EB6">
        <w:lastRenderedPageBreak/>
        <w:t>Ce secret</w:t>
      </w:r>
      <w:r w:rsidR="00C474C1">
        <w:t xml:space="preserve">, </w:t>
      </w:r>
      <w:r w:rsidRPr="00605EB6">
        <w:t>nous le connaîtrons plus tard</w:t>
      </w:r>
      <w:r w:rsidR="00C474C1">
        <w:t>.</w:t>
      </w:r>
    </w:p>
    <w:p w14:paraId="10C2F9C7" w14:textId="77777777" w:rsidR="00C474C1" w:rsidRDefault="00C52F4A" w:rsidP="00C52F4A">
      <w:r w:rsidRPr="00605EB6">
        <w:t>Après les dures épreuves qu</w:t>
      </w:r>
      <w:r w:rsidR="00C474C1">
        <w:t>’</w:t>
      </w:r>
      <w:r w:rsidRPr="00605EB6">
        <w:t>elle avait traversées</w:t>
      </w:r>
      <w:r w:rsidR="00C474C1">
        <w:t xml:space="preserve">, </w:t>
      </w:r>
      <w:r w:rsidRPr="00605EB6">
        <w:t>la baronne se renferma pour ainsi dire en elle-même</w:t>
      </w:r>
      <w:r w:rsidR="00C474C1">
        <w:t xml:space="preserve">, </w:t>
      </w:r>
      <w:r w:rsidRPr="00605EB6">
        <w:t>afin de se consacrer plus entièrement à l</w:t>
      </w:r>
      <w:r w:rsidR="00C474C1">
        <w:t>’</w:t>
      </w:r>
      <w:r w:rsidRPr="00605EB6">
        <w:t>éducation de sa fille adorée</w:t>
      </w:r>
      <w:r w:rsidR="00C474C1">
        <w:t xml:space="preserve">. </w:t>
      </w:r>
      <w:r w:rsidRPr="00605EB6">
        <w:t>Elle lui donna dans son cœur toute la place occupée naguère par des affections brisées ou détruites</w:t>
      </w:r>
      <w:r w:rsidR="00C474C1">
        <w:t xml:space="preserve">. </w:t>
      </w:r>
      <w:r w:rsidRPr="00605EB6">
        <w:t>Certes</w:t>
      </w:r>
      <w:r w:rsidR="00C474C1">
        <w:t xml:space="preserve">, </w:t>
      </w:r>
      <w:r w:rsidRPr="00605EB6">
        <w:t>elle aimait aussi son fils</w:t>
      </w:r>
      <w:r w:rsidR="00C474C1">
        <w:t xml:space="preserve"> ; </w:t>
      </w:r>
      <w:r w:rsidRPr="00605EB6">
        <w:t>mais il était éloigné d</w:t>
      </w:r>
      <w:r w:rsidR="00C474C1">
        <w:t>’</w:t>
      </w:r>
      <w:r w:rsidRPr="00605EB6">
        <w:t>elle</w:t>
      </w:r>
      <w:r w:rsidR="00C474C1">
        <w:t xml:space="preserve">, </w:t>
      </w:r>
      <w:r w:rsidRPr="00605EB6">
        <w:t>il appartenait à son mari</w:t>
      </w:r>
      <w:r w:rsidR="00C474C1">
        <w:t xml:space="preserve">. </w:t>
      </w:r>
      <w:r w:rsidRPr="00605EB6">
        <w:t>Elle le lui avait laissé</w:t>
      </w:r>
      <w:r w:rsidR="00C474C1">
        <w:t xml:space="preserve">, </w:t>
      </w:r>
      <w:r w:rsidRPr="00605EB6">
        <w:t>malgré elle et les révoltes de son cœur</w:t>
      </w:r>
      <w:r w:rsidR="00C474C1">
        <w:t xml:space="preserve">. </w:t>
      </w:r>
      <w:r w:rsidRPr="00605EB6">
        <w:t>Elle avait été forcée à cet abandon</w:t>
      </w:r>
      <w:r w:rsidR="00C474C1">
        <w:t xml:space="preserve">. </w:t>
      </w:r>
      <w:r w:rsidRPr="00605EB6">
        <w:t>C</w:t>
      </w:r>
      <w:r w:rsidR="00C474C1">
        <w:t>’</w:t>
      </w:r>
      <w:r w:rsidRPr="00605EB6">
        <w:t>est à ce prix</w:t>
      </w:r>
      <w:r w:rsidR="00C474C1">
        <w:t xml:space="preserve">, </w:t>
      </w:r>
      <w:r w:rsidRPr="00605EB6">
        <w:t>à cette dure condition</w:t>
      </w:r>
      <w:r w:rsidR="00C474C1">
        <w:t xml:space="preserve">, </w:t>
      </w:r>
      <w:r w:rsidRPr="00605EB6">
        <w:t>qu</w:t>
      </w:r>
      <w:r w:rsidR="00C474C1">
        <w:t>’</w:t>
      </w:r>
      <w:r w:rsidRPr="00605EB6">
        <w:t>elle avait obtenu sa liberté complète</w:t>
      </w:r>
      <w:r w:rsidR="00C474C1">
        <w:t>.</w:t>
      </w:r>
    </w:p>
    <w:p w14:paraId="2D5051B4" w14:textId="6A25F855" w:rsidR="00C474C1" w:rsidRDefault="0094609C" w:rsidP="00C52F4A">
      <w:r>
        <w:t>— </w:t>
      </w:r>
      <w:r w:rsidR="00C52F4A" w:rsidRPr="00605EB6">
        <w:t>Prenez votre fille</w:t>
      </w:r>
      <w:r w:rsidR="00C474C1">
        <w:t xml:space="preserve">, </w:t>
      </w:r>
      <w:r w:rsidR="00C52F4A" w:rsidRPr="00605EB6">
        <w:t>lui dit le baron</w:t>
      </w:r>
      <w:r w:rsidR="004540F3">
        <w:t> ;</w:t>
      </w:r>
      <w:r w:rsidR="00C474C1">
        <w:t xml:space="preserve"> </w:t>
      </w:r>
      <w:r w:rsidR="00C52F4A" w:rsidRPr="00605EB6">
        <w:t>moi</w:t>
      </w:r>
      <w:r w:rsidR="00C474C1">
        <w:t xml:space="preserve">, </w:t>
      </w:r>
      <w:r w:rsidR="00C52F4A" w:rsidRPr="00605EB6">
        <w:t>je garde mon fils</w:t>
      </w:r>
      <w:r w:rsidR="00C474C1">
        <w:t>.</w:t>
      </w:r>
    </w:p>
    <w:p w14:paraId="2D800E5A" w14:textId="77777777" w:rsidR="00C474C1" w:rsidRDefault="00C52F4A" w:rsidP="00C52F4A">
      <w:r w:rsidRPr="00605EB6">
        <w:t>Elle aurait pu se montrer plus exigeante</w:t>
      </w:r>
      <w:r w:rsidR="00C474C1">
        <w:t xml:space="preserve"> ; </w:t>
      </w:r>
      <w:r w:rsidRPr="00605EB6">
        <w:t>mais</w:t>
      </w:r>
      <w:r w:rsidR="00C474C1">
        <w:t xml:space="preserve">, </w:t>
      </w:r>
      <w:r w:rsidRPr="00605EB6">
        <w:t>pour cela</w:t>
      </w:r>
      <w:r w:rsidR="00C474C1">
        <w:t xml:space="preserve">, </w:t>
      </w:r>
      <w:r w:rsidRPr="00605EB6">
        <w:t>il eût fallu faire valoir ses droits</w:t>
      </w:r>
      <w:r w:rsidR="00C474C1">
        <w:t xml:space="preserve">, </w:t>
      </w:r>
      <w:r w:rsidRPr="00605EB6">
        <w:t>révéler le fameux secret</w:t>
      </w:r>
      <w:r w:rsidR="00C474C1">
        <w:t xml:space="preserve">, </w:t>
      </w:r>
      <w:r w:rsidRPr="00605EB6">
        <w:t>déchirer le voile sous lequel se cachaient la honte et le crime</w:t>
      </w:r>
      <w:r w:rsidR="00C474C1">
        <w:t>.</w:t>
      </w:r>
    </w:p>
    <w:p w14:paraId="11F01A1A" w14:textId="77777777" w:rsidR="00C474C1" w:rsidRDefault="00C52F4A" w:rsidP="00C52F4A">
      <w:r w:rsidRPr="00605EB6">
        <w:t>Gardienne de l</w:t>
      </w:r>
      <w:r w:rsidR="00C474C1">
        <w:t>’</w:t>
      </w:r>
      <w:r w:rsidRPr="00605EB6">
        <w:t>honneur de ses enfants et</w:t>
      </w:r>
      <w:r w:rsidR="00C474C1">
        <w:t xml:space="preserve">, </w:t>
      </w:r>
      <w:r w:rsidRPr="00605EB6">
        <w:t>pour eux</w:t>
      </w:r>
      <w:r w:rsidR="00C474C1">
        <w:t xml:space="preserve">, </w:t>
      </w:r>
      <w:r w:rsidRPr="00605EB6">
        <w:t>condamnée au silence</w:t>
      </w:r>
      <w:r w:rsidR="00C474C1">
        <w:t xml:space="preserve">, </w:t>
      </w:r>
      <w:r w:rsidRPr="00605EB6">
        <w:t>elle se résigna</w:t>
      </w:r>
      <w:r w:rsidR="00C474C1">
        <w:t>.</w:t>
      </w:r>
    </w:p>
    <w:p w14:paraId="24A91AFA" w14:textId="2B56BFC4" w:rsidR="00C474C1" w:rsidRDefault="00C52F4A" w:rsidP="00C52F4A">
      <w:r w:rsidRPr="00605EB6">
        <w:t>Mais elle souffrait</w:t>
      </w:r>
      <w:r w:rsidR="00C474C1">
        <w:t xml:space="preserve">, </w:t>
      </w:r>
      <w:r w:rsidRPr="00605EB6">
        <w:t>la pauvre mère</w:t>
      </w:r>
      <w:r w:rsidR="00C474C1">
        <w:t xml:space="preserve"> : </w:t>
      </w:r>
      <w:r w:rsidRPr="00605EB6">
        <w:t>Raoul</w:t>
      </w:r>
      <w:r w:rsidR="00C474C1">
        <w:t xml:space="preserve"> ; </w:t>
      </w:r>
      <w:r w:rsidRPr="00605EB6">
        <w:t>devenu grand</w:t>
      </w:r>
      <w:r w:rsidR="00C474C1">
        <w:t xml:space="preserve">, </w:t>
      </w:r>
      <w:r w:rsidRPr="00605EB6">
        <w:t>n</w:t>
      </w:r>
      <w:r w:rsidR="00C474C1">
        <w:t>’</w:t>
      </w:r>
      <w:r w:rsidRPr="00605EB6">
        <w:t>était point comme elle l</w:t>
      </w:r>
      <w:r w:rsidR="00C474C1">
        <w:t>’</w:t>
      </w:r>
      <w:r w:rsidRPr="00605EB6">
        <w:t>aurait voulu</w:t>
      </w:r>
      <w:r w:rsidR="00C474C1">
        <w:t xml:space="preserve"> ; </w:t>
      </w:r>
      <w:r w:rsidRPr="00605EB6">
        <w:t>elle voyait qu</w:t>
      </w:r>
      <w:r w:rsidR="00C474C1">
        <w:t>’</w:t>
      </w:r>
      <w:r w:rsidRPr="00605EB6">
        <w:t>il n</w:t>
      </w:r>
      <w:r w:rsidR="00C474C1">
        <w:t>’</w:t>
      </w:r>
      <w:r w:rsidRPr="00605EB6">
        <w:t>avait pas pour elle la déférence et l</w:t>
      </w:r>
      <w:r w:rsidR="00C474C1">
        <w:t>’</w:t>
      </w:r>
      <w:r w:rsidRPr="00605EB6">
        <w:t>affection qu</w:t>
      </w:r>
      <w:r w:rsidR="00C474C1">
        <w:t>’</w:t>
      </w:r>
      <w:r w:rsidRPr="00605EB6">
        <w:t>il lui devait</w:t>
      </w:r>
      <w:r w:rsidR="00C474C1">
        <w:t xml:space="preserve"> ; </w:t>
      </w:r>
      <w:r w:rsidRPr="00605EB6">
        <w:t>elle devinait ses mauvais instincts</w:t>
      </w:r>
      <w:r w:rsidR="00C474C1">
        <w:t xml:space="preserve">. </w:t>
      </w:r>
      <w:r w:rsidRPr="00605EB6">
        <w:t>Dirigé par son père</w:t>
      </w:r>
      <w:r w:rsidR="00C474C1">
        <w:t xml:space="preserve">, </w:t>
      </w:r>
      <w:r w:rsidRPr="00605EB6">
        <w:t>ayant constamment de mauvais exemples sous les yeux</w:t>
      </w:r>
      <w:r w:rsidR="00C474C1">
        <w:t xml:space="preserve">, </w:t>
      </w:r>
      <w:r w:rsidRPr="00605EB6">
        <w:t>que deviendrait-il</w:t>
      </w:r>
      <w:r w:rsidR="00C474C1">
        <w:t xml:space="preserve"> ? </w:t>
      </w:r>
      <w:r w:rsidRPr="00605EB6">
        <w:t>Quelle serait sa destinée</w:t>
      </w:r>
      <w:r w:rsidR="00C474C1">
        <w:t xml:space="preserve"> ? </w:t>
      </w:r>
      <w:r w:rsidRPr="00605EB6">
        <w:t>Elle ne pouvait penser à son avenir sans être effrayée</w:t>
      </w:r>
      <w:r w:rsidR="00C474C1">
        <w:t xml:space="preserve">. </w:t>
      </w:r>
      <w:r w:rsidRPr="00605EB6">
        <w:t>De ce côté</w:t>
      </w:r>
      <w:r w:rsidR="00C474C1">
        <w:t xml:space="preserve">, </w:t>
      </w:r>
      <w:r w:rsidRPr="00605EB6">
        <w:t>elle voyait de nombreux points noirs à l</w:t>
      </w:r>
      <w:r w:rsidR="00C474C1">
        <w:t>’</w:t>
      </w:r>
      <w:r w:rsidRPr="00605EB6">
        <w:t>horizon</w:t>
      </w:r>
      <w:r w:rsidR="00C474C1">
        <w:t>.</w:t>
      </w:r>
    </w:p>
    <w:p w14:paraId="7AE8A334" w14:textId="77777777" w:rsidR="00C474C1" w:rsidRDefault="00C52F4A" w:rsidP="00C52F4A">
      <w:r w:rsidRPr="00605EB6">
        <w:t>Heureusement</w:t>
      </w:r>
      <w:r w:rsidR="00C474C1">
        <w:t xml:space="preserve">, </w:t>
      </w:r>
      <w:r w:rsidRPr="00605EB6">
        <w:t>elle avait sa fille</w:t>
      </w:r>
      <w:r w:rsidR="00C474C1">
        <w:t xml:space="preserve">, </w:t>
      </w:r>
      <w:r w:rsidRPr="00605EB6">
        <w:t>l</w:t>
      </w:r>
      <w:r w:rsidR="00C474C1">
        <w:t>’</w:t>
      </w:r>
      <w:r w:rsidRPr="00605EB6">
        <w:t>ange de la consolation</w:t>
      </w:r>
      <w:r w:rsidR="00C474C1">
        <w:t xml:space="preserve"> ; </w:t>
      </w:r>
      <w:r w:rsidRPr="00605EB6">
        <w:t>c</w:t>
      </w:r>
      <w:r w:rsidR="00C474C1">
        <w:t>’</w:t>
      </w:r>
      <w:r w:rsidRPr="00605EB6">
        <w:t>est ainsi qu</w:t>
      </w:r>
      <w:r w:rsidR="00C474C1">
        <w:t>’</w:t>
      </w:r>
      <w:r w:rsidRPr="00605EB6">
        <w:t>elle l</w:t>
      </w:r>
      <w:r w:rsidR="00C474C1">
        <w:t>’</w:t>
      </w:r>
      <w:r w:rsidRPr="00605EB6">
        <w:t>appelait</w:t>
      </w:r>
      <w:r w:rsidR="00C474C1">
        <w:t xml:space="preserve">. </w:t>
      </w:r>
      <w:r w:rsidRPr="00605EB6">
        <w:t>Ah</w:t>
      </w:r>
      <w:r w:rsidR="00C474C1">
        <w:t xml:space="preserve"> ! </w:t>
      </w:r>
      <w:r w:rsidRPr="00605EB6">
        <w:t>sa fille était bien à elle</w:t>
      </w:r>
      <w:r w:rsidR="00C474C1">
        <w:t xml:space="preserve">, </w:t>
      </w:r>
      <w:r w:rsidRPr="00605EB6">
        <w:t>à elle seule</w:t>
      </w:r>
      <w:r w:rsidR="00C474C1">
        <w:t xml:space="preserve"> ; </w:t>
      </w:r>
      <w:r w:rsidRPr="00605EB6">
        <w:t>nul ne pouvait lui ravir l</w:t>
      </w:r>
      <w:r w:rsidR="00C474C1">
        <w:t>’</w:t>
      </w:r>
      <w:r w:rsidRPr="00605EB6">
        <w:t>amour de son enfant</w:t>
      </w:r>
      <w:r w:rsidR="00C474C1">
        <w:t xml:space="preserve">. </w:t>
      </w:r>
      <w:r w:rsidRPr="00605EB6">
        <w:t>Elle l</w:t>
      </w:r>
      <w:r w:rsidR="00C474C1">
        <w:t>’</w:t>
      </w:r>
      <w:r w:rsidRPr="00605EB6">
        <w:t>avait élevée pour elle</w:t>
      </w:r>
      <w:r w:rsidR="00C474C1">
        <w:t xml:space="preserve">, </w:t>
      </w:r>
      <w:r w:rsidRPr="00605EB6">
        <w:t>faisant naître dans le cœur d</w:t>
      </w:r>
      <w:r w:rsidR="00C474C1">
        <w:t>’</w:t>
      </w:r>
      <w:r w:rsidRPr="00605EB6">
        <w:t>Henriette tous les nobles sentiments du sien</w:t>
      </w:r>
      <w:r w:rsidR="00C474C1">
        <w:t>.</w:t>
      </w:r>
    </w:p>
    <w:p w14:paraId="62720A7C" w14:textId="77777777" w:rsidR="00C474C1" w:rsidRDefault="00C52F4A" w:rsidP="00C52F4A">
      <w:r w:rsidRPr="00605EB6">
        <w:lastRenderedPageBreak/>
        <w:t>Elles s</w:t>
      </w:r>
      <w:r w:rsidR="00C474C1">
        <w:t>’</w:t>
      </w:r>
      <w:r w:rsidRPr="00605EB6">
        <w:t>aimaient à l</w:t>
      </w:r>
      <w:r w:rsidR="00C474C1">
        <w:t>’</w:t>
      </w:r>
      <w:r w:rsidRPr="00605EB6">
        <w:t>adoration</w:t>
      </w:r>
      <w:r w:rsidR="00C474C1">
        <w:t xml:space="preserve">. </w:t>
      </w:r>
      <w:r w:rsidRPr="00605EB6">
        <w:t>C</w:t>
      </w:r>
      <w:r w:rsidR="00C474C1">
        <w:t>’</w:t>
      </w:r>
      <w:r w:rsidRPr="00605EB6">
        <w:t>était entre elles un continuel échange de baisers</w:t>
      </w:r>
      <w:r w:rsidR="00C474C1">
        <w:t xml:space="preserve">. </w:t>
      </w:r>
      <w:r w:rsidRPr="00605EB6">
        <w:t>Elles vivaient l</w:t>
      </w:r>
      <w:r w:rsidR="00C474C1">
        <w:t>’</w:t>
      </w:r>
      <w:r w:rsidRPr="00605EB6">
        <w:t>une pour l</w:t>
      </w:r>
      <w:r w:rsidR="00C474C1">
        <w:t>’</w:t>
      </w:r>
      <w:r w:rsidRPr="00605EB6">
        <w:t>autre</w:t>
      </w:r>
      <w:r w:rsidR="00C474C1">
        <w:t xml:space="preserve">. </w:t>
      </w:r>
      <w:r w:rsidRPr="00605EB6">
        <w:t>La jeune fille ne croyait jamais faire assez pour payer le dévouement</w:t>
      </w:r>
      <w:r w:rsidR="00C474C1">
        <w:t xml:space="preserve">, </w:t>
      </w:r>
      <w:r w:rsidRPr="00605EB6">
        <w:t>la tendre sollicitude de sa mère</w:t>
      </w:r>
      <w:r w:rsidR="00C474C1">
        <w:t xml:space="preserve">. </w:t>
      </w:r>
      <w:r w:rsidRPr="00605EB6">
        <w:t>Un doux regard</w:t>
      </w:r>
      <w:r w:rsidR="00C474C1">
        <w:t xml:space="preserve">, </w:t>
      </w:r>
      <w:r w:rsidRPr="00605EB6">
        <w:t>une caresse d</w:t>
      </w:r>
      <w:r w:rsidR="00C474C1">
        <w:t>’</w:t>
      </w:r>
      <w:r w:rsidRPr="00605EB6">
        <w:t>Henriette faisaient oublier à l</w:t>
      </w:r>
      <w:r w:rsidR="00C474C1">
        <w:t>’</w:t>
      </w:r>
      <w:r w:rsidRPr="00605EB6">
        <w:t>exilée ses douleurs d</w:t>
      </w:r>
      <w:r w:rsidR="00C474C1">
        <w:t>’</w:t>
      </w:r>
      <w:r w:rsidRPr="00605EB6">
        <w:t>autrefois</w:t>
      </w:r>
      <w:r w:rsidR="00C474C1">
        <w:t xml:space="preserve">, </w:t>
      </w:r>
      <w:r w:rsidRPr="00605EB6">
        <w:t>ses inquiétudes du moment</w:t>
      </w:r>
      <w:r w:rsidR="00C474C1">
        <w:t>.</w:t>
      </w:r>
    </w:p>
    <w:p w14:paraId="172C5459" w14:textId="2FCAC3B6" w:rsidR="00C474C1" w:rsidRDefault="009A0CB4" w:rsidP="00C52F4A">
      <w:r w:rsidRPr="009A0CB4">
        <w:t>M</w:t>
      </w:r>
      <w:r w:rsidRPr="009A0CB4">
        <w:rPr>
          <w:vertAlign w:val="superscript"/>
        </w:rPr>
        <w:t>me</w:t>
      </w:r>
      <w:r w:rsidR="00C474C1">
        <w:t> de </w:t>
      </w:r>
      <w:r w:rsidR="00C52F4A" w:rsidRPr="00605EB6">
        <w:t>Simaise se voyait revivre dans sa fille qui</w:t>
      </w:r>
      <w:r w:rsidR="00C474C1">
        <w:t xml:space="preserve">, </w:t>
      </w:r>
      <w:r w:rsidR="00C52F4A" w:rsidRPr="00605EB6">
        <w:t>d</w:t>
      </w:r>
      <w:r w:rsidR="00C474C1">
        <w:t>’</w:t>
      </w:r>
      <w:r w:rsidR="00C52F4A" w:rsidRPr="00605EB6">
        <w:t>ailleurs</w:t>
      </w:r>
      <w:r w:rsidR="00C474C1">
        <w:t xml:space="preserve">, </w:t>
      </w:r>
      <w:r w:rsidR="00C52F4A" w:rsidRPr="00605EB6">
        <w:t>lui ressemblait d</w:t>
      </w:r>
      <w:r w:rsidR="00C474C1">
        <w:t>’</w:t>
      </w:r>
      <w:r w:rsidR="00C52F4A" w:rsidRPr="00605EB6">
        <w:t>une manière frappante</w:t>
      </w:r>
      <w:r w:rsidR="00C474C1">
        <w:t xml:space="preserve">. </w:t>
      </w:r>
      <w:r w:rsidR="00C52F4A" w:rsidRPr="00605EB6">
        <w:t>Elle était ainsi quand elle avait l</w:t>
      </w:r>
      <w:r w:rsidR="00C474C1">
        <w:t>’</w:t>
      </w:r>
      <w:r w:rsidR="00C52F4A" w:rsidRPr="00605EB6">
        <w:t>âge d</w:t>
      </w:r>
      <w:r w:rsidR="00C474C1">
        <w:t>’</w:t>
      </w:r>
      <w:r w:rsidR="00C52F4A" w:rsidRPr="00605EB6">
        <w:t>Henriette</w:t>
      </w:r>
      <w:r w:rsidR="00C474C1">
        <w:t xml:space="preserve">. </w:t>
      </w:r>
      <w:r w:rsidR="00C52F4A" w:rsidRPr="00605EB6">
        <w:t>Elle aussi avait eu ses jours de joie</w:t>
      </w:r>
      <w:r w:rsidR="00C474C1">
        <w:t xml:space="preserve">, </w:t>
      </w:r>
      <w:r w:rsidR="00C52F4A" w:rsidRPr="00605EB6">
        <w:t>l</w:t>
      </w:r>
      <w:r w:rsidR="00C474C1">
        <w:t>’</w:t>
      </w:r>
      <w:r w:rsidR="00C52F4A" w:rsidRPr="00605EB6">
        <w:t>espérance</w:t>
      </w:r>
      <w:r w:rsidR="00C474C1">
        <w:t xml:space="preserve">, </w:t>
      </w:r>
      <w:r w:rsidR="00C52F4A" w:rsidRPr="00605EB6">
        <w:t>les promesses de l</w:t>
      </w:r>
      <w:r w:rsidR="00C474C1">
        <w:t>’</w:t>
      </w:r>
      <w:r w:rsidR="00C52F4A" w:rsidRPr="00605EB6">
        <w:t>avenir</w:t>
      </w:r>
      <w:r w:rsidR="00C474C1">
        <w:t xml:space="preserve">, </w:t>
      </w:r>
      <w:r w:rsidR="00C52F4A" w:rsidRPr="00605EB6">
        <w:t>le front irradié</w:t>
      </w:r>
      <w:r w:rsidR="00C474C1">
        <w:t xml:space="preserve">, </w:t>
      </w:r>
      <w:r w:rsidR="00C52F4A" w:rsidRPr="00605EB6">
        <w:t>le rire argentin sur les lèvres</w:t>
      </w:r>
      <w:r w:rsidR="00C474C1">
        <w:t xml:space="preserve">, </w:t>
      </w:r>
      <w:r w:rsidR="00C52F4A" w:rsidRPr="00605EB6">
        <w:t>la jeunesse</w:t>
      </w:r>
      <w:r w:rsidR="00C474C1">
        <w:t xml:space="preserve">, </w:t>
      </w:r>
      <w:r w:rsidR="00C52F4A" w:rsidRPr="00605EB6">
        <w:t>enfin</w:t>
      </w:r>
      <w:r w:rsidR="00C474C1">
        <w:t xml:space="preserve">, </w:t>
      </w:r>
      <w:r w:rsidR="00C52F4A" w:rsidRPr="00605EB6">
        <w:t>une jeunesse pareille à celle de sa fille</w:t>
      </w:r>
      <w:r w:rsidR="00C474C1">
        <w:t xml:space="preserve">, </w:t>
      </w:r>
      <w:r w:rsidR="00C52F4A" w:rsidRPr="00605EB6">
        <w:t>ensoleillée d</w:t>
      </w:r>
      <w:r w:rsidR="00C474C1">
        <w:t>’</w:t>
      </w:r>
      <w:r w:rsidR="00C52F4A" w:rsidRPr="00605EB6">
        <w:t>illusions et de rêves aux ailes d</w:t>
      </w:r>
      <w:r w:rsidR="00C474C1">
        <w:t>’</w:t>
      </w:r>
      <w:r w:rsidR="00C52F4A" w:rsidRPr="00605EB6">
        <w:t>or et d</w:t>
      </w:r>
      <w:r w:rsidR="00C474C1">
        <w:t>’</w:t>
      </w:r>
      <w:r w:rsidR="00C52F4A" w:rsidRPr="00605EB6">
        <w:t>azur</w:t>
      </w:r>
      <w:r w:rsidR="00C474C1">
        <w:t>.</w:t>
      </w:r>
    </w:p>
    <w:p w14:paraId="6C698619" w14:textId="2D5C786E" w:rsidR="00C474C1" w:rsidRDefault="0094609C" w:rsidP="00C52F4A">
      <w:r>
        <w:t>— </w:t>
      </w:r>
      <w:r w:rsidR="00C52F4A" w:rsidRPr="00AF5D04">
        <w:t>Oh</w:t>
      </w:r>
      <w:r w:rsidR="00C474C1">
        <w:t xml:space="preserve"> ! </w:t>
      </w:r>
      <w:r w:rsidR="00C52F4A" w:rsidRPr="00AF5D04">
        <w:t>oui</w:t>
      </w:r>
      <w:r w:rsidR="00C474C1">
        <w:t xml:space="preserve">, </w:t>
      </w:r>
      <w:r w:rsidR="00C52F4A" w:rsidRPr="00AF5D04">
        <w:t>elle me ressemble</w:t>
      </w:r>
      <w:r w:rsidR="00C474C1">
        <w:t xml:space="preserve">, </w:t>
      </w:r>
      <w:r w:rsidR="00C52F4A" w:rsidRPr="00AF5D04">
        <w:t>se disait-elle souvent</w:t>
      </w:r>
      <w:r w:rsidR="00C474C1">
        <w:t xml:space="preserve">, </w:t>
      </w:r>
      <w:r w:rsidR="00C52F4A" w:rsidRPr="00AF5D04">
        <w:t>en enveloppant la jeune fille d</w:t>
      </w:r>
      <w:r w:rsidR="00C474C1">
        <w:t>’</w:t>
      </w:r>
      <w:r w:rsidR="00C52F4A" w:rsidRPr="00AF5D04">
        <w:t>un long regard de tendresse</w:t>
      </w:r>
      <w:r w:rsidR="00C474C1">
        <w:t xml:space="preserve"> ; </w:t>
      </w:r>
      <w:r w:rsidR="00C52F4A" w:rsidRPr="00AF5D04">
        <w:t>je me retrouve en elle tout entière</w:t>
      </w:r>
      <w:r w:rsidR="00C474C1">
        <w:t xml:space="preserve"> !… </w:t>
      </w:r>
      <w:r w:rsidR="00C52F4A" w:rsidRPr="00AF5D04">
        <w:t>Ah</w:t>
      </w:r>
      <w:r w:rsidR="00C474C1">
        <w:t xml:space="preserve"> ! </w:t>
      </w:r>
      <w:r w:rsidR="00C52F4A" w:rsidRPr="00AF5D04">
        <w:t>puisse-t-elle conserver toujours ses joies d</w:t>
      </w:r>
      <w:r w:rsidR="00C474C1">
        <w:t>’</w:t>
      </w:r>
      <w:r w:rsidR="00C52F4A" w:rsidRPr="00AF5D04">
        <w:t>enfant</w:t>
      </w:r>
      <w:r w:rsidR="00C474C1">
        <w:t xml:space="preserve">, </w:t>
      </w:r>
      <w:r w:rsidR="00C52F4A" w:rsidRPr="00AF5D04">
        <w:t>et son bonheur</w:t>
      </w:r>
      <w:r w:rsidR="00C474C1">
        <w:t xml:space="preserve">, </w:t>
      </w:r>
      <w:r w:rsidR="00C52F4A" w:rsidRPr="00AF5D04">
        <w:t>qui est mon ouvrage</w:t>
      </w:r>
      <w:r w:rsidR="00C474C1">
        <w:t xml:space="preserve"> ! </w:t>
      </w:r>
      <w:r w:rsidR="00C52F4A" w:rsidRPr="00605EB6">
        <w:t>Qu</w:t>
      </w:r>
      <w:r w:rsidR="00C474C1">
        <w:t>’</w:t>
      </w:r>
      <w:r w:rsidR="00C52F4A" w:rsidRPr="00605EB6">
        <w:t>elle ne sache jamais pourquoi j</w:t>
      </w:r>
      <w:r w:rsidR="00C474C1">
        <w:t>’</w:t>
      </w:r>
      <w:r w:rsidR="00C52F4A" w:rsidRPr="00605EB6">
        <w:t>ai tant souffert</w:t>
      </w:r>
      <w:r w:rsidR="00C474C1">
        <w:t xml:space="preserve">, </w:t>
      </w:r>
      <w:r w:rsidR="00C52F4A" w:rsidRPr="00605EB6">
        <w:t>pourquoi j</w:t>
      </w:r>
      <w:r w:rsidR="00C474C1">
        <w:t>’</w:t>
      </w:r>
      <w:r w:rsidR="00C52F4A" w:rsidRPr="00605EB6">
        <w:t>ai versé tant de larmes amères</w:t>
      </w:r>
      <w:r w:rsidR="00C474C1">
        <w:t xml:space="preserve"> !… </w:t>
      </w:r>
      <w:r w:rsidR="00C52F4A" w:rsidRPr="00605EB6">
        <w:t>Mon Dieu</w:t>
      </w:r>
      <w:r w:rsidR="00C474C1">
        <w:t xml:space="preserve">, </w:t>
      </w:r>
      <w:r w:rsidR="00C52F4A" w:rsidRPr="00605EB6">
        <w:t>préservez mon enfant</w:t>
      </w:r>
      <w:r w:rsidR="004540F3">
        <w:t> ;</w:t>
      </w:r>
      <w:r w:rsidR="00C474C1">
        <w:t xml:space="preserve"> </w:t>
      </w:r>
      <w:r w:rsidR="00C52F4A" w:rsidRPr="00605EB6">
        <w:t>faites que sa destinée ne soit pas semblable à la mienne</w:t>
      </w:r>
      <w:r w:rsidR="00C474C1">
        <w:t> !</w:t>
      </w:r>
    </w:p>
    <w:p w14:paraId="693BEA22" w14:textId="77777777" w:rsidR="00C474C1" w:rsidRDefault="00C52F4A" w:rsidP="00C52F4A">
      <w:r w:rsidRPr="00605EB6">
        <w:t>Henriette de Simaise avait la beauté idéale que le peintre et le sculpteur rêvent sans cesse</w:t>
      </w:r>
      <w:r w:rsidR="00C474C1">
        <w:t xml:space="preserve">. </w:t>
      </w:r>
      <w:r w:rsidRPr="00605EB6">
        <w:t>Elle était blonde comme Cérès</w:t>
      </w:r>
      <w:r w:rsidR="00C474C1">
        <w:t xml:space="preserve">, </w:t>
      </w:r>
      <w:r w:rsidRPr="00605EB6">
        <w:t>la déesse des moissons</w:t>
      </w:r>
      <w:r w:rsidR="00C474C1">
        <w:t xml:space="preserve">. </w:t>
      </w:r>
      <w:r w:rsidRPr="00605EB6">
        <w:t>Ses joues fraîches</w:t>
      </w:r>
      <w:r w:rsidR="00C474C1">
        <w:t xml:space="preserve">, </w:t>
      </w:r>
      <w:r w:rsidRPr="00605EB6">
        <w:t>délicatement arrondies et légèrement teintées de rose pur</w:t>
      </w:r>
      <w:r w:rsidR="00C474C1">
        <w:t xml:space="preserve">, </w:t>
      </w:r>
      <w:r w:rsidRPr="00605EB6">
        <w:t>avaient le doux velouté de la pêche mûre</w:t>
      </w:r>
      <w:r w:rsidR="00C474C1">
        <w:t xml:space="preserve">. </w:t>
      </w:r>
      <w:r w:rsidRPr="00605EB6">
        <w:t>Tout</w:t>
      </w:r>
      <w:r w:rsidR="00C474C1">
        <w:t xml:space="preserve">, </w:t>
      </w:r>
      <w:r w:rsidRPr="00605EB6">
        <w:t>chez elle</w:t>
      </w:r>
      <w:r w:rsidR="00C474C1">
        <w:t xml:space="preserve">, </w:t>
      </w:r>
      <w:r w:rsidRPr="00605EB6">
        <w:t>était d</w:t>
      </w:r>
      <w:r w:rsidR="00C474C1">
        <w:t>’</w:t>
      </w:r>
      <w:r w:rsidRPr="00605EB6">
        <w:t>un modelé parfait</w:t>
      </w:r>
      <w:r w:rsidR="00C474C1">
        <w:t xml:space="preserve"> : ; </w:t>
      </w:r>
      <w:r w:rsidRPr="00605EB6">
        <w:t>son visage aux traits fins et réguliers</w:t>
      </w:r>
      <w:r w:rsidR="00C474C1">
        <w:t xml:space="preserve"> ; </w:t>
      </w:r>
      <w:r w:rsidRPr="00605EB6">
        <w:t>son nez et ses oreilles</w:t>
      </w:r>
      <w:r w:rsidR="00C474C1">
        <w:t xml:space="preserve">, </w:t>
      </w:r>
      <w:r w:rsidRPr="00605EB6">
        <w:t>des merveilles</w:t>
      </w:r>
      <w:r w:rsidR="00C474C1">
        <w:t xml:space="preserve"> ; </w:t>
      </w:r>
      <w:r w:rsidRPr="00605EB6">
        <w:t>ses petites mains blanches</w:t>
      </w:r>
      <w:r w:rsidR="00C474C1">
        <w:t xml:space="preserve">, </w:t>
      </w:r>
      <w:r w:rsidRPr="00605EB6">
        <w:t>aux doigts effilés</w:t>
      </w:r>
      <w:r w:rsidR="00C474C1">
        <w:t xml:space="preserve">, </w:t>
      </w:r>
      <w:r w:rsidRPr="00605EB6">
        <w:t>orné</w:t>
      </w:r>
      <w:r w:rsidR="00385D8C">
        <w:t>e</w:t>
      </w:r>
      <w:r w:rsidRPr="00605EB6">
        <w:t>s d</w:t>
      </w:r>
      <w:r w:rsidR="00C474C1">
        <w:t>’</w:t>
      </w:r>
      <w:r w:rsidRPr="00605EB6">
        <w:t>ongles roses</w:t>
      </w:r>
      <w:r w:rsidR="00C474C1">
        <w:t xml:space="preserve">, </w:t>
      </w:r>
      <w:r w:rsidRPr="00605EB6">
        <w:t>et ses pieds mignons</w:t>
      </w:r>
      <w:r w:rsidR="00C474C1">
        <w:t xml:space="preserve"> ; </w:t>
      </w:r>
      <w:r w:rsidRPr="00605EB6">
        <w:t>sa taille svelte</w:t>
      </w:r>
      <w:r w:rsidR="00C474C1">
        <w:t xml:space="preserve">, </w:t>
      </w:r>
      <w:r w:rsidRPr="00605EB6">
        <w:t>souple</w:t>
      </w:r>
      <w:r w:rsidR="00C474C1">
        <w:t xml:space="preserve">, </w:t>
      </w:r>
      <w:r w:rsidRPr="00605EB6">
        <w:t>gracieuse dans tous ses mouvements</w:t>
      </w:r>
      <w:r w:rsidR="00C474C1">
        <w:t xml:space="preserve"> ; </w:t>
      </w:r>
      <w:r w:rsidRPr="00605EB6">
        <w:t xml:space="preserve">sa </w:t>
      </w:r>
      <w:r w:rsidRPr="00605EB6">
        <w:lastRenderedPageBreak/>
        <w:t>gorge ravissante et ses épaules charmantes</w:t>
      </w:r>
      <w:r w:rsidR="00C474C1">
        <w:t xml:space="preserve">, </w:t>
      </w:r>
      <w:r w:rsidRPr="00605EB6">
        <w:t>dont les contours commençaient à s</w:t>
      </w:r>
      <w:r w:rsidR="00C474C1">
        <w:t>’</w:t>
      </w:r>
      <w:r w:rsidRPr="00605EB6">
        <w:t>accuser nettement</w:t>
      </w:r>
      <w:r w:rsidR="00C474C1">
        <w:t>.</w:t>
      </w:r>
    </w:p>
    <w:p w14:paraId="11F7AC6D" w14:textId="77777777" w:rsidR="00C474C1" w:rsidRDefault="00C52F4A" w:rsidP="00C52F4A">
      <w:r w:rsidRPr="00605EB6">
        <w:t>Elle avait le front haut</w:t>
      </w:r>
      <w:r w:rsidR="00C474C1">
        <w:t xml:space="preserve">, </w:t>
      </w:r>
      <w:r w:rsidRPr="00605EB6">
        <w:t>intelligent</w:t>
      </w:r>
      <w:r w:rsidR="00C474C1">
        <w:t xml:space="preserve">, </w:t>
      </w:r>
      <w:r w:rsidRPr="00605EB6">
        <w:t>les sourcils un peu clairs</w:t>
      </w:r>
      <w:r w:rsidR="00C474C1">
        <w:t xml:space="preserve">, </w:t>
      </w:r>
      <w:r w:rsidRPr="00605EB6">
        <w:t>comme chez la plupart des blondes</w:t>
      </w:r>
      <w:r w:rsidR="00C474C1">
        <w:t xml:space="preserve">, </w:t>
      </w:r>
      <w:r w:rsidRPr="00605EB6">
        <w:t>mais bien plantés et formant deux arcs admirablement dessinés</w:t>
      </w:r>
      <w:r w:rsidR="00C474C1">
        <w:t xml:space="preserve">. </w:t>
      </w:r>
      <w:r w:rsidRPr="00605EB6">
        <w:t>De longs cils voilaient ses grands yeux bleus</w:t>
      </w:r>
      <w:r w:rsidR="00C474C1">
        <w:t xml:space="preserve">, </w:t>
      </w:r>
      <w:r w:rsidRPr="00605EB6">
        <w:t>lumineux</w:t>
      </w:r>
      <w:r w:rsidR="00C474C1">
        <w:t xml:space="preserve">, </w:t>
      </w:r>
      <w:r w:rsidRPr="00605EB6">
        <w:t>souvent un peu rêveurs et toujours d</w:t>
      </w:r>
      <w:r w:rsidR="00C474C1">
        <w:t>’</w:t>
      </w:r>
      <w:r w:rsidRPr="00605EB6">
        <w:t>une douceur infinie</w:t>
      </w:r>
      <w:r w:rsidR="00C474C1">
        <w:t>.</w:t>
      </w:r>
    </w:p>
    <w:p w14:paraId="0D21DE8D" w14:textId="77777777" w:rsidR="00C474C1" w:rsidRDefault="00C52F4A" w:rsidP="00C52F4A">
      <w:r w:rsidRPr="00605EB6">
        <w:t>Sa bouche était petite</w:t>
      </w:r>
      <w:r w:rsidR="00C474C1">
        <w:t xml:space="preserve">, </w:t>
      </w:r>
      <w:r w:rsidRPr="00605EB6">
        <w:t>délicieuse</w:t>
      </w:r>
      <w:r w:rsidR="00C474C1">
        <w:t xml:space="preserve">. </w:t>
      </w:r>
      <w:r w:rsidRPr="00605EB6">
        <w:t>Derrière ses lèvres roses</w:t>
      </w:r>
      <w:r w:rsidR="00C474C1">
        <w:t xml:space="preserve">, </w:t>
      </w:r>
      <w:r w:rsidRPr="00605EB6">
        <w:t>toujours souriantes</w:t>
      </w:r>
      <w:r w:rsidR="00C474C1">
        <w:t xml:space="preserve">, </w:t>
      </w:r>
      <w:r w:rsidRPr="00605EB6">
        <w:t>se cachaient timidement</w:t>
      </w:r>
      <w:r w:rsidR="00C474C1">
        <w:t xml:space="preserve">, </w:t>
      </w:r>
      <w:r w:rsidRPr="00605EB6">
        <w:t>comme si elles eussent craint de laisser voir leur beauté</w:t>
      </w:r>
      <w:r w:rsidR="00C474C1">
        <w:t xml:space="preserve">, </w:t>
      </w:r>
      <w:r w:rsidRPr="00605EB6">
        <w:t>deux rangées de petites dents richement émaillées</w:t>
      </w:r>
      <w:r w:rsidR="00C474C1">
        <w:t xml:space="preserve">, </w:t>
      </w:r>
      <w:r w:rsidRPr="00605EB6">
        <w:t>qu</w:t>
      </w:r>
      <w:r w:rsidR="00C474C1">
        <w:t>’</w:t>
      </w:r>
      <w:r w:rsidRPr="00605EB6">
        <w:t>on aurait prises volontiers pour des perles fines serties dans du corail</w:t>
      </w:r>
      <w:r w:rsidR="00C474C1">
        <w:t>.</w:t>
      </w:r>
    </w:p>
    <w:p w14:paraId="710A784E" w14:textId="77777777" w:rsidR="00C474C1" w:rsidRDefault="00C52F4A" w:rsidP="00C52F4A">
      <w:r w:rsidRPr="00605EB6">
        <w:t>Henriette n</w:t>
      </w:r>
      <w:r w:rsidR="00C474C1">
        <w:t>’</w:t>
      </w:r>
      <w:r w:rsidRPr="00605EB6">
        <w:t>était pas seulement intelligente</w:t>
      </w:r>
      <w:r w:rsidR="00C474C1">
        <w:t xml:space="preserve">, </w:t>
      </w:r>
      <w:r w:rsidRPr="00605EB6">
        <w:t>elle était instruite</w:t>
      </w:r>
      <w:r w:rsidR="00C474C1">
        <w:t xml:space="preserve"> ; </w:t>
      </w:r>
      <w:r w:rsidRPr="00605EB6">
        <w:t>sa mère lui avait appris tout ce qu</w:t>
      </w:r>
      <w:r w:rsidR="00C474C1">
        <w:t>’</w:t>
      </w:r>
      <w:r w:rsidRPr="00605EB6">
        <w:t>elle savait</w:t>
      </w:r>
      <w:r w:rsidR="00C474C1">
        <w:t xml:space="preserve"> ; </w:t>
      </w:r>
      <w:r w:rsidRPr="00605EB6">
        <w:t>pour cela</w:t>
      </w:r>
      <w:r w:rsidR="00C474C1">
        <w:t xml:space="preserve">, </w:t>
      </w:r>
      <w:r w:rsidRPr="00605EB6">
        <w:t>le temps ne lui avait pas manqué</w:t>
      </w:r>
      <w:r w:rsidR="00C474C1">
        <w:t xml:space="preserve">. </w:t>
      </w:r>
      <w:r w:rsidRPr="00605EB6">
        <w:t>Tout en mettant tous ses soins à former le cœur de sa fille</w:t>
      </w:r>
      <w:r w:rsidR="00C474C1">
        <w:t xml:space="preserve">, </w:t>
      </w:r>
      <w:r w:rsidRPr="00605EB6">
        <w:t>à élever son âme vers les grandes et belles choses</w:t>
      </w:r>
      <w:r w:rsidR="00C474C1">
        <w:t xml:space="preserve">, </w:t>
      </w:r>
      <w:r w:rsidRPr="00605EB6">
        <w:t>ne lui parlant de ce qui est le mal que pour la diriger mieux et plus sûrement vers ce qui est le bien</w:t>
      </w:r>
      <w:r w:rsidR="00C474C1">
        <w:t xml:space="preserve">, </w:t>
      </w:r>
      <w:r w:rsidRPr="00605EB6">
        <w:t>elle avait aussi cultivé son esprit</w:t>
      </w:r>
      <w:r w:rsidR="00C474C1">
        <w:t>.</w:t>
      </w:r>
    </w:p>
    <w:p w14:paraId="1F9118C0" w14:textId="216C537B" w:rsidR="00C474C1" w:rsidRDefault="009A0CB4" w:rsidP="00C52F4A">
      <w:r w:rsidRPr="009A0CB4">
        <w:t>M</w:t>
      </w:r>
      <w:r w:rsidRPr="009A0CB4">
        <w:rPr>
          <w:vertAlign w:val="superscript"/>
        </w:rPr>
        <w:t>lle</w:t>
      </w:r>
      <w:r w:rsidR="00C474C1">
        <w:t> de </w:t>
      </w:r>
      <w:r w:rsidR="00C52F4A" w:rsidRPr="00605EB6">
        <w:t>Simaise était</w:t>
      </w:r>
      <w:r w:rsidR="00C474C1">
        <w:t xml:space="preserve">, </w:t>
      </w:r>
      <w:r w:rsidR="00C52F4A" w:rsidRPr="00605EB6">
        <w:t>sous tous les rapports</w:t>
      </w:r>
      <w:r w:rsidR="00C474C1">
        <w:t xml:space="preserve">, </w:t>
      </w:r>
      <w:r w:rsidR="00C52F4A" w:rsidRPr="00605EB6">
        <w:t>une jeune fille accomplie</w:t>
      </w:r>
      <w:r w:rsidR="00C474C1">
        <w:t xml:space="preserve">, </w:t>
      </w:r>
      <w:r w:rsidR="00C52F4A" w:rsidRPr="00605EB6">
        <w:t>aussi parfaite qu</w:t>
      </w:r>
      <w:r w:rsidR="00C474C1">
        <w:t>’</w:t>
      </w:r>
      <w:r w:rsidR="00C52F4A" w:rsidRPr="00605EB6">
        <w:t>il est possible</w:t>
      </w:r>
      <w:r w:rsidR="00C474C1">
        <w:t xml:space="preserve">, </w:t>
      </w:r>
      <w:r w:rsidR="00C52F4A" w:rsidRPr="00605EB6">
        <w:t>en ce monde</w:t>
      </w:r>
      <w:r w:rsidR="00C474C1">
        <w:t xml:space="preserve">, </w:t>
      </w:r>
      <w:r w:rsidR="00C52F4A" w:rsidRPr="00605EB6">
        <w:t>d</w:t>
      </w:r>
      <w:r w:rsidR="00C474C1">
        <w:t>’</w:t>
      </w:r>
      <w:r w:rsidR="00C52F4A" w:rsidRPr="00605EB6">
        <w:t>arriver à la perfection</w:t>
      </w:r>
      <w:r w:rsidR="00C474C1">
        <w:t>.</w:t>
      </w:r>
    </w:p>
    <w:p w14:paraId="71196BBB" w14:textId="77777777" w:rsidR="00C474C1" w:rsidRDefault="00C52F4A" w:rsidP="00C52F4A">
      <w:r w:rsidRPr="00605EB6">
        <w:t>Elle n</w:t>
      </w:r>
      <w:r w:rsidR="00C474C1">
        <w:t>’</w:t>
      </w:r>
      <w:r w:rsidRPr="00605EB6">
        <w:t>était pas seulement jolie</w:t>
      </w:r>
      <w:r w:rsidR="00C474C1">
        <w:t xml:space="preserve">, </w:t>
      </w:r>
      <w:r w:rsidRPr="00605EB6">
        <w:t>instruite</w:t>
      </w:r>
      <w:r w:rsidR="00C474C1">
        <w:t xml:space="preserve">, </w:t>
      </w:r>
      <w:r w:rsidRPr="00605EB6">
        <w:t>spirituelle</w:t>
      </w:r>
      <w:r w:rsidR="00C474C1">
        <w:t xml:space="preserve">, </w:t>
      </w:r>
      <w:r w:rsidRPr="00605EB6">
        <w:t>distinguée</w:t>
      </w:r>
      <w:r w:rsidR="00C474C1">
        <w:t xml:space="preserve"> ; </w:t>
      </w:r>
      <w:r w:rsidRPr="00605EB6">
        <w:t>elle avait la grâce enchanteresse</w:t>
      </w:r>
      <w:r w:rsidR="00C474C1">
        <w:t xml:space="preserve">, </w:t>
      </w:r>
      <w:r w:rsidRPr="00605EB6">
        <w:t>la douceur angélique</w:t>
      </w:r>
      <w:r w:rsidR="00C474C1">
        <w:t xml:space="preserve">, </w:t>
      </w:r>
      <w:r w:rsidRPr="00605EB6">
        <w:t>la bonté adorable</w:t>
      </w:r>
      <w:r w:rsidR="00C474C1">
        <w:t xml:space="preserve">, </w:t>
      </w:r>
      <w:r w:rsidRPr="00605EB6">
        <w:t>la modestie</w:t>
      </w:r>
      <w:r w:rsidR="00C474C1">
        <w:t xml:space="preserve">, </w:t>
      </w:r>
      <w:r w:rsidRPr="00605EB6">
        <w:t>la candeur</w:t>
      </w:r>
      <w:r w:rsidR="00C474C1">
        <w:t xml:space="preserve">, </w:t>
      </w:r>
      <w:r w:rsidRPr="00605EB6">
        <w:t>la naïveté charmante</w:t>
      </w:r>
      <w:r w:rsidR="00C474C1">
        <w:t xml:space="preserve">. </w:t>
      </w:r>
      <w:r w:rsidRPr="00605EB6">
        <w:t>Elle avait la fraîcheur</w:t>
      </w:r>
      <w:r w:rsidR="00C474C1">
        <w:t xml:space="preserve">, </w:t>
      </w:r>
      <w:r w:rsidRPr="00605EB6">
        <w:t>la suavité de la fleur odorante qui s</w:t>
      </w:r>
      <w:r w:rsidR="00C474C1">
        <w:t>’</w:t>
      </w:r>
      <w:r w:rsidRPr="00605EB6">
        <w:t>épanouit le matin</w:t>
      </w:r>
      <w:r w:rsidR="00C474C1">
        <w:t xml:space="preserve">, </w:t>
      </w:r>
      <w:r w:rsidRPr="00605EB6">
        <w:t>humide de rosée</w:t>
      </w:r>
      <w:r w:rsidR="00C474C1">
        <w:t xml:space="preserve">, </w:t>
      </w:r>
      <w:r w:rsidRPr="00605EB6">
        <w:t>sous les caresses amoureuses des rayons du soleil</w:t>
      </w:r>
      <w:r w:rsidR="00C474C1">
        <w:t xml:space="preserve">. </w:t>
      </w:r>
      <w:r w:rsidRPr="00605EB6">
        <w:t>Sans le vouloir</w:t>
      </w:r>
      <w:r w:rsidR="00C474C1">
        <w:t xml:space="preserve">, </w:t>
      </w:r>
      <w:r w:rsidRPr="00605EB6">
        <w:t>sans le savoir</w:t>
      </w:r>
      <w:r w:rsidR="00C474C1">
        <w:t xml:space="preserve">, </w:t>
      </w:r>
      <w:r w:rsidRPr="00605EB6">
        <w:t>comme si elle l</w:t>
      </w:r>
      <w:r w:rsidR="00C474C1">
        <w:t>’</w:t>
      </w:r>
      <w:r w:rsidRPr="00605EB6">
        <w:t>eût désiré</w:t>
      </w:r>
      <w:r w:rsidR="00C474C1">
        <w:t xml:space="preserve">, </w:t>
      </w:r>
      <w:r w:rsidRPr="00605EB6">
        <w:t>elle charmait tous ceux qui l</w:t>
      </w:r>
      <w:r w:rsidR="00C474C1">
        <w:t>’</w:t>
      </w:r>
      <w:r w:rsidRPr="00605EB6">
        <w:t>approchaient</w:t>
      </w:r>
      <w:r w:rsidR="00C474C1">
        <w:t xml:space="preserve">. </w:t>
      </w:r>
      <w:r w:rsidRPr="00605EB6">
        <w:t>Sa douce et franche gaieté</w:t>
      </w:r>
      <w:r w:rsidR="00C474C1">
        <w:t xml:space="preserve">, </w:t>
      </w:r>
      <w:r w:rsidRPr="00605EB6">
        <w:t xml:space="preserve">jamais </w:t>
      </w:r>
      <w:r w:rsidRPr="00605EB6">
        <w:lastRenderedPageBreak/>
        <w:t>contenue et jamais bruyante</w:t>
      </w:r>
      <w:r w:rsidR="00C474C1">
        <w:t xml:space="preserve">, </w:t>
      </w:r>
      <w:r w:rsidRPr="00605EB6">
        <w:t>répandait autour d</w:t>
      </w:r>
      <w:r w:rsidR="00C474C1">
        <w:t>’</w:t>
      </w:r>
      <w:r w:rsidRPr="00605EB6">
        <w:t>elle comme un parfum de bonheur</w:t>
      </w:r>
      <w:r w:rsidR="00C474C1">
        <w:t xml:space="preserve">. </w:t>
      </w:r>
      <w:r w:rsidRPr="00605EB6">
        <w:t>Il y avait dans son sourire</w:t>
      </w:r>
      <w:r w:rsidR="00C474C1">
        <w:t xml:space="preserve">, </w:t>
      </w:r>
      <w:r w:rsidRPr="00605EB6">
        <w:t>qu</w:t>
      </w:r>
      <w:r w:rsidR="00C474C1">
        <w:t>’</w:t>
      </w:r>
      <w:r w:rsidRPr="00605EB6">
        <w:t>on aimait à voir</w:t>
      </w:r>
      <w:r w:rsidR="00C474C1">
        <w:t xml:space="preserve">, </w:t>
      </w:r>
      <w:r w:rsidRPr="00605EB6">
        <w:t>quelque chose d</w:t>
      </w:r>
      <w:r w:rsidR="00C474C1">
        <w:t>’</w:t>
      </w:r>
      <w:r w:rsidRPr="00605EB6">
        <w:t>irrésistible</w:t>
      </w:r>
      <w:r w:rsidR="00C474C1">
        <w:t xml:space="preserve">, </w:t>
      </w:r>
      <w:r w:rsidRPr="00605EB6">
        <w:t>qui attirait comme une attraction</w:t>
      </w:r>
      <w:r w:rsidR="00C474C1">
        <w:t xml:space="preserve">, </w:t>
      </w:r>
      <w:r w:rsidRPr="00605EB6">
        <w:t>et dans l</w:t>
      </w:r>
      <w:r w:rsidR="00C474C1">
        <w:t>’</w:t>
      </w:r>
      <w:r w:rsidRPr="00605EB6">
        <w:t>expression de son regard radieux quelque chose de tendre</w:t>
      </w:r>
      <w:r w:rsidR="00C474C1">
        <w:t xml:space="preserve">, </w:t>
      </w:r>
      <w:r w:rsidRPr="00605EB6">
        <w:t>de caressant</w:t>
      </w:r>
      <w:r w:rsidR="00C474C1">
        <w:t xml:space="preserve">, </w:t>
      </w:r>
      <w:r w:rsidRPr="00605EB6">
        <w:t>de poétique</w:t>
      </w:r>
      <w:r w:rsidR="00C474C1">
        <w:t xml:space="preserve">, </w:t>
      </w:r>
      <w:r w:rsidRPr="00605EB6">
        <w:t>qui donnait à toutes les grâces de sa personne un charme indéfinissable</w:t>
      </w:r>
      <w:r w:rsidR="00C474C1">
        <w:t>.</w:t>
      </w:r>
    </w:p>
    <w:p w14:paraId="73DA3804" w14:textId="3C577250" w:rsidR="00C474C1" w:rsidRDefault="00C52F4A" w:rsidP="00C52F4A">
      <w:r w:rsidRPr="00605EB6">
        <w:t xml:space="preserve">Le jour où nous introduisons le lecteur chez </w:t>
      </w:r>
      <w:r w:rsidR="009A0CB4" w:rsidRPr="009A0CB4">
        <w:t>M</w:t>
      </w:r>
      <w:r w:rsidR="009A0CB4" w:rsidRPr="009A0CB4">
        <w:rPr>
          <w:vertAlign w:val="superscript"/>
        </w:rPr>
        <w:t>me</w:t>
      </w:r>
      <w:r w:rsidR="00C474C1">
        <w:t> </w:t>
      </w:r>
      <w:r w:rsidRPr="00605EB6">
        <w:t>la baronne de Simaise</w:t>
      </w:r>
      <w:r w:rsidR="00C474C1">
        <w:t xml:space="preserve">, </w:t>
      </w:r>
      <w:r w:rsidRPr="00605EB6">
        <w:t>il y avait</w:t>
      </w:r>
      <w:r w:rsidR="00C474C1">
        <w:t xml:space="preserve">, – </w:t>
      </w:r>
      <w:r w:rsidRPr="00605EB6">
        <w:t>c</w:t>
      </w:r>
      <w:r w:rsidR="00C474C1">
        <w:t>’</w:t>
      </w:r>
      <w:r w:rsidRPr="00605EB6">
        <w:t>était par exception</w:t>
      </w:r>
      <w:r w:rsidR="00C474C1">
        <w:t xml:space="preserve">, – </w:t>
      </w:r>
      <w:r w:rsidRPr="00605EB6">
        <w:t>à l</w:t>
      </w:r>
      <w:r w:rsidR="00C474C1">
        <w:t>’</w:t>
      </w:r>
      <w:r w:rsidRPr="00605EB6">
        <w:t>occasion de l</w:t>
      </w:r>
      <w:r w:rsidR="00C474C1">
        <w:t>’</w:t>
      </w:r>
      <w:r w:rsidRPr="00605EB6">
        <w:t>anniversaire de la naissance d</w:t>
      </w:r>
      <w:r w:rsidR="00C474C1">
        <w:t>’</w:t>
      </w:r>
      <w:r w:rsidRPr="00605EB6">
        <w:t>Henriette</w:t>
      </w:r>
      <w:r w:rsidR="00C474C1">
        <w:t xml:space="preserve">, </w:t>
      </w:r>
      <w:r w:rsidRPr="00605EB6">
        <w:t>qui entrait ce jour-là dans sa dix-septième année</w:t>
      </w:r>
      <w:r w:rsidR="00C474C1">
        <w:t xml:space="preserve">, </w:t>
      </w:r>
      <w:r w:rsidRPr="00605EB6">
        <w:t>une assez nombreuse réunion au château</w:t>
      </w:r>
      <w:r w:rsidR="00C474C1">
        <w:t>.</w:t>
      </w:r>
    </w:p>
    <w:p w14:paraId="4C4419BF" w14:textId="77777777" w:rsidR="00C474C1" w:rsidRDefault="00C52F4A" w:rsidP="00C52F4A">
      <w:r w:rsidRPr="00605EB6">
        <w:t>C</w:t>
      </w:r>
      <w:r w:rsidR="00C474C1">
        <w:t>’</w:t>
      </w:r>
      <w:r w:rsidRPr="00605EB6">
        <w:t>était d</w:t>
      </w:r>
      <w:r w:rsidR="00C474C1">
        <w:t>’</w:t>
      </w:r>
      <w:r w:rsidRPr="00605EB6">
        <w:t>abord Raoul de Simaise</w:t>
      </w:r>
      <w:r w:rsidR="00C474C1">
        <w:t xml:space="preserve">, </w:t>
      </w:r>
      <w:r w:rsidRPr="00605EB6">
        <w:t>qui était venu passer huit jours à Vaucourt</w:t>
      </w:r>
      <w:r w:rsidR="00C474C1">
        <w:t xml:space="preserve">, </w:t>
      </w:r>
      <w:r w:rsidRPr="00605EB6">
        <w:t>plutôt pour se distraire et prendre le vert</w:t>
      </w:r>
      <w:r w:rsidR="00C474C1">
        <w:t xml:space="preserve">, </w:t>
      </w:r>
      <w:r w:rsidRPr="00605EB6">
        <w:t>comme il le disait</w:t>
      </w:r>
      <w:r w:rsidR="00C474C1">
        <w:t xml:space="preserve">, </w:t>
      </w:r>
      <w:r w:rsidRPr="00605EB6">
        <w:t>que pour donner à sa mère et à sa sœur la joie de le voir et de l</w:t>
      </w:r>
      <w:r w:rsidR="00C474C1">
        <w:t>’</w:t>
      </w:r>
      <w:r w:rsidRPr="00605EB6">
        <w:t>embrasser</w:t>
      </w:r>
      <w:r w:rsidR="00C474C1">
        <w:t xml:space="preserve"> ; </w:t>
      </w:r>
      <w:r w:rsidRPr="00605EB6">
        <w:t>puis la comtesse de Maurienne</w:t>
      </w:r>
      <w:r w:rsidR="00C474C1">
        <w:t xml:space="preserve">, </w:t>
      </w:r>
      <w:r w:rsidRPr="00605EB6">
        <w:t>une amie de pension de la baronne</w:t>
      </w:r>
      <w:r w:rsidR="00C474C1">
        <w:t xml:space="preserve">. </w:t>
      </w:r>
      <w:r w:rsidRPr="00605EB6">
        <w:t>Ces dames ne s</w:t>
      </w:r>
      <w:r w:rsidR="00C474C1">
        <w:t>’</w:t>
      </w:r>
      <w:r w:rsidRPr="00605EB6">
        <w:t>étaient pas vues depuis plusieurs années</w:t>
      </w:r>
      <w:r w:rsidR="00C474C1">
        <w:t xml:space="preserve">. </w:t>
      </w:r>
      <w:r w:rsidRPr="00605EB6">
        <w:t>Avant de se rendre à Ems</w:t>
      </w:r>
      <w:r w:rsidR="00C474C1">
        <w:t xml:space="preserve">, </w:t>
      </w:r>
      <w:r w:rsidRPr="00605EB6">
        <w:t>où elle devait rejoindre son mari</w:t>
      </w:r>
      <w:r w:rsidR="00C474C1">
        <w:t xml:space="preserve">, </w:t>
      </w:r>
      <w:r w:rsidRPr="00605EB6">
        <w:t>la comtesse s</w:t>
      </w:r>
      <w:r w:rsidR="00C474C1">
        <w:t>’</w:t>
      </w:r>
      <w:r w:rsidRPr="00605EB6">
        <w:t>était détournée de son chemin pour passer une semaine à Vaucourt avec son ancienne amie</w:t>
      </w:r>
      <w:r w:rsidR="00C474C1">
        <w:t xml:space="preserve">. </w:t>
      </w:r>
      <w:r w:rsidRPr="00605EB6">
        <w:t>Elle était accompagnée de son fils</w:t>
      </w:r>
      <w:r w:rsidR="00C474C1">
        <w:t xml:space="preserve">, </w:t>
      </w:r>
      <w:r w:rsidRPr="00605EB6">
        <w:t>un jeune garçon de quatorze ans</w:t>
      </w:r>
      <w:r w:rsidR="00C474C1">
        <w:t xml:space="preserve">, </w:t>
      </w:r>
      <w:r w:rsidRPr="00605EB6">
        <w:t>et de ses deux filles</w:t>
      </w:r>
      <w:r w:rsidR="00C474C1">
        <w:t xml:space="preserve">, </w:t>
      </w:r>
      <w:r w:rsidRPr="00605EB6">
        <w:t>l</w:t>
      </w:r>
      <w:r w:rsidR="00C474C1">
        <w:t>’</w:t>
      </w:r>
      <w:r w:rsidRPr="00605EB6">
        <w:t>une de dix-neuf ans</w:t>
      </w:r>
      <w:r w:rsidR="00C474C1">
        <w:t xml:space="preserve">, </w:t>
      </w:r>
      <w:r w:rsidRPr="00605EB6">
        <w:t>l</w:t>
      </w:r>
      <w:r w:rsidR="00C474C1">
        <w:t>’</w:t>
      </w:r>
      <w:r w:rsidRPr="00605EB6">
        <w:t>autre de l</w:t>
      </w:r>
      <w:r w:rsidR="00C474C1">
        <w:t>’</w:t>
      </w:r>
      <w:r w:rsidRPr="00605EB6">
        <w:t>âge d</w:t>
      </w:r>
      <w:r w:rsidR="00C474C1">
        <w:t>’</w:t>
      </w:r>
      <w:r w:rsidRPr="00605EB6">
        <w:t>Henriette</w:t>
      </w:r>
      <w:r w:rsidR="00C474C1">
        <w:t>.</w:t>
      </w:r>
    </w:p>
    <w:p w14:paraId="6EB8C7DF" w14:textId="3A307CCF" w:rsidR="00C474C1" w:rsidRDefault="00C52F4A" w:rsidP="00C52F4A">
      <w:r w:rsidRPr="00605EB6">
        <w:t xml:space="preserve">Les invités étaient </w:t>
      </w:r>
      <w:r w:rsidR="00C474C1">
        <w:t>M. </w:t>
      </w:r>
      <w:r w:rsidRPr="00605EB6">
        <w:t>Roubaud d</w:t>
      </w:r>
      <w:r w:rsidR="00C474C1">
        <w:t>’</w:t>
      </w:r>
      <w:r w:rsidRPr="00605EB6">
        <w:t>Épinal</w:t>
      </w:r>
      <w:r w:rsidR="00C474C1">
        <w:t xml:space="preserve">, </w:t>
      </w:r>
      <w:r w:rsidRPr="00605EB6">
        <w:t xml:space="preserve">notaire de </w:t>
      </w:r>
      <w:r w:rsidR="009A0CB4" w:rsidRPr="009A0CB4">
        <w:t>M</w:t>
      </w:r>
      <w:r w:rsidR="009A0CB4" w:rsidRPr="009A0CB4">
        <w:rPr>
          <w:vertAlign w:val="superscript"/>
        </w:rPr>
        <w:t>me</w:t>
      </w:r>
      <w:r w:rsidR="00C474C1">
        <w:t> de </w:t>
      </w:r>
      <w:r w:rsidRPr="00605EB6">
        <w:t>Simaise</w:t>
      </w:r>
      <w:r w:rsidR="00C474C1">
        <w:t xml:space="preserve"> ; </w:t>
      </w:r>
      <w:r w:rsidRPr="00605EB6">
        <w:t>l</w:t>
      </w:r>
      <w:r w:rsidR="00C474C1">
        <w:t>’</w:t>
      </w:r>
      <w:r w:rsidRPr="00605EB6">
        <w:t>inspecteur des forêts</w:t>
      </w:r>
      <w:r w:rsidR="00C474C1">
        <w:t>, M. </w:t>
      </w:r>
      <w:r w:rsidRPr="00605EB6">
        <w:t>Monginot</w:t>
      </w:r>
      <w:r w:rsidR="00C474C1">
        <w:t xml:space="preserve">, </w:t>
      </w:r>
      <w:r w:rsidRPr="00605EB6">
        <w:t>et sa femme</w:t>
      </w:r>
      <w:r w:rsidR="00C474C1">
        <w:t xml:space="preserve">, </w:t>
      </w:r>
      <w:r w:rsidRPr="00605EB6">
        <w:t>qui demeuraient aussi à Épinal</w:t>
      </w:r>
      <w:r w:rsidR="00C474C1">
        <w:t xml:space="preserve"> ; </w:t>
      </w:r>
      <w:r w:rsidRPr="00605EB6">
        <w:t xml:space="preserve">puis </w:t>
      </w:r>
      <w:r w:rsidR="00C474C1">
        <w:t>M. de </w:t>
      </w:r>
      <w:r w:rsidRPr="00605EB6">
        <w:t>Violaine et sa fille Suzanne</w:t>
      </w:r>
      <w:r w:rsidR="00C474C1">
        <w:t xml:space="preserve">, </w:t>
      </w:r>
      <w:r w:rsidRPr="00605EB6">
        <w:t>son unique héritière</w:t>
      </w:r>
      <w:r w:rsidR="00C474C1">
        <w:t>. M. de </w:t>
      </w:r>
      <w:r w:rsidRPr="00605EB6">
        <w:t>Violaine était le voisin de la baronne</w:t>
      </w:r>
      <w:r w:rsidR="00C474C1">
        <w:t xml:space="preserve"> ; </w:t>
      </w:r>
      <w:r w:rsidRPr="00605EB6">
        <w:t>son domaine touchait à celui de Vaucourt</w:t>
      </w:r>
      <w:r w:rsidR="00C474C1">
        <w:t xml:space="preserve">. </w:t>
      </w:r>
      <w:r w:rsidR="009A0CB4" w:rsidRPr="009A0CB4">
        <w:t>M</w:t>
      </w:r>
      <w:r w:rsidR="009A0CB4" w:rsidRPr="009A0CB4">
        <w:rPr>
          <w:vertAlign w:val="superscript"/>
        </w:rPr>
        <w:t>lle</w:t>
      </w:r>
      <w:r w:rsidR="00C474C1">
        <w:t> </w:t>
      </w:r>
      <w:r w:rsidRPr="00605EB6">
        <w:t>Suzanne avait dix-huit ans</w:t>
      </w:r>
      <w:r w:rsidR="004540F3">
        <w:t> ;</w:t>
      </w:r>
      <w:r w:rsidR="00C474C1">
        <w:t xml:space="preserve"> </w:t>
      </w:r>
      <w:r w:rsidRPr="00605EB6">
        <w:t>elle n</w:t>
      </w:r>
      <w:r w:rsidR="00C474C1">
        <w:t>’</w:t>
      </w:r>
      <w:r w:rsidRPr="00605EB6">
        <w:t>était ni laide ni jolie</w:t>
      </w:r>
      <w:r w:rsidR="00C474C1">
        <w:t xml:space="preserve">, </w:t>
      </w:r>
      <w:r w:rsidRPr="00605EB6">
        <w:t>mais elle avait beaucoup de cœur</w:t>
      </w:r>
      <w:r w:rsidR="00C474C1">
        <w:t xml:space="preserve"> ; </w:t>
      </w:r>
      <w:r w:rsidRPr="00605EB6">
        <w:t>elle était ce qu</w:t>
      </w:r>
      <w:r w:rsidR="00C474C1">
        <w:t>’</w:t>
      </w:r>
      <w:r w:rsidRPr="00605EB6">
        <w:t>on appelle une bonne fille</w:t>
      </w:r>
      <w:r w:rsidR="00C474C1">
        <w:t xml:space="preserve">. </w:t>
      </w:r>
      <w:r w:rsidRPr="00605EB6">
        <w:t>Nature un peu fantasque</w:t>
      </w:r>
      <w:r w:rsidR="00C474C1">
        <w:t xml:space="preserve">, </w:t>
      </w:r>
      <w:r w:rsidRPr="00605EB6">
        <w:t>énergique</w:t>
      </w:r>
      <w:r w:rsidR="00C474C1">
        <w:t xml:space="preserve">, </w:t>
      </w:r>
      <w:r w:rsidRPr="00605EB6">
        <w:lastRenderedPageBreak/>
        <w:t>indomptable</w:t>
      </w:r>
      <w:r w:rsidR="00C474C1">
        <w:t xml:space="preserve">, </w:t>
      </w:r>
      <w:r w:rsidRPr="00605EB6">
        <w:t>il semblait que tout devait plier sous sa volonté</w:t>
      </w:r>
      <w:r w:rsidR="00C474C1">
        <w:t xml:space="preserve"> ; </w:t>
      </w:r>
      <w:r w:rsidRPr="00605EB6">
        <w:t>elle avait les allures cavalières d</w:t>
      </w:r>
      <w:r w:rsidR="00C474C1">
        <w:t>’</w:t>
      </w:r>
      <w:r w:rsidRPr="00605EB6">
        <w:t>une femme du pays des Amazones et était hardie et audacieuse comme un page de comédie</w:t>
      </w:r>
      <w:r w:rsidR="00C474C1">
        <w:t xml:space="preserve">. </w:t>
      </w:r>
      <w:r w:rsidRPr="00605EB6">
        <w:t>Rien ne l</w:t>
      </w:r>
      <w:r w:rsidR="00C474C1">
        <w:t>’</w:t>
      </w:r>
      <w:r w:rsidRPr="00605EB6">
        <w:t>arrêtait</w:t>
      </w:r>
      <w:r w:rsidR="00C474C1">
        <w:t xml:space="preserve">, </w:t>
      </w:r>
      <w:r w:rsidRPr="00605EB6">
        <w:t>rien ne l</w:t>
      </w:r>
      <w:r w:rsidR="00C474C1">
        <w:t>’</w:t>
      </w:r>
      <w:r w:rsidRPr="00605EB6">
        <w:t>effrayait</w:t>
      </w:r>
      <w:r w:rsidR="00C474C1">
        <w:t xml:space="preserve"> ; </w:t>
      </w:r>
      <w:r w:rsidRPr="00605EB6">
        <w:t>elle se lançait à travers les obstacles</w:t>
      </w:r>
      <w:r w:rsidR="00C474C1">
        <w:t xml:space="preserve">, </w:t>
      </w:r>
      <w:r w:rsidRPr="00605EB6">
        <w:t>elle jouait avec les dangers</w:t>
      </w:r>
      <w:r w:rsidR="00C474C1">
        <w:t xml:space="preserve">. </w:t>
      </w:r>
      <w:r w:rsidRPr="00605EB6">
        <w:t>C</w:t>
      </w:r>
      <w:r w:rsidR="00C474C1">
        <w:t>’</w:t>
      </w:r>
      <w:r w:rsidRPr="00605EB6">
        <w:t>était un vrai diable à quatre</w:t>
      </w:r>
      <w:r w:rsidR="00C474C1">
        <w:t xml:space="preserve"> ; </w:t>
      </w:r>
      <w:r w:rsidR="00336347">
        <w:t>c</w:t>
      </w:r>
      <w:r w:rsidRPr="00605EB6">
        <w:t>e qui faisait dire à son père</w:t>
      </w:r>
      <w:r w:rsidR="00C474C1">
        <w:t xml:space="preserve">, </w:t>
      </w:r>
      <w:r w:rsidRPr="00605EB6">
        <w:t>heureux</w:t>
      </w:r>
      <w:r w:rsidR="00C474C1">
        <w:t xml:space="preserve">, </w:t>
      </w:r>
      <w:r w:rsidRPr="00605EB6">
        <w:t>d</w:t>
      </w:r>
      <w:r w:rsidR="00C474C1">
        <w:t>’</w:t>
      </w:r>
      <w:r w:rsidRPr="00605EB6">
        <w:t>ailleurs</w:t>
      </w:r>
      <w:r w:rsidR="00C474C1">
        <w:t xml:space="preserve">, </w:t>
      </w:r>
      <w:r w:rsidRPr="00605EB6">
        <w:t>de la voir ainsi</w:t>
      </w:r>
      <w:r w:rsidR="00C474C1">
        <w:t> :</w:t>
      </w:r>
    </w:p>
    <w:p w14:paraId="2F498AF5" w14:textId="40687866" w:rsidR="00C474C1" w:rsidRDefault="0094609C" w:rsidP="00C52F4A">
      <w:r>
        <w:t>— </w:t>
      </w:r>
      <w:r w:rsidR="00C52F4A" w:rsidRPr="00605EB6">
        <w:t>Ma fille est un garçon manqué</w:t>
      </w:r>
      <w:r w:rsidR="00C474C1">
        <w:t>.</w:t>
      </w:r>
    </w:p>
    <w:p w14:paraId="36005EBE" w14:textId="77777777" w:rsidR="00C474C1" w:rsidRDefault="00C52F4A" w:rsidP="00C52F4A">
      <w:r w:rsidRPr="00605EB6">
        <w:t>Après le dîner</w:t>
      </w:r>
      <w:r w:rsidR="00C474C1">
        <w:t xml:space="preserve">, </w:t>
      </w:r>
      <w:r w:rsidRPr="00605EB6">
        <w:t>la baronne et sa société descendirent dans les jardins pour faire un tour de promenade</w:t>
      </w:r>
      <w:r w:rsidR="00C474C1">
        <w:t xml:space="preserve">, </w:t>
      </w:r>
      <w:r w:rsidRPr="00605EB6">
        <w:t>dans une large allée ombragée de superbes platanes</w:t>
      </w:r>
      <w:r w:rsidR="00C474C1">
        <w:t>.</w:t>
      </w:r>
    </w:p>
    <w:p w14:paraId="6588D06F" w14:textId="77777777" w:rsidR="00C474C1" w:rsidRDefault="00C52F4A" w:rsidP="00C52F4A">
      <w:r w:rsidRPr="00605EB6">
        <w:t>La soirée était magnifique</w:t>
      </w:r>
      <w:r w:rsidR="00C474C1">
        <w:t xml:space="preserve">, </w:t>
      </w:r>
      <w:r w:rsidRPr="00605EB6">
        <w:t>l</w:t>
      </w:r>
      <w:r w:rsidR="00C474C1">
        <w:t>’</w:t>
      </w:r>
      <w:r w:rsidRPr="00605EB6">
        <w:t>air tiède était imprégné du parfum des fleurs du parterre</w:t>
      </w:r>
      <w:r w:rsidR="00C474C1">
        <w:t xml:space="preserve"> ; </w:t>
      </w:r>
      <w:r w:rsidRPr="00605EB6">
        <w:t>la brise</w:t>
      </w:r>
      <w:r w:rsidR="00C474C1">
        <w:t xml:space="preserve">, </w:t>
      </w:r>
      <w:r w:rsidRPr="00605EB6">
        <w:t>dans le feuillage</w:t>
      </w:r>
      <w:r w:rsidR="00C474C1">
        <w:t xml:space="preserve">, </w:t>
      </w:r>
      <w:r w:rsidRPr="00605EB6">
        <w:t>avait de doux chuchotements</w:t>
      </w:r>
      <w:r w:rsidR="00C474C1">
        <w:t xml:space="preserve">. </w:t>
      </w:r>
      <w:r w:rsidRPr="00605EB6">
        <w:t>Après la chaleur lourde</w:t>
      </w:r>
      <w:r w:rsidR="00C474C1">
        <w:t xml:space="preserve">, </w:t>
      </w:r>
      <w:r w:rsidRPr="00605EB6">
        <w:t>accablante de l</w:t>
      </w:r>
      <w:r w:rsidR="00C474C1">
        <w:t>’</w:t>
      </w:r>
      <w:r w:rsidRPr="00605EB6">
        <w:t>après-midi</w:t>
      </w:r>
      <w:r w:rsidR="00C474C1">
        <w:t xml:space="preserve">, </w:t>
      </w:r>
      <w:r w:rsidRPr="00605EB6">
        <w:t>on se sentait renaître</w:t>
      </w:r>
      <w:r w:rsidR="00C474C1">
        <w:t>.</w:t>
      </w:r>
    </w:p>
    <w:p w14:paraId="42B03073" w14:textId="77777777" w:rsidR="00C474C1" w:rsidRDefault="00C52F4A" w:rsidP="00C52F4A">
      <w:r w:rsidRPr="00605EB6">
        <w:t>Le soleil</w:t>
      </w:r>
      <w:r w:rsidR="00C474C1">
        <w:t xml:space="preserve">, </w:t>
      </w:r>
      <w:r w:rsidRPr="00605EB6">
        <w:t>encore chaud</w:t>
      </w:r>
      <w:r w:rsidR="00C474C1">
        <w:t xml:space="preserve">, </w:t>
      </w:r>
      <w:r w:rsidRPr="00605EB6">
        <w:t>descendait vers l</w:t>
      </w:r>
      <w:r w:rsidR="00C474C1">
        <w:t>’</w:t>
      </w:r>
      <w:r w:rsidRPr="00605EB6">
        <w:t>horizon</w:t>
      </w:r>
      <w:r w:rsidR="00C474C1">
        <w:t xml:space="preserve">, </w:t>
      </w:r>
      <w:r w:rsidRPr="00605EB6">
        <w:t>qu</w:t>
      </w:r>
      <w:r w:rsidR="00C474C1">
        <w:t>’</w:t>
      </w:r>
      <w:r w:rsidRPr="00605EB6">
        <w:t>il illuminait de ses rayons</w:t>
      </w:r>
      <w:r w:rsidR="00C474C1">
        <w:t xml:space="preserve">, </w:t>
      </w:r>
      <w:r w:rsidRPr="00605EB6">
        <w:t>prêt à se coucher dans un lit de pourpre frangé d</w:t>
      </w:r>
      <w:r w:rsidR="00C474C1">
        <w:t>’</w:t>
      </w:r>
      <w:r w:rsidRPr="00605EB6">
        <w:t>or</w:t>
      </w:r>
      <w:r w:rsidR="00C474C1">
        <w:t>.</w:t>
      </w:r>
    </w:p>
    <w:p w14:paraId="2E0F57E3" w14:textId="5C0075A3" w:rsidR="00C474C1" w:rsidRDefault="0094609C" w:rsidP="00C52F4A">
      <w:r>
        <w:t>— </w:t>
      </w:r>
      <w:r w:rsidR="00C52F4A" w:rsidRPr="00605EB6">
        <w:t>Toute la journée</w:t>
      </w:r>
      <w:r w:rsidR="00C474C1">
        <w:t xml:space="preserve">, </w:t>
      </w:r>
      <w:r w:rsidR="00C52F4A" w:rsidRPr="00605EB6">
        <w:t>il y a eu menace d</w:t>
      </w:r>
      <w:r w:rsidR="00C474C1">
        <w:t>’</w:t>
      </w:r>
      <w:r w:rsidR="00C52F4A" w:rsidRPr="00605EB6">
        <w:t>orage</w:t>
      </w:r>
      <w:r w:rsidR="00C474C1">
        <w:t xml:space="preserve">, </w:t>
      </w:r>
      <w:r w:rsidR="00C52F4A" w:rsidRPr="00605EB6">
        <w:t xml:space="preserve">dit </w:t>
      </w:r>
      <w:r w:rsidR="00C474C1">
        <w:t>M. de </w:t>
      </w:r>
      <w:r w:rsidR="00C52F4A" w:rsidRPr="00605EB6">
        <w:t>Violaine</w:t>
      </w:r>
      <w:r w:rsidR="00C474C1">
        <w:t xml:space="preserve"> ; </w:t>
      </w:r>
      <w:r w:rsidR="00C52F4A" w:rsidRPr="00605EB6">
        <w:t>mais le vent du sud-ouest l</w:t>
      </w:r>
      <w:r w:rsidR="00C474C1">
        <w:t>’</w:t>
      </w:r>
      <w:r w:rsidR="00C52F4A" w:rsidRPr="00605EB6">
        <w:t>a chassé plus loin</w:t>
      </w:r>
      <w:r w:rsidR="00C474C1">
        <w:t xml:space="preserve"> ; </w:t>
      </w:r>
      <w:r w:rsidR="00C52F4A" w:rsidRPr="00605EB6">
        <w:t>le ciel s</w:t>
      </w:r>
      <w:r w:rsidR="00C474C1">
        <w:t>’</w:t>
      </w:r>
      <w:r w:rsidR="00C52F4A" w:rsidRPr="00605EB6">
        <w:t>est éclairci</w:t>
      </w:r>
      <w:r w:rsidR="00C474C1">
        <w:t xml:space="preserve">, </w:t>
      </w:r>
      <w:r w:rsidR="00C52F4A" w:rsidRPr="00605EB6">
        <w:t>nous aurons demain encore une belle journée</w:t>
      </w:r>
      <w:r w:rsidR="00C474C1">
        <w:t>.</w:t>
      </w:r>
    </w:p>
    <w:p w14:paraId="55C9BD79" w14:textId="6183FFDC" w:rsidR="00C474C1" w:rsidRDefault="0094609C" w:rsidP="00C52F4A">
      <w:r>
        <w:t>— </w:t>
      </w:r>
      <w:r w:rsidR="00C52F4A" w:rsidRPr="00605EB6">
        <w:t>Je le crois</w:t>
      </w:r>
      <w:r w:rsidR="00C474C1">
        <w:t xml:space="preserve">, </w:t>
      </w:r>
      <w:r w:rsidR="00C52F4A" w:rsidRPr="00605EB6">
        <w:t>répondit la baronne</w:t>
      </w:r>
      <w:r w:rsidR="00C474C1">
        <w:t xml:space="preserve"> ; </w:t>
      </w:r>
      <w:r w:rsidR="00C52F4A" w:rsidRPr="00605EB6">
        <w:t>mais dans un instant nous allons avoir un splendide coucher de soleil</w:t>
      </w:r>
      <w:r w:rsidR="00C474C1">
        <w:t xml:space="preserve"> ; </w:t>
      </w:r>
      <w:r w:rsidR="00C52F4A" w:rsidRPr="00605EB6">
        <w:t>si nous voulons jouir de ce spectacle</w:t>
      </w:r>
      <w:r w:rsidR="00C474C1">
        <w:t xml:space="preserve">, </w:t>
      </w:r>
      <w:r w:rsidR="00C52F4A" w:rsidRPr="00605EB6">
        <w:t>nous ferons bien d</w:t>
      </w:r>
      <w:r w:rsidR="00C474C1">
        <w:t>’</w:t>
      </w:r>
      <w:r w:rsidR="00C52F4A" w:rsidRPr="00605EB6">
        <w:t>aller nous asseoir sur la terrasse</w:t>
      </w:r>
      <w:r w:rsidR="00C474C1">
        <w:t>.</w:t>
      </w:r>
    </w:p>
    <w:p w14:paraId="5FADDFFC" w14:textId="0C6D9202" w:rsidR="00C474C1" w:rsidRDefault="0094609C" w:rsidP="00C52F4A">
      <w:r>
        <w:t>— </w:t>
      </w:r>
      <w:r w:rsidR="00C52F4A" w:rsidRPr="00605EB6">
        <w:t>Certainement</w:t>
      </w:r>
      <w:r w:rsidR="00C474C1">
        <w:t xml:space="preserve">, </w:t>
      </w:r>
      <w:r w:rsidR="00C52F4A" w:rsidRPr="00605EB6">
        <w:t>madame la baronne</w:t>
      </w:r>
      <w:r w:rsidR="00C474C1">
        <w:t xml:space="preserve">, </w:t>
      </w:r>
      <w:r w:rsidR="00C52F4A" w:rsidRPr="00605EB6">
        <w:t>répondit l</w:t>
      </w:r>
      <w:r w:rsidR="00C474C1">
        <w:t>’</w:t>
      </w:r>
      <w:r w:rsidR="00C52F4A" w:rsidRPr="00605EB6">
        <w:t>inspecteur des forêts</w:t>
      </w:r>
      <w:r w:rsidR="00C474C1">
        <w:t xml:space="preserve">, </w:t>
      </w:r>
      <w:r w:rsidR="00C52F4A" w:rsidRPr="00605EB6">
        <w:t>un beau coucher de soleil n</w:t>
      </w:r>
      <w:r w:rsidR="00C474C1">
        <w:t>’</w:t>
      </w:r>
      <w:r w:rsidR="00C52F4A" w:rsidRPr="00605EB6">
        <w:t>est pas un spectacle si commun qu</w:t>
      </w:r>
      <w:r w:rsidR="00C474C1">
        <w:t>’</w:t>
      </w:r>
      <w:r w:rsidR="00C52F4A" w:rsidRPr="00605EB6">
        <w:t>on ne soit toujours disposé à l</w:t>
      </w:r>
      <w:r w:rsidR="00C474C1">
        <w:t>’</w:t>
      </w:r>
      <w:r w:rsidR="00C52F4A" w:rsidRPr="00605EB6">
        <w:t>admirer</w:t>
      </w:r>
      <w:r w:rsidR="00C474C1">
        <w:t>.</w:t>
      </w:r>
    </w:p>
    <w:p w14:paraId="5F3B78E4" w14:textId="70FB65EE" w:rsidR="00C474C1" w:rsidRDefault="0094609C" w:rsidP="00C52F4A">
      <w:r>
        <w:lastRenderedPageBreak/>
        <w:t>— </w:t>
      </w:r>
      <w:r w:rsidR="00C52F4A" w:rsidRPr="00605EB6">
        <w:t>Allons sur la terrasse</w:t>
      </w:r>
      <w:r w:rsidR="00C474C1">
        <w:t xml:space="preserve">, </w:t>
      </w:r>
      <w:r w:rsidR="00C52F4A" w:rsidRPr="00605EB6">
        <w:t>dirent ensemble les jeunes filles</w:t>
      </w:r>
      <w:r w:rsidR="00C474C1">
        <w:t>.</w:t>
      </w:r>
    </w:p>
    <w:p w14:paraId="2F606CA7" w14:textId="77777777" w:rsidR="00C474C1" w:rsidRDefault="00C52F4A" w:rsidP="00C52F4A">
      <w:r w:rsidRPr="00605EB6">
        <w:t>Un instant après on s</w:t>
      </w:r>
      <w:r w:rsidR="00C474C1">
        <w:t>’</w:t>
      </w:r>
      <w:r w:rsidRPr="00605EB6">
        <w:t>asseyait sous le dôme d</w:t>
      </w:r>
      <w:r w:rsidR="00C474C1">
        <w:t>’</w:t>
      </w:r>
      <w:r w:rsidRPr="00605EB6">
        <w:t>un gigantesque marronnier</w:t>
      </w:r>
      <w:r w:rsidR="00C474C1">
        <w:t xml:space="preserve">, </w:t>
      </w:r>
      <w:r w:rsidRPr="00605EB6">
        <w:t>qui ombrageait</w:t>
      </w:r>
      <w:r w:rsidR="00C474C1">
        <w:t xml:space="preserve">, </w:t>
      </w:r>
      <w:r w:rsidRPr="00605EB6">
        <w:t>à lui seul</w:t>
      </w:r>
      <w:r w:rsidR="00C474C1">
        <w:t xml:space="preserve">, </w:t>
      </w:r>
      <w:r w:rsidRPr="00605EB6">
        <w:t>les deux tiers de la terrasse du château</w:t>
      </w:r>
      <w:r w:rsidR="00C474C1">
        <w:t>.</w:t>
      </w:r>
    </w:p>
    <w:p w14:paraId="08CAEFFF" w14:textId="77777777" w:rsidR="00C474C1" w:rsidRDefault="00C52F4A" w:rsidP="00C52F4A">
      <w:r w:rsidRPr="00605EB6">
        <w:t>On se mit à causer</w:t>
      </w:r>
      <w:r w:rsidR="00C474C1">
        <w:t xml:space="preserve">, </w:t>
      </w:r>
      <w:r w:rsidRPr="00605EB6">
        <w:t>les yeux tournés vers l</w:t>
      </w:r>
      <w:r w:rsidR="00C474C1">
        <w:t>’</w:t>
      </w:r>
      <w:r w:rsidRPr="00605EB6">
        <w:t>occident embrasé</w:t>
      </w:r>
      <w:r w:rsidR="00C474C1">
        <w:t xml:space="preserve">, </w:t>
      </w:r>
      <w:r w:rsidRPr="00605EB6">
        <w:t>sillonné de lueurs colorées pareilles à des feux de Bengale</w:t>
      </w:r>
      <w:r w:rsidR="00C474C1">
        <w:t xml:space="preserve">, </w:t>
      </w:r>
      <w:r w:rsidRPr="00605EB6">
        <w:t>ce qui donnait à cette partie du ciel l</w:t>
      </w:r>
      <w:r w:rsidR="00C474C1">
        <w:t>’</w:t>
      </w:r>
      <w:r w:rsidRPr="00605EB6">
        <w:t>aspect d</w:t>
      </w:r>
      <w:r w:rsidR="00C474C1">
        <w:t>’</w:t>
      </w:r>
      <w:r w:rsidRPr="00605EB6">
        <w:t>un immense incendie</w:t>
      </w:r>
      <w:r w:rsidR="00C474C1">
        <w:t>.</w:t>
      </w:r>
    </w:p>
    <w:p w14:paraId="14A4E3C4" w14:textId="5FA7330E" w:rsidR="00C474C1" w:rsidRDefault="0094609C" w:rsidP="00C52F4A">
      <w:r>
        <w:t>— </w:t>
      </w:r>
      <w:r w:rsidR="00C52F4A" w:rsidRPr="00605EB6">
        <w:t>Quelle est donc cette masse sombre</w:t>
      </w:r>
      <w:r w:rsidR="00C474C1">
        <w:t xml:space="preserve">, </w:t>
      </w:r>
      <w:r w:rsidR="00C52F4A" w:rsidRPr="00605EB6">
        <w:t>éclairée d</w:t>
      </w:r>
      <w:r w:rsidR="00C474C1">
        <w:t>’</w:t>
      </w:r>
      <w:r w:rsidR="00C52F4A" w:rsidRPr="00605EB6">
        <w:t>un côté par les feux du couchant et ayant la forme d</w:t>
      </w:r>
      <w:r w:rsidR="00C474C1">
        <w:t>’</w:t>
      </w:r>
      <w:r w:rsidR="00C52F4A" w:rsidRPr="00605EB6">
        <w:t>une pyramide</w:t>
      </w:r>
      <w:r w:rsidR="00C474C1">
        <w:t xml:space="preserve">, </w:t>
      </w:r>
      <w:r w:rsidR="00C52F4A" w:rsidRPr="00605EB6">
        <w:t>qui se dresse un peu à droite en face de nous</w:t>
      </w:r>
      <w:r w:rsidR="00C474C1">
        <w:t xml:space="preserve"> ? </w:t>
      </w:r>
      <w:r w:rsidR="00C52F4A" w:rsidRPr="00605EB6">
        <w:t>demanda la comtesse de Maurienne</w:t>
      </w:r>
      <w:r w:rsidR="00C474C1">
        <w:t>.</w:t>
      </w:r>
    </w:p>
    <w:p w14:paraId="04AD3AF5" w14:textId="44749159" w:rsidR="00C474C1" w:rsidRDefault="0094609C" w:rsidP="00C52F4A">
      <w:r>
        <w:t>— </w:t>
      </w:r>
      <w:r w:rsidR="00C52F4A" w:rsidRPr="00605EB6">
        <w:t>C</w:t>
      </w:r>
      <w:r w:rsidR="00C474C1">
        <w:t>’</w:t>
      </w:r>
      <w:r w:rsidR="00C52F4A" w:rsidRPr="00605EB6">
        <w:t>est un mamelon de la montagne</w:t>
      </w:r>
      <w:r w:rsidR="00C474C1">
        <w:t xml:space="preserve">, </w:t>
      </w:r>
      <w:r w:rsidR="00C52F4A" w:rsidRPr="00605EB6">
        <w:t>répondit la baronne</w:t>
      </w:r>
      <w:r w:rsidR="00C474C1">
        <w:t xml:space="preserve">, </w:t>
      </w:r>
      <w:r w:rsidR="00C52F4A" w:rsidRPr="00605EB6">
        <w:t>un énorme rocher que les habitants du pays appellent la Bosse-Grise</w:t>
      </w:r>
      <w:r w:rsidR="00C474C1">
        <w:t xml:space="preserve">. </w:t>
      </w:r>
      <w:r w:rsidR="00C52F4A" w:rsidRPr="00605EB6">
        <w:t>Comme vous le voyez</w:t>
      </w:r>
      <w:r w:rsidR="00C474C1">
        <w:t xml:space="preserve">, </w:t>
      </w:r>
      <w:r w:rsidR="00C52F4A" w:rsidRPr="00605EB6">
        <w:t>ce pic est très élevé</w:t>
      </w:r>
      <w:r w:rsidR="00C474C1">
        <w:t xml:space="preserve"> ; </w:t>
      </w:r>
      <w:r w:rsidR="00C52F4A" w:rsidRPr="00605EB6">
        <w:t>il n</w:t>
      </w:r>
      <w:r w:rsidR="00C474C1">
        <w:t>’</w:t>
      </w:r>
      <w:r w:rsidR="00C52F4A" w:rsidRPr="00605EB6">
        <w:t>a point l</w:t>
      </w:r>
      <w:r w:rsidR="00C474C1">
        <w:t>’</w:t>
      </w:r>
      <w:r w:rsidR="00C52F4A" w:rsidRPr="00605EB6">
        <w:t>aspect grandiose et imposant du ballon des Vosges</w:t>
      </w:r>
      <w:r w:rsidR="00C474C1">
        <w:t xml:space="preserve"> ; </w:t>
      </w:r>
      <w:r w:rsidR="00C52F4A" w:rsidRPr="00605EB6">
        <w:t>mais</w:t>
      </w:r>
      <w:r w:rsidR="00C474C1">
        <w:t xml:space="preserve">, </w:t>
      </w:r>
      <w:r w:rsidR="00C52F4A" w:rsidRPr="00605EB6">
        <w:t>comme lui</w:t>
      </w:r>
      <w:r w:rsidR="00C474C1">
        <w:t xml:space="preserve">, </w:t>
      </w:r>
      <w:r w:rsidR="00C52F4A" w:rsidRPr="00605EB6">
        <w:t>il se voit de très loin</w:t>
      </w:r>
      <w:r w:rsidR="00C474C1">
        <w:t xml:space="preserve">. </w:t>
      </w:r>
      <w:r w:rsidR="00C52F4A" w:rsidRPr="00605EB6">
        <w:t>La Bosse-Grise est notre Mont-Blanc</w:t>
      </w:r>
      <w:r w:rsidR="00C474C1">
        <w:t>.</w:t>
      </w:r>
    </w:p>
    <w:p w14:paraId="289A813C" w14:textId="55F8DF42" w:rsidR="00C474C1" w:rsidRDefault="0094609C" w:rsidP="00C52F4A">
      <w:r>
        <w:t>— </w:t>
      </w:r>
      <w:r w:rsidR="00C52F4A" w:rsidRPr="00605EB6">
        <w:t>C</w:t>
      </w:r>
      <w:r w:rsidR="00C474C1">
        <w:t>’</w:t>
      </w:r>
      <w:r w:rsidR="00C52F4A" w:rsidRPr="00605EB6">
        <w:t>est là</w:t>
      </w:r>
      <w:r w:rsidR="00C474C1">
        <w:t xml:space="preserve">, </w:t>
      </w:r>
      <w:r w:rsidR="00C52F4A" w:rsidRPr="00605EB6">
        <w:t>paraît-il</w:t>
      </w:r>
      <w:r w:rsidR="00C474C1">
        <w:t xml:space="preserve">, </w:t>
      </w:r>
      <w:r w:rsidR="00C52F4A" w:rsidRPr="00605EB6">
        <w:t>au fond d</w:t>
      </w:r>
      <w:r w:rsidR="00C474C1">
        <w:t>’</w:t>
      </w:r>
      <w:r w:rsidR="00C52F4A" w:rsidRPr="00605EB6">
        <w:t>une large crevasse du rocher</w:t>
      </w:r>
      <w:r w:rsidR="00C474C1">
        <w:t xml:space="preserve">, </w:t>
      </w:r>
      <w:r w:rsidR="00C52F4A" w:rsidRPr="00605EB6">
        <w:t>que demeure Jean Loup</w:t>
      </w:r>
      <w:r w:rsidR="00C474C1">
        <w:t xml:space="preserve">, </w:t>
      </w:r>
      <w:r w:rsidR="00C52F4A" w:rsidRPr="00605EB6">
        <w:t>l</w:t>
      </w:r>
      <w:r w:rsidR="00C474C1">
        <w:t>’</w:t>
      </w:r>
      <w:r w:rsidR="00C52F4A" w:rsidRPr="00605EB6">
        <w:t>homme sauvage</w:t>
      </w:r>
      <w:r w:rsidR="00C474C1">
        <w:t xml:space="preserve">, </w:t>
      </w:r>
      <w:r w:rsidR="00C52F4A" w:rsidRPr="00605EB6">
        <w:t>dit le notaire</w:t>
      </w:r>
      <w:r w:rsidR="00C474C1">
        <w:t>.</w:t>
      </w:r>
    </w:p>
    <w:p w14:paraId="601AB370" w14:textId="6FCEEBDF" w:rsidR="00C474C1" w:rsidRDefault="0094609C" w:rsidP="00C52F4A">
      <w:r>
        <w:t>— </w:t>
      </w:r>
      <w:r w:rsidR="00C52F4A" w:rsidRPr="00605EB6">
        <w:t>Un sauvage</w:t>
      </w:r>
      <w:r w:rsidR="00C474C1">
        <w:t xml:space="preserve"> ! </w:t>
      </w:r>
      <w:r w:rsidR="00C52F4A" w:rsidRPr="00605EB6">
        <w:t>exclama la comtesse</w:t>
      </w:r>
      <w:r w:rsidR="00C474C1">
        <w:t>.</w:t>
      </w:r>
    </w:p>
    <w:p w14:paraId="174D00D5" w14:textId="40003AC8" w:rsidR="00C474C1" w:rsidRDefault="0094609C" w:rsidP="00C52F4A">
      <w:r>
        <w:t>— </w:t>
      </w:r>
      <w:r w:rsidR="00C52F4A" w:rsidRPr="00605EB6">
        <w:t>Oui</w:t>
      </w:r>
      <w:r w:rsidR="00C474C1">
        <w:t xml:space="preserve">, </w:t>
      </w:r>
      <w:r w:rsidR="00C52F4A" w:rsidRPr="00605EB6">
        <w:t>madame</w:t>
      </w:r>
      <w:r w:rsidR="00C474C1">
        <w:t xml:space="preserve">, </w:t>
      </w:r>
      <w:r w:rsidR="00C52F4A" w:rsidRPr="00605EB6">
        <w:t>un vrai sauvage</w:t>
      </w:r>
      <w:r w:rsidR="00C474C1">
        <w:t>.</w:t>
      </w:r>
    </w:p>
    <w:p w14:paraId="407F6FE2" w14:textId="0413823F" w:rsidR="00C474C1" w:rsidRDefault="0094609C" w:rsidP="00C52F4A">
      <w:r>
        <w:t>— </w:t>
      </w:r>
      <w:r w:rsidR="00C52F4A" w:rsidRPr="00605EB6">
        <w:t>Je comprends</w:t>
      </w:r>
      <w:r w:rsidR="00C474C1">
        <w:t xml:space="preserve">, </w:t>
      </w:r>
      <w:r w:rsidR="00C52F4A" w:rsidRPr="00605EB6">
        <w:t>un pauvre fou</w:t>
      </w:r>
      <w:r w:rsidR="00C474C1">
        <w:t> !</w:t>
      </w:r>
    </w:p>
    <w:p w14:paraId="73F2E401" w14:textId="538F6A0B" w:rsidR="00C474C1" w:rsidRDefault="0094609C" w:rsidP="00C52F4A">
      <w:r>
        <w:t>— </w:t>
      </w:r>
      <w:r w:rsidR="00C52F4A" w:rsidRPr="00605EB6">
        <w:t>Nullement</w:t>
      </w:r>
      <w:r w:rsidR="00C474C1">
        <w:t xml:space="preserve">. </w:t>
      </w:r>
      <w:r w:rsidR="00C52F4A" w:rsidRPr="00605EB6">
        <w:t>D</w:t>
      </w:r>
      <w:r w:rsidR="00C474C1">
        <w:t>’</w:t>
      </w:r>
      <w:r w:rsidR="00C52F4A" w:rsidRPr="00605EB6">
        <w:t>après ce qu</w:t>
      </w:r>
      <w:r w:rsidR="00C474C1">
        <w:t>’</w:t>
      </w:r>
      <w:r w:rsidR="00C52F4A" w:rsidRPr="00605EB6">
        <w:t>on dit de lui</w:t>
      </w:r>
      <w:r w:rsidR="00C474C1">
        <w:t xml:space="preserve">, </w:t>
      </w:r>
      <w:r w:rsidR="00C52F4A" w:rsidRPr="00605EB6">
        <w:t>ce malheureux a toute sa raison et est même doué d</w:t>
      </w:r>
      <w:r w:rsidR="00C474C1">
        <w:t>’</w:t>
      </w:r>
      <w:r w:rsidR="00C52F4A" w:rsidRPr="00605EB6">
        <w:t>une certaine intelligence</w:t>
      </w:r>
      <w:r w:rsidR="00C474C1">
        <w:t>.</w:t>
      </w:r>
    </w:p>
    <w:p w14:paraId="57CD7E7F" w14:textId="29F6371B" w:rsidR="00C474C1" w:rsidRDefault="0094609C" w:rsidP="00C52F4A">
      <w:r>
        <w:t>— </w:t>
      </w:r>
      <w:r w:rsidR="00C52F4A" w:rsidRPr="00605EB6">
        <w:t>En vérité</w:t>
      </w:r>
      <w:r w:rsidR="00C474C1">
        <w:t xml:space="preserve"> ! </w:t>
      </w:r>
      <w:r w:rsidR="00C52F4A" w:rsidRPr="00605EB6">
        <w:t>Mais d</w:t>
      </w:r>
      <w:r w:rsidR="00C474C1">
        <w:t>’</w:t>
      </w:r>
      <w:r w:rsidR="00C52F4A" w:rsidRPr="00605EB6">
        <w:t>où vient-il</w:t>
      </w:r>
      <w:r w:rsidR="00C474C1">
        <w:t> ?</w:t>
      </w:r>
    </w:p>
    <w:p w14:paraId="58742009" w14:textId="2FE90361" w:rsidR="00C474C1" w:rsidRDefault="0094609C" w:rsidP="00C52F4A">
      <w:r>
        <w:lastRenderedPageBreak/>
        <w:t>— </w:t>
      </w:r>
      <w:r w:rsidR="00C52F4A" w:rsidRPr="00605EB6">
        <w:t>Nul ne le sait</w:t>
      </w:r>
      <w:r w:rsidR="00C474C1">
        <w:t>.</w:t>
      </w:r>
    </w:p>
    <w:p w14:paraId="1BF17B48" w14:textId="6701A162" w:rsidR="00C474C1" w:rsidRDefault="0094609C" w:rsidP="00C52F4A">
      <w:r>
        <w:t>— </w:t>
      </w:r>
      <w:r w:rsidR="00C52F4A" w:rsidRPr="00605EB6">
        <w:t>Ah</w:t>
      </w:r>
      <w:r w:rsidR="00C474C1">
        <w:t> !</w:t>
      </w:r>
    </w:p>
    <w:p w14:paraId="6E86FECB" w14:textId="419E006D" w:rsidR="00C474C1" w:rsidRDefault="0094609C" w:rsidP="00C52F4A">
      <w:r>
        <w:t>— </w:t>
      </w:r>
      <w:r w:rsidR="00C52F4A" w:rsidRPr="00605EB6">
        <w:t>Lui seul pourrait le dire</w:t>
      </w:r>
      <w:r w:rsidR="00C474C1">
        <w:t xml:space="preserve">. </w:t>
      </w:r>
      <w:r w:rsidR="00C52F4A" w:rsidRPr="00605EB6">
        <w:t>Malheureusement</w:t>
      </w:r>
      <w:r w:rsidR="00C474C1">
        <w:t xml:space="preserve">, </w:t>
      </w:r>
      <w:r w:rsidR="00C52F4A" w:rsidRPr="00605EB6">
        <w:t>il ne parle pas</w:t>
      </w:r>
      <w:r w:rsidR="00C474C1">
        <w:t>.</w:t>
      </w:r>
    </w:p>
    <w:p w14:paraId="5F064CE7" w14:textId="720DCC65" w:rsidR="00C474C1" w:rsidRDefault="0094609C" w:rsidP="00C52F4A">
      <w:r>
        <w:t>— </w:t>
      </w:r>
      <w:r w:rsidR="00C52F4A" w:rsidRPr="00605EB6">
        <w:t>Il est muet</w:t>
      </w:r>
      <w:r w:rsidR="00C474C1">
        <w:t> ?</w:t>
      </w:r>
    </w:p>
    <w:p w14:paraId="7F619126" w14:textId="10917834" w:rsidR="00C474C1" w:rsidRDefault="0094609C" w:rsidP="00C52F4A">
      <w:r>
        <w:t>— </w:t>
      </w:r>
      <w:r w:rsidR="00C52F4A" w:rsidRPr="00605EB6">
        <w:t>Non</w:t>
      </w:r>
      <w:r w:rsidR="00C474C1">
        <w:t xml:space="preserve">. </w:t>
      </w:r>
      <w:r w:rsidR="00C52F4A" w:rsidRPr="00605EB6">
        <w:t>N</w:t>
      </w:r>
      <w:r w:rsidR="00C474C1">
        <w:t>’</w:t>
      </w:r>
      <w:r w:rsidR="00C52F4A" w:rsidRPr="00605EB6">
        <w:t>ayant jamais vécu avec ses semblables</w:t>
      </w:r>
      <w:r w:rsidR="00C474C1">
        <w:t xml:space="preserve">, </w:t>
      </w:r>
      <w:r w:rsidR="00C52F4A" w:rsidRPr="00605EB6">
        <w:t>il n</w:t>
      </w:r>
      <w:r w:rsidR="00C474C1">
        <w:t>’</w:t>
      </w:r>
      <w:r w:rsidR="00C52F4A" w:rsidRPr="00605EB6">
        <w:t>a pu apprendre à parler</w:t>
      </w:r>
      <w:r w:rsidR="00C474C1">
        <w:t>.</w:t>
      </w:r>
    </w:p>
    <w:p w14:paraId="7433274B" w14:textId="6B2CD009" w:rsidR="00C474C1" w:rsidRDefault="0094609C" w:rsidP="00C52F4A">
      <w:r>
        <w:t>— </w:t>
      </w:r>
      <w:r w:rsidR="00C52F4A" w:rsidRPr="00605EB6">
        <w:t>Ah</w:t>
      </w:r>
      <w:r w:rsidR="00C474C1">
        <w:t xml:space="preserve"> ! </w:t>
      </w:r>
      <w:r w:rsidR="00C52F4A" w:rsidRPr="00605EB6">
        <w:t>tout cela est bien étrange</w:t>
      </w:r>
      <w:r w:rsidR="00C474C1">
        <w:t>.</w:t>
      </w:r>
    </w:p>
    <w:p w14:paraId="225113BC" w14:textId="79455B90" w:rsidR="00C474C1" w:rsidRDefault="0094609C" w:rsidP="00C52F4A">
      <w:r>
        <w:t>— </w:t>
      </w:r>
      <w:r w:rsidR="00C52F4A" w:rsidRPr="00605EB6">
        <w:t>Étrange</w:t>
      </w:r>
      <w:r w:rsidR="00C474C1">
        <w:t xml:space="preserve">, </w:t>
      </w:r>
      <w:r w:rsidR="00C52F4A" w:rsidRPr="00605EB6">
        <w:t>en effet</w:t>
      </w:r>
      <w:r w:rsidR="00C474C1">
        <w:t xml:space="preserve">, </w:t>
      </w:r>
      <w:r w:rsidR="00C52F4A" w:rsidRPr="00605EB6">
        <w:t>madame la comtesse</w:t>
      </w:r>
      <w:r w:rsidR="00C474C1">
        <w:t xml:space="preserve">. </w:t>
      </w:r>
      <w:r w:rsidR="00C52F4A" w:rsidRPr="00605EB6">
        <w:t>Évidemment</w:t>
      </w:r>
      <w:r w:rsidR="00C474C1">
        <w:t xml:space="preserve">, </w:t>
      </w:r>
      <w:r w:rsidR="00C52F4A" w:rsidRPr="00605EB6">
        <w:t>il y a là un mystère</w:t>
      </w:r>
      <w:r w:rsidR="00C474C1">
        <w:t>.</w:t>
      </w:r>
    </w:p>
    <w:p w14:paraId="05FCF263" w14:textId="6AB8E059" w:rsidR="00C474C1" w:rsidRDefault="0094609C" w:rsidP="00C52F4A">
      <w:r>
        <w:t>— </w:t>
      </w:r>
      <w:r w:rsidR="00C52F4A" w:rsidRPr="00605EB6">
        <w:t>Qu</w:t>
      </w:r>
      <w:r w:rsidR="00C474C1">
        <w:t>’</w:t>
      </w:r>
      <w:r w:rsidR="00C52F4A" w:rsidRPr="00605EB6">
        <w:t>on parviendra peut-être à pénétrer un jour</w:t>
      </w:r>
      <w:r w:rsidR="00C474C1">
        <w:t xml:space="preserve">, </w:t>
      </w:r>
      <w:r w:rsidR="00C52F4A" w:rsidRPr="00605EB6">
        <w:t xml:space="preserve">dit </w:t>
      </w:r>
      <w:r w:rsidR="009A0CB4" w:rsidRPr="009A0CB4">
        <w:t>M</w:t>
      </w:r>
      <w:r w:rsidR="009A0CB4" w:rsidRPr="009A0CB4">
        <w:rPr>
          <w:vertAlign w:val="superscript"/>
        </w:rPr>
        <w:t>me</w:t>
      </w:r>
      <w:r w:rsidR="00C474C1">
        <w:t> de </w:t>
      </w:r>
      <w:r w:rsidR="00C52F4A" w:rsidRPr="00605EB6">
        <w:t>Simaise</w:t>
      </w:r>
      <w:r w:rsidR="00C474C1">
        <w:t>.</w:t>
      </w:r>
    </w:p>
    <w:p w14:paraId="0AF4E503" w14:textId="43550A95" w:rsidR="00C474C1" w:rsidRDefault="0094609C" w:rsidP="00C52F4A">
      <w:r>
        <w:t>— </w:t>
      </w:r>
      <w:r w:rsidR="00C52F4A" w:rsidRPr="00605EB6">
        <w:t>Pourquoi laisse-t-on ce malheureux vivre ainsi</w:t>
      </w:r>
      <w:r w:rsidR="00C474C1">
        <w:t xml:space="preserve"> ? </w:t>
      </w:r>
      <w:r w:rsidR="00C52F4A" w:rsidRPr="00605EB6">
        <w:t>reprit la comtesse</w:t>
      </w:r>
      <w:r w:rsidR="00C474C1">
        <w:t>.</w:t>
      </w:r>
    </w:p>
    <w:p w14:paraId="235C5911" w14:textId="4B277644" w:rsidR="00C474C1" w:rsidRDefault="0094609C" w:rsidP="00C52F4A">
      <w:r>
        <w:t>— </w:t>
      </w:r>
      <w:r w:rsidR="00C52F4A" w:rsidRPr="00605EB6">
        <w:t>Parce qu</w:t>
      </w:r>
      <w:r w:rsidR="00C474C1">
        <w:t>’</w:t>
      </w:r>
      <w:r w:rsidR="00C52F4A" w:rsidRPr="00605EB6">
        <w:t>il préfère à tout son existence au milieu des bois</w:t>
      </w:r>
      <w:r w:rsidR="00C474C1">
        <w:t>.</w:t>
      </w:r>
    </w:p>
    <w:p w14:paraId="0F512D87" w14:textId="0D57DFB0" w:rsidR="00C474C1" w:rsidRDefault="0094609C" w:rsidP="00C52F4A">
      <w:r>
        <w:t>— </w:t>
      </w:r>
      <w:r w:rsidR="00C52F4A" w:rsidRPr="00605EB6">
        <w:t>Soit</w:t>
      </w:r>
      <w:r w:rsidR="00C474C1">
        <w:t xml:space="preserve"> ; </w:t>
      </w:r>
      <w:r w:rsidR="00C52F4A" w:rsidRPr="00605EB6">
        <w:t>mais il me semble qu</w:t>
      </w:r>
      <w:r w:rsidR="00C474C1">
        <w:t>’</w:t>
      </w:r>
      <w:r w:rsidR="00C52F4A" w:rsidRPr="00605EB6">
        <w:t>on aurait dû tenter de le civiliser</w:t>
      </w:r>
      <w:r w:rsidR="00C474C1">
        <w:t xml:space="preserve">, </w:t>
      </w:r>
      <w:r w:rsidR="00C52F4A" w:rsidRPr="00605EB6">
        <w:t>essayer de l</w:t>
      </w:r>
      <w:r w:rsidR="00C474C1">
        <w:t>’</w:t>
      </w:r>
      <w:r w:rsidR="00C52F4A" w:rsidRPr="00605EB6">
        <w:t>instruire ou tout au moins de lui apprendre à parler</w:t>
      </w:r>
      <w:r w:rsidR="00C474C1">
        <w:t>.</w:t>
      </w:r>
    </w:p>
    <w:p w14:paraId="61F60443" w14:textId="7F827505" w:rsidR="00C474C1" w:rsidRDefault="0094609C" w:rsidP="00C52F4A">
      <w:r>
        <w:t>— </w:t>
      </w:r>
      <w:r w:rsidR="00C52F4A" w:rsidRPr="00605EB6">
        <w:t>Il y a quelques années</w:t>
      </w:r>
      <w:r w:rsidR="00C474C1">
        <w:t xml:space="preserve">, </w:t>
      </w:r>
      <w:r w:rsidR="00C52F4A" w:rsidRPr="00605EB6">
        <w:t xml:space="preserve">reprit </w:t>
      </w:r>
      <w:r w:rsidR="00C474C1">
        <w:t>M. de </w:t>
      </w:r>
      <w:r w:rsidR="00C52F4A" w:rsidRPr="00605EB6">
        <w:t>Violaine</w:t>
      </w:r>
      <w:r w:rsidR="00C474C1">
        <w:t xml:space="preserve">, </w:t>
      </w:r>
      <w:r w:rsidR="00C52F4A" w:rsidRPr="00605EB6">
        <w:t>on s</w:t>
      </w:r>
      <w:r w:rsidR="00C474C1">
        <w:t>’</w:t>
      </w:r>
      <w:r w:rsidR="00C52F4A" w:rsidRPr="00605EB6">
        <w:t>est emparé de lui</w:t>
      </w:r>
      <w:r w:rsidR="00C474C1">
        <w:t xml:space="preserve"> ; </w:t>
      </w:r>
      <w:r w:rsidR="00C52F4A" w:rsidRPr="00605EB6">
        <w:t>on voulait faire</w:t>
      </w:r>
      <w:r w:rsidR="00C474C1">
        <w:t xml:space="preserve">, </w:t>
      </w:r>
      <w:r w:rsidR="00C52F4A" w:rsidRPr="00605EB6">
        <w:t>pour le pauvre sauvage</w:t>
      </w:r>
      <w:r w:rsidR="00C474C1">
        <w:t xml:space="preserve">, </w:t>
      </w:r>
      <w:r w:rsidR="00C52F4A" w:rsidRPr="00605EB6">
        <w:t xml:space="preserve">précisément ce que </w:t>
      </w:r>
      <w:r w:rsidR="009A0CB4" w:rsidRPr="009A0CB4">
        <w:t>M</w:t>
      </w:r>
      <w:r w:rsidR="009A0CB4" w:rsidRPr="009A0CB4">
        <w:rPr>
          <w:vertAlign w:val="superscript"/>
        </w:rPr>
        <w:t>me</w:t>
      </w:r>
      <w:r w:rsidR="00C474C1">
        <w:t> </w:t>
      </w:r>
      <w:r w:rsidR="00C52F4A" w:rsidRPr="00605EB6">
        <w:t>la comtesse s</w:t>
      </w:r>
      <w:r w:rsidR="00C474C1">
        <w:t>’</w:t>
      </w:r>
      <w:r w:rsidR="00C52F4A" w:rsidRPr="00605EB6">
        <w:t>étonne qu</w:t>
      </w:r>
      <w:r w:rsidR="00C474C1">
        <w:t>’</w:t>
      </w:r>
      <w:r w:rsidR="00C52F4A" w:rsidRPr="00605EB6">
        <w:t>on n</w:t>
      </w:r>
      <w:r w:rsidR="00C474C1">
        <w:t>’</w:t>
      </w:r>
      <w:r w:rsidR="00C52F4A" w:rsidRPr="00605EB6">
        <w:t>ait pas fait</w:t>
      </w:r>
      <w:r w:rsidR="00C474C1">
        <w:t xml:space="preserve">. </w:t>
      </w:r>
      <w:r w:rsidR="00C52F4A" w:rsidRPr="00605EB6">
        <w:t>Mais il parvint à s</w:t>
      </w:r>
      <w:r w:rsidR="00C474C1">
        <w:t>’</w:t>
      </w:r>
      <w:r w:rsidR="00C52F4A" w:rsidRPr="00605EB6">
        <w:t>échapper et il est retourné dans la forêt où</w:t>
      </w:r>
      <w:r w:rsidR="00C474C1">
        <w:t xml:space="preserve">, </w:t>
      </w:r>
      <w:r w:rsidR="00C52F4A" w:rsidRPr="00605EB6">
        <w:t>dans la crainte d</w:t>
      </w:r>
      <w:r w:rsidR="00C474C1">
        <w:t>’</w:t>
      </w:r>
      <w:r w:rsidR="00C52F4A" w:rsidRPr="00605EB6">
        <w:t>être repris</w:t>
      </w:r>
      <w:r w:rsidR="00C474C1">
        <w:t xml:space="preserve">, </w:t>
      </w:r>
      <w:r w:rsidR="00C52F4A" w:rsidRPr="00605EB6">
        <w:t>il est resté caché</w:t>
      </w:r>
      <w:r w:rsidR="00C474C1">
        <w:t xml:space="preserve">, </w:t>
      </w:r>
      <w:r w:rsidR="00C52F4A" w:rsidRPr="00605EB6">
        <w:t>invisible</w:t>
      </w:r>
      <w:r w:rsidR="00C474C1">
        <w:t xml:space="preserve">, </w:t>
      </w:r>
      <w:r w:rsidR="00C52F4A" w:rsidRPr="00605EB6">
        <w:t>pendant plus d</w:t>
      </w:r>
      <w:r w:rsidR="00C474C1">
        <w:t>’</w:t>
      </w:r>
      <w:r w:rsidR="00C52F4A" w:rsidRPr="00605EB6">
        <w:t>un an</w:t>
      </w:r>
      <w:r w:rsidR="00C474C1">
        <w:t xml:space="preserve">. </w:t>
      </w:r>
      <w:r w:rsidR="00C52F4A" w:rsidRPr="00605EB6">
        <w:t>On n</w:t>
      </w:r>
      <w:r w:rsidR="00C474C1">
        <w:t>’</w:t>
      </w:r>
      <w:r w:rsidR="00C52F4A" w:rsidRPr="00605EB6">
        <w:t>a plus cherché depuis à troubler sa tranquillité</w:t>
      </w:r>
      <w:r w:rsidR="00C474C1">
        <w:t xml:space="preserve"> ; </w:t>
      </w:r>
      <w:r w:rsidR="00C52F4A" w:rsidRPr="00605EB6">
        <w:t>il aime les bois</w:t>
      </w:r>
      <w:r w:rsidR="00C474C1">
        <w:t xml:space="preserve">, </w:t>
      </w:r>
      <w:r w:rsidR="00C52F4A" w:rsidRPr="00605EB6">
        <w:t>sa liberté</w:t>
      </w:r>
      <w:r w:rsidR="00C474C1">
        <w:t xml:space="preserve"> ; </w:t>
      </w:r>
      <w:r w:rsidR="00C52F4A" w:rsidRPr="00605EB6">
        <w:t>on le laisse vivre comme il l</w:t>
      </w:r>
      <w:r w:rsidR="00C474C1">
        <w:t>’</w:t>
      </w:r>
      <w:r w:rsidR="00C52F4A" w:rsidRPr="00605EB6">
        <w:t>entend</w:t>
      </w:r>
      <w:r w:rsidR="00C474C1">
        <w:t>.</w:t>
      </w:r>
    </w:p>
    <w:p w14:paraId="61A9D3BD" w14:textId="34609749" w:rsidR="00C474C1" w:rsidRDefault="0094609C" w:rsidP="00C52F4A">
      <w:r>
        <w:lastRenderedPageBreak/>
        <w:t>— </w:t>
      </w:r>
      <w:r w:rsidR="00C52F4A" w:rsidRPr="00605EB6">
        <w:t>Coupable indifférence</w:t>
      </w:r>
      <w:r w:rsidR="00C474C1">
        <w:t> !</w:t>
      </w:r>
    </w:p>
    <w:p w14:paraId="16AB6E45" w14:textId="12183717" w:rsidR="00C474C1" w:rsidRDefault="0094609C" w:rsidP="00C52F4A">
      <w:r>
        <w:t>— </w:t>
      </w:r>
      <w:r w:rsidR="00C52F4A" w:rsidRPr="00605EB6">
        <w:t>Peut-être</w:t>
      </w:r>
      <w:r w:rsidR="00C474C1">
        <w:t>.</w:t>
      </w:r>
    </w:p>
    <w:p w14:paraId="50F33651" w14:textId="74D89508" w:rsidR="00C474C1" w:rsidRDefault="0094609C" w:rsidP="00C52F4A">
      <w:r>
        <w:t>— </w:t>
      </w:r>
      <w:r w:rsidR="00C52F4A" w:rsidRPr="00605EB6">
        <w:t>Mais ce malheureux est un homme</w:t>
      </w:r>
      <w:r w:rsidR="00C474C1">
        <w:t xml:space="preserve">, </w:t>
      </w:r>
      <w:r w:rsidR="00C52F4A" w:rsidRPr="00605EB6">
        <w:t>monsieur</w:t>
      </w:r>
      <w:r w:rsidR="00C474C1">
        <w:t xml:space="preserve">, </w:t>
      </w:r>
      <w:r w:rsidR="00C52F4A" w:rsidRPr="00605EB6">
        <w:t>et on ne fait pas pour lui ce qu</w:t>
      </w:r>
      <w:r w:rsidR="00C474C1">
        <w:t>’</w:t>
      </w:r>
      <w:r w:rsidR="00C52F4A" w:rsidRPr="00605EB6">
        <w:t>on ferait pour une bête</w:t>
      </w:r>
      <w:r w:rsidR="00C474C1">
        <w:t> !</w:t>
      </w:r>
    </w:p>
    <w:p w14:paraId="11F0C157" w14:textId="55FCB468" w:rsidR="00C474C1" w:rsidRDefault="0094609C" w:rsidP="00C52F4A">
      <w:r>
        <w:t>— </w:t>
      </w:r>
      <w:r w:rsidR="00C52F4A" w:rsidRPr="00605EB6">
        <w:t>Sans doute</w:t>
      </w:r>
      <w:r w:rsidR="00C474C1">
        <w:t xml:space="preserve">, </w:t>
      </w:r>
      <w:r w:rsidR="00C52F4A" w:rsidRPr="00605EB6">
        <w:t>il y a des indifférents</w:t>
      </w:r>
      <w:r w:rsidR="00C474C1">
        <w:t xml:space="preserve">, </w:t>
      </w:r>
      <w:r w:rsidR="00C52F4A" w:rsidRPr="00605EB6">
        <w:t>des gens à qui il importe peu que le sauvage ait telle ou telle destinée</w:t>
      </w:r>
      <w:r w:rsidR="00C474C1">
        <w:t xml:space="preserve">, </w:t>
      </w:r>
      <w:r w:rsidR="00C52F4A" w:rsidRPr="00605EB6">
        <w:t xml:space="preserve">répliqua </w:t>
      </w:r>
      <w:r w:rsidR="00C474C1">
        <w:t>M. de </w:t>
      </w:r>
      <w:r w:rsidR="00C52F4A" w:rsidRPr="00605EB6">
        <w:t>Violaine</w:t>
      </w:r>
      <w:r w:rsidR="00C474C1">
        <w:t xml:space="preserve"> ; </w:t>
      </w:r>
      <w:r w:rsidR="00C52F4A" w:rsidRPr="00605EB6">
        <w:t>mais il y a aussi des personnes qui s</w:t>
      </w:r>
      <w:r w:rsidR="00C474C1">
        <w:t>’</w:t>
      </w:r>
      <w:r w:rsidR="00C52F4A" w:rsidRPr="00605EB6">
        <w:t>intéressent à lui</w:t>
      </w:r>
      <w:r w:rsidR="00C474C1">
        <w:t xml:space="preserve">. </w:t>
      </w:r>
      <w:r w:rsidR="00C52F4A" w:rsidRPr="00605EB6">
        <w:t>Demandez à votre amie</w:t>
      </w:r>
      <w:r w:rsidR="00C474C1">
        <w:t>…</w:t>
      </w:r>
    </w:p>
    <w:p w14:paraId="1CD33D13" w14:textId="0DF5644A" w:rsidR="00C474C1" w:rsidRDefault="0094609C" w:rsidP="00C52F4A">
      <w:r>
        <w:t>— </w:t>
      </w:r>
      <w:r w:rsidR="00C52F4A" w:rsidRPr="00605EB6">
        <w:t>C</w:t>
      </w:r>
      <w:r w:rsidR="00C474C1">
        <w:t>’</w:t>
      </w:r>
      <w:r w:rsidR="00C52F4A" w:rsidRPr="00605EB6">
        <w:t>est vrai</w:t>
      </w:r>
      <w:r w:rsidR="00C474C1">
        <w:t xml:space="preserve">, </w:t>
      </w:r>
      <w:r w:rsidR="00C52F4A" w:rsidRPr="00605EB6">
        <w:t>dit la baronne</w:t>
      </w:r>
      <w:r w:rsidR="00C474C1">
        <w:t xml:space="preserve">, </w:t>
      </w:r>
      <w:r w:rsidR="00C52F4A" w:rsidRPr="00605EB6">
        <w:t>et moi-même je souhaite ardemment qu</w:t>
      </w:r>
      <w:r w:rsidR="00C474C1">
        <w:t>’</w:t>
      </w:r>
      <w:r w:rsidR="00C52F4A" w:rsidRPr="00605EB6">
        <w:t>il renonce à sa vie errante et malheureuse au milieu des bois</w:t>
      </w:r>
      <w:r w:rsidR="00C474C1">
        <w:t>.</w:t>
      </w:r>
    </w:p>
    <w:p w14:paraId="58DD0B5B" w14:textId="387F527B" w:rsidR="00C474C1" w:rsidRDefault="0094609C" w:rsidP="00C52F4A">
      <w:r>
        <w:t>— </w:t>
      </w:r>
      <w:r w:rsidR="00C52F4A" w:rsidRPr="00605EB6">
        <w:t>Cela arrivera certainement</w:t>
      </w:r>
      <w:r w:rsidR="00C474C1">
        <w:t>.</w:t>
      </w:r>
    </w:p>
    <w:p w14:paraId="0F476832" w14:textId="22D21A50" w:rsidR="00C474C1" w:rsidRDefault="0094609C" w:rsidP="00C52F4A">
      <w:r>
        <w:t>— </w:t>
      </w:r>
      <w:r w:rsidR="00C52F4A" w:rsidRPr="00605EB6">
        <w:t>Quel âge a-t-il</w:t>
      </w:r>
      <w:r w:rsidR="00C474C1">
        <w:t xml:space="preserve"> ! </w:t>
      </w:r>
      <w:r w:rsidR="00C52F4A" w:rsidRPr="00605EB6">
        <w:t>demanda la comtesse</w:t>
      </w:r>
      <w:r w:rsidR="00C474C1">
        <w:t>.</w:t>
      </w:r>
    </w:p>
    <w:p w14:paraId="3DB1303C" w14:textId="78E0289A" w:rsidR="00C474C1" w:rsidRDefault="0094609C" w:rsidP="00C52F4A">
      <w:r>
        <w:t>— </w:t>
      </w:r>
      <w:r w:rsidR="00C52F4A" w:rsidRPr="00605EB6">
        <w:t>On pense qu</w:t>
      </w:r>
      <w:r w:rsidR="00C474C1">
        <w:t>’</w:t>
      </w:r>
      <w:r w:rsidR="00C52F4A" w:rsidRPr="00605EB6">
        <w:t>il a maintenant vingt-deux ou vingt-quatre ans</w:t>
      </w:r>
      <w:r w:rsidR="00C474C1">
        <w:t>.</w:t>
      </w:r>
    </w:p>
    <w:p w14:paraId="41FCF955" w14:textId="0DF84336" w:rsidR="00C474C1" w:rsidRDefault="0094609C" w:rsidP="00C52F4A">
      <w:r>
        <w:t>— </w:t>
      </w:r>
      <w:r w:rsidR="00C52F4A" w:rsidRPr="00605EB6">
        <w:t xml:space="preserve">Son âge le rend plus digne </w:t>
      </w:r>
      <w:r w:rsidR="00AF626C">
        <w:t xml:space="preserve">encore </w:t>
      </w:r>
      <w:r w:rsidR="00C52F4A" w:rsidRPr="00605EB6">
        <w:t>de pitié</w:t>
      </w:r>
      <w:r w:rsidR="00C474C1">
        <w:t xml:space="preserve">, </w:t>
      </w:r>
      <w:r w:rsidR="00C52F4A" w:rsidRPr="00605EB6">
        <w:t>et je comprends que ma chère Clémentine</w:t>
      </w:r>
      <w:r w:rsidR="00C474C1">
        <w:t xml:space="preserve">, </w:t>
      </w:r>
      <w:r w:rsidR="00C52F4A" w:rsidRPr="00605EB6">
        <w:t>dont le cœur ne reste jamais insensible au malheur des autres</w:t>
      </w:r>
      <w:r w:rsidR="00C474C1">
        <w:t xml:space="preserve">, </w:t>
      </w:r>
      <w:r w:rsidR="00C52F4A" w:rsidRPr="00605EB6">
        <w:t>s</w:t>
      </w:r>
      <w:r w:rsidR="00C474C1">
        <w:t>’</w:t>
      </w:r>
      <w:r w:rsidR="00C52F4A" w:rsidRPr="00605EB6">
        <w:t>intéresse si vivement au sort de ce pauvre jeune homme</w:t>
      </w:r>
      <w:r w:rsidR="00C474C1">
        <w:t>.</w:t>
      </w:r>
    </w:p>
    <w:p w14:paraId="1B8B13BE" w14:textId="4900C36A" w:rsidR="00C474C1" w:rsidRDefault="0094609C" w:rsidP="00C52F4A">
      <w:r>
        <w:t>— </w:t>
      </w:r>
      <w:r w:rsidR="00C52F4A" w:rsidRPr="00B7133D">
        <w:t>Je vous assure</w:t>
      </w:r>
      <w:r w:rsidR="00C474C1">
        <w:t xml:space="preserve">, </w:t>
      </w:r>
      <w:r w:rsidR="00C52F4A" w:rsidRPr="00B7133D">
        <w:t>madame la comtesse</w:t>
      </w:r>
      <w:r w:rsidR="00C474C1">
        <w:t xml:space="preserve">, </w:t>
      </w:r>
      <w:r w:rsidR="00C52F4A" w:rsidRPr="00B7133D">
        <w:t>que Jean Loup a de nombreux amis</w:t>
      </w:r>
      <w:r w:rsidR="00C474C1">
        <w:t xml:space="preserve"> ; </w:t>
      </w:r>
      <w:r w:rsidR="00C52F4A" w:rsidRPr="00B7133D">
        <w:t>s</w:t>
      </w:r>
      <w:r w:rsidR="00C474C1">
        <w:t>’</w:t>
      </w:r>
      <w:r w:rsidR="00C52F4A" w:rsidRPr="00B7133D">
        <w:t>il le voulait</w:t>
      </w:r>
      <w:r w:rsidR="00C474C1">
        <w:t xml:space="preserve">, </w:t>
      </w:r>
      <w:r w:rsidR="00C52F4A" w:rsidRPr="00B7133D">
        <w:t>il trouverait facilement un asile</w:t>
      </w:r>
      <w:r w:rsidR="00C474C1">
        <w:t xml:space="preserve"> : ; </w:t>
      </w:r>
      <w:r w:rsidR="00C52F4A" w:rsidRPr="00B7133D">
        <w:t>je ne crois pas qu</w:t>
      </w:r>
      <w:r w:rsidR="00C474C1">
        <w:t>’</w:t>
      </w:r>
      <w:r w:rsidR="00C52F4A" w:rsidRPr="00B7133D">
        <w:t>à Mareille</w:t>
      </w:r>
      <w:r w:rsidR="00C474C1">
        <w:t xml:space="preserve">, </w:t>
      </w:r>
      <w:r w:rsidR="00C52F4A" w:rsidRPr="00B7133D">
        <w:t xml:space="preserve">à Vaucourt et à </w:t>
      </w:r>
      <w:r w:rsidR="00B7133D" w:rsidRPr="00B7133D">
        <w:t>Blign</w:t>
      </w:r>
      <w:r w:rsidR="00B7133D">
        <w:t>i</w:t>
      </w:r>
      <w:r w:rsidR="00B7133D" w:rsidRPr="00B7133D">
        <w:t xml:space="preserve">court </w:t>
      </w:r>
      <w:r w:rsidR="00C52F4A" w:rsidRPr="00B7133D">
        <w:t>une</w:t>
      </w:r>
      <w:r w:rsidR="00C52F4A" w:rsidRPr="00605EB6">
        <w:t xml:space="preserve"> seule maison lui soit fermée</w:t>
      </w:r>
      <w:r w:rsidR="00C474C1">
        <w:t xml:space="preserve">. </w:t>
      </w:r>
      <w:r w:rsidR="00C52F4A" w:rsidRPr="00605EB6">
        <w:t xml:space="preserve">Mais ce que souhaite </w:t>
      </w:r>
      <w:r w:rsidR="009A0CB4" w:rsidRPr="009A0CB4">
        <w:t>M</w:t>
      </w:r>
      <w:r w:rsidR="009A0CB4" w:rsidRPr="009A0CB4">
        <w:rPr>
          <w:vertAlign w:val="superscript"/>
        </w:rPr>
        <w:t>me</w:t>
      </w:r>
      <w:r w:rsidR="00C474C1">
        <w:t> </w:t>
      </w:r>
      <w:r w:rsidR="00C52F4A" w:rsidRPr="00605EB6">
        <w:t>la baronne se réalisera un jour ou l</w:t>
      </w:r>
      <w:r w:rsidR="00C474C1">
        <w:t>’</w:t>
      </w:r>
      <w:r w:rsidR="00C52F4A" w:rsidRPr="00605EB6">
        <w:t>autre</w:t>
      </w:r>
      <w:r w:rsidR="00C474C1">
        <w:t xml:space="preserve"> : ; </w:t>
      </w:r>
      <w:r w:rsidR="00C52F4A" w:rsidRPr="00605EB6">
        <w:t>Jean Loup renoncera à sa misérable existence</w:t>
      </w:r>
      <w:r w:rsidR="00C474C1">
        <w:t xml:space="preserve">. </w:t>
      </w:r>
      <w:r w:rsidR="00C52F4A" w:rsidRPr="00605EB6">
        <w:t>Déjà il est moins farouche</w:t>
      </w:r>
      <w:r w:rsidR="00C474C1">
        <w:t xml:space="preserve">, </w:t>
      </w:r>
      <w:r w:rsidR="00C52F4A" w:rsidRPr="00605EB6">
        <w:t>moins sauvage</w:t>
      </w:r>
      <w:r w:rsidR="00C474C1">
        <w:t xml:space="preserve"> ; </w:t>
      </w:r>
      <w:r w:rsidR="00C52F4A" w:rsidRPr="00605EB6">
        <w:t>les charbonniers de la forêt sont parvenus à l</w:t>
      </w:r>
      <w:r w:rsidR="00C474C1">
        <w:t>’</w:t>
      </w:r>
      <w:r w:rsidR="00C52F4A" w:rsidRPr="00605EB6">
        <w:t>apprivoiser un peu</w:t>
      </w:r>
      <w:r w:rsidR="00C474C1">
        <w:t xml:space="preserve"> ; </w:t>
      </w:r>
      <w:r w:rsidR="00C52F4A" w:rsidRPr="00605EB6">
        <w:t>ils le font travailler avec eux et lui donnent à manger</w:t>
      </w:r>
      <w:r w:rsidR="00C474C1">
        <w:t>.</w:t>
      </w:r>
    </w:p>
    <w:p w14:paraId="0F296EEF" w14:textId="14AF89C7" w:rsidR="00C474C1" w:rsidRDefault="0094609C" w:rsidP="00C52F4A">
      <w:r>
        <w:lastRenderedPageBreak/>
        <w:t>— </w:t>
      </w:r>
      <w:r w:rsidR="00C52F4A" w:rsidRPr="00605EB6">
        <w:t>J</w:t>
      </w:r>
      <w:r w:rsidR="00C474C1">
        <w:t>’</w:t>
      </w:r>
      <w:r w:rsidR="00C52F4A" w:rsidRPr="00605EB6">
        <w:t>ai vu le sauvage avec les charbonniers</w:t>
      </w:r>
      <w:r w:rsidR="00C474C1">
        <w:t xml:space="preserve">, </w:t>
      </w:r>
      <w:r w:rsidR="00C52F4A" w:rsidRPr="00605EB6">
        <w:t>dit l</w:t>
      </w:r>
      <w:r w:rsidR="00C474C1">
        <w:t>’</w:t>
      </w:r>
      <w:r w:rsidR="00C52F4A" w:rsidRPr="00605EB6">
        <w:t>inspecteur</w:t>
      </w:r>
      <w:r w:rsidR="00C474C1">
        <w:t xml:space="preserve">, </w:t>
      </w:r>
      <w:r w:rsidR="00C52F4A" w:rsidRPr="00605EB6">
        <w:t>et j</w:t>
      </w:r>
      <w:r w:rsidR="00C474C1">
        <w:t>’</w:t>
      </w:r>
      <w:r w:rsidR="00C52F4A" w:rsidRPr="00605EB6">
        <w:t>ai eu du plaisir à le voir travailler</w:t>
      </w:r>
      <w:r w:rsidR="00C474C1">
        <w:t xml:space="preserve"> : </w:t>
      </w:r>
      <w:r w:rsidR="00C52F4A" w:rsidRPr="00605EB6">
        <w:t>il n</w:t>
      </w:r>
      <w:r w:rsidR="00C474C1">
        <w:t>’</w:t>
      </w:r>
      <w:r w:rsidR="00C52F4A" w:rsidRPr="00605EB6">
        <w:t>était pas le moins</w:t>
      </w:r>
      <w:r w:rsidR="00E1012E">
        <w:t xml:space="preserve"> ardent</w:t>
      </w:r>
      <w:r w:rsidR="00C474C1">
        <w:t xml:space="preserve">, </w:t>
      </w:r>
      <w:r w:rsidR="00E1012E">
        <w:t>le moins</w:t>
      </w:r>
      <w:r w:rsidR="00C52F4A" w:rsidRPr="00605EB6">
        <w:t xml:space="preserve"> courageux à l</w:t>
      </w:r>
      <w:r w:rsidR="00C474C1">
        <w:t>’</w:t>
      </w:r>
      <w:r w:rsidR="00C52F4A" w:rsidRPr="00605EB6">
        <w:t>ouvrage</w:t>
      </w:r>
      <w:r w:rsidR="00C474C1">
        <w:t xml:space="preserve">. </w:t>
      </w:r>
      <w:r w:rsidR="00C52F4A" w:rsidRPr="00605EB6">
        <w:t>Très adroit</w:t>
      </w:r>
      <w:r w:rsidR="00C474C1">
        <w:t xml:space="preserve">, </w:t>
      </w:r>
      <w:r w:rsidR="00C52F4A" w:rsidRPr="00605EB6">
        <w:t xml:space="preserve">fort comme un </w:t>
      </w:r>
      <w:r w:rsidR="00E1012E">
        <w:t>H</w:t>
      </w:r>
      <w:r w:rsidR="00E1012E" w:rsidRPr="00605EB6">
        <w:t>ercule</w:t>
      </w:r>
      <w:r w:rsidR="00C474C1">
        <w:t xml:space="preserve">, </w:t>
      </w:r>
      <w:r w:rsidR="00C52F4A" w:rsidRPr="00605EB6">
        <w:t>solide comme un roc</w:t>
      </w:r>
      <w:r w:rsidR="00C474C1">
        <w:t xml:space="preserve">, </w:t>
      </w:r>
      <w:r w:rsidR="00C52F4A" w:rsidRPr="00605EB6">
        <w:t>il faisait vite et bien</w:t>
      </w:r>
      <w:r w:rsidR="00C474C1">
        <w:t xml:space="preserve">, </w:t>
      </w:r>
      <w:r w:rsidR="00C52F4A" w:rsidRPr="00605EB6">
        <w:t>à lui seul</w:t>
      </w:r>
      <w:r w:rsidR="00C474C1">
        <w:t xml:space="preserve">, </w:t>
      </w:r>
      <w:r w:rsidR="00C52F4A" w:rsidRPr="00605EB6">
        <w:t>le travail de deux hommes</w:t>
      </w:r>
      <w:r w:rsidR="00C474C1">
        <w:t>.</w:t>
      </w:r>
    </w:p>
    <w:p w14:paraId="418BD0EF" w14:textId="579CCA5D" w:rsidR="00C474C1" w:rsidRDefault="0094609C" w:rsidP="00C52F4A">
      <w:r>
        <w:t>— </w:t>
      </w:r>
      <w:r w:rsidR="00C52F4A" w:rsidRPr="00605EB6">
        <w:t>Comment est-il de figure</w:t>
      </w:r>
      <w:r w:rsidR="00C474C1">
        <w:t xml:space="preserve"> ? </w:t>
      </w:r>
      <w:r w:rsidR="00C52F4A" w:rsidRPr="00605EB6">
        <w:t>demanda curieusement la comtesse</w:t>
      </w:r>
      <w:r w:rsidR="00C474C1">
        <w:t>.</w:t>
      </w:r>
    </w:p>
    <w:p w14:paraId="1535541F" w14:textId="3298A0C4" w:rsidR="00C474C1" w:rsidRDefault="0094609C" w:rsidP="00C52F4A">
      <w:r>
        <w:t>— </w:t>
      </w:r>
      <w:r w:rsidR="00C52F4A" w:rsidRPr="00605EB6">
        <w:t>Autant que j</w:t>
      </w:r>
      <w:r w:rsidR="00C474C1">
        <w:t>’</w:t>
      </w:r>
      <w:r w:rsidR="00C52F4A" w:rsidRPr="00605EB6">
        <w:t>ai pu en juger</w:t>
      </w:r>
      <w:r w:rsidR="00C474C1">
        <w:t xml:space="preserve">, </w:t>
      </w:r>
      <w:r w:rsidR="00C52F4A" w:rsidRPr="00605EB6">
        <w:t>madame</w:t>
      </w:r>
      <w:r w:rsidR="00C474C1">
        <w:t xml:space="preserve">, </w:t>
      </w:r>
      <w:r w:rsidR="00C52F4A" w:rsidRPr="00605EB6">
        <w:t>j</w:t>
      </w:r>
      <w:r w:rsidR="00C474C1">
        <w:t>’</w:t>
      </w:r>
      <w:r w:rsidR="00C52F4A" w:rsidRPr="00605EB6">
        <w:t>ai trouvé que</w:t>
      </w:r>
      <w:r w:rsidR="00C474C1">
        <w:t xml:space="preserve">, </w:t>
      </w:r>
      <w:r w:rsidR="00C52F4A" w:rsidRPr="00605EB6">
        <w:t>sous tous les rapports</w:t>
      </w:r>
      <w:r w:rsidR="00C474C1">
        <w:t xml:space="preserve">, </w:t>
      </w:r>
      <w:r w:rsidR="00C52F4A" w:rsidRPr="00605EB6">
        <w:t>c</w:t>
      </w:r>
      <w:r w:rsidR="00C474C1">
        <w:t>’</w:t>
      </w:r>
      <w:r w:rsidR="00C52F4A" w:rsidRPr="00605EB6">
        <w:t>était un beau garçon</w:t>
      </w:r>
      <w:r w:rsidR="00C474C1">
        <w:t>.</w:t>
      </w:r>
    </w:p>
    <w:p w14:paraId="36DEBF85" w14:textId="0640E7A1" w:rsidR="00C474C1" w:rsidRDefault="0094609C" w:rsidP="00C52F4A">
      <w:r>
        <w:t>— </w:t>
      </w:r>
      <w:r w:rsidR="00C52F4A" w:rsidRPr="00605EB6">
        <w:t>Vraiment</w:t>
      </w:r>
      <w:r w:rsidR="00C474C1">
        <w:t> ?</w:t>
      </w:r>
    </w:p>
    <w:p w14:paraId="5CB4EDA6" w14:textId="1A3CC8BA" w:rsidR="00C474C1" w:rsidRDefault="0094609C" w:rsidP="00C52F4A">
      <w:r>
        <w:t>— </w:t>
      </w:r>
      <w:r w:rsidR="00C52F4A" w:rsidRPr="00605EB6">
        <w:t>Il est grand et sa taille élancée ne manque pas d</w:t>
      </w:r>
      <w:r w:rsidR="00C474C1">
        <w:t>’</w:t>
      </w:r>
      <w:r w:rsidR="00C52F4A" w:rsidRPr="00605EB6">
        <w:t>élégance</w:t>
      </w:r>
      <w:r w:rsidR="00C474C1">
        <w:t xml:space="preserve">. </w:t>
      </w:r>
      <w:r w:rsidR="00C52F4A" w:rsidRPr="00605EB6">
        <w:t>Sa figure est un peu rude</w:t>
      </w:r>
      <w:r w:rsidR="00C474C1">
        <w:t xml:space="preserve"> ; </w:t>
      </w:r>
      <w:r w:rsidR="00C52F4A" w:rsidRPr="00605EB6">
        <w:t>mais les traits sont beaux et l</w:t>
      </w:r>
      <w:r w:rsidR="00C474C1">
        <w:t>’</w:t>
      </w:r>
      <w:r w:rsidR="00C52F4A" w:rsidRPr="00605EB6">
        <w:t>expression sympathique</w:t>
      </w:r>
      <w:r w:rsidR="00C474C1">
        <w:t xml:space="preserve"> ; </w:t>
      </w:r>
      <w:r w:rsidR="00C52F4A" w:rsidRPr="00605EB6">
        <w:t>il y a dans l</w:t>
      </w:r>
      <w:r w:rsidR="00C474C1">
        <w:t>’</w:t>
      </w:r>
      <w:r w:rsidR="00C52F4A" w:rsidRPr="00605EB6">
        <w:t>ensemble de la fierté</w:t>
      </w:r>
      <w:r w:rsidR="00C474C1">
        <w:t xml:space="preserve">, </w:t>
      </w:r>
      <w:r w:rsidR="00C52F4A" w:rsidRPr="00605EB6">
        <w:t>je dirai même quelque chose de distingué</w:t>
      </w:r>
      <w:r w:rsidR="00C474C1">
        <w:t xml:space="preserve">, </w:t>
      </w:r>
      <w:r w:rsidR="00C52F4A" w:rsidRPr="00605EB6">
        <w:t>de noble</w:t>
      </w:r>
      <w:r w:rsidR="00C474C1">
        <w:t xml:space="preserve">, </w:t>
      </w:r>
      <w:r w:rsidR="00C52F4A" w:rsidRPr="00605EB6">
        <w:t>qui surprend</w:t>
      </w:r>
      <w:r w:rsidR="00C474C1">
        <w:t xml:space="preserve">. </w:t>
      </w:r>
      <w:r w:rsidR="00C52F4A" w:rsidRPr="00605EB6">
        <w:t>Son regard est plutôt timide et craintif que farouche</w:t>
      </w:r>
      <w:r w:rsidR="00C474C1">
        <w:t xml:space="preserve"> ; </w:t>
      </w:r>
      <w:r w:rsidR="00C52F4A" w:rsidRPr="00605EB6">
        <w:t>ses grands yeux noirs</w:t>
      </w:r>
      <w:r w:rsidR="00C474C1">
        <w:t xml:space="preserve">, </w:t>
      </w:r>
      <w:r w:rsidR="00C52F4A" w:rsidRPr="00605EB6">
        <w:t>pleins de clarté</w:t>
      </w:r>
      <w:r w:rsidR="00C474C1">
        <w:t xml:space="preserve">, </w:t>
      </w:r>
      <w:r w:rsidR="00C52F4A" w:rsidRPr="00605EB6">
        <w:t>et son large front révèlent l</w:t>
      </w:r>
      <w:r w:rsidR="00C474C1">
        <w:t>’</w:t>
      </w:r>
      <w:r w:rsidR="00C52F4A" w:rsidRPr="00605EB6">
        <w:t>intelligence</w:t>
      </w:r>
      <w:r w:rsidR="00C474C1">
        <w:t xml:space="preserve">. </w:t>
      </w:r>
      <w:r w:rsidR="00C52F4A" w:rsidRPr="00605EB6">
        <w:t>J</w:t>
      </w:r>
      <w:r w:rsidR="00C474C1">
        <w:t>’</w:t>
      </w:r>
      <w:r w:rsidR="00C52F4A" w:rsidRPr="00605EB6">
        <w:t>ai aussi remarqué qu</w:t>
      </w:r>
      <w:r w:rsidR="00C474C1">
        <w:t>’</w:t>
      </w:r>
      <w:r w:rsidR="00C52F4A" w:rsidRPr="00605EB6">
        <w:t>il avait de fort belles dents</w:t>
      </w:r>
      <w:r w:rsidR="00C474C1">
        <w:t>.</w:t>
      </w:r>
    </w:p>
    <w:p w14:paraId="456F15D1" w14:textId="304CC08B" w:rsidR="00C474C1" w:rsidRDefault="0094609C" w:rsidP="00C52F4A">
      <w:r>
        <w:t>— </w:t>
      </w:r>
      <w:r w:rsidR="00C52F4A" w:rsidRPr="00605EB6">
        <w:t>Monsieur</w:t>
      </w:r>
      <w:r w:rsidR="00C474C1">
        <w:t xml:space="preserve">, </w:t>
      </w:r>
      <w:r w:rsidR="00C52F4A" w:rsidRPr="00605EB6">
        <w:t>le portrait que vous venez de nous faire de ce malheureux augmente ma pitié</w:t>
      </w:r>
      <w:r w:rsidR="00C474C1">
        <w:t xml:space="preserve">, </w:t>
      </w:r>
      <w:r w:rsidR="00C52F4A" w:rsidRPr="00605EB6">
        <w:t>dit la comtesse</w:t>
      </w:r>
      <w:r w:rsidR="00C474C1">
        <w:t>.</w:t>
      </w:r>
    </w:p>
    <w:p w14:paraId="379E6BEA" w14:textId="4B5234BE" w:rsidR="00C474C1" w:rsidRDefault="0094609C" w:rsidP="00C52F4A">
      <w:r>
        <w:t>— </w:t>
      </w:r>
      <w:r w:rsidR="00C474C1">
        <w:t>M. </w:t>
      </w:r>
      <w:r w:rsidR="00C52F4A" w:rsidRPr="00605EB6">
        <w:t>Monginot n</w:t>
      </w:r>
      <w:r w:rsidR="00C474C1">
        <w:t>’</w:t>
      </w:r>
      <w:r w:rsidR="00C52F4A" w:rsidRPr="00605EB6">
        <w:t>a rien exagéré</w:t>
      </w:r>
      <w:r w:rsidR="00C474C1">
        <w:t xml:space="preserve">, </w:t>
      </w:r>
      <w:r w:rsidR="00C52F4A" w:rsidRPr="00605EB6">
        <w:t xml:space="preserve">dit la fille de </w:t>
      </w:r>
      <w:r w:rsidR="00C474C1">
        <w:t>M. de </w:t>
      </w:r>
      <w:r w:rsidR="00C52F4A" w:rsidRPr="00605EB6">
        <w:t>Violaine</w:t>
      </w:r>
      <w:r w:rsidR="00C474C1">
        <w:t xml:space="preserve"> ; </w:t>
      </w:r>
      <w:r w:rsidR="00C52F4A" w:rsidRPr="00605EB6">
        <w:t>le sauvage est réellement un beau garçon</w:t>
      </w:r>
      <w:r w:rsidR="00C474C1">
        <w:t>.</w:t>
      </w:r>
    </w:p>
    <w:p w14:paraId="0C5F2AC5" w14:textId="3C2BC3DF" w:rsidR="00C474C1" w:rsidRDefault="0094609C" w:rsidP="00C52F4A">
      <w:r>
        <w:t>— </w:t>
      </w:r>
      <w:r w:rsidR="00C52F4A" w:rsidRPr="00605EB6">
        <w:t>Est-ce que vous aussi vous l</w:t>
      </w:r>
      <w:r w:rsidR="00C474C1">
        <w:t>’</w:t>
      </w:r>
      <w:r w:rsidR="00C52F4A" w:rsidRPr="00605EB6">
        <w:t>avez vu</w:t>
      </w:r>
      <w:r w:rsidR="00C474C1">
        <w:t xml:space="preserve">, </w:t>
      </w:r>
      <w:r w:rsidR="00C52F4A" w:rsidRPr="00605EB6">
        <w:t>mademoiselle Suzanne</w:t>
      </w:r>
      <w:r w:rsidR="00C474C1">
        <w:t xml:space="preserve"> ? </w:t>
      </w:r>
      <w:r w:rsidR="00C52F4A" w:rsidRPr="00605EB6">
        <w:t>demanda Emma de Maurienne</w:t>
      </w:r>
      <w:r w:rsidR="00C474C1">
        <w:t>.</w:t>
      </w:r>
    </w:p>
    <w:p w14:paraId="0AA6BCEA" w14:textId="612865BB" w:rsidR="00C474C1" w:rsidRDefault="0094609C" w:rsidP="00C52F4A">
      <w:r>
        <w:t>— </w:t>
      </w:r>
      <w:r w:rsidR="00C52F4A" w:rsidRPr="00605EB6">
        <w:t>Comme je vous vois en ce moment</w:t>
      </w:r>
      <w:r w:rsidR="00C474C1">
        <w:t xml:space="preserve">. </w:t>
      </w:r>
      <w:r w:rsidR="00C52F4A" w:rsidRPr="00605EB6">
        <w:t>Un jour</w:t>
      </w:r>
      <w:r w:rsidR="00C474C1">
        <w:t xml:space="preserve">, </w:t>
      </w:r>
      <w:r w:rsidR="00C52F4A" w:rsidRPr="00605EB6">
        <w:t>l</w:t>
      </w:r>
      <w:r w:rsidR="00C474C1">
        <w:t>’</w:t>
      </w:r>
      <w:r w:rsidR="00C52F4A" w:rsidRPr="00605EB6">
        <w:t>année dernière</w:t>
      </w:r>
      <w:r w:rsidR="00C474C1">
        <w:t xml:space="preserve">, </w:t>
      </w:r>
      <w:r w:rsidR="00C52F4A" w:rsidRPr="00605EB6">
        <w:t>faisant seule une promenade à cheval</w:t>
      </w:r>
      <w:r w:rsidR="00C474C1">
        <w:t xml:space="preserve">, </w:t>
      </w:r>
      <w:r w:rsidR="00C52F4A" w:rsidRPr="00605EB6">
        <w:t>je me suis trouvée face à face avec lui dans un chemin de la forêt</w:t>
      </w:r>
      <w:r w:rsidR="00C474C1">
        <w:t>…</w:t>
      </w:r>
    </w:p>
    <w:p w14:paraId="4EF357F0" w14:textId="03232E0D" w:rsidR="00C474C1" w:rsidRDefault="0094609C" w:rsidP="00C52F4A">
      <w:r>
        <w:lastRenderedPageBreak/>
        <w:t>— </w:t>
      </w:r>
      <w:r w:rsidR="00C52F4A" w:rsidRPr="00605EB6">
        <w:t>Oh</w:t>
      </w:r>
      <w:r w:rsidR="00C474C1">
        <w:t xml:space="preserve"> ! </w:t>
      </w:r>
      <w:r w:rsidR="00C52F4A" w:rsidRPr="00605EB6">
        <w:t xml:space="preserve">comme vous avez </w:t>
      </w:r>
      <w:r w:rsidR="00E1012E" w:rsidRPr="00605EB6">
        <w:t>d</w:t>
      </w:r>
      <w:r w:rsidR="00E1012E">
        <w:t>û</w:t>
      </w:r>
      <w:r w:rsidR="00E1012E" w:rsidRPr="00605EB6">
        <w:t xml:space="preserve"> </w:t>
      </w:r>
      <w:r w:rsidR="00C52F4A" w:rsidRPr="00605EB6">
        <w:t>avoir peur</w:t>
      </w:r>
      <w:r w:rsidR="00C474C1">
        <w:t xml:space="preserve"> ! </w:t>
      </w:r>
      <w:r w:rsidR="00C52F4A" w:rsidRPr="00605EB6">
        <w:t>s</w:t>
      </w:r>
      <w:r w:rsidR="00C474C1">
        <w:t>’</w:t>
      </w:r>
      <w:r w:rsidR="00C52F4A" w:rsidRPr="00605EB6">
        <w:t>écria Blanche en frissonnant</w:t>
      </w:r>
      <w:r w:rsidR="00C474C1">
        <w:t>.</w:t>
      </w:r>
    </w:p>
    <w:p w14:paraId="4A86FE48" w14:textId="5C5830F1" w:rsidR="00C474C1" w:rsidRDefault="0094609C" w:rsidP="00C52F4A">
      <w:r>
        <w:t>— </w:t>
      </w:r>
      <w:r w:rsidR="00C52F4A" w:rsidRPr="00605EB6">
        <w:t>Peur</w:t>
      </w:r>
      <w:r w:rsidR="00C474C1">
        <w:t xml:space="preserve"> ! </w:t>
      </w:r>
      <w:r w:rsidR="00C52F4A" w:rsidRPr="00605EB6">
        <w:t>moi</w:t>
      </w:r>
      <w:r w:rsidR="00C474C1">
        <w:t xml:space="preserve"> ? </w:t>
      </w:r>
      <w:r w:rsidR="00C52F4A" w:rsidRPr="00605EB6">
        <w:t>Rien ne m</w:t>
      </w:r>
      <w:r w:rsidR="00C474C1">
        <w:t>’</w:t>
      </w:r>
      <w:r w:rsidR="00C52F4A" w:rsidRPr="00605EB6">
        <w:t>épouvante</w:t>
      </w:r>
      <w:r w:rsidR="00C474C1">
        <w:t xml:space="preserve">, </w:t>
      </w:r>
      <w:r w:rsidR="00C52F4A" w:rsidRPr="00605EB6">
        <w:t>répondit crânement Suzanne</w:t>
      </w:r>
      <w:r w:rsidR="00C474C1">
        <w:t xml:space="preserve">. </w:t>
      </w:r>
      <w:r w:rsidR="00C52F4A" w:rsidRPr="00605EB6">
        <w:t>C</w:t>
      </w:r>
      <w:r w:rsidR="00C474C1">
        <w:t>’</w:t>
      </w:r>
      <w:r w:rsidR="00C52F4A" w:rsidRPr="00605EB6">
        <w:t>est Jean Loup</w:t>
      </w:r>
      <w:r w:rsidR="00C474C1">
        <w:t xml:space="preserve">, </w:t>
      </w:r>
      <w:r w:rsidR="00C52F4A" w:rsidRPr="00605EB6">
        <w:t>au contraire</w:t>
      </w:r>
      <w:r w:rsidR="00C474C1">
        <w:t xml:space="preserve">, </w:t>
      </w:r>
      <w:r w:rsidR="00C52F4A" w:rsidRPr="00605EB6">
        <w:t>qui a eu peur de moi ou de mon cheval</w:t>
      </w:r>
      <w:r w:rsidR="00C474C1">
        <w:t xml:space="preserve"> ; </w:t>
      </w:r>
      <w:r w:rsidR="00C52F4A" w:rsidRPr="00605EB6">
        <w:t>car</w:t>
      </w:r>
      <w:r w:rsidR="00C474C1">
        <w:t xml:space="preserve">, </w:t>
      </w:r>
      <w:r w:rsidR="00C52F4A" w:rsidRPr="00605EB6">
        <w:t>après s</w:t>
      </w:r>
      <w:r w:rsidR="00C474C1">
        <w:t>’</w:t>
      </w:r>
      <w:r w:rsidR="00C52F4A" w:rsidRPr="00605EB6">
        <w:t>être arrêté un instant pour me regarder</w:t>
      </w:r>
      <w:r w:rsidR="00C474C1">
        <w:t xml:space="preserve">, </w:t>
      </w:r>
      <w:r w:rsidR="00C52F4A" w:rsidRPr="00605EB6">
        <w:t>me donnant ainsi tout le temps nécessaire pour bien l</w:t>
      </w:r>
      <w:r w:rsidR="00C474C1">
        <w:t>’</w:t>
      </w:r>
      <w:r w:rsidR="00C52F4A" w:rsidRPr="00605EB6">
        <w:t>examiner</w:t>
      </w:r>
      <w:r w:rsidR="00C474C1">
        <w:t xml:space="preserve">, </w:t>
      </w:r>
      <w:r w:rsidR="00C52F4A" w:rsidRPr="00605EB6">
        <w:t>il s</w:t>
      </w:r>
      <w:r w:rsidR="00C474C1">
        <w:t>’</w:t>
      </w:r>
      <w:r w:rsidR="00C52F4A" w:rsidRPr="00605EB6">
        <w:t>est sauvé tout à coup à travers le bois comme s</w:t>
      </w:r>
      <w:r w:rsidR="00C474C1">
        <w:t>’</w:t>
      </w:r>
      <w:r w:rsidR="00C52F4A" w:rsidRPr="00605EB6">
        <w:t>il avait eu à ses trousses une douzaine de chiens enragés</w:t>
      </w:r>
      <w:r w:rsidR="00C474C1">
        <w:t>.</w:t>
      </w:r>
    </w:p>
    <w:p w14:paraId="23427B89" w14:textId="320B81A6" w:rsidR="00C474C1" w:rsidRDefault="0094609C" w:rsidP="00C52F4A">
      <w:r>
        <w:t>— </w:t>
      </w:r>
      <w:r w:rsidR="00C52F4A" w:rsidRPr="00605EB6">
        <w:t>C</w:t>
      </w:r>
      <w:r w:rsidR="00C474C1">
        <w:t>’</w:t>
      </w:r>
      <w:r w:rsidR="00C52F4A" w:rsidRPr="00605EB6">
        <w:t>est égal</w:t>
      </w:r>
      <w:r w:rsidR="00C474C1">
        <w:t xml:space="preserve">, </w:t>
      </w:r>
      <w:r w:rsidR="00C52F4A" w:rsidRPr="00605EB6">
        <w:t>dit Blanche</w:t>
      </w:r>
      <w:r w:rsidR="00C474C1">
        <w:t xml:space="preserve">, </w:t>
      </w:r>
      <w:r w:rsidR="00C52F4A" w:rsidRPr="00605EB6">
        <w:t>si j</w:t>
      </w:r>
      <w:r w:rsidR="00C474C1">
        <w:t>’</w:t>
      </w:r>
      <w:r w:rsidR="00C52F4A" w:rsidRPr="00605EB6">
        <w:t>avais été à votre place</w:t>
      </w:r>
      <w:r w:rsidR="00C474C1">
        <w:t xml:space="preserve">, </w:t>
      </w:r>
      <w:r w:rsidR="00C52F4A" w:rsidRPr="00605EB6">
        <w:t>mademoiselle Suzanne</w:t>
      </w:r>
      <w:r w:rsidR="00C474C1">
        <w:t xml:space="preserve">, </w:t>
      </w:r>
      <w:r w:rsidR="00C52F4A" w:rsidRPr="00605EB6">
        <w:t>j</w:t>
      </w:r>
      <w:r w:rsidR="00C474C1">
        <w:t>’</w:t>
      </w:r>
      <w:r w:rsidR="00C52F4A" w:rsidRPr="00605EB6">
        <w:t>aurais eu une peur affreuse</w:t>
      </w:r>
      <w:r w:rsidR="00C474C1">
        <w:t>.</w:t>
      </w:r>
    </w:p>
    <w:p w14:paraId="728C8F46" w14:textId="19B97757" w:rsidR="00C474C1" w:rsidRDefault="0094609C" w:rsidP="00C52F4A">
      <w:r>
        <w:t>— </w:t>
      </w:r>
      <w:r w:rsidR="00C52F4A" w:rsidRPr="00605EB6">
        <w:t>Pourquoi</w:t>
      </w:r>
      <w:r w:rsidR="00C474C1">
        <w:t xml:space="preserve"> ? </w:t>
      </w:r>
      <w:r w:rsidR="00C52F4A" w:rsidRPr="00605EB6">
        <w:t>fit Henriette</w:t>
      </w:r>
      <w:r w:rsidR="00C474C1">
        <w:t xml:space="preserve"> ; </w:t>
      </w:r>
      <w:r w:rsidR="00C52F4A" w:rsidRPr="00605EB6">
        <w:t>il n</w:t>
      </w:r>
      <w:r w:rsidR="00C474C1">
        <w:t>’</w:t>
      </w:r>
      <w:r w:rsidR="00C52F4A" w:rsidRPr="00605EB6">
        <w:t>est pas méchant</w:t>
      </w:r>
      <w:r w:rsidR="00C474C1">
        <w:t xml:space="preserve"> ; </w:t>
      </w:r>
      <w:r w:rsidR="00C52F4A" w:rsidRPr="00605EB6">
        <w:t>il est bon</w:t>
      </w:r>
      <w:r w:rsidR="00C474C1">
        <w:t xml:space="preserve">, </w:t>
      </w:r>
      <w:r w:rsidR="00C52F4A" w:rsidRPr="00605EB6">
        <w:t>au contraire</w:t>
      </w:r>
      <w:r w:rsidR="00C474C1">
        <w:t xml:space="preserve">. </w:t>
      </w:r>
      <w:r w:rsidR="00C52F4A" w:rsidRPr="00605EB6">
        <w:t>Depuis quelque temps</w:t>
      </w:r>
      <w:r w:rsidR="00C474C1">
        <w:t xml:space="preserve">, </w:t>
      </w:r>
      <w:r w:rsidR="00C52F4A" w:rsidRPr="00605EB6">
        <w:t>surtout</w:t>
      </w:r>
      <w:r w:rsidR="00C474C1">
        <w:t xml:space="preserve">, </w:t>
      </w:r>
      <w:r w:rsidR="00C52F4A" w:rsidRPr="00605EB6">
        <w:t>on parle beaucoup de lui</w:t>
      </w:r>
      <w:r w:rsidR="00C474C1">
        <w:t xml:space="preserve">, </w:t>
      </w:r>
      <w:r w:rsidR="00C52F4A" w:rsidRPr="00605EB6">
        <w:t>de l</w:t>
      </w:r>
      <w:r w:rsidR="00C474C1">
        <w:t>’</w:t>
      </w:r>
      <w:r w:rsidR="00C52F4A" w:rsidRPr="00605EB6">
        <w:t xml:space="preserve">enfant de </w:t>
      </w:r>
      <w:r w:rsidR="00E1012E" w:rsidRPr="00605EB6">
        <w:t>Blign</w:t>
      </w:r>
      <w:r w:rsidR="00E1012E">
        <w:t>i</w:t>
      </w:r>
      <w:r w:rsidR="00E1012E" w:rsidRPr="00605EB6">
        <w:t>court</w:t>
      </w:r>
      <w:r w:rsidR="00C474C1">
        <w:t xml:space="preserve">, </w:t>
      </w:r>
      <w:r w:rsidR="00C52F4A" w:rsidRPr="00605EB6">
        <w:t>qui se noyait dans la rivière et qu</w:t>
      </w:r>
      <w:r w:rsidR="00C474C1">
        <w:t>’</w:t>
      </w:r>
      <w:r w:rsidR="00C52F4A" w:rsidRPr="00605EB6">
        <w:t>il a sauvé</w:t>
      </w:r>
      <w:r w:rsidR="00C474C1">
        <w:t xml:space="preserve">, </w:t>
      </w:r>
      <w:r w:rsidR="00C52F4A" w:rsidRPr="00605EB6">
        <w:t>du loup énorme qu</w:t>
      </w:r>
      <w:r w:rsidR="00C474C1">
        <w:t>’</w:t>
      </w:r>
      <w:r w:rsidR="00C52F4A" w:rsidRPr="00605EB6">
        <w:t>il a tué pour lui arracher des dents un agneau qu</w:t>
      </w:r>
      <w:r w:rsidR="00C474C1">
        <w:t>’</w:t>
      </w:r>
      <w:r w:rsidR="00C52F4A" w:rsidRPr="00605EB6">
        <w:t>il venait de prendre dans un troupeau de brebis de Mareille</w:t>
      </w:r>
      <w:r w:rsidR="00C474C1">
        <w:t xml:space="preserve">. </w:t>
      </w:r>
      <w:r w:rsidR="00C52F4A" w:rsidRPr="00605EB6">
        <w:t>Tout ce qu</w:t>
      </w:r>
      <w:r w:rsidR="00C474C1">
        <w:t>’</w:t>
      </w:r>
      <w:r w:rsidR="00C52F4A" w:rsidRPr="00605EB6">
        <w:t>on raconte de Jean Loup a excité ma curiosité</w:t>
      </w:r>
      <w:r w:rsidR="00C474C1">
        <w:t xml:space="preserve"> ; </w:t>
      </w:r>
      <w:r w:rsidR="00C52F4A" w:rsidRPr="00605EB6">
        <w:t>je voudrais bien le voir</w:t>
      </w:r>
      <w:r w:rsidR="00C474C1">
        <w:t>.</w:t>
      </w:r>
    </w:p>
    <w:p w14:paraId="549E1A72" w14:textId="2FEAF88A" w:rsidR="00C474C1" w:rsidRDefault="0094609C" w:rsidP="00C52F4A">
      <w:r>
        <w:t>— </w:t>
      </w:r>
      <w:r w:rsidR="00C52F4A" w:rsidRPr="00605EB6">
        <w:t>Autrefois</w:t>
      </w:r>
      <w:r w:rsidR="00C474C1">
        <w:t xml:space="preserve">, </w:t>
      </w:r>
      <w:r w:rsidR="00C52F4A" w:rsidRPr="00605EB6">
        <w:t xml:space="preserve">dit </w:t>
      </w:r>
      <w:r w:rsidR="00C474C1">
        <w:t>M. de </w:t>
      </w:r>
      <w:r w:rsidR="00C52F4A" w:rsidRPr="00605EB6">
        <w:t>Violaine</w:t>
      </w:r>
      <w:r w:rsidR="00C474C1">
        <w:t xml:space="preserve">, </w:t>
      </w:r>
      <w:r w:rsidR="00C52F4A" w:rsidRPr="00605EB6">
        <w:t>il eût été difficile de donner satisfaction à votre curiosité</w:t>
      </w:r>
      <w:r w:rsidR="00C474C1">
        <w:t xml:space="preserve"> : </w:t>
      </w:r>
      <w:r w:rsidR="00C52F4A" w:rsidRPr="00605EB6">
        <w:t>pour voir Jean Loup</w:t>
      </w:r>
      <w:r w:rsidR="00C474C1">
        <w:t xml:space="preserve">, </w:t>
      </w:r>
      <w:r w:rsidR="00C52F4A" w:rsidRPr="00605EB6">
        <w:t>il fallait que le hasard vous le fît rencontrer</w:t>
      </w:r>
      <w:r w:rsidR="00C474C1">
        <w:t xml:space="preserve"> ; </w:t>
      </w:r>
      <w:r w:rsidR="00C52F4A" w:rsidRPr="00605EB6">
        <w:t>maintenant qu</w:t>
      </w:r>
      <w:r w:rsidR="00C474C1">
        <w:t>’</w:t>
      </w:r>
      <w:r w:rsidR="00C52F4A" w:rsidRPr="00605EB6">
        <w:t>il cesse de se cacher</w:t>
      </w:r>
      <w:r w:rsidR="00C474C1">
        <w:t xml:space="preserve">, </w:t>
      </w:r>
      <w:r w:rsidR="00C52F4A" w:rsidRPr="00605EB6">
        <w:t>qu</w:t>
      </w:r>
      <w:r w:rsidR="00C474C1">
        <w:t>’</w:t>
      </w:r>
      <w:r w:rsidR="00C52F4A" w:rsidRPr="00605EB6">
        <w:t>il ne craint plus autant de se montrer</w:t>
      </w:r>
      <w:r w:rsidR="00C474C1">
        <w:t xml:space="preserve">, </w:t>
      </w:r>
      <w:r w:rsidR="00C52F4A" w:rsidRPr="00605EB6">
        <w:t>il est rare qu</w:t>
      </w:r>
      <w:r w:rsidR="00C474C1">
        <w:t>’</w:t>
      </w:r>
      <w:r w:rsidR="00C52F4A" w:rsidRPr="00605EB6">
        <w:t>on traverse la forêt sans le voir</w:t>
      </w:r>
      <w:r w:rsidR="00C474C1">
        <w:t xml:space="preserve"> ; </w:t>
      </w:r>
      <w:r w:rsidR="00C52F4A" w:rsidRPr="00605EB6">
        <w:t>on le rencontre fréquemment</w:t>
      </w:r>
      <w:r w:rsidR="00C474C1">
        <w:t xml:space="preserve">, </w:t>
      </w:r>
      <w:r w:rsidR="00C52F4A" w:rsidRPr="00605EB6">
        <w:t>soit du côté des huttes des charbonniers</w:t>
      </w:r>
      <w:r w:rsidR="00C474C1">
        <w:t xml:space="preserve">, </w:t>
      </w:r>
      <w:r w:rsidR="00C52F4A" w:rsidRPr="00605EB6">
        <w:t>soit aux alentours de la Bosse-Grise</w:t>
      </w:r>
      <w:r w:rsidR="00C474C1">
        <w:t>.</w:t>
      </w:r>
    </w:p>
    <w:p w14:paraId="75BC2CAC" w14:textId="117D5F71" w:rsidR="00C474C1" w:rsidRDefault="0094609C" w:rsidP="00C52F4A">
      <w:r>
        <w:t>— </w:t>
      </w:r>
      <w:r w:rsidR="00C52F4A" w:rsidRPr="00605EB6">
        <w:t>Demain</w:t>
      </w:r>
      <w:r w:rsidR="00C474C1">
        <w:t xml:space="preserve">, </w:t>
      </w:r>
      <w:r w:rsidR="00C52F4A" w:rsidRPr="00605EB6">
        <w:t>si vous le voulez</w:t>
      </w:r>
      <w:r w:rsidR="00C474C1">
        <w:t xml:space="preserve">, </w:t>
      </w:r>
      <w:r w:rsidR="00C52F4A" w:rsidRPr="00605EB6">
        <w:t>Henriette</w:t>
      </w:r>
      <w:r w:rsidR="00C474C1">
        <w:t xml:space="preserve">, </w:t>
      </w:r>
      <w:r w:rsidR="00C52F4A" w:rsidRPr="00605EB6">
        <w:t>proposa Suzanne</w:t>
      </w:r>
      <w:r w:rsidR="00C474C1">
        <w:t xml:space="preserve">, </w:t>
      </w:r>
      <w:r w:rsidR="00C52F4A" w:rsidRPr="00605EB6">
        <w:t>nous irons à la Bosse-Grise</w:t>
      </w:r>
      <w:r w:rsidR="00C474C1">
        <w:t>.</w:t>
      </w:r>
    </w:p>
    <w:p w14:paraId="66E4F969" w14:textId="1F95514E" w:rsidR="00C474C1" w:rsidRDefault="009A0CB4" w:rsidP="00C52F4A">
      <w:r w:rsidRPr="009A0CB4">
        <w:t>M</w:t>
      </w:r>
      <w:r w:rsidRPr="009A0CB4">
        <w:rPr>
          <w:vertAlign w:val="superscript"/>
        </w:rPr>
        <w:t>lle</w:t>
      </w:r>
      <w:r w:rsidR="00C474C1">
        <w:t> de </w:t>
      </w:r>
      <w:r w:rsidR="00C52F4A" w:rsidRPr="00605EB6">
        <w:t>Simaise regarda sa mère</w:t>
      </w:r>
      <w:r w:rsidR="00C474C1">
        <w:t xml:space="preserve">, </w:t>
      </w:r>
      <w:r w:rsidR="00C52F4A" w:rsidRPr="00605EB6">
        <w:t>l</w:t>
      </w:r>
      <w:r w:rsidR="00C474C1">
        <w:t>’</w:t>
      </w:r>
      <w:r w:rsidR="00C52F4A" w:rsidRPr="00605EB6">
        <w:t>interrogeant du regard</w:t>
      </w:r>
      <w:r w:rsidR="00C474C1">
        <w:t>.</w:t>
      </w:r>
    </w:p>
    <w:p w14:paraId="50DEC53E" w14:textId="0804AC64" w:rsidR="00C474C1" w:rsidRDefault="0094609C" w:rsidP="00C52F4A">
      <w:r>
        <w:t>— </w:t>
      </w:r>
      <w:r w:rsidR="00C52F4A" w:rsidRPr="00605EB6">
        <w:t>C</w:t>
      </w:r>
      <w:r w:rsidR="00C474C1">
        <w:t>’</w:t>
      </w:r>
      <w:r w:rsidR="00C52F4A" w:rsidRPr="00605EB6">
        <w:t>est un but de promenade</w:t>
      </w:r>
      <w:r w:rsidR="00C474C1">
        <w:t xml:space="preserve">, </w:t>
      </w:r>
      <w:r w:rsidR="00C52F4A" w:rsidRPr="00605EB6">
        <w:t>répondit la baronne</w:t>
      </w:r>
      <w:r w:rsidR="00C474C1">
        <w:t>.</w:t>
      </w:r>
    </w:p>
    <w:p w14:paraId="2D2DBE94" w14:textId="20856A69" w:rsidR="00C474C1" w:rsidRDefault="0094609C" w:rsidP="00C52F4A">
      <w:r>
        <w:t>— </w:t>
      </w:r>
      <w:r w:rsidR="00C52F4A" w:rsidRPr="00605EB6">
        <w:t>Nous irons</w:t>
      </w:r>
      <w:r w:rsidR="00C474C1">
        <w:t xml:space="preserve"> ! </w:t>
      </w:r>
      <w:r w:rsidR="00C52F4A" w:rsidRPr="00605EB6">
        <w:t>crièrent les jeunes filles</w:t>
      </w:r>
      <w:r w:rsidR="00C474C1">
        <w:t>.</w:t>
      </w:r>
    </w:p>
    <w:p w14:paraId="28BED480" w14:textId="4CDDDC73" w:rsidR="00C474C1" w:rsidRDefault="0094609C" w:rsidP="00C52F4A">
      <w:r>
        <w:lastRenderedPageBreak/>
        <w:t>— </w:t>
      </w:r>
      <w:r w:rsidR="00C52F4A" w:rsidRPr="00605EB6">
        <w:t>Et je vous promets une vue superbe</w:t>
      </w:r>
      <w:r w:rsidR="00C474C1">
        <w:t xml:space="preserve">, </w:t>
      </w:r>
      <w:r w:rsidR="00C52F4A" w:rsidRPr="00605EB6">
        <w:t>reprit Suzanne</w:t>
      </w:r>
      <w:r w:rsidR="00C474C1">
        <w:t xml:space="preserve">, </w:t>
      </w:r>
      <w:r w:rsidR="00C52F4A" w:rsidRPr="00605EB6">
        <w:t>car nous grimperons sur le rocher</w:t>
      </w:r>
      <w:r w:rsidR="00C474C1">
        <w:t xml:space="preserve">, </w:t>
      </w:r>
      <w:r w:rsidR="00C52F4A" w:rsidRPr="00605EB6">
        <w:t>pas jusqu</w:t>
      </w:r>
      <w:r w:rsidR="00C474C1">
        <w:t>’</w:t>
      </w:r>
      <w:r w:rsidR="00C52F4A" w:rsidRPr="00605EB6">
        <w:t>au dessus par exemple</w:t>
      </w:r>
      <w:r w:rsidR="00C474C1">
        <w:t xml:space="preserve">, </w:t>
      </w:r>
      <w:r w:rsidR="00C52F4A" w:rsidRPr="00605EB6">
        <w:t>c</w:t>
      </w:r>
      <w:r w:rsidR="00C474C1">
        <w:t>’</w:t>
      </w:r>
      <w:r w:rsidR="00C52F4A" w:rsidRPr="00605EB6">
        <w:t>est impossible</w:t>
      </w:r>
      <w:r w:rsidR="00C474C1">
        <w:t xml:space="preserve"> ; </w:t>
      </w:r>
      <w:r w:rsidR="00C52F4A" w:rsidRPr="00605EB6">
        <w:t>mais à peu près à la moitié de sa hauteur</w:t>
      </w:r>
      <w:r w:rsidR="00C474C1">
        <w:t xml:space="preserve">. </w:t>
      </w:r>
      <w:r w:rsidR="00C52F4A" w:rsidRPr="00605EB6">
        <w:t>Trois ou quatre fois déjà j</w:t>
      </w:r>
      <w:r w:rsidR="00C474C1">
        <w:t>’</w:t>
      </w:r>
      <w:r w:rsidR="00C52F4A" w:rsidRPr="00605EB6">
        <w:t>ai fait cette ascension</w:t>
      </w:r>
      <w:r w:rsidR="00C474C1">
        <w:t xml:space="preserve"> ; </w:t>
      </w:r>
      <w:r w:rsidR="00C52F4A" w:rsidRPr="00605EB6">
        <w:t>ce n</w:t>
      </w:r>
      <w:r w:rsidR="00C474C1">
        <w:t>’</w:t>
      </w:r>
      <w:r w:rsidR="00C52F4A" w:rsidRPr="00605EB6">
        <w:t>est pas du tout difficile</w:t>
      </w:r>
      <w:r w:rsidR="00C474C1">
        <w:t xml:space="preserve"> ; </w:t>
      </w:r>
      <w:r w:rsidR="00C52F4A" w:rsidRPr="00605EB6">
        <w:t>le rocher est garni de saillies formant des marches</w:t>
      </w:r>
      <w:r w:rsidR="00C474C1">
        <w:t xml:space="preserve"> ; </w:t>
      </w:r>
      <w:r w:rsidR="00C52F4A" w:rsidRPr="00605EB6">
        <w:t>cela ressemble à un escalier de labyrinthe</w:t>
      </w:r>
      <w:r w:rsidR="00C474C1">
        <w:t xml:space="preserve">. </w:t>
      </w:r>
      <w:r w:rsidR="00C52F4A" w:rsidRPr="00605EB6">
        <w:t>Et puis</w:t>
      </w:r>
      <w:r w:rsidR="00C474C1">
        <w:t xml:space="preserve">, </w:t>
      </w:r>
      <w:r w:rsidR="00C52F4A" w:rsidRPr="00605EB6">
        <w:t>Henriette</w:t>
      </w:r>
      <w:r w:rsidR="00C474C1">
        <w:t xml:space="preserve">, </w:t>
      </w:r>
      <w:r w:rsidR="00C52F4A" w:rsidRPr="00605EB6">
        <w:t>nous aurons peut-être</w:t>
      </w:r>
      <w:r w:rsidR="00C474C1">
        <w:t xml:space="preserve">, </w:t>
      </w:r>
      <w:r w:rsidR="00C52F4A" w:rsidRPr="00605EB6">
        <w:t>comme vous le désirez</w:t>
      </w:r>
      <w:r w:rsidR="00C474C1">
        <w:t xml:space="preserve">, </w:t>
      </w:r>
      <w:r w:rsidR="00C52F4A" w:rsidRPr="00605EB6">
        <w:t>la chance de voir Jean Loup</w:t>
      </w:r>
      <w:r w:rsidR="00C474C1">
        <w:t xml:space="preserve">. </w:t>
      </w:r>
      <w:r w:rsidR="00C52F4A" w:rsidRPr="00605EB6">
        <w:t>Tenez</w:t>
      </w:r>
      <w:r w:rsidR="00C474C1">
        <w:t xml:space="preserve">, </w:t>
      </w:r>
      <w:r w:rsidR="00C52F4A" w:rsidRPr="00605EB6">
        <w:t>quelque chose me dit que le sauvage se montrera pour vous être agréable</w:t>
      </w:r>
      <w:r w:rsidR="00C474C1">
        <w:t>.</w:t>
      </w:r>
    </w:p>
    <w:p w14:paraId="4292FF4C" w14:textId="343B6E2D" w:rsidR="00C474C1" w:rsidRDefault="0094609C" w:rsidP="00C52F4A">
      <w:r>
        <w:t>— </w:t>
      </w:r>
      <w:r w:rsidR="00C52F4A" w:rsidRPr="00605EB6">
        <w:t>Eh bien</w:t>
      </w:r>
      <w:r w:rsidR="00C474C1">
        <w:t xml:space="preserve">, </w:t>
      </w:r>
      <w:r w:rsidR="00C52F4A" w:rsidRPr="00605EB6">
        <w:t>nous le verrons</w:t>
      </w:r>
      <w:r w:rsidR="00C474C1">
        <w:t xml:space="preserve">, </w:t>
      </w:r>
      <w:r w:rsidR="00C52F4A" w:rsidRPr="00605EB6">
        <w:t>dit bravement Blanche de Maurienne</w:t>
      </w:r>
      <w:r w:rsidR="00C474C1">
        <w:t xml:space="preserve"> ; </w:t>
      </w:r>
      <w:r w:rsidR="00C52F4A" w:rsidRPr="00605EB6">
        <w:t>tant pis pour moi si j</w:t>
      </w:r>
      <w:r w:rsidR="00C474C1">
        <w:t>’</w:t>
      </w:r>
      <w:r w:rsidR="00C52F4A" w:rsidRPr="00605EB6">
        <w:t>ai peur</w:t>
      </w:r>
      <w:r w:rsidR="00C474C1">
        <w:t>.</w:t>
      </w:r>
    </w:p>
    <w:p w14:paraId="16A204BB" w14:textId="77777777" w:rsidR="00C474C1" w:rsidRDefault="00C52F4A" w:rsidP="00C52F4A">
      <w:r w:rsidRPr="00605EB6">
        <w:t>La façon dont la jeune fille prononça ces paroles fit rire tout le monde</w:t>
      </w:r>
      <w:r w:rsidR="00C474C1">
        <w:t>.</w:t>
      </w:r>
    </w:p>
    <w:p w14:paraId="64641159" w14:textId="77777777" w:rsidR="00C474C1" w:rsidRDefault="00C52F4A" w:rsidP="00C52F4A">
      <w:r w:rsidRPr="00605EB6">
        <w:t>Après un moment de silence</w:t>
      </w:r>
      <w:r w:rsidR="00C474C1">
        <w:t xml:space="preserve">, </w:t>
      </w:r>
      <w:r w:rsidRPr="00605EB6">
        <w:t>la comtesse</w:t>
      </w:r>
      <w:r w:rsidR="00C474C1">
        <w:t xml:space="preserve">, </w:t>
      </w:r>
      <w:r w:rsidRPr="00605EB6">
        <w:t>qui s</w:t>
      </w:r>
      <w:r w:rsidR="00C474C1">
        <w:t>’</w:t>
      </w:r>
      <w:r w:rsidRPr="00605EB6">
        <w:t>intéressait de plus en plus au sauvage</w:t>
      </w:r>
      <w:r w:rsidR="00C474C1">
        <w:t xml:space="preserve">, </w:t>
      </w:r>
      <w:r w:rsidRPr="00605EB6">
        <w:t>reprit la parole</w:t>
      </w:r>
      <w:r w:rsidR="00C474C1">
        <w:t>.</w:t>
      </w:r>
    </w:p>
    <w:p w14:paraId="39BB2850" w14:textId="4ECF970A" w:rsidR="00C474C1" w:rsidRDefault="0094609C" w:rsidP="00C52F4A">
      <w:r>
        <w:t>— </w:t>
      </w:r>
      <w:r w:rsidR="00C52F4A" w:rsidRPr="00605EB6">
        <w:t>Tout à l</w:t>
      </w:r>
      <w:r w:rsidR="00C474C1">
        <w:t>’</w:t>
      </w:r>
      <w:r w:rsidR="00C52F4A" w:rsidRPr="00605EB6">
        <w:t>heure</w:t>
      </w:r>
      <w:r w:rsidR="00C474C1">
        <w:t xml:space="preserve">, </w:t>
      </w:r>
      <w:r w:rsidR="00C52F4A" w:rsidRPr="00605EB6">
        <w:t>dit-elle</w:t>
      </w:r>
      <w:r w:rsidR="00C474C1">
        <w:t xml:space="preserve">, </w:t>
      </w:r>
      <w:r w:rsidR="009A0CB4" w:rsidRPr="009A0CB4">
        <w:t>M</w:t>
      </w:r>
      <w:r w:rsidR="009A0CB4" w:rsidRPr="009A0CB4">
        <w:rPr>
          <w:vertAlign w:val="superscript"/>
        </w:rPr>
        <w:t>lle</w:t>
      </w:r>
      <w:r w:rsidR="00C474C1">
        <w:t> de </w:t>
      </w:r>
      <w:r w:rsidR="00C52F4A" w:rsidRPr="00605EB6">
        <w:t>Simaise a parlé d</w:t>
      </w:r>
      <w:r w:rsidR="00C474C1">
        <w:t>’</w:t>
      </w:r>
      <w:r w:rsidR="00C52F4A" w:rsidRPr="00605EB6">
        <w:t>un enfant qui se noyait</w:t>
      </w:r>
      <w:r w:rsidR="00C474C1">
        <w:t xml:space="preserve">, </w:t>
      </w:r>
      <w:r w:rsidR="00C52F4A" w:rsidRPr="00605EB6">
        <w:t>tiré de la rivière</w:t>
      </w:r>
      <w:r w:rsidR="00C474C1">
        <w:t xml:space="preserve">, </w:t>
      </w:r>
      <w:r w:rsidR="00C52F4A" w:rsidRPr="00605EB6">
        <w:t>et d</w:t>
      </w:r>
      <w:r w:rsidR="00C474C1">
        <w:t>’</w:t>
      </w:r>
      <w:r w:rsidR="00C52F4A" w:rsidRPr="00605EB6">
        <w:t xml:space="preserve">un </w:t>
      </w:r>
      <w:r w:rsidR="0092798F">
        <w:t>agneau sauvé de la dent d</w:t>
      </w:r>
      <w:r w:rsidR="00C474C1">
        <w:t>’</w:t>
      </w:r>
      <w:r w:rsidR="0092798F">
        <w:t xml:space="preserve">un </w:t>
      </w:r>
      <w:r w:rsidR="00C52F4A" w:rsidRPr="00605EB6">
        <w:t>loup</w:t>
      </w:r>
      <w:r w:rsidR="00C474C1">
        <w:t xml:space="preserve"> ; </w:t>
      </w:r>
      <w:r w:rsidR="00C52F4A" w:rsidRPr="00605EB6">
        <w:t>le sauvage a-t-il réellement fait cela</w:t>
      </w:r>
      <w:r w:rsidR="00C474C1">
        <w:t> ?</w:t>
      </w:r>
    </w:p>
    <w:p w14:paraId="77FE3D6B" w14:textId="5E9085C8" w:rsidR="00C474C1" w:rsidRDefault="0094609C" w:rsidP="00C52F4A">
      <w:r>
        <w:t>— </w:t>
      </w:r>
      <w:r w:rsidR="00C52F4A" w:rsidRPr="00605EB6">
        <w:t>Parfaitement</w:t>
      </w:r>
      <w:r w:rsidR="00C474C1">
        <w:t xml:space="preserve">, </w:t>
      </w:r>
      <w:r w:rsidR="00C52F4A" w:rsidRPr="00605EB6">
        <w:t>madame la comtesse</w:t>
      </w:r>
      <w:r w:rsidR="00C474C1">
        <w:t xml:space="preserve">, </w:t>
      </w:r>
      <w:r w:rsidR="00C52F4A" w:rsidRPr="00605EB6">
        <w:t xml:space="preserve">répondit </w:t>
      </w:r>
      <w:r w:rsidR="00C474C1">
        <w:t>M. de </w:t>
      </w:r>
      <w:r w:rsidR="00C52F4A" w:rsidRPr="00605EB6">
        <w:t>Violaine</w:t>
      </w:r>
      <w:r w:rsidR="00C474C1">
        <w:t>.</w:t>
      </w:r>
    </w:p>
    <w:p w14:paraId="31060FBC" w14:textId="027505F3" w:rsidR="00C474C1" w:rsidRDefault="0094609C" w:rsidP="00C52F4A">
      <w:r>
        <w:t>— </w:t>
      </w:r>
      <w:r w:rsidR="00C52F4A" w:rsidRPr="00605EB6">
        <w:t>Mais</w:t>
      </w:r>
      <w:r w:rsidR="00C474C1">
        <w:t xml:space="preserve">, </w:t>
      </w:r>
      <w:r w:rsidR="00C52F4A" w:rsidRPr="00605EB6">
        <w:t>monsieur</w:t>
      </w:r>
      <w:r w:rsidR="00C474C1">
        <w:t xml:space="preserve">, </w:t>
      </w:r>
      <w:r w:rsidR="00C52F4A" w:rsidRPr="00605EB6">
        <w:t>ce sont là des actes humains</w:t>
      </w:r>
      <w:r w:rsidR="00C474C1">
        <w:t xml:space="preserve">, </w:t>
      </w:r>
      <w:r w:rsidR="00C52F4A" w:rsidRPr="00605EB6">
        <w:t>d</w:t>
      </w:r>
      <w:r w:rsidR="00C474C1">
        <w:t>’</w:t>
      </w:r>
      <w:r w:rsidR="00C52F4A" w:rsidRPr="00605EB6">
        <w:t>un homme civilisé et non d</w:t>
      </w:r>
      <w:r w:rsidR="00C474C1">
        <w:t>’</w:t>
      </w:r>
      <w:r w:rsidR="00C52F4A" w:rsidRPr="00605EB6">
        <w:t>un sauvage</w:t>
      </w:r>
      <w:r w:rsidR="00C474C1">
        <w:t> !?</w:t>
      </w:r>
    </w:p>
    <w:p w14:paraId="38363F70" w14:textId="53AD761D" w:rsidR="00C474C1" w:rsidRDefault="0094609C" w:rsidP="00C52F4A">
      <w:r>
        <w:t>— </w:t>
      </w:r>
      <w:r w:rsidR="00C52F4A" w:rsidRPr="00605EB6">
        <w:t>Assurément</w:t>
      </w:r>
      <w:r w:rsidR="00C474C1">
        <w:t xml:space="preserve">, </w:t>
      </w:r>
      <w:r w:rsidR="00C52F4A" w:rsidRPr="00605EB6">
        <w:t>madame la comtesse</w:t>
      </w:r>
      <w:r w:rsidR="00C474C1">
        <w:t xml:space="preserve"> ; </w:t>
      </w:r>
      <w:r w:rsidR="00C52F4A" w:rsidRPr="00605EB6">
        <w:t>aussi tout le monde dans le pays est-il convaincu qu</w:t>
      </w:r>
      <w:r w:rsidR="00C474C1">
        <w:t>’</w:t>
      </w:r>
      <w:r w:rsidR="00C52F4A" w:rsidRPr="00605EB6">
        <w:t>il y a dans le cœur de Jean Loup le germe de tous les bons sentiments</w:t>
      </w:r>
      <w:r w:rsidR="00C474C1">
        <w:t xml:space="preserve">. </w:t>
      </w:r>
      <w:r w:rsidR="00C52F4A" w:rsidRPr="00605EB6">
        <w:t>S</w:t>
      </w:r>
      <w:r w:rsidR="00C474C1">
        <w:t>’</w:t>
      </w:r>
      <w:r w:rsidR="00C52F4A" w:rsidRPr="00605EB6">
        <w:t>il est aujourd</w:t>
      </w:r>
      <w:r w:rsidR="00C474C1">
        <w:t>’</w:t>
      </w:r>
      <w:r w:rsidR="00C52F4A" w:rsidRPr="00605EB6">
        <w:t>hui un sujet d</w:t>
      </w:r>
      <w:r w:rsidR="00C474C1">
        <w:t>’</w:t>
      </w:r>
      <w:r w:rsidR="00C52F4A" w:rsidRPr="00605EB6">
        <w:t>étonnement</w:t>
      </w:r>
      <w:r w:rsidR="00C474C1">
        <w:t xml:space="preserve">, </w:t>
      </w:r>
      <w:r w:rsidR="00C52F4A" w:rsidRPr="00605EB6">
        <w:t>que sera-ce plus tard</w:t>
      </w:r>
      <w:r w:rsidR="00C474C1">
        <w:t xml:space="preserve">, </w:t>
      </w:r>
      <w:r w:rsidR="00C52F4A" w:rsidRPr="00605EB6">
        <w:t>quand on aura complètement vaincu sa sauvagerie</w:t>
      </w:r>
      <w:r w:rsidR="00C474C1">
        <w:t xml:space="preserve">, </w:t>
      </w:r>
      <w:r w:rsidR="00C52F4A" w:rsidRPr="00605EB6">
        <w:t>quand il ne refusera plus de vivre avec les hommes et qu</w:t>
      </w:r>
      <w:r w:rsidR="00C474C1">
        <w:t>’</w:t>
      </w:r>
      <w:r w:rsidR="00C52F4A" w:rsidRPr="00605EB6">
        <w:t>il parlera suffisamment pour se faire comprendre</w:t>
      </w:r>
      <w:r w:rsidR="00C474C1">
        <w:t xml:space="preserve"> ? </w:t>
      </w:r>
      <w:r w:rsidR="00C52F4A" w:rsidRPr="00605EB6">
        <w:t xml:space="preserve">Je ne crois pas me tromper </w:t>
      </w:r>
      <w:r w:rsidR="00C52F4A" w:rsidRPr="00605EB6">
        <w:lastRenderedPageBreak/>
        <w:t>en disant qu</w:t>
      </w:r>
      <w:r w:rsidR="00C474C1">
        <w:t>’</w:t>
      </w:r>
      <w:r w:rsidR="00C52F4A" w:rsidRPr="00605EB6">
        <w:t>il fera d</w:t>
      </w:r>
      <w:r w:rsidR="00C474C1">
        <w:t>’</w:t>
      </w:r>
      <w:r w:rsidR="00C52F4A" w:rsidRPr="00605EB6">
        <w:t>étranges révélations</w:t>
      </w:r>
      <w:r w:rsidR="00C474C1">
        <w:t xml:space="preserve">. </w:t>
      </w:r>
      <w:r w:rsidR="00C52F4A" w:rsidRPr="00605EB6">
        <w:t>Jusqu</w:t>
      </w:r>
      <w:r w:rsidR="00C474C1">
        <w:t>’</w:t>
      </w:r>
      <w:r w:rsidR="00C52F4A" w:rsidRPr="00605EB6">
        <w:t>à présent</w:t>
      </w:r>
      <w:r w:rsidR="00C474C1">
        <w:t xml:space="preserve">, </w:t>
      </w:r>
      <w:r w:rsidR="00C52F4A" w:rsidRPr="00605EB6">
        <w:t>on ne sait rien</w:t>
      </w:r>
      <w:r w:rsidR="00C474C1">
        <w:t xml:space="preserve"> ; </w:t>
      </w:r>
      <w:r w:rsidR="00C52F4A" w:rsidRPr="00605EB6">
        <w:t>autour de lui</w:t>
      </w:r>
      <w:r w:rsidR="00C474C1">
        <w:t xml:space="preserve">, </w:t>
      </w:r>
      <w:r w:rsidR="00C52F4A" w:rsidRPr="00605EB6">
        <w:t>tout est mystère</w:t>
      </w:r>
      <w:r w:rsidR="00C474C1">
        <w:t xml:space="preserve"> ; </w:t>
      </w:r>
      <w:r w:rsidR="00C52F4A" w:rsidRPr="00605EB6">
        <w:t>mais le jour viendra</w:t>
      </w:r>
      <w:r w:rsidR="00C474C1">
        <w:t xml:space="preserve">, </w:t>
      </w:r>
      <w:r w:rsidR="00C52F4A" w:rsidRPr="00605EB6">
        <w:t>et je crois qu</w:t>
      </w:r>
      <w:r w:rsidR="00C474C1">
        <w:t>’</w:t>
      </w:r>
      <w:r w:rsidR="00C52F4A" w:rsidRPr="00605EB6">
        <w:t>il est proche</w:t>
      </w:r>
      <w:r w:rsidR="00C474C1">
        <w:t xml:space="preserve">, </w:t>
      </w:r>
      <w:r w:rsidR="00C52F4A" w:rsidRPr="00605EB6">
        <w:t>où la lumière éclairera ces ténèbres</w:t>
      </w:r>
      <w:r w:rsidR="00C474C1">
        <w:t>.</w:t>
      </w:r>
    </w:p>
    <w:p w14:paraId="0B505A9D" w14:textId="4E158204" w:rsidR="00C474C1" w:rsidRDefault="0094609C" w:rsidP="00C52F4A">
      <w:r>
        <w:t>— </w:t>
      </w:r>
      <w:r w:rsidR="00C52F4A" w:rsidRPr="00605EB6">
        <w:t>Il faut l</w:t>
      </w:r>
      <w:r w:rsidR="00C474C1">
        <w:t>’</w:t>
      </w:r>
      <w:r w:rsidR="00C52F4A" w:rsidRPr="00605EB6">
        <w:t>espérer</w:t>
      </w:r>
      <w:r w:rsidR="00C474C1">
        <w:t xml:space="preserve">, </w:t>
      </w:r>
      <w:r w:rsidR="00C52F4A" w:rsidRPr="00605EB6">
        <w:t>monsieur</w:t>
      </w:r>
      <w:r w:rsidR="00C474C1">
        <w:t>.</w:t>
      </w:r>
    </w:p>
    <w:p w14:paraId="34C9D41B" w14:textId="1DAD339E" w:rsidR="00C474C1" w:rsidRDefault="0094609C" w:rsidP="00C52F4A">
      <w:r>
        <w:t>— </w:t>
      </w:r>
      <w:r w:rsidR="00C52F4A" w:rsidRPr="00605EB6">
        <w:t>J</w:t>
      </w:r>
      <w:r w:rsidR="00C474C1">
        <w:t>’</w:t>
      </w:r>
      <w:r w:rsidR="00C52F4A" w:rsidRPr="00605EB6">
        <w:t>ai appris</w:t>
      </w:r>
      <w:r w:rsidR="00C474C1">
        <w:t xml:space="preserve">, </w:t>
      </w:r>
      <w:r w:rsidR="00C52F4A" w:rsidRPr="00605EB6">
        <w:t>il y a quelque temps</w:t>
      </w:r>
      <w:r w:rsidR="00C474C1">
        <w:t xml:space="preserve">, </w:t>
      </w:r>
      <w:r w:rsidR="00C52F4A" w:rsidRPr="00605EB6">
        <w:t>qu</w:t>
      </w:r>
      <w:r w:rsidR="00C474C1">
        <w:t>’</w:t>
      </w:r>
      <w:r w:rsidR="00C52F4A" w:rsidRPr="00605EB6">
        <w:t>il commençait à prononcer quelques mots</w:t>
      </w:r>
      <w:r w:rsidR="00C474C1">
        <w:t xml:space="preserve">, </w:t>
      </w:r>
      <w:r w:rsidR="00C52F4A" w:rsidRPr="00605EB6">
        <w:t>c</w:t>
      </w:r>
      <w:r w:rsidR="00C474C1">
        <w:t>’</w:t>
      </w:r>
      <w:r w:rsidR="00C52F4A" w:rsidRPr="00605EB6">
        <w:t>est-à-dire à parler</w:t>
      </w:r>
      <w:r w:rsidR="00C474C1">
        <w:t xml:space="preserve"> ; </w:t>
      </w:r>
      <w:r w:rsidR="00C52F4A" w:rsidRPr="00605EB6">
        <w:t>cela promet</w:t>
      </w:r>
      <w:r w:rsidR="00C474C1">
        <w:t xml:space="preserve">, </w:t>
      </w:r>
      <w:r w:rsidR="00C52F4A" w:rsidRPr="00605EB6">
        <w:t>c</w:t>
      </w:r>
      <w:r w:rsidR="00C474C1">
        <w:t>’</w:t>
      </w:r>
      <w:r w:rsidR="00C52F4A" w:rsidRPr="00605EB6">
        <w:t>est de bon augure</w:t>
      </w:r>
      <w:r w:rsidR="00C474C1">
        <w:t xml:space="preserve">. </w:t>
      </w:r>
      <w:r w:rsidR="00C52F4A" w:rsidRPr="00605EB6">
        <w:t>Ce qui me fait croire qu</w:t>
      </w:r>
      <w:r w:rsidR="00C474C1">
        <w:t>’</w:t>
      </w:r>
      <w:r w:rsidR="00C52F4A" w:rsidRPr="00605EB6">
        <w:t>il cessera bientôt de vivre à l</w:t>
      </w:r>
      <w:r w:rsidR="00C474C1">
        <w:t>’</w:t>
      </w:r>
      <w:r w:rsidR="00C52F4A" w:rsidRPr="00605EB6">
        <w:t>état sauvage</w:t>
      </w:r>
      <w:r w:rsidR="00C474C1">
        <w:t xml:space="preserve">, </w:t>
      </w:r>
      <w:r w:rsidR="00C52F4A" w:rsidRPr="00605EB6">
        <w:t>c</w:t>
      </w:r>
      <w:r w:rsidR="00C474C1">
        <w:t>’</w:t>
      </w:r>
      <w:r w:rsidR="00C52F4A" w:rsidRPr="00605EB6">
        <w:t>est qu</w:t>
      </w:r>
      <w:r w:rsidR="00C474C1">
        <w:t>’</w:t>
      </w:r>
      <w:r w:rsidR="00C52F4A" w:rsidRPr="00605EB6">
        <w:t>il devient de jour en jour plus hardi et surtout moins défiant</w:t>
      </w:r>
      <w:r w:rsidR="00C474C1">
        <w:t xml:space="preserve">. </w:t>
      </w:r>
      <w:r w:rsidR="00C52F4A" w:rsidRPr="00605EB6">
        <w:t>Depuis quelque temps il sort de la forêt</w:t>
      </w:r>
      <w:r w:rsidR="00C474C1">
        <w:t xml:space="preserve"> ; </w:t>
      </w:r>
      <w:r w:rsidR="00C52F4A" w:rsidRPr="00605EB6">
        <w:t>il ne s</w:t>
      </w:r>
      <w:r w:rsidR="00C474C1">
        <w:t>’</w:t>
      </w:r>
      <w:r w:rsidR="00C52F4A" w:rsidRPr="00605EB6">
        <w:t>en éloigne pas beaucoup</w:t>
      </w:r>
      <w:r w:rsidR="00C474C1">
        <w:t xml:space="preserve">, </w:t>
      </w:r>
      <w:r w:rsidR="00C52F4A" w:rsidRPr="00605EB6">
        <w:t>il est vrai</w:t>
      </w:r>
      <w:r w:rsidR="00C474C1">
        <w:t xml:space="preserve">, </w:t>
      </w:r>
      <w:r w:rsidR="00C52F4A" w:rsidRPr="00605EB6">
        <w:t>mais enfin il en sort</w:t>
      </w:r>
      <w:r w:rsidR="00C474C1">
        <w:t xml:space="preserve"> ; </w:t>
      </w:r>
      <w:r w:rsidR="00C52F4A" w:rsidRPr="00605EB6">
        <w:t>on le voit se promener gravement sur les sentiers au milieu de la prairie et à travers les moissons</w:t>
      </w:r>
      <w:r w:rsidR="00C474C1">
        <w:t xml:space="preserve">, </w:t>
      </w:r>
      <w:r w:rsidR="00C52F4A" w:rsidRPr="00605EB6">
        <w:t>ayant l</w:t>
      </w:r>
      <w:r w:rsidR="00C474C1">
        <w:t>’</w:t>
      </w:r>
      <w:r w:rsidR="00C52F4A" w:rsidRPr="00605EB6">
        <w:t>air d</w:t>
      </w:r>
      <w:r w:rsidR="00C474C1">
        <w:t>’</w:t>
      </w:r>
      <w:r w:rsidR="00C52F4A" w:rsidRPr="00605EB6">
        <w:t>admirer toutes les choses que donne la terre cultivée</w:t>
      </w:r>
      <w:r w:rsidR="00C474C1">
        <w:t xml:space="preserve">, </w:t>
      </w:r>
      <w:r w:rsidR="00C52F4A" w:rsidRPr="00605EB6">
        <w:t>l</w:t>
      </w:r>
      <w:r w:rsidR="00C474C1">
        <w:t>’</w:t>
      </w:r>
      <w:r w:rsidR="00C52F4A" w:rsidRPr="00605EB6">
        <w:t>œuvre magnifique de la nature</w:t>
      </w:r>
      <w:r w:rsidR="00C474C1">
        <w:t>.</w:t>
      </w:r>
    </w:p>
    <w:p w14:paraId="0EFAFCBE" w14:textId="77777777" w:rsidR="00C474C1" w:rsidRDefault="00C474C1" w:rsidP="00C52F4A">
      <w:r>
        <w:t>» </w:t>
      </w:r>
      <w:r w:rsidR="00C52F4A" w:rsidRPr="00605EB6">
        <w:t>Il y a à Mareille un jeune homme</w:t>
      </w:r>
      <w:r>
        <w:t xml:space="preserve">, </w:t>
      </w:r>
      <w:r w:rsidR="00C52F4A" w:rsidRPr="00605EB6">
        <w:t>un garçon de ferme</w:t>
      </w:r>
      <w:r>
        <w:t xml:space="preserve">, </w:t>
      </w:r>
      <w:r w:rsidR="00C52F4A" w:rsidRPr="00605EB6">
        <w:t>appelé Jacques Grandin</w:t>
      </w:r>
      <w:r>
        <w:t xml:space="preserve">, </w:t>
      </w:r>
      <w:r w:rsidR="00C52F4A" w:rsidRPr="00605EB6">
        <w:t>que notre sauvage a pris en affection</w:t>
      </w:r>
      <w:r>
        <w:t xml:space="preserve">. </w:t>
      </w:r>
      <w:r w:rsidR="00C52F4A" w:rsidRPr="00605EB6">
        <w:t>Dès qu</w:t>
      </w:r>
      <w:r>
        <w:t>’</w:t>
      </w:r>
      <w:r w:rsidR="00C52F4A" w:rsidRPr="00605EB6">
        <w:t>il l</w:t>
      </w:r>
      <w:r>
        <w:t>’</w:t>
      </w:r>
      <w:r w:rsidR="00C52F4A" w:rsidRPr="00605EB6">
        <w:t>aperçoit dans les champs</w:t>
      </w:r>
      <w:r>
        <w:t xml:space="preserve">, </w:t>
      </w:r>
      <w:r w:rsidR="00C52F4A" w:rsidRPr="00605EB6">
        <w:t>il accourt près de lui</w:t>
      </w:r>
      <w:r>
        <w:t xml:space="preserve">, </w:t>
      </w:r>
      <w:r w:rsidR="00C52F4A" w:rsidRPr="00605EB6">
        <w:t>lui serre la main</w:t>
      </w:r>
      <w:r>
        <w:t xml:space="preserve">, </w:t>
      </w:r>
      <w:r w:rsidR="00C52F4A" w:rsidRPr="00605EB6">
        <w:t>puis s</w:t>
      </w:r>
      <w:r>
        <w:t>’</w:t>
      </w:r>
      <w:r w:rsidR="00C52F4A" w:rsidRPr="00605EB6">
        <w:t>en va après lui avoir fait toutes sortes de démonstrations d</w:t>
      </w:r>
      <w:r>
        <w:t>’</w:t>
      </w:r>
      <w:r w:rsidR="00C52F4A" w:rsidRPr="00605EB6">
        <w:t>amitié</w:t>
      </w:r>
      <w:r>
        <w:t>.</w:t>
      </w:r>
    </w:p>
    <w:p w14:paraId="2AC400A3" w14:textId="5CBA0BF8" w:rsidR="00C474C1" w:rsidRDefault="00C474C1" w:rsidP="00C52F4A">
      <w:r>
        <w:t>» </w:t>
      </w:r>
      <w:r w:rsidR="00C52F4A" w:rsidRPr="00605EB6">
        <w:t>C</w:t>
      </w:r>
      <w:r>
        <w:t>’</w:t>
      </w:r>
      <w:r w:rsidR="00C52F4A" w:rsidRPr="00605EB6">
        <w:t>est précisément dans un troupeau de brebis appartenant au maître de Jacques Grandin que le loup</w:t>
      </w:r>
      <w:r>
        <w:t xml:space="preserve">, </w:t>
      </w:r>
      <w:r w:rsidR="00C52F4A" w:rsidRPr="00605EB6">
        <w:t xml:space="preserve">dont </w:t>
      </w:r>
      <w:r w:rsidR="009A0CB4" w:rsidRPr="009A0CB4">
        <w:t>M</w:t>
      </w:r>
      <w:r w:rsidR="009A0CB4" w:rsidRPr="009A0CB4">
        <w:rPr>
          <w:vertAlign w:val="superscript"/>
        </w:rPr>
        <w:t>lle</w:t>
      </w:r>
      <w:r>
        <w:t> </w:t>
      </w:r>
      <w:r w:rsidR="00C52F4A" w:rsidRPr="00605EB6">
        <w:t>Henriette a parlé</w:t>
      </w:r>
      <w:r>
        <w:t xml:space="preserve">, </w:t>
      </w:r>
      <w:r w:rsidR="00C52F4A" w:rsidRPr="00605EB6">
        <w:t>était venu prendre sa proie</w:t>
      </w:r>
      <w:r>
        <w:t xml:space="preserve">. </w:t>
      </w:r>
      <w:r w:rsidR="00C52F4A" w:rsidRPr="00605EB6">
        <w:t>Ce jour-là</w:t>
      </w:r>
      <w:r>
        <w:t xml:space="preserve">, </w:t>
      </w:r>
      <w:r w:rsidR="00C52F4A" w:rsidRPr="00605EB6">
        <w:t>Jacques Grandin</w:t>
      </w:r>
      <w:r>
        <w:t xml:space="preserve">, </w:t>
      </w:r>
      <w:r w:rsidR="00C52F4A" w:rsidRPr="00605EB6">
        <w:t>en l</w:t>
      </w:r>
      <w:r>
        <w:t>’</w:t>
      </w:r>
      <w:r w:rsidR="00C52F4A" w:rsidRPr="00605EB6">
        <w:t>absence du berger</w:t>
      </w:r>
      <w:r>
        <w:t xml:space="preserve">, </w:t>
      </w:r>
      <w:r w:rsidR="00C52F4A" w:rsidRPr="00605EB6">
        <w:t>gardait le troupeau</w:t>
      </w:r>
      <w:r>
        <w:t xml:space="preserve">, </w:t>
      </w:r>
      <w:r w:rsidR="00C52F4A" w:rsidRPr="00605EB6">
        <w:t>qui parquait dans un champ de trèfle</w:t>
      </w:r>
      <w:r>
        <w:t xml:space="preserve">. </w:t>
      </w:r>
      <w:r w:rsidR="00C52F4A" w:rsidRPr="00605EB6">
        <w:t>Jean Loup n</w:t>
      </w:r>
      <w:r>
        <w:t>’</w:t>
      </w:r>
      <w:r w:rsidR="00C52F4A" w:rsidRPr="00605EB6">
        <w:t>était pas loin</w:t>
      </w:r>
      <w:r>
        <w:t xml:space="preserve">. </w:t>
      </w:r>
      <w:r w:rsidR="00C52F4A" w:rsidRPr="00605EB6">
        <w:t>Tout à coup il entendit les aboiements furieux du chien de son ami et celui-ci crier</w:t>
      </w:r>
      <w:r>
        <w:t> : « </w:t>
      </w:r>
      <w:r w:rsidR="00C52F4A" w:rsidRPr="00605EB6">
        <w:t>Au loup</w:t>
      </w:r>
      <w:r>
        <w:t> !… »</w:t>
      </w:r>
      <w:r w:rsidR="00C52F4A" w:rsidRPr="00605EB6">
        <w:t xml:space="preserve"> D</w:t>
      </w:r>
      <w:r>
        <w:t>’</w:t>
      </w:r>
      <w:r w:rsidR="00C52F4A" w:rsidRPr="00605EB6">
        <w:t>un coup d</w:t>
      </w:r>
      <w:r>
        <w:t>’</w:t>
      </w:r>
      <w:r w:rsidR="00C52F4A" w:rsidRPr="00605EB6">
        <w:t>œil rapide il vit ce qui se passait</w:t>
      </w:r>
      <w:r>
        <w:t xml:space="preserve">. </w:t>
      </w:r>
      <w:r w:rsidR="00C52F4A" w:rsidRPr="00605EB6">
        <w:t>Prompt comme l</w:t>
      </w:r>
      <w:r>
        <w:t>’</w:t>
      </w:r>
      <w:r w:rsidR="00C52F4A" w:rsidRPr="00605EB6">
        <w:t>éclair</w:t>
      </w:r>
      <w:r>
        <w:t xml:space="preserve">, </w:t>
      </w:r>
      <w:r w:rsidR="00C52F4A" w:rsidRPr="00605EB6">
        <w:t xml:space="preserve">il </w:t>
      </w:r>
      <w:r w:rsidR="0092798F" w:rsidRPr="00605EB6">
        <w:t>cass</w:t>
      </w:r>
      <w:r w:rsidR="0092798F">
        <w:t>a</w:t>
      </w:r>
      <w:r w:rsidR="0092798F" w:rsidRPr="00605EB6">
        <w:t xml:space="preserve"> </w:t>
      </w:r>
      <w:r w:rsidR="00C52F4A" w:rsidRPr="00605EB6">
        <w:t>une branche d</w:t>
      </w:r>
      <w:r>
        <w:t>’</w:t>
      </w:r>
      <w:r w:rsidR="00C52F4A" w:rsidRPr="00605EB6">
        <w:t>arbre et</w:t>
      </w:r>
      <w:r>
        <w:t xml:space="preserve">, </w:t>
      </w:r>
      <w:r w:rsidR="00C52F4A" w:rsidRPr="00605EB6">
        <w:t>ainsi armé</w:t>
      </w:r>
      <w:r>
        <w:t xml:space="preserve">, </w:t>
      </w:r>
      <w:r w:rsidR="00C52F4A" w:rsidRPr="00605EB6">
        <w:t xml:space="preserve">se </w:t>
      </w:r>
      <w:r w:rsidR="0092798F" w:rsidRPr="00605EB6">
        <w:t>précipit</w:t>
      </w:r>
      <w:r w:rsidR="0092798F">
        <w:t>a</w:t>
      </w:r>
      <w:r w:rsidR="0092798F" w:rsidRPr="00605EB6">
        <w:t xml:space="preserve"> </w:t>
      </w:r>
      <w:r w:rsidR="00C52F4A" w:rsidRPr="00605EB6">
        <w:t>à la rencontre de la bête</w:t>
      </w:r>
      <w:r>
        <w:t xml:space="preserve">, </w:t>
      </w:r>
      <w:r w:rsidR="00C52F4A" w:rsidRPr="00605EB6">
        <w:t>qui allait rentrer sous bois</w:t>
      </w:r>
      <w:r>
        <w:t xml:space="preserve">, </w:t>
      </w:r>
      <w:r w:rsidR="00C52F4A" w:rsidRPr="00605EB6">
        <w:t>emportant le pauvre agneau</w:t>
      </w:r>
      <w:r>
        <w:t xml:space="preserve">. </w:t>
      </w:r>
      <w:r w:rsidR="00C52F4A" w:rsidRPr="00605EB6">
        <w:t>Un combat terrible s</w:t>
      </w:r>
      <w:r>
        <w:t>’</w:t>
      </w:r>
      <w:r w:rsidR="00C52F4A" w:rsidRPr="00605EB6">
        <w:t>engagea entre l</w:t>
      </w:r>
      <w:r>
        <w:t>’</w:t>
      </w:r>
      <w:r w:rsidR="00C52F4A" w:rsidRPr="00605EB6">
        <w:t xml:space="preserve">homme et le </w:t>
      </w:r>
      <w:r w:rsidR="00C52F4A" w:rsidRPr="00605EB6">
        <w:lastRenderedPageBreak/>
        <w:t>loup</w:t>
      </w:r>
      <w:r>
        <w:t xml:space="preserve">. </w:t>
      </w:r>
      <w:r w:rsidR="00C52F4A" w:rsidRPr="00605EB6">
        <w:t>Mais le sauvage asséna un coup formidable sur la tête de l</w:t>
      </w:r>
      <w:r>
        <w:t>’</w:t>
      </w:r>
      <w:r w:rsidR="00C52F4A" w:rsidRPr="00605EB6">
        <w:t>animal et l</w:t>
      </w:r>
      <w:r>
        <w:t>’</w:t>
      </w:r>
      <w:r w:rsidR="00C52F4A" w:rsidRPr="00605EB6">
        <w:t>étendit raide à ses pieds</w:t>
      </w:r>
      <w:r>
        <w:t>.</w:t>
      </w:r>
    </w:p>
    <w:p w14:paraId="44CBDB01" w14:textId="16FE65E7" w:rsidR="00C474C1" w:rsidRDefault="0094609C" w:rsidP="00C52F4A">
      <w:r>
        <w:t>— </w:t>
      </w:r>
      <w:r w:rsidR="00C52F4A" w:rsidRPr="00605EB6">
        <w:t>C</w:t>
      </w:r>
      <w:r w:rsidR="00C474C1">
        <w:t>’</w:t>
      </w:r>
      <w:r w:rsidR="00C52F4A" w:rsidRPr="00605EB6">
        <w:t>est superbe</w:t>
      </w:r>
      <w:r w:rsidR="00C474C1">
        <w:t xml:space="preserve"> ! </w:t>
      </w:r>
      <w:r w:rsidR="00C52F4A" w:rsidRPr="00605EB6">
        <w:t>exclama la comtesse</w:t>
      </w:r>
      <w:r w:rsidR="00C474C1">
        <w:t>.</w:t>
      </w:r>
    </w:p>
    <w:p w14:paraId="461E547A" w14:textId="3BE57FC0" w:rsidR="00C474C1" w:rsidRDefault="0094609C" w:rsidP="00C52F4A">
      <w:r>
        <w:t>— </w:t>
      </w:r>
      <w:r w:rsidR="00C52F4A" w:rsidRPr="00605EB6">
        <w:t>Et</w:t>
      </w:r>
      <w:r w:rsidR="00C474C1">
        <w:t xml:space="preserve">, </w:t>
      </w:r>
      <w:r w:rsidR="00C52F4A" w:rsidRPr="00605EB6">
        <w:t xml:space="preserve">acheva </w:t>
      </w:r>
      <w:r w:rsidR="00C474C1">
        <w:t>M. de </w:t>
      </w:r>
      <w:r w:rsidR="00C52F4A" w:rsidRPr="00605EB6">
        <w:t>Violaine</w:t>
      </w:r>
      <w:r w:rsidR="00C474C1">
        <w:t xml:space="preserve">, </w:t>
      </w:r>
      <w:r w:rsidR="00C52F4A" w:rsidRPr="00605EB6">
        <w:t>l</w:t>
      </w:r>
      <w:r w:rsidR="00C474C1">
        <w:t>’</w:t>
      </w:r>
      <w:r w:rsidR="00C52F4A" w:rsidRPr="00605EB6">
        <w:t>agneau délivré</w:t>
      </w:r>
      <w:r w:rsidR="00C474C1">
        <w:t xml:space="preserve">, </w:t>
      </w:r>
      <w:r w:rsidR="00C52F4A" w:rsidRPr="00605EB6">
        <w:t>qui avait seulement les dents du loup marquées sur son dos</w:t>
      </w:r>
      <w:r w:rsidR="00C474C1">
        <w:t xml:space="preserve">, </w:t>
      </w:r>
      <w:r w:rsidR="00C52F4A" w:rsidRPr="00605EB6">
        <w:t>courut rejoindre sa mère en bêlant</w:t>
      </w:r>
      <w:r w:rsidR="00C474C1">
        <w:t>.</w:t>
      </w:r>
    </w:p>
    <w:p w14:paraId="32A9BFE9" w14:textId="5CF2967C" w:rsidR="00C474C1" w:rsidRDefault="0094609C" w:rsidP="00C52F4A">
      <w:r>
        <w:t>— </w:t>
      </w:r>
      <w:r w:rsidR="00C52F4A" w:rsidRPr="00605EB6">
        <w:t>Et l</w:t>
      </w:r>
      <w:r w:rsidR="00C474C1">
        <w:t>’</w:t>
      </w:r>
      <w:r w:rsidR="00C52F4A" w:rsidRPr="00605EB6">
        <w:t>enfant</w:t>
      </w:r>
      <w:r w:rsidR="00C474C1">
        <w:t xml:space="preserve">, </w:t>
      </w:r>
      <w:r w:rsidR="00C52F4A" w:rsidRPr="00605EB6">
        <w:t>monsieur de Violaine</w:t>
      </w:r>
      <w:r w:rsidR="00C474C1">
        <w:t xml:space="preserve">, </w:t>
      </w:r>
      <w:r w:rsidR="00C52F4A" w:rsidRPr="00605EB6">
        <w:t>l</w:t>
      </w:r>
      <w:r w:rsidR="00C474C1">
        <w:t>’</w:t>
      </w:r>
      <w:r w:rsidR="00C52F4A" w:rsidRPr="00605EB6">
        <w:t>enfant également sauvé par Jean Loup</w:t>
      </w:r>
      <w:r w:rsidR="00C474C1">
        <w:t xml:space="preserve"> ? </w:t>
      </w:r>
      <w:r w:rsidR="00C52F4A" w:rsidRPr="00605EB6">
        <w:t xml:space="preserve">demanda avidement </w:t>
      </w:r>
      <w:r w:rsidR="009A0CB4" w:rsidRPr="009A0CB4">
        <w:t>M</w:t>
      </w:r>
      <w:r w:rsidR="009A0CB4" w:rsidRPr="009A0CB4">
        <w:rPr>
          <w:vertAlign w:val="superscript"/>
        </w:rPr>
        <w:t>me</w:t>
      </w:r>
      <w:r w:rsidR="00C474C1">
        <w:t> de </w:t>
      </w:r>
      <w:r w:rsidR="00C52F4A" w:rsidRPr="00605EB6">
        <w:t>Maurienne</w:t>
      </w:r>
      <w:r w:rsidR="00C474C1">
        <w:t>.</w:t>
      </w:r>
    </w:p>
    <w:p w14:paraId="2D8DC9B4" w14:textId="7B206289" w:rsidR="00C474C1" w:rsidRDefault="0094609C" w:rsidP="00C52F4A">
      <w:r>
        <w:t>— </w:t>
      </w:r>
      <w:r w:rsidR="00C52F4A" w:rsidRPr="00605EB6">
        <w:t>Voici</w:t>
      </w:r>
      <w:r w:rsidR="00C474C1">
        <w:t xml:space="preserve">, </w:t>
      </w:r>
      <w:r w:rsidR="00C52F4A" w:rsidRPr="00605EB6">
        <w:t>madame la comtesse</w:t>
      </w:r>
      <w:r w:rsidR="00C474C1">
        <w:t xml:space="preserve">. : </w:t>
      </w:r>
      <w:r w:rsidR="00C52F4A" w:rsidRPr="00605EB6">
        <w:t>Au mois de juin dernier</w:t>
      </w:r>
      <w:r w:rsidR="00C474C1">
        <w:t xml:space="preserve">, </w:t>
      </w:r>
      <w:r w:rsidR="00C52F4A" w:rsidRPr="00605EB6">
        <w:t xml:space="preserve">sept ou huit petits garçons de </w:t>
      </w:r>
      <w:r w:rsidR="00E17829" w:rsidRPr="00605EB6">
        <w:t>Blign</w:t>
      </w:r>
      <w:r w:rsidR="00E17829">
        <w:t>i</w:t>
      </w:r>
      <w:r w:rsidR="00E17829" w:rsidRPr="00605EB6">
        <w:t>court</w:t>
      </w:r>
      <w:r w:rsidR="00C474C1">
        <w:t xml:space="preserve">, </w:t>
      </w:r>
      <w:r w:rsidR="00C52F4A" w:rsidRPr="00605EB6">
        <w:t>âgés de dix à quatorze ans</w:t>
      </w:r>
      <w:r w:rsidR="00C474C1">
        <w:t xml:space="preserve">, </w:t>
      </w:r>
      <w:r w:rsidR="00C52F4A" w:rsidRPr="00605EB6">
        <w:t>se baignaient dans un endroit peu profond de la rivière</w:t>
      </w:r>
      <w:r w:rsidR="00C474C1">
        <w:t xml:space="preserve">. </w:t>
      </w:r>
      <w:r w:rsidR="00C52F4A" w:rsidRPr="00605EB6">
        <w:t>L</w:t>
      </w:r>
      <w:r w:rsidR="00C474C1">
        <w:t>’</w:t>
      </w:r>
      <w:r w:rsidR="00C52F4A" w:rsidRPr="00605EB6">
        <w:t>un deux</w:t>
      </w:r>
      <w:r w:rsidR="00C474C1">
        <w:t xml:space="preserve">, </w:t>
      </w:r>
      <w:r w:rsidR="00C52F4A" w:rsidRPr="00605EB6">
        <w:t>un gamin de douze ans</w:t>
      </w:r>
      <w:r w:rsidR="00C474C1">
        <w:t xml:space="preserve">, </w:t>
      </w:r>
      <w:r w:rsidR="00C52F4A" w:rsidRPr="00605EB6">
        <w:t>faisant le vaillant</w:t>
      </w:r>
      <w:r w:rsidR="00C474C1">
        <w:t xml:space="preserve">, </w:t>
      </w:r>
      <w:r w:rsidR="00C52F4A" w:rsidRPr="00605EB6">
        <w:t>raillant les autres qu</w:t>
      </w:r>
      <w:r w:rsidR="00C474C1">
        <w:t>’</w:t>
      </w:r>
      <w:r w:rsidR="00C52F4A" w:rsidRPr="00605EB6">
        <w:t>il appelait peureux</w:t>
      </w:r>
      <w:r w:rsidR="00C474C1">
        <w:t xml:space="preserve">, </w:t>
      </w:r>
      <w:r w:rsidR="00C52F4A" w:rsidRPr="00605EB6">
        <w:t>s</w:t>
      </w:r>
      <w:r w:rsidR="00C474C1">
        <w:t>’</w:t>
      </w:r>
      <w:r w:rsidR="00C52F4A" w:rsidRPr="00605EB6">
        <w:t>éloigna malencontreusement de ses camarades et tomba dans une fosse</w:t>
      </w:r>
      <w:r w:rsidR="00C474C1">
        <w:t xml:space="preserve">, </w:t>
      </w:r>
      <w:r w:rsidR="00C52F4A" w:rsidRPr="00605EB6">
        <w:t>dans une sorte de puits de plusieurs mètres de profondeur</w:t>
      </w:r>
      <w:r w:rsidR="00C474C1">
        <w:t xml:space="preserve">. </w:t>
      </w:r>
      <w:r w:rsidR="00C52F4A" w:rsidRPr="00605EB6">
        <w:t>Pris aussitôt dans un tourbillon</w:t>
      </w:r>
      <w:r w:rsidR="00C474C1">
        <w:t xml:space="preserve">, </w:t>
      </w:r>
      <w:r w:rsidR="00C52F4A" w:rsidRPr="00605EB6">
        <w:t>comme il y en a tant dans le Frou</w:t>
      </w:r>
      <w:r w:rsidR="00C474C1">
        <w:t xml:space="preserve">, </w:t>
      </w:r>
      <w:r w:rsidR="00C52F4A" w:rsidRPr="00605EB6">
        <w:t>il allait infailliblement périr</w:t>
      </w:r>
      <w:r w:rsidR="004540F3">
        <w:t> ;</w:t>
      </w:r>
      <w:r w:rsidR="00C474C1">
        <w:t xml:space="preserve"> </w:t>
      </w:r>
      <w:r w:rsidR="00C52F4A" w:rsidRPr="00605EB6">
        <w:t>car</w:t>
      </w:r>
      <w:r w:rsidR="00C474C1">
        <w:t xml:space="preserve">, </w:t>
      </w:r>
      <w:r w:rsidR="00C52F4A" w:rsidRPr="00605EB6">
        <w:t>aucun de ses camarades ne sachant nager</w:t>
      </w:r>
      <w:r w:rsidR="00C474C1">
        <w:t xml:space="preserve">, </w:t>
      </w:r>
      <w:r w:rsidR="00C52F4A" w:rsidRPr="00605EB6">
        <w:t>ils ne pouvaient lui porter secours</w:t>
      </w:r>
      <w:r w:rsidR="00C474C1">
        <w:t>.</w:t>
      </w:r>
    </w:p>
    <w:p w14:paraId="46BA4D98" w14:textId="77777777" w:rsidR="00C474C1" w:rsidRDefault="00C474C1" w:rsidP="00C52F4A">
      <w:r>
        <w:t>» </w:t>
      </w:r>
      <w:r w:rsidR="00C52F4A" w:rsidRPr="00605EB6">
        <w:t>Ayant vu l</w:t>
      </w:r>
      <w:r>
        <w:t>’</w:t>
      </w:r>
      <w:r w:rsidR="00C52F4A" w:rsidRPr="00605EB6">
        <w:t>imprudent s</w:t>
      </w:r>
      <w:r>
        <w:t>’</w:t>
      </w:r>
      <w:r w:rsidR="00C52F4A" w:rsidRPr="00605EB6">
        <w:t>enfoncer sous l</w:t>
      </w:r>
      <w:r>
        <w:t>’</w:t>
      </w:r>
      <w:r w:rsidR="00C52F4A" w:rsidRPr="00605EB6">
        <w:t>eau et ne le voyant plus reparaître</w:t>
      </w:r>
      <w:r>
        <w:t xml:space="preserve">, </w:t>
      </w:r>
      <w:r w:rsidR="00C52F4A" w:rsidRPr="00605EB6">
        <w:t>ils comprirent qu</w:t>
      </w:r>
      <w:r>
        <w:t>’</w:t>
      </w:r>
      <w:r w:rsidR="00C52F4A" w:rsidRPr="00605EB6">
        <w:t>il était perdu</w:t>
      </w:r>
      <w:r>
        <w:t xml:space="preserve">. </w:t>
      </w:r>
      <w:r w:rsidR="00C52F4A" w:rsidRPr="00605EB6">
        <w:t>Alors ils jetèrent des cris perçants</w:t>
      </w:r>
      <w:r>
        <w:t xml:space="preserve">, </w:t>
      </w:r>
      <w:r w:rsidR="00C52F4A" w:rsidRPr="00605EB6">
        <w:t>appelant au secours</w:t>
      </w:r>
      <w:r>
        <w:t xml:space="preserve">. </w:t>
      </w:r>
      <w:r w:rsidR="00C52F4A" w:rsidRPr="00605EB6">
        <w:t>Mais ils se trouvaient à une certaine distance du village et ils ne voyaient personne aux alentours qui pût arriver à temps pour sauver le malheureux</w:t>
      </w:r>
      <w:r>
        <w:t>.</w:t>
      </w:r>
    </w:p>
    <w:p w14:paraId="46AFC700" w14:textId="77777777" w:rsidR="00C474C1" w:rsidRDefault="00C474C1" w:rsidP="00C52F4A">
      <w:r>
        <w:t>» </w:t>
      </w:r>
      <w:r w:rsidR="00C52F4A" w:rsidRPr="00605EB6">
        <w:t>Heureusement</w:t>
      </w:r>
      <w:r>
        <w:t xml:space="preserve">, </w:t>
      </w:r>
      <w:r w:rsidR="00C52F4A" w:rsidRPr="00605EB6">
        <w:t>Jean Loup était en promenade de ce côté</w:t>
      </w:r>
      <w:r>
        <w:t xml:space="preserve"> : </w:t>
      </w:r>
      <w:r w:rsidR="00C52F4A" w:rsidRPr="00605EB6">
        <w:t>les cris désespérés des enfants frappèrent ses oreilles et il devina probablement qu</w:t>
      </w:r>
      <w:r>
        <w:t>’</w:t>
      </w:r>
      <w:r w:rsidR="00C52F4A" w:rsidRPr="00605EB6">
        <w:t>un être humain était en danger de mort</w:t>
      </w:r>
      <w:r>
        <w:t>.</w:t>
      </w:r>
    </w:p>
    <w:p w14:paraId="17328FD0" w14:textId="77777777" w:rsidR="00C474C1" w:rsidRDefault="00C474C1" w:rsidP="00C52F4A">
      <w:r>
        <w:lastRenderedPageBreak/>
        <w:t>» </w:t>
      </w:r>
      <w:r w:rsidR="00C52F4A" w:rsidRPr="00605EB6">
        <w:t>Quoi qu</w:t>
      </w:r>
      <w:r>
        <w:t>’</w:t>
      </w:r>
      <w:r w:rsidR="00C52F4A" w:rsidRPr="00605EB6">
        <w:t>il en soit</w:t>
      </w:r>
      <w:r>
        <w:t xml:space="preserve">, </w:t>
      </w:r>
      <w:r w:rsidR="00C52F4A" w:rsidRPr="00605EB6">
        <w:t>il s</w:t>
      </w:r>
      <w:r>
        <w:t>’</w:t>
      </w:r>
      <w:r w:rsidR="00C52F4A" w:rsidRPr="00605EB6">
        <w:t>élança hors de la forêt et</w:t>
      </w:r>
      <w:r>
        <w:t xml:space="preserve">, </w:t>
      </w:r>
      <w:r w:rsidR="00C52F4A" w:rsidRPr="00605EB6">
        <w:t>en quelques bonds</w:t>
      </w:r>
      <w:r>
        <w:t xml:space="preserve">, </w:t>
      </w:r>
      <w:r w:rsidR="00C52F4A" w:rsidRPr="00605EB6">
        <w:t>il arriva au bord de la rivière</w:t>
      </w:r>
      <w:r>
        <w:t>.</w:t>
      </w:r>
    </w:p>
    <w:p w14:paraId="3A96C1B3" w14:textId="77777777" w:rsidR="00C474C1" w:rsidRDefault="00C474C1" w:rsidP="00C52F4A">
      <w:r>
        <w:t>» </w:t>
      </w:r>
      <w:r w:rsidR="00C52F4A" w:rsidRPr="00605EB6">
        <w:t>Les enfants</w:t>
      </w:r>
      <w:r>
        <w:t xml:space="preserve">, </w:t>
      </w:r>
      <w:r w:rsidR="00C52F4A" w:rsidRPr="00605EB6">
        <w:t>criant toujours</w:t>
      </w:r>
      <w:r>
        <w:t xml:space="preserve">, </w:t>
      </w:r>
      <w:r w:rsidR="00C52F4A" w:rsidRPr="00605EB6">
        <w:t>lui montrèrent l</w:t>
      </w:r>
      <w:r>
        <w:t>’</w:t>
      </w:r>
      <w:r w:rsidR="00C52F4A" w:rsidRPr="00605EB6">
        <w:t>endroit où leur camarade avait disparu</w:t>
      </w:r>
      <w:r>
        <w:t xml:space="preserve">. </w:t>
      </w:r>
      <w:r w:rsidR="00C52F4A" w:rsidRPr="00605EB6">
        <w:t>Il comprit</w:t>
      </w:r>
      <w:r>
        <w:t xml:space="preserve">. </w:t>
      </w:r>
      <w:r w:rsidR="00C52F4A" w:rsidRPr="00605EB6">
        <w:t>Il se débarrassa lestement de ses peaux de loup</w:t>
      </w:r>
      <w:r>
        <w:t xml:space="preserve">, </w:t>
      </w:r>
      <w:r w:rsidR="00C52F4A" w:rsidRPr="00605EB6">
        <w:t>se jeta à l</w:t>
      </w:r>
      <w:r>
        <w:t>’</w:t>
      </w:r>
      <w:r w:rsidR="00C52F4A" w:rsidRPr="00605EB6">
        <w:t>eau</w:t>
      </w:r>
      <w:r>
        <w:t xml:space="preserve">, </w:t>
      </w:r>
      <w:r w:rsidR="00340EE6">
        <w:t>et</w:t>
      </w:r>
      <w:r w:rsidR="00C52F4A" w:rsidRPr="00605EB6">
        <w:t xml:space="preserve"> plongea</w:t>
      </w:r>
      <w:r>
        <w:t xml:space="preserve">, – </w:t>
      </w:r>
      <w:r w:rsidR="00C52F4A" w:rsidRPr="00605EB6">
        <w:t>car il faut bien vous dire</w:t>
      </w:r>
      <w:r>
        <w:t xml:space="preserve">, </w:t>
      </w:r>
      <w:r w:rsidR="00C52F4A" w:rsidRPr="00605EB6">
        <w:t>mesdames</w:t>
      </w:r>
      <w:r>
        <w:t xml:space="preserve">, </w:t>
      </w:r>
      <w:r w:rsidR="00C52F4A" w:rsidRPr="00605EB6">
        <w:t>que Jean Loup nage comme un poisson</w:t>
      </w:r>
      <w:r>
        <w:t xml:space="preserve">. – </w:t>
      </w:r>
      <w:r w:rsidR="00C52F4A" w:rsidRPr="00605EB6">
        <w:t>Il reparut tenant le noyé entre ses bras</w:t>
      </w:r>
      <w:r>
        <w:t xml:space="preserve">, </w:t>
      </w:r>
      <w:r w:rsidR="00C52F4A" w:rsidRPr="00605EB6">
        <w:t>gagna la rive et sortit de l</w:t>
      </w:r>
      <w:r>
        <w:t>’</w:t>
      </w:r>
      <w:r w:rsidR="00C52F4A" w:rsidRPr="00605EB6">
        <w:t>eau avec son précieux fardeau</w:t>
      </w:r>
      <w:r>
        <w:t>.</w:t>
      </w:r>
    </w:p>
    <w:p w14:paraId="265C2DF2" w14:textId="77777777" w:rsidR="00C474C1" w:rsidRDefault="00C474C1" w:rsidP="00C52F4A">
      <w:r>
        <w:t>» </w:t>
      </w:r>
      <w:r w:rsidR="00C52F4A" w:rsidRPr="00605EB6">
        <w:t>L</w:t>
      </w:r>
      <w:r>
        <w:t>’</w:t>
      </w:r>
      <w:r w:rsidR="00C52F4A" w:rsidRPr="00605EB6">
        <w:t>enfant était sauvé</w:t>
      </w:r>
      <w:r>
        <w:t xml:space="preserve">. </w:t>
      </w:r>
      <w:r w:rsidR="00C52F4A" w:rsidRPr="00605EB6">
        <w:t>Il rendit de l</w:t>
      </w:r>
      <w:r>
        <w:t>’</w:t>
      </w:r>
      <w:r w:rsidR="00C52F4A" w:rsidRPr="00605EB6">
        <w:t>eau par la bouche</w:t>
      </w:r>
      <w:r>
        <w:t xml:space="preserve">, </w:t>
      </w:r>
      <w:r w:rsidR="00C52F4A" w:rsidRPr="00605EB6">
        <w:t>le nez et les oreilles</w:t>
      </w:r>
      <w:r>
        <w:t xml:space="preserve">, </w:t>
      </w:r>
      <w:r w:rsidR="00C52F4A" w:rsidRPr="00605EB6">
        <w:t>et</w:t>
      </w:r>
      <w:r>
        <w:t xml:space="preserve">, </w:t>
      </w:r>
      <w:r w:rsidR="00C52F4A" w:rsidRPr="00605EB6">
        <w:t>au bout d</w:t>
      </w:r>
      <w:r>
        <w:t>’</w:t>
      </w:r>
      <w:r w:rsidR="00C52F4A" w:rsidRPr="00605EB6">
        <w:t>un instant</w:t>
      </w:r>
      <w:r>
        <w:t xml:space="preserve">, </w:t>
      </w:r>
      <w:r w:rsidR="00C52F4A" w:rsidRPr="00605EB6">
        <w:t>quand il ouvrit les yeux</w:t>
      </w:r>
      <w:r>
        <w:t xml:space="preserve">, </w:t>
      </w:r>
      <w:r w:rsidR="00C52F4A" w:rsidRPr="00605EB6">
        <w:t>il vit devant lui son sauveur et sa mère</w:t>
      </w:r>
      <w:r>
        <w:t xml:space="preserve">, </w:t>
      </w:r>
      <w:r w:rsidR="00C52F4A" w:rsidRPr="00605EB6">
        <w:t>accourue aux cris</w:t>
      </w:r>
      <w:r>
        <w:t xml:space="preserve">, </w:t>
      </w:r>
      <w:r w:rsidR="00C52F4A" w:rsidRPr="00605EB6">
        <w:t>qui pleuraient de joie tous les deux</w:t>
      </w:r>
      <w:r>
        <w:t>.</w:t>
      </w:r>
    </w:p>
    <w:p w14:paraId="01C87FBE" w14:textId="77777777" w:rsidR="00C474C1" w:rsidRDefault="00C474C1" w:rsidP="00C52F4A">
      <w:r>
        <w:t>» </w:t>
      </w:r>
      <w:r w:rsidR="00C52F4A" w:rsidRPr="00605EB6">
        <w:t>Voilà</w:t>
      </w:r>
      <w:r>
        <w:t xml:space="preserve">, </w:t>
      </w:r>
      <w:r w:rsidR="00C52F4A" w:rsidRPr="00605EB6">
        <w:t>mesdames et mesdemoiselles</w:t>
      </w:r>
      <w:r>
        <w:t xml:space="preserve">, </w:t>
      </w:r>
      <w:r w:rsidR="00C52F4A" w:rsidRPr="00605EB6">
        <w:t>la dernière prouesse connue de Jean Loup</w:t>
      </w:r>
      <w:r>
        <w:t>.</w:t>
      </w:r>
    </w:p>
    <w:p w14:paraId="41F13D01" w14:textId="6BDD2F34" w:rsidR="00C474C1" w:rsidRDefault="0094609C" w:rsidP="00C52F4A">
      <w:r>
        <w:t>— </w:t>
      </w:r>
      <w:r w:rsidR="00C52F4A" w:rsidRPr="00605EB6">
        <w:t>Tout cela est très beau</w:t>
      </w:r>
      <w:r w:rsidR="00C474C1">
        <w:t xml:space="preserve">, </w:t>
      </w:r>
      <w:r w:rsidR="00C52F4A" w:rsidRPr="00605EB6">
        <w:t>monsieur de Violaine</w:t>
      </w:r>
      <w:r w:rsidR="00C474C1">
        <w:t xml:space="preserve">, </w:t>
      </w:r>
      <w:r w:rsidR="00C52F4A" w:rsidRPr="00605EB6">
        <w:t>s</w:t>
      </w:r>
      <w:r w:rsidR="00C474C1">
        <w:t>’</w:t>
      </w:r>
      <w:r w:rsidR="00C52F4A" w:rsidRPr="00605EB6">
        <w:t>écria la comtesse avec enthousiasme</w:t>
      </w:r>
      <w:r w:rsidR="00C474C1">
        <w:t xml:space="preserve"> ; </w:t>
      </w:r>
      <w:r w:rsidR="00C52F4A" w:rsidRPr="00605EB6">
        <w:t>votre sauvage est tout simplement un héros</w:t>
      </w:r>
      <w:r w:rsidR="00C474C1">
        <w:t> !</w:t>
      </w:r>
    </w:p>
    <w:p w14:paraId="3ED215FA" w14:textId="1145FCB3" w:rsidR="00C474C1" w:rsidRDefault="0094609C" w:rsidP="00C52F4A">
      <w:r>
        <w:t>— </w:t>
      </w:r>
      <w:r w:rsidR="00C52F4A" w:rsidRPr="00605EB6">
        <w:t>Oh</w:t>
      </w:r>
      <w:r w:rsidR="00C474C1">
        <w:t xml:space="preserve"> ! </w:t>
      </w:r>
      <w:r w:rsidR="00C52F4A" w:rsidRPr="00605EB6">
        <w:t>pas encore</w:t>
      </w:r>
      <w:r w:rsidR="00C474C1">
        <w:t xml:space="preserve">, </w:t>
      </w:r>
      <w:r w:rsidR="00C52F4A" w:rsidRPr="00605EB6">
        <w:t>madame</w:t>
      </w:r>
      <w:r w:rsidR="00C474C1">
        <w:t xml:space="preserve">, </w:t>
      </w:r>
      <w:r w:rsidR="00C52F4A" w:rsidRPr="00605EB6">
        <w:t>répliqua-t-il en souriant</w:t>
      </w:r>
      <w:r w:rsidR="00C474C1">
        <w:t xml:space="preserve"> ; </w:t>
      </w:r>
      <w:r w:rsidR="00C52F4A" w:rsidRPr="00605EB6">
        <w:t>mais il cherche à le devenir</w:t>
      </w:r>
      <w:r w:rsidR="00C474C1">
        <w:t>.</w:t>
      </w:r>
    </w:p>
    <w:p w14:paraId="0950EE22" w14:textId="14D7969E" w:rsidR="00C474C1" w:rsidRDefault="0094609C" w:rsidP="00C52F4A">
      <w:r>
        <w:t>— </w:t>
      </w:r>
      <w:r w:rsidR="00C52F4A" w:rsidRPr="00605EB6">
        <w:t>Il a en vous un ami précieux</w:t>
      </w:r>
      <w:r w:rsidR="00C474C1">
        <w:t xml:space="preserve">, </w:t>
      </w:r>
      <w:r w:rsidR="00C52F4A" w:rsidRPr="00605EB6">
        <w:t>monsieur</w:t>
      </w:r>
      <w:r w:rsidR="00C474C1">
        <w:t xml:space="preserve"> ; </w:t>
      </w:r>
      <w:r w:rsidR="00C52F4A" w:rsidRPr="00605EB6">
        <w:t>sans le connaître</w:t>
      </w:r>
      <w:r w:rsidR="00C474C1">
        <w:t xml:space="preserve">, </w:t>
      </w:r>
      <w:r w:rsidR="00C52F4A" w:rsidRPr="00605EB6">
        <w:t>sans l</w:t>
      </w:r>
      <w:r w:rsidR="00C474C1">
        <w:t>’</w:t>
      </w:r>
      <w:r w:rsidR="00C52F4A" w:rsidRPr="00605EB6">
        <w:t>avoir vu</w:t>
      </w:r>
      <w:r w:rsidR="00C474C1">
        <w:t xml:space="preserve">, </w:t>
      </w:r>
      <w:r w:rsidR="00C52F4A" w:rsidRPr="00605EB6">
        <w:t>seulement à vous entendre</w:t>
      </w:r>
      <w:r w:rsidR="00C474C1">
        <w:t xml:space="preserve">, </w:t>
      </w:r>
      <w:r w:rsidR="00C52F4A" w:rsidRPr="00605EB6">
        <w:t>on l</w:t>
      </w:r>
      <w:r w:rsidR="00C474C1">
        <w:t>’</w:t>
      </w:r>
      <w:r w:rsidR="00C52F4A" w:rsidRPr="00605EB6">
        <w:t>aime</w:t>
      </w:r>
      <w:r w:rsidR="00C474C1">
        <w:t xml:space="preserve">, </w:t>
      </w:r>
      <w:r w:rsidR="00C52F4A" w:rsidRPr="00605EB6">
        <w:t>ce sauvage</w:t>
      </w:r>
      <w:r w:rsidR="00C474C1">
        <w:t>.</w:t>
      </w:r>
    </w:p>
    <w:p w14:paraId="38BDFFE7" w14:textId="4EDEA697" w:rsidR="00C474C1" w:rsidRDefault="0094609C" w:rsidP="00C52F4A">
      <w:r>
        <w:t>— </w:t>
      </w:r>
      <w:r w:rsidR="00C52F4A" w:rsidRPr="00605EB6">
        <w:t>Mon Dieu</w:t>
      </w:r>
      <w:r w:rsidR="00C474C1">
        <w:t xml:space="preserve">, </w:t>
      </w:r>
      <w:r w:rsidR="00C52F4A" w:rsidRPr="00605EB6">
        <w:t>madame</w:t>
      </w:r>
      <w:r w:rsidR="00C474C1">
        <w:t xml:space="preserve">, </w:t>
      </w:r>
      <w:r w:rsidR="00C52F4A" w:rsidRPr="00605EB6">
        <w:t>comme on n</w:t>
      </w:r>
      <w:r w:rsidR="00C474C1">
        <w:t>’</w:t>
      </w:r>
      <w:r w:rsidR="00C52F4A" w:rsidRPr="00605EB6">
        <w:t>a aucune raison de le détester</w:t>
      </w:r>
      <w:r w:rsidR="00C474C1">
        <w:t xml:space="preserve">, </w:t>
      </w:r>
      <w:r w:rsidR="00C52F4A" w:rsidRPr="00605EB6">
        <w:t>on a le droit de l</w:t>
      </w:r>
      <w:r w:rsidR="00C474C1">
        <w:t>’</w:t>
      </w:r>
      <w:r w:rsidR="00C52F4A" w:rsidRPr="00605EB6">
        <w:t>aimer</w:t>
      </w:r>
      <w:r w:rsidR="00C474C1">
        <w:t xml:space="preserve">, </w:t>
      </w:r>
      <w:r w:rsidR="00C52F4A" w:rsidRPr="00605EB6">
        <w:t>dans une certaine mesure</w:t>
      </w:r>
      <w:r w:rsidR="00C474C1">
        <w:t xml:space="preserve">, </w:t>
      </w:r>
      <w:r w:rsidR="00C52F4A" w:rsidRPr="00605EB6">
        <w:t>cependant</w:t>
      </w:r>
      <w:r w:rsidR="00C474C1">
        <w:t xml:space="preserve">. </w:t>
      </w:r>
      <w:r w:rsidR="00C52F4A" w:rsidRPr="00605EB6">
        <w:t>Jean Loup a trouvé le moyen de conquérir</w:t>
      </w:r>
      <w:r w:rsidR="00C474C1">
        <w:t xml:space="preserve">, </w:t>
      </w:r>
      <w:r w:rsidR="00C52F4A" w:rsidRPr="00605EB6">
        <w:t>d</w:t>
      </w:r>
      <w:r w:rsidR="00C474C1">
        <w:t>’</w:t>
      </w:r>
      <w:r w:rsidR="00C52F4A" w:rsidRPr="00605EB6">
        <w:t>un seul coup</w:t>
      </w:r>
      <w:r w:rsidR="00C474C1">
        <w:t xml:space="preserve">, </w:t>
      </w:r>
      <w:r w:rsidR="00C52F4A" w:rsidRPr="00605EB6">
        <w:t>le cœur de toutes les mères</w:t>
      </w:r>
      <w:r w:rsidR="00C474C1">
        <w:t xml:space="preserve">. </w:t>
      </w:r>
      <w:r w:rsidR="00C52F4A" w:rsidRPr="00605EB6">
        <w:t xml:space="preserve">Les femmes de </w:t>
      </w:r>
      <w:r w:rsidR="00340EE6" w:rsidRPr="00605EB6">
        <w:t>Blign</w:t>
      </w:r>
      <w:r w:rsidR="00340EE6">
        <w:t>i</w:t>
      </w:r>
      <w:r w:rsidR="00340EE6" w:rsidRPr="00605EB6">
        <w:t xml:space="preserve">court </w:t>
      </w:r>
      <w:r w:rsidR="00C52F4A" w:rsidRPr="00605EB6">
        <w:t>lui tresseraient volontiers des couronnes</w:t>
      </w:r>
      <w:r w:rsidR="00C474C1">
        <w:t xml:space="preserve">. </w:t>
      </w:r>
      <w:r w:rsidR="00C52F4A" w:rsidRPr="00605EB6">
        <w:t xml:space="preserve">Il y a bien encore à Vaucourt et à Mareille des enfants qui ont peur de lui </w:t>
      </w:r>
      <w:r w:rsidR="00C52F4A" w:rsidRPr="00605EB6">
        <w:lastRenderedPageBreak/>
        <w:t>et qui</w:t>
      </w:r>
      <w:r w:rsidR="00C474C1">
        <w:t xml:space="preserve">, </w:t>
      </w:r>
      <w:r w:rsidR="00C52F4A" w:rsidRPr="00605EB6">
        <w:t>de loin</w:t>
      </w:r>
      <w:r w:rsidR="00C474C1">
        <w:t xml:space="preserve">, </w:t>
      </w:r>
      <w:r w:rsidR="00C52F4A" w:rsidRPr="00605EB6">
        <w:t>lui jettent des pierres</w:t>
      </w:r>
      <w:r w:rsidR="00C474C1">
        <w:t xml:space="preserve"> ; </w:t>
      </w:r>
      <w:r w:rsidR="00C52F4A" w:rsidRPr="00605EB6">
        <w:t xml:space="preserve">mais ceux de </w:t>
      </w:r>
      <w:r w:rsidR="00340EE6" w:rsidRPr="00605EB6">
        <w:t>Blign</w:t>
      </w:r>
      <w:r w:rsidR="00340EE6">
        <w:t>i</w:t>
      </w:r>
      <w:r w:rsidR="00340EE6" w:rsidRPr="00605EB6">
        <w:t xml:space="preserve">court </w:t>
      </w:r>
      <w:r w:rsidR="00C52F4A" w:rsidRPr="00605EB6">
        <w:t>ont pour Jean Loup</w:t>
      </w:r>
      <w:r w:rsidR="00C474C1">
        <w:t xml:space="preserve">, </w:t>
      </w:r>
      <w:r w:rsidR="00C52F4A" w:rsidRPr="00605EB6">
        <w:t>maintenant</w:t>
      </w:r>
      <w:r w:rsidR="00C474C1">
        <w:t xml:space="preserve">, </w:t>
      </w:r>
      <w:r w:rsidR="00C52F4A" w:rsidRPr="00605EB6">
        <w:t>un grand respect</w:t>
      </w:r>
      <w:r w:rsidR="00C474C1">
        <w:t>.</w:t>
      </w:r>
    </w:p>
    <w:p w14:paraId="17F01F3B" w14:textId="623789D3" w:rsidR="00C474C1" w:rsidRDefault="0094609C" w:rsidP="00C52F4A">
      <w:r>
        <w:t>— </w:t>
      </w:r>
      <w:r w:rsidR="00C52F4A" w:rsidRPr="00605EB6">
        <w:t>C</w:t>
      </w:r>
      <w:r w:rsidR="00C474C1">
        <w:t>’</w:t>
      </w:r>
      <w:r w:rsidR="00C52F4A" w:rsidRPr="00605EB6">
        <w:t>est bien</w:t>
      </w:r>
      <w:r w:rsidR="00C474C1">
        <w:t xml:space="preserve"> : </w:t>
      </w:r>
      <w:r w:rsidR="00C52F4A" w:rsidRPr="00605EB6">
        <w:t>ils savent qu</w:t>
      </w:r>
      <w:r w:rsidR="00C474C1">
        <w:t>’</w:t>
      </w:r>
      <w:r w:rsidR="00C52F4A" w:rsidRPr="00605EB6">
        <w:t>il a sauvé la vie à l</w:t>
      </w:r>
      <w:r w:rsidR="00C474C1">
        <w:t>’</w:t>
      </w:r>
      <w:r w:rsidR="00C52F4A" w:rsidRPr="00605EB6">
        <w:t>un d</w:t>
      </w:r>
      <w:r w:rsidR="00C474C1">
        <w:t>’</w:t>
      </w:r>
      <w:r w:rsidR="00C52F4A" w:rsidRPr="00605EB6">
        <w:t>eux</w:t>
      </w:r>
      <w:r w:rsidR="00C474C1">
        <w:t xml:space="preserve"> ; </w:t>
      </w:r>
      <w:r w:rsidR="00C52F4A" w:rsidRPr="00605EB6">
        <w:t>ils sont reconnaissants</w:t>
      </w:r>
      <w:r w:rsidR="00C474C1">
        <w:t>.</w:t>
      </w:r>
    </w:p>
    <w:p w14:paraId="5A1D9BF8" w14:textId="6DF2C199" w:rsidR="00C474C1" w:rsidRDefault="0094609C" w:rsidP="00C52F4A">
      <w:r>
        <w:t>— </w:t>
      </w:r>
      <w:r w:rsidR="00C52F4A" w:rsidRPr="00605EB6">
        <w:t>Oui</w:t>
      </w:r>
      <w:r w:rsidR="00C474C1">
        <w:t xml:space="preserve">, </w:t>
      </w:r>
      <w:r w:rsidR="00C52F4A" w:rsidRPr="00605EB6">
        <w:t>madame</w:t>
      </w:r>
      <w:r w:rsidR="00C474C1">
        <w:t>.</w:t>
      </w:r>
    </w:p>
    <w:p w14:paraId="2A1F70A3" w14:textId="77777777" w:rsidR="00C474C1" w:rsidRDefault="00C52F4A" w:rsidP="00C52F4A">
      <w:r w:rsidRPr="00605EB6">
        <w:t>Le soleil était couché</w:t>
      </w:r>
      <w:r w:rsidR="00C474C1">
        <w:t xml:space="preserve">, </w:t>
      </w:r>
      <w:r w:rsidRPr="00605EB6">
        <w:t>l</w:t>
      </w:r>
      <w:r w:rsidR="00C474C1">
        <w:t>’</w:t>
      </w:r>
      <w:r w:rsidRPr="00605EB6">
        <w:t>air se rafraîchissait</w:t>
      </w:r>
      <w:r w:rsidR="00C474C1">
        <w:t xml:space="preserve">. </w:t>
      </w:r>
      <w:r w:rsidRPr="00605EB6">
        <w:t>On quitta la terrasse et on entra dans le salon où l</w:t>
      </w:r>
      <w:r w:rsidR="00C474C1">
        <w:t>’</w:t>
      </w:r>
      <w:r w:rsidRPr="00605EB6">
        <w:t>on passa le reste de la soirée à feuilleter dans les albums et à faire de la musique</w:t>
      </w:r>
      <w:r w:rsidR="00C474C1">
        <w:t>.</w:t>
      </w:r>
    </w:p>
    <w:p w14:paraId="673AFC4C" w14:textId="3CF55089" w:rsidR="00C52F4A" w:rsidRPr="00605EB6" w:rsidRDefault="00C52F4A" w:rsidP="00C474C1">
      <w:pPr>
        <w:pStyle w:val="Titre2"/>
      </w:pPr>
      <w:bookmarkStart w:id="25" w:name="_Toc197617871"/>
      <w:r w:rsidRPr="00605EB6">
        <w:lastRenderedPageBreak/>
        <w:t>XII</w:t>
      </w:r>
      <w:r w:rsidRPr="00605EB6">
        <w:br/>
      </w:r>
      <w:r w:rsidRPr="00605EB6">
        <w:br/>
        <w:t>LA BOSSE-GRISE</w:t>
      </w:r>
      <w:bookmarkEnd w:id="25"/>
    </w:p>
    <w:p w14:paraId="07BF9DDE" w14:textId="77777777" w:rsidR="00C474C1" w:rsidRDefault="00C52F4A" w:rsidP="00C52F4A">
      <w:r w:rsidRPr="00605EB6">
        <w:t>Le lendemain matin</w:t>
      </w:r>
      <w:r w:rsidR="00C474C1">
        <w:t xml:space="preserve">, </w:t>
      </w:r>
      <w:r w:rsidRPr="00605EB6">
        <w:t>à onze heures</w:t>
      </w:r>
      <w:r w:rsidR="00C474C1">
        <w:t xml:space="preserve">, </w:t>
      </w:r>
      <w:r w:rsidRPr="00605EB6">
        <w:t>il ne restait plus au château de Vaucourt que la comtesse de Maurienne et ses enfants</w:t>
      </w:r>
      <w:r w:rsidR="00C474C1">
        <w:t xml:space="preserve">. </w:t>
      </w:r>
      <w:r w:rsidRPr="00605EB6">
        <w:t>Le notaire</w:t>
      </w:r>
      <w:r w:rsidR="00C474C1">
        <w:t xml:space="preserve">, </w:t>
      </w:r>
      <w:r w:rsidRPr="00605EB6">
        <w:t>l</w:t>
      </w:r>
      <w:r w:rsidR="00C474C1">
        <w:t>’</w:t>
      </w:r>
      <w:r w:rsidRPr="00605EB6">
        <w:t>inspecteur des forêts et sa femme avaient repris la route d</w:t>
      </w:r>
      <w:r w:rsidR="00C474C1">
        <w:t>’</w:t>
      </w:r>
      <w:r w:rsidRPr="00605EB6">
        <w:t>Épinal</w:t>
      </w:r>
      <w:r w:rsidR="00C474C1">
        <w:t xml:space="preserve">, </w:t>
      </w:r>
      <w:r w:rsidRPr="00605EB6">
        <w:t>immédiatement après le déjeuner</w:t>
      </w:r>
      <w:r w:rsidR="00C474C1">
        <w:t xml:space="preserve">, </w:t>
      </w:r>
      <w:r w:rsidRPr="00605EB6">
        <w:t>qu</w:t>
      </w:r>
      <w:r w:rsidR="00C474C1">
        <w:t>’</w:t>
      </w:r>
      <w:r w:rsidRPr="00605EB6">
        <w:t>on avait servi</w:t>
      </w:r>
      <w:r w:rsidR="00C474C1">
        <w:t xml:space="preserve">, </w:t>
      </w:r>
      <w:r w:rsidRPr="00605EB6">
        <w:t>exceptionnellement</w:t>
      </w:r>
      <w:r w:rsidR="00C474C1">
        <w:t xml:space="preserve">, </w:t>
      </w:r>
      <w:r w:rsidRPr="00605EB6">
        <w:t>à cause de leur départ</w:t>
      </w:r>
      <w:r w:rsidR="00C474C1">
        <w:t xml:space="preserve">, </w:t>
      </w:r>
      <w:r w:rsidRPr="00605EB6">
        <w:t>à neuf heures et demie</w:t>
      </w:r>
      <w:r w:rsidR="00C474C1">
        <w:t>.</w:t>
      </w:r>
    </w:p>
    <w:p w14:paraId="7B914A12" w14:textId="77777777" w:rsidR="00C474C1" w:rsidRDefault="00C52F4A" w:rsidP="00C52F4A">
      <w:r w:rsidRPr="00605EB6">
        <w:t>Raoul avait aussi quitté sa mère et sa sœur</w:t>
      </w:r>
      <w:r w:rsidR="00C474C1">
        <w:t xml:space="preserve">, </w:t>
      </w:r>
      <w:r w:rsidRPr="00605EB6">
        <w:t>malgré leurs instances et leurs caresses pour le garder quelques jours encore</w:t>
      </w:r>
      <w:r w:rsidR="00C474C1">
        <w:t xml:space="preserve">. </w:t>
      </w:r>
      <w:r w:rsidRPr="00605EB6">
        <w:t>Mais il était à Vaucourt depuis huit jours</w:t>
      </w:r>
      <w:r w:rsidR="00C474C1">
        <w:t xml:space="preserve"> : </w:t>
      </w:r>
      <w:r w:rsidRPr="00605EB6">
        <w:t>c</w:t>
      </w:r>
      <w:r w:rsidR="00C474C1">
        <w:t>’</w:t>
      </w:r>
      <w:r w:rsidRPr="00605EB6">
        <w:t>était donner beaucoup à un devoir</w:t>
      </w:r>
      <w:r w:rsidR="00C474C1">
        <w:t xml:space="preserve">, </w:t>
      </w:r>
      <w:r w:rsidRPr="00605EB6">
        <w:t>qui lui pesait et lui semblait un sacrifice</w:t>
      </w:r>
      <w:r w:rsidR="00C474C1">
        <w:t xml:space="preserve">. </w:t>
      </w:r>
      <w:r w:rsidRPr="00605EB6">
        <w:t>À peine arrivé</w:t>
      </w:r>
      <w:r w:rsidR="00C474C1">
        <w:t xml:space="preserve">, </w:t>
      </w:r>
      <w:r w:rsidRPr="00605EB6">
        <w:t>il s</w:t>
      </w:r>
      <w:r w:rsidR="00C474C1">
        <w:t>’</w:t>
      </w:r>
      <w:r w:rsidRPr="00605EB6">
        <w:t>ennuyait et avait hâte de retourner à Paris pour se retrouver au milieu de ses amis de plaisirs</w:t>
      </w:r>
      <w:r w:rsidR="00C474C1">
        <w:t>.</w:t>
      </w:r>
    </w:p>
    <w:p w14:paraId="43880890" w14:textId="77777777" w:rsidR="00C474C1" w:rsidRDefault="00C52F4A" w:rsidP="00C52F4A">
      <w:r w:rsidRPr="00605EB6">
        <w:t>Pourquoi venait-il</w:t>
      </w:r>
      <w:r w:rsidR="00C474C1">
        <w:t xml:space="preserve">, </w:t>
      </w:r>
      <w:r w:rsidRPr="00605EB6">
        <w:t>alors</w:t>
      </w:r>
      <w:r w:rsidR="00C474C1">
        <w:t xml:space="preserve"> ? </w:t>
      </w:r>
      <w:r w:rsidRPr="00605EB6">
        <w:t>Pourquoi</w:t>
      </w:r>
      <w:r w:rsidR="00C474C1">
        <w:t xml:space="preserve"> ? </w:t>
      </w:r>
      <w:r w:rsidRPr="00605EB6">
        <w:t>Ah</w:t>
      </w:r>
      <w:r w:rsidR="00C474C1">
        <w:t xml:space="preserve"> ! </w:t>
      </w:r>
      <w:r w:rsidRPr="00605EB6">
        <w:t>ce n</w:t>
      </w:r>
      <w:r w:rsidR="00C474C1">
        <w:t>’</w:t>
      </w:r>
      <w:r w:rsidRPr="00605EB6">
        <w:t>était pas son affection pour sa mère</w:t>
      </w:r>
      <w:r w:rsidR="00C474C1">
        <w:t xml:space="preserve">, </w:t>
      </w:r>
      <w:r w:rsidRPr="00605EB6">
        <w:t>sa tendresse pour sa sœur qui l</w:t>
      </w:r>
      <w:r w:rsidR="00C474C1">
        <w:t>’</w:t>
      </w:r>
      <w:r w:rsidRPr="00605EB6">
        <w:t>attiraient</w:t>
      </w:r>
      <w:r w:rsidR="00C474C1">
        <w:t xml:space="preserve">. </w:t>
      </w:r>
      <w:r w:rsidRPr="00605EB6">
        <w:t>Malgré sa jeunesse</w:t>
      </w:r>
      <w:r w:rsidR="00C474C1">
        <w:t xml:space="preserve">, </w:t>
      </w:r>
      <w:r w:rsidRPr="00605EB6">
        <w:t>il était profondément dépravé et avait déjà tous les vices de son père qui</w:t>
      </w:r>
      <w:r w:rsidR="00C474C1">
        <w:t xml:space="preserve">, </w:t>
      </w:r>
      <w:r w:rsidRPr="00605EB6">
        <w:t>s</w:t>
      </w:r>
      <w:r w:rsidR="00C474C1">
        <w:t>’</w:t>
      </w:r>
      <w:r w:rsidRPr="00605EB6">
        <w:t>occupant d</w:t>
      </w:r>
      <w:r w:rsidR="00C474C1">
        <w:t>’</w:t>
      </w:r>
      <w:r w:rsidRPr="00605EB6">
        <w:t>ailleurs fort peu de lui</w:t>
      </w:r>
      <w:r w:rsidR="00C474C1">
        <w:t xml:space="preserve">, </w:t>
      </w:r>
      <w:r w:rsidRPr="00605EB6">
        <w:t>ne mettait pas toujours à sa disposition tout l</w:t>
      </w:r>
      <w:r w:rsidR="00C474C1">
        <w:t>’</w:t>
      </w:r>
      <w:r w:rsidRPr="00605EB6">
        <w:t>argent qu</w:t>
      </w:r>
      <w:r w:rsidR="00C474C1">
        <w:t>’</w:t>
      </w:r>
      <w:r w:rsidRPr="00605EB6">
        <w:t>il aurait voulu pour satisfaire ses caprices et se livrer à toutes les folies d</w:t>
      </w:r>
      <w:r w:rsidR="00C474C1">
        <w:t>’</w:t>
      </w:r>
      <w:r w:rsidRPr="00605EB6">
        <w:t>une vie désordonnée</w:t>
      </w:r>
      <w:r w:rsidR="00C474C1">
        <w:t>.</w:t>
      </w:r>
    </w:p>
    <w:p w14:paraId="7EB306EE" w14:textId="76DB7831" w:rsidR="00C474C1" w:rsidRDefault="00C52F4A" w:rsidP="00C52F4A">
      <w:r w:rsidRPr="00605EB6">
        <w:t>Il venait voir sa sœur et sa mère</w:t>
      </w:r>
      <w:r w:rsidR="00C474C1">
        <w:t xml:space="preserve">, </w:t>
      </w:r>
      <w:r w:rsidRPr="00605EB6">
        <w:t>quand il était complètement décavé</w:t>
      </w:r>
      <w:r w:rsidR="00C474C1">
        <w:t xml:space="preserve">, </w:t>
      </w:r>
      <w:r w:rsidRPr="00605EB6">
        <w:t>afin de remplir sa bourse plate et de lester son portefeuille de quelques billets de mille</w:t>
      </w:r>
      <w:r w:rsidR="00C474C1">
        <w:t xml:space="preserve">. </w:t>
      </w:r>
      <w:r w:rsidRPr="00605EB6">
        <w:t>Dupe de son hypocrisie</w:t>
      </w:r>
      <w:r w:rsidR="00C474C1">
        <w:t xml:space="preserve">, </w:t>
      </w:r>
      <w:r w:rsidRPr="00605EB6">
        <w:t>croyant à ses mensonges</w:t>
      </w:r>
      <w:r w:rsidR="00C474C1">
        <w:t xml:space="preserve">, </w:t>
      </w:r>
      <w:r w:rsidRPr="00605EB6">
        <w:t>à ses semblants d</w:t>
      </w:r>
      <w:r w:rsidR="00C474C1">
        <w:t>’</w:t>
      </w:r>
      <w:r w:rsidRPr="00605EB6">
        <w:t>affection</w:t>
      </w:r>
      <w:r w:rsidR="00C474C1">
        <w:t xml:space="preserve">, </w:t>
      </w:r>
      <w:r w:rsidRPr="00605EB6">
        <w:t>faible</w:t>
      </w:r>
      <w:r w:rsidR="00C474C1">
        <w:t xml:space="preserve">, </w:t>
      </w:r>
      <w:r w:rsidRPr="00605EB6">
        <w:t>comme le sont en général toutes les mères</w:t>
      </w:r>
      <w:r w:rsidR="00C474C1">
        <w:t xml:space="preserve">, </w:t>
      </w:r>
      <w:r w:rsidRPr="00605EB6">
        <w:t>et trop bonne</w:t>
      </w:r>
      <w:r w:rsidR="00C474C1">
        <w:t xml:space="preserve">, </w:t>
      </w:r>
      <w:r w:rsidR="009A0CB4" w:rsidRPr="009A0CB4">
        <w:t>M</w:t>
      </w:r>
      <w:r w:rsidR="009A0CB4" w:rsidRPr="009A0CB4">
        <w:rPr>
          <w:vertAlign w:val="superscript"/>
        </w:rPr>
        <w:t>me</w:t>
      </w:r>
      <w:r w:rsidR="00C474C1">
        <w:t> de </w:t>
      </w:r>
      <w:r w:rsidRPr="00605EB6">
        <w:t>Simaise finissait toujours par ouvrir ses tiroirs et elle donnait sans compter</w:t>
      </w:r>
      <w:r w:rsidR="00C474C1">
        <w:t>.</w:t>
      </w:r>
    </w:p>
    <w:p w14:paraId="566993C8" w14:textId="77777777" w:rsidR="00C474C1" w:rsidRDefault="00C52F4A" w:rsidP="00C52F4A">
      <w:r w:rsidRPr="00605EB6">
        <w:lastRenderedPageBreak/>
        <w:t>Raoul s</w:t>
      </w:r>
      <w:r w:rsidR="00C474C1">
        <w:t>’</w:t>
      </w:r>
      <w:r w:rsidRPr="00605EB6">
        <w:t>emparait aussi</w:t>
      </w:r>
      <w:r w:rsidR="00C474C1">
        <w:t xml:space="preserve">, </w:t>
      </w:r>
      <w:r w:rsidRPr="00605EB6">
        <w:t>sans le moindre scrupule</w:t>
      </w:r>
      <w:r w:rsidR="00C474C1">
        <w:t xml:space="preserve">, </w:t>
      </w:r>
      <w:r w:rsidRPr="00605EB6">
        <w:t>des petites sommes économisées par sa sœur</w:t>
      </w:r>
      <w:r w:rsidR="00C474C1">
        <w:t xml:space="preserve">, </w:t>
      </w:r>
      <w:r w:rsidRPr="00605EB6">
        <w:t>mises en réserve pour lui dans sa bourse de jeune fille</w:t>
      </w:r>
      <w:r w:rsidR="00C474C1">
        <w:t>.</w:t>
      </w:r>
    </w:p>
    <w:p w14:paraId="4C372F74" w14:textId="58908534" w:rsidR="00C474C1" w:rsidRDefault="00C52F4A" w:rsidP="00C52F4A">
      <w:r w:rsidRPr="00605EB6">
        <w:t xml:space="preserve">On attendait </w:t>
      </w:r>
      <w:r w:rsidR="00C474C1">
        <w:t>M. de </w:t>
      </w:r>
      <w:r w:rsidRPr="00605EB6">
        <w:t>Violaine et Suzanne</w:t>
      </w:r>
      <w:r w:rsidR="00C474C1">
        <w:t xml:space="preserve">. </w:t>
      </w:r>
      <w:r w:rsidRPr="00605EB6">
        <w:t>Les jeunes filles étaient impatientes de les voir arriver</w:t>
      </w:r>
      <w:r w:rsidR="00C474C1">
        <w:t xml:space="preserve">. </w:t>
      </w:r>
      <w:r w:rsidRPr="00605EB6">
        <w:t>À chaque instant</w:t>
      </w:r>
      <w:r w:rsidR="00C474C1">
        <w:t xml:space="preserve">, </w:t>
      </w:r>
      <w:r w:rsidRPr="00605EB6">
        <w:t>on les voyait au bord de la terrasse</w:t>
      </w:r>
      <w:r w:rsidR="00C474C1">
        <w:t xml:space="preserve">, </w:t>
      </w:r>
      <w:r w:rsidRPr="00605EB6">
        <w:t>plongeant au loin leurs regards sur la route blanche</w:t>
      </w:r>
      <w:r w:rsidR="00C474C1">
        <w:t>.</w:t>
      </w:r>
    </w:p>
    <w:p w14:paraId="1AFC0212" w14:textId="77777777" w:rsidR="00C474C1" w:rsidRDefault="00C52F4A" w:rsidP="00C52F4A">
      <w:r w:rsidRPr="00605EB6">
        <w:t>N</w:t>
      </w:r>
      <w:r w:rsidR="00C474C1">
        <w:t>’</w:t>
      </w:r>
      <w:r w:rsidRPr="00605EB6">
        <w:t>avait-il pas été convenu</w:t>
      </w:r>
      <w:r w:rsidR="00C474C1">
        <w:t xml:space="preserve">, </w:t>
      </w:r>
      <w:r w:rsidRPr="00605EB6">
        <w:t>la veille</w:t>
      </w:r>
      <w:r w:rsidR="00C474C1">
        <w:t xml:space="preserve">, </w:t>
      </w:r>
      <w:r w:rsidRPr="00605EB6">
        <w:t>qu</w:t>
      </w:r>
      <w:r w:rsidR="00C474C1">
        <w:t>’</w:t>
      </w:r>
      <w:r w:rsidRPr="00605EB6">
        <w:t>on irait à la Bosse-Grise et qu</w:t>
      </w:r>
      <w:r w:rsidR="00C474C1">
        <w:t>’</w:t>
      </w:r>
      <w:r w:rsidRPr="00605EB6">
        <w:t>on grimperait sur le gigantesque rocher</w:t>
      </w:r>
      <w:r w:rsidR="00C474C1">
        <w:t> ?</w:t>
      </w:r>
    </w:p>
    <w:p w14:paraId="74AB04EA" w14:textId="57E02E51" w:rsidR="00C474C1" w:rsidRDefault="00C52F4A" w:rsidP="00C52F4A">
      <w:r w:rsidRPr="00605EB6">
        <w:t>Ces demoiselles se faisaient une fête de cette promenade</w:t>
      </w:r>
      <w:r w:rsidR="00C474C1">
        <w:t xml:space="preserve">, </w:t>
      </w:r>
      <w:r w:rsidRPr="00605EB6">
        <w:t>qui serait certainement charmante</w:t>
      </w:r>
      <w:r w:rsidR="00C474C1">
        <w:t xml:space="preserve">, </w:t>
      </w:r>
      <w:r w:rsidRPr="00605EB6">
        <w:t>et promettait toutes sortes de ravissements</w:t>
      </w:r>
      <w:r w:rsidR="00C474C1">
        <w:t xml:space="preserve">. </w:t>
      </w:r>
      <w:r w:rsidRPr="00605EB6">
        <w:t>Et puis</w:t>
      </w:r>
      <w:r w:rsidR="00C474C1">
        <w:t xml:space="preserve">, </w:t>
      </w:r>
      <w:r w:rsidRPr="00605EB6">
        <w:t>qui sait</w:t>
      </w:r>
      <w:r w:rsidR="00C474C1">
        <w:t xml:space="preserve"> ? </w:t>
      </w:r>
      <w:r w:rsidRPr="00605EB6">
        <w:t>comme l</w:t>
      </w:r>
      <w:r w:rsidR="00C474C1">
        <w:t>’</w:t>
      </w:r>
      <w:r w:rsidRPr="00605EB6">
        <w:t xml:space="preserve">avait dit </w:t>
      </w:r>
      <w:r w:rsidR="009A0CB4" w:rsidRPr="009A0CB4">
        <w:t>M</w:t>
      </w:r>
      <w:r w:rsidR="009A0CB4" w:rsidRPr="009A0CB4">
        <w:rPr>
          <w:vertAlign w:val="superscript"/>
        </w:rPr>
        <w:t>lle</w:t>
      </w:r>
      <w:r w:rsidR="00C474C1">
        <w:t> de </w:t>
      </w:r>
      <w:r w:rsidRPr="00605EB6">
        <w:t>Violaine</w:t>
      </w:r>
      <w:r w:rsidR="00C474C1">
        <w:t xml:space="preserve">, </w:t>
      </w:r>
      <w:r w:rsidRPr="00605EB6">
        <w:t>on aurait peut-être la chance de voir l</w:t>
      </w:r>
      <w:r w:rsidR="00C474C1">
        <w:t>’</w:t>
      </w:r>
      <w:r w:rsidRPr="00605EB6">
        <w:t>homme sauvage</w:t>
      </w:r>
      <w:r w:rsidR="00C474C1">
        <w:t xml:space="preserve">, </w:t>
      </w:r>
      <w:r w:rsidRPr="00605EB6">
        <w:t>dont ces jeunes têtes avaient rêvé toute la nuit</w:t>
      </w:r>
      <w:r w:rsidR="00C474C1">
        <w:t xml:space="preserve">, </w:t>
      </w:r>
      <w:r w:rsidRPr="00605EB6">
        <w:t>ce fameux Jean Loup</w:t>
      </w:r>
      <w:r w:rsidR="00C474C1">
        <w:t xml:space="preserve">, </w:t>
      </w:r>
      <w:r w:rsidRPr="00605EB6">
        <w:t>qu</w:t>
      </w:r>
      <w:r w:rsidR="00C474C1">
        <w:t>’</w:t>
      </w:r>
      <w:r w:rsidRPr="00605EB6">
        <w:t>elles voulaient absolument considérer comme un héros</w:t>
      </w:r>
      <w:r w:rsidR="00C474C1">
        <w:t>.</w:t>
      </w:r>
    </w:p>
    <w:p w14:paraId="7554057C" w14:textId="77777777" w:rsidR="00C474C1" w:rsidRDefault="00C52F4A" w:rsidP="00C52F4A">
      <w:r w:rsidRPr="00605EB6">
        <w:t>Le temps était superbe</w:t>
      </w:r>
      <w:r w:rsidR="00C474C1">
        <w:t xml:space="preserve">, </w:t>
      </w:r>
      <w:r w:rsidRPr="00605EB6">
        <w:t>le soleil brillait de tout son éclat dans un ciel sans tache</w:t>
      </w:r>
      <w:r w:rsidR="00C474C1">
        <w:t xml:space="preserve">. </w:t>
      </w:r>
      <w:r w:rsidRPr="00605EB6">
        <w:t>Pas de vent</w:t>
      </w:r>
      <w:r w:rsidR="00C474C1">
        <w:t xml:space="preserve">, </w:t>
      </w:r>
      <w:r w:rsidRPr="00605EB6">
        <w:t>seulement une brise embaumée</w:t>
      </w:r>
      <w:r w:rsidR="00C474C1">
        <w:t xml:space="preserve">, </w:t>
      </w:r>
      <w:r w:rsidRPr="00605EB6">
        <w:t>fraîche comme un souffle d</w:t>
      </w:r>
      <w:r w:rsidR="00C474C1">
        <w:t>’</w:t>
      </w:r>
      <w:r w:rsidRPr="00605EB6">
        <w:t>éventail</w:t>
      </w:r>
      <w:r w:rsidR="00C474C1">
        <w:t xml:space="preserve">, </w:t>
      </w:r>
      <w:r w:rsidRPr="00605EB6">
        <w:t>ce qu</w:t>
      </w:r>
      <w:r w:rsidR="00C474C1">
        <w:t>’</w:t>
      </w:r>
      <w:r w:rsidRPr="00605EB6">
        <w:t>il fallait pour qu</w:t>
      </w:r>
      <w:r w:rsidR="00C474C1">
        <w:t>’</w:t>
      </w:r>
      <w:r w:rsidRPr="00605EB6">
        <w:t>on ne fût pas incommodé par la chaleur</w:t>
      </w:r>
      <w:r w:rsidR="00C474C1">
        <w:t xml:space="preserve">. </w:t>
      </w:r>
      <w:r w:rsidRPr="00605EB6">
        <w:t>D</w:t>
      </w:r>
      <w:r w:rsidR="00C474C1">
        <w:t>’</w:t>
      </w:r>
      <w:r w:rsidRPr="00605EB6">
        <w:t>ailleurs</w:t>
      </w:r>
      <w:r w:rsidR="00C474C1">
        <w:t xml:space="preserve">, </w:t>
      </w:r>
      <w:r w:rsidRPr="00605EB6">
        <w:t>on était légèrement vêtu</w:t>
      </w:r>
      <w:r w:rsidR="00C474C1">
        <w:t xml:space="preserve">, </w:t>
      </w:r>
      <w:r w:rsidRPr="00605EB6">
        <w:t>comme il convient dans la saison d</w:t>
      </w:r>
      <w:r w:rsidR="00C474C1">
        <w:t>’</w:t>
      </w:r>
      <w:r w:rsidRPr="00605EB6">
        <w:t>été</w:t>
      </w:r>
      <w:r w:rsidR="00C474C1">
        <w:t xml:space="preserve">, </w:t>
      </w:r>
      <w:r w:rsidRPr="00605EB6">
        <w:t>et puis on aurait des ombrelles</w:t>
      </w:r>
      <w:r w:rsidR="00C474C1">
        <w:t>.</w:t>
      </w:r>
    </w:p>
    <w:p w14:paraId="03EF7E1D" w14:textId="77777777" w:rsidR="00C474C1" w:rsidRDefault="00C52F4A" w:rsidP="00C52F4A">
      <w:r w:rsidRPr="00605EB6">
        <w:t>C</w:t>
      </w:r>
      <w:r w:rsidR="00C474C1">
        <w:t>’</w:t>
      </w:r>
      <w:r w:rsidRPr="00605EB6">
        <w:t>était décidé</w:t>
      </w:r>
      <w:r w:rsidR="00C474C1">
        <w:t xml:space="preserve">, </w:t>
      </w:r>
      <w:r w:rsidRPr="00605EB6">
        <w:t>on irait à pied</w:t>
      </w:r>
      <w:r w:rsidR="00C474C1">
        <w:t xml:space="preserve"> ; </w:t>
      </w:r>
      <w:r w:rsidRPr="00605EB6">
        <w:t>cela serait plus gai</w:t>
      </w:r>
      <w:r w:rsidR="00C474C1">
        <w:t xml:space="preserve">, </w:t>
      </w:r>
      <w:r w:rsidRPr="00605EB6">
        <w:t>plus amusant</w:t>
      </w:r>
      <w:r w:rsidR="00C474C1">
        <w:t xml:space="preserve">. </w:t>
      </w:r>
      <w:r w:rsidRPr="00605EB6">
        <w:t>La distance n</w:t>
      </w:r>
      <w:r w:rsidR="00C474C1">
        <w:t>’</w:t>
      </w:r>
      <w:r w:rsidRPr="00605EB6">
        <w:t>était pas si grande</w:t>
      </w:r>
      <w:r w:rsidR="00C474C1">
        <w:t xml:space="preserve">… </w:t>
      </w:r>
      <w:r w:rsidRPr="00605EB6">
        <w:t>Les chemins étaient bien un peu poudreux</w:t>
      </w:r>
      <w:r w:rsidR="00C474C1">
        <w:t xml:space="preserve">, </w:t>
      </w:r>
      <w:r w:rsidRPr="00605EB6">
        <w:t>mais qu</w:t>
      </w:r>
      <w:r w:rsidR="00C474C1">
        <w:t>’</w:t>
      </w:r>
      <w:r w:rsidRPr="00605EB6">
        <w:t>importe</w:t>
      </w:r>
      <w:r w:rsidR="00C474C1">
        <w:t xml:space="preserve"> ! </w:t>
      </w:r>
      <w:r w:rsidRPr="00605EB6">
        <w:t>À la campagne</w:t>
      </w:r>
      <w:r w:rsidR="00C474C1">
        <w:t xml:space="preserve">, </w:t>
      </w:r>
      <w:r w:rsidRPr="00605EB6">
        <w:t>on ne craint point la poussière sur ses bottines et les volants de sa robe</w:t>
      </w:r>
      <w:r w:rsidR="00C474C1">
        <w:t>.</w:t>
      </w:r>
    </w:p>
    <w:p w14:paraId="5E6D4D69" w14:textId="7A78A3C8" w:rsidR="00C474C1" w:rsidRDefault="00C52F4A" w:rsidP="00C52F4A">
      <w:r w:rsidRPr="00605EB6">
        <w:t>Un peu après midi</w:t>
      </w:r>
      <w:r w:rsidR="00C474C1">
        <w:t>, M. de </w:t>
      </w:r>
      <w:r w:rsidRPr="00605EB6">
        <w:t>Violaine et sa fille arrivèrent à cheval</w:t>
      </w:r>
      <w:r w:rsidR="00C474C1">
        <w:t xml:space="preserve">. </w:t>
      </w:r>
      <w:r w:rsidRPr="00605EB6">
        <w:t>Ils avaient déjeuné avant de venir</w:t>
      </w:r>
      <w:r w:rsidR="00C474C1">
        <w:t xml:space="preserve">. </w:t>
      </w:r>
      <w:r w:rsidRPr="00605EB6">
        <w:t>En vue de la promenade projetée</w:t>
      </w:r>
      <w:r w:rsidR="00C474C1">
        <w:t xml:space="preserve">, </w:t>
      </w:r>
      <w:r w:rsidRPr="00605EB6">
        <w:t>Suzanne n</w:t>
      </w:r>
      <w:r w:rsidR="00C474C1">
        <w:t>’</w:t>
      </w:r>
      <w:r w:rsidRPr="00605EB6">
        <w:t xml:space="preserve">avait pas revêtu son élégant et </w:t>
      </w:r>
      <w:r w:rsidRPr="00605EB6">
        <w:lastRenderedPageBreak/>
        <w:t>gracieux costume d</w:t>
      </w:r>
      <w:r w:rsidR="00C474C1">
        <w:t>’</w:t>
      </w:r>
      <w:r w:rsidRPr="00605EB6">
        <w:t>amazone</w:t>
      </w:r>
      <w:r w:rsidR="00C474C1">
        <w:t xml:space="preserve"> ; </w:t>
      </w:r>
      <w:r w:rsidRPr="00605EB6">
        <w:t>elle s</w:t>
      </w:r>
      <w:r w:rsidR="00C474C1">
        <w:t>’</w:t>
      </w:r>
      <w:r w:rsidRPr="00605EB6">
        <w:t>était habillée pour la circonstance</w:t>
      </w:r>
      <w:r w:rsidR="00C474C1">
        <w:t xml:space="preserve"> : </w:t>
      </w:r>
      <w:r w:rsidRPr="00605EB6">
        <w:t>une robe de taffetas rose à raies blanches</w:t>
      </w:r>
      <w:r w:rsidR="00C474C1">
        <w:t xml:space="preserve">, </w:t>
      </w:r>
      <w:r w:rsidRPr="00605EB6">
        <w:t>à jupe courte</w:t>
      </w:r>
      <w:r w:rsidR="00C474C1">
        <w:t xml:space="preserve">, </w:t>
      </w:r>
      <w:r w:rsidRPr="00605EB6">
        <w:t>serrant sa taille cambrée</w:t>
      </w:r>
      <w:r w:rsidR="00C474C1">
        <w:t>.</w:t>
      </w:r>
    </w:p>
    <w:p w14:paraId="7DEF6D9A" w14:textId="58206B52" w:rsidR="00C474C1" w:rsidRDefault="0094609C" w:rsidP="00C52F4A">
      <w:r>
        <w:t>— </w:t>
      </w:r>
      <w:r w:rsidR="00C52F4A" w:rsidRPr="00605EB6">
        <w:t>C</w:t>
      </w:r>
      <w:r w:rsidR="00C474C1">
        <w:t>’</w:t>
      </w:r>
      <w:r w:rsidR="00C52F4A" w:rsidRPr="00605EB6">
        <w:t>est drôle</w:t>
      </w:r>
      <w:r w:rsidR="00C474C1">
        <w:t xml:space="preserve">, </w:t>
      </w:r>
      <w:r w:rsidR="00C52F4A" w:rsidRPr="00605EB6">
        <w:t>n</w:t>
      </w:r>
      <w:r w:rsidR="00C474C1">
        <w:t>’</w:t>
      </w:r>
      <w:r w:rsidR="00C52F4A" w:rsidRPr="00605EB6">
        <w:t>est-ce pas</w:t>
      </w:r>
      <w:r w:rsidR="00C474C1">
        <w:t xml:space="preserve"> !? </w:t>
      </w:r>
      <w:r w:rsidR="00C52F4A" w:rsidRPr="00605EB6">
        <w:t>dit-elle en sautant à terre</w:t>
      </w:r>
      <w:r w:rsidR="00C474C1">
        <w:t xml:space="preserve">, </w:t>
      </w:r>
      <w:r w:rsidR="00C52F4A" w:rsidRPr="00605EB6">
        <w:t>de monter à cheval mise comme je le suis</w:t>
      </w:r>
      <w:r w:rsidR="00C474C1">
        <w:t xml:space="preserve">, </w:t>
      </w:r>
      <w:r w:rsidR="00C52F4A" w:rsidRPr="00605EB6">
        <w:t>avec cette robe courte</w:t>
      </w:r>
      <w:r w:rsidR="00C474C1">
        <w:t xml:space="preserve">, </w:t>
      </w:r>
      <w:r w:rsidR="00C52F4A" w:rsidRPr="00605EB6">
        <w:t>qui laisse voir mes jambes presque jusqu</w:t>
      </w:r>
      <w:r w:rsidR="00C474C1">
        <w:t>’</w:t>
      </w:r>
      <w:r w:rsidR="00C52F4A" w:rsidRPr="00605EB6">
        <w:t>aux genoux</w:t>
      </w:r>
      <w:r w:rsidR="00C474C1">
        <w:t xml:space="preserve"> ; </w:t>
      </w:r>
      <w:r w:rsidR="00C52F4A" w:rsidRPr="00605EB6">
        <w:t>mais</w:t>
      </w:r>
      <w:r w:rsidR="00C474C1">
        <w:t xml:space="preserve">, </w:t>
      </w:r>
      <w:r w:rsidR="00C52F4A" w:rsidRPr="00605EB6">
        <w:t>vous savez</w:t>
      </w:r>
      <w:r w:rsidR="00C474C1">
        <w:t xml:space="preserve">, </w:t>
      </w:r>
      <w:r w:rsidR="00C52F4A" w:rsidRPr="00605EB6">
        <w:t>cela m</w:t>
      </w:r>
      <w:r w:rsidR="00C474C1">
        <w:t>’</w:t>
      </w:r>
      <w:r w:rsidR="00C52F4A" w:rsidRPr="00605EB6">
        <w:t>est parfaitement égal</w:t>
      </w:r>
      <w:r w:rsidR="00C474C1">
        <w:t>.</w:t>
      </w:r>
    </w:p>
    <w:p w14:paraId="4617A51B" w14:textId="23255516" w:rsidR="00C474C1" w:rsidRDefault="0094609C" w:rsidP="00C52F4A">
      <w:r>
        <w:t>— </w:t>
      </w:r>
      <w:r w:rsidR="00C52F4A" w:rsidRPr="00605EB6">
        <w:t>Vous êtes charmante</w:t>
      </w:r>
      <w:r w:rsidR="00C474C1">
        <w:t xml:space="preserve">, </w:t>
      </w:r>
      <w:r w:rsidR="00C52F4A" w:rsidRPr="00605EB6">
        <w:t>toujours charmante</w:t>
      </w:r>
      <w:r w:rsidR="00C474C1">
        <w:t xml:space="preserve">, </w:t>
      </w:r>
      <w:r w:rsidR="00C52F4A" w:rsidRPr="00605EB6">
        <w:t>mademoiselle Suzanne</w:t>
      </w:r>
      <w:r w:rsidR="00C474C1">
        <w:t xml:space="preserve">, </w:t>
      </w:r>
      <w:r w:rsidR="00C52F4A" w:rsidRPr="00605EB6">
        <w:t>répondirent les jeunes filles</w:t>
      </w:r>
      <w:r w:rsidR="00C474C1">
        <w:t>.</w:t>
      </w:r>
    </w:p>
    <w:p w14:paraId="0A8311A9" w14:textId="6DCA2B9D" w:rsidR="00C474C1" w:rsidRDefault="00C52F4A" w:rsidP="00C52F4A">
      <w:r w:rsidRPr="00605EB6">
        <w:t>Et l</w:t>
      </w:r>
      <w:r w:rsidR="00C474C1">
        <w:t>’</w:t>
      </w:r>
      <w:r w:rsidRPr="00605EB6">
        <w:t>une après l</w:t>
      </w:r>
      <w:r w:rsidR="00C474C1">
        <w:t>’</w:t>
      </w:r>
      <w:r w:rsidRPr="00605EB6">
        <w:t>autre lui saut</w:t>
      </w:r>
      <w:r w:rsidR="00AF67C1">
        <w:t>a</w:t>
      </w:r>
      <w:r w:rsidRPr="00605EB6">
        <w:t xml:space="preserve"> au cou</w:t>
      </w:r>
      <w:r w:rsidR="00C474C1">
        <w:t>.</w:t>
      </w:r>
    </w:p>
    <w:p w14:paraId="528E0A35" w14:textId="6529529F" w:rsidR="00C474C1" w:rsidRDefault="0094609C" w:rsidP="00C52F4A">
      <w:r>
        <w:t>— </w:t>
      </w:r>
      <w:r w:rsidR="00C52F4A" w:rsidRPr="00605EB6">
        <w:t>Oh</w:t>
      </w:r>
      <w:r w:rsidR="00C474C1">
        <w:t xml:space="preserve"> ! </w:t>
      </w:r>
      <w:r w:rsidR="00C52F4A" w:rsidRPr="00605EB6">
        <w:t>les flatteuses</w:t>
      </w:r>
      <w:r w:rsidR="00C474C1">
        <w:t xml:space="preserve"> ! </w:t>
      </w:r>
      <w:r w:rsidR="00C52F4A" w:rsidRPr="00605EB6">
        <w:t>dit-elle en riant</w:t>
      </w:r>
      <w:r w:rsidR="00C474C1">
        <w:t>.</w:t>
      </w:r>
    </w:p>
    <w:p w14:paraId="2BA82EE7" w14:textId="77777777" w:rsidR="00C474C1" w:rsidRDefault="00C52F4A" w:rsidP="00C52F4A">
      <w:r w:rsidRPr="00605EB6">
        <w:t>Puis</w:t>
      </w:r>
      <w:r w:rsidR="00C474C1">
        <w:t xml:space="preserve">, </w:t>
      </w:r>
      <w:r w:rsidRPr="00605EB6">
        <w:t>faisant siffler sa cravache</w:t>
      </w:r>
      <w:r w:rsidR="00C474C1">
        <w:t xml:space="preserve">, </w:t>
      </w:r>
      <w:r w:rsidRPr="00605EB6">
        <w:t>elle reprit</w:t>
      </w:r>
      <w:r w:rsidR="00C474C1">
        <w:t xml:space="preserve">, </w:t>
      </w:r>
      <w:r w:rsidRPr="00605EB6">
        <w:t>leur montrant la Bosse-Grise</w:t>
      </w:r>
      <w:r w:rsidR="00C474C1">
        <w:t> :</w:t>
      </w:r>
    </w:p>
    <w:p w14:paraId="477C3B06" w14:textId="0B10E7B8" w:rsidR="00C474C1" w:rsidRDefault="0094609C" w:rsidP="00C52F4A">
      <w:r>
        <w:t>— </w:t>
      </w:r>
      <w:r w:rsidR="00C52F4A" w:rsidRPr="00605EB6">
        <w:t>C</w:t>
      </w:r>
      <w:r w:rsidR="00C474C1">
        <w:t>’</w:t>
      </w:r>
      <w:r w:rsidR="00C52F4A" w:rsidRPr="00605EB6">
        <w:t>est là que nous allons</w:t>
      </w:r>
      <w:r w:rsidR="00C474C1">
        <w:t xml:space="preserve"> ; </w:t>
      </w:r>
      <w:r w:rsidR="00C52F4A" w:rsidRPr="00605EB6">
        <w:t>il y a au flanc de cet énorme bloc de pierre</w:t>
      </w:r>
      <w:r w:rsidR="00C474C1">
        <w:t xml:space="preserve">, </w:t>
      </w:r>
      <w:r w:rsidR="00C52F4A" w:rsidRPr="00605EB6">
        <w:t>dans des fentes où les vents de tempête</w:t>
      </w:r>
      <w:r w:rsidR="00C474C1">
        <w:t xml:space="preserve">, </w:t>
      </w:r>
      <w:r w:rsidR="00C52F4A" w:rsidRPr="00605EB6">
        <w:t>sans doute</w:t>
      </w:r>
      <w:r w:rsidR="00C474C1">
        <w:t xml:space="preserve">, </w:t>
      </w:r>
      <w:r w:rsidR="00C52F4A" w:rsidRPr="00605EB6">
        <w:t>ont jeté de la terre végétale</w:t>
      </w:r>
      <w:r w:rsidR="00C474C1">
        <w:t xml:space="preserve">, </w:t>
      </w:r>
      <w:r w:rsidR="00C52F4A" w:rsidRPr="00605EB6">
        <w:t>de magnifiques fleurs pourprées</w:t>
      </w:r>
      <w:r w:rsidR="00C474C1">
        <w:t xml:space="preserve">, </w:t>
      </w:r>
      <w:r w:rsidR="00C52F4A" w:rsidRPr="00605EB6">
        <w:t>très rares</w:t>
      </w:r>
      <w:r w:rsidR="00C474C1">
        <w:t xml:space="preserve">, </w:t>
      </w:r>
      <w:r w:rsidR="00C52F4A" w:rsidRPr="00605EB6">
        <w:t>car je crois bien qu</w:t>
      </w:r>
      <w:r w:rsidR="00C474C1">
        <w:t>’</w:t>
      </w:r>
      <w:r w:rsidR="00C52F4A" w:rsidRPr="00605EB6">
        <w:t>elles ne poussent qu</w:t>
      </w:r>
      <w:r w:rsidR="00C474C1">
        <w:t>’</w:t>
      </w:r>
      <w:r w:rsidR="00C52F4A" w:rsidRPr="00605EB6">
        <w:t>à cet endroit</w:t>
      </w:r>
      <w:r w:rsidR="00C474C1">
        <w:t xml:space="preserve"> ; </w:t>
      </w:r>
      <w:r w:rsidR="00C52F4A" w:rsidRPr="00605EB6">
        <w:t>nous les cueillerons et en apporterons un bouquet</w:t>
      </w:r>
      <w:r w:rsidR="00C474C1">
        <w:t>.</w:t>
      </w:r>
    </w:p>
    <w:p w14:paraId="5586316B" w14:textId="755C7A90" w:rsidR="00C474C1" w:rsidRDefault="0094609C" w:rsidP="00C52F4A">
      <w:r>
        <w:t>— </w:t>
      </w:r>
      <w:r w:rsidR="00C52F4A" w:rsidRPr="00605EB6">
        <w:t>Oui</w:t>
      </w:r>
      <w:r w:rsidR="00C474C1">
        <w:t xml:space="preserve">, </w:t>
      </w:r>
      <w:r w:rsidR="00C52F4A" w:rsidRPr="00605EB6">
        <w:t>un énorme bouquet</w:t>
      </w:r>
      <w:r w:rsidR="00C474C1">
        <w:t xml:space="preserve">, </w:t>
      </w:r>
      <w:r w:rsidR="00C52F4A" w:rsidRPr="00605EB6">
        <w:t>dit Henriette</w:t>
      </w:r>
      <w:r w:rsidR="00C474C1">
        <w:t>.</w:t>
      </w:r>
    </w:p>
    <w:p w14:paraId="09EEBA6D" w14:textId="0A7E65E5" w:rsidR="00C474C1" w:rsidRDefault="0094609C" w:rsidP="00C52F4A">
      <w:r>
        <w:t>— </w:t>
      </w:r>
      <w:r w:rsidR="00C52F4A" w:rsidRPr="00605EB6">
        <w:t>Une gerbe</w:t>
      </w:r>
      <w:r w:rsidR="00C474C1">
        <w:t xml:space="preserve">, </w:t>
      </w:r>
      <w:r w:rsidR="00C52F4A" w:rsidRPr="00605EB6">
        <w:t>ajouta Blanche</w:t>
      </w:r>
      <w:r w:rsidR="00C474C1">
        <w:t xml:space="preserve">, </w:t>
      </w:r>
      <w:r w:rsidR="00C52F4A" w:rsidRPr="00605EB6">
        <w:t>en sautant comme une petite folle</w:t>
      </w:r>
      <w:r w:rsidR="00C474C1">
        <w:t>.</w:t>
      </w:r>
    </w:p>
    <w:p w14:paraId="14A005FE" w14:textId="77777777" w:rsidR="00C474C1" w:rsidRDefault="00C52F4A" w:rsidP="00C52F4A">
      <w:r w:rsidRPr="00605EB6">
        <w:t>La baronne fit servir des rafraîchissements</w:t>
      </w:r>
      <w:r w:rsidR="00C474C1">
        <w:t xml:space="preserve"> ; </w:t>
      </w:r>
      <w:r w:rsidRPr="00605EB6">
        <w:t>puis</w:t>
      </w:r>
      <w:r w:rsidR="00C474C1">
        <w:t xml:space="preserve">, </w:t>
      </w:r>
      <w:r w:rsidRPr="00605EB6">
        <w:t>tout le monde étant prêt</w:t>
      </w:r>
      <w:r w:rsidR="00C474C1">
        <w:t xml:space="preserve">, </w:t>
      </w:r>
      <w:r w:rsidRPr="00605EB6">
        <w:t>on descendit la pente douce de la grande avenue du château</w:t>
      </w:r>
      <w:r w:rsidR="00C474C1">
        <w:t>.</w:t>
      </w:r>
    </w:p>
    <w:p w14:paraId="179C0782" w14:textId="2EE5910D" w:rsidR="00C474C1" w:rsidRDefault="00C474C1" w:rsidP="00C52F4A">
      <w:r>
        <w:lastRenderedPageBreak/>
        <w:t>M. de </w:t>
      </w:r>
      <w:r w:rsidR="00C52F4A" w:rsidRPr="00605EB6">
        <w:t>Violaine donnait le bras à la baronne</w:t>
      </w:r>
      <w:r>
        <w:t xml:space="preserve"> ; </w:t>
      </w:r>
      <w:r w:rsidR="00C52F4A" w:rsidRPr="00605EB6">
        <w:t>la comtesse avait pris celui de son fils</w:t>
      </w:r>
      <w:r>
        <w:t xml:space="preserve"> ; </w:t>
      </w:r>
      <w:r w:rsidR="00C52F4A" w:rsidRPr="00605EB6">
        <w:t>les quatre jeunes filles allaient en avant</w:t>
      </w:r>
      <w:r>
        <w:t xml:space="preserve">, </w:t>
      </w:r>
      <w:r w:rsidR="00C52F4A" w:rsidRPr="00605EB6">
        <w:t>selon leur caprice</w:t>
      </w:r>
      <w:r>
        <w:t xml:space="preserve">, </w:t>
      </w:r>
      <w:r w:rsidR="00C52F4A" w:rsidRPr="00605EB6">
        <w:t>à la débandade</w:t>
      </w:r>
      <w:r>
        <w:t>.</w:t>
      </w:r>
    </w:p>
    <w:p w14:paraId="32E86294" w14:textId="77777777" w:rsidR="00C474C1" w:rsidRDefault="00C52F4A" w:rsidP="00C52F4A">
      <w:r w:rsidRPr="00605EB6">
        <w:t>Bientôt de joyeux éclats de rire retentirent dans la vallée</w:t>
      </w:r>
      <w:r w:rsidR="00C474C1">
        <w:t xml:space="preserve">. </w:t>
      </w:r>
      <w:r w:rsidRPr="00605EB6">
        <w:t>De très loin</w:t>
      </w:r>
      <w:r w:rsidR="00C474C1">
        <w:t xml:space="preserve">, </w:t>
      </w:r>
      <w:r w:rsidRPr="00605EB6">
        <w:t>dans les champs</w:t>
      </w:r>
      <w:r w:rsidR="00C474C1">
        <w:t xml:space="preserve">, </w:t>
      </w:r>
      <w:r w:rsidRPr="00605EB6">
        <w:t>les paysans se dressaient et saluaient en ôtant leurs chapeaux de paille</w:t>
      </w:r>
      <w:r w:rsidR="00C474C1">
        <w:t xml:space="preserve">. </w:t>
      </w:r>
      <w:r w:rsidRPr="00605EB6">
        <w:t>Les folâtres jeunes filles bondissaient sur le chemin comme de jeunes chevreaux</w:t>
      </w:r>
      <w:r w:rsidR="00C474C1">
        <w:t xml:space="preserve">, </w:t>
      </w:r>
      <w:r w:rsidRPr="00605EB6">
        <w:t>cueillant tantôt un bluet ou un coquelicot</w:t>
      </w:r>
      <w:r w:rsidR="00C474C1">
        <w:t xml:space="preserve">, </w:t>
      </w:r>
      <w:r w:rsidRPr="00605EB6">
        <w:t>ou courant toutes ensemble après un papillon qu</w:t>
      </w:r>
      <w:r w:rsidR="00C474C1">
        <w:t>’</w:t>
      </w:r>
      <w:r w:rsidRPr="00605EB6">
        <w:t>elles ne parvenaient jamais à attraper</w:t>
      </w:r>
      <w:r w:rsidR="00C474C1">
        <w:t xml:space="preserve">. </w:t>
      </w:r>
      <w:r w:rsidRPr="00605EB6">
        <w:t>Ah</w:t>
      </w:r>
      <w:r w:rsidR="00C474C1">
        <w:t xml:space="preserve"> ! </w:t>
      </w:r>
      <w:r w:rsidRPr="00605EB6">
        <w:t>comme elles se moquaient de la poussière dont elles soulevaient des flots autour d</w:t>
      </w:r>
      <w:r w:rsidR="00C474C1">
        <w:t>’</w:t>
      </w:r>
      <w:r w:rsidRPr="00605EB6">
        <w:t>elles</w:t>
      </w:r>
      <w:r w:rsidR="00C474C1">
        <w:t> !</w:t>
      </w:r>
    </w:p>
    <w:p w14:paraId="4DD0EA59" w14:textId="77777777" w:rsidR="00C474C1" w:rsidRDefault="00C52F4A" w:rsidP="00C52F4A">
      <w:r w:rsidRPr="00605EB6">
        <w:t>Enfin on quitta la route pour prendre un sentier qui montait presque en ligne droite vers la Bosse-Grise</w:t>
      </w:r>
      <w:r w:rsidR="00C474C1">
        <w:t xml:space="preserve">. </w:t>
      </w:r>
      <w:r w:rsidRPr="00605EB6">
        <w:t>Au bout d</w:t>
      </w:r>
      <w:r w:rsidR="00C474C1">
        <w:t>’</w:t>
      </w:r>
      <w:r w:rsidRPr="00605EB6">
        <w:t>un instant on atteignit le plateau</w:t>
      </w:r>
      <w:r w:rsidR="00C474C1">
        <w:t xml:space="preserve">. </w:t>
      </w:r>
      <w:r w:rsidRPr="00605EB6">
        <w:t>Maintenant</w:t>
      </w:r>
      <w:r w:rsidR="00C474C1">
        <w:t xml:space="preserve">, </w:t>
      </w:r>
      <w:r w:rsidRPr="00605EB6">
        <w:t>de ce côté</w:t>
      </w:r>
      <w:r w:rsidR="00C474C1">
        <w:t xml:space="preserve">, </w:t>
      </w:r>
      <w:r w:rsidRPr="00605EB6">
        <w:t>plus de terres cultivées</w:t>
      </w:r>
      <w:r w:rsidR="00C474C1">
        <w:t xml:space="preserve"> ; </w:t>
      </w:r>
      <w:r w:rsidRPr="00605EB6">
        <w:t>un sol rocailleux</w:t>
      </w:r>
      <w:r w:rsidR="00C474C1">
        <w:t xml:space="preserve">, </w:t>
      </w:r>
      <w:r w:rsidRPr="00605EB6">
        <w:t>stérile</w:t>
      </w:r>
      <w:r w:rsidR="00C474C1">
        <w:t xml:space="preserve">, </w:t>
      </w:r>
      <w:r w:rsidRPr="00605EB6">
        <w:t>presque nu</w:t>
      </w:r>
      <w:r w:rsidR="00C474C1">
        <w:t xml:space="preserve">. </w:t>
      </w:r>
      <w:r w:rsidRPr="00605EB6">
        <w:t>De distance en distance un genévrier rabougri</w:t>
      </w:r>
      <w:r w:rsidR="00C474C1">
        <w:t xml:space="preserve">, </w:t>
      </w:r>
      <w:r w:rsidRPr="00605EB6">
        <w:t>ayant la moitié de ses aiguilles brûlées par le soleil</w:t>
      </w:r>
      <w:r w:rsidR="00C474C1">
        <w:t xml:space="preserve">, </w:t>
      </w:r>
      <w:r w:rsidRPr="00605EB6">
        <w:t>quelques touffes de bruyères et de ronces rampant sur le sol pierreux</w:t>
      </w:r>
      <w:r w:rsidR="00C474C1">
        <w:t xml:space="preserve"> ; </w:t>
      </w:r>
      <w:r w:rsidRPr="00605EB6">
        <w:t>mais partout des roches noires</w:t>
      </w:r>
      <w:r w:rsidR="00C474C1">
        <w:t xml:space="preserve">, </w:t>
      </w:r>
      <w:r w:rsidRPr="00605EB6">
        <w:t>les unes montrant leur tête à fleur de terre</w:t>
      </w:r>
      <w:r w:rsidR="00C474C1">
        <w:t xml:space="preserve">, </w:t>
      </w:r>
      <w:r w:rsidRPr="00605EB6">
        <w:t>les autres plus élevées</w:t>
      </w:r>
      <w:r w:rsidR="00C474C1">
        <w:t>.</w:t>
      </w:r>
    </w:p>
    <w:p w14:paraId="40CBA750" w14:textId="77777777" w:rsidR="00C474C1" w:rsidRDefault="00C52F4A" w:rsidP="00C52F4A">
      <w:r w:rsidRPr="00605EB6">
        <w:t>On ne riait plus</w:t>
      </w:r>
      <w:r w:rsidR="00C474C1">
        <w:t xml:space="preserve">, </w:t>
      </w:r>
      <w:r w:rsidRPr="00605EB6">
        <w:t>on était silencieux</w:t>
      </w:r>
      <w:r w:rsidR="00C474C1">
        <w:t xml:space="preserve">, </w:t>
      </w:r>
      <w:r w:rsidRPr="00605EB6">
        <w:t>on se recueillait en se rapprochant de la Bosse-Grise</w:t>
      </w:r>
      <w:r w:rsidR="00C474C1">
        <w:t xml:space="preserve">. </w:t>
      </w:r>
      <w:r w:rsidRPr="00605EB6">
        <w:t>On fut bientôt assez près pour pouvoir</w:t>
      </w:r>
      <w:r w:rsidR="00C474C1">
        <w:t xml:space="preserve">, </w:t>
      </w:r>
      <w:r w:rsidRPr="00605EB6">
        <w:t>des yeux</w:t>
      </w:r>
      <w:r w:rsidR="00C474C1">
        <w:t xml:space="preserve">, </w:t>
      </w:r>
      <w:r w:rsidRPr="00605EB6">
        <w:t>mesurer sa hauteur</w:t>
      </w:r>
      <w:r w:rsidR="00C474C1">
        <w:t xml:space="preserve">. </w:t>
      </w:r>
      <w:r w:rsidRPr="00605EB6">
        <w:t>Mais une large ceinture de ronces et d</w:t>
      </w:r>
      <w:r w:rsidR="00C474C1">
        <w:t>’</w:t>
      </w:r>
      <w:r w:rsidRPr="00605EB6">
        <w:t>épines à sa base semblait dire</w:t>
      </w:r>
      <w:r w:rsidR="00C474C1">
        <w:t xml:space="preserve"> : </w:t>
      </w:r>
      <w:r w:rsidRPr="00605EB6">
        <w:t>on n</w:t>
      </w:r>
      <w:r w:rsidR="00C474C1">
        <w:t>’</w:t>
      </w:r>
      <w:r w:rsidRPr="00605EB6">
        <w:t>approche pas</w:t>
      </w:r>
      <w:r w:rsidR="00C474C1">
        <w:t>.</w:t>
      </w:r>
    </w:p>
    <w:p w14:paraId="77FBF7A3" w14:textId="5CB888C7" w:rsidR="00C474C1" w:rsidRDefault="0094609C" w:rsidP="00C52F4A">
      <w:r>
        <w:t>— </w:t>
      </w:r>
      <w:r w:rsidR="00C52F4A" w:rsidRPr="00605EB6">
        <w:t>Par ici</w:t>
      </w:r>
      <w:r w:rsidR="00C474C1">
        <w:t xml:space="preserve">, </w:t>
      </w:r>
      <w:r w:rsidR="00C52F4A" w:rsidRPr="00605EB6">
        <w:t>par ici</w:t>
      </w:r>
      <w:r w:rsidR="00C474C1">
        <w:t xml:space="preserve">, </w:t>
      </w:r>
      <w:r w:rsidR="00C52F4A" w:rsidRPr="00605EB6">
        <w:t>dit Suzanne</w:t>
      </w:r>
      <w:r w:rsidR="00C474C1">
        <w:t xml:space="preserve">, </w:t>
      </w:r>
      <w:r w:rsidR="00C52F4A" w:rsidRPr="00605EB6">
        <w:t>qui marchait la première</w:t>
      </w:r>
      <w:r w:rsidR="00C474C1">
        <w:t xml:space="preserve">, </w:t>
      </w:r>
      <w:r w:rsidR="00C52F4A" w:rsidRPr="00605EB6">
        <w:t>tenant à s</w:t>
      </w:r>
      <w:r w:rsidR="00C474C1">
        <w:t>’</w:t>
      </w:r>
      <w:r w:rsidR="00C52F4A" w:rsidRPr="00605EB6">
        <w:t>acquitter consciencieusement de ses fonctions de guide</w:t>
      </w:r>
      <w:r w:rsidR="00C474C1">
        <w:t>.</w:t>
      </w:r>
    </w:p>
    <w:p w14:paraId="06B1FE0A" w14:textId="77777777" w:rsidR="00C474C1" w:rsidRDefault="00C52F4A" w:rsidP="00C52F4A">
      <w:r w:rsidRPr="00605EB6">
        <w:t>On tourna un instant autour du rocher et l</w:t>
      </w:r>
      <w:r w:rsidR="00C474C1">
        <w:t>’</w:t>
      </w:r>
      <w:r w:rsidRPr="00605EB6">
        <w:t>on se trouva à l</w:t>
      </w:r>
      <w:r w:rsidR="00C474C1">
        <w:t>’</w:t>
      </w:r>
      <w:r w:rsidRPr="00605EB6">
        <w:t>entrée d</w:t>
      </w:r>
      <w:r w:rsidR="00C474C1">
        <w:t>’</w:t>
      </w:r>
      <w:r w:rsidRPr="00605EB6">
        <w:t>un passage étroit</w:t>
      </w:r>
      <w:r w:rsidR="00C474C1">
        <w:t xml:space="preserve">, </w:t>
      </w:r>
      <w:r w:rsidRPr="00605EB6">
        <w:t xml:space="preserve">ouvert entre les broussailles par </w:t>
      </w:r>
      <w:r w:rsidRPr="00605EB6">
        <w:lastRenderedPageBreak/>
        <w:t>des quartiers de roches</w:t>
      </w:r>
      <w:r w:rsidR="00C474C1">
        <w:t xml:space="preserve">, </w:t>
      </w:r>
      <w:r w:rsidRPr="00605EB6">
        <w:t>sur lesquels Suzanne s</w:t>
      </w:r>
      <w:r w:rsidR="00C474C1">
        <w:t>’</w:t>
      </w:r>
      <w:r w:rsidRPr="00605EB6">
        <w:t>élança résolument</w:t>
      </w:r>
      <w:r w:rsidR="00C474C1">
        <w:t>.</w:t>
      </w:r>
    </w:p>
    <w:p w14:paraId="36BE9C98" w14:textId="51D51D78" w:rsidR="00C474C1" w:rsidRDefault="0094609C" w:rsidP="00C52F4A">
      <w:r>
        <w:t>— </w:t>
      </w:r>
      <w:r w:rsidR="00C52F4A" w:rsidRPr="00605EB6">
        <w:t>S</w:t>
      </w:r>
      <w:r w:rsidR="00C474C1">
        <w:t>’</w:t>
      </w:r>
      <w:r w:rsidR="00C52F4A" w:rsidRPr="00605EB6">
        <w:t>il y avait des vipères</w:t>
      </w:r>
      <w:r w:rsidR="00C474C1">
        <w:t xml:space="preserve"> ! </w:t>
      </w:r>
      <w:r w:rsidR="00C52F4A" w:rsidRPr="00605EB6">
        <w:t>s</w:t>
      </w:r>
      <w:r w:rsidR="00C474C1">
        <w:t>’</w:t>
      </w:r>
      <w:r w:rsidR="00C52F4A" w:rsidRPr="00605EB6">
        <w:t>écria Blanche tout à coup</w:t>
      </w:r>
      <w:r w:rsidR="00C474C1">
        <w:t>.</w:t>
      </w:r>
    </w:p>
    <w:p w14:paraId="5A564323" w14:textId="440A4A38" w:rsidR="00C474C1" w:rsidRDefault="0094609C" w:rsidP="00C52F4A">
      <w:r>
        <w:t>— </w:t>
      </w:r>
      <w:r w:rsidR="00C52F4A" w:rsidRPr="00605EB6">
        <w:t>Rassurez-vous</w:t>
      </w:r>
      <w:r w:rsidR="00C474C1">
        <w:t xml:space="preserve">, </w:t>
      </w:r>
      <w:r w:rsidR="00C52F4A" w:rsidRPr="00605EB6">
        <w:t xml:space="preserve">répondit vivement </w:t>
      </w:r>
      <w:r w:rsidR="009A0CB4" w:rsidRPr="009A0CB4">
        <w:t>M</w:t>
      </w:r>
      <w:r w:rsidR="009A0CB4" w:rsidRPr="009A0CB4">
        <w:rPr>
          <w:vertAlign w:val="superscript"/>
        </w:rPr>
        <w:t>lle</w:t>
      </w:r>
      <w:r w:rsidR="00C474C1">
        <w:t> de </w:t>
      </w:r>
      <w:r w:rsidR="00C52F4A" w:rsidRPr="00605EB6">
        <w:t>Violaine</w:t>
      </w:r>
      <w:r w:rsidR="00C474C1">
        <w:t xml:space="preserve">, </w:t>
      </w:r>
      <w:r w:rsidR="00C52F4A" w:rsidRPr="00605EB6">
        <w:t>il n</w:t>
      </w:r>
      <w:r w:rsidR="00C474C1">
        <w:t>’</w:t>
      </w:r>
      <w:r w:rsidR="00C52F4A" w:rsidRPr="00605EB6">
        <w:t>y a pas de serpents dans ces parages</w:t>
      </w:r>
      <w:r w:rsidR="00C474C1">
        <w:t xml:space="preserve">. </w:t>
      </w:r>
      <w:r w:rsidR="00C52F4A" w:rsidRPr="00605EB6">
        <w:t>Venez</w:t>
      </w:r>
      <w:r w:rsidR="00C474C1">
        <w:t xml:space="preserve">, </w:t>
      </w:r>
      <w:r w:rsidR="00C52F4A" w:rsidRPr="00605EB6">
        <w:t>venez</w:t>
      </w:r>
      <w:r w:rsidR="00C474C1">
        <w:t xml:space="preserve">, </w:t>
      </w:r>
      <w:r w:rsidR="00C52F4A" w:rsidRPr="00605EB6">
        <w:t>suivez-moi</w:t>
      </w:r>
      <w:r w:rsidR="00C474C1">
        <w:t xml:space="preserve">, </w:t>
      </w:r>
      <w:r w:rsidR="00C52F4A" w:rsidRPr="00605EB6">
        <w:t>ajouta-t-elle</w:t>
      </w:r>
      <w:r w:rsidR="00C474C1">
        <w:t>.</w:t>
      </w:r>
    </w:p>
    <w:p w14:paraId="3B8A5FD8" w14:textId="53090481" w:rsidR="00C474C1" w:rsidRDefault="0094609C" w:rsidP="00C52F4A">
      <w:r>
        <w:t>— </w:t>
      </w:r>
      <w:r w:rsidR="00C52F4A" w:rsidRPr="00605EB6">
        <w:t>Me voici</w:t>
      </w:r>
      <w:r w:rsidR="00C474C1">
        <w:t xml:space="preserve">, </w:t>
      </w:r>
      <w:r w:rsidR="00C52F4A" w:rsidRPr="00605EB6">
        <w:t>dit le jeune de Maurienne</w:t>
      </w:r>
      <w:r w:rsidR="00C474C1">
        <w:t xml:space="preserve">, </w:t>
      </w:r>
      <w:r w:rsidR="00C52F4A" w:rsidRPr="00605EB6">
        <w:t>sautant à son tour sur les roches</w:t>
      </w:r>
      <w:r w:rsidR="00C474C1">
        <w:t>.</w:t>
      </w:r>
    </w:p>
    <w:p w14:paraId="77C06CD6" w14:textId="77777777" w:rsidR="00C474C1" w:rsidRDefault="00C52F4A" w:rsidP="00C52F4A">
      <w:r w:rsidRPr="00605EB6">
        <w:t>Après un moment d</w:t>
      </w:r>
      <w:r w:rsidR="00C474C1">
        <w:t>’</w:t>
      </w:r>
      <w:r w:rsidRPr="00605EB6">
        <w:t>hésitation</w:t>
      </w:r>
      <w:r w:rsidR="00C474C1">
        <w:t xml:space="preserve">, </w:t>
      </w:r>
      <w:r w:rsidRPr="00605EB6">
        <w:t>ne voulant pas avoir l</w:t>
      </w:r>
      <w:r w:rsidR="00C474C1">
        <w:t>’</w:t>
      </w:r>
      <w:r w:rsidRPr="00605EB6">
        <w:t>air d</w:t>
      </w:r>
      <w:r w:rsidR="00C474C1">
        <w:t>’</w:t>
      </w:r>
      <w:r w:rsidRPr="00605EB6">
        <w:t>être moins braves que leur ami</w:t>
      </w:r>
      <w:r w:rsidR="001A306D">
        <w:t>e</w:t>
      </w:r>
      <w:r w:rsidR="00C474C1">
        <w:t xml:space="preserve">, </w:t>
      </w:r>
      <w:r w:rsidRPr="00605EB6">
        <w:t>les trois jeunes filles franchirent la faible distance qui les séparait du rocher</w:t>
      </w:r>
      <w:r w:rsidR="00C474C1">
        <w:t>.</w:t>
      </w:r>
    </w:p>
    <w:p w14:paraId="53DE9A8F" w14:textId="1532C85B" w:rsidR="00C474C1" w:rsidRDefault="0094609C" w:rsidP="00C52F4A">
      <w:r>
        <w:t>— </w:t>
      </w:r>
      <w:r w:rsidR="00C52F4A" w:rsidRPr="00605EB6">
        <w:t>Regardez</w:t>
      </w:r>
      <w:r w:rsidR="00C474C1">
        <w:t xml:space="preserve">, </w:t>
      </w:r>
      <w:r w:rsidR="00C52F4A" w:rsidRPr="00605EB6">
        <w:t>dit Suzanne</w:t>
      </w:r>
      <w:r w:rsidR="00C474C1">
        <w:t xml:space="preserve">, </w:t>
      </w:r>
      <w:r w:rsidR="00C52F4A" w:rsidRPr="00605EB6">
        <w:t>voilà l</w:t>
      </w:r>
      <w:r w:rsidR="00C474C1">
        <w:t>’</w:t>
      </w:r>
      <w:r w:rsidR="00C52F4A" w:rsidRPr="00605EB6">
        <w:t>escalier dont je vous ai parlé</w:t>
      </w:r>
      <w:r w:rsidR="00C474C1">
        <w:t xml:space="preserve"> ; </w:t>
      </w:r>
      <w:r w:rsidR="00C52F4A" w:rsidRPr="00605EB6">
        <w:t>ne dirait-on pas que la main de l</w:t>
      </w:r>
      <w:r w:rsidR="00C474C1">
        <w:t>’</w:t>
      </w:r>
      <w:r w:rsidR="00C52F4A" w:rsidRPr="00605EB6">
        <w:t>homme a fait saillir ces marches en creusant le rocher</w:t>
      </w:r>
      <w:r w:rsidR="00C474C1">
        <w:t> ?</w:t>
      </w:r>
    </w:p>
    <w:p w14:paraId="24EF6891" w14:textId="37CC9621" w:rsidR="00C474C1" w:rsidRDefault="0094609C" w:rsidP="00C52F4A">
      <w:r>
        <w:t>— </w:t>
      </w:r>
      <w:r w:rsidR="00C52F4A" w:rsidRPr="00605EB6">
        <w:t>C</w:t>
      </w:r>
      <w:r w:rsidR="00C474C1">
        <w:t>’</w:t>
      </w:r>
      <w:r w:rsidR="00C52F4A" w:rsidRPr="00605EB6">
        <w:t>est vrai</w:t>
      </w:r>
      <w:r w:rsidR="00C474C1">
        <w:t xml:space="preserve">, </w:t>
      </w:r>
      <w:r w:rsidR="00C52F4A" w:rsidRPr="00605EB6">
        <w:t>répondit Henriette</w:t>
      </w:r>
      <w:r w:rsidR="00C474C1">
        <w:t xml:space="preserve">, </w:t>
      </w:r>
      <w:r w:rsidR="00C52F4A" w:rsidRPr="00605EB6">
        <w:t>et je vois maintenant qu</w:t>
      </w:r>
      <w:r w:rsidR="00C474C1">
        <w:t>’</w:t>
      </w:r>
      <w:r w:rsidR="00C52F4A" w:rsidRPr="00605EB6">
        <w:t>on peut monter facilement</w:t>
      </w:r>
      <w:r w:rsidR="00C474C1">
        <w:t>.</w:t>
      </w:r>
    </w:p>
    <w:p w14:paraId="6B2AA205" w14:textId="5A9ACAE0" w:rsidR="00C474C1" w:rsidRDefault="0094609C" w:rsidP="00C52F4A">
      <w:r>
        <w:t>— </w:t>
      </w:r>
      <w:r w:rsidR="00C52F4A" w:rsidRPr="00605EB6">
        <w:t>Et sans se fatiguer beaucoup</w:t>
      </w:r>
      <w:r w:rsidR="00C474C1">
        <w:t xml:space="preserve">. </w:t>
      </w:r>
      <w:r w:rsidR="00C52F4A" w:rsidRPr="00605EB6">
        <w:t>Plus haut</w:t>
      </w:r>
      <w:r w:rsidR="00C474C1">
        <w:t xml:space="preserve">, </w:t>
      </w:r>
      <w:r w:rsidR="00C52F4A" w:rsidRPr="00605EB6">
        <w:t>mais de l</w:t>
      </w:r>
      <w:r w:rsidR="00C474C1">
        <w:t>’</w:t>
      </w:r>
      <w:r w:rsidR="00C52F4A" w:rsidRPr="00605EB6">
        <w:t>autre côté</w:t>
      </w:r>
      <w:r w:rsidR="00C474C1">
        <w:t xml:space="preserve">, </w:t>
      </w:r>
      <w:r w:rsidR="00C52F4A" w:rsidRPr="00605EB6">
        <w:t>il y a un grand creux</w:t>
      </w:r>
      <w:r w:rsidR="00C474C1">
        <w:t xml:space="preserve">, </w:t>
      </w:r>
      <w:r w:rsidR="00C52F4A" w:rsidRPr="00605EB6">
        <w:t>ou plutôt une large entaille</w:t>
      </w:r>
      <w:r w:rsidR="00C474C1">
        <w:t xml:space="preserve">, </w:t>
      </w:r>
      <w:r w:rsidR="00C52F4A" w:rsidRPr="00605EB6">
        <w:t>formant une terrasse</w:t>
      </w:r>
      <w:r w:rsidR="00C474C1">
        <w:t xml:space="preserve">, </w:t>
      </w:r>
      <w:r w:rsidR="00C52F4A" w:rsidRPr="00605EB6">
        <w:t>sur laquelle on peut se promener</w:t>
      </w:r>
      <w:r w:rsidR="00C474C1">
        <w:t xml:space="preserve"> ; : </w:t>
      </w:r>
      <w:r w:rsidR="00C52F4A" w:rsidRPr="00605EB6">
        <w:t>on y pourrait même</w:t>
      </w:r>
      <w:r w:rsidR="00C474C1">
        <w:t xml:space="preserve">, </w:t>
      </w:r>
      <w:r w:rsidR="00C52F4A" w:rsidRPr="00605EB6">
        <w:t>avec un peu de bonne volonté</w:t>
      </w:r>
      <w:r w:rsidR="00C474C1">
        <w:t xml:space="preserve">, </w:t>
      </w:r>
      <w:r w:rsidR="00C52F4A" w:rsidRPr="00605EB6">
        <w:t>danser un quadrille</w:t>
      </w:r>
      <w:r w:rsidR="00C474C1">
        <w:t xml:space="preserve">. </w:t>
      </w:r>
      <w:r w:rsidR="00C52F4A" w:rsidRPr="00605EB6">
        <w:t>De là</w:t>
      </w:r>
      <w:r w:rsidR="00C474C1">
        <w:t xml:space="preserve">, </w:t>
      </w:r>
      <w:r w:rsidR="00C52F4A" w:rsidRPr="00605EB6">
        <w:t>déjà</w:t>
      </w:r>
      <w:r w:rsidR="00C474C1">
        <w:t xml:space="preserve">, </w:t>
      </w:r>
      <w:r w:rsidR="00C52F4A" w:rsidRPr="00605EB6">
        <w:t>on a une vue superbe</w:t>
      </w:r>
      <w:r w:rsidR="00C474C1">
        <w:t xml:space="preserve">. </w:t>
      </w:r>
      <w:r w:rsidR="00C52F4A" w:rsidRPr="00605EB6">
        <w:t>Voyons</w:t>
      </w:r>
      <w:r w:rsidR="00C474C1">
        <w:t xml:space="preserve">, </w:t>
      </w:r>
      <w:r w:rsidR="00C52F4A" w:rsidRPr="00605EB6">
        <w:t>êtes-vous bien décidées</w:t>
      </w:r>
      <w:r w:rsidR="00C474C1">
        <w:t> ?</w:t>
      </w:r>
    </w:p>
    <w:p w14:paraId="70C2DBA2" w14:textId="7FA10719" w:rsidR="00C474C1" w:rsidRDefault="0094609C" w:rsidP="00C52F4A">
      <w:r>
        <w:t>— </w:t>
      </w:r>
      <w:r w:rsidR="00C52F4A" w:rsidRPr="00605EB6">
        <w:t>Oui</w:t>
      </w:r>
      <w:r w:rsidR="00C474C1">
        <w:t xml:space="preserve"> ! </w:t>
      </w:r>
      <w:r w:rsidR="00C52F4A" w:rsidRPr="00605EB6">
        <w:t>oui</w:t>
      </w:r>
      <w:r w:rsidR="00C474C1">
        <w:t xml:space="preserve"> ! </w:t>
      </w:r>
      <w:r w:rsidR="00C52F4A" w:rsidRPr="00605EB6">
        <w:t>oui</w:t>
      </w:r>
      <w:r w:rsidR="00C474C1">
        <w:t> !</w:t>
      </w:r>
    </w:p>
    <w:p w14:paraId="490A51D5" w14:textId="3B6BB7ED" w:rsidR="00C474C1" w:rsidRDefault="0094609C" w:rsidP="00C52F4A">
      <w:r>
        <w:t>— </w:t>
      </w:r>
      <w:r w:rsidR="00C52F4A" w:rsidRPr="00605EB6">
        <w:t>Eh bien</w:t>
      </w:r>
      <w:r w:rsidR="00C474C1">
        <w:t xml:space="preserve">, </w:t>
      </w:r>
      <w:r w:rsidR="00C52F4A" w:rsidRPr="00605EB6">
        <w:t>en avant</w:t>
      </w:r>
      <w:r w:rsidR="00C474C1">
        <w:t> !</w:t>
      </w:r>
    </w:p>
    <w:p w14:paraId="04246F8A" w14:textId="77777777" w:rsidR="00C474C1" w:rsidRDefault="00C52F4A" w:rsidP="00C52F4A">
      <w:r w:rsidRPr="00605EB6">
        <w:t>L</w:t>
      </w:r>
      <w:r w:rsidR="00C474C1">
        <w:t>’</w:t>
      </w:r>
      <w:r w:rsidRPr="00605EB6">
        <w:t>ascension commença</w:t>
      </w:r>
      <w:r w:rsidR="00C474C1">
        <w:t>.</w:t>
      </w:r>
    </w:p>
    <w:p w14:paraId="61865E5C" w14:textId="5D5B8218" w:rsidR="00C474C1" w:rsidRDefault="0094609C" w:rsidP="00C52F4A">
      <w:r>
        <w:t>— </w:t>
      </w:r>
      <w:r w:rsidR="00C52F4A" w:rsidRPr="00605EB6">
        <w:t>Prenez garde</w:t>
      </w:r>
      <w:r w:rsidR="00C474C1">
        <w:t xml:space="preserve">, </w:t>
      </w:r>
      <w:r w:rsidR="00C52F4A" w:rsidRPr="00605EB6">
        <w:t>mes enfants</w:t>
      </w:r>
      <w:r w:rsidR="00C474C1">
        <w:t xml:space="preserve">, </w:t>
      </w:r>
      <w:r w:rsidR="00C52F4A" w:rsidRPr="00605EB6">
        <w:t>pas d</w:t>
      </w:r>
      <w:r w:rsidR="00C474C1">
        <w:t>’</w:t>
      </w:r>
      <w:r w:rsidR="00C52F4A" w:rsidRPr="00605EB6">
        <w:t>imprudence</w:t>
      </w:r>
      <w:r w:rsidR="00C474C1">
        <w:t xml:space="preserve"> ! </w:t>
      </w:r>
      <w:r w:rsidR="00C52F4A" w:rsidRPr="00605EB6">
        <w:t xml:space="preserve">cria </w:t>
      </w:r>
      <w:r w:rsidR="009A0CB4" w:rsidRPr="009A0CB4">
        <w:t>M</w:t>
      </w:r>
      <w:r w:rsidR="009A0CB4" w:rsidRPr="009A0CB4">
        <w:rPr>
          <w:vertAlign w:val="superscript"/>
        </w:rPr>
        <w:t>me</w:t>
      </w:r>
      <w:r w:rsidR="00C474C1">
        <w:t> de </w:t>
      </w:r>
      <w:r w:rsidR="00C52F4A" w:rsidRPr="00605EB6">
        <w:t>Simaise</w:t>
      </w:r>
      <w:r w:rsidR="00C474C1">
        <w:t>.</w:t>
      </w:r>
    </w:p>
    <w:p w14:paraId="53963613" w14:textId="3E47742D" w:rsidR="00C474C1" w:rsidRDefault="0094609C" w:rsidP="00C52F4A">
      <w:r>
        <w:lastRenderedPageBreak/>
        <w:t>— </w:t>
      </w:r>
      <w:r w:rsidR="00C52F4A" w:rsidRPr="00605EB6">
        <w:t>Soyez tranquille</w:t>
      </w:r>
      <w:r w:rsidR="00C474C1">
        <w:t xml:space="preserve">, </w:t>
      </w:r>
      <w:r w:rsidR="00C52F4A" w:rsidRPr="00605EB6">
        <w:t>madame</w:t>
      </w:r>
      <w:r w:rsidR="00C474C1">
        <w:t xml:space="preserve">, </w:t>
      </w:r>
      <w:r w:rsidR="00C52F4A" w:rsidRPr="00605EB6">
        <w:t>répondit Suzanne</w:t>
      </w:r>
      <w:r w:rsidR="00C474C1">
        <w:t xml:space="preserve">, </w:t>
      </w:r>
      <w:r w:rsidR="00C52F4A" w:rsidRPr="00605EB6">
        <w:t>il n</w:t>
      </w:r>
      <w:r w:rsidR="00C474C1">
        <w:t>’</w:t>
      </w:r>
      <w:r w:rsidR="00C52F4A" w:rsidRPr="00605EB6">
        <w:t>y a pas l</w:t>
      </w:r>
      <w:r w:rsidR="00C474C1">
        <w:t>’</w:t>
      </w:r>
      <w:r w:rsidR="00C52F4A" w:rsidRPr="00605EB6">
        <w:t>ombre d</w:t>
      </w:r>
      <w:r w:rsidR="00C474C1">
        <w:t>’</w:t>
      </w:r>
      <w:r w:rsidR="00C52F4A" w:rsidRPr="00605EB6">
        <w:t>un danger</w:t>
      </w:r>
      <w:r w:rsidR="00C474C1">
        <w:t>.</w:t>
      </w:r>
    </w:p>
    <w:p w14:paraId="16FA44F9" w14:textId="0DCAE03E" w:rsidR="00C474C1" w:rsidRDefault="0094609C" w:rsidP="00C52F4A">
      <w:r>
        <w:t>— </w:t>
      </w:r>
      <w:r w:rsidR="00C52F4A" w:rsidRPr="00605EB6">
        <w:t>Au fait</w:t>
      </w:r>
      <w:r w:rsidR="00C474C1">
        <w:t xml:space="preserve">, </w:t>
      </w:r>
      <w:r w:rsidR="00C52F4A" w:rsidRPr="00605EB6">
        <w:t>dit la comtesse</w:t>
      </w:r>
      <w:r w:rsidR="00C474C1">
        <w:t xml:space="preserve">, </w:t>
      </w:r>
      <w:r w:rsidR="00C52F4A" w:rsidRPr="00605EB6">
        <w:t>pourquoi restons-nous ici au lieu de les accompagner</w:t>
      </w:r>
      <w:r w:rsidR="00C474C1">
        <w:t> ?</w:t>
      </w:r>
    </w:p>
    <w:p w14:paraId="732AE15F" w14:textId="6F4E6FDA" w:rsidR="00C474C1" w:rsidRDefault="0094609C" w:rsidP="00C52F4A">
      <w:r>
        <w:t>— </w:t>
      </w:r>
      <w:r w:rsidR="00C52F4A" w:rsidRPr="00605EB6">
        <w:t>Quoi</w:t>
      </w:r>
      <w:r w:rsidR="00C474C1">
        <w:t xml:space="preserve">, </w:t>
      </w:r>
      <w:r w:rsidR="00C52F4A" w:rsidRPr="00605EB6">
        <w:t>vous aussi</w:t>
      </w:r>
      <w:r w:rsidR="00C474C1">
        <w:t xml:space="preserve">, </w:t>
      </w:r>
      <w:r w:rsidR="00C52F4A" w:rsidRPr="00605EB6">
        <w:t>chère amie</w:t>
      </w:r>
      <w:r w:rsidR="00C474C1">
        <w:t xml:space="preserve">, </w:t>
      </w:r>
      <w:r w:rsidR="00C52F4A" w:rsidRPr="00605EB6">
        <w:t>vous voulez</w:t>
      </w:r>
      <w:r w:rsidR="00C474C1">
        <w:t>…</w:t>
      </w:r>
    </w:p>
    <w:p w14:paraId="73F32542" w14:textId="23FA5627" w:rsidR="00C474C1" w:rsidRDefault="0094609C" w:rsidP="00C52F4A">
      <w:r>
        <w:t>— </w:t>
      </w:r>
      <w:r w:rsidR="00C52F4A" w:rsidRPr="00605EB6">
        <w:t>Jouir du magnifique coup d</w:t>
      </w:r>
      <w:r w:rsidR="00C474C1">
        <w:t>’</w:t>
      </w:r>
      <w:r w:rsidR="00C52F4A" w:rsidRPr="00605EB6">
        <w:t xml:space="preserve">œil tant vanté par </w:t>
      </w:r>
      <w:r w:rsidR="009A0CB4" w:rsidRPr="009A0CB4">
        <w:t>M</w:t>
      </w:r>
      <w:r w:rsidR="009A0CB4" w:rsidRPr="009A0CB4">
        <w:rPr>
          <w:vertAlign w:val="superscript"/>
        </w:rPr>
        <w:t>lle</w:t>
      </w:r>
      <w:r w:rsidR="00C474C1">
        <w:t> de </w:t>
      </w:r>
      <w:r w:rsidR="00C52F4A" w:rsidRPr="00605EB6">
        <w:t>Violaine</w:t>
      </w:r>
      <w:r w:rsidR="00C474C1">
        <w:t xml:space="preserve">. </w:t>
      </w:r>
      <w:r w:rsidR="00C52F4A" w:rsidRPr="00605EB6">
        <w:t>Et puis</w:t>
      </w:r>
      <w:r w:rsidR="00C474C1">
        <w:t xml:space="preserve">, </w:t>
      </w:r>
      <w:r w:rsidR="00C52F4A" w:rsidRPr="00605EB6">
        <w:t>ajouta-t-elle en souriant</w:t>
      </w:r>
      <w:r w:rsidR="004540F3">
        <w:t> ;</w:t>
      </w:r>
      <w:r w:rsidR="00C474C1">
        <w:t xml:space="preserve"> </w:t>
      </w:r>
      <w:r w:rsidR="00C52F4A" w:rsidRPr="00605EB6">
        <w:t>nous serons près de nos enfants</w:t>
      </w:r>
      <w:r w:rsidR="00C474C1">
        <w:t>.</w:t>
      </w:r>
    </w:p>
    <w:p w14:paraId="7CFA541C" w14:textId="43E9EF48" w:rsidR="00C474C1" w:rsidRDefault="0094609C" w:rsidP="00C52F4A">
      <w:r>
        <w:t>— </w:t>
      </w:r>
      <w:r w:rsidR="00C52F4A" w:rsidRPr="00605EB6">
        <w:t>Allons</w:t>
      </w:r>
      <w:r w:rsidR="00C474C1">
        <w:t xml:space="preserve">, </w:t>
      </w:r>
      <w:r w:rsidR="00C52F4A" w:rsidRPr="00605EB6">
        <w:t>dit la baronne</w:t>
      </w:r>
      <w:r w:rsidR="00C474C1">
        <w:t>.</w:t>
      </w:r>
    </w:p>
    <w:p w14:paraId="1ADD6C9F" w14:textId="4E854FE9" w:rsidR="00C474C1" w:rsidRDefault="0094609C" w:rsidP="00C52F4A">
      <w:r>
        <w:t>— </w:t>
      </w:r>
      <w:r w:rsidR="00C52F4A" w:rsidRPr="00605EB6">
        <w:t>Nous vous laissons</w:t>
      </w:r>
      <w:r w:rsidR="00C474C1">
        <w:t xml:space="preserve">, </w:t>
      </w:r>
      <w:r w:rsidR="00C52F4A" w:rsidRPr="00605EB6">
        <w:t>monsieur de Violaine</w:t>
      </w:r>
      <w:r w:rsidR="00C474C1">
        <w:t>.</w:t>
      </w:r>
    </w:p>
    <w:p w14:paraId="09B858CA" w14:textId="704CC58C" w:rsidR="00C474C1" w:rsidRDefault="0094609C" w:rsidP="00C52F4A">
      <w:r>
        <w:t>— </w:t>
      </w:r>
      <w:r w:rsidR="00C52F4A" w:rsidRPr="00605EB6">
        <w:t>Mais non</w:t>
      </w:r>
      <w:r w:rsidR="00C474C1">
        <w:t xml:space="preserve">, </w:t>
      </w:r>
      <w:r w:rsidR="00C52F4A" w:rsidRPr="00605EB6">
        <w:t>mais non</w:t>
      </w:r>
      <w:r w:rsidR="00C474C1">
        <w:t xml:space="preserve">, </w:t>
      </w:r>
      <w:r w:rsidR="00C52F4A" w:rsidRPr="00605EB6">
        <w:t>mesdames</w:t>
      </w:r>
      <w:r w:rsidR="00C474C1">
        <w:t xml:space="preserve">, </w:t>
      </w:r>
      <w:r w:rsidR="00C52F4A" w:rsidRPr="00605EB6">
        <w:t>je vous suis</w:t>
      </w:r>
      <w:r w:rsidR="00C474C1">
        <w:t xml:space="preserve">. </w:t>
      </w:r>
      <w:r w:rsidR="00C52F4A" w:rsidRPr="00605EB6">
        <w:t>Avec votre permission je passerai le premier pour vous tendre les mains</w:t>
      </w:r>
      <w:r w:rsidR="00C474C1">
        <w:t xml:space="preserve">, </w:t>
      </w:r>
      <w:r w:rsidR="00C52F4A" w:rsidRPr="00605EB6">
        <w:t>si c</w:t>
      </w:r>
      <w:r w:rsidR="00C474C1">
        <w:t>’</w:t>
      </w:r>
      <w:r w:rsidR="00C52F4A" w:rsidRPr="00605EB6">
        <w:t>est nécessaire</w:t>
      </w:r>
      <w:r w:rsidR="00C474C1">
        <w:t xml:space="preserve">. </w:t>
      </w:r>
      <w:r w:rsidR="00C52F4A" w:rsidRPr="00605EB6">
        <w:t>Je suis un vieux montagnard</w:t>
      </w:r>
      <w:r w:rsidR="00C474C1">
        <w:t xml:space="preserve">, </w:t>
      </w:r>
      <w:r w:rsidR="00C52F4A" w:rsidRPr="00605EB6">
        <w:t>moi</w:t>
      </w:r>
      <w:r w:rsidR="004540F3">
        <w:t> ;</w:t>
      </w:r>
      <w:r w:rsidR="00C474C1">
        <w:t xml:space="preserve"> </w:t>
      </w:r>
      <w:r w:rsidR="00C52F4A" w:rsidRPr="00605EB6">
        <w:t>les escalades me sont familières</w:t>
      </w:r>
      <w:r w:rsidR="00C474C1">
        <w:t>.</w:t>
      </w:r>
    </w:p>
    <w:p w14:paraId="3F404339" w14:textId="77777777" w:rsidR="00C474C1" w:rsidRDefault="00C52F4A" w:rsidP="00C52F4A">
      <w:r w:rsidRPr="00605EB6">
        <w:t>Les jeunes filles étaient déjà à plus de dix mètres de hauteur</w:t>
      </w:r>
      <w:r w:rsidR="00C474C1">
        <w:t>.</w:t>
      </w:r>
    </w:p>
    <w:p w14:paraId="333E115D" w14:textId="3B8C9E7A" w:rsidR="00C474C1" w:rsidRDefault="0094609C" w:rsidP="00C52F4A">
      <w:r>
        <w:t>— </w:t>
      </w:r>
      <w:r w:rsidR="00C52F4A" w:rsidRPr="00605EB6">
        <w:t>Tenez</w:t>
      </w:r>
      <w:r w:rsidR="00C474C1">
        <w:t xml:space="preserve">, </w:t>
      </w:r>
      <w:r w:rsidR="00C52F4A" w:rsidRPr="00605EB6">
        <w:t>dit Suzanne</w:t>
      </w:r>
      <w:r w:rsidR="00C474C1">
        <w:t xml:space="preserve">, </w:t>
      </w:r>
      <w:r w:rsidR="00C52F4A" w:rsidRPr="00605EB6">
        <w:t>voici déjà quelques-unes des fleurs dont je vous ai parlé</w:t>
      </w:r>
      <w:r w:rsidR="00C474C1">
        <w:t xml:space="preserve"> ; </w:t>
      </w:r>
      <w:r w:rsidR="00C52F4A" w:rsidRPr="00605EB6">
        <w:t>mais celles-ci sont étiolées</w:t>
      </w:r>
      <w:r w:rsidR="00C474C1">
        <w:t xml:space="preserve"> ; </w:t>
      </w:r>
      <w:r w:rsidR="00C52F4A" w:rsidRPr="00605EB6">
        <w:t>montons</w:t>
      </w:r>
      <w:r w:rsidR="00C474C1">
        <w:t xml:space="preserve">, </w:t>
      </w:r>
      <w:r w:rsidR="00C52F4A" w:rsidRPr="00605EB6">
        <w:t>nous en trouverons tout à l</w:t>
      </w:r>
      <w:r w:rsidR="00C474C1">
        <w:t>’</w:t>
      </w:r>
      <w:r w:rsidR="00C52F4A" w:rsidRPr="00605EB6">
        <w:t>heure de plus belles</w:t>
      </w:r>
      <w:r w:rsidR="00C474C1">
        <w:t>.</w:t>
      </w:r>
    </w:p>
    <w:p w14:paraId="28D92280" w14:textId="09511500" w:rsidR="00C474C1" w:rsidRDefault="0094609C" w:rsidP="00C52F4A">
      <w:r>
        <w:t>— </w:t>
      </w:r>
      <w:r w:rsidR="00C52F4A" w:rsidRPr="00605EB6">
        <w:t>Ces fleurs sont</w:t>
      </w:r>
      <w:r w:rsidR="00C474C1">
        <w:t xml:space="preserve">, </w:t>
      </w:r>
      <w:r w:rsidR="00C52F4A" w:rsidRPr="00605EB6">
        <w:t>en effet</w:t>
      </w:r>
      <w:r w:rsidR="00C474C1">
        <w:t xml:space="preserve">, </w:t>
      </w:r>
      <w:r w:rsidR="00C52F4A" w:rsidRPr="00605EB6">
        <w:t>fort jolies</w:t>
      </w:r>
      <w:r w:rsidR="00C474C1">
        <w:t xml:space="preserve">, </w:t>
      </w:r>
      <w:r w:rsidR="00C52F4A" w:rsidRPr="00605EB6">
        <w:t>dit Henriette en en cueillant une</w:t>
      </w:r>
      <w:r w:rsidR="00C474C1">
        <w:t xml:space="preserve">, </w:t>
      </w:r>
      <w:r w:rsidR="00C52F4A" w:rsidRPr="00605EB6">
        <w:t>qu</w:t>
      </w:r>
      <w:r w:rsidR="00C474C1">
        <w:t>’</w:t>
      </w:r>
      <w:r w:rsidR="00C52F4A" w:rsidRPr="00605EB6">
        <w:t>elle mit à son corsage</w:t>
      </w:r>
      <w:r w:rsidR="00C474C1">
        <w:t>.</w:t>
      </w:r>
    </w:p>
    <w:p w14:paraId="72AE15DD" w14:textId="77777777" w:rsidR="00C474C1" w:rsidRDefault="00C52F4A" w:rsidP="00C52F4A">
      <w:r w:rsidRPr="00605EB6">
        <w:t>On avait commencé l</w:t>
      </w:r>
      <w:r w:rsidR="00C474C1">
        <w:t>’</w:t>
      </w:r>
      <w:r w:rsidRPr="00605EB6">
        <w:t>escalade au nord et on tournait vers l</w:t>
      </w:r>
      <w:r w:rsidR="00C474C1">
        <w:t>’</w:t>
      </w:r>
      <w:r w:rsidRPr="00605EB6">
        <w:t>ouest en suivant l</w:t>
      </w:r>
      <w:r w:rsidR="00C474C1">
        <w:t>’</w:t>
      </w:r>
      <w:r w:rsidRPr="00605EB6">
        <w:t>espèce d</w:t>
      </w:r>
      <w:r w:rsidR="00C474C1">
        <w:t>’</w:t>
      </w:r>
      <w:r w:rsidRPr="00605EB6">
        <w:t>escalier circulaire</w:t>
      </w:r>
      <w:r w:rsidR="00C474C1">
        <w:t>.</w:t>
      </w:r>
    </w:p>
    <w:p w14:paraId="0EDA2C48" w14:textId="29B21B68" w:rsidR="00C474C1" w:rsidRDefault="0094609C" w:rsidP="00C52F4A">
      <w:r>
        <w:t>— </w:t>
      </w:r>
      <w:r w:rsidR="00C52F4A" w:rsidRPr="00605EB6">
        <w:t>Voici ma terrasse</w:t>
      </w:r>
      <w:r w:rsidR="00C474C1">
        <w:t xml:space="preserve">, </w:t>
      </w:r>
      <w:r w:rsidR="00C52F4A" w:rsidRPr="00605EB6">
        <w:t>s</w:t>
      </w:r>
      <w:r w:rsidR="00C474C1">
        <w:t>’</w:t>
      </w:r>
      <w:r w:rsidR="00C52F4A" w:rsidRPr="00605EB6">
        <w:t>écria tout à coup Suzanne</w:t>
      </w:r>
      <w:r w:rsidR="00C474C1">
        <w:t xml:space="preserve">, </w:t>
      </w:r>
      <w:r w:rsidR="00C52F4A" w:rsidRPr="00605EB6">
        <w:t>en bondissant sur la plate-forme</w:t>
      </w:r>
      <w:r w:rsidR="00C474C1">
        <w:t xml:space="preserve">. </w:t>
      </w:r>
      <w:r w:rsidR="00C52F4A" w:rsidRPr="00605EB6">
        <w:t>Voyez</w:t>
      </w:r>
      <w:r w:rsidR="00C474C1">
        <w:t xml:space="preserve">, </w:t>
      </w:r>
      <w:r w:rsidR="00C52F4A" w:rsidRPr="00605EB6">
        <w:t>continua-t-elle</w:t>
      </w:r>
      <w:r w:rsidR="00C474C1">
        <w:t xml:space="preserve">, </w:t>
      </w:r>
      <w:r w:rsidR="00C52F4A" w:rsidRPr="00605EB6">
        <w:t>quand ses compagnes furent près d</w:t>
      </w:r>
      <w:r w:rsidR="00C474C1">
        <w:t>’</w:t>
      </w:r>
      <w:r w:rsidR="00C52F4A" w:rsidRPr="00605EB6">
        <w:t>elle</w:t>
      </w:r>
      <w:r w:rsidR="00C474C1">
        <w:t xml:space="preserve">, </w:t>
      </w:r>
      <w:r w:rsidR="00C52F4A" w:rsidRPr="00605EB6">
        <w:t>soit qu</w:t>
      </w:r>
      <w:r w:rsidR="00C474C1">
        <w:t>’</w:t>
      </w:r>
      <w:r w:rsidR="00C52F4A" w:rsidRPr="00605EB6">
        <w:t>il pleuve</w:t>
      </w:r>
      <w:r w:rsidR="00C474C1">
        <w:t xml:space="preserve">, </w:t>
      </w:r>
      <w:r w:rsidR="00C52F4A" w:rsidRPr="00605EB6">
        <w:t>qu</w:t>
      </w:r>
      <w:r w:rsidR="00C474C1">
        <w:t>’</w:t>
      </w:r>
      <w:r w:rsidR="00C52F4A" w:rsidRPr="00605EB6">
        <w:t xml:space="preserve">il neige ou </w:t>
      </w:r>
      <w:r w:rsidR="00C52F4A" w:rsidRPr="00605EB6">
        <w:lastRenderedPageBreak/>
        <w:t>qu</w:t>
      </w:r>
      <w:r w:rsidR="00C474C1">
        <w:t>’</w:t>
      </w:r>
      <w:r w:rsidR="00C52F4A" w:rsidRPr="00605EB6">
        <w:t>il vente</w:t>
      </w:r>
      <w:r w:rsidR="00C474C1">
        <w:t xml:space="preserve">, </w:t>
      </w:r>
      <w:r w:rsidR="00C52F4A" w:rsidRPr="00605EB6">
        <w:t>on serait parfaitement à l</w:t>
      </w:r>
      <w:r w:rsidR="00C474C1">
        <w:t>’</w:t>
      </w:r>
      <w:r w:rsidR="00C52F4A" w:rsidRPr="00605EB6">
        <w:t>abri au fond de cette cavité</w:t>
      </w:r>
      <w:r w:rsidR="00C474C1">
        <w:t xml:space="preserve"> ; </w:t>
      </w:r>
      <w:r w:rsidR="00C52F4A" w:rsidRPr="00605EB6">
        <w:t>c</w:t>
      </w:r>
      <w:r w:rsidR="00C474C1">
        <w:t>’</w:t>
      </w:r>
      <w:r w:rsidR="00C52F4A" w:rsidRPr="00605EB6">
        <w:t>est une véritable grotte</w:t>
      </w:r>
      <w:r w:rsidR="00C474C1">
        <w:t xml:space="preserve">, </w:t>
      </w:r>
      <w:r w:rsidR="00C52F4A" w:rsidRPr="00605EB6">
        <w:t>œuvre de la nature</w:t>
      </w:r>
      <w:r w:rsidR="00C474C1">
        <w:t>.</w:t>
      </w:r>
    </w:p>
    <w:p w14:paraId="7EB67103" w14:textId="1A95BA59" w:rsidR="00C474C1" w:rsidRDefault="00C474C1" w:rsidP="00C52F4A">
      <w:r>
        <w:t>M. de </w:t>
      </w:r>
      <w:r w:rsidR="00C52F4A" w:rsidRPr="00605EB6">
        <w:t>Violaine et les deux dames arrivaient à leur tour sur la plate-forme</w:t>
      </w:r>
      <w:r>
        <w:t>.</w:t>
      </w:r>
    </w:p>
    <w:p w14:paraId="6B14B670" w14:textId="77777777" w:rsidR="00C474C1" w:rsidRDefault="00C52F4A" w:rsidP="00C52F4A">
      <w:r w:rsidRPr="00605EB6">
        <w:t>La comtesse</w:t>
      </w:r>
      <w:r w:rsidR="00C474C1">
        <w:t xml:space="preserve">, </w:t>
      </w:r>
      <w:r w:rsidRPr="00605EB6">
        <w:t>émerveillée</w:t>
      </w:r>
      <w:r w:rsidR="00C474C1">
        <w:t xml:space="preserve">, </w:t>
      </w:r>
      <w:r w:rsidRPr="00605EB6">
        <w:t>en présence des magnifiques tableaux qui se déroulaient sous ses yeux</w:t>
      </w:r>
      <w:r w:rsidR="00C474C1">
        <w:t xml:space="preserve">, </w:t>
      </w:r>
      <w:r w:rsidRPr="00605EB6">
        <w:t>comme un panorama</w:t>
      </w:r>
      <w:r w:rsidR="00C474C1">
        <w:t xml:space="preserve">, </w:t>
      </w:r>
      <w:r w:rsidRPr="00605EB6">
        <w:t>laissa échapper un cri d</w:t>
      </w:r>
      <w:r w:rsidR="00C474C1">
        <w:t>’</w:t>
      </w:r>
      <w:r w:rsidRPr="00605EB6">
        <w:t>admiration</w:t>
      </w:r>
      <w:r w:rsidR="00C474C1">
        <w:t>.</w:t>
      </w:r>
    </w:p>
    <w:p w14:paraId="054C4D71" w14:textId="77777777" w:rsidR="00C474C1" w:rsidRDefault="00C52F4A" w:rsidP="00C52F4A">
      <w:r w:rsidRPr="00605EB6">
        <w:t>Les jeunes filles et le jeune garçon battirent des mains</w:t>
      </w:r>
      <w:r w:rsidR="00C474C1">
        <w:t>.</w:t>
      </w:r>
    </w:p>
    <w:p w14:paraId="4D1F6B4A" w14:textId="0BCD760B" w:rsidR="00C474C1" w:rsidRDefault="0094609C" w:rsidP="00C52F4A">
      <w:r>
        <w:t>— </w:t>
      </w:r>
      <w:r w:rsidR="00C52F4A" w:rsidRPr="00605EB6">
        <w:t>C</w:t>
      </w:r>
      <w:r w:rsidR="00C474C1">
        <w:t>’</w:t>
      </w:r>
      <w:r w:rsidR="00C52F4A" w:rsidRPr="00605EB6">
        <w:t>est beau</w:t>
      </w:r>
      <w:r w:rsidR="00C474C1">
        <w:t xml:space="preserve">, </w:t>
      </w:r>
      <w:r w:rsidR="00C52F4A" w:rsidRPr="00605EB6">
        <w:t>n</w:t>
      </w:r>
      <w:r w:rsidR="00C474C1">
        <w:t>’</w:t>
      </w:r>
      <w:r w:rsidR="00C52F4A" w:rsidRPr="00605EB6">
        <w:t>est-ce pas</w:t>
      </w:r>
      <w:r w:rsidR="00C474C1">
        <w:t xml:space="preserve"> ? </w:t>
      </w:r>
      <w:r w:rsidR="00C52F4A" w:rsidRPr="00605EB6">
        <w:t xml:space="preserve">dit </w:t>
      </w:r>
      <w:r w:rsidR="00C474C1">
        <w:t>M. de </w:t>
      </w:r>
      <w:r w:rsidR="00C52F4A" w:rsidRPr="00605EB6">
        <w:t>Violaine</w:t>
      </w:r>
      <w:r w:rsidR="00C474C1">
        <w:t>.</w:t>
      </w:r>
    </w:p>
    <w:p w14:paraId="172186FE" w14:textId="0DCFFC15" w:rsidR="00C474C1" w:rsidRDefault="0094609C" w:rsidP="00C52F4A">
      <w:r>
        <w:t>— </w:t>
      </w:r>
      <w:r w:rsidR="00C52F4A" w:rsidRPr="00605EB6">
        <w:t>Grandiose</w:t>
      </w:r>
      <w:r w:rsidR="00C474C1">
        <w:t xml:space="preserve"> ! </w:t>
      </w:r>
      <w:r w:rsidR="00C52F4A" w:rsidRPr="00605EB6">
        <w:t>immense</w:t>
      </w:r>
      <w:r w:rsidR="00C474C1">
        <w:t xml:space="preserve"> ! </w:t>
      </w:r>
      <w:r w:rsidR="00C52F4A" w:rsidRPr="00605EB6">
        <w:t xml:space="preserve">répondit </w:t>
      </w:r>
      <w:r w:rsidR="009A0CB4" w:rsidRPr="009A0CB4">
        <w:t>M</w:t>
      </w:r>
      <w:r w:rsidR="009A0CB4" w:rsidRPr="009A0CB4">
        <w:rPr>
          <w:vertAlign w:val="superscript"/>
        </w:rPr>
        <w:t>me</w:t>
      </w:r>
      <w:r w:rsidR="00C474C1">
        <w:t> de </w:t>
      </w:r>
      <w:r w:rsidR="00C52F4A" w:rsidRPr="00605EB6">
        <w:t>Maurienne</w:t>
      </w:r>
      <w:r w:rsidR="00C474C1">
        <w:t xml:space="preserve"> ; </w:t>
      </w:r>
      <w:r w:rsidR="00C52F4A" w:rsidRPr="00605EB6">
        <w:t>c</w:t>
      </w:r>
      <w:r w:rsidR="00C474C1">
        <w:t>’</w:t>
      </w:r>
      <w:r w:rsidR="00C52F4A" w:rsidRPr="00605EB6">
        <w:t>est un enchantement</w:t>
      </w:r>
      <w:r w:rsidR="00C474C1">
        <w:t> !</w:t>
      </w:r>
    </w:p>
    <w:p w14:paraId="68A7461A" w14:textId="344D43E0" w:rsidR="00C474C1" w:rsidRDefault="0094609C" w:rsidP="00C52F4A">
      <w:r>
        <w:t>— </w:t>
      </w:r>
      <w:r w:rsidR="00C52F4A" w:rsidRPr="00605EB6">
        <w:t>C</w:t>
      </w:r>
      <w:r w:rsidR="00C474C1">
        <w:t>’</w:t>
      </w:r>
      <w:r w:rsidR="00C52F4A" w:rsidRPr="00605EB6">
        <w:t>est l</w:t>
      </w:r>
      <w:r w:rsidR="00C474C1">
        <w:t>’</w:t>
      </w:r>
      <w:r w:rsidR="00C52F4A" w:rsidRPr="00605EB6">
        <w:t>admirable nature</w:t>
      </w:r>
      <w:r w:rsidR="00C474C1">
        <w:t xml:space="preserve">, </w:t>
      </w:r>
      <w:r w:rsidR="00C52F4A" w:rsidRPr="00605EB6">
        <w:t>œuvre puissante du Créateur</w:t>
      </w:r>
      <w:r w:rsidR="00C474C1">
        <w:t xml:space="preserve">, </w:t>
      </w:r>
      <w:r w:rsidR="00C52F4A" w:rsidRPr="00605EB6">
        <w:t>toujours grande</w:t>
      </w:r>
      <w:r w:rsidR="00C474C1">
        <w:t xml:space="preserve">, </w:t>
      </w:r>
      <w:r w:rsidR="00C52F4A" w:rsidRPr="00605EB6">
        <w:t>riche et belle</w:t>
      </w:r>
      <w:r w:rsidR="00C474C1">
        <w:t xml:space="preserve">, </w:t>
      </w:r>
      <w:r w:rsidR="00C52F4A" w:rsidRPr="00605EB6">
        <w:t xml:space="preserve">dit </w:t>
      </w:r>
      <w:r w:rsidR="009A0CB4" w:rsidRPr="009A0CB4">
        <w:t>M</w:t>
      </w:r>
      <w:r w:rsidR="009A0CB4" w:rsidRPr="009A0CB4">
        <w:rPr>
          <w:vertAlign w:val="superscript"/>
        </w:rPr>
        <w:t>me</w:t>
      </w:r>
      <w:r w:rsidR="00C474C1">
        <w:t> de </w:t>
      </w:r>
      <w:r w:rsidR="00C52F4A" w:rsidRPr="00605EB6">
        <w:t>Simaise</w:t>
      </w:r>
      <w:r w:rsidR="00C474C1">
        <w:t>.</w:t>
      </w:r>
    </w:p>
    <w:p w14:paraId="52C44196" w14:textId="546F00B3" w:rsidR="00C474C1" w:rsidRDefault="00C52F4A" w:rsidP="00C52F4A">
      <w:r w:rsidRPr="0080637F">
        <w:t>Sur leurs têtes le vaste firmament</w:t>
      </w:r>
      <w:r w:rsidR="00C474C1">
        <w:t xml:space="preserve"> ; </w:t>
      </w:r>
      <w:r w:rsidRPr="0080637F">
        <w:t>autour d</w:t>
      </w:r>
      <w:r w:rsidR="00C474C1">
        <w:t>’</w:t>
      </w:r>
      <w:r w:rsidRPr="0080637F">
        <w:t>eux des horizons sans fin</w:t>
      </w:r>
      <w:r w:rsidR="00C474C1">
        <w:t xml:space="preserve">, </w:t>
      </w:r>
      <w:r w:rsidRPr="0080637F">
        <w:t>les vallées se creusant profondes</w:t>
      </w:r>
      <w:r w:rsidR="00C474C1">
        <w:t xml:space="preserve">, </w:t>
      </w:r>
      <w:r w:rsidRPr="0080637F">
        <w:t>ensoleillées dans les coupures des montagnes</w:t>
      </w:r>
      <w:r w:rsidR="00C474C1">
        <w:t xml:space="preserve"> ; </w:t>
      </w:r>
      <w:r w:rsidRPr="0080637F">
        <w:t>des villages sur les pentes</w:t>
      </w:r>
      <w:r w:rsidR="00C474C1">
        <w:t xml:space="preserve">, </w:t>
      </w:r>
      <w:r w:rsidRPr="0080637F">
        <w:t>les égayant</w:t>
      </w:r>
      <w:r w:rsidR="00C474C1">
        <w:t xml:space="preserve"> ; </w:t>
      </w:r>
      <w:r w:rsidRPr="0080637F">
        <w:t xml:space="preserve">le Frou serpentant pareil à </w:t>
      </w:r>
      <w:r w:rsidRPr="0080637F">
        <w:t xml:space="preserve">un </w:t>
      </w:r>
      <w:r w:rsidRPr="0080637F">
        <w:t>long ruban d</w:t>
      </w:r>
      <w:r w:rsidR="00C474C1">
        <w:t>’</w:t>
      </w:r>
      <w:r w:rsidRPr="0080637F">
        <w:t>argent</w:t>
      </w:r>
      <w:r w:rsidR="00C474C1">
        <w:t xml:space="preserve"> ; </w:t>
      </w:r>
      <w:r w:rsidRPr="00605EB6">
        <w:t>partout les hauteurs couronnées de verdure</w:t>
      </w:r>
      <w:r w:rsidR="00C474C1">
        <w:t xml:space="preserve"> ; : </w:t>
      </w:r>
      <w:r w:rsidRPr="00605EB6">
        <w:t>la ligne brisée de la chaîne des Vosges</w:t>
      </w:r>
      <w:r w:rsidR="00C474C1">
        <w:t xml:space="preserve">, </w:t>
      </w:r>
      <w:r w:rsidRPr="00605EB6">
        <w:t>bleuissant et disparaissant au loin</w:t>
      </w:r>
      <w:r w:rsidR="00C474C1">
        <w:t xml:space="preserve">, </w:t>
      </w:r>
      <w:r w:rsidRPr="00605EB6">
        <w:t>enfoncée</w:t>
      </w:r>
      <w:r w:rsidR="00C474C1">
        <w:t xml:space="preserve">, </w:t>
      </w:r>
      <w:r w:rsidR="0080637F" w:rsidRPr="00605EB6">
        <w:t>perdu</w:t>
      </w:r>
      <w:r w:rsidR="0080637F">
        <w:t>e</w:t>
      </w:r>
      <w:r w:rsidR="0080637F" w:rsidRPr="00605EB6">
        <w:t xml:space="preserve"> </w:t>
      </w:r>
      <w:r w:rsidRPr="00605EB6">
        <w:t>dans l</w:t>
      </w:r>
      <w:r w:rsidR="00C474C1">
        <w:t>’</w:t>
      </w:r>
      <w:r w:rsidRPr="00605EB6">
        <w:t>azur du ciel</w:t>
      </w:r>
      <w:r w:rsidR="00C474C1">
        <w:t>.</w:t>
      </w:r>
    </w:p>
    <w:p w14:paraId="12DD2E2D" w14:textId="77777777" w:rsidR="00C474C1" w:rsidRDefault="00C52F4A" w:rsidP="00C52F4A">
      <w:r w:rsidRPr="00605EB6">
        <w:t>Et sur tout cela le soleil rayonnant</w:t>
      </w:r>
      <w:r w:rsidR="00C474C1">
        <w:t xml:space="preserve">, </w:t>
      </w:r>
      <w:r w:rsidRPr="00605EB6">
        <w:t>allumant ses feux dans les gorges</w:t>
      </w:r>
      <w:r w:rsidR="00C474C1">
        <w:t xml:space="preserve">, </w:t>
      </w:r>
      <w:r w:rsidRPr="00605EB6">
        <w:t>faisant ruisseler partout sa lumière</w:t>
      </w:r>
      <w:r w:rsidR="00C474C1">
        <w:t xml:space="preserve">, </w:t>
      </w:r>
      <w:r w:rsidRPr="00605EB6">
        <w:t>qui tombait éblouissante comme une pluie d</w:t>
      </w:r>
      <w:r w:rsidR="00C474C1">
        <w:t>’</w:t>
      </w:r>
      <w:r w:rsidRPr="00605EB6">
        <w:t>étincelles</w:t>
      </w:r>
      <w:r w:rsidR="00C474C1">
        <w:t>.</w:t>
      </w:r>
    </w:p>
    <w:p w14:paraId="43423D10" w14:textId="77FCFDC0" w:rsidR="00C474C1" w:rsidRDefault="0094609C" w:rsidP="00C52F4A">
      <w:r>
        <w:t>— </w:t>
      </w:r>
      <w:r w:rsidR="00C52F4A" w:rsidRPr="00605EB6">
        <w:t>Mes enfants</w:t>
      </w:r>
      <w:r w:rsidR="00C474C1">
        <w:t xml:space="preserve">, </w:t>
      </w:r>
      <w:r w:rsidR="00C52F4A" w:rsidRPr="00605EB6">
        <w:t>dit la comtesse</w:t>
      </w:r>
      <w:r w:rsidR="00C474C1">
        <w:t xml:space="preserve">, </w:t>
      </w:r>
      <w:r w:rsidR="00C52F4A" w:rsidRPr="00605EB6">
        <w:t>il est inutile de monter plus haut</w:t>
      </w:r>
      <w:r w:rsidR="00C474C1">
        <w:t xml:space="preserve"> : </w:t>
      </w:r>
      <w:r w:rsidR="00C52F4A" w:rsidRPr="00605EB6">
        <w:t>vous ne pouvez rien voir de plus que ce que nous pouvons admirer d</w:t>
      </w:r>
      <w:r w:rsidR="00C474C1">
        <w:t>’</w:t>
      </w:r>
      <w:r w:rsidR="00C52F4A" w:rsidRPr="00605EB6">
        <w:t>ici</w:t>
      </w:r>
      <w:r w:rsidR="00C474C1">
        <w:t>.</w:t>
      </w:r>
    </w:p>
    <w:p w14:paraId="6B3A2A2B" w14:textId="6CA2D167" w:rsidR="00C474C1" w:rsidRDefault="0094609C" w:rsidP="00C52F4A">
      <w:r>
        <w:lastRenderedPageBreak/>
        <w:t>— </w:t>
      </w:r>
      <w:r w:rsidR="00C52F4A" w:rsidRPr="00605EB6">
        <w:t>Et mes fleurs à cueillir</w:t>
      </w:r>
      <w:r w:rsidR="00C474C1">
        <w:t xml:space="preserve"> ! </w:t>
      </w:r>
      <w:r w:rsidR="00C52F4A" w:rsidRPr="00605EB6">
        <w:t>fit Suzanne</w:t>
      </w:r>
      <w:r w:rsidR="00C474C1">
        <w:t xml:space="preserve">. </w:t>
      </w:r>
      <w:r w:rsidR="00C52F4A" w:rsidRPr="00605EB6">
        <w:t>Qui vient avec moi</w:t>
      </w:r>
      <w:r w:rsidR="00C474C1">
        <w:t> ?</w:t>
      </w:r>
    </w:p>
    <w:p w14:paraId="46CFEF87" w14:textId="18759B35" w:rsidR="00C474C1" w:rsidRDefault="0094609C" w:rsidP="00C52F4A">
      <w:r>
        <w:t>— </w:t>
      </w:r>
      <w:r w:rsidR="00C52F4A" w:rsidRPr="00605EB6">
        <w:t>Je ne vais pas plus loin</w:t>
      </w:r>
      <w:r w:rsidR="00C474C1">
        <w:t xml:space="preserve">, </w:t>
      </w:r>
      <w:r w:rsidR="00C52F4A" w:rsidRPr="00605EB6">
        <w:t>dit Emma</w:t>
      </w:r>
      <w:r w:rsidR="00C474C1">
        <w:t xml:space="preserve"> : </w:t>
      </w:r>
      <w:r w:rsidR="00C52F4A" w:rsidRPr="00605EB6">
        <w:t>il me semble que déjà j</w:t>
      </w:r>
      <w:r w:rsidR="00C474C1">
        <w:t>’</w:t>
      </w:r>
      <w:r w:rsidR="00C52F4A" w:rsidRPr="00605EB6">
        <w:t>ai le vertige</w:t>
      </w:r>
      <w:r w:rsidR="00C474C1">
        <w:t>.</w:t>
      </w:r>
    </w:p>
    <w:p w14:paraId="4BAD089C" w14:textId="32B71137" w:rsidR="00C474C1" w:rsidRDefault="0094609C" w:rsidP="00C52F4A">
      <w:r>
        <w:t>— </w:t>
      </w:r>
      <w:r w:rsidR="00C52F4A" w:rsidRPr="00605EB6">
        <w:t>Moi</w:t>
      </w:r>
      <w:r w:rsidR="00C474C1">
        <w:t xml:space="preserve">, </w:t>
      </w:r>
      <w:r w:rsidR="00C52F4A" w:rsidRPr="00605EB6">
        <w:t>j</w:t>
      </w:r>
      <w:r w:rsidR="00C474C1">
        <w:t>’</w:t>
      </w:r>
      <w:r w:rsidR="00C52F4A" w:rsidRPr="00605EB6">
        <w:t>ai les jambes lasses</w:t>
      </w:r>
      <w:r w:rsidR="00C474C1">
        <w:t xml:space="preserve">, </w:t>
      </w:r>
      <w:r w:rsidR="00C52F4A" w:rsidRPr="00605EB6">
        <w:t>dit Blanche</w:t>
      </w:r>
      <w:r w:rsidR="00C474C1">
        <w:t>.</w:t>
      </w:r>
    </w:p>
    <w:p w14:paraId="7C6ECD51" w14:textId="376CED4C" w:rsidR="00C474C1" w:rsidRDefault="0094609C" w:rsidP="00C52F4A">
      <w:r>
        <w:t>— </w:t>
      </w:r>
      <w:r w:rsidR="00C52F4A" w:rsidRPr="00605EB6">
        <w:t>Et vous</w:t>
      </w:r>
      <w:r w:rsidR="00C474C1">
        <w:t xml:space="preserve">, </w:t>
      </w:r>
      <w:r w:rsidR="00C52F4A" w:rsidRPr="00605EB6">
        <w:t>Henriette</w:t>
      </w:r>
      <w:r w:rsidR="00C474C1">
        <w:t> ?</w:t>
      </w:r>
    </w:p>
    <w:p w14:paraId="1EAEA23F" w14:textId="4A79F97D" w:rsidR="00C474C1" w:rsidRDefault="0094609C" w:rsidP="00C52F4A">
      <w:r>
        <w:t>— </w:t>
      </w:r>
      <w:r w:rsidR="00C52F4A" w:rsidRPr="00605EB6">
        <w:t>Je ne veux pas être moins intrépide que vous</w:t>
      </w:r>
      <w:r w:rsidR="00C474C1">
        <w:t xml:space="preserve">, </w:t>
      </w:r>
      <w:r w:rsidR="00C52F4A" w:rsidRPr="00605EB6">
        <w:t>répondit la jeune fille</w:t>
      </w:r>
      <w:r w:rsidR="00C474C1">
        <w:t xml:space="preserve">, </w:t>
      </w:r>
      <w:r w:rsidR="00C52F4A" w:rsidRPr="00605EB6">
        <w:t>allons faire notre bouquet</w:t>
      </w:r>
      <w:r w:rsidR="00C474C1">
        <w:t>.</w:t>
      </w:r>
    </w:p>
    <w:p w14:paraId="1DF8AA2D" w14:textId="3DF1542A" w:rsidR="00C474C1" w:rsidRDefault="009A0CB4" w:rsidP="00C52F4A">
      <w:r w:rsidRPr="009A0CB4">
        <w:t>M</w:t>
      </w:r>
      <w:r w:rsidRPr="009A0CB4">
        <w:rPr>
          <w:vertAlign w:val="superscript"/>
        </w:rPr>
        <w:t>me</w:t>
      </w:r>
      <w:r w:rsidR="00C474C1">
        <w:t> de </w:t>
      </w:r>
      <w:r w:rsidR="00C52F4A" w:rsidRPr="00605EB6">
        <w:t>Simaise</w:t>
      </w:r>
      <w:r w:rsidR="00C474C1">
        <w:t xml:space="preserve">, </w:t>
      </w:r>
      <w:r w:rsidR="00C52F4A" w:rsidRPr="00605EB6">
        <w:t>ne voyant pas que sa fille et Suzanne pussent courir un danger</w:t>
      </w:r>
      <w:r w:rsidR="00C474C1">
        <w:t xml:space="preserve">, </w:t>
      </w:r>
      <w:r w:rsidR="00C52F4A" w:rsidRPr="00605EB6">
        <w:t>ne les retint pas</w:t>
      </w:r>
      <w:r w:rsidR="00C474C1">
        <w:t>.</w:t>
      </w:r>
    </w:p>
    <w:p w14:paraId="49294729" w14:textId="77777777" w:rsidR="00C474C1" w:rsidRDefault="00C52F4A" w:rsidP="00C52F4A">
      <w:r w:rsidRPr="00605EB6">
        <w:t>Les jeunes filles s</w:t>
      </w:r>
      <w:r w:rsidR="00C474C1">
        <w:t>’</w:t>
      </w:r>
      <w:r w:rsidRPr="00605EB6">
        <w:t>éloignèrent et ne tardèrent pas à se trouver sur une nouvelle plate-forme</w:t>
      </w:r>
      <w:r w:rsidR="00C474C1">
        <w:t xml:space="preserve">. </w:t>
      </w:r>
      <w:r w:rsidRPr="00605EB6">
        <w:t>Là</w:t>
      </w:r>
      <w:r w:rsidR="00C474C1">
        <w:t xml:space="preserve">, </w:t>
      </w:r>
      <w:r w:rsidRPr="00605EB6">
        <w:t>les fleurs rouges étaient</w:t>
      </w:r>
      <w:r w:rsidR="00C474C1">
        <w:t xml:space="preserve">, </w:t>
      </w:r>
      <w:r w:rsidRPr="00605EB6">
        <w:t>en effet</w:t>
      </w:r>
      <w:r w:rsidR="00C474C1">
        <w:t xml:space="preserve">, </w:t>
      </w:r>
      <w:r w:rsidRPr="00605EB6">
        <w:t>plus belles et aussi plus nombreuses qu</w:t>
      </w:r>
      <w:r w:rsidR="00C474C1">
        <w:t>’</w:t>
      </w:r>
      <w:r w:rsidRPr="00605EB6">
        <w:t>en bas</w:t>
      </w:r>
      <w:r w:rsidR="00C474C1">
        <w:t xml:space="preserve">. </w:t>
      </w:r>
      <w:r w:rsidRPr="00605EB6">
        <w:t>Henriette et Suzanne se mirent gaiement à faire leur moisson</w:t>
      </w:r>
      <w:r w:rsidR="00C474C1">
        <w:t>.</w:t>
      </w:r>
    </w:p>
    <w:p w14:paraId="24104012" w14:textId="77777777" w:rsidR="00C474C1" w:rsidRDefault="00C52F4A" w:rsidP="00C52F4A">
      <w:r w:rsidRPr="00605EB6">
        <w:t>Tout à coup un cri perçant</w:t>
      </w:r>
      <w:r w:rsidR="00C474C1">
        <w:t xml:space="preserve">, </w:t>
      </w:r>
      <w:r w:rsidRPr="00605EB6">
        <w:t>un cri d</w:t>
      </w:r>
      <w:r w:rsidR="00C474C1">
        <w:t>’</w:t>
      </w:r>
      <w:r w:rsidRPr="00605EB6">
        <w:t>épouvante retentit et glaça le sang dans toutes les veines</w:t>
      </w:r>
      <w:r w:rsidR="00C474C1">
        <w:t>.</w:t>
      </w:r>
    </w:p>
    <w:p w14:paraId="49B48EA6" w14:textId="749A3BA9" w:rsidR="00C474C1" w:rsidRDefault="0094609C" w:rsidP="00C52F4A">
      <w:r>
        <w:t>— </w:t>
      </w:r>
      <w:r w:rsidR="00C52F4A" w:rsidRPr="00605EB6">
        <w:t>Ma fille</w:t>
      </w:r>
      <w:r w:rsidR="00C474C1">
        <w:t xml:space="preserve">, </w:t>
      </w:r>
      <w:r w:rsidR="00C52F4A" w:rsidRPr="00605EB6">
        <w:t>ma fille</w:t>
      </w:r>
      <w:r w:rsidR="00C474C1">
        <w:t xml:space="preserve"> ! </w:t>
      </w:r>
      <w:r w:rsidR="00C52F4A" w:rsidRPr="00605EB6">
        <w:t xml:space="preserve">exclama </w:t>
      </w:r>
      <w:r w:rsidR="009A0CB4" w:rsidRPr="009A0CB4">
        <w:t>M</w:t>
      </w:r>
      <w:r w:rsidR="009A0CB4" w:rsidRPr="009A0CB4">
        <w:rPr>
          <w:vertAlign w:val="superscript"/>
        </w:rPr>
        <w:t>me</w:t>
      </w:r>
      <w:r w:rsidR="00C474C1">
        <w:t> de </w:t>
      </w:r>
      <w:r w:rsidR="00C52F4A" w:rsidRPr="00605EB6">
        <w:t>Simaise</w:t>
      </w:r>
      <w:r w:rsidR="00C474C1">
        <w:t xml:space="preserve">, </w:t>
      </w:r>
      <w:r w:rsidR="00C52F4A" w:rsidRPr="00605EB6">
        <w:t>blême de terreur</w:t>
      </w:r>
      <w:r w:rsidR="00C474C1">
        <w:t>.</w:t>
      </w:r>
    </w:p>
    <w:p w14:paraId="30A2FA1B" w14:textId="77777777" w:rsidR="00C474C1" w:rsidRDefault="00C52F4A" w:rsidP="00C52F4A">
      <w:r w:rsidRPr="00605EB6">
        <w:t>C</w:t>
      </w:r>
      <w:r w:rsidR="00C474C1">
        <w:t>’</w:t>
      </w:r>
      <w:r w:rsidRPr="00605EB6">
        <w:t>était Henriette</w:t>
      </w:r>
      <w:r w:rsidR="00C474C1">
        <w:t xml:space="preserve">, </w:t>
      </w:r>
      <w:r w:rsidRPr="00605EB6">
        <w:t>en effet</w:t>
      </w:r>
      <w:r w:rsidR="00C474C1">
        <w:t xml:space="preserve">, </w:t>
      </w:r>
      <w:r w:rsidRPr="00605EB6">
        <w:t>qui venait de pousser ce cri terrible</w:t>
      </w:r>
      <w:r w:rsidR="00C474C1">
        <w:t>.</w:t>
      </w:r>
    </w:p>
    <w:p w14:paraId="7631C220" w14:textId="77777777" w:rsidR="00C474C1" w:rsidRDefault="00C52F4A" w:rsidP="00C52F4A">
      <w:r w:rsidRPr="00605EB6">
        <w:t>Son ombrelle s</w:t>
      </w:r>
      <w:r w:rsidR="00C474C1">
        <w:t>’</w:t>
      </w:r>
      <w:r w:rsidRPr="00605EB6">
        <w:t>était échappée de sa main</w:t>
      </w:r>
      <w:r w:rsidR="00C474C1">
        <w:t xml:space="preserve">, </w:t>
      </w:r>
      <w:r w:rsidRPr="00605EB6">
        <w:t>accrochée à une ronce et restait suspendue au bord de la plate-forme</w:t>
      </w:r>
      <w:r w:rsidR="00C474C1">
        <w:t xml:space="preserve">. </w:t>
      </w:r>
      <w:r w:rsidRPr="00605EB6">
        <w:t>Elle s</w:t>
      </w:r>
      <w:r w:rsidR="00C474C1">
        <w:t>’</w:t>
      </w:r>
      <w:r w:rsidRPr="00605EB6">
        <w:t>avança pour la saisir</w:t>
      </w:r>
      <w:r w:rsidR="00C474C1">
        <w:t xml:space="preserve"> ; </w:t>
      </w:r>
      <w:r w:rsidRPr="00605EB6">
        <w:t>sous ses pieds la pierre calcinée céda en s</w:t>
      </w:r>
      <w:r w:rsidR="00C474C1">
        <w:t>’</w:t>
      </w:r>
      <w:r w:rsidRPr="00605EB6">
        <w:t>émiettant</w:t>
      </w:r>
      <w:r w:rsidR="00C474C1">
        <w:t xml:space="preserve">. </w:t>
      </w:r>
      <w:r w:rsidRPr="00605EB6">
        <w:t>Heureusement</w:t>
      </w:r>
      <w:r w:rsidR="00C474C1">
        <w:t xml:space="preserve">, </w:t>
      </w:r>
      <w:r w:rsidRPr="00605EB6">
        <w:t>elle eut le temps de faire un mouvement en arrière</w:t>
      </w:r>
      <w:r w:rsidR="00C474C1">
        <w:t xml:space="preserve">, </w:t>
      </w:r>
      <w:r w:rsidRPr="00605EB6">
        <w:t>car elle pouvait être précipitée la tête en avant</w:t>
      </w:r>
      <w:r w:rsidR="00C474C1">
        <w:t xml:space="preserve">, </w:t>
      </w:r>
      <w:r w:rsidRPr="00605EB6">
        <w:t xml:space="preserve">et se fracasser le crâne sur une des aspérités dont la </w:t>
      </w:r>
      <w:r w:rsidRPr="00605EB6">
        <w:lastRenderedPageBreak/>
        <w:t>pente du rocher est hérissée</w:t>
      </w:r>
      <w:r w:rsidR="00C474C1">
        <w:t xml:space="preserve">. </w:t>
      </w:r>
      <w:r w:rsidRPr="00605EB6">
        <w:t>Elle tomba sur le dos et descendit de deux mètres environ</w:t>
      </w:r>
      <w:r w:rsidR="00C474C1">
        <w:t xml:space="preserve">, </w:t>
      </w:r>
      <w:r w:rsidRPr="00605EB6">
        <w:t>en glissant</w:t>
      </w:r>
      <w:r w:rsidR="00C474C1">
        <w:t xml:space="preserve">, </w:t>
      </w:r>
      <w:r w:rsidRPr="00605EB6">
        <w:t>jusqu</w:t>
      </w:r>
      <w:r w:rsidR="00C474C1">
        <w:t>’</w:t>
      </w:r>
      <w:r w:rsidRPr="00605EB6">
        <w:t>à une saillie</w:t>
      </w:r>
      <w:r w:rsidR="00C474C1">
        <w:t xml:space="preserve">, </w:t>
      </w:r>
      <w:r w:rsidRPr="00605EB6">
        <w:t>où elle s</w:t>
      </w:r>
      <w:r w:rsidR="00C474C1">
        <w:t>’</w:t>
      </w:r>
      <w:r w:rsidRPr="00605EB6">
        <w:t>arrêta</w:t>
      </w:r>
      <w:r w:rsidR="00C474C1">
        <w:t xml:space="preserve">. </w:t>
      </w:r>
      <w:r w:rsidRPr="00605EB6">
        <w:t>Alors on la vit se dresser sur ses jambes et se cramponner énergiquement à la pierre avec ses mains</w:t>
      </w:r>
      <w:r w:rsidR="00C474C1">
        <w:t>.</w:t>
      </w:r>
    </w:p>
    <w:p w14:paraId="5CDF9E73" w14:textId="244F9CF3" w:rsidR="00C474C1" w:rsidRDefault="00C52F4A" w:rsidP="00C52F4A">
      <w:r w:rsidRPr="00605EB6">
        <w:t xml:space="preserve">Si </w:t>
      </w:r>
      <w:r w:rsidR="00C474C1">
        <w:t>M. de </w:t>
      </w:r>
      <w:r w:rsidRPr="00605EB6">
        <w:t>Violaine ne l</w:t>
      </w:r>
      <w:r w:rsidR="00C474C1">
        <w:t>’</w:t>
      </w:r>
      <w:r w:rsidRPr="00605EB6">
        <w:t>eût retenue</w:t>
      </w:r>
      <w:r w:rsidR="00C474C1">
        <w:t xml:space="preserve">, </w:t>
      </w:r>
      <w:r w:rsidRPr="00605EB6">
        <w:t>en la saisissant à bras-le-corps</w:t>
      </w:r>
      <w:r w:rsidR="00C474C1">
        <w:t xml:space="preserve">, </w:t>
      </w:r>
      <w:r w:rsidRPr="00605EB6">
        <w:t>la baronne se serait élancée au secours de sa fille</w:t>
      </w:r>
      <w:r w:rsidR="00C474C1">
        <w:t xml:space="preserve">, </w:t>
      </w:r>
      <w:r w:rsidRPr="00605EB6">
        <w:t>au risque de se briser dans une chute effroyable</w:t>
      </w:r>
      <w:r w:rsidR="00C474C1">
        <w:t>.</w:t>
      </w:r>
    </w:p>
    <w:p w14:paraId="53ED111A" w14:textId="77777777" w:rsidR="00C474C1" w:rsidRDefault="00C52F4A" w:rsidP="00C52F4A">
      <w:r w:rsidRPr="00605EB6">
        <w:t>Tous criaient</w:t>
      </w:r>
      <w:r w:rsidR="00C474C1">
        <w:t xml:space="preserve">, </w:t>
      </w:r>
      <w:r w:rsidRPr="00605EB6">
        <w:t>appelaient au secours</w:t>
      </w:r>
      <w:r w:rsidR="00C474C1">
        <w:t xml:space="preserve">, </w:t>
      </w:r>
      <w:r w:rsidRPr="00605EB6">
        <w:t>affolés</w:t>
      </w:r>
      <w:r w:rsidR="00C474C1">
        <w:t xml:space="preserve">, </w:t>
      </w:r>
      <w:r w:rsidRPr="00605EB6">
        <w:t>perdant la tête</w:t>
      </w:r>
      <w:r w:rsidR="00C474C1">
        <w:t xml:space="preserve">. </w:t>
      </w:r>
      <w:r w:rsidRPr="00605EB6">
        <w:t>Suzanne</w:t>
      </w:r>
      <w:r w:rsidR="00C474C1">
        <w:t xml:space="preserve">, </w:t>
      </w:r>
      <w:r w:rsidRPr="00605EB6">
        <w:t>seule</w:t>
      </w:r>
      <w:r w:rsidR="00C474C1">
        <w:t xml:space="preserve">, </w:t>
      </w:r>
      <w:r w:rsidRPr="00605EB6">
        <w:t>quoique très effrayée</w:t>
      </w:r>
      <w:r w:rsidR="00C474C1">
        <w:t xml:space="preserve">, </w:t>
      </w:r>
      <w:r w:rsidRPr="00605EB6">
        <w:t>conservait toute sa présence d</w:t>
      </w:r>
      <w:r w:rsidR="00C474C1">
        <w:t>’</w:t>
      </w:r>
      <w:r w:rsidRPr="00605EB6">
        <w:t>esprit</w:t>
      </w:r>
      <w:r w:rsidR="00C474C1">
        <w:t>.</w:t>
      </w:r>
    </w:p>
    <w:p w14:paraId="05C9431C" w14:textId="417AA958" w:rsidR="00C474C1" w:rsidRDefault="00C52F4A" w:rsidP="00C52F4A">
      <w:r w:rsidRPr="00605EB6">
        <w:t>Henriette était dans une situation extrêmement périlleuse</w:t>
      </w:r>
      <w:r w:rsidR="00C474C1">
        <w:t xml:space="preserve"> : </w:t>
      </w:r>
      <w:r w:rsidRPr="00605EB6">
        <w:t>un faux mouvement</w:t>
      </w:r>
      <w:r w:rsidR="00C474C1">
        <w:t xml:space="preserve">, </w:t>
      </w:r>
      <w:r w:rsidRPr="00605EB6">
        <w:t>un rien pouvait lui faire perdre l</w:t>
      </w:r>
      <w:r w:rsidR="00C474C1">
        <w:t>’</w:t>
      </w:r>
      <w:r w:rsidRPr="00605EB6">
        <w:t>équilibre</w:t>
      </w:r>
      <w:r w:rsidR="00C474C1">
        <w:t xml:space="preserve">, </w:t>
      </w:r>
      <w:r w:rsidRPr="00605EB6">
        <w:t xml:space="preserve">la lancer dans </w:t>
      </w:r>
      <w:r w:rsidR="0080637F" w:rsidRPr="00605EB6">
        <w:t>l</w:t>
      </w:r>
      <w:r w:rsidR="0080637F">
        <w:t>e</w:t>
      </w:r>
      <w:r w:rsidR="0080637F" w:rsidRPr="00605EB6">
        <w:t xml:space="preserve"> </w:t>
      </w:r>
      <w:r w:rsidRPr="00605EB6">
        <w:t>vide ou la précipiter dans une large crevasse</w:t>
      </w:r>
      <w:r w:rsidR="00C474C1">
        <w:t xml:space="preserve">, </w:t>
      </w:r>
      <w:r w:rsidRPr="00605EB6">
        <w:t>un abîme</w:t>
      </w:r>
      <w:r w:rsidR="00C474C1">
        <w:t xml:space="preserve">, </w:t>
      </w:r>
      <w:r w:rsidRPr="00605EB6">
        <w:t>dont l</w:t>
      </w:r>
      <w:r w:rsidR="00C474C1">
        <w:t>’</w:t>
      </w:r>
      <w:r w:rsidRPr="00605EB6">
        <w:t>horrible gueule s</w:t>
      </w:r>
      <w:r w:rsidR="00C474C1">
        <w:t>’</w:t>
      </w:r>
      <w:r w:rsidRPr="00605EB6">
        <w:t>ouvrait béante presque à ses pieds</w:t>
      </w:r>
      <w:r w:rsidR="00C474C1">
        <w:t xml:space="preserve">. </w:t>
      </w:r>
      <w:r w:rsidRPr="00605EB6">
        <w:t>Cependant</w:t>
      </w:r>
      <w:r w:rsidR="00C474C1">
        <w:t xml:space="preserve">, </w:t>
      </w:r>
      <w:r w:rsidRPr="00605EB6">
        <w:t>Suzanne s</w:t>
      </w:r>
      <w:r w:rsidR="00C474C1">
        <w:t>’</w:t>
      </w:r>
      <w:r w:rsidRPr="00605EB6">
        <w:t>était couchée à plat ventre et tendait ses mains à son amie pour l</w:t>
      </w:r>
      <w:r w:rsidR="00C474C1">
        <w:t>’</w:t>
      </w:r>
      <w:r w:rsidRPr="00605EB6">
        <w:t>aider à remonter</w:t>
      </w:r>
      <w:r w:rsidR="00C474C1">
        <w:t>.</w:t>
      </w:r>
    </w:p>
    <w:p w14:paraId="112AF953" w14:textId="77777777" w:rsidR="00C474C1" w:rsidRDefault="00C52F4A" w:rsidP="00C52F4A">
      <w:r w:rsidRPr="00605EB6">
        <w:t>Sans doute le sauvetage aurait pu s</w:t>
      </w:r>
      <w:r w:rsidR="00C474C1">
        <w:t>’</w:t>
      </w:r>
      <w:r w:rsidRPr="00605EB6">
        <w:t>opérer ainsi</w:t>
      </w:r>
      <w:r w:rsidR="00C474C1">
        <w:t xml:space="preserve"> ; </w:t>
      </w:r>
      <w:r w:rsidRPr="00605EB6">
        <w:t>mais le bloc saillant sur lequel Henriette se tenait debout fit entendre un craquement sinistre</w:t>
      </w:r>
      <w:r w:rsidR="00C474C1">
        <w:t xml:space="preserve">, </w:t>
      </w:r>
      <w:r w:rsidRPr="00605EB6">
        <w:t>se détacha tout à coup de la masse et dégringola sur la pente avec un bruit semblable à celui du tonnerre</w:t>
      </w:r>
      <w:r w:rsidR="00C474C1">
        <w:t>.</w:t>
      </w:r>
    </w:p>
    <w:p w14:paraId="2ABD6225" w14:textId="77777777" w:rsidR="00C474C1" w:rsidRDefault="00C52F4A" w:rsidP="00C52F4A">
      <w:r w:rsidRPr="00605EB6">
        <w:t>La pauvre Henriette se soutint un instant avec ses mains crispées sur la pierre brûlante</w:t>
      </w:r>
      <w:r w:rsidR="00C474C1">
        <w:t xml:space="preserve"> ; </w:t>
      </w:r>
      <w:r w:rsidRPr="00605EB6">
        <w:t>puis le poids de son corps lui fit lâcher prise</w:t>
      </w:r>
      <w:r w:rsidR="00C474C1">
        <w:t xml:space="preserve">, </w:t>
      </w:r>
      <w:r w:rsidRPr="00605EB6">
        <w:t>et en poussant un second cri</w:t>
      </w:r>
      <w:r w:rsidR="00C474C1">
        <w:t xml:space="preserve">, </w:t>
      </w:r>
      <w:r w:rsidRPr="00605EB6">
        <w:t>plus effrayant encore que le premier</w:t>
      </w:r>
      <w:r w:rsidR="00C474C1">
        <w:t xml:space="preserve">, </w:t>
      </w:r>
      <w:r w:rsidRPr="00605EB6">
        <w:t>elle roula de côté et tomba</w:t>
      </w:r>
      <w:r w:rsidR="00C474C1">
        <w:t xml:space="preserve">, </w:t>
      </w:r>
      <w:r w:rsidRPr="00605EB6">
        <w:t>comme dans un hamac</w:t>
      </w:r>
      <w:r w:rsidR="00C474C1">
        <w:t xml:space="preserve">, </w:t>
      </w:r>
      <w:r w:rsidRPr="00605EB6">
        <w:t>sur des branches de lierre entrelacées</w:t>
      </w:r>
      <w:r w:rsidR="00C474C1">
        <w:t xml:space="preserve">, </w:t>
      </w:r>
      <w:r w:rsidRPr="00605EB6">
        <w:t>suspendues à l</w:t>
      </w:r>
      <w:r w:rsidR="00C474C1">
        <w:t>’</w:t>
      </w:r>
      <w:r w:rsidRPr="00605EB6">
        <w:t>orifice de la crevasse</w:t>
      </w:r>
      <w:r w:rsidR="00C474C1">
        <w:t xml:space="preserve">, </w:t>
      </w:r>
      <w:r w:rsidRPr="00605EB6">
        <w:t>comme pour cacher la sombre profondeur de l</w:t>
      </w:r>
      <w:r w:rsidR="00C474C1">
        <w:t>’</w:t>
      </w:r>
      <w:r w:rsidRPr="00605EB6">
        <w:t>abîme</w:t>
      </w:r>
      <w:r w:rsidR="00C474C1">
        <w:t xml:space="preserve">, </w:t>
      </w:r>
      <w:r w:rsidRPr="00605EB6">
        <w:t>et attachées à la pierre de chaque côté</w:t>
      </w:r>
      <w:r w:rsidR="00C474C1">
        <w:t>.</w:t>
      </w:r>
    </w:p>
    <w:p w14:paraId="25F36B51" w14:textId="77777777" w:rsidR="00C474C1" w:rsidRDefault="00C52F4A" w:rsidP="00C52F4A">
      <w:r w:rsidRPr="00605EB6">
        <w:lastRenderedPageBreak/>
        <w:t>Cette fois</w:t>
      </w:r>
      <w:r w:rsidR="00C474C1">
        <w:t xml:space="preserve">, </w:t>
      </w:r>
      <w:r w:rsidRPr="00605EB6">
        <w:t>Suzanne ne pouvait plus rien</w:t>
      </w:r>
      <w:r w:rsidR="00C474C1">
        <w:t xml:space="preserve"> ; </w:t>
      </w:r>
      <w:r w:rsidRPr="00605EB6">
        <w:t>elle laissa échapper un cri d</w:t>
      </w:r>
      <w:r w:rsidR="00C474C1">
        <w:t>’</w:t>
      </w:r>
      <w:r w:rsidRPr="00605EB6">
        <w:t>angoisse suprême auquel répondirent d</w:t>
      </w:r>
      <w:r w:rsidR="00C474C1">
        <w:t>’</w:t>
      </w:r>
      <w:r w:rsidRPr="00605EB6">
        <w:t>autres cris de douleur et de désespoir</w:t>
      </w:r>
      <w:r w:rsidR="00C474C1">
        <w:t>.</w:t>
      </w:r>
    </w:p>
    <w:p w14:paraId="7F80B240" w14:textId="4DA0BAA3" w:rsidR="00C474C1" w:rsidRDefault="009A0CB4" w:rsidP="00C52F4A">
      <w:r w:rsidRPr="009A0CB4">
        <w:t>M</w:t>
      </w:r>
      <w:r w:rsidRPr="009A0CB4">
        <w:rPr>
          <w:vertAlign w:val="superscript"/>
        </w:rPr>
        <w:t>me</w:t>
      </w:r>
      <w:r w:rsidR="00C474C1">
        <w:t> de </w:t>
      </w:r>
      <w:r w:rsidR="00C52F4A" w:rsidRPr="00605EB6">
        <w:t>Simaise tomba évanouie</w:t>
      </w:r>
      <w:r w:rsidR="00C474C1">
        <w:t xml:space="preserve">, </w:t>
      </w:r>
      <w:r w:rsidR="00C52F4A" w:rsidRPr="00605EB6">
        <w:t>comme morte</w:t>
      </w:r>
      <w:r w:rsidR="00C474C1">
        <w:t xml:space="preserve">, </w:t>
      </w:r>
      <w:r w:rsidR="00C52F4A" w:rsidRPr="00605EB6">
        <w:t>dans les bras de la comtesse</w:t>
      </w:r>
      <w:r w:rsidR="00C474C1">
        <w:t>.</w:t>
      </w:r>
    </w:p>
    <w:p w14:paraId="3B6942EC" w14:textId="77777777" w:rsidR="00C474C1" w:rsidRDefault="00C52F4A" w:rsidP="00C52F4A">
      <w:r w:rsidRPr="00605EB6">
        <w:t>Que faire</w:t>
      </w:r>
      <w:r w:rsidR="00C474C1">
        <w:t xml:space="preserve"> ? </w:t>
      </w:r>
      <w:r w:rsidRPr="00605EB6">
        <w:t>Hélas</w:t>
      </w:r>
      <w:r w:rsidR="00C474C1">
        <w:t xml:space="preserve"> ! </w:t>
      </w:r>
      <w:r w:rsidRPr="00605EB6">
        <w:t>on ne voyait pas le moyen de sauver la malheureuse enfant</w:t>
      </w:r>
      <w:r w:rsidR="00C474C1">
        <w:t xml:space="preserve">, </w:t>
      </w:r>
      <w:r w:rsidRPr="00605EB6">
        <w:t>menacée d</w:t>
      </w:r>
      <w:r w:rsidR="00C474C1">
        <w:t>’</w:t>
      </w:r>
      <w:r w:rsidRPr="00605EB6">
        <w:t>une mort horrible</w:t>
      </w:r>
      <w:r w:rsidR="00C474C1">
        <w:t xml:space="preserve">. </w:t>
      </w:r>
      <w:r w:rsidRPr="00605EB6">
        <w:t>L</w:t>
      </w:r>
      <w:r w:rsidR="00C474C1">
        <w:t>’</w:t>
      </w:r>
      <w:r w:rsidRPr="00605EB6">
        <w:t>air retentissait de cris déchirants</w:t>
      </w:r>
      <w:r w:rsidR="00C474C1">
        <w:t xml:space="preserve">, </w:t>
      </w:r>
      <w:r w:rsidRPr="00605EB6">
        <w:t>de plaintes</w:t>
      </w:r>
      <w:r w:rsidR="00C474C1">
        <w:t xml:space="preserve">, </w:t>
      </w:r>
      <w:r w:rsidRPr="00605EB6">
        <w:t>de gémissements</w:t>
      </w:r>
      <w:r w:rsidR="00C474C1">
        <w:t>.</w:t>
      </w:r>
    </w:p>
    <w:p w14:paraId="3AB462A8" w14:textId="77777777" w:rsidR="00C474C1" w:rsidRDefault="00C52F4A" w:rsidP="00C52F4A">
      <w:r w:rsidRPr="002F6816">
        <w:t>Henriette étourdie</w:t>
      </w:r>
      <w:r w:rsidR="00C474C1">
        <w:t xml:space="preserve">, </w:t>
      </w:r>
      <w:r w:rsidRPr="002F6816">
        <w:t>toute frémissante de terreur</w:t>
      </w:r>
      <w:r w:rsidR="00C474C1">
        <w:t xml:space="preserve">, </w:t>
      </w:r>
      <w:r w:rsidRPr="002F6816">
        <w:t>leva les yeux et aperçut Suzanne</w:t>
      </w:r>
      <w:r w:rsidR="00C474C1">
        <w:t xml:space="preserve">, </w:t>
      </w:r>
      <w:r w:rsidRPr="002F6816">
        <w:t>le corps penché au-dessus d</w:t>
      </w:r>
      <w:r w:rsidR="00C474C1">
        <w:t>’</w:t>
      </w:r>
      <w:r w:rsidRPr="002F6816">
        <w:t>elle</w:t>
      </w:r>
      <w:r w:rsidR="00C474C1">
        <w:t xml:space="preserve">, </w:t>
      </w:r>
      <w:r w:rsidRPr="002F6816">
        <w:t>qui se tordait convulsivement les mains</w:t>
      </w:r>
      <w:r w:rsidR="00C474C1">
        <w:t xml:space="preserve">. </w:t>
      </w:r>
      <w:r w:rsidRPr="002F6816">
        <w:t>Elle ne pouvait voir les</w:t>
      </w:r>
      <w:r w:rsidRPr="00605EB6">
        <w:t xml:space="preserve"> autres</w:t>
      </w:r>
      <w:r w:rsidR="00C474C1">
        <w:t xml:space="preserve"> ; </w:t>
      </w:r>
      <w:r w:rsidRPr="00605EB6">
        <w:t>mais</w:t>
      </w:r>
      <w:r w:rsidR="00C474C1">
        <w:t xml:space="preserve">, </w:t>
      </w:r>
      <w:r w:rsidRPr="00605EB6">
        <w:t>à l</w:t>
      </w:r>
      <w:r w:rsidR="00C474C1">
        <w:t>’</w:t>
      </w:r>
      <w:r w:rsidRPr="00605EB6">
        <w:t>attitude désespérée de Suzanne</w:t>
      </w:r>
      <w:r w:rsidR="00C474C1">
        <w:t xml:space="preserve">, </w:t>
      </w:r>
      <w:r w:rsidRPr="00605EB6">
        <w:t>elle comprit qu</w:t>
      </w:r>
      <w:r w:rsidR="00C474C1">
        <w:t>’</w:t>
      </w:r>
      <w:r w:rsidRPr="00605EB6">
        <w:t>elle ne devait compter sur aucun secours</w:t>
      </w:r>
      <w:r w:rsidR="00C474C1">
        <w:t xml:space="preserve">, </w:t>
      </w:r>
      <w:r w:rsidRPr="00605EB6">
        <w:t>qu</w:t>
      </w:r>
      <w:r w:rsidR="00C474C1">
        <w:t>’</w:t>
      </w:r>
      <w:r w:rsidRPr="00605EB6">
        <w:t>il fallait renoncer à tout espoir</w:t>
      </w:r>
      <w:r w:rsidR="00C474C1">
        <w:t xml:space="preserve">. </w:t>
      </w:r>
      <w:r w:rsidRPr="00605EB6">
        <w:t>Elle était perdue</w:t>
      </w:r>
      <w:r w:rsidR="00C474C1">
        <w:t xml:space="preserve">, </w:t>
      </w:r>
      <w:r w:rsidRPr="00605EB6">
        <w:t>elle allait mourir</w:t>
      </w:r>
      <w:r w:rsidR="00C474C1">
        <w:t> !</w:t>
      </w:r>
    </w:p>
    <w:p w14:paraId="7D4DCEA8" w14:textId="19BF7867" w:rsidR="00C474C1" w:rsidRDefault="00C52F4A" w:rsidP="00C52F4A">
      <w:r w:rsidRPr="00605EB6">
        <w:t>Le poids de son corps arrachait le lierre</w:t>
      </w:r>
      <w:r w:rsidR="00C474C1">
        <w:t xml:space="preserve">, </w:t>
      </w:r>
      <w:r w:rsidRPr="00605EB6">
        <w:t>malgré ses innombrables petites racines incrustées dans le rocher</w:t>
      </w:r>
      <w:r w:rsidR="00C474C1">
        <w:t xml:space="preserve"> ; </w:t>
      </w:r>
      <w:r w:rsidRPr="00605EB6">
        <w:t>constamment elle sentait qu</w:t>
      </w:r>
      <w:r w:rsidR="00C474C1">
        <w:t>’</w:t>
      </w:r>
      <w:r w:rsidRPr="00605EB6">
        <w:t>elle enfonçait</w:t>
      </w:r>
      <w:r w:rsidR="00C474C1">
        <w:t xml:space="preserve"> ; </w:t>
      </w:r>
      <w:r w:rsidRPr="00605EB6">
        <w:t>chaque fois qu</w:t>
      </w:r>
      <w:r w:rsidR="00C474C1">
        <w:t>’</w:t>
      </w:r>
      <w:r w:rsidRPr="00605EB6">
        <w:t>un des flexibles rameaux se détachait</w:t>
      </w:r>
      <w:r w:rsidR="00C474C1">
        <w:t xml:space="preserve">, </w:t>
      </w:r>
      <w:r w:rsidRPr="00605EB6">
        <w:t>elle entendait comme le bruit d</w:t>
      </w:r>
      <w:r w:rsidR="00C474C1">
        <w:t>’</w:t>
      </w:r>
      <w:r w:rsidRPr="00605EB6">
        <w:t>une déchirure d</w:t>
      </w:r>
      <w:r w:rsidR="00C474C1">
        <w:t>’</w:t>
      </w:r>
      <w:r w:rsidRPr="00605EB6">
        <w:t>étoffe</w:t>
      </w:r>
      <w:r w:rsidR="00C474C1">
        <w:t>.</w:t>
      </w:r>
    </w:p>
    <w:p w14:paraId="27590BEC" w14:textId="77777777" w:rsidR="00C474C1" w:rsidRDefault="00C52F4A" w:rsidP="00C52F4A">
      <w:r w:rsidRPr="00605EB6">
        <w:t>Étendue sur cette espèce de pont aérien</w:t>
      </w:r>
      <w:r w:rsidR="00C474C1">
        <w:t xml:space="preserve">, </w:t>
      </w:r>
      <w:r w:rsidRPr="00605EB6">
        <w:t>elle n</w:t>
      </w:r>
      <w:r w:rsidR="00C474C1">
        <w:t>’</w:t>
      </w:r>
      <w:r w:rsidRPr="00605EB6">
        <w:t>osait faire un mouvement</w:t>
      </w:r>
      <w:r w:rsidR="00C474C1">
        <w:t xml:space="preserve"> ; </w:t>
      </w:r>
      <w:r w:rsidRPr="00605EB6">
        <w:t>elle ne pouvait crier</w:t>
      </w:r>
      <w:r w:rsidR="00C474C1">
        <w:t xml:space="preserve">, </w:t>
      </w:r>
      <w:r w:rsidRPr="00605EB6">
        <w:t>l</w:t>
      </w:r>
      <w:r w:rsidR="00C474C1">
        <w:t>’</w:t>
      </w:r>
      <w:r w:rsidRPr="00605EB6">
        <w:t>épouvante avait paralysé sa langue</w:t>
      </w:r>
      <w:r w:rsidR="00C474C1">
        <w:t>.</w:t>
      </w:r>
    </w:p>
    <w:p w14:paraId="7972273D" w14:textId="77777777" w:rsidR="00C474C1" w:rsidRDefault="00C52F4A" w:rsidP="00C52F4A">
      <w:r w:rsidRPr="00605EB6">
        <w:t>Au dessous d</w:t>
      </w:r>
      <w:r w:rsidR="00C474C1">
        <w:t>’</w:t>
      </w:r>
      <w:r w:rsidRPr="00605EB6">
        <w:t>elle</w:t>
      </w:r>
      <w:r w:rsidR="00C474C1">
        <w:t xml:space="preserve">, </w:t>
      </w:r>
      <w:r w:rsidRPr="00605EB6">
        <w:t>entre les parois de la large fente</w:t>
      </w:r>
      <w:r w:rsidR="00C474C1">
        <w:t xml:space="preserve">, </w:t>
      </w:r>
      <w:r w:rsidRPr="00605EB6">
        <w:t>elle voyait se dresser</w:t>
      </w:r>
      <w:r w:rsidR="00C474C1">
        <w:t xml:space="preserve">, </w:t>
      </w:r>
      <w:r w:rsidRPr="00605EB6">
        <w:t>se croiser</w:t>
      </w:r>
      <w:r w:rsidR="00C474C1">
        <w:t xml:space="preserve">, </w:t>
      </w:r>
      <w:r w:rsidRPr="00605EB6">
        <w:t>pointues ou tranchantes</w:t>
      </w:r>
      <w:r w:rsidR="00C474C1">
        <w:t xml:space="preserve">, </w:t>
      </w:r>
      <w:r w:rsidRPr="00605EB6">
        <w:t>lames menaçantes</w:t>
      </w:r>
      <w:r w:rsidR="00C474C1">
        <w:t xml:space="preserve">, </w:t>
      </w:r>
      <w:r w:rsidRPr="00605EB6">
        <w:t>dents monstrueuses</w:t>
      </w:r>
      <w:r w:rsidR="00C474C1">
        <w:t xml:space="preserve">, </w:t>
      </w:r>
      <w:r w:rsidRPr="00605EB6">
        <w:t>les pierres saillantes sur lesquelles</w:t>
      </w:r>
      <w:r w:rsidR="00C474C1">
        <w:t xml:space="preserve">, </w:t>
      </w:r>
      <w:r w:rsidRPr="00605EB6">
        <w:t>dans un instant</w:t>
      </w:r>
      <w:r w:rsidR="00C474C1">
        <w:t xml:space="preserve">, </w:t>
      </w:r>
      <w:r w:rsidRPr="00605EB6">
        <w:t>elle allait tomber et être déchirée</w:t>
      </w:r>
      <w:r w:rsidR="00C474C1">
        <w:t xml:space="preserve"> ; </w:t>
      </w:r>
      <w:r w:rsidRPr="00605EB6">
        <w:t>puis</w:t>
      </w:r>
      <w:r w:rsidR="00C474C1">
        <w:t xml:space="preserve">, </w:t>
      </w:r>
      <w:r w:rsidRPr="00605EB6">
        <w:t>plus avant</w:t>
      </w:r>
      <w:r w:rsidR="00C474C1">
        <w:t xml:space="preserve">, </w:t>
      </w:r>
      <w:r w:rsidRPr="00605EB6">
        <w:t>un trou noir</w:t>
      </w:r>
      <w:r w:rsidR="00C474C1">
        <w:t> !</w:t>
      </w:r>
    </w:p>
    <w:p w14:paraId="728DFB1F" w14:textId="77777777" w:rsidR="00C474C1" w:rsidRDefault="00C52F4A" w:rsidP="00C52F4A">
      <w:r w:rsidRPr="00605EB6">
        <w:t>Elle sentait dans sa tête comme un brasier</w:t>
      </w:r>
      <w:r w:rsidR="00C474C1">
        <w:t xml:space="preserve">, </w:t>
      </w:r>
      <w:r w:rsidRPr="00605EB6">
        <w:t>le sang battait ses tempes</w:t>
      </w:r>
      <w:r w:rsidR="00C474C1">
        <w:t xml:space="preserve">, </w:t>
      </w:r>
      <w:r w:rsidRPr="00605EB6">
        <w:t>il se faisait dans ses oreilles un tintement lugubre</w:t>
      </w:r>
      <w:r w:rsidR="00C474C1">
        <w:t xml:space="preserve">, </w:t>
      </w:r>
      <w:r w:rsidRPr="00605EB6">
        <w:lastRenderedPageBreak/>
        <w:t>son cœur avait cessé de battre</w:t>
      </w:r>
      <w:r w:rsidR="00C474C1">
        <w:t xml:space="preserve"> ; </w:t>
      </w:r>
      <w:r w:rsidRPr="00605EB6">
        <w:t>il lui sembla que tout tournait</w:t>
      </w:r>
      <w:r w:rsidR="00C474C1">
        <w:t xml:space="preserve">, </w:t>
      </w:r>
      <w:r w:rsidRPr="00605EB6">
        <w:t>se renversait autour d</w:t>
      </w:r>
      <w:r w:rsidR="00C474C1">
        <w:t>’</w:t>
      </w:r>
      <w:r w:rsidRPr="00605EB6">
        <w:t>elle</w:t>
      </w:r>
      <w:r w:rsidR="00C474C1">
        <w:t xml:space="preserve">. </w:t>
      </w:r>
      <w:r w:rsidRPr="00605EB6">
        <w:t>C</w:t>
      </w:r>
      <w:r w:rsidR="00C474C1">
        <w:t>’</w:t>
      </w:r>
      <w:r w:rsidRPr="00605EB6">
        <w:t>était le vertige</w:t>
      </w:r>
      <w:r w:rsidR="00C474C1">
        <w:t>.</w:t>
      </w:r>
    </w:p>
    <w:p w14:paraId="186CC3F1" w14:textId="141566DB" w:rsidR="00C474C1" w:rsidRDefault="0094609C" w:rsidP="00C52F4A">
      <w:r>
        <w:t>— </w:t>
      </w:r>
      <w:r w:rsidR="00C52F4A" w:rsidRPr="00605EB6">
        <w:t>Maman</w:t>
      </w:r>
      <w:r w:rsidR="00C474C1">
        <w:t xml:space="preserve"> ! </w:t>
      </w:r>
      <w:r w:rsidR="00C52F4A" w:rsidRPr="00605EB6">
        <w:t>maman</w:t>
      </w:r>
      <w:r w:rsidR="00C474C1">
        <w:t xml:space="preserve"> ! </w:t>
      </w:r>
      <w:r w:rsidR="00C52F4A" w:rsidRPr="00605EB6">
        <w:t>appela-t-elle d</w:t>
      </w:r>
      <w:r w:rsidR="00C474C1">
        <w:t>’</w:t>
      </w:r>
      <w:r w:rsidR="00C52F4A" w:rsidRPr="00605EB6">
        <w:t>une voix étranglée</w:t>
      </w:r>
      <w:r w:rsidR="00C474C1">
        <w:t xml:space="preserve">, </w:t>
      </w:r>
      <w:r w:rsidR="00C52F4A" w:rsidRPr="00605EB6">
        <w:t>mourante</w:t>
      </w:r>
      <w:r w:rsidR="00C474C1">
        <w:t>.</w:t>
      </w:r>
    </w:p>
    <w:p w14:paraId="33B868DC" w14:textId="77777777" w:rsidR="00C474C1" w:rsidRDefault="00C52F4A" w:rsidP="00C52F4A">
      <w:r w:rsidRPr="00605EB6">
        <w:t>Elle ferma les yeux</w:t>
      </w:r>
      <w:r w:rsidR="00C474C1">
        <w:t>.</w:t>
      </w:r>
    </w:p>
    <w:p w14:paraId="1E1F19C4" w14:textId="77777777" w:rsidR="00C474C1" w:rsidRDefault="00C52F4A" w:rsidP="00C52F4A">
      <w:r w:rsidRPr="00605EB6">
        <w:t>Soudain un bruit sourd</w:t>
      </w:r>
      <w:r w:rsidR="00C474C1">
        <w:t xml:space="preserve">, </w:t>
      </w:r>
      <w:r w:rsidRPr="00605EB6">
        <w:t>étrange</w:t>
      </w:r>
      <w:r w:rsidR="00C474C1">
        <w:t xml:space="preserve">, </w:t>
      </w:r>
      <w:r w:rsidRPr="00605EB6">
        <w:t>une sorte de grognement rauque monta jusqu</w:t>
      </w:r>
      <w:r w:rsidR="00C474C1">
        <w:t>’</w:t>
      </w:r>
      <w:r w:rsidRPr="00605EB6">
        <w:t>à elle</w:t>
      </w:r>
      <w:r w:rsidR="00C474C1">
        <w:t xml:space="preserve">. </w:t>
      </w:r>
      <w:r w:rsidRPr="00605EB6">
        <w:t>Son cœur se remit à battre</w:t>
      </w:r>
      <w:r w:rsidR="00C474C1">
        <w:t xml:space="preserve">, </w:t>
      </w:r>
      <w:r w:rsidRPr="00605EB6">
        <w:t>elle rouvrit les yeux</w:t>
      </w:r>
      <w:r w:rsidR="00C474C1">
        <w:t xml:space="preserve">. </w:t>
      </w:r>
      <w:r w:rsidRPr="00605EB6">
        <w:t>Une tête émergeait du trou noir</w:t>
      </w:r>
      <w:r w:rsidR="00C474C1">
        <w:t xml:space="preserve">. </w:t>
      </w:r>
      <w:r w:rsidRPr="00605EB6">
        <w:t>Elle vit cette tête</w:t>
      </w:r>
      <w:r w:rsidR="00C474C1">
        <w:t xml:space="preserve">, </w:t>
      </w:r>
      <w:r w:rsidRPr="00605EB6">
        <w:t>couverte d</w:t>
      </w:r>
      <w:r w:rsidR="00C474C1">
        <w:t>’</w:t>
      </w:r>
      <w:r w:rsidRPr="00605EB6">
        <w:t>une longue crinière</w:t>
      </w:r>
      <w:r w:rsidR="00C474C1">
        <w:t xml:space="preserve">, </w:t>
      </w:r>
      <w:r w:rsidRPr="00605EB6">
        <w:t>et elle lui parut énorme</w:t>
      </w:r>
      <w:r w:rsidR="00C474C1">
        <w:t xml:space="preserve">. </w:t>
      </w:r>
      <w:r w:rsidRPr="00605EB6">
        <w:t>Était-ce un monstre inconnu qui sortait des entrailles de la terre et s</w:t>
      </w:r>
      <w:r w:rsidR="00C474C1">
        <w:t>’</w:t>
      </w:r>
      <w:r w:rsidRPr="00605EB6">
        <w:t>élançait vers elle pour la dévorer</w:t>
      </w:r>
      <w:r w:rsidR="00C474C1">
        <w:t xml:space="preserve"> ? </w:t>
      </w:r>
      <w:r w:rsidRPr="00605EB6">
        <w:t>Saisie d</w:t>
      </w:r>
      <w:r w:rsidR="00C474C1">
        <w:t>’</w:t>
      </w:r>
      <w:r w:rsidRPr="00605EB6">
        <w:t>une nouvelle terreur</w:t>
      </w:r>
      <w:r w:rsidR="00C474C1">
        <w:t xml:space="preserve">, </w:t>
      </w:r>
      <w:r w:rsidRPr="00605EB6">
        <w:t>ses yeux se fermèrent de nouveau</w:t>
      </w:r>
      <w:r w:rsidR="00C474C1">
        <w:t>.</w:t>
      </w:r>
    </w:p>
    <w:p w14:paraId="7F8CFB3E" w14:textId="7BE43D17" w:rsidR="00C474C1" w:rsidRDefault="00C52F4A" w:rsidP="00C52F4A">
      <w:r w:rsidRPr="00605EB6">
        <w:t>Cependant il y eut dans sa pensée flottante</w:t>
      </w:r>
      <w:r w:rsidR="00C474C1">
        <w:t xml:space="preserve">, </w:t>
      </w:r>
      <w:r w:rsidRPr="00605EB6">
        <w:t>prêt</w:t>
      </w:r>
      <w:r w:rsidR="005C16B1">
        <w:t>e</w:t>
      </w:r>
      <w:r w:rsidRPr="00605EB6">
        <w:t xml:space="preserve"> à l</w:t>
      </w:r>
      <w:r w:rsidR="00C474C1">
        <w:t>’</w:t>
      </w:r>
      <w:r w:rsidRPr="00605EB6">
        <w:t>abandonner</w:t>
      </w:r>
      <w:r w:rsidR="00C474C1">
        <w:t xml:space="preserve">, </w:t>
      </w:r>
      <w:r w:rsidRPr="00605EB6">
        <w:t>une clarté soudaine</w:t>
      </w:r>
      <w:r w:rsidR="00C474C1">
        <w:t xml:space="preserve">. </w:t>
      </w:r>
      <w:r w:rsidRPr="00605EB6">
        <w:t>Si c</w:t>
      </w:r>
      <w:r w:rsidR="00C474C1">
        <w:t>’</w:t>
      </w:r>
      <w:r w:rsidRPr="00605EB6">
        <w:t>était Jean Loup</w:t>
      </w:r>
      <w:r w:rsidR="00C474C1">
        <w:t xml:space="preserve"> ?! </w:t>
      </w:r>
      <w:r w:rsidRPr="00605EB6">
        <w:t>Mais elle avait l</w:t>
      </w:r>
      <w:r w:rsidR="00C474C1">
        <w:t>’</w:t>
      </w:r>
      <w:r w:rsidRPr="00605EB6">
        <w:t>esprit troublé et se trouvait dans cet état d</w:t>
      </w:r>
      <w:r w:rsidR="00C474C1">
        <w:t>’</w:t>
      </w:r>
      <w:r w:rsidRPr="00605EB6">
        <w:t>engourdissement</w:t>
      </w:r>
      <w:r w:rsidR="00C474C1">
        <w:t xml:space="preserve">, </w:t>
      </w:r>
      <w:r w:rsidRPr="00605EB6">
        <w:t>de torpeur physique et morale qui précède la syncope</w:t>
      </w:r>
      <w:r w:rsidR="00C474C1">
        <w:t xml:space="preserve"> ; </w:t>
      </w:r>
      <w:r w:rsidRPr="00605EB6">
        <w:t>elle crut n</w:t>
      </w:r>
      <w:r w:rsidR="00C474C1">
        <w:t>’</w:t>
      </w:r>
      <w:r w:rsidRPr="00605EB6">
        <w:t>avoir rien vu</w:t>
      </w:r>
      <w:r w:rsidR="00C474C1">
        <w:t xml:space="preserve">, </w:t>
      </w:r>
      <w:r w:rsidRPr="00605EB6">
        <w:t>rien entendu</w:t>
      </w:r>
      <w:r w:rsidR="00C474C1">
        <w:t xml:space="preserve">. </w:t>
      </w:r>
      <w:r w:rsidRPr="00605EB6">
        <w:t>Ce n</w:t>
      </w:r>
      <w:r w:rsidR="00C474C1">
        <w:t>’</w:t>
      </w:r>
      <w:r w:rsidRPr="00605EB6">
        <w:t>était qu</w:t>
      </w:r>
      <w:r w:rsidR="00C474C1">
        <w:t>’</w:t>
      </w:r>
      <w:r w:rsidRPr="00605EB6">
        <w:t>une vision</w:t>
      </w:r>
      <w:r w:rsidR="00C474C1">
        <w:t xml:space="preserve">, </w:t>
      </w:r>
      <w:r w:rsidRPr="00605EB6">
        <w:t>l</w:t>
      </w:r>
      <w:r w:rsidR="00C474C1">
        <w:t>’</w:t>
      </w:r>
      <w:r w:rsidRPr="00605EB6">
        <w:t>hallucination du vertige</w:t>
      </w:r>
      <w:r w:rsidR="00C474C1">
        <w:t> !</w:t>
      </w:r>
    </w:p>
    <w:p w14:paraId="42C77486" w14:textId="77777777" w:rsidR="00C474C1" w:rsidRDefault="00C52F4A" w:rsidP="00C52F4A">
      <w:r w:rsidRPr="00605EB6">
        <w:t>Non</w:t>
      </w:r>
      <w:r w:rsidR="00C474C1">
        <w:t xml:space="preserve">, </w:t>
      </w:r>
      <w:r w:rsidRPr="00605EB6">
        <w:t>non</w:t>
      </w:r>
      <w:r w:rsidR="00C474C1">
        <w:t xml:space="preserve">, </w:t>
      </w:r>
      <w:r w:rsidRPr="00605EB6">
        <w:t>elle ne s</w:t>
      </w:r>
      <w:r w:rsidR="00C474C1">
        <w:t>’</w:t>
      </w:r>
      <w:r w:rsidRPr="00605EB6">
        <w:t>était pas trompée</w:t>
      </w:r>
      <w:r w:rsidR="00C474C1">
        <w:t xml:space="preserve">. </w:t>
      </w:r>
      <w:r w:rsidRPr="00605EB6">
        <w:t>C</w:t>
      </w:r>
      <w:r w:rsidR="00C474C1">
        <w:t>’</w:t>
      </w:r>
      <w:r w:rsidRPr="00605EB6">
        <w:t>était bien Jean Loup</w:t>
      </w:r>
      <w:r w:rsidR="00C474C1">
        <w:t xml:space="preserve">, </w:t>
      </w:r>
      <w:r w:rsidRPr="00605EB6">
        <w:t>le seul être au monde</w:t>
      </w:r>
      <w:r w:rsidR="00C474C1">
        <w:t xml:space="preserve">, </w:t>
      </w:r>
      <w:r w:rsidRPr="00605EB6">
        <w:t>peut-être</w:t>
      </w:r>
      <w:r w:rsidR="00C474C1">
        <w:t xml:space="preserve">, </w:t>
      </w:r>
      <w:r w:rsidRPr="00605EB6">
        <w:t>ayant assez de courage</w:t>
      </w:r>
      <w:r w:rsidR="00C474C1">
        <w:t xml:space="preserve">, </w:t>
      </w:r>
      <w:r w:rsidRPr="00605EB6">
        <w:t>de force et d</w:t>
      </w:r>
      <w:r w:rsidR="00C474C1">
        <w:t>’</w:t>
      </w:r>
      <w:r w:rsidRPr="00605EB6">
        <w:t>adresse pour pouvoir la sauver</w:t>
      </w:r>
      <w:r w:rsidR="00C474C1">
        <w:t xml:space="preserve">. </w:t>
      </w:r>
      <w:r w:rsidRPr="00605EB6">
        <w:t>Les cris poussés d</w:t>
      </w:r>
      <w:r w:rsidR="00C474C1">
        <w:t>’</w:t>
      </w:r>
      <w:r w:rsidRPr="00605EB6">
        <w:t>en haut l</w:t>
      </w:r>
      <w:r w:rsidR="00C474C1">
        <w:t>’</w:t>
      </w:r>
      <w:r w:rsidRPr="00605EB6">
        <w:t>avaient fait sortir de sa grotte</w:t>
      </w:r>
      <w:r w:rsidR="00C474C1">
        <w:t xml:space="preserve"> ; </w:t>
      </w:r>
      <w:r w:rsidRPr="00605EB6">
        <w:t>et avec la souplesse et l</w:t>
      </w:r>
      <w:r w:rsidR="00C474C1">
        <w:t>’</w:t>
      </w:r>
      <w:r w:rsidRPr="00605EB6">
        <w:t>agilité d</w:t>
      </w:r>
      <w:r w:rsidR="00C474C1">
        <w:t>’</w:t>
      </w:r>
      <w:r w:rsidRPr="00605EB6">
        <w:t>un chat-tigre ou d</w:t>
      </w:r>
      <w:r w:rsidR="00C474C1">
        <w:t>’</w:t>
      </w:r>
      <w:r w:rsidRPr="00605EB6">
        <w:t>un singe</w:t>
      </w:r>
      <w:r w:rsidR="00C474C1">
        <w:t xml:space="preserve">, </w:t>
      </w:r>
      <w:r w:rsidRPr="00605EB6">
        <w:t>se servant des pierres en saillie comme d</w:t>
      </w:r>
      <w:r w:rsidR="00C474C1">
        <w:t>’</w:t>
      </w:r>
      <w:r w:rsidRPr="00605EB6">
        <w:t>échelons</w:t>
      </w:r>
      <w:r w:rsidR="00C474C1">
        <w:t xml:space="preserve">, </w:t>
      </w:r>
      <w:r w:rsidRPr="00605EB6">
        <w:t>il montait</w:t>
      </w:r>
      <w:r w:rsidR="00C474C1">
        <w:t xml:space="preserve">, </w:t>
      </w:r>
      <w:r w:rsidRPr="00605EB6">
        <w:t>il grimpait dans la crevasse du rocher</w:t>
      </w:r>
      <w:r w:rsidR="00C474C1">
        <w:t xml:space="preserve">, </w:t>
      </w:r>
      <w:r w:rsidRPr="00605EB6">
        <w:t>au risque de se livrer lui-même à la mort à laquelle il voulait arracher la pauvre jeune fille</w:t>
      </w:r>
      <w:r w:rsidR="00C474C1">
        <w:t>.</w:t>
      </w:r>
    </w:p>
    <w:p w14:paraId="1638D804" w14:textId="6756B31A" w:rsidR="00C474C1" w:rsidRDefault="0094609C" w:rsidP="00C52F4A">
      <w:r>
        <w:t>— </w:t>
      </w:r>
      <w:r w:rsidR="00C52F4A" w:rsidRPr="00605EB6">
        <w:t>Jean Loup</w:t>
      </w:r>
      <w:r w:rsidR="00C474C1">
        <w:t xml:space="preserve">, </w:t>
      </w:r>
      <w:r w:rsidR="00C52F4A" w:rsidRPr="00605EB6">
        <w:t>mon ami</w:t>
      </w:r>
      <w:r w:rsidR="00C474C1">
        <w:t xml:space="preserve">, </w:t>
      </w:r>
      <w:r w:rsidR="00C52F4A" w:rsidRPr="00605EB6">
        <w:t>mon brave Jean Loup</w:t>
      </w:r>
      <w:r w:rsidR="00C474C1">
        <w:t xml:space="preserve">, </w:t>
      </w:r>
      <w:r w:rsidR="00C52F4A" w:rsidRPr="00605EB6">
        <w:t>lui cria Suzanne</w:t>
      </w:r>
      <w:r w:rsidR="00C474C1">
        <w:t xml:space="preserve">, </w:t>
      </w:r>
      <w:r w:rsidR="00C52F4A" w:rsidRPr="00605EB6">
        <w:t>sauve mon amie</w:t>
      </w:r>
      <w:r w:rsidR="00C474C1">
        <w:t xml:space="preserve">, </w:t>
      </w:r>
      <w:r w:rsidR="00C52F4A" w:rsidRPr="00605EB6">
        <w:t>sauve Henriette de Simaise</w:t>
      </w:r>
      <w:r w:rsidR="00C474C1">
        <w:t xml:space="preserve">. </w:t>
      </w:r>
      <w:r w:rsidR="00C52F4A" w:rsidRPr="00605EB6">
        <w:t>Sauve-la</w:t>
      </w:r>
      <w:r w:rsidR="00C474C1">
        <w:t xml:space="preserve">, </w:t>
      </w:r>
      <w:r w:rsidR="00C52F4A" w:rsidRPr="00605EB6">
        <w:t>sauve-la</w:t>
      </w:r>
      <w:r w:rsidR="00C474C1">
        <w:t> !</w:t>
      </w:r>
    </w:p>
    <w:p w14:paraId="7ABCEC40" w14:textId="77777777" w:rsidR="00C474C1" w:rsidRDefault="00C52F4A" w:rsidP="00C52F4A">
      <w:r w:rsidRPr="00605EB6">
        <w:lastRenderedPageBreak/>
        <w:t>Jean Loup n</w:t>
      </w:r>
      <w:r w:rsidR="00C474C1">
        <w:t>’</w:t>
      </w:r>
      <w:r w:rsidRPr="00605EB6">
        <w:t>eut pas l</w:t>
      </w:r>
      <w:r w:rsidR="00C474C1">
        <w:t>’</w:t>
      </w:r>
      <w:r w:rsidRPr="00605EB6">
        <w:t>air d</w:t>
      </w:r>
      <w:r w:rsidR="00C474C1">
        <w:t>’</w:t>
      </w:r>
      <w:r w:rsidRPr="00605EB6">
        <w:t>avoir entendu</w:t>
      </w:r>
      <w:r w:rsidR="00C474C1">
        <w:t xml:space="preserve">. </w:t>
      </w:r>
      <w:r w:rsidRPr="00605EB6">
        <w:t>D</w:t>
      </w:r>
      <w:r w:rsidR="00C474C1">
        <w:t>’</w:t>
      </w:r>
      <w:r w:rsidRPr="00605EB6">
        <w:t>ailleurs il n</w:t>
      </w:r>
      <w:r w:rsidR="00C474C1">
        <w:t>’</w:t>
      </w:r>
      <w:r w:rsidRPr="00605EB6">
        <w:t>avait nullement besoin d</w:t>
      </w:r>
      <w:r w:rsidR="00C474C1">
        <w:t>’</w:t>
      </w:r>
      <w:r w:rsidRPr="00605EB6">
        <w:t>être encouragé</w:t>
      </w:r>
      <w:r w:rsidR="00C474C1">
        <w:t>.</w:t>
      </w:r>
    </w:p>
    <w:p w14:paraId="37F56A68" w14:textId="77777777" w:rsidR="00C474C1" w:rsidRDefault="00C52F4A" w:rsidP="00C52F4A">
      <w:r w:rsidRPr="00605EB6">
        <w:t>Tout à coup</w:t>
      </w:r>
      <w:r w:rsidR="00C474C1">
        <w:t xml:space="preserve">, </w:t>
      </w:r>
      <w:r w:rsidRPr="00605EB6">
        <w:t>les dernières lianes qui soutenaient la jeune fille se rompirent</w:t>
      </w:r>
      <w:r w:rsidR="00C474C1">
        <w:t>.</w:t>
      </w:r>
    </w:p>
    <w:p w14:paraId="623E4E6C" w14:textId="77777777" w:rsidR="00C474C1" w:rsidRDefault="00C52F4A" w:rsidP="00C52F4A">
      <w:r w:rsidRPr="00605EB6">
        <w:t>Jean Loup</w:t>
      </w:r>
      <w:r w:rsidR="00C474C1">
        <w:t xml:space="preserve">, </w:t>
      </w:r>
      <w:r w:rsidRPr="00605EB6">
        <w:t>solidement campé sur ses jambes</w:t>
      </w:r>
      <w:r w:rsidR="00C474C1">
        <w:t xml:space="preserve">, </w:t>
      </w:r>
      <w:r w:rsidRPr="00605EB6">
        <w:t>le dos appuyé au roc</w:t>
      </w:r>
      <w:r w:rsidR="00C474C1">
        <w:t xml:space="preserve">, </w:t>
      </w:r>
      <w:r w:rsidRPr="00605EB6">
        <w:t>les bras tendus</w:t>
      </w:r>
      <w:r w:rsidR="00C474C1">
        <w:t xml:space="preserve">, </w:t>
      </w:r>
      <w:r w:rsidRPr="00605EB6">
        <w:t>attendait</w:t>
      </w:r>
      <w:r w:rsidR="00C474C1">
        <w:t xml:space="preserve">, </w:t>
      </w:r>
      <w:r w:rsidRPr="00605EB6">
        <w:t>guettant ce moment terrible</w:t>
      </w:r>
      <w:r w:rsidR="00C474C1">
        <w:t xml:space="preserve">. </w:t>
      </w:r>
      <w:r w:rsidRPr="00605EB6">
        <w:t>Il reçut Henriette dans ses bras</w:t>
      </w:r>
      <w:r w:rsidR="00C474C1">
        <w:t>.</w:t>
      </w:r>
    </w:p>
    <w:p w14:paraId="1C3BE1FE" w14:textId="77777777" w:rsidR="00C474C1" w:rsidRDefault="00C52F4A" w:rsidP="00C52F4A">
      <w:r w:rsidRPr="00605EB6">
        <w:t>Elle ne sentit point qu</w:t>
      </w:r>
      <w:r w:rsidR="00C474C1">
        <w:t>’</w:t>
      </w:r>
      <w:r w:rsidRPr="00605EB6">
        <w:t>il la serrait contre sa large poitrine</w:t>
      </w:r>
      <w:r w:rsidR="00C474C1">
        <w:t xml:space="preserve"> ; </w:t>
      </w:r>
      <w:r w:rsidRPr="00605EB6">
        <w:t>elle avait perdu connaissance</w:t>
      </w:r>
      <w:r w:rsidR="00C474C1">
        <w:t>.</w:t>
      </w:r>
    </w:p>
    <w:p w14:paraId="4933834E" w14:textId="77777777" w:rsidR="00C474C1" w:rsidRDefault="00C52F4A" w:rsidP="00C52F4A">
      <w:r w:rsidRPr="00605EB6">
        <w:t>Suzanne et son père</w:t>
      </w:r>
      <w:r w:rsidR="00C474C1">
        <w:t xml:space="preserve">, </w:t>
      </w:r>
      <w:r w:rsidRPr="00605EB6">
        <w:t>qui était venu la rejoindre</w:t>
      </w:r>
      <w:r w:rsidR="00C474C1">
        <w:t xml:space="preserve">, </w:t>
      </w:r>
      <w:r w:rsidRPr="00605EB6">
        <w:t>poussèrent un cri de joie</w:t>
      </w:r>
      <w:r w:rsidR="00C474C1">
        <w:t xml:space="preserve">. </w:t>
      </w:r>
      <w:r w:rsidRPr="00605EB6">
        <w:t>Mais</w:t>
      </w:r>
      <w:r w:rsidR="00C474C1">
        <w:t xml:space="preserve">, </w:t>
      </w:r>
      <w:r w:rsidRPr="00605EB6">
        <w:t>aussitôt</w:t>
      </w:r>
      <w:r w:rsidR="00C474C1">
        <w:t xml:space="preserve">, </w:t>
      </w:r>
      <w:r w:rsidRPr="00605EB6">
        <w:t>ils se regardèrent avec une angoisse inexprimable</w:t>
      </w:r>
      <w:r w:rsidR="00C474C1">
        <w:t>.</w:t>
      </w:r>
    </w:p>
    <w:p w14:paraId="53E50110" w14:textId="77777777" w:rsidR="00C474C1" w:rsidRDefault="00C52F4A" w:rsidP="00C52F4A">
      <w:r w:rsidRPr="00605EB6">
        <w:t>Qu</w:t>
      </w:r>
      <w:r w:rsidR="00C474C1">
        <w:t>’</w:t>
      </w:r>
      <w:r w:rsidRPr="00605EB6">
        <w:t>allait faire Jean Loup</w:t>
      </w:r>
      <w:r w:rsidR="00C474C1">
        <w:t xml:space="preserve"> ? </w:t>
      </w:r>
      <w:r w:rsidRPr="00605EB6">
        <w:t>Monter plus haut lui était impossible</w:t>
      </w:r>
      <w:r w:rsidR="00C474C1">
        <w:t xml:space="preserve">, </w:t>
      </w:r>
      <w:r w:rsidRPr="00605EB6">
        <w:t>et il ne pouvait plus reprendre avec Henriette</w:t>
      </w:r>
      <w:r w:rsidR="00C474C1">
        <w:t xml:space="preserve">, </w:t>
      </w:r>
      <w:r w:rsidRPr="00605EB6">
        <w:t>n</w:t>
      </w:r>
      <w:r w:rsidR="00C474C1">
        <w:t>’</w:t>
      </w:r>
      <w:r w:rsidRPr="00605EB6">
        <w:t>ayant pas les bras libres</w:t>
      </w:r>
      <w:r w:rsidR="00C474C1">
        <w:t xml:space="preserve">, </w:t>
      </w:r>
      <w:r w:rsidRPr="00605EB6">
        <w:t>le chemin périlleux par lequel il était venu</w:t>
      </w:r>
      <w:r w:rsidR="00C474C1">
        <w:t>.</w:t>
      </w:r>
    </w:p>
    <w:p w14:paraId="66407A0C" w14:textId="77777777" w:rsidR="00C474C1" w:rsidRDefault="00C52F4A" w:rsidP="00C52F4A">
      <w:r w:rsidRPr="00605EB6">
        <w:t>Suzanne était haletante</w:t>
      </w:r>
      <w:r w:rsidR="00C474C1">
        <w:t xml:space="preserve">, </w:t>
      </w:r>
      <w:r w:rsidRPr="00605EB6">
        <w:t>de grosses gouttes de sueur froides ruisselaient sur son front</w:t>
      </w:r>
      <w:r w:rsidR="00C474C1">
        <w:t xml:space="preserve">, </w:t>
      </w:r>
      <w:r w:rsidRPr="00605EB6">
        <w:t>coulaient sur ses joues</w:t>
      </w:r>
      <w:r w:rsidR="00C474C1">
        <w:t xml:space="preserve"> ; </w:t>
      </w:r>
      <w:r w:rsidRPr="00605EB6">
        <w:t>un frisson de fièvre courait dans tous ses membres</w:t>
      </w:r>
      <w:r w:rsidR="00C474C1">
        <w:t>.</w:t>
      </w:r>
    </w:p>
    <w:p w14:paraId="09B0352C" w14:textId="243E50F4" w:rsidR="00C474C1" w:rsidRDefault="0094609C" w:rsidP="00C52F4A">
      <w:r>
        <w:t>— </w:t>
      </w:r>
      <w:r w:rsidR="00C52F4A" w:rsidRPr="00605EB6">
        <w:t>Les malheureux</w:t>
      </w:r>
      <w:r w:rsidR="00C474C1">
        <w:t xml:space="preserve">, </w:t>
      </w:r>
      <w:r w:rsidR="00C52F4A" w:rsidRPr="00605EB6">
        <w:t>les malheureux</w:t>
      </w:r>
      <w:r w:rsidR="00C474C1">
        <w:t xml:space="preserve"> ! </w:t>
      </w:r>
      <w:r w:rsidR="00C52F4A" w:rsidRPr="00605EB6">
        <w:t>gémit-elle</w:t>
      </w:r>
      <w:r w:rsidR="00C474C1">
        <w:t xml:space="preserve">, </w:t>
      </w:r>
      <w:r w:rsidR="00C52F4A" w:rsidRPr="00605EB6">
        <w:t>ils sont perdus tous les deux</w:t>
      </w:r>
      <w:r w:rsidR="00C474C1">
        <w:t> !</w:t>
      </w:r>
    </w:p>
    <w:p w14:paraId="09871605" w14:textId="77777777" w:rsidR="00C474C1" w:rsidRDefault="00C52F4A" w:rsidP="00C52F4A">
      <w:r w:rsidRPr="00605EB6">
        <w:t>À peine avait-elle prononcé ces paroles que Jean Loup et Henriette disparurent</w:t>
      </w:r>
      <w:r w:rsidR="00C474C1">
        <w:t>.</w:t>
      </w:r>
    </w:p>
    <w:p w14:paraId="0F3871F7" w14:textId="77777777" w:rsidR="00C474C1" w:rsidRDefault="00C52F4A" w:rsidP="00C52F4A">
      <w:r w:rsidRPr="00605EB6">
        <w:t>Le père et la fille poussèrent un nouveau cri</w:t>
      </w:r>
      <w:r w:rsidR="00C474C1">
        <w:t xml:space="preserve">, </w:t>
      </w:r>
      <w:r w:rsidR="005C16B1">
        <w:t xml:space="preserve">un cri </w:t>
      </w:r>
      <w:r w:rsidRPr="00605EB6">
        <w:t>de surprise</w:t>
      </w:r>
      <w:r w:rsidR="00C474C1">
        <w:t xml:space="preserve">, </w:t>
      </w:r>
      <w:r w:rsidRPr="00605EB6">
        <w:t>cette fois</w:t>
      </w:r>
      <w:r w:rsidR="00C474C1">
        <w:t>.</w:t>
      </w:r>
    </w:p>
    <w:p w14:paraId="496B29AE" w14:textId="77777777" w:rsidR="00C474C1" w:rsidRDefault="00C52F4A" w:rsidP="00C52F4A">
      <w:r w:rsidRPr="00605EB6">
        <w:lastRenderedPageBreak/>
        <w:t>Jean Loup venait de s</w:t>
      </w:r>
      <w:r w:rsidR="00C474C1">
        <w:t>’</w:t>
      </w:r>
      <w:r w:rsidRPr="00605EB6">
        <w:t>enfoncer dans un passage</w:t>
      </w:r>
      <w:r w:rsidR="00C474C1">
        <w:t xml:space="preserve">, </w:t>
      </w:r>
      <w:r w:rsidRPr="00605EB6">
        <w:t>une sorte de tunnel</w:t>
      </w:r>
      <w:r w:rsidR="00C474C1">
        <w:t xml:space="preserve">, </w:t>
      </w:r>
      <w:r w:rsidRPr="00605EB6">
        <w:t>ouvrage de la nature</w:t>
      </w:r>
      <w:r w:rsidR="00C474C1">
        <w:t xml:space="preserve">, </w:t>
      </w:r>
      <w:r w:rsidRPr="00605EB6">
        <w:t>dont il connaissait évidemment l</w:t>
      </w:r>
      <w:r w:rsidR="00C474C1">
        <w:t>’</w:t>
      </w:r>
      <w:r w:rsidRPr="00605EB6">
        <w:t>existence</w:t>
      </w:r>
      <w:r w:rsidR="00C474C1">
        <w:t>.</w:t>
      </w:r>
    </w:p>
    <w:p w14:paraId="16480B3D" w14:textId="77777777" w:rsidR="00C474C1" w:rsidRDefault="00C52F4A" w:rsidP="00C52F4A">
      <w:r w:rsidRPr="00605EB6">
        <w:t>Cinq minutes s</w:t>
      </w:r>
      <w:r w:rsidR="00C474C1">
        <w:t>’</w:t>
      </w:r>
      <w:r w:rsidRPr="00605EB6">
        <w:t>écoulèrent</w:t>
      </w:r>
      <w:r w:rsidR="00C474C1">
        <w:t xml:space="preserve">, </w:t>
      </w:r>
      <w:r w:rsidRPr="00605EB6">
        <w:t>cinq minutes d</w:t>
      </w:r>
      <w:r w:rsidR="00C474C1">
        <w:t>’</w:t>
      </w:r>
      <w:r w:rsidRPr="00605EB6">
        <w:t>anxiété horrible</w:t>
      </w:r>
      <w:r w:rsidR="00C474C1">
        <w:t xml:space="preserve">, </w:t>
      </w:r>
      <w:r w:rsidRPr="00605EB6">
        <w:t>longues comme des heures</w:t>
      </w:r>
      <w:r w:rsidR="00C474C1">
        <w:t xml:space="preserve">, </w:t>
      </w:r>
      <w:r w:rsidRPr="00605EB6">
        <w:t>et Jean Loup</w:t>
      </w:r>
      <w:r w:rsidR="00C474C1">
        <w:t xml:space="preserve">, </w:t>
      </w:r>
      <w:r w:rsidRPr="00605EB6">
        <w:t>tenant toujours Henriette dans ses bras</w:t>
      </w:r>
      <w:r w:rsidR="00C474C1">
        <w:t xml:space="preserve">, </w:t>
      </w:r>
      <w:r w:rsidRPr="00605EB6">
        <w:t>reparut</w:t>
      </w:r>
      <w:r w:rsidR="00C474C1">
        <w:t xml:space="preserve">, </w:t>
      </w:r>
      <w:r w:rsidRPr="00605EB6">
        <w:t>sortant d</w:t>
      </w:r>
      <w:r w:rsidR="00C474C1">
        <w:t>’</w:t>
      </w:r>
      <w:r w:rsidRPr="00605EB6">
        <w:t>un trou</w:t>
      </w:r>
      <w:r w:rsidR="00C474C1">
        <w:t xml:space="preserve">, </w:t>
      </w:r>
      <w:r w:rsidRPr="00605EB6">
        <w:t>juste au-dessous de la première plate-forme</w:t>
      </w:r>
      <w:r w:rsidR="00C474C1">
        <w:t xml:space="preserve">. </w:t>
      </w:r>
      <w:r w:rsidRPr="00605EB6">
        <w:t>Il poussa un cri de triomphe pour avertir</w:t>
      </w:r>
      <w:r w:rsidR="00C474C1">
        <w:t xml:space="preserve">, </w:t>
      </w:r>
      <w:r w:rsidRPr="00605EB6">
        <w:t>sans doute</w:t>
      </w:r>
      <w:r w:rsidR="00C474C1">
        <w:t xml:space="preserve">, </w:t>
      </w:r>
      <w:r w:rsidRPr="00605EB6">
        <w:t>ceux qui étaient au-dessus</w:t>
      </w:r>
      <w:r w:rsidR="00C474C1">
        <w:t xml:space="preserve">, </w:t>
      </w:r>
      <w:r w:rsidRPr="00605EB6">
        <w:t>et on le vit descendre rapidement</w:t>
      </w:r>
      <w:r w:rsidR="00C474C1">
        <w:t xml:space="preserve">, </w:t>
      </w:r>
      <w:r w:rsidRPr="00605EB6">
        <w:t>en prenant</w:t>
      </w:r>
      <w:r w:rsidR="00C474C1">
        <w:t xml:space="preserve">, </w:t>
      </w:r>
      <w:r w:rsidRPr="00605EB6">
        <w:t>toutefois</w:t>
      </w:r>
      <w:r w:rsidR="00C474C1">
        <w:t xml:space="preserve">, </w:t>
      </w:r>
      <w:r w:rsidRPr="00605EB6">
        <w:t>les plus grandes précautions</w:t>
      </w:r>
      <w:r w:rsidR="00C474C1">
        <w:t>.</w:t>
      </w:r>
    </w:p>
    <w:p w14:paraId="135AA0A4" w14:textId="74AF562D" w:rsidR="00C474C1" w:rsidRDefault="0094609C" w:rsidP="00C52F4A">
      <w:r>
        <w:t>— </w:t>
      </w:r>
      <w:r w:rsidR="00C52F4A" w:rsidRPr="00605EB6">
        <w:t>Sauvée</w:t>
      </w:r>
      <w:r w:rsidR="00C474C1">
        <w:t xml:space="preserve">, </w:t>
      </w:r>
      <w:r w:rsidR="00C52F4A" w:rsidRPr="00605EB6">
        <w:t>elle est sauvée</w:t>
      </w:r>
      <w:r w:rsidR="00C474C1">
        <w:t> !</w:t>
      </w:r>
    </w:p>
    <w:p w14:paraId="7B03AEE6" w14:textId="61EFC808" w:rsidR="00C474C1" w:rsidRDefault="00C52F4A" w:rsidP="00C52F4A">
      <w:r w:rsidRPr="00605EB6">
        <w:t>Ces mots d</w:t>
      </w:r>
      <w:r w:rsidR="00C474C1">
        <w:t>’</w:t>
      </w:r>
      <w:r w:rsidRPr="00605EB6">
        <w:t xml:space="preserve">allégresse frappèrent les oreilles de </w:t>
      </w:r>
      <w:r w:rsidR="009A0CB4" w:rsidRPr="009A0CB4">
        <w:t>M</w:t>
      </w:r>
      <w:r w:rsidR="009A0CB4" w:rsidRPr="009A0CB4">
        <w:rPr>
          <w:vertAlign w:val="superscript"/>
        </w:rPr>
        <w:t>me</w:t>
      </w:r>
      <w:r w:rsidR="00C474C1">
        <w:t> de </w:t>
      </w:r>
      <w:r w:rsidRPr="00605EB6">
        <w:t>Simaise</w:t>
      </w:r>
      <w:r w:rsidR="00C474C1">
        <w:t xml:space="preserve">, </w:t>
      </w:r>
      <w:r w:rsidRPr="00605EB6">
        <w:t>qui revenait à elle</w:t>
      </w:r>
      <w:r w:rsidR="00C474C1">
        <w:t>.</w:t>
      </w:r>
    </w:p>
    <w:p w14:paraId="281DC9C6" w14:textId="1831EFD7" w:rsidR="00C474C1" w:rsidRDefault="0094609C" w:rsidP="00C52F4A">
      <w:r>
        <w:t>— </w:t>
      </w:r>
      <w:r w:rsidR="00C52F4A" w:rsidRPr="00605EB6">
        <w:t>Sauvée</w:t>
      </w:r>
      <w:r w:rsidR="00C474C1">
        <w:t xml:space="preserve">, </w:t>
      </w:r>
      <w:r w:rsidR="00C52F4A" w:rsidRPr="00605EB6">
        <w:t>sauvée</w:t>
      </w:r>
      <w:r w:rsidR="00C474C1">
        <w:t xml:space="preserve"> ! </w:t>
      </w:r>
      <w:r w:rsidR="00C52F4A" w:rsidRPr="00605EB6">
        <w:t>répéta-t-elle</w:t>
      </w:r>
      <w:r w:rsidR="00C474C1">
        <w:t>.</w:t>
      </w:r>
    </w:p>
    <w:p w14:paraId="382352CA" w14:textId="535747CA" w:rsidR="00C474C1" w:rsidRDefault="0094609C" w:rsidP="00C52F4A">
      <w:r>
        <w:t>— </w:t>
      </w:r>
      <w:r w:rsidR="00C52F4A" w:rsidRPr="00605EB6">
        <w:t>Oui</w:t>
      </w:r>
      <w:r w:rsidR="00C474C1">
        <w:t xml:space="preserve">, </w:t>
      </w:r>
      <w:r w:rsidR="00C52F4A" w:rsidRPr="00605EB6">
        <w:t>oui</w:t>
      </w:r>
      <w:r w:rsidR="00C474C1">
        <w:t>.</w:t>
      </w:r>
    </w:p>
    <w:p w14:paraId="346B6F38" w14:textId="3C1412CC" w:rsidR="00C474C1" w:rsidRDefault="0094609C" w:rsidP="00C52F4A">
      <w:r>
        <w:t>— </w:t>
      </w:r>
      <w:r w:rsidR="00C52F4A" w:rsidRPr="00605EB6">
        <w:t>Où donc est-elle</w:t>
      </w:r>
      <w:r w:rsidR="00C474C1">
        <w:t> ?</w:t>
      </w:r>
    </w:p>
    <w:p w14:paraId="6052CC04" w14:textId="55ABEB0B" w:rsidR="00C474C1" w:rsidRDefault="0094609C" w:rsidP="00C52F4A">
      <w:r>
        <w:t>— </w:t>
      </w:r>
      <w:r w:rsidR="00C52F4A" w:rsidRPr="00605EB6">
        <w:t>En bas</w:t>
      </w:r>
      <w:r w:rsidR="00C474C1">
        <w:t xml:space="preserve">, </w:t>
      </w:r>
      <w:r w:rsidR="00C52F4A" w:rsidRPr="00605EB6">
        <w:t>répondit la comtesse</w:t>
      </w:r>
      <w:r w:rsidR="00C474C1">
        <w:t xml:space="preserve"> : </w:t>
      </w:r>
      <w:r w:rsidR="00C52F4A" w:rsidRPr="00605EB6">
        <w:t>venez</w:t>
      </w:r>
      <w:r w:rsidR="00C474C1">
        <w:t xml:space="preserve">, </w:t>
      </w:r>
      <w:r w:rsidR="00C52F4A" w:rsidRPr="00605EB6">
        <w:t>ma chère Clémentine</w:t>
      </w:r>
      <w:r w:rsidR="00C474C1">
        <w:t xml:space="preserve">, </w:t>
      </w:r>
      <w:r w:rsidR="00C52F4A" w:rsidRPr="00605EB6">
        <w:t>venez</w:t>
      </w:r>
      <w:r w:rsidR="00C474C1">
        <w:t xml:space="preserve">, </w:t>
      </w:r>
      <w:r w:rsidR="00C52F4A" w:rsidRPr="00605EB6">
        <w:t>nous allons la retrouver</w:t>
      </w:r>
      <w:r w:rsidR="00C474C1">
        <w:t>.</w:t>
      </w:r>
    </w:p>
    <w:p w14:paraId="6648C3C8" w14:textId="2DEE5BE6" w:rsidR="00C474C1" w:rsidRDefault="009A0CB4" w:rsidP="00C52F4A">
      <w:r w:rsidRPr="009A0CB4">
        <w:t>M</w:t>
      </w:r>
      <w:r w:rsidRPr="009A0CB4">
        <w:rPr>
          <w:vertAlign w:val="superscript"/>
        </w:rPr>
        <w:t>me</w:t>
      </w:r>
      <w:r w:rsidR="00C474C1">
        <w:t> de </w:t>
      </w:r>
      <w:r w:rsidR="00C52F4A" w:rsidRPr="00605EB6">
        <w:t>Simaise se dressa sur ses jambes</w:t>
      </w:r>
      <w:r w:rsidR="00C474C1">
        <w:t xml:space="preserve">, </w:t>
      </w:r>
      <w:r w:rsidR="00C52F4A" w:rsidRPr="00605EB6">
        <w:t>et</w:t>
      </w:r>
      <w:r w:rsidR="00C474C1">
        <w:t xml:space="preserve">, </w:t>
      </w:r>
      <w:r w:rsidR="00C52F4A" w:rsidRPr="00605EB6">
        <w:t>s</w:t>
      </w:r>
      <w:r w:rsidR="00C474C1">
        <w:t>’</w:t>
      </w:r>
      <w:r w:rsidR="00C52F4A" w:rsidRPr="00605EB6">
        <w:t xml:space="preserve">appuya sur le bras de </w:t>
      </w:r>
      <w:r w:rsidR="00C474C1">
        <w:t>M. de </w:t>
      </w:r>
      <w:r w:rsidR="00C52F4A" w:rsidRPr="00605EB6">
        <w:t>Violaine</w:t>
      </w:r>
      <w:r w:rsidR="00C474C1">
        <w:t xml:space="preserve"> ; </w:t>
      </w:r>
      <w:r w:rsidR="00C52F4A" w:rsidRPr="00605EB6">
        <w:t>on s</w:t>
      </w:r>
      <w:r w:rsidR="00C474C1">
        <w:t>’</w:t>
      </w:r>
      <w:r w:rsidR="00C52F4A" w:rsidRPr="00605EB6">
        <w:t>empressa de descendre</w:t>
      </w:r>
      <w:r w:rsidR="00C474C1">
        <w:t>.</w:t>
      </w:r>
    </w:p>
    <w:p w14:paraId="5E759F4F" w14:textId="71FFBEED" w:rsidR="00C474C1" w:rsidRDefault="00C52F4A" w:rsidP="00C52F4A">
      <w:r w:rsidRPr="00605EB6">
        <w:t xml:space="preserve">Henriette était couchée sur un </w:t>
      </w:r>
      <w:r w:rsidR="00C474C1">
        <w:t>moel</w:t>
      </w:r>
      <w:r w:rsidRPr="00605EB6">
        <w:t>leux tapis de mousse</w:t>
      </w:r>
      <w:r w:rsidR="00C474C1">
        <w:t>.</w:t>
      </w:r>
    </w:p>
    <w:p w14:paraId="405D96A4" w14:textId="77777777" w:rsidR="00C474C1" w:rsidRDefault="00C52F4A" w:rsidP="00C52F4A">
      <w:r w:rsidRPr="00605EB6">
        <w:t>Jean Loup</w:t>
      </w:r>
      <w:r w:rsidR="00C474C1">
        <w:t xml:space="preserve">, </w:t>
      </w:r>
      <w:r w:rsidRPr="00605EB6">
        <w:t>à genoux près d</w:t>
      </w:r>
      <w:r w:rsidR="00C474C1">
        <w:t>’</w:t>
      </w:r>
      <w:r w:rsidRPr="00605EB6">
        <w:t>elle</w:t>
      </w:r>
      <w:r w:rsidR="00C474C1">
        <w:t xml:space="preserve">, </w:t>
      </w:r>
      <w:r w:rsidRPr="00605EB6">
        <w:t>les mains jointes et les yeux irradiés</w:t>
      </w:r>
      <w:r w:rsidR="00C474C1">
        <w:t xml:space="preserve">, </w:t>
      </w:r>
      <w:r w:rsidRPr="00605EB6">
        <w:t>la contemplait comme en extase</w:t>
      </w:r>
      <w:r w:rsidR="00C474C1">
        <w:t>.</w:t>
      </w:r>
    </w:p>
    <w:p w14:paraId="0E9576A5" w14:textId="77777777" w:rsidR="00C474C1" w:rsidRDefault="00C52F4A" w:rsidP="00C52F4A">
      <w:r w:rsidRPr="00605EB6">
        <w:t>La jeune fille se ranima bientôt sous la chaleur des baisers de sa mère</w:t>
      </w:r>
      <w:r w:rsidR="00C474C1">
        <w:t xml:space="preserve">. </w:t>
      </w:r>
      <w:r w:rsidRPr="00605EB6">
        <w:t xml:space="preserve">Tout en </w:t>
      </w:r>
      <w:r w:rsidR="005C16B1">
        <w:t>r</w:t>
      </w:r>
      <w:r w:rsidRPr="00605EB6">
        <w:t>ouvrant les yeux</w:t>
      </w:r>
      <w:r w:rsidR="00C474C1">
        <w:t xml:space="preserve">, </w:t>
      </w:r>
      <w:r w:rsidRPr="00605EB6">
        <w:t>son regard tomba sur le visage rayonnant de son sauveur</w:t>
      </w:r>
      <w:r w:rsidR="00C474C1">
        <w:t xml:space="preserve">, </w:t>
      </w:r>
      <w:r w:rsidRPr="00605EB6">
        <w:t>qui avait rejeté en arrière sa longue chevelure</w:t>
      </w:r>
      <w:r w:rsidR="00C474C1">
        <w:t xml:space="preserve">. </w:t>
      </w:r>
      <w:r w:rsidRPr="00605EB6">
        <w:t>Ce fut comme le choc de deux éclairs</w:t>
      </w:r>
      <w:r w:rsidR="00C474C1">
        <w:t>.</w:t>
      </w:r>
    </w:p>
    <w:p w14:paraId="5C43EF11" w14:textId="1FC7BB3F" w:rsidR="00C474C1" w:rsidRDefault="0094609C" w:rsidP="00C52F4A">
      <w:r>
        <w:lastRenderedPageBreak/>
        <w:t>— </w:t>
      </w:r>
      <w:r w:rsidR="00C52F4A" w:rsidRPr="00605EB6">
        <w:t>Jean Loup</w:t>
      </w:r>
      <w:r w:rsidR="00C474C1">
        <w:t xml:space="preserve"> ! </w:t>
      </w:r>
      <w:r w:rsidR="00C52F4A" w:rsidRPr="00605EB6">
        <w:t>Jean Loup</w:t>
      </w:r>
      <w:r w:rsidR="00C474C1">
        <w:t xml:space="preserve"> ! </w:t>
      </w:r>
      <w:r w:rsidR="00C52F4A" w:rsidRPr="00605EB6">
        <w:t>exclama la jeune fille</w:t>
      </w:r>
      <w:r w:rsidR="00C474C1">
        <w:t>.</w:t>
      </w:r>
    </w:p>
    <w:p w14:paraId="2439AD1E" w14:textId="77777777" w:rsidR="00C474C1" w:rsidRDefault="00C52F4A" w:rsidP="00C52F4A">
      <w:r w:rsidRPr="00605EB6">
        <w:t>Le sauvage</w:t>
      </w:r>
      <w:r w:rsidR="00C474C1">
        <w:t xml:space="preserve">, </w:t>
      </w:r>
      <w:r w:rsidRPr="00605EB6">
        <w:t>qui avait senti pénétrer en lui quelque chose d</w:t>
      </w:r>
      <w:r w:rsidR="00C474C1">
        <w:t>’</w:t>
      </w:r>
      <w:r w:rsidRPr="00605EB6">
        <w:t>inconnu pareil à une flamme brûlante</w:t>
      </w:r>
      <w:r w:rsidR="00C474C1">
        <w:t xml:space="preserve">, </w:t>
      </w:r>
      <w:r w:rsidRPr="00605EB6">
        <w:t>se dressa brusquement</w:t>
      </w:r>
      <w:r w:rsidR="00C474C1">
        <w:t xml:space="preserve">, </w:t>
      </w:r>
      <w:r w:rsidRPr="00605EB6">
        <w:t>comme mû par un ressort</w:t>
      </w:r>
      <w:r w:rsidR="00C474C1">
        <w:t xml:space="preserve">, </w:t>
      </w:r>
      <w:r w:rsidRPr="00605EB6">
        <w:t>troublé dans tout son être</w:t>
      </w:r>
      <w:r w:rsidR="00C474C1">
        <w:t>.</w:t>
      </w:r>
    </w:p>
    <w:p w14:paraId="17EA867D" w14:textId="2D0A9E2B" w:rsidR="00C474C1" w:rsidRDefault="0094609C" w:rsidP="00C52F4A">
      <w:r>
        <w:t>— </w:t>
      </w:r>
      <w:r w:rsidR="00C52F4A" w:rsidRPr="00605EB6">
        <w:t>Oui</w:t>
      </w:r>
      <w:r w:rsidR="00C474C1">
        <w:t xml:space="preserve">, </w:t>
      </w:r>
      <w:r w:rsidR="00C52F4A" w:rsidRPr="00605EB6">
        <w:t>ma chérie</w:t>
      </w:r>
      <w:r w:rsidR="00C474C1">
        <w:t xml:space="preserve">, </w:t>
      </w:r>
      <w:r w:rsidR="00C52F4A" w:rsidRPr="00605EB6">
        <w:t xml:space="preserve">disait </w:t>
      </w:r>
      <w:r w:rsidR="009A0CB4" w:rsidRPr="009A0CB4">
        <w:t>M</w:t>
      </w:r>
      <w:r w:rsidR="009A0CB4" w:rsidRPr="009A0CB4">
        <w:rPr>
          <w:vertAlign w:val="superscript"/>
        </w:rPr>
        <w:t>me</w:t>
      </w:r>
      <w:r w:rsidR="00C474C1">
        <w:t> de </w:t>
      </w:r>
      <w:r w:rsidR="00C52F4A" w:rsidRPr="00605EB6">
        <w:t>Simaise</w:t>
      </w:r>
      <w:r w:rsidR="00C474C1">
        <w:t xml:space="preserve">, </w:t>
      </w:r>
      <w:r w:rsidR="00C52F4A" w:rsidRPr="00605EB6">
        <w:t>c</w:t>
      </w:r>
      <w:r w:rsidR="00C474C1">
        <w:t>’</w:t>
      </w:r>
      <w:r w:rsidR="00C52F4A" w:rsidRPr="00605EB6">
        <w:t>est Jean Loup</w:t>
      </w:r>
      <w:r w:rsidR="00C474C1">
        <w:t xml:space="preserve">, </w:t>
      </w:r>
      <w:r w:rsidR="00C52F4A" w:rsidRPr="00605EB6">
        <w:t>et c</w:t>
      </w:r>
      <w:r w:rsidR="00C474C1">
        <w:t>’</w:t>
      </w:r>
      <w:r w:rsidR="00C52F4A" w:rsidRPr="00605EB6">
        <w:t>est lui</w:t>
      </w:r>
      <w:r w:rsidR="00C474C1">
        <w:t xml:space="preserve">, </w:t>
      </w:r>
      <w:r w:rsidR="00C52F4A" w:rsidRPr="00605EB6">
        <w:t>le brave garçon</w:t>
      </w:r>
      <w:r w:rsidR="00C474C1">
        <w:t xml:space="preserve">, </w:t>
      </w:r>
      <w:r w:rsidR="00C52F4A" w:rsidRPr="00605EB6">
        <w:t>qui t</w:t>
      </w:r>
      <w:r w:rsidR="00C474C1">
        <w:t>’</w:t>
      </w:r>
      <w:r w:rsidR="00C52F4A" w:rsidRPr="00605EB6">
        <w:t>a sauvée</w:t>
      </w:r>
      <w:r w:rsidR="00C474C1">
        <w:t> !</w:t>
      </w:r>
    </w:p>
    <w:p w14:paraId="06CB18F5" w14:textId="6372B6B8" w:rsidR="00C474C1" w:rsidRDefault="0094609C" w:rsidP="00C52F4A">
      <w:r>
        <w:t>— </w:t>
      </w:r>
      <w:r w:rsidR="00C52F4A" w:rsidRPr="00605EB6">
        <w:t>Oui</w:t>
      </w:r>
      <w:r w:rsidR="00C474C1">
        <w:t xml:space="preserve">, </w:t>
      </w:r>
      <w:r w:rsidR="00C52F4A" w:rsidRPr="00605EB6">
        <w:t>oui</w:t>
      </w:r>
      <w:r w:rsidR="00C474C1">
        <w:t xml:space="preserve">, </w:t>
      </w:r>
      <w:r w:rsidR="00C52F4A" w:rsidRPr="00605EB6">
        <w:t>je me souviens</w:t>
      </w:r>
      <w:r w:rsidR="00C474C1">
        <w:t xml:space="preserve">, </w:t>
      </w:r>
      <w:r w:rsidR="00C52F4A" w:rsidRPr="00605EB6">
        <w:t>je me souviens</w:t>
      </w:r>
      <w:r w:rsidR="00C474C1">
        <w:t xml:space="preserve">, </w:t>
      </w:r>
      <w:r w:rsidR="00C52F4A" w:rsidRPr="00605EB6">
        <w:t>fit Henriette</w:t>
      </w:r>
      <w:r w:rsidR="00C474C1">
        <w:t xml:space="preserve">, </w:t>
      </w:r>
      <w:r w:rsidR="00C52F4A" w:rsidRPr="00605EB6">
        <w:t>les yeux toujours fixés sur ceux de son sauveur</w:t>
      </w:r>
      <w:r w:rsidR="00C474C1">
        <w:t>.</w:t>
      </w:r>
    </w:p>
    <w:p w14:paraId="0210626F" w14:textId="77777777" w:rsidR="00C474C1" w:rsidRDefault="00C52F4A" w:rsidP="00C52F4A">
      <w:r w:rsidRPr="00605EB6">
        <w:t>Le rose était subitement revenu à ses joues</w:t>
      </w:r>
      <w:r w:rsidR="00C474C1">
        <w:t>.</w:t>
      </w:r>
    </w:p>
    <w:p w14:paraId="2551F585" w14:textId="77777777" w:rsidR="00C474C1" w:rsidRDefault="00C52F4A" w:rsidP="00C52F4A">
      <w:r w:rsidRPr="00605EB6">
        <w:t>Les autres jeunes filles examinaient le sauvage curieusement et avec un vif intérêt</w:t>
      </w:r>
      <w:r w:rsidR="00C474C1">
        <w:t>.</w:t>
      </w:r>
    </w:p>
    <w:p w14:paraId="699606DD" w14:textId="77777777" w:rsidR="00C474C1" w:rsidRDefault="00C52F4A" w:rsidP="00C52F4A">
      <w:r w:rsidRPr="00605EB6">
        <w:t>La comtesse lui adressait de chaleureuses félicitations</w:t>
      </w:r>
      <w:r w:rsidR="00C474C1">
        <w:t xml:space="preserve">, </w:t>
      </w:r>
      <w:r w:rsidRPr="00605EB6">
        <w:t>auxquelles il ne paraissait pas complètement insensible</w:t>
      </w:r>
      <w:r w:rsidR="00C474C1">
        <w:t xml:space="preserve">, </w:t>
      </w:r>
      <w:r w:rsidRPr="00605EB6">
        <w:t>bien que ne comprenant pas</w:t>
      </w:r>
      <w:r w:rsidR="00C474C1">
        <w:t>.</w:t>
      </w:r>
    </w:p>
    <w:p w14:paraId="722C1B84" w14:textId="0BD6A483" w:rsidR="00C474C1" w:rsidRDefault="0094609C" w:rsidP="00C52F4A">
      <w:r>
        <w:t>— </w:t>
      </w:r>
      <w:r w:rsidR="00C52F4A" w:rsidRPr="00605EB6">
        <w:t>Jean Loup</w:t>
      </w:r>
      <w:r w:rsidR="00C474C1">
        <w:t xml:space="preserve">, </w:t>
      </w:r>
      <w:r w:rsidR="00C52F4A" w:rsidRPr="00605EB6">
        <w:t xml:space="preserve">dit </w:t>
      </w:r>
      <w:r w:rsidR="00C474C1">
        <w:t>M. de </w:t>
      </w:r>
      <w:r w:rsidR="00C52F4A" w:rsidRPr="00605EB6">
        <w:t>Violaine</w:t>
      </w:r>
      <w:r w:rsidR="00C474C1">
        <w:t xml:space="preserve">, </w:t>
      </w:r>
      <w:r w:rsidR="00C52F4A" w:rsidRPr="00605EB6">
        <w:t>en lui prenant la main</w:t>
      </w:r>
      <w:r w:rsidR="00C474C1">
        <w:t xml:space="preserve">, </w:t>
      </w:r>
      <w:r w:rsidR="00C52F4A" w:rsidRPr="00605EB6">
        <w:t>il faut renoncer enfin à votre malheureuse existence dans les bois</w:t>
      </w:r>
      <w:r w:rsidR="00C474C1">
        <w:t xml:space="preserve"> ; </w:t>
      </w:r>
      <w:r w:rsidR="00C52F4A" w:rsidRPr="00605EB6">
        <w:t>votre belle action d</w:t>
      </w:r>
      <w:r w:rsidR="00C474C1">
        <w:t>’</w:t>
      </w:r>
      <w:r w:rsidR="00C52F4A" w:rsidRPr="00605EB6">
        <w:t>aujourd</w:t>
      </w:r>
      <w:r w:rsidR="00C474C1">
        <w:t>’</w:t>
      </w:r>
      <w:r w:rsidR="00C52F4A" w:rsidRPr="00605EB6">
        <w:t>hui mérite une récompense digne de vous</w:t>
      </w:r>
      <w:r w:rsidR="00C474C1">
        <w:t xml:space="preserve"> : </w:t>
      </w:r>
      <w:r w:rsidR="00C52F4A" w:rsidRPr="00605EB6">
        <w:t>elle sera ce qu</w:t>
      </w:r>
      <w:r w:rsidR="00C474C1">
        <w:t>’</w:t>
      </w:r>
      <w:r w:rsidR="00C52F4A" w:rsidRPr="00605EB6">
        <w:t>elle doit être</w:t>
      </w:r>
      <w:r w:rsidR="00C474C1">
        <w:t xml:space="preserve">. </w:t>
      </w:r>
      <w:r w:rsidR="00C52F4A" w:rsidRPr="00605EB6">
        <w:t>Tous</w:t>
      </w:r>
      <w:r w:rsidR="00C474C1">
        <w:t xml:space="preserve">, </w:t>
      </w:r>
      <w:r w:rsidR="00C52F4A" w:rsidRPr="00605EB6">
        <w:t>ici</w:t>
      </w:r>
      <w:r w:rsidR="00C474C1">
        <w:t xml:space="preserve">, </w:t>
      </w:r>
      <w:r w:rsidR="00C52F4A" w:rsidRPr="00605EB6">
        <w:t>nous nous intéressons à vous</w:t>
      </w:r>
      <w:r w:rsidR="00C474C1">
        <w:t xml:space="preserve"> ; </w:t>
      </w:r>
      <w:r w:rsidR="00C52F4A" w:rsidRPr="00605EB6">
        <w:t>nous voulons votre bien</w:t>
      </w:r>
      <w:r w:rsidR="00C474C1">
        <w:t xml:space="preserve">, </w:t>
      </w:r>
      <w:r w:rsidR="00C52F4A" w:rsidRPr="00605EB6">
        <w:t>votre bonheur</w:t>
      </w:r>
      <w:r w:rsidR="00C474C1">
        <w:t xml:space="preserve">… </w:t>
      </w:r>
      <w:r w:rsidR="00C52F4A" w:rsidRPr="00605EB6">
        <w:t>Jean Loup</w:t>
      </w:r>
      <w:r w:rsidR="00C474C1">
        <w:t xml:space="preserve">, </w:t>
      </w:r>
      <w:r w:rsidR="00C52F4A" w:rsidRPr="00605EB6">
        <w:t>vous allez venir avec nous</w:t>
      </w:r>
      <w:r w:rsidR="00C474C1">
        <w:t>.</w:t>
      </w:r>
    </w:p>
    <w:p w14:paraId="2C8F330A" w14:textId="01B85070" w:rsidR="00C474C1" w:rsidRDefault="00C52F4A" w:rsidP="00C52F4A">
      <w:r w:rsidRPr="00605EB6">
        <w:t xml:space="preserve">Aux inflexions de la voix de </w:t>
      </w:r>
      <w:r w:rsidR="00C474C1">
        <w:t>M. de </w:t>
      </w:r>
      <w:r w:rsidRPr="00605EB6">
        <w:t>Violaine</w:t>
      </w:r>
      <w:r w:rsidR="00C474C1">
        <w:t xml:space="preserve">, </w:t>
      </w:r>
      <w:r w:rsidRPr="00605EB6">
        <w:t>à l</w:t>
      </w:r>
      <w:r w:rsidR="00C474C1">
        <w:t>’</w:t>
      </w:r>
      <w:r w:rsidRPr="00605EB6">
        <w:t>expression éloquente de sa physionomie</w:t>
      </w:r>
      <w:r w:rsidR="00C474C1">
        <w:t xml:space="preserve">, </w:t>
      </w:r>
      <w:r w:rsidRPr="00605EB6">
        <w:t>Jean Loup devina le sens de ses paroles</w:t>
      </w:r>
      <w:r w:rsidR="00C474C1">
        <w:t xml:space="preserve">. </w:t>
      </w:r>
      <w:r w:rsidRPr="00605EB6">
        <w:t>Il s</w:t>
      </w:r>
      <w:r w:rsidR="00C474C1">
        <w:t>’</w:t>
      </w:r>
      <w:r w:rsidRPr="00605EB6">
        <w:t>éloigna de quelques pas</w:t>
      </w:r>
      <w:r w:rsidR="00C474C1">
        <w:t xml:space="preserve">, </w:t>
      </w:r>
      <w:r w:rsidRPr="00605EB6">
        <w:t>brusquement</w:t>
      </w:r>
      <w:r w:rsidR="00C474C1">
        <w:t xml:space="preserve">, </w:t>
      </w:r>
      <w:r w:rsidRPr="00605EB6">
        <w:t>secoua la tête</w:t>
      </w:r>
      <w:r w:rsidR="00C474C1">
        <w:t xml:space="preserve">, </w:t>
      </w:r>
      <w:r w:rsidRPr="00605EB6">
        <w:t>appuya ses deux mains sur son cœur</w:t>
      </w:r>
      <w:r w:rsidR="00C474C1">
        <w:t xml:space="preserve">, </w:t>
      </w:r>
      <w:r w:rsidRPr="00605EB6">
        <w:t>laissa échapper un long soupir</w:t>
      </w:r>
      <w:r w:rsidR="00C474C1">
        <w:t xml:space="preserve">, </w:t>
      </w:r>
      <w:r w:rsidRPr="00605EB6">
        <w:t>puis s</w:t>
      </w:r>
      <w:r w:rsidR="00C474C1">
        <w:t>’</w:t>
      </w:r>
      <w:r w:rsidRPr="00605EB6">
        <w:t>élança en bondissant à travers les roches et disparut</w:t>
      </w:r>
      <w:r w:rsidR="00C474C1">
        <w:t>.</w:t>
      </w:r>
    </w:p>
    <w:p w14:paraId="506B0D1B" w14:textId="61E458E3" w:rsidR="00C474C1" w:rsidRDefault="0094609C" w:rsidP="00C52F4A">
      <w:r>
        <w:t>— </w:t>
      </w:r>
      <w:r w:rsidR="00C52F4A" w:rsidRPr="00605EB6">
        <w:t>Oh</w:t>
      </w:r>
      <w:r w:rsidR="00C474C1">
        <w:t xml:space="preserve"> ! </w:t>
      </w:r>
      <w:r w:rsidR="00C52F4A" w:rsidRPr="00605EB6">
        <w:t>maman</w:t>
      </w:r>
      <w:r w:rsidR="00C474C1">
        <w:t xml:space="preserve">, </w:t>
      </w:r>
      <w:r w:rsidR="00C52F4A" w:rsidRPr="00605EB6">
        <w:t>maman</w:t>
      </w:r>
      <w:r w:rsidR="00C474C1">
        <w:t xml:space="preserve">, </w:t>
      </w:r>
      <w:r w:rsidR="00C52F4A" w:rsidRPr="00605EB6">
        <w:t xml:space="preserve">dit </w:t>
      </w:r>
      <w:r w:rsidR="009A0CB4" w:rsidRPr="009A0CB4">
        <w:t>M</w:t>
      </w:r>
      <w:r w:rsidR="009A0CB4" w:rsidRPr="009A0CB4">
        <w:rPr>
          <w:vertAlign w:val="superscript"/>
        </w:rPr>
        <w:t>lle</w:t>
      </w:r>
      <w:r w:rsidR="00C474C1">
        <w:t> de </w:t>
      </w:r>
      <w:r w:rsidR="00C52F4A" w:rsidRPr="00605EB6">
        <w:t>Simaise d</w:t>
      </w:r>
      <w:r w:rsidR="00C474C1">
        <w:t>’</w:t>
      </w:r>
      <w:r w:rsidR="00C52F4A" w:rsidRPr="00605EB6">
        <w:t>un ton douloureux</w:t>
      </w:r>
      <w:r w:rsidR="00C474C1">
        <w:t xml:space="preserve">, </w:t>
      </w:r>
      <w:r w:rsidR="00C52F4A" w:rsidRPr="00605EB6">
        <w:t>il ne veut même pas qu</w:t>
      </w:r>
      <w:r w:rsidR="00C474C1">
        <w:t>’</w:t>
      </w:r>
      <w:r w:rsidR="00C52F4A" w:rsidRPr="00605EB6">
        <w:t>on le remercie</w:t>
      </w:r>
      <w:r w:rsidR="00C474C1">
        <w:t> !</w:t>
      </w:r>
    </w:p>
    <w:p w14:paraId="320B974F" w14:textId="0CA5D1B7" w:rsidR="00C52F4A" w:rsidRPr="00605EB6" w:rsidRDefault="00C52F4A" w:rsidP="00C474C1">
      <w:pPr>
        <w:pStyle w:val="Titre2"/>
      </w:pPr>
      <w:bookmarkStart w:id="26" w:name="_Toc197617872"/>
      <w:r w:rsidRPr="00605EB6">
        <w:lastRenderedPageBreak/>
        <w:t>XIII</w:t>
      </w:r>
      <w:r w:rsidRPr="00605EB6">
        <w:br/>
      </w:r>
      <w:r w:rsidRPr="00605EB6">
        <w:br/>
        <w:t>L</w:t>
      </w:r>
      <w:r w:rsidR="00C474C1">
        <w:t>’</w:t>
      </w:r>
      <w:r w:rsidRPr="00605EB6">
        <w:t>AMOUR D</w:t>
      </w:r>
      <w:r w:rsidR="00C474C1">
        <w:t>’</w:t>
      </w:r>
      <w:r w:rsidRPr="00605EB6">
        <w:t>UN SAUVAGE</w:t>
      </w:r>
      <w:bookmarkEnd w:id="26"/>
    </w:p>
    <w:p w14:paraId="2B5B8D4D" w14:textId="5669EBFA" w:rsidR="00C474C1" w:rsidRDefault="00C52F4A" w:rsidP="00C52F4A">
      <w:r w:rsidRPr="00605EB6">
        <w:t xml:space="preserve">La rencontre de Jean Loup avec </w:t>
      </w:r>
      <w:r w:rsidR="009A0CB4" w:rsidRPr="009A0CB4">
        <w:t>M</w:t>
      </w:r>
      <w:r w:rsidR="009A0CB4" w:rsidRPr="009A0CB4">
        <w:rPr>
          <w:vertAlign w:val="superscript"/>
        </w:rPr>
        <w:t>lle</w:t>
      </w:r>
      <w:r w:rsidR="00C474C1">
        <w:t> de </w:t>
      </w:r>
      <w:r w:rsidRPr="00605EB6">
        <w:t>Simaise</w:t>
      </w:r>
      <w:r w:rsidR="00C474C1">
        <w:t xml:space="preserve">, </w:t>
      </w:r>
      <w:r w:rsidRPr="00605EB6">
        <w:t>à qui il avait eu le bonheur de sauver la vie</w:t>
      </w:r>
      <w:r w:rsidR="00C474C1">
        <w:t xml:space="preserve">, </w:t>
      </w:r>
      <w:r w:rsidRPr="00605EB6">
        <w:t>avait été un grand événement dans son existence</w:t>
      </w:r>
      <w:r w:rsidR="00C474C1">
        <w:t xml:space="preserve">, </w:t>
      </w:r>
      <w:r w:rsidRPr="00605EB6">
        <w:t>quelque chose comme une révolution</w:t>
      </w:r>
      <w:r w:rsidR="00C474C1">
        <w:t>.</w:t>
      </w:r>
    </w:p>
    <w:p w14:paraId="667B2BD2" w14:textId="77777777" w:rsidR="00C474C1" w:rsidRDefault="00C52F4A" w:rsidP="00C52F4A">
      <w:r w:rsidRPr="00605EB6">
        <w:t>En effet</w:t>
      </w:r>
      <w:r w:rsidR="00C474C1">
        <w:t xml:space="preserve">, </w:t>
      </w:r>
      <w:r w:rsidRPr="00605EB6">
        <w:t>il était bien changé</w:t>
      </w:r>
      <w:r w:rsidR="00C474C1">
        <w:t xml:space="preserve">, </w:t>
      </w:r>
      <w:r w:rsidRPr="00605EB6">
        <w:t>une transformation presque instantanée s</w:t>
      </w:r>
      <w:r w:rsidR="00C474C1">
        <w:t>’</w:t>
      </w:r>
      <w:r w:rsidRPr="00605EB6">
        <w:t>était opérée en lui</w:t>
      </w:r>
      <w:r w:rsidR="00C474C1">
        <w:t xml:space="preserve"> ; </w:t>
      </w:r>
      <w:r w:rsidRPr="00605EB6">
        <w:t>il n</w:t>
      </w:r>
      <w:r w:rsidR="00C474C1">
        <w:t>’</w:t>
      </w:r>
      <w:r w:rsidRPr="00605EB6">
        <w:t>était plus le même</w:t>
      </w:r>
      <w:r w:rsidR="00C474C1">
        <w:t xml:space="preserve">, </w:t>
      </w:r>
      <w:r w:rsidRPr="00605EB6">
        <w:t>il le sentait</w:t>
      </w:r>
      <w:r w:rsidR="00C474C1">
        <w:t xml:space="preserve">. </w:t>
      </w:r>
      <w:r w:rsidRPr="00605EB6">
        <w:t>Il avait toutes sortes de sensations jusqu</w:t>
      </w:r>
      <w:r w:rsidR="00C474C1">
        <w:t>’</w:t>
      </w:r>
      <w:r w:rsidRPr="00605EB6">
        <w:t>alors inconnues et dont il lui était impossible de se rendre compte</w:t>
      </w:r>
      <w:r w:rsidR="00C474C1">
        <w:t xml:space="preserve">. </w:t>
      </w:r>
      <w:r w:rsidRPr="00605EB6">
        <w:t>Une grande tristesse</w:t>
      </w:r>
      <w:r w:rsidR="00C474C1">
        <w:t xml:space="preserve">, </w:t>
      </w:r>
      <w:r w:rsidRPr="00605EB6">
        <w:t>une noire mélancolie s</w:t>
      </w:r>
      <w:r w:rsidR="00C474C1">
        <w:t>’</w:t>
      </w:r>
      <w:r w:rsidRPr="00605EB6">
        <w:t>étai</w:t>
      </w:r>
      <w:r w:rsidR="00226F2A">
        <w:t>en</w:t>
      </w:r>
      <w:r w:rsidRPr="00605EB6">
        <w:t>t emparée</w:t>
      </w:r>
      <w:r w:rsidR="00226F2A">
        <w:t>s</w:t>
      </w:r>
      <w:r w:rsidRPr="00605EB6">
        <w:t xml:space="preserve"> de lui</w:t>
      </w:r>
      <w:r w:rsidR="00C474C1">
        <w:t xml:space="preserve">, </w:t>
      </w:r>
      <w:r w:rsidRPr="00605EB6">
        <w:t>et</w:t>
      </w:r>
      <w:r w:rsidR="00C474C1">
        <w:t xml:space="preserve">, </w:t>
      </w:r>
      <w:r w:rsidRPr="00605EB6">
        <w:t>quoi qu</w:t>
      </w:r>
      <w:r w:rsidR="00C474C1">
        <w:t>’</w:t>
      </w:r>
      <w:r w:rsidRPr="00605EB6">
        <w:t>il fît</w:t>
      </w:r>
      <w:r w:rsidR="00C474C1">
        <w:t xml:space="preserve">, </w:t>
      </w:r>
      <w:r w:rsidRPr="00605EB6">
        <w:t>il ne pouvait l</w:t>
      </w:r>
      <w:r w:rsidR="00C474C1">
        <w:t>’</w:t>
      </w:r>
      <w:r w:rsidRPr="00605EB6">
        <w:t>éloigner ou lui échapper</w:t>
      </w:r>
      <w:r w:rsidR="00C474C1">
        <w:t xml:space="preserve">. </w:t>
      </w:r>
      <w:r w:rsidRPr="00605EB6">
        <w:t>Évidemment il commençait à avoir conscience de la triste situation dans laquelle il se trouvait</w:t>
      </w:r>
      <w:r w:rsidR="00C474C1">
        <w:t>.</w:t>
      </w:r>
    </w:p>
    <w:p w14:paraId="099A475A" w14:textId="77777777" w:rsidR="00C474C1" w:rsidRDefault="00C52F4A" w:rsidP="00C52F4A">
      <w:r w:rsidRPr="00605EB6">
        <w:t>Chaque fois qu</w:t>
      </w:r>
      <w:r w:rsidR="00C474C1">
        <w:t>’</w:t>
      </w:r>
      <w:r w:rsidRPr="00605EB6">
        <w:t>il voyait son image réfléchie dans l</w:t>
      </w:r>
      <w:r w:rsidR="00C474C1">
        <w:t>’</w:t>
      </w:r>
      <w:r w:rsidRPr="00605EB6">
        <w:t>eau limpide</w:t>
      </w:r>
      <w:r w:rsidR="00C474C1">
        <w:t xml:space="preserve">, </w:t>
      </w:r>
      <w:r w:rsidRPr="00605EB6">
        <w:t>son miroir</w:t>
      </w:r>
      <w:r w:rsidR="00C474C1">
        <w:t xml:space="preserve">, </w:t>
      </w:r>
      <w:r w:rsidRPr="00605EB6">
        <w:t>il ne pouvait s</w:t>
      </w:r>
      <w:r w:rsidR="00C474C1">
        <w:t>’</w:t>
      </w:r>
      <w:r w:rsidRPr="00605EB6">
        <w:t>empêcher de tressaillir</w:t>
      </w:r>
      <w:r w:rsidR="00C474C1">
        <w:t xml:space="preserve"> ; </w:t>
      </w:r>
      <w:r w:rsidRPr="00605EB6">
        <w:t>il y avait dans l</w:t>
      </w:r>
      <w:r w:rsidR="00C474C1">
        <w:t>’</w:t>
      </w:r>
      <w:r w:rsidRPr="00605EB6">
        <w:t>émotion qu</w:t>
      </w:r>
      <w:r w:rsidR="00C474C1">
        <w:t>’</w:t>
      </w:r>
      <w:r w:rsidRPr="00605EB6">
        <w:t>il éprouvait quelque chose comme un sentiment de honte</w:t>
      </w:r>
      <w:r w:rsidR="00C474C1">
        <w:t xml:space="preserve">. </w:t>
      </w:r>
      <w:r w:rsidRPr="00605EB6">
        <w:t>Oui</w:t>
      </w:r>
      <w:r w:rsidR="00C474C1">
        <w:t xml:space="preserve">, </w:t>
      </w:r>
      <w:r w:rsidRPr="00605EB6">
        <w:t>le malheureux était honteux de lui-même</w:t>
      </w:r>
      <w:r w:rsidR="00C474C1">
        <w:t xml:space="preserve">. </w:t>
      </w:r>
      <w:r w:rsidRPr="00605EB6">
        <w:t>Il dédaignait sa force et ses autres avantages physiques pour ne voir que son abaissement</w:t>
      </w:r>
      <w:r w:rsidR="00C474C1">
        <w:t xml:space="preserve">, </w:t>
      </w:r>
      <w:r w:rsidRPr="00605EB6">
        <w:t>sa dégradation</w:t>
      </w:r>
      <w:r w:rsidR="00C474C1">
        <w:t xml:space="preserve">, </w:t>
      </w:r>
      <w:r w:rsidRPr="00605EB6">
        <w:t>ses infirmités morales</w:t>
      </w:r>
      <w:r w:rsidR="00C474C1">
        <w:t>.</w:t>
      </w:r>
    </w:p>
    <w:p w14:paraId="41B947D8" w14:textId="77777777" w:rsidR="00C474C1" w:rsidRDefault="00C52F4A" w:rsidP="00C52F4A">
      <w:r w:rsidRPr="00605EB6">
        <w:t>Il s</w:t>
      </w:r>
      <w:r w:rsidR="00C474C1">
        <w:t>’</w:t>
      </w:r>
      <w:r w:rsidRPr="00605EB6">
        <w:t>absorbait dans ses sombres pensées</w:t>
      </w:r>
      <w:r w:rsidR="00C474C1">
        <w:t xml:space="preserve">. </w:t>
      </w:r>
      <w:r w:rsidRPr="00605EB6">
        <w:t>Plus que jamais il se berçait et s</w:t>
      </w:r>
      <w:r w:rsidR="00C474C1">
        <w:t>’</w:t>
      </w:r>
      <w:r w:rsidRPr="00605EB6">
        <w:t>endormait dans ses rêves</w:t>
      </w:r>
      <w:r w:rsidR="00C474C1">
        <w:t xml:space="preserve">, </w:t>
      </w:r>
      <w:r w:rsidR="00226F2A">
        <w:t xml:space="preserve">rêves </w:t>
      </w:r>
      <w:r w:rsidRPr="00605EB6">
        <w:t>qui n</w:t>
      </w:r>
      <w:r w:rsidR="00C474C1">
        <w:t>’</w:t>
      </w:r>
      <w:r w:rsidRPr="00605EB6">
        <w:t>étaient plus ceux d</w:t>
      </w:r>
      <w:r w:rsidR="00C474C1">
        <w:t>’</w:t>
      </w:r>
      <w:r w:rsidRPr="00605EB6">
        <w:t>autrefois</w:t>
      </w:r>
      <w:r w:rsidR="00C474C1">
        <w:t xml:space="preserve"> ; </w:t>
      </w:r>
      <w:r w:rsidRPr="00605EB6">
        <w:t>ils avaient changé d</w:t>
      </w:r>
      <w:r w:rsidR="00C474C1">
        <w:t>’</w:t>
      </w:r>
      <w:r w:rsidRPr="00605EB6">
        <w:t>objet</w:t>
      </w:r>
      <w:r w:rsidR="00C474C1">
        <w:t xml:space="preserve">. </w:t>
      </w:r>
      <w:r w:rsidRPr="00605EB6">
        <w:t>Quand il était éveillé</w:t>
      </w:r>
      <w:r w:rsidR="00C474C1">
        <w:t xml:space="preserve">, </w:t>
      </w:r>
      <w:r w:rsidRPr="00605EB6">
        <w:t>ses rêves avaient des ailes noires</w:t>
      </w:r>
      <w:r w:rsidR="00C474C1">
        <w:t xml:space="preserve">, </w:t>
      </w:r>
      <w:r w:rsidRPr="00605EB6">
        <w:t>étaient tristes comme ses pensées</w:t>
      </w:r>
      <w:r w:rsidR="00C474C1">
        <w:t xml:space="preserve"> ; </w:t>
      </w:r>
      <w:r w:rsidRPr="00605EB6">
        <w:t>mais quand il dormait</w:t>
      </w:r>
      <w:r w:rsidR="00C474C1">
        <w:t xml:space="preserve"> – </w:t>
      </w:r>
      <w:r w:rsidRPr="00605EB6">
        <w:t>il passait souvent</w:t>
      </w:r>
      <w:r w:rsidR="00C474C1">
        <w:t xml:space="preserve">, </w:t>
      </w:r>
      <w:r w:rsidRPr="00605EB6">
        <w:t>sans transition</w:t>
      </w:r>
      <w:r w:rsidR="00C474C1">
        <w:t xml:space="preserve">, </w:t>
      </w:r>
      <w:r w:rsidRPr="00605EB6">
        <w:t>de l</w:t>
      </w:r>
      <w:r w:rsidR="00C474C1">
        <w:t>’</w:t>
      </w:r>
      <w:r w:rsidRPr="00605EB6">
        <w:t>état de veille au sommeil</w:t>
      </w:r>
      <w:r w:rsidR="00C474C1">
        <w:t xml:space="preserve">, – </w:t>
      </w:r>
      <w:r w:rsidRPr="00605EB6">
        <w:t xml:space="preserve">les rêves </w:t>
      </w:r>
      <w:r w:rsidRPr="00605EB6">
        <w:lastRenderedPageBreak/>
        <w:t>revenaient voltiger autour de lui avec des ailes blanches</w:t>
      </w:r>
      <w:r w:rsidR="00C474C1">
        <w:t xml:space="preserve">, </w:t>
      </w:r>
      <w:r w:rsidRPr="00605EB6">
        <w:t>gracieux</w:t>
      </w:r>
      <w:r w:rsidR="00C474C1">
        <w:t xml:space="preserve">, </w:t>
      </w:r>
      <w:r w:rsidRPr="00605EB6">
        <w:t>souriants</w:t>
      </w:r>
      <w:r w:rsidR="00C474C1">
        <w:t xml:space="preserve">, </w:t>
      </w:r>
      <w:r w:rsidRPr="00605EB6">
        <w:t>enchanteurs</w:t>
      </w:r>
      <w:r w:rsidR="00C474C1">
        <w:t>.</w:t>
      </w:r>
    </w:p>
    <w:p w14:paraId="0DDC3DD3" w14:textId="77777777" w:rsidR="00C474C1" w:rsidRDefault="00C52F4A" w:rsidP="00C52F4A">
      <w:r w:rsidRPr="00605EB6">
        <w:t>Une voix mélodieuse résonnait à ses oreilles comme une harmonie céleste</w:t>
      </w:r>
      <w:r w:rsidR="00C474C1">
        <w:t xml:space="preserve"> ; </w:t>
      </w:r>
      <w:r w:rsidRPr="00605EB6">
        <w:t>c</w:t>
      </w:r>
      <w:r w:rsidR="00C474C1">
        <w:t>’</w:t>
      </w:r>
      <w:r w:rsidRPr="00605EB6">
        <w:t>était une douce voix de jeune fille</w:t>
      </w:r>
      <w:r w:rsidR="00C474C1">
        <w:t xml:space="preserve">, </w:t>
      </w:r>
      <w:r w:rsidRPr="00605EB6">
        <w:t>la voix d</w:t>
      </w:r>
      <w:r w:rsidR="00C474C1">
        <w:t>’</w:t>
      </w:r>
      <w:r w:rsidRPr="00605EB6">
        <w:t>Henriette de Simaise</w:t>
      </w:r>
      <w:r w:rsidR="00C474C1">
        <w:t xml:space="preserve">. </w:t>
      </w:r>
      <w:r w:rsidRPr="00605EB6">
        <w:t>Il entendait</w:t>
      </w:r>
      <w:r w:rsidR="00C474C1">
        <w:t xml:space="preserve">, </w:t>
      </w:r>
      <w:r w:rsidRPr="00605EB6">
        <w:t>ces mots jetés dans une exclamation</w:t>
      </w:r>
      <w:r w:rsidR="00C474C1">
        <w:t> : « </w:t>
      </w:r>
      <w:r w:rsidRPr="00605EB6">
        <w:t>Jean Loup</w:t>
      </w:r>
      <w:r w:rsidR="00C474C1">
        <w:t xml:space="preserve"> ! </w:t>
      </w:r>
      <w:r w:rsidRPr="00605EB6">
        <w:t>Jean Loup</w:t>
      </w:r>
      <w:r w:rsidR="00C474C1">
        <w:t> !… »</w:t>
      </w:r>
      <w:r w:rsidRPr="00605EB6">
        <w:t xml:space="preserve"> C</w:t>
      </w:r>
      <w:r w:rsidR="00C474C1">
        <w:t>’</w:t>
      </w:r>
      <w:r w:rsidRPr="00605EB6">
        <w:t>était son nom</w:t>
      </w:r>
      <w:r w:rsidR="00C474C1">
        <w:t xml:space="preserve">, </w:t>
      </w:r>
      <w:r w:rsidRPr="00605EB6">
        <w:t>le nom qu</w:t>
      </w:r>
      <w:r w:rsidR="00C474C1">
        <w:t>’</w:t>
      </w:r>
      <w:r w:rsidRPr="00605EB6">
        <w:t>on lui avait donné</w:t>
      </w:r>
      <w:r w:rsidR="00C474C1">
        <w:t xml:space="preserve"> ; </w:t>
      </w:r>
      <w:r w:rsidRPr="00605EB6">
        <w:t>Jean Loup</w:t>
      </w:r>
      <w:r w:rsidR="00C474C1">
        <w:t xml:space="preserve">, </w:t>
      </w:r>
      <w:r w:rsidRPr="00605EB6">
        <w:t>c</w:t>
      </w:r>
      <w:r w:rsidR="00C474C1">
        <w:t>’</w:t>
      </w:r>
      <w:r w:rsidRPr="00605EB6">
        <w:t>était lui</w:t>
      </w:r>
      <w:r w:rsidR="00C474C1">
        <w:t>.</w:t>
      </w:r>
    </w:p>
    <w:p w14:paraId="0A978652" w14:textId="77777777" w:rsidR="00C474C1" w:rsidRDefault="00C52F4A" w:rsidP="00C52F4A">
      <w:r w:rsidRPr="00605EB6">
        <w:t>La belle jeune fille le regardait avec ses grands yeux bleus pleins de lumière</w:t>
      </w:r>
      <w:r w:rsidR="00C474C1">
        <w:t xml:space="preserve">, </w:t>
      </w:r>
      <w:r w:rsidRPr="00605EB6">
        <w:t>et</w:t>
      </w:r>
      <w:r w:rsidR="00C474C1">
        <w:t xml:space="preserve">, </w:t>
      </w:r>
      <w:r w:rsidRPr="00605EB6">
        <w:t>comme au bas du rocher</w:t>
      </w:r>
      <w:r w:rsidR="00C474C1">
        <w:t xml:space="preserve">, </w:t>
      </w:r>
      <w:r w:rsidRPr="00605EB6">
        <w:t>il sentait pénétrer en lui la flamme de ce regard reconnaissant qui lui avait causé une si étrange impression</w:t>
      </w:r>
      <w:r w:rsidR="00C474C1">
        <w:t>.</w:t>
      </w:r>
    </w:p>
    <w:p w14:paraId="5370CC6C" w14:textId="77777777" w:rsidR="00C474C1" w:rsidRDefault="00C52F4A" w:rsidP="00C52F4A">
      <w:r w:rsidRPr="00605EB6">
        <w:t>Son rêve ne le trompait point</w:t>
      </w:r>
      <w:r w:rsidR="00C474C1">
        <w:t xml:space="preserve">, </w:t>
      </w:r>
      <w:r w:rsidRPr="00605EB6">
        <w:t>c</w:t>
      </w:r>
      <w:r w:rsidR="00C474C1">
        <w:t>’</w:t>
      </w:r>
      <w:r w:rsidRPr="00605EB6">
        <w:t>était bien Henriette et non une autre jeune fille qu</w:t>
      </w:r>
      <w:r w:rsidR="00C474C1">
        <w:t>’</w:t>
      </w:r>
      <w:r w:rsidRPr="00605EB6">
        <w:t>il lui montrait</w:t>
      </w:r>
      <w:r w:rsidR="00C474C1">
        <w:t xml:space="preserve">. </w:t>
      </w:r>
      <w:r w:rsidRPr="00605EB6">
        <w:t>Il ne l</w:t>
      </w:r>
      <w:r w:rsidR="00C474C1">
        <w:t>’</w:t>
      </w:r>
      <w:r w:rsidRPr="00605EB6">
        <w:t>avait vue qu</w:t>
      </w:r>
      <w:r w:rsidR="00C474C1">
        <w:t>’</w:t>
      </w:r>
      <w:r w:rsidRPr="00605EB6">
        <w:t>une fois</w:t>
      </w:r>
      <w:r w:rsidR="00C474C1">
        <w:t xml:space="preserve"> ; </w:t>
      </w:r>
      <w:r w:rsidRPr="00605EB6">
        <w:t>mais il aurait pu la reconnaître entre mille</w:t>
      </w:r>
      <w:r w:rsidR="00C474C1">
        <w:t xml:space="preserve">, </w:t>
      </w:r>
      <w:r w:rsidRPr="00605EB6">
        <w:t>car son image était profondément gravée dans son cœur</w:t>
      </w:r>
      <w:r w:rsidR="00C474C1">
        <w:t>.</w:t>
      </w:r>
    </w:p>
    <w:p w14:paraId="457C74C7" w14:textId="77777777" w:rsidR="00C474C1" w:rsidRDefault="00C52F4A" w:rsidP="00C52F4A">
      <w:r w:rsidRPr="00605EB6">
        <w:t>Oui</w:t>
      </w:r>
      <w:r w:rsidR="00C474C1">
        <w:t xml:space="preserve">, </w:t>
      </w:r>
      <w:r w:rsidRPr="00605EB6">
        <w:t>cette jeune fille qui s</w:t>
      </w:r>
      <w:r w:rsidR="00C474C1">
        <w:t>’</w:t>
      </w:r>
      <w:r w:rsidRPr="00605EB6">
        <w:t>approchait de lui doucement</w:t>
      </w:r>
      <w:r w:rsidR="00C474C1">
        <w:t xml:space="preserve">, </w:t>
      </w:r>
      <w:r w:rsidRPr="00605EB6">
        <w:t>pour ne pas le réveiller</w:t>
      </w:r>
      <w:r w:rsidR="00C474C1">
        <w:t xml:space="preserve">, </w:t>
      </w:r>
      <w:r w:rsidRPr="00605EB6">
        <w:t>qui se penchait sur sa couche</w:t>
      </w:r>
      <w:r w:rsidR="00C474C1">
        <w:t xml:space="preserve">, </w:t>
      </w:r>
      <w:r w:rsidRPr="00605EB6">
        <w:t>dont la douce voix chantait à son oreille</w:t>
      </w:r>
      <w:r w:rsidR="00C474C1">
        <w:t xml:space="preserve">, </w:t>
      </w:r>
      <w:r w:rsidRPr="00605EB6">
        <w:t>dont les boucles blondes caressaient son visage</w:t>
      </w:r>
      <w:r w:rsidR="00C474C1">
        <w:t xml:space="preserve">, </w:t>
      </w:r>
      <w:r w:rsidRPr="00605EB6">
        <w:t>cette jeune fille était bien celle qu</w:t>
      </w:r>
      <w:r w:rsidR="00C474C1">
        <w:t>’</w:t>
      </w:r>
      <w:r w:rsidRPr="00605EB6">
        <w:t>il avait sauvée</w:t>
      </w:r>
      <w:r w:rsidR="00C474C1">
        <w:t xml:space="preserve">, </w:t>
      </w:r>
      <w:r w:rsidRPr="00605EB6">
        <w:t>qu</w:t>
      </w:r>
      <w:r w:rsidR="00C474C1">
        <w:t>’</w:t>
      </w:r>
      <w:r w:rsidRPr="00605EB6">
        <w:t>il avait tenue dans ses bras</w:t>
      </w:r>
      <w:r w:rsidR="00C474C1">
        <w:t xml:space="preserve">, </w:t>
      </w:r>
      <w:r w:rsidRPr="00605EB6">
        <w:t>serrée contre sa poitrine</w:t>
      </w:r>
      <w:r w:rsidR="00C474C1">
        <w:t xml:space="preserve">, </w:t>
      </w:r>
      <w:r w:rsidRPr="00605EB6">
        <w:t>dont le cœur avait battu à côté du sien</w:t>
      </w:r>
      <w:r w:rsidR="00C474C1">
        <w:t>.</w:t>
      </w:r>
    </w:p>
    <w:p w14:paraId="4A16C9CD" w14:textId="77777777" w:rsidR="00C474C1" w:rsidRDefault="00C52F4A" w:rsidP="00C52F4A">
      <w:r w:rsidRPr="00605EB6">
        <w:t>Il croyait sentir encore sa jolie tête appuyée sur son cou</w:t>
      </w:r>
      <w:r w:rsidR="00C474C1">
        <w:t xml:space="preserve">, </w:t>
      </w:r>
      <w:r w:rsidRPr="00605EB6">
        <w:t>ses lèvres touchant sa joue</w:t>
      </w:r>
      <w:r w:rsidR="00C474C1">
        <w:t xml:space="preserve">… </w:t>
      </w:r>
      <w:r w:rsidRPr="00605EB6">
        <w:t>Et</w:t>
      </w:r>
      <w:r w:rsidR="00C474C1">
        <w:t xml:space="preserve">, </w:t>
      </w:r>
      <w:r w:rsidRPr="00605EB6">
        <w:t>depuis ce jour</w:t>
      </w:r>
      <w:r w:rsidR="00C474C1">
        <w:t xml:space="preserve">, </w:t>
      </w:r>
      <w:r w:rsidRPr="00605EB6">
        <w:t>ne lui semblait-il pas qu</w:t>
      </w:r>
      <w:r w:rsidR="00C474C1">
        <w:t>’</w:t>
      </w:r>
      <w:r w:rsidRPr="00605EB6">
        <w:t>il respirait sans cesse le doux parfum de violettes dont les cheveux et le vêtement d</w:t>
      </w:r>
      <w:r w:rsidR="00C474C1">
        <w:t>’</w:t>
      </w:r>
      <w:r w:rsidRPr="00605EB6">
        <w:t>Henriette étaient imprégnés</w:t>
      </w:r>
      <w:r w:rsidR="00C474C1">
        <w:t> ?</w:t>
      </w:r>
    </w:p>
    <w:p w14:paraId="676BA386" w14:textId="77777777" w:rsidR="00C474C1" w:rsidRDefault="00C52F4A" w:rsidP="00C52F4A">
      <w:r w:rsidRPr="00605EB6">
        <w:t>Voilà pourquoi le pauvre Jean Loup était si changé qu</w:t>
      </w:r>
      <w:r w:rsidR="00C474C1">
        <w:t>’</w:t>
      </w:r>
      <w:r w:rsidRPr="00605EB6">
        <w:t>il ne se reconnaissait plus lui-même</w:t>
      </w:r>
      <w:r w:rsidR="00C474C1">
        <w:t>.</w:t>
      </w:r>
    </w:p>
    <w:p w14:paraId="260DB9E6" w14:textId="5451DF70" w:rsidR="00C474C1" w:rsidRDefault="00C52F4A" w:rsidP="00C52F4A">
      <w:r w:rsidRPr="00605EB6">
        <w:lastRenderedPageBreak/>
        <w:t>Le jour</w:t>
      </w:r>
      <w:r w:rsidR="00C474C1">
        <w:t xml:space="preserve">, </w:t>
      </w:r>
      <w:r w:rsidRPr="00605EB6">
        <w:t>la nuit</w:t>
      </w:r>
      <w:r w:rsidR="00C474C1">
        <w:t xml:space="preserve">, </w:t>
      </w:r>
      <w:r w:rsidRPr="00605EB6">
        <w:t>éveillé ou dormant</w:t>
      </w:r>
      <w:r w:rsidR="00C474C1">
        <w:t xml:space="preserve">, </w:t>
      </w:r>
      <w:r w:rsidRPr="00605EB6">
        <w:t xml:space="preserve">constamment il pensait à </w:t>
      </w:r>
      <w:r w:rsidR="009A0CB4" w:rsidRPr="009A0CB4">
        <w:t>M</w:t>
      </w:r>
      <w:r w:rsidR="009A0CB4" w:rsidRPr="009A0CB4">
        <w:rPr>
          <w:vertAlign w:val="superscript"/>
        </w:rPr>
        <w:t>lle</w:t>
      </w:r>
      <w:r w:rsidR="00C474C1">
        <w:t> de </w:t>
      </w:r>
      <w:r w:rsidRPr="00605EB6">
        <w:t>Simaise</w:t>
      </w:r>
      <w:r w:rsidR="00C474C1">
        <w:t xml:space="preserve">. </w:t>
      </w:r>
      <w:r w:rsidRPr="00605EB6">
        <w:t>Quand il ne dormait pas</w:t>
      </w:r>
      <w:r w:rsidR="00C474C1">
        <w:t xml:space="preserve">, – </w:t>
      </w:r>
      <w:r w:rsidRPr="00605EB6">
        <w:t>nous l</w:t>
      </w:r>
      <w:r w:rsidR="00C474C1">
        <w:t>’</w:t>
      </w:r>
      <w:r w:rsidRPr="00605EB6">
        <w:t>avons dit</w:t>
      </w:r>
      <w:r w:rsidR="00C474C1">
        <w:t xml:space="preserve">, – </w:t>
      </w:r>
      <w:r w:rsidRPr="00605EB6">
        <w:t>toutes ses pensées étaient tristes</w:t>
      </w:r>
      <w:r w:rsidR="00C474C1">
        <w:t xml:space="preserve">, </w:t>
      </w:r>
      <w:r w:rsidRPr="00605EB6">
        <w:t>douloureuses même</w:t>
      </w:r>
      <w:r w:rsidR="00C474C1">
        <w:t xml:space="preserve"> ; </w:t>
      </w:r>
      <w:r w:rsidRPr="00605EB6">
        <w:t>dans le sommeil</w:t>
      </w:r>
      <w:r w:rsidR="00C474C1">
        <w:t xml:space="preserve">, </w:t>
      </w:r>
      <w:r w:rsidRPr="00605EB6">
        <w:t>ne sentant plus son néant</w:t>
      </w:r>
      <w:r w:rsidR="00C474C1">
        <w:t xml:space="preserve">, </w:t>
      </w:r>
      <w:r w:rsidRPr="00605EB6">
        <w:t>cessant de se voir tel qu</w:t>
      </w:r>
      <w:r w:rsidR="00C474C1">
        <w:t>’</w:t>
      </w:r>
      <w:r w:rsidRPr="00605EB6">
        <w:t>il était</w:t>
      </w:r>
      <w:r w:rsidR="00C474C1">
        <w:t xml:space="preserve">, </w:t>
      </w:r>
      <w:r w:rsidRPr="00605EB6">
        <w:t>le rêve le caressait</w:t>
      </w:r>
      <w:r w:rsidR="00C474C1">
        <w:t xml:space="preserve">, </w:t>
      </w:r>
      <w:r w:rsidRPr="00605EB6">
        <w:t>lui rendait le calme</w:t>
      </w:r>
      <w:r w:rsidR="00C474C1">
        <w:t xml:space="preserve">, </w:t>
      </w:r>
      <w:r w:rsidRPr="00605EB6">
        <w:t>le consolait en faisant passer devant ses yeux le brillant mirage des illusions</w:t>
      </w:r>
      <w:r w:rsidR="00C474C1">
        <w:t>.</w:t>
      </w:r>
    </w:p>
    <w:p w14:paraId="063B5595" w14:textId="77777777" w:rsidR="00C474C1" w:rsidRDefault="00C52F4A" w:rsidP="00C52F4A">
      <w:r w:rsidRPr="00605EB6">
        <w:t>Si extraordinaire que cela puisse paraître</w:t>
      </w:r>
      <w:r w:rsidR="00C474C1">
        <w:t xml:space="preserve">, </w:t>
      </w:r>
      <w:r w:rsidRPr="00605EB6">
        <w:t>le pauvre Jean Loup était amoureux</w:t>
      </w:r>
      <w:r w:rsidR="00C474C1">
        <w:t xml:space="preserve">. </w:t>
      </w:r>
      <w:r w:rsidRPr="00605EB6">
        <w:t>Il avait suffi d</w:t>
      </w:r>
      <w:r w:rsidR="00C474C1">
        <w:t>’</w:t>
      </w:r>
      <w:r w:rsidRPr="00605EB6">
        <w:t>un regard pour faire naître l</w:t>
      </w:r>
      <w:r w:rsidR="00C474C1">
        <w:t>’</w:t>
      </w:r>
      <w:r w:rsidRPr="00605EB6">
        <w:t>amour dans son cœur</w:t>
      </w:r>
      <w:r w:rsidR="00C474C1">
        <w:t xml:space="preserve">. </w:t>
      </w:r>
      <w:r w:rsidRPr="00605EB6">
        <w:t>Et le malheureux ne se doutait pas de la puissance de cette chose inconnue qui le tourmentait et éveillait en lui</w:t>
      </w:r>
      <w:r w:rsidR="00C474C1">
        <w:t xml:space="preserve">, </w:t>
      </w:r>
      <w:r w:rsidRPr="00605EB6">
        <w:t>en même temps</w:t>
      </w:r>
      <w:r w:rsidR="00C474C1">
        <w:t xml:space="preserve">, </w:t>
      </w:r>
      <w:r w:rsidRPr="00605EB6">
        <w:t>une infinité d</w:t>
      </w:r>
      <w:r w:rsidR="00C474C1">
        <w:t>’</w:t>
      </w:r>
      <w:r w:rsidRPr="00605EB6">
        <w:t>idées</w:t>
      </w:r>
      <w:r w:rsidR="00C474C1">
        <w:t xml:space="preserve">, </w:t>
      </w:r>
      <w:r w:rsidRPr="00605EB6">
        <w:t>encore confuses</w:t>
      </w:r>
      <w:r w:rsidR="00C474C1">
        <w:t xml:space="preserve">, </w:t>
      </w:r>
      <w:r w:rsidRPr="00605EB6">
        <w:t>tumultueuses</w:t>
      </w:r>
      <w:r w:rsidR="00C474C1">
        <w:t xml:space="preserve">, </w:t>
      </w:r>
      <w:r w:rsidRPr="00605EB6">
        <w:t>mais qui se disposaient à prendre leur essor pour s</w:t>
      </w:r>
      <w:r w:rsidR="00C474C1">
        <w:t>’</w:t>
      </w:r>
      <w:r w:rsidRPr="00605EB6">
        <w:t>échapper des ténèbres de son esprit</w:t>
      </w:r>
      <w:r w:rsidR="00C474C1">
        <w:t>.</w:t>
      </w:r>
    </w:p>
    <w:p w14:paraId="448C7305" w14:textId="77777777" w:rsidR="00C474C1" w:rsidRDefault="00C52F4A" w:rsidP="00C52F4A">
      <w:r w:rsidRPr="00605EB6">
        <w:t>Tout ce qu</w:t>
      </w:r>
      <w:r w:rsidR="00C474C1">
        <w:t>’</w:t>
      </w:r>
      <w:r w:rsidRPr="00605EB6">
        <w:t>il voyait lui paraissait maintenant changé comme lui-même</w:t>
      </w:r>
      <w:r w:rsidR="00C474C1">
        <w:t xml:space="preserve">. </w:t>
      </w:r>
      <w:r w:rsidRPr="00605EB6">
        <w:t>Le ciel</w:t>
      </w:r>
      <w:r w:rsidR="00C474C1">
        <w:t xml:space="preserve">, </w:t>
      </w:r>
      <w:r w:rsidRPr="00605EB6">
        <w:t>le soleil</w:t>
      </w:r>
      <w:r w:rsidR="00C474C1">
        <w:t xml:space="preserve">, </w:t>
      </w:r>
      <w:r w:rsidRPr="00605EB6">
        <w:t>les étoiles</w:t>
      </w:r>
      <w:r w:rsidR="00C474C1">
        <w:t xml:space="preserve">, </w:t>
      </w:r>
      <w:r w:rsidRPr="00605EB6">
        <w:t>la verdure et jusqu</w:t>
      </w:r>
      <w:r w:rsidR="00C474C1">
        <w:t>’</w:t>
      </w:r>
      <w:r w:rsidRPr="00605EB6">
        <w:t>aux roches tristes et silencieuses</w:t>
      </w:r>
      <w:r w:rsidR="00C474C1">
        <w:t xml:space="preserve">, </w:t>
      </w:r>
      <w:r w:rsidRPr="00605EB6">
        <w:t>avaient un autre aspect</w:t>
      </w:r>
      <w:r w:rsidR="00C474C1">
        <w:t xml:space="preserve">. </w:t>
      </w:r>
      <w:r w:rsidRPr="00605EB6">
        <w:t>Toutes les choses de la nature</w:t>
      </w:r>
      <w:r w:rsidR="00C474C1">
        <w:t xml:space="preserve">, </w:t>
      </w:r>
      <w:r w:rsidRPr="00605EB6">
        <w:t>les plus petites comme les plus grandes</w:t>
      </w:r>
      <w:r w:rsidR="00C474C1">
        <w:t xml:space="preserve">, </w:t>
      </w:r>
      <w:r w:rsidRPr="00605EB6">
        <w:t>étaient autant de livres ouverts</w:t>
      </w:r>
      <w:r w:rsidR="00C474C1">
        <w:t xml:space="preserve">, </w:t>
      </w:r>
      <w:r w:rsidRPr="00605EB6">
        <w:t>dans lesquels il épelait</w:t>
      </w:r>
      <w:r w:rsidR="00C474C1">
        <w:t xml:space="preserve">. </w:t>
      </w:r>
      <w:r w:rsidRPr="00605EB6">
        <w:t>Avant</w:t>
      </w:r>
      <w:r w:rsidR="00C474C1">
        <w:t xml:space="preserve">, </w:t>
      </w:r>
      <w:r w:rsidRPr="00605EB6">
        <w:t>il ne s</w:t>
      </w:r>
      <w:r w:rsidR="00C474C1">
        <w:t>’</w:t>
      </w:r>
      <w:r w:rsidRPr="00605EB6">
        <w:t>était jamais amusé à regarder les étoiles</w:t>
      </w:r>
      <w:r w:rsidR="00C474C1">
        <w:t xml:space="preserve">, </w:t>
      </w:r>
      <w:r w:rsidRPr="00605EB6">
        <w:t>ces mondes inconnus</w:t>
      </w:r>
      <w:r w:rsidR="00C474C1">
        <w:t xml:space="preserve">, </w:t>
      </w:r>
      <w:r w:rsidRPr="00605EB6">
        <w:t>semés par Dieu dans l</w:t>
      </w:r>
      <w:r w:rsidR="00C474C1">
        <w:t>’</w:t>
      </w:r>
      <w:r w:rsidRPr="00605EB6">
        <w:t>infini</w:t>
      </w:r>
      <w:r w:rsidR="00C474C1">
        <w:t xml:space="preserve"> ; </w:t>
      </w:r>
      <w:r w:rsidRPr="00605EB6">
        <w:t>maintenant</w:t>
      </w:r>
      <w:r w:rsidR="00C474C1">
        <w:t xml:space="preserve">, </w:t>
      </w:r>
      <w:r w:rsidRPr="00605EB6">
        <w:t>il les contemplait</w:t>
      </w:r>
      <w:r w:rsidR="00C474C1">
        <w:t xml:space="preserve">, </w:t>
      </w:r>
      <w:r w:rsidRPr="00605EB6">
        <w:t>songeur</w:t>
      </w:r>
      <w:r w:rsidR="00C474C1">
        <w:t xml:space="preserve">, </w:t>
      </w:r>
      <w:r w:rsidRPr="00605EB6">
        <w:t>recueilli</w:t>
      </w:r>
      <w:r w:rsidR="00C474C1">
        <w:t xml:space="preserve">, </w:t>
      </w:r>
      <w:r w:rsidRPr="00605EB6">
        <w:t>troublé</w:t>
      </w:r>
      <w:r w:rsidR="00C474C1">
        <w:t>…</w:t>
      </w:r>
    </w:p>
    <w:p w14:paraId="42A6ADF7" w14:textId="77777777" w:rsidR="00C474C1" w:rsidRDefault="00C52F4A" w:rsidP="00C52F4A">
      <w:r w:rsidRPr="00605EB6">
        <w:t>Il lui semblait que des voix intérieures lui parlaient</w:t>
      </w:r>
      <w:r w:rsidR="00C474C1">
        <w:t xml:space="preserve">. </w:t>
      </w:r>
      <w:r w:rsidRPr="00605EB6">
        <w:t>Le bruit du vent dans les feuilles</w:t>
      </w:r>
      <w:r w:rsidR="00C474C1">
        <w:t xml:space="preserve">, </w:t>
      </w:r>
      <w:r w:rsidRPr="00605EB6">
        <w:t>le gazouillement du ruisseau</w:t>
      </w:r>
      <w:r w:rsidR="00C474C1">
        <w:t xml:space="preserve">, </w:t>
      </w:r>
      <w:r w:rsidRPr="00605EB6">
        <w:t>le chant de l</w:t>
      </w:r>
      <w:r w:rsidR="00C474C1">
        <w:t>’</w:t>
      </w:r>
      <w:r w:rsidRPr="00605EB6">
        <w:t>oiseau</w:t>
      </w:r>
      <w:r w:rsidR="00C474C1">
        <w:t xml:space="preserve">, </w:t>
      </w:r>
      <w:r w:rsidRPr="00605EB6">
        <w:t>le bourdonnement de l</w:t>
      </w:r>
      <w:r w:rsidR="00C474C1">
        <w:t>’</w:t>
      </w:r>
      <w:r w:rsidRPr="00605EB6">
        <w:t>insecte étaient d</w:t>
      </w:r>
      <w:r w:rsidR="00C474C1">
        <w:t>’</w:t>
      </w:r>
      <w:r w:rsidRPr="00605EB6">
        <w:t>autres voix mystérieuses qui parlaient aussi à sa pensée et à son âme</w:t>
      </w:r>
      <w:r w:rsidR="00C474C1">
        <w:t>.</w:t>
      </w:r>
    </w:p>
    <w:p w14:paraId="56B666F4" w14:textId="77777777" w:rsidR="00C474C1" w:rsidRDefault="00C52F4A" w:rsidP="00C52F4A">
      <w:r w:rsidRPr="00605EB6">
        <w:t>Il s</w:t>
      </w:r>
      <w:r w:rsidR="00C474C1">
        <w:t>’</w:t>
      </w:r>
      <w:r w:rsidRPr="00605EB6">
        <w:t>arrêtait devant certains objets</w:t>
      </w:r>
      <w:r w:rsidR="00C474C1">
        <w:t xml:space="preserve">, </w:t>
      </w:r>
      <w:r w:rsidRPr="00605EB6">
        <w:t xml:space="preserve">les </w:t>
      </w:r>
      <w:r w:rsidR="00F717A3">
        <w:t>examinait</w:t>
      </w:r>
      <w:r w:rsidR="00C474C1">
        <w:t xml:space="preserve">, </w:t>
      </w:r>
      <w:r w:rsidR="00F717A3">
        <w:t xml:space="preserve">les </w:t>
      </w:r>
      <w:r w:rsidRPr="00605EB6">
        <w:t>contemplait curieusement comme s</w:t>
      </w:r>
      <w:r w:rsidR="00C474C1">
        <w:t>’</w:t>
      </w:r>
      <w:r w:rsidRPr="00605EB6">
        <w:t>il les voyait pour la première fois</w:t>
      </w:r>
      <w:r w:rsidR="00C474C1">
        <w:t xml:space="preserve">. </w:t>
      </w:r>
      <w:r w:rsidRPr="00605EB6">
        <w:t>Un beau clair de lune</w:t>
      </w:r>
      <w:r w:rsidR="00C474C1">
        <w:t xml:space="preserve">, </w:t>
      </w:r>
      <w:r w:rsidRPr="00605EB6">
        <w:t>un effet de soleil</w:t>
      </w:r>
      <w:r w:rsidR="00C474C1">
        <w:t xml:space="preserve">, </w:t>
      </w:r>
      <w:r w:rsidRPr="00605EB6">
        <w:t>une étoile filante</w:t>
      </w:r>
      <w:r w:rsidR="00C474C1">
        <w:t xml:space="preserve">, </w:t>
      </w:r>
      <w:r w:rsidRPr="00605EB6">
        <w:t>l</w:t>
      </w:r>
      <w:r w:rsidR="00C474C1">
        <w:t>’</w:t>
      </w:r>
      <w:r w:rsidRPr="00605EB6">
        <w:t>embrasement de l</w:t>
      </w:r>
      <w:r w:rsidR="00C474C1">
        <w:t>’</w:t>
      </w:r>
      <w:r w:rsidRPr="00605EB6">
        <w:t>horizon ou l</w:t>
      </w:r>
      <w:r w:rsidR="00C474C1">
        <w:t>’</w:t>
      </w:r>
      <w:r w:rsidRPr="00605EB6">
        <w:t>éclair déchirant la nue</w:t>
      </w:r>
      <w:r w:rsidR="00C474C1">
        <w:t xml:space="preserve">, </w:t>
      </w:r>
      <w:r w:rsidRPr="00605EB6">
        <w:t xml:space="preserve">lui </w:t>
      </w:r>
      <w:r w:rsidRPr="00605EB6">
        <w:lastRenderedPageBreak/>
        <w:t>causaient des surprises d</w:t>
      </w:r>
      <w:r w:rsidR="00C474C1">
        <w:t>’</w:t>
      </w:r>
      <w:r w:rsidRPr="00605EB6">
        <w:t>enfant</w:t>
      </w:r>
      <w:r w:rsidR="00C474C1">
        <w:t xml:space="preserve">, </w:t>
      </w:r>
      <w:r w:rsidRPr="00605EB6">
        <w:t>comme si ce spectacle eût été nouveau pour lui</w:t>
      </w:r>
      <w:r w:rsidR="00C474C1">
        <w:t>.</w:t>
      </w:r>
    </w:p>
    <w:p w14:paraId="2CFEF994" w14:textId="77777777" w:rsidR="00C474C1" w:rsidRDefault="00C52F4A" w:rsidP="00C52F4A">
      <w:r w:rsidRPr="00605EB6">
        <w:t>Un rien l</w:t>
      </w:r>
      <w:r w:rsidR="00C474C1">
        <w:t>’</w:t>
      </w:r>
      <w:r w:rsidRPr="00605EB6">
        <w:t>impressionnait</w:t>
      </w:r>
      <w:r w:rsidR="00C474C1">
        <w:t xml:space="preserve">, </w:t>
      </w:r>
      <w:r w:rsidRPr="00605EB6">
        <w:t>lui faisait éprouver une commotion dans tout son être</w:t>
      </w:r>
      <w:r w:rsidR="00C474C1">
        <w:t>.</w:t>
      </w:r>
    </w:p>
    <w:p w14:paraId="7F9B3E42" w14:textId="77777777" w:rsidR="00C474C1" w:rsidRDefault="00C52F4A" w:rsidP="00C52F4A">
      <w:r w:rsidRPr="00605EB6">
        <w:t>Il s</w:t>
      </w:r>
      <w:r w:rsidR="00C474C1">
        <w:t>’</w:t>
      </w:r>
      <w:r w:rsidRPr="00605EB6">
        <w:t>intéressait à une fourmi traînant la charpente qui allait lui servir à construire son habitation souterraine</w:t>
      </w:r>
      <w:r w:rsidR="00C474C1">
        <w:t xml:space="preserve">. </w:t>
      </w:r>
      <w:r w:rsidRPr="00605EB6">
        <w:t>Il s</w:t>
      </w:r>
      <w:r w:rsidR="00C474C1">
        <w:t>’</w:t>
      </w:r>
      <w:r w:rsidRPr="00605EB6">
        <w:t>oubliait des heures entières à regarder une araignée tissant sa toile</w:t>
      </w:r>
      <w:r w:rsidR="00C474C1">
        <w:t xml:space="preserve">. </w:t>
      </w:r>
      <w:r w:rsidRPr="00605EB6">
        <w:t>Il admirait la goutte de rosée sur le brin d</w:t>
      </w:r>
      <w:r w:rsidR="00C474C1">
        <w:t>’</w:t>
      </w:r>
      <w:r w:rsidRPr="00605EB6">
        <w:t>herbe</w:t>
      </w:r>
      <w:r w:rsidR="00C474C1">
        <w:t xml:space="preserve">. </w:t>
      </w:r>
      <w:r w:rsidRPr="00605EB6">
        <w:t>Arrêté devant une fleur</w:t>
      </w:r>
      <w:r w:rsidR="00C474C1">
        <w:t xml:space="preserve">, </w:t>
      </w:r>
      <w:r w:rsidRPr="00605EB6">
        <w:t>il la contemplait</w:t>
      </w:r>
      <w:r w:rsidR="00C474C1">
        <w:t xml:space="preserve">, </w:t>
      </w:r>
      <w:r w:rsidRPr="00605EB6">
        <w:t>immobile</w:t>
      </w:r>
      <w:r w:rsidR="00C474C1">
        <w:t xml:space="preserve">, </w:t>
      </w:r>
      <w:r w:rsidRPr="00605EB6">
        <w:t>rêveur</w:t>
      </w:r>
      <w:r w:rsidR="00C474C1">
        <w:t xml:space="preserve">. </w:t>
      </w:r>
      <w:r w:rsidRPr="00605EB6">
        <w:t>Cherchait-il à établir un contraste ou se livrait-il à un travail de comparaison</w:t>
      </w:r>
      <w:r w:rsidR="00C474C1">
        <w:t> ?</w:t>
      </w:r>
    </w:p>
    <w:p w14:paraId="66AA06AE" w14:textId="77777777" w:rsidR="00C474C1" w:rsidRDefault="00C52F4A" w:rsidP="00C52F4A">
      <w:r w:rsidRPr="00605EB6">
        <w:t>Souvent</w:t>
      </w:r>
      <w:r w:rsidR="00C474C1">
        <w:t xml:space="preserve">, </w:t>
      </w:r>
      <w:r w:rsidRPr="00605EB6">
        <w:t>accroupi</w:t>
      </w:r>
      <w:r w:rsidR="00C474C1">
        <w:t xml:space="preserve">, </w:t>
      </w:r>
      <w:r w:rsidRPr="00605EB6">
        <w:t>la tête enfoncée dans les mains</w:t>
      </w:r>
      <w:r w:rsidR="00C474C1">
        <w:t xml:space="preserve">, </w:t>
      </w:r>
      <w:r w:rsidRPr="00605EB6">
        <w:t>il pleurait à chaudes larmes</w:t>
      </w:r>
      <w:r w:rsidR="00C474C1">
        <w:t>.</w:t>
      </w:r>
    </w:p>
    <w:p w14:paraId="60F94916" w14:textId="77777777" w:rsidR="00C474C1" w:rsidRDefault="00C52F4A" w:rsidP="00C52F4A">
      <w:r w:rsidRPr="00605EB6">
        <w:t>Lui</w:t>
      </w:r>
      <w:r w:rsidR="00C474C1">
        <w:t xml:space="preserve">, </w:t>
      </w:r>
      <w:r w:rsidRPr="00605EB6">
        <w:t>qui n</w:t>
      </w:r>
      <w:r w:rsidR="00C474C1">
        <w:t>’</w:t>
      </w:r>
      <w:r w:rsidRPr="00605EB6">
        <w:t>avait jamais eu peur de rien</w:t>
      </w:r>
      <w:r w:rsidR="00C474C1">
        <w:t xml:space="preserve">, </w:t>
      </w:r>
      <w:r w:rsidRPr="00605EB6">
        <w:t>si ce n</w:t>
      </w:r>
      <w:r w:rsidR="00C474C1">
        <w:t>’</w:t>
      </w:r>
      <w:r w:rsidRPr="00605EB6">
        <w:t>est de l</w:t>
      </w:r>
      <w:r w:rsidR="00C474C1">
        <w:t>’</w:t>
      </w:r>
      <w:r w:rsidRPr="00605EB6">
        <w:t>homme</w:t>
      </w:r>
      <w:r w:rsidR="00C474C1">
        <w:t xml:space="preserve">, </w:t>
      </w:r>
      <w:r w:rsidRPr="00605EB6">
        <w:t>qui était habitué à toutes les rumeurs du bois</w:t>
      </w:r>
      <w:r w:rsidR="00C474C1">
        <w:t xml:space="preserve">, </w:t>
      </w:r>
      <w:r w:rsidRPr="00605EB6">
        <w:t>le moindre bruit insolite autour de lui le faisait tressaillir</w:t>
      </w:r>
      <w:r w:rsidR="00C474C1">
        <w:t xml:space="preserve">, </w:t>
      </w:r>
      <w:r w:rsidRPr="00605EB6">
        <w:t>le mettait en émoi</w:t>
      </w:r>
      <w:r w:rsidR="00C474C1">
        <w:t xml:space="preserve">. </w:t>
      </w:r>
      <w:r w:rsidRPr="00605EB6">
        <w:t>On aurait dit qu</w:t>
      </w:r>
      <w:r w:rsidR="00C474C1">
        <w:t>’</w:t>
      </w:r>
      <w:r w:rsidRPr="00605EB6">
        <w:t>il était redevenu défiant et craintif</w:t>
      </w:r>
      <w:r w:rsidR="00C474C1">
        <w:t>.</w:t>
      </w:r>
    </w:p>
    <w:p w14:paraId="7E0D1DAE" w14:textId="77777777" w:rsidR="00C474C1" w:rsidRDefault="00C52F4A" w:rsidP="00C52F4A">
      <w:r w:rsidRPr="00605EB6">
        <w:t>Il se replongeait dans sa solitude</w:t>
      </w:r>
      <w:r w:rsidR="00C474C1">
        <w:t xml:space="preserve">, </w:t>
      </w:r>
      <w:r w:rsidRPr="00605EB6">
        <w:t>trouvait dans son isolement une ivresse amère</w:t>
      </w:r>
      <w:r w:rsidR="00C474C1">
        <w:t xml:space="preserve">. </w:t>
      </w:r>
      <w:r w:rsidRPr="00605EB6">
        <w:t>Jamais il ne s</w:t>
      </w:r>
      <w:r w:rsidR="00C474C1">
        <w:t>’</w:t>
      </w:r>
      <w:r w:rsidRPr="00605EB6">
        <w:t>était tenu enfermé ainsi dans sa demeure obscure</w:t>
      </w:r>
      <w:r w:rsidR="00C474C1">
        <w:t xml:space="preserve">, </w:t>
      </w:r>
      <w:r w:rsidRPr="00605EB6">
        <w:t>même au temps où il fuyait les hommes</w:t>
      </w:r>
      <w:r w:rsidR="00C474C1">
        <w:t xml:space="preserve">, </w:t>
      </w:r>
      <w:r w:rsidRPr="00605EB6">
        <w:t>redoutant qu</w:t>
      </w:r>
      <w:r w:rsidR="00C474C1">
        <w:t>’</w:t>
      </w:r>
      <w:r w:rsidRPr="00605EB6">
        <w:t>ils ne lui tendissent quelque piège</w:t>
      </w:r>
      <w:r w:rsidR="00C474C1">
        <w:t xml:space="preserve">. </w:t>
      </w:r>
      <w:r w:rsidRPr="00605EB6">
        <w:t>Il en arrivait à rechercher les ténèbres</w:t>
      </w:r>
      <w:r w:rsidR="00C474C1">
        <w:t xml:space="preserve">, </w:t>
      </w:r>
      <w:r w:rsidRPr="00605EB6">
        <w:t>à ne plus aimer que la nuit</w:t>
      </w:r>
      <w:r w:rsidR="00C474C1">
        <w:t xml:space="preserve">. </w:t>
      </w:r>
      <w:r w:rsidRPr="00605EB6">
        <w:t>Il semblait que la lumière du jour lui faisait mal ou qu</w:t>
      </w:r>
      <w:r w:rsidR="00C474C1">
        <w:t>’</w:t>
      </w:r>
      <w:r w:rsidRPr="00605EB6">
        <w:t>il la prenait en horreur</w:t>
      </w:r>
      <w:r w:rsidR="00C474C1">
        <w:t>.</w:t>
      </w:r>
    </w:p>
    <w:p w14:paraId="1067CE27" w14:textId="77777777" w:rsidR="00C474C1" w:rsidRDefault="00C52F4A" w:rsidP="00C52F4A">
      <w:r w:rsidRPr="00605EB6">
        <w:t>Hélas</w:t>
      </w:r>
      <w:r w:rsidR="00C474C1">
        <w:t xml:space="preserve"> ! </w:t>
      </w:r>
      <w:r w:rsidRPr="00605EB6">
        <w:t>Jean Loup redevenait plus sauvage que jamais</w:t>
      </w:r>
      <w:r w:rsidR="00C474C1">
        <w:t> !</w:t>
      </w:r>
    </w:p>
    <w:p w14:paraId="68DB5FF2" w14:textId="77777777" w:rsidR="00C474C1" w:rsidRDefault="00C52F4A" w:rsidP="00C52F4A">
      <w:r w:rsidRPr="00605EB6">
        <w:t>Il n</w:t>
      </w:r>
      <w:r w:rsidR="00C474C1">
        <w:t>’</w:t>
      </w:r>
      <w:r w:rsidRPr="00605EB6">
        <w:t>allait plus travailler</w:t>
      </w:r>
      <w:r w:rsidR="00C474C1">
        <w:t xml:space="preserve">, </w:t>
      </w:r>
      <w:r w:rsidRPr="00605EB6">
        <w:t>se distraire avec ses amis les charbonniers et moins encore s</w:t>
      </w:r>
      <w:r w:rsidR="00C474C1">
        <w:t>’</w:t>
      </w:r>
      <w:r w:rsidRPr="00605EB6">
        <w:t>asseoir à leur table</w:t>
      </w:r>
      <w:r w:rsidR="00C474C1">
        <w:t>.</w:t>
      </w:r>
    </w:p>
    <w:p w14:paraId="753EE947" w14:textId="77777777" w:rsidR="00C474C1" w:rsidRDefault="00C52F4A" w:rsidP="00C52F4A">
      <w:r w:rsidRPr="00605EB6">
        <w:lastRenderedPageBreak/>
        <w:t>Il mangeait à peine</w:t>
      </w:r>
      <w:r w:rsidR="00C474C1">
        <w:t xml:space="preserve">, </w:t>
      </w:r>
      <w:r w:rsidRPr="00605EB6">
        <w:t>seulement pour ne pas mourir de faim</w:t>
      </w:r>
      <w:r w:rsidR="00C474C1">
        <w:t xml:space="preserve">. </w:t>
      </w:r>
      <w:r w:rsidRPr="00605EB6">
        <w:t>Il maigrissait</w:t>
      </w:r>
      <w:r w:rsidR="00C474C1">
        <w:t xml:space="preserve">, </w:t>
      </w:r>
      <w:r w:rsidRPr="00605EB6">
        <w:t>ce qui lui donnait avec son air triste une apparence maladive</w:t>
      </w:r>
      <w:r w:rsidR="00C474C1">
        <w:t>.</w:t>
      </w:r>
    </w:p>
    <w:p w14:paraId="48CD59C4" w14:textId="77777777" w:rsidR="00C474C1" w:rsidRDefault="00C52F4A" w:rsidP="00C52F4A">
      <w:r w:rsidRPr="00605EB6">
        <w:t>Il ne sortait plus de la forêt</w:t>
      </w:r>
      <w:r w:rsidR="00C474C1">
        <w:t xml:space="preserve"> ; </w:t>
      </w:r>
      <w:r w:rsidRPr="00605EB6">
        <w:t>il oubliait son ami Jacques Grandin qui</w:t>
      </w:r>
      <w:r w:rsidR="00C474C1">
        <w:t xml:space="preserve">, </w:t>
      </w:r>
      <w:r w:rsidRPr="00605EB6">
        <w:t>maintenant</w:t>
      </w:r>
      <w:r w:rsidR="00C474C1">
        <w:t xml:space="preserve">, </w:t>
      </w:r>
      <w:r w:rsidRPr="00605EB6">
        <w:t>l</w:t>
      </w:r>
      <w:r w:rsidR="00C474C1">
        <w:t>’</w:t>
      </w:r>
      <w:r w:rsidRPr="00605EB6">
        <w:t>attendait vainement dans le champ où il travaillait</w:t>
      </w:r>
      <w:r w:rsidR="00C474C1">
        <w:t>.</w:t>
      </w:r>
    </w:p>
    <w:p w14:paraId="6BED0995" w14:textId="77777777" w:rsidR="00C474C1" w:rsidRDefault="00C52F4A" w:rsidP="00C52F4A">
      <w:r w:rsidRPr="00605EB6">
        <w:t>Cependant</w:t>
      </w:r>
      <w:r w:rsidR="00C474C1">
        <w:t xml:space="preserve">, </w:t>
      </w:r>
      <w:r w:rsidRPr="00605EB6">
        <w:t>à force de penser à la belle jeune fille blonde qu</w:t>
      </w:r>
      <w:r w:rsidR="00C474C1">
        <w:t>’</w:t>
      </w:r>
      <w:r w:rsidRPr="00605EB6">
        <w:t>il avait sauvée et dont le souvenir remplissait toute sa vie</w:t>
      </w:r>
      <w:r w:rsidR="00C474C1">
        <w:t xml:space="preserve">, </w:t>
      </w:r>
      <w:r w:rsidRPr="00605EB6">
        <w:t>un jour vint où il eut l</w:t>
      </w:r>
      <w:r w:rsidR="00C474C1">
        <w:t>’</w:t>
      </w:r>
      <w:r w:rsidRPr="00605EB6">
        <w:t>ardent désir de la revoir</w:t>
      </w:r>
      <w:r w:rsidR="00C474C1">
        <w:t xml:space="preserve"> ; </w:t>
      </w:r>
      <w:r w:rsidRPr="00605EB6">
        <w:t>bientôt ce fut son idée fixe</w:t>
      </w:r>
      <w:r w:rsidR="00C474C1">
        <w:t xml:space="preserve">. </w:t>
      </w:r>
      <w:r w:rsidRPr="00605EB6">
        <w:t>La revoir</w:t>
      </w:r>
      <w:r w:rsidR="00C474C1">
        <w:t xml:space="preserve"> ! </w:t>
      </w:r>
      <w:r w:rsidRPr="00605EB6">
        <w:t>la revoir</w:t>
      </w:r>
      <w:r w:rsidR="00C474C1">
        <w:t> !</w:t>
      </w:r>
    </w:p>
    <w:p w14:paraId="29420263" w14:textId="0FF971E0" w:rsidR="00C474C1" w:rsidRDefault="00C52F4A" w:rsidP="00C52F4A">
      <w:r w:rsidRPr="00605EB6">
        <w:t>Sans doute</w:t>
      </w:r>
      <w:r w:rsidR="00C474C1">
        <w:t xml:space="preserve">, </w:t>
      </w:r>
      <w:r w:rsidRPr="00605EB6">
        <w:t>elle continuait à lui apparaître dans son sommeil</w:t>
      </w:r>
      <w:r w:rsidR="00C474C1">
        <w:t xml:space="preserve">, </w:t>
      </w:r>
      <w:r w:rsidRPr="00605EB6">
        <w:t>au milieu du rêve</w:t>
      </w:r>
      <w:r w:rsidR="00C474C1">
        <w:t xml:space="preserve">, </w:t>
      </w:r>
      <w:r w:rsidRPr="00605EB6">
        <w:t>mais cela ne lui suffisait plus</w:t>
      </w:r>
      <w:r w:rsidR="00C474C1">
        <w:t>.</w:t>
      </w:r>
    </w:p>
    <w:p w14:paraId="2EA453F5" w14:textId="77777777" w:rsidR="00C474C1" w:rsidRDefault="00C52F4A" w:rsidP="00C52F4A">
      <w:r w:rsidRPr="00605EB6">
        <w:t>Une nuit</w:t>
      </w:r>
      <w:r w:rsidR="00C474C1">
        <w:t xml:space="preserve">, </w:t>
      </w:r>
      <w:r w:rsidRPr="00605EB6">
        <w:t>il s</w:t>
      </w:r>
      <w:r w:rsidR="00C474C1">
        <w:t>’</w:t>
      </w:r>
      <w:r w:rsidRPr="00605EB6">
        <w:t>élança hors de ses roches</w:t>
      </w:r>
      <w:r w:rsidR="00C474C1">
        <w:t xml:space="preserve">, </w:t>
      </w:r>
      <w:r w:rsidRPr="00605EB6">
        <w:t>et sous le ciel étincelant d</w:t>
      </w:r>
      <w:r w:rsidR="00C474C1">
        <w:t>’</w:t>
      </w:r>
      <w:r w:rsidRPr="00605EB6">
        <w:t>étoiles</w:t>
      </w:r>
      <w:r w:rsidR="00C474C1">
        <w:t xml:space="preserve">, </w:t>
      </w:r>
      <w:r w:rsidRPr="00605EB6">
        <w:t>par un magnifique clair de lune</w:t>
      </w:r>
      <w:r w:rsidR="00C474C1">
        <w:t xml:space="preserve">, </w:t>
      </w:r>
      <w:r w:rsidRPr="00605EB6">
        <w:t>il prit sa course dans la direction de Vaucourt</w:t>
      </w:r>
      <w:r w:rsidR="00C474C1">
        <w:t xml:space="preserve">. </w:t>
      </w:r>
      <w:r w:rsidRPr="00605EB6">
        <w:t>Nul ne lui avait dit qu</w:t>
      </w:r>
      <w:r w:rsidR="00C474C1">
        <w:t>’</w:t>
      </w:r>
      <w:r w:rsidRPr="00605EB6">
        <w:t>elle demeurait là</w:t>
      </w:r>
      <w:r w:rsidR="00C474C1">
        <w:t xml:space="preserve">. </w:t>
      </w:r>
      <w:r w:rsidRPr="00605EB6">
        <w:t>Comment le savait-il</w:t>
      </w:r>
      <w:r w:rsidR="00C474C1">
        <w:t xml:space="preserve"> ? </w:t>
      </w:r>
      <w:r w:rsidRPr="00605EB6">
        <w:t>Il l</w:t>
      </w:r>
      <w:r w:rsidR="00C474C1">
        <w:t>’</w:t>
      </w:r>
      <w:r w:rsidRPr="00605EB6">
        <w:t>avait deviné</w:t>
      </w:r>
      <w:r w:rsidR="00C474C1">
        <w:t xml:space="preserve">. </w:t>
      </w:r>
      <w:r w:rsidRPr="00605EB6">
        <w:t>L</w:t>
      </w:r>
      <w:r w:rsidR="00C474C1">
        <w:t>’</w:t>
      </w:r>
      <w:r w:rsidRPr="00605EB6">
        <w:t>instinct du cœur</w:t>
      </w:r>
      <w:r w:rsidR="00C474C1">
        <w:t xml:space="preserve">, </w:t>
      </w:r>
      <w:r w:rsidRPr="00605EB6">
        <w:t>la double vue de l</w:t>
      </w:r>
      <w:r w:rsidR="00C474C1">
        <w:t>’</w:t>
      </w:r>
      <w:r w:rsidRPr="00605EB6">
        <w:t>amour</w:t>
      </w:r>
      <w:r w:rsidR="00C474C1">
        <w:t> !</w:t>
      </w:r>
    </w:p>
    <w:p w14:paraId="331FFF0F" w14:textId="77777777" w:rsidR="00C474C1" w:rsidRDefault="00C52F4A" w:rsidP="00C52F4A">
      <w:r w:rsidRPr="00605EB6">
        <w:t>Arrivé devant le château</w:t>
      </w:r>
      <w:r w:rsidR="00C474C1">
        <w:t xml:space="preserve">, </w:t>
      </w:r>
      <w:r w:rsidRPr="00605EB6">
        <w:t>que la douce lumière de la lune éclairait</w:t>
      </w:r>
      <w:r w:rsidR="00C474C1">
        <w:t xml:space="preserve">, </w:t>
      </w:r>
      <w:r w:rsidRPr="00605EB6">
        <w:t>il s</w:t>
      </w:r>
      <w:r w:rsidR="00C474C1">
        <w:t>’</w:t>
      </w:r>
      <w:r w:rsidRPr="00605EB6">
        <w:t>arrêta</w:t>
      </w:r>
      <w:r w:rsidR="00C474C1">
        <w:t xml:space="preserve">. </w:t>
      </w:r>
      <w:r w:rsidRPr="00605EB6">
        <w:t>Les battements de son cœur lui disaient qu</w:t>
      </w:r>
      <w:r w:rsidR="00C474C1">
        <w:t>’</w:t>
      </w:r>
      <w:r w:rsidRPr="00605EB6">
        <w:t>il n</w:t>
      </w:r>
      <w:r w:rsidR="00C474C1">
        <w:t>’</w:t>
      </w:r>
      <w:r w:rsidRPr="00605EB6">
        <w:t>avait pas à aller plus loin</w:t>
      </w:r>
      <w:r w:rsidR="00C474C1">
        <w:t xml:space="preserve">, </w:t>
      </w:r>
      <w:r w:rsidRPr="00605EB6">
        <w:t>à chercher ailleurs</w:t>
      </w:r>
      <w:r w:rsidR="00C474C1">
        <w:t xml:space="preserve">. </w:t>
      </w:r>
      <w:r w:rsidRPr="00605EB6">
        <w:t>C</w:t>
      </w:r>
      <w:r w:rsidR="00C474C1">
        <w:t>’</w:t>
      </w:r>
      <w:r w:rsidRPr="00605EB6">
        <w:t>est là qu</w:t>
      </w:r>
      <w:r w:rsidR="00C474C1">
        <w:t>’</w:t>
      </w:r>
      <w:r w:rsidRPr="00605EB6">
        <w:t>elle était</w:t>
      </w:r>
      <w:r w:rsidR="00C474C1">
        <w:t xml:space="preserve">, </w:t>
      </w:r>
      <w:r w:rsidRPr="00605EB6">
        <w:t>là qu</w:t>
      </w:r>
      <w:r w:rsidR="00C474C1">
        <w:t>’</w:t>
      </w:r>
      <w:r w:rsidRPr="00605EB6">
        <w:t>elle dormait en ce moment</w:t>
      </w:r>
      <w:r w:rsidR="00C474C1">
        <w:t>.</w:t>
      </w:r>
    </w:p>
    <w:p w14:paraId="2EFA5398" w14:textId="77777777" w:rsidR="00C474C1" w:rsidRDefault="00C52F4A" w:rsidP="00C52F4A">
      <w:r w:rsidRPr="00605EB6">
        <w:t>Tout était silencieux dans la superbe habitation</w:t>
      </w:r>
      <w:r w:rsidR="00C474C1">
        <w:t xml:space="preserve">. </w:t>
      </w:r>
      <w:r w:rsidRPr="00605EB6">
        <w:t>Pas un filet de lumière ne filtrait à travers les persiennes fermées des grandes fenêtres</w:t>
      </w:r>
      <w:r w:rsidR="00C474C1">
        <w:t>.</w:t>
      </w:r>
    </w:p>
    <w:p w14:paraId="5E6B481F" w14:textId="77777777" w:rsidR="00C474C1" w:rsidRDefault="00C52F4A" w:rsidP="00C52F4A">
      <w:r w:rsidRPr="00605EB6">
        <w:t>Il s</w:t>
      </w:r>
      <w:r w:rsidR="00C474C1">
        <w:t>’</w:t>
      </w:r>
      <w:r w:rsidRPr="00605EB6">
        <w:t>approcha de la grille</w:t>
      </w:r>
      <w:r w:rsidR="00C474C1">
        <w:t xml:space="preserve">, </w:t>
      </w:r>
      <w:r w:rsidRPr="00605EB6">
        <w:t>se haussa et regarda</w:t>
      </w:r>
      <w:r w:rsidR="00C474C1">
        <w:t xml:space="preserve">. </w:t>
      </w:r>
      <w:r w:rsidRPr="00605EB6">
        <w:t>Il ne vit rien que d</w:t>
      </w:r>
      <w:r w:rsidR="00C474C1">
        <w:t>’</w:t>
      </w:r>
      <w:r w:rsidRPr="00605EB6">
        <w:t>épais massifs d</w:t>
      </w:r>
      <w:r w:rsidR="00C474C1">
        <w:t>’</w:t>
      </w:r>
      <w:r w:rsidRPr="00605EB6">
        <w:t>arbustes faiblement éclairés</w:t>
      </w:r>
      <w:r w:rsidR="00C474C1">
        <w:t xml:space="preserve">, </w:t>
      </w:r>
      <w:r w:rsidRPr="00605EB6">
        <w:t>une corbeille de roses et une autre plus grande plantée de géraniums</w:t>
      </w:r>
      <w:r w:rsidR="00C474C1">
        <w:t>.</w:t>
      </w:r>
    </w:p>
    <w:p w14:paraId="1A3E8460" w14:textId="67749928" w:rsidR="00C474C1" w:rsidRDefault="00C52F4A" w:rsidP="00C52F4A">
      <w:r w:rsidRPr="00605EB6">
        <w:lastRenderedPageBreak/>
        <w:t>À gauche</w:t>
      </w:r>
      <w:r w:rsidR="00C474C1">
        <w:t xml:space="preserve">, </w:t>
      </w:r>
      <w:r w:rsidRPr="00605EB6">
        <w:t>une ligne sombre indiquait le commencement du parc</w:t>
      </w:r>
      <w:r w:rsidR="00C474C1">
        <w:t xml:space="preserve"> ; </w:t>
      </w:r>
      <w:r w:rsidRPr="00605EB6">
        <w:t>les jardins étaient à droite</w:t>
      </w:r>
      <w:r w:rsidR="00C474C1">
        <w:t xml:space="preserve">, </w:t>
      </w:r>
      <w:r w:rsidRPr="00605EB6">
        <w:t>puis</w:t>
      </w:r>
      <w:r w:rsidR="00C474C1">
        <w:t xml:space="preserve">, </w:t>
      </w:r>
      <w:r w:rsidRPr="00605EB6">
        <w:t>au fond</w:t>
      </w:r>
      <w:r w:rsidR="00C474C1">
        <w:t xml:space="preserve">, </w:t>
      </w:r>
      <w:r w:rsidRPr="00605EB6">
        <w:t>encore la ligne sombre du parc</w:t>
      </w:r>
      <w:r w:rsidR="00C474C1">
        <w:t xml:space="preserve">. </w:t>
      </w:r>
      <w:r w:rsidRPr="00605EB6">
        <w:t>Il suivit de ce côté le mur d</w:t>
      </w:r>
      <w:r w:rsidR="00C474C1">
        <w:t>’</w:t>
      </w:r>
      <w:r w:rsidRPr="00605EB6">
        <w:t>enceinte</w:t>
      </w:r>
      <w:r w:rsidR="00C474C1">
        <w:t xml:space="preserve">. </w:t>
      </w:r>
      <w:r w:rsidR="00494213" w:rsidRPr="00605EB6">
        <w:t>Escalad</w:t>
      </w:r>
      <w:r w:rsidR="00494213">
        <w:t>er</w:t>
      </w:r>
      <w:r w:rsidR="00494213" w:rsidRPr="00605EB6">
        <w:t xml:space="preserve"> </w:t>
      </w:r>
      <w:r w:rsidRPr="00605EB6">
        <w:t>ce mur n</w:t>
      </w:r>
      <w:r w:rsidR="00C474C1">
        <w:t>’</w:t>
      </w:r>
      <w:r w:rsidRPr="00605EB6">
        <w:t>eût pas été difficile pour lui</w:t>
      </w:r>
      <w:r w:rsidR="00C474C1">
        <w:t xml:space="preserve"> ; </w:t>
      </w:r>
      <w:r w:rsidRPr="00605EB6">
        <w:t>il ne le fit point</w:t>
      </w:r>
      <w:r w:rsidR="00C474C1">
        <w:t xml:space="preserve">, </w:t>
      </w:r>
      <w:r w:rsidRPr="00605EB6">
        <w:t>il n</w:t>
      </w:r>
      <w:r w:rsidR="00C474C1">
        <w:t>’</w:t>
      </w:r>
      <w:r w:rsidRPr="00605EB6">
        <w:t>y songea même pas</w:t>
      </w:r>
      <w:r w:rsidR="00C474C1">
        <w:t>.</w:t>
      </w:r>
    </w:p>
    <w:p w14:paraId="395CDDBF" w14:textId="77777777" w:rsidR="00C474C1" w:rsidRDefault="00C52F4A" w:rsidP="00C52F4A">
      <w:r w:rsidRPr="00605EB6">
        <w:t>Quand il jugea qu</w:t>
      </w:r>
      <w:r w:rsidR="00C474C1">
        <w:t>’</w:t>
      </w:r>
      <w:r w:rsidRPr="00605EB6">
        <w:t>il était allé assez loin</w:t>
      </w:r>
      <w:r w:rsidR="00C474C1">
        <w:t xml:space="preserve">, </w:t>
      </w:r>
      <w:r w:rsidRPr="00605EB6">
        <w:t>il revint à la grille</w:t>
      </w:r>
      <w:r w:rsidR="00C474C1">
        <w:t xml:space="preserve">, </w:t>
      </w:r>
      <w:r w:rsidRPr="00605EB6">
        <w:t>devant laquelle il resta assez longtemps</w:t>
      </w:r>
      <w:r w:rsidR="00C474C1">
        <w:t>.</w:t>
      </w:r>
    </w:p>
    <w:p w14:paraId="1A719C4D" w14:textId="695C11ED" w:rsidR="00C474C1" w:rsidRDefault="00C52F4A" w:rsidP="00C52F4A">
      <w:r w:rsidRPr="00605EB6">
        <w:t>Il y avait tout près un petit bosquet</w:t>
      </w:r>
      <w:r w:rsidR="00C474C1">
        <w:t xml:space="preserve">, </w:t>
      </w:r>
      <w:r w:rsidRPr="00605EB6">
        <w:t>avec un bouquet de grands ormes au milieu</w:t>
      </w:r>
      <w:r w:rsidR="00C474C1">
        <w:t xml:space="preserve">. </w:t>
      </w:r>
      <w:r w:rsidRPr="00605EB6">
        <w:t>De là on voyait toute la façade du château</w:t>
      </w:r>
      <w:r w:rsidR="00C474C1">
        <w:t xml:space="preserve">. </w:t>
      </w:r>
      <w:r w:rsidRPr="00605EB6">
        <w:t>Il y entra et s</w:t>
      </w:r>
      <w:r w:rsidR="00C474C1">
        <w:t>’</w:t>
      </w:r>
      <w:r w:rsidRPr="00605EB6">
        <w:t>y blottit</w:t>
      </w:r>
      <w:r w:rsidR="00C474C1">
        <w:t xml:space="preserve">, </w:t>
      </w:r>
      <w:r w:rsidRPr="00605EB6">
        <w:t>s</w:t>
      </w:r>
      <w:r w:rsidR="00C474C1">
        <w:t>’</w:t>
      </w:r>
      <w:r w:rsidRPr="00605EB6">
        <w:t>y cacha comme un malfaiteur qui se prépare à faire un mauvais coup</w:t>
      </w:r>
      <w:r w:rsidR="00C474C1">
        <w:t xml:space="preserve">. </w:t>
      </w:r>
      <w:r w:rsidRPr="00605EB6">
        <w:t>Il resta à la même place jusqu</w:t>
      </w:r>
      <w:r w:rsidR="00C474C1">
        <w:t>’</w:t>
      </w:r>
      <w:r w:rsidRPr="00605EB6">
        <w:t>à l</w:t>
      </w:r>
      <w:r w:rsidR="00C474C1">
        <w:t>’</w:t>
      </w:r>
      <w:r w:rsidRPr="00605EB6">
        <w:t>aube</w:t>
      </w:r>
      <w:r w:rsidR="00C474C1">
        <w:t xml:space="preserve"> ; </w:t>
      </w:r>
      <w:r w:rsidRPr="00605EB6">
        <w:t>ayant peur d</w:t>
      </w:r>
      <w:r w:rsidR="00C474C1">
        <w:t>’</w:t>
      </w:r>
      <w:r w:rsidRPr="00605EB6">
        <w:t>être vu</w:t>
      </w:r>
      <w:r w:rsidR="00C474C1">
        <w:t xml:space="preserve">, </w:t>
      </w:r>
      <w:r w:rsidRPr="00605EB6">
        <w:t>il regagna la forêt</w:t>
      </w:r>
      <w:r w:rsidR="00C474C1">
        <w:t>.</w:t>
      </w:r>
    </w:p>
    <w:p w14:paraId="147EE543" w14:textId="77777777" w:rsidR="00C474C1" w:rsidRDefault="00C52F4A" w:rsidP="00C52F4A">
      <w:r w:rsidRPr="00605EB6">
        <w:t>Trois nuits de suite</w:t>
      </w:r>
      <w:r w:rsidR="00C474C1">
        <w:t xml:space="preserve">, </w:t>
      </w:r>
      <w:r w:rsidRPr="00605EB6">
        <w:t>il revint pour s</w:t>
      </w:r>
      <w:r w:rsidR="00C474C1">
        <w:t>’</w:t>
      </w:r>
      <w:r w:rsidRPr="00605EB6">
        <w:t>en aller toujours aux premières lueurs de l</w:t>
      </w:r>
      <w:r w:rsidR="00C474C1">
        <w:t>’</w:t>
      </w:r>
      <w:r w:rsidRPr="00605EB6">
        <w:t>aurore</w:t>
      </w:r>
      <w:r w:rsidR="00C474C1">
        <w:t>.</w:t>
      </w:r>
    </w:p>
    <w:p w14:paraId="745D9787" w14:textId="51E0677E" w:rsidR="00C474C1" w:rsidRDefault="00C52F4A" w:rsidP="00C52F4A">
      <w:r w:rsidRPr="00605EB6">
        <w:t>Il resta tranquille pendant une semaine</w:t>
      </w:r>
      <w:r w:rsidR="004540F3">
        <w:t> ;</w:t>
      </w:r>
      <w:r w:rsidR="00C474C1">
        <w:t xml:space="preserve"> </w:t>
      </w:r>
      <w:r w:rsidRPr="00605EB6">
        <w:t>puis</w:t>
      </w:r>
      <w:r w:rsidR="00C474C1">
        <w:t xml:space="preserve">, </w:t>
      </w:r>
      <w:r w:rsidRPr="00605EB6">
        <w:t>obsédé de nouveau par son désir</w:t>
      </w:r>
      <w:r w:rsidR="00C474C1">
        <w:t xml:space="preserve">, </w:t>
      </w:r>
      <w:r w:rsidRPr="00605EB6">
        <w:t>il quitta sa retraite pour revenir près du château</w:t>
      </w:r>
      <w:r w:rsidR="00C474C1">
        <w:t xml:space="preserve">. </w:t>
      </w:r>
      <w:r w:rsidRPr="00605EB6">
        <w:t>Comme avant</w:t>
      </w:r>
      <w:r w:rsidR="00C474C1">
        <w:t xml:space="preserve">, </w:t>
      </w:r>
      <w:r w:rsidRPr="00605EB6">
        <w:t>il passa</w:t>
      </w:r>
      <w:r w:rsidR="00C474C1">
        <w:t xml:space="preserve">, </w:t>
      </w:r>
      <w:r w:rsidRPr="00605EB6">
        <w:t>le reste de la nuit dans le bosquet</w:t>
      </w:r>
      <w:r w:rsidR="00C474C1">
        <w:t xml:space="preserve"> ; </w:t>
      </w:r>
      <w:r w:rsidRPr="00605EB6">
        <w:t>mais</w:t>
      </w:r>
      <w:r w:rsidR="00C474C1">
        <w:t xml:space="preserve">, </w:t>
      </w:r>
      <w:r w:rsidRPr="00605EB6">
        <w:t>quand vint le jour</w:t>
      </w:r>
      <w:r w:rsidR="00C474C1">
        <w:t xml:space="preserve">, </w:t>
      </w:r>
      <w:r w:rsidRPr="00605EB6">
        <w:t>il ne s</w:t>
      </w:r>
      <w:r w:rsidR="00C474C1">
        <w:t>’</w:t>
      </w:r>
      <w:r w:rsidRPr="00605EB6">
        <w:t>éloigna point</w:t>
      </w:r>
      <w:r w:rsidR="00C474C1">
        <w:t xml:space="preserve">. </w:t>
      </w:r>
      <w:r w:rsidRPr="00605EB6">
        <w:t>Cette fois</w:t>
      </w:r>
      <w:r w:rsidR="00C474C1">
        <w:t xml:space="preserve">, </w:t>
      </w:r>
      <w:r w:rsidRPr="00605EB6">
        <w:t>il avait pris de la hardiesse</w:t>
      </w:r>
      <w:r w:rsidR="00C474C1">
        <w:t xml:space="preserve">. </w:t>
      </w:r>
      <w:r w:rsidRPr="00605EB6">
        <w:t>Il grimpa dans un des ormes</w:t>
      </w:r>
      <w:r w:rsidR="00C474C1">
        <w:t xml:space="preserve">, </w:t>
      </w:r>
      <w:r w:rsidRPr="00605EB6">
        <w:t>s</w:t>
      </w:r>
      <w:r w:rsidR="00C474C1">
        <w:t>’</w:t>
      </w:r>
      <w:r w:rsidRPr="00605EB6">
        <w:t>installa sur une branche et attendit</w:t>
      </w:r>
      <w:r w:rsidR="00C474C1">
        <w:t xml:space="preserve">, </w:t>
      </w:r>
      <w:r w:rsidRPr="00605EB6">
        <w:t>bien caché dans le feuillage</w:t>
      </w:r>
      <w:r w:rsidR="00C474C1">
        <w:t>.</w:t>
      </w:r>
    </w:p>
    <w:p w14:paraId="7FAE30FF" w14:textId="77777777" w:rsidR="00C474C1" w:rsidRDefault="00C52F4A" w:rsidP="00C52F4A">
      <w:r w:rsidRPr="00605EB6">
        <w:t>Il vit le jardinier et ses aides prendre leurs outils et se mettre au travail</w:t>
      </w:r>
      <w:r w:rsidR="00C474C1">
        <w:t xml:space="preserve">, </w:t>
      </w:r>
      <w:r w:rsidRPr="00605EB6">
        <w:t>puis ouvrir les portes et les fenêtres du rez-de-chaussée du château</w:t>
      </w:r>
      <w:r w:rsidR="00C474C1">
        <w:t xml:space="preserve">. </w:t>
      </w:r>
      <w:r w:rsidRPr="00605EB6">
        <w:t>Les serviteurs allaient et venaient affairés</w:t>
      </w:r>
      <w:r w:rsidR="00C474C1">
        <w:t xml:space="preserve"> ; </w:t>
      </w:r>
      <w:r w:rsidRPr="00605EB6">
        <w:t>ils rangeaient</w:t>
      </w:r>
      <w:r w:rsidR="00C474C1">
        <w:t xml:space="preserve">, </w:t>
      </w:r>
      <w:r w:rsidRPr="00605EB6">
        <w:t>époussetaient</w:t>
      </w:r>
      <w:r w:rsidR="00C474C1">
        <w:t xml:space="preserve">, </w:t>
      </w:r>
      <w:r w:rsidRPr="00605EB6">
        <w:t>nettoyaient</w:t>
      </w:r>
      <w:r w:rsidR="00C474C1">
        <w:t xml:space="preserve">, </w:t>
      </w:r>
      <w:r w:rsidRPr="00605EB6">
        <w:t>secouaient les tapis</w:t>
      </w:r>
      <w:r w:rsidR="00C474C1">
        <w:t>.</w:t>
      </w:r>
    </w:p>
    <w:p w14:paraId="41FC20E3" w14:textId="77777777" w:rsidR="00C474C1" w:rsidRDefault="00C52F4A" w:rsidP="00C52F4A">
      <w:r w:rsidRPr="008560C0">
        <w:t>Le soleil était levé depuis longtemps déjà quand une femme de chambre ouvrit deux fenêtres du premier étage</w:t>
      </w:r>
      <w:r w:rsidR="00C474C1">
        <w:t xml:space="preserve">, </w:t>
      </w:r>
      <w:r w:rsidRPr="008560C0">
        <w:t>puis deux autres ensuite</w:t>
      </w:r>
      <w:r w:rsidR="00C474C1">
        <w:t>.</w:t>
      </w:r>
    </w:p>
    <w:p w14:paraId="4282E9B0" w14:textId="77777777" w:rsidR="00C474C1" w:rsidRDefault="00C52F4A" w:rsidP="00C52F4A">
      <w:r w:rsidRPr="00605EB6">
        <w:lastRenderedPageBreak/>
        <w:t>Au bout d</w:t>
      </w:r>
      <w:r w:rsidR="00C474C1">
        <w:t>’</w:t>
      </w:r>
      <w:r w:rsidRPr="00605EB6">
        <w:t>un instant une jeune fille</w:t>
      </w:r>
      <w:r w:rsidR="00C474C1">
        <w:t xml:space="preserve">, </w:t>
      </w:r>
      <w:r w:rsidRPr="00605EB6">
        <w:t>vêtue d</w:t>
      </w:r>
      <w:r w:rsidR="00C474C1">
        <w:t>’</w:t>
      </w:r>
      <w:r w:rsidRPr="00605EB6">
        <w:t>un peignoir de cachemire bleu clair</w:t>
      </w:r>
      <w:r w:rsidR="00C474C1">
        <w:t xml:space="preserve">, </w:t>
      </w:r>
      <w:r w:rsidRPr="00605EB6">
        <w:t>parut à l</w:t>
      </w:r>
      <w:r w:rsidR="00C474C1">
        <w:t>’</w:t>
      </w:r>
      <w:r w:rsidRPr="00605EB6">
        <w:t>une de ces fenêtres</w:t>
      </w:r>
      <w:r w:rsidR="00C474C1">
        <w:t xml:space="preserve">. </w:t>
      </w:r>
      <w:r w:rsidRPr="00605EB6">
        <w:t>C</w:t>
      </w:r>
      <w:r w:rsidR="00C474C1">
        <w:t>’</w:t>
      </w:r>
      <w:r w:rsidRPr="00605EB6">
        <w:t>était elle</w:t>
      </w:r>
      <w:r w:rsidR="00C474C1">
        <w:t xml:space="preserve">. </w:t>
      </w:r>
      <w:r w:rsidRPr="00605EB6">
        <w:t>Le cœur de Jean Loup se mit à bondir et il fut ébloui comme s</w:t>
      </w:r>
      <w:r w:rsidR="00C474C1">
        <w:t>’</w:t>
      </w:r>
      <w:r w:rsidRPr="00605EB6">
        <w:t>il eût été frappé en plein visage par les rayons du soleil</w:t>
      </w:r>
      <w:r w:rsidR="00C474C1">
        <w:t>.</w:t>
      </w:r>
    </w:p>
    <w:p w14:paraId="02E49BF5" w14:textId="77777777" w:rsidR="00C474C1" w:rsidRDefault="00C52F4A" w:rsidP="00C52F4A">
      <w:r w:rsidRPr="00605EB6">
        <w:t>Henriette s</w:t>
      </w:r>
      <w:r w:rsidR="00C474C1">
        <w:t>’</w:t>
      </w:r>
      <w:r w:rsidRPr="00605EB6">
        <w:t>était appuyée sur le balcon</w:t>
      </w:r>
      <w:r w:rsidR="00C474C1">
        <w:t xml:space="preserve">. </w:t>
      </w:r>
      <w:r w:rsidRPr="00605EB6">
        <w:t>Ses jolies boucles blondes jouaient sur ses épaules</w:t>
      </w:r>
      <w:r w:rsidR="00C474C1">
        <w:t xml:space="preserve">. </w:t>
      </w:r>
      <w:r w:rsidRPr="00605EB6">
        <w:t>Elle restait immobile</w:t>
      </w:r>
      <w:r w:rsidR="00C474C1">
        <w:t xml:space="preserve">, </w:t>
      </w:r>
      <w:r w:rsidRPr="00605EB6">
        <w:t>songeuse</w:t>
      </w:r>
      <w:r w:rsidR="00C474C1">
        <w:t xml:space="preserve">, </w:t>
      </w:r>
      <w:r w:rsidRPr="00605EB6">
        <w:t>le regard fixe</w:t>
      </w:r>
      <w:r w:rsidR="00C474C1">
        <w:t xml:space="preserve">, </w:t>
      </w:r>
      <w:r w:rsidRPr="00605EB6">
        <w:t>perdu dans le lointain</w:t>
      </w:r>
      <w:r w:rsidR="00C474C1">
        <w:t xml:space="preserve">. </w:t>
      </w:r>
      <w:r w:rsidRPr="00605EB6">
        <w:t>Elle pensait à Jean Loup et regardait</w:t>
      </w:r>
      <w:r w:rsidR="00C474C1">
        <w:t xml:space="preserve">, </w:t>
      </w:r>
      <w:r w:rsidRPr="00605EB6">
        <w:t>comme cela lui arrivait souvent depuis le terrible danger qu</w:t>
      </w:r>
      <w:r w:rsidR="00C474C1">
        <w:t>’</w:t>
      </w:r>
      <w:r w:rsidRPr="00605EB6">
        <w:t>elle avait couru</w:t>
      </w:r>
      <w:r w:rsidR="00C474C1">
        <w:t xml:space="preserve">, </w:t>
      </w:r>
      <w:r w:rsidRPr="00605EB6">
        <w:t>le sommet de la Bosse-Grise</w:t>
      </w:r>
      <w:r w:rsidR="00C474C1">
        <w:t>.</w:t>
      </w:r>
    </w:p>
    <w:p w14:paraId="00880EB6" w14:textId="77777777" w:rsidR="00C474C1" w:rsidRDefault="00C52F4A" w:rsidP="00C52F4A">
      <w:r w:rsidRPr="00605EB6">
        <w:t>Au bout de quelques minutes</w:t>
      </w:r>
      <w:r w:rsidR="00C474C1">
        <w:t xml:space="preserve">, </w:t>
      </w:r>
      <w:r w:rsidRPr="00605EB6">
        <w:t>elle laissa échapper un soupir et quitta la fenêtre</w:t>
      </w:r>
      <w:r w:rsidR="00C474C1">
        <w:t>.</w:t>
      </w:r>
    </w:p>
    <w:p w14:paraId="34BA038F" w14:textId="77777777" w:rsidR="00C474C1" w:rsidRDefault="00C52F4A" w:rsidP="00C52F4A">
      <w:r w:rsidRPr="00605EB6">
        <w:t>Jean Loup</w:t>
      </w:r>
      <w:r w:rsidR="00C474C1">
        <w:t xml:space="preserve">, </w:t>
      </w:r>
      <w:r w:rsidRPr="00605EB6">
        <w:t>lui aussi</w:t>
      </w:r>
      <w:r w:rsidR="00C474C1">
        <w:t xml:space="preserve">, </w:t>
      </w:r>
      <w:r w:rsidRPr="00605EB6">
        <w:t>poussa un soupir</w:t>
      </w:r>
      <w:r w:rsidR="00C474C1">
        <w:t xml:space="preserve">, </w:t>
      </w:r>
      <w:r w:rsidRPr="00605EB6">
        <w:t>non point parce qu</w:t>
      </w:r>
      <w:r w:rsidR="00C474C1">
        <w:t>’</w:t>
      </w:r>
      <w:r w:rsidRPr="00605EB6">
        <w:t>il avait entendu soupirer la jeune fille</w:t>
      </w:r>
      <w:r w:rsidR="00C474C1">
        <w:t xml:space="preserve">, </w:t>
      </w:r>
      <w:r w:rsidRPr="00605EB6">
        <w:t>il était à une trop grande distance</w:t>
      </w:r>
      <w:r w:rsidR="00C474C1">
        <w:t xml:space="preserve">, </w:t>
      </w:r>
      <w:r w:rsidRPr="00605EB6">
        <w:t>mais parce qu</w:t>
      </w:r>
      <w:r w:rsidR="00C474C1">
        <w:t>’</w:t>
      </w:r>
      <w:r w:rsidRPr="00605EB6">
        <w:t>il n</w:t>
      </w:r>
      <w:r w:rsidR="00C474C1">
        <w:t>’</w:t>
      </w:r>
      <w:r w:rsidRPr="00605EB6">
        <w:t>avait plus sous les yeux la suave apparition</w:t>
      </w:r>
      <w:r w:rsidR="00C474C1">
        <w:t xml:space="preserve">. </w:t>
      </w:r>
      <w:r w:rsidRPr="00605EB6">
        <w:t>Mais</w:t>
      </w:r>
      <w:r w:rsidR="00C474C1">
        <w:t xml:space="preserve">, </w:t>
      </w:r>
      <w:r w:rsidRPr="00605EB6">
        <w:t>comme il resta toute la journée perché dans l</w:t>
      </w:r>
      <w:r w:rsidR="00C474C1">
        <w:t>’</w:t>
      </w:r>
      <w:r w:rsidRPr="00605EB6">
        <w:t>arbre</w:t>
      </w:r>
      <w:r w:rsidR="00C474C1">
        <w:t xml:space="preserve">, </w:t>
      </w:r>
      <w:r w:rsidRPr="00605EB6">
        <w:t>il eut le bonheur de revoir Henriette plusieurs fois</w:t>
      </w:r>
      <w:r w:rsidR="00C474C1">
        <w:t xml:space="preserve">, </w:t>
      </w:r>
      <w:r w:rsidRPr="00605EB6">
        <w:t>dans sa chambre</w:t>
      </w:r>
      <w:r w:rsidR="00C474C1">
        <w:t xml:space="preserve">, </w:t>
      </w:r>
      <w:r w:rsidRPr="00605EB6">
        <w:t>sur la terrasse</w:t>
      </w:r>
      <w:r w:rsidR="00C474C1">
        <w:t xml:space="preserve">, </w:t>
      </w:r>
      <w:r w:rsidRPr="00605EB6">
        <w:t>dans les allées du jardin</w:t>
      </w:r>
      <w:r w:rsidR="00C474C1">
        <w:t>.</w:t>
      </w:r>
    </w:p>
    <w:p w14:paraId="0421806C" w14:textId="77777777" w:rsidR="00C474C1" w:rsidRDefault="00C52F4A" w:rsidP="00C52F4A">
      <w:r w:rsidRPr="00605EB6">
        <w:t>À partir de ce jour mémorable</w:t>
      </w:r>
      <w:r w:rsidR="00C474C1">
        <w:t xml:space="preserve">, </w:t>
      </w:r>
      <w:r w:rsidRPr="00605EB6">
        <w:t>il revint souvent</w:t>
      </w:r>
      <w:r w:rsidR="00C474C1">
        <w:t xml:space="preserve">, </w:t>
      </w:r>
      <w:r w:rsidRPr="00605EB6">
        <w:t>bien souvent à son observatoire</w:t>
      </w:r>
      <w:r w:rsidR="00C474C1">
        <w:t xml:space="preserve">. </w:t>
      </w:r>
      <w:r w:rsidRPr="00605EB6">
        <w:t>Il avait pris l</w:t>
      </w:r>
      <w:r w:rsidR="00C474C1">
        <w:t>’</w:t>
      </w:r>
      <w:r w:rsidRPr="00605EB6">
        <w:t>orme en affection</w:t>
      </w:r>
      <w:r w:rsidR="00C474C1">
        <w:t xml:space="preserve">. </w:t>
      </w:r>
      <w:r w:rsidRPr="00605EB6">
        <w:t>Il pouvait s</w:t>
      </w:r>
      <w:r w:rsidR="00C474C1">
        <w:t>’</w:t>
      </w:r>
      <w:r w:rsidRPr="00605EB6">
        <w:t>asseoir ou s</w:t>
      </w:r>
      <w:r w:rsidR="00C474C1">
        <w:t>’</w:t>
      </w:r>
      <w:r w:rsidRPr="00605EB6">
        <w:t>étendre sur les branches à sa volonté</w:t>
      </w:r>
      <w:r w:rsidR="00C474C1">
        <w:t xml:space="preserve"> ; </w:t>
      </w:r>
      <w:r w:rsidRPr="00605EB6">
        <w:t>il ne se trouvait pas plus mal là que sur son lit de fougère et de feuilles sèches</w:t>
      </w:r>
      <w:r w:rsidR="00C474C1">
        <w:t xml:space="preserve">. </w:t>
      </w:r>
      <w:r w:rsidRPr="00605EB6">
        <w:t>D</w:t>
      </w:r>
      <w:r w:rsidR="00C474C1">
        <w:t>’</w:t>
      </w:r>
      <w:r w:rsidRPr="00605EB6">
        <w:t>ailleurs que pouvait être la fatigue de son corps à côté du ravissement de son âme</w:t>
      </w:r>
      <w:r w:rsidR="00C474C1">
        <w:t> ?</w:t>
      </w:r>
    </w:p>
    <w:p w14:paraId="36BDC046" w14:textId="77777777" w:rsidR="00C474C1" w:rsidRDefault="00C52F4A" w:rsidP="00C52F4A">
      <w:r w:rsidRPr="00605EB6">
        <w:t>Il était satisfait</w:t>
      </w:r>
      <w:r w:rsidR="00C474C1">
        <w:t xml:space="preserve">. </w:t>
      </w:r>
      <w:r w:rsidRPr="00605EB6">
        <w:t>Ce qu</w:t>
      </w:r>
      <w:r w:rsidR="00C474C1">
        <w:t>’</w:t>
      </w:r>
      <w:r w:rsidRPr="00605EB6">
        <w:t>il avait tant désiré</w:t>
      </w:r>
      <w:r w:rsidR="00C474C1">
        <w:t xml:space="preserve">, </w:t>
      </w:r>
      <w:r w:rsidRPr="00605EB6">
        <w:t>il l</w:t>
      </w:r>
      <w:r w:rsidR="00C474C1">
        <w:t>’</w:t>
      </w:r>
      <w:r w:rsidRPr="00605EB6">
        <w:t>avait</w:t>
      </w:r>
      <w:r w:rsidR="00C474C1">
        <w:t xml:space="preserve">, : </w:t>
      </w:r>
      <w:r w:rsidRPr="00605EB6">
        <w:t>il voyait son idole</w:t>
      </w:r>
      <w:r w:rsidR="00C474C1">
        <w:t>.</w:t>
      </w:r>
    </w:p>
    <w:p w14:paraId="3B544272" w14:textId="77777777" w:rsidR="00C474C1" w:rsidRDefault="00C52F4A" w:rsidP="00C52F4A">
      <w:r w:rsidRPr="00605EB6">
        <w:lastRenderedPageBreak/>
        <w:t>Mais l</w:t>
      </w:r>
      <w:r w:rsidR="00C474C1">
        <w:t>’</w:t>
      </w:r>
      <w:r w:rsidRPr="00605EB6">
        <w:t>automne arriva</w:t>
      </w:r>
      <w:r w:rsidR="00C474C1">
        <w:t xml:space="preserve"> ; </w:t>
      </w:r>
      <w:r w:rsidRPr="00605EB6">
        <w:t>les premières gelées blanches firent tomber toutes les feuilles</w:t>
      </w:r>
      <w:r w:rsidR="00C474C1">
        <w:t xml:space="preserve"> : </w:t>
      </w:r>
      <w:r w:rsidRPr="00605EB6">
        <w:t>il ne put plus monter se cacher dans l</w:t>
      </w:r>
      <w:r w:rsidR="00C474C1">
        <w:t>’</w:t>
      </w:r>
      <w:r w:rsidRPr="00605EB6">
        <w:t>arbre</w:t>
      </w:r>
      <w:r w:rsidR="00C474C1">
        <w:t xml:space="preserve">. </w:t>
      </w:r>
      <w:r w:rsidRPr="00605EB6">
        <w:t>Pendant quelques jours il fut vraiment désolé</w:t>
      </w:r>
      <w:r w:rsidR="00C474C1">
        <w:t>.</w:t>
      </w:r>
    </w:p>
    <w:p w14:paraId="6DD3B9F9" w14:textId="77777777" w:rsidR="00C474C1" w:rsidRDefault="00C52F4A" w:rsidP="00C52F4A">
      <w:r w:rsidRPr="00605EB6">
        <w:t>Alors</w:t>
      </w:r>
      <w:r w:rsidR="00C474C1">
        <w:t xml:space="preserve">, </w:t>
      </w:r>
      <w:r w:rsidRPr="00605EB6">
        <w:t>on aurait pu le voir</w:t>
      </w:r>
      <w:r w:rsidR="00C474C1">
        <w:t xml:space="preserve">, </w:t>
      </w:r>
      <w:r w:rsidRPr="00605EB6">
        <w:t>aussi bien le jour que la nuit</w:t>
      </w:r>
      <w:r w:rsidR="00C474C1">
        <w:t xml:space="preserve">, </w:t>
      </w:r>
      <w:r w:rsidRPr="00605EB6">
        <w:t>n</w:t>
      </w:r>
      <w:r w:rsidR="00C474C1">
        <w:t>’</w:t>
      </w:r>
      <w:r w:rsidRPr="00605EB6">
        <w:t>importe par quel temps</w:t>
      </w:r>
      <w:r w:rsidR="00C474C1">
        <w:t xml:space="preserve">, </w:t>
      </w:r>
      <w:r w:rsidRPr="00605EB6">
        <w:t>passer</w:t>
      </w:r>
      <w:r w:rsidR="00C474C1">
        <w:t xml:space="preserve">, </w:t>
      </w:r>
      <w:r w:rsidRPr="00605EB6">
        <w:t>glisser comme une ombre le long des murs du parc</w:t>
      </w:r>
      <w:r w:rsidR="00C474C1">
        <w:t xml:space="preserve">. </w:t>
      </w:r>
      <w:r w:rsidRPr="00605EB6">
        <w:t>Il allait</w:t>
      </w:r>
      <w:r w:rsidR="00C474C1">
        <w:t xml:space="preserve">, </w:t>
      </w:r>
      <w:r w:rsidRPr="00605EB6">
        <w:t>les cheveux au vent</w:t>
      </w:r>
      <w:r w:rsidR="00C474C1">
        <w:t xml:space="preserve">, </w:t>
      </w:r>
      <w:r w:rsidRPr="00605EB6">
        <w:t>tantôt sous la pluie battante</w:t>
      </w:r>
      <w:r w:rsidR="00C474C1">
        <w:t xml:space="preserve">, </w:t>
      </w:r>
      <w:r w:rsidRPr="00605EB6">
        <w:t>tantôt les pieds nus dans la neige</w:t>
      </w:r>
      <w:r w:rsidR="00C474C1">
        <w:t xml:space="preserve">. </w:t>
      </w:r>
      <w:r w:rsidRPr="00605EB6">
        <w:t>Quand il trouvait un endroit pour se mettre à l</w:t>
      </w:r>
      <w:r w:rsidR="00C474C1">
        <w:t>’</w:t>
      </w:r>
      <w:r w:rsidRPr="00605EB6">
        <w:t>abri</w:t>
      </w:r>
      <w:r w:rsidR="00C474C1">
        <w:t xml:space="preserve">, </w:t>
      </w:r>
      <w:r w:rsidRPr="00605EB6">
        <w:t>non par crainte des rafales</w:t>
      </w:r>
      <w:r w:rsidR="00C474C1">
        <w:t xml:space="preserve">, </w:t>
      </w:r>
      <w:r w:rsidRPr="00605EB6">
        <w:t>mais parce qu</w:t>
      </w:r>
      <w:r w:rsidR="00C474C1">
        <w:t>’</w:t>
      </w:r>
      <w:r w:rsidRPr="00605EB6">
        <w:t>il pouvait dissimuler sa présence</w:t>
      </w:r>
      <w:r w:rsidR="00C474C1">
        <w:t xml:space="preserve">, </w:t>
      </w:r>
      <w:r w:rsidRPr="00605EB6">
        <w:t>il y faisait de longues stations</w:t>
      </w:r>
      <w:r w:rsidR="00C474C1">
        <w:t>.</w:t>
      </w:r>
    </w:p>
    <w:p w14:paraId="047AC907" w14:textId="77777777" w:rsidR="00C474C1" w:rsidRDefault="00C52F4A" w:rsidP="00C52F4A">
      <w:r w:rsidRPr="00605EB6">
        <w:t>Il ne parvenait pas toujours à voir la gracieuse enfant</w:t>
      </w:r>
      <w:r w:rsidR="00C474C1">
        <w:t xml:space="preserve">, </w:t>
      </w:r>
      <w:r w:rsidRPr="00605EB6">
        <w:t>objet de ses rêves</w:t>
      </w:r>
      <w:r w:rsidR="00C474C1">
        <w:t xml:space="preserve">, </w:t>
      </w:r>
      <w:r w:rsidRPr="00605EB6">
        <w:t>de son culte</w:t>
      </w:r>
      <w:r w:rsidR="00C474C1">
        <w:t xml:space="preserve"> ; </w:t>
      </w:r>
      <w:r w:rsidRPr="00605EB6">
        <w:t>mais</w:t>
      </w:r>
      <w:r w:rsidR="00C474C1">
        <w:t xml:space="preserve">, </w:t>
      </w:r>
      <w:r w:rsidRPr="00605EB6">
        <w:t>lorsqu</w:t>
      </w:r>
      <w:r w:rsidR="00C474C1">
        <w:t>’</w:t>
      </w:r>
      <w:r w:rsidRPr="00605EB6">
        <w:t>il réussissait à l</w:t>
      </w:r>
      <w:r w:rsidR="00C474C1">
        <w:t>’</w:t>
      </w:r>
      <w:r w:rsidRPr="00605EB6">
        <w:t>apercevoir seulement</w:t>
      </w:r>
      <w:r w:rsidR="00C474C1">
        <w:t xml:space="preserve">, </w:t>
      </w:r>
      <w:r w:rsidRPr="00605EB6">
        <w:t>quel transport</w:t>
      </w:r>
      <w:r w:rsidR="00C474C1">
        <w:t xml:space="preserve">, </w:t>
      </w:r>
      <w:r w:rsidRPr="00605EB6">
        <w:t>quel délire</w:t>
      </w:r>
      <w:r w:rsidR="00C474C1">
        <w:t xml:space="preserve"> ! </w:t>
      </w:r>
      <w:r w:rsidRPr="00605EB6">
        <w:t>Comme il se sentait récompensé de toutes ses peines</w:t>
      </w:r>
      <w:r w:rsidR="00C474C1">
        <w:t> !</w:t>
      </w:r>
    </w:p>
    <w:p w14:paraId="1A846C10" w14:textId="77777777" w:rsidR="00C474C1" w:rsidRDefault="00C52F4A" w:rsidP="00C52F4A">
      <w:r w:rsidRPr="00605EB6">
        <w:t>Heureux</w:t>
      </w:r>
      <w:r w:rsidR="00C474C1">
        <w:t xml:space="preserve">, </w:t>
      </w:r>
      <w:r w:rsidRPr="00605EB6">
        <w:t>il retournait à sa sombre demeure</w:t>
      </w:r>
      <w:r w:rsidR="00C474C1">
        <w:t xml:space="preserve">, </w:t>
      </w:r>
      <w:r w:rsidRPr="00605EB6">
        <w:t>ayant emmagasiné</w:t>
      </w:r>
      <w:r w:rsidR="00C474C1">
        <w:t xml:space="preserve">, </w:t>
      </w:r>
      <w:r w:rsidRPr="00605EB6">
        <w:t>pour plusieurs jours</w:t>
      </w:r>
      <w:r w:rsidR="00C474C1">
        <w:t xml:space="preserve">, </w:t>
      </w:r>
      <w:r w:rsidRPr="00605EB6">
        <w:t>de la joie plein son cœur</w:t>
      </w:r>
      <w:r w:rsidR="00C474C1">
        <w:t>.</w:t>
      </w:r>
    </w:p>
    <w:p w14:paraId="09D8F73B" w14:textId="757EBF79" w:rsidR="00C52F4A" w:rsidRPr="00605EB6" w:rsidRDefault="00C52F4A" w:rsidP="00C474C1">
      <w:pPr>
        <w:pStyle w:val="Titre2"/>
      </w:pPr>
      <w:bookmarkStart w:id="27" w:name="_Toc197617873"/>
      <w:r w:rsidRPr="00605EB6">
        <w:lastRenderedPageBreak/>
        <w:t>XIV</w:t>
      </w:r>
      <w:r w:rsidRPr="00605EB6">
        <w:br/>
      </w:r>
      <w:r w:rsidRPr="00605EB6">
        <w:br/>
        <w:t>LES COUPS DE CRAVACHE</w:t>
      </w:r>
      <w:bookmarkEnd w:id="27"/>
    </w:p>
    <w:p w14:paraId="66DC8140" w14:textId="77777777" w:rsidR="00C474C1" w:rsidRDefault="00C52F4A" w:rsidP="00C52F4A">
      <w:r w:rsidRPr="00605EB6">
        <w:t>Henriette de Simaise</w:t>
      </w:r>
      <w:r w:rsidR="00C474C1">
        <w:t xml:space="preserve">, </w:t>
      </w:r>
      <w:r w:rsidRPr="00605EB6">
        <w:t>avons-nous besoin de le dire</w:t>
      </w:r>
      <w:r w:rsidR="00C474C1">
        <w:t xml:space="preserve">, ? </w:t>
      </w:r>
      <w:r w:rsidRPr="00605EB6">
        <w:t>s</w:t>
      </w:r>
      <w:r w:rsidR="00C474C1">
        <w:t>’</w:t>
      </w:r>
      <w:r w:rsidRPr="00605EB6">
        <w:t>intéressait vivement</w:t>
      </w:r>
      <w:r w:rsidR="00C474C1">
        <w:t xml:space="preserve">, </w:t>
      </w:r>
      <w:r w:rsidRPr="00605EB6">
        <w:t>peut-être un peu plus que de raison</w:t>
      </w:r>
      <w:r w:rsidR="00C474C1">
        <w:t xml:space="preserve">, </w:t>
      </w:r>
      <w:r w:rsidRPr="00605EB6">
        <w:t>à celui qui lui avait sauvé la vie</w:t>
      </w:r>
      <w:r w:rsidR="00C474C1">
        <w:t>.</w:t>
      </w:r>
    </w:p>
    <w:p w14:paraId="15F98768" w14:textId="77777777" w:rsidR="00C474C1" w:rsidRDefault="00C52F4A" w:rsidP="00C52F4A">
      <w:r w:rsidRPr="00605EB6">
        <w:t>Cela n</w:t>
      </w:r>
      <w:r w:rsidR="00C474C1">
        <w:t>’</w:t>
      </w:r>
      <w:r w:rsidRPr="00605EB6">
        <w:t>étonnait ni n</w:t>
      </w:r>
      <w:r w:rsidR="00C474C1">
        <w:t>’</w:t>
      </w:r>
      <w:r w:rsidRPr="00605EB6">
        <w:t>effrayait sa mère</w:t>
      </w:r>
      <w:r w:rsidR="00C474C1">
        <w:t xml:space="preserve"> : </w:t>
      </w:r>
      <w:r w:rsidRPr="00605EB6">
        <w:t>la baronne était elle-même trop reconnaissante envers Jean Loup pour ne pas approuver le sentiment de profonde gratitude de sa fille</w:t>
      </w:r>
      <w:r w:rsidR="00C474C1">
        <w:t>.</w:t>
      </w:r>
    </w:p>
    <w:p w14:paraId="5CC5D73F" w14:textId="77777777" w:rsidR="00C474C1" w:rsidRDefault="00C52F4A" w:rsidP="00C52F4A">
      <w:r w:rsidRPr="0095442A">
        <w:t>Henriette pensait constamment à son sauveur et parlait de lui souvent</w:t>
      </w:r>
      <w:r w:rsidR="00C474C1">
        <w:t xml:space="preserve">, </w:t>
      </w:r>
      <w:r w:rsidRPr="0095442A">
        <w:t>quelquefois avec beaucoup de tristesse</w:t>
      </w:r>
      <w:r w:rsidR="00C474C1">
        <w:t>.</w:t>
      </w:r>
    </w:p>
    <w:p w14:paraId="13AFC6D4" w14:textId="70C466C4" w:rsidR="00C474C1" w:rsidRDefault="00C52F4A" w:rsidP="00C52F4A">
      <w:r w:rsidRPr="00605EB6">
        <w:t>Par les domestiques qu</w:t>
      </w:r>
      <w:r w:rsidR="00C474C1">
        <w:t>’</w:t>
      </w:r>
      <w:r w:rsidRPr="00605EB6">
        <w:t>elle ne craignait pas de questionner</w:t>
      </w:r>
      <w:r w:rsidR="00C474C1">
        <w:t xml:space="preserve">, </w:t>
      </w:r>
      <w:r w:rsidRPr="00605EB6">
        <w:t xml:space="preserve">et par </w:t>
      </w:r>
      <w:r w:rsidR="00C474C1">
        <w:t>M. de </w:t>
      </w:r>
      <w:r w:rsidRPr="00605EB6">
        <w:t>Violaine et Suzanne qu</w:t>
      </w:r>
      <w:r w:rsidR="00C474C1">
        <w:t>’</w:t>
      </w:r>
      <w:r w:rsidRPr="00605EB6">
        <w:t>elle ne manquait jamais d</w:t>
      </w:r>
      <w:r w:rsidR="00C474C1">
        <w:t>’</w:t>
      </w:r>
      <w:r w:rsidRPr="00605EB6">
        <w:t>interroger</w:t>
      </w:r>
      <w:r w:rsidR="00C474C1">
        <w:t xml:space="preserve">, </w:t>
      </w:r>
      <w:r w:rsidRPr="00605EB6">
        <w:t>lorsqu</w:t>
      </w:r>
      <w:r w:rsidR="00C474C1">
        <w:t>’</w:t>
      </w:r>
      <w:r w:rsidRPr="00605EB6">
        <w:t>ils venaient faire une visite au château</w:t>
      </w:r>
      <w:r w:rsidR="00C474C1">
        <w:t xml:space="preserve">, </w:t>
      </w:r>
      <w:r w:rsidRPr="00605EB6">
        <w:t>elle savait qu</w:t>
      </w:r>
      <w:r w:rsidR="00C474C1">
        <w:t>’</w:t>
      </w:r>
      <w:r w:rsidRPr="00605EB6">
        <w:t>on ne rencontrait plus Jean Loup nulle part</w:t>
      </w:r>
      <w:r w:rsidR="00C474C1">
        <w:t xml:space="preserve">, </w:t>
      </w:r>
      <w:r w:rsidRPr="00605EB6">
        <w:t>que les charbonniers eux-mêmes ne le voyaient plus</w:t>
      </w:r>
      <w:r w:rsidR="00C474C1">
        <w:t>.</w:t>
      </w:r>
    </w:p>
    <w:p w14:paraId="0983F339" w14:textId="77777777" w:rsidR="00C474C1" w:rsidRDefault="00C52F4A" w:rsidP="00C52F4A">
      <w:r w:rsidRPr="00605EB6">
        <w:t>Cela la rendait très inquiète</w:t>
      </w:r>
      <w:r w:rsidR="00C474C1">
        <w:t xml:space="preserve">. </w:t>
      </w:r>
      <w:r w:rsidRPr="00605EB6">
        <w:t>Pourquoi ne le voyait-on plus</w:t>
      </w:r>
      <w:r w:rsidR="00C474C1">
        <w:t xml:space="preserve"> ? </w:t>
      </w:r>
      <w:r w:rsidRPr="00605EB6">
        <w:t>Aurait-il été victime de quelque grave accident</w:t>
      </w:r>
      <w:r w:rsidR="00C474C1">
        <w:t xml:space="preserve"> ? </w:t>
      </w:r>
      <w:r w:rsidRPr="00605EB6">
        <w:t>Elle s</w:t>
      </w:r>
      <w:r w:rsidR="00C474C1">
        <w:t>’</w:t>
      </w:r>
      <w:r w:rsidRPr="00605EB6">
        <w:t>imaginait une infinité de choses qui la tourmentaient sans cesse</w:t>
      </w:r>
      <w:r w:rsidR="00C474C1">
        <w:t xml:space="preserve">. </w:t>
      </w:r>
      <w:r w:rsidRPr="00605EB6">
        <w:t>Elle se le représentait malade ou blessé</w:t>
      </w:r>
      <w:r w:rsidR="00C474C1">
        <w:t xml:space="preserve">, </w:t>
      </w:r>
      <w:r w:rsidRPr="00605EB6">
        <w:t>appelant vainement à son secours</w:t>
      </w:r>
      <w:r w:rsidR="00C474C1">
        <w:t xml:space="preserve">, </w:t>
      </w:r>
      <w:r w:rsidRPr="00605EB6">
        <w:t>poussant des plaintes</w:t>
      </w:r>
      <w:r w:rsidR="00C474C1">
        <w:t xml:space="preserve">, </w:t>
      </w:r>
      <w:r w:rsidRPr="00605EB6">
        <w:t>des gémissements que nul ne pouvait entendre</w:t>
      </w:r>
      <w:r w:rsidR="00C474C1">
        <w:t xml:space="preserve">. </w:t>
      </w:r>
      <w:r w:rsidRPr="00605EB6">
        <w:t>Elle pensait aussi</w:t>
      </w:r>
      <w:r w:rsidR="00C474C1">
        <w:t xml:space="preserve">, </w:t>
      </w:r>
      <w:r w:rsidRPr="00605EB6">
        <w:t>non sans frissonner</w:t>
      </w:r>
      <w:r w:rsidR="00C474C1">
        <w:t xml:space="preserve">, </w:t>
      </w:r>
      <w:r w:rsidRPr="00605EB6">
        <w:t>que peut-être il était mort dans un endroit sauvage</w:t>
      </w:r>
      <w:r w:rsidR="00C474C1">
        <w:t xml:space="preserve">, </w:t>
      </w:r>
      <w:r w:rsidRPr="00605EB6">
        <w:t>inconnu de la forêt</w:t>
      </w:r>
      <w:r w:rsidR="00C474C1">
        <w:t>.</w:t>
      </w:r>
    </w:p>
    <w:p w14:paraId="49FD225D" w14:textId="6795BB18" w:rsidR="00C474C1" w:rsidRDefault="00C474C1" w:rsidP="00C52F4A">
      <w:r>
        <w:t>M. de </w:t>
      </w:r>
      <w:r w:rsidR="00C52F4A" w:rsidRPr="00605EB6">
        <w:t>Violaine la rassurait en lui disant</w:t>
      </w:r>
      <w:r>
        <w:t> :</w:t>
      </w:r>
    </w:p>
    <w:p w14:paraId="48A31F5D" w14:textId="0D73308C" w:rsidR="00C474C1" w:rsidRDefault="0094609C" w:rsidP="00C52F4A">
      <w:r>
        <w:t>— </w:t>
      </w:r>
      <w:r w:rsidR="00C52F4A" w:rsidRPr="00605EB6">
        <w:t>Jean Loup est un être bizarre et excessivement capricieux</w:t>
      </w:r>
      <w:r w:rsidR="00C474C1">
        <w:t xml:space="preserve"> ; </w:t>
      </w:r>
      <w:r w:rsidR="00C52F4A" w:rsidRPr="00605EB6">
        <w:t xml:space="preserve">il lui arrive souvent de disparaître ainsi pendant des </w:t>
      </w:r>
      <w:r w:rsidR="00C52F4A" w:rsidRPr="00605EB6">
        <w:lastRenderedPageBreak/>
        <w:t>semaines et même des mois</w:t>
      </w:r>
      <w:r w:rsidR="00C474C1">
        <w:t xml:space="preserve"> ; </w:t>
      </w:r>
      <w:r w:rsidR="00C52F4A" w:rsidRPr="00605EB6">
        <w:t>puis</w:t>
      </w:r>
      <w:r w:rsidR="00C474C1">
        <w:t xml:space="preserve">, </w:t>
      </w:r>
      <w:r w:rsidR="00C52F4A" w:rsidRPr="00605EB6">
        <w:t>quand il se sent las de son isolement</w:t>
      </w:r>
      <w:r w:rsidR="00C474C1">
        <w:t xml:space="preserve">, </w:t>
      </w:r>
      <w:r w:rsidR="00C52F4A" w:rsidRPr="00605EB6">
        <w:t>il quitte sa retraite inconnue et reparaît tout à coup</w:t>
      </w:r>
      <w:r w:rsidR="00C474C1">
        <w:t xml:space="preserve">. </w:t>
      </w:r>
      <w:r w:rsidR="00C52F4A" w:rsidRPr="00605EB6">
        <w:t>Alors</w:t>
      </w:r>
      <w:r w:rsidR="00C474C1">
        <w:t xml:space="preserve">, </w:t>
      </w:r>
      <w:r w:rsidR="00C52F4A" w:rsidRPr="00605EB6">
        <w:t>il revient vers ses amis comme au retour d</w:t>
      </w:r>
      <w:r w:rsidR="00C474C1">
        <w:t>’</w:t>
      </w:r>
      <w:r w:rsidR="00C52F4A" w:rsidRPr="00605EB6">
        <w:t>un long voyage</w:t>
      </w:r>
      <w:r w:rsidR="00C474C1">
        <w:t>.</w:t>
      </w:r>
    </w:p>
    <w:p w14:paraId="021CC54A" w14:textId="77777777" w:rsidR="00C474C1" w:rsidRDefault="00C52F4A" w:rsidP="00C52F4A">
      <w:r w:rsidRPr="00605EB6">
        <w:t>Mais Henriette restait triste</w:t>
      </w:r>
      <w:r w:rsidR="00C474C1">
        <w:t xml:space="preserve">, </w:t>
      </w:r>
      <w:r w:rsidRPr="00605EB6">
        <w:t>était souvent songeuse</w:t>
      </w:r>
      <w:r w:rsidR="00C474C1">
        <w:t xml:space="preserve">. </w:t>
      </w:r>
      <w:r w:rsidRPr="00605EB6">
        <w:t>Il lui arrivait parfois d</w:t>
      </w:r>
      <w:r w:rsidR="00C474C1">
        <w:t>’</w:t>
      </w:r>
      <w:r w:rsidRPr="00605EB6">
        <w:t>avoir le cœur oppressé</w:t>
      </w:r>
      <w:r w:rsidR="00C474C1">
        <w:t xml:space="preserve">. </w:t>
      </w:r>
      <w:r w:rsidRPr="00605EB6">
        <w:t>Pourquoi</w:t>
      </w:r>
      <w:r w:rsidR="00C474C1">
        <w:t xml:space="preserve"> ? </w:t>
      </w:r>
      <w:r w:rsidRPr="00605EB6">
        <w:t>Elle n</w:t>
      </w:r>
      <w:r w:rsidR="00C474C1">
        <w:t>’</w:t>
      </w:r>
      <w:r w:rsidRPr="00605EB6">
        <w:t>aurait certainement pas su le dire</w:t>
      </w:r>
      <w:r w:rsidR="00C474C1">
        <w:t xml:space="preserve">. </w:t>
      </w:r>
      <w:r w:rsidRPr="00605EB6">
        <w:t>Sans doute elle ne pouvait oublier ce qu</w:t>
      </w:r>
      <w:r w:rsidR="00C474C1">
        <w:t>’</w:t>
      </w:r>
      <w:r w:rsidRPr="00605EB6">
        <w:t>elle devait à Jean Loup</w:t>
      </w:r>
      <w:r w:rsidR="00C474C1">
        <w:t xml:space="preserve"> ; </w:t>
      </w:r>
      <w:r w:rsidRPr="00605EB6">
        <w:t>mais pourquoi donc sa pensée était-elle si constamment et si singulièrement occupée du pauvre sauvage</w:t>
      </w:r>
      <w:r w:rsidR="00C474C1">
        <w:t> ?</w:t>
      </w:r>
    </w:p>
    <w:p w14:paraId="58C60C7F" w14:textId="63495589" w:rsidR="00C474C1" w:rsidRDefault="0094609C" w:rsidP="00C52F4A">
      <w:r>
        <w:t>— </w:t>
      </w:r>
      <w:r w:rsidR="00C52F4A" w:rsidRPr="00605EB6">
        <w:t>Je voudrais le voir une fois</w:t>
      </w:r>
      <w:r w:rsidR="00C474C1">
        <w:t xml:space="preserve">, </w:t>
      </w:r>
      <w:r w:rsidR="00C52F4A" w:rsidRPr="00605EB6">
        <w:t>une fois seulement</w:t>
      </w:r>
      <w:r w:rsidR="00C474C1">
        <w:t xml:space="preserve">, </w:t>
      </w:r>
      <w:r w:rsidR="00C52F4A" w:rsidRPr="00605EB6">
        <w:t>disait-elle</w:t>
      </w:r>
      <w:r w:rsidR="00C474C1">
        <w:t xml:space="preserve">, </w:t>
      </w:r>
      <w:r w:rsidR="00C52F4A" w:rsidRPr="00605EB6">
        <w:t>afin de lui témoigner</w:t>
      </w:r>
      <w:r w:rsidR="00C474C1">
        <w:t xml:space="preserve">, </w:t>
      </w:r>
      <w:r w:rsidR="00C52F4A" w:rsidRPr="00605EB6">
        <w:t>comme je le sens</w:t>
      </w:r>
      <w:r w:rsidR="00C474C1">
        <w:t xml:space="preserve">, </w:t>
      </w:r>
      <w:r w:rsidR="00C52F4A" w:rsidRPr="00605EB6">
        <w:t>toute ma gratitude</w:t>
      </w:r>
      <w:r w:rsidR="00C474C1">
        <w:t> !</w:t>
      </w:r>
    </w:p>
    <w:p w14:paraId="107706C3" w14:textId="77777777" w:rsidR="00C474C1" w:rsidRDefault="00C52F4A" w:rsidP="00C52F4A">
      <w:r w:rsidRPr="00605EB6">
        <w:t>Il lui semblait qu</w:t>
      </w:r>
      <w:r w:rsidR="00C474C1">
        <w:t>’</w:t>
      </w:r>
      <w:r w:rsidRPr="00605EB6">
        <w:t>après cela elle n</w:t>
      </w:r>
      <w:r w:rsidR="00C474C1">
        <w:t>’</w:t>
      </w:r>
      <w:r w:rsidRPr="00605EB6">
        <w:t>aurait plus eu à désirer aucune autre satisfaction</w:t>
      </w:r>
      <w:r w:rsidR="00C474C1">
        <w:t>.</w:t>
      </w:r>
    </w:p>
    <w:p w14:paraId="79A7C24F" w14:textId="77777777" w:rsidR="00C474C1" w:rsidRDefault="00C52F4A" w:rsidP="00C52F4A">
      <w:r w:rsidRPr="00605EB6">
        <w:t>Il lui semblait aussi que si on lui eût dit</w:t>
      </w:r>
      <w:r w:rsidR="00C474C1">
        <w:t> : « </w:t>
      </w:r>
      <w:r w:rsidRPr="00605EB6">
        <w:t>On a vu Jean Loup tel jour</w:t>
      </w:r>
      <w:r w:rsidR="00C474C1">
        <w:t xml:space="preserve">, </w:t>
      </w:r>
      <w:r w:rsidRPr="00605EB6">
        <w:t>il a rendu visite aux charbonniers</w:t>
      </w:r>
      <w:r w:rsidR="00C474C1">
        <w:t xml:space="preserve">, </w:t>
      </w:r>
      <w:r w:rsidRPr="00605EB6">
        <w:t>il est venu serrer la main de son ami Jacques Grandin</w:t>
      </w:r>
      <w:r w:rsidR="00C474C1">
        <w:t>, »</w:t>
      </w:r>
      <w:r w:rsidRPr="00605EB6">
        <w:t xml:space="preserve"> elle aurait été pour toujours délivrée de toutes ses inquiétudes</w:t>
      </w:r>
      <w:r w:rsidR="00C474C1">
        <w:t>.</w:t>
      </w:r>
    </w:p>
    <w:p w14:paraId="3FFE9ED6" w14:textId="77777777" w:rsidR="00C474C1" w:rsidRDefault="00C52F4A" w:rsidP="00C52F4A">
      <w:r w:rsidRPr="00605EB6">
        <w:t>Ah</w:t>
      </w:r>
      <w:r w:rsidR="00C474C1">
        <w:t xml:space="preserve"> ! </w:t>
      </w:r>
      <w:r w:rsidRPr="00605EB6">
        <w:t>quand elle voyait la neige tomber à gros flocons</w:t>
      </w:r>
      <w:r w:rsidR="00C474C1">
        <w:t xml:space="preserve">, </w:t>
      </w:r>
      <w:r w:rsidRPr="00605EB6">
        <w:t>si elle avait su que Jean Loup était caché quelque part près du château</w:t>
      </w:r>
      <w:r w:rsidR="00C474C1">
        <w:t xml:space="preserve">, </w:t>
      </w:r>
      <w:r w:rsidRPr="00605EB6">
        <w:t>attendant qu</w:t>
      </w:r>
      <w:r w:rsidR="00C474C1">
        <w:t>’</w:t>
      </w:r>
      <w:r w:rsidRPr="00605EB6">
        <w:t>elle se montrât</w:t>
      </w:r>
      <w:r w:rsidR="00C474C1">
        <w:t xml:space="preserve">, </w:t>
      </w:r>
      <w:r w:rsidRPr="00605EB6">
        <w:t>céleste apparition</w:t>
      </w:r>
      <w:r w:rsidR="00C474C1">
        <w:t xml:space="preserve">, </w:t>
      </w:r>
      <w:r w:rsidRPr="00605EB6">
        <w:t>à une porte ou à une fenêtre</w:t>
      </w:r>
      <w:r w:rsidR="00C474C1">
        <w:t> !</w:t>
      </w:r>
    </w:p>
    <w:p w14:paraId="3E994D50" w14:textId="77777777" w:rsidR="00C474C1" w:rsidRDefault="00C52F4A" w:rsidP="00C52F4A">
      <w:r w:rsidRPr="00605EB6">
        <w:t>Mais Jean Loup était prudent</w:t>
      </w:r>
      <w:r w:rsidR="00C474C1">
        <w:t xml:space="preserve"> ; </w:t>
      </w:r>
      <w:r w:rsidRPr="00605EB6">
        <w:t>Jean Loup regardait et ne se laissait point voir</w:t>
      </w:r>
      <w:r w:rsidR="00C474C1">
        <w:t xml:space="preserve">. </w:t>
      </w:r>
      <w:r w:rsidRPr="00605EB6">
        <w:t>Les yeux fixés sur la façade du château</w:t>
      </w:r>
      <w:r w:rsidR="00C474C1">
        <w:t xml:space="preserve">, </w:t>
      </w:r>
      <w:r w:rsidRPr="00605EB6">
        <w:t>il guettait l</w:t>
      </w:r>
      <w:r w:rsidR="00C474C1">
        <w:t>’</w:t>
      </w:r>
      <w:r w:rsidRPr="00605EB6">
        <w:t>instant délicieux où la joie qu</w:t>
      </w:r>
      <w:r w:rsidR="00C474C1">
        <w:t>’</w:t>
      </w:r>
      <w:r w:rsidRPr="00605EB6">
        <w:t>il attendait tomberait d</w:t>
      </w:r>
      <w:r w:rsidR="00C474C1">
        <w:t>’</w:t>
      </w:r>
      <w:r w:rsidRPr="00605EB6">
        <w:t>une fenêtre dans son cœur</w:t>
      </w:r>
      <w:r w:rsidR="00C474C1">
        <w:t>.</w:t>
      </w:r>
    </w:p>
    <w:p w14:paraId="6A3E01F1" w14:textId="77777777" w:rsidR="00C474C1" w:rsidRDefault="00C52F4A" w:rsidP="00C52F4A">
      <w:r w:rsidRPr="00605EB6">
        <w:lastRenderedPageBreak/>
        <w:t>L</w:t>
      </w:r>
      <w:r w:rsidR="00C474C1">
        <w:t>’</w:t>
      </w:r>
      <w:r w:rsidRPr="00605EB6">
        <w:t>hiver s</w:t>
      </w:r>
      <w:r w:rsidR="00C474C1">
        <w:t>’</w:t>
      </w:r>
      <w:r w:rsidRPr="00605EB6">
        <w:t>écoula</w:t>
      </w:r>
      <w:r w:rsidR="00C474C1">
        <w:t xml:space="preserve">. </w:t>
      </w:r>
      <w:r w:rsidRPr="00605EB6">
        <w:t>Les beaux jours revinrent</w:t>
      </w:r>
      <w:r w:rsidR="00C474C1">
        <w:t xml:space="preserve">. </w:t>
      </w:r>
      <w:r w:rsidRPr="00605EB6">
        <w:t>Les bourgeons poussèrent aux branches</w:t>
      </w:r>
      <w:r w:rsidR="00C474C1">
        <w:t xml:space="preserve">, </w:t>
      </w:r>
      <w:r w:rsidRPr="00605EB6">
        <w:t>puis les arbres se couvrirent de feuilles</w:t>
      </w:r>
      <w:r w:rsidR="00C474C1">
        <w:t>.</w:t>
      </w:r>
    </w:p>
    <w:p w14:paraId="33935420" w14:textId="77777777" w:rsidR="00C474C1" w:rsidRDefault="00C52F4A" w:rsidP="00C52F4A">
      <w:r w:rsidRPr="00605EB6">
        <w:t>Pourtant Jean Loup ne monta plus dans l</w:t>
      </w:r>
      <w:r w:rsidR="00C474C1">
        <w:t>’</w:t>
      </w:r>
      <w:r w:rsidRPr="00605EB6">
        <w:t>orme</w:t>
      </w:r>
      <w:r w:rsidR="00C474C1">
        <w:t xml:space="preserve">. </w:t>
      </w:r>
      <w:r w:rsidRPr="00605EB6">
        <w:t>Il avait trouvé mieux que cela</w:t>
      </w:r>
      <w:r w:rsidR="00C474C1">
        <w:t xml:space="preserve">. </w:t>
      </w:r>
      <w:r w:rsidRPr="00605EB6">
        <w:t>Sans doute c</w:t>
      </w:r>
      <w:r w:rsidR="00C474C1">
        <w:t>’</w:t>
      </w:r>
      <w:r w:rsidRPr="00605EB6">
        <w:t>était un grand bonheur pour lui d</w:t>
      </w:r>
      <w:r w:rsidR="00C474C1">
        <w:t>’</w:t>
      </w:r>
      <w:r w:rsidRPr="00605EB6">
        <w:t>apercevoir la jeune fille de loin</w:t>
      </w:r>
      <w:r w:rsidR="00C474C1">
        <w:t xml:space="preserve">, </w:t>
      </w:r>
      <w:r w:rsidRPr="00605EB6">
        <w:t>mais la voir de plus près</w:t>
      </w:r>
      <w:r w:rsidR="00C474C1">
        <w:t xml:space="preserve"> !… </w:t>
      </w:r>
      <w:r w:rsidRPr="00605EB6">
        <w:t>Pouvoir</w:t>
      </w:r>
      <w:r w:rsidR="00C474C1">
        <w:t xml:space="preserve">, </w:t>
      </w:r>
      <w:r w:rsidRPr="00605EB6">
        <w:t>joie ineffable</w:t>
      </w:r>
      <w:r w:rsidR="00C474C1">
        <w:t xml:space="preserve">, </w:t>
      </w:r>
      <w:r w:rsidRPr="00605EB6">
        <w:t>la contempler</w:t>
      </w:r>
      <w:r w:rsidR="00C474C1">
        <w:t xml:space="preserve">, </w:t>
      </w:r>
      <w:r w:rsidRPr="00605EB6">
        <w:t>l</w:t>
      </w:r>
      <w:r w:rsidR="00C474C1">
        <w:t>’</w:t>
      </w:r>
      <w:r w:rsidRPr="00605EB6">
        <w:t>admirer longuement</w:t>
      </w:r>
      <w:r w:rsidR="00C474C1">
        <w:t xml:space="preserve"> ; </w:t>
      </w:r>
      <w:r w:rsidRPr="00605EB6">
        <w:t>entendre le timbre harmonieux de sa voix</w:t>
      </w:r>
      <w:r w:rsidR="00C474C1">
        <w:t xml:space="preserve"> ; </w:t>
      </w:r>
      <w:r w:rsidRPr="00605EB6">
        <w:t>voir la brise lutiner dans ses cheveux</w:t>
      </w:r>
      <w:r w:rsidR="00C474C1">
        <w:t xml:space="preserve">, </w:t>
      </w:r>
      <w:r w:rsidRPr="00605EB6">
        <w:t>caresser son front pur</w:t>
      </w:r>
      <w:r w:rsidR="00C474C1">
        <w:t xml:space="preserve"> ; </w:t>
      </w:r>
      <w:r w:rsidRPr="00605EB6">
        <w:t>voir sa poitrine se soulever doucement et s</w:t>
      </w:r>
      <w:r w:rsidR="00C474C1">
        <w:t>’</w:t>
      </w:r>
      <w:r w:rsidRPr="00605EB6">
        <w:t>échapper d</w:t>
      </w:r>
      <w:r w:rsidR="00C474C1">
        <w:t>’</w:t>
      </w:r>
      <w:r w:rsidRPr="00605EB6">
        <w:t>entre ses lèvres roses le souffle de son haleine</w:t>
      </w:r>
      <w:r w:rsidR="00C474C1">
        <w:t xml:space="preserve"> !… </w:t>
      </w:r>
      <w:r w:rsidRPr="00605EB6">
        <w:t>Oh</w:t>
      </w:r>
      <w:r w:rsidR="00C474C1">
        <w:t xml:space="preserve"> ! </w:t>
      </w:r>
      <w:r w:rsidRPr="00605EB6">
        <w:t>cela</w:t>
      </w:r>
      <w:r w:rsidR="00C474C1">
        <w:t xml:space="preserve">, </w:t>
      </w:r>
      <w:r w:rsidRPr="00605EB6">
        <w:t>ce n</w:t>
      </w:r>
      <w:r w:rsidR="00C474C1">
        <w:t>’</w:t>
      </w:r>
      <w:r w:rsidRPr="00605EB6">
        <w:t>était pas seulement de la joie</w:t>
      </w:r>
      <w:r w:rsidR="00C474C1">
        <w:t xml:space="preserve">, </w:t>
      </w:r>
      <w:r w:rsidRPr="00605EB6">
        <w:t>du bonheur</w:t>
      </w:r>
      <w:r w:rsidR="00C474C1">
        <w:t xml:space="preserve">, </w:t>
      </w:r>
      <w:r w:rsidRPr="00605EB6">
        <w:t>c</w:t>
      </w:r>
      <w:r w:rsidR="00C474C1">
        <w:t>’</w:t>
      </w:r>
      <w:r w:rsidRPr="00605EB6">
        <w:t>était le plus doux des enchantements</w:t>
      </w:r>
      <w:r w:rsidR="00C474C1">
        <w:t xml:space="preserve">, </w:t>
      </w:r>
      <w:r w:rsidRPr="00605EB6">
        <w:t>une ivresse sans pareille</w:t>
      </w:r>
      <w:r w:rsidR="00C474C1">
        <w:t> !</w:t>
      </w:r>
    </w:p>
    <w:p w14:paraId="7FB66064" w14:textId="77777777" w:rsidR="00C474C1" w:rsidRDefault="00C52F4A" w:rsidP="00C52F4A">
      <w:r w:rsidRPr="00605EB6">
        <w:t>À l</w:t>
      </w:r>
      <w:r w:rsidR="00C474C1">
        <w:t>’</w:t>
      </w:r>
      <w:r w:rsidRPr="00605EB6">
        <w:t>entrée du parc du château</w:t>
      </w:r>
      <w:r w:rsidR="00C474C1">
        <w:t xml:space="preserve">, </w:t>
      </w:r>
      <w:r w:rsidRPr="00605EB6">
        <w:t>derrière un premier rideau de verdure</w:t>
      </w:r>
      <w:r w:rsidR="00C474C1">
        <w:t xml:space="preserve">, </w:t>
      </w:r>
      <w:r w:rsidRPr="00605EB6">
        <w:t>il y avait une grande charmille carrée</w:t>
      </w:r>
      <w:r w:rsidR="00C474C1">
        <w:t xml:space="preserve">, </w:t>
      </w:r>
      <w:r w:rsidRPr="00605EB6">
        <w:t>sorte de chambre verte</w:t>
      </w:r>
      <w:r w:rsidR="00C474C1">
        <w:t xml:space="preserve">, </w:t>
      </w:r>
      <w:r w:rsidRPr="00605EB6">
        <w:t>avec des bancs et des chaises rustiques</w:t>
      </w:r>
      <w:r w:rsidR="00C474C1">
        <w:t xml:space="preserve">. </w:t>
      </w:r>
      <w:r w:rsidRPr="00605EB6">
        <w:t>De la charmille on passait de plain-pied sur un balcon construit en saillie du mur de clôture et faisant corps avec lui</w:t>
      </w:r>
      <w:r w:rsidR="00C474C1">
        <w:t>.</w:t>
      </w:r>
    </w:p>
    <w:p w14:paraId="237AE51F" w14:textId="77777777" w:rsidR="00C474C1" w:rsidRDefault="00C52F4A" w:rsidP="00C52F4A">
      <w:r w:rsidRPr="00605EB6">
        <w:t>Henriette se plaisait dans cet endroit bien ombragé</w:t>
      </w:r>
      <w:r w:rsidR="00C474C1">
        <w:t xml:space="preserve">, </w:t>
      </w:r>
      <w:r w:rsidRPr="00605EB6">
        <w:t>d</w:t>
      </w:r>
      <w:r w:rsidR="00C474C1">
        <w:t>’</w:t>
      </w:r>
      <w:r w:rsidRPr="00605EB6">
        <w:t>où elle avait vue sur une belle prairie</w:t>
      </w:r>
      <w:r w:rsidR="00C474C1">
        <w:t xml:space="preserve">, </w:t>
      </w:r>
      <w:r w:rsidRPr="00605EB6">
        <w:t>qu</w:t>
      </w:r>
      <w:r w:rsidR="00C474C1">
        <w:t>’</w:t>
      </w:r>
      <w:r w:rsidRPr="00605EB6">
        <w:t>un ruisseau à l</w:t>
      </w:r>
      <w:r w:rsidR="00C474C1">
        <w:t>’</w:t>
      </w:r>
      <w:r w:rsidRPr="00605EB6">
        <w:t>eau murmurante arrosait</w:t>
      </w:r>
      <w:r w:rsidR="00C474C1">
        <w:t xml:space="preserve">, </w:t>
      </w:r>
      <w:r w:rsidRPr="00605EB6">
        <w:t>et sur toute la campagne environnante</w:t>
      </w:r>
      <w:r w:rsidR="00C474C1">
        <w:t xml:space="preserve"> ; </w:t>
      </w:r>
      <w:r w:rsidRPr="00605EB6">
        <w:t>elle aimait à s</w:t>
      </w:r>
      <w:r w:rsidR="00C474C1">
        <w:t>’</w:t>
      </w:r>
      <w:r w:rsidRPr="00605EB6">
        <w:t>asseoir dans la charmille</w:t>
      </w:r>
      <w:r w:rsidR="00C474C1">
        <w:t xml:space="preserve">, </w:t>
      </w:r>
      <w:r w:rsidRPr="00605EB6">
        <w:t>autour de laquelle chantaient le rouge-gorge et la fauvette</w:t>
      </w:r>
      <w:r w:rsidR="00C474C1">
        <w:t>.</w:t>
      </w:r>
    </w:p>
    <w:p w14:paraId="79D4D2A0" w14:textId="77777777" w:rsidR="00C474C1" w:rsidRDefault="00C52F4A" w:rsidP="00C52F4A">
      <w:r w:rsidRPr="00605EB6">
        <w:t>Elle venait là presque tous les jours</w:t>
      </w:r>
      <w:r w:rsidR="00C474C1">
        <w:t xml:space="preserve">, </w:t>
      </w:r>
      <w:r w:rsidRPr="00605EB6">
        <w:t>dans l</w:t>
      </w:r>
      <w:r w:rsidR="00C474C1">
        <w:t>’</w:t>
      </w:r>
      <w:r w:rsidRPr="00605EB6">
        <w:t>après-midi</w:t>
      </w:r>
      <w:r w:rsidR="00C474C1">
        <w:t xml:space="preserve">, </w:t>
      </w:r>
      <w:r w:rsidRPr="00605EB6">
        <w:t>quelquefois accompagnée de sa mère</w:t>
      </w:r>
      <w:r w:rsidR="00C474C1">
        <w:t xml:space="preserve">, </w:t>
      </w:r>
      <w:r w:rsidRPr="00605EB6">
        <w:t>mais seule le plus souvent</w:t>
      </w:r>
      <w:r w:rsidR="00C474C1">
        <w:t xml:space="preserve">, </w:t>
      </w:r>
      <w:r w:rsidRPr="00605EB6">
        <w:t>et y restait des heures entières</w:t>
      </w:r>
      <w:r w:rsidR="00C474C1">
        <w:t xml:space="preserve">. </w:t>
      </w:r>
      <w:r w:rsidRPr="00605EB6">
        <w:t>Comme elle était rarement oisive</w:t>
      </w:r>
      <w:r w:rsidR="00C474C1">
        <w:t xml:space="preserve">, </w:t>
      </w:r>
      <w:r w:rsidRPr="00605EB6">
        <w:t xml:space="preserve">tantôt elle travaillait à une </w:t>
      </w:r>
      <w:r w:rsidR="0095442A">
        <w:t>tapisserie</w:t>
      </w:r>
      <w:r w:rsidR="00C474C1">
        <w:t xml:space="preserve">, </w:t>
      </w:r>
      <w:r w:rsidR="0095442A">
        <w:t xml:space="preserve">ou à une </w:t>
      </w:r>
      <w:r w:rsidRPr="00605EB6">
        <w:t>broderie</w:t>
      </w:r>
      <w:r w:rsidR="00C474C1">
        <w:t xml:space="preserve">, </w:t>
      </w:r>
      <w:r w:rsidRPr="00605EB6">
        <w:t>ou à un ouvrage au crochet</w:t>
      </w:r>
      <w:r w:rsidR="00C474C1">
        <w:t xml:space="preserve"> ; </w:t>
      </w:r>
      <w:r w:rsidRPr="00605EB6">
        <w:t>un autre jour</w:t>
      </w:r>
      <w:r w:rsidR="00C474C1">
        <w:t xml:space="preserve">, </w:t>
      </w:r>
      <w:r w:rsidRPr="00605EB6">
        <w:t>elle apportait son carton</w:t>
      </w:r>
      <w:r w:rsidR="00C474C1">
        <w:t xml:space="preserve">, </w:t>
      </w:r>
      <w:r w:rsidRPr="00605EB6">
        <w:t>ses fusains</w:t>
      </w:r>
      <w:r w:rsidR="00C474C1">
        <w:t xml:space="preserve">, </w:t>
      </w:r>
      <w:r w:rsidRPr="00605EB6">
        <w:t>ses crayons et dessinait un coin de paysage ou bien encore elle ouvrait un livre et lisait</w:t>
      </w:r>
      <w:r w:rsidR="00C474C1">
        <w:t>.</w:t>
      </w:r>
    </w:p>
    <w:p w14:paraId="672F1A0F" w14:textId="77777777" w:rsidR="00C474C1" w:rsidRDefault="00C52F4A" w:rsidP="00C52F4A">
      <w:r w:rsidRPr="00605EB6">
        <w:lastRenderedPageBreak/>
        <w:t>Un jour</w:t>
      </w:r>
      <w:r w:rsidR="00C474C1">
        <w:t xml:space="preserve">, </w:t>
      </w:r>
      <w:r w:rsidRPr="00605EB6">
        <w:t>qu</w:t>
      </w:r>
      <w:r w:rsidR="00C474C1">
        <w:t>’</w:t>
      </w:r>
      <w:r w:rsidRPr="00605EB6">
        <w:t>elle était seule dans la charmille</w:t>
      </w:r>
      <w:r w:rsidR="00C474C1">
        <w:t xml:space="preserve">, </w:t>
      </w:r>
      <w:r w:rsidRPr="00605EB6">
        <w:t>le jardinier passa tout près</w:t>
      </w:r>
      <w:r w:rsidR="00C474C1">
        <w:t xml:space="preserve"> ; </w:t>
      </w:r>
      <w:r w:rsidRPr="00605EB6">
        <w:t>voyant sa jeune maîtresse</w:t>
      </w:r>
      <w:r w:rsidR="00C474C1">
        <w:t xml:space="preserve">, </w:t>
      </w:r>
      <w:r w:rsidRPr="00605EB6">
        <w:t>il s</w:t>
      </w:r>
      <w:r w:rsidR="00C474C1">
        <w:t>’</w:t>
      </w:r>
      <w:r w:rsidRPr="00605EB6">
        <w:t>arrêta pour la saluer</w:t>
      </w:r>
      <w:r w:rsidR="00C474C1">
        <w:t xml:space="preserve"> ; </w:t>
      </w:r>
      <w:r w:rsidRPr="00605EB6">
        <w:t>elle lui répondit par un mouvement de tête gracieux</w:t>
      </w:r>
      <w:r w:rsidR="00C474C1">
        <w:t xml:space="preserve">. </w:t>
      </w:r>
      <w:r w:rsidRPr="00605EB6">
        <w:t>L</w:t>
      </w:r>
      <w:r w:rsidR="00C474C1">
        <w:t>’</w:t>
      </w:r>
      <w:r w:rsidRPr="00605EB6">
        <w:t>homme ne s</w:t>
      </w:r>
      <w:r w:rsidR="00C474C1">
        <w:t>’</w:t>
      </w:r>
      <w:r w:rsidRPr="00605EB6">
        <w:t>éloigna point</w:t>
      </w:r>
      <w:r w:rsidR="00C474C1">
        <w:t>.</w:t>
      </w:r>
    </w:p>
    <w:p w14:paraId="6217B245" w14:textId="77777777" w:rsidR="00C474C1" w:rsidRDefault="00C52F4A" w:rsidP="00C52F4A">
      <w:r w:rsidRPr="00605EB6">
        <w:t>Après avoir hésité un instant</w:t>
      </w:r>
      <w:r w:rsidR="00C474C1">
        <w:t xml:space="preserve">, </w:t>
      </w:r>
      <w:r w:rsidRPr="00605EB6">
        <w:t>il entra dans la charmille</w:t>
      </w:r>
      <w:r w:rsidR="00C474C1">
        <w:t xml:space="preserve">, </w:t>
      </w:r>
      <w:r w:rsidRPr="00605EB6">
        <w:t>sa casquette à la main</w:t>
      </w:r>
      <w:r w:rsidR="00C474C1">
        <w:t>.</w:t>
      </w:r>
    </w:p>
    <w:p w14:paraId="38F3D796" w14:textId="736B8DE0" w:rsidR="00C474C1" w:rsidRDefault="0094609C" w:rsidP="00C52F4A">
      <w:r>
        <w:t>— </w:t>
      </w:r>
      <w:r w:rsidR="00C52F4A" w:rsidRPr="00605EB6">
        <w:t>Est-ce que vous avez quelque chose à me demander</w:t>
      </w:r>
      <w:r w:rsidR="00C474C1">
        <w:t xml:space="preserve">, </w:t>
      </w:r>
      <w:r w:rsidR="00C52F4A" w:rsidRPr="00605EB6">
        <w:t>François</w:t>
      </w:r>
      <w:r w:rsidR="00C474C1">
        <w:t xml:space="preserve"> ? </w:t>
      </w:r>
      <w:r w:rsidR="00C52F4A" w:rsidRPr="00605EB6">
        <w:t>dit la jeune fille un peu étonnée</w:t>
      </w:r>
      <w:r w:rsidR="00C474C1">
        <w:t xml:space="preserve">, </w:t>
      </w:r>
      <w:r w:rsidR="00C52F4A" w:rsidRPr="00605EB6">
        <w:t>mais nullement offensée de la hardiesse du serviteur</w:t>
      </w:r>
      <w:r w:rsidR="00C474C1">
        <w:t>.</w:t>
      </w:r>
    </w:p>
    <w:p w14:paraId="5A81EDF7" w14:textId="1EB6BA96" w:rsidR="00C474C1" w:rsidRDefault="0094609C" w:rsidP="00C52F4A">
      <w:r>
        <w:t>— </w:t>
      </w:r>
      <w:r w:rsidR="00C52F4A" w:rsidRPr="00605EB6">
        <w:t>Je prie mademoiselle de m</w:t>
      </w:r>
      <w:r w:rsidR="00C474C1">
        <w:t>’</w:t>
      </w:r>
      <w:r w:rsidR="00C52F4A" w:rsidRPr="00605EB6">
        <w:t>excuser</w:t>
      </w:r>
      <w:r w:rsidR="00C474C1">
        <w:t xml:space="preserve"> ; </w:t>
      </w:r>
      <w:r w:rsidR="00C52F4A" w:rsidRPr="00605EB6">
        <w:t>mais depuis longtemps déjà</w:t>
      </w:r>
      <w:r w:rsidR="00C474C1">
        <w:t>…</w:t>
      </w:r>
    </w:p>
    <w:p w14:paraId="33CA7C8A" w14:textId="7C23799F" w:rsidR="00C474C1" w:rsidRDefault="0094609C" w:rsidP="00C52F4A">
      <w:r>
        <w:t>— </w:t>
      </w:r>
      <w:r w:rsidR="00C52F4A" w:rsidRPr="00605EB6">
        <w:t>Eh bien</w:t>
      </w:r>
      <w:r w:rsidR="00C474C1">
        <w:t> ?</w:t>
      </w:r>
    </w:p>
    <w:p w14:paraId="1784FC16" w14:textId="5C057511" w:rsidR="00C474C1" w:rsidRDefault="0094609C" w:rsidP="00C52F4A">
      <w:r>
        <w:t>— </w:t>
      </w:r>
      <w:r w:rsidR="00C52F4A" w:rsidRPr="00605EB6">
        <w:t>Je voulais dire à mademoiselle</w:t>
      </w:r>
      <w:r w:rsidR="00C474C1">
        <w:t>…</w:t>
      </w:r>
    </w:p>
    <w:p w14:paraId="7B0A3792" w14:textId="4F2DAB30" w:rsidR="00C474C1" w:rsidRDefault="0094609C" w:rsidP="00C52F4A">
      <w:r>
        <w:t>— </w:t>
      </w:r>
      <w:r w:rsidR="00C52F4A" w:rsidRPr="00605EB6">
        <w:t>Que vouliez-vous me dire</w:t>
      </w:r>
      <w:r w:rsidR="00C474C1">
        <w:t xml:space="preserve">, </w:t>
      </w:r>
      <w:r w:rsidR="00C52F4A" w:rsidRPr="00605EB6">
        <w:t>François</w:t>
      </w:r>
      <w:r w:rsidR="00C474C1">
        <w:t> ?</w:t>
      </w:r>
    </w:p>
    <w:p w14:paraId="51A2D576" w14:textId="63F8E1FF" w:rsidR="00C474C1" w:rsidRDefault="0094609C" w:rsidP="00C52F4A">
      <w:r>
        <w:t>— </w:t>
      </w:r>
      <w:r w:rsidR="00C52F4A" w:rsidRPr="00605EB6">
        <w:t>Mademoiselle a souvent demandé si l</w:t>
      </w:r>
      <w:r w:rsidR="00C474C1">
        <w:t>’</w:t>
      </w:r>
      <w:r w:rsidR="00C52F4A" w:rsidRPr="00605EB6">
        <w:t>on savait ce qu</w:t>
      </w:r>
      <w:r w:rsidR="00C474C1">
        <w:t>’</w:t>
      </w:r>
      <w:r w:rsidR="00C52F4A" w:rsidRPr="00605EB6">
        <w:t>était devenu l</w:t>
      </w:r>
      <w:r w:rsidR="00C474C1">
        <w:t>’</w:t>
      </w:r>
      <w:r w:rsidR="00C52F4A" w:rsidRPr="00605EB6">
        <w:t>homme sauvage de la forêt de Mareille</w:t>
      </w:r>
      <w:r w:rsidR="00C474C1">
        <w:t>.</w:t>
      </w:r>
    </w:p>
    <w:p w14:paraId="39446E05" w14:textId="2D7788A6" w:rsidR="00C474C1" w:rsidRDefault="0094609C" w:rsidP="00C52F4A">
      <w:r>
        <w:t>— </w:t>
      </w:r>
      <w:r w:rsidR="00C52F4A" w:rsidRPr="00605EB6">
        <w:t>Jean Loup</w:t>
      </w:r>
      <w:r w:rsidR="00C474C1">
        <w:t xml:space="preserve"> ? </w:t>
      </w:r>
      <w:r w:rsidR="00C52F4A" w:rsidRPr="00605EB6">
        <w:t>fit la jeune fille en tressaillant</w:t>
      </w:r>
      <w:r w:rsidR="00C474C1">
        <w:t>.</w:t>
      </w:r>
    </w:p>
    <w:p w14:paraId="01C87131" w14:textId="78299F33" w:rsidR="00C474C1" w:rsidRDefault="0094609C" w:rsidP="00C52F4A">
      <w:r>
        <w:t>— </w:t>
      </w:r>
      <w:r w:rsidR="00C52F4A" w:rsidRPr="00605EB6">
        <w:t>Oui</w:t>
      </w:r>
      <w:r w:rsidR="00C474C1">
        <w:t xml:space="preserve">, </w:t>
      </w:r>
      <w:r w:rsidR="00C52F4A" w:rsidRPr="00605EB6">
        <w:t>mademoiselle</w:t>
      </w:r>
      <w:r w:rsidR="00C474C1">
        <w:t xml:space="preserve">, </w:t>
      </w:r>
      <w:r w:rsidR="00C52F4A" w:rsidRPr="00605EB6">
        <w:t>Jean Loup</w:t>
      </w:r>
      <w:r w:rsidR="00C474C1">
        <w:t>.</w:t>
      </w:r>
    </w:p>
    <w:p w14:paraId="19458AB3" w14:textId="37BAAF8A" w:rsidR="00C474C1" w:rsidRDefault="0094609C" w:rsidP="00C52F4A">
      <w:r>
        <w:t>— </w:t>
      </w:r>
      <w:r w:rsidR="00C52F4A" w:rsidRPr="00605EB6">
        <w:t>Est-ce que vous avez appris quelque chose</w:t>
      </w:r>
      <w:r w:rsidR="00C474C1">
        <w:t xml:space="preserve"> ? </w:t>
      </w:r>
      <w:r w:rsidR="00C52F4A" w:rsidRPr="00605EB6">
        <w:t>demanda-t-elle vivement et d</w:t>
      </w:r>
      <w:r w:rsidR="00C474C1">
        <w:t>’</w:t>
      </w:r>
      <w:r w:rsidR="00C52F4A" w:rsidRPr="00605EB6">
        <w:t>une voix singulièrement émue</w:t>
      </w:r>
      <w:r w:rsidR="00C474C1">
        <w:t>.</w:t>
      </w:r>
    </w:p>
    <w:p w14:paraId="7A14A978" w14:textId="77777777" w:rsidR="00C474C1" w:rsidRDefault="00C52F4A" w:rsidP="00C52F4A">
      <w:r w:rsidRPr="00605EB6">
        <w:t>Le jardinier prit un air mystérieux</w:t>
      </w:r>
      <w:r w:rsidR="00C474C1">
        <w:t xml:space="preserve">, </w:t>
      </w:r>
      <w:r w:rsidRPr="00605EB6">
        <w:t>se rapprocha</w:t>
      </w:r>
      <w:r w:rsidR="00C474C1">
        <w:t xml:space="preserve">, </w:t>
      </w:r>
      <w:r w:rsidRPr="00605EB6">
        <w:t>et</w:t>
      </w:r>
      <w:r w:rsidR="00C474C1">
        <w:t xml:space="preserve">, </w:t>
      </w:r>
      <w:r w:rsidRPr="00605EB6">
        <w:t>baissant la voix</w:t>
      </w:r>
      <w:r w:rsidR="00C474C1">
        <w:t> :</w:t>
      </w:r>
    </w:p>
    <w:p w14:paraId="3EC399D8" w14:textId="17C30207" w:rsidR="00C474C1" w:rsidRDefault="0094609C" w:rsidP="00C52F4A">
      <w:r>
        <w:t>— </w:t>
      </w:r>
      <w:r w:rsidR="00C52F4A" w:rsidRPr="00605EB6">
        <w:t>Je l</w:t>
      </w:r>
      <w:r w:rsidR="00C474C1">
        <w:t>’</w:t>
      </w:r>
      <w:r w:rsidR="00C52F4A" w:rsidRPr="00605EB6">
        <w:t>ai vu</w:t>
      </w:r>
      <w:r w:rsidR="00C474C1">
        <w:t xml:space="preserve">, </w:t>
      </w:r>
      <w:r w:rsidR="00C52F4A" w:rsidRPr="00605EB6">
        <w:t>dit-il</w:t>
      </w:r>
      <w:r w:rsidR="00C474C1">
        <w:t>.</w:t>
      </w:r>
    </w:p>
    <w:p w14:paraId="0419A702" w14:textId="17D826DA" w:rsidR="00C474C1" w:rsidRDefault="0094609C" w:rsidP="00C52F4A">
      <w:r>
        <w:t>— </w:t>
      </w:r>
      <w:r w:rsidR="00C52F4A" w:rsidRPr="00605EB6">
        <w:t>Vous l</w:t>
      </w:r>
      <w:r w:rsidR="00C474C1">
        <w:t>’</w:t>
      </w:r>
      <w:r w:rsidR="00C52F4A" w:rsidRPr="00605EB6">
        <w:t>avez vu</w:t>
      </w:r>
      <w:r w:rsidR="00C474C1">
        <w:t xml:space="preserve"> ! </w:t>
      </w:r>
      <w:r w:rsidR="00C52F4A" w:rsidRPr="00605EB6">
        <w:t>exclama Henriette</w:t>
      </w:r>
      <w:r w:rsidR="00C474C1">
        <w:t>.</w:t>
      </w:r>
    </w:p>
    <w:p w14:paraId="1FACAB03" w14:textId="61D7606D" w:rsidR="00C474C1" w:rsidRDefault="0094609C" w:rsidP="00C52F4A">
      <w:r>
        <w:t>— </w:t>
      </w:r>
      <w:r w:rsidR="00C52F4A" w:rsidRPr="00605EB6">
        <w:t>Plusieurs fois</w:t>
      </w:r>
      <w:r w:rsidR="00C474C1">
        <w:t>.</w:t>
      </w:r>
    </w:p>
    <w:p w14:paraId="51BD4D92" w14:textId="3DC8CC11" w:rsidR="00C474C1" w:rsidRDefault="0094609C" w:rsidP="00C52F4A">
      <w:r>
        <w:lastRenderedPageBreak/>
        <w:t>— </w:t>
      </w:r>
      <w:r w:rsidR="00C52F4A" w:rsidRPr="00605EB6">
        <w:t>Où cela</w:t>
      </w:r>
      <w:r w:rsidR="00C474C1">
        <w:t> ?</w:t>
      </w:r>
    </w:p>
    <w:p w14:paraId="0036182D" w14:textId="2D8F2AD1" w:rsidR="00C474C1" w:rsidRDefault="0094609C" w:rsidP="00C52F4A">
      <w:r>
        <w:t>— </w:t>
      </w:r>
      <w:r w:rsidR="00C52F4A" w:rsidRPr="00605EB6">
        <w:t>Dans le parc</w:t>
      </w:r>
      <w:r w:rsidR="00C474C1">
        <w:t>.</w:t>
      </w:r>
    </w:p>
    <w:p w14:paraId="52F1BAD4" w14:textId="545E1CC1" w:rsidR="00C474C1" w:rsidRDefault="0094609C" w:rsidP="00C52F4A">
      <w:r>
        <w:t>— </w:t>
      </w:r>
      <w:r w:rsidR="00C52F4A" w:rsidRPr="00605EB6">
        <w:t>Hein</w:t>
      </w:r>
      <w:r w:rsidR="00C474C1">
        <w:t xml:space="preserve">, ? </w:t>
      </w:r>
      <w:r w:rsidR="00C52F4A" w:rsidRPr="00605EB6">
        <w:t>dans le parc</w:t>
      </w:r>
      <w:r w:rsidR="00C474C1">
        <w:t> ?</w:t>
      </w:r>
    </w:p>
    <w:p w14:paraId="78EAF116" w14:textId="4D08C2D3" w:rsidR="00C474C1" w:rsidRDefault="0094609C" w:rsidP="00C52F4A">
      <w:r>
        <w:t>— </w:t>
      </w:r>
      <w:r w:rsidR="00C52F4A" w:rsidRPr="00605EB6">
        <w:t>Oui</w:t>
      </w:r>
      <w:r w:rsidR="00C474C1">
        <w:t xml:space="preserve">, </w:t>
      </w:r>
      <w:r w:rsidR="00C52F4A" w:rsidRPr="00605EB6">
        <w:t>mademoiselle</w:t>
      </w:r>
      <w:r w:rsidR="00C474C1">
        <w:t xml:space="preserve"> ; </w:t>
      </w:r>
      <w:r w:rsidR="00C52F4A" w:rsidRPr="00605EB6">
        <w:t>et je crois bien que depuis quelque temps il vient s</w:t>
      </w:r>
      <w:r w:rsidR="00C474C1">
        <w:t>’</w:t>
      </w:r>
      <w:r w:rsidR="00C52F4A" w:rsidRPr="00605EB6">
        <w:t>y promener toutes les nuits</w:t>
      </w:r>
      <w:r w:rsidR="00C474C1">
        <w:t>.</w:t>
      </w:r>
    </w:p>
    <w:p w14:paraId="0C89FD7C" w14:textId="77777777" w:rsidR="00C474C1" w:rsidRDefault="00C52F4A" w:rsidP="00C52F4A">
      <w:r w:rsidRPr="00605EB6">
        <w:t>La jeune fille était en proie à une émotion extraordinaire</w:t>
      </w:r>
      <w:r w:rsidR="00C474C1">
        <w:t xml:space="preserve">. </w:t>
      </w:r>
      <w:r w:rsidRPr="00605EB6">
        <w:t>Elle regardait fixement le jardinier</w:t>
      </w:r>
      <w:r w:rsidR="00C474C1">
        <w:t xml:space="preserve">, </w:t>
      </w:r>
      <w:r w:rsidRPr="00605EB6">
        <w:t>se demandant si elle devait ajouter foi à ses paroles</w:t>
      </w:r>
      <w:r w:rsidR="00C474C1">
        <w:t>.</w:t>
      </w:r>
    </w:p>
    <w:p w14:paraId="18A46CF2" w14:textId="77777777" w:rsidR="00C474C1" w:rsidRDefault="00C52F4A" w:rsidP="00C52F4A">
      <w:r w:rsidRPr="00605EB6">
        <w:t>Celui-ci prit de nouveau son air mystérieux</w:t>
      </w:r>
      <w:r w:rsidR="00C474C1">
        <w:t> :</w:t>
      </w:r>
    </w:p>
    <w:p w14:paraId="11DFEF71" w14:textId="45655B1E" w:rsidR="00C474C1" w:rsidRDefault="0094609C" w:rsidP="00C52F4A">
      <w:r>
        <w:t>— </w:t>
      </w:r>
      <w:r w:rsidR="00C52F4A" w:rsidRPr="00605EB6">
        <w:t>Et je suis certain</w:t>
      </w:r>
      <w:r w:rsidR="00C474C1">
        <w:t xml:space="preserve">, </w:t>
      </w:r>
      <w:r w:rsidR="00C52F4A" w:rsidRPr="00605EB6">
        <w:t>ajouta-t-il</w:t>
      </w:r>
      <w:r w:rsidR="00C474C1">
        <w:t xml:space="preserve">, </w:t>
      </w:r>
      <w:r w:rsidR="00C52F4A" w:rsidRPr="00605EB6">
        <w:t>baissant encore sa voix d</w:t>
      </w:r>
      <w:r w:rsidR="00C474C1">
        <w:t>’</w:t>
      </w:r>
      <w:r w:rsidR="00C52F4A" w:rsidRPr="00605EB6">
        <w:t>un ton</w:t>
      </w:r>
      <w:r w:rsidR="00C474C1">
        <w:t xml:space="preserve">, </w:t>
      </w:r>
      <w:r w:rsidR="00C52F4A" w:rsidRPr="00605EB6">
        <w:t>qu</w:t>
      </w:r>
      <w:r w:rsidR="00C474C1">
        <w:t>’</w:t>
      </w:r>
      <w:r w:rsidR="00C52F4A" w:rsidRPr="00605EB6">
        <w:t>il y reste souvent caché dans le jour</w:t>
      </w:r>
      <w:r w:rsidR="00C474C1">
        <w:t>.</w:t>
      </w:r>
    </w:p>
    <w:p w14:paraId="0A58B526" w14:textId="399A0BB6" w:rsidR="00C474C1" w:rsidRDefault="0094609C" w:rsidP="00C52F4A">
      <w:r>
        <w:t>— </w:t>
      </w:r>
      <w:r w:rsidR="00C52F4A" w:rsidRPr="00605EB6">
        <w:t>François</w:t>
      </w:r>
      <w:r w:rsidR="00C474C1">
        <w:t xml:space="preserve">, </w:t>
      </w:r>
      <w:r w:rsidR="00C52F4A" w:rsidRPr="00605EB6">
        <w:t>dit Henriette de plus en plus troublée</w:t>
      </w:r>
      <w:r w:rsidR="00C474C1">
        <w:t xml:space="preserve">, </w:t>
      </w:r>
      <w:r w:rsidR="00C52F4A" w:rsidRPr="00605EB6">
        <w:t>vous vous êtes peut-être trompé</w:t>
      </w:r>
      <w:r w:rsidR="00C474C1">
        <w:t>.</w:t>
      </w:r>
    </w:p>
    <w:p w14:paraId="519E85C3" w14:textId="77777777" w:rsidR="00C474C1" w:rsidRDefault="00C52F4A" w:rsidP="00C52F4A">
      <w:r w:rsidRPr="00605EB6">
        <w:t>Il secoua la tête en souriant</w:t>
      </w:r>
      <w:r w:rsidR="00C474C1">
        <w:t>.</w:t>
      </w:r>
    </w:p>
    <w:p w14:paraId="11DC8F36" w14:textId="1653AFF9" w:rsidR="00C474C1" w:rsidRDefault="0094609C" w:rsidP="00C52F4A">
      <w:r>
        <w:t>— </w:t>
      </w:r>
      <w:r w:rsidR="00C52F4A" w:rsidRPr="00605EB6">
        <w:t>Ainsi vous êtes sûr</w:t>
      </w:r>
      <w:r w:rsidR="00C474C1">
        <w:t> ?</w:t>
      </w:r>
    </w:p>
    <w:p w14:paraId="1725D1DF" w14:textId="4A111C5B" w:rsidR="00C474C1" w:rsidRDefault="0094609C" w:rsidP="00C52F4A">
      <w:r>
        <w:t>— </w:t>
      </w:r>
      <w:r w:rsidR="00C52F4A" w:rsidRPr="00605EB6">
        <w:t>Sûr</w:t>
      </w:r>
      <w:r w:rsidR="00C474C1">
        <w:t xml:space="preserve">, </w:t>
      </w:r>
      <w:r w:rsidR="00C52F4A" w:rsidRPr="00605EB6">
        <w:t>mademoiselle</w:t>
      </w:r>
      <w:r w:rsidR="00C474C1">
        <w:t>.</w:t>
      </w:r>
    </w:p>
    <w:p w14:paraId="5DFBA1EC" w14:textId="77777777" w:rsidR="00C474C1" w:rsidRDefault="00C52F4A" w:rsidP="00C52F4A">
      <w:r w:rsidRPr="00605EB6">
        <w:t>Il y eut un moment de silence</w:t>
      </w:r>
      <w:r w:rsidR="00C474C1">
        <w:t>.</w:t>
      </w:r>
    </w:p>
    <w:p w14:paraId="53113F24" w14:textId="127BECC2" w:rsidR="00C474C1" w:rsidRDefault="0094609C" w:rsidP="00C52F4A">
      <w:r>
        <w:t>— </w:t>
      </w:r>
      <w:r w:rsidR="00C52F4A" w:rsidRPr="00605EB6">
        <w:t>Si mademoiselle le désirait</w:t>
      </w:r>
      <w:r w:rsidR="00C474C1">
        <w:t xml:space="preserve">, </w:t>
      </w:r>
      <w:r w:rsidR="00C52F4A" w:rsidRPr="00605EB6">
        <w:t>reprit le jardinier</w:t>
      </w:r>
      <w:r w:rsidR="00C474C1">
        <w:t xml:space="preserve">, </w:t>
      </w:r>
      <w:r w:rsidR="00C52F4A" w:rsidRPr="00605EB6">
        <w:t>elle n</w:t>
      </w:r>
      <w:r w:rsidR="00C474C1">
        <w:t>’</w:t>
      </w:r>
      <w:r w:rsidR="00C52F4A" w:rsidRPr="00605EB6">
        <w:t>aurait qu</w:t>
      </w:r>
      <w:r w:rsidR="00C474C1">
        <w:t>’</w:t>
      </w:r>
      <w:r w:rsidR="00C52F4A" w:rsidRPr="00605EB6">
        <w:t>un mot à dire et je m</w:t>
      </w:r>
      <w:r w:rsidR="00C474C1">
        <w:t>’</w:t>
      </w:r>
      <w:r w:rsidR="00C52F4A" w:rsidRPr="00605EB6">
        <w:t>emparerais facilement du sauvage</w:t>
      </w:r>
      <w:r w:rsidR="00C474C1">
        <w:t>.</w:t>
      </w:r>
    </w:p>
    <w:p w14:paraId="1F22973B" w14:textId="45239146" w:rsidR="00C474C1" w:rsidRDefault="0094609C" w:rsidP="00C52F4A">
      <w:r>
        <w:t>— </w:t>
      </w:r>
      <w:r w:rsidR="00C52F4A" w:rsidRPr="00605EB6">
        <w:t>Comment</w:t>
      </w:r>
      <w:r w:rsidR="00C474C1">
        <w:t> ?</w:t>
      </w:r>
    </w:p>
    <w:p w14:paraId="49B7E697" w14:textId="21FFED8E" w:rsidR="00C474C1" w:rsidRDefault="0094609C" w:rsidP="00C52F4A">
      <w:r>
        <w:t>— </w:t>
      </w:r>
      <w:r w:rsidR="00C52F4A" w:rsidRPr="00605EB6">
        <w:t>Je sais à quel endroit il grimpe sur le mur et saute dans le parc</w:t>
      </w:r>
      <w:r w:rsidR="00C474C1">
        <w:t xml:space="preserve"> ; </w:t>
      </w:r>
      <w:r w:rsidR="00C52F4A" w:rsidRPr="00605EB6">
        <w:t>il n</w:t>
      </w:r>
      <w:r w:rsidR="00C474C1">
        <w:t>’</w:t>
      </w:r>
      <w:r w:rsidR="00C52F4A" w:rsidRPr="00605EB6">
        <w:t>y aurait qu</w:t>
      </w:r>
      <w:r w:rsidR="00C474C1">
        <w:t>’</w:t>
      </w:r>
      <w:r w:rsidR="00C52F4A" w:rsidRPr="00605EB6">
        <w:t>à placer sur son passage un piège à loup</w:t>
      </w:r>
      <w:r w:rsidR="00C474C1">
        <w:t>.</w:t>
      </w:r>
    </w:p>
    <w:p w14:paraId="7DA88BB1" w14:textId="77777777" w:rsidR="00C474C1" w:rsidRDefault="00C52F4A" w:rsidP="00C52F4A">
      <w:r w:rsidRPr="00605EB6">
        <w:lastRenderedPageBreak/>
        <w:t>La jeune fille pâlit affreusement et un double éclair jaillit de ses yeux</w:t>
      </w:r>
      <w:r w:rsidR="00C474C1">
        <w:t>.</w:t>
      </w:r>
    </w:p>
    <w:p w14:paraId="228500EC" w14:textId="784E8A16" w:rsidR="00C474C1" w:rsidRDefault="0094609C" w:rsidP="00C52F4A">
      <w:r>
        <w:t>— </w:t>
      </w:r>
      <w:r w:rsidR="00C52F4A" w:rsidRPr="00605EB6">
        <w:t>Si vous faisiez cela</w:t>
      </w:r>
      <w:r w:rsidR="00C474C1">
        <w:t xml:space="preserve">, </w:t>
      </w:r>
      <w:r w:rsidR="00C52F4A" w:rsidRPr="00605EB6">
        <w:t>s</w:t>
      </w:r>
      <w:r w:rsidR="00C474C1">
        <w:t>’</w:t>
      </w:r>
      <w:r w:rsidR="00C52F4A" w:rsidRPr="00605EB6">
        <w:t>écria-t-elle d</w:t>
      </w:r>
      <w:r w:rsidR="00C474C1">
        <w:t>’</w:t>
      </w:r>
      <w:r w:rsidR="00C52F4A" w:rsidRPr="00605EB6">
        <w:t>une voix vibrante</w:t>
      </w:r>
      <w:r w:rsidR="00C474C1">
        <w:t xml:space="preserve">, </w:t>
      </w:r>
      <w:r w:rsidR="00C52F4A" w:rsidRPr="00605EB6">
        <w:t>indignée</w:t>
      </w:r>
      <w:r w:rsidR="00C474C1">
        <w:t xml:space="preserve">, </w:t>
      </w:r>
      <w:r w:rsidR="00C52F4A" w:rsidRPr="00605EB6">
        <w:t>ce serait une noire méchanceté</w:t>
      </w:r>
      <w:r w:rsidR="00C474C1">
        <w:t xml:space="preserve">, </w:t>
      </w:r>
      <w:r w:rsidR="00C52F4A" w:rsidRPr="00605EB6">
        <w:t>une chose infâme</w:t>
      </w:r>
      <w:r w:rsidR="00C474C1">
        <w:t xml:space="preserve"> ! </w:t>
      </w:r>
      <w:r w:rsidR="00C52F4A" w:rsidRPr="00605EB6">
        <w:t>et ma mère et moi nous vous chasserions d</w:t>
      </w:r>
      <w:r w:rsidR="00C474C1">
        <w:t>’</w:t>
      </w:r>
      <w:r w:rsidR="00C52F4A" w:rsidRPr="00605EB6">
        <w:t>ici comme un misérable</w:t>
      </w:r>
      <w:r w:rsidR="00C474C1">
        <w:t xml:space="preserve">… </w:t>
      </w:r>
      <w:r w:rsidR="00C52F4A" w:rsidRPr="00605EB6">
        <w:t>Ce malheureux</w:t>
      </w:r>
      <w:r w:rsidR="00C474C1">
        <w:t xml:space="preserve">, </w:t>
      </w:r>
      <w:r w:rsidR="00C52F4A" w:rsidRPr="00605EB6">
        <w:t>vous le savez bien</w:t>
      </w:r>
      <w:r w:rsidR="00C474C1">
        <w:t xml:space="preserve">, </w:t>
      </w:r>
      <w:r w:rsidR="00C52F4A" w:rsidRPr="00605EB6">
        <w:t>m</w:t>
      </w:r>
      <w:r w:rsidR="00C474C1">
        <w:t>’</w:t>
      </w:r>
      <w:r w:rsidR="00C52F4A" w:rsidRPr="00605EB6">
        <w:t>a sauvé la vie</w:t>
      </w:r>
      <w:r w:rsidR="00C474C1">
        <w:t xml:space="preserve"> ; </w:t>
      </w:r>
      <w:r w:rsidR="00C52F4A" w:rsidRPr="00605EB6">
        <w:t>lui faire du mal serait m</w:t>
      </w:r>
      <w:r w:rsidR="00C474C1">
        <w:t>’</w:t>
      </w:r>
      <w:r w:rsidR="00C52F4A" w:rsidRPr="00605EB6">
        <w:t>en faire à moi-même</w:t>
      </w:r>
      <w:r w:rsidR="00C474C1">
        <w:t xml:space="preserve"> ; </w:t>
      </w:r>
      <w:r w:rsidR="00C52F4A" w:rsidRPr="00605EB6">
        <w:t>je ne pardonnerais jamais</w:t>
      </w:r>
      <w:r w:rsidR="00C474C1">
        <w:t xml:space="preserve">, </w:t>
      </w:r>
      <w:r w:rsidR="00C52F4A" w:rsidRPr="00605EB6">
        <w:t>vous entendez</w:t>
      </w:r>
      <w:r w:rsidR="00C474C1">
        <w:t xml:space="preserve">, </w:t>
      </w:r>
      <w:r w:rsidR="00C52F4A" w:rsidRPr="00605EB6">
        <w:t>François</w:t>
      </w:r>
      <w:r w:rsidR="00C474C1">
        <w:t xml:space="preserve">, </w:t>
      </w:r>
      <w:r w:rsidR="00C52F4A" w:rsidRPr="00605EB6">
        <w:t>je ne pardonnerais jamais à celui qui se permettrait seulement de le menacer</w:t>
      </w:r>
      <w:r w:rsidR="00C474C1">
        <w:t>.</w:t>
      </w:r>
    </w:p>
    <w:p w14:paraId="6EB0FA69" w14:textId="42898946" w:rsidR="00C474C1" w:rsidRDefault="0094609C" w:rsidP="00C52F4A">
      <w:r>
        <w:t>— </w:t>
      </w:r>
      <w:r w:rsidR="00C52F4A" w:rsidRPr="00605EB6">
        <w:t>Oh</w:t>
      </w:r>
      <w:r w:rsidR="00C474C1">
        <w:t xml:space="preserve"> ! </w:t>
      </w:r>
      <w:r w:rsidR="00C52F4A" w:rsidRPr="00605EB6">
        <w:t>ne vous fâchez pas</w:t>
      </w:r>
      <w:r w:rsidR="00C474C1">
        <w:t xml:space="preserve">, </w:t>
      </w:r>
      <w:r w:rsidR="00C52F4A" w:rsidRPr="00605EB6">
        <w:t>mademoiselle</w:t>
      </w:r>
      <w:r w:rsidR="00C474C1">
        <w:t xml:space="preserve">, </w:t>
      </w:r>
      <w:r w:rsidR="00C52F4A" w:rsidRPr="00605EB6">
        <w:t>fit le jardinier d</w:t>
      </w:r>
      <w:r w:rsidR="00C474C1">
        <w:t>’</w:t>
      </w:r>
      <w:r w:rsidR="00C52F4A" w:rsidRPr="00605EB6">
        <w:t>un ton piteux</w:t>
      </w:r>
      <w:r w:rsidR="00C474C1">
        <w:t xml:space="preserve"> ; </w:t>
      </w:r>
      <w:r w:rsidR="00C52F4A" w:rsidRPr="00605EB6">
        <w:t>si j</w:t>
      </w:r>
      <w:r w:rsidR="00C474C1">
        <w:t>’</w:t>
      </w:r>
      <w:r w:rsidR="00C52F4A" w:rsidRPr="00605EB6">
        <w:t>ai dit cela</w:t>
      </w:r>
      <w:r w:rsidR="00C474C1">
        <w:t xml:space="preserve">, </w:t>
      </w:r>
      <w:r w:rsidR="00C52F4A" w:rsidRPr="00605EB6">
        <w:t>ce n</w:t>
      </w:r>
      <w:r w:rsidR="00C474C1">
        <w:t>’</w:t>
      </w:r>
      <w:r w:rsidR="00C52F4A" w:rsidRPr="00605EB6">
        <w:t>est point par méchanceté</w:t>
      </w:r>
      <w:r w:rsidR="00C474C1">
        <w:t xml:space="preserve">… </w:t>
      </w:r>
      <w:r w:rsidR="00C52F4A" w:rsidRPr="00605EB6">
        <w:t>une idée qui me venait</w:t>
      </w:r>
      <w:r w:rsidR="00C474C1">
        <w:t xml:space="preserve">… </w:t>
      </w:r>
      <w:r w:rsidR="00C52F4A" w:rsidRPr="00605EB6">
        <w:t>non pour vous déplaire</w:t>
      </w:r>
      <w:r w:rsidR="00C474C1">
        <w:t xml:space="preserve">, </w:t>
      </w:r>
      <w:r w:rsidR="00C52F4A" w:rsidRPr="00605EB6">
        <w:t>mais pour vous être agréable</w:t>
      </w:r>
      <w:r w:rsidR="00C474C1">
        <w:t xml:space="preserve">, </w:t>
      </w:r>
      <w:r w:rsidR="00C52F4A" w:rsidRPr="00605EB6">
        <w:t>au contraire</w:t>
      </w:r>
      <w:r w:rsidR="00C474C1">
        <w:t xml:space="preserve">… </w:t>
      </w:r>
      <w:r w:rsidR="00C52F4A" w:rsidRPr="00605EB6">
        <w:t>J</w:t>
      </w:r>
      <w:r w:rsidR="00C474C1">
        <w:t>’</w:t>
      </w:r>
      <w:r w:rsidR="00C52F4A" w:rsidRPr="00605EB6">
        <w:t>ai plusieurs fois entendu dire à mademoiselle qu</w:t>
      </w:r>
      <w:r w:rsidR="00C474C1">
        <w:t>’</w:t>
      </w:r>
      <w:r w:rsidR="00C52F4A" w:rsidRPr="00605EB6">
        <w:t>elle voudrait voir Jean Loup au château</w:t>
      </w:r>
      <w:r w:rsidR="00C474C1">
        <w:t xml:space="preserve">. </w:t>
      </w:r>
      <w:r w:rsidR="00C52F4A" w:rsidRPr="00605EB6">
        <w:t>Je ne lui veux pas de mal</w:t>
      </w:r>
      <w:r w:rsidR="00C474C1">
        <w:t xml:space="preserve">, </w:t>
      </w:r>
      <w:r w:rsidR="00C52F4A" w:rsidRPr="00605EB6">
        <w:t>moi</w:t>
      </w:r>
      <w:r w:rsidR="00C474C1">
        <w:t xml:space="preserve">, </w:t>
      </w:r>
      <w:r w:rsidR="00C52F4A" w:rsidRPr="00605EB6">
        <w:t>à ce pauvre garçon</w:t>
      </w:r>
      <w:r w:rsidR="00C474C1">
        <w:t xml:space="preserve">, </w:t>
      </w:r>
      <w:r w:rsidR="00C52F4A" w:rsidRPr="00605EB6">
        <w:t>et la preuve</w:t>
      </w:r>
      <w:r w:rsidR="00C474C1">
        <w:t xml:space="preserve">, </w:t>
      </w:r>
      <w:r w:rsidR="00C52F4A" w:rsidRPr="00605EB6">
        <w:t>c</w:t>
      </w:r>
      <w:r w:rsidR="00C474C1">
        <w:t>’</w:t>
      </w:r>
      <w:r w:rsidR="00C52F4A" w:rsidRPr="00605EB6">
        <w:t>est que je ne crie jamais après lui quand je le vois dans le parc</w:t>
      </w:r>
      <w:r w:rsidR="00C474C1">
        <w:t>.</w:t>
      </w:r>
    </w:p>
    <w:p w14:paraId="4BABCF89" w14:textId="0DAB653B" w:rsidR="00C474C1" w:rsidRDefault="00C474C1" w:rsidP="00C52F4A">
      <w:r>
        <w:t>» </w:t>
      </w:r>
      <w:r w:rsidR="00C52F4A" w:rsidRPr="00605EB6">
        <w:t>D</w:t>
      </w:r>
      <w:r>
        <w:t>’</w:t>
      </w:r>
      <w:r w:rsidR="00C52F4A" w:rsidRPr="00605EB6">
        <w:t>ailleurs</w:t>
      </w:r>
      <w:r>
        <w:t xml:space="preserve">, </w:t>
      </w:r>
      <w:r w:rsidR="00C52F4A" w:rsidRPr="00605EB6">
        <w:t>il ne brise rien</w:t>
      </w:r>
      <w:r>
        <w:t xml:space="preserve">, </w:t>
      </w:r>
      <w:r w:rsidR="00C52F4A" w:rsidRPr="00605EB6">
        <w:t>il ne toucherait pas à une pâquerette</w:t>
      </w:r>
      <w:r>
        <w:t xml:space="preserve"> ; </w:t>
      </w:r>
      <w:r w:rsidR="00C52F4A" w:rsidRPr="00605EB6">
        <w:t>et puis il a sauvé la vie à mademoiselle</w:t>
      </w:r>
      <w:r>
        <w:t xml:space="preserve">… </w:t>
      </w:r>
      <w:r w:rsidR="00C52F4A" w:rsidRPr="00605EB6">
        <w:t>Je sens qu</w:t>
      </w:r>
      <w:r>
        <w:t>’</w:t>
      </w:r>
      <w:r w:rsidR="00C52F4A" w:rsidRPr="00605EB6">
        <w:t>à cause de cela je n</w:t>
      </w:r>
      <w:r>
        <w:t>’</w:t>
      </w:r>
      <w:r w:rsidR="00C52F4A" w:rsidRPr="00605EB6">
        <w:t>ai pas le droit de l</w:t>
      </w:r>
      <w:r>
        <w:t>’</w:t>
      </w:r>
      <w:r w:rsidR="00C52F4A" w:rsidRPr="00605EB6">
        <w:t>empêcher d</w:t>
      </w:r>
      <w:r>
        <w:t>’</w:t>
      </w:r>
      <w:r w:rsidR="00C52F4A" w:rsidRPr="00605EB6">
        <w:t>escalader le mur et de</w:t>
      </w:r>
      <w:r w:rsidR="00C63604">
        <w:t xml:space="preserve"> </w:t>
      </w:r>
      <w:r w:rsidR="00C52F4A" w:rsidRPr="00605EB6">
        <w:t>venir se promener dans les allées du parc</w:t>
      </w:r>
      <w:r>
        <w:t>.</w:t>
      </w:r>
    </w:p>
    <w:p w14:paraId="1E238DAE" w14:textId="68699710" w:rsidR="00C474C1" w:rsidRDefault="0094609C" w:rsidP="00C52F4A">
      <w:r>
        <w:t>— </w:t>
      </w:r>
      <w:r w:rsidR="00C52F4A" w:rsidRPr="00605EB6">
        <w:t>Continuez à ne lui rien dire</w:t>
      </w:r>
      <w:r w:rsidR="00C474C1">
        <w:t xml:space="preserve">, </w:t>
      </w:r>
      <w:r w:rsidR="00C52F4A" w:rsidRPr="00605EB6">
        <w:t>François</w:t>
      </w:r>
      <w:r w:rsidR="00C474C1">
        <w:t xml:space="preserve"> ; </w:t>
      </w:r>
      <w:r w:rsidR="00C52F4A" w:rsidRPr="00605EB6">
        <w:t>quand vous le verrez d</w:t>
      </w:r>
      <w:r w:rsidR="00C474C1">
        <w:t>’</w:t>
      </w:r>
      <w:r w:rsidR="00C52F4A" w:rsidRPr="00605EB6">
        <w:t>un côté</w:t>
      </w:r>
      <w:r w:rsidR="00C474C1">
        <w:t xml:space="preserve">, </w:t>
      </w:r>
      <w:r w:rsidR="00C52F4A" w:rsidRPr="00605EB6">
        <w:t>allez d</w:t>
      </w:r>
      <w:r w:rsidR="00C474C1">
        <w:t>’</w:t>
      </w:r>
      <w:r w:rsidR="00C52F4A" w:rsidRPr="00605EB6">
        <w:t>un autre</w:t>
      </w:r>
      <w:r w:rsidR="00C474C1">
        <w:t>.</w:t>
      </w:r>
    </w:p>
    <w:p w14:paraId="5A30003B" w14:textId="50B90D4C" w:rsidR="00C474C1" w:rsidRDefault="0094609C" w:rsidP="00C52F4A">
      <w:r>
        <w:t>— </w:t>
      </w:r>
      <w:r w:rsidR="00C52F4A" w:rsidRPr="00605EB6">
        <w:t>C</w:t>
      </w:r>
      <w:r w:rsidR="00C474C1">
        <w:t>’</w:t>
      </w:r>
      <w:r w:rsidR="00C52F4A" w:rsidRPr="00605EB6">
        <w:t>est ce que je fais</w:t>
      </w:r>
      <w:r w:rsidR="00C474C1">
        <w:t xml:space="preserve">, </w:t>
      </w:r>
      <w:r w:rsidR="00C52F4A" w:rsidRPr="00605EB6">
        <w:t>mademoiselle</w:t>
      </w:r>
      <w:r w:rsidR="00C474C1">
        <w:t>.</w:t>
      </w:r>
    </w:p>
    <w:p w14:paraId="6CB49C28" w14:textId="40821891" w:rsidR="00C474C1" w:rsidRDefault="0094609C" w:rsidP="00C52F4A">
      <w:r>
        <w:t>— </w:t>
      </w:r>
      <w:r w:rsidR="00C52F4A" w:rsidRPr="00605EB6">
        <w:t>Je veux qu</w:t>
      </w:r>
      <w:r w:rsidR="00C474C1">
        <w:t>’</w:t>
      </w:r>
      <w:r w:rsidR="00C52F4A" w:rsidRPr="00605EB6">
        <w:t>il soit tranquille et libre dans le parc comme il l</w:t>
      </w:r>
      <w:r w:rsidR="00C474C1">
        <w:t>’</w:t>
      </w:r>
      <w:r w:rsidR="00C52F4A" w:rsidRPr="00605EB6">
        <w:t>est dans les bois de Mareille</w:t>
      </w:r>
      <w:r w:rsidR="00C474C1">
        <w:t>.</w:t>
      </w:r>
    </w:p>
    <w:p w14:paraId="549EA3FF" w14:textId="3445A173" w:rsidR="00C474C1" w:rsidRDefault="0094609C" w:rsidP="00C52F4A">
      <w:r>
        <w:t>— </w:t>
      </w:r>
      <w:r w:rsidR="00C52F4A" w:rsidRPr="00605EB6">
        <w:t>Mademoiselle sera obéie</w:t>
      </w:r>
      <w:r w:rsidR="00C474C1">
        <w:t>.</w:t>
      </w:r>
    </w:p>
    <w:p w14:paraId="3D21C2CB" w14:textId="7F0BB9CE" w:rsidR="00C474C1" w:rsidRDefault="0094609C" w:rsidP="00C52F4A">
      <w:r>
        <w:t>— </w:t>
      </w:r>
      <w:r w:rsidR="00C52F4A" w:rsidRPr="00605EB6">
        <w:t>François</w:t>
      </w:r>
      <w:r w:rsidR="00C474C1">
        <w:t xml:space="preserve">, </w:t>
      </w:r>
      <w:r w:rsidR="00C52F4A" w:rsidRPr="00605EB6">
        <w:t>avez-vous parlé de cela à ma mère</w:t>
      </w:r>
      <w:r w:rsidR="00C474C1">
        <w:t> ?</w:t>
      </w:r>
    </w:p>
    <w:p w14:paraId="10C3446F" w14:textId="6DAD80AF" w:rsidR="00C474C1" w:rsidRDefault="0094609C" w:rsidP="00C52F4A">
      <w:r>
        <w:lastRenderedPageBreak/>
        <w:t>— </w:t>
      </w:r>
      <w:r w:rsidR="00C52F4A" w:rsidRPr="00605EB6">
        <w:t>Pas encore</w:t>
      </w:r>
      <w:r w:rsidR="00C474C1">
        <w:t xml:space="preserve">, </w:t>
      </w:r>
      <w:r w:rsidR="00C52F4A" w:rsidRPr="00605EB6">
        <w:t>mademoiselle</w:t>
      </w:r>
      <w:r w:rsidR="00C474C1">
        <w:t>.</w:t>
      </w:r>
    </w:p>
    <w:p w14:paraId="5E602A5C" w14:textId="7F82DA12" w:rsidR="00C474C1" w:rsidRDefault="0094609C" w:rsidP="00C52F4A">
      <w:r>
        <w:t>— </w:t>
      </w:r>
      <w:r w:rsidR="00C52F4A" w:rsidRPr="00605EB6">
        <w:t>Eh bien</w:t>
      </w:r>
      <w:r w:rsidR="00C474C1">
        <w:t xml:space="preserve">, </w:t>
      </w:r>
      <w:r w:rsidR="00C52F4A" w:rsidRPr="00605EB6">
        <w:t>François</w:t>
      </w:r>
      <w:r w:rsidR="00C474C1">
        <w:t xml:space="preserve">, </w:t>
      </w:r>
      <w:r w:rsidR="00C52F4A" w:rsidRPr="00605EB6">
        <w:t>jusqu</w:t>
      </w:r>
      <w:r w:rsidR="00C474C1">
        <w:t>’</w:t>
      </w:r>
      <w:r w:rsidR="00C52F4A" w:rsidRPr="00605EB6">
        <w:t>à nouvel ordre</w:t>
      </w:r>
      <w:r w:rsidR="00C474C1">
        <w:t xml:space="preserve">, </w:t>
      </w:r>
      <w:r w:rsidR="00C52F4A" w:rsidRPr="00605EB6">
        <w:t>si vous voulez m</w:t>
      </w:r>
      <w:r w:rsidR="00C474C1">
        <w:t>’</w:t>
      </w:r>
      <w:r w:rsidR="00C52F4A" w:rsidRPr="00605EB6">
        <w:t>être agréable</w:t>
      </w:r>
      <w:r w:rsidR="00C474C1">
        <w:t xml:space="preserve">, </w:t>
      </w:r>
      <w:r w:rsidR="00C52F4A" w:rsidRPr="00605EB6">
        <w:t xml:space="preserve">vous ne direz rien à </w:t>
      </w:r>
      <w:r w:rsidR="009A0CB4" w:rsidRPr="009A0CB4">
        <w:t>M</w:t>
      </w:r>
      <w:r w:rsidR="009A0CB4" w:rsidRPr="009A0CB4">
        <w:rPr>
          <w:vertAlign w:val="superscript"/>
        </w:rPr>
        <w:t>me</w:t>
      </w:r>
      <w:r w:rsidR="00C474C1">
        <w:t> de </w:t>
      </w:r>
      <w:r w:rsidR="00C52F4A" w:rsidRPr="00605EB6">
        <w:t>Simaise</w:t>
      </w:r>
      <w:r w:rsidR="00C474C1">
        <w:t xml:space="preserve">, </w:t>
      </w:r>
      <w:r w:rsidR="00C52F4A" w:rsidRPr="00605EB6">
        <w:t>ni à mon frère que nous attendons et qui arrivera demain à Vaucourt</w:t>
      </w:r>
      <w:r w:rsidR="00C474C1">
        <w:t>.</w:t>
      </w:r>
    </w:p>
    <w:p w14:paraId="568D2C1B" w14:textId="23233CE8" w:rsidR="00C474C1" w:rsidRDefault="0094609C" w:rsidP="00C52F4A">
      <w:r>
        <w:t>— </w:t>
      </w:r>
      <w:r w:rsidR="00C52F4A" w:rsidRPr="00605EB6">
        <w:t>Mademoiselle peut être sûre de ma discrétion</w:t>
      </w:r>
      <w:r w:rsidR="00C474C1">
        <w:t>.</w:t>
      </w:r>
    </w:p>
    <w:p w14:paraId="75F63F53" w14:textId="6949AA22" w:rsidR="00C474C1" w:rsidRDefault="0094609C" w:rsidP="00C52F4A">
      <w:r>
        <w:t>— </w:t>
      </w:r>
      <w:r w:rsidR="00C52F4A" w:rsidRPr="00605EB6">
        <w:t>Merci</w:t>
      </w:r>
      <w:r w:rsidR="00C474C1">
        <w:t xml:space="preserve">, </w:t>
      </w:r>
      <w:r w:rsidR="00C52F4A" w:rsidRPr="00605EB6">
        <w:t>vous n</w:t>
      </w:r>
      <w:r w:rsidR="00C474C1">
        <w:t>’</w:t>
      </w:r>
      <w:r w:rsidR="00C52F4A" w:rsidRPr="00605EB6">
        <w:t>avez pas autre chose à me dire</w:t>
      </w:r>
      <w:r w:rsidR="00C474C1">
        <w:t> ?</w:t>
      </w:r>
    </w:p>
    <w:p w14:paraId="25C447EB" w14:textId="7F72DB3C" w:rsidR="00C474C1" w:rsidRDefault="0094609C" w:rsidP="00C52F4A">
      <w:r>
        <w:t>— </w:t>
      </w:r>
      <w:r w:rsidR="00C52F4A" w:rsidRPr="00605EB6">
        <w:t>Si</w:t>
      </w:r>
      <w:r w:rsidR="00C474C1">
        <w:t xml:space="preserve">, </w:t>
      </w:r>
      <w:r w:rsidR="00C52F4A" w:rsidRPr="00605EB6">
        <w:t>mademoiselle</w:t>
      </w:r>
      <w:r w:rsidR="00C474C1">
        <w:t>.</w:t>
      </w:r>
    </w:p>
    <w:p w14:paraId="23B52D88" w14:textId="76B2354B" w:rsidR="00C474C1" w:rsidRDefault="0094609C" w:rsidP="00C52F4A">
      <w:r>
        <w:t>— </w:t>
      </w:r>
      <w:r w:rsidR="00C52F4A" w:rsidRPr="00605EB6">
        <w:t>Dites</w:t>
      </w:r>
      <w:r w:rsidR="00C474C1">
        <w:t xml:space="preserve">, </w:t>
      </w:r>
      <w:r w:rsidR="00C52F4A" w:rsidRPr="00605EB6">
        <w:t>François</w:t>
      </w:r>
      <w:r w:rsidR="00C474C1">
        <w:t xml:space="preserve">, </w:t>
      </w:r>
      <w:r w:rsidR="00C52F4A" w:rsidRPr="00605EB6">
        <w:t>je vous écoute</w:t>
      </w:r>
      <w:r w:rsidR="00C474C1">
        <w:t>.</w:t>
      </w:r>
    </w:p>
    <w:p w14:paraId="3FB530FA" w14:textId="5A574FE7" w:rsidR="00C474C1" w:rsidRDefault="0094609C" w:rsidP="00C52F4A">
      <w:r>
        <w:t>— </w:t>
      </w:r>
      <w:r w:rsidR="00C52F4A" w:rsidRPr="00605EB6">
        <w:t>Quand Jean Loup reste dans le parc</w:t>
      </w:r>
      <w:r w:rsidR="00C474C1">
        <w:t xml:space="preserve">, </w:t>
      </w:r>
      <w:r w:rsidR="00C52F4A" w:rsidRPr="00605EB6">
        <w:t>le jour</w:t>
      </w:r>
      <w:r w:rsidR="00C474C1">
        <w:t xml:space="preserve">, </w:t>
      </w:r>
      <w:r w:rsidR="00C52F4A" w:rsidRPr="00605EB6">
        <w:t>je connais l</w:t>
      </w:r>
      <w:r w:rsidR="00C474C1">
        <w:t>’</w:t>
      </w:r>
      <w:r w:rsidR="00C52F4A" w:rsidRPr="00605EB6">
        <w:t>endroit où il se cache</w:t>
      </w:r>
      <w:r w:rsidR="00C474C1">
        <w:t>.</w:t>
      </w:r>
    </w:p>
    <w:p w14:paraId="0F4D5611" w14:textId="5CE0BB6A" w:rsidR="00C474C1" w:rsidRDefault="0094609C" w:rsidP="00C52F4A">
      <w:r>
        <w:t>— </w:t>
      </w:r>
      <w:r w:rsidR="00C52F4A" w:rsidRPr="00605EB6">
        <w:t>Ah</w:t>
      </w:r>
      <w:r w:rsidR="00C474C1">
        <w:t xml:space="preserve"> ! </w:t>
      </w:r>
      <w:r w:rsidR="00C52F4A" w:rsidRPr="00605EB6">
        <w:t>Et où se cache-t-il</w:t>
      </w:r>
      <w:r w:rsidR="00C474C1">
        <w:t> ?</w:t>
      </w:r>
    </w:p>
    <w:p w14:paraId="7C485E6B" w14:textId="145EA239" w:rsidR="00C474C1" w:rsidRDefault="0094609C" w:rsidP="00C52F4A">
      <w:r>
        <w:t>— </w:t>
      </w:r>
      <w:r w:rsidR="00C52F4A" w:rsidRPr="00605EB6">
        <w:t>Pas loin d</w:t>
      </w:r>
      <w:r w:rsidR="00C474C1">
        <w:t>’</w:t>
      </w:r>
      <w:r w:rsidR="00C52F4A" w:rsidRPr="00605EB6">
        <w:t>ici</w:t>
      </w:r>
      <w:r w:rsidR="00C474C1">
        <w:t xml:space="preserve">, </w:t>
      </w:r>
      <w:r w:rsidR="00C52F4A" w:rsidRPr="00605EB6">
        <w:t>mademoiselle</w:t>
      </w:r>
      <w:r w:rsidR="00C474C1">
        <w:t>.</w:t>
      </w:r>
    </w:p>
    <w:p w14:paraId="6812BEAE" w14:textId="52FAB3D7" w:rsidR="00C474C1" w:rsidRDefault="0094609C" w:rsidP="00C52F4A">
      <w:r>
        <w:t>— </w:t>
      </w:r>
      <w:r w:rsidR="00C52F4A" w:rsidRPr="00605EB6">
        <w:t>Dites-moi où</w:t>
      </w:r>
      <w:r w:rsidR="00C474C1">
        <w:t>.</w:t>
      </w:r>
    </w:p>
    <w:p w14:paraId="144BC71D" w14:textId="766F9DEF" w:rsidR="00C474C1" w:rsidRDefault="0094609C" w:rsidP="00C52F4A">
      <w:r>
        <w:t>— </w:t>
      </w:r>
      <w:r w:rsidR="00C52F4A" w:rsidRPr="00605EB6">
        <w:t>Là</w:t>
      </w:r>
      <w:r w:rsidR="00C474C1">
        <w:t xml:space="preserve">, </w:t>
      </w:r>
      <w:r w:rsidR="00C52F4A" w:rsidRPr="00605EB6">
        <w:t>dans cet if</w:t>
      </w:r>
      <w:r w:rsidR="00C474C1">
        <w:t xml:space="preserve">, </w:t>
      </w:r>
      <w:r w:rsidR="00C52F4A" w:rsidRPr="00605EB6">
        <w:t>près de la charmille</w:t>
      </w:r>
      <w:r w:rsidR="00C474C1">
        <w:t>.</w:t>
      </w:r>
    </w:p>
    <w:p w14:paraId="53FD8DEA" w14:textId="77777777" w:rsidR="00C474C1" w:rsidRDefault="00C52F4A" w:rsidP="00C52F4A">
      <w:r w:rsidRPr="00605EB6">
        <w:t>Le front de la jeune fille se couvrit d</w:t>
      </w:r>
      <w:r w:rsidR="00C474C1">
        <w:t>’</w:t>
      </w:r>
      <w:r w:rsidRPr="00605EB6">
        <w:t>une rougeur subite et il y eut un tressaillement dans tout son être</w:t>
      </w:r>
      <w:r w:rsidR="00C474C1">
        <w:t>.</w:t>
      </w:r>
    </w:p>
    <w:p w14:paraId="6F6F82A3" w14:textId="424F90CF" w:rsidR="00C474C1" w:rsidRDefault="0094609C" w:rsidP="00C52F4A">
      <w:r>
        <w:t>— </w:t>
      </w:r>
      <w:r w:rsidR="00C52F4A" w:rsidRPr="00605EB6">
        <w:t>Mais</w:t>
      </w:r>
      <w:r w:rsidR="00C474C1">
        <w:t xml:space="preserve">, </w:t>
      </w:r>
      <w:r w:rsidR="00C52F4A" w:rsidRPr="00605EB6">
        <w:t>c</w:t>
      </w:r>
      <w:r w:rsidR="00C474C1">
        <w:t>’</w:t>
      </w:r>
      <w:r w:rsidR="00C52F4A" w:rsidRPr="00605EB6">
        <w:t>est impossible</w:t>
      </w:r>
      <w:r w:rsidR="00C474C1">
        <w:t xml:space="preserve">, </w:t>
      </w:r>
      <w:r w:rsidR="00C52F4A" w:rsidRPr="00605EB6">
        <w:t>cela ne se peut pas</w:t>
      </w:r>
      <w:r w:rsidR="00C474C1">
        <w:t xml:space="preserve"> ! </w:t>
      </w:r>
      <w:r w:rsidR="00C52F4A" w:rsidRPr="00605EB6">
        <w:t>s</w:t>
      </w:r>
      <w:r w:rsidR="00C474C1">
        <w:t>’</w:t>
      </w:r>
      <w:r w:rsidR="00C52F4A" w:rsidRPr="00605EB6">
        <w:t>écria-t-elle</w:t>
      </w:r>
      <w:r w:rsidR="00C474C1">
        <w:t xml:space="preserve">, </w:t>
      </w:r>
      <w:r w:rsidR="00C52F4A" w:rsidRPr="00605EB6">
        <w:t>laissant voir son émotion et son trouble</w:t>
      </w:r>
      <w:r w:rsidR="00C474C1">
        <w:t>.</w:t>
      </w:r>
    </w:p>
    <w:p w14:paraId="5536C7F2" w14:textId="38931ED1" w:rsidR="00C474C1" w:rsidRDefault="0094609C" w:rsidP="00C52F4A">
      <w:r>
        <w:t>— </w:t>
      </w:r>
      <w:r w:rsidR="00C52F4A" w:rsidRPr="00605EB6">
        <w:t>Mademoiselle doit bien penser que je n</w:t>
      </w:r>
      <w:r w:rsidR="00C474C1">
        <w:t>’</w:t>
      </w:r>
      <w:r w:rsidR="00C52F4A" w:rsidRPr="00605EB6">
        <w:t>oserais point lui dire une chose qui n</w:t>
      </w:r>
      <w:r w:rsidR="00C474C1">
        <w:t>’</w:t>
      </w:r>
      <w:r w:rsidR="00C52F4A" w:rsidRPr="00605EB6">
        <w:t>est pas</w:t>
      </w:r>
      <w:r w:rsidR="00C474C1">
        <w:t xml:space="preserve">. </w:t>
      </w:r>
      <w:r w:rsidR="00C52F4A" w:rsidRPr="00605EB6">
        <w:t>Il y a trois jours</w:t>
      </w:r>
      <w:r w:rsidR="00C474C1">
        <w:t xml:space="preserve">, </w:t>
      </w:r>
      <w:r w:rsidR="00C52F4A" w:rsidRPr="00605EB6">
        <w:t>j</w:t>
      </w:r>
      <w:r w:rsidR="00C474C1">
        <w:t>’</w:t>
      </w:r>
      <w:r w:rsidR="00C52F4A" w:rsidRPr="00605EB6">
        <w:t>ai vu Jean Lou</w:t>
      </w:r>
      <w:r w:rsidR="004B364C">
        <w:t>p</w:t>
      </w:r>
      <w:r w:rsidR="00C52F4A" w:rsidRPr="00605EB6">
        <w:t xml:space="preserve"> descendre de l</w:t>
      </w:r>
      <w:r w:rsidR="00C474C1">
        <w:t>’</w:t>
      </w:r>
      <w:r w:rsidR="00C52F4A" w:rsidRPr="00605EB6">
        <w:t>arbre vert</w:t>
      </w:r>
      <w:r w:rsidR="00C474C1">
        <w:t>.</w:t>
      </w:r>
    </w:p>
    <w:p w14:paraId="18D4DEEF" w14:textId="734EC8B1" w:rsidR="00C474C1" w:rsidRDefault="0094609C" w:rsidP="00C52F4A">
      <w:r>
        <w:t>— </w:t>
      </w:r>
      <w:r w:rsidR="00C52F4A" w:rsidRPr="00605EB6">
        <w:t>Et il était caché dans l</w:t>
      </w:r>
      <w:r w:rsidR="00C474C1">
        <w:t>’</w:t>
      </w:r>
      <w:r w:rsidR="00C52F4A" w:rsidRPr="00605EB6">
        <w:t>if pendant que j</w:t>
      </w:r>
      <w:r w:rsidR="00C474C1">
        <w:t>’</w:t>
      </w:r>
      <w:r w:rsidR="00C52F4A" w:rsidRPr="00605EB6">
        <w:t>étais ici</w:t>
      </w:r>
      <w:r w:rsidR="00C474C1">
        <w:t> ?</w:t>
      </w:r>
    </w:p>
    <w:p w14:paraId="7A0AAA1D" w14:textId="3C878ECA" w:rsidR="00C474C1" w:rsidRDefault="0094609C" w:rsidP="00C52F4A">
      <w:r>
        <w:t>— </w:t>
      </w:r>
      <w:r w:rsidR="00C52F4A" w:rsidRPr="00605EB6">
        <w:t>Oui</w:t>
      </w:r>
      <w:r w:rsidR="00C474C1">
        <w:t xml:space="preserve">, </w:t>
      </w:r>
      <w:r w:rsidR="00C52F4A" w:rsidRPr="00605EB6">
        <w:t>mademoiselle</w:t>
      </w:r>
      <w:r w:rsidR="00C474C1">
        <w:t>.</w:t>
      </w:r>
    </w:p>
    <w:p w14:paraId="0A1185BA" w14:textId="6BC0C756" w:rsidR="00C474C1" w:rsidRDefault="0094609C" w:rsidP="00C52F4A">
      <w:r>
        <w:t>— </w:t>
      </w:r>
      <w:r w:rsidR="00C52F4A" w:rsidRPr="00605EB6">
        <w:t>Si près de moi</w:t>
      </w:r>
      <w:r w:rsidR="00C474C1">
        <w:t xml:space="preserve"> ! </w:t>
      </w:r>
      <w:r w:rsidR="00C52F4A" w:rsidRPr="00605EB6">
        <w:t>murmura-t-elle</w:t>
      </w:r>
      <w:r w:rsidR="00C474C1">
        <w:t>.</w:t>
      </w:r>
    </w:p>
    <w:p w14:paraId="0F40212A" w14:textId="2D3D2E1A" w:rsidR="00C474C1" w:rsidRDefault="0094609C" w:rsidP="00C52F4A">
      <w:r>
        <w:lastRenderedPageBreak/>
        <w:t>— </w:t>
      </w:r>
      <w:r w:rsidR="00C52F4A" w:rsidRPr="00605EB6">
        <w:t>C</w:t>
      </w:r>
      <w:r w:rsidR="00C474C1">
        <w:t>’</w:t>
      </w:r>
      <w:r w:rsidR="00C52F4A" w:rsidRPr="00605EB6">
        <w:t>est un instant après que vous avez eu quitté la charmille</w:t>
      </w:r>
      <w:r w:rsidR="00C474C1">
        <w:t xml:space="preserve">, </w:t>
      </w:r>
      <w:r w:rsidR="00C52F4A" w:rsidRPr="00605EB6">
        <w:t>que j</w:t>
      </w:r>
      <w:r w:rsidR="00C474C1">
        <w:t>’</w:t>
      </w:r>
      <w:r w:rsidR="00C52F4A" w:rsidRPr="00605EB6">
        <w:t>ai vu Jean Loup sortir de sa cachette</w:t>
      </w:r>
      <w:r w:rsidR="00C474C1">
        <w:t>.</w:t>
      </w:r>
    </w:p>
    <w:p w14:paraId="36AD681D" w14:textId="6CCE76FA" w:rsidR="00C474C1" w:rsidRDefault="0094609C" w:rsidP="00C52F4A">
      <w:r>
        <w:t>— </w:t>
      </w:r>
      <w:r w:rsidR="00C52F4A" w:rsidRPr="00605EB6">
        <w:t>C</w:t>
      </w:r>
      <w:r w:rsidR="00C474C1">
        <w:t>’</w:t>
      </w:r>
      <w:r w:rsidR="00C52F4A" w:rsidRPr="00605EB6">
        <w:t>était probablement la première fois qu</w:t>
      </w:r>
      <w:r w:rsidR="00C474C1">
        <w:t>’</w:t>
      </w:r>
      <w:r w:rsidR="00C52F4A" w:rsidRPr="00605EB6">
        <w:t>il venait là</w:t>
      </w:r>
      <w:r w:rsidR="00C474C1">
        <w:t>.</w:t>
      </w:r>
    </w:p>
    <w:p w14:paraId="061A5010" w14:textId="5BF59F00" w:rsidR="00C474C1" w:rsidRDefault="0094609C" w:rsidP="00C52F4A">
      <w:r>
        <w:t>— </w:t>
      </w:r>
      <w:r w:rsidR="00C52F4A" w:rsidRPr="00605EB6">
        <w:t>C</w:t>
      </w:r>
      <w:r w:rsidR="00C474C1">
        <w:t>’</w:t>
      </w:r>
      <w:r w:rsidR="00C52F4A" w:rsidRPr="00605EB6">
        <w:t>est possible</w:t>
      </w:r>
      <w:r w:rsidR="00C474C1">
        <w:t xml:space="preserve">, </w:t>
      </w:r>
      <w:r w:rsidR="00C52F4A" w:rsidRPr="00605EB6">
        <w:t>mademoiselle</w:t>
      </w:r>
      <w:r w:rsidR="00C474C1">
        <w:t xml:space="preserve">. </w:t>
      </w:r>
      <w:r w:rsidR="00C52F4A" w:rsidRPr="00605EB6">
        <w:t>Pourtant</w:t>
      </w:r>
      <w:r w:rsidR="00C474C1">
        <w:t xml:space="preserve">, </w:t>
      </w:r>
      <w:r w:rsidR="00C52F4A" w:rsidRPr="00605EB6">
        <w:t>en examinant l</w:t>
      </w:r>
      <w:r w:rsidR="00C474C1">
        <w:t>’</w:t>
      </w:r>
      <w:r w:rsidR="00C52F4A" w:rsidRPr="00605EB6">
        <w:t>arbre</w:t>
      </w:r>
      <w:r w:rsidR="00C474C1">
        <w:t xml:space="preserve">, </w:t>
      </w:r>
      <w:r w:rsidR="00C52F4A" w:rsidRPr="00605EB6">
        <w:t>j</w:t>
      </w:r>
      <w:r w:rsidR="00C474C1">
        <w:t>’</w:t>
      </w:r>
      <w:r w:rsidR="00C52F4A" w:rsidRPr="00605EB6">
        <w:t>ai fait certaines remarques qui m</w:t>
      </w:r>
      <w:r w:rsidR="00C474C1">
        <w:t>’</w:t>
      </w:r>
      <w:r w:rsidR="00C52F4A" w:rsidRPr="00605EB6">
        <w:t>ont fait supposer que Jean Loup avait dû venir souvent se cacher à cet endroit</w:t>
      </w:r>
      <w:r w:rsidR="00C474C1">
        <w:t>.</w:t>
      </w:r>
    </w:p>
    <w:p w14:paraId="17B78E64" w14:textId="77777777" w:rsidR="00C474C1" w:rsidRDefault="00C52F4A" w:rsidP="00C52F4A">
      <w:r w:rsidRPr="00605EB6">
        <w:t>La jeune fille se leva</w:t>
      </w:r>
      <w:r w:rsidR="00C474C1">
        <w:t xml:space="preserve">, </w:t>
      </w:r>
      <w:r w:rsidRPr="00605EB6">
        <w:t>et</w:t>
      </w:r>
      <w:r w:rsidR="00C474C1">
        <w:t xml:space="preserve">, </w:t>
      </w:r>
      <w:r w:rsidRPr="00605EB6">
        <w:t>à travers les petites feuilles de la charmille</w:t>
      </w:r>
      <w:r w:rsidR="00C474C1">
        <w:t xml:space="preserve">, </w:t>
      </w:r>
      <w:r w:rsidRPr="00605EB6">
        <w:t>elle plongea avidement son regard dans l</w:t>
      </w:r>
      <w:r w:rsidR="00C474C1">
        <w:t>’</w:t>
      </w:r>
      <w:r w:rsidRPr="00605EB6">
        <w:t>arbre vert</w:t>
      </w:r>
      <w:r w:rsidR="00C474C1">
        <w:t>.</w:t>
      </w:r>
    </w:p>
    <w:p w14:paraId="25BB5AEA" w14:textId="063028E8" w:rsidR="00C474C1" w:rsidRDefault="0094609C" w:rsidP="00C52F4A">
      <w:r>
        <w:t>— </w:t>
      </w:r>
      <w:r w:rsidR="00C52F4A" w:rsidRPr="00605EB6">
        <w:t>Il n</w:t>
      </w:r>
      <w:r w:rsidR="00C474C1">
        <w:t>’</w:t>
      </w:r>
      <w:r w:rsidR="00C52F4A" w:rsidRPr="00605EB6">
        <w:t>y est pas aujourd</w:t>
      </w:r>
      <w:r w:rsidR="00C474C1">
        <w:t>’</w:t>
      </w:r>
      <w:r w:rsidR="00C52F4A" w:rsidRPr="00605EB6">
        <w:t>hui</w:t>
      </w:r>
      <w:r w:rsidR="00C474C1">
        <w:t xml:space="preserve">, </w:t>
      </w:r>
      <w:r w:rsidR="00C52F4A" w:rsidRPr="00605EB6">
        <w:t>dit le jardinier</w:t>
      </w:r>
      <w:r w:rsidR="00C474C1">
        <w:t>.</w:t>
      </w:r>
    </w:p>
    <w:p w14:paraId="2D0E62D6" w14:textId="46C5DA08" w:rsidR="00C474C1" w:rsidRDefault="0094609C" w:rsidP="00C52F4A">
      <w:r>
        <w:t>— </w:t>
      </w:r>
      <w:r w:rsidR="00C52F4A" w:rsidRPr="00605EB6">
        <w:t>Est-ce que vous pensez qu</w:t>
      </w:r>
      <w:r w:rsidR="00C474C1">
        <w:t>’</w:t>
      </w:r>
      <w:r w:rsidR="00C52F4A" w:rsidRPr="00605EB6">
        <w:t>il y reviendra</w:t>
      </w:r>
      <w:r w:rsidR="00C474C1">
        <w:t xml:space="preserve">, </w:t>
      </w:r>
      <w:r w:rsidR="00C52F4A" w:rsidRPr="00605EB6">
        <w:t>François</w:t>
      </w:r>
      <w:r w:rsidR="00C474C1">
        <w:t> ?</w:t>
      </w:r>
    </w:p>
    <w:p w14:paraId="41158126" w14:textId="4C731840" w:rsidR="00C474C1" w:rsidRDefault="0094609C" w:rsidP="00C52F4A">
      <w:r>
        <w:t>— </w:t>
      </w:r>
      <w:r w:rsidR="00C52F4A" w:rsidRPr="00605EB6">
        <w:t>Je le parierais</w:t>
      </w:r>
      <w:r w:rsidR="00C474C1">
        <w:t xml:space="preserve">, </w:t>
      </w:r>
      <w:r w:rsidR="00C52F4A" w:rsidRPr="00605EB6">
        <w:t>mademoiselle</w:t>
      </w:r>
      <w:r w:rsidR="00C474C1">
        <w:t>.</w:t>
      </w:r>
    </w:p>
    <w:p w14:paraId="683C2F49" w14:textId="2D13548A" w:rsidR="00C474C1" w:rsidRDefault="0094609C" w:rsidP="00C52F4A">
      <w:r>
        <w:t>— </w:t>
      </w:r>
      <w:r w:rsidR="00C52F4A" w:rsidRPr="00605EB6">
        <w:t>Il n</w:t>
      </w:r>
      <w:r w:rsidR="00C474C1">
        <w:t>’</w:t>
      </w:r>
      <w:r w:rsidR="00C52F4A" w:rsidRPr="00605EB6">
        <w:t>osera plus</w:t>
      </w:r>
      <w:r w:rsidR="00C474C1">
        <w:t>.</w:t>
      </w:r>
    </w:p>
    <w:p w14:paraId="574C236E" w14:textId="4305FEE0" w:rsidR="00C474C1" w:rsidRDefault="0094609C" w:rsidP="00C52F4A">
      <w:r>
        <w:t>— </w:t>
      </w:r>
      <w:r w:rsidR="00C52F4A" w:rsidRPr="00605EB6">
        <w:t>Il n</w:t>
      </w:r>
      <w:r w:rsidR="00C474C1">
        <w:t>’</w:t>
      </w:r>
      <w:r w:rsidR="00C52F4A" w:rsidRPr="00605EB6">
        <w:t>oserait plus</w:t>
      </w:r>
      <w:r w:rsidR="00C474C1">
        <w:t xml:space="preserve">, </w:t>
      </w:r>
      <w:r w:rsidR="00C52F4A" w:rsidRPr="00605EB6">
        <w:t>peut-être</w:t>
      </w:r>
      <w:r w:rsidR="00C474C1">
        <w:t xml:space="preserve">, </w:t>
      </w:r>
      <w:r w:rsidR="00C52F4A" w:rsidRPr="00605EB6">
        <w:t>s</w:t>
      </w:r>
      <w:r w:rsidR="00C474C1">
        <w:t>’</w:t>
      </w:r>
      <w:r w:rsidR="00C52F4A" w:rsidRPr="00605EB6">
        <w:t>il savait que je l</w:t>
      </w:r>
      <w:r w:rsidR="00C474C1">
        <w:t>’</w:t>
      </w:r>
      <w:r w:rsidR="00C52F4A" w:rsidRPr="00605EB6">
        <w:t>ai vu</w:t>
      </w:r>
      <w:r w:rsidR="00C474C1">
        <w:t xml:space="preserve">, </w:t>
      </w:r>
      <w:r w:rsidR="00C52F4A" w:rsidRPr="00605EB6">
        <w:t>mais il ne s</w:t>
      </w:r>
      <w:r w:rsidR="00C474C1">
        <w:t>’</w:t>
      </w:r>
      <w:r w:rsidR="00C52F4A" w:rsidRPr="00605EB6">
        <w:t>en doute point</w:t>
      </w:r>
      <w:r w:rsidR="00C474C1">
        <w:t>.</w:t>
      </w:r>
    </w:p>
    <w:p w14:paraId="2EA813C8" w14:textId="6B4DF0D3" w:rsidR="00C474C1" w:rsidRDefault="0094609C" w:rsidP="00C52F4A">
      <w:r>
        <w:t>— </w:t>
      </w:r>
      <w:r w:rsidR="00C52F4A" w:rsidRPr="00605EB6">
        <w:t>Selon vous</w:t>
      </w:r>
      <w:r w:rsidR="00C474C1">
        <w:t xml:space="preserve">, </w:t>
      </w:r>
      <w:r w:rsidR="00C52F4A" w:rsidRPr="00605EB6">
        <w:t>François</w:t>
      </w:r>
      <w:r w:rsidR="00C474C1">
        <w:t xml:space="preserve">, </w:t>
      </w:r>
      <w:r w:rsidR="00C52F4A" w:rsidRPr="00605EB6">
        <w:t>pourquoi vient-il se cacher dans cet arbre</w:t>
      </w:r>
      <w:r w:rsidR="00C474C1">
        <w:t> ?</w:t>
      </w:r>
    </w:p>
    <w:p w14:paraId="38512066" w14:textId="72C2CA1D" w:rsidR="00C474C1" w:rsidRDefault="0094609C" w:rsidP="00C52F4A">
      <w:r>
        <w:t>— </w:t>
      </w:r>
      <w:r w:rsidR="00C52F4A" w:rsidRPr="00605EB6">
        <w:t>Dame</w:t>
      </w:r>
      <w:r w:rsidR="00C474C1">
        <w:t xml:space="preserve">, </w:t>
      </w:r>
      <w:r w:rsidR="00C52F4A" w:rsidRPr="00605EB6">
        <w:t>mademoiselle</w:t>
      </w:r>
      <w:r w:rsidR="00C474C1">
        <w:t xml:space="preserve">, </w:t>
      </w:r>
      <w:r w:rsidR="00C52F4A" w:rsidRPr="00605EB6">
        <w:t>pour vous voir</w:t>
      </w:r>
      <w:r w:rsidR="00C474C1">
        <w:t xml:space="preserve"> ; </w:t>
      </w:r>
      <w:r w:rsidR="00C52F4A" w:rsidRPr="00605EB6">
        <w:t>il ne faut pas être bien malin pour deviner ça</w:t>
      </w:r>
      <w:r w:rsidR="00C474C1">
        <w:t>.</w:t>
      </w:r>
    </w:p>
    <w:p w14:paraId="1B7582F9" w14:textId="77777777" w:rsidR="00C474C1" w:rsidRDefault="00C52F4A" w:rsidP="00C52F4A">
      <w:r w:rsidRPr="00605EB6">
        <w:t>La jeune fille rougit de nouveau et baissa les yeux</w:t>
      </w:r>
      <w:r w:rsidR="00C474C1">
        <w:t>.</w:t>
      </w:r>
    </w:p>
    <w:p w14:paraId="3683B193" w14:textId="245F0D69" w:rsidR="00C474C1" w:rsidRDefault="0094609C" w:rsidP="00C52F4A">
      <w:r>
        <w:t>— </w:t>
      </w:r>
      <w:r w:rsidR="00C52F4A" w:rsidRPr="00605EB6">
        <w:t>François</w:t>
      </w:r>
      <w:r w:rsidR="00C474C1">
        <w:t xml:space="preserve">, </w:t>
      </w:r>
      <w:r w:rsidR="00C52F4A" w:rsidRPr="00605EB6">
        <w:t>reprit-elle</w:t>
      </w:r>
      <w:r w:rsidR="00C474C1">
        <w:t xml:space="preserve">, </w:t>
      </w:r>
      <w:r w:rsidR="00C52F4A" w:rsidRPr="00605EB6">
        <w:t>c</w:t>
      </w:r>
      <w:r w:rsidR="00C474C1">
        <w:t>’</w:t>
      </w:r>
      <w:r w:rsidR="00C52F4A" w:rsidRPr="00605EB6">
        <w:t>est convenu</w:t>
      </w:r>
      <w:r w:rsidR="00C474C1">
        <w:t xml:space="preserve">, </w:t>
      </w:r>
      <w:r w:rsidR="00C52F4A" w:rsidRPr="00605EB6">
        <w:t>rien de tout ceci ni à ma mère</w:t>
      </w:r>
      <w:r w:rsidR="00C474C1">
        <w:t xml:space="preserve">, </w:t>
      </w:r>
      <w:r w:rsidR="00C52F4A" w:rsidRPr="00605EB6">
        <w:t>ni à mon frère</w:t>
      </w:r>
      <w:r w:rsidR="00C474C1">
        <w:t xml:space="preserve">, </w:t>
      </w:r>
      <w:r w:rsidR="00C52F4A" w:rsidRPr="00605EB6">
        <w:t>ni à personne</w:t>
      </w:r>
      <w:r w:rsidR="00C474C1">
        <w:t>.</w:t>
      </w:r>
    </w:p>
    <w:p w14:paraId="3A716FBD" w14:textId="1E7D2749" w:rsidR="00C474C1" w:rsidRDefault="0094609C" w:rsidP="00C52F4A">
      <w:r>
        <w:t>— </w:t>
      </w:r>
      <w:r w:rsidR="00C52F4A" w:rsidRPr="00605EB6">
        <w:t>J</w:t>
      </w:r>
      <w:r w:rsidR="00C474C1">
        <w:t>’</w:t>
      </w:r>
      <w:r w:rsidR="00C52F4A" w:rsidRPr="00605EB6">
        <w:t>ai dit à mademoiselle que je garderais le silence</w:t>
      </w:r>
      <w:r w:rsidR="00C474C1">
        <w:t xml:space="preserve">. </w:t>
      </w:r>
      <w:r w:rsidR="00C52F4A" w:rsidRPr="00605EB6">
        <w:t>J</w:t>
      </w:r>
      <w:r w:rsidR="00C474C1">
        <w:t>’</w:t>
      </w:r>
      <w:r w:rsidR="00C52F4A" w:rsidRPr="00605EB6">
        <w:t>ai instruit mademoiselle</w:t>
      </w:r>
      <w:r w:rsidR="00C474C1">
        <w:t xml:space="preserve"> ; </w:t>
      </w:r>
      <w:r w:rsidR="00C52F4A" w:rsidRPr="00605EB6">
        <w:t>maintenant</w:t>
      </w:r>
      <w:r w:rsidR="00C474C1">
        <w:t xml:space="preserve">, </w:t>
      </w:r>
      <w:r w:rsidR="00C52F4A" w:rsidRPr="00605EB6">
        <w:t>moi</w:t>
      </w:r>
      <w:r w:rsidR="00C474C1">
        <w:t xml:space="preserve">, </w:t>
      </w:r>
      <w:r w:rsidR="00C52F4A" w:rsidRPr="00605EB6">
        <w:t>je n</w:t>
      </w:r>
      <w:r w:rsidR="00C474C1">
        <w:t>’</w:t>
      </w:r>
      <w:r w:rsidR="00C52F4A" w:rsidRPr="00605EB6">
        <w:t>ai plus rien à dire</w:t>
      </w:r>
      <w:r w:rsidR="00C474C1">
        <w:t>.</w:t>
      </w:r>
    </w:p>
    <w:p w14:paraId="0855668A" w14:textId="77777777" w:rsidR="00C474C1" w:rsidRDefault="00C52F4A" w:rsidP="00C52F4A">
      <w:r w:rsidRPr="00605EB6">
        <w:lastRenderedPageBreak/>
        <w:t>Sur ces mots</w:t>
      </w:r>
      <w:r w:rsidR="00C474C1">
        <w:t xml:space="preserve">, </w:t>
      </w:r>
      <w:r w:rsidRPr="00605EB6">
        <w:t>le jardinier s</w:t>
      </w:r>
      <w:r w:rsidR="00C474C1">
        <w:t>’</w:t>
      </w:r>
      <w:r w:rsidRPr="00605EB6">
        <w:t>inclina respectueusement devant sa jeune maîtresse et se retira</w:t>
      </w:r>
      <w:r w:rsidR="00C474C1">
        <w:t>.</w:t>
      </w:r>
    </w:p>
    <w:p w14:paraId="1AC393D5" w14:textId="77777777" w:rsidR="00C474C1" w:rsidRDefault="00C52F4A" w:rsidP="00C52F4A">
      <w:r w:rsidRPr="00605EB6">
        <w:t>La jeune fille laissa échapper un long soupir</w:t>
      </w:r>
      <w:r w:rsidR="00C474C1">
        <w:t xml:space="preserve">, </w:t>
      </w:r>
      <w:r w:rsidRPr="00605EB6">
        <w:t>et deux belles larmes roulèrent dans ses yeux</w:t>
      </w:r>
      <w:r w:rsidR="00C474C1">
        <w:t>.</w:t>
      </w:r>
    </w:p>
    <w:p w14:paraId="2E0932F0" w14:textId="77777777" w:rsidR="00C474C1" w:rsidRDefault="00C52F4A" w:rsidP="00C52F4A">
      <w:r w:rsidRPr="00605EB6">
        <w:t>Pourquoi ce soupir</w:t>
      </w:r>
      <w:r w:rsidR="00C474C1">
        <w:t xml:space="preserve"> ? </w:t>
      </w:r>
      <w:r w:rsidRPr="00605EB6">
        <w:t>pourquoi ces larmes</w:t>
      </w:r>
      <w:r w:rsidR="00C474C1">
        <w:t> ?</w:t>
      </w:r>
    </w:p>
    <w:p w14:paraId="777392E7" w14:textId="43129D4B" w:rsidR="00C474C1" w:rsidRDefault="00C52F4A" w:rsidP="00C52F4A">
      <w:r w:rsidRPr="00605EB6">
        <w:t>Elle aurait été embarrassée de le dire</w:t>
      </w:r>
      <w:r w:rsidR="00C474C1">
        <w:t>.</w:t>
      </w:r>
    </w:p>
    <w:p w14:paraId="15B5D1E5" w14:textId="5CD658CB" w:rsidR="00C474C1" w:rsidRDefault="0094609C" w:rsidP="00C52F4A">
      <w:r>
        <w:t>— </w:t>
      </w:r>
      <w:r w:rsidR="00C52F4A" w:rsidRPr="00605EB6">
        <w:t>Là</w:t>
      </w:r>
      <w:r w:rsidR="00C474C1">
        <w:t xml:space="preserve">, </w:t>
      </w:r>
      <w:r w:rsidR="00C52F4A" w:rsidRPr="00605EB6">
        <w:t>là</w:t>
      </w:r>
      <w:r w:rsidR="00C474C1">
        <w:t xml:space="preserve">, </w:t>
      </w:r>
      <w:r w:rsidR="00C52F4A" w:rsidRPr="00605EB6">
        <w:t>murmura-t-elle</w:t>
      </w:r>
      <w:r w:rsidR="00C474C1">
        <w:t xml:space="preserve">, </w:t>
      </w:r>
      <w:r w:rsidR="00C52F4A" w:rsidRPr="00605EB6">
        <w:t>il vient se cacher dans cet arbre</w:t>
      </w:r>
      <w:r w:rsidR="00C474C1">
        <w:t xml:space="preserve">, </w:t>
      </w:r>
      <w:r w:rsidR="00C52F4A" w:rsidRPr="00605EB6">
        <w:t>tout près de moi</w:t>
      </w:r>
      <w:r w:rsidR="00C474C1">
        <w:t xml:space="preserve">, </w:t>
      </w:r>
      <w:r w:rsidR="00C52F4A" w:rsidRPr="00605EB6">
        <w:t>pour me voir</w:t>
      </w:r>
      <w:r w:rsidR="00C474C1">
        <w:t> !…</w:t>
      </w:r>
    </w:p>
    <w:p w14:paraId="2B09687E" w14:textId="77777777" w:rsidR="00C474C1" w:rsidRDefault="00C52F4A" w:rsidP="00C52F4A">
      <w:r w:rsidRPr="00605EB6">
        <w:t>Le lendemain</w:t>
      </w:r>
      <w:r w:rsidR="00C474C1">
        <w:t xml:space="preserve">, </w:t>
      </w:r>
      <w:r w:rsidRPr="00605EB6">
        <w:t>vers trois heures de l</w:t>
      </w:r>
      <w:r w:rsidR="00C474C1">
        <w:t>’</w:t>
      </w:r>
      <w:r w:rsidRPr="00605EB6">
        <w:t>après-midi</w:t>
      </w:r>
      <w:r w:rsidR="00C474C1">
        <w:t xml:space="preserve">, </w:t>
      </w:r>
      <w:r w:rsidRPr="00605EB6">
        <w:t>un peu plus tôt que d</w:t>
      </w:r>
      <w:r w:rsidR="00C474C1">
        <w:t>’</w:t>
      </w:r>
      <w:r w:rsidRPr="00605EB6">
        <w:t>habitude</w:t>
      </w:r>
      <w:r w:rsidR="00C474C1">
        <w:t xml:space="preserve">, </w:t>
      </w:r>
      <w:r w:rsidRPr="00605EB6">
        <w:t>Henriette vint avec un livre s</w:t>
      </w:r>
      <w:r w:rsidR="00C474C1">
        <w:t>’</w:t>
      </w:r>
      <w:r w:rsidRPr="00605EB6">
        <w:t>asseoir dans la charmille</w:t>
      </w:r>
      <w:r w:rsidR="00C474C1">
        <w:t xml:space="preserve">. </w:t>
      </w:r>
      <w:r w:rsidRPr="00605EB6">
        <w:t>Elle avait ouvert son livre</w:t>
      </w:r>
      <w:r w:rsidR="00C474C1">
        <w:t xml:space="preserve">, </w:t>
      </w:r>
      <w:r w:rsidRPr="00605EB6">
        <w:t>mais ses yeux restaient fixés sur la page qu</w:t>
      </w:r>
      <w:r w:rsidR="00C474C1">
        <w:t>’</w:t>
      </w:r>
      <w:r w:rsidRPr="00605EB6">
        <w:t>elle ne tournait point</w:t>
      </w:r>
      <w:r w:rsidR="00C474C1">
        <w:t xml:space="preserve">. </w:t>
      </w:r>
      <w:r w:rsidRPr="00605EB6">
        <w:t>Le livre était sous ses yeux</w:t>
      </w:r>
      <w:r w:rsidR="00C474C1">
        <w:t xml:space="preserve">, </w:t>
      </w:r>
      <w:r w:rsidRPr="00605EB6">
        <w:t>sur ses genoux pour se donner une contenance</w:t>
      </w:r>
      <w:r w:rsidR="00C474C1">
        <w:t xml:space="preserve">. </w:t>
      </w:r>
      <w:r w:rsidRPr="00605EB6">
        <w:t>Elle ne songeait guère à lire</w:t>
      </w:r>
      <w:r w:rsidR="00C474C1">
        <w:t xml:space="preserve"> : ; </w:t>
      </w:r>
      <w:r w:rsidRPr="00605EB6">
        <w:t>d</w:t>
      </w:r>
      <w:r w:rsidR="00C474C1">
        <w:t>’</w:t>
      </w:r>
      <w:r w:rsidRPr="00605EB6">
        <w:t>ailleurs</w:t>
      </w:r>
      <w:r w:rsidR="00C474C1">
        <w:t xml:space="preserve">, </w:t>
      </w:r>
      <w:r w:rsidRPr="00605EB6">
        <w:t>préoccupée comme elle l</w:t>
      </w:r>
      <w:r w:rsidR="00C474C1">
        <w:t>’</w:t>
      </w:r>
      <w:r w:rsidRPr="00605EB6">
        <w:t>était</w:t>
      </w:r>
      <w:r w:rsidR="00C474C1">
        <w:t xml:space="preserve">, </w:t>
      </w:r>
      <w:r w:rsidRPr="00605EB6">
        <w:t>elle aurait lu sans comprendre</w:t>
      </w:r>
      <w:r w:rsidR="00C474C1">
        <w:t>.</w:t>
      </w:r>
    </w:p>
    <w:p w14:paraId="7FDCEC99" w14:textId="0FB5BDCF" w:rsidR="00C474C1" w:rsidRDefault="0094609C" w:rsidP="00C52F4A">
      <w:r>
        <w:t>— </w:t>
      </w:r>
      <w:r w:rsidR="00C52F4A" w:rsidRPr="00605EB6">
        <w:t>S</w:t>
      </w:r>
      <w:r w:rsidR="00C474C1">
        <w:t>’</w:t>
      </w:r>
      <w:r w:rsidR="00C52F4A" w:rsidRPr="00605EB6">
        <w:t>il était là</w:t>
      </w:r>
      <w:r w:rsidR="00C474C1">
        <w:t xml:space="preserve"> ! </w:t>
      </w:r>
      <w:r w:rsidR="00C52F4A" w:rsidRPr="00605EB6">
        <w:t>pensait-elle</w:t>
      </w:r>
      <w:r w:rsidR="00C474C1">
        <w:t>.</w:t>
      </w:r>
    </w:p>
    <w:p w14:paraId="6172FA9B" w14:textId="77777777" w:rsidR="00C474C1" w:rsidRDefault="00C52F4A" w:rsidP="00C52F4A">
      <w:r w:rsidRPr="00605EB6">
        <w:t>Son cœur battait avec violence</w:t>
      </w:r>
      <w:r w:rsidR="00C474C1">
        <w:t xml:space="preserve">. </w:t>
      </w:r>
      <w:r w:rsidRPr="00605EB6">
        <w:t>Elle avait des mouvements nerveux</w:t>
      </w:r>
      <w:r w:rsidR="00C474C1">
        <w:t xml:space="preserve">, </w:t>
      </w:r>
      <w:r w:rsidRPr="00605EB6">
        <w:t>de l</w:t>
      </w:r>
      <w:r w:rsidR="00C474C1">
        <w:t>’</w:t>
      </w:r>
      <w:r w:rsidRPr="00605EB6">
        <w:t>irritation dans les membres</w:t>
      </w:r>
      <w:r w:rsidR="00C474C1">
        <w:t>.</w:t>
      </w:r>
    </w:p>
    <w:p w14:paraId="4181C8FF" w14:textId="77777777" w:rsidR="00C474C1" w:rsidRDefault="00C52F4A" w:rsidP="00C52F4A">
      <w:r w:rsidRPr="00605EB6">
        <w:t>Elle aurait bien voulu regarder</w:t>
      </w:r>
      <w:r w:rsidR="00C474C1">
        <w:t xml:space="preserve">. </w:t>
      </w:r>
      <w:r w:rsidRPr="00605EB6">
        <w:t>Elle hésitait</w:t>
      </w:r>
      <w:r w:rsidR="00C474C1">
        <w:t xml:space="preserve">. </w:t>
      </w:r>
      <w:r w:rsidRPr="00605EB6">
        <w:t>Elle n</w:t>
      </w:r>
      <w:r w:rsidR="00C474C1">
        <w:t>’</w:t>
      </w:r>
      <w:r w:rsidRPr="00605EB6">
        <w:t>osait pas</w:t>
      </w:r>
      <w:r w:rsidR="00C474C1">
        <w:t xml:space="preserve">. </w:t>
      </w:r>
      <w:r w:rsidRPr="00605EB6">
        <w:t>Mais elle ne pouvait rester toujours ainsi</w:t>
      </w:r>
      <w:r w:rsidR="00C474C1">
        <w:t xml:space="preserve">, </w:t>
      </w:r>
      <w:r w:rsidRPr="00605EB6">
        <w:t>dans l</w:t>
      </w:r>
      <w:r w:rsidR="00C474C1">
        <w:t>’</w:t>
      </w:r>
      <w:r w:rsidRPr="00605EB6">
        <w:t>incertitude</w:t>
      </w:r>
      <w:r w:rsidR="00C474C1">
        <w:t xml:space="preserve">. </w:t>
      </w:r>
      <w:r w:rsidRPr="00605EB6">
        <w:t>Elle se leva</w:t>
      </w:r>
      <w:r w:rsidR="00C474C1">
        <w:t xml:space="preserve">. </w:t>
      </w:r>
      <w:r w:rsidRPr="00605EB6">
        <w:t>Elle était décidée</w:t>
      </w:r>
      <w:r w:rsidR="00C474C1">
        <w:t>.</w:t>
      </w:r>
    </w:p>
    <w:p w14:paraId="0AB379D0" w14:textId="77777777" w:rsidR="00C474C1" w:rsidRDefault="00C52F4A" w:rsidP="00C52F4A">
      <w:r w:rsidRPr="00605EB6">
        <w:t>Elle s</w:t>
      </w:r>
      <w:r w:rsidR="00C474C1">
        <w:t>’</w:t>
      </w:r>
      <w:r w:rsidRPr="00605EB6">
        <w:t>approcha de la cloison de verdure</w:t>
      </w:r>
      <w:r w:rsidR="00C474C1">
        <w:t xml:space="preserve">, </w:t>
      </w:r>
      <w:r w:rsidRPr="00605EB6">
        <w:t>écarta doucement le feuillage et son regard impatient chercha dans l</w:t>
      </w:r>
      <w:r w:rsidR="00C474C1">
        <w:t>’</w:t>
      </w:r>
      <w:r w:rsidRPr="00605EB6">
        <w:t>if</w:t>
      </w:r>
      <w:r w:rsidR="00C474C1">
        <w:t>.</w:t>
      </w:r>
    </w:p>
    <w:p w14:paraId="2AC4BBE7" w14:textId="77777777" w:rsidR="00C474C1" w:rsidRDefault="00C52F4A" w:rsidP="00C52F4A">
      <w:r w:rsidRPr="00605EB6">
        <w:t>Aussitôt elle sentit comme un coup dans son cœur</w:t>
      </w:r>
      <w:r w:rsidR="00C474C1">
        <w:t xml:space="preserve">. </w:t>
      </w:r>
      <w:r w:rsidRPr="00605EB6">
        <w:t>Elle voyait Jean Loup</w:t>
      </w:r>
      <w:r w:rsidR="00C474C1">
        <w:t xml:space="preserve">. </w:t>
      </w:r>
      <w:r w:rsidRPr="00605EB6">
        <w:t>Le regard montant se croisait avec le regard descendant</w:t>
      </w:r>
      <w:r w:rsidR="00C474C1">
        <w:t xml:space="preserve">. </w:t>
      </w:r>
      <w:r w:rsidRPr="00605EB6">
        <w:t>Elle s</w:t>
      </w:r>
      <w:r w:rsidR="00C474C1">
        <w:t>’</w:t>
      </w:r>
      <w:r w:rsidRPr="00605EB6">
        <w:t xml:space="preserve">était si bien attendue à voir Jean Loup dans </w:t>
      </w:r>
      <w:r w:rsidRPr="00605EB6">
        <w:lastRenderedPageBreak/>
        <w:t>l</w:t>
      </w:r>
      <w:r w:rsidR="00C474C1">
        <w:t>’</w:t>
      </w:r>
      <w:r w:rsidRPr="00605EB6">
        <w:t>arbre qu</w:t>
      </w:r>
      <w:r w:rsidR="00C474C1">
        <w:t>’</w:t>
      </w:r>
      <w:r w:rsidRPr="00605EB6">
        <w:t>elle n</w:t>
      </w:r>
      <w:r w:rsidR="00C474C1">
        <w:t>’</w:t>
      </w:r>
      <w:r w:rsidRPr="00605EB6">
        <w:t>éprouva pas une émotion trop vive</w:t>
      </w:r>
      <w:r w:rsidR="00C474C1">
        <w:t xml:space="preserve">. </w:t>
      </w:r>
      <w:r w:rsidRPr="00605EB6">
        <w:t>Elle se remit promptement</w:t>
      </w:r>
      <w:r w:rsidR="00C474C1">
        <w:t>.</w:t>
      </w:r>
    </w:p>
    <w:p w14:paraId="5B873574" w14:textId="7C1EAA62" w:rsidR="00C474C1" w:rsidRDefault="0094609C" w:rsidP="00C52F4A">
      <w:r>
        <w:t>— </w:t>
      </w:r>
      <w:r w:rsidR="00C52F4A" w:rsidRPr="00605EB6">
        <w:t>Jean Loup</w:t>
      </w:r>
      <w:r w:rsidR="00C474C1">
        <w:t xml:space="preserve">, </w:t>
      </w:r>
      <w:r w:rsidR="00C52F4A" w:rsidRPr="00605EB6">
        <w:t>Jean Loup</w:t>
      </w:r>
      <w:r w:rsidR="00C474C1">
        <w:t xml:space="preserve">, </w:t>
      </w:r>
      <w:r w:rsidR="00C52F4A" w:rsidRPr="00605EB6">
        <w:t>dit-elle</w:t>
      </w:r>
      <w:r w:rsidR="00C474C1">
        <w:t xml:space="preserve">, </w:t>
      </w:r>
      <w:r w:rsidR="00C52F4A" w:rsidRPr="00605EB6">
        <w:t>de sa plus douce voix</w:t>
      </w:r>
      <w:r w:rsidR="00C474C1">
        <w:t xml:space="preserve">, </w:t>
      </w:r>
      <w:r w:rsidR="00C52F4A" w:rsidRPr="00605EB6">
        <w:t>il est inutile d</w:t>
      </w:r>
      <w:r w:rsidR="00C474C1">
        <w:t>’</w:t>
      </w:r>
      <w:r w:rsidR="00C52F4A" w:rsidRPr="00605EB6">
        <w:t>essayer de vous cacher</w:t>
      </w:r>
      <w:r w:rsidR="004540F3">
        <w:t> ;</w:t>
      </w:r>
      <w:r w:rsidR="00C474C1">
        <w:t xml:space="preserve"> </w:t>
      </w:r>
      <w:r w:rsidR="00C52F4A" w:rsidRPr="00605EB6">
        <w:t>je sais que vous êtes là</w:t>
      </w:r>
      <w:r w:rsidR="00C474C1">
        <w:t xml:space="preserve">, </w:t>
      </w:r>
      <w:r w:rsidR="00C52F4A" w:rsidRPr="00605EB6">
        <w:t>je vous vois</w:t>
      </w:r>
      <w:r w:rsidR="00C474C1">
        <w:t xml:space="preserve">… </w:t>
      </w:r>
      <w:r w:rsidR="00C52F4A" w:rsidRPr="00605EB6">
        <w:t>Descendez</w:t>
      </w:r>
      <w:r w:rsidR="00C474C1">
        <w:t xml:space="preserve">, </w:t>
      </w:r>
      <w:r w:rsidR="00C52F4A" w:rsidRPr="00605EB6">
        <w:t>venez</w:t>
      </w:r>
      <w:r w:rsidR="00C474C1">
        <w:t xml:space="preserve">, </w:t>
      </w:r>
      <w:r w:rsidR="00C52F4A" w:rsidRPr="00605EB6">
        <w:t>venez près de moi</w:t>
      </w:r>
      <w:r w:rsidR="00C474C1">
        <w:t> !</w:t>
      </w:r>
    </w:p>
    <w:p w14:paraId="2E084609" w14:textId="77777777" w:rsidR="00C474C1" w:rsidRDefault="00C52F4A" w:rsidP="00C52F4A">
      <w:r w:rsidRPr="00605EB6">
        <w:t>Et de la tête et de la main elle l</w:t>
      </w:r>
      <w:r w:rsidR="00C474C1">
        <w:t>’</w:t>
      </w:r>
      <w:r w:rsidRPr="00605EB6">
        <w:t>appelait</w:t>
      </w:r>
      <w:r w:rsidR="00C474C1">
        <w:t>.</w:t>
      </w:r>
    </w:p>
    <w:p w14:paraId="03381506" w14:textId="77777777" w:rsidR="00C474C1" w:rsidRDefault="00C52F4A" w:rsidP="00C52F4A">
      <w:r w:rsidRPr="00AD680E">
        <w:t>Jean Loup était découvert</w:t>
      </w:r>
      <w:r w:rsidR="00C474C1">
        <w:t xml:space="preserve"> ; </w:t>
      </w:r>
      <w:r w:rsidRPr="00AD680E">
        <w:t>il n</w:t>
      </w:r>
      <w:r w:rsidR="00C474C1">
        <w:t>’</w:t>
      </w:r>
      <w:r w:rsidRPr="00AD680E">
        <w:t>avait plus aucune raison de se cacher</w:t>
      </w:r>
      <w:r w:rsidR="00C474C1">
        <w:t xml:space="preserve"> ; </w:t>
      </w:r>
      <w:r w:rsidRPr="00AD680E">
        <w:t>il comprit qu</w:t>
      </w:r>
      <w:r w:rsidR="00C474C1">
        <w:t>’</w:t>
      </w:r>
      <w:r w:rsidRPr="00AD680E">
        <w:t>il ne pouvait plus rester dans l</w:t>
      </w:r>
      <w:r w:rsidR="00C474C1">
        <w:t>’</w:t>
      </w:r>
      <w:r w:rsidRPr="00AD680E">
        <w:t>arbre</w:t>
      </w:r>
      <w:r w:rsidR="00C474C1">
        <w:t xml:space="preserve">. </w:t>
      </w:r>
      <w:r w:rsidRPr="00AD680E">
        <w:t>Et puis le regard de la jeune fille le fascinait et sa douce voix l</w:t>
      </w:r>
      <w:r w:rsidR="00C474C1">
        <w:t>’</w:t>
      </w:r>
      <w:r w:rsidRPr="00AD680E">
        <w:t>attirait plus encore que les signes qu</w:t>
      </w:r>
      <w:r w:rsidR="00C474C1">
        <w:t>’</w:t>
      </w:r>
      <w:r w:rsidRPr="00AD680E">
        <w:t>elle lui faisait</w:t>
      </w:r>
      <w:r w:rsidR="00C474C1">
        <w:t>.</w:t>
      </w:r>
    </w:p>
    <w:p w14:paraId="0BE06185" w14:textId="77777777" w:rsidR="00C474C1" w:rsidRDefault="00C52F4A" w:rsidP="00C52F4A">
      <w:r w:rsidRPr="00605EB6">
        <w:t>Il se laissa glisser entre les branches et tomba sur le sol</w:t>
      </w:r>
      <w:r w:rsidR="00C474C1">
        <w:t xml:space="preserve">, </w:t>
      </w:r>
      <w:r w:rsidRPr="00605EB6">
        <w:t>debout</w:t>
      </w:r>
      <w:r w:rsidR="00C474C1">
        <w:t xml:space="preserve">. </w:t>
      </w:r>
      <w:r w:rsidRPr="00605EB6">
        <w:t>Il bondit à l</w:t>
      </w:r>
      <w:r w:rsidR="00C474C1">
        <w:t>’</w:t>
      </w:r>
      <w:r w:rsidRPr="00605EB6">
        <w:t>entrée de la charmille</w:t>
      </w:r>
      <w:r w:rsidR="00C474C1">
        <w:t xml:space="preserve">. </w:t>
      </w:r>
      <w:r w:rsidRPr="00605EB6">
        <w:t>Là il s</w:t>
      </w:r>
      <w:r w:rsidR="00C474C1">
        <w:t>’</w:t>
      </w:r>
      <w:r w:rsidRPr="00605EB6">
        <w:t>arrêta</w:t>
      </w:r>
      <w:r w:rsidR="00C474C1">
        <w:t xml:space="preserve">, </w:t>
      </w:r>
      <w:r w:rsidRPr="00605EB6">
        <w:t>tremblant</w:t>
      </w:r>
      <w:r w:rsidR="00C474C1">
        <w:t xml:space="preserve">, </w:t>
      </w:r>
      <w:r w:rsidRPr="00605EB6">
        <w:t>embarrassé</w:t>
      </w:r>
      <w:r w:rsidR="00C474C1">
        <w:t xml:space="preserve">. </w:t>
      </w:r>
      <w:r w:rsidRPr="00605EB6">
        <w:t>Il était en présence de son idole</w:t>
      </w:r>
      <w:r w:rsidR="00C474C1">
        <w:t xml:space="preserve"> ; </w:t>
      </w:r>
      <w:r w:rsidRPr="00605EB6">
        <w:t>qu</w:t>
      </w:r>
      <w:r w:rsidR="00C474C1">
        <w:t>’</w:t>
      </w:r>
      <w:r w:rsidRPr="00605EB6">
        <w:t>allait-il faire</w:t>
      </w:r>
      <w:r w:rsidR="00C474C1">
        <w:t> ?</w:t>
      </w:r>
    </w:p>
    <w:p w14:paraId="2AE25ED2" w14:textId="77777777" w:rsidR="00C474C1" w:rsidRDefault="00C52F4A" w:rsidP="00C52F4A">
      <w:r w:rsidRPr="00605EB6">
        <w:t>Jean Loup n</w:t>
      </w:r>
      <w:r w:rsidR="00C474C1">
        <w:t>’</w:t>
      </w:r>
      <w:r w:rsidRPr="00605EB6">
        <w:t>avait pas la moindre idée des convenances</w:t>
      </w:r>
      <w:r w:rsidR="00C474C1">
        <w:t xml:space="preserve">, </w:t>
      </w:r>
      <w:r w:rsidRPr="00605EB6">
        <w:t>de ce qui est trop familier</w:t>
      </w:r>
      <w:r w:rsidR="00C474C1">
        <w:t xml:space="preserve">, </w:t>
      </w:r>
      <w:r w:rsidRPr="00605EB6">
        <w:t>trivial ou grossier</w:t>
      </w:r>
      <w:r w:rsidR="00C474C1">
        <w:t xml:space="preserve">, </w:t>
      </w:r>
      <w:r w:rsidRPr="00605EB6">
        <w:t>choquant</w:t>
      </w:r>
      <w:r w:rsidR="00C474C1">
        <w:t xml:space="preserve">, </w:t>
      </w:r>
      <w:r w:rsidRPr="00605EB6">
        <w:t>malséant</w:t>
      </w:r>
      <w:r w:rsidR="00C474C1">
        <w:t xml:space="preserve">, </w:t>
      </w:r>
      <w:r w:rsidRPr="00605EB6">
        <w:t>respectueux ou irrespectueux</w:t>
      </w:r>
      <w:r w:rsidR="00C474C1">
        <w:t>.</w:t>
      </w:r>
    </w:p>
    <w:p w14:paraId="791AD6F2" w14:textId="77777777" w:rsidR="00C474C1" w:rsidRDefault="00C52F4A" w:rsidP="00C52F4A">
      <w:r w:rsidRPr="00605EB6">
        <w:t>Mais combien d</w:t>
      </w:r>
      <w:r w:rsidR="00C474C1">
        <w:t>’</w:t>
      </w:r>
      <w:r w:rsidRPr="00605EB6">
        <w:t>hommes qui se croient civilisés</w:t>
      </w:r>
      <w:r w:rsidR="00C474C1">
        <w:t xml:space="preserve">, </w:t>
      </w:r>
      <w:r w:rsidRPr="00605EB6">
        <w:t>sont</w:t>
      </w:r>
      <w:r w:rsidR="00C474C1">
        <w:t xml:space="preserve">, </w:t>
      </w:r>
      <w:r w:rsidRPr="00605EB6">
        <w:t>sur ce point</w:t>
      </w:r>
      <w:r w:rsidR="00C474C1">
        <w:t xml:space="preserve">, </w:t>
      </w:r>
      <w:r w:rsidRPr="00605EB6">
        <w:t>aussi ignorants que notre sauvage</w:t>
      </w:r>
      <w:r w:rsidR="00C474C1">
        <w:t xml:space="preserve">. </w:t>
      </w:r>
      <w:r w:rsidRPr="00605EB6">
        <w:t>La gloire de la comtesse de Bassanville n</w:t>
      </w:r>
      <w:r w:rsidR="00C474C1">
        <w:t>’</w:t>
      </w:r>
      <w:r w:rsidRPr="00605EB6">
        <w:t>est pas encore complète</w:t>
      </w:r>
      <w:r w:rsidR="00C474C1">
        <w:t>.</w:t>
      </w:r>
    </w:p>
    <w:p w14:paraId="5A22419C" w14:textId="77777777" w:rsidR="00C474C1" w:rsidRDefault="00C52F4A" w:rsidP="00C52F4A">
      <w:r w:rsidRPr="00605EB6">
        <w:t>Jean Loup était</w:t>
      </w:r>
      <w:r w:rsidR="00C474C1">
        <w:t xml:space="preserve">, </w:t>
      </w:r>
      <w:r w:rsidRPr="00605EB6">
        <w:t>avant tout</w:t>
      </w:r>
      <w:r w:rsidR="00C474C1">
        <w:t xml:space="preserve">, </w:t>
      </w:r>
      <w:r w:rsidRPr="00605EB6">
        <w:t>l</w:t>
      </w:r>
      <w:r w:rsidR="00C474C1">
        <w:t>’</w:t>
      </w:r>
      <w:r w:rsidRPr="00605EB6">
        <w:t>enfant de la nature</w:t>
      </w:r>
      <w:r w:rsidR="00C474C1">
        <w:t xml:space="preserve">. </w:t>
      </w:r>
      <w:r w:rsidRPr="00605EB6">
        <w:t>Que lui importaient nos conventions sociales</w:t>
      </w:r>
      <w:r w:rsidR="00C474C1">
        <w:t> ?</w:t>
      </w:r>
    </w:p>
    <w:p w14:paraId="67E11613" w14:textId="77777777" w:rsidR="00C474C1" w:rsidRDefault="00C52F4A" w:rsidP="00C52F4A">
      <w:r w:rsidRPr="00605EB6">
        <w:t>Qu</w:t>
      </w:r>
      <w:r w:rsidR="00C474C1">
        <w:t>’</w:t>
      </w:r>
      <w:r w:rsidRPr="00605EB6">
        <w:t>allait-il faire</w:t>
      </w:r>
      <w:r w:rsidR="00C474C1">
        <w:t> ?</w:t>
      </w:r>
    </w:p>
    <w:p w14:paraId="70713EF2" w14:textId="77777777" w:rsidR="00C474C1" w:rsidRDefault="00C52F4A" w:rsidP="00C52F4A">
      <w:r w:rsidRPr="00605EB6">
        <w:t>Tout simplement obéir à l</w:t>
      </w:r>
      <w:r w:rsidR="00C474C1">
        <w:t>’</w:t>
      </w:r>
      <w:r w:rsidRPr="00605EB6">
        <w:t>impulsion de son cœur</w:t>
      </w:r>
      <w:r w:rsidR="00C474C1">
        <w:t>.</w:t>
      </w:r>
    </w:p>
    <w:p w14:paraId="6E0FDD10" w14:textId="77777777" w:rsidR="00C474C1" w:rsidRDefault="00C52F4A" w:rsidP="00C52F4A">
      <w:r w:rsidRPr="00605EB6">
        <w:t>Henriette fit deux pas vers lui</w:t>
      </w:r>
      <w:r w:rsidR="00C474C1">
        <w:t xml:space="preserve">, </w:t>
      </w:r>
      <w:r w:rsidRPr="00605EB6">
        <w:t>gracieuse</w:t>
      </w:r>
      <w:r w:rsidR="00C474C1">
        <w:t xml:space="preserve">, </w:t>
      </w:r>
      <w:r w:rsidRPr="00605EB6">
        <w:t>souriante</w:t>
      </w:r>
      <w:r w:rsidR="00C474C1">
        <w:t xml:space="preserve">, </w:t>
      </w:r>
      <w:r w:rsidRPr="00605EB6">
        <w:t>les mains tendues</w:t>
      </w:r>
      <w:r w:rsidR="00C474C1">
        <w:t>.</w:t>
      </w:r>
    </w:p>
    <w:p w14:paraId="38FA45B8" w14:textId="77777777" w:rsidR="00C474C1" w:rsidRDefault="00C52F4A" w:rsidP="00C52F4A">
      <w:r w:rsidRPr="00605EB6">
        <w:lastRenderedPageBreak/>
        <w:t>Il se sentit transporté dans un de ces mondes inconnus qu</w:t>
      </w:r>
      <w:r w:rsidR="00C474C1">
        <w:t>’</w:t>
      </w:r>
      <w:r w:rsidRPr="00605EB6">
        <w:t>il avait tant de fois rêvés</w:t>
      </w:r>
      <w:r w:rsidR="00C474C1">
        <w:t xml:space="preserve">, </w:t>
      </w:r>
      <w:r w:rsidRPr="00605EB6">
        <w:t>et</w:t>
      </w:r>
      <w:r w:rsidR="00C474C1">
        <w:t xml:space="preserve">, </w:t>
      </w:r>
      <w:r w:rsidRPr="00605EB6">
        <w:t>pour le moment</w:t>
      </w:r>
      <w:r w:rsidR="00C474C1">
        <w:t xml:space="preserve">, </w:t>
      </w:r>
      <w:r w:rsidRPr="00605EB6">
        <w:t>tout ce qui restait en lui de sauvagerie l</w:t>
      </w:r>
      <w:r w:rsidR="00C474C1">
        <w:t>’</w:t>
      </w:r>
      <w:r w:rsidRPr="00605EB6">
        <w:t>abandonna</w:t>
      </w:r>
      <w:r w:rsidR="00C474C1">
        <w:t xml:space="preserve">. </w:t>
      </w:r>
      <w:r w:rsidRPr="00605EB6">
        <w:t>Il oublia qu</w:t>
      </w:r>
      <w:r w:rsidR="00C474C1">
        <w:t>’</w:t>
      </w:r>
      <w:r w:rsidRPr="00605EB6">
        <w:t>il n</w:t>
      </w:r>
      <w:r w:rsidR="00C474C1">
        <w:t>’</w:t>
      </w:r>
      <w:r w:rsidRPr="00605EB6">
        <w:t>était qu</w:t>
      </w:r>
      <w:r w:rsidR="00C474C1">
        <w:t>’</w:t>
      </w:r>
      <w:r w:rsidRPr="00605EB6">
        <w:t>un malheureux</w:t>
      </w:r>
      <w:r w:rsidR="00C474C1">
        <w:t xml:space="preserve">, </w:t>
      </w:r>
      <w:r w:rsidRPr="00605EB6">
        <w:t>un être infortuné</w:t>
      </w:r>
      <w:r w:rsidR="00C474C1">
        <w:t xml:space="preserve">, </w:t>
      </w:r>
      <w:r w:rsidRPr="00605EB6">
        <w:t>un pauvre atome</w:t>
      </w:r>
      <w:r w:rsidR="00C474C1">
        <w:t xml:space="preserve"> ; </w:t>
      </w:r>
      <w:r w:rsidRPr="00605EB6">
        <w:t>il ne vit point combien la jeune fille était au-dessus de lui par son éducation</w:t>
      </w:r>
      <w:r w:rsidR="00C474C1">
        <w:t xml:space="preserve">, </w:t>
      </w:r>
      <w:r w:rsidRPr="00605EB6">
        <w:t>son intelligence</w:t>
      </w:r>
      <w:r w:rsidR="00C474C1">
        <w:t xml:space="preserve">, </w:t>
      </w:r>
      <w:r w:rsidRPr="00605EB6">
        <w:t>sa position</w:t>
      </w:r>
      <w:r w:rsidR="00C474C1">
        <w:t xml:space="preserve">, </w:t>
      </w:r>
      <w:r w:rsidRPr="00605EB6">
        <w:t>combien entre elle et lui la distance était grande</w:t>
      </w:r>
      <w:r w:rsidR="00C474C1">
        <w:t xml:space="preserve">… </w:t>
      </w:r>
      <w:r w:rsidRPr="00605EB6">
        <w:t>Elle était femme</w:t>
      </w:r>
      <w:r w:rsidR="00C474C1">
        <w:t xml:space="preserve">, </w:t>
      </w:r>
      <w:r w:rsidRPr="00605EB6">
        <w:t>il était homme</w:t>
      </w:r>
      <w:r w:rsidR="00C474C1">
        <w:t xml:space="preserve">, </w:t>
      </w:r>
      <w:r w:rsidRPr="00605EB6">
        <w:t>il était son égal</w:t>
      </w:r>
      <w:r w:rsidR="00C474C1">
        <w:t>.</w:t>
      </w:r>
    </w:p>
    <w:p w14:paraId="75FBEC7C" w14:textId="77777777" w:rsidR="00C474C1" w:rsidRDefault="00C52F4A" w:rsidP="00C52F4A">
      <w:r w:rsidRPr="00605EB6">
        <w:t>Henriette avait fait un pas en avant</w:t>
      </w:r>
      <w:r w:rsidR="00C474C1">
        <w:t xml:space="preserve">, </w:t>
      </w:r>
      <w:r w:rsidRPr="00605EB6">
        <w:t>il fit le reste du chemin</w:t>
      </w:r>
      <w:r w:rsidR="00C474C1">
        <w:t xml:space="preserve">, </w:t>
      </w:r>
      <w:r w:rsidRPr="00605EB6">
        <w:t>le regard illuminé</w:t>
      </w:r>
      <w:r w:rsidR="00C474C1">
        <w:t xml:space="preserve">, </w:t>
      </w:r>
      <w:r w:rsidRPr="00605EB6">
        <w:t>le front radieux</w:t>
      </w:r>
      <w:r w:rsidR="00C474C1">
        <w:t xml:space="preserve">. </w:t>
      </w:r>
      <w:r w:rsidRPr="00605EB6">
        <w:t>Il prit la jeune fille dans ses bras</w:t>
      </w:r>
      <w:r w:rsidR="00C474C1">
        <w:t xml:space="preserve">, </w:t>
      </w:r>
      <w:r w:rsidRPr="00605EB6">
        <w:t>la serra contre lui avec passion et couvrit son front</w:t>
      </w:r>
      <w:r w:rsidR="00C474C1">
        <w:t xml:space="preserve">, </w:t>
      </w:r>
      <w:r w:rsidRPr="00605EB6">
        <w:t>ses joues et ses yeux de baisers brûlants</w:t>
      </w:r>
      <w:r w:rsidR="00C474C1">
        <w:t>.</w:t>
      </w:r>
    </w:p>
    <w:p w14:paraId="571AF400" w14:textId="77777777" w:rsidR="00C474C1" w:rsidRDefault="00C52F4A" w:rsidP="00C52F4A">
      <w:r w:rsidRPr="00605EB6">
        <w:t>Tout étourdie</w:t>
      </w:r>
      <w:r w:rsidR="00C474C1">
        <w:t xml:space="preserve">, </w:t>
      </w:r>
      <w:r w:rsidRPr="00605EB6">
        <w:t>Henriette ne songea même pas à se dégager</w:t>
      </w:r>
      <w:r w:rsidR="00C474C1">
        <w:t xml:space="preserve">, </w:t>
      </w:r>
      <w:r w:rsidRPr="00605EB6">
        <w:t>à le repousser</w:t>
      </w:r>
      <w:r w:rsidR="00C474C1">
        <w:t xml:space="preserve"> ; </w:t>
      </w:r>
      <w:r w:rsidRPr="00605EB6">
        <w:t>chose singulière</w:t>
      </w:r>
      <w:r w:rsidR="00C474C1">
        <w:t xml:space="preserve">, </w:t>
      </w:r>
      <w:r w:rsidRPr="00605EB6">
        <w:t>elle ne se sentit ni effrayée</w:t>
      </w:r>
      <w:r w:rsidR="00C474C1">
        <w:t xml:space="preserve">, </w:t>
      </w:r>
      <w:r w:rsidRPr="00605EB6">
        <w:t>ni offensée</w:t>
      </w:r>
      <w:r w:rsidR="00C474C1">
        <w:t xml:space="preserve">… </w:t>
      </w:r>
      <w:r w:rsidRPr="00605EB6">
        <w:t>Mais la surprise et peut-être une autre sensation lui firent pousser un cri</w:t>
      </w:r>
      <w:r w:rsidR="00C474C1">
        <w:t>.</w:t>
      </w:r>
    </w:p>
    <w:p w14:paraId="2DE28CB3" w14:textId="77777777" w:rsidR="00C474C1" w:rsidRDefault="00C52F4A" w:rsidP="00C52F4A">
      <w:r w:rsidRPr="00605EB6">
        <w:t>Au même instant un jeune homme</w:t>
      </w:r>
      <w:r w:rsidR="00C474C1">
        <w:t xml:space="preserve">, </w:t>
      </w:r>
      <w:r w:rsidRPr="00605EB6">
        <w:t>en costume de cavalier</w:t>
      </w:r>
      <w:r w:rsidR="00C474C1">
        <w:t xml:space="preserve">, </w:t>
      </w:r>
      <w:r w:rsidRPr="00605EB6">
        <w:t>redingote courte</w:t>
      </w:r>
      <w:r w:rsidR="00C474C1">
        <w:t xml:space="preserve">, </w:t>
      </w:r>
      <w:r w:rsidRPr="00605EB6">
        <w:t>boutonnée</w:t>
      </w:r>
      <w:r w:rsidR="00C474C1">
        <w:t xml:space="preserve">, </w:t>
      </w:r>
      <w:r w:rsidRPr="00605EB6">
        <w:t>des éperons aux talons de ses bottes et une cravache à la main</w:t>
      </w:r>
      <w:r w:rsidR="00C474C1">
        <w:t xml:space="preserve">, </w:t>
      </w:r>
      <w:r w:rsidRPr="00605EB6">
        <w:t>s</w:t>
      </w:r>
      <w:r w:rsidR="00C474C1">
        <w:t>’</w:t>
      </w:r>
      <w:r w:rsidRPr="00605EB6">
        <w:t>élança de derrière un massif et fit irruption dans la charmille</w:t>
      </w:r>
      <w:r w:rsidR="00C474C1">
        <w:t>.</w:t>
      </w:r>
    </w:p>
    <w:p w14:paraId="18026255" w14:textId="77777777" w:rsidR="00C474C1" w:rsidRDefault="00C52F4A" w:rsidP="00C52F4A">
      <w:r w:rsidRPr="00605EB6">
        <w:t>C</w:t>
      </w:r>
      <w:r w:rsidR="00C474C1">
        <w:t>’</w:t>
      </w:r>
      <w:r w:rsidRPr="00605EB6">
        <w:t>était Raoul de Simaise</w:t>
      </w:r>
      <w:r w:rsidR="00C474C1">
        <w:t xml:space="preserve">, </w:t>
      </w:r>
      <w:r w:rsidRPr="00605EB6">
        <w:t>pâle et tremblant de colère</w:t>
      </w:r>
      <w:r w:rsidR="00C474C1">
        <w:t>.</w:t>
      </w:r>
    </w:p>
    <w:p w14:paraId="7605A1A6" w14:textId="77777777" w:rsidR="00C474C1" w:rsidRDefault="00C52F4A" w:rsidP="00C52F4A">
      <w:r w:rsidRPr="00605EB6">
        <w:t>Il n</w:t>
      </w:r>
      <w:r w:rsidR="00C474C1">
        <w:t>’</w:t>
      </w:r>
      <w:r w:rsidRPr="00605EB6">
        <w:t>avait vu que la fin de la scène</w:t>
      </w:r>
      <w:r w:rsidR="00C474C1">
        <w:t xml:space="preserve"> : </w:t>
      </w:r>
      <w:r w:rsidRPr="00605EB6">
        <w:t>Jean Loup pénétrer dans la charmille</w:t>
      </w:r>
      <w:r w:rsidR="00C474C1">
        <w:t xml:space="preserve">, </w:t>
      </w:r>
      <w:r w:rsidRPr="00605EB6">
        <w:t>prendre sa sœur dans ses bras et l</w:t>
      </w:r>
      <w:r w:rsidR="00C474C1">
        <w:t>’</w:t>
      </w:r>
      <w:r w:rsidRPr="00605EB6">
        <w:t>embrasser</w:t>
      </w:r>
      <w:r w:rsidR="00C474C1">
        <w:t>.</w:t>
      </w:r>
    </w:p>
    <w:p w14:paraId="056B986F" w14:textId="77777777" w:rsidR="00C474C1" w:rsidRDefault="00C52F4A" w:rsidP="00C52F4A">
      <w:r w:rsidRPr="00605EB6">
        <w:t>Il ne demanda aucune explication</w:t>
      </w:r>
      <w:r w:rsidR="00C474C1">
        <w:t xml:space="preserve">. </w:t>
      </w:r>
      <w:r w:rsidRPr="00605EB6">
        <w:t>La cravache siffla dans l</w:t>
      </w:r>
      <w:r w:rsidR="00C474C1">
        <w:t>’</w:t>
      </w:r>
      <w:r w:rsidRPr="00605EB6">
        <w:t>air et il cingla avec fureur les épaules</w:t>
      </w:r>
      <w:r w:rsidR="00C474C1">
        <w:t xml:space="preserve">, </w:t>
      </w:r>
      <w:r w:rsidRPr="00605EB6">
        <w:t>les reins et la figure du sauvage</w:t>
      </w:r>
      <w:r w:rsidR="00C474C1">
        <w:t>.</w:t>
      </w:r>
    </w:p>
    <w:p w14:paraId="663DF900" w14:textId="77777777" w:rsidR="00C474C1" w:rsidRDefault="00C52F4A" w:rsidP="00C52F4A">
      <w:r w:rsidRPr="00605EB6">
        <w:t>Celui-ci</w:t>
      </w:r>
      <w:r w:rsidR="00C474C1">
        <w:t xml:space="preserve">, </w:t>
      </w:r>
      <w:r w:rsidRPr="00605EB6">
        <w:t>qui s</w:t>
      </w:r>
      <w:r w:rsidR="00C474C1">
        <w:t>’</w:t>
      </w:r>
      <w:r w:rsidRPr="00605EB6">
        <w:t>était un peu écarté d</w:t>
      </w:r>
      <w:r w:rsidR="00C474C1">
        <w:t>’</w:t>
      </w:r>
      <w:r w:rsidRPr="00605EB6">
        <w:t>Henriette</w:t>
      </w:r>
      <w:r w:rsidR="00C474C1">
        <w:t xml:space="preserve">, </w:t>
      </w:r>
      <w:r w:rsidRPr="00605EB6">
        <w:t>reçut les coups sans faire un mouvement</w:t>
      </w:r>
      <w:r w:rsidR="00C474C1">
        <w:t xml:space="preserve">, </w:t>
      </w:r>
      <w:r w:rsidRPr="00605EB6">
        <w:t xml:space="preserve">les yeux fixés sur la jeune </w:t>
      </w:r>
      <w:r w:rsidRPr="00605EB6">
        <w:lastRenderedPageBreak/>
        <w:t>fille</w:t>
      </w:r>
      <w:r w:rsidR="00C474C1">
        <w:t xml:space="preserve">, </w:t>
      </w:r>
      <w:r w:rsidRPr="00605EB6">
        <w:t>qui</w:t>
      </w:r>
      <w:r w:rsidR="00C474C1">
        <w:t xml:space="preserve">, </w:t>
      </w:r>
      <w:r w:rsidRPr="00605EB6">
        <w:t>elle aussi</w:t>
      </w:r>
      <w:r w:rsidR="00C474C1">
        <w:t xml:space="preserve">, </w:t>
      </w:r>
      <w:r w:rsidRPr="00605EB6">
        <w:t>restait immobile</w:t>
      </w:r>
      <w:r w:rsidR="00C474C1">
        <w:t xml:space="preserve">, </w:t>
      </w:r>
      <w:r w:rsidRPr="00605EB6">
        <w:t>sans voix</w:t>
      </w:r>
      <w:r w:rsidR="00C474C1">
        <w:t xml:space="preserve">, </w:t>
      </w:r>
      <w:r w:rsidRPr="00605EB6">
        <w:t>comme pétrifiée</w:t>
      </w:r>
      <w:r w:rsidR="00C474C1">
        <w:t>.</w:t>
      </w:r>
    </w:p>
    <w:p w14:paraId="265D3657" w14:textId="77777777" w:rsidR="00C474C1" w:rsidRDefault="00C52F4A" w:rsidP="00C52F4A">
      <w:r w:rsidRPr="00605EB6">
        <w:t>Mais</w:t>
      </w:r>
      <w:r w:rsidR="00C474C1">
        <w:t xml:space="preserve">, </w:t>
      </w:r>
      <w:r w:rsidRPr="00605EB6">
        <w:t>subitement</w:t>
      </w:r>
      <w:r w:rsidR="00C474C1">
        <w:t xml:space="preserve">, </w:t>
      </w:r>
      <w:r w:rsidRPr="00605EB6">
        <w:t>Jean Loup changea d</w:t>
      </w:r>
      <w:r w:rsidR="00C474C1">
        <w:t>’</w:t>
      </w:r>
      <w:r w:rsidRPr="00605EB6">
        <w:t>attitude</w:t>
      </w:r>
      <w:r w:rsidR="00C474C1">
        <w:t xml:space="preserve">. </w:t>
      </w:r>
      <w:r w:rsidRPr="00605EB6">
        <w:t>Son corps frémit</w:t>
      </w:r>
      <w:r w:rsidR="00C474C1">
        <w:t xml:space="preserve">, </w:t>
      </w:r>
      <w:r w:rsidRPr="00605EB6">
        <w:t>il devint livide</w:t>
      </w:r>
      <w:r w:rsidR="00C474C1">
        <w:t xml:space="preserve">, </w:t>
      </w:r>
      <w:r w:rsidRPr="00605EB6">
        <w:t>ses traits se contractèrent affreusement et des lueurs sombres</w:t>
      </w:r>
      <w:r w:rsidR="00C474C1">
        <w:t xml:space="preserve">, </w:t>
      </w:r>
      <w:r w:rsidRPr="00605EB6">
        <w:t>des éclairs terribles sillonnèrent son regard</w:t>
      </w:r>
      <w:r w:rsidR="00C474C1">
        <w:t xml:space="preserve">. </w:t>
      </w:r>
      <w:r w:rsidRPr="00605EB6">
        <w:t>Il poussa un rugissement de fauve</w:t>
      </w:r>
      <w:r w:rsidR="00C474C1">
        <w:t xml:space="preserve">, </w:t>
      </w:r>
      <w:r w:rsidRPr="00605EB6">
        <w:t>bondit sur Raoul</w:t>
      </w:r>
      <w:r w:rsidR="00C474C1">
        <w:t xml:space="preserve">, </w:t>
      </w:r>
      <w:r w:rsidRPr="00605EB6">
        <w:t>le saisit à la gorge</w:t>
      </w:r>
      <w:r w:rsidR="00C474C1">
        <w:t xml:space="preserve">, </w:t>
      </w:r>
      <w:r w:rsidRPr="00605EB6">
        <w:t>le ploya comme un roseau</w:t>
      </w:r>
      <w:r w:rsidR="00C474C1">
        <w:t xml:space="preserve">, </w:t>
      </w:r>
      <w:r w:rsidRPr="00605EB6">
        <w:t>le renversa et</w:t>
      </w:r>
      <w:r w:rsidR="00C474C1">
        <w:t xml:space="preserve">, </w:t>
      </w:r>
      <w:r w:rsidRPr="00605EB6">
        <w:t>le serrant toujours à la gorge</w:t>
      </w:r>
      <w:r w:rsidR="00C474C1">
        <w:t xml:space="preserve">, </w:t>
      </w:r>
      <w:r w:rsidRPr="00605EB6">
        <w:t>lui mit un genou sur la poitrine</w:t>
      </w:r>
      <w:r w:rsidR="00C474C1">
        <w:t>.</w:t>
      </w:r>
    </w:p>
    <w:p w14:paraId="005F7C7A" w14:textId="77777777" w:rsidR="00C474C1" w:rsidRDefault="00C52F4A" w:rsidP="00C52F4A">
      <w:r w:rsidRPr="00605EB6">
        <w:t>Tout cela s</w:t>
      </w:r>
      <w:r w:rsidR="00C474C1">
        <w:t>’</w:t>
      </w:r>
      <w:r w:rsidRPr="00605EB6">
        <w:t>était passé si rapidement que la jeune fille n</w:t>
      </w:r>
      <w:r w:rsidR="00C474C1">
        <w:t>’</w:t>
      </w:r>
      <w:r w:rsidRPr="00605EB6">
        <w:t>avait pas eu le temps de se jeter entre eux</w:t>
      </w:r>
      <w:r w:rsidR="00C474C1">
        <w:t xml:space="preserve">. </w:t>
      </w:r>
      <w:r w:rsidRPr="00605EB6">
        <w:t>Revenue de sa stupéfaction</w:t>
      </w:r>
      <w:r w:rsidR="00C474C1">
        <w:t xml:space="preserve">, </w:t>
      </w:r>
      <w:r w:rsidRPr="00605EB6">
        <w:t>voyant le danger que courait son frère</w:t>
      </w:r>
      <w:r w:rsidR="00C474C1">
        <w:t xml:space="preserve">, </w:t>
      </w:r>
      <w:r w:rsidRPr="00605EB6">
        <w:t>elle jeta un cri d</w:t>
      </w:r>
      <w:r w:rsidR="00C474C1">
        <w:t>’</w:t>
      </w:r>
      <w:r w:rsidRPr="00605EB6">
        <w:t>épouvante et s</w:t>
      </w:r>
      <w:r w:rsidR="00C474C1">
        <w:t>’</w:t>
      </w:r>
      <w:r w:rsidRPr="00605EB6">
        <w:t>élança à son secours</w:t>
      </w:r>
      <w:r w:rsidR="00C474C1">
        <w:t>.</w:t>
      </w:r>
    </w:p>
    <w:p w14:paraId="5B303A6C" w14:textId="77777777" w:rsidR="00C474C1" w:rsidRDefault="00C52F4A" w:rsidP="00C52F4A">
      <w:r w:rsidRPr="00605EB6">
        <w:t>Il était temps</w:t>
      </w:r>
      <w:r w:rsidR="00C474C1">
        <w:t xml:space="preserve">. : </w:t>
      </w:r>
      <w:r w:rsidRPr="00605EB6">
        <w:t>Raoul perdait la respiration</w:t>
      </w:r>
      <w:r w:rsidR="00C474C1">
        <w:t xml:space="preserve">, </w:t>
      </w:r>
      <w:r w:rsidRPr="00605EB6">
        <w:t>il râlait</w:t>
      </w:r>
      <w:r w:rsidR="00C474C1">
        <w:t>.</w:t>
      </w:r>
    </w:p>
    <w:p w14:paraId="3DCF7781" w14:textId="3107DF8F" w:rsidR="00C474C1" w:rsidRDefault="0094609C" w:rsidP="00C52F4A">
      <w:r>
        <w:t>— </w:t>
      </w:r>
      <w:r w:rsidR="00C52F4A" w:rsidRPr="00605EB6">
        <w:t>Jean Loup</w:t>
      </w:r>
      <w:r w:rsidR="00C474C1">
        <w:t xml:space="preserve"> ! </w:t>
      </w:r>
      <w:r w:rsidR="00C52F4A" w:rsidRPr="00605EB6">
        <w:t>Jean Loup</w:t>
      </w:r>
      <w:r w:rsidR="00C474C1">
        <w:t xml:space="preserve"> ! </w:t>
      </w:r>
      <w:r w:rsidR="00C52F4A" w:rsidRPr="00605EB6">
        <w:t>s</w:t>
      </w:r>
      <w:r w:rsidR="00C474C1">
        <w:t>’</w:t>
      </w:r>
      <w:r w:rsidR="00C52F4A" w:rsidRPr="00605EB6">
        <w:t>écria-t-elle d</w:t>
      </w:r>
      <w:r w:rsidR="00C474C1">
        <w:t>’</w:t>
      </w:r>
      <w:r w:rsidR="00C52F4A" w:rsidRPr="00605EB6">
        <w:t>une voix suppliante</w:t>
      </w:r>
      <w:r w:rsidR="00C474C1">
        <w:t xml:space="preserve">, </w:t>
      </w:r>
      <w:r w:rsidR="00C52F4A" w:rsidRPr="00605EB6">
        <w:t>c</w:t>
      </w:r>
      <w:r w:rsidR="00C474C1">
        <w:t>’</w:t>
      </w:r>
      <w:r w:rsidR="00C52F4A" w:rsidRPr="00605EB6">
        <w:t>est mon frère</w:t>
      </w:r>
      <w:r w:rsidR="00C474C1">
        <w:t xml:space="preserve">, </w:t>
      </w:r>
      <w:r w:rsidR="00C52F4A" w:rsidRPr="00605EB6">
        <w:t>c</w:t>
      </w:r>
      <w:r w:rsidR="00C474C1">
        <w:t>’</w:t>
      </w:r>
      <w:r w:rsidR="00C52F4A" w:rsidRPr="00605EB6">
        <w:t>est mon frère</w:t>
      </w:r>
      <w:r w:rsidR="00C474C1">
        <w:t> !</w:t>
      </w:r>
    </w:p>
    <w:p w14:paraId="39F89E37" w14:textId="77777777" w:rsidR="00C474C1" w:rsidRDefault="00C52F4A" w:rsidP="00C52F4A">
      <w:r w:rsidRPr="00605EB6">
        <w:t>Elle était tout en larmes</w:t>
      </w:r>
      <w:r w:rsidR="00C474C1">
        <w:t xml:space="preserve">. </w:t>
      </w:r>
      <w:r w:rsidRPr="00605EB6">
        <w:t>Elle tomba sur ses genoux et ses petites mains délicates essayèrent de desserrer les grosses mains de Jean Loup dans lesquelles le cou de Raoul était pris comme dans un étau</w:t>
      </w:r>
      <w:r w:rsidR="00C474C1">
        <w:t>.</w:t>
      </w:r>
    </w:p>
    <w:p w14:paraId="070B281A" w14:textId="77777777" w:rsidR="00C474C1" w:rsidRDefault="00C52F4A" w:rsidP="00C52F4A">
      <w:r w:rsidRPr="00605EB6">
        <w:t>Jean Loup lâcha prise</w:t>
      </w:r>
      <w:r w:rsidR="00C474C1">
        <w:t xml:space="preserve">, </w:t>
      </w:r>
      <w:r w:rsidRPr="00605EB6">
        <w:t>se dressa debout et recula lentement jusqu</w:t>
      </w:r>
      <w:r w:rsidR="00C474C1">
        <w:t>’</w:t>
      </w:r>
      <w:r w:rsidRPr="00605EB6">
        <w:t>au fond de la charmille</w:t>
      </w:r>
      <w:r w:rsidR="00C474C1">
        <w:t>.</w:t>
      </w:r>
    </w:p>
    <w:p w14:paraId="02DE11BD" w14:textId="77777777" w:rsidR="00C474C1" w:rsidRDefault="00C52F4A" w:rsidP="00C52F4A">
      <w:r w:rsidRPr="00605EB6">
        <w:t>Raoul avait presque perdu connaissance</w:t>
      </w:r>
      <w:r w:rsidR="00C474C1">
        <w:t xml:space="preserve">. </w:t>
      </w:r>
      <w:r w:rsidRPr="00605EB6">
        <w:t>Si sa sœur n</w:t>
      </w:r>
      <w:r w:rsidR="00C474C1">
        <w:t>’</w:t>
      </w:r>
      <w:r w:rsidRPr="00605EB6">
        <w:t>était pas vite intervenue</w:t>
      </w:r>
      <w:r w:rsidR="00C474C1">
        <w:t xml:space="preserve">, </w:t>
      </w:r>
      <w:r w:rsidRPr="00605EB6">
        <w:t>Jean Loup allait certainement l</w:t>
      </w:r>
      <w:r w:rsidR="00C474C1">
        <w:t>’</w:t>
      </w:r>
      <w:r w:rsidRPr="00605EB6">
        <w:t>étrangler ou lui broyer la poitrine sous son genou puissant</w:t>
      </w:r>
      <w:r w:rsidR="00C474C1">
        <w:t>.</w:t>
      </w:r>
    </w:p>
    <w:p w14:paraId="71529C8F" w14:textId="77777777" w:rsidR="00C474C1" w:rsidRDefault="00C52F4A" w:rsidP="00C52F4A">
      <w:r w:rsidRPr="00605EB6">
        <w:t>Cependant le bruit de la lutte et le cri de la jeune fille avaient été entendus</w:t>
      </w:r>
      <w:r w:rsidR="00C474C1">
        <w:t xml:space="preserve">. </w:t>
      </w:r>
      <w:r w:rsidRPr="00605EB6">
        <w:t>Le jardinier</w:t>
      </w:r>
      <w:r w:rsidR="00C474C1">
        <w:t xml:space="preserve">, </w:t>
      </w:r>
      <w:r w:rsidRPr="00605EB6">
        <w:t>un de ses aides et deux domestiques accouraient</w:t>
      </w:r>
      <w:r w:rsidR="00C474C1">
        <w:t>.</w:t>
      </w:r>
    </w:p>
    <w:p w14:paraId="6D478378" w14:textId="77777777" w:rsidR="00C474C1" w:rsidRDefault="00C52F4A" w:rsidP="00C52F4A">
      <w:r w:rsidRPr="00605EB6">
        <w:lastRenderedPageBreak/>
        <w:t>La fureur de Jean Loup s</w:t>
      </w:r>
      <w:r w:rsidR="00C474C1">
        <w:t>’</w:t>
      </w:r>
      <w:r w:rsidRPr="00605EB6">
        <w:t>était calmée</w:t>
      </w:r>
      <w:r w:rsidR="00C474C1">
        <w:t xml:space="preserve"> ; </w:t>
      </w:r>
      <w:r w:rsidRPr="00605EB6">
        <w:t>des larmes jaillirent de ses yeux</w:t>
      </w:r>
      <w:r w:rsidR="00C474C1">
        <w:t xml:space="preserve">, </w:t>
      </w:r>
      <w:r w:rsidRPr="00605EB6">
        <w:t>et un sanglot s</w:t>
      </w:r>
      <w:r w:rsidR="00C474C1">
        <w:t>’</w:t>
      </w:r>
      <w:r w:rsidRPr="00605EB6">
        <w:t>échappa de sa poitrine</w:t>
      </w:r>
      <w:r w:rsidR="00C474C1">
        <w:t xml:space="preserve">. </w:t>
      </w:r>
      <w:r w:rsidRPr="00605EB6">
        <w:t>Il enveloppa la jeune fille d</w:t>
      </w:r>
      <w:r w:rsidR="00C474C1">
        <w:t>’</w:t>
      </w:r>
      <w:r w:rsidRPr="00605EB6">
        <w:t>un long regard</w:t>
      </w:r>
      <w:r w:rsidR="00C474C1">
        <w:t xml:space="preserve">, </w:t>
      </w:r>
      <w:r w:rsidRPr="00605EB6">
        <w:t>triste et doux</w:t>
      </w:r>
      <w:r w:rsidR="00C474C1">
        <w:t xml:space="preserve">, </w:t>
      </w:r>
      <w:r w:rsidRPr="00605EB6">
        <w:t>puis il s</w:t>
      </w:r>
      <w:r w:rsidR="00C474C1">
        <w:t>’</w:t>
      </w:r>
      <w:r w:rsidRPr="00605EB6">
        <w:t>élança sur le balcon et sauta hors du parc</w:t>
      </w:r>
      <w:r w:rsidR="00C474C1">
        <w:t>.</w:t>
      </w:r>
    </w:p>
    <w:p w14:paraId="60ABBA8C" w14:textId="77777777" w:rsidR="00C474C1" w:rsidRDefault="00C52F4A" w:rsidP="00C52F4A">
      <w:r w:rsidRPr="00605EB6">
        <w:t>Quand les serviteurs du château se précipitèrent dans la charmille</w:t>
      </w:r>
      <w:r w:rsidR="00C474C1">
        <w:t xml:space="preserve">, </w:t>
      </w:r>
      <w:r w:rsidRPr="00605EB6">
        <w:t>Jean Loup avait disparu</w:t>
      </w:r>
      <w:r w:rsidR="00C474C1">
        <w:t>.</w:t>
      </w:r>
    </w:p>
    <w:p w14:paraId="1B33FF4E" w14:textId="6B8B78F2" w:rsidR="00C52F4A" w:rsidRPr="00605EB6" w:rsidRDefault="00C52F4A" w:rsidP="00C474C1">
      <w:pPr>
        <w:pStyle w:val="Titre2"/>
      </w:pPr>
      <w:bookmarkStart w:id="28" w:name="_Toc197617874"/>
      <w:r w:rsidRPr="00605EB6">
        <w:lastRenderedPageBreak/>
        <w:t>XV</w:t>
      </w:r>
      <w:r w:rsidRPr="00605EB6">
        <w:br/>
      </w:r>
      <w:r w:rsidRPr="00605EB6">
        <w:br/>
        <w:t>UN VOYAGE FATAL</w:t>
      </w:r>
      <w:bookmarkEnd w:id="28"/>
    </w:p>
    <w:p w14:paraId="1481C7FE" w14:textId="77777777" w:rsidR="00C474C1" w:rsidRDefault="00C52F4A" w:rsidP="00C52F4A">
      <w:r w:rsidRPr="00605EB6">
        <w:t>C</w:t>
      </w:r>
      <w:r w:rsidR="00C474C1">
        <w:t>’</w:t>
      </w:r>
      <w:r w:rsidRPr="00605EB6">
        <w:t>est deux mois avant la conduite faite à Jacques Grandin</w:t>
      </w:r>
      <w:r w:rsidR="00C474C1">
        <w:t xml:space="preserve">, </w:t>
      </w:r>
      <w:r w:rsidRPr="00605EB6">
        <w:t>qui partait comme jeune soldat</w:t>
      </w:r>
      <w:r w:rsidR="00C474C1">
        <w:t xml:space="preserve">, </w:t>
      </w:r>
      <w:r w:rsidRPr="00605EB6">
        <w:t>qu</w:t>
      </w:r>
      <w:r w:rsidR="00C474C1">
        <w:t>’</w:t>
      </w:r>
      <w:r w:rsidRPr="00605EB6">
        <w:t>avait eu lieu la scène de la charmille</w:t>
      </w:r>
      <w:r w:rsidR="00C474C1">
        <w:t>.</w:t>
      </w:r>
    </w:p>
    <w:p w14:paraId="6AA4332B" w14:textId="77777777" w:rsidR="00C474C1" w:rsidRDefault="00C52F4A" w:rsidP="00C52F4A">
      <w:r w:rsidRPr="00605EB6">
        <w:t>Nous savons</w:t>
      </w:r>
      <w:r w:rsidR="00C474C1">
        <w:t xml:space="preserve">, </w:t>
      </w:r>
      <w:r w:rsidRPr="00605EB6">
        <w:t>maintenant</w:t>
      </w:r>
      <w:r w:rsidR="00C474C1">
        <w:t xml:space="preserve">, </w:t>
      </w:r>
      <w:r w:rsidRPr="00605EB6">
        <w:t>pourquoi</w:t>
      </w:r>
      <w:r w:rsidR="00C474C1">
        <w:t xml:space="preserve">, </w:t>
      </w:r>
      <w:r w:rsidRPr="00605EB6">
        <w:t>debout sur une roche</w:t>
      </w:r>
      <w:r w:rsidR="00C474C1">
        <w:t xml:space="preserve">, </w:t>
      </w:r>
      <w:r w:rsidRPr="00605EB6">
        <w:t>lui montrant les poings</w:t>
      </w:r>
      <w:r w:rsidR="00C474C1">
        <w:t xml:space="preserve">, </w:t>
      </w:r>
      <w:r w:rsidRPr="00605EB6">
        <w:t>Jean Loup avait menacé Raoul de Simaise</w:t>
      </w:r>
      <w:r w:rsidR="00C474C1">
        <w:t xml:space="preserve">, </w:t>
      </w:r>
      <w:r w:rsidRPr="00605EB6">
        <w:t>qui passait sur la route</w:t>
      </w:r>
      <w:r w:rsidR="00C474C1">
        <w:t xml:space="preserve">, </w:t>
      </w:r>
      <w:r w:rsidRPr="00605EB6">
        <w:t>à cheval</w:t>
      </w:r>
      <w:r w:rsidR="00C474C1">
        <w:t xml:space="preserve">, </w:t>
      </w:r>
      <w:r w:rsidRPr="00605EB6">
        <w:t>en compagnie d</w:t>
      </w:r>
      <w:r w:rsidR="00C474C1">
        <w:t>’</w:t>
      </w:r>
      <w:r w:rsidRPr="00605EB6">
        <w:t>un de ses amis de Paris</w:t>
      </w:r>
      <w:r w:rsidR="00C474C1">
        <w:t>.</w:t>
      </w:r>
    </w:p>
    <w:p w14:paraId="50E11E83" w14:textId="77777777" w:rsidR="00C474C1" w:rsidRDefault="00C52F4A" w:rsidP="00C52F4A">
      <w:r w:rsidRPr="00605EB6">
        <w:t>L</w:t>
      </w:r>
      <w:r w:rsidR="00C474C1">
        <w:t>’</w:t>
      </w:r>
      <w:r w:rsidRPr="00605EB6">
        <w:t>agression brutale dont il avait été l</w:t>
      </w:r>
      <w:r w:rsidR="00C474C1">
        <w:t>’</w:t>
      </w:r>
      <w:r w:rsidRPr="00605EB6">
        <w:t>objet</w:t>
      </w:r>
      <w:r w:rsidR="00C474C1">
        <w:t xml:space="preserve">, </w:t>
      </w:r>
      <w:r w:rsidRPr="00605EB6">
        <w:t>avait rendu Jean Loup plus prudent</w:t>
      </w:r>
      <w:r w:rsidR="00C474C1">
        <w:t xml:space="preserve">, </w:t>
      </w:r>
      <w:r w:rsidRPr="00605EB6">
        <w:t>et surtout moins démonstratif</w:t>
      </w:r>
      <w:r w:rsidR="00C474C1">
        <w:t xml:space="preserve">. </w:t>
      </w:r>
      <w:r w:rsidRPr="00605EB6">
        <w:t>Il revenait bien de temps à autre rôder aux alentours du château</w:t>
      </w:r>
      <w:r w:rsidR="00C474C1">
        <w:t xml:space="preserve">, </w:t>
      </w:r>
      <w:r w:rsidRPr="00605EB6">
        <w:t>mais il n</w:t>
      </w:r>
      <w:r w:rsidR="00C474C1">
        <w:t>’</w:t>
      </w:r>
      <w:r w:rsidRPr="00605EB6">
        <w:t>osait plus s</w:t>
      </w:r>
      <w:r w:rsidR="00C474C1">
        <w:t>’</w:t>
      </w:r>
      <w:r w:rsidRPr="00605EB6">
        <w:t>introduire dans le parc</w:t>
      </w:r>
      <w:r w:rsidR="00C474C1">
        <w:t>.</w:t>
      </w:r>
    </w:p>
    <w:p w14:paraId="5E0FAAC3" w14:textId="16F533B8" w:rsidR="00C474C1" w:rsidRDefault="00C52F4A" w:rsidP="00C52F4A">
      <w:r w:rsidRPr="00605EB6">
        <w:t>Sans doute</w:t>
      </w:r>
      <w:r w:rsidR="00C474C1">
        <w:t xml:space="preserve">, </w:t>
      </w:r>
      <w:r w:rsidRPr="00605EB6">
        <w:t>il ne voyait pas Henriette aussi souvent qu</w:t>
      </w:r>
      <w:r w:rsidR="00C474C1">
        <w:t>’</w:t>
      </w:r>
      <w:r w:rsidRPr="00605EB6">
        <w:t>il l</w:t>
      </w:r>
      <w:r w:rsidR="00C474C1">
        <w:t>’</w:t>
      </w:r>
      <w:r w:rsidRPr="00605EB6">
        <w:t>aurait voulu</w:t>
      </w:r>
      <w:r w:rsidR="00C474C1">
        <w:t xml:space="preserve"> ; </w:t>
      </w:r>
      <w:r w:rsidRPr="00605EB6">
        <w:t>mais enfin il la voyait de près ou de loin</w:t>
      </w:r>
      <w:r w:rsidR="00C474C1">
        <w:t xml:space="preserve">. </w:t>
      </w:r>
      <w:r w:rsidRPr="00605EB6">
        <w:t>Pour cela il employait mille moyens qu</w:t>
      </w:r>
      <w:r w:rsidR="00C474C1">
        <w:t>’</w:t>
      </w:r>
      <w:r w:rsidRPr="00605EB6">
        <w:t>il s</w:t>
      </w:r>
      <w:r w:rsidR="00C474C1">
        <w:t>’</w:t>
      </w:r>
      <w:r w:rsidRPr="00605EB6">
        <w:t>ingéniait à trouver</w:t>
      </w:r>
      <w:r w:rsidR="00C474C1">
        <w:t xml:space="preserve">. </w:t>
      </w:r>
      <w:r w:rsidRPr="00605EB6">
        <w:t>Et il savait si bien se cacher</w:t>
      </w:r>
      <w:r w:rsidR="00C474C1">
        <w:t xml:space="preserve">, </w:t>
      </w:r>
      <w:r w:rsidRPr="00605EB6">
        <w:t>que</w:t>
      </w:r>
      <w:r w:rsidR="00C474C1">
        <w:t xml:space="preserve">, </w:t>
      </w:r>
      <w:r w:rsidRPr="00605EB6">
        <w:t>dans l</w:t>
      </w:r>
      <w:r w:rsidR="00C474C1">
        <w:t>’</w:t>
      </w:r>
      <w:r w:rsidRPr="00605EB6">
        <w:t xml:space="preserve">espace </w:t>
      </w:r>
      <w:r w:rsidR="007C64AE">
        <w:t>de deux mois</w:t>
      </w:r>
      <w:r w:rsidR="00C474C1">
        <w:t xml:space="preserve">, </w:t>
      </w:r>
      <w:r w:rsidRPr="00605EB6">
        <w:t>la jeune fille l</w:t>
      </w:r>
      <w:r w:rsidR="00C474C1">
        <w:t>’</w:t>
      </w:r>
      <w:r w:rsidRPr="00605EB6">
        <w:t xml:space="preserve">aperçut </w:t>
      </w:r>
      <w:r w:rsidR="007C64AE">
        <w:t>une</w:t>
      </w:r>
      <w:r w:rsidR="007C64AE" w:rsidRPr="00605EB6">
        <w:t xml:space="preserve"> </w:t>
      </w:r>
      <w:r w:rsidRPr="00605EB6">
        <w:t>fois seulement</w:t>
      </w:r>
      <w:r w:rsidR="00C474C1">
        <w:t xml:space="preserve">. </w:t>
      </w:r>
      <w:r w:rsidRPr="00605EB6">
        <w:t>Mais elle savait que</w:t>
      </w:r>
      <w:r w:rsidR="00C474C1">
        <w:t xml:space="preserve">, </w:t>
      </w:r>
      <w:r w:rsidRPr="00605EB6">
        <w:t>maintenant</w:t>
      </w:r>
      <w:r w:rsidR="00C474C1">
        <w:t xml:space="preserve">, </w:t>
      </w:r>
      <w:r w:rsidRPr="00605EB6">
        <w:t>Jean Loup était plus souvent dans les bois de Vaucourt que dans la forêt de Mareille</w:t>
      </w:r>
      <w:r w:rsidR="00C474C1">
        <w:t>.</w:t>
      </w:r>
    </w:p>
    <w:p w14:paraId="7976C28B" w14:textId="77777777" w:rsidR="00C474C1" w:rsidRDefault="00C52F4A" w:rsidP="00C52F4A">
      <w:r w:rsidRPr="00605EB6">
        <w:t>Nous avons un peu abandonné Jacques Vaillant et Jeanne</w:t>
      </w:r>
      <w:r w:rsidR="00C474C1">
        <w:t xml:space="preserve">, </w:t>
      </w:r>
      <w:r w:rsidRPr="00605EB6">
        <w:t>sa fille adoptive</w:t>
      </w:r>
      <w:r w:rsidR="00C474C1">
        <w:t xml:space="preserve">, </w:t>
      </w:r>
      <w:r w:rsidRPr="00605EB6">
        <w:t>la belle fiancée de Jacques Grandin</w:t>
      </w:r>
      <w:r w:rsidR="00C474C1">
        <w:t xml:space="preserve">. </w:t>
      </w:r>
      <w:r w:rsidRPr="00605EB6">
        <w:t>Mais il nous fallait dire</w:t>
      </w:r>
      <w:r w:rsidR="00C474C1">
        <w:t xml:space="preserve">, </w:t>
      </w:r>
      <w:r w:rsidRPr="00605EB6">
        <w:t>au sujet de l</w:t>
      </w:r>
      <w:r w:rsidR="00C474C1">
        <w:t>’</w:t>
      </w:r>
      <w:r w:rsidRPr="00605EB6">
        <w:t>homme sauvage</w:t>
      </w:r>
      <w:r w:rsidR="00C474C1">
        <w:t xml:space="preserve">, </w:t>
      </w:r>
      <w:r w:rsidRPr="00605EB6">
        <w:t>le principal personnage de notre histoire</w:t>
      </w:r>
      <w:r w:rsidR="00C474C1">
        <w:t xml:space="preserve">, </w:t>
      </w:r>
      <w:r w:rsidRPr="00605EB6">
        <w:t>tout ce qu</w:t>
      </w:r>
      <w:r w:rsidR="00C474C1">
        <w:t>’</w:t>
      </w:r>
      <w:r w:rsidRPr="00605EB6">
        <w:t>il était indispensable de faire connaître à nos lecteurs</w:t>
      </w:r>
      <w:r w:rsidR="00C474C1">
        <w:t>.</w:t>
      </w:r>
    </w:p>
    <w:p w14:paraId="43CCAD16" w14:textId="77777777" w:rsidR="00C474C1" w:rsidRDefault="00C52F4A" w:rsidP="00C52F4A">
      <w:r w:rsidRPr="00605EB6">
        <w:t>Maintenant</w:t>
      </w:r>
      <w:r w:rsidR="00C474C1">
        <w:t xml:space="preserve">, </w:t>
      </w:r>
      <w:r w:rsidRPr="00605EB6">
        <w:t>nous reprenons la suite de notre récit</w:t>
      </w:r>
      <w:r w:rsidR="00C474C1">
        <w:t>.</w:t>
      </w:r>
    </w:p>
    <w:p w14:paraId="3D12444A" w14:textId="77777777" w:rsidR="00C474C1" w:rsidRDefault="00C52F4A" w:rsidP="00C52F4A">
      <w:r w:rsidRPr="00605EB6">
        <w:lastRenderedPageBreak/>
        <w:t>Les jours s</w:t>
      </w:r>
      <w:r w:rsidR="00C474C1">
        <w:t>’</w:t>
      </w:r>
      <w:r w:rsidRPr="00605EB6">
        <w:t>écoulaient un peu monotones</w:t>
      </w:r>
      <w:r w:rsidR="00C474C1">
        <w:t xml:space="preserve">, </w:t>
      </w:r>
      <w:r w:rsidRPr="00605EB6">
        <w:t>mais tranquilles</w:t>
      </w:r>
      <w:r w:rsidR="00C474C1">
        <w:t xml:space="preserve">, </w:t>
      </w:r>
      <w:r w:rsidRPr="00605EB6">
        <w:t xml:space="preserve">dans la </w:t>
      </w:r>
      <w:r w:rsidR="007C64AE">
        <w:t xml:space="preserve">petite </w:t>
      </w:r>
      <w:r w:rsidRPr="00605EB6">
        <w:t>maison de Mareille</w:t>
      </w:r>
      <w:r w:rsidR="00C474C1">
        <w:t>.</w:t>
      </w:r>
    </w:p>
    <w:p w14:paraId="29B319A7" w14:textId="77777777" w:rsidR="00C474C1" w:rsidRDefault="00C52F4A" w:rsidP="00C52F4A">
      <w:r w:rsidRPr="00605EB6">
        <w:t>Jeanne était bien un peu chagrine de l</w:t>
      </w:r>
      <w:r w:rsidR="00C474C1">
        <w:t>’</w:t>
      </w:r>
      <w:r w:rsidRPr="00605EB6">
        <w:t>éloignement de son ami</w:t>
      </w:r>
      <w:r w:rsidR="00C474C1">
        <w:t xml:space="preserve"> ; </w:t>
      </w:r>
      <w:r w:rsidRPr="00605EB6">
        <w:t>mais elle se savait aimée</w:t>
      </w:r>
      <w:r w:rsidR="00C474C1">
        <w:t xml:space="preserve"> ; </w:t>
      </w:r>
      <w:r w:rsidRPr="00605EB6">
        <w:t>son père les avait fiancés et</w:t>
      </w:r>
      <w:r w:rsidR="00C474C1">
        <w:t xml:space="preserve">, </w:t>
      </w:r>
      <w:r w:rsidRPr="00605EB6">
        <w:t>avec l</w:t>
      </w:r>
      <w:r w:rsidR="00C474C1">
        <w:t>’</w:t>
      </w:r>
      <w:r w:rsidRPr="00605EB6">
        <w:t>espérance au cœur</w:t>
      </w:r>
      <w:r w:rsidR="00C474C1">
        <w:t xml:space="preserve">, </w:t>
      </w:r>
      <w:r w:rsidRPr="00605EB6">
        <w:t>elle s</w:t>
      </w:r>
      <w:r w:rsidR="00C474C1">
        <w:t>’</w:t>
      </w:r>
      <w:r w:rsidRPr="00605EB6">
        <w:t>était armée de courage afin d</w:t>
      </w:r>
      <w:r w:rsidR="00C474C1">
        <w:t>’</w:t>
      </w:r>
      <w:r w:rsidRPr="00605EB6">
        <w:t>attendre</w:t>
      </w:r>
      <w:r w:rsidR="00C474C1">
        <w:t xml:space="preserve">, </w:t>
      </w:r>
      <w:r w:rsidRPr="00605EB6">
        <w:t>sans trop souffrir</w:t>
      </w:r>
      <w:r w:rsidR="00C474C1">
        <w:t xml:space="preserve">, </w:t>
      </w:r>
      <w:r w:rsidRPr="00605EB6">
        <w:t>jusqu</w:t>
      </w:r>
      <w:r w:rsidR="00C474C1">
        <w:t>’</w:t>
      </w:r>
      <w:r w:rsidRPr="00605EB6">
        <w:t>au retour du soldat</w:t>
      </w:r>
      <w:r w:rsidR="00C474C1">
        <w:t>.</w:t>
      </w:r>
    </w:p>
    <w:p w14:paraId="30C12CBE" w14:textId="77777777" w:rsidR="00C474C1" w:rsidRDefault="00C52F4A" w:rsidP="00C52F4A">
      <w:r w:rsidRPr="00605EB6">
        <w:t>D</w:t>
      </w:r>
      <w:r w:rsidR="00C474C1">
        <w:t>’</w:t>
      </w:r>
      <w:r w:rsidRPr="00605EB6">
        <w:t>ailleurs</w:t>
      </w:r>
      <w:r w:rsidR="00C474C1">
        <w:t xml:space="preserve">, </w:t>
      </w:r>
      <w:r w:rsidRPr="00605EB6">
        <w:t>Jacques écrivait souvent</w:t>
      </w:r>
      <w:r w:rsidR="00C474C1">
        <w:t xml:space="preserve">. </w:t>
      </w:r>
      <w:r w:rsidRPr="00605EB6">
        <w:t>Ses lettres toujours impatiemment attendues</w:t>
      </w:r>
      <w:r w:rsidR="00C474C1">
        <w:t xml:space="preserve">, </w:t>
      </w:r>
      <w:r w:rsidRPr="00605EB6">
        <w:t>étaient lues une fois</w:t>
      </w:r>
      <w:r w:rsidR="00C474C1">
        <w:t xml:space="preserve">, </w:t>
      </w:r>
      <w:r w:rsidRPr="00605EB6">
        <w:t>deux fois</w:t>
      </w:r>
      <w:r w:rsidR="00C474C1">
        <w:t xml:space="preserve">, </w:t>
      </w:r>
      <w:r w:rsidRPr="00605EB6">
        <w:t>trois fois</w:t>
      </w:r>
      <w:r w:rsidR="00C474C1">
        <w:t xml:space="preserve">, </w:t>
      </w:r>
      <w:r w:rsidRPr="00605EB6">
        <w:t>puis encore</w:t>
      </w:r>
      <w:r w:rsidR="00C474C1">
        <w:t xml:space="preserve">. </w:t>
      </w:r>
      <w:r w:rsidRPr="00605EB6">
        <w:t>Jeanne les savait par cœur</w:t>
      </w:r>
      <w:r w:rsidR="00C474C1">
        <w:t>.</w:t>
      </w:r>
    </w:p>
    <w:p w14:paraId="549E24CB" w14:textId="7304440F" w:rsidR="00C474C1" w:rsidRDefault="00C52F4A" w:rsidP="00C52F4A">
      <w:r w:rsidRPr="00605EB6">
        <w:t>Grâce aux recommandations de son parrain</w:t>
      </w:r>
      <w:r w:rsidR="00C474C1">
        <w:t xml:space="preserve">, </w:t>
      </w:r>
      <w:r w:rsidRPr="00605EB6">
        <w:t>le jeune militaire avait été très bien accueilli au régiment</w:t>
      </w:r>
      <w:r w:rsidR="00C474C1">
        <w:t xml:space="preserve">. </w:t>
      </w:r>
      <w:r w:rsidRPr="00605EB6">
        <w:t>Du reste</w:t>
      </w:r>
      <w:r w:rsidR="00C474C1">
        <w:t xml:space="preserve">, </w:t>
      </w:r>
      <w:r w:rsidRPr="00605EB6">
        <w:t>il avait su mériter de suite l</w:t>
      </w:r>
      <w:r w:rsidR="00C474C1">
        <w:t>’</w:t>
      </w:r>
      <w:r w:rsidRPr="00605EB6">
        <w:t xml:space="preserve">estime et </w:t>
      </w:r>
      <w:r w:rsidR="007C64AE">
        <w:t xml:space="preserve">la sympathie </w:t>
      </w:r>
      <w:r w:rsidRPr="00605EB6">
        <w:t>de ses chefs</w:t>
      </w:r>
      <w:r w:rsidR="00C474C1">
        <w:t xml:space="preserve">. </w:t>
      </w:r>
      <w:r w:rsidRPr="00605EB6">
        <w:t>Au bout de six mois</w:t>
      </w:r>
      <w:r w:rsidR="00C474C1">
        <w:t xml:space="preserve">, </w:t>
      </w:r>
      <w:r w:rsidRPr="00605EB6">
        <w:t>il était nommé brigadier</w:t>
      </w:r>
      <w:r w:rsidR="00C474C1">
        <w:t xml:space="preserve">, </w:t>
      </w:r>
      <w:r w:rsidRPr="00605EB6">
        <w:t>et déjà on lui faisait espérer les galons de maréchal des logis</w:t>
      </w:r>
      <w:r w:rsidR="00C474C1">
        <w:t>.</w:t>
      </w:r>
    </w:p>
    <w:p w14:paraId="72FA1F9C" w14:textId="77777777" w:rsidR="00C474C1" w:rsidRDefault="00C52F4A" w:rsidP="00C52F4A">
      <w:r w:rsidRPr="00605EB6">
        <w:t>Jacques Vaillant était content</w:t>
      </w:r>
      <w:r w:rsidR="00C474C1">
        <w:t>.</w:t>
      </w:r>
    </w:p>
    <w:p w14:paraId="6C2FEE09" w14:textId="3A173A4B" w:rsidR="00C474C1" w:rsidRDefault="0094609C" w:rsidP="00C52F4A">
      <w:r>
        <w:t>— </w:t>
      </w:r>
      <w:r w:rsidR="00C52F4A" w:rsidRPr="00605EB6">
        <w:t>Il est capable de revenir avec le grade de sous-lieutenant</w:t>
      </w:r>
      <w:r w:rsidR="00C474C1">
        <w:t xml:space="preserve">, </w:t>
      </w:r>
      <w:r w:rsidR="00C52F4A" w:rsidRPr="00605EB6">
        <w:t>disait-il à Jeanne</w:t>
      </w:r>
      <w:r w:rsidR="00C474C1">
        <w:t>.</w:t>
      </w:r>
    </w:p>
    <w:p w14:paraId="753CA52D" w14:textId="0BF5FD70" w:rsidR="00C474C1" w:rsidRDefault="0094609C" w:rsidP="00C52F4A">
      <w:r>
        <w:t>— </w:t>
      </w:r>
      <w:r w:rsidR="00C52F4A" w:rsidRPr="00605EB6">
        <w:t>Et avec la croix d</w:t>
      </w:r>
      <w:r w:rsidR="00C474C1">
        <w:t>’</w:t>
      </w:r>
      <w:r w:rsidR="00C52F4A" w:rsidRPr="00605EB6">
        <w:t>honneur</w:t>
      </w:r>
      <w:r w:rsidR="00C474C1">
        <w:t xml:space="preserve">, </w:t>
      </w:r>
      <w:r w:rsidR="00C52F4A" w:rsidRPr="00605EB6">
        <w:t>ajoutait la jeune fille en riant</w:t>
      </w:r>
      <w:r w:rsidR="00C474C1">
        <w:t>.</w:t>
      </w:r>
    </w:p>
    <w:p w14:paraId="4B837652" w14:textId="19685F0F" w:rsidR="00C474C1" w:rsidRDefault="0094609C" w:rsidP="00C52F4A">
      <w:r>
        <w:t>— </w:t>
      </w:r>
      <w:r w:rsidR="00C52F4A" w:rsidRPr="00605EB6">
        <w:t>Oh</w:t>
      </w:r>
      <w:r w:rsidR="00C474C1">
        <w:t xml:space="preserve"> ! </w:t>
      </w:r>
      <w:r w:rsidR="00C52F4A" w:rsidRPr="00605EB6">
        <w:t>oh</w:t>
      </w:r>
      <w:r w:rsidR="00C474C1">
        <w:t xml:space="preserve"> ! </w:t>
      </w:r>
      <w:r w:rsidR="00C52F4A" w:rsidRPr="00605EB6">
        <w:t>ma mignonne</w:t>
      </w:r>
      <w:r w:rsidR="00C474C1">
        <w:t xml:space="preserve">, </w:t>
      </w:r>
      <w:r w:rsidR="00C52F4A" w:rsidRPr="00605EB6">
        <w:t>la croix</w:t>
      </w:r>
      <w:r w:rsidR="00C474C1">
        <w:t xml:space="preserve">, </w:t>
      </w:r>
      <w:r w:rsidR="00C52F4A" w:rsidRPr="00605EB6">
        <w:t>la croix de la Légion d</w:t>
      </w:r>
      <w:r w:rsidR="00C474C1">
        <w:t>’</w:t>
      </w:r>
      <w:r w:rsidR="00C52F4A" w:rsidRPr="00605EB6">
        <w:t>honneur</w:t>
      </w:r>
      <w:r w:rsidR="00C474C1">
        <w:t xml:space="preserve"> ! </w:t>
      </w:r>
      <w:r w:rsidR="00C52F4A" w:rsidRPr="00605EB6">
        <w:t>Comme tu y vas</w:t>
      </w:r>
      <w:r w:rsidR="00C474C1">
        <w:t xml:space="preserve"> ! </w:t>
      </w:r>
      <w:r w:rsidR="00C52F4A" w:rsidRPr="00605EB6">
        <w:t>on ne l</w:t>
      </w:r>
      <w:r w:rsidR="00C474C1">
        <w:t>’</w:t>
      </w:r>
      <w:r w:rsidR="00C52F4A" w:rsidRPr="00605EB6">
        <w:t>obtient pas si facilement que ça</w:t>
      </w:r>
      <w:r w:rsidR="00C474C1">
        <w:t xml:space="preserve">. </w:t>
      </w:r>
      <w:r w:rsidR="00C52F4A" w:rsidRPr="00605EB6">
        <w:t>Il faut la gagner comme j</w:t>
      </w:r>
      <w:r w:rsidR="00C474C1">
        <w:t>’</w:t>
      </w:r>
      <w:r w:rsidR="00C52F4A" w:rsidRPr="00605EB6">
        <w:t>ai gagné la mienne</w:t>
      </w:r>
      <w:r w:rsidR="00C474C1">
        <w:t xml:space="preserve">, </w:t>
      </w:r>
      <w:r w:rsidR="00C52F4A" w:rsidRPr="00605EB6">
        <w:t>sur un champ de bataille</w:t>
      </w:r>
      <w:r w:rsidR="00C474C1">
        <w:t>.</w:t>
      </w:r>
    </w:p>
    <w:p w14:paraId="0EAF079B" w14:textId="0D48EC9D" w:rsidR="00C474C1" w:rsidRDefault="0094609C" w:rsidP="00C52F4A">
      <w:r>
        <w:t>— </w:t>
      </w:r>
      <w:r w:rsidR="00C52F4A" w:rsidRPr="00605EB6">
        <w:t>D</w:t>
      </w:r>
      <w:r w:rsidR="00C474C1">
        <w:t>’</w:t>
      </w:r>
      <w:r w:rsidR="00C52F4A" w:rsidRPr="00605EB6">
        <w:t>ailleurs</w:t>
      </w:r>
      <w:r w:rsidR="00C474C1">
        <w:t xml:space="preserve">, </w:t>
      </w:r>
      <w:r w:rsidR="00C52F4A" w:rsidRPr="00605EB6">
        <w:t>reprenait la jeune fille plus sérieuse</w:t>
      </w:r>
      <w:r w:rsidR="00C474C1">
        <w:t xml:space="preserve">, </w:t>
      </w:r>
      <w:r w:rsidR="00C52F4A" w:rsidRPr="00605EB6">
        <w:t>Jacques n</w:t>
      </w:r>
      <w:r w:rsidR="00C474C1">
        <w:t>’</w:t>
      </w:r>
      <w:r w:rsidR="00C52F4A" w:rsidRPr="00605EB6">
        <w:t>a pas plus besoin de gagner la croix que de revenir à Mareille avec l</w:t>
      </w:r>
      <w:r w:rsidR="00C474C1">
        <w:t>’</w:t>
      </w:r>
      <w:r w:rsidR="00C52F4A" w:rsidRPr="00605EB6">
        <w:t>épaulette d</w:t>
      </w:r>
      <w:r w:rsidR="00C474C1">
        <w:t>’</w:t>
      </w:r>
      <w:r w:rsidR="00C52F4A" w:rsidRPr="00605EB6">
        <w:t>officier</w:t>
      </w:r>
      <w:r w:rsidR="00C474C1">
        <w:t xml:space="preserve">. </w:t>
      </w:r>
      <w:r w:rsidR="00C52F4A" w:rsidRPr="00605EB6">
        <w:t>N</w:t>
      </w:r>
      <w:r w:rsidR="00C474C1">
        <w:t>’</w:t>
      </w:r>
      <w:r w:rsidR="00C52F4A" w:rsidRPr="00605EB6">
        <w:t>est-il pas convenu que nous nous marierons aussitôt après son retour et qu</w:t>
      </w:r>
      <w:r w:rsidR="00C474C1">
        <w:t>’</w:t>
      </w:r>
      <w:r w:rsidR="00C52F4A" w:rsidRPr="00605EB6">
        <w:t>il prendra l</w:t>
      </w:r>
      <w:r w:rsidR="00C474C1">
        <w:t>’</w:t>
      </w:r>
      <w:r w:rsidR="00C52F4A" w:rsidRPr="00605EB6">
        <w:t>exploitation d</w:t>
      </w:r>
      <w:r w:rsidR="00C474C1">
        <w:t>’</w:t>
      </w:r>
      <w:r w:rsidR="00C52F4A" w:rsidRPr="00605EB6">
        <w:t>une ferme</w:t>
      </w:r>
      <w:r w:rsidR="00C474C1">
        <w:t xml:space="preserve"> ? </w:t>
      </w:r>
      <w:r w:rsidR="00C52F4A" w:rsidRPr="00605EB6">
        <w:t>Officier</w:t>
      </w:r>
      <w:r w:rsidR="00C474C1">
        <w:t xml:space="preserve">, </w:t>
      </w:r>
      <w:r w:rsidR="00C52F4A" w:rsidRPr="00605EB6">
        <w:t>mon père</w:t>
      </w:r>
      <w:r w:rsidR="00C474C1">
        <w:t xml:space="preserve"> ! </w:t>
      </w:r>
      <w:r w:rsidR="00C52F4A" w:rsidRPr="00605EB6">
        <w:t>Mais s</w:t>
      </w:r>
      <w:r w:rsidR="00C474C1">
        <w:t>’</w:t>
      </w:r>
      <w:r w:rsidR="00C52F4A" w:rsidRPr="00605EB6">
        <w:t xml:space="preserve">il le </w:t>
      </w:r>
      <w:r w:rsidR="00C52F4A" w:rsidRPr="00605EB6">
        <w:lastRenderedPageBreak/>
        <w:t>devenait</w:t>
      </w:r>
      <w:r w:rsidR="00C474C1">
        <w:t xml:space="preserve">, </w:t>
      </w:r>
      <w:r w:rsidR="00C52F4A" w:rsidRPr="00605EB6">
        <w:t>lancé dans une autre carrière</w:t>
      </w:r>
      <w:r w:rsidR="00C474C1">
        <w:t xml:space="preserve">, </w:t>
      </w:r>
      <w:r w:rsidR="00C52F4A" w:rsidRPr="00605EB6">
        <w:t>Jacques ne voudrait peut-être plus de moi</w:t>
      </w:r>
      <w:r w:rsidR="00C474C1">
        <w:t> !</w:t>
      </w:r>
    </w:p>
    <w:p w14:paraId="46A9D56C" w14:textId="3034D355" w:rsidR="00C474C1" w:rsidRDefault="0094609C" w:rsidP="00C52F4A">
      <w:r>
        <w:t>— </w:t>
      </w:r>
      <w:r w:rsidR="00C52F4A" w:rsidRPr="00605EB6">
        <w:t>Là-dessus</w:t>
      </w:r>
      <w:r w:rsidR="00C474C1">
        <w:t xml:space="preserve">, </w:t>
      </w:r>
      <w:r w:rsidR="00C52F4A" w:rsidRPr="00605EB6">
        <w:t>ma chérie</w:t>
      </w:r>
      <w:r w:rsidR="00C474C1">
        <w:t xml:space="preserve">, </w:t>
      </w:r>
      <w:r w:rsidR="00C52F4A" w:rsidRPr="00605EB6">
        <w:t>sois tranquille</w:t>
      </w:r>
      <w:r w:rsidR="00C474C1">
        <w:t xml:space="preserve"> ; : </w:t>
      </w:r>
      <w:r w:rsidR="00C52F4A" w:rsidRPr="00605EB6">
        <w:t>Jacques t</w:t>
      </w:r>
      <w:r w:rsidR="00C474C1">
        <w:t>’</w:t>
      </w:r>
      <w:r w:rsidR="00C52F4A" w:rsidRPr="00605EB6">
        <w:t>adore</w:t>
      </w:r>
      <w:r w:rsidR="00C474C1">
        <w:t xml:space="preserve">. </w:t>
      </w:r>
      <w:r w:rsidR="00C52F4A" w:rsidRPr="00605EB6">
        <w:t>Ah</w:t>
      </w:r>
      <w:r w:rsidR="00C474C1">
        <w:t xml:space="preserve"> ! </w:t>
      </w:r>
      <w:r w:rsidR="00C52F4A" w:rsidRPr="00605EB6">
        <w:t>çà</w:t>
      </w:r>
      <w:r w:rsidR="00C474C1">
        <w:t xml:space="preserve">, </w:t>
      </w:r>
      <w:r w:rsidR="00C52F4A" w:rsidRPr="00605EB6">
        <w:t>où diable voudrais-tu que Jacques trouvât une autre femme qui vaille seulement le quart</w:t>
      </w:r>
      <w:r w:rsidR="00C474C1">
        <w:t xml:space="preserve">, </w:t>
      </w:r>
      <w:r w:rsidR="00C52F4A" w:rsidRPr="00605EB6">
        <w:t>le demi-quart de ta mignonne petite personne</w:t>
      </w:r>
      <w:r w:rsidR="00C474C1">
        <w:t xml:space="preserve"> ? </w:t>
      </w:r>
      <w:r w:rsidR="00C52F4A" w:rsidRPr="00605EB6">
        <w:t>Nous disons des bêtises</w:t>
      </w:r>
      <w:r w:rsidR="00C474C1">
        <w:t xml:space="preserve"> ; </w:t>
      </w:r>
      <w:r w:rsidR="00C52F4A" w:rsidRPr="00605EB6">
        <w:t>Jacques reviendra paysan et brave garçon comme il est parti</w:t>
      </w:r>
      <w:r w:rsidR="00C474C1">
        <w:t xml:space="preserve"> ; </w:t>
      </w:r>
      <w:r w:rsidR="00C52F4A" w:rsidRPr="00605EB6">
        <w:t>je vous marierai et il prendra une ferme</w:t>
      </w:r>
      <w:r w:rsidR="00C474C1">
        <w:t xml:space="preserve">. </w:t>
      </w:r>
      <w:r w:rsidR="00C52F4A" w:rsidRPr="00605EB6">
        <w:t>Voilà</w:t>
      </w:r>
      <w:r w:rsidR="00C474C1">
        <w:t xml:space="preserve"> ; </w:t>
      </w:r>
      <w:r w:rsidR="00C52F4A" w:rsidRPr="00605EB6">
        <w:t>ma Jeanne sera fermière</w:t>
      </w:r>
      <w:r w:rsidR="00C474C1">
        <w:t> !</w:t>
      </w:r>
    </w:p>
    <w:p w14:paraId="0C742D9D" w14:textId="77777777" w:rsidR="00C474C1" w:rsidRDefault="00C52F4A" w:rsidP="00C52F4A">
      <w:r w:rsidRPr="00605EB6">
        <w:t>Catherine n</w:t>
      </w:r>
      <w:r w:rsidR="00C474C1">
        <w:t>’</w:t>
      </w:r>
      <w:r w:rsidRPr="00605EB6">
        <w:t>était pas oubliée</w:t>
      </w:r>
      <w:r w:rsidR="00C474C1">
        <w:t xml:space="preserve"> ; </w:t>
      </w:r>
      <w:r w:rsidRPr="00605EB6">
        <w:t>on pensait souvent</w:t>
      </w:r>
      <w:r w:rsidR="00C474C1">
        <w:t xml:space="preserve">, </w:t>
      </w:r>
      <w:r w:rsidRPr="00605EB6">
        <w:t>au contraire</w:t>
      </w:r>
      <w:r w:rsidR="00C474C1">
        <w:t xml:space="preserve">, </w:t>
      </w:r>
      <w:r w:rsidRPr="00605EB6">
        <w:t>à la chère défunte</w:t>
      </w:r>
      <w:r w:rsidR="00C474C1">
        <w:t xml:space="preserve">. </w:t>
      </w:r>
      <w:r w:rsidRPr="00605EB6">
        <w:t>Mais</w:t>
      </w:r>
      <w:r w:rsidR="00C474C1">
        <w:t xml:space="preserve">, </w:t>
      </w:r>
      <w:r w:rsidRPr="00605EB6">
        <w:t>avec le temps</w:t>
      </w:r>
      <w:r w:rsidR="00C474C1">
        <w:t xml:space="preserve">, </w:t>
      </w:r>
      <w:r w:rsidRPr="00605EB6">
        <w:t>la douleur de Jacques Vaillant s</w:t>
      </w:r>
      <w:r w:rsidR="00C474C1">
        <w:t>’</w:t>
      </w:r>
      <w:r w:rsidRPr="00605EB6">
        <w:t>était calmée</w:t>
      </w:r>
      <w:r w:rsidR="00C474C1">
        <w:t xml:space="preserve"> ; </w:t>
      </w:r>
      <w:r w:rsidRPr="00605EB6">
        <w:t>et puis Jeanne</w:t>
      </w:r>
      <w:r w:rsidR="00C474C1">
        <w:t xml:space="preserve">, </w:t>
      </w:r>
      <w:r w:rsidRPr="00605EB6">
        <w:t>sa Jeanne</w:t>
      </w:r>
      <w:r w:rsidR="00C474C1">
        <w:t xml:space="preserve">, </w:t>
      </w:r>
      <w:r w:rsidRPr="00605EB6">
        <w:t>qui était maintenant tout pour lui</w:t>
      </w:r>
      <w:r w:rsidR="00C474C1">
        <w:t xml:space="preserve">, </w:t>
      </w:r>
      <w:r w:rsidRPr="00605EB6">
        <w:t>avait été aussi pour beaucoup dans sa consolation</w:t>
      </w:r>
      <w:r w:rsidR="00C474C1">
        <w:t>.</w:t>
      </w:r>
    </w:p>
    <w:p w14:paraId="767B6416" w14:textId="77777777" w:rsidR="00C474C1" w:rsidRDefault="00C52F4A" w:rsidP="00C52F4A">
      <w:r w:rsidRPr="00605EB6">
        <w:t>S</w:t>
      </w:r>
      <w:r w:rsidR="00C474C1">
        <w:t>’</w:t>
      </w:r>
      <w:r w:rsidRPr="00605EB6">
        <w:t>il arrivait encore au vieux militaire d</w:t>
      </w:r>
      <w:r w:rsidR="00C474C1">
        <w:t>’</w:t>
      </w:r>
      <w:r w:rsidRPr="00605EB6">
        <w:t>avoir des regrets</w:t>
      </w:r>
      <w:r w:rsidR="00C474C1">
        <w:t xml:space="preserve">, </w:t>
      </w:r>
      <w:r w:rsidRPr="00605EB6">
        <w:t>ils étaient sans amertume</w:t>
      </w:r>
      <w:r w:rsidR="00C474C1">
        <w:t xml:space="preserve"> ; </w:t>
      </w:r>
      <w:r w:rsidRPr="00605EB6">
        <w:t>le souvenir de la bonne Catherine était seulement doux à son cœur</w:t>
      </w:r>
      <w:r w:rsidR="00C474C1">
        <w:t>.</w:t>
      </w:r>
    </w:p>
    <w:p w14:paraId="17DDA5D4" w14:textId="77777777" w:rsidR="00C474C1" w:rsidRDefault="00C52F4A" w:rsidP="00C52F4A">
      <w:r w:rsidRPr="00605EB6">
        <w:t>Une fois par semaine</w:t>
      </w:r>
      <w:r w:rsidR="00C474C1">
        <w:t xml:space="preserve">, </w:t>
      </w:r>
      <w:r w:rsidRPr="00605EB6">
        <w:t>le dimanche matin</w:t>
      </w:r>
      <w:r w:rsidR="00C474C1">
        <w:t xml:space="preserve">, </w:t>
      </w:r>
      <w:r w:rsidRPr="00605EB6">
        <w:t>Jeanne cueillait les plus belles fleurs du jardin</w:t>
      </w:r>
      <w:r w:rsidR="00C474C1">
        <w:t xml:space="preserve"> ; </w:t>
      </w:r>
      <w:r w:rsidRPr="00605EB6">
        <w:t>elle en faisait deux couronnes</w:t>
      </w:r>
      <w:r w:rsidR="00C474C1">
        <w:t xml:space="preserve">, </w:t>
      </w:r>
      <w:r w:rsidRPr="00605EB6">
        <w:t>et le tantôt</w:t>
      </w:r>
      <w:r w:rsidR="00C474C1">
        <w:t xml:space="preserve">, </w:t>
      </w:r>
      <w:r w:rsidRPr="00605EB6">
        <w:t>donnant le bras à son père</w:t>
      </w:r>
      <w:r w:rsidR="00C474C1">
        <w:t xml:space="preserve">, </w:t>
      </w:r>
      <w:r w:rsidRPr="00605EB6">
        <w:t>ils s</w:t>
      </w:r>
      <w:r w:rsidR="00C474C1">
        <w:t>’</w:t>
      </w:r>
      <w:r w:rsidRPr="00605EB6">
        <w:t>en allaient au cimetière</w:t>
      </w:r>
      <w:r w:rsidR="00C474C1">
        <w:t xml:space="preserve">. </w:t>
      </w:r>
      <w:r w:rsidRPr="00605EB6">
        <w:t>Les deux couronnes du jour remplaçaient celles du dimanche précédent</w:t>
      </w:r>
      <w:r w:rsidR="00C474C1">
        <w:t xml:space="preserve">, </w:t>
      </w:r>
      <w:r w:rsidRPr="00605EB6">
        <w:t>dont les fleurs étaient fanées</w:t>
      </w:r>
      <w:r w:rsidR="00C474C1">
        <w:t>.</w:t>
      </w:r>
    </w:p>
    <w:p w14:paraId="0DBE2628" w14:textId="77777777" w:rsidR="00C474C1" w:rsidRDefault="00C52F4A" w:rsidP="00C52F4A">
      <w:r w:rsidRPr="00605EB6">
        <w:t>Ils ne manquaient jamais à ce pieux devoir</w:t>
      </w:r>
      <w:r w:rsidR="00C474C1">
        <w:t xml:space="preserve">, </w:t>
      </w:r>
      <w:r w:rsidRPr="00605EB6">
        <w:t>hommage rendu à la mémoire d</w:t>
      </w:r>
      <w:r w:rsidR="00C474C1">
        <w:t>’</w:t>
      </w:r>
      <w:r w:rsidRPr="00605EB6">
        <w:t>une femme qui avait été pour Jeanne la meilleure des mères</w:t>
      </w:r>
      <w:r w:rsidR="00C474C1">
        <w:t xml:space="preserve">, </w:t>
      </w:r>
      <w:r w:rsidRPr="00605EB6">
        <w:t>pour Jacques Vaillant la plus affectueuse</w:t>
      </w:r>
      <w:r w:rsidR="00C474C1">
        <w:t xml:space="preserve">, </w:t>
      </w:r>
      <w:r w:rsidRPr="00605EB6">
        <w:t>la plus dévouée des épouses</w:t>
      </w:r>
      <w:r w:rsidR="00C474C1">
        <w:t>.</w:t>
      </w:r>
    </w:p>
    <w:p w14:paraId="3FC58591" w14:textId="5F7F87AC" w:rsidR="00C474C1" w:rsidRDefault="00C52F4A" w:rsidP="00C52F4A">
      <w:r w:rsidRPr="00605EB6">
        <w:t>Le vieux capitaine venait d</w:t>
      </w:r>
      <w:r w:rsidR="00C474C1">
        <w:t>’</w:t>
      </w:r>
      <w:r w:rsidRPr="00605EB6">
        <w:t xml:space="preserve">être nommé </w:t>
      </w:r>
      <w:r w:rsidR="000D2140">
        <w:t>pour la</w:t>
      </w:r>
      <w:r w:rsidR="000D2140" w:rsidRPr="00605EB6">
        <w:t xml:space="preserve"> </w:t>
      </w:r>
      <w:r w:rsidRPr="00605EB6">
        <w:t>seconde fois maire de Mareille</w:t>
      </w:r>
      <w:r w:rsidR="00C474C1">
        <w:t xml:space="preserve">. </w:t>
      </w:r>
      <w:r w:rsidRPr="00605EB6">
        <w:t>Sur les instances du préfet</w:t>
      </w:r>
      <w:r w:rsidR="00C474C1">
        <w:t xml:space="preserve">, </w:t>
      </w:r>
      <w:r w:rsidRPr="00605EB6">
        <w:t>il n</w:t>
      </w:r>
      <w:r w:rsidR="00C474C1">
        <w:t>’</w:t>
      </w:r>
      <w:r w:rsidRPr="00605EB6">
        <w:t xml:space="preserve">avait </w:t>
      </w:r>
      <w:r w:rsidR="000D2140">
        <w:t>pas</w:t>
      </w:r>
      <w:r w:rsidR="000D2140" w:rsidRPr="00605EB6">
        <w:t xml:space="preserve"> </w:t>
      </w:r>
      <w:r w:rsidRPr="00605EB6">
        <w:t>refus</w:t>
      </w:r>
      <w:r w:rsidR="00E3478D">
        <w:t>é</w:t>
      </w:r>
      <w:r w:rsidRPr="00605EB6">
        <w:t xml:space="preserve"> ces fonctions</w:t>
      </w:r>
      <w:r w:rsidR="00C474C1">
        <w:t xml:space="preserve"> ; </w:t>
      </w:r>
      <w:r w:rsidRPr="00605EB6">
        <w:t>du reste</w:t>
      </w:r>
      <w:r w:rsidR="00C474C1">
        <w:t xml:space="preserve">, </w:t>
      </w:r>
      <w:r w:rsidRPr="00605EB6">
        <w:t xml:space="preserve">il avait encore la force de </w:t>
      </w:r>
      <w:r w:rsidRPr="00605EB6">
        <w:lastRenderedPageBreak/>
        <w:t>les remplir</w:t>
      </w:r>
      <w:r w:rsidR="00C474C1">
        <w:t xml:space="preserve">, </w:t>
      </w:r>
      <w:r w:rsidRPr="00605EB6">
        <w:t>et son dévouement à la commune ne lui faisait pas trouver cette charge trop lourde pour son âge</w:t>
      </w:r>
      <w:r w:rsidR="00C474C1">
        <w:t>.</w:t>
      </w:r>
    </w:p>
    <w:p w14:paraId="3B057292" w14:textId="77777777" w:rsidR="00C474C1" w:rsidRDefault="00C52F4A" w:rsidP="00C52F4A">
      <w:r w:rsidRPr="00605EB6">
        <w:t>Tout à coup</w:t>
      </w:r>
      <w:r w:rsidR="00C474C1">
        <w:t xml:space="preserve">, </w:t>
      </w:r>
      <w:r w:rsidRPr="00605EB6">
        <w:t>une mauvaise nouvelle circula dans l</w:t>
      </w:r>
      <w:r w:rsidR="00C474C1">
        <w:t>’</w:t>
      </w:r>
      <w:r w:rsidRPr="00605EB6">
        <w:t>Est comme dans toute la France</w:t>
      </w:r>
      <w:r w:rsidR="00C474C1">
        <w:t>.</w:t>
      </w:r>
    </w:p>
    <w:p w14:paraId="08E41CE6" w14:textId="77777777" w:rsidR="00C474C1" w:rsidRDefault="00C52F4A" w:rsidP="00C52F4A">
      <w:r w:rsidRPr="00605EB6">
        <w:t>La guerre venait d</w:t>
      </w:r>
      <w:r w:rsidR="00C474C1">
        <w:t>’</w:t>
      </w:r>
      <w:r w:rsidRPr="00605EB6">
        <w:t>éclater</w:t>
      </w:r>
      <w:r w:rsidR="00C474C1">
        <w:t xml:space="preserve">. </w:t>
      </w:r>
      <w:r w:rsidRPr="00605EB6">
        <w:t>Le temps de porter les corps d</w:t>
      </w:r>
      <w:r w:rsidR="00C474C1">
        <w:t>’</w:t>
      </w:r>
      <w:r w:rsidRPr="00605EB6">
        <w:t>armée sur les frontières du côté de l</w:t>
      </w:r>
      <w:r w:rsidR="00C474C1">
        <w:t>’</w:t>
      </w:r>
      <w:r w:rsidRPr="00605EB6">
        <w:t>Allemagne</w:t>
      </w:r>
      <w:r w:rsidR="00C474C1">
        <w:t xml:space="preserve">, </w:t>
      </w:r>
      <w:r w:rsidRPr="00605EB6">
        <w:t>les Français et les Prussiens seraient aux prises</w:t>
      </w:r>
      <w:r w:rsidR="00C474C1">
        <w:t xml:space="preserve">. </w:t>
      </w:r>
      <w:r w:rsidRPr="00605EB6">
        <w:t>On entendrait la fusillade</w:t>
      </w:r>
      <w:r w:rsidR="00C474C1">
        <w:t xml:space="preserve">, </w:t>
      </w:r>
      <w:r w:rsidRPr="00605EB6">
        <w:t>tonner les canons</w:t>
      </w:r>
      <w:r w:rsidR="00C474C1">
        <w:t>.</w:t>
      </w:r>
    </w:p>
    <w:p w14:paraId="40CEFCCE" w14:textId="77777777" w:rsidR="00C474C1" w:rsidRDefault="00C52F4A" w:rsidP="00C52F4A">
      <w:r w:rsidRPr="00CC2D0F">
        <w:t>D</w:t>
      </w:r>
      <w:r w:rsidR="00C474C1">
        <w:t>’</w:t>
      </w:r>
      <w:r w:rsidRPr="00CC2D0F">
        <w:t>abord les populations furent atterrées</w:t>
      </w:r>
      <w:r w:rsidR="00C474C1">
        <w:t xml:space="preserve"> ; </w:t>
      </w:r>
      <w:r w:rsidRPr="00CC2D0F">
        <w:t>puis</w:t>
      </w:r>
      <w:r w:rsidR="00C474C1">
        <w:t xml:space="preserve">, </w:t>
      </w:r>
      <w:r w:rsidRPr="00CC2D0F">
        <w:t>peu à peu</w:t>
      </w:r>
      <w:r w:rsidR="00C474C1">
        <w:t xml:space="preserve">, </w:t>
      </w:r>
      <w:r w:rsidRPr="00CC2D0F">
        <w:t>chacun se rassura</w:t>
      </w:r>
      <w:r w:rsidR="00CC2D0F">
        <w:t>it</w:t>
      </w:r>
      <w:r w:rsidR="00C474C1">
        <w:t xml:space="preserve">. </w:t>
      </w:r>
      <w:r w:rsidRPr="00CC2D0F">
        <w:t>On disait</w:t>
      </w:r>
      <w:r w:rsidR="00C474C1">
        <w:t> :</w:t>
      </w:r>
    </w:p>
    <w:p w14:paraId="2F6F60EF" w14:textId="044960EB" w:rsidR="00C474C1" w:rsidRDefault="0094609C" w:rsidP="00C52F4A">
      <w:r>
        <w:t>— </w:t>
      </w:r>
      <w:r w:rsidR="00C52F4A" w:rsidRPr="00605EB6">
        <w:t>Nous avons de nouveaux fusils</w:t>
      </w:r>
      <w:r w:rsidR="00C474C1">
        <w:t xml:space="preserve">, </w:t>
      </w:r>
      <w:r w:rsidR="00C52F4A" w:rsidRPr="00605EB6">
        <w:t>à longue portée</w:t>
      </w:r>
      <w:r w:rsidR="00C474C1">
        <w:t xml:space="preserve">, </w:t>
      </w:r>
      <w:r w:rsidR="00C52F4A" w:rsidRPr="00605EB6">
        <w:t>des mitrailleuses</w:t>
      </w:r>
      <w:r w:rsidR="00C474C1">
        <w:t xml:space="preserve"> ; </w:t>
      </w:r>
      <w:r w:rsidR="00C52F4A" w:rsidRPr="00605EB6">
        <w:t>nous avons des maréchaux de France</w:t>
      </w:r>
      <w:r w:rsidR="00C474C1">
        <w:t xml:space="preserve">, </w:t>
      </w:r>
      <w:r w:rsidR="00C52F4A" w:rsidRPr="00605EB6">
        <w:t>des généraux qui ont fait leurs preuves pour conduire au feu nos enfants</w:t>
      </w:r>
      <w:r w:rsidR="00C474C1">
        <w:t xml:space="preserve">, </w:t>
      </w:r>
      <w:r w:rsidR="00C52F4A" w:rsidRPr="00605EB6">
        <w:t>les enfants de la France</w:t>
      </w:r>
      <w:r w:rsidR="00C474C1">
        <w:t xml:space="preserve">, </w:t>
      </w:r>
      <w:r w:rsidR="00C52F4A" w:rsidRPr="00605EB6">
        <w:t>qui sont toujours les premiers soldats du monde</w:t>
      </w:r>
      <w:r w:rsidR="00C474C1">
        <w:t> !</w:t>
      </w:r>
    </w:p>
    <w:p w14:paraId="49D0568E" w14:textId="77777777" w:rsidR="00C474C1" w:rsidRDefault="00C52F4A" w:rsidP="00C52F4A">
      <w:r w:rsidRPr="00605EB6">
        <w:t>On se rappelait les grandes guerres</w:t>
      </w:r>
      <w:r w:rsidR="00C474C1">
        <w:t xml:space="preserve">, </w:t>
      </w:r>
      <w:r w:rsidRPr="00605EB6">
        <w:t>les grandes batailles d</w:t>
      </w:r>
      <w:r w:rsidR="00C474C1">
        <w:t>’</w:t>
      </w:r>
      <w:r w:rsidRPr="00605EB6">
        <w:t>autrefois</w:t>
      </w:r>
      <w:r w:rsidR="00C474C1">
        <w:t xml:space="preserve"> : </w:t>
      </w:r>
      <w:r w:rsidRPr="00605EB6">
        <w:t>Valmy</w:t>
      </w:r>
      <w:r w:rsidR="00C474C1">
        <w:t xml:space="preserve">, </w:t>
      </w:r>
      <w:r w:rsidRPr="00605EB6">
        <w:t>Marengo</w:t>
      </w:r>
      <w:r w:rsidR="00C474C1">
        <w:t xml:space="preserve">, </w:t>
      </w:r>
      <w:r w:rsidRPr="00605EB6">
        <w:t>Iéna</w:t>
      </w:r>
      <w:r w:rsidR="00C474C1">
        <w:t xml:space="preserve"> ; </w:t>
      </w:r>
      <w:r w:rsidRPr="00605EB6">
        <w:t>les grands généraux de la République et Napoléon</w:t>
      </w:r>
      <w:r w:rsidR="00C474C1">
        <w:t xml:space="preserve">, </w:t>
      </w:r>
      <w:r w:rsidRPr="00605EB6">
        <w:t>l</w:t>
      </w:r>
      <w:r w:rsidR="00C474C1">
        <w:t>’</w:t>
      </w:r>
      <w:r w:rsidRPr="00605EB6">
        <w:t>homme à la capote grise</w:t>
      </w:r>
      <w:r w:rsidR="00C474C1">
        <w:t xml:space="preserve">, </w:t>
      </w:r>
      <w:r w:rsidRPr="00605EB6">
        <w:t>toujours vainqueurs</w:t>
      </w:r>
      <w:r w:rsidR="00C474C1">
        <w:t>. !</w:t>
      </w:r>
    </w:p>
    <w:p w14:paraId="76552070" w14:textId="7AB34112" w:rsidR="00C474C1" w:rsidRDefault="00C52F4A" w:rsidP="00C52F4A">
      <w:r w:rsidRPr="00605EB6">
        <w:t>Les Français d</w:t>
      </w:r>
      <w:r w:rsidR="00C474C1">
        <w:t>’</w:t>
      </w:r>
      <w:r w:rsidRPr="00605EB6">
        <w:t>aujourd</w:t>
      </w:r>
      <w:r w:rsidR="00C474C1">
        <w:t>’</w:t>
      </w:r>
      <w:r w:rsidRPr="00605EB6">
        <w:t>hui n</w:t>
      </w:r>
      <w:r w:rsidR="00C474C1">
        <w:t>’</w:t>
      </w:r>
      <w:r w:rsidRPr="00605EB6">
        <w:t>étaient pas dégénérés</w:t>
      </w:r>
      <w:r w:rsidR="004540F3">
        <w:t> ;</w:t>
      </w:r>
      <w:r w:rsidR="00C474C1">
        <w:t xml:space="preserve"> </w:t>
      </w:r>
      <w:r w:rsidRPr="00605EB6">
        <w:t>ils seraient dignes de leurs anciens</w:t>
      </w:r>
      <w:r w:rsidR="00C474C1">
        <w:t xml:space="preserve">. </w:t>
      </w:r>
      <w:r w:rsidRPr="00605EB6">
        <w:t>On n</w:t>
      </w:r>
      <w:r w:rsidR="00C474C1">
        <w:t>’</w:t>
      </w:r>
      <w:r w:rsidRPr="00605EB6">
        <w:t>avait rien à craindre</w:t>
      </w:r>
      <w:r w:rsidR="00C474C1">
        <w:t>.</w:t>
      </w:r>
    </w:p>
    <w:p w14:paraId="01241038" w14:textId="77777777" w:rsidR="00C474C1" w:rsidRDefault="00C52F4A" w:rsidP="00C52F4A">
      <w:r w:rsidRPr="00605EB6">
        <w:t>On ne savait pas tout</w:t>
      </w:r>
      <w:r w:rsidR="00C474C1">
        <w:t xml:space="preserve">. </w:t>
      </w:r>
      <w:r w:rsidRPr="00605EB6">
        <w:t>Que dis-je</w:t>
      </w:r>
      <w:r w:rsidR="00C474C1">
        <w:t xml:space="preserve"> ? </w:t>
      </w:r>
      <w:r w:rsidRPr="00605EB6">
        <w:t>on ne savait rien</w:t>
      </w:r>
      <w:r w:rsidR="00C474C1">
        <w:t xml:space="preserve">. </w:t>
      </w:r>
      <w:r w:rsidRPr="00605EB6">
        <w:t>On ignorait les gaspillages</w:t>
      </w:r>
      <w:r w:rsidR="00C474C1">
        <w:t xml:space="preserve">, </w:t>
      </w:r>
      <w:r w:rsidRPr="00605EB6">
        <w:t>les désordres</w:t>
      </w:r>
      <w:r w:rsidR="00C474C1">
        <w:t xml:space="preserve">, </w:t>
      </w:r>
      <w:r w:rsidRPr="00605EB6">
        <w:t>les folies</w:t>
      </w:r>
      <w:r w:rsidR="00C474C1">
        <w:t xml:space="preserve">, </w:t>
      </w:r>
      <w:r w:rsidRPr="00605EB6">
        <w:t>l</w:t>
      </w:r>
      <w:r w:rsidR="00C474C1">
        <w:t>’</w:t>
      </w:r>
      <w:r w:rsidRPr="00605EB6">
        <w:t>incurie de l</w:t>
      </w:r>
      <w:r w:rsidR="00C474C1">
        <w:t>’</w:t>
      </w:r>
      <w:r w:rsidRPr="00605EB6">
        <w:t>administration impériale</w:t>
      </w:r>
      <w:r w:rsidR="00C474C1">
        <w:t>.</w:t>
      </w:r>
    </w:p>
    <w:p w14:paraId="07719FB3" w14:textId="77777777" w:rsidR="00C474C1" w:rsidRDefault="00C52F4A" w:rsidP="00C52F4A">
      <w:r w:rsidRPr="00605EB6">
        <w:t>Jeanne était très tourmentée</w:t>
      </w:r>
      <w:r w:rsidR="00C474C1">
        <w:t xml:space="preserve">, </w:t>
      </w:r>
      <w:r w:rsidRPr="00605EB6">
        <w:t>très inquiète</w:t>
      </w:r>
      <w:r w:rsidR="00C474C1">
        <w:t xml:space="preserve">. </w:t>
      </w:r>
      <w:r w:rsidRPr="00605EB6">
        <w:t>La guerre</w:t>
      </w:r>
      <w:r w:rsidR="00C474C1">
        <w:t xml:space="preserve"> ! </w:t>
      </w:r>
      <w:r w:rsidRPr="00605EB6">
        <w:t>La guerre</w:t>
      </w:r>
      <w:r w:rsidR="00C474C1">
        <w:t xml:space="preserve"> ! </w:t>
      </w:r>
      <w:r w:rsidRPr="00605EB6">
        <w:t>Jacques allait marcher avec les autres</w:t>
      </w:r>
      <w:r w:rsidR="00C474C1">
        <w:t xml:space="preserve">. </w:t>
      </w:r>
      <w:r w:rsidRPr="00605EB6">
        <w:t>Jacques allait se battre</w:t>
      </w:r>
      <w:r w:rsidR="00C474C1">
        <w:t xml:space="preserve">, </w:t>
      </w:r>
      <w:r w:rsidRPr="00605EB6">
        <w:t>courir d</w:t>
      </w:r>
      <w:r w:rsidR="00C474C1">
        <w:t>’</w:t>
      </w:r>
      <w:r w:rsidRPr="00605EB6">
        <w:t>effroyables dangers</w:t>
      </w:r>
      <w:r w:rsidR="00C474C1">
        <w:t xml:space="preserve"> !… </w:t>
      </w:r>
      <w:r w:rsidRPr="00605EB6">
        <w:t>Il le fallait</w:t>
      </w:r>
      <w:r w:rsidR="00C474C1">
        <w:t xml:space="preserve">, </w:t>
      </w:r>
      <w:r w:rsidRPr="00605EB6">
        <w:t>c</w:t>
      </w:r>
      <w:r w:rsidR="00C474C1">
        <w:t>’</w:t>
      </w:r>
      <w:r w:rsidRPr="00605EB6">
        <w:t>était le devoir</w:t>
      </w:r>
      <w:r w:rsidR="00C474C1">
        <w:t xml:space="preserve"> ! </w:t>
      </w:r>
      <w:r w:rsidRPr="00605EB6">
        <w:t>C</w:t>
      </w:r>
      <w:r w:rsidR="00C474C1">
        <w:t>’</w:t>
      </w:r>
      <w:r w:rsidRPr="00605EB6">
        <w:t>est le soldat qui doit se ranger autour du drapeau national et défendre son pays</w:t>
      </w:r>
      <w:r w:rsidR="00C474C1">
        <w:t> !</w:t>
      </w:r>
    </w:p>
    <w:p w14:paraId="33239E16" w14:textId="77777777" w:rsidR="00C474C1" w:rsidRDefault="00C52F4A" w:rsidP="00C52F4A">
      <w:r w:rsidRPr="00605EB6">
        <w:lastRenderedPageBreak/>
        <w:t>Mais Jeanne était forte et vaillante</w:t>
      </w:r>
      <w:r w:rsidR="00C474C1">
        <w:t xml:space="preserve"> ; </w:t>
      </w:r>
      <w:r w:rsidRPr="00605EB6">
        <w:t>elle renferma en elle ses inquiétudes et ne laissa rien voir de ses anxiétés</w:t>
      </w:r>
      <w:r w:rsidR="00C474C1">
        <w:t>.</w:t>
      </w:r>
    </w:p>
    <w:p w14:paraId="29170836" w14:textId="77777777" w:rsidR="00C474C1" w:rsidRDefault="00C52F4A" w:rsidP="00C52F4A">
      <w:r w:rsidRPr="00605EB6">
        <w:t>Les hostilités commencèrent</w:t>
      </w:r>
      <w:r w:rsidR="00C474C1">
        <w:t>.</w:t>
      </w:r>
    </w:p>
    <w:p w14:paraId="443BEBB3" w14:textId="77777777" w:rsidR="00C474C1" w:rsidRDefault="00C52F4A" w:rsidP="00C52F4A">
      <w:r w:rsidRPr="00605EB6">
        <w:t>Un matin</w:t>
      </w:r>
      <w:r w:rsidR="00C474C1">
        <w:t xml:space="preserve">, </w:t>
      </w:r>
      <w:r w:rsidRPr="00605EB6">
        <w:t>on apprit que</w:t>
      </w:r>
      <w:r w:rsidR="00C474C1">
        <w:t xml:space="preserve">, </w:t>
      </w:r>
      <w:r w:rsidRPr="00605EB6">
        <w:t>la veille</w:t>
      </w:r>
      <w:r w:rsidR="00C474C1">
        <w:t xml:space="preserve">, </w:t>
      </w:r>
      <w:r w:rsidRPr="00605EB6">
        <w:t>un combat meurtrier avait eu lieu à Wissembourg</w:t>
      </w:r>
      <w:r w:rsidR="00C474C1">
        <w:t xml:space="preserve"> ; </w:t>
      </w:r>
      <w:r w:rsidRPr="00605EB6">
        <w:t>que le général de division Douay avait été tué</w:t>
      </w:r>
      <w:r w:rsidR="00C474C1">
        <w:t xml:space="preserve">, </w:t>
      </w:r>
      <w:r w:rsidRPr="00605EB6">
        <w:t>les Français repoussés par des forces dix fois supérieures</w:t>
      </w:r>
      <w:r w:rsidR="00C474C1">
        <w:t xml:space="preserve">, </w:t>
      </w:r>
      <w:r w:rsidRPr="00605EB6">
        <w:t>et que les Prussiens étaient entrés en France</w:t>
      </w:r>
      <w:r w:rsidR="00C474C1">
        <w:t>.</w:t>
      </w:r>
    </w:p>
    <w:p w14:paraId="023103BC" w14:textId="77777777" w:rsidR="00C474C1" w:rsidRDefault="00C52F4A" w:rsidP="00C52F4A">
      <w:r w:rsidRPr="00605EB6">
        <w:t>On fut repris par la peur</w:t>
      </w:r>
      <w:r w:rsidR="00C474C1">
        <w:t xml:space="preserve"> ; </w:t>
      </w:r>
      <w:r w:rsidRPr="00605EB6">
        <w:t>mais on voulut encore espérer</w:t>
      </w:r>
      <w:r w:rsidR="00C474C1">
        <w:t xml:space="preserve">. </w:t>
      </w:r>
      <w:r w:rsidRPr="00605EB6">
        <w:t>Nos armées faisaient face à l</w:t>
      </w:r>
      <w:r w:rsidR="00C474C1">
        <w:t>’</w:t>
      </w:r>
      <w:r w:rsidRPr="00605EB6">
        <w:t>ennemi</w:t>
      </w:r>
      <w:r w:rsidR="00C474C1">
        <w:t xml:space="preserve">, </w:t>
      </w:r>
      <w:r w:rsidRPr="00605EB6">
        <w:t>depuis Metz</w:t>
      </w:r>
      <w:r w:rsidR="00C474C1">
        <w:t xml:space="preserve">, </w:t>
      </w:r>
      <w:r w:rsidRPr="00605EB6">
        <w:t>la citadelle imprenable</w:t>
      </w:r>
      <w:r w:rsidR="00C474C1">
        <w:t xml:space="preserve">, </w:t>
      </w:r>
      <w:r w:rsidRPr="00605EB6">
        <w:t>le rempart de la France</w:t>
      </w:r>
      <w:r w:rsidR="00C474C1">
        <w:t xml:space="preserve">, </w:t>
      </w:r>
      <w:r w:rsidRPr="00605EB6">
        <w:t>jusqu</w:t>
      </w:r>
      <w:r w:rsidR="00C474C1">
        <w:t>’</w:t>
      </w:r>
      <w:r w:rsidRPr="00605EB6">
        <w:t>au bord du Rhin</w:t>
      </w:r>
      <w:r w:rsidR="00C474C1">
        <w:t xml:space="preserve"> ; </w:t>
      </w:r>
      <w:r w:rsidRPr="00605EB6">
        <w:t>elles arrêteraient les Prussiens</w:t>
      </w:r>
      <w:r w:rsidR="00C474C1">
        <w:t xml:space="preserve">, </w:t>
      </w:r>
      <w:r w:rsidRPr="00605EB6">
        <w:t>les hordes allemandes ne passeraient pas</w:t>
      </w:r>
      <w:r w:rsidR="00C474C1">
        <w:t> !</w:t>
      </w:r>
    </w:p>
    <w:p w14:paraId="30FD8284" w14:textId="77777777" w:rsidR="00C474C1" w:rsidRDefault="00C52F4A" w:rsidP="00C52F4A">
      <w:r w:rsidRPr="00605EB6">
        <w:t>Vinrent ensuite les journées de Reichshoffen et de Spickeren</w:t>
      </w:r>
      <w:r w:rsidR="00C474C1">
        <w:t xml:space="preserve">, </w:t>
      </w:r>
      <w:r w:rsidRPr="00605EB6">
        <w:t>Mac-Mahon écrasé à droite</w:t>
      </w:r>
      <w:r w:rsidR="00C474C1">
        <w:t xml:space="preserve">, </w:t>
      </w:r>
      <w:r w:rsidRPr="00605EB6">
        <w:t>Frossard refoulé à gauche</w:t>
      </w:r>
      <w:r w:rsidR="00C474C1">
        <w:t>.</w:t>
      </w:r>
    </w:p>
    <w:p w14:paraId="6A7DFD19" w14:textId="6668FC30" w:rsidR="00C474C1" w:rsidRDefault="00C52F4A" w:rsidP="00C52F4A">
      <w:r w:rsidRPr="00605EB6">
        <w:t>Cette fois</w:t>
      </w:r>
      <w:r w:rsidR="00C474C1">
        <w:t xml:space="preserve">, </w:t>
      </w:r>
      <w:r w:rsidRPr="00605EB6">
        <w:t>il n</w:t>
      </w:r>
      <w:r w:rsidR="00C474C1">
        <w:t>’</w:t>
      </w:r>
      <w:r w:rsidRPr="00605EB6">
        <w:t>y avait plus à se faire aucune illusion</w:t>
      </w:r>
      <w:r w:rsidR="00C474C1">
        <w:t xml:space="preserve">, </w:t>
      </w:r>
      <w:r w:rsidRPr="00605EB6">
        <w:t>la France était envahie</w:t>
      </w:r>
      <w:r w:rsidR="00C474C1">
        <w:t xml:space="preserve"> ; </w:t>
      </w:r>
      <w:r w:rsidRPr="00605EB6">
        <w:t>les Allemands allaient se répandre comme une tache d</w:t>
      </w:r>
      <w:r w:rsidR="00C474C1">
        <w:t>’</w:t>
      </w:r>
      <w:r w:rsidRPr="00605EB6">
        <w:t>huile sur le territoire de la patrie</w:t>
      </w:r>
      <w:r w:rsidR="00C474C1">
        <w:t xml:space="preserve">. </w:t>
      </w:r>
      <w:r w:rsidRPr="00605EB6">
        <w:t>Tout était perdu</w:t>
      </w:r>
      <w:r w:rsidR="00C474C1">
        <w:t xml:space="preserve"> ! </w:t>
      </w:r>
      <w:r w:rsidRPr="00605EB6">
        <w:t>Excepté l</w:t>
      </w:r>
      <w:r w:rsidR="00C474C1">
        <w:t>’</w:t>
      </w:r>
      <w:r w:rsidRPr="00605EB6">
        <w:t>honneur</w:t>
      </w:r>
      <w:r w:rsidR="00C474C1">
        <w:t xml:space="preserve">, </w:t>
      </w:r>
      <w:r w:rsidRPr="00605EB6">
        <w:t>cependant</w:t>
      </w:r>
      <w:r w:rsidR="00C474C1">
        <w:t xml:space="preserve">, </w:t>
      </w:r>
      <w:r w:rsidRPr="00605EB6">
        <w:t xml:space="preserve">pour rappeler le mot de </w:t>
      </w:r>
      <w:r w:rsidR="00C474C1" w:rsidRPr="00605EB6">
        <w:t>François</w:t>
      </w:r>
      <w:r w:rsidR="00C474C1">
        <w:t> </w:t>
      </w:r>
      <w:r w:rsidR="00C474C1" w:rsidRPr="00605EB6">
        <w:t>I</w:t>
      </w:r>
      <w:r w:rsidR="00C474C1" w:rsidRPr="00C474C1">
        <w:rPr>
          <w:szCs w:val="32"/>
          <w:vertAlign w:val="superscript"/>
        </w:rPr>
        <w:t>er</w:t>
      </w:r>
      <w:r w:rsidR="00C474C1">
        <w:t>.</w:t>
      </w:r>
    </w:p>
    <w:p w14:paraId="4F58B468" w14:textId="77777777" w:rsidR="00C474C1" w:rsidRDefault="00C52F4A" w:rsidP="00C52F4A">
      <w:r w:rsidRPr="00605EB6">
        <w:t>Il y eut des plaintes</w:t>
      </w:r>
      <w:r w:rsidR="00C474C1">
        <w:t xml:space="preserve">, </w:t>
      </w:r>
      <w:r w:rsidRPr="00605EB6">
        <w:t>des gémissements</w:t>
      </w:r>
      <w:r w:rsidR="00C474C1">
        <w:t xml:space="preserve">, </w:t>
      </w:r>
      <w:r w:rsidRPr="00605EB6">
        <w:t>des larmes du côté des femmes</w:t>
      </w:r>
      <w:r w:rsidR="00C474C1">
        <w:t xml:space="preserve"> ; </w:t>
      </w:r>
      <w:r w:rsidRPr="00605EB6">
        <w:t>des cris de colère</w:t>
      </w:r>
      <w:r w:rsidR="00C474C1">
        <w:t xml:space="preserve">, </w:t>
      </w:r>
      <w:r w:rsidRPr="00605EB6">
        <w:t>des vociférations</w:t>
      </w:r>
      <w:r w:rsidR="00C474C1">
        <w:t xml:space="preserve">, </w:t>
      </w:r>
      <w:r w:rsidRPr="00605EB6">
        <w:t>des grincements de dents du côté des hommes</w:t>
      </w:r>
      <w:r w:rsidR="00C474C1">
        <w:t>.</w:t>
      </w:r>
    </w:p>
    <w:p w14:paraId="4539ACE1" w14:textId="77777777" w:rsidR="00C474C1" w:rsidRDefault="00C52F4A" w:rsidP="00C52F4A">
      <w:r w:rsidRPr="00605EB6">
        <w:t>L</w:t>
      </w:r>
      <w:r w:rsidR="00C474C1">
        <w:t>’</w:t>
      </w:r>
      <w:r w:rsidRPr="00605EB6">
        <w:t>armée de Mac-Mahon battait en retraite sur Châlons</w:t>
      </w:r>
      <w:r w:rsidR="00C474C1">
        <w:t xml:space="preserve">, </w:t>
      </w:r>
      <w:r w:rsidRPr="00605EB6">
        <w:t>où elle allait se reformer tant bien que mal</w:t>
      </w:r>
      <w:r w:rsidR="00C474C1">
        <w:t xml:space="preserve">, </w:t>
      </w:r>
      <w:r w:rsidRPr="00605EB6">
        <w:t>pendant que les autres corps</w:t>
      </w:r>
      <w:r w:rsidR="00C474C1">
        <w:t xml:space="preserve">, </w:t>
      </w:r>
      <w:r w:rsidRPr="00605EB6">
        <w:t>poussés par la masse des Allemands</w:t>
      </w:r>
      <w:r w:rsidR="00C474C1">
        <w:t xml:space="preserve">, </w:t>
      </w:r>
      <w:r w:rsidRPr="00605EB6">
        <w:t>dont le nombre augmentait sans cesse</w:t>
      </w:r>
      <w:r w:rsidR="00C474C1">
        <w:t xml:space="preserve">, </w:t>
      </w:r>
      <w:r w:rsidRPr="00605EB6">
        <w:t>venaient se placer sous la protection des forts de Metz</w:t>
      </w:r>
      <w:r w:rsidR="00C474C1">
        <w:t>.</w:t>
      </w:r>
    </w:p>
    <w:p w14:paraId="2590072F" w14:textId="77777777" w:rsidR="00C474C1" w:rsidRDefault="00C52F4A" w:rsidP="00C52F4A">
      <w:r w:rsidRPr="00605EB6">
        <w:t>On s</w:t>
      </w:r>
      <w:r w:rsidR="00C474C1">
        <w:t>’</w:t>
      </w:r>
      <w:r w:rsidRPr="00605EB6">
        <w:t>attendait à chaque instant à voir les Prussiens au cœur de la Lorraine</w:t>
      </w:r>
      <w:r w:rsidR="00C474C1">
        <w:t>.</w:t>
      </w:r>
    </w:p>
    <w:p w14:paraId="6D1B685F" w14:textId="77777777" w:rsidR="00C474C1" w:rsidRDefault="00C52F4A" w:rsidP="00C52F4A">
      <w:r w:rsidRPr="00605EB6">
        <w:lastRenderedPageBreak/>
        <w:t>Dans les villes</w:t>
      </w:r>
      <w:r w:rsidR="00C474C1">
        <w:t xml:space="preserve">, </w:t>
      </w:r>
      <w:r w:rsidRPr="00605EB6">
        <w:t>les villages</w:t>
      </w:r>
      <w:r w:rsidR="00C474C1">
        <w:t xml:space="preserve">, </w:t>
      </w:r>
      <w:r w:rsidRPr="00605EB6">
        <w:t>les hameaux</w:t>
      </w:r>
      <w:r w:rsidR="00C474C1">
        <w:t xml:space="preserve">, </w:t>
      </w:r>
      <w:r w:rsidR="003E694C">
        <w:t xml:space="preserve">partout </w:t>
      </w:r>
      <w:r w:rsidRPr="00605EB6">
        <w:t>on se préparait à se défendre contre les envahisseurs</w:t>
      </w:r>
      <w:r w:rsidR="00C474C1">
        <w:t xml:space="preserve">. </w:t>
      </w:r>
      <w:r w:rsidRPr="00605EB6">
        <w:t>Le paysan faisait sa provision de poudre</w:t>
      </w:r>
      <w:r w:rsidR="00C474C1">
        <w:t xml:space="preserve">, </w:t>
      </w:r>
      <w:r w:rsidRPr="00605EB6">
        <w:t>fondait des balles</w:t>
      </w:r>
      <w:r w:rsidR="00C474C1">
        <w:t xml:space="preserve">, </w:t>
      </w:r>
      <w:r w:rsidRPr="00605EB6">
        <w:t>chargeait son fusil</w:t>
      </w:r>
      <w:r w:rsidR="00C474C1">
        <w:t>.</w:t>
      </w:r>
    </w:p>
    <w:p w14:paraId="7DD16BC2" w14:textId="77777777" w:rsidR="00C474C1" w:rsidRDefault="00C52F4A" w:rsidP="00C52F4A">
      <w:r w:rsidRPr="00605EB6">
        <w:t>On connaît l</w:t>
      </w:r>
      <w:r w:rsidR="00C474C1">
        <w:t>’</w:t>
      </w:r>
      <w:r w:rsidRPr="00605EB6">
        <w:t>humeur guerrière de nos populations de l</w:t>
      </w:r>
      <w:r w:rsidR="00C474C1">
        <w:t>’</w:t>
      </w:r>
      <w:r w:rsidRPr="00605EB6">
        <w:t>Est</w:t>
      </w:r>
      <w:r w:rsidR="00C474C1">
        <w:t xml:space="preserve"> ; </w:t>
      </w:r>
      <w:r w:rsidRPr="00605EB6">
        <w:t>si l</w:t>
      </w:r>
      <w:r w:rsidR="00C474C1">
        <w:t>’</w:t>
      </w:r>
      <w:r w:rsidRPr="00605EB6">
        <w:t>on eût fait appel</w:t>
      </w:r>
      <w:r w:rsidR="00C474C1">
        <w:t xml:space="preserve">, </w:t>
      </w:r>
      <w:r w:rsidRPr="00605EB6">
        <w:t>alors</w:t>
      </w:r>
      <w:r w:rsidR="00C474C1">
        <w:t xml:space="preserve">, </w:t>
      </w:r>
      <w:r w:rsidRPr="00605EB6">
        <w:t>à leur patriotisme</w:t>
      </w:r>
      <w:r w:rsidR="00C474C1">
        <w:t xml:space="preserve">, </w:t>
      </w:r>
      <w:r w:rsidRPr="00605EB6">
        <w:t>tous les hommes se seraient levés aussitôt pour courir sus à l</w:t>
      </w:r>
      <w:r w:rsidR="00C474C1">
        <w:t>’</w:t>
      </w:r>
      <w:r w:rsidRPr="00605EB6">
        <w:t>ennemi</w:t>
      </w:r>
      <w:r w:rsidR="00C474C1">
        <w:t>.</w:t>
      </w:r>
    </w:p>
    <w:p w14:paraId="715F5F33" w14:textId="77777777" w:rsidR="00C474C1" w:rsidRDefault="00C52F4A" w:rsidP="00C52F4A">
      <w:r w:rsidRPr="00605EB6">
        <w:t>Ils se réunissaient en petites troupes armées</w:t>
      </w:r>
      <w:r w:rsidR="00C474C1">
        <w:t xml:space="preserve">, </w:t>
      </w:r>
      <w:r w:rsidRPr="00605EB6">
        <w:t>cinq d</w:t>
      </w:r>
      <w:r w:rsidR="00C474C1">
        <w:t>’</w:t>
      </w:r>
      <w:r w:rsidRPr="00605EB6">
        <w:t>un village</w:t>
      </w:r>
      <w:r w:rsidR="00C474C1">
        <w:t xml:space="preserve">, </w:t>
      </w:r>
      <w:r w:rsidRPr="00605EB6">
        <w:t>dix d</w:t>
      </w:r>
      <w:r w:rsidR="00C474C1">
        <w:t>’</w:t>
      </w:r>
      <w:r w:rsidRPr="00605EB6">
        <w:t>un autre</w:t>
      </w:r>
      <w:r w:rsidR="00C474C1">
        <w:t xml:space="preserve">. </w:t>
      </w:r>
      <w:r w:rsidRPr="00605EB6">
        <w:t>Ce sont ces braves patriotes qui devinrent plus tard des mobilisés ou qui formèrent des compagnies de francs-tireurs</w:t>
      </w:r>
      <w:r w:rsidR="00C474C1">
        <w:t>.</w:t>
      </w:r>
    </w:p>
    <w:p w14:paraId="50529F43" w14:textId="7FB7E8A0" w:rsidR="00C474C1" w:rsidRDefault="00C52F4A" w:rsidP="00C52F4A">
      <w:r w:rsidRPr="00605EB6">
        <w:t>Les francs-tireurs</w:t>
      </w:r>
      <w:r w:rsidR="00C474C1">
        <w:t xml:space="preserve"> ! </w:t>
      </w:r>
      <w:r w:rsidRPr="00605EB6">
        <w:t>La terrible guerre franco-allemande en a vu sur tous les points de la France</w:t>
      </w:r>
      <w:r w:rsidR="00C474C1">
        <w:t xml:space="preserve"> ; </w:t>
      </w:r>
      <w:r w:rsidR="003E694C">
        <w:t>m</w:t>
      </w:r>
      <w:r w:rsidRPr="00605EB6">
        <w:t>ais depuis des années il existait dans les Vosges une société de tireurs</w:t>
      </w:r>
      <w:r w:rsidR="00C474C1">
        <w:t xml:space="preserve">, </w:t>
      </w:r>
      <w:r w:rsidR="003E694C">
        <w:t xml:space="preserve">désignée </w:t>
      </w:r>
      <w:r w:rsidRPr="00605EB6">
        <w:t>sous le nom de Francs-tireurs des Vosges</w:t>
      </w:r>
      <w:r w:rsidR="00C474C1">
        <w:t xml:space="preserve">, </w:t>
      </w:r>
      <w:r w:rsidRPr="00605EB6">
        <w:t>et dont le siège était à Épinal</w:t>
      </w:r>
      <w:r w:rsidR="00C474C1">
        <w:t>.</w:t>
      </w:r>
    </w:p>
    <w:p w14:paraId="0C194362" w14:textId="77777777" w:rsidR="00C474C1" w:rsidRDefault="00C52F4A" w:rsidP="00C52F4A">
      <w:r w:rsidRPr="00605EB6">
        <w:t>Les membres de cette société ne furent pas les derniers à songer à la défense de leurs foyers</w:t>
      </w:r>
      <w:r w:rsidR="00C474C1">
        <w:t>.</w:t>
      </w:r>
    </w:p>
    <w:p w14:paraId="28631E8B" w14:textId="77777777" w:rsidR="00C474C1" w:rsidRDefault="00C52F4A" w:rsidP="00C52F4A">
      <w:r w:rsidRPr="00605EB6">
        <w:t>Un matin</w:t>
      </w:r>
      <w:r w:rsidR="00C474C1">
        <w:t xml:space="preserve">, </w:t>
      </w:r>
      <w:r w:rsidRPr="00605EB6">
        <w:t>Jacques Vaillant reçut une lettre pressante</w:t>
      </w:r>
      <w:r w:rsidR="00C474C1">
        <w:t xml:space="preserve">, </w:t>
      </w:r>
      <w:r w:rsidRPr="00605EB6">
        <w:t>l</w:t>
      </w:r>
      <w:r w:rsidR="00C474C1">
        <w:t>’</w:t>
      </w:r>
      <w:r w:rsidRPr="00605EB6">
        <w:t>invitant à assister à une assemblée générale extraordinaire de la société des Francs-tireurs des Vosges</w:t>
      </w:r>
      <w:r w:rsidR="00C474C1">
        <w:t xml:space="preserve">, </w:t>
      </w:r>
      <w:r w:rsidRPr="00605EB6">
        <w:t>dont il était membre honoraire et un des présidents d</w:t>
      </w:r>
      <w:r w:rsidR="00C474C1">
        <w:t>’</w:t>
      </w:r>
      <w:r w:rsidRPr="00605EB6">
        <w:t>honneur</w:t>
      </w:r>
      <w:r w:rsidR="00C474C1">
        <w:t>.</w:t>
      </w:r>
    </w:p>
    <w:p w14:paraId="375124E3" w14:textId="426331C7" w:rsidR="00C474C1" w:rsidRDefault="0094609C" w:rsidP="00C52F4A">
      <w:r>
        <w:t>— </w:t>
      </w:r>
      <w:r w:rsidR="00C52F4A" w:rsidRPr="00605EB6">
        <w:t>Demain</w:t>
      </w:r>
      <w:r w:rsidR="00C474C1">
        <w:t xml:space="preserve">, </w:t>
      </w:r>
      <w:r w:rsidR="00C52F4A" w:rsidRPr="00605EB6">
        <w:t>j</w:t>
      </w:r>
      <w:r w:rsidR="00C474C1">
        <w:t>’</w:t>
      </w:r>
      <w:r w:rsidR="00C52F4A" w:rsidRPr="00605EB6">
        <w:t>irai à Épinal</w:t>
      </w:r>
      <w:r w:rsidR="00C474C1">
        <w:t xml:space="preserve">, </w:t>
      </w:r>
      <w:r w:rsidR="00C52F4A" w:rsidRPr="00605EB6">
        <w:t>dit-il à Jeanne</w:t>
      </w:r>
      <w:r w:rsidR="00C474C1">
        <w:t>.</w:t>
      </w:r>
    </w:p>
    <w:p w14:paraId="1F938C15" w14:textId="3B790462" w:rsidR="00C474C1" w:rsidRDefault="0094609C" w:rsidP="00C52F4A">
      <w:r>
        <w:t>— </w:t>
      </w:r>
      <w:r w:rsidR="00C52F4A" w:rsidRPr="00605EB6">
        <w:t>À Épinal</w:t>
      </w:r>
      <w:r w:rsidR="00C474C1">
        <w:t xml:space="preserve">, </w:t>
      </w:r>
      <w:r w:rsidR="00C52F4A" w:rsidRPr="00605EB6">
        <w:t>cher père</w:t>
      </w:r>
      <w:r w:rsidR="00C474C1">
        <w:t xml:space="preserve">, </w:t>
      </w:r>
      <w:r w:rsidR="00C52F4A" w:rsidRPr="00605EB6">
        <w:t>pourquoi</w:t>
      </w:r>
      <w:r w:rsidR="00C474C1">
        <w:t> ?</w:t>
      </w:r>
    </w:p>
    <w:p w14:paraId="7ADB34D6" w14:textId="0F9DB30A" w:rsidR="00C474C1" w:rsidRDefault="0094609C" w:rsidP="00C52F4A">
      <w:r>
        <w:t>— </w:t>
      </w:r>
      <w:r w:rsidR="00C52F4A" w:rsidRPr="00605EB6">
        <w:t>Tiens</w:t>
      </w:r>
      <w:r w:rsidR="00C474C1">
        <w:t xml:space="preserve">, </w:t>
      </w:r>
      <w:r w:rsidR="00C52F4A" w:rsidRPr="00605EB6">
        <w:t>lis</w:t>
      </w:r>
      <w:r w:rsidR="00C474C1">
        <w:t>.</w:t>
      </w:r>
    </w:p>
    <w:p w14:paraId="3F20BE7E" w14:textId="77777777" w:rsidR="00C474C1" w:rsidRDefault="00C52F4A" w:rsidP="00C52F4A">
      <w:r w:rsidRPr="00605EB6">
        <w:t>La jeune fille parcourut rapidement la lettre de convocation</w:t>
      </w:r>
      <w:r w:rsidR="00C474C1">
        <w:t>.</w:t>
      </w:r>
    </w:p>
    <w:p w14:paraId="2BE104C4" w14:textId="462BE835" w:rsidR="00C474C1" w:rsidRDefault="0094609C" w:rsidP="00C52F4A">
      <w:r>
        <w:lastRenderedPageBreak/>
        <w:t>— </w:t>
      </w:r>
      <w:r w:rsidR="00C52F4A" w:rsidRPr="00605EB6">
        <w:t>Est-ce que votre présence à cette réunion est absolument nécessaire</w:t>
      </w:r>
      <w:r w:rsidR="00C474C1">
        <w:t xml:space="preserve"> ? </w:t>
      </w:r>
      <w:r w:rsidR="00C52F4A" w:rsidRPr="00605EB6">
        <w:t>demanda-t-elle</w:t>
      </w:r>
      <w:r w:rsidR="00C474C1">
        <w:t>.</w:t>
      </w:r>
    </w:p>
    <w:p w14:paraId="4CFFB63A" w14:textId="23E5C15B" w:rsidR="00C474C1" w:rsidRDefault="0094609C" w:rsidP="00C52F4A">
      <w:r>
        <w:t>— </w:t>
      </w:r>
      <w:r w:rsidR="00C52F4A" w:rsidRPr="00605EB6">
        <w:t>Non</w:t>
      </w:r>
      <w:r w:rsidR="00C474C1">
        <w:t>.</w:t>
      </w:r>
    </w:p>
    <w:p w14:paraId="30239BF8" w14:textId="2E2F3437" w:rsidR="00C474C1" w:rsidRDefault="0094609C" w:rsidP="00C52F4A">
      <w:r>
        <w:t>— </w:t>
      </w:r>
      <w:r w:rsidR="00C52F4A" w:rsidRPr="00605EB6">
        <w:t>Pourquoi</w:t>
      </w:r>
      <w:r w:rsidR="00C474C1">
        <w:t xml:space="preserve">, </w:t>
      </w:r>
      <w:r w:rsidR="00C52F4A" w:rsidRPr="00605EB6">
        <w:t>alors</w:t>
      </w:r>
      <w:r w:rsidR="00C474C1">
        <w:t xml:space="preserve">, </w:t>
      </w:r>
      <w:r w:rsidR="00C52F4A" w:rsidRPr="00605EB6">
        <w:t>faire ce voyage à un moment de trouble comme celui-ci</w:t>
      </w:r>
      <w:r w:rsidR="00C474C1">
        <w:t> ?</w:t>
      </w:r>
    </w:p>
    <w:p w14:paraId="20294F6B" w14:textId="7763AA9E" w:rsidR="00C474C1" w:rsidRDefault="0094609C" w:rsidP="00C52F4A">
      <w:r>
        <w:t>— </w:t>
      </w:r>
      <w:r w:rsidR="00C52F4A" w:rsidRPr="00605EB6">
        <w:t>Parce que ce voyage aura un double but</w:t>
      </w:r>
      <w:r w:rsidR="00C474C1">
        <w:t xml:space="preserve"> : </w:t>
      </w:r>
      <w:r w:rsidR="00C52F4A" w:rsidRPr="00605EB6">
        <w:t>j</w:t>
      </w:r>
      <w:r w:rsidR="00C474C1">
        <w:t>’</w:t>
      </w:r>
      <w:r w:rsidR="00C52F4A" w:rsidRPr="00605EB6">
        <w:t>assisterai à la réunion des francs-tireurs</w:t>
      </w:r>
      <w:r w:rsidR="00C474C1">
        <w:t xml:space="preserve">, </w:t>
      </w:r>
      <w:r w:rsidR="00C52F4A" w:rsidRPr="00605EB6">
        <w:t>ce qui sera leur donner une marque de déférence</w:t>
      </w:r>
      <w:r w:rsidR="00C474C1">
        <w:t xml:space="preserve">, </w:t>
      </w:r>
      <w:r w:rsidR="00C52F4A" w:rsidRPr="00605EB6">
        <w:t>et je verrai le préfet avec qui j</w:t>
      </w:r>
      <w:r w:rsidR="00C474C1">
        <w:t>’</w:t>
      </w:r>
      <w:r w:rsidR="00C52F4A" w:rsidRPr="00605EB6">
        <w:t>ai à traiter certaines questions relatives aux intérêts de la commune</w:t>
      </w:r>
      <w:r w:rsidR="00C474C1">
        <w:t xml:space="preserve">. </w:t>
      </w:r>
      <w:r w:rsidR="00C52F4A" w:rsidRPr="00605EB6">
        <w:t>Il y a plus d</w:t>
      </w:r>
      <w:r w:rsidR="00C474C1">
        <w:t>’</w:t>
      </w:r>
      <w:r w:rsidR="00C52F4A" w:rsidRPr="00605EB6">
        <w:t>un mois déjà que je voulais aller à Épinal exprès pour cela</w:t>
      </w:r>
      <w:r w:rsidR="00C474C1">
        <w:t>.</w:t>
      </w:r>
    </w:p>
    <w:p w14:paraId="6928FB85" w14:textId="1245E8EB" w:rsidR="00C474C1" w:rsidRDefault="0094609C" w:rsidP="00C52F4A">
      <w:r>
        <w:t>— </w:t>
      </w:r>
      <w:r w:rsidR="00C52F4A" w:rsidRPr="00605EB6">
        <w:t>En ce cas</w:t>
      </w:r>
      <w:r w:rsidR="00C474C1">
        <w:t xml:space="preserve">, </w:t>
      </w:r>
      <w:r w:rsidR="00C52F4A" w:rsidRPr="00605EB6">
        <w:t>cher père</w:t>
      </w:r>
      <w:r w:rsidR="00C474C1">
        <w:t xml:space="preserve">, </w:t>
      </w:r>
      <w:r w:rsidR="00C52F4A" w:rsidRPr="00605EB6">
        <w:t>je n</w:t>
      </w:r>
      <w:r w:rsidR="00C474C1">
        <w:t>’</w:t>
      </w:r>
      <w:r w:rsidR="00C52F4A" w:rsidRPr="00605EB6">
        <w:t>ai plus rien à objecter</w:t>
      </w:r>
      <w:r w:rsidR="00C474C1">
        <w:t>.</w:t>
      </w:r>
    </w:p>
    <w:p w14:paraId="6D946F44" w14:textId="25DB5C3D" w:rsidR="00C474C1" w:rsidRDefault="0094609C" w:rsidP="00C52F4A">
      <w:r>
        <w:t>— </w:t>
      </w:r>
      <w:r w:rsidR="00C52F4A" w:rsidRPr="00605EB6">
        <w:t>Soit</w:t>
      </w:r>
      <w:r w:rsidR="00C474C1">
        <w:t xml:space="preserve">. </w:t>
      </w:r>
      <w:r w:rsidR="00C52F4A" w:rsidRPr="00605EB6">
        <w:t>Mais je vois à ton air triste que tu es contrariée que je fasse ce voyage</w:t>
      </w:r>
      <w:r w:rsidR="00C474C1">
        <w:t>.</w:t>
      </w:r>
    </w:p>
    <w:p w14:paraId="52FDFB41" w14:textId="02B21889" w:rsidR="00C474C1" w:rsidRDefault="0094609C" w:rsidP="00C52F4A">
      <w:r>
        <w:t>— </w:t>
      </w:r>
      <w:r w:rsidR="00C52F4A" w:rsidRPr="00605EB6">
        <w:t>Contrariée</w:t>
      </w:r>
      <w:r w:rsidR="00C474C1">
        <w:t xml:space="preserve">, </w:t>
      </w:r>
      <w:r w:rsidR="00C52F4A" w:rsidRPr="00605EB6">
        <w:t>non</w:t>
      </w:r>
      <w:r w:rsidR="00C474C1">
        <w:t>.</w:t>
      </w:r>
    </w:p>
    <w:p w14:paraId="3D64E297" w14:textId="6432E3AF" w:rsidR="00C474C1" w:rsidRDefault="0094609C" w:rsidP="00C52F4A">
      <w:r>
        <w:t>— </w:t>
      </w:r>
      <w:r w:rsidR="00C52F4A" w:rsidRPr="00605EB6">
        <w:t>Alors pourquoi es-tu triste</w:t>
      </w:r>
      <w:r w:rsidR="00C474C1">
        <w:t> ?</w:t>
      </w:r>
    </w:p>
    <w:p w14:paraId="0619DAA7" w14:textId="61520728" w:rsidR="00C474C1" w:rsidRDefault="0094609C" w:rsidP="00C52F4A">
      <w:r>
        <w:t>— </w:t>
      </w:r>
      <w:r w:rsidR="00C52F4A" w:rsidRPr="00605EB6">
        <w:t>Je ne sais pas</w:t>
      </w:r>
      <w:r w:rsidR="00C474C1">
        <w:t xml:space="preserve">. </w:t>
      </w:r>
      <w:r w:rsidR="00C52F4A" w:rsidRPr="00605EB6">
        <w:t>Il se passe en moi quelque chose que je ne puis définir</w:t>
      </w:r>
      <w:r w:rsidR="00C474C1">
        <w:t xml:space="preserve"> ; </w:t>
      </w:r>
      <w:r w:rsidR="00C52F4A" w:rsidRPr="00605EB6">
        <w:t>c</w:t>
      </w:r>
      <w:r w:rsidR="00C474C1">
        <w:t>’</w:t>
      </w:r>
      <w:r w:rsidR="00C52F4A" w:rsidRPr="00605EB6">
        <w:t>est comme un pressentiment de malheur</w:t>
      </w:r>
      <w:r w:rsidR="00C474C1">
        <w:t>.</w:t>
      </w:r>
    </w:p>
    <w:p w14:paraId="18AF4CF6" w14:textId="6F67DBBD" w:rsidR="00C474C1" w:rsidRDefault="0094609C" w:rsidP="00C52F4A">
      <w:r>
        <w:t>— </w:t>
      </w:r>
      <w:r w:rsidR="00C52F4A" w:rsidRPr="00605EB6">
        <w:t>Enfant</w:t>
      </w:r>
      <w:r w:rsidR="00C474C1">
        <w:t xml:space="preserve">, </w:t>
      </w:r>
      <w:r w:rsidR="00C52F4A" w:rsidRPr="00605EB6">
        <w:t>grande enfant</w:t>
      </w:r>
      <w:r w:rsidR="00C474C1">
        <w:t> !</w:t>
      </w:r>
    </w:p>
    <w:p w14:paraId="57AC3362" w14:textId="266E4369" w:rsidR="00C474C1" w:rsidRDefault="0094609C" w:rsidP="00C52F4A">
      <w:r>
        <w:t>— </w:t>
      </w:r>
      <w:r w:rsidR="00C52F4A" w:rsidRPr="00605EB6">
        <w:t>Vous avez raison</w:t>
      </w:r>
      <w:r w:rsidR="00C474C1">
        <w:t xml:space="preserve">, </w:t>
      </w:r>
      <w:r w:rsidR="00C52F4A" w:rsidRPr="00605EB6">
        <w:t>cher père</w:t>
      </w:r>
      <w:r w:rsidR="00C474C1">
        <w:t xml:space="preserve">. </w:t>
      </w:r>
      <w:r w:rsidR="00C52F4A" w:rsidRPr="00605EB6">
        <w:t>Mais on a aujourd</w:t>
      </w:r>
      <w:r w:rsidR="00C474C1">
        <w:t>’</w:t>
      </w:r>
      <w:r w:rsidR="00C52F4A" w:rsidRPr="00605EB6">
        <w:t>hui tant de motifs d</w:t>
      </w:r>
      <w:r w:rsidR="00C474C1">
        <w:t>’</w:t>
      </w:r>
      <w:r w:rsidR="00C52F4A" w:rsidRPr="00605EB6">
        <w:t>avoir l</w:t>
      </w:r>
      <w:r w:rsidR="00C474C1">
        <w:t>’</w:t>
      </w:r>
      <w:r w:rsidR="00C52F4A" w:rsidRPr="00605EB6">
        <w:t>humeur chagrine</w:t>
      </w:r>
      <w:r w:rsidR="00C474C1">
        <w:t xml:space="preserve"> ; : </w:t>
      </w:r>
      <w:r w:rsidR="00C52F4A" w:rsidRPr="00605EB6">
        <w:t>nos soldats tués sur les champs de bataille</w:t>
      </w:r>
      <w:r w:rsidR="00C474C1">
        <w:t xml:space="preserve">, </w:t>
      </w:r>
      <w:r w:rsidR="00C52F4A" w:rsidRPr="00605EB6">
        <w:t>les souffrances des autres</w:t>
      </w:r>
      <w:r w:rsidR="00C474C1">
        <w:t xml:space="preserve">, </w:t>
      </w:r>
      <w:r w:rsidR="00C52F4A" w:rsidRPr="00605EB6">
        <w:t>les désastres</w:t>
      </w:r>
      <w:r w:rsidR="00C474C1">
        <w:t xml:space="preserve">, </w:t>
      </w:r>
      <w:r w:rsidR="00C52F4A" w:rsidRPr="00605EB6">
        <w:t>les malheurs de notre chère patrie</w:t>
      </w:r>
      <w:r w:rsidR="00C474C1">
        <w:t> !</w:t>
      </w:r>
    </w:p>
    <w:p w14:paraId="0F555078" w14:textId="3FB17FC7" w:rsidR="00C474C1" w:rsidRDefault="0094609C" w:rsidP="00C52F4A">
      <w:r>
        <w:t>— </w:t>
      </w:r>
      <w:r w:rsidR="00C52F4A" w:rsidRPr="00605EB6">
        <w:t>C</w:t>
      </w:r>
      <w:r w:rsidR="00C474C1">
        <w:t>’</w:t>
      </w:r>
      <w:r w:rsidR="00C52F4A" w:rsidRPr="00605EB6">
        <w:t>est vrai</w:t>
      </w:r>
      <w:r w:rsidR="00C474C1">
        <w:t xml:space="preserve">, </w:t>
      </w:r>
      <w:r w:rsidR="00C52F4A" w:rsidRPr="00605EB6">
        <w:t>dit le vieux capitaine</w:t>
      </w:r>
      <w:r w:rsidR="00C474C1">
        <w:t xml:space="preserve">, </w:t>
      </w:r>
      <w:r w:rsidR="00C52F4A" w:rsidRPr="00605EB6">
        <w:t>en hochant tristement la tête</w:t>
      </w:r>
      <w:r w:rsidR="00C474C1">
        <w:t>.</w:t>
      </w:r>
    </w:p>
    <w:p w14:paraId="37ED7637" w14:textId="77777777" w:rsidR="00C474C1" w:rsidRDefault="00C52F4A" w:rsidP="00C52F4A">
      <w:r w:rsidRPr="00605EB6">
        <w:t>Jeanne soupira et essuya furtivement deux larmes</w:t>
      </w:r>
      <w:r w:rsidR="00C474C1">
        <w:t>.</w:t>
      </w:r>
    </w:p>
    <w:p w14:paraId="53A4AF6E" w14:textId="77777777" w:rsidR="00C474C1" w:rsidRDefault="00C52F4A" w:rsidP="00C52F4A">
      <w:r w:rsidRPr="00605EB6">
        <w:lastRenderedPageBreak/>
        <w:t>Elle pensait à son fiancé</w:t>
      </w:r>
      <w:r w:rsidR="00C474C1">
        <w:t>.</w:t>
      </w:r>
    </w:p>
    <w:p w14:paraId="238FBF86" w14:textId="77777777" w:rsidR="00C474C1" w:rsidRDefault="00C52F4A" w:rsidP="00C52F4A">
      <w:r w:rsidRPr="00605EB6">
        <w:t>Le lendemain matin</w:t>
      </w:r>
      <w:r w:rsidR="00C474C1">
        <w:t xml:space="preserve">, </w:t>
      </w:r>
      <w:r w:rsidRPr="00605EB6">
        <w:t>après avoir embrassé Jeanne et lui avoir promis qu</w:t>
      </w:r>
      <w:r w:rsidR="00C474C1">
        <w:t>’</w:t>
      </w:r>
      <w:r w:rsidRPr="00605EB6">
        <w:t>il ne serait pas absent plus de quarante-huit heures</w:t>
      </w:r>
      <w:r w:rsidR="00C474C1">
        <w:t xml:space="preserve">, </w:t>
      </w:r>
      <w:r w:rsidRPr="00605EB6">
        <w:t>Jacques Vaillant partit pour Épinal</w:t>
      </w:r>
      <w:r w:rsidR="00C474C1">
        <w:t>.</w:t>
      </w:r>
    </w:p>
    <w:p w14:paraId="638DCC8B" w14:textId="77777777" w:rsidR="00C474C1" w:rsidRDefault="00C52F4A" w:rsidP="00C52F4A">
      <w:r w:rsidRPr="00605EB6">
        <w:t>Gertrude arriva à son heure habituelle</w:t>
      </w:r>
      <w:r w:rsidR="00C474C1">
        <w:t xml:space="preserve">. </w:t>
      </w:r>
      <w:r w:rsidRPr="00605EB6">
        <w:t>Jeanne</w:t>
      </w:r>
      <w:r w:rsidR="00C474C1">
        <w:t xml:space="preserve">, </w:t>
      </w:r>
      <w:r w:rsidRPr="00605EB6">
        <w:t>comme cela lui arrivait souvent</w:t>
      </w:r>
      <w:r w:rsidR="00C474C1">
        <w:t xml:space="preserve">, </w:t>
      </w:r>
      <w:r w:rsidRPr="00605EB6">
        <w:t>l</w:t>
      </w:r>
      <w:r w:rsidR="00C474C1">
        <w:t>’</w:t>
      </w:r>
      <w:r w:rsidRPr="00605EB6">
        <w:t>aida à faire le ménage et le grand nettoyage de toute la maison</w:t>
      </w:r>
      <w:r w:rsidR="00C474C1">
        <w:t xml:space="preserve">. </w:t>
      </w:r>
      <w:r w:rsidRPr="00605EB6">
        <w:t>Gertrude la grondait</w:t>
      </w:r>
      <w:r w:rsidR="00C474C1">
        <w:t>.</w:t>
      </w:r>
    </w:p>
    <w:p w14:paraId="054049BA" w14:textId="1B4BB345" w:rsidR="00C474C1" w:rsidRDefault="0094609C" w:rsidP="00C52F4A">
      <w:r>
        <w:t>— </w:t>
      </w:r>
      <w:r w:rsidR="00C52F4A" w:rsidRPr="00605EB6">
        <w:t>Vous vous fatiguez</w:t>
      </w:r>
      <w:r w:rsidR="00C474C1">
        <w:t xml:space="preserve">, </w:t>
      </w:r>
      <w:r w:rsidR="00C52F4A" w:rsidRPr="00605EB6">
        <w:t>mademoiselle</w:t>
      </w:r>
      <w:r w:rsidR="00C474C1">
        <w:t>.</w:t>
      </w:r>
    </w:p>
    <w:p w14:paraId="0B2A53F7" w14:textId="3F3EF464" w:rsidR="00C474C1" w:rsidRDefault="0094609C" w:rsidP="00C52F4A">
      <w:r>
        <w:t>— </w:t>
      </w:r>
      <w:r w:rsidR="00C52F4A" w:rsidRPr="00605EB6">
        <w:t>Faire cela me plaît beaucoup</w:t>
      </w:r>
      <w:r w:rsidR="00C474C1">
        <w:t xml:space="preserve"> ; </w:t>
      </w:r>
      <w:r w:rsidR="00C52F4A" w:rsidRPr="00605EB6">
        <w:t>c</w:t>
      </w:r>
      <w:r w:rsidR="00C474C1">
        <w:t>’</w:t>
      </w:r>
      <w:r w:rsidR="00C52F4A" w:rsidRPr="00605EB6">
        <w:t>est une distraction</w:t>
      </w:r>
      <w:r w:rsidR="00C474C1">
        <w:t xml:space="preserve">. </w:t>
      </w:r>
      <w:r w:rsidR="00C52F4A" w:rsidRPr="00605EB6">
        <w:t>Je m</w:t>
      </w:r>
      <w:r w:rsidR="00C474C1">
        <w:t>’</w:t>
      </w:r>
      <w:r w:rsidR="00C52F4A" w:rsidRPr="00605EB6">
        <w:t>aperçois moins que mon père n</w:t>
      </w:r>
      <w:r w:rsidR="00C474C1">
        <w:t>’</w:t>
      </w:r>
      <w:r w:rsidR="00C52F4A" w:rsidRPr="00605EB6">
        <w:t>est pas là</w:t>
      </w:r>
      <w:r w:rsidR="00C474C1">
        <w:t>.</w:t>
      </w:r>
    </w:p>
    <w:p w14:paraId="4F5D1714" w14:textId="1870B7C1" w:rsidR="00C474C1" w:rsidRDefault="00C52F4A" w:rsidP="00C52F4A">
      <w:r w:rsidRPr="00605EB6">
        <w:t>Le tantôt elle prit son ouvrage</w:t>
      </w:r>
      <w:r w:rsidR="00C474C1">
        <w:t xml:space="preserve">, </w:t>
      </w:r>
      <w:r w:rsidRPr="00605EB6">
        <w:t>du linge à repriser</w:t>
      </w:r>
      <w:r w:rsidR="00C474C1">
        <w:t xml:space="preserve">, </w:t>
      </w:r>
      <w:r w:rsidRPr="00605EB6">
        <w:t>et elle alla s</w:t>
      </w:r>
      <w:r w:rsidR="00C474C1">
        <w:t>’</w:t>
      </w:r>
      <w:r w:rsidRPr="00605EB6">
        <w:t>asseoir au fond du jardin</w:t>
      </w:r>
      <w:r w:rsidR="00C474C1">
        <w:t xml:space="preserve">, </w:t>
      </w:r>
      <w:r w:rsidRPr="00605EB6">
        <w:t>sous le berceau</w:t>
      </w:r>
      <w:r w:rsidR="00C474C1">
        <w:t xml:space="preserve">. </w:t>
      </w:r>
      <w:r w:rsidRPr="00605EB6">
        <w:t>C</w:t>
      </w:r>
      <w:r w:rsidR="00C474C1">
        <w:t>’</w:t>
      </w:r>
      <w:r w:rsidRPr="00605EB6">
        <w:t>était un jour à chercher l</w:t>
      </w:r>
      <w:r w:rsidR="00C474C1">
        <w:t>’</w:t>
      </w:r>
      <w:r w:rsidRPr="00605EB6">
        <w:t>ombre et la fraîcheur</w:t>
      </w:r>
      <w:r w:rsidR="00C474C1">
        <w:t xml:space="preserve">. </w:t>
      </w:r>
      <w:r w:rsidRPr="00605EB6">
        <w:t>La chaleur était étouffante</w:t>
      </w:r>
      <w:r w:rsidR="00C474C1">
        <w:t xml:space="preserve">, </w:t>
      </w:r>
      <w:r w:rsidRPr="00605EB6">
        <w:t>le temps lourd</w:t>
      </w:r>
      <w:r w:rsidR="00C474C1">
        <w:t xml:space="preserve">, </w:t>
      </w:r>
      <w:r w:rsidRPr="00605EB6">
        <w:t>à l</w:t>
      </w:r>
      <w:r w:rsidR="00C474C1">
        <w:t>’</w:t>
      </w:r>
      <w:r w:rsidRPr="00605EB6">
        <w:t>orage</w:t>
      </w:r>
      <w:r w:rsidR="00C474C1">
        <w:t xml:space="preserve"> ; </w:t>
      </w:r>
      <w:r w:rsidRPr="00605EB6">
        <w:t>il y avait au sud-ouest</w:t>
      </w:r>
      <w:r w:rsidR="00C474C1">
        <w:t xml:space="preserve">, </w:t>
      </w:r>
      <w:r w:rsidRPr="00605EB6">
        <w:t>à l</w:t>
      </w:r>
      <w:r w:rsidR="00C474C1">
        <w:t>’</w:t>
      </w:r>
      <w:r w:rsidRPr="00605EB6">
        <w:t>horizon</w:t>
      </w:r>
      <w:r w:rsidR="00C474C1">
        <w:t xml:space="preserve">, </w:t>
      </w:r>
      <w:r w:rsidRPr="00605EB6">
        <w:t>de gros nuages noirs</w:t>
      </w:r>
      <w:r w:rsidR="00C474C1">
        <w:t xml:space="preserve"> : ; </w:t>
      </w:r>
      <w:r w:rsidRPr="00605EB6">
        <w:t>à chaque instant</w:t>
      </w:r>
      <w:r w:rsidR="00C474C1">
        <w:t xml:space="preserve">, </w:t>
      </w:r>
      <w:r w:rsidRPr="00605EB6">
        <w:t>le tonnerre grondait au loin</w:t>
      </w:r>
      <w:r w:rsidR="00C474C1">
        <w:t xml:space="preserve">. </w:t>
      </w:r>
      <w:r w:rsidR="002F344B">
        <w:t>Cependant la journée se passa sans pluie</w:t>
      </w:r>
      <w:r w:rsidR="00C474C1">
        <w:t xml:space="preserve"> ; </w:t>
      </w:r>
      <w:r w:rsidRPr="00605EB6">
        <w:t>les nuages orageux tournèrent derrière les montagnes</w:t>
      </w:r>
      <w:r w:rsidR="00C474C1">
        <w:t xml:space="preserve">, </w:t>
      </w:r>
      <w:r w:rsidRPr="00605EB6">
        <w:t>allant du sud à l</w:t>
      </w:r>
      <w:r w:rsidR="00C474C1">
        <w:t>’</w:t>
      </w:r>
      <w:r w:rsidRPr="00605EB6">
        <w:t>ouest et au nord</w:t>
      </w:r>
      <w:r w:rsidR="00C474C1">
        <w:t xml:space="preserve"> ; </w:t>
      </w:r>
      <w:r w:rsidRPr="00605EB6">
        <w:t>mais le temps ne se rafraîchit point</w:t>
      </w:r>
      <w:r w:rsidR="00C474C1">
        <w:t xml:space="preserve">, </w:t>
      </w:r>
      <w:r w:rsidRPr="00605EB6">
        <w:t>l</w:t>
      </w:r>
      <w:r w:rsidR="00C474C1">
        <w:t>’</w:t>
      </w:r>
      <w:r w:rsidRPr="00605EB6">
        <w:t>atmosphère resta chargée d</w:t>
      </w:r>
      <w:r w:rsidR="00C474C1">
        <w:t>’</w:t>
      </w:r>
      <w:r w:rsidRPr="00605EB6">
        <w:t>électricité</w:t>
      </w:r>
      <w:r w:rsidR="00C474C1">
        <w:t>.</w:t>
      </w:r>
    </w:p>
    <w:p w14:paraId="7E0C369D" w14:textId="77777777" w:rsidR="00C474C1" w:rsidRDefault="00C52F4A" w:rsidP="00C52F4A">
      <w:r w:rsidRPr="00605EB6">
        <w:t>Gertrude s</w:t>
      </w:r>
      <w:r w:rsidR="00C474C1">
        <w:t>’</w:t>
      </w:r>
      <w:r w:rsidRPr="00605EB6">
        <w:t>en allait régulièrement à sept heures</w:t>
      </w:r>
      <w:r w:rsidR="00C474C1">
        <w:t xml:space="preserve">. </w:t>
      </w:r>
      <w:r w:rsidRPr="00605EB6">
        <w:t>Ce jour-là</w:t>
      </w:r>
      <w:r w:rsidR="00C474C1">
        <w:t xml:space="preserve">, </w:t>
      </w:r>
      <w:r w:rsidRPr="00605EB6">
        <w:t>elle n</w:t>
      </w:r>
      <w:r w:rsidR="00C474C1">
        <w:t>’</w:t>
      </w:r>
      <w:r w:rsidRPr="00605EB6">
        <w:t>était pas encore partie à huit heures</w:t>
      </w:r>
      <w:r w:rsidR="00C474C1">
        <w:t>.</w:t>
      </w:r>
    </w:p>
    <w:p w14:paraId="28A5A93D" w14:textId="4132BB93" w:rsidR="00C474C1" w:rsidRDefault="0094609C" w:rsidP="00C52F4A">
      <w:r>
        <w:t>— </w:t>
      </w:r>
      <w:r w:rsidR="00C52F4A" w:rsidRPr="00605EB6">
        <w:t>Gertrude</w:t>
      </w:r>
      <w:r w:rsidR="00C474C1">
        <w:t xml:space="preserve">, </w:t>
      </w:r>
      <w:r w:rsidR="00C52F4A" w:rsidRPr="00605EB6">
        <w:t>lui dit Jeanne</w:t>
      </w:r>
      <w:r w:rsidR="00C474C1">
        <w:t xml:space="preserve">, </w:t>
      </w:r>
      <w:r w:rsidR="00C52F4A" w:rsidRPr="00605EB6">
        <w:t>vous avez fait votre travail</w:t>
      </w:r>
      <w:r w:rsidR="00C474C1">
        <w:t xml:space="preserve"> ; </w:t>
      </w:r>
      <w:r w:rsidR="00C52F4A" w:rsidRPr="00605EB6">
        <w:t>pourquoi restez-vous si tard</w:t>
      </w:r>
      <w:r w:rsidR="00C474C1">
        <w:t> ?</w:t>
      </w:r>
    </w:p>
    <w:p w14:paraId="7F6D6407" w14:textId="4CD53A29" w:rsidR="00C474C1" w:rsidRDefault="0094609C" w:rsidP="00C52F4A">
      <w:r>
        <w:t>— </w:t>
      </w:r>
      <w:r w:rsidR="00C52F4A" w:rsidRPr="00605EB6">
        <w:t>Je vous tiens compagnie</w:t>
      </w:r>
      <w:r w:rsidR="00C474C1">
        <w:t xml:space="preserve">, </w:t>
      </w:r>
      <w:r w:rsidR="00C52F4A" w:rsidRPr="00605EB6">
        <w:t>mademoiselle</w:t>
      </w:r>
      <w:r w:rsidR="00C474C1">
        <w:t>.</w:t>
      </w:r>
    </w:p>
    <w:p w14:paraId="72783D79" w14:textId="4B63E6E9" w:rsidR="00C474C1" w:rsidRDefault="0094609C" w:rsidP="00C52F4A">
      <w:r>
        <w:t>— </w:t>
      </w:r>
      <w:r w:rsidR="00C52F4A" w:rsidRPr="00605EB6">
        <w:t>Ma bonne Gertrude</w:t>
      </w:r>
      <w:r w:rsidR="00C474C1">
        <w:t xml:space="preserve">, </w:t>
      </w:r>
      <w:r w:rsidR="00C52F4A" w:rsidRPr="00605EB6">
        <w:t xml:space="preserve">je vous remercie de cette </w:t>
      </w:r>
      <w:r w:rsidR="002F344B">
        <w:t>intention</w:t>
      </w:r>
      <w:r w:rsidR="00C474C1">
        <w:t xml:space="preserve">, </w:t>
      </w:r>
      <w:r w:rsidR="00C52F4A" w:rsidRPr="00605EB6">
        <w:t>mais je sais que votre temps est précieux</w:t>
      </w:r>
      <w:r w:rsidR="00C474C1">
        <w:t>.</w:t>
      </w:r>
    </w:p>
    <w:p w14:paraId="3BF66031" w14:textId="21F40C82" w:rsidR="00C474C1" w:rsidRDefault="0094609C" w:rsidP="00C52F4A">
      <w:r>
        <w:lastRenderedPageBreak/>
        <w:t>— </w:t>
      </w:r>
      <w:r w:rsidR="00C52F4A" w:rsidRPr="00C5131A">
        <w:t>Oh</w:t>
      </w:r>
      <w:r w:rsidR="00C474C1">
        <w:t xml:space="preserve"> ! </w:t>
      </w:r>
      <w:r w:rsidR="00C52F4A" w:rsidRPr="00C5131A">
        <w:t>une fois n</w:t>
      </w:r>
      <w:r w:rsidR="00C474C1">
        <w:t>’</w:t>
      </w:r>
      <w:r w:rsidR="00C52F4A" w:rsidRPr="00C5131A">
        <w:t>est pas coutume</w:t>
      </w:r>
      <w:r w:rsidR="00C474C1">
        <w:t xml:space="preserve">. </w:t>
      </w:r>
      <w:r w:rsidR="00C52F4A" w:rsidRPr="00C5131A">
        <w:t>Si vous le désirez</w:t>
      </w:r>
      <w:r w:rsidR="00C474C1">
        <w:t xml:space="preserve">, </w:t>
      </w:r>
      <w:r w:rsidR="00C52F4A" w:rsidRPr="00C5131A">
        <w:t>mademoiselle</w:t>
      </w:r>
      <w:r w:rsidR="00C474C1">
        <w:t xml:space="preserve">, </w:t>
      </w:r>
      <w:r w:rsidR="00C52F4A" w:rsidRPr="00C5131A">
        <w:t>je coucherai ici cette nuit</w:t>
      </w:r>
      <w:r w:rsidR="00C474C1">
        <w:t>.</w:t>
      </w:r>
    </w:p>
    <w:p w14:paraId="0A602EC3" w14:textId="0B6170CD" w:rsidR="00C474C1" w:rsidRDefault="0094609C" w:rsidP="00C52F4A">
      <w:r>
        <w:t>— </w:t>
      </w:r>
      <w:r w:rsidR="00C52F4A" w:rsidRPr="00605EB6">
        <w:t>Vous pensez donc que je puis avoir peur</w:t>
      </w:r>
      <w:r w:rsidR="00C474C1">
        <w:t xml:space="preserve">, </w:t>
      </w:r>
      <w:r w:rsidR="00C52F4A" w:rsidRPr="00605EB6">
        <w:t>Gertrude</w:t>
      </w:r>
      <w:r w:rsidR="00C474C1">
        <w:t xml:space="preserve"> ? </w:t>
      </w:r>
      <w:r w:rsidR="00C52F4A" w:rsidRPr="00605EB6">
        <w:t>Rassurez-vous</w:t>
      </w:r>
      <w:r w:rsidR="00C474C1">
        <w:t xml:space="preserve">, </w:t>
      </w:r>
      <w:r w:rsidR="00C52F4A" w:rsidRPr="00605EB6">
        <w:t>ma chère</w:t>
      </w:r>
      <w:r w:rsidR="00C474C1">
        <w:t xml:space="preserve">, </w:t>
      </w:r>
      <w:r w:rsidR="00C52F4A" w:rsidRPr="00605EB6">
        <w:t>je ne suis pas si peureuse que ça</w:t>
      </w:r>
      <w:r w:rsidR="00C474C1">
        <w:t xml:space="preserve">. </w:t>
      </w:r>
      <w:r w:rsidR="00C52F4A" w:rsidRPr="00605EB6">
        <w:t>Il n</w:t>
      </w:r>
      <w:r w:rsidR="00C474C1">
        <w:t>’</w:t>
      </w:r>
      <w:r w:rsidR="00C52F4A" w:rsidRPr="00605EB6">
        <w:t>y a pas de méchantes gens dans le pays et je ne crois ni aux revenants ni aux fantômes</w:t>
      </w:r>
      <w:r w:rsidR="00C474C1">
        <w:t xml:space="preserve">… </w:t>
      </w:r>
      <w:r w:rsidR="00C52F4A" w:rsidRPr="00605EB6">
        <w:t>D</w:t>
      </w:r>
      <w:r w:rsidR="00C474C1">
        <w:t>’</w:t>
      </w:r>
      <w:r w:rsidR="00C52F4A" w:rsidRPr="00605EB6">
        <w:t>ailleurs</w:t>
      </w:r>
      <w:r w:rsidR="00C474C1">
        <w:t xml:space="preserve">, </w:t>
      </w:r>
      <w:r w:rsidR="00C52F4A" w:rsidRPr="00605EB6">
        <w:t>ajouta-t-elle en souriant</w:t>
      </w:r>
      <w:r w:rsidR="00C474C1">
        <w:t xml:space="preserve">, </w:t>
      </w:r>
      <w:r w:rsidR="00C52F4A" w:rsidRPr="00605EB6">
        <w:t>j</w:t>
      </w:r>
      <w:r w:rsidR="00C474C1">
        <w:t>’</w:t>
      </w:r>
      <w:r w:rsidR="00C52F4A" w:rsidRPr="00605EB6">
        <w:t>ai là mon brave Fidèle pour me garder</w:t>
      </w:r>
      <w:r w:rsidR="00C474C1">
        <w:t xml:space="preserve">. </w:t>
      </w:r>
      <w:r w:rsidR="00C52F4A" w:rsidRPr="00605EB6">
        <w:t>Non</w:t>
      </w:r>
      <w:r w:rsidR="00C474C1">
        <w:t xml:space="preserve">, </w:t>
      </w:r>
      <w:r w:rsidR="00C52F4A" w:rsidRPr="00605EB6">
        <w:t>ma chère Gertrude</w:t>
      </w:r>
      <w:r w:rsidR="00C474C1">
        <w:t xml:space="preserve">, </w:t>
      </w:r>
      <w:r w:rsidR="00C52F4A" w:rsidRPr="00605EB6">
        <w:t>je ne désire pas que vous passiez la nuit ici</w:t>
      </w:r>
      <w:r w:rsidR="00C474C1">
        <w:t xml:space="preserve"> ; </w:t>
      </w:r>
      <w:r w:rsidR="00C52F4A" w:rsidRPr="00605EB6">
        <w:t>vous avez votre mari et vos enfants qui vous attendent</w:t>
      </w:r>
      <w:r w:rsidR="00C474C1">
        <w:t xml:space="preserve">. </w:t>
      </w:r>
      <w:r w:rsidR="00C52F4A" w:rsidRPr="00605EB6">
        <w:t>Allez vite les retrouver</w:t>
      </w:r>
      <w:r w:rsidR="00C474C1">
        <w:t xml:space="preserve">, </w:t>
      </w:r>
      <w:r w:rsidR="00C52F4A" w:rsidRPr="00605EB6">
        <w:t>ma bonne</w:t>
      </w:r>
      <w:r w:rsidR="00C474C1">
        <w:t xml:space="preserve">, </w:t>
      </w:r>
      <w:r w:rsidR="00C52F4A" w:rsidRPr="00605EB6">
        <w:t>allez vite</w:t>
      </w:r>
      <w:r w:rsidR="00C474C1">
        <w:t>.</w:t>
      </w:r>
    </w:p>
    <w:p w14:paraId="2C5A0926" w14:textId="5AA28F9B" w:rsidR="00C474C1" w:rsidRDefault="0094609C" w:rsidP="00C52F4A">
      <w:r>
        <w:t>— </w:t>
      </w:r>
      <w:r w:rsidR="00C52F4A" w:rsidRPr="00605EB6">
        <w:t>En ce cas</w:t>
      </w:r>
      <w:r w:rsidR="00C474C1">
        <w:t xml:space="preserve">, </w:t>
      </w:r>
      <w:r w:rsidR="00C52F4A" w:rsidRPr="00605EB6">
        <w:t>mademoiselle</w:t>
      </w:r>
      <w:r w:rsidR="00C474C1">
        <w:t xml:space="preserve">, </w:t>
      </w:r>
      <w:r w:rsidR="00C52F4A" w:rsidRPr="00605EB6">
        <w:t>je vous quitte</w:t>
      </w:r>
      <w:r w:rsidR="00C474C1">
        <w:t>.</w:t>
      </w:r>
    </w:p>
    <w:p w14:paraId="341F1883" w14:textId="2F86580C" w:rsidR="00C474C1" w:rsidRDefault="0094609C" w:rsidP="00C52F4A">
      <w:r>
        <w:t>— </w:t>
      </w:r>
      <w:r w:rsidR="00C52F4A" w:rsidRPr="00605EB6">
        <w:t>Bonsoir</w:t>
      </w:r>
      <w:r w:rsidR="00C474C1">
        <w:t xml:space="preserve">, </w:t>
      </w:r>
      <w:r w:rsidR="00C52F4A" w:rsidRPr="00605EB6">
        <w:t>Gertrude</w:t>
      </w:r>
      <w:r w:rsidR="00C474C1">
        <w:t> !</w:t>
      </w:r>
    </w:p>
    <w:p w14:paraId="0DE9BBB1" w14:textId="4321E056" w:rsidR="00C474C1" w:rsidRDefault="0094609C" w:rsidP="00C52F4A">
      <w:r>
        <w:t>— </w:t>
      </w:r>
      <w:r w:rsidR="00C52F4A" w:rsidRPr="00605EB6">
        <w:t>Bonne nuit</w:t>
      </w:r>
      <w:r w:rsidR="00C474C1">
        <w:t xml:space="preserve">, </w:t>
      </w:r>
      <w:r w:rsidR="00C52F4A" w:rsidRPr="00605EB6">
        <w:t>mademoiselle</w:t>
      </w:r>
      <w:r w:rsidR="00C474C1">
        <w:t> !</w:t>
      </w:r>
    </w:p>
    <w:p w14:paraId="4DEB8F83" w14:textId="1FE3241C" w:rsidR="00C474C1" w:rsidRDefault="0094609C" w:rsidP="00C52F4A">
      <w:r>
        <w:t>— </w:t>
      </w:r>
      <w:r w:rsidR="00C52F4A" w:rsidRPr="00605EB6">
        <w:t>Merci</w:t>
      </w:r>
      <w:r w:rsidR="00C474C1">
        <w:t>.</w:t>
      </w:r>
    </w:p>
    <w:p w14:paraId="11BD6C19" w14:textId="0C798138" w:rsidR="00C474C1" w:rsidRDefault="0094609C" w:rsidP="00C52F4A">
      <w:r>
        <w:t>— </w:t>
      </w:r>
      <w:r w:rsidR="00C52F4A" w:rsidRPr="00605EB6">
        <w:t>Je viendrai demain de bonne heure</w:t>
      </w:r>
      <w:r w:rsidR="00C474C1">
        <w:t>.</w:t>
      </w:r>
    </w:p>
    <w:p w14:paraId="3E0158A7" w14:textId="4FB5470D" w:rsidR="00C474C1" w:rsidRDefault="0094609C" w:rsidP="00C52F4A">
      <w:r>
        <w:t>— </w:t>
      </w:r>
      <w:r w:rsidR="00C52F4A" w:rsidRPr="00605EB6">
        <w:t>À sept heures</w:t>
      </w:r>
      <w:r w:rsidR="00C474C1">
        <w:t xml:space="preserve">, </w:t>
      </w:r>
      <w:r w:rsidR="00C52F4A" w:rsidRPr="00605EB6">
        <w:t>comme toujours</w:t>
      </w:r>
      <w:r w:rsidR="00C474C1">
        <w:t>.</w:t>
      </w:r>
    </w:p>
    <w:p w14:paraId="6BBB89CF" w14:textId="77777777" w:rsidR="00C474C1" w:rsidRDefault="00C52F4A" w:rsidP="00C52F4A">
      <w:r w:rsidRPr="00605EB6">
        <w:t>La femme de ménage s</w:t>
      </w:r>
      <w:r w:rsidR="00C474C1">
        <w:t>’</w:t>
      </w:r>
      <w:r w:rsidRPr="00605EB6">
        <w:t>en alla</w:t>
      </w:r>
      <w:r w:rsidR="00C474C1">
        <w:t>.</w:t>
      </w:r>
    </w:p>
    <w:p w14:paraId="44A31E82" w14:textId="77777777" w:rsidR="00C474C1" w:rsidRDefault="00C52F4A" w:rsidP="00C52F4A">
      <w:r w:rsidRPr="00605EB6">
        <w:t>La jeune fille ferma les portes</w:t>
      </w:r>
      <w:r w:rsidR="00C474C1">
        <w:t xml:space="preserve">, </w:t>
      </w:r>
      <w:r w:rsidRPr="00605EB6">
        <w:t>poussa les verrous</w:t>
      </w:r>
      <w:r w:rsidR="00C474C1">
        <w:t xml:space="preserve">, </w:t>
      </w:r>
      <w:r w:rsidRPr="00605EB6">
        <w:t>et s</w:t>
      </w:r>
      <w:r w:rsidR="00C474C1">
        <w:t>’</w:t>
      </w:r>
      <w:r w:rsidRPr="00605EB6">
        <w:t>assura que les volets des fenêtres étaient bien accrochés</w:t>
      </w:r>
      <w:r w:rsidR="00C474C1">
        <w:t xml:space="preserve"> ; </w:t>
      </w:r>
      <w:r w:rsidRPr="00605EB6">
        <w:t>on faisait cela tous les soirs</w:t>
      </w:r>
      <w:r w:rsidR="00C474C1">
        <w:t xml:space="preserve">, </w:t>
      </w:r>
      <w:r w:rsidRPr="00605EB6">
        <w:t>aussi bien l</w:t>
      </w:r>
      <w:r w:rsidR="00C474C1">
        <w:t>’</w:t>
      </w:r>
      <w:r w:rsidRPr="00605EB6">
        <w:t>été que l</w:t>
      </w:r>
      <w:r w:rsidR="00C474C1">
        <w:t>’</w:t>
      </w:r>
      <w:r w:rsidRPr="00605EB6">
        <w:t>hiver</w:t>
      </w:r>
      <w:r w:rsidR="00C474C1">
        <w:t xml:space="preserve">, </w:t>
      </w:r>
      <w:r w:rsidRPr="00605EB6">
        <w:t>c</w:t>
      </w:r>
      <w:r w:rsidR="00C474C1">
        <w:t>’</w:t>
      </w:r>
      <w:r w:rsidRPr="00605EB6">
        <w:t>était une habitude</w:t>
      </w:r>
      <w:r w:rsidR="00C474C1">
        <w:t>.</w:t>
      </w:r>
    </w:p>
    <w:p w14:paraId="776258CD" w14:textId="77777777" w:rsidR="00C474C1" w:rsidRDefault="00C52F4A" w:rsidP="00C52F4A">
      <w:r w:rsidRPr="00605EB6">
        <w:t>Jeanne resta encore une heure dans la salle basse</w:t>
      </w:r>
      <w:r w:rsidR="00C474C1">
        <w:t xml:space="preserve"> ; </w:t>
      </w:r>
      <w:r w:rsidRPr="00605EB6">
        <w:t>puis elle monta dans sa chambre dont la fenêtre donnait sur le jardin</w:t>
      </w:r>
      <w:r w:rsidR="00C474C1">
        <w:t xml:space="preserve">. </w:t>
      </w:r>
      <w:r w:rsidRPr="00605EB6">
        <w:t>Fidèle la suivit</w:t>
      </w:r>
      <w:r w:rsidR="00C474C1">
        <w:t>.</w:t>
      </w:r>
    </w:p>
    <w:p w14:paraId="72B93A5C" w14:textId="77777777" w:rsidR="00C474C1" w:rsidRDefault="00C52F4A" w:rsidP="00C52F4A">
      <w:r w:rsidRPr="00605EB6">
        <w:t>Il faisait tellement chaud que la jeune fille put croire qu</w:t>
      </w:r>
      <w:r w:rsidR="00C474C1">
        <w:t>’</w:t>
      </w:r>
      <w:r w:rsidRPr="00605EB6">
        <w:t>elle entrait dans une étuve</w:t>
      </w:r>
      <w:r w:rsidR="00C474C1">
        <w:t xml:space="preserve"> ; </w:t>
      </w:r>
      <w:r w:rsidRPr="00605EB6">
        <w:t xml:space="preserve">cependant la fenêtre était </w:t>
      </w:r>
      <w:r w:rsidRPr="00605EB6">
        <w:lastRenderedPageBreak/>
        <w:t>grande ouverte</w:t>
      </w:r>
      <w:r w:rsidR="00C474C1">
        <w:t xml:space="preserve">. </w:t>
      </w:r>
      <w:r w:rsidRPr="00605EB6">
        <w:t>Elle s</w:t>
      </w:r>
      <w:r w:rsidR="00C474C1">
        <w:t>’</w:t>
      </w:r>
      <w:r w:rsidRPr="00605EB6">
        <w:t>en approcha et s</w:t>
      </w:r>
      <w:r w:rsidR="00C474C1">
        <w:t>’</w:t>
      </w:r>
      <w:r w:rsidRPr="00605EB6">
        <w:t>y appuya pour respirer à pleins poumons</w:t>
      </w:r>
      <w:r w:rsidR="00C474C1">
        <w:t>.</w:t>
      </w:r>
    </w:p>
    <w:p w14:paraId="0389A265" w14:textId="25ABD3DF" w:rsidR="00C474C1" w:rsidRDefault="00C52F4A" w:rsidP="00C52F4A">
      <w:r w:rsidRPr="00605EB6">
        <w:t>Des nuages montaient dans le ciel</w:t>
      </w:r>
      <w:r w:rsidR="00C474C1">
        <w:t xml:space="preserve">, </w:t>
      </w:r>
      <w:r w:rsidRPr="00605EB6">
        <w:t>se répanda</w:t>
      </w:r>
      <w:r w:rsidR="00C5131A">
        <w:t>ie</w:t>
      </w:r>
      <w:r w:rsidRPr="00605EB6">
        <w:t>nt partout</w:t>
      </w:r>
      <w:r w:rsidR="00C474C1">
        <w:t xml:space="preserve"> ; </w:t>
      </w:r>
      <w:r w:rsidRPr="00605EB6">
        <w:t>de tous les côtés de larges éclairs se croisaient</w:t>
      </w:r>
      <w:r w:rsidR="00C474C1">
        <w:t xml:space="preserve">, </w:t>
      </w:r>
      <w:r w:rsidRPr="00605EB6">
        <w:t>se heurtaient</w:t>
      </w:r>
      <w:r w:rsidR="00C474C1">
        <w:t xml:space="preserve">, </w:t>
      </w:r>
      <w:r w:rsidRPr="00605EB6">
        <w:t xml:space="preserve">sillonnant les </w:t>
      </w:r>
      <w:r w:rsidR="00C5131A">
        <w:t>n</w:t>
      </w:r>
      <w:r w:rsidR="00C5131A" w:rsidRPr="00605EB6">
        <w:t>ues</w:t>
      </w:r>
      <w:r w:rsidR="00C474C1">
        <w:t xml:space="preserve"> ; </w:t>
      </w:r>
      <w:r w:rsidRPr="00605EB6">
        <w:t>l</w:t>
      </w:r>
      <w:r w:rsidR="00C474C1">
        <w:t>’</w:t>
      </w:r>
      <w:r w:rsidRPr="00605EB6">
        <w:t>horizon était en feu</w:t>
      </w:r>
      <w:r w:rsidR="00C474C1">
        <w:t>.</w:t>
      </w:r>
    </w:p>
    <w:p w14:paraId="5847CBA9" w14:textId="6E4F3D03" w:rsidR="00C474C1" w:rsidRDefault="00C52F4A" w:rsidP="00C52F4A">
      <w:r w:rsidRPr="00605EB6">
        <w:t>Jeanne regardait cela distraitement</w:t>
      </w:r>
      <w:r w:rsidR="00C474C1">
        <w:t xml:space="preserve">, </w:t>
      </w:r>
      <w:r w:rsidRPr="00605EB6">
        <w:t>faisant un mouvement en arrière chaque fois qu</w:t>
      </w:r>
      <w:r w:rsidR="00C474C1">
        <w:t>’</w:t>
      </w:r>
      <w:r w:rsidRPr="00605EB6">
        <w:t>une lueur trop vive l</w:t>
      </w:r>
      <w:r w:rsidR="00C474C1">
        <w:t>’</w:t>
      </w:r>
      <w:r w:rsidRPr="00605EB6">
        <w:t>éblouissait</w:t>
      </w:r>
      <w:r w:rsidR="00C474C1">
        <w:t xml:space="preserve">. </w:t>
      </w:r>
      <w:r w:rsidRPr="00605EB6">
        <w:t>Elle pensait à Jacques Grandin et à tous ceux qui</w:t>
      </w:r>
      <w:r w:rsidR="00C474C1">
        <w:t xml:space="preserve">, </w:t>
      </w:r>
      <w:r w:rsidRPr="00605EB6">
        <w:t>comme lui</w:t>
      </w:r>
      <w:r w:rsidR="00C474C1">
        <w:t xml:space="preserve">, </w:t>
      </w:r>
      <w:r w:rsidRPr="00605EB6">
        <w:t>étaient en face du danger</w:t>
      </w:r>
      <w:r w:rsidR="00C474C1">
        <w:t xml:space="preserve">, </w:t>
      </w:r>
      <w:r w:rsidRPr="00605EB6">
        <w:t>en face de la mort</w:t>
      </w:r>
      <w:r w:rsidR="00C474C1">
        <w:t xml:space="preserve">. </w:t>
      </w:r>
      <w:r w:rsidRPr="00605EB6">
        <w:t>Depuis la mobilisation de l</w:t>
      </w:r>
      <w:r w:rsidR="00C474C1">
        <w:t>’</w:t>
      </w:r>
      <w:r w:rsidRPr="00605EB6">
        <w:t>armée</w:t>
      </w:r>
      <w:r w:rsidR="00C474C1">
        <w:t xml:space="preserve">, </w:t>
      </w:r>
      <w:r w:rsidRPr="00605EB6">
        <w:t>on n</w:t>
      </w:r>
      <w:r w:rsidR="00C474C1">
        <w:t>’</w:t>
      </w:r>
      <w:r w:rsidRPr="00605EB6">
        <w:t>avait pas reçu de lettre du jeune soldat</w:t>
      </w:r>
      <w:r w:rsidR="00C474C1">
        <w:t xml:space="preserve">. </w:t>
      </w:r>
      <w:r w:rsidRPr="00605EB6">
        <w:t>Jeanne ne savait pas où il était</w:t>
      </w:r>
      <w:r w:rsidR="004540F3">
        <w:t> ;</w:t>
      </w:r>
      <w:r w:rsidR="00C474C1">
        <w:t xml:space="preserve"> </w:t>
      </w:r>
      <w:r w:rsidRPr="00605EB6">
        <w:t>aussi sentait-elle augmenter chaque jour ses cruelles inquiétudes</w:t>
      </w:r>
      <w:r w:rsidR="00C474C1">
        <w:t>.</w:t>
      </w:r>
    </w:p>
    <w:p w14:paraId="6C9CC067" w14:textId="77777777" w:rsidR="00C474C1" w:rsidRDefault="00C52F4A" w:rsidP="00C52F4A">
      <w:r w:rsidRPr="00605EB6">
        <w:t>L</w:t>
      </w:r>
      <w:r w:rsidR="00C474C1">
        <w:t>’</w:t>
      </w:r>
      <w:r w:rsidRPr="00605EB6">
        <w:t>horloge de la paroisse sonna</w:t>
      </w:r>
      <w:r w:rsidR="00C474C1">
        <w:t xml:space="preserve">. </w:t>
      </w:r>
      <w:r w:rsidRPr="00605EB6">
        <w:t>Elle compta les coups de marteau sur la cloche</w:t>
      </w:r>
      <w:r w:rsidR="00C474C1">
        <w:t>.</w:t>
      </w:r>
    </w:p>
    <w:p w14:paraId="69450C71" w14:textId="048D4C5E" w:rsidR="00C474C1" w:rsidRDefault="0094609C" w:rsidP="00C52F4A">
      <w:r>
        <w:t>— </w:t>
      </w:r>
      <w:r w:rsidR="00C52F4A" w:rsidRPr="00605EB6">
        <w:t>Seulement dix heures</w:t>
      </w:r>
      <w:r w:rsidR="00C474C1">
        <w:t xml:space="preserve">, </w:t>
      </w:r>
      <w:r w:rsidR="00C52F4A" w:rsidRPr="00605EB6">
        <w:t>murmura-t-elle</w:t>
      </w:r>
      <w:r w:rsidR="00C474C1">
        <w:t xml:space="preserve"> ; </w:t>
      </w:r>
      <w:r w:rsidR="00C52F4A" w:rsidRPr="00605EB6">
        <w:t>et pourtant je tombe de sommeil</w:t>
      </w:r>
      <w:r w:rsidR="00C474C1">
        <w:t>.</w:t>
      </w:r>
    </w:p>
    <w:p w14:paraId="7838942D" w14:textId="77777777" w:rsidR="00C474C1" w:rsidRDefault="00C52F4A" w:rsidP="00C52F4A">
      <w:r w:rsidRPr="00605EB6">
        <w:t>Depuis un instant</w:t>
      </w:r>
      <w:r w:rsidR="00C474C1">
        <w:t xml:space="preserve">, </w:t>
      </w:r>
      <w:r w:rsidRPr="00605EB6">
        <w:t>en effet</w:t>
      </w:r>
      <w:r w:rsidR="00C474C1">
        <w:t xml:space="preserve">, </w:t>
      </w:r>
      <w:r w:rsidRPr="00605EB6">
        <w:t>ses yeux se fermaient malgré elle</w:t>
      </w:r>
      <w:r w:rsidR="00C474C1">
        <w:t xml:space="preserve">. </w:t>
      </w:r>
      <w:r w:rsidRPr="00605EB6">
        <w:t>Elle sentait sa tête lourde et une grande lassitude dans tous ses membres</w:t>
      </w:r>
      <w:r w:rsidR="00C474C1">
        <w:t>.</w:t>
      </w:r>
    </w:p>
    <w:p w14:paraId="721BB075" w14:textId="0851DF50" w:rsidR="00C474C1" w:rsidRDefault="0094609C" w:rsidP="00C52F4A">
      <w:r>
        <w:t>— </w:t>
      </w:r>
      <w:r w:rsidR="00C52F4A" w:rsidRPr="00605EB6">
        <w:t>C</w:t>
      </w:r>
      <w:r w:rsidR="00C474C1">
        <w:t>’</w:t>
      </w:r>
      <w:r w:rsidR="00C52F4A" w:rsidRPr="00605EB6">
        <w:t>est la chaleur</w:t>
      </w:r>
      <w:r w:rsidR="00C474C1">
        <w:t xml:space="preserve">, </w:t>
      </w:r>
      <w:r w:rsidR="00C52F4A" w:rsidRPr="00605EB6">
        <w:t>l</w:t>
      </w:r>
      <w:r w:rsidR="00C474C1">
        <w:t>’</w:t>
      </w:r>
      <w:r w:rsidR="00C52F4A" w:rsidRPr="00605EB6">
        <w:t>électricité</w:t>
      </w:r>
      <w:r w:rsidR="00C474C1">
        <w:t xml:space="preserve">, </w:t>
      </w:r>
      <w:r w:rsidR="00C52F4A" w:rsidRPr="00605EB6">
        <w:t>pensa-t-elle</w:t>
      </w:r>
      <w:r w:rsidR="00C474C1">
        <w:t>.</w:t>
      </w:r>
    </w:p>
    <w:p w14:paraId="5367C8BE" w14:textId="77777777" w:rsidR="00C474C1" w:rsidRDefault="00C52F4A" w:rsidP="00C52F4A">
      <w:r w:rsidRPr="00605EB6">
        <w:t>Un grand silence régnait autour d</w:t>
      </w:r>
      <w:r w:rsidR="00C474C1">
        <w:t>’</w:t>
      </w:r>
      <w:r w:rsidRPr="00605EB6">
        <w:t>elle</w:t>
      </w:r>
      <w:r w:rsidR="00C474C1">
        <w:t xml:space="preserve">, </w:t>
      </w:r>
      <w:r w:rsidRPr="00605EB6">
        <w:t>troublé seulement par deux ou trois grillons qui chantaient dans l</w:t>
      </w:r>
      <w:r w:rsidR="00C474C1">
        <w:t>’</w:t>
      </w:r>
      <w:r w:rsidRPr="00605EB6">
        <w:t>herbe</w:t>
      </w:r>
      <w:r w:rsidR="00C474C1">
        <w:t xml:space="preserve">. </w:t>
      </w:r>
      <w:r w:rsidRPr="00605EB6">
        <w:t>Il n</w:t>
      </w:r>
      <w:r w:rsidR="00C474C1">
        <w:t>’</w:t>
      </w:r>
      <w:r w:rsidRPr="00605EB6">
        <w:t>y avait pas un souffle de vent dans les feuilles des arbres</w:t>
      </w:r>
      <w:r w:rsidR="00C474C1">
        <w:t xml:space="preserve">. </w:t>
      </w:r>
      <w:r w:rsidRPr="00605EB6">
        <w:t>Ce calme était le précurseur de l</w:t>
      </w:r>
      <w:r w:rsidR="00C474C1">
        <w:t>’</w:t>
      </w:r>
      <w:r w:rsidRPr="00605EB6">
        <w:t>orage</w:t>
      </w:r>
      <w:r w:rsidR="00C474C1">
        <w:t xml:space="preserve">, </w:t>
      </w:r>
      <w:r w:rsidRPr="00605EB6">
        <w:t>qui éclaterait certainement dans la nuit</w:t>
      </w:r>
      <w:r w:rsidR="00C474C1">
        <w:t>.</w:t>
      </w:r>
    </w:p>
    <w:p w14:paraId="6FE2520C" w14:textId="77777777" w:rsidR="00C474C1" w:rsidRDefault="00C52F4A" w:rsidP="00C52F4A">
      <w:r w:rsidRPr="00605EB6">
        <w:t>Elle fit descendre la jalousie de la fenêtre</w:t>
      </w:r>
      <w:r w:rsidR="00C474C1">
        <w:t xml:space="preserve"> ; </w:t>
      </w:r>
      <w:r w:rsidRPr="00605EB6">
        <w:t>mais elle ne ferma point les croisées</w:t>
      </w:r>
      <w:r w:rsidR="00C474C1">
        <w:t xml:space="preserve">. </w:t>
      </w:r>
      <w:r w:rsidRPr="00605EB6">
        <w:t>Presque toutes les nuits</w:t>
      </w:r>
      <w:r w:rsidR="00C474C1">
        <w:t xml:space="preserve">, </w:t>
      </w:r>
      <w:r w:rsidRPr="00605EB6">
        <w:t>à l</w:t>
      </w:r>
      <w:r w:rsidR="00C474C1">
        <w:t>’</w:t>
      </w:r>
      <w:r w:rsidRPr="00605EB6">
        <w:t>époque des grandes chaleurs</w:t>
      </w:r>
      <w:r w:rsidR="00C474C1">
        <w:t xml:space="preserve">, </w:t>
      </w:r>
      <w:r w:rsidRPr="00605EB6">
        <w:t>elle les laissait ouvertes ou seulement à demi</w:t>
      </w:r>
      <w:r w:rsidR="00C474C1">
        <w:t>-</w:t>
      </w:r>
      <w:r w:rsidRPr="00605EB6">
        <w:t>fermées</w:t>
      </w:r>
      <w:r w:rsidR="00C474C1">
        <w:t>.</w:t>
      </w:r>
    </w:p>
    <w:p w14:paraId="3DBC52DB" w14:textId="77777777" w:rsidR="00C474C1" w:rsidRDefault="00C52F4A" w:rsidP="00C52F4A">
      <w:r w:rsidRPr="00605EB6">
        <w:lastRenderedPageBreak/>
        <w:t>Elle se déshabilla</w:t>
      </w:r>
      <w:r w:rsidR="00C474C1">
        <w:t xml:space="preserve">, </w:t>
      </w:r>
      <w:r w:rsidRPr="00605EB6">
        <w:t>se mit au lit et souffla sa bougie</w:t>
      </w:r>
      <w:r w:rsidR="00C474C1">
        <w:t xml:space="preserve">. </w:t>
      </w:r>
      <w:r w:rsidRPr="00605EB6">
        <w:t>Fidèle sauta sur la couverture et se coucha à ses pieds</w:t>
      </w:r>
      <w:r w:rsidR="00C474C1">
        <w:t>.</w:t>
      </w:r>
    </w:p>
    <w:p w14:paraId="7372A517" w14:textId="77777777" w:rsidR="00C474C1" w:rsidRDefault="00C52F4A" w:rsidP="00C52F4A">
      <w:r w:rsidRPr="00605EB6">
        <w:t>Un quart d</w:t>
      </w:r>
      <w:r w:rsidR="00C474C1">
        <w:t>’</w:t>
      </w:r>
      <w:r w:rsidRPr="00605EB6">
        <w:t>heure après</w:t>
      </w:r>
      <w:r w:rsidR="00C474C1">
        <w:t xml:space="preserve">, </w:t>
      </w:r>
      <w:r w:rsidRPr="00605EB6">
        <w:t>Jeanne dormait d</w:t>
      </w:r>
      <w:r w:rsidR="00C474C1">
        <w:t>’</w:t>
      </w:r>
      <w:r w:rsidRPr="00605EB6">
        <w:t>un sommeil de plomb</w:t>
      </w:r>
      <w:r w:rsidR="00C474C1">
        <w:t>.</w:t>
      </w:r>
    </w:p>
    <w:p w14:paraId="45F5EA06" w14:textId="7D6594EB" w:rsidR="00C474C1" w:rsidRDefault="00C52F4A" w:rsidP="00C52F4A">
      <w:r w:rsidRPr="00605EB6">
        <w:t>Caché dans la haie du jardin</w:t>
      </w:r>
      <w:r w:rsidR="00C474C1">
        <w:t xml:space="preserve">, </w:t>
      </w:r>
      <w:r w:rsidRPr="00605EB6">
        <w:t>en face de la fenêtre</w:t>
      </w:r>
      <w:r w:rsidR="00C474C1">
        <w:t xml:space="preserve">, </w:t>
      </w:r>
      <w:r w:rsidRPr="00605EB6">
        <w:t>un jeune homme avait suivi tous les mouvements de Jeanne</w:t>
      </w:r>
      <w:r w:rsidR="00C474C1">
        <w:t xml:space="preserve">, </w:t>
      </w:r>
      <w:r w:rsidRPr="00605EB6">
        <w:t>la guettant</w:t>
      </w:r>
      <w:r w:rsidR="00C474C1">
        <w:t xml:space="preserve">, </w:t>
      </w:r>
      <w:r w:rsidRPr="00605EB6">
        <w:t>comme le tigre guette sa proie</w:t>
      </w:r>
      <w:r w:rsidR="00C474C1">
        <w:t xml:space="preserve">, </w:t>
      </w:r>
      <w:r w:rsidRPr="00605EB6">
        <w:t>prêt à s</w:t>
      </w:r>
      <w:r w:rsidR="00C474C1">
        <w:t>’</w:t>
      </w:r>
      <w:r w:rsidRPr="00605EB6">
        <w:t>élancer sur elle</w:t>
      </w:r>
      <w:r w:rsidR="00C474C1">
        <w:t xml:space="preserve">. </w:t>
      </w:r>
      <w:r w:rsidRPr="00605EB6">
        <w:t xml:space="preserve">Quand il ne vit plus son ombre se mouvoir à travers les lames de la jalousie baissée et que la lumière de la chambre se </w:t>
      </w:r>
      <w:r w:rsidR="00C5131A" w:rsidRPr="00605EB6">
        <w:t>f</w:t>
      </w:r>
      <w:r w:rsidR="00C5131A">
        <w:t>u</w:t>
      </w:r>
      <w:r w:rsidR="00C5131A" w:rsidRPr="00605EB6">
        <w:t xml:space="preserve">t </w:t>
      </w:r>
      <w:r w:rsidRPr="00605EB6">
        <w:t>éteinte</w:t>
      </w:r>
      <w:r w:rsidR="00C474C1">
        <w:t xml:space="preserve">, </w:t>
      </w:r>
      <w:r w:rsidRPr="00605EB6">
        <w:t>un affreux sourire crispa ses lèvres</w:t>
      </w:r>
      <w:r w:rsidR="00C474C1">
        <w:t xml:space="preserve">. </w:t>
      </w:r>
      <w:r w:rsidRPr="00605EB6">
        <w:t>Pendant une demi-heure encore il resta caché dans l</w:t>
      </w:r>
      <w:r w:rsidR="00C474C1">
        <w:t>’</w:t>
      </w:r>
      <w:r w:rsidRPr="00605EB6">
        <w:t>ombre</w:t>
      </w:r>
      <w:r w:rsidR="00C474C1">
        <w:t xml:space="preserve">. </w:t>
      </w:r>
      <w:r w:rsidRPr="00605EB6">
        <w:t>Sans aucun doute</w:t>
      </w:r>
      <w:r w:rsidR="00C474C1">
        <w:t xml:space="preserve">, </w:t>
      </w:r>
      <w:r w:rsidRPr="00605EB6">
        <w:t>il attendait que la jeune fille fût bien endormie</w:t>
      </w:r>
      <w:r w:rsidR="00C474C1">
        <w:t>.</w:t>
      </w:r>
    </w:p>
    <w:p w14:paraId="09550329" w14:textId="77777777" w:rsidR="00C474C1" w:rsidRDefault="00C52F4A" w:rsidP="00C52F4A">
      <w:r w:rsidRPr="00605EB6">
        <w:t>Ce rôdeur nocturne était Raoul de Simaise</w:t>
      </w:r>
      <w:r w:rsidR="00C474C1">
        <w:t>.</w:t>
      </w:r>
    </w:p>
    <w:p w14:paraId="0EF19898" w14:textId="77777777" w:rsidR="00C474C1" w:rsidRDefault="00C52F4A" w:rsidP="00C52F4A">
      <w:r w:rsidRPr="00605EB6">
        <w:t>Quel projet sinistre méditait-il</w:t>
      </w:r>
      <w:r w:rsidR="00C474C1">
        <w:t> ?</w:t>
      </w:r>
    </w:p>
    <w:p w14:paraId="5248C951" w14:textId="1D66E1D0" w:rsidR="00C52F4A" w:rsidRPr="00605EB6" w:rsidRDefault="00C52F4A" w:rsidP="00C474C1">
      <w:pPr>
        <w:pStyle w:val="Titre2"/>
      </w:pPr>
      <w:bookmarkStart w:id="29" w:name="_Toc197617875"/>
      <w:r w:rsidRPr="00605EB6">
        <w:lastRenderedPageBreak/>
        <w:t>XVI</w:t>
      </w:r>
      <w:r w:rsidRPr="00605EB6">
        <w:br/>
      </w:r>
      <w:r w:rsidRPr="00605EB6">
        <w:br/>
        <w:t>L</w:t>
      </w:r>
      <w:r w:rsidR="00C474C1">
        <w:t>’</w:t>
      </w:r>
      <w:r w:rsidRPr="00605EB6">
        <w:t>ATTENTAT</w:t>
      </w:r>
      <w:bookmarkEnd w:id="29"/>
    </w:p>
    <w:p w14:paraId="75D3054D" w14:textId="77777777" w:rsidR="00C474C1" w:rsidRDefault="00C52F4A" w:rsidP="00C52F4A">
      <w:r w:rsidRPr="00605EB6">
        <w:t>Depuis plus d</w:t>
      </w:r>
      <w:r w:rsidR="00C474C1">
        <w:t>’</w:t>
      </w:r>
      <w:r w:rsidRPr="00605EB6">
        <w:t>un an</w:t>
      </w:r>
      <w:r w:rsidR="00C474C1">
        <w:t xml:space="preserve">, </w:t>
      </w:r>
      <w:r w:rsidRPr="00605EB6">
        <w:t>alors qu</w:t>
      </w:r>
      <w:r w:rsidR="00C474C1">
        <w:t>’</w:t>
      </w:r>
      <w:r w:rsidRPr="00605EB6">
        <w:t>il n</w:t>
      </w:r>
      <w:r w:rsidR="00C474C1">
        <w:t>’</w:t>
      </w:r>
      <w:r w:rsidRPr="00605EB6">
        <w:t>avait encore vu Jeanne que deux ou trois fois</w:t>
      </w:r>
      <w:r w:rsidR="00C474C1">
        <w:t xml:space="preserve">, </w:t>
      </w:r>
      <w:r w:rsidRPr="00605EB6">
        <w:t>Raoul de Simaise</w:t>
      </w:r>
      <w:r w:rsidR="00C474C1">
        <w:t xml:space="preserve">, </w:t>
      </w:r>
      <w:r w:rsidRPr="00605EB6">
        <w:t>digne fils de son père</w:t>
      </w:r>
      <w:r w:rsidR="00C474C1">
        <w:t xml:space="preserve">, </w:t>
      </w:r>
      <w:r w:rsidRPr="00605EB6">
        <w:t>avait conçu l</w:t>
      </w:r>
      <w:r w:rsidR="00C474C1">
        <w:t>’</w:t>
      </w:r>
      <w:r w:rsidRPr="00605EB6">
        <w:t>odieux projet de séduire la belle fiancée de Jacques Grandin et d</w:t>
      </w:r>
      <w:r w:rsidR="00C474C1">
        <w:t>’</w:t>
      </w:r>
      <w:r w:rsidRPr="00605EB6">
        <w:t>en faire sa maîtresse</w:t>
      </w:r>
      <w:r w:rsidR="00C474C1">
        <w:t xml:space="preserve">. </w:t>
      </w:r>
      <w:r w:rsidRPr="00605EB6">
        <w:t>Il s</w:t>
      </w:r>
      <w:r w:rsidR="00C474C1">
        <w:t>’</w:t>
      </w:r>
      <w:r w:rsidRPr="00605EB6">
        <w:t>était dit</w:t>
      </w:r>
      <w:r w:rsidR="00C474C1">
        <w:t> :</w:t>
      </w:r>
    </w:p>
    <w:p w14:paraId="1CB7A31B" w14:textId="7AFEA5F4" w:rsidR="00C474C1" w:rsidRDefault="0094609C" w:rsidP="00C52F4A">
      <w:r>
        <w:t>— </w:t>
      </w:r>
      <w:r w:rsidR="00C52F4A" w:rsidRPr="00605EB6">
        <w:t>Je l</w:t>
      </w:r>
      <w:r w:rsidR="00C474C1">
        <w:t>’</w:t>
      </w:r>
      <w:r w:rsidR="00C52F4A" w:rsidRPr="00605EB6">
        <w:t>enlèverai et la conduirai à Paris où</w:t>
      </w:r>
      <w:r w:rsidR="00C474C1">
        <w:t xml:space="preserve">, </w:t>
      </w:r>
      <w:r w:rsidR="00C52F4A" w:rsidRPr="00605EB6">
        <w:t>tant que cela voudra durer</w:t>
      </w:r>
      <w:r w:rsidR="00C474C1">
        <w:t xml:space="preserve">, </w:t>
      </w:r>
      <w:r w:rsidR="00C52F4A" w:rsidRPr="00605EB6">
        <w:t>nous filerons ensemble le parfait amour</w:t>
      </w:r>
      <w:r w:rsidR="00C474C1">
        <w:t>.</w:t>
      </w:r>
    </w:p>
    <w:p w14:paraId="28D0C2E9" w14:textId="3D0F0949" w:rsidR="00C474C1" w:rsidRDefault="00C52F4A" w:rsidP="00C52F4A">
      <w:r w:rsidRPr="00605EB6">
        <w:t>Oh</w:t>
      </w:r>
      <w:r w:rsidR="00C474C1">
        <w:t xml:space="preserve"> ! </w:t>
      </w:r>
      <w:r w:rsidRPr="00605EB6">
        <w:t>comme sa vanité de jeune débauché serait alors satisfaite</w:t>
      </w:r>
      <w:r w:rsidR="00C474C1">
        <w:t xml:space="preserve"> ?! </w:t>
      </w:r>
      <w:r w:rsidRPr="00605EB6">
        <w:t xml:space="preserve">Il jouissait </w:t>
      </w:r>
      <w:r w:rsidR="005069BD">
        <w:t>d</w:t>
      </w:r>
      <w:r w:rsidR="00C474C1">
        <w:t>’</w:t>
      </w:r>
      <w:r w:rsidR="005069BD">
        <w:t xml:space="preserve">avance </w:t>
      </w:r>
      <w:r w:rsidRPr="00605EB6">
        <w:t>de la surprise de ses amis qui</w:t>
      </w:r>
      <w:r w:rsidR="00C474C1">
        <w:t xml:space="preserve">, </w:t>
      </w:r>
      <w:r w:rsidRPr="00605EB6">
        <w:t>sans nul doute</w:t>
      </w:r>
      <w:r w:rsidR="00C474C1">
        <w:t xml:space="preserve">, </w:t>
      </w:r>
      <w:r w:rsidRPr="00605EB6">
        <w:t>seraient tous jaloux et envieux de sa bonne fortune</w:t>
      </w:r>
      <w:r w:rsidR="00C474C1">
        <w:t xml:space="preserve">, </w:t>
      </w:r>
      <w:r w:rsidRPr="00605EB6">
        <w:t>car il n</w:t>
      </w:r>
      <w:r w:rsidR="00C474C1">
        <w:t>’</w:t>
      </w:r>
      <w:r w:rsidRPr="00605EB6">
        <w:t>y aurait pas dans tout Paris</w:t>
      </w:r>
      <w:r w:rsidR="00C474C1">
        <w:t xml:space="preserve">, </w:t>
      </w:r>
      <w:r w:rsidRPr="00605EB6">
        <w:t>qu</w:t>
      </w:r>
      <w:r w:rsidR="00C474C1">
        <w:t>’</w:t>
      </w:r>
      <w:r w:rsidRPr="00605EB6">
        <w:t xml:space="preserve">on la </w:t>
      </w:r>
      <w:r w:rsidR="005069BD" w:rsidRPr="00605EB6">
        <w:t>cherch</w:t>
      </w:r>
      <w:r w:rsidR="005069BD">
        <w:t>ât</w:t>
      </w:r>
      <w:r w:rsidR="005069BD" w:rsidRPr="00605EB6">
        <w:t xml:space="preserve"> </w:t>
      </w:r>
      <w:r w:rsidRPr="00605EB6">
        <w:t xml:space="preserve">dans les </w:t>
      </w:r>
      <w:r w:rsidRPr="00D47FC3">
        <w:t>salons du vrai monde ou du demi-monde</w:t>
      </w:r>
      <w:r w:rsidR="00C474C1">
        <w:t xml:space="preserve">, </w:t>
      </w:r>
      <w:r w:rsidRPr="00D47FC3">
        <w:t>au théâtre</w:t>
      </w:r>
      <w:r w:rsidR="00C474C1">
        <w:t xml:space="preserve">, – </w:t>
      </w:r>
      <w:r w:rsidRPr="00D47FC3">
        <w:t>parmi la fine fleur des Circé et des Dalila à la mode</w:t>
      </w:r>
      <w:r w:rsidR="00C474C1">
        <w:t xml:space="preserve">, </w:t>
      </w:r>
      <w:r w:rsidRPr="00D47FC3">
        <w:t>une femme comparable</w:t>
      </w:r>
      <w:r w:rsidRPr="00605EB6">
        <w:t xml:space="preserve"> à la jolie fille de Mareille</w:t>
      </w:r>
      <w:r w:rsidR="00C474C1">
        <w:t xml:space="preserve">. </w:t>
      </w:r>
      <w:r w:rsidRPr="00605EB6">
        <w:t>À lui</w:t>
      </w:r>
      <w:r w:rsidR="00C474C1">
        <w:t xml:space="preserve">, </w:t>
      </w:r>
      <w:r w:rsidRPr="00605EB6">
        <w:t>à lui seul appartiendrait cette perle rare</w:t>
      </w:r>
      <w:r w:rsidR="00C474C1">
        <w:t xml:space="preserve">, </w:t>
      </w:r>
      <w:r w:rsidRPr="00605EB6">
        <w:t>unique</w:t>
      </w:r>
      <w:r w:rsidR="00C474C1">
        <w:t xml:space="preserve">, </w:t>
      </w:r>
      <w:r w:rsidRPr="00605EB6">
        <w:t>cette merveille digne d</w:t>
      </w:r>
      <w:r w:rsidR="00C474C1">
        <w:t>’</w:t>
      </w:r>
      <w:r w:rsidRPr="00605EB6">
        <w:t>un empereur</w:t>
      </w:r>
      <w:r w:rsidR="00C474C1">
        <w:t>.</w:t>
      </w:r>
    </w:p>
    <w:p w14:paraId="775B7EC4" w14:textId="77777777" w:rsidR="00C474C1" w:rsidRDefault="00C52F4A" w:rsidP="00C52F4A">
      <w:r w:rsidRPr="00605EB6">
        <w:t>Mais</w:t>
      </w:r>
      <w:r w:rsidR="00C474C1">
        <w:t xml:space="preserve">, </w:t>
      </w:r>
      <w:r w:rsidRPr="00605EB6">
        <w:t>bien qu</w:t>
      </w:r>
      <w:r w:rsidR="00C474C1">
        <w:t>’</w:t>
      </w:r>
      <w:r w:rsidRPr="00605EB6">
        <w:t>il ne manquât pas d</w:t>
      </w:r>
      <w:r w:rsidR="00C474C1">
        <w:t>’</w:t>
      </w:r>
      <w:r w:rsidRPr="00605EB6">
        <w:t>audace</w:t>
      </w:r>
      <w:r w:rsidR="00C474C1">
        <w:t xml:space="preserve">, </w:t>
      </w:r>
      <w:r w:rsidRPr="00605EB6">
        <w:t>Raoul vit se dresser devant lui d</w:t>
      </w:r>
      <w:r w:rsidR="00C474C1">
        <w:t>’</w:t>
      </w:r>
      <w:r w:rsidRPr="00605EB6">
        <w:t>insurmontables difficultés et il comprit que séduire Jeanne n</w:t>
      </w:r>
      <w:r w:rsidR="00C474C1">
        <w:t>’</w:t>
      </w:r>
      <w:r w:rsidRPr="00605EB6">
        <w:t>était pas une chose aussi facile qu</w:t>
      </w:r>
      <w:r w:rsidR="00C474C1">
        <w:t>’</w:t>
      </w:r>
      <w:r w:rsidRPr="00605EB6">
        <w:t>il l</w:t>
      </w:r>
      <w:r w:rsidR="00C474C1">
        <w:t>’</w:t>
      </w:r>
      <w:r w:rsidRPr="00605EB6">
        <w:t>avait cru d</w:t>
      </w:r>
      <w:r w:rsidR="00C474C1">
        <w:t>’</w:t>
      </w:r>
      <w:r w:rsidRPr="00605EB6">
        <w:t>abord</w:t>
      </w:r>
      <w:r w:rsidR="00C474C1">
        <w:t>.</w:t>
      </w:r>
    </w:p>
    <w:p w14:paraId="05F2F580" w14:textId="77777777" w:rsidR="00C474C1" w:rsidRDefault="00C52F4A" w:rsidP="00C52F4A">
      <w:r w:rsidRPr="00605EB6">
        <w:t>La jeune fille ne sortait jamais seule que pour aller à la messe</w:t>
      </w:r>
      <w:r w:rsidR="00C474C1">
        <w:t xml:space="preserve">, </w:t>
      </w:r>
      <w:r w:rsidRPr="00605EB6">
        <w:t>le dimanche</w:t>
      </w:r>
      <w:r w:rsidR="00C474C1">
        <w:t xml:space="preserve">, </w:t>
      </w:r>
      <w:r w:rsidRPr="00605EB6">
        <w:t>et elle était bien gardée</w:t>
      </w:r>
      <w:r w:rsidR="00C474C1">
        <w:t xml:space="preserve">. </w:t>
      </w:r>
      <w:r w:rsidRPr="00605EB6">
        <w:t>Et puis son air modeste</w:t>
      </w:r>
      <w:r w:rsidR="00C474C1">
        <w:t xml:space="preserve">, </w:t>
      </w:r>
      <w:r w:rsidRPr="00605EB6">
        <w:t>réservé</w:t>
      </w:r>
      <w:r w:rsidR="00C474C1">
        <w:t xml:space="preserve">, </w:t>
      </w:r>
      <w:r w:rsidRPr="00605EB6">
        <w:t>sérieux</w:t>
      </w:r>
      <w:r w:rsidR="00C474C1">
        <w:t xml:space="preserve">, </w:t>
      </w:r>
      <w:r w:rsidRPr="00605EB6">
        <w:t>fier</w:t>
      </w:r>
      <w:r w:rsidR="00C474C1">
        <w:t xml:space="preserve">, </w:t>
      </w:r>
      <w:r w:rsidRPr="00605EB6">
        <w:t>sa dignité</w:t>
      </w:r>
      <w:r w:rsidR="00C474C1">
        <w:t xml:space="preserve">, </w:t>
      </w:r>
      <w:r w:rsidRPr="00605EB6">
        <w:t>son innocence</w:t>
      </w:r>
      <w:r w:rsidR="00C474C1">
        <w:t xml:space="preserve">, </w:t>
      </w:r>
      <w:r w:rsidRPr="00605EB6">
        <w:t>sa sagesse</w:t>
      </w:r>
      <w:r w:rsidR="00C474C1">
        <w:t xml:space="preserve">, </w:t>
      </w:r>
      <w:r w:rsidRPr="00605EB6">
        <w:t>proclamée par tout le monde</w:t>
      </w:r>
      <w:r w:rsidR="00C474C1">
        <w:t xml:space="preserve">, </w:t>
      </w:r>
      <w:r w:rsidRPr="00605EB6">
        <w:t>étaient autant de choses qui lui imposaient et le tenaient à distance</w:t>
      </w:r>
      <w:r w:rsidR="00C474C1">
        <w:t>.</w:t>
      </w:r>
    </w:p>
    <w:p w14:paraId="0826731B" w14:textId="77777777" w:rsidR="00C474C1" w:rsidRDefault="00C52F4A" w:rsidP="00C52F4A">
      <w:r w:rsidRPr="00605EB6">
        <w:lastRenderedPageBreak/>
        <w:t>Il dut se contenter de voir Jeanne et de la dévorer du regard à l</w:t>
      </w:r>
      <w:r w:rsidR="00C474C1">
        <w:t>’</w:t>
      </w:r>
      <w:r w:rsidRPr="00605EB6">
        <w:t>église et</w:t>
      </w:r>
      <w:r w:rsidR="00C474C1">
        <w:t xml:space="preserve">, </w:t>
      </w:r>
      <w:r w:rsidRPr="00605EB6">
        <w:t>quand il réussissait</w:t>
      </w:r>
      <w:r w:rsidR="00C474C1">
        <w:t xml:space="preserve">, </w:t>
      </w:r>
      <w:r w:rsidRPr="00605EB6">
        <w:t>à se trouver sur son passage</w:t>
      </w:r>
      <w:r w:rsidR="00C474C1">
        <w:t xml:space="preserve">. </w:t>
      </w:r>
      <w:r w:rsidRPr="00605EB6">
        <w:t>Il eut beau chercher maintes fois l</w:t>
      </w:r>
      <w:r w:rsidR="00C474C1">
        <w:t>’</w:t>
      </w:r>
      <w:r w:rsidRPr="00605EB6">
        <w:t>occasion de lui parler</w:t>
      </w:r>
      <w:r w:rsidR="00C474C1">
        <w:t xml:space="preserve">, </w:t>
      </w:r>
      <w:r w:rsidRPr="00605EB6">
        <w:t>elle lui échappa constamment</w:t>
      </w:r>
      <w:r w:rsidR="00C474C1">
        <w:t>.</w:t>
      </w:r>
    </w:p>
    <w:p w14:paraId="03CC429E" w14:textId="77777777" w:rsidR="00C474C1" w:rsidRDefault="00C52F4A" w:rsidP="00C52F4A">
      <w:r w:rsidRPr="00605EB6">
        <w:t>Assurément</w:t>
      </w:r>
      <w:r w:rsidR="00C474C1">
        <w:t xml:space="preserve">, </w:t>
      </w:r>
      <w:r w:rsidRPr="00605EB6">
        <w:t>Jeanne n</w:t>
      </w:r>
      <w:r w:rsidR="00C474C1">
        <w:t>’</w:t>
      </w:r>
      <w:r w:rsidRPr="00605EB6">
        <w:t>avait pas été sans le voir plusieurs fois à Mareille</w:t>
      </w:r>
      <w:r w:rsidR="00C474C1">
        <w:t xml:space="preserve"> ; </w:t>
      </w:r>
      <w:r w:rsidRPr="00605EB6">
        <w:t>mais elle ne l</w:t>
      </w:r>
      <w:r w:rsidR="00C474C1">
        <w:t>’</w:t>
      </w:r>
      <w:r w:rsidRPr="00605EB6">
        <w:t>avait pas autrement remarqué</w:t>
      </w:r>
      <w:r w:rsidR="00C474C1">
        <w:t>.</w:t>
      </w:r>
    </w:p>
    <w:p w14:paraId="6212C851" w14:textId="77777777" w:rsidR="00C474C1" w:rsidRDefault="00C52F4A" w:rsidP="00C52F4A">
      <w:r w:rsidRPr="00605EB6">
        <w:t>On lui avait dit</w:t>
      </w:r>
      <w:r w:rsidR="00C474C1">
        <w:t> : « </w:t>
      </w:r>
      <w:r w:rsidRPr="00605EB6">
        <w:t>C</w:t>
      </w:r>
      <w:r w:rsidR="00C474C1">
        <w:t>’</w:t>
      </w:r>
      <w:r w:rsidRPr="00605EB6">
        <w:t>est le fils de la baronne de Simaise</w:t>
      </w:r>
      <w:r w:rsidR="00C474C1">
        <w:t xml:space="preserve">. ». </w:t>
      </w:r>
      <w:r w:rsidRPr="00605EB6">
        <w:t>C</w:t>
      </w:r>
      <w:r w:rsidR="00C474C1">
        <w:t>’</w:t>
      </w:r>
      <w:r w:rsidRPr="00605EB6">
        <w:t>était tout ce qu</w:t>
      </w:r>
      <w:r w:rsidR="00C474C1">
        <w:t>’</w:t>
      </w:r>
      <w:r w:rsidRPr="00605EB6">
        <w:t>elle savait de lui</w:t>
      </w:r>
      <w:r w:rsidR="00C474C1">
        <w:t xml:space="preserve"> ; </w:t>
      </w:r>
      <w:r w:rsidRPr="00605EB6">
        <w:t>que lui importait d</w:t>
      </w:r>
      <w:r w:rsidR="00C474C1">
        <w:t>’</w:t>
      </w:r>
      <w:r w:rsidRPr="00605EB6">
        <w:t>ailleurs ce jeune homme qu</w:t>
      </w:r>
      <w:r w:rsidR="00C474C1">
        <w:t>’</w:t>
      </w:r>
      <w:r w:rsidRPr="00605EB6">
        <w:t>elle ne connaissait pas</w:t>
      </w:r>
      <w:r w:rsidR="00C474C1">
        <w:t xml:space="preserve"> ? </w:t>
      </w:r>
      <w:r w:rsidRPr="00605EB6">
        <w:t>Il ne lui vint jamais à l</w:t>
      </w:r>
      <w:r w:rsidR="00C474C1">
        <w:t>’</w:t>
      </w:r>
      <w:r w:rsidRPr="00605EB6">
        <w:t>idée que Raoul pût s</w:t>
      </w:r>
      <w:r w:rsidR="00C474C1">
        <w:t>’</w:t>
      </w:r>
      <w:r w:rsidRPr="00605EB6">
        <w:t>occuper d</w:t>
      </w:r>
      <w:r w:rsidR="00C474C1">
        <w:t>’</w:t>
      </w:r>
      <w:r w:rsidRPr="00605EB6">
        <w:t>elle</w:t>
      </w:r>
      <w:r w:rsidR="00C474C1">
        <w:t xml:space="preserve">. </w:t>
      </w:r>
      <w:r w:rsidRPr="00605EB6">
        <w:t>Elle ne se doutait donc pas le moins du monde des intentions du fils de la baronne</w:t>
      </w:r>
      <w:r w:rsidR="00C474C1">
        <w:t>.</w:t>
      </w:r>
    </w:p>
    <w:p w14:paraId="3F1753C3" w14:textId="6EAB4AB3" w:rsidR="00C474C1" w:rsidRDefault="00C52F4A" w:rsidP="00C52F4A">
      <w:r w:rsidRPr="00605EB6">
        <w:t>Celui-ci sentait constamment augmenter sa passion et ses désirs sensuels</w:t>
      </w:r>
      <w:r w:rsidR="00C474C1">
        <w:t xml:space="preserve">, </w:t>
      </w:r>
      <w:r w:rsidRPr="00605EB6">
        <w:t>en raison même des difficultés qu</w:t>
      </w:r>
      <w:r w:rsidR="00C474C1">
        <w:t>’</w:t>
      </w:r>
      <w:r w:rsidRPr="00605EB6">
        <w:t>il rencontrait et de l</w:t>
      </w:r>
      <w:r w:rsidR="00C474C1">
        <w:t>’</w:t>
      </w:r>
      <w:r w:rsidRPr="00605EB6">
        <w:t>impossibilité de les satisfaire</w:t>
      </w:r>
      <w:r w:rsidR="00C474C1">
        <w:t xml:space="preserve">. </w:t>
      </w:r>
      <w:r w:rsidRPr="00605EB6">
        <w:t>Voyant qu</w:t>
      </w:r>
      <w:r w:rsidR="00C474C1">
        <w:t>’</w:t>
      </w:r>
      <w:r w:rsidRPr="00605EB6">
        <w:t>il devait renoncer à tout espoir de séduction</w:t>
      </w:r>
      <w:r w:rsidR="00C474C1">
        <w:t xml:space="preserve">, </w:t>
      </w:r>
      <w:r w:rsidRPr="00605EB6">
        <w:t>il se résigna</w:t>
      </w:r>
      <w:r w:rsidR="00C474C1">
        <w:t xml:space="preserve"> ; </w:t>
      </w:r>
      <w:r w:rsidRPr="00605EB6">
        <w:t>mais il se fit à lui-même le serment que</w:t>
      </w:r>
      <w:r w:rsidR="00C474C1">
        <w:t xml:space="preserve">, </w:t>
      </w:r>
      <w:r w:rsidRPr="00605EB6">
        <w:t>quand même</w:t>
      </w:r>
      <w:r w:rsidR="00C474C1">
        <w:t xml:space="preserve">, </w:t>
      </w:r>
      <w:r w:rsidRPr="00605EB6">
        <w:t>la jeune fille serait à lui</w:t>
      </w:r>
      <w:r w:rsidR="00C474C1">
        <w:t xml:space="preserve">. </w:t>
      </w:r>
      <w:r w:rsidRPr="00605EB6">
        <w:t>Dès lors</w:t>
      </w:r>
      <w:r w:rsidR="00C474C1">
        <w:t xml:space="preserve">, </w:t>
      </w:r>
      <w:r w:rsidRPr="00605EB6">
        <w:t xml:space="preserve">il songea </w:t>
      </w:r>
      <w:r w:rsidR="00195CEE">
        <w:t xml:space="preserve">à trouver le </w:t>
      </w:r>
      <w:r w:rsidRPr="00605EB6">
        <w:t>moyen de surprendre la malheureuse enfant</w:t>
      </w:r>
      <w:r w:rsidR="00C474C1">
        <w:t xml:space="preserve">, </w:t>
      </w:r>
      <w:r w:rsidRPr="00605EB6">
        <w:t xml:space="preserve">objet de ses </w:t>
      </w:r>
      <w:r w:rsidR="00195CEE">
        <w:t xml:space="preserve">honteuses et </w:t>
      </w:r>
      <w:r w:rsidRPr="00605EB6">
        <w:t>brutales convoitises</w:t>
      </w:r>
      <w:r w:rsidR="00C474C1">
        <w:t>.</w:t>
      </w:r>
    </w:p>
    <w:p w14:paraId="687BA551" w14:textId="08EE8D61" w:rsidR="00C474C1" w:rsidRDefault="00C52F4A" w:rsidP="00C52F4A">
      <w:r w:rsidRPr="00605EB6">
        <w:t>Il devait être parfaitement renseigné lorsque</w:t>
      </w:r>
      <w:r w:rsidR="00C474C1">
        <w:t xml:space="preserve">, </w:t>
      </w:r>
      <w:r w:rsidRPr="00605EB6">
        <w:t>la nuit venue</w:t>
      </w:r>
      <w:r w:rsidR="00C474C1">
        <w:t xml:space="preserve">, </w:t>
      </w:r>
      <w:r w:rsidRPr="00605EB6">
        <w:t>il s</w:t>
      </w:r>
      <w:r w:rsidR="00C474C1">
        <w:t>’</w:t>
      </w:r>
      <w:r w:rsidRPr="00605EB6">
        <w:t>était approché avec précaution de la maison du capitaine Vaillant et caché dans la haie du jardin</w:t>
      </w:r>
      <w:r w:rsidR="00C474C1">
        <w:t xml:space="preserve">. </w:t>
      </w:r>
      <w:r w:rsidRPr="00605EB6">
        <w:t>Évidemment</w:t>
      </w:r>
      <w:r w:rsidR="00C474C1">
        <w:t xml:space="preserve">, </w:t>
      </w:r>
      <w:r w:rsidRPr="00605EB6">
        <w:t>il savait que Jacques Vaillant était absent pour deux jours au moins</w:t>
      </w:r>
      <w:r w:rsidR="004540F3">
        <w:t> ;</w:t>
      </w:r>
      <w:r w:rsidR="00C474C1">
        <w:t xml:space="preserve"> </w:t>
      </w:r>
      <w:r w:rsidRPr="00605EB6">
        <w:t>que Jeanne était seule dans l</w:t>
      </w:r>
      <w:r w:rsidR="00C474C1">
        <w:t>’</w:t>
      </w:r>
      <w:r w:rsidRPr="00605EB6">
        <w:t>habitation et que</w:t>
      </w:r>
      <w:r w:rsidR="00C474C1">
        <w:t xml:space="preserve">, </w:t>
      </w:r>
      <w:r w:rsidRPr="00605EB6">
        <w:t>la chaleur étant suffocante</w:t>
      </w:r>
      <w:r w:rsidR="00C474C1">
        <w:t xml:space="preserve">, </w:t>
      </w:r>
      <w:r w:rsidRPr="00605EB6">
        <w:t>la jeune fille laisserait ouverte la fenêtre de sa chambre ainsi qu</w:t>
      </w:r>
      <w:r w:rsidR="00C474C1">
        <w:t>’</w:t>
      </w:r>
      <w:r w:rsidRPr="00605EB6">
        <w:t>elle en avait l</w:t>
      </w:r>
      <w:r w:rsidR="00C474C1">
        <w:t>’</w:t>
      </w:r>
      <w:r w:rsidRPr="00605EB6">
        <w:t>imprudente habitude</w:t>
      </w:r>
      <w:r w:rsidR="00C474C1">
        <w:t>.</w:t>
      </w:r>
    </w:p>
    <w:p w14:paraId="1AD9FC1D" w14:textId="77777777" w:rsidR="00C474C1" w:rsidRDefault="00C52F4A" w:rsidP="00C52F4A">
      <w:r w:rsidRPr="00605EB6">
        <w:t>Raoul de Simaise était prêt à mettre à exécution ce qu</w:t>
      </w:r>
      <w:r w:rsidR="00C474C1">
        <w:t>’</w:t>
      </w:r>
      <w:r w:rsidRPr="00605EB6">
        <w:t>il avait prémédité depuis longtemps déjà</w:t>
      </w:r>
      <w:r w:rsidR="00C474C1">
        <w:t xml:space="preserve"> ; </w:t>
      </w:r>
      <w:r w:rsidRPr="00605EB6">
        <w:t>il allait s</w:t>
      </w:r>
      <w:r w:rsidR="00C474C1">
        <w:t>’</w:t>
      </w:r>
      <w:r w:rsidRPr="00605EB6">
        <w:t xml:space="preserve">introduire </w:t>
      </w:r>
      <w:r w:rsidRPr="00605EB6">
        <w:lastRenderedPageBreak/>
        <w:t>dans la chambre de Jeanne comme un voleur</w:t>
      </w:r>
      <w:r w:rsidR="00C474C1">
        <w:t xml:space="preserve">, – </w:t>
      </w:r>
      <w:r w:rsidRPr="00605EB6">
        <w:t>un larron d</w:t>
      </w:r>
      <w:r w:rsidR="00C474C1">
        <w:t>’</w:t>
      </w:r>
      <w:r w:rsidRPr="00605EB6">
        <w:t>honneur n</w:t>
      </w:r>
      <w:r w:rsidR="00C474C1">
        <w:t>’</w:t>
      </w:r>
      <w:r w:rsidRPr="00605EB6">
        <w:t>est pas autre chose</w:t>
      </w:r>
      <w:r w:rsidR="00C474C1">
        <w:t> !</w:t>
      </w:r>
    </w:p>
    <w:p w14:paraId="7FD2016A" w14:textId="62493C34" w:rsidR="00C474C1" w:rsidRDefault="00C52F4A" w:rsidP="00C52F4A">
      <w:r w:rsidRPr="00605EB6">
        <w:t>Il ne pensait même pas</w:t>
      </w:r>
      <w:r w:rsidR="00C474C1">
        <w:t xml:space="preserve">, </w:t>
      </w:r>
      <w:r w:rsidRPr="00605EB6">
        <w:t>le jeune misérable</w:t>
      </w:r>
      <w:r w:rsidR="00C474C1">
        <w:t xml:space="preserve">, </w:t>
      </w:r>
      <w:r w:rsidRPr="00605EB6">
        <w:t>que tenter seulement l</w:t>
      </w:r>
      <w:r w:rsidR="00C474C1">
        <w:t>’</w:t>
      </w:r>
      <w:r w:rsidRPr="00605EB6">
        <w:t>escalade était un crime</w:t>
      </w:r>
      <w:r w:rsidR="00C474C1">
        <w:t xml:space="preserve">, </w:t>
      </w:r>
      <w:r w:rsidRPr="00605EB6">
        <w:t>et qu</w:t>
      </w:r>
      <w:r w:rsidR="00C474C1">
        <w:t>’</w:t>
      </w:r>
      <w:r w:rsidRPr="00605EB6">
        <w:t xml:space="preserve">aller plus avant dans </w:t>
      </w:r>
      <w:r w:rsidR="00343812">
        <w:t>c</w:t>
      </w:r>
      <w:r w:rsidR="00343812" w:rsidRPr="00605EB6">
        <w:t xml:space="preserve">es </w:t>
      </w:r>
      <w:r w:rsidRPr="00605EB6">
        <w:t>projets était une infamie</w:t>
      </w:r>
      <w:r w:rsidR="00C474C1">
        <w:t>.</w:t>
      </w:r>
    </w:p>
    <w:p w14:paraId="62FD446F" w14:textId="77777777" w:rsidR="00C474C1" w:rsidRDefault="00C52F4A" w:rsidP="00C52F4A">
      <w:r w:rsidRPr="00605EB6">
        <w:t>Non</w:t>
      </w:r>
      <w:r w:rsidR="00C474C1">
        <w:t xml:space="preserve">, </w:t>
      </w:r>
      <w:r w:rsidRPr="00605EB6">
        <w:t>il ne pensait pas à cela</w:t>
      </w:r>
      <w:r w:rsidR="00C474C1">
        <w:t xml:space="preserve">, </w:t>
      </w:r>
      <w:r w:rsidRPr="00605EB6">
        <w:t xml:space="preserve">car tous les sentiments honnêtes étaient </w:t>
      </w:r>
      <w:r w:rsidR="00343812">
        <w:t>pour l</w:t>
      </w:r>
      <w:r w:rsidR="00C474C1">
        <w:t>’</w:t>
      </w:r>
      <w:r w:rsidR="00343812">
        <w:t xml:space="preserve">instant </w:t>
      </w:r>
      <w:r w:rsidRPr="00605EB6">
        <w:t>éteints dans son cœur</w:t>
      </w:r>
      <w:r w:rsidR="00C474C1">
        <w:t>.</w:t>
      </w:r>
    </w:p>
    <w:p w14:paraId="45EEE50A" w14:textId="77777777" w:rsidR="00C474C1" w:rsidRDefault="00C52F4A" w:rsidP="00C52F4A">
      <w:r w:rsidRPr="005905A9">
        <w:t>Il ne voyait pas non plus ce qu</w:t>
      </w:r>
      <w:r w:rsidR="00C474C1">
        <w:t>’</w:t>
      </w:r>
      <w:r w:rsidRPr="005905A9">
        <w:t>il avait à craindre</w:t>
      </w:r>
      <w:r w:rsidR="00C474C1">
        <w:t xml:space="preserve">. </w:t>
      </w:r>
      <w:r w:rsidRPr="005905A9">
        <w:t>D</w:t>
      </w:r>
      <w:r w:rsidR="00C474C1">
        <w:t>’</w:t>
      </w:r>
      <w:r w:rsidRPr="005905A9">
        <w:t>ailleurs la nuit était noire</w:t>
      </w:r>
      <w:r w:rsidR="00C474C1">
        <w:t xml:space="preserve">, </w:t>
      </w:r>
      <w:r w:rsidRPr="005905A9">
        <w:t>Jeanne ne le reconnaîtrait pas</w:t>
      </w:r>
      <w:r w:rsidR="00C474C1">
        <w:t xml:space="preserve">, </w:t>
      </w:r>
      <w:r w:rsidRPr="005905A9">
        <w:t>et le lendemain</w:t>
      </w:r>
      <w:r w:rsidR="00C474C1">
        <w:t xml:space="preserve">, </w:t>
      </w:r>
      <w:r w:rsidRPr="005905A9">
        <w:t>à la première heure</w:t>
      </w:r>
      <w:r w:rsidR="00C474C1">
        <w:t xml:space="preserve">, </w:t>
      </w:r>
      <w:r w:rsidRPr="005905A9">
        <w:t>il filerait vers Paris</w:t>
      </w:r>
      <w:r w:rsidR="00C474C1">
        <w:t xml:space="preserve">. </w:t>
      </w:r>
      <w:r w:rsidRPr="005905A9">
        <w:t>Il avait aussi</w:t>
      </w:r>
      <w:r w:rsidRPr="00605EB6">
        <w:t xml:space="preserve"> prévu le cas où il pourrait juger nécessaire de se faire connaître</w:t>
      </w:r>
      <w:r w:rsidR="00C474C1">
        <w:t xml:space="preserve"> ; </w:t>
      </w:r>
      <w:r w:rsidRPr="00605EB6">
        <w:t>c</w:t>
      </w:r>
      <w:r w:rsidR="00C474C1">
        <w:t>’</w:t>
      </w:r>
      <w:r w:rsidRPr="00605EB6">
        <w:t>est qu</w:t>
      </w:r>
      <w:r w:rsidR="00C474C1">
        <w:t>’</w:t>
      </w:r>
      <w:r w:rsidRPr="00605EB6">
        <w:t>alors la jeune fille serait disposée à accepter ses propositions</w:t>
      </w:r>
      <w:r w:rsidR="00C474C1">
        <w:t>.</w:t>
      </w:r>
    </w:p>
    <w:p w14:paraId="35AF18CA" w14:textId="5429B5D7" w:rsidR="00C474C1" w:rsidRDefault="00C52F4A" w:rsidP="00C52F4A">
      <w:r w:rsidRPr="00605EB6">
        <w:t>Enfin</w:t>
      </w:r>
      <w:r w:rsidR="00C474C1">
        <w:t xml:space="preserve">, </w:t>
      </w:r>
      <w:r w:rsidRPr="00605EB6">
        <w:t>pour moins risquer d</w:t>
      </w:r>
      <w:r w:rsidR="00C474C1">
        <w:t>’</w:t>
      </w:r>
      <w:r w:rsidRPr="00605EB6">
        <w:t>être reconnu</w:t>
      </w:r>
      <w:r w:rsidR="00C474C1">
        <w:t xml:space="preserve">, </w:t>
      </w:r>
      <w:r w:rsidRPr="00605EB6">
        <w:t>pour éloigner les soupçons de Jeanne et égarer ses doutes</w:t>
      </w:r>
      <w:r w:rsidR="00C474C1">
        <w:t xml:space="preserve">, </w:t>
      </w:r>
      <w:r w:rsidRPr="00605EB6">
        <w:t>il s</w:t>
      </w:r>
      <w:r w:rsidR="00C474C1">
        <w:t>’</w:t>
      </w:r>
      <w:r w:rsidRPr="00605EB6">
        <w:t>était déguisé</w:t>
      </w:r>
      <w:r w:rsidR="00C474C1">
        <w:t xml:space="preserve">. </w:t>
      </w:r>
      <w:r w:rsidRPr="00605EB6">
        <w:t>Il avait endossé un gilet de laine de palefrenier</w:t>
      </w:r>
      <w:r w:rsidR="004540F3">
        <w:t> ;</w:t>
      </w:r>
      <w:r w:rsidR="00C474C1">
        <w:t xml:space="preserve"> </w:t>
      </w:r>
      <w:r w:rsidRPr="00605EB6">
        <w:t>attaché solidement sur sa tête une vieille perruque</w:t>
      </w:r>
      <w:r w:rsidR="00C474C1">
        <w:t xml:space="preserve">, </w:t>
      </w:r>
      <w:r w:rsidRPr="00605EB6">
        <w:t>trouvée dans un bahut du château</w:t>
      </w:r>
      <w:r w:rsidR="00C474C1">
        <w:t xml:space="preserve">, </w:t>
      </w:r>
      <w:r w:rsidRPr="00605EB6">
        <w:t>et mis ses pieds dans des chaussons de lisière</w:t>
      </w:r>
      <w:r w:rsidR="00C474C1">
        <w:t>.</w:t>
      </w:r>
    </w:p>
    <w:p w14:paraId="33BF350D" w14:textId="77777777" w:rsidR="00C474C1" w:rsidRDefault="00C52F4A" w:rsidP="00C52F4A">
      <w:r w:rsidRPr="00605EB6">
        <w:t>Quand il jugea le moment venu</w:t>
      </w:r>
      <w:r w:rsidR="00C474C1">
        <w:t xml:space="preserve">, </w:t>
      </w:r>
      <w:r w:rsidRPr="00605EB6">
        <w:t>il se leva</w:t>
      </w:r>
      <w:r w:rsidR="00C474C1">
        <w:t xml:space="preserve">, </w:t>
      </w:r>
      <w:r w:rsidRPr="00605EB6">
        <w:t>jeta autour de lui un coup d</w:t>
      </w:r>
      <w:r w:rsidR="00C474C1">
        <w:t>’</w:t>
      </w:r>
      <w:r w:rsidRPr="00605EB6">
        <w:t>œil rapide et alla prendre une échelle que Jacques Vaillant avait laissée à un prunier sur lequel il y avait encore des prunes</w:t>
      </w:r>
      <w:r w:rsidR="00C474C1">
        <w:t xml:space="preserve">. </w:t>
      </w:r>
      <w:r w:rsidRPr="00605EB6">
        <w:t>Avec sa charge</w:t>
      </w:r>
      <w:r w:rsidR="00C474C1">
        <w:t xml:space="preserve">, </w:t>
      </w:r>
      <w:r w:rsidRPr="00605EB6">
        <w:t>il marcha vers la maison et</w:t>
      </w:r>
      <w:r w:rsidR="00C474C1">
        <w:t xml:space="preserve">, </w:t>
      </w:r>
      <w:r w:rsidRPr="00605EB6">
        <w:t>sans bruit</w:t>
      </w:r>
      <w:r w:rsidR="00C474C1">
        <w:t xml:space="preserve">, </w:t>
      </w:r>
      <w:r w:rsidRPr="00605EB6">
        <w:t>il appuya l</w:t>
      </w:r>
      <w:r w:rsidR="00C474C1">
        <w:t>’</w:t>
      </w:r>
      <w:r w:rsidRPr="00605EB6">
        <w:t>échelle contre le mur</w:t>
      </w:r>
      <w:r w:rsidR="00C474C1">
        <w:t xml:space="preserve">, </w:t>
      </w:r>
      <w:r w:rsidRPr="00605EB6">
        <w:t>sous la fenêtre de Jeanne</w:t>
      </w:r>
      <w:r w:rsidR="00C474C1">
        <w:t>.</w:t>
      </w:r>
    </w:p>
    <w:p w14:paraId="785C9B5C" w14:textId="6099A6AF" w:rsidR="00C474C1" w:rsidRDefault="00C52F4A" w:rsidP="00C52F4A">
      <w:r w:rsidRPr="00605EB6">
        <w:t>Une seconde fois il regarda autour de lui</w:t>
      </w:r>
      <w:r w:rsidR="00C474C1">
        <w:t xml:space="preserve">, </w:t>
      </w:r>
      <w:r w:rsidRPr="00605EB6">
        <w:t>allongeant le cou</w:t>
      </w:r>
      <w:r w:rsidR="00C474C1">
        <w:t xml:space="preserve">, </w:t>
      </w:r>
      <w:r w:rsidRPr="00605EB6">
        <w:t>tendant l</w:t>
      </w:r>
      <w:r w:rsidR="00C474C1">
        <w:t>’</w:t>
      </w:r>
      <w:r w:rsidRPr="00605EB6">
        <w:t>oreille</w:t>
      </w:r>
      <w:r w:rsidR="00C474C1">
        <w:t xml:space="preserve">. </w:t>
      </w:r>
      <w:r w:rsidRPr="00605EB6">
        <w:t>Il ne vit rien</w:t>
      </w:r>
      <w:r w:rsidR="00C474C1">
        <w:t xml:space="preserve">, </w:t>
      </w:r>
      <w:r w:rsidRPr="00605EB6">
        <w:t>n</w:t>
      </w:r>
      <w:r w:rsidR="00C474C1">
        <w:t>’</w:t>
      </w:r>
      <w:r w:rsidRPr="00605EB6">
        <w:t>entendit rien que le cri monotone des grillons</w:t>
      </w:r>
      <w:r w:rsidR="00C474C1">
        <w:t xml:space="preserve">. </w:t>
      </w:r>
      <w:r w:rsidRPr="00605EB6">
        <w:t>Certain</w:t>
      </w:r>
      <w:r w:rsidR="00C474C1">
        <w:t xml:space="preserve">, </w:t>
      </w:r>
      <w:r w:rsidRPr="00605EB6">
        <w:t>d</w:t>
      </w:r>
      <w:r w:rsidR="00C474C1">
        <w:t>’</w:t>
      </w:r>
      <w:r w:rsidRPr="00605EB6">
        <w:t>ailleurs</w:t>
      </w:r>
      <w:r w:rsidR="00C474C1">
        <w:t xml:space="preserve">, </w:t>
      </w:r>
      <w:r w:rsidRPr="00605EB6">
        <w:t>que tout le monde à Mareille était couché</w:t>
      </w:r>
      <w:r w:rsidR="00C474C1">
        <w:t xml:space="preserve">, </w:t>
      </w:r>
      <w:r w:rsidRPr="00605EB6">
        <w:t>qu</w:t>
      </w:r>
      <w:r w:rsidR="00C474C1">
        <w:t>’</w:t>
      </w:r>
      <w:r w:rsidRPr="00605EB6">
        <w:t>il était bien seul</w:t>
      </w:r>
      <w:r w:rsidR="00C474C1">
        <w:t xml:space="preserve">, </w:t>
      </w:r>
      <w:r w:rsidRPr="00605EB6">
        <w:t>que personne ne pouvait le voir</w:t>
      </w:r>
      <w:r w:rsidR="00C474C1">
        <w:t xml:space="preserve">, </w:t>
      </w:r>
      <w:r w:rsidRPr="00605EB6">
        <w:t>il n</w:t>
      </w:r>
      <w:r w:rsidR="00C474C1">
        <w:t>’</w:t>
      </w:r>
      <w:r w:rsidRPr="00605EB6">
        <w:t>hésita plus</w:t>
      </w:r>
      <w:r w:rsidR="00C474C1">
        <w:t xml:space="preserve">. </w:t>
      </w:r>
      <w:r w:rsidR="005905A9">
        <w:t>I</w:t>
      </w:r>
      <w:r w:rsidRPr="00605EB6">
        <w:t>l monta</w:t>
      </w:r>
      <w:r w:rsidR="00C474C1">
        <w:t>.</w:t>
      </w:r>
    </w:p>
    <w:p w14:paraId="71BDC52A" w14:textId="77777777" w:rsidR="00C474C1" w:rsidRDefault="00C52F4A" w:rsidP="00C52F4A">
      <w:r w:rsidRPr="00605EB6">
        <w:lastRenderedPageBreak/>
        <w:t>Quand sa tête arriva à la hauteur de la fenêtre</w:t>
      </w:r>
      <w:r w:rsidR="00C474C1">
        <w:t xml:space="preserve">, </w:t>
      </w:r>
      <w:r w:rsidRPr="00605EB6">
        <w:t>il écarta doucement la jalousie</w:t>
      </w:r>
      <w:r w:rsidR="00C474C1">
        <w:t xml:space="preserve">, </w:t>
      </w:r>
      <w:r w:rsidRPr="00605EB6">
        <w:t>puis il continua à monter</w:t>
      </w:r>
      <w:r w:rsidR="00C474C1">
        <w:t xml:space="preserve"> ; </w:t>
      </w:r>
      <w:r w:rsidRPr="00605EB6">
        <w:t>au fur et à mesure</w:t>
      </w:r>
      <w:r w:rsidR="00C474C1">
        <w:t xml:space="preserve">, </w:t>
      </w:r>
      <w:r w:rsidRPr="00605EB6">
        <w:t>la jalousie glissait sur son dos</w:t>
      </w:r>
      <w:r w:rsidR="00C474C1">
        <w:t>.</w:t>
      </w:r>
    </w:p>
    <w:p w14:paraId="2D5AFE97" w14:textId="77777777" w:rsidR="00C474C1" w:rsidRDefault="00C52F4A" w:rsidP="00C52F4A">
      <w:r w:rsidRPr="00605EB6">
        <w:t>Un grognement sourd se fit entendre</w:t>
      </w:r>
      <w:r w:rsidR="00C474C1">
        <w:t xml:space="preserve">. </w:t>
      </w:r>
      <w:r w:rsidRPr="00605EB6">
        <w:t>Fidèle venait de se réveiller</w:t>
      </w:r>
      <w:r w:rsidR="00C474C1">
        <w:t>.</w:t>
      </w:r>
    </w:p>
    <w:p w14:paraId="04977B70" w14:textId="77777777" w:rsidR="00C474C1" w:rsidRDefault="00C52F4A" w:rsidP="00C52F4A">
      <w:r w:rsidRPr="00605EB6">
        <w:t>Un molosse aurait peut-être fait reculer Raoul</w:t>
      </w:r>
      <w:r w:rsidR="00C474C1">
        <w:t xml:space="preserve"> ; </w:t>
      </w:r>
      <w:r w:rsidRPr="00605EB6">
        <w:t>un tout petit roquet ne pouvait pas faire beaucoup</w:t>
      </w:r>
      <w:r w:rsidR="00C474C1">
        <w:t xml:space="preserve">, </w:t>
      </w:r>
      <w:r w:rsidRPr="00605EB6">
        <w:t>malgré son dévouement à sa maîtresse et ses dents bien aiguisées</w:t>
      </w:r>
      <w:r w:rsidR="00C474C1">
        <w:t xml:space="preserve">. </w:t>
      </w:r>
      <w:r w:rsidRPr="00605EB6">
        <w:t>Cependant il s</w:t>
      </w:r>
      <w:r w:rsidR="00C474C1">
        <w:t>’</w:t>
      </w:r>
      <w:r w:rsidRPr="00605EB6">
        <w:t>était dressé sur ses quatre pattes</w:t>
      </w:r>
      <w:r w:rsidR="00C474C1">
        <w:t xml:space="preserve"> : </w:t>
      </w:r>
      <w:r w:rsidRPr="00605EB6">
        <w:t>voyant ce corps dans l</w:t>
      </w:r>
      <w:r w:rsidR="00C474C1">
        <w:t>’</w:t>
      </w:r>
      <w:r w:rsidRPr="00605EB6">
        <w:t>encadrement de la fenêtre</w:t>
      </w:r>
      <w:r w:rsidR="00C474C1">
        <w:t xml:space="preserve">, </w:t>
      </w:r>
      <w:r w:rsidRPr="00605EB6">
        <w:t>il se mit à aboyer furieusement</w:t>
      </w:r>
      <w:r w:rsidR="00C474C1">
        <w:t xml:space="preserve">, </w:t>
      </w:r>
      <w:r w:rsidRPr="00605EB6">
        <w:t>sans doute pour réveiller Jeanne</w:t>
      </w:r>
      <w:r w:rsidR="00C474C1">
        <w:t xml:space="preserve">. </w:t>
      </w:r>
      <w:r w:rsidRPr="00605EB6">
        <w:t>Mais elle dormait trop profondément</w:t>
      </w:r>
      <w:r w:rsidR="00C474C1">
        <w:t xml:space="preserve">. </w:t>
      </w:r>
      <w:r w:rsidRPr="00605EB6">
        <w:t>Et puis</w:t>
      </w:r>
      <w:r w:rsidR="00C474C1">
        <w:t xml:space="preserve">, </w:t>
      </w:r>
      <w:r w:rsidRPr="00605EB6">
        <w:t>au même instant</w:t>
      </w:r>
      <w:r w:rsidR="00C474C1">
        <w:t xml:space="preserve">, </w:t>
      </w:r>
      <w:r w:rsidRPr="00605EB6">
        <w:t>le tonnerre se mit à gronder et couvrit la voix du vigilant animal</w:t>
      </w:r>
      <w:r w:rsidR="00C474C1">
        <w:t>.</w:t>
      </w:r>
    </w:p>
    <w:p w14:paraId="0BD89175" w14:textId="77777777" w:rsidR="00C474C1" w:rsidRDefault="00C52F4A" w:rsidP="00C52F4A">
      <w:r w:rsidRPr="00605EB6">
        <w:t>Raoul profita du bruit pour enjamber la barre d</w:t>
      </w:r>
      <w:r w:rsidR="00C474C1">
        <w:t>’</w:t>
      </w:r>
      <w:r w:rsidRPr="00605EB6">
        <w:t>appui de la fenêtre et sauter dans la chambre</w:t>
      </w:r>
      <w:r w:rsidR="00C474C1">
        <w:t>.</w:t>
      </w:r>
    </w:p>
    <w:p w14:paraId="52AD43D8" w14:textId="36083F5E" w:rsidR="00C474C1" w:rsidRDefault="00C52F4A" w:rsidP="00C52F4A">
      <w:r w:rsidRPr="00605EB6">
        <w:t>Fidèle bondit sur lui et resta suspendu</w:t>
      </w:r>
      <w:r w:rsidR="00C474C1">
        <w:t xml:space="preserve">, </w:t>
      </w:r>
      <w:r w:rsidRPr="00605EB6">
        <w:t>les dents accrochées au gilet de laine</w:t>
      </w:r>
      <w:r w:rsidR="00C474C1">
        <w:t xml:space="preserve">, </w:t>
      </w:r>
      <w:r w:rsidRPr="00605EB6">
        <w:t>qu</w:t>
      </w:r>
      <w:r w:rsidR="00C474C1">
        <w:t>’</w:t>
      </w:r>
      <w:r w:rsidRPr="00605EB6">
        <w:t>il avait seulement saisi</w:t>
      </w:r>
      <w:r w:rsidR="00C474C1">
        <w:t xml:space="preserve">. </w:t>
      </w:r>
      <w:r w:rsidRPr="00605EB6">
        <w:t>Ce faible ennemi n</w:t>
      </w:r>
      <w:r w:rsidR="00C474C1">
        <w:t>’</w:t>
      </w:r>
      <w:r w:rsidRPr="00605EB6">
        <w:t>était pas bien redoutable</w:t>
      </w:r>
      <w:r w:rsidR="004540F3">
        <w:t> ;</w:t>
      </w:r>
      <w:r w:rsidR="00C474C1">
        <w:t xml:space="preserve"> </w:t>
      </w:r>
      <w:r w:rsidRPr="005154DB">
        <w:t>mais Raoul ne tenait nullement à être mordu</w:t>
      </w:r>
      <w:r w:rsidR="00C474C1">
        <w:t xml:space="preserve">. </w:t>
      </w:r>
      <w:r w:rsidRPr="005154DB">
        <w:t>Il fallait donc commencer par se débarrasser de l</w:t>
      </w:r>
      <w:r w:rsidR="00C474C1">
        <w:t>’</w:t>
      </w:r>
      <w:r w:rsidRPr="005154DB">
        <w:t>animal</w:t>
      </w:r>
      <w:r w:rsidR="00C474C1">
        <w:t xml:space="preserve">. </w:t>
      </w:r>
      <w:r w:rsidRPr="005154DB">
        <w:t>Lestement il lui prit le cou entre ses mains et serra</w:t>
      </w:r>
      <w:r w:rsidRPr="00605EB6">
        <w:t xml:space="preserve"> de toutes ses forces</w:t>
      </w:r>
      <w:r w:rsidR="00C474C1">
        <w:t xml:space="preserve">. </w:t>
      </w:r>
      <w:r w:rsidRPr="00605EB6">
        <w:t>Le pauvre Fidèle n</w:t>
      </w:r>
      <w:r w:rsidR="00C474C1">
        <w:t>’</w:t>
      </w:r>
      <w:r w:rsidRPr="00605EB6">
        <w:t>eut que le temps de pousser une plainte</w:t>
      </w:r>
      <w:r w:rsidR="004540F3">
        <w:t>,</w:t>
      </w:r>
      <w:r w:rsidR="00C474C1">
        <w:t xml:space="preserve"> </w:t>
      </w:r>
      <w:r w:rsidRPr="00605EB6">
        <w:t>les sons ne purent plus sortir de sa gorge</w:t>
      </w:r>
      <w:r w:rsidR="00C474C1">
        <w:t xml:space="preserve"> ; </w:t>
      </w:r>
      <w:r w:rsidRPr="00605EB6">
        <w:t>il se mit à jouer des pattes</w:t>
      </w:r>
      <w:r w:rsidR="00C474C1">
        <w:t xml:space="preserve">, </w:t>
      </w:r>
      <w:r w:rsidRPr="00605EB6">
        <w:t>à se ployer</w:t>
      </w:r>
      <w:r w:rsidR="00C474C1">
        <w:t xml:space="preserve">, </w:t>
      </w:r>
      <w:r w:rsidRPr="00605EB6">
        <w:t>à se tortiller</w:t>
      </w:r>
      <w:r w:rsidR="00C474C1">
        <w:t xml:space="preserve">, </w:t>
      </w:r>
      <w:r w:rsidRPr="00605EB6">
        <w:t>faisant des efforts désespérés pour échapper à l</w:t>
      </w:r>
      <w:r w:rsidR="00C474C1">
        <w:t>’</w:t>
      </w:r>
      <w:r w:rsidRPr="00605EB6">
        <w:t>étranglement</w:t>
      </w:r>
      <w:r w:rsidR="00C474C1">
        <w:t xml:space="preserve">. </w:t>
      </w:r>
      <w:r w:rsidRPr="00605EB6">
        <w:t>Hélas</w:t>
      </w:r>
      <w:r w:rsidR="00C474C1">
        <w:t xml:space="preserve"> ! </w:t>
      </w:r>
      <w:r w:rsidRPr="00605EB6">
        <w:t>tout fut inutile</w:t>
      </w:r>
      <w:r w:rsidR="00C474C1">
        <w:t xml:space="preserve">, </w:t>
      </w:r>
      <w:r w:rsidRPr="00605EB6">
        <w:t>son ennemi le tenait bien et serrait toujours plus fort</w:t>
      </w:r>
      <w:r w:rsidR="00C474C1">
        <w:t xml:space="preserve">. </w:t>
      </w:r>
      <w:r w:rsidRPr="00605EB6">
        <w:t>Le pauvre Fidèle eut une dernière convulsion et ne bougea plus</w:t>
      </w:r>
      <w:r w:rsidR="00C474C1">
        <w:t xml:space="preserve">. </w:t>
      </w:r>
      <w:r w:rsidRPr="00605EB6">
        <w:t>Il était mort</w:t>
      </w:r>
      <w:r w:rsidR="00C474C1">
        <w:t xml:space="preserve"> ! </w:t>
      </w:r>
      <w:r w:rsidRPr="00605EB6">
        <w:t>Son meurtrier le jeta de côté</w:t>
      </w:r>
      <w:r w:rsidR="00C474C1">
        <w:t>.</w:t>
      </w:r>
    </w:p>
    <w:p w14:paraId="0378EE50" w14:textId="77777777" w:rsidR="00C474C1" w:rsidRDefault="00C52F4A" w:rsidP="00C52F4A">
      <w:r w:rsidRPr="00605EB6">
        <w:t>La jeune fille venait enfin de sortir de son lourd sommeil et d</w:t>
      </w:r>
      <w:r w:rsidR="00C474C1">
        <w:t>’</w:t>
      </w:r>
      <w:r w:rsidRPr="00605EB6">
        <w:t>ouvrir les yeux</w:t>
      </w:r>
      <w:r w:rsidR="00C474C1">
        <w:t>.</w:t>
      </w:r>
    </w:p>
    <w:p w14:paraId="31AE64A0" w14:textId="77777777" w:rsidR="00C474C1" w:rsidRDefault="00C52F4A" w:rsidP="00C52F4A">
      <w:r w:rsidRPr="00605EB6">
        <w:lastRenderedPageBreak/>
        <w:t>À la lueur livide d</w:t>
      </w:r>
      <w:r w:rsidR="00C474C1">
        <w:t>’</w:t>
      </w:r>
      <w:r w:rsidRPr="00605EB6">
        <w:t>un éclair</w:t>
      </w:r>
      <w:r w:rsidR="00C474C1">
        <w:t xml:space="preserve">, </w:t>
      </w:r>
      <w:r w:rsidRPr="00605EB6">
        <w:t>elle vit un homme dans sa chambre</w:t>
      </w:r>
      <w:r w:rsidR="00C474C1">
        <w:t xml:space="preserve">. </w:t>
      </w:r>
      <w:r w:rsidRPr="00605EB6">
        <w:t>Elle ne le reconnut pas</w:t>
      </w:r>
      <w:r w:rsidR="00C474C1">
        <w:t xml:space="preserve"> ; </w:t>
      </w:r>
      <w:r w:rsidRPr="00605EB6">
        <w:t>elle remarqua seulement qu</w:t>
      </w:r>
      <w:r w:rsidR="00C474C1">
        <w:t>’</w:t>
      </w:r>
      <w:r w:rsidRPr="00605EB6">
        <w:t>il avait une tête énorme</w:t>
      </w:r>
      <w:r w:rsidR="00C474C1">
        <w:t xml:space="preserve">, </w:t>
      </w:r>
      <w:r w:rsidRPr="00605EB6">
        <w:t>de longs cheveux qui pendaient autour de son cou et cachaient la moitié de son visage</w:t>
      </w:r>
      <w:r w:rsidR="00C474C1">
        <w:t xml:space="preserve">, </w:t>
      </w:r>
      <w:r w:rsidRPr="00605EB6">
        <w:t>et il lui parut avoir une taille de géant</w:t>
      </w:r>
      <w:r w:rsidR="00C474C1">
        <w:t>.</w:t>
      </w:r>
    </w:p>
    <w:p w14:paraId="48F90AB1" w14:textId="77777777" w:rsidR="00C474C1" w:rsidRDefault="00C52F4A" w:rsidP="00C52F4A">
      <w:r w:rsidRPr="00605EB6">
        <w:t>Elle poussa un cri rauque</w:t>
      </w:r>
      <w:r w:rsidR="00C474C1">
        <w:t xml:space="preserve">, </w:t>
      </w:r>
      <w:r w:rsidRPr="00605EB6">
        <w:t>étranglé</w:t>
      </w:r>
      <w:r w:rsidR="00C474C1">
        <w:t xml:space="preserve">. </w:t>
      </w:r>
      <w:r w:rsidRPr="00605EB6">
        <w:t>Folle d</w:t>
      </w:r>
      <w:r w:rsidR="00C474C1">
        <w:t>’</w:t>
      </w:r>
      <w:r w:rsidRPr="00605EB6">
        <w:t>épouvante</w:t>
      </w:r>
      <w:r w:rsidR="00C474C1">
        <w:t xml:space="preserve">, </w:t>
      </w:r>
      <w:r w:rsidRPr="00605EB6">
        <w:t>elle sauta à bas du lit et se précipita vers la porte en criant</w:t>
      </w:r>
      <w:r w:rsidR="00C474C1">
        <w:t> :</w:t>
      </w:r>
    </w:p>
    <w:p w14:paraId="6F34891E" w14:textId="029A20E1" w:rsidR="00C474C1" w:rsidRDefault="0094609C" w:rsidP="00C52F4A">
      <w:r>
        <w:t>— </w:t>
      </w:r>
      <w:r w:rsidR="00C52F4A" w:rsidRPr="00605EB6">
        <w:t>Au voleur</w:t>
      </w:r>
      <w:r w:rsidR="00C474C1">
        <w:t xml:space="preserve"> !… </w:t>
      </w:r>
      <w:r w:rsidR="00C52F4A" w:rsidRPr="00605EB6">
        <w:t>À l</w:t>
      </w:r>
      <w:r w:rsidR="00C474C1">
        <w:t>’</w:t>
      </w:r>
      <w:r w:rsidR="00C52F4A" w:rsidRPr="00605EB6">
        <w:t>assassin</w:t>
      </w:r>
      <w:r w:rsidR="00C474C1">
        <w:t xml:space="preserve"> !… </w:t>
      </w:r>
      <w:r w:rsidR="00C52F4A" w:rsidRPr="00605EB6">
        <w:t>Au secours</w:t>
      </w:r>
      <w:r w:rsidR="00C474C1">
        <w:t> !…</w:t>
      </w:r>
    </w:p>
    <w:p w14:paraId="57A7E244" w14:textId="77777777" w:rsidR="00C474C1" w:rsidRDefault="00C52F4A" w:rsidP="00C52F4A">
      <w:r w:rsidRPr="00605EB6">
        <w:t>Raoul s</w:t>
      </w:r>
      <w:r w:rsidR="00C474C1">
        <w:t>’</w:t>
      </w:r>
      <w:r w:rsidRPr="00605EB6">
        <w:t>élança sur elle et la saisit à bras-le-corps</w:t>
      </w:r>
      <w:r w:rsidR="00C474C1">
        <w:t>.</w:t>
      </w:r>
    </w:p>
    <w:p w14:paraId="41E5CBD0" w14:textId="77777777" w:rsidR="00C474C1" w:rsidRDefault="00C52F4A" w:rsidP="00C52F4A">
      <w:r w:rsidRPr="00605EB6">
        <w:t>Il y eut un moment de lutte horrible</w:t>
      </w:r>
      <w:r w:rsidR="00C474C1">
        <w:t>.</w:t>
      </w:r>
    </w:p>
    <w:p w14:paraId="5C8250D2" w14:textId="77777777" w:rsidR="00C474C1" w:rsidRDefault="00C52F4A" w:rsidP="00C52F4A">
      <w:r w:rsidRPr="00605EB6">
        <w:t>Jeanne se défendait contre le misérable avec l</w:t>
      </w:r>
      <w:r w:rsidR="00C474C1">
        <w:t>’</w:t>
      </w:r>
      <w:r w:rsidRPr="00605EB6">
        <w:t>énergie du désespoir</w:t>
      </w:r>
      <w:r w:rsidR="00C474C1">
        <w:t xml:space="preserve">. </w:t>
      </w:r>
      <w:r w:rsidRPr="00605EB6">
        <w:t>En vain elle voulait crier</w:t>
      </w:r>
      <w:r w:rsidR="00C474C1">
        <w:t xml:space="preserve">, </w:t>
      </w:r>
      <w:r w:rsidRPr="00605EB6">
        <w:t>appeler encore</w:t>
      </w:r>
      <w:r w:rsidR="00C474C1">
        <w:t xml:space="preserve">, </w:t>
      </w:r>
      <w:r w:rsidRPr="00605EB6">
        <w:t>elle ne le pouvait plus</w:t>
      </w:r>
      <w:r w:rsidR="00C474C1">
        <w:t xml:space="preserve">. </w:t>
      </w:r>
      <w:r w:rsidRPr="00605EB6">
        <w:t>Son sang se glaçait dans ses veines</w:t>
      </w:r>
      <w:r w:rsidR="00C474C1">
        <w:t xml:space="preserve">, </w:t>
      </w:r>
      <w:r w:rsidRPr="00605EB6">
        <w:t>la respiration lui manquait</w:t>
      </w:r>
      <w:r w:rsidR="00C474C1">
        <w:t xml:space="preserve">. </w:t>
      </w:r>
      <w:r w:rsidRPr="00605EB6">
        <w:t>À la fin elle resta inerte entre les bras de son ennemi</w:t>
      </w:r>
      <w:r w:rsidR="00C474C1">
        <w:t xml:space="preserve"> ; </w:t>
      </w:r>
      <w:r w:rsidRPr="00605EB6">
        <w:t>elle avait perdu connaissance</w:t>
      </w:r>
      <w:r w:rsidR="00C474C1">
        <w:t>.</w:t>
      </w:r>
    </w:p>
    <w:p w14:paraId="1844E04E" w14:textId="77777777" w:rsidR="00C474C1" w:rsidRDefault="00C52F4A" w:rsidP="00C52F4A">
      <w:r w:rsidRPr="00605EB6">
        <w:t>Le lâche laissa échapper une exclamation de triomphe</w:t>
      </w:r>
      <w:r w:rsidR="00C474C1">
        <w:t xml:space="preserve">. </w:t>
      </w:r>
      <w:r w:rsidRPr="00605EB6">
        <w:t>La malheureuse Jeanne</w:t>
      </w:r>
      <w:r w:rsidR="00C474C1">
        <w:t xml:space="preserve">, </w:t>
      </w:r>
      <w:r w:rsidRPr="00605EB6">
        <w:t>ne pouvant plus se défendre maintenant</w:t>
      </w:r>
      <w:r w:rsidR="00C474C1">
        <w:t xml:space="preserve">, </w:t>
      </w:r>
      <w:r w:rsidRPr="00605EB6">
        <w:t>était en son pouvoir</w:t>
      </w:r>
      <w:r w:rsidR="00C474C1">
        <w:t xml:space="preserve"> ! </w:t>
      </w:r>
      <w:r w:rsidRPr="00605EB6">
        <w:t>Il la souleva et la porta sur le lit</w:t>
      </w:r>
      <w:r w:rsidR="00C474C1">
        <w:t>.</w:t>
      </w:r>
    </w:p>
    <w:p w14:paraId="1CA60C46" w14:textId="77777777" w:rsidR="00C474C1" w:rsidRDefault="00C52F4A" w:rsidP="00C52F4A">
      <w:r w:rsidRPr="00605EB6">
        <w:t>À ce moment</w:t>
      </w:r>
      <w:r w:rsidR="00C474C1">
        <w:t xml:space="preserve">, </w:t>
      </w:r>
      <w:r w:rsidRPr="00605EB6">
        <w:t>un grognement rauque</w:t>
      </w:r>
      <w:r w:rsidR="00C474C1">
        <w:t xml:space="preserve">, </w:t>
      </w:r>
      <w:r w:rsidRPr="00605EB6">
        <w:t>effrayant</w:t>
      </w:r>
      <w:r w:rsidR="00C474C1">
        <w:t xml:space="preserve">, </w:t>
      </w:r>
      <w:r w:rsidRPr="00605EB6">
        <w:t>qui n</w:t>
      </w:r>
      <w:r w:rsidR="00C474C1">
        <w:t>’</w:t>
      </w:r>
      <w:r w:rsidRPr="00605EB6">
        <w:t>était plus celui d</w:t>
      </w:r>
      <w:r w:rsidR="00C474C1">
        <w:t>’</w:t>
      </w:r>
      <w:r w:rsidRPr="00605EB6">
        <w:t>un chien</w:t>
      </w:r>
      <w:r w:rsidR="00C474C1">
        <w:t xml:space="preserve">, </w:t>
      </w:r>
      <w:r w:rsidRPr="00605EB6">
        <w:t>cette fois</w:t>
      </w:r>
      <w:r w:rsidR="00C474C1">
        <w:t xml:space="preserve">, </w:t>
      </w:r>
      <w:r w:rsidRPr="00605EB6">
        <w:t>retentit au dehors</w:t>
      </w:r>
      <w:r w:rsidR="00C474C1">
        <w:t xml:space="preserve">, </w:t>
      </w:r>
      <w:r w:rsidRPr="00605EB6">
        <w:t>se mêlant aux éclats de la foudre et les dominant</w:t>
      </w:r>
      <w:r w:rsidR="00C474C1">
        <w:t xml:space="preserve">. </w:t>
      </w:r>
      <w:r w:rsidRPr="00605EB6">
        <w:t>La jalousie fut violemment arrachée</w:t>
      </w:r>
      <w:r w:rsidR="00C474C1">
        <w:t xml:space="preserve">, </w:t>
      </w:r>
      <w:r w:rsidRPr="00605EB6">
        <w:t>et un nouveau personnage bondit au milieu de la chambre</w:t>
      </w:r>
      <w:r w:rsidR="00C474C1">
        <w:t>.</w:t>
      </w:r>
    </w:p>
    <w:p w14:paraId="71895D51" w14:textId="77777777" w:rsidR="00C474C1" w:rsidRDefault="00C52F4A" w:rsidP="00C52F4A">
      <w:r w:rsidRPr="00605EB6">
        <w:t>C</w:t>
      </w:r>
      <w:r w:rsidR="00C474C1">
        <w:t>’</w:t>
      </w:r>
      <w:r w:rsidRPr="00605EB6">
        <w:t>était Jean Loup</w:t>
      </w:r>
      <w:r w:rsidR="00C474C1">
        <w:t> !</w:t>
      </w:r>
    </w:p>
    <w:p w14:paraId="1BC5BEA9" w14:textId="77777777" w:rsidR="00C474C1" w:rsidRDefault="00C52F4A" w:rsidP="00C52F4A">
      <w:r w:rsidRPr="00605EB6">
        <w:t>Comment se trouvait-il là</w:t>
      </w:r>
      <w:r w:rsidR="00C474C1">
        <w:t xml:space="preserve">, </w:t>
      </w:r>
      <w:r w:rsidRPr="00605EB6">
        <w:t>à cet instant suprême</w:t>
      </w:r>
      <w:r w:rsidR="00C474C1">
        <w:t xml:space="preserve">, </w:t>
      </w:r>
      <w:r w:rsidRPr="00605EB6">
        <w:t>pour défendre</w:t>
      </w:r>
      <w:r w:rsidR="00C474C1">
        <w:t xml:space="preserve">, </w:t>
      </w:r>
      <w:r w:rsidRPr="00605EB6">
        <w:t>pour sauver la fiancée de son ami Jacques Grandin</w:t>
      </w:r>
      <w:r w:rsidR="00C474C1">
        <w:t> ?</w:t>
      </w:r>
    </w:p>
    <w:p w14:paraId="2BFA26B5" w14:textId="77777777" w:rsidR="00C474C1" w:rsidRDefault="00C52F4A" w:rsidP="00C52F4A">
      <w:r w:rsidRPr="00605EB6">
        <w:lastRenderedPageBreak/>
        <w:t>Jean Loup</w:t>
      </w:r>
      <w:r w:rsidR="00C474C1">
        <w:t xml:space="preserve">, </w:t>
      </w:r>
      <w:r w:rsidRPr="00605EB6">
        <w:t>avec son instinct de sauvage</w:t>
      </w:r>
      <w:r w:rsidR="00C474C1">
        <w:t xml:space="preserve">, </w:t>
      </w:r>
      <w:r w:rsidRPr="00605EB6">
        <w:t>avait deviné les mauvaises intentions de Raoul de Simaise</w:t>
      </w:r>
      <w:r w:rsidR="00C474C1">
        <w:t xml:space="preserve">, </w:t>
      </w:r>
      <w:r w:rsidRPr="00605EB6">
        <w:t>et depuis</w:t>
      </w:r>
      <w:r w:rsidR="00C474C1">
        <w:t xml:space="preserve">, </w:t>
      </w:r>
      <w:r w:rsidRPr="00605EB6">
        <w:t>sans qu</w:t>
      </w:r>
      <w:r w:rsidR="00C474C1">
        <w:t>’</w:t>
      </w:r>
      <w:r w:rsidRPr="00605EB6">
        <w:t>elle pût s</w:t>
      </w:r>
      <w:r w:rsidR="00C474C1">
        <w:t>’</w:t>
      </w:r>
      <w:r w:rsidRPr="00605EB6">
        <w:t>en douter</w:t>
      </w:r>
      <w:r w:rsidR="00C474C1">
        <w:t xml:space="preserve">, </w:t>
      </w:r>
      <w:r w:rsidRPr="00605EB6">
        <w:t>il avait veillé sur Jeanne</w:t>
      </w:r>
      <w:r w:rsidR="00C474C1">
        <w:t xml:space="preserve">. </w:t>
      </w:r>
      <w:r w:rsidRPr="00605EB6">
        <w:t>Le soir</w:t>
      </w:r>
      <w:r w:rsidR="00C474C1">
        <w:t xml:space="preserve">, </w:t>
      </w:r>
      <w:r w:rsidRPr="00605EB6">
        <w:t>il avait vu Raoul sortir furtivement du parc de Vaucourt</w:t>
      </w:r>
      <w:r w:rsidR="00C474C1">
        <w:t xml:space="preserve">, </w:t>
      </w:r>
      <w:r w:rsidRPr="00605EB6">
        <w:t>déguisé ainsi que nous l</w:t>
      </w:r>
      <w:r w:rsidR="00C474C1">
        <w:t>’</w:t>
      </w:r>
      <w:r w:rsidRPr="00605EB6">
        <w:t>avons dit</w:t>
      </w:r>
      <w:r w:rsidR="00C474C1">
        <w:t xml:space="preserve">. </w:t>
      </w:r>
      <w:r w:rsidRPr="00605EB6">
        <w:t>Cela le surprit et l</w:t>
      </w:r>
      <w:r w:rsidR="00C474C1">
        <w:t>’</w:t>
      </w:r>
      <w:r w:rsidRPr="00605EB6">
        <w:t>amena à penser que le jeune homme avait en tête quelque mauvais dessein</w:t>
      </w:r>
      <w:r w:rsidR="00C474C1">
        <w:t xml:space="preserve">. </w:t>
      </w:r>
      <w:r w:rsidRPr="00605EB6">
        <w:t>Il voulut savoir</w:t>
      </w:r>
      <w:r w:rsidR="00C474C1">
        <w:t xml:space="preserve">. </w:t>
      </w:r>
      <w:r w:rsidRPr="00605EB6">
        <w:t>Il le suivit</w:t>
      </w:r>
      <w:r w:rsidR="00C474C1">
        <w:t xml:space="preserve">. </w:t>
      </w:r>
      <w:r w:rsidRPr="00605EB6">
        <w:t>Et pendant que Raoul se tenait caché dans la haie du jardin</w:t>
      </w:r>
      <w:r w:rsidR="00C474C1">
        <w:t xml:space="preserve">, </w:t>
      </w:r>
      <w:r w:rsidRPr="00605EB6">
        <w:t>il était caché lui-même au milieu d</w:t>
      </w:r>
      <w:r w:rsidR="00C474C1">
        <w:t>’</w:t>
      </w:r>
      <w:r w:rsidRPr="00605EB6">
        <w:t>un champ de sarrasin</w:t>
      </w:r>
      <w:r w:rsidR="00C474C1">
        <w:t>.</w:t>
      </w:r>
    </w:p>
    <w:p w14:paraId="77684023" w14:textId="77777777" w:rsidR="00C474C1" w:rsidRDefault="00C52F4A" w:rsidP="00C52F4A">
      <w:r w:rsidRPr="00605EB6">
        <w:t>Voyant à la clarté des éclairs la jeune fille étendue sans mouvement sur son lit</w:t>
      </w:r>
      <w:r w:rsidR="00C474C1">
        <w:t xml:space="preserve">, </w:t>
      </w:r>
      <w:r w:rsidRPr="00605EB6">
        <w:t>il la crut morte</w:t>
      </w:r>
      <w:r w:rsidR="00C474C1">
        <w:t xml:space="preserve">. </w:t>
      </w:r>
      <w:r w:rsidRPr="00605EB6">
        <w:t>Il poussa un cri terrible et se rua sur Raoul qui</w:t>
      </w:r>
      <w:r w:rsidR="00C474C1">
        <w:t xml:space="preserve">, </w:t>
      </w:r>
      <w:r w:rsidRPr="00605EB6">
        <w:t>lâche et peureux comme le sont tous les misérables en face d</w:t>
      </w:r>
      <w:r w:rsidR="00C474C1">
        <w:t>’</w:t>
      </w:r>
      <w:r w:rsidRPr="00605EB6">
        <w:t>un danger réel</w:t>
      </w:r>
      <w:r w:rsidR="00C474C1">
        <w:t xml:space="preserve">, </w:t>
      </w:r>
      <w:r w:rsidRPr="00605EB6">
        <w:t>avait reculé pâle et tremblant jusqu</w:t>
      </w:r>
      <w:r w:rsidR="00C474C1">
        <w:t>’</w:t>
      </w:r>
      <w:r w:rsidRPr="00605EB6">
        <w:t>au fond de la chambre</w:t>
      </w:r>
      <w:r w:rsidR="00C474C1">
        <w:t>.</w:t>
      </w:r>
    </w:p>
    <w:p w14:paraId="1D63F79A" w14:textId="77777777" w:rsidR="00C474C1" w:rsidRDefault="00C52F4A" w:rsidP="00C52F4A">
      <w:r w:rsidRPr="00605EB6">
        <w:t>Le lâche n</w:t>
      </w:r>
      <w:r w:rsidR="00C474C1">
        <w:t>’</w:t>
      </w:r>
      <w:r w:rsidRPr="00605EB6">
        <w:t>eut pas même le courage de se défendre contre son terrible adversaire qui</w:t>
      </w:r>
      <w:r w:rsidR="00C474C1">
        <w:t xml:space="preserve">, </w:t>
      </w:r>
      <w:r w:rsidRPr="00605EB6">
        <w:t>d</w:t>
      </w:r>
      <w:r w:rsidR="00C474C1">
        <w:t>’</w:t>
      </w:r>
      <w:r w:rsidRPr="00605EB6">
        <w:t>un seul coup</w:t>
      </w:r>
      <w:r w:rsidR="00C474C1">
        <w:t xml:space="preserve">, </w:t>
      </w:r>
      <w:r w:rsidRPr="00605EB6">
        <w:t>l</w:t>
      </w:r>
      <w:r w:rsidR="00C474C1">
        <w:t>’</w:t>
      </w:r>
      <w:r w:rsidRPr="00605EB6">
        <w:t>avait étendu à ses pieds</w:t>
      </w:r>
      <w:r w:rsidR="00C474C1">
        <w:t xml:space="preserve">. </w:t>
      </w:r>
      <w:r w:rsidRPr="00605EB6">
        <w:t>Il se sentit perdu</w:t>
      </w:r>
      <w:r w:rsidR="00C474C1">
        <w:t xml:space="preserve">. </w:t>
      </w:r>
      <w:r w:rsidRPr="00605EB6">
        <w:t>Jean Loup n</w:t>
      </w:r>
      <w:r w:rsidR="00C474C1">
        <w:t>’</w:t>
      </w:r>
      <w:r w:rsidRPr="00605EB6">
        <w:t>avait pas oublié les coups de cravache</w:t>
      </w:r>
      <w:r w:rsidR="00C474C1">
        <w:t xml:space="preserve">, </w:t>
      </w:r>
      <w:r w:rsidRPr="00605EB6">
        <w:t>Jean Loup allait le tuer</w:t>
      </w:r>
      <w:r w:rsidR="00C474C1">
        <w:t> !</w:t>
      </w:r>
    </w:p>
    <w:p w14:paraId="726CA4A9" w14:textId="69433ACE" w:rsidR="00C474C1" w:rsidRDefault="00C52F4A" w:rsidP="00C52F4A">
      <w:r w:rsidRPr="00605EB6">
        <w:t>Oui</w:t>
      </w:r>
      <w:r w:rsidR="00C474C1">
        <w:t xml:space="preserve">, </w:t>
      </w:r>
      <w:r w:rsidRPr="00605EB6">
        <w:t>tenant enfin son ennemi</w:t>
      </w:r>
      <w:r w:rsidR="00C474C1">
        <w:t xml:space="preserve">, </w:t>
      </w:r>
      <w:r w:rsidRPr="00605EB6">
        <w:t>celui qui l</w:t>
      </w:r>
      <w:r w:rsidR="00C474C1">
        <w:t>’</w:t>
      </w:r>
      <w:r w:rsidRPr="00605EB6">
        <w:t>avait frappé dans la charmille</w:t>
      </w:r>
      <w:r w:rsidR="00C474C1">
        <w:t xml:space="preserve">, </w:t>
      </w:r>
      <w:r w:rsidRPr="00605EB6">
        <w:t>Jean Loup pensait à se venger</w:t>
      </w:r>
      <w:r w:rsidR="00C474C1">
        <w:t xml:space="preserve"> ; </w:t>
      </w:r>
      <w:r w:rsidRPr="00605EB6">
        <w:t xml:space="preserve">il se disposait à écraser </w:t>
      </w:r>
      <w:r w:rsidR="005154DB">
        <w:t xml:space="preserve">Raoul </w:t>
      </w:r>
      <w:r w:rsidRPr="00605EB6">
        <w:t>sous ses pieds comme un reptile</w:t>
      </w:r>
      <w:r w:rsidR="00C474C1">
        <w:t xml:space="preserve">, </w:t>
      </w:r>
      <w:r w:rsidRPr="00605EB6">
        <w:t>quand</w:t>
      </w:r>
      <w:r w:rsidR="00C474C1">
        <w:t xml:space="preserve">, </w:t>
      </w:r>
      <w:r w:rsidRPr="00605EB6">
        <w:t>soudain</w:t>
      </w:r>
      <w:r w:rsidR="00C474C1">
        <w:t xml:space="preserve">, </w:t>
      </w:r>
      <w:r w:rsidRPr="00605EB6">
        <w:t>la douce image d</w:t>
      </w:r>
      <w:r w:rsidR="00C474C1">
        <w:t>’</w:t>
      </w:r>
      <w:r w:rsidRPr="00605EB6">
        <w:t>Henriette passa devant ses yeux</w:t>
      </w:r>
      <w:r w:rsidR="00C474C1">
        <w:t>.</w:t>
      </w:r>
    </w:p>
    <w:p w14:paraId="0DF40AAA" w14:textId="77777777" w:rsidR="00C474C1" w:rsidRDefault="00C52F4A" w:rsidP="00C52F4A">
      <w:r w:rsidRPr="00605EB6">
        <w:t>Cet ennemi</w:t>
      </w:r>
      <w:r w:rsidR="00C474C1">
        <w:t xml:space="preserve">, </w:t>
      </w:r>
      <w:r w:rsidRPr="00605EB6">
        <w:t>qui était à ses pieds</w:t>
      </w:r>
      <w:r w:rsidR="00C474C1">
        <w:t xml:space="preserve">, </w:t>
      </w:r>
      <w:r w:rsidRPr="00605EB6">
        <w:t>terrassé</w:t>
      </w:r>
      <w:r w:rsidR="00C474C1">
        <w:t xml:space="preserve">, </w:t>
      </w:r>
      <w:r w:rsidRPr="00605EB6">
        <w:t>dont il tenait la vie entre ses mains</w:t>
      </w:r>
      <w:r w:rsidR="00C474C1">
        <w:t xml:space="preserve">, </w:t>
      </w:r>
      <w:r w:rsidRPr="00605EB6">
        <w:t>était le frère de celle qu</w:t>
      </w:r>
      <w:r w:rsidR="00C474C1">
        <w:t>’</w:t>
      </w:r>
      <w:r w:rsidRPr="00605EB6">
        <w:t>il adorait</w:t>
      </w:r>
      <w:r w:rsidR="00C474C1">
        <w:t xml:space="preserve">. </w:t>
      </w:r>
      <w:r w:rsidRPr="00605EB6">
        <w:t>Une fois déjà Henriette</w:t>
      </w:r>
      <w:r w:rsidR="00C474C1">
        <w:t xml:space="preserve">, </w:t>
      </w:r>
      <w:r w:rsidRPr="00605EB6">
        <w:t>en larmes</w:t>
      </w:r>
      <w:r w:rsidR="00C474C1">
        <w:t xml:space="preserve">, </w:t>
      </w:r>
      <w:r w:rsidRPr="00605EB6">
        <w:t>l</w:t>
      </w:r>
      <w:r w:rsidR="00C474C1">
        <w:t>’</w:t>
      </w:r>
      <w:r w:rsidRPr="00605EB6">
        <w:t>avait imploré pour lui et elle lui apparaissait à cet instant pour lui crier encore</w:t>
      </w:r>
      <w:r w:rsidR="00C474C1">
        <w:t> :</w:t>
      </w:r>
    </w:p>
    <w:p w14:paraId="15E525A5" w14:textId="1AAEF990" w:rsidR="00C52F4A" w:rsidRPr="00605EB6" w:rsidRDefault="00C474C1" w:rsidP="00C52F4A">
      <w:r>
        <w:t>« </w:t>
      </w:r>
      <w:r w:rsidR="00C52F4A" w:rsidRPr="00605EB6">
        <w:t>Grâce</w:t>
      </w:r>
      <w:r>
        <w:t xml:space="preserve">, </w:t>
      </w:r>
      <w:r w:rsidR="00C52F4A" w:rsidRPr="00605EB6">
        <w:t>grâce</w:t>
      </w:r>
      <w:r>
        <w:t xml:space="preserve">, </w:t>
      </w:r>
      <w:r w:rsidR="00C52F4A" w:rsidRPr="00605EB6">
        <w:t>Jean Loup</w:t>
      </w:r>
      <w:r>
        <w:t xml:space="preserve">, </w:t>
      </w:r>
      <w:r w:rsidR="00C52F4A" w:rsidRPr="00605EB6">
        <w:t>c</w:t>
      </w:r>
      <w:r>
        <w:t>’</w:t>
      </w:r>
      <w:r w:rsidR="00C52F4A" w:rsidRPr="00605EB6">
        <w:t>est mon frère</w:t>
      </w:r>
      <w:r>
        <w:t> ! »</w:t>
      </w:r>
    </w:p>
    <w:p w14:paraId="38C560CA" w14:textId="07463138" w:rsidR="00C474C1" w:rsidRDefault="00C52F4A" w:rsidP="00C52F4A">
      <w:r w:rsidRPr="00605EB6">
        <w:t xml:space="preserve">Alors il tressaillit et sa colère </w:t>
      </w:r>
      <w:r w:rsidR="00FD22D9" w:rsidRPr="00605EB6">
        <w:t>dispar</w:t>
      </w:r>
      <w:r w:rsidR="00FD22D9">
        <w:t>u</w:t>
      </w:r>
      <w:r w:rsidR="00FD22D9" w:rsidRPr="00605EB6">
        <w:t>t</w:t>
      </w:r>
      <w:r w:rsidR="00C474C1">
        <w:t>.</w:t>
      </w:r>
    </w:p>
    <w:p w14:paraId="48D93A68" w14:textId="77777777" w:rsidR="00C474C1" w:rsidRDefault="00C52F4A" w:rsidP="00C52F4A">
      <w:r w:rsidRPr="00605EB6">
        <w:lastRenderedPageBreak/>
        <w:t>Au lieu de frapper le misérable</w:t>
      </w:r>
      <w:r w:rsidR="00C474C1">
        <w:t xml:space="preserve">, </w:t>
      </w:r>
      <w:r w:rsidRPr="00605EB6">
        <w:t>il recula à son tour et croisa ses bras sur sa poitrine</w:t>
      </w:r>
      <w:r w:rsidR="00C474C1">
        <w:t>.</w:t>
      </w:r>
    </w:p>
    <w:p w14:paraId="07DA4557" w14:textId="77777777" w:rsidR="00C474C1" w:rsidRDefault="00C52F4A" w:rsidP="00C52F4A">
      <w:r w:rsidRPr="00605EB6">
        <w:t>Raoul comprit que Jean Loup l</w:t>
      </w:r>
      <w:r w:rsidR="00C474C1">
        <w:t>’</w:t>
      </w:r>
      <w:r w:rsidRPr="00605EB6">
        <w:t>épargnait</w:t>
      </w:r>
      <w:r w:rsidR="00C474C1">
        <w:t xml:space="preserve">, </w:t>
      </w:r>
      <w:r w:rsidRPr="00605EB6">
        <w:t>lui faisait grâce</w:t>
      </w:r>
      <w:r w:rsidR="00C474C1">
        <w:t xml:space="preserve"> ; </w:t>
      </w:r>
      <w:r w:rsidRPr="00605EB6">
        <w:t>mais il ne devina point à quel sentiment le sauvage venait d</w:t>
      </w:r>
      <w:r w:rsidR="00C474C1">
        <w:t>’</w:t>
      </w:r>
      <w:r w:rsidRPr="00605EB6">
        <w:t>obéir</w:t>
      </w:r>
      <w:r w:rsidR="00C474C1">
        <w:t xml:space="preserve">. </w:t>
      </w:r>
      <w:r w:rsidRPr="00605EB6">
        <w:t>Il se remit lentement sur ses jambes</w:t>
      </w:r>
      <w:r w:rsidR="00C474C1">
        <w:t xml:space="preserve">. </w:t>
      </w:r>
      <w:r w:rsidRPr="00605EB6">
        <w:t>À la clarté d</w:t>
      </w:r>
      <w:r w:rsidR="00C474C1">
        <w:t>’</w:t>
      </w:r>
      <w:r w:rsidRPr="00605EB6">
        <w:t>un brillant éclair</w:t>
      </w:r>
      <w:r w:rsidR="00C474C1">
        <w:t xml:space="preserve">, </w:t>
      </w:r>
      <w:r w:rsidRPr="00605EB6">
        <w:t>qui pendant une seconde éclaira toute la chambre</w:t>
      </w:r>
      <w:r w:rsidR="00C474C1">
        <w:t xml:space="preserve">, </w:t>
      </w:r>
      <w:r w:rsidRPr="00605EB6">
        <w:t>il vit Jean Loup</w:t>
      </w:r>
      <w:r w:rsidR="00C474C1">
        <w:t xml:space="preserve">, </w:t>
      </w:r>
      <w:r w:rsidRPr="00605EB6">
        <w:t>le bras tendu</w:t>
      </w:r>
      <w:r w:rsidR="00C474C1">
        <w:t xml:space="preserve">, </w:t>
      </w:r>
      <w:r w:rsidRPr="00605EB6">
        <w:t>lui montrant la fenêtre</w:t>
      </w:r>
      <w:r w:rsidR="00C474C1">
        <w:t>.</w:t>
      </w:r>
    </w:p>
    <w:p w14:paraId="0EBD7955" w14:textId="77777777" w:rsidR="00C474C1" w:rsidRDefault="00C52F4A" w:rsidP="00C52F4A">
      <w:r w:rsidRPr="00605EB6">
        <w:t>Il ne demandait pas mieux que de déguerpir</w:t>
      </w:r>
      <w:r w:rsidR="00C474C1">
        <w:t xml:space="preserve">, </w:t>
      </w:r>
      <w:r w:rsidRPr="00605EB6">
        <w:t>et c</w:t>
      </w:r>
      <w:r w:rsidR="00C474C1">
        <w:t>’</w:t>
      </w:r>
      <w:r w:rsidRPr="00605EB6">
        <w:t>est ce qu</w:t>
      </w:r>
      <w:r w:rsidR="00C474C1">
        <w:t>’</w:t>
      </w:r>
      <w:r w:rsidRPr="00605EB6">
        <w:t>il fit avec une précipitation qui indiquait combien il lui était agréable de ne plus sentir peser sur lui le poids du regard terrible du sauvage</w:t>
      </w:r>
      <w:r w:rsidR="00C474C1">
        <w:t>.</w:t>
      </w:r>
    </w:p>
    <w:p w14:paraId="75F18726" w14:textId="77777777" w:rsidR="00C474C1" w:rsidRDefault="00C52F4A" w:rsidP="00C52F4A">
      <w:r w:rsidRPr="00605EB6">
        <w:t>Dès que Raoul eut disparu</w:t>
      </w:r>
      <w:r w:rsidR="00C474C1">
        <w:t xml:space="preserve">, </w:t>
      </w:r>
      <w:r w:rsidRPr="00605EB6">
        <w:t>Jean Loup s</w:t>
      </w:r>
      <w:r w:rsidR="00C474C1">
        <w:t>’</w:t>
      </w:r>
      <w:r w:rsidRPr="00605EB6">
        <w:t>approcha de Jeanne</w:t>
      </w:r>
      <w:r w:rsidR="00C474C1">
        <w:t xml:space="preserve"> ; </w:t>
      </w:r>
      <w:r w:rsidRPr="00605EB6">
        <w:t>il lui prit la main</w:t>
      </w:r>
      <w:r w:rsidR="00C474C1">
        <w:t xml:space="preserve">, </w:t>
      </w:r>
      <w:r w:rsidRPr="00605EB6">
        <w:t>elle était moite</w:t>
      </w:r>
      <w:r w:rsidR="00C474C1">
        <w:t xml:space="preserve"> : </w:t>
      </w:r>
      <w:r w:rsidRPr="00605EB6">
        <w:t>il se pencha et appuya légèrement son oreille à l</w:t>
      </w:r>
      <w:r w:rsidR="00C474C1">
        <w:t>’</w:t>
      </w:r>
      <w:r w:rsidRPr="00605EB6">
        <w:t>endroit du cœur de la jeune fille</w:t>
      </w:r>
      <w:r w:rsidR="00C474C1">
        <w:t xml:space="preserve"> ; </w:t>
      </w:r>
      <w:r w:rsidRPr="00605EB6">
        <w:t>un léger battement lui révéla que Jeanne n</w:t>
      </w:r>
      <w:r w:rsidR="00C474C1">
        <w:t>’</w:t>
      </w:r>
      <w:r w:rsidRPr="00605EB6">
        <w:t>était pas morte comme il l</w:t>
      </w:r>
      <w:r w:rsidR="00C474C1">
        <w:t>’</w:t>
      </w:r>
      <w:r w:rsidRPr="00605EB6">
        <w:t>avait d</w:t>
      </w:r>
      <w:r w:rsidR="00C474C1">
        <w:t>’</w:t>
      </w:r>
      <w:r w:rsidRPr="00605EB6">
        <w:t>abord supposé</w:t>
      </w:r>
      <w:r w:rsidR="00C474C1">
        <w:t xml:space="preserve">. </w:t>
      </w:r>
      <w:r w:rsidRPr="00605EB6">
        <w:t>Il respira</w:t>
      </w:r>
      <w:r w:rsidR="00C474C1">
        <w:t xml:space="preserve">. </w:t>
      </w:r>
      <w:r w:rsidRPr="00605EB6">
        <w:t>C</w:t>
      </w:r>
      <w:r w:rsidR="00C474C1">
        <w:t>’</w:t>
      </w:r>
      <w:r w:rsidRPr="00605EB6">
        <w:t>était un évanouissement</w:t>
      </w:r>
      <w:r w:rsidR="00C474C1">
        <w:t xml:space="preserve">. </w:t>
      </w:r>
      <w:r w:rsidRPr="00605EB6">
        <w:t>Il connaissait cela</w:t>
      </w:r>
      <w:r w:rsidR="00C474C1">
        <w:t xml:space="preserve"> : </w:t>
      </w:r>
      <w:r w:rsidRPr="00605EB6">
        <w:t>il avait vu Henriette dans le même état le jour où il l</w:t>
      </w:r>
      <w:r w:rsidR="00C474C1">
        <w:t>’</w:t>
      </w:r>
      <w:r w:rsidRPr="00605EB6">
        <w:t>avait sauvée</w:t>
      </w:r>
      <w:r w:rsidR="00C474C1">
        <w:t>.</w:t>
      </w:r>
    </w:p>
    <w:p w14:paraId="5C8BDC4C" w14:textId="77777777" w:rsidR="00C474C1" w:rsidRDefault="00C52F4A" w:rsidP="00C52F4A">
      <w:r w:rsidRPr="00605EB6">
        <w:t>Complètement rassuré</w:t>
      </w:r>
      <w:r w:rsidR="00C474C1">
        <w:t xml:space="preserve">, </w:t>
      </w:r>
      <w:r w:rsidRPr="00605EB6">
        <w:t>il fut sur le point de s</w:t>
      </w:r>
      <w:r w:rsidR="00C474C1">
        <w:t>’</w:t>
      </w:r>
      <w:r w:rsidRPr="00605EB6">
        <w:t>en aller</w:t>
      </w:r>
      <w:r w:rsidR="00C474C1">
        <w:t xml:space="preserve"> ; </w:t>
      </w:r>
      <w:r w:rsidRPr="00605EB6">
        <w:t>mais il pensa que Raoul pourrait revenir</w:t>
      </w:r>
      <w:r w:rsidR="00C474C1">
        <w:t xml:space="preserve">. </w:t>
      </w:r>
      <w:r w:rsidRPr="00605EB6">
        <w:t>Il resta</w:t>
      </w:r>
      <w:r w:rsidR="00C474C1">
        <w:t>.</w:t>
      </w:r>
    </w:p>
    <w:p w14:paraId="1B3E9210" w14:textId="77777777" w:rsidR="00C474C1" w:rsidRDefault="00C52F4A" w:rsidP="00C52F4A">
      <w:r w:rsidRPr="00605EB6">
        <w:t>Il vit sur la table de nuit une bougie et une boîte d</w:t>
      </w:r>
      <w:r w:rsidR="00C474C1">
        <w:t>’</w:t>
      </w:r>
      <w:r w:rsidRPr="00605EB6">
        <w:t>allumettes</w:t>
      </w:r>
      <w:r w:rsidR="00C474C1">
        <w:t xml:space="preserve"> ; </w:t>
      </w:r>
      <w:r w:rsidRPr="00605EB6">
        <w:t>il pouvait éclairer la chambre</w:t>
      </w:r>
      <w:r w:rsidR="00C474C1">
        <w:t xml:space="preserve"> ; </w:t>
      </w:r>
      <w:r w:rsidRPr="00605EB6">
        <w:t>il préféra attendre dans l</w:t>
      </w:r>
      <w:r w:rsidR="00C474C1">
        <w:t>’</w:t>
      </w:r>
      <w:r w:rsidRPr="00605EB6">
        <w:t>obscurité</w:t>
      </w:r>
      <w:r w:rsidR="00C474C1">
        <w:t xml:space="preserve">. </w:t>
      </w:r>
      <w:r w:rsidRPr="00605EB6">
        <w:t>Il trouva une chaise</w:t>
      </w:r>
      <w:r w:rsidR="00C474C1">
        <w:t xml:space="preserve">, </w:t>
      </w:r>
      <w:r w:rsidRPr="00605EB6">
        <w:t>s</w:t>
      </w:r>
      <w:r w:rsidR="00C474C1">
        <w:t>’</w:t>
      </w:r>
      <w:r w:rsidRPr="00605EB6">
        <w:t>assit</w:t>
      </w:r>
      <w:r w:rsidR="00C474C1">
        <w:t xml:space="preserve">, </w:t>
      </w:r>
      <w:r w:rsidRPr="00605EB6">
        <w:t>et</w:t>
      </w:r>
      <w:r w:rsidR="00C474C1">
        <w:t xml:space="preserve">, </w:t>
      </w:r>
      <w:r w:rsidRPr="00605EB6">
        <w:t>les coudes sur ses genoux</w:t>
      </w:r>
      <w:r w:rsidR="00C474C1">
        <w:t xml:space="preserve">, </w:t>
      </w:r>
      <w:r w:rsidRPr="00605EB6">
        <w:t>la tête dans ses mains</w:t>
      </w:r>
      <w:r w:rsidR="00C474C1">
        <w:t xml:space="preserve">, </w:t>
      </w:r>
      <w:r w:rsidRPr="00605EB6">
        <w:t>il resta immobile</w:t>
      </w:r>
      <w:r w:rsidR="00C474C1">
        <w:t>.</w:t>
      </w:r>
    </w:p>
    <w:p w14:paraId="350BB354" w14:textId="77777777" w:rsidR="00C474C1" w:rsidRDefault="00C52F4A" w:rsidP="00C52F4A">
      <w:r w:rsidRPr="00605EB6">
        <w:t>Deux longues heures s</w:t>
      </w:r>
      <w:r w:rsidR="00C474C1">
        <w:t>’</w:t>
      </w:r>
      <w:r w:rsidRPr="00605EB6">
        <w:t>écoulèrent</w:t>
      </w:r>
      <w:r w:rsidR="00C474C1">
        <w:t>.</w:t>
      </w:r>
    </w:p>
    <w:p w14:paraId="0BFEE165" w14:textId="012A24B1" w:rsidR="00C474C1" w:rsidRDefault="00C52F4A" w:rsidP="00C52F4A">
      <w:r w:rsidRPr="00605EB6">
        <w:t>L</w:t>
      </w:r>
      <w:r w:rsidR="00C474C1">
        <w:t>’</w:t>
      </w:r>
      <w:r w:rsidRPr="00605EB6">
        <w:t>orage s</w:t>
      </w:r>
      <w:r w:rsidR="00C474C1">
        <w:t>’</w:t>
      </w:r>
      <w:r w:rsidRPr="00605EB6">
        <w:t>en était allé au loin</w:t>
      </w:r>
      <w:r w:rsidR="00C474C1">
        <w:t xml:space="preserve"> ; </w:t>
      </w:r>
      <w:r w:rsidRPr="00605EB6">
        <w:t>on n</w:t>
      </w:r>
      <w:r w:rsidR="00C474C1">
        <w:t>’</w:t>
      </w:r>
      <w:r w:rsidRPr="00605EB6">
        <w:t>entendait plus le tonnerre</w:t>
      </w:r>
      <w:r w:rsidR="00C474C1">
        <w:t xml:space="preserve"> ; </w:t>
      </w:r>
      <w:r w:rsidRPr="00605EB6">
        <w:t>on ne voyait plus que de rares éclairs</w:t>
      </w:r>
      <w:r w:rsidR="00C474C1">
        <w:t xml:space="preserve">. </w:t>
      </w:r>
      <w:r w:rsidRPr="00605EB6">
        <w:t>Du côté du levant</w:t>
      </w:r>
      <w:r w:rsidR="00C474C1">
        <w:t xml:space="preserve">, </w:t>
      </w:r>
      <w:r w:rsidRPr="00605EB6">
        <w:t>l</w:t>
      </w:r>
      <w:r w:rsidR="00C474C1">
        <w:t>’</w:t>
      </w:r>
      <w:r w:rsidRPr="00605EB6">
        <w:t>horizon commençait à blanchir</w:t>
      </w:r>
      <w:r w:rsidR="004540F3">
        <w:t> ;</w:t>
      </w:r>
      <w:r w:rsidR="00C474C1">
        <w:t xml:space="preserve"> </w:t>
      </w:r>
      <w:r w:rsidRPr="00605EB6">
        <w:t>c</w:t>
      </w:r>
      <w:r w:rsidR="00C474C1">
        <w:t>’</w:t>
      </w:r>
      <w:r w:rsidRPr="00605EB6">
        <w:t xml:space="preserve">était la naissance de </w:t>
      </w:r>
      <w:r w:rsidRPr="00605EB6">
        <w:lastRenderedPageBreak/>
        <w:t>l</w:t>
      </w:r>
      <w:r w:rsidR="00C474C1">
        <w:t>’</w:t>
      </w:r>
      <w:r w:rsidRPr="00605EB6">
        <w:t>aurore</w:t>
      </w:r>
      <w:r w:rsidR="00C474C1">
        <w:t xml:space="preserve">, </w:t>
      </w:r>
      <w:r w:rsidRPr="00605EB6">
        <w:t>le jour allait bientôt dissiper les dernières ombres de la nuit</w:t>
      </w:r>
      <w:r w:rsidR="00C474C1">
        <w:t>.</w:t>
      </w:r>
    </w:p>
    <w:p w14:paraId="0D8E5A85" w14:textId="77777777" w:rsidR="00C474C1" w:rsidRDefault="00C52F4A" w:rsidP="00C52F4A">
      <w:r w:rsidRPr="00605EB6">
        <w:t>Jeanne s</w:t>
      </w:r>
      <w:r w:rsidR="00C474C1">
        <w:t>’</w:t>
      </w:r>
      <w:r w:rsidRPr="00605EB6">
        <w:t>agita</w:t>
      </w:r>
      <w:r w:rsidR="00C474C1">
        <w:t xml:space="preserve">, </w:t>
      </w:r>
      <w:r w:rsidRPr="00605EB6">
        <w:t>ouvrit les yeux</w:t>
      </w:r>
      <w:r w:rsidR="00C474C1">
        <w:t xml:space="preserve">, </w:t>
      </w:r>
      <w:r w:rsidRPr="00605EB6">
        <w:t>poussa un long soupir</w:t>
      </w:r>
      <w:r w:rsidR="00C474C1">
        <w:t xml:space="preserve">, </w:t>
      </w:r>
      <w:r w:rsidRPr="00605EB6">
        <w:t>puis un cri</w:t>
      </w:r>
      <w:r w:rsidR="00C474C1">
        <w:t xml:space="preserve">, </w:t>
      </w:r>
      <w:r w:rsidRPr="00605EB6">
        <w:t>puis une plainte sourde</w:t>
      </w:r>
      <w:r w:rsidR="00C474C1">
        <w:t xml:space="preserve">. </w:t>
      </w:r>
      <w:r w:rsidRPr="00605EB6">
        <w:t>Elle se souvenait</w:t>
      </w:r>
      <w:r w:rsidR="00C474C1">
        <w:t xml:space="preserve">. </w:t>
      </w:r>
      <w:r w:rsidRPr="00605EB6">
        <w:t>Elle se souleva et</w:t>
      </w:r>
      <w:r w:rsidR="00C474C1">
        <w:t xml:space="preserve">, </w:t>
      </w:r>
      <w:r w:rsidRPr="00605EB6">
        <w:t>les yeux hagards</w:t>
      </w:r>
      <w:r w:rsidR="00C474C1">
        <w:t xml:space="preserve">, </w:t>
      </w:r>
      <w:r w:rsidRPr="00605EB6">
        <w:t>elle regarda autour d</w:t>
      </w:r>
      <w:r w:rsidR="00C474C1">
        <w:t>’</w:t>
      </w:r>
      <w:r w:rsidRPr="00605EB6">
        <w:t>elle</w:t>
      </w:r>
      <w:r w:rsidR="00C474C1">
        <w:t xml:space="preserve">. </w:t>
      </w:r>
      <w:r w:rsidRPr="00605EB6">
        <w:t>Elle ne vit rien que sa fenêtre ouverte et la jalousie brisée</w:t>
      </w:r>
      <w:r w:rsidR="00C474C1">
        <w:t>.</w:t>
      </w:r>
    </w:p>
    <w:p w14:paraId="3075EC2E" w14:textId="77777777" w:rsidR="00C474C1" w:rsidRDefault="00C52F4A" w:rsidP="00C52F4A">
      <w:r w:rsidRPr="00605EB6">
        <w:t>Sans doute pour ne pas l</w:t>
      </w:r>
      <w:r w:rsidR="00C474C1">
        <w:t>’</w:t>
      </w:r>
      <w:r w:rsidRPr="00605EB6">
        <w:t>effrayer par son apparition trop brusque</w:t>
      </w:r>
      <w:r w:rsidR="00C474C1">
        <w:t xml:space="preserve">, </w:t>
      </w:r>
      <w:r w:rsidRPr="00605EB6">
        <w:t>Jean Loup s</w:t>
      </w:r>
      <w:r w:rsidR="00C474C1">
        <w:t>’</w:t>
      </w:r>
      <w:r w:rsidRPr="00605EB6">
        <w:t>était dissimulé dans un large pli des rideaux du lit</w:t>
      </w:r>
      <w:r w:rsidR="00C474C1">
        <w:t>.</w:t>
      </w:r>
    </w:p>
    <w:p w14:paraId="0C12AA67" w14:textId="77777777" w:rsidR="00C474C1" w:rsidRDefault="00C52F4A" w:rsidP="00C52F4A">
      <w:r w:rsidRPr="00605EB6">
        <w:t>Elle poussa un nouveau cri</w:t>
      </w:r>
      <w:r w:rsidR="00C474C1">
        <w:t xml:space="preserve">, </w:t>
      </w:r>
      <w:r w:rsidRPr="00605EB6">
        <w:t>laissa échapper une nouvelle plainte</w:t>
      </w:r>
      <w:r w:rsidR="00C474C1">
        <w:t xml:space="preserve">. </w:t>
      </w:r>
      <w:r w:rsidRPr="00605EB6">
        <w:t>Elle se jeta en bas du lit et alluma la bougie</w:t>
      </w:r>
      <w:r w:rsidR="00C474C1">
        <w:t xml:space="preserve">. </w:t>
      </w:r>
      <w:r w:rsidRPr="00605EB6">
        <w:t>Alors elle put voir dans quel désordre était sa chambre</w:t>
      </w:r>
      <w:r w:rsidR="00C474C1">
        <w:t xml:space="preserve"> : </w:t>
      </w:r>
      <w:r w:rsidRPr="00605EB6">
        <w:t>ses vêtements sur le parquet froissés</w:t>
      </w:r>
      <w:r w:rsidR="00C474C1">
        <w:t xml:space="preserve">, </w:t>
      </w:r>
      <w:r w:rsidRPr="00605EB6">
        <w:t>souillés de poussière</w:t>
      </w:r>
      <w:r w:rsidR="00C474C1">
        <w:t xml:space="preserve">, </w:t>
      </w:r>
      <w:r w:rsidRPr="00605EB6">
        <w:t>deux chaises renversées</w:t>
      </w:r>
      <w:r w:rsidR="00C474C1">
        <w:t xml:space="preserve">, </w:t>
      </w:r>
      <w:r w:rsidRPr="00605EB6">
        <w:t>une cuvette en porcelaine brisée en morceaux</w:t>
      </w:r>
      <w:r w:rsidR="00C474C1">
        <w:t xml:space="preserve">, </w:t>
      </w:r>
      <w:r w:rsidRPr="00605EB6">
        <w:t>la couverture et les draps du lit arrachés</w:t>
      </w:r>
      <w:r w:rsidR="00C474C1">
        <w:t xml:space="preserve">, </w:t>
      </w:r>
      <w:r w:rsidRPr="00605EB6">
        <w:t>tombant</w:t>
      </w:r>
      <w:r w:rsidR="00C474C1">
        <w:t xml:space="preserve">, </w:t>
      </w:r>
      <w:r w:rsidRPr="00605EB6">
        <w:t>sa chemise et sa camisole déchirées</w:t>
      </w:r>
      <w:r w:rsidR="00C474C1">
        <w:t xml:space="preserve">, </w:t>
      </w:r>
      <w:r w:rsidRPr="00605EB6">
        <w:t>laissant sa poitrine découverte</w:t>
      </w:r>
      <w:r w:rsidR="00C474C1">
        <w:t xml:space="preserve">, </w:t>
      </w:r>
      <w:r w:rsidRPr="00605EB6">
        <w:t>sur un de ses bras nus une longue ligne rouge tracée par un ongle</w:t>
      </w:r>
      <w:r w:rsidR="00C474C1">
        <w:t xml:space="preserve"> ; </w:t>
      </w:r>
      <w:r w:rsidRPr="00605EB6">
        <w:t>puis au fond de la chambre</w:t>
      </w:r>
      <w:r w:rsidR="00C474C1">
        <w:t xml:space="preserve">, </w:t>
      </w:r>
      <w:r w:rsidRPr="00605EB6">
        <w:t>sous un guéridon</w:t>
      </w:r>
      <w:r w:rsidR="00C474C1">
        <w:t xml:space="preserve">, </w:t>
      </w:r>
      <w:r w:rsidRPr="00605EB6">
        <w:t>Fidèle</w:t>
      </w:r>
      <w:r w:rsidR="00C474C1">
        <w:t xml:space="preserve">, </w:t>
      </w:r>
      <w:r w:rsidRPr="00605EB6">
        <w:t>sans mouvement</w:t>
      </w:r>
      <w:r w:rsidR="00C474C1">
        <w:t xml:space="preserve">, </w:t>
      </w:r>
      <w:r w:rsidRPr="00605EB6">
        <w:t>les pattes allongées</w:t>
      </w:r>
      <w:r w:rsidR="00C474C1">
        <w:t xml:space="preserve">, </w:t>
      </w:r>
      <w:r w:rsidRPr="00605EB6">
        <w:t>la langue pendante</w:t>
      </w:r>
      <w:r w:rsidR="00C474C1">
        <w:t xml:space="preserve">, </w:t>
      </w:r>
      <w:r w:rsidRPr="00605EB6">
        <w:t>hors de la gueule</w:t>
      </w:r>
      <w:r w:rsidR="00C474C1">
        <w:t xml:space="preserve">, </w:t>
      </w:r>
      <w:r w:rsidRPr="00605EB6">
        <w:t>raide</w:t>
      </w:r>
      <w:r w:rsidR="00C474C1">
        <w:t>.</w:t>
      </w:r>
    </w:p>
    <w:p w14:paraId="3A6BED8D" w14:textId="77777777" w:rsidR="00C474C1" w:rsidRDefault="00C52F4A" w:rsidP="00C52F4A">
      <w:r w:rsidRPr="00605EB6">
        <w:t>Elle prit la pauvre bête</w:t>
      </w:r>
      <w:r w:rsidR="00C474C1">
        <w:t xml:space="preserve">, </w:t>
      </w:r>
      <w:r w:rsidRPr="00605EB6">
        <w:t>l</w:t>
      </w:r>
      <w:r w:rsidR="00C474C1">
        <w:t>’</w:t>
      </w:r>
      <w:r w:rsidRPr="00605EB6">
        <w:t>embrassa</w:t>
      </w:r>
      <w:r w:rsidR="00C474C1">
        <w:t xml:space="preserve">, </w:t>
      </w:r>
      <w:r w:rsidRPr="00605EB6">
        <w:t>puis la laissa tomber en même temps que ses bras</w:t>
      </w:r>
      <w:r w:rsidR="00C474C1">
        <w:t>.</w:t>
      </w:r>
    </w:p>
    <w:p w14:paraId="62D52AAC" w14:textId="77777777" w:rsidR="00C474C1" w:rsidRDefault="00C52F4A" w:rsidP="00C52F4A">
      <w:r w:rsidRPr="00605EB6">
        <w:t>Des larmes jaillirent de ses yeux</w:t>
      </w:r>
      <w:r w:rsidR="00C474C1">
        <w:t xml:space="preserve"> ; </w:t>
      </w:r>
      <w:r w:rsidRPr="00605EB6">
        <w:t>elle sanglota</w:t>
      </w:r>
      <w:r w:rsidR="00C474C1">
        <w:t>.</w:t>
      </w:r>
    </w:p>
    <w:p w14:paraId="0363DA47" w14:textId="6AB75FDC" w:rsidR="00C474C1" w:rsidRDefault="0094609C" w:rsidP="00C52F4A">
      <w:r>
        <w:t>— </w:t>
      </w:r>
      <w:r w:rsidR="00C52F4A" w:rsidRPr="00605EB6">
        <w:t>Mon Dieu</w:t>
      </w:r>
      <w:r w:rsidR="00C474C1">
        <w:t xml:space="preserve">, </w:t>
      </w:r>
      <w:r w:rsidR="00C52F4A" w:rsidRPr="00605EB6">
        <w:t>mon Dieu</w:t>
      </w:r>
      <w:r w:rsidR="00C474C1">
        <w:t xml:space="preserve"> ! </w:t>
      </w:r>
      <w:r w:rsidR="00C52F4A" w:rsidRPr="00605EB6">
        <w:t>mais que s</w:t>
      </w:r>
      <w:r w:rsidR="00C474C1">
        <w:t>’</w:t>
      </w:r>
      <w:r w:rsidR="00C52F4A" w:rsidRPr="00605EB6">
        <w:t>est-il donc passé</w:t>
      </w:r>
      <w:r w:rsidR="00C474C1">
        <w:t xml:space="preserve"> ? </w:t>
      </w:r>
      <w:r w:rsidR="00C52F4A" w:rsidRPr="00605EB6">
        <w:t>s</w:t>
      </w:r>
      <w:r w:rsidR="00C474C1">
        <w:t>’</w:t>
      </w:r>
      <w:r w:rsidR="00C52F4A" w:rsidRPr="00605EB6">
        <w:t>écria-t-elle tout à coup</w:t>
      </w:r>
      <w:r w:rsidR="00C474C1">
        <w:t>.</w:t>
      </w:r>
    </w:p>
    <w:p w14:paraId="6F1941A7" w14:textId="77777777" w:rsidR="00C474C1" w:rsidRDefault="00C52F4A" w:rsidP="00C52F4A">
      <w:r w:rsidRPr="00605EB6">
        <w:t>Elle pressa fiévreusement sa tête dans ses mains</w:t>
      </w:r>
      <w:r w:rsidR="00C474C1">
        <w:t>.</w:t>
      </w:r>
    </w:p>
    <w:p w14:paraId="790192CB" w14:textId="555BBE37" w:rsidR="00C474C1" w:rsidRDefault="0094609C" w:rsidP="00C52F4A">
      <w:r>
        <w:t>— </w:t>
      </w:r>
      <w:r w:rsidR="00C52F4A" w:rsidRPr="00605EB6">
        <w:t>L</w:t>
      </w:r>
      <w:r w:rsidR="00C474C1">
        <w:t>’</w:t>
      </w:r>
      <w:r w:rsidR="00C52F4A" w:rsidRPr="00605EB6">
        <w:t>homme</w:t>
      </w:r>
      <w:r w:rsidR="00C474C1">
        <w:t xml:space="preserve"> ! </w:t>
      </w:r>
      <w:r w:rsidR="00C52F4A" w:rsidRPr="00605EB6">
        <w:t>l</w:t>
      </w:r>
      <w:r w:rsidR="00C474C1">
        <w:t>’</w:t>
      </w:r>
      <w:r w:rsidR="00C52F4A" w:rsidRPr="00605EB6">
        <w:t>homme</w:t>
      </w:r>
      <w:r w:rsidR="00C474C1">
        <w:t xml:space="preserve"> ! </w:t>
      </w:r>
      <w:r w:rsidR="00C52F4A" w:rsidRPr="00605EB6">
        <w:t>prononça-t-elle d</w:t>
      </w:r>
      <w:r w:rsidR="00C474C1">
        <w:t>’</w:t>
      </w:r>
      <w:r w:rsidR="00C52F4A" w:rsidRPr="00605EB6">
        <w:t>une voix gutturale</w:t>
      </w:r>
      <w:r w:rsidR="00C474C1">
        <w:t>.</w:t>
      </w:r>
    </w:p>
    <w:p w14:paraId="0496E056" w14:textId="77777777" w:rsidR="00C474C1" w:rsidRDefault="00C52F4A" w:rsidP="00C52F4A">
      <w:r w:rsidRPr="00605EB6">
        <w:lastRenderedPageBreak/>
        <w:t>Une idée épouvantable</w:t>
      </w:r>
      <w:r w:rsidR="00C474C1">
        <w:t xml:space="preserve">, </w:t>
      </w:r>
      <w:r w:rsidRPr="00605EB6">
        <w:t>horrible</w:t>
      </w:r>
      <w:r w:rsidR="00C474C1">
        <w:t xml:space="preserve">, </w:t>
      </w:r>
      <w:r w:rsidRPr="00605EB6">
        <w:t>traversa son cerveau</w:t>
      </w:r>
      <w:r w:rsidR="00C474C1">
        <w:t xml:space="preserve">. </w:t>
      </w:r>
      <w:r w:rsidRPr="00605EB6">
        <w:t>Elle poussa un cri effrayant</w:t>
      </w:r>
      <w:r w:rsidR="00C474C1">
        <w:t>.</w:t>
      </w:r>
    </w:p>
    <w:p w14:paraId="5DC4600F" w14:textId="1828B4F6" w:rsidR="00C474C1" w:rsidRDefault="0094609C" w:rsidP="00C52F4A">
      <w:r>
        <w:t>— </w:t>
      </w:r>
      <w:r w:rsidR="00C52F4A" w:rsidRPr="00605EB6">
        <w:t>Perdue</w:t>
      </w:r>
      <w:r w:rsidR="00C474C1">
        <w:t xml:space="preserve"> ! </w:t>
      </w:r>
      <w:r w:rsidR="00C52F4A" w:rsidRPr="00605EB6">
        <w:t>perdue</w:t>
      </w:r>
      <w:r w:rsidR="00C474C1">
        <w:t xml:space="preserve"> ! </w:t>
      </w:r>
      <w:r w:rsidR="00C52F4A" w:rsidRPr="00605EB6">
        <w:t>je suis perdue</w:t>
      </w:r>
      <w:r w:rsidR="00C474C1">
        <w:t xml:space="preserve"> !… </w:t>
      </w:r>
      <w:r w:rsidR="00C52F4A" w:rsidRPr="00605EB6">
        <w:t>exclama-t-elle</w:t>
      </w:r>
      <w:r w:rsidR="00C474C1">
        <w:t>.</w:t>
      </w:r>
    </w:p>
    <w:p w14:paraId="670BC10B" w14:textId="77777777" w:rsidR="00C474C1" w:rsidRDefault="00C52F4A" w:rsidP="00C52F4A">
      <w:r w:rsidRPr="00605EB6">
        <w:t>Elle chancela comme si elle allait tomber</w:t>
      </w:r>
      <w:r w:rsidR="00C474C1">
        <w:t xml:space="preserve"> ; </w:t>
      </w:r>
      <w:r w:rsidRPr="00605EB6">
        <w:t>il lui sembla qu</w:t>
      </w:r>
      <w:r w:rsidR="00C474C1">
        <w:t>’</w:t>
      </w:r>
      <w:r w:rsidRPr="00605EB6">
        <w:t>elle allait devenir folle</w:t>
      </w:r>
      <w:r w:rsidR="00C474C1">
        <w:t xml:space="preserve">. </w:t>
      </w:r>
      <w:r w:rsidRPr="00605EB6">
        <w:t>De fait</w:t>
      </w:r>
      <w:r w:rsidR="00C474C1">
        <w:t xml:space="preserve">, </w:t>
      </w:r>
      <w:r w:rsidRPr="00605EB6">
        <w:t>son regard luisant</w:t>
      </w:r>
      <w:r w:rsidR="00C474C1">
        <w:t xml:space="preserve">, </w:t>
      </w:r>
      <w:r w:rsidRPr="00605EB6">
        <w:t>aux pupilles dilatées</w:t>
      </w:r>
      <w:r w:rsidR="00C474C1">
        <w:t xml:space="preserve">, </w:t>
      </w:r>
      <w:r w:rsidRPr="00605EB6">
        <w:t>était celui d</w:t>
      </w:r>
      <w:r w:rsidR="00C474C1">
        <w:t>’</w:t>
      </w:r>
      <w:r w:rsidRPr="00605EB6">
        <w:t>une insensée</w:t>
      </w:r>
      <w:r w:rsidR="00C474C1">
        <w:t>.</w:t>
      </w:r>
    </w:p>
    <w:p w14:paraId="301E7492" w14:textId="77777777" w:rsidR="00C474C1" w:rsidRDefault="00C52F4A" w:rsidP="00C52F4A">
      <w:r w:rsidRPr="00605EB6">
        <w:t>Soudain</w:t>
      </w:r>
      <w:r w:rsidR="00C474C1">
        <w:t xml:space="preserve">, </w:t>
      </w:r>
      <w:r w:rsidRPr="00605EB6">
        <w:t>derrière elle</w:t>
      </w:r>
      <w:r w:rsidR="00C474C1">
        <w:t xml:space="preserve">, </w:t>
      </w:r>
      <w:r w:rsidRPr="00605EB6">
        <w:t>elle entendit un gémissement</w:t>
      </w:r>
      <w:r w:rsidR="00C474C1">
        <w:t>.</w:t>
      </w:r>
    </w:p>
    <w:p w14:paraId="6E990809" w14:textId="77777777" w:rsidR="00C474C1" w:rsidRDefault="00C52F4A" w:rsidP="00C52F4A">
      <w:r w:rsidRPr="00605EB6">
        <w:t>Elle sursauta et se retourna vivement</w:t>
      </w:r>
      <w:r w:rsidR="00C474C1">
        <w:t>.</w:t>
      </w:r>
    </w:p>
    <w:p w14:paraId="58D439B3" w14:textId="77777777" w:rsidR="00C474C1" w:rsidRDefault="00C52F4A" w:rsidP="00C52F4A">
      <w:r w:rsidRPr="00605EB6">
        <w:t>Jean Loup était devant elle</w:t>
      </w:r>
      <w:r w:rsidR="00C474C1">
        <w:t>.</w:t>
      </w:r>
    </w:p>
    <w:p w14:paraId="543C20A0" w14:textId="77777777" w:rsidR="00C474C1" w:rsidRDefault="00C52F4A" w:rsidP="00C52F4A">
      <w:r w:rsidRPr="00605EB6">
        <w:t>Elle bondit en arrière</w:t>
      </w:r>
      <w:r w:rsidR="00C474C1">
        <w:t xml:space="preserve">, </w:t>
      </w:r>
      <w:r w:rsidRPr="00605EB6">
        <w:t>en jetant un cri d</w:t>
      </w:r>
      <w:r w:rsidR="00C474C1">
        <w:t>’</w:t>
      </w:r>
      <w:r w:rsidRPr="00605EB6">
        <w:t>épouvante et d</w:t>
      </w:r>
      <w:r w:rsidR="00C474C1">
        <w:t>’</w:t>
      </w:r>
      <w:r w:rsidRPr="00605EB6">
        <w:t>horreur</w:t>
      </w:r>
      <w:r w:rsidR="00C474C1">
        <w:t>.</w:t>
      </w:r>
    </w:p>
    <w:p w14:paraId="5507646B" w14:textId="77777777" w:rsidR="00C474C1" w:rsidRDefault="00C52F4A" w:rsidP="00C52F4A">
      <w:r w:rsidRPr="00605EB6">
        <w:t>Jean Loup la regarda tristement</w:t>
      </w:r>
      <w:r w:rsidR="00C474C1">
        <w:t xml:space="preserve">, </w:t>
      </w:r>
      <w:r w:rsidRPr="00605EB6">
        <w:t>avec compassion</w:t>
      </w:r>
      <w:r w:rsidR="00C474C1">
        <w:t>.</w:t>
      </w:r>
    </w:p>
    <w:p w14:paraId="158E0ADB" w14:textId="28C98FBF" w:rsidR="00C474C1" w:rsidRDefault="0094609C" w:rsidP="00C52F4A">
      <w:r>
        <w:t>— </w:t>
      </w:r>
      <w:r w:rsidR="00C52F4A" w:rsidRPr="00605EB6">
        <w:t>Monstre</w:t>
      </w:r>
      <w:r w:rsidR="00C474C1">
        <w:t xml:space="preserve">, </w:t>
      </w:r>
      <w:r w:rsidR="00C52F4A" w:rsidRPr="00605EB6">
        <w:t>monstre</w:t>
      </w:r>
      <w:r w:rsidR="00C474C1">
        <w:t xml:space="preserve"> ! </w:t>
      </w:r>
      <w:r w:rsidR="00C52F4A" w:rsidRPr="00605EB6">
        <w:t>exclama-t-elle d</w:t>
      </w:r>
      <w:r w:rsidR="00C474C1">
        <w:t>’</w:t>
      </w:r>
      <w:r w:rsidR="00C52F4A" w:rsidRPr="00605EB6">
        <w:t>une voix étranglée</w:t>
      </w:r>
      <w:r w:rsidR="00C474C1">
        <w:t xml:space="preserve">, </w:t>
      </w:r>
      <w:r w:rsidR="00C52F4A" w:rsidRPr="00605EB6">
        <w:t>avec une explosion de fureur</w:t>
      </w:r>
      <w:r w:rsidR="00C474C1">
        <w:t xml:space="preserve">, </w:t>
      </w:r>
      <w:r w:rsidR="00C52F4A" w:rsidRPr="00605EB6">
        <w:t>pourquoi es-tu encore ici</w:t>
      </w:r>
      <w:r w:rsidR="00C474C1">
        <w:t xml:space="preserve"> ? </w:t>
      </w:r>
      <w:r w:rsidR="00C52F4A" w:rsidRPr="00605EB6">
        <w:t>Est-ce pour voir ma douleur</w:t>
      </w:r>
      <w:r w:rsidR="00C474C1">
        <w:t xml:space="preserve">, </w:t>
      </w:r>
      <w:r w:rsidR="00C52F4A" w:rsidRPr="00605EB6">
        <w:t>mes larmes</w:t>
      </w:r>
      <w:r w:rsidR="00C474C1">
        <w:t xml:space="preserve">, </w:t>
      </w:r>
      <w:r w:rsidR="00C52F4A" w:rsidRPr="00605EB6">
        <w:t>pour te repaître des souffrances de ta victime</w:t>
      </w:r>
      <w:r w:rsidR="00C474C1">
        <w:t xml:space="preserve"> ?… </w:t>
      </w:r>
      <w:r w:rsidR="00C52F4A" w:rsidRPr="00605EB6">
        <w:t>Pourquoi</w:t>
      </w:r>
      <w:r w:rsidR="00C474C1">
        <w:t xml:space="preserve">, </w:t>
      </w:r>
      <w:r w:rsidR="00C52F4A" w:rsidRPr="00605EB6">
        <w:t>après ton crime infâme</w:t>
      </w:r>
      <w:r w:rsidR="00C474C1">
        <w:t xml:space="preserve">, </w:t>
      </w:r>
      <w:r w:rsidR="00C52F4A" w:rsidRPr="00605EB6">
        <w:t>n</w:t>
      </w:r>
      <w:r w:rsidR="00C474C1">
        <w:t>’</w:t>
      </w:r>
      <w:r w:rsidR="00C52F4A" w:rsidRPr="00605EB6">
        <w:t xml:space="preserve">as-tu pas regagné la forêt pour te cacher dans </w:t>
      </w:r>
      <w:r w:rsidR="00BB4CE0">
        <w:t>t</w:t>
      </w:r>
      <w:r w:rsidR="00BB4CE0" w:rsidRPr="00605EB6">
        <w:t xml:space="preserve">a </w:t>
      </w:r>
      <w:r w:rsidR="00C52F4A" w:rsidRPr="00605EB6">
        <w:t>tanière</w:t>
      </w:r>
      <w:r w:rsidR="00C474C1">
        <w:t xml:space="preserve"> ? </w:t>
      </w:r>
      <w:r w:rsidR="00C52F4A" w:rsidRPr="00605EB6">
        <w:t>Dis</w:t>
      </w:r>
      <w:r w:rsidR="00C474C1">
        <w:t xml:space="preserve">, </w:t>
      </w:r>
      <w:r w:rsidR="00C52F4A" w:rsidRPr="00605EB6">
        <w:t>dis</w:t>
      </w:r>
      <w:r w:rsidR="00C474C1">
        <w:t xml:space="preserve">, </w:t>
      </w:r>
      <w:r w:rsidR="00C52F4A" w:rsidRPr="00605EB6">
        <w:t>misérable sauvage</w:t>
      </w:r>
      <w:r w:rsidR="00C474C1">
        <w:t xml:space="preserve"> !… </w:t>
      </w:r>
      <w:r w:rsidR="00C52F4A" w:rsidRPr="00605EB6">
        <w:t>Arrière</w:t>
      </w:r>
      <w:r w:rsidR="00C474C1">
        <w:t xml:space="preserve">, </w:t>
      </w:r>
      <w:r w:rsidR="00C52F4A" w:rsidRPr="00605EB6">
        <w:t>infâme</w:t>
      </w:r>
      <w:r w:rsidR="00C474C1">
        <w:t xml:space="preserve">, </w:t>
      </w:r>
      <w:r w:rsidR="00C52F4A" w:rsidRPr="00605EB6">
        <w:t>arrière</w:t>
      </w:r>
      <w:r w:rsidR="00C474C1">
        <w:t xml:space="preserve"> ! </w:t>
      </w:r>
      <w:r w:rsidR="00C52F4A" w:rsidRPr="00605EB6">
        <w:t>Va-t</w:t>
      </w:r>
      <w:r w:rsidR="00C474C1">
        <w:t>’</w:t>
      </w:r>
      <w:r w:rsidR="00C52F4A" w:rsidRPr="00605EB6">
        <w:t>en</w:t>
      </w:r>
      <w:r w:rsidR="00C474C1">
        <w:t xml:space="preserve">, </w:t>
      </w:r>
      <w:r w:rsidR="00C52F4A" w:rsidRPr="00605EB6">
        <w:t>sauve-toi</w:t>
      </w:r>
      <w:r w:rsidR="00C474C1">
        <w:t xml:space="preserve"> !… </w:t>
      </w:r>
      <w:r w:rsidR="00C52F4A" w:rsidRPr="00605EB6">
        <w:t>Ah</w:t>
      </w:r>
      <w:r w:rsidR="00C474C1">
        <w:t xml:space="preserve"> ! </w:t>
      </w:r>
      <w:r w:rsidR="00C52F4A" w:rsidRPr="00605EB6">
        <w:t>tu m</w:t>
      </w:r>
      <w:r w:rsidR="00C474C1">
        <w:t>’</w:t>
      </w:r>
      <w:r w:rsidR="00C52F4A" w:rsidRPr="00605EB6">
        <w:t>épouvantes</w:t>
      </w:r>
      <w:r w:rsidR="00C474C1">
        <w:t xml:space="preserve">, </w:t>
      </w:r>
      <w:r w:rsidR="00C52F4A" w:rsidRPr="00605EB6">
        <w:t>tu me fais horreur</w:t>
      </w:r>
      <w:r w:rsidR="00C474C1">
        <w:t xml:space="preserve">, </w:t>
      </w:r>
      <w:r w:rsidR="00C52F4A" w:rsidRPr="00605EB6">
        <w:t>tu me dégoûtes</w:t>
      </w:r>
      <w:r w:rsidR="00C474C1">
        <w:t> !</w:t>
      </w:r>
    </w:p>
    <w:p w14:paraId="7E1A8078" w14:textId="77777777" w:rsidR="00C474C1" w:rsidRDefault="00C52F4A" w:rsidP="00C52F4A">
      <w:r w:rsidRPr="00605EB6">
        <w:t>Jean Loup ne comprenait pas</w:t>
      </w:r>
      <w:r w:rsidR="00C474C1">
        <w:t xml:space="preserve">, </w:t>
      </w:r>
      <w:r w:rsidRPr="00605EB6">
        <w:t>mais il voyait bien que ce n</w:t>
      </w:r>
      <w:r w:rsidR="00C474C1">
        <w:t>’</w:t>
      </w:r>
      <w:r w:rsidRPr="00605EB6">
        <w:t>était pas des remerciements que lui adressait la jeune fille</w:t>
      </w:r>
      <w:r w:rsidR="00C474C1">
        <w:t xml:space="preserve">. </w:t>
      </w:r>
      <w:r w:rsidRPr="00605EB6">
        <w:t>C</w:t>
      </w:r>
      <w:r w:rsidR="00C474C1">
        <w:t>’</w:t>
      </w:r>
      <w:r w:rsidRPr="00605EB6">
        <w:t>était la colère qui étincelait dans les yeux de Jeanne</w:t>
      </w:r>
      <w:r w:rsidR="00C474C1">
        <w:t xml:space="preserve">, </w:t>
      </w:r>
      <w:r w:rsidRPr="00605EB6">
        <w:t>et chacune de ses paroles avait eu un retentissement douloureux dans son cœur</w:t>
      </w:r>
      <w:r w:rsidR="00C474C1">
        <w:t>.</w:t>
      </w:r>
    </w:p>
    <w:p w14:paraId="22E30883" w14:textId="77777777" w:rsidR="00C474C1" w:rsidRDefault="00C52F4A" w:rsidP="00C52F4A">
      <w:r w:rsidRPr="00605EB6">
        <w:t>Ah</w:t>
      </w:r>
      <w:r w:rsidR="00C474C1">
        <w:t xml:space="preserve"> ! </w:t>
      </w:r>
      <w:r w:rsidRPr="00605EB6">
        <w:t>s</w:t>
      </w:r>
      <w:r w:rsidR="00C474C1">
        <w:t>’</w:t>
      </w:r>
      <w:r w:rsidRPr="00605EB6">
        <w:t>il avait pu parler</w:t>
      </w:r>
      <w:r w:rsidR="00C474C1">
        <w:t> !</w:t>
      </w:r>
    </w:p>
    <w:p w14:paraId="3EE580B2" w14:textId="77777777" w:rsidR="00C474C1" w:rsidRDefault="00C52F4A" w:rsidP="00C52F4A">
      <w:r w:rsidRPr="00605EB6">
        <w:lastRenderedPageBreak/>
        <w:t>Il fit la seule chose qu</w:t>
      </w:r>
      <w:r w:rsidR="00C474C1">
        <w:t>’</w:t>
      </w:r>
      <w:r w:rsidRPr="00605EB6">
        <w:t>il pouvait faire</w:t>
      </w:r>
      <w:r w:rsidR="00C474C1">
        <w:t xml:space="preserve"> : </w:t>
      </w:r>
      <w:r w:rsidRPr="00605EB6">
        <w:t>des larmes plein les yeux</w:t>
      </w:r>
      <w:r w:rsidR="00C474C1">
        <w:t xml:space="preserve">, </w:t>
      </w:r>
      <w:r w:rsidRPr="00605EB6">
        <w:t>il s</w:t>
      </w:r>
      <w:r w:rsidR="00C474C1">
        <w:t>’</w:t>
      </w:r>
      <w:r w:rsidRPr="00605EB6">
        <w:t>agenouilla devant la jeune fille</w:t>
      </w:r>
      <w:r w:rsidR="00C474C1">
        <w:t xml:space="preserve">, </w:t>
      </w:r>
      <w:r w:rsidRPr="00605EB6">
        <w:t>joignit les mains</w:t>
      </w:r>
      <w:r w:rsidR="00C474C1">
        <w:t xml:space="preserve">, </w:t>
      </w:r>
      <w:r w:rsidRPr="00605EB6">
        <w:t>et son doux regard sembla la supplier</w:t>
      </w:r>
      <w:r w:rsidR="00C474C1">
        <w:t>.</w:t>
      </w:r>
    </w:p>
    <w:p w14:paraId="29CC009F" w14:textId="77777777" w:rsidR="00C474C1" w:rsidRDefault="00C52F4A" w:rsidP="00C52F4A">
      <w:r w:rsidRPr="00605EB6">
        <w:t>Hélas</w:t>
      </w:r>
      <w:r w:rsidR="00C474C1">
        <w:t xml:space="preserve"> ! </w:t>
      </w:r>
      <w:r w:rsidRPr="00605EB6">
        <w:t>Jeanne ne sortit point de sa funeste erreur</w:t>
      </w:r>
      <w:r w:rsidR="00C474C1">
        <w:t xml:space="preserve"> ; </w:t>
      </w:r>
      <w:r w:rsidRPr="00605EB6">
        <w:t>elle interpréta tout autrement l</w:t>
      </w:r>
      <w:r w:rsidR="00C474C1">
        <w:t>’</w:t>
      </w:r>
      <w:r w:rsidRPr="00605EB6">
        <w:t>humble et douloureuse attitude de Jean Loup</w:t>
      </w:r>
      <w:r w:rsidR="00C474C1">
        <w:t xml:space="preserve"> ; </w:t>
      </w:r>
      <w:r w:rsidRPr="00605EB6">
        <w:t>elle crut qu</w:t>
      </w:r>
      <w:r w:rsidR="00C474C1">
        <w:t>’</w:t>
      </w:r>
      <w:r w:rsidRPr="00605EB6">
        <w:t>il se repentait et qu</w:t>
      </w:r>
      <w:r w:rsidR="00C474C1">
        <w:t>’</w:t>
      </w:r>
      <w:r w:rsidRPr="00605EB6">
        <w:t>il implorait son pardon</w:t>
      </w:r>
      <w:r w:rsidR="00C474C1">
        <w:t>.</w:t>
      </w:r>
    </w:p>
    <w:p w14:paraId="53206358" w14:textId="77777777" w:rsidR="00C474C1" w:rsidRDefault="00C52F4A" w:rsidP="00C52F4A">
      <w:r w:rsidRPr="00605EB6">
        <w:t>Elle le repoussa du pied avec horreur</w:t>
      </w:r>
      <w:r w:rsidR="00C474C1">
        <w:t xml:space="preserve">, </w:t>
      </w:r>
      <w:r w:rsidRPr="00605EB6">
        <w:t>détourna la tête avec dégoût et se jeta de nouveau en arrière</w:t>
      </w:r>
      <w:r w:rsidR="00C474C1">
        <w:t xml:space="preserve">, </w:t>
      </w:r>
      <w:r w:rsidRPr="00605EB6">
        <w:t>comme si elle eût redouté une morsure venimeuse</w:t>
      </w:r>
      <w:r w:rsidR="00C474C1">
        <w:t>.</w:t>
      </w:r>
    </w:p>
    <w:p w14:paraId="5E55F605" w14:textId="77777777" w:rsidR="00C474C1" w:rsidRDefault="00C52F4A" w:rsidP="00C52F4A">
      <w:r w:rsidRPr="00605EB6">
        <w:t>Le pauvre Jean Loup laissa échapper un soupir</w:t>
      </w:r>
      <w:r w:rsidR="00C474C1">
        <w:t xml:space="preserve">, </w:t>
      </w:r>
      <w:r w:rsidRPr="00605EB6">
        <w:t>se releva et alla essuyer ses larmes dans le coin le moins éclairé de la chambre</w:t>
      </w:r>
      <w:r w:rsidR="00C474C1">
        <w:t>.</w:t>
      </w:r>
    </w:p>
    <w:p w14:paraId="4D3F7B9E" w14:textId="1C9013D8" w:rsidR="00C52F4A" w:rsidRPr="00605EB6" w:rsidRDefault="00C52F4A" w:rsidP="00C474C1">
      <w:pPr>
        <w:pStyle w:val="Titre2"/>
      </w:pPr>
      <w:bookmarkStart w:id="30" w:name="_Toc197617876"/>
      <w:r w:rsidRPr="00605EB6">
        <w:lastRenderedPageBreak/>
        <w:t>XVII</w:t>
      </w:r>
      <w:r w:rsidRPr="00605EB6">
        <w:br/>
      </w:r>
      <w:r w:rsidRPr="00605EB6">
        <w:br/>
        <w:t>OÙ IL ARRIVE À JEAN LOUP UN SECOURS INATTENDU</w:t>
      </w:r>
      <w:bookmarkEnd w:id="30"/>
    </w:p>
    <w:p w14:paraId="1EA14295" w14:textId="77777777" w:rsidR="00C474C1" w:rsidRDefault="00C52F4A" w:rsidP="00C52F4A">
      <w:r w:rsidRPr="00605EB6">
        <w:t>Jeanne resta un instant immobile</w:t>
      </w:r>
      <w:r w:rsidR="00C474C1">
        <w:t xml:space="preserve">, </w:t>
      </w:r>
      <w:r w:rsidRPr="00605EB6">
        <w:t>absorbée dans les sinistres pensées d</w:t>
      </w:r>
      <w:r w:rsidR="00C474C1">
        <w:t>’</w:t>
      </w:r>
      <w:r w:rsidRPr="00605EB6">
        <w:t>un sombre désespoir</w:t>
      </w:r>
      <w:r w:rsidR="00C474C1">
        <w:t>.</w:t>
      </w:r>
    </w:p>
    <w:p w14:paraId="054F25AE" w14:textId="77777777" w:rsidR="00C474C1" w:rsidRDefault="00C52F4A" w:rsidP="00C52F4A">
      <w:r w:rsidRPr="00BC317F">
        <w:t>Toutes ses espérances étaient détruites</w:t>
      </w:r>
      <w:r w:rsidR="00C474C1">
        <w:t xml:space="preserve"> ; </w:t>
      </w:r>
      <w:r w:rsidRPr="00BC317F">
        <w:t>en un moment</w:t>
      </w:r>
      <w:r w:rsidR="00C474C1">
        <w:t xml:space="preserve">, </w:t>
      </w:r>
      <w:r w:rsidRPr="00BC317F">
        <w:t>tout s</w:t>
      </w:r>
      <w:r w:rsidR="00C474C1">
        <w:t>’</w:t>
      </w:r>
      <w:r w:rsidRPr="00BC317F">
        <w:t>était effondré autour d</w:t>
      </w:r>
      <w:r w:rsidR="00C474C1">
        <w:t>’</w:t>
      </w:r>
      <w:r w:rsidRPr="00BC317F">
        <w:t>elle</w:t>
      </w:r>
      <w:r w:rsidR="00C474C1">
        <w:t xml:space="preserve">, </w:t>
      </w:r>
      <w:r w:rsidRPr="00BC317F">
        <w:t>tout avait été anéanti</w:t>
      </w:r>
      <w:r w:rsidR="00C474C1">
        <w:t xml:space="preserve"> !… </w:t>
      </w:r>
      <w:r w:rsidRPr="00BC317F">
        <w:t>Elle n</w:t>
      </w:r>
      <w:r w:rsidR="00C474C1">
        <w:t>’</w:t>
      </w:r>
      <w:r w:rsidRPr="00BC317F">
        <w:t>avait plus d</w:t>
      </w:r>
      <w:r w:rsidR="00C474C1">
        <w:t>’</w:t>
      </w:r>
      <w:r w:rsidRPr="00BC317F">
        <w:t>avenir</w:t>
      </w:r>
      <w:r w:rsidR="00C474C1">
        <w:t xml:space="preserve">, </w:t>
      </w:r>
      <w:r w:rsidRPr="00BC317F">
        <w:t>elle était perdue</w:t>
      </w:r>
      <w:r w:rsidR="00C474C1">
        <w:t xml:space="preserve"> ! </w:t>
      </w:r>
      <w:r w:rsidRPr="00BC317F">
        <w:t>La malheureuse enfant ne raisonnait plus</w:t>
      </w:r>
      <w:r w:rsidR="00C474C1">
        <w:t xml:space="preserve"> ; </w:t>
      </w:r>
      <w:r w:rsidRPr="00BC317F">
        <w:t>il y avait dans sa tête brûlante</w:t>
      </w:r>
      <w:r w:rsidR="00C474C1">
        <w:t xml:space="preserve">, </w:t>
      </w:r>
      <w:r w:rsidRPr="00BC317F">
        <w:t>prête à éclater</w:t>
      </w:r>
      <w:r w:rsidRPr="00605EB6">
        <w:t xml:space="preserve"> et trop pleine de pensées tumultueuses</w:t>
      </w:r>
      <w:r w:rsidR="00C474C1">
        <w:t xml:space="preserve">, </w:t>
      </w:r>
      <w:r w:rsidRPr="00605EB6">
        <w:t>un commencement de folie</w:t>
      </w:r>
      <w:r w:rsidR="00C474C1">
        <w:t>.</w:t>
      </w:r>
    </w:p>
    <w:p w14:paraId="6C24E2FB" w14:textId="77777777" w:rsidR="00C474C1" w:rsidRDefault="00C52F4A" w:rsidP="00C52F4A">
      <w:r w:rsidRPr="00605EB6">
        <w:t>Elle se redressa brusquement</w:t>
      </w:r>
      <w:r w:rsidR="00C474C1">
        <w:t xml:space="preserve">. </w:t>
      </w:r>
      <w:r w:rsidRPr="00605EB6">
        <w:t>Elle était affreusement pâle</w:t>
      </w:r>
      <w:r w:rsidR="00C474C1">
        <w:t xml:space="preserve"> ; </w:t>
      </w:r>
      <w:r w:rsidRPr="00605EB6">
        <w:t>elle avait la figure décomposée</w:t>
      </w:r>
      <w:r w:rsidR="00C474C1">
        <w:t xml:space="preserve">. </w:t>
      </w:r>
      <w:r w:rsidRPr="00605EB6">
        <w:t>Ses yeux secs brillaient d</w:t>
      </w:r>
      <w:r w:rsidR="00C474C1">
        <w:t>’</w:t>
      </w:r>
      <w:r w:rsidRPr="00605EB6">
        <w:t>un éclat fiévreux</w:t>
      </w:r>
      <w:r w:rsidR="00C474C1">
        <w:t xml:space="preserve">. </w:t>
      </w:r>
      <w:r w:rsidRPr="00605EB6">
        <w:t>Il y avait dans l</w:t>
      </w:r>
      <w:r w:rsidR="00C474C1">
        <w:t>’</w:t>
      </w:r>
      <w:r w:rsidRPr="00605EB6">
        <w:t>expression de son regard quelque chose d</w:t>
      </w:r>
      <w:r w:rsidR="00C474C1">
        <w:t>’</w:t>
      </w:r>
      <w:r w:rsidRPr="00605EB6">
        <w:t>étrange qui indiquait une résolution désespérée</w:t>
      </w:r>
      <w:r w:rsidR="00C474C1">
        <w:t xml:space="preserve">. </w:t>
      </w:r>
      <w:r w:rsidRPr="00605EB6">
        <w:t>Tordant ses mains</w:t>
      </w:r>
      <w:r w:rsidR="00C474C1">
        <w:t xml:space="preserve">, </w:t>
      </w:r>
      <w:r w:rsidRPr="00605EB6">
        <w:t>elle leva ses yeux vers le ciel</w:t>
      </w:r>
      <w:r w:rsidR="00C474C1">
        <w:t xml:space="preserve">, </w:t>
      </w:r>
      <w:r w:rsidRPr="00605EB6">
        <w:t>invocation muette</w:t>
      </w:r>
      <w:r w:rsidR="00C474C1">
        <w:t xml:space="preserve">, </w:t>
      </w:r>
      <w:r w:rsidRPr="00605EB6">
        <w:t>qui répondait à une de ses pensées secrètes</w:t>
      </w:r>
      <w:r w:rsidR="00C474C1">
        <w:t>.</w:t>
      </w:r>
    </w:p>
    <w:p w14:paraId="3F269EF6" w14:textId="77777777" w:rsidR="00C474C1" w:rsidRDefault="00C52F4A" w:rsidP="00C52F4A">
      <w:r w:rsidRPr="00605EB6">
        <w:t>Elle ne s</w:t>
      </w:r>
      <w:r w:rsidR="00C474C1">
        <w:t>’</w:t>
      </w:r>
      <w:r w:rsidRPr="00605EB6">
        <w:t>occupait plus de Jean Loup</w:t>
      </w:r>
      <w:r w:rsidR="00C474C1">
        <w:t xml:space="preserve"> ; </w:t>
      </w:r>
      <w:r w:rsidRPr="00605EB6">
        <w:t>peut-être croyait-elle qu</w:t>
      </w:r>
      <w:r w:rsidR="00C474C1">
        <w:t>’</w:t>
      </w:r>
      <w:r w:rsidRPr="00605EB6">
        <w:t>il n</w:t>
      </w:r>
      <w:r w:rsidR="00C474C1">
        <w:t>’</w:t>
      </w:r>
      <w:r w:rsidRPr="00605EB6">
        <w:t>était plus là</w:t>
      </w:r>
      <w:r w:rsidR="00C474C1">
        <w:t>.</w:t>
      </w:r>
    </w:p>
    <w:p w14:paraId="547A8C21" w14:textId="77777777" w:rsidR="00C474C1" w:rsidRDefault="00C52F4A" w:rsidP="00C52F4A">
      <w:r w:rsidRPr="00605EB6">
        <w:t>Elle s</w:t>
      </w:r>
      <w:r w:rsidR="00C474C1">
        <w:t>’</w:t>
      </w:r>
      <w:r w:rsidRPr="00605EB6">
        <w:t>habilla rapidement</w:t>
      </w:r>
      <w:r w:rsidR="00C474C1">
        <w:t xml:space="preserve">, </w:t>
      </w:r>
      <w:r w:rsidRPr="00605EB6">
        <w:t>avec des mouvements convulsifs</w:t>
      </w:r>
      <w:r w:rsidR="00C474C1">
        <w:t xml:space="preserve"> ; </w:t>
      </w:r>
      <w:r w:rsidRPr="00605EB6">
        <w:t>elle ramassa sa belle chevelure noire</w:t>
      </w:r>
      <w:r w:rsidR="00C474C1">
        <w:t xml:space="preserve">, </w:t>
      </w:r>
      <w:r w:rsidRPr="00605EB6">
        <w:t>l</w:t>
      </w:r>
      <w:r w:rsidR="00C474C1">
        <w:t>’</w:t>
      </w:r>
      <w:r w:rsidRPr="00605EB6">
        <w:t>enroula sur le haut de sa tête et l</w:t>
      </w:r>
      <w:r w:rsidR="00C474C1">
        <w:t>’</w:t>
      </w:r>
      <w:r w:rsidRPr="00605EB6">
        <w:t>emprisonna dans un bonnet de linge</w:t>
      </w:r>
      <w:r w:rsidR="00C474C1">
        <w:t>.</w:t>
      </w:r>
    </w:p>
    <w:p w14:paraId="54D53325" w14:textId="77777777" w:rsidR="00C474C1" w:rsidRDefault="00C52F4A" w:rsidP="00C52F4A">
      <w:r w:rsidRPr="00605EB6">
        <w:t>Cela fait</w:t>
      </w:r>
      <w:r w:rsidR="00C474C1">
        <w:t xml:space="preserve">, </w:t>
      </w:r>
      <w:r w:rsidRPr="00605EB6">
        <w:t>elle ouvrit une porte et entra dans la chambre de Jacques Vaillant</w:t>
      </w:r>
      <w:r w:rsidR="00C474C1">
        <w:t xml:space="preserve">. </w:t>
      </w:r>
      <w:r w:rsidRPr="00605EB6">
        <w:t>Elle s</w:t>
      </w:r>
      <w:r w:rsidR="00C474C1">
        <w:t>’</w:t>
      </w:r>
      <w:r w:rsidRPr="00605EB6">
        <w:t>assit devant le bureau ouvert</w:t>
      </w:r>
      <w:r w:rsidR="00C474C1">
        <w:t xml:space="preserve">, </w:t>
      </w:r>
      <w:r w:rsidRPr="00605EB6">
        <w:t>et sur une feuille de papier</w:t>
      </w:r>
      <w:r w:rsidR="00C474C1">
        <w:t xml:space="preserve">, </w:t>
      </w:r>
      <w:r w:rsidRPr="00605EB6">
        <w:t>elle écrivit</w:t>
      </w:r>
      <w:r w:rsidR="00C474C1">
        <w:t> :</w:t>
      </w:r>
    </w:p>
    <w:p w14:paraId="7CAC4A8F" w14:textId="7C5E9DB5" w:rsidR="00C52F4A" w:rsidRPr="00605EB6" w:rsidRDefault="00C52F4A" w:rsidP="00C52F4A"/>
    <w:p w14:paraId="3DA4B73D" w14:textId="77777777" w:rsidR="00C474C1" w:rsidRDefault="00C474C1" w:rsidP="00C52F4A">
      <w:r>
        <w:lastRenderedPageBreak/>
        <w:t>« </w:t>
      </w:r>
      <w:r w:rsidR="00C52F4A" w:rsidRPr="00605EB6">
        <w:t>Je suis souillée</w:t>
      </w:r>
      <w:r>
        <w:t xml:space="preserve">, </w:t>
      </w:r>
      <w:r w:rsidR="00C52F4A" w:rsidRPr="00605EB6">
        <w:t>déshonorée</w:t>
      </w:r>
      <w:r>
        <w:t xml:space="preserve">. </w:t>
      </w:r>
      <w:r w:rsidR="00C52F4A" w:rsidRPr="00605EB6">
        <w:t>L</w:t>
      </w:r>
      <w:r>
        <w:t>’</w:t>
      </w:r>
      <w:r w:rsidR="00C52F4A" w:rsidRPr="00605EB6">
        <w:t>homme sauvage</w:t>
      </w:r>
      <w:r>
        <w:t xml:space="preserve">, </w:t>
      </w:r>
      <w:r w:rsidR="00C52F4A" w:rsidRPr="00605EB6">
        <w:t>le misérable Jean Loup est le coupable</w:t>
      </w:r>
      <w:r>
        <w:t xml:space="preserve">. </w:t>
      </w:r>
      <w:r w:rsidR="00C52F4A" w:rsidRPr="00605EB6">
        <w:t>Je ne peux plus vivre</w:t>
      </w:r>
      <w:r>
        <w:t xml:space="preserve">, </w:t>
      </w:r>
      <w:r w:rsidR="00C52F4A" w:rsidRPr="00605EB6">
        <w:t>je vais mourir</w:t>
      </w:r>
      <w:r>
        <w:t xml:space="preserve"> !… </w:t>
      </w:r>
      <w:r w:rsidR="00C52F4A" w:rsidRPr="00605EB6">
        <w:t>On retrouvera mon cadavre dans la rivière</w:t>
      </w:r>
      <w:r>
        <w:t>.</w:t>
      </w:r>
    </w:p>
    <w:p w14:paraId="3FB40C1B" w14:textId="77777777" w:rsidR="00C474C1" w:rsidRDefault="00C474C1" w:rsidP="00C52F4A">
      <w:r>
        <w:t>» </w:t>
      </w:r>
      <w:r w:rsidR="00C52F4A" w:rsidRPr="00605EB6">
        <w:t>Mon père</w:t>
      </w:r>
      <w:r>
        <w:t xml:space="preserve">, </w:t>
      </w:r>
      <w:r w:rsidR="00C52F4A" w:rsidRPr="00605EB6">
        <w:t>plaignez-moi</w:t>
      </w:r>
      <w:r>
        <w:t> !</w:t>
      </w:r>
    </w:p>
    <w:p w14:paraId="54A07015" w14:textId="77777777" w:rsidR="00C474C1" w:rsidRDefault="00C474C1" w:rsidP="00C52F4A">
      <w:r>
        <w:t>» </w:t>
      </w:r>
      <w:r w:rsidR="00C52F4A" w:rsidRPr="00605EB6">
        <w:t>Consolez Jacques</w:t>
      </w:r>
      <w:r>
        <w:t> !</w:t>
      </w:r>
    </w:p>
    <w:p w14:paraId="4744BFAD" w14:textId="77777777" w:rsidR="00C474C1" w:rsidRDefault="00C474C1" w:rsidP="00C52F4A">
      <w:r>
        <w:t>» </w:t>
      </w:r>
      <w:r w:rsidR="00C52F4A" w:rsidRPr="00605EB6">
        <w:t>Adieu</w:t>
      </w:r>
      <w:r>
        <w:t xml:space="preserve">, </w:t>
      </w:r>
      <w:r w:rsidR="00C52F4A" w:rsidRPr="00605EB6">
        <w:t>mon père</w:t>
      </w:r>
      <w:r>
        <w:t xml:space="preserve">, </w:t>
      </w:r>
      <w:r w:rsidR="00C52F4A" w:rsidRPr="00605EB6">
        <w:t>adieu</w:t>
      </w:r>
      <w:r>
        <w:t> !</w:t>
      </w:r>
    </w:p>
    <w:p w14:paraId="07D030CD" w14:textId="29F8C25A" w:rsidR="00C52F4A" w:rsidRPr="00605EB6" w:rsidRDefault="00C474C1" w:rsidP="00C52F4A">
      <w:pPr>
        <w:jc w:val="right"/>
      </w:pPr>
      <w:r>
        <w:t>» </w:t>
      </w:r>
      <w:r w:rsidR="00C52F4A" w:rsidRPr="00605EB6">
        <w:t>J</w:t>
      </w:r>
      <w:r w:rsidR="00C52F4A" w:rsidRPr="00605EB6">
        <w:rPr>
          <w:rStyle w:val="Taille-1Caracteres"/>
        </w:rPr>
        <w:t xml:space="preserve">EANNE </w:t>
      </w:r>
      <w:r w:rsidR="00C52F4A" w:rsidRPr="00605EB6">
        <w:t>V</w:t>
      </w:r>
      <w:r w:rsidR="00C52F4A" w:rsidRPr="00605EB6">
        <w:rPr>
          <w:rStyle w:val="Taille-1Caracteres"/>
        </w:rPr>
        <w:t>AILLANT</w:t>
      </w:r>
      <w:r>
        <w:t>. »</w:t>
      </w:r>
    </w:p>
    <w:p w14:paraId="58ECDA99" w14:textId="77777777" w:rsidR="00C52F4A" w:rsidRPr="00605EB6" w:rsidRDefault="00C52F4A" w:rsidP="00C52F4A"/>
    <w:p w14:paraId="118B0D48" w14:textId="1D1B14AD" w:rsidR="00C52F4A" w:rsidRPr="00605EB6" w:rsidRDefault="00C52F4A" w:rsidP="00C52F4A">
      <w:r w:rsidRPr="00605EB6">
        <w:t>Elle plia le papier et le mit dans une enveloppe</w:t>
      </w:r>
      <w:r w:rsidR="00C474C1">
        <w:t xml:space="preserve">, </w:t>
      </w:r>
      <w:r w:rsidRPr="00605EB6">
        <w:t>qu</w:t>
      </w:r>
      <w:r w:rsidR="00C474C1">
        <w:t>’</w:t>
      </w:r>
      <w:r w:rsidRPr="00605EB6">
        <w:t>elle cacheta et sur laquelle elle traça ces trois mots</w:t>
      </w:r>
      <w:r w:rsidR="00C474C1">
        <w:t> : « </w:t>
      </w:r>
      <w:r w:rsidRPr="00605EB6">
        <w:t>À mon père</w:t>
      </w:r>
      <w:r w:rsidR="00C474C1">
        <w:t>. »</w:t>
      </w:r>
    </w:p>
    <w:p w14:paraId="70255C0A" w14:textId="77777777" w:rsidR="00C474C1" w:rsidRDefault="00C52F4A" w:rsidP="00C52F4A">
      <w:r w:rsidRPr="00605EB6">
        <w:t>Jean Loup l</w:t>
      </w:r>
      <w:r w:rsidR="00C474C1">
        <w:t>’</w:t>
      </w:r>
      <w:r w:rsidRPr="00605EB6">
        <w:t>épiait</w:t>
      </w:r>
      <w:r w:rsidR="00C474C1">
        <w:t xml:space="preserve">, </w:t>
      </w:r>
      <w:r w:rsidRPr="00605EB6">
        <w:t>très inquiet</w:t>
      </w:r>
      <w:r w:rsidR="00C474C1">
        <w:t xml:space="preserve"> ; </w:t>
      </w:r>
      <w:r w:rsidRPr="00605EB6">
        <w:t>il sentait vaguement qu</w:t>
      </w:r>
      <w:r w:rsidR="00C474C1">
        <w:t>’</w:t>
      </w:r>
      <w:r w:rsidRPr="00605EB6">
        <w:t>elle avait pris une résolution grave</w:t>
      </w:r>
      <w:r w:rsidR="00C474C1">
        <w:t xml:space="preserve">. </w:t>
      </w:r>
      <w:r w:rsidRPr="00605EB6">
        <w:t>L</w:t>
      </w:r>
      <w:r w:rsidR="00C474C1">
        <w:t>’</w:t>
      </w:r>
      <w:r w:rsidRPr="00605EB6">
        <w:t>agitation de Jeanne</w:t>
      </w:r>
      <w:r w:rsidR="00C474C1">
        <w:t xml:space="preserve">, </w:t>
      </w:r>
      <w:r w:rsidRPr="00605EB6">
        <w:t>son effarement</w:t>
      </w:r>
      <w:r w:rsidR="00C474C1">
        <w:t xml:space="preserve">, </w:t>
      </w:r>
      <w:r w:rsidRPr="00605EB6">
        <w:t>quelque chose de farouche dans son regard</w:t>
      </w:r>
      <w:r w:rsidR="00C474C1">
        <w:t xml:space="preserve">, </w:t>
      </w:r>
      <w:r w:rsidRPr="00605EB6">
        <w:t>tout cela lui faisait peur</w:t>
      </w:r>
      <w:r w:rsidR="00C474C1">
        <w:t>.</w:t>
      </w:r>
    </w:p>
    <w:p w14:paraId="59AC6398" w14:textId="77777777" w:rsidR="00C474C1" w:rsidRDefault="00C52F4A" w:rsidP="00C52F4A">
      <w:r w:rsidRPr="00605EB6">
        <w:t>La jeune fille rentra dans sa chambre</w:t>
      </w:r>
      <w:r w:rsidR="00C474C1">
        <w:t xml:space="preserve">, </w:t>
      </w:r>
      <w:r w:rsidRPr="00605EB6">
        <w:t>s</w:t>
      </w:r>
      <w:r w:rsidR="00C474C1">
        <w:t>’</w:t>
      </w:r>
      <w:r w:rsidRPr="00605EB6">
        <w:t>arrêta devant les portraits de Jacques Vaillant et de Catherine</w:t>
      </w:r>
      <w:r w:rsidR="00C474C1">
        <w:t xml:space="preserve">, </w:t>
      </w:r>
      <w:r w:rsidRPr="00605EB6">
        <w:t>joignit les mains et resta un instant immobile</w:t>
      </w:r>
      <w:r w:rsidR="00C474C1">
        <w:t xml:space="preserve">, </w:t>
      </w:r>
      <w:r w:rsidRPr="00605EB6">
        <w:t>comme en prière</w:t>
      </w:r>
      <w:r w:rsidR="00C474C1">
        <w:t xml:space="preserve">. </w:t>
      </w:r>
      <w:r w:rsidRPr="00605EB6">
        <w:t>Puis elle promena tristement son regard sur les objets qu</w:t>
      </w:r>
      <w:r w:rsidR="00C474C1">
        <w:t>’</w:t>
      </w:r>
      <w:r w:rsidRPr="00605EB6">
        <w:t>elle allait quitter pour toujours et se dirigea vers la porte</w:t>
      </w:r>
      <w:r w:rsidR="00C474C1">
        <w:t>.</w:t>
      </w:r>
    </w:p>
    <w:p w14:paraId="4F313CC3" w14:textId="77777777" w:rsidR="00C474C1" w:rsidRDefault="00C52F4A" w:rsidP="00C52F4A">
      <w:r w:rsidRPr="00605EB6">
        <w:t>Jean Loup bondit et se trouva devant elle</w:t>
      </w:r>
      <w:r w:rsidR="00C474C1">
        <w:t xml:space="preserve">, </w:t>
      </w:r>
      <w:r w:rsidRPr="00605EB6">
        <w:t>lui barrant le passage</w:t>
      </w:r>
      <w:r w:rsidR="00C474C1">
        <w:t>.</w:t>
      </w:r>
    </w:p>
    <w:p w14:paraId="03E16172" w14:textId="77777777" w:rsidR="00C474C1" w:rsidRDefault="00C52F4A" w:rsidP="00C52F4A">
      <w:r w:rsidRPr="00605EB6">
        <w:t>Jeanne eut un frisson dans tout son corps</w:t>
      </w:r>
      <w:r w:rsidR="00C474C1">
        <w:t xml:space="preserve">, </w:t>
      </w:r>
      <w:r w:rsidRPr="00605EB6">
        <w:t>ses yeux s</w:t>
      </w:r>
      <w:r w:rsidR="00C474C1">
        <w:t>’</w:t>
      </w:r>
      <w:r w:rsidRPr="00605EB6">
        <w:t>enflammèrent de colère</w:t>
      </w:r>
      <w:r w:rsidR="00C474C1">
        <w:t xml:space="preserve">. </w:t>
      </w:r>
      <w:r w:rsidRPr="00605EB6">
        <w:t>Elle le repoussa avec violence</w:t>
      </w:r>
      <w:r w:rsidR="00C474C1">
        <w:t xml:space="preserve">. </w:t>
      </w:r>
      <w:r w:rsidRPr="00605EB6">
        <w:t>Il la saisit par le bras</w:t>
      </w:r>
      <w:r w:rsidR="00C474C1">
        <w:t xml:space="preserve">. </w:t>
      </w:r>
      <w:r w:rsidRPr="00605EB6">
        <w:t>Elle le frappa au visage et lui lança un regard terrible</w:t>
      </w:r>
      <w:r w:rsidR="00C474C1">
        <w:t xml:space="preserve">, </w:t>
      </w:r>
      <w:r w:rsidRPr="00605EB6">
        <w:t>foudroyant</w:t>
      </w:r>
      <w:r w:rsidR="00C474C1">
        <w:t xml:space="preserve">, </w:t>
      </w:r>
      <w:r w:rsidRPr="00605EB6">
        <w:t>qui le fit reculer</w:t>
      </w:r>
      <w:r w:rsidR="00C474C1">
        <w:t xml:space="preserve">. </w:t>
      </w:r>
      <w:r w:rsidRPr="00605EB6">
        <w:t>Elle ouvrit la porte et se précipita dans l</w:t>
      </w:r>
      <w:r w:rsidR="00C474C1">
        <w:t>’</w:t>
      </w:r>
      <w:r w:rsidRPr="00605EB6">
        <w:t>escalier</w:t>
      </w:r>
      <w:r w:rsidR="00C474C1">
        <w:t>.</w:t>
      </w:r>
    </w:p>
    <w:p w14:paraId="311A63CD" w14:textId="36877060" w:rsidR="00C474C1" w:rsidRDefault="00C52F4A" w:rsidP="00C52F4A">
      <w:r w:rsidRPr="00605EB6">
        <w:lastRenderedPageBreak/>
        <w:t>Jean Loup resta un instant comme étourdi</w:t>
      </w:r>
      <w:r w:rsidR="00C474C1">
        <w:t xml:space="preserve">, </w:t>
      </w:r>
      <w:r w:rsidRPr="00605EB6">
        <w:t>hébété</w:t>
      </w:r>
      <w:r w:rsidR="00C474C1">
        <w:t xml:space="preserve">, </w:t>
      </w:r>
      <w:r w:rsidRPr="00605EB6">
        <w:t>les yeux humides fixés sur le parquet</w:t>
      </w:r>
      <w:r w:rsidR="00C474C1">
        <w:t xml:space="preserve">. </w:t>
      </w:r>
      <w:r w:rsidRPr="00605EB6">
        <w:t>Il vit quelque chose de brillant et</w:t>
      </w:r>
      <w:r w:rsidR="00C474C1">
        <w:t xml:space="preserve">, </w:t>
      </w:r>
      <w:r w:rsidRPr="00605EB6">
        <w:t>à côté</w:t>
      </w:r>
      <w:r w:rsidR="00C474C1">
        <w:t xml:space="preserve">, </w:t>
      </w:r>
      <w:r w:rsidRPr="00605EB6">
        <w:t>un autre objet qui brillait aussi</w:t>
      </w:r>
      <w:r w:rsidR="00C474C1">
        <w:t xml:space="preserve">. </w:t>
      </w:r>
      <w:r w:rsidRPr="00605EB6">
        <w:t>Il se baissa et ramassa un anneau dit chevalière</w:t>
      </w:r>
      <w:r w:rsidR="00C474C1">
        <w:t xml:space="preserve">, </w:t>
      </w:r>
      <w:r w:rsidRPr="00605EB6">
        <w:t>qu</w:t>
      </w:r>
      <w:r w:rsidR="00C474C1">
        <w:t>’</w:t>
      </w:r>
      <w:r w:rsidRPr="00605EB6">
        <w:t>il reconnut pour l</w:t>
      </w:r>
      <w:r w:rsidR="00C474C1">
        <w:t>’</w:t>
      </w:r>
      <w:r w:rsidRPr="00605EB6">
        <w:t>avoir vu au doigt de Raoul de Simaise</w:t>
      </w:r>
      <w:r w:rsidR="00C474C1">
        <w:t xml:space="preserve">, </w:t>
      </w:r>
      <w:r w:rsidRPr="00605EB6">
        <w:t>et un petit portefeuille sur lequel il y avait deux lettres gravées</w:t>
      </w:r>
      <w:r w:rsidR="00C474C1">
        <w:t xml:space="preserve">, </w:t>
      </w:r>
      <w:r w:rsidR="00C474C1" w:rsidRPr="00605EB6">
        <w:t>R</w:t>
      </w:r>
      <w:r w:rsidR="00C474C1">
        <w:t>.</w:t>
      </w:r>
      <w:r w:rsidR="00C474C1" w:rsidRPr="00605EB6">
        <w:t>S</w:t>
      </w:r>
      <w:r w:rsidR="00C474C1">
        <w:t>.</w:t>
      </w:r>
    </w:p>
    <w:p w14:paraId="5705D821" w14:textId="77777777" w:rsidR="00C474C1" w:rsidRDefault="00C52F4A" w:rsidP="00C52F4A">
      <w:r w:rsidRPr="00605EB6">
        <w:t>Il allait rejeter les deux objets</w:t>
      </w:r>
      <w:r w:rsidR="00C474C1">
        <w:t xml:space="preserve">, </w:t>
      </w:r>
      <w:r w:rsidRPr="00605EB6">
        <w:t>il se ravisa</w:t>
      </w:r>
      <w:r w:rsidR="00C474C1">
        <w:t xml:space="preserve">. </w:t>
      </w:r>
      <w:r w:rsidRPr="00605EB6">
        <w:t>Son pantalon usé</w:t>
      </w:r>
      <w:r w:rsidR="00C474C1">
        <w:t xml:space="preserve">, </w:t>
      </w:r>
      <w:r w:rsidRPr="00605EB6">
        <w:t>déchiré</w:t>
      </w:r>
      <w:r w:rsidR="00C474C1">
        <w:t xml:space="preserve">, </w:t>
      </w:r>
      <w:r w:rsidRPr="00605EB6">
        <w:t>troué</w:t>
      </w:r>
      <w:r w:rsidR="00C474C1">
        <w:t xml:space="preserve">, </w:t>
      </w:r>
      <w:r w:rsidRPr="00605EB6">
        <w:t>avait une poche en bon état</w:t>
      </w:r>
      <w:r w:rsidR="00C474C1">
        <w:t xml:space="preserve">, </w:t>
      </w:r>
      <w:r w:rsidRPr="00605EB6">
        <w:t>d</w:t>
      </w:r>
      <w:r w:rsidR="00C474C1">
        <w:t>’</w:t>
      </w:r>
      <w:r w:rsidRPr="00605EB6">
        <w:t>autant plus solide qu</w:t>
      </w:r>
      <w:r w:rsidR="00C474C1">
        <w:t>’</w:t>
      </w:r>
      <w:r w:rsidRPr="00605EB6">
        <w:t>il ne s</w:t>
      </w:r>
      <w:r w:rsidR="00C474C1">
        <w:t>’</w:t>
      </w:r>
      <w:r w:rsidRPr="00605EB6">
        <w:t>en servait jamais</w:t>
      </w:r>
      <w:r w:rsidR="00C474C1">
        <w:t xml:space="preserve">. </w:t>
      </w:r>
      <w:r w:rsidRPr="00605EB6">
        <w:t>Il y glissa le portefeuille et l</w:t>
      </w:r>
      <w:r w:rsidR="00C474C1">
        <w:t>’</w:t>
      </w:r>
      <w:r w:rsidRPr="00605EB6">
        <w:t>anneau</w:t>
      </w:r>
      <w:r w:rsidR="00C474C1">
        <w:t xml:space="preserve">, </w:t>
      </w:r>
      <w:r w:rsidRPr="00605EB6">
        <w:t>puis il s</w:t>
      </w:r>
      <w:r w:rsidR="00C474C1">
        <w:t>’</w:t>
      </w:r>
      <w:r w:rsidRPr="00605EB6">
        <w:t>élança sur les traces de la jeune fille</w:t>
      </w:r>
      <w:r w:rsidR="00C474C1">
        <w:t xml:space="preserve">. </w:t>
      </w:r>
      <w:r w:rsidRPr="00605EB6">
        <w:t>Quand il eut tourné l</w:t>
      </w:r>
      <w:r w:rsidR="00C474C1">
        <w:t>’</w:t>
      </w:r>
      <w:r w:rsidRPr="00605EB6">
        <w:t>angle de la maison</w:t>
      </w:r>
      <w:r w:rsidR="00C474C1">
        <w:t xml:space="preserve">, </w:t>
      </w:r>
      <w:r w:rsidRPr="00605EB6">
        <w:t>il aperçut Jeanne qui courait sur le sentier de la prairie</w:t>
      </w:r>
      <w:r w:rsidR="00C474C1">
        <w:t xml:space="preserve">, </w:t>
      </w:r>
      <w:r w:rsidRPr="00605EB6">
        <w:t>se dirigeant vers la rivière</w:t>
      </w:r>
      <w:r w:rsidR="00C474C1">
        <w:t>.</w:t>
      </w:r>
    </w:p>
    <w:p w14:paraId="6482C344" w14:textId="77777777" w:rsidR="00C474C1" w:rsidRDefault="00C52F4A" w:rsidP="00C52F4A">
      <w:r w:rsidRPr="00605EB6">
        <w:t>Bien qu</w:t>
      </w:r>
      <w:r w:rsidR="00C474C1">
        <w:t>’</w:t>
      </w:r>
      <w:r w:rsidRPr="00605EB6">
        <w:t>elle fût déjà à une assez grande distance</w:t>
      </w:r>
      <w:r w:rsidR="00C474C1">
        <w:t xml:space="preserve">, </w:t>
      </w:r>
      <w:r w:rsidRPr="00605EB6">
        <w:t>il aurait pu facilement la rattraper</w:t>
      </w:r>
      <w:r w:rsidR="00C474C1">
        <w:t xml:space="preserve"> ; </w:t>
      </w:r>
      <w:r w:rsidRPr="00605EB6">
        <w:t>il n</w:t>
      </w:r>
      <w:r w:rsidR="00C474C1">
        <w:t>’</w:t>
      </w:r>
      <w:r w:rsidRPr="00605EB6">
        <w:t>osa pas le faire</w:t>
      </w:r>
      <w:r w:rsidR="00C474C1">
        <w:t xml:space="preserve"> : </w:t>
      </w:r>
      <w:r w:rsidRPr="00605EB6">
        <w:t>il se borna à la suivre</w:t>
      </w:r>
      <w:r w:rsidR="00C474C1">
        <w:t xml:space="preserve">, </w:t>
      </w:r>
      <w:r w:rsidRPr="00605EB6">
        <w:t>mais d</w:t>
      </w:r>
      <w:r w:rsidR="00C474C1">
        <w:t>’</w:t>
      </w:r>
      <w:r w:rsidRPr="00605EB6">
        <w:t>assez près</w:t>
      </w:r>
      <w:r w:rsidR="00C474C1">
        <w:t xml:space="preserve">, </w:t>
      </w:r>
      <w:r w:rsidRPr="00605EB6">
        <w:t>toutefois</w:t>
      </w:r>
      <w:r w:rsidR="00C474C1">
        <w:t xml:space="preserve">, </w:t>
      </w:r>
      <w:r w:rsidRPr="00605EB6">
        <w:t>pour qu</w:t>
      </w:r>
      <w:r w:rsidR="00C474C1">
        <w:t>’</w:t>
      </w:r>
      <w:r w:rsidRPr="00605EB6">
        <w:t>elle n</w:t>
      </w:r>
      <w:r w:rsidR="00C474C1">
        <w:t>’</w:t>
      </w:r>
      <w:r w:rsidRPr="00605EB6">
        <w:t>échappât point à sa vue</w:t>
      </w:r>
      <w:r w:rsidR="00C474C1">
        <w:t>.</w:t>
      </w:r>
    </w:p>
    <w:p w14:paraId="53F3F13F" w14:textId="77777777" w:rsidR="00C474C1" w:rsidRDefault="00C52F4A" w:rsidP="00C52F4A">
      <w:r w:rsidRPr="00605EB6">
        <w:t>Bien qu</w:t>
      </w:r>
      <w:r w:rsidR="00C474C1">
        <w:t>’</w:t>
      </w:r>
      <w:r w:rsidRPr="00605EB6">
        <w:t>il ne fît pas encore jour</w:t>
      </w:r>
      <w:r w:rsidR="00C474C1">
        <w:t xml:space="preserve">, </w:t>
      </w:r>
      <w:r w:rsidRPr="00605EB6">
        <w:t>la campagne était déjà suffisamment éclairée</w:t>
      </w:r>
      <w:r w:rsidR="00C474C1">
        <w:t xml:space="preserve"> ; </w:t>
      </w:r>
      <w:r w:rsidRPr="00605EB6">
        <w:t>mais on ne voyait personne encore dans les champs</w:t>
      </w:r>
      <w:r w:rsidR="00C474C1">
        <w:t xml:space="preserve">. </w:t>
      </w:r>
      <w:r w:rsidRPr="00605EB6">
        <w:t>Les paysans se hâtaient pourtant d</w:t>
      </w:r>
      <w:r w:rsidR="00C474C1">
        <w:t>’</w:t>
      </w:r>
      <w:r w:rsidRPr="00605EB6">
        <w:t>achever les moissons</w:t>
      </w:r>
      <w:r w:rsidR="00C474C1">
        <w:t xml:space="preserve"> : </w:t>
      </w:r>
      <w:r w:rsidRPr="00605EB6">
        <w:t>mais</w:t>
      </w:r>
      <w:r w:rsidR="00C474C1">
        <w:t xml:space="preserve">, </w:t>
      </w:r>
      <w:r w:rsidRPr="00605EB6">
        <w:t>cette année-là</w:t>
      </w:r>
      <w:r w:rsidR="00C474C1">
        <w:t xml:space="preserve">, </w:t>
      </w:r>
      <w:r w:rsidRPr="00605EB6">
        <w:t>les blés et les avoines se trouvaient de l</w:t>
      </w:r>
      <w:r w:rsidR="00C474C1">
        <w:t>’</w:t>
      </w:r>
      <w:r w:rsidRPr="00605EB6">
        <w:t>autre côté de Mareille</w:t>
      </w:r>
      <w:r w:rsidR="00C474C1">
        <w:t>.</w:t>
      </w:r>
    </w:p>
    <w:p w14:paraId="16B52996" w14:textId="77777777" w:rsidR="00C474C1" w:rsidRDefault="00C52F4A" w:rsidP="00C52F4A">
      <w:r w:rsidRPr="00605EB6">
        <w:t>Tout à coup</w:t>
      </w:r>
      <w:r w:rsidR="00C474C1">
        <w:t xml:space="preserve">, </w:t>
      </w:r>
      <w:r w:rsidRPr="00605EB6">
        <w:t>la jeune fille disparut au milieu des touffes d</w:t>
      </w:r>
      <w:r w:rsidR="00C474C1">
        <w:t>’</w:t>
      </w:r>
      <w:r w:rsidRPr="00605EB6">
        <w:t>osiers verts qui bordent la rivière</w:t>
      </w:r>
      <w:r w:rsidR="00C474C1">
        <w:t>.</w:t>
      </w:r>
    </w:p>
    <w:p w14:paraId="5B4EB893" w14:textId="77777777" w:rsidR="00C474C1" w:rsidRDefault="00C52F4A" w:rsidP="00C52F4A">
      <w:r w:rsidRPr="00605EB6">
        <w:t>Jean Loup sentit une sueur froide sur son front et comme un étouffement</w:t>
      </w:r>
      <w:r w:rsidR="00C474C1">
        <w:t>.</w:t>
      </w:r>
    </w:p>
    <w:p w14:paraId="3AFC4F20" w14:textId="77777777" w:rsidR="00C474C1" w:rsidRDefault="00C52F4A" w:rsidP="00C52F4A">
      <w:r w:rsidRPr="00605EB6">
        <w:t>Était-ce possible</w:t>
      </w:r>
      <w:r w:rsidR="00C474C1">
        <w:t xml:space="preserve"> ? </w:t>
      </w:r>
      <w:r w:rsidRPr="00605EB6">
        <w:t>Jeanne allait-elle réellement se jeter dans le Frou</w:t>
      </w:r>
      <w:r w:rsidR="00C474C1">
        <w:t> ?</w:t>
      </w:r>
    </w:p>
    <w:p w14:paraId="18050CCD" w14:textId="77777777" w:rsidR="00C474C1" w:rsidRDefault="00C52F4A" w:rsidP="00C52F4A">
      <w:r w:rsidRPr="00605EB6">
        <w:t>En proie à une anxiété horrible</w:t>
      </w:r>
      <w:r w:rsidR="00C474C1">
        <w:t xml:space="preserve">, </w:t>
      </w:r>
      <w:r w:rsidRPr="00605EB6">
        <w:t>il prit sa course et en moins de deux minutes il arriva au bord de la rivière</w:t>
      </w:r>
      <w:r w:rsidR="00C474C1">
        <w:t>.</w:t>
      </w:r>
    </w:p>
    <w:p w14:paraId="75668A0D" w14:textId="27E87C3A" w:rsidR="00C474C1" w:rsidRDefault="00C52F4A" w:rsidP="00C52F4A">
      <w:r w:rsidRPr="00605EB6">
        <w:lastRenderedPageBreak/>
        <w:t>Il était déjà trop tard pour arrêter Jeanne</w:t>
      </w:r>
      <w:r w:rsidR="00C474C1">
        <w:t xml:space="preserve">. </w:t>
      </w:r>
      <w:r w:rsidRPr="00605EB6">
        <w:t>Il entendit le bruit de sa chute dans l</w:t>
      </w:r>
      <w:r w:rsidR="00C474C1">
        <w:t>’</w:t>
      </w:r>
      <w:r w:rsidRPr="00605EB6">
        <w:t>eau et il vit l</w:t>
      </w:r>
      <w:r w:rsidR="00C474C1">
        <w:t>’</w:t>
      </w:r>
      <w:r w:rsidRPr="00605EB6">
        <w:t>eau bouillonner à l</w:t>
      </w:r>
      <w:r w:rsidR="00C474C1">
        <w:t>’</w:t>
      </w:r>
      <w:r w:rsidRPr="00605EB6">
        <w:t>endroit où elle était tombée</w:t>
      </w:r>
      <w:r w:rsidR="00C474C1">
        <w:t xml:space="preserve">. </w:t>
      </w:r>
      <w:r w:rsidRPr="00605EB6">
        <w:t>Il le connaissait</w:t>
      </w:r>
      <w:r w:rsidR="00C474C1">
        <w:t xml:space="preserve">, </w:t>
      </w:r>
      <w:r w:rsidRPr="00605EB6">
        <w:t>cet endroit</w:t>
      </w:r>
      <w:r w:rsidR="00C474C1">
        <w:t xml:space="preserve">, </w:t>
      </w:r>
      <w:r w:rsidRPr="00605EB6">
        <w:t>un des plus redoutables du Frou</w:t>
      </w:r>
      <w:r w:rsidR="00C474C1">
        <w:t xml:space="preserve"> ; </w:t>
      </w:r>
      <w:r w:rsidRPr="00605EB6">
        <w:t>c</w:t>
      </w:r>
      <w:r w:rsidR="00C474C1">
        <w:t>’</w:t>
      </w:r>
      <w:r w:rsidRPr="00605EB6">
        <w:t>est là qu</w:t>
      </w:r>
      <w:r w:rsidR="00C474C1">
        <w:t>’</w:t>
      </w:r>
      <w:r w:rsidRPr="00605EB6">
        <w:t xml:space="preserve">il avait sauvé le petit garçon de </w:t>
      </w:r>
      <w:r w:rsidR="000D552E" w:rsidRPr="00605EB6">
        <w:t>Blign</w:t>
      </w:r>
      <w:r w:rsidR="000D552E">
        <w:t>i</w:t>
      </w:r>
      <w:r w:rsidR="000D552E" w:rsidRPr="00605EB6">
        <w:t>court</w:t>
      </w:r>
      <w:r w:rsidR="00C474C1">
        <w:t xml:space="preserve">, </w:t>
      </w:r>
      <w:r w:rsidRPr="00605EB6">
        <w:t>qui se noyait</w:t>
      </w:r>
      <w:r w:rsidR="00C474C1">
        <w:t>.</w:t>
      </w:r>
    </w:p>
    <w:p w14:paraId="7C70768D" w14:textId="77777777" w:rsidR="00C474C1" w:rsidRDefault="00C52F4A" w:rsidP="00C52F4A">
      <w:r w:rsidRPr="00605EB6">
        <w:t>Sans perdre une seconde il se précipita dans la rivière et plongea</w:t>
      </w:r>
      <w:r w:rsidR="00C474C1">
        <w:t xml:space="preserve">. </w:t>
      </w:r>
      <w:r w:rsidRPr="00605EB6">
        <w:t>Il revint à la surface les bras vides</w:t>
      </w:r>
      <w:r w:rsidR="00C474C1">
        <w:t xml:space="preserve"> ; </w:t>
      </w:r>
      <w:r w:rsidRPr="00605EB6">
        <w:t>il plongea une seconde fois</w:t>
      </w:r>
      <w:r w:rsidR="00C474C1">
        <w:t xml:space="preserve"> ; </w:t>
      </w:r>
      <w:r w:rsidRPr="00605EB6">
        <w:t>rien encore</w:t>
      </w:r>
      <w:r w:rsidR="00C474C1">
        <w:t>.</w:t>
      </w:r>
    </w:p>
    <w:p w14:paraId="4CF0890D" w14:textId="77777777" w:rsidR="00C474C1" w:rsidRDefault="00C52F4A" w:rsidP="00C52F4A">
      <w:r w:rsidRPr="00605EB6">
        <w:t>Il avait dû tomber la veille</w:t>
      </w:r>
      <w:r w:rsidR="00C474C1">
        <w:t xml:space="preserve">, </w:t>
      </w:r>
      <w:r w:rsidRPr="00605EB6">
        <w:t>plus haut</w:t>
      </w:r>
      <w:r w:rsidR="00C474C1">
        <w:t xml:space="preserve">, </w:t>
      </w:r>
      <w:r w:rsidRPr="00605EB6">
        <w:t>du côté de Blaincourt</w:t>
      </w:r>
      <w:r w:rsidR="00C474C1">
        <w:t xml:space="preserve">, </w:t>
      </w:r>
      <w:r w:rsidRPr="00605EB6">
        <w:t>de fortes averses</w:t>
      </w:r>
      <w:r w:rsidR="00C474C1">
        <w:t xml:space="preserve">, </w:t>
      </w:r>
      <w:r w:rsidRPr="00605EB6">
        <w:t>car le Frou montait et le courant devenait excessivement rapide</w:t>
      </w:r>
      <w:r w:rsidR="00C474C1">
        <w:t xml:space="preserve">. </w:t>
      </w:r>
      <w:r w:rsidRPr="00605EB6">
        <w:t>Jean Loup comprit que Jeanne avait déjà été entraînée</w:t>
      </w:r>
      <w:r w:rsidR="00C474C1">
        <w:t xml:space="preserve">. </w:t>
      </w:r>
      <w:r w:rsidRPr="00605EB6">
        <w:t>Il s</w:t>
      </w:r>
      <w:r w:rsidR="00C474C1">
        <w:t>’</w:t>
      </w:r>
      <w:r w:rsidRPr="00605EB6">
        <w:t>enfonça sous l</w:t>
      </w:r>
      <w:r w:rsidR="00C474C1">
        <w:t>’</w:t>
      </w:r>
      <w:r w:rsidRPr="00605EB6">
        <w:t>eau une troisième fois</w:t>
      </w:r>
      <w:r w:rsidR="00C474C1">
        <w:t xml:space="preserve">. </w:t>
      </w:r>
      <w:r w:rsidRPr="00605EB6">
        <w:t>Il reparut</w:t>
      </w:r>
      <w:r w:rsidR="00C474C1">
        <w:t xml:space="preserve">, </w:t>
      </w:r>
      <w:r w:rsidRPr="00605EB6">
        <w:t>tenant la jeune fille</w:t>
      </w:r>
      <w:r w:rsidR="00C474C1">
        <w:t xml:space="preserve">, </w:t>
      </w:r>
      <w:r w:rsidRPr="00605EB6">
        <w:t>et se mit à nager vigoureusement vers la rive</w:t>
      </w:r>
      <w:r w:rsidR="00C474C1">
        <w:t>.</w:t>
      </w:r>
    </w:p>
    <w:p w14:paraId="5757F81C" w14:textId="77777777" w:rsidR="00C474C1" w:rsidRDefault="00C52F4A" w:rsidP="00C52F4A">
      <w:r w:rsidRPr="00605EB6">
        <w:t>On entendait sur la route qui longe la rivière le roulement d</w:t>
      </w:r>
      <w:r w:rsidR="00C474C1">
        <w:t>’</w:t>
      </w:r>
      <w:r w:rsidRPr="00605EB6">
        <w:t>une voiture et le galop pressé d</w:t>
      </w:r>
      <w:r w:rsidR="00C474C1">
        <w:t>’</w:t>
      </w:r>
      <w:r w:rsidRPr="00605EB6">
        <w:t>un cheval</w:t>
      </w:r>
      <w:r w:rsidR="00C474C1">
        <w:t>.</w:t>
      </w:r>
    </w:p>
    <w:p w14:paraId="092736A0" w14:textId="77777777" w:rsidR="00C474C1" w:rsidRDefault="00C52F4A" w:rsidP="00C52F4A">
      <w:r w:rsidRPr="00605EB6">
        <w:t>Un peu avant d</w:t>
      </w:r>
      <w:r w:rsidR="00C474C1">
        <w:t>’</w:t>
      </w:r>
      <w:r w:rsidRPr="00605EB6">
        <w:t>arriver en face du lieu où Jean Loup luttait contre le courant pour aborder</w:t>
      </w:r>
      <w:r w:rsidR="00C474C1">
        <w:t xml:space="preserve">, </w:t>
      </w:r>
      <w:r w:rsidRPr="00605EB6">
        <w:t>une montée rapide commençait</w:t>
      </w:r>
      <w:r w:rsidR="00C474C1">
        <w:t xml:space="preserve">. </w:t>
      </w:r>
      <w:r w:rsidRPr="00605EB6">
        <w:t>Le cheval dut aller au pas</w:t>
      </w:r>
      <w:r w:rsidR="00C474C1">
        <w:t>.</w:t>
      </w:r>
    </w:p>
    <w:p w14:paraId="53A9FD30" w14:textId="77777777" w:rsidR="00C474C1" w:rsidRDefault="00C52F4A" w:rsidP="00C52F4A">
      <w:r w:rsidRPr="00605EB6">
        <w:t>La voiture</w:t>
      </w:r>
      <w:r w:rsidR="00C474C1">
        <w:t xml:space="preserve">, </w:t>
      </w:r>
      <w:r w:rsidRPr="00605EB6">
        <w:t>à quatre roues</w:t>
      </w:r>
      <w:r w:rsidR="00C474C1">
        <w:t xml:space="preserve">, </w:t>
      </w:r>
      <w:r w:rsidRPr="00605EB6">
        <w:t>assez légère</w:t>
      </w:r>
      <w:r w:rsidR="00C474C1">
        <w:t xml:space="preserve">, </w:t>
      </w:r>
      <w:r w:rsidRPr="00605EB6">
        <w:t>tenait le milieu entre la calèche et le carrosse ou la vieille berline</w:t>
      </w:r>
      <w:r w:rsidR="00C474C1">
        <w:t xml:space="preserve">. </w:t>
      </w:r>
      <w:r w:rsidRPr="00605EB6">
        <w:t>Elle contenait un seul voyageur</w:t>
      </w:r>
      <w:r w:rsidR="00C474C1">
        <w:t>.</w:t>
      </w:r>
    </w:p>
    <w:p w14:paraId="608C7F15" w14:textId="77777777" w:rsidR="00C474C1" w:rsidRDefault="00C52F4A" w:rsidP="00C52F4A">
      <w:r w:rsidRPr="00605EB6">
        <w:t>C</w:t>
      </w:r>
      <w:r w:rsidR="00C474C1">
        <w:t>’</w:t>
      </w:r>
      <w:r w:rsidRPr="00605EB6">
        <w:t>était un homme de belle taille</w:t>
      </w:r>
      <w:r w:rsidR="00C474C1">
        <w:t xml:space="preserve">, </w:t>
      </w:r>
      <w:r w:rsidRPr="00605EB6">
        <w:t>qui paraissait avoir entre cinquante et cinquante-cinq ans</w:t>
      </w:r>
      <w:r w:rsidR="00C474C1">
        <w:t xml:space="preserve">. </w:t>
      </w:r>
      <w:r w:rsidRPr="00605EB6">
        <w:t>Il était vêtu très simplement</w:t>
      </w:r>
      <w:r w:rsidR="00C474C1">
        <w:t xml:space="preserve">, </w:t>
      </w:r>
      <w:r w:rsidRPr="00605EB6">
        <w:t>mais sa chemise de fine toile d</w:t>
      </w:r>
      <w:r w:rsidR="00C474C1">
        <w:t>’</w:t>
      </w:r>
      <w:r w:rsidRPr="00605EB6">
        <w:t>Écosse et d</w:t>
      </w:r>
      <w:r w:rsidR="00C474C1">
        <w:t>’</w:t>
      </w:r>
      <w:r w:rsidRPr="00605EB6">
        <w:t>une blancheur de neige indiquait qu</w:t>
      </w:r>
      <w:r w:rsidR="00C474C1">
        <w:t>’</w:t>
      </w:r>
      <w:r w:rsidRPr="00605EB6">
        <w:t>il devait avoir une certaine fortune</w:t>
      </w:r>
      <w:r w:rsidR="00C474C1">
        <w:t xml:space="preserve">. </w:t>
      </w:r>
      <w:r w:rsidRPr="00605EB6">
        <w:t>Il portait toute sa barbe qui commençait à blanchir</w:t>
      </w:r>
      <w:r w:rsidR="00C474C1">
        <w:t xml:space="preserve">, </w:t>
      </w:r>
      <w:r w:rsidRPr="00605EB6">
        <w:t>quand</w:t>
      </w:r>
      <w:r w:rsidR="00C474C1">
        <w:t xml:space="preserve">, </w:t>
      </w:r>
      <w:r w:rsidRPr="00605EB6">
        <w:t>déjà</w:t>
      </w:r>
      <w:r w:rsidR="00C474C1">
        <w:t xml:space="preserve">, </w:t>
      </w:r>
      <w:r w:rsidRPr="00605EB6">
        <w:t>ses cheveux étaient blancs</w:t>
      </w:r>
      <w:r w:rsidR="00C474C1">
        <w:t xml:space="preserve">. </w:t>
      </w:r>
      <w:r w:rsidRPr="00605EB6">
        <w:t>Il avait une figure expressive et belle</w:t>
      </w:r>
      <w:r w:rsidR="00C474C1">
        <w:t xml:space="preserve">, </w:t>
      </w:r>
      <w:r w:rsidRPr="00605EB6">
        <w:t>quoique fatiguée</w:t>
      </w:r>
      <w:r w:rsidR="00C474C1">
        <w:t xml:space="preserve">, </w:t>
      </w:r>
      <w:r w:rsidRPr="00605EB6">
        <w:t>et</w:t>
      </w:r>
      <w:r w:rsidR="00C474C1">
        <w:t xml:space="preserve">, – </w:t>
      </w:r>
      <w:r w:rsidRPr="00605EB6">
        <w:t>on pouvait le supposer</w:t>
      </w:r>
      <w:r w:rsidR="00C474C1">
        <w:t xml:space="preserve">, – </w:t>
      </w:r>
      <w:r w:rsidRPr="00605EB6">
        <w:t>ravagée par les chagrins</w:t>
      </w:r>
      <w:r w:rsidR="00C474C1">
        <w:t>.</w:t>
      </w:r>
    </w:p>
    <w:p w14:paraId="1948625B" w14:textId="77777777" w:rsidR="00C474C1" w:rsidRDefault="00C52F4A" w:rsidP="00C52F4A">
      <w:r w:rsidRPr="00605EB6">
        <w:lastRenderedPageBreak/>
        <w:t>L</w:t>
      </w:r>
      <w:r w:rsidR="00C474C1">
        <w:t>’</w:t>
      </w:r>
      <w:r w:rsidRPr="00605EB6">
        <w:t>œil restait ardent et fier</w:t>
      </w:r>
      <w:r w:rsidR="00C474C1">
        <w:t xml:space="preserve"> ; </w:t>
      </w:r>
      <w:r w:rsidRPr="00605EB6">
        <w:t>mais</w:t>
      </w:r>
      <w:r w:rsidR="00C474C1">
        <w:t xml:space="preserve">, </w:t>
      </w:r>
      <w:r w:rsidRPr="00605EB6">
        <w:t>quand on l</w:t>
      </w:r>
      <w:r w:rsidR="00C474C1">
        <w:t>’</w:t>
      </w:r>
      <w:r w:rsidRPr="00605EB6">
        <w:t>examinait avec un peu d</w:t>
      </w:r>
      <w:r w:rsidR="00C474C1">
        <w:t>’</w:t>
      </w:r>
      <w:r w:rsidRPr="00605EB6">
        <w:t>attention</w:t>
      </w:r>
      <w:r w:rsidR="00C474C1">
        <w:t xml:space="preserve">, </w:t>
      </w:r>
      <w:r w:rsidRPr="00605EB6">
        <w:t>on découvrait dans son regard et le pli amer de ses lèvres quelque chose de triste</w:t>
      </w:r>
      <w:r w:rsidR="00C474C1">
        <w:t xml:space="preserve">, </w:t>
      </w:r>
      <w:r w:rsidRPr="00605EB6">
        <w:t>de découragé</w:t>
      </w:r>
      <w:r w:rsidR="00C474C1">
        <w:t xml:space="preserve">, </w:t>
      </w:r>
      <w:r w:rsidRPr="00605EB6">
        <w:t>qui révélait une pensée très tourmentée</w:t>
      </w:r>
      <w:r w:rsidR="00C474C1">
        <w:t>.</w:t>
      </w:r>
    </w:p>
    <w:p w14:paraId="441B8FA6" w14:textId="77777777" w:rsidR="00C474C1" w:rsidRDefault="00C52F4A" w:rsidP="00C52F4A">
      <w:r w:rsidRPr="00605EB6">
        <w:t>Évidemment</w:t>
      </w:r>
      <w:r w:rsidR="00C474C1">
        <w:t xml:space="preserve">, </w:t>
      </w:r>
      <w:r w:rsidRPr="00605EB6">
        <w:t>cet homme avait souffert</w:t>
      </w:r>
      <w:r w:rsidR="00C474C1">
        <w:t xml:space="preserve">, </w:t>
      </w:r>
      <w:r w:rsidRPr="00605EB6">
        <w:t>beaucoup souffert</w:t>
      </w:r>
      <w:r w:rsidR="00C474C1">
        <w:t xml:space="preserve">, </w:t>
      </w:r>
      <w:r w:rsidRPr="00605EB6">
        <w:t>et il devait avoir dans le cœur une blessure profonde</w:t>
      </w:r>
      <w:r w:rsidR="00C474C1">
        <w:t xml:space="preserve">, </w:t>
      </w:r>
      <w:r w:rsidRPr="00605EB6">
        <w:t>une grande douleur que le temps n</w:t>
      </w:r>
      <w:r w:rsidR="00C474C1">
        <w:t>’</w:t>
      </w:r>
      <w:r w:rsidRPr="00605EB6">
        <w:t>était pas parvenu à apaiser</w:t>
      </w:r>
      <w:r w:rsidR="00C474C1">
        <w:t>.</w:t>
      </w:r>
    </w:p>
    <w:p w14:paraId="156DEC8C" w14:textId="77777777" w:rsidR="00C474C1" w:rsidRDefault="00C52F4A" w:rsidP="00C52F4A">
      <w:r w:rsidRPr="00605EB6">
        <w:t>Le mouvement singulier qui se faisait dans l</w:t>
      </w:r>
      <w:r w:rsidR="00C474C1">
        <w:t>’</w:t>
      </w:r>
      <w:r w:rsidRPr="00605EB6">
        <w:t>eau attira l</w:t>
      </w:r>
      <w:r w:rsidR="00C474C1">
        <w:t>’</w:t>
      </w:r>
      <w:r w:rsidRPr="00605EB6">
        <w:t>attention de l</w:t>
      </w:r>
      <w:r w:rsidR="00C474C1">
        <w:t>’</w:t>
      </w:r>
      <w:r w:rsidRPr="00605EB6">
        <w:t>homme qui conduisait la voiture</w:t>
      </w:r>
      <w:r w:rsidR="00C474C1">
        <w:t xml:space="preserve">, </w:t>
      </w:r>
      <w:r w:rsidRPr="00605EB6">
        <w:t>lequel était certainement un cocher</w:t>
      </w:r>
      <w:r w:rsidR="00C474C1">
        <w:t xml:space="preserve">, </w:t>
      </w:r>
      <w:r w:rsidRPr="00605EB6">
        <w:t>mais un cocher de grande maison</w:t>
      </w:r>
      <w:r w:rsidR="00C474C1">
        <w:t xml:space="preserve">, </w:t>
      </w:r>
      <w:r w:rsidRPr="00605EB6">
        <w:t>car sa mise le faisait deviner</w:t>
      </w:r>
      <w:r w:rsidR="00C474C1">
        <w:t xml:space="preserve">, </w:t>
      </w:r>
      <w:r w:rsidRPr="00605EB6">
        <w:t>quoiqu</w:t>
      </w:r>
      <w:r w:rsidR="00C474C1">
        <w:t>’</w:t>
      </w:r>
      <w:r w:rsidRPr="00605EB6">
        <w:t>il ne portât point</w:t>
      </w:r>
      <w:r w:rsidR="00C474C1">
        <w:t xml:space="preserve">, </w:t>
      </w:r>
      <w:r w:rsidRPr="00605EB6">
        <w:t>en ce moment</w:t>
      </w:r>
      <w:r w:rsidR="00C474C1">
        <w:t xml:space="preserve">, </w:t>
      </w:r>
      <w:r w:rsidRPr="00605EB6">
        <w:t>le costume de ses fonctions</w:t>
      </w:r>
      <w:r w:rsidR="00C474C1">
        <w:t>.</w:t>
      </w:r>
    </w:p>
    <w:p w14:paraId="04EDB455" w14:textId="77777777" w:rsidR="00C474C1" w:rsidRDefault="00C52F4A" w:rsidP="00C52F4A">
      <w:r w:rsidRPr="00605EB6">
        <w:t>Il se tourna sur son siège</w:t>
      </w:r>
      <w:r w:rsidR="00C474C1">
        <w:t xml:space="preserve">, </w:t>
      </w:r>
      <w:r w:rsidRPr="00605EB6">
        <w:t>et se penchant vers la portière</w:t>
      </w:r>
      <w:r w:rsidR="00C474C1">
        <w:t> :</w:t>
      </w:r>
    </w:p>
    <w:p w14:paraId="6192C355" w14:textId="231F6AB7" w:rsidR="00C474C1" w:rsidRDefault="0094609C" w:rsidP="00C52F4A">
      <w:r>
        <w:t>— </w:t>
      </w:r>
      <w:r w:rsidR="00C52F4A" w:rsidRPr="00605EB6">
        <w:t>Monsieur</w:t>
      </w:r>
      <w:r w:rsidR="00C474C1">
        <w:t xml:space="preserve">, </w:t>
      </w:r>
      <w:r w:rsidR="00C52F4A" w:rsidRPr="00605EB6">
        <w:t>dit-il</w:t>
      </w:r>
      <w:r w:rsidR="00C474C1">
        <w:t xml:space="preserve">, </w:t>
      </w:r>
      <w:r w:rsidR="00C52F4A" w:rsidRPr="00605EB6">
        <w:t>regardez</w:t>
      </w:r>
      <w:r w:rsidR="00C474C1">
        <w:t xml:space="preserve">, </w:t>
      </w:r>
      <w:r w:rsidR="00C52F4A" w:rsidRPr="00605EB6">
        <w:t>regardez</w:t>
      </w:r>
      <w:r w:rsidR="00C474C1">
        <w:t xml:space="preserve">, </w:t>
      </w:r>
      <w:r w:rsidR="00C52F4A" w:rsidRPr="00605EB6">
        <w:t>là</w:t>
      </w:r>
      <w:r w:rsidR="00C474C1">
        <w:t xml:space="preserve">, </w:t>
      </w:r>
      <w:r w:rsidR="00C52F4A" w:rsidRPr="00605EB6">
        <w:t>en face de nous</w:t>
      </w:r>
      <w:r w:rsidR="00C474C1">
        <w:t xml:space="preserve">, </w:t>
      </w:r>
      <w:r w:rsidR="00C52F4A" w:rsidRPr="00605EB6">
        <w:t>dans la rivière</w:t>
      </w:r>
      <w:r w:rsidR="00C474C1">
        <w:t>.</w:t>
      </w:r>
    </w:p>
    <w:p w14:paraId="377EC8C0" w14:textId="77777777" w:rsidR="00C474C1" w:rsidRDefault="00C52F4A" w:rsidP="00C52F4A">
      <w:r w:rsidRPr="00605EB6">
        <w:t>Le voyageur avança la tête et regarda</w:t>
      </w:r>
      <w:r w:rsidR="00C474C1">
        <w:t>.</w:t>
      </w:r>
    </w:p>
    <w:p w14:paraId="0BFAF2ED" w14:textId="4B3C23CB" w:rsidR="00C474C1" w:rsidRDefault="0094609C" w:rsidP="00C52F4A">
      <w:r>
        <w:t>— </w:t>
      </w:r>
      <w:r w:rsidR="00C52F4A" w:rsidRPr="00605EB6">
        <w:t>Voyez-vous</w:t>
      </w:r>
      <w:r w:rsidR="00C474C1">
        <w:t xml:space="preserve">, </w:t>
      </w:r>
      <w:r w:rsidR="00C52F4A" w:rsidRPr="00605EB6">
        <w:t>monsieur</w:t>
      </w:r>
      <w:r w:rsidR="00C474C1">
        <w:t> ?</w:t>
      </w:r>
    </w:p>
    <w:p w14:paraId="5F8B4A2D" w14:textId="7A41E282" w:rsidR="00C474C1" w:rsidRDefault="0094609C" w:rsidP="00C52F4A">
      <w:r>
        <w:t>— </w:t>
      </w:r>
      <w:r w:rsidR="00C52F4A" w:rsidRPr="00605EB6">
        <w:t>Je vois</w:t>
      </w:r>
      <w:r w:rsidR="00C474C1">
        <w:t>.</w:t>
      </w:r>
    </w:p>
    <w:p w14:paraId="6A5C8E20" w14:textId="05594A63" w:rsidR="00C474C1" w:rsidRDefault="0094609C" w:rsidP="00C52F4A">
      <w:r>
        <w:t>— </w:t>
      </w:r>
      <w:r w:rsidR="00C52F4A" w:rsidRPr="00605EB6">
        <w:t>Ce doit être une bête</w:t>
      </w:r>
      <w:r w:rsidR="00C474C1">
        <w:t xml:space="preserve">, </w:t>
      </w:r>
      <w:r w:rsidR="00C52F4A" w:rsidRPr="00605EB6">
        <w:t>un loup</w:t>
      </w:r>
      <w:r w:rsidR="00C474C1">
        <w:t xml:space="preserve">, </w:t>
      </w:r>
      <w:r w:rsidR="00C52F4A" w:rsidRPr="00605EB6">
        <w:t>qui traverse la rivière</w:t>
      </w:r>
      <w:r w:rsidR="00C474C1">
        <w:t xml:space="preserve">, </w:t>
      </w:r>
      <w:r w:rsidR="00C52F4A" w:rsidRPr="00605EB6">
        <w:t>ou bien un sanglier</w:t>
      </w:r>
      <w:r w:rsidR="00C474C1">
        <w:t xml:space="preserve">, </w:t>
      </w:r>
      <w:r w:rsidR="00C52F4A" w:rsidRPr="00605EB6">
        <w:t>car il paraît qu</w:t>
      </w:r>
      <w:r w:rsidR="00C474C1">
        <w:t>’</w:t>
      </w:r>
      <w:r w:rsidR="00C52F4A" w:rsidRPr="00605EB6">
        <w:t>il y en a beaucoup dans ce pays</w:t>
      </w:r>
      <w:r w:rsidR="00C474C1">
        <w:t>.</w:t>
      </w:r>
    </w:p>
    <w:p w14:paraId="599B097C" w14:textId="601A753F" w:rsidR="00C474C1" w:rsidRDefault="0094609C" w:rsidP="00C52F4A">
      <w:r>
        <w:t>— </w:t>
      </w:r>
      <w:r w:rsidR="00C52F4A" w:rsidRPr="00605EB6">
        <w:t>Arrêtez</w:t>
      </w:r>
      <w:r w:rsidR="00C474C1">
        <w:t xml:space="preserve">, </w:t>
      </w:r>
      <w:r w:rsidR="00C52F4A" w:rsidRPr="00605EB6">
        <w:t>Landry</w:t>
      </w:r>
      <w:r w:rsidR="00C474C1">
        <w:t xml:space="preserve">, </w:t>
      </w:r>
      <w:r w:rsidR="00C52F4A" w:rsidRPr="00605EB6">
        <w:t>arrêtez</w:t>
      </w:r>
      <w:r w:rsidR="00C474C1">
        <w:t xml:space="preserve"> !, </w:t>
      </w:r>
      <w:r w:rsidR="00C52F4A" w:rsidRPr="00605EB6">
        <w:t>ordonna le voyageur</w:t>
      </w:r>
      <w:r w:rsidR="00C474C1">
        <w:t xml:space="preserve"> : </w:t>
      </w:r>
      <w:r w:rsidR="00C52F4A" w:rsidRPr="00605EB6">
        <w:t>ce que nous voyons n</w:t>
      </w:r>
      <w:r w:rsidR="00C474C1">
        <w:t>’</w:t>
      </w:r>
      <w:r w:rsidR="00C52F4A" w:rsidRPr="00605EB6">
        <w:t>est ni un loup</w:t>
      </w:r>
      <w:r w:rsidR="00C474C1">
        <w:t xml:space="preserve">, </w:t>
      </w:r>
      <w:r w:rsidR="00C52F4A" w:rsidRPr="00605EB6">
        <w:t>ni un sanglier</w:t>
      </w:r>
      <w:r w:rsidR="00C474C1">
        <w:t xml:space="preserve"> ; </w:t>
      </w:r>
      <w:r w:rsidR="00C52F4A" w:rsidRPr="00605EB6">
        <w:t>c</w:t>
      </w:r>
      <w:r w:rsidR="00C474C1">
        <w:t>’</w:t>
      </w:r>
      <w:r w:rsidR="00C52F4A" w:rsidRPr="00605EB6">
        <w:t>est un homme qui se débat désespérément contre le flot qui l</w:t>
      </w:r>
      <w:r w:rsidR="00C474C1">
        <w:t>’</w:t>
      </w:r>
      <w:r w:rsidR="00C52F4A" w:rsidRPr="00605EB6">
        <w:t>entraîne</w:t>
      </w:r>
      <w:r w:rsidR="00C474C1">
        <w:t>.</w:t>
      </w:r>
    </w:p>
    <w:p w14:paraId="2B353022" w14:textId="56CA43ED" w:rsidR="00C474C1" w:rsidRDefault="00C52F4A" w:rsidP="00C52F4A">
      <w:r w:rsidRPr="00605EB6">
        <w:lastRenderedPageBreak/>
        <w:t>Le cheval s</w:t>
      </w:r>
      <w:r w:rsidR="00C474C1">
        <w:t>’</w:t>
      </w:r>
      <w:r w:rsidRPr="00605EB6">
        <w:t>arrêta</w:t>
      </w:r>
      <w:r w:rsidR="00C474C1">
        <w:t xml:space="preserve">. </w:t>
      </w:r>
      <w:r w:rsidR="00FC2D8B">
        <w:t>L</w:t>
      </w:r>
      <w:r w:rsidR="00FC2D8B" w:rsidRPr="00605EB6">
        <w:t xml:space="preserve">e </w:t>
      </w:r>
      <w:r w:rsidRPr="00605EB6">
        <w:t>voyageur ouvrit vivement la portière et mit pied à terre</w:t>
      </w:r>
      <w:r w:rsidR="00C474C1">
        <w:t xml:space="preserve">, </w:t>
      </w:r>
      <w:r w:rsidR="00FC2D8B">
        <w:t>pendant</w:t>
      </w:r>
      <w:r w:rsidR="00FC2D8B" w:rsidRPr="00605EB6">
        <w:t xml:space="preserve"> </w:t>
      </w:r>
      <w:r w:rsidRPr="00605EB6">
        <w:t>que</w:t>
      </w:r>
      <w:r w:rsidR="00C474C1">
        <w:t xml:space="preserve">, </w:t>
      </w:r>
      <w:r w:rsidRPr="00605EB6">
        <w:t>de son côté</w:t>
      </w:r>
      <w:r w:rsidR="00C474C1">
        <w:t xml:space="preserve">, </w:t>
      </w:r>
      <w:r w:rsidRPr="00605EB6">
        <w:t>le cocher sautait à bas de son siège</w:t>
      </w:r>
      <w:r w:rsidR="00C474C1">
        <w:t>.</w:t>
      </w:r>
    </w:p>
    <w:p w14:paraId="19731D99" w14:textId="0B0AFD3C" w:rsidR="00C474C1" w:rsidRDefault="0094609C" w:rsidP="00C52F4A">
      <w:r>
        <w:t>— </w:t>
      </w:r>
      <w:r w:rsidR="00C52F4A" w:rsidRPr="00605EB6">
        <w:t>Mais ils sont deux</w:t>
      </w:r>
      <w:r w:rsidR="00C474C1">
        <w:t xml:space="preserve">, </w:t>
      </w:r>
      <w:r w:rsidR="00C52F4A" w:rsidRPr="00605EB6">
        <w:t>monsieur</w:t>
      </w:r>
      <w:r w:rsidR="00C474C1">
        <w:t xml:space="preserve">, </w:t>
      </w:r>
      <w:r w:rsidR="00C52F4A" w:rsidRPr="00605EB6">
        <w:t>ils sont deux</w:t>
      </w:r>
      <w:r w:rsidR="00C474C1">
        <w:t xml:space="preserve"> ! </w:t>
      </w:r>
      <w:r w:rsidR="00C52F4A" w:rsidRPr="00605EB6">
        <w:t>s</w:t>
      </w:r>
      <w:r w:rsidR="00C474C1">
        <w:t>’</w:t>
      </w:r>
      <w:r w:rsidR="00C52F4A" w:rsidRPr="00605EB6">
        <w:t>écria Landry</w:t>
      </w:r>
      <w:r w:rsidR="00C474C1">
        <w:t>.</w:t>
      </w:r>
    </w:p>
    <w:p w14:paraId="5FA52599" w14:textId="2BD5B0A0" w:rsidR="00C474C1" w:rsidRDefault="0094609C" w:rsidP="00C52F4A">
      <w:r>
        <w:t>— </w:t>
      </w:r>
      <w:r w:rsidR="00C52F4A" w:rsidRPr="00605EB6">
        <w:t>Oui</w:t>
      </w:r>
      <w:r w:rsidR="00C474C1">
        <w:t xml:space="preserve">, </w:t>
      </w:r>
      <w:r w:rsidR="00C52F4A" w:rsidRPr="00605EB6">
        <w:t>ils sont deux</w:t>
      </w:r>
      <w:r w:rsidR="00C474C1">
        <w:t xml:space="preserve">, </w:t>
      </w:r>
      <w:r w:rsidR="00C52F4A" w:rsidRPr="00605EB6">
        <w:t>répondit le maître</w:t>
      </w:r>
      <w:r w:rsidR="004540F3">
        <w:t> ;</w:t>
      </w:r>
      <w:r w:rsidR="00C474C1">
        <w:t xml:space="preserve"> </w:t>
      </w:r>
      <w:r w:rsidR="00C52F4A" w:rsidRPr="00605EB6">
        <w:t>c</w:t>
      </w:r>
      <w:r w:rsidR="00C474C1">
        <w:t>’</w:t>
      </w:r>
      <w:r w:rsidR="00C52F4A" w:rsidRPr="00605EB6">
        <w:t>est un homme qui en sauve un autre</w:t>
      </w:r>
      <w:r w:rsidR="00C474C1">
        <w:t> !</w:t>
      </w:r>
    </w:p>
    <w:p w14:paraId="67A9CD02" w14:textId="77777777" w:rsidR="00C474C1" w:rsidRDefault="00C52F4A" w:rsidP="00C52F4A">
      <w:r w:rsidRPr="00605EB6">
        <w:t>Ils franchirent vite la distance qui les séparait de la rivière</w:t>
      </w:r>
      <w:r w:rsidR="00C474C1">
        <w:t>.</w:t>
      </w:r>
    </w:p>
    <w:p w14:paraId="16D3885E" w14:textId="77777777" w:rsidR="00C474C1" w:rsidRDefault="00C52F4A" w:rsidP="00C52F4A">
      <w:r w:rsidRPr="00605EB6">
        <w:t>Jean Loup</w:t>
      </w:r>
      <w:r w:rsidR="00C474C1">
        <w:t xml:space="preserve">, </w:t>
      </w:r>
      <w:r w:rsidRPr="00605EB6">
        <w:t>étant enfin parvenu à s</w:t>
      </w:r>
      <w:r w:rsidR="00C474C1">
        <w:t>’</w:t>
      </w:r>
      <w:r w:rsidRPr="00605EB6">
        <w:t>approcher de la rive</w:t>
      </w:r>
      <w:r w:rsidR="00C474C1">
        <w:t xml:space="preserve">, </w:t>
      </w:r>
      <w:r w:rsidRPr="00605EB6">
        <w:t>venait de saisir une branche de saule qui pendait dans l</w:t>
      </w:r>
      <w:r w:rsidR="00C474C1">
        <w:t>’</w:t>
      </w:r>
      <w:r w:rsidRPr="00605EB6">
        <w:t>eau</w:t>
      </w:r>
      <w:r w:rsidR="00C474C1">
        <w:t xml:space="preserve">. </w:t>
      </w:r>
      <w:r w:rsidRPr="00605EB6">
        <w:t>Toutefois</w:t>
      </w:r>
      <w:r w:rsidR="00C474C1">
        <w:t xml:space="preserve">, </w:t>
      </w:r>
      <w:r w:rsidRPr="00605EB6">
        <w:t>comme il n</w:t>
      </w:r>
      <w:r w:rsidR="00C474C1">
        <w:t>’</w:t>
      </w:r>
      <w:r w:rsidRPr="00605EB6">
        <w:t>avait pas pied et qu</w:t>
      </w:r>
      <w:r w:rsidR="00C474C1">
        <w:t>’</w:t>
      </w:r>
      <w:r w:rsidRPr="00605EB6">
        <w:t>il était obligé de maintenir la tête de Jeanne au-dessus du niveau de l</w:t>
      </w:r>
      <w:r w:rsidR="00C474C1">
        <w:t>’</w:t>
      </w:r>
      <w:r w:rsidRPr="00605EB6">
        <w:t>eau</w:t>
      </w:r>
      <w:r w:rsidR="00C474C1">
        <w:t xml:space="preserve">, </w:t>
      </w:r>
      <w:r w:rsidRPr="00605EB6">
        <w:t>il lui était difficile</w:t>
      </w:r>
      <w:r w:rsidR="00C474C1">
        <w:t xml:space="preserve">, </w:t>
      </w:r>
      <w:r w:rsidRPr="00605EB6">
        <w:t>nous pouvons même dire impossible</w:t>
      </w:r>
      <w:r w:rsidR="00C474C1">
        <w:t xml:space="preserve">, </w:t>
      </w:r>
      <w:r w:rsidRPr="00605EB6">
        <w:t>de sortir de la rivière</w:t>
      </w:r>
      <w:r w:rsidR="00C474C1">
        <w:t xml:space="preserve">. </w:t>
      </w:r>
      <w:r w:rsidRPr="00605EB6">
        <w:t>En effet</w:t>
      </w:r>
      <w:r w:rsidR="00C474C1">
        <w:t xml:space="preserve">, </w:t>
      </w:r>
      <w:r w:rsidRPr="00605EB6">
        <w:t>n</w:t>
      </w:r>
      <w:r w:rsidR="00C474C1">
        <w:t>’</w:t>
      </w:r>
      <w:r w:rsidRPr="00605EB6">
        <w:t>ayant de libre que sa main droite</w:t>
      </w:r>
      <w:r w:rsidR="00C474C1">
        <w:t xml:space="preserve">, </w:t>
      </w:r>
      <w:r w:rsidRPr="00605EB6">
        <w:t>qui tenait la branche</w:t>
      </w:r>
      <w:r w:rsidR="00C474C1">
        <w:t xml:space="preserve">, </w:t>
      </w:r>
      <w:r w:rsidRPr="00605EB6">
        <w:t>il ne pouvait agir</w:t>
      </w:r>
      <w:r w:rsidR="00C474C1">
        <w:t xml:space="preserve">. </w:t>
      </w:r>
      <w:r w:rsidRPr="00605EB6">
        <w:t>S</w:t>
      </w:r>
      <w:r w:rsidR="00C474C1">
        <w:t>’</w:t>
      </w:r>
      <w:r w:rsidRPr="00605EB6">
        <w:t>il lâchait la branche</w:t>
      </w:r>
      <w:r w:rsidR="00C474C1">
        <w:t xml:space="preserve">, </w:t>
      </w:r>
      <w:r w:rsidRPr="00605EB6">
        <w:t>le courant</w:t>
      </w:r>
      <w:r w:rsidR="00C474C1">
        <w:t xml:space="preserve">, </w:t>
      </w:r>
      <w:r w:rsidRPr="00605EB6">
        <w:t>qui devenait de plus en plus fort</w:t>
      </w:r>
      <w:r w:rsidR="00C474C1">
        <w:t xml:space="preserve">, </w:t>
      </w:r>
      <w:r w:rsidRPr="00605EB6">
        <w:t>l</w:t>
      </w:r>
      <w:r w:rsidR="00C474C1">
        <w:t>’</w:t>
      </w:r>
      <w:r w:rsidRPr="00605EB6">
        <w:t>entraînait de nouveau</w:t>
      </w:r>
      <w:r w:rsidR="00C474C1">
        <w:t xml:space="preserve">. </w:t>
      </w:r>
      <w:r w:rsidRPr="00605EB6">
        <w:t>Quant à abandonner la jeune fille</w:t>
      </w:r>
      <w:r w:rsidR="00C474C1">
        <w:t xml:space="preserve">, </w:t>
      </w:r>
      <w:r w:rsidRPr="00605EB6">
        <w:t>il n</w:t>
      </w:r>
      <w:r w:rsidR="00C474C1">
        <w:t>’</w:t>
      </w:r>
      <w:r w:rsidRPr="00605EB6">
        <w:t>y songea même pas</w:t>
      </w:r>
      <w:r w:rsidR="00C474C1">
        <w:t xml:space="preserve"> ; </w:t>
      </w:r>
      <w:r w:rsidRPr="00605EB6">
        <w:t>il aurait préféré cent fois mourir avec elle</w:t>
      </w:r>
      <w:r w:rsidR="00C474C1">
        <w:t xml:space="preserve">, </w:t>
      </w:r>
      <w:r w:rsidRPr="00605EB6">
        <w:t>en supposant qu</w:t>
      </w:r>
      <w:r w:rsidR="00C474C1">
        <w:t>’</w:t>
      </w:r>
      <w:r w:rsidRPr="00605EB6">
        <w:t>elle vécût encore</w:t>
      </w:r>
      <w:r w:rsidR="00C474C1">
        <w:t>.</w:t>
      </w:r>
    </w:p>
    <w:p w14:paraId="7E478C61" w14:textId="14F5E3A7" w:rsidR="00C474C1" w:rsidRDefault="0094609C" w:rsidP="00C52F4A">
      <w:r>
        <w:t>— </w:t>
      </w:r>
      <w:r w:rsidR="00C52F4A" w:rsidRPr="00605EB6">
        <w:t>Courage</w:t>
      </w:r>
      <w:r w:rsidR="00C474C1">
        <w:t xml:space="preserve">, </w:t>
      </w:r>
      <w:r w:rsidR="00C52F4A" w:rsidRPr="00605EB6">
        <w:t>courage</w:t>
      </w:r>
      <w:r w:rsidR="00C474C1">
        <w:t xml:space="preserve"> ! </w:t>
      </w:r>
      <w:r w:rsidR="00C52F4A" w:rsidRPr="00605EB6">
        <w:t>lui cria-t-on soudain</w:t>
      </w:r>
      <w:r w:rsidR="00C474C1">
        <w:t>.</w:t>
      </w:r>
    </w:p>
    <w:p w14:paraId="75204743" w14:textId="77777777" w:rsidR="00C474C1" w:rsidRDefault="00C52F4A" w:rsidP="00C52F4A">
      <w:r w:rsidRPr="00605EB6">
        <w:t>Il poussa un cri de joie en voyant arriver les deux hommes au bord de la rivière</w:t>
      </w:r>
      <w:r w:rsidR="00C474C1">
        <w:t>.</w:t>
      </w:r>
    </w:p>
    <w:p w14:paraId="21C1E70A" w14:textId="6A6565E1" w:rsidR="00C474C1" w:rsidRDefault="0094609C" w:rsidP="00C52F4A">
      <w:r>
        <w:t>— </w:t>
      </w:r>
      <w:r w:rsidR="00C52F4A" w:rsidRPr="00605EB6">
        <w:t>C</w:t>
      </w:r>
      <w:r w:rsidR="00C474C1">
        <w:t>’</w:t>
      </w:r>
      <w:r w:rsidR="00C52F4A" w:rsidRPr="00605EB6">
        <w:t>est une femme</w:t>
      </w:r>
      <w:r w:rsidR="00C474C1">
        <w:t xml:space="preserve">, </w:t>
      </w:r>
      <w:r w:rsidR="00C52F4A" w:rsidRPr="00605EB6">
        <w:t>une jeune fille</w:t>
      </w:r>
      <w:r w:rsidR="00C474C1">
        <w:t xml:space="preserve"> ! </w:t>
      </w:r>
      <w:r w:rsidR="00C52F4A" w:rsidRPr="00605EB6">
        <w:t>exclama le voyageur</w:t>
      </w:r>
      <w:r w:rsidR="00C474C1">
        <w:t xml:space="preserve">. </w:t>
      </w:r>
      <w:r w:rsidR="00C52F4A" w:rsidRPr="00605EB6">
        <w:t>Vite</w:t>
      </w:r>
      <w:r w:rsidR="00C474C1">
        <w:t xml:space="preserve">, </w:t>
      </w:r>
      <w:r w:rsidR="00C52F4A" w:rsidRPr="00605EB6">
        <w:t>vite</w:t>
      </w:r>
      <w:r w:rsidR="00C474C1">
        <w:t xml:space="preserve">, </w:t>
      </w:r>
      <w:r w:rsidR="00C52F4A" w:rsidRPr="00605EB6">
        <w:t>Landry</w:t>
      </w:r>
      <w:r w:rsidR="00C474C1">
        <w:t xml:space="preserve">, </w:t>
      </w:r>
      <w:r w:rsidR="00C52F4A" w:rsidRPr="00605EB6">
        <w:t>sauvons ces malheureux</w:t>
      </w:r>
      <w:r w:rsidR="00C474C1">
        <w:t xml:space="preserve"> ! </w:t>
      </w:r>
      <w:r w:rsidR="00C52F4A" w:rsidRPr="00605EB6">
        <w:t>Vous voyez</w:t>
      </w:r>
      <w:r w:rsidR="00C474C1">
        <w:t xml:space="preserve">, </w:t>
      </w:r>
      <w:r w:rsidR="00C52F4A" w:rsidRPr="00605EB6">
        <w:t>il tient cette branche</w:t>
      </w:r>
      <w:r w:rsidR="00C474C1">
        <w:t xml:space="preserve"> ; </w:t>
      </w:r>
      <w:r w:rsidR="00C52F4A" w:rsidRPr="00605EB6">
        <w:t>tirez-la à vous lentement</w:t>
      </w:r>
      <w:r w:rsidR="004540F3">
        <w:t> ;</w:t>
      </w:r>
      <w:r w:rsidR="00C474C1">
        <w:t xml:space="preserve"> </w:t>
      </w:r>
      <w:r w:rsidR="00C52F4A" w:rsidRPr="00605EB6">
        <w:t>prenez garde qu</w:t>
      </w:r>
      <w:r w:rsidR="00C474C1">
        <w:t>’</w:t>
      </w:r>
      <w:r w:rsidR="00C52F4A" w:rsidRPr="00605EB6">
        <w:t>elle ne se casse</w:t>
      </w:r>
      <w:r w:rsidR="00C474C1">
        <w:t xml:space="preserve"> ; </w:t>
      </w:r>
      <w:r w:rsidR="00C52F4A" w:rsidRPr="00605EB6">
        <w:t>faites bien attention</w:t>
      </w:r>
      <w:r w:rsidR="00C474C1">
        <w:t xml:space="preserve">… </w:t>
      </w:r>
      <w:r w:rsidR="00C52F4A" w:rsidRPr="00605EB6">
        <w:t>C</w:t>
      </w:r>
      <w:r w:rsidR="00C474C1">
        <w:t>’</w:t>
      </w:r>
      <w:r w:rsidR="00C52F4A" w:rsidRPr="00605EB6">
        <w:t>est cela</w:t>
      </w:r>
      <w:r w:rsidR="00C474C1">
        <w:t xml:space="preserve">, </w:t>
      </w:r>
      <w:r w:rsidR="00C52F4A" w:rsidRPr="00605EB6">
        <w:t>c</w:t>
      </w:r>
      <w:r w:rsidR="00C474C1">
        <w:t>’</w:t>
      </w:r>
      <w:r w:rsidR="00C52F4A" w:rsidRPr="00605EB6">
        <w:t>est bien cela</w:t>
      </w:r>
      <w:r w:rsidR="00C474C1">
        <w:t xml:space="preserve"> ; </w:t>
      </w:r>
      <w:r w:rsidR="00C52F4A" w:rsidRPr="00605EB6">
        <w:t>ils approchent</w:t>
      </w:r>
      <w:r w:rsidR="00C474C1">
        <w:t xml:space="preserve">… </w:t>
      </w:r>
      <w:r w:rsidR="00C52F4A" w:rsidRPr="00605EB6">
        <w:t>Encore un peu</w:t>
      </w:r>
      <w:r w:rsidR="00C474C1">
        <w:t xml:space="preserve">, </w:t>
      </w:r>
      <w:r w:rsidR="00C52F4A" w:rsidRPr="00605EB6">
        <w:t>Landry</w:t>
      </w:r>
      <w:r w:rsidR="00C474C1">
        <w:t>.</w:t>
      </w:r>
    </w:p>
    <w:p w14:paraId="11A82F64" w14:textId="77777777" w:rsidR="00C474C1" w:rsidRDefault="00C52F4A" w:rsidP="00C52F4A">
      <w:r w:rsidRPr="00605EB6">
        <w:lastRenderedPageBreak/>
        <w:t>Et le voyageur</w:t>
      </w:r>
      <w:r w:rsidR="00C474C1">
        <w:t xml:space="preserve">, </w:t>
      </w:r>
      <w:r w:rsidRPr="00605EB6">
        <w:t>à genoux au bord de l</w:t>
      </w:r>
      <w:r w:rsidR="00C474C1">
        <w:t>’</w:t>
      </w:r>
      <w:r w:rsidRPr="00605EB6">
        <w:t>eau</w:t>
      </w:r>
      <w:r w:rsidR="00C474C1">
        <w:t xml:space="preserve">, </w:t>
      </w:r>
      <w:r w:rsidRPr="00605EB6">
        <w:t>tenait ses bras en avant prêts à saisir la jeune fille</w:t>
      </w:r>
      <w:r w:rsidR="00C474C1">
        <w:t>.</w:t>
      </w:r>
    </w:p>
    <w:p w14:paraId="2B724DCD" w14:textId="707D51E3" w:rsidR="00C474C1" w:rsidRDefault="0094609C" w:rsidP="00C52F4A">
      <w:r>
        <w:t>— </w:t>
      </w:r>
      <w:r w:rsidR="00C52F4A" w:rsidRPr="00605EB6">
        <w:t>Ils sont sauvés</w:t>
      </w:r>
      <w:r w:rsidR="00C474C1">
        <w:t xml:space="preserve"> ! </w:t>
      </w:r>
      <w:r w:rsidR="00C52F4A" w:rsidRPr="00605EB6">
        <w:t>s</w:t>
      </w:r>
      <w:r w:rsidR="00C474C1">
        <w:t>’</w:t>
      </w:r>
      <w:r w:rsidR="00C52F4A" w:rsidRPr="00605EB6">
        <w:t>écria-t-il</w:t>
      </w:r>
      <w:r w:rsidR="00C474C1">
        <w:t xml:space="preserve"> ; </w:t>
      </w:r>
      <w:r w:rsidR="00C52F4A" w:rsidRPr="00605EB6">
        <w:t>bravo</w:t>
      </w:r>
      <w:r w:rsidR="00C474C1">
        <w:t xml:space="preserve">, ! </w:t>
      </w:r>
      <w:r w:rsidR="00C52F4A" w:rsidRPr="00605EB6">
        <w:t>Landry</w:t>
      </w:r>
      <w:r w:rsidR="00C474C1">
        <w:t xml:space="preserve">, </w:t>
      </w:r>
      <w:r w:rsidR="00C52F4A" w:rsidRPr="00605EB6">
        <w:t>mon brave Landry</w:t>
      </w:r>
      <w:r w:rsidR="00C474C1">
        <w:t> !</w:t>
      </w:r>
    </w:p>
    <w:p w14:paraId="5F3F86A3" w14:textId="77777777" w:rsidR="00C474C1" w:rsidRDefault="00C52F4A" w:rsidP="00C52F4A">
      <w:r w:rsidRPr="00605EB6">
        <w:t>Il tenait Jeanne par les épaules solidement</w:t>
      </w:r>
      <w:r w:rsidR="00C474C1">
        <w:t xml:space="preserve"> ; </w:t>
      </w:r>
      <w:r w:rsidRPr="00605EB6">
        <w:t>sans trop de peine il la tira de l</w:t>
      </w:r>
      <w:r w:rsidR="00C474C1">
        <w:t>’</w:t>
      </w:r>
      <w:r w:rsidRPr="00605EB6">
        <w:t>eau et la coucha sur un lit de roseaux secs</w:t>
      </w:r>
      <w:r w:rsidR="00C474C1">
        <w:t>.</w:t>
      </w:r>
    </w:p>
    <w:p w14:paraId="2A679AF2" w14:textId="77777777" w:rsidR="00C474C1" w:rsidRDefault="00C52F4A" w:rsidP="00C52F4A">
      <w:r w:rsidRPr="00605EB6">
        <w:t>Pendant ce temps</w:t>
      </w:r>
      <w:r w:rsidR="00C474C1">
        <w:t xml:space="preserve">, </w:t>
      </w:r>
      <w:r w:rsidRPr="00605EB6">
        <w:t>sans le secours de Landry</w:t>
      </w:r>
      <w:r w:rsidR="00C474C1">
        <w:t xml:space="preserve">, </w:t>
      </w:r>
      <w:r w:rsidRPr="00605EB6">
        <w:t>qui lui tendait la main</w:t>
      </w:r>
      <w:r w:rsidR="00C474C1">
        <w:t xml:space="preserve">, </w:t>
      </w:r>
      <w:r w:rsidRPr="00605EB6">
        <w:t>Jean Loup sortit à son tour de la rivière</w:t>
      </w:r>
      <w:r w:rsidR="00C474C1">
        <w:t xml:space="preserve">, </w:t>
      </w:r>
      <w:r w:rsidRPr="00605EB6">
        <w:t>puis se secoua comme un caniche</w:t>
      </w:r>
      <w:r w:rsidR="00C474C1">
        <w:t>.</w:t>
      </w:r>
    </w:p>
    <w:p w14:paraId="747BAF3B" w14:textId="77777777" w:rsidR="00C474C1" w:rsidRDefault="00C52F4A" w:rsidP="00C52F4A">
      <w:r w:rsidRPr="00605EB6">
        <w:t>Le voyageur jeta un regard de surprise sur ce robuste gaillard</w:t>
      </w:r>
      <w:r w:rsidR="00C474C1">
        <w:t xml:space="preserve">, </w:t>
      </w:r>
      <w:r w:rsidRPr="00605EB6">
        <w:t>dont les cheveux</w:t>
      </w:r>
      <w:r w:rsidR="00C474C1">
        <w:t xml:space="preserve">, </w:t>
      </w:r>
      <w:r w:rsidRPr="00605EB6">
        <w:t>extraordinairement longs chez un homme</w:t>
      </w:r>
      <w:r w:rsidR="00C474C1">
        <w:t xml:space="preserve">, </w:t>
      </w:r>
      <w:r w:rsidRPr="00605EB6">
        <w:t>les jambes et les bras velus étaient bien faits pour exciter la curiosité du plus indifférent</w:t>
      </w:r>
      <w:r w:rsidR="00C474C1">
        <w:t>.</w:t>
      </w:r>
    </w:p>
    <w:p w14:paraId="049314E2" w14:textId="77777777" w:rsidR="00C474C1" w:rsidRDefault="00C52F4A" w:rsidP="00C52F4A">
      <w:r w:rsidRPr="00605EB6">
        <w:t>Landry</w:t>
      </w:r>
      <w:r w:rsidR="00C474C1">
        <w:t xml:space="preserve">, </w:t>
      </w:r>
      <w:r w:rsidRPr="00605EB6">
        <w:t>lui</w:t>
      </w:r>
      <w:r w:rsidR="00C474C1">
        <w:t xml:space="preserve">, </w:t>
      </w:r>
      <w:r w:rsidRPr="00605EB6">
        <w:t>contemplait Jean Loup avec une stupéfaction peinte sur son visage</w:t>
      </w:r>
      <w:r w:rsidR="00C474C1">
        <w:t>.</w:t>
      </w:r>
    </w:p>
    <w:p w14:paraId="7C2BD372" w14:textId="77777777" w:rsidR="00C474C1" w:rsidRDefault="00C52F4A" w:rsidP="00C52F4A">
      <w:r w:rsidRPr="00605EB6">
        <w:t>Cependant l</w:t>
      </w:r>
      <w:r w:rsidR="00C474C1">
        <w:t>’</w:t>
      </w:r>
      <w:r w:rsidRPr="00605EB6">
        <w:t>inconnu s</w:t>
      </w:r>
      <w:r w:rsidR="00C474C1">
        <w:t>’</w:t>
      </w:r>
      <w:r w:rsidRPr="00605EB6">
        <w:t>empressait de donner des soins à la jeune fille</w:t>
      </w:r>
      <w:r w:rsidR="00C474C1">
        <w:t>.</w:t>
      </w:r>
    </w:p>
    <w:p w14:paraId="311AF9D6" w14:textId="3824CB90" w:rsidR="00C474C1" w:rsidRDefault="0094609C" w:rsidP="00C52F4A">
      <w:r>
        <w:t>— </w:t>
      </w:r>
      <w:r w:rsidR="00C52F4A" w:rsidRPr="00605EB6">
        <w:t>Est-elle morte</w:t>
      </w:r>
      <w:r w:rsidR="00C474C1">
        <w:t xml:space="preserve"> ? </w:t>
      </w:r>
      <w:r w:rsidR="00C52F4A" w:rsidRPr="00605EB6">
        <w:t>Est-elle vivante</w:t>
      </w:r>
      <w:r w:rsidR="00C474C1">
        <w:t xml:space="preserve"> ? </w:t>
      </w:r>
      <w:r w:rsidR="00C52F4A" w:rsidRPr="00605EB6">
        <w:t>Il s</w:t>
      </w:r>
      <w:r w:rsidR="00C474C1">
        <w:t>’</w:t>
      </w:r>
      <w:r w:rsidR="00C52F4A" w:rsidRPr="00605EB6">
        <w:t>adressait anxieusement ces deux questions</w:t>
      </w:r>
      <w:r w:rsidR="00C474C1">
        <w:t>.</w:t>
      </w:r>
    </w:p>
    <w:p w14:paraId="616AC78E" w14:textId="77777777" w:rsidR="00C474C1" w:rsidRDefault="00C52F4A" w:rsidP="00C52F4A">
      <w:r w:rsidRPr="00605EB6">
        <w:t>Au bout d</w:t>
      </w:r>
      <w:r w:rsidR="00C474C1">
        <w:t>’</w:t>
      </w:r>
      <w:r w:rsidRPr="00605EB6">
        <w:t>un instant il s</w:t>
      </w:r>
      <w:r w:rsidR="00C474C1">
        <w:t>’</w:t>
      </w:r>
      <w:r w:rsidRPr="00605EB6">
        <w:t>écria</w:t>
      </w:r>
      <w:r w:rsidR="00C474C1">
        <w:t> :</w:t>
      </w:r>
    </w:p>
    <w:p w14:paraId="5252A175" w14:textId="4349C9C4" w:rsidR="00C474C1" w:rsidRDefault="0094609C" w:rsidP="00C52F4A">
      <w:r>
        <w:t>— </w:t>
      </w:r>
      <w:r w:rsidR="00C52F4A" w:rsidRPr="00605EB6">
        <w:t>Elle vit</w:t>
      </w:r>
      <w:r w:rsidR="00C474C1">
        <w:t> !</w:t>
      </w:r>
    </w:p>
    <w:p w14:paraId="3D35E491" w14:textId="77777777" w:rsidR="00C474C1" w:rsidRDefault="00C52F4A" w:rsidP="00C52F4A">
      <w:r w:rsidRPr="00605EB6">
        <w:t>Jeanne venait de remuer</w:t>
      </w:r>
      <w:r w:rsidR="00C474C1">
        <w:t xml:space="preserve">, </w:t>
      </w:r>
      <w:r w:rsidRPr="00605EB6">
        <w:t>Jeanne respirait</w:t>
      </w:r>
      <w:r w:rsidR="00C474C1">
        <w:t>.</w:t>
      </w:r>
    </w:p>
    <w:p w14:paraId="0F4C0A9C" w14:textId="77777777" w:rsidR="00C474C1" w:rsidRDefault="00C52F4A" w:rsidP="00C52F4A">
      <w:r w:rsidRPr="00605EB6">
        <w:t>Jean Loup avait vu</w:t>
      </w:r>
      <w:r w:rsidR="00C474C1">
        <w:t xml:space="preserve">. </w:t>
      </w:r>
      <w:r w:rsidRPr="00605EB6">
        <w:t>Il tomba à genoux et se mit à pleurer de joie</w:t>
      </w:r>
      <w:r w:rsidR="00C474C1">
        <w:t>.</w:t>
      </w:r>
    </w:p>
    <w:p w14:paraId="6D782A45" w14:textId="77777777" w:rsidR="00C474C1" w:rsidRDefault="00C52F4A" w:rsidP="00C52F4A">
      <w:r w:rsidRPr="00605EB6">
        <w:t>Il y avait dans les larmes de cet homme</w:t>
      </w:r>
      <w:r w:rsidR="00C474C1">
        <w:t xml:space="preserve">, </w:t>
      </w:r>
      <w:r w:rsidRPr="00605EB6">
        <w:t>si étrange d</w:t>
      </w:r>
      <w:r w:rsidR="00C474C1">
        <w:t>’</w:t>
      </w:r>
      <w:r w:rsidRPr="00605EB6">
        <w:t>aspect</w:t>
      </w:r>
      <w:r w:rsidR="00C474C1">
        <w:t xml:space="preserve">, </w:t>
      </w:r>
      <w:r w:rsidRPr="00605EB6">
        <w:t>quelque chose de superbe et de navrant tout à la fois</w:t>
      </w:r>
      <w:r w:rsidR="00C474C1">
        <w:t>.</w:t>
      </w:r>
    </w:p>
    <w:p w14:paraId="65CBEC5E" w14:textId="77777777" w:rsidR="00C474C1" w:rsidRDefault="00C52F4A" w:rsidP="00C52F4A">
      <w:r w:rsidRPr="00605EB6">
        <w:lastRenderedPageBreak/>
        <w:t>L</w:t>
      </w:r>
      <w:r w:rsidR="00C474C1">
        <w:t>’</w:t>
      </w:r>
      <w:r w:rsidRPr="00605EB6">
        <w:t>étranger et son serviteur se sentirent profondément émus</w:t>
      </w:r>
      <w:r w:rsidR="00C474C1">
        <w:t>.</w:t>
      </w:r>
    </w:p>
    <w:p w14:paraId="06A4C2D9" w14:textId="77777777" w:rsidR="00C474C1" w:rsidRDefault="00C52F4A" w:rsidP="00C52F4A">
      <w:r w:rsidRPr="00605EB6">
        <w:t>Mais c</w:t>
      </w:r>
      <w:r w:rsidR="00C474C1">
        <w:t>’</w:t>
      </w:r>
      <w:r w:rsidRPr="00605EB6">
        <w:t>était Jeanne</w:t>
      </w:r>
      <w:r w:rsidR="00C474C1">
        <w:t xml:space="preserve">, </w:t>
      </w:r>
      <w:r w:rsidRPr="00605EB6">
        <w:t>surtout</w:t>
      </w:r>
      <w:r w:rsidR="00C474C1">
        <w:t xml:space="preserve">, </w:t>
      </w:r>
      <w:r w:rsidRPr="00605EB6">
        <w:t>qui occupait le voyageur</w:t>
      </w:r>
      <w:r w:rsidR="00C474C1">
        <w:t xml:space="preserve">. </w:t>
      </w:r>
      <w:r w:rsidRPr="00605EB6">
        <w:t>Frappé</w:t>
      </w:r>
      <w:r w:rsidR="00C474C1">
        <w:t xml:space="preserve">, </w:t>
      </w:r>
      <w:r w:rsidRPr="00605EB6">
        <w:t>d</w:t>
      </w:r>
      <w:r w:rsidR="00C474C1">
        <w:t>’</w:t>
      </w:r>
      <w:r w:rsidRPr="00605EB6">
        <w:t>abord</w:t>
      </w:r>
      <w:r w:rsidR="00C474C1">
        <w:t xml:space="preserve">, </w:t>
      </w:r>
      <w:r w:rsidRPr="00605EB6">
        <w:t>par sa merveilleuse beauté</w:t>
      </w:r>
      <w:r w:rsidR="00C474C1">
        <w:t xml:space="preserve">, </w:t>
      </w:r>
      <w:r w:rsidRPr="00605EB6">
        <w:t>qui la rendait plus intéressante encore</w:t>
      </w:r>
      <w:r w:rsidR="00C474C1">
        <w:t xml:space="preserve">, </w:t>
      </w:r>
      <w:r w:rsidRPr="00605EB6">
        <w:t>il se mit à l</w:t>
      </w:r>
      <w:r w:rsidR="00C474C1">
        <w:t>’</w:t>
      </w:r>
      <w:r w:rsidRPr="00605EB6">
        <w:t>examiner avec une attention qui aurait pu</w:t>
      </w:r>
      <w:r w:rsidR="00C474C1">
        <w:t xml:space="preserve">, </w:t>
      </w:r>
      <w:r w:rsidRPr="00605EB6">
        <w:t>dans un autre moment</w:t>
      </w:r>
      <w:r w:rsidR="00C474C1">
        <w:t xml:space="preserve">, </w:t>
      </w:r>
      <w:r w:rsidRPr="00605EB6">
        <w:t>paraître choquante ou inconvenante</w:t>
      </w:r>
      <w:r w:rsidR="00C474C1">
        <w:t xml:space="preserve">. </w:t>
      </w:r>
      <w:r w:rsidRPr="00605EB6">
        <w:t>En effet</w:t>
      </w:r>
      <w:r w:rsidR="00C474C1">
        <w:t xml:space="preserve">, </w:t>
      </w:r>
      <w:r w:rsidRPr="00605EB6">
        <w:t>la fixité de son regard sur le visage de la jeune fille n</w:t>
      </w:r>
      <w:r w:rsidR="00C474C1">
        <w:t>’</w:t>
      </w:r>
      <w:r w:rsidRPr="00605EB6">
        <w:t>était pas chose naturelle</w:t>
      </w:r>
      <w:r w:rsidR="00C474C1">
        <w:t>.</w:t>
      </w:r>
    </w:p>
    <w:p w14:paraId="47A346EF" w14:textId="77777777" w:rsidR="00C474C1" w:rsidRDefault="00C52F4A" w:rsidP="00C52F4A">
      <w:r w:rsidRPr="00605EB6">
        <w:t>Tout à coup</w:t>
      </w:r>
      <w:r w:rsidR="00C474C1">
        <w:t xml:space="preserve">, </w:t>
      </w:r>
      <w:r w:rsidRPr="00605EB6">
        <w:t>il tressaillit</w:t>
      </w:r>
      <w:r w:rsidR="00C474C1">
        <w:t xml:space="preserve">, </w:t>
      </w:r>
      <w:r w:rsidRPr="00605EB6">
        <w:t>et ses yeux s</w:t>
      </w:r>
      <w:r w:rsidR="00C474C1">
        <w:t>’</w:t>
      </w:r>
      <w:r w:rsidRPr="00605EB6">
        <w:t>ouvrirent démesurément</w:t>
      </w:r>
      <w:r w:rsidR="00C474C1">
        <w:t xml:space="preserve">. </w:t>
      </w:r>
      <w:r w:rsidRPr="00605EB6">
        <w:t>Une exclamation s</w:t>
      </w:r>
      <w:r w:rsidR="00C474C1">
        <w:t>’</w:t>
      </w:r>
      <w:r w:rsidRPr="00605EB6">
        <w:t>échappa de sa poitrine haletante</w:t>
      </w:r>
      <w:r w:rsidR="00C474C1">
        <w:t>.</w:t>
      </w:r>
    </w:p>
    <w:p w14:paraId="39577EC6" w14:textId="77777777" w:rsidR="00C474C1" w:rsidRDefault="00C52F4A" w:rsidP="00C52F4A">
      <w:r w:rsidRPr="00605EB6">
        <w:t>Il continuait à regarder la jeune fille avec une attention dévorante</w:t>
      </w:r>
      <w:r w:rsidR="00C474C1">
        <w:t xml:space="preserve">, </w:t>
      </w:r>
      <w:r w:rsidRPr="00605EB6">
        <w:t>détaillant tous les traits du visage</w:t>
      </w:r>
      <w:r w:rsidR="00C474C1">
        <w:t>.</w:t>
      </w:r>
    </w:p>
    <w:p w14:paraId="69C4CE38" w14:textId="050C2834" w:rsidR="00C474C1" w:rsidRDefault="0094609C" w:rsidP="00C52F4A">
      <w:r>
        <w:t>— </w:t>
      </w:r>
      <w:r w:rsidR="00C52F4A" w:rsidRPr="00605EB6">
        <w:t>Oh</w:t>
      </w:r>
      <w:r w:rsidR="00C474C1">
        <w:t xml:space="preserve"> ! </w:t>
      </w:r>
      <w:r w:rsidR="00C52F4A" w:rsidRPr="00605EB6">
        <w:t>quelle ressemblance</w:t>
      </w:r>
      <w:r w:rsidR="00C474C1">
        <w:t xml:space="preserve"> ! </w:t>
      </w:r>
      <w:r w:rsidR="00C52F4A" w:rsidRPr="00605EB6">
        <w:t>murmura-t-il</w:t>
      </w:r>
      <w:r w:rsidR="00C474C1">
        <w:t xml:space="preserve">. </w:t>
      </w:r>
      <w:r w:rsidR="00C52F4A" w:rsidRPr="00605EB6">
        <w:t>C</w:t>
      </w:r>
      <w:r w:rsidR="00C474C1">
        <w:t>’</w:t>
      </w:r>
      <w:r w:rsidR="00C52F4A" w:rsidRPr="00605EB6">
        <w:t>est elle</w:t>
      </w:r>
      <w:r w:rsidR="00C474C1">
        <w:t xml:space="preserve">, </w:t>
      </w:r>
      <w:r w:rsidR="00C52F4A" w:rsidRPr="00605EB6">
        <w:t>absolument elle</w:t>
      </w:r>
      <w:r w:rsidR="00C474C1">
        <w:t xml:space="preserve"> !… </w:t>
      </w:r>
      <w:r w:rsidR="00C52F4A" w:rsidRPr="00605EB6">
        <w:t>Mais cette enfant n</w:t>
      </w:r>
      <w:r w:rsidR="00C474C1">
        <w:t>’</w:t>
      </w:r>
      <w:r w:rsidR="00C52F4A" w:rsidRPr="00605EB6">
        <w:t>a pas plus de dix-sept ou dix-huit ans</w:t>
      </w:r>
      <w:r w:rsidR="00C474C1">
        <w:t xml:space="preserve"> ! </w:t>
      </w:r>
      <w:r w:rsidR="00C52F4A" w:rsidRPr="00605EB6">
        <w:t>Oui</w:t>
      </w:r>
      <w:r w:rsidR="00C474C1">
        <w:t xml:space="preserve">, </w:t>
      </w:r>
      <w:r w:rsidR="00C52F4A" w:rsidRPr="00605EB6">
        <w:t>mais si j</w:t>
      </w:r>
      <w:r w:rsidR="00C474C1">
        <w:t>’</w:t>
      </w:r>
      <w:r w:rsidR="00C52F4A" w:rsidRPr="00605EB6">
        <w:t>ai été exactement renseigné à Londres</w:t>
      </w:r>
      <w:r w:rsidR="00C474C1">
        <w:t xml:space="preserve">, </w:t>
      </w:r>
      <w:r w:rsidR="00C52F4A" w:rsidRPr="00605EB6">
        <w:t xml:space="preserve">il y a </w:t>
      </w:r>
      <w:r w:rsidR="00255DBF">
        <w:t xml:space="preserve">environ </w:t>
      </w:r>
      <w:r w:rsidR="00C52F4A" w:rsidRPr="00605EB6">
        <w:t>dix-sept ans que Charles Chevry et Zélima ont disparu</w:t>
      </w:r>
      <w:r w:rsidR="00C474C1">
        <w:t xml:space="preserve">. </w:t>
      </w:r>
      <w:r w:rsidR="00C52F4A" w:rsidRPr="00605EB6">
        <w:t>Dix-sept ans</w:t>
      </w:r>
      <w:r w:rsidR="00C474C1">
        <w:t xml:space="preserve">, </w:t>
      </w:r>
      <w:r w:rsidR="00C52F4A" w:rsidRPr="00605EB6">
        <w:t>dix-sept ans</w:t>
      </w:r>
      <w:r w:rsidR="00C474C1">
        <w:t xml:space="preserve">… </w:t>
      </w:r>
      <w:r w:rsidR="00C52F4A" w:rsidRPr="00605EB6">
        <w:t>et Zélima était enceinte</w:t>
      </w:r>
      <w:r w:rsidR="00C474C1">
        <w:t>.</w:t>
      </w:r>
    </w:p>
    <w:p w14:paraId="247E0B05" w14:textId="77777777" w:rsidR="00C474C1" w:rsidRDefault="00C474C1" w:rsidP="00C52F4A">
      <w:r>
        <w:t>» </w:t>
      </w:r>
      <w:r w:rsidR="00C52F4A" w:rsidRPr="00605EB6">
        <w:t>Mon Dieu</w:t>
      </w:r>
      <w:r>
        <w:t xml:space="preserve">, </w:t>
      </w:r>
      <w:r w:rsidR="00C52F4A" w:rsidRPr="00605EB6">
        <w:t>mon Dieu</w:t>
      </w:r>
      <w:r>
        <w:t xml:space="preserve"> ! </w:t>
      </w:r>
      <w:r w:rsidR="00C52F4A" w:rsidRPr="00605EB6">
        <w:t>si c</w:t>
      </w:r>
      <w:r>
        <w:t>’</w:t>
      </w:r>
      <w:r w:rsidR="00C52F4A" w:rsidRPr="00605EB6">
        <w:t>était</w:t>
      </w:r>
      <w:r>
        <w:t xml:space="preserve">… </w:t>
      </w:r>
      <w:r w:rsidR="00C52F4A" w:rsidRPr="00605EB6">
        <w:t>Pourquoi non</w:t>
      </w:r>
      <w:r>
        <w:t xml:space="preserve"> ? </w:t>
      </w:r>
      <w:r w:rsidR="00C52F4A" w:rsidRPr="00605EB6">
        <w:t>Cette ressemblance frappante</w:t>
      </w:r>
      <w:r>
        <w:t xml:space="preserve">… </w:t>
      </w:r>
      <w:r w:rsidR="00C52F4A" w:rsidRPr="00605EB6">
        <w:t>Allons</w:t>
      </w:r>
      <w:r>
        <w:t xml:space="preserve">, </w:t>
      </w:r>
      <w:r w:rsidR="00C52F4A" w:rsidRPr="00605EB6">
        <w:t>soyons calme</w:t>
      </w:r>
      <w:r>
        <w:t xml:space="preserve">, </w:t>
      </w:r>
      <w:r w:rsidR="00C52F4A" w:rsidRPr="00605EB6">
        <w:t>soyons fort</w:t>
      </w:r>
      <w:r>
        <w:t xml:space="preserve">… </w:t>
      </w:r>
      <w:r w:rsidR="00C52F4A" w:rsidRPr="00605EB6">
        <w:t>Ah</w:t>
      </w:r>
      <w:r>
        <w:t xml:space="preserve"> ! </w:t>
      </w:r>
      <w:r w:rsidR="00C52F4A" w:rsidRPr="00605EB6">
        <w:t>Providence</w:t>
      </w:r>
      <w:r>
        <w:t xml:space="preserve">, </w:t>
      </w:r>
      <w:r w:rsidR="00C52F4A" w:rsidRPr="00605EB6">
        <w:t>Providence</w:t>
      </w:r>
      <w:r>
        <w:t xml:space="preserve"> ! </w:t>
      </w:r>
      <w:r w:rsidR="00C52F4A" w:rsidRPr="00605EB6">
        <w:t>voudrais-tu</w:t>
      </w:r>
      <w:r>
        <w:t xml:space="preserve">, </w:t>
      </w:r>
      <w:r w:rsidR="00C52F4A" w:rsidRPr="00605EB6">
        <w:t>enfin</w:t>
      </w:r>
      <w:r>
        <w:t xml:space="preserve">, </w:t>
      </w:r>
      <w:r w:rsidR="00C52F4A" w:rsidRPr="00605EB6">
        <w:t>faire quelque chose pour moi</w:t>
      </w:r>
      <w:r>
        <w:t> !</w:t>
      </w:r>
    </w:p>
    <w:p w14:paraId="5D8BFA95" w14:textId="77777777" w:rsidR="00C474C1" w:rsidRDefault="00C52F4A" w:rsidP="00C52F4A">
      <w:r w:rsidRPr="00605EB6">
        <w:t>Il se dressa debout d</w:t>
      </w:r>
      <w:r w:rsidR="00C474C1">
        <w:t>’</w:t>
      </w:r>
      <w:r w:rsidRPr="00605EB6">
        <w:t>un seul mouvement et</w:t>
      </w:r>
      <w:r w:rsidR="00C474C1">
        <w:t xml:space="preserve">, </w:t>
      </w:r>
      <w:r w:rsidRPr="00605EB6">
        <w:t>posant sa main sur l</w:t>
      </w:r>
      <w:r w:rsidR="00C474C1">
        <w:t>’</w:t>
      </w:r>
      <w:r w:rsidRPr="00605EB6">
        <w:t>épaule de Jean Loup</w:t>
      </w:r>
      <w:r w:rsidR="00C474C1">
        <w:t> :</w:t>
      </w:r>
    </w:p>
    <w:p w14:paraId="015710CD" w14:textId="453A16F9" w:rsidR="00C474C1" w:rsidRDefault="0094609C" w:rsidP="00C52F4A">
      <w:r>
        <w:t>— </w:t>
      </w:r>
      <w:r w:rsidR="00C52F4A" w:rsidRPr="00605EB6">
        <w:t>Mon garçon</w:t>
      </w:r>
      <w:r w:rsidR="00C474C1">
        <w:t xml:space="preserve">, </w:t>
      </w:r>
      <w:r w:rsidR="00C52F4A" w:rsidRPr="00605EB6">
        <w:t>lui dit-il</w:t>
      </w:r>
      <w:r w:rsidR="00C474C1">
        <w:t xml:space="preserve">, </w:t>
      </w:r>
      <w:r w:rsidR="00C52F4A" w:rsidRPr="00605EB6">
        <w:t>réponds-moi</w:t>
      </w:r>
      <w:r w:rsidR="00C474C1">
        <w:t xml:space="preserve"> : </w:t>
      </w:r>
      <w:r w:rsidR="00C52F4A" w:rsidRPr="00605EB6">
        <w:t>Quelle est cette jeune fille</w:t>
      </w:r>
      <w:r w:rsidR="00C474C1">
        <w:t xml:space="preserve"> ? </w:t>
      </w:r>
      <w:r w:rsidR="00C52F4A" w:rsidRPr="00605EB6">
        <w:t>Où demeure-t-elle</w:t>
      </w:r>
      <w:r w:rsidR="00C474C1">
        <w:t xml:space="preserve"> ? </w:t>
      </w:r>
      <w:r w:rsidR="00C52F4A" w:rsidRPr="00605EB6">
        <w:t>Tu viens de la sauver</w:t>
      </w:r>
      <w:r w:rsidR="00C474C1">
        <w:t xml:space="preserve"> ; </w:t>
      </w:r>
      <w:r w:rsidR="00C52F4A" w:rsidRPr="00605EB6">
        <w:t>elle s</w:t>
      </w:r>
      <w:r w:rsidR="00C474C1">
        <w:t>’</w:t>
      </w:r>
      <w:r w:rsidR="00C52F4A" w:rsidRPr="00605EB6">
        <w:t>était jetée dans la rivière</w:t>
      </w:r>
      <w:r w:rsidR="00C474C1">
        <w:t xml:space="preserve"> ; </w:t>
      </w:r>
      <w:r w:rsidR="00C52F4A" w:rsidRPr="00605EB6">
        <w:t>pourquoi</w:t>
      </w:r>
      <w:r w:rsidR="00C474C1">
        <w:t xml:space="preserve"> ? </w:t>
      </w:r>
      <w:r w:rsidR="00C52F4A" w:rsidRPr="00605EB6">
        <w:t>Parle</w:t>
      </w:r>
      <w:r w:rsidR="00C474C1">
        <w:t xml:space="preserve">, </w:t>
      </w:r>
      <w:r w:rsidR="00C52F4A" w:rsidRPr="00605EB6">
        <w:t>mon ami</w:t>
      </w:r>
      <w:r w:rsidR="00C474C1">
        <w:t xml:space="preserve">, </w:t>
      </w:r>
      <w:r w:rsidR="00C52F4A" w:rsidRPr="00605EB6">
        <w:t>parle</w:t>
      </w:r>
      <w:r w:rsidR="00C474C1">
        <w:t> !</w:t>
      </w:r>
    </w:p>
    <w:p w14:paraId="323DD158" w14:textId="77777777" w:rsidR="00C474C1" w:rsidRDefault="00C52F4A" w:rsidP="00C52F4A">
      <w:r w:rsidRPr="00605EB6">
        <w:t>Jean Loup arrêta ses yeux sur celui qui l</w:t>
      </w:r>
      <w:r w:rsidR="00C474C1">
        <w:t>’</w:t>
      </w:r>
      <w:r w:rsidRPr="00605EB6">
        <w:t>interrogeait</w:t>
      </w:r>
      <w:r w:rsidR="00C474C1">
        <w:t xml:space="preserve">, </w:t>
      </w:r>
      <w:r w:rsidRPr="00605EB6">
        <w:t>secoua tristement la tête et prononça ces mots</w:t>
      </w:r>
      <w:r w:rsidR="00C474C1">
        <w:t> :</w:t>
      </w:r>
    </w:p>
    <w:p w14:paraId="55E855A3" w14:textId="12F9D938" w:rsidR="00C474C1" w:rsidRDefault="0094609C" w:rsidP="00C52F4A">
      <w:r>
        <w:lastRenderedPageBreak/>
        <w:t>— </w:t>
      </w:r>
      <w:r w:rsidR="00C52F4A" w:rsidRPr="00605EB6">
        <w:t>Monsieur</w:t>
      </w:r>
      <w:r w:rsidR="00C474C1">
        <w:t xml:space="preserve">, </w:t>
      </w:r>
      <w:r w:rsidR="00C52F4A" w:rsidRPr="00605EB6">
        <w:t>d</w:t>
      </w:r>
      <w:r w:rsidR="00C474C1">
        <w:t>’</w:t>
      </w:r>
      <w:r w:rsidR="00C52F4A" w:rsidRPr="00605EB6">
        <w:t>abord</w:t>
      </w:r>
      <w:r w:rsidR="00C474C1">
        <w:t xml:space="preserve">, </w:t>
      </w:r>
      <w:r w:rsidR="00C52F4A" w:rsidRPr="00605EB6">
        <w:t>et</w:t>
      </w:r>
      <w:r w:rsidR="00C474C1">
        <w:t xml:space="preserve">, </w:t>
      </w:r>
      <w:r w:rsidR="00C52F4A" w:rsidRPr="00605EB6">
        <w:t>Jeanne</w:t>
      </w:r>
      <w:r w:rsidR="00C474C1">
        <w:t xml:space="preserve">, </w:t>
      </w:r>
      <w:r w:rsidR="00C52F4A" w:rsidRPr="00605EB6">
        <w:t>Jeanne</w:t>
      </w:r>
      <w:r w:rsidR="00C474C1">
        <w:t xml:space="preserve">, </w:t>
      </w:r>
      <w:r w:rsidR="00C52F4A" w:rsidRPr="00605EB6">
        <w:t>en montrant la jeune fille</w:t>
      </w:r>
      <w:r w:rsidR="00C474C1">
        <w:t>.</w:t>
      </w:r>
    </w:p>
    <w:p w14:paraId="64F7C6BD" w14:textId="77777777" w:rsidR="00C474C1" w:rsidRDefault="00C52F4A" w:rsidP="00C52F4A">
      <w:r w:rsidRPr="00605EB6">
        <w:t>Le voyageur eut beau l</w:t>
      </w:r>
      <w:r w:rsidR="00C474C1">
        <w:t>’</w:t>
      </w:r>
      <w:r w:rsidRPr="00605EB6">
        <w:t>interroger encore</w:t>
      </w:r>
      <w:r w:rsidR="00C474C1">
        <w:t xml:space="preserve">, </w:t>
      </w:r>
      <w:r w:rsidRPr="00605EB6">
        <w:t>Jean Loup</w:t>
      </w:r>
      <w:r w:rsidR="00C474C1">
        <w:t xml:space="preserve">, </w:t>
      </w:r>
      <w:r w:rsidRPr="00605EB6">
        <w:t>qui ne comprenait pas</w:t>
      </w:r>
      <w:r w:rsidR="00C474C1">
        <w:t xml:space="preserve">, </w:t>
      </w:r>
      <w:r w:rsidRPr="00605EB6">
        <w:t>ne répondit plus qu</w:t>
      </w:r>
      <w:r w:rsidR="00C474C1">
        <w:t>’</w:t>
      </w:r>
      <w:r w:rsidRPr="00605EB6">
        <w:t>en secouant la tête et en poussant de gros soupirs</w:t>
      </w:r>
      <w:r w:rsidR="00C474C1">
        <w:t>.</w:t>
      </w:r>
    </w:p>
    <w:p w14:paraId="05609AA3" w14:textId="56B9B949" w:rsidR="00C474C1" w:rsidRDefault="0094609C" w:rsidP="00C52F4A">
      <w:r>
        <w:t>— </w:t>
      </w:r>
      <w:r w:rsidR="00C52F4A" w:rsidRPr="00605EB6">
        <w:t>Il ne me comprend pas</w:t>
      </w:r>
      <w:r w:rsidR="00C474C1">
        <w:t xml:space="preserve">, </w:t>
      </w:r>
      <w:r w:rsidR="00C52F4A" w:rsidRPr="00605EB6">
        <w:t>il ne sait pas parler</w:t>
      </w:r>
      <w:r w:rsidR="00C474C1">
        <w:t xml:space="preserve">, </w:t>
      </w:r>
      <w:r w:rsidR="00C52F4A" w:rsidRPr="00605EB6">
        <w:t>dit le voyageur</w:t>
      </w:r>
      <w:r w:rsidR="00C474C1">
        <w:t xml:space="preserve"> ; </w:t>
      </w:r>
      <w:r w:rsidR="00C52F4A" w:rsidRPr="00605EB6">
        <w:t>je m</w:t>
      </w:r>
      <w:r w:rsidR="00C474C1">
        <w:t>’</w:t>
      </w:r>
      <w:r w:rsidR="00C52F4A" w:rsidRPr="00605EB6">
        <w:t>en doutais</w:t>
      </w:r>
      <w:r w:rsidR="00C474C1">
        <w:t xml:space="preserve">, </w:t>
      </w:r>
      <w:r w:rsidR="00C52F4A" w:rsidRPr="00605EB6">
        <w:t>c</w:t>
      </w:r>
      <w:r w:rsidR="00C474C1">
        <w:t>’</w:t>
      </w:r>
      <w:r w:rsidR="00C52F4A" w:rsidRPr="00605EB6">
        <w:t>est un pauvre idiot</w:t>
      </w:r>
      <w:r w:rsidR="00C474C1">
        <w:t>.</w:t>
      </w:r>
    </w:p>
    <w:p w14:paraId="6D72C500" w14:textId="39C89F93" w:rsidR="00C474C1" w:rsidRDefault="0094609C" w:rsidP="00C52F4A">
      <w:r>
        <w:t>— </w:t>
      </w:r>
      <w:r w:rsidR="00C52F4A" w:rsidRPr="00605EB6">
        <w:t>Ce qui ne l</w:t>
      </w:r>
      <w:r w:rsidR="00C474C1">
        <w:t>’</w:t>
      </w:r>
      <w:r w:rsidR="00C52F4A" w:rsidRPr="00605EB6">
        <w:t>empêche pas d</w:t>
      </w:r>
      <w:r w:rsidR="00C474C1">
        <w:t>’</w:t>
      </w:r>
      <w:r w:rsidR="00C52F4A" w:rsidRPr="00605EB6">
        <w:t>avoir du courage</w:t>
      </w:r>
      <w:r w:rsidR="00C474C1">
        <w:t xml:space="preserve">, </w:t>
      </w:r>
      <w:r w:rsidR="00C52F4A" w:rsidRPr="00605EB6">
        <w:t>de la bravoure et du cœur autant que cent hommes qui ont beaucoup d</w:t>
      </w:r>
      <w:r w:rsidR="00C474C1">
        <w:t>’</w:t>
      </w:r>
      <w:r w:rsidR="00C52F4A" w:rsidRPr="00605EB6">
        <w:t>esprit</w:t>
      </w:r>
      <w:r w:rsidR="00C474C1">
        <w:t xml:space="preserve">, </w:t>
      </w:r>
      <w:r w:rsidR="00C52F4A" w:rsidRPr="00605EB6">
        <w:t>répliqua le domestique qui</w:t>
      </w:r>
      <w:r w:rsidR="00C474C1">
        <w:t xml:space="preserve">, </w:t>
      </w:r>
      <w:r w:rsidR="00C52F4A" w:rsidRPr="00605EB6">
        <w:t>décidément</w:t>
      </w:r>
      <w:r w:rsidR="00C474C1">
        <w:t xml:space="preserve">, </w:t>
      </w:r>
      <w:r w:rsidR="00C52F4A" w:rsidRPr="00605EB6">
        <w:t>avait un faible pour Jean Loup</w:t>
      </w:r>
      <w:r w:rsidR="00C474C1">
        <w:t>.</w:t>
      </w:r>
    </w:p>
    <w:p w14:paraId="01EE0E8E" w14:textId="3EF90840" w:rsidR="00C474C1" w:rsidRDefault="0094609C" w:rsidP="00C52F4A">
      <w:r>
        <w:t>— </w:t>
      </w:r>
      <w:r w:rsidR="00C52F4A" w:rsidRPr="00605EB6">
        <w:t>Landry</w:t>
      </w:r>
      <w:r w:rsidR="00C474C1">
        <w:t xml:space="preserve">, </w:t>
      </w:r>
      <w:r w:rsidR="00C52F4A" w:rsidRPr="00605EB6">
        <w:t>reprit l</w:t>
      </w:r>
      <w:r w:rsidR="00C474C1">
        <w:t>’</w:t>
      </w:r>
      <w:r w:rsidR="00C52F4A" w:rsidRPr="00605EB6">
        <w:t>inconnu d</w:t>
      </w:r>
      <w:r w:rsidR="00C474C1">
        <w:t>’</w:t>
      </w:r>
      <w:r w:rsidR="00C52F4A" w:rsidRPr="00605EB6">
        <w:t>un ton bref</w:t>
      </w:r>
      <w:r w:rsidR="00C474C1">
        <w:t xml:space="preserve">, </w:t>
      </w:r>
      <w:r w:rsidR="00C52F4A" w:rsidRPr="00605EB6">
        <w:t>nous ne pouvons pas laisser cette jeune fille ici</w:t>
      </w:r>
      <w:r w:rsidR="00C474C1">
        <w:t>.</w:t>
      </w:r>
    </w:p>
    <w:p w14:paraId="395B33CE" w14:textId="0B3E9B1A" w:rsidR="00C474C1" w:rsidRDefault="0094609C" w:rsidP="00C52F4A">
      <w:r>
        <w:t>— </w:t>
      </w:r>
      <w:r w:rsidR="00C52F4A" w:rsidRPr="00605EB6">
        <w:t>C</w:t>
      </w:r>
      <w:r w:rsidR="00C474C1">
        <w:t>’</w:t>
      </w:r>
      <w:r w:rsidR="00C52F4A" w:rsidRPr="00605EB6">
        <w:t>est vrai</w:t>
      </w:r>
      <w:r w:rsidR="00C474C1">
        <w:t xml:space="preserve">, </w:t>
      </w:r>
      <w:r w:rsidR="00C52F4A" w:rsidRPr="00605EB6">
        <w:t>monsieur</w:t>
      </w:r>
      <w:r w:rsidR="00C474C1">
        <w:t>.</w:t>
      </w:r>
    </w:p>
    <w:p w14:paraId="600DF35D" w14:textId="16B4AD8D" w:rsidR="00C474C1" w:rsidRDefault="0094609C" w:rsidP="00C52F4A">
      <w:r>
        <w:t>— </w:t>
      </w:r>
      <w:r w:rsidR="00C52F4A" w:rsidRPr="00605EB6">
        <w:t>Nous l</w:t>
      </w:r>
      <w:r w:rsidR="00C474C1">
        <w:t>’</w:t>
      </w:r>
      <w:r w:rsidR="00C52F4A" w:rsidRPr="00605EB6">
        <w:t>emmenons</w:t>
      </w:r>
      <w:r w:rsidR="00C474C1">
        <w:t>.</w:t>
      </w:r>
    </w:p>
    <w:p w14:paraId="76BC65FF" w14:textId="45DD84F1" w:rsidR="00C474C1" w:rsidRDefault="0094609C" w:rsidP="00C52F4A">
      <w:r>
        <w:t>— </w:t>
      </w:r>
      <w:r w:rsidR="00C52F4A" w:rsidRPr="00605EB6">
        <w:t>Où cela</w:t>
      </w:r>
      <w:r w:rsidR="00C474C1">
        <w:t xml:space="preserve">, </w:t>
      </w:r>
      <w:r w:rsidR="00C52F4A" w:rsidRPr="00605EB6">
        <w:t>monsieur</w:t>
      </w:r>
      <w:r w:rsidR="00C474C1">
        <w:t> ?</w:t>
      </w:r>
    </w:p>
    <w:p w14:paraId="3E42E327" w14:textId="21F5ECBE" w:rsidR="00C474C1" w:rsidRDefault="0094609C" w:rsidP="00C52F4A">
      <w:r>
        <w:t>— </w:t>
      </w:r>
      <w:r w:rsidR="00C52F4A" w:rsidRPr="00605EB6">
        <w:t>Où nous allons</w:t>
      </w:r>
      <w:r w:rsidR="00C474C1">
        <w:t>.</w:t>
      </w:r>
    </w:p>
    <w:p w14:paraId="5639FC19" w14:textId="77777777" w:rsidR="00C474C1" w:rsidRDefault="00C52F4A" w:rsidP="00C52F4A">
      <w:r w:rsidRPr="00605EB6">
        <w:t>Le domestique regarda son maître avec surprise</w:t>
      </w:r>
      <w:r w:rsidR="00C474C1">
        <w:t>.</w:t>
      </w:r>
    </w:p>
    <w:p w14:paraId="7042C1E8" w14:textId="676194F5" w:rsidR="00C474C1" w:rsidRDefault="0094609C" w:rsidP="00C52F4A">
      <w:r>
        <w:t>— </w:t>
      </w:r>
      <w:r w:rsidR="00C52F4A" w:rsidRPr="00605EB6">
        <w:t>Ne serait-il pas plus simple</w:t>
      </w:r>
      <w:r w:rsidR="00C474C1">
        <w:t xml:space="preserve">, </w:t>
      </w:r>
      <w:r w:rsidR="00C52F4A" w:rsidRPr="00605EB6">
        <w:t>crut-il devoir faire observer</w:t>
      </w:r>
      <w:r w:rsidR="00C474C1">
        <w:t xml:space="preserve">, </w:t>
      </w:r>
      <w:r w:rsidR="00C52F4A" w:rsidRPr="00605EB6">
        <w:t>de la confier à de braves gens dans le premier village que nous rencontrerons</w:t>
      </w:r>
      <w:r w:rsidR="00C474C1">
        <w:t> ?</w:t>
      </w:r>
    </w:p>
    <w:p w14:paraId="7F6C78B9" w14:textId="259E4F7B" w:rsidR="00C474C1" w:rsidRDefault="0094609C" w:rsidP="00C52F4A">
      <w:r>
        <w:t>— </w:t>
      </w:r>
      <w:r w:rsidR="00C52F4A" w:rsidRPr="00605EB6">
        <w:t>Non</w:t>
      </w:r>
      <w:r w:rsidR="00C474C1">
        <w:t xml:space="preserve">, </w:t>
      </w:r>
      <w:r w:rsidR="00C52F4A" w:rsidRPr="00605EB6">
        <w:t>je l</w:t>
      </w:r>
      <w:r w:rsidR="00C474C1">
        <w:t>’</w:t>
      </w:r>
      <w:r w:rsidR="00C52F4A" w:rsidRPr="00605EB6">
        <w:t>emmène</w:t>
      </w:r>
      <w:r w:rsidR="004540F3">
        <w:t> ;</w:t>
      </w:r>
      <w:r w:rsidR="00C474C1">
        <w:t xml:space="preserve"> </w:t>
      </w:r>
      <w:r w:rsidR="00C52F4A" w:rsidRPr="00605EB6">
        <w:t>je la garde</w:t>
      </w:r>
      <w:r w:rsidR="00C474C1">
        <w:t xml:space="preserve">, </w:t>
      </w:r>
      <w:r w:rsidR="00C52F4A" w:rsidRPr="00605EB6">
        <w:t>vous dis-je</w:t>
      </w:r>
      <w:r w:rsidR="00C474C1">
        <w:t>.</w:t>
      </w:r>
    </w:p>
    <w:p w14:paraId="2C4E2469" w14:textId="3FB452F0" w:rsidR="00C474C1" w:rsidRDefault="0094609C" w:rsidP="00C52F4A">
      <w:r>
        <w:t>— </w:t>
      </w:r>
      <w:r w:rsidR="00C52F4A" w:rsidRPr="00605EB6">
        <w:t>Dans cet état</w:t>
      </w:r>
      <w:r w:rsidR="00C474C1">
        <w:t xml:space="preserve">, </w:t>
      </w:r>
      <w:r w:rsidR="00C52F4A" w:rsidRPr="00605EB6">
        <w:t>mouillée comme elle est</w:t>
      </w:r>
      <w:r w:rsidR="00C474C1">
        <w:t> ?</w:t>
      </w:r>
    </w:p>
    <w:p w14:paraId="0400AF81" w14:textId="0B282D29" w:rsidR="00C474C1" w:rsidRDefault="0094609C" w:rsidP="00C52F4A">
      <w:r>
        <w:t>— </w:t>
      </w:r>
      <w:r w:rsidR="00C52F4A" w:rsidRPr="00605EB6">
        <w:t>Qu</w:t>
      </w:r>
      <w:r w:rsidR="00C474C1">
        <w:t>’</w:t>
      </w:r>
      <w:r w:rsidR="00C52F4A" w:rsidRPr="00605EB6">
        <w:t>importe</w:t>
      </w:r>
      <w:r w:rsidR="00C474C1">
        <w:t> !</w:t>
      </w:r>
    </w:p>
    <w:p w14:paraId="6F1359FB" w14:textId="3EC758A7" w:rsidR="00C474C1" w:rsidRDefault="0094609C" w:rsidP="00C52F4A">
      <w:r>
        <w:t>— </w:t>
      </w:r>
      <w:r w:rsidR="00C52F4A" w:rsidRPr="00605EB6">
        <w:t>Monsieur ne craint pas qu</w:t>
      </w:r>
      <w:r w:rsidR="00C474C1">
        <w:t>’</w:t>
      </w:r>
      <w:r w:rsidR="00C52F4A" w:rsidRPr="00605EB6">
        <w:t>elle ait froid</w:t>
      </w:r>
      <w:r w:rsidR="00C474C1">
        <w:t> ?</w:t>
      </w:r>
    </w:p>
    <w:p w14:paraId="628DB5EC" w14:textId="37621098" w:rsidR="00C474C1" w:rsidRDefault="0094609C" w:rsidP="00C52F4A">
      <w:r>
        <w:lastRenderedPageBreak/>
        <w:t>— </w:t>
      </w:r>
      <w:r w:rsidR="00C52F4A" w:rsidRPr="00605EB6">
        <w:t>Le soleil se lève</w:t>
      </w:r>
      <w:r w:rsidR="00C474C1">
        <w:t xml:space="preserve"> ; </w:t>
      </w:r>
      <w:r w:rsidR="00C52F4A" w:rsidRPr="00605EB6">
        <w:t>dans une heure il fera très chaud</w:t>
      </w:r>
      <w:r w:rsidR="00C474C1">
        <w:t xml:space="preserve">. </w:t>
      </w:r>
      <w:r w:rsidR="00C52F4A" w:rsidRPr="00605EB6">
        <w:t>D</w:t>
      </w:r>
      <w:r w:rsidR="00C474C1">
        <w:t>’</w:t>
      </w:r>
      <w:r w:rsidR="00C52F4A" w:rsidRPr="00605EB6">
        <w:t>ailleurs</w:t>
      </w:r>
      <w:r w:rsidR="00C474C1">
        <w:t xml:space="preserve">, </w:t>
      </w:r>
      <w:r w:rsidR="00C52F4A" w:rsidRPr="00605EB6">
        <w:t>je la soignerai</w:t>
      </w:r>
      <w:r w:rsidR="00C474C1">
        <w:t xml:space="preserve"> ; : </w:t>
      </w:r>
      <w:r w:rsidR="00C52F4A" w:rsidRPr="00605EB6">
        <w:t>nous avons des couvertures</w:t>
      </w:r>
      <w:r w:rsidR="00C474C1">
        <w:t xml:space="preserve">, </w:t>
      </w:r>
      <w:r w:rsidR="00C52F4A" w:rsidRPr="00605EB6">
        <w:t>des liqueurs</w:t>
      </w:r>
      <w:r w:rsidR="00C474C1">
        <w:t xml:space="preserve">, </w:t>
      </w:r>
      <w:r w:rsidR="00C52F4A" w:rsidRPr="00605EB6">
        <w:t>du sucre</w:t>
      </w:r>
      <w:r w:rsidR="00C474C1">
        <w:t xml:space="preserve">, </w:t>
      </w:r>
      <w:r w:rsidR="00C52F4A" w:rsidRPr="00605EB6">
        <w:t>du vin de Bordeaux</w:t>
      </w:r>
      <w:r w:rsidR="00C474C1">
        <w:t xml:space="preserve">, </w:t>
      </w:r>
      <w:r w:rsidR="00C52F4A" w:rsidRPr="00605EB6">
        <w:t>tout ce qu</w:t>
      </w:r>
      <w:r w:rsidR="00C474C1">
        <w:t>’</w:t>
      </w:r>
      <w:r w:rsidR="00C52F4A" w:rsidRPr="00605EB6">
        <w:t>il nous faut</w:t>
      </w:r>
      <w:r w:rsidR="00C474C1">
        <w:t>.</w:t>
      </w:r>
    </w:p>
    <w:p w14:paraId="302200A7" w14:textId="136A4171" w:rsidR="00C474C1" w:rsidRDefault="0094609C" w:rsidP="00C52F4A">
      <w:r>
        <w:t>— </w:t>
      </w:r>
      <w:r w:rsidR="00C52F4A" w:rsidRPr="00605EB6">
        <w:t>Monsieur sait mieux que moi ce qu</w:t>
      </w:r>
      <w:r w:rsidR="00C474C1">
        <w:t>’</w:t>
      </w:r>
      <w:r w:rsidR="00C52F4A" w:rsidRPr="00605EB6">
        <w:t>il doit faire</w:t>
      </w:r>
      <w:r w:rsidR="00C474C1">
        <w:t xml:space="preserve">, </w:t>
      </w:r>
      <w:r w:rsidR="00C52F4A" w:rsidRPr="00605EB6">
        <w:t>dit Landry</w:t>
      </w:r>
      <w:r w:rsidR="00C474C1">
        <w:t xml:space="preserve">, </w:t>
      </w:r>
      <w:r w:rsidR="00C52F4A" w:rsidRPr="00605EB6">
        <w:t>comprenant</w:t>
      </w:r>
      <w:r w:rsidR="00C474C1">
        <w:t xml:space="preserve">, </w:t>
      </w:r>
      <w:r w:rsidR="00C52F4A" w:rsidRPr="00605EB6">
        <w:t>enfin</w:t>
      </w:r>
      <w:r w:rsidR="00C474C1">
        <w:t xml:space="preserve">, </w:t>
      </w:r>
      <w:r w:rsidR="00C52F4A" w:rsidRPr="00605EB6">
        <w:t>que son maître avait ses raisons pour prendre une détermination aussi singulière</w:t>
      </w:r>
      <w:r w:rsidR="00C474C1">
        <w:t>.</w:t>
      </w:r>
    </w:p>
    <w:p w14:paraId="78149817" w14:textId="0A6C2EF1" w:rsidR="00C474C1" w:rsidRDefault="0094609C" w:rsidP="00C52F4A">
      <w:r>
        <w:t>— </w:t>
      </w:r>
      <w:r w:rsidR="00C52F4A" w:rsidRPr="00605EB6">
        <w:t>Partons</w:t>
      </w:r>
      <w:r w:rsidR="00C474C1">
        <w:t xml:space="preserve">, </w:t>
      </w:r>
      <w:r w:rsidR="00C52F4A" w:rsidRPr="00605EB6">
        <w:t>Landry</w:t>
      </w:r>
      <w:r w:rsidR="00C474C1">
        <w:t xml:space="preserve">, </w:t>
      </w:r>
      <w:r w:rsidR="00C52F4A" w:rsidRPr="00605EB6">
        <w:t>partons</w:t>
      </w:r>
      <w:r w:rsidR="00C474C1">
        <w:t xml:space="preserve"> !… </w:t>
      </w:r>
      <w:r w:rsidR="00C52F4A" w:rsidRPr="00605EB6">
        <w:t>Ah</w:t>
      </w:r>
      <w:r w:rsidR="00C474C1">
        <w:t xml:space="preserve"> ! </w:t>
      </w:r>
      <w:r w:rsidR="00C52F4A" w:rsidRPr="00605EB6">
        <w:t>donne une pièce d</w:t>
      </w:r>
      <w:r w:rsidR="00C474C1">
        <w:t>’</w:t>
      </w:r>
      <w:r w:rsidR="00C52F4A" w:rsidRPr="00605EB6">
        <w:t>or à ce pauvre diable</w:t>
      </w:r>
      <w:r w:rsidR="00C474C1">
        <w:t> !</w:t>
      </w:r>
    </w:p>
    <w:p w14:paraId="44A78A7D" w14:textId="77777777" w:rsidR="00C474C1" w:rsidRDefault="00C52F4A" w:rsidP="00C52F4A">
      <w:r w:rsidRPr="00605EB6">
        <w:t>Jeanne venait d</w:t>
      </w:r>
      <w:r w:rsidR="00C474C1">
        <w:t>’</w:t>
      </w:r>
      <w:r w:rsidRPr="00605EB6">
        <w:t>ouvrir les yeux</w:t>
      </w:r>
      <w:r w:rsidR="00C474C1">
        <w:t xml:space="preserve">, </w:t>
      </w:r>
      <w:r w:rsidRPr="00605EB6">
        <w:t>ses lèvres commençaient à se colorer</w:t>
      </w:r>
      <w:r w:rsidR="00C474C1">
        <w:t>.</w:t>
      </w:r>
    </w:p>
    <w:p w14:paraId="36D5647F" w14:textId="77777777" w:rsidR="00C474C1" w:rsidRDefault="00C52F4A" w:rsidP="00C52F4A">
      <w:r w:rsidRPr="00605EB6">
        <w:t>L</w:t>
      </w:r>
      <w:r w:rsidR="00C474C1">
        <w:t>’</w:t>
      </w:r>
      <w:r w:rsidRPr="00605EB6">
        <w:t>inconnu la prit dans ses bras et marcha rapidement vers la voiture</w:t>
      </w:r>
      <w:r w:rsidR="00C474C1">
        <w:t>.</w:t>
      </w:r>
    </w:p>
    <w:p w14:paraId="64E2F11F" w14:textId="77777777" w:rsidR="00C474C1" w:rsidRDefault="00C52F4A" w:rsidP="00C52F4A">
      <w:r w:rsidRPr="00605EB6">
        <w:t>Landry mit une pièce de vingt francs dans la main de Jean Loup</w:t>
      </w:r>
      <w:r w:rsidR="00C474C1">
        <w:t>.</w:t>
      </w:r>
    </w:p>
    <w:p w14:paraId="1C421D86" w14:textId="77777777" w:rsidR="00C474C1" w:rsidRDefault="00C52F4A" w:rsidP="00C52F4A">
      <w:r w:rsidRPr="00605EB6">
        <w:t>Celui-ci regarda la pièce et la rendit au domestique en secouant la tête</w:t>
      </w:r>
      <w:r w:rsidR="00C474C1">
        <w:t>.</w:t>
      </w:r>
    </w:p>
    <w:p w14:paraId="7647F9D6" w14:textId="1BAFD275" w:rsidR="00C474C1" w:rsidRDefault="0094609C" w:rsidP="00C52F4A">
      <w:r>
        <w:t>— </w:t>
      </w:r>
      <w:r w:rsidR="00C52F4A" w:rsidRPr="00605EB6">
        <w:t>Délicat et fier comme un grand seigneur</w:t>
      </w:r>
      <w:r w:rsidR="00C474C1">
        <w:t xml:space="preserve"> ! </w:t>
      </w:r>
      <w:r w:rsidR="00C52F4A" w:rsidRPr="00605EB6">
        <w:t>murmura Landry</w:t>
      </w:r>
      <w:r w:rsidR="00C474C1">
        <w:t xml:space="preserve">, </w:t>
      </w:r>
      <w:r w:rsidR="00C52F4A" w:rsidRPr="00605EB6">
        <w:t>tout en glissant le louis dans la poche du sauvage sans qu</w:t>
      </w:r>
      <w:r w:rsidR="00C474C1">
        <w:t>’</w:t>
      </w:r>
      <w:r w:rsidR="00C52F4A" w:rsidRPr="00605EB6">
        <w:t>il s</w:t>
      </w:r>
      <w:r w:rsidR="00C474C1">
        <w:t>’</w:t>
      </w:r>
      <w:r w:rsidR="00C52F4A" w:rsidRPr="00605EB6">
        <w:t xml:space="preserve">en </w:t>
      </w:r>
      <w:r w:rsidR="00C52F4A" w:rsidRPr="00605EB6">
        <w:t>aperçût</w:t>
      </w:r>
      <w:r w:rsidR="00C474C1">
        <w:t>.</w:t>
      </w:r>
    </w:p>
    <w:p w14:paraId="748D36BA" w14:textId="77777777" w:rsidR="00C474C1" w:rsidRDefault="00C52F4A" w:rsidP="00C52F4A">
      <w:r w:rsidRPr="00605EB6">
        <w:t>Et il s</w:t>
      </w:r>
      <w:r w:rsidR="00C474C1">
        <w:t>’</w:t>
      </w:r>
      <w:r w:rsidRPr="00605EB6">
        <w:t>éloigna en courant pour reprendre vite sa place sur son siège</w:t>
      </w:r>
      <w:r w:rsidR="00C474C1">
        <w:t>.</w:t>
      </w:r>
    </w:p>
    <w:p w14:paraId="1490ACA6" w14:textId="77777777" w:rsidR="00C474C1" w:rsidRDefault="00C52F4A" w:rsidP="00C52F4A">
      <w:r w:rsidRPr="00605EB6">
        <w:t>Jean Loup vit enlever Jeanne sans faire un mouvement</w:t>
      </w:r>
      <w:r w:rsidR="00C474C1">
        <w:t xml:space="preserve">. </w:t>
      </w:r>
      <w:r w:rsidRPr="00605EB6">
        <w:t>Il était ébahi</w:t>
      </w:r>
      <w:r w:rsidR="00C474C1">
        <w:t xml:space="preserve">, </w:t>
      </w:r>
      <w:r w:rsidRPr="00605EB6">
        <w:t>stupéfié</w:t>
      </w:r>
      <w:r w:rsidR="00C474C1">
        <w:t xml:space="preserve">. </w:t>
      </w:r>
      <w:r w:rsidRPr="00605EB6">
        <w:t>Il restait à la même place</w:t>
      </w:r>
      <w:r w:rsidR="00C474C1">
        <w:t xml:space="preserve">, </w:t>
      </w:r>
      <w:r w:rsidRPr="00605EB6">
        <w:t>debout</w:t>
      </w:r>
      <w:r w:rsidR="00C474C1">
        <w:t xml:space="preserve">, </w:t>
      </w:r>
      <w:r w:rsidRPr="00605EB6">
        <w:t>immobile</w:t>
      </w:r>
      <w:r w:rsidR="00C474C1">
        <w:t xml:space="preserve">, </w:t>
      </w:r>
      <w:r w:rsidRPr="00605EB6">
        <w:t>comme si ses pieds eussent été rivés au sol</w:t>
      </w:r>
      <w:r w:rsidR="00C474C1">
        <w:t>.</w:t>
      </w:r>
    </w:p>
    <w:p w14:paraId="533668D6" w14:textId="77777777" w:rsidR="00C474C1" w:rsidRDefault="00C52F4A" w:rsidP="00C52F4A">
      <w:r w:rsidRPr="006C4C4C">
        <w:t>En face d</w:t>
      </w:r>
      <w:r w:rsidR="00C474C1">
        <w:t>’</w:t>
      </w:r>
      <w:r w:rsidRPr="006C4C4C">
        <w:t>autres personnes</w:t>
      </w:r>
      <w:r w:rsidR="00C474C1">
        <w:t xml:space="preserve">, </w:t>
      </w:r>
      <w:r w:rsidRPr="006C4C4C">
        <w:t>rendu furieux</w:t>
      </w:r>
      <w:r w:rsidR="00C474C1">
        <w:t xml:space="preserve">, </w:t>
      </w:r>
      <w:r w:rsidRPr="006C4C4C">
        <w:t>il se serait jeté sur elles pour défendre la fiancée de son ami</w:t>
      </w:r>
      <w:r w:rsidR="00C474C1">
        <w:t xml:space="preserve"> ; </w:t>
      </w:r>
      <w:r w:rsidRPr="006C4C4C">
        <w:t xml:space="preserve">mais le </w:t>
      </w:r>
      <w:r w:rsidRPr="006C4C4C">
        <w:lastRenderedPageBreak/>
        <w:t>voyageur inconnu avec son grand air</w:t>
      </w:r>
      <w:r w:rsidR="00C474C1">
        <w:t xml:space="preserve">, </w:t>
      </w:r>
      <w:r w:rsidRPr="006C4C4C">
        <w:t>la douce expression de son regard</w:t>
      </w:r>
      <w:r w:rsidR="00C474C1">
        <w:t xml:space="preserve">, </w:t>
      </w:r>
      <w:r w:rsidRPr="006C4C4C">
        <w:t>lui imposait</w:t>
      </w:r>
      <w:r w:rsidR="00C474C1">
        <w:t>.</w:t>
      </w:r>
    </w:p>
    <w:p w14:paraId="40FDE876" w14:textId="77777777" w:rsidR="00C474C1" w:rsidRDefault="00C52F4A" w:rsidP="00C52F4A">
      <w:r w:rsidRPr="00605EB6">
        <w:t>Ce qu</w:t>
      </w:r>
      <w:r w:rsidR="00C474C1">
        <w:t>’</w:t>
      </w:r>
      <w:r w:rsidRPr="00605EB6">
        <w:t>il éprouvait n</w:t>
      </w:r>
      <w:r w:rsidR="00C474C1">
        <w:t>’</w:t>
      </w:r>
      <w:r w:rsidRPr="00605EB6">
        <w:t>était pas de la crainte</w:t>
      </w:r>
      <w:r w:rsidR="00C474C1">
        <w:t xml:space="preserve">, </w:t>
      </w:r>
      <w:r w:rsidRPr="00605EB6">
        <w:t>pourtant</w:t>
      </w:r>
      <w:r w:rsidR="00C474C1">
        <w:t xml:space="preserve"> ; </w:t>
      </w:r>
      <w:r w:rsidRPr="00605EB6">
        <w:t>c</w:t>
      </w:r>
      <w:r w:rsidR="00C474C1">
        <w:t>’</w:t>
      </w:r>
      <w:r w:rsidRPr="00605EB6">
        <w:t>était comme un sentiment d</w:t>
      </w:r>
      <w:r w:rsidR="00C474C1">
        <w:t>’</w:t>
      </w:r>
      <w:r w:rsidRPr="00605EB6">
        <w:t>admiration et de profond respect</w:t>
      </w:r>
      <w:r w:rsidR="00C474C1">
        <w:t>.</w:t>
      </w:r>
    </w:p>
    <w:p w14:paraId="0FF02E7E" w14:textId="77777777" w:rsidR="00C474C1" w:rsidRDefault="00C52F4A" w:rsidP="00C52F4A">
      <w:r w:rsidRPr="00605EB6">
        <w:t>Le cheval monta lentement la côte</w:t>
      </w:r>
      <w:r w:rsidR="00C474C1">
        <w:t xml:space="preserve">. </w:t>
      </w:r>
      <w:r w:rsidRPr="00605EB6">
        <w:t>Arrivé au plateau</w:t>
      </w:r>
      <w:r w:rsidR="00C474C1">
        <w:t xml:space="preserve">, </w:t>
      </w:r>
      <w:r w:rsidRPr="00605EB6">
        <w:t>il prit un galop rapide</w:t>
      </w:r>
      <w:r w:rsidR="00C474C1">
        <w:t xml:space="preserve">, </w:t>
      </w:r>
      <w:r w:rsidRPr="00605EB6">
        <w:t>et bientôt le bruit de la voiture s</w:t>
      </w:r>
      <w:r w:rsidR="00C474C1">
        <w:t>’</w:t>
      </w:r>
      <w:r w:rsidRPr="00605EB6">
        <w:t>éteignit</w:t>
      </w:r>
      <w:r w:rsidR="00C474C1">
        <w:t>.</w:t>
      </w:r>
    </w:p>
    <w:p w14:paraId="4C4912A8" w14:textId="732C481A" w:rsidR="00C474C1" w:rsidRDefault="00C52F4A" w:rsidP="00C52F4A">
      <w:r w:rsidRPr="00605EB6">
        <w:t>Alors Jean Loup passa à plusieurs reprises ses deux mains sur son front</w:t>
      </w:r>
      <w:r w:rsidR="00C474C1">
        <w:t xml:space="preserve">, </w:t>
      </w:r>
      <w:r w:rsidRPr="00605EB6">
        <w:t>comme s</w:t>
      </w:r>
      <w:r w:rsidR="00C474C1">
        <w:t>’</w:t>
      </w:r>
      <w:r w:rsidRPr="00605EB6">
        <w:t>il eût voulu chasser une pensée absorbante</w:t>
      </w:r>
      <w:r w:rsidR="004540F3">
        <w:t> ;</w:t>
      </w:r>
      <w:r w:rsidR="00C474C1">
        <w:t xml:space="preserve"> </w:t>
      </w:r>
      <w:r w:rsidRPr="00605EB6">
        <w:t>puis il s</w:t>
      </w:r>
      <w:r w:rsidR="00C474C1">
        <w:t>’</w:t>
      </w:r>
      <w:r w:rsidRPr="00605EB6">
        <w:t>élança comme un trait et s</w:t>
      </w:r>
      <w:r w:rsidR="00C474C1">
        <w:t>’</w:t>
      </w:r>
      <w:r w:rsidRPr="00605EB6">
        <w:t>enfonça dans la forêt</w:t>
      </w:r>
      <w:r w:rsidR="00C474C1">
        <w:t xml:space="preserve">, </w:t>
      </w:r>
      <w:r w:rsidRPr="00605EB6">
        <w:t>où il disparut</w:t>
      </w:r>
      <w:r w:rsidR="00C474C1">
        <w:t>.</w:t>
      </w:r>
    </w:p>
    <w:p w14:paraId="07A0B7DD" w14:textId="0C344509" w:rsidR="00C52F4A" w:rsidRPr="00605EB6" w:rsidRDefault="00C52F4A" w:rsidP="00C474C1">
      <w:pPr>
        <w:pStyle w:val="Titre2"/>
      </w:pPr>
      <w:bookmarkStart w:id="31" w:name="_Toc197617877"/>
      <w:r w:rsidRPr="00605EB6">
        <w:lastRenderedPageBreak/>
        <w:t>XVIII</w:t>
      </w:r>
      <w:r w:rsidRPr="00605EB6">
        <w:br/>
      </w:r>
      <w:r w:rsidRPr="00605EB6">
        <w:br/>
        <w:t>LA LETTRE DE JEANNE</w:t>
      </w:r>
      <w:bookmarkEnd w:id="31"/>
    </w:p>
    <w:p w14:paraId="3E2AE32F" w14:textId="77777777" w:rsidR="00C474C1" w:rsidRDefault="00C52F4A" w:rsidP="00C52F4A">
      <w:r w:rsidRPr="00605EB6">
        <w:t>À sept heures</w:t>
      </w:r>
      <w:r w:rsidR="00C474C1">
        <w:t xml:space="preserve">, </w:t>
      </w:r>
      <w:r w:rsidRPr="00605EB6">
        <w:t>quand Gertrude arriva</w:t>
      </w:r>
      <w:r w:rsidR="00C474C1">
        <w:t xml:space="preserve">, </w:t>
      </w:r>
      <w:r w:rsidRPr="00605EB6">
        <w:t>elle fut étonnée de trouver la porte de la cour ouverte</w:t>
      </w:r>
      <w:r w:rsidR="00C474C1">
        <w:t xml:space="preserve">. </w:t>
      </w:r>
      <w:r w:rsidRPr="00605EB6">
        <w:t>Avant d</w:t>
      </w:r>
      <w:r w:rsidR="00C474C1">
        <w:t>’</w:t>
      </w:r>
      <w:r w:rsidRPr="00605EB6">
        <w:t>entrer</w:t>
      </w:r>
      <w:r w:rsidR="00C474C1">
        <w:t xml:space="preserve">, </w:t>
      </w:r>
      <w:r w:rsidRPr="00605EB6">
        <w:t>elle regarda aux alentours</w:t>
      </w:r>
      <w:r w:rsidR="00C474C1">
        <w:t xml:space="preserve">, </w:t>
      </w:r>
      <w:r w:rsidRPr="00605EB6">
        <w:t>pensant que Jeanne était sortie pour causer avec quelque voisine</w:t>
      </w:r>
      <w:r w:rsidR="00C474C1">
        <w:t xml:space="preserve">, </w:t>
      </w:r>
      <w:r w:rsidRPr="00605EB6">
        <w:t xml:space="preserve">probablement </w:t>
      </w:r>
      <w:r w:rsidRPr="00605EB6">
        <w:t xml:space="preserve">effrayée </w:t>
      </w:r>
      <w:r w:rsidRPr="00605EB6">
        <w:t>des coups de tonnerre de la nuit</w:t>
      </w:r>
      <w:r w:rsidR="00C474C1">
        <w:t>.</w:t>
      </w:r>
    </w:p>
    <w:p w14:paraId="3A909CAC" w14:textId="77777777" w:rsidR="00C474C1" w:rsidRDefault="00C52F4A" w:rsidP="00C52F4A">
      <w:r w:rsidRPr="00605EB6">
        <w:t>Ne l</w:t>
      </w:r>
      <w:r w:rsidR="00C474C1">
        <w:t>’</w:t>
      </w:r>
      <w:r w:rsidRPr="00605EB6">
        <w:t>apercevant point</w:t>
      </w:r>
      <w:r w:rsidR="00C474C1">
        <w:t xml:space="preserve">, </w:t>
      </w:r>
      <w:r w:rsidRPr="00605EB6">
        <w:t>elle pénétra dans la cour</w:t>
      </w:r>
      <w:r w:rsidR="00C474C1">
        <w:t xml:space="preserve">, </w:t>
      </w:r>
      <w:r w:rsidRPr="00605EB6">
        <w:t>laissant la porte entr</w:t>
      </w:r>
      <w:r w:rsidR="00C474C1">
        <w:t>’</w:t>
      </w:r>
      <w:r w:rsidRPr="00605EB6">
        <w:t>ouverte</w:t>
      </w:r>
      <w:r w:rsidR="00C474C1">
        <w:t xml:space="preserve">, </w:t>
      </w:r>
      <w:r w:rsidRPr="00605EB6">
        <w:t>puis dans la maison où elle se mit immédiatement à nettoyer au rez-de-chaussée</w:t>
      </w:r>
      <w:r w:rsidR="00C474C1">
        <w:t xml:space="preserve">, </w:t>
      </w:r>
      <w:r w:rsidRPr="00605EB6">
        <w:t>tout en préparant le premier déjeuner</w:t>
      </w:r>
      <w:r w:rsidR="00C474C1">
        <w:t xml:space="preserve">, </w:t>
      </w:r>
      <w:r w:rsidRPr="00605EB6">
        <w:t>qui se composait invariablement d</w:t>
      </w:r>
      <w:r w:rsidR="00C474C1">
        <w:t>’</w:t>
      </w:r>
      <w:r w:rsidRPr="00605EB6">
        <w:t>une tasse de chocolat et d</w:t>
      </w:r>
      <w:r w:rsidR="00C474C1">
        <w:t>’</w:t>
      </w:r>
      <w:r w:rsidRPr="00605EB6">
        <w:t>une rôtie beurrée</w:t>
      </w:r>
      <w:r w:rsidR="00C474C1">
        <w:t xml:space="preserve">. </w:t>
      </w:r>
      <w:r w:rsidRPr="00605EB6">
        <w:t>Elle-même apportait le lait tous les matins</w:t>
      </w:r>
      <w:r w:rsidR="00C474C1">
        <w:t>.</w:t>
      </w:r>
    </w:p>
    <w:p w14:paraId="574735EF" w14:textId="77777777" w:rsidR="00C474C1" w:rsidRDefault="00C52F4A" w:rsidP="00C52F4A">
      <w:r w:rsidRPr="00605EB6">
        <w:t>Quand le chocolat fut fait</w:t>
      </w:r>
      <w:r w:rsidR="00C474C1">
        <w:t xml:space="preserve">, </w:t>
      </w:r>
      <w:r w:rsidRPr="00605EB6">
        <w:t>le pain grillé à point</w:t>
      </w:r>
      <w:r w:rsidR="00C474C1">
        <w:t xml:space="preserve">, </w:t>
      </w:r>
      <w:r w:rsidRPr="00605EB6">
        <w:t>elle appela Jeanne</w:t>
      </w:r>
      <w:r w:rsidR="00C474C1">
        <w:t xml:space="preserve">, </w:t>
      </w:r>
      <w:r w:rsidRPr="00605EB6">
        <w:t>persuadée que la jeune fille était remontée dans sa chambre</w:t>
      </w:r>
      <w:r w:rsidR="00C474C1">
        <w:t xml:space="preserve">. </w:t>
      </w:r>
      <w:r w:rsidRPr="00605EB6">
        <w:t>Ne recevant pas de réponse</w:t>
      </w:r>
      <w:r w:rsidR="00C474C1">
        <w:t xml:space="preserve">, </w:t>
      </w:r>
      <w:r w:rsidRPr="00605EB6">
        <w:t>elle se dit</w:t>
      </w:r>
      <w:r w:rsidR="00C474C1">
        <w:t> :</w:t>
      </w:r>
    </w:p>
    <w:p w14:paraId="5B9AAD97" w14:textId="2B843A2B" w:rsidR="00C474C1" w:rsidRDefault="0094609C" w:rsidP="00C52F4A">
      <w:r>
        <w:t>— </w:t>
      </w:r>
      <w:r w:rsidR="00C52F4A" w:rsidRPr="00605EB6">
        <w:t>Elle est au jardin</w:t>
      </w:r>
      <w:r w:rsidR="00C474C1">
        <w:t>.</w:t>
      </w:r>
    </w:p>
    <w:p w14:paraId="6C828323" w14:textId="77777777" w:rsidR="00C474C1" w:rsidRDefault="00C52F4A" w:rsidP="00C52F4A">
      <w:r w:rsidRPr="00605EB6">
        <w:t>Elle sortit de la maison et fit le tour du jardin</w:t>
      </w:r>
      <w:r w:rsidR="00C474C1">
        <w:t xml:space="preserve">, </w:t>
      </w:r>
      <w:r w:rsidRPr="00605EB6">
        <w:t>regardant partout et appelant</w:t>
      </w:r>
      <w:r w:rsidR="00C474C1">
        <w:t> :</w:t>
      </w:r>
    </w:p>
    <w:p w14:paraId="6B6341AC" w14:textId="59A7BA6C" w:rsidR="00C474C1" w:rsidRDefault="0094609C" w:rsidP="00C52F4A">
      <w:r>
        <w:t>— </w:t>
      </w:r>
      <w:r w:rsidR="00C52F4A" w:rsidRPr="00605EB6">
        <w:t>Mademoiselle Jeanne</w:t>
      </w:r>
      <w:r w:rsidR="00C474C1">
        <w:t xml:space="preserve"> ! </w:t>
      </w:r>
      <w:r w:rsidR="00C52F4A" w:rsidRPr="00605EB6">
        <w:t>mademoiselle Jeanne</w:t>
      </w:r>
      <w:r w:rsidR="00C474C1">
        <w:t> !</w:t>
      </w:r>
    </w:p>
    <w:p w14:paraId="4D4D6E22" w14:textId="77777777" w:rsidR="00C474C1" w:rsidRDefault="00C52F4A" w:rsidP="00C52F4A">
      <w:r w:rsidRPr="00605EB6">
        <w:t>Toujours pas de réponse</w:t>
      </w:r>
      <w:r w:rsidR="00C474C1">
        <w:t>.</w:t>
      </w:r>
    </w:p>
    <w:p w14:paraId="0ACDF739" w14:textId="465ED242" w:rsidR="00C474C1" w:rsidRDefault="0094609C" w:rsidP="00C52F4A">
      <w:r>
        <w:t>— </w:t>
      </w:r>
      <w:r w:rsidR="00C52F4A" w:rsidRPr="00605EB6">
        <w:t>C</w:t>
      </w:r>
      <w:r w:rsidR="00C474C1">
        <w:t>’</w:t>
      </w:r>
      <w:r w:rsidR="00C52F4A" w:rsidRPr="00605EB6">
        <w:t>est drôle</w:t>
      </w:r>
      <w:r w:rsidR="00C474C1">
        <w:t xml:space="preserve">, </w:t>
      </w:r>
      <w:r w:rsidR="00C52F4A" w:rsidRPr="00605EB6">
        <w:t>murmura-t-elle</w:t>
      </w:r>
      <w:r w:rsidR="00C474C1">
        <w:t xml:space="preserve">, </w:t>
      </w:r>
      <w:r w:rsidR="00C52F4A" w:rsidRPr="00605EB6">
        <w:t>en jetant les yeux sur la fenêtre de la chambre de la jeune fille</w:t>
      </w:r>
      <w:r w:rsidR="00C474C1">
        <w:t>.</w:t>
      </w:r>
    </w:p>
    <w:p w14:paraId="6E1CA5B7" w14:textId="77777777" w:rsidR="00C474C1" w:rsidRDefault="00C52F4A" w:rsidP="00C52F4A">
      <w:r w:rsidRPr="00605EB6">
        <w:lastRenderedPageBreak/>
        <w:t>Voyant la jalousie pendante</w:t>
      </w:r>
      <w:r w:rsidR="00C474C1">
        <w:t xml:space="preserve">, </w:t>
      </w:r>
      <w:r w:rsidRPr="00605EB6">
        <w:t>à moitié détachée</w:t>
      </w:r>
      <w:r w:rsidR="00C474C1">
        <w:t xml:space="preserve">, </w:t>
      </w:r>
      <w:r w:rsidRPr="00605EB6">
        <w:t>et l</w:t>
      </w:r>
      <w:r w:rsidR="00C474C1">
        <w:t>’</w:t>
      </w:r>
      <w:r w:rsidRPr="00605EB6">
        <w:t>échelle contre la muraille</w:t>
      </w:r>
      <w:r w:rsidR="00C474C1">
        <w:t xml:space="preserve">, </w:t>
      </w:r>
      <w:r w:rsidRPr="00605EB6">
        <w:t>elle sentit comme un coup violent dans la poitrine</w:t>
      </w:r>
      <w:r w:rsidR="00C474C1">
        <w:t>.</w:t>
      </w:r>
    </w:p>
    <w:p w14:paraId="2E29F487" w14:textId="43E2589D" w:rsidR="00C474C1" w:rsidRDefault="0094609C" w:rsidP="00C52F4A">
      <w:r>
        <w:t>— </w:t>
      </w:r>
      <w:r w:rsidR="00C52F4A" w:rsidRPr="00605EB6">
        <w:t>Mon Dieu</w:t>
      </w:r>
      <w:r w:rsidR="00C474C1">
        <w:t xml:space="preserve">, </w:t>
      </w:r>
      <w:r w:rsidR="00C52F4A" w:rsidRPr="00605EB6">
        <w:t>qu</w:t>
      </w:r>
      <w:r w:rsidR="00C474C1">
        <w:t>’</w:t>
      </w:r>
      <w:r w:rsidR="00C52F4A" w:rsidRPr="00605EB6">
        <w:t>est-ce que cela signifie</w:t>
      </w:r>
      <w:r w:rsidR="00C474C1">
        <w:t xml:space="preserve"> ? </w:t>
      </w:r>
      <w:r w:rsidR="00C52F4A" w:rsidRPr="00605EB6">
        <w:t>pensa-t-elle</w:t>
      </w:r>
      <w:r w:rsidR="00C474C1">
        <w:t>.</w:t>
      </w:r>
    </w:p>
    <w:p w14:paraId="20234B99" w14:textId="77777777" w:rsidR="00C474C1" w:rsidRDefault="00C52F4A" w:rsidP="00C52F4A">
      <w:r w:rsidRPr="00605EB6">
        <w:t>Elle sentait le malheur</w:t>
      </w:r>
      <w:r w:rsidR="00C474C1">
        <w:t>.</w:t>
      </w:r>
    </w:p>
    <w:p w14:paraId="04429FDA" w14:textId="77777777" w:rsidR="00C474C1" w:rsidRDefault="00C52F4A" w:rsidP="00C52F4A">
      <w:r w:rsidRPr="00605EB6">
        <w:t>Fort troublée</w:t>
      </w:r>
      <w:r w:rsidR="00C474C1">
        <w:t xml:space="preserve">, </w:t>
      </w:r>
      <w:r w:rsidRPr="00605EB6">
        <w:t>elle rentra vite dans la maison et grimpa quatre à quatre l</w:t>
      </w:r>
      <w:r w:rsidR="00C474C1">
        <w:t>’</w:t>
      </w:r>
      <w:r w:rsidRPr="00605EB6">
        <w:t>escalier conduisant à l</w:t>
      </w:r>
      <w:r w:rsidR="00C474C1">
        <w:t>’</w:t>
      </w:r>
      <w:r w:rsidRPr="00605EB6">
        <w:t>étage</w:t>
      </w:r>
      <w:r w:rsidR="00C474C1">
        <w:t xml:space="preserve">. </w:t>
      </w:r>
      <w:r w:rsidRPr="00605EB6">
        <w:t>La porte de la chambre de Jeanne était grande ouverte</w:t>
      </w:r>
      <w:r w:rsidR="00C474C1">
        <w:t xml:space="preserve">, </w:t>
      </w:r>
      <w:r w:rsidRPr="00605EB6">
        <w:t>elle entra</w:t>
      </w:r>
      <w:r w:rsidR="00C474C1">
        <w:t xml:space="preserve">. </w:t>
      </w:r>
      <w:r w:rsidRPr="00605EB6">
        <w:t>Aussitôt elle poussa un grand cri</w:t>
      </w:r>
      <w:r w:rsidR="00C474C1">
        <w:t>.</w:t>
      </w:r>
    </w:p>
    <w:p w14:paraId="5FA0B125" w14:textId="77777777" w:rsidR="00C474C1" w:rsidRDefault="00C52F4A" w:rsidP="00C52F4A">
      <w:r w:rsidRPr="00605EB6">
        <w:t>Elle voyait le pauvre Fidèle étendu sur le parquet</w:t>
      </w:r>
      <w:r w:rsidR="00C474C1">
        <w:t xml:space="preserve">, </w:t>
      </w:r>
      <w:r w:rsidRPr="00605EB6">
        <w:t>mort</w:t>
      </w:r>
      <w:r w:rsidR="00C474C1">
        <w:t xml:space="preserve">, </w:t>
      </w:r>
      <w:r w:rsidRPr="00605EB6">
        <w:t>et la chambre</w:t>
      </w:r>
      <w:r w:rsidR="00C474C1">
        <w:t xml:space="preserve">, </w:t>
      </w:r>
      <w:r w:rsidRPr="00605EB6">
        <w:t>sauf les vêtements de Jeanne</w:t>
      </w:r>
      <w:r w:rsidR="00C474C1">
        <w:t xml:space="preserve">, </w:t>
      </w:r>
      <w:r w:rsidRPr="00605EB6">
        <w:t>qui n</w:t>
      </w:r>
      <w:r w:rsidR="00C474C1">
        <w:t>’</w:t>
      </w:r>
      <w:r w:rsidRPr="00605EB6">
        <w:t>étaient plus là</w:t>
      </w:r>
      <w:r w:rsidR="00C474C1">
        <w:t xml:space="preserve">, </w:t>
      </w:r>
      <w:r w:rsidRPr="00605EB6">
        <w:t>dans le désordre que l</w:t>
      </w:r>
      <w:r w:rsidR="00C474C1">
        <w:t>’</w:t>
      </w:r>
      <w:r w:rsidRPr="00605EB6">
        <w:t>on sait</w:t>
      </w:r>
      <w:r w:rsidR="00C474C1">
        <w:t xml:space="preserve">, </w:t>
      </w:r>
      <w:r w:rsidRPr="00605EB6">
        <w:t>ce qui indiquait suffisamment qu</w:t>
      </w:r>
      <w:r w:rsidR="00C474C1">
        <w:t>’</w:t>
      </w:r>
      <w:r w:rsidRPr="00605EB6">
        <w:t>une lutte terrible avait eu lieu entre la jeune fille et un ou plusieurs individus</w:t>
      </w:r>
      <w:r w:rsidR="00C474C1">
        <w:t>.</w:t>
      </w:r>
    </w:p>
    <w:p w14:paraId="7664FA3E" w14:textId="77777777" w:rsidR="00C474C1" w:rsidRDefault="00C52F4A" w:rsidP="00C52F4A">
      <w:r w:rsidRPr="00605EB6">
        <w:t>Éperdue</w:t>
      </w:r>
      <w:r w:rsidR="00C474C1">
        <w:t xml:space="preserve">, </w:t>
      </w:r>
      <w:r w:rsidRPr="00605EB6">
        <w:t>folle d</w:t>
      </w:r>
      <w:r w:rsidR="00C474C1">
        <w:t>’</w:t>
      </w:r>
      <w:r w:rsidRPr="00605EB6">
        <w:t>épouvante</w:t>
      </w:r>
      <w:r w:rsidR="00C474C1">
        <w:t xml:space="preserve">, </w:t>
      </w:r>
      <w:r w:rsidRPr="00605EB6">
        <w:t>Gertrude descendit l</w:t>
      </w:r>
      <w:r w:rsidR="00C474C1">
        <w:t>’</w:t>
      </w:r>
      <w:r w:rsidRPr="00605EB6">
        <w:t>escalier aussi rapidement qu</w:t>
      </w:r>
      <w:r w:rsidR="00C474C1">
        <w:t>’</w:t>
      </w:r>
      <w:r w:rsidRPr="00605EB6">
        <w:t>elle l</w:t>
      </w:r>
      <w:r w:rsidR="00C474C1">
        <w:t>’</w:t>
      </w:r>
      <w:r w:rsidRPr="00605EB6">
        <w:t>avait monté</w:t>
      </w:r>
      <w:r w:rsidR="00C474C1">
        <w:t xml:space="preserve">, </w:t>
      </w:r>
      <w:r w:rsidRPr="00605EB6">
        <w:t>s</w:t>
      </w:r>
      <w:r w:rsidR="00C474C1">
        <w:t>’</w:t>
      </w:r>
      <w:r w:rsidRPr="00605EB6">
        <w:t>élança hors de la maison et</w:t>
      </w:r>
      <w:r w:rsidR="00C474C1">
        <w:t xml:space="preserve">, </w:t>
      </w:r>
      <w:r w:rsidRPr="00605EB6">
        <w:t>pâle</w:t>
      </w:r>
      <w:r w:rsidR="00C474C1">
        <w:t xml:space="preserve">, </w:t>
      </w:r>
      <w:r w:rsidRPr="00605EB6">
        <w:t>échevelée</w:t>
      </w:r>
      <w:r w:rsidR="00C474C1">
        <w:t xml:space="preserve">, </w:t>
      </w:r>
      <w:r w:rsidRPr="00605EB6">
        <w:t>se mit à courir dans la rue</w:t>
      </w:r>
      <w:r w:rsidR="00C474C1">
        <w:t xml:space="preserve">, </w:t>
      </w:r>
      <w:r w:rsidRPr="00605EB6">
        <w:t>en criant</w:t>
      </w:r>
      <w:r w:rsidR="00C474C1">
        <w:t> :</w:t>
      </w:r>
    </w:p>
    <w:p w14:paraId="47DE8B7D" w14:textId="6BC1ED26" w:rsidR="00C474C1" w:rsidRDefault="0094609C" w:rsidP="00C52F4A">
      <w:r>
        <w:t>— </w:t>
      </w:r>
      <w:r w:rsidR="00C52F4A" w:rsidRPr="00605EB6">
        <w:t>Au secours</w:t>
      </w:r>
      <w:r w:rsidR="00C474C1">
        <w:t xml:space="preserve"> ! </w:t>
      </w:r>
      <w:r w:rsidR="00C52F4A" w:rsidRPr="00605EB6">
        <w:t>au voleur</w:t>
      </w:r>
      <w:r w:rsidR="00C474C1">
        <w:t> !</w:t>
      </w:r>
    </w:p>
    <w:p w14:paraId="1560C8EA" w14:textId="77777777" w:rsidR="00C474C1" w:rsidRDefault="00C52F4A" w:rsidP="00C52F4A">
      <w:r w:rsidRPr="00605EB6">
        <w:t>Quelques femmes</w:t>
      </w:r>
      <w:r w:rsidR="00C474C1">
        <w:t xml:space="preserve">, </w:t>
      </w:r>
      <w:r w:rsidRPr="00605EB6">
        <w:t>des enfants accoururent et formèrent un groupe</w:t>
      </w:r>
      <w:r w:rsidR="00C474C1">
        <w:t>.</w:t>
      </w:r>
    </w:p>
    <w:p w14:paraId="0AFF5724" w14:textId="46B267D1" w:rsidR="00C474C1" w:rsidRDefault="00C52F4A" w:rsidP="00C52F4A">
      <w:r w:rsidRPr="00605EB6">
        <w:t>Le village était presque désert</w:t>
      </w:r>
      <w:r w:rsidR="004540F3">
        <w:t> ;</w:t>
      </w:r>
      <w:r w:rsidR="00C474C1">
        <w:t xml:space="preserve"> </w:t>
      </w:r>
      <w:r w:rsidRPr="00605EB6">
        <w:t>car</w:t>
      </w:r>
      <w:r w:rsidR="00C474C1">
        <w:t xml:space="preserve">, </w:t>
      </w:r>
      <w:r w:rsidRPr="00605EB6">
        <w:t>maintenant</w:t>
      </w:r>
      <w:r w:rsidR="00C474C1">
        <w:t xml:space="preserve">, </w:t>
      </w:r>
      <w:r w:rsidRPr="00605EB6">
        <w:t>on était dans les champs</w:t>
      </w:r>
      <w:r w:rsidR="00C474C1">
        <w:t xml:space="preserve">, </w:t>
      </w:r>
      <w:r w:rsidRPr="00605EB6">
        <w:t>occupé à faucher le blé</w:t>
      </w:r>
      <w:r w:rsidR="00C474C1">
        <w:t xml:space="preserve">, </w:t>
      </w:r>
      <w:r w:rsidRPr="00605EB6">
        <w:t>à lier les gerbes</w:t>
      </w:r>
      <w:r w:rsidR="00C474C1">
        <w:t>.</w:t>
      </w:r>
    </w:p>
    <w:p w14:paraId="2DC1CE5B" w14:textId="77777777" w:rsidR="00C474C1" w:rsidRDefault="00C52F4A" w:rsidP="00C52F4A">
      <w:r w:rsidRPr="00605EB6">
        <w:t>Gertrude courait toujours</w:t>
      </w:r>
      <w:r w:rsidR="00C474C1">
        <w:t xml:space="preserve">. </w:t>
      </w:r>
      <w:r w:rsidRPr="00605EB6">
        <w:t>Elle allait chez l</w:t>
      </w:r>
      <w:r w:rsidR="00C474C1">
        <w:t>’</w:t>
      </w:r>
      <w:r w:rsidRPr="00605EB6">
        <w:t>adjoint où elle entra comme une bombe</w:t>
      </w:r>
      <w:r w:rsidR="00C474C1">
        <w:t xml:space="preserve">. </w:t>
      </w:r>
      <w:r w:rsidRPr="00605EB6">
        <w:t>Celui-ci était là</w:t>
      </w:r>
      <w:r w:rsidR="00C474C1">
        <w:t xml:space="preserve">, </w:t>
      </w:r>
      <w:r w:rsidRPr="00605EB6">
        <w:t>buvant le petit verre de kirsch avec le garde champêtre et un autre individu</w:t>
      </w:r>
      <w:r w:rsidR="00C474C1">
        <w:t>.</w:t>
      </w:r>
    </w:p>
    <w:p w14:paraId="14B992C7" w14:textId="51A81BA9" w:rsidR="00C474C1" w:rsidRDefault="0094609C" w:rsidP="00C52F4A">
      <w:r>
        <w:lastRenderedPageBreak/>
        <w:t>— </w:t>
      </w:r>
      <w:r w:rsidR="00C52F4A" w:rsidRPr="00605EB6">
        <w:t>Monsieur l</w:t>
      </w:r>
      <w:r w:rsidR="00C474C1">
        <w:t>’</w:t>
      </w:r>
      <w:r w:rsidR="00C52F4A" w:rsidRPr="00605EB6">
        <w:t>adjoint</w:t>
      </w:r>
      <w:r w:rsidR="00C474C1">
        <w:t xml:space="preserve">, </w:t>
      </w:r>
      <w:r w:rsidR="00C52F4A" w:rsidRPr="00605EB6">
        <w:t>cria Gertrude</w:t>
      </w:r>
      <w:r w:rsidR="00C474C1">
        <w:t xml:space="preserve">, </w:t>
      </w:r>
      <w:r w:rsidR="00C52F4A" w:rsidRPr="00605EB6">
        <w:t>venez</w:t>
      </w:r>
      <w:r w:rsidR="00C474C1">
        <w:t xml:space="preserve">, </w:t>
      </w:r>
      <w:r w:rsidR="00C52F4A" w:rsidRPr="00605EB6">
        <w:t>venez vite</w:t>
      </w:r>
      <w:r w:rsidR="00C474C1">
        <w:t xml:space="preserve"> ! </w:t>
      </w:r>
      <w:r w:rsidR="00C52F4A" w:rsidRPr="00605EB6">
        <w:t>Mon Dieu</w:t>
      </w:r>
      <w:r w:rsidR="00C474C1">
        <w:t xml:space="preserve"> !, </w:t>
      </w:r>
      <w:r w:rsidR="00C52F4A" w:rsidRPr="00605EB6">
        <w:t>quel malheur</w:t>
      </w:r>
      <w:r w:rsidR="00C474C1">
        <w:t xml:space="preserve">, </w:t>
      </w:r>
      <w:r w:rsidR="00C52F4A" w:rsidRPr="00605EB6">
        <w:t>quelle chose épouvantable</w:t>
      </w:r>
      <w:r w:rsidR="00C474C1">
        <w:t xml:space="preserve"> ! </w:t>
      </w:r>
      <w:r w:rsidR="00C52F4A" w:rsidRPr="00605EB6">
        <w:t>Venez</w:t>
      </w:r>
      <w:r w:rsidR="00C474C1">
        <w:t xml:space="preserve">, </w:t>
      </w:r>
      <w:r w:rsidR="00C52F4A" w:rsidRPr="00605EB6">
        <w:t>venez vite</w:t>
      </w:r>
      <w:r w:rsidR="00C474C1">
        <w:t> !</w:t>
      </w:r>
    </w:p>
    <w:p w14:paraId="7DFAC8AF" w14:textId="04628F5F" w:rsidR="00C474C1" w:rsidRDefault="0094609C" w:rsidP="00C52F4A">
      <w:r>
        <w:t>— </w:t>
      </w:r>
      <w:r w:rsidR="00C52F4A" w:rsidRPr="00605EB6">
        <w:t>Calmez-vous</w:t>
      </w:r>
      <w:r w:rsidR="00C474C1">
        <w:t xml:space="preserve">, </w:t>
      </w:r>
      <w:r w:rsidR="00C52F4A" w:rsidRPr="00605EB6">
        <w:t>Gertrude</w:t>
      </w:r>
      <w:r w:rsidR="00C474C1">
        <w:t xml:space="preserve"> ; </w:t>
      </w:r>
      <w:r w:rsidR="00C52F4A" w:rsidRPr="00605EB6">
        <w:t>voyons</w:t>
      </w:r>
      <w:r w:rsidR="00C474C1">
        <w:t xml:space="preserve">, </w:t>
      </w:r>
      <w:r w:rsidR="00C52F4A" w:rsidRPr="00605EB6">
        <w:t>qu</w:t>
      </w:r>
      <w:r w:rsidR="00C474C1">
        <w:t>’</w:t>
      </w:r>
      <w:r w:rsidR="00C52F4A" w:rsidRPr="00605EB6">
        <w:t>est-ce qu</w:t>
      </w:r>
      <w:r w:rsidR="00C474C1">
        <w:t>’</w:t>
      </w:r>
      <w:r w:rsidR="00C52F4A" w:rsidRPr="00605EB6">
        <w:t>il y a</w:t>
      </w:r>
      <w:r w:rsidR="00C474C1">
        <w:t xml:space="preserve"> ? </w:t>
      </w:r>
      <w:r w:rsidR="00C52F4A" w:rsidRPr="00605EB6">
        <w:t>De quoi s</w:t>
      </w:r>
      <w:r w:rsidR="00C474C1">
        <w:t>’</w:t>
      </w:r>
      <w:r w:rsidR="00C52F4A" w:rsidRPr="00605EB6">
        <w:t>agit-il</w:t>
      </w:r>
      <w:r w:rsidR="00C474C1">
        <w:t> ?</w:t>
      </w:r>
    </w:p>
    <w:p w14:paraId="10B4B4F6" w14:textId="736CF3E1" w:rsidR="00C474C1" w:rsidRDefault="0094609C" w:rsidP="00C52F4A">
      <w:r>
        <w:t>— </w:t>
      </w:r>
      <w:r w:rsidR="00C52F4A" w:rsidRPr="00605EB6">
        <w:t>Mais je ne sais pas bien encore</w:t>
      </w:r>
      <w:r w:rsidR="00C474C1">
        <w:t xml:space="preserve">. </w:t>
      </w:r>
      <w:r w:rsidR="00C52F4A" w:rsidRPr="00605EB6">
        <w:t>Ah</w:t>
      </w:r>
      <w:r w:rsidR="00C474C1">
        <w:t xml:space="preserve"> ! </w:t>
      </w:r>
      <w:r w:rsidR="00C52F4A" w:rsidRPr="00605EB6">
        <w:t>mon Dieu</w:t>
      </w:r>
      <w:r w:rsidR="004540F3">
        <w:t>,</w:t>
      </w:r>
      <w:r w:rsidR="00C474C1">
        <w:t xml:space="preserve"> </w:t>
      </w:r>
      <w:r w:rsidR="00C52F4A" w:rsidRPr="00605EB6">
        <w:t>mon Dieu</w:t>
      </w:r>
      <w:r w:rsidR="00C474C1">
        <w:t xml:space="preserve"> ! </w:t>
      </w:r>
      <w:r w:rsidR="00C52F4A" w:rsidRPr="00605EB6">
        <w:t>Que va dire le capitaine à son retour d</w:t>
      </w:r>
      <w:r w:rsidR="00C474C1">
        <w:t>’</w:t>
      </w:r>
      <w:r w:rsidR="00C52F4A" w:rsidRPr="00605EB6">
        <w:t>Épinal</w:t>
      </w:r>
      <w:r w:rsidR="00C474C1">
        <w:t xml:space="preserve"> ? </w:t>
      </w:r>
      <w:r w:rsidR="00C52F4A" w:rsidRPr="00605EB6">
        <w:t>Mademoiselle Jeanne</w:t>
      </w:r>
      <w:r w:rsidR="00C474C1">
        <w:t>…</w:t>
      </w:r>
    </w:p>
    <w:p w14:paraId="28AD4727" w14:textId="0A45A7A7" w:rsidR="00C474C1" w:rsidRDefault="0094609C" w:rsidP="00C52F4A">
      <w:r>
        <w:t>— </w:t>
      </w:r>
      <w:r w:rsidR="00C52F4A" w:rsidRPr="00605EB6">
        <w:t>Eh bien</w:t>
      </w:r>
      <w:r w:rsidR="00C474C1">
        <w:t xml:space="preserve"> ? </w:t>
      </w:r>
      <w:r w:rsidR="00C52F4A" w:rsidRPr="00605EB6">
        <w:t>fit vivement l</w:t>
      </w:r>
      <w:r w:rsidR="00C474C1">
        <w:t>’</w:t>
      </w:r>
      <w:r w:rsidR="00C52F4A" w:rsidRPr="00605EB6">
        <w:t>adjoint</w:t>
      </w:r>
      <w:r w:rsidR="00C474C1">
        <w:t>.</w:t>
      </w:r>
    </w:p>
    <w:p w14:paraId="0C7995E3" w14:textId="2669B91C" w:rsidR="00C474C1" w:rsidRDefault="0094609C" w:rsidP="00C52F4A">
      <w:r>
        <w:t>— </w:t>
      </w:r>
      <w:r w:rsidR="00C52F4A" w:rsidRPr="00605EB6">
        <w:t>A disparu</w:t>
      </w:r>
      <w:r w:rsidR="00C474C1">
        <w:t> !</w:t>
      </w:r>
    </w:p>
    <w:p w14:paraId="23E725EE" w14:textId="308D7C17" w:rsidR="00C474C1" w:rsidRDefault="0094609C" w:rsidP="00C52F4A">
      <w:r>
        <w:t>— </w:t>
      </w:r>
      <w:r w:rsidR="00C52F4A" w:rsidRPr="00605EB6">
        <w:t>Oh</w:t>
      </w:r>
      <w:r w:rsidR="00C474C1">
        <w:t> !</w:t>
      </w:r>
    </w:p>
    <w:p w14:paraId="209EE256" w14:textId="196252A1" w:rsidR="00C474C1" w:rsidRDefault="0094609C" w:rsidP="00C52F4A">
      <w:r>
        <w:t>— </w:t>
      </w:r>
      <w:r w:rsidR="00C52F4A" w:rsidRPr="00605EB6">
        <w:t>La jalousie de sa fenêtre brisée</w:t>
      </w:r>
      <w:r w:rsidR="00C474C1">
        <w:t xml:space="preserve">, </w:t>
      </w:r>
      <w:r w:rsidR="00C52F4A" w:rsidRPr="00605EB6">
        <w:t>tout sens dessus dessous dans sa chambre</w:t>
      </w:r>
      <w:r w:rsidR="004540F3">
        <w:t> ;</w:t>
      </w:r>
      <w:r w:rsidR="00C474C1">
        <w:t xml:space="preserve"> </w:t>
      </w:r>
      <w:r w:rsidR="00C52F4A" w:rsidRPr="00605EB6">
        <w:t>Fidèle</w:t>
      </w:r>
      <w:r w:rsidR="00C474C1">
        <w:t xml:space="preserve">, </w:t>
      </w:r>
      <w:r w:rsidR="00C52F4A" w:rsidRPr="00605EB6">
        <w:t>le pauvre petit Fidèle</w:t>
      </w:r>
      <w:r w:rsidR="00C474C1">
        <w:t xml:space="preserve">, </w:t>
      </w:r>
      <w:r w:rsidR="00C52F4A" w:rsidRPr="00605EB6">
        <w:t>raide</w:t>
      </w:r>
      <w:r w:rsidR="00C474C1">
        <w:t xml:space="preserve">, </w:t>
      </w:r>
      <w:r w:rsidR="00C52F4A" w:rsidRPr="00605EB6">
        <w:t>mort</w:t>
      </w:r>
      <w:r w:rsidR="00C474C1">
        <w:t xml:space="preserve"> !… </w:t>
      </w:r>
      <w:r w:rsidR="00C52F4A" w:rsidRPr="00605EB6">
        <w:t>On est entré dans la chambre par la fenêtre</w:t>
      </w:r>
      <w:r w:rsidR="00C474C1">
        <w:t xml:space="preserve">, </w:t>
      </w:r>
      <w:r w:rsidR="00C52F4A" w:rsidRPr="00605EB6">
        <w:t>avec l</w:t>
      </w:r>
      <w:r w:rsidR="00C474C1">
        <w:t>’</w:t>
      </w:r>
      <w:r w:rsidR="00C52F4A" w:rsidRPr="00605EB6">
        <w:t>échelle du jardin</w:t>
      </w:r>
      <w:r w:rsidR="00C474C1">
        <w:t xml:space="preserve">, </w:t>
      </w:r>
      <w:r w:rsidR="00C52F4A" w:rsidRPr="00605EB6">
        <w:t>qu</w:t>
      </w:r>
      <w:r w:rsidR="00C474C1">
        <w:t>’</w:t>
      </w:r>
      <w:r w:rsidR="00C52F4A" w:rsidRPr="00605EB6">
        <w:t>on a mise contre le mur</w:t>
      </w:r>
      <w:r w:rsidR="00C474C1">
        <w:t xml:space="preserve">… </w:t>
      </w:r>
      <w:r w:rsidR="00C52F4A" w:rsidRPr="00605EB6">
        <w:t>Ah</w:t>
      </w:r>
      <w:r w:rsidR="00C474C1">
        <w:t xml:space="preserve"> ! </w:t>
      </w:r>
      <w:r w:rsidR="00C52F4A" w:rsidRPr="00605EB6">
        <w:t>mon Dieu</w:t>
      </w:r>
      <w:r w:rsidR="00C474C1">
        <w:t xml:space="preserve">, </w:t>
      </w:r>
      <w:r w:rsidR="00C52F4A" w:rsidRPr="00605EB6">
        <w:t>quel malheur</w:t>
      </w:r>
      <w:r w:rsidR="00C474C1">
        <w:t xml:space="preserve"> ! </w:t>
      </w:r>
      <w:r w:rsidR="00C52F4A" w:rsidRPr="00605EB6">
        <w:t>quel malheur</w:t>
      </w:r>
      <w:r w:rsidR="00C474C1">
        <w:t> !</w:t>
      </w:r>
    </w:p>
    <w:p w14:paraId="4B7324EC" w14:textId="77777777" w:rsidR="00C474C1" w:rsidRDefault="00C52F4A" w:rsidP="00C52F4A">
      <w:r w:rsidRPr="00605EB6">
        <w:t>L</w:t>
      </w:r>
      <w:r w:rsidR="00C474C1">
        <w:t>’</w:t>
      </w:r>
      <w:r w:rsidRPr="00605EB6">
        <w:t>adjoint était devenu affreusement pâle</w:t>
      </w:r>
      <w:r w:rsidR="00C474C1">
        <w:t>.</w:t>
      </w:r>
    </w:p>
    <w:p w14:paraId="416CB9D0" w14:textId="157B79FB" w:rsidR="00C474C1" w:rsidRDefault="0094609C" w:rsidP="00C52F4A">
      <w:r>
        <w:t>— </w:t>
      </w:r>
      <w:r w:rsidR="00C52F4A" w:rsidRPr="00605EB6">
        <w:t>Courons</w:t>
      </w:r>
      <w:r w:rsidR="00C474C1">
        <w:t xml:space="preserve">, </w:t>
      </w:r>
      <w:r w:rsidR="00C52F4A" w:rsidRPr="00605EB6">
        <w:t>messieurs</w:t>
      </w:r>
      <w:r w:rsidR="00C474C1">
        <w:t xml:space="preserve">, </w:t>
      </w:r>
      <w:r w:rsidR="00C52F4A" w:rsidRPr="00605EB6">
        <w:t>dit-il</w:t>
      </w:r>
      <w:r w:rsidR="00C474C1">
        <w:t xml:space="preserve">, </w:t>
      </w:r>
      <w:r w:rsidR="00C52F4A" w:rsidRPr="00605EB6">
        <w:t>courons</w:t>
      </w:r>
      <w:r w:rsidR="00C474C1">
        <w:t> !</w:t>
      </w:r>
    </w:p>
    <w:p w14:paraId="2BEFDCEC" w14:textId="77777777" w:rsidR="00C474C1" w:rsidRDefault="00C52F4A" w:rsidP="00C52F4A">
      <w:r w:rsidRPr="00605EB6">
        <w:t>On ne pensa pas à vider les verres</w:t>
      </w:r>
      <w:r w:rsidR="00C474C1">
        <w:t>.</w:t>
      </w:r>
    </w:p>
    <w:p w14:paraId="57B11F34" w14:textId="77777777" w:rsidR="00C474C1" w:rsidRDefault="00C52F4A" w:rsidP="00C52F4A">
      <w:r w:rsidRPr="00605EB6">
        <w:t>Devant la maison de Jacques Vaillant il y avait une douzaine de femmes</w:t>
      </w:r>
      <w:r w:rsidR="00C474C1">
        <w:t xml:space="preserve">, </w:t>
      </w:r>
      <w:r w:rsidRPr="00605EB6">
        <w:t>autant d</w:t>
      </w:r>
      <w:r w:rsidR="00C474C1">
        <w:t>’</w:t>
      </w:r>
      <w:r w:rsidRPr="00605EB6">
        <w:t>enfants et trois hommes</w:t>
      </w:r>
      <w:r w:rsidR="00C474C1">
        <w:t xml:space="preserve"> ; </w:t>
      </w:r>
      <w:r w:rsidRPr="00605EB6">
        <w:t>mais personne n</w:t>
      </w:r>
      <w:r w:rsidR="00C474C1">
        <w:t>’</w:t>
      </w:r>
      <w:r w:rsidRPr="00605EB6">
        <w:t>avait osé entrer dans le jardin</w:t>
      </w:r>
      <w:r w:rsidR="00C474C1">
        <w:t xml:space="preserve">. </w:t>
      </w:r>
      <w:r w:rsidRPr="00605EB6">
        <w:t>Ceux-ci ne savaient rien encore</w:t>
      </w:r>
      <w:r w:rsidR="00C474C1">
        <w:t xml:space="preserve"> ; </w:t>
      </w:r>
      <w:r w:rsidRPr="00605EB6">
        <w:t>ils s</w:t>
      </w:r>
      <w:r w:rsidR="00C474C1">
        <w:t>’</w:t>
      </w:r>
      <w:r w:rsidRPr="00605EB6">
        <w:t>interrogeaient</w:t>
      </w:r>
      <w:r w:rsidR="00C474C1">
        <w:t>.</w:t>
      </w:r>
    </w:p>
    <w:p w14:paraId="4319C9E8" w14:textId="4282CB55" w:rsidR="00C474C1" w:rsidRDefault="0094609C" w:rsidP="00C52F4A">
      <w:r>
        <w:t>— </w:t>
      </w:r>
      <w:r w:rsidR="00C52F4A" w:rsidRPr="00605EB6">
        <w:t>Gertrude est allée chez l</w:t>
      </w:r>
      <w:r w:rsidR="00C474C1">
        <w:t>’</w:t>
      </w:r>
      <w:r w:rsidR="00C52F4A" w:rsidRPr="00605EB6">
        <w:t>adjoint</w:t>
      </w:r>
      <w:r w:rsidR="00C474C1">
        <w:t xml:space="preserve">. </w:t>
      </w:r>
      <w:r w:rsidR="00C52F4A" w:rsidRPr="00605EB6">
        <w:t>Elle appelait au secours</w:t>
      </w:r>
      <w:r w:rsidR="00C474C1">
        <w:t xml:space="preserve">, </w:t>
      </w:r>
      <w:r w:rsidR="00C52F4A" w:rsidRPr="00605EB6">
        <w:t>elle criait au voleur</w:t>
      </w:r>
      <w:r w:rsidR="00C474C1">
        <w:t> !</w:t>
      </w:r>
    </w:p>
    <w:p w14:paraId="396AB0FB" w14:textId="7DB2A0BA" w:rsidR="00C474C1" w:rsidRDefault="0094609C" w:rsidP="00C52F4A">
      <w:r>
        <w:t>— </w:t>
      </w:r>
      <w:r w:rsidR="00C52F4A" w:rsidRPr="00605EB6">
        <w:t>Les voici</w:t>
      </w:r>
      <w:r w:rsidR="00C474C1">
        <w:t xml:space="preserve">, </w:t>
      </w:r>
      <w:r w:rsidR="00C52F4A" w:rsidRPr="00605EB6">
        <w:t>les voici</w:t>
      </w:r>
      <w:r w:rsidR="00C474C1">
        <w:t> !</w:t>
      </w:r>
    </w:p>
    <w:p w14:paraId="2353BC42" w14:textId="77777777" w:rsidR="00C474C1" w:rsidRDefault="00C52F4A" w:rsidP="00C52F4A">
      <w:r w:rsidRPr="00605EB6">
        <w:lastRenderedPageBreak/>
        <w:t>Gertrude et les trois hommes arrivaient</w:t>
      </w:r>
      <w:r w:rsidR="00C474C1">
        <w:t>.</w:t>
      </w:r>
    </w:p>
    <w:p w14:paraId="2235E910" w14:textId="2239378D" w:rsidR="00C474C1" w:rsidRDefault="00C52F4A" w:rsidP="00C52F4A">
      <w:r w:rsidRPr="00605EB6">
        <w:t>La femme de ménage marchant devant</w:t>
      </w:r>
      <w:r w:rsidR="00C474C1">
        <w:t xml:space="preserve">, </w:t>
      </w:r>
      <w:r w:rsidRPr="00605EB6">
        <w:t>ils entrèrent dans la maison</w:t>
      </w:r>
      <w:r w:rsidR="00C474C1">
        <w:t xml:space="preserve">. </w:t>
      </w:r>
      <w:r w:rsidRPr="00605EB6">
        <w:t>Les autres voulurent suivre</w:t>
      </w:r>
      <w:r w:rsidR="004540F3">
        <w:t> ;</w:t>
      </w:r>
      <w:r w:rsidR="00C474C1">
        <w:t xml:space="preserve"> </w:t>
      </w:r>
      <w:r w:rsidRPr="00605EB6">
        <w:t>mais le garde champêtre</w:t>
      </w:r>
      <w:r w:rsidR="00C474C1">
        <w:t xml:space="preserve">, </w:t>
      </w:r>
      <w:r w:rsidRPr="00605EB6">
        <w:t>sur le seuil de la porte</w:t>
      </w:r>
      <w:r w:rsidR="00C474C1">
        <w:t xml:space="preserve">, </w:t>
      </w:r>
      <w:r w:rsidRPr="00605EB6">
        <w:t>dit</w:t>
      </w:r>
      <w:r w:rsidR="00C474C1">
        <w:t> :</w:t>
      </w:r>
    </w:p>
    <w:p w14:paraId="2D5B11CA" w14:textId="7B913FD8" w:rsidR="00C474C1" w:rsidRDefault="0094609C" w:rsidP="00C52F4A">
      <w:r>
        <w:t>— </w:t>
      </w:r>
      <w:r w:rsidR="00C52F4A" w:rsidRPr="00605EB6">
        <w:t>On n</w:t>
      </w:r>
      <w:r w:rsidR="00C474C1">
        <w:t>’</w:t>
      </w:r>
      <w:r w:rsidR="00C52F4A" w:rsidRPr="00605EB6">
        <w:t>entre pas</w:t>
      </w:r>
      <w:r w:rsidR="00C474C1">
        <w:t>.</w:t>
      </w:r>
    </w:p>
    <w:p w14:paraId="6586EDF9" w14:textId="77777777" w:rsidR="00C474C1" w:rsidRDefault="00C52F4A" w:rsidP="00C52F4A">
      <w:r w:rsidRPr="00AA4EDC">
        <w:t>La défense était formelle</w:t>
      </w:r>
      <w:r w:rsidR="00C474C1">
        <w:t xml:space="preserve">, </w:t>
      </w:r>
      <w:r w:rsidRPr="00AA4EDC">
        <w:t>on la respecta</w:t>
      </w:r>
      <w:r w:rsidR="00C474C1">
        <w:t xml:space="preserve">. </w:t>
      </w:r>
      <w:r w:rsidRPr="00AA4EDC">
        <w:t>Toutefois</w:t>
      </w:r>
      <w:r w:rsidR="00C474C1">
        <w:t xml:space="preserve">, </w:t>
      </w:r>
      <w:r w:rsidRPr="00AA4EDC">
        <w:t>comme elle n</w:t>
      </w:r>
      <w:r w:rsidR="00C474C1">
        <w:t>’</w:t>
      </w:r>
      <w:r w:rsidRPr="00AA4EDC">
        <w:t>interdisait point de circuler dans le jardin</w:t>
      </w:r>
      <w:r w:rsidR="00C474C1">
        <w:t xml:space="preserve">, </w:t>
      </w:r>
      <w:r w:rsidRPr="00AA4EDC">
        <w:t>on y resta</w:t>
      </w:r>
      <w:r w:rsidR="00C474C1">
        <w:t xml:space="preserve">, </w:t>
      </w:r>
      <w:r w:rsidRPr="00AA4EDC">
        <w:t>tournant autour de la maison</w:t>
      </w:r>
      <w:r w:rsidR="00C474C1">
        <w:t>.</w:t>
      </w:r>
    </w:p>
    <w:p w14:paraId="1ACBEEDB" w14:textId="77777777" w:rsidR="00C474C1" w:rsidRDefault="00C52F4A" w:rsidP="00C52F4A">
      <w:r w:rsidRPr="00605EB6">
        <w:t>L</w:t>
      </w:r>
      <w:r w:rsidR="00C474C1">
        <w:t>’</w:t>
      </w:r>
      <w:r w:rsidRPr="00605EB6">
        <w:t>adjoint et ceux qui l</w:t>
      </w:r>
      <w:r w:rsidR="00C474C1">
        <w:t>’</w:t>
      </w:r>
      <w:r w:rsidRPr="00605EB6">
        <w:t>accompagnaient virent dans la chambre de Jeanne ce que Gertrude avait vu</w:t>
      </w:r>
      <w:r w:rsidR="00C474C1">
        <w:t xml:space="preserve"> ; </w:t>
      </w:r>
      <w:r w:rsidRPr="00605EB6">
        <w:t>il n</w:t>
      </w:r>
      <w:r w:rsidR="00C474C1">
        <w:t>’</w:t>
      </w:r>
      <w:r w:rsidRPr="00605EB6">
        <w:t>y avait pas à en douter</w:t>
      </w:r>
      <w:r w:rsidR="00C474C1">
        <w:t xml:space="preserve">, </w:t>
      </w:r>
      <w:r w:rsidRPr="00605EB6">
        <w:t>un ou plusieurs malfaiteurs s</w:t>
      </w:r>
      <w:r w:rsidR="00C474C1">
        <w:t>’</w:t>
      </w:r>
      <w:r w:rsidRPr="00605EB6">
        <w:t>étaient introduits dans la chambre</w:t>
      </w:r>
      <w:r w:rsidR="00C474C1">
        <w:t xml:space="preserve">. </w:t>
      </w:r>
      <w:r w:rsidRPr="00605EB6">
        <w:t>Jeanne s</w:t>
      </w:r>
      <w:r w:rsidR="00C474C1">
        <w:t>’</w:t>
      </w:r>
      <w:r w:rsidRPr="00605EB6">
        <w:t>était défendue contre eux</w:t>
      </w:r>
      <w:r w:rsidR="00C474C1">
        <w:t xml:space="preserve">. </w:t>
      </w:r>
      <w:r w:rsidRPr="00605EB6">
        <w:t>Pour l</w:t>
      </w:r>
      <w:r w:rsidR="00C474C1">
        <w:t>’</w:t>
      </w:r>
      <w:r w:rsidRPr="00605EB6">
        <w:t>empêcher de crier ou de mordre</w:t>
      </w:r>
      <w:r w:rsidR="00C474C1">
        <w:t xml:space="preserve">, </w:t>
      </w:r>
      <w:r w:rsidRPr="00605EB6">
        <w:t>Fidèle avait été assommé ou étranglé</w:t>
      </w:r>
      <w:r w:rsidR="00C474C1">
        <w:t>.</w:t>
      </w:r>
    </w:p>
    <w:p w14:paraId="66F2BC66" w14:textId="77777777" w:rsidR="00C474C1" w:rsidRDefault="00C52F4A" w:rsidP="00C52F4A">
      <w:r w:rsidRPr="00605EB6">
        <w:t>Mais l</w:t>
      </w:r>
      <w:r w:rsidR="00C474C1">
        <w:t>’</w:t>
      </w:r>
      <w:r w:rsidRPr="00605EB6">
        <w:t>adjoint</w:t>
      </w:r>
      <w:r w:rsidR="00C474C1">
        <w:t xml:space="preserve">, </w:t>
      </w:r>
      <w:r w:rsidRPr="00605EB6">
        <w:t>ayant ouvert les tiroirs de la commode de Jeanne</w:t>
      </w:r>
      <w:r w:rsidR="00C474C1">
        <w:t xml:space="preserve">, </w:t>
      </w:r>
      <w:r w:rsidRPr="00605EB6">
        <w:t>remarqua qu</w:t>
      </w:r>
      <w:r w:rsidR="00C474C1">
        <w:t>’</w:t>
      </w:r>
      <w:r w:rsidRPr="00605EB6">
        <w:t>ils n</w:t>
      </w:r>
      <w:r w:rsidR="00C474C1">
        <w:t>’</w:t>
      </w:r>
      <w:r w:rsidRPr="00605EB6">
        <w:t>avaient pas été fouillés</w:t>
      </w:r>
      <w:r w:rsidR="00C474C1">
        <w:t xml:space="preserve">. </w:t>
      </w:r>
      <w:r w:rsidRPr="00605EB6">
        <w:t>Tout y était rangé avec ordre</w:t>
      </w:r>
      <w:r w:rsidR="00C474C1">
        <w:t>.</w:t>
      </w:r>
    </w:p>
    <w:p w14:paraId="6F0036EC" w14:textId="77777777" w:rsidR="00C474C1" w:rsidRDefault="00C52F4A" w:rsidP="00C52F4A">
      <w:r w:rsidRPr="00605EB6">
        <w:t>Dans une petite boîte</w:t>
      </w:r>
      <w:r w:rsidR="00C474C1">
        <w:t xml:space="preserve">, </w:t>
      </w:r>
      <w:r w:rsidRPr="00605EB6">
        <w:t>bien en vue</w:t>
      </w:r>
      <w:r w:rsidR="00C474C1">
        <w:t xml:space="preserve">, </w:t>
      </w:r>
      <w:r w:rsidRPr="00605EB6">
        <w:t>il y avait une vingtaine de pièces d</w:t>
      </w:r>
      <w:r w:rsidR="00C474C1">
        <w:t>’</w:t>
      </w:r>
      <w:r w:rsidRPr="00605EB6">
        <w:t>or et d</w:t>
      </w:r>
      <w:r w:rsidR="00C474C1">
        <w:t>’</w:t>
      </w:r>
      <w:r w:rsidRPr="00605EB6">
        <w:t>argent</w:t>
      </w:r>
      <w:r w:rsidR="00C474C1">
        <w:t xml:space="preserve">. </w:t>
      </w:r>
      <w:r w:rsidRPr="00605EB6">
        <w:t>D</w:t>
      </w:r>
      <w:r w:rsidR="00C474C1">
        <w:t>’</w:t>
      </w:r>
      <w:r w:rsidRPr="00605EB6">
        <w:t>ailleurs</w:t>
      </w:r>
      <w:r w:rsidR="00C474C1">
        <w:t xml:space="preserve">, </w:t>
      </w:r>
      <w:r w:rsidRPr="00605EB6">
        <w:t>la montre et la chaîne d</w:t>
      </w:r>
      <w:r w:rsidR="00C474C1">
        <w:t>’</w:t>
      </w:r>
      <w:r w:rsidRPr="00605EB6">
        <w:t>or de la jeune fille étaient là</w:t>
      </w:r>
      <w:r w:rsidR="00C474C1">
        <w:t xml:space="preserve">, </w:t>
      </w:r>
      <w:r w:rsidRPr="00605EB6">
        <w:t>accrochées au clou où elle les plaçait d</w:t>
      </w:r>
      <w:r w:rsidR="00C474C1">
        <w:t>’</w:t>
      </w:r>
      <w:r w:rsidRPr="00605EB6">
        <w:t>habitude</w:t>
      </w:r>
      <w:r w:rsidR="00C474C1">
        <w:t xml:space="preserve">, </w:t>
      </w:r>
      <w:r w:rsidRPr="00605EB6">
        <w:t>le soir</w:t>
      </w:r>
      <w:r w:rsidR="00C474C1">
        <w:t xml:space="preserve">, </w:t>
      </w:r>
      <w:r w:rsidRPr="00605EB6">
        <w:t>avant de se coucher</w:t>
      </w:r>
      <w:r w:rsidR="00C474C1">
        <w:t>.</w:t>
      </w:r>
    </w:p>
    <w:p w14:paraId="3F04011D" w14:textId="77777777" w:rsidR="00C474C1" w:rsidRDefault="00C52F4A" w:rsidP="00C52F4A">
      <w:r w:rsidRPr="00605EB6">
        <w:t>Il n</w:t>
      </w:r>
      <w:r w:rsidR="00C474C1">
        <w:t>’</w:t>
      </w:r>
      <w:r w:rsidRPr="00605EB6">
        <w:t>était plus permis de supposer que Jeanne avait eu affaire à des voleurs</w:t>
      </w:r>
      <w:r w:rsidR="00C474C1">
        <w:t>.</w:t>
      </w:r>
    </w:p>
    <w:p w14:paraId="2D23967A" w14:textId="75D5EFD1" w:rsidR="00C474C1" w:rsidRDefault="0094609C" w:rsidP="00C52F4A">
      <w:r>
        <w:t>— </w:t>
      </w:r>
      <w:r w:rsidR="00C52F4A" w:rsidRPr="00605EB6">
        <w:t>M</w:t>
      </w:r>
      <w:r w:rsidR="00C52F4A" w:rsidRPr="002B2598">
        <w:rPr>
          <w:vertAlign w:val="superscript"/>
        </w:rPr>
        <w:t>lle</w:t>
      </w:r>
      <w:r w:rsidR="00C52F4A" w:rsidRPr="00605EB6">
        <w:t xml:space="preserve"> Jeanne a été enlevée</w:t>
      </w:r>
      <w:r w:rsidR="00C474C1">
        <w:t xml:space="preserve">, </w:t>
      </w:r>
      <w:r w:rsidR="00C52F4A" w:rsidRPr="00605EB6">
        <w:t>opina le garde champêtre</w:t>
      </w:r>
      <w:r w:rsidR="00C474C1">
        <w:t>.</w:t>
      </w:r>
    </w:p>
    <w:p w14:paraId="3403633E" w14:textId="52287E53" w:rsidR="00C474C1" w:rsidRDefault="0094609C" w:rsidP="00C52F4A">
      <w:r>
        <w:t>— </w:t>
      </w:r>
      <w:r w:rsidR="00C52F4A" w:rsidRPr="00605EB6">
        <w:t>Rapt avec violence et préméditation</w:t>
      </w:r>
      <w:r w:rsidR="00C474C1">
        <w:t xml:space="preserve">, </w:t>
      </w:r>
      <w:r w:rsidR="00C52F4A" w:rsidRPr="00605EB6">
        <w:t>ajouta l</w:t>
      </w:r>
      <w:r w:rsidR="00C474C1">
        <w:t>’</w:t>
      </w:r>
      <w:r w:rsidR="00C52F4A" w:rsidRPr="00605EB6">
        <w:t>adjoint</w:t>
      </w:r>
      <w:r w:rsidR="00C474C1">
        <w:t xml:space="preserve"> ; </w:t>
      </w:r>
      <w:r w:rsidR="00C52F4A" w:rsidRPr="00605EB6">
        <w:t>cela ne paraît laisser aucun doute</w:t>
      </w:r>
      <w:r w:rsidR="00C474C1">
        <w:t>.</w:t>
      </w:r>
    </w:p>
    <w:p w14:paraId="6C74B087" w14:textId="77777777" w:rsidR="00C474C1" w:rsidRDefault="00C52F4A" w:rsidP="00C52F4A">
      <w:r w:rsidRPr="00605EB6">
        <w:lastRenderedPageBreak/>
        <w:t>Fidèle mort</w:t>
      </w:r>
      <w:r w:rsidR="00C474C1">
        <w:t xml:space="preserve">, </w:t>
      </w:r>
      <w:r w:rsidRPr="00605EB6">
        <w:t>l</w:t>
      </w:r>
      <w:r w:rsidR="00C474C1">
        <w:t>’</w:t>
      </w:r>
      <w:r w:rsidRPr="00605EB6">
        <w:t>état dans lequel se trouvait la chambre prouvaient que Jeanne avait résisté à ses ravisseurs</w:t>
      </w:r>
      <w:r w:rsidR="00C474C1">
        <w:t xml:space="preserve">. </w:t>
      </w:r>
      <w:r w:rsidRPr="00605EB6">
        <w:t>Du reste</w:t>
      </w:r>
      <w:r w:rsidR="00C474C1">
        <w:t xml:space="preserve">, </w:t>
      </w:r>
      <w:r w:rsidRPr="00605EB6">
        <w:t>ne s</w:t>
      </w:r>
      <w:r w:rsidR="00C474C1">
        <w:t>’</w:t>
      </w:r>
      <w:r w:rsidRPr="00605EB6">
        <w:t>étaient-ils pas introduits par la fenêtre</w:t>
      </w:r>
      <w:r w:rsidR="00C474C1">
        <w:t> ?</w:t>
      </w:r>
    </w:p>
    <w:p w14:paraId="0056C5C0" w14:textId="77777777" w:rsidR="00C474C1" w:rsidRDefault="00C52F4A" w:rsidP="00C52F4A">
      <w:r w:rsidRPr="00605EB6">
        <w:t>Quand l</w:t>
      </w:r>
      <w:r w:rsidR="00C474C1">
        <w:t>’</w:t>
      </w:r>
      <w:r w:rsidRPr="00605EB6">
        <w:t>adjoint parut à ladite fenêtre</w:t>
      </w:r>
      <w:r w:rsidR="00C474C1">
        <w:t xml:space="preserve">, </w:t>
      </w:r>
      <w:r w:rsidRPr="00605EB6">
        <w:t>et dit</w:t>
      </w:r>
      <w:r w:rsidR="00C474C1">
        <w:t xml:space="preserve">, </w:t>
      </w:r>
      <w:r w:rsidRPr="00605EB6">
        <w:t>en se penchant en dehors</w:t>
      </w:r>
      <w:r w:rsidR="00C474C1">
        <w:t> :</w:t>
      </w:r>
    </w:p>
    <w:p w14:paraId="6D1BE25B" w14:textId="1C14FFF1" w:rsidR="00C474C1" w:rsidRDefault="0094609C" w:rsidP="00C52F4A">
      <w:r>
        <w:t>— </w:t>
      </w:r>
      <w:r w:rsidR="00C52F4A" w:rsidRPr="00605EB6">
        <w:t>Voilà la jalousie brisée</w:t>
      </w:r>
      <w:r w:rsidR="00C474C1">
        <w:t xml:space="preserve">, </w:t>
      </w:r>
      <w:r w:rsidR="00C52F4A" w:rsidRPr="00605EB6">
        <w:t>voilà l</w:t>
      </w:r>
      <w:r w:rsidR="00C474C1">
        <w:t>’</w:t>
      </w:r>
      <w:r w:rsidR="00C52F4A" w:rsidRPr="00605EB6">
        <w:t>échelle</w:t>
      </w:r>
      <w:r w:rsidR="00C474C1">
        <w:t xml:space="preserve">,… </w:t>
      </w:r>
      <w:r w:rsidR="00AA4EDC">
        <w:t>c</w:t>
      </w:r>
      <w:r w:rsidR="00C52F4A" w:rsidRPr="00605EB6">
        <w:t>eux qui étaient en bas commencèrent à comprendre un peu</w:t>
      </w:r>
      <w:r w:rsidR="00C474C1">
        <w:t>.</w:t>
      </w:r>
    </w:p>
    <w:p w14:paraId="467DE778" w14:textId="77777777" w:rsidR="00C474C1" w:rsidRDefault="00C52F4A" w:rsidP="00C52F4A">
      <w:r w:rsidRPr="00605EB6">
        <w:t>Cependant</w:t>
      </w:r>
      <w:r w:rsidR="00C474C1">
        <w:t xml:space="preserve">, </w:t>
      </w:r>
      <w:r w:rsidRPr="00605EB6">
        <w:t>après avoir fait minutieusement l</w:t>
      </w:r>
      <w:r w:rsidR="00C474C1">
        <w:t>’</w:t>
      </w:r>
      <w:r w:rsidRPr="00605EB6">
        <w:t>inspection de la chambre de Jeanne</w:t>
      </w:r>
      <w:r w:rsidR="00C474C1">
        <w:t xml:space="preserve">, </w:t>
      </w:r>
      <w:r w:rsidRPr="00605EB6">
        <w:t>l</w:t>
      </w:r>
      <w:r w:rsidR="00C474C1">
        <w:t>’</w:t>
      </w:r>
      <w:r w:rsidRPr="00605EB6">
        <w:t>adjoint pénétra dans celle de Jacques Vaillant</w:t>
      </w:r>
      <w:r w:rsidR="00C474C1">
        <w:t xml:space="preserve">. </w:t>
      </w:r>
      <w:r w:rsidRPr="00605EB6">
        <w:t>Là</w:t>
      </w:r>
      <w:r w:rsidR="00C474C1">
        <w:t xml:space="preserve">, </w:t>
      </w:r>
      <w:r w:rsidRPr="00605EB6">
        <w:t>tout était dans l</w:t>
      </w:r>
      <w:r w:rsidR="00C474C1">
        <w:t>’</w:t>
      </w:r>
      <w:r w:rsidRPr="00605EB6">
        <w:t>ordre accoutumé</w:t>
      </w:r>
      <w:r w:rsidR="00C474C1">
        <w:t>.</w:t>
      </w:r>
    </w:p>
    <w:p w14:paraId="2E7F520F" w14:textId="77777777" w:rsidR="00C474C1" w:rsidRDefault="00C52F4A" w:rsidP="00C52F4A">
      <w:r w:rsidRPr="00605EB6">
        <w:t>Il allait se retirer lorsque ses yeux tombèrent sur la lettre écrite par Jeanne et laissée sur la tablette du bureau ouvert</w:t>
      </w:r>
      <w:r w:rsidR="00C474C1">
        <w:t xml:space="preserve">. </w:t>
      </w:r>
      <w:r w:rsidRPr="00605EB6">
        <w:t>Il lut</w:t>
      </w:r>
      <w:r w:rsidR="00C474C1">
        <w:t> :</w:t>
      </w:r>
    </w:p>
    <w:p w14:paraId="56BB5539" w14:textId="55DD66DB" w:rsidR="00C52F4A" w:rsidRPr="00605EB6" w:rsidRDefault="00C474C1" w:rsidP="00C52F4A">
      <w:r>
        <w:t>« </w:t>
      </w:r>
      <w:r w:rsidR="00C52F4A" w:rsidRPr="00605EB6">
        <w:t>À mon père</w:t>
      </w:r>
      <w:r>
        <w:t>…. »</w:t>
      </w:r>
    </w:p>
    <w:p w14:paraId="593668CF" w14:textId="77777777" w:rsidR="00C474C1" w:rsidRDefault="00C52F4A" w:rsidP="00C52F4A">
      <w:r w:rsidRPr="00605EB6">
        <w:t>Il reconnut l</w:t>
      </w:r>
      <w:r w:rsidR="00C474C1">
        <w:t>’</w:t>
      </w:r>
      <w:r w:rsidRPr="00605EB6">
        <w:t>écriture de la jeune fille</w:t>
      </w:r>
      <w:r w:rsidR="00C474C1">
        <w:t>.</w:t>
      </w:r>
    </w:p>
    <w:p w14:paraId="4D108B5D" w14:textId="09413A33" w:rsidR="00C474C1" w:rsidRDefault="0094609C" w:rsidP="00C52F4A">
      <w:r>
        <w:t>— </w:t>
      </w:r>
      <w:r w:rsidR="00C52F4A" w:rsidRPr="00605EB6">
        <w:t>Voilà qui est singulier</w:t>
      </w:r>
      <w:r w:rsidR="00C474C1">
        <w:t xml:space="preserve">, </w:t>
      </w:r>
      <w:r w:rsidR="00C52F4A" w:rsidRPr="00605EB6">
        <w:t>murmura-t-il</w:t>
      </w:r>
      <w:r w:rsidR="00C474C1">
        <w:t>.</w:t>
      </w:r>
    </w:p>
    <w:p w14:paraId="5AD6595B" w14:textId="77777777" w:rsidR="00C474C1" w:rsidRDefault="00C52F4A" w:rsidP="00C52F4A">
      <w:r w:rsidRPr="00605EB6">
        <w:t>Il prit la lettre et la tourna entre ses doigts</w:t>
      </w:r>
      <w:r w:rsidR="00C474C1">
        <w:t xml:space="preserve">, </w:t>
      </w:r>
      <w:r w:rsidRPr="00605EB6">
        <w:t>rêveur</w:t>
      </w:r>
      <w:r w:rsidR="00C474C1">
        <w:t xml:space="preserve">, </w:t>
      </w:r>
      <w:r w:rsidRPr="00605EB6">
        <w:t>cherchant à comprendre</w:t>
      </w:r>
      <w:r w:rsidR="00C474C1">
        <w:t>.</w:t>
      </w:r>
    </w:p>
    <w:p w14:paraId="5EB52E01" w14:textId="77777777" w:rsidR="00C474C1" w:rsidRDefault="00C52F4A" w:rsidP="00C52F4A">
      <w:r w:rsidRPr="00605EB6">
        <w:t>L</w:t>
      </w:r>
      <w:r w:rsidR="00C474C1">
        <w:t>’</w:t>
      </w:r>
      <w:r w:rsidRPr="00605EB6">
        <w:t>enveloppe était cachetée</w:t>
      </w:r>
      <w:r w:rsidR="00C474C1">
        <w:t xml:space="preserve">, </w:t>
      </w:r>
      <w:r w:rsidRPr="00605EB6">
        <w:t>il n</w:t>
      </w:r>
      <w:r w:rsidR="00C474C1">
        <w:t>’</w:t>
      </w:r>
      <w:r w:rsidRPr="00605EB6">
        <w:t>osa point la déchirer</w:t>
      </w:r>
      <w:r w:rsidR="00C474C1">
        <w:t xml:space="preserve">. </w:t>
      </w:r>
      <w:r w:rsidRPr="00605EB6">
        <w:t>Pourquoi Jeanne avait-elle écrit</w:t>
      </w:r>
      <w:r w:rsidR="00C474C1">
        <w:t xml:space="preserve"> ? </w:t>
      </w:r>
      <w:r w:rsidRPr="00605EB6">
        <w:t>On lui en avait donc laissé le temps</w:t>
      </w:r>
      <w:r w:rsidR="00C474C1">
        <w:t xml:space="preserve"> ? </w:t>
      </w:r>
      <w:r w:rsidRPr="00605EB6">
        <w:t>Mais que pouvait-elle dire à Jacques Vaillant</w:t>
      </w:r>
      <w:r w:rsidR="00C474C1">
        <w:t> ?</w:t>
      </w:r>
    </w:p>
    <w:p w14:paraId="515D5406" w14:textId="77777777" w:rsidR="00C474C1" w:rsidRDefault="00C52F4A" w:rsidP="00C52F4A">
      <w:r w:rsidRPr="00605EB6">
        <w:t>L</w:t>
      </w:r>
      <w:r w:rsidR="00C474C1">
        <w:t>’</w:t>
      </w:r>
      <w:r w:rsidRPr="00605EB6">
        <w:t>adjoint se perdait dans toutes sortes de suppositions</w:t>
      </w:r>
      <w:r w:rsidR="00C474C1">
        <w:t xml:space="preserve">, </w:t>
      </w:r>
      <w:r w:rsidRPr="00605EB6">
        <w:t>il ne comprenait plus</w:t>
      </w:r>
      <w:r w:rsidR="00C474C1">
        <w:t>.</w:t>
      </w:r>
    </w:p>
    <w:p w14:paraId="6EB4C70A" w14:textId="77777777" w:rsidR="00C474C1" w:rsidRDefault="00C52F4A" w:rsidP="00C52F4A">
      <w:r w:rsidRPr="00605EB6">
        <w:t>On avait pénétré dans la chambre de Jeanne par escalade</w:t>
      </w:r>
      <w:r w:rsidR="00C474C1">
        <w:t xml:space="preserve">, </w:t>
      </w:r>
      <w:r w:rsidRPr="00605EB6">
        <w:t>probablement pendant son sommeil</w:t>
      </w:r>
      <w:r w:rsidR="00C474C1">
        <w:t xml:space="preserve"> ; </w:t>
      </w:r>
      <w:r w:rsidRPr="00605EB6">
        <w:t>elle s</w:t>
      </w:r>
      <w:r w:rsidR="00C474C1">
        <w:t>’</w:t>
      </w:r>
      <w:r w:rsidRPr="00605EB6">
        <w:t>était énergiquement défendue</w:t>
      </w:r>
      <w:r w:rsidR="00C474C1">
        <w:t xml:space="preserve">, </w:t>
      </w:r>
      <w:r w:rsidRPr="00605EB6">
        <w:t>tout le prouvait</w:t>
      </w:r>
      <w:r w:rsidR="00C474C1">
        <w:t xml:space="preserve"> ; </w:t>
      </w:r>
      <w:r w:rsidRPr="00605EB6">
        <w:t>mais après</w:t>
      </w:r>
      <w:r w:rsidR="00C474C1">
        <w:t xml:space="preserve">, </w:t>
      </w:r>
      <w:r w:rsidRPr="00605EB6">
        <w:t>que s</w:t>
      </w:r>
      <w:r w:rsidR="00C474C1">
        <w:t>’</w:t>
      </w:r>
      <w:r w:rsidRPr="00605EB6">
        <w:t xml:space="preserve">était-il </w:t>
      </w:r>
      <w:r w:rsidRPr="00605EB6">
        <w:lastRenderedPageBreak/>
        <w:t>passé</w:t>
      </w:r>
      <w:r w:rsidR="00C474C1">
        <w:t xml:space="preserve"> ? </w:t>
      </w:r>
      <w:r w:rsidRPr="00605EB6">
        <w:t>L</w:t>
      </w:r>
      <w:r w:rsidR="00C474C1">
        <w:t>’</w:t>
      </w:r>
      <w:r w:rsidRPr="00605EB6">
        <w:t>adjoint s</w:t>
      </w:r>
      <w:r w:rsidR="00C474C1">
        <w:t>’</w:t>
      </w:r>
      <w:r w:rsidRPr="00605EB6">
        <w:t>arrêtait là</w:t>
      </w:r>
      <w:r w:rsidR="00C474C1">
        <w:t xml:space="preserve">, </w:t>
      </w:r>
      <w:r w:rsidRPr="00605EB6">
        <w:t>n</w:t>
      </w:r>
      <w:r w:rsidR="00C474C1">
        <w:t>’</w:t>
      </w:r>
      <w:r w:rsidRPr="00605EB6">
        <w:t>osant s</w:t>
      </w:r>
      <w:r w:rsidR="00C474C1">
        <w:t>’</w:t>
      </w:r>
      <w:r w:rsidRPr="00605EB6">
        <w:t>avancer dans l</w:t>
      </w:r>
      <w:r w:rsidR="00C474C1">
        <w:t>’</w:t>
      </w:r>
      <w:r w:rsidRPr="00605EB6">
        <w:t>obscurité</w:t>
      </w:r>
      <w:r w:rsidR="00C474C1">
        <w:t xml:space="preserve">. </w:t>
      </w:r>
      <w:r w:rsidRPr="00605EB6">
        <w:t>Il s</w:t>
      </w:r>
      <w:r w:rsidR="00C474C1">
        <w:t>’</w:t>
      </w:r>
      <w:r w:rsidRPr="00605EB6">
        <w:t>adressait cependant cette double question</w:t>
      </w:r>
      <w:r w:rsidR="00C474C1">
        <w:t> :</w:t>
      </w:r>
    </w:p>
    <w:p w14:paraId="6DFEB556" w14:textId="2A6C644F" w:rsidR="00C474C1" w:rsidRDefault="0094609C" w:rsidP="00C52F4A">
      <w:r>
        <w:t>— </w:t>
      </w:r>
      <w:r w:rsidR="00C52F4A" w:rsidRPr="00605EB6">
        <w:t>A-t-elle été réellement enlevée avec violence ou bien</w:t>
      </w:r>
      <w:r w:rsidR="00C474C1">
        <w:t xml:space="preserve">, </w:t>
      </w:r>
      <w:r w:rsidR="00C52F4A" w:rsidRPr="00605EB6">
        <w:t>vaincue dans la lutte</w:t>
      </w:r>
      <w:r w:rsidR="00C474C1">
        <w:t xml:space="preserve">, </w:t>
      </w:r>
      <w:r w:rsidR="00C52F4A" w:rsidRPr="00605EB6">
        <w:t>a-t-elle consenti de bonne grâce à suivre son ravisseur</w:t>
      </w:r>
      <w:r w:rsidR="00C474C1">
        <w:t> ?</w:t>
      </w:r>
    </w:p>
    <w:p w14:paraId="3E58E0A6" w14:textId="77777777" w:rsidR="00C474C1" w:rsidRDefault="00C52F4A" w:rsidP="00C52F4A">
      <w:r w:rsidRPr="00605EB6">
        <w:t>Mais il ne pouvait se décider à accepter l</w:t>
      </w:r>
      <w:r w:rsidR="00C474C1">
        <w:t>’</w:t>
      </w:r>
      <w:r w:rsidRPr="00605EB6">
        <w:t>une ou l</w:t>
      </w:r>
      <w:r w:rsidR="00C474C1">
        <w:t>’</w:t>
      </w:r>
      <w:r w:rsidRPr="00605EB6">
        <w:t>autre de ces hypothèses</w:t>
      </w:r>
      <w:r w:rsidR="00C474C1">
        <w:t>.</w:t>
      </w:r>
    </w:p>
    <w:p w14:paraId="4049091C" w14:textId="77777777" w:rsidR="00C474C1" w:rsidRDefault="00C52F4A" w:rsidP="00C52F4A">
      <w:r w:rsidRPr="00605EB6">
        <w:t>Il conclut en mettant tout simplement la lettre dans sa poche</w:t>
      </w:r>
      <w:r w:rsidR="00C474C1">
        <w:t>.</w:t>
      </w:r>
    </w:p>
    <w:p w14:paraId="119C8D71" w14:textId="77777777" w:rsidR="00C474C1" w:rsidRDefault="00C52F4A" w:rsidP="00C52F4A">
      <w:r w:rsidRPr="00605EB6">
        <w:t>Au retour de Jacques Vaillant le mystère serait éclairci</w:t>
      </w:r>
      <w:r w:rsidR="00C474C1">
        <w:t>.</w:t>
      </w:r>
    </w:p>
    <w:p w14:paraId="75D21D44" w14:textId="77777777" w:rsidR="00C474C1" w:rsidRDefault="00C52F4A" w:rsidP="00C52F4A">
      <w:r w:rsidRPr="00605EB6">
        <w:t>Il n</w:t>
      </w:r>
      <w:r w:rsidR="00C474C1">
        <w:t>’</w:t>
      </w:r>
      <w:r w:rsidRPr="00605EB6">
        <w:t>avait plus rien à faire dans la maison</w:t>
      </w:r>
      <w:r w:rsidR="00C474C1">
        <w:t xml:space="preserve"> ; </w:t>
      </w:r>
      <w:r w:rsidRPr="00605EB6">
        <w:t>il se retira en en confiant la garde à Gertrude</w:t>
      </w:r>
      <w:r w:rsidR="00C474C1">
        <w:t xml:space="preserve">, </w:t>
      </w:r>
      <w:r w:rsidRPr="00605EB6">
        <w:t>qui aurait peut-être bien voulu que cette mission fût donnée à un autre</w:t>
      </w:r>
      <w:r w:rsidR="00C474C1">
        <w:t>.</w:t>
      </w:r>
    </w:p>
    <w:p w14:paraId="23F63AE1" w14:textId="77777777" w:rsidR="00C474C1" w:rsidRDefault="00C52F4A" w:rsidP="00C52F4A">
      <w:r w:rsidRPr="00605EB6">
        <w:t>Avant de quitter les lieux</w:t>
      </w:r>
      <w:r w:rsidR="00C474C1">
        <w:t xml:space="preserve">, </w:t>
      </w:r>
      <w:r w:rsidRPr="00605EB6">
        <w:t>le garde champêtre crut devoir faire évacuer le jardin</w:t>
      </w:r>
      <w:r w:rsidR="00C474C1">
        <w:t xml:space="preserve">. </w:t>
      </w:r>
      <w:r w:rsidRPr="00605EB6">
        <w:t>Ensuite il rejoignit l</w:t>
      </w:r>
      <w:r w:rsidR="00C474C1">
        <w:t>’</w:t>
      </w:r>
      <w:r w:rsidRPr="00605EB6">
        <w:t>adjoint</w:t>
      </w:r>
      <w:r w:rsidR="00C474C1">
        <w:t>.</w:t>
      </w:r>
    </w:p>
    <w:p w14:paraId="2F3D9C00" w14:textId="0DD1B7B0" w:rsidR="00C474C1" w:rsidRDefault="0094609C" w:rsidP="00C52F4A">
      <w:r>
        <w:t>— </w:t>
      </w:r>
      <w:r w:rsidR="00C52F4A" w:rsidRPr="00605EB6">
        <w:t>Grave affaire</w:t>
      </w:r>
      <w:r w:rsidR="00C474C1">
        <w:t xml:space="preserve">, </w:t>
      </w:r>
      <w:r w:rsidR="00C52F4A" w:rsidRPr="00605EB6">
        <w:t>dit-il au second magistrat municipal</w:t>
      </w:r>
      <w:r w:rsidR="00C474C1">
        <w:t>.</w:t>
      </w:r>
    </w:p>
    <w:p w14:paraId="4C5794C5" w14:textId="7D1ABC36" w:rsidR="00C474C1" w:rsidRDefault="0094609C" w:rsidP="00C52F4A">
      <w:r>
        <w:t>— </w:t>
      </w:r>
      <w:r w:rsidR="00C52F4A" w:rsidRPr="00605EB6">
        <w:t>Tellement grave</w:t>
      </w:r>
      <w:r w:rsidR="00C474C1">
        <w:t xml:space="preserve">, </w:t>
      </w:r>
      <w:r w:rsidR="00C52F4A" w:rsidRPr="00605EB6">
        <w:t>père Mercier</w:t>
      </w:r>
      <w:r w:rsidR="00C474C1">
        <w:t xml:space="preserve">, </w:t>
      </w:r>
      <w:r w:rsidR="00C52F4A" w:rsidRPr="00605EB6">
        <w:t>que je crois indispensable d</w:t>
      </w:r>
      <w:r w:rsidR="00C474C1">
        <w:t>’</w:t>
      </w:r>
      <w:r w:rsidR="00C52F4A" w:rsidRPr="00605EB6">
        <w:t>en informer immédiatement la justice</w:t>
      </w:r>
      <w:r w:rsidR="00C474C1">
        <w:t>.</w:t>
      </w:r>
    </w:p>
    <w:p w14:paraId="4BF7D80B" w14:textId="4A82A9A5" w:rsidR="00C474C1" w:rsidRDefault="0094609C" w:rsidP="00C52F4A">
      <w:r>
        <w:t>— </w:t>
      </w:r>
      <w:r w:rsidR="00C52F4A" w:rsidRPr="00605EB6">
        <w:t>Oui</w:t>
      </w:r>
      <w:r w:rsidR="00C474C1">
        <w:t xml:space="preserve">, </w:t>
      </w:r>
      <w:r w:rsidR="00C52F4A" w:rsidRPr="00605EB6">
        <w:t>il le faut</w:t>
      </w:r>
      <w:r w:rsidR="00C474C1">
        <w:t xml:space="preserve">. </w:t>
      </w:r>
      <w:r w:rsidR="00C52F4A" w:rsidRPr="00605EB6">
        <w:t>Si seulement nous avions des gendarmes au chef-lieu de canton</w:t>
      </w:r>
      <w:r w:rsidR="00C474C1">
        <w:t xml:space="preserve"> ; </w:t>
      </w:r>
      <w:r w:rsidR="00C52F4A" w:rsidRPr="00605EB6">
        <w:t>mais tous ceux de l</w:t>
      </w:r>
      <w:r w:rsidR="00C474C1">
        <w:t>’</w:t>
      </w:r>
      <w:r w:rsidR="00C52F4A" w:rsidRPr="00605EB6">
        <w:t>arrondissement viennent d</w:t>
      </w:r>
      <w:r w:rsidR="00C474C1">
        <w:t>’</w:t>
      </w:r>
      <w:r w:rsidR="00C52F4A" w:rsidRPr="00605EB6">
        <w:t>être appelés à l</w:t>
      </w:r>
      <w:r w:rsidR="00C474C1">
        <w:t>’</w:t>
      </w:r>
      <w:r w:rsidR="00C52F4A" w:rsidRPr="00605EB6">
        <w:t>armée</w:t>
      </w:r>
      <w:r w:rsidR="00C474C1">
        <w:t>.</w:t>
      </w:r>
    </w:p>
    <w:p w14:paraId="5ED738DA" w14:textId="196C48ED" w:rsidR="00C474C1" w:rsidRDefault="0094609C" w:rsidP="00C52F4A">
      <w:r>
        <w:t>— </w:t>
      </w:r>
      <w:r w:rsidR="00C52F4A" w:rsidRPr="00605EB6">
        <w:t>À mon avis</w:t>
      </w:r>
      <w:r w:rsidR="00C474C1">
        <w:t xml:space="preserve">, </w:t>
      </w:r>
      <w:r w:rsidR="00C52F4A" w:rsidRPr="00605EB6">
        <w:t>père Mercier</w:t>
      </w:r>
      <w:r w:rsidR="00C474C1">
        <w:t xml:space="preserve">, </w:t>
      </w:r>
      <w:r w:rsidR="00C52F4A" w:rsidRPr="00605EB6">
        <w:t>les gendarmes ne sont pas utiles dans cette affaire</w:t>
      </w:r>
      <w:r w:rsidR="00C474C1">
        <w:t xml:space="preserve">. </w:t>
      </w:r>
      <w:r w:rsidR="00C52F4A" w:rsidRPr="00605EB6">
        <w:t>Du reste</w:t>
      </w:r>
      <w:r w:rsidR="00C474C1">
        <w:t xml:space="preserve">, </w:t>
      </w:r>
      <w:r w:rsidR="00C52F4A" w:rsidRPr="00605EB6">
        <w:t>que pouvons-nous faire</w:t>
      </w:r>
      <w:r w:rsidR="00C474C1">
        <w:t xml:space="preserve">, </w:t>
      </w:r>
      <w:r w:rsidR="00C52F4A" w:rsidRPr="00605EB6">
        <w:t>nous</w:t>
      </w:r>
      <w:r w:rsidR="00C474C1">
        <w:t xml:space="preserve"> ? </w:t>
      </w:r>
      <w:r w:rsidR="00C52F4A" w:rsidRPr="00605EB6">
        <w:t>Rien</w:t>
      </w:r>
      <w:r w:rsidR="00C474C1">
        <w:t xml:space="preserve">. </w:t>
      </w:r>
      <w:r w:rsidR="00C52F4A" w:rsidRPr="00605EB6">
        <w:t>Il faut qu</w:t>
      </w:r>
      <w:r w:rsidR="00C474C1">
        <w:t>’</w:t>
      </w:r>
      <w:r w:rsidR="00C52F4A" w:rsidRPr="00605EB6">
        <w:t>un homme de loi</w:t>
      </w:r>
      <w:r w:rsidR="00C474C1">
        <w:t xml:space="preserve">, </w:t>
      </w:r>
      <w:r w:rsidR="00C52F4A" w:rsidRPr="00605EB6">
        <w:t>un homme du métier</w:t>
      </w:r>
      <w:r w:rsidR="00C474C1">
        <w:t xml:space="preserve">, </w:t>
      </w:r>
      <w:r w:rsidR="00C52F4A" w:rsidRPr="00605EB6">
        <w:t>s</w:t>
      </w:r>
      <w:r w:rsidR="00C474C1">
        <w:t>’</w:t>
      </w:r>
      <w:r w:rsidR="00C52F4A" w:rsidRPr="00605EB6">
        <w:t>occupe de cela</w:t>
      </w:r>
      <w:r w:rsidR="00C474C1">
        <w:t xml:space="preserve">. </w:t>
      </w:r>
      <w:r w:rsidR="00C52F4A" w:rsidRPr="00605EB6">
        <w:t>En l</w:t>
      </w:r>
      <w:r w:rsidR="00C474C1">
        <w:t>’</w:t>
      </w:r>
      <w:r w:rsidR="00C52F4A" w:rsidRPr="00605EB6">
        <w:t>absence du maire</w:t>
      </w:r>
      <w:r w:rsidR="00C474C1">
        <w:t xml:space="preserve">, </w:t>
      </w:r>
      <w:r w:rsidR="00C52F4A" w:rsidRPr="00605EB6">
        <w:t>que la chose intéresse doublement</w:t>
      </w:r>
      <w:r w:rsidR="00C474C1">
        <w:t xml:space="preserve">, </w:t>
      </w:r>
      <w:r w:rsidR="00C52F4A" w:rsidRPr="00605EB6">
        <w:t>il est de mon devoir d</w:t>
      </w:r>
      <w:r w:rsidR="00C474C1">
        <w:t>’</w:t>
      </w:r>
      <w:r w:rsidR="00C52F4A" w:rsidRPr="00605EB6">
        <w:t>avertir le juge de paix</w:t>
      </w:r>
      <w:r w:rsidR="00C474C1">
        <w:t>.</w:t>
      </w:r>
    </w:p>
    <w:p w14:paraId="61CA9B5E" w14:textId="45AC5D2A" w:rsidR="00C474C1" w:rsidRDefault="0094609C" w:rsidP="00C52F4A">
      <w:r>
        <w:lastRenderedPageBreak/>
        <w:t>— </w:t>
      </w:r>
      <w:r w:rsidR="00C52F4A" w:rsidRPr="00605EB6">
        <w:t>C</w:t>
      </w:r>
      <w:r w:rsidR="00C474C1">
        <w:t>’</w:t>
      </w:r>
      <w:r w:rsidR="00C52F4A" w:rsidRPr="00605EB6">
        <w:t>est vrai</w:t>
      </w:r>
      <w:r w:rsidR="00C474C1">
        <w:t>.</w:t>
      </w:r>
    </w:p>
    <w:p w14:paraId="784B324D" w14:textId="224FD1EF" w:rsidR="00C474C1" w:rsidRDefault="0094609C" w:rsidP="00C52F4A">
      <w:r>
        <w:t>— </w:t>
      </w:r>
      <w:r w:rsidR="00C52F4A" w:rsidRPr="00605EB6">
        <w:t>Vous allez donc partir immédiatement pour Haréville et</w:t>
      </w:r>
      <w:r w:rsidR="00C474C1">
        <w:t xml:space="preserve">, </w:t>
      </w:r>
      <w:r w:rsidR="00C52F4A" w:rsidRPr="00605EB6">
        <w:t>si vous le trouvez</w:t>
      </w:r>
      <w:r w:rsidR="00C474C1">
        <w:t xml:space="preserve">, </w:t>
      </w:r>
      <w:r w:rsidR="00C52F4A" w:rsidRPr="00605EB6">
        <w:t>vous reviendrez avec lui</w:t>
      </w:r>
      <w:r w:rsidR="00C474C1">
        <w:t>.</w:t>
      </w:r>
    </w:p>
    <w:p w14:paraId="5C2BD6FE" w14:textId="0044E63D" w:rsidR="00C474C1" w:rsidRDefault="0094609C" w:rsidP="00C52F4A">
      <w:r>
        <w:t>— </w:t>
      </w:r>
      <w:r w:rsidR="00C52F4A" w:rsidRPr="00605EB6">
        <w:t>Quand le capitaine sera-t-il de retour</w:t>
      </w:r>
      <w:r w:rsidR="00C474C1">
        <w:t> ?</w:t>
      </w:r>
    </w:p>
    <w:p w14:paraId="735B93AF" w14:textId="5F43A01C" w:rsidR="00C474C1" w:rsidRDefault="0094609C" w:rsidP="00C52F4A">
      <w:r>
        <w:t>— </w:t>
      </w:r>
      <w:r w:rsidR="00C52F4A" w:rsidRPr="00605EB6">
        <w:t>Demain matin au plus tard</w:t>
      </w:r>
      <w:r w:rsidR="00C474C1">
        <w:t>.</w:t>
      </w:r>
    </w:p>
    <w:p w14:paraId="24371C19" w14:textId="12BAAFB2" w:rsidR="00C474C1" w:rsidRDefault="0094609C" w:rsidP="00C52F4A">
      <w:r>
        <w:t>— </w:t>
      </w:r>
      <w:r w:rsidR="00C52F4A" w:rsidRPr="00605EB6">
        <w:t>Je pars</w:t>
      </w:r>
      <w:r w:rsidR="00C474C1">
        <w:t>.</w:t>
      </w:r>
    </w:p>
    <w:p w14:paraId="64D5FBA9" w14:textId="684CCA6C" w:rsidR="00C474C1" w:rsidRDefault="0094609C" w:rsidP="00C52F4A">
      <w:r>
        <w:t>— </w:t>
      </w:r>
      <w:r w:rsidR="00C52F4A" w:rsidRPr="00605EB6">
        <w:t>Allez</w:t>
      </w:r>
      <w:r w:rsidR="00C474C1">
        <w:t xml:space="preserve">, </w:t>
      </w:r>
      <w:r w:rsidR="00C52F4A" w:rsidRPr="00605EB6">
        <w:t>et revenez le plus vite possible</w:t>
      </w:r>
      <w:r w:rsidR="00C474C1">
        <w:t>.</w:t>
      </w:r>
    </w:p>
    <w:p w14:paraId="12150BE1" w14:textId="496F310A" w:rsidR="00C474C1" w:rsidRDefault="00C52F4A" w:rsidP="00C52F4A">
      <w:r w:rsidRPr="00605EB6">
        <w:t xml:space="preserve">Le garde champêtre trouva le juge de paix chez </w:t>
      </w:r>
      <w:r w:rsidR="00C474C1">
        <w:t>M. de </w:t>
      </w:r>
      <w:r w:rsidRPr="00605EB6">
        <w:t>Violaine où il déjeunait</w:t>
      </w:r>
      <w:r w:rsidR="00C474C1">
        <w:t>.</w:t>
      </w:r>
    </w:p>
    <w:p w14:paraId="521941C2" w14:textId="5DCF4F98" w:rsidR="00C474C1" w:rsidRDefault="00C474C1" w:rsidP="00C52F4A">
      <w:r>
        <w:t>M. de </w:t>
      </w:r>
      <w:r w:rsidR="00C52F4A" w:rsidRPr="000E2E49">
        <w:t>Violaine et Suzanne connaissaient Jacques Vaillant et sa fille</w:t>
      </w:r>
      <w:r>
        <w:t xml:space="preserve"> ; </w:t>
      </w:r>
      <w:r w:rsidR="00C52F4A" w:rsidRPr="000E2E49">
        <w:t>aussi ne furent-ils pas moins douloureusement émus que le juge de paix en apprenant le terrible événement</w:t>
      </w:r>
      <w:r>
        <w:t>.</w:t>
      </w:r>
    </w:p>
    <w:p w14:paraId="4BC81EA0" w14:textId="77777777" w:rsidR="00C474C1" w:rsidRDefault="00C52F4A" w:rsidP="00C52F4A">
      <w:r w:rsidRPr="00C2467A">
        <w:t>On se leva de table avec précipitation</w:t>
      </w:r>
      <w:r w:rsidR="00C474C1">
        <w:t>.</w:t>
      </w:r>
    </w:p>
    <w:p w14:paraId="0DB73B17" w14:textId="1255676F" w:rsidR="00C474C1" w:rsidRDefault="0094609C" w:rsidP="00C52F4A">
      <w:r>
        <w:t>— </w:t>
      </w:r>
      <w:r w:rsidR="00C52F4A" w:rsidRPr="00605EB6">
        <w:t>Je vais faire atteler</w:t>
      </w:r>
      <w:r w:rsidR="00C474C1">
        <w:t xml:space="preserve">, </w:t>
      </w:r>
      <w:r w:rsidR="00C52F4A" w:rsidRPr="00605EB6">
        <w:t xml:space="preserve">dit </w:t>
      </w:r>
      <w:r w:rsidR="00C474C1">
        <w:t>M. de </w:t>
      </w:r>
      <w:r w:rsidR="00C52F4A" w:rsidRPr="00605EB6">
        <w:t>Violaine</w:t>
      </w:r>
      <w:r w:rsidR="00C474C1">
        <w:t xml:space="preserve"> ; </w:t>
      </w:r>
      <w:r w:rsidR="00C52F4A" w:rsidRPr="00605EB6">
        <w:t>nous partirons tous ensemble</w:t>
      </w:r>
      <w:r w:rsidR="00C474C1">
        <w:t xml:space="preserve"> ; </w:t>
      </w:r>
      <w:r w:rsidR="00C52F4A" w:rsidRPr="00605EB6">
        <w:t>vous nous laisserez</w:t>
      </w:r>
      <w:r w:rsidR="00C474C1">
        <w:t xml:space="preserve">, </w:t>
      </w:r>
      <w:r w:rsidR="00C52F4A" w:rsidRPr="00605EB6">
        <w:t>ma fille et moi</w:t>
      </w:r>
      <w:r w:rsidR="00C474C1">
        <w:t xml:space="preserve">, </w:t>
      </w:r>
      <w:r w:rsidR="00C52F4A" w:rsidRPr="00605EB6">
        <w:t xml:space="preserve">à la grille du château de </w:t>
      </w:r>
      <w:r w:rsidR="009A0CB4" w:rsidRPr="009A0CB4">
        <w:t>M</w:t>
      </w:r>
      <w:r w:rsidR="009A0CB4" w:rsidRPr="009A0CB4">
        <w:rPr>
          <w:vertAlign w:val="superscript"/>
        </w:rPr>
        <w:t>me</w:t>
      </w:r>
      <w:r w:rsidR="00C474C1">
        <w:t> de </w:t>
      </w:r>
      <w:r w:rsidR="00C52F4A" w:rsidRPr="00605EB6">
        <w:t>Simaise et la voiture vous mènera à Mareille</w:t>
      </w:r>
      <w:r w:rsidR="00C474C1">
        <w:t xml:space="preserve">. </w:t>
      </w:r>
      <w:r w:rsidR="00C52F4A" w:rsidRPr="00605EB6">
        <w:t>Vous la garderez</w:t>
      </w:r>
      <w:r w:rsidR="00C474C1">
        <w:t xml:space="preserve">, </w:t>
      </w:r>
      <w:r w:rsidR="00C52F4A" w:rsidRPr="00605EB6">
        <w:t>et quand vous aurez vu à Mareille ce que vous devez voir et fait ce que vous devez faire</w:t>
      </w:r>
      <w:r w:rsidR="00C474C1">
        <w:t xml:space="preserve">, </w:t>
      </w:r>
      <w:r w:rsidR="00C52F4A" w:rsidRPr="00605EB6">
        <w:t>vous viendrez nous retrouver à Vaucourt</w:t>
      </w:r>
      <w:r w:rsidR="00C474C1">
        <w:t xml:space="preserve">, </w:t>
      </w:r>
      <w:r w:rsidR="00C52F4A" w:rsidRPr="00605EB6">
        <w:t>chez la baronne</w:t>
      </w:r>
      <w:r w:rsidR="00C474C1">
        <w:t>.</w:t>
      </w:r>
    </w:p>
    <w:p w14:paraId="65116B44" w14:textId="77777777" w:rsidR="00C474C1" w:rsidRDefault="00C52F4A" w:rsidP="00C52F4A">
      <w:r w:rsidRPr="00605EB6">
        <w:t>Suzanne fut prête en un rien de temps</w:t>
      </w:r>
      <w:r w:rsidR="00C474C1">
        <w:t xml:space="preserve">. </w:t>
      </w:r>
      <w:r w:rsidRPr="00605EB6">
        <w:t>On trouva place pour quatre dans le phaéton et on se mit en route</w:t>
      </w:r>
      <w:r w:rsidR="00C474C1">
        <w:t>.</w:t>
      </w:r>
    </w:p>
    <w:p w14:paraId="6C62CBBD" w14:textId="77777777" w:rsidR="00C474C1" w:rsidRDefault="00C52F4A" w:rsidP="00C52F4A">
      <w:r w:rsidRPr="00605EB6">
        <w:t>Le juge de paix</w:t>
      </w:r>
      <w:r w:rsidR="00C474C1">
        <w:t xml:space="preserve">, </w:t>
      </w:r>
      <w:r w:rsidRPr="00605EB6">
        <w:t>assisté de l</w:t>
      </w:r>
      <w:r w:rsidR="00C474C1">
        <w:t>’</w:t>
      </w:r>
      <w:r w:rsidRPr="00605EB6">
        <w:t>adjoint et du garde champêtre</w:t>
      </w:r>
      <w:r w:rsidR="00C474C1">
        <w:t xml:space="preserve">, </w:t>
      </w:r>
      <w:r w:rsidRPr="00605EB6">
        <w:t>fit</w:t>
      </w:r>
      <w:r w:rsidR="00C474C1">
        <w:t xml:space="preserve">, </w:t>
      </w:r>
      <w:r w:rsidRPr="00605EB6">
        <w:t>dans la maison de Jacques Vaillant</w:t>
      </w:r>
      <w:r w:rsidR="00C474C1">
        <w:t xml:space="preserve">, </w:t>
      </w:r>
      <w:r w:rsidRPr="00605EB6">
        <w:t>les constatations déjà faites par ceux-ci</w:t>
      </w:r>
      <w:r w:rsidR="00C474C1">
        <w:t>.</w:t>
      </w:r>
    </w:p>
    <w:p w14:paraId="19238497" w14:textId="77777777" w:rsidR="00C474C1" w:rsidRDefault="00C52F4A" w:rsidP="00C52F4A">
      <w:r w:rsidRPr="00605EB6">
        <w:t>L</w:t>
      </w:r>
      <w:r w:rsidR="00C474C1">
        <w:t>’</w:t>
      </w:r>
      <w:r w:rsidRPr="00605EB6">
        <w:t>adjoint lui remit la lettre trouvée par lui sur le bureau du maire</w:t>
      </w:r>
      <w:r w:rsidR="00C474C1">
        <w:t>.</w:t>
      </w:r>
    </w:p>
    <w:p w14:paraId="289DC0F5" w14:textId="1E27E081" w:rsidR="00C474C1" w:rsidRDefault="0094609C" w:rsidP="00C52F4A">
      <w:r>
        <w:lastRenderedPageBreak/>
        <w:t>— </w:t>
      </w:r>
      <w:r w:rsidR="00C52F4A" w:rsidRPr="00605EB6">
        <w:t>Diable</w:t>
      </w:r>
      <w:r w:rsidR="00C474C1">
        <w:t xml:space="preserve">, </w:t>
      </w:r>
      <w:r w:rsidR="00C52F4A" w:rsidRPr="00605EB6">
        <w:t>diable</w:t>
      </w:r>
      <w:r w:rsidR="00C474C1">
        <w:t xml:space="preserve"> ! </w:t>
      </w:r>
      <w:r w:rsidR="00C52F4A" w:rsidRPr="00605EB6">
        <w:t>fit le juge de paix devenu aussitôt plus soucieux et plus perplexe encore</w:t>
      </w:r>
      <w:r w:rsidR="00C474C1">
        <w:t>.</w:t>
      </w:r>
    </w:p>
    <w:p w14:paraId="6CB2761F" w14:textId="77777777" w:rsidR="00C474C1" w:rsidRDefault="00C52F4A" w:rsidP="00C52F4A">
      <w:r w:rsidRPr="00605EB6">
        <w:t>Il eut les mêmes scrupules que l</w:t>
      </w:r>
      <w:r w:rsidR="00C474C1">
        <w:t>’</w:t>
      </w:r>
      <w:r w:rsidRPr="00605EB6">
        <w:t>adjoint</w:t>
      </w:r>
      <w:r w:rsidR="00C474C1">
        <w:t xml:space="preserve">, </w:t>
      </w:r>
      <w:r w:rsidRPr="00605EB6">
        <w:t>il ne décacheta point la lettre</w:t>
      </w:r>
      <w:r w:rsidR="00C474C1">
        <w:t>.</w:t>
      </w:r>
    </w:p>
    <w:p w14:paraId="32A3F995" w14:textId="77777777" w:rsidR="00C474C1" w:rsidRDefault="00C52F4A" w:rsidP="00C52F4A">
      <w:r w:rsidRPr="00605EB6">
        <w:t>Après avoir visité la maison</w:t>
      </w:r>
      <w:r w:rsidR="00C474C1">
        <w:t xml:space="preserve">, </w:t>
      </w:r>
      <w:r w:rsidRPr="00605EB6">
        <w:t>ces messieurs descendirent dans le jardin</w:t>
      </w:r>
      <w:r w:rsidR="00C474C1">
        <w:t>.</w:t>
      </w:r>
    </w:p>
    <w:p w14:paraId="4574D5B6" w14:textId="77777777" w:rsidR="00C474C1" w:rsidRDefault="00C52F4A" w:rsidP="00C52F4A">
      <w:r w:rsidRPr="00605EB6">
        <w:t>Le juge de paix examina le sol avec attention</w:t>
      </w:r>
      <w:r w:rsidR="00C474C1">
        <w:t xml:space="preserve"> ; </w:t>
      </w:r>
      <w:r w:rsidRPr="00605EB6">
        <w:t>malheureusement</w:t>
      </w:r>
      <w:r w:rsidR="00C474C1">
        <w:t xml:space="preserve">, </w:t>
      </w:r>
      <w:r w:rsidRPr="00605EB6">
        <w:t>ceux qu</w:t>
      </w:r>
      <w:r w:rsidR="00C474C1">
        <w:t>’</w:t>
      </w:r>
      <w:r w:rsidRPr="00605EB6">
        <w:t>on avait laissés entrer le matin dans le jardin avaient piétiné partout</w:t>
      </w:r>
      <w:r w:rsidR="00C474C1">
        <w:t xml:space="preserve">. </w:t>
      </w:r>
      <w:r w:rsidRPr="00605EB6">
        <w:t>Toutefois</w:t>
      </w:r>
      <w:r w:rsidR="00C474C1">
        <w:t xml:space="preserve">, </w:t>
      </w:r>
      <w:r w:rsidRPr="00605EB6">
        <w:t>on parvint à découvrir</w:t>
      </w:r>
      <w:r w:rsidR="00C474C1">
        <w:t xml:space="preserve">, </w:t>
      </w:r>
      <w:r w:rsidRPr="00605EB6">
        <w:t>à demi effacées</w:t>
      </w:r>
      <w:r w:rsidR="00C474C1">
        <w:t xml:space="preserve">, </w:t>
      </w:r>
      <w:r w:rsidRPr="00605EB6">
        <w:t>des empreintes de pieds nus</w:t>
      </w:r>
      <w:r w:rsidR="00C474C1">
        <w:t xml:space="preserve"> ; </w:t>
      </w:r>
      <w:r w:rsidRPr="00605EB6">
        <w:t>là</w:t>
      </w:r>
      <w:r w:rsidR="00C474C1">
        <w:t xml:space="preserve">, </w:t>
      </w:r>
      <w:r w:rsidRPr="00605EB6">
        <w:t>le talon s</w:t>
      </w:r>
      <w:r w:rsidR="00C474C1">
        <w:t>’</w:t>
      </w:r>
      <w:r w:rsidRPr="00605EB6">
        <w:t>était incrusté dans la terre amollie par la pluie</w:t>
      </w:r>
      <w:r w:rsidR="00C474C1">
        <w:t xml:space="preserve"> ; </w:t>
      </w:r>
      <w:r w:rsidRPr="00605EB6">
        <w:t>ici les cinq doigts étaient encore parfaitement marqués</w:t>
      </w:r>
      <w:r w:rsidR="00C474C1">
        <w:t>.</w:t>
      </w:r>
    </w:p>
    <w:p w14:paraId="1F9AC85D" w14:textId="76E608E4" w:rsidR="00C474C1" w:rsidRDefault="0094609C" w:rsidP="00C52F4A">
      <w:r>
        <w:t>— </w:t>
      </w:r>
      <w:r w:rsidR="00C52F4A" w:rsidRPr="00605EB6">
        <w:t>Diable</w:t>
      </w:r>
      <w:r w:rsidR="00C474C1">
        <w:t xml:space="preserve">, </w:t>
      </w:r>
      <w:r w:rsidR="00C52F4A" w:rsidRPr="00605EB6">
        <w:t>diable</w:t>
      </w:r>
      <w:r w:rsidR="00C474C1">
        <w:t xml:space="preserve"> ! </w:t>
      </w:r>
      <w:r w:rsidR="00C52F4A" w:rsidRPr="00605EB6">
        <w:t>fit encore le juge de paix</w:t>
      </w:r>
      <w:r w:rsidR="00C474C1">
        <w:t>.</w:t>
      </w:r>
    </w:p>
    <w:p w14:paraId="37E866B5" w14:textId="77777777" w:rsidR="00C474C1" w:rsidRDefault="00C52F4A" w:rsidP="00C52F4A">
      <w:r w:rsidRPr="00605EB6">
        <w:t>Et par une distraction habituelle chez lui</w:t>
      </w:r>
      <w:r w:rsidR="00C474C1">
        <w:t xml:space="preserve">, </w:t>
      </w:r>
      <w:r w:rsidRPr="00605EB6">
        <w:t>sans doute</w:t>
      </w:r>
      <w:r w:rsidR="00C474C1">
        <w:t xml:space="preserve">, </w:t>
      </w:r>
      <w:r w:rsidRPr="00605EB6">
        <w:t>il se pinça fortement le bout du nez</w:t>
      </w:r>
      <w:r w:rsidR="00C474C1">
        <w:t xml:space="preserve">, </w:t>
      </w:r>
      <w:r w:rsidRPr="00605EB6">
        <w:t>essayant de l</w:t>
      </w:r>
      <w:r w:rsidR="00C474C1">
        <w:t>’</w:t>
      </w:r>
      <w:r w:rsidRPr="00605EB6">
        <w:t>allonger</w:t>
      </w:r>
      <w:r w:rsidR="00C474C1">
        <w:t xml:space="preserve">, </w:t>
      </w:r>
      <w:r w:rsidRPr="00605EB6">
        <w:t>comme pour lui dire</w:t>
      </w:r>
      <w:r w:rsidR="00C474C1">
        <w:t xml:space="preserve"> : </w:t>
      </w:r>
      <w:r w:rsidRPr="00605EB6">
        <w:t>Tu n</w:t>
      </w:r>
      <w:r w:rsidR="00C474C1">
        <w:t>’</w:t>
      </w:r>
      <w:r w:rsidRPr="00605EB6">
        <w:t>es pas assez long pour que je puisse bien voir clair dans ce qui s</w:t>
      </w:r>
      <w:r w:rsidR="00C474C1">
        <w:t>’</w:t>
      </w:r>
      <w:r w:rsidRPr="00605EB6">
        <w:t>est passé ici la nuit dernière</w:t>
      </w:r>
      <w:r w:rsidR="00C474C1">
        <w:t>.</w:t>
      </w:r>
    </w:p>
    <w:p w14:paraId="7B1A3BBD" w14:textId="77777777" w:rsidR="00C474C1" w:rsidRDefault="00C52F4A" w:rsidP="00C52F4A">
      <w:r w:rsidRPr="00605EB6">
        <w:t>Tout à coup</w:t>
      </w:r>
      <w:r w:rsidR="00C474C1">
        <w:t xml:space="preserve">, </w:t>
      </w:r>
      <w:r w:rsidRPr="00605EB6">
        <w:t>la voix de Gertrude cria</w:t>
      </w:r>
      <w:r w:rsidR="00C474C1">
        <w:t> :</w:t>
      </w:r>
    </w:p>
    <w:p w14:paraId="26C8DE58" w14:textId="2289E67B" w:rsidR="00C474C1" w:rsidRDefault="0094609C" w:rsidP="00C52F4A">
      <w:r>
        <w:t>— </w:t>
      </w:r>
      <w:r w:rsidR="00C52F4A" w:rsidRPr="00605EB6">
        <w:t>Voilà le capitaine</w:t>
      </w:r>
      <w:r w:rsidR="00C474C1">
        <w:t> !</w:t>
      </w:r>
    </w:p>
    <w:p w14:paraId="31B613D5" w14:textId="77777777" w:rsidR="00C474C1" w:rsidRDefault="00C52F4A" w:rsidP="00C52F4A">
      <w:r w:rsidRPr="00605EB6">
        <w:t>Jacques Vaillant</w:t>
      </w:r>
      <w:r w:rsidR="00C474C1">
        <w:t xml:space="preserve">, </w:t>
      </w:r>
      <w:r w:rsidRPr="00605EB6">
        <w:t>qui avait annoncé une absence de quarante huit heures</w:t>
      </w:r>
      <w:r w:rsidR="00C474C1">
        <w:t xml:space="preserve">, </w:t>
      </w:r>
      <w:r w:rsidRPr="00605EB6">
        <w:t>arrivait</w:t>
      </w:r>
      <w:r w:rsidR="00C474C1">
        <w:t xml:space="preserve">, </w:t>
      </w:r>
      <w:r w:rsidRPr="00605EB6">
        <w:t>en effet</w:t>
      </w:r>
      <w:r w:rsidR="00C474C1">
        <w:t xml:space="preserve">, </w:t>
      </w:r>
      <w:r w:rsidRPr="00605EB6">
        <w:t>beaucoup plus tôt qu</w:t>
      </w:r>
      <w:r w:rsidR="00C474C1">
        <w:t>’</w:t>
      </w:r>
      <w:r w:rsidRPr="00605EB6">
        <w:t>il ne l</w:t>
      </w:r>
      <w:r w:rsidR="00C474C1">
        <w:t>’</w:t>
      </w:r>
      <w:r w:rsidRPr="00605EB6">
        <w:t>avait prévu</w:t>
      </w:r>
      <w:r w:rsidR="00C474C1">
        <w:t>.</w:t>
      </w:r>
    </w:p>
    <w:p w14:paraId="3C515A09" w14:textId="2325C40B" w:rsidR="00C474C1" w:rsidRDefault="00C52F4A" w:rsidP="00C52F4A">
      <w:r w:rsidRPr="00605EB6">
        <w:t>Il avait assisté à la réunion des francs-tireurs</w:t>
      </w:r>
      <w:r w:rsidR="004540F3">
        <w:t> ;</w:t>
      </w:r>
      <w:r w:rsidR="00C474C1">
        <w:t xml:space="preserve"> </w:t>
      </w:r>
      <w:r w:rsidRPr="00605EB6">
        <w:t>mais il n</w:t>
      </w:r>
      <w:r w:rsidR="00C474C1">
        <w:t>’</w:t>
      </w:r>
      <w:r w:rsidRPr="00605EB6">
        <w:t>avait pu voir le préfet</w:t>
      </w:r>
      <w:r w:rsidR="00C474C1">
        <w:t xml:space="preserve">, </w:t>
      </w:r>
      <w:r w:rsidRPr="00605EB6">
        <w:t>très occupé</w:t>
      </w:r>
      <w:r w:rsidR="00C474C1">
        <w:t xml:space="preserve">, </w:t>
      </w:r>
      <w:r w:rsidRPr="00605EB6">
        <w:t>très affairé</w:t>
      </w:r>
      <w:r w:rsidR="00C474C1">
        <w:t xml:space="preserve">. </w:t>
      </w:r>
      <w:r w:rsidRPr="00605EB6">
        <w:t>On était à un moment critique qui ne donnait guère de loisirs aux fonctionnaires de tout ordre dans la région de l</w:t>
      </w:r>
      <w:r w:rsidR="00C474C1">
        <w:t>’</w:t>
      </w:r>
      <w:r w:rsidRPr="00605EB6">
        <w:t>Est</w:t>
      </w:r>
      <w:r w:rsidR="00C474C1">
        <w:t xml:space="preserve">. </w:t>
      </w:r>
      <w:r w:rsidRPr="00605EB6">
        <w:t xml:space="preserve">Peut-être </w:t>
      </w:r>
      <w:r w:rsidR="00C474C1">
        <w:t>M. </w:t>
      </w:r>
      <w:r w:rsidRPr="00605EB6">
        <w:t>le préfet était-il en train de faire ses malles pour battre en retraite à l</w:t>
      </w:r>
      <w:r w:rsidR="00C474C1">
        <w:t>’</w:t>
      </w:r>
      <w:r w:rsidRPr="00605EB6">
        <w:t>approche des Allemands</w:t>
      </w:r>
      <w:r w:rsidR="00C474C1">
        <w:t xml:space="preserve">. </w:t>
      </w:r>
      <w:r w:rsidRPr="00605EB6">
        <w:t xml:space="preserve">En faisant prier le maire de </w:t>
      </w:r>
      <w:r w:rsidRPr="00605EB6">
        <w:lastRenderedPageBreak/>
        <w:t>Mareille de l</w:t>
      </w:r>
      <w:r w:rsidR="00C474C1">
        <w:t>’</w:t>
      </w:r>
      <w:r w:rsidRPr="00605EB6">
        <w:t>excuser</w:t>
      </w:r>
      <w:r w:rsidR="00C474C1">
        <w:t xml:space="preserve">, </w:t>
      </w:r>
      <w:r w:rsidRPr="00605EB6">
        <w:t>s</w:t>
      </w:r>
      <w:r w:rsidR="00C474C1">
        <w:t>’</w:t>
      </w:r>
      <w:r w:rsidRPr="00605EB6">
        <w:t>il ne le recevait point</w:t>
      </w:r>
      <w:r w:rsidR="00C474C1">
        <w:t xml:space="preserve">, </w:t>
      </w:r>
      <w:r w:rsidRPr="00605EB6">
        <w:t>il remettait à plus tard</w:t>
      </w:r>
      <w:r w:rsidR="00C474C1">
        <w:t xml:space="preserve">, </w:t>
      </w:r>
      <w:r w:rsidRPr="00605EB6">
        <w:t>après les graves événements de l</w:t>
      </w:r>
      <w:r w:rsidR="00C474C1">
        <w:t>’</w:t>
      </w:r>
      <w:r w:rsidRPr="00605EB6">
        <w:t>instant</w:t>
      </w:r>
      <w:r w:rsidR="00C474C1">
        <w:t xml:space="preserve">, </w:t>
      </w:r>
      <w:r w:rsidRPr="00605EB6">
        <w:t>la conversation qu</w:t>
      </w:r>
      <w:r w:rsidR="00C474C1">
        <w:t>’</w:t>
      </w:r>
      <w:r w:rsidRPr="00605EB6">
        <w:t>ils devaient avoir ensemble au sujet des intérêts de la commune de Mareille</w:t>
      </w:r>
      <w:r w:rsidR="00C474C1">
        <w:t>.</w:t>
      </w:r>
    </w:p>
    <w:p w14:paraId="19099848" w14:textId="77777777" w:rsidR="00C474C1" w:rsidRDefault="00C52F4A" w:rsidP="00C52F4A">
      <w:r w:rsidRPr="00605EB6">
        <w:t>Jacques Vaillant s</w:t>
      </w:r>
      <w:r w:rsidR="00C474C1">
        <w:t>’</w:t>
      </w:r>
      <w:r w:rsidRPr="00605EB6">
        <w:t>était donc empressé de quitter Épinal pour se retrouver plus tôt près de sa bien aimée Jeanne</w:t>
      </w:r>
      <w:r w:rsidR="00C474C1">
        <w:t>.</w:t>
      </w:r>
    </w:p>
    <w:p w14:paraId="1768BD98" w14:textId="77777777" w:rsidR="00C474C1" w:rsidRDefault="00C52F4A" w:rsidP="00C52F4A">
      <w:r w:rsidRPr="002C5EE1">
        <w:t>Hélas</w:t>
      </w:r>
      <w:r w:rsidR="00C474C1">
        <w:t xml:space="preserve"> ! </w:t>
      </w:r>
      <w:r w:rsidRPr="002C5EE1">
        <w:t>il ne se doutait guère de ce qui l</w:t>
      </w:r>
      <w:r w:rsidR="00C474C1">
        <w:t>’</w:t>
      </w:r>
      <w:r w:rsidRPr="002C5EE1">
        <w:t>attendait au retour</w:t>
      </w:r>
      <w:r w:rsidR="00C474C1">
        <w:t>.</w:t>
      </w:r>
    </w:p>
    <w:p w14:paraId="71B0038F" w14:textId="77777777" w:rsidR="00C474C1" w:rsidRDefault="00C52F4A" w:rsidP="00C52F4A">
      <w:r w:rsidRPr="00605EB6">
        <w:t>Le pauvre brave homme fut frappé comme d</w:t>
      </w:r>
      <w:r w:rsidR="00C474C1">
        <w:t>’</w:t>
      </w:r>
      <w:r w:rsidRPr="00605EB6">
        <w:t>un coup de foudre</w:t>
      </w:r>
      <w:r w:rsidR="00C474C1">
        <w:t xml:space="preserve">. </w:t>
      </w:r>
      <w:r w:rsidRPr="00605EB6">
        <w:t>Ce fut une explosion de douleur épouvantable impossible à décrire</w:t>
      </w:r>
      <w:r w:rsidR="00C474C1">
        <w:t xml:space="preserve">. </w:t>
      </w:r>
      <w:r w:rsidRPr="00605EB6">
        <w:t>Ce coup effroyable pouvait l</w:t>
      </w:r>
      <w:r w:rsidR="00C474C1">
        <w:t>’</w:t>
      </w:r>
      <w:r w:rsidRPr="00605EB6">
        <w:t>abattre comme l</w:t>
      </w:r>
      <w:r w:rsidR="00C474C1">
        <w:t>’</w:t>
      </w:r>
      <w:r w:rsidRPr="00605EB6">
        <w:t>épi sous la faux</w:t>
      </w:r>
      <w:r w:rsidR="00C474C1">
        <w:t xml:space="preserve">, </w:t>
      </w:r>
      <w:r w:rsidRPr="00605EB6">
        <w:t>le tuer</w:t>
      </w:r>
      <w:r w:rsidR="00C474C1">
        <w:t xml:space="preserve">. </w:t>
      </w:r>
      <w:r w:rsidRPr="00605EB6">
        <w:t>Il resta debout</w:t>
      </w:r>
      <w:r w:rsidR="00C474C1">
        <w:t xml:space="preserve">, </w:t>
      </w:r>
      <w:r w:rsidRPr="00605EB6">
        <w:t>les yeux secs</w:t>
      </w:r>
      <w:r w:rsidR="00C474C1">
        <w:t xml:space="preserve">, </w:t>
      </w:r>
      <w:r w:rsidRPr="00605EB6">
        <w:t>les membres tremblants</w:t>
      </w:r>
      <w:r w:rsidR="00C474C1">
        <w:t xml:space="preserve">, </w:t>
      </w:r>
      <w:r w:rsidRPr="00605EB6">
        <w:t>pâle à faire frémir</w:t>
      </w:r>
      <w:r w:rsidR="00C474C1">
        <w:t xml:space="preserve">, </w:t>
      </w:r>
      <w:r w:rsidRPr="00605EB6">
        <w:t>ayant en lui une rage sourde</w:t>
      </w:r>
      <w:r w:rsidR="00C474C1">
        <w:t xml:space="preserve">, </w:t>
      </w:r>
      <w:r w:rsidRPr="00605EB6">
        <w:t>insensée</w:t>
      </w:r>
      <w:r w:rsidR="00C474C1">
        <w:t xml:space="preserve">, </w:t>
      </w:r>
      <w:r w:rsidRPr="00605EB6">
        <w:t>qui grondait</w:t>
      </w:r>
      <w:r w:rsidR="00C474C1">
        <w:t>.</w:t>
      </w:r>
    </w:p>
    <w:p w14:paraId="043287DA" w14:textId="77777777" w:rsidR="00C474C1" w:rsidRDefault="00C52F4A" w:rsidP="00C52F4A">
      <w:r w:rsidRPr="00605EB6">
        <w:t>Pendant un assez long temps on resta silencieux et respectueux devant cette immense douleur</w:t>
      </w:r>
      <w:r w:rsidR="00C474C1">
        <w:t xml:space="preserve"> ; </w:t>
      </w:r>
      <w:r w:rsidRPr="00605EB6">
        <w:t>puis</w:t>
      </w:r>
      <w:r w:rsidR="00C474C1">
        <w:t xml:space="preserve">, </w:t>
      </w:r>
      <w:r w:rsidRPr="00605EB6">
        <w:t>jugeant le moment venu</w:t>
      </w:r>
      <w:r w:rsidR="00C474C1">
        <w:t xml:space="preserve">, </w:t>
      </w:r>
      <w:r w:rsidRPr="00605EB6">
        <w:t>le juge de paix lui mit dans la main la lettre de sa fille</w:t>
      </w:r>
      <w:r w:rsidR="00C474C1">
        <w:t>.</w:t>
      </w:r>
    </w:p>
    <w:p w14:paraId="086B62FB" w14:textId="77777777" w:rsidR="00C474C1" w:rsidRDefault="00C52F4A" w:rsidP="00C52F4A">
      <w:r w:rsidRPr="00605EB6">
        <w:t>Il brisa l</w:t>
      </w:r>
      <w:r w:rsidR="00C474C1">
        <w:t>’</w:t>
      </w:r>
      <w:r w:rsidRPr="00605EB6">
        <w:t>enveloppe rapidement avec des mouvements fiévreux et il lut</w:t>
      </w:r>
      <w:r w:rsidR="00C474C1">
        <w:t>.</w:t>
      </w:r>
    </w:p>
    <w:p w14:paraId="74F192D5" w14:textId="77777777" w:rsidR="00C474C1" w:rsidRDefault="00C52F4A" w:rsidP="00C52F4A">
      <w:r w:rsidRPr="00605EB6">
        <w:t>Aussitôt ses yeux s</w:t>
      </w:r>
      <w:r w:rsidR="00C474C1">
        <w:t>’</w:t>
      </w:r>
      <w:r w:rsidRPr="00605EB6">
        <w:t>agrandirent et ses prunelles se gonflèrent comme si elles allaient sortir des orbites</w:t>
      </w:r>
      <w:r w:rsidR="00C474C1">
        <w:t xml:space="preserve"> ; </w:t>
      </w:r>
      <w:r w:rsidRPr="00605EB6">
        <w:t>il jeta un cri rauque et s</w:t>
      </w:r>
      <w:r w:rsidR="00C474C1">
        <w:t>’</w:t>
      </w:r>
      <w:r w:rsidRPr="00605EB6">
        <w:t>affaissa sur un siège</w:t>
      </w:r>
      <w:r w:rsidR="00C474C1">
        <w:t xml:space="preserve">, </w:t>
      </w:r>
      <w:r w:rsidRPr="00605EB6">
        <w:t>écrasé</w:t>
      </w:r>
      <w:r w:rsidR="00C474C1">
        <w:t> !</w:t>
      </w:r>
    </w:p>
    <w:p w14:paraId="3C705699" w14:textId="77777777" w:rsidR="00C474C1" w:rsidRDefault="00C52F4A" w:rsidP="00C52F4A">
      <w:r w:rsidRPr="00605EB6">
        <w:t>La lettre était tombée à ses pieds</w:t>
      </w:r>
      <w:r w:rsidR="00C474C1">
        <w:t xml:space="preserve">. </w:t>
      </w:r>
      <w:r w:rsidRPr="00605EB6">
        <w:t>Le juge de paix la ramassa</w:t>
      </w:r>
      <w:r w:rsidR="00C474C1">
        <w:t>.</w:t>
      </w:r>
    </w:p>
    <w:p w14:paraId="565D3AA0" w14:textId="2089ACA1" w:rsidR="00C474C1" w:rsidRDefault="0094609C" w:rsidP="00C52F4A">
      <w:r>
        <w:t>— </w:t>
      </w:r>
      <w:r w:rsidR="00C52F4A" w:rsidRPr="00605EB6">
        <w:t>Pouvons-nous lire</w:t>
      </w:r>
      <w:r w:rsidR="00C474C1">
        <w:t xml:space="preserve"> ? </w:t>
      </w:r>
      <w:r w:rsidR="00C52F4A" w:rsidRPr="00605EB6">
        <w:t>demanda-t-il</w:t>
      </w:r>
      <w:r w:rsidR="00C474C1">
        <w:t>.</w:t>
      </w:r>
    </w:p>
    <w:p w14:paraId="5BA91B35" w14:textId="77777777" w:rsidR="00C474C1" w:rsidRDefault="00C52F4A" w:rsidP="00C52F4A">
      <w:r w:rsidRPr="00605EB6">
        <w:t>Jacques Vaillant fit signe que oui</w:t>
      </w:r>
      <w:r w:rsidR="00C474C1">
        <w:t>.</w:t>
      </w:r>
    </w:p>
    <w:p w14:paraId="7E165525" w14:textId="77777777" w:rsidR="00C474C1" w:rsidRDefault="00C52F4A" w:rsidP="00C52F4A">
      <w:r w:rsidRPr="00605EB6">
        <w:lastRenderedPageBreak/>
        <w:t>Le juge de paix lut à haute voix</w:t>
      </w:r>
      <w:r w:rsidR="00C474C1">
        <w:t>.</w:t>
      </w:r>
    </w:p>
    <w:p w14:paraId="18A5950A" w14:textId="77777777" w:rsidR="00C474C1" w:rsidRDefault="00C52F4A" w:rsidP="00C52F4A">
      <w:r w:rsidRPr="00605EB6">
        <w:t>Une exclamation de surprise</w:t>
      </w:r>
      <w:r w:rsidR="00C474C1">
        <w:t xml:space="preserve">, </w:t>
      </w:r>
      <w:r w:rsidRPr="00605EB6">
        <w:t>cri de douleur en même temps</w:t>
      </w:r>
      <w:r w:rsidR="00C474C1">
        <w:t xml:space="preserve">, </w:t>
      </w:r>
      <w:r w:rsidRPr="00605EB6">
        <w:t>s</w:t>
      </w:r>
      <w:r w:rsidR="00C474C1">
        <w:t>’</w:t>
      </w:r>
      <w:r w:rsidRPr="00605EB6">
        <w:t>échappa de toutes les poitrines</w:t>
      </w:r>
      <w:r w:rsidR="00C474C1">
        <w:t>.</w:t>
      </w:r>
    </w:p>
    <w:p w14:paraId="5285FD09" w14:textId="77777777" w:rsidR="00C474C1" w:rsidRDefault="00C52F4A" w:rsidP="00C52F4A">
      <w:r w:rsidRPr="00605EB6">
        <w:t>Pour Jacques Vaillant</w:t>
      </w:r>
      <w:r w:rsidR="00C474C1">
        <w:t xml:space="preserve">, </w:t>
      </w:r>
      <w:r w:rsidRPr="00605EB6">
        <w:t>le juge de paix et les autres</w:t>
      </w:r>
      <w:r w:rsidR="00C474C1">
        <w:t xml:space="preserve">, </w:t>
      </w:r>
      <w:r w:rsidRPr="00605EB6">
        <w:t>tout était enfin expliqué</w:t>
      </w:r>
      <w:r w:rsidR="00C474C1">
        <w:t>.</w:t>
      </w:r>
    </w:p>
    <w:p w14:paraId="07437344" w14:textId="77EF0F3D" w:rsidR="00C474C1" w:rsidRDefault="0094609C" w:rsidP="00C52F4A">
      <w:r>
        <w:t>— </w:t>
      </w:r>
      <w:r w:rsidR="00C52F4A" w:rsidRPr="00605EB6">
        <w:t>Le misérable</w:t>
      </w:r>
      <w:r w:rsidR="00C474C1">
        <w:t xml:space="preserve">, </w:t>
      </w:r>
      <w:r w:rsidR="00C52F4A" w:rsidRPr="00605EB6">
        <w:t>l</w:t>
      </w:r>
      <w:r w:rsidR="00C474C1">
        <w:t>’</w:t>
      </w:r>
      <w:r w:rsidR="00C52F4A" w:rsidRPr="00605EB6">
        <w:t>infâme</w:t>
      </w:r>
      <w:r w:rsidR="00C474C1">
        <w:t xml:space="preserve"> ! </w:t>
      </w:r>
      <w:r w:rsidR="00C52F4A" w:rsidRPr="00605EB6">
        <w:t>exclama Jacques</w:t>
      </w:r>
      <w:r w:rsidR="00C474C1">
        <w:t xml:space="preserve">, </w:t>
      </w:r>
      <w:r w:rsidR="00C52F4A" w:rsidRPr="00605EB6">
        <w:t>voilà sa reconnaissance pour les bienfaits</w:t>
      </w:r>
      <w:r w:rsidR="00C474C1">
        <w:t xml:space="preserve"> !… </w:t>
      </w:r>
      <w:r w:rsidR="00C52F4A" w:rsidRPr="00605EB6">
        <w:t>Il a causé la mort de ma chère Catherine</w:t>
      </w:r>
      <w:r w:rsidR="00C474C1">
        <w:t xml:space="preserve">, </w:t>
      </w:r>
      <w:r w:rsidR="00C52F4A" w:rsidRPr="00605EB6">
        <w:t>et aujourd</w:t>
      </w:r>
      <w:r w:rsidR="00C474C1">
        <w:t>’</w:t>
      </w:r>
      <w:r w:rsidR="00C52F4A" w:rsidRPr="00605EB6">
        <w:t>hui c</w:t>
      </w:r>
      <w:r w:rsidR="00C474C1">
        <w:t>’</w:t>
      </w:r>
      <w:r w:rsidR="00C52F4A" w:rsidRPr="00605EB6">
        <w:t>est Jeanne</w:t>
      </w:r>
      <w:r w:rsidR="00C474C1">
        <w:t xml:space="preserve">, </w:t>
      </w:r>
      <w:r w:rsidR="00C52F4A" w:rsidRPr="00605EB6">
        <w:t>c</w:t>
      </w:r>
      <w:r w:rsidR="00C474C1">
        <w:t>’</w:t>
      </w:r>
      <w:r w:rsidR="00C52F4A" w:rsidRPr="00605EB6">
        <w:t>est ma fille</w:t>
      </w:r>
      <w:r w:rsidR="00C474C1">
        <w:t xml:space="preserve"> !… </w:t>
      </w:r>
      <w:r w:rsidR="00C52F4A" w:rsidRPr="00605EB6">
        <w:t>Ma pauvre enfant</w:t>
      </w:r>
      <w:r w:rsidR="00C474C1">
        <w:t xml:space="preserve"> !… </w:t>
      </w:r>
      <w:r w:rsidR="00C52F4A" w:rsidRPr="00605EB6">
        <w:t>Le jour où Catherine lui a rendu la liberté</w:t>
      </w:r>
      <w:r w:rsidR="00C474C1">
        <w:t xml:space="preserve">, </w:t>
      </w:r>
      <w:r w:rsidR="00C52F4A" w:rsidRPr="00605EB6">
        <w:t>je lui ai dit</w:t>
      </w:r>
      <w:r w:rsidR="00C474C1">
        <w:t> : « </w:t>
      </w:r>
      <w:r w:rsidR="00C52F4A" w:rsidRPr="00605EB6">
        <w:t>Pourvu que nous n</w:t>
      </w:r>
      <w:r w:rsidR="00C474C1">
        <w:t>’</w:t>
      </w:r>
      <w:r w:rsidR="00C52F4A" w:rsidRPr="00605EB6">
        <w:t>ayons pas à nous en repentir</w:t>
      </w:r>
      <w:r w:rsidR="00C474C1">
        <w:t> ! »</w:t>
      </w:r>
      <w:r w:rsidR="00C52F4A" w:rsidRPr="00605EB6">
        <w:t xml:space="preserve"> C</w:t>
      </w:r>
      <w:r w:rsidR="00C474C1">
        <w:t>’</w:t>
      </w:r>
      <w:r w:rsidR="00C52F4A" w:rsidRPr="00605EB6">
        <w:t>était le pressentiment de ce qui devait arriver</w:t>
      </w:r>
      <w:r w:rsidR="00C474C1">
        <w:t xml:space="preserve">. </w:t>
      </w:r>
      <w:r w:rsidR="00C52F4A" w:rsidRPr="00605EB6">
        <w:t>Oh</w:t>
      </w:r>
      <w:r w:rsidR="00C474C1">
        <w:t xml:space="preserve"> ! </w:t>
      </w:r>
      <w:r w:rsidR="00C52F4A" w:rsidRPr="00605EB6">
        <w:t>le monstre</w:t>
      </w:r>
      <w:r w:rsidR="00C474C1">
        <w:t xml:space="preserve">, </w:t>
      </w:r>
      <w:r w:rsidR="00C52F4A" w:rsidRPr="00605EB6">
        <w:t>le monstre</w:t>
      </w:r>
      <w:r w:rsidR="00C474C1">
        <w:t> !</w:t>
      </w:r>
    </w:p>
    <w:p w14:paraId="2688C4D5" w14:textId="77777777" w:rsidR="00C474C1" w:rsidRDefault="00C52F4A" w:rsidP="00C52F4A">
      <w:r w:rsidRPr="00605EB6">
        <w:t>Il laissa tomber sa tête dans ses mains et sanglota</w:t>
      </w:r>
      <w:r w:rsidR="00C474C1">
        <w:t>.</w:t>
      </w:r>
    </w:p>
    <w:p w14:paraId="114B9D75" w14:textId="77777777" w:rsidR="00C474C1" w:rsidRDefault="00C52F4A" w:rsidP="00C52F4A">
      <w:r w:rsidRPr="00605EB6">
        <w:t>Les autres</w:t>
      </w:r>
      <w:r w:rsidR="00C474C1">
        <w:t xml:space="preserve">, </w:t>
      </w:r>
      <w:r w:rsidRPr="00605EB6">
        <w:t>les yeux mouillés de larmes</w:t>
      </w:r>
      <w:r w:rsidR="00C474C1">
        <w:t xml:space="preserve">, </w:t>
      </w:r>
      <w:r w:rsidRPr="00605EB6">
        <w:t>le regardaient avec une profonde compassion</w:t>
      </w:r>
      <w:r w:rsidR="00C474C1">
        <w:t>.</w:t>
      </w:r>
    </w:p>
    <w:p w14:paraId="7B8AAA9D" w14:textId="77777777" w:rsidR="00C474C1" w:rsidRDefault="00C52F4A" w:rsidP="00C52F4A">
      <w:r w:rsidRPr="00605EB6">
        <w:t>Il y eut un long silence</w:t>
      </w:r>
      <w:r w:rsidR="00C474C1">
        <w:t>.</w:t>
      </w:r>
    </w:p>
    <w:p w14:paraId="1584E06A" w14:textId="126F3D20" w:rsidR="00C474C1" w:rsidRDefault="0094609C" w:rsidP="00C52F4A">
      <w:r>
        <w:t>— </w:t>
      </w:r>
      <w:r w:rsidR="00C52F4A" w:rsidRPr="00605EB6">
        <w:t>Il faut absolument qu</w:t>
      </w:r>
      <w:r w:rsidR="00C474C1">
        <w:t>’</w:t>
      </w:r>
      <w:r w:rsidR="00C52F4A" w:rsidRPr="00605EB6">
        <w:t>on s</w:t>
      </w:r>
      <w:r w:rsidR="00C474C1">
        <w:t>’</w:t>
      </w:r>
      <w:r w:rsidR="00C52F4A" w:rsidRPr="00605EB6">
        <w:t>empare de cet homme</w:t>
      </w:r>
      <w:r w:rsidR="00C474C1">
        <w:t xml:space="preserve">, </w:t>
      </w:r>
      <w:r w:rsidR="00C52F4A" w:rsidRPr="00605EB6">
        <w:t>dit le juge de paix</w:t>
      </w:r>
      <w:r w:rsidR="00C474C1">
        <w:t>.</w:t>
      </w:r>
    </w:p>
    <w:p w14:paraId="5340E0E1" w14:textId="27074F36" w:rsidR="00C474C1" w:rsidRDefault="0094609C" w:rsidP="00C52F4A">
      <w:r>
        <w:t>— </w:t>
      </w:r>
      <w:r w:rsidR="00C52F4A" w:rsidRPr="00605EB6">
        <w:t>Ce sera difficile</w:t>
      </w:r>
      <w:r w:rsidR="00C474C1">
        <w:t xml:space="preserve">, </w:t>
      </w:r>
      <w:r w:rsidR="00C52F4A" w:rsidRPr="00605EB6">
        <w:t>répliqua l</w:t>
      </w:r>
      <w:r w:rsidR="00C474C1">
        <w:t>’</w:t>
      </w:r>
      <w:r w:rsidR="00C52F4A" w:rsidRPr="00605EB6">
        <w:t>adjoint</w:t>
      </w:r>
      <w:r w:rsidR="00C474C1">
        <w:t>.</w:t>
      </w:r>
    </w:p>
    <w:p w14:paraId="49679AFA" w14:textId="07455D0D" w:rsidR="00C474C1" w:rsidRDefault="0094609C" w:rsidP="00C52F4A">
      <w:r>
        <w:t>— </w:t>
      </w:r>
      <w:r w:rsidR="00C52F4A" w:rsidRPr="00605EB6">
        <w:t>Qui s</w:t>
      </w:r>
      <w:r w:rsidR="00C474C1">
        <w:t>’</w:t>
      </w:r>
      <w:r w:rsidR="00C52F4A" w:rsidRPr="00605EB6">
        <w:t>en chargera</w:t>
      </w:r>
      <w:r w:rsidR="00C474C1">
        <w:t xml:space="preserve"> ? </w:t>
      </w:r>
      <w:r w:rsidR="00C52F4A" w:rsidRPr="00605EB6">
        <w:t>fit le garde champêtre</w:t>
      </w:r>
      <w:r w:rsidR="00C474C1">
        <w:t xml:space="preserve"> ; </w:t>
      </w:r>
      <w:r w:rsidR="00C52F4A" w:rsidRPr="00605EB6">
        <w:t>on nous a pris nos gendarmes</w:t>
      </w:r>
      <w:r w:rsidR="00C474C1">
        <w:t>.</w:t>
      </w:r>
    </w:p>
    <w:p w14:paraId="7C25BEBB" w14:textId="6C20D291" w:rsidR="00C474C1" w:rsidRDefault="0094609C" w:rsidP="00C52F4A">
      <w:r>
        <w:t>— </w:t>
      </w:r>
      <w:r w:rsidR="00C52F4A" w:rsidRPr="00605EB6">
        <w:t>D</w:t>
      </w:r>
      <w:r w:rsidR="00C474C1">
        <w:t>’</w:t>
      </w:r>
      <w:r w:rsidR="00C52F4A" w:rsidRPr="00605EB6">
        <w:t>ailleurs</w:t>
      </w:r>
      <w:r w:rsidR="00C474C1">
        <w:t xml:space="preserve">, </w:t>
      </w:r>
      <w:r w:rsidR="00C52F4A" w:rsidRPr="00605EB6">
        <w:t>dit Jacques Vaillant</w:t>
      </w:r>
      <w:r w:rsidR="00C474C1">
        <w:t xml:space="preserve">, </w:t>
      </w:r>
      <w:r w:rsidR="00C52F4A" w:rsidRPr="00605EB6">
        <w:t>sortant de sa torpeur</w:t>
      </w:r>
      <w:r w:rsidR="00C474C1">
        <w:t xml:space="preserve">, </w:t>
      </w:r>
      <w:r w:rsidR="00C52F4A" w:rsidRPr="00605EB6">
        <w:t>il échappera au châtiment qu</w:t>
      </w:r>
      <w:r w:rsidR="00C474C1">
        <w:t>’</w:t>
      </w:r>
      <w:r w:rsidR="00C52F4A" w:rsidRPr="00605EB6">
        <w:t>il a mérité</w:t>
      </w:r>
      <w:r w:rsidR="00C474C1">
        <w:t xml:space="preserve"> ; </w:t>
      </w:r>
      <w:r w:rsidR="00C52F4A" w:rsidRPr="00605EB6">
        <w:t>on ne verra en lui que ce qu</w:t>
      </w:r>
      <w:r w:rsidR="00C474C1">
        <w:t>’</w:t>
      </w:r>
      <w:r w:rsidR="00C52F4A" w:rsidRPr="00605EB6">
        <w:t>il est</w:t>
      </w:r>
      <w:r w:rsidR="00C474C1">
        <w:t xml:space="preserve">, </w:t>
      </w:r>
      <w:r w:rsidR="00C52F4A" w:rsidRPr="00605EB6">
        <w:t>un misérable sauvage</w:t>
      </w:r>
      <w:r w:rsidR="00C474C1">
        <w:t xml:space="preserve">, </w:t>
      </w:r>
      <w:r w:rsidR="00C52F4A" w:rsidRPr="00605EB6">
        <w:t>une brute</w:t>
      </w:r>
      <w:r w:rsidR="00C474C1">
        <w:t xml:space="preserve">, </w:t>
      </w:r>
      <w:r w:rsidR="00C52F4A" w:rsidRPr="00605EB6">
        <w:t>et on le déclarera irresponsable</w:t>
      </w:r>
      <w:r w:rsidR="00C474C1">
        <w:t>.</w:t>
      </w:r>
    </w:p>
    <w:p w14:paraId="2988E3AB" w14:textId="688E1314" w:rsidR="00C474C1" w:rsidRDefault="0094609C" w:rsidP="00C52F4A">
      <w:r>
        <w:t>— </w:t>
      </w:r>
      <w:r w:rsidR="00C52F4A" w:rsidRPr="00605EB6">
        <w:t>C</w:t>
      </w:r>
      <w:r w:rsidR="00C474C1">
        <w:t>’</w:t>
      </w:r>
      <w:r w:rsidR="00C52F4A" w:rsidRPr="00605EB6">
        <w:t>est à prévoir</w:t>
      </w:r>
      <w:r w:rsidR="00C474C1">
        <w:t xml:space="preserve">, </w:t>
      </w:r>
      <w:r w:rsidR="00C52F4A" w:rsidRPr="00605EB6">
        <w:t>répondit le juge de paix</w:t>
      </w:r>
      <w:r w:rsidR="00C474C1">
        <w:t xml:space="preserve"> ; </w:t>
      </w:r>
      <w:r w:rsidR="00C52F4A" w:rsidRPr="00605EB6">
        <w:t>cependant</w:t>
      </w:r>
      <w:r w:rsidR="00C474C1">
        <w:t xml:space="preserve">, </w:t>
      </w:r>
      <w:r w:rsidR="00C52F4A" w:rsidRPr="00605EB6">
        <w:t>monsieur le maire</w:t>
      </w:r>
      <w:r w:rsidR="00C474C1">
        <w:t xml:space="preserve">, </w:t>
      </w:r>
      <w:r w:rsidR="00C52F4A" w:rsidRPr="00605EB6">
        <w:t xml:space="preserve">on ne peut lui laisser plus longtemps sa </w:t>
      </w:r>
      <w:r w:rsidR="00C52F4A" w:rsidRPr="00605EB6">
        <w:lastRenderedPageBreak/>
        <w:t>liberté</w:t>
      </w:r>
      <w:r w:rsidR="00C474C1">
        <w:t xml:space="preserve">. </w:t>
      </w:r>
      <w:r w:rsidR="00C52F4A" w:rsidRPr="00605EB6">
        <w:t>Il faut absolument que nous délivrions la contrée d</w:t>
      </w:r>
      <w:r w:rsidR="00C474C1">
        <w:t>’</w:t>
      </w:r>
      <w:r w:rsidR="00C52F4A" w:rsidRPr="00605EB6">
        <w:t>un être aussi dangereux</w:t>
      </w:r>
      <w:r w:rsidR="00C474C1">
        <w:t xml:space="preserve">. </w:t>
      </w:r>
      <w:r w:rsidR="00C52F4A" w:rsidRPr="00605EB6">
        <w:t>Son crime de la nuit dernière nous impose le devoir de l</w:t>
      </w:r>
      <w:r w:rsidR="00C474C1">
        <w:t>’</w:t>
      </w:r>
      <w:r w:rsidR="00C52F4A" w:rsidRPr="00605EB6">
        <w:t>empêcher d</w:t>
      </w:r>
      <w:r w:rsidR="00C474C1">
        <w:t>’</w:t>
      </w:r>
      <w:r w:rsidR="00C52F4A" w:rsidRPr="00605EB6">
        <w:t>en commettre d</w:t>
      </w:r>
      <w:r w:rsidR="00C474C1">
        <w:t>’</w:t>
      </w:r>
      <w:r w:rsidR="00C52F4A" w:rsidRPr="00605EB6">
        <w:t>autres</w:t>
      </w:r>
      <w:r w:rsidR="00C474C1">
        <w:t>.</w:t>
      </w:r>
    </w:p>
    <w:p w14:paraId="366C87F7" w14:textId="75E117D8" w:rsidR="00C474C1" w:rsidRDefault="0094609C" w:rsidP="00C52F4A">
      <w:r>
        <w:t>— </w:t>
      </w:r>
      <w:r w:rsidR="00C52F4A" w:rsidRPr="00605EB6">
        <w:t>Mais je ne m</w:t>
      </w:r>
      <w:r w:rsidR="00C474C1">
        <w:t>’</w:t>
      </w:r>
      <w:r w:rsidR="00C52F4A" w:rsidRPr="00605EB6">
        <w:t>oppose pas à ce qu</w:t>
      </w:r>
      <w:r w:rsidR="00C474C1">
        <w:t>’</w:t>
      </w:r>
      <w:r w:rsidR="00C52F4A" w:rsidRPr="00605EB6">
        <w:t>on le prenne</w:t>
      </w:r>
      <w:r w:rsidR="00C474C1">
        <w:t xml:space="preserve"> ; </w:t>
      </w:r>
      <w:r w:rsidR="00C52F4A" w:rsidRPr="00605EB6">
        <w:t>qu</w:t>
      </w:r>
      <w:r w:rsidR="00C474C1">
        <w:t>’</w:t>
      </w:r>
      <w:r w:rsidR="00C52F4A" w:rsidRPr="00605EB6">
        <w:t>on l</w:t>
      </w:r>
      <w:r w:rsidR="00C474C1">
        <w:t>’</w:t>
      </w:r>
      <w:r w:rsidR="00C52F4A" w:rsidRPr="00605EB6">
        <w:t>enchaîne comme un loup enragé et qu</w:t>
      </w:r>
      <w:r w:rsidR="00C474C1">
        <w:t>’</w:t>
      </w:r>
      <w:r w:rsidR="00C52F4A" w:rsidRPr="00605EB6">
        <w:t>on le traîne dans un cachot</w:t>
      </w:r>
      <w:r w:rsidR="00C474C1">
        <w:t xml:space="preserve"> ! </w:t>
      </w:r>
      <w:r w:rsidR="00C52F4A" w:rsidRPr="00605EB6">
        <w:t>s</w:t>
      </w:r>
      <w:r w:rsidR="00C474C1">
        <w:t>’</w:t>
      </w:r>
      <w:r w:rsidR="00C52F4A" w:rsidRPr="00605EB6">
        <w:t>écria le maire avec fureur</w:t>
      </w:r>
      <w:r w:rsidR="00C474C1">
        <w:t>.</w:t>
      </w:r>
    </w:p>
    <w:p w14:paraId="737C8269" w14:textId="77777777" w:rsidR="00C474C1" w:rsidRDefault="00C52F4A" w:rsidP="00C52F4A">
      <w:r w:rsidRPr="00605EB6">
        <w:t>Il ajouta avec plus de calme</w:t>
      </w:r>
      <w:r w:rsidR="00C474C1">
        <w:t> :</w:t>
      </w:r>
    </w:p>
    <w:p w14:paraId="4F008826" w14:textId="19BC3F23" w:rsidR="00C474C1" w:rsidRDefault="0094609C" w:rsidP="00C52F4A">
      <w:r>
        <w:t>— </w:t>
      </w:r>
      <w:r w:rsidR="00C52F4A" w:rsidRPr="00605EB6">
        <w:t>Je suis tout entier à ma douleur</w:t>
      </w:r>
      <w:r w:rsidR="00C474C1">
        <w:t xml:space="preserve">, </w:t>
      </w:r>
      <w:r w:rsidR="00C52F4A" w:rsidRPr="00605EB6">
        <w:t>monsieur le juge de paix</w:t>
      </w:r>
      <w:r w:rsidR="00C474C1">
        <w:t xml:space="preserve">, </w:t>
      </w:r>
      <w:r w:rsidR="00C52F4A" w:rsidRPr="00605EB6">
        <w:t>j</w:t>
      </w:r>
      <w:r w:rsidR="00C474C1">
        <w:t>’</w:t>
      </w:r>
      <w:r w:rsidR="00C52F4A" w:rsidRPr="00605EB6">
        <w:t>ai la fièvre au cerveau</w:t>
      </w:r>
      <w:r w:rsidR="00C474C1">
        <w:t xml:space="preserve">. </w:t>
      </w:r>
      <w:r w:rsidR="00C52F4A" w:rsidRPr="00605EB6">
        <w:t>À vous de voir ce qu</w:t>
      </w:r>
      <w:r w:rsidR="00C474C1">
        <w:t>’</w:t>
      </w:r>
      <w:r w:rsidR="00C52F4A" w:rsidRPr="00605EB6">
        <w:t>il est urgent et utile de faire</w:t>
      </w:r>
      <w:r w:rsidR="00C474C1">
        <w:t xml:space="preserve">. </w:t>
      </w:r>
      <w:r w:rsidR="00C52F4A" w:rsidRPr="00605EB6">
        <w:t>Agissez</w:t>
      </w:r>
      <w:r w:rsidR="00C474C1">
        <w:t xml:space="preserve">, </w:t>
      </w:r>
      <w:r w:rsidR="00C52F4A" w:rsidRPr="00605EB6">
        <w:t>je ne m</w:t>
      </w:r>
      <w:r w:rsidR="00C474C1">
        <w:t>’</w:t>
      </w:r>
      <w:r w:rsidR="00C52F4A" w:rsidRPr="00605EB6">
        <w:t>oppose à rien</w:t>
      </w:r>
      <w:r w:rsidR="00C474C1">
        <w:t xml:space="preserve">, </w:t>
      </w:r>
      <w:r w:rsidR="00C52F4A" w:rsidRPr="00605EB6">
        <w:t>j</w:t>
      </w:r>
      <w:r w:rsidR="00C474C1">
        <w:t>’</w:t>
      </w:r>
      <w:r w:rsidR="00C52F4A" w:rsidRPr="00605EB6">
        <w:t>approuve tout</w:t>
      </w:r>
      <w:r w:rsidR="00C474C1">
        <w:t>.</w:t>
      </w:r>
    </w:p>
    <w:p w14:paraId="14B2F9FD" w14:textId="77777777" w:rsidR="00C474C1" w:rsidRDefault="00C474C1" w:rsidP="00C52F4A">
      <w:r>
        <w:t>» </w:t>
      </w:r>
      <w:r w:rsidR="00C52F4A" w:rsidRPr="00605EB6">
        <w:t>Hélas</w:t>
      </w:r>
      <w:r>
        <w:t xml:space="preserve"> ! </w:t>
      </w:r>
      <w:r w:rsidR="00C52F4A" w:rsidRPr="00605EB6">
        <w:t>continua-t-il d</w:t>
      </w:r>
      <w:r>
        <w:t>’</w:t>
      </w:r>
      <w:r w:rsidR="00C52F4A" w:rsidRPr="00605EB6">
        <w:t>un ton navrant</w:t>
      </w:r>
      <w:r>
        <w:t xml:space="preserve">, </w:t>
      </w:r>
      <w:r w:rsidR="00C52F4A" w:rsidRPr="00605EB6">
        <w:t>maintenant je ne suis plus rien</w:t>
      </w:r>
      <w:r>
        <w:t xml:space="preserve"> ; </w:t>
      </w:r>
      <w:r w:rsidR="00C52F4A" w:rsidRPr="00605EB6">
        <w:t>oui</w:t>
      </w:r>
      <w:r>
        <w:t xml:space="preserve">, </w:t>
      </w:r>
      <w:r w:rsidR="00C52F4A" w:rsidRPr="00605EB6">
        <w:t>je suis un homme perdu</w:t>
      </w:r>
      <w:r>
        <w:t xml:space="preserve"> ; </w:t>
      </w:r>
      <w:r w:rsidR="00C52F4A" w:rsidRPr="00605EB6">
        <w:t>il me semble que</w:t>
      </w:r>
      <w:r>
        <w:t xml:space="preserve">, </w:t>
      </w:r>
      <w:r w:rsidR="00C52F4A" w:rsidRPr="00605EB6">
        <w:t>déjà</w:t>
      </w:r>
      <w:r>
        <w:t xml:space="preserve">, </w:t>
      </w:r>
      <w:r w:rsidR="00C52F4A" w:rsidRPr="00605EB6">
        <w:t>je ne suis plus qu</w:t>
      </w:r>
      <w:r>
        <w:t>’</w:t>
      </w:r>
      <w:r w:rsidR="00C52F4A" w:rsidRPr="00605EB6">
        <w:t>un cadavre</w:t>
      </w:r>
      <w:r>
        <w:t>.</w:t>
      </w:r>
    </w:p>
    <w:p w14:paraId="29CB0A44" w14:textId="4A5FAFC6" w:rsidR="00C474C1" w:rsidRDefault="0094609C" w:rsidP="00C52F4A">
      <w:r>
        <w:t>— </w:t>
      </w:r>
      <w:r w:rsidR="00C52F4A" w:rsidRPr="00605EB6">
        <w:t>Jacques</w:t>
      </w:r>
      <w:r w:rsidR="00C474C1">
        <w:t xml:space="preserve">, </w:t>
      </w:r>
      <w:r w:rsidR="00C52F4A" w:rsidRPr="00605EB6">
        <w:t>mon ami</w:t>
      </w:r>
      <w:r w:rsidR="00C474C1">
        <w:t xml:space="preserve">, </w:t>
      </w:r>
      <w:r w:rsidR="00C52F4A" w:rsidRPr="00605EB6">
        <w:t>dit le juge de paix d</w:t>
      </w:r>
      <w:r w:rsidR="00C474C1">
        <w:t>’</w:t>
      </w:r>
      <w:r w:rsidR="00C52F4A" w:rsidRPr="00605EB6">
        <w:t>une voix émue</w:t>
      </w:r>
      <w:r w:rsidR="00C474C1">
        <w:t xml:space="preserve">, </w:t>
      </w:r>
      <w:r w:rsidR="00C52F4A" w:rsidRPr="00605EB6">
        <w:t>en saisissant la main du vieillard</w:t>
      </w:r>
      <w:r w:rsidR="00C474C1">
        <w:t xml:space="preserve">, </w:t>
      </w:r>
      <w:r w:rsidR="00C52F4A" w:rsidRPr="00605EB6">
        <w:t>pourquoi n</w:t>
      </w:r>
      <w:r w:rsidR="00C474C1">
        <w:t>’</w:t>
      </w:r>
      <w:r w:rsidR="00C52F4A" w:rsidRPr="00605EB6">
        <w:t>espéreriez-vous pas</w:t>
      </w:r>
      <w:r w:rsidR="00C474C1">
        <w:t xml:space="preserve"> ? </w:t>
      </w:r>
      <w:r w:rsidR="00C52F4A" w:rsidRPr="00605EB6">
        <w:t>Jeanne n</w:t>
      </w:r>
      <w:r w:rsidR="00C474C1">
        <w:t>’</w:t>
      </w:r>
      <w:r w:rsidR="00C52F4A" w:rsidRPr="00605EB6">
        <w:t>a peut-être pas mis à exécution</w:t>
      </w:r>
      <w:r w:rsidR="00C474C1">
        <w:t xml:space="preserve">, </w:t>
      </w:r>
      <w:r w:rsidR="00C52F4A" w:rsidRPr="00605EB6">
        <w:t>son fatal projet</w:t>
      </w:r>
      <w:r w:rsidR="00C474C1">
        <w:t>.</w:t>
      </w:r>
    </w:p>
    <w:p w14:paraId="0A02CB18" w14:textId="77777777" w:rsidR="00C474C1" w:rsidRDefault="00C52F4A" w:rsidP="00C52F4A">
      <w:r w:rsidRPr="00605EB6">
        <w:t>Jacques Vaillant secoua lentement la tête</w:t>
      </w:r>
      <w:r w:rsidR="00C474C1">
        <w:t>.</w:t>
      </w:r>
    </w:p>
    <w:p w14:paraId="3EA87432" w14:textId="65EFD53E" w:rsidR="00C474C1" w:rsidRDefault="0094609C" w:rsidP="00C52F4A">
      <w:r>
        <w:t>— </w:t>
      </w:r>
      <w:r w:rsidR="00C52F4A" w:rsidRPr="00605EB6">
        <w:t>Je la connais</w:t>
      </w:r>
      <w:r w:rsidR="00C474C1">
        <w:t xml:space="preserve">, </w:t>
      </w:r>
      <w:r w:rsidR="00C52F4A" w:rsidRPr="00605EB6">
        <w:t>répliqua-t-il</w:t>
      </w:r>
      <w:r w:rsidR="00C474C1">
        <w:t xml:space="preserve">, </w:t>
      </w:r>
      <w:r w:rsidR="00C52F4A" w:rsidRPr="00605EB6">
        <w:t>Jeanne est morte</w:t>
      </w:r>
      <w:r w:rsidR="00C474C1">
        <w:t> !</w:t>
      </w:r>
    </w:p>
    <w:p w14:paraId="2E6B36AC" w14:textId="28361AA2" w:rsidR="00C52F4A" w:rsidRPr="00605EB6" w:rsidRDefault="00C52F4A" w:rsidP="00C474C1">
      <w:pPr>
        <w:pStyle w:val="Titre2"/>
      </w:pPr>
      <w:bookmarkStart w:id="32" w:name="_Toc197617878"/>
      <w:r w:rsidRPr="00605EB6">
        <w:lastRenderedPageBreak/>
        <w:t>XIX</w:t>
      </w:r>
      <w:r w:rsidRPr="00605EB6">
        <w:br/>
      </w:r>
      <w:r w:rsidRPr="00605EB6">
        <w:br/>
        <w:t>COMMENT JEAN LOUP</w:t>
      </w:r>
      <w:r w:rsidR="00C474C1">
        <w:t xml:space="preserve">, </w:t>
      </w:r>
      <w:r w:rsidRPr="00605EB6">
        <w:t>AVEC QUATRE MOTS</w:t>
      </w:r>
      <w:r w:rsidR="00C474C1">
        <w:t xml:space="preserve">, </w:t>
      </w:r>
      <w:r w:rsidRPr="00605EB6">
        <w:t>FAIT UN LONG RÉCIT</w:t>
      </w:r>
      <w:bookmarkEnd w:id="32"/>
    </w:p>
    <w:p w14:paraId="44A053DE" w14:textId="77777777" w:rsidR="00C474C1" w:rsidRDefault="00C52F4A" w:rsidP="00C52F4A">
      <w:r w:rsidRPr="00605EB6">
        <w:t>Ces lugubres paroles de Jacques Vaillant furent suivies d</w:t>
      </w:r>
      <w:r w:rsidR="00C474C1">
        <w:t>’</w:t>
      </w:r>
      <w:r w:rsidRPr="00605EB6">
        <w:t>un nouveau et morne silence</w:t>
      </w:r>
      <w:r w:rsidR="00C474C1">
        <w:t>.</w:t>
      </w:r>
    </w:p>
    <w:p w14:paraId="0012175C" w14:textId="42549834" w:rsidR="00C474C1" w:rsidRDefault="0094609C" w:rsidP="00C52F4A">
      <w:r>
        <w:t>— </w:t>
      </w:r>
      <w:r w:rsidR="00C52F4A" w:rsidRPr="00605EB6">
        <w:t>Mais</w:t>
      </w:r>
      <w:r w:rsidR="00C474C1">
        <w:t xml:space="preserve">, </w:t>
      </w:r>
      <w:r w:rsidR="00C52F4A" w:rsidRPr="00605EB6">
        <w:t>reprit le juge de paix</w:t>
      </w:r>
      <w:r w:rsidR="00C474C1">
        <w:t xml:space="preserve">, </w:t>
      </w:r>
      <w:r w:rsidR="00C52F4A" w:rsidRPr="00605EB6">
        <w:t>on a perdu beaucoup de temps</w:t>
      </w:r>
      <w:r w:rsidR="00C474C1">
        <w:t xml:space="preserve"> ; </w:t>
      </w:r>
      <w:r w:rsidR="00C52F4A" w:rsidRPr="00605EB6">
        <w:t>on aurait dû</w:t>
      </w:r>
      <w:r w:rsidR="00C474C1">
        <w:t xml:space="preserve">, </w:t>
      </w:r>
      <w:r w:rsidR="00C52F4A" w:rsidRPr="00605EB6">
        <w:t>déjà</w:t>
      </w:r>
      <w:r w:rsidR="00C474C1">
        <w:t xml:space="preserve">, </w:t>
      </w:r>
      <w:r w:rsidR="00C52F4A" w:rsidRPr="00605EB6">
        <w:t xml:space="preserve">se mettre à la recherche de </w:t>
      </w:r>
      <w:r w:rsidR="009A0CB4" w:rsidRPr="009A0CB4">
        <w:t>M</w:t>
      </w:r>
      <w:r w:rsidR="009A0CB4" w:rsidRPr="009A0CB4">
        <w:rPr>
          <w:vertAlign w:val="superscript"/>
        </w:rPr>
        <w:t>lle</w:t>
      </w:r>
      <w:r w:rsidR="00C474C1">
        <w:t> </w:t>
      </w:r>
      <w:r w:rsidR="00C52F4A" w:rsidRPr="00605EB6">
        <w:t>Jeanne</w:t>
      </w:r>
      <w:r w:rsidR="00C474C1">
        <w:t xml:space="preserve">. </w:t>
      </w:r>
      <w:r w:rsidR="00C52F4A" w:rsidRPr="00605EB6">
        <w:t>Vivante ou morte</w:t>
      </w:r>
      <w:r w:rsidR="00C474C1">
        <w:t xml:space="preserve">, </w:t>
      </w:r>
      <w:r w:rsidR="00C52F4A" w:rsidRPr="00605EB6">
        <w:t>il faut qu</w:t>
      </w:r>
      <w:r w:rsidR="00C474C1">
        <w:t>’</w:t>
      </w:r>
      <w:r w:rsidR="00C52F4A" w:rsidRPr="00605EB6">
        <w:t>on la trouve</w:t>
      </w:r>
      <w:r w:rsidR="00C474C1">
        <w:t> !</w:t>
      </w:r>
    </w:p>
    <w:p w14:paraId="76B58995" w14:textId="77777777" w:rsidR="00C474C1" w:rsidRDefault="00C52F4A" w:rsidP="00C52F4A">
      <w:r w:rsidRPr="00605EB6">
        <w:t>Ces paroles semblèrent ranimer le vieux capitaine</w:t>
      </w:r>
      <w:r w:rsidR="00C474C1">
        <w:t>.</w:t>
      </w:r>
    </w:p>
    <w:p w14:paraId="2850D567" w14:textId="73AF1793" w:rsidR="00C474C1" w:rsidRDefault="0094609C" w:rsidP="00C52F4A">
      <w:r>
        <w:t>— </w:t>
      </w:r>
      <w:r w:rsidR="00C52F4A" w:rsidRPr="00605EB6">
        <w:t>Oui</w:t>
      </w:r>
      <w:r w:rsidR="00C474C1">
        <w:t xml:space="preserve">, </w:t>
      </w:r>
      <w:r w:rsidR="00C52F4A" w:rsidRPr="00605EB6">
        <w:t>dit-il</w:t>
      </w:r>
      <w:r w:rsidR="00C474C1">
        <w:t xml:space="preserve">, </w:t>
      </w:r>
      <w:r w:rsidR="00C52F4A" w:rsidRPr="00605EB6">
        <w:t>en se tournant vers son adjoint</w:t>
      </w:r>
      <w:r w:rsidR="00C474C1">
        <w:t xml:space="preserve">, </w:t>
      </w:r>
      <w:r w:rsidR="00C52F4A" w:rsidRPr="00605EB6">
        <w:t>qu</w:t>
      </w:r>
      <w:r w:rsidR="00C474C1">
        <w:t>’</w:t>
      </w:r>
      <w:r w:rsidR="00C52F4A" w:rsidRPr="00605EB6">
        <w:t>on la cherche</w:t>
      </w:r>
      <w:r w:rsidR="00C474C1">
        <w:t xml:space="preserve">, </w:t>
      </w:r>
      <w:r w:rsidR="00C52F4A" w:rsidRPr="00605EB6">
        <w:t>qu</w:t>
      </w:r>
      <w:r w:rsidR="00C474C1">
        <w:t>’</w:t>
      </w:r>
      <w:r w:rsidR="00C52F4A" w:rsidRPr="00605EB6">
        <w:t>on la cherche partout dans la rivière</w:t>
      </w:r>
      <w:r w:rsidR="00C474C1">
        <w:t> !</w:t>
      </w:r>
    </w:p>
    <w:p w14:paraId="63340274" w14:textId="77777777" w:rsidR="00C474C1" w:rsidRDefault="00C52F4A" w:rsidP="00C52F4A">
      <w:r w:rsidRPr="00605EB6">
        <w:t>Ce dernier mot le fit tressaillir</w:t>
      </w:r>
      <w:r w:rsidR="00C474C1">
        <w:t>.</w:t>
      </w:r>
    </w:p>
    <w:p w14:paraId="3C616BC6" w14:textId="6B58C642" w:rsidR="00C474C1" w:rsidRDefault="0094609C" w:rsidP="00C52F4A">
      <w:r>
        <w:t>— </w:t>
      </w:r>
      <w:r w:rsidR="00C52F4A" w:rsidRPr="00605EB6">
        <w:t>Oh</w:t>
      </w:r>
      <w:r w:rsidR="00C474C1">
        <w:t xml:space="preserve"> ! </w:t>
      </w:r>
      <w:r w:rsidR="00C52F4A" w:rsidRPr="00605EB6">
        <w:t>la destinée</w:t>
      </w:r>
      <w:r w:rsidR="00C474C1">
        <w:t xml:space="preserve">, </w:t>
      </w:r>
      <w:r w:rsidR="00C52F4A" w:rsidRPr="00605EB6">
        <w:t>la destinée</w:t>
      </w:r>
      <w:r w:rsidR="00C474C1">
        <w:t xml:space="preserve"> ! </w:t>
      </w:r>
      <w:r w:rsidR="00C52F4A" w:rsidRPr="00605EB6">
        <w:t>murmura-t-il</w:t>
      </w:r>
      <w:r w:rsidR="00C474C1">
        <w:t xml:space="preserve">. </w:t>
      </w:r>
      <w:r w:rsidR="00C52F4A" w:rsidRPr="00605EB6">
        <w:t>Le père</w:t>
      </w:r>
      <w:r w:rsidR="00C474C1">
        <w:t xml:space="preserve">, </w:t>
      </w:r>
      <w:r w:rsidR="00C52F4A" w:rsidRPr="00605EB6">
        <w:t>la fille</w:t>
      </w:r>
      <w:r w:rsidR="00C474C1">
        <w:t>…</w:t>
      </w:r>
    </w:p>
    <w:p w14:paraId="72F08A12" w14:textId="77777777" w:rsidR="00C474C1" w:rsidRDefault="00C52F4A" w:rsidP="00C52F4A">
      <w:r w:rsidRPr="00605EB6">
        <w:t>On ne comprit pas ce qu</w:t>
      </w:r>
      <w:r w:rsidR="00C474C1">
        <w:t>’</w:t>
      </w:r>
      <w:r w:rsidRPr="00605EB6">
        <w:t>il voulait dire</w:t>
      </w:r>
      <w:r w:rsidR="00C474C1">
        <w:t>.</w:t>
      </w:r>
    </w:p>
    <w:p w14:paraId="0F26F8D1" w14:textId="77777777" w:rsidR="00C474C1" w:rsidRDefault="00C52F4A" w:rsidP="00C52F4A">
      <w:r w:rsidRPr="00605EB6">
        <w:t>Il ajouta</w:t>
      </w:r>
      <w:r w:rsidR="00C474C1">
        <w:t xml:space="preserve">, </w:t>
      </w:r>
      <w:r w:rsidRPr="00605EB6">
        <w:t>se parlant à lui-même</w:t>
      </w:r>
      <w:r w:rsidR="00C474C1">
        <w:t> :</w:t>
      </w:r>
    </w:p>
    <w:p w14:paraId="3443F8B4" w14:textId="6201C45B" w:rsidR="00C474C1" w:rsidRDefault="0094609C" w:rsidP="00C52F4A">
      <w:r>
        <w:t>— </w:t>
      </w:r>
      <w:r w:rsidR="00C52F4A" w:rsidRPr="00605EB6">
        <w:t>Jeanne est l</w:t>
      </w:r>
      <w:r w:rsidR="00C474C1">
        <w:t>’</w:t>
      </w:r>
      <w:r w:rsidR="00C52F4A" w:rsidRPr="00605EB6">
        <w:t>enfant du malheur</w:t>
      </w:r>
      <w:r w:rsidR="00C474C1">
        <w:t> !</w:t>
      </w:r>
    </w:p>
    <w:p w14:paraId="220FDFB4" w14:textId="5FEB521D" w:rsidR="00C474C1" w:rsidRDefault="0094609C" w:rsidP="00C52F4A">
      <w:r>
        <w:t>— </w:t>
      </w:r>
      <w:r w:rsidR="00C52F4A" w:rsidRPr="00605EB6">
        <w:t>Bien que la journée soit déjà avancée</w:t>
      </w:r>
      <w:r w:rsidR="00C474C1">
        <w:t xml:space="preserve">, </w:t>
      </w:r>
      <w:r w:rsidR="00C52F4A" w:rsidRPr="00605EB6">
        <w:t>dit l</w:t>
      </w:r>
      <w:r w:rsidR="00C474C1">
        <w:t>’</w:t>
      </w:r>
      <w:r w:rsidR="00C52F4A" w:rsidRPr="00605EB6">
        <w:t>adjoint</w:t>
      </w:r>
      <w:r w:rsidR="00C474C1">
        <w:t xml:space="preserve">, </w:t>
      </w:r>
      <w:r w:rsidR="00C52F4A" w:rsidRPr="00605EB6">
        <w:t>nous allons commencer les recherches dès ce soir</w:t>
      </w:r>
      <w:r w:rsidR="00C474C1">
        <w:t>.</w:t>
      </w:r>
    </w:p>
    <w:p w14:paraId="334148EF" w14:textId="378C7B1E" w:rsidR="00C474C1" w:rsidRDefault="0094609C" w:rsidP="00C52F4A">
      <w:r>
        <w:t>— </w:t>
      </w:r>
      <w:r w:rsidR="00C52F4A" w:rsidRPr="00605EB6">
        <w:t>Avec tous les hommes de bonne volonté que je vais pouvoir trouver</w:t>
      </w:r>
      <w:r w:rsidR="00C474C1">
        <w:t xml:space="preserve">, </w:t>
      </w:r>
      <w:r w:rsidR="00C52F4A" w:rsidRPr="00605EB6">
        <w:t>ajouta le garde champêtre</w:t>
      </w:r>
      <w:r w:rsidR="00C474C1">
        <w:t>.</w:t>
      </w:r>
    </w:p>
    <w:p w14:paraId="5B8E0B8B" w14:textId="77777777" w:rsidR="00C474C1" w:rsidRDefault="00C52F4A" w:rsidP="00C52F4A">
      <w:r w:rsidRPr="00605EB6">
        <w:t>L</w:t>
      </w:r>
      <w:r w:rsidR="00C474C1">
        <w:t>’</w:t>
      </w:r>
      <w:r w:rsidRPr="00605EB6">
        <w:t>adjoint et lui se retirèrent</w:t>
      </w:r>
      <w:r w:rsidR="00C474C1">
        <w:t>.</w:t>
      </w:r>
    </w:p>
    <w:p w14:paraId="6DDD963F" w14:textId="77777777" w:rsidR="00C474C1" w:rsidRDefault="00C52F4A" w:rsidP="00C52F4A">
      <w:r w:rsidRPr="00605EB6">
        <w:lastRenderedPageBreak/>
        <w:t>Alors</w:t>
      </w:r>
      <w:r w:rsidR="00C474C1">
        <w:t xml:space="preserve">, </w:t>
      </w:r>
      <w:r w:rsidRPr="00605EB6">
        <w:t>entre Jacques Vaillant et le juge de paix</w:t>
      </w:r>
      <w:r w:rsidR="00C474C1">
        <w:t xml:space="preserve">, </w:t>
      </w:r>
      <w:r w:rsidRPr="00605EB6">
        <w:t>il fut décidé que ce dernier instruirait le parquet de l</w:t>
      </w:r>
      <w:r w:rsidR="00C474C1">
        <w:t>’</w:t>
      </w:r>
      <w:r w:rsidRPr="00605EB6">
        <w:t>événement qui frappait si cruellement le maire de Mareille</w:t>
      </w:r>
      <w:r w:rsidR="00C474C1">
        <w:t xml:space="preserve">, </w:t>
      </w:r>
      <w:r w:rsidRPr="00605EB6">
        <w:t>et qu</w:t>
      </w:r>
      <w:r w:rsidR="00C474C1">
        <w:t>’</w:t>
      </w:r>
      <w:r w:rsidRPr="00605EB6">
        <w:t>on lui laisserait prendre l</w:t>
      </w:r>
      <w:r w:rsidR="00C474C1">
        <w:t>’</w:t>
      </w:r>
      <w:r w:rsidRPr="00605EB6">
        <w:t>initiative de telle ou telle mesure qu</w:t>
      </w:r>
      <w:r w:rsidR="00C474C1">
        <w:t>’</w:t>
      </w:r>
      <w:r w:rsidRPr="00605EB6">
        <w:t>il jugerait nécessaire</w:t>
      </w:r>
      <w:r w:rsidR="00C474C1">
        <w:t> !.</w:t>
      </w:r>
    </w:p>
    <w:p w14:paraId="07DF0356" w14:textId="6A1F3520" w:rsidR="00C474C1" w:rsidRDefault="00C52F4A" w:rsidP="00C52F4A">
      <w:r w:rsidRPr="00605EB6">
        <w:t>Après cela</w:t>
      </w:r>
      <w:r w:rsidR="00C474C1">
        <w:t xml:space="preserve">, </w:t>
      </w:r>
      <w:r w:rsidRPr="00605EB6">
        <w:t>ayant serré les mains du malheureux vieillard avec une émotion visible</w:t>
      </w:r>
      <w:r w:rsidR="00C474C1">
        <w:t xml:space="preserve">, </w:t>
      </w:r>
      <w:r w:rsidRPr="00605EB6">
        <w:t xml:space="preserve">le juge de paix se sépara de lui et remonta dans le phaéton de </w:t>
      </w:r>
      <w:r w:rsidR="00C474C1">
        <w:t>M. de </w:t>
      </w:r>
      <w:r w:rsidRPr="00605EB6">
        <w:t>Violaine qui l</w:t>
      </w:r>
      <w:r w:rsidR="00C474C1">
        <w:t>’</w:t>
      </w:r>
      <w:r w:rsidRPr="00605EB6">
        <w:t>eut bientôt transporté au château de Vaucourt</w:t>
      </w:r>
      <w:r w:rsidR="00C474C1">
        <w:t>.</w:t>
      </w:r>
    </w:p>
    <w:p w14:paraId="4F812398" w14:textId="77777777" w:rsidR="00C474C1" w:rsidRDefault="00C52F4A" w:rsidP="00C52F4A">
      <w:r w:rsidRPr="00605EB6">
        <w:t>On l</w:t>
      </w:r>
      <w:r w:rsidR="00C474C1">
        <w:t>’</w:t>
      </w:r>
      <w:r w:rsidRPr="00605EB6">
        <w:t>attendait avec une impatience facile à concevoir</w:t>
      </w:r>
      <w:r w:rsidR="00C474C1">
        <w:t>.</w:t>
      </w:r>
    </w:p>
    <w:p w14:paraId="2158A6AB" w14:textId="77777777" w:rsidR="00C474C1" w:rsidRDefault="00C52F4A" w:rsidP="00C52F4A">
      <w:r w:rsidRPr="00605EB6">
        <w:t>La baronne avait une grande estime pour Jacques Vaillant</w:t>
      </w:r>
      <w:r w:rsidR="00C474C1">
        <w:t xml:space="preserve">, </w:t>
      </w:r>
      <w:r w:rsidRPr="00605EB6">
        <w:t>qui</w:t>
      </w:r>
      <w:r w:rsidR="00C474C1">
        <w:t xml:space="preserve">, </w:t>
      </w:r>
      <w:r w:rsidRPr="00605EB6">
        <w:t>à ses yeux</w:t>
      </w:r>
      <w:r w:rsidR="00C474C1">
        <w:t xml:space="preserve">, </w:t>
      </w:r>
      <w:r w:rsidRPr="00605EB6">
        <w:t>était la plus haute personnification de la loyauté</w:t>
      </w:r>
      <w:r w:rsidR="00C474C1">
        <w:t xml:space="preserve">, </w:t>
      </w:r>
      <w:r w:rsidRPr="00605EB6">
        <w:t>de la droiture</w:t>
      </w:r>
      <w:r w:rsidR="00C474C1">
        <w:t xml:space="preserve">, </w:t>
      </w:r>
      <w:r w:rsidRPr="00605EB6">
        <w:t>de l</w:t>
      </w:r>
      <w:r w:rsidR="00C474C1">
        <w:t>’</w:t>
      </w:r>
      <w:r w:rsidRPr="00605EB6">
        <w:t>honnêteté sous toutes ses formes</w:t>
      </w:r>
      <w:r w:rsidR="00C474C1">
        <w:t xml:space="preserve">. </w:t>
      </w:r>
      <w:r w:rsidRPr="00605EB6">
        <w:t>Comme Suzanne</w:t>
      </w:r>
      <w:r w:rsidR="00C474C1">
        <w:t xml:space="preserve">, </w:t>
      </w:r>
      <w:r w:rsidRPr="00605EB6">
        <w:t>Henriette connaissait Jeanne</w:t>
      </w:r>
      <w:r w:rsidR="00C474C1">
        <w:t xml:space="preserve">, </w:t>
      </w:r>
      <w:r w:rsidRPr="00605EB6">
        <w:t xml:space="preserve">qui était </w:t>
      </w:r>
      <w:r w:rsidR="00B55D76">
        <w:t xml:space="preserve">même </w:t>
      </w:r>
      <w:r w:rsidRPr="00605EB6">
        <w:t>venue deux ou trois fois au château</w:t>
      </w:r>
      <w:r w:rsidR="00C474C1">
        <w:t xml:space="preserve">, </w:t>
      </w:r>
      <w:r w:rsidRPr="00605EB6">
        <w:t>accompagnant son père</w:t>
      </w:r>
      <w:r w:rsidR="00C474C1">
        <w:t>.</w:t>
      </w:r>
    </w:p>
    <w:p w14:paraId="233C9FBF" w14:textId="77777777" w:rsidR="00C474C1" w:rsidRDefault="00C52F4A" w:rsidP="00C52F4A">
      <w:r w:rsidRPr="00605EB6">
        <w:t>Dès que le juge de paix parut</w:t>
      </w:r>
      <w:r w:rsidR="00C474C1">
        <w:t xml:space="preserve">, </w:t>
      </w:r>
      <w:r w:rsidRPr="00605EB6">
        <w:t>les regards ardents se fixèrent sur lui</w:t>
      </w:r>
      <w:r w:rsidR="00C474C1">
        <w:t xml:space="preserve">, </w:t>
      </w:r>
      <w:r w:rsidRPr="00605EB6">
        <w:t>l</w:t>
      </w:r>
      <w:r w:rsidR="00C474C1">
        <w:t>’</w:t>
      </w:r>
      <w:r w:rsidRPr="00605EB6">
        <w:t>interrogeant</w:t>
      </w:r>
      <w:r w:rsidR="00C474C1">
        <w:t>.</w:t>
      </w:r>
    </w:p>
    <w:p w14:paraId="2D74761D" w14:textId="199F51FE" w:rsidR="00C474C1" w:rsidRDefault="0094609C" w:rsidP="00C52F4A">
      <w:r>
        <w:t>— </w:t>
      </w:r>
      <w:r w:rsidR="00C52F4A" w:rsidRPr="00605EB6">
        <w:t>C</w:t>
      </w:r>
      <w:r w:rsidR="00C474C1">
        <w:t>’</w:t>
      </w:r>
      <w:r w:rsidR="00C52F4A" w:rsidRPr="00605EB6">
        <w:t>est épouvantable</w:t>
      </w:r>
      <w:r w:rsidR="00C474C1">
        <w:t xml:space="preserve"> ! </w:t>
      </w:r>
      <w:r w:rsidR="00C52F4A" w:rsidRPr="00605EB6">
        <w:t>dit-il</w:t>
      </w:r>
      <w:r w:rsidR="00C474C1">
        <w:t>.</w:t>
      </w:r>
    </w:p>
    <w:p w14:paraId="33F8DD2D" w14:textId="77777777" w:rsidR="00C474C1" w:rsidRDefault="00C52F4A" w:rsidP="00C52F4A">
      <w:r w:rsidRPr="00605EB6">
        <w:t>Et tout de suite</w:t>
      </w:r>
      <w:r w:rsidR="00C474C1">
        <w:t xml:space="preserve">, </w:t>
      </w:r>
      <w:r w:rsidRPr="00605EB6">
        <w:t>après ce préambule</w:t>
      </w:r>
      <w:r w:rsidR="00C474C1">
        <w:t xml:space="preserve">, </w:t>
      </w:r>
      <w:r w:rsidRPr="00605EB6">
        <w:t xml:space="preserve">il raconta ce que savent </w:t>
      </w:r>
      <w:r w:rsidR="00B55D76">
        <w:t xml:space="preserve">déjà </w:t>
      </w:r>
      <w:r w:rsidRPr="00605EB6">
        <w:t>nos lecteurs</w:t>
      </w:r>
      <w:r w:rsidR="00C474C1">
        <w:t>.</w:t>
      </w:r>
    </w:p>
    <w:p w14:paraId="458A6908" w14:textId="35E813F3" w:rsidR="00C474C1" w:rsidRDefault="0094609C" w:rsidP="00C52F4A">
      <w:r>
        <w:t>— </w:t>
      </w:r>
      <w:r w:rsidR="00C52F4A" w:rsidRPr="00605EB6">
        <w:t>C</w:t>
      </w:r>
      <w:r w:rsidR="00C474C1">
        <w:t>’</w:t>
      </w:r>
      <w:r w:rsidR="00C52F4A" w:rsidRPr="00605EB6">
        <w:t>est impossible</w:t>
      </w:r>
      <w:r w:rsidR="00C474C1">
        <w:t xml:space="preserve"> ! </w:t>
      </w:r>
      <w:r w:rsidR="00C52F4A" w:rsidRPr="00605EB6">
        <w:t>exclama la baronne</w:t>
      </w:r>
      <w:r w:rsidR="00C474C1">
        <w:t>.</w:t>
      </w:r>
    </w:p>
    <w:p w14:paraId="278D636B" w14:textId="23A5E00E" w:rsidR="00C474C1" w:rsidRDefault="0094609C" w:rsidP="00C52F4A">
      <w:r>
        <w:t>— </w:t>
      </w:r>
      <w:r w:rsidR="00C52F4A" w:rsidRPr="00605EB6">
        <w:t>Je pense absolument comme madame la baronne</w:t>
      </w:r>
      <w:r w:rsidR="00C474C1">
        <w:t xml:space="preserve">, </w:t>
      </w:r>
      <w:r w:rsidR="00C52F4A" w:rsidRPr="00605EB6">
        <w:t xml:space="preserve">déclara </w:t>
      </w:r>
      <w:r w:rsidR="00C474C1">
        <w:t>M. de </w:t>
      </w:r>
      <w:r w:rsidR="00C52F4A" w:rsidRPr="00605EB6">
        <w:t>Violaine</w:t>
      </w:r>
      <w:r w:rsidR="00C474C1">
        <w:t xml:space="preserve"> ; </w:t>
      </w:r>
      <w:r w:rsidR="00C52F4A" w:rsidRPr="00605EB6">
        <w:t>il y a erreur</w:t>
      </w:r>
      <w:r w:rsidR="00C474C1">
        <w:t xml:space="preserve">, </w:t>
      </w:r>
      <w:r w:rsidR="00C52F4A" w:rsidRPr="00605EB6">
        <w:t>les apparences trompent souvent</w:t>
      </w:r>
      <w:r w:rsidR="00C474C1">
        <w:t xml:space="preserve"> ; </w:t>
      </w:r>
      <w:r w:rsidR="00C52F4A" w:rsidRPr="00605EB6">
        <w:t>Jean Loup n</w:t>
      </w:r>
      <w:r w:rsidR="00C474C1">
        <w:t>’</w:t>
      </w:r>
      <w:r w:rsidR="00C52F4A" w:rsidRPr="00605EB6">
        <w:t>a pas fait cela</w:t>
      </w:r>
      <w:r w:rsidR="00C474C1">
        <w:t xml:space="preserve">, </w:t>
      </w:r>
      <w:r w:rsidR="00C52F4A" w:rsidRPr="00605EB6">
        <w:t>n</w:t>
      </w:r>
      <w:r w:rsidR="00C474C1">
        <w:t>’</w:t>
      </w:r>
      <w:r w:rsidR="00C52F4A" w:rsidRPr="00605EB6">
        <w:t>a pas pu faire cela</w:t>
      </w:r>
      <w:r w:rsidR="00C474C1">
        <w:t> !</w:t>
      </w:r>
    </w:p>
    <w:p w14:paraId="0A7CF61B" w14:textId="77777777" w:rsidR="00C474C1" w:rsidRDefault="00C52F4A" w:rsidP="00C52F4A">
      <w:r w:rsidRPr="00605EB6">
        <w:t>Suzanne</w:t>
      </w:r>
      <w:r w:rsidR="00C474C1">
        <w:t xml:space="preserve">, </w:t>
      </w:r>
      <w:r w:rsidRPr="00605EB6">
        <w:t>la main sur son front</w:t>
      </w:r>
      <w:r w:rsidR="00C474C1">
        <w:t xml:space="preserve">, </w:t>
      </w:r>
      <w:r w:rsidRPr="00605EB6">
        <w:t>avait l</w:t>
      </w:r>
      <w:r w:rsidR="00C474C1">
        <w:t>’</w:t>
      </w:r>
      <w:r w:rsidRPr="00605EB6">
        <w:t>air de réfléchir</w:t>
      </w:r>
      <w:r w:rsidR="00C474C1">
        <w:t xml:space="preserve"> ; </w:t>
      </w:r>
      <w:r w:rsidRPr="00605EB6">
        <w:t>il lui semblait qu</w:t>
      </w:r>
      <w:r w:rsidR="00C474C1">
        <w:t>’</w:t>
      </w:r>
      <w:r w:rsidRPr="00605EB6">
        <w:t>elle faisait un rêve affreux</w:t>
      </w:r>
      <w:r w:rsidR="00C474C1">
        <w:t>.</w:t>
      </w:r>
    </w:p>
    <w:p w14:paraId="72AFDD4B" w14:textId="77777777" w:rsidR="00C474C1" w:rsidRDefault="00C52F4A" w:rsidP="00C52F4A">
      <w:r w:rsidRPr="00605EB6">
        <w:lastRenderedPageBreak/>
        <w:t>Henriette</w:t>
      </w:r>
      <w:r w:rsidR="00C474C1">
        <w:t xml:space="preserve">, </w:t>
      </w:r>
      <w:r w:rsidRPr="00605EB6">
        <w:t>la tête baissée</w:t>
      </w:r>
      <w:r w:rsidR="00C474C1">
        <w:t xml:space="preserve">, </w:t>
      </w:r>
      <w:r w:rsidRPr="00605EB6">
        <w:t>de grosses larmes dans les yeux</w:t>
      </w:r>
      <w:r w:rsidR="00C474C1">
        <w:t xml:space="preserve">, </w:t>
      </w:r>
      <w:r w:rsidRPr="00605EB6">
        <w:t>était secouée par un tremblement nerveux</w:t>
      </w:r>
      <w:r w:rsidR="00C474C1">
        <w:t>.</w:t>
      </w:r>
    </w:p>
    <w:p w14:paraId="5165B974" w14:textId="6E96B27C" w:rsidR="00C474C1" w:rsidRDefault="00C52F4A" w:rsidP="00C52F4A">
      <w:r w:rsidRPr="00605EB6">
        <w:t>Par égard pour les jeunes filles et pour ne point blesser leurs oreilles</w:t>
      </w:r>
      <w:r w:rsidR="00C474C1">
        <w:t xml:space="preserve">, </w:t>
      </w:r>
      <w:r w:rsidRPr="00605EB6">
        <w:t>le juge de paix avait été très sobre de paroles touchant le crime supposé</w:t>
      </w:r>
      <w:r w:rsidR="00C474C1">
        <w:t xml:space="preserve">, </w:t>
      </w:r>
      <w:r w:rsidRPr="00605EB6">
        <w:t>n</w:t>
      </w:r>
      <w:r w:rsidR="00C474C1">
        <w:t>’</w:t>
      </w:r>
      <w:r w:rsidRPr="00605EB6">
        <w:t>ayant pas à mettre les points sur les</w:t>
      </w:r>
      <w:r w:rsidR="00C474C1">
        <w:t xml:space="preserve"> </w:t>
      </w:r>
      <w:r w:rsidRPr="00605EB6">
        <w:t xml:space="preserve">i pour </w:t>
      </w:r>
      <w:r w:rsidR="00C474C1">
        <w:t>M. de </w:t>
      </w:r>
      <w:r w:rsidRPr="00605EB6">
        <w:t>Violaine et la baronne</w:t>
      </w:r>
      <w:r w:rsidR="00C474C1">
        <w:t xml:space="preserve">. </w:t>
      </w:r>
      <w:r w:rsidRPr="00605EB6">
        <w:t>Malgré cela</w:t>
      </w:r>
      <w:r w:rsidR="00C474C1">
        <w:t xml:space="preserve">, </w:t>
      </w:r>
      <w:r w:rsidRPr="00605EB6">
        <w:t>les deux jeunes filles avaient compris</w:t>
      </w:r>
      <w:r w:rsidR="00C474C1">
        <w:t>.</w:t>
      </w:r>
    </w:p>
    <w:p w14:paraId="7DFB20FA" w14:textId="35F71B85" w:rsidR="00C474C1" w:rsidRDefault="0094609C" w:rsidP="00C52F4A">
      <w:r>
        <w:t>— </w:t>
      </w:r>
      <w:r w:rsidR="00C52F4A" w:rsidRPr="00605EB6">
        <w:t>Monsieur le juge de paix</w:t>
      </w:r>
      <w:r w:rsidR="00C474C1">
        <w:t xml:space="preserve">, </w:t>
      </w:r>
      <w:r w:rsidR="00C52F4A" w:rsidRPr="00605EB6">
        <w:t xml:space="preserve">reprit </w:t>
      </w:r>
      <w:r w:rsidR="009A0CB4" w:rsidRPr="009A0CB4">
        <w:t>M</w:t>
      </w:r>
      <w:r w:rsidR="009A0CB4" w:rsidRPr="009A0CB4">
        <w:rPr>
          <w:vertAlign w:val="superscript"/>
        </w:rPr>
        <w:t>me</w:t>
      </w:r>
      <w:r w:rsidR="00C474C1">
        <w:t> de </w:t>
      </w:r>
      <w:r w:rsidR="00C52F4A" w:rsidRPr="00605EB6">
        <w:t>Simaise avec un accent convaincu</w:t>
      </w:r>
      <w:r w:rsidR="00C474C1">
        <w:t xml:space="preserve">, </w:t>
      </w:r>
      <w:r w:rsidR="00C52F4A" w:rsidRPr="00605EB6">
        <w:t>celui qui a sauvé ma fille</w:t>
      </w:r>
      <w:r w:rsidR="00C474C1">
        <w:t xml:space="preserve">, </w:t>
      </w:r>
      <w:r w:rsidR="00C52F4A" w:rsidRPr="00605EB6">
        <w:t>qui allait tomber au fond du précipice de la Bosse-Grise</w:t>
      </w:r>
      <w:r w:rsidR="00C474C1">
        <w:t xml:space="preserve">, </w:t>
      </w:r>
      <w:r w:rsidR="00C52F4A" w:rsidRPr="00605EB6">
        <w:t>celui qui a sauvé l</w:t>
      </w:r>
      <w:r w:rsidR="00C474C1">
        <w:t>’</w:t>
      </w:r>
      <w:r w:rsidR="00C52F4A" w:rsidRPr="00605EB6">
        <w:t>enfant qui se noyait dans le Frou</w:t>
      </w:r>
      <w:r w:rsidR="00C474C1">
        <w:t xml:space="preserve">, </w:t>
      </w:r>
      <w:r w:rsidR="00C52F4A" w:rsidRPr="00605EB6">
        <w:t>ne peut pas être un misérable</w:t>
      </w:r>
      <w:r w:rsidR="00C474C1">
        <w:t xml:space="preserve">, </w:t>
      </w:r>
      <w:r w:rsidR="00C52F4A" w:rsidRPr="00605EB6">
        <w:t>un infâme</w:t>
      </w:r>
      <w:r w:rsidR="00C474C1">
        <w:t> !</w:t>
      </w:r>
    </w:p>
    <w:p w14:paraId="2BD8E758" w14:textId="446B448D" w:rsidR="00C474C1" w:rsidRDefault="0094609C" w:rsidP="00C52F4A">
      <w:r>
        <w:t>— </w:t>
      </w:r>
      <w:r w:rsidR="00C52F4A" w:rsidRPr="00605EB6">
        <w:t>Malheureusement</w:t>
      </w:r>
      <w:r w:rsidR="00C474C1">
        <w:t xml:space="preserve">, </w:t>
      </w:r>
      <w:r w:rsidR="00C52F4A" w:rsidRPr="00605EB6">
        <w:t>madame</w:t>
      </w:r>
      <w:r w:rsidR="00C474C1">
        <w:t xml:space="preserve">, </w:t>
      </w:r>
      <w:r w:rsidR="00C52F4A" w:rsidRPr="00605EB6">
        <w:t>le doute n</w:t>
      </w:r>
      <w:r w:rsidR="00C474C1">
        <w:t>’</w:t>
      </w:r>
      <w:r w:rsidR="00C52F4A" w:rsidRPr="00605EB6">
        <w:t>est pas possible</w:t>
      </w:r>
      <w:r w:rsidR="00C474C1">
        <w:t xml:space="preserve">. </w:t>
      </w:r>
      <w:r w:rsidR="00C52F4A" w:rsidRPr="00605EB6">
        <w:t>J</w:t>
      </w:r>
      <w:r w:rsidR="00C474C1">
        <w:t>’</w:t>
      </w:r>
      <w:r w:rsidR="00C52F4A" w:rsidRPr="00605EB6">
        <w:t>ai omis de vous parler des empreintes</w:t>
      </w:r>
      <w:r w:rsidR="00C474C1">
        <w:t xml:space="preserve">, </w:t>
      </w:r>
      <w:r w:rsidR="00C52F4A" w:rsidRPr="00605EB6">
        <w:t>des larges empreintes de pieds nus que j</w:t>
      </w:r>
      <w:r w:rsidR="00C474C1">
        <w:t>’</w:t>
      </w:r>
      <w:r w:rsidR="00C52F4A" w:rsidRPr="00605EB6">
        <w:t>ai découvertes sur le sol près de la maison</w:t>
      </w:r>
      <w:r w:rsidR="00C474C1">
        <w:t xml:space="preserve">, </w:t>
      </w:r>
      <w:r w:rsidR="00C52F4A" w:rsidRPr="00605EB6">
        <w:t>au bas de l</w:t>
      </w:r>
      <w:r w:rsidR="00C474C1">
        <w:t>’</w:t>
      </w:r>
      <w:r w:rsidR="00C52F4A" w:rsidRPr="00605EB6">
        <w:t>échelle</w:t>
      </w:r>
      <w:r w:rsidR="00C474C1">
        <w:t xml:space="preserve">. </w:t>
      </w:r>
      <w:r w:rsidR="00C52F4A" w:rsidRPr="00605EB6">
        <w:t>D</w:t>
      </w:r>
      <w:r w:rsidR="00C474C1">
        <w:t>’</w:t>
      </w:r>
      <w:r w:rsidR="00C52F4A" w:rsidRPr="00605EB6">
        <w:t>ailleurs</w:t>
      </w:r>
      <w:r w:rsidR="00C474C1">
        <w:t xml:space="preserve">, </w:t>
      </w:r>
      <w:r w:rsidR="00C52F4A" w:rsidRPr="00605EB6">
        <w:t>la lettre de la malheureuse jeune fille n</w:t>
      </w:r>
      <w:r w:rsidR="00C474C1">
        <w:t>’</w:t>
      </w:r>
      <w:r w:rsidR="00C52F4A" w:rsidRPr="00605EB6">
        <w:t>est que trop explicite</w:t>
      </w:r>
      <w:r w:rsidR="00C474C1">
        <w:t xml:space="preserve">. </w:t>
      </w:r>
      <w:r w:rsidR="00C52F4A" w:rsidRPr="00605EB6">
        <w:t>Mais cette lettre</w:t>
      </w:r>
      <w:r w:rsidR="00C474C1">
        <w:t xml:space="preserve">, </w:t>
      </w:r>
      <w:r w:rsidR="00C52F4A" w:rsidRPr="00605EB6">
        <w:t>je l</w:t>
      </w:r>
      <w:r w:rsidR="00C474C1">
        <w:t>’</w:t>
      </w:r>
      <w:r w:rsidR="00C52F4A" w:rsidRPr="00605EB6">
        <w:t>ai sur moi</w:t>
      </w:r>
      <w:r w:rsidR="00C474C1">
        <w:t xml:space="preserve">. </w:t>
      </w:r>
      <w:r w:rsidR="00C52F4A" w:rsidRPr="00605EB6">
        <w:t>La voici</w:t>
      </w:r>
      <w:r w:rsidR="00C474C1">
        <w:t xml:space="preserve"> : </w:t>
      </w:r>
      <w:r w:rsidR="00C52F4A" w:rsidRPr="00605EB6">
        <w:t>tenez</w:t>
      </w:r>
      <w:r w:rsidR="00C474C1">
        <w:t xml:space="preserve">, </w:t>
      </w:r>
      <w:r w:rsidR="00C52F4A" w:rsidRPr="00605EB6">
        <w:t>madame la baronne</w:t>
      </w:r>
      <w:r w:rsidR="00C474C1">
        <w:t xml:space="preserve">, </w:t>
      </w:r>
      <w:r w:rsidR="00C52F4A" w:rsidRPr="00605EB6">
        <w:t>monsieur de Violaine</w:t>
      </w:r>
      <w:r w:rsidR="00C474C1">
        <w:t xml:space="preserve">, </w:t>
      </w:r>
      <w:r w:rsidR="00C52F4A" w:rsidRPr="00605EB6">
        <w:t>lisez</w:t>
      </w:r>
      <w:r w:rsidR="00C474C1">
        <w:t xml:space="preserve">, </w:t>
      </w:r>
      <w:r w:rsidR="00C52F4A" w:rsidRPr="00605EB6">
        <w:t>lisez</w:t>
      </w:r>
      <w:r w:rsidR="00C474C1">
        <w:t> !</w:t>
      </w:r>
    </w:p>
    <w:p w14:paraId="368540C4" w14:textId="099FE99E" w:rsidR="00C474C1" w:rsidRDefault="00C52F4A" w:rsidP="00C52F4A">
      <w:r w:rsidRPr="00605EB6">
        <w:t>La baronne lut la première</w:t>
      </w:r>
      <w:r w:rsidR="00C474C1">
        <w:t xml:space="preserve">, </w:t>
      </w:r>
      <w:r w:rsidRPr="00605EB6">
        <w:t xml:space="preserve">puis tendit silencieusement le papier à </w:t>
      </w:r>
      <w:r w:rsidR="00C474C1">
        <w:t>M. de </w:t>
      </w:r>
      <w:r w:rsidRPr="00605EB6">
        <w:t>Violaine</w:t>
      </w:r>
      <w:r w:rsidR="00C474C1">
        <w:t>.</w:t>
      </w:r>
    </w:p>
    <w:p w14:paraId="29A3F03C" w14:textId="77777777" w:rsidR="00C474C1" w:rsidRDefault="00C52F4A" w:rsidP="00C52F4A">
      <w:r w:rsidRPr="00605EB6">
        <w:t>Elle n</w:t>
      </w:r>
      <w:r w:rsidR="00C474C1">
        <w:t>’</w:t>
      </w:r>
      <w:r w:rsidRPr="00605EB6">
        <w:t>osait plus protester en faveur de Jean Loup</w:t>
      </w:r>
      <w:r w:rsidR="00C474C1">
        <w:t>.</w:t>
      </w:r>
    </w:p>
    <w:p w14:paraId="7731090D" w14:textId="54013F7C" w:rsidR="00C474C1" w:rsidRDefault="00C474C1" w:rsidP="00C52F4A">
      <w:r>
        <w:t>M. de </w:t>
      </w:r>
      <w:r w:rsidR="00C52F4A" w:rsidRPr="00605EB6">
        <w:t>Violaine lut à son tour</w:t>
      </w:r>
      <w:r>
        <w:t xml:space="preserve">, </w:t>
      </w:r>
      <w:r w:rsidR="00C52F4A" w:rsidRPr="00605EB6">
        <w:t>puis rendit la lettre accusatrice au juge de paix</w:t>
      </w:r>
      <w:r>
        <w:t>.</w:t>
      </w:r>
    </w:p>
    <w:p w14:paraId="26FA38EB" w14:textId="275507A4" w:rsidR="00C474C1" w:rsidRDefault="0094609C" w:rsidP="00C52F4A">
      <w:r>
        <w:t>— </w:t>
      </w:r>
      <w:r w:rsidR="00C52F4A" w:rsidRPr="00605EB6">
        <w:t>Je ne sais plus que dire</w:t>
      </w:r>
      <w:r w:rsidR="00C474C1">
        <w:t xml:space="preserve">, </w:t>
      </w:r>
      <w:r w:rsidR="00C52F4A" w:rsidRPr="00605EB6">
        <w:t>fit-il</w:t>
      </w:r>
      <w:r w:rsidR="00C474C1">
        <w:t>.</w:t>
      </w:r>
    </w:p>
    <w:p w14:paraId="3A77BE75" w14:textId="77777777" w:rsidR="00C474C1" w:rsidRDefault="00C52F4A" w:rsidP="00C52F4A">
      <w:r w:rsidRPr="00605EB6">
        <w:t>Suzanne se dressa sur ses jambes</w:t>
      </w:r>
      <w:r w:rsidR="00C474C1">
        <w:t xml:space="preserve">, </w:t>
      </w:r>
      <w:r w:rsidRPr="00605EB6">
        <w:t>la tête haute</w:t>
      </w:r>
      <w:r w:rsidR="00C474C1">
        <w:t xml:space="preserve">, </w:t>
      </w:r>
      <w:r w:rsidRPr="00605EB6">
        <w:t>les yeux étincelants</w:t>
      </w:r>
      <w:r w:rsidR="00C474C1">
        <w:t>.</w:t>
      </w:r>
    </w:p>
    <w:p w14:paraId="059E5050" w14:textId="64A90B5F" w:rsidR="00C474C1" w:rsidRDefault="0094609C" w:rsidP="00C52F4A">
      <w:r>
        <w:lastRenderedPageBreak/>
        <w:t>— </w:t>
      </w:r>
      <w:r w:rsidR="00C52F4A" w:rsidRPr="00605EB6">
        <w:t>Eh bien</w:t>
      </w:r>
      <w:r w:rsidR="00C474C1">
        <w:t xml:space="preserve">, </w:t>
      </w:r>
      <w:r w:rsidR="00C52F4A" w:rsidRPr="00605EB6">
        <w:t>moi</w:t>
      </w:r>
      <w:r w:rsidR="00C474C1">
        <w:t xml:space="preserve">, </w:t>
      </w:r>
      <w:r w:rsidR="00C52F4A" w:rsidRPr="00605EB6">
        <w:t>s</w:t>
      </w:r>
      <w:r w:rsidR="00C474C1">
        <w:t>’</w:t>
      </w:r>
      <w:r w:rsidR="00C52F4A" w:rsidRPr="00605EB6">
        <w:t>écria-t-elle avec feu et l</w:t>
      </w:r>
      <w:r w:rsidR="00C474C1">
        <w:t>’</w:t>
      </w:r>
      <w:r w:rsidR="00C52F4A" w:rsidRPr="00605EB6">
        <w:t>emportement de sa nature ardente et généreuse</w:t>
      </w:r>
      <w:r w:rsidR="00C474C1">
        <w:t xml:space="preserve">, </w:t>
      </w:r>
      <w:r w:rsidR="00C52F4A" w:rsidRPr="00605EB6">
        <w:t>quand toute la terre accuserait Jean Loup</w:t>
      </w:r>
      <w:r w:rsidR="00C474C1">
        <w:t xml:space="preserve">, </w:t>
      </w:r>
      <w:r w:rsidR="00C52F4A" w:rsidRPr="00605EB6">
        <w:t>je ne cesserais pas de protester</w:t>
      </w:r>
      <w:r w:rsidR="00C474C1">
        <w:t xml:space="preserve"> ; </w:t>
      </w:r>
      <w:r w:rsidR="00C52F4A" w:rsidRPr="00605EB6">
        <w:t>contre tous je soutiendrais qu</w:t>
      </w:r>
      <w:r w:rsidR="00C474C1">
        <w:t>’</w:t>
      </w:r>
      <w:r w:rsidR="00C52F4A" w:rsidRPr="00605EB6">
        <w:t>il est innocent</w:t>
      </w:r>
      <w:r w:rsidR="00C474C1">
        <w:t> !</w:t>
      </w:r>
    </w:p>
    <w:p w14:paraId="183458B2" w14:textId="77777777" w:rsidR="00C474C1" w:rsidRDefault="00C474C1" w:rsidP="00C52F4A">
      <w:r>
        <w:t>» </w:t>
      </w:r>
      <w:r w:rsidR="00C52F4A" w:rsidRPr="00605EB6">
        <w:t>Et vous</w:t>
      </w:r>
      <w:r>
        <w:t xml:space="preserve">, </w:t>
      </w:r>
      <w:r w:rsidR="00C52F4A" w:rsidRPr="00605EB6">
        <w:t>Henriette</w:t>
      </w:r>
      <w:r>
        <w:t xml:space="preserve">, </w:t>
      </w:r>
      <w:r w:rsidR="00C52F4A" w:rsidRPr="00605EB6">
        <w:t>vous</w:t>
      </w:r>
      <w:r>
        <w:t xml:space="preserve">, </w:t>
      </w:r>
      <w:r w:rsidR="00C52F4A" w:rsidRPr="00605EB6">
        <w:t>à qui il a sauvé la vie</w:t>
      </w:r>
      <w:r>
        <w:t xml:space="preserve">, </w:t>
      </w:r>
      <w:r w:rsidR="00C52F4A" w:rsidRPr="00605EB6">
        <w:t>continua-t-elle</w:t>
      </w:r>
      <w:r>
        <w:t xml:space="preserve">, </w:t>
      </w:r>
      <w:r w:rsidR="00C52F4A" w:rsidRPr="00605EB6">
        <w:t>est-ce que vous ne le défendez pas comme moi</w:t>
      </w:r>
      <w:r>
        <w:t> ?</w:t>
      </w:r>
    </w:p>
    <w:p w14:paraId="1F270973" w14:textId="2455E47B" w:rsidR="00C474C1" w:rsidRDefault="00C52F4A" w:rsidP="00C52F4A">
      <w:r w:rsidRPr="00605EB6">
        <w:t>Interpellée ainsi</w:t>
      </w:r>
      <w:r w:rsidR="00C474C1">
        <w:t xml:space="preserve">, </w:t>
      </w:r>
      <w:r w:rsidR="009A0CB4" w:rsidRPr="009A0CB4">
        <w:t>M</w:t>
      </w:r>
      <w:r w:rsidR="009A0CB4" w:rsidRPr="009A0CB4">
        <w:rPr>
          <w:vertAlign w:val="superscript"/>
        </w:rPr>
        <w:t>lle</w:t>
      </w:r>
      <w:r w:rsidR="00C474C1">
        <w:t> de </w:t>
      </w:r>
      <w:r w:rsidRPr="00605EB6">
        <w:t>Simaise releva la tête</w:t>
      </w:r>
      <w:r w:rsidR="00C474C1">
        <w:t xml:space="preserve">. </w:t>
      </w:r>
      <w:r w:rsidRPr="00605EB6">
        <w:t>Elle avait la pâleur de la cire</w:t>
      </w:r>
      <w:r w:rsidR="00C474C1">
        <w:t xml:space="preserve"> ; </w:t>
      </w:r>
      <w:r w:rsidRPr="00605EB6">
        <w:t>des larmes</w:t>
      </w:r>
      <w:r w:rsidR="00C474C1">
        <w:t xml:space="preserve">, </w:t>
      </w:r>
      <w:r w:rsidRPr="00605EB6">
        <w:t>qu</w:t>
      </w:r>
      <w:r w:rsidR="00C474C1">
        <w:t>’</w:t>
      </w:r>
      <w:r w:rsidRPr="00605EB6">
        <w:t>elle ne put retenir</w:t>
      </w:r>
      <w:r w:rsidR="00C474C1">
        <w:t xml:space="preserve">, </w:t>
      </w:r>
      <w:r w:rsidRPr="00605EB6">
        <w:t>jaillirent de ses yeux</w:t>
      </w:r>
      <w:r w:rsidR="00C474C1">
        <w:t>.</w:t>
      </w:r>
    </w:p>
    <w:p w14:paraId="6816EC9D" w14:textId="079486C3" w:rsidR="00C474C1" w:rsidRDefault="0094609C" w:rsidP="00C52F4A">
      <w:r>
        <w:t>— </w:t>
      </w:r>
      <w:r w:rsidR="00C52F4A" w:rsidRPr="00605EB6">
        <w:t>Non</w:t>
      </w:r>
      <w:r w:rsidR="00C474C1">
        <w:t xml:space="preserve">, </w:t>
      </w:r>
      <w:r w:rsidR="00C52F4A" w:rsidRPr="00605EB6">
        <w:t>Suzanne</w:t>
      </w:r>
      <w:r w:rsidR="00C474C1">
        <w:t xml:space="preserve">, </w:t>
      </w:r>
      <w:r w:rsidR="00C52F4A" w:rsidRPr="00605EB6">
        <w:t>répondit-elle d</w:t>
      </w:r>
      <w:r w:rsidR="00C474C1">
        <w:t>’</w:t>
      </w:r>
      <w:r w:rsidR="00C52F4A" w:rsidRPr="00605EB6">
        <w:t>une voix troublée</w:t>
      </w:r>
      <w:r w:rsidR="00C474C1">
        <w:t xml:space="preserve">, </w:t>
      </w:r>
      <w:r w:rsidR="00C52F4A" w:rsidRPr="00605EB6">
        <w:t>je ne puis le défendre</w:t>
      </w:r>
      <w:r w:rsidR="00C474C1">
        <w:t xml:space="preserve">. </w:t>
      </w:r>
      <w:r w:rsidR="00C52F4A" w:rsidRPr="00605EB6">
        <w:t xml:space="preserve">Quand </w:t>
      </w:r>
      <w:r w:rsidR="00C474C1">
        <w:t>M. </w:t>
      </w:r>
      <w:r w:rsidR="00C52F4A" w:rsidRPr="00605EB6">
        <w:t>le juge de paix</w:t>
      </w:r>
      <w:r w:rsidR="00C474C1">
        <w:t>, M. de </w:t>
      </w:r>
      <w:r w:rsidR="00C52F4A" w:rsidRPr="00605EB6">
        <w:t>Violaine et ma mère le condamnent</w:t>
      </w:r>
      <w:r w:rsidR="00C474C1">
        <w:t xml:space="preserve">, </w:t>
      </w:r>
      <w:r w:rsidR="00C52F4A" w:rsidRPr="00605EB6">
        <w:t>il ne m</w:t>
      </w:r>
      <w:r w:rsidR="00C474C1">
        <w:t>’</w:t>
      </w:r>
      <w:r w:rsidR="00C52F4A" w:rsidRPr="00605EB6">
        <w:t>est plus possible de croire qu</w:t>
      </w:r>
      <w:r w:rsidR="00C474C1">
        <w:t>’</w:t>
      </w:r>
      <w:r w:rsidR="00C52F4A" w:rsidRPr="00605EB6">
        <w:t>il n</w:t>
      </w:r>
      <w:r w:rsidR="00C474C1">
        <w:t>’</w:t>
      </w:r>
      <w:r w:rsidR="00C52F4A" w:rsidRPr="00605EB6">
        <w:t>est point coupable</w:t>
      </w:r>
      <w:r w:rsidR="00C474C1">
        <w:t>.</w:t>
      </w:r>
    </w:p>
    <w:p w14:paraId="1CDFB580" w14:textId="77777777" w:rsidR="00C474C1" w:rsidRDefault="00C52F4A" w:rsidP="00C52F4A">
      <w:r w:rsidRPr="00605EB6">
        <w:t>Sur ces mots</w:t>
      </w:r>
      <w:r w:rsidR="00C474C1">
        <w:t xml:space="preserve">, </w:t>
      </w:r>
      <w:r w:rsidRPr="00605EB6">
        <w:t>sentant ses sanglots prêts à éclater</w:t>
      </w:r>
      <w:r w:rsidR="00C474C1">
        <w:t xml:space="preserve">, </w:t>
      </w:r>
      <w:r w:rsidRPr="00605EB6">
        <w:t>elle sortit précipitamment du salon pour aller s</w:t>
      </w:r>
      <w:r w:rsidR="00C474C1">
        <w:t>’</w:t>
      </w:r>
      <w:r w:rsidRPr="00605EB6">
        <w:t>enfermer dans sa chambre et y pleurer sans témoins</w:t>
      </w:r>
      <w:r w:rsidR="00C474C1">
        <w:t>.</w:t>
      </w:r>
    </w:p>
    <w:p w14:paraId="11843636" w14:textId="4FDF7381" w:rsidR="00C474C1" w:rsidRDefault="00C52F4A" w:rsidP="00C52F4A">
      <w:r w:rsidRPr="00605EB6">
        <w:t>Un instant après</w:t>
      </w:r>
      <w:r w:rsidR="00C474C1">
        <w:t xml:space="preserve">, </w:t>
      </w:r>
      <w:r w:rsidRPr="00605EB6">
        <w:t>le juge de paix</w:t>
      </w:r>
      <w:r w:rsidR="00C474C1">
        <w:t>, M. de </w:t>
      </w:r>
      <w:r w:rsidRPr="00605EB6">
        <w:t>Violaine et sa fille prirent congé de la baronne</w:t>
      </w:r>
      <w:r w:rsidR="00C474C1">
        <w:t>.</w:t>
      </w:r>
    </w:p>
    <w:p w14:paraId="2D2D7DBF" w14:textId="76747D06" w:rsidR="00C474C1" w:rsidRDefault="00C52F4A" w:rsidP="00C52F4A">
      <w:r w:rsidRPr="00605EB6">
        <w:t>Celle-ci s</w:t>
      </w:r>
      <w:r w:rsidR="00C474C1">
        <w:t>’</w:t>
      </w:r>
      <w:r w:rsidRPr="00605EB6">
        <w:t>empressa de rejoindre sa fille</w:t>
      </w:r>
      <w:r w:rsidR="00C474C1">
        <w:t xml:space="preserve"> ; </w:t>
      </w:r>
      <w:r w:rsidRPr="00605EB6">
        <w:t>elle la trouva en larmes</w:t>
      </w:r>
      <w:r w:rsidR="00C474C1">
        <w:t xml:space="preserve">. </w:t>
      </w:r>
      <w:r w:rsidRPr="00605EB6">
        <w:t>C</w:t>
      </w:r>
      <w:r w:rsidR="00C474C1">
        <w:t>’</w:t>
      </w:r>
      <w:r w:rsidRPr="00605EB6">
        <w:t>était une douleur qui approchait du désespoir</w:t>
      </w:r>
      <w:r w:rsidR="00C474C1">
        <w:t xml:space="preserve">. </w:t>
      </w:r>
      <w:r w:rsidR="009A0CB4" w:rsidRPr="009A0CB4">
        <w:t>M</w:t>
      </w:r>
      <w:r w:rsidR="009A0CB4" w:rsidRPr="009A0CB4">
        <w:rPr>
          <w:vertAlign w:val="superscript"/>
        </w:rPr>
        <w:t>me</w:t>
      </w:r>
      <w:r w:rsidR="00C474C1">
        <w:t> de </w:t>
      </w:r>
      <w:r w:rsidRPr="00605EB6">
        <w:t>Simaise</w:t>
      </w:r>
      <w:r w:rsidR="00C474C1">
        <w:t xml:space="preserve">, </w:t>
      </w:r>
      <w:r w:rsidRPr="00605EB6">
        <w:t>qui ignorait absolument les allées et venues de Jean Loup aux alentours du château</w:t>
      </w:r>
      <w:r w:rsidR="00C474C1">
        <w:t xml:space="preserve">, </w:t>
      </w:r>
      <w:r w:rsidRPr="00605EB6">
        <w:t xml:space="preserve">et à qui on avait également caché </w:t>
      </w:r>
      <w:r w:rsidR="008C79A9">
        <w:t>l</w:t>
      </w:r>
      <w:r w:rsidR="00C474C1">
        <w:t>’</w:t>
      </w:r>
      <w:r w:rsidR="008C79A9">
        <w:t>affaire</w:t>
      </w:r>
      <w:r w:rsidRPr="00605EB6">
        <w:t xml:space="preserve"> de la charmille</w:t>
      </w:r>
      <w:r w:rsidR="00C474C1">
        <w:t xml:space="preserve">, </w:t>
      </w:r>
      <w:r w:rsidRPr="00605EB6">
        <w:t>mit le chagrin de sa fille</w:t>
      </w:r>
      <w:r w:rsidR="00C474C1">
        <w:t xml:space="preserve">, </w:t>
      </w:r>
      <w:r w:rsidRPr="00605EB6">
        <w:t>tout en le trouvant un peu excessif</w:t>
      </w:r>
      <w:r w:rsidR="00C474C1">
        <w:t xml:space="preserve">, </w:t>
      </w:r>
      <w:r w:rsidRPr="00605EB6">
        <w:t>sur le compte de sa grande sensibilité nerveuse</w:t>
      </w:r>
      <w:r w:rsidR="00C474C1">
        <w:t>.</w:t>
      </w:r>
    </w:p>
    <w:p w14:paraId="719B428F" w14:textId="77777777" w:rsidR="00C474C1" w:rsidRDefault="00C52F4A" w:rsidP="00C52F4A">
      <w:r w:rsidRPr="00605EB6">
        <w:t>Mais Henriette savait-elle bien elle-même pourquoi elle pleurait</w:t>
      </w:r>
      <w:r w:rsidR="00C474C1">
        <w:t> ?</w:t>
      </w:r>
    </w:p>
    <w:p w14:paraId="2283DD9C" w14:textId="77777777" w:rsidR="00C474C1" w:rsidRDefault="00C52F4A" w:rsidP="00C52F4A">
      <w:r w:rsidRPr="00605EB6">
        <w:t>De quoi ses larmes étaient-elles la manifestation</w:t>
      </w:r>
      <w:r w:rsidR="00C474C1">
        <w:t> ?</w:t>
      </w:r>
    </w:p>
    <w:p w14:paraId="2D3E19C8" w14:textId="7D3DDAC4" w:rsidR="00C474C1" w:rsidRDefault="00C52F4A" w:rsidP="00C52F4A">
      <w:r w:rsidRPr="00836AB2">
        <w:lastRenderedPageBreak/>
        <w:t>Venait-elle de voir s</w:t>
      </w:r>
      <w:r w:rsidR="00C474C1">
        <w:t>’</w:t>
      </w:r>
      <w:r w:rsidRPr="00836AB2">
        <w:t>envoler</w:t>
      </w:r>
      <w:r w:rsidR="00C474C1">
        <w:t xml:space="preserve">, </w:t>
      </w:r>
      <w:r w:rsidRPr="00836AB2">
        <w:t>oiseau chassé du nid</w:t>
      </w:r>
      <w:r w:rsidR="00C474C1">
        <w:t xml:space="preserve">, </w:t>
      </w:r>
      <w:r w:rsidRPr="00836AB2">
        <w:t>sa première illusion de jeune fille</w:t>
      </w:r>
      <w:r w:rsidR="00C474C1">
        <w:t> ?!</w:t>
      </w:r>
    </w:p>
    <w:p w14:paraId="595E8CD3" w14:textId="77777777" w:rsidR="00C474C1" w:rsidRDefault="00C52F4A" w:rsidP="00C52F4A">
      <w:r w:rsidRPr="00836AB2">
        <w:t>Sa mère parvint</w:t>
      </w:r>
      <w:r w:rsidR="00C474C1">
        <w:t xml:space="preserve">, </w:t>
      </w:r>
      <w:r w:rsidRPr="00836AB2">
        <w:t>sinon à la consoler entièrement</w:t>
      </w:r>
      <w:r w:rsidR="00C474C1">
        <w:t xml:space="preserve">, </w:t>
      </w:r>
      <w:r w:rsidRPr="00836AB2">
        <w:t>du moins à sécher ses larmes</w:t>
      </w:r>
      <w:r w:rsidR="00C474C1">
        <w:t>.</w:t>
      </w:r>
    </w:p>
    <w:p w14:paraId="04698C83" w14:textId="77777777" w:rsidR="00C474C1" w:rsidRDefault="00C52F4A" w:rsidP="00C52F4A">
      <w:r w:rsidRPr="00605EB6">
        <w:t>La nuit</w:t>
      </w:r>
      <w:r w:rsidR="00C474C1">
        <w:t xml:space="preserve">, </w:t>
      </w:r>
      <w:r w:rsidRPr="00605EB6">
        <w:t>Henriette ne dormit pas</w:t>
      </w:r>
      <w:r w:rsidR="00C474C1">
        <w:t xml:space="preserve">. </w:t>
      </w:r>
      <w:r w:rsidRPr="00605EB6">
        <w:t>Bien plus qu</w:t>
      </w:r>
      <w:r w:rsidR="00C474C1">
        <w:t>’</w:t>
      </w:r>
      <w:r w:rsidRPr="00605EB6">
        <w:t>autrefois elle pensa à Jean Loup</w:t>
      </w:r>
      <w:r w:rsidR="00C474C1">
        <w:t xml:space="preserve"> ; </w:t>
      </w:r>
      <w:r w:rsidRPr="00605EB6">
        <w:t>mais ses pensées n</w:t>
      </w:r>
      <w:r w:rsidR="00C474C1">
        <w:t>’</w:t>
      </w:r>
      <w:r w:rsidRPr="00605EB6">
        <w:t>étaient plus les mêmes</w:t>
      </w:r>
      <w:r w:rsidR="00C474C1">
        <w:t xml:space="preserve">. </w:t>
      </w:r>
      <w:r w:rsidRPr="00605EB6">
        <w:t>Maintenant elle voyait celui qui l</w:t>
      </w:r>
      <w:r w:rsidR="00C474C1">
        <w:t>’</w:t>
      </w:r>
      <w:r w:rsidRPr="00605EB6">
        <w:t>avait sauvée dépouillé de son prestige</w:t>
      </w:r>
      <w:r w:rsidR="00C474C1">
        <w:t xml:space="preserve">, </w:t>
      </w:r>
      <w:r w:rsidRPr="00605EB6">
        <w:t>n</w:t>
      </w:r>
      <w:r w:rsidR="00C474C1">
        <w:t>’</w:t>
      </w:r>
      <w:r w:rsidRPr="00605EB6">
        <w:t>ayant plus l</w:t>
      </w:r>
      <w:r w:rsidR="00C474C1">
        <w:t>’</w:t>
      </w:r>
      <w:r w:rsidRPr="00605EB6">
        <w:t>auréole sur le front</w:t>
      </w:r>
      <w:r w:rsidR="00C474C1">
        <w:t xml:space="preserve">. </w:t>
      </w:r>
      <w:r w:rsidRPr="00605EB6">
        <w:t>Le héros était tombé de son piédestal</w:t>
      </w:r>
      <w:r w:rsidR="00C474C1">
        <w:t xml:space="preserve">, </w:t>
      </w:r>
      <w:r w:rsidRPr="00605EB6">
        <w:t>il gisait dans la boue</w:t>
      </w:r>
      <w:r w:rsidR="00C474C1">
        <w:t>.</w:t>
      </w:r>
    </w:p>
    <w:p w14:paraId="1B845562" w14:textId="7383A36C" w:rsidR="00C474C1" w:rsidRDefault="00C52F4A" w:rsidP="00C52F4A">
      <w:r w:rsidRPr="00605EB6">
        <w:t>Oh</w:t>
      </w:r>
      <w:r w:rsidR="00C474C1">
        <w:t xml:space="preserve"> ! </w:t>
      </w:r>
      <w:r w:rsidRPr="00605EB6">
        <w:t>comme elle se rappelait tout ce qui s</w:t>
      </w:r>
      <w:r w:rsidR="00C474C1">
        <w:t>’</w:t>
      </w:r>
      <w:r w:rsidRPr="00605EB6">
        <w:t>était passé dans la charmille</w:t>
      </w:r>
      <w:r w:rsidR="00C474C1">
        <w:t xml:space="preserve"> !… </w:t>
      </w:r>
      <w:r w:rsidRPr="00605EB6">
        <w:t>Il s</w:t>
      </w:r>
      <w:r w:rsidR="00C474C1">
        <w:t>’</w:t>
      </w:r>
      <w:r w:rsidRPr="00605EB6">
        <w:t>était jeté sur elle comme une bête fauve</w:t>
      </w:r>
      <w:r w:rsidR="00C474C1">
        <w:t xml:space="preserve">, </w:t>
      </w:r>
      <w:r w:rsidRPr="00605EB6">
        <w:t>l</w:t>
      </w:r>
      <w:r w:rsidR="00C474C1">
        <w:t>’</w:t>
      </w:r>
      <w:r w:rsidRPr="00605EB6">
        <w:t>avait entourée de ses bras</w:t>
      </w:r>
      <w:r w:rsidR="00C474C1">
        <w:t xml:space="preserve">… </w:t>
      </w:r>
      <w:r w:rsidRPr="00605EB6">
        <w:t>C</w:t>
      </w:r>
      <w:r w:rsidR="00C474C1">
        <w:t>’</w:t>
      </w:r>
      <w:r w:rsidRPr="00605EB6">
        <w:t>était</w:t>
      </w:r>
      <w:r w:rsidR="00F140F7">
        <w:t xml:space="preserve"> </w:t>
      </w:r>
      <w:r w:rsidRPr="00605EB6">
        <w:t>une brutalité semblable</w:t>
      </w:r>
      <w:r w:rsidR="00C474C1">
        <w:t xml:space="preserve">, </w:t>
      </w:r>
      <w:r w:rsidRPr="00605EB6">
        <w:t>mais hélas</w:t>
      </w:r>
      <w:r w:rsidR="00C474C1">
        <w:t xml:space="preserve"> ! </w:t>
      </w:r>
      <w:r w:rsidRPr="00605EB6">
        <w:t>bien plus grande encore</w:t>
      </w:r>
      <w:r w:rsidR="00C474C1">
        <w:t xml:space="preserve">, </w:t>
      </w:r>
      <w:r w:rsidRPr="00605EB6">
        <w:t>dont Jeanne</w:t>
      </w:r>
      <w:r w:rsidR="00C474C1">
        <w:t xml:space="preserve">, </w:t>
      </w:r>
      <w:r w:rsidRPr="00605EB6">
        <w:t>la pauvre Jeanne Vaillant</w:t>
      </w:r>
      <w:r w:rsidR="00C474C1">
        <w:t xml:space="preserve">, </w:t>
      </w:r>
      <w:r w:rsidRPr="00605EB6">
        <w:t>avait été victime</w:t>
      </w:r>
      <w:r w:rsidR="00C474C1">
        <w:t>.</w:t>
      </w:r>
    </w:p>
    <w:p w14:paraId="3E427A98" w14:textId="77777777" w:rsidR="00C474C1" w:rsidRDefault="00C52F4A" w:rsidP="00C52F4A">
      <w:r w:rsidRPr="00605EB6">
        <w:t>Avant</w:t>
      </w:r>
      <w:r w:rsidR="00C474C1">
        <w:t xml:space="preserve">, </w:t>
      </w:r>
      <w:r w:rsidRPr="00605EB6">
        <w:t>elle donnait tort à son frère qui avait eu l</w:t>
      </w:r>
      <w:r w:rsidR="00C474C1">
        <w:t>’</w:t>
      </w:r>
      <w:r w:rsidRPr="00605EB6">
        <w:t>audace</w:t>
      </w:r>
      <w:r w:rsidR="00C474C1">
        <w:t xml:space="preserve">, </w:t>
      </w:r>
      <w:r w:rsidRPr="00605EB6">
        <w:t>la méchanceté de frapper à coups de cravache son sauveur</w:t>
      </w:r>
      <w:r w:rsidR="00C474C1">
        <w:t xml:space="preserve">, </w:t>
      </w:r>
      <w:r w:rsidRPr="00605EB6">
        <w:t>son ami</w:t>
      </w:r>
      <w:r w:rsidR="00C474C1">
        <w:t xml:space="preserve"> ; </w:t>
      </w:r>
      <w:r w:rsidRPr="00605EB6">
        <w:t>maintenant Raoul avait eu raison</w:t>
      </w:r>
      <w:r w:rsidR="00C474C1">
        <w:t xml:space="preserve">, </w:t>
      </w:r>
      <w:r w:rsidRPr="00605EB6">
        <w:t>il n</w:t>
      </w:r>
      <w:r w:rsidR="00C474C1">
        <w:t>’</w:t>
      </w:r>
      <w:r w:rsidRPr="00605EB6">
        <w:t>avait fait que son devoir en protégeant sa sœur</w:t>
      </w:r>
      <w:r w:rsidR="00C474C1">
        <w:t xml:space="preserve">, </w:t>
      </w:r>
      <w:r w:rsidRPr="00605EB6">
        <w:t>en la délivrant d</w:t>
      </w:r>
      <w:r w:rsidR="00C474C1">
        <w:t>’</w:t>
      </w:r>
      <w:r w:rsidRPr="00605EB6">
        <w:t>un horrible embras</w:t>
      </w:r>
      <w:r w:rsidR="00836AB2">
        <w:t>s</w:t>
      </w:r>
      <w:r w:rsidRPr="00605EB6">
        <w:t>ement</w:t>
      </w:r>
      <w:r w:rsidR="00C474C1">
        <w:t>.</w:t>
      </w:r>
    </w:p>
    <w:p w14:paraId="39AF4036" w14:textId="725AD2B7" w:rsidR="00C474C1" w:rsidRDefault="00C52F4A" w:rsidP="00C52F4A">
      <w:r w:rsidRPr="00605EB6">
        <w:t>Ah</w:t>
      </w:r>
      <w:r w:rsidR="00C474C1">
        <w:t xml:space="preserve"> ! </w:t>
      </w:r>
      <w:r w:rsidRPr="00605EB6">
        <w:t>comme elle regrettait</w:t>
      </w:r>
      <w:r w:rsidR="00C474C1">
        <w:t xml:space="preserve">, </w:t>
      </w:r>
      <w:r w:rsidRPr="00605EB6">
        <w:t>comme elle se repentait de s</w:t>
      </w:r>
      <w:r w:rsidR="00C474C1">
        <w:t>’</w:t>
      </w:r>
      <w:r w:rsidRPr="00605EB6">
        <w:t xml:space="preserve">être tant </w:t>
      </w:r>
      <w:r w:rsidR="00836AB2">
        <w:t>occupée</w:t>
      </w:r>
      <w:r w:rsidR="00C474C1">
        <w:t xml:space="preserve">, </w:t>
      </w:r>
      <w:r w:rsidRPr="00605EB6">
        <w:t>de s</w:t>
      </w:r>
      <w:r w:rsidR="00C474C1">
        <w:t>’</w:t>
      </w:r>
      <w:r w:rsidRPr="00605EB6">
        <w:t xml:space="preserve">être </w:t>
      </w:r>
      <w:r w:rsidRPr="00605EB6">
        <w:t>si vivement intéressée à ce misérable Jean Loup</w:t>
      </w:r>
      <w:r w:rsidR="00C474C1">
        <w:t xml:space="preserve">, </w:t>
      </w:r>
      <w:r w:rsidRPr="00605EB6">
        <w:t>à cette bête fauve</w:t>
      </w:r>
      <w:r w:rsidR="00C474C1">
        <w:t xml:space="preserve">, </w:t>
      </w:r>
      <w:r w:rsidRPr="00605EB6">
        <w:t>à ce monstre</w:t>
      </w:r>
      <w:r w:rsidR="00C474C1">
        <w:t> !</w:t>
      </w:r>
    </w:p>
    <w:p w14:paraId="7C029408" w14:textId="77777777" w:rsidR="00C474C1" w:rsidRDefault="00C52F4A" w:rsidP="00C52F4A">
      <w:r w:rsidRPr="00605EB6">
        <w:t>Elle aurait voulu pouvoir oublier qu</w:t>
      </w:r>
      <w:r w:rsidR="00C474C1">
        <w:t>’</w:t>
      </w:r>
      <w:r w:rsidRPr="00605EB6">
        <w:t>elle lui devait la vie</w:t>
      </w:r>
      <w:r w:rsidR="00C474C1">
        <w:t>.</w:t>
      </w:r>
    </w:p>
    <w:p w14:paraId="3C99F8F8" w14:textId="77777777" w:rsidR="00C474C1" w:rsidRDefault="00C52F4A" w:rsidP="00C52F4A">
      <w:r w:rsidRPr="00605EB6">
        <w:t>Et même</w:t>
      </w:r>
      <w:r w:rsidR="00C474C1">
        <w:t xml:space="preserve">, </w:t>
      </w:r>
      <w:r w:rsidRPr="00605EB6">
        <w:t>par instant</w:t>
      </w:r>
      <w:r w:rsidR="00C474C1">
        <w:t xml:space="preserve">, </w:t>
      </w:r>
      <w:r w:rsidRPr="00605EB6">
        <w:t>il lui semblait</w:t>
      </w:r>
      <w:r w:rsidR="00C474C1">
        <w:t xml:space="preserve">, </w:t>
      </w:r>
      <w:r w:rsidRPr="00605EB6">
        <w:t>tant il y avait en elle de choses amères</w:t>
      </w:r>
      <w:r w:rsidR="00C474C1">
        <w:t xml:space="preserve">, </w:t>
      </w:r>
      <w:r w:rsidRPr="00605EB6">
        <w:t>qu</w:t>
      </w:r>
      <w:r w:rsidR="00C474C1">
        <w:t>’</w:t>
      </w:r>
      <w:r w:rsidRPr="00605EB6">
        <w:t>il eût mieux valu qu</w:t>
      </w:r>
      <w:r w:rsidR="00C474C1">
        <w:t>’</w:t>
      </w:r>
      <w:r w:rsidRPr="00605EB6">
        <w:t>elle tombât au fond du précipice que d</w:t>
      </w:r>
      <w:r w:rsidR="00C474C1">
        <w:t>’</w:t>
      </w:r>
      <w:r w:rsidRPr="00605EB6">
        <w:t>être sauvée par lui</w:t>
      </w:r>
      <w:r w:rsidR="00C474C1">
        <w:t>.</w:t>
      </w:r>
    </w:p>
    <w:p w14:paraId="3319C25E" w14:textId="77777777" w:rsidR="00C474C1" w:rsidRDefault="00C52F4A" w:rsidP="00C52F4A">
      <w:r w:rsidRPr="00605EB6">
        <w:t>Le surlendemain matin</w:t>
      </w:r>
      <w:r w:rsidR="00C474C1">
        <w:t xml:space="preserve">, </w:t>
      </w:r>
      <w:r w:rsidRPr="00605EB6">
        <w:t>on apprit au château qu</w:t>
      </w:r>
      <w:r w:rsidR="00C474C1">
        <w:t>’</w:t>
      </w:r>
      <w:r w:rsidRPr="00605EB6">
        <w:t>on avait vainement fouillé le lit de la rivière pour retrouver le corps de la malheureuse Jeanne</w:t>
      </w:r>
      <w:r w:rsidR="00C474C1">
        <w:t>.</w:t>
      </w:r>
    </w:p>
    <w:p w14:paraId="519606DD" w14:textId="215298B7" w:rsidR="00C474C1" w:rsidRDefault="00C52F4A" w:rsidP="00C52F4A">
      <w:r w:rsidRPr="00605EB6">
        <w:lastRenderedPageBreak/>
        <w:t>De guerre lasse</w:t>
      </w:r>
      <w:r w:rsidR="00C474C1">
        <w:t xml:space="preserve">, </w:t>
      </w:r>
      <w:r w:rsidRPr="00605EB6">
        <w:t>on s</w:t>
      </w:r>
      <w:r w:rsidR="00C474C1">
        <w:t>’</w:t>
      </w:r>
      <w:r w:rsidRPr="00605EB6">
        <w:t>était résigné à cesser les recherches</w:t>
      </w:r>
      <w:r w:rsidR="00C474C1">
        <w:t xml:space="preserve">. </w:t>
      </w:r>
      <w:r w:rsidRPr="00605EB6">
        <w:t>Avant de les commencer</w:t>
      </w:r>
      <w:r w:rsidR="00C474C1">
        <w:t xml:space="preserve">, </w:t>
      </w:r>
      <w:r w:rsidRPr="00605EB6">
        <w:t>on était à peu près certain de leur inutilité</w:t>
      </w:r>
      <w:r w:rsidR="00C474C1">
        <w:t>.</w:t>
      </w:r>
    </w:p>
    <w:p w14:paraId="1796F944" w14:textId="77777777" w:rsidR="00C474C1" w:rsidRDefault="00C52F4A" w:rsidP="00C52F4A">
      <w:r w:rsidRPr="00605EB6">
        <w:t>Le Frou avait débordé et s</w:t>
      </w:r>
      <w:r w:rsidR="00C474C1">
        <w:t>’</w:t>
      </w:r>
      <w:r w:rsidRPr="00605EB6">
        <w:t>était transformé en torrent</w:t>
      </w:r>
      <w:r w:rsidR="00C474C1">
        <w:t xml:space="preserve"> ; </w:t>
      </w:r>
      <w:r w:rsidRPr="00605EB6">
        <w:t>tous les batardeaux des écluses ayant été ouverts</w:t>
      </w:r>
      <w:r w:rsidR="00C474C1">
        <w:t xml:space="preserve">, </w:t>
      </w:r>
      <w:r w:rsidRPr="00605EB6">
        <w:t>on était convaincu que le cadavre avait été entraîné probablement jusque dans la Saône</w:t>
      </w:r>
      <w:r w:rsidR="00C474C1">
        <w:t>.</w:t>
      </w:r>
    </w:p>
    <w:p w14:paraId="1DFF2454" w14:textId="0C05C247" w:rsidR="00C474C1" w:rsidRDefault="00C52F4A" w:rsidP="00C52F4A">
      <w:r w:rsidRPr="00605EB6">
        <w:t>Le même jour</w:t>
      </w:r>
      <w:r w:rsidR="00C474C1">
        <w:t xml:space="preserve">, </w:t>
      </w:r>
      <w:r w:rsidRPr="00605EB6">
        <w:t>à deux heures de l</w:t>
      </w:r>
      <w:r w:rsidR="00C474C1">
        <w:t>’</w:t>
      </w:r>
      <w:r w:rsidRPr="00605EB6">
        <w:t>après-midi</w:t>
      </w:r>
      <w:r w:rsidR="00C474C1">
        <w:t xml:space="preserve">, </w:t>
      </w:r>
      <w:r w:rsidR="009A0CB4" w:rsidRPr="009A0CB4">
        <w:t>M</w:t>
      </w:r>
      <w:r w:rsidR="009A0CB4" w:rsidRPr="009A0CB4">
        <w:rPr>
          <w:vertAlign w:val="superscript"/>
        </w:rPr>
        <w:t>me</w:t>
      </w:r>
      <w:r w:rsidR="00C474C1">
        <w:t> de </w:t>
      </w:r>
      <w:r w:rsidRPr="00605EB6">
        <w:t>Simaise sortit en voiture</w:t>
      </w:r>
      <w:r w:rsidR="00C474C1">
        <w:t>.</w:t>
      </w:r>
    </w:p>
    <w:p w14:paraId="7E4486BB" w14:textId="77777777" w:rsidR="00C474C1" w:rsidRDefault="00C52F4A" w:rsidP="00C52F4A">
      <w:r w:rsidRPr="00605EB6">
        <w:t>Henriette</w:t>
      </w:r>
      <w:r w:rsidR="00C474C1">
        <w:t xml:space="preserve">, </w:t>
      </w:r>
      <w:r w:rsidRPr="00605EB6">
        <w:t>indisposée</w:t>
      </w:r>
      <w:r w:rsidR="00C474C1">
        <w:t xml:space="preserve">, </w:t>
      </w:r>
      <w:r w:rsidRPr="00605EB6">
        <w:t>n</w:t>
      </w:r>
      <w:r w:rsidR="00C474C1">
        <w:t>’</w:t>
      </w:r>
      <w:r w:rsidRPr="00605EB6">
        <w:t>accompagnait pas sa mère</w:t>
      </w:r>
      <w:r w:rsidR="00C474C1">
        <w:t xml:space="preserve">. </w:t>
      </w:r>
      <w:r w:rsidRPr="00605EB6">
        <w:t>Après deux nuits d</w:t>
      </w:r>
      <w:r w:rsidR="00C474C1">
        <w:t>’</w:t>
      </w:r>
      <w:r w:rsidRPr="00605EB6">
        <w:t>insomnie</w:t>
      </w:r>
      <w:r w:rsidR="00C474C1">
        <w:t xml:space="preserve">, </w:t>
      </w:r>
      <w:r w:rsidRPr="00605EB6">
        <w:t>elle se sentait très fatiguée</w:t>
      </w:r>
      <w:r w:rsidR="00C474C1">
        <w:t xml:space="preserve"> ; </w:t>
      </w:r>
      <w:r w:rsidRPr="00605EB6">
        <w:t>elle avait le corps brisé</w:t>
      </w:r>
      <w:r w:rsidR="00C474C1">
        <w:t xml:space="preserve">, </w:t>
      </w:r>
      <w:r w:rsidRPr="00605EB6">
        <w:t>un peu de migraine</w:t>
      </w:r>
      <w:r w:rsidR="00C474C1">
        <w:t>.</w:t>
      </w:r>
    </w:p>
    <w:p w14:paraId="44143A69" w14:textId="396EFBC5" w:rsidR="00C474C1" w:rsidRDefault="00C52F4A" w:rsidP="00C52F4A">
      <w:r w:rsidRPr="00605EB6">
        <w:t xml:space="preserve">La baronne se rendait chez </w:t>
      </w:r>
      <w:r w:rsidR="00C474C1">
        <w:t>M. de </w:t>
      </w:r>
      <w:r w:rsidRPr="00605EB6">
        <w:t>Violaine qui avait dû recevoir</w:t>
      </w:r>
      <w:r w:rsidR="00C474C1">
        <w:t xml:space="preserve">, </w:t>
      </w:r>
      <w:r w:rsidRPr="00605EB6">
        <w:t>dans la matinée</w:t>
      </w:r>
      <w:r w:rsidR="00C474C1">
        <w:t xml:space="preserve">, </w:t>
      </w:r>
      <w:r w:rsidRPr="00605EB6">
        <w:t>des renseignements précis sur la marche en avant des Prussiens</w:t>
      </w:r>
      <w:r w:rsidR="00C474C1">
        <w:t xml:space="preserve"> ; </w:t>
      </w:r>
      <w:r w:rsidRPr="00605EB6">
        <w:t>on espérait encore qu</w:t>
      </w:r>
      <w:r w:rsidR="00C474C1">
        <w:t>’</w:t>
      </w:r>
      <w:r w:rsidRPr="00605EB6">
        <w:t>ils ne parviendraient pas à franchir les défilés des Vosges</w:t>
      </w:r>
      <w:r w:rsidR="00C474C1">
        <w:t>.</w:t>
      </w:r>
    </w:p>
    <w:p w14:paraId="5C0A18D9" w14:textId="4AB1C0EB" w:rsidR="00C474C1" w:rsidRDefault="00C52F4A" w:rsidP="00C52F4A">
      <w:r w:rsidRPr="00605EB6">
        <w:t>Il s</w:t>
      </w:r>
      <w:r w:rsidR="00C474C1">
        <w:t>’</w:t>
      </w:r>
      <w:r w:rsidRPr="00605EB6">
        <w:t>agissait de savoir si le département serait</w:t>
      </w:r>
      <w:r w:rsidR="00C474C1">
        <w:t xml:space="preserve">, </w:t>
      </w:r>
      <w:r w:rsidRPr="00605EB6">
        <w:t>oui ou non</w:t>
      </w:r>
      <w:r w:rsidR="00C474C1">
        <w:t xml:space="preserve">, </w:t>
      </w:r>
      <w:r w:rsidRPr="00605EB6">
        <w:t>envahi</w:t>
      </w:r>
      <w:r w:rsidR="004540F3">
        <w:t> ;</w:t>
      </w:r>
      <w:r w:rsidR="00C474C1">
        <w:t xml:space="preserve"> </w:t>
      </w:r>
      <w:r w:rsidRPr="00605EB6">
        <w:t xml:space="preserve">si </w:t>
      </w:r>
      <w:r w:rsidR="009A0CB4" w:rsidRPr="009A0CB4">
        <w:t>M</w:t>
      </w:r>
      <w:r w:rsidR="009A0CB4" w:rsidRPr="009A0CB4">
        <w:rPr>
          <w:vertAlign w:val="superscript"/>
        </w:rPr>
        <w:t>me</w:t>
      </w:r>
      <w:r w:rsidR="00C474C1">
        <w:t> de </w:t>
      </w:r>
      <w:r w:rsidRPr="00605EB6">
        <w:t xml:space="preserve">Simaise et sa fille devaient quitter Vaucourt pendant que </w:t>
      </w:r>
      <w:r w:rsidR="00C474C1">
        <w:t>M. de </w:t>
      </w:r>
      <w:r w:rsidRPr="00605EB6">
        <w:t>Violaine et Suzanne s</w:t>
      </w:r>
      <w:r w:rsidR="00C474C1">
        <w:t>’</w:t>
      </w:r>
      <w:r w:rsidRPr="00605EB6">
        <w:t>éloigneraient également d</w:t>
      </w:r>
      <w:r w:rsidR="00C474C1">
        <w:t>’</w:t>
      </w:r>
      <w:r w:rsidRPr="00605EB6">
        <w:t>Haréville</w:t>
      </w:r>
      <w:r w:rsidR="00C474C1">
        <w:t xml:space="preserve"> ; </w:t>
      </w:r>
      <w:r w:rsidRPr="00605EB6">
        <w:t>ceux-ci pour se rendre en Bretagne</w:t>
      </w:r>
      <w:r w:rsidR="00C474C1">
        <w:t xml:space="preserve">, </w:t>
      </w:r>
      <w:r w:rsidRPr="00605EB6">
        <w:t>la baronne pour répondre au désir de la famille de Maurienne</w:t>
      </w:r>
      <w:r w:rsidR="00C474C1">
        <w:t xml:space="preserve">. </w:t>
      </w:r>
      <w:r w:rsidRPr="00605EB6">
        <w:t>Depuis huit jours</w:t>
      </w:r>
      <w:r w:rsidR="00C474C1">
        <w:t xml:space="preserve">, </w:t>
      </w:r>
      <w:r w:rsidR="009A0CB4" w:rsidRPr="009A0CB4">
        <w:t>M</w:t>
      </w:r>
      <w:r w:rsidR="009A0CB4" w:rsidRPr="009A0CB4">
        <w:rPr>
          <w:vertAlign w:val="superscript"/>
        </w:rPr>
        <w:t>me</w:t>
      </w:r>
      <w:r w:rsidR="00C474C1">
        <w:t> de </w:t>
      </w:r>
      <w:r w:rsidRPr="00605EB6">
        <w:t>Simaise et Henriette avaient reçu plusieurs lettres dans lesquelles le comte</w:t>
      </w:r>
      <w:r w:rsidR="00C474C1">
        <w:t xml:space="preserve">, </w:t>
      </w:r>
      <w:r w:rsidRPr="00605EB6">
        <w:t>la comtesse et les jeunes filles insistaient pour que la baronne et sa fille s</w:t>
      </w:r>
      <w:r w:rsidR="00C474C1">
        <w:t>’</w:t>
      </w:r>
      <w:r w:rsidRPr="00605EB6">
        <w:t>éloignassent du théâtre de la guerre et vinssent les rejoindre dans une de leurs propriétés au pied des Pyrénées</w:t>
      </w:r>
      <w:r w:rsidR="00C474C1">
        <w:t>.</w:t>
      </w:r>
    </w:p>
    <w:p w14:paraId="55743F14" w14:textId="4A684A99" w:rsidR="00C474C1" w:rsidRDefault="00C52F4A" w:rsidP="00C52F4A">
      <w:r w:rsidRPr="00605EB6">
        <w:t>Il allait être décidé</w:t>
      </w:r>
      <w:r w:rsidR="00C474C1">
        <w:t xml:space="preserve">, </w:t>
      </w:r>
      <w:r w:rsidRPr="00605EB6">
        <w:t xml:space="preserve">chez </w:t>
      </w:r>
      <w:r w:rsidR="00C474C1">
        <w:t>M. de </w:t>
      </w:r>
      <w:r w:rsidRPr="00605EB6">
        <w:t>Violaine</w:t>
      </w:r>
      <w:r w:rsidR="00C474C1">
        <w:t xml:space="preserve">, </w:t>
      </w:r>
      <w:r w:rsidRPr="00605EB6">
        <w:t>si l</w:t>
      </w:r>
      <w:r w:rsidR="00C474C1">
        <w:t>’</w:t>
      </w:r>
      <w:r w:rsidRPr="00605EB6">
        <w:t>on partirait ou si l</w:t>
      </w:r>
      <w:r w:rsidR="00C474C1">
        <w:t>’</w:t>
      </w:r>
      <w:r w:rsidRPr="00605EB6">
        <w:t>on resterait</w:t>
      </w:r>
      <w:r w:rsidR="00C474C1">
        <w:t xml:space="preserve">. </w:t>
      </w:r>
      <w:r w:rsidRPr="00605EB6">
        <w:t>Cela dépendait des renseignements donnés au châtelain d</w:t>
      </w:r>
      <w:r w:rsidR="00C474C1">
        <w:t>’</w:t>
      </w:r>
      <w:r w:rsidRPr="00605EB6">
        <w:t>Haréville</w:t>
      </w:r>
      <w:r w:rsidR="00C474C1">
        <w:t>.</w:t>
      </w:r>
    </w:p>
    <w:p w14:paraId="381E6EF8" w14:textId="77777777" w:rsidR="00C474C1" w:rsidRDefault="00C52F4A" w:rsidP="00C52F4A">
      <w:r w:rsidRPr="00605EB6">
        <w:lastRenderedPageBreak/>
        <w:t>Henriette était seule au château</w:t>
      </w:r>
      <w:r w:rsidR="00C474C1">
        <w:t xml:space="preserve">, </w:t>
      </w:r>
      <w:r w:rsidRPr="00605EB6">
        <w:t>dans le salon</w:t>
      </w:r>
      <w:r w:rsidR="00C474C1">
        <w:t xml:space="preserve">, </w:t>
      </w:r>
      <w:r w:rsidRPr="00605EB6">
        <w:t>affaissée sur un fauteuil</w:t>
      </w:r>
      <w:r w:rsidR="00C474C1">
        <w:t xml:space="preserve">, </w:t>
      </w:r>
      <w:r w:rsidRPr="00605EB6">
        <w:t>sa tête endolorie renversée sur le dossier</w:t>
      </w:r>
      <w:r w:rsidR="00C474C1">
        <w:t xml:space="preserve">. </w:t>
      </w:r>
      <w:r w:rsidRPr="00605EB6">
        <w:t>Les yeux à demi fermés</w:t>
      </w:r>
      <w:r w:rsidR="00C474C1">
        <w:t xml:space="preserve">, </w:t>
      </w:r>
      <w:r w:rsidRPr="00605EB6">
        <w:t>elle songeait</w:t>
      </w:r>
      <w:r w:rsidR="00C474C1">
        <w:t>.</w:t>
      </w:r>
    </w:p>
    <w:p w14:paraId="01B739B3" w14:textId="77777777" w:rsidR="00C474C1" w:rsidRDefault="00C52F4A" w:rsidP="00C52F4A">
      <w:r w:rsidRPr="00605EB6">
        <w:t>Tout à coup</w:t>
      </w:r>
      <w:r w:rsidR="00C474C1">
        <w:t xml:space="preserve">, </w:t>
      </w:r>
      <w:r w:rsidRPr="00605EB6">
        <w:t>un bruit qu</w:t>
      </w:r>
      <w:r w:rsidR="00C474C1">
        <w:t>’</w:t>
      </w:r>
      <w:r w:rsidRPr="00605EB6">
        <w:t>elle entendit dans le large corridor attira son attention</w:t>
      </w:r>
      <w:r w:rsidR="00C474C1">
        <w:t xml:space="preserve">. </w:t>
      </w:r>
      <w:r w:rsidRPr="00605EB6">
        <w:t>Une porte venait d</w:t>
      </w:r>
      <w:r w:rsidR="00C474C1">
        <w:t>’</w:t>
      </w:r>
      <w:r w:rsidRPr="00605EB6">
        <w:t>être ouverte et refermée</w:t>
      </w:r>
      <w:r w:rsidR="00C474C1">
        <w:t xml:space="preserve">. </w:t>
      </w:r>
      <w:r w:rsidRPr="00605EB6">
        <w:t>Qui donc pouvait être là</w:t>
      </w:r>
      <w:r w:rsidR="00C474C1">
        <w:t> ?</w:t>
      </w:r>
    </w:p>
    <w:p w14:paraId="7A3F98D1" w14:textId="0E3B5853" w:rsidR="00C474C1" w:rsidRDefault="009A0CB4" w:rsidP="00C52F4A">
      <w:r w:rsidRPr="009A0CB4">
        <w:t>M</w:t>
      </w:r>
      <w:r w:rsidRPr="009A0CB4">
        <w:rPr>
          <w:vertAlign w:val="superscript"/>
        </w:rPr>
        <w:t>me</w:t>
      </w:r>
      <w:r w:rsidR="00C474C1">
        <w:t> de </w:t>
      </w:r>
      <w:r w:rsidR="00C52F4A" w:rsidRPr="00605EB6">
        <w:t>Simaise avait emmené la femme de chambre</w:t>
      </w:r>
      <w:r w:rsidR="00C474C1">
        <w:t xml:space="preserve"> ; </w:t>
      </w:r>
      <w:r w:rsidR="00C52F4A" w:rsidRPr="00605EB6">
        <w:t>le valet de chambre était absent</w:t>
      </w:r>
      <w:r w:rsidR="00C474C1">
        <w:t xml:space="preserve">, </w:t>
      </w:r>
      <w:r w:rsidR="00C52F4A" w:rsidRPr="00605EB6">
        <w:t>en congé pour quelques jours</w:t>
      </w:r>
      <w:r w:rsidR="00C474C1">
        <w:t xml:space="preserve"> ; </w:t>
      </w:r>
      <w:r w:rsidR="00C52F4A" w:rsidRPr="00605EB6">
        <w:t>la cuisinière était allée faire une commission et ne pouvait être encore de retour</w:t>
      </w:r>
      <w:r w:rsidR="00C474C1">
        <w:t xml:space="preserve"> ; </w:t>
      </w:r>
      <w:r w:rsidR="00C52F4A" w:rsidRPr="00605EB6">
        <w:t>le jardinier n</w:t>
      </w:r>
      <w:r w:rsidR="00C474C1">
        <w:t>’</w:t>
      </w:r>
      <w:r w:rsidR="00C52F4A" w:rsidRPr="00605EB6">
        <w:t>entrait jamais dans le château sans y être appelé</w:t>
      </w:r>
      <w:r w:rsidR="00C474C1">
        <w:t>.</w:t>
      </w:r>
    </w:p>
    <w:p w14:paraId="641F3583" w14:textId="77777777" w:rsidR="00C474C1" w:rsidRDefault="00C52F4A" w:rsidP="00C52F4A">
      <w:r w:rsidRPr="00605EB6">
        <w:t>La jeune fille allait se lever pour voir qui était là</w:t>
      </w:r>
      <w:r w:rsidR="00C474C1">
        <w:t xml:space="preserve">, </w:t>
      </w:r>
      <w:r w:rsidRPr="00605EB6">
        <w:t>lorsque la porte du salon</w:t>
      </w:r>
      <w:r w:rsidR="00C474C1">
        <w:t xml:space="preserve">, </w:t>
      </w:r>
      <w:r w:rsidRPr="00605EB6">
        <w:t>s</w:t>
      </w:r>
      <w:r w:rsidR="00C474C1">
        <w:t>’</w:t>
      </w:r>
      <w:r w:rsidRPr="00605EB6">
        <w:t>ouvrant brusquement</w:t>
      </w:r>
      <w:r w:rsidR="00C474C1">
        <w:t xml:space="preserve">, </w:t>
      </w:r>
      <w:r w:rsidRPr="00605EB6">
        <w:t>elle vit Jean Loup se dresser devant elle</w:t>
      </w:r>
      <w:r w:rsidR="00C474C1">
        <w:t>.</w:t>
      </w:r>
    </w:p>
    <w:p w14:paraId="7B65C744" w14:textId="77777777" w:rsidR="00C474C1" w:rsidRDefault="00C52F4A" w:rsidP="00C52F4A">
      <w:r w:rsidRPr="00605EB6">
        <w:t>Henriette bondit sur ses jambes en poussant un cri d</w:t>
      </w:r>
      <w:r w:rsidR="00C474C1">
        <w:t>’</w:t>
      </w:r>
      <w:r w:rsidRPr="00605EB6">
        <w:t>effroi</w:t>
      </w:r>
      <w:r w:rsidR="00C474C1">
        <w:t xml:space="preserve">, </w:t>
      </w:r>
      <w:r w:rsidRPr="00605EB6">
        <w:t>qu</w:t>
      </w:r>
      <w:r w:rsidR="00C474C1">
        <w:t>’</w:t>
      </w:r>
      <w:r w:rsidRPr="00605EB6">
        <w:t>elle ne put retenir</w:t>
      </w:r>
      <w:r w:rsidR="00C474C1">
        <w:t xml:space="preserve">. </w:t>
      </w:r>
      <w:r w:rsidRPr="00605EB6">
        <w:t>Elle voulut s</w:t>
      </w:r>
      <w:r w:rsidR="00C474C1">
        <w:t>’</w:t>
      </w:r>
      <w:r w:rsidRPr="00605EB6">
        <w:t>élancer vers une fenêtre pour appeler à son secours</w:t>
      </w:r>
      <w:r w:rsidR="00C474C1">
        <w:t xml:space="preserve"> ; </w:t>
      </w:r>
      <w:r w:rsidRPr="00605EB6">
        <w:t>mais Jean Loup</w:t>
      </w:r>
      <w:r w:rsidR="00C474C1">
        <w:t xml:space="preserve">, </w:t>
      </w:r>
      <w:r w:rsidRPr="00605EB6">
        <w:t>devinant son intention</w:t>
      </w:r>
      <w:r w:rsidR="00C474C1">
        <w:t xml:space="preserve">, </w:t>
      </w:r>
      <w:r w:rsidRPr="00605EB6">
        <w:t>l</w:t>
      </w:r>
      <w:r w:rsidR="00C474C1">
        <w:t>’</w:t>
      </w:r>
      <w:r w:rsidRPr="00605EB6">
        <w:t>en empêcha en se jetant entre elle et la fenêtre</w:t>
      </w:r>
      <w:r w:rsidR="00C474C1">
        <w:t>.</w:t>
      </w:r>
    </w:p>
    <w:p w14:paraId="6209569D" w14:textId="77777777" w:rsidR="00C474C1" w:rsidRDefault="00C52F4A" w:rsidP="00C52F4A">
      <w:r w:rsidRPr="00605EB6">
        <w:t>Henriette recula terrifiée</w:t>
      </w:r>
      <w:r w:rsidR="00C474C1">
        <w:t xml:space="preserve"> ; </w:t>
      </w:r>
      <w:r w:rsidRPr="00605EB6">
        <w:t>vainement elle essaya de crier</w:t>
      </w:r>
      <w:r w:rsidR="00C474C1">
        <w:t xml:space="preserve">, </w:t>
      </w:r>
      <w:r w:rsidRPr="00605EB6">
        <w:t>l</w:t>
      </w:r>
      <w:r w:rsidR="00C474C1">
        <w:t>’</w:t>
      </w:r>
      <w:r w:rsidRPr="00605EB6">
        <w:t>émotion</w:t>
      </w:r>
      <w:r w:rsidR="00C474C1">
        <w:t xml:space="preserve">, </w:t>
      </w:r>
      <w:r w:rsidRPr="00605EB6">
        <w:t>l</w:t>
      </w:r>
      <w:r w:rsidR="00C474C1">
        <w:t>’</w:t>
      </w:r>
      <w:r w:rsidRPr="00605EB6">
        <w:t>épouvante arrêtèrent les sons dans sa gorge</w:t>
      </w:r>
      <w:r w:rsidR="00C474C1">
        <w:t>.</w:t>
      </w:r>
    </w:p>
    <w:p w14:paraId="69F2B572" w14:textId="3C896B80" w:rsidR="00C474C1" w:rsidRDefault="00C52F4A" w:rsidP="00C52F4A">
      <w:r w:rsidRPr="00605EB6">
        <w:t>Le sauvage était déjà triste en entrant</w:t>
      </w:r>
      <w:r w:rsidR="004540F3">
        <w:t> ;</w:t>
      </w:r>
      <w:r w:rsidR="00C474C1">
        <w:t xml:space="preserve"> </w:t>
      </w:r>
      <w:r w:rsidRPr="00605EB6">
        <w:t>mais</w:t>
      </w:r>
      <w:r w:rsidR="00C474C1">
        <w:t xml:space="preserve">, </w:t>
      </w:r>
      <w:r w:rsidRPr="00605EB6">
        <w:t>en voyant l</w:t>
      </w:r>
      <w:r w:rsidR="00C474C1">
        <w:t>’</w:t>
      </w:r>
      <w:r w:rsidRPr="00605EB6">
        <w:t>effroi qu</w:t>
      </w:r>
      <w:r w:rsidR="00C474C1">
        <w:t>’</w:t>
      </w:r>
      <w:r w:rsidRPr="00605EB6">
        <w:t>il causait à la jeune fille</w:t>
      </w:r>
      <w:r w:rsidR="00C474C1">
        <w:t xml:space="preserve">, </w:t>
      </w:r>
      <w:r w:rsidRPr="00605EB6">
        <w:t>son visage prit une expression douloureuse</w:t>
      </w:r>
      <w:r w:rsidR="00C474C1">
        <w:t>.</w:t>
      </w:r>
    </w:p>
    <w:p w14:paraId="515C56E1" w14:textId="77777777" w:rsidR="00C474C1" w:rsidRDefault="00C52F4A" w:rsidP="00C52F4A">
      <w:r w:rsidRPr="003F1FBF">
        <w:t>Henriette s</w:t>
      </w:r>
      <w:r w:rsidR="00C474C1">
        <w:t>’</w:t>
      </w:r>
      <w:r w:rsidRPr="003F1FBF">
        <w:t>attendait à le voir se jeter sur elle et se préparait à se défendre énergiquement</w:t>
      </w:r>
      <w:r w:rsidR="00C474C1">
        <w:t xml:space="preserve">, </w:t>
      </w:r>
      <w:r w:rsidRPr="003F1FBF">
        <w:t>lorsque Jean Loup s</w:t>
      </w:r>
      <w:r w:rsidR="00C474C1">
        <w:t>’</w:t>
      </w:r>
      <w:r w:rsidRPr="003F1FBF">
        <w:t>avança lentement</w:t>
      </w:r>
      <w:r w:rsidR="00C474C1">
        <w:t xml:space="preserve">, </w:t>
      </w:r>
      <w:r w:rsidRPr="003F1FBF">
        <w:t>la tête baissée</w:t>
      </w:r>
      <w:r w:rsidR="00C474C1">
        <w:t xml:space="preserve">, </w:t>
      </w:r>
      <w:r w:rsidRPr="003F1FBF">
        <w:t>et tomba sur ses genoux</w:t>
      </w:r>
      <w:r w:rsidR="00C474C1">
        <w:t>.</w:t>
      </w:r>
    </w:p>
    <w:p w14:paraId="1B99D20D" w14:textId="77777777" w:rsidR="00C474C1" w:rsidRDefault="00C52F4A" w:rsidP="00C52F4A">
      <w:r w:rsidRPr="00605EB6">
        <w:t>À demi rassurée</w:t>
      </w:r>
      <w:r w:rsidR="00C474C1">
        <w:t xml:space="preserve">, </w:t>
      </w:r>
      <w:r w:rsidRPr="00605EB6">
        <w:t>la jeune fille le regarda avec surprise</w:t>
      </w:r>
      <w:r w:rsidR="00C474C1">
        <w:t>.</w:t>
      </w:r>
    </w:p>
    <w:p w14:paraId="09AEDA1A" w14:textId="77777777" w:rsidR="00C474C1" w:rsidRDefault="00C52F4A" w:rsidP="00C52F4A">
      <w:r w:rsidRPr="00605EB6">
        <w:lastRenderedPageBreak/>
        <w:t>Il sortit de sa poche le portefeuille et l</w:t>
      </w:r>
      <w:r w:rsidR="00C474C1">
        <w:t>’</w:t>
      </w:r>
      <w:r w:rsidRPr="00605EB6">
        <w:t>anneau trouvés dans la chambre de Jeanne</w:t>
      </w:r>
      <w:r w:rsidR="00C474C1">
        <w:t>.</w:t>
      </w:r>
    </w:p>
    <w:p w14:paraId="4013799C" w14:textId="77777777" w:rsidR="00C474C1" w:rsidRDefault="00C52F4A" w:rsidP="00C52F4A">
      <w:r w:rsidRPr="00605EB6">
        <w:t>Reconnaissant ces deux objets</w:t>
      </w:r>
      <w:r w:rsidR="00C474C1">
        <w:t xml:space="preserve">, </w:t>
      </w:r>
      <w:r w:rsidRPr="00605EB6">
        <w:t>la surprise de la jeune fille se changea en stupéfaction</w:t>
      </w:r>
      <w:r w:rsidR="00C474C1">
        <w:t xml:space="preserve">. </w:t>
      </w:r>
      <w:r w:rsidRPr="00605EB6">
        <w:t>Comment le sauvage pouvait-il avoir en sa possession ce portefeuille et cet anneau</w:t>
      </w:r>
      <w:r w:rsidR="00C474C1">
        <w:t> ?</w:t>
      </w:r>
    </w:p>
    <w:p w14:paraId="4FCC3785" w14:textId="5303016B" w:rsidR="00C474C1" w:rsidRDefault="00C52F4A" w:rsidP="00C52F4A">
      <w:r w:rsidRPr="00605EB6">
        <w:t>Jean Loup redressa sa tête intelligente et lentement</w:t>
      </w:r>
      <w:r w:rsidR="00C474C1">
        <w:t xml:space="preserve">, </w:t>
      </w:r>
      <w:r w:rsidRPr="00605EB6">
        <w:t>avec un accent de tristesse profonde</w:t>
      </w:r>
      <w:r w:rsidR="00C474C1">
        <w:t xml:space="preserve">, </w:t>
      </w:r>
      <w:r w:rsidRPr="00605EB6">
        <w:t>il prononça ces quatre mots</w:t>
      </w:r>
      <w:r w:rsidR="00C474C1">
        <w:t> : « </w:t>
      </w:r>
      <w:r w:rsidRPr="00605EB6">
        <w:t>Frère</w:t>
      </w:r>
      <w:r w:rsidR="00C474C1">
        <w:t xml:space="preserve">, </w:t>
      </w:r>
      <w:r w:rsidRPr="00605EB6">
        <w:t>Jeanne</w:t>
      </w:r>
      <w:r w:rsidR="00C474C1">
        <w:t xml:space="preserve">, </w:t>
      </w:r>
      <w:r w:rsidRPr="00605EB6">
        <w:t>Jean Loup</w:t>
      </w:r>
      <w:r w:rsidR="00C474C1">
        <w:t xml:space="preserve">, </w:t>
      </w:r>
      <w:r w:rsidRPr="00605EB6">
        <w:t>eau</w:t>
      </w:r>
      <w:r w:rsidR="00C474C1">
        <w:t xml:space="preserve">. ». </w:t>
      </w:r>
      <w:r w:rsidRPr="00605EB6">
        <w:t>Ses yeux fixés sur ceux d</w:t>
      </w:r>
      <w:r w:rsidR="00C474C1">
        <w:t>’</w:t>
      </w:r>
      <w:r w:rsidRPr="00605EB6">
        <w:t>Henriette</w:t>
      </w:r>
      <w:r w:rsidR="00C474C1">
        <w:t xml:space="preserve">, </w:t>
      </w:r>
      <w:r w:rsidRPr="00605EB6">
        <w:t>il attendit un moment</w:t>
      </w:r>
      <w:r w:rsidR="00C474C1">
        <w:t xml:space="preserve">. </w:t>
      </w:r>
      <w:r w:rsidRPr="00605EB6">
        <w:t>Voyant qu</w:t>
      </w:r>
      <w:r w:rsidR="00C474C1">
        <w:t>’</w:t>
      </w:r>
      <w:r w:rsidRPr="00605EB6">
        <w:t>elle ne comprenait pas</w:t>
      </w:r>
      <w:r w:rsidR="00C474C1">
        <w:t xml:space="preserve">, </w:t>
      </w:r>
      <w:r w:rsidRPr="00605EB6">
        <w:t>il se releva</w:t>
      </w:r>
      <w:r w:rsidR="00C474C1">
        <w:t xml:space="preserve">, </w:t>
      </w:r>
      <w:r w:rsidRPr="00605EB6">
        <w:t>et avec des gestes parlants</w:t>
      </w:r>
      <w:r w:rsidR="00C474C1">
        <w:t xml:space="preserve">, </w:t>
      </w:r>
      <w:r w:rsidRPr="00605EB6">
        <w:t>une expression de physionomie d</w:t>
      </w:r>
      <w:r w:rsidR="00C474C1">
        <w:t>’</w:t>
      </w:r>
      <w:r w:rsidRPr="00605EB6">
        <w:t>une éloquence extraordinaire</w:t>
      </w:r>
      <w:r w:rsidR="00C474C1">
        <w:t xml:space="preserve">, </w:t>
      </w:r>
      <w:r w:rsidRPr="00605EB6">
        <w:t>en y mêlant les quatre mots</w:t>
      </w:r>
      <w:r w:rsidR="00C474C1">
        <w:t> : « </w:t>
      </w:r>
      <w:r w:rsidRPr="00605EB6">
        <w:t>Frère</w:t>
      </w:r>
      <w:r w:rsidR="00C474C1">
        <w:t xml:space="preserve">, </w:t>
      </w:r>
      <w:r w:rsidRPr="00605EB6">
        <w:t>Jeanne</w:t>
      </w:r>
      <w:r w:rsidR="00C474C1">
        <w:t xml:space="preserve">, </w:t>
      </w:r>
      <w:r w:rsidRPr="00605EB6">
        <w:t>Jean Loup</w:t>
      </w:r>
      <w:r w:rsidR="00C474C1">
        <w:t xml:space="preserve">, </w:t>
      </w:r>
      <w:r w:rsidRPr="00605EB6">
        <w:t>eau</w:t>
      </w:r>
      <w:r w:rsidR="00C474C1">
        <w:t xml:space="preserve">, », </w:t>
      </w:r>
      <w:r w:rsidRPr="00605EB6">
        <w:t>il joua</w:t>
      </w:r>
      <w:r w:rsidR="00C474C1">
        <w:t xml:space="preserve">, </w:t>
      </w:r>
      <w:r w:rsidRPr="00605EB6">
        <w:t xml:space="preserve">sous les yeux de </w:t>
      </w:r>
      <w:r w:rsidR="009A0CB4" w:rsidRPr="009A0CB4">
        <w:t>M</w:t>
      </w:r>
      <w:r w:rsidR="009A0CB4" w:rsidRPr="009A0CB4">
        <w:rPr>
          <w:vertAlign w:val="superscript"/>
        </w:rPr>
        <w:t>lle</w:t>
      </w:r>
      <w:r w:rsidR="00C474C1">
        <w:t> de </w:t>
      </w:r>
      <w:r w:rsidRPr="00605EB6">
        <w:t>Simaise</w:t>
      </w:r>
      <w:r w:rsidR="00C474C1">
        <w:t xml:space="preserve">, </w:t>
      </w:r>
      <w:r w:rsidRPr="00605EB6">
        <w:t>une scène de pantomime qui la fit assister</w:t>
      </w:r>
      <w:r w:rsidR="00C474C1">
        <w:t xml:space="preserve">, </w:t>
      </w:r>
      <w:r w:rsidRPr="00605EB6">
        <w:t>pour ainsi dire</w:t>
      </w:r>
      <w:r w:rsidR="00C474C1">
        <w:t xml:space="preserve">, </w:t>
      </w:r>
      <w:r w:rsidRPr="00605EB6">
        <w:t>à ce qui s</w:t>
      </w:r>
      <w:r w:rsidR="00C474C1">
        <w:t>’</w:t>
      </w:r>
      <w:r w:rsidRPr="00605EB6">
        <w:t>était passé dans la chambre de Jeanne</w:t>
      </w:r>
      <w:r w:rsidR="00C474C1">
        <w:t>.</w:t>
      </w:r>
    </w:p>
    <w:p w14:paraId="47223846" w14:textId="77777777" w:rsidR="00C474C1" w:rsidRDefault="00C52F4A" w:rsidP="00C52F4A">
      <w:r w:rsidRPr="00605EB6">
        <w:t>D</w:t>
      </w:r>
      <w:r w:rsidR="00C474C1">
        <w:t>’</w:t>
      </w:r>
      <w:r w:rsidRPr="00605EB6">
        <w:t>abord</w:t>
      </w:r>
      <w:r w:rsidR="00C474C1">
        <w:t xml:space="preserve">, </w:t>
      </w:r>
      <w:r w:rsidRPr="00605EB6">
        <w:t>avec sa main</w:t>
      </w:r>
      <w:r w:rsidR="00C474C1">
        <w:t xml:space="preserve">, </w:t>
      </w:r>
      <w:r w:rsidRPr="00605EB6">
        <w:t>il traça un espace imaginaire dans le salon</w:t>
      </w:r>
      <w:r w:rsidR="00C474C1">
        <w:t xml:space="preserve">, </w:t>
      </w:r>
      <w:r w:rsidRPr="00605EB6">
        <w:t>puis donna à sa tête la pose d</w:t>
      </w:r>
      <w:r w:rsidR="00C474C1">
        <w:t>’</w:t>
      </w:r>
      <w:r w:rsidRPr="00605EB6">
        <w:t>une personne endormie</w:t>
      </w:r>
      <w:r w:rsidR="00C474C1">
        <w:t xml:space="preserve">. </w:t>
      </w:r>
      <w:r w:rsidRPr="00605EB6">
        <w:t>Ensuite il figura une échelle et</w:t>
      </w:r>
      <w:r w:rsidR="00C474C1">
        <w:t xml:space="preserve">, </w:t>
      </w:r>
      <w:r w:rsidRPr="00605EB6">
        <w:t>montrant la fenêtre en disant</w:t>
      </w:r>
      <w:r w:rsidR="00C474C1">
        <w:t> : « </w:t>
      </w:r>
      <w:r w:rsidRPr="00605EB6">
        <w:t>Frère</w:t>
      </w:r>
      <w:r w:rsidR="00C474C1">
        <w:t xml:space="preserve">, », </w:t>
      </w:r>
      <w:r w:rsidRPr="00605EB6">
        <w:t>il eut l</w:t>
      </w:r>
      <w:r w:rsidR="00C474C1">
        <w:t>’</w:t>
      </w:r>
      <w:r w:rsidRPr="00605EB6">
        <w:t>air de monter</w:t>
      </w:r>
      <w:r w:rsidR="00C474C1">
        <w:t xml:space="preserve">, </w:t>
      </w:r>
      <w:r w:rsidRPr="00605EB6">
        <w:t>puis de franchir un balcon en faisant un saut</w:t>
      </w:r>
      <w:r w:rsidR="00C474C1">
        <w:t xml:space="preserve">. </w:t>
      </w:r>
      <w:r w:rsidRPr="00605EB6">
        <w:t>Après cela</w:t>
      </w:r>
      <w:r w:rsidR="00C474C1">
        <w:t xml:space="preserve">, </w:t>
      </w:r>
      <w:r w:rsidRPr="00605EB6">
        <w:t>il simula une lutte entre deux personnes à la suite de laquelle l</w:t>
      </w:r>
      <w:r w:rsidR="00C474C1">
        <w:t>’</w:t>
      </w:r>
      <w:r w:rsidRPr="00605EB6">
        <w:t>une des personnes</w:t>
      </w:r>
      <w:r w:rsidR="00C474C1">
        <w:t xml:space="preserve">, </w:t>
      </w:r>
      <w:r w:rsidRPr="00605EB6">
        <w:t>la plus faible</w:t>
      </w:r>
      <w:r w:rsidR="00C474C1">
        <w:t xml:space="preserve">, </w:t>
      </w:r>
      <w:r w:rsidRPr="00605EB6">
        <w:t>fut jetée sur quelque chose qu</w:t>
      </w:r>
      <w:r w:rsidR="00C474C1">
        <w:t>’</w:t>
      </w:r>
      <w:r w:rsidRPr="00605EB6">
        <w:t>il indiqua être un lit</w:t>
      </w:r>
      <w:r w:rsidR="00C474C1">
        <w:t xml:space="preserve">. </w:t>
      </w:r>
      <w:r w:rsidRPr="00605EB6">
        <w:t>Et il dit</w:t>
      </w:r>
      <w:r w:rsidR="00C474C1">
        <w:t> : « </w:t>
      </w:r>
      <w:r w:rsidRPr="00605EB6">
        <w:t>Jeanne</w:t>
      </w:r>
      <w:r w:rsidR="00C474C1">
        <w:t>. ».</w:t>
      </w:r>
    </w:p>
    <w:p w14:paraId="54EFCBF5" w14:textId="763B9CA2" w:rsidR="00C52F4A" w:rsidRPr="00605EB6" w:rsidRDefault="00C52F4A" w:rsidP="00C52F4A">
      <w:r w:rsidRPr="00605EB6">
        <w:t>Aussitôt</w:t>
      </w:r>
      <w:r w:rsidR="00C474C1">
        <w:t xml:space="preserve">, </w:t>
      </w:r>
      <w:r w:rsidRPr="00605EB6">
        <w:t>il eut de nouveau l</w:t>
      </w:r>
      <w:r w:rsidR="00C474C1">
        <w:t>’</w:t>
      </w:r>
      <w:r w:rsidRPr="00605EB6">
        <w:t>air de monter à l</w:t>
      </w:r>
      <w:r w:rsidR="00C474C1">
        <w:t>’</w:t>
      </w:r>
      <w:r w:rsidRPr="00605EB6">
        <w:t>échelle et il fit le même saut que précédemment</w:t>
      </w:r>
      <w:r w:rsidR="00C474C1">
        <w:t xml:space="preserve">, </w:t>
      </w:r>
      <w:r w:rsidRPr="00605EB6">
        <w:t>en prononçant d</w:t>
      </w:r>
      <w:r w:rsidR="00C474C1">
        <w:t>’</w:t>
      </w:r>
      <w:r w:rsidRPr="00605EB6">
        <w:t>une voix vibrante</w:t>
      </w:r>
      <w:r w:rsidR="00C474C1">
        <w:t> : « </w:t>
      </w:r>
      <w:r w:rsidRPr="00605EB6">
        <w:t>Jean Loup</w:t>
      </w:r>
      <w:r w:rsidR="00C474C1">
        <w:t xml:space="preserve">. ». </w:t>
      </w:r>
      <w:r w:rsidRPr="00605EB6">
        <w:t>Alors</w:t>
      </w:r>
      <w:r w:rsidR="00C474C1">
        <w:t xml:space="preserve">, </w:t>
      </w:r>
      <w:r w:rsidRPr="00605EB6">
        <w:t>il représenta une nouvelle lutte</w:t>
      </w:r>
      <w:r w:rsidR="00C474C1">
        <w:t xml:space="preserve">, </w:t>
      </w:r>
      <w:r w:rsidRPr="00605EB6">
        <w:t>et</w:t>
      </w:r>
      <w:r w:rsidR="00C474C1">
        <w:t xml:space="preserve">, </w:t>
      </w:r>
      <w:r w:rsidRPr="00605EB6">
        <w:t>indiquant qu</w:t>
      </w:r>
      <w:r w:rsidR="00C474C1">
        <w:t>’</w:t>
      </w:r>
      <w:r w:rsidRPr="00605EB6">
        <w:t>il avait terrassé son adversaire</w:t>
      </w:r>
      <w:r w:rsidR="00C474C1">
        <w:t xml:space="preserve">, </w:t>
      </w:r>
      <w:r w:rsidRPr="00605EB6">
        <w:t>il le montra étendu à ses pieds</w:t>
      </w:r>
      <w:r w:rsidR="00C474C1">
        <w:t xml:space="preserve">, </w:t>
      </w:r>
      <w:r w:rsidRPr="00605EB6">
        <w:t>en disant</w:t>
      </w:r>
      <w:r w:rsidR="00C474C1">
        <w:t> : « </w:t>
      </w:r>
      <w:r w:rsidRPr="00605EB6">
        <w:t>Frère</w:t>
      </w:r>
      <w:r w:rsidR="00C474C1">
        <w:t xml:space="preserve">, », </w:t>
      </w:r>
      <w:r w:rsidRPr="00605EB6">
        <w:t>et se désigna lui-même</w:t>
      </w:r>
      <w:r w:rsidR="00C474C1">
        <w:t xml:space="preserve">, </w:t>
      </w:r>
      <w:r w:rsidRPr="00605EB6">
        <w:t>en se frappant la poitrine</w:t>
      </w:r>
      <w:r w:rsidR="00C474C1">
        <w:t xml:space="preserve">, </w:t>
      </w:r>
      <w:r w:rsidRPr="00605EB6">
        <w:t>et en répétant deux fois</w:t>
      </w:r>
      <w:r w:rsidR="00C474C1">
        <w:t> : « </w:t>
      </w:r>
      <w:r w:rsidRPr="00605EB6">
        <w:t>Jean Loup</w:t>
      </w:r>
      <w:r w:rsidR="00C474C1">
        <w:t xml:space="preserve"> ! </w:t>
      </w:r>
      <w:r w:rsidRPr="00605EB6">
        <w:t>Jean Loup</w:t>
      </w:r>
      <w:r w:rsidR="00C474C1">
        <w:t> ! ».</w:t>
      </w:r>
    </w:p>
    <w:p w14:paraId="4FA8F09E" w14:textId="77777777" w:rsidR="00C474C1" w:rsidRDefault="00C52F4A" w:rsidP="00C52F4A">
      <w:r w:rsidRPr="00605EB6">
        <w:lastRenderedPageBreak/>
        <w:t xml:space="preserve">Il </w:t>
      </w:r>
      <w:r w:rsidR="0016351D">
        <w:t>r</w:t>
      </w:r>
      <w:r w:rsidRPr="00605EB6">
        <w:t>approcha ses deux mains aux doigts crispés l</w:t>
      </w:r>
      <w:r w:rsidR="00C474C1">
        <w:t>’</w:t>
      </w:r>
      <w:r w:rsidRPr="00605EB6">
        <w:t>une de l</w:t>
      </w:r>
      <w:r w:rsidR="00C474C1">
        <w:t>’</w:t>
      </w:r>
      <w:r w:rsidRPr="00605EB6">
        <w:t>autre</w:t>
      </w:r>
      <w:r w:rsidR="00C474C1">
        <w:t xml:space="preserve">, </w:t>
      </w:r>
      <w:r w:rsidRPr="00605EB6">
        <w:t>et fit voir qu</w:t>
      </w:r>
      <w:r w:rsidR="00C474C1">
        <w:t>’</w:t>
      </w:r>
      <w:r w:rsidRPr="00605EB6">
        <w:t>il allait étrangler son ennemi</w:t>
      </w:r>
      <w:r w:rsidR="00C474C1">
        <w:t xml:space="preserve"> ; </w:t>
      </w:r>
      <w:r w:rsidRPr="00605EB6">
        <w:t>mais soudain il se frappa le front</w:t>
      </w:r>
      <w:r w:rsidR="00C474C1">
        <w:t xml:space="preserve">, </w:t>
      </w:r>
      <w:r w:rsidRPr="00605EB6">
        <w:t>secoua la tête et recula avec une sorte de terreur en criant</w:t>
      </w:r>
      <w:r w:rsidR="00C474C1">
        <w:t> : « </w:t>
      </w:r>
      <w:r w:rsidRPr="00605EB6">
        <w:t>Frère</w:t>
      </w:r>
      <w:r w:rsidR="00C474C1">
        <w:t xml:space="preserve">, ! </w:t>
      </w:r>
      <w:r w:rsidRPr="00605EB6">
        <w:t>frère</w:t>
      </w:r>
      <w:r w:rsidR="00C474C1">
        <w:t xml:space="preserve"> ! ». </w:t>
      </w:r>
      <w:r w:rsidRPr="00605EB6">
        <w:t>Puis il représenta son adversaire se relevant</w:t>
      </w:r>
      <w:r w:rsidR="00C474C1">
        <w:t xml:space="preserve">, </w:t>
      </w:r>
      <w:r w:rsidRPr="00605EB6">
        <w:t>franchissant le balcon de la fenêtre et se sauvant en descendant sur l</w:t>
      </w:r>
      <w:r w:rsidR="00C474C1">
        <w:t>’</w:t>
      </w:r>
      <w:r w:rsidRPr="00605EB6">
        <w:t>échelle</w:t>
      </w:r>
      <w:r w:rsidR="00C474C1">
        <w:t>.</w:t>
      </w:r>
    </w:p>
    <w:p w14:paraId="36C98163" w14:textId="77777777" w:rsidR="00C474C1" w:rsidRDefault="00C52F4A" w:rsidP="00C52F4A">
      <w:r w:rsidRPr="00605EB6">
        <w:t>Cela fait</w:t>
      </w:r>
      <w:r w:rsidR="00C474C1">
        <w:t xml:space="preserve">, </w:t>
      </w:r>
      <w:r w:rsidRPr="00605EB6">
        <w:t>il resta un instant immobile</w:t>
      </w:r>
      <w:r w:rsidR="00C474C1">
        <w:t xml:space="preserve">, </w:t>
      </w:r>
      <w:r w:rsidRPr="00605EB6">
        <w:t>les yeux baissés</w:t>
      </w:r>
      <w:r w:rsidR="00C474C1">
        <w:t xml:space="preserve">, </w:t>
      </w:r>
      <w:r w:rsidRPr="00605EB6">
        <w:t>puis il murmura</w:t>
      </w:r>
      <w:r w:rsidR="00C474C1">
        <w:t> : « </w:t>
      </w:r>
      <w:r w:rsidRPr="00605EB6">
        <w:t>Jeanne</w:t>
      </w:r>
      <w:r w:rsidR="00C474C1">
        <w:t xml:space="preserve">, </w:t>
      </w:r>
      <w:r w:rsidRPr="00605EB6">
        <w:t>Jeanne</w:t>
      </w:r>
      <w:r w:rsidR="00C474C1">
        <w:t>. ».</w:t>
      </w:r>
    </w:p>
    <w:p w14:paraId="16265DD7" w14:textId="77777777" w:rsidR="00C474C1" w:rsidRDefault="00C52F4A" w:rsidP="00C52F4A">
      <w:r w:rsidRPr="00605EB6">
        <w:t>Il montra la jeune fille reprenant connaissance</w:t>
      </w:r>
      <w:r w:rsidR="00C474C1">
        <w:t xml:space="preserve">, </w:t>
      </w:r>
      <w:r w:rsidRPr="00605EB6">
        <w:t>regardant autour d</w:t>
      </w:r>
      <w:r w:rsidR="00C474C1">
        <w:t>’</w:t>
      </w:r>
      <w:r w:rsidRPr="00605EB6">
        <w:t>elle avec effarement</w:t>
      </w:r>
      <w:r w:rsidR="00C474C1">
        <w:t xml:space="preserve">, </w:t>
      </w:r>
      <w:r w:rsidRPr="00605EB6">
        <w:t>poussant un cri rauque et se tordant les bras avec désespoir</w:t>
      </w:r>
      <w:r w:rsidR="00C474C1">
        <w:t xml:space="preserve"> ; </w:t>
      </w:r>
      <w:r w:rsidRPr="00605EB6">
        <w:t>puis le repoussant</w:t>
      </w:r>
      <w:r w:rsidR="00C474C1">
        <w:t xml:space="preserve">, </w:t>
      </w:r>
      <w:r w:rsidRPr="00605EB6">
        <w:t>lui</w:t>
      </w:r>
      <w:r w:rsidR="00C474C1">
        <w:t xml:space="preserve">, </w:t>
      </w:r>
      <w:r w:rsidRPr="00605EB6">
        <w:t>Jean Loup</w:t>
      </w:r>
      <w:r w:rsidR="00C474C1">
        <w:t xml:space="preserve">, </w:t>
      </w:r>
      <w:r w:rsidRPr="00605EB6">
        <w:t>avec fureur</w:t>
      </w:r>
      <w:r w:rsidR="00C474C1">
        <w:t xml:space="preserve">, </w:t>
      </w:r>
      <w:r w:rsidRPr="00605EB6">
        <w:t>puis ouvrant une porte et s</w:t>
      </w:r>
      <w:r w:rsidR="00C474C1">
        <w:t>’</w:t>
      </w:r>
      <w:r w:rsidRPr="00605EB6">
        <w:t>élançant au dehors</w:t>
      </w:r>
      <w:r w:rsidR="00C474C1">
        <w:t>.</w:t>
      </w:r>
    </w:p>
    <w:p w14:paraId="4151F074" w14:textId="77777777" w:rsidR="00C474C1" w:rsidRDefault="00C52F4A" w:rsidP="00C52F4A">
      <w:r w:rsidRPr="00605EB6">
        <w:t>Henriette</w:t>
      </w:r>
      <w:r w:rsidR="00C474C1">
        <w:t xml:space="preserve">, </w:t>
      </w:r>
      <w:r w:rsidRPr="00605EB6">
        <w:t>haletante</w:t>
      </w:r>
      <w:r w:rsidR="00C474C1">
        <w:t xml:space="preserve">, </w:t>
      </w:r>
      <w:r w:rsidRPr="00605EB6">
        <w:t>les yeux écarquillés</w:t>
      </w:r>
      <w:r w:rsidR="00C474C1">
        <w:t xml:space="preserve">, </w:t>
      </w:r>
      <w:r w:rsidRPr="00605EB6">
        <w:t>ne perdait pas un geste</w:t>
      </w:r>
      <w:r w:rsidR="00C474C1">
        <w:t xml:space="preserve">, </w:t>
      </w:r>
      <w:r w:rsidRPr="00605EB6">
        <w:t>pas un mouvement du sauvage et lisait pour ainsi dire le drame terrible dans ce que sa physionomie mobile exprimait successivement</w:t>
      </w:r>
      <w:r w:rsidR="00C474C1">
        <w:t>.</w:t>
      </w:r>
    </w:p>
    <w:p w14:paraId="49139241" w14:textId="77777777" w:rsidR="00C474C1" w:rsidRDefault="00C52F4A" w:rsidP="00C52F4A">
      <w:r w:rsidRPr="00605EB6">
        <w:t>Elle était si vivement intéressée</w:t>
      </w:r>
      <w:r w:rsidR="00C474C1">
        <w:t xml:space="preserve">, </w:t>
      </w:r>
      <w:r w:rsidRPr="00605EB6">
        <w:t>si étrangement captivée</w:t>
      </w:r>
      <w:r w:rsidR="00C474C1">
        <w:t xml:space="preserve">, </w:t>
      </w:r>
      <w:r w:rsidRPr="00605EB6">
        <w:t>qu</w:t>
      </w:r>
      <w:r w:rsidR="00C474C1">
        <w:t>’</w:t>
      </w:r>
      <w:r w:rsidRPr="00605EB6">
        <w:t>elle oubliait dans quelle situation elle se trouvait</w:t>
      </w:r>
      <w:r w:rsidR="00C474C1">
        <w:t xml:space="preserve">, </w:t>
      </w:r>
      <w:r w:rsidRPr="00605EB6">
        <w:t>seule avec Jean Loup</w:t>
      </w:r>
      <w:r w:rsidR="00C474C1">
        <w:t>.</w:t>
      </w:r>
    </w:p>
    <w:p w14:paraId="0BD3C89D" w14:textId="77777777" w:rsidR="00C474C1" w:rsidRDefault="00C52F4A" w:rsidP="00C52F4A">
      <w:r w:rsidRPr="00605EB6">
        <w:t>Jusque-là elle n</w:t>
      </w:r>
      <w:r w:rsidR="00C474C1">
        <w:t>’</w:t>
      </w:r>
      <w:r w:rsidRPr="00605EB6">
        <w:t>avait pas encore bien compris</w:t>
      </w:r>
      <w:r w:rsidR="00C474C1">
        <w:t xml:space="preserve"> ; </w:t>
      </w:r>
      <w:r w:rsidRPr="00605EB6">
        <w:t>mais la clarté allait se faire et chasser toutes les obscurités</w:t>
      </w:r>
      <w:r w:rsidR="00C474C1">
        <w:t>.</w:t>
      </w:r>
    </w:p>
    <w:p w14:paraId="326B5D8F" w14:textId="77777777" w:rsidR="00C474C1" w:rsidRDefault="00C52F4A" w:rsidP="00C52F4A">
      <w:r w:rsidRPr="00605EB6">
        <w:t>Jean Loup posa sur le tapis</w:t>
      </w:r>
      <w:r w:rsidR="00C474C1">
        <w:t xml:space="preserve">, </w:t>
      </w:r>
      <w:r w:rsidRPr="00605EB6">
        <w:t>à l</w:t>
      </w:r>
      <w:r w:rsidR="00C474C1">
        <w:t>’</w:t>
      </w:r>
      <w:r w:rsidRPr="00605EB6">
        <w:t>endroit où il avait montré son adversaire terrassé</w:t>
      </w:r>
      <w:r w:rsidR="00C474C1">
        <w:t xml:space="preserve">, </w:t>
      </w:r>
      <w:r w:rsidRPr="00605EB6">
        <w:t>l</w:t>
      </w:r>
      <w:r w:rsidR="00C474C1">
        <w:t>’</w:t>
      </w:r>
      <w:r w:rsidRPr="00605EB6">
        <w:t>anneau et le portefeuille</w:t>
      </w:r>
      <w:r w:rsidR="00C474C1">
        <w:t xml:space="preserve">. </w:t>
      </w:r>
      <w:r w:rsidRPr="00605EB6">
        <w:t>Puis</w:t>
      </w:r>
      <w:r w:rsidR="00C474C1">
        <w:t xml:space="preserve">, </w:t>
      </w:r>
      <w:r w:rsidRPr="00605EB6">
        <w:t>il fit deux pas en arrière et resta un instant immobile</w:t>
      </w:r>
      <w:r w:rsidR="00C474C1">
        <w:t xml:space="preserve">, </w:t>
      </w:r>
      <w:r w:rsidRPr="00605EB6">
        <w:t>la tête inclinée sur sa poitrine</w:t>
      </w:r>
      <w:r w:rsidR="00C474C1">
        <w:t xml:space="preserve">, </w:t>
      </w:r>
      <w:r w:rsidRPr="00605EB6">
        <w:t>les bras ballants</w:t>
      </w:r>
      <w:r w:rsidR="00C474C1">
        <w:t>.</w:t>
      </w:r>
    </w:p>
    <w:p w14:paraId="4760869C" w14:textId="77777777" w:rsidR="00C474C1" w:rsidRDefault="00C52F4A" w:rsidP="00C52F4A">
      <w:r w:rsidRPr="00605EB6">
        <w:t>Soudain</w:t>
      </w:r>
      <w:r w:rsidR="00C474C1">
        <w:t xml:space="preserve">, </w:t>
      </w:r>
      <w:r w:rsidRPr="00605EB6">
        <w:t>il ouvrit démesurément les yeux</w:t>
      </w:r>
      <w:r w:rsidR="00C474C1">
        <w:t xml:space="preserve">, </w:t>
      </w:r>
      <w:r w:rsidRPr="00605EB6">
        <w:t>qui se fixèrent sur les deux objets</w:t>
      </w:r>
      <w:r w:rsidR="00C474C1">
        <w:t xml:space="preserve"> ; </w:t>
      </w:r>
      <w:r w:rsidRPr="00605EB6">
        <w:t>il s</w:t>
      </w:r>
      <w:r w:rsidR="00C474C1">
        <w:t>’</w:t>
      </w:r>
      <w:r w:rsidRPr="00605EB6">
        <w:t>en rapprocha vivement</w:t>
      </w:r>
      <w:r w:rsidR="00C474C1">
        <w:t xml:space="preserve">, </w:t>
      </w:r>
      <w:r w:rsidRPr="00605EB6">
        <w:t>les ramassa et les tourna dans ses mains en criant</w:t>
      </w:r>
      <w:r w:rsidR="00C474C1">
        <w:t> : « </w:t>
      </w:r>
      <w:r w:rsidRPr="00605EB6">
        <w:t>Frère</w:t>
      </w:r>
      <w:r w:rsidR="00C474C1">
        <w:t xml:space="preserve">, </w:t>
      </w:r>
      <w:r w:rsidRPr="00605EB6">
        <w:t>frère</w:t>
      </w:r>
      <w:r w:rsidR="00C474C1">
        <w:t xml:space="preserve"> ! ». </w:t>
      </w:r>
      <w:r w:rsidRPr="00605EB6">
        <w:lastRenderedPageBreak/>
        <w:t>Ensuite il remit le portefeuille et l</w:t>
      </w:r>
      <w:r w:rsidR="00C474C1">
        <w:t>’</w:t>
      </w:r>
      <w:r w:rsidRPr="00605EB6">
        <w:t>anneau dans sa poche et indiqua qu</w:t>
      </w:r>
      <w:r w:rsidR="00C474C1">
        <w:t>’</w:t>
      </w:r>
      <w:r w:rsidRPr="00605EB6">
        <w:t>il s</w:t>
      </w:r>
      <w:r w:rsidR="00C474C1">
        <w:t>’</w:t>
      </w:r>
      <w:r w:rsidRPr="00605EB6">
        <w:t>était à son tour élancé hors de la chambre pour se mettre à la poursuite de Jeanne</w:t>
      </w:r>
      <w:r w:rsidR="00C474C1">
        <w:t>.</w:t>
      </w:r>
    </w:p>
    <w:p w14:paraId="69C41DE2" w14:textId="4EC6574E" w:rsidR="00C52F4A" w:rsidRPr="00605EB6" w:rsidRDefault="00C52F4A" w:rsidP="00C52F4A">
      <w:r w:rsidRPr="00605EB6">
        <w:t>Il revint au milieu du salon et</w:t>
      </w:r>
      <w:r w:rsidR="00C474C1">
        <w:t xml:space="preserve">, </w:t>
      </w:r>
      <w:r w:rsidRPr="00605EB6">
        <w:t>simulant l</w:t>
      </w:r>
      <w:r w:rsidR="00C474C1">
        <w:t>’</w:t>
      </w:r>
      <w:r w:rsidRPr="00605EB6">
        <w:t>épouvante</w:t>
      </w:r>
      <w:r w:rsidR="00C474C1">
        <w:t xml:space="preserve">, </w:t>
      </w:r>
      <w:r w:rsidRPr="00605EB6">
        <w:t>il cria</w:t>
      </w:r>
      <w:r w:rsidR="00C474C1">
        <w:t> : « </w:t>
      </w:r>
      <w:r w:rsidRPr="00605EB6">
        <w:t>Eau</w:t>
      </w:r>
      <w:r w:rsidR="00C474C1">
        <w:t xml:space="preserve"> ! </w:t>
      </w:r>
      <w:r w:rsidRPr="00605EB6">
        <w:t>eau</w:t>
      </w:r>
      <w:r w:rsidR="00C474C1">
        <w:t> ! ».</w:t>
      </w:r>
    </w:p>
    <w:p w14:paraId="20C1EE13" w14:textId="77777777" w:rsidR="00C474C1" w:rsidRDefault="00C52F4A" w:rsidP="00C52F4A">
      <w:r w:rsidRPr="00605EB6">
        <w:t>Deux fois de suite il fit le simulacre de se précipiter</w:t>
      </w:r>
      <w:r w:rsidR="00C474C1">
        <w:t xml:space="preserve">, </w:t>
      </w:r>
      <w:r w:rsidRPr="00605EB6">
        <w:t>la première en disant</w:t>
      </w:r>
      <w:r w:rsidR="00C474C1">
        <w:t> : « </w:t>
      </w:r>
      <w:r w:rsidRPr="00605EB6">
        <w:t>Jeanne</w:t>
      </w:r>
      <w:r w:rsidR="00C474C1">
        <w:t xml:space="preserve">, », </w:t>
      </w:r>
      <w:r w:rsidRPr="00605EB6">
        <w:t>la seconde en disant</w:t>
      </w:r>
      <w:r w:rsidR="00C474C1">
        <w:t> : « </w:t>
      </w:r>
      <w:r w:rsidRPr="00605EB6">
        <w:t>Jean Loup</w:t>
      </w:r>
      <w:r w:rsidR="00C474C1">
        <w:t xml:space="preserve"> ; » ; </w:t>
      </w:r>
      <w:r w:rsidRPr="00605EB6">
        <w:t>puis</w:t>
      </w:r>
      <w:r w:rsidR="00C474C1">
        <w:t xml:space="preserve">, </w:t>
      </w:r>
      <w:r w:rsidRPr="00605EB6">
        <w:t>un pied en avant</w:t>
      </w:r>
      <w:r w:rsidR="00C474C1">
        <w:t xml:space="preserve">, </w:t>
      </w:r>
      <w:r w:rsidRPr="00605EB6">
        <w:t>un autre en arrière</w:t>
      </w:r>
      <w:r w:rsidR="00C474C1">
        <w:t xml:space="preserve">, </w:t>
      </w:r>
      <w:r w:rsidRPr="00605EB6">
        <w:t>le corps penché</w:t>
      </w:r>
      <w:r w:rsidR="00C474C1">
        <w:t xml:space="preserve">, </w:t>
      </w:r>
      <w:r w:rsidRPr="00605EB6">
        <w:t>il représenta un homme qui nage</w:t>
      </w:r>
      <w:r w:rsidR="00C474C1">
        <w:t xml:space="preserve">, </w:t>
      </w:r>
      <w:r w:rsidRPr="00605EB6">
        <w:t>écartant et ramenant successivement ses bras</w:t>
      </w:r>
      <w:r w:rsidR="00C474C1">
        <w:t>.</w:t>
      </w:r>
    </w:p>
    <w:p w14:paraId="35B112D8" w14:textId="77777777" w:rsidR="00C474C1" w:rsidRDefault="00C52F4A" w:rsidP="00C52F4A">
      <w:r w:rsidRPr="00605EB6">
        <w:t>Enfin</w:t>
      </w:r>
      <w:r w:rsidR="00C474C1">
        <w:t xml:space="preserve">, </w:t>
      </w:r>
      <w:r w:rsidRPr="00605EB6">
        <w:t>il fit encore plusieurs gestes</w:t>
      </w:r>
      <w:r w:rsidR="00C474C1">
        <w:t xml:space="preserve">, </w:t>
      </w:r>
      <w:r w:rsidRPr="00605EB6">
        <w:t>voulant dire</w:t>
      </w:r>
      <w:r w:rsidR="00C474C1">
        <w:t> : « </w:t>
      </w:r>
      <w:r w:rsidRPr="00605EB6">
        <w:t>Jeanne a été sauvée par moi avec l</w:t>
      </w:r>
      <w:r w:rsidR="00C474C1">
        <w:t>’</w:t>
      </w:r>
      <w:r w:rsidRPr="00605EB6">
        <w:t>aide de deux hommes</w:t>
      </w:r>
      <w:r w:rsidR="00C474C1">
        <w:t xml:space="preserve"> ; </w:t>
      </w:r>
      <w:r w:rsidRPr="00605EB6">
        <w:t>et ces deux hommes</w:t>
      </w:r>
      <w:r w:rsidR="00C474C1">
        <w:t xml:space="preserve">, </w:t>
      </w:r>
      <w:r w:rsidRPr="00605EB6">
        <w:t>qui avaient une voiture</w:t>
      </w:r>
      <w:r w:rsidR="00C474C1">
        <w:t xml:space="preserve">, </w:t>
      </w:r>
      <w:r w:rsidRPr="00605EB6">
        <w:t>ont emmené Jeanne avec eux</w:t>
      </w:r>
      <w:r w:rsidR="00C474C1">
        <w:t> ».</w:t>
      </w:r>
    </w:p>
    <w:p w14:paraId="7CF412BC" w14:textId="77777777" w:rsidR="00C474C1" w:rsidRDefault="00C52F4A" w:rsidP="00C52F4A">
      <w:r w:rsidRPr="00605EB6">
        <w:t>Ceci</w:t>
      </w:r>
      <w:r w:rsidR="00C474C1">
        <w:t xml:space="preserve">, </w:t>
      </w:r>
      <w:r w:rsidRPr="00605EB6">
        <w:t>Henriette ne le comprit pas</w:t>
      </w:r>
      <w:r w:rsidR="00C474C1">
        <w:t xml:space="preserve"> ; </w:t>
      </w:r>
      <w:r w:rsidRPr="00605EB6">
        <w:t>elle crut</w:t>
      </w:r>
      <w:r w:rsidR="00C474C1">
        <w:t xml:space="preserve">, </w:t>
      </w:r>
      <w:r w:rsidRPr="00605EB6">
        <w:t>au contraire</w:t>
      </w:r>
      <w:r w:rsidR="00C474C1">
        <w:t xml:space="preserve">, </w:t>
      </w:r>
      <w:r w:rsidRPr="00605EB6">
        <w:t>que Jean Loup voulait lui apprendre qu</w:t>
      </w:r>
      <w:r w:rsidR="00C474C1">
        <w:t>’</w:t>
      </w:r>
      <w:r w:rsidRPr="00605EB6">
        <w:t>après avoir fait des efforts désespérés pour sauver la malheureuse Jeanne</w:t>
      </w:r>
      <w:r w:rsidR="00C474C1">
        <w:t xml:space="preserve">, </w:t>
      </w:r>
      <w:r w:rsidRPr="00605EB6">
        <w:t>il n</w:t>
      </w:r>
      <w:r w:rsidR="00C474C1">
        <w:t>’</w:t>
      </w:r>
      <w:r w:rsidRPr="00605EB6">
        <w:t>avait pu y réussir</w:t>
      </w:r>
      <w:r w:rsidR="00C474C1">
        <w:t xml:space="preserve">, </w:t>
      </w:r>
      <w:r w:rsidRPr="00605EB6">
        <w:t>le courant l</w:t>
      </w:r>
      <w:r w:rsidR="00C474C1">
        <w:t>’</w:t>
      </w:r>
      <w:r w:rsidRPr="00605EB6">
        <w:t>ayant rapidement entraînée</w:t>
      </w:r>
      <w:r w:rsidR="00C474C1">
        <w:t>.</w:t>
      </w:r>
    </w:p>
    <w:p w14:paraId="517A9362" w14:textId="77777777" w:rsidR="00C474C1" w:rsidRDefault="00C52F4A" w:rsidP="00C52F4A">
      <w:r w:rsidRPr="00605EB6">
        <w:t>Et ce qui lui fit croire qu</w:t>
      </w:r>
      <w:r w:rsidR="00C474C1">
        <w:t>’</w:t>
      </w:r>
      <w:r w:rsidRPr="00605EB6">
        <w:t>elle avait bien interprété la derrière pantomime</w:t>
      </w:r>
      <w:r w:rsidR="00C474C1">
        <w:t xml:space="preserve">, </w:t>
      </w:r>
      <w:r w:rsidRPr="00605EB6">
        <w:t>c</w:t>
      </w:r>
      <w:r w:rsidR="00C474C1">
        <w:t>’</w:t>
      </w:r>
      <w:r w:rsidRPr="00605EB6">
        <w:t>est que</w:t>
      </w:r>
      <w:r w:rsidR="00C474C1">
        <w:t xml:space="preserve">, </w:t>
      </w:r>
      <w:r w:rsidRPr="00605EB6">
        <w:t>ayant fini</w:t>
      </w:r>
      <w:r w:rsidR="00C474C1">
        <w:t xml:space="preserve">, </w:t>
      </w:r>
      <w:r w:rsidRPr="00605EB6">
        <w:t>Jean Loup poussa un long soupir et laissa tomber de ses yeux deux grosses larmes</w:t>
      </w:r>
      <w:r w:rsidR="00C474C1">
        <w:t>.</w:t>
      </w:r>
    </w:p>
    <w:p w14:paraId="30108706" w14:textId="77777777" w:rsidR="00C474C1" w:rsidRDefault="00C52F4A" w:rsidP="00C52F4A">
      <w:r w:rsidRPr="00605EB6">
        <w:t>Henriette avait de la peine à contenir sa cruelle émotion</w:t>
      </w:r>
      <w:r w:rsidR="00C474C1">
        <w:t xml:space="preserve">, </w:t>
      </w:r>
      <w:r w:rsidRPr="00605EB6">
        <w:t>à empêcher ses sanglots d</w:t>
      </w:r>
      <w:r w:rsidR="00C474C1">
        <w:t>’</w:t>
      </w:r>
      <w:r w:rsidRPr="00605EB6">
        <w:t>éclater</w:t>
      </w:r>
      <w:r w:rsidR="00C474C1">
        <w:t>.</w:t>
      </w:r>
    </w:p>
    <w:p w14:paraId="22CCB504" w14:textId="77777777" w:rsidR="00C474C1" w:rsidRDefault="00C52F4A" w:rsidP="00C52F4A">
      <w:r w:rsidRPr="00605EB6">
        <w:t>Jean Loup avait facilement reconquis son estime</w:t>
      </w:r>
      <w:r w:rsidR="00C474C1">
        <w:t xml:space="preserve">, </w:t>
      </w:r>
      <w:r w:rsidRPr="00605EB6">
        <w:t>son amitié et</w:t>
      </w:r>
      <w:r w:rsidR="00C474C1">
        <w:t xml:space="preserve">, </w:t>
      </w:r>
      <w:r w:rsidRPr="00605EB6">
        <w:t>plus encore</w:t>
      </w:r>
      <w:r w:rsidR="00C474C1">
        <w:t xml:space="preserve">, </w:t>
      </w:r>
      <w:r w:rsidRPr="00605EB6">
        <w:t>son admiration</w:t>
      </w:r>
      <w:r w:rsidR="00C474C1">
        <w:t>.</w:t>
      </w:r>
    </w:p>
    <w:p w14:paraId="6BF52399" w14:textId="77777777" w:rsidR="00C474C1" w:rsidRDefault="00C52F4A" w:rsidP="00C52F4A">
      <w:r w:rsidRPr="00605EB6">
        <w:t>Celui-ci reprit dans sa poche le portefeuille et l</w:t>
      </w:r>
      <w:r w:rsidR="00C474C1">
        <w:t>’</w:t>
      </w:r>
      <w:r w:rsidRPr="00605EB6">
        <w:t>anneau et les mit dans la main de la jeune fille</w:t>
      </w:r>
      <w:r w:rsidR="00C474C1">
        <w:t xml:space="preserve">. </w:t>
      </w:r>
      <w:r w:rsidRPr="00605EB6">
        <w:t>Après cela</w:t>
      </w:r>
      <w:r w:rsidR="00C474C1">
        <w:t xml:space="preserve">, </w:t>
      </w:r>
      <w:r w:rsidRPr="00605EB6">
        <w:t>il se dirigea vers la porte</w:t>
      </w:r>
      <w:r w:rsidR="00C474C1">
        <w:t xml:space="preserve">, </w:t>
      </w:r>
      <w:r w:rsidRPr="00605EB6">
        <w:t>en reculant</w:t>
      </w:r>
      <w:r w:rsidR="00C474C1">
        <w:t xml:space="preserve">. </w:t>
      </w:r>
      <w:r w:rsidRPr="00605EB6">
        <w:t>Il s</w:t>
      </w:r>
      <w:r w:rsidR="00C474C1">
        <w:t>’</w:t>
      </w:r>
      <w:r w:rsidRPr="00605EB6">
        <w:t>en allait triste comme il était venu</w:t>
      </w:r>
      <w:r w:rsidR="00C474C1">
        <w:t>.</w:t>
      </w:r>
    </w:p>
    <w:p w14:paraId="26D26EE9" w14:textId="77777777" w:rsidR="00C474C1" w:rsidRDefault="00C52F4A" w:rsidP="00C52F4A">
      <w:r w:rsidRPr="00BD248A">
        <w:lastRenderedPageBreak/>
        <w:t>Henriette oublia toute réserve</w:t>
      </w:r>
      <w:r w:rsidR="00C474C1">
        <w:t xml:space="preserve">. </w:t>
      </w:r>
      <w:r w:rsidRPr="00BD248A">
        <w:t>Elle s</w:t>
      </w:r>
      <w:r w:rsidR="00C474C1">
        <w:t>’</w:t>
      </w:r>
      <w:r w:rsidRPr="00BD248A">
        <w:t>élança vers lui</w:t>
      </w:r>
      <w:r w:rsidR="00C474C1">
        <w:t xml:space="preserve">, </w:t>
      </w:r>
      <w:r w:rsidRPr="00BD248A">
        <w:t>les yeux mouillés de larmes et</w:t>
      </w:r>
      <w:r w:rsidR="00C474C1">
        <w:t xml:space="preserve">, </w:t>
      </w:r>
      <w:r w:rsidRPr="00BD248A">
        <w:t>lui saisissant les deux mains</w:t>
      </w:r>
      <w:r w:rsidR="00C474C1">
        <w:t xml:space="preserve">, </w:t>
      </w:r>
      <w:r w:rsidRPr="00BD248A">
        <w:t>elle s</w:t>
      </w:r>
      <w:r w:rsidR="00C474C1">
        <w:t>’</w:t>
      </w:r>
      <w:r w:rsidRPr="00BD248A">
        <w:t>écria</w:t>
      </w:r>
      <w:r w:rsidR="00C474C1">
        <w:t> :</w:t>
      </w:r>
    </w:p>
    <w:p w14:paraId="77FABB81" w14:textId="48625607" w:rsidR="00C474C1" w:rsidRDefault="0094609C" w:rsidP="00C52F4A">
      <w:r>
        <w:t>— </w:t>
      </w:r>
      <w:r w:rsidR="00C52F4A" w:rsidRPr="00605EB6">
        <w:t>Ah</w:t>
      </w:r>
      <w:r w:rsidR="00C474C1">
        <w:t xml:space="preserve"> ! </w:t>
      </w:r>
      <w:r w:rsidR="00C52F4A" w:rsidRPr="00605EB6">
        <w:t>Jean Loup</w:t>
      </w:r>
      <w:r w:rsidR="00C474C1">
        <w:t xml:space="preserve">, </w:t>
      </w:r>
      <w:r w:rsidR="00C52F4A" w:rsidRPr="00605EB6">
        <w:t>Jean Loup</w:t>
      </w:r>
      <w:r w:rsidR="00C474C1">
        <w:t xml:space="preserve">, </w:t>
      </w:r>
      <w:r w:rsidR="00C52F4A" w:rsidRPr="00605EB6">
        <w:t>mon brave Jean Loup</w:t>
      </w:r>
      <w:r w:rsidR="00C474C1">
        <w:t> !</w:t>
      </w:r>
    </w:p>
    <w:p w14:paraId="16B1596D" w14:textId="77777777" w:rsidR="00C474C1" w:rsidRDefault="00C52F4A" w:rsidP="00C52F4A">
      <w:r w:rsidRPr="00605EB6">
        <w:t>Le sauvage comprit la signification de ces paroles</w:t>
      </w:r>
      <w:r w:rsidR="00C474C1">
        <w:t xml:space="preserve">, </w:t>
      </w:r>
      <w:r w:rsidRPr="00605EB6">
        <w:t>qui remuèrent délicieusement toutes les fibres de son cœur</w:t>
      </w:r>
      <w:r w:rsidR="00C474C1">
        <w:t xml:space="preserve">. </w:t>
      </w:r>
      <w:r w:rsidRPr="00605EB6">
        <w:t>Ses yeux s</w:t>
      </w:r>
      <w:r w:rsidR="00C474C1">
        <w:t>’</w:t>
      </w:r>
      <w:r w:rsidRPr="00605EB6">
        <w:t>irradièrent</w:t>
      </w:r>
      <w:r w:rsidR="00C474C1">
        <w:t xml:space="preserve">, </w:t>
      </w:r>
      <w:r w:rsidRPr="00605EB6">
        <w:t>son front s</w:t>
      </w:r>
      <w:r w:rsidR="00C474C1">
        <w:t>’</w:t>
      </w:r>
      <w:r w:rsidRPr="00605EB6">
        <w:t>illumina</w:t>
      </w:r>
      <w:r w:rsidR="00C474C1">
        <w:t>.</w:t>
      </w:r>
    </w:p>
    <w:p w14:paraId="6D33160F" w14:textId="77777777" w:rsidR="00C474C1" w:rsidRDefault="00C52F4A" w:rsidP="00C52F4A">
      <w:r w:rsidRPr="00605EB6">
        <w:t>Henriette le remerciait-elle de lui avoir rapporté les deux objets appartenant à son frère</w:t>
      </w:r>
      <w:r w:rsidR="00C474C1">
        <w:t xml:space="preserve"> ? </w:t>
      </w:r>
      <w:r w:rsidRPr="00605EB6">
        <w:t>Non</w:t>
      </w:r>
      <w:r w:rsidR="00C474C1">
        <w:t xml:space="preserve">. </w:t>
      </w:r>
      <w:r w:rsidRPr="00605EB6">
        <w:t>Elle lui demandait pardon de l</w:t>
      </w:r>
      <w:r w:rsidR="00C474C1">
        <w:t>’</w:t>
      </w:r>
      <w:r w:rsidRPr="00605EB6">
        <w:t>avoir cru coupable</w:t>
      </w:r>
      <w:r w:rsidR="00C474C1">
        <w:t xml:space="preserve">, </w:t>
      </w:r>
      <w:r w:rsidRPr="00605EB6">
        <w:t>de l</w:t>
      </w:r>
      <w:r w:rsidR="00C474C1">
        <w:t>’</w:t>
      </w:r>
      <w:r w:rsidRPr="00605EB6">
        <w:t>avoir accusé</w:t>
      </w:r>
      <w:r w:rsidR="00C474C1">
        <w:t> !</w:t>
      </w:r>
    </w:p>
    <w:p w14:paraId="113323B1" w14:textId="77777777" w:rsidR="00C474C1" w:rsidRDefault="00C52F4A" w:rsidP="00C52F4A">
      <w:r w:rsidRPr="00605EB6">
        <w:t>Cependant</w:t>
      </w:r>
      <w:r w:rsidR="00C474C1">
        <w:t xml:space="preserve">, </w:t>
      </w:r>
      <w:r w:rsidRPr="00605EB6">
        <w:t>comme honteuse d</w:t>
      </w:r>
      <w:r w:rsidR="00C474C1">
        <w:t>’</w:t>
      </w:r>
      <w:r w:rsidRPr="00605EB6">
        <w:t>avoir obéi trop facilement à l</w:t>
      </w:r>
      <w:r w:rsidR="00C474C1">
        <w:t>’</w:t>
      </w:r>
      <w:r w:rsidRPr="00605EB6">
        <w:t>impulsion de son cœur</w:t>
      </w:r>
      <w:r w:rsidR="00C474C1">
        <w:t xml:space="preserve">, </w:t>
      </w:r>
      <w:r w:rsidRPr="00605EB6">
        <w:t>la jeune fille fit quelques pas en arrière</w:t>
      </w:r>
      <w:r w:rsidR="00C474C1">
        <w:t>.</w:t>
      </w:r>
    </w:p>
    <w:p w14:paraId="2AE36833" w14:textId="77777777" w:rsidR="00C474C1" w:rsidRDefault="00C52F4A" w:rsidP="00C52F4A">
      <w:r w:rsidRPr="00605EB6">
        <w:t>Mais elle avait donné à Jean Loup plus de bonheur qu</w:t>
      </w:r>
      <w:r w:rsidR="00C474C1">
        <w:t>’</w:t>
      </w:r>
      <w:r w:rsidRPr="00605EB6">
        <w:t>il n</w:t>
      </w:r>
      <w:r w:rsidR="00C474C1">
        <w:t>’</w:t>
      </w:r>
      <w:r w:rsidRPr="00605EB6">
        <w:t>en demandait</w:t>
      </w:r>
      <w:r w:rsidR="00C474C1">
        <w:t xml:space="preserve">, </w:t>
      </w:r>
      <w:r w:rsidRPr="00605EB6">
        <w:t>plus qu</w:t>
      </w:r>
      <w:r w:rsidR="00C474C1">
        <w:t>’</w:t>
      </w:r>
      <w:r w:rsidRPr="00605EB6">
        <w:t>il n</w:t>
      </w:r>
      <w:r w:rsidR="00C474C1">
        <w:t>’</w:t>
      </w:r>
      <w:r w:rsidRPr="00605EB6">
        <w:t>avait osé en espérer</w:t>
      </w:r>
      <w:r w:rsidR="00C474C1">
        <w:t xml:space="preserve">. </w:t>
      </w:r>
      <w:r w:rsidRPr="00605EB6">
        <w:t>Il gagna la porte</w:t>
      </w:r>
      <w:r w:rsidR="00C474C1">
        <w:t xml:space="preserve">. </w:t>
      </w:r>
      <w:r w:rsidRPr="00605EB6">
        <w:t>Sur le seuil</w:t>
      </w:r>
      <w:r w:rsidR="00C474C1">
        <w:t xml:space="preserve">, </w:t>
      </w:r>
      <w:r w:rsidRPr="00605EB6">
        <w:t>avant de s</w:t>
      </w:r>
      <w:r w:rsidR="00C474C1">
        <w:t>’</w:t>
      </w:r>
      <w:r w:rsidRPr="00605EB6">
        <w:t>éloigner</w:t>
      </w:r>
      <w:r w:rsidR="00C474C1">
        <w:t xml:space="preserve">, </w:t>
      </w:r>
      <w:r w:rsidRPr="00605EB6">
        <w:t>il se souvint de la façon dont Jeanne avait adressé ses derniers adieux à Jacques Grandin</w:t>
      </w:r>
      <w:r w:rsidR="00C474C1">
        <w:t xml:space="preserve">, </w:t>
      </w:r>
      <w:r w:rsidRPr="00605EB6">
        <w:t>sur la route</w:t>
      </w:r>
      <w:r w:rsidR="00C474C1">
        <w:t xml:space="preserve">, </w:t>
      </w:r>
      <w:r w:rsidRPr="00605EB6">
        <w:t>le jour de son départ</w:t>
      </w:r>
      <w:r w:rsidR="00C474C1">
        <w:t xml:space="preserve">. </w:t>
      </w:r>
      <w:r w:rsidRPr="00605EB6">
        <w:t>Il posa l</w:t>
      </w:r>
      <w:r w:rsidR="00C474C1">
        <w:t>’</w:t>
      </w:r>
      <w:r w:rsidRPr="00605EB6">
        <w:t>extrémité de ses doigts sur ses lèvres et envoya à Henriette plusieurs baisers</w:t>
      </w:r>
      <w:r w:rsidR="00C474C1">
        <w:t>.</w:t>
      </w:r>
    </w:p>
    <w:p w14:paraId="2011C9D0" w14:textId="77777777" w:rsidR="00C474C1" w:rsidRDefault="00C52F4A" w:rsidP="00C52F4A">
      <w:r w:rsidRPr="00605EB6">
        <w:t>La jeune fille éprouva une sensation étrange</w:t>
      </w:r>
      <w:r w:rsidR="00C474C1">
        <w:t xml:space="preserve">, </w:t>
      </w:r>
      <w:r w:rsidRPr="00605EB6">
        <w:t>qui lui fit fermer les yeux</w:t>
      </w:r>
      <w:r w:rsidR="00C474C1">
        <w:t xml:space="preserve">. </w:t>
      </w:r>
      <w:r w:rsidRPr="00605EB6">
        <w:t>Quand elle les rouvrit</w:t>
      </w:r>
      <w:r w:rsidR="00C474C1">
        <w:t xml:space="preserve">, </w:t>
      </w:r>
      <w:r w:rsidRPr="00605EB6">
        <w:t>la porte était close</w:t>
      </w:r>
      <w:r w:rsidR="00C474C1">
        <w:t xml:space="preserve">, </w:t>
      </w:r>
      <w:r w:rsidRPr="00605EB6">
        <w:t>Jean Loup n</w:t>
      </w:r>
      <w:r w:rsidR="00C474C1">
        <w:t>’</w:t>
      </w:r>
      <w:r w:rsidRPr="00605EB6">
        <w:t>était plus là</w:t>
      </w:r>
      <w:r w:rsidR="00C474C1">
        <w:t xml:space="preserve">. </w:t>
      </w:r>
      <w:r w:rsidRPr="00605EB6">
        <w:t>Elle courut à la fenêtre et regarda</w:t>
      </w:r>
      <w:r w:rsidR="00C474C1">
        <w:t xml:space="preserve">. </w:t>
      </w:r>
      <w:r w:rsidRPr="00605EB6">
        <w:t>Jean Loup avait disparu</w:t>
      </w:r>
      <w:r w:rsidR="00C474C1">
        <w:t>.</w:t>
      </w:r>
    </w:p>
    <w:p w14:paraId="447119ED" w14:textId="058C2068" w:rsidR="00C474C1" w:rsidRDefault="00C52F4A" w:rsidP="00C52F4A">
      <w:r w:rsidRPr="00605EB6">
        <w:t>Elle revint lentement près du fauteuil où elle était assise quand Jean Loup avait ouvert la porte du salon</w:t>
      </w:r>
      <w:r w:rsidR="00C474C1">
        <w:t xml:space="preserve">, </w:t>
      </w:r>
      <w:r w:rsidRPr="00605EB6">
        <w:t>et sur lequel elle avait jeté l</w:t>
      </w:r>
      <w:r w:rsidR="00C474C1">
        <w:t>’</w:t>
      </w:r>
      <w:r w:rsidRPr="00605EB6">
        <w:t>anneau et le portefeuille</w:t>
      </w:r>
      <w:r w:rsidR="00C474C1">
        <w:t xml:space="preserve">. </w:t>
      </w:r>
      <w:r w:rsidRPr="00605EB6">
        <w:t>Ces deux objets</w:t>
      </w:r>
      <w:r w:rsidR="00C474C1">
        <w:t xml:space="preserve">, </w:t>
      </w:r>
      <w:r w:rsidRPr="00605EB6">
        <w:t>frappant de nouveau sa vue</w:t>
      </w:r>
      <w:r w:rsidR="00C474C1">
        <w:t xml:space="preserve">, </w:t>
      </w:r>
      <w:r w:rsidRPr="00605EB6">
        <w:t>elle tressaillit et sentit un frisson dans toutes les parties de son corps</w:t>
      </w:r>
      <w:r w:rsidR="004540F3">
        <w:t> ;</w:t>
      </w:r>
      <w:r w:rsidR="00C474C1">
        <w:t xml:space="preserve"> </w:t>
      </w:r>
      <w:r w:rsidRPr="00605EB6">
        <w:t>sa main fiévreuse s</w:t>
      </w:r>
      <w:r w:rsidR="00C474C1">
        <w:t>’</w:t>
      </w:r>
      <w:r w:rsidRPr="00605EB6">
        <w:t xml:space="preserve">empara </w:t>
      </w:r>
      <w:r w:rsidRPr="00605EB6">
        <w:lastRenderedPageBreak/>
        <w:t>des deux objets accusateurs et vite</w:t>
      </w:r>
      <w:r w:rsidR="00C474C1">
        <w:t xml:space="preserve">, </w:t>
      </w:r>
      <w:r w:rsidRPr="00605EB6">
        <w:t>comme si elle eût craint d</w:t>
      </w:r>
      <w:r w:rsidR="00C474C1">
        <w:t>’</w:t>
      </w:r>
      <w:r w:rsidRPr="00605EB6">
        <w:t>être surprise</w:t>
      </w:r>
      <w:r w:rsidR="00C474C1">
        <w:t xml:space="preserve">, </w:t>
      </w:r>
      <w:r w:rsidRPr="00605EB6">
        <w:t>elle les cacha dans son corsage</w:t>
      </w:r>
      <w:r w:rsidR="00C474C1">
        <w:t>.</w:t>
      </w:r>
    </w:p>
    <w:p w14:paraId="0A2611A4" w14:textId="16E5E1F3" w:rsidR="00C474C1" w:rsidRDefault="0094609C" w:rsidP="00C52F4A">
      <w:r>
        <w:t>— </w:t>
      </w:r>
      <w:r w:rsidR="00C52F4A" w:rsidRPr="00605EB6">
        <w:t>Si maman savait</w:t>
      </w:r>
      <w:r w:rsidR="00C474C1">
        <w:t xml:space="preserve">…, </w:t>
      </w:r>
      <w:r w:rsidR="00C52F4A" w:rsidRPr="00605EB6">
        <w:t>murmura-t-elle</w:t>
      </w:r>
      <w:r w:rsidR="00C474C1">
        <w:t xml:space="preserve">. </w:t>
      </w:r>
      <w:r w:rsidR="00C52F4A" w:rsidRPr="00605EB6">
        <w:t>Oh</w:t>
      </w:r>
      <w:r w:rsidR="00C474C1">
        <w:t xml:space="preserve"> ! </w:t>
      </w:r>
      <w:r w:rsidR="00C52F4A" w:rsidRPr="00605EB6">
        <w:t>elle en mourrait</w:t>
      </w:r>
      <w:r w:rsidR="00C474C1">
        <w:t xml:space="preserve"> !… </w:t>
      </w:r>
      <w:r w:rsidR="00C52F4A" w:rsidRPr="00605EB6">
        <w:t>Mais elle ne saura rien</w:t>
      </w:r>
      <w:r w:rsidR="00C474C1">
        <w:t xml:space="preserve">. </w:t>
      </w:r>
      <w:r w:rsidR="00C52F4A" w:rsidRPr="00605EB6">
        <w:t>Ce secret épouvantable restera caché là</w:t>
      </w:r>
      <w:r w:rsidR="00C474C1">
        <w:t xml:space="preserve">, </w:t>
      </w:r>
      <w:r w:rsidR="00C52F4A" w:rsidRPr="00605EB6">
        <w:t>dans mon cœur</w:t>
      </w:r>
      <w:r w:rsidR="00C474C1">
        <w:t xml:space="preserve">, </w:t>
      </w:r>
      <w:r w:rsidR="00C52F4A" w:rsidRPr="00605EB6">
        <w:t>tant que je ne serai pas forcée de le révéler</w:t>
      </w:r>
      <w:r w:rsidR="00C474C1">
        <w:t> !</w:t>
      </w:r>
    </w:p>
    <w:p w14:paraId="023E5DCF" w14:textId="41FC611B" w:rsidR="00C52F4A" w:rsidRPr="00605EB6" w:rsidRDefault="00C52F4A" w:rsidP="00C474C1">
      <w:pPr>
        <w:pStyle w:val="Titre2"/>
      </w:pPr>
      <w:bookmarkStart w:id="33" w:name="_Toc197617879"/>
      <w:r w:rsidRPr="00605EB6">
        <w:lastRenderedPageBreak/>
        <w:t>XX</w:t>
      </w:r>
      <w:r w:rsidRPr="00605EB6">
        <w:br/>
      </w:r>
      <w:r w:rsidRPr="00605EB6">
        <w:br/>
        <w:t>AFFREUSE DÉCOUVERTE</w:t>
      </w:r>
      <w:bookmarkEnd w:id="33"/>
    </w:p>
    <w:p w14:paraId="69906BB1" w14:textId="77777777" w:rsidR="00C474C1" w:rsidRDefault="00C52F4A" w:rsidP="00C52F4A">
      <w:r w:rsidRPr="00605EB6">
        <w:t>Henriette se laissa tomber dans le fauteuil</w:t>
      </w:r>
      <w:r w:rsidR="00C474C1">
        <w:t xml:space="preserve">, </w:t>
      </w:r>
      <w:r w:rsidRPr="00605EB6">
        <w:t>ses larmes jaillirent et elle pleura</w:t>
      </w:r>
      <w:r w:rsidR="00C474C1">
        <w:t xml:space="preserve">, </w:t>
      </w:r>
      <w:r w:rsidRPr="00605EB6">
        <w:t>la tête cachée dans ses mains</w:t>
      </w:r>
      <w:r w:rsidR="00C474C1">
        <w:t>.</w:t>
      </w:r>
    </w:p>
    <w:p w14:paraId="2BFC8076" w14:textId="77777777" w:rsidR="00C474C1" w:rsidRDefault="00C52F4A" w:rsidP="00C52F4A">
      <w:r w:rsidRPr="00605EB6">
        <w:t>Ainsi</w:t>
      </w:r>
      <w:r w:rsidR="00C474C1">
        <w:t xml:space="preserve">, </w:t>
      </w:r>
      <w:r w:rsidRPr="00605EB6">
        <w:t>Jean Loup</w:t>
      </w:r>
      <w:r w:rsidR="00C474C1">
        <w:t xml:space="preserve">, </w:t>
      </w:r>
      <w:r w:rsidRPr="00605EB6">
        <w:t>que la lettre de Jeanne désignait comme le criminel</w:t>
      </w:r>
      <w:r w:rsidR="00C474C1">
        <w:t xml:space="preserve">, </w:t>
      </w:r>
      <w:r w:rsidRPr="00605EB6">
        <w:t>que tout le monde accusait</w:t>
      </w:r>
      <w:r w:rsidR="00C474C1">
        <w:t xml:space="preserve">, </w:t>
      </w:r>
      <w:r w:rsidRPr="00605EB6">
        <w:t>qu</w:t>
      </w:r>
      <w:r w:rsidR="00C474C1">
        <w:t>’</w:t>
      </w:r>
      <w:r w:rsidRPr="00605EB6">
        <w:t>elle-même avait cru coupable</w:t>
      </w:r>
      <w:r w:rsidR="00C474C1">
        <w:t xml:space="preserve">, </w:t>
      </w:r>
      <w:r w:rsidRPr="00605EB6">
        <w:t>Jean Loup était innocent</w:t>
      </w:r>
      <w:r w:rsidR="00C474C1">
        <w:t xml:space="preserve"> ! </w:t>
      </w:r>
      <w:r w:rsidRPr="00605EB6">
        <w:t>Le coupable</w:t>
      </w:r>
      <w:r w:rsidR="00C474C1">
        <w:t xml:space="preserve">, </w:t>
      </w:r>
      <w:r w:rsidRPr="00605EB6">
        <w:t>c</w:t>
      </w:r>
      <w:r w:rsidR="00C474C1">
        <w:t>’</w:t>
      </w:r>
      <w:r w:rsidRPr="00605EB6">
        <w:t>était son frère</w:t>
      </w:r>
      <w:r w:rsidR="00C474C1">
        <w:t xml:space="preserve"> ! </w:t>
      </w:r>
      <w:r w:rsidRPr="00605EB6">
        <w:t>Son frère était le misérable auteur de cette infamie</w:t>
      </w:r>
      <w:r w:rsidR="00C474C1">
        <w:t xml:space="preserve"> ! </w:t>
      </w:r>
      <w:r w:rsidRPr="00605EB6">
        <w:t>Il avait poussé Jeanne</w:t>
      </w:r>
      <w:r w:rsidR="00C474C1">
        <w:t xml:space="preserve">, </w:t>
      </w:r>
      <w:r w:rsidRPr="00605EB6">
        <w:t>son innocente victime</w:t>
      </w:r>
      <w:r w:rsidR="00C474C1">
        <w:t xml:space="preserve">, </w:t>
      </w:r>
      <w:r w:rsidRPr="00605EB6">
        <w:t>au suicide</w:t>
      </w:r>
      <w:r w:rsidR="00C474C1">
        <w:t xml:space="preserve"> ! </w:t>
      </w:r>
      <w:r w:rsidRPr="00605EB6">
        <w:t>Et elle ne pouvait pas l</w:t>
      </w:r>
      <w:r w:rsidR="00C474C1">
        <w:t>’</w:t>
      </w:r>
      <w:r w:rsidRPr="00605EB6">
        <w:t>accuser hautement</w:t>
      </w:r>
      <w:r w:rsidR="00C474C1">
        <w:t xml:space="preserve">, </w:t>
      </w:r>
      <w:r w:rsidRPr="00605EB6">
        <w:t>elle était condamnée à se taire</w:t>
      </w:r>
      <w:r w:rsidR="00C474C1">
        <w:t xml:space="preserve">… </w:t>
      </w:r>
      <w:r w:rsidRPr="00605EB6">
        <w:t>C</w:t>
      </w:r>
      <w:r w:rsidR="00C474C1">
        <w:t>’</w:t>
      </w:r>
      <w:r w:rsidRPr="00605EB6">
        <w:t>était son frère</w:t>
      </w:r>
      <w:r w:rsidR="00C474C1">
        <w:t> !…</w:t>
      </w:r>
    </w:p>
    <w:p w14:paraId="6DBD6120" w14:textId="10B529A3" w:rsidR="00C474C1" w:rsidRDefault="00C52F4A" w:rsidP="00C52F4A">
      <w:r w:rsidRPr="00605EB6">
        <w:t>Ah</w:t>
      </w:r>
      <w:r w:rsidR="00C474C1">
        <w:t xml:space="preserve"> ! </w:t>
      </w:r>
      <w:r w:rsidRPr="00605EB6">
        <w:t>le maudit</w:t>
      </w:r>
      <w:r w:rsidR="00C474C1">
        <w:t xml:space="preserve"> ! </w:t>
      </w:r>
      <w:r w:rsidRPr="00605EB6">
        <w:t>c</w:t>
      </w:r>
      <w:r w:rsidR="00C474C1">
        <w:t>’</w:t>
      </w:r>
      <w:r w:rsidRPr="00605EB6">
        <w:t>était donc pour cela que</w:t>
      </w:r>
      <w:r w:rsidR="00C474C1">
        <w:t xml:space="preserve">, </w:t>
      </w:r>
      <w:r w:rsidRPr="00605EB6">
        <w:t>quelques heures après le crime</w:t>
      </w:r>
      <w:r w:rsidR="00C474C1">
        <w:t xml:space="preserve">, </w:t>
      </w:r>
      <w:r w:rsidRPr="00605EB6">
        <w:t>il les avait quittées</w:t>
      </w:r>
      <w:r w:rsidR="00C474C1">
        <w:t xml:space="preserve">, </w:t>
      </w:r>
      <w:r w:rsidRPr="00605EB6">
        <w:t>sa mère et elle</w:t>
      </w:r>
      <w:r w:rsidR="00C474C1">
        <w:t xml:space="preserve">, </w:t>
      </w:r>
      <w:r w:rsidRPr="00605EB6">
        <w:t>avec tant de hâte</w:t>
      </w:r>
      <w:r w:rsidR="00C474C1">
        <w:t xml:space="preserve">, </w:t>
      </w:r>
      <w:r w:rsidRPr="00605EB6">
        <w:t>pour retourner à Paris</w:t>
      </w:r>
      <w:r w:rsidR="00C474C1">
        <w:t xml:space="preserve"> ? </w:t>
      </w:r>
      <w:r w:rsidRPr="00605EB6">
        <w:t>La peur lui avait fait prendre la fuite</w:t>
      </w:r>
      <w:r w:rsidR="00C474C1">
        <w:t xml:space="preserve">. </w:t>
      </w:r>
      <w:r w:rsidRPr="00605EB6">
        <w:t>Et il ignorait encore qu</w:t>
      </w:r>
      <w:r w:rsidR="007C7C6F">
        <w:t>elle</w:t>
      </w:r>
      <w:r w:rsidRPr="00605EB6">
        <w:t xml:space="preserve"> avait été la conséquence de son crime</w:t>
      </w:r>
      <w:r w:rsidR="00C474C1">
        <w:t>.</w:t>
      </w:r>
    </w:p>
    <w:p w14:paraId="6DE2A109" w14:textId="77777777" w:rsidR="00C474C1" w:rsidRDefault="00C52F4A" w:rsidP="00C52F4A">
      <w:r w:rsidRPr="00605EB6">
        <w:t>Maintenant</w:t>
      </w:r>
      <w:r w:rsidR="00C474C1">
        <w:t xml:space="preserve">, </w:t>
      </w:r>
      <w:r w:rsidRPr="00605EB6">
        <w:t>elle s</w:t>
      </w:r>
      <w:r w:rsidR="00C474C1">
        <w:t>’</w:t>
      </w:r>
      <w:r w:rsidRPr="00605EB6">
        <w:t>expliquait pourquoi</w:t>
      </w:r>
      <w:r w:rsidR="00C474C1">
        <w:t xml:space="preserve">, </w:t>
      </w:r>
      <w:r w:rsidRPr="00605EB6">
        <w:t>quand il venait à Vaucourt</w:t>
      </w:r>
      <w:r w:rsidR="00C474C1">
        <w:t xml:space="preserve">, </w:t>
      </w:r>
      <w:r w:rsidRPr="00605EB6">
        <w:t>il allait si souvent se promener du côté de Mareille</w:t>
      </w:r>
      <w:r w:rsidR="00C474C1">
        <w:t>.</w:t>
      </w:r>
    </w:p>
    <w:p w14:paraId="429E883A" w14:textId="729732B0" w:rsidR="00C474C1" w:rsidRDefault="00C52F4A" w:rsidP="00C52F4A">
      <w:r w:rsidRPr="00605EB6">
        <w:t>Au moment de partir</w:t>
      </w:r>
      <w:r w:rsidR="00C474C1">
        <w:t xml:space="preserve">, </w:t>
      </w:r>
      <w:r w:rsidRPr="00605EB6">
        <w:t>quand il était venu lui dire au revoir</w:t>
      </w:r>
      <w:r w:rsidR="00C474C1">
        <w:t xml:space="preserve">, </w:t>
      </w:r>
      <w:r w:rsidRPr="00605EB6">
        <w:t>il était pâle et avait de l</w:t>
      </w:r>
      <w:r w:rsidR="00C474C1">
        <w:t>’</w:t>
      </w:r>
      <w:r w:rsidRPr="00605EB6">
        <w:t>égarement dans le regard</w:t>
      </w:r>
      <w:r w:rsidR="00C474C1">
        <w:t xml:space="preserve"> ; </w:t>
      </w:r>
      <w:r w:rsidRPr="00605EB6">
        <w:t>elle s</w:t>
      </w:r>
      <w:r w:rsidR="00C474C1">
        <w:t>’</w:t>
      </w:r>
      <w:r w:rsidRPr="00605EB6">
        <w:t xml:space="preserve">expliquait </w:t>
      </w:r>
      <w:r w:rsidR="007C7C6F">
        <w:t>maintenant</w:t>
      </w:r>
      <w:r w:rsidR="007C7C6F" w:rsidRPr="00605EB6">
        <w:t xml:space="preserve"> </w:t>
      </w:r>
      <w:r w:rsidRPr="00605EB6">
        <w:t>pourquoi</w:t>
      </w:r>
      <w:r w:rsidR="00C474C1">
        <w:t>.</w:t>
      </w:r>
    </w:p>
    <w:p w14:paraId="72EFE261" w14:textId="77777777" w:rsidR="00C474C1" w:rsidRDefault="00C52F4A" w:rsidP="00C52F4A">
      <w:r w:rsidRPr="00605EB6">
        <w:t>Elle avait remarqué une écorchure sur son visage</w:t>
      </w:r>
      <w:r w:rsidR="00C474C1">
        <w:t xml:space="preserve"> ; </w:t>
      </w:r>
      <w:r w:rsidRPr="00605EB6">
        <w:t>elle lui avait demandé d</w:t>
      </w:r>
      <w:r w:rsidR="00C474C1">
        <w:t>’</w:t>
      </w:r>
      <w:r w:rsidRPr="00605EB6">
        <w:t>où cela lui venait et elle se souvenait de sa réponse</w:t>
      </w:r>
      <w:r w:rsidR="00C474C1">
        <w:t> :</w:t>
      </w:r>
    </w:p>
    <w:p w14:paraId="173AE413" w14:textId="56DCE2A6" w:rsidR="00C52F4A" w:rsidRPr="00605EB6" w:rsidRDefault="00C474C1" w:rsidP="00C52F4A">
      <w:r>
        <w:t>« </w:t>
      </w:r>
      <w:r w:rsidR="00C52F4A" w:rsidRPr="00605EB6">
        <w:t>Hier soir</w:t>
      </w:r>
      <w:r>
        <w:t xml:space="preserve">, </w:t>
      </w:r>
      <w:r w:rsidR="00C52F4A" w:rsidRPr="00605EB6">
        <w:t>dans le parc</w:t>
      </w:r>
      <w:r>
        <w:t xml:space="preserve">, </w:t>
      </w:r>
      <w:r w:rsidR="00C52F4A" w:rsidRPr="00605EB6">
        <w:t>en passant</w:t>
      </w:r>
      <w:r>
        <w:t xml:space="preserve">, </w:t>
      </w:r>
      <w:r w:rsidR="00C52F4A" w:rsidRPr="00605EB6">
        <w:t>une branche a éraflé ma joue</w:t>
      </w:r>
      <w:r>
        <w:t>. »</w:t>
      </w:r>
    </w:p>
    <w:p w14:paraId="7C9F0626" w14:textId="77777777" w:rsidR="00C474C1" w:rsidRDefault="00C52F4A" w:rsidP="00C52F4A">
      <w:r w:rsidRPr="00605EB6">
        <w:lastRenderedPageBreak/>
        <w:t>C</w:t>
      </w:r>
      <w:r w:rsidR="00C474C1">
        <w:t>’</w:t>
      </w:r>
      <w:r w:rsidRPr="00605EB6">
        <w:t>était faux</w:t>
      </w:r>
      <w:r w:rsidR="00C474C1">
        <w:t xml:space="preserve">. </w:t>
      </w:r>
      <w:r w:rsidRPr="00605EB6">
        <w:t>La pauvre Jeanne</w:t>
      </w:r>
      <w:r w:rsidR="00C474C1">
        <w:t xml:space="preserve">, </w:t>
      </w:r>
      <w:r w:rsidRPr="00605EB6">
        <w:t>en se défendant contre lui</w:t>
      </w:r>
      <w:r w:rsidR="00C474C1">
        <w:t xml:space="preserve">, </w:t>
      </w:r>
      <w:r w:rsidRPr="00605EB6">
        <w:t>croyant</w:t>
      </w:r>
      <w:r w:rsidR="00C474C1">
        <w:t xml:space="preserve">, </w:t>
      </w:r>
      <w:r w:rsidRPr="00605EB6">
        <w:t>dans l</w:t>
      </w:r>
      <w:r w:rsidR="00C474C1">
        <w:t>’</w:t>
      </w:r>
      <w:r w:rsidRPr="00605EB6">
        <w:t>obscurité</w:t>
      </w:r>
      <w:r w:rsidR="00C474C1">
        <w:t xml:space="preserve">, </w:t>
      </w:r>
      <w:r w:rsidRPr="00605EB6">
        <w:t>avoir affaire à Jean Loup</w:t>
      </w:r>
      <w:r w:rsidR="00C474C1">
        <w:t xml:space="preserve">, </w:t>
      </w:r>
      <w:r w:rsidRPr="00605EB6">
        <w:t>Jeanne l</w:t>
      </w:r>
      <w:r w:rsidR="00C474C1">
        <w:t>’</w:t>
      </w:r>
      <w:r w:rsidRPr="00605EB6">
        <w:t>avait égratigné</w:t>
      </w:r>
      <w:r w:rsidR="00C474C1">
        <w:t>.</w:t>
      </w:r>
    </w:p>
    <w:p w14:paraId="6EFE1BF5" w14:textId="77777777" w:rsidR="00C474C1" w:rsidRDefault="00C52F4A" w:rsidP="00C52F4A">
      <w:r w:rsidRPr="00605EB6">
        <w:t>Chose singulière</w:t>
      </w:r>
      <w:r w:rsidR="00C474C1">
        <w:t xml:space="preserve">, </w:t>
      </w:r>
      <w:r w:rsidRPr="00605EB6">
        <w:t>il y avait dans le cœur d</w:t>
      </w:r>
      <w:r w:rsidR="00C474C1">
        <w:t>’</w:t>
      </w:r>
      <w:r w:rsidRPr="00605EB6">
        <w:t>Henriette</w:t>
      </w:r>
      <w:r w:rsidR="00C474C1">
        <w:t xml:space="preserve">, </w:t>
      </w:r>
      <w:r w:rsidRPr="00605EB6">
        <w:t>à côté de sa grande douleur</w:t>
      </w:r>
      <w:r w:rsidR="00C474C1">
        <w:t xml:space="preserve">, </w:t>
      </w:r>
      <w:r w:rsidRPr="00605EB6">
        <w:t>un vif sentiment de joie</w:t>
      </w:r>
      <w:r w:rsidR="00C474C1">
        <w:t xml:space="preserve">. </w:t>
      </w:r>
      <w:r w:rsidRPr="00605EB6">
        <w:t>Elle s</w:t>
      </w:r>
      <w:r w:rsidR="00C474C1">
        <w:t>’</w:t>
      </w:r>
      <w:r w:rsidRPr="00605EB6">
        <w:t>en aperçut et</w:t>
      </w:r>
      <w:r w:rsidR="00C474C1">
        <w:t xml:space="preserve">, </w:t>
      </w:r>
      <w:r w:rsidRPr="00605EB6">
        <w:t>après n</w:t>
      </w:r>
      <w:r w:rsidR="00C474C1">
        <w:t>’</w:t>
      </w:r>
      <w:r w:rsidRPr="00605EB6">
        <w:t>avoir été d</w:t>
      </w:r>
      <w:r w:rsidR="00C474C1">
        <w:t>’</w:t>
      </w:r>
      <w:r w:rsidRPr="00605EB6">
        <w:t>abord qu</w:t>
      </w:r>
      <w:r w:rsidR="00C474C1">
        <w:t>’</w:t>
      </w:r>
      <w:r w:rsidRPr="00605EB6">
        <w:t>étonnée</w:t>
      </w:r>
      <w:r w:rsidR="00C474C1">
        <w:t xml:space="preserve">, </w:t>
      </w:r>
      <w:r w:rsidRPr="00605EB6">
        <w:t>elle commença à s</w:t>
      </w:r>
      <w:r w:rsidR="00C474C1">
        <w:t>’</w:t>
      </w:r>
      <w:r w:rsidRPr="00605EB6">
        <w:t>effrayer</w:t>
      </w:r>
      <w:r w:rsidR="00C474C1">
        <w:t>.</w:t>
      </w:r>
    </w:p>
    <w:p w14:paraId="3FD2073F" w14:textId="59E0CDA4" w:rsidR="00C474C1" w:rsidRDefault="0094609C" w:rsidP="00C52F4A">
      <w:r>
        <w:t>— </w:t>
      </w:r>
      <w:r w:rsidR="00C52F4A" w:rsidRPr="00605EB6">
        <w:t>Mais que se passe-t-il donc en moi</w:t>
      </w:r>
      <w:r w:rsidR="00C474C1">
        <w:t xml:space="preserve"> ? </w:t>
      </w:r>
      <w:r w:rsidR="00C52F4A" w:rsidRPr="00605EB6">
        <w:t>s</w:t>
      </w:r>
      <w:r w:rsidR="00C474C1">
        <w:t>’</w:t>
      </w:r>
      <w:r w:rsidR="00C52F4A" w:rsidRPr="00605EB6">
        <w:t>écria-t-elle avec angoisse</w:t>
      </w:r>
      <w:r w:rsidR="00C474C1">
        <w:t>.</w:t>
      </w:r>
    </w:p>
    <w:p w14:paraId="2347C9A7" w14:textId="77777777" w:rsidR="00C474C1" w:rsidRDefault="00C52F4A" w:rsidP="00C52F4A">
      <w:r w:rsidRPr="00605EB6">
        <w:t>Pourquoi donc était-elle ainsi</w:t>
      </w:r>
      <w:r w:rsidR="00C474C1">
        <w:t xml:space="preserve"> ? </w:t>
      </w:r>
      <w:r w:rsidRPr="00605EB6">
        <w:t>Pourquoi donc</w:t>
      </w:r>
      <w:r w:rsidR="00C474C1">
        <w:t xml:space="preserve">, </w:t>
      </w:r>
      <w:r w:rsidRPr="00605EB6">
        <w:t>quand elle devait être tout entière à sa douleur</w:t>
      </w:r>
      <w:r w:rsidR="00C474C1">
        <w:t xml:space="preserve">, </w:t>
      </w:r>
      <w:r w:rsidRPr="00605EB6">
        <w:t>plongée dans l</w:t>
      </w:r>
      <w:r w:rsidR="00C474C1">
        <w:t>’</w:t>
      </w:r>
      <w:r w:rsidRPr="00605EB6">
        <w:t>horreur causée par l</w:t>
      </w:r>
      <w:r w:rsidR="00C474C1">
        <w:t>’</w:t>
      </w:r>
      <w:r w:rsidRPr="00605EB6">
        <w:t>action de son frère</w:t>
      </w:r>
      <w:r w:rsidR="00C474C1">
        <w:t xml:space="preserve">, </w:t>
      </w:r>
      <w:r w:rsidRPr="00605EB6">
        <w:t>ressentait-elle cette joie</w:t>
      </w:r>
      <w:r w:rsidR="00C474C1">
        <w:t xml:space="preserve">, </w:t>
      </w:r>
      <w:r w:rsidRPr="00605EB6">
        <w:t>joie timide</w:t>
      </w:r>
      <w:r w:rsidR="00C474C1">
        <w:t xml:space="preserve">, </w:t>
      </w:r>
      <w:r w:rsidRPr="00605EB6">
        <w:t>il est vrai</w:t>
      </w:r>
      <w:r w:rsidR="00C474C1">
        <w:t xml:space="preserve">, </w:t>
      </w:r>
      <w:r w:rsidRPr="00605EB6">
        <w:t>qui n</w:t>
      </w:r>
      <w:r w:rsidR="00C474C1">
        <w:t>’</w:t>
      </w:r>
      <w:r w:rsidRPr="00605EB6">
        <w:t>osait encore se manifester</w:t>
      </w:r>
      <w:r w:rsidR="00C474C1">
        <w:t xml:space="preserve">, </w:t>
      </w:r>
      <w:r w:rsidRPr="00605EB6">
        <w:t>mais ayant déjà tant de puissance</w:t>
      </w:r>
      <w:r w:rsidR="00C474C1">
        <w:t xml:space="preserve">, </w:t>
      </w:r>
      <w:r w:rsidRPr="00605EB6">
        <w:t>qu</w:t>
      </w:r>
      <w:r w:rsidR="00C474C1">
        <w:t>’</w:t>
      </w:r>
      <w:r w:rsidRPr="00605EB6">
        <w:t>elle semblait enlever à sa douleur toute son amertume</w:t>
      </w:r>
      <w:r w:rsidR="00C474C1">
        <w:t>. ?</w:t>
      </w:r>
    </w:p>
    <w:p w14:paraId="3DA2E367" w14:textId="77777777" w:rsidR="00C474C1" w:rsidRDefault="00C52F4A" w:rsidP="00C52F4A">
      <w:r w:rsidRPr="00605EB6">
        <w:t>Elle voulut se rendre compte exactement de ce qu</w:t>
      </w:r>
      <w:r w:rsidR="00C474C1">
        <w:t>’</w:t>
      </w:r>
      <w:r w:rsidRPr="00605EB6">
        <w:t>elle éprouvait</w:t>
      </w:r>
      <w:r w:rsidR="00C474C1">
        <w:t xml:space="preserve">, </w:t>
      </w:r>
      <w:r w:rsidRPr="00605EB6">
        <w:t>et</w:t>
      </w:r>
      <w:r w:rsidR="00C474C1">
        <w:t xml:space="preserve">, </w:t>
      </w:r>
      <w:r w:rsidRPr="00605EB6">
        <w:t>longuement</w:t>
      </w:r>
      <w:r w:rsidR="00C474C1">
        <w:t xml:space="preserve">, </w:t>
      </w:r>
      <w:r w:rsidRPr="00605EB6">
        <w:t>elle regarda en elle-même</w:t>
      </w:r>
      <w:r w:rsidR="00C474C1">
        <w:t xml:space="preserve">, </w:t>
      </w:r>
      <w:r w:rsidRPr="00605EB6">
        <w:t>analysant l</w:t>
      </w:r>
      <w:r w:rsidR="00C474C1">
        <w:t>’</w:t>
      </w:r>
      <w:r w:rsidRPr="00605EB6">
        <w:t>une après l</w:t>
      </w:r>
      <w:r w:rsidR="00C474C1">
        <w:t>’</w:t>
      </w:r>
      <w:r w:rsidRPr="00605EB6">
        <w:t>autre toutes ses impressions</w:t>
      </w:r>
      <w:r w:rsidR="00C474C1">
        <w:t>.</w:t>
      </w:r>
    </w:p>
    <w:p w14:paraId="49250D91" w14:textId="140FCFC8" w:rsidR="00C52F4A" w:rsidRPr="00605EB6" w:rsidRDefault="00C52F4A" w:rsidP="00C52F4A">
      <w:r w:rsidRPr="00605EB6">
        <w:t>À chaque question qu</w:t>
      </w:r>
      <w:r w:rsidR="00C474C1">
        <w:t>’</w:t>
      </w:r>
      <w:r w:rsidRPr="00605EB6">
        <w:t>elle s</w:t>
      </w:r>
      <w:r w:rsidR="00C474C1">
        <w:t>’</w:t>
      </w:r>
      <w:r w:rsidRPr="00605EB6">
        <w:t>adressait</w:t>
      </w:r>
      <w:r w:rsidR="00C474C1">
        <w:t xml:space="preserve">, </w:t>
      </w:r>
      <w:r w:rsidRPr="00605EB6">
        <w:t>une voix mystérieuse</w:t>
      </w:r>
      <w:r w:rsidR="00C474C1">
        <w:t xml:space="preserve">, </w:t>
      </w:r>
      <w:r w:rsidRPr="00605EB6">
        <w:t>dans son cœur</w:t>
      </w:r>
      <w:r w:rsidR="00C474C1">
        <w:t xml:space="preserve">, </w:t>
      </w:r>
      <w:r w:rsidRPr="00605EB6">
        <w:t>répondait</w:t>
      </w:r>
      <w:r w:rsidR="00C474C1">
        <w:t> : « </w:t>
      </w:r>
      <w:r w:rsidRPr="00605EB6">
        <w:t>Jean Loup</w:t>
      </w:r>
      <w:r w:rsidR="00C474C1">
        <w:t> ! »</w:t>
      </w:r>
    </w:p>
    <w:p w14:paraId="2B7D6C57" w14:textId="77777777" w:rsidR="00C474C1" w:rsidRDefault="00C52F4A" w:rsidP="00C52F4A">
      <w:r w:rsidRPr="00605EB6">
        <w:t>La lumière se fit</w:t>
      </w:r>
      <w:r w:rsidR="00C474C1">
        <w:t xml:space="preserve">, </w:t>
      </w:r>
      <w:r w:rsidRPr="00605EB6">
        <w:t>jaillissant comme une flamme d</w:t>
      </w:r>
      <w:r w:rsidR="00C474C1">
        <w:t>’</w:t>
      </w:r>
      <w:r w:rsidRPr="00605EB6">
        <w:t>incendie au milieu d</w:t>
      </w:r>
      <w:r w:rsidR="00C474C1">
        <w:t>’</w:t>
      </w:r>
      <w:r w:rsidRPr="00605EB6">
        <w:t>une nuit sombre</w:t>
      </w:r>
      <w:r w:rsidR="00C474C1">
        <w:t>.</w:t>
      </w:r>
    </w:p>
    <w:p w14:paraId="19231B7E" w14:textId="055AFEE7" w:rsidR="00C474C1" w:rsidRDefault="0094609C" w:rsidP="00C52F4A">
      <w:r>
        <w:t>— </w:t>
      </w:r>
      <w:r w:rsidR="00C52F4A" w:rsidRPr="00605EB6">
        <w:t>Oh</w:t>
      </w:r>
      <w:r w:rsidR="00C474C1">
        <w:t xml:space="preserve"> ! </w:t>
      </w:r>
      <w:r w:rsidR="00C52F4A" w:rsidRPr="00605EB6">
        <w:t>oh</w:t>
      </w:r>
      <w:r w:rsidR="00C474C1">
        <w:t xml:space="preserve"> ! </w:t>
      </w:r>
      <w:r w:rsidR="00C52F4A" w:rsidRPr="00605EB6">
        <w:t>fit-elle</w:t>
      </w:r>
      <w:r w:rsidR="00C474C1">
        <w:t>.</w:t>
      </w:r>
    </w:p>
    <w:p w14:paraId="724F3B5E" w14:textId="77777777" w:rsidR="00C474C1" w:rsidRDefault="00C52F4A" w:rsidP="00C52F4A">
      <w:r w:rsidRPr="00605EB6">
        <w:t>Puis elle se dressa comme sous l</w:t>
      </w:r>
      <w:r w:rsidR="00C474C1">
        <w:t>’</w:t>
      </w:r>
      <w:r w:rsidRPr="00605EB6">
        <w:t>action d</w:t>
      </w:r>
      <w:r w:rsidR="00C474C1">
        <w:t>’</w:t>
      </w:r>
      <w:r w:rsidRPr="00605EB6">
        <w:t>une pile électrique</w:t>
      </w:r>
      <w:r w:rsidR="00C474C1">
        <w:t xml:space="preserve">, </w:t>
      </w:r>
      <w:r w:rsidRPr="00605EB6">
        <w:t>et s</w:t>
      </w:r>
      <w:r w:rsidR="00C474C1">
        <w:t>’</w:t>
      </w:r>
      <w:r w:rsidRPr="00605EB6">
        <w:t>écria</w:t>
      </w:r>
      <w:r w:rsidR="00C474C1">
        <w:t> :</w:t>
      </w:r>
    </w:p>
    <w:p w14:paraId="3B44B31A" w14:textId="679434FB" w:rsidR="00C474C1" w:rsidRDefault="0094609C" w:rsidP="00C52F4A">
      <w:r>
        <w:t>— </w:t>
      </w:r>
      <w:r w:rsidR="00C52F4A" w:rsidRPr="00605EB6">
        <w:t>Je l</w:t>
      </w:r>
      <w:r w:rsidR="00C474C1">
        <w:t>’</w:t>
      </w:r>
      <w:r w:rsidR="00C52F4A" w:rsidRPr="00605EB6">
        <w:t>aime</w:t>
      </w:r>
      <w:r w:rsidR="00C474C1">
        <w:t xml:space="preserve"> ! </w:t>
      </w:r>
      <w:r w:rsidR="00C52F4A" w:rsidRPr="00605EB6">
        <w:t>je l</w:t>
      </w:r>
      <w:r w:rsidR="00C474C1">
        <w:t>’</w:t>
      </w:r>
      <w:r w:rsidR="00C52F4A" w:rsidRPr="00605EB6">
        <w:t>aime</w:t>
      </w:r>
      <w:r w:rsidR="00C474C1">
        <w:t> !</w:t>
      </w:r>
    </w:p>
    <w:p w14:paraId="37BBF16E" w14:textId="77777777" w:rsidR="00C474C1" w:rsidRDefault="00C52F4A" w:rsidP="00C52F4A">
      <w:r w:rsidRPr="00605EB6">
        <w:lastRenderedPageBreak/>
        <w:t>Elle resta un instant frémissante</w:t>
      </w:r>
      <w:r w:rsidR="00C474C1">
        <w:t xml:space="preserve">, </w:t>
      </w:r>
      <w:r w:rsidRPr="00605EB6">
        <w:t>la tête inclinée</w:t>
      </w:r>
      <w:r w:rsidR="00C474C1">
        <w:t xml:space="preserve">, </w:t>
      </w:r>
      <w:r w:rsidRPr="00605EB6">
        <w:t>un nuage devant les yeux</w:t>
      </w:r>
      <w:r w:rsidR="00C474C1">
        <w:t>.</w:t>
      </w:r>
    </w:p>
    <w:p w14:paraId="1F9B9EEB" w14:textId="043B01F1" w:rsidR="00C474C1" w:rsidRDefault="0094609C" w:rsidP="00C52F4A">
      <w:r>
        <w:t>— </w:t>
      </w:r>
      <w:r w:rsidR="00C52F4A" w:rsidRPr="00605EB6">
        <w:t>Mon Dieu</w:t>
      </w:r>
      <w:r w:rsidR="00C474C1">
        <w:t xml:space="preserve">, </w:t>
      </w:r>
      <w:r w:rsidR="00C52F4A" w:rsidRPr="00605EB6">
        <w:t>protégez-moi</w:t>
      </w:r>
      <w:r w:rsidR="00C474C1">
        <w:t xml:space="preserve"> ! </w:t>
      </w:r>
      <w:r w:rsidR="00C52F4A" w:rsidRPr="00605EB6">
        <w:t>dit-elle d</w:t>
      </w:r>
      <w:r w:rsidR="00C474C1">
        <w:t>’</w:t>
      </w:r>
      <w:r w:rsidR="00C52F4A" w:rsidRPr="00605EB6">
        <w:t>une voix presque éteinte</w:t>
      </w:r>
      <w:r w:rsidR="00C474C1">
        <w:t xml:space="preserve">, </w:t>
      </w:r>
      <w:r w:rsidR="00C52F4A" w:rsidRPr="00605EB6">
        <w:t>en s</w:t>
      </w:r>
      <w:r w:rsidR="00C474C1">
        <w:t>’</w:t>
      </w:r>
      <w:r w:rsidR="00C52F4A" w:rsidRPr="00605EB6">
        <w:t>agenouillant</w:t>
      </w:r>
      <w:r w:rsidR="00C474C1">
        <w:t>.</w:t>
      </w:r>
    </w:p>
    <w:p w14:paraId="3070F7A2" w14:textId="77777777" w:rsidR="00C474C1" w:rsidRDefault="00C474C1" w:rsidP="00C52F4A">
      <w:r>
        <w:t>» </w:t>
      </w:r>
      <w:r w:rsidR="00C52F4A" w:rsidRPr="00605EB6">
        <w:t>Mais quel démon s</w:t>
      </w:r>
      <w:r>
        <w:t>’</w:t>
      </w:r>
      <w:r w:rsidR="00C52F4A" w:rsidRPr="00605EB6">
        <w:t>est donc emparé de moi</w:t>
      </w:r>
      <w:r>
        <w:t xml:space="preserve"> ? </w:t>
      </w:r>
      <w:r w:rsidR="00C52F4A" w:rsidRPr="00605EB6">
        <w:t>reprit-elle avec violence</w:t>
      </w:r>
      <w:r>
        <w:t xml:space="preserve">, </w:t>
      </w:r>
      <w:r w:rsidR="00C52F4A" w:rsidRPr="00605EB6">
        <w:t>après un court silence</w:t>
      </w:r>
      <w:r>
        <w:t xml:space="preserve">. </w:t>
      </w:r>
      <w:r w:rsidR="00C52F4A" w:rsidRPr="00605EB6">
        <w:t>Est-ce que je suis folle</w:t>
      </w:r>
      <w:r>
        <w:t xml:space="preserve"> ? </w:t>
      </w:r>
      <w:r w:rsidR="00C52F4A" w:rsidRPr="00605EB6">
        <w:t>Est-ce que je ne sais plus ce que je dois à ma mère</w:t>
      </w:r>
      <w:r>
        <w:t xml:space="preserve"> ? </w:t>
      </w:r>
      <w:r w:rsidR="00C52F4A" w:rsidRPr="00605EB6">
        <w:t>Est-ce que je n</w:t>
      </w:r>
      <w:r>
        <w:t>’</w:t>
      </w:r>
      <w:r w:rsidR="00C52F4A" w:rsidRPr="00605EB6">
        <w:t>ai plus le respect de moi-même</w:t>
      </w:r>
      <w:r>
        <w:t xml:space="preserve"> ? </w:t>
      </w:r>
      <w:r w:rsidR="00C52F4A" w:rsidRPr="00605EB6">
        <w:t>Ah</w:t>
      </w:r>
      <w:r>
        <w:t xml:space="preserve"> ! </w:t>
      </w:r>
      <w:r w:rsidR="00C52F4A" w:rsidRPr="00605EB6">
        <w:t>malheureuse</w:t>
      </w:r>
      <w:r>
        <w:t xml:space="preserve">, </w:t>
      </w:r>
      <w:r w:rsidR="00C52F4A" w:rsidRPr="00605EB6">
        <w:t>malheureuse</w:t>
      </w:r>
      <w:r>
        <w:t> !</w:t>
      </w:r>
    </w:p>
    <w:p w14:paraId="30575F28" w14:textId="77777777" w:rsidR="00C474C1" w:rsidRDefault="00C474C1" w:rsidP="00C52F4A">
      <w:r>
        <w:t>» </w:t>
      </w:r>
      <w:r w:rsidR="00C52F4A" w:rsidRPr="00605EB6">
        <w:t>J</w:t>
      </w:r>
      <w:r>
        <w:t>’</w:t>
      </w:r>
      <w:r w:rsidR="00C52F4A" w:rsidRPr="00605EB6">
        <w:t>aime Jean Loup</w:t>
      </w:r>
      <w:r>
        <w:t xml:space="preserve">, </w:t>
      </w:r>
      <w:r w:rsidR="00C52F4A" w:rsidRPr="00605EB6">
        <w:t>moi</w:t>
      </w:r>
      <w:r>
        <w:t xml:space="preserve">, </w:t>
      </w:r>
      <w:r w:rsidR="00C52F4A" w:rsidRPr="00605EB6">
        <w:t>moi</w:t>
      </w:r>
      <w:r>
        <w:t xml:space="preserve"> ! </w:t>
      </w:r>
      <w:r w:rsidR="00C52F4A" w:rsidRPr="00605EB6">
        <w:t>C</w:t>
      </w:r>
      <w:r>
        <w:t>’</w:t>
      </w:r>
      <w:r w:rsidR="00C52F4A" w:rsidRPr="00605EB6">
        <w:t>est épouvantable</w:t>
      </w:r>
      <w:r>
        <w:t xml:space="preserve"> ! </w:t>
      </w:r>
      <w:r w:rsidR="00C52F4A" w:rsidRPr="00605EB6">
        <w:t>Je l</w:t>
      </w:r>
      <w:r>
        <w:t>’</w:t>
      </w:r>
      <w:r w:rsidR="00C52F4A" w:rsidRPr="00605EB6">
        <w:t>aime</w:t>
      </w:r>
      <w:r>
        <w:t xml:space="preserve">, </w:t>
      </w:r>
      <w:r w:rsidR="00C52F4A" w:rsidRPr="00605EB6">
        <w:t>pourquoi</w:t>
      </w:r>
      <w:r>
        <w:t xml:space="preserve"> ? </w:t>
      </w:r>
      <w:r w:rsidR="00C52F4A" w:rsidRPr="00605EB6">
        <w:t>Parce qu</w:t>
      </w:r>
      <w:r>
        <w:t>’</w:t>
      </w:r>
      <w:r w:rsidR="00C52F4A" w:rsidRPr="00605EB6">
        <w:t>il m</w:t>
      </w:r>
      <w:r>
        <w:t>’</w:t>
      </w:r>
      <w:r w:rsidR="00C52F4A" w:rsidRPr="00605EB6">
        <w:t>a sauvé la vie</w:t>
      </w:r>
      <w:r>
        <w:t xml:space="preserve"> ? </w:t>
      </w:r>
      <w:r w:rsidR="00C52F4A" w:rsidRPr="00605EB6">
        <w:t>Mais c</w:t>
      </w:r>
      <w:r>
        <w:t>’</w:t>
      </w:r>
      <w:r w:rsidR="00C52F4A" w:rsidRPr="00605EB6">
        <w:t>est insensé</w:t>
      </w:r>
      <w:r>
        <w:t xml:space="preserve">, </w:t>
      </w:r>
      <w:r w:rsidR="00C52F4A" w:rsidRPr="00605EB6">
        <w:t>c</w:t>
      </w:r>
      <w:r>
        <w:t>’</w:t>
      </w:r>
      <w:r w:rsidR="00C52F4A" w:rsidRPr="00605EB6">
        <w:t>est de la folie</w:t>
      </w:r>
      <w:r>
        <w:t> !</w:t>
      </w:r>
    </w:p>
    <w:p w14:paraId="14331803" w14:textId="77777777" w:rsidR="00C474C1" w:rsidRDefault="00C474C1" w:rsidP="00C52F4A">
      <w:r>
        <w:t>» </w:t>
      </w:r>
      <w:r w:rsidR="00C52F4A" w:rsidRPr="00605EB6">
        <w:t>Oh</w:t>
      </w:r>
      <w:r>
        <w:t xml:space="preserve"> ! </w:t>
      </w:r>
      <w:r w:rsidR="00C52F4A" w:rsidRPr="00605EB6">
        <w:t>continua-t-elle avec une ironie amère</w:t>
      </w:r>
      <w:r>
        <w:t xml:space="preserve">, </w:t>
      </w:r>
      <w:r w:rsidR="00C52F4A" w:rsidRPr="00605EB6">
        <w:t>la fille de la baronne de Simaise aime Jean Loup</w:t>
      </w:r>
      <w:r>
        <w:t xml:space="preserve">, </w:t>
      </w:r>
      <w:r w:rsidR="00C52F4A" w:rsidRPr="00605EB6">
        <w:t>un sauvage</w:t>
      </w:r>
      <w:r>
        <w:t xml:space="preserve">, </w:t>
      </w:r>
      <w:r w:rsidR="00C52F4A" w:rsidRPr="00605EB6">
        <w:t>un être infime</w:t>
      </w:r>
      <w:r>
        <w:t xml:space="preserve">, </w:t>
      </w:r>
      <w:r w:rsidR="00C52F4A" w:rsidRPr="00605EB6">
        <w:t>qui n</w:t>
      </w:r>
      <w:r>
        <w:t>’</w:t>
      </w:r>
      <w:r w:rsidR="00C52F4A" w:rsidRPr="00605EB6">
        <w:t>a jamais vécu qu</w:t>
      </w:r>
      <w:r>
        <w:t>’</w:t>
      </w:r>
      <w:r w:rsidR="00C52F4A" w:rsidRPr="00605EB6">
        <w:t>avec les bêtes</w:t>
      </w:r>
      <w:r>
        <w:t xml:space="preserve">, </w:t>
      </w:r>
      <w:r w:rsidR="00C52F4A" w:rsidRPr="00605EB6">
        <w:t>un malheureux</w:t>
      </w:r>
      <w:r>
        <w:t xml:space="preserve">, </w:t>
      </w:r>
      <w:r w:rsidR="00C52F4A" w:rsidRPr="00605EB6">
        <w:t>un misérable que la plus pauvre fille du village repousserait avec mépris</w:t>
      </w:r>
      <w:r>
        <w:t xml:space="preserve">, </w:t>
      </w:r>
      <w:r w:rsidR="00C52F4A" w:rsidRPr="00605EB6">
        <w:t>avec horreur</w:t>
      </w:r>
      <w:r>
        <w:t xml:space="preserve">, </w:t>
      </w:r>
      <w:r w:rsidR="00C52F4A" w:rsidRPr="00605EB6">
        <w:t>avec dégoût</w:t>
      </w:r>
      <w:r>
        <w:t> !</w:t>
      </w:r>
    </w:p>
    <w:p w14:paraId="635CC490" w14:textId="77777777" w:rsidR="00C474C1" w:rsidRDefault="00C474C1" w:rsidP="00C52F4A">
      <w:r>
        <w:t>» </w:t>
      </w:r>
      <w:r w:rsidR="00C52F4A" w:rsidRPr="00605EB6">
        <w:t>Henriette de Simaise</w:t>
      </w:r>
      <w:r>
        <w:t xml:space="preserve">, </w:t>
      </w:r>
      <w:r w:rsidR="00C52F4A" w:rsidRPr="00605EB6">
        <w:t>qu</w:t>
      </w:r>
      <w:r>
        <w:t>’</w:t>
      </w:r>
      <w:r w:rsidR="00C52F4A" w:rsidRPr="00605EB6">
        <w:t>as-tu fait de ta dignité</w:t>
      </w:r>
      <w:r>
        <w:t xml:space="preserve"> ? </w:t>
      </w:r>
      <w:r w:rsidR="00C52F4A" w:rsidRPr="00605EB6">
        <w:t>Qu</w:t>
      </w:r>
      <w:r>
        <w:t>’</w:t>
      </w:r>
      <w:r w:rsidR="00C52F4A" w:rsidRPr="00605EB6">
        <w:t>as-tu fait de ta fierté</w:t>
      </w:r>
      <w:r>
        <w:t> ?</w:t>
      </w:r>
    </w:p>
    <w:p w14:paraId="54F8C436" w14:textId="77777777" w:rsidR="00C474C1" w:rsidRDefault="00C474C1" w:rsidP="00C52F4A">
      <w:r>
        <w:t>» </w:t>
      </w:r>
      <w:r w:rsidR="00C52F4A" w:rsidRPr="00605EB6">
        <w:t>Je l</w:t>
      </w:r>
      <w:r>
        <w:t>’</w:t>
      </w:r>
      <w:r w:rsidR="00C52F4A" w:rsidRPr="00605EB6">
        <w:t>aime</w:t>
      </w:r>
      <w:r>
        <w:t> !</w:t>
      </w:r>
    </w:p>
    <w:p w14:paraId="2A54C1DE" w14:textId="77777777" w:rsidR="00C474C1" w:rsidRDefault="00C474C1" w:rsidP="00C52F4A">
      <w:r>
        <w:t>» </w:t>
      </w:r>
      <w:r w:rsidR="00C52F4A" w:rsidRPr="00605EB6">
        <w:t>Destinée maudite</w:t>
      </w:r>
      <w:r>
        <w:t xml:space="preserve"> ! </w:t>
      </w:r>
      <w:r w:rsidR="00C52F4A" w:rsidRPr="00605EB6">
        <w:t>Fatalité implacable</w:t>
      </w:r>
      <w:r>
        <w:t> !</w:t>
      </w:r>
    </w:p>
    <w:p w14:paraId="1D12ED7D" w14:textId="77777777" w:rsidR="00C474C1" w:rsidRDefault="00C474C1" w:rsidP="00C52F4A">
      <w:r>
        <w:t>» </w:t>
      </w:r>
      <w:r w:rsidR="00C52F4A" w:rsidRPr="00605EB6">
        <w:t>Je l</w:t>
      </w:r>
      <w:r>
        <w:t>’</w:t>
      </w:r>
      <w:r w:rsidR="00C52F4A" w:rsidRPr="00605EB6">
        <w:t>aime</w:t>
      </w:r>
      <w:r>
        <w:t> !</w:t>
      </w:r>
    </w:p>
    <w:p w14:paraId="3FE55F96" w14:textId="77777777" w:rsidR="00C474C1" w:rsidRDefault="00C474C1" w:rsidP="00C52F4A">
      <w:r>
        <w:t>» </w:t>
      </w:r>
      <w:r w:rsidR="00C52F4A" w:rsidRPr="00605EB6">
        <w:t>Où fuir</w:t>
      </w:r>
      <w:r>
        <w:t xml:space="preserve">, </w:t>
      </w:r>
      <w:r w:rsidR="00C52F4A" w:rsidRPr="00605EB6">
        <w:t>mon Dieu</w:t>
      </w:r>
      <w:r>
        <w:t xml:space="preserve">, ? </w:t>
      </w:r>
      <w:r w:rsidR="00C52F4A" w:rsidRPr="00605EB6">
        <w:t>où fuir</w:t>
      </w:r>
      <w:r>
        <w:t> ?</w:t>
      </w:r>
    </w:p>
    <w:p w14:paraId="16ECBD36" w14:textId="77777777" w:rsidR="00C474C1" w:rsidRDefault="00C474C1" w:rsidP="00C52F4A">
      <w:r>
        <w:t>» </w:t>
      </w:r>
      <w:r w:rsidR="00C52F4A" w:rsidRPr="00605EB6">
        <w:t>Où puis-je aller cacher ma honte</w:t>
      </w:r>
      <w:r>
        <w:t> ?</w:t>
      </w:r>
    </w:p>
    <w:p w14:paraId="53FB3970" w14:textId="77777777" w:rsidR="00C474C1" w:rsidRDefault="00C474C1" w:rsidP="00C52F4A">
      <w:r>
        <w:t>» </w:t>
      </w:r>
      <w:r w:rsidR="00C52F4A" w:rsidRPr="00605EB6">
        <w:t>Je l</w:t>
      </w:r>
      <w:r>
        <w:t>’</w:t>
      </w:r>
      <w:r w:rsidR="00C52F4A" w:rsidRPr="00605EB6">
        <w:t>aime</w:t>
      </w:r>
      <w:r>
        <w:t xml:space="preserve">, </w:t>
      </w:r>
      <w:r w:rsidR="00C52F4A" w:rsidRPr="00605EB6">
        <w:t>je l</w:t>
      </w:r>
      <w:r>
        <w:t>’</w:t>
      </w:r>
      <w:r w:rsidR="00C52F4A" w:rsidRPr="00605EB6">
        <w:t>aime</w:t>
      </w:r>
      <w:r>
        <w:t> !</w:t>
      </w:r>
    </w:p>
    <w:p w14:paraId="4EA400EB" w14:textId="77777777" w:rsidR="00C474C1" w:rsidRDefault="00C52F4A" w:rsidP="00C52F4A">
      <w:r w:rsidRPr="00605EB6">
        <w:lastRenderedPageBreak/>
        <w:t>À ce moment elle entendit le bruit d</w:t>
      </w:r>
      <w:r w:rsidR="00C474C1">
        <w:t>’</w:t>
      </w:r>
      <w:r w:rsidRPr="00605EB6">
        <w:t>une voiture</w:t>
      </w:r>
      <w:r w:rsidR="00C474C1">
        <w:t xml:space="preserve">, </w:t>
      </w:r>
      <w:r w:rsidRPr="00605EB6">
        <w:t>sa mère revenait</w:t>
      </w:r>
      <w:r w:rsidR="00C474C1">
        <w:t xml:space="preserve">. </w:t>
      </w:r>
      <w:r w:rsidRPr="00605EB6">
        <w:t>Elle n</w:t>
      </w:r>
      <w:r w:rsidR="00C474C1">
        <w:t>’</w:t>
      </w:r>
      <w:r w:rsidRPr="00605EB6">
        <w:t>eut que le temps de se relever</w:t>
      </w:r>
      <w:r w:rsidR="00C474C1">
        <w:t xml:space="preserve">, </w:t>
      </w:r>
      <w:r w:rsidRPr="00605EB6">
        <w:t>de passer son mouchoir sur son visage et de calmer son agitation</w:t>
      </w:r>
      <w:r w:rsidR="00C474C1">
        <w:t xml:space="preserve">. </w:t>
      </w:r>
      <w:r w:rsidRPr="00605EB6">
        <w:t>La baronne entra dans le salon</w:t>
      </w:r>
      <w:r w:rsidR="00C474C1">
        <w:t>.</w:t>
      </w:r>
    </w:p>
    <w:p w14:paraId="6F766610" w14:textId="5B569A6C" w:rsidR="00C474C1" w:rsidRDefault="0094609C" w:rsidP="00C52F4A">
      <w:r>
        <w:t>— </w:t>
      </w:r>
      <w:r w:rsidR="00C52F4A" w:rsidRPr="00605EB6">
        <w:t>Comme tu le vois</w:t>
      </w:r>
      <w:r w:rsidR="00C474C1">
        <w:t xml:space="preserve">, </w:t>
      </w:r>
      <w:r w:rsidR="00C52F4A" w:rsidRPr="00605EB6">
        <w:t>Henriette</w:t>
      </w:r>
      <w:r w:rsidR="00C474C1">
        <w:t xml:space="preserve">, </w:t>
      </w:r>
      <w:r w:rsidR="00C52F4A" w:rsidRPr="00605EB6">
        <w:t>dit-elle</w:t>
      </w:r>
      <w:r w:rsidR="00C474C1">
        <w:t xml:space="preserve">, </w:t>
      </w:r>
      <w:r w:rsidR="00C52F4A" w:rsidRPr="00605EB6">
        <w:t>je n</w:t>
      </w:r>
      <w:r w:rsidR="00C474C1">
        <w:t>’</w:t>
      </w:r>
      <w:r w:rsidR="00C52F4A" w:rsidRPr="00605EB6">
        <w:t>ai pas été bien longtemps</w:t>
      </w:r>
      <w:r w:rsidR="00C474C1">
        <w:t xml:space="preserve"> ; </w:t>
      </w:r>
      <w:r w:rsidR="00C52F4A" w:rsidRPr="00605EB6">
        <w:t>j</w:t>
      </w:r>
      <w:r w:rsidR="00C474C1">
        <w:t>’</w:t>
      </w:r>
      <w:r w:rsidR="00C52F4A" w:rsidRPr="00605EB6">
        <w:t>ai tenu ma promesse en ne restant qu</w:t>
      </w:r>
      <w:r w:rsidR="00C474C1">
        <w:t>’</w:t>
      </w:r>
      <w:r w:rsidR="00C52F4A" w:rsidRPr="00605EB6">
        <w:t xml:space="preserve">un instant chez </w:t>
      </w:r>
      <w:r w:rsidR="00C474C1">
        <w:t>M. de </w:t>
      </w:r>
      <w:r w:rsidR="00C52F4A" w:rsidRPr="00605EB6">
        <w:t>Violaine</w:t>
      </w:r>
      <w:r w:rsidR="00C474C1">
        <w:t>.</w:t>
      </w:r>
    </w:p>
    <w:p w14:paraId="409788FE" w14:textId="51779001" w:rsidR="00C474C1" w:rsidRDefault="0094609C" w:rsidP="00C52F4A">
      <w:r>
        <w:t>— </w:t>
      </w:r>
      <w:r w:rsidR="00C52F4A" w:rsidRPr="00605EB6">
        <w:t>C</w:t>
      </w:r>
      <w:r w:rsidR="00C474C1">
        <w:t>’</w:t>
      </w:r>
      <w:r w:rsidR="00C52F4A" w:rsidRPr="00605EB6">
        <w:t>est vrai</w:t>
      </w:r>
      <w:r w:rsidR="00C474C1">
        <w:t xml:space="preserve">, </w:t>
      </w:r>
      <w:r w:rsidR="00C52F4A" w:rsidRPr="00605EB6">
        <w:t>chère mère</w:t>
      </w:r>
      <w:r w:rsidR="00C474C1">
        <w:t xml:space="preserve">. </w:t>
      </w:r>
      <w:r w:rsidR="00C52F4A" w:rsidRPr="00605EB6">
        <w:t>Comment va Suzanne</w:t>
      </w:r>
      <w:r w:rsidR="00C474C1">
        <w:t> ?</w:t>
      </w:r>
    </w:p>
    <w:p w14:paraId="19C2134E" w14:textId="093729FB" w:rsidR="00C474C1" w:rsidRDefault="0094609C" w:rsidP="00C52F4A">
      <w:r>
        <w:t>— </w:t>
      </w:r>
      <w:r w:rsidR="00C52F4A" w:rsidRPr="00605EB6">
        <w:t>Toujours la même</w:t>
      </w:r>
      <w:r w:rsidR="00C474C1">
        <w:t xml:space="preserve">. </w:t>
      </w:r>
      <w:r w:rsidR="00C52F4A" w:rsidRPr="00605EB6">
        <w:t>Oh</w:t>
      </w:r>
      <w:r w:rsidR="00C474C1">
        <w:t xml:space="preserve"> ! </w:t>
      </w:r>
      <w:r w:rsidR="00C52F4A" w:rsidRPr="00605EB6">
        <w:t>celle-là a une nature à part</w:t>
      </w:r>
      <w:r w:rsidR="00C474C1">
        <w:t xml:space="preserve">, </w:t>
      </w:r>
      <w:r w:rsidR="00C52F4A" w:rsidRPr="00605EB6">
        <w:t>rien ne l</w:t>
      </w:r>
      <w:r w:rsidR="00C474C1">
        <w:t>’</w:t>
      </w:r>
      <w:r w:rsidR="00C52F4A" w:rsidRPr="00605EB6">
        <w:t>émeut</w:t>
      </w:r>
      <w:r w:rsidR="00C474C1">
        <w:t xml:space="preserve">, </w:t>
      </w:r>
      <w:r w:rsidR="00C52F4A" w:rsidRPr="00605EB6">
        <w:t>rien ne la tourmente</w:t>
      </w:r>
      <w:r w:rsidR="00C474C1">
        <w:t>.</w:t>
      </w:r>
    </w:p>
    <w:p w14:paraId="417DAF96" w14:textId="77777777" w:rsidR="00C474C1" w:rsidRDefault="00C52F4A" w:rsidP="00C52F4A">
      <w:r w:rsidRPr="00605EB6">
        <w:t>Henriette étouffa un soupir qui semblait dire</w:t>
      </w:r>
      <w:r w:rsidR="00C474C1">
        <w:t xml:space="preserve"> : </w:t>
      </w:r>
      <w:r w:rsidRPr="00605EB6">
        <w:t>Que ne suis-je comme Suzanne</w:t>
      </w:r>
      <w:r w:rsidR="00C474C1">
        <w:t> !</w:t>
      </w:r>
    </w:p>
    <w:p w14:paraId="7C3A1A32" w14:textId="7FFB7069" w:rsidR="00C474C1" w:rsidRDefault="0094609C" w:rsidP="00C52F4A">
      <w:r>
        <w:t>— </w:t>
      </w:r>
      <w:r w:rsidR="00C52F4A" w:rsidRPr="00605EB6">
        <w:t>Pourtant</w:t>
      </w:r>
      <w:r w:rsidR="00C474C1">
        <w:t xml:space="preserve">, </w:t>
      </w:r>
      <w:r w:rsidR="00C52F4A" w:rsidRPr="00605EB6">
        <w:t>ma mère</w:t>
      </w:r>
      <w:r w:rsidR="00C474C1">
        <w:t xml:space="preserve">, </w:t>
      </w:r>
      <w:r w:rsidR="00C52F4A" w:rsidRPr="00605EB6">
        <w:t>répondit-elle</w:t>
      </w:r>
      <w:r w:rsidR="00C474C1">
        <w:t xml:space="preserve">, </w:t>
      </w:r>
      <w:r w:rsidR="00C52F4A" w:rsidRPr="00605EB6">
        <w:t>Suzanne a beaucoup de cœur</w:t>
      </w:r>
      <w:r w:rsidR="00C474C1">
        <w:t>.</w:t>
      </w:r>
    </w:p>
    <w:p w14:paraId="4E56973F" w14:textId="64263FC1" w:rsidR="00C474C1" w:rsidRDefault="0094609C" w:rsidP="00C52F4A">
      <w:r>
        <w:t>— </w:t>
      </w:r>
      <w:r w:rsidR="00C52F4A" w:rsidRPr="00736840">
        <w:t>Sans doute</w:t>
      </w:r>
      <w:r w:rsidR="00C474C1">
        <w:t xml:space="preserve"> ; </w:t>
      </w:r>
      <w:r w:rsidR="00C52F4A" w:rsidRPr="00736840">
        <w:t>aussi ai-je voulu faire allusion seulement à la force de son caractère</w:t>
      </w:r>
      <w:r w:rsidR="00C474C1">
        <w:t xml:space="preserve">, </w:t>
      </w:r>
      <w:r w:rsidR="00C52F4A" w:rsidRPr="00736840">
        <w:t>à la puissance de sa volonté</w:t>
      </w:r>
      <w:r w:rsidR="00C474C1">
        <w:t xml:space="preserve">. </w:t>
      </w:r>
      <w:r w:rsidR="00C52F4A" w:rsidRPr="00736840">
        <w:t>Mais comme tu es pâle</w:t>
      </w:r>
      <w:r w:rsidR="00C474C1">
        <w:t xml:space="preserve">, </w:t>
      </w:r>
      <w:r w:rsidR="00C52F4A" w:rsidRPr="00736840">
        <w:t>Henriette</w:t>
      </w:r>
      <w:r w:rsidR="00C474C1">
        <w:t xml:space="preserve"> ; </w:t>
      </w:r>
      <w:r w:rsidR="00C52F4A" w:rsidRPr="00736840">
        <w:t>tes yeux sont battus</w:t>
      </w:r>
      <w:r w:rsidR="00C474C1">
        <w:t xml:space="preserve">, </w:t>
      </w:r>
      <w:r w:rsidR="00C52F4A" w:rsidRPr="00736840">
        <w:t>rouges</w:t>
      </w:r>
      <w:r w:rsidR="00C474C1">
        <w:t xml:space="preserve"> ; </w:t>
      </w:r>
      <w:r w:rsidR="00C52F4A" w:rsidRPr="00736840">
        <w:t>Henriette</w:t>
      </w:r>
      <w:r w:rsidR="00C474C1">
        <w:t xml:space="preserve">, </w:t>
      </w:r>
      <w:r w:rsidR="00C52F4A" w:rsidRPr="00736840">
        <w:t>tu as pleuré</w:t>
      </w:r>
      <w:r w:rsidR="00C474C1">
        <w:t> !</w:t>
      </w:r>
    </w:p>
    <w:p w14:paraId="5A3C3C2A" w14:textId="0D121FB6" w:rsidR="00C474C1" w:rsidRDefault="0094609C" w:rsidP="00C52F4A">
      <w:r>
        <w:t>— </w:t>
      </w:r>
      <w:r w:rsidR="00C52F4A" w:rsidRPr="00605EB6">
        <w:t>Un peu</w:t>
      </w:r>
      <w:r w:rsidR="00C474C1">
        <w:t xml:space="preserve">, </w:t>
      </w:r>
      <w:r w:rsidR="00C52F4A" w:rsidRPr="00605EB6">
        <w:t>tout à l</w:t>
      </w:r>
      <w:r w:rsidR="00C474C1">
        <w:t>’</w:t>
      </w:r>
      <w:r w:rsidR="00C52F4A" w:rsidRPr="00605EB6">
        <w:t>heure</w:t>
      </w:r>
      <w:r w:rsidR="00C474C1">
        <w:t xml:space="preserve">, </w:t>
      </w:r>
      <w:r w:rsidR="00C52F4A" w:rsidRPr="00605EB6">
        <w:t>en pensant à la pauvre Jeanne Vaillant</w:t>
      </w:r>
      <w:r w:rsidR="00C474C1">
        <w:t>.</w:t>
      </w:r>
    </w:p>
    <w:p w14:paraId="5DC3E1A2" w14:textId="2DC4D8FE" w:rsidR="00C474C1" w:rsidRDefault="0094609C" w:rsidP="00C52F4A">
      <w:r>
        <w:t>— </w:t>
      </w:r>
      <w:r w:rsidR="00C52F4A" w:rsidRPr="00605EB6">
        <w:t>Sans doute</w:t>
      </w:r>
      <w:r w:rsidR="00C474C1">
        <w:t xml:space="preserve">, </w:t>
      </w:r>
      <w:r w:rsidR="00C52F4A" w:rsidRPr="00605EB6">
        <w:t>ma fille</w:t>
      </w:r>
      <w:r w:rsidR="00C474C1">
        <w:t xml:space="preserve">, </w:t>
      </w:r>
      <w:r w:rsidR="00C52F4A" w:rsidRPr="00605EB6">
        <w:t>il y a lieu de s</w:t>
      </w:r>
      <w:r w:rsidR="00C474C1">
        <w:t>’</w:t>
      </w:r>
      <w:r w:rsidR="00C52F4A" w:rsidRPr="00605EB6">
        <w:t>apitoyer sur ce qui a été la destinée de cette malheureuse enfant et aussi de plaindre l</w:t>
      </w:r>
      <w:r w:rsidR="00C474C1">
        <w:t>’</w:t>
      </w:r>
      <w:r w:rsidR="00C52F4A" w:rsidRPr="00605EB6">
        <w:t>honnête homme qui avait donné à Jeanne son nom et toute sa tendresse</w:t>
      </w:r>
      <w:r w:rsidR="00C474C1">
        <w:t xml:space="preserve"> ; </w:t>
      </w:r>
      <w:r w:rsidR="00C52F4A" w:rsidRPr="00605EB6">
        <w:t>cependant</w:t>
      </w:r>
      <w:r w:rsidR="00C474C1">
        <w:t xml:space="preserve">, </w:t>
      </w:r>
      <w:r w:rsidR="00C52F4A" w:rsidRPr="00605EB6">
        <w:t>il ne faut pas pousser cela à l</w:t>
      </w:r>
      <w:r w:rsidR="00C474C1">
        <w:t>’</w:t>
      </w:r>
      <w:r w:rsidR="00C52F4A" w:rsidRPr="00605EB6">
        <w:t>extrême et te rendre malade en pensant trop à ce malheur irréparable</w:t>
      </w:r>
      <w:r w:rsidR="00C474C1">
        <w:t xml:space="preserve">. </w:t>
      </w:r>
      <w:r w:rsidR="00C52F4A" w:rsidRPr="00605EB6">
        <w:t>Depuis deux jours je te trouve bien changée</w:t>
      </w:r>
      <w:r w:rsidR="00C474C1">
        <w:t xml:space="preserve"> ; </w:t>
      </w:r>
      <w:r w:rsidR="00C52F4A" w:rsidRPr="00605EB6">
        <w:t>allons</w:t>
      </w:r>
      <w:r w:rsidR="00C474C1">
        <w:t xml:space="preserve">, </w:t>
      </w:r>
      <w:r w:rsidR="00C52F4A" w:rsidRPr="00605EB6">
        <w:t>aie un peu la force de ton amie Suzanne et chasse de ta pensée ces choses douloureuses</w:t>
      </w:r>
      <w:r w:rsidR="00C474C1">
        <w:t xml:space="preserve">. </w:t>
      </w:r>
      <w:r w:rsidR="00C52F4A" w:rsidRPr="00605EB6">
        <w:t>Après tout</w:t>
      </w:r>
      <w:r w:rsidR="00C474C1">
        <w:t xml:space="preserve">, </w:t>
      </w:r>
      <w:r w:rsidR="00C52F4A" w:rsidRPr="00605EB6">
        <w:t>nous connaissions à peine cette jeune fille</w:t>
      </w:r>
      <w:r w:rsidR="00C474C1">
        <w:t>.</w:t>
      </w:r>
    </w:p>
    <w:p w14:paraId="16831302" w14:textId="77777777" w:rsidR="00C474C1" w:rsidRDefault="00C52F4A" w:rsidP="00C52F4A">
      <w:r w:rsidRPr="00605EB6">
        <w:lastRenderedPageBreak/>
        <w:t>Henriette ébaucha un pâle sourire</w:t>
      </w:r>
      <w:r w:rsidR="00C474C1">
        <w:t xml:space="preserve">, </w:t>
      </w:r>
      <w:r w:rsidRPr="00605EB6">
        <w:t>sans doute pour essayer de rassurer sa mère</w:t>
      </w:r>
      <w:r w:rsidR="00C474C1">
        <w:t>.</w:t>
      </w:r>
    </w:p>
    <w:p w14:paraId="7DF7ADF4" w14:textId="76ECFD38" w:rsidR="00C474C1" w:rsidRDefault="0094609C" w:rsidP="00C52F4A">
      <w:r>
        <w:t>— </w:t>
      </w:r>
      <w:r w:rsidR="00C52F4A" w:rsidRPr="00605EB6">
        <w:t>Parlons d</w:t>
      </w:r>
      <w:r w:rsidR="00C474C1">
        <w:t>’</w:t>
      </w:r>
      <w:r w:rsidR="00C52F4A" w:rsidRPr="00605EB6">
        <w:t>autre chose</w:t>
      </w:r>
      <w:r w:rsidR="00C474C1">
        <w:t xml:space="preserve">, </w:t>
      </w:r>
      <w:r w:rsidR="00C52F4A" w:rsidRPr="00605EB6">
        <w:t>reprit la baronne</w:t>
      </w:r>
      <w:r w:rsidR="00C474C1">
        <w:t xml:space="preserve"> ; </w:t>
      </w:r>
      <w:r w:rsidR="00C52F4A" w:rsidRPr="00605EB6">
        <w:t>ce soir nous allons préparer nos malles</w:t>
      </w:r>
      <w:r w:rsidR="00C474C1">
        <w:t xml:space="preserve"> ; </w:t>
      </w:r>
      <w:r w:rsidR="00C52F4A" w:rsidRPr="00605EB6">
        <w:t>nous quittons Vaucourt demain matin</w:t>
      </w:r>
      <w:r w:rsidR="00C474C1">
        <w:t xml:space="preserve"> ; </w:t>
      </w:r>
      <w:r w:rsidR="00C52F4A" w:rsidRPr="00605EB6">
        <w:t>c</w:t>
      </w:r>
      <w:r w:rsidR="00C474C1">
        <w:t>’</w:t>
      </w:r>
      <w:r w:rsidR="00C52F4A" w:rsidRPr="00605EB6">
        <w:t>est décidé</w:t>
      </w:r>
      <w:r w:rsidR="00C474C1">
        <w:t>.</w:t>
      </w:r>
    </w:p>
    <w:p w14:paraId="2B2067D7" w14:textId="39AEB931" w:rsidR="00C474C1" w:rsidRDefault="0094609C" w:rsidP="00C52F4A">
      <w:r>
        <w:t>— </w:t>
      </w:r>
      <w:r w:rsidR="00C52F4A" w:rsidRPr="00605EB6">
        <w:t>Oh</w:t>
      </w:r>
      <w:r w:rsidR="00C474C1">
        <w:t xml:space="preserve"> ! </w:t>
      </w:r>
      <w:r w:rsidR="00C52F4A" w:rsidRPr="00605EB6">
        <w:t>oui</w:t>
      </w:r>
      <w:r w:rsidR="00C474C1">
        <w:t xml:space="preserve">, </w:t>
      </w:r>
      <w:r w:rsidR="00C52F4A" w:rsidRPr="00605EB6">
        <w:t>chère mère</w:t>
      </w:r>
      <w:r w:rsidR="00C474C1">
        <w:t xml:space="preserve">, </w:t>
      </w:r>
      <w:r w:rsidR="00C52F4A" w:rsidRPr="00605EB6">
        <w:t>partons</w:t>
      </w:r>
      <w:r w:rsidR="00C474C1">
        <w:t xml:space="preserve">, </w:t>
      </w:r>
      <w:r w:rsidR="00C52F4A" w:rsidRPr="00605EB6">
        <w:t>partons vite</w:t>
      </w:r>
      <w:r w:rsidR="00C474C1">
        <w:t>.</w:t>
      </w:r>
    </w:p>
    <w:p w14:paraId="4A7E5983" w14:textId="77777777" w:rsidR="00C474C1" w:rsidRDefault="00C52F4A" w:rsidP="00C52F4A">
      <w:r w:rsidRPr="00605EB6">
        <w:t>Elle pensait</w:t>
      </w:r>
      <w:r w:rsidR="00C474C1">
        <w:t> :</w:t>
      </w:r>
    </w:p>
    <w:p w14:paraId="7348C6D0" w14:textId="3FB67C90" w:rsidR="00C474C1" w:rsidRDefault="0094609C" w:rsidP="00C52F4A">
      <w:r>
        <w:t>— </w:t>
      </w:r>
      <w:r w:rsidR="00C52F4A" w:rsidRPr="00605EB6">
        <w:t>Oui</w:t>
      </w:r>
      <w:r w:rsidR="00C474C1">
        <w:t xml:space="preserve">, </w:t>
      </w:r>
      <w:r w:rsidR="00C52F4A" w:rsidRPr="00605EB6">
        <w:t>oui</w:t>
      </w:r>
      <w:r w:rsidR="00C474C1">
        <w:t xml:space="preserve">, </w:t>
      </w:r>
      <w:r w:rsidR="00C52F4A" w:rsidRPr="00605EB6">
        <w:t>l</w:t>
      </w:r>
      <w:r w:rsidR="00C474C1">
        <w:t>’</w:t>
      </w:r>
      <w:r w:rsidR="00C52F4A" w:rsidRPr="00605EB6">
        <w:t>éloignement est ce qu</w:t>
      </w:r>
      <w:r w:rsidR="00C474C1">
        <w:t>’</w:t>
      </w:r>
      <w:r w:rsidR="00C52F4A" w:rsidRPr="00605EB6">
        <w:t>il me faut</w:t>
      </w:r>
      <w:r w:rsidR="00C474C1">
        <w:t xml:space="preserve"> ; </w:t>
      </w:r>
      <w:r w:rsidR="00C52F4A" w:rsidRPr="00605EB6">
        <w:t>je ne penserai plus à lui</w:t>
      </w:r>
      <w:r w:rsidR="00C474C1">
        <w:t> !</w:t>
      </w:r>
    </w:p>
    <w:p w14:paraId="7EB5DF4B" w14:textId="77777777" w:rsidR="00C474C1" w:rsidRDefault="00C52F4A" w:rsidP="00C52F4A">
      <w:r w:rsidRPr="00605EB6">
        <w:t>La baronne la regardait avec un doux sourire</w:t>
      </w:r>
      <w:r w:rsidR="00C474C1">
        <w:t>.</w:t>
      </w:r>
    </w:p>
    <w:p w14:paraId="30B3DEBA" w14:textId="55298DF2" w:rsidR="00C474C1" w:rsidRDefault="0094609C" w:rsidP="00C52F4A">
      <w:r>
        <w:t>— </w:t>
      </w:r>
      <w:r w:rsidR="00C52F4A" w:rsidRPr="00605EB6">
        <w:t>Je ne m</w:t>
      </w:r>
      <w:r w:rsidR="00C474C1">
        <w:t>’</w:t>
      </w:r>
      <w:r w:rsidR="00C52F4A" w:rsidRPr="00605EB6">
        <w:t>attendais pas à te voir si bien décidée</w:t>
      </w:r>
      <w:r w:rsidR="00C474C1">
        <w:t xml:space="preserve">, </w:t>
      </w:r>
      <w:r w:rsidR="00C52F4A" w:rsidRPr="00605EB6">
        <w:t>dit-elle</w:t>
      </w:r>
      <w:r w:rsidR="00C474C1">
        <w:t xml:space="preserve"> ; </w:t>
      </w:r>
      <w:r w:rsidR="00C52F4A" w:rsidRPr="00605EB6">
        <w:t>il y a quatre jours tu déclarais encore que</w:t>
      </w:r>
      <w:r w:rsidR="00C474C1">
        <w:t xml:space="preserve">, </w:t>
      </w:r>
      <w:r w:rsidR="00C52F4A" w:rsidRPr="00605EB6">
        <w:t>malgré tout</w:t>
      </w:r>
      <w:r w:rsidR="00C474C1">
        <w:t xml:space="preserve">, </w:t>
      </w:r>
      <w:r w:rsidR="00C52F4A" w:rsidRPr="00605EB6">
        <w:t>tu ne quitterais pas Vaucourt</w:t>
      </w:r>
      <w:r w:rsidR="00C474C1">
        <w:t>.</w:t>
      </w:r>
    </w:p>
    <w:p w14:paraId="2E7A30F2" w14:textId="043039FB" w:rsidR="00C474C1" w:rsidRDefault="0094609C" w:rsidP="00C52F4A">
      <w:r>
        <w:t>— </w:t>
      </w:r>
      <w:r w:rsidR="00C52F4A" w:rsidRPr="00605EB6">
        <w:t>Chère mère</w:t>
      </w:r>
      <w:r w:rsidR="00C474C1">
        <w:t xml:space="preserve">, </w:t>
      </w:r>
      <w:r w:rsidR="00C52F4A" w:rsidRPr="00605EB6">
        <w:t>j</w:t>
      </w:r>
      <w:r w:rsidR="00C474C1">
        <w:t>’</w:t>
      </w:r>
      <w:r w:rsidR="00C52F4A" w:rsidRPr="00605EB6">
        <w:t>ai réfléchi depuis</w:t>
      </w:r>
      <w:r w:rsidR="00C474C1">
        <w:t>.</w:t>
      </w:r>
    </w:p>
    <w:p w14:paraId="4A3EB052" w14:textId="5C481835" w:rsidR="00C474C1" w:rsidRDefault="0094609C" w:rsidP="00C52F4A">
      <w:r>
        <w:t>— </w:t>
      </w:r>
      <w:r w:rsidR="00C52F4A" w:rsidRPr="00605EB6">
        <w:t>Mon Dieu</w:t>
      </w:r>
      <w:r w:rsidR="00C474C1">
        <w:t xml:space="preserve">, </w:t>
      </w:r>
      <w:r w:rsidR="00C52F4A" w:rsidRPr="00605EB6">
        <w:t>j</w:t>
      </w:r>
      <w:r w:rsidR="00C474C1">
        <w:t>’</w:t>
      </w:r>
      <w:r w:rsidR="00C52F4A" w:rsidRPr="00605EB6">
        <w:t>étais comme toi</w:t>
      </w:r>
      <w:r w:rsidR="00C474C1">
        <w:t xml:space="preserve"> ; </w:t>
      </w:r>
      <w:r w:rsidR="00C52F4A" w:rsidRPr="00605EB6">
        <w:t>je sentais qu</w:t>
      </w:r>
      <w:r w:rsidR="00C474C1">
        <w:t>’</w:t>
      </w:r>
      <w:r w:rsidR="00C52F4A" w:rsidRPr="00605EB6">
        <w:t>il me serait difficile</w:t>
      </w:r>
      <w:r w:rsidR="00C474C1">
        <w:t xml:space="preserve">, </w:t>
      </w:r>
      <w:r w:rsidR="00C52F4A" w:rsidRPr="00605EB6">
        <w:t>pénible de m</w:t>
      </w:r>
      <w:r w:rsidR="00C474C1">
        <w:t>’</w:t>
      </w:r>
      <w:r w:rsidR="00C52F4A" w:rsidRPr="00605EB6">
        <w:t>éloigner d</w:t>
      </w:r>
      <w:r w:rsidR="00C474C1">
        <w:t>’</w:t>
      </w:r>
      <w:r w:rsidR="00C52F4A" w:rsidRPr="00605EB6">
        <w:t>ici et je ne pouvais me résoudre à ce sacrifice</w:t>
      </w:r>
      <w:r w:rsidR="00C474C1">
        <w:t xml:space="preserve">. </w:t>
      </w:r>
      <w:r w:rsidR="00C52F4A" w:rsidRPr="00605EB6">
        <w:t>Les invitations pressantes de la famille de Maurienne d</w:t>
      </w:r>
      <w:r w:rsidR="00C474C1">
        <w:t>’</w:t>
      </w:r>
      <w:r w:rsidR="00C52F4A" w:rsidRPr="00605EB6">
        <w:t>un côté et de l</w:t>
      </w:r>
      <w:r w:rsidR="00C474C1">
        <w:t>’</w:t>
      </w:r>
      <w:r w:rsidR="00C52F4A" w:rsidRPr="00605EB6">
        <w:t xml:space="preserve">autre les observations de </w:t>
      </w:r>
      <w:r w:rsidR="00C474C1">
        <w:t>M. de </w:t>
      </w:r>
      <w:r w:rsidR="00C52F4A" w:rsidRPr="00605EB6">
        <w:t>Violaine ont vaincu ma résistance</w:t>
      </w:r>
      <w:r w:rsidR="00C474C1">
        <w:t xml:space="preserve">. </w:t>
      </w:r>
      <w:r w:rsidR="00C52F4A" w:rsidRPr="00605EB6">
        <w:t>Enfin</w:t>
      </w:r>
      <w:r w:rsidR="00C474C1">
        <w:t xml:space="preserve">, </w:t>
      </w:r>
      <w:r w:rsidR="00C52F4A" w:rsidRPr="00605EB6">
        <w:t>je te l</w:t>
      </w:r>
      <w:r w:rsidR="00C474C1">
        <w:t>’</w:t>
      </w:r>
      <w:r w:rsidR="00C52F4A" w:rsidRPr="00605EB6">
        <w:t>ai dit</w:t>
      </w:r>
      <w:r w:rsidR="00C474C1">
        <w:t xml:space="preserve">, </w:t>
      </w:r>
      <w:r w:rsidR="00C52F4A" w:rsidRPr="00605EB6">
        <w:t>nous partirons demain matin</w:t>
      </w:r>
      <w:r w:rsidR="00C474C1">
        <w:t>.</w:t>
      </w:r>
    </w:p>
    <w:p w14:paraId="0F6D7283" w14:textId="77777777" w:rsidR="00C474C1" w:rsidRDefault="00C52F4A" w:rsidP="00C52F4A">
      <w:r w:rsidRPr="00605EB6">
        <w:t>Après un moment d</w:t>
      </w:r>
      <w:r w:rsidR="00C474C1">
        <w:t>’</w:t>
      </w:r>
      <w:r w:rsidRPr="00605EB6">
        <w:t>hésitation</w:t>
      </w:r>
      <w:r w:rsidR="00C474C1">
        <w:t xml:space="preserve">, </w:t>
      </w:r>
      <w:r w:rsidRPr="00605EB6">
        <w:t>la jeune fille reprit</w:t>
      </w:r>
      <w:r w:rsidR="00C474C1">
        <w:t xml:space="preserve">, </w:t>
      </w:r>
      <w:r w:rsidRPr="00605EB6">
        <w:t>en rougissant un peu</w:t>
      </w:r>
      <w:r w:rsidR="00C474C1">
        <w:t> :</w:t>
      </w:r>
    </w:p>
    <w:p w14:paraId="3AC3FE01" w14:textId="2012AA5F" w:rsidR="00C474C1" w:rsidRDefault="0094609C" w:rsidP="00C52F4A">
      <w:r>
        <w:t>— </w:t>
      </w:r>
      <w:r w:rsidR="00C52F4A" w:rsidRPr="00605EB6">
        <w:t xml:space="preserve">A-t-on parlé de Jean Loup chez </w:t>
      </w:r>
      <w:r w:rsidR="00C474C1">
        <w:t>M. de </w:t>
      </w:r>
      <w:r w:rsidR="00C52F4A" w:rsidRPr="00605EB6">
        <w:t>Violaine</w:t>
      </w:r>
      <w:r w:rsidR="00C474C1">
        <w:t> ?</w:t>
      </w:r>
    </w:p>
    <w:p w14:paraId="330E2365" w14:textId="449B4F29" w:rsidR="00C474C1" w:rsidRDefault="0094609C" w:rsidP="00C52F4A">
      <w:r>
        <w:t>— </w:t>
      </w:r>
      <w:r w:rsidR="00C52F4A" w:rsidRPr="00605EB6">
        <w:t>Peu</w:t>
      </w:r>
      <w:r w:rsidR="00C474C1">
        <w:t xml:space="preserve">. </w:t>
      </w:r>
      <w:r w:rsidR="00C52F4A" w:rsidRPr="00605EB6">
        <w:t>Quelques mots seulement</w:t>
      </w:r>
      <w:r w:rsidR="00C474C1">
        <w:t>.</w:t>
      </w:r>
    </w:p>
    <w:p w14:paraId="3C6B13AF" w14:textId="3CB67792" w:rsidR="00C474C1" w:rsidRDefault="0094609C" w:rsidP="00C52F4A">
      <w:r>
        <w:t>— </w:t>
      </w:r>
      <w:r w:rsidR="00C52F4A" w:rsidRPr="00605EB6">
        <w:t>Est-ce qu</w:t>
      </w:r>
      <w:r w:rsidR="00C474C1">
        <w:t>’</w:t>
      </w:r>
      <w:r w:rsidR="00C52F4A" w:rsidRPr="00605EB6">
        <w:t>on va essayer de le prendre</w:t>
      </w:r>
      <w:r w:rsidR="00C474C1">
        <w:t> ?</w:t>
      </w:r>
    </w:p>
    <w:p w14:paraId="70B4F51B" w14:textId="77777777" w:rsidR="00C474C1" w:rsidRDefault="00C52F4A" w:rsidP="00C52F4A">
      <w:r w:rsidRPr="00605EB6">
        <w:t>La baronne secoua la tête</w:t>
      </w:r>
      <w:r w:rsidR="00C474C1">
        <w:t>.</w:t>
      </w:r>
    </w:p>
    <w:p w14:paraId="58E80A40" w14:textId="47CE92B0" w:rsidR="00C474C1" w:rsidRDefault="0094609C" w:rsidP="00C52F4A">
      <w:r>
        <w:lastRenderedPageBreak/>
        <w:t>— </w:t>
      </w:r>
      <w:r w:rsidR="00C52F4A" w:rsidRPr="00605EB6">
        <w:t>Le misérable est tranquille pour longtemps encore</w:t>
      </w:r>
      <w:r w:rsidR="00C474C1">
        <w:t xml:space="preserve">, </w:t>
      </w:r>
      <w:r w:rsidR="00C52F4A" w:rsidRPr="00605EB6">
        <w:t>dit-elle</w:t>
      </w:r>
      <w:r w:rsidR="00C474C1">
        <w:t>.</w:t>
      </w:r>
    </w:p>
    <w:p w14:paraId="5D552B15" w14:textId="1B11C405" w:rsidR="00C474C1" w:rsidRDefault="0094609C" w:rsidP="00C52F4A">
      <w:r>
        <w:t>— </w:t>
      </w:r>
      <w:r w:rsidR="00C52F4A" w:rsidRPr="00605EB6">
        <w:t>Comment cela</w:t>
      </w:r>
      <w:r w:rsidR="00C474C1">
        <w:t xml:space="preserve">, </w:t>
      </w:r>
      <w:r w:rsidR="00C52F4A" w:rsidRPr="00605EB6">
        <w:t>ma mère</w:t>
      </w:r>
      <w:r w:rsidR="00C474C1">
        <w:t xml:space="preserve"> ? </w:t>
      </w:r>
      <w:r w:rsidR="00C52F4A" w:rsidRPr="00605EB6">
        <w:t>interrogea Henriette</w:t>
      </w:r>
      <w:r w:rsidR="00C474C1">
        <w:t xml:space="preserve">, </w:t>
      </w:r>
      <w:r w:rsidR="00C52F4A" w:rsidRPr="00605EB6">
        <w:t>qui sentait son cœur se dilater</w:t>
      </w:r>
      <w:r w:rsidR="00C474C1">
        <w:t>.</w:t>
      </w:r>
    </w:p>
    <w:p w14:paraId="1003F523" w14:textId="0B9F184C" w:rsidR="00C474C1" w:rsidRDefault="0094609C" w:rsidP="00C52F4A">
      <w:r>
        <w:t>— </w:t>
      </w:r>
      <w:r w:rsidR="00C52F4A" w:rsidRPr="00605EB6">
        <w:t>Qui le prendrait</w:t>
      </w:r>
      <w:r w:rsidR="00C474C1">
        <w:t xml:space="preserve"> ? </w:t>
      </w:r>
      <w:r w:rsidR="00C52F4A" w:rsidRPr="00605EB6">
        <w:t>fit la baronne</w:t>
      </w:r>
      <w:r w:rsidR="00C474C1">
        <w:t>.</w:t>
      </w:r>
    </w:p>
    <w:p w14:paraId="64451330" w14:textId="03328CCA" w:rsidR="00C474C1" w:rsidRDefault="0094609C" w:rsidP="00C52F4A">
      <w:r>
        <w:t>— </w:t>
      </w:r>
      <w:r w:rsidR="00C52F4A" w:rsidRPr="00605EB6">
        <w:t>Le juge de paix n</w:t>
      </w:r>
      <w:r w:rsidR="00C474C1">
        <w:t>’</w:t>
      </w:r>
      <w:r w:rsidR="00C52F4A" w:rsidRPr="00605EB6">
        <w:t>a-t-il pas informé le parquet de ce qui s</w:t>
      </w:r>
      <w:r w:rsidR="00C474C1">
        <w:t>’</w:t>
      </w:r>
      <w:r w:rsidR="00C52F4A" w:rsidRPr="00605EB6">
        <w:t>est passé à Mareille</w:t>
      </w:r>
      <w:r w:rsidR="00C474C1">
        <w:t> ?</w:t>
      </w:r>
    </w:p>
    <w:p w14:paraId="52ABC64D" w14:textId="214CDD1E" w:rsidR="00C474C1" w:rsidRDefault="0094609C" w:rsidP="00C52F4A">
      <w:r>
        <w:t>— </w:t>
      </w:r>
      <w:r w:rsidR="00C52F4A" w:rsidRPr="00605EB6">
        <w:t>Sans doute</w:t>
      </w:r>
      <w:r w:rsidR="00C474C1">
        <w:t xml:space="preserve">, </w:t>
      </w:r>
      <w:r w:rsidR="00C52F4A" w:rsidRPr="00605EB6">
        <w:t>mais où est maintenant le parquet</w:t>
      </w:r>
      <w:r w:rsidR="00C474C1">
        <w:t xml:space="preserve"> ? </w:t>
      </w:r>
      <w:r w:rsidR="00C52F4A" w:rsidRPr="00605EB6">
        <w:t>Où sont le procureur impérial</w:t>
      </w:r>
      <w:r w:rsidR="00C474C1">
        <w:t xml:space="preserve">, </w:t>
      </w:r>
      <w:r w:rsidR="00C52F4A" w:rsidRPr="00605EB6">
        <w:t>le substitut</w:t>
      </w:r>
      <w:r w:rsidR="00C474C1">
        <w:t xml:space="preserve">, </w:t>
      </w:r>
      <w:r w:rsidR="00C52F4A" w:rsidRPr="00605EB6">
        <w:t>le juge d</w:t>
      </w:r>
      <w:r w:rsidR="00C474C1">
        <w:t>’</w:t>
      </w:r>
      <w:r w:rsidR="00C52F4A" w:rsidRPr="00605EB6">
        <w:t>instruction et tous les magistrats</w:t>
      </w:r>
      <w:r w:rsidR="00C474C1">
        <w:t xml:space="preserve"> ? </w:t>
      </w:r>
      <w:r w:rsidR="00C52F4A" w:rsidRPr="00605EB6">
        <w:t>Hier</w:t>
      </w:r>
      <w:r w:rsidR="00C474C1">
        <w:t xml:space="preserve">, </w:t>
      </w:r>
      <w:r w:rsidR="00C52F4A" w:rsidRPr="00605EB6">
        <w:t>les Allemands sont entrés en maîtres à Épinal</w:t>
      </w:r>
      <w:r w:rsidR="00C474C1">
        <w:t xml:space="preserve">, </w:t>
      </w:r>
      <w:r w:rsidR="00C52F4A" w:rsidRPr="00605EB6">
        <w:t>la ville leur appartient</w:t>
      </w:r>
      <w:r w:rsidR="00C474C1">
        <w:t xml:space="preserve">. </w:t>
      </w:r>
      <w:r w:rsidR="00C52F4A" w:rsidRPr="00605EB6">
        <w:t>Le préfet a quitté sa préfecture</w:t>
      </w:r>
      <w:r w:rsidR="00C474C1">
        <w:t xml:space="preserve">, </w:t>
      </w:r>
      <w:r w:rsidR="00C52F4A" w:rsidRPr="00605EB6">
        <w:t>les magistrats ont abandonné leur palais de justice</w:t>
      </w:r>
      <w:r w:rsidR="00C474C1">
        <w:t xml:space="preserve">. </w:t>
      </w:r>
      <w:r w:rsidR="00C52F4A" w:rsidRPr="00605EB6">
        <w:t>L</w:t>
      </w:r>
      <w:r w:rsidR="00C474C1">
        <w:t>’</w:t>
      </w:r>
      <w:r w:rsidR="00C52F4A" w:rsidRPr="00605EB6">
        <w:t>administration française n</w:t>
      </w:r>
      <w:r w:rsidR="00C474C1">
        <w:t>’</w:t>
      </w:r>
      <w:r w:rsidR="00C52F4A" w:rsidRPr="00605EB6">
        <w:t>existe plus dans les Vosges</w:t>
      </w:r>
      <w:r w:rsidR="00C474C1">
        <w:t xml:space="preserve">. </w:t>
      </w:r>
      <w:r w:rsidR="00C52F4A" w:rsidRPr="00605EB6">
        <w:t xml:space="preserve">Les Prussiens </w:t>
      </w:r>
      <w:r w:rsidR="00B831A1">
        <w:t>font partout des réquisitions</w:t>
      </w:r>
      <w:r w:rsidR="00C474C1">
        <w:t xml:space="preserve">, </w:t>
      </w:r>
      <w:r w:rsidR="00C52F4A" w:rsidRPr="00605EB6">
        <w:t>s</w:t>
      </w:r>
      <w:r w:rsidR="00C474C1">
        <w:t>’</w:t>
      </w:r>
      <w:r w:rsidR="00C52F4A" w:rsidRPr="00605EB6">
        <w:t>emparent de tout ce qui leur tombe sous la main</w:t>
      </w:r>
      <w:r w:rsidR="00C474C1">
        <w:t xml:space="preserve"> ; </w:t>
      </w:r>
      <w:r w:rsidR="00C52F4A" w:rsidRPr="00605EB6">
        <w:t>il faut qu</w:t>
      </w:r>
      <w:r w:rsidR="00C474C1">
        <w:t>’</w:t>
      </w:r>
      <w:r w:rsidR="00C52F4A" w:rsidRPr="00605EB6">
        <w:t>ils mangent et qu</w:t>
      </w:r>
      <w:r w:rsidR="00C474C1">
        <w:t>’</w:t>
      </w:r>
      <w:r w:rsidR="00C52F4A" w:rsidRPr="00605EB6">
        <w:t>ils boivent</w:t>
      </w:r>
      <w:r w:rsidR="00C474C1">
        <w:t xml:space="preserve">, </w:t>
      </w:r>
      <w:r w:rsidR="00C52F4A" w:rsidRPr="00605EB6">
        <w:t>ces affamés d</w:t>
      </w:r>
      <w:r w:rsidR="00C474C1">
        <w:t>’</w:t>
      </w:r>
      <w:r w:rsidR="00C52F4A" w:rsidRPr="00605EB6">
        <w:t>outre-Rhin</w:t>
      </w:r>
      <w:r w:rsidR="00C474C1">
        <w:t xml:space="preserve">, </w:t>
      </w:r>
      <w:r w:rsidR="00C52F4A" w:rsidRPr="00605EB6">
        <w:t>qui n</w:t>
      </w:r>
      <w:r w:rsidR="00C474C1">
        <w:t>’</w:t>
      </w:r>
      <w:r w:rsidR="00C52F4A" w:rsidRPr="00605EB6">
        <w:t>ont jamais connu que la misère dans leur pays</w:t>
      </w:r>
      <w:r w:rsidR="00C474C1">
        <w:t>.</w:t>
      </w:r>
    </w:p>
    <w:p w14:paraId="07A394C5" w14:textId="540C6F57" w:rsidR="00C474C1" w:rsidRDefault="00C474C1" w:rsidP="00C52F4A">
      <w:r>
        <w:t>» </w:t>
      </w:r>
      <w:r w:rsidR="00C52F4A" w:rsidRPr="00605EB6">
        <w:t>La France est riche</w:t>
      </w:r>
      <w:r>
        <w:t xml:space="preserve">, </w:t>
      </w:r>
      <w:r w:rsidR="00C52F4A" w:rsidRPr="00605EB6">
        <w:t>ses terres sont grasses</w:t>
      </w:r>
      <w:r>
        <w:t xml:space="preserve"> ; </w:t>
      </w:r>
      <w:r w:rsidR="00C52F4A" w:rsidRPr="00605EB6">
        <w:t>les Prussiens s</w:t>
      </w:r>
      <w:r>
        <w:t>’</w:t>
      </w:r>
      <w:r w:rsidR="00C52F4A" w:rsidRPr="00605EB6">
        <w:t>emparent du sol</w:t>
      </w:r>
      <w:r w:rsidR="004540F3">
        <w:t> ;</w:t>
      </w:r>
      <w:r>
        <w:t xml:space="preserve"> </w:t>
      </w:r>
      <w:r w:rsidR="00C52F4A" w:rsidRPr="00605EB6">
        <w:t>le sol doit les nourrir</w:t>
      </w:r>
      <w:r>
        <w:t xml:space="preserve">. </w:t>
      </w:r>
      <w:r w:rsidR="00C52F4A" w:rsidRPr="00605EB6">
        <w:t>Toute une année nos paysans ont sué pour rien sur les sillons</w:t>
      </w:r>
      <w:r>
        <w:t xml:space="preserve"> ; </w:t>
      </w:r>
      <w:r w:rsidR="00C52F4A" w:rsidRPr="00605EB6">
        <w:t>les Allemands leur prendront tout</w:t>
      </w:r>
      <w:r>
        <w:t xml:space="preserve"> : </w:t>
      </w:r>
      <w:r w:rsidR="00C52F4A" w:rsidRPr="00605EB6">
        <w:t>le blé</w:t>
      </w:r>
      <w:r>
        <w:t xml:space="preserve">, </w:t>
      </w:r>
      <w:r w:rsidR="00C52F4A" w:rsidRPr="00605EB6">
        <w:t>l</w:t>
      </w:r>
      <w:r>
        <w:t>’</w:t>
      </w:r>
      <w:r w:rsidR="00C52F4A" w:rsidRPr="00605EB6">
        <w:t>avoine</w:t>
      </w:r>
      <w:r>
        <w:t xml:space="preserve">, </w:t>
      </w:r>
      <w:r w:rsidR="00C52F4A" w:rsidRPr="00605EB6">
        <w:t>le vin</w:t>
      </w:r>
      <w:r>
        <w:t xml:space="preserve">, </w:t>
      </w:r>
      <w:r w:rsidR="00C52F4A" w:rsidRPr="00605EB6">
        <w:t>les fourrages</w:t>
      </w:r>
      <w:r>
        <w:t xml:space="preserve">, </w:t>
      </w:r>
      <w:r w:rsidR="00C52F4A" w:rsidRPr="00605EB6">
        <w:t>les bestiaux</w:t>
      </w:r>
      <w:r>
        <w:t xml:space="preserve"> ; </w:t>
      </w:r>
      <w:r w:rsidR="00C52F4A" w:rsidRPr="00605EB6">
        <w:t>ce qu</w:t>
      </w:r>
      <w:r>
        <w:t>’</w:t>
      </w:r>
      <w:r w:rsidR="00C52F4A" w:rsidRPr="00605EB6">
        <w:t>on ne leur livre pas de bonne volonté</w:t>
      </w:r>
      <w:r>
        <w:t xml:space="preserve">, </w:t>
      </w:r>
      <w:r w:rsidR="00C52F4A" w:rsidRPr="00605EB6">
        <w:t xml:space="preserve">ils </w:t>
      </w:r>
      <w:r w:rsidR="00B831A1">
        <w:t>s</w:t>
      </w:r>
      <w:r>
        <w:t>’</w:t>
      </w:r>
      <w:r w:rsidR="00B831A1">
        <w:t xml:space="preserve">en emparent </w:t>
      </w:r>
      <w:r w:rsidR="00C52F4A" w:rsidRPr="00605EB6">
        <w:t>de force</w:t>
      </w:r>
      <w:r>
        <w:t xml:space="preserve"> ; </w:t>
      </w:r>
      <w:r w:rsidR="00C52F4A" w:rsidRPr="00605EB6">
        <w:t>si on résiste</w:t>
      </w:r>
      <w:r>
        <w:t xml:space="preserve">, </w:t>
      </w:r>
      <w:r w:rsidR="00C52F4A" w:rsidRPr="00605EB6">
        <w:t>ils frappent ou emmènent prisonniers les récalcitrants</w:t>
      </w:r>
      <w:r>
        <w:t xml:space="preserve">. </w:t>
      </w:r>
      <w:r w:rsidR="00C52F4A" w:rsidRPr="00605EB6">
        <w:t>Pour un oui</w:t>
      </w:r>
      <w:r>
        <w:t xml:space="preserve">, </w:t>
      </w:r>
      <w:r w:rsidR="00C52F4A" w:rsidRPr="00605EB6">
        <w:t>pour un non</w:t>
      </w:r>
      <w:r>
        <w:t xml:space="preserve">, </w:t>
      </w:r>
      <w:r w:rsidR="00C52F4A" w:rsidRPr="00605EB6">
        <w:t>ils incendient une ferme</w:t>
      </w:r>
      <w:r>
        <w:t xml:space="preserve">, </w:t>
      </w:r>
      <w:r w:rsidR="00C52F4A" w:rsidRPr="00605EB6">
        <w:t>brûlent des maisons</w:t>
      </w:r>
      <w:r>
        <w:t>.</w:t>
      </w:r>
    </w:p>
    <w:p w14:paraId="6E745652" w14:textId="48F5F930" w:rsidR="00C474C1" w:rsidRDefault="00C474C1" w:rsidP="00C52F4A">
      <w:r>
        <w:t>» </w:t>
      </w:r>
      <w:r w:rsidR="00C52F4A" w:rsidRPr="00605EB6">
        <w:t>Quand ils ne trouveront plus rien autour d</w:t>
      </w:r>
      <w:r>
        <w:t>’</w:t>
      </w:r>
      <w:r w:rsidR="00C52F4A" w:rsidRPr="00605EB6">
        <w:t>Épinal</w:t>
      </w:r>
      <w:r>
        <w:t xml:space="preserve">, </w:t>
      </w:r>
      <w:r w:rsidR="00C52F4A" w:rsidRPr="00605EB6">
        <w:t>parce qu</w:t>
      </w:r>
      <w:r>
        <w:t>’</w:t>
      </w:r>
      <w:r w:rsidR="00C52F4A" w:rsidRPr="00605EB6">
        <w:t>ils auront tout dévoré</w:t>
      </w:r>
      <w:r>
        <w:t xml:space="preserve">, </w:t>
      </w:r>
      <w:r w:rsidR="00C52F4A" w:rsidRPr="00605EB6">
        <w:t>ils viendront par ici</w:t>
      </w:r>
      <w:r w:rsidR="004540F3">
        <w:t> ;</w:t>
      </w:r>
      <w:r>
        <w:t xml:space="preserve"> </w:t>
      </w:r>
      <w:r w:rsidR="00C52F4A" w:rsidRPr="00605EB6">
        <w:t>ils iront partout porter la désolation</w:t>
      </w:r>
      <w:r>
        <w:t xml:space="preserve">, </w:t>
      </w:r>
      <w:r w:rsidR="00C52F4A" w:rsidRPr="00605EB6">
        <w:t>la misère</w:t>
      </w:r>
      <w:r>
        <w:t xml:space="preserve">, </w:t>
      </w:r>
      <w:r w:rsidR="00C52F4A" w:rsidRPr="00605EB6">
        <w:t>la terreur</w:t>
      </w:r>
      <w:r>
        <w:t> !</w:t>
      </w:r>
    </w:p>
    <w:p w14:paraId="7792D51C" w14:textId="77777777" w:rsidR="00C474C1" w:rsidRDefault="00C474C1" w:rsidP="00C52F4A">
      <w:r>
        <w:lastRenderedPageBreak/>
        <w:t>» </w:t>
      </w:r>
      <w:r w:rsidR="00C52F4A" w:rsidRPr="00605EB6">
        <w:t>Et voilà la guerre</w:t>
      </w:r>
      <w:r>
        <w:t xml:space="preserve">, </w:t>
      </w:r>
      <w:r w:rsidR="00C52F4A" w:rsidRPr="00605EB6">
        <w:t>chose épouvantable</w:t>
      </w:r>
      <w:r>
        <w:t xml:space="preserve">, </w:t>
      </w:r>
      <w:r w:rsidR="00C52F4A" w:rsidRPr="00605EB6">
        <w:t>chose maudite</w:t>
      </w:r>
      <w:r>
        <w:t xml:space="preserve">, </w:t>
      </w:r>
      <w:r w:rsidR="00C52F4A" w:rsidRPr="00605EB6">
        <w:t>chose infâme</w:t>
      </w:r>
      <w:r>
        <w:t> !</w:t>
      </w:r>
    </w:p>
    <w:p w14:paraId="2F45ACFB" w14:textId="77777777" w:rsidR="00C474C1" w:rsidRDefault="00C474C1" w:rsidP="00C52F4A">
      <w:r>
        <w:t>» </w:t>
      </w:r>
      <w:r w:rsidR="00C52F4A" w:rsidRPr="00605EB6">
        <w:t>Dieu a fait les peuples frères</w:t>
      </w:r>
      <w:r>
        <w:t xml:space="preserve">, </w:t>
      </w:r>
      <w:r w:rsidR="00C52F4A" w:rsidRPr="00605EB6">
        <w:t>et les rois et les empereurs</w:t>
      </w:r>
      <w:r>
        <w:t xml:space="preserve">, </w:t>
      </w:r>
      <w:r w:rsidR="00C52F4A" w:rsidRPr="00605EB6">
        <w:t>qui parlent de leur droit divin</w:t>
      </w:r>
      <w:r>
        <w:t xml:space="preserve">, </w:t>
      </w:r>
      <w:r w:rsidR="00C52F4A" w:rsidRPr="00605EB6">
        <w:t>c</w:t>
      </w:r>
      <w:r>
        <w:t>’</w:t>
      </w:r>
      <w:r w:rsidR="00C52F4A" w:rsidRPr="00605EB6">
        <w:t>est-à-dire émané de Dieu</w:t>
      </w:r>
      <w:r>
        <w:t xml:space="preserve">, </w:t>
      </w:r>
      <w:r w:rsidR="00C52F4A" w:rsidRPr="00605EB6">
        <w:t>les rois poussent les hommes les uns contre les autres et les forcent à s</w:t>
      </w:r>
      <w:r>
        <w:t>’</w:t>
      </w:r>
      <w:r w:rsidR="00C52F4A" w:rsidRPr="00605EB6">
        <w:t>égorger</w:t>
      </w:r>
      <w:r>
        <w:t xml:space="preserve"> !… </w:t>
      </w:r>
      <w:r w:rsidR="00C52F4A" w:rsidRPr="00605EB6">
        <w:t>Voilà la guerre</w:t>
      </w:r>
      <w:r>
        <w:t xml:space="preserve"> ! </w:t>
      </w:r>
      <w:r w:rsidR="00C52F4A" w:rsidRPr="00605EB6">
        <w:t>voilà la guerre</w:t>
      </w:r>
      <w:r>
        <w:t> !…</w:t>
      </w:r>
    </w:p>
    <w:p w14:paraId="5B97A088" w14:textId="77777777" w:rsidR="00C474C1" w:rsidRDefault="00C474C1" w:rsidP="00C52F4A">
      <w:r>
        <w:t>» </w:t>
      </w:r>
      <w:r w:rsidR="00C52F4A" w:rsidRPr="00605EB6">
        <w:t>Tout l</w:t>
      </w:r>
      <w:r>
        <w:t>’</w:t>
      </w:r>
      <w:r w:rsidR="00C52F4A" w:rsidRPr="00605EB6">
        <w:t>Est de notre pauvre France</w:t>
      </w:r>
      <w:r>
        <w:t xml:space="preserve">, </w:t>
      </w:r>
      <w:r w:rsidR="00C52F4A" w:rsidRPr="00605EB6">
        <w:t>pays généreux par excellence</w:t>
      </w:r>
      <w:r>
        <w:t xml:space="preserve">, </w:t>
      </w:r>
      <w:r w:rsidR="00C52F4A" w:rsidRPr="00605EB6">
        <w:t>est sous le talon de l</w:t>
      </w:r>
      <w:r>
        <w:t>’</w:t>
      </w:r>
      <w:r w:rsidR="00C52F4A" w:rsidRPr="00605EB6">
        <w:t>Allemand</w:t>
      </w:r>
      <w:r>
        <w:t xml:space="preserve"> !… </w:t>
      </w:r>
      <w:r w:rsidR="00C52F4A" w:rsidRPr="00605EB6">
        <w:t>Jusqu</w:t>
      </w:r>
      <w:r>
        <w:t>’</w:t>
      </w:r>
      <w:r w:rsidR="00C52F4A" w:rsidRPr="00605EB6">
        <w:t>où ira-t-il et combien de temps tout cela doit-il durer</w:t>
      </w:r>
      <w:r>
        <w:t xml:space="preserve"> ?… </w:t>
      </w:r>
      <w:r w:rsidR="00C52F4A" w:rsidRPr="00605EB6">
        <w:t>Dieu seul le sait</w:t>
      </w:r>
      <w:r>
        <w:t> !…</w:t>
      </w:r>
    </w:p>
    <w:p w14:paraId="224D9815" w14:textId="77777777" w:rsidR="00C474C1" w:rsidRDefault="00C474C1" w:rsidP="00C52F4A">
      <w:r>
        <w:t>» </w:t>
      </w:r>
      <w:r w:rsidR="00C52F4A" w:rsidRPr="00605EB6">
        <w:t>On prétend que nous ne sommes qu</w:t>
      </w:r>
      <w:r>
        <w:t>’</w:t>
      </w:r>
      <w:r w:rsidR="00C52F4A" w:rsidRPr="00605EB6">
        <w:t>au commencement de nos désastres</w:t>
      </w:r>
      <w:r>
        <w:t xml:space="preserve">… </w:t>
      </w:r>
      <w:r w:rsidR="00C52F4A" w:rsidRPr="00605EB6">
        <w:t>Hélas</w:t>
      </w:r>
      <w:r>
        <w:t xml:space="preserve"> ! </w:t>
      </w:r>
      <w:r w:rsidR="00C52F4A" w:rsidRPr="00605EB6">
        <w:t>que Dieu protège la France</w:t>
      </w:r>
      <w:r>
        <w:t xml:space="preserve"> ! </w:t>
      </w:r>
      <w:r w:rsidR="00C52F4A" w:rsidRPr="00605EB6">
        <w:t>Espérons</w:t>
      </w:r>
      <w:r>
        <w:t xml:space="preserve">, </w:t>
      </w:r>
      <w:r w:rsidR="00C52F4A" w:rsidRPr="00605EB6">
        <w:t>ma fille</w:t>
      </w:r>
      <w:r>
        <w:t xml:space="preserve">, </w:t>
      </w:r>
      <w:r w:rsidR="00C52F4A" w:rsidRPr="00605EB6">
        <w:t>oui espérons</w:t>
      </w:r>
      <w:r>
        <w:t xml:space="preserve"> ; </w:t>
      </w:r>
      <w:r w:rsidR="00C52F4A" w:rsidRPr="00605EB6">
        <w:t>on n</w:t>
      </w:r>
      <w:r>
        <w:t>’</w:t>
      </w:r>
      <w:r w:rsidR="00C52F4A" w:rsidRPr="00605EB6">
        <w:t>écrase pas si facilement une grande nation</w:t>
      </w:r>
      <w:r>
        <w:t xml:space="preserve">, </w:t>
      </w:r>
      <w:r w:rsidR="00C52F4A" w:rsidRPr="00605EB6">
        <w:t>la première de l</w:t>
      </w:r>
      <w:r>
        <w:t>’</w:t>
      </w:r>
      <w:r w:rsidR="00C52F4A" w:rsidRPr="00605EB6">
        <w:t>univers</w:t>
      </w:r>
      <w:r>
        <w:t> !</w:t>
      </w:r>
    </w:p>
    <w:p w14:paraId="6EECF3C6" w14:textId="77777777" w:rsidR="00C474C1" w:rsidRDefault="00C474C1" w:rsidP="00C52F4A">
      <w:r>
        <w:t>» </w:t>
      </w:r>
      <w:r w:rsidR="00C52F4A" w:rsidRPr="00605EB6">
        <w:t>La France tient dans ses mains solides le flambeau qui éclaire le monde</w:t>
      </w:r>
      <w:r>
        <w:t xml:space="preserve">, </w:t>
      </w:r>
      <w:r w:rsidR="00C52F4A" w:rsidRPr="00605EB6">
        <w:t>le flambeau du progrès</w:t>
      </w:r>
      <w:r>
        <w:t xml:space="preserve">, </w:t>
      </w:r>
      <w:r w:rsidR="00C52F4A" w:rsidRPr="00605EB6">
        <w:t>de la civilisation</w:t>
      </w:r>
      <w:r>
        <w:t xml:space="preserve">, </w:t>
      </w:r>
      <w:r w:rsidR="00C52F4A" w:rsidRPr="00605EB6">
        <w:t>des grandes idées</w:t>
      </w:r>
      <w:r>
        <w:t xml:space="preserve"> ; </w:t>
      </w:r>
      <w:r w:rsidR="00C52F4A" w:rsidRPr="00605EB6">
        <w:t>le ciel ne permettra pas aux barbares du Nord de l</w:t>
      </w:r>
      <w:r>
        <w:t>’</w:t>
      </w:r>
      <w:r w:rsidR="00C52F4A" w:rsidRPr="00605EB6">
        <w:t>éteindre</w:t>
      </w:r>
      <w:r>
        <w:t> !</w:t>
      </w:r>
    </w:p>
    <w:p w14:paraId="20F42EE6" w14:textId="6375ED56" w:rsidR="00C474C1" w:rsidRDefault="009A0CB4" w:rsidP="00C52F4A">
      <w:r w:rsidRPr="009A0CB4">
        <w:t>M</w:t>
      </w:r>
      <w:r w:rsidRPr="009A0CB4">
        <w:rPr>
          <w:vertAlign w:val="superscript"/>
        </w:rPr>
        <w:t>me</w:t>
      </w:r>
      <w:r w:rsidR="00C474C1">
        <w:t> de </w:t>
      </w:r>
      <w:r w:rsidR="00C52F4A" w:rsidRPr="00605EB6">
        <w:t>Simaise s</w:t>
      </w:r>
      <w:r w:rsidR="00C474C1">
        <w:t>’</w:t>
      </w:r>
      <w:r w:rsidR="00C52F4A" w:rsidRPr="00605EB6">
        <w:t>arrêta un instant pour respirer</w:t>
      </w:r>
      <w:r w:rsidR="00C474C1">
        <w:t xml:space="preserve">, </w:t>
      </w:r>
      <w:r w:rsidR="00C52F4A" w:rsidRPr="00605EB6">
        <w:t>car elle était haletante</w:t>
      </w:r>
      <w:r w:rsidR="00C474C1">
        <w:t>.</w:t>
      </w:r>
    </w:p>
    <w:p w14:paraId="77DE2C6C" w14:textId="77777777" w:rsidR="00C474C1" w:rsidRDefault="00C52F4A" w:rsidP="00C52F4A">
      <w:r w:rsidRPr="00605EB6">
        <w:t>Elle était une noble fille des Vosges</w:t>
      </w:r>
      <w:r w:rsidR="00C474C1">
        <w:t xml:space="preserve">, </w:t>
      </w:r>
      <w:r w:rsidRPr="00605EB6">
        <w:t>et comme eux tous</w:t>
      </w:r>
      <w:r w:rsidR="00C474C1">
        <w:t xml:space="preserve">, </w:t>
      </w:r>
      <w:r w:rsidRPr="00605EB6">
        <w:t>là-bas</w:t>
      </w:r>
      <w:r w:rsidR="00C474C1">
        <w:t xml:space="preserve">, </w:t>
      </w:r>
      <w:r w:rsidRPr="00605EB6">
        <w:t>à cette époque terrible</w:t>
      </w:r>
      <w:r w:rsidR="00C474C1">
        <w:t xml:space="preserve">, </w:t>
      </w:r>
      <w:r w:rsidRPr="00605EB6">
        <w:t>elle s</w:t>
      </w:r>
      <w:r w:rsidR="00C474C1">
        <w:t>’</w:t>
      </w:r>
      <w:r w:rsidRPr="00605EB6">
        <w:t>exaltait dans son ardent patriotisme</w:t>
      </w:r>
      <w:r w:rsidR="00C474C1">
        <w:t> !</w:t>
      </w:r>
    </w:p>
    <w:p w14:paraId="40AFA418" w14:textId="1497EE3A" w:rsidR="00C474C1" w:rsidRDefault="0094609C" w:rsidP="00C52F4A">
      <w:r>
        <w:t>— </w:t>
      </w:r>
      <w:r w:rsidR="00C52F4A" w:rsidRPr="00605EB6">
        <w:t>Quand l</w:t>
      </w:r>
      <w:r w:rsidR="00C474C1">
        <w:t>’</w:t>
      </w:r>
      <w:r w:rsidR="00C52F4A" w:rsidRPr="00605EB6">
        <w:t>orage formidable aura passé</w:t>
      </w:r>
      <w:r w:rsidR="00C474C1">
        <w:t xml:space="preserve">, </w:t>
      </w:r>
      <w:r w:rsidR="00C52F4A" w:rsidRPr="00605EB6">
        <w:t>reprit-elle</w:t>
      </w:r>
      <w:r w:rsidR="004540F3">
        <w:t> ;</w:t>
      </w:r>
      <w:r w:rsidR="00C474C1">
        <w:t xml:space="preserve"> </w:t>
      </w:r>
      <w:r w:rsidR="00C52F4A" w:rsidRPr="00605EB6">
        <w:t>quand les vaincus auront demandé la paix aux vainqueurs et accepté leurs conditions</w:t>
      </w:r>
      <w:r w:rsidR="00C474C1">
        <w:t xml:space="preserve">, </w:t>
      </w:r>
      <w:r w:rsidR="00C52F4A" w:rsidRPr="00605EB6">
        <w:t>les rouages arrêtés aujourd</w:t>
      </w:r>
      <w:r w:rsidR="00C474C1">
        <w:t>’</w:t>
      </w:r>
      <w:r w:rsidR="00C52F4A" w:rsidRPr="00605EB6">
        <w:t>hui seront remis en mouvement</w:t>
      </w:r>
      <w:r w:rsidR="00C474C1">
        <w:t xml:space="preserve">, </w:t>
      </w:r>
      <w:r w:rsidR="00C52F4A" w:rsidRPr="00605EB6">
        <w:t>chaque chose reprendra son cours</w:t>
      </w:r>
      <w:r w:rsidR="00C474C1">
        <w:t xml:space="preserve">, </w:t>
      </w:r>
      <w:r w:rsidR="00C52F4A" w:rsidRPr="00605EB6">
        <w:t>tout rentrera dans l</w:t>
      </w:r>
      <w:r w:rsidR="00C474C1">
        <w:t>’</w:t>
      </w:r>
      <w:r w:rsidR="00C52F4A" w:rsidRPr="00605EB6">
        <w:t>ordre</w:t>
      </w:r>
      <w:r w:rsidR="00C474C1">
        <w:t>.</w:t>
      </w:r>
    </w:p>
    <w:p w14:paraId="327693F6" w14:textId="53F414B6" w:rsidR="00C474C1" w:rsidRDefault="00C474C1" w:rsidP="00C52F4A">
      <w:r>
        <w:lastRenderedPageBreak/>
        <w:t>» </w:t>
      </w:r>
      <w:r w:rsidR="00C52F4A" w:rsidRPr="00605EB6">
        <w:t>Le rapport du juge de paix d</w:t>
      </w:r>
      <w:r>
        <w:t>’</w:t>
      </w:r>
      <w:r w:rsidR="00C52F4A" w:rsidRPr="00605EB6">
        <w:t>Haréville sera retrouvé dans le carton où il a sans doute été placé</w:t>
      </w:r>
      <w:r>
        <w:t xml:space="preserve"> ; </w:t>
      </w:r>
      <w:r w:rsidR="00C52F4A" w:rsidRPr="00605EB6">
        <w:t>alors seulement on s</w:t>
      </w:r>
      <w:r>
        <w:t>’</w:t>
      </w:r>
      <w:r w:rsidR="00C52F4A" w:rsidRPr="00605EB6">
        <w:t>occupera de Jean Loup</w:t>
      </w:r>
      <w:r>
        <w:t xml:space="preserve"> ; </w:t>
      </w:r>
      <w:r w:rsidR="00C52F4A" w:rsidRPr="00605EB6">
        <w:t>on fera ce qu</w:t>
      </w:r>
      <w:r>
        <w:t>’</w:t>
      </w:r>
      <w:r w:rsidR="00C52F4A" w:rsidRPr="00605EB6">
        <w:t>on aurait dû faire depuis longtemps</w:t>
      </w:r>
      <w:r>
        <w:t xml:space="preserve"> : ; </w:t>
      </w:r>
      <w:r w:rsidR="00C52F4A" w:rsidRPr="00605EB6">
        <w:t>on s</w:t>
      </w:r>
      <w:r>
        <w:t>’</w:t>
      </w:r>
      <w:r w:rsidR="00C52F4A" w:rsidRPr="00605EB6">
        <w:t>emparera de lui</w:t>
      </w:r>
      <w:r>
        <w:t xml:space="preserve">, </w:t>
      </w:r>
      <w:r w:rsidR="00C52F4A" w:rsidRPr="00605EB6">
        <w:t>car il n</w:t>
      </w:r>
      <w:r>
        <w:t>’</w:t>
      </w:r>
      <w:r w:rsidR="00C52F4A" w:rsidRPr="00605EB6">
        <w:t>est plus possible de le laisser vivre à l</w:t>
      </w:r>
      <w:r>
        <w:t>’</w:t>
      </w:r>
      <w:r w:rsidR="00C52F4A" w:rsidRPr="00605EB6">
        <w:t>état sauvage</w:t>
      </w:r>
      <w:r>
        <w:t xml:space="preserve">. </w:t>
      </w:r>
      <w:r w:rsidR="00C52F4A" w:rsidRPr="00605EB6">
        <w:t>J</w:t>
      </w:r>
      <w:r>
        <w:t>’</w:t>
      </w:r>
      <w:r w:rsidR="00C52F4A" w:rsidRPr="00605EB6">
        <w:t>ignore ce qu</w:t>
      </w:r>
      <w:r>
        <w:t>’</w:t>
      </w:r>
      <w:r w:rsidR="00C52F4A" w:rsidRPr="00605EB6">
        <w:t>on fera de lui</w:t>
      </w:r>
      <w:r>
        <w:t xml:space="preserve"> ; </w:t>
      </w:r>
      <w:r w:rsidR="00C52F4A" w:rsidRPr="00605EB6">
        <w:t>c</w:t>
      </w:r>
      <w:r>
        <w:t>’</w:t>
      </w:r>
      <w:r w:rsidR="00C52F4A" w:rsidRPr="00605EB6">
        <w:t>est l</w:t>
      </w:r>
      <w:r>
        <w:t>’</w:t>
      </w:r>
      <w:r w:rsidR="00C52F4A" w:rsidRPr="00605EB6">
        <w:t>affaire de la justice</w:t>
      </w:r>
      <w:r>
        <w:t xml:space="preserve">. </w:t>
      </w:r>
      <w:r w:rsidR="00C52F4A" w:rsidRPr="00605EB6">
        <w:t>Mais</w:t>
      </w:r>
      <w:r>
        <w:t xml:space="preserve">, </w:t>
      </w:r>
      <w:r w:rsidR="00C52F4A" w:rsidRPr="00605EB6">
        <w:t>d</w:t>
      </w:r>
      <w:r>
        <w:t>’</w:t>
      </w:r>
      <w:r w:rsidR="00C52F4A" w:rsidRPr="00605EB6">
        <w:t>après ce que disait ici le juge de paix</w:t>
      </w:r>
      <w:r>
        <w:t xml:space="preserve">, – </w:t>
      </w:r>
      <w:r w:rsidR="00C52F4A" w:rsidRPr="00605EB6">
        <w:t xml:space="preserve">et </w:t>
      </w:r>
      <w:r>
        <w:t>M. de </w:t>
      </w:r>
      <w:r w:rsidR="00C52F4A" w:rsidRPr="00605EB6">
        <w:t>Violaine et moi nous avons été complètement de son avis</w:t>
      </w:r>
      <w:r>
        <w:t xml:space="preserve">, – </w:t>
      </w:r>
      <w:r w:rsidR="00C52F4A" w:rsidRPr="00605EB6">
        <w:t>il est impossible qu</w:t>
      </w:r>
      <w:r>
        <w:t>’</w:t>
      </w:r>
      <w:r w:rsidR="00C52F4A" w:rsidRPr="00605EB6">
        <w:t>on le fasse passer en cour d</w:t>
      </w:r>
      <w:r>
        <w:t>’</w:t>
      </w:r>
      <w:r w:rsidR="00C52F4A" w:rsidRPr="00605EB6">
        <w:t>assises et qu</w:t>
      </w:r>
      <w:r>
        <w:t>’</w:t>
      </w:r>
      <w:r w:rsidR="00C52F4A" w:rsidRPr="00605EB6">
        <w:t>il soit condamné</w:t>
      </w:r>
      <w:r>
        <w:t>.</w:t>
      </w:r>
    </w:p>
    <w:p w14:paraId="2FA1BA75" w14:textId="36B26627" w:rsidR="00C474C1" w:rsidRDefault="0094609C" w:rsidP="00C52F4A">
      <w:r>
        <w:t>— </w:t>
      </w:r>
      <w:r w:rsidR="00C52F4A" w:rsidRPr="00605EB6">
        <w:t>Ah</w:t>
      </w:r>
      <w:r w:rsidR="00C474C1">
        <w:t xml:space="preserve"> ! </w:t>
      </w:r>
      <w:r w:rsidR="00C52F4A" w:rsidRPr="00605EB6">
        <w:t>fit la jeune fille</w:t>
      </w:r>
      <w:r w:rsidR="00C474C1">
        <w:t xml:space="preserve">, </w:t>
      </w:r>
      <w:r w:rsidR="00C52F4A" w:rsidRPr="00605EB6">
        <w:t>débarrassée subitement d</w:t>
      </w:r>
      <w:r w:rsidR="00C474C1">
        <w:t>’</w:t>
      </w:r>
      <w:r w:rsidR="00C52F4A" w:rsidRPr="00605EB6">
        <w:t>une horrible oppression</w:t>
      </w:r>
      <w:r w:rsidR="00C474C1">
        <w:t>.</w:t>
      </w:r>
    </w:p>
    <w:p w14:paraId="0ABD3CFB" w14:textId="7975B4F4" w:rsidR="00C474C1" w:rsidRDefault="0094609C" w:rsidP="00C52F4A">
      <w:r>
        <w:t>— </w:t>
      </w:r>
      <w:r w:rsidR="00C52F4A" w:rsidRPr="00605EB6">
        <w:t>Si coupable que soit Jean Loup</w:t>
      </w:r>
      <w:r w:rsidR="00C474C1">
        <w:t xml:space="preserve">, </w:t>
      </w:r>
      <w:r w:rsidR="00C52F4A" w:rsidRPr="00605EB6">
        <w:t>continua la baronne</w:t>
      </w:r>
      <w:r w:rsidR="00C474C1">
        <w:t xml:space="preserve">, </w:t>
      </w:r>
      <w:r w:rsidR="00C52F4A" w:rsidRPr="00605EB6">
        <w:t>la justice devant lui est désarmée</w:t>
      </w:r>
      <w:r w:rsidR="00C474C1">
        <w:t xml:space="preserve"> ; </w:t>
      </w:r>
      <w:r w:rsidR="00C52F4A" w:rsidRPr="00605EB6">
        <w:t>elle ne peut rien contre ce malheureux</w:t>
      </w:r>
      <w:r w:rsidR="00C474C1">
        <w:t xml:space="preserve">, </w:t>
      </w:r>
      <w:r w:rsidR="00C52F4A" w:rsidRPr="00605EB6">
        <w:t>ce sauvage qui</w:t>
      </w:r>
      <w:r w:rsidR="00C474C1">
        <w:t xml:space="preserve">, </w:t>
      </w:r>
      <w:r w:rsidR="00C52F4A" w:rsidRPr="00605EB6">
        <w:t>évidemment</w:t>
      </w:r>
      <w:r w:rsidR="00C474C1">
        <w:t xml:space="preserve">, </w:t>
      </w:r>
      <w:r w:rsidR="00C52F4A" w:rsidRPr="00605EB6">
        <w:t>n</w:t>
      </w:r>
      <w:r w:rsidR="00C474C1">
        <w:t>’</w:t>
      </w:r>
      <w:r w:rsidR="00C52F4A" w:rsidRPr="00605EB6">
        <w:t>a pas conscience de ses actes</w:t>
      </w:r>
      <w:r w:rsidR="00C474C1">
        <w:t>.</w:t>
      </w:r>
    </w:p>
    <w:p w14:paraId="5AF9BEE7" w14:textId="77777777" w:rsidR="00C474C1" w:rsidRDefault="00C474C1" w:rsidP="00C52F4A">
      <w:r>
        <w:t>» </w:t>
      </w:r>
      <w:r w:rsidR="00C52F4A" w:rsidRPr="00605EB6">
        <w:t>Maintenant</w:t>
      </w:r>
      <w:r>
        <w:t xml:space="preserve">, </w:t>
      </w:r>
      <w:r w:rsidR="00C52F4A" w:rsidRPr="00605EB6">
        <w:t>Henriette</w:t>
      </w:r>
      <w:r>
        <w:t xml:space="preserve">, </w:t>
      </w:r>
      <w:r w:rsidR="00C52F4A" w:rsidRPr="00605EB6">
        <w:t>si tu le veux bien</w:t>
      </w:r>
      <w:r>
        <w:t xml:space="preserve">, </w:t>
      </w:r>
      <w:r w:rsidR="00C52F4A" w:rsidRPr="00605EB6">
        <w:t>nous allons faire nos préparatifs de départ</w:t>
      </w:r>
      <w:r>
        <w:t>.</w:t>
      </w:r>
    </w:p>
    <w:p w14:paraId="1B344D35" w14:textId="67B74A62" w:rsidR="00C474C1" w:rsidRDefault="0094609C" w:rsidP="00C52F4A">
      <w:r>
        <w:t>— </w:t>
      </w:r>
      <w:r w:rsidR="00C52F4A" w:rsidRPr="00605EB6">
        <w:t>Chère mère</w:t>
      </w:r>
      <w:r w:rsidR="00C474C1">
        <w:t xml:space="preserve">, </w:t>
      </w:r>
      <w:r w:rsidR="00C52F4A" w:rsidRPr="00605EB6">
        <w:t>dans une heure j</w:t>
      </w:r>
      <w:r w:rsidR="00C474C1">
        <w:t>’</w:t>
      </w:r>
      <w:r w:rsidR="00C52F4A" w:rsidRPr="00605EB6">
        <w:t>aurai préparé toutes les affaires que je dois emporter</w:t>
      </w:r>
      <w:r w:rsidR="00C474C1">
        <w:t>.</w:t>
      </w:r>
    </w:p>
    <w:p w14:paraId="7087A278" w14:textId="44B93F3E" w:rsidR="00C474C1" w:rsidRDefault="00C52F4A" w:rsidP="00C52F4A">
      <w:r w:rsidRPr="00605EB6">
        <w:t>Elle s</w:t>
      </w:r>
      <w:r w:rsidR="00C474C1">
        <w:t>’</w:t>
      </w:r>
      <w:r w:rsidRPr="00605EB6">
        <w:t xml:space="preserve">approcha de </w:t>
      </w:r>
      <w:r w:rsidR="009A0CB4" w:rsidRPr="009A0CB4">
        <w:t>M</w:t>
      </w:r>
      <w:r w:rsidR="009A0CB4" w:rsidRPr="009A0CB4">
        <w:rPr>
          <w:vertAlign w:val="superscript"/>
        </w:rPr>
        <w:t>me</w:t>
      </w:r>
      <w:r w:rsidR="00C474C1">
        <w:t> de </w:t>
      </w:r>
      <w:r w:rsidRPr="00605EB6">
        <w:t>Simaise</w:t>
      </w:r>
      <w:r w:rsidR="00C474C1">
        <w:t xml:space="preserve">, </w:t>
      </w:r>
      <w:r w:rsidRPr="00605EB6">
        <w:t>qui lui mit un baiser sur le front</w:t>
      </w:r>
      <w:r w:rsidR="00C474C1">
        <w:t xml:space="preserve">, </w:t>
      </w:r>
      <w:r w:rsidRPr="00605EB6">
        <w:t>et elle sortit du salon pour monter dans sa chambre</w:t>
      </w:r>
      <w:r w:rsidR="00C474C1">
        <w:t>.</w:t>
      </w:r>
    </w:p>
    <w:p w14:paraId="698A67A5" w14:textId="77777777" w:rsidR="00C474C1" w:rsidRDefault="00C52F4A" w:rsidP="00C52F4A">
      <w:r w:rsidRPr="00605EB6">
        <w:t>Elle sentait son cœur plus léger</w:t>
      </w:r>
      <w:r w:rsidR="00C474C1">
        <w:t xml:space="preserve">, </w:t>
      </w:r>
      <w:r w:rsidRPr="00605EB6">
        <w:t>sa pensée moins tourmentée</w:t>
      </w:r>
      <w:r w:rsidR="00C474C1">
        <w:t>.</w:t>
      </w:r>
    </w:p>
    <w:p w14:paraId="73D7081B" w14:textId="77777777" w:rsidR="00C474C1" w:rsidRDefault="00C52F4A" w:rsidP="00C52F4A">
      <w:r w:rsidRPr="00605EB6">
        <w:t>Jean Loup ne pouvait pas être condamné</w:t>
      </w:r>
      <w:r w:rsidR="00C474C1">
        <w:t xml:space="preserve"> ; </w:t>
      </w:r>
      <w:r w:rsidRPr="00605EB6">
        <w:t>il n</w:t>
      </w:r>
      <w:r w:rsidR="00C474C1">
        <w:t>’</w:t>
      </w:r>
      <w:r w:rsidRPr="00605EB6">
        <w:t>y avait pas possibilité de lui infliger le châtiment du crime dont il était innocent</w:t>
      </w:r>
      <w:r w:rsidR="00C474C1">
        <w:t> !</w:t>
      </w:r>
    </w:p>
    <w:p w14:paraId="225CC484" w14:textId="72E69CE9" w:rsidR="00C474C1" w:rsidRDefault="00004D71" w:rsidP="00C52F4A">
      <w:r>
        <w:t>De q</w:t>
      </w:r>
      <w:r w:rsidR="00C52F4A" w:rsidRPr="00605EB6">
        <w:t>uel poids énorme dont elle était déchargée</w:t>
      </w:r>
      <w:r w:rsidR="00C474C1">
        <w:t> !</w:t>
      </w:r>
    </w:p>
    <w:p w14:paraId="7C9EB627" w14:textId="75F1C6C4" w:rsidR="00C474C1" w:rsidRDefault="00C52F4A" w:rsidP="00C52F4A">
      <w:r w:rsidRPr="00605EB6">
        <w:lastRenderedPageBreak/>
        <w:t>Le lendemain</w:t>
      </w:r>
      <w:r w:rsidR="00C474C1">
        <w:t xml:space="preserve">, </w:t>
      </w:r>
      <w:r w:rsidRPr="00605EB6">
        <w:t>à neuf heures du matin</w:t>
      </w:r>
      <w:r w:rsidR="00C474C1">
        <w:t xml:space="preserve">, </w:t>
      </w:r>
      <w:r w:rsidR="009A0CB4" w:rsidRPr="009A0CB4">
        <w:t>M</w:t>
      </w:r>
      <w:r w:rsidR="009A0CB4" w:rsidRPr="009A0CB4">
        <w:rPr>
          <w:vertAlign w:val="superscript"/>
        </w:rPr>
        <w:t>me</w:t>
      </w:r>
      <w:r w:rsidR="00C474C1">
        <w:t> de </w:t>
      </w:r>
      <w:r w:rsidRPr="00605EB6">
        <w:t>Simaise et sa fille montaient dans la voiture qui allait les conduire à Vesoul où les Prussiens n</w:t>
      </w:r>
      <w:r w:rsidR="00C474C1">
        <w:t>’</w:t>
      </w:r>
      <w:r w:rsidRPr="00605EB6">
        <w:t>étaient pas encore</w:t>
      </w:r>
      <w:r w:rsidR="00C474C1">
        <w:t>.</w:t>
      </w:r>
    </w:p>
    <w:p w14:paraId="0DA4F953" w14:textId="06C7FD20" w:rsidR="00C474C1" w:rsidRDefault="0094609C" w:rsidP="00C52F4A">
      <w:r>
        <w:t>— </w:t>
      </w:r>
      <w:r w:rsidR="00C52F4A" w:rsidRPr="00605EB6">
        <w:t>Bientôt</w:t>
      </w:r>
      <w:r w:rsidR="00C474C1">
        <w:t xml:space="preserve">, </w:t>
      </w:r>
      <w:r w:rsidR="00C52F4A" w:rsidRPr="00605EB6">
        <w:t>je serai loin d</w:t>
      </w:r>
      <w:r w:rsidR="00C474C1">
        <w:t>’</w:t>
      </w:r>
      <w:r w:rsidR="00C52F4A" w:rsidRPr="00605EB6">
        <w:t>ici</w:t>
      </w:r>
      <w:r w:rsidR="00C474C1">
        <w:t xml:space="preserve">, </w:t>
      </w:r>
      <w:r w:rsidR="00C52F4A" w:rsidRPr="00605EB6">
        <w:t>se disait Henriette</w:t>
      </w:r>
      <w:r w:rsidR="00C474C1">
        <w:t xml:space="preserve">, </w:t>
      </w:r>
      <w:r w:rsidR="00C52F4A" w:rsidRPr="00605EB6">
        <w:t>jetant un dernier regard sur le flanc noir de la Bosse-Grise</w:t>
      </w:r>
      <w:r w:rsidR="00C474C1">
        <w:t xml:space="preserve"> ; </w:t>
      </w:r>
      <w:r w:rsidR="00C52F4A" w:rsidRPr="00605EB6">
        <w:t>là-bas</w:t>
      </w:r>
      <w:r w:rsidR="00C474C1">
        <w:t xml:space="preserve">, </w:t>
      </w:r>
      <w:r w:rsidR="00C52F4A" w:rsidRPr="00605EB6">
        <w:t>dans les Pyrénées</w:t>
      </w:r>
      <w:r w:rsidR="00C474C1">
        <w:t xml:space="preserve">, </w:t>
      </w:r>
      <w:r w:rsidR="00C52F4A" w:rsidRPr="00605EB6">
        <w:t>près de mes amies</w:t>
      </w:r>
      <w:r w:rsidR="00C474C1">
        <w:t xml:space="preserve">, </w:t>
      </w:r>
      <w:r w:rsidR="00C52F4A" w:rsidRPr="00605EB6">
        <w:t>Emma et Blanche</w:t>
      </w:r>
      <w:r w:rsidR="00C474C1">
        <w:t xml:space="preserve">, </w:t>
      </w:r>
      <w:r w:rsidR="00C52F4A" w:rsidRPr="00605EB6">
        <w:t>je ne penserai plus à lui</w:t>
      </w:r>
      <w:r w:rsidR="00C474C1">
        <w:t xml:space="preserve"> ; </w:t>
      </w:r>
      <w:r w:rsidR="00C52F4A" w:rsidRPr="00605EB6">
        <w:t>oh</w:t>
      </w:r>
      <w:r w:rsidR="00C474C1">
        <w:t xml:space="preserve"> ! </w:t>
      </w:r>
      <w:r w:rsidR="00C52F4A" w:rsidRPr="00605EB6">
        <w:t>oui</w:t>
      </w:r>
      <w:r w:rsidR="00C474C1">
        <w:t xml:space="preserve">, </w:t>
      </w:r>
      <w:r w:rsidR="00C52F4A" w:rsidRPr="00605EB6">
        <w:t>il faut que je l</w:t>
      </w:r>
      <w:r w:rsidR="00C474C1">
        <w:t>’</w:t>
      </w:r>
      <w:r w:rsidR="00C52F4A" w:rsidRPr="00605EB6">
        <w:t>oublie</w:t>
      </w:r>
      <w:r w:rsidR="00C474C1">
        <w:t xml:space="preserve">, </w:t>
      </w:r>
      <w:r w:rsidR="00C52F4A" w:rsidRPr="00605EB6">
        <w:t>il le faut</w:t>
      </w:r>
      <w:r w:rsidR="00C474C1">
        <w:t> !</w:t>
      </w:r>
    </w:p>
    <w:p w14:paraId="68286AA4" w14:textId="6FBF0162" w:rsidR="00C52F4A" w:rsidRPr="00605EB6" w:rsidRDefault="00C52F4A" w:rsidP="00C474C1">
      <w:pPr>
        <w:pStyle w:val="Titre2"/>
      </w:pPr>
      <w:bookmarkStart w:id="34" w:name="_Toc197617880"/>
      <w:r w:rsidRPr="00605EB6">
        <w:lastRenderedPageBreak/>
        <w:t>XXI</w:t>
      </w:r>
      <w:r w:rsidRPr="00605EB6">
        <w:br/>
      </w:r>
      <w:r w:rsidRPr="00605EB6">
        <w:br/>
        <w:t>UN SOUFFLET</w:t>
      </w:r>
      <w:r w:rsidR="00C474C1">
        <w:t xml:space="preserve">, </w:t>
      </w:r>
      <w:r w:rsidRPr="00605EB6">
        <w:t>UN COUP DE POING</w:t>
      </w:r>
      <w:bookmarkEnd w:id="34"/>
    </w:p>
    <w:p w14:paraId="772C43C3" w14:textId="77777777" w:rsidR="00C474C1" w:rsidRDefault="00C52F4A" w:rsidP="00C52F4A">
      <w:r w:rsidRPr="00605EB6">
        <w:t>Les Prussiens faisaient dans le département d</w:t>
      </w:r>
      <w:r w:rsidR="00C474C1">
        <w:t>’</w:t>
      </w:r>
      <w:r w:rsidRPr="00605EB6">
        <w:t>importantes réquisitions</w:t>
      </w:r>
      <w:r w:rsidR="00C474C1">
        <w:t xml:space="preserve"> ; </w:t>
      </w:r>
      <w:r w:rsidRPr="00605EB6">
        <w:t>ils enlevaient les récoltes de gré ou de force</w:t>
      </w:r>
      <w:r w:rsidR="00C474C1">
        <w:t xml:space="preserve">, </w:t>
      </w:r>
      <w:r w:rsidRPr="00605EB6">
        <w:t>et vidaient successivement tous les greniers</w:t>
      </w:r>
      <w:r w:rsidR="00C474C1">
        <w:t xml:space="preserve">. </w:t>
      </w:r>
      <w:r w:rsidRPr="00605EB6">
        <w:t>Ah</w:t>
      </w:r>
      <w:r w:rsidR="00C474C1">
        <w:t xml:space="preserve"> ! </w:t>
      </w:r>
      <w:r w:rsidRPr="00605EB6">
        <w:t>il ne faisait pas bon leur résister</w:t>
      </w:r>
      <w:r w:rsidR="00C474C1">
        <w:t xml:space="preserve"> ! </w:t>
      </w:r>
      <w:r w:rsidRPr="00605EB6">
        <w:t>Les coups de plat de sabre et de crosse de fusil allaient leur train</w:t>
      </w:r>
      <w:r w:rsidR="00C474C1">
        <w:t xml:space="preserve">. </w:t>
      </w:r>
      <w:r w:rsidRPr="00605EB6">
        <w:t>Si on les menaçait</w:t>
      </w:r>
      <w:r w:rsidR="00C474C1">
        <w:t xml:space="preserve">, </w:t>
      </w:r>
      <w:r w:rsidRPr="00605EB6">
        <w:t>on risquait sa liberté et même sa vie</w:t>
      </w:r>
      <w:r w:rsidR="00C474C1">
        <w:t>.</w:t>
      </w:r>
    </w:p>
    <w:p w14:paraId="77A303E1" w14:textId="77777777" w:rsidR="00C474C1" w:rsidRDefault="00C52F4A" w:rsidP="00C52F4A">
      <w:r w:rsidRPr="00605EB6">
        <w:t>Intimider</w:t>
      </w:r>
      <w:r w:rsidR="00C474C1">
        <w:t xml:space="preserve">, </w:t>
      </w:r>
      <w:r w:rsidRPr="00605EB6">
        <w:t>effrayer</w:t>
      </w:r>
      <w:r w:rsidR="00C474C1">
        <w:t xml:space="preserve">, </w:t>
      </w:r>
      <w:r w:rsidRPr="00605EB6">
        <w:t>terrifier les populations</w:t>
      </w:r>
      <w:r w:rsidR="00C474C1">
        <w:t xml:space="preserve">, </w:t>
      </w:r>
      <w:r w:rsidR="0007465C">
        <w:t xml:space="preserve">tels </w:t>
      </w:r>
      <w:r w:rsidRPr="00605EB6">
        <w:t>étaient leurs procédés ordinaires</w:t>
      </w:r>
      <w:r w:rsidR="00C474C1">
        <w:t>.</w:t>
      </w:r>
    </w:p>
    <w:p w14:paraId="6D995B8A" w14:textId="77777777" w:rsidR="00C474C1" w:rsidRDefault="00C52F4A" w:rsidP="00C52F4A">
      <w:r w:rsidRPr="00605EB6">
        <w:t>Ils forçaient les cultivateurs à conduire à Épinal</w:t>
      </w:r>
      <w:r w:rsidR="00C474C1">
        <w:t xml:space="preserve">, </w:t>
      </w:r>
      <w:r w:rsidRPr="00605EB6">
        <w:t>avec les bêtes de trait qu</w:t>
      </w:r>
      <w:r w:rsidR="00C474C1">
        <w:t>’</w:t>
      </w:r>
      <w:r w:rsidRPr="00605EB6">
        <w:t>ils ne leur prenaient pas</w:t>
      </w:r>
      <w:r w:rsidR="00C474C1">
        <w:t xml:space="preserve">, </w:t>
      </w:r>
      <w:r w:rsidRPr="00605EB6">
        <w:t>chevaux et bœufs</w:t>
      </w:r>
      <w:r w:rsidR="00C474C1">
        <w:t xml:space="preserve">, </w:t>
      </w:r>
      <w:r w:rsidRPr="00605EB6">
        <w:t>les chariots chargés de leurs réquisitions à main armée</w:t>
      </w:r>
      <w:r w:rsidR="00C474C1">
        <w:t>.</w:t>
      </w:r>
    </w:p>
    <w:p w14:paraId="1EB91579" w14:textId="395C1802" w:rsidR="00C474C1" w:rsidRDefault="00C52F4A" w:rsidP="00C52F4A">
      <w:r w:rsidRPr="00605EB6">
        <w:t>Ils avaient à Épinal un magasin général</w:t>
      </w:r>
      <w:r w:rsidR="00C474C1">
        <w:t xml:space="preserve">, </w:t>
      </w:r>
      <w:r w:rsidRPr="00605EB6">
        <w:t>véritable grenier d</w:t>
      </w:r>
      <w:r w:rsidR="00C474C1">
        <w:t>’</w:t>
      </w:r>
      <w:r w:rsidRPr="00605EB6">
        <w:t>abondance</w:t>
      </w:r>
      <w:r w:rsidR="00C474C1">
        <w:t xml:space="preserve">. </w:t>
      </w:r>
      <w:r w:rsidRPr="00605EB6">
        <w:t>Là on faisait chaque jour une distribution énorme de vivres</w:t>
      </w:r>
      <w:r w:rsidR="00C474C1">
        <w:t xml:space="preserve">, </w:t>
      </w:r>
      <w:r w:rsidRPr="00605EB6">
        <w:t>de grains et de fourrages</w:t>
      </w:r>
      <w:r w:rsidR="00C474C1">
        <w:t xml:space="preserve">. </w:t>
      </w:r>
      <w:r w:rsidRPr="00605EB6">
        <w:t>Si l</w:t>
      </w:r>
      <w:r w:rsidR="00C474C1">
        <w:t>’</w:t>
      </w:r>
      <w:r w:rsidRPr="00605EB6">
        <w:t>avoine manquait</w:t>
      </w:r>
      <w:r w:rsidR="00C474C1">
        <w:t xml:space="preserve">, </w:t>
      </w:r>
      <w:r w:rsidRPr="00605EB6">
        <w:t>comme elle ne leur coûtait pas plus cher que le blé</w:t>
      </w:r>
      <w:r w:rsidR="00C474C1">
        <w:t xml:space="preserve">, </w:t>
      </w:r>
      <w:r w:rsidRPr="00605EB6">
        <w:t>ils donnaient le blé à la cavalerie</w:t>
      </w:r>
      <w:r w:rsidR="00C474C1">
        <w:t>.</w:t>
      </w:r>
    </w:p>
    <w:p w14:paraId="7C533D5B" w14:textId="77777777" w:rsidR="00C474C1" w:rsidRDefault="00C52F4A" w:rsidP="00C52F4A">
      <w:r w:rsidRPr="00780F2E">
        <w:t>Outre la garnison importante qu</w:t>
      </w:r>
      <w:r w:rsidR="00C474C1">
        <w:t>’</w:t>
      </w:r>
      <w:r w:rsidRPr="00780F2E">
        <w:t>ils avaient à Épinal</w:t>
      </w:r>
      <w:r w:rsidR="00C474C1">
        <w:t xml:space="preserve">, </w:t>
      </w:r>
      <w:r w:rsidRPr="00780F2E">
        <w:t>il y passait aussi</w:t>
      </w:r>
      <w:r w:rsidR="00C474C1">
        <w:t xml:space="preserve">, </w:t>
      </w:r>
      <w:r w:rsidRPr="00780F2E">
        <w:t>journellement</w:t>
      </w:r>
      <w:r w:rsidR="00C474C1">
        <w:t xml:space="preserve">, </w:t>
      </w:r>
      <w:r w:rsidRPr="00780F2E">
        <w:t>de nombreuses troupes</w:t>
      </w:r>
      <w:r w:rsidR="00C474C1">
        <w:t xml:space="preserve">. </w:t>
      </w:r>
      <w:r w:rsidRPr="00780F2E">
        <w:t>Il fallait bien pourvoir aux besoins de ces cohortes</w:t>
      </w:r>
      <w:r w:rsidR="00C474C1">
        <w:t xml:space="preserve">, </w:t>
      </w:r>
      <w:r w:rsidRPr="00780F2E">
        <w:t>qui arrivaient de tous les pays d</w:t>
      </w:r>
      <w:r w:rsidR="00C474C1">
        <w:t>’</w:t>
      </w:r>
      <w:r w:rsidRPr="00780F2E">
        <w:t>Allemagne pour se ruer sur la France</w:t>
      </w:r>
      <w:r w:rsidR="00C474C1">
        <w:t>.</w:t>
      </w:r>
    </w:p>
    <w:p w14:paraId="7DE3C64A" w14:textId="77777777" w:rsidR="00C474C1" w:rsidRDefault="00C52F4A" w:rsidP="00C52F4A">
      <w:r w:rsidRPr="00605EB6">
        <w:t>Un jour</w:t>
      </w:r>
      <w:r w:rsidR="00C474C1">
        <w:t xml:space="preserve">, </w:t>
      </w:r>
      <w:r w:rsidRPr="00605EB6">
        <w:t>un convoi de réquisitions fut attaqué</w:t>
      </w:r>
      <w:r w:rsidR="00C474C1">
        <w:t xml:space="preserve">, </w:t>
      </w:r>
      <w:r w:rsidRPr="00605EB6">
        <w:t>près de Mareille</w:t>
      </w:r>
      <w:r w:rsidR="00C474C1">
        <w:t xml:space="preserve">, </w:t>
      </w:r>
      <w:r w:rsidRPr="00605EB6">
        <w:t>par une cinquantaine de francs-tireurs</w:t>
      </w:r>
      <w:r w:rsidR="00C474C1">
        <w:t xml:space="preserve">. </w:t>
      </w:r>
      <w:r w:rsidRPr="00605EB6">
        <w:t>À la suite d</w:t>
      </w:r>
      <w:r w:rsidR="00C474C1">
        <w:t>’</w:t>
      </w:r>
      <w:r w:rsidRPr="00605EB6">
        <w:t>une défense</w:t>
      </w:r>
      <w:r w:rsidR="00C474C1">
        <w:t xml:space="preserve">, </w:t>
      </w:r>
      <w:r w:rsidRPr="00605EB6">
        <w:t>qui dura moins d</w:t>
      </w:r>
      <w:r w:rsidR="00C474C1">
        <w:t>’</w:t>
      </w:r>
      <w:r w:rsidRPr="00605EB6">
        <w:t>un quart d</w:t>
      </w:r>
      <w:r w:rsidR="00C474C1">
        <w:t>’</w:t>
      </w:r>
      <w:r w:rsidRPr="00605EB6">
        <w:t>heure</w:t>
      </w:r>
      <w:r w:rsidR="00C474C1">
        <w:t xml:space="preserve">, </w:t>
      </w:r>
      <w:r w:rsidRPr="00605EB6">
        <w:t>les francs-tireurs s</w:t>
      </w:r>
      <w:r w:rsidR="00C474C1">
        <w:t>’</w:t>
      </w:r>
      <w:r w:rsidRPr="00605EB6">
        <w:t>emparèrent du convoi</w:t>
      </w:r>
      <w:r w:rsidR="00C474C1">
        <w:t xml:space="preserve">. </w:t>
      </w:r>
      <w:r w:rsidRPr="00605EB6">
        <w:t xml:space="preserve">Sur douze Prussiens qui </w:t>
      </w:r>
      <w:r w:rsidRPr="00605EB6">
        <w:lastRenderedPageBreak/>
        <w:t>escortaient le convoi</w:t>
      </w:r>
      <w:r w:rsidR="00C474C1">
        <w:t xml:space="preserve">, </w:t>
      </w:r>
      <w:r w:rsidRPr="00605EB6">
        <w:t>neuf restèrent sur le terrain</w:t>
      </w:r>
      <w:r w:rsidR="00C474C1">
        <w:t xml:space="preserve">, </w:t>
      </w:r>
      <w:r w:rsidRPr="00605EB6">
        <w:t>cinq morts et quatre blessés</w:t>
      </w:r>
      <w:r w:rsidR="00C474C1">
        <w:t xml:space="preserve"> ; </w:t>
      </w:r>
      <w:r w:rsidRPr="00605EB6">
        <w:t>les autres avaient pris la fuite</w:t>
      </w:r>
      <w:r w:rsidR="00C474C1">
        <w:t>.</w:t>
      </w:r>
    </w:p>
    <w:p w14:paraId="42CE7CD6" w14:textId="77777777" w:rsidR="00C474C1" w:rsidRDefault="00C52F4A" w:rsidP="00C52F4A">
      <w:r w:rsidRPr="00605EB6">
        <w:t>Les habitants de Mareille</w:t>
      </w:r>
      <w:r w:rsidR="00C474C1">
        <w:t xml:space="preserve">, </w:t>
      </w:r>
      <w:r w:rsidRPr="00605EB6">
        <w:t>sur l</w:t>
      </w:r>
      <w:r w:rsidR="00C474C1">
        <w:t>’</w:t>
      </w:r>
      <w:r w:rsidRPr="00605EB6">
        <w:t>ordre de Jacques Vaillant</w:t>
      </w:r>
      <w:r w:rsidR="00C474C1">
        <w:t xml:space="preserve">, </w:t>
      </w:r>
      <w:r w:rsidRPr="00605EB6">
        <w:t>recueillirent les blessés et enterrèrent les morts</w:t>
      </w:r>
      <w:r w:rsidR="00C474C1">
        <w:t>.</w:t>
      </w:r>
    </w:p>
    <w:p w14:paraId="116BE500" w14:textId="0696C058" w:rsidR="00C474C1" w:rsidRDefault="00C52F4A" w:rsidP="00C52F4A">
      <w:r w:rsidRPr="00605EB6">
        <w:t>La journée du lendemain se passa sans incident</w:t>
      </w:r>
      <w:r w:rsidR="004540F3">
        <w:t> ;</w:t>
      </w:r>
      <w:r w:rsidR="00C474C1">
        <w:t xml:space="preserve"> </w:t>
      </w:r>
      <w:r w:rsidRPr="00605EB6">
        <w:t>mais le surlendemain</w:t>
      </w:r>
      <w:r w:rsidR="00C474C1">
        <w:t xml:space="preserve">, </w:t>
      </w:r>
      <w:r w:rsidRPr="00605EB6">
        <w:t>un peu avant la nuit</w:t>
      </w:r>
      <w:r w:rsidR="00C474C1">
        <w:t xml:space="preserve">, </w:t>
      </w:r>
      <w:r w:rsidRPr="00605EB6">
        <w:t>quatre cents hommes environ</w:t>
      </w:r>
      <w:r w:rsidR="00C474C1">
        <w:t xml:space="preserve">, </w:t>
      </w:r>
      <w:r w:rsidRPr="00605EB6">
        <w:t>amenant avec eux deux pièces de canon</w:t>
      </w:r>
      <w:r w:rsidR="00C474C1">
        <w:t xml:space="preserve">, </w:t>
      </w:r>
      <w:r w:rsidRPr="00605EB6">
        <w:t>arrivèrent à Mareille</w:t>
      </w:r>
      <w:r w:rsidR="00C474C1">
        <w:t xml:space="preserve">. </w:t>
      </w:r>
      <w:r w:rsidRPr="00605EB6">
        <w:t>Le commandant de cette troupe était un officier de Poméranie</w:t>
      </w:r>
      <w:r w:rsidR="00C474C1">
        <w:t xml:space="preserve">, </w:t>
      </w:r>
      <w:r w:rsidRPr="00605EB6">
        <w:t>grossier et brutal</w:t>
      </w:r>
      <w:r w:rsidR="00C474C1">
        <w:t>.</w:t>
      </w:r>
    </w:p>
    <w:p w14:paraId="0177D51C" w14:textId="432BD51A" w:rsidR="00C474C1" w:rsidRDefault="0094609C" w:rsidP="00C52F4A">
      <w:r>
        <w:t>— </w:t>
      </w:r>
      <w:r w:rsidR="00C52F4A" w:rsidRPr="00605EB6">
        <w:t>Monsieur</w:t>
      </w:r>
      <w:r w:rsidR="00C474C1">
        <w:t xml:space="preserve">, </w:t>
      </w:r>
      <w:r w:rsidR="00C52F4A" w:rsidRPr="00605EB6">
        <w:t>dit-il au maire d</w:t>
      </w:r>
      <w:r w:rsidR="00C474C1">
        <w:t>’</w:t>
      </w:r>
      <w:r w:rsidR="00C52F4A" w:rsidRPr="00605EB6">
        <w:t>un ton hautain et insolent</w:t>
      </w:r>
      <w:r w:rsidR="00C474C1">
        <w:t xml:space="preserve">, </w:t>
      </w:r>
      <w:r w:rsidR="00C52F4A" w:rsidRPr="00605EB6">
        <w:t>nous vous rendons responsables</w:t>
      </w:r>
      <w:r w:rsidR="00C474C1">
        <w:t xml:space="preserve">, </w:t>
      </w:r>
      <w:r w:rsidR="00C52F4A" w:rsidRPr="00605EB6">
        <w:t>vous et tous les habitants de la commune</w:t>
      </w:r>
      <w:r w:rsidR="00C474C1">
        <w:t xml:space="preserve">, </w:t>
      </w:r>
      <w:r w:rsidR="00C52F4A" w:rsidRPr="00605EB6">
        <w:t>de ce qui s</w:t>
      </w:r>
      <w:r w:rsidR="00C474C1">
        <w:t>’</w:t>
      </w:r>
      <w:r w:rsidR="00C52F4A" w:rsidRPr="00605EB6">
        <w:t>est passé avant-hier</w:t>
      </w:r>
      <w:r w:rsidR="00C474C1">
        <w:t>.</w:t>
      </w:r>
    </w:p>
    <w:p w14:paraId="7C08A6B3" w14:textId="72A251A3" w:rsidR="00C474C1" w:rsidRDefault="0094609C" w:rsidP="00C52F4A">
      <w:r>
        <w:t>— </w:t>
      </w:r>
      <w:r w:rsidR="00C52F4A" w:rsidRPr="00605EB6">
        <w:t>Et pourquoi</w:t>
      </w:r>
      <w:r w:rsidR="00C474C1">
        <w:t xml:space="preserve"> ? </w:t>
      </w:r>
      <w:r w:rsidR="00C52F4A" w:rsidRPr="00605EB6">
        <w:t>demanda Jacques Vaillant</w:t>
      </w:r>
      <w:r w:rsidR="00C474C1">
        <w:t>.</w:t>
      </w:r>
    </w:p>
    <w:p w14:paraId="007FAE76" w14:textId="47C0FF0E" w:rsidR="00C474C1" w:rsidRDefault="0094609C" w:rsidP="00C52F4A">
      <w:r>
        <w:t>— </w:t>
      </w:r>
      <w:r w:rsidR="00C52F4A" w:rsidRPr="00605EB6">
        <w:t>D</w:t>
      </w:r>
      <w:r w:rsidR="00C474C1">
        <w:t>’</w:t>
      </w:r>
      <w:r w:rsidR="00C52F4A" w:rsidRPr="00605EB6">
        <w:t>abord parce que le convoi a été attaqué près d</w:t>
      </w:r>
      <w:r w:rsidR="00C474C1">
        <w:t>’</w:t>
      </w:r>
      <w:r w:rsidR="00C52F4A" w:rsidRPr="00605EB6">
        <w:t>ici et que votre devoir était de protéger nos soldats et au besoin de les défendre</w:t>
      </w:r>
      <w:r w:rsidR="00C474C1">
        <w:t>.</w:t>
      </w:r>
    </w:p>
    <w:p w14:paraId="71AA3689" w14:textId="3BB45281" w:rsidR="00C474C1" w:rsidRDefault="0094609C" w:rsidP="00C52F4A">
      <w:r>
        <w:t>— </w:t>
      </w:r>
      <w:r w:rsidR="00C52F4A" w:rsidRPr="00605EB6">
        <w:t>Pardon</w:t>
      </w:r>
      <w:r w:rsidR="00C474C1">
        <w:t xml:space="preserve">, </w:t>
      </w:r>
      <w:r w:rsidR="00C52F4A" w:rsidRPr="00605EB6">
        <w:t>monsieur l</w:t>
      </w:r>
      <w:r w:rsidR="00C474C1">
        <w:t>’</w:t>
      </w:r>
      <w:r w:rsidR="00C52F4A" w:rsidRPr="00605EB6">
        <w:t>officier</w:t>
      </w:r>
      <w:r w:rsidR="00C474C1">
        <w:t xml:space="preserve">, </w:t>
      </w:r>
      <w:r w:rsidR="00C52F4A" w:rsidRPr="00605EB6">
        <w:t>mais il me semble que vous oubliez que nous sommes en guerre</w:t>
      </w:r>
      <w:r w:rsidR="00C474C1">
        <w:t xml:space="preserve"> ; : </w:t>
      </w:r>
      <w:r w:rsidR="00C52F4A" w:rsidRPr="00605EB6">
        <w:t>ce qui s</w:t>
      </w:r>
      <w:r w:rsidR="00C474C1">
        <w:t>’</w:t>
      </w:r>
      <w:r w:rsidR="00C52F4A" w:rsidRPr="00605EB6">
        <w:t>est passé avant-hier sur la route n</w:t>
      </w:r>
      <w:r w:rsidR="00C474C1">
        <w:t>’</w:t>
      </w:r>
      <w:r w:rsidR="00C52F4A" w:rsidRPr="00605EB6">
        <w:t>est-il pas un fait de guerre</w:t>
      </w:r>
      <w:r w:rsidR="00C474C1">
        <w:t> ?</w:t>
      </w:r>
    </w:p>
    <w:p w14:paraId="2140468D" w14:textId="06287D80" w:rsidR="00C474C1" w:rsidRDefault="0094609C" w:rsidP="00C52F4A">
      <w:r>
        <w:t>— </w:t>
      </w:r>
      <w:r w:rsidR="00C52F4A" w:rsidRPr="00605EB6">
        <w:t>Non</w:t>
      </w:r>
      <w:r w:rsidR="00C474C1">
        <w:t xml:space="preserve">, </w:t>
      </w:r>
      <w:r w:rsidR="00C52F4A" w:rsidRPr="00605EB6">
        <w:t>s</w:t>
      </w:r>
      <w:r w:rsidR="00C474C1">
        <w:t>’</w:t>
      </w:r>
      <w:r w:rsidR="00C52F4A" w:rsidRPr="00605EB6">
        <w:t>écria l</w:t>
      </w:r>
      <w:r w:rsidR="00C474C1">
        <w:t>’</w:t>
      </w:r>
      <w:r w:rsidR="00C52F4A" w:rsidRPr="00605EB6">
        <w:t>officier avec emportement</w:t>
      </w:r>
      <w:r w:rsidR="004540F3">
        <w:t> ;</w:t>
      </w:r>
      <w:r w:rsidR="00C474C1">
        <w:t xml:space="preserve"> </w:t>
      </w:r>
      <w:r w:rsidR="00C52F4A" w:rsidRPr="00605EB6">
        <w:t>car nos soldats ont été surpris et assassinés par des bandits</w:t>
      </w:r>
      <w:r w:rsidR="00C474C1">
        <w:t> !</w:t>
      </w:r>
    </w:p>
    <w:p w14:paraId="471CA708" w14:textId="4FE66D54" w:rsidR="00C474C1" w:rsidRDefault="0094609C" w:rsidP="00C52F4A">
      <w:r>
        <w:t>— </w:t>
      </w:r>
      <w:r w:rsidR="00C52F4A" w:rsidRPr="00605EB6">
        <w:t>Des Français qui combattent pour la défense de leur pays</w:t>
      </w:r>
      <w:r w:rsidR="00C474C1">
        <w:t xml:space="preserve"> ! </w:t>
      </w:r>
      <w:r w:rsidR="00C52F4A" w:rsidRPr="00605EB6">
        <w:t>répliqua le maire avec dignité</w:t>
      </w:r>
      <w:r w:rsidR="00C474C1">
        <w:t>.</w:t>
      </w:r>
    </w:p>
    <w:p w14:paraId="1CBBB634" w14:textId="662EE74F" w:rsidR="00C474C1" w:rsidRDefault="0094609C" w:rsidP="00C52F4A">
      <w:r>
        <w:t>— </w:t>
      </w:r>
      <w:r w:rsidR="00C52F4A" w:rsidRPr="00605EB6">
        <w:t>Des francs-tireurs</w:t>
      </w:r>
      <w:r w:rsidR="00C474C1">
        <w:t xml:space="preserve">, </w:t>
      </w:r>
      <w:r w:rsidR="00C52F4A" w:rsidRPr="00605EB6">
        <w:t>monsieur</w:t>
      </w:r>
      <w:r w:rsidR="00C474C1">
        <w:t xml:space="preserve">, </w:t>
      </w:r>
      <w:r w:rsidR="00C52F4A" w:rsidRPr="00605EB6">
        <w:t>des bandits</w:t>
      </w:r>
      <w:r w:rsidR="00C474C1">
        <w:t xml:space="preserve">, </w:t>
      </w:r>
      <w:r w:rsidR="00C52F4A" w:rsidRPr="00605EB6">
        <w:t>vous dis-je</w:t>
      </w:r>
      <w:r w:rsidR="00C474C1">
        <w:t xml:space="preserve">, </w:t>
      </w:r>
      <w:r w:rsidR="00C52F4A" w:rsidRPr="00605EB6">
        <w:t>des brigands</w:t>
      </w:r>
      <w:r w:rsidR="00C474C1">
        <w:t> !</w:t>
      </w:r>
    </w:p>
    <w:p w14:paraId="6FCBFC98" w14:textId="53219D16" w:rsidR="00C474C1" w:rsidRDefault="0094609C" w:rsidP="00C52F4A">
      <w:r>
        <w:t>— </w:t>
      </w:r>
      <w:r w:rsidR="00C52F4A" w:rsidRPr="00605EB6">
        <w:t>Un franc-tireur est un soldat</w:t>
      </w:r>
      <w:r w:rsidR="00C474C1">
        <w:t xml:space="preserve">, </w:t>
      </w:r>
      <w:r w:rsidR="00C52F4A" w:rsidRPr="00605EB6">
        <w:t>un brave soldat comme un autre</w:t>
      </w:r>
      <w:r w:rsidR="00C474C1">
        <w:t>.</w:t>
      </w:r>
    </w:p>
    <w:p w14:paraId="2B8A8005" w14:textId="10650114" w:rsidR="00C474C1" w:rsidRDefault="0094609C" w:rsidP="00C52F4A">
      <w:r>
        <w:lastRenderedPageBreak/>
        <w:t>— </w:t>
      </w:r>
      <w:r w:rsidR="00C52F4A" w:rsidRPr="00605EB6">
        <w:t>Nous n</w:t>
      </w:r>
      <w:r w:rsidR="00C474C1">
        <w:t>’</w:t>
      </w:r>
      <w:r w:rsidR="00C52F4A" w:rsidRPr="00605EB6">
        <w:t>admettons pas cela</w:t>
      </w:r>
      <w:r w:rsidR="00C474C1">
        <w:t xml:space="preserve">, </w:t>
      </w:r>
      <w:r w:rsidR="00C52F4A" w:rsidRPr="00605EB6">
        <w:t>nous</w:t>
      </w:r>
      <w:r w:rsidR="00C474C1">
        <w:t xml:space="preserve"> ; </w:t>
      </w:r>
      <w:r w:rsidR="00370708">
        <w:t>nous</w:t>
      </w:r>
      <w:r w:rsidR="00C52F4A" w:rsidRPr="00605EB6">
        <w:t xml:space="preserve"> ne l</w:t>
      </w:r>
      <w:r w:rsidR="00C474C1">
        <w:t>’</w:t>
      </w:r>
      <w:r w:rsidR="00C52F4A" w:rsidRPr="00605EB6">
        <w:t>admettrons jamais</w:t>
      </w:r>
      <w:r w:rsidR="00C474C1">
        <w:t xml:space="preserve">, </w:t>
      </w:r>
      <w:r w:rsidR="00C52F4A" w:rsidRPr="00605EB6">
        <w:t>riposta le Poméranien en frappant du pied avec colère</w:t>
      </w:r>
      <w:r w:rsidR="00C474C1">
        <w:t xml:space="preserve">. </w:t>
      </w:r>
      <w:r w:rsidR="00C52F4A" w:rsidRPr="00605EB6">
        <w:t>Mais</w:t>
      </w:r>
      <w:r w:rsidR="00C474C1">
        <w:t xml:space="preserve">, </w:t>
      </w:r>
      <w:r w:rsidR="00C52F4A" w:rsidRPr="00605EB6">
        <w:t>continua-t-il</w:t>
      </w:r>
      <w:r w:rsidR="00C474C1">
        <w:t xml:space="preserve">, </w:t>
      </w:r>
      <w:r w:rsidR="00C52F4A" w:rsidRPr="00605EB6">
        <w:t>toute cette discussion est inutile</w:t>
      </w:r>
      <w:r w:rsidR="00C474C1">
        <w:t xml:space="preserve">. </w:t>
      </w:r>
      <w:r w:rsidR="00C52F4A" w:rsidRPr="00605EB6">
        <w:t>Voici ce que je veux</w:t>
      </w:r>
      <w:r w:rsidR="00C474C1">
        <w:t xml:space="preserve"> : </w:t>
      </w:r>
      <w:r w:rsidR="00C52F4A" w:rsidRPr="00605EB6">
        <w:t>plusieurs habitants de Mareille</w:t>
      </w:r>
      <w:r w:rsidR="00C474C1">
        <w:t xml:space="preserve">, – </w:t>
      </w:r>
      <w:r w:rsidR="00C52F4A" w:rsidRPr="00605EB6">
        <w:t>on m</w:t>
      </w:r>
      <w:r w:rsidR="00C474C1">
        <w:t>’</w:t>
      </w:r>
      <w:r w:rsidR="00C52F4A" w:rsidRPr="00605EB6">
        <w:t>a dit douze</w:t>
      </w:r>
      <w:r w:rsidR="00C474C1">
        <w:t xml:space="preserve">, – </w:t>
      </w:r>
      <w:r w:rsidR="00C52F4A" w:rsidRPr="00605EB6">
        <w:t>ont pris les armes contre nous et font partie de la bande qui a attaqué le convoi</w:t>
      </w:r>
      <w:r w:rsidR="00C474C1">
        <w:t xml:space="preserve"> ; </w:t>
      </w:r>
      <w:r w:rsidR="00C52F4A" w:rsidRPr="00605EB6">
        <w:t>il me faut ces douze hommes</w:t>
      </w:r>
      <w:r w:rsidR="00C474C1">
        <w:t>.</w:t>
      </w:r>
    </w:p>
    <w:p w14:paraId="60CF38F3" w14:textId="77777777" w:rsidR="00C474C1" w:rsidRDefault="00C52F4A" w:rsidP="00C52F4A">
      <w:r w:rsidRPr="00B67CB0">
        <w:t>Le maire haussa les épaules</w:t>
      </w:r>
      <w:r w:rsidR="00C474C1">
        <w:t>.</w:t>
      </w:r>
    </w:p>
    <w:p w14:paraId="12B2813B" w14:textId="74A719F1" w:rsidR="00C474C1" w:rsidRDefault="0094609C" w:rsidP="00C52F4A">
      <w:r>
        <w:t>— </w:t>
      </w:r>
      <w:r w:rsidR="00C52F4A" w:rsidRPr="00B67CB0">
        <w:t>Ah</w:t>
      </w:r>
      <w:r w:rsidR="00C474C1">
        <w:t xml:space="preserve"> ! </w:t>
      </w:r>
      <w:r w:rsidR="00C52F4A" w:rsidRPr="00B67CB0">
        <w:t>çà</w:t>
      </w:r>
      <w:r w:rsidR="00C474C1">
        <w:t xml:space="preserve">, </w:t>
      </w:r>
      <w:r w:rsidR="00C52F4A" w:rsidRPr="00B67CB0">
        <w:t>fit-il</w:t>
      </w:r>
      <w:r w:rsidR="00C474C1">
        <w:t xml:space="preserve">, </w:t>
      </w:r>
      <w:r w:rsidR="00C52F4A" w:rsidRPr="00B67CB0">
        <w:t>est-ce que vous croyez que je les ais mis sous clef</w:t>
      </w:r>
      <w:r w:rsidR="00C474C1">
        <w:t xml:space="preserve">, </w:t>
      </w:r>
      <w:r w:rsidR="00C52F4A" w:rsidRPr="00B67CB0">
        <w:t>pour n</w:t>
      </w:r>
      <w:r w:rsidR="00C474C1">
        <w:t>’</w:t>
      </w:r>
      <w:r w:rsidR="00C52F4A" w:rsidRPr="00B67CB0">
        <w:t>avoir qu</w:t>
      </w:r>
      <w:r w:rsidR="00C474C1">
        <w:t>’</w:t>
      </w:r>
      <w:r w:rsidR="00C52F4A" w:rsidRPr="00B67CB0">
        <w:t>à vous dire</w:t>
      </w:r>
      <w:r w:rsidR="00C474C1">
        <w:t xml:space="preserve"> : </w:t>
      </w:r>
      <w:r w:rsidR="00C52F4A" w:rsidRPr="00B67CB0">
        <w:t>Prenez-les</w:t>
      </w:r>
      <w:r w:rsidR="00C474C1">
        <w:t xml:space="preserve"> ! </w:t>
      </w:r>
      <w:r w:rsidR="00C52F4A" w:rsidRPr="00B67CB0">
        <w:t>Si vous avez absolument besoin de ces hommes</w:t>
      </w:r>
      <w:r w:rsidR="00C474C1">
        <w:t xml:space="preserve">, </w:t>
      </w:r>
      <w:r w:rsidR="00C52F4A" w:rsidRPr="00B67CB0">
        <w:t>monsieur l</w:t>
      </w:r>
      <w:r w:rsidR="00C474C1">
        <w:t>’</w:t>
      </w:r>
      <w:r w:rsidR="00C52F4A" w:rsidRPr="00B67CB0">
        <w:t>officier prussien</w:t>
      </w:r>
      <w:r w:rsidR="00C474C1">
        <w:t xml:space="preserve">, </w:t>
      </w:r>
      <w:r w:rsidR="00C52F4A" w:rsidRPr="00B67CB0">
        <w:t>allez les chercher</w:t>
      </w:r>
      <w:r w:rsidR="00C474C1">
        <w:t>.</w:t>
      </w:r>
    </w:p>
    <w:p w14:paraId="5A0E70E3" w14:textId="77777777" w:rsidR="00C474C1" w:rsidRDefault="00C52F4A" w:rsidP="00C52F4A">
      <w:r w:rsidRPr="00605EB6">
        <w:t>Le Poméranien devint rouge comme une écrevisse cuite</w:t>
      </w:r>
      <w:r w:rsidR="00C474C1">
        <w:t>.</w:t>
      </w:r>
    </w:p>
    <w:p w14:paraId="5DBD1C25" w14:textId="613C1057" w:rsidR="00C474C1" w:rsidRDefault="0094609C" w:rsidP="00C52F4A">
      <w:r>
        <w:t>— </w:t>
      </w:r>
      <w:r w:rsidR="00C52F4A" w:rsidRPr="00605EB6">
        <w:t>Monsieur le maire</w:t>
      </w:r>
      <w:r w:rsidR="00C474C1">
        <w:t xml:space="preserve">, </w:t>
      </w:r>
      <w:r w:rsidR="00C52F4A" w:rsidRPr="00605EB6">
        <w:t>répliqua-t-il</w:t>
      </w:r>
      <w:r w:rsidR="00C474C1">
        <w:t xml:space="preserve">, </w:t>
      </w:r>
      <w:r w:rsidR="00C52F4A" w:rsidRPr="00605EB6">
        <w:t>si les francs-tireurs de Mareille ne sont pas dans la commune</w:t>
      </w:r>
      <w:r w:rsidR="00C474C1">
        <w:t xml:space="preserve">, </w:t>
      </w:r>
      <w:r w:rsidR="00C52F4A" w:rsidRPr="00605EB6">
        <w:t>ils y ont chacun leur famille</w:t>
      </w:r>
      <w:r w:rsidR="00C474C1">
        <w:t xml:space="preserve"> ; </w:t>
      </w:r>
      <w:r w:rsidR="00C52F4A" w:rsidRPr="00605EB6">
        <w:t>eh bien</w:t>
      </w:r>
      <w:r w:rsidR="00C474C1">
        <w:t xml:space="preserve">, </w:t>
      </w:r>
      <w:r w:rsidR="00C52F4A" w:rsidRPr="00605EB6">
        <w:t>je me contenterai</w:t>
      </w:r>
      <w:r w:rsidR="00C474C1">
        <w:t xml:space="preserve">, </w:t>
      </w:r>
      <w:r w:rsidR="00C52F4A" w:rsidRPr="00605EB6">
        <w:t>jusqu</w:t>
      </w:r>
      <w:r w:rsidR="00C474C1">
        <w:t>’</w:t>
      </w:r>
      <w:r w:rsidR="00C52F4A" w:rsidRPr="00605EB6">
        <w:t>à ce qu</w:t>
      </w:r>
      <w:r w:rsidR="00C474C1">
        <w:t>’</w:t>
      </w:r>
      <w:r w:rsidR="00C52F4A" w:rsidRPr="00605EB6">
        <w:t>ils viennent se livrer eux-mêmes à Épinal</w:t>
      </w:r>
      <w:r w:rsidR="00C474C1">
        <w:t xml:space="preserve">, </w:t>
      </w:r>
      <w:r w:rsidR="00C52F4A" w:rsidRPr="00605EB6">
        <w:t>de prendre en otage une personne de chaque famille</w:t>
      </w:r>
      <w:r w:rsidR="00C474C1">
        <w:t xml:space="preserve">. </w:t>
      </w:r>
      <w:r w:rsidR="00C52F4A" w:rsidRPr="00605EB6">
        <w:t>J</w:t>
      </w:r>
      <w:r w:rsidR="00C474C1">
        <w:t>’</w:t>
      </w:r>
      <w:r w:rsidR="00C52F4A" w:rsidRPr="00605EB6">
        <w:t>ai dit</w:t>
      </w:r>
      <w:r w:rsidR="00C474C1">
        <w:t xml:space="preserve">. </w:t>
      </w:r>
      <w:r w:rsidR="00C52F4A" w:rsidRPr="00605EB6">
        <w:t>Maintenant</w:t>
      </w:r>
      <w:r w:rsidR="00C474C1">
        <w:t xml:space="preserve">, </w:t>
      </w:r>
      <w:r w:rsidR="00C52F4A" w:rsidRPr="00605EB6">
        <w:t>monsieur le maire</w:t>
      </w:r>
      <w:r w:rsidR="00C474C1">
        <w:t xml:space="preserve">, </w:t>
      </w:r>
      <w:r w:rsidR="00C52F4A" w:rsidRPr="00605EB6">
        <w:t>vous allez me livrer mes otages</w:t>
      </w:r>
      <w:r w:rsidR="00C474C1">
        <w:t>.</w:t>
      </w:r>
    </w:p>
    <w:p w14:paraId="4963AC60" w14:textId="77777777" w:rsidR="00C474C1" w:rsidRDefault="00C52F4A" w:rsidP="00C52F4A">
      <w:r w:rsidRPr="00605EB6">
        <w:t>Jacques Vaillant devint affreusement pâle et se mit à trembler d</w:t>
      </w:r>
      <w:r w:rsidR="00C474C1">
        <w:t>’</w:t>
      </w:r>
      <w:r w:rsidRPr="00605EB6">
        <w:t>indignation et de colère</w:t>
      </w:r>
      <w:r w:rsidR="00C474C1">
        <w:t>.</w:t>
      </w:r>
    </w:p>
    <w:p w14:paraId="0A3E3E9E" w14:textId="6D1B77F8" w:rsidR="00C474C1" w:rsidRDefault="0094609C" w:rsidP="00C52F4A">
      <w:r>
        <w:t>— </w:t>
      </w:r>
      <w:r w:rsidR="00C52F4A" w:rsidRPr="00605EB6">
        <w:t>Monsieur l</w:t>
      </w:r>
      <w:r w:rsidR="00C474C1">
        <w:t>’</w:t>
      </w:r>
      <w:r w:rsidR="00C52F4A" w:rsidRPr="00605EB6">
        <w:t>officier</w:t>
      </w:r>
      <w:r w:rsidR="00C474C1">
        <w:t xml:space="preserve">, </w:t>
      </w:r>
      <w:r w:rsidR="00C52F4A" w:rsidRPr="00605EB6">
        <w:t>s</w:t>
      </w:r>
      <w:r w:rsidR="00C474C1">
        <w:t>’</w:t>
      </w:r>
      <w:r w:rsidR="00C52F4A" w:rsidRPr="00605EB6">
        <w:t>écria-t-il d</w:t>
      </w:r>
      <w:r w:rsidR="00C474C1">
        <w:t>’</w:t>
      </w:r>
      <w:r w:rsidR="00C52F4A" w:rsidRPr="00605EB6">
        <w:t>une voix vibrante</w:t>
      </w:r>
      <w:r w:rsidR="00C474C1">
        <w:t xml:space="preserve">, </w:t>
      </w:r>
      <w:r w:rsidR="00C52F4A" w:rsidRPr="00605EB6">
        <w:t>je ne suis qu</w:t>
      </w:r>
      <w:r w:rsidR="00C474C1">
        <w:t>’</w:t>
      </w:r>
      <w:r w:rsidR="00C52F4A" w:rsidRPr="00605EB6">
        <w:t>un pauvre vieillard</w:t>
      </w:r>
      <w:r w:rsidR="00C474C1">
        <w:t xml:space="preserve">, </w:t>
      </w:r>
      <w:r w:rsidR="00C52F4A" w:rsidRPr="00605EB6">
        <w:t>mais c</w:t>
      </w:r>
      <w:r w:rsidR="00C474C1">
        <w:t>’</w:t>
      </w:r>
      <w:r w:rsidR="00C52F4A" w:rsidRPr="00605EB6">
        <w:t>est un cœur français qui bat dans ma poitrine</w:t>
      </w:r>
      <w:r w:rsidR="00C474C1">
        <w:t xml:space="preserve"> ! </w:t>
      </w:r>
      <w:r w:rsidR="00C52F4A" w:rsidRPr="00605EB6">
        <w:t>Je n</w:t>
      </w:r>
      <w:r w:rsidR="00C474C1">
        <w:t>’</w:t>
      </w:r>
      <w:r w:rsidR="00C52F4A" w:rsidRPr="00605EB6">
        <w:t>ai que ceci à vous répondre</w:t>
      </w:r>
      <w:r w:rsidR="00C474C1">
        <w:t xml:space="preserve"> : </w:t>
      </w:r>
      <w:r w:rsidR="00C52F4A" w:rsidRPr="00605EB6">
        <w:t>Vous venez d</w:t>
      </w:r>
      <w:r w:rsidR="00C474C1">
        <w:t>’</w:t>
      </w:r>
      <w:r w:rsidR="00C52F4A" w:rsidRPr="00605EB6">
        <w:t>insulter un vieux soldat de la France</w:t>
      </w:r>
      <w:r w:rsidR="00C474C1">
        <w:t> !</w:t>
      </w:r>
    </w:p>
    <w:p w14:paraId="20CDD414" w14:textId="77777777" w:rsidR="00C474C1" w:rsidRDefault="00C52F4A" w:rsidP="00C52F4A">
      <w:r w:rsidRPr="00605EB6">
        <w:t>Sur ces mots</w:t>
      </w:r>
      <w:r w:rsidR="00C474C1">
        <w:t xml:space="preserve">, </w:t>
      </w:r>
      <w:r w:rsidRPr="00605EB6">
        <w:t>Jacques Vaillant tourna brusquement le dos au Prussien et sortit de la salle de la mairie</w:t>
      </w:r>
      <w:r w:rsidR="00C474C1">
        <w:t>.</w:t>
      </w:r>
    </w:p>
    <w:p w14:paraId="2CBAEB65" w14:textId="77777777" w:rsidR="00C474C1" w:rsidRDefault="00C52F4A" w:rsidP="00C52F4A">
      <w:r w:rsidRPr="00605EB6">
        <w:t>L</w:t>
      </w:r>
      <w:r w:rsidR="00C474C1">
        <w:t>’</w:t>
      </w:r>
      <w:r w:rsidRPr="00605EB6">
        <w:t>officier n</w:t>
      </w:r>
      <w:r w:rsidR="00C474C1">
        <w:t>’</w:t>
      </w:r>
      <w:r w:rsidRPr="00605EB6">
        <w:t>avait qu</w:t>
      </w:r>
      <w:r w:rsidR="00C474C1">
        <w:t>’</w:t>
      </w:r>
      <w:r w:rsidRPr="00605EB6">
        <w:t>un signe à faire pour que le vieillard fût saisi et ramené devant lui</w:t>
      </w:r>
      <w:r w:rsidR="00C474C1">
        <w:t xml:space="preserve">. </w:t>
      </w:r>
      <w:r w:rsidRPr="00605EB6">
        <w:t>Il le laissa aller</w:t>
      </w:r>
      <w:r w:rsidR="00C474C1">
        <w:t xml:space="preserve">. </w:t>
      </w:r>
      <w:r w:rsidRPr="00605EB6">
        <w:t xml:space="preserve">Mais ses yeux </w:t>
      </w:r>
      <w:r w:rsidRPr="00605EB6">
        <w:lastRenderedPageBreak/>
        <w:t>étincelaient de fureur mal contenue</w:t>
      </w:r>
      <w:r w:rsidR="00C474C1">
        <w:t xml:space="preserve">, </w:t>
      </w:r>
      <w:r w:rsidRPr="00605EB6">
        <w:t>et il tordait sa longue moustache avec rage</w:t>
      </w:r>
      <w:r w:rsidR="00C474C1">
        <w:t>.</w:t>
      </w:r>
    </w:p>
    <w:p w14:paraId="0F5CBD6D" w14:textId="77777777" w:rsidR="00C474C1" w:rsidRDefault="00C52F4A" w:rsidP="00C52F4A">
      <w:r w:rsidRPr="00605EB6">
        <w:t>Au bout d</w:t>
      </w:r>
      <w:r w:rsidR="00C474C1">
        <w:t>’</w:t>
      </w:r>
      <w:r w:rsidRPr="00605EB6">
        <w:t>un instant</w:t>
      </w:r>
      <w:r w:rsidR="00C474C1">
        <w:t xml:space="preserve">, </w:t>
      </w:r>
      <w:r w:rsidRPr="00605EB6">
        <w:t>il s</w:t>
      </w:r>
      <w:r w:rsidR="00C474C1">
        <w:t>’</w:t>
      </w:r>
      <w:r w:rsidRPr="00605EB6">
        <w:t>adressa à un de ses subordonnés et lui dit</w:t>
      </w:r>
      <w:r w:rsidR="00C474C1">
        <w:t> :</w:t>
      </w:r>
    </w:p>
    <w:p w14:paraId="4EFD8C8E" w14:textId="26C85F80" w:rsidR="00C474C1" w:rsidRDefault="0094609C" w:rsidP="00C52F4A">
      <w:r>
        <w:t>— </w:t>
      </w:r>
      <w:r w:rsidR="00C52F4A" w:rsidRPr="00605EB6">
        <w:t>Prenez vingt hommes</w:t>
      </w:r>
      <w:r w:rsidR="00C474C1">
        <w:t xml:space="preserve">, </w:t>
      </w:r>
      <w:r w:rsidR="00C52F4A" w:rsidRPr="00605EB6">
        <w:t>choisissez la plus grosse ferme dans le village et mettez-y le feu immédiatement</w:t>
      </w:r>
      <w:r w:rsidR="00C474C1">
        <w:t xml:space="preserve">. </w:t>
      </w:r>
      <w:r w:rsidR="00C52F4A" w:rsidRPr="00605EB6">
        <w:t>Cela d</w:t>
      </w:r>
      <w:r w:rsidR="00C474C1">
        <w:t>’</w:t>
      </w:r>
      <w:r w:rsidR="00C52F4A" w:rsidRPr="00605EB6">
        <w:t>abord</w:t>
      </w:r>
      <w:r w:rsidR="00C474C1">
        <w:t xml:space="preserve">, </w:t>
      </w:r>
      <w:r w:rsidR="00C52F4A" w:rsidRPr="00605EB6">
        <w:t>nous verrons après</w:t>
      </w:r>
      <w:r w:rsidR="00C474C1">
        <w:t xml:space="preserve">. </w:t>
      </w:r>
      <w:r w:rsidR="00C52F4A" w:rsidRPr="00605EB6">
        <w:t>Allez</w:t>
      </w:r>
      <w:r w:rsidR="00C474C1">
        <w:t> !</w:t>
      </w:r>
    </w:p>
    <w:p w14:paraId="32BAFA8B" w14:textId="77777777" w:rsidR="00C474C1" w:rsidRDefault="00C52F4A" w:rsidP="00C52F4A">
      <w:r w:rsidRPr="00605EB6">
        <w:t>L</w:t>
      </w:r>
      <w:r w:rsidR="00C474C1">
        <w:t>’</w:t>
      </w:r>
      <w:r w:rsidRPr="00605EB6">
        <w:t>officier subalterne porta la main à son front et sortit pour exécuter l</w:t>
      </w:r>
      <w:r w:rsidR="00C474C1">
        <w:t>’</w:t>
      </w:r>
      <w:r w:rsidRPr="00605EB6">
        <w:t>ordre de son chef</w:t>
      </w:r>
      <w:r w:rsidR="00C474C1">
        <w:t>.</w:t>
      </w:r>
    </w:p>
    <w:p w14:paraId="5B39B889" w14:textId="77777777" w:rsidR="00C474C1" w:rsidRDefault="00C52F4A" w:rsidP="00C52F4A">
      <w:r w:rsidRPr="00605EB6">
        <w:t>Debout sur une des larges entailles de la Bosse-Grise</w:t>
      </w:r>
      <w:r w:rsidR="00C474C1">
        <w:t xml:space="preserve">, </w:t>
      </w:r>
      <w:r w:rsidRPr="00605EB6">
        <w:t>Jean Loup avait vu arriver les Prussiens</w:t>
      </w:r>
      <w:r w:rsidR="00C474C1">
        <w:t xml:space="preserve">, </w:t>
      </w:r>
      <w:r w:rsidRPr="00605EB6">
        <w:t>et il était resté à la même place</w:t>
      </w:r>
      <w:r w:rsidR="00C474C1">
        <w:t xml:space="preserve">, </w:t>
      </w:r>
      <w:r w:rsidRPr="00605EB6">
        <w:t>rêveur</w:t>
      </w:r>
      <w:r w:rsidR="00C474C1">
        <w:t xml:space="preserve">, </w:t>
      </w:r>
      <w:r w:rsidRPr="00605EB6">
        <w:t>les yeux fixés sur les maisons de Mareille</w:t>
      </w:r>
      <w:r w:rsidR="00C474C1">
        <w:t xml:space="preserve">, </w:t>
      </w:r>
      <w:r w:rsidRPr="00605EB6">
        <w:t>que la nuit n</w:t>
      </w:r>
      <w:r w:rsidR="00C474C1">
        <w:t>’</w:t>
      </w:r>
      <w:r w:rsidRPr="00605EB6">
        <w:t>avait pas tardé à envelopper de son ombre</w:t>
      </w:r>
      <w:r w:rsidR="00C474C1">
        <w:t>.</w:t>
      </w:r>
    </w:p>
    <w:p w14:paraId="6FCE279A" w14:textId="77777777" w:rsidR="00C474C1" w:rsidRDefault="00C52F4A" w:rsidP="00C52F4A">
      <w:r w:rsidRPr="00605EB6">
        <w:t>Jean Loup ignorait absolument ce qu</w:t>
      </w:r>
      <w:r w:rsidR="00C474C1">
        <w:t>’</w:t>
      </w:r>
      <w:r w:rsidRPr="00605EB6">
        <w:t>est cette chose horrible qu</w:t>
      </w:r>
      <w:r w:rsidR="00C474C1">
        <w:t>’</w:t>
      </w:r>
      <w:r w:rsidRPr="00605EB6">
        <w:t>on appelle la guerre</w:t>
      </w:r>
      <w:r w:rsidR="00C474C1">
        <w:t xml:space="preserve"> ; </w:t>
      </w:r>
      <w:r w:rsidRPr="00605EB6">
        <w:t>mais il savait que les Prussiens étaient les ennemis des Français comme les animaux féroces sont les ennemis de l</w:t>
      </w:r>
      <w:r w:rsidR="00C474C1">
        <w:t>’</w:t>
      </w:r>
      <w:r w:rsidRPr="00605EB6">
        <w:t>homme</w:t>
      </w:r>
      <w:r w:rsidR="00C474C1">
        <w:t>.</w:t>
      </w:r>
    </w:p>
    <w:p w14:paraId="62389B51" w14:textId="329B464D" w:rsidR="00C474C1" w:rsidRDefault="00C52F4A" w:rsidP="00C52F4A">
      <w:r w:rsidRPr="00605EB6">
        <w:t>L</w:t>
      </w:r>
      <w:r w:rsidR="00C474C1">
        <w:t>’</w:t>
      </w:r>
      <w:r w:rsidRPr="00605EB6">
        <w:t>avant-veille il avait été témoin de l</w:t>
      </w:r>
      <w:r w:rsidR="00C474C1">
        <w:t>’</w:t>
      </w:r>
      <w:r w:rsidRPr="00605EB6">
        <w:t>attaque du convoi</w:t>
      </w:r>
      <w:r w:rsidR="00C474C1">
        <w:t xml:space="preserve">. </w:t>
      </w:r>
      <w:r w:rsidRPr="00605EB6">
        <w:t>Déjà</w:t>
      </w:r>
      <w:r w:rsidR="00C474C1">
        <w:t xml:space="preserve">, </w:t>
      </w:r>
      <w:r w:rsidRPr="00605EB6">
        <w:t>quelques jours auparavant</w:t>
      </w:r>
      <w:r w:rsidR="00C474C1">
        <w:t xml:space="preserve">, </w:t>
      </w:r>
      <w:bookmarkStart w:id="35" w:name="_Hlk197540937"/>
      <w:r w:rsidRPr="00605EB6">
        <w:t xml:space="preserve">il avait vu un paysan </w:t>
      </w:r>
      <w:bookmarkEnd w:id="35"/>
      <w:r w:rsidRPr="00605EB6">
        <w:t xml:space="preserve">de </w:t>
      </w:r>
      <w:r w:rsidR="00B67CB0" w:rsidRPr="00605EB6">
        <w:t>Blign</w:t>
      </w:r>
      <w:r w:rsidR="00B67CB0">
        <w:t>i</w:t>
      </w:r>
      <w:r w:rsidR="00B67CB0" w:rsidRPr="00605EB6">
        <w:t xml:space="preserve">court </w:t>
      </w:r>
      <w:r w:rsidRPr="00605EB6">
        <w:t>frappé à coups de crosse</w:t>
      </w:r>
      <w:r w:rsidRPr="00605EB6">
        <w:t>s</w:t>
      </w:r>
      <w:r w:rsidRPr="00605EB6">
        <w:t xml:space="preserve"> de fusil</w:t>
      </w:r>
      <w:r w:rsidRPr="00605EB6">
        <w:t>s</w:t>
      </w:r>
      <w:r w:rsidRPr="00605EB6">
        <w:t xml:space="preserve"> par des soldats furieux</w:t>
      </w:r>
      <w:r w:rsidR="00C474C1">
        <w:t xml:space="preserve">, </w:t>
      </w:r>
      <w:r w:rsidRPr="00605EB6">
        <w:t>et laissé sur la place à demi assommé</w:t>
      </w:r>
      <w:r w:rsidR="00C474C1">
        <w:t>.</w:t>
      </w:r>
    </w:p>
    <w:p w14:paraId="3696BE81" w14:textId="77777777" w:rsidR="00C474C1" w:rsidRDefault="00C52F4A" w:rsidP="00C52F4A">
      <w:r w:rsidRPr="00605EB6">
        <w:t>C</w:t>
      </w:r>
      <w:r w:rsidR="00C474C1">
        <w:t>’</w:t>
      </w:r>
      <w:r w:rsidRPr="00605EB6">
        <w:t>était plus qu</w:t>
      </w:r>
      <w:r w:rsidR="00C474C1">
        <w:t>’</w:t>
      </w:r>
      <w:r w:rsidRPr="00605EB6">
        <w:t>il n</w:t>
      </w:r>
      <w:r w:rsidR="00C474C1">
        <w:t>’</w:t>
      </w:r>
      <w:r w:rsidRPr="00605EB6">
        <w:t>en fallait pour que Jean Loup prît en haine les soldats allemands</w:t>
      </w:r>
      <w:r w:rsidR="00C474C1">
        <w:t>.</w:t>
      </w:r>
    </w:p>
    <w:p w14:paraId="25DA88BA" w14:textId="77777777" w:rsidR="00C474C1" w:rsidRDefault="00C52F4A" w:rsidP="00C52F4A">
      <w:r w:rsidRPr="00605EB6">
        <w:t>La nuit</w:t>
      </w:r>
      <w:r w:rsidR="00C474C1">
        <w:t xml:space="preserve">, </w:t>
      </w:r>
      <w:r w:rsidRPr="00605EB6">
        <w:t>comme nous venons de le dire</w:t>
      </w:r>
      <w:r w:rsidR="00C474C1">
        <w:t xml:space="preserve">, </w:t>
      </w:r>
      <w:r w:rsidRPr="00605EB6">
        <w:t>l</w:t>
      </w:r>
      <w:r w:rsidR="00C474C1">
        <w:t>’</w:t>
      </w:r>
      <w:r w:rsidRPr="00605EB6">
        <w:t>avait surpris sur une des plates-formes de la Bosse-Grise</w:t>
      </w:r>
      <w:r w:rsidR="00C474C1">
        <w:t xml:space="preserve">. </w:t>
      </w:r>
      <w:r w:rsidRPr="00605EB6">
        <w:t>Il se disposait à descendre pour rentrer dans sa grotte</w:t>
      </w:r>
      <w:r w:rsidR="00C474C1">
        <w:t xml:space="preserve">, </w:t>
      </w:r>
      <w:r w:rsidRPr="00605EB6">
        <w:t>lorsque d</w:t>
      </w:r>
      <w:r w:rsidR="00C474C1">
        <w:t>’</w:t>
      </w:r>
      <w:r w:rsidRPr="00605EB6">
        <w:t>immenses clameurs vibrèrent dans l</w:t>
      </w:r>
      <w:r w:rsidR="00C474C1">
        <w:t>’</w:t>
      </w:r>
      <w:r w:rsidRPr="00605EB6">
        <w:t>air</w:t>
      </w:r>
      <w:r w:rsidR="00C474C1">
        <w:t xml:space="preserve">, </w:t>
      </w:r>
      <w:r w:rsidRPr="00605EB6">
        <w:t>traversèrent l</w:t>
      </w:r>
      <w:r w:rsidR="00C474C1">
        <w:t>’</w:t>
      </w:r>
      <w:r w:rsidRPr="00605EB6">
        <w:t>espace et arrivèrent jusqu</w:t>
      </w:r>
      <w:r w:rsidR="00C474C1">
        <w:t>’</w:t>
      </w:r>
      <w:r w:rsidRPr="00605EB6">
        <w:t>à lui</w:t>
      </w:r>
      <w:r w:rsidR="00C474C1">
        <w:t>.</w:t>
      </w:r>
    </w:p>
    <w:p w14:paraId="09C53D0E" w14:textId="77777777" w:rsidR="00C474C1" w:rsidRDefault="00C52F4A" w:rsidP="00C52F4A">
      <w:r w:rsidRPr="00605EB6">
        <w:lastRenderedPageBreak/>
        <w:t>Presque aussitôt une grande flamme rouge</w:t>
      </w:r>
      <w:r w:rsidR="00C474C1">
        <w:t xml:space="preserve">, </w:t>
      </w:r>
      <w:r w:rsidRPr="00605EB6">
        <w:t>de laquelle se détachait comme une pluie d</w:t>
      </w:r>
      <w:r w:rsidR="00C474C1">
        <w:t>’</w:t>
      </w:r>
      <w:r w:rsidRPr="00605EB6">
        <w:t>étincelles</w:t>
      </w:r>
      <w:r w:rsidR="00C474C1">
        <w:t xml:space="preserve">, </w:t>
      </w:r>
      <w:r w:rsidRPr="00605EB6">
        <w:t>s</w:t>
      </w:r>
      <w:r w:rsidR="00C474C1">
        <w:t>’</w:t>
      </w:r>
      <w:r w:rsidRPr="00605EB6">
        <w:t>élança vers le ciel au milieu d</w:t>
      </w:r>
      <w:r w:rsidR="00C474C1">
        <w:t>’</w:t>
      </w:r>
      <w:r w:rsidRPr="00605EB6">
        <w:t>un immense tourbillon de fumée</w:t>
      </w:r>
      <w:r w:rsidR="00C474C1">
        <w:t xml:space="preserve">. </w:t>
      </w:r>
      <w:r w:rsidRPr="00605EB6">
        <w:t>La flamme était si vive que le village tout entier se trouva subitement éclairé et que la clarté vint frapper le rocher</w:t>
      </w:r>
      <w:r w:rsidR="00C474C1">
        <w:t xml:space="preserve">, </w:t>
      </w:r>
      <w:r w:rsidRPr="00605EB6">
        <w:t>comme en plein jour les rayons du soleil</w:t>
      </w:r>
      <w:r w:rsidR="00C474C1">
        <w:t>.</w:t>
      </w:r>
    </w:p>
    <w:p w14:paraId="6F76BE0F" w14:textId="77777777" w:rsidR="00C474C1" w:rsidRDefault="00C52F4A" w:rsidP="00C52F4A">
      <w:r w:rsidRPr="00605EB6">
        <w:t>Jean Loup comprit qu</w:t>
      </w:r>
      <w:r w:rsidR="00C474C1">
        <w:t>’</w:t>
      </w:r>
      <w:r w:rsidRPr="00605EB6">
        <w:t>une maison était en feu</w:t>
      </w:r>
      <w:r w:rsidR="00C474C1">
        <w:t xml:space="preserve">. </w:t>
      </w:r>
      <w:r w:rsidRPr="00605EB6">
        <w:t>Une fois déjà</w:t>
      </w:r>
      <w:r w:rsidR="00C474C1">
        <w:t xml:space="preserve">, </w:t>
      </w:r>
      <w:r w:rsidRPr="00605EB6">
        <w:t>mais de loin</w:t>
      </w:r>
      <w:r w:rsidR="00C474C1">
        <w:t xml:space="preserve">, </w:t>
      </w:r>
      <w:r w:rsidRPr="00605EB6">
        <w:t>il avait eu sous les yeux le spectacle d</w:t>
      </w:r>
      <w:r w:rsidR="00C474C1">
        <w:t>’</w:t>
      </w:r>
      <w:r w:rsidRPr="00605EB6">
        <w:t>un incendie</w:t>
      </w:r>
      <w:r w:rsidR="00C474C1">
        <w:t xml:space="preserve">. </w:t>
      </w:r>
      <w:r w:rsidRPr="00605EB6">
        <w:t>L</w:t>
      </w:r>
      <w:r w:rsidR="00C474C1">
        <w:t>’</w:t>
      </w:r>
      <w:r w:rsidRPr="00605EB6">
        <w:t>occasion se présentait de voir de près</w:t>
      </w:r>
      <w:r w:rsidR="00C474C1">
        <w:t xml:space="preserve">, </w:t>
      </w:r>
      <w:r w:rsidRPr="00605EB6">
        <w:t>il ne voulut pas la laisser échapper</w:t>
      </w:r>
      <w:r w:rsidR="00C474C1">
        <w:t>.</w:t>
      </w:r>
    </w:p>
    <w:p w14:paraId="211E055A" w14:textId="77777777" w:rsidR="00C474C1" w:rsidRDefault="00C52F4A" w:rsidP="00C52F4A">
      <w:r w:rsidRPr="00605EB6">
        <w:t>Il descendit rapidement et d</w:t>
      </w:r>
      <w:r w:rsidR="00C474C1">
        <w:t>’</w:t>
      </w:r>
      <w:r w:rsidRPr="00605EB6">
        <w:t>autant plus facilement que la flamme l</w:t>
      </w:r>
      <w:r w:rsidR="00C474C1">
        <w:t>’</w:t>
      </w:r>
      <w:r w:rsidRPr="00605EB6">
        <w:t>éclairait</w:t>
      </w:r>
      <w:r w:rsidR="00C474C1">
        <w:t xml:space="preserve">, </w:t>
      </w:r>
      <w:r w:rsidRPr="00605EB6">
        <w:t>et partit comme une flèche</w:t>
      </w:r>
      <w:r w:rsidR="00C474C1">
        <w:t xml:space="preserve">. </w:t>
      </w:r>
      <w:r w:rsidRPr="00605EB6">
        <w:t>Il arriva sur le lieu du sinistre en passant à travers les jardins</w:t>
      </w:r>
      <w:r w:rsidR="00C474C1">
        <w:t xml:space="preserve"> ; </w:t>
      </w:r>
      <w:r w:rsidRPr="00605EB6">
        <w:t>craignant d</w:t>
      </w:r>
      <w:r w:rsidR="00C474C1">
        <w:t>’</w:t>
      </w:r>
      <w:r w:rsidRPr="00605EB6">
        <w:t>être aperçu</w:t>
      </w:r>
      <w:r w:rsidR="00C474C1">
        <w:t xml:space="preserve">, </w:t>
      </w:r>
      <w:r w:rsidRPr="00605EB6">
        <w:t>il se glissa dans une espèce de cabane</w:t>
      </w:r>
      <w:r w:rsidR="00C474C1">
        <w:t xml:space="preserve">, </w:t>
      </w:r>
      <w:r w:rsidRPr="00605EB6">
        <w:t>construite avec des fagots</w:t>
      </w:r>
      <w:r w:rsidR="00C474C1">
        <w:t xml:space="preserve">, </w:t>
      </w:r>
      <w:r w:rsidRPr="00605EB6">
        <w:t>dans laquelle on avait suspendu des touffes de haricots pour qu</w:t>
      </w:r>
      <w:r w:rsidR="00C474C1">
        <w:t>’</w:t>
      </w:r>
      <w:r w:rsidRPr="00605EB6">
        <w:t>elles achevassent de sécher à l</w:t>
      </w:r>
      <w:r w:rsidR="00C474C1">
        <w:t>’</w:t>
      </w:r>
      <w:r w:rsidRPr="00605EB6">
        <w:t>abri de la pluie</w:t>
      </w:r>
      <w:r w:rsidR="00C474C1">
        <w:t>.</w:t>
      </w:r>
    </w:p>
    <w:p w14:paraId="3E1ECDF5" w14:textId="77777777" w:rsidR="00C474C1" w:rsidRDefault="00C52F4A" w:rsidP="00C52F4A">
      <w:r w:rsidRPr="00605EB6">
        <w:t>De là</w:t>
      </w:r>
      <w:r w:rsidR="00C474C1">
        <w:t xml:space="preserve">, </w:t>
      </w:r>
      <w:r w:rsidRPr="00605EB6">
        <w:t>à trente pas seulement de la maison qui brûlait</w:t>
      </w:r>
      <w:r w:rsidR="00C474C1">
        <w:t xml:space="preserve">, </w:t>
      </w:r>
      <w:r w:rsidRPr="00605EB6">
        <w:t>il pouvait admirablement voir l</w:t>
      </w:r>
      <w:r w:rsidR="00C474C1">
        <w:t>’</w:t>
      </w:r>
      <w:r w:rsidRPr="00605EB6">
        <w:t>incendie et ne rien perdre de la scène étrange qui se passait dans la rue</w:t>
      </w:r>
      <w:r w:rsidR="00C474C1">
        <w:t>.</w:t>
      </w:r>
    </w:p>
    <w:p w14:paraId="4B0B7830" w14:textId="77777777" w:rsidR="00C474C1" w:rsidRDefault="00C52F4A" w:rsidP="00C52F4A">
      <w:r w:rsidRPr="00605EB6">
        <w:t>Les soldats prussiens formaient un large cercle autour de la maison et tenaient à distance les habitants qui essayaient d</w:t>
      </w:r>
      <w:r w:rsidR="00C474C1">
        <w:t>’</w:t>
      </w:r>
      <w:r w:rsidRPr="00605EB6">
        <w:t>approcher</w:t>
      </w:r>
      <w:r w:rsidR="00C474C1">
        <w:t xml:space="preserve">. </w:t>
      </w:r>
      <w:r w:rsidRPr="00605EB6">
        <w:t>Aux larmes des uns</w:t>
      </w:r>
      <w:r w:rsidR="00C474C1">
        <w:t xml:space="preserve">, </w:t>
      </w:r>
      <w:r w:rsidRPr="00605EB6">
        <w:t>aux cris d</w:t>
      </w:r>
      <w:r w:rsidR="00C474C1">
        <w:t>’</w:t>
      </w:r>
      <w:r w:rsidRPr="00605EB6">
        <w:t>épouvante</w:t>
      </w:r>
      <w:r w:rsidR="00C474C1">
        <w:t xml:space="preserve">, </w:t>
      </w:r>
      <w:r w:rsidRPr="00605EB6">
        <w:t>de désespoir et aux exclamations furieuses des autres</w:t>
      </w:r>
      <w:r w:rsidR="00C474C1">
        <w:t xml:space="preserve">, </w:t>
      </w:r>
      <w:r w:rsidRPr="00605EB6">
        <w:t>les soldats répondaient par de bruyants éclats de rire</w:t>
      </w:r>
      <w:r w:rsidR="00C474C1">
        <w:t>.</w:t>
      </w:r>
    </w:p>
    <w:p w14:paraId="572D45DE" w14:textId="77777777" w:rsidR="00C474C1" w:rsidRDefault="00C52F4A" w:rsidP="00C52F4A">
      <w:r w:rsidRPr="00605EB6">
        <w:t>Un homme et une femme</w:t>
      </w:r>
      <w:r w:rsidR="00C474C1">
        <w:t xml:space="preserve">, – </w:t>
      </w:r>
      <w:r w:rsidRPr="00605EB6">
        <w:t>c</w:t>
      </w:r>
      <w:r w:rsidR="00C474C1">
        <w:t>’</w:t>
      </w:r>
      <w:r w:rsidRPr="00605EB6">
        <w:t>étaient le fermier et la fermière</w:t>
      </w:r>
      <w:r w:rsidR="00C474C1">
        <w:t xml:space="preserve">, – </w:t>
      </w:r>
      <w:r w:rsidRPr="00605EB6">
        <w:t>suppliaient les soldats de leur permettre de sauver au moins leur bétail</w:t>
      </w:r>
      <w:r w:rsidR="00C474C1">
        <w:t xml:space="preserve">. </w:t>
      </w:r>
      <w:r w:rsidRPr="00605EB6">
        <w:t>Larmes</w:t>
      </w:r>
      <w:r w:rsidR="00C474C1">
        <w:t xml:space="preserve">, </w:t>
      </w:r>
      <w:r w:rsidRPr="00605EB6">
        <w:t>gémissements</w:t>
      </w:r>
      <w:r w:rsidR="00C474C1">
        <w:t xml:space="preserve">, </w:t>
      </w:r>
      <w:r w:rsidRPr="00605EB6">
        <w:t>prières</w:t>
      </w:r>
      <w:r w:rsidR="00C474C1">
        <w:t xml:space="preserve">, </w:t>
      </w:r>
      <w:r w:rsidRPr="00605EB6">
        <w:t>tout fut inutile</w:t>
      </w:r>
      <w:r w:rsidR="00C474C1">
        <w:t xml:space="preserve">. </w:t>
      </w:r>
      <w:r w:rsidRPr="00605EB6">
        <w:t>Ils furent repoussés loin de leur demeure</w:t>
      </w:r>
      <w:r w:rsidR="00C474C1">
        <w:t xml:space="preserve">, </w:t>
      </w:r>
      <w:r w:rsidRPr="00605EB6">
        <w:t>dont le toit allait bientôt s</w:t>
      </w:r>
      <w:r w:rsidR="00C474C1">
        <w:t>’</w:t>
      </w:r>
      <w:r w:rsidRPr="00605EB6">
        <w:t>effondrer</w:t>
      </w:r>
      <w:r w:rsidR="00C474C1">
        <w:t>.</w:t>
      </w:r>
    </w:p>
    <w:p w14:paraId="2FBEDE54" w14:textId="77777777" w:rsidR="00C474C1" w:rsidRDefault="00C52F4A" w:rsidP="00C52F4A">
      <w:r w:rsidRPr="00605EB6">
        <w:lastRenderedPageBreak/>
        <w:t>On entendait dans les écuries un vacarme infernal</w:t>
      </w:r>
      <w:r w:rsidR="00C474C1">
        <w:t xml:space="preserve">. </w:t>
      </w:r>
      <w:r w:rsidRPr="00605EB6">
        <w:t>C</w:t>
      </w:r>
      <w:r w:rsidR="00C474C1">
        <w:t>’</w:t>
      </w:r>
      <w:r w:rsidRPr="00605EB6">
        <w:t>étaient les hennissements des chevaux</w:t>
      </w:r>
      <w:r w:rsidR="00C474C1">
        <w:t xml:space="preserve">, </w:t>
      </w:r>
      <w:r w:rsidRPr="00605EB6">
        <w:t>les beuglements des bêtes à cornes</w:t>
      </w:r>
      <w:r w:rsidR="00C474C1">
        <w:t xml:space="preserve">, </w:t>
      </w:r>
      <w:r w:rsidRPr="00605EB6">
        <w:t>les bêlements des brebis</w:t>
      </w:r>
      <w:r w:rsidR="00C474C1">
        <w:t xml:space="preserve">, </w:t>
      </w:r>
      <w:r w:rsidRPr="00605EB6">
        <w:t>le bruit sourd de pieds enragés battant le sol ou frappant des planches dans des ruades folles</w:t>
      </w:r>
      <w:r w:rsidR="00C474C1">
        <w:t xml:space="preserve">. </w:t>
      </w:r>
      <w:r w:rsidRPr="00605EB6">
        <w:t>Les pauvres bêtes affolées</w:t>
      </w:r>
      <w:r w:rsidR="00C474C1">
        <w:t xml:space="preserve">, </w:t>
      </w:r>
      <w:r w:rsidRPr="00605EB6">
        <w:t>à demi asphyxiées par la fumée</w:t>
      </w:r>
      <w:r w:rsidR="00C474C1">
        <w:t xml:space="preserve">, </w:t>
      </w:r>
      <w:r w:rsidRPr="00605EB6">
        <w:t>bondissaient</w:t>
      </w:r>
      <w:r w:rsidR="00C474C1">
        <w:t xml:space="preserve">, </w:t>
      </w:r>
      <w:r w:rsidRPr="00605EB6">
        <w:t>se tordaient</w:t>
      </w:r>
      <w:r w:rsidR="00C474C1">
        <w:t xml:space="preserve">, </w:t>
      </w:r>
      <w:r w:rsidRPr="00605EB6">
        <w:t>s</w:t>
      </w:r>
      <w:r w:rsidR="00C474C1">
        <w:t>’</w:t>
      </w:r>
      <w:r w:rsidRPr="00605EB6">
        <w:t>étranglaient</w:t>
      </w:r>
      <w:r w:rsidR="00C474C1">
        <w:t xml:space="preserve">, </w:t>
      </w:r>
      <w:r w:rsidRPr="00605EB6">
        <w:t>faisaient des efforts désespérés pour rompre leurs liens</w:t>
      </w:r>
      <w:r w:rsidR="00C474C1">
        <w:t>.</w:t>
      </w:r>
    </w:p>
    <w:p w14:paraId="427575D6" w14:textId="77777777" w:rsidR="00C474C1" w:rsidRDefault="00C52F4A" w:rsidP="00C52F4A">
      <w:r w:rsidRPr="00605EB6">
        <w:t>Mais le chef avait dit</w:t>
      </w:r>
      <w:r w:rsidR="00C474C1">
        <w:t> :</w:t>
      </w:r>
    </w:p>
    <w:p w14:paraId="53723E83" w14:textId="79037E8B" w:rsidR="00C474C1" w:rsidRDefault="0094609C" w:rsidP="00C52F4A">
      <w:r>
        <w:t>— </w:t>
      </w:r>
      <w:r w:rsidR="00C52F4A" w:rsidRPr="00605EB6">
        <w:t>Que tout brûle</w:t>
      </w:r>
      <w:r w:rsidR="00C474C1">
        <w:t> !</w:t>
      </w:r>
    </w:p>
    <w:p w14:paraId="65B3357F" w14:textId="77777777" w:rsidR="00C474C1" w:rsidRDefault="00C52F4A" w:rsidP="00C52F4A">
      <w:r w:rsidRPr="00605EB6">
        <w:t>Et tout brûlait</w:t>
      </w:r>
      <w:r w:rsidR="00C474C1">
        <w:t xml:space="preserve">. </w:t>
      </w:r>
      <w:r w:rsidRPr="00605EB6">
        <w:t>Les animaux étaient condamnés à être grillés au milieu de l</w:t>
      </w:r>
      <w:r w:rsidR="00C474C1">
        <w:t>’</w:t>
      </w:r>
      <w:r w:rsidRPr="00605EB6">
        <w:t>immense brasier</w:t>
      </w:r>
      <w:r w:rsidR="00C474C1">
        <w:t>.</w:t>
      </w:r>
    </w:p>
    <w:p w14:paraId="6413E1B7" w14:textId="77777777" w:rsidR="00C474C1" w:rsidRDefault="00C52F4A" w:rsidP="00C52F4A">
      <w:r w:rsidRPr="00605EB6">
        <w:t>Dans l</w:t>
      </w:r>
      <w:r w:rsidR="00C474C1">
        <w:t>’</w:t>
      </w:r>
      <w:r w:rsidRPr="00605EB6">
        <w:t>espace libre de la rue</w:t>
      </w:r>
      <w:r w:rsidR="00C474C1">
        <w:t xml:space="preserve">, </w:t>
      </w:r>
      <w:r w:rsidRPr="00605EB6">
        <w:t>trois officiers se promenaient tranquillement</w:t>
      </w:r>
      <w:r w:rsidR="00C474C1">
        <w:t xml:space="preserve">, </w:t>
      </w:r>
      <w:r w:rsidRPr="00605EB6">
        <w:t>en fumant leur cigare</w:t>
      </w:r>
      <w:r w:rsidR="00C474C1">
        <w:t xml:space="preserve">. </w:t>
      </w:r>
      <w:r w:rsidRPr="00605EB6">
        <w:t>L</w:t>
      </w:r>
      <w:r w:rsidR="00C474C1">
        <w:t>’</w:t>
      </w:r>
      <w:r w:rsidRPr="00605EB6">
        <w:t>un d</w:t>
      </w:r>
      <w:r w:rsidR="00C474C1">
        <w:t>’</w:t>
      </w:r>
      <w:r w:rsidRPr="00605EB6">
        <w:t>eux était le commandant</w:t>
      </w:r>
      <w:r w:rsidR="00C474C1">
        <w:t>.</w:t>
      </w:r>
    </w:p>
    <w:p w14:paraId="14D11BB4" w14:textId="77777777" w:rsidR="00C474C1" w:rsidRDefault="00C52F4A" w:rsidP="00C52F4A">
      <w:r w:rsidRPr="00605EB6">
        <w:t>Tout à coup</w:t>
      </w:r>
      <w:r w:rsidR="00C474C1">
        <w:t xml:space="preserve">, </w:t>
      </w:r>
      <w:r w:rsidRPr="00605EB6">
        <w:t>un homme franchit la haie formée par les soldats et marcha rapidement vers les trois officiers</w:t>
      </w:r>
      <w:r w:rsidR="00C474C1">
        <w:t>.</w:t>
      </w:r>
    </w:p>
    <w:p w14:paraId="3AB57FE4" w14:textId="77777777" w:rsidR="00C474C1" w:rsidRDefault="00C52F4A" w:rsidP="00C52F4A">
      <w:r w:rsidRPr="00605EB6">
        <w:t>Jean Loup reconnut Jacques Vaillant</w:t>
      </w:r>
      <w:r w:rsidR="00C474C1">
        <w:t>.</w:t>
      </w:r>
    </w:p>
    <w:p w14:paraId="4B143F74" w14:textId="77777777" w:rsidR="00C474C1" w:rsidRDefault="00C52F4A" w:rsidP="00C52F4A">
      <w:r w:rsidRPr="00605EB6">
        <w:t>Le vieillard s</w:t>
      </w:r>
      <w:r w:rsidR="00C474C1">
        <w:t>’</w:t>
      </w:r>
      <w:r w:rsidRPr="00605EB6">
        <w:t>adressa au commandant</w:t>
      </w:r>
      <w:r w:rsidR="00C474C1">
        <w:t>. :</w:t>
      </w:r>
    </w:p>
    <w:p w14:paraId="5710A399" w14:textId="1301758F" w:rsidR="00C474C1" w:rsidRDefault="0094609C" w:rsidP="00C52F4A">
      <w:r>
        <w:t>— </w:t>
      </w:r>
      <w:r w:rsidR="00C52F4A" w:rsidRPr="00605EB6">
        <w:t>Monsieur</w:t>
      </w:r>
      <w:r w:rsidR="00C474C1">
        <w:t xml:space="preserve">, </w:t>
      </w:r>
      <w:r w:rsidR="00C52F4A" w:rsidRPr="00605EB6">
        <w:t>lui dit-il d</w:t>
      </w:r>
      <w:r w:rsidR="00C474C1">
        <w:t>’</w:t>
      </w:r>
      <w:r w:rsidR="00C52F4A" w:rsidRPr="00605EB6">
        <w:t>une voix éclatante</w:t>
      </w:r>
      <w:r w:rsidR="00C474C1">
        <w:t xml:space="preserve">, </w:t>
      </w:r>
      <w:r w:rsidR="00C52F4A" w:rsidRPr="00605EB6">
        <w:t>et ne pouvant contenir sa colère</w:t>
      </w:r>
      <w:r w:rsidR="00C474C1">
        <w:t xml:space="preserve">, </w:t>
      </w:r>
      <w:r w:rsidR="00C52F4A" w:rsidRPr="00605EB6">
        <w:t>ce que vous avez fait est infâme</w:t>
      </w:r>
      <w:r w:rsidR="00C474C1">
        <w:t> !</w:t>
      </w:r>
    </w:p>
    <w:p w14:paraId="09663764" w14:textId="506AF2BA" w:rsidR="00C474C1" w:rsidRDefault="0094609C" w:rsidP="00C52F4A">
      <w:r>
        <w:t>— </w:t>
      </w:r>
      <w:r w:rsidR="00C52F4A" w:rsidRPr="00605EB6">
        <w:t>J</w:t>
      </w:r>
      <w:r w:rsidR="00C474C1">
        <w:t>’</w:t>
      </w:r>
      <w:r w:rsidR="00C52F4A" w:rsidRPr="00605EB6">
        <w:t>offre un feu de joie à mes soldats</w:t>
      </w:r>
      <w:r w:rsidR="00C474C1">
        <w:t xml:space="preserve">, </w:t>
      </w:r>
      <w:r w:rsidR="00C52F4A" w:rsidRPr="00605EB6">
        <w:t>répondit cyniquement l</w:t>
      </w:r>
      <w:r w:rsidR="00C474C1">
        <w:t>’</w:t>
      </w:r>
      <w:r w:rsidR="00C52F4A" w:rsidRPr="00605EB6">
        <w:t>officier</w:t>
      </w:r>
      <w:r w:rsidR="00C474C1">
        <w:t>.</w:t>
      </w:r>
    </w:p>
    <w:p w14:paraId="71A02C0A" w14:textId="2DD1445B" w:rsidR="00C474C1" w:rsidRDefault="0094609C" w:rsidP="00C52F4A">
      <w:r>
        <w:t>— </w:t>
      </w:r>
      <w:r w:rsidR="00C52F4A" w:rsidRPr="00605EB6">
        <w:t>Prussien</w:t>
      </w:r>
      <w:r w:rsidR="00C474C1">
        <w:t xml:space="preserve">, </w:t>
      </w:r>
      <w:r w:rsidR="00C52F4A" w:rsidRPr="00605EB6">
        <w:t>riposta Jacques Vaillant avec plus de violence encore</w:t>
      </w:r>
      <w:r w:rsidR="00C474C1">
        <w:t xml:space="preserve">, </w:t>
      </w:r>
      <w:r w:rsidR="00C52F4A" w:rsidRPr="00605EB6">
        <w:t>votre conduite n</w:t>
      </w:r>
      <w:r w:rsidR="00C474C1">
        <w:t>’</w:t>
      </w:r>
      <w:r w:rsidR="00C52F4A" w:rsidRPr="00605EB6">
        <w:t>est pas celle d</w:t>
      </w:r>
      <w:r w:rsidR="00C474C1">
        <w:t>’</w:t>
      </w:r>
      <w:r w:rsidR="00C52F4A" w:rsidRPr="00605EB6">
        <w:t>un homme</w:t>
      </w:r>
      <w:r w:rsidR="00C474C1">
        <w:t xml:space="preserve"> ; </w:t>
      </w:r>
      <w:r w:rsidR="00C52F4A" w:rsidRPr="00605EB6">
        <w:t>ce que vous avez fait</w:t>
      </w:r>
      <w:r w:rsidR="00C474C1">
        <w:t xml:space="preserve">, </w:t>
      </w:r>
      <w:r w:rsidR="00B8628D">
        <w:t>c</w:t>
      </w:r>
      <w:r w:rsidR="00C474C1">
        <w:t>’</w:t>
      </w:r>
      <w:r w:rsidR="00C52F4A" w:rsidRPr="00605EB6">
        <w:t>est l</w:t>
      </w:r>
      <w:r w:rsidR="00C474C1">
        <w:t>’</w:t>
      </w:r>
      <w:r w:rsidR="00C52F4A" w:rsidRPr="00605EB6">
        <w:t>action d</w:t>
      </w:r>
      <w:r w:rsidR="00C474C1">
        <w:t>’</w:t>
      </w:r>
      <w:r w:rsidR="00C52F4A" w:rsidRPr="00605EB6">
        <w:t>un lâche</w:t>
      </w:r>
      <w:r w:rsidR="00C474C1">
        <w:t> !</w:t>
      </w:r>
    </w:p>
    <w:p w14:paraId="5F562BD6" w14:textId="77777777" w:rsidR="00C474C1" w:rsidRDefault="00C52F4A" w:rsidP="00C52F4A">
      <w:r w:rsidRPr="00605EB6">
        <w:t>L</w:t>
      </w:r>
      <w:r w:rsidR="00C474C1">
        <w:t>’</w:t>
      </w:r>
      <w:r w:rsidRPr="00605EB6">
        <w:t>officier leva la main et frappa le vieillard au visage</w:t>
      </w:r>
      <w:r w:rsidR="00C474C1">
        <w:t>.</w:t>
      </w:r>
    </w:p>
    <w:p w14:paraId="3407D8EE" w14:textId="77777777" w:rsidR="00C474C1" w:rsidRDefault="00C52F4A" w:rsidP="00C52F4A">
      <w:r w:rsidRPr="00605EB6">
        <w:lastRenderedPageBreak/>
        <w:t>Oh</w:t>
      </w:r>
      <w:r w:rsidR="00C474C1">
        <w:t xml:space="preserve"> ! </w:t>
      </w:r>
      <w:r w:rsidRPr="00605EB6">
        <w:t>oui</w:t>
      </w:r>
      <w:r w:rsidR="00C474C1">
        <w:t xml:space="preserve">, </w:t>
      </w:r>
      <w:r w:rsidRPr="00605EB6">
        <w:t>Jacques Vaillant ne s</w:t>
      </w:r>
      <w:r w:rsidR="00C474C1">
        <w:t>’</w:t>
      </w:r>
      <w:r w:rsidRPr="00605EB6">
        <w:t>était pas trompé</w:t>
      </w:r>
      <w:r w:rsidR="00C474C1">
        <w:t xml:space="preserve"> ; </w:t>
      </w:r>
      <w:r w:rsidRPr="00605EB6">
        <w:t>c</w:t>
      </w:r>
      <w:r w:rsidR="00C474C1">
        <w:t>’</w:t>
      </w:r>
      <w:r w:rsidRPr="00605EB6">
        <w:t>était bien un lâche</w:t>
      </w:r>
      <w:r w:rsidR="00C474C1">
        <w:t> !</w:t>
      </w:r>
    </w:p>
    <w:p w14:paraId="79D75FD3" w14:textId="77777777" w:rsidR="00C474C1" w:rsidRDefault="00C52F4A" w:rsidP="00C52F4A">
      <w:r w:rsidRPr="00605EB6">
        <w:t>Tout étourdi</w:t>
      </w:r>
      <w:r w:rsidR="00C474C1">
        <w:t xml:space="preserve">, </w:t>
      </w:r>
      <w:r w:rsidRPr="00605EB6">
        <w:t>le vieillard fit quelques pas en arrière en chancelant</w:t>
      </w:r>
      <w:r w:rsidR="00C474C1">
        <w:t xml:space="preserve"> ; </w:t>
      </w:r>
      <w:r w:rsidRPr="00605EB6">
        <w:t>puis il se redressa</w:t>
      </w:r>
      <w:r w:rsidR="00C474C1">
        <w:t xml:space="preserve">, </w:t>
      </w:r>
      <w:r w:rsidRPr="00605EB6">
        <w:t>prêt à s</w:t>
      </w:r>
      <w:r w:rsidR="00C474C1">
        <w:t>’</w:t>
      </w:r>
      <w:r w:rsidRPr="00605EB6">
        <w:t>élancer sur son brutal agresseur</w:t>
      </w:r>
      <w:r w:rsidR="00C474C1">
        <w:t xml:space="preserve">. </w:t>
      </w:r>
      <w:r w:rsidRPr="00605EB6">
        <w:t>Il n</w:t>
      </w:r>
      <w:r w:rsidR="00C474C1">
        <w:t>’</w:t>
      </w:r>
      <w:r w:rsidRPr="00605EB6">
        <w:t>en eut pas le temps</w:t>
      </w:r>
      <w:r w:rsidR="00C474C1">
        <w:t>.</w:t>
      </w:r>
    </w:p>
    <w:p w14:paraId="2683BB57" w14:textId="5E881BE3" w:rsidR="00C474C1" w:rsidRDefault="00C52F4A" w:rsidP="00C52F4A">
      <w:r w:rsidRPr="00605EB6">
        <w:t>Jean Loup avait vu</w:t>
      </w:r>
      <w:r w:rsidR="00C474C1">
        <w:t xml:space="preserve">. </w:t>
      </w:r>
      <w:r w:rsidRPr="00605EB6">
        <w:t>Il poussa une sorte de rugissement</w:t>
      </w:r>
      <w:r w:rsidR="00C474C1">
        <w:t xml:space="preserve">, </w:t>
      </w:r>
      <w:r w:rsidRPr="00605EB6">
        <w:t>bondit hors de la cabane</w:t>
      </w:r>
      <w:r w:rsidR="00C474C1">
        <w:t xml:space="preserve">, </w:t>
      </w:r>
      <w:r w:rsidRPr="00605EB6">
        <w:t xml:space="preserve">sauta </w:t>
      </w:r>
      <w:r w:rsidR="004E3245" w:rsidRPr="00605EB6">
        <w:t>par</w:t>
      </w:r>
      <w:r w:rsidR="004E3245">
        <w:t>-</w:t>
      </w:r>
      <w:r w:rsidRPr="00605EB6">
        <w:t>dessus une palissade</w:t>
      </w:r>
      <w:r w:rsidR="00C474C1">
        <w:t xml:space="preserve">, </w:t>
      </w:r>
      <w:r w:rsidRPr="00605EB6">
        <w:t>culbuta un soldat qui se trouva sur son passage</w:t>
      </w:r>
      <w:r w:rsidR="00C474C1">
        <w:t xml:space="preserve">, </w:t>
      </w:r>
      <w:r w:rsidRPr="00605EB6">
        <w:t>fondit sur l</w:t>
      </w:r>
      <w:r w:rsidR="00C474C1">
        <w:t>’</w:t>
      </w:r>
      <w:r w:rsidRPr="00605EB6">
        <w:t>officier et</w:t>
      </w:r>
      <w:r w:rsidR="00C474C1">
        <w:t xml:space="preserve">, </w:t>
      </w:r>
      <w:r w:rsidRPr="00605EB6">
        <w:t>d</w:t>
      </w:r>
      <w:r w:rsidR="00C474C1">
        <w:t>’</w:t>
      </w:r>
      <w:r w:rsidRPr="00605EB6">
        <w:t>un seul coup de poing</w:t>
      </w:r>
      <w:r w:rsidR="00C474C1">
        <w:t xml:space="preserve">, </w:t>
      </w:r>
      <w:r w:rsidRPr="00605EB6">
        <w:t>qu</w:t>
      </w:r>
      <w:r w:rsidR="00C474C1">
        <w:t>’</w:t>
      </w:r>
      <w:r w:rsidRPr="00605EB6">
        <w:t>il lui porta en pleine figure</w:t>
      </w:r>
      <w:r w:rsidR="00C474C1">
        <w:t xml:space="preserve">, </w:t>
      </w:r>
      <w:r w:rsidRPr="00605EB6">
        <w:t>il le coucha à terre tout de son long</w:t>
      </w:r>
      <w:r w:rsidR="00C474C1">
        <w:t xml:space="preserve">, </w:t>
      </w:r>
      <w:r w:rsidRPr="00605EB6">
        <w:t>sur le dos</w:t>
      </w:r>
      <w:r w:rsidR="00C474C1">
        <w:t>.</w:t>
      </w:r>
    </w:p>
    <w:p w14:paraId="49E30891" w14:textId="16DE178C" w:rsidR="00C474C1" w:rsidRDefault="0094609C" w:rsidP="00C52F4A">
      <w:r>
        <w:t>— </w:t>
      </w:r>
      <w:r w:rsidR="00C52F4A" w:rsidRPr="00605EB6">
        <w:t>Jean Loup</w:t>
      </w:r>
      <w:r w:rsidR="00C474C1">
        <w:t xml:space="preserve"> ! </w:t>
      </w:r>
      <w:r w:rsidR="00C52F4A" w:rsidRPr="00605EB6">
        <w:t>c</w:t>
      </w:r>
      <w:r w:rsidR="00C474C1">
        <w:t>’</w:t>
      </w:r>
      <w:r w:rsidR="00C52F4A" w:rsidRPr="00605EB6">
        <w:t>est Jean Loup</w:t>
      </w:r>
      <w:r w:rsidR="00C474C1">
        <w:t xml:space="preserve"> ! </w:t>
      </w:r>
      <w:r w:rsidR="00C52F4A" w:rsidRPr="00605EB6">
        <w:t>s</w:t>
      </w:r>
      <w:r w:rsidR="00C474C1">
        <w:t>’</w:t>
      </w:r>
      <w:r w:rsidR="00C52F4A" w:rsidRPr="00605EB6">
        <w:t>écrièrent cinquante voix dans la foule</w:t>
      </w:r>
      <w:r w:rsidR="00C474C1">
        <w:t>.</w:t>
      </w:r>
    </w:p>
    <w:p w14:paraId="313C00D7" w14:textId="77777777" w:rsidR="00C474C1" w:rsidRDefault="00C52F4A" w:rsidP="00C52F4A">
      <w:r w:rsidRPr="00605EB6">
        <w:t>Un murmure de colère avait suivi le soufflet</w:t>
      </w:r>
      <w:r w:rsidR="00C474C1">
        <w:t xml:space="preserve"> ; </w:t>
      </w:r>
      <w:r w:rsidRPr="00605EB6">
        <w:t>un murmure de satisfaction et d</w:t>
      </w:r>
      <w:r w:rsidR="00C474C1">
        <w:t>’</w:t>
      </w:r>
      <w:r w:rsidRPr="00605EB6">
        <w:t>approbation suivit le coup de poing</w:t>
      </w:r>
      <w:r w:rsidR="00C474C1">
        <w:t>.</w:t>
      </w:r>
    </w:p>
    <w:p w14:paraId="1F4661AF" w14:textId="77777777" w:rsidR="00C474C1" w:rsidRDefault="00C52F4A" w:rsidP="00C52F4A">
      <w:r w:rsidRPr="00605EB6">
        <w:t>Les paysans n</w:t>
      </w:r>
      <w:r w:rsidR="00C474C1">
        <w:t>’</w:t>
      </w:r>
      <w:r w:rsidRPr="00605EB6">
        <w:t>avaient plus l</w:t>
      </w:r>
      <w:r w:rsidR="00C474C1">
        <w:t>’</w:t>
      </w:r>
      <w:r w:rsidRPr="00605EB6">
        <w:t>air de se souvenir que Jean Loup était accusé d</w:t>
      </w:r>
      <w:r w:rsidR="00C474C1">
        <w:t>’</w:t>
      </w:r>
      <w:r w:rsidRPr="00605EB6">
        <w:t>un crime odieux</w:t>
      </w:r>
      <w:r w:rsidR="00C474C1">
        <w:t xml:space="preserve"> ; </w:t>
      </w:r>
      <w:r w:rsidRPr="00605EB6">
        <w:t>ils ne voyaient que le fait du moment</w:t>
      </w:r>
      <w:r w:rsidR="00C474C1">
        <w:t xml:space="preserve"> : </w:t>
      </w:r>
      <w:r w:rsidRPr="00605EB6">
        <w:t>le maire de Mareille</w:t>
      </w:r>
      <w:r w:rsidR="00C474C1">
        <w:t xml:space="preserve">, </w:t>
      </w:r>
      <w:r w:rsidRPr="00605EB6">
        <w:t>le vieillard vengé</w:t>
      </w:r>
      <w:r w:rsidR="00C474C1">
        <w:t>.</w:t>
      </w:r>
    </w:p>
    <w:p w14:paraId="239BD6C0" w14:textId="77777777" w:rsidR="00C474C1" w:rsidRDefault="00C52F4A" w:rsidP="00C52F4A">
      <w:r w:rsidRPr="00605EB6">
        <w:t>Jean Loup était arrivé comme un boulet de canon et avait frappé comme la foudre</w:t>
      </w:r>
      <w:r w:rsidR="00C474C1">
        <w:t>.</w:t>
      </w:r>
    </w:p>
    <w:p w14:paraId="4D671E63" w14:textId="77777777" w:rsidR="00C474C1" w:rsidRDefault="00C52F4A" w:rsidP="00C52F4A">
      <w:r w:rsidRPr="00605EB6">
        <w:t>Avant que les deux officiers aient eu le temps de revenir de leur surprise</w:t>
      </w:r>
      <w:r w:rsidR="00C474C1">
        <w:t xml:space="preserve">, </w:t>
      </w:r>
      <w:r w:rsidRPr="00605EB6">
        <w:t>Jean Loup avait disparu à travers les jardins</w:t>
      </w:r>
      <w:r w:rsidR="00C474C1">
        <w:t xml:space="preserve">, </w:t>
      </w:r>
      <w:r w:rsidRPr="00605EB6">
        <w:t>après avoir fait une seconde fois une trouée dans le cercle des soldats</w:t>
      </w:r>
      <w:r w:rsidR="00C474C1">
        <w:t>.</w:t>
      </w:r>
    </w:p>
    <w:p w14:paraId="5C560EB8" w14:textId="77777777" w:rsidR="00C474C1" w:rsidRDefault="00C52F4A" w:rsidP="00C52F4A">
      <w:r w:rsidRPr="00605EB6">
        <w:t>Les deux officiers aidèrent leur chef à se relever</w:t>
      </w:r>
      <w:r w:rsidR="00C474C1">
        <w:t xml:space="preserve"> ; </w:t>
      </w:r>
      <w:r w:rsidRPr="00605EB6">
        <w:t>il était complètement étourdi</w:t>
      </w:r>
      <w:r w:rsidR="00C474C1">
        <w:t xml:space="preserve">, </w:t>
      </w:r>
      <w:r w:rsidRPr="00605EB6">
        <w:t>aveuglé</w:t>
      </w:r>
      <w:r w:rsidR="00C474C1">
        <w:t xml:space="preserve">, </w:t>
      </w:r>
      <w:r w:rsidRPr="00605EB6">
        <w:t>et couvert de sang</w:t>
      </w:r>
      <w:r w:rsidR="00C474C1">
        <w:t xml:space="preserve">. </w:t>
      </w:r>
      <w:r w:rsidRPr="00605EB6">
        <w:t>Il avait le nez écrasé et quatre dents cassées</w:t>
      </w:r>
      <w:r w:rsidR="00C474C1">
        <w:t>.</w:t>
      </w:r>
    </w:p>
    <w:p w14:paraId="734C5F2A" w14:textId="77777777" w:rsidR="00C474C1" w:rsidRDefault="00C52F4A" w:rsidP="00C52F4A">
      <w:r w:rsidRPr="00605EB6">
        <w:t>Une heure après</w:t>
      </w:r>
      <w:r w:rsidR="00C474C1">
        <w:t xml:space="preserve">, </w:t>
      </w:r>
      <w:r w:rsidRPr="00605EB6">
        <w:t>les Prussiens s</w:t>
      </w:r>
      <w:r w:rsidR="00C474C1">
        <w:t>’</w:t>
      </w:r>
      <w:r w:rsidRPr="00605EB6">
        <w:t>éloignaient de Mareille</w:t>
      </w:r>
      <w:r w:rsidR="00C474C1">
        <w:t xml:space="preserve">. </w:t>
      </w:r>
      <w:r w:rsidRPr="00605EB6">
        <w:t>Ils emmenaient un prisonnier</w:t>
      </w:r>
      <w:r w:rsidR="00C474C1">
        <w:t xml:space="preserve"> : </w:t>
      </w:r>
      <w:r w:rsidRPr="00605EB6">
        <w:t>Jacques Vaillant</w:t>
      </w:r>
      <w:r w:rsidR="00C474C1">
        <w:t>.</w:t>
      </w:r>
    </w:p>
    <w:p w14:paraId="18061A7F" w14:textId="77777777" w:rsidR="00C474C1" w:rsidRDefault="00C52F4A" w:rsidP="00C52F4A">
      <w:r w:rsidRPr="00605EB6">
        <w:lastRenderedPageBreak/>
        <w:t>Après son exploit</w:t>
      </w:r>
      <w:r w:rsidR="00C474C1">
        <w:t xml:space="preserve">, </w:t>
      </w:r>
      <w:r w:rsidRPr="00605EB6">
        <w:t>Jean Loup était rentré dans sa grotte</w:t>
      </w:r>
      <w:r w:rsidR="00C474C1">
        <w:t xml:space="preserve">, </w:t>
      </w:r>
      <w:r w:rsidRPr="00605EB6">
        <w:t>s</w:t>
      </w:r>
      <w:r w:rsidR="00C474C1">
        <w:t>’</w:t>
      </w:r>
      <w:r w:rsidRPr="00605EB6">
        <w:t>était jeté sur son lit de feuilles sèches et n</w:t>
      </w:r>
      <w:r w:rsidR="00C474C1">
        <w:t>’</w:t>
      </w:r>
      <w:r w:rsidRPr="00605EB6">
        <w:t>avait pas tardé à s</w:t>
      </w:r>
      <w:r w:rsidR="00C474C1">
        <w:t>’</w:t>
      </w:r>
      <w:r w:rsidRPr="00605EB6">
        <w:t>endormir</w:t>
      </w:r>
      <w:r w:rsidR="00C474C1">
        <w:t xml:space="preserve">. </w:t>
      </w:r>
      <w:r w:rsidRPr="00605EB6">
        <w:t>Son sommeil fut très agité</w:t>
      </w:r>
      <w:r w:rsidR="00C474C1">
        <w:t xml:space="preserve">, </w:t>
      </w:r>
      <w:r w:rsidRPr="00605EB6">
        <w:t>toute la nuit il eut le cauchemar</w:t>
      </w:r>
      <w:r w:rsidR="00C474C1">
        <w:t>.</w:t>
      </w:r>
    </w:p>
    <w:p w14:paraId="71AB77B6" w14:textId="77777777" w:rsidR="00C474C1" w:rsidRDefault="00C52F4A" w:rsidP="00C52F4A">
      <w:r w:rsidRPr="00605EB6">
        <w:t>Il ne voyait que des maisons en feu et des casques pointus</w:t>
      </w:r>
      <w:r w:rsidR="00C474C1">
        <w:t xml:space="preserve"> ; </w:t>
      </w:r>
      <w:r w:rsidRPr="00605EB6">
        <w:t>il n</w:t>
      </w:r>
      <w:r w:rsidR="00C474C1">
        <w:t>’</w:t>
      </w:r>
      <w:r w:rsidRPr="00605EB6">
        <w:t>entendait que des hurlements</w:t>
      </w:r>
      <w:r w:rsidR="00C474C1">
        <w:t xml:space="preserve">, </w:t>
      </w:r>
      <w:r w:rsidRPr="00605EB6">
        <w:t>des éclats de rire de démons</w:t>
      </w:r>
      <w:r w:rsidR="00C474C1">
        <w:t xml:space="preserve">, </w:t>
      </w:r>
      <w:r w:rsidRPr="00605EB6">
        <w:t>les explosions de la poudre</w:t>
      </w:r>
      <w:r w:rsidR="00C474C1">
        <w:t xml:space="preserve">, </w:t>
      </w:r>
      <w:r w:rsidRPr="00605EB6">
        <w:t>un cliquetis d</w:t>
      </w:r>
      <w:r w:rsidR="00C474C1">
        <w:t>’</w:t>
      </w:r>
      <w:r w:rsidRPr="00605EB6">
        <w:t>armes dans le choc d</w:t>
      </w:r>
      <w:r w:rsidR="00C474C1">
        <w:t>’</w:t>
      </w:r>
      <w:r w:rsidRPr="00605EB6">
        <w:t>une bataille</w:t>
      </w:r>
      <w:r w:rsidR="00C474C1">
        <w:t xml:space="preserve">. </w:t>
      </w:r>
      <w:r w:rsidRPr="00605EB6">
        <w:t>Au milieu de la mêlée</w:t>
      </w:r>
      <w:r w:rsidR="00C474C1">
        <w:t xml:space="preserve">, </w:t>
      </w:r>
      <w:r w:rsidRPr="00605EB6">
        <w:t>il vit un homme</w:t>
      </w:r>
      <w:r w:rsidR="00C474C1">
        <w:t xml:space="preserve">, </w:t>
      </w:r>
      <w:r w:rsidRPr="00605EB6">
        <w:t>coiffé d</w:t>
      </w:r>
      <w:r w:rsidR="00C474C1">
        <w:t>’</w:t>
      </w:r>
      <w:r w:rsidRPr="00605EB6">
        <w:t>un casque doré</w:t>
      </w:r>
      <w:r w:rsidR="00C474C1">
        <w:t xml:space="preserve">, </w:t>
      </w:r>
      <w:r w:rsidRPr="00605EB6">
        <w:t>qui frappait à coups redoublés une femme</w:t>
      </w:r>
      <w:r w:rsidR="00C474C1">
        <w:t xml:space="preserve">, </w:t>
      </w:r>
      <w:r w:rsidRPr="00605EB6">
        <w:t>une jeune fille</w:t>
      </w:r>
      <w:r w:rsidR="00C474C1">
        <w:t xml:space="preserve">. </w:t>
      </w:r>
      <w:r w:rsidRPr="00605EB6">
        <w:t>Il reconnut l</w:t>
      </w:r>
      <w:r w:rsidR="00C474C1">
        <w:t>’</w:t>
      </w:r>
      <w:r w:rsidRPr="00605EB6">
        <w:t>homme</w:t>
      </w:r>
      <w:r w:rsidR="00C474C1">
        <w:t xml:space="preserve"> : </w:t>
      </w:r>
      <w:r w:rsidRPr="00605EB6">
        <w:t>c</w:t>
      </w:r>
      <w:r w:rsidR="00C474C1">
        <w:t>’</w:t>
      </w:r>
      <w:r w:rsidRPr="00605EB6">
        <w:t>était le chef à qui il avait fait sentir la force de son bras</w:t>
      </w:r>
      <w:r w:rsidR="00C474C1">
        <w:t xml:space="preserve"> ; </w:t>
      </w:r>
      <w:r w:rsidRPr="00605EB6">
        <w:t>il reconnut la jeune fille</w:t>
      </w:r>
      <w:r w:rsidR="00C474C1">
        <w:t xml:space="preserve"> : </w:t>
      </w:r>
      <w:r w:rsidRPr="00605EB6">
        <w:t>c</w:t>
      </w:r>
      <w:r w:rsidR="00C474C1">
        <w:t>’</w:t>
      </w:r>
      <w:r w:rsidRPr="00605EB6">
        <w:t>était Henriette de Simaise</w:t>
      </w:r>
      <w:r w:rsidR="00C474C1">
        <w:t>.</w:t>
      </w:r>
    </w:p>
    <w:p w14:paraId="0F21C093" w14:textId="77777777" w:rsidR="00C474C1" w:rsidRDefault="00C52F4A" w:rsidP="00C52F4A">
      <w:r w:rsidRPr="00605EB6">
        <w:t>Il se réveilla en poussant un grand cri</w:t>
      </w:r>
      <w:r w:rsidR="00C474C1">
        <w:t xml:space="preserve">. </w:t>
      </w:r>
      <w:r w:rsidRPr="00605EB6">
        <w:t>Il était tout en nage</w:t>
      </w:r>
      <w:r w:rsidR="00C474C1">
        <w:t xml:space="preserve">. </w:t>
      </w:r>
      <w:r w:rsidRPr="00605EB6">
        <w:t>La sueur qui perlait sur son front était glacée</w:t>
      </w:r>
      <w:r w:rsidR="00C474C1">
        <w:t xml:space="preserve">. </w:t>
      </w:r>
      <w:r w:rsidRPr="00605EB6">
        <w:t>Son cœur battait à se rompre et il sentait sur sa poitrine comme un poids qui l</w:t>
      </w:r>
      <w:r w:rsidR="00C474C1">
        <w:t>’</w:t>
      </w:r>
      <w:r w:rsidRPr="00605EB6">
        <w:t>empêchait de respirer</w:t>
      </w:r>
      <w:r w:rsidR="00C474C1">
        <w:t xml:space="preserve">. </w:t>
      </w:r>
      <w:r w:rsidRPr="00605EB6">
        <w:t>Il lui fallut près d</w:t>
      </w:r>
      <w:r w:rsidR="00C474C1">
        <w:t>’</w:t>
      </w:r>
      <w:r w:rsidRPr="00605EB6">
        <w:t>une demi-heure pour se remettre</w:t>
      </w:r>
      <w:r w:rsidR="00C474C1">
        <w:t>.</w:t>
      </w:r>
    </w:p>
    <w:p w14:paraId="2DC9D754" w14:textId="77777777" w:rsidR="00C474C1" w:rsidRDefault="00C52F4A" w:rsidP="00C52F4A">
      <w:r w:rsidRPr="00605EB6">
        <w:t>Un filet de lumière tomba dans la grotte et lui annonça la naissance du jour</w:t>
      </w:r>
      <w:r w:rsidR="00C474C1">
        <w:t>.</w:t>
      </w:r>
    </w:p>
    <w:p w14:paraId="1A46D292" w14:textId="77777777" w:rsidR="00C474C1" w:rsidRDefault="00C52F4A" w:rsidP="00C52F4A">
      <w:r w:rsidRPr="00605EB6">
        <w:t>Il se dressa debout</w:t>
      </w:r>
      <w:r w:rsidR="00C474C1">
        <w:t xml:space="preserve">, </w:t>
      </w:r>
      <w:r w:rsidRPr="00605EB6">
        <w:t>s</w:t>
      </w:r>
      <w:r w:rsidR="00C474C1">
        <w:t>’</w:t>
      </w:r>
      <w:r w:rsidRPr="00605EB6">
        <w:t>étira les bras</w:t>
      </w:r>
      <w:r w:rsidR="00C474C1">
        <w:t xml:space="preserve">, </w:t>
      </w:r>
      <w:r w:rsidRPr="00605EB6">
        <w:t>marcha dans les ténèbres vers un coin de sa demeure et ses mains cherchèrent à tâtons</w:t>
      </w:r>
      <w:r w:rsidR="00C474C1">
        <w:t xml:space="preserve">. </w:t>
      </w:r>
      <w:r w:rsidRPr="00605EB6">
        <w:t>Après le rêve</w:t>
      </w:r>
      <w:r w:rsidR="00C474C1">
        <w:t xml:space="preserve">, </w:t>
      </w:r>
      <w:r w:rsidRPr="00605EB6">
        <w:t>il avait fait ses réflexions et une idée lui était venue</w:t>
      </w:r>
      <w:r w:rsidR="00C474C1">
        <w:t xml:space="preserve">. </w:t>
      </w:r>
      <w:r w:rsidRPr="00605EB6">
        <w:t>Ses mains rencontrèrent le fusil et il eut son grognement habituel</w:t>
      </w:r>
      <w:r w:rsidR="00C474C1">
        <w:t xml:space="preserve">, </w:t>
      </w:r>
      <w:r w:rsidRPr="00605EB6">
        <w:t>lequel</w:t>
      </w:r>
      <w:r w:rsidR="00C474C1">
        <w:t xml:space="preserve">, </w:t>
      </w:r>
      <w:r w:rsidRPr="00605EB6">
        <w:t>chez lui</w:t>
      </w:r>
      <w:r w:rsidR="00C474C1">
        <w:t xml:space="preserve">, </w:t>
      </w:r>
      <w:r w:rsidRPr="00605EB6">
        <w:t>était aussi bien la manifestation de la colère que de la joie</w:t>
      </w:r>
      <w:r w:rsidR="00C474C1">
        <w:t>.</w:t>
      </w:r>
    </w:p>
    <w:p w14:paraId="316CDE34" w14:textId="5FAC83D7" w:rsidR="00C474C1" w:rsidRDefault="00C52F4A" w:rsidP="00C52F4A">
      <w:r w:rsidRPr="00605EB6">
        <w:t>Il ne s</w:t>
      </w:r>
      <w:r w:rsidR="00C474C1">
        <w:t>’</w:t>
      </w:r>
      <w:r w:rsidRPr="00605EB6">
        <w:t>était jamais servi de son fusil pour faire la chasse aux oiseaux ou à tel ou tel autre gibier de la forêt</w:t>
      </w:r>
      <w:r w:rsidR="00C474C1">
        <w:t xml:space="preserve">. </w:t>
      </w:r>
      <w:r w:rsidRPr="00605EB6">
        <w:t>Pourtant</w:t>
      </w:r>
      <w:r w:rsidR="00C474C1">
        <w:t xml:space="preserve">, </w:t>
      </w:r>
      <w:r w:rsidRPr="00605EB6">
        <w:t>il savait tirer</w:t>
      </w:r>
      <w:r w:rsidR="00C474C1">
        <w:t xml:space="preserve">. </w:t>
      </w:r>
      <w:r w:rsidRPr="00605EB6">
        <w:t>Jacques Grandin lui avait appris le maniement de cette arme</w:t>
      </w:r>
      <w:r w:rsidR="00C474C1">
        <w:t xml:space="preserve"> : </w:t>
      </w:r>
      <w:r w:rsidRPr="00605EB6">
        <w:t>à charger</w:t>
      </w:r>
      <w:r w:rsidR="00C474C1">
        <w:t xml:space="preserve">, </w:t>
      </w:r>
      <w:r w:rsidRPr="00605EB6">
        <w:t>à épauler</w:t>
      </w:r>
      <w:r w:rsidR="00C474C1">
        <w:t xml:space="preserve">, </w:t>
      </w:r>
      <w:r w:rsidRPr="00605EB6">
        <w:t>à mettre en joue</w:t>
      </w:r>
      <w:r w:rsidR="00C474C1">
        <w:t xml:space="preserve">, </w:t>
      </w:r>
      <w:r w:rsidRPr="00605EB6">
        <w:t>à faire feu</w:t>
      </w:r>
      <w:r w:rsidR="00C474C1">
        <w:t>.</w:t>
      </w:r>
    </w:p>
    <w:p w14:paraId="51442668" w14:textId="77777777" w:rsidR="00C474C1" w:rsidRDefault="00C52F4A" w:rsidP="00C52F4A">
      <w:r w:rsidRPr="00605EB6">
        <w:lastRenderedPageBreak/>
        <w:t>Le fusil</w:t>
      </w:r>
      <w:r w:rsidR="00C474C1">
        <w:t xml:space="preserve">, </w:t>
      </w:r>
      <w:r w:rsidRPr="00605EB6">
        <w:t>depuis si longtemps au repos</w:t>
      </w:r>
      <w:r w:rsidR="00C474C1">
        <w:t xml:space="preserve">, </w:t>
      </w:r>
      <w:r w:rsidRPr="00605EB6">
        <w:t>allait enfin jouer un rôle</w:t>
      </w:r>
      <w:r w:rsidR="00C474C1">
        <w:t xml:space="preserve">. </w:t>
      </w:r>
      <w:r w:rsidRPr="00605EB6">
        <w:t>Jean Loup avait résolu de faire la chasse aux Prussiens</w:t>
      </w:r>
      <w:r w:rsidR="00C474C1">
        <w:t>.</w:t>
      </w:r>
    </w:p>
    <w:p w14:paraId="7DC8B20F" w14:textId="38954350" w:rsidR="00C52F4A" w:rsidRPr="00605EB6" w:rsidRDefault="00C52F4A" w:rsidP="00C474C1">
      <w:pPr>
        <w:pStyle w:val="Titre2"/>
      </w:pPr>
      <w:bookmarkStart w:id="36" w:name="_Toc197617881"/>
      <w:r w:rsidRPr="00605EB6">
        <w:lastRenderedPageBreak/>
        <w:t>XXII</w:t>
      </w:r>
      <w:r w:rsidRPr="00605EB6">
        <w:br/>
      </w:r>
      <w:r w:rsidRPr="00605EB6">
        <w:br/>
        <w:t>LE PARTISAN</w:t>
      </w:r>
      <w:bookmarkEnd w:id="36"/>
    </w:p>
    <w:p w14:paraId="2ED86A0C" w14:textId="77777777" w:rsidR="00C474C1" w:rsidRDefault="00C52F4A" w:rsidP="00C52F4A">
      <w:r w:rsidRPr="00605EB6">
        <w:t>Bien qu</w:t>
      </w:r>
      <w:r w:rsidR="00C474C1">
        <w:t>’</w:t>
      </w:r>
      <w:r w:rsidRPr="00605EB6">
        <w:t>il eût alors plus de vingt ans</w:t>
      </w:r>
      <w:r w:rsidR="00C474C1">
        <w:t xml:space="preserve">, </w:t>
      </w:r>
      <w:r w:rsidRPr="00605EB6">
        <w:t>notre sauvage</w:t>
      </w:r>
      <w:r w:rsidR="00C474C1">
        <w:t xml:space="preserve">, </w:t>
      </w:r>
      <w:r w:rsidRPr="00605EB6">
        <w:t>sans famille</w:t>
      </w:r>
      <w:r w:rsidR="00C474C1">
        <w:t xml:space="preserve">, </w:t>
      </w:r>
      <w:r w:rsidRPr="00605EB6">
        <w:t>sans nom</w:t>
      </w:r>
      <w:r w:rsidR="00C474C1">
        <w:t xml:space="preserve">, </w:t>
      </w:r>
      <w:r w:rsidRPr="00605EB6">
        <w:t>sans état civil</w:t>
      </w:r>
      <w:r w:rsidR="00C474C1">
        <w:t xml:space="preserve">, </w:t>
      </w:r>
      <w:r w:rsidRPr="00605EB6">
        <w:t>n</w:t>
      </w:r>
      <w:r w:rsidR="00C474C1">
        <w:t>’</w:t>
      </w:r>
      <w:r w:rsidRPr="00605EB6">
        <w:t>avait pu être appelé au tirage au sort</w:t>
      </w:r>
      <w:r w:rsidR="00C474C1">
        <w:t xml:space="preserve"> ; </w:t>
      </w:r>
      <w:r w:rsidRPr="00605EB6">
        <w:t>mais il allait</w:t>
      </w:r>
      <w:r w:rsidR="00C474C1">
        <w:t xml:space="preserve">, </w:t>
      </w:r>
      <w:r w:rsidRPr="00605EB6">
        <w:t>de plein gré</w:t>
      </w:r>
      <w:r w:rsidR="00C474C1">
        <w:t xml:space="preserve">, </w:t>
      </w:r>
      <w:r w:rsidRPr="00605EB6">
        <w:t>satisfaire en quelque sorte à la loi du recrutement</w:t>
      </w:r>
      <w:r w:rsidR="00C474C1">
        <w:t>.</w:t>
      </w:r>
    </w:p>
    <w:p w14:paraId="3CA19785" w14:textId="77777777" w:rsidR="00C474C1" w:rsidRDefault="00C52F4A" w:rsidP="00C52F4A">
      <w:r w:rsidRPr="00605EB6">
        <w:t>Jean Loup se faisait franc-tireur</w:t>
      </w:r>
      <w:r w:rsidR="00C474C1">
        <w:t xml:space="preserve"> ; </w:t>
      </w:r>
      <w:r w:rsidRPr="00605EB6">
        <w:t>il allait payer la dette que tout homme valide doit à la patrie</w:t>
      </w:r>
      <w:r w:rsidR="00C474C1">
        <w:t>.</w:t>
      </w:r>
    </w:p>
    <w:p w14:paraId="62EF33BF" w14:textId="77777777" w:rsidR="00C474C1" w:rsidRDefault="00C52F4A" w:rsidP="00C52F4A">
      <w:r w:rsidRPr="00605EB6">
        <w:t>Il passa une partie de la matinée à nettoyer</w:t>
      </w:r>
      <w:r w:rsidR="00C474C1">
        <w:t xml:space="preserve">, </w:t>
      </w:r>
      <w:r w:rsidRPr="00605EB6">
        <w:t>aussi bien qu</w:t>
      </w:r>
      <w:r w:rsidR="00C474C1">
        <w:t>’</w:t>
      </w:r>
      <w:r w:rsidRPr="00605EB6">
        <w:t>il le put</w:t>
      </w:r>
      <w:r w:rsidR="00C474C1">
        <w:t xml:space="preserve">, </w:t>
      </w:r>
      <w:r w:rsidRPr="00605EB6">
        <w:t>la batterie du fusil et à enlever les nombreuses taches de rouille qui commençaient à ronger le canon d</w:t>
      </w:r>
      <w:r w:rsidR="00C474C1">
        <w:t>’</w:t>
      </w:r>
      <w:r w:rsidRPr="00605EB6">
        <w:t>acier</w:t>
      </w:r>
      <w:r w:rsidR="00C474C1">
        <w:t>.</w:t>
      </w:r>
    </w:p>
    <w:p w14:paraId="76EB47B6" w14:textId="77777777" w:rsidR="00C474C1" w:rsidRDefault="00C52F4A" w:rsidP="00C52F4A">
      <w:r w:rsidRPr="00605EB6">
        <w:t>Quand il jugea l</w:t>
      </w:r>
      <w:r w:rsidR="00C474C1">
        <w:t>’</w:t>
      </w:r>
      <w:r w:rsidRPr="00605EB6">
        <w:t>arme dans un état satisfaisant</w:t>
      </w:r>
      <w:r w:rsidR="00C474C1">
        <w:t xml:space="preserve">, </w:t>
      </w:r>
      <w:r w:rsidRPr="00605EB6">
        <w:t>c</w:t>
      </w:r>
      <w:r w:rsidR="00C474C1">
        <w:t>’</w:t>
      </w:r>
      <w:r w:rsidRPr="00605EB6">
        <w:t>est-à-dire suffisamment propre</w:t>
      </w:r>
      <w:r w:rsidR="00C474C1">
        <w:t xml:space="preserve">, </w:t>
      </w:r>
      <w:r w:rsidRPr="00605EB6">
        <w:t>il rentra dans la grotte</w:t>
      </w:r>
      <w:r w:rsidR="00C474C1">
        <w:t xml:space="preserve">, </w:t>
      </w:r>
      <w:r w:rsidRPr="00605EB6">
        <w:t>enfonça sa main dans une fente et la retira tenant entre ses doigts la pièce d</w:t>
      </w:r>
      <w:r w:rsidR="00C474C1">
        <w:t>’</w:t>
      </w:r>
      <w:r w:rsidRPr="00605EB6">
        <w:t>or que le cocher Landry avait</w:t>
      </w:r>
      <w:r w:rsidR="00C474C1">
        <w:t xml:space="preserve">, </w:t>
      </w:r>
      <w:r w:rsidRPr="00605EB6">
        <w:t>à son insu</w:t>
      </w:r>
      <w:r w:rsidR="00C474C1">
        <w:t xml:space="preserve">, </w:t>
      </w:r>
      <w:r w:rsidRPr="00605EB6">
        <w:t>glissée dans sa poche</w:t>
      </w:r>
      <w:r w:rsidR="00C474C1">
        <w:t>.</w:t>
      </w:r>
    </w:p>
    <w:p w14:paraId="7B9B0742" w14:textId="77777777" w:rsidR="00C474C1" w:rsidRDefault="00C52F4A" w:rsidP="00C52F4A">
      <w:r w:rsidRPr="00605EB6">
        <w:t>Cela fait</w:t>
      </w:r>
      <w:r w:rsidR="00C474C1">
        <w:t xml:space="preserve">, </w:t>
      </w:r>
      <w:r w:rsidRPr="00605EB6">
        <w:t>il sortit</w:t>
      </w:r>
      <w:r w:rsidR="00C474C1">
        <w:t xml:space="preserve">, </w:t>
      </w:r>
      <w:r w:rsidRPr="00605EB6">
        <w:t>prit le fusil</w:t>
      </w:r>
      <w:r w:rsidR="00C474C1">
        <w:t xml:space="preserve">, </w:t>
      </w:r>
      <w:r w:rsidRPr="00605EB6">
        <w:t>qu</w:t>
      </w:r>
      <w:r w:rsidR="00C474C1">
        <w:t>’</w:t>
      </w:r>
      <w:r w:rsidRPr="00605EB6">
        <w:t>il avait laissé sur une roche</w:t>
      </w:r>
      <w:r w:rsidR="00C474C1">
        <w:t xml:space="preserve">, </w:t>
      </w:r>
      <w:r w:rsidRPr="00605EB6">
        <w:t>le mit sur son épaule et s</w:t>
      </w:r>
      <w:r w:rsidR="00C474C1">
        <w:t>’</w:t>
      </w:r>
      <w:r w:rsidRPr="00605EB6">
        <w:t>éloigna rapidement</w:t>
      </w:r>
      <w:r w:rsidR="00C474C1">
        <w:t>.</w:t>
      </w:r>
    </w:p>
    <w:p w14:paraId="11093615" w14:textId="26A2BA32" w:rsidR="00C474C1" w:rsidRDefault="00C52F4A" w:rsidP="00C52F4A">
      <w:r w:rsidRPr="00605EB6">
        <w:t xml:space="preserve">Bientôt il se trouva sur le chemin qui traverse cette partie de la forêt et conduit directement à </w:t>
      </w:r>
      <w:r w:rsidR="004C5EF9" w:rsidRPr="00605EB6">
        <w:t>Blign</w:t>
      </w:r>
      <w:r w:rsidR="004C5EF9">
        <w:t>i</w:t>
      </w:r>
      <w:r w:rsidR="004C5EF9" w:rsidRPr="00605EB6">
        <w:t>court</w:t>
      </w:r>
      <w:r w:rsidR="00C474C1">
        <w:t>.</w:t>
      </w:r>
    </w:p>
    <w:p w14:paraId="3FD1C79D" w14:textId="77777777" w:rsidR="00C474C1" w:rsidRDefault="00C52F4A" w:rsidP="00C52F4A">
      <w:r w:rsidRPr="00605EB6">
        <w:t>Après une bonne heure de marche</w:t>
      </w:r>
      <w:r w:rsidR="00C474C1">
        <w:t xml:space="preserve">, </w:t>
      </w:r>
      <w:r w:rsidRPr="00605EB6">
        <w:t>il arriva au village</w:t>
      </w:r>
      <w:r w:rsidR="00C474C1">
        <w:t>.</w:t>
      </w:r>
    </w:p>
    <w:p w14:paraId="4FB8FF67" w14:textId="4BCDC4C3" w:rsidR="00C474C1" w:rsidRDefault="00C52F4A" w:rsidP="00C52F4A">
      <w:r w:rsidRPr="00605EB6">
        <w:t xml:space="preserve">On savait déjà à </w:t>
      </w:r>
      <w:r w:rsidR="004C5EF9" w:rsidRPr="00605EB6">
        <w:t>Blign</w:t>
      </w:r>
      <w:r w:rsidR="004C5EF9">
        <w:t>i</w:t>
      </w:r>
      <w:r w:rsidR="004C5EF9" w:rsidRPr="00605EB6">
        <w:t xml:space="preserve">court </w:t>
      </w:r>
      <w:r w:rsidRPr="00605EB6">
        <w:t>que</w:t>
      </w:r>
      <w:r w:rsidR="00C474C1">
        <w:t xml:space="preserve">, </w:t>
      </w:r>
      <w:r w:rsidRPr="00605EB6">
        <w:t>la veille</w:t>
      </w:r>
      <w:r w:rsidR="00C474C1">
        <w:t xml:space="preserve">, </w:t>
      </w:r>
      <w:r w:rsidRPr="00605EB6">
        <w:t>il avait presque assommé un officier prussien</w:t>
      </w:r>
      <w:r w:rsidR="00C474C1">
        <w:t xml:space="preserve">, </w:t>
      </w:r>
      <w:r w:rsidRPr="00605EB6">
        <w:t>lequel avait eu le triste courage de porter la main sur le maire de Mareille</w:t>
      </w:r>
      <w:r w:rsidR="00C474C1">
        <w:t xml:space="preserve">, </w:t>
      </w:r>
      <w:r w:rsidRPr="00605EB6">
        <w:t>un vieillard</w:t>
      </w:r>
      <w:r w:rsidR="00C474C1">
        <w:t>.</w:t>
      </w:r>
    </w:p>
    <w:p w14:paraId="16DE58D2" w14:textId="30025A50" w:rsidR="00C474C1" w:rsidRDefault="00C52F4A" w:rsidP="00C52F4A">
      <w:r w:rsidRPr="00605EB6">
        <w:lastRenderedPageBreak/>
        <w:t xml:space="preserve">À </w:t>
      </w:r>
      <w:r w:rsidR="004C5EF9" w:rsidRPr="00605EB6">
        <w:t>Blign</w:t>
      </w:r>
      <w:r w:rsidR="004C5EF9">
        <w:t>i</w:t>
      </w:r>
      <w:r w:rsidR="004C5EF9" w:rsidRPr="00605EB6">
        <w:t>court</w:t>
      </w:r>
      <w:r w:rsidR="00C474C1">
        <w:t xml:space="preserve">, </w:t>
      </w:r>
      <w:r w:rsidRPr="00605EB6">
        <w:t>nous le savons</w:t>
      </w:r>
      <w:r w:rsidR="00C474C1">
        <w:t xml:space="preserve">, </w:t>
      </w:r>
      <w:r w:rsidRPr="00605EB6">
        <w:t>personne ne lui était hostile</w:t>
      </w:r>
      <w:r w:rsidR="00C474C1">
        <w:t xml:space="preserve"> : ; </w:t>
      </w:r>
      <w:r w:rsidRPr="00605EB6">
        <w:t>aussi l</w:t>
      </w:r>
      <w:r w:rsidR="00C474C1">
        <w:t>’</w:t>
      </w:r>
      <w:r w:rsidRPr="00605EB6">
        <w:t>accusation portée contre lui y avait-elle trouvé de nombreux incrédules</w:t>
      </w:r>
      <w:r w:rsidR="00C474C1">
        <w:t>.</w:t>
      </w:r>
    </w:p>
    <w:p w14:paraId="4E398FD2" w14:textId="0DEBF2BB" w:rsidR="00C474C1" w:rsidRDefault="0094609C" w:rsidP="00C52F4A">
      <w:r>
        <w:t>— </w:t>
      </w:r>
      <w:r w:rsidR="00C52F4A" w:rsidRPr="00605EB6">
        <w:t>Mais voyez donc Jean Loup</w:t>
      </w:r>
      <w:r w:rsidR="00C474C1">
        <w:t xml:space="preserve">, </w:t>
      </w:r>
      <w:r w:rsidR="00C52F4A" w:rsidRPr="00605EB6">
        <w:t>disait-on en le voyant passer</w:t>
      </w:r>
      <w:r w:rsidR="00C474C1">
        <w:t xml:space="preserve">, </w:t>
      </w:r>
      <w:r w:rsidR="00C52F4A" w:rsidRPr="00605EB6">
        <w:t>Jean Loup avec un fusil</w:t>
      </w:r>
      <w:r w:rsidR="00C474C1">
        <w:t xml:space="preserve"> ?… </w:t>
      </w:r>
      <w:r w:rsidR="00C52F4A" w:rsidRPr="00605EB6">
        <w:t>Qui donc lui a donné ce fusil</w:t>
      </w:r>
      <w:r w:rsidR="00C474C1">
        <w:t xml:space="preserve"> ? </w:t>
      </w:r>
      <w:r w:rsidR="00C52F4A" w:rsidRPr="00605EB6">
        <w:t>Où donc va-t-il comme cela</w:t>
      </w:r>
      <w:r w:rsidR="00C474C1">
        <w:t xml:space="preserve"> ? </w:t>
      </w:r>
      <w:r w:rsidR="00C52F4A" w:rsidRPr="00605EB6">
        <w:t>Regardez comme il se redresse</w:t>
      </w:r>
      <w:r w:rsidR="00C474C1">
        <w:t xml:space="preserve">, </w:t>
      </w:r>
      <w:r w:rsidR="00C52F4A" w:rsidRPr="00605EB6">
        <w:t>comme il a l</w:t>
      </w:r>
      <w:r w:rsidR="00C474C1">
        <w:t>’</w:t>
      </w:r>
      <w:r w:rsidR="00C52F4A" w:rsidRPr="00605EB6">
        <w:t>air crâne</w:t>
      </w:r>
      <w:r w:rsidR="00C474C1">
        <w:t> !</w:t>
      </w:r>
    </w:p>
    <w:p w14:paraId="29275425" w14:textId="34CF87B8" w:rsidR="00C474C1" w:rsidRDefault="0094609C" w:rsidP="00C52F4A">
      <w:r>
        <w:t>— </w:t>
      </w:r>
      <w:r w:rsidR="00C52F4A" w:rsidRPr="00605EB6">
        <w:t>S</w:t>
      </w:r>
      <w:r w:rsidR="00C474C1">
        <w:t>’</w:t>
      </w:r>
      <w:r w:rsidR="00C52F4A" w:rsidRPr="00605EB6">
        <w:t>il savait se servir de son fusil</w:t>
      </w:r>
      <w:r w:rsidR="00C474C1">
        <w:t xml:space="preserve">, </w:t>
      </w:r>
      <w:r w:rsidR="00C52F4A" w:rsidRPr="00605EB6">
        <w:t>dit un paysan</w:t>
      </w:r>
      <w:r w:rsidR="00C474C1">
        <w:t xml:space="preserve">, </w:t>
      </w:r>
      <w:r w:rsidR="00C52F4A" w:rsidRPr="00605EB6">
        <w:t>je plaindrais les bêtes de la forêt</w:t>
      </w:r>
      <w:r w:rsidR="00C474C1">
        <w:t xml:space="preserve"> : ; </w:t>
      </w:r>
      <w:r w:rsidR="00C52F4A" w:rsidRPr="00605EB6">
        <w:t>quelle boucherie</w:t>
      </w:r>
      <w:r w:rsidR="00C474C1">
        <w:t xml:space="preserve">, </w:t>
      </w:r>
      <w:r w:rsidR="00C52F4A" w:rsidRPr="00605EB6">
        <w:t>mes amis</w:t>
      </w:r>
      <w:r w:rsidR="00C474C1">
        <w:t xml:space="preserve">, </w:t>
      </w:r>
      <w:r w:rsidR="00C52F4A" w:rsidRPr="00605EB6">
        <w:t>quelle boucherie</w:t>
      </w:r>
      <w:r w:rsidR="00C474C1">
        <w:t> !</w:t>
      </w:r>
    </w:p>
    <w:p w14:paraId="2E1F9E0F" w14:textId="5E6EF246" w:rsidR="00C474C1" w:rsidRDefault="0094609C" w:rsidP="00C52F4A">
      <w:r>
        <w:t>— </w:t>
      </w:r>
      <w:r w:rsidR="00C52F4A" w:rsidRPr="00605EB6">
        <w:t>Ce n</w:t>
      </w:r>
      <w:r w:rsidR="00C474C1">
        <w:t>’</w:t>
      </w:r>
      <w:r w:rsidR="00C52F4A" w:rsidRPr="00605EB6">
        <w:t>est pas le tout d</w:t>
      </w:r>
      <w:r w:rsidR="00C474C1">
        <w:t>’</w:t>
      </w:r>
      <w:r w:rsidR="00C52F4A" w:rsidRPr="00605EB6">
        <w:t>avoir un fusil et de savoir s</w:t>
      </w:r>
      <w:r w:rsidR="00C474C1">
        <w:t>’</w:t>
      </w:r>
      <w:r w:rsidR="00C52F4A" w:rsidRPr="00605EB6">
        <w:t>en servir</w:t>
      </w:r>
      <w:r w:rsidR="00C474C1">
        <w:t xml:space="preserve">, </w:t>
      </w:r>
      <w:r w:rsidR="00C52F4A" w:rsidRPr="00605EB6">
        <w:t>répliqua un autre paysan</w:t>
      </w:r>
      <w:r w:rsidR="00C474C1">
        <w:t xml:space="preserve">, </w:t>
      </w:r>
      <w:r w:rsidR="00C52F4A" w:rsidRPr="00605EB6">
        <w:t>il faut encore avoir de la poudre</w:t>
      </w:r>
      <w:r w:rsidR="00C474C1">
        <w:t xml:space="preserve">, </w:t>
      </w:r>
      <w:r w:rsidR="00C52F4A" w:rsidRPr="00605EB6">
        <w:t>du plomb</w:t>
      </w:r>
      <w:r w:rsidR="00C474C1">
        <w:t xml:space="preserve">, </w:t>
      </w:r>
      <w:r w:rsidR="00C52F4A" w:rsidRPr="00605EB6">
        <w:t>des capsules</w:t>
      </w:r>
      <w:r w:rsidR="00C474C1">
        <w:t xml:space="preserve">. </w:t>
      </w:r>
      <w:r w:rsidR="00C52F4A" w:rsidRPr="00605EB6">
        <w:t>Or</w:t>
      </w:r>
      <w:r w:rsidR="00C474C1">
        <w:t xml:space="preserve">, </w:t>
      </w:r>
      <w:r w:rsidR="00C52F4A" w:rsidRPr="00605EB6">
        <w:t>où voulez-vous que Jean Loup trouve tout cela</w:t>
      </w:r>
      <w:r w:rsidR="00C474C1">
        <w:t xml:space="preserve"> ? </w:t>
      </w:r>
      <w:r w:rsidR="00C52F4A" w:rsidRPr="00605EB6">
        <w:t>Les munitions ne se donnent pas</w:t>
      </w:r>
      <w:r w:rsidR="00C474C1">
        <w:t xml:space="preserve">, </w:t>
      </w:r>
      <w:r w:rsidR="00C52F4A" w:rsidRPr="00605EB6">
        <w:t>elles s</w:t>
      </w:r>
      <w:r w:rsidR="00C474C1">
        <w:t>’</w:t>
      </w:r>
      <w:r w:rsidR="00C52F4A" w:rsidRPr="00605EB6">
        <w:t>achètent</w:t>
      </w:r>
      <w:r w:rsidR="00C474C1">
        <w:t xml:space="preserve">, </w:t>
      </w:r>
      <w:r w:rsidR="00C52F4A" w:rsidRPr="00605EB6">
        <w:t>et tout le monde sait que Jean Loup n</w:t>
      </w:r>
      <w:r w:rsidR="00C474C1">
        <w:t>’</w:t>
      </w:r>
      <w:r w:rsidR="00C52F4A" w:rsidRPr="00605EB6">
        <w:t>a jamais eu un sou dans sa poche</w:t>
      </w:r>
      <w:r w:rsidR="00C474C1">
        <w:t>.</w:t>
      </w:r>
    </w:p>
    <w:p w14:paraId="198A3C2F" w14:textId="0522272A" w:rsidR="00C474C1" w:rsidRDefault="0094609C" w:rsidP="00C52F4A">
      <w:r>
        <w:t>— </w:t>
      </w:r>
      <w:r w:rsidR="00C52F4A" w:rsidRPr="00605EB6">
        <w:t>C</w:t>
      </w:r>
      <w:r w:rsidR="00C474C1">
        <w:t>’</w:t>
      </w:r>
      <w:r w:rsidR="00C52F4A" w:rsidRPr="00605EB6">
        <w:t>est vrai</w:t>
      </w:r>
      <w:r w:rsidR="00C474C1">
        <w:t xml:space="preserve">, </w:t>
      </w:r>
      <w:r w:rsidR="00C52F4A" w:rsidRPr="00605EB6">
        <w:t>ce pauvre Jean Loup</w:t>
      </w:r>
      <w:r w:rsidR="00C474C1">
        <w:t xml:space="preserve"> ! </w:t>
      </w:r>
      <w:r w:rsidR="00C52F4A" w:rsidRPr="00605EB6">
        <w:t>J</w:t>
      </w:r>
      <w:r w:rsidR="00C474C1">
        <w:t>’</w:t>
      </w:r>
      <w:r w:rsidR="00C52F4A" w:rsidRPr="00605EB6">
        <w:t>ai encore chez moi</w:t>
      </w:r>
      <w:r w:rsidR="00C474C1">
        <w:t xml:space="preserve">, </w:t>
      </w:r>
      <w:r w:rsidR="00C52F4A" w:rsidRPr="00605EB6">
        <w:t>dans un placard</w:t>
      </w:r>
      <w:r w:rsidR="00C474C1">
        <w:t xml:space="preserve">, </w:t>
      </w:r>
      <w:r w:rsidR="00C52F4A" w:rsidRPr="00605EB6">
        <w:t>cinq cents grammes de bonne poudre de chasse et plus d</w:t>
      </w:r>
      <w:r w:rsidR="00C474C1">
        <w:t>’</w:t>
      </w:r>
      <w:r w:rsidR="00C52F4A" w:rsidRPr="00605EB6">
        <w:t>un kilogramme de gros plomb</w:t>
      </w:r>
      <w:r w:rsidR="00C474C1">
        <w:t xml:space="preserve"> ; </w:t>
      </w:r>
      <w:r w:rsidR="00C52F4A" w:rsidRPr="00605EB6">
        <w:t>j</w:t>
      </w:r>
      <w:r w:rsidR="00C474C1">
        <w:t>’</w:t>
      </w:r>
      <w:r w:rsidR="00C52F4A" w:rsidRPr="00605EB6">
        <w:t>en ferais volontiers cadeau à Jean Loup pour peu que cela lui fasse plaisir</w:t>
      </w:r>
      <w:r w:rsidR="00C474C1">
        <w:t>.</w:t>
      </w:r>
    </w:p>
    <w:p w14:paraId="4184BBCE" w14:textId="77777777" w:rsidR="00C474C1" w:rsidRDefault="00C52F4A" w:rsidP="00C52F4A">
      <w:r w:rsidRPr="00605EB6">
        <w:t>Dans la rue les gamins criaient</w:t>
      </w:r>
      <w:r w:rsidR="00C474C1">
        <w:t> :</w:t>
      </w:r>
    </w:p>
    <w:p w14:paraId="6C78DFB0" w14:textId="1B58F7B8" w:rsidR="00C474C1" w:rsidRDefault="0094609C" w:rsidP="00C52F4A">
      <w:r>
        <w:t>— </w:t>
      </w:r>
      <w:r w:rsidR="00C52F4A" w:rsidRPr="00605EB6">
        <w:t>C</w:t>
      </w:r>
      <w:r w:rsidR="00C474C1">
        <w:t>’</w:t>
      </w:r>
      <w:r w:rsidR="00C52F4A" w:rsidRPr="00605EB6">
        <w:t>est Jean Loup</w:t>
      </w:r>
      <w:r w:rsidR="00C474C1">
        <w:t xml:space="preserve"> ! </w:t>
      </w:r>
      <w:r w:rsidR="00C52F4A" w:rsidRPr="00605EB6">
        <w:t>Bonjour</w:t>
      </w:r>
      <w:r w:rsidR="00C474C1">
        <w:t xml:space="preserve">, </w:t>
      </w:r>
      <w:r w:rsidR="00C52F4A" w:rsidRPr="00605EB6">
        <w:t>Jean Loup</w:t>
      </w:r>
      <w:r w:rsidR="00C474C1">
        <w:t xml:space="preserve"> ! </w:t>
      </w:r>
      <w:r w:rsidR="00C52F4A" w:rsidRPr="00605EB6">
        <w:t>Comment vas-tu</w:t>
      </w:r>
      <w:r w:rsidR="00C474C1">
        <w:t xml:space="preserve">, </w:t>
      </w:r>
      <w:r w:rsidR="00C52F4A" w:rsidRPr="00605EB6">
        <w:t>Jean Loup</w:t>
      </w:r>
      <w:r w:rsidR="00C474C1">
        <w:t xml:space="preserve"> ? </w:t>
      </w:r>
      <w:r w:rsidR="00C52F4A" w:rsidRPr="00605EB6">
        <w:t>Est-ce que tu vas à la chasse</w:t>
      </w:r>
      <w:r w:rsidR="00C474C1">
        <w:t> ?</w:t>
      </w:r>
    </w:p>
    <w:p w14:paraId="18277978" w14:textId="77777777" w:rsidR="00C474C1" w:rsidRDefault="00C52F4A" w:rsidP="00C52F4A">
      <w:r w:rsidRPr="00605EB6">
        <w:t>Jean Loup n</w:t>
      </w:r>
      <w:r w:rsidR="00C474C1">
        <w:t>’</w:t>
      </w:r>
      <w:r w:rsidRPr="00605EB6">
        <w:t>écoutait rien</w:t>
      </w:r>
      <w:r w:rsidR="00C474C1">
        <w:t xml:space="preserve"> ; </w:t>
      </w:r>
      <w:r w:rsidRPr="00605EB6">
        <w:t>mais il marchait lentement</w:t>
      </w:r>
      <w:r w:rsidR="00C474C1">
        <w:t xml:space="preserve">, </w:t>
      </w:r>
      <w:r w:rsidRPr="00605EB6">
        <w:t>jetant les yeux à droite et à gauche sur les maisons</w:t>
      </w:r>
      <w:r w:rsidR="00C474C1">
        <w:t xml:space="preserve">. </w:t>
      </w:r>
      <w:r w:rsidRPr="00605EB6">
        <w:t>Enfin</w:t>
      </w:r>
      <w:r w:rsidR="00C474C1">
        <w:t xml:space="preserve">, </w:t>
      </w:r>
      <w:r w:rsidRPr="00605EB6">
        <w:t>il s</w:t>
      </w:r>
      <w:r w:rsidR="00C474C1">
        <w:t>’</w:t>
      </w:r>
      <w:r w:rsidRPr="00605EB6">
        <w:t>arrêta devant la boutique de l</w:t>
      </w:r>
      <w:r w:rsidR="00C474C1">
        <w:t>’</w:t>
      </w:r>
      <w:r w:rsidRPr="00605EB6">
        <w:t>épicier</w:t>
      </w:r>
      <w:r w:rsidR="00C474C1">
        <w:t xml:space="preserve">. </w:t>
      </w:r>
      <w:r w:rsidRPr="00605EB6">
        <w:t>La porte était ouverte</w:t>
      </w:r>
      <w:r w:rsidR="00C474C1">
        <w:t xml:space="preserve">, </w:t>
      </w:r>
      <w:r w:rsidRPr="00605EB6">
        <w:t>il entra</w:t>
      </w:r>
      <w:r w:rsidR="00C474C1">
        <w:t>.</w:t>
      </w:r>
    </w:p>
    <w:p w14:paraId="649662D0" w14:textId="77777777" w:rsidR="00C474C1" w:rsidRDefault="00C52F4A" w:rsidP="00C52F4A">
      <w:r w:rsidRPr="00605EB6">
        <w:lastRenderedPageBreak/>
        <w:t>C</w:t>
      </w:r>
      <w:r w:rsidR="00C474C1">
        <w:t>’</w:t>
      </w:r>
      <w:r w:rsidRPr="00605EB6">
        <w:t>était la première fois qu</w:t>
      </w:r>
      <w:r w:rsidR="00C474C1">
        <w:t>’</w:t>
      </w:r>
      <w:r w:rsidRPr="00605EB6">
        <w:t>on le voyait mettre les pieds dans une maison</w:t>
      </w:r>
      <w:r w:rsidR="00C474C1">
        <w:t xml:space="preserve">. </w:t>
      </w:r>
      <w:r w:rsidRPr="00605EB6">
        <w:t>On trouva cela si étrange qu</w:t>
      </w:r>
      <w:r w:rsidR="00C474C1">
        <w:t>’</w:t>
      </w:r>
      <w:r w:rsidRPr="00605EB6">
        <w:t>il y eut bientôt un rassemblement devant la boutique</w:t>
      </w:r>
      <w:r w:rsidR="00C474C1">
        <w:t>.</w:t>
      </w:r>
    </w:p>
    <w:p w14:paraId="25D9CF54" w14:textId="654F70FF" w:rsidR="00C474C1" w:rsidRDefault="00C52F4A" w:rsidP="00C52F4A">
      <w:r w:rsidRPr="00605EB6">
        <w:t>L</w:t>
      </w:r>
      <w:r w:rsidR="00C474C1">
        <w:t>’</w:t>
      </w:r>
      <w:r w:rsidRPr="00605EB6">
        <w:t>épicière</w:t>
      </w:r>
      <w:r w:rsidR="00C474C1">
        <w:t xml:space="preserve">, </w:t>
      </w:r>
      <w:r w:rsidRPr="00605EB6">
        <w:t>seule en ce moment</w:t>
      </w:r>
      <w:r w:rsidR="00C474C1">
        <w:t xml:space="preserve">, </w:t>
      </w:r>
      <w:r w:rsidRPr="00605EB6">
        <w:t>avait eu d</w:t>
      </w:r>
      <w:r w:rsidR="00C474C1">
        <w:t>’</w:t>
      </w:r>
      <w:r w:rsidRPr="00605EB6">
        <w:t xml:space="preserve">abord </w:t>
      </w:r>
      <w:r w:rsidR="0075446F" w:rsidRPr="00605EB6">
        <w:t>grand</w:t>
      </w:r>
      <w:r w:rsidR="00C474C1">
        <w:t>’</w:t>
      </w:r>
      <w:r w:rsidRPr="00605EB6">
        <w:t>peur et s</w:t>
      </w:r>
      <w:r w:rsidR="00C474C1">
        <w:t>’</w:t>
      </w:r>
      <w:r w:rsidRPr="00605EB6">
        <w:t>était réfugiée derrière son comptoir</w:t>
      </w:r>
      <w:r w:rsidR="00C474C1">
        <w:t xml:space="preserve">. </w:t>
      </w:r>
      <w:r w:rsidRPr="00605EB6">
        <w:t>Mais elle se rassura en voyant que Jean Loup lui rendait visite avec des intentions tout à fait pacifiques</w:t>
      </w:r>
      <w:r w:rsidR="00C474C1">
        <w:t>.</w:t>
      </w:r>
    </w:p>
    <w:p w14:paraId="2C006315" w14:textId="67052DE9" w:rsidR="00C474C1" w:rsidRDefault="0094609C" w:rsidP="00C52F4A">
      <w:r>
        <w:t>— </w:t>
      </w:r>
      <w:r w:rsidR="00C52F4A" w:rsidRPr="00605EB6">
        <w:t>Que voulez-vous</w:t>
      </w:r>
      <w:r w:rsidR="00C474C1">
        <w:t xml:space="preserve"> ? </w:t>
      </w:r>
      <w:r w:rsidR="00C52F4A" w:rsidRPr="00605EB6">
        <w:t>lui demanda-t-elle</w:t>
      </w:r>
      <w:r w:rsidR="00C474C1">
        <w:t>.</w:t>
      </w:r>
    </w:p>
    <w:p w14:paraId="01F96D99" w14:textId="77777777" w:rsidR="00C474C1" w:rsidRDefault="00C52F4A" w:rsidP="00C52F4A">
      <w:r w:rsidRPr="00605EB6">
        <w:t>Jean Loup fit sonner le carreau de terre cuite sous la crosse de son fusil et par gestes</w:t>
      </w:r>
      <w:r w:rsidR="00C474C1">
        <w:t xml:space="preserve">, </w:t>
      </w:r>
      <w:r w:rsidRPr="00605EB6">
        <w:t>montrant sa pièce de vingt francs</w:t>
      </w:r>
      <w:r w:rsidR="00C474C1">
        <w:t xml:space="preserve">, </w:t>
      </w:r>
      <w:r w:rsidRPr="00605EB6">
        <w:t>il essaya de dire à l</w:t>
      </w:r>
      <w:r w:rsidR="00C474C1">
        <w:t>’</w:t>
      </w:r>
      <w:r w:rsidRPr="00605EB6">
        <w:t>épicière ce qu</w:t>
      </w:r>
      <w:r w:rsidR="00C474C1">
        <w:t>’</w:t>
      </w:r>
      <w:r w:rsidRPr="00605EB6">
        <w:t>il voulait</w:t>
      </w:r>
      <w:r w:rsidR="00C474C1">
        <w:t>.</w:t>
      </w:r>
    </w:p>
    <w:p w14:paraId="45C3284C" w14:textId="77777777" w:rsidR="00C474C1" w:rsidRDefault="00C52F4A" w:rsidP="00C52F4A">
      <w:r w:rsidRPr="00605EB6">
        <w:t>Celle-ci ne parvenait pas à comprendre</w:t>
      </w:r>
      <w:r w:rsidR="00C474C1">
        <w:t>.</w:t>
      </w:r>
    </w:p>
    <w:p w14:paraId="3E130614" w14:textId="77777777" w:rsidR="00C474C1" w:rsidRDefault="00C52F4A" w:rsidP="00C52F4A">
      <w:r w:rsidRPr="00605EB6">
        <w:t>Derrière Jean Loup</w:t>
      </w:r>
      <w:r w:rsidR="00C474C1">
        <w:t xml:space="preserve">, </w:t>
      </w:r>
      <w:r w:rsidRPr="00605EB6">
        <w:t>quelques curieux étaient entrés dans la boutique</w:t>
      </w:r>
      <w:r w:rsidR="00C474C1">
        <w:t xml:space="preserve">. </w:t>
      </w:r>
      <w:r w:rsidRPr="00605EB6">
        <w:t>S</w:t>
      </w:r>
      <w:r w:rsidR="00C474C1">
        <w:t>’</w:t>
      </w:r>
      <w:r w:rsidRPr="00605EB6">
        <w:t>ils avaient été étonnés en le voyant franchir le seuil de la maison</w:t>
      </w:r>
      <w:r w:rsidR="00C474C1">
        <w:t xml:space="preserve">, </w:t>
      </w:r>
      <w:r w:rsidRPr="00605EB6">
        <w:t>ils le furent bien plus encore quand ils virent une pièce d</w:t>
      </w:r>
      <w:r w:rsidR="00C474C1">
        <w:t>’</w:t>
      </w:r>
      <w:r w:rsidRPr="00605EB6">
        <w:t>or reluire entre ses doigts</w:t>
      </w:r>
      <w:r w:rsidR="00C474C1">
        <w:t>.</w:t>
      </w:r>
    </w:p>
    <w:p w14:paraId="0E4952C2" w14:textId="77777777" w:rsidR="00C474C1" w:rsidRDefault="00C52F4A" w:rsidP="00C52F4A">
      <w:r w:rsidRPr="00605EB6">
        <w:t>Quoi</w:t>
      </w:r>
      <w:r w:rsidR="00C474C1">
        <w:t xml:space="preserve">, </w:t>
      </w:r>
      <w:r w:rsidRPr="00605EB6">
        <w:t>Jean Loup avait de l</w:t>
      </w:r>
      <w:r w:rsidR="00C474C1">
        <w:t>’</w:t>
      </w:r>
      <w:r w:rsidRPr="00605EB6">
        <w:t>or</w:t>
      </w:r>
      <w:r w:rsidR="00C474C1">
        <w:t xml:space="preserve"> ! </w:t>
      </w:r>
      <w:r w:rsidRPr="00605EB6">
        <w:t>Comment cela se faisait-il</w:t>
      </w:r>
      <w:r w:rsidR="00C474C1">
        <w:t xml:space="preserve"> ? </w:t>
      </w:r>
      <w:r w:rsidRPr="00605EB6">
        <w:t>Avait-il donc découvert un trésor</w:t>
      </w:r>
      <w:r w:rsidR="00C474C1">
        <w:t> ?</w:t>
      </w:r>
    </w:p>
    <w:p w14:paraId="3366D8EF" w14:textId="77777777" w:rsidR="00C474C1" w:rsidRDefault="00C52F4A" w:rsidP="00C52F4A">
      <w:r w:rsidRPr="00605EB6">
        <w:t>Certes</w:t>
      </w:r>
      <w:r w:rsidR="00C474C1">
        <w:t xml:space="preserve">, </w:t>
      </w:r>
      <w:r w:rsidRPr="00605EB6">
        <w:t>il ne pouvait venir à l</w:t>
      </w:r>
      <w:r w:rsidR="00C474C1">
        <w:t>’</w:t>
      </w:r>
      <w:r w:rsidRPr="00605EB6">
        <w:t>idée de personne qu</w:t>
      </w:r>
      <w:r w:rsidR="00C474C1">
        <w:t>’</w:t>
      </w:r>
      <w:r w:rsidRPr="00605EB6">
        <w:t>il avait dérobé quelque part ce louis d</w:t>
      </w:r>
      <w:r w:rsidR="00C474C1">
        <w:t>’</w:t>
      </w:r>
      <w:r w:rsidRPr="00605EB6">
        <w:t>or</w:t>
      </w:r>
      <w:r w:rsidR="00C474C1">
        <w:t>.</w:t>
      </w:r>
    </w:p>
    <w:p w14:paraId="2641E5B1" w14:textId="5E9264E9" w:rsidR="00C474C1" w:rsidRDefault="0094609C" w:rsidP="00C52F4A">
      <w:r>
        <w:t>— </w:t>
      </w:r>
      <w:r w:rsidR="00C52F4A" w:rsidRPr="00605EB6">
        <w:t>Comment</w:t>
      </w:r>
      <w:r w:rsidR="00C474C1">
        <w:t xml:space="preserve">, </w:t>
      </w:r>
      <w:r w:rsidR="00C52F4A" w:rsidRPr="00605EB6">
        <w:t>dit un homme à l</w:t>
      </w:r>
      <w:r w:rsidR="00C474C1">
        <w:t>’</w:t>
      </w:r>
      <w:r w:rsidR="00C52F4A" w:rsidRPr="00605EB6">
        <w:t>épicière</w:t>
      </w:r>
      <w:r w:rsidR="00C474C1">
        <w:t xml:space="preserve">, </w:t>
      </w:r>
      <w:r w:rsidR="00C52F4A" w:rsidRPr="00605EB6">
        <w:t>vous ne voyez pas ce que Jean Loup vous demande</w:t>
      </w:r>
      <w:r w:rsidR="00C474C1">
        <w:t> ?</w:t>
      </w:r>
    </w:p>
    <w:p w14:paraId="56D91884" w14:textId="05D16224" w:rsidR="00C474C1" w:rsidRDefault="0094609C" w:rsidP="00C52F4A">
      <w:r>
        <w:t>— </w:t>
      </w:r>
      <w:r w:rsidR="00C52F4A" w:rsidRPr="00605EB6">
        <w:t>Non</w:t>
      </w:r>
      <w:r w:rsidR="00C474C1">
        <w:t xml:space="preserve">, </w:t>
      </w:r>
      <w:r w:rsidR="00C52F4A" w:rsidRPr="00605EB6">
        <w:t>vraiment</w:t>
      </w:r>
      <w:r w:rsidR="00C474C1">
        <w:t>.</w:t>
      </w:r>
    </w:p>
    <w:p w14:paraId="2C095E93" w14:textId="6671D2D5" w:rsidR="00C474C1" w:rsidRDefault="0094609C" w:rsidP="00C52F4A">
      <w:r>
        <w:t>— </w:t>
      </w:r>
      <w:r w:rsidR="00C52F4A" w:rsidRPr="00605EB6">
        <w:t>Pourtant</w:t>
      </w:r>
      <w:r w:rsidR="00C474C1">
        <w:t xml:space="preserve">, </w:t>
      </w:r>
      <w:r w:rsidR="00C52F4A" w:rsidRPr="00605EB6">
        <w:t>c</w:t>
      </w:r>
      <w:r w:rsidR="00C474C1">
        <w:t>’</w:t>
      </w:r>
      <w:r w:rsidR="00C52F4A" w:rsidRPr="00605EB6">
        <w:t>est facile à deviner</w:t>
      </w:r>
      <w:r w:rsidR="00C474C1">
        <w:t xml:space="preserve"> : </w:t>
      </w:r>
      <w:r w:rsidR="00C52F4A" w:rsidRPr="00605EB6">
        <w:t>il désire vous acheter ce qu</w:t>
      </w:r>
      <w:r w:rsidR="00C474C1">
        <w:t>’</w:t>
      </w:r>
      <w:r w:rsidR="00C52F4A" w:rsidRPr="00605EB6">
        <w:t>il faut pour charger son fusil</w:t>
      </w:r>
      <w:r w:rsidR="00C474C1">
        <w:t>.</w:t>
      </w:r>
    </w:p>
    <w:p w14:paraId="44672181" w14:textId="46FB7220" w:rsidR="00C474C1" w:rsidRDefault="0094609C" w:rsidP="00C52F4A">
      <w:r>
        <w:t>— </w:t>
      </w:r>
      <w:r w:rsidR="00C52F4A" w:rsidRPr="00605EB6">
        <w:t>C</w:t>
      </w:r>
      <w:r w:rsidR="00C474C1">
        <w:t>’</w:t>
      </w:r>
      <w:r w:rsidR="00C52F4A" w:rsidRPr="00605EB6">
        <w:t>est vrai</w:t>
      </w:r>
      <w:r w:rsidR="00C474C1">
        <w:t xml:space="preserve">, </w:t>
      </w:r>
      <w:r w:rsidR="00C52F4A" w:rsidRPr="00605EB6">
        <w:t>c</w:t>
      </w:r>
      <w:r w:rsidR="00C474C1">
        <w:t>’</w:t>
      </w:r>
      <w:r w:rsidR="00C52F4A" w:rsidRPr="00605EB6">
        <w:t>est vrai</w:t>
      </w:r>
      <w:r w:rsidR="00C474C1">
        <w:t xml:space="preserve">, </w:t>
      </w:r>
      <w:r w:rsidR="00C52F4A" w:rsidRPr="00605EB6">
        <w:t>fit la femme en se frappant le front</w:t>
      </w:r>
      <w:r w:rsidR="00C474C1">
        <w:t xml:space="preserve"> ; </w:t>
      </w:r>
      <w:r w:rsidR="00C52F4A" w:rsidRPr="00605EB6">
        <w:t>comment n</w:t>
      </w:r>
      <w:r w:rsidR="00C474C1">
        <w:t>’</w:t>
      </w:r>
      <w:r w:rsidR="00C52F4A" w:rsidRPr="00605EB6">
        <w:t>ai-je pas compris tout de suite</w:t>
      </w:r>
      <w:r w:rsidR="00C474C1">
        <w:t> ?</w:t>
      </w:r>
    </w:p>
    <w:p w14:paraId="3589587A" w14:textId="7B76BB95" w:rsidR="00C474C1" w:rsidRDefault="0094609C" w:rsidP="00C52F4A">
      <w:r>
        <w:lastRenderedPageBreak/>
        <w:t>— </w:t>
      </w:r>
      <w:r w:rsidR="00C52F4A" w:rsidRPr="00605EB6">
        <w:t>Avez-vous de la poudre</w:t>
      </w:r>
      <w:r w:rsidR="00C474C1">
        <w:t> ?</w:t>
      </w:r>
    </w:p>
    <w:p w14:paraId="27AA51B2" w14:textId="4F256E4A" w:rsidR="00C474C1" w:rsidRDefault="0094609C" w:rsidP="00C52F4A">
      <w:r>
        <w:t>— </w:t>
      </w:r>
      <w:r w:rsidR="00C52F4A" w:rsidRPr="00605EB6">
        <w:t>Vous savez bien que nous ne sommes pas autorisés à en vendre</w:t>
      </w:r>
      <w:r w:rsidR="00C474C1">
        <w:t>.</w:t>
      </w:r>
    </w:p>
    <w:p w14:paraId="230125EC" w14:textId="58144463" w:rsidR="00C474C1" w:rsidRDefault="0094609C" w:rsidP="00C52F4A">
      <w:r>
        <w:t>— </w:t>
      </w:r>
      <w:r w:rsidR="00C52F4A" w:rsidRPr="00605EB6">
        <w:t>Soit</w:t>
      </w:r>
      <w:r w:rsidR="00C474C1">
        <w:t xml:space="preserve">, </w:t>
      </w:r>
      <w:r w:rsidR="00C52F4A" w:rsidRPr="00605EB6">
        <w:t>Jean Loup en trouvera ailleurs</w:t>
      </w:r>
      <w:r w:rsidR="00C474C1">
        <w:t xml:space="preserve">. </w:t>
      </w:r>
      <w:r w:rsidR="00C52F4A" w:rsidRPr="00605EB6">
        <w:t>Vous avez du plomb</w:t>
      </w:r>
      <w:r w:rsidR="00C474C1">
        <w:t> ?</w:t>
      </w:r>
    </w:p>
    <w:p w14:paraId="12052CB7" w14:textId="6D79632A" w:rsidR="00C474C1" w:rsidRDefault="0094609C" w:rsidP="00C52F4A">
      <w:r>
        <w:t>— </w:t>
      </w:r>
      <w:r w:rsidR="00C52F4A" w:rsidRPr="00605EB6">
        <w:t>Oh</w:t>
      </w:r>
      <w:r w:rsidR="00C474C1">
        <w:t xml:space="preserve"> ! </w:t>
      </w:r>
      <w:r w:rsidR="00C52F4A" w:rsidRPr="00605EB6">
        <w:t>ce n</w:t>
      </w:r>
      <w:r w:rsidR="00C474C1">
        <w:t>’</w:t>
      </w:r>
      <w:r w:rsidR="00C52F4A" w:rsidRPr="00605EB6">
        <w:t>est pas cela qui nous manque</w:t>
      </w:r>
      <w:r w:rsidR="00C474C1">
        <w:t xml:space="preserve">. </w:t>
      </w:r>
      <w:r w:rsidR="00C52F4A" w:rsidRPr="00605EB6">
        <w:t>Nous avions fait notre provision pour la chasse et</w:t>
      </w:r>
      <w:r w:rsidR="00C474C1">
        <w:t xml:space="preserve">… </w:t>
      </w:r>
      <w:r w:rsidR="00C52F4A" w:rsidRPr="00605EB6">
        <w:t>on ne chassera pas cette année</w:t>
      </w:r>
      <w:r w:rsidR="00C474C1">
        <w:t xml:space="preserve"> ; </w:t>
      </w:r>
      <w:r w:rsidR="00C52F4A" w:rsidRPr="00605EB6">
        <w:t>de sorte que tout cela nous restera</w:t>
      </w:r>
      <w:r w:rsidR="00C474C1">
        <w:t>.</w:t>
      </w:r>
    </w:p>
    <w:p w14:paraId="3CB02C39" w14:textId="3C8627C0" w:rsidR="00C474C1" w:rsidRDefault="0094609C" w:rsidP="00C52F4A">
      <w:r>
        <w:t>— </w:t>
      </w:r>
      <w:r w:rsidR="00C52F4A" w:rsidRPr="00605EB6">
        <w:t>Pour l</w:t>
      </w:r>
      <w:r w:rsidR="00C474C1">
        <w:t>’</w:t>
      </w:r>
      <w:r w:rsidR="00C52F4A" w:rsidRPr="00605EB6">
        <w:t>année prochaine</w:t>
      </w:r>
      <w:r w:rsidR="00C474C1">
        <w:t>.</w:t>
      </w:r>
    </w:p>
    <w:p w14:paraId="28F83342" w14:textId="5123E735" w:rsidR="00C474C1" w:rsidRDefault="0094609C" w:rsidP="00C52F4A">
      <w:r>
        <w:t>— </w:t>
      </w:r>
      <w:r w:rsidR="00C52F4A" w:rsidRPr="00605EB6">
        <w:t>Sans doute</w:t>
      </w:r>
      <w:r w:rsidR="00C474C1">
        <w:t xml:space="preserve">, </w:t>
      </w:r>
      <w:r w:rsidR="00C52F4A" w:rsidRPr="00605EB6">
        <w:t>mais c</w:t>
      </w:r>
      <w:r w:rsidR="00C474C1">
        <w:t>’</w:t>
      </w:r>
      <w:r w:rsidR="00C52F4A" w:rsidRPr="00605EB6">
        <w:t>est toujours de l</w:t>
      </w:r>
      <w:r w:rsidR="00C474C1">
        <w:t>’</w:t>
      </w:r>
      <w:r w:rsidR="00C52F4A" w:rsidRPr="00605EB6">
        <w:t>argent avancé pour rien</w:t>
      </w:r>
      <w:r w:rsidR="00C474C1">
        <w:t>.</w:t>
      </w:r>
    </w:p>
    <w:p w14:paraId="459133CA" w14:textId="170B8471" w:rsidR="00C474C1" w:rsidRDefault="0094609C" w:rsidP="00C52F4A">
      <w:r>
        <w:t>— </w:t>
      </w:r>
      <w:r w:rsidR="00C52F4A" w:rsidRPr="00605EB6">
        <w:t>Montrez à Jean Loup vos divers numéros de plomb afin qu</w:t>
      </w:r>
      <w:r w:rsidR="00C474C1">
        <w:t>’</w:t>
      </w:r>
      <w:r w:rsidR="00C52F4A" w:rsidRPr="00605EB6">
        <w:t>il choisisse ce qui lui convient</w:t>
      </w:r>
      <w:r w:rsidR="00C474C1">
        <w:t>.</w:t>
      </w:r>
    </w:p>
    <w:p w14:paraId="41578F7B" w14:textId="77777777" w:rsidR="00C474C1" w:rsidRDefault="00C52F4A" w:rsidP="00C52F4A">
      <w:r w:rsidRPr="00605EB6">
        <w:t>L</w:t>
      </w:r>
      <w:r w:rsidR="00C474C1">
        <w:t>’</w:t>
      </w:r>
      <w:r w:rsidRPr="00605EB6">
        <w:t>épicière s</w:t>
      </w:r>
      <w:r w:rsidR="00C474C1">
        <w:t>’</w:t>
      </w:r>
      <w:r w:rsidRPr="00605EB6">
        <w:t>empressa de placer sous les yeux de Jean Loup une boîte à huit compartiments</w:t>
      </w:r>
      <w:r w:rsidR="00C474C1">
        <w:t xml:space="preserve">, </w:t>
      </w:r>
      <w:r w:rsidRPr="00605EB6">
        <w:t>contenant chacun du plomb de différentes grosseurs</w:t>
      </w:r>
      <w:r w:rsidR="00C474C1">
        <w:t>.</w:t>
      </w:r>
    </w:p>
    <w:p w14:paraId="3B7AECA1" w14:textId="77777777" w:rsidR="00C474C1" w:rsidRDefault="00C52F4A" w:rsidP="00C52F4A">
      <w:r w:rsidRPr="004D4662">
        <w:t>Jean Loup regarda et secoua la tête</w:t>
      </w:r>
      <w:r w:rsidR="00C474C1">
        <w:t xml:space="preserve">, </w:t>
      </w:r>
      <w:r w:rsidRPr="004D4662">
        <w:t>voulant dire que ce n</w:t>
      </w:r>
      <w:r w:rsidR="00C474C1">
        <w:t>’</w:t>
      </w:r>
      <w:r w:rsidRPr="004D4662">
        <w:t>était pas cela qu</w:t>
      </w:r>
      <w:r w:rsidR="00C474C1">
        <w:t>’</w:t>
      </w:r>
      <w:r w:rsidRPr="004D4662">
        <w:t>il voulait</w:t>
      </w:r>
      <w:r w:rsidR="00C474C1">
        <w:t>.</w:t>
      </w:r>
    </w:p>
    <w:p w14:paraId="7E40B0B7" w14:textId="77777777" w:rsidR="00C474C1" w:rsidRDefault="00C52F4A" w:rsidP="00C52F4A">
      <w:r w:rsidRPr="004D4662">
        <w:t>En même temps</w:t>
      </w:r>
      <w:r w:rsidR="00C474C1">
        <w:t xml:space="preserve">, </w:t>
      </w:r>
      <w:r w:rsidRPr="004D4662">
        <w:t>ses yeux tombèrent sur une autre boîte pleine de billes de toutes les couleurs</w:t>
      </w:r>
      <w:r w:rsidR="00C474C1">
        <w:t xml:space="preserve">. </w:t>
      </w:r>
      <w:r w:rsidRPr="004D4662">
        <w:t>Il en prit une et la montra à la marchande avec un regard expressif</w:t>
      </w:r>
      <w:r w:rsidR="00C474C1">
        <w:t>.</w:t>
      </w:r>
    </w:p>
    <w:p w14:paraId="2C7E6CFA" w14:textId="2DC76FED" w:rsidR="00C474C1" w:rsidRDefault="0094609C" w:rsidP="00C52F4A">
      <w:r>
        <w:t>— </w:t>
      </w:r>
      <w:r w:rsidR="00C52F4A" w:rsidRPr="00605EB6">
        <w:t>Tiens</w:t>
      </w:r>
      <w:r w:rsidR="00C474C1">
        <w:t xml:space="preserve">, </w:t>
      </w:r>
      <w:r w:rsidR="00C52F4A" w:rsidRPr="00605EB6">
        <w:t>tiens</w:t>
      </w:r>
      <w:r w:rsidR="00C474C1">
        <w:t xml:space="preserve">, </w:t>
      </w:r>
      <w:r w:rsidR="00C52F4A" w:rsidRPr="00605EB6">
        <w:t>fit l</w:t>
      </w:r>
      <w:r w:rsidR="00C474C1">
        <w:t>’</w:t>
      </w:r>
      <w:r w:rsidR="00C52F4A" w:rsidRPr="00605EB6">
        <w:t>homme</w:t>
      </w:r>
      <w:r w:rsidR="004540F3">
        <w:t> ;</w:t>
      </w:r>
      <w:r w:rsidR="00C474C1">
        <w:t xml:space="preserve"> </w:t>
      </w:r>
      <w:r w:rsidR="00C52F4A" w:rsidRPr="00605EB6">
        <w:t>pas bête</w:t>
      </w:r>
      <w:r w:rsidR="00C474C1">
        <w:t xml:space="preserve">, </w:t>
      </w:r>
      <w:r w:rsidR="00C52F4A" w:rsidRPr="00605EB6">
        <w:t>Jean Loup</w:t>
      </w:r>
      <w:r w:rsidR="00C474C1">
        <w:t xml:space="preserve"> ! </w:t>
      </w:r>
      <w:r w:rsidR="00C52F4A" w:rsidRPr="00605EB6">
        <w:t>Il n</w:t>
      </w:r>
      <w:r w:rsidR="00C474C1">
        <w:t>’</w:t>
      </w:r>
      <w:r w:rsidR="00C52F4A" w:rsidRPr="00605EB6">
        <w:t>a pas besoin de savoir parler pour se faire comprendre</w:t>
      </w:r>
      <w:r w:rsidR="00C474C1">
        <w:t xml:space="preserve"> ; </w:t>
      </w:r>
      <w:r w:rsidR="00C52F4A" w:rsidRPr="00605EB6">
        <w:t>ce qu</w:t>
      </w:r>
      <w:r w:rsidR="00C474C1">
        <w:t>’</w:t>
      </w:r>
      <w:r w:rsidR="00C52F4A" w:rsidRPr="00605EB6">
        <w:t>il veut</w:t>
      </w:r>
      <w:r w:rsidR="00C474C1">
        <w:t xml:space="preserve">, </w:t>
      </w:r>
      <w:r w:rsidR="00C52F4A" w:rsidRPr="00605EB6">
        <w:t>ce sont des balles</w:t>
      </w:r>
      <w:r w:rsidR="00C474C1">
        <w:t xml:space="preserve"> ; </w:t>
      </w:r>
      <w:r w:rsidR="00C52F4A" w:rsidRPr="00605EB6">
        <w:t>en avez-vous</w:t>
      </w:r>
      <w:r w:rsidR="00C474C1">
        <w:t> ?</w:t>
      </w:r>
    </w:p>
    <w:p w14:paraId="4ADC3D21" w14:textId="77777777" w:rsidR="00C474C1" w:rsidRDefault="00C52F4A" w:rsidP="00C52F4A">
      <w:r w:rsidRPr="00605EB6">
        <w:t>L</w:t>
      </w:r>
      <w:r w:rsidR="00C474C1">
        <w:t>’</w:t>
      </w:r>
      <w:r w:rsidRPr="00605EB6">
        <w:t>épicière présenta le récipient des balles</w:t>
      </w:r>
      <w:r w:rsidR="00C474C1">
        <w:t xml:space="preserve"> ; </w:t>
      </w:r>
      <w:r w:rsidRPr="00605EB6">
        <w:t>il lui en restait neuf</w:t>
      </w:r>
      <w:r w:rsidR="00C474C1">
        <w:t xml:space="preserve">. </w:t>
      </w:r>
      <w:r w:rsidRPr="00605EB6">
        <w:t>Jean Loup en essaya une à l</w:t>
      </w:r>
      <w:r w:rsidR="00C474C1">
        <w:t>’</w:t>
      </w:r>
      <w:r w:rsidRPr="00605EB6">
        <w:t>orifice du canon du fusil et fit signe qu</w:t>
      </w:r>
      <w:r w:rsidR="00C474C1">
        <w:t>’</w:t>
      </w:r>
      <w:r w:rsidRPr="00605EB6">
        <w:t>il en voulait encore d</w:t>
      </w:r>
      <w:r w:rsidR="00C474C1">
        <w:t>’</w:t>
      </w:r>
      <w:r w:rsidRPr="00605EB6">
        <w:t>autres</w:t>
      </w:r>
      <w:r w:rsidR="00C474C1">
        <w:t>.</w:t>
      </w:r>
    </w:p>
    <w:p w14:paraId="797206E6" w14:textId="5D913E3A" w:rsidR="00C474C1" w:rsidRDefault="0094609C" w:rsidP="00C52F4A">
      <w:r>
        <w:lastRenderedPageBreak/>
        <w:t>— </w:t>
      </w:r>
      <w:r w:rsidR="00C52F4A" w:rsidRPr="00605EB6">
        <w:t>Bon</w:t>
      </w:r>
      <w:r w:rsidR="00C474C1">
        <w:t xml:space="preserve">, </w:t>
      </w:r>
      <w:r w:rsidR="00C52F4A" w:rsidRPr="00605EB6">
        <w:t>fit l</w:t>
      </w:r>
      <w:r w:rsidR="00C474C1">
        <w:t>’</w:t>
      </w:r>
      <w:r w:rsidR="00C52F4A" w:rsidRPr="00605EB6">
        <w:t>obligeante personne qui parlait pour Jean Loup</w:t>
      </w:r>
      <w:r w:rsidR="00C474C1">
        <w:t xml:space="preserve">, </w:t>
      </w:r>
      <w:r w:rsidR="00C52F4A" w:rsidRPr="00605EB6">
        <w:t>il trouve que neuf balles ne sont pas suffisantes</w:t>
      </w:r>
      <w:r w:rsidR="00C474C1">
        <w:t xml:space="preserve"> ; </w:t>
      </w:r>
      <w:r w:rsidR="00C52F4A" w:rsidRPr="00605EB6">
        <w:t>n</w:t>
      </w:r>
      <w:r w:rsidR="00C474C1">
        <w:t>’</w:t>
      </w:r>
      <w:r w:rsidR="00C52F4A" w:rsidRPr="00605EB6">
        <w:t>importe</w:t>
      </w:r>
      <w:r w:rsidR="00C474C1">
        <w:t xml:space="preserve">, </w:t>
      </w:r>
      <w:r w:rsidR="00C52F4A" w:rsidRPr="00605EB6">
        <w:t>comme elles sont de calibre</w:t>
      </w:r>
      <w:r w:rsidR="00C474C1">
        <w:t xml:space="preserve">, </w:t>
      </w:r>
      <w:r w:rsidR="00C52F4A" w:rsidRPr="00605EB6">
        <w:t>il les prend tout de même</w:t>
      </w:r>
      <w:r w:rsidR="00C474C1">
        <w:t xml:space="preserve">. </w:t>
      </w:r>
      <w:r w:rsidR="00C52F4A" w:rsidRPr="00605EB6">
        <w:t>Enveloppez-les en y joignant une boîte de capsules</w:t>
      </w:r>
      <w:r w:rsidR="00C474C1">
        <w:t>.</w:t>
      </w:r>
    </w:p>
    <w:p w14:paraId="077772B7" w14:textId="77777777" w:rsidR="00C474C1" w:rsidRDefault="00C52F4A" w:rsidP="00C52F4A">
      <w:r w:rsidRPr="00605EB6">
        <w:t>Le petit paquet fut vite fait</w:t>
      </w:r>
      <w:r w:rsidR="00C474C1">
        <w:t xml:space="preserve">. </w:t>
      </w:r>
      <w:r w:rsidRPr="00605EB6">
        <w:t>L</w:t>
      </w:r>
      <w:r w:rsidR="00C474C1">
        <w:t>’</w:t>
      </w:r>
      <w:r w:rsidRPr="00605EB6">
        <w:t>épicière prit la pièce de vingt francs</w:t>
      </w:r>
      <w:r w:rsidR="00C474C1">
        <w:t xml:space="preserve">, </w:t>
      </w:r>
      <w:r w:rsidRPr="00605EB6">
        <w:t>que Jean Loup avait posée sur le comptoir</w:t>
      </w:r>
      <w:r w:rsidR="00C474C1">
        <w:t xml:space="preserve">, </w:t>
      </w:r>
      <w:r w:rsidRPr="00605EB6">
        <w:t>et rendit dix-neuf francs soixante centimes</w:t>
      </w:r>
      <w:r w:rsidR="00C474C1">
        <w:t>.</w:t>
      </w:r>
    </w:p>
    <w:p w14:paraId="0560040E" w14:textId="1B9306AF" w:rsidR="00C474C1" w:rsidRDefault="0094609C" w:rsidP="00C52F4A">
      <w:r>
        <w:t>— </w:t>
      </w:r>
      <w:r w:rsidR="00C52F4A" w:rsidRPr="00605EB6">
        <w:t>Vous voyez</w:t>
      </w:r>
      <w:r w:rsidR="00C474C1">
        <w:t xml:space="preserve">, </w:t>
      </w:r>
      <w:r w:rsidR="00C52F4A" w:rsidRPr="00605EB6">
        <w:t>dit-elle</w:t>
      </w:r>
      <w:r w:rsidR="00C474C1">
        <w:t xml:space="preserve">, </w:t>
      </w:r>
      <w:r w:rsidR="00C52F4A" w:rsidRPr="00605EB6">
        <w:t>je ne compte pas les balles</w:t>
      </w:r>
      <w:r w:rsidR="00C474C1">
        <w:t xml:space="preserve">, </w:t>
      </w:r>
      <w:r w:rsidR="00C52F4A" w:rsidRPr="00605EB6">
        <w:t>je les lui donne</w:t>
      </w:r>
      <w:r w:rsidR="00C474C1">
        <w:t>.</w:t>
      </w:r>
    </w:p>
    <w:p w14:paraId="36AC224F" w14:textId="6F6EC327" w:rsidR="00C474C1" w:rsidRDefault="0094609C" w:rsidP="00C52F4A">
      <w:r>
        <w:t>— </w:t>
      </w:r>
      <w:r w:rsidR="00C52F4A" w:rsidRPr="00605EB6">
        <w:t>C</w:t>
      </w:r>
      <w:r w:rsidR="00C474C1">
        <w:t>’</w:t>
      </w:r>
      <w:r w:rsidR="00C52F4A" w:rsidRPr="00605EB6">
        <w:t>est très bien</w:t>
      </w:r>
      <w:r w:rsidR="00C474C1">
        <w:t xml:space="preserve">, </w:t>
      </w:r>
      <w:r w:rsidR="00C52F4A" w:rsidRPr="00605EB6">
        <w:t>je vous remercie pour lui</w:t>
      </w:r>
      <w:r w:rsidR="00C474C1">
        <w:t>.</w:t>
      </w:r>
    </w:p>
    <w:p w14:paraId="7AAE6201" w14:textId="33AEE0D9" w:rsidR="00C474C1" w:rsidRDefault="00C52F4A" w:rsidP="00C52F4A">
      <w:r w:rsidRPr="00605EB6">
        <w:t>Jean Loup</w:t>
      </w:r>
      <w:r w:rsidR="00C474C1">
        <w:t xml:space="preserve">, </w:t>
      </w:r>
      <w:r w:rsidRPr="00605EB6">
        <w:t>ouvrant de grands yeux</w:t>
      </w:r>
      <w:r w:rsidR="00C474C1">
        <w:t xml:space="preserve">, </w:t>
      </w:r>
      <w:r w:rsidRPr="00605EB6">
        <w:t>restait comme en extase devant les trois grosses pièces de cinq francs</w:t>
      </w:r>
      <w:r w:rsidR="00C474C1">
        <w:t xml:space="preserve">, </w:t>
      </w:r>
      <w:r w:rsidRPr="00605EB6">
        <w:t>les quatre de un franc et les soixante centimes de monnaie de cuivre que la marchande avait poussés devant lui</w:t>
      </w:r>
      <w:r w:rsidR="00C474C1">
        <w:t xml:space="preserve">. </w:t>
      </w:r>
      <w:r w:rsidRPr="00605EB6">
        <w:t>Évidemment</w:t>
      </w:r>
      <w:r w:rsidR="00C474C1">
        <w:t xml:space="preserve">, </w:t>
      </w:r>
      <w:r w:rsidRPr="00605EB6">
        <w:t>il était surpris de la transformation de sa pièce d</w:t>
      </w:r>
      <w:r w:rsidR="00C474C1">
        <w:t>’</w:t>
      </w:r>
      <w:r w:rsidRPr="00605EB6">
        <w:t>or</w:t>
      </w:r>
      <w:r w:rsidR="00C474C1">
        <w:t xml:space="preserve">, </w:t>
      </w:r>
      <w:r w:rsidRPr="00605EB6">
        <w:t>et il cherchait à s</w:t>
      </w:r>
      <w:r w:rsidR="00C474C1">
        <w:t>’</w:t>
      </w:r>
      <w:r w:rsidRPr="00605EB6">
        <w:t>expliquer comment</w:t>
      </w:r>
      <w:r w:rsidR="00C474C1">
        <w:t xml:space="preserve">, </w:t>
      </w:r>
      <w:r w:rsidRPr="00605EB6">
        <w:t>ayant donné un tout petit morceau de métal</w:t>
      </w:r>
      <w:r w:rsidR="00C474C1">
        <w:t xml:space="preserve">, </w:t>
      </w:r>
      <w:r w:rsidRPr="00605EB6">
        <w:t>on lui en rendait un certain nombre d</w:t>
      </w:r>
      <w:r w:rsidR="00C474C1">
        <w:t>’</w:t>
      </w:r>
      <w:r w:rsidRPr="00605EB6">
        <w:t>autres beaucoup plus gros</w:t>
      </w:r>
      <w:r w:rsidR="00C474C1">
        <w:t xml:space="preserve">, </w:t>
      </w:r>
      <w:r w:rsidRPr="00605EB6">
        <w:t>car il comprenait très bien que tout cet argent qui était sur le comptoir lui appartenait</w:t>
      </w:r>
      <w:r w:rsidR="00C474C1">
        <w:t>.</w:t>
      </w:r>
    </w:p>
    <w:p w14:paraId="104E3DCF" w14:textId="77777777" w:rsidR="00C474C1" w:rsidRDefault="00C52F4A" w:rsidP="00C52F4A">
      <w:r w:rsidRPr="00605EB6">
        <w:t>Son interprète lui fit signe de prendre son argent</w:t>
      </w:r>
      <w:r w:rsidR="00C474C1">
        <w:t xml:space="preserve">, </w:t>
      </w:r>
      <w:r w:rsidRPr="00605EB6">
        <w:t>puis il lui dit</w:t>
      </w:r>
      <w:r w:rsidR="00C474C1">
        <w:t> :</w:t>
      </w:r>
    </w:p>
    <w:p w14:paraId="0DA0FB10" w14:textId="7D7EA66E" w:rsidR="00C474C1" w:rsidRDefault="0094609C" w:rsidP="00C52F4A">
      <w:r>
        <w:t>— </w:t>
      </w:r>
      <w:r w:rsidR="00C52F4A" w:rsidRPr="00605EB6">
        <w:t>Viens</w:t>
      </w:r>
      <w:r w:rsidR="00C474C1">
        <w:t> !</w:t>
      </w:r>
    </w:p>
    <w:p w14:paraId="7F236EDF" w14:textId="77777777" w:rsidR="00C474C1" w:rsidRDefault="00C52F4A" w:rsidP="00C52F4A">
      <w:r w:rsidRPr="00605EB6">
        <w:t>Jean Loup le suivit</w:t>
      </w:r>
      <w:r w:rsidR="00C474C1">
        <w:t>.</w:t>
      </w:r>
    </w:p>
    <w:p w14:paraId="698567A0" w14:textId="79FD7362" w:rsidR="00C474C1" w:rsidRDefault="00C52F4A" w:rsidP="00C52F4A">
      <w:r w:rsidRPr="00605EB6">
        <w:t>À l</w:t>
      </w:r>
      <w:r w:rsidR="00C474C1">
        <w:t>’</w:t>
      </w:r>
      <w:r w:rsidRPr="00605EB6">
        <w:t>extrémité du village</w:t>
      </w:r>
      <w:r w:rsidR="00C474C1">
        <w:t xml:space="preserve">, </w:t>
      </w:r>
      <w:r w:rsidRPr="00605EB6">
        <w:t>ils entrèrent dans une maison de chétive apparence</w:t>
      </w:r>
      <w:r w:rsidR="00C474C1">
        <w:t xml:space="preserve">, </w:t>
      </w:r>
      <w:r w:rsidRPr="00605EB6">
        <w:t>où ils trouvèrent une commère occupée à laver la figure d</w:t>
      </w:r>
      <w:r w:rsidR="00C474C1">
        <w:t>’</w:t>
      </w:r>
      <w:r w:rsidRPr="00605EB6">
        <w:t>un gamin de trois à quatre ans</w:t>
      </w:r>
      <w:r w:rsidR="00C474C1">
        <w:t xml:space="preserve">, </w:t>
      </w:r>
      <w:r w:rsidRPr="00605EB6">
        <w:t>tout barbouillé de confiture de mirabelle</w:t>
      </w:r>
      <w:r w:rsidR="00C474C1">
        <w:t xml:space="preserve">, </w:t>
      </w:r>
      <w:r w:rsidRPr="00605EB6">
        <w:t>et qui braillait comme si on l</w:t>
      </w:r>
      <w:r w:rsidR="00C474C1">
        <w:t>’</w:t>
      </w:r>
      <w:r w:rsidRPr="00605EB6">
        <w:t>eût écorché</w:t>
      </w:r>
      <w:r w:rsidR="00C474C1">
        <w:t>.</w:t>
      </w:r>
    </w:p>
    <w:p w14:paraId="21A15964" w14:textId="77777777" w:rsidR="00C474C1" w:rsidRDefault="00C52F4A" w:rsidP="00C52F4A">
      <w:r w:rsidRPr="00605EB6">
        <w:lastRenderedPageBreak/>
        <w:t>Cependant</w:t>
      </w:r>
      <w:r w:rsidR="00C474C1">
        <w:t xml:space="preserve">, </w:t>
      </w:r>
      <w:r w:rsidRPr="00605EB6">
        <w:t>à la vue de Jean Loup</w:t>
      </w:r>
      <w:r w:rsidR="00C474C1">
        <w:t xml:space="preserve">, </w:t>
      </w:r>
      <w:r w:rsidRPr="00605EB6">
        <w:t>la peur</w:t>
      </w:r>
      <w:r w:rsidR="00C474C1">
        <w:t xml:space="preserve">, </w:t>
      </w:r>
      <w:r w:rsidRPr="00605EB6">
        <w:t>sans doute</w:t>
      </w:r>
      <w:r w:rsidR="00C474C1">
        <w:t xml:space="preserve">, </w:t>
      </w:r>
      <w:r w:rsidRPr="00605EB6">
        <w:t>calma les cris du bambin</w:t>
      </w:r>
      <w:r w:rsidR="00C474C1">
        <w:t xml:space="preserve">, </w:t>
      </w:r>
      <w:r w:rsidRPr="00605EB6">
        <w:t>qui s</w:t>
      </w:r>
      <w:r w:rsidR="00C474C1">
        <w:t>’</w:t>
      </w:r>
      <w:r w:rsidRPr="00605EB6">
        <w:t>échappa des bras de sa mère et courut se fourrer sous un lit</w:t>
      </w:r>
      <w:r w:rsidR="00C474C1">
        <w:t>.</w:t>
      </w:r>
    </w:p>
    <w:p w14:paraId="01D3D3C2" w14:textId="351EC263" w:rsidR="00C474C1" w:rsidRDefault="0094609C" w:rsidP="00C52F4A">
      <w:r>
        <w:t>— </w:t>
      </w:r>
      <w:r w:rsidR="00C52F4A" w:rsidRPr="00613E41">
        <w:t>Voici ce qui nous amène chez vous</w:t>
      </w:r>
      <w:r w:rsidR="00C474C1">
        <w:t xml:space="preserve">, </w:t>
      </w:r>
      <w:r w:rsidR="00C52F4A" w:rsidRPr="00613E41">
        <w:t>dit le compagnon de Jean Loup à la grosse femme</w:t>
      </w:r>
      <w:r w:rsidR="00C474C1">
        <w:t xml:space="preserve"> : </w:t>
      </w:r>
      <w:r w:rsidR="00C52F4A" w:rsidRPr="00613E41">
        <w:t>Jean Loup</w:t>
      </w:r>
      <w:r w:rsidR="00C474C1">
        <w:t xml:space="preserve">, </w:t>
      </w:r>
      <w:r w:rsidR="00C52F4A" w:rsidRPr="00613E41">
        <w:t>que vous connaissez</w:t>
      </w:r>
      <w:r w:rsidR="00C474C1">
        <w:t xml:space="preserve">, </w:t>
      </w:r>
      <w:r w:rsidR="00C52F4A" w:rsidRPr="00613E41">
        <w:t>sinon pour l</w:t>
      </w:r>
      <w:r w:rsidR="00C474C1">
        <w:t>’</w:t>
      </w:r>
      <w:r w:rsidR="00C52F4A" w:rsidRPr="00613E41">
        <w:t>avoir vu déjà</w:t>
      </w:r>
      <w:r w:rsidR="00C474C1">
        <w:t xml:space="preserve">, </w:t>
      </w:r>
      <w:r w:rsidR="00C52F4A" w:rsidRPr="00613E41">
        <w:t>mais pour avoir souvent entendu parler de lui</w:t>
      </w:r>
      <w:r w:rsidR="00C474C1">
        <w:t xml:space="preserve">, </w:t>
      </w:r>
      <w:r w:rsidR="00C52F4A" w:rsidRPr="00613E41">
        <w:t>a besoin d</w:t>
      </w:r>
      <w:r w:rsidR="00C474C1">
        <w:t>’</w:t>
      </w:r>
      <w:r w:rsidR="00C52F4A" w:rsidRPr="00613E41">
        <w:t>un kilogramme de poudre et de trente ou quarante balles du calibre de son fusil</w:t>
      </w:r>
      <w:r w:rsidR="00C474C1">
        <w:t xml:space="preserve"> ; </w:t>
      </w:r>
      <w:r w:rsidR="00C52F4A" w:rsidRPr="00613E41">
        <w:t>il</w:t>
      </w:r>
      <w:r w:rsidR="00C52F4A" w:rsidRPr="00605EB6">
        <w:t xml:space="preserve"> a de l</w:t>
      </w:r>
      <w:r w:rsidR="00C474C1">
        <w:t>’</w:t>
      </w:r>
      <w:r w:rsidR="00C52F4A" w:rsidRPr="00605EB6">
        <w:t>argent pour payer</w:t>
      </w:r>
      <w:r w:rsidR="00C474C1">
        <w:t>.</w:t>
      </w:r>
    </w:p>
    <w:p w14:paraId="68C56011" w14:textId="36BD2AB8" w:rsidR="00C474C1" w:rsidRDefault="0094609C" w:rsidP="00C52F4A">
      <w:r>
        <w:t>— </w:t>
      </w:r>
      <w:r w:rsidR="00C52F4A" w:rsidRPr="00605EB6">
        <w:t>Certainement</w:t>
      </w:r>
      <w:r w:rsidR="00C474C1">
        <w:t xml:space="preserve">, </w:t>
      </w:r>
      <w:r w:rsidR="00C52F4A" w:rsidRPr="00605EB6">
        <w:t>certainement</w:t>
      </w:r>
      <w:r w:rsidR="00C474C1">
        <w:t xml:space="preserve">, </w:t>
      </w:r>
      <w:r w:rsidR="00C52F4A" w:rsidRPr="00605EB6">
        <w:t>mais</w:t>
      </w:r>
      <w:r w:rsidR="00C474C1">
        <w:t>…</w:t>
      </w:r>
    </w:p>
    <w:p w14:paraId="5739AFBD" w14:textId="6F275B1C" w:rsidR="00C474C1" w:rsidRDefault="0094609C" w:rsidP="00C52F4A">
      <w:r>
        <w:t>— </w:t>
      </w:r>
      <w:r w:rsidR="00C52F4A" w:rsidRPr="00605EB6">
        <w:t>Ne me dites pas que vous n</w:t>
      </w:r>
      <w:r w:rsidR="00C474C1">
        <w:t>’</w:t>
      </w:r>
      <w:r w:rsidR="00C52F4A" w:rsidRPr="00605EB6">
        <w:t>avez ni poudre</w:t>
      </w:r>
      <w:r w:rsidR="00C474C1">
        <w:t xml:space="preserve">, </w:t>
      </w:r>
      <w:r w:rsidR="00C52F4A" w:rsidRPr="00605EB6">
        <w:t>ni balles</w:t>
      </w:r>
      <w:r w:rsidR="00C474C1">
        <w:t xml:space="preserve">, </w:t>
      </w:r>
      <w:r w:rsidR="00C52F4A" w:rsidRPr="00605EB6">
        <w:t>je ne vous croirais pas</w:t>
      </w:r>
      <w:r w:rsidR="00C474C1">
        <w:t xml:space="preserve">. </w:t>
      </w:r>
      <w:r w:rsidR="00C52F4A" w:rsidRPr="00605EB6">
        <w:t>C</w:t>
      </w:r>
      <w:r w:rsidR="00C474C1">
        <w:t>’</w:t>
      </w:r>
      <w:r w:rsidR="00C52F4A" w:rsidRPr="00605EB6">
        <w:t>est chez vous que se trouve le dépôt où les francs-tireurs viennent s</w:t>
      </w:r>
      <w:r w:rsidR="00C474C1">
        <w:t>’</w:t>
      </w:r>
      <w:r w:rsidR="00C52F4A" w:rsidRPr="00605EB6">
        <w:t>approvisionner</w:t>
      </w:r>
      <w:r w:rsidR="00C474C1">
        <w:t xml:space="preserve"> ; </w:t>
      </w:r>
      <w:r w:rsidR="00C52F4A" w:rsidRPr="00605EB6">
        <w:t>donc vous avez ce que je vous demande</w:t>
      </w:r>
      <w:r w:rsidR="00C474C1">
        <w:t>.</w:t>
      </w:r>
    </w:p>
    <w:p w14:paraId="3CA6BA4E" w14:textId="33D3B48A" w:rsidR="00C474C1" w:rsidRDefault="0094609C" w:rsidP="00C52F4A">
      <w:r>
        <w:t>— </w:t>
      </w:r>
      <w:r w:rsidR="00C52F4A" w:rsidRPr="00605EB6">
        <w:t>Eh bien</w:t>
      </w:r>
      <w:r w:rsidR="00C474C1">
        <w:t xml:space="preserve">, </w:t>
      </w:r>
      <w:r w:rsidR="00C52F4A" w:rsidRPr="00605EB6">
        <w:t>oui</w:t>
      </w:r>
      <w:r w:rsidR="00C474C1">
        <w:t xml:space="preserve">, </w:t>
      </w:r>
      <w:r w:rsidR="00C52F4A" w:rsidRPr="00605EB6">
        <w:t>monsieur Bertault</w:t>
      </w:r>
      <w:r w:rsidR="00C474C1">
        <w:t xml:space="preserve"> ; </w:t>
      </w:r>
      <w:r w:rsidR="00C52F4A" w:rsidRPr="00605EB6">
        <w:t>mais vous devez bien comprendre que je ne puis vendre à d</w:t>
      </w:r>
      <w:r w:rsidR="00C474C1">
        <w:t>’</w:t>
      </w:r>
      <w:r w:rsidR="00C52F4A" w:rsidRPr="00605EB6">
        <w:t>autres ce qui est pour les francs-tireurs</w:t>
      </w:r>
      <w:r w:rsidR="00C474C1">
        <w:t xml:space="preserve"> ; </w:t>
      </w:r>
      <w:r w:rsidR="00C52F4A" w:rsidRPr="00605EB6">
        <w:t>si je faisais cela</w:t>
      </w:r>
      <w:r w:rsidR="00C474C1">
        <w:t xml:space="preserve">, </w:t>
      </w:r>
      <w:r w:rsidR="00C52F4A" w:rsidRPr="00605EB6">
        <w:t>mon mari serait furieux contre moi</w:t>
      </w:r>
      <w:r w:rsidR="00C474C1">
        <w:t>.</w:t>
      </w:r>
    </w:p>
    <w:p w14:paraId="13F2F92D" w14:textId="3A86559F" w:rsidR="00C474C1" w:rsidRDefault="0094609C" w:rsidP="00C52F4A">
      <w:r>
        <w:t>— </w:t>
      </w:r>
      <w:r w:rsidR="00C52F4A" w:rsidRPr="00605EB6">
        <w:t>J</w:t>
      </w:r>
      <w:r w:rsidR="00C474C1">
        <w:t>’</w:t>
      </w:r>
      <w:r w:rsidR="00C52F4A" w:rsidRPr="00605EB6">
        <w:t>expliquerai la chose à votre mari</w:t>
      </w:r>
      <w:r w:rsidR="00C474C1">
        <w:t xml:space="preserve">, </w:t>
      </w:r>
      <w:r w:rsidR="00C52F4A" w:rsidRPr="00605EB6">
        <w:t>et il ne dira rien</w:t>
      </w:r>
      <w:r w:rsidR="00C474C1">
        <w:t xml:space="preserve">. </w:t>
      </w:r>
      <w:r w:rsidR="00C52F4A" w:rsidRPr="00605EB6">
        <w:t>D</w:t>
      </w:r>
      <w:r w:rsidR="00C474C1">
        <w:t>’</w:t>
      </w:r>
      <w:r w:rsidR="00C52F4A" w:rsidRPr="00605EB6">
        <w:t>ailleurs</w:t>
      </w:r>
      <w:r w:rsidR="00C474C1">
        <w:t xml:space="preserve">, </w:t>
      </w:r>
      <w:r w:rsidR="00C52F4A" w:rsidRPr="00605EB6">
        <w:t>écoutez</w:t>
      </w:r>
      <w:r w:rsidR="00C474C1">
        <w:t xml:space="preserve"> : </w:t>
      </w:r>
      <w:r w:rsidR="00C52F4A" w:rsidRPr="00605EB6">
        <w:t>Vous savez ce qui s</w:t>
      </w:r>
      <w:r w:rsidR="00C474C1">
        <w:t>’</w:t>
      </w:r>
      <w:r w:rsidR="00C52F4A" w:rsidRPr="00605EB6">
        <w:t>est passé hier soir à Mareille</w:t>
      </w:r>
      <w:r w:rsidR="00C474C1">
        <w:t>.</w:t>
      </w:r>
    </w:p>
    <w:p w14:paraId="2A34D4F1" w14:textId="71144182" w:rsidR="00C474C1" w:rsidRDefault="0094609C" w:rsidP="00C52F4A">
      <w:r>
        <w:t>— </w:t>
      </w:r>
      <w:r w:rsidR="00C52F4A" w:rsidRPr="00605EB6">
        <w:t>Oui</w:t>
      </w:r>
      <w:r w:rsidR="00C474C1">
        <w:t xml:space="preserve">. </w:t>
      </w:r>
      <w:r w:rsidR="00C52F4A" w:rsidRPr="00605EB6">
        <w:t>Ah</w:t>
      </w:r>
      <w:r w:rsidR="00C474C1">
        <w:t xml:space="preserve"> ! </w:t>
      </w:r>
      <w:r w:rsidR="00C52F4A" w:rsidRPr="00605EB6">
        <w:t>les brigands de Prussiens</w:t>
      </w:r>
      <w:r w:rsidR="00C474C1">
        <w:t> !</w:t>
      </w:r>
    </w:p>
    <w:p w14:paraId="0E5A965A" w14:textId="00F98934" w:rsidR="00C474C1" w:rsidRDefault="0094609C" w:rsidP="00C52F4A">
      <w:r>
        <w:t>— </w:t>
      </w:r>
      <w:r w:rsidR="00C52F4A" w:rsidRPr="00605EB6">
        <w:t>Alors on vous a dit que Jean Loup</w:t>
      </w:r>
      <w:r w:rsidR="00C474C1">
        <w:t xml:space="preserve">, </w:t>
      </w:r>
      <w:r w:rsidR="00C52F4A" w:rsidRPr="00605EB6">
        <w:t>ici présent</w:t>
      </w:r>
      <w:r w:rsidR="00C474C1">
        <w:t xml:space="preserve">, </w:t>
      </w:r>
      <w:r w:rsidR="00C52F4A" w:rsidRPr="00605EB6">
        <w:t>a failli assommer un des chefs d</w:t>
      </w:r>
      <w:r w:rsidR="00C474C1">
        <w:t>’</w:t>
      </w:r>
      <w:r w:rsidR="00C52F4A" w:rsidRPr="00605EB6">
        <w:t>un coup de poing</w:t>
      </w:r>
      <w:r w:rsidR="00C474C1">
        <w:t>. ?</w:t>
      </w:r>
    </w:p>
    <w:p w14:paraId="66D3DCCF" w14:textId="2E9D7DFE" w:rsidR="00C474C1" w:rsidRDefault="0094609C" w:rsidP="00C52F4A">
      <w:r>
        <w:t>— </w:t>
      </w:r>
      <w:r w:rsidR="00C52F4A" w:rsidRPr="00605EB6">
        <w:t>Mon mari m</w:t>
      </w:r>
      <w:r w:rsidR="00C474C1">
        <w:t>’</w:t>
      </w:r>
      <w:r w:rsidR="00C52F4A" w:rsidRPr="00605EB6">
        <w:t>a raconté la chose</w:t>
      </w:r>
      <w:r w:rsidR="00C474C1">
        <w:t>.</w:t>
      </w:r>
    </w:p>
    <w:p w14:paraId="4A73E6EC" w14:textId="2880A2E4" w:rsidR="00C474C1" w:rsidRDefault="0094609C" w:rsidP="00C52F4A">
      <w:r>
        <w:t>— </w:t>
      </w:r>
      <w:r w:rsidR="00C52F4A" w:rsidRPr="00605EB6">
        <w:t>Eh bien</w:t>
      </w:r>
      <w:r w:rsidR="00C474C1">
        <w:t xml:space="preserve">, </w:t>
      </w:r>
      <w:r w:rsidR="00C52F4A" w:rsidRPr="00605EB6">
        <w:t>j</w:t>
      </w:r>
      <w:r w:rsidR="00C474C1">
        <w:t>’</w:t>
      </w:r>
      <w:r w:rsidR="00C52F4A" w:rsidRPr="00605EB6">
        <w:t>ai deviné ce que Jean Loup fera de la poudre et des balles que vous allez lui vendre</w:t>
      </w:r>
      <w:r w:rsidR="00C474C1">
        <w:t xml:space="preserve"> : </w:t>
      </w:r>
      <w:r w:rsidR="00C52F4A" w:rsidRPr="00605EB6">
        <w:t xml:space="preserve">il tirera sur les </w:t>
      </w:r>
      <w:r w:rsidR="00C52F4A" w:rsidRPr="00605EB6">
        <w:lastRenderedPageBreak/>
        <w:t>Prussiens</w:t>
      </w:r>
      <w:r w:rsidR="00C474C1">
        <w:t xml:space="preserve">. </w:t>
      </w:r>
      <w:r w:rsidR="00C52F4A" w:rsidRPr="00605EB6">
        <w:t>Maintenant</w:t>
      </w:r>
      <w:r w:rsidR="00C474C1">
        <w:t xml:space="preserve">, </w:t>
      </w:r>
      <w:r w:rsidR="00C52F4A" w:rsidRPr="00605EB6">
        <w:t>vous n</w:t>
      </w:r>
      <w:r w:rsidR="00C474C1">
        <w:t>’</w:t>
      </w:r>
      <w:r w:rsidR="00C52F4A" w:rsidRPr="00605EB6">
        <w:t>avez plus à hésiter</w:t>
      </w:r>
      <w:r w:rsidR="00C474C1">
        <w:t xml:space="preserve">, </w:t>
      </w:r>
      <w:r w:rsidR="00C52F4A" w:rsidRPr="00605EB6">
        <w:t>vous ne violez pas la consigne</w:t>
      </w:r>
      <w:r w:rsidR="00C474C1">
        <w:t xml:space="preserve">, </w:t>
      </w:r>
      <w:r w:rsidR="00C52F4A" w:rsidRPr="00605EB6">
        <w:t>vous avez affaire à un franc-tireur</w:t>
      </w:r>
      <w:r w:rsidR="00C474C1">
        <w:t>.</w:t>
      </w:r>
    </w:p>
    <w:p w14:paraId="416543AE" w14:textId="77777777" w:rsidR="00C474C1" w:rsidRDefault="00C52F4A" w:rsidP="00C52F4A">
      <w:r w:rsidRPr="00605EB6">
        <w:t>La commère</w:t>
      </w:r>
      <w:r w:rsidR="00C474C1">
        <w:t xml:space="preserve">, </w:t>
      </w:r>
      <w:r w:rsidRPr="00605EB6">
        <w:t>ne trouvant pas de réplique à ces paroles</w:t>
      </w:r>
      <w:r w:rsidR="00C474C1">
        <w:t xml:space="preserve">, </w:t>
      </w:r>
      <w:r w:rsidRPr="00605EB6">
        <w:t>s</w:t>
      </w:r>
      <w:r w:rsidR="00C474C1">
        <w:t>’</w:t>
      </w:r>
      <w:r w:rsidRPr="00605EB6">
        <w:t>exécuta enfin de bonne grâce</w:t>
      </w:r>
      <w:r w:rsidR="00C474C1">
        <w:t xml:space="preserve">. </w:t>
      </w:r>
      <w:r w:rsidRPr="00605EB6">
        <w:t>Elle livra la poudre</w:t>
      </w:r>
      <w:r w:rsidR="00C474C1">
        <w:t xml:space="preserve">, </w:t>
      </w:r>
      <w:r w:rsidRPr="00605EB6">
        <w:t>les balles et en fit un paquet dans lequel elle enferma le précédent achat fait chez l</w:t>
      </w:r>
      <w:r w:rsidR="00C474C1">
        <w:t>’</w:t>
      </w:r>
      <w:r w:rsidRPr="00605EB6">
        <w:t>épicier</w:t>
      </w:r>
      <w:r w:rsidR="00C474C1">
        <w:t>.</w:t>
      </w:r>
    </w:p>
    <w:p w14:paraId="58D4E753" w14:textId="77777777" w:rsidR="00C474C1" w:rsidRDefault="00C52F4A" w:rsidP="00C52F4A">
      <w:r w:rsidRPr="00605EB6">
        <w:t>Jean Loup paya</w:t>
      </w:r>
      <w:r w:rsidR="00C474C1">
        <w:t xml:space="preserve">, </w:t>
      </w:r>
      <w:r w:rsidRPr="00605EB6">
        <w:t>et lui et son compagnon sortirent de la maison</w:t>
      </w:r>
      <w:r w:rsidR="00C474C1">
        <w:t xml:space="preserve">, </w:t>
      </w:r>
      <w:r w:rsidRPr="00605EB6">
        <w:t>donnant à la grosse femme le loisir d</w:t>
      </w:r>
      <w:r w:rsidR="00C474C1">
        <w:t>’</w:t>
      </w:r>
      <w:r w:rsidRPr="00605EB6">
        <w:t>achever de débarbouiller son enfant</w:t>
      </w:r>
      <w:r w:rsidR="00C474C1">
        <w:t xml:space="preserve">, </w:t>
      </w:r>
      <w:r w:rsidRPr="00605EB6">
        <w:t>qui était toujours caché sous le lit</w:t>
      </w:r>
      <w:r w:rsidR="00C474C1">
        <w:t>.</w:t>
      </w:r>
    </w:p>
    <w:p w14:paraId="79D3129E" w14:textId="77777777" w:rsidR="00C474C1" w:rsidRDefault="00C52F4A" w:rsidP="00C52F4A">
      <w:r w:rsidRPr="00605EB6">
        <w:t>Jean Loup</w:t>
      </w:r>
      <w:r w:rsidR="00C474C1">
        <w:t xml:space="preserve">, </w:t>
      </w:r>
      <w:r w:rsidRPr="00605EB6">
        <w:t>son paquet sous son bras et son fusil sur l</w:t>
      </w:r>
      <w:r w:rsidR="00C474C1">
        <w:t>’</w:t>
      </w:r>
      <w:r w:rsidRPr="00605EB6">
        <w:t>épaule</w:t>
      </w:r>
      <w:r w:rsidR="00C474C1">
        <w:t xml:space="preserve">, </w:t>
      </w:r>
      <w:r w:rsidRPr="00605EB6">
        <w:t>rentra dans la forêt</w:t>
      </w:r>
      <w:r w:rsidR="00C474C1">
        <w:t xml:space="preserve">, </w:t>
      </w:r>
      <w:r w:rsidRPr="00605EB6">
        <w:t>fier comme s</w:t>
      </w:r>
      <w:r w:rsidR="00C474C1">
        <w:t>’</w:t>
      </w:r>
      <w:r w:rsidRPr="00605EB6">
        <w:t>il venait de faire la conquête du monde</w:t>
      </w:r>
      <w:r w:rsidR="00C474C1">
        <w:t>.</w:t>
      </w:r>
    </w:p>
    <w:p w14:paraId="4F5F00C4" w14:textId="2E1A0B0E" w:rsidR="00C474C1" w:rsidRDefault="00C52F4A" w:rsidP="00C52F4A">
      <w:r w:rsidRPr="00605EB6">
        <w:t>Quand il se retrouva au milieu de ses roches</w:t>
      </w:r>
      <w:r w:rsidR="00C474C1">
        <w:t xml:space="preserve">, </w:t>
      </w:r>
      <w:r w:rsidRPr="00605EB6">
        <w:t>sa première pensée fut d</w:t>
      </w:r>
      <w:r w:rsidR="00C474C1">
        <w:t>’</w:t>
      </w:r>
      <w:r w:rsidRPr="00605EB6">
        <w:t>essayer en même temps son arme et son adresse</w:t>
      </w:r>
      <w:r w:rsidR="00C474C1">
        <w:t xml:space="preserve">. </w:t>
      </w:r>
      <w:r w:rsidRPr="00605EB6">
        <w:t xml:space="preserve">Il chargea </w:t>
      </w:r>
      <w:r w:rsidR="00613E41">
        <w:t>son</w:t>
      </w:r>
      <w:r w:rsidR="00613E41" w:rsidRPr="00605EB6">
        <w:t xml:space="preserve"> </w:t>
      </w:r>
      <w:r w:rsidRPr="00605EB6">
        <w:t>fusil</w:t>
      </w:r>
      <w:r w:rsidR="00C474C1">
        <w:t xml:space="preserve">, </w:t>
      </w:r>
      <w:r w:rsidRPr="00605EB6">
        <w:t>ainsi que Jacques Grandin lui avait montré à le faire</w:t>
      </w:r>
      <w:r w:rsidR="00C474C1">
        <w:t xml:space="preserve">, </w:t>
      </w:r>
      <w:r w:rsidRPr="00605EB6">
        <w:t>ne mettant ni trop</w:t>
      </w:r>
      <w:r w:rsidR="00C474C1">
        <w:t xml:space="preserve">, </w:t>
      </w:r>
      <w:r w:rsidRPr="00605EB6">
        <w:t>ni trop peu de poudre</w:t>
      </w:r>
      <w:r w:rsidR="00C474C1">
        <w:t xml:space="preserve">. </w:t>
      </w:r>
      <w:r w:rsidRPr="00605EB6">
        <w:t>Alors il ajusta le tronc d</w:t>
      </w:r>
      <w:r w:rsidR="00C474C1">
        <w:t>’</w:t>
      </w:r>
      <w:r w:rsidRPr="00605EB6">
        <w:t>un chêne</w:t>
      </w:r>
      <w:r w:rsidR="00C474C1">
        <w:t xml:space="preserve">, </w:t>
      </w:r>
      <w:r w:rsidRPr="00605EB6">
        <w:t>à environ cinquante pas de lui</w:t>
      </w:r>
      <w:r w:rsidR="00C474C1">
        <w:t xml:space="preserve">, </w:t>
      </w:r>
      <w:r w:rsidRPr="00605EB6">
        <w:t>et tira les deux coups</w:t>
      </w:r>
      <w:r w:rsidR="00C474C1">
        <w:t>.</w:t>
      </w:r>
    </w:p>
    <w:p w14:paraId="315B5937" w14:textId="77777777" w:rsidR="00C474C1" w:rsidRDefault="00C52F4A" w:rsidP="00C52F4A">
      <w:r w:rsidRPr="00605EB6">
        <w:t>Allons</w:t>
      </w:r>
      <w:r w:rsidR="00C474C1">
        <w:t xml:space="preserve">, </w:t>
      </w:r>
      <w:r w:rsidRPr="00605EB6">
        <w:t>l</w:t>
      </w:r>
      <w:r w:rsidR="00C474C1">
        <w:t>’</w:t>
      </w:r>
      <w:r w:rsidRPr="00605EB6">
        <w:t>arme fonctionnait</w:t>
      </w:r>
      <w:r w:rsidR="00C474C1">
        <w:t xml:space="preserve">. </w:t>
      </w:r>
      <w:r w:rsidRPr="00605EB6">
        <w:t>Restait à savoir ce qu</w:t>
      </w:r>
      <w:r w:rsidR="00C474C1">
        <w:t>’</w:t>
      </w:r>
      <w:r w:rsidRPr="00605EB6">
        <w:t>il devait penser de son adresse</w:t>
      </w:r>
      <w:r w:rsidR="00C474C1">
        <w:t xml:space="preserve">. </w:t>
      </w:r>
      <w:r w:rsidRPr="00605EB6">
        <w:t>Il courut examiner le tronc du chêne</w:t>
      </w:r>
      <w:r w:rsidR="00C474C1">
        <w:t xml:space="preserve">. </w:t>
      </w:r>
      <w:r w:rsidRPr="00605EB6">
        <w:t>À l</w:t>
      </w:r>
      <w:r w:rsidR="00C474C1">
        <w:t>’</w:t>
      </w:r>
      <w:r w:rsidRPr="00605EB6">
        <w:t>endroit où il avait visé</w:t>
      </w:r>
      <w:r w:rsidR="00C474C1">
        <w:t xml:space="preserve">, </w:t>
      </w:r>
      <w:r w:rsidRPr="00605EB6">
        <w:t>il y avait deux trous</w:t>
      </w:r>
      <w:r w:rsidR="00C474C1">
        <w:t xml:space="preserve">, </w:t>
      </w:r>
      <w:r w:rsidRPr="00605EB6">
        <w:t>à une distance l</w:t>
      </w:r>
      <w:r w:rsidR="00C474C1">
        <w:t>’</w:t>
      </w:r>
      <w:r w:rsidRPr="00605EB6">
        <w:t>un de l</w:t>
      </w:r>
      <w:r w:rsidR="00C474C1">
        <w:t>’</w:t>
      </w:r>
      <w:r w:rsidRPr="00605EB6">
        <w:t>autre de cinq ou six centimètres</w:t>
      </w:r>
      <w:r w:rsidR="00C474C1">
        <w:t xml:space="preserve">. </w:t>
      </w:r>
      <w:r w:rsidRPr="00605EB6">
        <w:t>Les balles avaient traversé l</w:t>
      </w:r>
      <w:r w:rsidR="00C474C1">
        <w:t>’</w:t>
      </w:r>
      <w:r w:rsidRPr="00605EB6">
        <w:t>écorce et pénétré dans l</w:t>
      </w:r>
      <w:r w:rsidR="00C474C1">
        <w:t>’</w:t>
      </w:r>
      <w:r w:rsidRPr="00605EB6">
        <w:t>arbre à une certaine profondeur</w:t>
      </w:r>
      <w:r w:rsidR="00C474C1">
        <w:t>.</w:t>
      </w:r>
    </w:p>
    <w:p w14:paraId="28468D26" w14:textId="77777777" w:rsidR="00C474C1" w:rsidRDefault="00C52F4A" w:rsidP="00C52F4A">
      <w:r w:rsidRPr="00605EB6">
        <w:t>Les yeux de Jean Loup rayonnèrent</w:t>
      </w:r>
      <w:r w:rsidR="00C474C1">
        <w:t>.</w:t>
      </w:r>
    </w:p>
    <w:p w14:paraId="17587E44" w14:textId="77777777" w:rsidR="00C474C1" w:rsidRDefault="00C52F4A" w:rsidP="00C52F4A">
      <w:r w:rsidRPr="00605EB6">
        <w:t>Il rechargea son fusil</w:t>
      </w:r>
      <w:r w:rsidR="00C474C1">
        <w:t xml:space="preserve">, </w:t>
      </w:r>
      <w:r w:rsidRPr="00605EB6">
        <w:t>toujours avec les mêmes précautions</w:t>
      </w:r>
      <w:r w:rsidR="00C474C1">
        <w:t xml:space="preserve">, </w:t>
      </w:r>
      <w:r w:rsidRPr="00605EB6">
        <w:t>les mêmes soins</w:t>
      </w:r>
      <w:r w:rsidR="00C474C1">
        <w:t xml:space="preserve"> ; </w:t>
      </w:r>
      <w:r w:rsidRPr="00605EB6">
        <w:t>mais il ne tira plus</w:t>
      </w:r>
      <w:r w:rsidR="00C474C1">
        <w:t xml:space="preserve">. </w:t>
      </w:r>
      <w:r w:rsidRPr="00605EB6">
        <w:t>Maintenant</w:t>
      </w:r>
      <w:r w:rsidR="00C474C1">
        <w:t xml:space="preserve">, </w:t>
      </w:r>
      <w:r w:rsidRPr="00605EB6">
        <w:t>il n</w:t>
      </w:r>
      <w:r w:rsidR="00C474C1">
        <w:t>’</w:t>
      </w:r>
      <w:r w:rsidRPr="00605EB6">
        <w:t>avait plus à mettre son adresse à l</w:t>
      </w:r>
      <w:r w:rsidR="00C474C1">
        <w:t>’</w:t>
      </w:r>
      <w:r w:rsidRPr="00605EB6">
        <w:t>épreuve</w:t>
      </w:r>
      <w:r w:rsidR="00C474C1">
        <w:t xml:space="preserve">. </w:t>
      </w:r>
      <w:r w:rsidRPr="00605EB6">
        <w:t>Et puis il ne tenait pas à user ses munitions à un jeu d</w:t>
      </w:r>
      <w:r w:rsidR="00C474C1">
        <w:t>’</w:t>
      </w:r>
      <w:r w:rsidRPr="00605EB6">
        <w:t>enfants</w:t>
      </w:r>
      <w:r w:rsidR="00C474C1">
        <w:t>.</w:t>
      </w:r>
    </w:p>
    <w:p w14:paraId="064FBAC5" w14:textId="77777777" w:rsidR="00C474C1" w:rsidRDefault="00C52F4A" w:rsidP="00C52F4A">
      <w:r w:rsidRPr="00605EB6">
        <w:lastRenderedPageBreak/>
        <w:t>À partir du lendemain</w:t>
      </w:r>
      <w:r w:rsidR="00C474C1">
        <w:t xml:space="preserve">, </w:t>
      </w:r>
      <w:r w:rsidRPr="00605EB6">
        <w:t>il commença à se mettre en embuscade</w:t>
      </w:r>
      <w:r w:rsidR="00C474C1">
        <w:t xml:space="preserve">, </w:t>
      </w:r>
      <w:r w:rsidRPr="00605EB6">
        <w:t>tantôt d</w:t>
      </w:r>
      <w:r w:rsidR="00C474C1">
        <w:t>’</w:t>
      </w:r>
      <w:r w:rsidRPr="00605EB6">
        <w:t>un côté</w:t>
      </w:r>
      <w:r w:rsidR="00C474C1">
        <w:t xml:space="preserve">, </w:t>
      </w:r>
      <w:r w:rsidRPr="00605EB6">
        <w:t>tantôt d</w:t>
      </w:r>
      <w:r w:rsidR="00C474C1">
        <w:t>’</w:t>
      </w:r>
      <w:r w:rsidRPr="00605EB6">
        <w:t>un autre</w:t>
      </w:r>
      <w:r w:rsidR="00C474C1">
        <w:t xml:space="preserve">. </w:t>
      </w:r>
      <w:r w:rsidRPr="00605EB6">
        <w:t>Il s</w:t>
      </w:r>
      <w:r w:rsidR="00C474C1">
        <w:t>’</w:t>
      </w:r>
      <w:r w:rsidRPr="00605EB6">
        <w:t>était donné la tâche de surveiller les deux routes qui conduisent à Mareille</w:t>
      </w:r>
      <w:r w:rsidR="00C474C1">
        <w:t xml:space="preserve"> : </w:t>
      </w:r>
      <w:r w:rsidRPr="00605EB6">
        <w:t>celle de la montagne</w:t>
      </w:r>
      <w:r w:rsidR="00C474C1">
        <w:t xml:space="preserve">, </w:t>
      </w:r>
      <w:r w:rsidRPr="00605EB6">
        <w:t>qui ne passe pas à plus de deux cents mètres de la Bosse-Grise</w:t>
      </w:r>
      <w:r w:rsidR="00C474C1">
        <w:t xml:space="preserve">, </w:t>
      </w:r>
      <w:r w:rsidRPr="00605EB6">
        <w:t>et celle du bord de l</w:t>
      </w:r>
      <w:r w:rsidR="00C474C1">
        <w:t>’</w:t>
      </w:r>
      <w:r w:rsidRPr="00605EB6">
        <w:t>eau</w:t>
      </w:r>
      <w:r w:rsidR="00C474C1">
        <w:t xml:space="preserve">, </w:t>
      </w:r>
      <w:r w:rsidRPr="00605EB6">
        <w:t>entre le Frou et la lisière de la forêt</w:t>
      </w:r>
      <w:r w:rsidR="00C474C1">
        <w:t>.</w:t>
      </w:r>
    </w:p>
    <w:p w14:paraId="57023CEE" w14:textId="77777777" w:rsidR="00C474C1" w:rsidRDefault="00C52F4A" w:rsidP="00C52F4A">
      <w:r w:rsidRPr="00605EB6">
        <w:t>Le quatrième jour</w:t>
      </w:r>
      <w:r w:rsidR="00C474C1">
        <w:t xml:space="preserve">, </w:t>
      </w:r>
      <w:r w:rsidRPr="00605EB6">
        <w:t>il était en observation sur le plateau</w:t>
      </w:r>
      <w:r w:rsidR="00C474C1">
        <w:t xml:space="preserve">, </w:t>
      </w:r>
      <w:r w:rsidRPr="00605EB6">
        <w:t>embusqué derrière une roche</w:t>
      </w:r>
      <w:r w:rsidR="00C474C1">
        <w:t xml:space="preserve"> ; </w:t>
      </w:r>
      <w:r w:rsidRPr="00605EB6">
        <w:t>quarante ou cinquante pas seulement le séparaient de la route</w:t>
      </w:r>
      <w:r w:rsidR="00C474C1">
        <w:t xml:space="preserve">. </w:t>
      </w:r>
      <w:r w:rsidRPr="00605EB6">
        <w:t>De loin</w:t>
      </w:r>
      <w:r w:rsidR="00C474C1">
        <w:t xml:space="preserve">, </w:t>
      </w:r>
      <w:r w:rsidRPr="00605EB6">
        <w:t>il vit venir deux uhlans</w:t>
      </w:r>
      <w:r w:rsidR="00C474C1">
        <w:t xml:space="preserve">, </w:t>
      </w:r>
      <w:r w:rsidRPr="00605EB6">
        <w:t>marchant en éclaireurs</w:t>
      </w:r>
      <w:r w:rsidR="00C474C1">
        <w:t xml:space="preserve">, </w:t>
      </w:r>
      <w:r w:rsidRPr="00605EB6">
        <w:t>précédant une petite colonne qui allait ou venait de faire des réquisitions</w:t>
      </w:r>
      <w:r w:rsidR="00C474C1">
        <w:t>.</w:t>
      </w:r>
    </w:p>
    <w:p w14:paraId="6DE1232A" w14:textId="77777777" w:rsidR="00C474C1" w:rsidRDefault="00C52F4A" w:rsidP="00C52F4A">
      <w:r w:rsidRPr="00605EB6">
        <w:t>Il prit son fusil</w:t>
      </w:r>
      <w:r w:rsidR="00C474C1">
        <w:t xml:space="preserve">, </w:t>
      </w:r>
      <w:r w:rsidRPr="00605EB6">
        <w:t>appuya le canon dans un cran de la roche et attendit</w:t>
      </w:r>
      <w:r w:rsidR="00C474C1">
        <w:t>.</w:t>
      </w:r>
    </w:p>
    <w:p w14:paraId="643804B8" w14:textId="77777777" w:rsidR="00C474C1" w:rsidRDefault="00C52F4A" w:rsidP="00C52F4A">
      <w:r w:rsidRPr="00605EB6">
        <w:t>Quand les cavaliers furent à peu près en face de lui</w:t>
      </w:r>
      <w:r w:rsidR="00C474C1">
        <w:t xml:space="preserve">, </w:t>
      </w:r>
      <w:r w:rsidRPr="00605EB6">
        <w:t>il tira ses deux coups</w:t>
      </w:r>
      <w:r w:rsidR="00C474C1">
        <w:t xml:space="preserve">. </w:t>
      </w:r>
      <w:r w:rsidRPr="00605EB6">
        <w:t>Les deux hommes tombèrent</w:t>
      </w:r>
      <w:r w:rsidR="00C474C1">
        <w:t xml:space="preserve">. </w:t>
      </w:r>
      <w:r w:rsidRPr="00605EB6">
        <w:t>Les chevaux effrayés bondirent en avant et descendirent le coteau ventre à terre</w:t>
      </w:r>
      <w:r w:rsidR="00C474C1">
        <w:t>.</w:t>
      </w:r>
    </w:p>
    <w:p w14:paraId="015459A9" w14:textId="77777777" w:rsidR="00C474C1" w:rsidRDefault="00C52F4A" w:rsidP="00C52F4A">
      <w:r w:rsidRPr="00605EB6">
        <w:t>Jean Loup se redressa</w:t>
      </w:r>
      <w:r w:rsidR="00C474C1">
        <w:t xml:space="preserve">, </w:t>
      </w:r>
      <w:r w:rsidRPr="00605EB6">
        <w:t>poussa un cri de triomphe et disparut bientôt derrière la Bosse-Grise</w:t>
      </w:r>
      <w:r w:rsidR="00C474C1">
        <w:t>.</w:t>
      </w:r>
    </w:p>
    <w:p w14:paraId="56FEF298" w14:textId="77777777" w:rsidR="00C474C1" w:rsidRDefault="00C52F4A" w:rsidP="00C52F4A">
      <w:r w:rsidRPr="00605EB6">
        <w:t>Un quart d</w:t>
      </w:r>
      <w:r w:rsidR="00C474C1">
        <w:t>’</w:t>
      </w:r>
      <w:r w:rsidRPr="00605EB6">
        <w:t>heure après</w:t>
      </w:r>
      <w:r w:rsidR="00C474C1">
        <w:t xml:space="preserve">, </w:t>
      </w:r>
      <w:r w:rsidRPr="00605EB6">
        <w:t>les Prussiens relevaient leurs camarades</w:t>
      </w:r>
      <w:r w:rsidR="00C474C1">
        <w:t xml:space="preserve">. </w:t>
      </w:r>
      <w:r w:rsidRPr="00605EB6">
        <w:t>L</w:t>
      </w:r>
      <w:r w:rsidR="00C474C1">
        <w:t>’</w:t>
      </w:r>
      <w:r w:rsidRPr="00605EB6">
        <w:t>un était mort</w:t>
      </w:r>
      <w:r w:rsidR="00C474C1">
        <w:t xml:space="preserve">, </w:t>
      </w:r>
      <w:r w:rsidRPr="00605EB6">
        <w:t>l</w:t>
      </w:r>
      <w:r w:rsidR="00C474C1">
        <w:t>’</w:t>
      </w:r>
      <w:r w:rsidRPr="00605EB6">
        <w:t>autre dangereusement blessé</w:t>
      </w:r>
      <w:r w:rsidR="00C474C1">
        <w:t>.</w:t>
      </w:r>
    </w:p>
    <w:p w14:paraId="5850427A" w14:textId="77777777" w:rsidR="00C474C1" w:rsidRDefault="00C52F4A" w:rsidP="00C52F4A">
      <w:r w:rsidRPr="00605EB6">
        <w:t>Quelques jours plus tard</w:t>
      </w:r>
      <w:r w:rsidR="00C474C1">
        <w:t xml:space="preserve">, </w:t>
      </w:r>
      <w:r w:rsidRPr="00605EB6">
        <w:t>sur la route du bord de l</w:t>
      </w:r>
      <w:r w:rsidR="00C474C1">
        <w:t>’</w:t>
      </w:r>
      <w:r w:rsidRPr="00605EB6">
        <w:t>eau</w:t>
      </w:r>
      <w:r w:rsidR="00C474C1">
        <w:t xml:space="preserve">, </w:t>
      </w:r>
      <w:r w:rsidRPr="00605EB6">
        <w:t>un soldat allemand tombait encore frappé mortellement</w:t>
      </w:r>
      <w:r w:rsidR="00C474C1">
        <w:t>.</w:t>
      </w:r>
    </w:p>
    <w:p w14:paraId="6C9EC65F" w14:textId="77777777" w:rsidR="00C474C1" w:rsidRDefault="00C52F4A" w:rsidP="00C52F4A">
      <w:r w:rsidRPr="00605EB6">
        <w:t>Il était rare qu</w:t>
      </w:r>
      <w:r w:rsidR="00C474C1">
        <w:t>’</w:t>
      </w:r>
      <w:r w:rsidRPr="00605EB6">
        <w:t>une troupe ennemie</w:t>
      </w:r>
      <w:r w:rsidR="00C474C1">
        <w:t xml:space="preserve">, </w:t>
      </w:r>
      <w:r w:rsidRPr="00605EB6">
        <w:t>plus ou moins nombreuse</w:t>
      </w:r>
      <w:r w:rsidR="00C474C1">
        <w:t xml:space="preserve">, </w:t>
      </w:r>
      <w:r w:rsidRPr="00605EB6">
        <w:t>passât sur l</w:t>
      </w:r>
      <w:r w:rsidR="00C474C1">
        <w:t>’</w:t>
      </w:r>
      <w:r w:rsidRPr="00605EB6">
        <w:t>une ou l</w:t>
      </w:r>
      <w:r w:rsidR="00C474C1">
        <w:t>’</w:t>
      </w:r>
      <w:r w:rsidRPr="00605EB6">
        <w:t>autre route</w:t>
      </w:r>
      <w:r w:rsidR="00C474C1">
        <w:t xml:space="preserve">, </w:t>
      </w:r>
      <w:r w:rsidRPr="00605EB6">
        <w:t xml:space="preserve">sans recevoir des balles </w:t>
      </w:r>
      <w:r w:rsidR="000B2CA7">
        <w:t xml:space="preserve">parties </w:t>
      </w:r>
      <w:r w:rsidRPr="00605EB6">
        <w:t>d</w:t>
      </w:r>
      <w:r w:rsidR="00C474C1">
        <w:t>’</w:t>
      </w:r>
      <w:r w:rsidRPr="00605EB6">
        <w:t>une embuscade</w:t>
      </w:r>
      <w:r w:rsidR="00C474C1">
        <w:t>.</w:t>
      </w:r>
    </w:p>
    <w:p w14:paraId="37541CAE" w14:textId="77777777" w:rsidR="00C474C1" w:rsidRDefault="00C52F4A" w:rsidP="00C52F4A">
      <w:r w:rsidRPr="00605EB6">
        <w:t>Les Prussiens ne s</w:t>
      </w:r>
      <w:r w:rsidR="00C474C1">
        <w:t>’</w:t>
      </w:r>
      <w:r w:rsidRPr="00605EB6">
        <w:t>aventuraient plus du côté de la forêt et du côté des roches sans prendre les plus grandes précautions</w:t>
      </w:r>
      <w:r w:rsidR="00C474C1">
        <w:t>.</w:t>
      </w:r>
    </w:p>
    <w:p w14:paraId="2BF48675" w14:textId="77777777" w:rsidR="00C474C1" w:rsidRDefault="00C52F4A" w:rsidP="00C52F4A">
      <w:r w:rsidRPr="00605EB6">
        <w:lastRenderedPageBreak/>
        <w:t>Celui qui les attaquait</w:t>
      </w:r>
      <w:r w:rsidR="00C474C1">
        <w:t xml:space="preserve">, </w:t>
      </w:r>
      <w:r w:rsidRPr="00605EB6">
        <w:t>toujours à l</w:t>
      </w:r>
      <w:r w:rsidR="00C474C1">
        <w:t>’</w:t>
      </w:r>
      <w:r w:rsidRPr="00605EB6">
        <w:t>improviste</w:t>
      </w:r>
      <w:r w:rsidR="00C474C1">
        <w:t xml:space="preserve">, </w:t>
      </w:r>
      <w:r w:rsidRPr="00605EB6">
        <w:t>n</w:t>
      </w:r>
      <w:r w:rsidR="00C474C1">
        <w:t>’</w:t>
      </w:r>
      <w:r w:rsidRPr="00605EB6">
        <w:t>importe à quelle heure de la journée</w:t>
      </w:r>
      <w:r w:rsidR="00C474C1">
        <w:t xml:space="preserve">, </w:t>
      </w:r>
      <w:r w:rsidRPr="00605EB6">
        <w:t>devenait pour eux un ennemi des plus redoutables</w:t>
      </w:r>
      <w:r w:rsidR="00C474C1">
        <w:t xml:space="preserve">, </w:t>
      </w:r>
      <w:r w:rsidRPr="00605EB6">
        <w:t>et d</w:t>
      </w:r>
      <w:r w:rsidR="00C474C1">
        <w:t>’</w:t>
      </w:r>
      <w:r w:rsidRPr="00605EB6">
        <w:t>autant plus terrible qu</w:t>
      </w:r>
      <w:r w:rsidR="00C474C1">
        <w:t>’</w:t>
      </w:r>
      <w:r w:rsidRPr="00605EB6">
        <w:t>il était insaisissable</w:t>
      </w:r>
      <w:r w:rsidR="00C474C1">
        <w:t>.</w:t>
      </w:r>
    </w:p>
    <w:p w14:paraId="7AAC3C5F" w14:textId="1D2F61C5" w:rsidR="00C474C1" w:rsidRDefault="00C52F4A" w:rsidP="00C52F4A">
      <w:r w:rsidRPr="00605EB6">
        <w:t>Qui donc était ce tireur audacieux</w:t>
      </w:r>
      <w:r w:rsidR="00C474C1">
        <w:t xml:space="preserve">, </w:t>
      </w:r>
      <w:r w:rsidRPr="00605EB6">
        <w:t>ce partisan enragé</w:t>
      </w:r>
      <w:r w:rsidR="00C474C1">
        <w:t xml:space="preserve">, </w:t>
      </w:r>
      <w:r w:rsidRPr="00605EB6">
        <w:t>invisible</w:t>
      </w:r>
      <w:r w:rsidR="00C474C1">
        <w:t xml:space="preserve">, </w:t>
      </w:r>
      <w:r w:rsidRPr="00605EB6">
        <w:t>qui semblait être partout et qu</w:t>
      </w:r>
      <w:r w:rsidR="00C474C1">
        <w:t>’</w:t>
      </w:r>
      <w:r w:rsidRPr="00605EB6">
        <w:t>on ne voyait nulle part</w:t>
      </w:r>
      <w:r w:rsidR="00C474C1">
        <w:t> ?</w:t>
      </w:r>
    </w:p>
    <w:p w14:paraId="3BEF4CA4" w14:textId="2F53CB05" w:rsidR="00C474C1" w:rsidRDefault="00C52F4A" w:rsidP="00C52F4A">
      <w:r w:rsidRPr="00605EB6">
        <w:t>Les Allemands cherchaient à le savoir</w:t>
      </w:r>
      <w:r w:rsidR="00C474C1">
        <w:t xml:space="preserve"> : ; </w:t>
      </w:r>
      <w:r w:rsidRPr="00605EB6">
        <w:t>ils interrogeaient les gens du pays</w:t>
      </w:r>
      <w:r w:rsidR="00C474C1">
        <w:t xml:space="preserve">, </w:t>
      </w:r>
      <w:r w:rsidRPr="00605EB6">
        <w:t>les menaçant de leur colère</w:t>
      </w:r>
      <w:r w:rsidR="00C474C1">
        <w:t xml:space="preserve">, </w:t>
      </w:r>
      <w:r w:rsidRPr="00605EB6">
        <w:t>de terribles représailles</w:t>
      </w:r>
      <w:r w:rsidR="00C474C1">
        <w:t xml:space="preserve">. </w:t>
      </w:r>
      <w:r w:rsidRPr="00605EB6">
        <w:t>Mais les paysans avaient l</w:t>
      </w:r>
      <w:r w:rsidR="00C474C1">
        <w:t>’</w:t>
      </w:r>
      <w:r w:rsidRPr="00605EB6">
        <w:t>air de ne pas comprendre ce qu</w:t>
      </w:r>
      <w:r w:rsidR="00C474C1">
        <w:t>’</w:t>
      </w:r>
      <w:r w:rsidRPr="00605EB6">
        <w:t>on voulait leur dire</w:t>
      </w:r>
      <w:r w:rsidR="00C474C1">
        <w:t xml:space="preserve">. </w:t>
      </w:r>
      <w:r w:rsidRPr="00605EB6">
        <w:t>Et pourtant</w:t>
      </w:r>
      <w:r w:rsidR="00C474C1">
        <w:t xml:space="preserve">, </w:t>
      </w:r>
      <w:r w:rsidRPr="00605EB6">
        <w:t>dans tout le canton</w:t>
      </w:r>
      <w:r w:rsidR="00C474C1">
        <w:t xml:space="preserve">, </w:t>
      </w:r>
      <w:r w:rsidRPr="00605EB6">
        <w:t>on savait à quoi s</w:t>
      </w:r>
      <w:r w:rsidR="00C474C1">
        <w:t>’</w:t>
      </w:r>
      <w:r w:rsidRPr="00605EB6">
        <w:t>en tenir</w:t>
      </w:r>
      <w:r w:rsidR="00C474C1">
        <w:t xml:space="preserve">. </w:t>
      </w:r>
      <w:r w:rsidRPr="00605EB6">
        <w:t>Seulement</w:t>
      </w:r>
      <w:r w:rsidR="00C474C1">
        <w:t xml:space="preserve">, </w:t>
      </w:r>
      <w:r w:rsidRPr="00605EB6">
        <w:t>les paysans avaient les Prussiens en exécration et ne rêvaient que la complète extermination de toutes les hordes allemandes</w:t>
      </w:r>
      <w:r w:rsidR="00C474C1">
        <w:t xml:space="preserve">, </w:t>
      </w:r>
      <w:r w:rsidRPr="00605EB6">
        <w:t>non pas seulement parce qu</w:t>
      </w:r>
      <w:r w:rsidR="00C474C1">
        <w:t>’</w:t>
      </w:r>
      <w:r w:rsidRPr="00605EB6">
        <w:t>ils étaient ruinés par leurs exactions</w:t>
      </w:r>
      <w:r w:rsidR="00C474C1">
        <w:t xml:space="preserve">, </w:t>
      </w:r>
      <w:r w:rsidRPr="00605EB6">
        <w:t>mais parce que</w:t>
      </w:r>
      <w:r w:rsidR="00C474C1">
        <w:t xml:space="preserve">, </w:t>
      </w:r>
      <w:r w:rsidRPr="00605EB6">
        <w:t>non contents de leur tout prendre et d</w:t>
      </w:r>
      <w:r w:rsidR="00C474C1">
        <w:t>’</w:t>
      </w:r>
      <w:r w:rsidRPr="00605EB6">
        <w:t>incendier leurs granges</w:t>
      </w:r>
      <w:r w:rsidR="00C474C1">
        <w:t xml:space="preserve">, </w:t>
      </w:r>
      <w:r w:rsidRPr="00605EB6">
        <w:t>ces soldats farouches</w:t>
      </w:r>
      <w:r w:rsidR="00C474C1">
        <w:t xml:space="preserve">, </w:t>
      </w:r>
      <w:r w:rsidRPr="00605EB6">
        <w:t>sans cœur</w:t>
      </w:r>
      <w:r w:rsidR="00C474C1">
        <w:t xml:space="preserve">, </w:t>
      </w:r>
      <w:r w:rsidRPr="00605EB6">
        <w:t>impitoyables</w:t>
      </w:r>
      <w:r w:rsidR="00C474C1">
        <w:t xml:space="preserve">, </w:t>
      </w:r>
      <w:r w:rsidRPr="00605EB6">
        <w:t>fusillaient ceux d</w:t>
      </w:r>
      <w:r w:rsidR="00C474C1">
        <w:t>’</w:t>
      </w:r>
      <w:r w:rsidRPr="00605EB6">
        <w:t>entre eux qui</w:t>
      </w:r>
      <w:r w:rsidR="00C474C1">
        <w:t xml:space="preserve">, </w:t>
      </w:r>
      <w:r w:rsidRPr="00605EB6">
        <w:t>poussés à bout</w:t>
      </w:r>
      <w:r w:rsidR="00C474C1">
        <w:t xml:space="preserve">, </w:t>
      </w:r>
      <w:r w:rsidRPr="00605EB6">
        <w:t>avaient pris le fusil pour se mettre à l</w:t>
      </w:r>
      <w:r w:rsidR="00C474C1">
        <w:t>’</w:t>
      </w:r>
      <w:r w:rsidRPr="00605EB6">
        <w:t>affût du uhlan</w:t>
      </w:r>
      <w:r w:rsidR="00C474C1">
        <w:t>.</w:t>
      </w:r>
    </w:p>
    <w:p w14:paraId="71ABD904" w14:textId="4551B0E3" w:rsidR="00C474C1" w:rsidRDefault="00C52F4A" w:rsidP="00C52F4A">
      <w:r w:rsidRPr="00605EB6">
        <w:t>Ils avaient fusillé</w:t>
      </w:r>
      <w:r w:rsidR="00C474C1">
        <w:t xml:space="preserve">, </w:t>
      </w:r>
      <w:r w:rsidRPr="00605EB6">
        <w:t>à Haréville</w:t>
      </w:r>
      <w:r w:rsidR="00C474C1">
        <w:t xml:space="preserve">, </w:t>
      </w:r>
      <w:r w:rsidRPr="00605EB6">
        <w:t>Georges Simon et sa femme contre le mur de leur maison en feu</w:t>
      </w:r>
      <w:r w:rsidR="00C474C1">
        <w:t xml:space="preserve"> ; </w:t>
      </w:r>
      <w:r w:rsidRPr="00605EB6">
        <w:t>bien d</w:t>
      </w:r>
      <w:r w:rsidR="00C474C1">
        <w:t>’</w:t>
      </w:r>
      <w:r w:rsidRPr="00605EB6">
        <w:t>autres encore avaient été passés par les armes</w:t>
      </w:r>
      <w:r w:rsidR="00C474C1">
        <w:t xml:space="preserve"> : </w:t>
      </w:r>
      <w:r w:rsidRPr="00605EB6">
        <w:t xml:space="preserve">un franc-tireur de </w:t>
      </w:r>
      <w:r w:rsidR="000B2CA7" w:rsidRPr="00605EB6">
        <w:t>Blign</w:t>
      </w:r>
      <w:r w:rsidR="000B2CA7">
        <w:t>i</w:t>
      </w:r>
      <w:r w:rsidR="000B2CA7" w:rsidRPr="00605EB6">
        <w:t xml:space="preserve">court </w:t>
      </w:r>
      <w:r w:rsidRPr="00605EB6">
        <w:t>et son vieux père</w:t>
      </w:r>
      <w:r w:rsidR="00C474C1">
        <w:t xml:space="preserve">, </w:t>
      </w:r>
      <w:r w:rsidRPr="00605EB6">
        <w:t>deux cultivateurs de Vaucourt</w:t>
      </w:r>
      <w:r w:rsidR="00C474C1">
        <w:t xml:space="preserve">. </w:t>
      </w:r>
      <w:r w:rsidRPr="00605EB6">
        <w:t>À Mareille</w:t>
      </w:r>
      <w:r w:rsidR="00C474C1">
        <w:t xml:space="preserve">, </w:t>
      </w:r>
      <w:r w:rsidRPr="00605EB6">
        <w:t>ils avaient brûlé la ferme du grand Pernet</w:t>
      </w:r>
      <w:r w:rsidR="00C474C1">
        <w:t xml:space="preserve">, </w:t>
      </w:r>
      <w:r w:rsidRPr="00605EB6">
        <w:t>arraché de sa maison et emmené prisonnier Jacques Vaillant</w:t>
      </w:r>
      <w:r w:rsidR="00C474C1">
        <w:t xml:space="preserve">, </w:t>
      </w:r>
      <w:r w:rsidRPr="00605EB6">
        <w:t>le maire</w:t>
      </w:r>
      <w:r w:rsidR="00C474C1">
        <w:t xml:space="preserve">. </w:t>
      </w:r>
      <w:r w:rsidRPr="00605EB6">
        <w:t>Quel avait été le sort du vieux capitaine</w:t>
      </w:r>
      <w:r w:rsidR="00C474C1">
        <w:t xml:space="preserve"> ? </w:t>
      </w:r>
      <w:r w:rsidRPr="00605EB6">
        <w:t>Qui sait si</w:t>
      </w:r>
      <w:r w:rsidR="00C474C1">
        <w:t xml:space="preserve">, </w:t>
      </w:r>
      <w:r w:rsidRPr="00605EB6">
        <w:t>lui aussi</w:t>
      </w:r>
      <w:r w:rsidR="00C474C1">
        <w:t xml:space="preserve">, </w:t>
      </w:r>
      <w:r w:rsidRPr="00605EB6">
        <w:t>n</w:t>
      </w:r>
      <w:r w:rsidR="00C474C1">
        <w:t>’</w:t>
      </w:r>
      <w:r w:rsidRPr="00605EB6">
        <w:t>avait pas été fusillé à l</w:t>
      </w:r>
      <w:r w:rsidR="00C474C1">
        <w:t>’</w:t>
      </w:r>
      <w:r w:rsidRPr="00605EB6">
        <w:t>angle d</w:t>
      </w:r>
      <w:r w:rsidR="00C474C1">
        <w:t>’</w:t>
      </w:r>
      <w:r w:rsidRPr="00605EB6">
        <w:t>un mur ou au coin d</w:t>
      </w:r>
      <w:r w:rsidR="00C474C1">
        <w:t>’</w:t>
      </w:r>
      <w:r w:rsidRPr="00605EB6">
        <w:t>un bois</w:t>
      </w:r>
      <w:r w:rsidR="00C474C1">
        <w:t> ?</w:t>
      </w:r>
    </w:p>
    <w:p w14:paraId="7ACC4ABE" w14:textId="77777777" w:rsidR="00C474C1" w:rsidRDefault="00C52F4A" w:rsidP="00C52F4A">
      <w:r w:rsidRPr="00605EB6">
        <w:t>Voilà pour quelles raisons il n</w:t>
      </w:r>
      <w:r w:rsidR="00C474C1">
        <w:t>’</w:t>
      </w:r>
      <w:r w:rsidRPr="00605EB6">
        <w:t>y avait pas dans la contrée un Français patriote capable de trahir Jean Loup</w:t>
      </w:r>
      <w:r w:rsidR="00C474C1">
        <w:t>.</w:t>
      </w:r>
    </w:p>
    <w:p w14:paraId="1283C4A6" w14:textId="77777777" w:rsidR="00C474C1" w:rsidRDefault="00C52F4A" w:rsidP="00C52F4A">
      <w:r w:rsidRPr="00605EB6">
        <w:lastRenderedPageBreak/>
        <w:t>Malheureusement</w:t>
      </w:r>
      <w:r w:rsidR="00C474C1">
        <w:t xml:space="preserve">, </w:t>
      </w:r>
      <w:r w:rsidRPr="00605EB6">
        <w:t>aussi bien dans les Vosges qu</w:t>
      </w:r>
      <w:r w:rsidR="00C474C1">
        <w:t>’</w:t>
      </w:r>
      <w:r w:rsidRPr="00605EB6">
        <w:t>ailleurs</w:t>
      </w:r>
      <w:r w:rsidR="00C474C1">
        <w:t xml:space="preserve">, </w:t>
      </w:r>
      <w:r w:rsidRPr="00605EB6">
        <w:t>il y a de mauvais Français</w:t>
      </w:r>
      <w:r w:rsidR="00C474C1">
        <w:t xml:space="preserve">, </w:t>
      </w:r>
      <w:r w:rsidRPr="00605EB6">
        <w:t>des hommes</w:t>
      </w:r>
      <w:r w:rsidR="00C474C1">
        <w:t xml:space="preserve">, </w:t>
      </w:r>
      <w:r w:rsidRPr="00605EB6">
        <w:t>indignes</w:t>
      </w:r>
      <w:r w:rsidR="00C474C1">
        <w:t xml:space="preserve">, </w:t>
      </w:r>
      <w:r w:rsidRPr="00605EB6">
        <w:t xml:space="preserve">pour qui les mots </w:t>
      </w:r>
      <w:r w:rsidR="00C474C1">
        <w:t>« </w:t>
      </w:r>
      <w:r w:rsidRPr="00605EB6">
        <w:t>honneur national</w:t>
      </w:r>
      <w:r w:rsidR="00C474C1">
        <w:t> »</w:t>
      </w:r>
      <w:r w:rsidRPr="00605EB6">
        <w:t xml:space="preserve"> ne signifient rien du tout</w:t>
      </w:r>
      <w:r w:rsidR="00C474C1">
        <w:t xml:space="preserve">, </w:t>
      </w:r>
      <w:r w:rsidRPr="00605EB6">
        <w:t>et qui ont dans le cœur l</w:t>
      </w:r>
      <w:r w:rsidR="00C474C1">
        <w:t>’</w:t>
      </w:r>
      <w:r w:rsidRPr="00605EB6">
        <w:t>égoïsme à la place du patriotisme</w:t>
      </w:r>
      <w:r w:rsidR="00C474C1">
        <w:t>.</w:t>
      </w:r>
    </w:p>
    <w:p w14:paraId="1861BA1E" w14:textId="77777777" w:rsidR="00C474C1" w:rsidRDefault="00C52F4A" w:rsidP="00C52F4A">
      <w:r w:rsidRPr="00605EB6">
        <w:t>Un jour</w:t>
      </w:r>
      <w:r w:rsidR="00C474C1">
        <w:t xml:space="preserve">, </w:t>
      </w:r>
      <w:r w:rsidRPr="00605EB6">
        <w:t>pour conserver un cheval que les soldats réquisitionnaires voulaient lui prendre</w:t>
      </w:r>
      <w:r w:rsidR="00C474C1">
        <w:t xml:space="preserve">, </w:t>
      </w:r>
      <w:r w:rsidRPr="00605EB6">
        <w:t>un paysan</w:t>
      </w:r>
      <w:r w:rsidR="00C474C1">
        <w:t xml:space="preserve">, </w:t>
      </w:r>
      <w:r w:rsidRPr="00605EB6">
        <w:t>assez mal famé</w:t>
      </w:r>
      <w:r w:rsidR="00C474C1">
        <w:t xml:space="preserve">, </w:t>
      </w:r>
      <w:r w:rsidRPr="00605EB6">
        <w:t>d</w:t>
      </w:r>
      <w:r w:rsidR="00C474C1">
        <w:t>’</w:t>
      </w:r>
      <w:r w:rsidRPr="00605EB6">
        <w:t>ailleurs</w:t>
      </w:r>
      <w:r w:rsidR="00C474C1">
        <w:t xml:space="preserve">, </w:t>
      </w:r>
      <w:r w:rsidRPr="00605EB6">
        <w:t>dénonça Jean Loup</w:t>
      </w:r>
      <w:r w:rsidR="00C474C1">
        <w:t xml:space="preserve">, </w:t>
      </w:r>
      <w:r w:rsidRPr="00605EB6">
        <w:t>et indiqua la Bosse-Grise comme étant le lieu où le sauvage avait établi sa demeure</w:t>
      </w:r>
      <w:r w:rsidR="00C474C1">
        <w:t>.</w:t>
      </w:r>
    </w:p>
    <w:p w14:paraId="0E9CCB02" w14:textId="77777777" w:rsidR="00C474C1" w:rsidRDefault="00C52F4A" w:rsidP="00C52F4A">
      <w:r w:rsidRPr="00605EB6">
        <w:t>Le délateur</w:t>
      </w:r>
      <w:r w:rsidR="00C474C1">
        <w:t xml:space="preserve">, </w:t>
      </w:r>
      <w:r w:rsidRPr="00605EB6">
        <w:t>le traître eut sa récompense</w:t>
      </w:r>
      <w:r w:rsidR="00C474C1">
        <w:t xml:space="preserve"> : </w:t>
      </w:r>
      <w:r w:rsidRPr="00605EB6">
        <w:t>on lui laissa son cheval</w:t>
      </w:r>
      <w:r w:rsidR="00C474C1">
        <w:t>.</w:t>
      </w:r>
    </w:p>
    <w:p w14:paraId="0CF5FD7F" w14:textId="77777777" w:rsidR="00C474C1" w:rsidRDefault="00C52F4A" w:rsidP="00C52F4A">
      <w:r w:rsidRPr="00605EB6">
        <w:t>Deux jours après</w:t>
      </w:r>
      <w:r w:rsidR="00C474C1">
        <w:t xml:space="preserve">, </w:t>
      </w:r>
      <w:r w:rsidRPr="00605EB6">
        <w:t>la nuit</w:t>
      </w:r>
      <w:r w:rsidR="00C474C1">
        <w:t xml:space="preserve">, </w:t>
      </w:r>
      <w:r w:rsidRPr="00605EB6">
        <w:t>les Prussiens</w:t>
      </w:r>
      <w:r w:rsidR="00C474C1">
        <w:t xml:space="preserve">, </w:t>
      </w:r>
      <w:r w:rsidRPr="00605EB6">
        <w:t>au nombre de deux cent cinquante</w:t>
      </w:r>
      <w:r w:rsidR="00C474C1">
        <w:t xml:space="preserve">, </w:t>
      </w:r>
      <w:r w:rsidRPr="00605EB6">
        <w:t>se dirigèrent silencieusement vers la Bosse-Grise</w:t>
      </w:r>
      <w:r w:rsidR="00C474C1">
        <w:t xml:space="preserve">, </w:t>
      </w:r>
      <w:r w:rsidRPr="00605EB6">
        <w:t>et</w:t>
      </w:r>
      <w:r w:rsidR="00C474C1">
        <w:t xml:space="preserve">, </w:t>
      </w:r>
      <w:r w:rsidRPr="00605EB6">
        <w:t>quand le jour parut</w:t>
      </w:r>
      <w:r w:rsidR="00C474C1">
        <w:t xml:space="preserve">, </w:t>
      </w:r>
      <w:r w:rsidRPr="00605EB6">
        <w:t>le gigantesque rocher et les roches environnant</w:t>
      </w:r>
      <w:r w:rsidR="00DE0BF2">
        <w:t>e</w:t>
      </w:r>
      <w:r w:rsidRPr="00605EB6">
        <w:t>s étaient cernés de tous les côtés</w:t>
      </w:r>
      <w:r w:rsidR="00C474C1">
        <w:t>.</w:t>
      </w:r>
    </w:p>
    <w:p w14:paraId="38E69ADC" w14:textId="77777777" w:rsidR="00C474C1" w:rsidRDefault="00C52F4A" w:rsidP="00C52F4A">
      <w:r w:rsidRPr="00605EB6">
        <w:t>Si</w:t>
      </w:r>
      <w:r w:rsidR="00C474C1">
        <w:t xml:space="preserve">, </w:t>
      </w:r>
      <w:r w:rsidRPr="00605EB6">
        <w:t>comme les Prussiens avaient le droit de l</w:t>
      </w:r>
      <w:r w:rsidR="00C474C1">
        <w:t>’</w:t>
      </w:r>
      <w:r w:rsidRPr="00605EB6">
        <w:t>espérer</w:t>
      </w:r>
      <w:r w:rsidR="00C474C1">
        <w:t xml:space="preserve">, </w:t>
      </w:r>
      <w:r w:rsidRPr="00605EB6">
        <w:t>le terrible partisan avait passé la nuit dans son refuge</w:t>
      </w:r>
      <w:r w:rsidR="00C474C1">
        <w:t xml:space="preserve">, </w:t>
      </w:r>
      <w:r w:rsidRPr="00605EB6">
        <w:t>il était impossible qu</w:t>
      </w:r>
      <w:r w:rsidR="00C474C1">
        <w:t>’</w:t>
      </w:r>
      <w:r w:rsidRPr="00605EB6">
        <w:t>il leur échappât</w:t>
      </w:r>
      <w:r w:rsidR="00C474C1">
        <w:t>.</w:t>
      </w:r>
    </w:p>
    <w:p w14:paraId="1B8756A7" w14:textId="77777777" w:rsidR="00C474C1" w:rsidRDefault="00C52F4A" w:rsidP="00C52F4A">
      <w:r w:rsidRPr="00605EB6">
        <w:t>Capturé</w:t>
      </w:r>
      <w:r w:rsidR="00C474C1">
        <w:t xml:space="preserve">, </w:t>
      </w:r>
      <w:r w:rsidRPr="00605EB6">
        <w:t>Jean Loup serait immédiatement fusillé</w:t>
      </w:r>
      <w:r w:rsidR="00C474C1">
        <w:t>.</w:t>
      </w:r>
    </w:p>
    <w:p w14:paraId="42EFCE72" w14:textId="77777777" w:rsidR="00C474C1" w:rsidRDefault="00C52F4A" w:rsidP="00C52F4A">
      <w:r w:rsidRPr="00605EB6">
        <w:t>Sur un ordre du chef</w:t>
      </w:r>
      <w:r w:rsidR="00C474C1">
        <w:t xml:space="preserve">, </w:t>
      </w:r>
      <w:r w:rsidRPr="00605EB6">
        <w:t>l</w:t>
      </w:r>
      <w:r w:rsidR="00C474C1">
        <w:t>’</w:t>
      </w:r>
      <w:r w:rsidRPr="00605EB6">
        <w:t>attaque commença</w:t>
      </w:r>
      <w:r w:rsidR="00C474C1">
        <w:t xml:space="preserve">. </w:t>
      </w:r>
      <w:r w:rsidRPr="00605EB6">
        <w:t>Pendant qu</w:t>
      </w:r>
      <w:r w:rsidR="00C474C1">
        <w:t>’</w:t>
      </w:r>
      <w:r w:rsidRPr="00605EB6">
        <w:t>une partie de la troupe prenait d</w:t>
      </w:r>
      <w:r w:rsidR="00C474C1">
        <w:t>’</w:t>
      </w:r>
      <w:r w:rsidRPr="00605EB6">
        <w:t>assaut la Bosse-Grise</w:t>
      </w:r>
      <w:r w:rsidR="00C474C1">
        <w:t xml:space="preserve">, </w:t>
      </w:r>
      <w:r w:rsidRPr="00605EB6">
        <w:t>les soldats</w:t>
      </w:r>
      <w:r w:rsidR="00C474C1">
        <w:t xml:space="preserve">, </w:t>
      </w:r>
      <w:r w:rsidRPr="00605EB6">
        <w:t>échelonnés dans le bois</w:t>
      </w:r>
      <w:r w:rsidR="00C474C1">
        <w:t xml:space="preserve">, </w:t>
      </w:r>
      <w:r w:rsidRPr="00605EB6">
        <w:t>se tenaient prêts à faire feu</w:t>
      </w:r>
      <w:r w:rsidR="00C474C1">
        <w:t xml:space="preserve">. </w:t>
      </w:r>
      <w:r w:rsidRPr="00605EB6">
        <w:t>Comme</w:t>
      </w:r>
      <w:r w:rsidR="00C474C1">
        <w:t xml:space="preserve">, </w:t>
      </w:r>
      <w:r w:rsidRPr="00605EB6">
        <w:t>de ce côté</w:t>
      </w:r>
      <w:r w:rsidR="00C474C1">
        <w:t xml:space="preserve">, </w:t>
      </w:r>
      <w:r w:rsidRPr="00605EB6">
        <w:t>on ne pouvait pas approcher des roches</w:t>
      </w:r>
      <w:r w:rsidR="00C474C1">
        <w:t xml:space="preserve">, </w:t>
      </w:r>
      <w:r w:rsidRPr="00605EB6">
        <w:t>à cause du rempart de broussailles qui les défendait</w:t>
      </w:r>
      <w:r w:rsidR="00C474C1">
        <w:t xml:space="preserve">, </w:t>
      </w:r>
      <w:r w:rsidRPr="00605EB6">
        <w:t>les soldats allumèrent des torches</w:t>
      </w:r>
      <w:r w:rsidR="00C474C1">
        <w:t xml:space="preserve">, </w:t>
      </w:r>
      <w:r w:rsidRPr="00605EB6">
        <w:t>qu</w:t>
      </w:r>
      <w:r w:rsidR="00C474C1">
        <w:t>’</w:t>
      </w:r>
      <w:r w:rsidRPr="00605EB6">
        <w:t>ils lancèrent au milieu des ronces</w:t>
      </w:r>
      <w:r w:rsidR="00C474C1">
        <w:t xml:space="preserve">, </w:t>
      </w:r>
      <w:r w:rsidRPr="00605EB6">
        <w:t>et bientôt la Bosse-Grise se trouva entourée de flammes et de fumée</w:t>
      </w:r>
      <w:r w:rsidR="00C474C1">
        <w:t>.</w:t>
      </w:r>
    </w:p>
    <w:p w14:paraId="3000551C" w14:textId="77777777" w:rsidR="00C474C1" w:rsidRDefault="00C52F4A" w:rsidP="00C52F4A">
      <w:r w:rsidRPr="00605EB6">
        <w:t>Le feu se propageant</w:t>
      </w:r>
      <w:r w:rsidR="00C474C1">
        <w:t xml:space="preserve">, </w:t>
      </w:r>
      <w:r w:rsidRPr="00605EB6">
        <w:t>gagnant le bois</w:t>
      </w:r>
      <w:r w:rsidR="00C474C1">
        <w:t xml:space="preserve">, </w:t>
      </w:r>
      <w:r w:rsidRPr="00605EB6">
        <w:t>la forêt tout entière pouvait être incendiée</w:t>
      </w:r>
      <w:r w:rsidR="00C474C1">
        <w:t xml:space="preserve"> ; </w:t>
      </w:r>
      <w:r w:rsidRPr="00605EB6">
        <w:t>mais cela importait fort peu aux Prussiens</w:t>
      </w:r>
      <w:r w:rsidR="00C474C1">
        <w:t>.</w:t>
      </w:r>
    </w:p>
    <w:p w14:paraId="4DEB6D39" w14:textId="77777777" w:rsidR="00C474C1" w:rsidRDefault="00C52F4A" w:rsidP="00C52F4A">
      <w:r w:rsidRPr="00605EB6">
        <w:lastRenderedPageBreak/>
        <w:t>Heureusement</w:t>
      </w:r>
      <w:r w:rsidR="00C474C1">
        <w:t xml:space="preserve">, </w:t>
      </w:r>
      <w:r w:rsidRPr="00605EB6">
        <w:t>il tombait une pluie fine</w:t>
      </w:r>
      <w:r w:rsidR="00C474C1">
        <w:t xml:space="preserve">, </w:t>
      </w:r>
      <w:r w:rsidRPr="00605EB6">
        <w:t>serrée</w:t>
      </w:r>
      <w:r w:rsidR="00C474C1">
        <w:t xml:space="preserve">, </w:t>
      </w:r>
      <w:r w:rsidRPr="00605EB6">
        <w:t>et il n</w:t>
      </w:r>
      <w:r w:rsidR="00C474C1">
        <w:t>’</w:t>
      </w:r>
      <w:r w:rsidRPr="00605EB6">
        <w:t>y avait qu</w:t>
      </w:r>
      <w:r w:rsidR="00C474C1">
        <w:t>’</w:t>
      </w:r>
      <w:r w:rsidRPr="00605EB6">
        <w:t>un faible souffle de vent qui</w:t>
      </w:r>
      <w:r w:rsidR="00C474C1">
        <w:t xml:space="preserve">, </w:t>
      </w:r>
      <w:r w:rsidRPr="00605EB6">
        <w:t>venant du nord-ouest</w:t>
      </w:r>
      <w:r w:rsidR="00C474C1">
        <w:t xml:space="preserve">, </w:t>
      </w:r>
      <w:r w:rsidRPr="00605EB6">
        <w:t>chassait les flammes du côté du plateau rocheux</w:t>
      </w:r>
      <w:r w:rsidR="00C474C1">
        <w:t>.</w:t>
      </w:r>
    </w:p>
    <w:p w14:paraId="716F3A3E" w14:textId="77777777" w:rsidR="00C474C1" w:rsidRDefault="00C52F4A" w:rsidP="00C52F4A">
      <w:r w:rsidRPr="00605EB6">
        <w:t>Les ronces et les épines</w:t>
      </w:r>
      <w:r w:rsidR="00C474C1">
        <w:t xml:space="preserve">, </w:t>
      </w:r>
      <w:r w:rsidRPr="00605EB6">
        <w:t>un petit carré de taillis et quelques baliveaux brûlèrent seuls</w:t>
      </w:r>
      <w:r w:rsidR="00C474C1">
        <w:t>.</w:t>
      </w:r>
    </w:p>
    <w:p w14:paraId="317EAA1F" w14:textId="77777777" w:rsidR="00C474C1" w:rsidRDefault="00C52F4A" w:rsidP="00C52F4A">
      <w:r w:rsidRPr="00605EB6">
        <w:t>Enfin</w:t>
      </w:r>
      <w:r w:rsidR="00C474C1">
        <w:t xml:space="preserve">, </w:t>
      </w:r>
      <w:r w:rsidRPr="00605EB6">
        <w:t>du côté de la forêt</w:t>
      </w:r>
      <w:r w:rsidR="00C474C1">
        <w:t xml:space="preserve">, </w:t>
      </w:r>
      <w:r w:rsidRPr="00605EB6">
        <w:t>la Bosse-Grise était abordable</w:t>
      </w:r>
      <w:r w:rsidR="00C474C1">
        <w:t>.</w:t>
      </w:r>
    </w:p>
    <w:p w14:paraId="3AFFA4E0" w14:textId="2639D9F8" w:rsidR="00C474C1" w:rsidRDefault="00C52F4A" w:rsidP="00C52F4A">
      <w:r w:rsidRPr="00605EB6">
        <w:t>L</w:t>
      </w:r>
      <w:r w:rsidR="00C474C1">
        <w:t>’</w:t>
      </w:r>
      <w:r w:rsidRPr="00605EB6">
        <w:t>entrée de la grotte fut découverte</w:t>
      </w:r>
      <w:r w:rsidR="00C474C1">
        <w:t xml:space="preserve">. </w:t>
      </w:r>
      <w:r w:rsidRPr="00605EB6">
        <w:t>Il n</w:t>
      </w:r>
      <w:r w:rsidR="00C474C1">
        <w:t>’</w:t>
      </w:r>
      <w:r w:rsidRPr="00605EB6">
        <w:t>y avait pas à en douter</w:t>
      </w:r>
      <w:r w:rsidR="00C474C1">
        <w:t xml:space="preserve">, </w:t>
      </w:r>
      <w:r w:rsidRPr="00605EB6">
        <w:t>le repaire du redoutable partisan</w:t>
      </w:r>
      <w:r w:rsidR="00C474C1">
        <w:t xml:space="preserve">, </w:t>
      </w:r>
      <w:r w:rsidRPr="00605EB6">
        <w:t>de l</w:t>
      </w:r>
      <w:r w:rsidR="00C474C1">
        <w:t>’</w:t>
      </w:r>
      <w:r w:rsidRPr="00605EB6">
        <w:t>homme sauvage qu</w:t>
      </w:r>
      <w:r w:rsidR="00C474C1">
        <w:t>’</w:t>
      </w:r>
      <w:r w:rsidRPr="00605EB6">
        <w:t>on appelait Jean Loup</w:t>
      </w:r>
      <w:r w:rsidR="00C474C1">
        <w:t xml:space="preserve">, </w:t>
      </w:r>
      <w:r w:rsidRPr="00605EB6">
        <w:t>était là</w:t>
      </w:r>
      <w:r w:rsidR="00C474C1">
        <w:t xml:space="preserve">. </w:t>
      </w:r>
      <w:r w:rsidRPr="00605EB6">
        <w:t>Le sol foulé sous les pieds</w:t>
      </w:r>
      <w:r w:rsidR="004540F3">
        <w:t> ;</w:t>
      </w:r>
      <w:r w:rsidR="00C474C1">
        <w:t xml:space="preserve"> </w:t>
      </w:r>
      <w:r w:rsidRPr="00605EB6">
        <w:t>un panier grossièrement façonné</w:t>
      </w:r>
      <w:r w:rsidR="00C474C1">
        <w:t xml:space="preserve">, </w:t>
      </w:r>
      <w:r w:rsidRPr="00605EB6">
        <w:t>un tas de copeaux</w:t>
      </w:r>
      <w:r w:rsidR="00C474C1">
        <w:t xml:space="preserve">, </w:t>
      </w:r>
      <w:r w:rsidRPr="00605EB6">
        <w:t>une innombrable quantité de coquilles d</w:t>
      </w:r>
      <w:r w:rsidR="00C474C1">
        <w:t>’</w:t>
      </w:r>
      <w:r w:rsidRPr="00605EB6">
        <w:t>escargots</w:t>
      </w:r>
      <w:r w:rsidR="00C474C1">
        <w:t xml:space="preserve">, </w:t>
      </w:r>
      <w:r w:rsidRPr="00605EB6">
        <w:t>tout le disait</w:t>
      </w:r>
      <w:r w:rsidR="00C474C1">
        <w:t>.</w:t>
      </w:r>
    </w:p>
    <w:p w14:paraId="46ABB4AA" w14:textId="77777777" w:rsidR="00C474C1" w:rsidRDefault="00C52F4A" w:rsidP="00C52F4A">
      <w:r w:rsidRPr="00605EB6">
        <w:t>Deux soldats allumèrent chacun une torche</w:t>
      </w:r>
      <w:r w:rsidR="00C474C1">
        <w:t xml:space="preserve">, </w:t>
      </w:r>
      <w:r w:rsidRPr="00605EB6">
        <w:t>et six autres</w:t>
      </w:r>
      <w:r w:rsidR="00C474C1">
        <w:t xml:space="preserve">, </w:t>
      </w:r>
      <w:r w:rsidRPr="00605EB6">
        <w:t>marchant en avant</w:t>
      </w:r>
      <w:r w:rsidR="00C474C1">
        <w:t xml:space="preserve">, </w:t>
      </w:r>
      <w:r w:rsidRPr="00605EB6">
        <w:t>le sabre-baïonnette au bout du fusil</w:t>
      </w:r>
      <w:r w:rsidR="00C474C1">
        <w:t xml:space="preserve">, </w:t>
      </w:r>
      <w:r w:rsidRPr="00605EB6">
        <w:t>s</w:t>
      </w:r>
      <w:r w:rsidR="00C474C1">
        <w:t>’</w:t>
      </w:r>
      <w:r w:rsidRPr="00605EB6">
        <w:t>engagèrent dans le passage qui conduisait à la grotte</w:t>
      </w:r>
      <w:r w:rsidR="00C474C1">
        <w:t>.</w:t>
      </w:r>
    </w:p>
    <w:p w14:paraId="367AAA38" w14:textId="77777777" w:rsidR="00C474C1" w:rsidRDefault="00C52F4A" w:rsidP="00C52F4A">
      <w:r w:rsidRPr="00605EB6">
        <w:t>Pour la première fois depuis qu</w:t>
      </w:r>
      <w:r w:rsidR="00C474C1">
        <w:t>’</w:t>
      </w:r>
      <w:r w:rsidRPr="00605EB6">
        <w:t>elle existait</w:t>
      </w:r>
      <w:r w:rsidR="00C474C1">
        <w:t xml:space="preserve">, </w:t>
      </w:r>
      <w:r w:rsidRPr="00605EB6">
        <w:t>la sombre demeure de Jean Loup se trouva complètement éclairée</w:t>
      </w:r>
      <w:r w:rsidR="00C474C1">
        <w:t>.</w:t>
      </w:r>
    </w:p>
    <w:p w14:paraId="42E832BB" w14:textId="77777777" w:rsidR="00C474C1" w:rsidRDefault="00C52F4A" w:rsidP="00C52F4A">
      <w:r w:rsidRPr="00605EB6">
        <w:t>Les soldats virent la couche de feuilles sèches</w:t>
      </w:r>
      <w:r w:rsidR="00C474C1">
        <w:t xml:space="preserve">, </w:t>
      </w:r>
      <w:r w:rsidRPr="00605EB6">
        <w:t>encore chaude</w:t>
      </w:r>
      <w:r w:rsidR="00C474C1">
        <w:t xml:space="preserve">, </w:t>
      </w:r>
      <w:r w:rsidRPr="00605EB6">
        <w:t>ce qui indiquait que Jean Loup avait passé la nuit dans la grotte</w:t>
      </w:r>
      <w:r w:rsidR="00C474C1">
        <w:t xml:space="preserve">. </w:t>
      </w:r>
      <w:r w:rsidRPr="00605EB6">
        <w:t>Mais ils eurent beau chercher partout</w:t>
      </w:r>
      <w:r w:rsidR="00C474C1">
        <w:t xml:space="preserve">, </w:t>
      </w:r>
      <w:r w:rsidRPr="00605EB6">
        <w:t>éclairer tous les trous</w:t>
      </w:r>
      <w:r w:rsidR="00C474C1">
        <w:t xml:space="preserve">, </w:t>
      </w:r>
      <w:r w:rsidRPr="00605EB6">
        <w:t>toutes les cavités</w:t>
      </w:r>
      <w:r w:rsidR="00C474C1">
        <w:t xml:space="preserve">, </w:t>
      </w:r>
      <w:r w:rsidRPr="00605EB6">
        <w:t>Jean Loup n</w:t>
      </w:r>
      <w:r w:rsidR="00C474C1">
        <w:t>’</w:t>
      </w:r>
      <w:r w:rsidRPr="00605EB6">
        <w:t>était plus là</w:t>
      </w:r>
      <w:r w:rsidR="00C474C1">
        <w:t xml:space="preserve">, </w:t>
      </w:r>
      <w:r w:rsidRPr="00605EB6">
        <w:t>Jean Loup ne les avait pas attendus</w:t>
      </w:r>
      <w:r w:rsidR="00C474C1">
        <w:t xml:space="preserve">, </w:t>
      </w:r>
      <w:r w:rsidRPr="00605EB6">
        <w:t>Jean Loup avait disparu</w:t>
      </w:r>
      <w:r w:rsidR="00C474C1">
        <w:t>.</w:t>
      </w:r>
    </w:p>
    <w:p w14:paraId="4EC6B20C" w14:textId="77777777" w:rsidR="00C474C1" w:rsidRDefault="00C52F4A" w:rsidP="00C52F4A">
      <w:r w:rsidRPr="00605EB6">
        <w:t>Où était-il</w:t>
      </w:r>
      <w:r w:rsidR="00C474C1">
        <w:t> ?</w:t>
      </w:r>
    </w:p>
    <w:p w14:paraId="76D5366B" w14:textId="77777777" w:rsidR="00C474C1" w:rsidRDefault="00C52F4A" w:rsidP="00C52F4A">
      <w:r w:rsidRPr="00605EB6">
        <w:t>Pas bien loin</w:t>
      </w:r>
      <w:r w:rsidR="00C474C1">
        <w:t>.</w:t>
      </w:r>
    </w:p>
    <w:p w14:paraId="438ADD69" w14:textId="77777777" w:rsidR="00C474C1" w:rsidRDefault="00C52F4A" w:rsidP="00C52F4A">
      <w:r w:rsidRPr="00605EB6">
        <w:t>Jean Loup était couché au fond d</w:t>
      </w:r>
      <w:r w:rsidR="00C474C1">
        <w:t>’</w:t>
      </w:r>
      <w:r w:rsidRPr="00605EB6">
        <w:t>une excavation de la Bosse-Grise</w:t>
      </w:r>
      <w:r w:rsidR="00C474C1">
        <w:t>.</w:t>
      </w:r>
    </w:p>
    <w:p w14:paraId="20AFD492" w14:textId="77777777" w:rsidR="00C474C1" w:rsidRDefault="00C52F4A" w:rsidP="00C52F4A">
      <w:r w:rsidRPr="00605EB6">
        <w:lastRenderedPageBreak/>
        <w:t>Et il était là bien caché</w:t>
      </w:r>
      <w:r w:rsidR="00C474C1">
        <w:t xml:space="preserve">, </w:t>
      </w:r>
      <w:r w:rsidRPr="00605EB6">
        <w:t>à l</w:t>
      </w:r>
      <w:r w:rsidR="00C474C1">
        <w:t>’</w:t>
      </w:r>
      <w:r w:rsidRPr="00605EB6">
        <w:t>abri des balles</w:t>
      </w:r>
      <w:r w:rsidR="00C474C1">
        <w:t xml:space="preserve">, </w:t>
      </w:r>
      <w:r w:rsidRPr="00605EB6">
        <w:t>n</w:t>
      </w:r>
      <w:r w:rsidR="00C474C1">
        <w:t>’</w:t>
      </w:r>
      <w:r w:rsidRPr="00605EB6">
        <w:t>ayant absolument rien à redouter de ses ennemis</w:t>
      </w:r>
      <w:r w:rsidR="00C474C1">
        <w:t xml:space="preserve">, </w:t>
      </w:r>
      <w:r w:rsidRPr="00605EB6">
        <w:t>auraient-ils été cent fois plus nombreux</w:t>
      </w:r>
      <w:r w:rsidR="00C474C1">
        <w:t>.</w:t>
      </w:r>
    </w:p>
    <w:p w14:paraId="3E790EC8" w14:textId="77777777" w:rsidR="00C474C1" w:rsidRDefault="00C52F4A" w:rsidP="00C52F4A">
      <w:r w:rsidRPr="00605EB6">
        <w:t>D</w:t>
      </w:r>
      <w:r w:rsidR="00C474C1">
        <w:t>’</w:t>
      </w:r>
      <w:r w:rsidRPr="00605EB6">
        <w:t>ailleurs</w:t>
      </w:r>
      <w:r w:rsidR="00C474C1">
        <w:t xml:space="preserve">, </w:t>
      </w:r>
      <w:r w:rsidRPr="00605EB6">
        <w:t>eussent-ils su où il se trouvait</w:t>
      </w:r>
      <w:r w:rsidR="00C474C1">
        <w:t xml:space="preserve">, </w:t>
      </w:r>
      <w:r w:rsidRPr="00605EB6">
        <w:t>comment les Prussiens auraient-ils pu s</w:t>
      </w:r>
      <w:r w:rsidR="00C474C1">
        <w:t>’</w:t>
      </w:r>
      <w:r w:rsidRPr="00605EB6">
        <w:t>emparer de lui</w:t>
      </w:r>
      <w:r w:rsidR="00C474C1">
        <w:t> ?</w:t>
      </w:r>
    </w:p>
    <w:p w14:paraId="31143AA4" w14:textId="4414DA07" w:rsidR="00C474C1" w:rsidRDefault="00C52F4A" w:rsidP="00C52F4A">
      <w:r w:rsidRPr="00605EB6">
        <w:t>Il y avait pour le défendre le précipice insondable au fond duquel Henriette de Simaise avait failli être précipitée</w:t>
      </w:r>
      <w:r w:rsidR="004540F3">
        <w:t>,</w:t>
      </w:r>
      <w:r w:rsidR="00C474C1">
        <w:t xml:space="preserve"> </w:t>
      </w:r>
      <w:r w:rsidRPr="00605EB6">
        <w:t>les saillies menaçantes</w:t>
      </w:r>
      <w:r w:rsidR="00C474C1">
        <w:t xml:space="preserve">, </w:t>
      </w:r>
      <w:r w:rsidRPr="00605EB6">
        <w:t>dents prêtes à déchirer</w:t>
      </w:r>
      <w:r w:rsidR="00C474C1">
        <w:t xml:space="preserve">, </w:t>
      </w:r>
      <w:r w:rsidRPr="00605EB6">
        <w:t>de l</w:t>
      </w:r>
      <w:r w:rsidR="00C474C1">
        <w:t>’</w:t>
      </w:r>
      <w:r w:rsidRPr="00605EB6">
        <w:t>effroyable fente</w:t>
      </w:r>
      <w:r w:rsidR="00C474C1">
        <w:t> !</w:t>
      </w:r>
    </w:p>
    <w:p w14:paraId="415DD726" w14:textId="77777777" w:rsidR="00C474C1" w:rsidRDefault="00C52F4A" w:rsidP="00C52F4A">
      <w:r w:rsidRPr="00605EB6">
        <w:t>Excepté Jean Loup</w:t>
      </w:r>
      <w:r w:rsidR="00C474C1">
        <w:t xml:space="preserve">, </w:t>
      </w:r>
      <w:r w:rsidRPr="00605EB6">
        <w:t>nul être au monde ne pouvait concevoir l</w:t>
      </w:r>
      <w:r w:rsidR="00C474C1">
        <w:t>’</w:t>
      </w:r>
      <w:r w:rsidRPr="00605EB6">
        <w:t>idée folle de pénétrer dans cette monstrueuse lézarde noire</w:t>
      </w:r>
      <w:r w:rsidR="00C474C1">
        <w:t xml:space="preserve">, </w:t>
      </w:r>
      <w:r w:rsidRPr="00605EB6">
        <w:t>qui s</w:t>
      </w:r>
      <w:r w:rsidR="00C474C1">
        <w:t>’</w:t>
      </w:r>
      <w:r w:rsidRPr="00605EB6">
        <w:t>enfonçait jusqu</w:t>
      </w:r>
      <w:r w:rsidR="00C474C1">
        <w:t>’</w:t>
      </w:r>
      <w:r w:rsidRPr="00605EB6">
        <w:t>au centre de l</w:t>
      </w:r>
      <w:r w:rsidR="00C474C1">
        <w:t>’</w:t>
      </w:r>
      <w:r w:rsidRPr="00605EB6">
        <w:t>énorme rocher</w:t>
      </w:r>
      <w:r w:rsidR="00C474C1">
        <w:t>.</w:t>
      </w:r>
    </w:p>
    <w:p w14:paraId="3668488B" w14:textId="77777777" w:rsidR="00C474C1" w:rsidRDefault="00C52F4A" w:rsidP="00C52F4A">
      <w:r w:rsidRPr="00605EB6">
        <w:t>Dans la grotte</w:t>
      </w:r>
      <w:r w:rsidR="00C474C1">
        <w:t xml:space="preserve">, </w:t>
      </w:r>
      <w:r w:rsidRPr="00605EB6">
        <w:t>les soldats avaient trouvé le fusil</w:t>
      </w:r>
      <w:r w:rsidR="00C474C1">
        <w:t xml:space="preserve">, </w:t>
      </w:r>
      <w:r w:rsidRPr="00605EB6">
        <w:t>la poudre et les balles</w:t>
      </w:r>
      <w:r w:rsidR="00C474C1">
        <w:t xml:space="preserve">. </w:t>
      </w:r>
      <w:r w:rsidRPr="00605EB6">
        <w:t>Mince butin</w:t>
      </w:r>
      <w:r w:rsidR="00C474C1">
        <w:t xml:space="preserve">, </w:t>
      </w:r>
      <w:r w:rsidRPr="00605EB6">
        <w:t>misérable trophée</w:t>
      </w:r>
      <w:r w:rsidR="00C474C1">
        <w:t xml:space="preserve"> ! </w:t>
      </w:r>
      <w:r w:rsidRPr="00605EB6">
        <w:t>Ce n</w:t>
      </w:r>
      <w:r w:rsidR="00C474C1">
        <w:t>’</w:t>
      </w:r>
      <w:r w:rsidRPr="00605EB6">
        <w:t>était point cela qu</w:t>
      </w:r>
      <w:r w:rsidR="00C474C1">
        <w:t>’</w:t>
      </w:r>
      <w:r w:rsidRPr="00605EB6">
        <w:t>ils voulaient</w:t>
      </w:r>
      <w:r w:rsidR="00C474C1">
        <w:t xml:space="preserve">. </w:t>
      </w:r>
      <w:r w:rsidRPr="00605EB6">
        <w:t>Les officiers poussaient des cris de rage</w:t>
      </w:r>
      <w:r w:rsidR="00C474C1">
        <w:t>.</w:t>
      </w:r>
    </w:p>
    <w:p w14:paraId="6218BF96" w14:textId="77777777" w:rsidR="00C474C1" w:rsidRDefault="00C52F4A" w:rsidP="00C52F4A">
      <w:r w:rsidRPr="00605EB6">
        <w:t>Leur ennemi était parvenu à leur échapper</w:t>
      </w:r>
      <w:r w:rsidR="00C474C1">
        <w:t> !</w:t>
      </w:r>
    </w:p>
    <w:p w14:paraId="03CEE76A" w14:textId="77777777" w:rsidR="00C474C1" w:rsidRDefault="00C52F4A" w:rsidP="00C52F4A">
      <w:r w:rsidRPr="00605EB6">
        <w:t>Il fallait qu</w:t>
      </w:r>
      <w:r w:rsidR="00C474C1">
        <w:t>’</w:t>
      </w:r>
      <w:r w:rsidRPr="00605EB6">
        <w:t>ils s</w:t>
      </w:r>
      <w:r w:rsidR="00C474C1">
        <w:t>’</w:t>
      </w:r>
      <w:r w:rsidRPr="00605EB6">
        <w:t>en retournassent comme ils étaient venus</w:t>
      </w:r>
      <w:r w:rsidR="00C474C1">
        <w:t> !</w:t>
      </w:r>
    </w:p>
    <w:p w14:paraId="478EEDCA" w14:textId="77777777" w:rsidR="00C474C1" w:rsidRDefault="00C52F4A" w:rsidP="00C52F4A">
      <w:r w:rsidRPr="00605EB6">
        <w:t>Avant de s</w:t>
      </w:r>
      <w:r w:rsidR="00C474C1">
        <w:t>’</w:t>
      </w:r>
      <w:r w:rsidRPr="00605EB6">
        <w:t>éloigner</w:t>
      </w:r>
      <w:r w:rsidR="00C474C1">
        <w:t xml:space="preserve">, </w:t>
      </w:r>
      <w:r w:rsidRPr="00605EB6">
        <w:t>les soldats firent une décharge générale de leurs armes</w:t>
      </w:r>
      <w:r w:rsidR="00C474C1">
        <w:t xml:space="preserve"> ; </w:t>
      </w:r>
      <w:r w:rsidRPr="00605EB6">
        <w:t>les flancs du rocher furent criblés de balles</w:t>
      </w:r>
      <w:r w:rsidR="00C474C1">
        <w:t xml:space="preserve">, </w:t>
      </w:r>
      <w:r w:rsidRPr="00605EB6">
        <w:t>dont quelques-unes seulement purent entamer la pierre</w:t>
      </w:r>
      <w:r w:rsidR="00C474C1">
        <w:t>.</w:t>
      </w:r>
    </w:p>
    <w:p w14:paraId="69D519FF" w14:textId="77777777" w:rsidR="00C474C1" w:rsidRDefault="00C52F4A" w:rsidP="00C52F4A">
      <w:r w:rsidRPr="00605EB6">
        <w:t>Démonstration furieuse</w:t>
      </w:r>
      <w:r w:rsidR="00C474C1">
        <w:t xml:space="preserve">, </w:t>
      </w:r>
      <w:r w:rsidRPr="00605EB6">
        <w:t>aussi inutile qu</w:t>
      </w:r>
      <w:r w:rsidR="00C474C1">
        <w:t>’</w:t>
      </w:r>
      <w:r w:rsidRPr="00605EB6">
        <w:t>insensée</w:t>
      </w:r>
      <w:r w:rsidR="00C474C1">
        <w:t>. !</w:t>
      </w:r>
    </w:p>
    <w:p w14:paraId="6A3B12AD" w14:textId="51454782" w:rsidR="00C52F4A" w:rsidRPr="00605EB6" w:rsidRDefault="00C52F4A" w:rsidP="00C52F4A"/>
    <w:p w14:paraId="243EC614" w14:textId="77777777" w:rsidR="00C474C1" w:rsidRDefault="00C52F4A" w:rsidP="00C474C1">
      <w:pPr>
        <w:pStyle w:val="Centr"/>
        <w:rPr>
          <w:b/>
          <w:bCs/>
        </w:rPr>
      </w:pPr>
      <w:r w:rsidRPr="00605EB6">
        <w:rPr>
          <w:b/>
          <w:bCs/>
        </w:rPr>
        <w:t>FIN DE LA PREMIÈRE PARTIE</w:t>
      </w:r>
      <w:r w:rsidR="00C474C1">
        <w:rPr>
          <w:b/>
          <w:bCs/>
        </w:rPr>
        <w:t>.</w:t>
      </w:r>
    </w:p>
    <w:p w14:paraId="2DB67151" w14:textId="2F532853" w:rsidR="00C52F4A" w:rsidRPr="00605EB6" w:rsidRDefault="00C52F4A" w:rsidP="00C474C1">
      <w:pPr>
        <w:pStyle w:val="Titre1"/>
      </w:pPr>
      <w:bookmarkStart w:id="37" w:name="_Toc197617882"/>
      <w:r w:rsidRPr="00605EB6">
        <w:lastRenderedPageBreak/>
        <w:t>DEUXIÈME PARTIE</w:t>
      </w:r>
      <w:r w:rsidRPr="00605EB6">
        <w:br/>
      </w:r>
      <w:r w:rsidRPr="00605EB6">
        <w:br/>
        <w:t>À TRAVERS LE MYSTÈRE</w:t>
      </w:r>
      <w:bookmarkEnd w:id="37"/>
    </w:p>
    <w:p w14:paraId="4B25F549" w14:textId="77777777" w:rsidR="00C52F4A" w:rsidRPr="00605EB6" w:rsidRDefault="00C52F4A" w:rsidP="00C474C1">
      <w:pPr>
        <w:pStyle w:val="Titre2"/>
      </w:pPr>
      <w:bookmarkStart w:id="38" w:name="_Toc197617883"/>
      <w:r w:rsidRPr="00605EB6">
        <w:lastRenderedPageBreak/>
        <w:t>I</w:t>
      </w:r>
      <w:r w:rsidRPr="00605EB6">
        <w:br/>
      </w:r>
      <w:r w:rsidRPr="00605EB6">
        <w:br/>
        <w:t>LE DRAPEAU</w:t>
      </w:r>
      <w:bookmarkEnd w:id="38"/>
    </w:p>
    <w:p w14:paraId="6362A847" w14:textId="4C1BFF31" w:rsidR="00C474C1" w:rsidRDefault="00C52F4A" w:rsidP="00C52F4A">
      <w:r w:rsidRPr="00CC3F4C">
        <w:t xml:space="preserve">La fatale journée du </w:t>
      </w:r>
      <w:r w:rsidR="00C474C1" w:rsidRPr="00CC3F4C">
        <w:t>1</w:t>
      </w:r>
      <w:r w:rsidR="00C474C1" w:rsidRPr="00C474C1">
        <w:rPr>
          <w:vertAlign w:val="superscript"/>
        </w:rPr>
        <w:t>er</w:t>
      </w:r>
      <w:r w:rsidR="00C474C1">
        <w:t> </w:t>
      </w:r>
      <w:r w:rsidR="00C474C1" w:rsidRPr="00CC3F4C">
        <w:t>septembre</w:t>
      </w:r>
      <w:r w:rsidRPr="00CC3F4C">
        <w:t xml:space="preserve"> 1870</w:t>
      </w:r>
      <w:r w:rsidR="00C474C1">
        <w:t xml:space="preserve">, </w:t>
      </w:r>
      <w:r w:rsidRPr="00CC3F4C">
        <w:t>qui eut pour conséquence immédiate la capitulation de Sedan</w:t>
      </w:r>
      <w:r w:rsidR="00C474C1">
        <w:t xml:space="preserve">, </w:t>
      </w:r>
      <w:r w:rsidRPr="00CC3F4C">
        <w:t>avait frappé un coup terrible au cœur de la France atterrée</w:t>
      </w:r>
      <w:r w:rsidR="00C474C1">
        <w:t>.</w:t>
      </w:r>
    </w:p>
    <w:p w14:paraId="25B3A9C9" w14:textId="77777777" w:rsidR="00C474C1" w:rsidRDefault="00C52F4A" w:rsidP="00C52F4A">
      <w:r w:rsidRPr="00605EB6">
        <w:t>Une armée française tout entière faite prisonnière</w:t>
      </w:r>
      <w:r w:rsidR="00C474C1">
        <w:t xml:space="preserve">, </w:t>
      </w:r>
      <w:r w:rsidRPr="00605EB6">
        <w:t>obligée d</w:t>
      </w:r>
      <w:r w:rsidR="00C474C1">
        <w:t>’</w:t>
      </w:r>
      <w:r w:rsidRPr="00605EB6">
        <w:t>abandonner à l</w:t>
      </w:r>
      <w:r w:rsidR="00C474C1">
        <w:t>’</w:t>
      </w:r>
      <w:r w:rsidRPr="00605EB6">
        <w:t>ennemi ses bagages</w:t>
      </w:r>
      <w:r w:rsidR="00C474C1">
        <w:t xml:space="preserve">, </w:t>
      </w:r>
      <w:r w:rsidRPr="00605EB6">
        <w:t>ses chevaux</w:t>
      </w:r>
      <w:r w:rsidR="00C474C1">
        <w:t xml:space="preserve">, </w:t>
      </w:r>
      <w:r w:rsidRPr="00605EB6">
        <w:t>son artillerie</w:t>
      </w:r>
      <w:r w:rsidR="00C474C1">
        <w:t xml:space="preserve">, </w:t>
      </w:r>
      <w:r w:rsidRPr="00605EB6">
        <w:t>ses armes</w:t>
      </w:r>
      <w:r w:rsidR="00C474C1">
        <w:t xml:space="preserve">, </w:t>
      </w:r>
      <w:r w:rsidRPr="00605EB6">
        <w:t>ses drapeaux</w:t>
      </w:r>
      <w:r w:rsidR="00C474C1">
        <w:t xml:space="preserve"> ; </w:t>
      </w:r>
      <w:r w:rsidRPr="00605EB6">
        <w:t>c</w:t>
      </w:r>
      <w:r w:rsidR="00C474C1">
        <w:t>’</w:t>
      </w:r>
      <w:r w:rsidRPr="00605EB6">
        <w:t>était une épouvantable catastrophe</w:t>
      </w:r>
      <w:r w:rsidR="00C474C1">
        <w:t>.</w:t>
      </w:r>
    </w:p>
    <w:p w14:paraId="2AD9C75C" w14:textId="77777777" w:rsidR="00C474C1" w:rsidRDefault="00C52F4A" w:rsidP="00C52F4A">
      <w:r w:rsidRPr="00605EB6">
        <w:t>On vit</w:t>
      </w:r>
      <w:r w:rsidR="00C474C1">
        <w:t xml:space="preserve">, </w:t>
      </w:r>
      <w:r w:rsidRPr="00605EB6">
        <w:t>ce jour-là</w:t>
      </w:r>
      <w:r w:rsidR="00C474C1">
        <w:t xml:space="preserve">, </w:t>
      </w:r>
      <w:r w:rsidRPr="00605EB6">
        <w:t>des officiers et des soldats pleurer de douleur et de rage contenue</w:t>
      </w:r>
      <w:r w:rsidR="00C474C1">
        <w:t>.</w:t>
      </w:r>
    </w:p>
    <w:p w14:paraId="4CD5DDE9" w14:textId="77777777" w:rsidR="00C474C1" w:rsidRDefault="00C52F4A" w:rsidP="00C52F4A">
      <w:r w:rsidRPr="00605EB6">
        <w:t>Ah</w:t>
      </w:r>
      <w:r w:rsidR="00C474C1">
        <w:t xml:space="preserve"> ! </w:t>
      </w:r>
      <w:r w:rsidRPr="00605EB6">
        <w:t>si on leur eût laissé le choix</w:t>
      </w:r>
      <w:r w:rsidR="00C474C1">
        <w:t xml:space="preserve">, </w:t>
      </w:r>
      <w:r w:rsidRPr="00605EB6">
        <w:t>à ces braves</w:t>
      </w:r>
      <w:r w:rsidR="00C474C1">
        <w:t xml:space="preserve">, </w:t>
      </w:r>
      <w:r w:rsidRPr="00605EB6">
        <w:t>ils auraient mieux aimé se laisser massacrer tous plutôt que de se rendre</w:t>
      </w:r>
      <w:r w:rsidR="00C474C1">
        <w:t xml:space="preserve">. </w:t>
      </w:r>
      <w:r w:rsidRPr="00605EB6">
        <w:t>Mais on avait capitulé</w:t>
      </w:r>
      <w:r w:rsidR="00C474C1">
        <w:t xml:space="preserve"> ; : </w:t>
      </w:r>
      <w:r w:rsidRPr="00605EB6">
        <w:t>il fallait se résigner et souffrir</w:t>
      </w:r>
      <w:r w:rsidR="00C474C1">
        <w:t>.</w:t>
      </w:r>
    </w:p>
    <w:p w14:paraId="2CED27FF" w14:textId="77777777" w:rsidR="00C474C1" w:rsidRDefault="00C52F4A" w:rsidP="00C52F4A">
      <w:r w:rsidRPr="00605EB6">
        <w:t>Il y en eut</w:t>
      </w:r>
      <w:r w:rsidR="00C474C1">
        <w:t xml:space="preserve">, </w:t>
      </w:r>
      <w:r w:rsidRPr="00605EB6">
        <w:t>cependant</w:t>
      </w:r>
      <w:r w:rsidR="00C474C1">
        <w:t xml:space="preserve">, </w:t>
      </w:r>
      <w:r w:rsidRPr="00605EB6">
        <w:t>qui ne voulurent point accepter les conditions imposées par l</w:t>
      </w:r>
      <w:r w:rsidR="00C474C1">
        <w:t>’</w:t>
      </w:r>
      <w:r w:rsidRPr="00605EB6">
        <w:t>ennemi</w:t>
      </w:r>
      <w:r w:rsidR="00C474C1">
        <w:t xml:space="preserve">. </w:t>
      </w:r>
      <w:r w:rsidRPr="00605EB6">
        <w:t>Ceux-là</w:t>
      </w:r>
      <w:r w:rsidR="00C474C1">
        <w:t xml:space="preserve">, </w:t>
      </w:r>
      <w:r w:rsidRPr="00605EB6">
        <w:t>à travers toutes sortes de dangers</w:t>
      </w:r>
      <w:r w:rsidR="00C474C1">
        <w:t xml:space="preserve">, </w:t>
      </w:r>
      <w:r w:rsidRPr="00605EB6">
        <w:t>passèrent au milieu des lignes prussiennes et parvinrent</w:t>
      </w:r>
      <w:r w:rsidR="00C474C1">
        <w:t xml:space="preserve">, </w:t>
      </w:r>
      <w:r w:rsidRPr="00605EB6">
        <w:t>les uns à rallier à Mézières le corps d</w:t>
      </w:r>
      <w:r w:rsidR="00C474C1">
        <w:t>’</w:t>
      </w:r>
      <w:r w:rsidRPr="00605EB6">
        <w:t>armée du général Vinoy</w:t>
      </w:r>
      <w:r w:rsidR="00C474C1">
        <w:t xml:space="preserve">, </w:t>
      </w:r>
      <w:r w:rsidRPr="00605EB6">
        <w:t>les autres à gagner la Belgique par les sentiers des bois et des forêts</w:t>
      </w:r>
      <w:r w:rsidR="00C474C1">
        <w:t>.</w:t>
      </w:r>
    </w:p>
    <w:p w14:paraId="0541520D" w14:textId="77777777" w:rsidR="00C474C1" w:rsidRDefault="00C52F4A" w:rsidP="00C52F4A">
      <w:r w:rsidRPr="00605EB6">
        <w:t>Mais dans quel triste état ils étaient</w:t>
      </w:r>
      <w:r w:rsidR="00C474C1">
        <w:t xml:space="preserve">, </w:t>
      </w:r>
      <w:r w:rsidRPr="00605EB6">
        <w:t>ces pauvres soldats</w:t>
      </w:r>
      <w:r w:rsidR="00C474C1">
        <w:t xml:space="preserve"> ! </w:t>
      </w:r>
      <w:r w:rsidRPr="00605EB6">
        <w:t>Amaigris par les souffrances</w:t>
      </w:r>
      <w:r w:rsidR="00C474C1">
        <w:t xml:space="preserve">, </w:t>
      </w:r>
      <w:r w:rsidRPr="00605EB6">
        <w:t>leurs chaussures usées</w:t>
      </w:r>
      <w:r w:rsidR="00C474C1">
        <w:t xml:space="preserve">, </w:t>
      </w:r>
      <w:r w:rsidRPr="00605EB6">
        <w:t>leurs vêtements en loques</w:t>
      </w:r>
      <w:r w:rsidR="00C474C1">
        <w:t xml:space="preserve">, </w:t>
      </w:r>
      <w:r w:rsidRPr="00605EB6">
        <w:t>pâles</w:t>
      </w:r>
      <w:r w:rsidR="00C474C1">
        <w:t xml:space="preserve">, </w:t>
      </w:r>
      <w:r w:rsidRPr="00605EB6">
        <w:t>les yeux mornes</w:t>
      </w:r>
      <w:r w:rsidR="00C474C1">
        <w:t xml:space="preserve">, </w:t>
      </w:r>
      <w:r w:rsidRPr="00605EB6">
        <w:t>ayant soif</w:t>
      </w:r>
      <w:r w:rsidR="00C474C1">
        <w:t xml:space="preserve">, </w:t>
      </w:r>
      <w:r w:rsidRPr="00605EB6">
        <w:t>ayant faim</w:t>
      </w:r>
      <w:r w:rsidR="00C474C1">
        <w:t xml:space="preserve">, </w:t>
      </w:r>
      <w:r w:rsidRPr="00605EB6">
        <w:t>brisés de fatigue</w:t>
      </w:r>
      <w:r w:rsidR="00C474C1">
        <w:t xml:space="preserve">, </w:t>
      </w:r>
      <w:r w:rsidRPr="00605EB6">
        <w:t>ne se soutenant plus que par un reste d</w:t>
      </w:r>
      <w:r w:rsidR="00C474C1">
        <w:t>’</w:t>
      </w:r>
      <w:r w:rsidRPr="00605EB6">
        <w:t>énergie et de volonté</w:t>
      </w:r>
      <w:r w:rsidR="00C474C1">
        <w:t xml:space="preserve">, </w:t>
      </w:r>
      <w:r w:rsidRPr="00605EB6">
        <w:t>on les voyait passer lentement</w:t>
      </w:r>
      <w:r w:rsidR="00C474C1">
        <w:t xml:space="preserve">, </w:t>
      </w:r>
      <w:r w:rsidRPr="00605EB6">
        <w:t>en se traînant</w:t>
      </w:r>
      <w:r w:rsidR="00C474C1">
        <w:t> !</w:t>
      </w:r>
    </w:p>
    <w:p w14:paraId="2109C6CB" w14:textId="77777777" w:rsidR="00C474C1" w:rsidRDefault="00C52F4A" w:rsidP="00C52F4A">
      <w:r w:rsidRPr="00605EB6">
        <w:lastRenderedPageBreak/>
        <w:t>On évalue à environ dix mille le nombre de ceux qui arrivèrent à Mézières et à plus de cinq mille ceux qui réussirent à gagner la Belgique</w:t>
      </w:r>
      <w:r w:rsidR="00C474C1">
        <w:t xml:space="preserve">. </w:t>
      </w:r>
      <w:r w:rsidRPr="00605EB6">
        <w:t>Ils avaient risqué leur vie pour ne pas avoir à subir la honte de la captivité et pour pouvoir rentrer de nouveau dans les rangs des défenseurs de la patrie</w:t>
      </w:r>
      <w:r w:rsidR="00C474C1">
        <w:t>.</w:t>
      </w:r>
    </w:p>
    <w:p w14:paraId="428A5180" w14:textId="77777777" w:rsidR="00C474C1" w:rsidRDefault="00C52F4A" w:rsidP="00C52F4A">
      <w:r w:rsidRPr="00605EB6">
        <w:t>Un jour</w:t>
      </w:r>
      <w:r w:rsidR="00C474C1">
        <w:t xml:space="preserve">, </w:t>
      </w:r>
      <w:r w:rsidRPr="00605EB6">
        <w:t>en octobre</w:t>
      </w:r>
      <w:r w:rsidR="00C474C1">
        <w:t xml:space="preserve">, </w:t>
      </w:r>
      <w:r w:rsidRPr="00605EB6">
        <w:t>un jeune homme</w:t>
      </w:r>
      <w:r w:rsidR="00C474C1">
        <w:t xml:space="preserve">, </w:t>
      </w:r>
      <w:r w:rsidRPr="00605EB6">
        <w:t>chaussé de gros souliers ferrés et portant une blouse de paysan</w:t>
      </w:r>
      <w:r w:rsidR="00C474C1">
        <w:t xml:space="preserve">, </w:t>
      </w:r>
      <w:r w:rsidRPr="00605EB6">
        <w:t>entra dans les bureaux du ministère de la guerre</w:t>
      </w:r>
      <w:r w:rsidR="00C474C1">
        <w:t xml:space="preserve">, </w:t>
      </w:r>
      <w:r w:rsidRPr="00605EB6">
        <w:t>à Tours</w:t>
      </w:r>
      <w:r w:rsidR="00C474C1">
        <w:t xml:space="preserve">, </w:t>
      </w:r>
      <w:r w:rsidRPr="00605EB6">
        <w:t>tenant sa casquette à la main</w:t>
      </w:r>
      <w:r w:rsidR="00C474C1">
        <w:t>.</w:t>
      </w:r>
    </w:p>
    <w:p w14:paraId="00FA6BCD" w14:textId="77777777" w:rsidR="00C474C1" w:rsidRDefault="00C52F4A" w:rsidP="00C52F4A">
      <w:r w:rsidRPr="00605EB6">
        <w:t>Dès l</w:t>
      </w:r>
      <w:r w:rsidR="00C474C1">
        <w:t>’</w:t>
      </w:r>
      <w:r w:rsidRPr="00605EB6">
        <w:t>abord</w:t>
      </w:r>
      <w:r w:rsidR="00C474C1">
        <w:t xml:space="preserve">, </w:t>
      </w:r>
      <w:r w:rsidRPr="00605EB6">
        <w:t>sa mâle et belle figure</w:t>
      </w:r>
      <w:r w:rsidR="00C474C1">
        <w:t xml:space="preserve">, </w:t>
      </w:r>
      <w:r w:rsidRPr="00605EB6">
        <w:t>pâle et maigre</w:t>
      </w:r>
      <w:r w:rsidR="00C474C1">
        <w:t xml:space="preserve">, </w:t>
      </w:r>
      <w:r w:rsidRPr="00605EB6">
        <w:t>attirait la sympathie</w:t>
      </w:r>
      <w:r w:rsidR="00C474C1">
        <w:t xml:space="preserve">. </w:t>
      </w:r>
      <w:r w:rsidRPr="00605EB6">
        <w:t>Il y avait dans son regard une expression de tristesse profonde et quelque chose d</w:t>
      </w:r>
      <w:r w:rsidR="00C474C1">
        <w:t>’</w:t>
      </w:r>
      <w:r w:rsidRPr="00605EB6">
        <w:t>amer et de douloureux dans le pli de ses lèvres</w:t>
      </w:r>
      <w:r w:rsidR="00C474C1">
        <w:t>.</w:t>
      </w:r>
    </w:p>
    <w:p w14:paraId="65C3E5F7" w14:textId="143EC7E8" w:rsidR="00C474C1" w:rsidRDefault="0094609C" w:rsidP="00C52F4A">
      <w:r>
        <w:t>— </w:t>
      </w:r>
      <w:r w:rsidR="00C52F4A" w:rsidRPr="00605EB6">
        <w:t>Que voulez-vous</w:t>
      </w:r>
      <w:r w:rsidR="00C474C1">
        <w:t xml:space="preserve">, </w:t>
      </w:r>
      <w:r w:rsidR="00C52F4A" w:rsidRPr="00605EB6">
        <w:t>monsieur</w:t>
      </w:r>
      <w:r w:rsidR="00C474C1">
        <w:t xml:space="preserve"> ? </w:t>
      </w:r>
      <w:r w:rsidR="00C52F4A" w:rsidRPr="00605EB6">
        <w:t>lui demanda l</w:t>
      </w:r>
      <w:r w:rsidR="00C474C1">
        <w:t>’</w:t>
      </w:r>
      <w:r w:rsidR="00C52F4A" w:rsidRPr="00605EB6">
        <w:t>employé devant lequel il s</w:t>
      </w:r>
      <w:r w:rsidR="00C474C1">
        <w:t>’</w:t>
      </w:r>
      <w:r w:rsidR="00C52F4A" w:rsidRPr="00605EB6">
        <w:t>arrêta</w:t>
      </w:r>
      <w:r w:rsidR="00C474C1">
        <w:t>.</w:t>
      </w:r>
    </w:p>
    <w:p w14:paraId="4A6159F6" w14:textId="1EA61B25" w:rsidR="00C474C1" w:rsidRDefault="0094609C" w:rsidP="00C52F4A">
      <w:r>
        <w:t>— </w:t>
      </w:r>
      <w:r w:rsidR="00C52F4A" w:rsidRPr="00605EB6">
        <w:t>Monsieur</w:t>
      </w:r>
      <w:r w:rsidR="00C474C1">
        <w:t xml:space="preserve">, </w:t>
      </w:r>
      <w:r w:rsidR="00C52F4A" w:rsidRPr="00605EB6">
        <w:t>répondit-il</w:t>
      </w:r>
      <w:r w:rsidR="00C474C1">
        <w:t xml:space="preserve">, </w:t>
      </w:r>
      <w:r w:rsidR="00C52F4A" w:rsidRPr="00605EB6">
        <w:t>je suis soldat</w:t>
      </w:r>
      <w:r w:rsidR="004540F3">
        <w:t> ;</w:t>
      </w:r>
      <w:r w:rsidR="00C474C1">
        <w:t xml:space="preserve"> </w:t>
      </w:r>
      <w:r w:rsidR="00C52F4A" w:rsidRPr="00605EB6">
        <w:t>j</w:t>
      </w:r>
      <w:r w:rsidR="00C474C1">
        <w:t>’</w:t>
      </w:r>
      <w:r w:rsidR="00C52F4A" w:rsidRPr="00605EB6">
        <w:t>étais à Sedan</w:t>
      </w:r>
      <w:r w:rsidR="004540F3">
        <w:t> ;</w:t>
      </w:r>
      <w:r w:rsidR="00C474C1">
        <w:t xml:space="preserve"> </w:t>
      </w:r>
      <w:r w:rsidR="00C52F4A" w:rsidRPr="00605EB6">
        <w:t>j</w:t>
      </w:r>
      <w:r w:rsidR="00C474C1">
        <w:t>’</w:t>
      </w:r>
      <w:r w:rsidR="00C52F4A" w:rsidRPr="00605EB6">
        <w:t>arrive de Belgique</w:t>
      </w:r>
      <w:r w:rsidR="00C474C1">
        <w:t>.</w:t>
      </w:r>
    </w:p>
    <w:p w14:paraId="0904E3D8" w14:textId="1421741F" w:rsidR="00C474C1" w:rsidRDefault="0094609C" w:rsidP="00C52F4A">
      <w:r>
        <w:t>— </w:t>
      </w:r>
      <w:r w:rsidR="00C52F4A" w:rsidRPr="00B503AE">
        <w:t>Bien</w:t>
      </w:r>
      <w:r w:rsidR="00C474C1">
        <w:t xml:space="preserve">, </w:t>
      </w:r>
      <w:r w:rsidR="00C52F4A" w:rsidRPr="00B503AE">
        <w:t>fit l</w:t>
      </w:r>
      <w:r w:rsidR="00C474C1">
        <w:t>’</w:t>
      </w:r>
      <w:r w:rsidR="00C52F4A" w:rsidRPr="00B503AE">
        <w:t>employé</w:t>
      </w:r>
      <w:r w:rsidR="00C474C1">
        <w:t xml:space="preserve">, </w:t>
      </w:r>
      <w:r w:rsidR="00C52F4A" w:rsidRPr="00B503AE">
        <w:t>qui ne parut nullement étonné</w:t>
      </w:r>
      <w:r w:rsidR="00C474C1">
        <w:t>.</w:t>
      </w:r>
    </w:p>
    <w:p w14:paraId="38EAF8EE" w14:textId="77777777" w:rsidR="00C474C1" w:rsidRDefault="00C52F4A" w:rsidP="00C52F4A">
      <w:r w:rsidRPr="00B503AE">
        <w:t>Journellement des officiers et des soldats</w:t>
      </w:r>
      <w:r w:rsidR="00C474C1">
        <w:t xml:space="preserve">, </w:t>
      </w:r>
      <w:r w:rsidRPr="00B503AE">
        <w:t>échappés de Sedan</w:t>
      </w:r>
      <w:r w:rsidR="00C474C1">
        <w:t xml:space="preserve">, </w:t>
      </w:r>
      <w:r w:rsidRPr="00B503AE">
        <w:t>se présentaient à la délégation du gouvernement de la Défense Nationale</w:t>
      </w:r>
      <w:r w:rsidR="00C474C1">
        <w:t>.</w:t>
      </w:r>
    </w:p>
    <w:p w14:paraId="61973FA0" w14:textId="108AEF0B" w:rsidR="00C474C1" w:rsidRDefault="0094609C" w:rsidP="00C52F4A">
      <w:r>
        <w:t>— </w:t>
      </w:r>
      <w:r w:rsidR="00C52F4A" w:rsidRPr="00B503AE">
        <w:t>À quelle arme appartenez</w:t>
      </w:r>
      <w:r w:rsidR="00C52F4A" w:rsidRPr="00605EB6">
        <w:t>-vous</w:t>
      </w:r>
      <w:r w:rsidR="00C474C1">
        <w:t xml:space="preserve"> ? </w:t>
      </w:r>
      <w:r w:rsidR="00C52F4A" w:rsidRPr="00605EB6">
        <w:t>demanda l</w:t>
      </w:r>
      <w:r w:rsidR="00C474C1">
        <w:t>’</w:t>
      </w:r>
      <w:r w:rsidR="00C52F4A" w:rsidRPr="00605EB6">
        <w:t>employé</w:t>
      </w:r>
      <w:r w:rsidR="00C474C1">
        <w:t>.</w:t>
      </w:r>
    </w:p>
    <w:p w14:paraId="3B0ADDAD" w14:textId="70957551" w:rsidR="00C474C1" w:rsidRDefault="0094609C" w:rsidP="00C52F4A">
      <w:r>
        <w:t>— </w:t>
      </w:r>
      <w:r w:rsidR="00C52F4A" w:rsidRPr="00605EB6">
        <w:t>Cavalerie</w:t>
      </w:r>
      <w:r w:rsidR="00C474C1">
        <w:t>.</w:t>
      </w:r>
    </w:p>
    <w:p w14:paraId="7CFB7F7D" w14:textId="348ED91E" w:rsidR="00C474C1" w:rsidRDefault="0094609C" w:rsidP="00C52F4A">
      <w:r>
        <w:t>— </w:t>
      </w:r>
      <w:r w:rsidR="00C52F4A" w:rsidRPr="00605EB6">
        <w:t>Ce n</w:t>
      </w:r>
      <w:r w:rsidR="00C474C1">
        <w:t>’</w:t>
      </w:r>
      <w:r w:rsidR="00C52F4A" w:rsidRPr="00605EB6">
        <w:t>est pas ici qu</w:t>
      </w:r>
      <w:r w:rsidR="00C474C1">
        <w:t>’</w:t>
      </w:r>
      <w:r w:rsidR="00C52F4A" w:rsidRPr="00605EB6">
        <w:t>il faut vous adresser</w:t>
      </w:r>
      <w:r w:rsidR="00C474C1">
        <w:t xml:space="preserve">, </w:t>
      </w:r>
      <w:r w:rsidR="00C52F4A" w:rsidRPr="00605EB6">
        <w:t>dit l</w:t>
      </w:r>
      <w:r w:rsidR="00C474C1">
        <w:t>’</w:t>
      </w:r>
      <w:r w:rsidR="00C52F4A" w:rsidRPr="00605EB6">
        <w:t>employé en se levant</w:t>
      </w:r>
      <w:r w:rsidR="00C474C1">
        <w:t xml:space="preserve"> ; </w:t>
      </w:r>
      <w:r w:rsidR="00C52F4A" w:rsidRPr="00605EB6">
        <w:t>veuillez me suivre</w:t>
      </w:r>
      <w:r w:rsidR="00C474C1">
        <w:t xml:space="preserve">, </w:t>
      </w:r>
      <w:r w:rsidR="00C52F4A" w:rsidRPr="00605EB6">
        <w:t>je vais vous conduire</w:t>
      </w:r>
      <w:r w:rsidR="00C474C1">
        <w:t>.</w:t>
      </w:r>
    </w:p>
    <w:p w14:paraId="3A81A08A" w14:textId="69FBC310" w:rsidR="00C474C1" w:rsidRDefault="00C52F4A" w:rsidP="00C52F4A">
      <w:r w:rsidRPr="00605EB6">
        <w:lastRenderedPageBreak/>
        <w:t xml:space="preserve">Ils </w:t>
      </w:r>
      <w:r w:rsidR="00B503AE" w:rsidRPr="00605EB6">
        <w:t>sortir</w:t>
      </w:r>
      <w:r w:rsidR="00B503AE">
        <w:t>e</w:t>
      </w:r>
      <w:r w:rsidR="00B503AE" w:rsidRPr="00605EB6">
        <w:t xml:space="preserve">nt </w:t>
      </w:r>
      <w:r w:rsidRPr="00605EB6">
        <w:t>du bureau</w:t>
      </w:r>
      <w:r w:rsidR="00C474C1">
        <w:t xml:space="preserve">, </w:t>
      </w:r>
      <w:r w:rsidRPr="00605EB6">
        <w:t>montèrent à l</w:t>
      </w:r>
      <w:r w:rsidR="00C474C1">
        <w:t>’</w:t>
      </w:r>
      <w:r w:rsidRPr="00605EB6">
        <w:t>étage supérieur</w:t>
      </w:r>
      <w:r w:rsidR="00C474C1">
        <w:t xml:space="preserve">, </w:t>
      </w:r>
      <w:r w:rsidRPr="00605EB6">
        <w:t>suivirent un couloir étroit à l</w:t>
      </w:r>
      <w:r w:rsidR="00C474C1">
        <w:t>’</w:t>
      </w:r>
      <w:r w:rsidRPr="00605EB6">
        <w:t>extrémité duquel l</w:t>
      </w:r>
      <w:r w:rsidR="00C474C1">
        <w:t>’</w:t>
      </w:r>
      <w:r w:rsidRPr="00605EB6">
        <w:t>employé ouvrit une porte et annonça le visiteur par ces mots</w:t>
      </w:r>
      <w:r w:rsidR="00C474C1">
        <w:t> :</w:t>
      </w:r>
    </w:p>
    <w:p w14:paraId="71DDFDCF" w14:textId="240BE709" w:rsidR="00C474C1" w:rsidRDefault="0094609C" w:rsidP="00C52F4A">
      <w:r>
        <w:t>— </w:t>
      </w:r>
      <w:r w:rsidR="00C52F4A" w:rsidRPr="00605EB6">
        <w:t>Un échappé de Sedan</w:t>
      </w:r>
      <w:r w:rsidR="00C474C1">
        <w:t xml:space="preserve">, </w:t>
      </w:r>
      <w:r w:rsidR="00C52F4A" w:rsidRPr="00605EB6">
        <w:t>cavalerie</w:t>
      </w:r>
      <w:r w:rsidR="00C474C1">
        <w:t>.</w:t>
      </w:r>
    </w:p>
    <w:p w14:paraId="1009A14F" w14:textId="77777777" w:rsidR="00C474C1" w:rsidRDefault="00C52F4A" w:rsidP="00C52F4A">
      <w:r w:rsidRPr="00605EB6">
        <w:t>Presque aussitôt une porte s</w:t>
      </w:r>
      <w:r w:rsidR="00C474C1">
        <w:t>’</w:t>
      </w:r>
      <w:r w:rsidRPr="00605EB6">
        <w:t>ouvrit devant le soldat et il fut introduit dans une salle où se trouvaient réunis</w:t>
      </w:r>
      <w:r w:rsidR="00C474C1">
        <w:t xml:space="preserve">, </w:t>
      </w:r>
      <w:r w:rsidRPr="00605EB6">
        <w:t>à ce moment</w:t>
      </w:r>
      <w:r w:rsidR="00C474C1">
        <w:t xml:space="preserve">, </w:t>
      </w:r>
      <w:r w:rsidRPr="00605EB6">
        <w:t>quatre hauts fonctionnaires</w:t>
      </w:r>
      <w:r w:rsidR="00C474C1">
        <w:t xml:space="preserve">, </w:t>
      </w:r>
      <w:r w:rsidRPr="00605EB6">
        <w:t>dont l</w:t>
      </w:r>
      <w:r w:rsidR="00C474C1">
        <w:t>’</w:t>
      </w:r>
      <w:r w:rsidRPr="00605EB6">
        <w:t>un</w:t>
      </w:r>
      <w:r w:rsidR="00C474C1">
        <w:t xml:space="preserve">, </w:t>
      </w:r>
      <w:r w:rsidRPr="00605EB6">
        <w:t>d</w:t>
      </w:r>
      <w:r w:rsidR="00C474C1">
        <w:t>’</w:t>
      </w:r>
      <w:r w:rsidRPr="00605EB6">
        <w:t>un certain âge</w:t>
      </w:r>
      <w:r w:rsidR="00C474C1">
        <w:t xml:space="preserve">, </w:t>
      </w:r>
      <w:r w:rsidRPr="00605EB6">
        <w:t>ayant une rosette à la boutonnière de sa redingote boutonnée militairement</w:t>
      </w:r>
      <w:r w:rsidR="00C474C1">
        <w:t xml:space="preserve">, </w:t>
      </w:r>
      <w:r w:rsidRPr="00605EB6">
        <w:t>devait être un général</w:t>
      </w:r>
      <w:r w:rsidR="00C474C1">
        <w:t>.</w:t>
      </w:r>
    </w:p>
    <w:p w14:paraId="6CA37B76" w14:textId="77777777" w:rsidR="00C474C1" w:rsidRDefault="00C52F4A" w:rsidP="00C52F4A">
      <w:r w:rsidRPr="00605EB6">
        <w:t>D</w:t>
      </w:r>
      <w:r w:rsidR="00C474C1">
        <w:t>’</w:t>
      </w:r>
      <w:r w:rsidRPr="00605EB6">
        <w:t>un coup d</w:t>
      </w:r>
      <w:r w:rsidR="00C474C1">
        <w:t>’</w:t>
      </w:r>
      <w:r w:rsidRPr="00605EB6">
        <w:t>œil rapide les quatre personnages toisèrent le jeune homme</w:t>
      </w:r>
      <w:r w:rsidR="00C474C1">
        <w:t>.</w:t>
      </w:r>
    </w:p>
    <w:p w14:paraId="4511F907" w14:textId="77777777" w:rsidR="00C474C1" w:rsidRDefault="00C52F4A" w:rsidP="00C52F4A">
      <w:r w:rsidRPr="00605EB6">
        <w:t>Celui qui portait la rosette de la Légion d</w:t>
      </w:r>
      <w:r w:rsidR="00C474C1">
        <w:t>’</w:t>
      </w:r>
      <w:r w:rsidRPr="00605EB6">
        <w:t>honneur</w:t>
      </w:r>
      <w:r w:rsidR="00C474C1">
        <w:t xml:space="preserve">, </w:t>
      </w:r>
      <w:r w:rsidRPr="00605EB6">
        <w:t>et qui était évidemment le supérieur des autres</w:t>
      </w:r>
      <w:r w:rsidR="00C474C1">
        <w:t xml:space="preserve">, </w:t>
      </w:r>
      <w:r w:rsidRPr="00605EB6">
        <w:t>prit la parole</w:t>
      </w:r>
      <w:r w:rsidR="00C474C1">
        <w:t>.</w:t>
      </w:r>
    </w:p>
    <w:p w14:paraId="48A1D4BA" w14:textId="75314915" w:rsidR="00C474C1" w:rsidRDefault="0094609C" w:rsidP="00C52F4A">
      <w:r>
        <w:t>— </w:t>
      </w:r>
      <w:r w:rsidR="00C52F4A" w:rsidRPr="00605EB6">
        <w:t>Ainsi</w:t>
      </w:r>
      <w:r w:rsidR="00C474C1">
        <w:t xml:space="preserve">, </w:t>
      </w:r>
      <w:r w:rsidR="00C52F4A" w:rsidRPr="00605EB6">
        <w:t>mon ami</w:t>
      </w:r>
      <w:r w:rsidR="00C474C1">
        <w:t xml:space="preserve">, </w:t>
      </w:r>
      <w:r w:rsidR="00C52F4A" w:rsidRPr="00605EB6">
        <w:t>dit-il d</w:t>
      </w:r>
      <w:r w:rsidR="00C474C1">
        <w:t>’</w:t>
      </w:r>
      <w:r w:rsidR="00C52F4A" w:rsidRPr="00605EB6">
        <w:t>une voix bienveillante</w:t>
      </w:r>
      <w:r w:rsidR="00C474C1">
        <w:t xml:space="preserve">, </w:t>
      </w:r>
      <w:r w:rsidR="00C52F4A" w:rsidRPr="00605EB6">
        <w:t>presque affectueuse</w:t>
      </w:r>
      <w:r w:rsidR="00C474C1">
        <w:t xml:space="preserve">, </w:t>
      </w:r>
      <w:r w:rsidR="00C52F4A" w:rsidRPr="00605EB6">
        <w:t>vous étiez à Sedan</w:t>
      </w:r>
      <w:r w:rsidR="00C474C1">
        <w:t> ?</w:t>
      </w:r>
    </w:p>
    <w:p w14:paraId="318F4FB4" w14:textId="305C5EF1" w:rsidR="00C474C1" w:rsidRDefault="0094609C" w:rsidP="00C52F4A">
      <w:r>
        <w:t>— </w:t>
      </w:r>
      <w:r w:rsidR="00C52F4A" w:rsidRPr="00605EB6">
        <w:t>Oui</w:t>
      </w:r>
      <w:r w:rsidR="00C474C1">
        <w:t xml:space="preserve">, </w:t>
      </w:r>
      <w:r w:rsidR="00C52F4A" w:rsidRPr="00605EB6">
        <w:t>monsieur</w:t>
      </w:r>
      <w:r w:rsidR="00C474C1">
        <w:t>.</w:t>
      </w:r>
    </w:p>
    <w:p w14:paraId="0A2D31CF" w14:textId="0A2B31A5" w:rsidR="00C474C1" w:rsidRDefault="0094609C" w:rsidP="00C52F4A">
      <w:r>
        <w:t>— </w:t>
      </w:r>
      <w:r w:rsidR="00C52F4A" w:rsidRPr="00605EB6">
        <w:t>Quel régiment</w:t>
      </w:r>
      <w:r w:rsidR="00C474C1">
        <w:t> ?</w:t>
      </w:r>
    </w:p>
    <w:p w14:paraId="5E9CCB10" w14:textId="74A664C8" w:rsidR="00C474C1" w:rsidRDefault="0094609C" w:rsidP="00C52F4A">
      <w:r>
        <w:t>— </w:t>
      </w:r>
      <w:r w:rsidR="00C52F4A" w:rsidRPr="00605EB6">
        <w:t>1</w:t>
      </w:r>
      <w:r w:rsidR="00C474C1" w:rsidRPr="00605EB6">
        <w:t>0</w:t>
      </w:r>
      <w:r w:rsidR="00C474C1" w:rsidRPr="00C474C1">
        <w:rPr>
          <w:vertAlign w:val="superscript"/>
        </w:rPr>
        <w:t>e</w:t>
      </w:r>
      <w:r w:rsidR="00C474C1">
        <w:t xml:space="preserve"> </w:t>
      </w:r>
      <w:r w:rsidR="00C52F4A" w:rsidRPr="00605EB6">
        <w:t>dragons</w:t>
      </w:r>
      <w:r w:rsidR="00C474C1">
        <w:t xml:space="preserve">, </w:t>
      </w:r>
      <w:r w:rsidR="00C52F4A" w:rsidRPr="00605EB6">
        <w:t>brigade Michel</w:t>
      </w:r>
      <w:r w:rsidR="00C474C1">
        <w:t>.</w:t>
      </w:r>
    </w:p>
    <w:p w14:paraId="38035BCB" w14:textId="6271C3EE" w:rsidR="00C474C1" w:rsidRDefault="0094609C" w:rsidP="00C52F4A">
      <w:r>
        <w:t>— </w:t>
      </w:r>
      <w:r w:rsidR="00C52F4A" w:rsidRPr="00605EB6">
        <w:t>Quel est votre grade</w:t>
      </w:r>
      <w:r w:rsidR="00C474C1">
        <w:t> ?</w:t>
      </w:r>
    </w:p>
    <w:p w14:paraId="3FA01387" w14:textId="765CB656" w:rsidR="00C474C1" w:rsidRDefault="0094609C" w:rsidP="00C52F4A">
      <w:r>
        <w:t>— </w:t>
      </w:r>
      <w:r w:rsidR="00C52F4A" w:rsidRPr="00605EB6">
        <w:t>Maréchal des logis</w:t>
      </w:r>
      <w:r w:rsidR="00C474C1">
        <w:t>.</w:t>
      </w:r>
    </w:p>
    <w:p w14:paraId="2D9EED42" w14:textId="77155C16" w:rsidR="00C474C1" w:rsidRDefault="0094609C" w:rsidP="00C52F4A">
      <w:r>
        <w:t>— </w:t>
      </w:r>
      <w:r w:rsidR="00C52F4A" w:rsidRPr="00605EB6">
        <w:t>Ah</w:t>
      </w:r>
      <w:r w:rsidR="00C474C1">
        <w:t> !</w:t>
      </w:r>
    </w:p>
    <w:p w14:paraId="4C60600C" w14:textId="77777777" w:rsidR="00C474C1" w:rsidRDefault="00C52F4A" w:rsidP="00C52F4A">
      <w:r w:rsidRPr="00605EB6">
        <w:t>Et les fonctionnaires échangèrent des regards de surprise</w:t>
      </w:r>
      <w:r w:rsidR="00C474C1">
        <w:t xml:space="preserve">. </w:t>
      </w:r>
      <w:r w:rsidRPr="00605EB6">
        <w:t>À l</w:t>
      </w:r>
      <w:r w:rsidR="00C474C1">
        <w:t>’</w:t>
      </w:r>
      <w:r w:rsidRPr="00605EB6">
        <w:t>attitude du jeune homme</w:t>
      </w:r>
      <w:r w:rsidR="00C474C1">
        <w:t xml:space="preserve">, </w:t>
      </w:r>
      <w:r w:rsidRPr="00605EB6">
        <w:t>à son air distingué</w:t>
      </w:r>
      <w:r w:rsidR="00C474C1">
        <w:t xml:space="preserve">, </w:t>
      </w:r>
      <w:r w:rsidRPr="00605EB6">
        <w:t>ils avaient cru voir devant eux un officier</w:t>
      </w:r>
      <w:r w:rsidR="00C474C1">
        <w:t>.</w:t>
      </w:r>
    </w:p>
    <w:p w14:paraId="58DB781D" w14:textId="4194E388" w:rsidR="00C474C1" w:rsidRDefault="0094609C" w:rsidP="00C52F4A">
      <w:r>
        <w:t>— </w:t>
      </w:r>
      <w:r w:rsidR="00C52F4A" w:rsidRPr="00605EB6">
        <w:t>Je me nomme Jacques Grandin</w:t>
      </w:r>
      <w:r w:rsidR="00C474C1">
        <w:t xml:space="preserve">, </w:t>
      </w:r>
      <w:r w:rsidR="00C52F4A" w:rsidRPr="00605EB6">
        <w:t>reprit le soldat</w:t>
      </w:r>
      <w:r w:rsidR="00C474C1">
        <w:t xml:space="preserve">, </w:t>
      </w:r>
      <w:r w:rsidR="00C52F4A" w:rsidRPr="00605EB6">
        <w:t>je suis né à Mareille</w:t>
      </w:r>
      <w:r w:rsidR="00C474C1">
        <w:t xml:space="preserve"> (</w:t>
      </w:r>
      <w:r w:rsidR="00C52F4A" w:rsidRPr="00605EB6">
        <w:t>Vosges</w:t>
      </w:r>
      <w:r w:rsidR="00C474C1">
        <w:t xml:space="preserve">), </w:t>
      </w:r>
      <w:r w:rsidR="00C52F4A" w:rsidRPr="00605EB6">
        <w:t>arrondissement d</w:t>
      </w:r>
      <w:r w:rsidR="00C474C1">
        <w:t>’</w:t>
      </w:r>
      <w:r w:rsidR="00C52F4A" w:rsidRPr="00605EB6">
        <w:t>Épinal</w:t>
      </w:r>
      <w:r w:rsidR="00C474C1">
        <w:t>.</w:t>
      </w:r>
    </w:p>
    <w:p w14:paraId="54BD735F" w14:textId="2CBDFD2C" w:rsidR="00C474C1" w:rsidRDefault="0094609C" w:rsidP="00C52F4A">
      <w:r>
        <w:lastRenderedPageBreak/>
        <w:t>— </w:t>
      </w:r>
      <w:r w:rsidR="00C52F4A" w:rsidRPr="00605EB6">
        <w:t>Très bien</w:t>
      </w:r>
      <w:r w:rsidR="00C474C1">
        <w:t xml:space="preserve">. </w:t>
      </w:r>
      <w:r w:rsidR="00C52F4A" w:rsidRPr="00605EB6">
        <w:t>Maintenant</w:t>
      </w:r>
      <w:r w:rsidR="00C474C1">
        <w:t xml:space="preserve">, </w:t>
      </w:r>
      <w:r w:rsidR="00C52F4A" w:rsidRPr="00605EB6">
        <w:t>que demandez-vous</w:t>
      </w:r>
      <w:r w:rsidR="00C474C1">
        <w:t> ?</w:t>
      </w:r>
    </w:p>
    <w:p w14:paraId="2B8E265F" w14:textId="776536F5" w:rsidR="00C474C1" w:rsidRDefault="0094609C" w:rsidP="00C52F4A">
      <w:r>
        <w:t>— </w:t>
      </w:r>
      <w:r w:rsidR="00C52F4A" w:rsidRPr="00605EB6">
        <w:t>Monsieur</w:t>
      </w:r>
      <w:r w:rsidR="00C474C1">
        <w:t xml:space="preserve">, </w:t>
      </w:r>
      <w:r w:rsidR="00C52F4A" w:rsidRPr="00605EB6">
        <w:t>répondit Jacques d</w:t>
      </w:r>
      <w:r w:rsidR="00C474C1">
        <w:t>’</w:t>
      </w:r>
      <w:r w:rsidR="00C52F4A" w:rsidRPr="00605EB6">
        <w:t>une voix vibrante d</w:t>
      </w:r>
      <w:r w:rsidR="00C474C1">
        <w:t>’</w:t>
      </w:r>
      <w:r w:rsidR="00C52F4A" w:rsidRPr="00605EB6">
        <w:t>émotion et avec des larmes dans les yeux</w:t>
      </w:r>
      <w:r w:rsidR="00C474C1">
        <w:t xml:space="preserve">, </w:t>
      </w:r>
      <w:r w:rsidR="00C52F4A" w:rsidRPr="00605EB6">
        <w:t>j</w:t>
      </w:r>
      <w:r w:rsidR="00C474C1">
        <w:t>’</w:t>
      </w:r>
      <w:r w:rsidR="00C52F4A" w:rsidRPr="00605EB6">
        <w:t>appartiens doublement à la France malheureuse</w:t>
      </w:r>
      <w:r w:rsidR="00C474C1">
        <w:t xml:space="preserve">, </w:t>
      </w:r>
      <w:r w:rsidR="00C52F4A" w:rsidRPr="00605EB6">
        <w:t>comme soldat d</w:t>
      </w:r>
      <w:r w:rsidR="00C474C1">
        <w:t>’</w:t>
      </w:r>
      <w:r w:rsidR="00C52F4A" w:rsidRPr="00605EB6">
        <w:t>abord</w:t>
      </w:r>
      <w:r w:rsidR="00C474C1">
        <w:t xml:space="preserve">, </w:t>
      </w:r>
      <w:r w:rsidR="00C52F4A" w:rsidRPr="00605EB6">
        <w:t>et ensuite comme patriote</w:t>
      </w:r>
      <w:r w:rsidR="00C474C1">
        <w:t xml:space="preserve">. </w:t>
      </w:r>
      <w:r w:rsidR="00C52F4A" w:rsidRPr="00605EB6">
        <w:t>Je demande qu</w:t>
      </w:r>
      <w:r w:rsidR="00C474C1">
        <w:t>’</w:t>
      </w:r>
      <w:r w:rsidR="00C52F4A" w:rsidRPr="00605EB6">
        <w:t>on me donne de nouvelles armes et qu</w:t>
      </w:r>
      <w:r w:rsidR="00C474C1">
        <w:t>’</w:t>
      </w:r>
      <w:r w:rsidR="00C52F4A" w:rsidRPr="00605EB6">
        <w:t>on m</w:t>
      </w:r>
      <w:r w:rsidR="00C474C1">
        <w:t>’</w:t>
      </w:r>
      <w:r w:rsidR="00C52F4A" w:rsidRPr="00605EB6">
        <w:t>envoie au milieu de mes frères en face de l</w:t>
      </w:r>
      <w:r w:rsidR="00C474C1">
        <w:t>’</w:t>
      </w:r>
      <w:r w:rsidR="00C52F4A" w:rsidRPr="00605EB6">
        <w:t>ennemi</w:t>
      </w:r>
      <w:r w:rsidR="00C474C1">
        <w:t xml:space="preserve">. </w:t>
      </w:r>
      <w:r w:rsidR="00C52F4A" w:rsidRPr="00605EB6">
        <w:t>Pourvu que je puisse me battre encore</w:t>
      </w:r>
      <w:r w:rsidR="00C474C1">
        <w:t xml:space="preserve">, </w:t>
      </w:r>
      <w:r w:rsidR="00C52F4A" w:rsidRPr="00605EB6">
        <w:t>il m</w:t>
      </w:r>
      <w:r w:rsidR="00C474C1">
        <w:t>’</w:t>
      </w:r>
      <w:r w:rsidR="00C52F4A" w:rsidRPr="00605EB6">
        <w:t>importe peu que je sois dans la cavalerie ou dans l</w:t>
      </w:r>
      <w:r w:rsidR="00C474C1">
        <w:t>’</w:t>
      </w:r>
      <w:r w:rsidR="00C52F4A" w:rsidRPr="00605EB6">
        <w:t>infanterie</w:t>
      </w:r>
      <w:r w:rsidR="00C474C1">
        <w:t xml:space="preserve">, </w:t>
      </w:r>
      <w:r w:rsidR="00C52F4A" w:rsidRPr="00605EB6">
        <w:t>dans un ancien régiment ou un régiment de marche</w:t>
      </w:r>
      <w:r w:rsidR="00C474C1">
        <w:t>.</w:t>
      </w:r>
    </w:p>
    <w:p w14:paraId="74B49DD6" w14:textId="1CF75759" w:rsidR="00C474C1" w:rsidRDefault="0094609C" w:rsidP="00C52F4A">
      <w:r>
        <w:t>— </w:t>
      </w:r>
      <w:r w:rsidR="00C52F4A" w:rsidRPr="00605EB6">
        <w:t>Soit</w:t>
      </w:r>
      <w:r w:rsidR="00C474C1">
        <w:t xml:space="preserve">. </w:t>
      </w:r>
      <w:r w:rsidR="00C52F4A" w:rsidRPr="00605EB6">
        <w:t>Mais vous devez tenir à votre grade</w:t>
      </w:r>
      <w:r w:rsidR="00C474C1">
        <w:t> ?</w:t>
      </w:r>
    </w:p>
    <w:p w14:paraId="4810A4C3" w14:textId="15737EB5" w:rsidR="00C474C1" w:rsidRDefault="0094609C" w:rsidP="00C52F4A">
      <w:r>
        <w:t>— </w:t>
      </w:r>
      <w:r w:rsidR="00C52F4A" w:rsidRPr="00605EB6">
        <w:t>Certainement</w:t>
      </w:r>
      <w:r w:rsidR="00C474C1">
        <w:t xml:space="preserve">, </w:t>
      </w:r>
      <w:r w:rsidR="00C52F4A" w:rsidRPr="00605EB6">
        <w:t>monsieur</w:t>
      </w:r>
      <w:r w:rsidR="00C474C1">
        <w:t xml:space="preserve"> ; </w:t>
      </w:r>
      <w:r w:rsidR="00C52F4A" w:rsidRPr="00605EB6">
        <w:t>mais si quelque chose s</w:t>
      </w:r>
      <w:r w:rsidR="00C474C1">
        <w:t>’</w:t>
      </w:r>
      <w:r w:rsidR="00C52F4A" w:rsidRPr="00605EB6">
        <w:t>oppose à ce que je le conserve</w:t>
      </w:r>
      <w:r w:rsidR="00C474C1">
        <w:t xml:space="preserve">, </w:t>
      </w:r>
      <w:r w:rsidR="00C52F4A" w:rsidRPr="00605EB6">
        <w:t>je rentrerai dans les rangs comme simple soldat</w:t>
      </w:r>
      <w:r w:rsidR="00C474C1">
        <w:t>.</w:t>
      </w:r>
    </w:p>
    <w:p w14:paraId="7190DAC5" w14:textId="03AC6EE8" w:rsidR="00C474C1" w:rsidRDefault="0094609C" w:rsidP="00C52F4A">
      <w:r>
        <w:t>— </w:t>
      </w:r>
      <w:r w:rsidR="00C52F4A" w:rsidRPr="00605EB6">
        <w:t>On ne peut pas vous enlever votre grade</w:t>
      </w:r>
      <w:r w:rsidR="00C474C1">
        <w:t xml:space="preserve">, </w:t>
      </w:r>
      <w:r w:rsidR="00C52F4A" w:rsidRPr="00605EB6">
        <w:t>pas plus que les droits à l</w:t>
      </w:r>
      <w:r w:rsidR="00C474C1">
        <w:t>’</w:t>
      </w:r>
      <w:r w:rsidR="00C52F4A" w:rsidRPr="00605EB6">
        <w:t>avancement que vous avez acquis</w:t>
      </w:r>
      <w:r w:rsidR="00C474C1">
        <w:t xml:space="preserve">. </w:t>
      </w:r>
      <w:r w:rsidR="00C52F4A" w:rsidRPr="00605EB6">
        <w:t>Ceci sera sérieusement examiné aujourd</w:t>
      </w:r>
      <w:r w:rsidR="00C474C1">
        <w:t>’</w:t>
      </w:r>
      <w:r w:rsidR="00C52F4A" w:rsidRPr="00605EB6">
        <w:t>hui même et il sera répondu à votre demande</w:t>
      </w:r>
      <w:r w:rsidR="00C474C1">
        <w:t>.</w:t>
      </w:r>
    </w:p>
    <w:p w14:paraId="086450A2" w14:textId="4765ABC3" w:rsidR="00C474C1" w:rsidRDefault="0094609C" w:rsidP="00C52F4A">
      <w:r>
        <w:t>— </w:t>
      </w:r>
      <w:r w:rsidR="00C52F4A" w:rsidRPr="00605EB6">
        <w:t>Quel brave garçon</w:t>
      </w:r>
      <w:r w:rsidR="00C474C1">
        <w:t xml:space="preserve"> ! </w:t>
      </w:r>
      <w:r w:rsidR="00C52F4A" w:rsidRPr="00605EB6">
        <w:t>dit un des fonctionnaires</w:t>
      </w:r>
      <w:r w:rsidR="00C474C1">
        <w:t xml:space="preserve">, </w:t>
      </w:r>
      <w:r w:rsidR="00C52F4A" w:rsidRPr="00605EB6">
        <w:t>à l</w:t>
      </w:r>
      <w:r w:rsidR="00C474C1">
        <w:t>’</w:t>
      </w:r>
      <w:r w:rsidR="00C52F4A" w:rsidRPr="00605EB6">
        <w:t>oreille de son voisin</w:t>
      </w:r>
      <w:r w:rsidR="00C474C1">
        <w:t>.</w:t>
      </w:r>
    </w:p>
    <w:p w14:paraId="4BCD1ACC" w14:textId="77777777" w:rsidR="00C474C1" w:rsidRDefault="00C52F4A" w:rsidP="00C52F4A">
      <w:r w:rsidRPr="00605EB6">
        <w:t>Puis il agita le cordon d</w:t>
      </w:r>
      <w:r w:rsidR="00C474C1">
        <w:t>’</w:t>
      </w:r>
      <w:r w:rsidRPr="00605EB6">
        <w:t>une sonnette</w:t>
      </w:r>
      <w:r w:rsidR="00C474C1">
        <w:t>.</w:t>
      </w:r>
    </w:p>
    <w:p w14:paraId="4342575F" w14:textId="77777777" w:rsidR="00C474C1" w:rsidRDefault="00C52F4A" w:rsidP="00C52F4A">
      <w:r w:rsidRPr="00605EB6">
        <w:t>Un employé parut</w:t>
      </w:r>
      <w:r w:rsidR="00C474C1">
        <w:t>.</w:t>
      </w:r>
    </w:p>
    <w:p w14:paraId="29DA4EA3" w14:textId="6BE88979" w:rsidR="00C474C1" w:rsidRDefault="0094609C" w:rsidP="00C52F4A">
      <w:r>
        <w:t>— </w:t>
      </w:r>
      <w:r w:rsidR="00C52F4A" w:rsidRPr="00605EB6">
        <w:t>Voici</w:t>
      </w:r>
      <w:r w:rsidR="00C474C1">
        <w:t xml:space="preserve">, </w:t>
      </w:r>
      <w:r w:rsidR="00C52F4A" w:rsidRPr="00605EB6">
        <w:t>lui dit-il</w:t>
      </w:r>
      <w:r w:rsidR="00C474C1">
        <w:t xml:space="preserve">, </w:t>
      </w:r>
      <w:r w:rsidR="00C52F4A" w:rsidRPr="00605EB6">
        <w:t>le maréchal des logis Jacques Grandin</w:t>
      </w:r>
      <w:r w:rsidR="00C474C1">
        <w:t xml:space="preserve">, </w:t>
      </w:r>
      <w:r w:rsidR="00C52F4A" w:rsidRPr="00605EB6">
        <w:t>du 1</w:t>
      </w:r>
      <w:r w:rsidR="00C474C1" w:rsidRPr="00605EB6">
        <w:t>0</w:t>
      </w:r>
      <w:r w:rsidR="00C474C1" w:rsidRPr="00C474C1">
        <w:rPr>
          <w:vertAlign w:val="superscript"/>
        </w:rPr>
        <w:t>e</w:t>
      </w:r>
      <w:r w:rsidR="00C474C1">
        <w:t xml:space="preserve"> </w:t>
      </w:r>
      <w:r w:rsidR="00C52F4A" w:rsidRPr="00605EB6">
        <w:t>dragons</w:t>
      </w:r>
      <w:r w:rsidR="00C474C1">
        <w:t xml:space="preserve">. </w:t>
      </w:r>
      <w:r w:rsidR="00C52F4A" w:rsidRPr="00605EB6">
        <w:t>À l</w:t>
      </w:r>
      <w:r w:rsidR="00C474C1">
        <w:t>’</w:t>
      </w:r>
      <w:r w:rsidR="00C52F4A" w:rsidRPr="00605EB6">
        <w:t>aide des renseignements qu</w:t>
      </w:r>
      <w:r w:rsidR="00C474C1">
        <w:t>’</w:t>
      </w:r>
      <w:r w:rsidR="00C52F4A" w:rsidRPr="00605EB6">
        <w:t>il va vous donner lui-même</w:t>
      </w:r>
      <w:r w:rsidR="00C474C1">
        <w:t xml:space="preserve">, </w:t>
      </w:r>
      <w:r w:rsidR="00C52F4A" w:rsidRPr="00605EB6">
        <w:t>vous établirez ses états de service</w:t>
      </w:r>
      <w:r w:rsidR="00C474C1">
        <w:t xml:space="preserve">. </w:t>
      </w:r>
      <w:r w:rsidR="00C52F4A" w:rsidRPr="00605EB6">
        <w:t>À propos</w:t>
      </w:r>
      <w:r w:rsidR="00C474C1">
        <w:t xml:space="preserve">, </w:t>
      </w:r>
      <w:r w:rsidR="00C52F4A" w:rsidRPr="00605EB6">
        <w:t>maréchal des logis</w:t>
      </w:r>
      <w:r w:rsidR="00C474C1">
        <w:t xml:space="preserve">, </w:t>
      </w:r>
      <w:r w:rsidR="00C52F4A" w:rsidRPr="00605EB6">
        <w:t>ajouta-t-il</w:t>
      </w:r>
      <w:r w:rsidR="00C474C1">
        <w:t xml:space="preserve">, </w:t>
      </w:r>
      <w:r w:rsidR="00C52F4A" w:rsidRPr="00605EB6">
        <w:t>en se tournant vers Jacques</w:t>
      </w:r>
      <w:r w:rsidR="00C474C1">
        <w:t xml:space="preserve">, </w:t>
      </w:r>
      <w:r w:rsidR="00C52F4A" w:rsidRPr="00605EB6">
        <w:t>avez-vous de l</w:t>
      </w:r>
      <w:r w:rsidR="00C474C1">
        <w:t>’</w:t>
      </w:r>
      <w:r w:rsidR="00C52F4A" w:rsidRPr="00605EB6">
        <w:t>argent</w:t>
      </w:r>
      <w:r w:rsidR="00C474C1">
        <w:t> ?</w:t>
      </w:r>
    </w:p>
    <w:p w14:paraId="3A185425" w14:textId="322F8154" w:rsidR="00C474C1" w:rsidRDefault="0094609C" w:rsidP="00C52F4A">
      <w:r>
        <w:t>— </w:t>
      </w:r>
      <w:r w:rsidR="00C52F4A" w:rsidRPr="00605EB6">
        <w:t>Encore un peu</w:t>
      </w:r>
      <w:r w:rsidR="00C474C1">
        <w:t xml:space="preserve">, </w:t>
      </w:r>
      <w:r w:rsidR="00C52F4A" w:rsidRPr="00605EB6">
        <w:t>monsieur</w:t>
      </w:r>
      <w:r w:rsidR="00C474C1">
        <w:t>.</w:t>
      </w:r>
    </w:p>
    <w:p w14:paraId="6CAB4C43" w14:textId="72AC8BCA" w:rsidR="00C474C1" w:rsidRDefault="0094609C" w:rsidP="00C52F4A">
      <w:r>
        <w:lastRenderedPageBreak/>
        <w:t>— </w:t>
      </w:r>
      <w:r w:rsidR="00C52F4A" w:rsidRPr="00605EB6">
        <w:t>C</w:t>
      </w:r>
      <w:r w:rsidR="00C474C1">
        <w:t>’</w:t>
      </w:r>
      <w:r w:rsidR="00C52F4A" w:rsidRPr="00605EB6">
        <w:t>est bien</w:t>
      </w:r>
      <w:r w:rsidR="00C474C1">
        <w:t xml:space="preserve">. </w:t>
      </w:r>
      <w:r w:rsidR="00C52F4A" w:rsidRPr="00605EB6">
        <w:t>Vous reviendrez ici demain matin</w:t>
      </w:r>
      <w:r w:rsidR="00C474C1">
        <w:t>.</w:t>
      </w:r>
    </w:p>
    <w:p w14:paraId="5B0FDA3F" w14:textId="77777777" w:rsidR="00C474C1" w:rsidRDefault="00C52F4A" w:rsidP="00C52F4A">
      <w:r w:rsidRPr="00605EB6">
        <w:t>Et il lui fit signe de suivre l</w:t>
      </w:r>
      <w:r w:rsidR="00C474C1">
        <w:t>’</w:t>
      </w:r>
      <w:r w:rsidRPr="00605EB6">
        <w:t>employé</w:t>
      </w:r>
      <w:r w:rsidR="00C474C1">
        <w:t>.</w:t>
      </w:r>
    </w:p>
    <w:p w14:paraId="1AD871CA" w14:textId="039C896C" w:rsidR="00C474C1" w:rsidRDefault="0094609C" w:rsidP="00C52F4A">
      <w:r>
        <w:t>— </w:t>
      </w:r>
      <w:r w:rsidR="00C52F4A" w:rsidRPr="00605EB6">
        <w:t>Avant de me retirer</w:t>
      </w:r>
      <w:r w:rsidR="00C474C1">
        <w:t xml:space="preserve">, </w:t>
      </w:r>
      <w:r w:rsidR="00C52F4A" w:rsidRPr="00605EB6">
        <w:t>messieurs</w:t>
      </w:r>
      <w:r w:rsidR="00C474C1">
        <w:t xml:space="preserve">, </w:t>
      </w:r>
      <w:r w:rsidR="00C52F4A" w:rsidRPr="00605EB6">
        <w:t>dit Jacques</w:t>
      </w:r>
      <w:r w:rsidR="00C474C1">
        <w:t xml:space="preserve">, </w:t>
      </w:r>
      <w:r w:rsidR="00C52F4A" w:rsidRPr="00605EB6">
        <w:t>j</w:t>
      </w:r>
      <w:r w:rsidR="00C474C1">
        <w:t>’</w:t>
      </w:r>
      <w:r w:rsidR="00C52F4A" w:rsidRPr="00605EB6">
        <w:t>ai à vous remettre un objet cher au cœur de tous les Français</w:t>
      </w:r>
      <w:r w:rsidR="00C474C1">
        <w:t xml:space="preserve">, </w:t>
      </w:r>
      <w:r w:rsidR="00C52F4A" w:rsidRPr="00605EB6">
        <w:t>que j</w:t>
      </w:r>
      <w:r w:rsidR="00C474C1">
        <w:t>’</w:t>
      </w:r>
      <w:r w:rsidR="00C52F4A" w:rsidRPr="00605EB6">
        <w:t>ai précieusement et religieusement conservé</w:t>
      </w:r>
      <w:r w:rsidR="00C474C1">
        <w:t>.</w:t>
      </w:r>
    </w:p>
    <w:p w14:paraId="0D0DEB86" w14:textId="77777777" w:rsidR="00C474C1" w:rsidRDefault="00C52F4A" w:rsidP="00C52F4A">
      <w:r w:rsidRPr="00605EB6">
        <w:t>Tous les regards se fixèrent sur lui</w:t>
      </w:r>
      <w:r w:rsidR="00C474C1">
        <w:t>.</w:t>
      </w:r>
    </w:p>
    <w:p w14:paraId="2E770272" w14:textId="64D834C8" w:rsidR="00C474C1" w:rsidRDefault="00C52F4A" w:rsidP="00C52F4A">
      <w:r w:rsidRPr="00605EB6">
        <w:t>Il releva sa blouse</w:t>
      </w:r>
      <w:r w:rsidR="00C474C1">
        <w:t xml:space="preserve">, </w:t>
      </w:r>
      <w:r w:rsidRPr="00605EB6">
        <w:t>déboutonna sa veste ronde d</w:t>
      </w:r>
      <w:r w:rsidR="00C474C1">
        <w:t>’</w:t>
      </w:r>
      <w:r w:rsidRPr="00605EB6">
        <w:t>uniforme</w:t>
      </w:r>
      <w:r w:rsidR="00C474C1">
        <w:t xml:space="preserve">, </w:t>
      </w:r>
      <w:r w:rsidRPr="00605EB6">
        <w:t>qu</w:t>
      </w:r>
      <w:r w:rsidR="00C474C1">
        <w:t>’</w:t>
      </w:r>
      <w:r w:rsidRPr="00605EB6">
        <w:t>il portait cachée sous sa blouse</w:t>
      </w:r>
      <w:r w:rsidR="00C474C1">
        <w:t xml:space="preserve">, </w:t>
      </w:r>
      <w:r w:rsidRPr="00605EB6">
        <w:t>et tira de dessous son vêtement un petit paquet plat et carré</w:t>
      </w:r>
      <w:r w:rsidR="00C474C1">
        <w:t xml:space="preserve">, </w:t>
      </w:r>
      <w:r w:rsidRPr="00605EB6">
        <w:t>soigneusement enveloppé dans du papier blanc</w:t>
      </w:r>
      <w:r w:rsidR="00C474C1">
        <w:t xml:space="preserve">, </w:t>
      </w:r>
      <w:r w:rsidRPr="00605EB6">
        <w:t>qu</w:t>
      </w:r>
      <w:r w:rsidR="00C474C1">
        <w:t>’</w:t>
      </w:r>
      <w:r w:rsidRPr="00605EB6">
        <w:t>il avait placé sur sa poitrine</w:t>
      </w:r>
      <w:r w:rsidR="00C474C1">
        <w:t>.</w:t>
      </w:r>
    </w:p>
    <w:p w14:paraId="3C60B407" w14:textId="014CD4C8" w:rsidR="00C474C1" w:rsidRDefault="00C52F4A" w:rsidP="00C52F4A">
      <w:r w:rsidRPr="00605EB6">
        <w:t>Lentement il enleva le papier</w:t>
      </w:r>
      <w:r w:rsidR="004540F3">
        <w:t> ;</w:t>
      </w:r>
      <w:r w:rsidR="00C474C1">
        <w:t xml:space="preserve"> </w:t>
      </w:r>
      <w:r w:rsidRPr="00605EB6">
        <w:t>puis</w:t>
      </w:r>
      <w:r w:rsidR="00C474C1">
        <w:t xml:space="preserve">, </w:t>
      </w:r>
      <w:r w:rsidRPr="00605EB6">
        <w:t>sous les yeux écarquillés des personnages</w:t>
      </w:r>
      <w:r w:rsidR="00C474C1">
        <w:t xml:space="preserve">, </w:t>
      </w:r>
      <w:r w:rsidRPr="00605EB6">
        <w:t>il déplia un drapeau troué de balles</w:t>
      </w:r>
      <w:r w:rsidR="00C474C1">
        <w:t>.</w:t>
      </w:r>
    </w:p>
    <w:p w14:paraId="16CFF247" w14:textId="5DB751D9" w:rsidR="00C474C1" w:rsidRDefault="0094609C" w:rsidP="00C52F4A">
      <w:r>
        <w:t>— </w:t>
      </w:r>
      <w:r w:rsidR="00C52F4A" w:rsidRPr="00605EB6">
        <w:t>Au moins</w:t>
      </w:r>
      <w:r w:rsidR="00C474C1">
        <w:t xml:space="preserve">, </w:t>
      </w:r>
      <w:r w:rsidR="00C52F4A" w:rsidRPr="00605EB6">
        <w:t>dit-il</w:t>
      </w:r>
      <w:r w:rsidR="00C474C1">
        <w:t xml:space="preserve">, </w:t>
      </w:r>
      <w:r w:rsidR="00C52F4A" w:rsidRPr="00605EB6">
        <w:t>avec un noble sentiment d</w:t>
      </w:r>
      <w:r w:rsidR="00C474C1">
        <w:t>’</w:t>
      </w:r>
      <w:r w:rsidR="00C52F4A" w:rsidRPr="00605EB6">
        <w:t>orgueil</w:t>
      </w:r>
      <w:r w:rsidR="00C474C1">
        <w:t xml:space="preserve">, </w:t>
      </w:r>
      <w:r w:rsidR="00C52F4A" w:rsidRPr="00605EB6">
        <w:t>les Prussiens n</w:t>
      </w:r>
      <w:r w:rsidR="00C474C1">
        <w:t>’</w:t>
      </w:r>
      <w:r w:rsidR="00C52F4A" w:rsidRPr="00605EB6">
        <w:t>ont pas celui-ci</w:t>
      </w:r>
      <w:r w:rsidR="00C474C1">
        <w:t> !</w:t>
      </w:r>
    </w:p>
    <w:p w14:paraId="68FFE7FE" w14:textId="77777777" w:rsidR="00C474C1" w:rsidRDefault="00C52F4A" w:rsidP="00C52F4A">
      <w:r w:rsidRPr="00605EB6">
        <w:t>Il y eut un moment de silence solennel</w:t>
      </w:r>
      <w:r w:rsidR="00C474C1">
        <w:t xml:space="preserve">. </w:t>
      </w:r>
      <w:r w:rsidRPr="00605EB6">
        <w:t>On était ému</w:t>
      </w:r>
      <w:r w:rsidR="00C474C1">
        <w:t xml:space="preserve">, </w:t>
      </w:r>
      <w:r w:rsidRPr="00605EB6">
        <w:t>et à la surprise se mêlait l</w:t>
      </w:r>
      <w:r w:rsidR="00C474C1">
        <w:t>’</w:t>
      </w:r>
      <w:r w:rsidRPr="00605EB6">
        <w:t>admiration</w:t>
      </w:r>
      <w:r w:rsidR="00C474C1">
        <w:t>.</w:t>
      </w:r>
    </w:p>
    <w:p w14:paraId="44617896" w14:textId="10D5BCB8" w:rsidR="00C474C1" w:rsidRDefault="0094609C" w:rsidP="00C52F4A">
      <w:r>
        <w:t>— </w:t>
      </w:r>
      <w:r w:rsidR="00C52F4A" w:rsidRPr="00605EB6">
        <w:t>Comment ce drapeau d</w:t>
      </w:r>
      <w:r w:rsidR="00C474C1">
        <w:t>’</w:t>
      </w:r>
      <w:r w:rsidR="00C52F4A" w:rsidRPr="00605EB6">
        <w:t>un régiment de ligne est-il entre vos mains</w:t>
      </w:r>
      <w:r w:rsidR="00C474C1">
        <w:t xml:space="preserve"> ? </w:t>
      </w:r>
      <w:r w:rsidR="00C52F4A" w:rsidRPr="00605EB6">
        <w:t>demanda le personnage qui avait parlé le premier</w:t>
      </w:r>
      <w:r w:rsidR="00C474C1">
        <w:t>.</w:t>
      </w:r>
    </w:p>
    <w:p w14:paraId="60C32A5D" w14:textId="77777777" w:rsidR="00C474C1" w:rsidRDefault="00C52F4A" w:rsidP="00C52F4A">
      <w:r w:rsidRPr="00605EB6">
        <w:t>Jacques Grandin répondit</w:t>
      </w:r>
      <w:r w:rsidR="00C474C1">
        <w:t> :</w:t>
      </w:r>
    </w:p>
    <w:p w14:paraId="55552F61" w14:textId="3E391D3E" w:rsidR="00C474C1" w:rsidRDefault="0094609C" w:rsidP="00C52F4A">
      <w:r>
        <w:t>— </w:t>
      </w:r>
      <w:r w:rsidR="00C52F4A" w:rsidRPr="00605EB6">
        <w:t>On se battait avec fureur tout autour de Sedan</w:t>
      </w:r>
      <w:r w:rsidR="00C474C1">
        <w:t xml:space="preserve">, </w:t>
      </w:r>
      <w:r w:rsidR="00C52F4A" w:rsidRPr="00605EB6">
        <w:t>à Bazeilles</w:t>
      </w:r>
      <w:r w:rsidR="00C474C1">
        <w:t xml:space="preserve">, </w:t>
      </w:r>
      <w:r w:rsidR="00C52F4A" w:rsidRPr="00605EB6">
        <w:t>à Fleigneux</w:t>
      </w:r>
      <w:r w:rsidR="00C474C1">
        <w:t xml:space="preserve">, </w:t>
      </w:r>
      <w:r w:rsidR="00C52F4A" w:rsidRPr="00605EB6">
        <w:t>à Floing</w:t>
      </w:r>
      <w:r w:rsidR="00C474C1">
        <w:t xml:space="preserve">, </w:t>
      </w:r>
      <w:r w:rsidR="00C52F4A" w:rsidRPr="00605EB6">
        <w:t>à Balan et surtout sur le calvaire d</w:t>
      </w:r>
      <w:r w:rsidR="00C474C1">
        <w:t>’</w:t>
      </w:r>
      <w:r w:rsidR="00C52F4A" w:rsidRPr="00605EB6">
        <w:t>Illy</w:t>
      </w:r>
      <w:r w:rsidR="00C474C1">
        <w:t xml:space="preserve">. </w:t>
      </w:r>
      <w:r w:rsidR="00C52F4A" w:rsidRPr="00605EB6">
        <w:t>Malgré notre courage et la bravoure de nos chefs qui</w:t>
      </w:r>
      <w:r w:rsidR="00C474C1">
        <w:t xml:space="preserve">, </w:t>
      </w:r>
      <w:r w:rsidR="00C52F4A" w:rsidRPr="00605EB6">
        <w:t>tous au milieu de nous</w:t>
      </w:r>
      <w:r w:rsidR="00C474C1">
        <w:t xml:space="preserve">, </w:t>
      </w:r>
      <w:r w:rsidR="00C52F4A" w:rsidRPr="00605EB6">
        <w:t>payaient de leur personne</w:t>
      </w:r>
      <w:r w:rsidR="00C474C1">
        <w:t xml:space="preserve">, </w:t>
      </w:r>
      <w:r w:rsidR="00C52F4A" w:rsidRPr="00605EB6">
        <w:t>combattant comme de simples soldats</w:t>
      </w:r>
      <w:r w:rsidR="00C474C1">
        <w:t xml:space="preserve">, </w:t>
      </w:r>
      <w:r w:rsidR="00C52F4A" w:rsidRPr="00605EB6">
        <w:t>nous ne pûmes</w:t>
      </w:r>
      <w:r w:rsidR="00C474C1">
        <w:t xml:space="preserve">, </w:t>
      </w:r>
      <w:r w:rsidR="00C52F4A" w:rsidRPr="00605EB6">
        <w:t>une fois encore</w:t>
      </w:r>
      <w:r w:rsidR="00C474C1">
        <w:t xml:space="preserve">, </w:t>
      </w:r>
      <w:r w:rsidR="00C52F4A" w:rsidRPr="00605EB6">
        <w:t>hélas</w:t>
      </w:r>
      <w:r w:rsidR="00C474C1">
        <w:t xml:space="preserve"> ! </w:t>
      </w:r>
      <w:r w:rsidR="00C52F4A" w:rsidRPr="00605EB6">
        <w:t>résister au nombre</w:t>
      </w:r>
      <w:r w:rsidR="00C474C1">
        <w:t xml:space="preserve">. </w:t>
      </w:r>
      <w:r w:rsidR="00C52F4A" w:rsidRPr="00605EB6">
        <w:t>Nous étions enfermés dans un cercle d</w:t>
      </w:r>
      <w:r w:rsidR="00C474C1">
        <w:t>’</w:t>
      </w:r>
      <w:r w:rsidR="00C52F4A" w:rsidRPr="00605EB6">
        <w:t>airain</w:t>
      </w:r>
      <w:r w:rsidR="00C474C1">
        <w:t xml:space="preserve">. </w:t>
      </w:r>
      <w:r w:rsidR="00C52F4A" w:rsidRPr="00605EB6">
        <w:t>Des centaines de pièces de canons</w:t>
      </w:r>
      <w:r w:rsidR="00C474C1">
        <w:t xml:space="preserve">, </w:t>
      </w:r>
      <w:r w:rsidR="00C52F4A" w:rsidRPr="00605EB6">
        <w:t xml:space="preserve">en </w:t>
      </w:r>
      <w:r w:rsidR="00C52F4A" w:rsidRPr="00605EB6">
        <w:lastRenderedPageBreak/>
        <w:t>batteries sur toutes les hauteurs</w:t>
      </w:r>
      <w:r w:rsidR="00C474C1">
        <w:t xml:space="preserve">, </w:t>
      </w:r>
      <w:r w:rsidR="00C52F4A" w:rsidRPr="00605EB6">
        <w:t>nous chassaient de partout et foudroyaient nos colonnes en déroute</w:t>
      </w:r>
      <w:r w:rsidR="00C474C1">
        <w:t>.</w:t>
      </w:r>
    </w:p>
    <w:p w14:paraId="7A85E0B5" w14:textId="77777777" w:rsidR="00C474C1" w:rsidRDefault="00C474C1" w:rsidP="00C52F4A">
      <w:r>
        <w:t>» </w:t>
      </w:r>
      <w:r w:rsidR="00C52F4A" w:rsidRPr="00605EB6">
        <w:t>Lancés de tous les points de l</w:t>
      </w:r>
      <w:r>
        <w:t>’</w:t>
      </w:r>
      <w:r w:rsidR="00C52F4A" w:rsidRPr="00605EB6">
        <w:t>horizon</w:t>
      </w:r>
      <w:r>
        <w:t xml:space="preserve">, </w:t>
      </w:r>
      <w:r w:rsidR="00C52F4A" w:rsidRPr="00605EB6">
        <w:t>les projectiles sifflaient comme des fusées d</w:t>
      </w:r>
      <w:r>
        <w:t>’</w:t>
      </w:r>
      <w:r w:rsidR="00C52F4A" w:rsidRPr="00605EB6">
        <w:t>un bouquet d</w:t>
      </w:r>
      <w:r>
        <w:t>’</w:t>
      </w:r>
      <w:r w:rsidR="00C52F4A" w:rsidRPr="00605EB6">
        <w:t>artifice et éclataient au milieu de nous</w:t>
      </w:r>
      <w:r>
        <w:t xml:space="preserve">, </w:t>
      </w:r>
      <w:r w:rsidR="00C52F4A" w:rsidRPr="00605EB6">
        <w:t>devant</w:t>
      </w:r>
      <w:r>
        <w:t xml:space="preserve">, </w:t>
      </w:r>
      <w:r w:rsidR="00C52F4A" w:rsidRPr="00605EB6">
        <w:t>derrière</w:t>
      </w:r>
      <w:r>
        <w:t xml:space="preserve">, </w:t>
      </w:r>
      <w:r w:rsidR="00C52F4A" w:rsidRPr="00605EB6">
        <w:t>à droite</w:t>
      </w:r>
      <w:r>
        <w:t xml:space="preserve">, </w:t>
      </w:r>
      <w:r w:rsidR="00C52F4A" w:rsidRPr="00605EB6">
        <w:t>à gauche</w:t>
      </w:r>
      <w:r>
        <w:t xml:space="preserve">, </w:t>
      </w:r>
      <w:r w:rsidR="00C52F4A" w:rsidRPr="00605EB6">
        <w:t>de tous les côtés</w:t>
      </w:r>
      <w:r>
        <w:t xml:space="preserve">. </w:t>
      </w:r>
      <w:r w:rsidR="00C52F4A" w:rsidRPr="00605EB6">
        <w:t>Éperdus</w:t>
      </w:r>
      <w:r>
        <w:t xml:space="preserve">, </w:t>
      </w:r>
      <w:r w:rsidR="00C52F4A" w:rsidRPr="00605EB6">
        <w:t>affolés</w:t>
      </w:r>
      <w:r>
        <w:t xml:space="preserve">, </w:t>
      </w:r>
      <w:r w:rsidR="00C52F4A" w:rsidRPr="00605EB6">
        <w:t>complètement démoralisés</w:t>
      </w:r>
      <w:r>
        <w:t xml:space="preserve">, </w:t>
      </w:r>
      <w:r w:rsidR="00C52F4A" w:rsidRPr="00605EB6">
        <w:t>des officiers et des soldats de tous les corps</w:t>
      </w:r>
      <w:r>
        <w:t xml:space="preserve">, </w:t>
      </w:r>
      <w:r w:rsidR="00C52F4A" w:rsidRPr="00605EB6">
        <w:t>de toutes les armes</w:t>
      </w:r>
      <w:r>
        <w:t xml:space="preserve">, </w:t>
      </w:r>
      <w:r w:rsidR="00C52F4A" w:rsidRPr="00605EB6">
        <w:t>mêlés ensemble</w:t>
      </w:r>
      <w:r>
        <w:t xml:space="preserve">, </w:t>
      </w:r>
      <w:r w:rsidR="00C52F4A" w:rsidRPr="00605EB6">
        <w:t>s</w:t>
      </w:r>
      <w:r>
        <w:t>’</w:t>
      </w:r>
      <w:r w:rsidR="00C52F4A" w:rsidRPr="00605EB6">
        <w:t>enfuyaient en désordre vers Sedan</w:t>
      </w:r>
      <w:r>
        <w:t xml:space="preserve">, </w:t>
      </w:r>
      <w:r w:rsidR="00C52F4A" w:rsidRPr="00605EB6">
        <w:t>poursuivis par le feu terrible des batteries prussiennes</w:t>
      </w:r>
      <w:r>
        <w:t xml:space="preserve">, </w:t>
      </w:r>
      <w:r w:rsidR="00C52F4A" w:rsidRPr="00605EB6">
        <w:t>qui gagnaient constamment du terrain</w:t>
      </w:r>
      <w:r>
        <w:t>.</w:t>
      </w:r>
    </w:p>
    <w:p w14:paraId="17D8A05F" w14:textId="77777777" w:rsidR="00C474C1" w:rsidRDefault="00C474C1" w:rsidP="00C52F4A">
      <w:r>
        <w:t>» </w:t>
      </w:r>
      <w:r w:rsidR="00C52F4A" w:rsidRPr="00605EB6">
        <w:t>À un moment</w:t>
      </w:r>
      <w:r>
        <w:t xml:space="preserve">, </w:t>
      </w:r>
      <w:r w:rsidR="00C52F4A" w:rsidRPr="00605EB6">
        <w:t>il y eut une effroyable mêlée</w:t>
      </w:r>
      <w:r>
        <w:t xml:space="preserve">, </w:t>
      </w:r>
      <w:r w:rsidR="00C52F4A" w:rsidRPr="00605EB6">
        <w:t>au milieu de laquelle je me trouvai</w:t>
      </w:r>
      <w:r>
        <w:t xml:space="preserve">. </w:t>
      </w:r>
      <w:r w:rsidR="00C52F4A" w:rsidRPr="00605EB6">
        <w:t>Pendant que plusieurs escadrons allemands nous sabraient à droite</w:t>
      </w:r>
      <w:r>
        <w:t xml:space="preserve">, </w:t>
      </w:r>
      <w:r w:rsidR="00C52F4A" w:rsidRPr="00605EB6">
        <w:t>l</w:t>
      </w:r>
      <w:r>
        <w:t>’</w:t>
      </w:r>
      <w:r w:rsidR="00C52F4A" w:rsidRPr="00605EB6">
        <w:t>infanterie nous prenait à gauche en écharpe</w:t>
      </w:r>
      <w:r>
        <w:t xml:space="preserve">. </w:t>
      </w:r>
      <w:r w:rsidR="00C52F4A" w:rsidRPr="00605EB6">
        <w:t>Nous ne pouvions pas nous laisser égorger comme des moutons</w:t>
      </w:r>
      <w:r>
        <w:t xml:space="preserve"> ; </w:t>
      </w:r>
      <w:r w:rsidR="00C52F4A" w:rsidRPr="00605EB6">
        <w:t>nous nous défendions avec l</w:t>
      </w:r>
      <w:r>
        <w:t>’</w:t>
      </w:r>
      <w:r w:rsidR="00C52F4A" w:rsidRPr="00605EB6">
        <w:t>énergie que donne le désespoir</w:t>
      </w:r>
      <w:r>
        <w:t xml:space="preserve">. </w:t>
      </w:r>
      <w:r w:rsidR="00C52F4A" w:rsidRPr="00605EB6">
        <w:t>Ah</w:t>
      </w:r>
      <w:r>
        <w:t xml:space="preserve"> ! </w:t>
      </w:r>
      <w:r w:rsidR="00C52F4A" w:rsidRPr="00605EB6">
        <w:t>ceux qui sont morts là ont vendu chèrement leur vie</w:t>
      </w:r>
      <w:r>
        <w:t> !</w:t>
      </w:r>
    </w:p>
    <w:p w14:paraId="7ECCFEFD" w14:textId="77777777" w:rsidR="00C474C1" w:rsidRDefault="00C474C1" w:rsidP="00C52F4A">
      <w:r>
        <w:t>» </w:t>
      </w:r>
      <w:r w:rsidR="00C52F4A" w:rsidRPr="00605EB6">
        <w:t>J</w:t>
      </w:r>
      <w:r>
        <w:t>’</w:t>
      </w:r>
      <w:r w:rsidR="00C52F4A" w:rsidRPr="00605EB6">
        <w:t>avais eu mon cheval tué sous moi</w:t>
      </w:r>
      <w:r>
        <w:t xml:space="preserve">, </w:t>
      </w:r>
      <w:r w:rsidR="00C52F4A" w:rsidRPr="00605EB6">
        <w:t>je combattais dans les rangs décimés d</w:t>
      </w:r>
      <w:r>
        <w:t>’</w:t>
      </w:r>
      <w:r w:rsidR="00C52F4A" w:rsidRPr="00605EB6">
        <w:t>un bataillon d</w:t>
      </w:r>
      <w:r>
        <w:t>’</w:t>
      </w:r>
      <w:r w:rsidR="00C52F4A" w:rsidRPr="00605EB6">
        <w:t>infanterie</w:t>
      </w:r>
      <w:r>
        <w:t xml:space="preserve"> ; </w:t>
      </w:r>
      <w:r w:rsidR="00C52F4A" w:rsidRPr="00605EB6">
        <w:t>j</w:t>
      </w:r>
      <w:r>
        <w:t>’</w:t>
      </w:r>
      <w:r w:rsidR="00C52F4A" w:rsidRPr="00605EB6">
        <w:t>avais abandonné mon sabre</w:t>
      </w:r>
      <w:r>
        <w:t xml:space="preserve">, </w:t>
      </w:r>
      <w:r w:rsidR="00C52F4A" w:rsidRPr="00605EB6">
        <w:t>qui ne pouvait plus m</w:t>
      </w:r>
      <w:r>
        <w:t>’</w:t>
      </w:r>
      <w:r w:rsidR="00C52F4A" w:rsidRPr="00605EB6">
        <w:t>être d</w:t>
      </w:r>
      <w:r>
        <w:t>’</w:t>
      </w:r>
      <w:r w:rsidR="00C52F4A" w:rsidRPr="00605EB6">
        <w:t>une grande utilité</w:t>
      </w:r>
      <w:r>
        <w:t xml:space="preserve">, </w:t>
      </w:r>
      <w:r w:rsidR="00C52F4A" w:rsidRPr="00605EB6">
        <w:t>pour m</w:t>
      </w:r>
      <w:r>
        <w:t>’</w:t>
      </w:r>
      <w:r w:rsidR="00C52F4A" w:rsidRPr="00605EB6">
        <w:t>emparer du fusil et de la cartouchière d</w:t>
      </w:r>
      <w:r>
        <w:t>’</w:t>
      </w:r>
      <w:r w:rsidR="00C52F4A" w:rsidRPr="00605EB6">
        <w:t>un brave tombé à côté de moi</w:t>
      </w:r>
      <w:r>
        <w:t xml:space="preserve">. </w:t>
      </w:r>
      <w:r w:rsidR="00C52F4A" w:rsidRPr="00605EB6">
        <w:t>Le hasard voulut que je me trouvasse près du drapeau</w:t>
      </w:r>
      <w:r>
        <w:t xml:space="preserve">, </w:t>
      </w:r>
      <w:r w:rsidR="00C52F4A" w:rsidRPr="00605EB6">
        <w:t>et j</w:t>
      </w:r>
      <w:r>
        <w:t>’</w:t>
      </w:r>
      <w:r w:rsidR="00C52F4A" w:rsidRPr="00605EB6">
        <w:t>eus le bonheur d</w:t>
      </w:r>
      <w:r>
        <w:t>’</w:t>
      </w:r>
      <w:r w:rsidR="00C52F4A" w:rsidRPr="00605EB6">
        <w:t>être un de ses défenseurs</w:t>
      </w:r>
      <w:r>
        <w:t xml:space="preserve">. </w:t>
      </w:r>
      <w:r w:rsidR="00C52F4A" w:rsidRPr="00605EB6">
        <w:t>Il était déjà déchiré par les balles ennemies</w:t>
      </w:r>
      <w:r>
        <w:t xml:space="preserve">, </w:t>
      </w:r>
      <w:r w:rsidR="00C52F4A" w:rsidRPr="00605EB6">
        <w:t>tel que vous le voyez</w:t>
      </w:r>
      <w:r>
        <w:t>.</w:t>
      </w:r>
    </w:p>
    <w:p w14:paraId="70AC3DF9" w14:textId="77777777" w:rsidR="00C474C1" w:rsidRDefault="00C474C1" w:rsidP="00C52F4A">
      <w:r>
        <w:t>» </w:t>
      </w:r>
      <w:r w:rsidR="00C52F4A" w:rsidRPr="00605EB6">
        <w:t>Tout à coup</w:t>
      </w:r>
      <w:r>
        <w:t xml:space="preserve">, </w:t>
      </w:r>
      <w:r w:rsidR="00C52F4A" w:rsidRPr="00605EB6">
        <w:t>l</w:t>
      </w:r>
      <w:r>
        <w:t>’</w:t>
      </w:r>
      <w:r w:rsidR="00C52F4A" w:rsidRPr="00605EB6">
        <w:t>officier qui le portait tomba pour ne plus se relever</w:t>
      </w:r>
      <w:r>
        <w:t xml:space="preserve"> ; </w:t>
      </w:r>
      <w:r w:rsidR="00C52F4A" w:rsidRPr="00605EB6">
        <w:t>un autre le prit</w:t>
      </w:r>
      <w:r>
        <w:t xml:space="preserve">, </w:t>
      </w:r>
      <w:r w:rsidR="00C52F4A" w:rsidRPr="00605EB6">
        <w:t>il fut tué à son tour</w:t>
      </w:r>
      <w:r>
        <w:t xml:space="preserve">. </w:t>
      </w:r>
      <w:r w:rsidR="00C52F4A" w:rsidRPr="00605EB6">
        <w:t>Le drapeau était le point de mire des balles prussiennes</w:t>
      </w:r>
      <w:r>
        <w:t xml:space="preserve">. </w:t>
      </w:r>
      <w:r w:rsidR="00C52F4A" w:rsidRPr="00605EB6">
        <w:t>Un sergent-major le saisit</w:t>
      </w:r>
      <w:r>
        <w:t xml:space="preserve"> ; </w:t>
      </w:r>
      <w:r w:rsidR="00C52F4A" w:rsidRPr="00605EB6">
        <w:t>nous nous serrâmes autour de lui</w:t>
      </w:r>
      <w:r>
        <w:t xml:space="preserve">. </w:t>
      </w:r>
      <w:r w:rsidR="00C52F4A" w:rsidRPr="00605EB6">
        <w:t>Mais nous n</w:t>
      </w:r>
      <w:r>
        <w:t>’</w:t>
      </w:r>
      <w:r w:rsidR="00C52F4A" w:rsidRPr="00605EB6">
        <w:t>étions plus qu</w:t>
      </w:r>
      <w:r>
        <w:t>’</w:t>
      </w:r>
      <w:r w:rsidR="00C52F4A" w:rsidRPr="00605EB6">
        <w:t xml:space="preserve">une centaine pour lutter contre quatre ou </w:t>
      </w:r>
      <w:r w:rsidR="00C52F4A" w:rsidRPr="00605EB6">
        <w:lastRenderedPageBreak/>
        <w:t>cinq cents Allemands</w:t>
      </w:r>
      <w:r>
        <w:t xml:space="preserve">. </w:t>
      </w:r>
      <w:r w:rsidR="00C52F4A" w:rsidRPr="00605EB6">
        <w:t>Ils nous entourèrent et le drapeau fut pris</w:t>
      </w:r>
      <w:r>
        <w:t>.</w:t>
      </w:r>
    </w:p>
    <w:p w14:paraId="1686C63F" w14:textId="61577622" w:rsidR="00C474C1" w:rsidRDefault="00C474C1" w:rsidP="00C52F4A">
      <w:r>
        <w:t>» </w:t>
      </w:r>
      <w:r w:rsidR="0094609C">
        <w:t>— </w:t>
      </w:r>
      <w:r>
        <w:t xml:space="preserve"> </w:t>
      </w:r>
      <w:r w:rsidR="00C52F4A" w:rsidRPr="00605EB6">
        <w:t>Au drapeau</w:t>
      </w:r>
      <w:r>
        <w:t xml:space="preserve"> ! </w:t>
      </w:r>
      <w:r w:rsidR="00C52F4A" w:rsidRPr="00605EB6">
        <w:t>Au drapeau</w:t>
      </w:r>
      <w:r>
        <w:t xml:space="preserve"> ! </w:t>
      </w:r>
      <w:r w:rsidR="00C52F4A" w:rsidRPr="00605EB6">
        <w:t>En avant</w:t>
      </w:r>
      <w:r>
        <w:t xml:space="preserve"> ! </w:t>
      </w:r>
      <w:r w:rsidR="00C52F4A" w:rsidRPr="00605EB6">
        <w:t>m</w:t>
      </w:r>
      <w:r>
        <w:t>’</w:t>
      </w:r>
      <w:r w:rsidR="00C52F4A" w:rsidRPr="00605EB6">
        <w:t>écriai-je</w:t>
      </w:r>
      <w:r>
        <w:t>.</w:t>
      </w:r>
    </w:p>
    <w:p w14:paraId="277454D4" w14:textId="77777777" w:rsidR="00C474C1" w:rsidRDefault="00C474C1" w:rsidP="00C52F4A">
      <w:r>
        <w:t>» </w:t>
      </w:r>
      <w:r w:rsidR="00C52F4A" w:rsidRPr="00605EB6">
        <w:t>On répondit autour de moi</w:t>
      </w:r>
      <w:r>
        <w:t> :</w:t>
      </w:r>
    </w:p>
    <w:p w14:paraId="1D8812E7" w14:textId="242C3B07" w:rsidR="00C474C1" w:rsidRDefault="00C474C1" w:rsidP="00C52F4A">
      <w:r>
        <w:t>» </w:t>
      </w:r>
      <w:r w:rsidR="0094609C">
        <w:t>— </w:t>
      </w:r>
      <w:r w:rsidR="00C52F4A" w:rsidRPr="00605EB6">
        <w:t>Au drapeau</w:t>
      </w:r>
      <w:r>
        <w:t xml:space="preserve"> ! </w:t>
      </w:r>
      <w:r w:rsidR="00C52F4A" w:rsidRPr="00605EB6">
        <w:t>En avant</w:t>
      </w:r>
      <w:r>
        <w:t> !</w:t>
      </w:r>
    </w:p>
    <w:p w14:paraId="17B6FDBB" w14:textId="77777777" w:rsidR="00C474C1" w:rsidRDefault="00C474C1" w:rsidP="00C52F4A">
      <w:r>
        <w:t>» </w:t>
      </w:r>
      <w:r w:rsidR="00C52F4A" w:rsidRPr="0083755F">
        <w:t>Et nous nous élançâmes sur l</w:t>
      </w:r>
      <w:r>
        <w:t>’</w:t>
      </w:r>
      <w:r w:rsidR="00C52F4A" w:rsidRPr="0083755F">
        <w:t>ennemi</w:t>
      </w:r>
      <w:r>
        <w:t xml:space="preserve">. </w:t>
      </w:r>
      <w:r w:rsidR="00C52F4A" w:rsidRPr="0083755F">
        <w:t>Ah</w:t>
      </w:r>
      <w:r>
        <w:t xml:space="preserve"> ! </w:t>
      </w:r>
      <w:r w:rsidR="00C52F4A" w:rsidRPr="0083755F">
        <w:t>je vous assure qu</w:t>
      </w:r>
      <w:r>
        <w:t>’</w:t>
      </w:r>
      <w:r w:rsidR="00C52F4A" w:rsidRPr="0083755F">
        <w:t>à cet instant nous ne voyions pas le danger et que nous n</w:t>
      </w:r>
      <w:r>
        <w:t>’</w:t>
      </w:r>
      <w:r w:rsidR="00C52F4A" w:rsidRPr="0083755F">
        <w:t>avions pas peur de la mort</w:t>
      </w:r>
      <w:r>
        <w:t> !</w:t>
      </w:r>
    </w:p>
    <w:p w14:paraId="03039795" w14:textId="556DCCE6" w:rsidR="00C474C1" w:rsidRDefault="00C474C1" w:rsidP="00C52F4A">
      <w:r>
        <w:t>» </w:t>
      </w:r>
      <w:r w:rsidR="00C52F4A" w:rsidRPr="0083755F">
        <w:t>Nous ne pensions qu</w:t>
      </w:r>
      <w:r>
        <w:t>’</w:t>
      </w:r>
      <w:r w:rsidR="00C52F4A" w:rsidRPr="0083755F">
        <w:t>à une chose</w:t>
      </w:r>
      <w:r>
        <w:t xml:space="preserve"> : </w:t>
      </w:r>
      <w:r w:rsidR="00C52F4A" w:rsidRPr="0083755F">
        <w:t>reprendre le drapeau</w:t>
      </w:r>
      <w:r>
        <w:t xml:space="preserve"> ! </w:t>
      </w:r>
      <w:r w:rsidR="00C52F4A" w:rsidRPr="0083755F">
        <w:t>Il fut repris</w:t>
      </w:r>
      <w:r>
        <w:t xml:space="preserve">. </w:t>
      </w:r>
      <w:r w:rsidR="00C52F4A" w:rsidRPr="0083755F">
        <w:t>C</w:t>
      </w:r>
      <w:r>
        <w:t>’</w:t>
      </w:r>
      <w:r w:rsidR="00C52F4A" w:rsidRPr="0083755F">
        <w:t>est moi qui l</w:t>
      </w:r>
      <w:r>
        <w:t>’</w:t>
      </w:r>
      <w:r w:rsidR="00C52F4A" w:rsidRPr="0083755F">
        <w:t>avais arraché des mains du soldat prussien</w:t>
      </w:r>
      <w:r w:rsidR="0083755F">
        <w:t xml:space="preserve"> qui le tenait</w:t>
      </w:r>
      <w:r>
        <w:t xml:space="preserve">. </w:t>
      </w:r>
      <w:r w:rsidR="00C52F4A" w:rsidRPr="0083755F">
        <w:t>Je l</w:t>
      </w:r>
      <w:r>
        <w:t>’</w:t>
      </w:r>
      <w:r w:rsidR="00C52F4A" w:rsidRPr="0083755F">
        <w:t>élevai aussi haut que</w:t>
      </w:r>
      <w:r w:rsidR="00C52F4A" w:rsidRPr="00605EB6">
        <w:t xml:space="preserve"> je pus</w:t>
      </w:r>
      <w:r>
        <w:t xml:space="preserve">, </w:t>
      </w:r>
      <w:r w:rsidR="00C52F4A" w:rsidRPr="00605EB6">
        <w:t>faisant flotter les trois couleurs au-dessus de nos têtes</w:t>
      </w:r>
      <w:r>
        <w:t xml:space="preserve">. </w:t>
      </w:r>
      <w:r w:rsidR="00C52F4A" w:rsidRPr="00605EB6">
        <w:t>Nous nous précipitâmes de nouveau sur les rangs ennemis</w:t>
      </w:r>
      <w:r>
        <w:t xml:space="preserve">, </w:t>
      </w:r>
      <w:r w:rsidR="00C52F4A" w:rsidRPr="00605EB6">
        <w:t>ouvrant devant nous une large trouée</w:t>
      </w:r>
      <w:r>
        <w:t xml:space="preserve"> ; </w:t>
      </w:r>
      <w:r w:rsidR="00C52F4A" w:rsidRPr="00605EB6">
        <w:t>et nous réussîmes à nous dégager</w:t>
      </w:r>
      <w:r>
        <w:t>.</w:t>
      </w:r>
    </w:p>
    <w:p w14:paraId="56BE4B49" w14:textId="77777777" w:rsidR="00C474C1" w:rsidRDefault="00C474C1" w:rsidP="00C52F4A">
      <w:r>
        <w:t>» </w:t>
      </w:r>
      <w:r w:rsidR="00C52F4A" w:rsidRPr="00605EB6">
        <w:t>Mais nous étions poursuivis de près par les Prussiens</w:t>
      </w:r>
      <w:r>
        <w:t xml:space="preserve">. </w:t>
      </w:r>
      <w:r w:rsidR="00C52F4A" w:rsidRPr="00605EB6">
        <w:t>Craignant que le drapeau ne retombât entre leurs mains</w:t>
      </w:r>
      <w:r>
        <w:t xml:space="preserve">, </w:t>
      </w:r>
      <w:r w:rsidR="00C52F4A" w:rsidRPr="00605EB6">
        <w:t>je me glissai derrière un buisson et là</w:t>
      </w:r>
      <w:r>
        <w:t xml:space="preserve">, </w:t>
      </w:r>
      <w:r w:rsidR="00C52F4A" w:rsidRPr="00605EB6">
        <w:t>après avoir détaché le drapeau de sa hampe</w:t>
      </w:r>
      <w:r>
        <w:t xml:space="preserve">, </w:t>
      </w:r>
      <w:r w:rsidR="00C52F4A" w:rsidRPr="00605EB6">
        <w:t>je l</w:t>
      </w:r>
      <w:r>
        <w:t>’</w:t>
      </w:r>
      <w:r w:rsidR="00C52F4A" w:rsidRPr="00605EB6">
        <w:t>enroulai et le cachai sur ma poitrine</w:t>
      </w:r>
      <w:r>
        <w:t>.</w:t>
      </w:r>
    </w:p>
    <w:p w14:paraId="0877609D" w14:textId="77777777" w:rsidR="00C474C1" w:rsidRDefault="00C474C1" w:rsidP="00C52F4A">
      <w:r>
        <w:t>» </w:t>
      </w:r>
      <w:r w:rsidR="00C52F4A" w:rsidRPr="00605EB6">
        <w:t>Le feu des batteries prussiennes redoublait de fureur</w:t>
      </w:r>
      <w:r>
        <w:t xml:space="preserve"> : ; </w:t>
      </w:r>
      <w:r w:rsidR="00C52F4A" w:rsidRPr="00605EB6">
        <w:t>c</w:t>
      </w:r>
      <w:r>
        <w:t>’</w:t>
      </w:r>
      <w:r w:rsidR="00C52F4A" w:rsidRPr="00605EB6">
        <w:t>était une véritable grêle de fer qui tombait de tous les côtés</w:t>
      </w:r>
      <w:r>
        <w:t xml:space="preserve">. </w:t>
      </w:r>
      <w:r w:rsidR="00C52F4A" w:rsidRPr="00605EB6">
        <w:t>Ceux qui nous poursuivaient s</w:t>
      </w:r>
      <w:r>
        <w:t>’</w:t>
      </w:r>
      <w:r w:rsidR="00C52F4A" w:rsidRPr="00605EB6">
        <w:t>arrêtèrent</w:t>
      </w:r>
      <w:r>
        <w:t xml:space="preserve">, </w:t>
      </w:r>
      <w:r w:rsidR="00C52F4A" w:rsidRPr="00605EB6">
        <w:t>redoutant probablement d</w:t>
      </w:r>
      <w:r>
        <w:t>’</w:t>
      </w:r>
      <w:r w:rsidR="00C52F4A" w:rsidRPr="00605EB6">
        <w:t>être atteints eux-mêmes par les bombes qui éclataient</w:t>
      </w:r>
      <w:r>
        <w:t xml:space="preserve">, </w:t>
      </w:r>
      <w:r w:rsidR="00C52F4A" w:rsidRPr="00605EB6">
        <w:t>crachant dans toutes les directions une pluie de mitraille</w:t>
      </w:r>
      <w:r>
        <w:t>.</w:t>
      </w:r>
    </w:p>
    <w:p w14:paraId="41E70996" w14:textId="77777777" w:rsidR="00C474C1" w:rsidRDefault="00C474C1" w:rsidP="00C52F4A">
      <w:r>
        <w:t>» </w:t>
      </w:r>
      <w:r w:rsidR="00C52F4A" w:rsidRPr="00605EB6">
        <w:t>J</w:t>
      </w:r>
      <w:r>
        <w:t>’</w:t>
      </w:r>
      <w:r w:rsidR="00C52F4A" w:rsidRPr="00605EB6">
        <w:t>avais reçu une blessure au côté qui</w:t>
      </w:r>
      <w:r>
        <w:t xml:space="preserve">, </w:t>
      </w:r>
      <w:r w:rsidR="00C52F4A" w:rsidRPr="00605EB6">
        <w:t>bien que légère</w:t>
      </w:r>
      <w:r>
        <w:t xml:space="preserve">, </w:t>
      </w:r>
      <w:r w:rsidR="00C52F4A" w:rsidRPr="00605EB6">
        <w:t>me faisait horriblement souffrir</w:t>
      </w:r>
      <w:r>
        <w:t xml:space="preserve"> : </w:t>
      </w:r>
      <w:r w:rsidR="00C52F4A" w:rsidRPr="00605EB6">
        <w:t>il me fut impossible de suivre mes compagnons</w:t>
      </w:r>
      <w:r>
        <w:t xml:space="preserve">, </w:t>
      </w:r>
      <w:r w:rsidR="00C52F4A" w:rsidRPr="00605EB6">
        <w:t>que le torrent des fuyards entraînait</w:t>
      </w:r>
      <w:r>
        <w:t xml:space="preserve"> ; </w:t>
      </w:r>
      <w:r w:rsidR="00C52F4A" w:rsidRPr="00605EB6">
        <w:t>je restai seul</w:t>
      </w:r>
      <w:r>
        <w:t xml:space="preserve">. </w:t>
      </w:r>
      <w:r w:rsidR="00C52F4A" w:rsidRPr="00605EB6">
        <w:t>Devant moi</w:t>
      </w:r>
      <w:r>
        <w:t xml:space="preserve">, </w:t>
      </w:r>
      <w:r w:rsidR="00C52F4A" w:rsidRPr="00605EB6">
        <w:t>à une assez grande distance</w:t>
      </w:r>
      <w:r>
        <w:t xml:space="preserve">, </w:t>
      </w:r>
      <w:r w:rsidR="00C52F4A" w:rsidRPr="00605EB6">
        <w:t>je voyais un bois</w:t>
      </w:r>
      <w:r>
        <w:t xml:space="preserve"> ; </w:t>
      </w:r>
      <w:r w:rsidR="00C52F4A" w:rsidRPr="00605EB6">
        <w:t>je songeai à m</w:t>
      </w:r>
      <w:r>
        <w:t>’</w:t>
      </w:r>
      <w:r w:rsidR="00C52F4A" w:rsidRPr="00605EB6">
        <w:t>y réfugier</w:t>
      </w:r>
      <w:r>
        <w:t xml:space="preserve">. </w:t>
      </w:r>
      <w:r w:rsidR="00C52F4A" w:rsidRPr="00605EB6">
        <w:t>C</w:t>
      </w:r>
      <w:r>
        <w:t>’</w:t>
      </w:r>
      <w:r w:rsidR="00C52F4A" w:rsidRPr="00605EB6">
        <w:t xml:space="preserve">est ce que je fis après </w:t>
      </w:r>
      <w:r w:rsidR="00C52F4A" w:rsidRPr="00605EB6">
        <w:lastRenderedPageBreak/>
        <w:t>avoir pris un moment de repos</w:t>
      </w:r>
      <w:r>
        <w:t xml:space="preserve">. </w:t>
      </w:r>
      <w:r w:rsidR="00C52F4A" w:rsidRPr="00605EB6">
        <w:t>La nuit vint et me surprit</w:t>
      </w:r>
      <w:r>
        <w:t xml:space="preserve">, </w:t>
      </w:r>
      <w:r w:rsidR="00C52F4A" w:rsidRPr="00605EB6">
        <w:t>marchant au hasard</w:t>
      </w:r>
      <w:r>
        <w:t xml:space="preserve">, </w:t>
      </w:r>
      <w:r w:rsidR="00C52F4A" w:rsidRPr="00605EB6">
        <w:t>ne sachant de quel côté me diriger</w:t>
      </w:r>
      <w:r>
        <w:t xml:space="preserve">. </w:t>
      </w:r>
      <w:r w:rsidR="00C52F4A" w:rsidRPr="00605EB6">
        <w:t>Je me disposais à m</w:t>
      </w:r>
      <w:r>
        <w:t>’</w:t>
      </w:r>
      <w:r w:rsidR="00C52F4A" w:rsidRPr="00605EB6">
        <w:t>étendre au pied d</w:t>
      </w:r>
      <w:r>
        <w:t>’</w:t>
      </w:r>
      <w:r w:rsidR="00C52F4A" w:rsidRPr="00605EB6">
        <w:t>un chêne pour y attendre le jour</w:t>
      </w:r>
      <w:r>
        <w:t xml:space="preserve">, </w:t>
      </w:r>
      <w:r w:rsidR="00C52F4A" w:rsidRPr="00605EB6">
        <w:t>lorsque j</w:t>
      </w:r>
      <w:r>
        <w:t>’</w:t>
      </w:r>
      <w:r w:rsidR="00C52F4A" w:rsidRPr="00605EB6">
        <w:t>aperçus une lumière à travers les arbres</w:t>
      </w:r>
      <w:r>
        <w:t xml:space="preserve">. </w:t>
      </w:r>
      <w:r w:rsidR="00C52F4A" w:rsidRPr="00605EB6">
        <w:t>Je rassemblai ce qui me restait de force et je marchai vers la lumière</w:t>
      </w:r>
      <w:r>
        <w:t xml:space="preserve">. </w:t>
      </w:r>
      <w:r w:rsidR="00C52F4A" w:rsidRPr="00605EB6">
        <w:t>Au bout de vingt minutes</w:t>
      </w:r>
      <w:r>
        <w:t xml:space="preserve">, </w:t>
      </w:r>
      <w:r w:rsidR="00C52F4A" w:rsidRPr="00605EB6">
        <w:t>je frappais à la porte de la maison d</w:t>
      </w:r>
      <w:r>
        <w:t>’</w:t>
      </w:r>
      <w:r w:rsidR="00C52F4A" w:rsidRPr="00605EB6">
        <w:t>un garde</w:t>
      </w:r>
      <w:r>
        <w:t xml:space="preserve">, </w:t>
      </w:r>
      <w:r w:rsidR="00C52F4A" w:rsidRPr="00605EB6">
        <w:t>qui me fut ouverte aussitôt</w:t>
      </w:r>
      <w:r>
        <w:t>.</w:t>
      </w:r>
    </w:p>
    <w:p w14:paraId="3C72238D" w14:textId="7CC2EE9C" w:rsidR="00C474C1" w:rsidRDefault="00C474C1" w:rsidP="00C52F4A">
      <w:r>
        <w:t>» </w:t>
      </w:r>
      <w:r w:rsidR="00C52F4A" w:rsidRPr="00605EB6">
        <w:t>Ce garde est un vieux soldat qui a fait les premières campagnes d</w:t>
      </w:r>
      <w:r>
        <w:t>’</w:t>
      </w:r>
      <w:r w:rsidR="00C52F4A" w:rsidRPr="00605EB6">
        <w:t>Afrique</w:t>
      </w:r>
      <w:r>
        <w:t xml:space="preserve"> ; </w:t>
      </w:r>
      <w:r w:rsidR="00C52F4A" w:rsidRPr="00605EB6">
        <w:t>lui et sa femme me reçurent affectueusement</w:t>
      </w:r>
      <w:r>
        <w:t xml:space="preserve">, </w:t>
      </w:r>
      <w:r w:rsidR="00C52F4A" w:rsidRPr="00605EB6">
        <w:t>comme un frère malheureux</w:t>
      </w:r>
      <w:r>
        <w:t xml:space="preserve">. </w:t>
      </w:r>
      <w:r w:rsidR="00C52F4A" w:rsidRPr="00605EB6">
        <w:t>Cet excellent homme voulut voir ma blessure</w:t>
      </w:r>
      <w:r>
        <w:t xml:space="preserve"> ; </w:t>
      </w:r>
      <w:r w:rsidR="00C52F4A" w:rsidRPr="00605EB6">
        <w:t>après l</w:t>
      </w:r>
      <w:r>
        <w:t>’</w:t>
      </w:r>
      <w:r w:rsidR="00C52F4A" w:rsidRPr="00605EB6">
        <w:t>avoir examinée</w:t>
      </w:r>
      <w:r>
        <w:t xml:space="preserve">, </w:t>
      </w:r>
      <w:r w:rsidR="00C52F4A" w:rsidRPr="00605EB6">
        <w:t>il lava la plaie avec de l</w:t>
      </w:r>
      <w:r>
        <w:t>’</w:t>
      </w:r>
      <w:r w:rsidR="00C52F4A" w:rsidRPr="00605EB6">
        <w:t>eau fraîche</w:t>
      </w:r>
      <w:r w:rsidR="004540F3">
        <w:t>,</w:t>
      </w:r>
      <w:r>
        <w:t xml:space="preserve"> </w:t>
      </w:r>
      <w:r w:rsidR="00C52F4A" w:rsidRPr="00605EB6">
        <w:t>puis il me fit un pansement qui me soulagea immédiatement</w:t>
      </w:r>
      <w:r>
        <w:t>.</w:t>
      </w:r>
    </w:p>
    <w:p w14:paraId="580CA242" w14:textId="77777777" w:rsidR="00C474C1" w:rsidRDefault="00C474C1" w:rsidP="00C52F4A">
      <w:r>
        <w:t>» </w:t>
      </w:r>
      <w:r w:rsidR="00C52F4A" w:rsidRPr="00605EB6">
        <w:t>Le lendemain matin</w:t>
      </w:r>
      <w:r>
        <w:t xml:space="preserve">, </w:t>
      </w:r>
      <w:r w:rsidR="00C52F4A" w:rsidRPr="00605EB6">
        <w:t>quand je me réveillai</w:t>
      </w:r>
      <w:r>
        <w:t xml:space="preserve">, </w:t>
      </w:r>
      <w:r w:rsidR="00C52F4A" w:rsidRPr="00605EB6">
        <w:t>la femme me dit</w:t>
      </w:r>
      <w:r>
        <w:t> :</w:t>
      </w:r>
    </w:p>
    <w:p w14:paraId="29A56BB3" w14:textId="0E7391DE" w:rsidR="00C474C1" w:rsidRDefault="00C474C1" w:rsidP="00C52F4A">
      <w:r>
        <w:t>» </w:t>
      </w:r>
      <w:r w:rsidR="0094609C">
        <w:t>— </w:t>
      </w:r>
      <w:r w:rsidR="00C52F4A" w:rsidRPr="00605EB6">
        <w:t>Mon mari est parti à la pointe du jour</w:t>
      </w:r>
      <w:r>
        <w:t xml:space="preserve">. </w:t>
      </w:r>
      <w:r w:rsidR="0083755F">
        <w:t>I</w:t>
      </w:r>
      <w:r w:rsidR="00C52F4A" w:rsidRPr="00605EB6">
        <w:t>l est allé du côté de Sedan</w:t>
      </w:r>
      <w:r>
        <w:t xml:space="preserve">, </w:t>
      </w:r>
      <w:r w:rsidR="00C52F4A" w:rsidRPr="00605EB6">
        <w:t>afin de savoir ce qui se passe</w:t>
      </w:r>
      <w:r>
        <w:t xml:space="preserve">. </w:t>
      </w:r>
      <w:r w:rsidR="00C52F4A" w:rsidRPr="00605EB6">
        <w:t>Il m</w:t>
      </w:r>
      <w:r>
        <w:t>’</w:t>
      </w:r>
      <w:r w:rsidR="00C52F4A" w:rsidRPr="00605EB6">
        <w:t>a bien recommandé de vous garder jusqu</w:t>
      </w:r>
      <w:r>
        <w:t>’</w:t>
      </w:r>
      <w:r w:rsidR="00C52F4A" w:rsidRPr="00605EB6">
        <w:t>à son retour</w:t>
      </w:r>
      <w:r>
        <w:t xml:space="preserve">, </w:t>
      </w:r>
      <w:r w:rsidR="00C52F4A" w:rsidRPr="00605EB6">
        <w:t>et même de ne pas vous laisser sortir</w:t>
      </w:r>
      <w:r>
        <w:t>.</w:t>
      </w:r>
    </w:p>
    <w:p w14:paraId="03B4D8B0" w14:textId="77777777" w:rsidR="00C474C1" w:rsidRDefault="00C474C1" w:rsidP="00C52F4A">
      <w:r>
        <w:t>» </w:t>
      </w:r>
      <w:r w:rsidR="00C52F4A" w:rsidRPr="00605EB6">
        <w:t>La soirée était déjà très avancée lorsque le vieux garde revint</w:t>
      </w:r>
      <w:r>
        <w:t>.</w:t>
      </w:r>
    </w:p>
    <w:p w14:paraId="585441AA" w14:textId="2A5B2BE6" w:rsidR="00C474C1" w:rsidRDefault="00C474C1" w:rsidP="00C52F4A">
      <w:r>
        <w:t>» </w:t>
      </w:r>
      <w:r w:rsidR="0094609C">
        <w:t>— </w:t>
      </w:r>
      <w:r w:rsidR="00C52F4A" w:rsidRPr="00605EB6">
        <w:t>Tout est perdu</w:t>
      </w:r>
      <w:r>
        <w:t xml:space="preserve"> ! </w:t>
      </w:r>
      <w:r w:rsidR="00C52F4A" w:rsidRPr="00605EB6">
        <w:t>dit-il d</w:t>
      </w:r>
      <w:r>
        <w:t>’</w:t>
      </w:r>
      <w:r w:rsidR="00C52F4A" w:rsidRPr="00605EB6">
        <w:t>une voix sombre</w:t>
      </w:r>
      <w:r>
        <w:t xml:space="preserve"> ; </w:t>
      </w:r>
      <w:r w:rsidR="00C52F4A" w:rsidRPr="00605EB6">
        <w:t>ils ont capitulé</w:t>
      </w:r>
      <w:r>
        <w:t xml:space="preserve"> : </w:t>
      </w:r>
      <w:r w:rsidR="00C52F4A" w:rsidRPr="00605EB6">
        <w:t>l</w:t>
      </w:r>
      <w:r>
        <w:t>’</w:t>
      </w:r>
      <w:r w:rsidR="00C52F4A" w:rsidRPr="00605EB6">
        <w:t>armée tout entière est prisonnière</w:t>
      </w:r>
      <w:r>
        <w:t>.</w:t>
      </w:r>
    </w:p>
    <w:p w14:paraId="35A2ADF6" w14:textId="77777777" w:rsidR="00C474C1" w:rsidRDefault="00C474C1" w:rsidP="00C52F4A">
      <w:r>
        <w:t>» </w:t>
      </w:r>
      <w:r w:rsidR="00C52F4A" w:rsidRPr="00605EB6">
        <w:t>Tous trois nous nous mîmes à pleurer</w:t>
      </w:r>
      <w:r>
        <w:t>.</w:t>
      </w:r>
    </w:p>
    <w:p w14:paraId="2642989E" w14:textId="2347E22B" w:rsidR="00C474C1" w:rsidRDefault="00C474C1" w:rsidP="00C52F4A">
      <w:r>
        <w:t>» </w:t>
      </w:r>
      <w:r w:rsidR="0094609C">
        <w:t>— </w:t>
      </w:r>
      <w:r w:rsidR="00C52F4A" w:rsidRPr="00605EB6">
        <w:t>Et votre blessure</w:t>
      </w:r>
      <w:r>
        <w:t xml:space="preserve"> ? </w:t>
      </w:r>
      <w:r w:rsidR="00C52F4A" w:rsidRPr="00605EB6">
        <w:t>me demanda le garde au bout d</w:t>
      </w:r>
      <w:r>
        <w:t>’</w:t>
      </w:r>
      <w:r w:rsidR="00C52F4A" w:rsidRPr="00605EB6">
        <w:t>un instant</w:t>
      </w:r>
      <w:r>
        <w:t>.</w:t>
      </w:r>
    </w:p>
    <w:p w14:paraId="7E42ABB6" w14:textId="2BADD52E" w:rsidR="00C474C1" w:rsidRDefault="00C474C1" w:rsidP="00C52F4A">
      <w:r>
        <w:t>» </w:t>
      </w:r>
      <w:r w:rsidR="0094609C">
        <w:t>— </w:t>
      </w:r>
      <w:r w:rsidR="00C52F4A" w:rsidRPr="00605EB6">
        <w:t>Grâce à vous</w:t>
      </w:r>
      <w:r>
        <w:t xml:space="preserve">, </w:t>
      </w:r>
      <w:r w:rsidR="00C52F4A" w:rsidRPr="00605EB6">
        <w:t>je ne souffre presque plus</w:t>
      </w:r>
      <w:r>
        <w:t xml:space="preserve">, </w:t>
      </w:r>
      <w:r w:rsidR="00C52F4A" w:rsidRPr="00605EB6">
        <w:t>répondis-je</w:t>
      </w:r>
      <w:r>
        <w:t>.</w:t>
      </w:r>
    </w:p>
    <w:p w14:paraId="60D2E243" w14:textId="67798CDB" w:rsidR="00C474C1" w:rsidRDefault="00C474C1" w:rsidP="00C52F4A">
      <w:r>
        <w:t>» </w:t>
      </w:r>
      <w:r w:rsidR="0094609C">
        <w:t>— </w:t>
      </w:r>
      <w:r w:rsidR="00C52F4A" w:rsidRPr="00605EB6">
        <w:t>Que pensez-vous faire</w:t>
      </w:r>
      <w:r>
        <w:t> ?</w:t>
      </w:r>
    </w:p>
    <w:p w14:paraId="2DE90E07" w14:textId="77777777" w:rsidR="00C474C1" w:rsidRDefault="00C474C1" w:rsidP="00C52F4A">
      <w:r>
        <w:lastRenderedPageBreak/>
        <w:t>» </w:t>
      </w:r>
      <w:r w:rsidR="00C52F4A" w:rsidRPr="00605EB6">
        <w:t>Vraiment</w:t>
      </w:r>
      <w:r>
        <w:t xml:space="preserve">, </w:t>
      </w:r>
      <w:r w:rsidR="00C52F4A" w:rsidRPr="00605EB6">
        <w:t>je ne le savais guère</w:t>
      </w:r>
      <w:r>
        <w:t xml:space="preserve"> ; </w:t>
      </w:r>
      <w:r w:rsidR="00C52F4A" w:rsidRPr="00605EB6">
        <w:t>je cherchais une réponse</w:t>
      </w:r>
      <w:r>
        <w:t>.</w:t>
      </w:r>
    </w:p>
    <w:p w14:paraId="0CFCE902" w14:textId="3491DB2E" w:rsidR="00C474C1" w:rsidRDefault="00C474C1" w:rsidP="00C52F4A">
      <w:r>
        <w:t>» </w:t>
      </w:r>
      <w:r w:rsidR="0094609C">
        <w:t>— </w:t>
      </w:r>
      <w:r w:rsidR="00C52F4A" w:rsidRPr="00605EB6">
        <w:t>S</w:t>
      </w:r>
      <w:r>
        <w:t>’</w:t>
      </w:r>
      <w:r w:rsidR="00C52F4A" w:rsidRPr="00605EB6">
        <w:t>il vous plaît d</w:t>
      </w:r>
      <w:r>
        <w:t>’</w:t>
      </w:r>
      <w:r w:rsidR="00C52F4A" w:rsidRPr="00605EB6">
        <w:t>être emmené en Allemagne</w:t>
      </w:r>
      <w:r>
        <w:t xml:space="preserve">, </w:t>
      </w:r>
      <w:r w:rsidR="00C52F4A" w:rsidRPr="00605EB6">
        <w:t>reprit-il</w:t>
      </w:r>
      <w:r>
        <w:t xml:space="preserve">, </w:t>
      </w:r>
      <w:r w:rsidR="00C52F4A" w:rsidRPr="00605EB6">
        <w:t>vous pouvez retourner à Sedan</w:t>
      </w:r>
      <w:r>
        <w:t>.</w:t>
      </w:r>
    </w:p>
    <w:p w14:paraId="20F21035" w14:textId="37ADA34E" w:rsidR="00C474C1" w:rsidRDefault="00C474C1" w:rsidP="00C52F4A">
      <w:r>
        <w:t>» </w:t>
      </w:r>
      <w:r w:rsidR="0094609C">
        <w:t>— </w:t>
      </w:r>
      <w:r w:rsidR="00C52F4A" w:rsidRPr="00605EB6">
        <w:t>Jamais</w:t>
      </w:r>
      <w:r>
        <w:t xml:space="preserve"> ! </w:t>
      </w:r>
      <w:r w:rsidR="00C52F4A" w:rsidRPr="00605EB6">
        <w:t>m</w:t>
      </w:r>
      <w:r>
        <w:t>’</w:t>
      </w:r>
      <w:r w:rsidR="00C52F4A" w:rsidRPr="00605EB6">
        <w:t>écriai-je</w:t>
      </w:r>
      <w:r>
        <w:t>.</w:t>
      </w:r>
    </w:p>
    <w:p w14:paraId="095733A6" w14:textId="19E132A8" w:rsidR="00C474C1" w:rsidRDefault="00C474C1" w:rsidP="00C52F4A">
      <w:r>
        <w:t>» </w:t>
      </w:r>
      <w:r w:rsidR="0094609C">
        <w:t>— </w:t>
      </w:r>
      <w:r w:rsidR="00C52F4A" w:rsidRPr="00605EB6">
        <w:t>Les Prussiens vont marcher sur Paris</w:t>
      </w:r>
      <w:r>
        <w:t xml:space="preserve"> ; </w:t>
      </w:r>
      <w:r w:rsidR="00C52F4A" w:rsidRPr="00605EB6">
        <w:t>mais on y organise une formidable défense</w:t>
      </w:r>
      <w:r>
        <w:t>.</w:t>
      </w:r>
    </w:p>
    <w:p w14:paraId="4D937569" w14:textId="7A49FE79" w:rsidR="00C474C1" w:rsidRDefault="00C474C1" w:rsidP="00C52F4A">
      <w:r>
        <w:t>» </w:t>
      </w:r>
      <w:r w:rsidR="0094609C">
        <w:t>— </w:t>
      </w:r>
      <w:r w:rsidR="00C52F4A" w:rsidRPr="00605EB6">
        <w:t>Ah</w:t>
      </w:r>
      <w:r>
        <w:t xml:space="preserve"> ! </w:t>
      </w:r>
      <w:r w:rsidR="00C52F4A" w:rsidRPr="00605EB6">
        <w:t>c</w:t>
      </w:r>
      <w:r>
        <w:t>’</w:t>
      </w:r>
      <w:r w:rsidR="00C52F4A" w:rsidRPr="00605EB6">
        <w:t>est vous qui me dites ce que je dois faire</w:t>
      </w:r>
      <w:r>
        <w:t xml:space="preserve"> ; </w:t>
      </w:r>
      <w:r w:rsidR="00C52F4A" w:rsidRPr="00605EB6">
        <w:t>je vais me rendre à Paris</w:t>
      </w:r>
      <w:r>
        <w:t>.</w:t>
      </w:r>
    </w:p>
    <w:p w14:paraId="41DAEA3D" w14:textId="77777777" w:rsidR="00C474C1" w:rsidRDefault="00C474C1" w:rsidP="00C52F4A">
      <w:r>
        <w:t>» </w:t>
      </w:r>
      <w:r w:rsidR="00C52F4A" w:rsidRPr="00605EB6">
        <w:t>Il secoua la tête</w:t>
      </w:r>
      <w:r>
        <w:t>.</w:t>
      </w:r>
    </w:p>
    <w:p w14:paraId="2002CA6F" w14:textId="374CA9D6" w:rsidR="00C474C1" w:rsidRDefault="00C474C1" w:rsidP="00C52F4A">
      <w:r>
        <w:t>» </w:t>
      </w:r>
      <w:r w:rsidR="0094609C">
        <w:t>— </w:t>
      </w:r>
      <w:r w:rsidR="00C52F4A" w:rsidRPr="00605EB6">
        <w:t>Vous seriez pris par l</w:t>
      </w:r>
      <w:r>
        <w:t>’</w:t>
      </w:r>
      <w:r w:rsidR="00C52F4A" w:rsidRPr="00605EB6">
        <w:t>ennemi avant d</w:t>
      </w:r>
      <w:r>
        <w:t>’</w:t>
      </w:r>
      <w:r w:rsidR="00C52F4A" w:rsidRPr="00605EB6">
        <w:t>y arriver</w:t>
      </w:r>
      <w:r>
        <w:t>.</w:t>
      </w:r>
    </w:p>
    <w:p w14:paraId="369BC6F5" w14:textId="40941291" w:rsidR="00C474C1" w:rsidRDefault="00C474C1" w:rsidP="00C52F4A">
      <w:r>
        <w:t>» </w:t>
      </w:r>
      <w:r w:rsidR="0094609C">
        <w:t>— </w:t>
      </w:r>
      <w:r w:rsidR="00C52F4A" w:rsidRPr="00605EB6">
        <w:t>Je vous en prie</w:t>
      </w:r>
      <w:r>
        <w:t xml:space="preserve">, </w:t>
      </w:r>
      <w:r w:rsidR="00C52F4A" w:rsidRPr="00605EB6">
        <w:t>donnez-moi un conseil</w:t>
      </w:r>
      <w:r>
        <w:t>.</w:t>
      </w:r>
    </w:p>
    <w:p w14:paraId="701F97C3" w14:textId="0DF20B95" w:rsidR="00C474C1" w:rsidRDefault="00C474C1" w:rsidP="00C52F4A">
      <w:r>
        <w:t>» </w:t>
      </w:r>
      <w:r w:rsidR="0094609C">
        <w:t>— </w:t>
      </w:r>
      <w:r w:rsidR="00C52F4A" w:rsidRPr="00605EB6">
        <w:t>Il faut d</w:t>
      </w:r>
      <w:r>
        <w:t>’</w:t>
      </w:r>
      <w:r w:rsidR="00C52F4A" w:rsidRPr="00605EB6">
        <w:t>abord que vous soyez complètement guéri</w:t>
      </w:r>
      <w:r>
        <w:t xml:space="preserve">. </w:t>
      </w:r>
      <w:r w:rsidR="00C52F4A" w:rsidRPr="00605EB6">
        <w:t>Je ne vous propose pas de rester ici</w:t>
      </w:r>
      <w:r>
        <w:t xml:space="preserve">, </w:t>
      </w:r>
      <w:r w:rsidR="00C52F4A" w:rsidRPr="00605EB6">
        <w:t>je ne vous y trouve pas suffisamment en sûreté</w:t>
      </w:r>
      <w:r>
        <w:t xml:space="preserve"> ; </w:t>
      </w:r>
      <w:r w:rsidR="00C52F4A" w:rsidRPr="00605EB6">
        <w:t>il faut passer en Belgique</w:t>
      </w:r>
      <w:r>
        <w:t xml:space="preserve">, </w:t>
      </w:r>
      <w:r w:rsidR="00C52F4A" w:rsidRPr="00605EB6">
        <w:t>dont la frontière n</w:t>
      </w:r>
      <w:r>
        <w:t>’</w:t>
      </w:r>
      <w:r w:rsidR="00C52F4A" w:rsidRPr="00605EB6">
        <w:t>est pas éloignée</w:t>
      </w:r>
      <w:r>
        <w:t>.</w:t>
      </w:r>
    </w:p>
    <w:p w14:paraId="61D215EE" w14:textId="75A18014" w:rsidR="00C474C1" w:rsidRDefault="008B5C74" w:rsidP="00C52F4A">
      <w:r>
        <w:t>»</w:t>
      </w:r>
      <w:r w:rsidR="00944DF1">
        <w:t> ”</w:t>
      </w:r>
      <w:r w:rsidR="00C52F4A" w:rsidRPr="00605EB6">
        <w:t>Là</w:t>
      </w:r>
      <w:r w:rsidR="00C474C1">
        <w:t xml:space="preserve">, </w:t>
      </w:r>
      <w:r w:rsidR="00C52F4A" w:rsidRPr="00605EB6">
        <w:t>vous attendrez les événements</w:t>
      </w:r>
      <w:r w:rsidR="00C474C1">
        <w:t xml:space="preserve">, </w:t>
      </w:r>
      <w:r w:rsidR="00C52F4A" w:rsidRPr="00605EB6">
        <w:t>et quand vous jugerez le moment propice</w:t>
      </w:r>
      <w:r w:rsidR="00C474C1">
        <w:t xml:space="preserve">, </w:t>
      </w:r>
      <w:r w:rsidR="00C52F4A" w:rsidRPr="00605EB6">
        <w:t>vous tâcherez de rejoindre un corps d</w:t>
      </w:r>
      <w:r w:rsidR="00C474C1">
        <w:t>’</w:t>
      </w:r>
      <w:r w:rsidR="00C52F4A" w:rsidRPr="00605EB6">
        <w:t>armée française</w:t>
      </w:r>
      <w:r w:rsidR="00C474C1">
        <w:t xml:space="preserve">. </w:t>
      </w:r>
      <w:r w:rsidR="00C52F4A" w:rsidRPr="00605EB6">
        <w:t>Seulement</w:t>
      </w:r>
      <w:r w:rsidR="00C474C1">
        <w:t xml:space="preserve">, </w:t>
      </w:r>
      <w:r w:rsidR="00C52F4A" w:rsidRPr="00605EB6">
        <w:t>je ne vous conseille pas de rentrer en France avec votre uniforme de dragon</w:t>
      </w:r>
      <w:r w:rsidR="00C474C1">
        <w:t>.</w:t>
      </w:r>
    </w:p>
    <w:p w14:paraId="41AB012D" w14:textId="77777777" w:rsidR="00C474C1" w:rsidRDefault="00C474C1" w:rsidP="00C52F4A">
      <w:r>
        <w:t>» </w:t>
      </w:r>
      <w:r w:rsidR="00C52F4A" w:rsidRPr="00605EB6">
        <w:t>Le lendemain</w:t>
      </w:r>
      <w:r>
        <w:t xml:space="preserve">, </w:t>
      </w:r>
      <w:r w:rsidR="00C52F4A" w:rsidRPr="00605EB6">
        <w:t>je me mis en route</w:t>
      </w:r>
      <w:r>
        <w:t xml:space="preserve">, </w:t>
      </w:r>
      <w:r w:rsidR="00C52F4A" w:rsidRPr="00605EB6">
        <w:t>continua Jacques Grandin</w:t>
      </w:r>
      <w:r>
        <w:t xml:space="preserve">, </w:t>
      </w:r>
      <w:r w:rsidR="00C52F4A" w:rsidRPr="00605EB6">
        <w:t>et</w:t>
      </w:r>
      <w:r>
        <w:t xml:space="preserve">, </w:t>
      </w:r>
      <w:r w:rsidR="00C52F4A" w:rsidRPr="00605EB6">
        <w:t>à travers bois et forêts</w:t>
      </w:r>
      <w:r>
        <w:t xml:space="preserve">, </w:t>
      </w:r>
      <w:r w:rsidR="00C52F4A" w:rsidRPr="00605EB6">
        <w:t>je parvins à gagner la Belgique</w:t>
      </w:r>
      <w:r>
        <w:t>.</w:t>
      </w:r>
    </w:p>
    <w:p w14:paraId="65EE7930" w14:textId="77777777" w:rsidR="00C474C1" w:rsidRDefault="00C474C1" w:rsidP="00C52F4A">
      <w:r>
        <w:t>» </w:t>
      </w:r>
      <w:r w:rsidR="00C52F4A" w:rsidRPr="00605EB6">
        <w:t>Un paysan m</w:t>
      </w:r>
      <w:r>
        <w:t>’</w:t>
      </w:r>
      <w:r w:rsidR="00C52F4A" w:rsidRPr="00605EB6">
        <w:t>accueillit dans sa maison où je reçus une généreuse hospitalité</w:t>
      </w:r>
      <w:r>
        <w:t>.</w:t>
      </w:r>
    </w:p>
    <w:p w14:paraId="4C70747C" w14:textId="77777777" w:rsidR="00C474C1" w:rsidRDefault="00C474C1" w:rsidP="00C52F4A">
      <w:r>
        <w:lastRenderedPageBreak/>
        <w:t>» </w:t>
      </w:r>
      <w:r w:rsidR="00C52F4A" w:rsidRPr="00605EB6">
        <w:t>Épuisé par la fatigue</w:t>
      </w:r>
      <w:r>
        <w:t xml:space="preserve">, </w:t>
      </w:r>
      <w:r w:rsidR="00C52F4A" w:rsidRPr="00605EB6">
        <w:t>souffrant de nouveau beaucoup de ma blessure et dévoré par une fièvre ardente</w:t>
      </w:r>
      <w:r>
        <w:t xml:space="preserve">, </w:t>
      </w:r>
      <w:r w:rsidR="00C52F4A" w:rsidRPr="00605EB6">
        <w:t>je fus forcé</w:t>
      </w:r>
      <w:r>
        <w:t xml:space="preserve">, </w:t>
      </w:r>
      <w:r w:rsidR="00C52F4A" w:rsidRPr="00605EB6">
        <w:t>tout en arrivant</w:t>
      </w:r>
      <w:r>
        <w:t xml:space="preserve">, </w:t>
      </w:r>
      <w:r w:rsidR="00C52F4A" w:rsidRPr="00605EB6">
        <w:t>de me mettre au lit</w:t>
      </w:r>
      <w:r>
        <w:t xml:space="preserve">. </w:t>
      </w:r>
      <w:r w:rsidR="00C52F4A" w:rsidRPr="00605EB6">
        <w:t>Heureusement</w:t>
      </w:r>
      <w:r>
        <w:t xml:space="preserve">, </w:t>
      </w:r>
      <w:r w:rsidR="00C52F4A" w:rsidRPr="00605EB6">
        <w:t>les soins ne me manquèrent point</w:t>
      </w:r>
      <w:r>
        <w:t>.</w:t>
      </w:r>
    </w:p>
    <w:p w14:paraId="394998B1" w14:textId="77777777" w:rsidR="00C474C1" w:rsidRDefault="00C474C1" w:rsidP="00C52F4A">
      <w:r>
        <w:t>» </w:t>
      </w:r>
      <w:r w:rsidR="00C52F4A" w:rsidRPr="00605EB6">
        <w:t>Au bout de quinze jours</w:t>
      </w:r>
      <w:r>
        <w:t xml:space="preserve">, </w:t>
      </w:r>
      <w:r w:rsidR="00C52F4A" w:rsidRPr="00605EB6">
        <w:t>j</w:t>
      </w:r>
      <w:r>
        <w:t>’</w:t>
      </w:r>
      <w:r w:rsidR="00C52F4A" w:rsidRPr="00605EB6">
        <w:t>étais remis sur pieds et</w:t>
      </w:r>
      <w:r>
        <w:t xml:space="preserve">, </w:t>
      </w:r>
      <w:r w:rsidR="00C52F4A" w:rsidRPr="00605EB6">
        <w:t>huit jours après</w:t>
      </w:r>
      <w:r>
        <w:t xml:space="preserve">, </w:t>
      </w:r>
      <w:r w:rsidR="00C52F4A" w:rsidRPr="00605EB6">
        <w:t>je me sentis assez fort pour rentrer en France</w:t>
      </w:r>
      <w:r>
        <w:t>.</w:t>
      </w:r>
    </w:p>
    <w:p w14:paraId="593E3CD7" w14:textId="644FF035" w:rsidR="00C52F4A" w:rsidRPr="00605EB6" w:rsidRDefault="00C474C1" w:rsidP="00C52F4A">
      <w:r>
        <w:t>» </w:t>
      </w:r>
      <w:r w:rsidR="00C52F4A" w:rsidRPr="00605EB6">
        <w:t>Grâce à cette blouse</w:t>
      </w:r>
      <w:r>
        <w:t xml:space="preserve">, </w:t>
      </w:r>
      <w:r w:rsidR="00C52F4A" w:rsidRPr="00605EB6">
        <w:t>à ce pantalon et à cette casquette que j</w:t>
      </w:r>
      <w:r>
        <w:t>’</w:t>
      </w:r>
      <w:r w:rsidR="00C52F4A" w:rsidRPr="00605EB6">
        <w:t>ai achetés en Belgique</w:t>
      </w:r>
      <w:r>
        <w:t xml:space="preserve">, </w:t>
      </w:r>
      <w:r w:rsidR="00C52F4A" w:rsidRPr="00605EB6">
        <w:t>j</w:t>
      </w:r>
      <w:r>
        <w:t>’</w:t>
      </w:r>
      <w:r w:rsidR="00C52F4A" w:rsidRPr="00605EB6">
        <w:t>ai pu</w:t>
      </w:r>
      <w:r>
        <w:t xml:space="preserve">, </w:t>
      </w:r>
      <w:r w:rsidR="00C52F4A" w:rsidRPr="00605EB6">
        <w:t>marchant à pied à travers le pays occupé par l</w:t>
      </w:r>
      <w:r>
        <w:t>’</w:t>
      </w:r>
      <w:r w:rsidR="00C52F4A" w:rsidRPr="00605EB6">
        <w:t>ennemi</w:t>
      </w:r>
      <w:r>
        <w:t xml:space="preserve">, </w:t>
      </w:r>
      <w:r w:rsidR="00C52F4A" w:rsidRPr="00605EB6">
        <w:t>arriver jusqu</w:t>
      </w:r>
      <w:r>
        <w:t>’</w:t>
      </w:r>
      <w:r w:rsidR="00C52F4A" w:rsidRPr="00605EB6">
        <w:t>ici</w:t>
      </w:r>
      <w:r>
        <w:t>.</w:t>
      </w:r>
    </w:p>
    <w:p w14:paraId="09EAFFE2" w14:textId="77777777" w:rsidR="00C474C1" w:rsidRDefault="00C52F4A" w:rsidP="00C52F4A">
      <w:r w:rsidRPr="00605EB6">
        <w:t>On l</w:t>
      </w:r>
      <w:r w:rsidR="00C474C1">
        <w:t>’</w:t>
      </w:r>
      <w:r w:rsidRPr="00605EB6">
        <w:t>avait écouté sans l</w:t>
      </w:r>
      <w:r w:rsidR="00C474C1">
        <w:t>’</w:t>
      </w:r>
      <w:r w:rsidRPr="00605EB6">
        <w:t>interrompre avec la plus grande attention et le plus vif intérêt</w:t>
      </w:r>
      <w:r w:rsidR="00C474C1">
        <w:t>.</w:t>
      </w:r>
    </w:p>
    <w:p w14:paraId="6B3F5B9E" w14:textId="77777777" w:rsidR="00C474C1" w:rsidRDefault="00C52F4A" w:rsidP="00C52F4A">
      <w:r w:rsidRPr="00605EB6">
        <w:t>Ses auditeurs s</w:t>
      </w:r>
      <w:r w:rsidR="00C474C1">
        <w:t>’</w:t>
      </w:r>
      <w:r w:rsidRPr="00605EB6">
        <w:t>étaient levés</w:t>
      </w:r>
      <w:r w:rsidR="00C474C1">
        <w:t xml:space="preserve"> ; </w:t>
      </w:r>
      <w:r w:rsidRPr="00605EB6">
        <w:t>ils l</w:t>
      </w:r>
      <w:r w:rsidR="00C474C1">
        <w:t>’</w:t>
      </w:r>
      <w:r w:rsidRPr="00605EB6">
        <w:t>entourèrent et lui serrèrent les mains en lui adressant de chaleureuses félicitations</w:t>
      </w:r>
      <w:r w:rsidR="00C474C1">
        <w:t>.</w:t>
      </w:r>
    </w:p>
    <w:p w14:paraId="49824CB9" w14:textId="0602839C" w:rsidR="00C474C1" w:rsidRDefault="0094609C" w:rsidP="00C52F4A">
      <w:r>
        <w:t>— </w:t>
      </w:r>
      <w:r w:rsidR="00C52F4A" w:rsidRPr="00605EB6">
        <w:t>Mais</w:t>
      </w:r>
      <w:r w:rsidR="00C474C1">
        <w:t xml:space="preserve">… </w:t>
      </w:r>
      <w:r w:rsidR="00C52F4A" w:rsidRPr="00605EB6">
        <w:t>mais</w:t>
      </w:r>
      <w:r w:rsidR="00C474C1">
        <w:t xml:space="preserve">, </w:t>
      </w:r>
      <w:r w:rsidR="00C52F4A" w:rsidRPr="00605EB6">
        <w:t>je</w:t>
      </w:r>
      <w:r w:rsidR="00C474C1">
        <w:t xml:space="preserve">… </w:t>
      </w:r>
      <w:r w:rsidR="00C52F4A" w:rsidRPr="00605EB6">
        <w:t>je ne mérite pas</w:t>
      </w:r>
      <w:r w:rsidR="00C474C1">
        <w:t xml:space="preserve">…, </w:t>
      </w:r>
      <w:r w:rsidR="00C52F4A" w:rsidRPr="00605EB6">
        <w:t>balbutia-t-il tout confus</w:t>
      </w:r>
      <w:r w:rsidR="00C474C1">
        <w:t>.</w:t>
      </w:r>
    </w:p>
    <w:p w14:paraId="1CF9262C" w14:textId="77777777" w:rsidR="00C474C1" w:rsidRDefault="00C52F4A" w:rsidP="00C52F4A">
      <w:r w:rsidRPr="00605EB6">
        <w:t>Il n</w:t>
      </w:r>
      <w:r w:rsidR="00C474C1">
        <w:t>’</w:t>
      </w:r>
      <w:r w:rsidRPr="00605EB6">
        <w:t>avait plus rien à dire</w:t>
      </w:r>
      <w:r w:rsidR="00C474C1">
        <w:t xml:space="preserve">. </w:t>
      </w:r>
      <w:r w:rsidRPr="00605EB6">
        <w:t>Sans attendre qu</w:t>
      </w:r>
      <w:r w:rsidR="00C474C1">
        <w:t>’</w:t>
      </w:r>
      <w:r w:rsidRPr="00605EB6">
        <w:t>on le congédiât</w:t>
      </w:r>
      <w:r w:rsidR="00C474C1">
        <w:t xml:space="preserve">, </w:t>
      </w:r>
      <w:r w:rsidRPr="00605EB6">
        <w:t>il salua respectueusement et sortit avec l</w:t>
      </w:r>
      <w:r w:rsidR="00C474C1">
        <w:t>’</w:t>
      </w:r>
      <w:r w:rsidRPr="00605EB6">
        <w:t>employé</w:t>
      </w:r>
      <w:r w:rsidR="00C474C1">
        <w:t>.</w:t>
      </w:r>
    </w:p>
    <w:p w14:paraId="58BBD7DE" w14:textId="2804502A" w:rsidR="00C474C1" w:rsidRDefault="00C52F4A" w:rsidP="00C52F4A">
      <w:r w:rsidRPr="00605EB6">
        <w:t>Le soir même</w:t>
      </w:r>
      <w:r w:rsidR="00C474C1">
        <w:t xml:space="preserve">, </w:t>
      </w:r>
      <w:r w:rsidRPr="00605EB6">
        <w:t xml:space="preserve">Jacques Grandin était nommé sous-lieutenant au </w:t>
      </w:r>
      <w:r w:rsidR="00C474C1" w:rsidRPr="00605EB6">
        <w:t>1</w:t>
      </w:r>
      <w:r w:rsidR="00C474C1" w:rsidRPr="00C474C1">
        <w:rPr>
          <w:szCs w:val="32"/>
          <w:vertAlign w:val="superscript"/>
        </w:rPr>
        <w:t>er</w:t>
      </w:r>
      <w:r w:rsidR="00C474C1">
        <w:t xml:space="preserve"> </w:t>
      </w:r>
      <w:r w:rsidRPr="00605EB6">
        <w:t>régiment de marche de hussards</w:t>
      </w:r>
      <w:r w:rsidR="00C474C1">
        <w:t>.</w:t>
      </w:r>
    </w:p>
    <w:p w14:paraId="54F9BB06" w14:textId="1D3A181D" w:rsidR="00C52F4A" w:rsidRPr="00605EB6" w:rsidRDefault="00C52F4A" w:rsidP="00C474C1">
      <w:pPr>
        <w:pStyle w:val="Titre2"/>
      </w:pPr>
      <w:bookmarkStart w:id="39" w:name="_Toc197617884"/>
      <w:r w:rsidRPr="00605EB6">
        <w:lastRenderedPageBreak/>
        <w:t>II</w:t>
      </w:r>
      <w:r w:rsidRPr="00605EB6">
        <w:br/>
      </w:r>
      <w:r w:rsidRPr="00605EB6">
        <w:br/>
        <w:t>HUSSARD ET FRANC-TIREUR</w:t>
      </w:r>
      <w:bookmarkEnd w:id="39"/>
    </w:p>
    <w:p w14:paraId="51861932" w14:textId="388EF0B6" w:rsidR="00C474C1" w:rsidRDefault="00C52F4A" w:rsidP="00C52F4A">
      <w:r w:rsidRPr="00605EB6">
        <w:t>L</w:t>
      </w:r>
      <w:r w:rsidR="00C474C1">
        <w:t>’</w:t>
      </w:r>
      <w:r w:rsidRPr="00605EB6">
        <w:t>armée de la Loire</w:t>
      </w:r>
      <w:r w:rsidR="00C474C1">
        <w:t xml:space="preserve">, </w:t>
      </w:r>
      <w:r w:rsidRPr="00605EB6">
        <w:t>déjà forte</w:t>
      </w:r>
      <w:r w:rsidR="00C474C1">
        <w:t xml:space="preserve">, </w:t>
      </w:r>
      <w:r w:rsidRPr="00605EB6">
        <w:t xml:space="preserve">se préparait à </w:t>
      </w:r>
      <w:r w:rsidR="008371E9" w:rsidRPr="00605EB6">
        <w:t>prendr</w:t>
      </w:r>
      <w:r w:rsidR="008371E9">
        <w:t>e</w:t>
      </w:r>
      <w:r w:rsidR="008371E9" w:rsidRPr="00605EB6">
        <w:t xml:space="preserve"> </w:t>
      </w:r>
      <w:r w:rsidRPr="00605EB6">
        <w:t>l</w:t>
      </w:r>
      <w:r w:rsidR="00C474C1">
        <w:t>’</w:t>
      </w:r>
      <w:r w:rsidRPr="00605EB6">
        <w:t>offensive</w:t>
      </w:r>
      <w:r w:rsidR="00C474C1">
        <w:t xml:space="preserve">. </w:t>
      </w:r>
      <w:r w:rsidRPr="00605EB6">
        <w:t>Il s</w:t>
      </w:r>
      <w:r w:rsidR="00C474C1">
        <w:t>’</w:t>
      </w:r>
      <w:r w:rsidRPr="00605EB6">
        <w:t>agissait d</w:t>
      </w:r>
      <w:r w:rsidR="00C474C1">
        <w:t>’</w:t>
      </w:r>
      <w:r w:rsidRPr="00605EB6">
        <w:t>attaquer l</w:t>
      </w:r>
      <w:r w:rsidR="00C474C1">
        <w:t>’</w:t>
      </w:r>
      <w:r w:rsidRPr="00605EB6">
        <w:t>ennemi dans ses positions en avant d</w:t>
      </w:r>
      <w:r w:rsidR="00C474C1">
        <w:t>’</w:t>
      </w:r>
      <w:r w:rsidRPr="00605EB6">
        <w:t>Orléans</w:t>
      </w:r>
      <w:r w:rsidR="00C474C1">
        <w:t xml:space="preserve">, </w:t>
      </w:r>
      <w:r w:rsidRPr="00605EB6">
        <w:t>de le repousser au-delà de cette ville et</w:t>
      </w:r>
      <w:r w:rsidR="00C474C1">
        <w:t xml:space="preserve">, </w:t>
      </w:r>
      <w:r w:rsidRPr="00605EB6">
        <w:t>vainqueurs</w:t>
      </w:r>
      <w:r w:rsidR="00C474C1">
        <w:t xml:space="preserve">, </w:t>
      </w:r>
      <w:r w:rsidRPr="00605EB6">
        <w:t xml:space="preserve">de marcher sur Paris </w:t>
      </w:r>
      <w:r w:rsidR="008371E9">
        <w:t>afin de tendre la main à l</w:t>
      </w:r>
      <w:r w:rsidR="00C474C1">
        <w:t>’</w:t>
      </w:r>
      <w:r w:rsidR="008371E9">
        <w:t xml:space="preserve">armée parisienne </w:t>
      </w:r>
      <w:r w:rsidRPr="00605EB6">
        <w:t>qui allait tenter</w:t>
      </w:r>
      <w:r w:rsidR="00C474C1">
        <w:t xml:space="preserve">, </w:t>
      </w:r>
      <w:r w:rsidRPr="00605EB6">
        <w:t>dans une vigoureuse sortie</w:t>
      </w:r>
      <w:r w:rsidR="00C474C1">
        <w:t xml:space="preserve">, </w:t>
      </w:r>
      <w:r w:rsidRPr="00605EB6">
        <w:t>de traverser les lignes d</w:t>
      </w:r>
      <w:r w:rsidR="00C474C1">
        <w:t>’</w:t>
      </w:r>
      <w:r w:rsidRPr="00605EB6">
        <w:t>investissement</w:t>
      </w:r>
      <w:r w:rsidR="00C474C1">
        <w:t>.</w:t>
      </w:r>
    </w:p>
    <w:p w14:paraId="204830A6" w14:textId="5EB551C1" w:rsidR="00C474C1" w:rsidRDefault="00C52F4A" w:rsidP="00C52F4A">
      <w:r w:rsidRPr="00605EB6">
        <w:t>Par ordre du général d</w:t>
      </w:r>
      <w:r w:rsidR="00C474C1">
        <w:t>’</w:t>
      </w:r>
      <w:r w:rsidRPr="00605EB6">
        <w:t>Aurelle</w:t>
      </w:r>
      <w:r w:rsidR="008371E9">
        <w:t xml:space="preserve"> de Paladines</w:t>
      </w:r>
      <w:r w:rsidR="00C474C1">
        <w:t xml:space="preserve">, </w:t>
      </w:r>
      <w:r w:rsidRPr="00605EB6">
        <w:t>on faisait chaque jour</w:t>
      </w:r>
      <w:r w:rsidR="00C474C1">
        <w:t xml:space="preserve">, </w:t>
      </w:r>
      <w:r w:rsidRPr="00605EB6">
        <w:t>sur le front de l</w:t>
      </w:r>
      <w:r w:rsidR="00C474C1">
        <w:t>’</w:t>
      </w:r>
      <w:r w:rsidRPr="00605EB6">
        <w:t>armée</w:t>
      </w:r>
      <w:r w:rsidR="00C474C1">
        <w:t xml:space="preserve">, </w:t>
      </w:r>
      <w:r w:rsidRPr="00605EB6">
        <w:t>de nombreuses reconnaissances</w:t>
      </w:r>
      <w:r w:rsidR="00C474C1">
        <w:t xml:space="preserve">, </w:t>
      </w:r>
      <w:r w:rsidRPr="00605EB6">
        <w:t>qu</w:t>
      </w:r>
      <w:r w:rsidR="00C474C1">
        <w:t>’</w:t>
      </w:r>
      <w:r w:rsidRPr="00605EB6">
        <w:t>on poussait quelquefois jusqu</w:t>
      </w:r>
      <w:r w:rsidR="00C474C1">
        <w:t>’</w:t>
      </w:r>
      <w:r w:rsidRPr="00605EB6">
        <w:t>aux avant-postes prussiens</w:t>
      </w:r>
      <w:r w:rsidR="00C474C1">
        <w:t>.</w:t>
      </w:r>
    </w:p>
    <w:p w14:paraId="0395153B" w14:textId="6D0E3892" w:rsidR="00C474C1" w:rsidRDefault="00C52F4A" w:rsidP="00C52F4A">
      <w:r w:rsidRPr="00605EB6">
        <w:t xml:space="preserve">Le </w:t>
      </w:r>
      <w:r w:rsidR="00C474C1" w:rsidRPr="00605EB6">
        <w:t>7</w:t>
      </w:r>
      <w:r w:rsidR="00C474C1">
        <w:t> </w:t>
      </w:r>
      <w:r w:rsidR="00C474C1" w:rsidRPr="00605EB6">
        <w:t>novembre</w:t>
      </w:r>
      <w:r w:rsidR="00C474C1">
        <w:t xml:space="preserve">, </w:t>
      </w:r>
      <w:r w:rsidRPr="00605EB6">
        <w:t>au matin</w:t>
      </w:r>
      <w:r w:rsidR="00C474C1">
        <w:t xml:space="preserve">, </w:t>
      </w:r>
      <w:r w:rsidRPr="00605EB6">
        <w:t>deux jours avant la bataille de Coulmiers</w:t>
      </w:r>
      <w:r w:rsidR="00C474C1">
        <w:t xml:space="preserve">, </w:t>
      </w:r>
      <w:r w:rsidRPr="00605EB6">
        <w:t>gagnée par la jeune armée de la Loire</w:t>
      </w:r>
      <w:r w:rsidR="00C474C1">
        <w:t xml:space="preserve">, </w:t>
      </w:r>
      <w:r w:rsidRPr="00605EB6">
        <w:t>qui mit en pleine déroute l</w:t>
      </w:r>
      <w:r w:rsidR="00C474C1">
        <w:t>’</w:t>
      </w:r>
      <w:r w:rsidRPr="00605EB6">
        <w:t>armée ennemie</w:t>
      </w:r>
      <w:r w:rsidR="00C474C1">
        <w:t xml:space="preserve">, </w:t>
      </w:r>
      <w:r w:rsidRPr="00605EB6">
        <w:t>commandée par le Bavarois de Thann</w:t>
      </w:r>
      <w:r w:rsidR="00C474C1">
        <w:t xml:space="preserve">, </w:t>
      </w:r>
      <w:r w:rsidRPr="00605EB6">
        <w:t>le sous-lieutenant Jacques Grandin fut envoyé en reconnaissance</w:t>
      </w:r>
      <w:r w:rsidR="00C474C1">
        <w:t xml:space="preserve">, </w:t>
      </w:r>
      <w:r w:rsidRPr="00605EB6">
        <w:t>accompagné de vingt cavaliers</w:t>
      </w:r>
      <w:r w:rsidR="00C474C1">
        <w:t xml:space="preserve">. </w:t>
      </w:r>
      <w:r w:rsidRPr="00605EB6">
        <w:t xml:space="preserve">Il poussa une pointe dans la direction de Baccon sur un des chemins de Meung à </w:t>
      </w:r>
      <w:r w:rsidR="008371E9" w:rsidRPr="00605EB6">
        <w:t>Chars</w:t>
      </w:r>
      <w:r w:rsidR="008371E9">
        <w:t>o</w:t>
      </w:r>
      <w:r w:rsidR="008371E9" w:rsidRPr="00605EB6">
        <w:t>nville</w:t>
      </w:r>
      <w:r w:rsidR="00C474C1">
        <w:t>.</w:t>
      </w:r>
    </w:p>
    <w:p w14:paraId="321B63A7" w14:textId="77777777" w:rsidR="00C474C1" w:rsidRDefault="00C52F4A" w:rsidP="00C52F4A">
      <w:r w:rsidRPr="00605EB6">
        <w:t>Rien ne lui avait encore annoncé la présence de l</w:t>
      </w:r>
      <w:r w:rsidR="00C474C1">
        <w:t>’</w:t>
      </w:r>
      <w:r w:rsidRPr="00605EB6">
        <w:t>ennemi lorsque</w:t>
      </w:r>
      <w:r w:rsidR="00C474C1">
        <w:t xml:space="preserve">, </w:t>
      </w:r>
      <w:r w:rsidRPr="00605EB6">
        <w:t>soudain</w:t>
      </w:r>
      <w:r w:rsidR="00C474C1">
        <w:t xml:space="preserve">, </w:t>
      </w:r>
      <w:r w:rsidRPr="00605EB6">
        <w:t>soixante ou quatre-vingts cuirassiers allemands s</w:t>
      </w:r>
      <w:r w:rsidR="00C474C1">
        <w:t>’</w:t>
      </w:r>
      <w:r w:rsidRPr="00605EB6">
        <w:t>élancèrent de derrière une ferme</w:t>
      </w:r>
      <w:r w:rsidR="00C474C1">
        <w:t xml:space="preserve">, </w:t>
      </w:r>
      <w:r w:rsidRPr="00605EB6">
        <w:t>où ils s</w:t>
      </w:r>
      <w:r w:rsidR="00C474C1">
        <w:t>’</w:t>
      </w:r>
      <w:r w:rsidRPr="00605EB6">
        <w:t>étaient tenus cachés</w:t>
      </w:r>
      <w:r w:rsidR="00C474C1">
        <w:t xml:space="preserve">, </w:t>
      </w:r>
      <w:r w:rsidRPr="00605EB6">
        <w:t>et enveloppèrent la petite troupe d</w:t>
      </w:r>
      <w:r w:rsidR="00C474C1">
        <w:t>’</w:t>
      </w:r>
      <w:r w:rsidRPr="00605EB6">
        <w:t>éclaireurs français</w:t>
      </w:r>
      <w:r w:rsidR="00C474C1">
        <w:t>.</w:t>
      </w:r>
    </w:p>
    <w:p w14:paraId="7FE07441" w14:textId="2428A7B5" w:rsidR="00C474C1" w:rsidRDefault="0094609C" w:rsidP="00C52F4A">
      <w:r>
        <w:t>— </w:t>
      </w:r>
      <w:r w:rsidR="00C52F4A" w:rsidRPr="00605EB6">
        <w:t>Amis</w:t>
      </w:r>
      <w:r w:rsidR="00C474C1">
        <w:t xml:space="preserve">, </w:t>
      </w:r>
      <w:r w:rsidR="00C52F4A" w:rsidRPr="00605EB6">
        <w:t>cria Jacques Grandin</w:t>
      </w:r>
      <w:r w:rsidR="00C474C1">
        <w:t xml:space="preserve">, </w:t>
      </w:r>
      <w:r w:rsidR="00C52F4A" w:rsidRPr="00605EB6">
        <w:t>se mettant à la tête de ses soldats</w:t>
      </w:r>
      <w:r w:rsidR="00C474C1">
        <w:t xml:space="preserve">, </w:t>
      </w:r>
      <w:r w:rsidR="00C52F4A" w:rsidRPr="00605EB6">
        <w:t>mourons tous plutôt que de nous rendre</w:t>
      </w:r>
      <w:r w:rsidR="00C474C1">
        <w:t> !</w:t>
      </w:r>
    </w:p>
    <w:p w14:paraId="7A678BBD" w14:textId="77777777" w:rsidR="00C474C1" w:rsidRDefault="00C52F4A" w:rsidP="00C52F4A">
      <w:r w:rsidRPr="00605EB6">
        <w:lastRenderedPageBreak/>
        <w:t>Aussitôt le combat commença par des coups de mousquets et de pistolets tirés des deux côtés</w:t>
      </w:r>
      <w:r w:rsidR="00C474C1">
        <w:t xml:space="preserve">, </w:t>
      </w:r>
      <w:r w:rsidRPr="00605EB6">
        <w:t>puis les sabres sortirent des fourreaux</w:t>
      </w:r>
      <w:r w:rsidR="00C474C1">
        <w:t xml:space="preserve">, </w:t>
      </w:r>
      <w:r w:rsidRPr="00605EB6">
        <w:t>et les vingt</w:t>
      </w:r>
      <w:r w:rsidR="00C474C1">
        <w:t xml:space="preserve">, </w:t>
      </w:r>
      <w:r w:rsidRPr="00605EB6">
        <w:t>résolus à mourir</w:t>
      </w:r>
      <w:r w:rsidR="00C474C1">
        <w:t xml:space="preserve">, </w:t>
      </w:r>
      <w:r w:rsidRPr="00605EB6">
        <w:t>se préparèrent à recevoir le choc de l</w:t>
      </w:r>
      <w:r w:rsidR="00C474C1">
        <w:t>’</w:t>
      </w:r>
      <w:r w:rsidRPr="00605EB6">
        <w:t>ennemi</w:t>
      </w:r>
      <w:r w:rsidR="00C474C1">
        <w:t>.</w:t>
      </w:r>
    </w:p>
    <w:p w14:paraId="5A4E1F60" w14:textId="559D229D" w:rsidR="00C474C1" w:rsidRDefault="00C52F4A" w:rsidP="00C52F4A">
      <w:r w:rsidRPr="00605EB6">
        <w:t>Certes</w:t>
      </w:r>
      <w:r w:rsidR="00C474C1">
        <w:t xml:space="preserve">, </w:t>
      </w:r>
      <w:r w:rsidRPr="00605EB6">
        <w:t>l</w:t>
      </w:r>
      <w:r w:rsidR="00C474C1">
        <w:t>’</w:t>
      </w:r>
      <w:r w:rsidRPr="00605EB6">
        <w:t>issue de la lutte n</w:t>
      </w:r>
      <w:r w:rsidR="00C474C1">
        <w:t>’</w:t>
      </w:r>
      <w:r w:rsidRPr="00605EB6">
        <w:t>était pas douteuse</w:t>
      </w:r>
      <w:r w:rsidR="00C474C1">
        <w:t xml:space="preserve"> ; </w:t>
      </w:r>
      <w:r w:rsidRPr="00605EB6">
        <w:t>Jacques ne pouvait se faire illusion</w:t>
      </w:r>
      <w:r w:rsidR="00C474C1">
        <w:t xml:space="preserve"> ; </w:t>
      </w:r>
      <w:r w:rsidRPr="00605EB6">
        <w:t>mais lui et ses hussards avaient fait le sacrifice de leur vie</w:t>
      </w:r>
      <w:r w:rsidR="00C474C1">
        <w:t xml:space="preserve">, </w:t>
      </w:r>
      <w:r w:rsidRPr="00605EB6">
        <w:t>sauf à se défendre jusqu</w:t>
      </w:r>
      <w:r w:rsidR="00C474C1">
        <w:t>’</w:t>
      </w:r>
      <w:r w:rsidRPr="00605EB6">
        <w:t xml:space="preserve">à ce que tous </w:t>
      </w:r>
      <w:r w:rsidR="008371E9">
        <w:t>fussent</w:t>
      </w:r>
      <w:r w:rsidR="008371E9" w:rsidRPr="00605EB6">
        <w:t xml:space="preserve"> </w:t>
      </w:r>
      <w:r w:rsidRPr="00605EB6">
        <w:t>couchés sur terre et mis hors de combat</w:t>
      </w:r>
      <w:r w:rsidR="00C474C1">
        <w:t>.</w:t>
      </w:r>
    </w:p>
    <w:p w14:paraId="38E5AAD6" w14:textId="77777777" w:rsidR="00C474C1" w:rsidRDefault="00C52F4A" w:rsidP="00C52F4A">
      <w:r w:rsidRPr="00605EB6">
        <w:t>Autour d</w:t>
      </w:r>
      <w:r w:rsidR="00C474C1">
        <w:t>’</w:t>
      </w:r>
      <w:r w:rsidRPr="00605EB6">
        <w:t>eux</w:t>
      </w:r>
      <w:r w:rsidR="00C474C1">
        <w:t xml:space="preserve">, </w:t>
      </w:r>
      <w:r w:rsidRPr="00605EB6">
        <w:t>le cercle se resserrait et les cuirassiers</w:t>
      </w:r>
      <w:r w:rsidR="00C474C1">
        <w:t xml:space="preserve">, </w:t>
      </w:r>
      <w:r w:rsidRPr="00605EB6">
        <w:t>la pointe du sabre en avant</w:t>
      </w:r>
      <w:r w:rsidR="00C474C1">
        <w:t xml:space="preserve">, </w:t>
      </w:r>
      <w:r w:rsidRPr="00605EB6">
        <w:t>étaient prêts à charger</w:t>
      </w:r>
      <w:r w:rsidR="00C474C1">
        <w:t>.</w:t>
      </w:r>
    </w:p>
    <w:p w14:paraId="356D5E57" w14:textId="66681D50" w:rsidR="00C474C1" w:rsidRDefault="0094609C" w:rsidP="00C52F4A">
      <w:r>
        <w:t>— </w:t>
      </w:r>
      <w:r w:rsidR="00C52F4A" w:rsidRPr="00605EB6">
        <w:t>Rendez-vous</w:t>
      </w:r>
      <w:r w:rsidR="00C474C1">
        <w:t xml:space="preserve"> ! </w:t>
      </w:r>
      <w:r w:rsidR="00C52F4A" w:rsidRPr="00605EB6">
        <w:t>cria l</w:t>
      </w:r>
      <w:r w:rsidR="00C474C1">
        <w:t>’</w:t>
      </w:r>
      <w:r w:rsidR="00C52F4A" w:rsidRPr="00605EB6">
        <w:t>officier allemand</w:t>
      </w:r>
      <w:r w:rsidR="00C474C1">
        <w:t>.</w:t>
      </w:r>
    </w:p>
    <w:p w14:paraId="1D935690" w14:textId="0EC168D2" w:rsidR="00C474C1" w:rsidRDefault="0094609C" w:rsidP="00C52F4A">
      <w:r>
        <w:t>— </w:t>
      </w:r>
      <w:r w:rsidR="00C52F4A" w:rsidRPr="00605EB6">
        <w:t>Jamais</w:t>
      </w:r>
      <w:r w:rsidR="00C474C1">
        <w:t xml:space="preserve"> ! </w:t>
      </w:r>
      <w:r w:rsidR="00C52F4A" w:rsidRPr="00605EB6">
        <w:t>répondit l</w:t>
      </w:r>
      <w:r w:rsidR="00C474C1">
        <w:t>’</w:t>
      </w:r>
      <w:r w:rsidR="00C52F4A" w:rsidRPr="00605EB6">
        <w:t>officier français</w:t>
      </w:r>
      <w:r w:rsidR="00C474C1">
        <w:t>.</w:t>
      </w:r>
    </w:p>
    <w:p w14:paraId="3A4C1A67" w14:textId="77777777" w:rsidR="00C474C1" w:rsidRDefault="00C52F4A" w:rsidP="00C52F4A">
      <w:r w:rsidRPr="00605EB6">
        <w:t>Et il envoya aux cuirassiers la dernière balle de son revolver</w:t>
      </w:r>
      <w:r w:rsidR="00C474C1">
        <w:t>.</w:t>
      </w:r>
    </w:p>
    <w:p w14:paraId="028A4020" w14:textId="77777777" w:rsidR="00C474C1" w:rsidRDefault="00C52F4A" w:rsidP="00C52F4A">
      <w:r w:rsidRPr="00605EB6">
        <w:t>À cette détonation</w:t>
      </w:r>
      <w:r w:rsidR="00C474C1">
        <w:t xml:space="preserve">, </w:t>
      </w:r>
      <w:r w:rsidRPr="00605EB6">
        <w:t>cent autres répondirent immédiatement</w:t>
      </w:r>
      <w:r w:rsidR="00C474C1">
        <w:t>.</w:t>
      </w:r>
    </w:p>
    <w:p w14:paraId="5A626AFD" w14:textId="0845B855" w:rsidR="00C474C1" w:rsidRDefault="00C52F4A" w:rsidP="00C52F4A">
      <w:r w:rsidRPr="00605EB6">
        <w:t>Accouru</w:t>
      </w:r>
      <w:r w:rsidR="00190035">
        <w:t>e</w:t>
      </w:r>
      <w:r w:rsidRPr="00605EB6">
        <w:t xml:space="preserve"> au bruit des premières décharges des armes à feu</w:t>
      </w:r>
      <w:r w:rsidR="00C474C1">
        <w:t xml:space="preserve">, </w:t>
      </w:r>
      <w:r w:rsidRPr="00605EB6">
        <w:t>une compagnie de francs-tireurs venait de sortir d</w:t>
      </w:r>
      <w:r w:rsidR="00C474C1">
        <w:t>’</w:t>
      </w:r>
      <w:r w:rsidRPr="00605EB6">
        <w:t>un bois voisin et se précipitait au pas gymnastique au secours des éclaireurs français</w:t>
      </w:r>
      <w:r w:rsidR="00C474C1">
        <w:t>.</w:t>
      </w:r>
    </w:p>
    <w:p w14:paraId="3B300B1E" w14:textId="77777777" w:rsidR="00C474C1" w:rsidRDefault="00C52F4A" w:rsidP="00C52F4A">
      <w:r w:rsidRPr="00605EB6">
        <w:t>La scène changea subitement</w:t>
      </w:r>
      <w:r w:rsidR="00C474C1">
        <w:t>.</w:t>
      </w:r>
    </w:p>
    <w:p w14:paraId="288EC8A5" w14:textId="77777777" w:rsidR="00C474C1" w:rsidRDefault="00C52F4A" w:rsidP="00C52F4A">
      <w:r w:rsidRPr="00605EB6">
        <w:t>Quinze cuirassiers plus ou moins grièvement blessés roulaient sous les pieds des chevaux</w:t>
      </w:r>
      <w:r w:rsidR="00C474C1">
        <w:t xml:space="preserve">. </w:t>
      </w:r>
      <w:r w:rsidRPr="00605EB6">
        <w:t>La brusque apparition des francs-tireurs faisait comprendre aux cavaliers ennemis que la lutte ne serait plus à leur avantage</w:t>
      </w:r>
      <w:r w:rsidR="00C474C1">
        <w:t>.</w:t>
      </w:r>
    </w:p>
    <w:p w14:paraId="03CE0BB2" w14:textId="01E6C49C" w:rsidR="00C474C1" w:rsidRDefault="0094609C" w:rsidP="00C52F4A">
      <w:r>
        <w:t>— </w:t>
      </w:r>
      <w:r w:rsidR="00C52F4A" w:rsidRPr="00605EB6">
        <w:t>Les francs-tireurs</w:t>
      </w:r>
      <w:r w:rsidR="00C474C1">
        <w:t xml:space="preserve">, </w:t>
      </w:r>
      <w:r w:rsidR="00C52F4A" w:rsidRPr="00605EB6">
        <w:t>les francs-tireurs</w:t>
      </w:r>
      <w:r w:rsidR="00C474C1">
        <w:t xml:space="preserve"> ! </w:t>
      </w:r>
      <w:r w:rsidR="00C52F4A" w:rsidRPr="00605EB6">
        <w:t>exclamèrent-ils épouvantés</w:t>
      </w:r>
      <w:r w:rsidR="00C474C1">
        <w:t>.</w:t>
      </w:r>
    </w:p>
    <w:p w14:paraId="21EA29B7" w14:textId="77777777" w:rsidR="00C474C1" w:rsidRDefault="00C52F4A" w:rsidP="00C52F4A">
      <w:r w:rsidRPr="00605EB6">
        <w:lastRenderedPageBreak/>
        <w:t>Déjà</w:t>
      </w:r>
      <w:r w:rsidR="00C474C1">
        <w:t xml:space="preserve">, </w:t>
      </w:r>
      <w:r w:rsidRPr="00605EB6">
        <w:t>la veille</w:t>
      </w:r>
      <w:r w:rsidR="00C474C1">
        <w:t xml:space="preserve">, </w:t>
      </w:r>
      <w:r w:rsidRPr="00605EB6">
        <w:t>dans une rencontre avec les francs-tireurs de Paris du commandant Lipouwski</w:t>
      </w:r>
      <w:r w:rsidR="00C474C1">
        <w:t xml:space="preserve">, </w:t>
      </w:r>
      <w:r w:rsidRPr="00605EB6">
        <w:t>douze cuirassiers avaient été tués</w:t>
      </w:r>
      <w:r w:rsidR="00C474C1">
        <w:t>.</w:t>
      </w:r>
    </w:p>
    <w:p w14:paraId="09551073" w14:textId="77777777" w:rsidR="00C474C1" w:rsidRDefault="00C52F4A" w:rsidP="00C52F4A">
      <w:r w:rsidRPr="00605EB6">
        <w:t>Ils ne songèrent plus à sabrer les hussards</w:t>
      </w:r>
      <w:r w:rsidR="00C474C1">
        <w:t xml:space="preserve">, </w:t>
      </w:r>
      <w:r w:rsidRPr="00605EB6">
        <w:t>mais à fuir pour échapper aux terribles francs-tireurs</w:t>
      </w:r>
      <w:r w:rsidR="00C474C1">
        <w:t>.</w:t>
      </w:r>
    </w:p>
    <w:p w14:paraId="7879E1BA" w14:textId="77777777" w:rsidR="00C474C1" w:rsidRDefault="00C52F4A" w:rsidP="00C52F4A">
      <w:r w:rsidRPr="00605EB6">
        <w:t>Une nouvelle fusillade les mit en déroute et les dispersa comme une compagnie de perdreaux qui vient d</w:t>
      </w:r>
      <w:r w:rsidR="00C474C1">
        <w:t>’</w:t>
      </w:r>
      <w:r w:rsidRPr="00605EB6">
        <w:t>entendre siffler le plomb du chasseur</w:t>
      </w:r>
      <w:r w:rsidR="00C474C1">
        <w:t>.</w:t>
      </w:r>
    </w:p>
    <w:p w14:paraId="7D4AD9E5" w14:textId="77777777" w:rsidR="00C474C1" w:rsidRDefault="00C52F4A" w:rsidP="00C52F4A">
      <w:r w:rsidRPr="00605EB6">
        <w:t>Jacques Grandin se lança à leur poursuite et fit cinq prisonniers</w:t>
      </w:r>
      <w:r w:rsidR="00C474C1">
        <w:t xml:space="preserve">, </w:t>
      </w:r>
      <w:r w:rsidRPr="00605EB6">
        <w:t>dont l</w:t>
      </w:r>
      <w:r w:rsidR="00C474C1">
        <w:t>’</w:t>
      </w:r>
      <w:r w:rsidRPr="00605EB6">
        <w:t>un était le commandant du détachement</w:t>
      </w:r>
      <w:r w:rsidR="00C474C1">
        <w:t>.</w:t>
      </w:r>
    </w:p>
    <w:p w14:paraId="0AAD7E0B" w14:textId="77777777" w:rsidR="00C474C1" w:rsidRDefault="00C52F4A" w:rsidP="00C52F4A">
      <w:r w:rsidRPr="00605EB6">
        <w:t>Quand les hussards revinrent sur le lieu du combat</w:t>
      </w:r>
      <w:r w:rsidR="00C474C1">
        <w:t xml:space="preserve">, </w:t>
      </w:r>
      <w:r w:rsidRPr="00605EB6">
        <w:t>les francs-tireurs ne l</w:t>
      </w:r>
      <w:r w:rsidR="00C474C1">
        <w:t>’</w:t>
      </w:r>
      <w:r w:rsidRPr="00605EB6">
        <w:t>avaient pas encore quitté</w:t>
      </w:r>
      <w:r w:rsidR="00C474C1">
        <w:t xml:space="preserve"> : </w:t>
      </w:r>
      <w:r w:rsidRPr="00605EB6">
        <w:t>ils avaient transporté les blessés à la ferme</w:t>
      </w:r>
      <w:r w:rsidR="00C474C1">
        <w:t xml:space="preserve">, </w:t>
      </w:r>
      <w:r w:rsidRPr="00605EB6">
        <w:t>laquelle n</w:t>
      </w:r>
      <w:r w:rsidR="00C474C1">
        <w:t>’</w:t>
      </w:r>
      <w:r w:rsidRPr="00605EB6">
        <w:t>était pas à plus de mille mètres de l</w:t>
      </w:r>
      <w:r w:rsidR="00C474C1">
        <w:t>’</w:t>
      </w:r>
      <w:r w:rsidRPr="00605EB6">
        <w:t>endroit</w:t>
      </w:r>
      <w:r w:rsidR="00C474C1">
        <w:t>.</w:t>
      </w:r>
    </w:p>
    <w:p w14:paraId="0DC2F45C" w14:textId="6AEFCCA4" w:rsidR="00C474C1" w:rsidRDefault="0094609C" w:rsidP="00C52F4A">
      <w:r>
        <w:t>— </w:t>
      </w:r>
      <w:r w:rsidR="00C52F4A" w:rsidRPr="00605EB6">
        <w:t>Sous-lieutenant</w:t>
      </w:r>
      <w:r w:rsidR="00C474C1">
        <w:t xml:space="preserve">, </w:t>
      </w:r>
      <w:r w:rsidR="00C52F4A" w:rsidRPr="00605EB6">
        <w:t>dit le capitaine des francs-tireurs à Jacques Grandin</w:t>
      </w:r>
      <w:r w:rsidR="00C474C1">
        <w:t xml:space="preserve">, </w:t>
      </w:r>
      <w:r w:rsidR="00C52F4A" w:rsidRPr="00605EB6">
        <w:t>en lui tendant la main</w:t>
      </w:r>
      <w:r w:rsidR="00C474C1">
        <w:t xml:space="preserve">, </w:t>
      </w:r>
      <w:r w:rsidR="00C52F4A" w:rsidRPr="00605EB6">
        <w:t>vous êtes brave parmi les braves</w:t>
      </w:r>
      <w:r w:rsidR="00C474C1">
        <w:t xml:space="preserve"> ; </w:t>
      </w:r>
      <w:r w:rsidR="00C52F4A" w:rsidRPr="00605EB6">
        <w:t>j</w:t>
      </w:r>
      <w:r w:rsidR="00C474C1">
        <w:t>’</w:t>
      </w:r>
      <w:r w:rsidR="00C52F4A" w:rsidRPr="00605EB6">
        <w:t>ai admiré tout à l</w:t>
      </w:r>
      <w:r w:rsidR="00C474C1">
        <w:t>’</w:t>
      </w:r>
      <w:r w:rsidR="00C52F4A" w:rsidRPr="00605EB6">
        <w:t>heure votre fière attitude et celle de vos hommes en face des cuirassiers allemands</w:t>
      </w:r>
      <w:r w:rsidR="00C474C1">
        <w:t xml:space="preserve">, </w:t>
      </w:r>
      <w:r w:rsidR="00C52F4A" w:rsidRPr="00605EB6">
        <w:t>prêts à vous tailler en pièces</w:t>
      </w:r>
      <w:r w:rsidR="00C474C1">
        <w:t xml:space="preserve">. </w:t>
      </w:r>
      <w:r w:rsidR="00C52F4A" w:rsidRPr="00605EB6">
        <w:t>Pour vous et vos braves compagnons</w:t>
      </w:r>
      <w:r w:rsidR="00C474C1">
        <w:t xml:space="preserve">, </w:t>
      </w:r>
      <w:r w:rsidR="00C52F4A" w:rsidRPr="00605EB6">
        <w:t>recevez mes sincères félicitations</w:t>
      </w:r>
      <w:r w:rsidR="00C474C1">
        <w:t>.</w:t>
      </w:r>
    </w:p>
    <w:p w14:paraId="2D6B66B3" w14:textId="3CF69EE1" w:rsidR="00C474C1" w:rsidRDefault="0094609C" w:rsidP="00C52F4A">
      <w:r>
        <w:t>— </w:t>
      </w:r>
      <w:r w:rsidR="00C52F4A" w:rsidRPr="00605EB6">
        <w:t>Mon capitaine</w:t>
      </w:r>
      <w:r w:rsidR="00C474C1">
        <w:t xml:space="preserve">, </w:t>
      </w:r>
      <w:r w:rsidR="00C52F4A" w:rsidRPr="00605EB6">
        <w:t>répondit Jacques</w:t>
      </w:r>
      <w:r w:rsidR="00C474C1">
        <w:t xml:space="preserve">, </w:t>
      </w:r>
      <w:r w:rsidR="00C52F4A" w:rsidRPr="00605EB6">
        <w:t>j</w:t>
      </w:r>
      <w:r w:rsidR="00C474C1">
        <w:t>’</w:t>
      </w:r>
      <w:r w:rsidR="00C52F4A" w:rsidRPr="00605EB6">
        <w:t>accepte vos bonnes paroles pour mes hommes et pour moi</w:t>
      </w:r>
      <w:r w:rsidR="00C474C1">
        <w:t xml:space="preserve">, </w:t>
      </w:r>
      <w:r w:rsidR="00C52F4A" w:rsidRPr="00605EB6">
        <w:t>bien que</w:t>
      </w:r>
      <w:r w:rsidR="00C474C1">
        <w:t xml:space="preserve">, </w:t>
      </w:r>
      <w:r w:rsidR="00C52F4A" w:rsidRPr="00605EB6">
        <w:t>dans la situation où nous nous trouvions</w:t>
      </w:r>
      <w:r w:rsidR="00C474C1">
        <w:t xml:space="preserve">, </w:t>
      </w:r>
      <w:r w:rsidR="00C52F4A" w:rsidRPr="00605EB6">
        <w:t>nous n</w:t>
      </w:r>
      <w:r w:rsidR="00C474C1">
        <w:t>’</w:t>
      </w:r>
      <w:r w:rsidR="00C52F4A" w:rsidRPr="00605EB6">
        <w:t>ayons fait que notre devoir</w:t>
      </w:r>
      <w:r w:rsidR="00C474C1">
        <w:t>.</w:t>
      </w:r>
    </w:p>
    <w:p w14:paraId="65C4363B" w14:textId="3499F46F" w:rsidR="00C474C1" w:rsidRDefault="0094609C" w:rsidP="00C52F4A">
      <w:r>
        <w:t>— </w:t>
      </w:r>
      <w:r w:rsidR="00C52F4A" w:rsidRPr="00605EB6">
        <w:t>Sous-lieutenant</w:t>
      </w:r>
      <w:r w:rsidR="00C474C1">
        <w:t xml:space="preserve">, </w:t>
      </w:r>
      <w:r w:rsidR="00C52F4A" w:rsidRPr="00605EB6">
        <w:t>répliqua le franc-tireur</w:t>
      </w:r>
      <w:r w:rsidR="00C474C1">
        <w:t xml:space="preserve">, </w:t>
      </w:r>
      <w:r w:rsidR="00C52F4A" w:rsidRPr="00605EB6">
        <w:t>un officier français de votre mérite a le droit d</w:t>
      </w:r>
      <w:r w:rsidR="00C474C1">
        <w:t>’</w:t>
      </w:r>
      <w:r w:rsidR="00C52F4A" w:rsidRPr="00605EB6">
        <w:t>être modeste</w:t>
      </w:r>
      <w:r w:rsidR="00C474C1">
        <w:t>.</w:t>
      </w:r>
    </w:p>
    <w:p w14:paraId="37E019F4" w14:textId="54CBB8BC" w:rsidR="00C474C1" w:rsidRDefault="0094609C" w:rsidP="00C52F4A">
      <w:r>
        <w:t>— </w:t>
      </w:r>
      <w:r w:rsidR="00C52F4A" w:rsidRPr="00605EB6">
        <w:t>Pardon</w:t>
      </w:r>
      <w:r w:rsidR="00C474C1">
        <w:t xml:space="preserve">, </w:t>
      </w:r>
      <w:r w:rsidR="00C52F4A" w:rsidRPr="00605EB6">
        <w:t>mon capitaine</w:t>
      </w:r>
      <w:r w:rsidR="00C474C1">
        <w:t xml:space="preserve">, </w:t>
      </w:r>
      <w:r w:rsidR="00C52F4A" w:rsidRPr="00605EB6">
        <w:t>mais vous ne m</w:t>
      </w:r>
      <w:r w:rsidR="00C474C1">
        <w:t>’</w:t>
      </w:r>
      <w:r w:rsidR="00C52F4A" w:rsidRPr="00605EB6">
        <w:t>avez pas encore laissé le temps de vous remercier</w:t>
      </w:r>
      <w:r w:rsidR="00C474C1">
        <w:t xml:space="preserve"> : </w:t>
      </w:r>
      <w:r w:rsidR="00C52F4A" w:rsidRPr="00605EB6">
        <w:t>grâce à votre intervention</w:t>
      </w:r>
      <w:r w:rsidR="00C474C1">
        <w:t xml:space="preserve">, </w:t>
      </w:r>
      <w:r w:rsidR="00C52F4A" w:rsidRPr="00605EB6">
        <w:t>sur laquelle nous ne comptions guère</w:t>
      </w:r>
      <w:r w:rsidR="00C474C1">
        <w:t xml:space="preserve">, </w:t>
      </w:r>
      <w:r w:rsidR="00C52F4A" w:rsidRPr="00605EB6">
        <w:t xml:space="preserve">et à la façon </w:t>
      </w:r>
      <w:r w:rsidR="00C52F4A" w:rsidRPr="00605EB6">
        <w:lastRenderedPageBreak/>
        <w:t>dont vous avez attaqué nos ennemis</w:t>
      </w:r>
      <w:r w:rsidR="00C474C1">
        <w:t xml:space="preserve">, </w:t>
      </w:r>
      <w:r w:rsidR="00C52F4A" w:rsidRPr="00605EB6">
        <w:t>vous nous avez délivrés</w:t>
      </w:r>
      <w:r w:rsidR="00C474C1">
        <w:t xml:space="preserve">. </w:t>
      </w:r>
      <w:r w:rsidR="00C52F4A" w:rsidRPr="00605EB6">
        <w:t>Sans vous</w:t>
      </w:r>
      <w:r w:rsidR="00C474C1">
        <w:t xml:space="preserve">, </w:t>
      </w:r>
      <w:r w:rsidR="00C52F4A" w:rsidRPr="00605EB6">
        <w:t>mon capitaine</w:t>
      </w:r>
      <w:r w:rsidR="00C474C1">
        <w:t xml:space="preserve">, </w:t>
      </w:r>
      <w:r w:rsidR="00C52F4A" w:rsidRPr="00605EB6">
        <w:t>nous étions perdus</w:t>
      </w:r>
      <w:r w:rsidR="00C474C1">
        <w:t xml:space="preserve"> ; </w:t>
      </w:r>
      <w:r w:rsidR="00C52F4A" w:rsidRPr="00605EB6">
        <w:t>mes hommes et moi nous vous devons la vie</w:t>
      </w:r>
      <w:r w:rsidR="00C474C1">
        <w:t> !</w:t>
      </w:r>
    </w:p>
    <w:p w14:paraId="4B7C34BE" w14:textId="77777777" w:rsidR="00C474C1" w:rsidRDefault="00C52F4A" w:rsidP="00C52F4A">
      <w:r w:rsidRPr="00605EB6">
        <w:t>Un doux sourire effleura les lèvres du franc-tireur</w:t>
      </w:r>
      <w:r w:rsidR="00C474C1">
        <w:t>.</w:t>
      </w:r>
    </w:p>
    <w:p w14:paraId="12294BAE" w14:textId="4887D23E" w:rsidR="00C52F4A" w:rsidRPr="00605EB6" w:rsidRDefault="0094609C" w:rsidP="00C52F4A">
      <w:r>
        <w:t>— </w:t>
      </w:r>
      <w:r w:rsidR="00C52F4A" w:rsidRPr="00605EB6">
        <w:t>Je vous répondrai par vos paroles de tout à l</w:t>
      </w:r>
      <w:r w:rsidR="00C474C1">
        <w:t>’</w:t>
      </w:r>
      <w:r w:rsidR="00C52F4A" w:rsidRPr="00605EB6">
        <w:t>heure</w:t>
      </w:r>
      <w:r w:rsidR="00C474C1">
        <w:t xml:space="preserve">, </w:t>
      </w:r>
      <w:r w:rsidR="00C52F4A" w:rsidRPr="00605EB6">
        <w:t>dit-il</w:t>
      </w:r>
      <w:r w:rsidR="00C474C1">
        <w:t xml:space="preserve"> : </w:t>
      </w:r>
      <w:r w:rsidR="0079449D">
        <w:t>“</w:t>
      </w:r>
      <w:r w:rsidR="00C52F4A" w:rsidRPr="00605EB6">
        <w:t>mes braves francs-tireurs et moi</w:t>
      </w:r>
      <w:r w:rsidR="00C474C1">
        <w:t xml:space="preserve">, </w:t>
      </w:r>
      <w:r w:rsidR="00C52F4A" w:rsidRPr="00605EB6">
        <w:t>nous n</w:t>
      </w:r>
      <w:r w:rsidR="00C474C1">
        <w:t>’</w:t>
      </w:r>
      <w:r w:rsidR="00C52F4A" w:rsidRPr="00605EB6">
        <w:t>avons fait que notre devoir</w:t>
      </w:r>
      <w:r w:rsidR="00C474C1">
        <w:t>.</w:t>
      </w:r>
      <w:r w:rsidR="0079449D">
        <w:t>”</w:t>
      </w:r>
    </w:p>
    <w:p w14:paraId="5D6837EA" w14:textId="77777777" w:rsidR="00C474C1" w:rsidRDefault="00C52F4A" w:rsidP="00C52F4A">
      <w:r w:rsidRPr="00605EB6">
        <w:t>Les deux officiers se serrèrent la main</w:t>
      </w:r>
      <w:r w:rsidR="00C474C1">
        <w:t>.</w:t>
      </w:r>
    </w:p>
    <w:p w14:paraId="6A40B62C" w14:textId="5CC96300" w:rsidR="00C474C1" w:rsidRDefault="0094609C" w:rsidP="00C52F4A">
      <w:r>
        <w:t>— </w:t>
      </w:r>
      <w:r w:rsidR="00C52F4A" w:rsidRPr="00605EB6">
        <w:t>Sous-lieutenant</w:t>
      </w:r>
      <w:r w:rsidR="00C474C1">
        <w:t xml:space="preserve">, </w:t>
      </w:r>
      <w:r w:rsidR="00C52F4A" w:rsidRPr="00605EB6">
        <w:t>comment vous nommez-vous</w:t>
      </w:r>
      <w:r w:rsidR="00C474C1">
        <w:t xml:space="preserve"> ? </w:t>
      </w:r>
      <w:r w:rsidR="00C52F4A" w:rsidRPr="00605EB6">
        <w:t>demanda le capitaine</w:t>
      </w:r>
      <w:r w:rsidR="00C474C1">
        <w:t>.</w:t>
      </w:r>
    </w:p>
    <w:p w14:paraId="54995303" w14:textId="40348C62" w:rsidR="00C474C1" w:rsidRDefault="0094609C" w:rsidP="00C52F4A">
      <w:r>
        <w:t>— </w:t>
      </w:r>
      <w:r w:rsidR="00C52F4A" w:rsidRPr="00605EB6">
        <w:t>Jacques Grandin</w:t>
      </w:r>
      <w:r w:rsidR="00C474C1">
        <w:t xml:space="preserve">. </w:t>
      </w:r>
      <w:r w:rsidR="00C52F4A" w:rsidRPr="00605EB6">
        <w:t>Et vous</w:t>
      </w:r>
      <w:r w:rsidR="00C474C1">
        <w:t xml:space="preserve">, </w:t>
      </w:r>
      <w:r w:rsidR="00C52F4A" w:rsidRPr="00605EB6">
        <w:t>mon capitaine</w:t>
      </w:r>
      <w:r w:rsidR="00C474C1">
        <w:t xml:space="preserve">, </w:t>
      </w:r>
      <w:r w:rsidR="00C52F4A" w:rsidRPr="00605EB6">
        <w:t>ne me direz-vous pas aussi votre nom</w:t>
      </w:r>
      <w:r w:rsidR="00C474C1">
        <w:t> ?</w:t>
      </w:r>
    </w:p>
    <w:p w14:paraId="74831CCB" w14:textId="77777777" w:rsidR="00C474C1" w:rsidRDefault="00C52F4A" w:rsidP="00C52F4A">
      <w:r w:rsidRPr="00605EB6">
        <w:t>La physionomie du franc-tireur changea d</w:t>
      </w:r>
      <w:r w:rsidR="00C474C1">
        <w:t>’</w:t>
      </w:r>
      <w:r w:rsidRPr="00605EB6">
        <w:t>expression</w:t>
      </w:r>
      <w:r w:rsidR="00C474C1">
        <w:t xml:space="preserve">, </w:t>
      </w:r>
      <w:r w:rsidRPr="00605EB6">
        <w:t>et deux plis se creusèrent sur son front</w:t>
      </w:r>
      <w:r w:rsidR="00C474C1">
        <w:t>.</w:t>
      </w:r>
    </w:p>
    <w:p w14:paraId="14E0C956" w14:textId="34B33EF9" w:rsidR="00C474C1" w:rsidRDefault="0094609C" w:rsidP="00C52F4A">
      <w:r>
        <w:t>— </w:t>
      </w:r>
      <w:r w:rsidR="00C52F4A" w:rsidRPr="0024183F">
        <w:t>Je le voudrais</w:t>
      </w:r>
      <w:r w:rsidR="00C474C1">
        <w:t xml:space="preserve">, </w:t>
      </w:r>
      <w:r w:rsidR="00C52F4A" w:rsidRPr="0024183F">
        <w:t>répondit-il</w:t>
      </w:r>
      <w:r w:rsidR="00C474C1">
        <w:t xml:space="preserve">, </w:t>
      </w:r>
      <w:r w:rsidR="00C52F4A" w:rsidRPr="0024183F">
        <w:t>mais je ne puis</w:t>
      </w:r>
      <w:r w:rsidR="00C474C1">
        <w:t xml:space="preserve">.… </w:t>
      </w:r>
      <w:r w:rsidR="00C52F4A" w:rsidRPr="0024183F">
        <w:t>Mon nom</w:t>
      </w:r>
      <w:r w:rsidR="00C474C1">
        <w:t xml:space="preserve"> ? </w:t>
      </w:r>
      <w:r w:rsidR="00C52F4A" w:rsidRPr="0024183F">
        <w:t>Je le cache pour certaines raisons que je suis également forcé de cacher</w:t>
      </w:r>
      <w:r w:rsidR="00C474C1">
        <w:t xml:space="preserve">. </w:t>
      </w:r>
      <w:r w:rsidR="00C52F4A" w:rsidRPr="0024183F">
        <w:t>Qu</w:t>
      </w:r>
      <w:r w:rsidR="00C474C1">
        <w:t>’</w:t>
      </w:r>
      <w:r w:rsidR="00C52F4A" w:rsidRPr="0024183F">
        <w:t>il vous suffise de savoir</w:t>
      </w:r>
      <w:r w:rsidR="00C474C1">
        <w:t xml:space="preserve">, </w:t>
      </w:r>
      <w:r w:rsidR="00C52F4A" w:rsidRPr="0024183F">
        <w:t>pour le moment</w:t>
      </w:r>
      <w:r w:rsidR="00C474C1">
        <w:t xml:space="preserve">, </w:t>
      </w:r>
      <w:r w:rsidR="0024183F">
        <w:t xml:space="preserve">le nom </w:t>
      </w:r>
      <w:r w:rsidR="00C52F4A" w:rsidRPr="0024183F">
        <w:t xml:space="preserve">sous </w:t>
      </w:r>
      <w:r w:rsidR="0024183F">
        <w:t>le</w:t>
      </w:r>
      <w:r w:rsidR="00C52F4A" w:rsidRPr="0024183F">
        <w:t>quel je suis connu de mes francs-tireurs</w:t>
      </w:r>
      <w:r w:rsidR="00C474C1">
        <w:t xml:space="preserve"> : </w:t>
      </w:r>
      <w:r w:rsidR="00C52F4A" w:rsidRPr="0024183F">
        <w:t>ils m</w:t>
      </w:r>
      <w:r w:rsidR="00C474C1">
        <w:t>’</w:t>
      </w:r>
      <w:r w:rsidR="00C52F4A" w:rsidRPr="0024183F">
        <w:t>appellent le capitaine Lagarde</w:t>
      </w:r>
      <w:r w:rsidR="00C474C1">
        <w:t>.</w:t>
      </w:r>
    </w:p>
    <w:p w14:paraId="1277B28A" w14:textId="77777777" w:rsidR="00C474C1" w:rsidRDefault="00C474C1" w:rsidP="00C52F4A">
      <w:r>
        <w:t>» </w:t>
      </w:r>
      <w:r w:rsidR="00C52F4A" w:rsidRPr="00605EB6">
        <w:t>Plus tard</w:t>
      </w:r>
      <w:r>
        <w:t xml:space="preserve">, </w:t>
      </w:r>
      <w:r w:rsidR="00C52F4A" w:rsidRPr="00605EB6">
        <w:t>continua le mystérieux franc-tireur</w:t>
      </w:r>
      <w:r>
        <w:t xml:space="preserve">, </w:t>
      </w:r>
      <w:r w:rsidR="00C52F4A" w:rsidRPr="00605EB6">
        <w:t>si je n</w:t>
      </w:r>
      <w:r>
        <w:t>’</w:t>
      </w:r>
      <w:r w:rsidR="00C52F4A" w:rsidRPr="00605EB6">
        <w:t>ai pas trouvé la mort dans quelque combat</w:t>
      </w:r>
      <w:r>
        <w:t xml:space="preserve">, </w:t>
      </w:r>
      <w:r w:rsidR="00C52F4A" w:rsidRPr="00605EB6">
        <w:t>je reprendrai une tâche difficile</w:t>
      </w:r>
      <w:r>
        <w:t xml:space="preserve">, </w:t>
      </w:r>
      <w:r w:rsidR="00C52F4A" w:rsidRPr="00605EB6">
        <w:t>dont j</w:t>
      </w:r>
      <w:r>
        <w:t>’</w:t>
      </w:r>
      <w:r w:rsidR="00C52F4A" w:rsidRPr="00605EB6">
        <w:t>ai été détourné par la guerre</w:t>
      </w:r>
      <w:r>
        <w:t xml:space="preserve"> ; </w:t>
      </w:r>
      <w:r w:rsidR="00C52F4A" w:rsidRPr="00605EB6">
        <w:t>alors</w:t>
      </w:r>
      <w:r>
        <w:t xml:space="preserve">, </w:t>
      </w:r>
      <w:r w:rsidR="00C52F4A" w:rsidRPr="00605EB6">
        <w:t>monsieur Jacques Grandin</w:t>
      </w:r>
      <w:r>
        <w:t xml:space="preserve">, </w:t>
      </w:r>
      <w:r w:rsidR="00C52F4A" w:rsidRPr="00605EB6">
        <w:t>nous pourrons nous revoir</w:t>
      </w:r>
      <w:r>
        <w:t xml:space="preserve">, </w:t>
      </w:r>
      <w:r w:rsidR="00C52F4A" w:rsidRPr="00605EB6">
        <w:t>et ce sera moi qui irai à votre rencontre</w:t>
      </w:r>
      <w:r>
        <w:t xml:space="preserve">, </w:t>
      </w:r>
      <w:r w:rsidR="00C52F4A" w:rsidRPr="00605EB6">
        <w:t>car j</w:t>
      </w:r>
      <w:r>
        <w:t>’</w:t>
      </w:r>
      <w:r w:rsidR="00C52F4A" w:rsidRPr="00605EB6">
        <w:t>aurai peut-être besoin de vous</w:t>
      </w:r>
      <w:r>
        <w:t xml:space="preserve"> : </w:t>
      </w:r>
      <w:r w:rsidR="00C52F4A" w:rsidRPr="00605EB6">
        <w:t>oui</w:t>
      </w:r>
      <w:r>
        <w:t xml:space="preserve">, </w:t>
      </w:r>
      <w:r w:rsidR="00C52F4A" w:rsidRPr="00605EB6">
        <w:t>pour atteindre le but que je poursuis</w:t>
      </w:r>
      <w:r>
        <w:t xml:space="preserve">, </w:t>
      </w:r>
      <w:r w:rsidR="00C52F4A" w:rsidRPr="00605EB6">
        <w:t>j</w:t>
      </w:r>
      <w:r>
        <w:t>’</w:t>
      </w:r>
      <w:r w:rsidR="00C52F4A" w:rsidRPr="00605EB6">
        <w:t>aurai besoin d</w:t>
      </w:r>
      <w:r>
        <w:t>’</w:t>
      </w:r>
      <w:r w:rsidR="00C52F4A" w:rsidRPr="00605EB6">
        <w:t>être aidé</w:t>
      </w:r>
      <w:r>
        <w:t xml:space="preserve">, </w:t>
      </w:r>
      <w:r w:rsidR="00C52F4A" w:rsidRPr="00605EB6">
        <w:t>secondé par des hommes de cœur et de dévouement comme vous</w:t>
      </w:r>
      <w:r>
        <w:t>.</w:t>
      </w:r>
    </w:p>
    <w:p w14:paraId="1A7BE9E7" w14:textId="62ADEC35" w:rsidR="00C474C1" w:rsidRDefault="0094609C" w:rsidP="00C52F4A">
      <w:r>
        <w:lastRenderedPageBreak/>
        <w:t>— </w:t>
      </w:r>
      <w:r w:rsidR="00C52F4A" w:rsidRPr="00605EB6">
        <w:t>En toute circonstance</w:t>
      </w:r>
      <w:r w:rsidR="00C474C1">
        <w:t xml:space="preserve">, </w:t>
      </w:r>
      <w:r w:rsidR="00C52F4A" w:rsidRPr="00605EB6">
        <w:t>vous pouvez compter sur moi</w:t>
      </w:r>
      <w:r w:rsidR="00C474C1">
        <w:t xml:space="preserve">, </w:t>
      </w:r>
      <w:r w:rsidR="00C52F4A" w:rsidRPr="00605EB6">
        <w:t>mon capitaine</w:t>
      </w:r>
      <w:r w:rsidR="00C474C1">
        <w:t>.</w:t>
      </w:r>
    </w:p>
    <w:p w14:paraId="1FEBE37E" w14:textId="7F64C00C" w:rsidR="00C474C1" w:rsidRDefault="0094609C" w:rsidP="00C52F4A">
      <w:r>
        <w:t>— </w:t>
      </w:r>
      <w:r w:rsidR="00C52F4A" w:rsidRPr="00605EB6">
        <w:t>Je le sais</w:t>
      </w:r>
      <w:r w:rsidR="00C474C1">
        <w:t xml:space="preserve">. </w:t>
      </w:r>
      <w:r w:rsidR="00C52F4A" w:rsidRPr="00605EB6">
        <w:t>Il m</w:t>
      </w:r>
      <w:r w:rsidR="00C474C1">
        <w:t>’</w:t>
      </w:r>
      <w:r w:rsidR="00C52F4A" w:rsidRPr="00605EB6">
        <w:t>a suffi d</w:t>
      </w:r>
      <w:r w:rsidR="00C474C1">
        <w:t>’</w:t>
      </w:r>
      <w:r w:rsidR="00C52F4A" w:rsidRPr="00605EB6">
        <w:t>un regard pour vous juger</w:t>
      </w:r>
      <w:r w:rsidR="00C474C1">
        <w:t xml:space="preserve"> : </w:t>
      </w:r>
      <w:r w:rsidR="00C52F4A" w:rsidRPr="00605EB6">
        <w:t>vous êtes un homme en qui on peut avoir une entière confiance</w:t>
      </w:r>
      <w:r w:rsidR="00C474C1">
        <w:t xml:space="preserve"> ; </w:t>
      </w:r>
      <w:r w:rsidR="00C52F4A" w:rsidRPr="00605EB6">
        <w:t>un homme dont on doit être fier d</w:t>
      </w:r>
      <w:r w:rsidR="00C474C1">
        <w:t>’</w:t>
      </w:r>
      <w:r w:rsidR="00C52F4A" w:rsidRPr="00605EB6">
        <w:t>être l</w:t>
      </w:r>
      <w:r w:rsidR="00C474C1">
        <w:t>’</w:t>
      </w:r>
      <w:r w:rsidR="00C52F4A" w:rsidRPr="00605EB6">
        <w:t>ami</w:t>
      </w:r>
      <w:r w:rsidR="00C474C1">
        <w:t xml:space="preserve"> ! </w:t>
      </w:r>
      <w:r w:rsidR="00C52F4A" w:rsidRPr="00605EB6">
        <w:t>À propos</w:t>
      </w:r>
      <w:r w:rsidR="00C474C1">
        <w:t xml:space="preserve">, </w:t>
      </w:r>
      <w:r w:rsidR="00C52F4A" w:rsidRPr="00605EB6">
        <w:t>je m</w:t>
      </w:r>
      <w:r w:rsidR="00C474C1">
        <w:t>’</w:t>
      </w:r>
      <w:r w:rsidR="00C52F4A" w:rsidRPr="00605EB6">
        <w:t>étonne de ne pas voir la croix sur votre poitrine</w:t>
      </w:r>
      <w:r w:rsidR="00C474C1">
        <w:t>.</w:t>
      </w:r>
    </w:p>
    <w:p w14:paraId="3D1FFAE4" w14:textId="4B2950AD" w:rsidR="00C474C1" w:rsidRDefault="0094609C" w:rsidP="00C52F4A">
      <w:r>
        <w:t>— </w:t>
      </w:r>
      <w:r w:rsidR="00C52F4A" w:rsidRPr="00605EB6">
        <w:t>Je suis trop jeune pour avoir pu déjà la mériter</w:t>
      </w:r>
      <w:r w:rsidR="00C474C1">
        <w:t xml:space="preserve">, </w:t>
      </w:r>
      <w:r w:rsidR="00C52F4A" w:rsidRPr="00605EB6">
        <w:t>dit Jacques Grandin en souriant</w:t>
      </w:r>
      <w:r w:rsidR="00C474C1">
        <w:t xml:space="preserve">. </w:t>
      </w:r>
      <w:r w:rsidR="00C52F4A" w:rsidRPr="00605EB6">
        <w:t>La croix est la récompense des service rendus ou de quelque action d</w:t>
      </w:r>
      <w:r w:rsidR="00C474C1">
        <w:t>’</w:t>
      </w:r>
      <w:r w:rsidR="00C52F4A" w:rsidRPr="00605EB6">
        <w:t>éclat</w:t>
      </w:r>
      <w:r w:rsidR="00C474C1">
        <w:t>.</w:t>
      </w:r>
    </w:p>
    <w:p w14:paraId="15F04AC1" w14:textId="6C439991" w:rsidR="00C474C1" w:rsidRDefault="0094609C" w:rsidP="00C52F4A">
      <w:r>
        <w:t>— </w:t>
      </w:r>
      <w:r w:rsidR="00C52F4A" w:rsidRPr="00605EB6">
        <w:t>Sans doute</w:t>
      </w:r>
      <w:r w:rsidR="00C474C1">
        <w:t xml:space="preserve"> ; </w:t>
      </w:r>
      <w:r w:rsidR="00C52F4A" w:rsidRPr="00605EB6">
        <w:t>mais il me semble que la façon dont vous vous êtes conduit aujourd</w:t>
      </w:r>
      <w:r w:rsidR="00C474C1">
        <w:t>’</w:t>
      </w:r>
      <w:r w:rsidR="00C52F4A" w:rsidRPr="00605EB6">
        <w:t>hui peut compter pour une action d</w:t>
      </w:r>
      <w:r w:rsidR="00C474C1">
        <w:t>’</w:t>
      </w:r>
      <w:r w:rsidR="00C52F4A" w:rsidRPr="00605EB6">
        <w:t>éclat</w:t>
      </w:r>
      <w:r w:rsidR="00C474C1">
        <w:t>.</w:t>
      </w:r>
    </w:p>
    <w:p w14:paraId="7C003CD8" w14:textId="2A2ECD6D" w:rsidR="00C474C1" w:rsidRDefault="0094609C" w:rsidP="00C52F4A">
      <w:r>
        <w:t>— </w:t>
      </w:r>
      <w:r w:rsidR="00C52F4A" w:rsidRPr="00605EB6">
        <w:t>Mon capitaine</w:t>
      </w:r>
      <w:r w:rsidR="00C474C1">
        <w:t xml:space="preserve">, </w:t>
      </w:r>
      <w:r w:rsidR="00C52F4A" w:rsidRPr="00605EB6">
        <w:t>répliqua vivement Jacques</w:t>
      </w:r>
      <w:r w:rsidR="00C474C1">
        <w:t xml:space="preserve">, </w:t>
      </w:r>
      <w:r w:rsidR="00C52F4A" w:rsidRPr="00605EB6">
        <w:t>si dans cette affaire un homme a mérité d</w:t>
      </w:r>
      <w:r w:rsidR="00C474C1">
        <w:t>’</w:t>
      </w:r>
      <w:r w:rsidR="00C52F4A" w:rsidRPr="00605EB6">
        <w:t>être décoré</w:t>
      </w:r>
      <w:r w:rsidR="00C474C1">
        <w:t xml:space="preserve">, </w:t>
      </w:r>
      <w:r w:rsidR="00C52F4A" w:rsidRPr="00605EB6">
        <w:t>ce n</w:t>
      </w:r>
      <w:r w:rsidR="00C474C1">
        <w:t>’</w:t>
      </w:r>
      <w:r w:rsidR="00C52F4A" w:rsidRPr="00605EB6">
        <w:t>est pas moi</w:t>
      </w:r>
      <w:r w:rsidR="00C474C1">
        <w:t xml:space="preserve">, </w:t>
      </w:r>
      <w:r w:rsidR="00C52F4A" w:rsidRPr="00605EB6">
        <w:t>c</w:t>
      </w:r>
      <w:r w:rsidR="00C474C1">
        <w:t>’</w:t>
      </w:r>
      <w:r w:rsidR="00C52F4A" w:rsidRPr="00605EB6">
        <w:t>est vous</w:t>
      </w:r>
      <w:r w:rsidR="00C474C1">
        <w:t> !</w:t>
      </w:r>
    </w:p>
    <w:p w14:paraId="035E76D1" w14:textId="6714B604" w:rsidR="00C474C1" w:rsidRDefault="0094609C" w:rsidP="00C52F4A">
      <w:r>
        <w:t>— </w:t>
      </w:r>
      <w:r w:rsidR="00C52F4A" w:rsidRPr="00605EB6">
        <w:t>Oh</w:t>
      </w:r>
      <w:r w:rsidR="00C474C1">
        <w:t xml:space="preserve"> ! </w:t>
      </w:r>
      <w:r w:rsidR="00C52F4A" w:rsidRPr="00605EB6">
        <w:t>moi</w:t>
      </w:r>
      <w:r w:rsidR="00C474C1">
        <w:t xml:space="preserve"> ! </w:t>
      </w:r>
      <w:r w:rsidR="00C52F4A" w:rsidRPr="00605EB6">
        <w:t>fit le franc-tireur en hochant la tête</w:t>
      </w:r>
      <w:r w:rsidR="00C474C1">
        <w:t xml:space="preserve">, </w:t>
      </w:r>
      <w:r w:rsidR="00C52F4A" w:rsidRPr="00605EB6">
        <w:t>je suis vieux et je n</w:t>
      </w:r>
      <w:r w:rsidR="00C474C1">
        <w:t>’</w:t>
      </w:r>
      <w:r w:rsidR="00C52F4A" w:rsidRPr="00605EB6">
        <w:t>ai plus d</w:t>
      </w:r>
      <w:r w:rsidR="00C474C1">
        <w:t>’</w:t>
      </w:r>
      <w:r w:rsidR="00C52F4A" w:rsidRPr="00605EB6">
        <w:t>ambition</w:t>
      </w:r>
      <w:r w:rsidR="00C474C1">
        <w:t xml:space="preserve">. </w:t>
      </w:r>
      <w:r w:rsidR="00C52F4A" w:rsidRPr="00605EB6">
        <w:t>J</w:t>
      </w:r>
      <w:r w:rsidR="00C474C1">
        <w:t>’</w:t>
      </w:r>
      <w:r w:rsidR="00C52F4A" w:rsidRPr="00605EB6">
        <w:t>ignore</w:t>
      </w:r>
      <w:r w:rsidR="00C474C1">
        <w:t xml:space="preserve">, </w:t>
      </w:r>
      <w:r w:rsidR="00C52F4A" w:rsidRPr="00605EB6">
        <w:t>continua-t-il</w:t>
      </w:r>
      <w:r w:rsidR="00C474C1">
        <w:t xml:space="preserve">, </w:t>
      </w:r>
      <w:r w:rsidR="00C52F4A" w:rsidRPr="00605EB6">
        <w:t>si le hasard nous fera nous rencontrer encore pendant cette nouvelle campagne qui commence et qui</w:t>
      </w:r>
      <w:r w:rsidR="00C474C1">
        <w:t xml:space="preserve">, </w:t>
      </w:r>
      <w:r w:rsidR="00C52F4A" w:rsidRPr="00605EB6">
        <w:t>malheureusement</w:t>
      </w:r>
      <w:r w:rsidR="00C474C1">
        <w:t xml:space="preserve">, </w:t>
      </w:r>
      <w:r w:rsidR="00C52F4A" w:rsidRPr="00605EB6">
        <w:t>pourra être longue</w:t>
      </w:r>
      <w:r w:rsidR="00C474C1">
        <w:t xml:space="preserve"> : ; </w:t>
      </w:r>
      <w:r w:rsidR="00C52F4A" w:rsidRPr="00605EB6">
        <w:t>hélas</w:t>
      </w:r>
      <w:r w:rsidR="00C474C1">
        <w:t xml:space="preserve"> ! </w:t>
      </w:r>
      <w:r w:rsidR="00C52F4A" w:rsidRPr="00605EB6">
        <w:t>nul ne sait la veille où il sera le lendemain</w:t>
      </w:r>
      <w:r w:rsidR="00C474C1">
        <w:t xml:space="preserve">… </w:t>
      </w:r>
      <w:r w:rsidR="00C52F4A" w:rsidRPr="00605EB6">
        <w:t>Mais souvenez-vous du capitaine de francs-tireurs Lagarde qui</w:t>
      </w:r>
      <w:r w:rsidR="00C474C1">
        <w:t xml:space="preserve">, </w:t>
      </w:r>
      <w:r w:rsidR="00C52F4A" w:rsidRPr="00605EB6">
        <w:t>de son côté</w:t>
      </w:r>
      <w:r w:rsidR="00C474C1">
        <w:t xml:space="preserve">, </w:t>
      </w:r>
      <w:r w:rsidR="00C52F4A" w:rsidRPr="00605EB6">
        <w:t>ne vous oubliera point</w:t>
      </w:r>
      <w:r w:rsidR="00C474C1">
        <w:t xml:space="preserve">. </w:t>
      </w:r>
      <w:r w:rsidR="00C52F4A" w:rsidRPr="00605EB6">
        <w:t>Quand tout sera fini</w:t>
      </w:r>
      <w:r w:rsidR="00C474C1">
        <w:t xml:space="preserve">, </w:t>
      </w:r>
      <w:r w:rsidR="00C52F4A" w:rsidRPr="00605EB6">
        <w:t>c</w:t>
      </w:r>
      <w:r w:rsidR="00C474C1">
        <w:t>’</w:t>
      </w:r>
      <w:r w:rsidR="00C52F4A" w:rsidRPr="00605EB6">
        <w:t xml:space="preserve">est-à-dire quand les Prussiens auront été chassés de </w:t>
      </w:r>
      <w:r w:rsidR="0024183F">
        <w:t>France</w:t>
      </w:r>
      <w:r w:rsidR="00C474C1">
        <w:t xml:space="preserve">, – </w:t>
      </w:r>
      <w:r w:rsidR="00C52F4A" w:rsidRPr="00605EB6">
        <w:t>il faut toujours l</w:t>
      </w:r>
      <w:r w:rsidR="00C474C1">
        <w:t>’</w:t>
      </w:r>
      <w:r w:rsidR="00C52F4A" w:rsidRPr="00605EB6">
        <w:t>espérer</w:t>
      </w:r>
      <w:r w:rsidR="00C474C1">
        <w:t xml:space="preserve">, – </w:t>
      </w:r>
      <w:r w:rsidR="00C52F4A" w:rsidRPr="00605EB6">
        <w:t>ou que nous aurons conquis une paix honorable</w:t>
      </w:r>
      <w:r w:rsidR="00C474C1">
        <w:t xml:space="preserve">, </w:t>
      </w:r>
      <w:r w:rsidR="00C52F4A" w:rsidRPr="00605EB6">
        <w:t>et que la tranquillité sera rétablie</w:t>
      </w:r>
      <w:r w:rsidR="00C474C1">
        <w:t xml:space="preserve">, </w:t>
      </w:r>
      <w:r w:rsidR="00C52F4A" w:rsidRPr="00605EB6">
        <w:t>je me rappellerai à votre souvenir</w:t>
      </w:r>
      <w:r w:rsidR="00C474C1">
        <w:t xml:space="preserve">. </w:t>
      </w:r>
      <w:r w:rsidR="00C52F4A" w:rsidRPr="00605EB6">
        <w:t>Si vous n</w:t>
      </w:r>
      <w:r w:rsidR="00C474C1">
        <w:t>’</w:t>
      </w:r>
      <w:r w:rsidR="00C52F4A" w:rsidRPr="00605EB6">
        <w:t>entendez plus parler de moi</w:t>
      </w:r>
      <w:r w:rsidR="00C474C1">
        <w:t xml:space="preserve">, </w:t>
      </w:r>
      <w:r w:rsidR="00C52F4A" w:rsidRPr="00605EB6">
        <w:t>c</w:t>
      </w:r>
      <w:r w:rsidR="00C474C1">
        <w:t>’</w:t>
      </w:r>
      <w:r w:rsidR="00C52F4A" w:rsidRPr="00605EB6">
        <w:t>est que je n</w:t>
      </w:r>
      <w:r w:rsidR="00C474C1">
        <w:t>’</w:t>
      </w:r>
      <w:r w:rsidR="00C52F4A" w:rsidRPr="00605EB6">
        <w:t>existerai plus</w:t>
      </w:r>
      <w:r w:rsidR="00C474C1">
        <w:t>.</w:t>
      </w:r>
    </w:p>
    <w:p w14:paraId="71B8BA36" w14:textId="77777777" w:rsidR="00C474C1" w:rsidRDefault="00C52F4A" w:rsidP="00C52F4A">
      <w:r w:rsidRPr="00605EB6">
        <w:t>Les deux hommes se serrèrent une seconde fois la main</w:t>
      </w:r>
      <w:r w:rsidR="00C474C1">
        <w:t>.</w:t>
      </w:r>
    </w:p>
    <w:p w14:paraId="059B8374" w14:textId="737F66F7" w:rsidR="00C474C1" w:rsidRDefault="0094609C" w:rsidP="00C52F4A">
      <w:r>
        <w:t>— </w:t>
      </w:r>
      <w:r w:rsidR="00C52F4A" w:rsidRPr="00605EB6">
        <w:t>Au revoir et bonne chance</w:t>
      </w:r>
      <w:r w:rsidR="00C474C1">
        <w:t xml:space="preserve"> ! </w:t>
      </w:r>
      <w:r w:rsidR="00C52F4A" w:rsidRPr="00605EB6">
        <w:t>dit le capitaine</w:t>
      </w:r>
      <w:r w:rsidR="00C474C1">
        <w:t>.</w:t>
      </w:r>
    </w:p>
    <w:p w14:paraId="62767EBF" w14:textId="3DC16AFD" w:rsidR="00C474C1" w:rsidRDefault="0094609C" w:rsidP="00C52F4A">
      <w:r>
        <w:lastRenderedPageBreak/>
        <w:t>— </w:t>
      </w:r>
      <w:r w:rsidR="00C52F4A" w:rsidRPr="00605EB6">
        <w:t>À bientôt</w:t>
      </w:r>
      <w:r w:rsidR="00C474C1">
        <w:t xml:space="preserve"> ! </w:t>
      </w:r>
      <w:r w:rsidR="00C52F4A" w:rsidRPr="00605EB6">
        <w:t>dit le sous-lieutenant</w:t>
      </w:r>
      <w:r w:rsidR="00C474C1">
        <w:t>.</w:t>
      </w:r>
    </w:p>
    <w:p w14:paraId="6FD4A717" w14:textId="77777777" w:rsidR="00C474C1" w:rsidRDefault="00C52F4A" w:rsidP="00C52F4A">
      <w:r w:rsidRPr="00605EB6">
        <w:t>Et ils se séparèrent</w:t>
      </w:r>
      <w:r w:rsidR="00C474C1">
        <w:t>.</w:t>
      </w:r>
    </w:p>
    <w:p w14:paraId="4497E7BC" w14:textId="3B2FC029" w:rsidR="00C474C1" w:rsidRDefault="00C52F4A" w:rsidP="00C52F4A">
      <w:r w:rsidRPr="00605EB6">
        <w:t>Le capitaine Lagarde devait posséder une grande fortune</w:t>
      </w:r>
      <w:r w:rsidR="004540F3">
        <w:t> ;</w:t>
      </w:r>
      <w:r w:rsidR="00C474C1">
        <w:t xml:space="preserve"> </w:t>
      </w:r>
      <w:r w:rsidRPr="00605EB6">
        <w:t>car</w:t>
      </w:r>
      <w:r w:rsidR="00C474C1">
        <w:t xml:space="preserve">, </w:t>
      </w:r>
      <w:r w:rsidRPr="00605EB6">
        <w:t xml:space="preserve">après avoir habillé et armé à ses frais </w:t>
      </w:r>
      <w:r w:rsidR="0024183F">
        <w:t>l</w:t>
      </w:r>
      <w:r w:rsidR="0024183F" w:rsidRPr="00605EB6">
        <w:t xml:space="preserve">es </w:t>
      </w:r>
      <w:r w:rsidRPr="00605EB6">
        <w:t>deux cent cinquante hommes qu</w:t>
      </w:r>
      <w:r w:rsidR="00C474C1">
        <w:t>’</w:t>
      </w:r>
      <w:r w:rsidRPr="00605EB6">
        <w:t>il commandait</w:t>
      </w:r>
      <w:r w:rsidR="00C474C1">
        <w:t xml:space="preserve">, </w:t>
      </w:r>
      <w:r w:rsidRPr="00605EB6">
        <w:t>il les nourrissait de ses deniers</w:t>
      </w:r>
      <w:r w:rsidR="00C474C1">
        <w:t xml:space="preserve">, </w:t>
      </w:r>
      <w:r w:rsidRPr="00605EB6">
        <w:t>veillant avec la plus grande sollicitude à ce qu</w:t>
      </w:r>
      <w:r w:rsidR="00C474C1">
        <w:t>’</w:t>
      </w:r>
      <w:r w:rsidRPr="00605EB6">
        <w:t>ils ne manquassent jamais de rien</w:t>
      </w:r>
      <w:r w:rsidR="00C474C1">
        <w:t xml:space="preserve">. </w:t>
      </w:r>
      <w:r w:rsidRPr="00605EB6">
        <w:t>Il demandait seulement au gouvernement les munitions qui lui étaient nécessaires et qu</w:t>
      </w:r>
      <w:r w:rsidR="00C474C1">
        <w:t>’</w:t>
      </w:r>
      <w:r w:rsidRPr="00605EB6">
        <w:t>il n</w:t>
      </w:r>
      <w:r w:rsidR="00C474C1">
        <w:t>’</w:t>
      </w:r>
      <w:r w:rsidRPr="00605EB6">
        <w:t>aurait pu trouver ailleurs</w:t>
      </w:r>
      <w:r w:rsidR="00C474C1">
        <w:t>.</w:t>
      </w:r>
    </w:p>
    <w:p w14:paraId="6964C09E" w14:textId="77777777" w:rsidR="00C474C1" w:rsidRDefault="00C52F4A" w:rsidP="00C52F4A">
      <w:r w:rsidRPr="00605EB6">
        <w:t>Les francs-tireurs du capitaine Lagarde</w:t>
      </w:r>
      <w:r w:rsidR="00C474C1">
        <w:t xml:space="preserve">, </w:t>
      </w:r>
      <w:r w:rsidRPr="00605EB6">
        <w:t>qu</w:t>
      </w:r>
      <w:r w:rsidR="00C474C1">
        <w:t>’</w:t>
      </w:r>
      <w:r w:rsidRPr="00605EB6">
        <w:t>on appelait les francs-tireurs des bois</w:t>
      </w:r>
      <w:r w:rsidR="00C474C1">
        <w:t xml:space="preserve">, </w:t>
      </w:r>
      <w:r w:rsidRPr="00605EB6">
        <w:t>avaient été recrutés un peu partout</w:t>
      </w:r>
      <w:r w:rsidR="00C474C1">
        <w:t xml:space="preserve"> ; </w:t>
      </w:r>
      <w:r w:rsidRPr="00605EB6">
        <w:t>cette poignée de partisans</w:t>
      </w:r>
      <w:r w:rsidR="00C474C1">
        <w:t xml:space="preserve">, </w:t>
      </w:r>
      <w:r w:rsidRPr="00605EB6">
        <w:t>qui harcelait continuellement l</w:t>
      </w:r>
      <w:r w:rsidR="00C474C1">
        <w:t>’</w:t>
      </w:r>
      <w:r w:rsidRPr="00605EB6">
        <w:t>ennemi</w:t>
      </w:r>
      <w:r w:rsidR="00C474C1">
        <w:t xml:space="preserve">, </w:t>
      </w:r>
      <w:r w:rsidRPr="00605EB6">
        <w:t>et s</w:t>
      </w:r>
      <w:r w:rsidR="00C474C1">
        <w:t>’</w:t>
      </w:r>
      <w:r w:rsidRPr="00605EB6">
        <w:t>était déjà distinguée dans maintes occasions</w:t>
      </w:r>
      <w:r w:rsidR="00C474C1">
        <w:t xml:space="preserve">, </w:t>
      </w:r>
      <w:r w:rsidRPr="00605EB6">
        <w:t>se composait de beaucoup de pauvres diables</w:t>
      </w:r>
      <w:r w:rsidR="00C474C1">
        <w:t xml:space="preserve">, </w:t>
      </w:r>
      <w:r w:rsidRPr="00605EB6">
        <w:t>ouvriers sans ouvrage</w:t>
      </w:r>
      <w:r w:rsidR="00C474C1">
        <w:t xml:space="preserve">, </w:t>
      </w:r>
      <w:r w:rsidRPr="00605EB6">
        <w:t>paysans chassés de leur demeure</w:t>
      </w:r>
      <w:r w:rsidR="00C474C1">
        <w:t xml:space="preserve">, </w:t>
      </w:r>
      <w:r w:rsidRPr="00605EB6">
        <w:t>et d</w:t>
      </w:r>
      <w:r w:rsidR="00C474C1">
        <w:t>’</w:t>
      </w:r>
      <w:r w:rsidRPr="00605EB6">
        <w:t>un certain nombre de déclassés de toutes les catégories</w:t>
      </w:r>
      <w:r w:rsidR="00C474C1">
        <w:t xml:space="preserve">, </w:t>
      </w:r>
      <w:r w:rsidRPr="00605EB6">
        <w:t>lesquels faisaient la chasse aux Prussiens</w:t>
      </w:r>
      <w:r w:rsidR="00C474C1">
        <w:t xml:space="preserve">, </w:t>
      </w:r>
      <w:r w:rsidRPr="00605EB6">
        <w:t>parce que</w:t>
      </w:r>
      <w:r w:rsidR="00C474C1">
        <w:t xml:space="preserve">, </w:t>
      </w:r>
      <w:r w:rsidRPr="00605EB6">
        <w:t>pour le moment</w:t>
      </w:r>
      <w:r w:rsidR="00C474C1">
        <w:t xml:space="preserve">, </w:t>
      </w:r>
      <w:r w:rsidRPr="00605EB6">
        <w:t>ils ne pouvaient guère faire autre chose</w:t>
      </w:r>
      <w:r w:rsidR="00C474C1">
        <w:t>.</w:t>
      </w:r>
    </w:p>
    <w:p w14:paraId="491F7437" w14:textId="77777777" w:rsidR="00C474C1" w:rsidRDefault="00C52F4A" w:rsidP="00C52F4A">
      <w:r w:rsidRPr="00605EB6">
        <w:t>Avec ces éléments divers</w:t>
      </w:r>
      <w:r w:rsidR="00C474C1">
        <w:t xml:space="preserve">, </w:t>
      </w:r>
      <w:r w:rsidRPr="00605EB6">
        <w:t>le capitaine Lagarde avait formé une troupe solide</w:t>
      </w:r>
      <w:r w:rsidR="00C474C1">
        <w:t xml:space="preserve">, </w:t>
      </w:r>
      <w:r w:rsidRPr="00605EB6">
        <w:t>courageuse</w:t>
      </w:r>
      <w:r w:rsidR="00C474C1">
        <w:t xml:space="preserve">, </w:t>
      </w:r>
      <w:r w:rsidRPr="00605EB6">
        <w:t>pleine de bravoure</w:t>
      </w:r>
      <w:r w:rsidR="00C474C1">
        <w:t xml:space="preserve">, </w:t>
      </w:r>
      <w:r w:rsidRPr="00605EB6">
        <w:t>qui rivalisait</w:t>
      </w:r>
      <w:r w:rsidR="00C474C1">
        <w:t xml:space="preserve">, </w:t>
      </w:r>
      <w:r w:rsidRPr="00605EB6">
        <w:t>du côté de la Loire</w:t>
      </w:r>
      <w:r w:rsidR="00C474C1">
        <w:t xml:space="preserve">, </w:t>
      </w:r>
      <w:r w:rsidRPr="00605EB6">
        <w:t>avec les francs-tireurs de Paris</w:t>
      </w:r>
      <w:r w:rsidR="00C474C1">
        <w:t>.</w:t>
      </w:r>
    </w:p>
    <w:p w14:paraId="412B5DBF" w14:textId="77777777" w:rsidR="00C474C1" w:rsidRDefault="00C52F4A" w:rsidP="00C52F4A">
      <w:r w:rsidRPr="00605EB6">
        <w:t>Par sa bonté</w:t>
      </w:r>
      <w:r w:rsidR="00C474C1">
        <w:t xml:space="preserve">, </w:t>
      </w:r>
      <w:r w:rsidRPr="00605EB6">
        <w:t>sa justice</w:t>
      </w:r>
      <w:r w:rsidR="00C474C1">
        <w:t xml:space="preserve">, </w:t>
      </w:r>
      <w:r w:rsidRPr="00605EB6">
        <w:t>les soins qu</w:t>
      </w:r>
      <w:r w:rsidR="00C474C1">
        <w:t>’</w:t>
      </w:r>
      <w:r w:rsidRPr="00605EB6">
        <w:t>il prenait de ses hommes</w:t>
      </w:r>
      <w:r w:rsidR="00C474C1">
        <w:t xml:space="preserve">, </w:t>
      </w:r>
      <w:r w:rsidRPr="00605EB6">
        <w:t>le capitaine Lagarde avait su leur imposer les règles d</w:t>
      </w:r>
      <w:r w:rsidR="00C474C1">
        <w:t>’</w:t>
      </w:r>
      <w:r w:rsidRPr="00605EB6">
        <w:t>une discipline sévère</w:t>
      </w:r>
      <w:r w:rsidR="00C474C1">
        <w:t xml:space="preserve">. </w:t>
      </w:r>
      <w:r w:rsidRPr="00605EB6">
        <w:t>Il faut dire aussi qu</w:t>
      </w:r>
      <w:r w:rsidR="00C474C1">
        <w:t>’</w:t>
      </w:r>
      <w:r w:rsidRPr="00605EB6">
        <w:t>il avait fait passer en eux le sentiment patriotique qui l</w:t>
      </w:r>
      <w:r w:rsidR="00C474C1">
        <w:t>’</w:t>
      </w:r>
      <w:r w:rsidRPr="00605EB6">
        <w:t>animait</w:t>
      </w:r>
      <w:r w:rsidR="00C474C1">
        <w:t>.</w:t>
      </w:r>
    </w:p>
    <w:p w14:paraId="329ADF33" w14:textId="77777777" w:rsidR="00C474C1" w:rsidRDefault="00C52F4A" w:rsidP="00C52F4A">
      <w:r w:rsidRPr="00605EB6">
        <w:t>Jamais un murmure</w:t>
      </w:r>
      <w:r w:rsidR="00C474C1">
        <w:t xml:space="preserve">, </w:t>
      </w:r>
      <w:r w:rsidRPr="00605EB6">
        <w:t>jamais une plainte dans les rangs</w:t>
      </w:r>
      <w:r w:rsidR="00C474C1">
        <w:t>. !</w:t>
      </w:r>
    </w:p>
    <w:p w14:paraId="6FA7E2E1" w14:textId="77777777" w:rsidR="00C474C1" w:rsidRDefault="00C52F4A" w:rsidP="00C52F4A">
      <w:r w:rsidRPr="00605EB6">
        <w:t>Ils étaient bien équipés</w:t>
      </w:r>
      <w:r w:rsidR="00C474C1">
        <w:t xml:space="preserve">, </w:t>
      </w:r>
      <w:r w:rsidRPr="00605EB6">
        <w:t>bien nourris et ils recevaient régulièrement la solde qui leur avait été promise lors de leur engagement</w:t>
      </w:r>
      <w:r w:rsidR="00C474C1">
        <w:t>.</w:t>
      </w:r>
    </w:p>
    <w:p w14:paraId="216BC56D" w14:textId="77777777" w:rsidR="00C474C1" w:rsidRDefault="00C52F4A" w:rsidP="00C52F4A">
      <w:r w:rsidRPr="00605EB6">
        <w:lastRenderedPageBreak/>
        <w:t>Le capitaine les appelait ses amis</w:t>
      </w:r>
      <w:r w:rsidR="00C474C1">
        <w:t xml:space="preserve">, </w:t>
      </w:r>
      <w:r w:rsidRPr="00605EB6">
        <w:t>ses enfants</w:t>
      </w:r>
      <w:r w:rsidR="00C474C1">
        <w:t xml:space="preserve"> ; </w:t>
      </w:r>
      <w:r w:rsidRPr="00605EB6">
        <w:t>constamment préoccupé de leur bien-être</w:t>
      </w:r>
      <w:r w:rsidR="00C474C1">
        <w:t xml:space="preserve">, </w:t>
      </w:r>
      <w:r w:rsidRPr="00605EB6">
        <w:t>il était réellement pour eux comme un père</w:t>
      </w:r>
      <w:r w:rsidR="00C474C1">
        <w:t xml:space="preserve">. </w:t>
      </w:r>
      <w:r w:rsidRPr="00605EB6">
        <w:t>Aussi avaient-ils tous pour leur chef une affection dévouée et la soumission sans laquelle aucun commandement ne peut être exercé utilement</w:t>
      </w:r>
      <w:r w:rsidR="00C474C1">
        <w:t>.</w:t>
      </w:r>
    </w:p>
    <w:p w14:paraId="4974E75C" w14:textId="16B7BA1E" w:rsidR="00C52F4A" w:rsidRPr="00605EB6" w:rsidRDefault="00C52F4A" w:rsidP="00C474C1">
      <w:pPr>
        <w:pStyle w:val="Etoile"/>
      </w:pPr>
      <w:r>
        <w:br/>
        <w:t>*</w:t>
      </w:r>
      <w:r>
        <w:br/>
      </w:r>
    </w:p>
    <w:p w14:paraId="0EE666B9" w14:textId="77777777" w:rsidR="00C474C1" w:rsidRDefault="00C52F4A" w:rsidP="00C52F4A">
      <w:r w:rsidRPr="00605EB6">
        <w:t>Les Français étaient entrés à Orléans</w:t>
      </w:r>
      <w:r w:rsidR="00C474C1">
        <w:t xml:space="preserve">, </w:t>
      </w:r>
      <w:r w:rsidRPr="00605EB6">
        <w:t>que l</w:t>
      </w:r>
      <w:r w:rsidR="00C474C1">
        <w:t>’</w:t>
      </w:r>
      <w:r w:rsidRPr="00605EB6">
        <w:t>ennemi avait abandonné le jour même de la bataille de Coulmiers</w:t>
      </w:r>
      <w:r w:rsidR="00C474C1">
        <w:t>. :</w:t>
      </w:r>
    </w:p>
    <w:p w14:paraId="5E1E083D" w14:textId="77777777" w:rsidR="00C474C1" w:rsidRDefault="00C52F4A" w:rsidP="00C52F4A">
      <w:r w:rsidRPr="00605EB6">
        <w:t>Un matin</w:t>
      </w:r>
      <w:r w:rsidR="00C474C1">
        <w:t xml:space="preserve">, </w:t>
      </w:r>
      <w:r w:rsidRPr="00605EB6">
        <w:t>après sa visite d</w:t>
      </w:r>
      <w:r w:rsidR="00C474C1">
        <w:t>’</w:t>
      </w:r>
      <w:r w:rsidRPr="00605EB6">
        <w:t>inspection</w:t>
      </w:r>
      <w:r w:rsidR="00C474C1">
        <w:t xml:space="preserve">, </w:t>
      </w:r>
      <w:r w:rsidRPr="00605EB6">
        <w:t>le capitaine du sous-lieutenant Grandin le prit à part et lui dit</w:t>
      </w:r>
      <w:r w:rsidR="00C474C1">
        <w:t> :</w:t>
      </w:r>
    </w:p>
    <w:p w14:paraId="3FE9B7C9" w14:textId="635A2C0B" w:rsidR="00C474C1" w:rsidRDefault="0094609C" w:rsidP="00C52F4A">
      <w:r>
        <w:t>— </w:t>
      </w:r>
      <w:r w:rsidR="00C52F4A" w:rsidRPr="00605EB6">
        <w:t xml:space="preserve">Avez-vous lu le </w:t>
      </w:r>
      <w:r w:rsidR="00C52F4A" w:rsidRPr="00605EB6">
        <w:rPr>
          <w:i/>
        </w:rPr>
        <w:t>Moniteur</w:t>
      </w:r>
      <w:r w:rsidR="00C52F4A" w:rsidRPr="00605EB6">
        <w:t xml:space="preserve"> ce matin</w:t>
      </w:r>
      <w:r w:rsidR="00C474C1">
        <w:t> ?</w:t>
      </w:r>
    </w:p>
    <w:p w14:paraId="1AF6D5F9" w14:textId="7E8DD2AB" w:rsidR="00C474C1" w:rsidRDefault="0094609C" w:rsidP="00C52F4A">
      <w:r>
        <w:t>— </w:t>
      </w:r>
      <w:r w:rsidR="00C52F4A" w:rsidRPr="00605EB6">
        <w:t>Non</w:t>
      </w:r>
      <w:r w:rsidR="00C474C1">
        <w:t xml:space="preserve">, </w:t>
      </w:r>
      <w:r w:rsidR="00C52F4A" w:rsidRPr="00605EB6">
        <w:t>mon capitaine</w:t>
      </w:r>
      <w:r w:rsidR="00C474C1">
        <w:t>.</w:t>
      </w:r>
    </w:p>
    <w:p w14:paraId="3B0CD44C" w14:textId="74703672" w:rsidR="00C474C1" w:rsidRDefault="0094609C" w:rsidP="00C52F4A">
      <w:r>
        <w:t>— </w:t>
      </w:r>
      <w:r w:rsidR="00C52F4A" w:rsidRPr="00605EB6">
        <w:t>Il donne le récit de votre rencontre avec les cuirassiers allemands à la ferme des Ayrelles et fait du sous-lieutenant Jacques Grandin les plus grands éloges</w:t>
      </w:r>
      <w:r w:rsidR="00C474C1">
        <w:t>.</w:t>
      </w:r>
    </w:p>
    <w:p w14:paraId="0E7F3FB8" w14:textId="7A25A659" w:rsidR="00C474C1" w:rsidRDefault="0094609C" w:rsidP="00C52F4A">
      <w:r>
        <w:t>— </w:t>
      </w:r>
      <w:r w:rsidR="00C52F4A" w:rsidRPr="00605EB6">
        <w:t>Vraiment</w:t>
      </w:r>
      <w:r w:rsidR="00C474C1">
        <w:t xml:space="preserve">, </w:t>
      </w:r>
      <w:r w:rsidR="00C52F4A" w:rsidRPr="00605EB6">
        <w:t>mon capitaine</w:t>
      </w:r>
      <w:r w:rsidR="00C474C1">
        <w:t> ?</w:t>
      </w:r>
    </w:p>
    <w:p w14:paraId="47F73B8C" w14:textId="6677B16A" w:rsidR="00C474C1" w:rsidRDefault="0094609C" w:rsidP="00C52F4A">
      <w:r>
        <w:t>— </w:t>
      </w:r>
      <w:r w:rsidR="00C52F4A" w:rsidRPr="00605EB6">
        <w:t>Ce n</w:t>
      </w:r>
      <w:r w:rsidR="00C474C1">
        <w:t>’</w:t>
      </w:r>
      <w:r w:rsidR="00C52F4A" w:rsidRPr="00605EB6">
        <w:t>est pas tout</w:t>
      </w:r>
      <w:r w:rsidR="00C474C1">
        <w:t xml:space="preserve"> ; : </w:t>
      </w:r>
      <w:r w:rsidR="00C52F4A" w:rsidRPr="00605EB6">
        <w:t xml:space="preserve">il y a également dans le </w:t>
      </w:r>
      <w:r w:rsidR="00C52F4A" w:rsidRPr="00605EB6">
        <w:rPr>
          <w:i/>
        </w:rPr>
        <w:t>Moniteur</w:t>
      </w:r>
      <w:r w:rsidR="00C52F4A" w:rsidRPr="00605EB6">
        <w:t xml:space="preserve"> de ce matin quelque chose qui vous intéresse</w:t>
      </w:r>
      <w:r w:rsidR="00C474C1">
        <w:t>.</w:t>
      </w:r>
    </w:p>
    <w:p w14:paraId="080C01E9" w14:textId="19B785E5" w:rsidR="00C474C1" w:rsidRDefault="0094609C" w:rsidP="00C52F4A">
      <w:r>
        <w:t>— </w:t>
      </w:r>
      <w:r w:rsidR="00C52F4A" w:rsidRPr="00605EB6">
        <w:t>Quoi donc</w:t>
      </w:r>
      <w:r w:rsidR="00C474C1">
        <w:t> ?</w:t>
      </w:r>
    </w:p>
    <w:p w14:paraId="7AD61C1A" w14:textId="5F912D7D" w:rsidR="00C474C1" w:rsidRDefault="0094609C" w:rsidP="00C52F4A">
      <w:r>
        <w:t>— </w:t>
      </w:r>
      <w:r w:rsidR="00C52F4A" w:rsidRPr="00605EB6">
        <w:t>Je vois que vous ne savez rien</w:t>
      </w:r>
      <w:r w:rsidR="00C474C1">
        <w:t xml:space="preserve"> ; </w:t>
      </w:r>
      <w:r w:rsidR="00C52F4A" w:rsidRPr="00605EB6">
        <w:t>je suis donc heureux d</w:t>
      </w:r>
      <w:r w:rsidR="00C474C1">
        <w:t>’</w:t>
      </w:r>
      <w:r w:rsidR="00C52F4A" w:rsidRPr="00605EB6">
        <w:t>être le premier à vous apprendre que vous êtes nommé chevalier de la Légion d</w:t>
      </w:r>
      <w:r w:rsidR="00C474C1">
        <w:t>’</w:t>
      </w:r>
      <w:r w:rsidR="00C52F4A" w:rsidRPr="00605EB6">
        <w:t>honneur</w:t>
      </w:r>
      <w:r w:rsidR="00C474C1">
        <w:t>.</w:t>
      </w:r>
    </w:p>
    <w:p w14:paraId="5A0C2AB1" w14:textId="77777777" w:rsidR="00C474C1" w:rsidRDefault="00C52F4A" w:rsidP="00C52F4A">
      <w:r w:rsidRPr="00605EB6">
        <w:t>Jacques ouvrit de grands yeux et</w:t>
      </w:r>
      <w:r w:rsidR="00C474C1">
        <w:t xml:space="preserve">, </w:t>
      </w:r>
      <w:r w:rsidRPr="00605EB6">
        <w:t>pendant un instant</w:t>
      </w:r>
      <w:r w:rsidR="00C474C1">
        <w:t xml:space="preserve">, </w:t>
      </w:r>
      <w:r w:rsidRPr="00605EB6">
        <w:t>il resta sans voix</w:t>
      </w:r>
      <w:r w:rsidR="00C474C1">
        <w:t xml:space="preserve">, </w:t>
      </w:r>
      <w:r w:rsidRPr="00605EB6">
        <w:t>comme hébété</w:t>
      </w:r>
      <w:r w:rsidR="00C474C1">
        <w:t>.</w:t>
      </w:r>
    </w:p>
    <w:p w14:paraId="5440927C" w14:textId="733E5840" w:rsidR="00C474C1" w:rsidRDefault="0094609C" w:rsidP="00C52F4A">
      <w:r>
        <w:lastRenderedPageBreak/>
        <w:t>— </w:t>
      </w:r>
      <w:r w:rsidR="00C52F4A" w:rsidRPr="00605EB6">
        <w:t>Moi</w:t>
      </w:r>
      <w:r w:rsidR="00C474C1">
        <w:t xml:space="preserve">, </w:t>
      </w:r>
      <w:r w:rsidR="00C52F4A" w:rsidRPr="00605EB6">
        <w:t>moi</w:t>
      </w:r>
      <w:r w:rsidR="00C474C1">
        <w:t xml:space="preserve"> ? </w:t>
      </w:r>
      <w:r w:rsidR="00C52F4A" w:rsidRPr="00605EB6">
        <w:t>fit-il</w:t>
      </w:r>
      <w:r w:rsidR="00C474C1">
        <w:t xml:space="preserve">, </w:t>
      </w:r>
      <w:r w:rsidR="00C52F4A" w:rsidRPr="00605EB6">
        <w:t>revenu de sa surprise</w:t>
      </w:r>
      <w:r w:rsidR="00C474C1">
        <w:t>.</w:t>
      </w:r>
    </w:p>
    <w:p w14:paraId="644181E8" w14:textId="76E78F79" w:rsidR="00C474C1" w:rsidRDefault="0094609C" w:rsidP="00C52F4A">
      <w:r>
        <w:t>— </w:t>
      </w:r>
      <w:r w:rsidR="00C52F4A" w:rsidRPr="00605EB6">
        <w:t>Oui</w:t>
      </w:r>
      <w:r w:rsidR="00C474C1">
        <w:t xml:space="preserve">, </w:t>
      </w:r>
      <w:r w:rsidR="00C52F4A" w:rsidRPr="00605EB6">
        <w:t>vous</w:t>
      </w:r>
      <w:r w:rsidR="00C474C1">
        <w:t xml:space="preserve">. </w:t>
      </w:r>
      <w:r w:rsidR="00C52F4A" w:rsidRPr="00605EB6">
        <w:t>Est-ce que vous ne me croyez pas</w:t>
      </w:r>
      <w:r w:rsidR="00C474C1">
        <w:t> ?</w:t>
      </w:r>
    </w:p>
    <w:p w14:paraId="60ED1561" w14:textId="16E1AB6F" w:rsidR="00C474C1" w:rsidRDefault="0094609C" w:rsidP="00C52F4A">
      <w:r>
        <w:t>— </w:t>
      </w:r>
      <w:r w:rsidR="00C52F4A" w:rsidRPr="00605EB6">
        <w:t>Oh</w:t>
      </w:r>
      <w:r w:rsidR="00C474C1">
        <w:t xml:space="preserve"> ! </w:t>
      </w:r>
      <w:r w:rsidR="00C52F4A" w:rsidRPr="00605EB6">
        <w:t>pardon</w:t>
      </w:r>
      <w:r w:rsidR="00C474C1">
        <w:t xml:space="preserve">, </w:t>
      </w:r>
      <w:r w:rsidR="00C52F4A" w:rsidRPr="00605EB6">
        <w:t>mon capitaine</w:t>
      </w:r>
      <w:r w:rsidR="00C474C1">
        <w:t xml:space="preserve"> ; </w:t>
      </w:r>
      <w:r w:rsidR="00C52F4A" w:rsidRPr="00605EB6">
        <w:t>mais je suis tellement étonné</w:t>
      </w:r>
      <w:r w:rsidR="00C474C1">
        <w:t xml:space="preserve">, </w:t>
      </w:r>
      <w:r w:rsidR="00C52F4A" w:rsidRPr="00605EB6">
        <w:t>et je m</w:t>
      </w:r>
      <w:r w:rsidR="00C474C1">
        <w:t>’</w:t>
      </w:r>
      <w:r w:rsidR="00C52F4A" w:rsidRPr="00605EB6">
        <w:t>attendais si peu</w:t>
      </w:r>
      <w:r w:rsidR="00C474C1">
        <w:t>…</w:t>
      </w:r>
    </w:p>
    <w:p w14:paraId="53B9F529" w14:textId="77777777" w:rsidR="00C474C1" w:rsidRDefault="00C52F4A" w:rsidP="00C52F4A">
      <w:r w:rsidRPr="00605EB6">
        <w:t>Le capitaine tira un journal de sa poche et</w:t>
      </w:r>
      <w:r w:rsidR="00C474C1">
        <w:t xml:space="preserve">, </w:t>
      </w:r>
      <w:r w:rsidRPr="00605EB6">
        <w:t>le plaçant ouvert sous les yeux du jeune officier</w:t>
      </w:r>
      <w:r w:rsidR="00C474C1">
        <w:t> :</w:t>
      </w:r>
    </w:p>
    <w:p w14:paraId="13F93FBC" w14:textId="77B74471" w:rsidR="00C474C1" w:rsidRDefault="0094609C" w:rsidP="00C52F4A">
      <w:r>
        <w:t>— </w:t>
      </w:r>
      <w:r w:rsidR="00C52F4A" w:rsidRPr="00605EB6">
        <w:t>Tenez</w:t>
      </w:r>
      <w:r w:rsidR="00C474C1">
        <w:t xml:space="preserve">, </w:t>
      </w:r>
      <w:r w:rsidR="00C52F4A" w:rsidRPr="00605EB6">
        <w:t>là</w:t>
      </w:r>
      <w:r w:rsidR="00C474C1">
        <w:t xml:space="preserve">, </w:t>
      </w:r>
      <w:r w:rsidR="00C52F4A" w:rsidRPr="00605EB6">
        <w:t>lisez</w:t>
      </w:r>
      <w:r w:rsidR="00C474C1">
        <w:t xml:space="preserve">, </w:t>
      </w:r>
      <w:r w:rsidR="00C52F4A" w:rsidRPr="00605EB6">
        <w:t>dit-il</w:t>
      </w:r>
      <w:r w:rsidR="00C474C1">
        <w:t>.</w:t>
      </w:r>
    </w:p>
    <w:p w14:paraId="3E754A8A" w14:textId="6E242ACF" w:rsidR="00C474C1" w:rsidRDefault="0094609C" w:rsidP="00C52F4A">
      <w:r>
        <w:t>— </w:t>
      </w:r>
      <w:r w:rsidR="00C52F4A" w:rsidRPr="00605EB6">
        <w:t>C</w:t>
      </w:r>
      <w:r w:rsidR="00C474C1">
        <w:t>’</w:t>
      </w:r>
      <w:r w:rsidR="00C52F4A" w:rsidRPr="00605EB6">
        <w:t>est bien vrai</w:t>
      </w:r>
      <w:r w:rsidR="00C474C1">
        <w:t xml:space="preserve">, </w:t>
      </w:r>
      <w:r w:rsidR="00C52F4A" w:rsidRPr="00605EB6">
        <w:t>fit Jacques</w:t>
      </w:r>
      <w:r w:rsidR="00C474C1">
        <w:t xml:space="preserve">, </w:t>
      </w:r>
      <w:r w:rsidR="00C52F4A" w:rsidRPr="00605EB6">
        <w:t>rouge comme une pivoine</w:t>
      </w:r>
      <w:r w:rsidR="00C474C1">
        <w:t>.</w:t>
      </w:r>
    </w:p>
    <w:p w14:paraId="48EF5DF2" w14:textId="77777777" w:rsidR="00C474C1" w:rsidRDefault="00C52F4A" w:rsidP="00C52F4A">
      <w:r w:rsidRPr="00605EB6">
        <w:t>Le décret</w:t>
      </w:r>
      <w:r w:rsidR="00C474C1">
        <w:t xml:space="preserve">, </w:t>
      </w:r>
      <w:r w:rsidRPr="00605EB6">
        <w:t>signé la veille</w:t>
      </w:r>
      <w:r w:rsidR="00C474C1">
        <w:t xml:space="preserve">, </w:t>
      </w:r>
      <w:r w:rsidRPr="00605EB6">
        <w:t>à Tours</w:t>
      </w:r>
      <w:r w:rsidR="00C474C1">
        <w:t xml:space="preserve">, </w:t>
      </w:r>
      <w:r w:rsidRPr="00605EB6">
        <w:t>contenait une assez longue liste de promotions dans l</w:t>
      </w:r>
      <w:r w:rsidR="00C474C1">
        <w:t>’</w:t>
      </w:r>
      <w:r w:rsidRPr="00605EB6">
        <w:t>ordre de la Légion d</w:t>
      </w:r>
      <w:r w:rsidR="00C474C1">
        <w:t>’</w:t>
      </w:r>
      <w:r w:rsidRPr="00605EB6">
        <w:t>honneur</w:t>
      </w:r>
      <w:r w:rsidR="00C474C1">
        <w:t xml:space="preserve"> ; </w:t>
      </w:r>
      <w:r w:rsidRPr="00605EB6">
        <w:t>le nom du sous-lieutenant Jacques Grandin figurait parmi ceux des nouveaux chevaliers</w:t>
      </w:r>
      <w:r w:rsidR="00C474C1">
        <w:t>.</w:t>
      </w:r>
    </w:p>
    <w:p w14:paraId="26FC13DD" w14:textId="04CC3CED" w:rsidR="00C474C1" w:rsidRDefault="0094609C" w:rsidP="00C52F4A">
      <w:r>
        <w:t>— </w:t>
      </w:r>
      <w:r w:rsidR="00C52F4A" w:rsidRPr="00605EB6">
        <w:t>Je vous laisse le journal</w:t>
      </w:r>
      <w:r w:rsidR="00C474C1">
        <w:t xml:space="preserve">, </w:t>
      </w:r>
      <w:r w:rsidR="00C52F4A" w:rsidRPr="00605EB6">
        <w:t>dit le capitaine</w:t>
      </w:r>
      <w:r w:rsidR="00C474C1">
        <w:t xml:space="preserve">, </w:t>
      </w:r>
      <w:r w:rsidR="00C52F4A" w:rsidRPr="00605EB6">
        <w:t>en serrant la main de son sous-lieutenant</w:t>
      </w:r>
      <w:r w:rsidR="00C474C1">
        <w:t>.</w:t>
      </w:r>
    </w:p>
    <w:p w14:paraId="2B707AE2" w14:textId="77777777" w:rsidR="00C474C1" w:rsidRDefault="00C52F4A" w:rsidP="00C52F4A">
      <w:r w:rsidRPr="00605EB6">
        <w:t>Et il s</w:t>
      </w:r>
      <w:r w:rsidR="00C474C1">
        <w:t>’</w:t>
      </w:r>
      <w:r w:rsidRPr="00605EB6">
        <w:t>éloigna</w:t>
      </w:r>
      <w:r w:rsidR="00C474C1">
        <w:t>.</w:t>
      </w:r>
    </w:p>
    <w:p w14:paraId="13B2AB60" w14:textId="77777777" w:rsidR="00C474C1" w:rsidRDefault="00C52F4A" w:rsidP="00C52F4A">
      <w:r w:rsidRPr="00605EB6">
        <w:t>Le même jour</w:t>
      </w:r>
      <w:r w:rsidR="00C474C1">
        <w:t xml:space="preserve">, </w:t>
      </w:r>
      <w:r w:rsidRPr="00605EB6">
        <w:t>le colonel fit appeler Jacques Grandin</w:t>
      </w:r>
      <w:r w:rsidR="00C474C1">
        <w:t>.</w:t>
      </w:r>
    </w:p>
    <w:p w14:paraId="6EFBA102" w14:textId="75AE621B" w:rsidR="00C474C1" w:rsidRDefault="0094609C" w:rsidP="00C52F4A">
      <w:r>
        <w:t>— </w:t>
      </w:r>
      <w:r w:rsidR="00C52F4A" w:rsidRPr="00605EB6">
        <w:t>Je suis chargé de vous remettre ceci</w:t>
      </w:r>
      <w:r w:rsidR="00C474C1">
        <w:t xml:space="preserve">, </w:t>
      </w:r>
      <w:r w:rsidR="00C52F4A" w:rsidRPr="00605EB6">
        <w:t>lui dit-il d</w:t>
      </w:r>
      <w:r w:rsidR="00C474C1">
        <w:t>’</w:t>
      </w:r>
      <w:r w:rsidR="00C52F4A" w:rsidRPr="00605EB6">
        <w:t>un ton affectueux</w:t>
      </w:r>
      <w:r w:rsidR="00C474C1">
        <w:t>.</w:t>
      </w:r>
    </w:p>
    <w:p w14:paraId="711A5CDD" w14:textId="77777777" w:rsidR="00C474C1" w:rsidRDefault="00C52F4A" w:rsidP="00C52F4A">
      <w:r w:rsidRPr="00605EB6">
        <w:t>C</w:t>
      </w:r>
      <w:r w:rsidR="00C474C1">
        <w:t>’</w:t>
      </w:r>
      <w:r w:rsidRPr="00605EB6">
        <w:t>était la croix</w:t>
      </w:r>
      <w:r w:rsidR="00C474C1">
        <w:t>.</w:t>
      </w:r>
    </w:p>
    <w:p w14:paraId="37BF7417" w14:textId="77777777" w:rsidR="00C474C1" w:rsidRDefault="00C52F4A" w:rsidP="00C52F4A">
      <w:r w:rsidRPr="00605EB6">
        <w:t>Le colonel la lui attacha sur la poitrine</w:t>
      </w:r>
      <w:r w:rsidR="00C474C1">
        <w:t>.</w:t>
      </w:r>
    </w:p>
    <w:p w14:paraId="050D220A" w14:textId="36C4FB72" w:rsidR="00C474C1" w:rsidRDefault="0094609C" w:rsidP="00C52F4A">
      <w:r>
        <w:t>— </w:t>
      </w:r>
      <w:r w:rsidR="00C52F4A" w:rsidRPr="00605EB6">
        <w:t>Mon colonel</w:t>
      </w:r>
      <w:r w:rsidR="00C474C1">
        <w:t xml:space="preserve">, </w:t>
      </w:r>
      <w:r w:rsidR="00C52F4A" w:rsidRPr="00605EB6">
        <w:t>dit Jacques</w:t>
      </w:r>
      <w:r w:rsidR="00C474C1">
        <w:t xml:space="preserve">, </w:t>
      </w:r>
      <w:r w:rsidR="00C52F4A" w:rsidRPr="00605EB6">
        <w:t>visiblement ému</w:t>
      </w:r>
      <w:r w:rsidR="00C474C1">
        <w:t xml:space="preserve">, </w:t>
      </w:r>
      <w:r w:rsidR="00C52F4A" w:rsidRPr="00605EB6">
        <w:t>il faut que j</w:t>
      </w:r>
      <w:r w:rsidR="00C474C1">
        <w:t>’</w:t>
      </w:r>
      <w:r w:rsidR="00C52F4A" w:rsidRPr="00605EB6">
        <w:t>aie été particulièrement recommandé par quelque protecteur pour qu</w:t>
      </w:r>
      <w:r w:rsidR="00C474C1">
        <w:t>’</w:t>
      </w:r>
      <w:r w:rsidR="00C52F4A" w:rsidRPr="00605EB6">
        <w:t>une aussi haute distinction m</w:t>
      </w:r>
      <w:r w:rsidR="00C474C1">
        <w:t>’</w:t>
      </w:r>
      <w:r w:rsidR="00C52F4A" w:rsidRPr="00605EB6">
        <w:t>ait été accordée</w:t>
      </w:r>
      <w:r w:rsidR="00C474C1">
        <w:t xml:space="preserve">, </w:t>
      </w:r>
      <w:r w:rsidR="00C52F4A" w:rsidRPr="00605EB6">
        <w:t>à moi</w:t>
      </w:r>
      <w:r w:rsidR="00C474C1">
        <w:t xml:space="preserve">, </w:t>
      </w:r>
      <w:r w:rsidR="00C52F4A" w:rsidRPr="00605EB6">
        <w:t>qui n</w:t>
      </w:r>
      <w:r w:rsidR="00C474C1">
        <w:t>’</w:t>
      </w:r>
      <w:r w:rsidR="00C52F4A" w:rsidRPr="00605EB6">
        <w:t>ai pu rendre encore que de bien faibles services à mon pays</w:t>
      </w:r>
      <w:r w:rsidR="00C474C1">
        <w:t xml:space="preserve">. </w:t>
      </w:r>
      <w:r w:rsidR="00C52F4A" w:rsidRPr="00605EB6">
        <w:t>Non</w:t>
      </w:r>
      <w:r w:rsidR="00C474C1">
        <w:t xml:space="preserve">, </w:t>
      </w:r>
      <w:r w:rsidR="00C52F4A" w:rsidRPr="00605EB6">
        <w:t>le peu que j</w:t>
      </w:r>
      <w:r w:rsidR="00C474C1">
        <w:t>’</w:t>
      </w:r>
      <w:r w:rsidR="00C52F4A" w:rsidRPr="00605EB6">
        <w:t>ai fait n</w:t>
      </w:r>
      <w:r w:rsidR="00C474C1">
        <w:t>’</w:t>
      </w:r>
      <w:r w:rsidR="00C52F4A" w:rsidRPr="00605EB6">
        <w:t>a pu me faire gagner cette croix que vous venez de mettre sur ma poitrine</w:t>
      </w:r>
      <w:r w:rsidR="00C474C1">
        <w:t xml:space="preserve"> ; </w:t>
      </w:r>
      <w:r w:rsidR="00C52F4A" w:rsidRPr="00605EB6">
        <w:t xml:space="preserve">mais je vous </w:t>
      </w:r>
      <w:r w:rsidR="00C52F4A" w:rsidRPr="00605EB6">
        <w:lastRenderedPageBreak/>
        <w:t>promets</w:t>
      </w:r>
      <w:r w:rsidR="00C474C1">
        <w:t xml:space="preserve">, </w:t>
      </w:r>
      <w:r w:rsidR="00C52F4A" w:rsidRPr="00605EB6">
        <w:t>mon colonel</w:t>
      </w:r>
      <w:r w:rsidR="00C474C1">
        <w:t xml:space="preserve">, </w:t>
      </w:r>
      <w:r w:rsidR="00C52F4A" w:rsidRPr="00605EB6">
        <w:t>que je saurai me rendre digne de la porter</w:t>
      </w:r>
      <w:r w:rsidR="00C474C1">
        <w:t>.</w:t>
      </w:r>
    </w:p>
    <w:p w14:paraId="11242922" w14:textId="18D5DBE2" w:rsidR="00C474C1" w:rsidRDefault="0094609C" w:rsidP="00C52F4A">
      <w:r>
        <w:t>— </w:t>
      </w:r>
      <w:r w:rsidR="00C52F4A" w:rsidRPr="00605EB6">
        <w:t>Je n</w:t>
      </w:r>
      <w:r w:rsidR="00C474C1">
        <w:t>’</w:t>
      </w:r>
      <w:r w:rsidR="00C52F4A" w:rsidRPr="00605EB6">
        <w:t>en doute pas</w:t>
      </w:r>
      <w:r w:rsidR="00C474C1">
        <w:t xml:space="preserve">, </w:t>
      </w:r>
      <w:r w:rsidR="00C52F4A" w:rsidRPr="00605EB6">
        <w:t>mon brave Grandin</w:t>
      </w:r>
      <w:r w:rsidR="00C474C1">
        <w:t xml:space="preserve"> : </w:t>
      </w:r>
      <w:r w:rsidR="00C52F4A" w:rsidRPr="00605EB6">
        <w:t>du reste</w:t>
      </w:r>
      <w:r w:rsidR="00C474C1">
        <w:t xml:space="preserve">, </w:t>
      </w:r>
      <w:r w:rsidR="00C52F4A" w:rsidRPr="00605EB6">
        <w:t>les occasions de vous distinguer ne vous manqueront point</w:t>
      </w:r>
      <w:r w:rsidR="00C474C1">
        <w:t xml:space="preserve">. </w:t>
      </w:r>
      <w:r w:rsidR="00C52F4A" w:rsidRPr="00605EB6">
        <w:t>Vous avez parlé d</w:t>
      </w:r>
      <w:r w:rsidR="00C474C1">
        <w:t>’</w:t>
      </w:r>
      <w:r w:rsidR="00C52F4A" w:rsidRPr="00605EB6">
        <w:t>un protecteur inconnu</w:t>
      </w:r>
      <w:r w:rsidR="00C474C1">
        <w:t xml:space="preserve"> ; </w:t>
      </w:r>
      <w:r w:rsidR="00C52F4A" w:rsidRPr="00605EB6">
        <w:t>ce protecteur existe réellement et je puis vous le faire connaître</w:t>
      </w:r>
      <w:r w:rsidR="00C474C1">
        <w:t xml:space="preserve"> : </w:t>
      </w:r>
      <w:r w:rsidR="00C52F4A" w:rsidRPr="00605EB6">
        <w:t>c</w:t>
      </w:r>
      <w:r w:rsidR="00C474C1">
        <w:t>’</w:t>
      </w:r>
      <w:r w:rsidR="00C52F4A" w:rsidRPr="00605EB6">
        <w:t>est le capitaine de francs-tireurs Lagarde</w:t>
      </w:r>
      <w:r w:rsidR="00C474C1">
        <w:t>.</w:t>
      </w:r>
    </w:p>
    <w:p w14:paraId="548B19E2" w14:textId="2EDAA088" w:rsidR="00C474C1" w:rsidRDefault="0094609C" w:rsidP="00C52F4A">
      <w:r>
        <w:t>— </w:t>
      </w:r>
      <w:r w:rsidR="00C52F4A" w:rsidRPr="00605EB6">
        <w:t>Ah</w:t>
      </w:r>
      <w:r w:rsidR="00C474C1">
        <w:t xml:space="preserve"> ! </w:t>
      </w:r>
      <w:r w:rsidR="00C52F4A" w:rsidRPr="00605EB6">
        <w:t>fit Jacques</w:t>
      </w:r>
      <w:r w:rsidR="00C474C1">
        <w:t>.</w:t>
      </w:r>
    </w:p>
    <w:p w14:paraId="260753D1" w14:textId="72C15EF3" w:rsidR="00C474C1" w:rsidRDefault="0094609C" w:rsidP="00C52F4A">
      <w:r>
        <w:t>— </w:t>
      </w:r>
      <w:r w:rsidR="00C52F4A" w:rsidRPr="00605EB6">
        <w:t>Cet homme</w:t>
      </w:r>
      <w:r w:rsidR="00C474C1">
        <w:t xml:space="preserve">, </w:t>
      </w:r>
      <w:r w:rsidR="00C52F4A" w:rsidRPr="00605EB6">
        <w:t>que je ne connais pas</w:t>
      </w:r>
      <w:r w:rsidR="00C474C1">
        <w:t xml:space="preserve">, </w:t>
      </w:r>
      <w:r w:rsidR="00C52F4A" w:rsidRPr="00605EB6">
        <w:t>continua le colonel</w:t>
      </w:r>
      <w:r w:rsidR="00C474C1">
        <w:t xml:space="preserve">, </w:t>
      </w:r>
      <w:r w:rsidR="00C52F4A" w:rsidRPr="00605EB6">
        <w:t>est un personnage d</w:t>
      </w:r>
      <w:r w:rsidR="00C474C1">
        <w:t>’</w:t>
      </w:r>
      <w:r w:rsidR="00C52F4A" w:rsidRPr="00605EB6">
        <w:t>une certaine importance</w:t>
      </w:r>
      <w:r w:rsidR="00C474C1">
        <w:t xml:space="preserve"> : </w:t>
      </w:r>
      <w:r w:rsidR="00C52F4A" w:rsidRPr="00605EB6">
        <w:t>notre général en chef lui témoigne beaucoup d</w:t>
      </w:r>
      <w:r w:rsidR="00C474C1">
        <w:t>’</w:t>
      </w:r>
      <w:r w:rsidR="00C52F4A" w:rsidRPr="00605EB6">
        <w:t>amitié</w:t>
      </w:r>
      <w:r w:rsidR="00C474C1">
        <w:t xml:space="preserve"> ; </w:t>
      </w:r>
      <w:r w:rsidR="00C52F4A" w:rsidRPr="00605EB6">
        <w:t>on fait de lui le plus grand cas et ses conseils sont toujours écoutés</w:t>
      </w:r>
      <w:r w:rsidR="00C474C1">
        <w:t xml:space="preserve">. </w:t>
      </w:r>
      <w:r w:rsidR="00C52F4A" w:rsidRPr="00605EB6">
        <w:t>On voulait le décorer</w:t>
      </w:r>
      <w:r w:rsidR="00C474C1">
        <w:t xml:space="preserve">, </w:t>
      </w:r>
      <w:r w:rsidR="00C52F4A" w:rsidRPr="00605EB6">
        <w:t>il n</w:t>
      </w:r>
      <w:r w:rsidR="00C474C1">
        <w:t>’</w:t>
      </w:r>
      <w:r w:rsidR="00C52F4A" w:rsidRPr="00605EB6">
        <w:t>a pas accepté</w:t>
      </w:r>
      <w:r w:rsidR="00C474C1">
        <w:t xml:space="preserve"> ; </w:t>
      </w:r>
      <w:r w:rsidR="00C52F4A" w:rsidRPr="00605EB6">
        <w:t>mais la croix qu</w:t>
      </w:r>
      <w:r w:rsidR="00C474C1">
        <w:t>’</w:t>
      </w:r>
      <w:r w:rsidR="00C52F4A" w:rsidRPr="00605EB6">
        <w:t>on lui offrait</w:t>
      </w:r>
      <w:r w:rsidR="00C474C1">
        <w:t xml:space="preserve">, </w:t>
      </w:r>
      <w:r w:rsidR="00C52F4A" w:rsidRPr="00605EB6">
        <w:t>il l</w:t>
      </w:r>
      <w:r w:rsidR="00C474C1">
        <w:t>’</w:t>
      </w:r>
      <w:r w:rsidR="00C52F4A" w:rsidRPr="00605EB6">
        <w:t>a réclamée pour vous</w:t>
      </w:r>
      <w:r w:rsidR="00C474C1">
        <w:t xml:space="preserve">. </w:t>
      </w:r>
      <w:r w:rsidR="00C52F4A" w:rsidRPr="00605EB6">
        <w:t>On a hésité à vous la donner</w:t>
      </w:r>
      <w:r w:rsidR="00C474C1">
        <w:t xml:space="preserve">, </w:t>
      </w:r>
      <w:r w:rsidR="00C52F4A" w:rsidRPr="00605EB6">
        <w:t>non point parce que vous ne l</w:t>
      </w:r>
      <w:r w:rsidR="00C474C1">
        <w:t>’</w:t>
      </w:r>
      <w:r w:rsidR="00C52F4A" w:rsidRPr="00605EB6">
        <w:t>aviez pas méritée</w:t>
      </w:r>
      <w:r w:rsidR="00C474C1">
        <w:t xml:space="preserve">, </w:t>
      </w:r>
      <w:r w:rsidR="00C52F4A" w:rsidRPr="00605EB6">
        <w:t>mais seulement à cause de votre jeunesse</w:t>
      </w:r>
      <w:r w:rsidR="00C474C1">
        <w:t xml:space="preserve">. </w:t>
      </w:r>
      <w:r w:rsidR="00C52F4A" w:rsidRPr="00605EB6">
        <w:t>Le capitaine Lagarde a insisté</w:t>
      </w:r>
      <w:r w:rsidR="00C474C1">
        <w:t xml:space="preserve">, </w:t>
      </w:r>
      <w:r w:rsidR="00C52F4A" w:rsidRPr="00605EB6">
        <w:t>parlant du drapeau de Sedan rapporté à Tours et faisant ressortir votre belle conduite à la ferme des Ayrelles</w:t>
      </w:r>
      <w:r w:rsidR="00C474C1">
        <w:t xml:space="preserve">. </w:t>
      </w:r>
      <w:r w:rsidR="00C52F4A" w:rsidRPr="00605EB6">
        <w:t>Bref</w:t>
      </w:r>
      <w:r w:rsidR="00C474C1">
        <w:t xml:space="preserve">, </w:t>
      </w:r>
      <w:r w:rsidR="00C52F4A" w:rsidRPr="00605EB6">
        <w:t>on lui a accordé ce qu</w:t>
      </w:r>
      <w:r w:rsidR="00C474C1">
        <w:t>’</w:t>
      </w:r>
      <w:r w:rsidR="00C52F4A" w:rsidRPr="00605EB6">
        <w:t>il demandait</w:t>
      </w:r>
      <w:r w:rsidR="00C474C1">
        <w:t>.</w:t>
      </w:r>
    </w:p>
    <w:p w14:paraId="370418E1" w14:textId="77777777" w:rsidR="00C474C1" w:rsidRDefault="00C52F4A" w:rsidP="00C52F4A">
      <w:r w:rsidRPr="00605EB6">
        <w:t>Jacques prit congé du colonel</w:t>
      </w:r>
      <w:r w:rsidR="00C474C1">
        <w:t>.</w:t>
      </w:r>
    </w:p>
    <w:p w14:paraId="03FE6165" w14:textId="4E4444CF" w:rsidR="00C474C1" w:rsidRDefault="0094609C" w:rsidP="00C52F4A">
      <w:r>
        <w:t>— </w:t>
      </w:r>
      <w:r w:rsidR="00C52F4A" w:rsidRPr="00B9392E">
        <w:t>Ah</w:t>
      </w:r>
      <w:r w:rsidR="00C474C1">
        <w:t xml:space="preserve"> ! </w:t>
      </w:r>
      <w:r w:rsidR="00C52F4A" w:rsidRPr="00B9392E">
        <w:t>se disait-il</w:t>
      </w:r>
      <w:r w:rsidR="00C474C1">
        <w:t xml:space="preserve">, </w:t>
      </w:r>
      <w:r w:rsidR="00C52F4A" w:rsidRPr="00B9392E">
        <w:t>si je savais où se trouve en ce moment le capitaine Lagarde</w:t>
      </w:r>
      <w:r w:rsidR="00C474C1">
        <w:t xml:space="preserve">, </w:t>
      </w:r>
      <w:r w:rsidR="00C52F4A" w:rsidRPr="00B9392E">
        <w:t>comme j</w:t>
      </w:r>
      <w:r w:rsidR="00C474C1">
        <w:t>’</w:t>
      </w:r>
      <w:r w:rsidR="00C52F4A" w:rsidRPr="00B9392E">
        <w:t>irais vite le remercier</w:t>
      </w:r>
      <w:r w:rsidR="00C474C1">
        <w:t xml:space="preserve"> ! </w:t>
      </w:r>
      <w:r w:rsidR="00C52F4A" w:rsidRPr="00B9392E">
        <w:t>Mais où est-il</w:t>
      </w:r>
      <w:r w:rsidR="00C474C1">
        <w:t xml:space="preserve"> ? </w:t>
      </w:r>
      <w:r w:rsidR="00C52F4A" w:rsidRPr="00B9392E">
        <w:t>De quel côté le chercher</w:t>
      </w:r>
      <w:r w:rsidR="00C474C1">
        <w:t xml:space="preserve"> ? </w:t>
      </w:r>
      <w:r w:rsidR="00C52F4A" w:rsidRPr="00B9392E">
        <w:t>Je m</w:t>
      </w:r>
      <w:r w:rsidR="00C474C1">
        <w:t>’</w:t>
      </w:r>
      <w:r w:rsidR="00C52F4A" w:rsidRPr="00B9392E">
        <w:t>informerai</w:t>
      </w:r>
      <w:r w:rsidR="00C474C1">
        <w:t xml:space="preserve">, </w:t>
      </w:r>
      <w:r w:rsidR="00C52F4A" w:rsidRPr="00B9392E">
        <w:t>je le trouverai</w:t>
      </w:r>
      <w:r w:rsidR="00C474C1">
        <w:t xml:space="preserve">, </w:t>
      </w:r>
      <w:r w:rsidR="00C52F4A" w:rsidRPr="00B9392E">
        <w:t>je veux le revoir</w:t>
      </w:r>
      <w:r w:rsidR="00C474C1">
        <w:t xml:space="preserve">. </w:t>
      </w:r>
      <w:r w:rsidR="00C52F4A" w:rsidRPr="00B9392E">
        <w:t>Qui donc est-il</w:t>
      </w:r>
      <w:r w:rsidR="00C474C1">
        <w:t xml:space="preserve">, </w:t>
      </w:r>
      <w:r w:rsidR="00C52F4A" w:rsidRPr="00B9392E">
        <w:t>cet homme étrange</w:t>
      </w:r>
      <w:r w:rsidR="00C474C1">
        <w:t xml:space="preserve">, </w:t>
      </w:r>
      <w:r w:rsidR="00C52F4A" w:rsidRPr="00B9392E">
        <w:t>qui m</w:t>
      </w:r>
      <w:r w:rsidR="00C474C1">
        <w:t>’</w:t>
      </w:r>
      <w:r w:rsidR="00C52F4A" w:rsidRPr="00B9392E">
        <w:t>a si vite pris en amitié</w:t>
      </w:r>
      <w:r w:rsidR="00C474C1">
        <w:t xml:space="preserve">, </w:t>
      </w:r>
      <w:r w:rsidR="00C52F4A" w:rsidRPr="00B9392E">
        <w:t>qui se fait mon protecteur à mon insu</w:t>
      </w:r>
      <w:r w:rsidR="00C474C1">
        <w:t xml:space="preserve">, </w:t>
      </w:r>
      <w:r w:rsidR="00C52F4A" w:rsidRPr="00B9392E">
        <w:t>et qui</w:t>
      </w:r>
      <w:r w:rsidR="00C52F4A" w:rsidRPr="00605EB6">
        <w:t xml:space="preserve"> m</w:t>
      </w:r>
      <w:r w:rsidR="00C474C1">
        <w:t>’</w:t>
      </w:r>
      <w:r w:rsidR="00C52F4A" w:rsidRPr="00605EB6">
        <w:t>a inspiré à moi-même une si vive sympathie</w:t>
      </w:r>
      <w:r w:rsidR="00C474C1">
        <w:t xml:space="preserve"> ? </w:t>
      </w:r>
      <w:r w:rsidR="00C52F4A" w:rsidRPr="00605EB6">
        <w:t>Il cache son nom</w:t>
      </w:r>
      <w:r w:rsidR="00C474C1">
        <w:t xml:space="preserve">. </w:t>
      </w:r>
      <w:r w:rsidR="00C52F4A" w:rsidRPr="00605EB6">
        <w:t>Pourquoi</w:t>
      </w:r>
      <w:r w:rsidR="00C474C1">
        <w:t xml:space="preserve"> ? </w:t>
      </w:r>
      <w:r w:rsidR="00C52F4A" w:rsidRPr="00605EB6">
        <w:t>Pour des raisons secrètes</w:t>
      </w:r>
      <w:r w:rsidR="00C474C1">
        <w:t xml:space="preserve">, </w:t>
      </w:r>
      <w:r w:rsidR="00C52F4A" w:rsidRPr="00605EB6">
        <w:t>m</w:t>
      </w:r>
      <w:r w:rsidR="00C474C1">
        <w:t>’</w:t>
      </w:r>
      <w:r w:rsidR="00C52F4A" w:rsidRPr="00605EB6">
        <w:t>a-t-il dit</w:t>
      </w:r>
      <w:r w:rsidR="00C474C1">
        <w:t xml:space="preserve">. </w:t>
      </w:r>
      <w:r w:rsidR="00C52F4A" w:rsidRPr="00605EB6">
        <w:t>Encore un mystère</w:t>
      </w:r>
      <w:r w:rsidR="00C474C1">
        <w:t> !</w:t>
      </w:r>
    </w:p>
    <w:p w14:paraId="6387DE98" w14:textId="77777777" w:rsidR="00C474C1" w:rsidRDefault="00C52F4A" w:rsidP="00C52F4A">
      <w:r w:rsidRPr="00605EB6">
        <w:t>Jacques pensait au vieux mendiant de Blaincourt</w:t>
      </w:r>
      <w:r w:rsidR="00C474C1">
        <w:t>.</w:t>
      </w:r>
    </w:p>
    <w:p w14:paraId="5C62039B" w14:textId="1427A9D3" w:rsidR="00C474C1" w:rsidRDefault="0094609C" w:rsidP="00C52F4A">
      <w:r>
        <w:lastRenderedPageBreak/>
        <w:t>— </w:t>
      </w:r>
      <w:r w:rsidR="00C52F4A" w:rsidRPr="00605EB6">
        <w:t>C</w:t>
      </w:r>
      <w:r w:rsidR="00C474C1">
        <w:t>’</w:t>
      </w:r>
      <w:r w:rsidR="00C52F4A" w:rsidRPr="00605EB6">
        <w:t>est singulier</w:t>
      </w:r>
      <w:r w:rsidR="00C474C1">
        <w:t xml:space="preserve">, </w:t>
      </w:r>
      <w:r w:rsidR="00C52F4A" w:rsidRPr="00605EB6">
        <w:t>reprit-il</w:t>
      </w:r>
      <w:r w:rsidR="00C474C1">
        <w:t xml:space="preserve">, </w:t>
      </w:r>
      <w:r w:rsidR="00C52F4A" w:rsidRPr="00605EB6">
        <w:t>quelque chose me dit que le capitaine Lagarde</w:t>
      </w:r>
      <w:r w:rsidR="00C474C1">
        <w:t xml:space="preserve">, </w:t>
      </w:r>
      <w:r w:rsidR="00C52F4A" w:rsidRPr="00605EB6">
        <w:t>qui est certainement bien au-dessus de ce qu</w:t>
      </w:r>
      <w:r w:rsidR="00C474C1">
        <w:t>’</w:t>
      </w:r>
      <w:r w:rsidR="00C52F4A" w:rsidRPr="00605EB6">
        <w:t>il paraît être</w:t>
      </w:r>
      <w:r w:rsidR="00C474C1">
        <w:t xml:space="preserve">, </w:t>
      </w:r>
      <w:r w:rsidR="00C52F4A" w:rsidRPr="00605EB6">
        <w:t>aura une grande influence sur ma destinée</w:t>
      </w:r>
      <w:r w:rsidR="00C474C1">
        <w:t xml:space="preserve"> ! </w:t>
      </w:r>
      <w:r w:rsidR="00C52F4A" w:rsidRPr="00605EB6">
        <w:t>Oui</w:t>
      </w:r>
      <w:r w:rsidR="00C474C1">
        <w:t xml:space="preserve">, </w:t>
      </w:r>
      <w:r w:rsidR="00C52F4A" w:rsidRPr="00605EB6">
        <w:t>oui</w:t>
      </w:r>
      <w:r w:rsidR="00C474C1">
        <w:t xml:space="preserve">, </w:t>
      </w:r>
      <w:r w:rsidR="00C52F4A" w:rsidRPr="00605EB6">
        <w:t>il faut que je le revoie</w:t>
      </w:r>
      <w:r w:rsidR="00C474C1">
        <w:t xml:space="preserve"> ; </w:t>
      </w:r>
      <w:r w:rsidR="00C52F4A" w:rsidRPr="00605EB6">
        <w:t>dès demain</w:t>
      </w:r>
      <w:r w:rsidR="00B9392E">
        <w:t xml:space="preserve"> matin</w:t>
      </w:r>
      <w:r w:rsidR="00C474C1">
        <w:t xml:space="preserve">, </w:t>
      </w:r>
      <w:r w:rsidR="00C52F4A" w:rsidRPr="00605EB6">
        <w:t>je me mettrai en quête de renseignements</w:t>
      </w:r>
      <w:r w:rsidR="00C474C1">
        <w:t>.</w:t>
      </w:r>
    </w:p>
    <w:p w14:paraId="74961F5F" w14:textId="77777777" w:rsidR="00C474C1" w:rsidRDefault="00C52F4A" w:rsidP="00C52F4A">
      <w:r w:rsidRPr="00605EB6">
        <w:t>Jacques employa toute sa matinée du lendemain à aller aux informations</w:t>
      </w:r>
      <w:r w:rsidR="00C474C1">
        <w:t xml:space="preserve"> ; </w:t>
      </w:r>
      <w:r w:rsidRPr="00605EB6">
        <w:t>mais on ne put lui dire nulle part de quel côté se trouvaient les francs-tireurs du capitaine Lagarde</w:t>
      </w:r>
      <w:r w:rsidR="00C474C1">
        <w:t>.</w:t>
      </w:r>
    </w:p>
    <w:p w14:paraId="7B524848" w14:textId="77777777" w:rsidR="00C474C1" w:rsidRDefault="00C52F4A" w:rsidP="00C52F4A">
      <w:r w:rsidRPr="00605EB6">
        <w:t>Il s</w:t>
      </w:r>
      <w:r w:rsidR="00C474C1">
        <w:t>’</w:t>
      </w:r>
      <w:r w:rsidRPr="00605EB6">
        <w:t>en revenait vers son campement</w:t>
      </w:r>
      <w:r w:rsidR="00C474C1">
        <w:t xml:space="preserve">, </w:t>
      </w:r>
      <w:r w:rsidRPr="00605EB6">
        <w:t>fort contrarié d</w:t>
      </w:r>
      <w:r w:rsidR="00C474C1">
        <w:t>’</w:t>
      </w:r>
      <w:r w:rsidRPr="00605EB6">
        <w:t>avoir fait d</w:t>
      </w:r>
      <w:r w:rsidR="00C474C1">
        <w:t>’</w:t>
      </w:r>
      <w:r w:rsidRPr="00605EB6">
        <w:t>inutiles démarches</w:t>
      </w:r>
      <w:r w:rsidR="00C474C1">
        <w:t xml:space="preserve">, </w:t>
      </w:r>
      <w:r w:rsidRPr="00605EB6">
        <w:t>lorsque</w:t>
      </w:r>
      <w:r w:rsidR="00C474C1">
        <w:t xml:space="preserve">, </w:t>
      </w:r>
      <w:r w:rsidRPr="00605EB6">
        <w:t>au détour d</w:t>
      </w:r>
      <w:r w:rsidR="00C474C1">
        <w:t>’</w:t>
      </w:r>
      <w:r w:rsidRPr="00605EB6">
        <w:t>une rue</w:t>
      </w:r>
      <w:r w:rsidR="00C474C1">
        <w:t xml:space="preserve">, </w:t>
      </w:r>
      <w:r w:rsidRPr="00605EB6">
        <w:t>il se trouva face à face avec un officier de francs-tireurs dont la figure ne lui parut pas inconnue</w:t>
      </w:r>
      <w:r w:rsidR="00C474C1">
        <w:t>.</w:t>
      </w:r>
    </w:p>
    <w:p w14:paraId="43417ED4" w14:textId="40010181" w:rsidR="00C474C1" w:rsidRDefault="0094609C" w:rsidP="00C52F4A">
      <w:r>
        <w:t>— </w:t>
      </w:r>
      <w:r w:rsidR="00C52F4A" w:rsidRPr="00605EB6">
        <w:t>Pardon</w:t>
      </w:r>
      <w:r w:rsidR="00C474C1">
        <w:t xml:space="preserve">, </w:t>
      </w:r>
      <w:r w:rsidR="00C52F4A" w:rsidRPr="00605EB6">
        <w:t>lui dit-il en l</w:t>
      </w:r>
      <w:r w:rsidR="00C474C1">
        <w:t>’</w:t>
      </w:r>
      <w:r w:rsidR="00C52F4A" w:rsidRPr="00605EB6">
        <w:t>arrêtant</w:t>
      </w:r>
      <w:r w:rsidR="00C474C1">
        <w:t xml:space="preserve">, </w:t>
      </w:r>
      <w:r w:rsidR="00C52F4A" w:rsidRPr="00605EB6">
        <w:t>il me semble que nous nous sommes déjà rencontrés</w:t>
      </w:r>
      <w:r w:rsidR="00C474C1">
        <w:t>.</w:t>
      </w:r>
    </w:p>
    <w:p w14:paraId="46627F0C" w14:textId="7C38B2C8" w:rsidR="00C474C1" w:rsidRDefault="0094609C" w:rsidP="00C52F4A">
      <w:r>
        <w:t>— </w:t>
      </w:r>
      <w:r w:rsidR="00C52F4A" w:rsidRPr="00605EB6">
        <w:t>Ah</w:t>
      </w:r>
      <w:r w:rsidR="00C474C1">
        <w:t xml:space="preserve"> ! </w:t>
      </w:r>
      <w:r w:rsidR="00C52F4A" w:rsidRPr="00605EB6">
        <w:t>fit l</w:t>
      </w:r>
      <w:r w:rsidR="00C474C1">
        <w:t>’</w:t>
      </w:r>
      <w:r w:rsidR="00C52F4A" w:rsidRPr="00605EB6">
        <w:t>autre en portant vivement la main à son képi</w:t>
      </w:r>
      <w:r w:rsidR="00C474C1">
        <w:t xml:space="preserve">, </w:t>
      </w:r>
      <w:r w:rsidR="00C52F4A" w:rsidRPr="00605EB6">
        <w:t>je vous reconnais</w:t>
      </w:r>
      <w:r w:rsidR="00C474C1">
        <w:t xml:space="preserve"> ; </w:t>
      </w:r>
      <w:r w:rsidR="00C52F4A" w:rsidRPr="00605EB6">
        <w:t>c</w:t>
      </w:r>
      <w:r w:rsidR="00C474C1">
        <w:t>’</w:t>
      </w:r>
      <w:r w:rsidR="00C52F4A" w:rsidRPr="00605EB6">
        <w:t>est vous</w:t>
      </w:r>
      <w:r w:rsidR="00C474C1">
        <w:t xml:space="preserve">, </w:t>
      </w:r>
      <w:r w:rsidR="00C52F4A" w:rsidRPr="00605EB6">
        <w:t>mon officier</w:t>
      </w:r>
      <w:r w:rsidR="00C474C1">
        <w:t xml:space="preserve">, </w:t>
      </w:r>
      <w:r w:rsidR="00C52F4A" w:rsidRPr="00605EB6">
        <w:t>qui étiez à la ferme des Ayrelles</w:t>
      </w:r>
      <w:r w:rsidR="00C474C1">
        <w:t>.</w:t>
      </w:r>
    </w:p>
    <w:p w14:paraId="5790E1CB" w14:textId="0A88063B" w:rsidR="00C474C1" w:rsidRDefault="0094609C" w:rsidP="00C52F4A">
      <w:r>
        <w:t>— </w:t>
      </w:r>
      <w:r w:rsidR="00C52F4A" w:rsidRPr="00605EB6">
        <w:t>Ainsi</w:t>
      </w:r>
      <w:r w:rsidR="00C474C1">
        <w:t xml:space="preserve">, </w:t>
      </w:r>
      <w:r w:rsidR="00C52F4A" w:rsidRPr="00605EB6">
        <w:t>vous êtes de la compagnie du capitaine Lagarde</w:t>
      </w:r>
      <w:r w:rsidR="00C474C1">
        <w:t> ?</w:t>
      </w:r>
    </w:p>
    <w:p w14:paraId="7EA60740" w14:textId="513DA2DB" w:rsidR="00C474C1" w:rsidRDefault="0094609C" w:rsidP="00C52F4A">
      <w:r>
        <w:t>— </w:t>
      </w:r>
      <w:r w:rsidR="00C52F4A" w:rsidRPr="00605EB6">
        <w:t>J</w:t>
      </w:r>
      <w:r w:rsidR="00C474C1">
        <w:t>’</w:t>
      </w:r>
      <w:r w:rsidR="00C52F4A" w:rsidRPr="00605EB6">
        <w:t>ai cet honneur</w:t>
      </w:r>
      <w:r w:rsidR="00C474C1">
        <w:t>.</w:t>
      </w:r>
    </w:p>
    <w:p w14:paraId="0B1538F1" w14:textId="6CDF2B86" w:rsidR="00C474C1" w:rsidRDefault="0094609C" w:rsidP="00C52F4A">
      <w:r>
        <w:t>— </w:t>
      </w:r>
      <w:r w:rsidR="00C52F4A" w:rsidRPr="00605EB6">
        <w:t>Vous ne refuserez pas</w:t>
      </w:r>
      <w:r w:rsidR="00C474C1">
        <w:t xml:space="preserve">, </w:t>
      </w:r>
      <w:r w:rsidR="00C52F4A" w:rsidRPr="00605EB6">
        <w:t>je pense</w:t>
      </w:r>
      <w:r w:rsidR="00C474C1">
        <w:t xml:space="preserve">, </w:t>
      </w:r>
      <w:r w:rsidR="00C52F4A" w:rsidRPr="00605EB6">
        <w:t>de me donner un renseignement</w:t>
      </w:r>
      <w:r w:rsidR="00C474C1">
        <w:t>. ?</w:t>
      </w:r>
    </w:p>
    <w:p w14:paraId="5F7AB29A" w14:textId="2DC4893C" w:rsidR="00C474C1" w:rsidRDefault="0094609C" w:rsidP="00C52F4A">
      <w:r>
        <w:t>— </w:t>
      </w:r>
      <w:r w:rsidR="00C52F4A" w:rsidRPr="00605EB6">
        <w:t>Je suis à vos ordres</w:t>
      </w:r>
      <w:r w:rsidR="00C474C1">
        <w:t>.</w:t>
      </w:r>
    </w:p>
    <w:p w14:paraId="2B95389C" w14:textId="6A7F43EB" w:rsidR="00C474C1" w:rsidRDefault="0094609C" w:rsidP="00C52F4A">
      <w:r>
        <w:t>— </w:t>
      </w:r>
      <w:r w:rsidR="00C52F4A" w:rsidRPr="00605EB6">
        <w:t>Où se trouve en ce moment votre capitaine</w:t>
      </w:r>
      <w:r w:rsidR="00C474C1">
        <w:t> ?</w:t>
      </w:r>
    </w:p>
    <w:p w14:paraId="7FDA061E" w14:textId="2F87795D" w:rsidR="00C474C1" w:rsidRDefault="0094609C" w:rsidP="00C52F4A">
      <w:r>
        <w:t>— </w:t>
      </w:r>
      <w:r w:rsidR="00C52F4A" w:rsidRPr="00605EB6">
        <w:t>Est-ce que vous désirez le voir</w:t>
      </w:r>
      <w:r w:rsidR="00C474C1">
        <w:t> ?</w:t>
      </w:r>
    </w:p>
    <w:p w14:paraId="5A79D062" w14:textId="0B126A2C" w:rsidR="00C474C1" w:rsidRDefault="0094609C" w:rsidP="00C52F4A">
      <w:r>
        <w:t>— </w:t>
      </w:r>
      <w:r w:rsidR="00C52F4A" w:rsidRPr="00605EB6">
        <w:t>Oui</w:t>
      </w:r>
      <w:r w:rsidR="00C474C1">
        <w:t>.</w:t>
      </w:r>
    </w:p>
    <w:p w14:paraId="35E1D09B" w14:textId="2BFA5090" w:rsidR="00C474C1" w:rsidRDefault="0094609C" w:rsidP="00C52F4A">
      <w:r>
        <w:lastRenderedPageBreak/>
        <w:t>— </w:t>
      </w:r>
      <w:r w:rsidR="00C52F4A" w:rsidRPr="00605EB6">
        <w:t>C</w:t>
      </w:r>
      <w:r w:rsidR="00C474C1">
        <w:t>’</w:t>
      </w:r>
      <w:r w:rsidR="00C52F4A" w:rsidRPr="00605EB6">
        <w:t>est facile</w:t>
      </w:r>
      <w:r w:rsidR="00C474C1">
        <w:t>.</w:t>
      </w:r>
    </w:p>
    <w:p w14:paraId="07EAED01" w14:textId="1262AAD1" w:rsidR="00C474C1" w:rsidRDefault="0094609C" w:rsidP="00C52F4A">
      <w:r>
        <w:t>— </w:t>
      </w:r>
      <w:r w:rsidR="00C52F4A" w:rsidRPr="00605EB6">
        <w:t>Serait-il à Orléans</w:t>
      </w:r>
      <w:r w:rsidR="00C474C1">
        <w:t> ?</w:t>
      </w:r>
    </w:p>
    <w:p w14:paraId="542180C4" w14:textId="1FA94DE7" w:rsidR="00C474C1" w:rsidRDefault="0094609C" w:rsidP="00C52F4A">
      <w:r>
        <w:t>— </w:t>
      </w:r>
      <w:r w:rsidR="00C52F4A" w:rsidRPr="00605EB6">
        <w:t>Depuis trois jours</w:t>
      </w:r>
      <w:r w:rsidR="00C474C1">
        <w:t xml:space="preserve">. </w:t>
      </w:r>
      <w:r w:rsidR="00C52F4A" w:rsidRPr="00605EB6">
        <w:t>Je viens de le quitter après avoir pris ses ordres</w:t>
      </w:r>
      <w:r w:rsidR="00C474C1">
        <w:t>.</w:t>
      </w:r>
    </w:p>
    <w:p w14:paraId="08CAFF9C" w14:textId="50ED35C6" w:rsidR="00C474C1" w:rsidRDefault="0094609C" w:rsidP="00C52F4A">
      <w:r>
        <w:t>— </w:t>
      </w:r>
      <w:r w:rsidR="00C52F4A" w:rsidRPr="00605EB6">
        <w:t>Où demeure-t-il</w:t>
      </w:r>
      <w:r w:rsidR="00C474C1">
        <w:t> ?</w:t>
      </w:r>
    </w:p>
    <w:p w14:paraId="5997154B" w14:textId="7E418AAB" w:rsidR="00C474C1" w:rsidRDefault="0094609C" w:rsidP="00C52F4A">
      <w:r>
        <w:t>— </w:t>
      </w:r>
      <w:r w:rsidR="00C52F4A" w:rsidRPr="00605EB6">
        <w:t>Dans cette rue</w:t>
      </w:r>
      <w:r w:rsidR="00C474C1">
        <w:t xml:space="preserve">. </w:t>
      </w:r>
      <w:r w:rsidR="00C52F4A" w:rsidRPr="00605EB6">
        <w:t>Venez</w:t>
      </w:r>
      <w:r w:rsidR="00C474C1">
        <w:t xml:space="preserve">, </w:t>
      </w:r>
      <w:r w:rsidR="00C52F4A" w:rsidRPr="00605EB6">
        <w:t>mon officier</w:t>
      </w:r>
      <w:r w:rsidR="00C474C1">
        <w:t xml:space="preserve">, </w:t>
      </w:r>
      <w:r w:rsidR="00C52F4A" w:rsidRPr="00605EB6">
        <w:t>je vais vous conduire à la porte de la maison</w:t>
      </w:r>
      <w:r w:rsidR="00C474C1">
        <w:t>.</w:t>
      </w:r>
    </w:p>
    <w:p w14:paraId="15719D9D" w14:textId="77777777" w:rsidR="00C474C1" w:rsidRDefault="00C52F4A" w:rsidP="00C52F4A">
      <w:r w:rsidRPr="00605EB6">
        <w:t>Un instant après</w:t>
      </w:r>
      <w:r w:rsidR="00C474C1">
        <w:t xml:space="preserve">, </w:t>
      </w:r>
      <w:r w:rsidRPr="00605EB6">
        <w:t>Jacques Grandin montait au premier étage de la maison et frappait à la porte de la chambre qu</w:t>
      </w:r>
      <w:r w:rsidR="00C474C1">
        <w:t>’</w:t>
      </w:r>
      <w:r w:rsidRPr="00605EB6">
        <w:t>on lui avait indiquée</w:t>
      </w:r>
      <w:r w:rsidR="00C474C1">
        <w:t>.</w:t>
      </w:r>
    </w:p>
    <w:p w14:paraId="320E49BF" w14:textId="2B58DD02" w:rsidR="00C474C1" w:rsidRDefault="0094609C" w:rsidP="00C52F4A">
      <w:r>
        <w:t>— </w:t>
      </w:r>
      <w:r w:rsidR="00C52F4A" w:rsidRPr="00605EB6">
        <w:t>Entrez</w:t>
      </w:r>
      <w:r w:rsidR="00C474C1">
        <w:t xml:space="preserve">, </w:t>
      </w:r>
      <w:r w:rsidR="00C52F4A" w:rsidRPr="00605EB6">
        <w:t>dit une voix qu</w:t>
      </w:r>
      <w:r w:rsidR="00C474C1">
        <w:t>’</w:t>
      </w:r>
      <w:r w:rsidR="00C52F4A" w:rsidRPr="00605EB6">
        <w:t>il reconnut aussitôt</w:t>
      </w:r>
      <w:r w:rsidR="00C474C1">
        <w:t>.</w:t>
      </w:r>
    </w:p>
    <w:p w14:paraId="6EAF25F8" w14:textId="77777777" w:rsidR="00C474C1" w:rsidRDefault="00C52F4A" w:rsidP="00C52F4A">
      <w:r w:rsidRPr="00605EB6">
        <w:t>Il tourna le bouton</w:t>
      </w:r>
      <w:r w:rsidR="00C474C1">
        <w:t xml:space="preserve">, </w:t>
      </w:r>
      <w:r w:rsidRPr="00605EB6">
        <w:t>la porte s</w:t>
      </w:r>
      <w:r w:rsidR="00C474C1">
        <w:t>’</w:t>
      </w:r>
      <w:r w:rsidRPr="00605EB6">
        <w:t>ouvrit et il entra</w:t>
      </w:r>
      <w:r w:rsidR="00C474C1">
        <w:t>.</w:t>
      </w:r>
    </w:p>
    <w:p w14:paraId="3B29B4FC" w14:textId="77777777" w:rsidR="00C474C1" w:rsidRDefault="00C52F4A" w:rsidP="00C52F4A">
      <w:r w:rsidRPr="00605EB6">
        <w:t>Assis devant une table couverte de papiers</w:t>
      </w:r>
      <w:r w:rsidR="00C474C1">
        <w:t xml:space="preserve">, </w:t>
      </w:r>
      <w:r w:rsidRPr="00605EB6">
        <w:t>le capitaine Lagarde écrivait</w:t>
      </w:r>
      <w:r w:rsidR="00C474C1">
        <w:t xml:space="preserve">. </w:t>
      </w:r>
      <w:r w:rsidRPr="00605EB6">
        <w:t>Sans se déranger</w:t>
      </w:r>
      <w:r w:rsidR="00C474C1">
        <w:t xml:space="preserve">, </w:t>
      </w:r>
      <w:r w:rsidRPr="00605EB6">
        <w:t>il tourna la tête de côté pour jeter un regard sur le visiteur</w:t>
      </w:r>
      <w:r w:rsidR="00C474C1">
        <w:t>.</w:t>
      </w:r>
    </w:p>
    <w:p w14:paraId="06E841BD" w14:textId="77777777" w:rsidR="00C474C1" w:rsidRDefault="00C52F4A" w:rsidP="00C52F4A">
      <w:r w:rsidRPr="00605EB6">
        <w:t>Mais</w:t>
      </w:r>
      <w:r w:rsidR="00C474C1">
        <w:t xml:space="preserve">, </w:t>
      </w:r>
      <w:r w:rsidRPr="00605EB6">
        <w:t>en reconnaissant Jacques Grandin</w:t>
      </w:r>
      <w:r w:rsidR="00C474C1">
        <w:t xml:space="preserve">, </w:t>
      </w:r>
      <w:r w:rsidRPr="00605EB6">
        <w:t>il laissa tomber sa plume et se leva précipitamment</w:t>
      </w:r>
      <w:r w:rsidR="00C474C1">
        <w:t>.</w:t>
      </w:r>
    </w:p>
    <w:p w14:paraId="741E1CE9" w14:textId="77777777" w:rsidR="00C474C1" w:rsidRDefault="00C52F4A" w:rsidP="00C52F4A">
      <w:r w:rsidRPr="00605EB6">
        <w:t>Ses yeux s</w:t>
      </w:r>
      <w:r w:rsidR="00C474C1">
        <w:t>’</w:t>
      </w:r>
      <w:r w:rsidRPr="00605EB6">
        <w:t>étaient illuminés et sa physionomie exprimait la plus vive satisfaction</w:t>
      </w:r>
      <w:r w:rsidR="00C474C1">
        <w:t>.</w:t>
      </w:r>
    </w:p>
    <w:p w14:paraId="5E8823DB" w14:textId="67961534" w:rsidR="00C474C1" w:rsidRDefault="0094609C" w:rsidP="00C52F4A">
      <w:r>
        <w:t>— </w:t>
      </w:r>
      <w:r w:rsidR="00C52F4A" w:rsidRPr="00605EB6">
        <w:t>Ah</w:t>
      </w:r>
      <w:r w:rsidR="00C474C1">
        <w:t xml:space="preserve"> ! </w:t>
      </w:r>
      <w:r w:rsidR="00C52F4A" w:rsidRPr="00605EB6">
        <w:t>mon capitaine</w:t>
      </w:r>
      <w:r w:rsidR="00C474C1">
        <w:t xml:space="preserve">, </w:t>
      </w:r>
      <w:r w:rsidR="00C52F4A" w:rsidRPr="00605EB6">
        <w:t>mon capitaine</w:t>
      </w:r>
      <w:r w:rsidR="00C474C1">
        <w:t xml:space="preserve"> ! </w:t>
      </w:r>
      <w:r w:rsidR="00C52F4A" w:rsidRPr="00605EB6">
        <w:t>s</w:t>
      </w:r>
      <w:r w:rsidR="00C474C1">
        <w:t>’</w:t>
      </w:r>
      <w:r w:rsidR="00C52F4A" w:rsidRPr="00605EB6">
        <w:t>écria Jacques</w:t>
      </w:r>
      <w:r w:rsidR="00C474C1">
        <w:t xml:space="preserve">, </w:t>
      </w:r>
      <w:r w:rsidR="00C52F4A" w:rsidRPr="00605EB6">
        <w:t>en s</w:t>
      </w:r>
      <w:r w:rsidR="00C474C1">
        <w:t>’</w:t>
      </w:r>
      <w:r w:rsidR="00C52F4A" w:rsidRPr="00605EB6">
        <w:t>avançant vers lui les deux mains tendues</w:t>
      </w:r>
      <w:r w:rsidR="00C474C1">
        <w:t>.</w:t>
      </w:r>
    </w:p>
    <w:p w14:paraId="1D08AF9D" w14:textId="019BC013" w:rsidR="00C474C1" w:rsidRDefault="00C474C1" w:rsidP="00C52F4A">
      <w:r>
        <w:t>M. </w:t>
      </w:r>
      <w:r w:rsidR="00C52F4A" w:rsidRPr="00605EB6">
        <w:t>Lagarde saisit les mains du jeune homme et les serra dans les siennes avec effusion</w:t>
      </w:r>
      <w:r>
        <w:t>.</w:t>
      </w:r>
    </w:p>
    <w:p w14:paraId="1ED2C1CA" w14:textId="5029BF2A" w:rsidR="00C474C1" w:rsidRDefault="0094609C" w:rsidP="00C52F4A">
      <w:r>
        <w:t>— </w:t>
      </w:r>
      <w:r w:rsidR="00C52F4A" w:rsidRPr="00605EB6">
        <w:t>Mon capitaine</w:t>
      </w:r>
      <w:r w:rsidR="00C474C1">
        <w:t xml:space="preserve">, </w:t>
      </w:r>
      <w:r w:rsidR="00C52F4A" w:rsidRPr="00605EB6">
        <w:t>reprit Jacques très ému</w:t>
      </w:r>
      <w:r w:rsidR="00C474C1">
        <w:t xml:space="preserve">, </w:t>
      </w:r>
      <w:r w:rsidR="00C52F4A" w:rsidRPr="00605EB6">
        <w:t>je sais ce que vous avez fait pour moi</w:t>
      </w:r>
      <w:r w:rsidR="00C474C1">
        <w:t xml:space="preserve">, </w:t>
      </w:r>
      <w:r w:rsidR="00C52F4A" w:rsidRPr="00605EB6">
        <w:t>je viens vous remercier</w:t>
      </w:r>
      <w:r w:rsidR="00C474C1">
        <w:t>.</w:t>
      </w:r>
    </w:p>
    <w:p w14:paraId="2739D775" w14:textId="0D248F0F" w:rsidR="00C474C1" w:rsidRDefault="0094609C" w:rsidP="00C52F4A">
      <w:r>
        <w:lastRenderedPageBreak/>
        <w:t>— </w:t>
      </w:r>
      <w:r w:rsidR="00C52F4A" w:rsidRPr="00605EB6">
        <w:t>Ce que j</w:t>
      </w:r>
      <w:r w:rsidR="00C474C1">
        <w:t>’</w:t>
      </w:r>
      <w:r w:rsidR="00C52F4A" w:rsidRPr="00605EB6">
        <w:t>ai fait pour vous</w:t>
      </w:r>
      <w:r w:rsidR="00C474C1">
        <w:t xml:space="preserve"> ? </w:t>
      </w:r>
      <w:r w:rsidR="00C52F4A" w:rsidRPr="00605EB6">
        <w:t>fit le franc-tireur</w:t>
      </w:r>
      <w:r w:rsidR="00C474C1">
        <w:t xml:space="preserve">, </w:t>
      </w:r>
      <w:r w:rsidR="00C52F4A" w:rsidRPr="00605EB6">
        <w:t>ayant l</w:t>
      </w:r>
      <w:r w:rsidR="00C474C1">
        <w:t>’</w:t>
      </w:r>
      <w:r w:rsidR="00C52F4A" w:rsidRPr="00605EB6">
        <w:t>air surpris</w:t>
      </w:r>
      <w:r w:rsidR="00C474C1">
        <w:t>.</w:t>
      </w:r>
    </w:p>
    <w:p w14:paraId="5B98E6E8" w14:textId="3AE190E7" w:rsidR="00C474C1" w:rsidRDefault="0094609C" w:rsidP="00C52F4A">
      <w:r>
        <w:t>— </w:t>
      </w:r>
      <w:r w:rsidR="00C52F4A" w:rsidRPr="00605EB6">
        <w:t>Oh</w:t>
      </w:r>
      <w:r w:rsidR="00C474C1">
        <w:t xml:space="preserve"> ! </w:t>
      </w:r>
      <w:r w:rsidR="00C52F4A" w:rsidRPr="00605EB6">
        <w:t>ne jouez pas l</w:t>
      </w:r>
      <w:r w:rsidR="00C474C1">
        <w:t>’</w:t>
      </w:r>
      <w:r w:rsidR="00C52F4A" w:rsidRPr="00605EB6">
        <w:t>étonnement</w:t>
      </w:r>
      <w:r w:rsidR="00C474C1">
        <w:t xml:space="preserve">, </w:t>
      </w:r>
      <w:r w:rsidR="00C52F4A" w:rsidRPr="00605EB6">
        <w:t>dit Jacques</w:t>
      </w:r>
      <w:r w:rsidR="004540F3">
        <w:t> ;</w:t>
      </w:r>
      <w:r w:rsidR="00C474C1">
        <w:t xml:space="preserve"> </w:t>
      </w:r>
      <w:r w:rsidR="00C52F4A" w:rsidRPr="00605EB6">
        <w:t>je sais tout</w:t>
      </w:r>
      <w:r w:rsidR="00C474C1">
        <w:t>.</w:t>
      </w:r>
    </w:p>
    <w:p w14:paraId="73F16FD4" w14:textId="40D73A56" w:rsidR="00C474C1" w:rsidRDefault="0094609C" w:rsidP="00C52F4A">
      <w:r>
        <w:t>— </w:t>
      </w:r>
      <w:r w:rsidR="00C52F4A" w:rsidRPr="00605EB6">
        <w:t>Eh bien</w:t>
      </w:r>
      <w:r w:rsidR="00C474C1">
        <w:t xml:space="preserve">, </w:t>
      </w:r>
      <w:r w:rsidR="00C52F4A" w:rsidRPr="00605EB6">
        <w:t>voyons</w:t>
      </w:r>
      <w:r w:rsidR="00C474C1">
        <w:t xml:space="preserve">, </w:t>
      </w:r>
      <w:r w:rsidR="00C52F4A" w:rsidRPr="00605EB6">
        <w:t>que savez-vous</w:t>
      </w:r>
      <w:r w:rsidR="00C474C1">
        <w:t> ?</w:t>
      </w:r>
    </w:p>
    <w:p w14:paraId="34B5D526" w14:textId="58DBFA98" w:rsidR="00C474C1" w:rsidRDefault="0094609C" w:rsidP="00C52F4A">
      <w:r>
        <w:t>— </w:t>
      </w:r>
      <w:r w:rsidR="00C52F4A" w:rsidRPr="00605EB6">
        <w:t>Hier soir</w:t>
      </w:r>
      <w:r w:rsidR="00C474C1">
        <w:t xml:space="preserve">, </w:t>
      </w:r>
      <w:r w:rsidR="00C52F4A" w:rsidRPr="00605EB6">
        <w:t>mon colonel m</w:t>
      </w:r>
      <w:r w:rsidR="00C474C1">
        <w:t>’</w:t>
      </w:r>
      <w:r w:rsidR="00C52F4A" w:rsidRPr="00605EB6">
        <w:t>a appris que j</w:t>
      </w:r>
      <w:r w:rsidR="00C474C1">
        <w:t>’</w:t>
      </w:r>
      <w:r w:rsidR="00C52F4A" w:rsidRPr="00605EB6">
        <w:t>avais un protecteur puissant et que ce protecteur était le capitaine de francs-tireurs Lagarde</w:t>
      </w:r>
      <w:r w:rsidR="00C474C1">
        <w:t xml:space="preserve">. </w:t>
      </w:r>
      <w:r w:rsidR="00C52F4A" w:rsidRPr="00605EB6">
        <w:t>Ce matin</w:t>
      </w:r>
      <w:r w:rsidR="00C474C1">
        <w:t xml:space="preserve">, </w:t>
      </w:r>
      <w:r w:rsidR="00C52F4A" w:rsidRPr="00605EB6">
        <w:t>j</w:t>
      </w:r>
      <w:r w:rsidR="00C474C1">
        <w:t>’</w:t>
      </w:r>
      <w:r w:rsidR="00C52F4A" w:rsidRPr="00605EB6">
        <w:t>ai couru partout pour savoir où vous étiez</w:t>
      </w:r>
      <w:r w:rsidR="00C474C1">
        <w:t xml:space="preserve"> ; </w:t>
      </w:r>
      <w:r w:rsidR="00C52F4A" w:rsidRPr="00605EB6">
        <w:t>on n</w:t>
      </w:r>
      <w:r w:rsidR="00C474C1">
        <w:t>’</w:t>
      </w:r>
      <w:r w:rsidR="00C52F4A" w:rsidRPr="00605EB6">
        <w:t>a pu me renseigner</w:t>
      </w:r>
      <w:r w:rsidR="00C474C1">
        <w:t xml:space="preserve"> ; </w:t>
      </w:r>
      <w:r w:rsidR="00C52F4A" w:rsidRPr="00605EB6">
        <w:t>mais</w:t>
      </w:r>
      <w:r w:rsidR="00C474C1">
        <w:t xml:space="preserve">, </w:t>
      </w:r>
      <w:r w:rsidR="00C52F4A" w:rsidRPr="00605EB6">
        <w:t>il y a un instant</w:t>
      </w:r>
      <w:r w:rsidR="00C474C1">
        <w:t xml:space="preserve">, </w:t>
      </w:r>
      <w:r w:rsidR="00C52F4A" w:rsidRPr="00605EB6">
        <w:t>un heureux hasard m</w:t>
      </w:r>
      <w:r w:rsidR="00C474C1">
        <w:t>’</w:t>
      </w:r>
      <w:r w:rsidR="00C52F4A" w:rsidRPr="00605EB6">
        <w:t>a fait rencontrer un de vos lieutenants</w:t>
      </w:r>
      <w:r w:rsidR="00C474C1">
        <w:t xml:space="preserve"> ; </w:t>
      </w:r>
      <w:r w:rsidR="00C52F4A" w:rsidRPr="00605EB6">
        <w:t>c</w:t>
      </w:r>
      <w:r w:rsidR="00C474C1">
        <w:t>’</w:t>
      </w:r>
      <w:r w:rsidR="00C52F4A" w:rsidRPr="00605EB6">
        <w:t>est lui qui m</w:t>
      </w:r>
      <w:r w:rsidR="00C474C1">
        <w:t>’</w:t>
      </w:r>
      <w:r w:rsidR="00C52F4A" w:rsidRPr="00605EB6">
        <w:t>a amené ici</w:t>
      </w:r>
      <w:r w:rsidR="00C474C1">
        <w:t xml:space="preserve">, </w:t>
      </w:r>
      <w:r w:rsidR="00C52F4A" w:rsidRPr="00605EB6">
        <w:t>et je vous apporte</w:t>
      </w:r>
      <w:r w:rsidR="00C474C1">
        <w:t xml:space="preserve">, </w:t>
      </w:r>
      <w:r w:rsidR="00C52F4A" w:rsidRPr="00605EB6">
        <w:t>mon capitaine</w:t>
      </w:r>
      <w:r w:rsidR="00C474C1">
        <w:t xml:space="preserve">, </w:t>
      </w:r>
      <w:r w:rsidR="00C52F4A" w:rsidRPr="00605EB6">
        <w:t>le témoignage de ma vive gratitude</w:t>
      </w:r>
      <w:r w:rsidR="00C474C1">
        <w:t xml:space="preserve">. </w:t>
      </w:r>
      <w:r w:rsidR="00C52F4A" w:rsidRPr="00605EB6">
        <w:t>Je vous le répète</w:t>
      </w:r>
      <w:r w:rsidR="00C474C1">
        <w:t xml:space="preserve">, </w:t>
      </w:r>
      <w:r w:rsidR="00C52F4A" w:rsidRPr="00605EB6">
        <w:t>je sais tout</w:t>
      </w:r>
      <w:r w:rsidR="00C474C1">
        <w:t xml:space="preserve">. </w:t>
      </w:r>
      <w:r w:rsidR="00C52F4A" w:rsidRPr="00605EB6">
        <w:t>Oh</w:t>
      </w:r>
      <w:r w:rsidR="00C474C1">
        <w:t xml:space="preserve"> ! </w:t>
      </w:r>
      <w:r w:rsidR="00C52F4A" w:rsidRPr="00605EB6">
        <w:t>ne niez pas</w:t>
      </w:r>
      <w:r w:rsidR="00C474C1">
        <w:t xml:space="preserve">, </w:t>
      </w:r>
      <w:r w:rsidR="00C52F4A" w:rsidRPr="00605EB6">
        <w:t>cette croix</w:t>
      </w:r>
      <w:r w:rsidR="00C474C1">
        <w:t xml:space="preserve">, </w:t>
      </w:r>
      <w:r w:rsidR="00C52F4A" w:rsidRPr="00605EB6">
        <w:t>c</w:t>
      </w:r>
      <w:r w:rsidR="00C474C1">
        <w:t>’</w:t>
      </w:r>
      <w:r w:rsidR="00C52F4A" w:rsidRPr="00605EB6">
        <w:t>est à vous que je la dois</w:t>
      </w:r>
      <w:r w:rsidR="00C474C1">
        <w:t> !</w:t>
      </w:r>
    </w:p>
    <w:p w14:paraId="3B4D415A" w14:textId="76323575" w:rsidR="00C474C1" w:rsidRDefault="0094609C" w:rsidP="00C52F4A">
      <w:r>
        <w:t>— </w:t>
      </w:r>
      <w:r w:rsidR="00C52F4A" w:rsidRPr="00605EB6">
        <w:t>Jacques</w:t>
      </w:r>
      <w:r w:rsidR="00C474C1">
        <w:t xml:space="preserve">, </w:t>
      </w:r>
      <w:r w:rsidR="00C52F4A" w:rsidRPr="00605EB6">
        <w:t>répondit gravement le capitaine</w:t>
      </w:r>
      <w:r w:rsidR="00C474C1">
        <w:t xml:space="preserve">, </w:t>
      </w:r>
      <w:r w:rsidR="00C52F4A" w:rsidRPr="00605EB6">
        <w:t>vous devez votre croix à votre courage</w:t>
      </w:r>
      <w:r w:rsidR="00C474C1">
        <w:t xml:space="preserve">, </w:t>
      </w:r>
      <w:r w:rsidR="00C52F4A" w:rsidRPr="00605EB6">
        <w:t>à votre dévouement à la patrie</w:t>
      </w:r>
      <w:r w:rsidR="00C474C1">
        <w:t xml:space="preserve">, </w:t>
      </w:r>
      <w:r w:rsidR="00C52F4A" w:rsidRPr="00605EB6">
        <w:t>à votre seul mérite</w:t>
      </w:r>
      <w:r w:rsidR="00C474C1">
        <w:t xml:space="preserve">. </w:t>
      </w:r>
      <w:r w:rsidR="00C52F4A" w:rsidRPr="00605EB6">
        <w:t>Ah</w:t>
      </w:r>
      <w:r w:rsidR="00C474C1">
        <w:t xml:space="preserve"> ! </w:t>
      </w:r>
      <w:r w:rsidR="00C52F4A" w:rsidRPr="00605EB6">
        <w:t>vous savez tout</w:t>
      </w:r>
      <w:r w:rsidR="00C474C1">
        <w:t xml:space="preserve"> ! </w:t>
      </w:r>
      <w:r w:rsidR="00C52F4A" w:rsidRPr="00605EB6">
        <w:t>Eh bien</w:t>
      </w:r>
      <w:r w:rsidR="00C474C1">
        <w:t xml:space="preserve">, </w:t>
      </w:r>
      <w:r w:rsidR="00C52F4A" w:rsidRPr="00605EB6">
        <w:t>moi aussi</w:t>
      </w:r>
      <w:r w:rsidR="00C474C1">
        <w:t xml:space="preserve">, </w:t>
      </w:r>
      <w:r w:rsidR="00C52F4A" w:rsidRPr="00605EB6">
        <w:t>je sais une chose que vous vous étiez bien gardé de me dire</w:t>
      </w:r>
      <w:r w:rsidR="00C474C1">
        <w:t xml:space="preserve">. </w:t>
      </w:r>
      <w:r w:rsidR="00C52F4A" w:rsidRPr="00605EB6">
        <w:t>Ah</w:t>
      </w:r>
      <w:r w:rsidR="00C474C1">
        <w:t xml:space="preserve"> ! </w:t>
      </w:r>
      <w:r w:rsidR="00C52F4A" w:rsidRPr="00605EB6">
        <w:t>c</w:t>
      </w:r>
      <w:r w:rsidR="00C474C1">
        <w:t>’</w:t>
      </w:r>
      <w:r w:rsidR="00C52F4A" w:rsidRPr="00605EB6">
        <w:t>est à moi que vous devez la croix</w:t>
      </w:r>
      <w:r w:rsidR="00C474C1">
        <w:t xml:space="preserve"> !… </w:t>
      </w:r>
      <w:r w:rsidR="00C52F4A" w:rsidRPr="00605EB6">
        <w:t>Et le drapeau de Sedan</w:t>
      </w:r>
      <w:r w:rsidR="00C474C1">
        <w:t xml:space="preserve"> ? </w:t>
      </w:r>
      <w:r w:rsidR="00C52F4A" w:rsidRPr="00605EB6">
        <w:t>Et la ferme des Ayrelles</w:t>
      </w:r>
      <w:r w:rsidR="00C474C1">
        <w:t xml:space="preserve"> ? </w:t>
      </w:r>
      <w:r w:rsidR="00C52F4A" w:rsidRPr="00605EB6">
        <w:t>Et votre belle conduite à Coulmiers</w:t>
      </w:r>
      <w:r w:rsidR="00C474C1">
        <w:t> ?</w:t>
      </w:r>
    </w:p>
    <w:p w14:paraId="70756A78" w14:textId="77777777" w:rsidR="00C474C1" w:rsidRDefault="00C474C1" w:rsidP="00C52F4A">
      <w:r>
        <w:t>» </w:t>
      </w:r>
      <w:r w:rsidR="00C52F4A" w:rsidRPr="00605EB6">
        <w:t>Voyons</w:t>
      </w:r>
      <w:r>
        <w:t xml:space="preserve">, </w:t>
      </w:r>
      <w:r w:rsidR="00C52F4A" w:rsidRPr="00605EB6">
        <w:t>voyons</w:t>
      </w:r>
      <w:r>
        <w:t xml:space="preserve">, </w:t>
      </w:r>
      <w:r w:rsidR="00C52F4A" w:rsidRPr="00605EB6">
        <w:t>mon jeune ami</w:t>
      </w:r>
      <w:r>
        <w:t xml:space="preserve">, </w:t>
      </w:r>
      <w:r w:rsidR="00C52F4A" w:rsidRPr="00605EB6">
        <w:t>est-ce que vous croyez que cela compte pour rien</w:t>
      </w:r>
      <w:r>
        <w:t> ?</w:t>
      </w:r>
    </w:p>
    <w:p w14:paraId="1F8E3361" w14:textId="6821294F" w:rsidR="00C474C1" w:rsidRDefault="0094609C" w:rsidP="00C52F4A">
      <w:r>
        <w:t>— </w:t>
      </w:r>
      <w:r w:rsidR="00C52F4A" w:rsidRPr="00605EB6">
        <w:t>Mille autres ont fait autant et plus que moi</w:t>
      </w:r>
      <w:r w:rsidR="00C474C1">
        <w:t xml:space="preserve">, </w:t>
      </w:r>
      <w:r w:rsidR="00C52F4A" w:rsidRPr="00605EB6">
        <w:t>répondit Jacques</w:t>
      </w:r>
      <w:r w:rsidR="00C474C1">
        <w:t xml:space="preserve"> ; </w:t>
      </w:r>
      <w:r w:rsidR="00C52F4A" w:rsidRPr="00605EB6">
        <w:t>d</w:t>
      </w:r>
      <w:r w:rsidR="00C474C1">
        <w:t>’</w:t>
      </w:r>
      <w:r w:rsidR="00C52F4A" w:rsidRPr="00605EB6">
        <w:t>ailleurs</w:t>
      </w:r>
      <w:r w:rsidR="00C474C1">
        <w:t xml:space="preserve">, </w:t>
      </w:r>
      <w:r w:rsidR="00C52F4A" w:rsidRPr="00605EB6">
        <w:t>le grade de sous-lieutenant avait été une belle récompense</w:t>
      </w:r>
      <w:r w:rsidR="00C474C1">
        <w:t xml:space="preserve"> ; </w:t>
      </w:r>
      <w:r w:rsidR="00C52F4A" w:rsidRPr="00605EB6">
        <w:t>donc</w:t>
      </w:r>
      <w:r w:rsidR="00C474C1">
        <w:t xml:space="preserve">, </w:t>
      </w:r>
      <w:r w:rsidR="00C52F4A" w:rsidRPr="00605EB6">
        <w:t>mon capitaine</w:t>
      </w:r>
      <w:r w:rsidR="00C474C1">
        <w:t xml:space="preserve">, </w:t>
      </w:r>
      <w:r w:rsidR="00C52F4A" w:rsidRPr="00605EB6">
        <w:t>c</w:t>
      </w:r>
      <w:r w:rsidR="00C474C1">
        <w:t>’</w:t>
      </w:r>
      <w:r w:rsidR="00C52F4A" w:rsidRPr="00605EB6">
        <w:t>est vous</w:t>
      </w:r>
      <w:r w:rsidR="00C474C1">
        <w:t>…</w:t>
      </w:r>
    </w:p>
    <w:p w14:paraId="50F1163E" w14:textId="72C3D293" w:rsidR="00C474C1" w:rsidRDefault="0094609C" w:rsidP="00C52F4A">
      <w:r>
        <w:t>— </w:t>
      </w:r>
      <w:r w:rsidR="00C52F4A" w:rsidRPr="00605EB6">
        <w:t>Assez</w:t>
      </w:r>
      <w:r w:rsidR="00C474C1">
        <w:t xml:space="preserve">, </w:t>
      </w:r>
      <w:r w:rsidR="00C52F4A" w:rsidRPr="00605EB6">
        <w:t>ne parlons plus de cela</w:t>
      </w:r>
      <w:r w:rsidR="00C474C1">
        <w:t xml:space="preserve">, </w:t>
      </w:r>
      <w:r w:rsidR="00C52F4A" w:rsidRPr="00605EB6">
        <w:t>interrompit le franc-tireur</w:t>
      </w:r>
      <w:r w:rsidR="00C474C1">
        <w:t xml:space="preserve">, </w:t>
      </w:r>
      <w:r w:rsidR="00C52F4A" w:rsidRPr="00605EB6">
        <w:t>et laissez-moi vous dire</w:t>
      </w:r>
      <w:r w:rsidR="00C474C1">
        <w:t xml:space="preserve">, </w:t>
      </w:r>
      <w:r w:rsidR="00C52F4A" w:rsidRPr="00605EB6">
        <w:t>enfin</w:t>
      </w:r>
      <w:r w:rsidR="00C474C1">
        <w:t xml:space="preserve">, </w:t>
      </w:r>
      <w:r w:rsidR="00C52F4A" w:rsidRPr="00605EB6">
        <w:t>combien je suis heureux de votre bonne visite</w:t>
      </w:r>
      <w:r w:rsidR="00C474C1">
        <w:t xml:space="preserve">. </w:t>
      </w:r>
      <w:r w:rsidR="00C52F4A" w:rsidRPr="00605EB6">
        <w:t>Mais ne restons pas debout</w:t>
      </w:r>
      <w:r w:rsidR="00C474C1">
        <w:t xml:space="preserve"> ; </w:t>
      </w:r>
      <w:r w:rsidR="00C52F4A" w:rsidRPr="00605EB6">
        <w:t xml:space="preserve">venez </w:t>
      </w:r>
      <w:r w:rsidR="00C52F4A" w:rsidRPr="00605EB6">
        <w:lastRenderedPageBreak/>
        <w:t>vous asseoir près de moi sur ce canapé et nous causerons un instant</w:t>
      </w:r>
      <w:r w:rsidR="00C474C1">
        <w:t>.</w:t>
      </w:r>
    </w:p>
    <w:p w14:paraId="31D4E6A3" w14:textId="784AB7DA" w:rsidR="00C474C1" w:rsidRDefault="00C474C1" w:rsidP="00C52F4A">
      <w:r>
        <w:t>» </w:t>
      </w:r>
      <w:r w:rsidR="00C52F4A" w:rsidRPr="00E058A2">
        <w:t>Votre bonne et loyale figure m</w:t>
      </w:r>
      <w:r>
        <w:t>’</w:t>
      </w:r>
      <w:r w:rsidR="00C52F4A" w:rsidRPr="00E058A2">
        <w:t>a plu tout de suite l</w:t>
      </w:r>
      <w:r>
        <w:t>’</w:t>
      </w:r>
      <w:r w:rsidR="00C52F4A" w:rsidRPr="00E058A2">
        <w:t>autre jour</w:t>
      </w:r>
      <w:r>
        <w:t xml:space="preserve">, </w:t>
      </w:r>
      <w:r w:rsidR="00C52F4A" w:rsidRPr="00E058A2">
        <w:t>continua le capitaine</w:t>
      </w:r>
      <w:r>
        <w:t xml:space="preserve">, </w:t>
      </w:r>
      <w:r w:rsidR="00C52F4A" w:rsidRPr="00E058A2">
        <w:t>quand ils furent assis</w:t>
      </w:r>
      <w:r>
        <w:t xml:space="preserve">, </w:t>
      </w:r>
      <w:r w:rsidR="00C52F4A" w:rsidRPr="00E058A2">
        <w:t>et je me suis senti attiré vers vous par une de ces sympathies qui font naître immédiatement l</w:t>
      </w:r>
      <w:r>
        <w:t>’</w:t>
      </w:r>
      <w:r w:rsidR="00C52F4A" w:rsidRPr="00E058A2">
        <w:t>affection</w:t>
      </w:r>
      <w:r>
        <w:t xml:space="preserve">. </w:t>
      </w:r>
      <w:r w:rsidR="00C52F4A" w:rsidRPr="00E058A2">
        <w:t>Je suis prompt à donner mon amitié</w:t>
      </w:r>
      <w:r>
        <w:t xml:space="preserve">, </w:t>
      </w:r>
      <w:r w:rsidR="00C52F4A" w:rsidRPr="00605EB6">
        <w:t>et je sais mieux aimer que haïr</w:t>
      </w:r>
      <w:r>
        <w:t xml:space="preserve">. </w:t>
      </w:r>
      <w:r w:rsidR="00C52F4A" w:rsidRPr="00605EB6">
        <w:t>Pourtant</w:t>
      </w:r>
      <w:r>
        <w:t xml:space="preserve">, </w:t>
      </w:r>
      <w:r w:rsidR="00C52F4A" w:rsidRPr="00605EB6">
        <w:t>j</w:t>
      </w:r>
      <w:r>
        <w:t>’</w:t>
      </w:r>
      <w:r w:rsidR="00C52F4A" w:rsidRPr="00605EB6">
        <w:t>ai souffert longtemps et beaucoup</w:t>
      </w:r>
      <w:r>
        <w:t xml:space="preserve">, </w:t>
      </w:r>
      <w:r w:rsidR="00C52F4A" w:rsidRPr="00605EB6">
        <w:t>et il y a une plaie saignante dans mon cœur</w:t>
      </w:r>
      <w:r>
        <w:t xml:space="preserve">, </w:t>
      </w:r>
      <w:r w:rsidR="00C52F4A" w:rsidRPr="00605EB6">
        <w:t>qui ne se cicatrisera peut-être jamais</w:t>
      </w:r>
      <w:r>
        <w:t xml:space="preserve">. </w:t>
      </w:r>
      <w:r w:rsidR="00C52F4A" w:rsidRPr="00605EB6">
        <w:t>Oui</w:t>
      </w:r>
      <w:r>
        <w:t xml:space="preserve">, </w:t>
      </w:r>
      <w:r w:rsidR="00C52F4A" w:rsidRPr="00605EB6">
        <w:t>je suis prompt à aimer</w:t>
      </w:r>
      <w:r>
        <w:t xml:space="preserve"> ; </w:t>
      </w:r>
      <w:r w:rsidR="00C52F4A" w:rsidRPr="00605EB6">
        <w:t>je n</w:t>
      </w:r>
      <w:r>
        <w:t>’</w:t>
      </w:r>
      <w:r w:rsidR="00C52F4A" w:rsidRPr="00605EB6">
        <w:t>ai pas toujours eu à me louer de l</w:t>
      </w:r>
      <w:r>
        <w:t>’</w:t>
      </w:r>
      <w:r w:rsidR="00C52F4A" w:rsidRPr="00605EB6">
        <w:t>amitié des hommes</w:t>
      </w:r>
      <w:r>
        <w:t xml:space="preserve"> ; </w:t>
      </w:r>
      <w:r w:rsidR="00C52F4A" w:rsidRPr="00605EB6">
        <w:t>j</w:t>
      </w:r>
      <w:r>
        <w:t>’</w:t>
      </w:r>
      <w:r w:rsidR="00C52F4A" w:rsidRPr="00605EB6">
        <w:t>ai rencontré des ingrats</w:t>
      </w:r>
      <w:r>
        <w:t xml:space="preserve">, </w:t>
      </w:r>
      <w:r w:rsidR="00C52F4A" w:rsidRPr="00605EB6">
        <w:t>des hypocrites</w:t>
      </w:r>
      <w:r>
        <w:t xml:space="preserve">, </w:t>
      </w:r>
      <w:r w:rsidR="00C52F4A" w:rsidRPr="00605EB6">
        <w:t>des cœurs méchants</w:t>
      </w:r>
      <w:r>
        <w:t xml:space="preserve">, </w:t>
      </w:r>
      <w:r w:rsidR="00C52F4A" w:rsidRPr="00605EB6">
        <w:t>des âmes viles</w:t>
      </w:r>
      <w:r>
        <w:t xml:space="preserve">… </w:t>
      </w:r>
      <w:r w:rsidR="00C52F4A" w:rsidRPr="00605EB6">
        <w:t>Cela ne m</w:t>
      </w:r>
      <w:r>
        <w:t>’</w:t>
      </w:r>
      <w:r w:rsidR="00C52F4A" w:rsidRPr="00605EB6">
        <w:t>a ni rebuté</w:t>
      </w:r>
      <w:r>
        <w:t xml:space="preserve">, </w:t>
      </w:r>
      <w:r w:rsidR="00C52F4A" w:rsidRPr="00605EB6">
        <w:t>ni rendu trop défiant</w:t>
      </w:r>
      <w:r>
        <w:t xml:space="preserve"> ; </w:t>
      </w:r>
      <w:r w:rsidR="00C52F4A" w:rsidRPr="00605EB6">
        <w:t>je donne mon amitié quand même</w:t>
      </w:r>
      <w:r>
        <w:t xml:space="preserve"> ; </w:t>
      </w:r>
      <w:r w:rsidR="00C52F4A" w:rsidRPr="00605EB6">
        <w:t>je suis incorrigible</w:t>
      </w:r>
      <w:r>
        <w:t xml:space="preserve">. </w:t>
      </w:r>
      <w:r w:rsidR="00C52F4A" w:rsidRPr="00605EB6">
        <w:t>Jacques</w:t>
      </w:r>
      <w:r>
        <w:t xml:space="preserve">, </w:t>
      </w:r>
      <w:r w:rsidR="00C52F4A" w:rsidRPr="00605EB6">
        <w:t>voulez-vous être mon ami</w:t>
      </w:r>
      <w:r>
        <w:t> ?</w:t>
      </w:r>
    </w:p>
    <w:p w14:paraId="6657000F" w14:textId="06AE6DAE" w:rsidR="00C474C1" w:rsidRDefault="0094609C" w:rsidP="00C52F4A">
      <w:r>
        <w:t>— </w:t>
      </w:r>
      <w:r w:rsidR="00C52F4A" w:rsidRPr="00605EB6">
        <w:t>Oh</w:t>
      </w:r>
      <w:r w:rsidR="00C474C1">
        <w:t xml:space="preserve"> ! </w:t>
      </w:r>
      <w:r w:rsidR="00C52F4A" w:rsidRPr="00605EB6">
        <w:t>mon capitaine</w:t>
      </w:r>
      <w:r w:rsidR="00C474C1">
        <w:t xml:space="preserve"> ! </w:t>
      </w:r>
      <w:r w:rsidR="00C52F4A" w:rsidRPr="00605EB6">
        <w:t>fit le jeune homme ému jusqu</w:t>
      </w:r>
      <w:r w:rsidR="00C474C1">
        <w:t>’</w:t>
      </w:r>
      <w:r w:rsidR="00C52F4A" w:rsidRPr="00605EB6">
        <w:t>aux larmes</w:t>
      </w:r>
      <w:r w:rsidR="00C474C1">
        <w:t>.</w:t>
      </w:r>
    </w:p>
    <w:p w14:paraId="4781250A" w14:textId="106CE75D" w:rsidR="00C474C1" w:rsidRDefault="0094609C" w:rsidP="00C52F4A">
      <w:r>
        <w:t>— </w:t>
      </w:r>
      <w:r w:rsidR="00C52F4A" w:rsidRPr="00605EB6">
        <w:t>J</w:t>
      </w:r>
      <w:r w:rsidR="00C474C1">
        <w:t>’</w:t>
      </w:r>
      <w:r w:rsidR="00C52F4A" w:rsidRPr="00605EB6">
        <w:t>ai compris</w:t>
      </w:r>
      <w:r w:rsidR="00C474C1">
        <w:t xml:space="preserve">, </w:t>
      </w:r>
      <w:r w:rsidR="00C52F4A" w:rsidRPr="00605EB6">
        <w:t>merci</w:t>
      </w:r>
      <w:r w:rsidR="00C474C1">
        <w:t xml:space="preserve">. </w:t>
      </w:r>
      <w:r w:rsidR="00C52F4A" w:rsidRPr="00605EB6">
        <w:t>Votre seule amitié</w:t>
      </w:r>
      <w:r w:rsidR="00C474C1">
        <w:t xml:space="preserve">, </w:t>
      </w:r>
      <w:r w:rsidR="00C52F4A" w:rsidRPr="00605EB6">
        <w:t>Jacques</w:t>
      </w:r>
      <w:r w:rsidR="00C474C1">
        <w:t xml:space="preserve">, </w:t>
      </w:r>
      <w:r w:rsidR="00C52F4A" w:rsidRPr="00605EB6">
        <w:t>en remplacera beaucoup d</w:t>
      </w:r>
      <w:r w:rsidR="00C474C1">
        <w:t>’</w:t>
      </w:r>
      <w:r w:rsidR="00C52F4A" w:rsidRPr="00605EB6">
        <w:t>autres que j</w:t>
      </w:r>
      <w:r w:rsidR="00C474C1">
        <w:t>’</w:t>
      </w:r>
      <w:r w:rsidR="00C52F4A" w:rsidRPr="00605EB6">
        <w:t>ai perdues ou plutôt que j</w:t>
      </w:r>
      <w:r w:rsidR="00C474C1">
        <w:t>’</w:t>
      </w:r>
      <w:r w:rsidR="00C52F4A" w:rsidRPr="00605EB6">
        <w:t>ai cru posséder</w:t>
      </w:r>
      <w:r w:rsidR="00C474C1">
        <w:t xml:space="preserve">. </w:t>
      </w:r>
      <w:r w:rsidR="00C52F4A" w:rsidRPr="00605EB6">
        <w:t>Maintenant</w:t>
      </w:r>
      <w:r w:rsidR="00C474C1">
        <w:t xml:space="preserve">, </w:t>
      </w:r>
      <w:r w:rsidR="00C52F4A" w:rsidRPr="00605EB6">
        <w:t>parlons un peu de vous</w:t>
      </w:r>
      <w:r w:rsidR="00C474C1">
        <w:t xml:space="preserve">, </w:t>
      </w:r>
      <w:r w:rsidR="00C52F4A" w:rsidRPr="00605EB6">
        <w:t>qui avez l</w:t>
      </w:r>
      <w:r w:rsidR="00C474C1">
        <w:t>’</w:t>
      </w:r>
      <w:r w:rsidR="00C52F4A" w:rsidRPr="00605EB6">
        <w:t>avenir</w:t>
      </w:r>
      <w:r w:rsidR="00C474C1">
        <w:t xml:space="preserve">, </w:t>
      </w:r>
      <w:r w:rsidR="00C52F4A" w:rsidRPr="00605EB6">
        <w:t>les plus belles espérances</w:t>
      </w:r>
      <w:r w:rsidR="00C474C1">
        <w:t xml:space="preserve">. </w:t>
      </w:r>
      <w:r w:rsidR="00C52F4A" w:rsidRPr="00605EB6">
        <w:t>Je ne vous cache pas</w:t>
      </w:r>
      <w:r w:rsidR="00C474C1">
        <w:t xml:space="preserve">, </w:t>
      </w:r>
      <w:r w:rsidR="00C52F4A" w:rsidRPr="00605EB6">
        <w:t>mon ami</w:t>
      </w:r>
      <w:r w:rsidR="00C474C1">
        <w:t xml:space="preserve">, </w:t>
      </w:r>
      <w:r w:rsidR="00C52F4A" w:rsidRPr="00605EB6">
        <w:t>que ce que l</w:t>
      </w:r>
      <w:r w:rsidR="00C474C1">
        <w:t>’</w:t>
      </w:r>
      <w:r w:rsidR="00C52F4A" w:rsidRPr="00605EB6">
        <w:t>on m</w:t>
      </w:r>
      <w:r w:rsidR="00C474C1">
        <w:t>’</w:t>
      </w:r>
      <w:r w:rsidR="00C52F4A" w:rsidRPr="00605EB6">
        <w:t>a appris de vous me donne le plus vif désir d</w:t>
      </w:r>
      <w:r w:rsidR="00C474C1">
        <w:t>’</w:t>
      </w:r>
      <w:r w:rsidR="00C52F4A" w:rsidRPr="00605EB6">
        <w:t>en savoir d</w:t>
      </w:r>
      <w:r w:rsidR="00C474C1">
        <w:t>’</w:t>
      </w:r>
      <w:r w:rsidR="00C52F4A" w:rsidRPr="00605EB6">
        <w:t>avantage</w:t>
      </w:r>
      <w:r w:rsidR="00C474C1">
        <w:t>.</w:t>
      </w:r>
    </w:p>
    <w:p w14:paraId="288472A8" w14:textId="10440C83" w:rsidR="00C474C1" w:rsidRDefault="0094609C" w:rsidP="00C52F4A">
      <w:r>
        <w:t>— </w:t>
      </w:r>
      <w:r w:rsidR="00C52F4A" w:rsidRPr="00605EB6">
        <w:t>Je n</w:t>
      </w:r>
      <w:r w:rsidR="00C474C1">
        <w:t>’</w:t>
      </w:r>
      <w:r w:rsidR="00C52F4A" w:rsidRPr="00605EB6">
        <w:t>ai rien de bien intéressant à vous dire</w:t>
      </w:r>
      <w:r w:rsidR="00C474C1">
        <w:t>.</w:t>
      </w:r>
    </w:p>
    <w:p w14:paraId="4043ECA1" w14:textId="37C435B6" w:rsidR="00C474C1" w:rsidRDefault="0094609C" w:rsidP="00C52F4A">
      <w:r>
        <w:t>— </w:t>
      </w:r>
      <w:r w:rsidR="00C52F4A" w:rsidRPr="00605EB6">
        <w:t>Quand il s</w:t>
      </w:r>
      <w:r w:rsidR="00C474C1">
        <w:t>’</w:t>
      </w:r>
      <w:r w:rsidR="00C52F4A" w:rsidRPr="00605EB6">
        <w:t>agit d</w:t>
      </w:r>
      <w:r w:rsidR="00C474C1">
        <w:t>’</w:t>
      </w:r>
      <w:r w:rsidR="00C52F4A" w:rsidRPr="00605EB6">
        <w:t>un ami</w:t>
      </w:r>
      <w:r w:rsidR="00C474C1">
        <w:t xml:space="preserve">, </w:t>
      </w:r>
      <w:r w:rsidR="00C52F4A" w:rsidRPr="00605EB6">
        <w:t>Jacques</w:t>
      </w:r>
      <w:r w:rsidR="00C474C1">
        <w:t xml:space="preserve">, </w:t>
      </w:r>
      <w:r w:rsidR="00C52F4A" w:rsidRPr="00605EB6">
        <w:t>tout intéresse</w:t>
      </w:r>
      <w:r w:rsidR="00C474C1">
        <w:t xml:space="preserve">. </w:t>
      </w:r>
      <w:r w:rsidR="00C52F4A" w:rsidRPr="00605EB6">
        <w:t>Avez-vous un peu de fortune</w:t>
      </w:r>
      <w:r w:rsidR="00C474C1">
        <w:t> ?</w:t>
      </w:r>
    </w:p>
    <w:p w14:paraId="207725BF" w14:textId="1C9EA7E7" w:rsidR="00C474C1" w:rsidRDefault="0094609C" w:rsidP="00C52F4A">
      <w:r>
        <w:t>— </w:t>
      </w:r>
      <w:r w:rsidR="00C52F4A" w:rsidRPr="00605EB6">
        <w:t>Aucune</w:t>
      </w:r>
      <w:r w:rsidR="00C474C1">
        <w:t>.</w:t>
      </w:r>
    </w:p>
    <w:p w14:paraId="2B5EF9C4" w14:textId="3628699A" w:rsidR="00C474C1" w:rsidRDefault="0094609C" w:rsidP="00C52F4A">
      <w:r>
        <w:t>— </w:t>
      </w:r>
      <w:r w:rsidR="00C52F4A" w:rsidRPr="00605EB6">
        <w:t>Que font vos parents</w:t>
      </w:r>
      <w:r w:rsidR="00C474C1">
        <w:t> ?</w:t>
      </w:r>
    </w:p>
    <w:p w14:paraId="306FAB9A" w14:textId="7F1E3542" w:rsidR="00C474C1" w:rsidRDefault="0094609C" w:rsidP="00C52F4A">
      <w:r>
        <w:lastRenderedPageBreak/>
        <w:t>— </w:t>
      </w:r>
      <w:r w:rsidR="00C52F4A" w:rsidRPr="00605EB6">
        <w:t>Un an après ma naissance</w:t>
      </w:r>
      <w:r w:rsidR="00C474C1">
        <w:t xml:space="preserve">, </w:t>
      </w:r>
      <w:r w:rsidR="00C52F4A" w:rsidRPr="00605EB6">
        <w:t>mon père est mort</w:t>
      </w:r>
      <w:r w:rsidR="00C474C1">
        <w:t xml:space="preserve">. </w:t>
      </w:r>
      <w:r w:rsidR="00C52F4A" w:rsidRPr="00605EB6">
        <w:t>C</w:t>
      </w:r>
      <w:r w:rsidR="00C474C1">
        <w:t>’</w:t>
      </w:r>
      <w:r w:rsidR="00C52F4A" w:rsidRPr="00605EB6">
        <w:t>était un pauvre journalier</w:t>
      </w:r>
      <w:r w:rsidR="00C474C1">
        <w:t xml:space="preserve"> ; </w:t>
      </w:r>
      <w:r w:rsidR="00C52F4A" w:rsidRPr="00605EB6">
        <w:t>ma mère m</w:t>
      </w:r>
      <w:r w:rsidR="00C474C1">
        <w:t>’</w:t>
      </w:r>
      <w:r w:rsidR="00C52F4A" w:rsidRPr="00605EB6">
        <w:t>éleva aussi bien qu</w:t>
      </w:r>
      <w:r w:rsidR="00C474C1">
        <w:t>’</w:t>
      </w:r>
      <w:r w:rsidR="00C52F4A" w:rsidRPr="00605EB6">
        <w:t>elle le put jusqu</w:t>
      </w:r>
      <w:r w:rsidR="00C474C1">
        <w:t>’</w:t>
      </w:r>
      <w:r w:rsidR="00C52F4A" w:rsidRPr="00605EB6">
        <w:t>à l</w:t>
      </w:r>
      <w:r w:rsidR="00C474C1">
        <w:t>’</w:t>
      </w:r>
      <w:r w:rsidR="00C52F4A" w:rsidRPr="00605EB6">
        <w:t>âge de douze ans</w:t>
      </w:r>
      <w:r w:rsidR="00C474C1">
        <w:t>.</w:t>
      </w:r>
    </w:p>
    <w:p w14:paraId="5624FCCD" w14:textId="7C12CA1D" w:rsidR="00C474C1" w:rsidRDefault="0094609C" w:rsidP="00C52F4A">
      <w:r>
        <w:t>— </w:t>
      </w:r>
      <w:r w:rsidR="00C52F4A" w:rsidRPr="00605EB6">
        <w:t>Alors</w:t>
      </w:r>
      <w:r w:rsidR="00C474C1">
        <w:t> ?</w:t>
      </w:r>
    </w:p>
    <w:p w14:paraId="6663F818" w14:textId="032C5934" w:rsidR="00C474C1" w:rsidRDefault="0094609C" w:rsidP="00C52F4A">
      <w:r>
        <w:t>— </w:t>
      </w:r>
      <w:r w:rsidR="00C52F4A" w:rsidRPr="00605EB6">
        <w:t>Elle mourut aussi</w:t>
      </w:r>
      <w:r w:rsidR="00C474C1">
        <w:t>.</w:t>
      </w:r>
    </w:p>
    <w:p w14:paraId="201B2DE5" w14:textId="1C88A8B1" w:rsidR="00C474C1" w:rsidRDefault="0094609C" w:rsidP="00C52F4A">
      <w:r>
        <w:t>— </w:t>
      </w:r>
      <w:r w:rsidR="00C52F4A" w:rsidRPr="00605EB6">
        <w:t>Orphelin</w:t>
      </w:r>
      <w:r w:rsidR="00C474C1">
        <w:t xml:space="preserve"> ! </w:t>
      </w:r>
      <w:r w:rsidR="00C52F4A" w:rsidRPr="00605EB6">
        <w:t>Mon pauvre ami</w:t>
      </w:r>
      <w:r w:rsidR="00C474C1">
        <w:t> !</w:t>
      </w:r>
    </w:p>
    <w:p w14:paraId="4E7EF980" w14:textId="6E9E9C2D" w:rsidR="00C474C1" w:rsidRDefault="0094609C" w:rsidP="00C52F4A">
      <w:r>
        <w:t>— </w:t>
      </w:r>
      <w:r w:rsidR="00C52F4A" w:rsidRPr="00605EB6">
        <w:t>Mon parrain</w:t>
      </w:r>
      <w:r w:rsidR="00C474C1">
        <w:t xml:space="preserve">, </w:t>
      </w:r>
      <w:r w:rsidR="00C52F4A" w:rsidRPr="00605EB6">
        <w:t>un vieux capitaine de dragons</w:t>
      </w:r>
      <w:r w:rsidR="00C474C1">
        <w:t xml:space="preserve">, </w:t>
      </w:r>
      <w:r w:rsidR="00C52F4A" w:rsidRPr="00605EB6">
        <w:t>a pris soin de moi et m</w:t>
      </w:r>
      <w:r w:rsidR="00C474C1">
        <w:t>’</w:t>
      </w:r>
      <w:r w:rsidR="00C52F4A" w:rsidRPr="00605EB6">
        <w:t>a fait donner l</w:t>
      </w:r>
      <w:r w:rsidR="00C474C1">
        <w:t>’</w:t>
      </w:r>
      <w:r w:rsidR="00C52F4A" w:rsidRPr="00605EB6">
        <w:t>instruction que je possède</w:t>
      </w:r>
      <w:r w:rsidR="00C474C1">
        <w:t xml:space="preserve">. </w:t>
      </w:r>
      <w:r w:rsidR="00C52F4A" w:rsidRPr="00605EB6">
        <w:t>Je lui dois beaucoup</w:t>
      </w:r>
      <w:r w:rsidR="00C474C1">
        <w:t xml:space="preserve">, </w:t>
      </w:r>
      <w:r w:rsidR="00C52F4A" w:rsidRPr="00605EB6">
        <w:t>je lui dois tout</w:t>
      </w:r>
      <w:r w:rsidR="00C474C1">
        <w:t xml:space="preserve"> ; </w:t>
      </w:r>
      <w:r w:rsidR="00C52F4A" w:rsidRPr="00605EB6">
        <w:t>il a été pour moi un véritable père</w:t>
      </w:r>
      <w:r w:rsidR="00C474C1">
        <w:t xml:space="preserve">. </w:t>
      </w:r>
      <w:r w:rsidR="00C52F4A" w:rsidRPr="00605EB6">
        <w:t>J</w:t>
      </w:r>
      <w:r w:rsidR="00C474C1">
        <w:t>’</w:t>
      </w:r>
      <w:r w:rsidR="00C52F4A" w:rsidRPr="00605EB6">
        <w:t>étais garçon de ferme quand le tirage au sort m</w:t>
      </w:r>
      <w:r w:rsidR="00C474C1">
        <w:t>’</w:t>
      </w:r>
      <w:r w:rsidR="00C52F4A" w:rsidRPr="00605EB6">
        <w:t>a fait soldat</w:t>
      </w:r>
      <w:r w:rsidR="00C474C1">
        <w:t xml:space="preserve">. </w:t>
      </w:r>
      <w:r w:rsidR="00C52F4A" w:rsidRPr="00605EB6">
        <w:t>Je suis parti</w:t>
      </w:r>
      <w:r w:rsidR="00C474C1">
        <w:t xml:space="preserve">, </w:t>
      </w:r>
      <w:r w:rsidR="00C52F4A" w:rsidRPr="00605EB6">
        <w:t>devançant l</w:t>
      </w:r>
      <w:r w:rsidR="00C474C1">
        <w:t>’</w:t>
      </w:r>
      <w:r w:rsidR="00C52F4A" w:rsidRPr="00605EB6">
        <w:t>appel</w:t>
      </w:r>
      <w:r w:rsidR="00C474C1">
        <w:t xml:space="preserve">, </w:t>
      </w:r>
      <w:r w:rsidR="00C52F4A" w:rsidRPr="00605EB6">
        <w:t>afin de pouvoir être incorporé au 1</w:t>
      </w:r>
      <w:r w:rsidR="00C474C1" w:rsidRPr="00605EB6">
        <w:t>0</w:t>
      </w:r>
      <w:r w:rsidR="00C474C1" w:rsidRPr="00C474C1">
        <w:rPr>
          <w:vertAlign w:val="superscript"/>
        </w:rPr>
        <w:t>e</w:t>
      </w:r>
      <w:r w:rsidR="00C474C1">
        <w:t xml:space="preserve"> </w:t>
      </w:r>
      <w:r w:rsidR="00C52F4A" w:rsidRPr="00605EB6">
        <w:t>régiment de dragons où mon parrain a été capitaine</w:t>
      </w:r>
      <w:r w:rsidR="00C474C1">
        <w:t xml:space="preserve">. </w:t>
      </w:r>
      <w:r w:rsidR="00C52F4A" w:rsidRPr="00605EB6">
        <w:t>Voilà toute mon histoire</w:t>
      </w:r>
      <w:r w:rsidR="00C474C1">
        <w:t>.</w:t>
      </w:r>
    </w:p>
    <w:p w14:paraId="5CF4C9F7" w14:textId="374A9424" w:rsidR="00C474C1" w:rsidRDefault="0094609C" w:rsidP="00C52F4A">
      <w:r>
        <w:t>— </w:t>
      </w:r>
      <w:r w:rsidR="00C52F4A" w:rsidRPr="00605EB6">
        <w:t>Qui est des plus intéressantes</w:t>
      </w:r>
      <w:r w:rsidR="00C474C1">
        <w:t xml:space="preserve">, </w:t>
      </w:r>
      <w:r w:rsidR="00C52F4A" w:rsidRPr="00605EB6">
        <w:t>mon ami</w:t>
      </w:r>
      <w:r w:rsidR="00C474C1">
        <w:t xml:space="preserve">. </w:t>
      </w:r>
      <w:r w:rsidR="00C52F4A" w:rsidRPr="00605EB6">
        <w:t>Il y a peut-être certaines petites choses que vous me cachez</w:t>
      </w:r>
      <w:r w:rsidR="00C474C1">
        <w:t xml:space="preserve">. </w:t>
      </w:r>
      <w:r w:rsidR="00C52F4A" w:rsidRPr="00605EB6">
        <w:t>Jacques</w:t>
      </w:r>
      <w:r w:rsidR="00C474C1">
        <w:t xml:space="preserve">, </w:t>
      </w:r>
      <w:r w:rsidR="00C52F4A" w:rsidRPr="00605EB6">
        <w:t>avec ceux que j</w:t>
      </w:r>
      <w:r w:rsidR="00C474C1">
        <w:t>’</w:t>
      </w:r>
      <w:r w:rsidR="00C52F4A" w:rsidRPr="00605EB6">
        <w:t>aime</w:t>
      </w:r>
      <w:r w:rsidR="00C474C1">
        <w:t xml:space="preserve">, </w:t>
      </w:r>
      <w:r w:rsidR="00C52F4A" w:rsidRPr="00605EB6">
        <w:t>pour eux</w:t>
      </w:r>
      <w:r w:rsidR="00C474C1">
        <w:t xml:space="preserve">, </w:t>
      </w:r>
      <w:r w:rsidR="00C52F4A" w:rsidRPr="00605EB6">
        <w:t>dans leur intérêt</w:t>
      </w:r>
      <w:r w:rsidR="00C474C1">
        <w:t xml:space="preserve">, </w:t>
      </w:r>
      <w:r w:rsidR="00C52F4A" w:rsidRPr="00605EB6">
        <w:t>je suis curieux</w:t>
      </w:r>
      <w:r w:rsidR="00C474C1">
        <w:t xml:space="preserve">, </w:t>
      </w:r>
      <w:r w:rsidR="00C52F4A" w:rsidRPr="00605EB6">
        <w:t>j</w:t>
      </w:r>
      <w:r w:rsidR="00C474C1">
        <w:t>’</w:t>
      </w:r>
      <w:r w:rsidR="00C52F4A" w:rsidRPr="00605EB6">
        <w:t>aime à tout savoir</w:t>
      </w:r>
      <w:r w:rsidR="00C474C1">
        <w:t xml:space="preserve">. </w:t>
      </w:r>
      <w:r w:rsidR="00623301">
        <w:t>C</w:t>
      </w:r>
      <w:r w:rsidR="00C474C1">
        <w:t>’</w:t>
      </w:r>
      <w:r w:rsidR="00C52F4A" w:rsidRPr="00605EB6">
        <w:t>est une faiblesse</w:t>
      </w:r>
      <w:r w:rsidR="00C474C1">
        <w:t xml:space="preserve">, </w:t>
      </w:r>
      <w:r w:rsidR="00C52F4A" w:rsidRPr="00605EB6">
        <w:t>je le sais</w:t>
      </w:r>
      <w:r w:rsidR="00C474C1">
        <w:t xml:space="preserve"> ; </w:t>
      </w:r>
      <w:r w:rsidR="00C52F4A" w:rsidRPr="00605EB6">
        <w:t>mais vous ne m</w:t>
      </w:r>
      <w:r w:rsidR="00C474C1">
        <w:t>’</w:t>
      </w:r>
      <w:r w:rsidR="00C52F4A" w:rsidRPr="00605EB6">
        <w:t>en voudrez point</w:t>
      </w:r>
      <w:r w:rsidR="00C474C1">
        <w:t xml:space="preserve">, </w:t>
      </w:r>
      <w:r w:rsidR="00C52F4A" w:rsidRPr="00605EB6">
        <w:t>parce que je veux lire dans votre pensée</w:t>
      </w:r>
      <w:r w:rsidR="00C474C1">
        <w:t xml:space="preserve">, </w:t>
      </w:r>
      <w:r w:rsidR="00C52F4A" w:rsidRPr="00605EB6">
        <w:t>voir au fond de votre cœur</w:t>
      </w:r>
      <w:r w:rsidR="00C474C1">
        <w:t xml:space="preserve">. </w:t>
      </w:r>
      <w:r w:rsidR="00C52F4A" w:rsidRPr="00605EB6">
        <w:t>Voyons</w:t>
      </w:r>
      <w:r w:rsidR="00C474C1">
        <w:t xml:space="preserve">, </w:t>
      </w:r>
      <w:r w:rsidR="00C52F4A" w:rsidRPr="00605EB6">
        <w:t>n</w:t>
      </w:r>
      <w:r w:rsidR="00C474C1">
        <w:t>’</w:t>
      </w:r>
      <w:r w:rsidR="00C52F4A" w:rsidRPr="00605EB6">
        <w:t>avez-vous pas laissé une fiancée au pays</w:t>
      </w:r>
      <w:r w:rsidR="00C474C1">
        <w:t> ?</w:t>
      </w:r>
    </w:p>
    <w:p w14:paraId="12C69D1F" w14:textId="77777777" w:rsidR="00C474C1" w:rsidRDefault="00C52F4A" w:rsidP="00C52F4A">
      <w:r w:rsidRPr="00605EB6">
        <w:t>Le front du jeune homme s</w:t>
      </w:r>
      <w:r w:rsidR="00C474C1">
        <w:t>’</w:t>
      </w:r>
      <w:r w:rsidRPr="00605EB6">
        <w:t>empourpra et il sourit</w:t>
      </w:r>
      <w:r w:rsidR="00C474C1">
        <w:t>.</w:t>
      </w:r>
    </w:p>
    <w:p w14:paraId="09010313" w14:textId="08897D8F" w:rsidR="00C474C1" w:rsidRDefault="0094609C" w:rsidP="00C52F4A">
      <w:r>
        <w:t>— </w:t>
      </w:r>
      <w:r w:rsidR="00C52F4A" w:rsidRPr="00605EB6">
        <w:t>Ah</w:t>
      </w:r>
      <w:r w:rsidR="00C474C1">
        <w:t xml:space="preserve"> ! </w:t>
      </w:r>
      <w:r w:rsidR="00C52F4A" w:rsidRPr="00605EB6">
        <w:t>vous voyez</w:t>
      </w:r>
      <w:r w:rsidR="00C474C1">
        <w:t xml:space="preserve">, </w:t>
      </w:r>
      <w:r w:rsidR="00C52F4A" w:rsidRPr="00605EB6">
        <w:t>Jacques</w:t>
      </w:r>
      <w:r w:rsidR="00C474C1">
        <w:t xml:space="preserve">, </w:t>
      </w:r>
      <w:r w:rsidR="00C52F4A" w:rsidRPr="00605EB6">
        <w:t>je ne me trompais pas</w:t>
      </w:r>
      <w:r w:rsidR="00C474C1">
        <w:t xml:space="preserve">, </w:t>
      </w:r>
      <w:r w:rsidR="00C52F4A" w:rsidRPr="00605EB6">
        <w:t>la fiancée existe</w:t>
      </w:r>
      <w:r w:rsidR="00C474C1">
        <w:t>.</w:t>
      </w:r>
    </w:p>
    <w:p w14:paraId="4BB11BBD" w14:textId="7FB3A89F" w:rsidR="00C474C1" w:rsidRDefault="0094609C" w:rsidP="00C52F4A">
      <w:r>
        <w:t>— </w:t>
      </w:r>
      <w:r w:rsidR="00C52F4A" w:rsidRPr="00605EB6">
        <w:t>C</w:t>
      </w:r>
      <w:r w:rsidR="00C474C1">
        <w:t>’</w:t>
      </w:r>
      <w:r w:rsidR="00C52F4A" w:rsidRPr="00605EB6">
        <w:t>est vrai</w:t>
      </w:r>
      <w:r w:rsidR="00C474C1">
        <w:t>.</w:t>
      </w:r>
    </w:p>
    <w:p w14:paraId="6A7A6515" w14:textId="2AD3A8E5" w:rsidR="00C474C1" w:rsidRDefault="0094609C" w:rsidP="00C52F4A">
      <w:r>
        <w:t>— </w:t>
      </w:r>
      <w:r w:rsidR="00C52F4A" w:rsidRPr="00605EB6">
        <w:t>Elle est jeune</w:t>
      </w:r>
      <w:r w:rsidR="00C474C1">
        <w:t xml:space="preserve">, </w:t>
      </w:r>
      <w:r w:rsidR="00C52F4A" w:rsidRPr="00605EB6">
        <w:t>jolie et sage</w:t>
      </w:r>
      <w:r w:rsidR="00C474C1">
        <w:t>.</w:t>
      </w:r>
    </w:p>
    <w:p w14:paraId="24F394EB" w14:textId="37EF80FF" w:rsidR="00C474C1" w:rsidRDefault="0094609C" w:rsidP="00C52F4A">
      <w:r>
        <w:lastRenderedPageBreak/>
        <w:t>— </w:t>
      </w:r>
      <w:r w:rsidR="00C52F4A" w:rsidRPr="00605EB6">
        <w:t>Dix-sept ans</w:t>
      </w:r>
      <w:r w:rsidR="00C474C1">
        <w:t xml:space="preserve">, </w:t>
      </w:r>
      <w:r w:rsidR="00C52F4A" w:rsidRPr="00605EB6">
        <w:t>belle à ravir les anges</w:t>
      </w:r>
      <w:r w:rsidR="004540F3">
        <w:t> ;</w:t>
      </w:r>
      <w:r w:rsidR="00C474C1">
        <w:t xml:space="preserve"> </w:t>
      </w:r>
      <w:r w:rsidR="00C52F4A" w:rsidRPr="00605EB6">
        <w:t>quant à sa sagesse</w:t>
      </w:r>
      <w:r w:rsidR="00C474C1">
        <w:t xml:space="preserve">, </w:t>
      </w:r>
      <w:r w:rsidR="00C52F4A" w:rsidRPr="00605EB6">
        <w:t>nul dans le pays n</w:t>
      </w:r>
      <w:r w:rsidR="00C474C1">
        <w:t>’</w:t>
      </w:r>
      <w:r w:rsidR="00C52F4A" w:rsidRPr="00605EB6">
        <w:t>oserait en douter</w:t>
      </w:r>
      <w:r w:rsidR="00C474C1">
        <w:t xml:space="preserve"> ; : </w:t>
      </w:r>
      <w:r w:rsidR="00C52F4A" w:rsidRPr="00605EB6">
        <w:t>mon parrain</w:t>
      </w:r>
      <w:r w:rsidR="00C474C1">
        <w:t xml:space="preserve">, </w:t>
      </w:r>
      <w:r w:rsidR="00C52F4A" w:rsidRPr="00605EB6">
        <w:t>le vieux capitaine</w:t>
      </w:r>
      <w:r w:rsidR="00C474C1">
        <w:t xml:space="preserve">, </w:t>
      </w:r>
      <w:r w:rsidR="00C52F4A" w:rsidRPr="00605EB6">
        <w:t>est son père</w:t>
      </w:r>
      <w:r w:rsidR="00C474C1">
        <w:t> !</w:t>
      </w:r>
    </w:p>
    <w:p w14:paraId="5E91ECF2" w14:textId="210D3AB4" w:rsidR="00C474C1" w:rsidRDefault="0094609C" w:rsidP="00C52F4A">
      <w:r>
        <w:t>— </w:t>
      </w:r>
      <w:r w:rsidR="00C52F4A" w:rsidRPr="00605EB6">
        <w:t>À la bonne heure</w:t>
      </w:r>
      <w:r w:rsidR="00C474C1">
        <w:t xml:space="preserve">, </w:t>
      </w:r>
      <w:r w:rsidR="00C52F4A" w:rsidRPr="00605EB6">
        <w:t>voilà le véritable enthousiasme</w:t>
      </w:r>
      <w:r w:rsidR="00C474C1">
        <w:t xml:space="preserve"> ; </w:t>
      </w:r>
      <w:r w:rsidR="00C52F4A" w:rsidRPr="00605EB6">
        <w:t>je n</w:t>
      </w:r>
      <w:r w:rsidR="00C474C1">
        <w:t>’</w:t>
      </w:r>
      <w:r w:rsidR="00C52F4A" w:rsidRPr="00605EB6">
        <w:t>ai plus à vous demander si vous l</w:t>
      </w:r>
      <w:r w:rsidR="00C474C1">
        <w:t>’</w:t>
      </w:r>
      <w:r w:rsidR="00C52F4A" w:rsidRPr="00605EB6">
        <w:t>aimez</w:t>
      </w:r>
      <w:r w:rsidR="00C474C1">
        <w:t>.</w:t>
      </w:r>
    </w:p>
    <w:p w14:paraId="5A959F50" w14:textId="5B902295" w:rsidR="00C474C1" w:rsidRDefault="0094609C" w:rsidP="00C52F4A">
      <w:r>
        <w:t>— </w:t>
      </w:r>
      <w:r w:rsidR="00C52F4A" w:rsidRPr="00605EB6">
        <w:t xml:space="preserve">Plus que tout </w:t>
      </w:r>
      <w:r w:rsidR="00623301">
        <w:t>au</w:t>
      </w:r>
      <w:r w:rsidR="00623301" w:rsidRPr="00605EB6">
        <w:t xml:space="preserve"> </w:t>
      </w:r>
      <w:r w:rsidR="00C52F4A" w:rsidRPr="00605EB6">
        <w:t>monde</w:t>
      </w:r>
      <w:r w:rsidR="00C474C1">
        <w:t xml:space="preserve">, </w:t>
      </w:r>
      <w:r w:rsidR="00C52F4A" w:rsidRPr="00605EB6">
        <w:t>plus que ma vie</w:t>
      </w:r>
      <w:r w:rsidR="00C474C1">
        <w:t xml:space="preserve"> ! </w:t>
      </w:r>
      <w:r w:rsidR="00C52F4A" w:rsidRPr="00605EB6">
        <w:t>Oh</w:t>
      </w:r>
      <w:r w:rsidR="00C474C1">
        <w:t xml:space="preserve"> ! </w:t>
      </w:r>
      <w:r w:rsidR="00C52F4A" w:rsidRPr="00605EB6">
        <w:t>oui</w:t>
      </w:r>
      <w:r w:rsidR="00C474C1">
        <w:t xml:space="preserve">, </w:t>
      </w:r>
      <w:r w:rsidR="00C52F4A" w:rsidRPr="00605EB6">
        <w:t>je l</w:t>
      </w:r>
      <w:r w:rsidR="00C474C1">
        <w:t>’</w:t>
      </w:r>
      <w:r w:rsidR="00C52F4A" w:rsidRPr="00605EB6">
        <w:t>aime</w:t>
      </w:r>
      <w:r w:rsidR="00C474C1">
        <w:t xml:space="preserve">, </w:t>
      </w:r>
      <w:r w:rsidR="00C52F4A" w:rsidRPr="00605EB6">
        <w:t>ma Jeanne adorée</w:t>
      </w:r>
      <w:r w:rsidR="00C474C1">
        <w:t> !</w:t>
      </w:r>
    </w:p>
    <w:p w14:paraId="5B2EF512" w14:textId="77777777" w:rsidR="00C474C1" w:rsidRDefault="00C52F4A" w:rsidP="00C52F4A">
      <w:r w:rsidRPr="00605EB6">
        <w:t>Ce nom de Jeanne fit tressaillir le franc-tireur</w:t>
      </w:r>
      <w:r w:rsidR="00C474C1">
        <w:t>.</w:t>
      </w:r>
    </w:p>
    <w:p w14:paraId="4CD84D72" w14:textId="5E6FBE49" w:rsidR="00C474C1" w:rsidRDefault="0094609C" w:rsidP="00C52F4A">
      <w:r>
        <w:t>— </w:t>
      </w:r>
      <w:r w:rsidR="00C52F4A" w:rsidRPr="00605EB6">
        <w:t>Jacques</w:t>
      </w:r>
      <w:r w:rsidR="00C474C1">
        <w:t xml:space="preserve">, </w:t>
      </w:r>
      <w:r w:rsidR="00C52F4A" w:rsidRPr="00605EB6">
        <w:t>dit-il</w:t>
      </w:r>
      <w:r w:rsidR="00C474C1">
        <w:t xml:space="preserve">, </w:t>
      </w:r>
      <w:r w:rsidR="00C52F4A" w:rsidRPr="00605EB6">
        <w:t>vous ne m</w:t>
      </w:r>
      <w:r w:rsidR="00C474C1">
        <w:t>’</w:t>
      </w:r>
      <w:r w:rsidR="00C52F4A" w:rsidRPr="00605EB6">
        <w:t>avez pas encore nommé le lieu de votre naissance</w:t>
      </w:r>
      <w:r w:rsidR="00C474C1">
        <w:t>.</w:t>
      </w:r>
    </w:p>
    <w:p w14:paraId="5DEA70A2" w14:textId="63D6B2E8" w:rsidR="00C474C1" w:rsidRDefault="0094609C" w:rsidP="00C52F4A">
      <w:r>
        <w:t>— </w:t>
      </w:r>
      <w:r w:rsidR="00C52F4A" w:rsidRPr="00605EB6">
        <w:t>Je suis né à Mareille</w:t>
      </w:r>
      <w:r w:rsidR="00C474C1">
        <w:t>.</w:t>
      </w:r>
    </w:p>
    <w:p w14:paraId="5C652520" w14:textId="44FDA32F" w:rsidR="00C474C1" w:rsidRDefault="0094609C" w:rsidP="00C52F4A">
      <w:r>
        <w:t>— </w:t>
      </w:r>
      <w:r w:rsidR="00C52F4A" w:rsidRPr="00605EB6">
        <w:t>Dans les Vosges</w:t>
      </w:r>
      <w:r w:rsidR="00C474C1">
        <w:t xml:space="preserve"> ! </w:t>
      </w:r>
      <w:r w:rsidR="00C52F4A" w:rsidRPr="00605EB6">
        <w:t>exclama le franc-tireur</w:t>
      </w:r>
      <w:r w:rsidR="00C474C1">
        <w:t xml:space="preserve">, </w:t>
      </w:r>
      <w:r w:rsidR="00C52F4A" w:rsidRPr="00605EB6">
        <w:t>en pâlissant</w:t>
      </w:r>
      <w:r w:rsidR="00C474C1">
        <w:t>.</w:t>
      </w:r>
    </w:p>
    <w:p w14:paraId="65587B84" w14:textId="70CE99E2" w:rsidR="00C474C1" w:rsidRDefault="0094609C" w:rsidP="00C52F4A">
      <w:r>
        <w:t>— </w:t>
      </w:r>
      <w:r w:rsidR="00C52F4A" w:rsidRPr="00605EB6">
        <w:t>Oui</w:t>
      </w:r>
      <w:r w:rsidR="00C474C1">
        <w:t xml:space="preserve">, </w:t>
      </w:r>
      <w:r w:rsidR="00C52F4A" w:rsidRPr="00605EB6">
        <w:t>mon capitaine</w:t>
      </w:r>
      <w:r w:rsidR="00C474C1">
        <w:t xml:space="preserve">, </w:t>
      </w:r>
      <w:r w:rsidR="00C52F4A" w:rsidRPr="00605EB6">
        <w:t>répondit le jeune homme</w:t>
      </w:r>
      <w:r w:rsidR="00C474C1">
        <w:t xml:space="preserve">, </w:t>
      </w:r>
      <w:r w:rsidR="00C52F4A" w:rsidRPr="00605EB6">
        <w:t>regardant son interlocuteur avec surprise</w:t>
      </w:r>
      <w:r w:rsidR="00C474C1">
        <w:t>.</w:t>
      </w:r>
    </w:p>
    <w:p w14:paraId="7BB9E4CE" w14:textId="77777777" w:rsidR="00C474C1" w:rsidRDefault="00C52F4A" w:rsidP="00C52F4A">
      <w:r w:rsidRPr="00605EB6">
        <w:t>Le front du franc-tireur s</w:t>
      </w:r>
      <w:r w:rsidR="00C474C1">
        <w:t>’</w:t>
      </w:r>
      <w:r w:rsidRPr="00605EB6">
        <w:t>était subitement assombri et son regard avait pris</w:t>
      </w:r>
      <w:r w:rsidR="00C474C1">
        <w:t xml:space="preserve">, </w:t>
      </w:r>
      <w:r w:rsidRPr="00605EB6">
        <w:t>malgré lui</w:t>
      </w:r>
      <w:r w:rsidR="00C474C1">
        <w:t xml:space="preserve">, </w:t>
      </w:r>
      <w:r w:rsidRPr="00605EB6">
        <w:t>une expression</w:t>
      </w:r>
      <w:r w:rsidR="00C474C1">
        <w:t xml:space="preserve">, </w:t>
      </w:r>
      <w:r w:rsidRPr="00605EB6">
        <w:t>douloureuse</w:t>
      </w:r>
      <w:r w:rsidR="00C474C1">
        <w:t>.</w:t>
      </w:r>
    </w:p>
    <w:p w14:paraId="7CDBC74E" w14:textId="2BC63C8E" w:rsidR="00C474C1" w:rsidRDefault="0094609C" w:rsidP="00C52F4A">
      <w:r>
        <w:t>— </w:t>
      </w:r>
      <w:r w:rsidR="00C52F4A" w:rsidRPr="00605EB6">
        <w:t>Est-ce que vous connaissez Mareille</w:t>
      </w:r>
      <w:r w:rsidR="00C474C1">
        <w:t xml:space="preserve">, </w:t>
      </w:r>
      <w:r w:rsidR="00C52F4A" w:rsidRPr="00605EB6">
        <w:t>mon capitaine</w:t>
      </w:r>
      <w:r w:rsidR="00C474C1">
        <w:t xml:space="preserve"> ? </w:t>
      </w:r>
      <w:r w:rsidR="00C52F4A" w:rsidRPr="00605EB6">
        <w:t>demanda Jacques</w:t>
      </w:r>
      <w:r w:rsidR="00C474C1">
        <w:t>.</w:t>
      </w:r>
    </w:p>
    <w:p w14:paraId="60A54F99" w14:textId="03EA2551" w:rsidR="00C474C1" w:rsidRDefault="0094609C" w:rsidP="00C52F4A">
      <w:r>
        <w:t>— </w:t>
      </w:r>
      <w:r w:rsidR="00C52F4A" w:rsidRPr="00605EB6">
        <w:t>Non</w:t>
      </w:r>
      <w:r w:rsidR="00C474C1">
        <w:t xml:space="preserve">, </w:t>
      </w:r>
      <w:r w:rsidR="00C52F4A" w:rsidRPr="00605EB6">
        <w:t>j</w:t>
      </w:r>
      <w:r w:rsidR="00C474C1">
        <w:t>’</w:t>
      </w:r>
      <w:r w:rsidR="00C52F4A" w:rsidRPr="00605EB6">
        <w:t>y suis seulement passé</w:t>
      </w:r>
      <w:r w:rsidR="00C474C1">
        <w:t xml:space="preserve">… </w:t>
      </w:r>
      <w:r w:rsidR="00C52F4A" w:rsidRPr="00605EB6">
        <w:t>autrefois</w:t>
      </w:r>
      <w:r w:rsidR="00C474C1">
        <w:t xml:space="preserve"> ; </w:t>
      </w:r>
      <w:r w:rsidR="00C52F4A" w:rsidRPr="00605EB6">
        <w:t>mais je connais quelqu</w:t>
      </w:r>
      <w:r w:rsidR="00C474C1">
        <w:t>’</w:t>
      </w:r>
      <w:r w:rsidR="00C52F4A" w:rsidRPr="00605EB6">
        <w:t>un dans une des communes voisines</w:t>
      </w:r>
      <w:r w:rsidR="00C474C1">
        <w:t xml:space="preserve">, </w:t>
      </w:r>
      <w:r w:rsidR="00C52F4A" w:rsidRPr="00605EB6">
        <w:t xml:space="preserve">répondit </w:t>
      </w:r>
      <w:r w:rsidR="00C474C1">
        <w:t>M. </w:t>
      </w:r>
      <w:r w:rsidR="00C52F4A" w:rsidRPr="00605EB6">
        <w:t>Lagarde</w:t>
      </w:r>
      <w:r w:rsidR="00C474C1">
        <w:t xml:space="preserve">, </w:t>
      </w:r>
      <w:r w:rsidR="00C52F4A" w:rsidRPr="00605EB6">
        <w:t>faisant de grands efforts pour dissimuler sa tristesse et calmer son agitation intérieure</w:t>
      </w:r>
      <w:r w:rsidR="00C474C1">
        <w:t>.</w:t>
      </w:r>
    </w:p>
    <w:p w14:paraId="29E03811" w14:textId="77777777" w:rsidR="00C474C1" w:rsidRDefault="00C52F4A" w:rsidP="00C52F4A">
      <w:r w:rsidRPr="00605EB6">
        <w:t>Jacques vit bien qu</w:t>
      </w:r>
      <w:r w:rsidR="00C474C1">
        <w:t>’</w:t>
      </w:r>
      <w:r w:rsidRPr="00605EB6">
        <w:t>il était en proie à une émotion extraordinaire et que rien ne paraissait justifier</w:t>
      </w:r>
      <w:r w:rsidR="00C474C1">
        <w:t xml:space="preserve"> ; </w:t>
      </w:r>
      <w:r w:rsidRPr="00605EB6">
        <w:t>mais</w:t>
      </w:r>
      <w:r w:rsidR="00C474C1">
        <w:t xml:space="preserve">, </w:t>
      </w:r>
      <w:r w:rsidRPr="00605EB6">
        <w:t>respectueux et discret</w:t>
      </w:r>
      <w:r w:rsidR="00C474C1">
        <w:t xml:space="preserve">, </w:t>
      </w:r>
      <w:r w:rsidRPr="00605EB6">
        <w:t>il ne se permit point de l</w:t>
      </w:r>
      <w:r w:rsidR="00C474C1">
        <w:t>’</w:t>
      </w:r>
      <w:r w:rsidRPr="00605EB6">
        <w:t>interroger</w:t>
      </w:r>
      <w:r w:rsidR="00C474C1">
        <w:t>.</w:t>
      </w:r>
    </w:p>
    <w:p w14:paraId="66118BF7" w14:textId="4C837668" w:rsidR="00C474C1" w:rsidRDefault="0094609C" w:rsidP="00C52F4A">
      <w:r>
        <w:lastRenderedPageBreak/>
        <w:t>— </w:t>
      </w:r>
      <w:r w:rsidR="00C52F4A" w:rsidRPr="00605EB6">
        <w:t>Jacques</w:t>
      </w:r>
      <w:r w:rsidR="00C474C1">
        <w:t xml:space="preserve">, </w:t>
      </w:r>
      <w:r w:rsidR="00C52F4A" w:rsidRPr="00605EB6">
        <w:t>reprit le capitaine Lagarde</w:t>
      </w:r>
      <w:r w:rsidR="00C474C1">
        <w:t xml:space="preserve">, </w:t>
      </w:r>
      <w:r w:rsidR="00C52F4A" w:rsidRPr="00605EB6">
        <w:t>comme s</w:t>
      </w:r>
      <w:r w:rsidR="00C474C1">
        <w:t>’</w:t>
      </w:r>
      <w:r w:rsidR="00C52F4A" w:rsidRPr="00605EB6">
        <w:t>il eût deviné la pensée du jeune homme</w:t>
      </w:r>
      <w:r w:rsidR="00C474C1">
        <w:t xml:space="preserve">, </w:t>
      </w:r>
      <w:r w:rsidR="00C52F4A" w:rsidRPr="00605EB6">
        <w:t>je suis un peu agité</w:t>
      </w:r>
      <w:r w:rsidR="00C474C1">
        <w:t xml:space="preserve">, </w:t>
      </w:r>
      <w:r w:rsidR="00C52F4A" w:rsidRPr="00605EB6">
        <w:t>troublé</w:t>
      </w:r>
      <w:r w:rsidR="004540F3">
        <w:t> ;</w:t>
      </w:r>
      <w:r w:rsidR="00C474C1">
        <w:t xml:space="preserve"> </w:t>
      </w:r>
      <w:r w:rsidR="00C52F4A" w:rsidRPr="00605EB6">
        <w:t>n</w:t>
      </w:r>
      <w:r w:rsidR="00C474C1">
        <w:t>’</w:t>
      </w:r>
      <w:r w:rsidR="00C52F4A" w:rsidRPr="00605EB6">
        <w:t>y faites pas attention</w:t>
      </w:r>
      <w:r w:rsidR="00C474C1">
        <w:t>…</w:t>
      </w:r>
    </w:p>
    <w:p w14:paraId="346C856C" w14:textId="77777777" w:rsidR="00C474C1" w:rsidRDefault="00C474C1" w:rsidP="00C52F4A">
      <w:r>
        <w:t>» </w:t>
      </w:r>
      <w:r w:rsidR="00C52F4A" w:rsidRPr="00605EB6">
        <w:t>Cela m</w:t>
      </w:r>
      <w:r>
        <w:t>’</w:t>
      </w:r>
      <w:r w:rsidR="00C52F4A" w:rsidRPr="00605EB6">
        <w:t>arrive quelquefois</w:t>
      </w:r>
      <w:r>
        <w:t xml:space="preserve"> ; </w:t>
      </w:r>
      <w:r w:rsidR="00C52F4A" w:rsidRPr="00605EB6">
        <w:t>c</w:t>
      </w:r>
      <w:r>
        <w:t>’</w:t>
      </w:r>
      <w:r w:rsidR="00C52F4A" w:rsidRPr="00605EB6">
        <w:t>est le souvenir d</w:t>
      </w:r>
      <w:r>
        <w:t>’</w:t>
      </w:r>
      <w:r w:rsidR="00C52F4A" w:rsidRPr="00605EB6">
        <w:t>une de mes anciennes douleurs qui se réveille brusquement</w:t>
      </w:r>
      <w:r>
        <w:t xml:space="preserve">, </w:t>
      </w:r>
      <w:r w:rsidR="00C52F4A" w:rsidRPr="00605EB6">
        <w:t>au moment où je m</w:t>
      </w:r>
      <w:r>
        <w:t>’</w:t>
      </w:r>
      <w:r w:rsidR="00C52F4A" w:rsidRPr="00605EB6">
        <w:t>y attends le moins</w:t>
      </w:r>
      <w:r>
        <w:t>.</w:t>
      </w:r>
    </w:p>
    <w:p w14:paraId="42E4E447" w14:textId="77777777" w:rsidR="00C474C1" w:rsidRDefault="00C52F4A" w:rsidP="00C52F4A">
      <w:r w:rsidRPr="00605EB6">
        <w:t>Il se leva et fit deux fois le tour de la chambre</w:t>
      </w:r>
      <w:r w:rsidR="00C474C1">
        <w:t xml:space="preserve">, </w:t>
      </w:r>
      <w:r w:rsidRPr="00605EB6">
        <w:t>marchant lentement</w:t>
      </w:r>
      <w:r w:rsidR="00C474C1">
        <w:t xml:space="preserve">, </w:t>
      </w:r>
      <w:r w:rsidRPr="00605EB6">
        <w:t>la tête inclinée sur sa poitrine</w:t>
      </w:r>
      <w:r w:rsidR="00C474C1">
        <w:t>.</w:t>
      </w:r>
    </w:p>
    <w:p w14:paraId="31DDCF71" w14:textId="42474312" w:rsidR="00C474C1" w:rsidRDefault="00C52F4A" w:rsidP="00C474C1">
      <w:pPr>
        <w:pStyle w:val="Titre2"/>
      </w:pPr>
      <w:bookmarkStart w:id="40" w:name="_Toc197617885"/>
      <w:r w:rsidRPr="00605EB6">
        <w:lastRenderedPageBreak/>
        <w:t>III</w:t>
      </w:r>
      <w:r w:rsidRPr="00605EB6">
        <w:br/>
      </w:r>
      <w:r w:rsidRPr="00605EB6">
        <w:br/>
        <w:t>OÙ LE HASARD JOUE SON RÔLE</w:t>
      </w:r>
      <w:bookmarkEnd w:id="40"/>
    </w:p>
    <w:p w14:paraId="3AEA3565" w14:textId="706AEDC4" w:rsidR="00C474C1" w:rsidRDefault="0094609C" w:rsidP="00C52F4A">
      <w:r>
        <w:t>— </w:t>
      </w:r>
      <w:r w:rsidR="00C52F4A" w:rsidRPr="00605EB6">
        <w:t>Pauvre garçon</w:t>
      </w:r>
      <w:r w:rsidR="00C474C1">
        <w:t xml:space="preserve"> ! </w:t>
      </w:r>
      <w:r w:rsidR="00C52F4A" w:rsidRPr="00605EB6">
        <w:t>se disait le capitaine Lagarde</w:t>
      </w:r>
      <w:r w:rsidR="00C474C1">
        <w:t xml:space="preserve">, </w:t>
      </w:r>
      <w:r w:rsidR="00C52F4A" w:rsidRPr="00605EB6">
        <w:t>il ne sait rien encore</w:t>
      </w:r>
      <w:r w:rsidR="00C474C1">
        <w:t xml:space="preserve">. </w:t>
      </w:r>
      <w:r w:rsidR="00C52F4A" w:rsidRPr="00605EB6">
        <w:t>Comment se fait-il</w:t>
      </w:r>
      <w:r w:rsidR="00C474C1">
        <w:t xml:space="preserve"> ?… </w:t>
      </w:r>
      <w:r w:rsidR="00C52F4A" w:rsidRPr="00605EB6">
        <w:t>On ne lui a donc pas écrit</w:t>
      </w:r>
      <w:r w:rsidR="00C474C1">
        <w:t xml:space="preserve"> ? </w:t>
      </w:r>
      <w:r w:rsidR="00C52F4A" w:rsidRPr="00605EB6">
        <w:t>Je pourrais lui dire</w:t>
      </w:r>
      <w:r w:rsidR="00C474C1">
        <w:t xml:space="preserve">… </w:t>
      </w:r>
      <w:r w:rsidR="00C52F4A" w:rsidRPr="00605EB6">
        <w:t>Mais non</w:t>
      </w:r>
      <w:r w:rsidR="00C474C1">
        <w:t xml:space="preserve">, </w:t>
      </w:r>
      <w:r w:rsidR="00C52F4A" w:rsidRPr="00605EB6">
        <w:t>ce serait lui porter un coup terrible</w:t>
      </w:r>
      <w:r w:rsidR="00C474C1">
        <w:t xml:space="preserve">, </w:t>
      </w:r>
      <w:r w:rsidR="00C52F4A" w:rsidRPr="00605EB6">
        <w:t>le tuer</w:t>
      </w:r>
      <w:r w:rsidR="00C474C1">
        <w:t xml:space="preserve">, </w:t>
      </w:r>
      <w:r w:rsidR="00C52F4A" w:rsidRPr="00605EB6">
        <w:t>peut-être</w:t>
      </w:r>
      <w:r w:rsidR="00C474C1">
        <w:t xml:space="preserve">…. </w:t>
      </w:r>
      <w:r w:rsidR="00C52F4A" w:rsidRPr="00605EB6">
        <w:t>Oui</w:t>
      </w:r>
      <w:r w:rsidR="00C474C1">
        <w:t xml:space="preserve">, </w:t>
      </w:r>
      <w:r w:rsidR="00C52F4A" w:rsidRPr="00605EB6">
        <w:t>oui</w:t>
      </w:r>
      <w:r w:rsidR="00C474C1">
        <w:t xml:space="preserve">, </w:t>
      </w:r>
      <w:r w:rsidR="00C52F4A" w:rsidRPr="00605EB6">
        <w:t>jusqu</w:t>
      </w:r>
      <w:r w:rsidR="00C474C1">
        <w:t>’</w:t>
      </w:r>
      <w:r w:rsidR="00C52F4A" w:rsidRPr="00605EB6">
        <w:t>à nouvel ordre</w:t>
      </w:r>
      <w:r w:rsidR="00C474C1">
        <w:t xml:space="preserve">, </w:t>
      </w:r>
      <w:r w:rsidR="00C52F4A" w:rsidRPr="00605EB6">
        <w:t>je dois me taire</w:t>
      </w:r>
      <w:r w:rsidR="00C474C1">
        <w:t>…</w:t>
      </w:r>
    </w:p>
    <w:p w14:paraId="5122E2CD" w14:textId="77777777" w:rsidR="00C474C1" w:rsidRDefault="00C52F4A" w:rsidP="00C52F4A">
      <w:r w:rsidRPr="00605EB6">
        <w:t>Il revint vers Jacques</w:t>
      </w:r>
      <w:r w:rsidR="00C474C1">
        <w:t xml:space="preserve">, </w:t>
      </w:r>
      <w:r w:rsidRPr="00605EB6">
        <w:t>qui s</w:t>
      </w:r>
      <w:r w:rsidR="00C474C1">
        <w:t>’</w:t>
      </w:r>
      <w:r w:rsidRPr="00605EB6">
        <w:t>était levé aussi et attendait pour se retirer</w:t>
      </w:r>
      <w:r w:rsidR="00C474C1">
        <w:t>.</w:t>
      </w:r>
    </w:p>
    <w:p w14:paraId="082364B7" w14:textId="77777777" w:rsidR="00C474C1" w:rsidRDefault="00C52F4A" w:rsidP="00C52F4A">
      <w:r w:rsidRPr="00605EB6">
        <w:t>Le capitaine était parvenu à se rendre maître de lui</w:t>
      </w:r>
      <w:r w:rsidR="00C474C1">
        <w:t xml:space="preserve"> ; </w:t>
      </w:r>
      <w:r w:rsidRPr="00605EB6">
        <w:t>sur son visage</w:t>
      </w:r>
      <w:r w:rsidR="00C474C1">
        <w:t xml:space="preserve">, </w:t>
      </w:r>
      <w:r w:rsidRPr="00605EB6">
        <w:t>toute trace d</w:t>
      </w:r>
      <w:r w:rsidR="00C474C1">
        <w:t>’</w:t>
      </w:r>
      <w:r w:rsidRPr="00605EB6">
        <w:t>émotion avait disparu</w:t>
      </w:r>
      <w:r w:rsidR="00C474C1">
        <w:t>.</w:t>
      </w:r>
    </w:p>
    <w:p w14:paraId="105234C7" w14:textId="46DC3554" w:rsidR="00C474C1" w:rsidRDefault="0094609C" w:rsidP="00C52F4A">
      <w:r>
        <w:t>— </w:t>
      </w:r>
      <w:r w:rsidR="00C52F4A" w:rsidRPr="00605EB6">
        <w:t>Asseyez-vous</w:t>
      </w:r>
      <w:r w:rsidR="00C474C1">
        <w:t xml:space="preserve">, </w:t>
      </w:r>
      <w:r w:rsidR="00C52F4A" w:rsidRPr="00605EB6">
        <w:t>mon ami</w:t>
      </w:r>
      <w:r w:rsidR="00C474C1">
        <w:t xml:space="preserve">, </w:t>
      </w:r>
      <w:r w:rsidR="00C52F4A" w:rsidRPr="00605EB6">
        <w:t>dit-il au jeune homme</w:t>
      </w:r>
      <w:r w:rsidR="00C474C1">
        <w:t xml:space="preserve">, </w:t>
      </w:r>
      <w:r w:rsidR="00C52F4A" w:rsidRPr="00605EB6">
        <w:t>d</w:t>
      </w:r>
      <w:r w:rsidR="00C474C1">
        <w:t>’</w:t>
      </w:r>
      <w:r w:rsidR="00C52F4A" w:rsidRPr="00605EB6">
        <w:t>un ton affectueux</w:t>
      </w:r>
      <w:r w:rsidR="00C474C1">
        <w:t xml:space="preserve"> ; </w:t>
      </w:r>
      <w:r w:rsidR="00C52F4A" w:rsidRPr="00605EB6">
        <w:t>je ne vous renvoie pas</w:t>
      </w:r>
      <w:r w:rsidR="00C474C1">
        <w:t xml:space="preserve"> ; </w:t>
      </w:r>
      <w:r w:rsidR="00C52F4A" w:rsidRPr="00605EB6">
        <w:t>nous avons encore à causer</w:t>
      </w:r>
      <w:r w:rsidR="00C474C1">
        <w:t xml:space="preserve">. </w:t>
      </w:r>
      <w:r w:rsidR="00C52F4A" w:rsidRPr="00605EB6">
        <w:t>Recevez-vous souvent des nouvelles de Mareille</w:t>
      </w:r>
      <w:r w:rsidR="00C474C1">
        <w:t> ?</w:t>
      </w:r>
    </w:p>
    <w:p w14:paraId="19FE1190" w14:textId="77777777" w:rsidR="00C474C1" w:rsidRDefault="00C52F4A" w:rsidP="00C52F4A">
      <w:r w:rsidRPr="00605EB6">
        <w:t>Jacques laissa échapper un soupir</w:t>
      </w:r>
      <w:r w:rsidR="00C474C1">
        <w:t>.</w:t>
      </w:r>
    </w:p>
    <w:p w14:paraId="3A4A975D" w14:textId="7A2CEB2B" w:rsidR="00C474C1" w:rsidRDefault="0094609C" w:rsidP="00C52F4A">
      <w:r>
        <w:t>— </w:t>
      </w:r>
      <w:r w:rsidR="00C52F4A" w:rsidRPr="00605EB6">
        <w:t>Je n</w:t>
      </w:r>
      <w:r w:rsidR="00C474C1">
        <w:t>’</w:t>
      </w:r>
      <w:r w:rsidR="00C52F4A" w:rsidRPr="00605EB6">
        <w:t>en reçois plus</w:t>
      </w:r>
      <w:r w:rsidR="00C474C1">
        <w:t xml:space="preserve">, </w:t>
      </w:r>
      <w:r w:rsidR="00C52F4A" w:rsidRPr="00605EB6">
        <w:t>répondit-il tristement</w:t>
      </w:r>
      <w:r w:rsidR="00C474C1">
        <w:t xml:space="preserve">. </w:t>
      </w:r>
      <w:r w:rsidR="00C52F4A" w:rsidRPr="00605EB6">
        <w:t>Que se passe-t-il au pays</w:t>
      </w:r>
      <w:r w:rsidR="00C474C1">
        <w:t xml:space="preserve"> ? </w:t>
      </w:r>
      <w:r w:rsidR="00C52F4A" w:rsidRPr="00605EB6">
        <w:t>Je l</w:t>
      </w:r>
      <w:r w:rsidR="00C474C1">
        <w:t>’</w:t>
      </w:r>
      <w:r w:rsidR="00C52F4A" w:rsidRPr="00605EB6">
        <w:t>ignore complètement</w:t>
      </w:r>
      <w:r w:rsidR="00C474C1">
        <w:t xml:space="preserve">. </w:t>
      </w:r>
      <w:r w:rsidR="00C52F4A" w:rsidRPr="00605EB6">
        <w:t>Cela m</w:t>
      </w:r>
      <w:r w:rsidR="00C474C1">
        <w:t>’</w:t>
      </w:r>
      <w:r w:rsidR="00C52F4A" w:rsidRPr="00605EB6">
        <w:t>attriste profondément</w:t>
      </w:r>
      <w:r w:rsidR="00C474C1">
        <w:t xml:space="preserve">, </w:t>
      </w:r>
      <w:r w:rsidR="00C52F4A" w:rsidRPr="00605EB6">
        <w:t>et je suis inquiet</w:t>
      </w:r>
      <w:r w:rsidR="00C474C1">
        <w:t xml:space="preserve">, </w:t>
      </w:r>
      <w:r w:rsidR="00C52F4A" w:rsidRPr="00605EB6">
        <w:t>très inquiet</w:t>
      </w:r>
      <w:r w:rsidR="00C474C1">
        <w:t>.</w:t>
      </w:r>
    </w:p>
    <w:p w14:paraId="68F5CB82" w14:textId="3ECBEB93" w:rsidR="00C474C1" w:rsidRDefault="0094609C" w:rsidP="00C52F4A">
      <w:r>
        <w:t>— </w:t>
      </w:r>
      <w:r w:rsidR="00C52F4A" w:rsidRPr="00605EB6">
        <w:t>Tous nos départements de l</w:t>
      </w:r>
      <w:r w:rsidR="00C474C1">
        <w:t>’</w:t>
      </w:r>
      <w:r w:rsidR="00C52F4A" w:rsidRPr="00605EB6">
        <w:t>Est sont</w:t>
      </w:r>
      <w:r w:rsidR="00C474C1">
        <w:t xml:space="preserve">, </w:t>
      </w:r>
      <w:r w:rsidR="00C52F4A" w:rsidRPr="00605EB6">
        <w:t>vous le savez</w:t>
      </w:r>
      <w:r w:rsidR="00C474C1">
        <w:t xml:space="preserve">, </w:t>
      </w:r>
      <w:r w:rsidR="00C52F4A" w:rsidRPr="00605EB6">
        <w:t>occupés par l</w:t>
      </w:r>
      <w:r w:rsidR="00C474C1">
        <w:t>’</w:t>
      </w:r>
      <w:r w:rsidR="00C52F4A" w:rsidRPr="00605EB6">
        <w:t>ennemi</w:t>
      </w:r>
      <w:r w:rsidR="00C474C1">
        <w:t>.</w:t>
      </w:r>
    </w:p>
    <w:p w14:paraId="18FC8E31" w14:textId="55ADE614" w:rsidR="00C474C1" w:rsidRDefault="0094609C" w:rsidP="00C52F4A">
      <w:r>
        <w:t>— </w:t>
      </w:r>
      <w:r w:rsidR="00C52F4A" w:rsidRPr="00605EB6">
        <w:t>Hélas</w:t>
      </w:r>
      <w:r w:rsidR="00C474C1">
        <w:t xml:space="preserve"> ! </w:t>
      </w:r>
      <w:r w:rsidR="00C52F4A" w:rsidRPr="00605EB6">
        <w:t>cela ne me rassure point</w:t>
      </w:r>
      <w:r w:rsidR="00C474C1">
        <w:t xml:space="preserve">, </w:t>
      </w:r>
      <w:r w:rsidR="00C52F4A" w:rsidRPr="00605EB6">
        <w:t>au contraire</w:t>
      </w:r>
      <w:r w:rsidR="00C474C1">
        <w:t>.</w:t>
      </w:r>
    </w:p>
    <w:p w14:paraId="73EE86C0" w14:textId="0FEF7F7D" w:rsidR="00C474C1" w:rsidRDefault="0094609C" w:rsidP="00C52F4A">
      <w:r>
        <w:t>— </w:t>
      </w:r>
      <w:r w:rsidR="00C52F4A" w:rsidRPr="00605EB6">
        <w:t>Soit</w:t>
      </w:r>
      <w:r w:rsidR="00C474C1">
        <w:t xml:space="preserve"> ; </w:t>
      </w:r>
      <w:r w:rsidR="00C52F4A" w:rsidRPr="00605EB6">
        <w:t>mais cela vous explique pourquoi vous ne recevez pas de lettres</w:t>
      </w:r>
      <w:r w:rsidR="00C474C1">
        <w:t>.</w:t>
      </w:r>
    </w:p>
    <w:p w14:paraId="43F9BE99" w14:textId="77777777" w:rsidR="00C474C1" w:rsidRDefault="00C52F4A" w:rsidP="00C52F4A">
      <w:r w:rsidRPr="00605EB6">
        <w:t>Jacques secoua la tête</w:t>
      </w:r>
      <w:r w:rsidR="00C474C1">
        <w:t>.</w:t>
      </w:r>
    </w:p>
    <w:p w14:paraId="47C92801" w14:textId="345CA768" w:rsidR="00C474C1" w:rsidRDefault="0094609C" w:rsidP="00C52F4A">
      <w:r>
        <w:lastRenderedPageBreak/>
        <w:t>— </w:t>
      </w:r>
      <w:r w:rsidR="00C52F4A" w:rsidRPr="00605EB6">
        <w:t>Je sais</w:t>
      </w:r>
      <w:r w:rsidR="00C474C1">
        <w:t xml:space="preserve">, </w:t>
      </w:r>
      <w:r w:rsidR="00C52F4A" w:rsidRPr="00605EB6">
        <w:t>répliqua-t-il</w:t>
      </w:r>
      <w:r w:rsidR="00C474C1">
        <w:t xml:space="preserve">, </w:t>
      </w:r>
      <w:r w:rsidR="00C52F4A" w:rsidRPr="00605EB6">
        <w:t>que beaucoup de lettres envoyées des pays occupés arrivent à destination</w:t>
      </w:r>
      <w:r w:rsidR="00C474C1">
        <w:t xml:space="preserve">. </w:t>
      </w:r>
      <w:r w:rsidR="00C52F4A" w:rsidRPr="00605EB6">
        <w:t>Il y a des instants où je m</w:t>
      </w:r>
      <w:r w:rsidR="00C474C1">
        <w:t>’</w:t>
      </w:r>
      <w:r w:rsidR="00C52F4A" w:rsidRPr="00605EB6">
        <w:t>imagine qu</w:t>
      </w:r>
      <w:r w:rsidR="00C474C1">
        <w:t>’</w:t>
      </w:r>
      <w:r w:rsidR="00C52F4A" w:rsidRPr="00605EB6">
        <w:t>il est arrivé malheur à Jeanne ou à son père</w:t>
      </w:r>
      <w:r w:rsidR="00C474C1">
        <w:t xml:space="preserve"> ; </w:t>
      </w:r>
      <w:r w:rsidR="00C52F4A" w:rsidRPr="00605EB6">
        <w:t>puis je parviens à me rassurer en me raisonnant</w:t>
      </w:r>
      <w:r w:rsidR="00C474C1">
        <w:t xml:space="preserve">, </w:t>
      </w:r>
      <w:r w:rsidR="00C52F4A" w:rsidRPr="00605EB6">
        <w:t>en me disant que</w:t>
      </w:r>
      <w:r w:rsidR="00C474C1">
        <w:t xml:space="preserve">, </w:t>
      </w:r>
      <w:r w:rsidR="00C52F4A" w:rsidRPr="00605EB6">
        <w:t>s</w:t>
      </w:r>
      <w:r w:rsidR="00C474C1">
        <w:t>’</w:t>
      </w:r>
      <w:r w:rsidR="00C52F4A" w:rsidRPr="00605EB6">
        <w:t>il était arrivé quelque chose de grave j</w:t>
      </w:r>
      <w:r w:rsidR="00C474C1">
        <w:t>’</w:t>
      </w:r>
      <w:r w:rsidR="00C52F4A" w:rsidRPr="00605EB6">
        <w:t>en aurais été instruit d</w:t>
      </w:r>
      <w:r w:rsidR="00C474C1">
        <w:t>’</w:t>
      </w:r>
      <w:r w:rsidR="00C52F4A" w:rsidRPr="00605EB6">
        <w:t>une manière ou d</w:t>
      </w:r>
      <w:r w:rsidR="00C474C1">
        <w:t>’</w:t>
      </w:r>
      <w:r w:rsidR="00C52F4A" w:rsidRPr="00605EB6">
        <w:t>une autre</w:t>
      </w:r>
      <w:r w:rsidR="00C474C1">
        <w:t>.</w:t>
      </w:r>
    </w:p>
    <w:p w14:paraId="1288789C" w14:textId="77777777" w:rsidR="00C474C1" w:rsidRDefault="00C52F4A" w:rsidP="00C52F4A">
      <w:r w:rsidRPr="00605EB6">
        <w:t>Le capitaine Lagarde se sentait remué jusqu</w:t>
      </w:r>
      <w:r w:rsidR="00C474C1">
        <w:t>’</w:t>
      </w:r>
      <w:r w:rsidRPr="00605EB6">
        <w:t>au fond du cœur</w:t>
      </w:r>
      <w:r w:rsidR="00C474C1">
        <w:t>.</w:t>
      </w:r>
    </w:p>
    <w:p w14:paraId="2B8FF530" w14:textId="4750F637" w:rsidR="00C474C1" w:rsidRDefault="0094609C" w:rsidP="00C52F4A">
      <w:r>
        <w:t>— </w:t>
      </w:r>
      <w:r w:rsidR="00C52F4A" w:rsidRPr="00605EB6">
        <w:t>À quelle époque avez-vous reçu la dernière lettre</w:t>
      </w:r>
      <w:r w:rsidR="00C474C1">
        <w:t xml:space="preserve"> ? </w:t>
      </w:r>
      <w:r w:rsidR="00C52F4A" w:rsidRPr="00605EB6">
        <w:t>demanda-t-il</w:t>
      </w:r>
      <w:r w:rsidR="00C474C1">
        <w:t>.</w:t>
      </w:r>
    </w:p>
    <w:p w14:paraId="311DBAA6" w14:textId="5EDF6872" w:rsidR="00C474C1" w:rsidRDefault="0094609C" w:rsidP="00C52F4A">
      <w:r>
        <w:t>— </w:t>
      </w:r>
      <w:r w:rsidR="00C52F4A" w:rsidRPr="00605EB6">
        <w:t>Trois jours avant le commencement des hostilités</w:t>
      </w:r>
      <w:r w:rsidR="00C474C1">
        <w:t>.</w:t>
      </w:r>
    </w:p>
    <w:p w14:paraId="57D5B297" w14:textId="6E642A78" w:rsidR="00C474C1" w:rsidRDefault="0094609C" w:rsidP="00C52F4A">
      <w:r>
        <w:t>— </w:t>
      </w:r>
      <w:r w:rsidR="00C52F4A" w:rsidRPr="00605EB6">
        <w:t>C</w:t>
      </w:r>
      <w:r w:rsidR="00C474C1">
        <w:t>’</w:t>
      </w:r>
      <w:r w:rsidR="00C52F4A" w:rsidRPr="00605EB6">
        <w:t xml:space="preserve">était une lettre de </w:t>
      </w:r>
      <w:r w:rsidR="009A0CB4" w:rsidRPr="009A0CB4">
        <w:t>M</w:t>
      </w:r>
      <w:r w:rsidR="009A0CB4" w:rsidRPr="009A0CB4">
        <w:rPr>
          <w:vertAlign w:val="superscript"/>
        </w:rPr>
        <w:t>lle</w:t>
      </w:r>
      <w:r w:rsidR="00C474C1">
        <w:t> </w:t>
      </w:r>
      <w:r w:rsidR="00C52F4A" w:rsidRPr="00605EB6">
        <w:t>Jeanne</w:t>
      </w:r>
      <w:r w:rsidR="00C474C1">
        <w:t> ?</w:t>
      </w:r>
    </w:p>
    <w:p w14:paraId="4536E861" w14:textId="01D1A9D4" w:rsidR="00C474C1" w:rsidRDefault="0094609C" w:rsidP="00C52F4A">
      <w:r>
        <w:t>— </w:t>
      </w:r>
      <w:r w:rsidR="00C52F4A" w:rsidRPr="00605EB6">
        <w:t>Elle était du capitaine Vaillant</w:t>
      </w:r>
      <w:r w:rsidR="00C474C1">
        <w:t xml:space="preserve"> ; </w:t>
      </w:r>
      <w:r w:rsidR="00C52F4A" w:rsidRPr="00605EB6">
        <w:t>mais Jeanne y avait ajouté une page</w:t>
      </w:r>
      <w:r w:rsidR="00C474C1">
        <w:t>.</w:t>
      </w:r>
    </w:p>
    <w:p w14:paraId="7C7822B0" w14:textId="63D00D0E" w:rsidR="00C474C1" w:rsidRDefault="0094609C" w:rsidP="00C52F4A">
      <w:r>
        <w:t>— </w:t>
      </w:r>
      <w:r w:rsidR="00C52F4A" w:rsidRPr="00605EB6">
        <w:t>Où étiez-vous alors</w:t>
      </w:r>
      <w:r w:rsidR="00C474C1">
        <w:t> ?</w:t>
      </w:r>
    </w:p>
    <w:p w14:paraId="178BC598" w14:textId="571DBF7C" w:rsidR="00C474C1" w:rsidRDefault="0094609C" w:rsidP="00C52F4A">
      <w:r>
        <w:t>— </w:t>
      </w:r>
      <w:r w:rsidR="00C52F4A" w:rsidRPr="00605EB6">
        <w:t>À la frontière</w:t>
      </w:r>
      <w:r w:rsidR="00C474C1">
        <w:t>.</w:t>
      </w:r>
    </w:p>
    <w:p w14:paraId="63022116" w14:textId="017ED2C6" w:rsidR="00C474C1" w:rsidRDefault="0094609C" w:rsidP="00C52F4A">
      <w:r>
        <w:t>— </w:t>
      </w:r>
      <w:r w:rsidR="00C52F4A" w:rsidRPr="00605EB6">
        <w:t>Et vous</w:t>
      </w:r>
      <w:r w:rsidR="00C474C1">
        <w:t xml:space="preserve">, </w:t>
      </w:r>
      <w:r w:rsidR="00C52F4A" w:rsidRPr="00605EB6">
        <w:t>avez-vous écrit</w:t>
      </w:r>
      <w:r w:rsidR="00C474C1">
        <w:t> ?</w:t>
      </w:r>
    </w:p>
    <w:p w14:paraId="44297032" w14:textId="3E23D8DF" w:rsidR="00C474C1" w:rsidRDefault="0094609C" w:rsidP="00C52F4A">
      <w:r>
        <w:t>— </w:t>
      </w:r>
      <w:r w:rsidR="00C52F4A" w:rsidRPr="00F2503F">
        <w:t>Oui</w:t>
      </w:r>
      <w:r w:rsidR="00C474C1">
        <w:t xml:space="preserve">, </w:t>
      </w:r>
      <w:r w:rsidR="00C52F4A" w:rsidRPr="00F2503F">
        <w:t>souvent</w:t>
      </w:r>
      <w:r w:rsidR="00C474C1">
        <w:t xml:space="preserve">, </w:t>
      </w:r>
      <w:r w:rsidR="00C52F4A" w:rsidRPr="00F2503F">
        <w:t>et toujours sans recevoir de réponse</w:t>
      </w:r>
      <w:r w:rsidR="00C474C1">
        <w:t xml:space="preserve">. </w:t>
      </w:r>
      <w:r w:rsidR="00C52F4A" w:rsidRPr="00F2503F">
        <w:t>J</w:t>
      </w:r>
      <w:r w:rsidR="00C474C1">
        <w:t>’</w:t>
      </w:r>
      <w:r w:rsidR="00C52F4A" w:rsidRPr="00F2503F">
        <w:t>ai écrit une lettre quand nous étions au camp de Châlons</w:t>
      </w:r>
      <w:r w:rsidR="00C474C1">
        <w:t xml:space="preserve">, </w:t>
      </w:r>
      <w:r w:rsidR="00C52F4A" w:rsidRPr="00F2503F">
        <w:t>deux pendant mon séjour en Belgique</w:t>
      </w:r>
      <w:r w:rsidR="00C474C1">
        <w:t xml:space="preserve">, </w:t>
      </w:r>
      <w:r w:rsidR="00C52F4A" w:rsidRPr="00F2503F">
        <w:t>une autre à mon arrivée à Tours</w:t>
      </w:r>
      <w:r w:rsidR="00C474C1">
        <w:t xml:space="preserve">, </w:t>
      </w:r>
      <w:r w:rsidR="00C52F4A" w:rsidRPr="00F2503F">
        <w:t>une autre encore huit jours plus tard</w:t>
      </w:r>
      <w:r w:rsidR="00C474C1">
        <w:t xml:space="preserve">, </w:t>
      </w:r>
      <w:r w:rsidR="00C52F4A" w:rsidRPr="00F2503F">
        <w:t>et hier soir j</w:t>
      </w:r>
      <w:r w:rsidR="00C474C1">
        <w:t>’</w:t>
      </w:r>
      <w:r w:rsidR="00C52F4A" w:rsidRPr="00F2503F">
        <w:t>ai écrit de nouveau</w:t>
      </w:r>
      <w:r w:rsidR="00C474C1">
        <w:t>.</w:t>
      </w:r>
    </w:p>
    <w:p w14:paraId="246BEC82" w14:textId="3F666340" w:rsidR="00C474C1" w:rsidRDefault="0094609C" w:rsidP="00C52F4A">
      <w:r>
        <w:t>— </w:t>
      </w:r>
      <w:r w:rsidR="00C52F4A" w:rsidRPr="00605EB6">
        <w:t>Eh bien</w:t>
      </w:r>
      <w:r w:rsidR="00C474C1">
        <w:t xml:space="preserve">, </w:t>
      </w:r>
      <w:r w:rsidR="00C52F4A" w:rsidRPr="00605EB6">
        <w:t>Jacques</w:t>
      </w:r>
      <w:r w:rsidR="00C474C1">
        <w:t xml:space="preserve">, </w:t>
      </w:r>
      <w:r w:rsidR="00C52F4A" w:rsidRPr="00605EB6">
        <w:t>voici ce que je suppose</w:t>
      </w:r>
      <w:r w:rsidR="00C474C1">
        <w:t xml:space="preserve"> : </w:t>
      </w:r>
      <w:r w:rsidR="00C52F4A" w:rsidRPr="00605EB6">
        <w:t>vos lettres ne sont point parvenues à Mareille</w:t>
      </w:r>
      <w:r w:rsidR="00C474C1">
        <w:t xml:space="preserve"> ; </w:t>
      </w:r>
      <w:r w:rsidR="00C52F4A" w:rsidRPr="00605EB6">
        <w:t>elles ont été saisies par les Prussiens</w:t>
      </w:r>
      <w:r w:rsidR="00C474C1">
        <w:t>.</w:t>
      </w:r>
    </w:p>
    <w:p w14:paraId="1B0E7A3D" w14:textId="01E860E2" w:rsidR="00C474C1" w:rsidRDefault="0094609C" w:rsidP="00C52F4A">
      <w:r>
        <w:t>— </w:t>
      </w:r>
      <w:r w:rsidR="00C52F4A" w:rsidRPr="00605EB6">
        <w:t>Il faut bien qu</w:t>
      </w:r>
      <w:r w:rsidR="00C474C1">
        <w:t>’</w:t>
      </w:r>
      <w:r w:rsidR="00C52F4A" w:rsidRPr="00605EB6">
        <w:t>il en soit ainsi</w:t>
      </w:r>
      <w:r w:rsidR="00C474C1">
        <w:t xml:space="preserve"> ; </w:t>
      </w:r>
      <w:r w:rsidR="00C52F4A" w:rsidRPr="00605EB6">
        <w:t>c</w:t>
      </w:r>
      <w:r w:rsidR="00C474C1">
        <w:t>’</w:t>
      </w:r>
      <w:r w:rsidR="00C52F4A" w:rsidRPr="00605EB6">
        <w:t>est ce que je me dis tous les jours</w:t>
      </w:r>
      <w:r w:rsidR="00C474C1">
        <w:t>.</w:t>
      </w:r>
    </w:p>
    <w:p w14:paraId="28DD90CE" w14:textId="143FFCEC" w:rsidR="00C474C1" w:rsidRDefault="0094609C" w:rsidP="00C52F4A">
      <w:r>
        <w:lastRenderedPageBreak/>
        <w:t>— </w:t>
      </w:r>
      <w:r w:rsidR="00C52F4A" w:rsidRPr="00605EB6">
        <w:t>Vos amis de là-bas</w:t>
      </w:r>
      <w:r w:rsidR="00C474C1">
        <w:t xml:space="preserve">, </w:t>
      </w:r>
      <w:r w:rsidR="00C52F4A" w:rsidRPr="00605EB6">
        <w:t>ignorant absolument où vous êtes</w:t>
      </w:r>
      <w:r w:rsidR="00C474C1">
        <w:t xml:space="preserve">, </w:t>
      </w:r>
      <w:r w:rsidR="00C52F4A" w:rsidRPr="00605EB6">
        <w:t>ne peuvent vous écrire</w:t>
      </w:r>
      <w:r w:rsidR="00C474C1">
        <w:t>.</w:t>
      </w:r>
    </w:p>
    <w:p w14:paraId="0E1223E1" w14:textId="495C241F" w:rsidR="00C474C1" w:rsidRDefault="0094609C" w:rsidP="00C52F4A">
      <w:r>
        <w:t>— </w:t>
      </w:r>
      <w:r w:rsidR="00C52F4A" w:rsidRPr="00605EB6">
        <w:t>Oui</w:t>
      </w:r>
      <w:r w:rsidR="00C474C1">
        <w:t xml:space="preserve">, </w:t>
      </w:r>
      <w:r w:rsidR="00C52F4A" w:rsidRPr="00605EB6">
        <w:t>cela explique leur silence</w:t>
      </w:r>
      <w:r w:rsidR="00C474C1">
        <w:t>.</w:t>
      </w:r>
    </w:p>
    <w:p w14:paraId="6E0D70F3" w14:textId="77777777" w:rsidR="00C474C1" w:rsidRDefault="00C52F4A" w:rsidP="00C52F4A">
      <w:r w:rsidRPr="00605EB6">
        <w:t>Ils restèrent un moment sans parler</w:t>
      </w:r>
      <w:r w:rsidR="00C474C1">
        <w:t xml:space="preserve">, </w:t>
      </w:r>
      <w:r w:rsidRPr="00605EB6">
        <w:t>tous deux ayant l</w:t>
      </w:r>
      <w:r w:rsidR="00C474C1">
        <w:t>’</w:t>
      </w:r>
      <w:r w:rsidRPr="00605EB6">
        <w:t>air de réfléchir</w:t>
      </w:r>
      <w:r w:rsidR="00C474C1">
        <w:t>.</w:t>
      </w:r>
    </w:p>
    <w:p w14:paraId="3300B567" w14:textId="032135EB" w:rsidR="00C474C1" w:rsidRDefault="0094609C" w:rsidP="00C52F4A">
      <w:r>
        <w:t>— </w:t>
      </w:r>
      <w:r w:rsidR="00C52F4A" w:rsidRPr="00605EB6">
        <w:t>Jacques</w:t>
      </w:r>
      <w:r w:rsidR="00C474C1">
        <w:t xml:space="preserve">, </w:t>
      </w:r>
      <w:r w:rsidR="00C52F4A" w:rsidRPr="00605EB6">
        <w:t>reprit le capitaine Lagarde</w:t>
      </w:r>
      <w:r w:rsidR="00C474C1">
        <w:t xml:space="preserve">, </w:t>
      </w:r>
      <w:r w:rsidR="00C52F4A" w:rsidRPr="00605EB6">
        <w:t>votre parrain</w:t>
      </w:r>
      <w:r w:rsidR="00C474C1">
        <w:t xml:space="preserve">, </w:t>
      </w:r>
      <w:r w:rsidR="00C52F4A" w:rsidRPr="00605EB6">
        <w:t>le capitaine Vaillant</w:t>
      </w:r>
      <w:r w:rsidR="00C474C1">
        <w:t xml:space="preserve">, </w:t>
      </w:r>
      <w:r w:rsidR="00C52F4A" w:rsidRPr="00605EB6">
        <w:t>a-t-il plusieurs enfants</w:t>
      </w:r>
      <w:r w:rsidR="00C474C1">
        <w:t> ?</w:t>
      </w:r>
    </w:p>
    <w:p w14:paraId="43F4F10E" w14:textId="1B20858C" w:rsidR="00C474C1" w:rsidRDefault="0094609C" w:rsidP="00C52F4A">
      <w:r>
        <w:t>— </w:t>
      </w:r>
      <w:r w:rsidR="00C52F4A" w:rsidRPr="00605EB6">
        <w:t>Jeanne est sa fille unique</w:t>
      </w:r>
      <w:r w:rsidR="00C474C1">
        <w:t>.</w:t>
      </w:r>
    </w:p>
    <w:p w14:paraId="24F6F93B" w14:textId="7F5C3DFD" w:rsidR="00C474C1" w:rsidRDefault="0094609C" w:rsidP="00C52F4A">
      <w:r>
        <w:t>— </w:t>
      </w:r>
      <w:r w:rsidR="00C52F4A" w:rsidRPr="00605EB6">
        <w:t>Est-ce que la femme du capitaine Vaillant existe encore</w:t>
      </w:r>
      <w:r w:rsidR="00C474C1">
        <w:t> ?</w:t>
      </w:r>
    </w:p>
    <w:p w14:paraId="4CB54056" w14:textId="26F7AEE7" w:rsidR="00C474C1" w:rsidRDefault="0094609C" w:rsidP="00C52F4A">
      <w:r>
        <w:t>— </w:t>
      </w:r>
      <w:r w:rsidR="00C52F4A" w:rsidRPr="00605EB6">
        <w:t>Hélas</w:t>
      </w:r>
      <w:r w:rsidR="00C474C1">
        <w:t xml:space="preserve"> ! </w:t>
      </w:r>
      <w:r w:rsidR="00C52F4A" w:rsidRPr="00605EB6">
        <w:t>non</w:t>
      </w:r>
      <w:r w:rsidR="00C474C1">
        <w:t xml:space="preserve">, </w:t>
      </w:r>
      <w:r w:rsidR="00C52F4A" w:rsidRPr="00605EB6">
        <w:t>la bonne Catherine est morte depuis quelques années</w:t>
      </w:r>
      <w:r w:rsidR="00C474C1">
        <w:t>.</w:t>
      </w:r>
    </w:p>
    <w:p w14:paraId="0E26D5E7" w14:textId="49090ACD" w:rsidR="00C474C1" w:rsidRDefault="0094609C" w:rsidP="00C52F4A">
      <w:r>
        <w:t>— </w:t>
      </w:r>
      <w:r w:rsidR="00C52F4A" w:rsidRPr="00605EB6">
        <w:t>Ah</w:t>
      </w:r>
      <w:r w:rsidR="00C474C1">
        <w:t xml:space="preserve"> ! </w:t>
      </w:r>
      <w:r w:rsidR="00C52F4A" w:rsidRPr="00605EB6">
        <w:t>elle se nommait Catherine</w:t>
      </w:r>
      <w:r w:rsidR="00C474C1">
        <w:t> ?</w:t>
      </w:r>
    </w:p>
    <w:p w14:paraId="33A64326" w14:textId="6B8C98CF" w:rsidR="00C474C1" w:rsidRDefault="0094609C" w:rsidP="00C52F4A">
      <w:r>
        <w:t>— </w:t>
      </w:r>
      <w:r w:rsidR="00C52F4A" w:rsidRPr="00605EB6">
        <w:t>Oui</w:t>
      </w:r>
      <w:r w:rsidR="00C474C1">
        <w:t>.</w:t>
      </w:r>
    </w:p>
    <w:p w14:paraId="7B4F1F12" w14:textId="28ACE794" w:rsidR="00C474C1" w:rsidRDefault="0094609C" w:rsidP="00C52F4A">
      <w:r>
        <w:t>— </w:t>
      </w:r>
      <w:r w:rsidR="00C52F4A" w:rsidRPr="00605EB6">
        <w:t>Et c</w:t>
      </w:r>
      <w:r w:rsidR="00C474C1">
        <w:t>’</w:t>
      </w:r>
      <w:r w:rsidR="00C52F4A" w:rsidRPr="00605EB6">
        <w:t>était une Française</w:t>
      </w:r>
      <w:r w:rsidR="00C474C1">
        <w:t> ?</w:t>
      </w:r>
    </w:p>
    <w:p w14:paraId="1F1A997B" w14:textId="1953948F" w:rsidR="00C474C1" w:rsidRDefault="0094609C" w:rsidP="00C52F4A">
      <w:r>
        <w:t>— </w:t>
      </w:r>
      <w:r w:rsidR="00C52F4A" w:rsidRPr="00605EB6">
        <w:t>Sans doute</w:t>
      </w:r>
      <w:r w:rsidR="00C474C1">
        <w:t xml:space="preserve">. </w:t>
      </w:r>
      <w:r w:rsidR="00C52F4A" w:rsidRPr="00605EB6">
        <w:t>Catherine Michel est née à Vaucourt</w:t>
      </w:r>
      <w:r w:rsidR="00C474C1">
        <w:t xml:space="preserve">, </w:t>
      </w:r>
      <w:r w:rsidR="00C52F4A" w:rsidRPr="00605EB6">
        <w:t>près de Mareille</w:t>
      </w:r>
      <w:r w:rsidR="00C474C1">
        <w:t>.</w:t>
      </w:r>
    </w:p>
    <w:p w14:paraId="4D78ACB5" w14:textId="079CF982" w:rsidR="00C474C1" w:rsidRDefault="00C52F4A" w:rsidP="00C52F4A">
      <w:r w:rsidRPr="00605EB6">
        <w:t>Il y eut un nouveau silence</w:t>
      </w:r>
      <w:r w:rsidR="00C474C1">
        <w:t xml:space="preserve">. </w:t>
      </w:r>
      <w:r w:rsidRPr="00605EB6">
        <w:t>Il y avait comme de l</w:t>
      </w:r>
      <w:r w:rsidR="00C474C1">
        <w:t>’</w:t>
      </w:r>
      <w:r w:rsidRPr="00605EB6">
        <w:t xml:space="preserve">anxiété sur le visage de </w:t>
      </w:r>
      <w:r w:rsidR="00C474C1">
        <w:t>M. </w:t>
      </w:r>
      <w:r w:rsidRPr="00605EB6">
        <w:t>Lagarde</w:t>
      </w:r>
      <w:r w:rsidR="00C474C1">
        <w:t>.</w:t>
      </w:r>
    </w:p>
    <w:p w14:paraId="63969909" w14:textId="5A7ECC83" w:rsidR="00C474C1" w:rsidRDefault="00C474C1" w:rsidP="00C52F4A">
      <w:r>
        <w:t>« </w:t>
      </w:r>
      <w:r w:rsidR="00C52F4A" w:rsidRPr="00605EB6">
        <w:t>Ce n</w:t>
      </w:r>
      <w:r>
        <w:t>’</w:t>
      </w:r>
      <w:r w:rsidR="00C52F4A" w:rsidRPr="00605EB6">
        <w:t>est point là ce que je pensais</w:t>
      </w:r>
      <w:r>
        <w:t xml:space="preserve">, </w:t>
      </w:r>
      <w:r w:rsidR="00C52F4A" w:rsidRPr="00605EB6">
        <w:t>se disait-il</w:t>
      </w:r>
      <w:r>
        <w:t xml:space="preserve"> ; </w:t>
      </w:r>
      <w:r w:rsidR="00C52F4A" w:rsidRPr="00605EB6">
        <w:t>et pourtant</w:t>
      </w:r>
      <w:r>
        <w:t xml:space="preserve">, </w:t>
      </w:r>
      <w:r w:rsidR="00C52F4A" w:rsidRPr="00605EB6">
        <w:t>pourtant</w:t>
      </w:r>
      <w:r>
        <w:t>… »</w:t>
      </w:r>
    </w:p>
    <w:p w14:paraId="287F2131" w14:textId="0EEF82DC" w:rsidR="00C474C1" w:rsidRDefault="0094609C" w:rsidP="00C52F4A">
      <w:r>
        <w:t>— </w:t>
      </w:r>
      <w:r w:rsidR="00C52F4A" w:rsidRPr="00605EB6">
        <w:t>Mon cher Jacques</w:t>
      </w:r>
      <w:r w:rsidR="00C474C1">
        <w:t xml:space="preserve">, </w:t>
      </w:r>
      <w:r w:rsidR="00C52F4A" w:rsidRPr="00605EB6">
        <w:t>reprit-il en plongeant son regard scrutateur dans les yeux du jeune officier</w:t>
      </w:r>
      <w:r w:rsidR="00C474C1">
        <w:t xml:space="preserve">, </w:t>
      </w:r>
      <w:r w:rsidR="00C52F4A" w:rsidRPr="00605EB6">
        <w:t>tout ce qui vous touche de près m</w:t>
      </w:r>
      <w:r w:rsidR="00C474C1">
        <w:t>’</w:t>
      </w:r>
      <w:r w:rsidR="00C52F4A" w:rsidRPr="00605EB6">
        <w:t>intéresse extrêmement</w:t>
      </w:r>
      <w:r w:rsidR="00C474C1">
        <w:t xml:space="preserve"> ; </w:t>
      </w:r>
      <w:r w:rsidR="00C52F4A" w:rsidRPr="00605EB6">
        <w:t>permettez-moi donc de vous adresser encore quelques questions</w:t>
      </w:r>
      <w:r w:rsidR="00C474C1">
        <w:t xml:space="preserve"> : </w:t>
      </w:r>
      <w:r w:rsidR="00C52F4A" w:rsidRPr="00605EB6">
        <w:t>Vous avez bien connu celle que vous appelez la bonne Catherine</w:t>
      </w:r>
      <w:r w:rsidR="00C474C1">
        <w:t> ?</w:t>
      </w:r>
    </w:p>
    <w:p w14:paraId="33E41E4C" w14:textId="50B14279" w:rsidR="00C474C1" w:rsidRDefault="0094609C" w:rsidP="00C52F4A">
      <w:r>
        <w:lastRenderedPageBreak/>
        <w:t>— </w:t>
      </w:r>
      <w:r w:rsidR="00C52F4A" w:rsidRPr="00605EB6">
        <w:t>Elle était ma marraine et la meilleure amie de ma pauvre mère</w:t>
      </w:r>
      <w:r w:rsidR="00C474C1">
        <w:t>.</w:t>
      </w:r>
    </w:p>
    <w:p w14:paraId="16CE5DDB" w14:textId="03FA5747" w:rsidR="00C474C1" w:rsidRDefault="0094609C" w:rsidP="00C52F4A">
      <w:r>
        <w:t>— </w:t>
      </w:r>
      <w:r w:rsidR="00C52F4A" w:rsidRPr="00605EB6">
        <w:t>Jacques</w:t>
      </w:r>
      <w:r w:rsidR="00C474C1">
        <w:t xml:space="preserve">, </w:t>
      </w:r>
      <w:r w:rsidR="00C52F4A" w:rsidRPr="00605EB6">
        <w:t>votre fiancée</w:t>
      </w:r>
      <w:r w:rsidR="00C474C1">
        <w:t xml:space="preserve">, </w:t>
      </w:r>
      <w:r w:rsidR="00C52F4A" w:rsidRPr="00605EB6">
        <w:t>la belle Jeanne</w:t>
      </w:r>
      <w:r w:rsidR="00C474C1">
        <w:t xml:space="preserve">, </w:t>
      </w:r>
      <w:r w:rsidR="00C52F4A" w:rsidRPr="00605EB6">
        <w:t>ressemble-t-elle à sa mère</w:t>
      </w:r>
      <w:r w:rsidR="00C474C1">
        <w:t> ?</w:t>
      </w:r>
    </w:p>
    <w:p w14:paraId="64F3BF2F" w14:textId="77777777" w:rsidR="00C474C1" w:rsidRDefault="00C52F4A" w:rsidP="00C52F4A">
      <w:r w:rsidRPr="00605EB6">
        <w:t>Le jeune homme resta un moment interloqué et répondit</w:t>
      </w:r>
      <w:r w:rsidR="00C474C1">
        <w:t> :</w:t>
      </w:r>
    </w:p>
    <w:p w14:paraId="231D8EB3" w14:textId="46479B97" w:rsidR="00C474C1" w:rsidRDefault="0094609C" w:rsidP="00C52F4A">
      <w:r>
        <w:t>— </w:t>
      </w:r>
      <w:r w:rsidR="00C52F4A" w:rsidRPr="00605EB6">
        <w:t>Ça</w:t>
      </w:r>
      <w:r w:rsidR="00C474C1">
        <w:t xml:space="preserve">, </w:t>
      </w:r>
      <w:r w:rsidR="00C52F4A" w:rsidRPr="00605EB6">
        <w:t>mon capitaine</w:t>
      </w:r>
      <w:r w:rsidR="00C474C1">
        <w:t xml:space="preserve">, </w:t>
      </w:r>
      <w:r w:rsidR="00C52F4A" w:rsidRPr="00605EB6">
        <w:t>je l</w:t>
      </w:r>
      <w:r w:rsidR="00C474C1">
        <w:t>’</w:t>
      </w:r>
      <w:r w:rsidR="00C52F4A" w:rsidRPr="00605EB6">
        <w:t>ignore</w:t>
      </w:r>
      <w:r w:rsidR="00C474C1">
        <w:t>.</w:t>
      </w:r>
    </w:p>
    <w:p w14:paraId="304CE5CA" w14:textId="6A6CF33E" w:rsidR="00C474C1" w:rsidRDefault="0094609C" w:rsidP="00C52F4A">
      <w:r>
        <w:t>— </w:t>
      </w:r>
      <w:r w:rsidR="00C52F4A" w:rsidRPr="00605EB6">
        <w:t>Comment</w:t>
      </w:r>
      <w:r w:rsidR="00C474C1">
        <w:t xml:space="preserve">, </w:t>
      </w:r>
      <w:r w:rsidR="00C52F4A" w:rsidRPr="00605EB6">
        <w:t>vous l</w:t>
      </w:r>
      <w:r w:rsidR="00C474C1">
        <w:t>’</w:t>
      </w:r>
      <w:r w:rsidR="00C52F4A" w:rsidRPr="00605EB6">
        <w:t>ignorez</w:t>
      </w:r>
      <w:r w:rsidR="00C474C1">
        <w:t> ?</w:t>
      </w:r>
    </w:p>
    <w:p w14:paraId="6BC1F846" w14:textId="5A090A42" w:rsidR="00C474C1" w:rsidRDefault="0094609C" w:rsidP="00C52F4A">
      <w:r>
        <w:t>— </w:t>
      </w:r>
      <w:r w:rsidR="00C52F4A" w:rsidRPr="00605EB6">
        <w:t>Pardon</w:t>
      </w:r>
      <w:r w:rsidR="00C474C1">
        <w:t xml:space="preserve">, </w:t>
      </w:r>
      <w:r w:rsidR="00C52F4A" w:rsidRPr="00605EB6">
        <w:t>mon capitaine</w:t>
      </w:r>
      <w:r w:rsidR="004540F3">
        <w:t> ;</w:t>
      </w:r>
      <w:r w:rsidR="00C474C1">
        <w:t xml:space="preserve"> </w:t>
      </w:r>
      <w:r w:rsidR="00C52F4A" w:rsidRPr="00605EB6">
        <w:t>mais je ne vous ai pas dit que Jeanne est seulement la fille adoptive du capitaine Vaillant</w:t>
      </w:r>
      <w:r w:rsidR="00C474C1">
        <w:t>.</w:t>
      </w:r>
    </w:p>
    <w:p w14:paraId="45E18222" w14:textId="77777777" w:rsidR="00C474C1" w:rsidRDefault="00C52F4A" w:rsidP="00C52F4A">
      <w:r w:rsidRPr="00605EB6">
        <w:t>Un éclair</w:t>
      </w:r>
      <w:r w:rsidR="00C474C1">
        <w:t xml:space="preserve">, </w:t>
      </w:r>
      <w:r w:rsidRPr="00605EB6">
        <w:t>qui s</w:t>
      </w:r>
      <w:r w:rsidR="00C474C1">
        <w:t>’</w:t>
      </w:r>
      <w:r w:rsidRPr="00605EB6">
        <w:t>éteignit aussitôt</w:t>
      </w:r>
      <w:r w:rsidR="00C474C1">
        <w:t xml:space="preserve">, </w:t>
      </w:r>
      <w:r w:rsidRPr="00605EB6">
        <w:t>sillonna le regard du franc-tireur</w:t>
      </w:r>
      <w:r w:rsidR="00C474C1">
        <w:t>.</w:t>
      </w:r>
    </w:p>
    <w:p w14:paraId="750C7445" w14:textId="6B1A212B" w:rsidR="00C474C1" w:rsidRDefault="0094609C" w:rsidP="00C52F4A">
      <w:r>
        <w:t>— </w:t>
      </w:r>
      <w:r w:rsidR="00C52F4A" w:rsidRPr="00605EB6">
        <w:t>Oh</w:t>
      </w:r>
      <w:r w:rsidR="00C474C1">
        <w:t xml:space="preserve"> ! </w:t>
      </w:r>
      <w:r w:rsidR="00C52F4A" w:rsidRPr="00605EB6">
        <w:t>alors</w:t>
      </w:r>
      <w:r w:rsidR="00C474C1">
        <w:t xml:space="preserve">, </w:t>
      </w:r>
      <w:r w:rsidR="00C52F4A" w:rsidRPr="00605EB6">
        <w:t>c</w:t>
      </w:r>
      <w:r w:rsidR="00C474C1">
        <w:t>’</w:t>
      </w:r>
      <w:r w:rsidR="00C52F4A" w:rsidRPr="00605EB6">
        <w:t>est différent</w:t>
      </w:r>
      <w:r w:rsidR="00C474C1">
        <w:t xml:space="preserve">, </w:t>
      </w:r>
      <w:r w:rsidR="00C52F4A" w:rsidRPr="00605EB6">
        <w:t>fit-il</w:t>
      </w:r>
      <w:r w:rsidR="00C474C1">
        <w:t xml:space="preserve">, </w:t>
      </w:r>
      <w:r w:rsidR="00C52F4A" w:rsidRPr="00605EB6">
        <w:t>restant très calme</w:t>
      </w:r>
      <w:r w:rsidR="00C474C1">
        <w:t>.</w:t>
      </w:r>
    </w:p>
    <w:p w14:paraId="0C31EB79" w14:textId="554AE1BE" w:rsidR="00C474C1" w:rsidRDefault="0094609C" w:rsidP="00C52F4A">
      <w:r>
        <w:t>— </w:t>
      </w:r>
      <w:r w:rsidR="00C52F4A" w:rsidRPr="00605EB6">
        <w:t>Je n</w:t>
      </w:r>
      <w:r w:rsidR="00C474C1">
        <w:t>’</w:t>
      </w:r>
      <w:r w:rsidR="00C52F4A" w:rsidRPr="00605EB6">
        <w:t>ai pas connu la mère de Jeanne</w:t>
      </w:r>
      <w:r w:rsidR="00C474C1">
        <w:t xml:space="preserve">, </w:t>
      </w:r>
      <w:r w:rsidR="00C52F4A" w:rsidRPr="00605EB6">
        <w:t>continua le sous-lieutenant</w:t>
      </w:r>
      <w:r w:rsidR="00C474C1">
        <w:t xml:space="preserve"> : ; </w:t>
      </w:r>
      <w:r w:rsidR="00C52F4A" w:rsidRPr="00605EB6">
        <w:t>la malheureuse est morte immédiatement après avoir mis son enfant au monde</w:t>
      </w:r>
      <w:r w:rsidR="00C474C1">
        <w:t>.</w:t>
      </w:r>
    </w:p>
    <w:p w14:paraId="4E7F36E3" w14:textId="3C01EEE9" w:rsidR="00C474C1" w:rsidRDefault="0094609C" w:rsidP="00C52F4A">
      <w:r>
        <w:t>— </w:t>
      </w:r>
      <w:r w:rsidR="00C52F4A" w:rsidRPr="00605EB6">
        <w:t>Et le père de Jeanne</w:t>
      </w:r>
      <w:r w:rsidR="00C474C1">
        <w:t xml:space="preserve"> ? </w:t>
      </w:r>
      <w:r w:rsidR="00C52F4A" w:rsidRPr="00605EB6">
        <w:t xml:space="preserve">interrogea </w:t>
      </w:r>
      <w:r w:rsidR="00C474C1">
        <w:t>M. </w:t>
      </w:r>
      <w:r w:rsidR="00C52F4A" w:rsidRPr="00605EB6">
        <w:t>Lagarde d</w:t>
      </w:r>
      <w:r w:rsidR="00C474C1">
        <w:t>’</w:t>
      </w:r>
      <w:r w:rsidR="00C52F4A" w:rsidRPr="00605EB6">
        <w:t>une voix qui tremblait légèrement</w:t>
      </w:r>
      <w:r w:rsidR="00C474C1">
        <w:t>.</w:t>
      </w:r>
    </w:p>
    <w:p w14:paraId="49A6ED6B" w14:textId="30BCC259" w:rsidR="00C474C1" w:rsidRDefault="0094609C" w:rsidP="00C52F4A">
      <w:r>
        <w:t>— </w:t>
      </w:r>
      <w:r w:rsidR="00C52F4A" w:rsidRPr="00605EB6">
        <w:t>On venait de le trouver</w:t>
      </w:r>
      <w:r w:rsidR="00C474C1">
        <w:t xml:space="preserve">, </w:t>
      </w:r>
      <w:r w:rsidR="00C52F4A" w:rsidRPr="00605EB6">
        <w:t>mort</w:t>
      </w:r>
      <w:r w:rsidR="00C474C1">
        <w:t xml:space="preserve">, </w:t>
      </w:r>
      <w:r w:rsidR="00C52F4A" w:rsidRPr="00605EB6">
        <w:t>noyé</w:t>
      </w:r>
      <w:r w:rsidR="00C474C1">
        <w:t xml:space="preserve">, </w:t>
      </w:r>
      <w:r w:rsidR="00C52F4A" w:rsidRPr="00605EB6">
        <w:t>au bord de la rivière</w:t>
      </w:r>
      <w:r w:rsidR="00C474C1">
        <w:t>.</w:t>
      </w:r>
    </w:p>
    <w:p w14:paraId="21C297B0" w14:textId="30B8731A" w:rsidR="00C474C1" w:rsidRDefault="0094609C" w:rsidP="00C52F4A">
      <w:r>
        <w:t>— </w:t>
      </w:r>
      <w:r w:rsidR="00C52F4A" w:rsidRPr="00605EB6">
        <w:t>Oh</w:t>
      </w:r>
      <w:r w:rsidR="00C474C1">
        <w:t xml:space="preserve"> ! </w:t>
      </w:r>
      <w:r w:rsidR="00C52F4A" w:rsidRPr="00605EB6">
        <w:t>fit le franc-tireur</w:t>
      </w:r>
      <w:r w:rsidR="00C474C1">
        <w:t xml:space="preserve">, </w:t>
      </w:r>
      <w:r w:rsidR="00C52F4A" w:rsidRPr="00605EB6">
        <w:t>les lèvres crispées et avec un soubresaut nerveux</w:t>
      </w:r>
      <w:r w:rsidR="00C474C1">
        <w:t>.</w:t>
      </w:r>
    </w:p>
    <w:p w14:paraId="1B1076EA" w14:textId="77777777" w:rsidR="00C474C1" w:rsidRDefault="00C52F4A" w:rsidP="00C52F4A">
      <w:r w:rsidRPr="00605EB6">
        <w:t>Mais</w:t>
      </w:r>
      <w:r w:rsidR="00C474C1">
        <w:t xml:space="preserve">, </w:t>
      </w:r>
      <w:r w:rsidRPr="00605EB6">
        <w:t>se maîtrisant aussitôt</w:t>
      </w:r>
      <w:r w:rsidR="00C474C1">
        <w:t xml:space="preserve">, </w:t>
      </w:r>
      <w:r w:rsidRPr="00605EB6">
        <w:t>il reprit</w:t>
      </w:r>
      <w:r w:rsidR="00C474C1">
        <w:t> :</w:t>
      </w:r>
    </w:p>
    <w:p w14:paraId="038261E3" w14:textId="25D3609E" w:rsidR="00C474C1" w:rsidRDefault="0094609C" w:rsidP="00C52F4A">
      <w:r>
        <w:t>— </w:t>
      </w:r>
      <w:r w:rsidR="00C52F4A" w:rsidRPr="00605EB6">
        <w:t>Cela s</w:t>
      </w:r>
      <w:r w:rsidR="00C474C1">
        <w:t>’</w:t>
      </w:r>
      <w:r w:rsidR="00C52F4A" w:rsidRPr="00605EB6">
        <w:t>est passé à Mareille</w:t>
      </w:r>
      <w:r w:rsidR="00C474C1">
        <w:t> ?</w:t>
      </w:r>
    </w:p>
    <w:p w14:paraId="4C0C7632" w14:textId="421C1946" w:rsidR="00C474C1" w:rsidRDefault="0094609C" w:rsidP="00C52F4A">
      <w:r>
        <w:t>— </w:t>
      </w:r>
      <w:r w:rsidR="00C52F4A" w:rsidRPr="00605EB6">
        <w:t>Non</w:t>
      </w:r>
      <w:r w:rsidR="00C474C1">
        <w:t xml:space="preserve">, </w:t>
      </w:r>
      <w:r w:rsidR="00C52F4A" w:rsidRPr="00605EB6">
        <w:t>à six lieues de Mareille</w:t>
      </w:r>
      <w:r w:rsidR="00C474C1">
        <w:t xml:space="preserve">, </w:t>
      </w:r>
      <w:r w:rsidR="00C52F4A" w:rsidRPr="00605EB6">
        <w:t>à Blaincourt</w:t>
      </w:r>
      <w:r w:rsidR="00C474C1">
        <w:t>.</w:t>
      </w:r>
    </w:p>
    <w:p w14:paraId="6C0B17A4" w14:textId="38ACB178" w:rsidR="00C474C1" w:rsidRDefault="0094609C" w:rsidP="00C52F4A">
      <w:r>
        <w:lastRenderedPageBreak/>
        <w:t>— </w:t>
      </w:r>
      <w:r w:rsidR="00C52F4A" w:rsidRPr="00605EB6">
        <w:t>Enfin</w:t>
      </w:r>
      <w:r w:rsidR="00C474C1">
        <w:t xml:space="preserve">, </w:t>
      </w:r>
      <w:r w:rsidR="00C52F4A" w:rsidRPr="00605EB6">
        <w:t>le brave capitaine Vaillant a recueilli la pauvre petite orpheline et l</w:t>
      </w:r>
      <w:r w:rsidR="00C474C1">
        <w:t>’</w:t>
      </w:r>
      <w:r w:rsidR="00C52F4A" w:rsidRPr="00605EB6">
        <w:t>a adoptée</w:t>
      </w:r>
      <w:r w:rsidR="00C474C1">
        <w:t> ?</w:t>
      </w:r>
    </w:p>
    <w:p w14:paraId="37DAB145" w14:textId="1618EF2A" w:rsidR="00C474C1" w:rsidRDefault="0094609C" w:rsidP="00C52F4A">
      <w:r>
        <w:t>— </w:t>
      </w:r>
      <w:r w:rsidR="00C52F4A" w:rsidRPr="00605EB6">
        <w:t>Il lui a donné son nom et tout ce qu</w:t>
      </w:r>
      <w:r w:rsidR="00C474C1">
        <w:t>’</w:t>
      </w:r>
      <w:r w:rsidR="00C52F4A" w:rsidRPr="00605EB6">
        <w:t>il possède est à elle</w:t>
      </w:r>
      <w:r w:rsidR="00C474C1">
        <w:t xml:space="preserve">. </w:t>
      </w:r>
      <w:r w:rsidR="00C52F4A" w:rsidRPr="00605EB6">
        <w:t>Oh</w:t>
      </w:r>
      <w:r w:rsidR="00C474C1">
        <w:t xml:space="preserve"> ! </w:t>
      </w:r>
      <w:r w:rsidR="00C52F4A" w:rsidRPr="00605EB6">
        <w:t>Jeanne est bien sa fille</w:t>
      </w:r>
      <w:r w:rsidR="00C474C1">
        <w:t xml:space="preserve">, </w:t>
      </w:r>
      <w:r w:rsidR="00C52F4A" w:rsidRPr="00605EB6">
        <w:t>allez</w:t>
      </w:r>
      <w:r w:rsidR="00C474C1">
        <w:t> !</w:t>
      </w:r>
    </w:p>
    <w:p w14:paraId="42772668" w14:textId="5587CDF1" w:rsidR="00C474C1" w:rsidRDefault="0094609C" w:rsidP="00C52F4A">
      <w:r>
        <w:t>— </w:t>
      </w:r>
      <w:r w:rsidR="00C52F4A" w:rsidRPr="00605EB6">
        <w:t>Votre parrain</w:t>
      </w:r>
      <w:r w:rsidR="00C474C1">
        <w:t xml:space="preserve">, </w:t>
      </w:r>
      <w:r w:rsidR="00C52F4A" w:rsidRPr="00605EB6">
        <w:t>Jacques</w:t>
      </w:r>
      <w:r w:rsidR="00C474C1">
        <w:t xml:space="preserve">, </w:t>
      </w:r>
      <w:r w:rsidR="00C52F4A" w:rsidRPr="00605EB6">
        <w:t>est un homme que j</w:t>
      </w:r>
      <w:r w:rsidR="00C474C1">
        <w:t>’</w:t>
      </w:r>
      <w:r w:rsidR="00C52F4A" w:rsidRPr="00605EB6">
        <w:t>aime déjà avant de l</w:t>
      </w:r>
      <w:r w:rsidR="00C474C1">
        <w:t>’</w:t>
      </w:r>
      <w:r w:rsidR="00C52F4A" w:rsidRPr="00605EB6">
        <w:t>avoir vu</w:t>
      </w:r>
      <w:r w:rsidR="00C474C1">
        <w:t xml:space="preserve"> ; </w:t>
      </w:r>
      <w:r w:rsidR="00C52F4A" w:rsidRPr="00605EB6">
        <w:t>je serai heureux un jour de faire sa connaissance</w:t>
      </w:r>
      <w:r w:rsidR="00C474C1">
        <w:t xml:space="preserve">. </w:t>
      </w:r>
      <w:r w:rsidR="00C52F4A" w:rsidRPr="00605EB6">
        <w:t>Mais dites-moi</w:t>
      </w:r>
      <w:r w:rsidR="00C474C1">
        <w:t xml:space="preserve">, </w:t>
      </w:r>
      <w:r w:rsidR="00C52F4A" w:rsidRPr="00605EB6">
        <w:t>mon ami</w:t>
      </w:r>
      <w:r w:rsidR="00C474C1">
        <w:t xml:space="preserve">, </w:t>
      </w:r>
      <w:r w:rsidR="00C52F4A" w:rsidRPr="00605EB6">
        <w:t>quelle raison a-t-il eue de substituer son nom à celui du père de Jeanne</w:t>
      </w:r>
      <w:r w:rsidR="00C474C1">
        <w:t>.</w:t>
      </w:r>
    </w:p>
    <w:p w14:paraId="3022F0B1" w14:textId="202BFF9C" w:rsidR="00C474C1" w:rsidRDefault="0094609C" w:rsidP="00C52F4A">
      <w:r>
        <w:t>— </w:t>
      </w:r>
      <w:r w:rsidR="00C52F4A" w:rsidRPr="00605EB6">
        <w:t>Une raison majeure</w:t>
      </w:r>
      <w:r w:rsidR="00C474C1">
        <w:t xml:space="preserve">, </w:t>
      </w:r>
      <w:r w:rsidR="00C52F4A" w:rsidRPr="00605EB6">
        <w:t>mon capitaine</w:t>
      </w:r>
      <w:r w:rsidR="00C474C1">
        <w:t xml:space="preserve"> : </w:t>
      </w:r>
      <w:r w:rsidR="00C52F4A" w:rsidRPr="00605EB6">
        <w:t>les parents de Jeanne sont restés inconnus</w:t>
      </w:r>
      <w:r w:rsidR="00C474C1">
        <w:t xml:space="preserve">, </w:t>
      </w:r>
      <w:r w:rsidR="00C52F4A" w:rsidRPr="00605EB6">
        <w:t>malgré toutes les recherches qui ont été faites</w:t>
      </w:r>
      <w:r w:rsidR="00C474C1">
        <w:t>.</w:t>
      </w:r>
    </w:p>
    <w:p w14:paraId="731CB657" w14:textId="553B2D34" w:rsidR="00C474C1" w:rsidRDefault="0094609C" w:rsidP="00C52F4A">
      <w:r>
        <w:t>— </w:t>
      </w:r>
      <w:r w:rsidR="00C52F4A" w:rsidRPr="00605EB6">
        <w:t>Ah</w:t>
      </w:r>
      <w:r w:rsidR="00C474C1">
        <w:t> !</w:t>
      </w:r>
    </w:p>
    <w:p w14:paraId="2C1CE1C3" w14:textId="3108DC99" w:rsidR="00C474C1" w:rsidRDefault="0094609C" w:rsidP="00C52F4A">
      <w:r>
        <w:t>— </w:t>
      </w:r>
      <w:r w:rsidR="00C52F4A" w:rsidRPr="00605EB6">
        <w:t>Maintenant</w:t>
      </w:r>
      <w:r w:rsidR="00C474C1">
        <w:t xml:space="preserve">, </w:t>
      </w:r>
      <w:r w:rsidR="00C52F4A" w:rsidRPr="00605EB6">
        <w:t>vous comprenez</w:t>
      </w:r>
      <w:r w:rsidR="00C474C1">
        <w:t xml:space="preserve"> : </w:t>
      </w:r>
      <w:r w:rsidR="00C52F4A" w:rsidRPr="00605EB6">
        <w:t>Jeanne n</w:t>
      </w:r>
      <w:r w:rsidR="00C474C1">
        <w:t>’</w:t>
      </w:r>
      <w:r w:rsidR="00C52F4A" w:rsidRPr="00605EB6">
        <w:t>avait pas de nom</w:t>
      </w:r>
      <w:r w:rsidR="00C474C1">
        <w:t>.</w:t>
      </w:r>
    </w:p>
    <w:p w14:paraId="099212A8" w14:textId="730FFE89" w:rsidR="00C474C1" w:rsidRDefault="0094609C" w:rsidP="00C52F4A">
      <w:r>
        <w:t>— </w:t>
      </w:r>
      <w:r w:rsidR="00C52F4A" w:rsidRPr="00605EB6">
        <w:t>Oui</w:t>
      </w:r>
      <w:r w:rsidR="00C474C1">
        <w:t xml:space="preserve">, </w:t>
      </w:r>
      <w:r w:rsidR="00C52F4A" w:rsidRPr="00605EB6">
        <w:t>oui</w:t>
      </w:r>
      <w:r w:rsidR="00C474C1">
        <w:t xml:space="preserve">, </w:t>
      </w:r>
      <w:r w:rsidR="00C52F4A" w:rsidRPr="00605EB6">
        <w:t>je comprends</w:t>
      </w:r>
      <w:r w:rsidR="00C474C1">
        <w:t xml:space="preserve">. </w:t>
      </w:r>
      <w:r w:rsidR="00C52F4A" w:rsidRPr="00605EB6">
        <w:t xml:space="preserve">À quoi a-t-on attribué la mort du père de </w:t>
      </w:r>
      <w:r w:rsidR="009A0CB4" w:rsidRPr="009A0CB4">
        <w:t>M</w:t>
      </w:r>
      <w:r w:rsidR="009A0CB4" w:rsidRPr="009A0CB4">
        <w:rPr>
          <w:vertAlign w:val="superscript"/>
        </w:rPr>
        <w:t>lle</w:t>
      </w:r>
      <w:r w:rsidR="00C474C1">
        <w:t> </w:t>
      </w:r>
      <w:r w:rsidR="00C52F4A" w:rsidRPr="00605EB6">
        <w:t>Jeanne</w:t>
      </w:r>
      <w:r w:rsidR="00C474C1">
        <w:t> ?</w:t>
      </w:r>
    </w:p>
    <w:p w14:paraId="616A3FE5" w14:textId="17454961" w:rsidR="00C474C1" w:rsidRDefault="0094609C" w:rsidP="00C52F4A">
      <w:r>
        <w:t>— </w:t>
      </w:r>
      <w:r w:rsidR="00C52F4A" w:rsidRPr="00605EB6">
        <w:t>À un crime</w:t>
      </w:r>
      <w:r w:rsidR="00C474C1">
        <w:t xml:space="preserve"> !, </w:t>
      </w:r>
      <w:r w:rsidR="00C52F4A" w:rsidRPr="00605EB6">
        <w:t>mon capitaine</w:t>
      </w:r>
      <w:r w:rsidR="00C474C1">
        <w:t>.</w:t>
      </w:r>
    </w:p>
    <w:p w14:paraId="6C8937A8" w14:textId="77777777" w:rsidR="00C474C1" w:rsidRDefault="00C52F4A" w:rsidP="00C52F4A">
      <w:r w:rsidRPr="00605EB6">
        <w:t>Celui-ci ne put s</w:t>
      </w:r>
      <w:r w:rsidR="00C474C1">
        <w:t>’</w:t>
      </w:r>
      <w:r w:rsidRPr="00605EB6">
        <w:t>empêcher de tressaillir</w:t>
      </w:r>
      <w:r w:rsidR="00C474C1">
        <w:t>.</w:t>
      </w:r>
    </w:p>
    <w:p w14:paraId="30E25894" w14:textId="62997724" w:rsidR="00C474C1" w:rsidRDefault="0094609C" w:rsidP="00C52F4A">
      <w:r>
        <w:t>— </w:t>
      </w:r>
      <w:r w:rsidR="00C52F4A" w:rsidRPr="00605EB6">
        <w:t>On a pu se tromper</w:t>
      </w:r>
      <w:r w:rsidR="00C474C1">
        <w:t xml:space="preserve">, </w:t>
      </w:r>
      <w:r w:rsidR="00C52F4A" w:rsidRPr="00605EB6">
        <w:t>dit-il</w:t>
      </w:r>
      <w:r w:rsidR="00C474C1">
        <w:t>.</w:t>
      </w:r>
    </w:p>
    <w:p w14:paraId="4EC1CD0A" w14:textId="2A26B276" w:rsidR="00C474C1" w:rsidRDefault="0094609C" w:rsidP="00C52F4A">
      <w:r>
        <w:t>— </w:t>
      </w:r>
      <w:r w:rsidR="00C52F4A" w:rsidRPr="00605EB6">
        <w:t>Non</w:t>
      </w:r>
      <w:r w:rsidR="00C474C1">
        <w:t xml:space="preserve">, </w:t>
      </w:r>
      <w:r w:rsidR="00C52F4A" w:rsidRPr="00605EB6">
        <w:t>non</w:t>
      </w:r>
      <w:r w:rsidR="00C474C1">
        <w:t xml:space="preserve">, </w:t>
      </w:r>
      <w:r w:rsidR="00C52F4A" w:rsidRPr="00605EB6">
        <w:t>on ne s</w:t>
      </w:r>
      <w:r w:rsidR="00C474C1">
        <w:t>’</w:t>
      </w:r>
      <w:r w:rsidR="00C52F4A" w:rsidRPr="00605EB6">
        <w:t>est pas trompé</w:t>
      </w:r>
      <w:r w:rsidR="00C474C1">
        <w:t xml:space="preserve"> : ; </w:t>
      </w:r>
      <w:r w:rsidR="00C52F4A" w:rsidRPr="00605EB6">
        <w:t>il a été parfaitement prouvé que le père de Jeanne avait été jeté dans la rivière par deux scélérats</w:t>
      </w:r>
      <w:r w:rsidR="00C474C1">
        <w:t>.</w:t>
      </w:r>
    </w:p>
    <w:p w14:paraId="703BE489" w14:textId="7401C985" w:rsidR="00C474C1" w:rsidRDefault="0094609C" w:rsidP="00C52F4A">
      <w:r>
        <w:t>— </w:t>
      </w:r>
      <w:r w:rsidR="00C52F4A" w:rsidRPr="00605EB6">
        <w:t>Pourquoi</w:t>
      </w:r>
      <w:r w:rsidR="00C474C1">
        <w:t> ?</w:t>
      </w:r>
    </w:p>
    <w:p w14:paraId="639EA760" w14:textId="35797B09" w:rsidR="00C474C1" w:rsidRDefault="0094609C" w:rsidP="00C52F4A">
      <w:r>
        <w:t>— </w:t>
      </w:r>
      <w:r w:rsidR="00C52F4A" w:rsidRPr="00605EB6">
        <w:t>Évidemment parce qu</w:t>
      </w:r>
      <w:r w:rsidR="00C474C1">
        <w:t>’</w:t>
      </w:r>
      <w:r w:rsidR="00C52F4A" w:rsidRPr="00605EB6">
        <w:t>on avait intérêt à se débarrasser de lui</w:t>
      </w:r>
      <w:r w:rsidR="00C474C1">
        <w:t>.</w:t>
      </w:r>
    </w:p>
    <w:p w14:paraId="70D9C8C3" w14:textId="79E855C4" w:rsidR="00C474C1" w:rsidRDefault="0094609C" w:rsidP="00C52F4A">
      <w:r>
        <w:t>— </w:t>
      </w:r>
      <w:r w:rsidR="00C52F4A" w:rsidRPr="00605EB6">
        <w:t>Soit</w:t>
      </w:r>
      <w:r w:rsidR="00C474C1">
        <w:t xml:space="preserve">. </w:t>
      </w:r>
      <w:r w:rsidR="00C52F4A" w:rsidRPr="00605EB6">
        <w:t>Mais le motif</w:t>
      </w:r>
      <w:r w:rsidR="00C474C1">
        <w:t xml:space="preserve">, </w:t>
      </w:r>
      <w:r w:rsidR="00C52F4A" w:rsidRPr="00605EB6">
        <w:t>Jacques</w:t>
      </w:r>
      <w:r w:rsidR="00C474C1">
        <w:t xml:space="preserve">, </w:t>
      </w:r>
      <w:r w:rsidR="00C52F4A" w:rsidRPr="00605EB6">
        <w:t>le motif</w:t>
      </w:r>
      <w:r w:rsidR="00C474C1">
        <w:t> ?</w:t>
      </w:r>
    </w:p>
    <w:p w14:paraId="5795AAC8" w14:textId="6BFA90A2" w:rsidR="00C474C1" w:rsidRDefault="0094609C" w:rsidP="00C52F4A">
      <w:r>
        <w:lastRenderedPageBreak/>
        <w:t>— </w:t>
      </w:r>
      <w:r w:rsidR="00C52F4A" w:rsidRPr="00605EB6">
        <w:t>On l</w:t>
      </w:r>
      <w:r w:rsidR="00C474C1">
        <w:t>’</w:t>
      </w:r>
      <w:r w:rsidR="00C52F4A" w:rsidRPr="00605EB6">
        <w:t>a cherché</w:t>
      </w:r>
      <w:r w:rsidR="00C474C1">
        <w:t xml:space="preserve">, </w:t>
      </w:r>
      <w:r w:rsidR="00C52F4A" w:rsidRPr="00605EB6">
        <w:t>on ne l</w:t>
      </w:r>
      <w:r w:rsidR="00C474C1">
        <w:t>’</w:t>
      </w:r>
      <w:r w:rsidR="00C52F4A" w:rsidRPr="00605EB6">
        <w:t>a pas trouvé</w:t>
      </w:r>
      <w:r w:rsidR="00C474C1">
        <w:t>.</w:t>
      </w:r>
    </w:p>
    <w:p w14:paraId="6FEF8603" w14:textId="31F87F63" w:rsidR="00C474C1" w:rsidRDefault="0094609C" w:rsidP="00C52F4A">
      <w:r>
        <w:t>— </w:t>
      </w:r>
      <w:r w:rsidR="00C52F4A" w:rsidRPr="00605EB6">
        <w:t>Et les criminels</w:t>
      </w:r>
      <w:r w:rsidR="00C474C1">
        <w:t> ?</w:t>
      </w:r>
    </w:p>
    <w:p w14:paraId="1C92FF78" w14:textId="00473AB7" w:rsidR="00C474C1" w:rsidRDefault="0094609C" w:rsidP="00C52F4A">
      <w:r>
        <w:t>— </w:t>
      </w:r>
      <w:r w:rsidR="00C52F4A" w:rsidRPr="00605EB6">
        <w:t>Il a été impossible de mettre la main sur eux</w:t>
      </w:r>
      <w:r w:rsidR="00C474C1">
        <w:t>.</w:t>
      </w:r>
    </w:p>
    <w:p w14:paraId="396C3341" w14:textId="7F994722" w:rsidR="00C474C1" w:rsidRDefault="0094609C" w:rsidP="00C52F4A">
      <w:r>
        <w:t>— </w:t>
      </w:r>
      <w:r w:rsidR="00C52F4A" w:rsidRPr="00605EB6">
        <w:t>En vérité</w:t>
      </w:r>
      <w:r w:rsidR="00C474C1">
        <w:t xml:space="preserve">, </w:t>
      </w:r>
      <w:r w:rsidR="00C52F4A" w:rsidRPr="00605EB6">
        <w:t>tout cela est bien étrange</w:t>
      </w:r>
      <w:r w:rsidR="00C474C1">
        <w:t xml:space="preserve"> ! </w:t>
      </w:r>
      <w:r w:rsidR="00C52F4A" w:rsidRPr="00605EB6">
        <w:t>Quoi</w:t>
      </w:r>
      <w:r w:rsidR="00C474C1">
        <w:t xml:space="preserve">, </w:t>
      </w:r>
      <w:r w:rsidR="00C52F4A" w:rsidRPr="00605EB6">
        <w:t>aucun papier</w:t>
      </w:r>
      <w:r w:rsidR="00C474C1">
        <w:t xml:space="preserve">, </w:t>
      </w:r>
      <w:r w:rsidR="00C52F4A" w:rsidRPr="00605EB6">
        <w:t>rien pour faire connaître le père et la mère de l</w:t>
      </w:r>
      <w:r w:rsidR="00C474C1">
        <w:t>’</w:t>
      </w:r>
      <w:r w:rsidR="00C52F4A" w:rsidRPr="00605EB6">
        <w:t>enfant</w:t>
      </w:r>
      <w:r w:rsidR="00C474C1">
        <w:t xml:space="preserve"> ! </w:t>
      </w:r>
      <w:r w:rsidR="00C52F4A" w:rsidRPr="00605EB6">
        <w:t xml:space="preserve">Aucun indice pouvant mettre la justice sur la trace des misérables </w:t>
      </w:r>
      <w:r w:rsidR="00216A72">
        <w:t>meurtriers</w:t>
      </w:r>
      <w:r w:rsidR="00C474C1">
        <w:t> !</w:t>
      </w:r>
    </w:p>
    <w:p w14:paraId="525DAE0B" w14:textId="71423954" w:rsidR="00C474C1" w:rsidRDefault="0094609C" w:rsidP="00C52F4A">
      <w:r>
        <w:t>— </w:t>
      </w:r>
      <w:r w:rsidR="00C52F4A" w:rsidRPr="00605EB6">
        <w:t>Dans cette affaire</w:t>
      </w:r>
      <w:r w:rsidR="00C474C1">
        <w:t xml:space="preserve">, </w:t>
      </w:r>
      <w:r w:rsidR="00C52F4A" w:rsidRPr="00605EB6">
        <w:t>mon capitaine</w:t>
      </w:r>
      <w:r w:rsidR="00C474C1">
        <w:t xml:space="preserve">, </w:t>
      </w:r>
      <w:r w:rsidR="00C52F4A" w:rsidRPr="00605EB6">
        <w:t>tout est mystérieux</w:t>
      </w:r>
      <w:r w:rsidR="00C474C1">
        <w:t>.</w:t>
      </w:r>
    </w:p>
    <w:p w14:paraId="3E87F651" w14:textId="166FD351" w:rsidR="00C474C1" w:rsidRDefault="0094609C" w:rsidP="00C52F4A">
      <w:r>
        <w:t>— </w:t>
      </w:r>
      <w:r w:rsidR="00C52F4A" w:rsidRPr="00605EB6">
        <w:t>Oui</w:t>
      </w:r>
      <w:r w:rsidR="00C474C1">
        <w:t xml:space="preserve">, </w:t>
      </w:r>
      <w:r w:rsidR="00C52F4A" w:rsidRPr="00605EB6">
        <w:t>tout</w:t>
      </w:r>
      <w:r w:rsidR="00C474C1">
        <w:t xml:space="preserve">, </w:t>
      </w:r>
      <w:r w:rsidR="00C52F4A" w:rsidRPr="00605EB6">
        <w:t>murmura le franc-tireur</w:t>
      </w:r>
      <w:r w:rsidR="00C474C1">
        <w:t>.</w:t>
      </w:r>
    </w:p>
    <w:p w14:paraId="2DB4FEC1" w14:textId="77777777" w:rsidR="00C474C1" w:rsidRDefault="00C52F4A" w:rsidP="00C52F4A">
      <w:r w:rsidRPr="00605EB6">
        <w:t>Et il ajouta</w:t>
      </w:r>
      <w:r w:rsidR="00C474C1">
        <w:t xml:space="preserve">, </w:t>
      </w:r>
      <w:r w:rsidRPr="00605EB6">
        <w:t>se parlant à lui-même</w:t>
      </w:r>
      <w:r w:rsidR="00C474C1">
        <w:t> :</w:t>
      </w:r>
    </w:p>
    <w:p w14:paraId="2E7A4CA1" w14:textId="53480D06" w:rsidR="00C474C1" w:rsidRDefault="00375A40" w:rsidP="00C52F4A">
      <w:r>
        <w:t>« M</w:t>
      </w:r>
      <w:r w:rsidR="00C52F4A" w:rsidRPr="00605EB6">
        <w:t>ais</w:t>
      </w:r>
      <w:r w:rsidR="00C474C1">
        <w:t xml:space="preserve">, </w:t>
      </w:r>
      <w:r w:rsidR="00C52F4A" w:rsidRPr="00605EB6">
        <w:t>moi</w:t>
      </w:r>
      <w:r w:rsidR="00C474C1">
        <w:t xml:space="preserve">, </w:t>
      </w:r>
      <w:r w:rsidR="00C52F4A" w:rsidRPr="00605EB6">
        <w:t>je pénétrerai le mystère</w:t>
      </w:r>
      <w:r w:rsidR="00C474C1">
        <w:t xml:space="preserve">, </w:t>
      </w:r>
      <w:r w:rsidR="00C52F4A" w:rsidRPr="00605EB6">
        <w:t>je dissiperai les ténèbres et ferai jaillir</w:t>
      </w:r>
      <w:r w:rsidR="00C474C1">
        <w:t xml:space="preserve">, </w:t>
      </w:r>
      <w:r w:rsidR="00C52F4A" w:rsidRPr="00605EB6">
        <w:t>en pleine lumière</w:t>
      </w:r>
      <w:r w:rsidR="00C474C1">
        <w:t xml:space="preserve">, </w:t>
      </w:r>
      <w:r w:rsidR="00C52F4A" w:rsidRPr="00605EB6">
        <w:t>tout ce qui est enseveli dans l</w:t>
      </w:r>
      <w:r w:rsidR="00C474C1">
        <w:t>’</w:t>
      </w:r>
      <w:r w:rsidR="00C52F4A" w:rsidRPr="00605EB6">
        <w:t>ombre</w:t>
      </w:r>
      <w:r w:rsidR="00C474C1">
        <w:t> !</w:t>
      </w:r>
      <w:r>
        <w:t> »</w:t>
      </w:r>
    </w:p>
    <w:p w14:paraId="6F9983B3" w14:textId="77777777" w:rsidR="00C474C1" w:rsidRDefault="00C52F4A" w:rsidP="00C52F4A">
      <w:r w:rsidRPr="00605EB6">
        <w:t>Après un court silence</w:t>
      </w:r>
      <w:r w:rsidR="00C474C1">
        <w:t xml:space="preserve">, </w:t>
      </w:r>
      <w:r w:rsidRPr="00605EB6">
        <w:t>il reprit</w:t>
      </w:r>
      <w:r w:rsidR="00C474C1">
        <w:t> :</w:t>
      </w:r>
    </w:p>
    <w:p w14:paraId="12790E2B" w14:textId="3E8F6171" w:rsidR="00C474C1" w:rsidRDefault="0094609C" w:rsidP="00C52F4A">
      <w:r>
        <w:t>— </w:t>
      </w:r>
      <w:r w:rsidR="00C52F4A" w:rsidRPr="00605EB6">
        <w:t>Jacques</w:t>
      </w:r>
      <w:r w:rsidR="00C474C1">
        <w:t xml:space="preserve">, </w:t>
      </w:r>
      <w:r w:rsidR="00C52F4A" w:rsidRPr="00605EB6">
        <w:t>mon ami</w:t>
      </w:r>
      <w:r w:rsidR="00C474C1">
        <w:t xml:space="preserve">, </w:t>
      </w:r>
      <w:r w:rsidR="00C52F4A" w:rsidRPr="00605EB6">
        <w:t>vous paraissez savoir très bien ce qui s</w:t>
      </w:r>
      <w:r w:rsidR="00C474C1">
        <w:t>’</w:t>
      </w:r>
      <w:r w:rsidR="00C52F4A" w:rsidRPr="00605EB6">
        <w:t>est passé à Blaincourt</w:t>
      </w:r>
      <w:r w:rsidR="00C474C1">
        <w:t xml:space="preserve">, </w:t>
      </w:r>
      <w:r w:rsidR="00C52F4A" w:rsidRPr="00605EB6">
        <w:t>ne voulez-vous pas me le raconter</w:t>
      </w:r>
      <w:r w:rsidR="00C474C1">
        <w:t> ?</w:t>
      </w:r>
    </w:p>
    <w:p w14:paraId="1AE4FFC2" w14:textId="377F3D68" w:rsidR="00C474C1" w:rsidRDefault="0094609C" w:rsidP="00C52F4A">
      <w:r>
        <w:t>— </w:t>
      </w:r>
      <w:r w:rsidR="00C52F4A" w:rsidRPr="00217B50">
        <w:t>Oh</w:t>
      </w:r>
      <w:r w:rsidR="00C474C1">
        <w:t xml:space="preserve"> ! </w:t>
      </w:r>
      <w:r w:rsidR="00C52F4A" w:rsidRPr="00217B50">
        <w:t>très volontiers</w:t>
      </w:r>
      <w:r w:rsidR="00C474C1">
        <w:t xml:space="preserve">, </w:t>
      </w:r>
      <w:r w:rsidR="00C52F4A" w:rsidRPr="00217B50">
        <w:t>mon capitaine</w:t>
      </w:r>
      <w:r w:rsidR="00C474C1">
        <w:t xml:space="preserve">. </w:t>
      </w:r>
      <w:r w:rsidR="00C52F4A" w:rsidRPr="00217B50">
        <w:t>Je dois vous dire</w:t>
      </w:r>
      <w:r w:rsidR="00C474C1">
        <w:t xml:space="preserve">, </w:t>
      </w:r>
      <w:r w:rsidR="00C52F4A" w:rsidRPr="00217B50">
        <w:t>d</w:t>
      </w:r>
      <w:r w:rsidR="00C474C1">
        <w:t>’</w:t>
      </w:r>
      <w:r w:rsidR="00C52F4A" w:rsidRPr="00217B50">
        <w:t>abord</w:t>
      </w:r>
      <w:r w:rsidR="00C474C1">
        <w:t xml:space="preserve">, </w:t>
      </w:r>
      <w:r w:rsidR="00C52F4A" w:rsidRPr="00217B50">
        <w:t>que Jeanne ignore tout</w:t>
      </w:r>
      <w:r w:rsidR="00C474C1">
        <w:t xml:space="preserve">. </w:t>
      </w:r>
      <w:r w:rsidR="00C52F4A" w:rsidRPr="00217B50">
        <w:t>Elle sait seulement que sa mère est morte en lui donnant le jour</w:t>
      </w:r>
      <w:r w:rsidR="00C474C1">
        <w:t xml:space="preserve">. </w:t>
      </w:r>
      <w:r w:rsidR="00C52F4A" w:rsidRPr="00217B50">
        <w:t>Vous devez comprendre à quel sentiment son père adoptif a obéi en ne lui faisant aucune</w:t>
      </w:r>
      <w:r w:rsidR="00C52F4A" w:rsidRPr="00605EB6">
        <w:t xml:space="preserve"> révélation qui aurait pu troubler sa tranquillité et lui enlever peut-être pour toujours sa douce et franche gaieté</w:t>
      </w:r>
      <w:r w:rsidR="00C474C1">
        <w:t xml:space="preserve">. </w:t>
      </w:r>
      <w:r w:rsidR="00C52F4A" w:rsidRPr="00605EB6">
        <w:t>Du reste</w:t>
      </w:r>
      <w:r w:rsidR="00C474C1">
        <w:t xml:space="preserve">, </w:t>
      </w:r>
      <w:r w:rsidR="00C52F4A" w:rsidRPr="00605EB6">
        <w:t>Jacques Vaillant a su si bien cacher le secret de la naissance de Jeanne</w:t>
      </w:r>
      <w:r w:rsidR="00C474C1">
        <w:t xml:space="preserve">, </w:t>
      </w:r>
      <w:r w:rsidR="00C52F4A" w:rsidRPr="00605EB6">
        <w:t>que les habitants de Mareille ne se doutent point qu</w:t>
      </w:r>
      <w:r w:rsidR="00C474C1">
        <w:t>’</w:t>
      </w:r>
      <w:r w:rsidR="00C52F4A" w:rsidRPr="00605EB6">
        <w:t>elle est la fille des deux inconnus</w:t>
      </w:r>
      <w:r w:rsidR="00C474C1">
        <w:t xml:space="preserve">, </w:t>
      </w:r>
      <w:r w:rsidR="00C52F4A" w:rsidRPr="00605EB6">
        <w:t>qui reposent l</w:t>
      </w:r>
      <w:r w:rsidR="00C474C1">
        <w:t>’</w:t>
      </w:r>
      <w:r w:rsidR="00C52F4A" w:rsidRPr="00605EB6">
        <w:t>un près de l</w:t>
      </w:r>
      <w:r w:rsidR="00C474C1">
        <w:t>’</w:t>
      </w:r>
      <w:r w:rsidR="00C52F4A" w:rsidRPr="00605EB6">
        <w:t>autre dans le cimetière de Blaincourt</w:t>
      </w:r>
      <w:r w:rsidR="00C474C1">
        <w:t>.</w:t>
      </w:r>
    </w:p>
    <w:p w14:paraId="1B99EB17" w14:textId="77777777" w:rsidR="00C474C1" w:rsidRDefault="00C474C1" w:rsidP="00C52F4A">
      <w:r>
        <w:lastRenderedPageBreak/>
        <w:t>» </w:t>
      </w:r>
      <w:r w:rsidR="00C52F4A" w:rsidRPr="00605EB6">
        <w:t>Malgré l</w:t>
      </w:r>
      <w:r>
        <w:t>’</w:t>
      </w:r>
      <w:r w:rsidR="00C52F4A" w:rsidRPr="00605EB6">
        <w:t>affection de mon parrain</w:t>
      </w:r>
      <w:r>
        <w:t xml:space="preserve">, </w:t>
      </w:r>
      <w:r w:rsidR="00C52F4A" w:rsidRPr="00605EB6">
        <w:t>et je puis le dire</w:t>
      </w:r>
      <w:r>
        <w:t xml:space="preserve">, </w:t>
      </w:r>
      <w:r w:rsidR="00C52F4A" w:rsidRPr="00605EB6">
        <w:t>sa grande confiance en moi</w:t>
      </w:r>
      <w:r>
        <w:t xml:space="preserve">, </w:t>
      </w:r>
      <w:r w:rsidR="00C52F4A" w:rsidRPr="00605EB6">
        <w:t>moi-même je ne savais rien</w:t>
      </w:r>
      <w:r>
        <w:t xml:space="preserve"> ; </w:t>
      </w:r>
      <w:r w:rsidR="00C52F4A" w:rsidRPr="00605EB6">
        <w:t>c</w:t>
      </w:r>
      <w:r>
        <w:t>’</w:t>
      </w:r>
      <w:r w:rsidR="00C52F4A" w:rsidRPr="00605EB6">
        <w:t>est seulement la veille de mon départ de Mareille</w:t>
      </w:r>
      <w:r>
        <w:t xml:space="preserve">, </w:t>
      </w:r>
      <w:r w:rsidR="00C52F4A" w:rsidRPr="00605EB6">
        <w:t>après avoir mis la main de Jeanne dans la mienne et nous avoir fiancés</w:t>
      </w:r>
      <w:r>
        <w:t xml:space="preserve">, </w:t>
      </w:r>
      <w:r w:rsidR="00C52F4A" w:rsidRPr="00605EB6">
        <w:t>qu</w:t>
      </w:r>
      <w:r>
        <w:t>’</w:t>
      </w:r>
      <w:r w:rsidR="00C52F4A" w:rsidRPr="00605EB6">
        <w:t>il m</w:t>
      </w:r>
      <w:r>
        <w:t>’</w:t>
      </w:r>
      <w:r w:rsidR="00C52F4A" w:rsidRPr="00605EB6">
        <w:t>a tout appris</w:t>
      </w:r>
      <w:r>
        <w:t>.</w:t>
      </w:r>
    </w:p>
    <w:p w14:paraId="7C840725" w14:textId="77777777" w:rsidR="00C474C1" w:rsidRDefault="00C474C1" w:rsidP="00C52F4A">
      <w:r>
        <w:t>» </w:t>
      </w:r>
      <w:r w:rsidR="00C52F4A" w:rsidRPr="00605EB6">
        <w:t>Jacques Vaillant se trouvait à Blaincourt lors des événements</w:t>
      </w:r>
      <w:r>
        <w:t xml:space="preserve">, </w:t>
      </w:r>
      <w:r w:rsidR="00C52F4A" w:rsidRPr="00605EB6">
        <w:t>et nul ne peut savoir mieux que lui ce qui s</w:t>
      </w:r>
      <w:r>
        <w:t>’</w:t>
      </w:r>
      <w:r w:rsidR="00C52F4A" w:rsidRPr="00605EB6">
        <w:t>est passé et les suppositions qui ont été faites</w:t>
      </w:r>
      <w:r>
        <w:t xml:space="preserve">. </w:t>
      </w:r>
      <w:r w:rsidR="00C52F4A" w:rsidRPr="00605EB6">
        <w:t>Du reste</w:t>
      </w:r>
      <w:r>
        <w:t xml:space="preserve">, </w:t>
      </w:r>
      <w:r w:rsidR="00C52F4A" w:rsidRPr="00605EB6">
        <w:t>voici</w:t>
      </w:r>
      <w:r>
        <w:t xml:space="preserve">, </w:t>
      </w:r>
      <w:r w:rsidR="00C52F4A" w:rsidRPr="00605EB6">
        <w:t>autant que je vais pouvoir me souvenir</w:t>
      </w:r>
      <w:r>
        <w:t xml:space="preserve">, </w:t>
      </w:r>
      <w:r w:rsidR="00C52F4A" w:rsidRPr="00605EB6">
        <w:t>ce que le capitaine Vaillant m</w:t>
      </w:r>
      <w:r>
        <w:t>’</w:t>
      </w:r>
      <w:r w:rsidR="00C52F4A" w:rsidRPr="00605EB6">
        <w:t>a raconté</w:t>
      </w:r>
      <w:r>
        <w:t>.</w:t>
      </w:r>
    </w:p>
    <w:p w14:paraId="286C7D46" w14:textId="77777777" w:rsidR="00C474C1" w:rsidRDefault="00C52F4A" w:rsidP="00C52F4A">
      <w:r w:rsidRPr="00605EB6">
        <w:t>Et Jacques Grandin fit à son auditeur</w:t>
      </w:r>
      <w:r w:rsidR="00C474C1">
        <w:t xml:space="preserve">, </w:t>
      </w:r>
      <w:r w:rsidRPr="00605EB6">
        <w:t>attentif</w:t>
      </w:r>
      <w:r w:rsidR="00C474C1">
        <w:t xml:space="preserve">, </w:t>
      </w:r>
      <w:r w:rsidRPr="00605EB6">
        <w:t>ému</w:t>
      </w:r>
      <w:r w:rsidR="00C474C1">
        <w:t xml:space="preserve">, </w:t>
      </w:r>
      <w:r w:rsidRPr="00605EB6">
        <w:t>captivé</w:t>
      </w:r>
      <w:r w:rsidR="00C474C1">
        <w:t xml:space="preserve">, </w:t>
      </w:r>
      <w:r w:rsidRPr="00605EB6">
        <w:t>le récit du drame qui</w:t>
      </w:r>
      <w:r w:rsidR="00C474C1">
        <w:t xml:space="preserve">, </w:t>
      </w:r>
      <w:r w:rsidRPr="00605EB6">
        <w:t>dix-sept ans auparavant</w:t>
      </w:r>
      <w:r w:rsidR="00C474C1">
        <w:t xml:space="preserve">, </w:t>
      </w:r>
      <w:r w:rsidRPr="00605EB6">
        <w:t>avait si vivement impressionné la population de Blaincourt et des communes voisines</w:t>
      </w:r>
      <w:r w:rsidR="00C474C1">
        <w:t>.</w:t>
      </w:r>
    </w:p>
    <w:p w14:paraId="0123F20E" w14:textId="77777777" w:rsidR="00C474C1" w:rsidRDefault="00C52F4A" w:rsidP="00C52F4A">
      <w:r w:rsidRPr="00605EB6">
        <w:t>Il dit comment Jacques Vaillant s</w:t>
      </w:r>
      <w:r w:rsidR="00C474C1">
        <w:t>’</w:t>
      </w:r>
      <w:r w:rsidRPr="00605EB6">
        <w:t>était subitement intéressé</w:t>
      </w:r>
      <w:r w:rsidR="00C474C1">
        <w:t xml:space="preserve">, </w:t>
      </w:r>
      <w:r w:rsidRPr="00605EB6">
        <w:t>d</w:t>
      </w:r>
      <w:r w:rsidR="00C474C1">
        <w:t>’</w:t>
      </w:r>
      <w:r w:rsidRPr="00605EB6">
        <w:t>une façon extraordinaire</w:t>
      </w:r>
      <w:r w:rsidR="00C474C1">
        <w:t xml:space="preserve">, </w:t>
      </w:r>
      <w:r w:rsidRPr="00605EB6">
        <w:t>à la jeune femme inconnue</w:t>
      </w:r>
      <w:r w:rsidR="00C474C1">
        <w:t xml:space="preserve">, </w:t>
      </w:r>
      <w:r w:rsidRPr="00605EB6">
        <w:t>qui parlait une langue étrangère</w:t>
      </w:r>
      <w:r w:rsidR="00C474C1">
        <w:t xml:space="preserve">, </w:t>
      </w:r>
      <w:r w:rsidRPr="00605EB6">
        <w:t>en la voyant tomber foudroyée devant le cadavre de son mari</w:t>
      </w:r>
      <w:r w:rsidR="00C474C1">
        <w:t xml:space="preserve">, </w:t>
      </w:r>
      <w:r w:rsidRPr="00605EB6">
        <w:t>que des hommes rapportaient sur une civière</w:t>
      </w:r>
      <w:r w:rsidR="00C474C1">
        <w:t>.</w:t>
      </w:r>
    </w:p>
    <w:p w14:paraId="1D15565A" w14:textId="77777777" w:rsidR="00C474C1" w:rsidRDefault="00C52F4A" w:rsidP="00C52F4A">
      <w:r w:rsidRPr="00605EB6">
        <w:t>D</w:t>
      </w:r>
      <w:r w:rsidR="00C474C1">
        <w:t>’</w:t>
      </w:r>
      <w:r w:rsidRPr="00605EB6">
        <w:t>une voix entrecoupée</w:t>
      </w:r>
      <w:r w:rsidR="00C474C1">
        <w:t xml:space="preserve">, </w:t>
      </w:r>
      <w:r w:rsidRPr="00605EB6">
        <w:t>pleine de larmes</w:t>
      </w:r>
      <w:r w:rsidR="00C474C1">
        <w:t xml:space="preserve">, </w:t>
      </w:r>
      <w:r w:rsidRPr="00605EB6">
        <w:t>il traça le tableau de la naissance de l</w:t>
      </w:r>
      <w:r w:rsidR="00C474C1">
        <w:t>’</w:t>
      </w:r>
      <w:r w:rsidRPr="00605EB6">
        <w:t>enfant</w:t>
      </w:r>
      <w:r w:rsidR="00C474C1">
        <w:t xml:space="preserve">, </w:t>
      </w:r>
      <w:r w:rsidRPr="00605EB6">
        <w:t>de la mort de la mère</w:t>
      </w:r>
      <w:r w:rsidR="00C474C1">
        <w:t xml:space="preserve">. </w:t>
      </w:r>
      <w:r w:rsidRPr="00605EB6">
        <w:t>Il parla ensuite de la démarche faite immédiatement par Jacques Vaillant pour que la petite orpheline lui fût confiée</w:t>
      </w:r>
      <w:r w:rsidR="00C474C1">
        <w:t xml:space="preserve">. </w:t>
      </w:r>
      <w:r w:rsidRPr="00605EB6">
        <w:t>Il termina en racontant comment l</w:t>
      </w:r>
      <w:r w:rsidR="00C474C1">
        <w:t>’</w:t>
      </w:r>
      <w:r w:rsidRPr="00605EB6">
        <w:t>enquête faite par les magistrats avait découvert que le noyé inconnu n</w:t>
      </w:r>
      <w:r w:rsidR="00C474C1">
        <w:t>’</w:t>
      </w:r>
      <w:r w:rsidRPr="00605EB6">
        <w:t>était point tombé accidentellement dans l</w:t>
      </w:r>
      <w:r w:rsidR="00C474C1">
        <w:t>’</w:t>
      </w:r>
      <w:r w:rsidRPr="00605EB6">
        <w:t>eau</w:t>
      </w:r>
      <w:r w:rsidR="00C474C1">
        <w:t xml:space="preserve">, </w:t>
      </w:r>
      <w:r w:rsidRPr="00605EB6">
        <w:t>mais qu</w:t>
      </w:r>
      <w:r w:rsidR="00C474C1">
        <w:t>’</w:t>
      </w:r>
      <w:r w:rsidRPr="00605EB6">
        <w:t>il y avait été précipité</w:t>
      </w:r>
      <w:r w:rsidR="00C474C1">
        <w:t xml:space="preserve">, </w:t>
      </w:r>
      <w:r w:rsidRPr="00605EB6">
        <w:t>au contraire</w:t>
      </w:r>
      <w:r w:rsidR="00C474C1">
        <w:t xml:space="preserve">, </w:t>
      </w:r>
      <w:r w:rsidRPr="00605EB6">
        <w:t>après avoir été attiré dans un guet-apens</w:t>
      </w:r>
      <w:r w:rsidR="00C474C1">
        <w:t xml:space="preserve">, </w:t>
      </w:r>
      <w:r w:rsidRPr="00605EB6">
        <w:t>par deux hommes venant probablement de loin</w:t>
      </w:r>
      <w:r w:rsidR="00C474C1">
        <w:t xml:space="preserve">, </w:t>
      </w:r>
      <w:r w:rsidRPr="00605EB6">
        <w:t>lesquels avaient disparu du pays aussitôt après le crime accompli</w:t>
      </w:r>
      <w:r w:rsidR="00C474C1">
        <w:t>.</w:t>
      </w:r>
    </w:p>
    <w:p w14:paraId="1A119BD6" w14:textId="340AF01D" w:rsidR="00C474C1" w:rsidRDefault="0094609C" w:rsidP="00C52F4A">
      <w:r>
        <w:lastRenderedPageBreak/>
        <w:t>— </w:t>
      </w:r>
      <w:r w:rsidR="00C52F4A" w:rsidRPr="00605EB6">
        <w:t>C</w:t>
      </w:r>
      <w:r w:rsidR="00C474C1">
        <w:t>’</w:t>
      </w:r>
      <w:r w:rsidR="00C52F4A" w:rsidRPr="00605EB6">
        <w:t>est horrible</w:t>
      </w:r>
      <w:r w:rsidR="00C474C1">
        <w:t xml:space="preserve"> ! </w:t>
      </w:r>
      <w:r w:rsidR="00C52F4A" w:rsidRPr="00605EB6">
        <w:t>horrible</w:t>
      </w:r>
      <w:r w:rsidR="00C474C1">
        <w:t xml:space="preserve"> ! </w:t>
      </w:r>
      <w:r w:rsidR="00C52F4A" w:rsidRPr="00605EB6">
        <w:t>prononça le franc-tireur d</w:t>
      </w:r>
      <w:r w:rsidR="00C474C1">
        <w:t>’</w:t>
      </w:r>
      <w:r w:rsidR="00C52F4A" w:rsidRPr="00605EB6">
        <w:t>une voix creuse</w:t>
      </w:r>
      <w:r w:rsidR="00C474C1">
        <w:t xml:space="preserve">, </w:t>
      </w:r>
      <w:r w:rsidR="00C52F4A" w:rsidRPr="00605EB6">
        <w:t>quand Jacques eut cessé de parler</w:t>
      </w:r>
      <w:r w:rsidR="00C474C1">
        <w:t>.</w:t>
      </w:r>
    </w:p>
    <w:p w14:paraId="3D2E8AA0" w14:textId="7D1CB396" w:rsidR="00C474C1" w:rsidRDefault="0094609C" w:rsidP="00C52F4A">
      <w:r>
        <w:t>— </w:t>
      </w:r>
      <w:r w:rsidR="00C52F4A" w:rsidRPr="00605EB6">
        <w:t>Oui</w:t>
      </w:r>
      <w:r w:rsidR="00C474C1">
        <w:t xml:space="preserve">, </w:t>
      </w:r>
      <w:r w:rsidR="00C52F4A" w:rsidRPr="00605EB6">
        <w:t>horrible</w:t>
      </w:r>
      <w:r w:rsidR="00C474C1">
        <w:t xml:space="preserve"> ! </w:t>
      </w:r>
      <w:r w:rsidR="00C52F4A" w:rsidRPr="00605EB6">
        <w:t>répéta le jeune homme</w:t>
      </w:r>
      <w:r w:rsidR="00C474C1">
        <w:t xml:space="preserve">. </w:t>
      </w:r>
      <w:r w:rsidR="00C52F4A" w:rsidRPr="00605EB6">
        <w:t>Voilà</w:t>
      </w:r>
      <w:r w:rsidR="00C474C1">
        <w:t xml:space="preserve">, </w:t>
      </w:r>
      <w:r w:rsidR="00C52F4A" w:rsidRPr="00605EB6">
        <w:t>continua-t-il</w:t>
      </w:r>
      <w:r w:rsidR="00C474C1">
        <w:t xml:space="preserve">, </w:t>
      </w:r>
      <w:r w:rsidR="00C52F4A" w:rsidRPr="00605EB6">
        <w:t>l</w:t>
      </w:r>
      <w:r w:rsidR="00C474C1">
        <w:t>’</w:t>
      </w:r>
      <w:r w:rsidR="00C52F4A" w:rsidRPr="00605EB6">
        <w:t>épouvantable malheur qui a frappé ma Jeanne bien-aimée au moment de sa naissance</w:t>
      </w:r>
      <w:r w:rsidR="00C474C1">
        <w:t xml:space="preserve">. </w:t>
      </w:r>
      <w:r w:rsidR="00C52F4A" w:rsidRPr="00605EB6">
        <w:t>Depuis</w:t>
      </w:r>
      <w:r w:rsidR="00C474C1">
        <w:t xml:space="preserve">, </w:t>
      </w:r>
      <w:r w:rsidR="00C52F4A" w:rsidRPr="00605EB6">
        <w:t>grâce à la bonne Catherine et à Jacques Vaillant</w:t>
      </w:r>
      <w:r w:rsidR="00C474C1">
        <w:t xml:space="preserve">, </w:t>
      </w:r>
      <w:r w:rsidR="00C52F4A" w:rsidRPr="00605EB6">
        <w:t>elle n</w:t>
      </w:r>
      <w:r w:rsidR="00C474C1">
        <w:t>’</w:t>
      </w:r>
      <w:r w:rsidR="00C52F4A" w:rsidRPr="00605EB6">
        <w:t>a connu que des jours de joie</w:t>
      </w:r>
      <w:r w:rsidR="00C474C1">
        <w:t xml:space="preserve">… </w:t>
      </w:r>
      <w:r w:rsidR="00C52F4A" w:rsidRPr="00605EB6">
        <w:t>Le vieillard descendra à son tour dans la tombe</w:t>
      </w:r>
      <w:r w:rsidR="00C474C1">
        <w:t xml:space="preserve"> ; </w:t>
      </w:r>
      <w:r w:rsidR="00C52F4A" w:rsidRPr="00605EB6">
        <w:t>mais je resterai</w:t>
      </w:r>
      <w:r w:rsidR="00C474C1">
        <w:t xml:space="preserve">, </w:t>
      </w:r>
      <w:r w:rsidR="00C52F4A" w:rsidRPr="00605EB6">
        <w:t>moi</w:t>
      </w:r>
      <w:r w:rsidR="00C474C1">
        <w:t xml:space="preserve">, </w:t>
      </w:r>
      <w:r w:rsidR="00C52F4A" w:rsidRPr="00605EB6">
        <w:t>pour continuer après lui</w:t>
      </w:r>
      <w:r w:rsidR="00C474C1">
        <w:t xml:space="preserve">, </w:t>
      </w:r>
      <w:r w:rsidR="00C52F4A" w:rsidRPr="00605EB6">
        <w:t>jusqu</w:t>
      </w:r>
      <w:r w:rsidR="00C474C1">
        <w:t>’</w:t>
      </w:r>
      <w:r w:rsidR="00C52F4A" w:rsidRPr="00605EB6">
        <w:t>à mon dernier jour</w:t>
      </w:r>
      <w:r w:rsidR="00C474C1">
        <w:t xml:space="preserve">, </w:t>
      </w:r>
      <w:r w:rsidR="00C52F4A" w:rsidRPr="00605EB6">
        <w:t>l</w:t>
      </w:r>
      <w:r w:rsidR="00C474C1">
        <w:t>’</w:t>
      </w:r>
      <w:r w:rsidR="00C52F4A" w:rsidRPr="00605EB6">
        <w:t>œuvre chère du bonheur de Jeanne</w:t>
      </w:r>
      <w:r w:rsidR="00C474C1">
        <w:t> !</w:t>
      </w:r>
    </w:p>
    <w:p w14:paraId="4B7EA8D3" w14:textId="77777777" w:rsidR="00C474C1" w:rsidRDefault="00C52F4A" w:rsidP="00C52F4A">
      <w:r w:rsidRPr="00605EB6">
        <w:t>Le franc-tireur soupira</w:t>
      </w:r>
      <w:r w:rsidR="00C474C1">
        <w:t xml:space="preserve">. </w:t>
      </w:r>
      <w:r w:rsidRPr="00605EB6">
        <w:t>En dépit des efforts qu</w:t>
      </w:r>
      <w:r w:rsidR="00C474C1">
        <w:t>’</w:t>
      </w:r>
      <w:r w:rsidRPr="00605EB6">
        <w:t>il faisait pour se contenir</w:t>
      </w:r>
      <w:r w:rsidR="00C474C1">
        <w:t xml:space="preserve">, </w:t>
      </w:r>
      <w:r w:rsidRPr="00605EB6">
        <w:t>ses yeux étaient pleins de larmes</w:t>
      </w:r>
      <w:r w:rsidR="00C474C1">
        <w:t>.</w:t>
      </w:r>
    </w:p>
    <w:p w14:paraId="32E4E6B7" w14:textId="34DBEFB8" w:rsidR="00C474C1" w:rsidRDefault="0094609C" w:rsidP="00C52F4A">
      <w:r>
        <w:t>— </w:t>
      </w:r>
      <w:r w:rsidR="00C52F4A" w:rsidRPr="00605EB6">
        <w:t>Brave et noble garçon</w:t>
      </w:r>
      <w:r w:rsidR="00C474C1">
        <w:t xml:space="preserve">, </w:t>
      </w:r>
      <w:r w:rsidR="00C52F4A" w:rsidRPr="00605EB6">
        <w:t>pensait-il</w:t>
      </w:r>
      <w:r w:rsidR="00C474C1">
        <w:t xml:space="preserve">, </w:t>
      </w:r>
      <w:r w:rsidR="00C52F4A" w:rsidRPr="00605EB6">
        <w:t>comme il l</w:t>
      </w:r>
      <w:r w:rsidR="00C474C1">
        <w:t>’</w:t>
      </w:r>
      <w:r w:rsidR="00C52F4A" w:rsidRPr="00605EB6">
        <w:t>aime</w:t>
      </w:r>
      <w:r w:rsidR="00C474C1">
        <w:t xml:space="preserve"> ! </w:t>
      </w:r>
      <w:r w:rsidR="00C52F4A" w:rsidRPr="00605EB6">
        <w:t>Oh</w:t>
      </w:r>
      <w:r w:rsidR="00C474C1">
        <w:t xml:space="preserve"> ! </w:t>
      </w:r>
      <w:r w:rsidR="00C52F4A" w:rsidRPr="00605EB6">
        <w:t>non</w:t>
      </w:r>
      <w:r w:rsidR="00C474C1">
        <w:t xml:space="preserve">, </w:t>
      </w:r>
      <w:r w:rsidR="00C52F4A" w:rsidRPr="00605EB6">
        <w:t>je ne veux rien lui dire</w:t>
      </w:r>
      <w:r w:rsidR="00C474C1">
        <w:t xml:space="preserve">, </w:t>
      </w:r>
      <w:r w:rsidR="00C52F4A" w:rsidRPr="00605EB6">
        <w:t>je dois me taire</w:t>
      </w:r>
      <w:r w:rsidR="00C474C1">
        <w:t>.</w:t>
      </w:r>
    </w:p>
    <w:p w14:paraId="009C7FDA" w14:textId="27902A50" w:rsidR="00C474C1" w:rsidRDefault="0094609C" w:rsidP="00C52F4A">
      <w:r>
        <w:t>— </w:t>
      </w:r>
      <w:r w:rsidR="00C52F4A" w:rsidRPr="00605EB6">
        <w:t>Vous êtes ému</w:t>
      </w:r>
      <w:r w:rsidR="00C474C1">
        <w:t xml:space="preserve">, </w:t>
      </w:r>
      <w:r w:rsidR="00C52F4A" w:rsidRPr="00605EB6">
        <w:t>vous pleurez</w:t>
      </w:r>
      <w:r w:rsidR="00C474C1">
        <w:t xml:space="preserve"> ! </w:t>
      </w:r>
      <w:r w:rsidR="00C52F4A" w:rsidRPr="00605EB6">
        <w:t>mon capitaine</w:t>
      </w:r>
      <w:r w:rsidR="00C474C1">
        <w:t xml:space="preserve">, </w:t>
      </w:r>
      <w:r w:rsidR="00C52F4A" w:rsidRPr="00605EB6">
        <w:t>dit Jacques</w:t>
      </w:r>
      <w:r w:rsidR="00C474C1">
        <w:t>.</w:t>
      </w:r>
    </w:p>
    <w:p w14:paraId="7E018097" w14:textId="742715E3" w:rsidR="00C474C1" w:rsidRDefault="0094609C" w:rsidP="00C52F4A">
      <w:r>
        <w:t>— </w:t>
      </w:r>
      <w:r w:rsidR="00C52F4A" w:rsidRPr="00605EB6">
        <w:t>Ah</w:t>
      </w:r>
      <w:r w:rsidR="00C474C1">
        <w:t xml:space="preserve"> ! </w:t>
      </w:r>
      <w:r w:rsidR="00C52F4A" w:rsidRPr="00605EB6">
        <w:t>cela ne doit pas vous surprendre</w:t>
      </w:r>
      <w:r w:rsidR="00C474C1">
        <w:t xml:space="preserve">, </w:t>
      </w:r>
      <w:r w:rsidR="00C52F4A" w:rsidRPr="00605EB6">
        <w:t xml:space="preserve">répliqua </w:t>
      </w:r>
      <w:r w:rsidR="00C474C1">
        <w:t>M. </w:t>
      </w:r>
      <w:r w:rsidR="00C52F4A" w:rsidRPr="00605EB6">
        <w:t>Lagarde</w:t>
      </w:r>
      <w:r w:rsidR="00C474C1">
        <w:t xml:space="preserve">. </w:t>
      </w:r>
      <w:r w:rsidR="00C52F4A" w:rsidRPr="00605EB6">
        <w:t>Qui donc pourrait rester insensible en écoutant ce que vous venez de me raconter</w:t>
      </w:r>
      <w:r w:rsidR="00C474C1">
        <w:t xml:space="preserve"> ? </w:t>
      </w:r>
      <w:r w:rsidR="00C52F4A" w:rsidRPr="00605EB6">
        <w:t>Ah</w:t>
      </w:r>
      <w:r w:rsidR="00C474C1">
        <w:t xml:space="preserve"> ! </w:t>
      </w:r>
      <w:r w:rsidR="00C52F4A" w:rsidRPr="00605EB6">
        <w:t>Jacques</w:t>
      </w:r>
      <w:r w:rsidR="00C474C1">
        <w:t xml:space="preserve">, </w:t>
      </w:r>
      <w:r w:rsidR="00C52F4A" w:rsidRPr="00605EB6">
        <w:t>mon ami</w:t>
      </w:r>
      <w:r w:rsidR="00C474C1">
        <w:t xml:space="preserve">, </w:t>
      </w:r>
      <w:r w:rsidR="00C52F4A" w:rsidRPr="00605EB6">
        <w:t>c</w:t>
      </w:r>
      <w:r w:rsidR="00C474C1">
        <w:t>’</w:t>
      </w:r>
      <w:r w:rsidR="00C52F4A" w:rsidRPr="00605EB6">
        <w:t>est triste</w:t>
      </w:r>
      <w:r w:rsidR="00C474C1">
        <w:t xml:space="preserve">, </w:t>
      </w:r>
      <w:r w:rsidR="00C52F4A" w:rsidRPr="00605EB6">
        <w:t>c</w:t>
      </w:r>
      <w:r w:rsidR="00C474C1">
        <w:t>’</w:t>
      </w:r>
      <w:r w:rsidR="00C52F4A" w:rsidRPr="00605EB6">
        <w:t>est navrant</w:t>
      </w:r>
      <w:r w:rsidR="00C474C1">
        <w:t> !</w:t>
      </w:r>
    </w:p>
    <w:p w14:paraId="4CC63063" w14:textId="2AD30799" w:rsidR="00C474C1" w:rsidRDefault="0094609C" w:rsidP="00C52F4A">
      <w:r>
        <w:t>— </w:t>
      </w:r>
      <w:r w:rsidR="00C52F4A" w:rsidRPr="00605EB6">
        <w:t>C</w:t>
      </w:r>
      <w:r w:rsidR="00C474C1">
        <w:t>’</w:t>
      </w:r>
      <w:r w:rsidR="00C52F4A" w:rsidRPr="00605EB6">
        <w:t>est vrai</w:t>
      </w:r>
      <w:r w:rsidR="00C474C1">
        <w:t xml:space="preserve">, </w:t>
      </w:r>
      <w:r w:rsidR="00C52F4A" w:rsidRPr="00605EB6">
        <w:t>fit le jeune homme</w:t>
      </w:r>
      <w:r w:rsidR="00C474C1">
        <w:t>.</w:t>
      </w:r>
    </w:p>
    <w:p w14:paraId="772C2B6E" w14:textId="77777777" w:rsidR="00C474C1" w:rsidRDefault="00C52F4A" w:rsidP="00C52F4A">
      <w:r w:rsidRPr="00605EB6">
        <w:t>Le capitaine essuya ses yeux</w:t>
      </w:r>
      <w:r w:rsidR="00C474C1">
        <w:t>.</w:t>
      </w:r>
    </w:p>
    <w:p w14:paraId="16D1D51D" w14:textId="274AD757" w:rsidR="00C474C1" w:rsidRDefault="0094609C" w:rsidP="00C52F4A">
      <w:r>
        <w:t>— </w:t>
      </w:r>
      <w:r w:rsidR="00C52F4A" w:rsidRPr="00605EB6">
        <w:t>Ainsi</w:t>
      </w:r>
      <w:r w:rsidR="00C474C1">
        <w:t xml:space="preserve">, </w:t>
      </w:r>
      <w:r w:rsidR="00C52F4A" w:rsidRPr="00605EB6">
        <w:t>reprit-il</w:t>
      </w:r>
      <w:r w:rsidR="00C474C1">
        <w:t xml:space="preserve">, </w:t>
      </w:r>
      <w:r w:rsidR="00C52F4A" w:rsidRPr="00605EB6">
        <w:t>toutes les recherches ont été inutiles</w:t>
      </w:r>
      <w:r w:rsidR="00C474C1">
        <w:t xml:space="preserve"> ! </w:t>
      </w:r>
      <w:r w:rsidR="00C52F4A" w:rsidRPr="00605EB6">
        <w:t>Que les assassins aient pu échapper à la justice</w:t>
      </w:r>
      <w:r w:rsidR="00C474C1">
        <w:t xml:space="preserve">, </w:t>
      </w:r>
      <w:r w:rsidR="00C52F4A" w:rsidRPr="00605EB6">
        <w:t>on le comprend encore</w:t>
      </w:r>
      <w:r w:rsidR="004540F3">
        <w:t> ;</w:t>
      </w:r>
      <w:r w:rsidR="00C474C1">
        <w:t xml:space="preserve"> </w:t>
      </w:r>
      <w:r w:rsidR="00C52F4A" w:rsidRPr="00605EB6">
        <w:t>cela arrive malheureusement trop souvent</w:t>
      </w:r>
      <w:r w:rsidR="00C474C1">
        <w:t xml:space="preserve"> ; </w:t>
      </w:r>
      <w:r w:rsidR="00C52F4A" w:rsidRPr="00605EB6">
        <w:t>mais ce que je trouve inouï</w:t>
      </w:r>
      <w:r w:rsidR="00C474C1">
        <w:t xml:space="preserve">, </w:t>
      </w:r>
      <w:r w:rsidR="00C52F4A" w:rsidRPr="00605EB6">
        <w:t>c</w:t>
      </w:r>
      <w:r w:rsidR="00C474C1">
        <w:t>’</w:t>
      </w:r>
      <w:r w:rsidR="00C52F4A" w:rsidRPr="00605EB6">
        <w:t>est qu</w:t>
      </w:r>
      <w:r w:rsidR="00C474C1">
        <w:t>’</w:t>
      </w:r>
      <w:r w:rsidR="00C52F4A" w:rsidRPr="00605EB6">
        <w:t xml:space="preserve">on ne soit pas parvenu à découvrir le nom du père et de la mère de </w:t>
      </w:r>
      <w:r w:rsidR="009A0CB4" w:rsidRPr="009A0CB4">
        <w:t>M</w:t>
      </w:r>
      <w:r w:rsidR="009A0CB4" w:rsidRPr="009A0CB4">
        <w:rPr>
          <w:vertAlign w:val="superscript"/>
        </w:rPr>
        <w:t>lle</w:t>
      </w:r>
      <w:r w:rsidR="00C474C1">
        <w:t> </w:t>
      </w:r>
      <w:r w:rsidR="00C52F4A" w:rsidRPr="00605EB6">
        <w:t>Jeanne</w:t>
      </w:r>
      <w:r w:rsidR="00C474C1">
        <w:t>.</w:t>
      </w:r>
    </w:p>
    <w:p w14:paraId="3B9434E5" w14:textId="5D9D661F" w:rsidR="00C474C1" w:rsidRDefault="0094609C" w:rsidP="00C52F4A">
      <w:r>
        <w:t>— </w:t>
      </w:r>
      <w:r w:rsidR="00C52F4A" w:rsidRPr="00605EB6">
        <w:t>Je vous l</w:t>
      </w:r>
      <w:r w:rsidR="00C474C1">
        <w:t>’</w:t>
      </w:r>
      <w:r w:rsidR="00C52F4A" w:rsidRPr="00605EB6">
        <w:t>ai dit</w:t>
      </w:r>
      <w:r w:rsidR="00C474C1">
        <w:t xml:space="preserve">, </w:t>
      </w:r>
      <w:r w:rsidR="00C52F4A" w:rsidRPr="00605EB6">
        <w:t>pas de papiers</w:t>
      </w:r>
      <w:r w:rsidR="00C474C1">
        <w:t xml:space="preserve">, </w:t>
      </w:r>
      <w:r w:rsidR="00C52F4A" w:rsidRPr="00605EB6">
        <w:t>le linge lui-même non marqué</w:t>
      </w:r>
      <w:r w:rsidR="00C474C1">
        <w:t xml:space="preserve">. </w:t>
      </w:r>
      <w:r w:rsidR="00C52F4A" w:rsidRPr="00605EB6">
        <w:t>Cependant</w:t>
      </w:r>
      <w:r w:rsidR="00C474C1">
        <w:t xml:space="preserve">, </w:t>
      </w:r>
      <w:r w:rsidR="00C52F4A" w:rsidRPr="00605EB6">
        <w:t>j</w:t>
      </w:r>
      <w:r w:rsidR="00C474C1">
        <w:t>’</w:t>
      </w:r>
      <w:r w:rsidR="00C52F4A" w:rsidRPr="00605EB6">
        <w:t>ai un espoir</w:t>
      </w:r>
      <w:r w:rsidR="00C474C1">
        <w:t>.</w:t>
      </w:r>
    </w:p>
    <w:p w14:paraId="7992B4BB" w14:textId="5C05C3A1" w:rsidR="00C474C1" w:rsidRDefault="0094609C" w:rsidP="00C52F4A">
      <w:r>
        <w:lastRenderedPageBreak/>
        <w:t>— </w:t>
      </w:r>
      <w:r w:rsidR="00C52F4A" w:rsidRPr="00605EB6">
        <w:t>Quel espoir</w:t>
      </w:r>
      <w:r w:rsidR="00C474C1">
        <w:t> ?</w:t>
      </w:r>
    </w:p>
    <w:p w14:paraId="1CC8AB4B" w14:textId="735AD299" w:rsidR="00C474C1" w:rsidRDefault="0094609C" w:rsidP="00C52F4A">
      <w:r>
        <w:t>— </w:t>
      </w:r>
      <w:r w:rsidR="00C52F4A" w:rsidRPr="00605EB6">
        <w:t>Celui de connaître un jour le nom des parents de Jeanne et de savoir d</w:t>
      </w:r>
      <w:r w:rsidR="00C474C1">
        <w:t>’</w:t>
      </w:r>
      <w:r w:rsidR="00C52F4A" w:rsidRPr="00605EB6">
        <w:t>où ils venaient</w:t>
      </w:r>
      <w:r w:rsidR="00C474C1">
        <w:t>.</w:t>
      </w:r>
    </w:p>
    <w:p w14:paraId="59D9E93E" w14:textId="18D33660" w:rsidR="00C474C1" w:rsidRDefault="0094609C" w:rsidP="00C52F4A">
      <w:r>
        <w:t>— </w:t>
      </w:r>
      <w:r w:rsidR="00C52F4A" w:rsidRPr="00FE3943">
        <w:t>Ah</w:t>
      </w:r>
      <w:r w:rsidR="00C474C1">
        <w:t xml:space="preserve"> ! </w:t>
      </w:r>
      <w:r w:rsidR="00C52F4A" w:rsidRPr="00FE3943">
        <w:t>et comment cela</w:t>
      </w:r>
      <w:r w:rsidR="00C474C1">
        <w:t> ?</w:t>
      </w:r>
    </w:p>
    <w:p w14:paraId="012494BE" w14:textId="2FCBF3A9" w:rsidR="00C474C1" w:rsidRDefault="0094609C" w:rsidP="00C52F4A">
      <w:r>
        <w:t>— </w:t>
      </w:r>
      <w:r w:rsidR="00C52F4A" w:rsidRPr="00605EB6">
        <w:t>Vous allez voir</w:t>
      </w:r>
      <w:r w:rsidR="00C474C1">
        <w:t xml:space="preserve">, </w:t>
      </w:r>
      <w:r w:rsidR="00C52F4A" w:rsidRPr="00605EB6">
        <w:t>mon capitaine</w:t>
      </w:r>
      <w:r w:rsidR="00C474C1">
        <w:t xml:space="preserve"> ; </w:t>
      </w:r>
      <w:r w:rsidR="00C52F4A" w:rsidRPr="00605EB6">
        <w:t>il y a quelque chose que je dois vous raconter aussi</w:t>
      </w:r>
      <w:r w:rsidR="00C474C1">
        <w:t>.</w:t>
      </w:r>
    </w:p>
    <w:p w14:paraId="6A28BE32" w14:textId="0986EF55" w:rsidR="00C474C1" w:rsidRDefault="0094609C" w:rsidP="00C52F4A">
      <w:r>
        <w:t>— </w:t>
      </w:r>
      <w:r w:rsidR="00C52F4A" w:rsidRPr="00605EB6">
        <w:t>Quoi</w:t>
      </w:r>
      <w:r w:rsidR="00C474C1">
        <w:t xml:space="preserve"> ! </w:t>
      </w:r>
      <w:r w:rsidR="00C52F4A" w:rsidRPr="00605EB6">
        <w:t>il y a une chose que vous ne me disiez point</w:t>
      </w:r>
      <w:r w:rsidR="00C474C1">
        <w:t xml:space="preserve"> ? </w:t>
      </w:r>
      <w:r w:rsidR="00C52F4A" w:rsidRPr="00605EB6">
        <w:t>Je vous en prie</w:t>
      </w:r>
      <w:r w:rsidR="00C474C1">
        <w:t xml:space="preserve">, </w:t>
      </w:r>
      <w:r w:rsidR="00C52F4A" w:rsidRPr="00605EB6">
        <w:t>Jacques</w:t>
      </w:r>
      <w:r w:rsidR="00C474C1">
        <w:t xml:space="preserve">, </w:t>
      </w:r>
      <w:r w:rsidR="00C52F4A" w:rsidRPr="00605EB6">
        <w:t>ne me cachez rien</w:t>
      </w:r>
      <w:r w:rsidR="00C474C1">
        <w:t xml:space="preserve">, </w:t>
      </w:r>
      <w:r w:rsidR="00C52F4A" w:rsidRPr="00605EB6">
        <w:t>dites-moi tout</w:t>
      </w:r>
      <w:r w:rsidR="00C474C1">
        <w:t xml:space="preserve"> ! </w:t>
      </w:r>
      <w:r w:rsidR="00FE3943">
        <w:t>dites-moi tout</w:t>
      </w:r>
      <w:r w:rsidR="00C474C1">
        <w:t> !</w:t>
      </w:r>
    </w:p>
    <w:p w14:paraId="28D5063E" w14:textId="27876743" w:rsidR="00C474C1" w:rsidRDefault="0094609C" w:rsidP="00C52F4A">
      <w:r>
        <w:t>— </w:t>
      </w:r>
      <w:r w:rsidR="00C52F4A" w:rsidRPr="00605EB6">
        <w:t>Après que Jacques Vaillant m</w:t>
      </w:r>
      <w:r w:rsidR="00C474C1">
        <w:t>’</w:t>
      </w:r>
      <w:r w:rsidR="00C52F4A" w:rsidRPr="00605EB6">
        <w:t>eût confié le secret de la naissance de Jeanne</w:t>
      </w:r>
      <w:r w:rsidR="00C474C1">
        <w:t xml:space="preserve">, </w:t>
      </w:r>
      <w:r w:rsidR="00C52F4A" w:rsidRPr="00605EB6">
        <w:t>nous déjeunâmes tous les trois dans la jolie petite salle à manger où je me transporte souvent par la pensée</w:t>
      </w:r>
      <w:r w:rsidR="00C474C1">
        <w:t xml:space="preserve">. </w:t>
      </w:r>
      <w:r w:rsidR="00C52F4A" w:rsidRPr="00605EB6">
        <w:t>Ensuite</w:t>
      </w:r>
      <w:r w:rsidR="00C474C1">
        <w:t xml:space="preserve">, </w:t>
      </w:r>
      <w:r w:rsidR="00C52F4A" w:rsidRPr="00605EB6">
        <w:t>je les quittai pour retourner chez mon maître et faire mes petits préparatifs de départ</w:t>
      </w:r>
      <w:r w:rsidR="00C474C1">
        <w:t xml:space="preserve">. </w:t>
      </w:r>
      <w:r w:rsidR="00C52F4A" w:rsidRPr="00605EB6">
        <w:t>Sur mon chemin</w:t>
      </w:r>
      <w:r w:rsidR="00C474C1">
        <w:t xml:space="preserve">, </w:t>
      </w:r>
      <w:r w:rsidR="00C52F4A" w:rsidRPr="00605EB6">
        <w:t>je rencontrai un vieux bonhomme de Blaincourt</w:t>
      </w:r>
      <w:r w:rsidR="00C474C1">
        <w:t xml:space="preserve">, </w:t>
      </w:r>
      <w:r w:rsidR="00C52F4A" w:rsidRPr="00605EB6">
        <w:t>un mendiant appelé Monot</w:t>
      </w:r>
      <w:r w:rsidR="00C474C1">
        <w:t xml:space="preserve">, </w:t>
      </w:r>
      <w:r w:rsidR="00C52F4A" w:rsidRPr="00605EB6">
        <w:t>à qui on a donné le sobriquet de La Bique</w:t>
      </w:r>
      <w:r w:rsidR="00C474C1">
        <w:t>.</w:t>
      </w:r>
    </w:p>
    <w:p w14:paraId="05B57EEF" w14:textId="77777777" w:rsidR="00C474C1" w:rsidRDefault="00C474C1" w:rsidP="00C52F4A">
      <w:r>
        <w:t>» </w:t>
      </w:r>
      <w:r w:rsidR="00C52F4A" w:rsidRPr="00605EB6">
        <w:t>Il faut vous dire que</w:t>
      </w:r>
      <w:r>
        <w:t xml:space="preserve">, </w:t>
      </w:r>
      <w:r w:rsidR="00C52F4A" w:rsidRPr="00605EB6">
        <w:t>le matin</w:t>
      </w:r>
      <w:r>
        <w:t xml:space="preserve">, </w:t>
      </w:r>
      <w:r w:rsidR="00C52F4A" w:rsidRPr="00605EB6">
        <w:t>couché derrière la haie du jardin du capitaine Vaillant</w:t>
      </w:r>
      <w:r>
        <w:t xml:space="preserve">, </w:t>
      </w:r>
      <w:r w:rsidR="00C52F4A" w:rsidRPr="00605EB6">
        <w:t>le père La Bique avait entendu une conversation que j</w:t>
      </w:r>
      <w:r>
        <w:t>’</w:t>
      </w:r>
      <w:r w:rsidR="00C52F4A" w:rsidRPr="00605EB6">
        <w:t xml:space="preserve">avais </w:t>
      </w:r>
      <w:r w:rsidR="00FE3943">
        <w:t xml:space="preserve">eue </w:t>
      </w:r>
      <w:r w:rsidR="00C52F4A" w:rsidRPr="00605EB6">
        <w:t>avec Jeanne</w:t>
      </w:r>
      <w:r>
        <w:t>.</w:t>
      </w:r>
    </w:p>
    <w:p w14:paraId="295ACEB8" w14:textId="2FD6FD8F" w:rsidR="00C474C1" w:rsidRDefault="00C474C1" w:rsidP="00C52F4A">
      <w:r>
        <w:t>»</w:t>
      </w:r>
      <w:r w:rsidR="00F550E8">
        <w:t> </w:t>
      </w:r>
      <w:r w:rsidR="0094609C">
        <w:t>— </w:t>
      </w:r>
      <w:r w:rsidR="00C52F4A" w:rsidRPr="00605EB6">
        <w:t>À propos</w:t>
      </w:r>
      <w:r>
        <w:t xml:space="preserve">, </w:t>
      </w:r>
      <w:r w:rsidR="00C52F4A" w:rsidRPr="00605EB6">
        <w:t>garçon</w:t>
      </w:r>
      <w:r>
        <w:t xml:space="preserve">, </w:t>
      </w:r>
      <w:r w:rsidR="00C52F4A" w:rsidRPr="00605EB6">
        <w:t>me dit-il</w:t>
      </w:r>
      <w:r>
        <w:t xml:space="preserve">, </w:t>
      </w:r>
      <w:r w:rsidR="00C52F4A" w:rsidRPr="00605EB6">
        <w:t>on vient de m</w:t>
      </w:r>
      <w:r>
        <w:t>’</w:t>
      </w:r>
      <w:r w:rsidR="00C52F4A" w:rsidRPr="00605EB6">
        <w:t>apprendre tout à l</w:t>
      </w:r>
      <w:r>
        <w:t>’</w:t>
      </w:r>
      <w:r w:rsidR="00C52F4A" w:rsidRPr="00605EB6">
        <w:t>heure que vous partez pour sept ans</w:t>
      </w:r>
      <w:r>
        <w:t xml:space="preserve"> ; </w:t>
      </w:r>
      <w:r w:rsidR="00C52F4A" w:rsidRPr="00605EB6">
        <w:t>à vous voir ainsi léger et gai</w:t>
      </w:r>
      <w:r>
        <w:t xml:space="preserve">, </w:t>
      </w:r>
      <w:r w:rsidR="00C52F4A" w:rsidRPr="00605EB6">
        <w:t>comme un écureuil</w:t>
      </w:r>
      <w:r>
        <w:t xml:space="preserve">, </w:t>
      </w:r>
      <w:r w:rsidR="00C52F4A" w:rsidRPr="00605EB6">
        <w:t>on ne le dirait guère</w:t>
      </w:r>
      <w:r>
        <w:t xml:space="preserve">. </w:t>
      </w:r>
      <w:r w:rsidR="00C52F4A" w:rsidRPr="00605EB6">
        <w:t>C</w:t>
      </w:r>
      <w:r>
        <w:t>’</w:t>
      </w:r>
      <w:r w:rsidR="00C52F4A" w:rsidRPr="00605EB6">
        <w:t>est vraiment drôle et je n</w:t>
      </w:r>
      <w:r>
        <w:t>’</w:t>
      </w:r>
      <w:r w:rsidR="00C52F4A" w:rsidRPr="00605EB6">
        <w:t>y comprends plus rien</w:t>
      </w:r>
      <w:r>
        <w:t xml:space="preserve">. </w:t>
      </w:r>
      <w:r w:rsidR="00C52F4A" w:rsidRPr="00605EB6">
        <w:t>En vous entendant roucouler ce matin avec la belle demoiselle</w:t>
      </w:r>
      <w:r>
        <w:t xml:space="preserve">, </w:t>
      </w:r>
      <w:r w:rsidR="00C52F4A" w:rsidRPr="00605EB6">
        <w:t>je vous croyais à la veille du mariage</w:t>
      </w:r>
      <w:r>
        <w:t xml:space="preserve">. </w:t>
      </w:r>
      <w:r w:rsidR="00C52F4A" w:rsidRPr="00605EB6">
        <w:t>Et pas du tout</w:t>
      </w:r>
      <w:r>
        <w:t xml:space="preserve">, </w:t>
      </w:r>
      <w:r w:rsidR="00C52F4A" w:rsidRPr="00605EB6">
        <w:t>vous êtes soldat et vous partez demain</w:t>
      </w:r>
      <w:r>
        <w:t xml:space="preserve">. </w:t>
      </w:r>
      <w:r w:rsidR="00C52F4A" w:rsidRPr="00605EB6">
        <w:t>Je ne vous le cache pas</w:t>
      </w:r>
      <w:r>
        <w:t xml:space="preserve">, </w:t>
      </w:r>
      <w:r w:rsidR="00C52F4A" w:rsidRPr="00605EB6">
        <w:t>mon garçon</w:t>
      </w:r>
      <w:r>
        <w:t xml:space="preserve">, </w:t>
      </w:r>
      <w:r w:rsidR="00C52F4A" w:rsidRPr="00605EB6">
        <w:t>ça me contrarie un peu</w:t>
      </w:r>
      <w:r>
        <w:t>.</w:t>
      </w:r>
    </w:p>
    <w:p w14:paraId="28777C57" w14:textId="1748D7DF" w:rsidR="00C474C1" w:rsidRDefault="00C474C1" w:rsidP="00C52F4A">
      <w:r>
        <w:t>» </w:t>
      </w:r>
      <w:r w:rsidR="0094609C">
        <w:t>— </w:t>
      </w:r>
      <w:r w:rsidR="00C52F4A" w:rsidRPr="00605EB6">
        <w:t>Et pourquoi</w:t>
      </w:r>
      <w:r>
        <w:t xml:space="preserve"> ? </w:t>
      </w:r>
      <w:r w:rsidR="00C52F4A" w:rsidRPr="00605EB6">
        <w:t>fis-je étonné</w:t>
      </w:r>
      <w:r>
        <w:t>.</w:t>
      </w:r>
    </w:p>
    <w:p w14:paraId="4A23CAA4" w14:textId="4AFB452F" w:rsidR="00C474C1" w:rsidRDefault="00C474C1" w:rsidP="00C52F4A">
      <w:r>
        <w:lastRenderedPageBreak/>
        <w:t>» </w:t>
      </w:r>
      <w:r w:rsidR="0094609C">
        <w:t>— </w:t>
      </w:r>
      <w:r w:rsidR="00C52F4A" w:rsidRPr="00605EB6">
        <w:t>Parce que j</w:t>
      </w:r>
      <w:r>
        <w:t>’</w:t>
      </w:r>
      <w:r w:rsidR="00C52F4A" w:rsidRPr="00605EB6">
        <w:t>avais quelque chose à vous dire au sujet de la demoiselle</w:t>
      </w:r>
      <w:r>
        <w:t>…</w:t>
      </w:r>
    </w:p>
    <w:p w14:paraId="5C9DDEDF" w14:textId="36EA9694" w:rsidR="00C474C1" w:rsidRDefault="008B5C74" w:rsidP="00C52F4A">
      <w:r>
        <w:t>»</w:t>
      </w:r>
      <w:r w:rsidR="00944DF1">
        <w:t> ”</w:t>
      </w:r>
      <w:r w:rsidR="00C52F4A" w:rsidRPr="00605EB6">
        <w:t>Vous comprenez</w:t>
      </w:r>
      <w:r w:rsidR="00C474C1">
        <w:t xml:space="preserve">, </w:t>
      </w:r>
      <w:r w:rsidR="00C52F4A" w:rsidRPr="00605EB6">
        <w:t>mon capitaine</w:t>
      </w:r>
      <w:r w:rsidR="00C474C1">
        <w:t xml:space="preserve">, </w:t>
      </w:r>
      <w:r w:rsidR="00C52F4A" w:rsidRPr="00605EB6">
        <w:t>que ma curiosité fut vivement excitée</w:t>
      </w:r>
      <w:r w:rsidR="00C474C1">
        <w:t>.</w:t>
      </w:r>
    </w:p>
    <w:p w14:paraId="4220E585" w14:textId="77777777" w:rsidR="00C474C1" w:rsidRDefault="00C52F4A" w:rsidP="00C52F4A">
      <w:r w:rsidRPr="00605EB6">
        <w:t>Par un mouvement brusque</w:t>
      </w:r>
      <w:r w:rsidR="00C474C1">
        <w:t xml:space="preserve">, </w:t>
      </w:r>
      <w:r w:rsidRPr="00605EB6">
        <w:t>le franc-tireur s</w:t>
      </w:r>
      <w:r w:rsidR="00C474C1">
        <w:t>’</w:t>
      </w:r>
      <w:r w:rsidRPr="00605EB6">
        <w:t>était rapproché du sous-lieutenant</w:t>
      </w:r>
      <w:r w:rsidR="00C474C1">
        <w:t>.</w:t>
      </w:r>
    </w:p>
    <w:p w14:paraId="632E8999" w14:textId="44BD7E2D" w:rsidR="00C474C1" w:rsidRDefault="0094609C" w:rsidP="00C52F4A">
      <w:r>
        <w:t>— </w:t>
      </w:r>
      <w:r w:rsidR="00C52F4A" w:rsidRPr="00605EB6">
        <w:t>Continuez</w:t>
      </w:r>
      <w:r w:rsidR="00C474C1">
        <w:t xml:space="preserve">, </w:t>
      </w:r>
      <w:r w:rsidR="00C52F4A" w:rsidRPr="00605EB6">
        <w:t>mon ami</w:t>
      </w:r>
      <w:r w:rsidR="00C474C1">
        <w:t xml:space="preserve">, </w:t>
      </w:r>
      <w:r w:rsidR="00C52F4A" w:rsidRPr="00605EB6">
        <w:t>dit-il d</w:t>
      </w:r>
      <w:r w:rsidR="00C474C1">
        <w:t>’</w:t>
      </w:r>
      <w:r w:rsidR="00C52F4A" w:rsidRPr="00605EB6">
        <w:t>une voix agitée</w:t>
      </w:r>
      <w:r w:rsidR="00C474C1">
        <w:t xml:space="preserve">, </w:t>
      </w:r>
      <w:r w:rsidR="00C52F4A" w:rsidRPr="00605EB6">
        <w:t>continuez</w:t>
      </w:r>
      <w:r w:rsidR="00C474C1">
        <w:t>.</w:t>
      </w:r>
    </w:p>
    <w:p w14:paraId="3C03C97E" w14:textId="4AC15A9C" w:rsidR="00C474C1" w:rsidRDefault="0094609C" w:rsidP="00C52F4A">
      <w:r>
        <w:t>— </w:t>
      </w:r>
      <w:r w:rsidR="005D3B85">
        <w:t>« </w:t>
      </w:r>
      <w:r w:rsidR="00C52F4A" w:rsidRPr="00605EB6">
        <w:t>Garçon</w:t>
      </w:r>
      <w:r w:rsidR="00C474C1">
        <w:t xml:space="preserve">, </w:t>
      </w:r>
      <w:r w:rsidR="00C52F4A" w:rsidRPr="00605EB6">
        <w:t>poursuivit le vieux mendiant</w:t>
      </w:r>
      <w:r w:rsidR="00C474C1">
        <w:t xml:space="preserve">, </w:t>
      </w:r>
      <w:r w:rsidR="00C52F4A" w:rsidRPr="00605EB6">
        <w:t>il s</w:t>
      </w:r>
      <w:r w:rsidR="00C474C1">
        <w:t>’</w:t>
      </w:r>
      <w:r w:rsidR="00C52F4A" w:rsidRPr="00605EB6">
        <w:t>agit d</w:t>
      </w:r>
      <w:r w:rsidR="00C474C1">
        <w:t>’</w:t>
      </w:r>
      <w:r w:rsidR="00C52F4A" w:rsidRPr="00605EB6">
        <w:t>un secret</w:t>
      </w:r>
      <w:r w:rsidR="004540F3">
        <w:t> ;</w:t>
      </w:r>
      <w:r w:rsidR="00C474C1">
        <w:t xml:space="preserve"> </w:t>
      </w:r>
      <w:r w:rsidR="00C52F4A" w:rsidRPr="00605EB6">
        <w:t>mais je ne vous dirai la chose que quand vous serez le mari de la demoiselle</w:t>
      </w:r>
      <w:r w:rsidR="00C474C1">
        <w:t>.</w:t>
      </w:r>
    </w:p>
    <w:p w14:paraId="0A0518A7" w14:textId="0903EE38" w:rsidR="00C474C1" w:rsidRDefault="00C474C1" w:rsidP="00C52F4A">
      <w:r>
        <w:t>» </w:t>
      </w:r>
      <w:r w:rsidR="00C52F4A" w:rsidRPr="00605EB6">
        <w:t>Vainement</w:t>
      </w:r>
      <w:r>
        <w:t xml:space="preserve">, </w:t>
      </w:r>
      <w:r w:rsidR="00C52F4A" w:rsidRPr="00605EB6">
        <w:t>je le priai</w:t>
      </w:r>
      <w:r>
        <w:t xml:space="preserve">, </w:t>
      </w:r>
      <w:r w:rsidR="00C52F4A" w:rsidRPr="00605EB6">
        <w:t>le suppliai de parler</w:t>
      </w:r>
      <w:r>
        <w:t>.</w:t>
      </w:r>
    </w:p>
    <w:p w14:paraId="1D1D2475" w14:textId="63604181" w:rsidR="00C474C1" w:rsidRDefault="00C474C1" w:rsidP="00C52F4A">
      <w:r>
        <w:t>» </w:t>
      </w:r>
      <w:r w:rsidR="0094609C">
        <w:t>— </w:t>
      </w:r>
      <w:r w:rsidR="005D3B85">
        <w:t>C</w:t>
      </w:r>
      <w:r w:rsidR="00C52F4A" w:rsidRPr="00605EB6">
        <w:t>e n</w:t>
      </w:r>
      <w:r>
        <w:t>’</w:t>
      </w:r>
      <w:r w:rsidR="00C52F4A" w:rsidRPr="00605EB6">
        <w:t>est pas mon idée</w:t>
      </w:r>
      <w:r>
        <w:t xml:space="preserve">, </w:t>
      </w:r>
      <w:r w:rsidR="00C52F4A" w:rsidRPr="00605EB6">
        <w:t>me répondait-il</w:t>
      </w:r>
      <w:r>
        <w:t>.</w:t>
      </w:r>
    </w:p>
    <w:p w14:paraId="2E8A602B" w14:textId="3CBDEE61" w:rsidR="00C474C1" w:rsidRDefault="00C474C1" w:rsidP="00C52F4A">
      <w:r>
        <w:t>» </w:t>
      </w:r>
      <w:r w:rsidR="00C52F4A" w:rsidRPr="00605EB6">
        <w:t>Il m</w:t>
      </w:r>
      <w:r>
        <w:t>’</w:t>
      </w:r>
      <w:r w:rsidR="00C52F4A" w:rsidRPr="00605EB6">
        <w:t>interrogea pour savoir si le capitaine Vaillant m</w:t>
      </w:r>
      <w:r>
        <w:t>’</w:t>
      </w:r>
      <w:r w:rsidR="00C52F4A" w:rsidRPr="00605EB6">
        <w:t>avait appris par suite de quelles douloureuses circonstances Jeanne était devenue sa fille</w:t>
      </w:r>
      <w:r>
        <w:t>.</w:t>
      </w:r>
    </w:p>
    <w:p w14:paraId="1E686D68" w14:textId="77777777" w:rsidR="00C474C1" w:rsidRDefault="00C474C1" w:rsidP="00C52F4A">
      <w:r>
        <w:t>» </w:t>
      </w:r>
      <w:r w:rsidR="00C52F4A" w:rsidRPr="00605EB6">
        <w:t>Je lui répondis que mon parrain m</w:t>
      </w:r>
      <w:r>
        <w:t>’</w:t>
      </w:r>
      <w:r w:rsidR="00C52F4A" w:rsidRPr="00605EB6">
        <w:t>avait raconté dans tous ses détails le drame de Blaincourt</w:t>
      </w:r>
      <w:r>
        <w:t>.</w:t>
      </w:r>
    </w:p>
    <w:p w14:paraId="75B91C67" w14:textId="77777777" w:rsidR="00C474C1" w:rsidRDefault="00C474C1" w:rsidP="00C52F4A">
      <w:r>
        <w:t>» </w:t>
      </w:r>
      <w:r w:rsidR="00C52F4A" w:rsidRPr="00605EB6">
        <w:t>Alors il me dit</w:t>
      </w:r>
      <w:r>
        <w:t> :</w:t>
      </w:r>
    </w:p>
    <w:p w14:paraId="2A33962F" w14:textId="5436734D" w:rsidR="00C474C1" w:rsidRDefault="00F550E8" w:rsidP="00C52F4A">
      <w:r>
        <w:t>» </w:t>
      </w:r>
      <w:r w:rsidR="0094609C">
        <w:t>— </w:t>
      </w:r>
      <w:r w:rsidR="00C52F4A" w:rsidRPr="00605EB6">
        <w:t>Le capitaine Jacques Vaillant et les gens de justice ne savent pas tout</w:t>
      </w:r>
      <w:r w:rsidR="00C474C1">
        <w:t xml:space="preserve">. </w:t>
      </w:r>
      <w:r w:rsidR="00C52F4A" w:rsidRPr="00605EB6">
        <w:t>Quand vous serez le mari de la belle Jeanne</w:t>
      </w:r>
      <w:r w:rsidR="00C474C1">
        <w:t xml:space="preserve">, </w:t>
      </w:r>
      <w:r w:rsidR="00C52F4A" w:rsidRPr="00605EB6">
        <w:t>l</w:t>
      </w:r>
      <w:r w:rsidR="00C474C1">
        <w:t>’</w:t>
      </w:r>
      <w:r w:rsidR="00C52F4A" w:rsidRPr="00605EB6">
        <w:t>enfant du malheur</w:t>
      </w:r>
      <w:r w:rsidR="00C474C1">
        <w:t xml:space="preserve">, </w:t>
      </w:r>
      <w:r w:rsidR="00C52F4A" w:rsidRPr="00605EB6">
        <w:t>comme on l</w:t>
      </w:r>
      <w:r w:rsidR="00C474C1">
        <w:t>’</w:t>
      </w:r>
      <w:r w:rsidR="00C52F4A" w:rsidRPr="00605EB6">
        <w:t>appelait à Blaincourt</w:t>
      </w:r>
      <w:r w:rsidR="00C474C1">
        <w:t xml:space="preserve">, </w:t>
      </w:r>
      <w:r w:rsidR="00C52F4A" w:rsidRPr="00605EB6">
        <w:t>le père La Bique vous dira ce qu</w:t>
      </w:r>
      <w:r w:rsidR="00C474C1">
        <w:t>’</w:t>
      </w:r>
      <w:r w:rsidR="00C52F4A" w:rsidRPr="00605EB6">
        <w:t>il sait</w:t>
      </w:r>
      <w:r w:rsidR="00C474C1">
        <w:t xml:space="preserve">, </w:t>
      </w:r>
      <w:r w:rsidR="00C52F4A" w:rsidRPr="00605EB6">
        <w:t>lui</w:t>
      </w:r>
      <w:r w:rsidR="00C474C1">
        <w:t xml:space="preserve"> : ; </w:t>
      </w:r>
      <w:r w:rsidR="00C52F4A" w:rsidRPr="00605EB6">
        <w:t>à l</w:t>
      </w:r>
      <w:r w:rsidR="00C474C1">
        <w:t>’</w:t>
      </w:r>
      <w:r w:rsidR="00C52F4A" w:rsidRPr="00605EB6">
        <w:t>aide de certaines indications que je vous donnerai</w:t>
      </w:r>
      <w:r w:rsidR="00C474C1">
        <w:t xml:space="preserve">, </w:t>
      </w:r>
      <w:r w:rsidR="00C52F4A" w:rsidRPr="00605EB6">
        <w:t xml:space="preserve">vous parviendrez peut-être à savoir le nom du père de </w:t>
      </w:r>
      <w:r w:rsidR="009A0CB4" w:rsidRPr="009A0CB4">
        <w:t>M</w:t>
      </w:r>
      <w:r w:rsidR="009A0CB4" w:rsidRPr="009A0CB4">
        <w:rPr>
          <w:vertAlign w:val="superscript"/>
        </w:rPr>
        <w:t>lle</w:t>
      </w:r>
      <w:r w:rsidR="00C474C1">
        <w:t> </w:t>
      </w:r>
      <w:r w:rsidR="00C52F4A" w:rsidRPr="00605EB6">
        <w:t>Jeanne et à retrouver sa famille</w:t>
      </w:r>
      <w:r w:rsidR="00C474C1">
        <w:t>.</w:t>
      </w:r>
    </w:p>
    <w:p w14:paraId="02F45110" w14:textId="30DFB98C" w:rsidR="00C474C1" w:rsidRDefault="0094609C" w:rsidP="00C52F4A">
      <w:r>
        <w:lastRenderedPageBreak/>
        <w:t>— </w:t>
      </w:r>
      <w:r w:rsidR="00C52F4A" w:rsidRPr="00930982">
        <w:t>Cet homme vous a dit cela</w:t>
      </w:r>
      <w:r w:rsidR="00C474C1">
        <w:t xml:space="preserve"> ! </w:t>
      </w:r>
      <w:r w:rsidR="00C52F4A" w:rsidRPr="00930982">
        <w:t>exclama le franc-tireur</w:t>
      </w:r>
      <w:r w:rsidR="00C474C1">
        <w:t xml:space="preserve">, </w:t>
      </w:r>
      <w:r w:rsidR="00C52F4A" w:rsidRPr="00930982">
        <w:t>dont les yeux étincelaient</w:t>
      </w:r>
      <w:r w:rsidR="00C474C1">
        <w:t>.</w:t>
      </w:r>
    </w:p>
    <w:p w14:paraId="4B02180D" w14:textId="09E85A97" w:rsidR="00C474C1" w:rsidRDefault="0094609C" w:rsidP="00C52F4A">
      <w:r>
        <w:t>— </w:t>
      </w:r>
      <w:r w:rsidR="00C52F4A" w:rsidRPr="00930982">
        <w:t>Oui</w:t>
      </w:r>
      <w:r w:rsidR="00C474C1">
        <w:t xml:space="preserve">, </w:t>
      </w:r>
      <w:r w:rsidR="00C52F4A" w:rsidRPr="00930982">
        <w:t>mon capitaine</w:t>
      </w:r>
      <w:r w:rsidR="00C474C1">
        <w:t xml:space="preserve">, </w:t>
      </w:r>
      <w:r w:rsidR="00C52F4A" w:rsidRPr="00930982">
        <w:t>mais cela seulement</w:t>
      </w:r>
      <w:r w:rsidR="00C474C1">
        <w:t xml:space="preserve">. </w:t>
      </w:r>
      <w:r w:rsidR="00C52F4A" w:rsidRPr="00930982">
        <w:t>J</w:t>
      </w:r>
      <w:r w:rsidR="00C474C1">
        <w:t>’</w:t>
      </w:r>
      <w:r w:rsidR="00C52F4A" w:rsidRPr="00930982">
        <w:t>eus beau le</w:t>
      </w:r>
      <w:r w:rsidR="00C52F4A" w:rsidRPr="00605EB6">
        <w:t xml:space="preserve"> prendre de toutes les manières</w:t>
      </w:r>
      <w:r w:rsidR="00C474C1">
        <w:t xml:space="preserve">, </w:t>
      </w:r>
      <w:r w:rsidR="00C52F4A" w:rsidRPr="00605EB6">
        <w:t>le prier</w:t>
      </w:r>
      <w:r w:rsidR="00C474C1">
        <w:t xml:space="preserve">, </w:t>
      </w:r>
      <w:r w:rsidR="00C52F4A" w:rsidRPr="00605EB6">
        <w:t>le menacer</w:t>
      </w:r>
      <w:r w:rsidR="00C474C1">
        <w:t xml:space="preserve">, </w:t>
      </w:r>
      <w:r w:rsidR="00C52F4A" w:rsidRPr="00605EB6">
        <w:t>je ne pus lui arracher rien de plus</w:t>
      </w:r>
      <w:r w:rsidR="00C474C1">
        <w:t>.</w:t>
      </w:r>
    </w:p>
    <w:p w14:paraId="7C82FED3" w14:textId="2AF1D774" w:rsidR="00C474C1" w:rsidRDefault="00C474C1" w:rsidP="00C52F4A">
      <w:r>
        <w:t>» </w:t>
      </w:r>
      <w:r w:rsidR="0094609C">
        <w:t>— </w:t>
      </w:r>
      <w:r w:rsidR="00C52F4A" w:rsidRPr="00605EB6">
        <w:t>Quand vous reviendrez</w:t>
      </w:r>
      <w:r>
        <w:t xml:space="preserve">, </w:t>
      </w:r>
      <w:r w:rsidR="00C52F4A" w:rsidRPr="00605EB6">
        <w:t>jeune homme</w:t>
      </w:r>
      <w:r>
        <w:t xml:space="preserve">, </w:t>
      </w:r>
      <w:r w:rsidR="00C52F4A" w:rsidRPr="00605EB6">
        <w:t>quand vous reviendrez</w:t>
      </w:r>
      <w:r>
        <w:t>, »</w:t>
      </w:r>
      <w:r w:rsidR="00C52F4A" w:rsidRPr="00605EB6">
        <w:t xml:space="preserve"> me répondit-il</w:t>
      </w:r>
      <w:r>
        <w:t>.</w:t>
      </w:r>
    </w:p>
    <w:p w14:paraId="10EF1D12" w14:textId="77777777" w:rsidR="00C474C1" w:rsidRDefault="00C474C1" w:rsidP="00C52F4A">
      <w:r>
        <w:t>» </w:t>
      </w:r>
      <w:r w:rsidR="00C52F4A" w:rsidRPr="00605EB6">
        <w:t>Et il me quitta</w:t>
      </w:r>
      <w:r>
        <w:t xml:space="preserve">, </w:t>
      </w:r>
      <w:r w:rsidR="00C52F4A" w:rsidRPr="00605EB6">
        <w:t>en me disant</w:t>
      </w:r>
      <w:r>
        <w:t> :</w:t>
      </w:r>
    </w:p>
    <w:p w14:paraId="7F89BF78" w14:textId="237088D8" w:rsidR="00C474C1" w:rsidRDefault="00C474C1" w:rsidP="00C52F4A">
      <w:r>
        <w:t>» </w:t>
      </w:r>
      <w:r w:rsidR="0094609C">
        <w:t>— </w:t>
      </w:r>
      <w:r w:rsidR="00C52F4A" w:rsidRPr="00605EB6">
        <w:t>Courage</w:t>
      </w:r>
      <w:r>
        <w:t xml:space="preserve">, </w:t>
      </w:r>
      <w:r w:rsidR="00C52F4A" w:rsidRPr="00605EB6">
        <w:t>jeune soldat</w:t>
      </w:r>
      <w:r>
        <w:t xml:space="preserve">, </w:t>
      </w:r>
      <w:r w:rsidR="00C52F4A" w:rsidRPr="00605EB6">
        <w:t>bon voyage et bonne chance</w:t>
      </w:r>
      <w:r>
        <w:t> !</w:t>
      </w:r>
    </w:p>
    <w:p w14:paraId="3306BA90" w14:textId="77777777" w:rsidR="00C474C1" w:rsidRDefault="00C474C1" w:rsidP="00C52F4A">
      <w:r>
        <w:t>» </w:t>
      </w:r>
      <w:r w:rsidR="00C52F4A" w:rsidRPr="00605EB6">
        <w:t>Voyez-vous</w:t>
      </w:r>
      <w:r>
        <w:t xml:space="preserve">, </w:t>
      </w:r>
      <w:r w:rsidR="00C52F4A" w:rsidRPr="00605EB6">
        <w:t>mon capitaine</w:t>
      </w:r>
      <w:r>
        <w:t xml:space="preserve">, </w:t>
      </w:r>
      <w:r w:rsidR="00C52F4A" w:rsidRPr="00605EB6">
        <w:t>continua Jacques</w:t>
      </w:r>
      <w:r>
        <w:t xml:space="preserve">, </w:t>
      </w:r>
      <w:r w:rsidR="00C52F4A" w:rsidRPr="00605EB6">
        <w:t>je me rappelle les paroles du vieux mendiant comme si ce qu</w:t>
      </w:r>
      <w:r>
        <w:t>’</w:t>
      </w:r>
      <w:r w:rsidR="00C52F4A" w:rsidRPr="00605EB6">
        <w:t>il m</w:t>
      </w:r>
      <w:r>
        <w:t>’</w:t>
      </w:r>
      <w:r w:rsidR="00C52F4A" w:rsidRPr="00605EB6">
        <w:t>a dit datait d</w:t>
      </w:r>
      <w:r>
        <w:t>’</w:t>
      </w:r>
      <w:r w:rsidR="00C52F4A" w:rsidRPr="00605EB6">
        <w:t>hier</w:t>
      </w:r>
      <w:r>
        <w:t xml:space="preserve">. </w:t>
      </w:r>
      <w:r w:rsidR="00C52F4A" w:rsidRPr="00605EB6">
        <w:t>Cela prouve qu</w:t>
      </w:r>
      <w:r>
        <w:t>’</w:t>
      </w:r>
      <w:r w:rsidR="00C52F4A" w:rsidRPr="00605EB6">
        <w:t>elles ont laissé en moi une impression profonde</w:t>
      </w:r>
      <w:r>
        <w:t xml:space="preserve">. </w:t>
      </w:r>
      <w:r w:rsidR="00C52F4A" w:rsidRPr="00605EB6">
        <w:t>Pourtant</w:t>
      </w:r>
      <w:r>
        <w:t xml:space="preserve">, </w:t>
      </w:r>
      <w:r w:rsidR="00C52F4A" w:rsidRPr="00605EB6">
        <w:t>j</w:t>
      </w:r>
      <w:r>
        <w:t>’</w:t>
      </w:r>
      <w:r w:rsidR="00C52F4A" w:rsidRPr="00605EB6">
        <w:t>ai pensé d</w:t>
      </w:r>
      <w:r>
        <w:t>’</w:t>
      </w:r>
      <w:r w:rsidR="00C52F4A" w:rsidRPr="00605EB6">
        <w:t>abord que le père La Bique avait voulu s</w:t>
      </w:r>
      <w:r>
        <w:t>’</w:t>
      </w:r>
      <w:r w:rsidR="00C52F4A" w:rsidRPr="00605EB6">
        <w:t>amuser un peu à mes dépens</w:t>
      </w:r>
      <w:r>
        <w:t xml:space="preserve"> ; </w:t>
      </w:r>
      <w:r w:rsidR="00C52F4A" w:rsidRPr="00605EB6">
        <w:t>mais</w:t>
      </w:r>
      <w:r>
        <w:t xml:space="preserve">, </w:t>
      </w:r>
      <w:r w:rsidR="00C52F4A" w:rsidRPr="00605EB6">
        <w:t>depuis</w:t>
      </w:r>
      <w:r>
        <w:t xml:space="preserve">, </w:t>
      </w:r>
      <w:r w:rsidR="00C52F4A" w:rsidRPr="00605EB6">
        <w:t>j</w:t>
      </w:r>
      <w:r>
        <w:t>’</w:t>
      </w:r>
      <w:r w:rsidR="00C52F4A" w:rsidRPr="00605EB6">
        <w:t>ai beaucoup réfléchi</w:t>
      </w:r>
      <w:r>
        <w:t xml:space="preserve">, </w:t>
      </w:r>
      <w:r w:rsidR="00C52F4A" w:rsidRPr="00605EB6">
        <w:t>et maintenant je suis convaincu que le vieux mendiant de Blaincourt sait réellement quelque chose de plus que ce qui a été découvert par les magistrats</w:t>
      </w:r>
      <w:r>
        <w:t>.</w:t>
      </w:r>
    </w:p>
    <w:p w14:paraId="5D552E70" w14:textId="77777777" w:rsidR="00C474C1" w:rsidRDefault="00C52F4A" w:rsidP="00C52F4A">
      <w:r w:rsidRPr="00605EB6">
        <w:t>Le franc-tireur était calme en apparence</w:t>
      </w:r>
      <w:r w:rsidR="00C474C1">
        <w:t xml:space="preserve">, </w:t>
      </w:r>
      <w:r w:rsidRPr="00605EB6">
        <w:t>mais il y avait une tempête dans son cerveau</w:t>
      </w:r>
      <w:r w:rsidR="00C474C1">
        <w:t>.</w:t>
      </w:r>
    </w:p>
    <w:p w14:paraId="5A040AFA" w14:textId="057FE129" w:rsidR="00C474C1" w:rsidRDefault="0094609C" w:rsidP="00C52F4A">
      <w:r>
        <w:t>— </w:t>
      </w:r>
      <w:r w:rsidR="00C52F4A" w:rsidRPr="00605EB6">
        <w:t>Oui</w:t>
      </w:r>
      <w:r w:rsidR="00C474C1">
        <w:t xml:space="preserve">, </w:t>
      </w:r>
      <w:r w:rsidR="00C52F4A" w:rsidRPr="00605EB6">
        <w:t>Jacques</w:t>
      </w:r>
      <w:r w:rsidR="00C474C1">
        <w:t xml:space="preserve">, </w:t>
      </w:r>
      <w:r w:rsidR="00C52F4A" w:rsidRPr="00605EB6">
        <w:t>oui</w:t>
      </w:r>
      <w:r w:rsidR="00C474C1">
        <w:t xml:space="preserve">, </w:t>
      </w:r>
      <w:r w:rsidR="00C52F4A" w:rsidRPr="00605EB6">
        <w:t>mon ami</w:t>
      </w:r>
      <w:r w:rsidR="00C474C1">
        <w:t xml:space="preserve">, </w:t>
      </w:r>
      <w:r w:rsidR="00C52F4A" w:rsidRPr="00605EB6">
        <w:t>dit-il d</w:t>
      </w:r>
      <w:r w:rsidR="00C474C1">
        <w:t>’</w:t>
      </w:r>
      <w:r w:rsidR="00C52F4A" w:rsidRPr="00605EB6">
        <w:t>une voix oppressée</w:t>
      </w:r>
      <w:r w:rsidR="00C474C1">
        <w:t xml:space="preserve">, </w:t>
      </w:r>
      <w:r w:rsidR="00C52F4A" w:rsidRPr="00605EB6">
        <w:t>cet homme sait quelque chose</w:t>
      </w:r>
      <w:r w:rsidR="00C474C1">
        <w:t xml:space="preserve">. </w:t>
      </w:r>
      <w:r w:rsidR="00C52F4A" w:rsidRPr="00605EB6">
        <w:t>Il n</w:t>
      </w:r>
      <w:r w:rsidR="00C474C1">
        <w:t>’</w:t>
      </w:r>
      <w:r w:rsidR="00C52F4A" w:rsidRPr="00605EB6">
        <w:t>y a pas à en douter</w:t>
      </w:r>
      <w:r w:rsidR="00C474C1">
        <w:t xml:space="preserve">, </w:t>
      </w:r>
      <w:r w:rsidR="00C52F4A" w:rsidRPr="00605EB6">
        <w:t>il possède un secret qui lui a été confié ou qu</w:t>
      </w:r>
      <w:r w:rsidR="00C474C1">
        <w:t>’</w:t>
      </w:r>
      <w:r w:rsidR="00C52F4A" w:rsidRPr="00605EB6">
        <w:t>il a surpris</w:t>
      </w:r>
      <w:r w:rsidR="00C474C1">
        <w:t xml:space="preserve">, </w:t>
      </w:r>
      <w:r w:rsidR="00C52F4A" w:rsidRPr="00605EB6">
        <w:t>et ce secret est d</w:t>
      </w:r>
      <w:r w:rsidR="00C474C1">
        <w:t>’</w:t>
      </w:r>
      <w:r w:rsidR="00C52F4A" w:rsidRPr="00605EB6">
        <w:t>une importance capitale</w:t>
      </w:r>
      <w:r w:rsidR="00C474C1">
        <w:t xml:space="preserve">… </w:t>
      </w:r>
      <w:r w:rsidR="00C52F4A" w:rsidRPr="00605EB6">
        <w:t>pour vous</w:t>
      </w:r>
      <w:r w:rsidR="00C474C1">
        <w:t xml:space="preserve">, </w:t>
      </w:r>
      <w:r w:rsidR="00C52F4A" w:rsidRPr="00605EB6">
        <w:t>Jacques</w:t>
      </w:r>
      <w:r w:rsidR="00C474C1">
        <w:t xml:space="preserve">, </w:t>
      </w:r>
      <w:r w:rsidR="00C52F4A" w:rsidRPr="00605EB6">
        <w:t>pour vous</w:t>
      </w:r>
      <w:r w:rsidR="00C474C1">
        <w:t xml:space="preserve">, </w:t>
      </w:r>
      <w:r w:rsidR="00C52F4A" w:rsidRPr="00605EB6">
        <w:t>s</w:t>
      </w:r>
      <w:r w:rsidR="00C474C1">
        <w:t>’</w:t>
      </w:r>
      <w:r w:rsidR="00C52F4A" w:rsidRPr="00605EB6">
        <w:t>empressa-t-il d</w:t>
      </w:r>
      <w:r w:rsidR="00C474C1">
        <w:t>’</w:t>
      </w:r>
      <w:r w:rsidR="00C52F4A" w:rsidRPr="00605EB6">
        <w:t>ajouter</w:t>
      </w:r>
      <w:r w:rsidR="00C474C1">
        <w:t>.</w:t>
      </w:r>
    </w:p>
    <w:p w14:paraId="165EC697" w14:textId="77777777" w:rsidR="00C474C1" w:rsidRDefault="00C52F4A" w:rsidP="00C52F4A">
      <w:r w:rsidRPr="00605EB6">
        <w:t>Il resta un moment silencieux et reprit</w:t>
      </w:r>
      <w:r w:rsidR="00C474C1">
        <w:t> :</w:t>
      </w:r>
    </w:p>
    <w:p w14:paraId="7A18105D" w14:textId="56B06D5F" w:rsidR="00C474C1" w:rsidRDefault="0094609C" w:rsidP="00C52F4A">
      <w:r>
        <w:t>— </w:t>
      </w:r>
      <w:r w:rsidR="00C52F4A" w:rsidRPr="00605EB6">
        <w:t>Je vous remercie</w:t>
      </w:r>
      <w:r w:rsidR="00C474C1">
        <w:t xml:space="preserve">, </w:t>
      </w:r>
      <w:r w:rsidR="00C52F4A" w:rsidRPr="00605EB6">
        <w:t>mon ami</w:t>
      </w:r>
      <w:r w:rsidR="00C474C1">
        <w:t xml:space="preserve">, </w:t>
      </w:r>
      <w:r w:rsidR="00C52F4A" w:rsidRPr="00605EB6">
        <w:t>de votre très intéressante confidence</w:t>
      </w:r>
      <w:r w:rsidR="00C474C1">
        <w:t xml:space="preserve"> ; </w:t>
      </w:r>
      <w:r w:rsidR="00C52F4A" w:rsidRPr="00605EB6">
        <w:t>merci aussi de m</w:t>
      </w:r>
      <w:r w:rsidR="00C474C1">
        <w:t>’</w:t>
      </w:r>
      <w:r w:rsidR="00C52F4A" w:rsidRPr="00605EB6">
        <w:t>avoir ouvert votre cœur</w:t>
      </w:r>
      <w:r w:rsidR="00C474C1">
        <w:t xml:space="preserve">… </w:t>
      </w:r>
      <w:r w:rsidR="00C52F4A" w:rsidRPr="00605EB6">
        <w:t>Un jour</w:t>
      </w:r>
      <w:r w:rsidR="00C474C1">
        <w:t xml:space="preserve">, </w:t>
      </w:r>
      <w:r w:rsidR="00C52F4A" w:rsidRPr="00605EB6">
        <w:t>quand le moment sera venu</w:t>
      </w:r>
      <w:r w:rsidR="00C474C1">
        <w:t xml:space="preserve">, </w:t>
      </w:r>
      <w:r w:rsidR="00C52F4A" w:rsidRPr="00605EB6">
        <w:t xml:space="preserve">je vous ouvrirai aussi le </w:t>
      </w:r>
      <w:r w:rsidR="00C52F4A" w:rsidRPr="00605EB6">
        <w:lastRenderedPageBreak/>
        <w:t>mien</w:t>
      </w:r>
      <w:r w:rsidR="00C474C1">
        <w:t xml:space="preserve"> ; </w:t>
      </w:r>
      <w:r w:rsidR="00C52F4A" w:rsidRPr="00605EB6">
        <w:t>alors</w:t>
      </w:r>
      <w:r w:rsidR="00C474C1">
        <w:t xml:space="preserve">, </w:t>
      </w:r>
      <w:r w:rsidR="00C52F4A" w:rsidRPr="00605EB6">
        <w:t>Jacques</w:t>
      </w:r>
      <w:r w:rsidR="00C474C1">
        <w:t xml:space="preserve">, </w:t>
      </w:r>
      <w:r w:rsidR="00C52F4A" w:rsidRPr="00605EB6">
        <w:t>vous saurez qui je suis et vous me connaîtrez comme moi je vous connais maintenant</w:t>
      </w:r>
      <w:r w:rsidR="00C474C1">
        <w:t xml:space="preserve">. </w:t>
      </w:r>
      <w:r w:rsidR="00C52F4A" w:rsidRPr="00605EB6">
        <w:t>Nous allons nous séparer</w:t>
      </w:r>
      <w:r w:rsidR="00C474C1">
        <w:t xml:space="preserve">, </w:t>
      </w:r>
      <w:r w:rsidR="00C52F4A" w:rsidRPr="00605EB6">
        <w:t>mon ami</w:t>
      </w:r>
      <w:r w:rsidR="00C474C1">
        <w:t xml:space="preserve"> ; </w:t>
      </w:r>
      <w:r w:rsidR="00C52F4A" w:rsidRPr="00605EB6">
        <w:t>Dieu seul sait quand nous nous reverrons</w:t>
      </w:r>
      <w:r w:rsidR="00C474C1">
        <w:t>.</w:t>
      </w:r>
    </w:p>
    <w:p w14:paraId="0397852E" w14:textId="1FFCC14C" w:rsidR="00C474C1" w:rsidRDefault="0094609C" w:rsidP="00C52F4A">
      <w:r>
        <w:t>— </w:t>
      </w:r>
      <w:r w:rsidR="00C52F4A" w:rsidRPr="00605EB6">
        <w:t>Est-ce que vous quittez Orléans</w:t>
      </w:r>
      <w:r w:rsidR="00C474C1">
        <w:t> ?</w:t>
      </w:r>
    </w:p>
    <w:p w14:paraId="4699A933" w14:textId="3F2AAAA5" w:rsidR="00C474C1" w:rsidRDefault="0094609C" w:rsidP="00C52F4A">
      <w:r>
        <w:t>— </w:t>
      </w:r>
      <w:r w:rsidR="00C52F4A" w:rsidRPr="00605EB6">
        <w:t>Demain matin</w:t>
      </w:r>
      <w:r w:rsidR="00C474C1">
        <w:t xml:space="preserve">, </w:t>
      </w:r>
      <w:r w:rsidR="00C52F4A" w:rsidRPr="00605EB6">
        <w:t>et j</w:t>
      </w:r>
      <w:r w:rsidR="00C474C1">
        <w:t>’</w:t>
      </w:r>
      <w:r w:rsidR="00C52F4A" w:rsidRPr="00605EB6">
        <w:t>ignore si j</w:t>
      </w:r>
      <w:r w:rsidR="00C474C1">
        <w:t>’</w:t>
      </w:r>
      <w:r w:rsidR="00C52F4A" w:rsidRPr="00605EB6">
        <w:t>y reviendrai</w:t>
      </w:r>
      <w:r w:rsidR="00C474C1">
        <w:t xml:space="preserve">. </w:t>
      </w:r>
      <w:r w:rsidR="00C52F4A" w:rsidRPr="00605EB6">
        <w:t>Mais soyez tranquille</w:t>
      </w:r>
      <w:r w:rsidR="00C474C1">
        <w:t xml:space="preserve">, </w:t>
      </w:r>
      <w:r w:rsidR="00C52F4A" w:rsidRPr="00605EB6">
        <w:t>de loin comme de près je penserai à vous</w:t>
      </w:r>
      <w:r w:rsidR="00C474C1">
        <w:t xml:space="preserve"> ; </w:t>
      </w:r>
      <w:r w:rsidR="00C52F4A" w:rsidRPr="00605EB6">
        <w:t>je vous ai donné mon affection</w:t>
      </w:r>
      <w:r w:rsidR="00C474C1">
        <w:t xml:space="preserve">, </w:t>
      </w:r>
      <w:r w:rsidR="00C52F4A" w:rsidRPr="00605EB6">
        <w:t>avant même de vous bien connaître</w:t>
      </w:r>
      <w:r w:rsidR="00C474C1">
        <w:t xml:space="preserve">, </w:t>
      </w:r>
      <w:r w:rsidR="00C52F4A" w:rsidRPr="00605EB6">
        <w:t>je ne vous la retirerai point</w:t>
      </w:r>
      <w:r w:rsidR="00C474C1">
        <w:t xml:space="preserve">. </w:t>
      </w:r>
      <w:r w:rsidR="00C52F4A" w:rsidRPr="00605EB6">
        <w:t>D</w:t>
      </w:r>
      <w:r w:rsidR="00C474C1">
        <w:t>’</w:t>
      </w:r>
      <w:r w:rsidR="00C52F4A" w:rsidRPr="00605EB6">
        <w:t>ailleurs</w:t>
      </w:r>
      <w:r w:rsidR="00C474C1">
        <w:t xml:space="preserve">, </w:t>
      </w:r>
      <w:r w:rsidR="00C52F4A" w:rsidRPr="00605EB6">
        <w:t>Jacques</w:t>
      </w:r>
      <w:r w:rsidR="00C474C1">
        <w:t xml:space="preserve">, </w:t>
      </w:r>
      <w:r w:rsidR="00C52F4A" w:rsidRPr="00605EB6">
        <w:t>à partir de ce moment</w:t>
      </w:r>
      <w:r w:rsidR="00C474C1">
        <w:t xml:space="preserve">, </w:t>
      </w:r>
      <w:r w:rsidR="00C52F4A" w:rsidRPr="00605EB6">
        <w:t>vous marchez à côté de moi vers le but que je veux atteindre</w:t>
      </w:r>
      <w:r w:rsidR="00C474C1">
        <w:t>.</w:t>
      </w:r>
    </w:p>
    <w:p w14:paraId="757A29FF" w14:textId="77777777" w:rsidR="00C474C1" w:rsidRDefault="00C52F4A" w:rsidP="00C52F4A">
      <w:r w:rsidRPr="00605EB6">
        <w:t>Tous deux s</w:t>
      </w:r>
      <w:r w:rsidR="00C474C1">
        <w:t>’</w:t>
      </w:r>
      <w:r w:rsidRPr="00605EB6">
        <w:t>étaient levés</w:t>
      </w:r>
      <w:r w:rsidR="00C474C1">
        <w:t>.</w:t>
      </w:r>
    </w:p>
    <w:p w14:paraId="19378D3C" w14:textId="78E1341E" w:rsidR="00C474C1" w:rsidRDefault="0094609C" w:rsidP="00C52F4A">
      <w:r>
        <w:t>— </w:t>
      </w:r>
      <w:r w:rsidR="00C52F4A" w:rsidRPr="00605EB6">
        <w:t>Jacques</w:t>
      </w:r>
      <w:r w:rsidR="00C474C1">
        <w:t xml:space="preserve">, </w:t>
      </w:r>
      <w:r w:rsidR="00C52F4A" w:rsidRPr="00605EB6">
        <w:t>mon enfant</w:t>
      </w:r>
      <w:r w:rsidR="00C474C1">
        <w:t xml:space="preserve"> ! </w:t>
      </w:r>
      <w:r w:rsidR="00C52F4A" w:rsidRPr="00605EB6">
        <w:t>s</w:t>
      </w:r>
      <w:r w:rsidR="00C474C1">
        <w:t>’</w:t>
      </w:r>
      <w:r w:rsidR="00C52F4A" w:rsidRPr="00605EB6">
        <w:t>écria le franc-tireur avec une émotion singulière et en ouvrant ses bras</w:t>
      </w:r>
      <w:r w:rsidR="00C474C1">
        <w:t xml:space="preserve">, </w:t>
      </w:r>
      <w:r w:rsidR="00C52F4A" w:rsidRPr="00605EB6">
        <w:t>embrassons-nous</w:t>
      </w:r>
      <w:r w:rsidR="00C474C1">
        <w:t>. !</w:t>
      </w:r>
    </w:p>
    <w:p w14:paraId="2E3462BF" w14:textId="77777777" w:rsidR="00C474C1" w:rsidRDefault="00C52F4A" w:rsidP="00C52F4A">
      <w:r w:rsidRPr="00605EB6">
        <w:t>Ils tombèrent dans les bras l</w:t>
      </w:r>
      <w:r w:rsidR="00C474C1">
        <w:t>’</w:t>
      </w:r>
      <w:r w:rsidRPr="00605EB6">
        <w:t>un de l</w:t>
      </w:r>
      <w:r w:rsidR="00C474C1">
        <w:t>’</w:t>
      </w:r>
      <w:r w:rsidRPr="00605EB6">
        <w:t>autre</w:t>
      </w:r>
      <w:r w:rsidR="00C474C1">
        <w:t>.</w:t>
      </w:r>
    </w:p>
    <w:p w14:paraId="32F65C7A" w14:textId="77777777" w:rsidR="00C474C1" w:rsidRDefault="00C52F4A" w:rsidP="00C52F4A">
      <w:r w:rsidRPr="00605EB6">
        <w:t>Un instant après</w:t>
      </w:r>
      <w:r w:rsidR="00C474C1">
        <w:t xml:space="preserve">, </w:t>
      </w:r>
      <w:r w:rsidRPr="00605EB6">
        <w:t>le jeune sous-lieutenant essuyait ses yeux en descendant lentement l</w:t>
      </w:r>
      <w:r w:rsidR="00C474C1">
        <w:t>’</w:t>
      </w:r>
      <w:r w:rsidRPr="00605EB6">
        <w:t>escalier</w:t>
      </w:r>
      <w:r w:rsidR="00C474C1">
        <w:t>.</w:t>
      </w:r>
    </w:p>
    <w:p w14:paraId="1EF93EDC" w14:textId="77777777" w:rsidR="00C474C1" w:rsidRDefault="00C52F4A" w:rsidP="00C52F4A">
      <w:r w:rsidRPr="00605EB6">
        <w:t>Le capitaine des francs-tireurs des bois se promenait à grands pas dans sa chambre</w:t>
      </w:r>
      <w:r w:rsidR="00C474C1">
        <w:t xml:space="preserve">. </w:t>
      </w:r>
      <w:r w:rsidRPr="00605EB6">
        <w:t>Tout à coup</w:t>
      </w:r>
      <w:r w:rsidR="00C474C1">
        <w:t xml:space="preserve">, </w:t>
      </w:r>
      <w:r w:rsidRPr="00605EB6">
        <w:t>il s</w:t>
      </w:r>
      <w:r w:rsidR="00C474C1">
        <w:t>’</w:t>
      </w:r>
      <w:r w:rsidRPr="00605EB6">
        <w:t>arrêta</w:t>
      </w:r>
      <w:r w:rsidR="00C474C1">
        <w:t xml:space="preserve">, </w:t>
      </w:r>
      <w:r w:rsidRPr="00605EB6">
        <w:t>le regard illuminé</w:t>
      </w:r>
      <w:r w:rsidR="00C474C1">
        <w:t>.</w:t>
      </w:r>
    </w:p>
    <w:p w14:paraId="5C023FE5" w14:textId="4CC47401" w:rsidR="00C474C1" w:rsidRDefault="0094609C" w:rsidP="00C52F4A">
      <w:r>
        <w:t>— </w:t>
      </w:r>
      <w:r w:rsidR="00C52F4A" w:rsidRPr="00605EB6">
        <w:t>Prodige du hasard</w:t>
      </w:r>
      <w:r w:rsidR="00C474C1">
        <w:t xml:space="preserve">, </w:t>
      </w:r>
      <w:r w:rsidR="00C52F4A" w:rsidRPr="00605EB6">
        <w:t>jeux capricieux de la destinée</w:t>
      </w:r>
      <w:r w:rsidR="00C474C1">
        <w:t xml:space="preserve">, </w:t>
      </w:r>
      <w:r w:rsidR="00C52F4A" w:rsidRPr="00605EB6">
        <w:t>merveilleux enchaînement des choses</w:t>
      </w:r>
      <w:r w:rsidR="00C474C1">
        <w:t xml:space="preserve"> ! </w:t>
      </w:r>
      <w:r w:rsidR="00C52F4A" w:rsidRPr="00605EB6">
        <w:t>s</w:t>
      </w:r>
      <w:r w:rsidR="00C474C1">
        <w:t>’</w:t>
      </w:r>
      <w:r w:rsidR="00C52F4A" w:rsidRPr="00605EB6">
        <w:t>écria-t-il</w:t>
      </w:r>
      <w:r w:rsidR="00C474C1">
        <w:t xml:space="preserve">. </w:t>
      </w:r>
      <w:r w:rsidR="00C52F4A" w:rsidRPr="00605EB6">
        <w:t>Dieu est là</w:t>
      </w:r>
      <w:r w:rsidR="00C474C1">
        <w:t xml:space="preserve">, </w:t>
      </w:r>
      <w:r w:rsidR="00C52F4A" w:rsidRPr="00605EB6">
        <w:t>Dieu est dans tout</w:t>
      </w:r>
      <w:r w:rsidR="00C474C1">
        <w:t xml:space="preserve"> ! </w:t>
      </w:r>
      <w:r w:rsidR="00C52F4A" w:rsidRPr="00605EB6">
        <w:t>C</w:t>
      </w:r>
      <w:r w:rsidR="00C474C1">
        <w:t>’</w:t>
      </w:r>
      <w:r w:rsidR="00C52F4A" w:rsidRPr="00605EB6">
        <w:t>est lui qui conduit les hommes</w:t>
      </w:r>
      <w:r w:rsidR="00C474C1">
        <w:t xml:space="preserve">, </w:t>
      </w:r>
      <w:r w:rsidR="00C52F4A" w:rsidRPr="00605EB6">
        <w:t>qui les guide</w:t>
      </w:r>
      <w:r w:rsidR="00C474C1">
        <w:t xml:space="preserve"> !… </w:t>
      </w:r>
      <w:r w:rsidR="00C52F4A" w:rsidRPr="00605EB6">
        <w:t>Il y a quelques jours</w:t>
      </w:r>
      <w:r w:rsidR="00C474C1">
        <w:t xml:space="preserve">, </w:t>
      </w:r>
      <w:r w:rsidR="00C52F4A" w:rsidRPr="00605EB6">
        <w:t>je ne connaissais pas ce jeune homme</w:t>
      </w:r>
      <w:r w:rsidR="00C474C1">
        <w:t xml:space="preserve"> ; </w:t>
      </w:r>
      <w:r w:rsidR="00C52F4A" w:rsidRPr="00605EB6">
        <w:t>je le rencontre</w:t>
      </w:r>
      <w:r w:rsidR="00C474C1">
        <w:t xml:space="preserve">, </w:t>
      </w:r>
      <w:r w:rsidR="00C52F4A" w:rsidRPr="00605EB6">
        <w:t>je le regarde</w:t>
      </w:r>
      <w:r w:rsidR="00C474C1">
        <w:t xml:space="preserve"> : </w:t>
      </w:r>
      <w:r w:rsidR="00C52F4A" w:rsidRPr="00605EB6">
        <w:t>sa belle figure sympathique</w:t>
      </w:r>
      <w:r w:rsidR="00C474C1">
        <w:t xml:space="preserve">, </w:t>
      </w:r>
      <w:r w:rsidR="00C52F4A" w:rsidRPr="00605EB6">
        <w:t>pleine de franchise</w:t>
      </w:r>
      <w:r w:rsidR="00C474C1">
        <w:t xml:space="preserve">, </w:t>
      </w:r>
      <w:r w:rsidR="00C52F4A" w:rsidRPr="00605EB6">
        <w:t>son regard loyal</w:t>
      </w:r>
      <w:r w:rsidR="00C474C1">
        <w:t xml:space="preserve">, </w:t>
      </w:r>
      <w:r w:rsidR="00C52F4A" w:rsidRPr="00605EB6">
        <w:t>son attitude calme et digne</w:t>
      </w:r>
      <w:r w:rsidR="00C474C1">
        <w:t xml:space="preserve">, </w:t>
      </w:r>
      <w:r w:rsidR="00C52F4A" w:rsidRPr="00605EB6">
        <w:t>sa modestie</w:t>
      </w:r>
      <w:r w:rsidR="00C474C1">
        <w:t xml:space="preserve">, </w:t>
      </w:r>
      <w:r w:rsidR="00C52F4A" w:rsidRPr="00605EB6">
        <w:t>tout en lui me plaît</w:t>
      </w:r>
      <w:r w:rsidR="004540F3">
        <w:t>,</w:t>
      </w:r>
      <w:r w:rsidR="00C474C1">
        <w:t xml:space="preserve"> </w:t>
      </w:r>
      <w:r w:rsidR="00C52F4A" w:rsidRPr="00605EB6">
        <w:t>et comme si j</w:t>
      </w:r>
      <w:r w:rsidR="00C474C1">
        <w:t>’</w:t>
      </w:r>
      <w:r w:rsidR="00C52F4A" w:rsidRPr="00605EB6">
        <w:t>eusse entendu une voix divine me crier</w:t>
      </w:r>
      <w:r w:rsidR="00C474C1">
        <w:t> : « </w:t>
      </w:r>
      <w:r w:rsidR="00C52F4A" w:rsidRPr="00605EB6">
        <w:t>Je suis la Providence</w:t>
      </w:r>
      <w:r w:rsidR="00C474C1">
        <w:t xml:space="preserve">, </w:t>
      </w:r>
      <w:r w:rsidR="00C52F4A" w:rsidRPr="00605EB6">
        <w:t>c</w:t>
      </w:r>
      <w:r w:rsidR="00C474C1">
        <w:t>’</w:t>
      </w:r>
      <w:r w:rsidR="00C52F4A" w:rsidRPr="00605EB6">
        <w:t>est moi qui mets Jacques Grandin sur ton chemin</w:t>
      </w:r>
      <w:r w:rsidR="00C474C1">
        <w:t xml:space="preserve">, », </w:t>
      </w:r>
      <w:r w:rsidR="00C52F4A" w:rsidRPr="00605EB6">
        <w:lastRenderedPageBreak/>
        <w:t>je m</w:t>
      </w:r>
      <w:r w:rsidR="00C474C1">
        <w:t>’</w:t>
      </w:r>
      <w:r w:rsidR="00C52F4A" w:rsidRPr="00605EB6">
        <w:t>intéresse à lui et je sens que cet inconnu peut m</w:t>
      </w:r>
      <w:r w:rsidR="00C474C1">
        <w:t>’</w:t>
      </w:r>
      <w:r w:rsidR="00C52F4A" w:rsidRPr="00605EB6">
        <w:t>être utile</w:t>
      </w:r>
      <w:r w:rsidR="00C474C1">
        <w:t xml:space="preserve">, </w:t>
      </w:r>
      <w:r w:rsidR="00C52F4A" w:rsidRPr="00605EB6">
        <w:t>qu</w:t>
      </w:r>
      <w:r w:rsidR="00C474C1">
        <w:t>’</w:t>
      </w:r>
      <w:r w:rsidR="00C52F4A" w:rsidRPr="00605EB6">
        <w:t>il doit m</w:t>
      </w:r>
      <w:r w:rsidR="00C474C1">
        <w:t>’</w:t>
      </w:r>
      <w:r w:rsidR="00C52F4A" w:rsidRPr="00605EB6">
        <w:t>aider</w:t>
      </w:r>
      <w:r w:rsidR="00C474C1">
        <w:t xml:space="preserve"> !… </w:t>
      </w:r>
      <w:r w:rsidR="00C52F4A" w:rsidRPr="00605EB6">
        <w:t>Ô pressentiment</w:t>
      </w:r>
      <w:r w:rsidR="00C474C1">
        <w:t xml:space="preserve"> ! </w:t>
      </w:r>
      <w:r w:rsidR="00C52F4A" w:rsidRPr="00605EB6">
        <w:t>tu es donc en nous une mystérieuse révélation</w:t>
      </w:r>
      <w:r w:rsidR="00C474C1">
        <w:t> !</w:t>
      </w:r>
    </w:p>
    <w:p w14:paraId="6249610B" w14:textId="77777777" w:rsidR="00C474C1" w:rsidRDefault="00C474C1" w:rsidP="00C52F4A">
      <w:r>
        <w:t>» </w:t>
      </w:r>
      <w:r w:rsidR="00C52F4A" w:rsidRPr="00605EB6">
        <w:t>Jacques vient ici</w:t>
      </w:r>
      <w:r>
        <w:t xml:space="preserve">, </w:t>
      </w:r>
      <w:r w:rsidR="00C52F4A" w:rsidRPr="00605EB6">
        <w:t>je l</w:t>
      </w:r>
      <w:r>
        <w:t>’</w:t>
      </w:r>
      <w:r w:rsidR="00C52F4A" w:rsidRPr="00605EB6">
        <w:t>interroge et il me répond simplement</w:t>
      </w:r>
      <w:r>
        <w:t xml:space="preserve">… </w:t>
      </w:r>
      <w:r w:rsidR="00C52F4A" w:rsidRPr="00605EB6">
        <w:t>Et quand j</w:t>
      </w:r>
      <w:r>
        <w:t>’</w:t>
      </w:r>
      <w:r w:rsidR="00C52F4A" w:rsidRPr="00605EB6">
        <w:t>ai cherché vainement</w:t>
      </w:r>
      <w:r>
        <w:t xml:space="preserve">, </w:t>
      </w:r>
      <w:r w:rsidR="00C52F4A" w:rsidRPr="00605EB6">
        <w:t>aux quatre coins de la France</w:t>
      </w:r>
      <w:r>
        <w:t xml:space="preserve">, </w:t>
      </w:r>
      <w:r w:rsidR="00C52F4A" w:rsidRPr="00605EB6">
        <w:t>une trace</w:t>
      </w:r>
      <w:r>
        <w:t xml:space="preserve">, </w:t>
      </w:r>
      <w:r w:rsidR="00C52F4A" w:rsidRPr="00605EB6">
        <w:t>un atome de clarté</w:t>
      </w:r>
      <w:r>
        <w:t xml:space="preserve">, </w:t>
      </w:r>
      <w:r w:rsidR="00C52F4A" w:rsidRPr="00605EB6">
        <w:t>lui</w:t>
      </w:r>
      <w:r>
        <w:t xml:space="preserve">, </w:t>
      </w:r>
      <w:r w:rsidR="00C52F4A" w:rsidRPr="00605EB6">
        <w:t>sans se douter que je l</w:t>
      </w:r>
      <w:r>
        <w:t>’</w:t>
      </w:r>
      <w:r w:rsidR="00C52F4A" w:rsidRPr="00605EB6">
        <w:t>écoute haletant</w:t>
      </w:r>
      <w:r>
        <w:t xml:space="preserve">, </w:t>
      </w:r>
      <w:r w:rsidR="00C52F4A" w:rsidRPr="00605EB6">
        <w:t>frémissant</w:t>
      </w:r>
      <w:r>
        <w:t xml:space="preserve">, </w:t>
      </w:r>
      <w:r w:rsidR="00C52F4A" w:rsidRPr="00605EB6">
        <w:t>que je suis suspendu à ses lèvres</w:t>
      </w:r>
      <w:r>
        <w:t xml:space="preserve">, </w:t>
      </w:r>
      <w:r w:rsidR="00C52F4A" w:rsidRPr="00605EB6">
        <w:t>que chacune de ses paroles résonne au fond de mon cœur comme un bruit d</w:t>
      </w:r>
      <w:r>
        <w:t>’</w:t>
      </w:r>
      <w:r w:rsidR="00C52F4A" w:rsidRPr="00605EB6">
        <w:t>airain</w:t>
      </w:r>
      <w:r>
        <w:t xml:space="preserve">, </w:t>
      </w:r>
      <w:r w:rsidR="00C52F4A" w:rsidRPr="00605EB6">
        <w:t>il parle et m</w:t>
      </w:r>
      <w:r>
        <w:t>’</w:t>
      </w:r>
      <w:r w:rsidR="00C52F4A" w:rsidRPr="00605EB6">
        <w:t>ouvre une large route à travers l</w:t>
      </w:r>
      <w:r>
        <w:t>’</w:t>
      </w:r>
      <w:r w:rsidR="00C52F4A" w:rsidRPr="00605EB6">
        <w:t>inconnu</w:t>
      </w:r>
      <w:r>
        <w:t xml:space="preserve">, </w:t>
      </w:r>
      <w:r w:rsidR="00C52F4A" w:rsidRPr="00605EB6">
        <w:t>à travers le mystère</w:t>
      </w:r>
      <w:r>
        <w:t xml:space="preserve"> !… </w:t>
      </w:r>
      <w:r w:rsidR="00C52F4A" w:rsidRPr="00605EB6">
        <w:t>Oh</w:t>
      </w:r>
      <w:r>
        <w:t xml:space="preserve"> ! </w:t>
      </w:r>
      <w:r w:rsidR="00C52F4A" w:rsidRPr="00605EB6">
        <w:t>le brave garçon</w:t>
      </w:r>
      <w:r>
        <w:t xml:space="preserve"> ! </w:t>
      </w:r>
      <w:r w:rsidR="00C52F4A" w:rsidRPr="00605EB6">
        <w:t>Oh</w:t>
      </w:r>
      <w:r>
        <w:t xml:space="preserve"> ! </w:t>
      </w:r>
      <w:r w:rsidR="00C52F4A" w:rsidRPr="00605EB6">
        <w:t>le brave enfant</w:t>
      </w:r>
      <w:r>
        <w:t> !</w:t>
      </w:r>
    </w:p>
    <w:p w14:paraId="4F96179E" w14:textId="6E07BC31" w:rsidR="00C474C1" w:rsidRDefault="00C52F4A" w:rsidP="00C52F4A">
      <w:r w:rsidRPr="00605EB6">
        <w:t>Il se remit à marcher</w:t>
      </w:r>
      <w:r w:rsidR="004540F3">
        <w:t> ;</w:t>
      </w:r>
      <w:r w:rsidR="00C474C1">
        <w:t xml:space="preserve"> </w:t>
      </w:r>
      <w:r w:rsidRPr="00605EB6">
        <w:t>puis</w:t>
      </w:r>
      <w:r w:rsidR="00C474C1">
        <w:t xml:space="preserve">, </w:t>
      </w:r>
      <w:r w:rsidRPr="00605EB6">
        <w:t>au bout d</w:t>
      </w:r>
      <w:r w:rsidR="00C474C1">
        <w:t>’</w:t>
      </w:r>
      <w:r w:rsidRPr="00605EB6">
        <w:t>un instant</w:t>
      </w:r>
      <w:r w:rsidR="00C474C1">
        <w:t xml:space="preserve">, </w:t>
      </w:r>
      <w:r w:rsidRPr="00605EB6">
        <w:t>il s</w:t>
      </w:r>
      <w:r w:rsidR="00C474C1">
        <w:t>’</w:t>
      </w:r>
      <w:r w:rsidRPr="00605EB6">
        <w:t>arrêta de nouveau et reprit</w:t>
      </w:r>
      <w:r w:rsidR="00C474C1">
        <w:t> :</w:t>
      </w:r>
    </w:p>
    <w:p w14:paraId="597FC116" w14:textId="2C06C34A" w:rsidR="00C474C1" w:rsidRDefault="0094609C" w:rsidP="00C52F4A">
      <w:r>
        <w:t>— </w:t>
      </w:r>
      <w:r w:rsidR="00C52F4A" w:rsidRPr="00605EB6">
        <w:t>Mais qu</w:t>
      </w:r>
      <w:r w:rsidR="00C474C1">
        <w:t>’</w:t>
      </w:r>
      <w:r w:rsidR="00C52F4A" w:rsidRPr="00605EB6">
        <w:t>allaient donc faire à Blaincourt</w:t>
      </w:r>
      <w:r w:rsidR="00C474C1">
        <w:t xml:space="preserve">, </w:t>
      </w:r>
      <w:r w:rsidR="00C52F4A" w:rsidRPr="00605EB6">
        <w:t>au fond des Vosges</w:t>
      </w:r>
      <w:r w:rsidR="00C474C1">
        <w:t xml:space="preserve">, </w:t>
      </w:r>
      <w:r w:rsidR="00C52F4A" w:rsidRPr="00605EB6">
        <w:t>Charles Chevry et sa femme</w:t>
      </w:r>
      <w:r w:rsidR="00C474C1">
        <w:t xml:space="preserve"> ? </w:t>
      </w:r>
      <w:r w:rsidR="00C52F4A" w:rsidRPr="00605EB6">
        <w:t>Je le saurai</w:t>
      </w:r>
      <w:r w:rsidR="00C474C1">
        <w:t xml:space="preserve">… </w:t>
      </w:r>
      <w:r w:rsidR="00C52F4A" w:rsidRPr="00605EB6">
        <w:t>Quant à toi</w:t>
      </w:r>
      <w:r w:rsidR="00C474C1">
        <w:t xml:space="preserve">, </w:t>
      </w:r>
      <w:r w:rsidR="00C52F4A" w:rsidRPr="00605EB6">
        <w:t>vieux mendiant de Blaincourt</w:t>
      </w:r>
      <w:r w:rsidR="00C474C1">
        <w:t xml:space="preserve">, </w:t>
      </w:r>
      <w:r w:rsidR="00C52F4A" w:rsidRPr="00605EB6">
        <w:t>je te forcerai à parler</w:t>
      </w:r>
      <w:r w:rsidR="00C474C1">
        <w:t xml:space="preserve"> ; </w:t>
      </w:r>
      <w:r w:rsidR="00C52F4A" w:rsidRPr="00605EB6">
        <w:t>il faudra bien que tu me livres ton secret</w:t>
      </w:r>
      <w:r w:rsidR="00C474C1">
        <w:t>.</w:t>
      </w:r>
    </w:p>
    <w:p w14:paraId="4B5C7A0C" w14:textId="4C14EAC7" w:rsidR="00C52F4A" w:rsidRPr="00605EB6" w:rsidRDefault="00C52F4A" w:rsidP="00C474C1">
      <w:pPr>
        <w:pStyle w:val="Titre2"/>
      </w:pPr>
      <w:bookmarkStart w:id="41" w:name="_Toc197617886"/>
      <w:r w:rsidRPr="00605EB6">
        <w:lastRenderedPageBreak/>
        <w:t>IV</w:t>
      </w:r>
      <w:r w:rsidRPr="00605EB6">
        <w:br/>
      </w:r>
      <w:r w:rsidRPr="00605EB6">
        <w:br/>
        <w:t>LA MAISON DE CHATOU</w:t>
      </w:r>
      <w:bookmarkEnd w:id="41"/>
    </w:p>
    <w:p w14:paraId="33AC8275" w14:textId="77777777" w:rsidR="00C474C1" w:rsidRDefault="00C52F4A" w:rsidP="00C52F4A">
      <w:r w:rsidRPr="00605EB6">
        <w:t>Nous franchissons un espace de sept mois</w:t>
      </w:r>
      <w:r w:rsidR="00C474C1">
        <w:t xml:space="preserve">. </w:t>
      </w:r>
      <w:r w:rsidRPr="00605EB6">
        <w:t>Que d</w:t>
      </w:r>
      <w:r w:rsidR="00C474C1">
        <w:t>’</w:t>
      </w:r>
      <w:r w:rsidRPr="00605EB6">
        <w:t>événements terribles se sont passés en France pendant ce laps de temps</w:t>
      </w:r>
      <w:r w:rsidR="00C474C1">
        <w:t xml:space="preserve"> ! </w:t>
      </w:r>
      <w:r w:rsidRPr="00605EB6">
        <w:t>Mais tout cela est du domaine de l</w:t>
      </w:r>
      <w:r w:rsidR="00C474C1">
        <w:t>’</w:t>
      </w:r>
      <w:r w:rsidRPr="00605EB6">
        <w:t>histoire et appartient à l</w:t>
      </w:r>
      <w:r w:rsidR="00C474C1">
        <w:t>’</w:t>
      </w:r>
      <w:r w:rsidRPr="00605EB6">
        <w:t>historien</w:t>
      </w:r>
      <w:r w:rsidR="00C474C1">
        <w:t xml:space="preserve">. </w:t>
      </w:r>
      <w:r w:rsidRPr="00605EB6">
        <w:t>Passons</w:t>
      </w:r>
      <w:r w:rsidR="00C474C1">
        <w:t>.</w:t>
      </w:r>
    </w:p>
    <w:p w14:paraId="61D707C3" w14:textId="77777777" w:rsidR="00C474C1" w:rsidRDefault="00C52F4A" w:rsidP="00C52F4A">
      <w:r w:rsidRPr="00605EB6">
        <w:t>Transportons-nous à Chatou</w:t>
      </w:r>
      <w:r w:rsidR="00C474C1">
        <w:t xml:space="preserve">, </w:t>
      </w:r>
      <w:r w:rsidRPr="00605EB6">
        <w:t>à quelques lieues de Paris</w:t>
      </w:r>
      <w:r w:rsidR="00C474C1">
        <w:t xml:space="preserve">, </w:t>
      </w:r>
      <w:r w:rsidRPr="00605EB6">
        <w:t>dans une habitation blanche et coquette</w:t>
      </w:r>
      <w:r w:rsidR="00C474C1">
        <w:t xml:space="preserve">, </w:t>
      </w:r>
      <w:r w:rsidRPr="00605EB6">
        <w:t>gracieusement assise au bord de la Seine</w:t>
      </w:r>
      <w:r w:rsidR="00C474C1">
        <w:t xml:space="preserve">, </w:t>
      </w:r>
      <w:r w:rsidRPr="00605EB6">
        <w:t>dans un endroit charmant</w:t>
      </w:r>
      <w:r w:rsidR="00C474C1">
        <w:t xml:space="preserve">. </w:t>
      </w:r>
      <w:r w:rsidRPr="00605EB6">
        <w:t>Son mur</w:t>
      </w:r>
      <w:r w:rsidR="008041F7">
        <w:t xml:space="preserve"> de clôture</w:t>
      </w:r>
      <w:r w:rsidR="00C474C1">
        <w:t xml:space="preserve">, </w:t>
      </w:r>
      <w:r w:rsidRPr="00605EB6">
        <w:t>en bordure du chemin de halage</w:t>
      </w:r>
      <w:r w:rsidR="00C474C1">
        <w:t xml:space="preserve">, </w:t>
      </w:r>
      <w:r w:rsidRPr="00605EB6">
        <w:t>a une belle grille à fleurons dorés</w:t>
      </w:r>
      <w:r w:rsidR="00C474C1">
        <w:t xml:space="preserve">, </w:t>
      </w:r>
      <w:r w:rsidRPr="00605EB6">
        <w:t>qui ne s</w:t>
      </w:r>
      <w:r w:rsidR="00C474C1">
        <w:t>’</w:t>
      </w:r>
      <w:r w:rsidRPr="00605EB6">
        <w:t>ouvre jamais</w:t>
      </w:r>
      <w:r w:rsidR="00C474C1">
        <w:t xml:space="preserve">, </w:t>
      </w:r>
      <w:r w:rsidRPr="00605EB6">
        <w:t>et à côté une petite porte de service</w:t>
      </w:r>
      <w:r w:rsidR="00C474C1">
        <w:t>.</w:t>
      </w:r>
    </w:p>
    <w:p w14:paraId="070EC05D" w14:textId="77777777" w:rsidR="00C474C1" w:rsidRDefault="00C52F4A" w:rsidP="00C52F4A">
      <w:r w:rsidRPr="00605EB6">
        <w:t>La maison est petite</w:t>
      </w:r>
      <w:r w:rsidR="00C474C1">
        <w:t xml:space="preserve">, </w:t>
      </w:r>
      <w:r w:rsidRPr="00605EB6">
        <w:t>mais bien bâtie et d</w:t>
      </w:r>
      <w:r w:rsidR="00C474C1">
        <w:t>’</w:t>
      </w:r>
      <w:r w:rsidRPr="00605EB6">
        <w:t>un joli aspect</w:t>
      </w:r>
      <w:r w:rsidR="00C474C1">
        <w:t xml:space="preserve">. </w:t>
      </w:r>
      <w:r w:rsidRPr="00605EB6">
        <w:t>De grands tilleuls l</w:t>
      </w:r>
      <w:r w:rsidR="00C474C1">
        <w:t>’</w:t>
      </w:r>
      <w:r w:rsidRPr="00605EB6">
        <w:t>ombragent</w:t>
      </w:r>
      <w:r w:rsidR="00C474C1">
        <w:t xml:space="preserve"> ; </w:t>
      </w:r>
      <w:r w:rsidRPr="00605EB6">
        <w:t>toutefois</w:t>
      </w:r>
      <w:r w:rsidR="00C474C1">
        <w:t xml:space="preserve">, </w:t>
      </w:r>
      <w:r w:rsidRPr="00605EB6">
        <w:t>se glissant à travers les branches aux feuilles argentées</w:t>
      </w:r>
      <w:r w:rsidR="00C474C1">
        <w:t xml:space="preserve">, </w:t>
      </w:r>
      <w:r w:rsidRPr="00605EB6">
        <w:t>les rayons du gai soleil de mai jettent par endroits</w:t>
      </w:r>
      <w:r w:rsidR="00C474C1">
        <w:t xml:space="preserve">, </w:t>
      </w:r>
      <w:r w:rsidRPr="00605EB6">
        <w:t>sur sa façade</w:t>
      </w:r>
      <w:r w:rsidR="00C474C1">
        <w:t xml:space="preserve">, </w:t>
      </w:r>
      <w:r w:rsidRPr="00605EB6">
        <w:t>comme un crépi d</w:t>
      </w:r>
      <w:r w:rsidR="00C474C1">
        <w:t>’</w:t>
      </w:r>
      <w:r w:rsidRPr="00605EB6">
        <w:t>or pâle</w:t>
      </w:r>
      <w:r w:rsidR="00C474C1">
        <w:t>.</w:t>
      </w:r>
    </w:p>
    <w:p w14:paraId="174D8760" w14:textId="77777777" w:rsidR="00C474C1" w:rsidRDefault="00C52F4A" w:rsidP="00C52F4A">
      <w:r w:rsidRPr="00605EB6">
        <w:t>Le jardin</w:t>
      </w:r>
      <w:r w:rsidR="00C474C1">
        <w:t xml:space="preserve">, </w:t>
      </w:r>
      <w:r w:rsidRPr="00605EB6">
        <w:t>entouré de murs au long desquels courent des espaliers</w:t>
      </w:r>
      <w:r w:rsidR="00C474C1">
        <w:t xml:space="preserve">, </w:t>
      </w:r>
      <w:r w:rsidRPr="00605EB6">
        <w:t>est vaste</w:t>
      </w:r>
      <w:r w:rsidR="00C474C1">
        <w:t xml:space="preserve">, </w:t>
      </w:r>
      <w:r w:rsidRPr="00605EB6">
        <w:t>planté de massifs</w:t>
      </w:r>
      <w:r w:rsidR="00C474C1">
        <w:t xml:space="preserve">, </w:t>
      </w:r>
      <w:r w:rsidRPr="00605EB6">
        <w:t>jetés avec goût de tous les côtés</w:t>
      </w:r>
      <w:r w:rsidR="00C474C1">
        <w:t xml:space="preserve">, </w:t>
      </w:r>
      <w:r w:rsidRPr="00605EB6">
        <w:t>avec une belle pelouse au centre égayée par de magnifiques corbeilles de fleurs</w:t>
      </w:r>
      <w:r w:rsidR="00C474C1">
        <w:t xml:space="preserve">. </w:t>
      </w:r>
      <w:r w:rsidRPr="00605EB6">
        <w:t>Au milieu de la pelouse</w:t>
      </w:r>
      <w:r w:rsidR="00C474C1">
        <w:t xml:space="preserve">, </w:t>
      </w:r>
      <w:r w:rsidRPr="00605EB6">
        <w:t>un bassin avec un jet d</w:t>
      </w:r>
      <w:r w:rsidR="00C474C1">
        <w:t>’</w:t>
      </w:r>
      <w:r w:rsidRPr="00605EB6">
        <w:t>eau</w:t>
      </w:r>
      <w:r w:rsidR="00C474C1">
        <w:t xml:space="preserve">, </w:t>
      </w:r>
      <w:r w:rsidRPr="00605EB6">
        <w:t>qui fait tomber autour de lui comme une pluie de diamants</w:t>
      </w:r>
      <w:r w:rsidR="00C474C1">
        <w:t>.</w:t>
      </w:r>
    </w:p>
    <w:p w14:paraId="3C96B629" w14:textId="77777777" w:rsidR="00C474C1" w:rsidRDefault="00C52F4A" w:rsidP="00C52F4A">
      <w:r w:rsidRPr="00605EB6">
        <w:t>Dans les massifs et sur les arbres les oiseaux chantent</w:t>
      </w:r>
      <w:r w:rsidR="00C474C1">
        <w:t>.</w:t>
      </w:r>
    </w:p>
    <w:p w14:paraId="5FD8939C" w14:textId="52D89DB3" w:rsidR="00C474C1" w:rsidRDefault="00C52F4A" w:rsidP="00C52F4A">
      <w:r w:rsidRPr="00605EB6">
        <w:t>À droite</w:t>
      </w:r>
      <w:r w:rsidR="00C474C1">
        <w:t xml:space="preserve">, </w:t>
      </w:r>
      <w:r w:rsidRPr="00605EB6">
        <w:t>dans un érable au feuillage panaché</w:t>
      </w:r>
      <w:r w:rsidR="00C474C1">
        <w:t xml:space="preserve">, </w:t>
      </w:r>
      <w:r w:rsidRPr="00605EB6">
        <w:t>le pinson a construit son nid</w:t>
      </w:r>
      <w:r w:rsidR="00C474C1">
        <w:t xml:space="preserve"> ; </w:t>
      </w:r>
      <w:r w:rsidRPr="00605EB6">
        <w:t>de l</w:t>
      </w:r>
      <w:r w:rsidR="00C474C1">
        <w:t>’</w:t>
      </w:r>
      <w:r w:rsidRPr="00605EB6">
        <w:t>autre côté</w:t>
      </w:r>
      <w:r w:rsidR="00C474C1">
        <w:t xml:space="preserve">, </w:t>
      </w:r>
      <w:r w:rsidRPr="00605EB6">
        <w:t>la fauvette a mis le sien dans une touffe de saphorine</w:t>
      </w:r>
      <w:r w:rsidR="00C474C1">
        <w:t xml:space="preserve"> ; </w:t>
      </w:r>
      <w:r w:rsidRPr="00605EB6">
        <w:t>un peu plus loin</w:t>
      </w:r>
      <w:r w:rsidR="00C474C1">
        <w:t xml:space="preserve">, </w:t>
      </w:r>
      <w:r w:rsidRPr="00605EB6">
        <w:t xml:space="preserve">celui du merle </w:t>
      </w:r>
      <w:r w:rsidRPr="00605EB6">
        <w:lastRenderedPageBreak/>
        <w:t>est à peine caché dans un laricia</w:t>
      </w:r>
      <w:r w:rsidR="00C474C1">
        <w:t xml:space="preserve"> ; </w:t>
      </w:r>
      <w:r w:rsidRPr="00605EB6">
        <w:t>au fond du jardin le rouge-gorge fait entendre ses trilles amoureu</w:t>
      </w:r>
      <w:r w:rsidR="008041F7">
        <w:t>x</w:t>
      </w:r>
      <w:r w:rsidR="004540F3">
        <w:t> ;</w:t>
      </w:r>
      <w:r w:rsidR="00C474C1">
        <w:t xml:space="preserve"> </w:t>
      </w:r>
      <w:r w:rsidRPr="00605EB6">
        <w:t>sa couvée doit être tout près</w:t>
      </w:r>
      <w:r w:rsidR="00C474C1">
        <w:t xml:space="preserve">, </w:t>
      </w:r>
      <w:r w:rsidRPr="00605EB6">
        <w:t>cachée dans des feuilles sèches sous une broussaille</w:t>
      </w:r>
      <w:r w:rsidR="00C474C1">
        <w:t>.</w:t>
      </w:r>
    </w:p>
    <w:p w14:paraId="2DCAC9FC" w14:textId="77777777" w:rsidR="00C474C1" w:rsidRDefault="00C52F4A" w:rsidP="00C52F4A">
      <w:r w:rsidRPr="00605EB6">
        <w:t>Les allées</w:t>
      </w:r>
      <w:r w:rsidR="00C474C1">
        <w:t xml:space="preserve">, </w:t>
      </w:r>
      <w:r w:rsidRPr="00605EB6">
        <w:t>bien entretenues</w:t>
      </w:r>
      <w:r w:rsidR="00C474C1">
        <w:t xml:space="preserve">, </w:t>
      </w:r>
      <w:r w:rsidRPr="00605EB6">
        <w:t>sont couvertes d</w:t>
      </w:r>
      <w:r w:rsidR="00C474C1">
        <w:t>’</w:t>
      </w:r>
      <w:r w:rsidRPr="00605EB6">
        <w:t>un sable fin sur lequel le râteau passe souvent</w:t>
      </w:r>
      <w:r w:rsidR="00C474C1">
        <w:t>.</w:t>
      </w:r>
    </w:p>
    <w:p w14:paraId="1CC3772E" w14:textId="77777777" w:rsidR="00C474C1" w:rsidRDefault="00C52F4A" w:rsidP="00C52F4A">
      <w:r w:rsidRPr="00605EB6">
        <w:t>Cet endroit est un véritable Éden</w:t>
      </w:r>
      <w:r w:rsidR="00C474C1">
        <w:t xml:space="preserve"> ; </w:t>
      </w:r>
      <w:r w:rsidRPr="00605EB6">
        <w:t>on se croirait là dans un petit coin du Paradis</w:t>
      </w:r>
      <w:r w:rsidR="00C474C1">
        <w:t>.</w:t>
      </w:r>
    </w:p>
    <w:p w14:paraId="09BC0B98" w14:textId="77777777" w:rsidR="00C474C1" w:rsidRDefault="00C52F4A" w:rsidP="00C52F4A">
      <w:r w:rsidRPr="00605EB6">
        <w:t>Hélas</w:t>
      </w:r>
      <w:r w:rsidR="00C474C1">
        <w:t xml:space="preserve"> ! </w:t>
      </w:r>
      <w:r w:rsidRPr="00605EB6">
        <w:t>ce délicieux séjour</w:t>
      </w:r>
      <w:r w:rsidR="00C474C1">
        <w:t xml:space="preserve">, </w:t>
      </w:r>
      <w:r w:rsidRPr="00605EB6">
        <w:t>où il ne devrait y avoir que joie et gaieté</w:t>
      </w:r>
      <w:r w:rsidR="00C474C1">
        <w:t xml:space="preserve">, </w:t>
      </w:r>
      <w:r w:rsidRPr="00605EB6">
        <w:t>tendres regards</w:t>
      </w:r>
      <w:r w:rsidR="00C474C1">
        <w:t xml:space="preserve">, </w:t>
      </w:r>
      <w:r w:rsidRPr="00605EB6">
        <w:t>ravissants sourires</w:t>
      </w:r>
      <w:r w:rsidR="00C474C1">
        <w:t xml:space="preserve">, </w:t>
      </w:r>
      <w:r w:rsidRPr="00605EB6">
        <w:t>joyeux éclats de rire d</w:t>
      </w:r>
      <w:r w:rsidR="00C474C1">
        <w:t>’</w:t>
      </w:r>
      <w:r w:rsidRPr="00605EB6">
        <w:t>enfants ou doux murmure de deux voix amoureuses</w:t>
      </w:r>
      <w:r w:rsidR="00C474C1">
        <w:t xml:space="preserve">, </w:t>
      </w:r>
      <w:r w:rsidRPr="00605EB6">
        <w:t>est la demeure d</w:t>
      </w:r>
      <w:r w:rsidR="00C474C1">
        <w:t>’</w:t>
      </w:r>
      <w:r w:rsidRPr="00605EB6">
        <w:t>une folle</w:t>
      </w:r>
      <w:r w:rsidR="00C474C1">
        <w:t xml:space="preserve">, </w:t>
      </w:r>
      <w:r w:rsidRPr="00605EB6">
        <w:t>d</w:t>
      </w:r>
      <w:r w:rsidR="00C474C1">
        <w:t>’</w:t>
      </w:r>
      <w:r w:rsidRPr="00605EB6">
        <w:t>une pauvre jeune fille dont la raison semble s</w:t>
      </w:r>
      <w:r w:rsidR="00C474C1">
        <w:t>’</w:t>
      </w:r>
      <w:r w:rsidRPr="00605EB6">
        <w:t>être éteinte pour toujours</w:t>
      </w:r>
      <w:r w:rsidR="00C474C1">
        <w:t>.</w:t>
      </w:r>
    </w:p>
    <w:p w14:paraId="66D3CB63" w14:textId="77777777" w:rsidR="00C474C1" w:rsidRDefault="00C52F4A" w:rsidP="00C52F4A">
      <w:r w:rsidRPr="00605EB6">
        <w:t>Et pourtant les soins ne lui manquent point</w:t>
      </w:r>
      <w:r w:rsidR="00C474C1">
        <w:t>.</w:t>
      </w:r>
    </w:p>
    <w:p w14:paraId="23EF665D" w14:textId="77777777" w:rsidR="00C474C1" w:rsidRDefault="00C52F4A" w:rsidP="00C52F4A">
      <w:r w:rsidRPr="00605EB6">
        <w:t>Elle a une femme de chambre d</w:t>
      </w:r>
      <w:r w:rsidR="00C474C1">
        <w:t>’</w:t>
      </w:r>
      <w:r w:rsidRPr="00605EB6">
        <w:t>une grande douceur</w:t>
      </w:r>
      <w:r w:rsidR="00C474C1">
        <w:t xml:space="preserve">, </w:t>
      </w:r>
      <w:r w:rsidRPr="00605EB6">
        <w:t>d</w:t>
      </w:r>
      <w:r w:rsidR="00C474C1">
        <w:t>’</w:t>
      </w:r>
      <w:r w:rsidRPr="00605EB6">
        <w:t>une admirable patience pour la servir</w:t>
      </w:r>
      <w:r w:rsidR="00C474C1">
        <w:t xml:space="preserve">, </w:t>
      </w:r>
      <w:r w:rsidRPr="00605EB6">
        <w:t>satisfaire tous ses caprices d</w:t>
      </w:r>
      <w:r w:rsidR="00C474C1">
        <w:t>’</w:t>
      </w:r>
      <w:r w:rsidRPr="00605EB6">
        <w:t>enfant malade et veiller sur elle sans cesse</w:t>
      </w:r>
      <w:r w:rsidR="00C474C1">
        <w:t>.</w:t>
      </w:r>
    </w:p>
    <w:p w14:paraId="7B4BBA31" w14:textId="77777777" w:rsidR="00C474C1" w:rsidRDefault="00C52F4A" w:rsidP="00C52F4A">
      <w:r w:rsidRPr="00605EB6">
        <w:t>Près d</w:t>
      </w:r>
      <w:r w:rsidR="00C474C1">
        <w:t>’</w:t>
      </w:r>
      <w:r w:rsidRPr="00605EB6">
        <w:t>elle</w:t>
      </w:r>
      <w:r w:rsidR="00C474C1">
        <w:t xml:space="preserve">, </w:t>
      </w:r>
      <w:r w:rsidRPr="00605EB6">
        <w:t>pour elle seule et demeurant dans la maison</w:t>
      </w:r>
      <w:r w:rsidR="00C474C1">
        <w:t xml:space="preserve">, </w:t>
      </w:r>
      <w:r w:rsidRPr="00605EB6">
        <w:t>il y a un savant médecin aliéniste</w:t>
      </w:r>
      <w:r w:rsidR="00C474C1">
        <w:t xml:space="preserve">. </w:t>
      </w:r>
      <w:r w:rsidRPr="00605EB6">
        <w:t>C</w:t>
      </w:r>
      <w:r w:rsidR="00C474C1">
        <w:t>’</w:t>
      </w:r>
      <w:r w:rsidRPr="00605EB6">
        <w:t>est le docteur Legendre</w:t>
      </w:r>
      <w:r w:rsidR="00C474C1">
        <w:t xml:space="preserve">, </w:t>
      </w:r>
      <w:r w:rsidRPr="00605EB6">
        <w:t>un homme de cinquante ans</w:t>
      </w:r>
      <w:r w:rsidR="00C474C1">
        <w:t xml:space="preserve">, </w:t>
      </w:r>
      <w:r w:rsidRPr="00605EB6">
        <w:t>d</w:t>
      </w:r>
      <w:r w:rsidR="00C474C1">
        <w:t>’</w:t>
      </w:r>
      <w:r w:rsidRPr="00605EB6">
        <w:t>une grande expérience</w:t>
      </w:r>
      <w:r w:rsidR="00C474C1">
        <w:t xml:space="preserve">, </w:t>
      </w:r>
      <w:r w:rsidRPr="00605EB6">
        <w:t>dont le travail incessant a de bonne heure blanchi les cheveux</w:t>
      </w:r>
      <w:r w:rsidR="00C474C1">
        <w:t>.</w:t>
      </w:r>
    </w:p>
    <w:p w14:paraId="73DD7362" w14:textId="77777777" w:rsidR="00C474C1" w:rsidRDefault="00C52F4A" w:rsidP="00C52F4A">
      <w:r w:rsidRPr="00605EB6">
        <w:t>Le docteur Legendre n</w:t>
      </w:r>
      <w:r w:rsidR="00C474C1">
        <w:t>’</w:t>
      </w:r>
      <w:r w:rsidRPr="00605EB6">
        <w:t>a jamais été directeur d</w:t>
      </w:r>
      <w:r w:rsidR="00C474C1">
        <w:t>’</w:t>
      </w:r>
      <w:r w:rsidRPr="00605EB6">
        <w:t>une maison de santé</w:t>
      </w:r>
      <w:r w:rsidR="00C474C1">
        <w:t xml:space="preserve"> ; </w:t>
      </w:r>
      <w:r w:rsidRPr="00605EB6">
        <w:t>il n</w:t>
      </w:r>
      <w:r w:rsidR="00C474C1">
        <w:t>’</w:t>
      </w:r>
      <w:r w:rsidRPr="00605EB6">
        <w:t>a occupé aucune fonction dans un des hospices de l</w:t>
      </w:r>
      <w:r w:rsidR="00C474C1">
        <w:t>’</w:t>
      </w:r>
      <w:r w:rsidRPr="00605EB6">
        <w:t>État ou de la ville de Paris</w:t>
      </w:r>
      <w:r w:rsidR="00C474C1">
        <w:t xml:space="preserve"> ; </w:t>
      </w:r>
      <w:r w:rsidRPr="00605EB6">
        <w:t>mais il est depuis longtemps célèbre par ses nombreux ouvrages sur les névroses et en général sur toutes les affections mentales</w:t>
      </w:r>
      <w:r w:rsidR="00C474C1">
        <w:t>.</w:t>
      </w:r>
    </w:p>
    <w:p w14:paraId="51964A34" w14:textId="77777777" w:rsidR="00C474C1" w:rsidRDefault="00C52F4A" w:rsidP="00C52F4A">
      <w:r w:rsidRPr="00605EB6">
        <w:t>On lui a offert de hautes positions</w:t>
      </w:r>
      <w:r w:rsidR="00C474C1">
        <w:t xml:space="preserve">, : </w:t>
      </w:r>
      <w:r w:rsidRPr="00605EB6">
        <w:t>il ne les a pas acceptées</w:t>
      </w:r>
      <w:r w:rsidR="00C474C1">
        <w:t xml:space="preserve">, </w:t>
      </w:r>
      <w:r w:rsidRPr="00605EB6">
        <w:t>afin de garder sa liberté et de rester tout entier à ses travaux</w:t>
      </w:r>
      <w:r w:rsidR="00C474C1">
        <w:t>.</w:t>
      </w:r>
    </w:p>
    <w:p w14:paraId="3CF89637" w14:textId="77777777" w:rsidR="00C474C1" w:rsidRDefault="00C52F4A" w:rsidP="00C52F4A">
      <w:r w:rsidRPr="00605EB6">
        <w:lastRenderedPageBreak/>
        <w:t>Le docteur Legendre a beaucoup écrit</w:t>
      </w:r>
      <w:r w:rsidR="00C474C1">
        <w:t xml:space="preserve">, </w:t>
      </w:r>
      <w:r w:rsidRPr="00605EB6">
        <w:t>trop même</w:t>
      </w:r>
      <w:r w:rsidR="00C474C1">
        <w:t xml:space="preserve">, </w:t>
      </w:r>
      <w:r w:rsidRPr="00605EB6">
        <w:t>si l</w:t>
      </w:r>
      <w:r w:rsidR="00C474C1">
        <w:t>’</w:t>
      </w:r>
      <w:r w:rsidRPr="00605EB6">
        <w:t>on considérait la fortune comme étant tout</w:t>
      </w:r>
      <w:r w:rsidR="00C474C1">
        <w:t xml:space="preserve">. </w:t>
      </w:r>
      <w:r w:rsidRPr="00605EB6">
        <w:t>Il a donné sa vie à la science et</w:t>
      </w:r>
      <w:r w:rsidR="00C474C1">
        <w:t xml:space="preserve">, </w:t>
      </w:r>
      <w:r w:rsidRPr="00605EB6">
        <w:t>en se dévouant à l</w:t>
      </w:r>
      <w:r w:rsidR="00C474C1">
        <w:t>’</w:t>
      </w:r>
      <w:r w:rsidRPr="00605EB6">
        <w:t>humanité il ne s</w:t>
      </w:r>
      <w:r w:rsidR="00C474C1">
        <w:t>’</w:t>
      </w:r>
      <w:r w:rsidRPr="00605EB6">
        <w:t>est pas enrichi</w:t>
      </w:r>
      <w:r w:rsidR="00C474C1">
        <w:t xml:space="preserve">. </w:t>
      </w:r>
      <w:r w:rsidRPr="00605EB6">
        <w:t>Ses livres se vendent</w:t>
      </w:r>
      <w:r w:rsidR="00C474C1">
        <w:t xml:space="preserve">, </w:t>
      </w:r>
      <w:r w:rsidRPr="00605EB6">
        <w:t xml:space="preserve">mais les </w:t>
      </w:r>
      <w:r w:rsidR="00710759">
        <w:t xml:space="preserve">plus </w:t>
      </w:r>
      <w:r w:rsidRPr="00605EB6">
        <w:t>gros bénéfices sont pour ses éditeurs</w:t>
      </w:r>
      <w:r w:rsidR="00C474C1">
        <w:t>.</w:t>
      </w:r>
    </w:p>
    <w:p w14:paraId="64593D61" w14:textId="77777777" w:rsidR="00C474C1" w:rsidRDefault="00C52F4A" w:rsidP="00C52F4A">
      <w:r w:rsidRPr="00605EB6">
        <w:t>L</w:t>
      </w:r>
      <w:r w:rsidR="00C474C1">
        <w:t>’</w:t>
      </w:r>
      <w:r w:rsidRPr="00605EB6">
        <w:t>année précédente</w:t>
      </w:r>
      <w:r w:rsidR="00C474C1">
        <w:t xml:space="preserve">, </w:t>
      </w:r>
      <w:r w:rsidRPr="00605EB6">
        <w:t>un jour du mois d</w:t>
      </w:r>
      <w:r w:rsidR="00C474C1">
        <w:t>’</w:t>
      </w:r>
      <w:r w:rsidRPr="00605EB6">
        <w:t>août</w:t>
      </w:r>
      <w:r w:rsidR="00C474C1">
        <w:t xml:space="preserve">, </w:t>
      </w:r>
      <w:r w:rsidRPr="00605EB6">
        <w:t>un homme bien mis et de manières distinguées vint le trouver dans son modeste appartement de la rue du Vieux-Colombier</w:t>
      </w:r>
      <w:r w:rsidR="00C474C1">
        <w:t>.</w:t>
      </w:r>
    </w:p>
    <w:p w14:paraId="37E21DFE" w14:textId="091A9FEA" w:rsidR="00C474C1" w:rsidRDefault="0094609C" w:rsidP="00C52F4A">
      <w:r>
        <w:t>— </w:t>
      </w:r>
      <w:r w:rsidR="00C52F4A" w:rsidRPr="00605EB6">
        <w:t>Monsieur le docteur</w:t>
      </w:r>
      <w:r w:rsidR="00C474C1">
        <w:t xml:space="preserve">, </w:t>
      </w:r>
      <w:r w:rsidR="00C52F4A" w:rsidRPr="00605EB6">
        <w:t>lui dit le visiteur</w:t>
      </w:r>
      <w:r w:rsidR="00C474C1">
        <w:t xml:space="preserve">, </w:t>
      </w:r>
      <w:r w:rsidR="00C52F4A" w:rsidRPr="00605EB6">
        <w:t>je me nomme Lagarde</w:t>
      </w:r>
      <w:r w:rsidR="00C474C1">
        <w:t xml:space="preserve"> ; </w:t>
      </w:r>
      <w:r w:rsidR="00C52F4A" w:rsidRPr="00605EB6">
        <w:t>je suis envoyé près de vous par votre confrère et ami</w:t>
      </w:r>
      <w:r w:rsidR="00C474C1">
        <w:t xml:space="preserve">, </w:t>
      </w:r>
      <w:r w:rsidR="00C52F4A" w:rsidRPr="00605EB6">
        <w:t>le docteur B</w:t>
      </w:r>
      <w:r w:rsidR="00C474C1">
        <w:t xml:space="preserve">… </w:t>
      </w:r>
      <w:r w:rsidR="00C52F4A" w:rsidRPr="00605EB6">
        <w:t>dont voici une lettre</w:t>
      </w:r>
      <w:r w:rsidR="00C474C1">
        <w:t xml:space="preserve"> ; </w:t>
      </w:r>
      <w:r w:rsidR="00C52F4A" w:rsidRPr="00605EB6">
        <w:t xml:space="preserve">veuillez </w:t>
      </w:r>
      <w:r w:rsidR="00710759">
        <w:t xml:space="preserve">la </w:t>
      </w:r>
      <w:r w:rsidR="00C52F4A" w:rsidRPr="00605EB6">
        <w:t>lire</w:t>
      </w:r>
      <w:r w:rsidR="00C474C1">
        <w:t>.</w:t>
      </w:r>
    </w:p>
    <w:p w14:paraId="7E355197" w14:textId="0048D852" w:rsidR="00C474C1" w:rsidRDefault="0094609C" w:rsidP="00C52F4A">
      <w:r>
        <w:t>— </w:t>
      </w:r>
      <w:r w:rsidR="00C52F4A" w:rsidRPr="00605EB6">
        <w:t>Mon ami</w:t>
      </w:r>
      <w:r w:rsidR="00C474C1">
        <w:t xml:space="preserve">, </w:t>
      </w:r>
      <w:r w:rsidR="00C52F4A" w:rsidRPr="00605EB6">
        <w:t>monsieur</w:t>
      </w:r>
      <w:r w:rsidR="00C474C1">
        <w:t xml:space="preserve">, </w:t>
      </w:r>
      <w:r w:rsidR="00C52F4A" w:rsidRPr="00605EB6">
        <w:t>dit le docteur après avoir lu</w:t>
      </w:r>
      <w:r w:rsidR="00C474C1">
        <w:t xml:space="preserve">, </w:t>
      </w:r>
      <w:r w:rsidR="00C52F4A" w:rsidRPr="00605EB6">
        <w:t>vous recommande d</w:t>
      </w:r>
      <w:r w:rsidR="00C474C1">
        <w:t>’</w:t>
      </w:r>
      <w:r w:rsidR="00C52F4A" w:rsidRPr="00605EB6">
        <w:t>une façon très chaleureuse</w:t>
      </w:r>
      <w:r w:rsidR="00C474C1">
        <w:t xml:space="preserve"> ; </w:t>
      </w:r>
      <w:r w:rsidR="00C52F4A" w:rsidRPr="00605EB6">
        <w:t>que dois-je faire pour vous être agréable</w:t>
      </w:r>
      <w:r w:rsidR="00C474C1">
        <w:t> ?</w:t>
      </w:r>
    </w:p>
    <w:p w14:paraId="265C1281" w14:textId="4E51C6AF" w:rsidR="00C474C1" w:rsidRDefault="0094609C" w:rsidP="00C52F4A">
      <w:r>
        <w:t>— </w:t>
      </w:r>
      <w:r w:rsidR="00C52F4A" w:rsidRPr="00605EB6">
        <w:t>Donner vos soins à une pauvre jeune fille frappée</w:t>
      </w:r>
      <w:r w:rsidR="00C474C1">
        <w:t xml:space="preserve">, </w:t>
      </w:r>
      <w:r w:rsidR="00C52F4A" w:rsidRPr="00605EB6">
        <w:t>récemment</w:t>
      </w:r>
      <w:r w:rsidR="00C474C1">
        <w:t xml:space="preserve">, </w:t>
      </w:r>
      <w:r w:rsidR="00C52F4A" w:rsidRPr="00605EB6">
        <w:t>d</w:t>
      </w:r>
      <w:r w:rsidR="00C474C1">
        <w:t>’</w:t>
      </w:r>
      <w:r w:rsidR="00C52F4A" w:rsidRPr="00605EB6">
        <w:t>aliénation mentale</w:t>
      </w:r>
      <w:r w:rsidR="00C474C1">
        <w:t>.</w:t>
      </w:r>
    </w:p>
    <w:p w14:paraId="4226C43A" w14:textId="5AB97BCC" w:rsidR="00C474C1" w:rsidRDefault="0094609C" w:rsidP="00C52F4A">
      <w:r>
        <w:t>— </w:t>
      </w:r>
      <w:r w:rsidR="00C52F4A" w:rsidRPr="00605EB6">
        <w:t>Le docteur B</w:t>
      </w:r>
      <w:r w:rsidR="00C474C1">
        <w:t xml:space="preserve">… </w:t>
      </w:r>
      <w:r w:rsidR="00C52F4A" w:rsidRPr="00605EB6">
        <w:t>a dû vous dire que je donne tout mon temps à la science</w:t>
      </w:r>
      <w:r w:rsidR="00C474C1">
        <w:t xml:space="preserve"> ; </w:t>
      </w:r>
      <w:r w:rsidR="00C52F4A" w:rsidRPr="00605EB6">
        <w:t>j</w:t>
      </w:r>
      <w:r w:rsidR="00C474C1">
        <w:t>’</w:t>
      </w:r>
      <w:r w:rsidR="00C52F4A" w:rsidRPr="00605EB6">
        <w:t>écris et ai renoncé depuis longtemps à entreprendre aucun traitement</w:t>
      </w:r>
      <w:r w:rsidR="00C474C1">
        <w:t>.</w:t>
      </w:r>
    </w:p>
    <w:p w14:paraId="6F60A54A" w14:textId="75D705EE" w:rsidR="00C474C1" w:rsidRDefault="0094609C" w:rsidP="00C52F4A">
      <w:r>
        <w:t>— </w:t>
      </w:r>
      <w:r w:rsidR="00C52F4A" w:rsidRPr="00DE2D18">
        <w:t>Oui</w:t>
      </w:r>
      <w:r w:rsidR="00C474C1">
        <w:t xml:space="preserve">, </w:t>
      </w:r>
      <w:r w:rsidR="00C52F4A" w:rsidRPr="00DE2D18">
        <w:t>oui</w:t>
      </w:r>
      <w:r w:rsidR="00C474C1">
        <w:t xml:space="preserve">, </w:t>
      </w:r>
      <w:r w:rsidR="00C52F4A" w:rsidRPr="00DE2D18">
        <w:t>je sais</w:t>
      </w:r>
      <w:r w:rsidR="00C474C1">
        <w:t xml:space="preserve"> ; </w:t>
      </w:r>
      <w:r w:rsidR="00C52F4A" w:rsidRPr="00DE2D18">
        <w:t>mais quelque chose me dit que ma chère malade ne peut être confiée qu</w:t>
      </w:r>
      <w:r w:rsidR="00C474C1">
        <w:t>’</w:t>
      </w:r>
      <w:r w:rsidR="00C52F4A" w:rsidRPr="00DE2D18">
        <w:t>à vous</w:t>
      </w:r>
      <w:r w:rsidR="00C474C1">
        <w:t xml:space="preserve">, </w:t>
      </w:r>
      <w:r w:rsidR="00C52F4A" w:rsidRPr="00DE2D18">
        <w:t>qu</w:t>
      </w:r>
      <w:r w:rsidR="00C474C1">
        <w:t>’</w:t>
      </w:r>
      <w:r w:rsidR="00C52F4A" w:rsidRPr="00DE2D18">
        <w:t>en dehors de vous je ne puis rien espérer</w:t>
      </w:r>
      <w:r w:rsidR="00C474C1">
        <w:t xml:space="preserve">. </w:t>
      </w:r>
      <w:r w:rsidR="00C52F4A" w:rsidRPr="00DE2D18">
        <w:t>La jeune fille est très intéressante</w:t>
      </w:r>
      <w:r w:rsidR="00C474C1">
        <w:t xml:space="preserve">, </w:t>
      </w:r>
      <w:r w:rsidR="00C52F4A" w:rsidRPr="00DE2D18">
        <w:t>docteur</w:t>
      </w:r>
      <w:r w:rsidR="00C474C1">
        <w:t xml:space="preserve"> ; </w:t>
      </w:r>
      <w:r w:rsidR="00C52F4A" w:rsidRPr="00DE2D18">
        <w:t>que vous la voyiez seulement et vous voudrez la guérir</w:t>
      </w:r>
      <w:r w:rsidR="00C474C1">
        <w:t xml:space="preserve">. </w:t>
      </w:r>
      <w:r w:rsidR="00C52F4A" w:rsidRPr="00605EB6">
        <w:t>Oh</w:t>
      </w:r>
      <w:r w:rsidR="00C474C1">
        <w:t xml:space="preserve"> ! </w:t>
      </w:r>
      <w:r w:rsidR="00C52F4A" w:rsidRPr="00605EB6">
        <w:t>vous la guérirez</w:t>
      </w:r>
      <w:r w:rsidR="00C474C1">
        <w:t xml:space="preserve">, </w:t>
      </w:r>
      <w:r w:rsidR="00C52F4A" w:rsidRPr="00605EB6">
        <w:t>j</w:t>
      </w:r>
      <w:r w:rsidR="00C474C1">
        <w:t>’</w:t>
      </w:r>
      <w:r w:rsidR="00C52F4A" w:rsidRPr="00605EB6">
        <w:t>en suis convaincu</w:t>
      </w:r>
      <w:r w:rsidR="00C474C1">
        <w:t xml:space="preserve">. </w:t>
      </w:r>
      <w:r w:rsidR="00C52F4A" w:rsidRPr="00605EB6">
        <w:t>Écoutez-moi</w:t>
      </w:r>
      <w:r w:rsidR="00C474C1">
        <w:t xml:space="preserve">, </w:t>
      </w:r>
      <w:r w:rsidR="00C52F4A" w:rsidRPr="00605EB6">
        <w:t>docteur</w:t>
      </w:r>
      <w:r w:rsidR="00C474C1">
        <w:t xml:space="preserve">, </w:t>
      </w:r>
      <w:r w:rsidR="00C52F4A" w:rsidRPr="00605EB6">
        <w:t>écoutez-moi</w:t>
      </w:r>
      <w:r w:rsidR="00C474C1">
        <w:t xml:space="preserve"> : </w:t>
      </w:r>
      <w:r w:rsidR="00C52F4A" w:rsidRPr="00605EB6">
        <w:t>j</w:t>
      </w:r>
      <w:r w:rsidR="00C474C1">
        <w:t>’</w:t>
      </w:r>
      <w:r w:rsidR="00C52F4A" w:rsidRPr="00605EB6">
        <w:t>ai acheté une petite maison et un jardin à Chatou</w:t>
      </w:r>
      <w:r w:rsidR="00C474C1">
        <w:t xml:space="preserve"> ; </w:t>
      </w:r>
      <w:r w:rsidR="00C52F4A" w:rsidRPr="00605EB6">
        <w:t>c</w:t>
      </w:r>
      <w:r w:rsidR="00C474C1">
        <w:t>’</w:t>
      </w:r>
      <w:r w:rsidR="00C52F4A" w:rsidRPr="00605EB6">
        <w:t>est là qu</w:t>
      </w:r>
      <w:r w:rsidR="00C474C1">
        <w:t>’</w:t>
      </w:r>
      <w:r w:rsidR="00C52F4A" w:rsidRPr="00605EB6">
        <w:t>est la pauvre mignonne depuis trois jours</w:t>
      </w:r>
      <w:r w:rsidR="00C474C1">
        <w:t xml:space="preserve">. </w:t>
      </w:r>
      <w:r w:rsidR="00C52F4A" w:rsidRPr="00605EB6">
        <w:t>Je vous raconterai à la suite de quel choc terrible la pauvre créature a perdu la raison</w:t>
      </w:r>
      <w:r w:rsidR="004540F3">
        <w:t> ;</w:t>
      </w:r>
      <w:r w:rsidR="00C474C1">
        <w:t xml:space="preserve"> </w:t>
      </w:r>
      <w:r w:rsidR="00C52F4A" w:rsidRPr="00605EB6">
        <w:t>mais voici ma proposition</w:t>
      </w:r>
      <w:r w:rsidR="00C474C1">
        <w:t xml:space="preserve"> : </w:t>
      </w:r>
      <w:r w:rsidR="00C52F4A" w:rsidRPr="00605EB6">
        <w:t>Vous quitterez votre appartement et vous vous installerez dans la maison de Chatou</w:t>
      </w:r>
      <w:r w:rsidR="00C474C1">
        <w:t xml:space="preserve">, </w:t>
      </w:r>
      <w:r w:rsidR="00C52F4A" w:rsidRPr="00605EB6">
        <w:t>qui deviendra la vôtre</w:t>
      </w:r>
      <w:r w:rsidR="00C474C1">
        <w:t xml:space="preserve">, </w:t>
      </w:r>
      <w:r w:rsidR="00C52F4A" w:rsidRPr="00605EB6">
        <w:t xml:space="preserve">car je </w:t>
      </w:r>
      <w:r w:rsidR="00C52F4A" w:rsidRPr="00605EB6">
        <w:lastRenderedPageBreak/>
        <w:t>n</w:t>
      </w:r>
      <w:r w:rsidR="00C474C1">
        <w:t>’</w:t>
      </w:r>
      <w:r w:rsidR="00C52F4A" w:rsidRPr="00605EB6">
        <w:t>y demeure pas</w:t>
      </w:r>
      <w:r w:rsidR="00C474C1">
        <w:t xml:space="preserve">. </w:t>
      </w:r>
      <w:r w:rsidR="00C52F4A" w:rsidRPr="00605EB6">
        <w:t>Je ne vous enlève point à vos précieux travaux</w:t>
      </w:r>
      <w:r w:rsidR="00C474C1">
        <w:t xml:space="preserve">, </w:t>
      </w:r>
      <w:r w:rsidR="00C52F4A" w:rsidRPr="00605EB6">
        <w:t>docteur</w:t>
      </w:r>
      <w:r w:rsidR="00C474C1">
        <w:t xml:space="preserve"> ; </w:t>
      </w:r>
      <w:r w:rsidR="00C52F4A" w:rsidRPr="00605EB6">
        <w:t>non</w:t>
      </w:r>
      <w:r w:rsidR="00C474C1">
        <w:t xml:space="preserve">, </w:t>
      </w:r>
      <w:r w:rsidR="00C52F4A" w:rsidRPr="00605EB6">
        <w:t>non</w:t>
      </w:r>
      <w:r w:rsidR="00C474C1">
        <w:t xml:space="preserve">. </w:t>
      </w:r>
      <w:r w:rsidR="00C52F4A" w:rsidRPr="00605EB6">
        <w:t>Vous emporterez vos livres</w:t>
      </w:r>
      <w:r w:rsidR="00C474C1">
        <w:t xml:space="preserve">, </w:t>
      </w:r>
      <w:r w:rsidR="00C52F4A" w:rsidRPr="00605EB6">
        <w:t>vos manuscrits</w:t>
      </w:r>
      <w:r w:rsidR="00C474C1">
        <w:t xml:space="preserve"> ; </w:t>
      </w:r>
      <w:r w:rsidR="00C52F4A" w:rsidRPr="00605EB6">
        <w:t>et</w:t>
      </w:r>
      <w:r w:rsidR="00C474C1">
        <w:t xml:space="preserve">, </w:t>
      </w:r>
      <w:r w:rsidR="00C52F4A" w:rsidRPr="00605EB6">
        <w:t>au bord de la Seine</w:t>
      </w:r>
      <w:r w:rsidR="00C474C1">
        <w:t xml:space="preserve">, </w:t>
      </w:r>
      <w:r w:rsidR="00C52F4A" w:rsidRPr="00605EB6">
        <w:t>au milieu du silence qui plaît à la pensée féconde</w:t>
      </w:r>
      <w:r w:rsidR="00C474C1">
        <w:t xml:space="preserve">, </w:t>
      </w:r>
      <w:r w:rsidR="00C52F4A" w:rsidRPr="00605EB6">
        <w:t>dans le calme d</w:t>
      </w:r>
      <w:r w:rsidR="00C474C1">
        <w:t>’</w:t>
      </w:r>
      <w:r w:rsidR="00C52F4A" w:rsidRPr="00605EB6">
        <w:t>une solitude charmante</w:t>
      </w:r>
      <w:r w:rsidR="00C474C1">
        <w:t xml:space="preserve">, </w:t>
      </w:r>
      <w:r w:rsidR="00C52F4A" w:rsidRPr="00605EB6">
        <w:t>ayant votre malade près de vous</w:t>
      </w:r>
      <w:r w:rsidR="00C474C1">
        <w:t xml:space="preserve">, </w:t>
      </w:r>
      <w:r w:rsidR="00C52F4A" w:rsidRPr="00605EB6">
        <w:t>sous vos yeux</w:t>
      </w:r>
      <w:r w:rsidR="00C474C1">
        <w:t xml:space="preserve">, </w:t>
      </w:r>
      <w:r w:rsidR="00C52F4A" w:rsidRPr="00605EB6">
        <w:t>vous pourrez travailler autant que vous le voudrez</w:t>
      </w:r>
      <w:r w:rsidR="00C474C1">
        <w:t xml:space="preserve">. </w:t>
      </w:r>
      <w:r w:rsidR="00C52F4A" w:rsidRPr="00605EB6">
        <w:t>Vous aurez à vos ordres autant de domestiques qu</w:t>
      </w:r>
      <w:r w:rsidR="00C474C1">
        <w:t>’</w:t>
      </w:r>
      <w:r w:rsidR="00C52F4A" w:rsidRPr="00605EB6">
        <w:t>il vous en faudra</w:t>
      </w:r>
      <w:r w:rsidR="00C474C1">
        <w:t xml:space="preserve"> ; </w:t>
      </w:r>
      <w:r w:rsidR="00C52F4A" w:rsidRPr="00605EB6">
        <w:t>vous les choisirez vous-même</w:t>
      </w:r>
      <w:r w:rsidR="00C474C1">
        <w:t>.</w:t>
      </w:r>
    </w:p>
    <w:p w14:paraId="6AD0C9A3" w14:textId="77777777" w:rsidR="00C474C1" w:rsidRDefault="00C474C1" w:rsidP="00C52F4A">
      <w:r>
        <w:t>» </w:t>
      </w:r>
      <w:r w:rsidR="00C52F4A" w:rsidRPr="00605EB6">
        <w:t>Je ne vous parle pas de vos honoraires</w:t>
      </w:r>
      <w:r>
        <w:t xml:space="preserve">, </w:t>
      </w:r>
      <w:r w:rsidR="00C52F4A" w:rsidRPr="00605EB6">
        <w:t>docteur</w:t>
      </w:r>
      <w:r>
        <w:t xml:space="preserve">, </w:t>
      </w:r>
      <w:r w:rsidR="00C52F4A" w:rsidRPr="00605EB6">
        <w:t>vous les fixerez</w:t>
      </w:r>
      <w:r>
        <w:t xml:space="preserve">. </w:t>
      </w:r>
      <w:r w:rsidR="00C52F4A" w:rsidRPr="00605EB6">
        <w:t>Dieu merci</w:t>
      </w:r>
      <w:r>
        <w:t xml:space="preserve">, </w:t>
      </w:r>
      <w:r w:rsidR="00C52F4A" w:rsidRPr="00605EB6">
        <w:t>je possède une fortune qui me permet de récompenser comme il convient les services qui me sont rendus</w:t>
      </w:r>
      <w:r>
        <w:t>.</w:t>
      </w:r>
    </w:p>
    <w:p w14:paraId="7A149FCB" w14:textId="77777777" w:rsidR="00C474C1" w:rsidRDefault="00C474C1" w:rsidP="00C52F4A">
      <w:r>
        <w:t>» </w:t>
      </w:r>
      <w:r w:rsidR="00C52F4A" w:rsidRPr="00605EB6">
        <w:t>En attendant</w:t>
      </w:r>
      <w:r>
        <w:t xml:space="preserve">, </w:t>
      </w:r>
      <w:r w:rsidR="00C52F4A" w:rsidRPr="00605EB6">
        <w:t>pour l</w:t>
      </w:r>
      <w:r>
        <w:t>’</w:t>
      </w:r>
      <w:r w:rsidR="00C52F4A" w:rsidRPr="00605EB6">
        <w:t>entretien de votre maison</w:t>
      </w:r>
      <w:r>
        <w:t xml:space="preserve">, </w:t>
      </w:r>
      <w:r w:rsidR="00C52F4A" w:rsidRPr="00605EB6">
        <w:t>docteur</w:t>
      </w:r>
      <w:r>
        <w:t xml:space="preserve">, </w:t>
      </w:r>
      <w:r w:rsidR="00C52F4A" w:rsidRPr="00605EB6">
        <w:t>je vous remettrai une provision de vingt-cinq ou trente mille francs</w:t>
      </w:r>
      <w:r>
        <w:t xml:space="preserve"> ; </w:t>
      </w:r>
      <w:r w:rsidR="00C52F4A" w:rsidRPr="00605EB6">
        <w:t>d</w:t>
      </w:r>
      <w:r>
        <w:t>’</w:t>
      </w:r>
      <w:r w:rsidR="00C52F4A" w:rsidRPr="00605EB6">
        <w:t>ailleurs</w:t>
      </w:r>
      <w:r>
        <w:t xml:space="preserve">, </w:t>
      </w:r>
      <w:r w:rsidR="00C52F4A" w:rsidRPr="00605EB6">
        <w:t>je puis aussi vous ouvrir un crédit illimité à la Banque de France</w:t>
      </w:r>
      <w:r>
        <w:t>.</w:t>
      </w:r>
    </w:p>
    <w:p w14:paraId="1D39B6F6" w14:textId="77777777" w:rsidR="00C474C1" w:rsidRDefault="00C52F4A" w:rsidP="00C52F4A">
      <w:r w:rsidRPr="00605EB6">
        <w:t>Le docteur resta encore assez longtemps hésitant</w:t>
      </w:r>
      <w:r w:rsidR="00C474C1">
        <w:t>.</w:t>
      </w:r>
    </w:p>
    <w:p w14:paraId="2F0B8857" w14:textId="27EF17F7" w:rsidR="00C474C1" w:rsidRDefault="00C52F4A" w:rsidP="00C52F4A">
      <w:r w:rsidRPr="00605EB6">
        <w:t>À la fin</w:t>
      </w:r>
      <w:r w:rsidR="00C474C1">
        <w:t xml:space="preserve">, </w:t>
      </w:r>
      <w:r w:rsidRPr="00605EB6">
        <w:t>séduit</w:t>
      </w:r>
      <w:r w:rsidR="00C474C1">
        <w:t xml:space="preserve">, </w:t>
      </w:r>
      <w:r w:rsidRPr="00605EB6">
        <w:t xml:space="preserve">non par la brillante promesse de </w:t>
      </w:r>
      <w:r w:rsidR="00C474C1">
        <w:t>M. </w:t>
      </w:r>
      <w:r w:rsidRPr="00605EB6">
        <w:t>Lagarde</w:t>
      </w:r>
      <w:r w:rsidR="00C474C1">
        <w:t xml:space="preserve">, </w:t>
      </w:r>
      <w:r w:rsidRPr="00605EB6">
        <w:t>mais par sa franchise</w:t>
      </w:r>
      <w:r w:rsidR="00C474C1">
        <w:t xml:space="preserve">, </w:t>
      </w:r>
      <w:r w:rsidRPr="00605EB6">
        <w:t>son grand air de loyauté</w:t>
      </w:r>
      <w:r w:rsidR="00C474C1">
        <w:t xml:space="preserve">, </w:t>
      </w:r>
      <w:r w:rsidRPr="00605EB6">
        <w:t>le ton affectueux de sa voix</w:t>
      </w:r>
      <w:r w:rsidR="00C474C1">
        <w:t xml:space="preserve">, </w:t>
      </w:r>
      <w:r w:rsidRPr="00605EB6">
        <w:t>et surtout la sympathie qu</w:t>
      </w:r>
      <w:r w:rsidR="00C474C1">
        <w:t>’</w:t>
      </w:r>
      <w:r w:rsidRPr="00605EB6">
        <w:t>il lui inspirait</w:t>
      </w:r>
      <w:r w:rsidR="00C474C1">
        <w:t xml:space="preserve">, </w:t>
      </w:r>
      <w:r w:rsidRPr="00605EB6">
        <w:t>il accepta</w:t>
      </w:r>
      <w:r w:rsidR="00C474C1">
        <w:t>.</w:t>
      </w:r>
    </w:p>
    <w:p w14:paraId="359C125F" w14:textId="77777777" w:rsidR="00C474C1" w:rsidRDefault="00C52F4A" w:rsidP="00C52F4A">
      <w:r w:rsidRPr="00605EB6">
        <w:t>Et le soir même</w:t>
      </w:r>
      <w:r w:rsidR="00C474C1">
        <w:t xml:space="preserve">, </w:t>
      </w:r>
      <w:r w:rsidRPr="00605EB6">
        <w:t>emportant ses livres</w:t>
      </w:r>
      <w:r w:rsidR="00C474C1">
        <w:t xml:space="preserve">, </w:t>
      </w:r>
      <w:r w:rsidRPr="00605EB6">
        <w:t>dont il ne pouvait se séparer</w:t>
      </w:r>
      <w:r w:rsidR="00C474C1">
        <w:t xml:space="preserve">, </w:t>
      </w:r>
      <w:r w:rsidRPr="00605EB6">
        <w:t>il quittait la rue du Vieux-Colombier pour aller s</w:t>
      </w:r>
      <w:r w:rsidR="00C474C1">
        <w:t>’</w:t>
      </w:r>
      <w:r w:rsidRPr="00605EB6">
        <w:t>installer dans la maison de Chatou</w:t>
      </w:r>
      <w:r w:rsidR="00C474C1">
        <w:t>.</w:t>
      </w:r>
    </w:p>
    <w:p w14:paraId="39260191" w14:textId="02854F38" w:rsidR="00C474C1" w:rsidRDefault="00C52F4A" w:rsidP="00C52F4A">
      <w:r w:rsidRPr="00605EB6">
        <w:t>Il était autorisé à prendre plusieurs domestiques</w:t>
      </w:r>
      <w:r w:rsidR="00C474C1">
        <w:t xml:space="preserve">. </w:t>
      </w:r>
      <w:r w:rsidRPr="00605EB6">
        <w:t>Ayant conservé sa vieille gouvernante</w:t>
      </w:r>
      <w:r w:rsidR="00C474C1">
        <w:t xml:space="preserve">, </w:t>
      </w:r>
      <w:r w:rsidRPr="00605EB6">
        <w:t>à laquelle il était habitué et qui</w:t>
      </w:r>
      <w:r w:rsidR="00C474C1">
        <w:t xml:space="preserve">, </w:t>
      </w:r>
      <w:r w:rsidRPr="00605EB6">
        <w:t>au point de vue culinaire</w:t>
      </w:r>
      <w:r w:rsidR="00C474C1">
        <w:t xml:space="preserve">, </w:t>
      </w:r>
      <w:r w:rsidRPr="00605EB6">
        <w:t>connaissait tous ses goûts</w:t>
      </w:r>
      <w:r w:rsidR="00C474C1">
        <w:t xml:space="preserve">, </w:t>
      </w:r>
      <w:r w:rsidRPr="00605EB6">
        <w:t>d</w:t>
      </w:r>
      <w:r w:rsidR="00C474C1">
        <w:t>’</w:t>
      </w:r>
      <w:r w:rsidRPr="00605EB6">
        <w:t>ailleurs très simples</w:t>
      </w:r>
      <w:r w:rsidR="00C474C1">
        <w:t xml:space="preserve">, </w:t>
      </w:r>
      <w:r w:rsidRPr="00605EB6">
        <w:t>il n</w:t>
      </w:r>
      <w:r w:rsidR="00C474C1">
        <w:t>’</w:t>
      </w:r>
      <w:r w:rsidRPr="00605EB6">
        <w:t>avait besoin que d</w:t>
      </w:r>
      <w:r w:rsidR="00C474C1">
        <w:t>’</w:t>
      </w:r>
      <w:r w:rsidRPr="00605EB6">
        <w:t xml:space="preserve">une autre femme pour veiller constamment sur </w:t>
      </w:r>
      <w:r w:rsidR="006B6F4F">
        <w:t>l</w:t>
      </w:r>
      <w:r w:rsidR="006B6F4F" w:rsidRPr="00605EB6">
        <w:t xml:space="preserve">a </w:t>
      </w:r>
      <w:r w:rsidRPr="00605EB6">
        <w:t>malade</w:t>
      </w:r>
      <w:r w:rsidR="00C474C1">
        <w:t xml:space="preserve">. </w:t>
      </w:r>
      <w:r w:rsidRPr="00605EB6">
        <w:t xml:space="preserve">Cette femme lui fut </w:t>
      </w:r>
      <w:r w:rsidRPr="00605EB6">
        <w:lastRenderedPageBreak/>
        <w:t>envoyée par son ami</w:t>
      </w:r>
      <w:r w:rsidR="00C474C1">
        <w:t xml:space="preserve">, </w:t>
      </w:r>
      <w:r w:rsidRPr="00605EB6">
        <w:t>le docteur B</w:t>
      </w:r>
      <w:r w:rsidR="00C474C1">
        <w:t xml:space="preserve">…, </w:t>
      </w:r>
      <w:r w:rsidRPr="00605EB6">
        <w:t>qui l</w:t>
      </w:r>
      <w:r w:rsidR="00C474C1">
        <w:t>’</w:t>
      </w:r>
      <w:r w:rsidRPr="00605EB6">
        <w:t>avait choisie parmi les plus méritantes de sa maison de santé</w:t>
      </w:r>
      <w:r w:rsidR="00C474C1">
        <w:t>.</w:t>
      </w:r>
    </w:p>
    <w:p w14:paraId="4184B16F" w14:textId="77777777" w:rsidR="00C474C1" w:rsidRDefault="00C52F4A" w:rsidP="00C52F4A">
      <w:r w:rsidRPr="00605EB6">
        <w:t>Le docteur Legendre travaillait dans son cabinet</w:t>
      </w:r>
      <w:r w:rsidR="00C474C1">
        <w:t xml:space="preserve"> ; </w:t>
      </w:r>
      <w:r w:rsidRPr="00605EB6">
        <w:t>pour l</w:t>
      </w:r>
      <w:r w:rsidR="00C474C1">
        <w:t>’</w:t>
      </w:r>
      <w:r w:rsidRPr="00605EB6">
        <w:t>instant</w:t>
      </w:r>
      <w:r w:rsidR="00C474C1">
        <w:t xml:space="preserve">, </w:t>
      </w:r>
      <w:r w:rsidRPr="00605EB6">
        <w:t>il était absorbé par la lecture d</w:t>
      </w:r>
      <w:r w:rsidR="00C474C1">
        <w:t>’</w:t>
      </w:r>
      <w:r w:rsidRPr="00605EB6">
        <w:t>une page d</w:t>
      </w:r>
      <w:r w:rsidR="00C474C1">
        <w:t>’</w:t>
      </w:r>
      <w:r w:rsidRPr="00605EB6">
        <w:t>un livre gros comme un missel d</w:t>
      </w:r>
      <w:r w:rsidR="00C474C1">
        <w:t>’</w:t>
      </w:r>
      <w:r w:rsidRPr="00605EB6">
        <w:t>église</w:t>
      </w:r>
      <w:r w:rsidR="00C474C1">
        <w:t>.</w:t>
      </w:r>
    </w:p>
    <w:p w14:paraId="496F7711" w14:textId="77777777" w:rsidR="00C474C1" w:rsidRDefault="00C52F4A" w:rsidP="00C52F4A">
      <w:r w:rsidRPr="00605EB6">
        <w:t>La porte du cabinet s</w:t>
      </w:r>
      <w:r w:rsidR="00C474C1">
        <w:t>’</w:t>
      </w:r>
      <w:r w:rsidRPr="00605EB6">
        <w:t>ouvrit doucement</w:t>
      </w:r>
      <w:r w:rsidR="00C474C1">
        <w:t xml:space="preserve">. </w:t>
      </w:r>
      <w:r w:rsidRPr="00605EB6">
        <w:t>Le docteur leva la tête</w:t>
      </w:r>
      <w:r w:rsidR="00C474C1">
        <w:t>.</w:t>
      </w:r>
    </w:p>
    <w:p w14:paraId="73E6F69B" w14:textId="2182BFB2" w:rsidR="00C474C1" w:rsidRDefault="0094609C" w:rsidP="00C52F4A">
      <w:r>
        <w:t>— </w:t>
      </w:r>
      <w:r w:rsidR="00C52F4A" w:rsidRPr="00605EB6">
        <w:t>Ah</w:t>
      </w:r>
      <w:r w:rsidR="00C474C1">
        <w:t xml:space="preserve"> ! </w:t>
      </w:r>
      <w:r w:rsidR="00C52F4A" w:rsidRPr="00605EB6">
        <w:t>monsieur Lagarde</w:t>
      </w:r>
      <w:r w:rsidR="00C474C1">
        <w:t xml:space="preserve">, </w:t>
      </w:r>
      <w:r w:rsidR="00C52F4A" w:rsidRPr="00605EB6">
        <w:t>s</w:t>
      </w:r>
      <w:r w:rsidR="00C474C1">
        <w:t>’</w:t>
      </w:r>
      <w:r w:rsidR="00C52F4A" w:rsidRPr="00605EB6">
        <w:t>écria-t-il</w:t>
      </w:r>
      <w:r w:rsidR="00C474C1">
        <w:t>.</w:t>
      </w:r>
    </w:p>
    <w:p w14:paraId="65F76A0B" w14:textId="29A9BDF9" w:rsidR="00C474C1" w:rsidRDefault="0094609C" w:rsidP="00C52F4A">
      <w:r>
        <w:t>— </w:t>
      </w:r>
      <w:r w:rsidR="00C52F4A" w:rsidRPr="00605EB6">
        <w:t>Vous étiez en train de travailler</w:t>
      </w:r>
      <w:r w:rsidR="00C474C1">
        <w:t xml:space="preserve">, </w:t>
      </w:r>
      <w:r w:rsidR="00C52F4A" w:rsidRPr="00605EB6">
        <w:t>je vous dérange</w:t>
      </w:r>
      <w:r w:rsidR="00C474C1">
        <w:t>.</w:t>
      </w:r>
    </w:p>
    <w:p w14:paraId="655EF9F2" w14:textId="77AF640A" w:rsidR="00C474C1" w:rsidRDefault="0094609C" w:rsidP="00C52F4A">
      <w:r>
        <w:t>— </w:t>
      </w:r>
      <w:r w:rsidR="00C52F4A" w:rsidRPr="00605EB6">
        <w:t>Vous</w:t>
      </w:r>
      <w:r w:rsidR="00C474C1">
        <w:t xml:space="preserve">, </w:t>
      </w:r>
      <w:r w:rsidR="00C52F4A" w:rsidRPr="00605EB6">
        <w:t>me déranger</w:t>
      </w:r>
      <w:r w:rsidR="00C474C1">
        <w:t xml:space="preserve"> ! </w:t>
      </w:r>
      <w:r w:rsidR="00C52F4A" w:rsidRPr="00605EB6">
        <w:t>Jamais</w:t>
      </w:r>
      <w:r w:rsidR="00C474C1">
        <w:t> !</w:t>
      </w:r>
    </w:p>
    <w:p w14:paraId="46421EEB" w14:textId="6760D1A3" w:rsidR="00C474C1" w:rsidRDefault="00C52F4A" w:rsidP="00C52F4A">
      <w:r w:rsidRPr="00605EB6">
        <w:t>Il ferma son gros livre</w:t>
      </w:r>
      <w:r w:rsidR="00C474C1">
        <w:t xml:space="preserve">, </w:t>
      </w:r>
      <w:r w:rsidRPr="00605EB6">
        <w:t xml:space="preserve">se dressa debout et prit la main que </w:t>
      </w:r>
      <w:r w:rsidR="00C474C1">
        <w:t>M. </w:t>
      </w:r>
      <w:r w:rsidRPr="00605EB6">
        <w:t>Lagarde lui tendait</w:t>
      </w:r>
      <w:r w:rsidR="00C474C1">
        <w:t>.</w:t>
      </w:r>
    </w:p>
    <w:p w14:paraId="7A5FE171" w14:textId="2498AFBD" w:rsidR="00C474C1" w:rsidRDefault="0094609C" w:rsidP="00C52F4A">
      <w:r>
        <w:t>— </w:t>
      </w:r>
      <w:r w:rsidR="00C52F4A" w:rsidRPr="00605EB6">
        <w:t>Je pars demain</w:t>
      </w:r>
      <w:r w:rsidR="00C474C1">
        <w:t xml:space="preserve">, </w:t>
      </w:r>
      <w:r w:rsidR="00C52F4A" w:rsidRPr="00605EB6">
        <w:t>dit celui-ci</w:t>
      </w:r>
      <w:r w:rsidR="00C474C1">
        <w:t xml:space="preserve">, </w:t>
      </w:r>
      <w:r w:rsidR="00C52F4A" w:rsidRPr="00605EB6">
        <w:t>et je ne saurais dire pour combien de temps</w:t>
      </w:r>
      <w:r w:rsidR="00C474C1">
        <w:t xml:space="preserve"> ; </w:t>
      </w:r>
      <w:r w:rsidR="00C52F4A" w:rsidRPr="00605EB6">
        <w:t>je n</w:t>
      </w:r>
      <w:r w:rsidR="00C474C1">
        <w:t>’</w:t>
      </w:r>
      <w:r w:rsidR="00C52F4A" w:rsidRPr="00605EB6">
        <w:t>ai pas voulu entreprendre ce nouveau voyage sans vous avoir serré la main et demandé si vous avez besoin d</w:t>
      </w:r>
      <w:r w:rsidR="00C474C1">
        <w:t>’</w:t>
      </w:r>
      <w:r w:rsidR="00C52F4A" w:rsidRPr="00605EB6">
        <w:t>argent</w:t>
      </w:r>
      <w:r w:rsidR="00C474C1">
        <w:t>.</w:t>
      </w:r>
    </w:p>
    <w:p w14:paraId="21AD2431" w14:textId="168FBE47" w:rsidR="00C474C1" w:rsidRDefault="0094609C" w:rsidP="00C52F4A">
      <w:r>
        <w:t>— </w:t>
      </w:r>
      <w:r w:rsidR="00C52F4A" w:rsidRPr="00605EB6">
        <w:t>Mais vous savez bien que nous ne manquons de rien ici</w:t>
      </w:r>
      <w:r w:rsidR="00C474C1">
        <w:t xml:space="preserve"> ; </w:t>
      </w:r>
      <w:r w:rsidR="00C52F4A" w:rsidRPr="00605EB6">
        <w:t>quand vous êtes venu</w:t>
      </w:r>
      <w:r w:rsidR="00C474C1">
        <w:t xml:space="preserve">, </w:t>
      </w:r>
      <w:r w:rsidR="00C52F4A" w:rsidRPr="00605EB6">
        <w:t>il y a quinze jours</w:t>
      </w:r>
      <w:r w:rsidR="00C474C1">
        <w:t xml:space="preserve">, </w:t>
      </w:r>
      <w:r w:rsidR="00C52F4A" w:rsidRPr="00605EB6">
        <w:t>j</w:t>
      </w:r>
      <w:r w:rsidR="00C474C1">
        <w:t>’</w:t>
      </w:r>
      <w:r w:rsidR="00C52F4A" w:rsidRPr="00605EB6">
        <w:t>avais encore près de vingt mille francs</w:t>
      </w:r>
      <w:r w:rsidR="00C474C1">
        <w:t xml:space="preserve"> ; </w:t>
      </w:r>
      <w:r w:rsidR="00C52F4A" w:rsidRPr="00605EB6">
        <w:t>s</w:t>
      </w:r>
      <w:r w:rsidR="00C474C1">
        <w:t>’</w:t>
      </w:r>
      <w:r w:rsidR="00C52F4A" w:rsidRPr="00605EB6">
        <w:t>il y a quelques centaines de francs de moins aujourd</w:t>
      </w:r>
      <w:r w:rsidR="00C474C1">
        <w:t>’</w:t>
      </w:r>
      <w:r w:rsidR="00C52F4A" w:rsidRPr="00605EB6">
        <w:t>hui</w:t>
      </w:r>
      <w:r w:rsidR="00C474C1">
        <w:t xml:space="preserve">, </w:t>
      </w:r>
      <w:r w:rsidR="00C52F4A" w:rsidRPr="00605EB6">
        <w:t>c</w:t>
      </w:r>
      <w:r w:rsidR="00C474C1">
        <w:t>’</w:t>
      </w:r>
      <w:r w:rsidR="00C52F4A" w:rsidRPr="00605EB6">
        <w:t>est tout</w:t>
      </w:r>
      <w:r w:rsidR="00C474C1">
        <w:t>.</w:t>
      </w:r>
    </w:p>
    <w:p w14:paraId="1018A3D5" w14:textId="0213CC71" w:rsidR="00C474C1" w:rsidRDefault="0094609C" w:rsidP="00C52F4A">
      <w:r>
        <w:t>— </w:t>
      </w:r>
      <w:r w:rsidR="00C52F4A" w:rsidRPr="00605EB6">
        <w:t>Vous êtes bien économe</w:t>
      </w:r>
      <w:r w:rsidR="00C474C1">
        <w:t xml:space="preserve">, </w:t>
      </w:r>
      <w:r w:rsidR="00C52F4A" w:rsidRPr="00605EB6">
        <w:t>mon cher docteur</w:t>
      </w:r>
      <w:r w:rsidR="00C474C1">
        <w:t> !</w:t>
      </w:r>
    </w:p>
    <w:p w14:paraId="0C0FD284" w14:textId="4BB3CE43" w:rsidR="00C474C1" w:rsidRDefault="0094609C" w:rsidP="00C52F4A">
      <w:r>
        <w:t>— </w:t>
      </w:r>
      <w:r w:rsidR="00C52F4A" w:rsidRPr="00605EB6">
        <w:t>Mais je trouve</w:t>
      </w:r>
      <w:r w:rsidR="00C474C1">
        <w:t xml:space="preserve">, </w:t>
      </w:r>
      <w:r w:rsidR="00C52F4A" w:rsidRPr="00605EB6">
        <w:t>au contraire</w:t>
      </w:r>
      <w:r w:rsidR="00C474C1">
        <w:t xml:space="preserve">, </w:t>
      </w:r>
      <w:r w:rsidR="00C52F4A" w:rsidRPr="00605EB6">
        <w:t>que je dépense énormément</w:t>
      </w:r>
      <w:r w:rsidR="00C474C1">
        <w:t>.</w:t>
      </w:r>
    </w:p>
    <w:p w14:paraId="1E316CA9" w14:textId="3C312958" w:rsidR="00C474C1" w:rsidRDefault="0094609C" w:rsidP="00C52F4A">
      <w:r>
        <w:t>— </w:t>
      </w:r>
      <w:r w:rsidR="00C52F4A" w:rsidRPr="00605EB6">
        <w:t>Oh</w:t>
      </w:r>
      <w:r w:rsidR="00C474C1">
        <w:t> !</w:t>
      </w:r>
    </w:p>
    <w:p w14:paraId="62BF92EE" w14:textId="7705FF29" w:rsidR="00C474C1" w:rsidRDefault="0094609C" w:rsidP="00C52F4A">
      <w:r>
        <w:lastRenderedPageBreak/>
        <w:t>— </w:t>
      </w:r>
      <w:r w:rsidR="00C52F4A" w:rsidRPr="00605EB6">
        <w:t>Ah</w:t>
      </w:r>
      <w:r w:rsidR="00C474C1">
        <w:t xml:space="preserve"> ! </w:t>
      </w:r>
      <w:r w:rsidR="00C52F4A" w:rsidRPr="00605EB6">
        <w:t>çà</w:t>
      </w:r>
      <w:r w:rsidR="00C474C1">
        <w:t xml:space="preserve">, </w:t>
      </w:r>
      <w:r w:rsidR="00C52F4A" w:rsidRPr="00605EB6">
        <w:t xml:space="preserve">fit </w:t>
      </w:r>
      <w:r w:rsidR="00C474C1">
        <w:t>M. </w:t>
      </w:r>
      <w:r w:rsidR="00C52F4A" w:rsidRPr="00605EB6">
        <w:t>Legendre d</w:t>
      </w:r>
      <w:r w:rsidR="00C474C1">
        <w:t>’</w:t>
      </w:r>
      <w:r w:rsidR="00C52F4A" w:rsidRPr="00605EB6">
        <w:t>un ton très drôle</w:t>
      </w:r>
      <w:r w:rsidR="00C474C1">
        <w:t xml:space="preserve">, </w:t>
      </w:r>
      <w:r w:rsidR="00C52F4A" w:rsidRPr="00605EB6">
        <w:t>faudrait-il donc</w:t>
      </w:r>
      <w:r w:rsidR="00C474C1">
        <w:t xml:space="preserve">, </w:t>
      </w:r>
      <w:r w:rsidR="00C52F4A" w:rsidRPr="00605EB6">
        <w:t>pour vous faire plaisir</w:t>
      </w:r>
      <w:r w:rsidR="00C474C1">
        <w:t xml:space="preserve">, </w:t>
      </w:r>
      <w:r w:rsidR="00C52F4A" w:rsidRPr="00605EB6">
        <w:t>que je m</w:t>
      </w:r>
      <w:r w:rsidR="00C474C1">
        <w:t>’</w:t>
      </w:r>
      <w:r w:rsidR="00C52F4A" w:rsidRPr="00605EB6">
        <w:t>amusasse à lancer des louis d</w:t>
      </w:r>
      <w:r w:rsidR="00C474C1">
        <w:t>’</w:t>
      </w:r>
      <w:r w:rsidR="00C52F4A" w:rsidRPr="00605EB6">
        <w:t>or dans la Seine en guise de petits cailloux</w:t>
      </w:r>
      <w:r w:rsidR="00C474C1">
        <w:t> ?</w:t>
      </w:r>
    </w:p>
    <w:p w14:paraId="1988D7D7" w14:textId="5045E154" w:rsidR="00C474C1" w:rsidRDefault="00C474C1" w:rsidP="00C52F4A">
      <w:r>
        <w:t>M. </w:t>
      </w:r>
      <w:r w:rsidR="00C52F4A" w:rsidRPr="00605EB6">
        <w:t>Lagarde ébaucha un sourire</w:t>
      </w:r>
      <w:r>
        <w:t>.</w:t>
      </w:r>
    </w:p>
    <w:p w14:paraId="215735BE" w14:textId="6830D336" w:rsidR="00C474C1" w:rsidRDefault="0094609C" w:rsidP="00C52F4A">
      <w:r>
        <w:t>— </w:t>
      </w:r>
      <w:r w:rsidR="00C52F4A" w:rsidRPr="00605EB6">
        <w:t>Allons</w:t>
      </w:r>
      <w:r w:rsidR="00C474C1">
        <w:t xml:space="preserve">, </w:t>
      </w:r>
      <w:r w:rsidR="00C52F4A" w:rsidRPr="00605EB6">
        <w:t>docteur</w:t>
      </w:r>
      <w:r w:rsidR="00C474C1">
        <w:t xml:space="preserve">, </w:t>
      </w:r>
      <w:r w:rsidR="00C52F4A" w:rsidRPr="00605EB6">
        <w:t>fit-il</w:t>
      </w:r>
      <w:r w:rsidR="00C474C1">
        <w:t xml:space="preserve">, </w:t>
      </w:r>
      <w:r w:rsidR="00C52F4A" w:rsidRPr="00605EB6">
        <w:t>ne vous fâchez pas</w:t>
      </w:r>
      <w:r w:rsidR="00C474C1">
        <w:t>.</w:t>
      </w:r>
    </w:p>
    <w:p w14:paraId="33A91178" w14:textId="55182C9D" w:rsidR="00C474C1" w:rsidRDefault="0094609C" w:rsidP="00C52F4A">
      <w:r>
        <w:t>— </w:t>
      </w:r>
      <w:r w:rsidR="00C52F4A" w:rsidRPr="00605EB6">
        <w:t>Mais c</w:t>
      </w:r>
      <w:r w:rsidR="00C474C1">
        <w:t>’</w:t>
      </w:r>
      <w:r w:rsidR="00C52F4A" w:rsidRPr="00605EB6">
        <w:t>est vrai</w:t>
      </w:r>
      <w:r w:rsidR="00C474C1">
        <w:t xml:space="preserve">, </w:t>
      </w:r>
      <w:r w:rsidR="00C52F4A" w:rsidRPr="00605EB6">
        <w:t>aussi</w:t>
      </w:r>
      <w:r w:rsidR="00C474C1">
        <w:t xml:space="preserve">, </w:t>
      </w:r>
      <w:r w:rsidR="00C52F4A" w:rsidRPr="00605EB6">
        <w:t>vous êtes toujours à me demander</w:t>
      </w:r>
      <w:r w:rsidR="00C474C1">
        <w:t> : « </w:t>
      </w:r>
      <w:r w:rsidR="00C52F4A" w:rsidRPr="00605EB6">
        <w:t>Docteur</w:t>
      </w:r>
      <w:r w:rsidR="00C474C1">
        <w:t xml:space="preserve">, </w:t>
      </w:r>
      <w:r w:rsidR="00C52F4A" w:rsidRPr="00605EB6">
        <w:t>voulez-vous de l</w:t>
      </w:r>
      <w:r w:rsidR="00C474C1">
        <w:t>’</w:t>
      </w:r>
      <w:r w:rsidR="00C52F4A" w:rsidRPr="00605EB6">
        <w:t>argent</w:t>
      </w:r>
      <w:r w:rsidR="00C474C1">
        <w:t xml:space="preserve"> ? ». </w:t>
      </w:r>
      <w:r w:rsidR="00C52F4A" w:rsidRPr="00605EB6">
        <w:t>Vous êtes un homme généreux</w:t>
      </w:r>
      <w:r w:rsidR="00C474C1">
        <w:t xml:space="preserve">, </w:t>
      </w:r>
      <w:r w:rsidR="00C52F4A" w:rsidRPr="00605EB6">
        <w:t>magnifique</w:t>
      </w:r>
      <w:r w:rsidR="00C474C1">
        <w:t xml:space="preserve">, </w:t>
      </w:r>
      <w:r w:rsidR="00C52F4A" w:rsidRPr="00605EB6">
        <w:t>c</w:t>
      </w:r>
      <w:r w:rsidR="00C474C1">
        <w:t>’</w:t>
      </w:r>
      <w:r w:rsidR="00C52F4A" w:rsidRPr="00605EB6">
        <w:t>est très bien</w:t>
      </w:r>
      <w:r w:rsidR="00C474C1">
        <w:t xml:space="preserve"> ; </w:t>
      </w:r>
      <w:r w:rsidR="00C52F4A" w:rsidRPr="00605EB6">
        <w:t>vous êtes un Crésus</w:t>
      </w:r>
      <w:r w:rsidR="00C474C1">
        <w:t xml:space="preserve">, </w:t>
      </w:r>
      <w:r w:rsidR="00C52F4A" w:rsidRPr="00605EB6">
        <w:t>un Nabab</w:t>
      </w:r>
      <w:r w:rsidR="00C474C1">
        <w:t xml:space="preserve">, </w:t>
      </w:r>
      <w:r w:rsidR="00C52F4A" w:rsidRPr="00605EB6">
        <w:t>plus que cela</w:t>
      </w:r>
      <w:r w:rsidR="00C474C1">
        <w:t xml:space="preserve">, </w:t>
      </w:r>
      <w:r w:rsidR="00C52F4A" w:rsidRPr="00605EB6">
        <w:t>peut-être</w:t>
      </w:r>
      <w:r w:rsidR="00C474C1">
        <w:t xml:space="preserve">, </w:t>
      </w:r>
      <w:r w:rsidR="00C52F4A" w:rsidRPr="00605EB6">
        <w:t>c</w:t>
      </w:r>
      <w:r w:rsidR="00C474C1">
        <w:t>’</w:t>
      </w:r>
      <w:r w:rsidR="00C52F4A" w:rsidRPr="00605EB6">
        <w:t>est très bien encore</w:t>
      </w:r>
      <w:r w:rsidR="00C474C1">
        <w:t xml:space="preserve"> ; </w:t>
      </w:r>
      <w:r w:rsidR="00C52F4A" w:rsidRPr="00605EB6">
        <w:t>mais sacrebleu</w:t>
      </w:r>
      <w:r w:rsidR="00C474C1">
        <w:t xml:space="preserve">, ! </w:t>
      </w:r>
      <w:r w:rsidR="00C52F4A" w:rsidRPr="00605EB6">
        <w:t>monsieur</w:t>
      </w:r>
      <w:r w:rsidR="00C474C1">
        <w:t xml:space="preserve">, </w:t>
      </w:r>
      <w:r w:rsidR="00C52F4A" w:rsidRPr="00605EB6">
        <w:t>ce n</w:t>
      </w:r>
      <w:r w:rsidR="00C474C1">
        <w:t>’</w:t>
      </w:r>
      <w:r w:rsidR="00C52F4A" w:rsidRPr="00605EB6">
        <w:t>est pas une raison pour que les gens qui vous servent se jettent sur vos trésors comme des chiens à la curée</w:t>
      </w:r>
      <w:r w:rsidR="00C474C1">
        <w:t xml:space="preserve"> ! </w:t>
      </w:r>
      <w:r w:rsidR="00C52F4A" w:rsidRPr="00605EB6">
        <w:t>Vous m</w:t>
      </w:r>
      <w:r w:rsidR="00C474C1">
        <w:t>’</w:t>
      </w:r>
      <w:r w:rsidR="00C52F4A" w:rsidRPr="00605EB6">
        <w:t>avez dit</w:t>
      </w:r>
      <w:r w:rsidR="00C474C1">
        <w:t> : « </w:t>
      </w:r>
      <w:r w:rsidR="00C52F4A" w:rsidRPr="00605EB6">
        <w:t>Ne regardez pas à la dépense</w:t>
      </w:r>
      <w:r w:rsidR="00C474C1">
        <w:t xml:space="preserve">. ». </w:t>
      </w:r>
      <w:r w:rsidR="00C52F4A" w:rsidRPr="00605EB6">
        <w:t>Eh bien</w:t>
      </w:r>
      <w:r w:rsidR="00C474C1">
        <w:t xml:space="preserve">, </w:t>
      </w:r>
      <w:r w:rsidR="00C52F4A" w:rsidRPr="00605EB6">
        <w:t>je dépense autant que je peux</w:t>
      </w:r>
      <w:r w:rsidR="00C474C1">
        <w:t xml:space="preserve"> ; </w:t>
      </w:r>
      <w:r w:rsidR="00C52F4A" w:rsidRPr="00605EB6">
        <w:t>je vis ici comme un grand seigneur</w:t>
      </w:r>
      <w:r w:rsidR="00C474C1">
        <w:t xml:space="preserve"> ! </w:t>
      </w:r>
      <w:r w:rsidR="00C52F4A" w:rsidRPr="00605EB6">
        <w:t>Accordez-moi donc la grâce</w:t>
      </w:r>
      <w:r w:rsidR="00C474C1">
        <w:t xml:space="preserve">, </w:t>
      </w:r>
      <w:r w:rsidR="00C52F4A" w:rsidRPr="00605EB6">
        <w:t>monsieur</w:t>
      </w:r>
      <w:r w:rsidR="00C474C1">
        <w:t xml:space="preserve">, </w:t>
      </w:r>
      <w:r w:rsidR="00C52F4A" w:rsidRPr="00605EB6">
        <w:t>de ne plus me parler d</w:t>
      </w:r>
      <w:r w:rsidR="00C474C1">
        <w:t>’</w:t>
      </w:r>
      <w:r w:rsidR="00C52F4A" w:rsidRPr="00605EB6">
        <w:t>argent</w:t>
      </w:r>
      <w:r w:rsidR="00C474C1">
        <w:t>.</w:t>
      </w:r>
    </w:p>
    <w:p w14:paraId="19488D5A" w14:textId="5C3B169A" w:rsidR="00C474C1" w:rsidRDefault="0094609C" w:rsidP="00C52F4A">
      <w:r>
        <w:t>— </w:t>
      </w:r>
      <w:r w:rsidR="00C52F4A" w:rsidRPr="00605EB6">
        <w:t>Docteur</w:t>
      </w:r>
      <w:r w:rsidR="00C474C1">
        <w:t xml:space="preserve">, </w:t>
      </w:r>
      <w:r w:rsidR="00C52F4A" w:rsidRPr="00605EB6">
        <w:t>j</w:t>
      </w:r>
      <w:r w:rsidR="00C474C1">
        <w:t>’</w:t>
      </w:r>
      <w:r w:rsidR="00C52F4A" w:rsidRPr="00605EB6">
        <w:t>attendrai</w:t>
      </w:r>
      <w:r w:rsidR="00C474C1">
        <w:t xml:space="preserve">, </w:t>
      </w:r>
      <w:r w:rsidR="00C52F4A" w:rsidRPr="00605EB6">
        <w:t>maintenant</w:t>
      </w:r>
      <w:r w:rsidR="00C474C1">
        <w:t xml:space="preserve">, </w:t>
      </w:r>
      <w:r w:rsidR="00C52F4A" w:rsidRPr="00605EB6">
        <w:t>que vous m</w:t>
      </w:r>
      <w:r w:rsidR="00C474C1">
        <w:t>’</w:t>
      </w:r>
      <w:r w:rsidR="00C52F4A" w:rsidRPr="00605EB6">
        <w:t>en demandiez</w:t>
      </w:r>
      <w:r w:rsidR="00C474C1">
        <w:t>.</w:t>
      </w:r>
    </w:p>
    <w:p w14:paraId="766170A6" w14:textId="43F9424C" w:rsidR="00C474C1" w:rsidRDefault="0094609C" w:rsidP="00C52F4A">
      <w:r>
        <w:t>— </w:t>
      </w:r>
      <w:r w:rsidR="00C52F4A" w:rsidRPr="00605EB6">
        <w:t>À la bonne heure</w:t>
      </w:r>
      <w:r w:rsidR="00C474C1">
        <w:t xml:space="preserve"> ; </w:t>
      </w:r>
      <w:r w:rsidR="00C52F4A" w:rsidRPr="00605EB6">
        <w:t>j</w:t>
      </w:r>
      <w:r w:rsidR="00C474C1">
        <w:t>’</w:t>
      </w:r>
      <w:r w:rsidR="00C52F4A" w:rsidRPr="00605EB6">
        <w:t>aime mieux cela</w:t>
      </w:r>
      <w:r w:rsidR="00C474C1">
        <w:t>.</w:t>
      </w:r>
    </w:p>
    <w:p w14:paraId="09B55894" w14:textId="4F3CCFEA" w:rsidR="00C474C1" w:rsidRDefault="0094609C" w:rsidP="00C52F4A">
      <w:r>
        <w:t>— </w:t>
      </w:r>
      <w:r w:rsidR="00C52F4A" w:rsidRPr="00605EB6">
        <w:t>C</w:t>
      </w:r>
      <w:r w:rsidR="00C474C1">
        <w:t>’</w:t>
      </w:r>
      <w:r w:rsidR="00C52F4A" w:rsidRPr="00605EB6">
        <w:t>est convenu</w:t>
      </w:r>
      <w:r w:rsidR="00C474C1">
        <w:t xml:space="preserve">. </w:t>
      </w:r>
      <w:r w:rsidR="00C52F4A" w:rsidRPr="00605EB6">
        <w:t>Docteur</w:t>
      </w:r>
      <w:r w:rsidR="00C474C1">
        <w:t xml:space="preserve">, </w:t>
      </w:r>
      <w:r w:rsidR="00C52F4A" w:rsidRPr="00605EB6">
        <w:t>comment va</w:t>
      </w:r>
      <w:r w:rsidR="00136CB2">
        <w:t>-t-elle</w:t>
      </w:r>
      <w:r w:rsidR="00C474C1">
        <w:t xml:space="preserve"> </w:t>
      </w:r>
      <w:r w:rsidR="00C52F4A" w:rsidRPr="00605EB6">
        <w:t>aujourd</w:t>
      </w:r>
      <w:r w:rsidR="00C474C1">
        <w:t>’</w:t>
      </w:r>
      <w:r w:rsidR="00C52F4A" w:rsidRPr="00605EB6">
        <w:t>hui</w:t>
      </w:r>
      <w:r w:rsidR="00C474C1">
        <w:t> ?</w:t>
      </w:r>
    </w:p>
    <w:p w14:paraId="507BAEEC" w14:textId="3DB7963F" w:rsidR="00C474C1" w:rsidRDefault="0094609C" w:rsidP="00C52F4A">
      <w:r>
        <w:t>— </w:t>
      </w:r>
      <w:r w:rsidR="00C52F4A" w:rsidRPr="00605EB6">
        <w:t>Toujours la même</w:t>
      </w:r>
      <w:r w:rsidR="00C474C1">
        <w:t xml:space="preserve">, </w:t>
      </w:r>
      <w:r w:rsidR="00C52F4A" w:rsidRPr="00605EB6">
        <w:t xml:space="preserve">répondit </w:t>
      </w:r>
      <w:r w:rsidR="00C474C1">
        <w:t>M. </w:t>
      </w:r>
      <w:r w:rsidR="00C52F4A" w:rsidRPr="00605EB6">
        <w:t>Legendre</w:t>
      </w:r>
      <w:r w:rsidR="00C474C1">
        <w:t xml:space="preserve">, </w:t>
      </w:r>
      <w:r w:rsidR="00C52F4A" w:rsidRPr="00605EB6">
        <w:t>reprenant aussitôt sa gravité</w:t>
      </w:r>
      <w:r w:rsidR="00C474C1">
        <w:t>.</w:t>
      </w:r>
    </w:p>
    <w:p w14:paraId="7961EF8A" w14:textId="2BFAA3E8" w:rsidR="00C474C1" w:rsidRDefault="0094609C" w:rsidP="00C52F4A">
      <w:r>
        <w:t>— </w:t>
      </w:r>
      <w:r w:rsidR="00C52F4A" w:rsidRPr="00605EB6">
        <w:t>L</w:t>
      </w:r>
      <w:r w:rsidR="00C474C1">
        <w:t>’</w:t>
      </w:r>
      <w:r w:rsidR="00C52F4A" w:rsidRPr="00605EB6">
        <w:t>autre jour</w:t>
      </w:r>
      <w:r w:rsidR="00C474C1">
        <w:t xml:space="preserve">, </w:t>
      </w:r>
      <w:r w:rsidR="00C52F4A" w:rsidRPr="00605EB6">
        <w:t>vous me parliez de symptômes</w:t>
      </w:r>
      <w:r w:rsidR="00C474C1">
        <w:t xml:space="preserve">, </w:t>
      </w:r>
      <w:r w:rsidR="00C52F4A" w:rsidRPr="00605EB6">
        <w:t>que vous observiez</w:t>
      </w:r>
      <w:r w:rsidR="00C474C1">
        <w:t xml:space="preserve">, </w:t>
      </w:r>
      <w:r w:rsidR="00C52F4A" w:rsidRPr="00605EB6">
        <w:t>et qui vous paraissaient favorables</w:t>
      </w:r>
      <w:r w:rsidR="00C474C1">
        <w:t xml:space="preserve"> ; </w:t>
      </w:r>
      <w:r w:rsidR="00C52F4A" w:rsidRPr="00605EB6">
        <w:t>est-ce qu</w:t>
      </w:r>
      <w:r w:rsidR="00C474C1">
        <w:t>’</w:t>
      </w:r>
      <w:r w:rsidR="00C52F4A" w:rsidRPr="00605EB6">
        <w:t>ils ont disparu</w:t>
      </w:r>
      <w:r w:rsidR="00C474C1">
        <w:t> ?</w:t>
      </w:r>
    </w:p>
    <w:p w14:paraId="6444DD9C" w14:textId="354ED206" w:rsidR="00C474C1" w:rsidRDefault="0094609C" w:rsidP="00C52F4A">
      <w:r>
        <w:t>— </w:t>
      </w:r>
      <w:r w:rsidR="00C52F4A" w:rsidRPr="00605EB6">
        <w:t>Non</w:t>
      </w:r>
      <w:r w:rsidR="00C474C1">
        <w:t xml:space="preserve">, </w:t>
      </w:r>
      <w:r w:rsidR="00C52F4A" w:rsidRPr="00605EB6">
        <w:t>je continue à les observer</w:t>
      </w:r>
      <w:r w:rsidR="004540F3">
        <w:t> ;</w:t>
      </w:r>
      <w:r w:rsidR="00C474C1">
        <w:t xml:space="preserve"> </w:t>
      </w:r>
      <w:r w:rsidR="00C52F4A" w:rsidRPr="00605EB6">
        <w:t>mais ils sont moins fréquents</w:t>
      </w:r>
      <w:r w:rsidR="00C474C1">
        <w:t>.</w:t>
      </w:r>
    </w:p>
    <w:p w14:paraId="4CD5221D" w14:textId="1D0280C4" w:rsidR="00C474C1" w:rsidRDefault="0094609C" w:rsidP="00C52F4A">
      <w:r>
        <w:lastRenderedPageBreak/>
        <w:t>— </w:t>
      </w:r>
      <w:r w:rsidR="00C52F4A" w:rsidRPr="00605EB6">
        <w:t>Ce qui veut dire</w:t>
      </w:r>
      <w:r w:rsidR="00C474C1">
        <w:t xml:space="preserve">, </w:t>
      </w:r>
      <w:r w:rsidR="00C52F4A" w:rsidRPr="00605EB6">
        <w:t>docteur</w:t>
      </w:r>
      <w:r w:rsidR="00C474C1">
        <w:t xml:space="preserve">, </w:t>
      </w:r>
      <w:r w:rsidR="00C52F4A" w:rsidRPr="00605EB6">
        <w:t xml:space="preserve">répliqua </w:t>
      </w:r>
      <w:r w:rsidR="00C474C1">
        <w:t>M. </w:t>
      </w:r>
      <w:r w:rsidR="00C52F4A" w:rsidRPr="00605EB6">
        <w:t>Lagarde en soupirant</w:t>
      </w:r>
      <w:r w:rsidR="00C474C1">
        <w:t xml:space="preserve">, </w:t>
      </w:r>
      <w:r w:rsidR="00C52F4A" w:rsidRPr="00605EB6">
        <w:t>que le mieux espéré ne se réalise point</w:t>
      </w:r>
      <w:r w:rsidR="00C474C1">
        <w:t>.</w:t>
      </w:r>
    </w:p>
    <w:p w14:paraId="0A7CE1F0" w14:textId="58F37EF9" w:rsidR="00C474C1" w:rsidRDefault="0094609C" w:rsidP="00C52F4A">
      <w:r>
        <w:t>— </w:t>
      </w:r>
      <w:r w:rsidR="00C52F4A" w:rsidRPr="00605EB6">
        <w:t>Il y a certainement une amélioration dans l</w:t>
      </w:r>
      <w:r w:rsidR="00C474C1">
        <w:t>’</w:t>
      </w:r>
      <w:r w:rsidR="00C52F4A" w:rsidRPr="00605EB6">
        <w:t>état général de la malade</w:t>
      </w:r>
      <w:r w:rsidR="00C474C1">
        <w:t xml:space="preserve">, </w:t>
      </w:r>
      <w:r w:rsidR="00C52F4A" w:rsidRPr="00605EB6">
        <w:t>mais si peu sensible</w:t>
      </w:r>
      <w:r w:rsidR="00C474C1">
        <w:t>…</w:t>
      </w:r>
    </w:p>
    <w:p w14:paraId="015C6064" w14:textId="103691F1" w:rsidR="00C474C1" w:rsidRDefault="0094609C" w:rsidP="00C52F4A">
      <w:r>
        <w:t>— </w:t>
      </w:r>
      <w:r w:rsidR="00C52F4A" w:rsidRPr="00605EB6">
        <w:t>Que vous ne pouvez pas me dire encore</w:t>
      </w:r>
      <w:r w:rsidR="00C474C1">
        <w:t xml:space="preserve"> : </w:t>
      </w:r>
      <w:r w:rsidR="00C52F4A" w:rsidRPr="00605EB6">
        <w:t>j</w:t>
      </w:r>
      <w:r w:rsidR="00C474C1">
        <w:t>’</w:t>
      </w:r>
      <w:r w:rsidR="00C52F4A" w:rsidRPr="00605EB6">
        <w:t>espère</w:t>
      </w:r>
      <w:r w:rsidR="00C474C1">
        <w:t>.</w:t>
      </w:r>
    </w:p>
    <w:p w14:paraId="761CD22D" w14:textId="6B01232B" w:rsidR="00C474C1" w:rsidRDefault="0094609C" w:rsidP="00C52F4A">
      <w:r>
        <w:t>— </w:t>
      </w:r>
      <w:r w:rsidR="00C52F4A" w:rsidRPr="00605EB6">
        <w:t>Si je n</w:t>
      </w:r>
      <w:r w:rsidR="00C474C1">
        <w:t>’</w:t>
      </w:r>
      <w:r w:rsidR="00C52F4A" w:rsidRPr="00605EB6">
        <w:t xml:space="preserve">espérais </w:t>
      </w:r>
      <w:r w:rsidR="00136CB2">
        <w:t>pas</w:t>
      </w:r>
      <w:r w:rsidR="00C474C1">
        <w:t xml:space="preserve">, </w:t>
      </w:r>
      <w:r w:rsidR="00C52F4A" w:rsidRPr="00605EB6">
        <w:t>je ne serais plus ici</w:t>
      </w:r>
      <w:r w:rsidR="00C474C1">
        <w:t>.</w:t>
      </w:r>
    </w:p>
    <w:p w14:paraId="108EC203" w14:textId="3041FD39" w:rsidR="00C474C1" w:rsidRDefault="0094609C" w:rsidP="00C52F4A">
      <w:r>
        <w:t>— </w:t>
      </w:r>
      <w:r w:rsidR="00C52F4A" w:rsidRPr="00605EB6">
        <w:t>Docteur</w:t>
      </w:r>
      <w:r w:rsidR="00C474C1">
        <w:t xml:space="preserve">, </w:t>
      </w:r>
      <w:r w:rsidR="00C52F4A" w:rsidRPr="00605EB6">
        <w:t>vous me dites peut-être cela pour me tranquilliser</w:t>
      </w:r>
      <w:r w:rsidR="00C474C1">
        <w:t>.</w:t>
      </w:r>
    </w:p>
    <w:p w14:paraId="05455335" w14:textId="25AF0D54" w:rsidR="00C474C1" w:rsidRDefault="0094609C" w:rsidP="00C52F4A">
      <w:r>
        <w:t>— </w:t>
      </w:r>
      <w:r w:rsidR="00C52F4A" w:rsidRPr="00605EB6">
        <w:t>La folie de votre protégée</w:t>
      </w:r>
      <w:r w:rsidR="00C474C1">
        <w:t xml:space="preserve">, </w:t>
      </w:r>
      <w:r w:rsidR="00C52F4A" w:rsidRPr="00605EB6">
        <w:t>monsieur Lagarde</w:t>
      </w:r>
      <w:r w:rsidR="00C474C1">
        <w:t xml:space="preserve">, </w:t>
      </w:r>
      <w:r w:rsidR="00C52F4A" w:rsidRPr="00605EB6">
        <w:t>n</w:t>
      </w:r>
      <w:r w:rsidR="00C474C1">
        <w:t>’</w:t>
      </w:r>
      <w:r w:rsidR="00C52F4A" w:rsidRPr="00605EB6">
        <w:t>a point le caractère de celles qui</w:t>
      </w:r>
      <w:r w:rsidR="00C474C1">
        <w:t xml:space="preserve">, </w:t>
      </w:r>
      <w:r w:rsidR="00C52F4A" w:rsidRPr="00605EB6">
        <w:t>jusqu</w:t>
      </w:r>
      <w:r w:rsidR="00C474C1">
        <w:t>’</w:t>
      </w:r>
      <w:r w:rsidR="00C52F4A" w:rsidRPr="00605EB6">
        <w:t>ici</w:t>
      </w:r>
      <w:r w:rsidR="00C474C1">
        <w:t xml:space="preserve">, </w:t>
      </w:r>
      <w:r w:rsidR="00C52F4A" w:rsidRPr="00605EB6">
        <w:t>ont été reconnues incurables</w:t>
      </w:r>
      <w:r w:rsidR="00C474C1">
        <w:t xml:space="preserve"> ; </w:t>
      </w:r>
      <w:r w:rsidR="00C52F4A" w:rsidRPr="00605EB6">
        <w:t>donc nous pouvons encore conserver l</w:t>
      </w:r>
      <w:r w:rsidR="00C474C1">
        <w:t>’</w:t>
      </w:r>
      <w:r w:rsidR="00C52F4A" w:rsidRPr="00605EB6">
        <w:t>espoir</w:t>
      </w:r>
      <w:r w:rsidR="00C474C1">
        <w:t xml:space="preserve">. </w:t>
      </w:r>
      <w:r w:rsidR="00C52F4A" w:rsidRPr="00605EB6">
        <w:t>Mais de cela à vous dire</w:t>
      </w:r>
      <w:r w:rsidR="00C474C1">
        <w:t xml:space="preserve"> : </w:t>
      </w:r>
      <w:r w:rsidR="00C52F4A" w:rsidRPr="00605EB6">
        <w:t>elle guérira</w:t>
      </w:r>
      <w:r w:rsidR="00C474C1">
        <w:t xml:space="preserve">, </w:t>
      </w:r>
      <w:r w:rsidR="00C52F4A" w:rsidRPr="00605EB6">
        <w:t>il y a loin</w:t>
      </w:r>
      <w:r w:rsidR="00C474C1">
        <w:t xml:space="preserve">. </w:t>
      </w:r>
      <w:r w:rsidR="00C52F4A" w:rsidRPr="00605EB6">
        <w:t>Depuis cinquante ans</w:t>
      </w:r>
      <w:r w:rsidR="00C474C1">
        <w:t xml:space="preserve">, </w:t>
      </w:r>
      <w:r w:rsidR="00C52F4A" w:rsidRPr="00605EB6">
        <w:t>la science a fait d</w:t>
      </w:r>
      <w:r w:rsidR="00C474C1">
        <w:t>’</w:t>
      </w:r>
      <w:r w:rsidR="00C52F4A" w:rsidRPr="00605EB6">
        <w:t>immenses progrès</w:t>
      </w:r>
      <w:r w:rsidR="00C474C1">
        <w:t xml:space="preserve"> ; </w:t>
      </w:r>
      <w:r w:rsidR="00C52F4A" w:rsidRPr="00605EB6">
        <w:t>si</w:t>
      </w:r>
      <w:r w:rsidR="00C474C1">
        <w:t xml:space="preserve">, </w:t>
      </w:r>
      <w:r w:rsidR="00C52F4A" w:rsidRPr="00605EB6">
        <w:t>dans beaucoup de cas</w:t>
      </w:r>
      <w:r w:rsidR="00C474C1">
        <w:t xml:space="preserve">, </w:t>
      </w:r>
      <w:r w:rsidR="00C52F4A" w:rsidRPr="00605EB6">
        <w:t>elle est absolument sûre d</w:t>
      </w:r>
      <w:r w:rsidR="00C474C1">
        <w:t>’</w:t>
      </w:r>
      <w:r w:rsidR="00C52F4A" w:rsidRPr="00605EB6">
        <w:t>elle-même</w:t>
      </w:r>
      <w:r w:rsidR="00C474C1">
        <w:t xml:space="preserve">, </w:t>
      </w:r>
      <w:r w:rsidR="00C52F4A" w:rsidRPr="00605EB6">
        <w:t>bien souvent aussi elle marche en tâtonnant</w:t>
      </w:r>
      <w:r w:rsidR="00C474C1">
        <w:t xml:space="preserve">. </w:t>
      </w:r>
      <w:r w:rsidR="00C52F4A" w:rsidRPr="00605EB6">
        <w:t>Celui qui pourrait dire</w:t>
      </w:r>
      <w:r w:rsidR="00C474C1">
        <w:t xml:space="preserve"> : </w:t>
      </w:r>
      <w:r w:rsidR="00C52F4A" w:rsidRPr="00605EB6">
        <w:t>dans tant de temps</w:t>
      </w:r>
      <w:r w:rsidR="00C474C1">
        <w:t xml:space="preserve">, </w:t>
      </w:r>
      <w:r w:rsidR="00C52F4A" w:rsidRPr="00605EB6">
        <w:t>tel jour</w:t>
      </w:r>
      <w:r w:rsidR="00C474C1">
        <w:t xml:space="preserve">, </w:t>
      </w:r>
      <w:r w:rsidR="00C52F4A" w:rsidRPr="00605EB6">
        <w:t>à telle heure</w:t>
      </w:r>
      <w:r w:rsidR="00C474C1">
        <w:t xml:space="preserve">, </w:t>
      </w:r>
      <w:r w:rsidR="00E469CA">
        <w:t>voilà</w:t>
      </w:r>
      <w:r w:rsidR="00E469CA" w:rsidRPr="00605EB6">
        <w:t xml:space="preserve"> </w:t>
      </w:r>
      <w:r w:rsidR="00C52F4A" w:rsidRPr="00605EB6">
        <w:t>ce qui arrivera</w:t>
      </w:r>
      <w:r w:rsidR="00C474C1">
        <w:t xml:space="preserve">, </w:t>
      </w:r>
      <w:r w:rsidR="00C52F4A" w:rsidRPr="00605EB6">
        <w:t>celui-là</w:t>
      </w:r>
      <w:r w:rsidR="00C474C1">
        <w:t xml:space="preserve">, </w:t>
      </w:r>
      <w:r w:rsidR="00C52F4A" w:rsidRPr="00605EB6">
        <w:t>monsieur</w:t>
      </w:r>
      <w:r w:rsidR="00C474C1">
        <w:t xml:space="preserve">, </w:t>
      </w:r>
      <w:r w:rsidR="00C52F4A" w:rsidRPr="00605EB6">
        <w:t>serait plus qu</w:t>
      </w:r>
      <w:r w:rsidR="00C474C1">
        <w:t>’</w:t>
      </w:r>
      <w:r w:rsidR="00C52F4A" w:rsidRPr="00605EB6">
        <w:t>un grand médecin</w:t>
      </w:r>
      <w:r w:rsidR="00C474C1">
        <w:t xml:space="preserve">, </w:t>
      </w:r>
      <w:r w:rsidR="00C52F4A" w:rsidRPr="00605EB6">
        <w:t>plus que le plus illustre des savants</w:t>
      </w:r>
      <w:r w:rsidR="00C474C1">
        <w:t xml:space="preserve">, </w:t>
      </w:r>
      <w:r w:rsidR="00C52F4A" w:rsidRPr="00605EB6">
        <w:t>ce serait un dieu</w:t>
      </w:r>
      <w:r w:rsidR="00C474C1">
        <w:t> !</w:t>
      </w:r>
    </w:p>
    <w:p w14:paraId="3EE10BB0" w14:textId="51C61CDC" w:rsidR="00C474C1" w:rsidRDefault="00C474C1" w:rsidP="00C52F4A">
      <w:r>
        <w:t>M. </w:t>
      </w:r>
      <w:r w:rsidR="00C52F4A" w:rsidRPr="00605EB6">
        <w:t>Lagarde laissa tomber sa tête sur sa poitrine</w:t>
      </w:r>
      <w:r>
        <w:t>.</w:t>
      </w:r>
    </w:p>
    <w:p w14:paraId="00CE3D35" w14:textId="3D55C278" w:rsidR="00C474C1" w:rsidRDefault="0094609C" w:rsidP="00C52F4A">
      <w:r>
        <w:t>— </w:t>
      </w:r>
      <w:r w:rsidR="00C52F4A" w:rsidRPr="00605EB6">
        <w:t>Pauvre Jacques</w:t>
      </w:r>
      <w:r w:rsidR="00C474C1">
        <w:t xml:space="preserve"> ! </w:t>
      </w:r>
      <w:r w:rsidR="00C52F4A" w:rsidRPr="00605EB6">
        <w:t>Pauvre Jeanne</w:t>
      </w:r>
      <w:r w:rsidR="00C474C1">
        <w:t xml:space="preserve"> ! </w:t>
      </w:r>
      <w:r w:rsidR="00C52F4A" w:rsidRPr="00605EB6">
        <w:t>murmura-t-il</w:t>
      </w:r>
      <w:r w:rsidR="00C474C1">
        <w:t>.</w:t>
      </w:r>
    </w:p>
    <w:p w14:paraId="67A44B60" w14:textId="3F786741" w:rsidR="00C474C1" w:rsidRDefault="0094609C" w:rsidP="00C52F4A">
      <w:r>
        <w:t>— </w:t>
      </w:r>
      <w:r w:rsidR="00C52F4A" w:rsidRPr="00605EB6">
        <w:t>Voulez-vous la voir</w:t>
      </w:r>
      <w:r w:rsidR="00C474C1">
        <w:t xml:space="preserve"> ? </w:t>
      </w:r>
      <w:r w:rsidR="00C52F4A" w:rsidRPr="00605EB6">
        <w:t>demanda le docteur au bout d</w:t>
      </w:r>
      <w:r w:rsidR="00C474C1">
        <w:t>’</w:t>
      </w:r>
      <w:r w:rsidR="00C52F4A" w:rsidRPr="00605EB6">
        <w:t>un instant</w:t>
      </w:r>
      <w:r w:rsidR="00C474C1">
        <w:t>.</w:t>
      </w:r>
    </w:p>
    <w:p w14:paraId="2256A377" w14:textId="607BE05C" w:rsidR="00C474C1" w:rsidRDefault="0094609C" w:rsidP="00C52F4A">
      <w:r>
        <w:t>— </w:t>
      </w:r>
      <w:r w:rsidR="00C52F4A" w:rsidRPr="00605EB6">
        <w:t>Oui</w:t>
      </w:r>
      <w:r w:rsidR="00C474C1">
        <w:t xml:space="preserve">, </w:t>
      </w:r>
      <w:r w:rsidR="00C52F4A" w:rsidRPr="00605EB6">
        <w:t>docteur</w:t>
      </w:r>
      <w:r w:rsidR="00C474C1">
        <w:t xml:space="preserve">, </w:t>
      </w:r>
      <w:r w:rsidR="00C52F4A" w:rsidRPr="00605EB6">
        <w:t>oui</w:t>
      </w:r>
      <w:r w:rsidR="00C474C1">
        <w:t>.</w:t>
      </w:r>
    </w:p>
    <w:p w14:paraId="0983F522" w14:textId="424A7CF4" w:rsidR="00C474C1" w:rsidRDefault="0094609C" w:rsidP="00C52F4A">
      <w:r>
        <w:t>— </w:t>
      </w:r>
      <w:r w:rsidR="00C52F4A" w:rsidRPr="00605EB6">
        <w:t>Elle est dans le jardin</w:t>
      </w:r>
      <w:r w:rsidR="00C474C1">
        <w:t xml:space="preserve">, </w:t>
      </w:r>
      <w:r w:rsidR="00C52F4A" w:rsidRPr="00605EB6">
        <w:t>venez</w:t>
      </w:r>
      <w:r w:rsidR="00C474C1">
        <w:t>.</w:t>
      </w:r>
    </w:p>
    <w:p w14:paraId="44363334" w14:textId="77777777" w:rsidR="00C474C1" w:rsidRDefault="00C52F4A" w:rsidP="00C52F4A">
      <w:r w:rsidRPr="00605EB6">
        <w:t>Jeanne était assise sur un banc rustique</w:t>
      </w:r>
      <w:r w:rsidR="00C474C1">
        <w:t xml:space="preserve">, </w:t>
      </w:r>
      <w:r w:rsidRPr="00605EB6">
        <w:t>à l</w:t>
      </w:r>
      <w:r w:rsidR="00C474C1">
        <w:t>’</w:t>
      </w:r>
      <w:r w:rsidRPr="00605EB6">
        <w:t>ombre d</w:t>
      </w:r>
      <w:r w:rsidR="00C474C1">
        <w:t>’</w:t>
      </w:r>
      <w:r w:rsidRPr="00605EB6">
        <w:t>un superbe acacia-boule</w:t>
      </w:r>
      <w:r w:rsidR="00C474C1">
        <w:t xml:space="preserve">. </w:t>
      </w:r>
      <w:r w:rsidRPr="00605EB6">
        <w:t>Elle était vêtue d</w:t>
      </w:r>
      <w:r w:rsidR="00C474C1">
        <w:t>’</w:t>
      </w:r>
      <w:r w:rsidRPr="00605EB6">
        <w:t>un délicieux peignoir de cachemire rose</w:t>
      </w:r>
      <w:r w:rsidR="00C474C1">
        <w:t xml:space="preserve">, </w:t>
      </w:r>
      <w:r w:rsidRPr="00605EB6">
        <w:t xml:space="preserve">serré à la taille par une ceinture de la </w:t>
      </w:r>
      <w:r w:rsidRPr="00605EB6">
        <w:lastRenderedPageBreak/>
        <w:t>même étoffe</w:t>
      </w:r>
      <w:r w:rsidR="00C474C1">
        <w:t xml:space="preserve">, </w:t>
      </w:r>
      <w:r w:rsidRPr="00605EB6">
        <w:t>et avait ses petits pieds chaussés de bottines de satin également roses</w:t>
      </w:r>
      <w:r w:rsidR="00C474C1">
        <w:t xml:space="preserve">. </w:t>
      </w:r>
      <w:r w:rsidRPr="00605EB6">
        <w:t>Ses magnifiques cheveux noirs tombaient jusque sur ses hanches en deux grosses nattes</w:t>
      </w:r>
      <w:r w:rsidR="00C474C1">
        <w:t xml:space="preserve">, </w:t>
      </w:r>
      <w:r w:rsidRPr="00605EB6">
        <w:t>arrêtées à leur extrémité par un nœud de rubans</w:t>
      </w:r>
      <w:r w:rsidR="00C474C1">
        <w:t>.</w:t>
      </w:r>
    </w:p>
    <w:p w14:paraId="239C9AEF" w14:textId="77777777" w:rsidR="00C474C1" w:rsidRDefault="00C52F4A" w:rsidP="00C52F4A">
      <w:r w:rsidRPr="00605EB6">
        <w:t>La tête penchée sur son épaule</w:t>
      </w:r>
      <w:r w:rsidR="00C474C1">
        <w:t xml:space="preserve">, </w:t>
      </w:r>
      <w:r w:rsidRPr="00605EB6">
        <w:t>elle avait une attitude pleine de mélancolie</w:t>
      </w:r>
      <w:r w:rsidR="00C474C1">
        <w:t xml:space="preserve">. </w:t>
      </w:r>
      <w:r w:rsidRPr="00605EB6">
        <w:t>Sa figure pâle était calme</w:t>
      </w:r>
      <w:r w:rsidR="00C474C1">
        <w:t xml:space="preserve">, </w:t>
      </w:r>
      <w:r w:rsidRPr="00605EB6">
        <w:t>mais sans expression</w:t>
      </w:r>
      <w:r w:rsidR="00C474C1">
        <w:t xml:space="preserve">. </w:t>
      </w:r>
      <w:r w:rsidRPr="00605EB6">
        <w:t>Ses grands yeux</w:t>
      </w:r>
      <w:r w:rsidR="00C474C1">
        <w:t xml:space="preserve">, </w:t>
      </w:r>
      <w:r w:rsidRPr="00605EB6">
        <w:t>d</w:t>
      </w:r>
      <w:r w:rsidR="00C474C1">
        <w:t>’</w:t>
      </w:r>
      <w:r w:rsidRPr="00605EB6">
        <w:t>une douceur exquise toujours</w:t>
      </w:r>
      <w:r w:rsidR="00C474C1">
        <w:t xml:space="preserve">, </w:t>
      </w:r>
      <w:r w:rsidRPr="00605EB6">
        <w:t>n</w:t>
      </w:r>
      <w:r w:rsidR="00C474C1">
        <w:t>’</w:t>
      </w:r>
      <w:r w:rsidRPr="00605EB6">
        <w:t>étaient animés par aucune lueur</w:t>
      </w:r>
      <w:r w:rsidR="00C474C1">
        <w:t xml:space="preserve">. </w:t>
      </w:r>
      <w:r w:rsidRPr="00605EB6">
        <w:t>Comme la raison</w:t>
      </w:r>
      <w:r w:rsidR="00C474C1">
        <w:t xml:space="preserve">, </w:t>
      </w:r>
      <w:r w:rsidRPr="00605EB6">
        <w:t>le regard</w:t>
      </w:r>
      <w:r w:rsidR="00C474C1">
        <w:t xml:space="preserve">, </w:t>
      </w:r>
      <w:r w:rsidRPr="00605EB6">
        <w:t>qui est le reflet de la pensée</w:t>
      </w:r>
      <w:r w:rsidR="00C474C1">
        <w:t xml:space="preserve">, </w:t>
      </w:r>
      <w:r w:rsidRPr="00605EB6">
        <w:t>s</w:t>
      </w:r>
      <w:r w:rsidR="00C474C1">
        <w:t>’</w:t>
      </w:r>
      <w:r w:rsidRPr="00605EB6">
        <w:t>était éteint</w:t>
      </w:r>
      <w:r w:rsidR="00C474C1">
        <w:t>.</w:t>
      </w:r>
    </w:p>
    <w:p w14:paraId="28F739A5" w14:textId="77777777" w:rsidR="00C474C1" w:rsidRDefault="00C52F4A" w:rsidP="00C52F4A">
      <w:r w:rsidRPr="00605EB6">
        <w:t>Sa main gauche tenait une rose</w:t>
      </w:r>
      <w:r w:rsidR="00C474C1">
        <w:t xml:space="preserve">, </w:t>
      </w:r>
      <w:r w:rsidRPr="00605EB6">
        <w:t>et</w:t>
      </w:r>
      <w:r w:rsidR="00C474C1">
        <w:t xml:space="preserve">, </w:t>
      </w:r>
      <w:r w:rsidRPr="00605EB6">
        <w:t>pendant que les doigts de son autre main l</w:t>
      </w:r>
      <w:r w:rsidR="00C474C1">
        <w:t>’</w:t>
      </w:r>
      <w:r w:rsidRPr="00605EB6">
        <w:t>effeuillaient</w:t>
      </w:r>
      <w:r w:rsidR="00C474C1">
        <w:t xml:space="preserve">, </w:t>
      </w:r>
      <w:r w:rsidRPr="00605EB6">
        <w:t>d</w:t>
      </w:r>
      <w:r w:rsidR="00C474C1">
        <w:t>’</w:t>
      </w:r>
      <w:r w:rsidRPr="00605EB6">
        <w:t>une voix douce et dolente elle chantonnait</w:t>
      </w:r>
      <w:r w:rsidR="00C474C1">
        <w:t> :</w:t>
      </w:r>
    </w:p>
    <w:p w14:paraId="60BECC4E" w14:textId="49F0764D" w:rsidR="00C52F4A" w:rsidRPr="00605EB6" w:rsidRDefault="00C52F4A" w:rsidP="00C52F4A">
      <w:pPr>
        <w:pStyle w:val="Taille-1Suspendu1XRetrait1XEsp0"/>
      </w:pPr>
    </w:p>
    <w:p w14:paraId="41C2B31B" w14:textId="77777777" w:rsidR="00C474C1" w:rsidRDefault="00C474C1" w:rsidP="00C52F4A">
      <w:pPr>
        <w:pStyle w:val="Taille-1Suspendu1XRetrait1XEsp0"/>
        <w:rPr>
          <w:szCs w:val="28"/>
        </w:rPr>
      </w:pPr>
      <w:r>
        <w:rPr>
          <w:szCs w:val="28"/>
        </w:rPr>
        <w:t>« </w:t>
      </w:r>
      <w:r w:rsidR="00C52F4A" w:rsidRPr="00605EB6">
        <w:rPr>
          <w:szCs w:val="28"/>
        </w:rPr>
        <w:t>Ils sont gais</w:t>
      </w:r>
      <w:r>
        <w:rPr>
          <w:szCs w:val="28"/>
        </w:rPr>
        <w:t xml:space="preserve">, </w:t>
      </w:r>
      <w:r w:rsidR="00C52F4A" w:rsidRPr="00605EB6">
        <w:rPr>
          <w:szCs w:val="28"/>
        </w:rPr>
        <w:t>ils sont beaux</w:t>
      </w:r>
      <w:r>
        <w:rPr>
          <w:szCs w:val="28"/>
        </w:rPr>
        <w:t xml:space="preserve">, </w:t>
      </w:r>
      <w:r w:rsidR="00C52F4A" w:rsidRPr="00605EB6">
        <w:rPr>
          <w:szCs w:val="28"/>
        </w:rPr>
        <w:t>les garçons du village</w:t>
      </w:r>
      <w:r>
        <w:rPr>
          <w:szCs w:val="28"/>
        </w:rPr>
        <w:t> ;</w:t>
      </w:r>
    </w:p>
    <w:p w14:paraId="5D30064A" w14:textId="77777777" w:rsidR="00C474C1" w:rsidRDefault="00C474C1" w:rsidP="00C52F4A">
      <w:pPr>
        <w:pStyle w:val="Taille-1Suspendu1XRetrait1XEsp0"/>
        <w:rPr>
          <w:szCs w:val="28"/>
        </w:rPr>
      </w:pPr>
      <w:r>
        <w:rPr>
          <w:szCs w:val="28"/>
        </w:rPr>
        <w:t>» </w:t>
      </w:r>
      <w:r w:rsidR="00C52F4A" w:rsidRPr="00605EB6">
        <w:rPr>
          <w:szCs w:val="28"/>
        </w:rPr>
        <w:t>À Suzon</w:t>
      </w:r>
      <w:r>
        <w:rPr>
          <w:szCs w:val="28"/>
        </w:rPr>
        <w:t xml:space="preserve">, </w:t>
      </w:r>
      <w:r w:rsidR="00C52F4A" w:rsidRPr="00605EB6">
        <w:rPr>
          <w:szCs w:val="28"/>
        </w:rPr>
        <w:t>plus de vingt voudraient faire la cour</w:t>
      </w:r>
      <w:r>
        <w:rPr>
          <w:szCs w:val="28"/>
        </w:rPr>
        <w:t>.</w:t>
      </w:r>
    </w:p>
    <w:p w14:paraId="1AABA4BA" w14:textId="77777777" w:rsidR="00C474C1" w:rsidRDefault="00C474C1" w:rsidP="00C52F4A">
      <w:pPr>
        <w:pStyle w:val="Taille-1Suspendu1XRetrait1XEsp0"/>
        <w:rPr>
          <w:szCs w:val="28"/>
        </w:rPr>
      </w:pPr>
      <w:r>
        <w:rPr>
          <w:szCs w:val="28"/>
        </w:rPr>
        <w:t>» </w:t>
      </w:r>
      <w:r w:rsidR="00C52F4A" w:rsidRPr="00605EB6">
        <w:rPr>
          <w:szCs w:val="28"/>
        </w:rPr>
        <w:t>Mais Suzon ne veut pas qu</w:t>
      </w:r>
      <w:r>
        <w:rPr>
          <w:szCs w:val="28"/>
        </w:rPr>
        <w:t>’</w:t>
      </w:r>
      <w:r w:rsidR="00C52F4A" w:rsidRPr="00605EB6">
        <w:rPr>
          <w:szCs w:val="28"/>
        </w:rPr>
        <w:t>on parle mariage</w:t>
      </w:r>
      <w:r>
        <w:rPr>
          <w:szCs w:val="28"/>
        </w:rPr>
        <w:t>.</w:t>
      </w:r>
    </w:p>
    <w:p w14:paraId="2BC5CF25" w14:textId="166E25C5" w:rsidR="00C52F4A" w:rsidRPr="00605EB6" w:rsidRDefault="00C474C1" w:rsidP="00C52F4A">
      <w:pPr>
        <w:pStyle w:val="Taille-1Suspendu1XRetrait1XEsp0"/>
        <w:rPr>
          <w:szCs w:val="28"/>
        </w:rPr>
      </w:pPr>
      <w:r>
        <w:rPr>
          <w:szCs w:val="28"/>
        </w:rPr>
        <w:t>» </w:t>
      </w:r>
      <w:r w:rsidR="00C52F4A" w:rsidRPr="00605EB6">
        <w:rPr>
          <w:szCs w:val="28"/>
        </w:rPr>
        <w:t>Elle rit et leur dit</w:t>
      </w:r>
      <w:r>
        <w:rPr>
          <w:szCs w:val="28"/>
        </w:rPr>
        <w:t xml:space="preserve"> : </w:t>
      </w:r>
      <w:r w:rsidR="00C52F4A" w:rsidRPr="00605EB6">
        <w:rPr>
          <w:szCs w:val="28"/>
        </w:rPr>
        <w:t>J</w:t>
      </w:r>
      <w:r>
        <w:rPr>
          <w:szCs w:val="28"/>
        </w:rPr>
        <w:t>’</w:t>
      </w:r>
      <w:r w:rsidR="00C52F4A" w:rsidRPr="00605EB6">
        <w:rPr>
          <w:szCs w:val="28"/>
        </w:rPr>
        <w:t>ai trop peur de l</w:t>
      </w:r>
      <w:r>
        <w:rPr>
          <w:szCs w:val="28"/>
        </w:rPr>
        <w:t>’</w:t>
      </w:r>
      <w:r w:rsidR="00C52F4A" w:rsidRPr="00605EB6">
        <w:rPr>
          <w:szCs w:val="28"/>
        </w:rPr>
        <w:t>amour</w:t>
      </w:r>
      <w:r>
        <w:rPr>
          <w:szCs w:val="28"/>
        </w:rPr>
        <w:t> !. »</w:t>
      </w:r>
    </w:p>
    <w:p w14:paraId="5EA88C11" w14:textId="77777777" w:rsidR="00C52F4A" w:rsidRPr="00605EB6" w:rsidRDefault="00C52F4A" w:rsidP="00C52F4A">
      <w:pPr>
        <w:pStyle w:val="Taille-1Suspendu1XRetrait1XEsp0"/>
      </w:pPr>
    </w:p>
    <w:p w14:paraId="02D4D047" w14:textId="77777777" w:rsidR="00C474C1" w:rsidRDefault="00C52F4A" w:rsidP="00C52F4A">
      <w:r w:rsidRPr="00605EB6">
        <w:t>Les deux hommes s</w:t>
      </w:r>
      <w:r w:rsidR="00C474C1">
        <w:t>’</w:t>
      </w:r>
      <w:r w:rsidRPr="00605EB6">
        <w:t>approchèrent</w:t>
      </w:r>
      <w:r w:rsidR="00C474C1">
        <w:t>.</w:t>
      </w:r>
    </w:p>
    <w:p w14:paraId="7028D37B" w14:textId="77777777" w:rsidR="00C474C1" w:rsidRDefault="00C52F4A" w:rsidP="00C52F4A">
      <w:r w:rsidRPr="00605EB6">
        <w:t>Elle se tut</w:t>
      </w:r>
      <w:r w:rsidR="00C474C1">
        <w:t xml:space="preserve">, </w:t>
      </w:r>
      <w:r w:rsidRPr="00605EB6">
        <w:t>redressa lentement sa tête et les regarda</w:t>
      </w:r>
      <w:r w:rsidR="00C474C1">
        <w:t xml:space="preserve">. </w:t>
      </w:r>
      <w:r w:rsidRPr="00605EB6">
        <w:t>Un sourire triste effleura ses lèvres</w:t>
      </w:r>
      <w:r w:rsidR="00C474C1">
        <w:t>.</w:t>
      </w:r>
    </w:p>
    <w:p w14:paraId="3D27C0CD" w14:textId="605498AA" w:rsidR="00C474C1" w:rsidRDefault="0094609C" w:rsidP="00C52F4A">
      <w:r>
        <w:t>— </w:t>
      </w:r>
      <w:r w:rsidR="00C52F4A" w:rsidRPr="00605EB6">
        <w:t>Bonjour</w:t>
      </w:r>
      <w:r w:rsidR="00C474C1">
        <w:t xml:space="preserve">, </w:t>
      </w:r>
      <w:r w:rsidR="00C52F4A" w:rsidRPr="00605EB6">
        <w:t>bonjour</w:t>
      </w:r>
      <w:r w:rsidR="00C474C1">
        <w:t xml:space="preserve"> ! </w:t>
      </w:r>
      <w:r w:rsidR="00C52F4A" w:rsidRPr="00605EB6">
        <w:t>dit-elle</w:t>
      </w:r>
      <w:r w:rsidR="00C474C1">
        <w:t>.</w:t>
      </w:r>
    </w:p>
    <w:p w14:paraId="0D9A43BB" w14:textId="28866CED" w:rsidR="00C474C1" w:rsidRDefault="0094609C" w:rsidP="00C52F4A">
      <w:r>
        <w:t>— </w:t>
      </w:r>
      <w:r w:rsidR="00C52F4A" w:rsidRPr="00605EB6">
        <w:t>Me reconnaissez-vous</w:t>
      </w:r>
      <w:r w:rsidR="00C474C1">
        <w:t xml:space="preserve">, </w:t>
      </w:r>
      <w:r w:rsidR="00C52F4A" w:rsidRPr="00605EB6">
        <w:t>mon enfant</w:t>
      </w:r>
      <w:r w:rsidR="00C474C1">
        <w:t xml:space="preserve"> ? </w:t>
      </w:r>
      <w:r w:rsidR="00C52F4A" w:rsidRPr="00605EB6">
        <w:t xml:space="preserve">lui demanda </w:t>
      </w:r>
      <w:r w:rsidR="00C474C1">
        <w:t>M. </w:t>
      </w:r>
      <w:r w:rsidR="00C52F4A" w:rsidRPr="00605EB6">
        <w:t>Lagarde</w:t>
      </w:r>
      <w:r w:rsidR="00C474C1">
        <w:t>.</w:t>
      </w:r>
    </w:p>
    <w:p w14:paraId="13A2B5EE" w14:textId="4A8178C2" w:rsidR="00C474C1" w:rsidRDefault="0094609C" w:rsidP="00C52F4A">
      <w:r>
        <w:t>— </w:t>
      </w:r>
      <w:r w:rsidR="00C52F4A" w:rsidRPr="00605EB6">
        <w:t>Oui</w:t>
      </w:r>
      <w:r w:rsidR="00C474C1">
        <w:t xml:space="preserve">, </w:t>
      </w:r>
      <w:r w:rsidR="00C52F4A" w:rsidRPr="00605EB6">
        <w:t>je vous reconnais</w:t>
      </w:r>
      <w:r w:rsidR="00C474C1">
        <w:t xml:space="preserve">. </w:t>
      </w:r>
      <w:r w:rsidR="00C52F4A" w:rsidRPr="00605EB6">
        <w:t xml:space="preserve">Pourquoi ne venez-vous pas </w:t>
      </w:r>
      <w:r w:rsidR="00E469CA">
        <w:t xml:space="preserve">plus </w:t>
      </w:r>
      <w:r w:rsidR="00C52F4A" w:rsidRPr="00605EB6">
        <w:t>souvent</w:t>
      </w:r>
      <w:r w:rsidR="00C474C1">
        <w:t xml:space="preserve"> ? </w:t>
      </w:r>
      <w:r w:rsidR="00C52F4A" w:rsidRPr="00605EB6">
        <w:t>J</w:t>
      </w:r>
      <w:r w:rsidR="00C474C1">
        <w:t>’</w:t>
      </w:r>
      <w:r w:rsidR="00C52F4A" w:rsidRPr="00605EB6">
        <w:t>aime toujours voir ceux qui sont bons</w:t>
      </w:r>
      <w:r w:rsidR="00C474C1">
        <w:t>.</w:t>
      </w:r>
    </w:p>
    <w:p w14:paraId="417591E4" w14:textId="5183931D" w:rsidR="00C474C1" w:rsidRDefault="0094609C" w:rsidP="00C52F4A">
      <w:r>
        <w:t>— </w:t>
      </w:r>
      <w:r w:rsidR="00C52F4A" w:rsidRPr="00605EB6">
        <w:t>Seriez-vous contente de voir Jacques</w:t>
      </w:r>
      <w:r w:rsidR="00C474C1">
        <w:t> ?</w:t>
      </w:r>
    </w:p>
    <w:p w14:paraId="55C183B5" w14:textId="4D095BA7" w:rsidR="00C474C1" w:rsidRDefault="0094609C" w:rsidP="00C52F4A">
      <w:r>
        <w:t>— </w:t>
      </w:r>
      <w:r w:rsidR="00C52F4A" w:rsidRPr="00605EB6">
        <w:t>Jacques</w:t>
      </w:r>
      <w:r w:rsidR="00C474C1">
        <w:t xml:space="preserve">, </w:t>
      </w:r>
      <w:r w:rsidR="00C52F4A" w:rsidRPr="00605EB6">
        <w:t>Jacques</w:t>
      </w:r>
      <w:r w:rsidR="00C474C1">
        <w:t xml:space="preserve"> ! </w:t>
      </w:r>
      <w:r w:rsidR="00C52F4A" w:rsidRPr="00605EB6">
        <w:t>fit-elle tout bas</w:t>
      </w:r>
      <w:r w:rsidR="00C474C1">
        <w:t>.</w:t>
      </w:r>
    </w:p>
    <w:p w14:paraId="57AD643C" w14:textId="60D25E16" w:rsidR="00C474C1" w:rsidRDefault="0094609C" w:rsidP="00C52F4A">
      <w:r>
        <w:lastRenderedPageBreak/>
        <w:t>— </w:t>
      </w:r>
      <w:r w:rsidR="00C52F4A" w:rsidRPr="00605EB6">
        <w:t>Elle cherche à se souvenir</w:t>
      </w:r>
      <w:r w:rsidR="00C474C1">
        <w:t xml:space="preserve">, </w:t>
      </w:r>
      <w:r w:rsidR="00C52F4A" w:rsidRPr="00605EB6">
        <w:t xml:space="preserve">dit </w:t>
      </w:r>
      <w:r w:rsidR="00C474C1">
        <w:t>M. </w:t>
      </w:r>
      <w:r w:rsidR="00C52F4A" w:rsidRPr="00605EB6">
        <w:t>Legendre</w:t>
      </w:r>
      <w:r w:rsidR="00C474C1">
        <w:t>.</w:t>
      </w:r>
    </w:p>
    <w:p w14:paraId="26ADD59D" w14:textId="4EE2DBFA" w:rsidR="00C474C1" w:rsidRDefault="0094609C" w:rsidP="00C52F4A">
      <w:r>
        <w:t>— </w:t>
      </w:r>
      <w:r w:rsidR="00C52F4A" w:rsidRPr="00605EB6">
        <w:t>Oui</w:t>
      </w:r>
      <w:r w:rsidR="00C474C1">
        <w:t xml:space="preserve">, </w:t>
      </w:r>
      <w:r w:rsidR="00C52F4A" w:rsidRPr="00605EB6">
        <w:t>votre ami Jacques</w:t>
      </w:r>
      <w:r w:rsidR="00C474C1">
        <w:t xml:space="preserve">, </w:t>
      </w:r>
      <w:r w:rsidR="00C52F4A" w:rsidRPr="00605EB6">
        <w:t>le jeune soldat de Mareille</w:t>
      </w:r>
      <w:r w:rsidR="00C474C1">
        <w:t>.</w:t>
      </w:r>
    </w:p>
    <w:p w14:paraId="78497AC2" w14:textId="4719DC83" w:rsidR="00C474C1" w:rsidRDefault="0094609C" w:rsidP="00C52F4A">
      <w:r>
        <w:t>— </w:t>
      </w:r>
      <w:r w:rsidR="00C52F4A" w:rsidRPr="00605EB6">
        <w:t>Jacques</w:t>
      </w:r>
      <w:r w:rsidR="00C474C1">
        <w:t xml:space="preserve"> ! </w:t>
      </w:r>
      <w:r w:rsidR="00C52F4A" w:rsidRPr="00605EB6">
        <w:t>Jacques</w:t>
      </w:r>
      <w:r w:rsidR="00C474C1">
        <w:t xml:space="preserve"> ! </w:t>
      </w:r>
      <w:r w:rsidR="00C52F4A" w:rsidRPr="00605EB6">
        <w:t>répéta-t-elle</w:t>
      </w:r>
      <w:r w:rsidR="00C474C1">
        <w:t>.</w:t>
      </w:r>
    </w:p>
    <w:p w14:paraId="6D79C8FE" w14:textId="54F18F22" w:rsidR="00C474C1" w:rsidRDefault="0094609C" w:rsidP="00C52F4A">
      <w:r>
        <w:t>— </w:t>
      </w:r>
      <w:r w:rsidR="00C52F4A" w:rsidRPr="00605EB6">
        <w:t>Bientôt</w:t>
      </w:r>
      <w:r w:rsidR="00C474C1">
        <w:t xml:space="preserve">, </w:t>
      </w:r>
      <w:r w:rsidR="00C52F4A" w:rsidRPr="00605EB6">
        <w:t>Jacques viendra voir mademoiselle Jeanne</w:t>
      </w:r>
      <w:r w:rsidR="00C474C1">
        <w:t>.</w:t>
      </w:r>
    </w:p>
    <w:p w14:paraId="2363B3E6" w14:textId="77777777" w:rsidR="00C474C1" w:rsidRDefault="00C52F4A" w:rsidP="00C52F4A">
      <w:r w:rsidRPr="00605EB6">
        <w:t>Elle eut comme un tressaillement</w:t>
      </w:r>
      <w:r w:rsidR="00C474C1">
        <w:t xml:space="preserve">. </w:t>
      </w:r>
      <w:r w:rsidRPr="00605EB6">
        <w:t>Et</w:t>
      </w:r>
      <w:r w:rsidR="00C474C1">
        <w:t xml:space="preserve">, </w:t>
      </w:r>
      <w:r w:rsidRPr="00605EB6">
        <w:t>avec des larmes dans la voix</w:t>
      </w:r>
      <w:r w:rsidR="00C474C1">
        <w:t> :</w:t>
      </w:r>
    </w:p>
    <w:p w14:paraId="6F4014B6" w14:textId="57A9AD77" w:rsidR="00C474C1" w:rsidRDefault="0094609C" w:rsidP="00C52F4A">
      <w:r>
        <w:t>— </w:t>
      </w:r>
      <w:r w:rsidR="00C52F4A" w:rsidRPr="001957C6">
        <w:t>Jeanne dort là-bas</w:t>
      </w:r>
      <w:r w:rsidR="00C474C1">
        <w:t xml:space="preserve">, </w:t>
      </w:r>
      <w:r w:rsidR="00C52F4A" w:rsidRPr="001957C6">
        <w:t>au fond de la rivière</w:t>
      </w:r>
      <w:r w:rsidR="00C474C1">
        <w:t xml:space="preserve">, </w:t>
      </w:r>
      <w:r w:rsidR="00C52F4A" w:rsidRPr="001957C6">
        <w:t>dit-elle</w:t>
      </w:r>
      <w:r w:rsidR="00C474C1">
        <w:t xml:space="preserve"> ; </w:t>
      </w:r>
      <w:r w:rsidR="00C52F4A" w:rsidRPr="001957C6">
        <w:t>je l</w:t>
      </w:r>
      <w:r w:rsidR="00C474C1">
        <w:t>’</w:t>
      </w:r>
      <w:r w:rsidR="00C52F4A" w:rsidRPr="001957C6">
        <w:t>ai connue</w:t>
      </w:r>
      <w:r w:rsidR="00C474C1">
        <w:t xml:space="preserve">, </w:t>
      </w:r>
      <w:r w:rsidR="00C52F4A" w:rsidRPr="001957C6">
        <w:t>il y a longtemps de cela</w:t>
      </w:r>
      <w:r w:rsidR="00C474C1">
        <w:t xml:space="preserve"> ; </w:t>
      </w:r>
      <w:r w:rsidR="00C52F4A" w:rsidRPr="001957C6">
        <w:t>c</w:t>
      </w:r>
      <w:r w:rsidR="00C474C1">
        <w:t>’</w:t>
      </w:r>
      <w:r w:rsidR="00C52F4A" w:rsidRPr="001957C6">
        <w:t>était une bonne jeune fille</w:t>
      </w:r>
      <w:r w:rsidR="00C474C1">
        <w:t xml:space="preserve">. </w:t>
      </w:r>
      <w:r w:rsidR="00C52F4A" w:rsidRPr="001957C6">
        <w:t>Chut</w:t>
      </w:r>
      <w:r w:rsidR="00C474C1">
        <w:t xml:space="preserve">, </w:t>
      </w:r>
      <w:r w:rsidR="00C52F4A" w:rsidRPr="001957C6">
        <w:t>ne faites pas de bruit</w:t>
      </w:r>
      <w:r w:rsidR="00C474C1">
        <w:t xml:space="preserve">, </w:t>
      </w:r>
      <w:r w:rsidR="00C52F4A" w:rsidRPr="001957C6">
        <w:t>Jeanne dort au fond de la rivière</w:t>
      </w:r>
      <w:r w:rsidR="00C474C1">
        <w:t xml:space="preserve">… </w:t>
      </w:r>
      <w:r w:rsidR="00C52F4A" w:rsidRPr="001957C6">
        <w:t>Ne la réveillez pas</w:t>
      </w:r>
      <w:r w:rsidR="00C474C1">
        <w:t xml:space="preserve"> ; </w:t>
      </w:r>
      <w:r w:rsidR="00C52F4A" w:rsidRPr="001957C6">
        <w:t>elle est si bien au fond de la rivière</w:t>
      </w:r>
      <w:r w:rsidR="00C474C1">
        <w:t> !</w:t>
      </w:r>
    </w:p>
    <w:p w14:paraId="04581E63" w14:textId="329C041F" w:rsidR="00C474C1" w:rsidRDefault="0094609C" w:rsidP="00C52F4A">
      <w:r>
        <w:t>— </w:t>
      </w:r>
      <w:r w:rsidR="00C52F4A" w:rsidRPr="00605EB6">
        <w:t>Pauvre petite</w:t>
      </w:r>
      <w:r w:rsidR="00C474C1">
        <w:t xml:space="preserve"> ! </w:t>
      </w:r>
      <w:r w:rsidR="00C52F4A" w:rsidRPr="00605EB6">
        <w:t xml:space="preserve">murmura </w:t>
      </w:r>
      <w:r w:rsidR="00C474C1">
        <w:t>M. </w:t>
      </w:r>
      <w:r w:rsidR="00C52F4A" w:rsidRPr="00605EB6">
        <w:t>Lagarde prêt à pleurer</w:t>
      </w:r>
      <w:r w:rsidR="00C474C1">
        <w:t>.</w:t>
      </w:r>
    </w:p>
    <w:p w14:paraId="6667D596" w14:textId="77777777" w:rsidR="00C474C1" w:rsidRDefault="00C52F4A" w:rsidP="00C52F4A">
      <w:r w:rsidRPr="00605EB6">
        <w:t>Soudain la jeune fille s</w:t>
      </w:r>
      <w:r w:rsidR="00C474C1">
        <w:t>’</w:t>
      </w:r>
      <w:r w:rsidRPr="00605EB6">
        <w:t>agita et un éclair traversa son regard</w:t>
      </w:r>
      <w:r w:rsidR="00C474C1">
        <w:t>.</w:t>
      </w:r>
    </w:p>
    <w:p w14:paraId="35B1B00D" w14:textId="6EED12CF" w:rsidR="00C474C1" w:rsidRDefault="0094609C" w:rsidP="00C52F4A">
      <w:r>
        <w:t>— </w:t>
      </w:r>
      <w:r w:rsidR="00C52F4A" w:rsidRPr="00605EB6">
        <w:t>Avez-vous entendu</w:t>
      </w:r>
      <w:r w:rsidR="00C474C1">
        <w:t xml:space="preserve"> ? </w:t>
      </w:r>
      <w:r w:rsidR="00C52F4A" w:rsidRPr="00605EB6">
        <w:t>s</w:t>
      </w:r>
      <w:r w:rsidR="00C474C1">
        <w:t>’</w:t>
      </w:r>
      <w:r w:rsidR="00C52F4A" w:rsidRPr="00605EB6">
        <w:t>écria-t-elle</w:t>
      </w:r>
      <w:r w:rsidR="00C474C1">
        <w:t xml:space="preserve">, </w:t>
      </w:r>
      <w:r w:rsidR="00C52F4A" w:rsidRPr="00605EB6">
        <w:t>quel coup de tonnerre</w:t>
      </w:r>
      <w:r w:rsidR="00C474C1">
        <w:t xml:space="preserve"> ! </w:t>
      </w:r>
      <w:r w:rsidR="00C52F4A" w:rsidRPr="00605EB6">
        <w:t>Oh</w:t>
      </w:r>
      <w:r w:rsidR="00C474C1">
        <w:t xml:space="preserve"> ! </w:t>
      </w:r>
      <w:r w:rsidR="00C52F4A" w:rsidRPr="00605EB6">
        <w:t>l</w:t>
      </w:r>
      <w:r w:rsidR="00C474C1">
        <w:t>’</w:t>
      </w:r>
      <w:r w:rsidR="00C52F4A" w:rsidRPr="00605EB6">
        <w:t>épouvantable nuit</w:t>
      </w:r>
      <w:r w:rsidR="00C474C1">
        <w:t xml:space="preserve"> ! </w:t>
      </w:r>
      <w:r w:rsidR="00C52F4A" w:rsidRPr="00605EB6">
        <w:t>Écoutez</w:t>
      </w:r>
      <w:r w:rsidR="00C474C1">
        <w:t xml:space="preserve">, </w:t>
      </w:r>
      <w:r w:rsidR="00C52F4A" w:rsidRPr="00605EB6">
        <w:t>écoutez</w:t>
      </w:r>
      <w:r w:rsidR="00C474C1">
        <w:t xml:space="preserve">, </w:t>
      </w:r>
      <w:r w:rsidR="00C52F4A" w:rsidRPr="00605EB6">
        <w:t>entendez-vous</w:t>
      </w:r>
      <w:r w:rsidR="00C474C1">
        <w:t xml:space="preserve"> ? </w:t>
      </w:r>
      <w:r w:rsidR="00C52F4A" w:rsidRPr="00605EB6">
        <w:t>On vient</w:t>
      </w:r>
      <w:r w:rsidR="00C474C1">
        <w:t xml:space="preserve">, </w:t>
      </w:r>
      <w:r w:rsidR="00C52F4A" w:rsidRPr="00605EB6">
        <w:t>c</w:t>
      </w:r>
      <w:r w:rsidR="00C474C1">
        <w:t>’</w:t>
      </w:r>
      <w:r w:rsidR="00C52F4A" w:rsidRPr="00605EB6">
        <w:t>est lui</w:t>
      </w:r>
      <w:r w:rsidR="00C474C1">
        <w:t>…</w:t>
      </w:r>
    </w:p>
    <w:p w14:paraId="4AA501D1" w14:textId="77777777" w:rsidR="00C474C1" w:rsidRDefault="00C52F4A" w:rsidP="00C52F4A">
      <w:r w:rsidRPr="00605EB6">
        <w:t>À mesure qu</w:t>
      </w:r>
      <w:r w:rsidR="00C474C1">
        <w:t>’</w:t>
      </w:r>
      <w:r w:rsidRPr="00605EB6">
        <w:t>elle parlait</w:t>
      </w:r>
      <w:r w:rsidR="00C474C1">
        <w:t xml:space="preserve">, </w:t>
      </w:r>
      <w:r w:rsidRPr="00605EB6">
        <w:t>ses yeux s</w:t>
      </w:r>
      <w:r w:rsidR="00C474C1">
        <w:t>’</w:t>
      </w:r>
      <w:r w:rsidRPr="00605EB6">
        <w:t>ouvraient plus grands et</w:t>
      </w:r>
      <w:r w:rsidR="00C474C1">
        <w:t xml:space="preserve">, </w:t>
      </w:r>
      <w:r w:rsidRPr="00605EB6">
        <w:t>l</w:t>
      </w:r>
      <w:r w:rsidR="00C474C1">
        <w:t>’</w:t>
      </w:r>
      <w:r w:rsidRPr="00605EB6">
        <w:t>épouvante</w:t>
      </w:r>
      <w:r w:rsidR="00C474C1">
        <w:t xml:space="preserve">, </w:t>
      </w:r>
      <w:r w:rsidRPr="00605EB6">
        <w:t>l</w:t>
      </w:r>
      <w:r w:rsidR="00C474C1">
        <w:t>’</w:t>
      </w:r>
      <w:r w:rsidRPr="00605EB6">
        <w:t>horreur se peignaient sur son visage</w:t>
      </w:r>
      <w:r w:rsidR="00C474C1">
        <w:t>.</w:t>
      </w:r>
    </w:p>
    <w:p w14:paraId="381E73A1" w14:textId="0A882ABE" w:rsidR="00C474C1" w:rsidRDefault="0094609C" w:rsidP="00C52F4A">
      <w:r>
        <w:t>— </w:t>
      </w:r>
      <w:r w:rsidR="00C52F4A" w:rsidRPr="00605EB6">
        <w:t>Le voilà</w:t>
      </w:r>
      <w:r w:rsidR="00C474C1">
        <w:t xml:space="preserve">, </w:t>
      </w:r>
      <w:r w:rsidR="00C52F4A" w:rsidRPr="00605EB6">
        <w:t>le voilà</w:t>
      </w:r>
      <w:r w:rsidR="00C474C1">
        <w:t xml:space="preserve"> ! </w:t>
      </w:r>
      <w:r w:rsidR="00C52F4A" w:rsidRPr="00605EB6">
        <w:t>exclama-t-elle en se dressant comme mue par un ressort</w:t>
      </w:r>
      <w:r w:rsidR="00C474C1">
        <w:t xml:space="preserve">. </w:t>
      </w:r>
      <w:r w:rsidR="00C52F4A" w:rsidRPr="00605EB6">
        <w:t>Ah</w:t>
      </w:r>
      <w:r w:rsidR="00C474C1">
        <w:t xml:space="preserve"> ! </w:t>
      </w:r>
      <w:r w:rsidR="00C52F4A" w:rsidRPr="00605EB6">
        <w:t>Jean Loup</w:t>
      </w:r>
      <w:r w:rsidR="00C474C1">
        <w:t xml:space="preserve"> ! </w:t>
      </w:r>
      <w:r w:rsidR="00C52F4A" w:rsidRPr="00605EB6">
        <w:t>Jean Loup</w:t>
      </w:r>
      <w:r w:rsidR="00C474C1">
        <w:t> !</w:t>
      </w:r>
    </w:p>
    <w:p w14:paraId="4CBE41D3" w14:textId="77777777" w:rsidR="00C474C1" w:rsidRDefault="00C52F4A" w:rsidP="00C52F4A">
      <w:r w:rsidRPr="00605EB6">
        <w:t>Elle resta un instant effarée</w:t>
      </w:r>
      <w:r w:rsidR="00C474C1">
        <w:t xml:space="preserve">, </w:t>
      </w:r>
      <w:r w:rsidRPr="00605EB6">
        <w:t>toute tremblante</w:t>
      </w:r>
      <w:r w:rsidR="00C474C1">
        <w:t xml:space="preserve">, </w:t>
      </w:r>
      <w:r w:rsidRPr="00605EB6">
        <w:t>puis la lumière de son regard s</w:t>
      </w:r>
      <w:r w:rsidR="00C474C1">
        <w:t>’</w:t>
      </w:r>
      <w:r w:rsidRPr="00605EB6">
        <w:t>éteignit</w:t>
      </w:r>
      <w:r w:rsidR="00C474C1">
        <w:t xml:space="preserve">, </w:t>
      </w:r>
      <w:r w:rsidRPr="00605EB6">
        <w:t>sa figure reprit son calme habituel et elle s</w:t>
      </w:r>
      <w:r w:rsidR="00C474C1">
        <w:t>’</w:t>
      </w:r>
      <w:r w:rsidRPr="00605EB6">
        <w:t>affaissa sur le banc</w:t>
      </w:r>
      <w:r w:rsidR="00C474C1">
        <w:t>.</w:t>
      </w:r>
    </w:p>
    <w:p w14:paraId="4B94DE84" w14:textId="3A6AB4F0" w:rsidR="00C474C1" w:rsidRDefault="0094609C" w:rsidP="00C52F4A">
      <w:r>
        <w:t>— </w:t>
      </w:r>
      <w:r w:rsidR="00C52F4A" w:rsidRPr="00605EB6">
        <w:t>Jeanne</w:t>
      </w:r>
      <w:r w:rsidR="00C474C1">
        <w:t xml:space="preserve">, </w:t>
      </w:r>
      <w:r w:rsidR="00C52F4A" w:rsidRPr="00605EB6">
        <w:t xml:space="preserve">lui dit alors </w:t>
      </w:r>
      <w:r w:rsidR="00C474C1">
        <w:t>M. </w:t>
      </w:r>
      <w:r w:rsidR="00C52F4A" w:rsidRPr="00605EB6">
        <w:t>Lagarde</w:t>
      </w:r>
      <w:r w:rsidR="00C474C1">
        <w:t xml:space="preserve">, </w:t>
      </w:r>
      <w:r w:rsidR="00C52F4A" w:rsidRPr="00605EB6">
        <w:t>ce Jean Loup</w:t>
      </w:r>
      <w:r w:rsidR="00C474C1">
        <w:t xml:space="preserve">, </w:t>
      </w:r>
      <w:r w:rsidR="00C52F4A" w:rsidRPr="00605EB6">
        <w:t>cet homme</w:t>
      </w:r>
      <w:r w:rsidR="00C474C1">
        <w:t xml:space="preserve">, </w:t>
      </w:r>
      <w:r w:rsidR="00C52F4A" w:rsidRPr="00605EB6">
        <w:t>qui vous cause une si grande frayeur</w:t>
      </w:r>
      <w:r w:rsidR="00C474C1">
        <w:t xml:space="preserve">, </w:t>
      </w:r>
      <w:r w:rsidR="00C52F4A" w:rsidRPr="00605EB6">
        <w:t xml:space="preserve">est celui qui </w:t>
      </w:r>
      <w:r w:rsidR="00C52F4A" w:rsidRPr="00605EB6">
        <w:lastRenderedPageBreak/>
        <w:t>vous a sauvée</w:t>
      </w:r>
      <w:r w:rsidR="00C474C1">
        <w:t xml:space="preserve">, </w:t>
      </w:r>
      <w:r w:rsidR="00C52F4A" w:rsidRPr="00605EB6">
        <w:t>celui qui a tiré la pauvre Jeanne du fond de la rivière</w:t>
      </w:r>
      <w:r w:rsidR="00C474C1">
        <w:t>.</w:t>
      </w:r>
    </w:p>
    <w:p w14:paraId="2FC267C6" w14:textId="77777777" w:rsidR="00C474C1" w:rsidRDefault="00C52F4A" w:rsidP="00C52F4A">
      <w:r w:rsidRPr="00605EB6">
        <w:t>Elle n</w:t>
      </w:r>
      <w:r w:rsidR="00C474C1">
        <w:t>’</w:t>
      </w:r>
      <w:r w:rsidRPr="00605EB6">
        <w:t>eut pas l</w:t>
      </w:r>
      <w:r w:rsidR="00C474C1">
        <w:t>’</w:t>
      </w:r>
      <w:r w:rsidRPr="00605EB6">
        <w:t>air d</w:t>
      </w:r>
      <w:r w:rsidR="00C474C1">
        <w:t>’</w:t>
      </w:r>
      <w:r w:rsidRPr="00605EB6">
        <w:t>avoir entendu</w:t>
      </w:r>
      <w:r w:rsidR="00C474C1">
        <w:t xml:space="preserve">. </w:t>
      </w:r>
      <w:r w:rsidRPr="00605EB6">
        <w:t>Sa tête reprit la position qu</w:t>
      </w:r>
      <w:r w:rsidR="00C474C1">
        <w:t>’</w:t>
      </w:r>
      <w:r w:rsidRPr="00605EB6">
        <w:t>elle avait précédemment</w:t>
      </w:r>
      <w:r w:rsidR="00C474C1">
        <w:t xml:space="preserve">, </w:t>
      </w:r>
      <w:r w:rsidRPr="00605EB6">
        <w:t>penchée sur l</w:t>
      </w:r>
      <w:r w:rsidR="00C474C1">
        <w:t>’</w:t>
      </w:r>
      <w:r w:rsidRPr="00605EB6">
        <w:t>épaule</w:t>
      </w:r>
      <w:r w:rsidR="00C474C1">
        <w:t xml:space="preserve">, </w:t>
      </w:r>
      <w:r w:rsidRPr="00605EB6">
        <w:t>et</w:t>
      </w:r>
      <w:r w:rsidR="00C474C1">
        <w:t xml:space="preserve">, </w:t>
      </w:r>
      <w:r w:rsidRPr="00605EB6">
        <w:t>continuant à effeuiller la rose</w:t>
      </w:r>
      <w:r w:rsidR="00C474C1">
        <w:t xml:space="preserve">, </w:t>
      </w:r>
      <w:r w:rsidRPr="00605EB6">
        <w:t>elle se remit à chanter</w:t>
      </w:r>
      <w:r w:rsidR="00C474C1">
        <w:t> :</w:t>
      </w:r>
    </w:p>
    <w:p w14:paraId="47A59486" w14:textId="2929482B" w:rsidR="00C52F4A" w:rsidRPr="00605EB6" w:rsidRDefault="00C52F4A" w:rsidP="00C52F4A">
      <w:pPr>
        <w:pStyle w:val="Taille-1Suspendu1XRetrait1XEsp0"/>
      </w:pPr>
    </w:p>
    <w:p w14:paraId="363FC2B4" w14:textId="3900CA5B" w:rsidR="00C52F4A" w:rsidRPr="00605EB6" w:rsidRDefault="00C474C1" w:rsidP="00C52F4A">
      <w:pPr>
        <w:pStyle w:val="Taille-1Suspendu1XRetrait1XEsp0"/>
      </w:pPr>
      <w:r>
        <w:t>« </w:t>
      </w:r>
      <w:r w:rsidR="00C52F4A" w:rsidRPr="00605EB6">
        <w:t>Ils sont gais</w:t>
      </w:r>
      <w:r>
        <w:t xml:space="preserve">, </w:t>
      </w:r>
      <w:r w:rsidR="00C52F4A" w:rsidRPr="00605EB6">
        <w:t>ils sont beaux</w:t>
      </w:r>
      <w:r>
        <w:t xml:space="preserve">, </w:t>
      </w:r>
      <w:r w:rsidR="00C52F4A" w:rsidRPr="00605EB6">
        <w:t>les garçons du village</w:t>
      </w:r>
      <w:r>
        <w:t>… »</w:t>
      </w:r>
    </w:p>
    <w:p w14:paraId="58B81BCA" w14:textId="77777777" w:rsidR="00C474C1" w:rsidRDefault="00C474C1" w:rsidP="00C52F4A">
      <w:pPr>
        <w:pStyle w:val="Taille-1Suspendu1XRetrait1XEsp0"/>
      </w:pPr>
    </w:p>
    <w:p w14:paraId="24E0CB95" w14:textId="27EBE837" w:rsidR="00C474C1" w:rsidRDefault="0094609C" w:rsidP="00C52F4A">
      <w:r>
        <w:t>— </w:t>
      </w:r>
      <w:r w:rsidR="00C52F4A" w:rsidRPr="00605EB6">
        <w:t>Venez</w:t>
      </w:r>
      <w:r w:rsidR="00C474C1">
        <w:t xml:space="preserve">, </w:t>
      </w:r>
      <w:r w:rsidR="00C52F4A" w:rsidRPr="00605EB6">
        <w:t>monsieur</w:t>
      </w:r>
      <w:r w:rsidR="00C474C1">
        <w:t xml:space="preserve">, </w:t>
      </w:r>
      <w:r w:rsidR="00C52F4A" w:rsidRPr="00605EB6">
        <w:t>venez</w:t>
      </w:r>
      <w:r w:rsidR="00C474C1">
        <w:t xml:space="preserve">, </w:t>
      </w:r>
      <w:r w:rsidR="00C52F4A" w:rsidRPr="00605EB6">
        <w:t>dit le docteur</w:t>
      </w:r>
      <w:r w:rsidR="00C474C1">
        <w:t xml:space="preserve">, </w:t>
      </w:r>
      <w:r w:rsidR="00C52F4A" w:rsidRPr="00605EB6">
        <w:t xml:space="preserve">prenant la main de </w:t>
      </w:r>
      <w:r w:rsidR="00C474C1">
        <w:t>M. </w:t>
      </w:r>
      <w:r w:rsidR="00C52F4A" w:rsidRPr="00605EB6">
        <w:t>Lagarde et l</w:t>
      </w:r>
      <w:r w:rsidR="00C474C1">
        <w:t>’</w:t>
      </w:r>
      <w:r w:rsidR="00C52F4A" w:rsidRPr="00605EB6">
        <w:t>entraînant</w:t>
      </w:r>
      <w:r w:rsidR="00C474C1">
        <w:t xml:space="preserve"> ; </w:t>
      </w:r>
      <w:r w:rsidR="00C52F4A" w:rsidRPr="00605EB6">
        <w:t>c</w:t>
      </w:r>
      <w:r w:rsidR="00C474C1">
        <w:t>’</w:t>
      </w:r>
      <w:r w:rsidR="00C52F4A" w:rsidRPr="00605EB6">
        <w:t>est fini</w:t>
      </w:r>
      <w:r w:rsidR="00C474C1">
        <w:t xml:space="preserve">. </w:t>
      </w:r>
      <w:r w:rsidR="00C52F4A" w:rsidRPr="00605EB6">
        <w:t>Après la crise</w:t>
      </w:r>
      <w:r w:rsidR="00C474C1">
        <w:t xml:space="preserve">, </w:t>
      </w:r>
      <w:r w:rsidR="00C52F4A" w:rsidRPr="00605EB6">
        <w:t>le calme</w:t>
      </w:r>
      <w:r w:rsidR="00C474C1">
        <w:t xml:space="preserve">, </w:t>
      </w:r>
      <w:r w:rsidR="00C52F4A" w:rsidRPr="00605EB6">
        <w:t>l</w:t>
      </w:r>
      <w:r w:rsidR="00C474C1">
        <w:t>’</w:t>
      </w:r>
      <w:r w:rsidR="00C52F4A" w:rsidRPr="00605EB6">
        <w:t>insensibilité complète</w:t>
      </w:r>
      <w:r w:rsidR="00C474C1">
        <w:t xml:space="preserve">. </w:t>
      </w:r>
      <w:r w:rsidR="00C52F4A" w:rsidRPr="00605EB6">
        <w:t>Inutile de rester près d</w:t>
      </w:r>
      <w:r w:rsidR="00C474C1">
        <w:t>’</w:t>
      </w:r>
      <w:r w:rsidR="00C52F4A" w:rsidRPr="00605EB6">
        <w:t>elle plus longtemps</w:t>
      </w:r>
      <w:r w:rsidR="00C474C1">
        <w:t xml:space="preserve"> ; </w:t>
      </w:r>
      <w:r w:rsidR="00C52F4A" w:rsidRPr="00605EB6">
        <w:t>maintenant</w:t>
      </w:r>
      <w:r w:rsidR="00C474C1">
        <w:t xml:space="preserve">, </w:t>
      </w:r>
      <w:r w:rsidR="00C52F4A" w:rsidRPr="00605EB6">
        <w:t>elle ne ferait plus attention à nous</w:t>
      </w:r>
      <w:r w:rsidR="00C474C1">
        <w:t>.</w:t>
      </w:r>
    </w:p>
    <w:p w14:paraId="0A45CE79" w14:textId="283D6C76" w:rsidR="00C474C1" w:rsidRDefault="0094609C" w:rsidP="00C52F4A">
      <w:r>
        <w:t>— </w:t>
      </w:r>
      <w:r w:rsidR="00C52F4A" w:rsidRPr="00605EB6">
        <w:t>Hélas</w:t>
      </w:r>
      <w:r w:rsidR="00C474C1">
        <w:t xml:space="preserve"> ! </w:t>
      </w:r>
      <w:r w:rsidR="00C52F4A" w:rsidRPr="00605EB6">
        <w:t xml:space="preserve">soupira </w:t>
      </w:r>
      <w:r w:rsidR="00C474C1">
        <w:t>M. </w:t>
      </w:r>
      <w:r w:rsidR="00C52F4A" w:rsidRPr="00605EB6">
        <w:t>Lagarde</w:t>
      </w:r>
      <w:r w:rsidR="00C474C1">
        <w:t>.</w:t>
      </w:r>
    </w:p>
    <w:p w14:paraId="2DFE47FC" w14:textId="5EEECD46" w:rsidR="00C52F4A" w:rsidRPr="00605EB6" w:rsidRDefault="00C52F4A" w:rsidP="00C474C1">
      <w:pPr>
        <w:pStyle w:val="Titre2"/>
      </w:pPr>
      <w:bookmarkStart w:id="42" w:name="_Toc197617887"/>
      <w:r w:rsidRPr="00605EB6">
        <w:lastRenderedPageBreak/>
        <w:t>V</w:t>
      </w:r>
      <w:r w:rsidRPr="00605EB6">
        <w:br/>
      </w:r>
      <w:r w:rsidRPr="00605EB6">
        <w:br/>
        <w:t>LE RETOUR AU VILLAGE</w:t>
      </w:r>
      <w:bookmarkEnd w:id="42"/>
    </w:p>
    <w:p w14:paraId="2C938685" w14:textId="77777777" w:rsidR="00C474C1" w:rsidRDefault="00C52F4A" w:rsidP="00C52F4A">
      <w:r w:rsidRPr="00605EB6">
        <w:t>La France</w:t>
      </w:r>
      <w:r w:rsidR="00C474C1">
        <w:t xml:space="preserve">, </w:t>
      </w:r>
      <w:r w:rsidRPr="00605EB6">
        <w:t>après tant de jours de douleurs</w:t>
      </w:r>
      <w:r w:rsidR="00C474C1">
        <w:t xml:space="preserve">, </w:t>
      </w:r>
      <w:r w:rsidRPr="00605EB6">
        <w:t>avait enfin repris possession d</w:t>
      </w:r>
      <w:r w:rsidR="00C474C1">
        <w:t>’</w:t>
      </w:r>
      <w:r w:rsidRPr="00605EB6">
        <w:t>elle-même</w:t>
      </w:r>
      <w:r w:rsidR="00C474C1">
        <w:t xml:space="preserve">. </w:t>
      </w:r>
      <w:r w:rsidRPr="00605EB6">
        <w:t>On commençait à respirer et on entrevoyait l</w:t>
      </w:r>
      <w:r w:rsidR="00C474C1">
        <w:t>’</w:t>
      </w:r>
      <w:r w:rsidRPr="00605EB6">
        <w:t>avenir ayant un aspect moins sombre</w:t>
      </w:r>
      <w:r w:rsidR="00C474C1">
        <w:t>.</w:t>
      </w:r>
    </w:p>
    <w:p w14:paraId="3573C4F7" w14:textId="77777777" w:rsidR="00C474C1" w:rsidRDefault="00C52F4A" w:rsidP="00C52F4A">
      <w:r w:rsidRPr="00605EB6">
        <w:t>Les Allemands occupaient encore une partie du pays</w:t>
      </w:r>
      <w:r w:rsidR="00C474C1">
        <w:t xml:space="preserve"> ; </w:t>
      </w:r>
      <w:r w:rsidRPr="00605EB6">
        <w:t>mais les fonctionnaires de l</w:t>
      </w:r>
      <w:r w:rsidR="00C474C1">
        <w:t>’</w:t>
      </w:r>
      <w:r w:rsidRPr="00605EB6">
        <w:t>État</w:t>
      </w:r>
      <w:r w:rsidR="00C474C1">
        <w:t xml:space="preserve">, </w:t>
      </w:r>
      <w:r w:rsidRPr="00605EB6">
        <w:t>dans l</w:t>
      </w:r>
      <w:r w:rsidR="00C474C1">
        <w:t>’</w:t>
      </w:r>
      <w:r w:rsidRPr="00605EB6">
        <w:t>ordre militaire</w:t>
      </w:r>
      <w:r w:rsidR="00C474C1">
        <w:t xml:space="preserve">, </w:t>
      </w:r>
      <w:r w:rsidRPr="00605EB6">
        <w:t>judiciaire et civil</w:t>
      </w:r>
      <w:r w:rsidR="00C474C1">
        <w:t xml:space="preserve">, </w:t>
      </w:r>
      <w:r w:rsidRPr="00605EB6">
        <w:t>avaient repris les services de l</w:t>
      </w:r>
      <w:r w:rsidR="00C474C1">
        <w:t>’</w:t>
      </w:r>
      <w:r w:rsidRPr="00605EB6">
        <w:t>administration</w:t>
      </w:r>
      <w:r w:rsidR="00C474C1">
        <w:t xml:space="preserve">. </w:t>
      </w:r>
      <w:r w:rsidRPr="00605EB6">
        <w:t>Les Allemands n</w:t>
      </w:r>
      <w:r w:rsidR="00C474C1">
        <w:t>’</w:t>
      </w:r>
      <w:r w:rsidRPr="00605EB6">
        <w:t>étaient plus que des hôtes</w:t>
      </w:r>
      <w:r w:rsidR="00C474C1">
        <w:t xml:space="preserve">, </w:t>
      </w:r>
      <w:r w:rsidRPr="00605EB6">
        <w:t>après avoir été des gouvernants</w:t>
      </w:r>
      <w:r w:rsidR="00C474C1">
        <w:t>.</w:t>
      </w:r>
    </w:p>
    <w:p w14:paraId="0E0BA6B3" w14:textId="77777777" w:rsidR="00C474C1" w:rsidRDefault="00C52F4A" w:rsidP="00C52F4A">
      <w:r w:rsidRPr="00605EB6">
        <w:t>Jacques Vaillant avait été emmené à Épinal</w:t>
      </w:r>
      <w:r w:rsidR="00C474C1">
        <w:t xml:space="preserve">, </w:t>
      </w:r>
      <w:r w:rsidRPr="00605EB6">
        <w:t>puis conduit à Coblentz comme prisonnier de guerre</w:t>
      </w:r>
      <w:r w:rsidR="00C474C1">
        <w:t xml:space="preserve">. </w:t>
      </w:r>
      <w:r w:rsidRPr="00605EB6">
        <w:t>On lui avait accordé</w:t>
      </w:r>
      <w:r w:rsidR="00C474C1">
        <w:t xml:space="preserve">, </w:t>
      </w:r>
      <w:r w:rsidRPr="00605EB6">
        <w:t>sans qu</w:t>
      </w:r>
      <w:r w:rsidR="00C474C1">
        <w:t>’</w:t>
      </w:r>
      <w:r w:rsidRPr="00605EB6">
        <w:t>il l</w:t>
      </w:r>
      <w:r w:rsidR="00C474C1">
        <w:t>’</w:t>
      </w:r>
      <w:r w:rsidRPr="00605EB6">
        <w:t>eût sollicitée</w:t>
      </w:r>
      <w:r w:rsidR="00C474C1">
        <w:t xml:space="preserve">, </w:t>
      </w:r>
      <w:r w:rsidRPr="00605EB6">
        <w:t>la faveur de ne pas être fusillé comme tant d</w:t>
      </w:r>
      <w:r w:rsidR="00C474C1">
        <w:t>’</w:t>
      </w:r>
      <w:r w:rsidRPr="00605EB6">
        <w:t>autres</w:t>
      </w:r>
      <w:r w:rsidR="00C474C1">
        <w:t>.</w:t>
      </w:r>
    </w:p>
    <w:p w14:paraId="4FDCB880" w14:textId="77777777" w:rsidR="00C474C1" w:rsidRDefault="00C52F4A" w:rsidP="00C52F4A">
      <w:r w:rsidRPr="00605EB6">
        <w:t>On l</w:t>
      </w:r>
      <w:r w:rsidR="00C474C1">
        <w:t>’</w:t>
      </w:r>
      <w:r w:rsidRPr="00605EB6">
        <w:t>oublia un peu dans sa prison</w:t>
      </w:r>
      <w:r w:rsidR="00C474C1">
        <w:t xml:space="preserve">. </w:t>
      </w:r>
      <w:r w:rsidRPr="00605EB6">
        <w:t>En effet</w:t>
      </w:r>
      <w:r w:rsidR="00C474C1">
        <w:t xml:space="preserve">, </w:t>
      </w:r>
      <w:r w:rsidRPr="00605EB6">
        <w:t>les soldats français étaient presque tous rentrés en France</w:t>
      </w:r>
      <w:r w:rsidR="00C474C1">
        <w:t xml:space="preserve">, </w:t>
      </w:r>
      <w:r w:rsidRPr="00605EB6">
        <w:t>que le maire de Mareille était encore à Coblentz</w:t>
      </w:r>
      <w:r w:rsidR="00C474C1">
        <w:t xml:space="preserve">. </w:t>
      </w:r>
      <w:r w:rsidRPr="00605EB6">
        <w:t>Il se trouva parmi les derniers à qui on rendit la liberté</w:t>
      </w:r>
      <w:r w:rsidR="00C474C1">
        <w:t>.</w:t>
      </w:r>
    </w:p>
    <w:p w14:paraId="2A7B13F7" w14:textId="77777777" w:rsidR="00C474C1" w:rsidRDefault="00C52F4A" w:rsidP="00C52F4A">
      <w:r w:rsidRPr="00605EB6">
        <w:t>À Mareille</w:t>
      </w:r>
      <w:r w:rsidR="00C474C1">
        <w:t xml:space="preserve">, </w:t>
      </w:r>
      <w:r w:rsidRPr="00605EB6">
        <w:t>on le croyait mort</w:t>
      </w:r>
      <w:r w:rsidR="00C474C1">
        <w:t xml:space="preserve">. </w:t>
      </w:r>
      <w:r w:rsidRPr="00605EB6">
        <w:t>Inutile de dire que ses concitoyens</w:t>
      </w:r>
      <w:r w:rsidR="00C474C1">
        <w:t xml:space="preserve">, </w:t>
      </w:r>
      <w:r w:rsidRPr="00605EB6">
        <w:t>à son retour</w:t>
      </w:r>
      <w:r w:rsidR="00C474C1">
        <w:t xml:space="preserve">, </w:t>
      </w:r>
      <w:r w:rsidRPr="00605EB6">
        <w:t>l</w:t>
      </w:r>
      <w:r w:rsidR="00C474C1">
        <w:t>’</w:t>
      </w:r>
      <w:r w:rsidRPr="00605EB6">
        <w:t>accueillirent avec de grandes démonstrations de joie</w:t>
      </w:r>
      <w:r w:rsidR="00C474C1">
        <w:t>.</w:t>
      </w:r>
    </w:p>
    <w:p w14:paraId="43DFD2F1" w14:textId="77777777" w:rsidR="00C474C1" w:rsidRDefault="00C52F4A" w:rsidP="00C52F4A">
      <w:r w:rsidRPr="00605EB6">
        <w:t>Jacques Vaillant rentra en pleurant dans sa maison</w:t>
      </w:r>
      <w:r w:rsidR="00C474C1">
        <w:t xml:space="preserve">, </w:t>
      </w:r>
      <w:r w:rsidRPr="00605EB6">
        <w:t>une nouvelle prison pour lui</w:t>
      </w:r>
      <w:r w:rsidR="00C474C1">
        <w:t xml:space="preserve">, </w:t>
      </w:r>
      <w:r w:rsidRPr="00605EB6">
        <w:t>condamné qu</w:t>
      </w:r>
      <w:r w:rsidR="00C474C1">
        <w:t>’</w:t>
      </w:r>
      <w:r w:rsidRPr="00605EB6">
        <w:t>il était à y vivre seul</w:t>
      </w:r>
      <w:r w:rsidR="00C474C1">
        <w:t xml:space="preserve">. </w:t>
      </w:r>
      <w:r w:rsidRPr="00605EB6">
        <w:t>Il avait beaucoup vieilli</w:t>
      </w:r>
      <w:r w:rsidR="00C474C1">
        <w:t xml:space="preserve">, </w:t>
      </w:r>
      <w:r w:rsidRPr="00605EB6">
        <w:t>depuis le dernier malheur qui l</w:t>
      </w:r>
      <w:r w:rsidR="00C474C1">
        <w:t>’</w:t>
      </w:r>
      <w:r w:rsidRPr="00605EB6">
        <w:t>avait frappé</w:t>
      </w:r>
      <w:r w:rsidR="00C474C1">
        <w:t xml:space="preserve"> ; </w:t>
      </w:r>
      <w:r w:rsidRPr="00605EB6">
        <w:t>lui qui naguère encore était si robuste et tenait sa belle taille si droite</w:t>
      </w:r>
      <w:r w:rsidR="00C474C1">
        <w:t xml:space="preserve">, </w:t>
      </w:r>
      <w:r w:rsidRPr="00605EB6">
        <w:t>il commençait à se voûter et à sentir chanceler ses jambes</w:t>
      </w:r>
      <w:r w:rsidR="00C474C1">
        <w:t>.</w:t>
      </w:r>
    </w:p>
    <w:p w14:paraId="75C2FD1A" w14:textId="77777777" w:rsidR="00C474C1" w:rsidRDefault="00C52F4A" w:rsidP="00C52F4A">
      <w:r w:rsidRPr="00605EB6">
        <w:lastRenderedPageBreak/>
        <w:t>Gertrude vint avec empressement se mettre à sa disposition</w:t>
      </w:r>
      <w:r w:rsidR="00C474C1">
        <w:t xml:space="preserve"> ; </w:t>
      </w:r>
      <w:r w:rsidRPr="00605EB6">
        <w:t>il l</w:t>
      </w:r>
      <w:r w:rsidR="00C474C1">
        <w:t>’</w:t>
      </w:r>
      <w:r w:rsidRPr="00605EB6">
        <w:t>embrassa et ils pleurèrent ensemble</w:t>
      </w:r>
      <w:r w:rsidR="00C474C1">
        <w:t>.</w:t>
      </w:r>
    </w:p>
    <w:p w14:paraId="205685FC" w14:textId="77777777" w:rsidR="00C474C1" w:rsidRDefault="00C52F4A" w:rsidP="00C52F4A">
      <w:r w:rsidRPr="00605EB6">
        <w:t>Gertrude lui remit un certain nombre de lettres</w:t>
      </w:r>
      <w:r w:rsidR="00C474C1">
        <w:t xml:space="preserve">. </w:t>
      </w:r>
      <w:r w:rsidRPr="00605EB6">
        <w:t>Elles étaient toutes de Jacques Grandin</w:t>
      </w:r>
      <w:r w:rsidR="00C474C1">
        <w:t>.</w:t>
      </w:r>
    </w:p>
    <w:p w14:paraId="7BC461F9" w14:textId="00DB5726" w:rsidR="00C474C1" w:rsidRDefault="0094609C" w:rsidP="00C52F4A">
      <w:r>
        <w:t>— </w:t>
      </w:r>
      <w:r w:rsidR="00C52F4A" w:rsidRPr="00605EB6">
        <w:t>Pauvre garçon</w:t>
      </w:r>
      <w:r w:rsidR="00C474C1">
        <w:t xml:space="preserve"> ! </w:t>
      </w:r>
      <w:r w:rsidR="00C52F4A" w:rsidRPr="00605EB6">
        <w:t>murmura-t-il en soupirant</w:t>
      </w:r>
      <w:r w:rsidR="00C474C1">
        <w:t>.</w:t>
      </w:r>
    </w:p>
    <w:p w14:paraId="7D1A328E" w14:textId="77777777" w:rsidR="00C474C1" w:rsidRDefault="00C52F4A" w:rsidP="00C52F4A">
      <w:r w:rsidRPr="00605EB6">
        <w:t>Il décacheta les lettres</w:t>
      </w:r>
      <w:r w:rsidR="00C474C1">
        <w:t xml:space="preserve">, </w:t>
      </w:r>
      <w:r w:rsidRPr="00605EB6">
        <w:t>les rangea par ordre de dates et les lut</w:t>
      </w:r>
      <w:r w:rsidR="00C474C1">
        <w:t xml:space="preserve">. </w:t>
      </w:r>
      <w:r w:rsidRPr="00605EB6">
        <w:t>Il mit plus de deux heures à faire cette très intéressante lecture</w:t>
      </w:r>
      <w:r w:rsidR="00C474C1">
        <w:t xml:space="preserve"> ; </w:t>
      </w:r>
      <w:r w:rsidRPr="00605EB6">
        <w:t>il est vrai qu</w:t>
      </w:r>
      <w:r w:rsidR="00C474C1">
        <w:t>’</w:t>
      </w:r>
      <w:r w:rsidRPr="00605EB6">
        <w:t>il s</w:t>
      </w:r>
      <w:r w:rsidR="00C474C1">
        <w:t>’</w:t>
      </w:r>
      <w:r w:rsidRPr="00605EB6">
        <w:t>était interrompu souvent pour essuyer ses yeux voilés de larmes</w:t>
      </w:r>
      <w:r w:rsidR="00C474C1">
        <w:t>.</w:t>
      </w:r>
    </w:p>
    <w:p w14:paraId="6859EA18" w14:textId="2E848F5C" w:rsidR="00C474C1" w:rsidRDefault="0094609C" w:rsidP="00C52F4A">
      <w:r>
        <w:t>— </w:t>
      </w:r>
      <w:r w:rsidR="00C52F4A" w:rsidRPr="00605EB6">
        <w:t>Lieutenant et décoré</w:t>
      </w:r>
      <w:r w:rsidR="00C474C1">
        <w:t xml:space="preserve">, </w:t>
      </w:r>
      <w:r w:rsidR="00C52F4A" w:rsidRPr="00605EB6">
        <w:t>dit-il d</w:t>
      </w:r>
      <w:r w:rsidR="00C474C1">
        <w:t>’</w:t>
      </w:r>
      <w:r w:rsidR="00C52F4A" w:rsidRPr="00605EB6">
        <w:t>une voix entrecoupée de sanglots</w:t>
      </w:r>
      <w:r w:rsidR="00C474C1">
        <w:t xml:space="preserve"> ; </w:t>
      </w:r>
      <w:r w:rsidR="00C52F4A" w:rsidRPr="00605EB6">
        <w:t>et tout cela</w:t>
      </w:r>
      <w:r w:rsidR="00C474C1">
        <w:t xml:space="preserve">, </w:t>
      </w:r>
      <w:r w:rsidR="00C52F4A" w:rsidRPr="00605EB6">
        <w:t>c</w:t>
      </w:r>
      <w:r w:rsidR="00C474C1">
        <w:t>’</w:t>
      </w:r>
      <w:r w:rsidR="00C52F4A" w:rsidRPr="00605EB6">
        <w:t>était pour elle</w:t>
      </w:r>
      <w:r w:rsidR="00C474C1">
        <w:t xml:space="preserve">… </w:t>
      </w:r>
      <w:r w:rsidR="00C52F4A" w:rsidRPr="00605EB6">
        <w:t>De son côté</w:t>
      </w:r>
      <w:r w:rsidR="00C474C1">
        <w:t xml:space="preserve">, </w:t>
      </w:r>
      <w:r w:rsidR="00C52F4A" w:rsidRPr="00605EB6">
        <w:t>l</w:t>
      </w:r>
      <w:r w:rsidR="00C474C1">
        <w:t>’</w:t>
      </w:r>
      <w:r w:rsidR="00C52F4A" w:rsidRPr="00605EB6">
        <w:t>honneur</w:t>
      </w:r>
      <w:r w:rsidR="00C474C1">
        <w:t xml:space="preserve">, </w:t>
      </w:r>
      <w:r w:rsidR="00C52F4A" w:rsidRPr="00605EB6">
        <w:t>l</w:t>
      </w:r>
      <w:r w:rsidR="00C474C1">
        <w:t>’</w:t>
      </w:r>
      <w:r w:rsidR="00C52F4A" w:rsidRPr="00605EB6">
        <w:t>avenir brillant</w:t>
      </w:r>
      <w:r w:rsidR="00C474C1">
        <w:t xml:space="preserve"> ; </w:t>
      </w:r>
      <w:r w:rsidR="00C52F4A" w:rsidRPr="00605EB6">
        <w:t>de celui-ci le déshonneur</w:t>
      </w:r>
      <w:r w:rsidR="00C474C1">
        <w:t xml:space="preserve">, </w:t>
      </w:r>
      <w:r w:rsidR="00C52F4A" w:rsidRPr="00605EB6">
        <w:t>le deuil</w:t>
      </w:r>
      <w:r w:rsidR="00C474C1">
        <w:t xml:space="preserve">, </w:t>
      </w:r>
      <w:r w:rsidR="00C52F4A" w:rsidRPr="00605EB6">
        <w:t>la ruine</w:t>
      </w:r>
      <w:r w:rsidR="00C474C1">
        <w:t xml:space="preserve"> ! </w:t>
      </w:r>
      <w:r w:rsidR="00C52F4A" w:rsidRPr="00605EB6">
        <w:t>Voilà la destinée</w:t>
      </w:r>
      <w:r w:rsidR="00C474C1">
        <w:t xml:space="preserve"> !… </w:t>
      </w:r>
      <w:r w:rsidR="00C52F4A" w:rsidRPr="00605EB6">
        <w:t>Il ne sait rien</w:t>
      </w:r>
      <w:r w:rsidR="00C474C1">
        <w:t xml:space="preserve">… </w:t>
      </w:r>
      <w:r w:rsidR="00C52F4A" w:rsidRPr="00605EB6">
        <w:t>Ah</w:t>
      </w:r>
      <w:r w:rsidR="00C474C1">
        <w:t xml:space="preserve"> ! </w:t>
      </w:r>
      <w:r w:rsidR="00C52F4A" w:rsidRPr="00605EB6">
        <w:t>Jacques</w:t>
      </w:r>
      <w:r w:rsidR="00C474C1">
        <w:t xml:space="preserve">, </w:t>
      </w:r>
      <w:r w:rsidR="00C52F4A" w:rsidRPr="00605EB6">
        <w:t>Jacques</w:t>
      </w:r>
      <w:r w:rsidR="00C474C1">
        <w:t xml:space="preserve">, </w:t>
      </w:r>
      <w:r w:rsidR="00C52F4A" w:rsidRPr="00605EB6">
        <w:t>ne reviens jamais à Mareille</w:t>
      </w:r>
      <w:r w:rsidR="00C474C1">
        <w:t xml:space="preserve"> ! </w:t>
      </w:r>
      <w:r w:rsidR="00C52F4A" w:rsidRPr="00605EB6">
        <w:t>Il est jeune</w:t>
      </w:r>
      <w:r w:rsidR="00C474C1">
        <w:t xml:space="preserve">, </w:t>
      </w:r>
      <w:r w:rsidR="00C52F4A" w:rsidRPr="00605EB6">
        <w:t>lui</w:t>
      </w:r>
      <w:r w:rsidR="00C474C1">
        <w:t xml:space="preserve">, </w:t>
      </w:r>
      <w:r w:rsidR="00C52F4A" w:rsidRPr="00605EB6">
        <w:t>il peut se consoler</w:t>
      </w:r>
      <w:r w:rsidR="00C474C1">
        <w:t xml:space="preserve">, </w:t>
      </w:r>
      <w:r w:rsidR="00C52F4A" w:rsidRPr="00605EB6">
        <w:t>oublier</w:t>
      </w:r>
      <w:r w:rsidR="00C474C1">
        <w:t xml:space="preserve">. </w:t>
      </w:r>
      <w:r w:rsidR="00C52F4A" w:rsidRPr="00605EB6">
        <w:t>Adieu</w:t>
      </w:r>
      <w:r w:rsidR="00C474C1">
        <w:t xml:space="preserve">, </w:t>
      </w:r>
      <w:r w:rsidR="00C52F4A" w:rsidRPr="00605EB6">
        <w:t>beaux rêves d</w:t>
      </w:r>
      <w:r w:rsidR="00C474C1">
        <w:t>’</w:t>
      </w:r>
      <w:r w:rsidR="00C52F4A" w:rsidRPr="00605EB6">
        <w:t>autrefois</w:t>
      </w:r>
      <w:r w:rsidR="00C474C1">
        <w:t xml:space="preserve"> ! </w:t>
      </w:r>
      <w:r w:rsidR="00C52F4A" w:rsidRPr="00605EB6">
        <w:t>Pour moi</w:t>
      </w:r>
      <w:r w:rsidR="00C474C1">
        <w:t xml:space="preserve">, </w:t>
      </w:r>
      <w:r w:rsidR="00C52F4A" w:rsidRPr="00605EB6">
        <w:t>plus rien</w:t>
      </w:r>
      <w:r w:rsidR="00C474C1">
        <w:t xml:space="preserve">, </w:t>
      </w:r>
      <w:r w:rsidR="00C52F4A" w:rsidRPr="00605EB6">
        <w:t>je touche à la tombe</w:t>
      </w:r>
      <w:r w:rsidR="00C474C1">
        <w:t xml:space="preserve"> ! </w:t>
      </w:r>
      <w:r w:rsidR="00C52F4A" w:rsidRPr="00605EB6">
        <w:t>Qu</w:t>
      </w:r>
      <w:r w:rsidR="00C474C1">
        <w:t>’</w:t>
      </w:r>
      <w:r w:rsidR="00C52F4A" w:rsidRPr="00605EB6">
        <w:t>il reste là-bas</w:t>
      </w:r>
      <w:r w:rsidR="00C474C1">
        <w:t xml:space="preserve">, </w:t>
      </w:r>
      <w:r w:rsidR="00C52F4A" w:rsidRPr="00605EB6">
        <w:t>où l</w:t>
      </w:r>
      <w:r w:rsidR="00C474C1">
        <w:t>’</w:t>
      </w:r>
      <w:r w:rsidR="00C52F4A" w:rsidRPr="00605EB6">
        <w:t>avenir lui sourit</w:t>
      </w:r>
      <w:r w:rsidR="00C474C1">
        <w:t xml:space="preserve"> ; </w:t>
      </w:r>
      <w:r w:rsidR="00C52F4A" w:rsidRPr="00605EB6">
        <w:t>qu</w:t>
      </w:r>
      <w:r w:rsidR="00C474C1">
        <w:t>’</w:t>
      </w:r>
      <w:r w:rsidR="00C52F4A" w:rsidRPr="00605EB6">
        <w:t>il poursuive sa carrière</w:t>
      </w:r>
      <w:r w:rsidR="00C474C1">
        <w:t xml:space="preserve">, </w:t>
      </w:r>
      <w:r w:rsidR="00C52F4A" w:rsidRPr="00605EB6">
        <w:t>si brillamment commencée</w:t>
      </w:r>
      <w:r w:rsidR="00C474C1">
        <w:t> !</w:t>
      </w:r>
    </w:p>
    <w:p w14:paraId="4C252CC9" w14:textId="79CEBA57" w:rsidR="00C474C1" w:rsidRDefault="0094609C" w:rsidP="00C52F4A">
      <w:r>
        <w:t>— </w:t>
      </w:r>
      <w:r w:rsidR="00C52F4A" w:rsidRPr="00605EB6">
        <w:t>Est-ce que vous n</w:t>
      </w:r>
      <w:r w:rsidR="00C474C1">
        <w:t>’</w:t>
      </w:r>
      <w:r w:rsidR="00C52F4A" w:rsidRPr="00605EB6">
        <w:t>allez pas lui répondre</w:t>
      </w:r>
      <w:r w:rsidR="00C474C1">
        <w:t xml:space="preserve">, </w:t>
      </w:r>
      <w:r w:rsidR="00C52F4A" w:rsidRPr="00605EB6">
        <w:t>monsieur</w:t>
      </w:r>
      <w:r w:rsidR="00C474C1">
        <w:t xml:space="preserve"> ? </w:t>
      </w:r>
      <w:r w:rsidR="00C52F4A" w:rsidRPr="00605EB6">
        <w:t>demanda Gertrude</w:t>
      </w:r>
      <w:r w:rsidR="00C474C1">
        <w:t>.</w:t>
      </w:r>
    </w:p>
    <w:p w14:paraId="6BCF105D" w14:textId="58B3304A" w:rsidR="00C474C1" w:rsidRDefault="0094609C" w:rsidP="00C52F4A">
      <w:r>
        <w:t>— </w:t>
      </w:r>
      <w:r w:rsidR="00C52F4A" w:rsidRPr="00605EB6">
        <w:t>Je lui répondrai certainement</w:t>
      </w:r>
      <w:r w:rsidR="00C474C1">
        <w:t>.</w:t>
      </w:r>
    </w:p>
    <w:p w14:paraId="662FB1CC" w14:textId="43FF5850" w:rsidR="00C474C1" w:rsidRDefault="0094609C" w:rsidP="00C52F4A">
      <w:r>
        <w:t>— </w:t>
      </w:r>
      <w:r w:rsidR="00C52F4A" w:rsidRPr="00605EB6">
        <w:t>Quand</w:t>
      </w:r>
      <w:r w:rsidR="00C474C1">
        <w:t xml:space="preserve">, </w:t>
      </w:r>
      <w:r w:rsidR="00C52F4A" w:rsidRPr="00605EB6">
        <w:t>monsieur</w:t>
      </w:r>
      <w:r w:rsidR="00C474C1">
        <w:t> ?</w:t>
      </w:r>
    </w:p>
    <w:p w14:paraId="6C5CC66C" w14:textId="325C065E" w:rsidR="00C474C1" w:rsidRDefault="0094609C" w:rsidP="00C52F4A">
      <w:r>
        <w:t>— </w:t>
      </w:r>
      <w:r w:rsidR="00C52F4A" w:rsidRPr="00095781">
        <w:t>Dans quelques jours</w:t>
      </w:r>
      <w:r w:rsidR="00C474C1">
        <w:t>.</w:t>
      </w:r>
    </w:p>
    <w:p w14:paraId="16ABA3F4" w14:textId="77777777" w:rsidR="00C474C1" w:rsidRDefault="00C52F4A" w:rsidP="00C52F4A">
      <w:r w:rsidRPr="00095781">
        <w:t>Le lendemain</w:t>
      </w:r>
      <w:r w:rsidR="00C474C1">
        <w:t xml:space="preserve">, </w:t>
      </w:r>
      <w:r w:rsidRPr="00095781">
        <w:t>grâce à Gertrude</w:t>
      </w:r>
      <w:r w:rsidR="00C474C1">
        <w:t xml:space="preserve">, </w:t>
      </w:r>
      <w:r w:rsidRPr="00095781">
        <w:t>qui était fière d</w:t>
      </w:r>
      <w:r w:rsidR="00C474C1">
        <w:t>’</w:t>
      </w:r>
      <w:r w:rsidRPr="00095781">
        <w:t>annoncer la grande nouvelle</w:t>
      </w:r>
      <w:r w:rsidR="00C474C1">
        <w:t xml:space="preserve">, </w:t>
      </w:r>
      <w:r w:rsidRPr="00095781">
        <w:t>tout le monde</w:t>
      </w:r>
      <w:r w:rsidR="00C474C1">
        <w:t xml:space="preserve">, </w:t>
      </w:r>
      <w:r w:rsidRPr="00095781">
        <w:t>à Mareille</w:t>
      </w:r>
      <w:r w:rsidR="00C474C1">
        <w:t xml:space="preserve">, </w:t>
      </w:r>
      <w:r w:rsidRPr="00095781">
        <w:t>savait que Jacques Grandin</w:t>
      </w:r>
      <w:r w:rsidR="00C474C1">
        <w:t xml:space="preserve">, </w:t>
      </w:r>
      <w:r w:rsidRPr="00095781">
        <w:t>l</w:t>
      </w:r>
      <w:r w:rsidR="00C474C1">
        <w:t>’</w:t>
      </w:r>
      <w:r w:rsidRPr="00095781">
        <w:t>ancien garçon de ferme</w:t>
      </w:r>
      <w:r w:rsidR="00C474C1">
        <w:t xml:space="preserve">, </w:t>
      </w:r>
      <w:r w:rsidRPr="00095781">
        <w:t>était lieutenant de hussards et chevalier de la Légion d</w:t>
      </w:r>
      <w:r w:rsidR="00C474C1">
        <w:t>’</w:t>
      </w:r>
      <w:r w:rsidRPr="00095781">
        <w:t>honneur</w:t>
      </w:r>
      <w:r w:rsidR="00C474C1">
        <w:t>.</w:t>
      </w:r>
    </w:p>
    <w:p w14:paraId="709B77DD" w14:textId="479F07C9" w:rsidR="00C474C1" w:rsidRDefault="00C52F4A" w:rsidP="00C52F4A">
      <w:r w:rsidRPr="00605EB6">
        <w:lastRenderedPageBreak/>
        <w:t>La nuit était venue</w:t>
      </w:r>
      <w:r w:rsidR="00C474C1">
        <w:t xml:space="preserve">. </w:t>
      </w:r>
      <w:r w:rsidRPr="00605EB6">
        <w:t>Jacques Grandin</w:t>
      </w:r>
      <w:r w:rsidR="00C474C1">
        <w:t xml:space="preserve">, </w:t>
      </w:r>
      <w:r w:rsidRPr="00605EB6">
        <w:t>l</w:t>
      </w:r>
      <w:r w:rsidR="00C474C1">
        <w:t>’</w:t>
      </w:r>
      <w:r w:rsidRPr="00605EB6">
        <w:t>épée au côté</w:t>
      </w:r>
      <w:r w:rsidR="00C474C1">
        <w:t xml:space="preserve">, </w:t>
      </w:r>
      <w:r w:rsidRPr="00605EB6">
        <w:t>la taille serrée dans son uniforme d</w:t>
      </w:r>
      <w:r w:rsidR="00C474C1">
        <w:t>’</w:t>
      </w:r>
      <w:r w:rsidRPr="00605EB6">
        <w:t>officier de hussards</w:t>
      </w:r>
      <w:r w:rsidR="00C474C1">
        <w:t xml:space="preserve">, </w:t>
      </w:r>
      <w:r w:rsidRPr="00605EB6">
        <w:t>suivait d</w:t>
      </w:r>
      <w:r w:rsidR="00C474C1">
        <w:t>’</w:t>
      </w:r>
      <w:r w:rsidRPr="00605EB6">
        <w:t xml:space="preserve">un pas rapide et léger la route qui traverse le plateau rocheux entre </w:t>
      </w:r>
      <w:r w:rsidR="00095781" w:rsidRPr="00605EB6">
        <w:t>Blign</w:t>
      </w:r>
      <w:r w:rsidR="00095781">
        <w:t>i</w:t>
      </w:r>
      <w:r w:rsidR="00095781" w:rsidRPr="00605EB6">
        <w:t xml:space="preserve">court </w:t>
      </w:r>
      <w:r w:rsidRPr="00605EB6">
        <w:t>et Mareille</w:t>
      </w:r>
      <w:r w:rsidR="00C474C1">
        <w:t xml:space="preserve">. </w:t>
      </w:r>
      <w:r w:rsidRPr="00605EB6">
        <w:t>Il avait obtenu</w:t>
      </w:r>
      <w:r w:rsidR="00C474C1">
        <w:t xml:space="preserve">, </w:t>
      </w:r>
      <w:r w:rsidRPr="00605EB6">
        <w:t>assez facilement</w:t>
      </w:r>
      <w:r w:rsidR="00C474C1">
        <w:t xml:space="preserve">, </w:t>
      </w:r>
      <w:r w:rsidRPr="00605EB6">
        <w:t>d</w:t>
      </w:r>
      <w:r w:rsidR="00C474C1">
        <w:t>’</w:t>
      </w:r>
      <w:r w:rsidRPr="00605EB6">
        <w:t>ailleurs</w:t>
      </w:r>
      <w:r w:rsidR="00C474C1">
        <w:t xml:space="preserve">, </w:t>
      </w:r>
      <w:r w:rsidRPr="00605EB6">
        <w:t>un congé de deux mois</w:t>
      </w:r>
      <w:r w:rsidR="00C474C1">
        <w:t xml:space="preserve">, </w:t>
      </w:r>
      <w:r w:rsidRPr="00605EB6">
        <w:t>et dans un instant il allait être à Mareille où</w:t>
      </w:r>
      <w:r w:rsidR="00C474C1">
        <w:t xml:space="preserve">, </w:t>
      </w:r>
      <w:r w:rsidRPr="00605EB6">
        <w:t>savourant d</w:t>
      </w:r>
      <w:r w:rsidR="00C474C1">
        <w:t>’</w:t>
      </w:r>
      <w:r w:rsidRPr="00605EB6">
        <w:t>avance la joie de surprendre Jacques Vaillant et Jeanne</w:t>
      </w:r>
      <w:r w:rsidR="00C474C1">
        <w:t xml:space="preserve">, </w:t>
      </w:r>
      <w:r w:rsidRPr="00605EB6">
        <w:t>il n</w:t>
      </w:r>
      <w:r w:rsidR="00C474C1">
        <w:t>’</w:t>
      </w:r>
      <w:r w:rsidRPr="00605EB6">
        <w:t>avait point annoncé son arrivée</w:t>
      </w:r>
      <w:r w:rsidR="00C474C1">
        <w:t>.</w:t>
      </w:r>
    </w:p>
    <w:p w14:paraId="4D4E416F" w14:textId="77777777" w:rsidR="00C474C1" w:rsidRDefault="00C52F4A" w:rsidP="00C52F4A">
      <w:r w:rsidRPr="00605EB6">
        <w:t>À un endroit de la route il s</w:t>
      </w:r>
      <w:r w:rsidR="00C474C1">
        <w:t>’</w:t>
      </w:r>
      <w:r w:rsidRPr="00605EB6">
        <w:t>arrêta</w:t>
      </w:r>
      <w:r w:rsidR="00C474C1">
        <w:t xml:space="preserve">. </w:t>
      </w:r>
      <w:r w:rsidRPr="00605EB6">
        <w:t>Ah</w:t>
      </w:r>
      <w:r w:rsidR="00C474C1">
        <w:t xml:space="preserve"> ! </w:t>
      </w:r>
      <w:r w:rsidRPr="00605EB6">
        <w:t>il n</w:t>
      </w:r>
      <w:r w:rsidR="00C474C1">
        <w:t>’</w:t>
      </w:r>
      <w:r w:rsidRPr="00605EB6">
        <w:t>avait pas oublié</w:t>
      </w:r>
      <w:r w:rsidR="00C474C1">
        <w:t xml:space="preserve"> : </w:t>
      </w:r>
      <w:r w:rsidRPr="00605EB6">
        <w:t>c</w:t>
      </w:r>
      <w:r w:rsidR="00C474C1">
        <w:t>’</w:t>
      </w:r>
      <w:r w:rsidRPr="00605EB6">
        <w:t>est à cette place que ses amis lui avaient serré la main</w:t>
      </w:r>
      <w:r w:rsidR="00C474C1">
        <w:t xml:space="preserve">, </w:t>
      </w:r>
      <w:r w:rsidRPr="00605EB6">
        <w:t>en lui souhaitant bonne chance</w:t>
      </w:r>
      <w:r w:rsidR="00C474C1">
        <w:t xml:space="preserve"> ; </w:t>
      </w:r>
      <w:r w:rsidRPr="00605EB6">
        <w:t>à cette place qu</w:t>
      </w:r>
      <w:r w:rsidR="00C474C1">
        <w:t>’</w:t>
      </w:r>
      <w:r w:rsidRPr="00605EB6">
        <w:t>il avait mis un dernier baiser d</w:t>
      </w:r>
      <w:r w:rsidR="00C474C1">
        <w:t>’</w:t>
      </w:r>
      <w:r w:rsidRPr="00605EB6">
        <w:t>amour sur le front de sa Jeanne adorée</w:t>
      </w:r>
      <w:r w:rsidR="00C474C1">
        <w:t> !</w:t>
      </w:r>
    </w:p>
    <w:p w14:paraId="4F37340E" w14:textId="6607DCE5" w:rsidR="00C474C1" w:rsidRDefault="0094609C" w:rsidP="00C52F4A">
      <w:r>
        <w:t>— </w:t>
      </w:r>
      <w:r w:rsidR="00C52F4A" w:rsidRPr="00605EB6">
        <w:t>Chère Jeanne</w:t>
      </w:r>
      <w:r w:rsidR="00C474C1">
        <w:t xml:space="preserve">, </w:t>
      </w:r>
      <w:r w:rsidR="00C52F4A" w:rsidRPr="00605EB6">
        <w:t>chère Jeanne</w:t>
      </w:r>
      <w:r w:rsidR="00C474C1">
        <w:t xml:space="preserve"> ! </w:t>
      </w:r>
      <w:r w:rsidR="00C52F4A" w:rsidRPr="00605EB6">
        <w:t>murmura-t-il</w:t>
      </w:r>
      <w:r w:rsidR="00C474C1">
        <w:t>.</w:t>
      </w:r>
    </w:p>
    <w:p w14:paraId="6845E842" w14:textId="77777777" w:rsidR="00C474C1" w:rsidRDefault="00C52F4A" w:rsidP="00C52F4A">
      <w:r w:rsidRPr="00605EB6">
        <w:t>Il jeta un regard sur la Bosse-Grise et eut un souvenir pour Jean Loup</w:t>
      </w:r>
      <w:r w:rsidR="00C474C1">
        <w:t>.</w:t>
      </w:r>
    </w:p>
    <w:p w14:paraId="681D7846" w14:textId="77777777" w:rsidR="00C474C1" w:rsidRDefault="00C52F4A" w:rsidP="00C52F4A">
      <w:r w:rsidRPr="00605EB6">
        <w:t>Il se remit en marche</w:t>
      </w:r>
      <w:r w:rsidR="00C474C1">
        <w:t xml:space="preserve">. </w:t>
      </w:r>
      <w:r w:rsidRPr="00605EB6">
        <w:t>Bientôt il se trouva en vue du village qui s</w:t>
      </w:r>
      <w:r w:rsidR="00C474C1">
        <w:t>’</w:t>
      </w:r>
      <w:r w:rsidRPr="00605EB6">
        <w:t>allongeait dans la vallée</w:t>
      </w:r>
      <w:r w:rsidR="00C474C1">
        <w:t>.</w:t>
      </w:r>
    </w:p>
    <w:p w14:paraId="74E03D16" w14:textId="77777777" w:rsidR="00C474C1" w:rsidRDefault="00C52F4A" w:rsidP="00C52F4A">
      <w:r w:rsidRPr="00605EB6">
        <w:t>Ses yeux s</w:t>
      </w:r>
      <w:r w:rsidR="00C474C1">
        <w:t>’</w:t>
      </w:r>
      <w:r w:rsidRPr="00605EB6">
        <w:t>arrêtèrent sur la maison du vieux capitaine</w:t>
      </w:r>
      <w:r w:rsidR="00C474C1">
        <w:t xml:space="preserve">, </w:t>
      </w:r>
      <w:r w:rsidRPr="00605EB6">
        <w:t>un peu en avant des autres</w:t>
      </w:r>
      <w:r w:rsidR="00C474C1">
        <w:t xml:space="preserve">, </w:t>
      </w:r>
      <w:r w:rsidRPr="00605EB6">
        <w:t>et qui apparaissait grisâtre dans l</w:t>
      </w:r>
      <w:r w:rsidR="00C474C1">
        <w:t>’</w:t>
      </w:r>
      <w:r w:rsidRPr="00605EB6">
        <w:t>ombre</w:t>
      </w:r>
      <w:r w:rsidR="00C474C1">
        <w:t>.</w:t>
      </w:r>
    </w:p>
    <w:p w14:paraId="2CAC1028" w14:textId="77777777" w:rsidR="00C474C1" w:rsidRDefault="00C52F4A" w:rsidP="00C52F4A">
      <w:r w:rsidRPr="00605EB6">
        <w:t>Son cœur battait violemment</w:t>
      </w:r>
      <w:r w:rsidR="00C474C1">
        <w:t xml:space="preserve">. </w:t>
      </w:r>
      <w:r w:rsidRPr="00605EB6">
        <w:t>Il allait arriver</w:t>
      </w:r>
      <w:r w:rsidR="00C474C1">
        <w:t xml:space="preserve">, </w:t>
      </w:r>
      <w:r w:rsidRPr="00605EB6">
        <w:t>et cependant</w:t>
      </w:r>
      <w:r w:rsidR="00C474C1">
        <w:t xml:space="preserve">, </w:t>
      </w:r>
      <w:r w:rsidRPr="00605EB6">
        <w:t>à mesure qu</w:t>
      </w:r>
      <w:r w:rsidR="00C474C1">
        <w:t>’</w:t>
      </w:r>
      <w:r w:rsidRPr="00605EB6">
        <w:t>il avançait</w:t>
      </w:r>
      <w:r w:rsidR="00C474C1">
        <w:t xml:space="preserve">, </w:t>
      </w:r>
      <w:r w:rsidRPr="00605EB6">
        <w:t>la joie du retour faisait place à l</w:t>
      </w:r>
      <w:r w:rsidR="00C474C1">
        <w:t>’</w:t>
      </w:r>
      <w:r w:rsidRPr="00605EB6">
        <w:t>inquiétude qui l</w:t>
      </w:r>
      <w:r w:rsidR="00C474C1">
        <w:t>’</w:t>
      </w:r>
      <w:r w:rsidRPr="00605EB6">
        <w:t>avait si souvent agité depuis huit mois</w:t>
      </w:r>
      <w:r w:rsidR="00C474C1">
        <w:t xml:space="preserve">. </w:t>
      </w:r>
      <w:r w:rsidRPr="00605EB6">
        <w:t>Un pli se creusait sur son front et</w:t>
      </w:r>
      <w:r w:rsidR="00C474C1">
        <w:t xml:space="preserve">, </w:t>
      </w:r>
      <w:r w:rsidRPr="00605EB6">
        <w:t>en dépit de tout</w:t>
      </w:r>
      <w:r w:rsidR="00C474C1">
        <w:t xml:space="preserve">, </w:t>
      </w:r>
      <w:r w:rsidRPr="00605EB6">
        <w:t>ses pensées devenaient tristes</w:t>
      </w:r>
      <w:r w:rsidR="00C474C1">
        <w:t xml:space="preserve">. </w:t>
      </w:r>
      <w:r w:rsidRPr="00605EB6">
        <w:t>Il s</w:t>
      </w:r>
      <w:r w:rsidR="00C474C1">
        <w:t>’</w:t>
      </w:r>
      <w:r w:rsidRPr="00605EB6">
        <w:t>adressait de nouveau cette question</w:t>
      </w:r>
      <w:r w:rsidR="00C474C1">
        <w:t> :</w:t>
      </w:r>
    </w:p>
    <w:p w14:paraId="438DE87E" w14:textId="0A38936D" w:rsidR="00C474C1" w:rsidRDefault="0094609C" w:rsidP="00C52F4A">
      <w:r>
        <w:t>— </w:t>
      </w:r>
      <w:r w:rsidR="00C52F4A" w:rsidRPr="00605EB6">
        <w:t>Pourquoi mes lettres sont-elles restées sans réponse</w:t>
      </w:r>
      <w:r w:rsidR="00C474C1">
        <w:t> ?</w:t>
      </w:r>
    </w:p>
    <w:p w14:paraId="10D5DE95" w14:textId="77777777" w:rsidR="00C474C1" w:rsidRDefault="00C52F4A" w:rsidP="00C52F4A">
      <w:r w:rsidRPr="00605EB6">
        <w:t>Il s</w:t>
      </w:r>
      <w:r w:rsidR="00C474C1">
        <w:t>’</w:t>
      </w:r>
      <w:r w:rsidRPr="00605EB6">
        <w:t>arrêta devant la porte de la cour</w:t>
      </w:r>
      <w:r w:rsidR="00C474C1">
        <w:t xml:space="preserve">, </w:t>
      </w:r>
      <w:r w:rsidRPr="00605EB6">
        <w:t>voulant se remettre de son émotion avant de frapper</w:t>
      </w:r>
      <w:r w:rsidR="00C474C1">
        <w:t>.</w:t>
      </w:r>
    </w:p>
    <w:p w14:paraId="6AAFEE59" w14:textId="77777777" w:rsidR="00C474C1" w:rsidRDefault="00C52F4A" w:rsidP="00C52F4A">
      <w:r w:rsidRPr="00605EB6">
        <w:lastRenderedPageBreak/>
        <w:t>Un silence profond régnait autour de lui</w:t>
      </w:r>
      <w:r w:rsidR="00C474C1">
        <w:t xml:space="preserve"> ; </w:t>
      </w:r>
      <w:r w:rsidRPr="00605EB6">
        <w:t>il n</w:t>
      </w:r>
      <w:r w:rsidR="00C474C1">
        <w:t>’</w:t>
      </w:r>
      <w:r w:rsidRPr="00605EB6">
        <w:t>entendait aucun bruit dans la maison</w:t>
      </w:r>
      <w:r w:rsidR="00C474C1">
        <w:t xml:space="preserve">, </w:t>
      </w:r>
      <w:r w:rsidRPr="00605EB6">
        <w:t>mais il voyait la fenêtre éclairée de la salle à manger</w:t>
      </w:r>
      <w:r w:rsidR="00C474C1">
        <w:t>.</w:t>
      </w:r>
    </w:p>
    <w:p w14:paraId="10A86AFC" w14:textId="77777777" w:rsidR="00C474C1" w:rsidRDefault="00C52F4A" w:rsidP="00C52F4A">
      <w:r w:rsidRPr="00605EB6">
        <w:t>Gertrude restait maintenant près de son maître jusqu</w:t>
      </w:r>
      <w:r w:rsidR="00C474C1">
        <w:t>’</w:t>
      </w:r>
      <w:r w:rsidRPr="00605EB6">
        <w:t>à neuf heures pour lui tenir compagnie</w:t>
      </w:r>
      <w:r w:rsidR="00C474C1">
        <w:t xml:space="preserve"> ; </w:t>
      </w:r>
      <w:r w:rsidRPr="00605EB6">
        <w:t>neuf heures n</w:t>
      </w:r>
      <w:r w:rsidR="00C474C1">
        <w:t>’</w:t>
      </w:r>
      <w:r w:rsidRPr="00605EB6">
        <w:t>étant pas sonnées</w:t>
      </w:r>
      <w:r w:rsidR="00C474C1">
        <w:t xml:space="preserve">, </w:t>
      </w:r>
      <w:r w:rsidRPr="00605EB6">
        <w:t>elle était encore là</w:t>
      </w:r>
      <w:r w:rsidR="00C474C1">
        <w:t>.</w:t>
      </w:r>
    </w:p>
    <w:p w14:paraId="7D308E54" w14:textId="3B4361D1" w:rsidR="00C474C1" w:rsidRDefault="0094609C" w:rsidP="00C52F4A">
      <w:r>
        <w:t>— </w:t>
      </w:r>
      <w:r w:rsidR="00C52F4A" w:rsidRPr="00605EB6">
        <w:t>Monsieur</w:t>
      </w:r>
      <w:r w:rsidR="00C474C1">
        <w:t xml:space="preserve">, </w:t>
      </w:r>
      <w:r w:rsidR="00C52F4A" w:rsidRPr="00605EB6">
        <w:t>disait-elle à Jacques Vaillant</w:t>
      </w:r>
      <w:r w:rsidR="00C474C1">
        <w:t xml:space="preserve">, </w:t>
      </w:r>
      <w:r w:rsidR="00C52F4A" w:rsidRPr="00605EB6">
        <w:t>il y a aujourd</w:t>
      </w:r>
      <w:r w:rsidR="00C474C1">
        <w:t>’</w:t>
      </w:r>
      <w:r w:rsidR="00C52F4A" w:rsidRPr="00605EB6">
        <w:t>hui huit jours que vous êtes revenu et vous n</w:t>
      </w:r>
      <w:r w:rsidR="00C474C1">
        <w:t>’</w:t>
      </w:r>
      <w:r w:rsidR="00C52F4A" w:rsidRPr="00605EB6">
        <w:t>avez pas encore répondu à votre filleul</w:t>
      </w:r>
      <w:r w:rsidR="00C474C1">
        <w:t xml:space="preserve">. </w:t>
      </w:r>
      <w:r w:rsidR="00C52F4A" w:rsidRPr="00605EB6">
        <w:t>Tous les jours</w:t>
      </w:r>
      <w:r w:rsidR="00C474C1">
        <w:t xml:space="preserve">, </w:t>
      </w:r>
      <w:r w:rsidR="00C52F4A" w:rsidRPr="00605EB6">
        <w:t>vous dites demain</w:t>
      </w:r>
      <w:r w:rsidR="00C474C1">
        <w:t xml:space="preserve">, </w:t>
      </w:r>
      <w:r w:rsidR="00C52F4A" w:rsidRPr="00605EB6">
        <w:t>et les jours passent sans que vous écriviez</w:t>
      </w:r>
      <w:r w:rsidR="00C474C1">
        <w:t>.</w:t>
      </w:r>
    </w:p>
    <w:p w14:paraId="5396B8A5" w14:textId="77777777" w:rsidR="00C474C1" w:rsidRDefault="00C52F4A" w:rsidP="00C52F4A">
      <w:r w:rsidRPr="00605EB6">
        <w:t>Le vieillard laissa échapper un soupir</w:t>
      </w:r>
      <w:r w:rsidR="00C474C1">
        <w:t>.</w:t>
      </w:r>
    </w:p>
    <w:p w14:paraId="3BAEFF5F" w14:textId="2E21B89E" w:rsidR="00C474C1" w:rsidRDefault="0094609C" w:rsidP="00C52F4A">
      <w:r>
        <w:t>— </w:t>
      </w:r>
      <w:r w:rsidR="00C52F4A" w:rsidRPr="00605EB6">
        <w:t>C</w:t>
      </w:r>
      <w:r w:rsidR="00C474C1">
        <w:t>’</w:t>
      </w:r>
      <w:r w:rsidR="00C52F4A" w:rsidRPr="00605EB6">
        <w:t>est vrai</w:t>
      </w:r>
      <w:r w:rsidR="00C474C1">
        <w:t xml:space="preserve">, </w:t>
      </w:r>
      <w:r w:rsidR="00C52F4A" w:rsidRPr="00605EB6">
        <w:t>Gertrude</w:t>
      </w:r>
      <w:r w:rsidR="00C474C1">
        <w:t xml:space="preserve">, </w:t>
      </w:r>
      <w:r w:rsidR="00C52F4A" w:rsidRPr="00605EB6">
        <w:t>c</w:t>
      </w:r>
      <w:r w:rsidR="00C474C1">
        <w:t>’</w:t>
      </w:r>
      <w:r w:rsidR="00C52F4A" w:rsidRPr="00605EB6">
        <w:t>est vrai</w:t>
      </w:r>
      <w:r w:rsidR="00C474C1">
        <w:t xml:space="preserve">, </w:t>
      </w:r>
      <w:r w:rsidR="00C52F4A" w:rsidRPr="00605EB6">
        <w:t>fit-il</w:t>
      </w:r>
      <w:r w:rsidR="00C474C1">
        <w:t>.</w:t>
      </w:r>
    </w:p>
    <w:p w14:paraId="473DB61F" w14:textId="476907D5" w:rsidR="00C474C1" w:rsidRDefault="0094609C" w:rsidP="00C52F4A">
      <w:r>
        <w:t>— </w:t>
      </w:r>
      <w:r w:rsidR="00C52F4A" w:rsidRPr="00605EB6">
        <w:t>Je sais bien que ça doit vous coûter de lui apprendre le grand malheur</w:t>
      </w:r>
      <w:r w:rsidR="00C474C1">
        <w:t xml:space="preserve"> ; </w:t>
      </w:r>
      <w:r w:rsidR="00C52F4A" w:rsidRPr="00605EB6">
        <w:t>mais que ce soit un peu plus tôt ou un peu plus tard</w:t>
      </w:r>
      <w:r w:rsidR="00C474C1">
        <w:t xml:space="preserve">, </w:t>
      </w:r>
      <w:r w:rsidR="00C52F4A" w:rsidRPr="00605EB6">
        <w:t>il faut toujours que le pauvre enfant sache la chose</w:t>
      </w:r>
      <w:r w:rsidR="00C474C1">
        <w:t>.</w:t>
      </w:r>
    </w:p>
    <w:p w14:paraId="4F96BCF5" w14:textId="76CD6845" w:rsidR="00C474C1" w:rsidRDefault="0094609C" w:rsidP="00C52F4A">
      <w:r>
        <w:t>— </w:t>
      </w:r>
      <w:r w:rsidR="00C52F4A" w:rsidRPr="00605EB6">
        <w:t>Oui</w:t>
      </w:r>
      <w:r w:rsidR="00C474C1">
        <w:t xml:space="preserve">, </w:t>
      </w:r>
      <w:r w:rsidR="00C52F4A" w:rsidRPr="00605EB6">
        <w:t>Gertrude</w:t>
      </w:r>
      <w:r w:rsidR="00C474C1">
        <w:t xml:space="preserve">, </w:t>
      </w:r>
      <w:r w:rsidR="00C52F4A" w:rsidRPr="00605EB6">
        <w:t>il le faut</w:t>
      </w:r>
      <w:r w:rsidR="00C474C1">
        <w:t xml:space="preserve"> ; </w:t>
      </w:r>
      <w:r w:rsidR="00C52F4A" w:rsidRPr="00605EB6">
        <w:t>mais vois-tu</w:t>
      </w:r>
      <w:r w:rsidR="00C474C1">
        <w:t xml:space="preserve">, </w:t>
      </w:r>
      <w:r w:rsidR="00C52F4A" w:rsidRPr="00605EB6">
        <w:t>je ne peux pas</w:t>
      </w:r>
      <w:r w:rsidR="00C474C1">
        <w:t xml:space="preserve">. </w:t>
      </w:r>
      <w:r w:rsidR="00C52F4A" w:rsidRPr="00605EB6">
        <w:t>Chaque fois que je prends la plume</w:t>
      </w:r>
      <w:r w:rsidR="00C474C1">
        <w:t xml:space="preserve">, </w:t>
      </w:r>
      <w:r w:rsidR="00C52F4A" w:rsidRPr="00605EB6">
        <w:t>elle me tombe de la main</w:t>
      </w:r>
      <w:r w:rsidR="00C474C1">
        <w:t>.</w:t>
      </w:r>
    </w:p>
    <w:p w14:paraId="6160BFE4" w14:textId="6A689B67" w:rsidR="00C474C1" w:rsidRDefault="0094609C" w:rsidP="00C52F4A">
      <w:r>
        <w:t>— </w:t>
      </w:r>
      <w:r w:rsidR="00C52F4A" w:rsidRPr="00605EB6">
        <w:t>Monsieur</w:t>
      </w:r>
      <w:r w:rsidR="00C474C1">
        <w:t xml:space="preserve">, </w:t>
      </w:r>
      <w:r w:rsidR="00C52F4A" w:rsidRPr="00605EB6">
        <w:t>ce soir</w:t>
      </w:r>
      <w:r w:rsidR="00C474C1">
        <w:t xml:space="preserve">, </w:t>
      </w:r>
      <w:r w:rsidR="00C52F4A" w:rsidRPr="00605EB6">
        <w:t>vous pourriez peut-être</w:t>
      </w:r>
      <w:r w:rsidR="00C474C1">
        <w:t xml:space="preserve">. </w:t>
      </w:r>
      <w:r w:rsidR="00C52F4A" w:rsidRPr="00605EB6">
        <w:t>Voulez-vous essayer</w:t>
      </w:r>
      <w:r w:rsidR="00C474C1">
        <w:t> ?</w:t>
      </w:r>
    </w:p>
    <w:p w14:paraId="596435F0" w14:textId="16CBDF39" w:rsidR="00C474C1" w:rsidRDefault="0094609C" w:rsidP="00C52F4A">
      <w:r>
        <w:t>— </w:t>
      </w:r>
      <w:r w:rsidR="00C52F4A" w:rsidRPr="00605EB6">
        <w:t>Soit</w:t>
      </w:r>
      <w:r w:rsidR="00C474C1">
        <w:t>.</w:t>
      </w:r>
    </w:p>
    <w:p w14:paraId="725074AF" w14:textId="3AFA93AB" w:rsidR="00C474C1" w:rsidRDefault="00C52F4A" w:rsidP="00C52F4A">
      <w:r w:rsidRPr="00605EB6">
        <w:t xml:space="preserve">En un instant Gertrude eut </w:t>
      </w:r>
      <w:r w:rsidR="00A8183D">
        <w:t>placé</w:t>
      </w:r>
      <w:r w:rsidR="00A8183D" w:rsidRPr="00605EB6">
        <w:t xml:space="preserve"> </w:t>
      </w:r>
      <w:r w:rsidRPr="00605EB6">
        <w:t>sur la table</w:t>
      </w:r>
      <w:r w:rsidR="00C474C1">
        <w:t xml:space="preserve">, </w:t>
      </w:r>
      <w:r w:rsidRPr="00605EB6">
        <w:t>devant le vieillard</w:t>
      </w:r>
      <w:r w:rsidR="00C474C1">
        <w:t xml:space="preserve">, </w:t>
      </w:r>
      <w:r w:rsidRPr="00605EB6">
        <w:t>papier</w:t>
      </w:r>
      <w:r w:rsidR="00C474C1">
        <w:t xml:space="preserve">, </w:t>
      </w:r>
      <w:r w:rsidRPr="00605EB6">
        <w:t>encre et plume</w:t>
      </w:r>
      <w:r w:rsidR="00C474C1">
        <w:t>.</w:t>
      </w:r>
    </w:p>
    <w:p w14:paraId="7C5C3C4C" w14:textId="77777777" w:rsidR="00C474C1" w:rsidRDefault="00C52F4A" w:rsidP="00C52F4A">
      <w:r w:rsidRPr="00605EB6">
        <w:t>Ayant mis d</w:t>
      </w:r>
      <w:r w:rsidR="00C474C1">
        <w:t>’</w:t>
      </w:r>
      <w:r w:rsidRPr="00605EB6">
        <w:t>abord la date en tête de la feuille de papier</w:t>
      </w:r>
      <w:r w:rsidR="00C474C1">
        <w:t xml:space="preserve">, </w:t>
      </w:r>
      <w:r w:rsidRPr="00605EB6">
        <w:t>le vieux capitaine écrivit</w:t>
      </w:r>
      <w:r w:rsidR="00C474C1">
        <w:t> :</w:t>
      </w:r>
    </w:p>
    <w:p w14:paraId="3BDB27C6" w14:textId="139954F0" w:rsidR="00C52F4A" w:rsidRPr="00605EB6" w:rsidRDefault="00C52F4A" w:rsidP="00C52F4A">
      <w:pPr>
        <w:pStyle w:val="NormalSuspendu1XRetrait2XEsp0"/>
      </w:pPr>
    </w:p>
    <w:p w14:paraId="6191A707" w14:textId="0B0A4A19" w:rsidR="00C52F4A" w:rsidRPr="00605EB6" w:rsidRDefault="00C474C1" w:rsidP="00C52F4A">
      <w:pPr>
        <w:pStyle w:val="NormalSuspendu1XRetrait2XEsp0"/>
      </w:pPr>
      <w:r>
        <w:t>« </w:t>
      </w:r>
      <w:r w:rsidR="00C52F4A" w:rsidRPr="00605EB6">
        <w:t>Mon cher Jacques</w:t>
      </w:r>
      <w:r>
        <w:t>, »</w:t>
      </w:r>
    </w:p>
    <w:p w14:paraId="2BC1980D" w14:textId="77777777" w:rsidR="00C52F4A" w:rsidRPr="00605EB6" w:rsidRDefault="00C52F4A" w:rsidP="00C52F4A">
      <w:pPr>
        <w:pStyle w:val="NormalSuspendu1XRetrait2XEsp0"/>
      </w:pPr>
    </w:p>
    <w:p w14:paraId="118DFA74" w14:textId="77777777" w:rsidR="00C474C1" w:rsidRDefault="00C52F4A" w:rsidP="00C52F4A">
      <w:r w:rsidRPr="00605EB6">
        <w:lastRenderedPageBreak/>
        <w:t>À ce moment</w:t>
      </w:r>
      <w:r w:rsidR="00C474C1">
        <w:t xml:space="preserve">, </w:t>
      </w:r>
      <w:r w:rsidRPr="00605EB6">
        <w:t>celui à qui le vieillard allait écrire</w:t>
      </w:r>
      <w:r w:rsidR="00C474C1">
        <w:t xml:space="preserve">, </w:t>
      </w:r>
      <w:r w:rsidRPr="00605EB6">
        <w:t>se décida à frapper</w:t>
      </w:r>
      <w:r w:rsidR="00C474C1">
        <w:t>.</w:t>
      </w:r>
    </w:p>
    <w:p w14:paraId="0EF8CA85" w14:textId="66243DAE" w:rsidR="00C474C1" w:rsidRDefault="0094609C" w:rsidP="00C52F4A">
      <w:r>
        <w:t>— </w:t>
      </w:r>
      <w:r w:rsidR="00C52F4A" w:rsidRPr="00605EB6">
        <w:t>Allons</w:t>
      </w:r>
      <w:r w:rsidR="00C474C1">
        <w:t xml:space="preserve">, </w:t>
      </w:r>
      <w:r w:rsidR="00C52F4A" w:rsidRPr="00605EB6">
        <w:t>fit Gertrude</w:t>
      </w:r>
      <w:r w:rsidR="00C474C1">
        <w:t xml:space="preserve">, </w:t>
      </w:r>
      <w:r w:rsidR="00C52F4A" w:rsidRPr="00605EB6">
        <w:t>ne cherchant pas à cacher sa vive contrariété</w:t>
      </w:r>
      <w:r w:rsidR="00C474C1">
        <w:t xml:space="preserve">, </w:t>
      </w:r>
      <w:r w:rsidR="00C52F4A" w:rsidRPr="00605EB6">
        <w:t>il faut toujours qu</w:t>
      </w:r>
      <w:r w:rsidR="00C474C1">
        <w:t>’</w:t>
      </w:r>
      <w:r w:rsidR="00C52F4A" w:rsidRPr="00605EB6">
        <w:t>on soit dérangé ici</w:t>
      </w:r>
      <w:r w:rsidR="00C474C1">
        <w:t xml:space="preserve"> ; </w:t>
      </w:r>
      <w:r w:rsidR="00C52F4A" w:rsidRPr="00605EB6">
        <w:t>encore un contretemps</w:t>
      </w:r>
      <w:r w:rsidR="00C474C1">
        <w:t xml:space="preserve"> ; </w:t>
      </w:r>
      <w:r w:rsidR="00C52F4A" w:rsidRPr="00605EB6">
        <w:t>cette pauvre lettre ne sera jamais écrite</w:t>
      </w:r>
      <w:r w:rsidR="00C474C1">
        <w:t>.</w:t>
      </w:r>
    </w:p>
    <w:p w14:paraId="711CA329" w14:textId="39C33585" w:rsidR="00C474C1" w:rsidRDefault="0094609C" w:rsidP="00C52F4A">
      <w:r>
        <w:t>— </w:t>
      </w:r>
      <w:r w:rsidR="00C52F4A" w:rsidRPr="00605EB6">
        <w:t>Qui donc peut venir me voir à cette heure</w:t>
      </w:r>
      <w:r w:rsidR="00C474C1">
        <w:t xml:space="preserve"> ? </w:t>
      </w:r>
      <w:r w:rsidR="00C52F4A" w:rsidRPr="00605EB6">
        <w:t>dit le vieillard</w:t>
      </w:r>
      <w:r w:rsidR="00C474C1">
        <w:t>.</w:t>
      </w:r>
    </w:p>
    <w:p w14:paraId="54EF2F86" w14:textId="556A8837" w:rsidR="00C474C1" w:rsidRDefault="0094609C" w:rsidP="00C52F4A">
      <w:r>
        <w:t>— </w:t>
      </w:r>
      <w:r w:rsidR="00C52F4A" w:rsidRPr="00605EB6">
        <w:t>Est-ce qu</w:t>
      </w:r>
      <w:r w:rsidR="00C474C1">
        <w:t>’</w:t>
      </w:r>
      <w:r w:rsidR="00C52F4A" w:rsidRPr="00605EB6">
        <w:t>on sait</w:t>
      </w:r>
      <w:r w:rsidR="00C474C1">
        <w:t xml:space="preserve"> ? </w:t>
      </w:r>
      <w:r w:rsidR="00C52F4A" w:rsidRPr="00605EB6">
        <w:t>C</w:t>
      </w:r>
      <w:r w:rsidR="00C474C1">
        <w:t>’</w:t>
      </w:r>
      <w:r w:rsidR="00C52F4A" w:rsidRPr="00605EB6">
        <w:t>est drôle tout de même</w:t>
      </w:r>
      <w:r w:rsidR="00C474C1">
        <w:t xml:space="preserve">, </w:t>
      </w:r>
      <w:r w:rsidR="00C52F4A" w:rsidRPr="00605EB6">
        <w:t>il y a toujours des gens qui ne peuvent pas rester tranquillement chez eux</w:t>
      </w:r>
      <w:r w:rsidR="00C474C1">
        <w:t>.</w:t>
      </w:r>
    </w:p>
    <w:p w14:paraId="31880A5E" w14:textId="41079B93" w:rsidR="00C474C1" w:rsidRDefault="0094609C" w:rsidP="00C52F4A">
      <w:r>
        <w:t>— </w:t>
      </w:r>
      <w:r w:rsidR="00C52F4A" w:rsidRPr="00605EB6">
        <w:t>Va ouvrir</w:t>
      </w:r>
      <w:r w:rsidR="00C474C1">
        <w:t xml:space="preserve">, </w:t>
      </w:r>
      <w:r w:rsidR="00C52F4A" w:rsidRPr="00605EB6">
        <w:t>Gertrude</w:t>
      </w:r>
      <w:r w:rsidR="00C474C1">
        <w:t>.</w:t>
      </w:r>
    </w:p>
    <w:p w14:paraId="39EA0823" w14:textId="764D43A8" w:rsidR="00C474C1" w:rsidRDefault="0094609C" w:rsidP="00C52F4A">
      <w:r>
        <w:t>— </w:t>
      </w:r>
      <w:r w:rsidR="00C52F4A" w:rsidRPr="00605EB6">
        <w:t>Oui</w:t>
      </w:r>
      <w:r w:rsidR="00C474C1">
        <w:t xml:space="preserve">, </w:t>
      </w:r>
      <w:r w:rsidR="00C52F4A" w:rsidRPr="00605EB6">
        <w:t>monsieur</w:t>
      </w:r>
      <w:r w:rsidR="00C474C1">
        <w:t xml:space="preserve">, </w:t>
      </w:r>
      <w:r w:rsidR="00C52F4A" w:rsidRPr="00605EB6">
        <w:t>j</w:t>
      </w:r>
      <w:r w:rsidR="00C474C1">
        <w:t>’</w:t>
      </w:r>
      <w:r w:rsidR="00C52F4A" w:rsidRPr="00605EB6">
        <w:t>y vais</w:t>
      </w:r>
      <w:r w:rsidR="00C474C1">
        <w:t xml:space="preserve"> ; </w:t>
      </w:r>
      <w:r w:rsidR="00C52F4A" w:rsidRPr="00605EB6">
        <w:t>mais il peut être sûr</w:t>
      </w:r>
      <w:r w:rsidR="00C474C1">
        <w:t xml:space="preserve">, </w:t>
      </w:r>
      <w:r w:rsidR="00C52F4A" w:rsidRPr="00605EB6">
        <w:t>celui-là</w:t>
      </w:r>
      <w:r w:rsidR="00C474C1">
        <w:t xml:space="preserve">, </w:t>
      </w:r>
      <w:r w:rsidR="00C52F4A" w:rsidRPr="00605EB6">
        <w:t>que je ne le recevrai pas en lui faisant ma révérence</w:t>
      </w:r>
      <w:r w:rsidR="00C474C1">
        <w:t>.</w:t>
      </w:r>
    </w:p>
    <w:p w14:paraId="5A124C11" w14:textId="77777777" w:rsidR="00C474C1" w:rsidRDefault="00C52F4A" w:rsidP="00C52F4A">
      <w:r w:rsidRPr="00605EB6">
        <w:t>Sur ces mots elle sortit</w:t>
      </w:r>
      <w:r w:rsidR="00C474C1">
        <w:t xml:space="preserve">, </w:t>
      </w:r>
      <w:r w:rsidRPr="00605EB6">
        <w:t>en grommelant des paroles peu flatteuses à l</w:t>
      </w:r>
      <w:r w:rsidR="00C474C1">
        <w:t>’</w:t>
      </w:r>
      <w:r w:rsidRPr="00605EB6">
        <w:t>adresse des importuns</w:t>
      </w:r>
      <w:r w:rsidR="00C474C1">
        <w:t xml:space="preserve">. </w:t>
      </w:r>
      <w:r w:rsidRPr="00605EB6">
        <w:t>Au bout d</w:t>
      </w:r>
      <w:r w:rsidR="00C474C1">
        <w:t>’</w:t>
      </w:r>
      <w:r w:rsidRPr="00605EB6">
        <w:t>un instant</w:t>
      </w:r>
      <w:r w:rsidR="00C474C1">
        <w:t xml:space="preserve">, </w:t>
      </w:r>
      <w:r w:rsidRPr="00605EB6">
        <w:t>elle rentra dans la salle</w:t>
      </w:r>
      <w:r w:rsidR="00C474C1">
        <w:t xml:space="preserve">, </w:t>
      </w:r>
      <w:r w:rsidRPr="00605EB6">
        <w:t>effarée</w:t>
      </w:r>
      <w:r w:rsidR="00C474C1">
        <w:t xml:space="preserve">, </w:t>
      </w:r>
      <w:r w:rsidRPr="00605EB6">
        <w:t>comme une folle</w:t>
      </w:r>
      <w:r w:rsidR="00C474C1">
        <w:t>.</w:t>
      </w:r>
    </w:p>
    <w:p w14:paraId="2771230F" w14:textId="0C2D4A46" w:rsidR="00C474C1" w:rsidRDefault="0094609C" w:rsidP="00C52F4A">
      <w:r>
        <w:t>— </w:t>
      </w:r>
      <w:r w:rsidR="00C52F4A" w:rsidRPr="00605EB6">
        <w:t>Ah</w:t>
      </w:r>
      <w:r w:rsidR="00C474C1">
        <w:t xml:space="preserve"> ! </w:t>
      </w:r>
      <w:r w:rsidR="00C52F4A" w:rsidRPr="00605EB6">
        <w:t>monsieur</w:t>
      </w:r>
      <w:r w:rsidR="00C474C1">
        <w:t xml:space="preserve">, </w:t>
      </w:r>
      <w:r w:rsidR="00C52F4A" w:rsidRPr="00605EB6">
        <w:t>ah</w:t>
      </w:r>
      <w:r w:rsidR="00C474C1">
        <w:t xml:space="preserve"> ! </w:t>
      </w:r>
      <w:r w:rsidR="00C52F4A" w:rsidRPr="00605EB6">
        <w:t>monsieur</w:t>
      </w:r>
      <w:r w:rsidR="00C474C1">
        <w:t xml:space="preserve">, </w:t>
      </w:r>
      <w:r w:rsidR="00C52F4A" w:rsidRPr="00605EB6">
        <w:t>fit-elle</w:t>
      </w:r>
      <w:r w:rsidR="00C474C1">
        <w:t xml:space="preserve">, </w:t>
      </w:r>
      <w:r w:rsidR="00C52F4A" w:rsidRPr="00605EB6">
        <w:t>respirant à peine</w:t>
      </w:r>
      <w:r w:rsidR="00C474C1">
        <w:t>.</w:t>
      </w:r>
    </w:p>
    <w:p w14:paraId="44C268EC" w14:textId="1785D01F" w:rsidR="00C474C1" w:rsidRDefault="0094609C" w:rsidP="00C52F4A">
      <w:r>
        <w:t>— </w:t>
      </w:r>
      <w:r w:rsidR="00C52F4A" w:rsidRPr="00605EB6">
        <w:t>Eh bien</w:t>
      </w:r>
      <w:r w:rsidR="00C474C1">
        <w:t> ?</w:t>
      </w:r>
    </w:p>
    <w:p w14:paraId="402DF136" w14:textId="788AB0C8" w:rsidR="00C474C1" w:rsidRDefault="0094609C" w:rsidP="00C52F4A">
      <w:r>
        <w:t>— </w:t>
      </w:r>
      <w:r w:rsidR="00C52F4A" w:rsidRPr="00605EB6">
        <w:t>Lui</w:t>
      </w:r>
      <w:r w:rsidR="00C474C1">
        <w:t xml:space="preserve">, </w:t>
      </w:r>
      <w:r w:rsidR="00C52F4A" w:rsidRPr="00605EB6">
        <w:t>lui</w:t>
      </w:r>
      <w:r w:rsidR="00C474C1">
        <w:t xml:space="preserve"> ! </w:t>
      </w:r>
      <w:r w:rsidR="00C52F4A" w:rsidRPr="00605EB6">
        <w:t>balbutia-t-elle</w:t>
      </w:r>
      <w:r w:rsidR="00C474C1">
        <w:t>.</w:t>
      </w:r>
    </w:p>
    <w:p w14:paraId="2B51223F" w14:textId="77777777" w:rsidR="00C474C1" w:rsidRDefault="00C52F4A" w:rsidP="00C52F4A">
      <w:r w:rsidRPr="00605EB6">
        <w:t>Et elle laissa échapper les sanglots qui l</w:t>
      </w:r>
      <w:r w:rsidR="00C474C1">
        <w:t>’</w:t>
      </w:r>
      <w:r w:rsidRPr="00605EB6">
        <w:t>étouffaient</w:t>
      </w:r>
      <w:r w:rsidR="00C474C1">
        <w:t>.</w:t>
      </w:r>
    </w:p>
    <w:p w14:paraId="065C18A5" w14:textId="77777777" w:rsidR="00C474C1" w:rsidRDefault="00C52F4A" w:rsidP="00C52F4A">
      <w:r w:rsidRPr="00605EB6">
        <w:t>Jacques Vaillant se dressa debout</w:t>
      </w:r>
      <w:r w:rsidR="00C474C1">
        <w:t xml:space="preserve">. </w:t>
      </w:r>
      <w:r w:rsidRPr="00605EB6">
        <w:t>Aussitôt le lieutenant entra dans la salle</w:t>
      </w:r>
      <w:r w:rsidR="00C474C1">
        <w:t>.</w:t>
      </w:r>
    </w:p>
    <w:p w14:paraId="6A7FC4D1" w14:textId="340C2AA2" w:rsidR="00C474C1" w:rsidRDefault="0094609C" w:rsidP="00C52F4A">
      <w:r>
        <w:t>— </w:t>
      </w:r>
      <w:r w:rsidR="00C52F4A" w:rsidRPr="00605EB6">
        <w:t>Jacques</w:t>
      </w:r>
      <w:r w:rsidR="00C474C1">
        <w:t xml:space="preserve"> ! </w:t>
      </w:r>
      <w:r w:rsidR="00C52F4A" w:rsidRPr="00605EB6">
        <w:t>exclama le vieillard</w:t>
      </w:r>
      <w:r w:rsidR="00C474C1">
        <w:t>.</w:t>
      </w:r>
    </w:p>
    <w:p w14:paraId="38ECD93C" w14:textId="25C296B4" w:rsidR="00C474C1" w:rsidRDefault="0094609C" w:rsidP="00C52F4A">
      <w:r>
        <w:t>— </w:t>
      </w:r>
      <w:r w:rsidR="00C52F4A" w:rsidRPr="00605EB6">
        <w:t>Mon parrain</w:t>
      </w:r>
      <w:r w:rsidR="00C474C1">
        <w:t xml:space="preserve">, </w:t>
      </w:r>
      <w:r w:rsidR="00C52F4A" w:rsidRPr="00605EB6">
        <w:t>mon père</w:t>
      </w:r>
      <w:r w:rsidR="00C474C1">
        <w:t xml:space="preserve"> ! </w:t>
      </w:r>
      <w:r w:rsidR="00C52F4A" w:rsidRPr="00605EB6">
        <w:t>dit la voix vibrante du jeune homme</w:t>
      </w:r>
      <w:r w:rsidR="00C474C1">
        <w:t xml:space="preserve">, </w:t>
      </w:r>
      <w:r w:rsidR="00C52F4A" w:rsidRPr="00605EB6">
        <w:t>en se jetant dans les bras ouverts du vieux capitaine</w:t>
      </w:r>
      <w:r w:rsidR="00C474C1">
        <w:t>.</w:t>
      </w:r>
    </w:p>
    <w:p w14:paraId="245AC433" w14:textId="177F7779" w:rsidR="00C474C1" w:rsidRDefault="0094609C" w:rsidP="00C52F4A">
      <w:r>
        <w:lastRenderedPageBreak/>
        <w:t>— </w:t>
      </w:r>
      <w:r w:rsidR="00C52F4A" w:rsidRPr="00605EB6">
        <w:t>Je venais de prendre la plume pour répondre enfin à tes lettres</w:t>
      </w:r>
      <w:r w:rsidR="00C474C1">
        <w:t xml:space="preserve">, </w:t>
      </w:r>
      <w:r w:rsidR="00C52F4A" w:rsidRPr="00605EB6">
        <w:t>dit le vieillard</w:t>
      </w:r>
      <w:r w:rsidR="00C474C1">
        <w:t xml:space="preserve">, </w:t>
      </w:r>
      <w:r w:rsidR="00C52F4A" w:rsidRPr="00605EB6">
        <w:t>se remettant peu à peu de son émotion</w:t>
      </w:r>
      <w:r w:rsidR="00C474C1">
        <w:t xml:space="preserve"> ; </w:t>
      </w:r>
      <w:r w:rsidR="00C52F4A" w:rsidRPr="00605EB6">
        <w:t>mais te voilà</w:t>
      </w:r>
      <w:r w:rsidR="00C474C1">
        <w:t xml:space="preserve">, </w:t>
      </w:r>
      <w:r w:rsidR="00C52F4A" w:rsidRPr="00605EB6">
        <w:t>je n</w:t>
      </w:r>
      <w:r w:rsidR="00C474C1">
        <w:t>’</w:t>
      </w:r>
      <w:r w:rsidR="00C52F4A" w:rsidRPr="00605EB6">
        <w:t>ai plus à t</w:t>
      </w:r>
      <w:r w:rsidR="00C474C1">
        <w:t>’</w:t>
      </w:r>
      <w:r w:rsidR="00C52F4A" w:rsidRPr="00605EB6">
        <w:t>écrire</w:t>
      </w:r>
      <w:r w:rsidR="00C474C1">
        <w:t xml:space="preserve">. </w:t>
      </w:r>
      <w:r w:rsidR="00C52F4A" w:rsidRPr="00605EB6">
        <w:t>Jacques</w:t>
      </w:r>
      <w:r w:rsidR="00C474C1">
        <w:t xml:space="preserve">, </w:t>
      </w:r>
      <w:r w:rsidR="00C52F4A" w:rsidRPr="00605EB6">
        <w:t>je te félicite</w:t>
      </w:r>
      <w:r w:rsidR="00C474C1">
        <w:t xml:space="preserve">, </w:t>
      </w:r>
      <w:r w:rsidR="00C52F4A" w:rsidRPr="00605EB6">
        <w:t>je suis content de toi</w:t>
      </w:r>
      <w:r w:rsidR="00C474C1">
        <w:t xml:space="preserve"> ; </w:t>
      </w:r>
      <w:r w:rsidR="00C52F4A" w:rsidRPr="00605EB6">
        <w:t>ah</w:t>
      </w:r>
      <w:r w:rsidR="00C474C1">
        <w:t xml:space="preserve"> ! </w:t>
      </w:r>
      <w:r w:rsidR="00C52F4A" w:rsidRPr="00605EB6">
        <w:t>je puis te dire tout ce qu</w:t>
      </w:r>
      <w:r w:rsidR="00C474C1">
        <w:t>’</w:t>
      </w:r>
      <w:r w:rsidR="00C52F4A" w:rsidRPr="00605EB6">
        <w:t>il y a pour toi</w:t>
      </w:r>
      <w:r w:rsidR="00C474C1">
        <w:t xml:space="preserve">, </w:t>
      </w:r>
      <w:r w:rsidR="00C52F4A" w:rsidRPr="00605EB6">
        <w:t>dans mon vieux cœur</w:t>
      </w:r>
      <w:r w:rsidR="00C474C1">
        <w:t xml:space="preserve">, </w:t>
      </w:r>
      <w:r w:rsidR="00C52F4A" w:rsidRPr="00605EB6">
        <w:t>de sentiments affectueux et d</w:t>
      </w:r>
      <w:r w:rsidR="00C474C1">
        <w:t>’</w:t>
      </w:r>
      <w:r w:rsidR="00C52F4A" w:rsidRPr="00605EB6">
        <w:t>admiration</w:t>
      </w:r>
      <w:r w:rsidR="00C474C1">
        <w:t xml:space="preserve"> !… </w:t>
      </w:r>
      <w:r w:rsidR="00C52F4A" w:rsidRPr="00605EB6">
        <w:t>Dans tes lettres</w:t>
      </w:r>
      <w:r w:rsidR="00C474C1">
        <w:t xml:space="preserve">, </w:t>
      </w:r>
      <w:r w:rsidR="00C52F4A" w:rsidRPr="00605EB6">
        <w:t>mon ami</w:t>
      </w:r>
      <w:r w:rsidR="00C474C1">
        <w:t xml:space="preserve">, </w:t>
      </w:r>
      <w:r w:rsidR="00C52F4A" w:rsidRPr="00605EB6">
        <w:t>tu ne me racontes point ce que tu as fait</w:t>
      </w:r>
      <w:r w:rsidR="00C474C1">
        <w:t xml:space="preserve">, </w:t>
      </w:r>
      <w:r w:rsidR="00C52F4A" w:rsidRPr="00605EB6">
        <w:t>mais je devine</w:t>
      </w:r>
      <w:r w:rsidR="00C474C1">
        <w:t xml:space="preserve"> : ; </w:t>
      </w:r>
      <w:r w:rsidR="00C52F4A" w:rsidRPr="00605EB6">
        <w:t>tu t</w:t>
      </w:r>
      <w:r w:rsidR="00C474C1">
        <w:t>’</w:t>
      </w:r>
      <w:r w:rsidR="00C52F4A" w:rsidRPr="00605EB6">
        <w:t>es noblement conduit</w:t>
      </w:r>
      <w:r w:rsidR="00C474C1">
        <w:t xml:space="preserve">, </w:t>
      </w:r>
      <w:r w:rsidR="00C52F4A" w:rsidRPr="00605EB6">
        <w:t>comme un brave enfant de la France</w:t>
      </w:r>
      <w:r w:rsidR="00C474C1">
        <w:t xml:space="preserve"> ! </w:t>
      </w:r>
      <w:r w:rsidR="00C52F4A" w:rsidRPr="00605EB6">
        <w:t>Tu m</w:t>
      </w:r>
      <w:r w:rsidR="00C474C1">
        <w:t>’</w:t>
      </w:r>
      <w:r w:rsidR="00C52F4A" w:rsidRPr="00605EB6">
        <w:t>en apportes la preuve</w:t>
      </w:r>
      <w:r w:rsidR="00C474C1">
        <w:t xml:space="preserve">, </w:t>
      </w:r>
      <w:r w:rsidR="00C52F4A" w:rsidRPr="00605EB6">
        <w:t>Jacques</w:t>
      </w:r>
      <w:r w:rsidR="00C474C1">
        <w:t xml:space="preserve"> : </w:t>
      </w:r>
      <w:r w:rsidR="00C52F4A" w:rsidRPr="00605EB6">
        <w:t>lieutenant</w:t>
      </w:r>
      <w:r w:rsidR="00C474C1">
        <w:t xml:space="preserve">, </w:t>
      </w:r>
      <w:r w:rsidR="00C52F4A" w:rsidRPr="00605EB6">
        <w:t>et là</w:t>
      </w:r>
      <w:r w:rsidR="00C474C1">
        <w:t xml:space="preserve">, </w:t>
      </w:r>
      <w:r w:rsidR="00C52F4A" w:rsidRPr="00605EB6">
        <w:t>sur ta vaillante poitrine</w:t>
      </w:r>
      <w:r w:rsidR="00C474C1">
        <w:t xml:space="preserve">, </w:t>
      </w:r>
      <w:r w:rsidR="00C52F4A" w:rsidRPr="00605EB6">
        <w:t>la croix d</w:t>
      </w:r>
      <w:r w:rsidR="00C474C1">
        <w:t>’</w:t>
      </w:r>
      <w:r w:rsidR="00C52F4A" w:rsidRPr="00605EB6">
        <w:t>honneur qu</w:t>
      </w:r>
      <w:r w:rsidR="00C474C1">
        <w:t>’</w:t>
      </w:r>
      <w:r w:rsidR="00C52F4A" w:rsidRPr="00605EB6">
        <w:t>on ne donne qu</w:t>
      </w:r>
      <w:r w:rsidR="00C474C1">
        <w:t>’</w:t>
      </w:r>
      <w:r w:rsidR="00C52F4A" w:rsidRPr="00605EB6">
        <w:t>aux plus braves</w:t>
      </w:r>
      <w:r w:rsidR="00C474C1">
        <w:t> !</w:t>
      </w:r>
    </w:p>
    <w:p w14:paraId="44A623ED" w14:textId="39FFE54F" w:rsidR="00C474C1" w:rsidRDefault="00C52F4A" w:rsidP="00C52F4A">
      <w:r w:rsidRPr="00605EB6">
        <w:t xml:space="preserve">Le jeune officier était un peu surpris de ne </w:t>
      </w:r>
      <w:r w:rsidR="00D11151">
        <w:t>pas</w:t>
      </w:r>
      <w:r w:rsidR="00D11151" w:rsidRPr="00605EB6">
        <w:t xml:space="preserve"> </w:t>
      </w:r>
      <w:r w:rsidRPr="00605EB6">
        <w:t>voir Jeanne près de son père</w:t>
      </w:r>
      <w:r w:rsidR="00C474C1">
        <w:t xml:space="preserve"> ; </w:t>
      </w:r>
      <w:r w:rsidRPr="00605EB6">
        <w:t>mais il n</w:t>
      </w:r>
      <w:r w:rsidR="00C474C1">
        <w:t>’</w:t>
      </w:r>
      <w:r w:rsidRPr="00605EB6">
        <w:t>osait pas encore parler d</w:t>
      </w:r>
      <w:r w:rsidR="00C474C1">
        <w:t>’</w:t>
      </w:r>
      <w:r w:rsidRPr="00605EB6">
        <w:t>elle</w:t>
      </w:r>
      <w:r w:rsidR="00C474C1">
        <w:t xml:space="preserve">. </w:t>
      </w:r>
      <w:r w:rsidRPr="00605EB6">
        <w:t>Il regardait le vieillard et se disait tristement</w:t>
      </w:r>
      <w:r w:rsidR="00C474C1">
        <w:t> :</w:t>
      </w:r>
    </w:p>
    <w:p w14:paraId="55014B0C" w14:textId="63E91570" w:rsidR="00C474C1" w:rsidRDefault="0094609C" w:rsidP="00C52F4A">
      <w:r>
        <w:t>— </w:t>
      </w:r>
      <w:r w:rsidR="00C52F4A" w:rsidRPr="00605EB6">
        <w:t>Comme il est changé</w:t>
      </w:r>
      <w:r w:rsidR="00C474C1">
        <w:t xml:space="preserve">, ! </w:t>
      </w:r>
      <w:r w:rsidR="00C52F4A" w:rsidRPr="00605EB6">
        <w:t>comme il a vieilli</w:t>
      </w:r>
      <w:r w:rsidR="00C474C1">
        <w:t> !</w:t>
      </w:r>
    </w:p>
    <w:p w14:paraId="46368720" w14:textId="290CC78A" w:rsidR="00C474C1" w:rsidRDefault="00C52F4A" w:rsidP="00C52F4A">
      <w:r w:rsidRPr="00605EB6">
        <w:t>Au moment où Jacques Vaillant toucha la croix attachée sur sa poitrine</w:t>
      </w:r>
      <w:r w:rsidR="00C474C1">
        <w:t xml:space="preserve">, </w:t>
      </w:r>
      <w:r w:rsidR="00D11151">
        <w:t>l</w:t>
      </w:r>
      <w:r w:rsidR="00D11151" w:rsidRPr="00605EB6">
        <w:t xml:space="preserve">es </w:t>
      </w:r>
      <w:r w:rsidRPr="00605EB6">
        <w:t xml:space="preserve">yeux </w:t>
      </w:r>
      <w:r w:rsidR="00D11151">
        <w:t xml:space="preserve">du jeune homme </w:t>
      </w:r>
      <w:r w:rsidRPr="00605EB6">
        <w:t>tombèrent sur la boutonnière de la redingote du vieillard</w:t>
      </w:r>
      <w:r w:rsidR="00C474C1">
        <w:t xml:space="preserve">, </w:t>
      </w:r>
      <w:r w:rsidRPr="00605EB6">
        <w:t>où il avait toujours vu le ruban rouge</w:t>
      </w:r>
      <w:r w:rsidR="00C474C1">
        <w:t xml:space="preserve">. </w:t>
      </w:r>
      <w:r w:rsidRPr="00605EB6">
        <w:t>Il fut tellement étonné en remarquant l</w:t>
      </w:r>
      <w:r w:rsidR="00C474C1">
        <w:t>’</w:t>
      </w:r>
      <w:r w:rsidRPr="00605EB6">
        <w:t>absence du bout de ruban</w:t>
      </w:r>
      <w:r w:rsidR="00C474C1">
        <w:t xml:space="preserve">, </w:t>
      </w:r>
      <w:r w:rsidRPr="00605EB6">
        <w:t>qu</w:t>
      </w:r>
      <w:r w:rsidR="00C474C1">
        <w:t>’</w:t>
      </w:r>
      <w:r w:rsidRPr="00605EB6">
        <w:t>il ne put s</w:t>
      </w:r>
      <w:r w:rsidR="00C474C1">
        <w:t>’</w:t>
      </w:r>
      <w:r w:rsidRPr="00605EB6">
        <w:t>empêcher de dire</w:t>
      </w:r>
      <w:r w:rsidR="00C474C1">
        <w:t> :</w:t>
      </w:r>
    </w:p>
    <w:p w14:paraId="2C803FE2" w14:textId="0E450EC4" w:rsidR="00C474C1" w:rsidRDefault="0094609C" w:rsidP="00C52F4A">
      <w:r>
        <w:t>— </w:t>
      </w:r>
      <w:r w:rsidR="00C52F4A" w:rsidRPr="00605EB6">
        <w:t>Parrain</w:t>
      </w:r>
      <w:r w:rsidR="00C474C1">
        <w:t xml:space="preserve">, </w:t>
      </w:r>
      <w:r w:rsidR="00C52F4A" w:rsidRPr="00605EB6">
        <w:t>pourquoi donc n</w:t>
      </w:r>
      <w:r w:rsidR="00C474C1">
        <w:t>’</w:t>
      </w:r>
      <w:r w:rsidR="00C52F4A" w:rsidRPr="00605EB6">
        <w:t>avez-vous pas aujourd</w:t>
      </w:r>
      <w:r w:rsidR="00C474C1">
        <w:t>’</w:t>
      </w:r>
      <w:r w:rsidR="00C52F4A" w:rsidRPr="00605EB6">
        <w:t>hui votre décoration</w:t>
      </w:r>
      <w:r w:rsidR="00C474C1">
        <w:t> ?</w:t>
      </w:r>
    </w:p>
    <w:p w14:paraId="09C46A05" w14:textId="77777777" w:rsidR="00C474C1" w:rsidRDefault="00C52F4A" w:rsidP="00C52F4A">
      <w:r w:rsidRPr="00605EB6">
        <w:t>Jacques Vaillant tressaillit</w:t>
      </w:r>
      <w:r w:rsidR="00C474C1">
        <w:t xml:space="preserve">. </w:t>
      </w:r>
      <w:r w:rsidRPr="00605EB6">
        <w:t>Puis secouant tristement la tête</w:t>
      </w:r>
      <w:r w:rsidR="00C474C1">
        <w:t> :</w:t>
      </w:r>
    </w:p>
    <w:p w14:paraId="33353C85" w14:textId="5D07C615" w:rsidR="00C474C1" w:rsidRDefault="0094609C" w:rsidP="00C52F4A">
      <w:r>
        <w:t>— </w:t>
      </w:r>
      <w:r w:rsidR="00C52F4A" w:rsidRPr="00605EB6">
        <w:t>Je ne la porte plus</w:t>
      </w:r>
      <w:r w:rsidR="00C474C1">
        <w:t xml:space="preserve">, </w:t>
      </w:r>
      <w:r w:rsidR="00C52F4A" w:rsidRPr="00605EB6">
        <w:t>répondit-il</w:t>
      </w:r>
      <w:r w:rsidR="00C474C1">
        <w:t>.</w:t>
      </w:r>
    </w:p>
    <w:p w14:paraId="190B9C7C" w14:textId="3381D31A" w:rsidR="00C474C1" w:rsidRDefault="0094609C" w:rsidP="00C52F4A">
      <w:r>
        <w:t>— </w:t>
      </w:r>
      <w:r w:rsidR="00C52F4A" w:rsidRPr="00605EB6">
        <w:t>Vous ne la portez plus</w:t>
      </w:r>
      <w:r w:rsidR="00C474C1">
        <w:t xml:space="preserve"> ? </w:t>
      </w:r>
      <w:r w:rsidR="00C52F4A" w:rsidRPr="00605EB6">
        <w:t>s</w:t>
      </w:r>
      <w:r w:rsidR="00C474C1">
        <w:t>’</w:t>
      </w:r>
      <w:r w:rsidR="00C52F4A" w:rsidRPr="00605EB6">
        <w:t>écria le jeune homme ahuri</w:t>
      </w:r>
      <w:r w:rsidR="004540F3">
        <w:t> ;</w:t>
      </w:r>
      <w:r w:rsidR="00C474C1">
        <w:t xml:space="preserve"> </w:t>
      </w:r>
      <w:r w:rsidR="00C52F4A" w:rsidRPr="00605EB6">
        <w:t>pourquoi</w:t>
      </w:r>
      <w:r w:rsidR="00C474C1">
        <w:t> ?</w:t>
      </w:r>
    </w:p>
    <w:p w14:paraId="39AE5368" w14:textId="673FCE05" w:rsidR="00C474C1" w:rsidRDefault="0094609C" w:rsidP="00C52F4A">
      <w:r>
        <w:t>— </w:t>
      </w:r>
      <w:r w:rsidR="00C52F4A" w:rsidRPr="00605EB6">
        <w:t>Il faut que tu le saches</w:t>
      </w:r>
      <w:r w:rsidR="00C474C1">
        <w:t xml:space="preserve">, </w:t>
      </w:r>
      <w:r w:rsidR="00C52F4A" w:rsidRPr="00605EB6">
        <w:t>Jacques</w:t>
      </w:r>
      <w:r w:rsidR="00C474C1">
        <w:t xml:space="preserve"> ; </w:t>
      </w:r>
      <w:r w:rsidR="00C52F4A" w:rsidRPr="00605EB6">
        <w:t>tu le sauras dans un instant</w:t>
      </w:r>
      <w:r w:rsidR="00C474C1">
        <w:t xml:space="preserve">, </w:t>
      </w:r>
      <w:r w:rsidR="00C52F4A" w:rsidRPr="00605EB6">
        <w:t>répondit le vieux capitaine</w:t>
      </w:r>
      <w:r w:rsidR="00C474C1">
        <w:t>.</w:t>
      </w:r>
    </w:p>
    <w:p w14:paraId="1444C407" w14:textId="77777777" w:rsidR="00C474C1" w:rsidRDefault="00C52F4A" w:rsidP="00C52F4A">
      <w:r w:rsidRPr="00605EB6">
        <w:lastRenderedPageBreak/>
        <w:t>Il se tourna vers sa domestique</w:t>
      </w:r>
      <w:r w:rsidR="00C474C1">
        <w:t>.</w:t>
      </w:r>
    </w:p>
    <w:p w14:paraId="649A3159" w14:textId="56C99A5A" w:rsidR="00C474C1" w:rsidRDefault="0094609C" w:rsidP="00C52F4A">
      <w:r>
        <w:t>— </w:t>
      </w:r>
      <w:r w:rsidR="00C52F4A" w:rsidRPr="00605EB6">
        <w:t>Gertrude</w:t>
      </w:r>
      <w:r w:rsidR="00C474C1">
        <w:t xml:space="preserve">, </w:t>
      </w:r>
      <w:r w:rsidR="00C52F4A" w:rsidRPr="00605EB6">
        <w:t>lui dit-il</w:t>
      </w:r>
      <w:r w:rsidR="00C474C1">
        <w:t xml:space="preserve">, </w:t>
      </w:r>
      <w:r w:rsidR="00C52F4A" w:rsidRPr="00605EB6">
        <w:t>monte dans ma chambre</w:t>
      </w:r>
      <w:r w:rsidR="00C474C1">
        <w:t xml:space="preserve"> ; </w:t>
      </w:r>
      <w:r w:rsidR="00C52F4A" w:rsidRPr="00605EB6">
        <w:t>tu sais où j</w:t>
      </w:r>
      <w:r w:rsidR="00C474C1">
        <w:t>’</w:t>
      </w:r>
      <w:r w:rsidR="00C52F4A" w:rsidRPr="00605EB6">
        <w:t>ai placé la copie de la lettre</w:t>
      </w:r>
      <w:r w:rsidR="00C474C1">
        <w:t xml:space="preserve">, </w:t>
      </w:r>
      <w:r w:rsidR="00C52F4A" w:rsidRPr="00605EB6">
        <w:t>tu me l</w:t>
      </w:r>
      <w:r w:rsidR="00C474C1">
        <w:t>’</w:t>
      </w:r>
      <w:r w:rsidR="00C52F4A" w:rsidRPr="00605EB6">
        <w:t>apporteras</w:t>
      </w:r>
      <w:r w:rsidR="00C474C1">
        <w:t>.</w:t>
      </w:r>
    </w:p>
    <w:p w14:paraId="3C1EEE30" w14:textId="77777777" w:rsidR="00C474C1" w:rsidRDefault="00C52F4A" w:rsidP="00C52F4A">
      <w:r w:rsidRPr="00605EB6">
        <w:t>Gertrude sortit aussitôt</w:t>
      </w:r>
      <w:r w:rsidR="00C474C1">
        <w:t>.</w:t>
      </w:r>
    </w:p>
    <w:p w14:paraId="053FE6A5" w14:textId="77777777" w:rsidR="00C474C1" w:rsidRDefault="00C52F4A" w:rsidP="00C52F4A">
      <w:r w:rsidRPr="00605EB6">
        <w:t>Le vieillard se laissa tomber lourdement sur son siège</w:t>
      </w:r>
      <w:r w:rsidR="00C474C1">
        <w:t xml:space="preserve">. </w:t>
      </w:r>
      <w:r w:rsidRPr="00605EB6">
        <w:t>Devant lui</w:t>
      </w:r>
      <w:r w:rsidR="00C474C1">
        <w:t xml:space="preserve">, </w:t>
      </w:r>
      <w:r w:rsidRPr="00605EB6">
        <w:t>le jeune homme resta debout</w:t>
      </w:r>
      <w:r w:rsidR="00C474C1">
        <w:t xml:space="preserve">, </w:t>
      </w:r>
      <w:r w:rsidRPr="00605EB6">
        <w:t>immobile</w:t>
      </w:r>
      <w:r w:rsidR="00C474C1">
        <w:t xml:space="preserve">, </w:t>
      </w:r>
      <w:r w:rsidRPr="00605EB6">
        <w:t>silencieux</w:t>
      </w:r>
      <w:r w:rsidR="00C474C1">
        <w:t xml:space="preserve">, </w:t>
      </w:r>
      <w:r w:rsidRPr="00605EB6">
        <w:t>haletant</w:t>
      </w:r>
      <w:r w:rsidR="00C474C1">
        <w:t xml:space="preserve">, </w:t>
      </w:r>
      <w:r w:rsidRPr="00605EB6">
        <w:t>sentant son cœur serré comme dans une main de fer</w:t>
      </w:r>
      <w:r w:rsidR="00C474C1">
        <w:t xml:space="preserve">. </w:t>
      </w:r>
      <w:r w:rsidRPr="00605EB6">
        <w:t>Il comprenait qu</w:t>
      </w:r>
      <w:r w:rsidR="00C474C1">
        <w:t>’</w:t>
      </w:r>
      <w:r w:rsidRPr="00605EB6">
        <w:t>une révélation épouvantable allait lui être faite</w:t>
      </w:r>
      <w:r w:rsidR="00C474C1">
        <w:t xml:space="preserve">, </w:t>
      </w:r>
      <w:r w:rsidRPr="00605EB6">
        <w:t>que la foudre grondait au-dessus de sa tête</w:t>
      </w:r>
      <w:r w:rsidR="00C474C1">
        <w:t xml:space="preserve">, </w:t>
      </w:r>
      <w:r w:rsidRPr="00605EB6">
        <w:t>prête à éclater</w:t>
      </w:r>
      <w:r w:rsidR="00C474C1">
        <w:t>.</w:t>
      </w:r>
    </w:p>
    <w:p w14:paraId="6A675A5A" w14:textId="77777777" w:rsidR="00C474C1" w:rsidRDefault="00C52F4A" w:rsidP="00C52F4A">
      <w:r w:rsidRPr="00605EB6">
        <w:t>Gertrude reparut</w:t>
      </w:r>
      <w:r w:rsidR="00C474C1">
        <w:t xml:space="preserve">, </w:t>
      </w:r>
      <w:r w:rsidRPr="00605EB6">
        <w:t>apportant la copie de la lettre de Jeanne</w:t>
      </w:r>
      <w:r w:rsidR="00C474C1">
        <w:t xml:space="preserve">, </w:t>
      </w:r>
      <w:r w:rsidRPr="00605EB6">
        <w:t>pliée en quatre et précieusement conservée dans une enveloppe</w:t>
      </w:r>
      <w:r w:rsidR="00C474C1">
        <w:t>.</w:t>
      </w:r>
    </w:p>
    <w:p w14:paraId="60890254" w14:textId="3D83C0AA" w:rsidR="00C474C1" w:rsidRDefault="0094609C" w:rsidP="00C52F4A">
      <w:r>
        <w:t>— </w:t>
      </w:r>
      <w:r w:rsidR="00C52F4A" w:rsidRPr="00605EB6">
        <w:t>Donne à Jacques</w:t>
      </w:r>
      <w:r w:rsidR="00C474C1">
        <w:t xml:space="preserve">, </w:t>
      </w:r>
      <w:r w:rsidR="00C52F4A" w:rsidRPr="00605EB6">
        <w:t>dit le vieillard</w:t>
      </w:r>
      <w:r w:rsidR="00C474C1">
        <w:t>.</w:t>
      </w:r>
    </w:p>
    <w:p w14:paraId="2D46513A" w14:textId="77777777" w:rsidR="00C474C1" w:rsidRDefault="00C52F4A" w:rsidP="00C52F4A">
      <w:r w:rsidRPr="00605EB6">
        <w:t>D</w:t>
      </w:r>
      <w:r w:rsidR="00C474C1">
        <w:t>’</w:t>
      </w:r>
      <w:r w:rsidRPr="00605EB6">
        <w:t>une main fiévreuse</w:t>
      </w:r>
      <w:r w:rsidR="00C474C1">
        <w:t xml:space="preserve">, </w:t>
      </w:r>
      <w:r w:rsidRPr="00605EB6">
        <w:t>le jeune homme tira le papier de l</w:t>
      </w:r>
      <w:r w:rsidR="00C474C1">
        <w:t>’</w:t>
      </w:r>
      <w:r w:rsidRPr="00605EB6">
        <w:t>enveloppe</w:t>
      </w:r>
      <w:r w:rsidR="00C474C1">
        <w:t xml:space="preserve">, </w:t>
      </w:r>
      <w:r w:rsidRPr="00605EB6">
        <w:t>le déplia et lut</w:t>
      </w:r>
      <w:r w:rsidR="00C474C1">
        <w:t>.</w:t>
      </w:r>
    </w:p>
    <w:p w14:paraId="08901930" w14:textId="77777777" w:rsidR="00C474C1" w:rsidRDefault="00C52F4A" w:rsidP="00C52F4A">
      <w:r w:rsidRPr="00605EB6">
        <w:t>Il poussa un cri rauque et chancela comme un homme ivre</w:t>
      </w:r>
      <w:r w:rsidR="00C474C1">
        <w:t xml:space="preserve">. </w:t>
      </w:r>
      <w:r w:rsidRPr="00605EB6">
        <w:t>Heureusement</w:t>
      </w:r>
      <w:r w:rsidR="00C474C1">
        <w:t xml:space="preserve">, </w:t>
      </w:r>
      <w:r w:rsidRPr="00605EB6">
        <w:t>il rencontra la table</w:t>
      </w:r>
      <w:r w:rsidR="00C474C1">
        <w:t xml:space="preserve">, </w:t>
      </w:r>
      <w:r w:rsidRPr="00605EB6">
        <w:t>qui lui servit d</w:t>
      </w:r>
      <w:r w:rsidR="00C474C1">
        <w:t>’</w:t>
      </w:r>
      <w:r w:rsidRPr="00605EB6">
        <w:t>appui</w:t>
      </w:r>
      <w:r w:rsidR="00C474C1">
        <w:t xml:space="preserve"> ; </w:t>
      </w:r>
      <w:r w:rsidRPr="00605EB6">
        <w:t>il ne tomba point</w:t>
      </w:r>
      <w:r w:rsidR="00C474C1">
        <w:t xml:space="preserve">. </w:t>
      </w:r>
      <w:r w:rsidRPr="00605EB6">
        <w:t>Tous ses membres tremblaient</w:t>
      </w:r>
      <w:r w:rsidR="00C474C1">
        <w:t xml:space="preserve"> ; </w:t>
      </w:r>
      <w:r w:rsidRPr="00605EB6">
        <w:t>il était devenu blanc comme un suaire</w:t>
      </w:r>
      <w:r w:rsidR="00C474C1">
        <w:t xml:space="preserve"> ; </w:t>
      </w:r>
      <w:r w:rsidRPr="00605EB6">
        <w:t>il avait les traits contractés</w:t>
      </w:r>
      <w:r w:rsidR="00C474C1">
        <w:t xml:space="preserve">, </w:t>
      </w:r>
      <w:r w:rsidRPr="00605EB6">
        <w:t>les cheveux hérissés</w:t>
      </w:r>
      <w:r w:rsidR="00C474C1">
        <w:t xml:space="preserve">, </w:t>
      </w:r>
      <w:r w:rsidRPr="00605EB6">
        <w:t>le regard fixe d</w:t>
      </w:r>
      <w:r w:rsidR="00C474C1">
        <w:t>’</w:t>
      </w:r>
      <w:r w:rsidRPr="00605EB6">
        <w:t>un fou</w:t>
      </w:r>
      <w:r w:rsidR="00C474C1">
        <w:t>.</w:t>
      </w:r>
    </w:p>
    <w:p w14:paraId="2692A66D" w14:textId="77777777" w:rsidR="00C474C1" w:rsidRDefault="00C52F4A" w:rsidP="00C52F4A">
      <w:r w:rsidRPr="00605EB6">
        <w:t>Quand le vieillard s</w:t>
      </w:r>
      <w:r w:rsidR="00C474C1">
        <w:t>’</w:t>
      </w:r>
      <w:r w:rsidRPr="00605EB6">
        <w:t>aperçut que le jeune homme commençait à ressaisir sa pensée</w:t>
      </w:r>
      <w:r w:rsidR="00C474C1">
        <w:t xml:space="preserve">, </w:t>
      </w:r>
      <w:r w:rsidRPr="00605EB6">
        <w:t>à reprendre ses forces</w:t>
      </w:r>
      <w:r w:rsidR="00C474C1">
        <w:t xml:space="preserve">, </w:t>
      </w:r>
      <w:r w:rsidRPr="00605EB6">
        <w:t>jugeant qu</w:t>
      </w:r>
      <w:r w:rsidR="00C474C1">
        <w:t>’</w:t>
      </w:r>
      <w:r w:rsidRPr="00605EB6">
        <w:t>il pouvait l</w:t>
      </w:r>
      <w:r w:rsidR="00C474C1">
        <w:t>’</w:t>
      </w:r>
      <w:r w:rsidRPr="00605EB6">
        <w:t>entendre</w:t>
      </w:r>
      <w:r w:rsidR="00C474C1">
        <w:t xml:space="preserve">, </w:t>
      </w:r>
      <w:r w:rsidRPr="00605EB6">
        <w:t>il lui dit</w:t>
      </w:r>
      <w:r w:rsidR="00C474C1">
        <w:t> :</w:t>
      </w:r>
    </w:p>
    <w:p w14:paraId="2CFD360E" w14:textId="7B8D8F7D" w:rsidR="00C474C1" w:rsidRDefault="0094609C" w:rsidP="00C52F4A">
      <w:r>
        <w:t>— </w:t>
      </w:r>
      <w:r w:rsidR="00C52F4A" w:rsidRPr="00605EB6">
        <w:t>Jacques</w:t>
      </w:r>
      <w:r w:rsidR="00C474C1">
        <w:t xml:space="preserve">, </w:t>
      </w:r>
      <w:r w:rsidR="00C52F4A" w:rsidRPr="00605EB6">
        <w:t>ces lignes que tu viens de lire t</w:t>
      </w:r>
      <w:r w:rsidR="00C474C1">
        <w:t>’</w:t>
      </w:r>
      <w:r w:rsidR="00C52F4A" w:rsidRPr="00605EB6">
        <w:t>ont tout appris</w:t>
      </w:r>
      <w:r w:rsidR="00C474C1">
        <w:t xml:space="preserve"> ; </w:t>
      </w:r>
      <w:r w:rsidR="00C52F4A" w:rsidRPr="00605EB6">
        <w:t>ce n</w:t>
      </w:r>
      <w:r w:rsidR="00C474C1">
        <w:t>’</w:t>
      </w:r>
      <w:r w:rsidR="00C52F4A" w:rsidRPr="00605EB6">
        <w:t>est que la copie de la lettre d</w:t>
      </w:r>
      <w:r w:rsidR="00C474C1">
        <w:t>’</w:t>
      </w:r>
      <w:r w:rsidR="00C52F4A" w:rsidRPr="00605EB6">
        <w:t>adieu que la pauvre Jeanne m</w:t>
      </w:r>
      <w:r w:rsidR="00C474C1">
        <w:t>’</w:t>
      </w:r>
      <w:r w:rsidR="00C52F4A" w:rsidRPr="00605EB6">
        <w:t>a laissée</w:t>
      </w:r>
      <w:r w:rsidR="00C474C1">
        <w:t xml:space="preserve">, : </w:t>
      </w:r>
      <w:r w:rsidR="00C52F4A" w:rsidRPr="00605EB6">
        <w:t xml:space="preserve">la lettre véritable est entre les mains de </w:t>
      </w:r>
      <w:r w:rsidR="00C52F4A" w:rsidRPr="00605EB6">
        <w:lastRenderedPageBreak/>
        <w:t>la justice</w:t>
      </w:r>
      <w:r w:rsidR="00C474C1">
        <w:t xml:space="preserve">. </w:t>
      </w:r>
      <w:r w:rsidR="00C52F4A" w:rsidRPr="00605EB6">
        <w:t>Dans un autre moment</w:t>
      </w:r>
      <w:r w:rsidR="00C474C1">
        <w:t xml:space="preserve">, </w:t>
      </w:r>
      <w:r w:rsidR="00C52F4A" w:rsidRPr="00605EB6">
        <w:t>je te raconterai tout ce qui s</w:t>
      </w:r>
      <w:r w:rsidR="00C474C1">
        <w:t>’</w:t>
      </w:r>
      <w:r w:rsidR="00C52F4A" w:rsidRPr="00605EB6">
        <w:t>est passé</w:t>
      </w:r>
      <w:r w:rsidR="00C474C1">
        <w:t>.</w:t>
      </w:r>
    </w:p>
    <w:p w14:paraId="35C75F4E" w14:textId="77777777" w:rsidR="00C474C1" w:rsidRDefault="00C474C1" w:rsidP="00C52F4A">
      <w:r>
        <w:t>» </w:t>
      </w:r>
      <w:r w:rsidR="00C52F4A" w:rsidRPr="00605EB6">
        <w:t>Jacques</w:t>
      </w:r>
      <w:r>
        <w:t xml:space="preserve">, </w:t>
      </w:r>
      <w:r w:rsidR="00C52F4A" w:rsidRPr="00605EB6">
        <w:t>le malheur épouvantable qui nous a frappés tous les deux ne m</w:t>
      </w:r>
      <w:r>
        <w:t>’</w:t>
      </w:r>
      <w:r w:rsidR="00C52F4A" w:rsidRPr="00605EB6">
        <w:t>a pas tué tout à fait</w:t>
      </w:r>
      <w:r>
        <w:t xml:space="preserve">, </w:t>
      </w:r>
      <w:r w:rsidR="00C52F4A" w:rsidRPr="00605EB6">
        <w:t>moi qui suis un vieillard</w:t>
      </w:r>
      <w:r>
        <w:t xml:space="preserve"> ; </w:t>
      </w:r>
      <w:r w:rsidR="00C52F4A" w:rsidRPr="00605EB6">
        <w:t>tu es jeune</w:t>
      </w:r>
      <w:r>
        <w:t xml:space="preserve">, </w:t>
      </w:r>
      <w:r w:rsidR="00C52F4A" w:rsidRPr="00605EB6">
        <w:t>toi</w:t>
      </w:r>
      <w:r>
        <w:t xml:space="preserve">, </w:t>
      </w:r>
      <w:r w:rsidR="00C52F4A" w:rsidRPr="00605EB6">
        <w:t>mon ami</w:t>
      </w:r>
      <w:r>
        <w:t xml:space="preserve">, </w:t>
      </w:r>
      <w:r w:rsidR="00C52F4A" w:rsidRPr="00605EB6">
        <w:t>et tu as d</w:t>
      </w:r>
      <w:r>
        <w:t>’</w:t>
      </w:r>
      <w:r w:rsidR="00C52F4A" w:rsidRPr="00605EB6">
        <w:t>autres espérances</w:t>
      </w:r>
      <w:r>
        <w:t xml:space="preserve"> ; </w:t>
      </w:r>
      <w:r w:rsidR="00C52F4A" w:rsidRPr="00605EB6">
        <w:t>tu résisteras mieux</w:t>
      </w:r>
      <w:r>
        <w:t xml:space="preserve"> ; </w:t>
      </w:r>
      <w:r w:rsidR="00C52F4A" w:rsidRPr="00605EB6">
        <w:t>il faut te raidir pour ne point te laisser écraser</w:t>
      </w:r>
      <w:r>
        <w:t xml:space="preserve">, </w:t>
      </w:r>
      <w:r w:rsidR="00C52F4A" w:rsidRPr="00605EB6">
        <w:t>il faut te résigner</w:t>
      </w:r>
      <w:r>
        <w:t xml:space="preserve">. </w:t>
      </w:r>
      <w:r w:rsidR="00C52F4A" w:rsidRPr="00605EB6">
        <w:t>Si les jours de joie sont rares</w:t>
      </w:r>
      <w:r>
        <w:t xml:space="preserve">, </w:t>
      </w:r>
      <w:r w:rsidR="00C52F4A" w:rsidRPr="00605EB6">
        <w:t>les jours de douleur sont nombreux</w:t>
      </w:r>
      <w:r>
        <w:t xml:space="preserve">. </w:t>
      </w:r>
      <w:r w:rsidR="00C52F4A" w:rsidRPr="00605EB6">
        <w:t>Hélas</w:t>
      </w:r>
      <w:r>
        <w:t xml:space="preserve">, ! </w:t>
      </w:r>
      <w:r w:rsidR="00C52F4A" w:rsidRPr="00605EB6">
        <w:t>voilà la vie</w:t>
      </w:r>
      <w:r>
        <w:t> !</w:t>
      </w:r>
    </w:p>
    <w:p w14:paraId="60F2E25E" w14:textId="619E6047" w:rsidR="00C474C1" w:rsidRDefault="0094609C" w:rsidP="00C52F4A">
      <w:r>
        <w:t>— </w:t>
      </w:r>
      <w:r w:rsidR="00C52F4A" w:rsidRPr="00605EB6">
        <w:t>Morte</w:t>
      </w:r>
      <w:r w:rsidR="00C474C1">
        <w:t xml:space="preserve"> ! </w:t>
      </w:r>
      <w:r w:rsidR="00C52F4A" w:rsidRPr="00605EB6">
        <w:t>morte</w:t>
      </w:r>
      <w:r w:rsidR="00C474C1">
        <w:t xml:space="preserve"> ! </w:t>
      </w:r>
      <w:r w:rsidR="00C52F4A" w:rsidRPr="00605EB6">
        <w:t>je ne la verrai plus</w:t>
      </w:r>
      <w:r w:rsidR="00C474C1">
        <w:t xml:space="preserve"> ! </w:t>
      </w:r>
      <w:r w:rsidR="00C52F4A" w:rsidRPr="00605EB6">
        <w:t>dit le jeune officier d</w:t>
      </w:r>
      <w:r w:rsidR="00C474C1">
        <w:t>’</w:t>
      </w:r>
      <w:r w:rsidR="00C52F4A" w:rsidRPr="00605EB6">
        <w:t>une voix étranglée</w:t>
      </w:r>
      <w:r w:rsidR="00C474C1">
        <w:t>.</w:t>
      </w:r>
    </w:p>
    <w:p w14:paraId="01423DBE" w14:textId="77777777" w:rsidR="00C474C1" w:rsidRDefault="00C52F4A" w:rsidP="00C52F4A">
      <w:r w:rsidRPr="00605EB6">
        <w:t>Il laissa échapper un sanglot</w:t>
      </w:r>
      <w:r w:rsidR="00C474C1">
        <w:t xml:space="preserve">, </w:t>
      </w:r>
      <w:r w:rsidRPr="00605EB6">
        <w:t>s</w:t>
      </w:r>
      <w:r w:rsidR="00C474C1">
        <w:t>’</w:t>
      </w:r>
      <w:r w:rsidRPr="00605EB6">
        <w:t>affaissa sur un siège et</w:t>
      </w:r>
      <w:r w:rsidR="00C474C1">
        <w:t xml:space="preserve">, </w:t>
      </w:r>
      <w:r w:rsidRPr="00605EB6">
        <w:t>voilant son visage de ses mains</w:t>
      </w:r>
      <w:r w:rsidR="00C474C1">
        <w:t xml:space="preserve">, </w:t>
      </w:r>
      <w:r w:rsidRPr="00605EB6">
        <w:t>il versa des larmes abondantes</w:t>
      </w:r>
      <w:r w:rsidR="00C474C1">
        <w:t>.</w:t>
      </w:r>
    </w:p>
    <w:p w14:paraId="7A7FFA00" w14:textId="6A4FC9AE" w:rsidR="00C474C1" w:rsidRDefault="00C52F4A" w:rsidP="00C52F4A">
      <w:r w:rsidRPr="00605EB6">
        <w:t>C</w:t>
      </w:r>
      <w:r w:rsidR="00C474C1">
        <w:t>’</w:t>
      </w:r>
      <w:r w:rsidRPr="00605EB6">
        <w:t>était un désespoir sombre</w:t>
      </w:r>
      <w:r w:rsidR="00C474C1">
        <w:t xml:space="preserve">, </w:t>
      </w:r>
      <w:r w:rsidRPr="00605EB6">
        <w:t>une douleur aiguë d</w:t>
      </w:r>
      <w:r w:rsidR="00C474C1">
        <w:t>’</w:t>
      </w:r>
      <w:r w:rsidRPr="00605EB6">
        <w:t xml:space="preserve">autant plus </w:t>
      </w:r>
      <w:r w:rsidR="002C5930" w:rsidRPr="00605EB6">
        <w:t>effrayant</w:t>
      </w:r>
      <w:r w:rsidR="002C5930">
        <w:t>e</w:t>
      </w:r>
      <w:r w:rsidR="002C5930" w:rsidRPr="00605EB6">
        <w:t xml:space="preserve"> </w:t>
      </w:r>
      <w:r w:rsidRPr="00605EB6">
        <w:t>qu</w:t>
      </w:r>
      <w:r w:rsidR="00C474C1">
        <w:t>’</w:t>
      </w:r>
      <w:r w:rsidRPr="00605EB6">
        <w:t>il n</w:t>
      </w:r>
      <w:r w:rsidR="00C474C1">
        <w:t>’</w:t>
      </w:r>
      <w:r w:rsidRPr="00605EB6">
        <w:t>y avait pas d</w:t>
      </w:r>
      <w:r w:rsidR="00C474C1">
        <w:t>’</w:t>
      </w:r>
      <w:r w:rsidRPr="00605EB6">
        <w:t>explosion bruyante</w:t>
      </w:r>
      <w:r w:rsidR="00C474C1">
        <w:t>.</w:t>
      </w:r>
    </w:p>
    <w:p w14:paraId="0C598C89" w14:textId="77777777" w:rsidR="00C474C1" w:rsidRDefault="00C52F4A" w:rsidP="00C52F4A">
      <w:r w:rsidRPr="00605EB6">
        <w:t>Jacques Vaillant le laissa pleurer</w:t>
      </w:r>
      <w:r w:rsidR="00C474C1">
        <w:t>.</w:t>
      </w:r>
    </w:p>
    <w:p w14:paraId="28A6B146" w14:textId="77777777" w:rsidR="00C474C1" w:rsidRDefault="00C52F4A" w:rsidP="00C52F4A">
      <w:r w:rsidRPr="00605EB6">
        <w:t>Quand il se fut un peu calmé</w:t>
      </w:r>
      <w:r w:rsidR="00C474C1">
        <w:t xml:space="preserve">, </w:t>
      </w:r>
      <w:r w:rsidRPr="00605EB6">
        <w:t>il releva lentement la tête et regarda le vieillard avec une indicible expression de douleur</w:t>
      </w:r>
      <w:r w:rsidR="00C474C1">
        <w:t>.</w:t>
      </w:r>
    </w:p>
    <w:p w14:paraId="72CAAB17" w14:textId="22D67D15" w:rsidR="00C474C1" w:rsidRDefault="0094609C" w:rsidP="00C52F4A">
      <w:r>
        <w:t>— </w:t>
      </w:r>
      <w:r w:rsidR="00C52F4A" w:rsidRPr="00605EB6">
        <w:t>Jacques</w:t>
      </w:r>
      <w:r w:rsidR="00C474C1">
        <w:t xml:space="preserve">, </w:t>
      </w:r>
      <w:r w:rsidR="00C52F4A" w:rsidRPr="00605EB6">
        <w:t>reprit le vieux capitaine</w:t>
      </w:r>
      <w:r w:rsidR="00C474C1">
        <w:t xml:space="preserve">, </w:t>
      </w:r>
      <w:r w:rsidR="00C52F4A" w:rsidRPr="00605EB6">
        <w:t>comprends-tu</w:t>
      </w:r>
      <w:r w:rsidR="00C474C1">
        <w:t xml:space="preserve">, </w:t>
      </w:r>
      <w:r w:rsidR="00C52F4A" w:rsidRPr="00605EB6">
        <w:t>maintenant</w:t>
      </w:r>
      <w:r w:rsidR="00C474C1">
        <w:t xml:space="preserve">, </w:t>
      </w:r>
      <w:r w:rsidR="00C52F4A" w:rsidRPr="00605EB6">
        <w:t>pourquoi je ne porte plus ma décoration</w:t>
      </w:r>
      <w:r w:rsidR="00C474C1">
        <w:t xml:space="preserve"> ? </w:t>
      </w:r>
      <w:r w:rsidR="00C52F4A" w:rsidRPr="00605EB6">
        <w:t>Après la mort de ma pauvre Jeanne</w:t>
      </w:r>
      <w:r w:rsidR="00C474C1">
        <w:t xml:space="preserve">, </w:t>
      </w:r>
      <w:r w:rsidR="00C52F4A" w:rsidRPr="00605EB6">
        <w:t>monstrueusement déshonorée</w:t>
      </w:r>
      <w:r w:rsidR="00C474C1">
        <w:t xml:space="preserve">, </w:t>
      </w:r>
      <w:r w:rsidR="00C52F4A" w:rsidRPr="00605EB6">
        <w:t>j</w:t>
      </w:r>
      <w:r w:rsidR="00C474C1">
        <w:t>’</w:t>
      </w:r>
      <w:r w:rsidR="00C52F4A" w:rsidRPr="00605EB6">
        <w:t>ai enlevé pour toujours de ma boutonnière le ruban rouge</w:t>
      </w:r>
      <w:r w:rsidR="00C474C1">
        <w:t xml:space="preserve">, </w:t>
      </w:r>
      <w:r w:rsidR="00C52F4A" w:rsidRPr="00605EB6">
        <w:t>signe de l</w:t>
      </w:r>
      <w:r w:rsidR="00C474C1">
        <w:t>’</w:t>
      </w:r>
      <w:r w:rsidR="00C52F4A" w:rsidRPr="00605EB6">
        <w:t>honneur</w:t>
      </w:r>
      <w:r w:rsidR="00C474C1">
        <w:t> !</w:t>
      </w:r>
    </w:p>
    <w:p w14:paraId="36E59297" w14:textId="77777777" w:rsidR="00C474C1" w:rsidRDefault="00C52F4A" w:rsidP="00C52F4A">
      <w:r w:rsidRPr="00605EB6">
        <w:t>Le jeune homme tressaillit et se dressa debout</w:t>
      </w:r>
      <w:r w:rsidR="00C474C1">
        <w:t xml:space="preserve">, </w:t>
      </w:r>
      <w:r w:rsidRPr="00605EB6">
        <w:t>comme poussé par un ressort</w:t>
      </w:r>
      <w:r w:rsidR="00C474C1">
        <w:t>.</w:t>
      </w:r>
    </w:p>
    <w:p w14:paraId="4141860D" w14:textId="44FB71FA" w:rsidR="00C474C1" w:rsidRDefault="0094609C" w:rsidP="00C52F4A">
      <w:r>
        <w:t>— </w:t>
      </w:r>
      <w:r w:rsidR="00C52F4A" w:rsidRPr="00605EB6">
        <w:t>Oh</w:t>
      </w:r>
      <w:r w:rsidR="00C474C1">
        <w:t xml:space="preserve"> ! </w:t>
      </w:r>
      <w:r w:rsidR="00C52F4A" w:rsidRPr="00605EB6">
        <w:t>oui</w:t>
      </w:r>
      <w:r w:rsidR="00C474C1">
        <w:t xml:space="preserve"> ! </w:t>
      </w:r>
      <w:r w:rsidR="00C52F4A" w:rsidRPr="00605EB6">
        <w:t>je comprends</w:t>
      </w:r>
      <w:r w:rsidR="00C474C1">
        <w:t xml:space="preserve">, </w:t>
      </w:r>
      <w:r w:rsidR="00C52F4A" w:rsidRPr="00605EB6">
        <w:t>dit-il d</w:t>
      </w:r>
      <w:r w:rsidR="00C474C1">
        <w:t>’</w:t>
      </w:r>
      <w:r w:rsidR="00C52F4A" w:rsidRPr="00605EB6">
        <w:t>une voix creuse</w:t>
      </w:r>
      <w:r w:rsidR="00C474C1">
        <w:t>.</w:t>
      </w:r>
    </w:p>
    <w:p w14:paraId="36EBA657" w14:textId="77777777" w:rsidR="00C474C1" w:rsidRDefault="00C52F4A" w:rsidP="00C52F4A">
      <w:r w:rsidRPr="00605EB6">
        <w:lastRenderedPageBreak/>
        <w:t>Par un mouvement fébrile il arracha sa croix</w:t>
      </w:r>
      <w:r w:rsidR="00C474C1">
        <w:t>.</w:t>
      </w:r>
    </w:p>
    <w:p w14:paraId="3D4959E8" w14:textId="0E3478EF" w:rsidR="00C474C1" w:rsidRDefault="0094609C" w:rsidP="00C52F4A">
      <w:r>
        <w:t>— </w:t>
      </w:r>
      <w:r w:rsidR="00C52F4A" w:rsidRPr="00605EB6">
        <w:t>C</w:t>
      </w:r>
      <w:r w:rsidR="00C474C1">
        <w:t>’</w:t>
      </w:r>
      <w:r w:rsidR="00C52F4A" w:rsidRPr="00605EB6">
        <w:t>est à Jeanne que je l</w:t>
      </w:r>
      <w:r w:rsidR="00C474C1">
        <w:t>’</w:t>
      </w:r>
      <w:r w:rsidR="00C52F4A" w:rsidRPr="00605EB6">
        <w:t>apportais</w:t>
      </w:r>
      <w:r w:rsidR="00C474C1">
        <w:t xml:space="preserve">, </w:t>
      </w:r>
      <w:r w:rsidR="00C52F4A" w:rsidRPr="00605EB6">
        <w:t>prononça-t-il sourdement</w:t>
      </w:r>
      <w:r w:rsidR="00C474C1">
        <w:t xml:space="preserve">, </w:t>
      </w:r>
      <w:r w:rsidR="00C52F4A" w:rsidRPr="00605EB6">
        <w:t>en souvenir de Jeanne je la conserverai</w:t>
      </w:r>
      <w:r w:rsidR="00C474C1">
        <w:t xml:space="preserve"> ; </w:t>
      </w:r>
      <w:r w:rsidR="00C52F4A" w:rsidRPr="00605EB6">
        <w:t>mais on ne la verra plus sur ma poitrine</w:t>
      </w:r>
      <w:r w:rsidR="00C474C1">
        <w:t xml:space="preserve">. </w:t>
      </w:r>
      <w:r w:rsidR="00C52F4A" w:rsidRPr="00605EB6">
        <w:t>Mon père</w:t>
      </w:r>
      <w:r w:rsidR="00C474C1">
        <w:t xml:space="preserve">, </w:t>
      </w:r>
      <w:r w:rsidR="00C52F4A" w:rsidRPr="00605EB6">
        <w:t>mon père</w:t>
      </w:r>
      <w:r w:rsidR="00C474C1">
        <w:t xml:space="preserve">, </w:t>
      </w:r>
      <w:r w:rsidR="00C52F4A" w:rsidRPr="00605EB6">
        <w:t>comme vous je veux porter éternellement le deuil de la mort de ma fiancée</w:t>
      </w:r>
      <w:r w:rsidR="00C474C1">
        <w:t xml:space="preserve">, </w:t>
      </w:r>
      <w:r w:rsidR="00C52F4A" w:rsidRPr="00605EB6">
        <w:t>le deuil de son honneur</w:t>
      </w:r>
      <w:r w:rsidR="00C474C1">
        <w:t> !</w:t>
      </w:r>
    </w:p>
    <w:p w14:paraId="381829B4" w14:textId="77777777" w:rsidR="00C474C1" w:rsidRDefault="00C474C1" w:rsidP="00C52F4A">
      <w:r>
        <w:t>» </w:t>
      </w:r>
      <w:r w:rsidR="00C52F4A" w:rsidRPr="00605EB6">
        <w:t>Gertrude</w:t>
      </w:r>
      <w:r>
        <w:t xml:space="preserve">, </w:t>
      </w:r>
      <w:r w:rsidR="00C52F4A" w:rsidRPr="00605EB6">
        <w:t>continua-t-il</w:t>
      </w:r>
      <w:r>
        <w:t xml:space="preserve">, </w:t>
      </w:r>
      <w:r w:rsidR="00C52F4A" w:rsidRPr="00605EB6">
        <w:t>s</w:t>
      </w:r>
      <w:r>
        <w:t>’</w:t>
      </w:r>
      <w:r w:rsidR="00C52F4A" w:rsidRPr="00605EB6">
        <w:t>adressant à la femme de ménage</w:t>
      </w:r>
      <w:r>
        <w:t xml:space="preserve">, </w:t>
      </w:r>
      <w:r w:rsidR="00C52F4A" w:rsidRPr="00605EB6">
        <w:t>j</w:t>
      </w:r>
      <w:r>
        <w:t>’</w:t>
      </w:r>
      <w:r w:rsidR="00C52F4A" w:rsidRPr="00605EB6">
        <w:t>ai laissé des effets à la ferme</w:t>
      </w:r>
      <w:r>
        <w:t xml:space="preserve">, </w:t>
      </w:r>
      <w:r w:rsidR="00C52F4A" w:rsidRPr="00605EB6">
        <w:t>dans une armoire</w:t>
      </w:r>
      <w:r>
        <w:t xml:space="preserve"> ; </w:t>
      </w:r>
      <w:r w:rsidR="00C52F4A" w:rsidRPr="00605EB6">
        <w:t>vous me les apporterez ici demain</w:t>
      </w:r>
      <w:r>
        <w:t xml:space="preserve">, </w:t>
      </w:r>
      <w:r w:rsidR="00C52F4A" w:rsidRPr="00605EB6">
        <w:t>n</w:t>
      </w:r>
      <w:r>
        <w:t>’</w:t>
      </w:r>
      <w:r w:rsidR="00C52F4A" w:rsidRPr="00605EB6">
        <w:t>est-ce pas</w:t>
      </w:r>
      <w:r>
        <w:t xml:space="preserve"> ? </w:t>
      </w:r>
      <w:r w:rsidR="00C52F4A" w:rsidRPr="00605EB6">
        <w:t>je veux reprendre mes habits de garçon de ferme</w:t>
      </w:r>
      <w:r>
        <w:t xml:space="preserve"> ; </w:t>
      </w:r>
      <w:r w:rsidR="00C52F4A" w:rsidRPr="00605EB6">
        <w:t>je ne veux pas qu</w:t>
      </w:r>
      <w:r>
        <w:t>’</w:t>
      </w:r>
      <w:r w:rsidR="00C52F4A" w:rsidRPr="00605EB6">
        <w:t>on me voie dans le village autrement habillé</w:t>
      </w:r>
      <w:r>
        <w:t>.</w:t>
      </w:r>
    </w:p>
    <w:p w14:paraId="3DE676DD" w14:textId="420AEC4D" w:rsidR="00C52F4A" w:rsidRPr="00605EB6" w:rsidRDefault="00C52F4A" w:rsidP="00C474C1">
      <w:pPr>
        <w:pStyle w:val="Titre2"/>
      </w:pPr>
      <w:bookmarkStart w:id="43" w:name="_Toc197617888"/>
      <w:r w:rsidRPr="00605EB6">
        <w:lastRenderedPageBreak/>
        <w:t>VI</w:t>
      </w:r>
      <w:r w:rsidRPr="00605EB6">
        <w:br/>
      </w:r>
      <w:r w:rsidRPr="00605EB6">
        <w:br/>
        <w:t>JEAN LOUP EST PRIS</w:t>
      </w:r>
      <w:bookmarkEnd w:id="43"/>
    </w:p>
    <w:p w14:paraId="5E655C9A" w14:textId="77777777" w:rsidR="00C474C1" w:rsidRDefault="00C52F4A" w:rsidP="00C52F4A">
      <w:r w:rsidRPr="00D9675A">
        <w:t>À minuit</w:t>
      </w:r>
      <w:r w:rsidR="00C474C1">
        <w:t xml:space="preserve">, </w:t>
      </w:r>
      <w:r w:rsidRPr="00D9675A">
        <w:t>assis en face l</w:t>
      </w:r>
      <w:r w:rsidR="00C474C1">
        <w:t>’</w:t>
      </w:r>
      <w:r w:rsidRPr="00D9675A">
        <w:t>un de l</w:t>
      </w:r>
      <w:r w:rsidR="00C474C1">
        <w:t>’</w:t>
      </w:r>
      <w:r w:rsidRPr="00D9675A">
        <w:t>autre</w:t>
      </w:r>
      <w:r w:rsidR="00C474C1">
        <w:t xml:space="preserve">, </w:t>
      </w:r>
      <w:r w:rsidRPr="00D9675A">
        <w:t>ayant les yeux rougis par les larmes</w:t>
      </w:r>
      <w:r w:rsidR="00C474C1">
        <w:t xml:space="preserve">, </w:t>
      </w:r>
      <w:r w:rsidRPr="00D9675A">
        <w:t>le vieux capitaine et le jeune lieutenant causaient encore</w:t>
      </w:r>
      <w:r w:rsidR="00C474C1">
        <w:t>.</w:t>
      </w:r>
    </w:p>
    <w:p w14:paraId="6576A834" w14:textId="1B31869D" w:rsidR="00C474C1" w:rsidRDefault="0094609C" w:rsidP="00C52F4A">
      <w:r>
        <w:t>— </w:t>
      </w:r>
      <w:r w:rsidR="00C52F4A" w:rsidRPr="00605EB6">
        <w:t>Ainsi</w:t>
      </w:r>
      <w:r w:rsidR="00C474C1">
        <w:t xml:space="preserve">, </w:t>
      </w:r>
      <w:r w:rsidR="00C52F4A" w:rsidRPr="00605EB6">
        <w:t>dit Jacques Grandin d</w:t>
      </w:r>
      <w:r w:rsidR="00C474C1">
        <w:t>’</w:t>
      </w:r>
      <w:r w:rsidR="00C52F4A" w:rsidRPr="00605EB6">
        <w:t>une voix brisée</w:t>
      </w:r>
      <w:r w:rsidR="00C474C1">
        <w:t xml:space="preserve">, </w:t>
      </w:r>
      <w:r w:rsidR="00C52F4A" w:rsidRPr="00605EB6">
        <w:t>il faut me rendre à l</w:t>
      </w:r>
      <w:r w:rsidR="00C474C1">
        <w:t>’</w:t>
      </w:r>
      <w:r w:rsidR="00C52F4A" w:rsidRPr="00605EB6">
        <w:t>évidence</w:t>
      </w:r>
      <w:r w:rsidR="00C474C1">
        <w:t xml:space="preserve">, : </w:t>
      </w:r>
      <w:r w:rsidR="00C52F4A" w:rsidRPr="00605EB6">
        <w:t>c</w:t>
      </w:r>
      <w:r w:rsidR="00C474C1">
        <w:t>’</w:t>
      </w:r>
      <w:r w:rsidR="00C52F4A" w:rsidRPr="00605EB6">
        <w:t>est Jean Loup</w:t>
      </w:r>
      <w:r w:rsidR="00C474C1">
        <w:t xml:space="preserve">, </w:t>
      </w:r>
      <w:r w:rsidR="00C52F4A" w:rsidRPr="00605EB6">
        <w:t>c</w:t>
      </w:r>
      <w:r w:rsidR="00C474C1">
        <w:t>’</w:t>
      </w:r>
      <w:r w:rsidR="00C52F4A" w:rsidRPr="00605EB6">
        <w:t>est Jean Loup</w:t>
      </w:r>
      <w:r w:rsidR="00C474C1">
        <w:t> !</w:t>
      </w:r>
    </w:p>
    <w:p w14:paraId="21123280" w14:textId="3C7372BA" w:rsidR="00C474C1" w:rsidRDefault="0094609C" w:rsidP="00C52F4A">
      <w:r>
        <w:t>— </w:t>
      </w:r>
      <w:r w:rsidR="00C52F4A" w:rsidRPr="00605EB6">
        <w:t>Comme toi</w:t>
      </w:r>
      <w:r w:rsidR="00C474C1">
        <w:t xml:space="preserve">, </w:t>
      </w:r>
      <w:r w:rsidR="00C52F4A" w:rsidRPr="00605EB6">
        <w:t>Jacques</w:t>
      </w:r>
      <w:r w:rsidR="00C474C1">
        <w:t xml:space="preserve">, </w:t>
      </w:r>
      <w:r w:rsidR="00C52F4A" w:rsidRPr="00605EB6">
        <w:t>je doutais d</w:t>
      </w:r>
      <w:r w:rsidR="00C474C1">
        <w:t>’</w:t>
      </w:r>
      <w:r w:rsidR="00C52F4A" w:rsidRPr="00605EB6">
        <w:t>abord</w:t>
      </w:r>
      <w:r w:rsidR="00C474C1">
        <w:t xml:space="preserve">, </w:t>
      </w:r>
      <w:r w:rsidR="00C52F4A" w:rsidRPr="00605EB6">
        <w:t>répliqua le vieillard</w:t>
      </w:r>
      <w:r w:rsidR="00C474C1">
        <w:t xml:space="preserve"> ; </w:t>
      </w:r>
      <w:r w:rsidR="00C52F4A" w:rsidRPr="00605EB6">
        <w:t>je ne pouvais pas</w:t>
      </w:r>
      <w:r w:rsidR="00C474C1">
        <w:t xml:space="preserve">, </w:t>
      </w:r>
      <w:r w:rsidR="00C52F4A" w:rsidRPr="00605EB6">
        <w:t>je ne voulais pas croire que le sauvage fût capable d</w:t>
      </w:r>
      <w:r w:rsidR="00C474C1">
        <w:t>’</w:t>
      </w:r>
      <w:r w:rsidR="00C52F4A" w:rsidRPr="00605EB6">
        <w:t>une chose pareille</w:t>
      </w:r>
      <w:r w:rsidR="00C474C1">
        <w:t xml:space="preserve"> ; </w:t>
      </w:r>
      <w:r w:rsidR="00C52F4A" w:rsidRPr="00605EB6">
        <w:t>mais les lignes tracées d</w:t>
      </w:r>
      <w:r w:rsidR="00C474C1">
        <w:t>’</w:t>
      </w:r>
      <w:r w:rsidR="00C52F4A" w:rsidRPr="00605EB6">
        <w:t>une main tremblante par la malheureuse enfant étaient sous mes yeux</w:t>
      </w:r>
      <w:r w:rsidR="00C474C1">
        <w:t xml:space="preserve"> ; </w:t>
      </w:r>
      <w:r w:rsidR="00C52F4A" w:rsidRPr="00605EB6">
        <w:t>on me fit voir aussi</w:t>
      </w:r>
      <w:r w:rsidR="00C474C1">
        <w:t xml:space="preserve">, </w:t>
      </w:r>
      <w:r w:rsidR="00C52F4A" w:rsidRPr="00605EB6">
        <w:t>sur le sol</w:t>
      </w:r>
      <w:r w:rsidR="00C474C1">
        <w:t xml:space="preserve">, </w:t>
      </w:r>
      <w:r w:rsidR="00C52F4A" w:rsidRPr="00605EB6">
        <w:t>les empreintes des pieds nus</w:t>
      </w:r>
      <w:r w:rsidR="00C474C1">
        <w:t xml:space="preserve">. </w:t>
      </w:r>
      <w:r w:rsidR="00C52F4A" w:rsidRPr="00605EB6">
        <w:t>Alors</w:t>
      </w:r>
      <w:r w:rsidR="00C474C1">
        <w:t xml:space="preserve">, </w:t>
      </w:r>
      <w:r w:rsidR="00C52F4A" w:rsidRPr="00605EB6">
        <w:t>je fus convaincu comme les autres</w:t>
      </w:r>
      <w:r w:rsidR="00C474C1">
        <w:t xml:space="preserve">. </w:t>
      </w:r>
      <w:r w:rsidR="00C52F4A" w:rsidRPr="00605EB6">
        <w:t>Si</w:t>
      </w:r>
      <w:r w:rsidR="00C474C1">
        <w:t xml:space="preserve">, </w:t>
      </w:r>
      <w:r w:rsidR="00C52F4A" w:rsidRPr="00605EB6">
        <w:t>après l</w:t>
      </w:r>
      <w:r w:rsidR="00C474C1">
        <w:t>’</w:t>
      </w:r>
      <w:r w:rsidR="00C52F4A" w:rsidRPr="00605EB6">
        <w:t>avoir pris dans la forêt</w:t>
      </w:r>
      <w:r w:rsidR="00C474C1">
        <w:t xml:space="preserve">, </w:t>
      </w:r>
      <w:r w:rsidR="00C52F4A" w:rsidRPr="00605EB6">
        <w:t>j</w:t>
      </w:r>
      <w:r w:rsidR="00C474C1">
        <w:t>’</w:t>
      </w:r>
      <w:r w:rsidR="00C52F4A" w:rsidRPr="00605EB6">
        <w:t>en eusse débarrassé la contrée en l</w:t>
      </w:r>
      <w:r w:rsidR="00C474C1">
        <w:t>’</w:t>
      </w:r>
      <w:r w:rsidR="00C52F4A" w:rsidRPr="00605EB6">
        <w:t>envoyant à Épinal</w:t>
      </w:r>
      <w:r w:rsidR="00C474C1">
        <w:t xml:space="preserve">, </w:t>
      </w:r>
      <w:r w:rsidR="00C52F4A" w:rsidRPr="00605EB6">
        <w:t>comme c</w:t>
      </w:r>
      <w:r w:rsidR="00C474C1">
        <w:t>’</w:t>
      </w:r>
      <w:r w:rsidR="00C52F4A" w:rsidRPr="00605EB6">
        <w:t>était mon intention</w:t>
      </w:r>
      <w:r w:rsidR="00C474C1">
        <w:t xml:space="preserve">, </w:t>
      </w:r>
      <w:r w:rsidR="00C52F4A" w:rsidRPr="00605EB6">
        <w:t>cet immense malheur ne serait pas arrivé</w:t>
      </w:r>
      <w:r w:rsidR="00C474C1">
        <w:t xml:space="preserve">. </w:t>
      </w:r>
      <w:r w:rsidR="00C52F4A" w:rsidRPr="00605EB6">
        <w:t>Ah</w:t>
      </w:r>
      <w:r w:rsidR="00C474C1">
        <w:t xml:space="preserve"> ! </w:t>
      </w:r>
      <w:r w:rsidR="00C52F4A" w:rsidRPr="00605EB6">
        <w:t>Jacques</w:t>
      </w:r>
      <w:r w:rsidR="00C474C1">
        <w:t xml:space="preserve">, </w:t>
      </w:r>
      <w:r w:rsidR="00C52F4A" w:rsidRPr="00605EB6">
        <w:t>en lui rendant la liberté</w:t>
      </w:r>
      <w:r w:rsidR="00C474C1">
        <w:t xml:space="preserve">, </w:t>
      </w:r>
      <w:r w:rsidR="00C52F4A" w:rsidRPr="00605EB6">
        <w:t>vous avez été bien mal inspirés</w:t>
      </w:r>
      <w:r w:rsidR="00C474C1">
        <w:t xml:space="preserve">, </w:t>
      </w:r>
      <w:r w:rsidR="00C52F4A" w:rsidRPr="00605EB6">
        <w:t>ma pauvre Catherine et toi</w:t>
      </w:r>
      <w:r w:rsidR="00C474C1">
        <w:t>.</w:t>
      </w:r>
    </w:p>
    <w:p w14:paraId="682EE729" w14:textId="4396CB8B" w:rsidR="00C474C1" w:rsidRDefault="0094609C" w:rsidP="00C52F4A">
      <w:r>
        <w:t>— </w:t>
      </w:r>
      <w:r w:rsidR="00C52F4A" w:rsidRPr="00605EB6">
        <w:t>C</w:t>
      </w:r>
      <w:r w:rsidR="00C474C1">
        <w:t>’</w:t>
      </w:r>
      <w:r w:rsidR="00C52F4A" w:rsidRPr="00605EB6">
        <w:t>est vrai</w:t>
      </w:r>
      <w:r w:rsidR="00C474C1">
        <w:t> !</w:t>
      </w:r>
    </w:p>
    <w:p w14:paraId="09E51A2E" w14:textId="11F8FC2B" w:rsidR="00C474C1" w:rsidRDefault="0094609C" w:rsidP="00C52F4A">
      <w:r>
        <w:t>— </w:t>
      </w:r>
      <w:r w:rsidR="00C52F4A" w:rsidRPr="00605EB6">
        <w:t>Quel être étrange que cet homme</w:t>
      </w:r>
      <w:r w:rsidR="00C474C1">
        <w:t xml:space="preserve"> ! </w:t>
      </w:r>
      <w:r w:rsidR="00C52F4A" w:rsidRPr="00605EB6">
        <w:t>Il y a en lui</w:t>
      </w:r>
      <w:r w:rsidR="00C474C1">
        <w:t xml:space="preserve">, </w:t>
      </w:r>
      <w:r w:rsidR="00C52F4A" w:rsidRPr="00605EB6">
        <w:t>à côté des plus nobles sentiments humains</w:t>
      </w:r>
      <w:r w:rsidR="00C474C1">
        <w:t xml:space="preserve">, </w:t>
      </w:r>
      <w:r w:rsidR="00C52F4A" w:rsidRPr="00605EB6">
        <w:t>la passion brutale</w:t>
      </w:r>
      <w:r w:rsidR="00C474C1">
        <w:t xml:space="preserve">, </w:t>
      </w:r>
      <w:r w:rsidR="00C52F4A" w:rsidRPr="00605EB6">
        <w:t>tous les instincts de la bête</w:t>
      </w:r>
      <w:r w:rsidR="00C474C1">
        <w:t xml:space="preserve">. </w:t>
      </w:r>
      <w:r w:rsidR="00C52F4A" w:rsidRPr="00605EB6">
        <w:t>Il retire de la rivière l</w:t>
      </w:r>
      <w:r w:rsidR="00C474C1">
        <w:t>’</w:t>
      </w:r>
      <w:r w:rsidR="00C52F4A" w:rsidRPr="00605EB6">
        <w:t xml:space="preserve">enfant de </w:t>
      </w:r>
      <w:r w:rsidR="00D9675A" w:rsidRPr="00605EB6">
        <w:t>Blign</w:t>
      </w:r>
      <w:r w:rsidR="00D9675A">
        <w:t>i</w:t>
      </w:r>
      <w:r w:rsidR="00D9675A" w:rsidRPr="00605EB6">
        <w:t>court</w:t>
      </w:r>
      <w:r w:rsidR="00C474C1">
        <w:t xml:space="preserve">, </w:t>
      </w:r>
      <w:r w:rsidR="00C52F4A" w:rsidRPr="00605EB6">
        <w:t>qui se noyait</w:t>
      </w:r>
      <w:r w:rsidR="00C474C1">
        <w:t xml:space="preserve"> ; </w:t>
      </w:r>
      <w:r w:rsidR="00C52F4A" w:rsidRPr="00605EB6">
        <w:t xml:space="preserve">il sauve </w:t>
      </w:r>
      <w:r w:rsidR="009A0CB4" w:rsidRPr="009A0CB4">
        <w:t>M</w:t>
      </w:r>
      <w:r w:rsidR="009A0CB4" w:rsidRPr="009A0CB4">
        <w:rPr>
          <w:vertAlign w:val="superscript"/>
        </w:rPr>
        <w:t>lle</w:t>
      </w:r>
      <w:r w:rsidR="00C474C1">
        <w:t> de </w:t>
      </w:r>
      <w:r w:rsidR="00C52F4A" w:rsidRPr="00605EB6">
        <w:t>Simaise d</w:t>
      </w:r>
      <w:r w:rsidR="00C474C1">
        <w:t>’</w:t>
      </w:r>
      <w:r w:rsidR="00C52F4A" w:rsidRPr="00605EB6">
        <w:t>un horrible danger</w:t>
      </w:r>
      <w:r w:rsidR="00C474C1">
        <w:t xml:space="preserve"> ; </w:t>
      </w:r>
      <w:r w:rsidR="00C52F4A" w:rsidRPr="00605EB6">
        <w:t>il s</w:t>
      </w:r>
      <w:r w:rsidR="00C474C1">
        <w:t>’</w:t>
      </w:r>
      <w:r w:rsidR="00C52F4A" w:rsidRPr="00605EB6">
        <w:t>apitoie sur le sort réservé à un agneau et tue un loup</w:t>
      </w:r>
      <w:r w:rsidR="00C474C1">
        <w:t xml:space="preserve"> ; </w:t>
      </w:r>
      <w:r w:rsidR="00C52F4A" w:rsidRPr="00605EB6">
        <w:t>peu de temps après son crime</w:t>
      </w:r>
      <w:r w:rsidR="00C474C1">
        <w:t xml:space="preserve">, </w:t>
      </w:r>
      <w:r w:rsidR="00C52F4A" w:rsidRPr="00605EB6">
        <w:t>ainsi que je te l</w:t>
      </w:r>
      <w:r w:rsidR="00C474C1">
        <w:t>’</w:t>
      </w:r>
      <w:r w:rsidR="00C52F4A" w:rsidRPr="00605EB6">
        <w:t>ai raconté</w:t>
      </w:r>
      <w:r w:rsidR="00C474C1">
        <w:t xml:space="preserve">, </w:t>
      </w:r>
      <w:r w:rsidR="00C52F4A" w:rsidRPr="00605EB6">
        <w:t>il voit un Prussien me frapper et il l</w:t>
      </w:r>
      <w:r w:rsidR="00C474C1">
        <w:t>’</w:t>
      </w:r>
      <w:r w:rsidR="00C52F4A" w:rsidRPr="00605EB6">
        <w:t>assomme à moitié pour me venger</w:t>
      </w:r>
      <w:r w:rsidR="00C474C1">
        <w:t> !</w:t>
      </w:r>
    </w:p>
    <w:p w14:paraId="2703FA10" w14:textId="51B74213" w:rsidR="00C474C1" w:rsidRDefault="0094609C" w:rsidP="00C52F4A">
      <w:r>
        <w:lastRenderedPageBreak/>
        <w:t>— </w:t>
      </w:r>
      <w:r w:rsidR="00C52F4A" w:rsidRPr="00AA3FF5">
        <w:t>Vous vous souvenez sans doute que</w:t>
      </w:r>
      <w:r w:rsidR="00C474C1">
        <w:t xml:space="preserve">, </w:t>
      </w:r>
      <w:r w:rsidR="00C52F4A" w:rsidRPr="00AA3FF5">
        <w:t>sur la route</w:t>
      </w:r>
      <w:r w:rsidR="00C474C1">
        <w:t xml:space="preserve">, </w:t>
      </w:r>
      <w:r w:rsidR="00C52F4A" w:rsidRPr="00AA3FF5">
        <w:t>le jour de mon départ</w:t>
      </w:r>
      <w:r w:rsidR="00C474C1">
        <w:t xml:space="preserve">, </w:t>
      </w:r>
      <w:r w:rsidR="00C52F4A" w:rsidRPr="00AA3FF5">
        <w:t>il a pris la main de Jeanne et la mienne et les a mises l</w:t>
      </w:r>
      <w:r w:rsidR="00C474C1">
        <w:t>’</w:t>
      </w:r>
      <w:r w:rsidR="00C52F4A" w:rsidRPr="00AA3FF5">
        <w:t>une dans l</w:t>
      </w:r>
      <w:r w:rsidR="00C474C1">
        <w:t>’</w:t>
      </w:r>
      <w:r w:rsidR="00C52F4A" w:rsidRPr="00AA3FF5">
        <w:t>autre</w:t>
      </w:r>
      <w:r w:rsidR="00C474C1">
        <w:t>.</w:t>
      </w:r>
    </w:p>
    <w:p w14:paraId="473A2DB0" w14:textId="7A9A5C04" w:rsidR="00C474C1" w:rsidRDefault="0094609C" w:rsidP="00C52F4A">
      <w:r>
        <w:t>— </w:t>
      </w:r>
      <w:r w:rsidR="00C52F4A" w:rsidRPr="00605EB6">
        <w:t>Oui</w:t>
      </w:r>
      <w:r w:rsidR="00C474C1">
        <w:t xml:space="preserve">, </w:t>
      </w:r>
      <w:r w:rsidR="00C52F4A" w:rsidRPr="00605EB6">
        <w:t>et la chose m</w:t>
      </w:r>
      <w:r w:rsidR="00C474C1">
        <w:t>’</w:t>
      </w:r>
      <w:r w:rsidR="00C52F4A" w:rsidRPr="00605EB6">
        <w:t>a même beaucoup surpris</w:t>
      </w:r>
      <w:r w:rsidR="00C474C1">
        <w:t>.</w:t>
      </w:r>
    </w:p>
    <w:p w14:paraId="40AC4C99" w14:textId="4E446E4C" w:rsidR="00C474C1" w:rsidRDefault="0094609C" w:rsidP="00C52F4A">
      <w:r>
        <w:t>— </w:t>
      </w:r>
      <w:r w:rsidR="00C52F4A" w:rsidRPr="00605EB6">
        <w:t>Évidemment</w:t>
      </w:r>
      <w:r w:rsidR="00C474C1">
        <w:t xml:space="preserve">, </w:t>
      </w:r>
      <w:r w:rsidR="00C52F4A" w:rsidRPr="00605EB6">
        <w:t>il avait deviné que j</w:t>
      </w:r>
      <w:r w:rsidR="00C474C1">
        <w:t>’</w:t>
      </w:r>
      <w:r w:rsidR="00C52F4A" w:rsidRPr="00605EB6">
        <w:t>aimais Jeanne et qu</w:t>
      </w:r>
      <w:r w:rsidR="00C474C1">
        <w:t>’</w:t>
      </w:r>
      <w:r w:rsidR="00C52F4A" w:rsidRPr="00605EB6">
        <w:t>elle était ma fiancée</w:t>
      </w:r>
      <w:r w:rsidR="00C474C1">
        <w:t xml:space="preserve">. </w:t>
      </w:r>
      <w:r w:rsidR="00C52F4A" w:rsidRPr="00605EB6">
        <w:t>Il savait cela</w:t>
      </w:r>
      <w:r w:rsidR="00C474C1">
        <w:t xml:space="preserve">, </w:t>
      </w:r>
      <w:r w:rsidR="00C52F4A" w:rsidRPr="00605EB6">
        <w:t>et rien</w:t>
      </w:r>
      <w:r w:rsidR="00C474C1">
        <w:t xml:space="preserve">, </w:t>
      </w:r>
      <w:r w:rsidR="00C52F4A" w:rsidRPr="00605EB6">
        <w:t>rien ne l</w:t>
      </w:r>
      <w:r w:rsidR="00C474C1">
        <w:t>’</w:t>
      </w:r>
      <w:r w:rsidR="00C52F4A" w:rsidRPr="00605EB6">
        <w:t>a arrêté</w:t>
      </w:r>
      <w:r w:rsidR="00C474C1">
        <w:t>.</w:t>
      </w:r>
    </w:p>
    <w:p w14:paraId="779C65CC" w14:textId="19EA11EC" w:rsidR="00C474C1" w:rsidRDefault="0094609C" w:rsidP="00C52F4A">
      <w:r>
        <w:t>— </w:t>
      </w:r>
      <w:r w:rsidR="00C52F4A" w:rsidRPr="00605EB6">
        <w:t>La brute ne raisonne point</w:t>
      </w:r>
      <w:r w:rsidR="00C474C1">
        <w:t xml:space="preserve"> ; </w:t>
      </w:r>
      <w:r w:rsidR="00C52F4A" w:rsidRPr="00605EB6">
        <w:t>ses instincts seuls la dirigent</w:t>
      </w:r>
      <w:r w:rsidR="00C474C1">
        <w:t>.</w:t>
      </w:r>
    </w:p>
    <w:p w14:paraId="2CAA692C" w14:textId="7628BAFB" w:rsidR="00C474C1" w:rsidRDefault="0094609C" w:rsidP="00C52F4A">
      <w:r>
        <w:t>— </w:t>
      </w:r>
      <w:r w:rsidR="00C52F4A" w:rsidRPr="00605EB6">
        <w:t>Et vous dites que</w:t>
      </w:r>
      <w:r w:rsidR="00C474C1">
        <w:t xml:space="preserve">, </w:t>
      </w:r>
      <w:r w:rsidR="00C52F4A" w:rsidRPr="00605EB6">
        <w:t>depuis quatre jours</w:t>
      </w:r>
      <w:r w:rsidR="00C474C1">
        <w:t xml:space="preserve">, </w:t>
      </w:r>
      <w:r w:rsidR="00C52F4A" w:rsidRPr="00605EB6">
        <w:t>on cherche vainement à s</w:t>
      </w:r>
      <w:r w:rsidR="00C474C1">
        <w:t>’</w:t>
      </w:r>
      <w:r w:rsidR="00C52F4A" w:rsidRPr="00605EB6">
        <w:t>emparer de lui</w:t>
      </w:r>
      <w:r w:rsidR="00C474C1">
        <w:t> ?</w:t>
      </w:r>
    </w:p>
    <w:p w14:paraId="0C1D50C9" w14:textId="1DCDD2A4" w:rsidR="00C474C1" w:rsidRDefault="0094609C" w:rsidP="00C52F4A">
      <w:r>
        <w:t>— </w:t>
      </w:r>
      <w:r w:rsidR="00C52F4A" w:rsidRPr="00605EB6">
        <w:t>On traque la forêt dans tous les sens</w:t>
      </w:r>
      <w:r w:rsidR="00C474C1">
        <w:t xml:space="preserve">, </w:t>
      </w:r>
      <w:r w:rsidR="00C52F4A" w:rsidRPr="00605EB6">
        <w:t>et il y a je ne sais combien de brigades de gendarmes aux alentours de la Bosse-Grise</w:t>
      </w:r>
      <w:r w:rsidR="00C474C1">
        <w:t>.</w:t>
      </w:r>
    </w:p>
    <w:p w14:paraId="2C1911DF" w14:textId="0C231118" w:rsidR="00C474C1" w:rsidRDefault="0094609C" w:rsidP="00C52F4A">
      <w:r>
        <w:t>— </w:t>
      </w:r>
      <w:r w:rsidR="00C52F4A" w:rsidRPr="00605EB6">
        <w:t>Il s</w:t>
      </w:r>
      <w:r w:rsidR="00C474C1">
        <w:t>’</w:t>
      </w:r>
      <w:r w:rsidR="00C52F4A" w:rsidRPr="00605EB6">
        <w:t>est peut-être réfugié d</w:t>
      </w:r>
      <w:r w:rsidR="00C474C1">
        <w:t>’</w:t>
      </w:r>
      <w:r w:rsidR="00C52F4A" w:rsidRPr="00605EB6">
        <w:t>un autre côté dans les montagnes</w:t>
      </w:r>
      <w:r w:rsidR="00C474C1">
        <w:t>.</w:t>
      </w:r>
    </w:p>
    <w:p w14:paraId="25BA9320" w14:textId="749F8D5E" w:rsidR="00C474C1" w:rsidRDefault="0094609C" w:rsidP="00C52F4A">
      <w:r>
        <w:t>— </w:t>
      </w:r>
      <w:r w:rsidR="00C52F4A" w:rsidRPr="00605EB6">
        <w:t>Ceux qui le cherchent sont certains</w:t>
      </w:r>
      <w:r w:rsidR="00C474C1">
        <w:t xml:space="preserve">, </w:t>
      </w:r>
      <w:r w:rsidR="00C52F4A" w:rsidRPr="00605EB6">
        <w:t>paraît-il</w:t>
      </w:r>
      <w:r w:rsidR="00C474C1">
        <w:t xml:space="preserve">, </w:t>
      </w:r>
      <w:r w:rsidR="00C52F4A" w:rsidRPr="00605EB6">
        <w:t>qu</w:t>
      </w:r>
      <w:r w:rsidR="00C474C1">
        <w:t>’</w:t>
      </w:r>
      <w:r w:rsidR="00C52F4A" w:rsidRPr="00605EB6">
        <w:t>il n</w:t>
      </w:r>
      <w:r w:rsidR="00C474C1">
        <w:t>’</w:t>
      </w:r>
      <w:r w:rsidR="00C52F4A" w:rsidRPr="00605EB6">
        <w:t>a pas quitté la forêt de Mareille</w:t>
      </w:r>
      <w:r w:rsidR="00C474C1">
        <w:t xml:space="preserve">. </w:t>
      </w:r>
      <w:r w:rsidR="00C52F4A" w:rsidRPr="00605EB6">
        <w:t>Comme ils l</w:t>
      </w:r>
      <w:r w:rsidR="00C474C1">
        <w:t>’</w:t>
      </w:r>
      <w:r w:rsidR="00C52F4A" w:rsidRPr="00605EB6">
        <w:t>ont aperçu</w:t>
      </w:r>
      <w:r w:rsidR="00C474C1">
        <w:t xml:space="preserve">, </w:t>
      </w:r>
      <w:r w:rsidR="00C52F4A" w:rsidRPr="00605EB6">
        <w:t>le premier jour</w:t>
      </w:r>
      <w:r w:rsidR="00C474C1">
        <w:t xml:space="preserve">, </w:t>
      </w:r>
      <w:r w:rsidR="00C52F4A" w:rsidRPr="00605EB6">
        <w:t>au milieu des rochers</w:t>
      </w:r>
      <w:r w:rsidR="00C474C1">
        <w:t xml:space="preserve">, </w:t>
      </w:r>
      <w:r w:rsidR="00C52F4A" w:rsidRPr="00605EB6">
        <w:t>ils pensent qu</w:t>
      </w:r>
      <w:r w:rsidR="00C474C1">
        <w:t>’</w:t>
      </w:r>
      <w:r w:rsidR="00C52F4A" w:rsidRPr="00605EB6">
        <w:t>il se tient caché dans quelque trou invisible de la Bosse-Grise</w:t>
      </w:r>
      <w:r w:rsidR="00C474C1">
        <w:t>.</w:t>
      </w:r>
    </w:p>
    <w:p w14:paraId="15C2D42E" w14:textId="77777777" w:rsidR="00C474C1" w:rsidRDefault="00C474C1" w:rsidP="00C52F4A">
      <w:r>
        <w:t>» </w:t>
      </w:r>
      <w:r w:rsidR="00C52F4A" w:rsidRPr="00605EB6">
        <w:t>Comme on veut absolument l</w:t>
      </w:r>
      <w:r>
        <w:t>’</w:t>
      </w:r>
      <w:r w:rsidR="00C52F4A" w:rsidRPr="00605EB6">
        <w:t>avoir vivant</w:t>
      </w:r>
      <w:r>
        <w:t xml:space="preserve">, </w:t>
      </w:r>
      <w:r w:rsidR="00C52F4A" w:rsidRPr="00605EB6">
        <w:t>on craint que</w:t>
      </w:r>
      <w:r>
        <w:t xml:space="preserve">, </w:t>
      </w:r>
      <w:r w:rsidR="00C52F4A" w:rsidRPr="00605EB6">
        <w:t>ayant peur d</w:t>
      </w:r>
      <w:r>
        <w:t>’</w:t>
      </w:r>
      <w:r w:rsidR="00C52F4A" w:rsidRPr="00605EB6">
        <w:t>être pris</w:t>
      </w:r>
      <w:r>
        <w:t xml:space="preserve">, </w:t>
      </w:r>
      <w:r w:rsidR="00C52F4A" w:rsidRPr="00605EB6">
        <w:t>il ne sorte plus de son trou et s</w:t>
      </w:r>
      <w:r>
        <w:t>’</w:t>
      </w:r>
      <w:r w:rsidR="00C52F4A" w:rsidRPr="00605EB6">
        <w:t>y laisse mourir de faim</w:t>
      </w:r>
      <w:r>
        <w:t xml:space="preserve">. </w:t>
      </w:r>
      <w:r w:rsidR="00C52F4A" w:rsidRPr="00605EB6">
        <w:t>Ce n</w:t>
      </w:r>
      <w:r>
        <w:t>’</w:t>
      </w:r>
      <w:r w:rsidR="00C52F4A" w:rsidRPr="00605EB6">
        <w:t>est pas qu</w:t>
      </w:r>
      <w:r>
        <w:t>’</w:t>
      </w:r>
      <w:r w:rsidR="00C52F4A" w:rsidRPr="00605EB6">
        <w:t>on veuille avoir la satisfaction de le juger et de le condamner</w:t>
      </w:r>
      <w:r>
        <w:t xml:space="preserve"> ; </w:t>
      </w:r>
      <w:r w:rsidR="00C52F4A" w:rsidRPr="00605EB6">
        <w:t>je sais que l</w:t>
      </w:r>
      <w:r>
        <w:t>’</w:t>
      </w:r>
      <w:r w:rsidR="00C52F4A" w:rsidRPr="00605EB6">
        <w:t>instruction a déjà conclu à une ordonnance de non-lieu</w:t>
      </w:r>
      <w:r>
        <w:t xml:space="preserve">. </w:t>
      </w:r>
      <w:r w:rsidR="00C52F4A" w:rsidRPr="00605EB6">
        <w:t>On veut le garder enfermé dans une prison</w:t>
      </w:r>
      <w:r>
        <w:t xml:space="preserve">, </w:t>
      </w:r>
      <w:r w:rsidR="00C52F4A" w:rsidRPr="00605EB6">
        <w:t>essayer de l</w:t>
      </w:r>
      <w:r>
        <w:t>’</w:t>
      </w:r>
      <w:r w:rsidR="00C52F4A" w:rsidRPr="00605EB6">
        <w:t>instruire et de développer son intelligence</w:t>
      </w:r>
      <w:r>
        <w:t xml:space="preserve">. </w:t>
      </w:r>
      <w:r w:rsidR="00C52F4A" w:rsidRPr="00605EB6">
        <w:t>On veut</w:t>
      </w:r>
      <w:r>
        <w:t xml:space="preserve">, </w:t>
      </w:r>
      <w:r w:rsidR="00C52F4A" w:rsidRPr="00605EB6">
        <w:t>enfin</w:t>
      </w:r>
      <w:r>
        <w:t xml:space="preserve">, </w:t>
      </w:r>
      <w:r w:rsidR="00C52F4A" w:rsidRPr="00605EB6">
        <w:t>que le sauvage soit un merveilleux sujet d</w:t>
      </w:r>
      <w:r>
        <w:t>’</w:t>
      </w:r>
      <w:r w:rsidR="00C52F4A" w:rsidRPr="00605EB6">
        <w:t>étude pour les savants</w:t>
      </w:r>
      <w:r>
        <w:t>.</w:t>
      </w:r>
    </w:p>
    <w:p w14:paraId="71C32BAC" w14:textId="0906FC46" w:rsidR="00C474C1" w:rsidRDefault="0094609C" w:rsidP="00C52F4A">
      <w:r>
        <w:lastRenderedPageBreak/>
        <w:t>— </w:t>
      </w:r>
      <w:r w:rsidR="00C52F4A" w:rsidRPr="00605EB6">
        <w:t>Le malheureux est capable</w:t>
      </w:r>
      <w:r w:rsidR="00C474C1">
        <w:t xml:space="preserve">, </w:t>
      </w:r>
      <w:r w:rsidR="00C52F4A" w:rsidRPr="00605EB6">
        <w:t>en effet</w:t>
      </w:r>
      <w:r w:rsidR="00C474C1">
        <w:t xml:space="preserve">, </w:t>
      </w:r>
      <w:r w:rsidR="00C52F4A" w:rsidRPr="00605EB6">
        <w:t>de se laisser mourir de faim</w:t>
      </w:r>
      <w:r w:rsidR="00C474C1">
        <w:t xml:space="preserve">, </w:t>
      </w:r>
      <w:r w:rsidR="00C52F4A" w:rsidRPr="00605EB6">
        <w:t>dit Jacques</w:t>
      </w:r>
      <w:r w:rsidR="00C474C1">
        <w:t>.</w:t>
      </w:r>
    </w:p>
    <w:p w14:paraId="34050C12" w14:textId="25890A5C" w:rsidR="00C474C1" w:rsidRDefault="0094609C" w:rsidP="00C52F4A">
      <w:r>
        <w:t>— </w:t>
      </w:r>
      <w:r w:rsidR="00C52F4A" w:rsidRPr="00605EB6">
        <w:t>Ah</w:t>
      </w:r>
      <w:r w:rsidR="00C474C1">
        <w:t xml:space="preserve"> ! </w:t>
      </w:r>
      <w:r w:rsidR="00C52F4A" w:rsidRPr="00605EB6">
        <w:t>cela m</w:t>
      </w:r>
      <w:r w:rsidR="00C474C1">
        <w:t>’</w:t>
      </w:r>
      <w:r w:rsidR="00C52F4A" w:rsidRPr="00605EB6">
        <w:t>importe peu</w:t>
      </w:r>
      <w:r w:rsidR="00C474C1">
        <w:t xml:space="preserve"> ! </w:t>
      </w:r>
      <w:r w:rsidR="00C52F4A" w:rsidRPr="00605EB6">
        <w:t>s</w:t>
      </w:r>
      <w:r w:rsidR="00C474C1">
        <w:t>’</w:t>
      </w:r>
      <w:r w:rsidR="00C52F4A" w:rsidRPr="00605EB6">
        <w:t>écria le vieillard</w:t>
      </w:r>
      <w:r w:rsidR="00C474C1">
        <w:t>.</w:t>
      </w:r>
    </w:p>
    <w:p w14:paraId="41BDE10B" w14:textId="02C8AED4" w:rsidR="00C474C1" w:rsidRDefault="0094609C" w:rsidP="00C52F4A">
      <w:r>
        <w:t>— </w:t>
      </w:r>
      <w:r w:rsidR="00C52F4A" w:rsidRPr="00605EB6">
        <w:t>Non</w:t>
      </w:r>
      <w:r w:rsidR="00C474C1">
        <w:t xml:space="preserve">, </w:t>
      </w:r>
      <w:r w:rsidR="00C52F4A" w:rsidRPr="00605EB6">
        <w:t>répliqua le jeune homme</w:t>
      </w:r>
      <w:r w:rsidR="00C474C1">
        <w:t xml:space="preserve">, </w:t>
      </w:r>
      <w:r w:rsidR="00C52F4A" w:rsidRPr="00605EB6">
        <w:t>il faut qu</w:t>
      </w:r>
      <w:r w:rsidR="00C474C1">
        <w:t>’</w:t>
      </w:r>
      <w:r w:rsidR="00C52F4A" w:rsidRPr="00605EB6">
        <w:t>il vive pour connaître au moins le remords</w:t>
      </w:r>
      <w:r w:rsidR="00C474C1">
        <w:t>.</w:t>
      </w:r>
    </w:p>
    <w:p w14:paraId="42978E40" w14:textId="3B328B13" w:rsidR="00C474C1" w:rsidRDefault="0094609C" w:rsidP="00C52F4A">
      <w:r>
        <w:t>— </w:t>
      </w:r>
      <w:r w:rsidR="00C52F4A" w:rsidRPr="00605EB6">
        <w:t>Jacques</w:t>
      </w:r>
      <w:r w:rsidR="00C474C1">
        <w:t xml:space="preserve">, </w:t>
      </w:r>
      <w:r w:rsidR="00C52F4A" w:rsidRPr="00605EB6">
        <w:t>ne parlons plus de lui</w:t>
      </w:r>
      <w:r w:rsidR="00C474C1">
        <w:t xml:space="preserve">. </w:t>
      </w:r>
      <w:r w:rsidR="00C52F4A" w:rsidRPr="00605EB6">
        <w:t>D</w:t>
      </w:r>
      <w:r w:rsidR="00C474C1">
        <w:t>’</w:t>
      </w:r>
      <w:r w:rsidR="00C52F4A" w:rsidRPr="00605EB6">
        <w:t>ailleurs</w:t>
      </w:r>
      <w:r w:rsidR="00C474C1">
        <w:t xml:space="preserve">, </w:t>
      </w:r>
      <w:r w:rsidR="00C52F4A" w:rsidRPr="00605EB6">
        <w:t>continua-t-il en se levant</w:t>
      </w:r>
      <w:r w:rsidR="00C474C1">
        <w:t xml:space="preserve">, </w:t>
      </w:r>
      <w:r w:rsidR="00C52F4A" w:rsidRPr="00605EB6">
        <w:t>une heure va bientôt sonner</w:t>
      </w:r>
      <w:r w:rsidR="00C474C1">
        <w:t xml:space="preserve">, </w:t>
      </w:r>
      <w:r w:rsidR="00C52F4A" w:rsidRPr="00605EB6">
        <w:t>le moment de nous séparer est venu</w:t>
      </w:r>
      <w:r w:rsidR="00C474C1">
        <w:t>.</w:t>
      </w:r>
    </w:p>
    <w:p w14:paraId="65F16D9A" w14:textId="77777777" w:rsidR="00C474C1" w:rsidRDefault="00C52F4A" w:rsidP="00C52F4A">
      <w:r w:rsidRPr="00605EB6">
        <w:t>Le jeune lieutenant entra dans la chambre que Gertrude lui avait préparée</w:t>
      </w:r>
      <w:r w:rsidR="00C474C1">
        <w:t xml:space="preserve">, </w:t>
      </w:r>
      <w:r w:rsidRPr="00605EB6">
        <w:t>au rez-de-chaussée</w:t>
      </w:r>
      <w:r w:rsidR="00C474C1">
        <w:t xml:space="preserve">, </w:t>
      </w:r>
      <w:r w:rsidRPr="00605EB6">
        <w:t>et le vieux capitaine monta dans la sienne</w:t>
      </w:r>
      <w:r w:rsidR="00C474C1">
        <w:t>.</w:t>
      </w:r>
    </w:p>
    <w:p w14:paraId="6C10C947" w14:textId="77777777" w:rsidR="00C474C1" w:rsidRDefault="00C52F4A" w:rsidP="00C52F4A">
      <w:r w:rsidRPr="00605EB6">
        <w:t>Le lendemain matin</w:t>
      </w:r>
      <w:r w:rsidR="00C474C1">
        <w:t xml:space="preserve">, </w:t>
      </w:r>
      <w:r w:rsidRPr="00605EB6">
        <w:t>Gertrude entra dans la chambre du jeune homme</w:t>
      </w:r>
      <w:r w:rsidR="00C474C1">
        <w:t xml:space="preserve">, </w:t>
      </w:r>
      <w:r w:rsidRPr="00605EB6">
        <w:t>lui apportant les effets d</w:t>
      </w:r>
      <w:r w:rsidR="00C474C1">
        <w:t>’</w:t>
      </w:r>
      <w:r w:rsidRPr="00605EB6">
        <w:t>habillement qu</w:t>
      </w:r>
      <w:r w:rsidR="00C474C1">
        <w:t>’</w:t>
      </w:r>
      <w:r w:rsidRPr="00605EB6">
        <w:t>il avait réclamés la veille</w:t>
      </w:r>
      <w:r w:rsidR="00C474C1">
        <w:t>.</w:t>
      </w:r>
    </w:p>
    <w:p w14:paraId="27662937" w14:textId="41D117A4" w:rsidR="00C474C1" w:rsidRDefault="0094609C" w:rsidP="00C52F4A">
      <w:r>
        <w:t>— </w:t>
      </w:r>
      <w:r w:rsidR="00C52F4A" w:rsidRPr="00605EB6">
        <w:t>Bonjour</w:t>
      </w:r>
      <w:r w:rsidR="00C474C1">
        <w:t xml:space="preserve">, </w:t>
      </w:r>
      <w:r w:rsidR="00C52F4A" w:rsidRPr="00605EB6">
        <w:t>Gertrude</w:t>
      </w:r>
      <w:r w:rsidR="00C474C1">
        <w:t xml:space="preserve">, </w:t>
      </w:r>
      <w:r w:rsidR="00C52F4A" w:rsidRPr="00605EB6">
        <w:t>dit-il</w:t>
      </w:r>
      <w:r w:rsidR="00C474C1">
        <w:t xml:space="preserve">, </w:t>
      </w:r>
      <w:r w:rsidR="00C52F4A" w:rsidRPr="00605EB6">
        <w:t>je vous attendais</w:t>
      </w:r>
      <w:r w:rsidR="00C474C1">
        <w:t>.</w:t>
      </w:r>
    </w:p>
    <w:p w14:paraId="048D038B" w14:textId="3749423B" w:rsidR="00C474C1" w:rsidRDefault="0094609C" w:rsidP="00C52F4A">
      <w:r>
        <w:t>— </w:t>
      </w:r>
      <w:r w:rsidR="00C52F4A" w:rsidRPr="00605EB6">
        <w:t>Ce que j</w:t>
      </w:r>
      <w:r w:rsidR="00C474C1">
        <w:t>’</w:t>
      </w:r>
      <w:r w:rsidR="00C52F4A" w:rsidRPr="00605EB6">
        <w:t>apporte est en bon état</w:t>
      </w:r>
      <w:r w:rsidR="00C474C1">
        <w:t xml:space="preserve"> ; </w:t>
      </w:r>
      <w:r w:rsidR="00C52F4A" w:rsidRPr="00605EB6">
        <w:t>j</w:t>
      </w:r>
      <w:r w:rsidR="00C474C1">
        <w:t>’</w:t>
      </w:r>
      <w:r w:rsidR="00C52F4A" w:rsidRPr="00605EB6">
        <w:t>ai choisi</w:t>
      </w:r>
      <w:r w:rsidR="00C474C1">
        <w:t>.</w:t>
      </w:r>
    </w:p>
    <w:p w14:paraId="5CE25669" w14:textId="6280FC03" w:rsidR="00C474C1" w:rsidRDefault="0094609C" w:rsidP="00C52F4A">
      <w:r>
        <w:t>— </w:t>
      </w:r>
      <w:r w:rsidR="00C52F4A" w:rsidRPr="00605EB6">
        <w:t>Merci</w:t>
      </w:r>
      <w:r w:rsidR="00C474C1">
        <w:t> !</w:t>
      </w:r>
    </w:p>
    <w:p w14:paraId="6575CA3E" w14:textId="7E540BFB" w:rsidR="00C474C1" w:rsidRDefault="0094609C" w:rsidP="00C52F4A">
      <w:r>
        <w:t>— </w:t>
      </w:r>
      <w:r w:rsidR="00C52F4A" w:rsidRPr="00605EB6">
        <w:t>Avez-vous un peu dormi</w:t>
      </w:r>
      <w:r w:rsidR="00C474C1">
        <w:t xml:space="preserve">, </w:t>
      </w:r>
      <w:r w:rsidR="00C52F4A" w:rsidRPr="00605EB6">
        <w:t>monsieur Jacques</w:t>
      </w:r>
      <w:r w:rsidR="00C474C1">
        <w:t> ?</w:t>
      </w:r>
    </w:p>
    <w:p w14:paraId="1171AB95" w14:textId="77777777" w:rsidR="00C474C1" w:rsidRDefault="00C52F4A" w:rsidP="00C52F4A">
      <w:r w:rsidRPr="00605EB6">
        <w:t>Le jeune homme secoua tristement la tête</w:t>
      </w:r>
      <w:r w:rsidR="00C474C1">
        <w:t>.</w:t>
      </w:r>
    </w:p>
    <w:p w14:paraId="5B0CE980" w14:textId="722D2505" w:rsidR="00C474C1" w:rsidRDefault="0094609C" w:rsidP="00C52F4A">
      <w:r>
        <w:t>— </w:t>
      </w:r>
      <w:r w:rsidR="00C52F4A" w:rsidRPr="00605EB6">
        <w:t>Je ne dormirai pas de longtemps</w:t>
      </w:r>
      <w:r w:rsidR="00C474C1">
        <w:t xml:space="preserve">, </w:t>
      </w:r>
      <w:r w:rsidR="00C52F4A" w:rsidRPr="00605EB6">
        <w:t>fit-il d</w:t>
      </w:r>
      <w:r w:rsidR="00C474C1">
        <w:t>’</w:t>
      </w:r>
      <w:r w:rsidR="00C52F4A" w:rsidRPr="00605EB6">
        <w:t>un ton douloureux</w:t>
      </w:r>
      <w:r w:rsidR="00C474C1">
        <w:t>.</w:t>
      </w:r>
    </w:p>
    <w:p w14:paraId="12627C4C" w14:textId="77777777" w:rsidR="00C474C1" w:rsidRDefault="00C52F4A" w:rsidP="00C52F4A">
      <w:r w:rsidRPr="00605EB6">
        <w:t>Gertrude poussa un soupir et se retira</w:t>
      </w:r>
      <w:r w:rsidR="00C474C1">
        <w:t>.</w:t>
      </w:r>
    </w:p>
    <w:p w14:paraId="32D429BB" w14:textId="77777777" w:rsidR="00C474C1" w:rsidRDefault="00C52F4A" w:rsidP="00C52F4A">
      <w:r w:rsidRPr="00605EB6">
        <w:t>Jacques sauta à bas du lit</w:t>
      </w:r>
      <w:r w:rsidR="00C474C1">
        <w:t xml:space="preserve">, </w:t>
      </w:r>
      <w:r w:rsidRPr="00605EB6">
        <w:t>s</w:t>
      </w:r>
      <w:r w:rsidR="00C474C1">
        <w:t>’</w:t>
      </w:r>
      <w:r w:rsidRPr="00605EB6">
        <w:t>habilla très vite et rejoignit Jacques Vaillant</w:t>
      </w:r>
      <w:r w:rsidR="00C474C1">
        <w:t xml:space="preserve">, </w:t>
      </w:r>
      <w:r w:rsidRPr="00605EB6">
        <w:t>qui se promenait dans une allée du jardin</w:t>
      </w:r>
      <w:r w:rsidR="00C474C1">
        <w:t>.</w:t>
      </w:r>
    </w:p>
    <w:p w14:paraId="28141E5A" w14:textId="77777777" w:rsidR="00C474C1" w:rsidRDefault="00C52F4A" w:rsidP="00C52F4A">
      <w:r w:rsidRPr="00605EB6">
        <w:lastRenderedPageBreak/>
        <w:t>Ils se serrèrent silencieusement la main</w:t>
      </w:r>
      <w:r w:rsidR="00C474C1">
        <w:t xml:space="preserve">, </w:t>
      </w:r>
      <w:r w:rsidRPr="00605EB6">
        <w:t>puis marchèrent l</w:t>
      </w:r>
      <w:r w:rsidR="00C474C1">
        <w:t>’</w:t>
      </w:r>
      <w:r w:rsidRPr="00605EB6">
        <w:t>un à côté de l</w:t>
      </w:r>
      <w:r w:rsidR="00C474C1">
        <w:t>’</w:t>
      </w:r>
      <w:r w:rsidRPr="00605EB6">
        <w:t>autre</w:t>
      </w:r>
      <w:r w:rsidR="00C474C1">
        <w:t xml:space="preserve">, </w:t>
      </w:r>
      <w:r w:rsidRPr="00605EB6">
        <w:t>sans se parler</w:t>
      </w:r>
      <w:r w:rsidR="00C474C1">
        <w:t xml:space="preserve">. </w:t>
      </w:r>
      <w:r w:rsidRPr="00605EB6">
        <w:t>Chacun s</w:t>
      </w:r>
      <w:r w:rsidR="00C474C1">
        <w:t>’</w:t>
      </w:r>
      <w:r w:rsidRPr="00605EB6">
        <w:t>entretenait avec ses douloureuses pensées</w:t>
      </w:r>
      <w:r w:rsidR="00C474C1">
        <w:t>.</w:t>
      </w:r>
    </w:p>
    <w:p w14:paraId="0B8E5D50" w14:textId="77777777" w:rsidR="00C474C1" w:rsidRDefault="00C52F4A" w:rsidP="00C52F4A">
      <w:r w:rsidRPr="00605EB6">
        <w:t>Gertrude les appela</w:t>
      </w:r>
      <w:r w:rsidR="00C474C1">
        <w:t xml:space="preserve">. </w:t>
      </w:r>
      <w:r w:rsidRPr="00605EB6">
        <w:t>Le chocolat était versé dans les tasses</w:t>
      </w:r>
      <w:r w:rsidR="00C474C1">
        <w:t>.</w:t>
      </w:r>
    </w:p>
    <w:p w14:paraId="2FEE1AAF" w14:textId="77777777" w:rsidR="00C474C1" w:rsidRDefault="00C52F4A" w:rsidP="00C52F4A">
      <w:r w:rsidRPr="00605EB6">
        <w:t>Quand il eut déjeuné</w:t>
      </w:r>
      <w:r w:rsidR="00C474C1">
        <w:t xml:space="preserve">, </w:t>
      </w:r>
      <w:r w:rsidRPr="00605EB6">
        <w:t>Jacques se leva et dit</w:t>
      </w:r>
      <w:r w:rsidR="00C474C1">
        <w:t> :</w:t>
      </w:r>
    </w:p>
    <w:p w14:paraId="122EB442" w14:textId="0D74E865" w:rsidR="00C474C1" w:rsidRDefault="0094609C" w:rsidP="00C52F4A">
      <w:r>
        <w:t>— </w:t>
      </w:r>
      <w:r w:rsidR="00C52F4A" w:rsidRPr="00605EB6">
        <w:t>Je sors</w:t>
      </w:r>
      <w:r w:rsidR="00C474C1">
        <w:t>.</w:t>
      </w:r>
    </w:p>
    <w:p w14:paraId="5AD09CDD" w14:textId="0FF1B32E" w:rsidR="00C474C1" w:rsidRDefault="0094609C" w:rsidP="00C52F4A">
      <w:r>
        <w:t>— </w:t>
      </w:r>
      <w:r w:rsidR="00C52F4A" w:rsidRPr="00605EB6">
        <w:t>Tu vas chez le fermier</w:t>
      </w:r>
      <w:r w:rsidR="00C474C1">
        <w:t> ?</w:t>
      </w:r>
    </w:p>
    <w:p w14:paraId="02D02E32" w14:textId="603DFD1D" w:rsidR="00C474C1" w:rsidRDefault="0094609C" w:rsidP="00C52F4A">
      <w:r>
        <w:t>— </w:t>
      </w:r>
      <w:r w:rsidR="00C52F4A" w:rsidRPr="00605EB6">
        <w:t>Non</w:t>
      </w:r>
      <w:r w:rsidR="00C474C1">
        <w:t>.</w:t>
      </w:r>
    </w:p>
    <w:p w14:paraId="2C86F518" w14:textId="14DC27D1" w:rsidR="00C474C1" w:rsidRDefault="0094609C" w:rsidP="00C52F4A">
      <w:r>
        <w:t>— </w:t>
      </w:r>
      <w:r w:rsidR="00C52F4A" w:rsidRPr="00605EB6">
        <w:t>Voir tes amis</w:t>
      </w:r>
      <w:r w:rsidR="00C474C1">
        <w:t> ?</w:t>
      </w:r>
    </w:p>
    <w:p w14:paraId="4509C8B5" w14:textId="088E6DCA" w:rsidR="00C474C1" w:rsidRDefault="0094609C" w:rsidP="00C52F4A">
      <w:r>
        <w:t>— </w:t>
      </w:r>
      <w:r w:rsidR="00C52F4A" w:rsidRPr="00605EB6">
        <w:t>Non</w:t>
      </w:r>
      <w:r w:rsidR="00C474C1">
        <w:t>.</w:t>
      </w:r>
    </w:p>
    <w:p w14:paraId="0C73BBB7" w14:textId="09F52CF9" w:rsidR="00C474C1" w:rsidRDefault="0094609C" w:rsidP="00C52F4A">
      <w:r>
        <w:t>— </w:t>
      </w:r>
      <w:r w:rsidR="00C52F4A" w:rsidRPr="00605EB6">
        <w:t>Ah</w:t>
      </w:r>
      <w:r w:rsidR="00C474C1">
        <w:t> !</w:t>
      </w:r>
    </w:p>
    <w:p w14:paraId="29460A72" w14:textId="0D53C1D2" w:rsidR="00C474C1" w:rsidRDefault="0094609C" w:rsidP="00C52F4A">
      <w:r>
        <w:t>— </w:t>
      </w:r>
      <w:r w:rsidR="00C52F4A" w:rsidRPr="00605EB6">
        <w:t>Je vais du côté de la Bosse-Grise</w:t>
      </w:r>
      <w:r w:rsidR="00C474C1">
        <w:t>.</w:t>
      </w:r>
    </w:p>
    <w:p w14:paraId="78746BEE" w14:textId="56CB56DC" w:rsidR="00C474C1" w:rsidRDefault="0094609C" w:rsidP="00C52F4A">
      <w:r>
        <w:t>— </w:t>
      </w:r>
      <w:r w:rsidR="00C52F4A" w:rsidRPr="00605EB6">
        <w:t>Que veux-tu faire là</w:t>
      </w:r>
      <w:r w:rsidR="00C474C1">
        <w:t> ?</w:t>
      </w:r>
    </w:p>
    <w:p w14:paraId="1065D149" w14:textId="3A352CC2" w:rsidR="00C474C1" w:rsidRDefault="0094609C" w:rsidP="00C52F4A">
      <w:r>
        <w:t>— </w:t>
      </w:r>
      <w:r w:rsidR="00C52F4A" w:rsidRPr="00605EB6">
        <w:t>Voir</w:t>
      </w:r>
      <w:r w:rsidR="00C474C1">
        <w:t>.</w:t>
      </w:r>
    </w:p>
    <w:p w14:paraId="6E284498" w14:textId="78A8FED9" w:rsidR="00C474C1" w:rsidRDefault="0094609C" w:rsidP="00C52F4A">
      <w:r>
        <w:t>— </w:t>
      </w:r>
      <w:r w:rsidR="00C52F4A" w:rsidRPr="00605EB6">
        <w:t>Jacques</w:t>
      </w:r>
      <w:r w:rsidR="00C474C1">
        <w:t xml:space="preserve">, </w:t>
      </w:r>
      <w:r w:rsidR="00C52F4A" w:rsidRPr="00605EB6">
        <w:t>tu as un projet</w:t>
      </w:r>
      <w:r w:rsidR="00C474C1">
        <w:t>.</w:t>
      </w:r>
    </w:p>
    <w:p w14:paraId="35D48578" w14:textId="3EB04843" w:rsidR="00C474C1" w:rsidRDefault="0094609C" w:rsidP="00C52F4A">
      <w:r>
        <w:t>— </w:t>
      </w:r>
      <w:r w:rsidR="00C52F4A" w:rsidRPr="00605EB6">
        <w:t>Je ne sais pas encore</w:t>
      </w:r>
      <w:r w:rsidR="00C474C1">
        <w:t>.</w:t>
      </w:r>
    </w:p>
    <w:p w14:paraId="6C5B74BF" w14:textId="77777777" w:rsidR="00C474C1" w:rsidRDefault="00C52F4A" w:rsidP="00C52F4A">
      <w:r w:rsidRPr="00605EB6">
        <w:t>Il s</w:t>
      </w:r>
      <w:r w:rsidR="00C474C1">
        <w:t>’</w:t>
      </w:r>
      <w:r w:rsidRPr="00605EB6">
        <w:t>en alla</w:t>
      </w:r>
      <w:r w:rsidR="00C474C1">
        <w:t>.</w:t>
      </w:r>
    </w:p>
    <w:p w14:paraId="48CD465E" w14:textId="77777777" w:rsidR="00C474C1" w:rsidRDefault="00C52F4A" w:rsidP="00C52F4A">
      <w:r w:rsidRPr="00605EB6">
        <w:t>Quand il arriva au pied de la Bosse-Grise</w:t>
      </w:r>
      <w:r w:rsidR="00C474C1">
        <w:t xml:space="preserve">, </w:t>
      </w:r>
      <w:r w:rsidRPr="00605EB6">
        <w:t>il vit qu</w:t>
      </w:r>
      <w:r w:rsidR="00C474C1">
        <w:t>’</w:t>
      </w:r>
      <w:r w:rsidRPr="00605EB6">
        <w:t>elle était investie comme s</w:t>
      </w:r>
      <w:r w:rsidR="00C474C1">
        <w:t>’</w:t>
      </w:r>
      <w:r w:rsidRPr="00605EB6">
        <w:t>il se fût agi d</w:t>
      </w:r>
      <w:r w:rsidR="00C474C1">
        <w:t>’</w:t>
      </w:r>
      <w:r w:rsidRPr="00605EB6">
        <w:t>affamer les défenseurs d</w:t>
      </w:r>
      <w:r w:rsidR="00C474C1">
        <w:t>’</w:t>
      </w:r>
      <w:r w:rsidRPr="00605EB6">
        <w:t>une forteresse</w:t>
      </w:r>
      <w:r w:rsidR="00C474C1">
        <w:t xml:space="preserve">. </w:t>
      </w:r>
      <w:r w:rsidRPr="00605EB6">
        <w:t>Tout autour des gendarmes en sentinelle</w:t>
      </w:r>
      <w:r w:rsidR="00C474C1">
        <w:t xml:space="preserve">, </w:t>
      </w:r>
      <w:r w:rsidRPr="00605EB6">
        <w:t>le fusil sur l</w:t>
      </w:r>
      <w:r w:rsidR="00C474C1">
        <w:t>’</w:t>
      </w:r>
      <w:r w:rsidRPr="00605EB6">
        <w:t>épaule</w:t>
      </w:r>
      <w:r w:rsidR="00C474C1">
        <w:t xml:space="preserve"> ; </w:t>
      </w:r>
      <w:r w:rsidRPr="00605EB6">
        <w:t>ils étaient vingt-cinq ou trente</w:t>
      </w:r>
      <w:r w:rsidR="00C474C1">
        <w:t xml:space="preserve">, </w:t>
      </w:r>
      <w:r w:rsidRPr="00605EB6">
        <w:t>commandés par un sous-lieutenant de gendarmerie</w:t>
      </w:r>
      <w:r w:rsidR="00C474C1">
        <w:t>.</w:t>
      </w:r>
    </w:p>
    <w:p w14:paraId="62FC2855" w14:textId="77777777" w:rsidR="00C474C1" w:rsidRDefault="00C52F4A" w:rsidP="00C52F4A">
      <w:r w:rsidRPr="00605EB6">
        <w:lastRenderedPageBreak/>
        <w:t>Jacques Grandin s</w:t>
      </w:r>
      <w:r w:rsidR="00C474C1">
        <w:t>’</w:t>
      </w:r>
      <w:r w:rsidRPr="00605EB6">
        <w:t>approcha de l</w:t>
      </w:r>
      <w:r w:rsidR="00C474C1">
        <w:t>’</w:t>
      </w:r>
      <w:r w:rsidRPr="00605EB6">
        <w:t>officier</w:t>
      </w:r>
      <w:r w:rsidR="00C474C1">
        <w:t xml:space="preserve">, </w:t>
      </w:r>
      <w:r w:rsidRPr="00605EB6">
        <w:t>qui ne paraissait pas être de bonne humeur</w:t>
      </w:r>
      <w:r w:rsidR="00C474C1">
        <w:t>.</w:t>
      </w:r>
    </w:p>
    <w:p w14:paraId="79D3A3A8" w14:textId="6B744D69" w:rsidR="00C474C1" w:rsidRDefault="0094609C" w:rsidP="00C52F4A">
      <w:r>
        <w:t>— </w:t>
      </w:r>
      <w:r w:rsidR="00C52F4A" w:rsidRPr="00605EB6">
        <w:t>Eh bien</w:t>
      </w:r>
      <w:r w:rsidR="00C474C1">
        <w:t xml:space="preserve">, </w:t>
      </w:r>
      <w:r w:rsidR="00C52F4A" w:rsidRPr="00605EB6">
        <w:t>monsieur</w:t>
      </w:r>
      <w:r w:rsidR="00C474C1">
        <w:t xml:space="preserve">, </w:t>
      </w:r>
      <w:r w:rsidR="00C52F4A" w:rsidRPr="00605EB6">
        <w:t>lui dit-il</w:t>
      </w:r>
      <w:r w:rsidR="00C474C1">
        <w:t xml:space="preserve">, </w:t>
      </w:r>
      <w:r w:rsidR="00C52F4A" w:rsidRPr="00605EB6">
        <w:t>espérez-vous être plus heureux aujourd</w:t>
      </w:r>
      <w:r w:rsidR="00C474C1">
        <w:t>’</w:t>
      </w:r>
      <w:r w:rsidR="00C52F4A" w:rsidRPr="00605EB6">
        <w:t>hui</w:t>
      </w:r>
      <w:r w:rsidR="00C474C1">
        <w:t> ?</w:t>
      </w:r>
    </w:p>
    <w:p w14:paraId="27D90FE3" w14:textId="77777777" w:rsidR="00C474C1" w:rsidRDefault="00C52F4A" w:rsidP="00C52F4A">
      <w:r w:rsidRPr="00605EB6">
        <w:t>Le gendarme toisa avec une sorte de dédain ce paysan qui se permettait de l</w:t>
      </w:r>
      <w:r w:rsidR="00C474C1">
        <w:t>’</w:t>
      </w:r>
      <w:r w:rsidRPr="00605EB6">
        <w:t>interroger</w:t>
      </w:r>
      <w:r w:rsidR="00C474C1">
        <w:t>.</w:t>
      </w:r>
    </w:p>
    <w:p w14:paraId="29AA197C" w14:textId="6362EE1E" w:rsidR="00C474C1" w:rsidRDefault="0094609C" w:rsidP="00C52F4A">
      <w:r>
        <w:t>— </w:t>
      </w:r>
      <w:r w:rsidR="00C52F4A" w:rsidRPr="00605EB6">
        <w:t>D</w:t>
      </w:r>
      <w:r w:rsidR="00C474C1">
        <w:t>’</w:t>
      </w:r>
      <w:r w:rsidR="00C52F4A" w:rsidRPr="00605EB6">
        <w:t>abord</w:t>
      </w:r>
      <w:r w:rsidR="00C474C1">
        <w:t xml:space="preserve">, </w:t>
      </w:r>
      <w:r w:rsidR="00C52F4A" w:rsidRPr="00605EB6">
        <w:t>qui êtes-vous</w:t>
      </w:r>
      <w:r w:rsidR="00C474C1">
        <w:t xml:space="preserve"> ? </w:t>
      </w:r>
      <w:r w:rsidR="00C52F4A" w:rsidRPr="00605EB6">
        <w:t>demanda-t-il</w:t>
      </w:r>
      <w:r w:rsidR="00C474C1">
        <w:t>.</w:t>
      </w:r>
    </w:p>
    <w:p w14:paraId="102761B4" w14:textId="2C9D6425" w:rsidR="00C474C1" w:rsidRDefault="0094609C" w:rsidP="00C52F4A">
      <w:r>
        <w:t>— </w:t>
      </w:r>
      <w:r w:rsidR="00C52F4A" w:rsidRPr="00605EB6">
        <w:t>Je suis de Mareille</w:t>
      </w:r>
      <w:r w:rsidR="00C474C1">
        <w:t xml:space="preserve">, </w:t>
      </w:r>
      <w:r w:rsidR="00C52F4A" w:rsidRPr="00605EB6">
        <w:t>monsieur</w:t>
      </w:r>
      <w:r w:rsidR="00C474C1">
        <w:t xml:space="preserve">, </w:t>
      </w:r>
      <w:r w:rsidR="00C52F4A" w:rsidRPr="00605EB6">
        <w:t>et je me nomme Jacques Grandin</w:t>
      </w:r>
      <w:r w:rsidR="00C474C1">
        <w:t xml:space="preserve">. </w:t>
      </w:r>
      <w:r w:rsidR="00C52F4A" w:rsidRPr="00605EB6">
        <w:t>Comme vous</w:t>
      </w:r>
      <w:r w:rsidR="00C474C1">
        <w:t xml:space="preserve">, </w:t>
      </w:r>
      <w:r w:rsidR="00C52F4A" w:rsidRPr="00605EB6">
        <w:t>j</w:t>
      </w:r>
      <w:r w:rsidR="00C474C1">
        <w:t>’</w:t>
      </w:r>
      <w:r w:rsidR="00C52F4A" w:rsidRPr="00605EB6">
        <w:t>ai l</w:t>
      </w:r>
      <w:r w:rsidR="00C474C1">
        <w:t>’</w:t>
      </w:r>
      <w:r w:rsidR="00C52F4A" w:rsidRPr="00605EB6">
        <w:t>honneur d</w:t>
      </w:r>
      <w:r w:rsidR="00C474C1">
        <w:t>’</w:t>
      </w:r>
      <w:r w:rsidR="00C52F4A" w:rsidRPr="00605EB6">
        <w:t>être soldat</w:t>
      </w:r>
      <w:r w:rsidR="00C474C1">
        <w:t>.</w:t>
      </w:r>
    </w:p>
    <w:p w14:paraId="7D0F36A9" w14:textId="77777777" w:rsidR="00C474C1" w:rsidRDefault="00C52F4A" w:rsidP="00C52F4A">
      <w:r w:rsidRPr="00605EB6">
        <w:t>Le sous-lieutenant devint écarlate</w:t>
      </w:r>
      <w:r w:rsidR="00C474C1">
        <w:t>.</w:t>
      </w:r>
    </w:p>
    <w:p w14:paraId="5EE3844F" w14:textId="17EEBCF0" w:rsidR="00C474C1" w:rsidRDefault="0094609C" w:rsidP="00C52F4A">
      <w:r>
        <w:t>— </w:t>
      </w:r>
      <w:r w:rsidR="00C52F4A" w:rsidRPr="00605EB6">
        <w:t>Quoi</w:t>
      </w:r>
      <w:r w:rsidR="00C474C1">
        <w:t xml:space="preserve"> ! </w:t>
      </w:r>
      <w:r w:rsidR="00C52F4A" w:rsidRPr="00605EB6">
        <w:t>fit-il</w:t>
      </w:r>
      <w:r w:rsidR="00C474C1">
        <w:t xml:space="preserve">, </w:t>
      </w:r>
      <w:r w:rsidR="00C52F4A" w:rsidRPr="00605EB6">
        <w:t xml:space="preserve">vous êtes </w:t>
      </w:r>
      <w:r w:rsidR="00C474C1">
        <w:t>M. </w:t>
      </w:r>
      <w:r w:rsidR="00C52F4A" w:rsidRPr="00605EB6">
        <w:t>Jacques Grandin</w:t>
      </w:r>
      <w:r w:rsidR="00C474C1">
        <w:t xml:space="preserve">, </w:t>
      </w:r>
      <w:r w:rsidR="00C52F4A" w:rsidRPr="00605EB6">
        <w:t>lieutenant de hussards</w:t>
      </w:r>
      <w:r w:rsidR="00C474C1">
        <w:t> ?</w:t>
      </w:r>
    </w:p>
    <w:p w14:paraId="153E520E" w14:textId="3274A7C8" w:rsidR="00C474C1" w:rsidRDefault="0094609C" w:rsidP="00C52F4A">
      <w:r>
        <w:t>— </w:t>
      </w:r>
      <w:r w:rsidR="00C52F4A" w:rsidRPr="00605EB6">
        <w:t>Oui</w:t>
      </w:r>
      <w:r w:rsidR="00C474C1">
        <w:t xml:space="preserve">, </w:t>
      </w:r>
      <w:r w:rsidR="00C52F4A" w:rsidRPr="00605EB6">
        <w:t>monsieur</w:t>
      </w:r>
      <w:r w:rsidR="00C474C1">
        <w:t>.</w:t>
      </w:r>
    </w:p>
    <w:p w14:paraId="7FFB0737" w14:textId="2660F4FD" w:rsidR="00C474C1" w:rsidRDefault="0094609C" w:rsidP="00C52F4A">
      <w:r>
        <w:t>— </w:t>
      </w:r>
      <w:r w:rsidR="00C52F4A" w:rsidRPr="00605EB6">
        <w:t>Oh</w:t>
      </w:r>
      <w:r w:rsidR="00C474C1">
        <w:t xml:space="preserve"> ! </w:t>
      </w:r>
      <w:r w:rsidR="00C52F4A" w:rsidRPr="00605EB6">
        <w:t>mon lieutenant</w:t>
      </w:r>
      <w:r w:rsidR="00C474C1">
        <w:t xml:space="preserve">, </w:t>
      </w:r>
      <w:r w:rsidR="00C52F4A" w:rsidRPr="00605EB6">
        <w:t>excusez-moi</w:t>
      </w:r>
      <w:r w:rsidR="00C474C1">
        <w:t> !</w:t>
      </w:r>
    </w:p>
    <w:p w14:paraId="2062D759" w14:textId="45E75868" w:rsidR="00C474C1" w:rsidRDefault="0094609C" w:rsidP="00C52F4A">
      <w:r>
        <w:t>— </w:t>
      </w:r>
      <w:r w:rsidR="00C52F4A" w:rsidRPr="00605EB6">
        <w:t>C</w:t>
      </w:r>
      <w:r w:rsidR="00C474C1">
        <w:t>’</w:t>
      </w:r>
      <w:r w:rsidR="00C52F4A" w:rsidRPr="00605EB6">
        <w:t>est fait</w:t>
      </w:r>
      <w:r w:rsidR="00C474C1">
        <w:t>.</w:t>
      </w:r>
    </w:p>
    <w:p w14:paraId="1FE28FA9" w14:textId="77777777" w:rsidR="00C474C1" w:rsidRDefault="00C52F4A" w:rsidP="00C52F4A">
      <w:r w:rsidRPr="00605EB6">
        <w:t>Et Jacques lui tendit la main</w:t>
      </w:r>
      <w:r w:rsidR="00C474C1">
        <w:t>.</w:t>
      </w:r>
    </w:p>
    <w:p w14:paraId="1A211425" w14:textId="04FEFFE2" w:rsidR="00C474C1" w:rsidRDefault="0094609C" w:rsidP="00C52F4A">
      <w:r>
        <w:t>— </w:t>
      </w:r>
      <w:r w:rsidR="00C52F4A" w:rsidRPr="00605EB6">
        <w:t>Je suis très contrarié</w:t>
      </w:r>
      <w:r w:rsidR="00C474C1">
        <w:t xml:space="preserve">, </w:t>
      </w:r>
      <w:r w:rsidR="00C52F4A" w:rsidRPr="00605EB6">
        <w:t>mon lieutenant</w:t>
      </w:r>
      <w:r w:rsidR="00C474C1">
        <w:t xml:space="preserve">, </w:t>
      </w:r>
      <w:r w:rsidR="00C52F4A" w:rsidRPr="00605EB6">
        <w:t>reprit le gendarme</w:t>
      </w:r>
      <w:r w:rsidR="00C474C1">
        <w:t xml:space="preserve"> ; </w:t>
      </w:r>
      <w:r w:rsidR="00C52F4A" w:rsidRPr="00605EB6">
        <w:t>vraiment je ne sais plus que faire</w:t>
      </w:r>
      <w:r w:rsidR="00C474C1">
        <w:t xml:space="preserve">. </w:t>
      </w:r>
      <w:r w:rsidR="00C52F4A" w:rsidRPr="00605EB6">
        <w:t>C</w:t>
      </w:r>
      <w:r w:rsidR="00C474C1">
        <w:t>’</w:t>
      </w:r>
      <w:r w:rsidR="00C52F4A" w:rsidRPr="00605EB6">
        <w:t>est aujourd</w:t>
      </w:r>
      <w:r w:rsidR="00C474C1">
        <w:t>’</w:t>
      </w:r>
      <w:r w:rsidR="00C52F4A" w:rsidRPr="00605EB6">
        <w:t>hui le cinquième jour que nous sommes ici pour prendre ce terrible Jean Loup</w:t>
      </w:r>
      <w:r w:rsidR="00C474C1">
        <w:t xml:space="preserve">, </w:t>
      </w:r>
      <w:r w:rsidR="00C52F4A" w:rsidRPr="00605EB6">
        <w:t>et rien</w:t>
      </w:r>
      <w:r w:rsidR="00C474C1">
        <w:t xml:space="preserve">. </w:t>
      </w:r>
      <w:r w:rsidR="00C52F4A" w:rsidRPr="00605EB6">
        <w:t>Non</w:t>
      </w:r>
      <w:r w:rsidR="00C474C1">
        <w:t xml:space="preserve">, </w:t>
      </w:r>
      <w:r w:rsidR="00C52F4A" w:rsidRPr="00605EB6">
        <w:t>nous ne le prendrons pas</w:t>
      </w:r>
      <w:r w:rsidR="00C474C1">
        <w:t> !</w:t>
      </w:r>
    </w:p>
    <w:p w14:paraId="01EC611B" w14:textId="556B93A9" w:rsidR="00C474C1" w:rsidRDefault="0094609C" w:rsidP="00C52F4A">
      <w:r>
        <w:t>— </w:t>
      </w:r>
      <w:r w:rsidR="00C52F4A" w:rsidRPr="00605EB6">
        <w:t>Peut-être</w:t>
      </w:r>
      <w:r w:rsidR="00C474C1">
        <w:t>.</w:t>
      </w:r>
    </w:p>
    <w:p w14:paraId="53E72C3B" w14:textId="3CD30952" w:rsidR="00C474C1" w:rsidRDefault="0094609C" w:rsidP="00C52F4A">
      <w:r>
        <w:t>— </w:t>
      </w:r>
      <w:r w:rsidR="00C52F4A" w:rsidRPr="00605EB6">
        <w:t>Il faudra pour cela faire sauter la Bosse</w:t>
      </w:r>
      <w:r w:rsidR="00C474C1">
        <w:t>.</w:t>
      </w:r>
    </w:p>
    <w:p w14:paraId="0933B401" w14:textId="68CC349B" w:rsidR="00C474C1" w:rsidRDefault="0094609C" w:rsidP="00C52F4A">
      <w:r>
        <w:t>— </w:t>
      </w:r>
      <w:r w:rsidR="00C52F4A" w:rsidRPr="00605EB6">
        <w:t>Un travail de géants</w:t>
      </w:r>
      <w:r w:rsidR="00C474C1">
        <w:t xml:space="preserve">, </w:t>
      </w:r>
      <w:r w:rsidR="00C52F4A" w:rsidRPr="00605EB6">
        <w:t>lequel n</w:t>
      </w:r>
      <w:r w:rsidR="00C474C1">
        <w:t>’</w:t>
      </w:r>
      <w:r w:rsidR="00C52F4A" w:rsidRPr="00605EB6">
        <w:t>aurait pas</w:t>
      </w:r>
      <w:r w:rsidR="00C474C1">
        <w:t xml:space="preserve">, </w:t>
      </w:r>
      <w:r w:rsidR="00C52F4A" w:rsidRPr="00605EB6">
        <w:t>d</w:t>
      </w:r>
      <w:r w:rsidR="00C474C1">
        <w:t>’</w:t>
      </w:r>
      <w:r w:rsidR="00C52F4A" w:rsidRPr="00605EB6">
        <w:t>ailleurs</w:t>
      </w:r>
      <w:r w:rsidR="00C474C1">
        <w:t xml:space="preserve">, </w:t>
      </w:r>
      <w:r w:rsidR="00C52F4A" w:rsidRPr="00605EB6">
        <w:t>le résultat que vous voulez</w:t>
      </w:r>
      <w:r w:rsidR="00C474C1">
        <w:t xml:space="preserve">, </w:t>
      </w:r>
      <w:r w:rsidR="00C52F4A" w:rsidRPr="00605EB6">
        <w:t>car il vous est recommandé</w:t>
      </w:r>
      <w:r w:rsidR="00C474C1">
        <w:t xml:space="preserve">, </w:t>
      </w:r>
      <w:r w:rsidR="00C52F4A" w:rsidRPr="00605EB6">
        <w:t>m</w:t>
      </w:r>
      <w:r w:rsidR="00C474C1">
        <w:t>’</w:t>
      </w:r>
      <w:r w:rsidR="00C52F4A" w:rsidRPr="00605EB6">
        <w:t>a-t-on dit</w:t>
      </w:r>
      <w:r w:rsidR="00C474C1">
        <w:t xml:space="preserve">, </w:t>
      </w:r>
      <w:r w:rsidR="00C52F4A" w:rsidRPr="00605EB6">
        <w:t>d</w:t>
      </w:r>
      <w:r w:rsidR="00C474C1">
        <w:t>’</w:t>
      </w:r>
      <w:r w:rsidR="00C52F4A" w:rsidRPr="00605EB6">
        <w:t>amener Jean Loup vivant à Épinal</w:t>
      </w:r>
      <w:r w:rsidR="00C474C1">
        <w:t>.</w:t>
      </w:r>
    </w:p>
    <w:p w14:paraId="07CC7B51" w14:textId="29AD922B" w:rsidR="00C474C1" w:rsidRDefault="0094609C" w:rsidP="00C52F4A">
      <w:r>
        <w:lastRenderedPageBreak/>
        <w:t>— </w:t>
      </w:r>
      <w:r w:rsidR="00C52F4A" w:rsidRPr="00605EB6">
        <w:t>C</w:t>
      </w:r>
      <w:r w:rsidR="00C474C1">
        <w:t>’</w:t>
      </w:r>
      <w:r w:rsidR="00C52F4A" w:rsidRPr="00605EB6">
        <w:t>est vrai</w:t>
      </w:r>
      <w:r w:rsidR="00C474C1">
        <w:t>.</w:t>
      </w:r>
    </w:p>
    <w:p w14:paraId="7EC7BB6A" w14:textId="161012B0" w:rsidR="00C474C1" w:rsidRDefault="0094609C" w:rsidP="00C52F4A">
      <w:r>
        <w:t>— </w:t>
      </w:r>
      <w:r w:rsidR="00C52F4A" w:rsidRPr="00605EB6">
        <w:t>Si vous le permettez</w:t>
      </w:r>
      <w:r w:rsidR="00C474C1">
        <w:t xml:space="preserve">, </w:t>
      </w:r>
      <w:r w:rsidR="00C52F4A" w:rsidRPr="00605EB6">
        <w:t>j</w:t>
      </w:r>
      <w:r w:rsidR="00C474C1">
        <w:t>’</w:t>
      </w:r>
      <w:r w:rsidR="00C52F4A" w:rsidRPr="00605EB6">
        <w:t>essayerai de vous venir en aide</w:t>
      </w:r>
      <w:r w:rsidR="00C474C1">
        <w:t>.</w:t>
      </w:r>
    </w:p>
    <w:p w14:paraId="414CD94C" w14:textId="61EF20DB" w:rsidR="00C474C1" w:rsidRDefault="0094609C" w:rsidP="00C52F4A">
      <w:r>
        <w:t>— </w:t>
      </w:r>
      <w:r w:rsidR="00C52F4A" w:rsidRPr="00605EB6">
        <w:t>Oh</w:t>
      </w:r>
      <w:r w:rsidR="00C474C1">
        <w:t xml:space="preserve"> ! </w:t>
      </w:r>
      <w:r w:rsidR="00C52F4A" w:rsidRPr="00605EB6">
        <w:t>de grand cœur</w:t>
      </w:r>
      <w:r w:rsidR="00C474C1">
        <w:t xml:space="preserve"> ; </w:t>
      </w:r>
      <w:r w:rsidR="00C52F4A" w:rsidRPr="00605EB6">
        <w:t>mais comment</w:t>
      </w:r>
      <w:r w:rsidR="00C474C1">
        <w:t> ?</w:t>
      </w:r>
    </w:p>
    <w:p w14:paraId="75576E01" w14:textId="131072B3" w:rsidR="00C474C1" w:rsidRDefault="0094609C" w:rsidP="00C52F4A">
      <w:r>
        <w:t>— </w:t>
      </w:r>
      <w:r w:rsidR="00C52F4A" w:rsidRPr="00605EB6">
        <w:t>D</w:t>
      </w:r>
      <w:r w:rsidR="00C474C1">
        <w:t>’</w:t>
      </w:r>
      <w:r w:rsidR="00C52F4A" w:rsidRPr="00605EB6">
        <w:t>abord</w:t>
      </w:r>
      <w:r w:rsidR="00C474C1">
        <w:t xml:space="preserve">, </w:t>
      </w:r>
      <w:r w:rsidR="00C52F4A" w:rsidRPr="00605EB6">
        <w:t>croyez-vous qu</w:t>
      </w:r>
      <w:r w:rsidR="00C474C1">
        <w:t>’</w:t>
      </w:r>
      <w:r w:rsidR="00C52F4A" w:rsidRPr="00605EB6">
        <w:t>il est là</w:t>
      </w:r>
      <w:r w:rsidR="00C474C1">
        <w:t> ?</w:t>
      </w:r>
    </w:p>
    <w:p w14:paraId="23404ECD" w14:textId="02DA7ADD" w:rsidR="00C474C1" w:rsidRDefault="0094609C" w:rsidP="00C52F4A">
      <w:r>
        <w:t>— </w:t>
      </w:r>
      <w:r w:rsidR="00C52F4A" w:rsidRPr="00605EB6">
        <w:t>Il y est sûrement</w:t>
      </w:r>
      <w:r w:rsidR="00C474C1">
        <w:t>.</w:t>
      </w:r>
    </w:p>
    <w:p w14:paraId="469E656C" w14:textId="5770C183" w:rsidR="00C474C1" w:rsidRDefault="0094609C" w:rsidP="00C52F4A">
      <w:r>
        <w:t>— </w:t>
      </w:r>
      <w:r w:rsidR="00C52F4A" w:rsidRPr="00605EB6">
        <w:t>Sur quoi appuyez-vous cette certitude</w:t>
      </w:r>
      <w:r w:rsidR="00C474C1">
        <w:t> ?</w:t>
      </w:r>
    </w:p>
    <w:p w14:paraId="008D0BD7" w14:textId="3091BEB5" w:rsidR="00C474C1" w:rsidRDefault="0094609C" w:rsidP="00C52F4A">
      <w:r>
        <w:t>— </w:t>
      </w:r>
      <w:r w:rsidR="00C52F4A" w:rsidRPr="00605EB6">
        <w:t>À la naissance du jour</w:t>
      </w:r>
      <w:r w:rsidR="00C474C1">
        <w:t xml:space="preserve">, </w:t>
      </w:r>
      <w:r w:rsidR="00C52F4A" w:rsidRPr="00605EB6">
        <w:t>deux gendarmes l</w:t>
      </w:r>
      <w:r w:rsidR="00C474C1">
        <w:t>’</w:t>
      </w:r>
      <w:r w:rsidR="00C52F4A" w:rsidRPr="00605EB6">
        <w:t>ont aperçu</w:t>
      </w:r>
      <w:r w:rsidR="00C474C1">
        <w:t>.</w:t>
      </w:r>
    </w:p>
    <w:p w14:paraId="6844BE0B" w14:textId="635672C8" w:rsidR="00C474C1" w:rsidRDefault="0094609C" w:rsidP="00C52F4A">
      <w:r>
        <w:t>— </w:t>
      </w:r>
      <w:r w:rsidR="00C52F4A" w:rsidRPr="00605EB6">
        <w:t>À quel endroit</w:t>
      </w:r>
      <w:r w:rsidR="00C474C1">
        <w:t> ?</w:t>
      </w:r>
    </w:p>
    <w:p w14:paraId="7AEE21D8" w14:textId="33E685AE" w:rsidR="00C474C1" w:rsidRDefault="0094609C" w:rsidP="00C52F4A">
      <w:r>
        <w:t>— </w:t>
      </w:r>
      <w:r w:rsidR="00C52F4A" w:rsidRPr="00605EB6">
        <w:t>Là</w:t>
      </w:r>
      <w:r w:rsidR="00C474C1">
        <w:t xml:space="preserve">, </w:t>
      </w:r>
      <w:r w:rsidR="00C52F4A" w:rsidRPr="00605EB6">
        <w:t>répondit le sous-lieutenant</w:t>
      </w:r>
      <w:r w:rsidR="00C474C1">
        <w:t xml:space="preserve">, </w:t>
      </w:r>
      <w:r w:rsidR="00C52F4A" w:rsidRPr="00605EB6">
        <w:t>indiquant de la main une des saillies du rocher</w:t>
      </w:r>
      <w:r w:rsidR="00C474C1">
        <w:t>.</w:t>
      </w:r>
    </w:p>
    <w:p w14:paraId="28D68810" w14:textId="69E0F248" w:rsidR="00C474C1" w:rsidRDefault="0094609C" w:rsidP="00C52F4A">
      <w:r>
        <w:t>— </w:t>
      </w:r>
      <w:r w:rsidR="00C52F4A" w:rsidRPr="00605EB6">
        <w:t>En ce cas</w:t>
      </w:r>
      <w:r w:rsidR="00C474C1">
        <w:t xml:space="preserve">, </w:t>
      </w:r>
      <w:r w:rsidR="00C52F4A" w:rsidRPr="00605EB6">
        <w:t>il n</w:t>
      </w:r>
      <w:r w:rsidR="00C474C1">
        <w:t>’</w:t>
      </w:r>
      <w:r w:rsidR="00C52F4A" w:rsidRPr="00605EB6">
        <w:t>y a pas à en douter</w:t>
      </w:r>
      <w:r w:rsidR="00C474C1">
        <w:t xml:space="preserve">, </w:t>
      </w:r>
      <w:r w:rsidR="00C52F4A" w:rsidRPr="00605EB6">
        <w:t>il est là</w:t>
      </w:r>
      <w:r w:rsidR="00C474C1">
        <w:t xml:space="preserve">. </w:t>
      </w:r>
      <w:r w:rsidR="00C52F4A" w:rsidRPr="00605EB6">
        <w:t>On vous a dit</w:t>
      </w:r>
      <w:r w:rsidR="00C474C1">
        <w:t xml:space="preserve">, </w:t>
      </w:r>
      <w:r w:rsidR="00C52F4A" w:rsidRPr="00605EB6">
        <w:t>peut-être</w:t>
      </w:r>
      <w:r w:rsidR="00C474C1">
        <w:t xml:space="preserve">, </w:t>
      </w:r>
      <w:r w:rsidR="00C52F4A" w:rsidRPr="00605EB6">
        <w:t>que Jean Loup m</w:t>
      </w:r>
      <w:r w:rsidR="00C474C1">
        <w:t>’</w:t>
      </w:r>
      <w:r w:rsidR="00C52F4A" w:rsidRPr="00605EB6">
        <w:t>avait pris en grande amitié</w:t>
      </w:r>
      <w:r w:rsidR="00C474C1">
        <w:t>.</w:t>
      </w:r>
    </w:p>
    <w:p w14:paraId="1C64348B" w14:textId="3A5F7D7C" w:rsidR="00C474C1" w:rsidRDefault="0094609C" w:rsidP="00C52F4A">
      <w:r>
        <w:t>— </w:t>
      </w:r>
      <w:r w:rsidR="00C52F4A" w:rsidRPr="00605EB6">
        <w:t>Oui</w:t>
      </w:r>
      <w:r w:rsidR="00C474C1">
        <w:t xml:space="preserve">, </w:t>
      </w:r>
      <w:r w:rsidR="00C52F4A" w:rsidRPr="00605EB6">
        <w:t>mon lieutenant</w:t>
      </w:r>
      <w:r w:rsidR="00C474C1">
        <w:t xml:space="preserve">, </w:t>
      </w:r>
      <w:r w:rsidR="00C52F4A" w:rsidRPr="00605EB6">
        <w:t>ce qui ne l</w:t>
      </w:r>
      <w:r w:rsidR="00C474C1">
        <w:t>’</w:t>
      </w:r>
      <w:r w:rsidR="00C52F4A" w:rsidRPr="00605EB6">
        <w:t>a pas empêché</w:t>
      </w:r>
      <w:r w:rsidR="00C474C1">
        <w:t>…</w:t>
      </w:r>
    </w:p>
    <w:p w14:paraId="03104EE6" w14:textId="3888E19E" w:rsidR="00C474C1" w:rsidRDefault="0094609C" w:rsidP="00C52F4A">
      <w:r>
        <w:t>— </w:t>
      </w:r>
      <w:r w:rsidR="00C52F4A" w:rsidRPr="00605EB6">
        <w:t>Oh</w:t>
      </w:r>
      <w:r w:rsidR="00C474C1">
        <w:t xml:space="preserve"> ! </w:t>
      </w:r>
      <w:r w:rsidR="00C52F4A" w:rsidRPr="00605EB6">
        <w:t>je vous en prie</w:t>
      </w:r>
      <w:r w:rsidR="00C474C1">
        <w:t xml:space="preserve"> !… </w:t>
      </w:r>
      <w:r w:rsidR="00C52F4A" w:rsidRPr="00605EB6">
        <w:t>interrompit Jacques</w:t>
      </w:r>
      <w:r w:rsidR="00C474C1">
        <w:t>.</w:t>
      </w:r>
    </w:p>
    <w:p w14:paraId="1E0D0C0F" w14:textId="77777777" w:rsidR="00C474C1" w:rsidRDefault="00C52F4A" w:rsidP="00C52F4A">
      <w:r w:rsidRPr="00605EB6">
        <w:t>Il essuya furtivement deux larmes et reprit</w:t>
      </w:r>
      <w:r w:rsidR="00C474C1">
        <w:t> :</w:t>
      </w:r>
    </w:p>
    <w:p w14:paraId="574E18A1" w14:textId="3490231C" w:rsidR="00C474C1" w:rsidRDefault="0094609C" w:rsidP="00C52F4A">
      <w:r>
        <w:t>— </w:t>
      </w:r>
      <w:r w:rsidR="00C52F4A" w:rsidRPr="00605EB6">
        <w:t>Je vais faire une tentative sans avoir grand espoir</w:t>
      </w:r>
      <w:r w:rsidR="00C474C1">
        <w:t xml:space="preserve">, </w:t>
      </w:r>
      <w:r w:rsidR="00C52F4A" w:rsidRPr="00605EB6">
        <w:t>je l</w:t>
      </w:r>
      <w:r w:rsidR="00C474C1">
        <w:t>’</w:t>
      </w:r>
      <w:r w:rsidR="00C52F4A" w:rsidRPr="00605EB6">
        <w:t>avoue</w:t>
      </w:r>
      <w:r w:rsidR="00C474C1">
        <w:t xml:space="preserve">, </w:t>
      </w:r>
      <w:r w:rsidR="00C52F4A" w:rsidRPr="00605EB6">
        <w:t>de réussir</w:t>
      </w:r>
      <w:r w:rsidR="00C474C1">
        <w:t xml:space="preserve"> ; </w:t>
      </w:r>
      <w:r w:rsidR="00C52F4A" w:rsidRPr="00605EB6">
        <w:t>mais enfin</w:t>
      </w:r>
      <w:r w:rsidR="00C474C1">
        <w:t xml:space="preserve">… </w:t>
      </w:r>
      <w:r w:rsidR="00C52F4A" w:rsidRPr="00605EB6">
        <w:t>Vous allez</w:t>
      </w:r>
      <w:r w:rsidR="00C474C1">
        <w:t xml:space="preserve">, </w:t>
      </w:r>
      <w:r w:rsidR="00C52F4A" w:rsidRPr="00605EB6">
        <w:t>s</w:t>
      </w:r>
      <w:r w:rsidR="00C474C1">
        <w:t>’</w:t>
      </w:r>
      <w:r w:rsidR="00C52F4A" w:rsidRPr="00605EB6">
        <w:t>il vous plaît</w:t>
      </w:r>
      <w:r w:rsidR="00C474C1">
        <w:t xml:space="preserve">, </w:t>
      </w:r>
      <w:r w:rsidR="00C52F4A" w:rsidRPr="00605EB6">
        <w:t>donner à vos gendarmes l</w:t>
      </w:r>
      <w:r w:rsidR="00C474C1">
        <w:t>’</w:t>
      </w:r>
      <w:r w:rsidR="00C52F4A" w:rsidRPr="00605EB6">
        <w:t>ordre de se retirer</w:t>
      </w:r>
      <w:r w:rsidR="00C474C1">
        <w:t xml:space="preserve"> ; </w:t>
      </w:r>
      <w:r w:rsidR="00C52F4A" w:rsidRPr="00605EB6">
        <w:t>ils se tiendront à distance</w:t>
      </w:r>
      <w:r w:rsidR="00C474C1">
        <w:t xml:space="preserve">, </w:t>
      </w:r>
      <w:r w:rsidR="00C52F4A" w:rsidRPr="00605EB6">
        <w:t>cachés</w:t>
      </w:r>
      <w:r w:rsidR="00C474C1">
        <w:t>.</w:t>
      </w:r>
    </w:p>
    <w:p w14:paraId="11370BFC" w14:textId="77777777" w:rsidR="00C474C1" w:rsidRDefault="00C52F4A" w:rsidP="00C52F4A">
      <w:r w:rsidRPr="00605EB6">
        <w:t>L</w:t>
      </w:r>
      <w:r w:rsidR="00C474C1">
        <w:t>’</w:t>
      </w:r>
      <w:r w:rsidRPr="00605EB6">
        <w:t>ordre fut aussitôt donné</w:t>
      </w:r>
      <w:r w:rsidR="00C474C1">
        <w:t xml:space="preserve">, </w:t>
      </w:r>
      <w:r w:rsidRPr="00605EB6">
        <w:t>transmis et rapidement exécuté</w:t>
      </w:r>
      <w:r w:rsidR="00C474C1">
        <w:t>.</w:t>
      </w:r>
    </w:p>
    <w:p w14:paraId="556C60F9" w14:textId="77777777" w:rsidR="00C474C1" w:rsidRDefault="00C52F4A" w:rsidP="00C52F4A">
      <w:r w:rsidRPr="00605EB6">
        <w:t>Alors</w:t>
      </w:r>
      <w:r w:rsidR="00C474C1">
        <w:t xml:space="preserve">, </w:t>
      </w:r>
      <w:r w:rsidRPr="00605EB6">
        <w:t>par l</w:t>
      </w:r>
      <w:r w:rsidR="00C474C1">
        <w:t>’</w:t>
      </w:r>
      <w:r w:rsidRPr="00605EB6">
        <w:t>escalier naturel que nous connaissons</w:t>
      </w:r>
      <w:r w:rsidR="00C474C1">
        <w:t xml:space="preserve">, </w:t>
      </w:r>
      <w:r w:rsidRPr="00605EB6">
        <w:t>Jacques Grandin grimpa au flanc du rocher et ne tarda pas à apparaître debout au bord de la plate-forme</w:t>
      </w:r>
      <w:r w:rsidR="00C474C1">
        <w:t>.</w:t>
      </w:r>
    </w:p>
    <w:p w14:paraId="24D24848" w14:textId="77777777" w:rsidR="00C474C1" w:rsidRDefault="00C52F4A" w:rsidP="00C52F4A">
      <w:r w:rsidRPr="00605EB6">
        <w:lastRenderedPageBreak/>
        <w:t>Après avoir promené son regard autour de lui</w:t>
      </w:r>
      <w:r w:rsidR="00C474C1">
        <w:t xml:space="preserve">, </w:t>
      </w:r>
      <w:r w:rsidRPr="00605EB6">
        <w:t>on l</w:t>
      </w:r>
      <w:r w:rsidR="00C474C1">
        <w:t>’</w:t>
      </w:r>
      <w:r w:rsidRPr="00605EB6">
        <w:t>entendit crier tout à coup</w:t>
      </w:r>
      <w:r w:rsidR="00C474C1">
        <w:t xml:space="preserve">, </w:t>
      </w:r>
      <w:r w:rsidRPr="00605EB6">
        <w:t>d</w:t>
      </w:r>
      <w:r w:rsidR="00C474C1">
        <w:t>’</w:t>
      </w:r>
      <w:r w:rsidRPr="00605EB6">
        <w:t>une voix sonore</w:t>
      </w:r>
      <w:r w:rsidR="00C474C1">
        <w:t> :</w:t>
      </w:r>
    </w:p>
    <w:p w14:paraId="5286269B" w14:textId="409F4314" w:rsidR="00C474C1" w:rsidRDefault="0094609C" w:rsidP="00C52F4A">
      <w:r>
        <w:t>— </w:t>
      </w:r>
      <w:r w:rsidR="00C52F4A" w:rsidRPr="00605EB6">
        <w:t>Jean Loup</w:t>
      </w:r>
      <w:r w:rsidR="00C474C1">
        <w:t xml:space="preserve"> ! </w:t>
      </w:r>
      <w:r w:rsidR="00C52F4A" w:rsidRPr="00605EB6">
        <w:t>Jean Loup</w:t>
      </w:r>
      <w:r w:rsidR="00C474C1">
        <w:t xml:space="preserve"> ! </w:t>
      </w:r>
      <w:r w:rsidR="00C52F4A" w:rsidRPr="00605EB6">
        <w:t>hé</w:t>
      </w:r>
      <w:r w:rsidR="00C474C1">
        <w:t xml:space="preserve">, </w:t>
      </w:r>
      <w:r w:rsidR="00C52F4A" w:rsidRPr="00605EB6">
        <w:t>Jean Loup</w:t>
      </w:r>
      <w:r w:rsidR="00C474C1">
        <w:t> !</w:t>
      </w:r>
    </w:p>
    <w:p w14:paraId="01709E84" w14:textId="3EEDB05E" w:rsidR="00C474C1" w:rsidRDefault="00C52F4A" w:rsidP="00C52F4A">
      <w:r w:rsidRPr="00605EB6">
        <w:t>Les échos des roches et de la forêt répétèrent</w:t>
      </w:r>
      <w:r w:rsidR="00C474C1">
        <w:t xml:space="preserve"> : </w:t>
      </w:r>
      <w:r w:rsidRPr="00605EB6">
        <w:t>Jean Loup</w:t>
      </w:r>
      <w:r w:rsidR="00C474C1">
        <w:t xml:space="preserve">, </w:t>
      </w:r>
      <w:r w:rsidRPr="00605EB6">
        <w:t>Jean Loup</w:t>
      </w:r>
      <w:r w:rsidR="00C474C1">
        <w:t xml:space="preserve">, </w:t>
      </w:r>
      <w:r w:rsidRPr="00605EB6">
        <w:t>et tout retomba dans le silence</w:t>
      </w:r>
      <w:r w:rsidR="00C474C1">
        <w:t>.</w:t>
      </w:r>
    </w:p>
    <w:p w14:paraId="6F639476" w14:textId="77777777" w:rsidR="00C474C1" w:rsidRDefault="00C52F4A" w:rsidP="00C52F4A">
      <w:r w:rsidRPr="00605EB6">
        <w:t>Jacques attendit deux ou trois minutes et cria de nouveau</w:t>
      </w:r>
      <w:r w:rsidR="00C474C1">
        <w:t> :</w:t>
      </w:r>
    </w:p>
    <w:p w14:paraId="657A8FB3" w14:textId="16802505" w:rsidR="00C474C1" w:rsidRDefault="0094609C" w:rsidP="00C52F4A">
      <w:r>
        <w:t>— </w:t>
      </w:r>
      <w:r w:rsidR="00C52F4A" w:rsidRPr="00605EB6">
        <w:t>Jean Loup</w:t>
      </w:r>
      <w:r w:rsidR="00C474C1">
        <w:t xml:space="preserve"> ! </w:t>
      </w:r>
      <w:r w:rsidR="00C52F4A" w:rsidRPr="00605EB6">
        <w:t>Jean Loup</w:t>
      </w:r>
      <w:r w:rsidR="00C474C1">
        <w:t xml:space="preserve"> ! </w:t>
      </w:r>
      <w:r w:rsidR="00C52F4A" w:rsidRPr="00605EB6">
        <w:t>viens donc</w:t>
      </w:r>
      <w:r w:rsidR="00C474C1">
        <w:t xml:space="preserve">, </w:t>
      </w:r>
      <w:r w:rsidR="00C52F4A" w:rsidRPr="00605EB6">
        <w:t>mais viens donc</w:t>
      </w:r>
      <w:r w:rsidR="00C474C1">
        <w:t> !</w:t>
      </w:r>
    </w:p>
    <w:p w14:paraId="390355C2" w14:textId="77777777" w:rsidR="00C474C1" w:rsidRDefault="00C52F4A" w:rsidP="00C52F4A">
      <w:r w:rsidRPr="00605EB6">
        <w:t>Cette fois</w:t>
      </w:r>
      <w:r w:rsidR="00C474C1">
        <w:t xml:space="preserve">, </w:t>
      </w:r>
      <w:r w:rsidRPr="00605EB6">
        <w:t>après le dernier écho</w:t>
      </w:r>
      <w:r w:rsidR="00C474C1">
        <w:t xml:space="preserve">, </w:t>
      </w:r>
      <w:r w:rsidRPr="00605EB6">
        <w:t>une voix forte</w:t>
      </w:r>
      <w:r w:rsidR="00C474C1">
        <w:t xml:space="preserve">, </w:t>
      </w:r>
      <w:r w:rsidRPr="00605EB6">
        <w:t>qui sortait des entrailles de la Bosse-Grise</w:t>
      </w:r>
      <w:r w:rsidR="00C474C1">
        <w:t xml:space="preserve">, </w:t>
      </w:r>
      <w:r w:rsidRPr="00605EB6">
        <w:t>répondit</w:t>
      </w:r>
      <w:r w:rsidR="00C474C1">
        <w:t> :</w:t>
      </w:r>
    </w:p>
    <w:p w14:paraId="538CF2B2" w14:textId="52143F39" w:rsidR="00C474C1" w:rsidRDefault="0094609C" w:rsidP="00C52F4A">
      <w:r>
        <w:t>— </w:t>
      </w:r>
      <w:r w:rsidR="00C52F4A" w:rsidRPr="00605EB6">
        <w:t>Jacques</w:t>
      </w:r>
      <w:r w:rsidR="00C474C1">
        <w:t xml:space="preserve"> ! </w:t>
      </w:r>
      <w:r w:rsidR="00C52F4A" w:rsidRPr="00605EB6">
        <w:t>Jacques</w:t>
      </w:r>
      <w:r w:rsidR="00C474C1">
        <w:t> !</w:t>
      </w:r>
    </w:p>
    <w:p w14:paraId="0EEFDCCD" w14:textId="061BC108" w:rsidR="00C474C1" w:rsidRDefault="0094609C" w:rsidP="00C52F4A">
      <w:r>
        <w:t>— </w:t>
      </w:r>
      <w:r w:rsidR="00C52F4A" w:rsidRPr="00605EB6">
        <w:t>Il a reconnu ma voix</w:t>
      </w:r>
      <w:r w:rsidR="00C474C1">
        <w:t xml:space="preserve">, </w:t>
      </w:r>
      <w:r w:rsidR="00C52F4A" w:rsidRPr="00605EB6">
        <w:t>murmura le jeune homme</w:t>
      </w:r>
      <w:r w:rsidR="00C474C1">
        <w:t>.</w:t>
      </w:r>
    </w:p>
    <w:p w14:paraId="631C8E78" w14:textId="77777777" w:rsidR="00C474C1" w:rsidRDefault="00C52F4A" w:rsidP="00C52F4A">
      <w:r w:rsidRPr="00605EB6">
        <w:t>Et il cria encore</w:t>
      </w:r>
      <w:r w:rsidR="00C474C1">
        <w:t> :</w:t>
      </w:r>
    </w:p>
    <w:p w14:paraId="6349DACF" w14:textId="4948849E" w:rsidR="00C474C1" w:rsidRDefault="0094609C" w:rsidP="00C52F4A">
      <w:r>
        <w:t>— </w:t>
      </w:r>
      <w:r w:rsidR="00C52F4A" w:rsidRPr="00605EB6">
        <w:t>Jean Loup</w:t>
      </w:r>
      <w:r w:rsidR="00C474C1">
        <w:t xml:space="preserve"> ! </w:t>
      </w:r>
      <w:r w:rsidR="00C52F4A" w:rsidRPr="00605EB6">
        <w:t>Jean Loup</w:t>
      </w:r>
      <w:r w:rsidR="00C474C1">
        <w:t xml:space="preserve"> ! </w:t>
      </w:r>
      <w:r w:rsidR="00C52F4A" w:rsidRPr="00605EB6">
        <w:t>viens</w:t>
      </w:r>
      <w:r w:rsidR="00C474C1">
        <w:t xml:space="preserve">, ! </w:t>
      </w:r>
      <w:r w:rsidR="00C52F4A" w:rsidRPr="00605EB6">
        <w:t>viens</w:t>
      </w:r>
      <w:r w:rsidR="00C474C1">
        <w:t> !</w:t>
      </w:r>
    </w:p>
    <w:p w14:paraId="2333A2B0" w14:textId="77777777" w:rsidR="00C474C1" w:rsidRDefault="00C52F4A" w:rsidP="00C52F4A">
      <w:r w:rsidRPr="0096671F">
        <w:t>Un instant après</w:t>
      </w:r>
      <w:r w:rsidR="00C474C1">
        <w:t xml:space="preserve">, </w:t>
      </w:r>
      <w:r w:rsidRPr="0096671F">
        <w:t>Jean Loup apparut au-dessous de la plate-forme</w:t>
      </w:r>
      <w:r w:rsidR="00C474C1">
        <w:t xml:space="preserve">, </w:t>
      </w:r>
      <w:r w:rsidRPr="0096671F">
        <w:t>sortant de l</w:t>
      </w:r>
      <w:r w:rsidR="00C474C1">
        <w:t>’</w:t>
      </w:r>
      <w:r w:rsidRPr="0096671F">
        <w:t>espèce de tunnel qui conduit à la redoutable crevasse</w:t>
      </w:r>
      <w:r w:rsidR="00C474C1">
        <w:t xml:space="preserve">. </w:t>
      </w:r>
      <w:r w:rsidRPr="0096671F">
        <w:t>On put le voir bondir sur les aspérités du rocher et arriver sur la plate-</w:t>
      </w:r>
      <w:r w:rsidRPr="00605EB6">
        <w:t>forme</w:t>
      </w:r>
      <w:r w:rsidR="00C474C1">
        <w:t xml:space="preserve">, </w:t>
      </w:r>
      <w:r w:rsidRPr="00605EB6">
        <w:t>prêt à jeter ses bras autour du cou de son ami</w:t>
      </w:r>
      <w:r w:rsidR="00C474C1">
        <w:t xml:space="preserve">. </w:t>
      </w:r>
      <w:r w:rsidRPr="00605EB6">
        <w:t>Mais Jacques avait fait</w:t>
      </w:r>
      <w:r w:rsidR="00C474C1">
        <w:t xml:space="preserve">, </w:t>
      </w:r>
      <w:r w:rsidRPr="00605EB6">
        <w:t>en arrière</w:t>
      </w:r>
      <w:r w:rsidR="00C474C1">
        <w:t xml:space="preserve">, </w:t>
      </w:r>
      <w:r w:rsidRPr="00605EB6">
        <w:t>un mouvement de répulsion</w:t>
      </w:r>
      <w:r w:rsidR="00C474C1">
        <w:t xml:space="preserve">, </w:t>
      </w:r>
      <w:r w:rsidRPr="00605EB6">
        <w:t>et</w:t>
      </w:r>
      <w:r w:rsidR="00C474C1">
        <w:t xml:space="preserve">, </w:t>
      </w:r>
      <w:r w:rsidRPr="00605EB6">
        <w:t>devant son regard sévère</w:t>
      </w:r>
      <w:r w:rsidR="00C474C1">
        <w:t xml:space="preserve">, </w:t>
      </w:r>
      <w:r w:rsidRPr="00605EB6">
        <w:t>Jean Loup s</w:t>
      </w:r>
      <w:r w:rsidR="00C474C1">
        <w:t>’</w:t>
      </w:r>
      <w:r w:rsidRPr="00605EB6">
        <w:t>arrêta étonné et tout interdit</w:t>
      </w:r>
      <w:r w:rsidR="00C474C1">
        <w:t xml:space="preserve">. </w:t>
      </w:r>
      <w:r w:rsidRPr="00605EB6">
        <w:t>L</w:t>
      </w:r>
      <w:r w:rsidR="00C474C1">
        <w:t>’</w:t>
      </w:r>
      <w:r w:rsidRPr="00605EB6">
        <w:t>éclair de joie qui illuminait son regard s</w:t>
      </w:r>
      <w:r w:rsidR="00C474C1">
        <w:t>’</w:t>
      </w:r>
      <w:r w:rsidRPr="00605EB6">
        <w:t>éteignit</w:t>
      </w:r>
      <w:r w:rsidR="00C474C1">
        <w:t xml:space="preserve">, </w:t>
      </w:r>
      <w:r w:rsidRPr="00605EB6">
        <w:t>et</w:t>
      </w:r>
      <w:r w:rsidR="00C474C1">
        <w:t xml:space="preserve">, </w:t>
      </w:r>
      <w:r w:rsidRPr="00605EB6">
        <w:t>dans ses yeux</w:t>
      </w:r>
      <w:r w:rsidR="00C474C1">
        <w:t xml:space="preserve">, </w:t>
      </w:r>
      <w:r w:rsidRPr="00605EB6">
        <w:t>Jacques crut voir rouler deux larmes</w:t>
      </w:r>
      <w:r w:rsidR="00C474C1">
        <w:t>.</w:t>
      </w:r>
    </w:p>
    <w:p w14:paraId="67F3CE45" w14:textId="70DA3B13" w:rsidR="00C474C1" w:rsidRDefault="0094609C" w:rsidP="00C52F4A">
      <w:r>
        <w:t>— </w:t>
      </w:r>
      <w:r w:rsidR="00C52F4A" w:rsidRPr="00605EB6">
        <w:t>Jacques</w:t>
      </w:r>
      <w:r w:rsidR="00C474C1">
        <w:t xml:space="preserve">, ! </w:t>
      </w:r>
      <w:r w:rsidR="00C52F4A" w:rsidRPr="00605EB6">
        <w:t>prononça tristement Jean Loup</w:t>
      </w:r>
      <w:r w:rsidR="00C474C1">
        <w:t>.</w:t>
      </w:r>
    </w:p>
    <w:p w14:paraId="350D8F22" w14:textId="77777777" w:rsidR="00C474C1" w:rsidRDefault="00C52F4A" w:rsidP="00C52F4A">
      <w:r w:rsidRPr="00605EB6">
        <w:t>Le lieutenant avait entrepris une tâche dont le plus facile</w:t>
      </w:r>
      <w:r w:rsidR="00C474C1">
        <w:t xml:space="preserve">, </w:t>
      </w:r>
      <w:r w:rsidRPr="00605EB6">
        <w:t>seulement</w:t>
      </w:r>
      <w:r w:rsidR="00C474C1">
        <w:t xml:space="preserve">, </w:t>
      </w:r>
      <w:r w:rsidRPr="00605EB6">
        <w:t>était fait</w:t>
      </w:r>
      <w:r w:rsidR="00C474C1">
        <w:t xml:space="preserve"> ; </w:t>
      </w:r>
      <w:r w:rsidRPr="00605EB6">
        <w:t>il comprit que</w:t>
      </w:r>
      <w:r w:rsidR="00C474C1">
        <w:t xml:space="preserve">, </w:t>
      </w:r>
      <w:r w:rsidRPr="00605EB6">
        <w:t>s</w:t>
      </w:r>
      <w:r w:rsidR="00C474C1">
        <w:t>’</w:t>
      </w:r>
      <w:r w:rsidRPr="00605EB6">
        <w:t xml:space="preserve">il laissait Jean Loup </w:t>
      </w:r>
      <w:r w:rsidRPr="00605EB6">
        <w:lastRenderedPageBreak/>
        <w:t>s</w:t>
      </w:r>
      <w:r w:rsidR="00C474C1">
        <w:t>’</w:t>
      </w:r>
      <w:r w:rsidRPr="00605EB6">
        <w:t>éloigner de lui</w:t>
      </w:r>
      <w:r w:rsidR="00C474C1">
        <w:t xml:space="preserve">, </w:t>
      </w:r>
      <w:r w:rsidRPr="00605EB6">
        <w:t>il ne parviendrait plus à le rappeler</w:t>
      </w:r>
      <w:r w:rsidR="00C474C1">
        <w:t xml:space="preserve">. </w:t>
      </w:r>
      <w:r w:rsidRPr="00605EB6">
        <w:t>Coûte que coûte</w:t>
      </w:r>
      <w:r w:rsidR="00C474C1">
        <w:t xml:space="preserve">, </w:t>
      </w:r>
      <w:r w:rsidRPr="00605EB6">
        <w:t>il devait faire tout ce qu</w:t>
      </w:r>
      <w:r w:rsidR="00C474C1">
        <w:t>’</w:t>
      </w:r>
      <w:r w:rsidRPr="00605EB6">
        <w:t>il fallait pour livrer le malheureux aux gendarmes</w:t>
      </w:r>
      <w:r w:rsidR="00C474C1">
        <w:t>.</w:t>
      </w:r>
    </w:p>
    <w:p w14:paraId="73FA0EC6" w14:textId="77777777" w:rsidR="00C474C1" w:rsidRDefault="00C52F4A" w:rsidP="00C52F4A">
      <w:r w:rsidRPr="00605EB6">
        <w:t>Alors</w:t>
      </w:r>
      <w:r w:rsidR="00C474C1">
        <w:t xml:space="preserve">, </w:t>
      </w:r>
      <w:r w:rsidRPr="00605EB6">
        <w:t>surmontant sa répugnance</w:t>
      </w:r>
      <w:r w:rsidR="00C474C1">
        <w:t xml:space="preserve">, </w:t>
      </w:r>
      <w:r w:rsidRPr="00605EB6">
        <w:t>faisant taire les cris révoltés de son cœur</w:t>
      </w:r>
      <w:r w:rsidR="00C474C1">
        <w:t xml:space="preserve">, </w:t>
      </w:r>
      <w:r w:rsidRPr="00605EB6">
        <w:t>il tendit sa main à Jean Loup</w:t>
      </w:r>
      <w:r w:rsidR="00C474C1">
        <w:t>.</w:t>
      </w:r>
    </w:p>
    <w:p w14:paraId="6BEDCDB8" w14:textId="77777777" w:rsidR="00C474C1" w:rsidRDefault="00C52F4A" w:rsidP="00C52F4A">
      <w:r w:rsidRPr="00605EB6">
        <w:t>Celui-ci ne put retenir un cri de joie</w:t>
      </w:r>
      <w:r w:rsidR="00C474C1">
        <w:t xml:space="preserve"> ; </w:t>
      </w:r>
      <w:r w:rsidRPr="00605EB6">
        <w:t>il se précipita sur la main de son ami</w:t>
      </w:r>
      <w:r w:rsidR="00C474C1">
        <w:t xml:space="preserve">, </w:t>
      </w:r>
      <w:r w:rsidRPr="00605EB6">
        <w:t>du seul homme qu</w:t>
      </w:r>
      <w:r w:rsidR="00C474C1">
        <w:t>’</w:t>
      </w:r>
      <w:r w:rsidRPr="00605EB6">
        <w:t>il aimait</w:t>
      </w:r>
      <w:r w:rsidR="00C474C1">
        <w:t xml:space="preserve">, </w:t>
      </w:r>
      <w:r w:rsidRPr="00605EB6">
        <w:t>et la pressa contre ses lèvres</w:t>
      </w:r>
      <w:r w:rsidR="00C474C1">
        <w:t xml:space="preserve">. </w:t>
      </w:r>
      <w:r w:rsidRPr="00605EB6">
        <w:t>Il avait un sanglot noué dans la gorge</w:t>
      </w:r>
      <w:r w:rsidR="00C474C1">
        <w:t>.</w:t>
      </w:r>
    </w:p>
    <w:p w14:paraId="3FEF1735" w14:textId="2151464F" w:rsidR="00C474C1" w:rsidRDefault="0094609C" w:rsidP="00C52F4A">
      <w:r>
        <w:t>— </w:t>
      </w:r>
      <w:r w:rsidR="00C52F4A" w:rsidRPr="00605EB6">
        <w:t>Viens</w:t>
      </w:r>
      <w:r w:rsidR="00C474C1">
        <w:t xml:space="preserve">, </w:t>
      </w:r>
      <w:r w:rsidR="00C52F4A" w:rsidRPr="00605EB6">
        <w:t>lui dit Jacques</w:t>
      </w:r>
      <w:r w:rsidR="004540F3">
        <w:t> ;</w:t>
      </w:r>
      <w:r w:rsidR="00C474C1">
        <w:t xml:space="preserve"> </w:t>
      </w:r>
      <w:r w:rsidR="00C52F4A" w:rsidRPr="00605EB6">
        <w:t>descendons</w:t>
      </w:r>
      <w:r w:rsidR="00C474C1">
        <w:t>.</w:t>
      </w:r>
    </w:p>
    <w:p w14:paraId="66C4E047" w14:textId="77777777" w:rsidR="00C474C1" w:rsidRDefault="00C52F4A" w:rsidP="00C52F4A">
      <w:r w:rsidRPr="00605EB6">
        <w:t>Jean Loup se redressa et lança dans toutes les directions un coup d</w:t>
      </w:r>
      <w:r w:rsidR="00C474C1">
        <w:t>’</w:t>
      </w:r>
      <w:r w:rsidRPr="00605EB6">
        <w:t>œil rapide</w:t>
      </w:r>
      <w:r w:rsidR="00C474C1">
        <w:t>.</w:t>
      </w:r>
    </w:p>
    <w:p w14:paraId="1C4B9DB4" w14:textId="77777777" w:rsidR="00C474C1" w:rsidRDefault="00C52F4A" w:rsidP="00C52F4A">
      <w:r w:rsidRPr="00605EB6">
        <w:t>Ne voyant plus rien qui fût de nature à l</w:t>
      </w:r>
      <w:r w:rsidR="00C474C1">
        <w:t>’</w:t>
      </w:r>
      <w:r w:rsidRPr="00605EB6">
        <w:t>inquiéter</w:t>
      </w:r>
      <w:r w:rsidR="00C474C1">
        <w:t xml:space="preserve">, </w:t>
      </w:r>
      <w:r w:rsidRPr="00605EB6">
        <w:t>il suivit Jacques sans défiance</w:t>
      </w:r>
      <w:r w:rsidR="00C474C1">
        <w:t>.</w:t>
      </w:r>
    </w:p>
    <w:p w14:paraId="0ABCE7EF" w14:textId="77777777" w:rsidR="00C474C1" w:rsidRDefault="00C52F4A" w:rsidP="00C52F4A">
      <w:r w:rsidRPr="00605EB6">
        <w:t>Au bas de la dernière marche de l</w:t>
      </w:r>
      <w:r w:rsidR="00C474C1">
        <w:t>’</w:t>
      </w:r>
      <w:r w:rsidRPr="00605EB6">
        <w:t>escalier</w:t>
      </w:r>
      <w:r w:rsidR="00C474C1">
        <w:t xml:space="preserve">, </w:t>
      </w:r>
      <w:r w:rsidRPr="00605EB6">
        <w:t>le lieutenant prit la main de Jean Loup et l</w:t>
      </w:r>
      <w:r w:rsidR="00C474C1">
        <w:t>’</w:t>
      </w:r>
      <w:r w:rsidRPr="00605EB6">
        <w:t>entraîna rapidement à une centaine de mètres plus loin</w:t>
      </w:r>
      <w:r w:rsidR="00C474C1">
        <w:t xml:space="preserve">. </w:t>
      </w:r>
      <w:r w:rsidRPr="00605EB6">
        <w:t>Ils étaient à une assez grande distance de la Bosse-Grise</w:t>
      </w:r>
      <w:r w:rsidR="00C474C1">
        <w:t xml:space="preserve">, </w:t>
      </w:r>
      <w:r w:rsidRPr="00605EB6">
        <w:t>pour que les gendarmes pussent facilement couper la retraite à Jean Loup</w:t>
      </w:r>
      <w:r w:rsidR="00C474C1">
        <w:t>.</w:t>
      </w:r>
    </w:p>
    <w:p w14:paraId="6E5A8110" w14:textId="3175CEBD" w:rsidR="00C474C1" w:rsidRDefault="0094609C" w:rsidP="00C52F4A">
      <w:r>
        <w:t>— </w:t>
      </w:r>
      <w:r w:rsidR="00C52F4A" w:rsidRPr="00605EB6">
        <w:t>Jeanne</w:t>
      </w:r>
      <w:r w:rsidR="00C474C1">
        <w:t xml:space="preserve">, </w:t>
      </w:r>
      <w:r w:rsidR="00C52F4A" w:rsidRPr="00605EB6">
        <w:t>eau</w:t>
      </w:r>
      <w:r w:rsidR="00C474C1">
        <w:t xml:space="preserve">, </w:t>
      </w:r>
      <w:r w:rsidR="00C52F4A" w:rsidRPr="00605EB6">
        <w:t>dit tout à coup le sauvage</w:t>
      </w:r>
      <w:r w:rsidR="00C474C1">
        <w:t>.</w:t>
      </w:r>
    </w:p>
    <w:p w14:paraId="6C69758B" w14:textId="77777777" w:rsidR="00C474C1" w:rsidRDefault="00C52F4A" w:rsidP="00C52F4A">
      <w:r w:rsidRPr="00605EB6">
        <w:t>Et</w:t>
      </w:r>
      <w:r w:rsidR="00C474C1">
        <w:t xml:space="preserve">, </w:t>
      </w:r>
      <w:r w:rsidRPr="00605EB6">
        <w:t>avec ses bras</w:t>
      </w:r>
      <w:r w:rsidR="00C474C1">
        <w:t xml:space="preserve">, </w:t>
      </w:r>
      <w:r w:rsidRPr="00605EB6">
        <w:t>il fit les mouvements d</w:t>
      </w:r>
      <w:r w:rsidR="00C474C1">
        <w:t>’</w:t>
      </w:r>
      <w:r w:rsidRPr="00605EB6">
        <w:t>une personne qui nage</w:t>
      </w:r>
      <w:r w:rsidR="00C474C1">
        <w:t>.</w:t>
      </w:r>
    </w:p>
    <w:p w14:paraId="3D65D066" w14:textId="77777777" w:rsidR="00C474C1" w:rsidRDefault="00C52F4A" w:rsidP="00C52F4A">
      <w:r w:rsidRPr="00605EB6">
        <w:t>Jacques ne comprit pas ce que Jean Loup voulait lui exprimer</w:t>
      </w:r>
      <w:r w:rsidR="00C474C1">
        <w:t xml:space="preserve">. </w:t>
      </w:r>
      <w:r w:rsidRPr="00605EB6">
        <w:t>Il crut qu</w:t>
      </w:r>
      <w:r w:rsidR="00C474C1">
        <w:t>’</w:t>
      </w:r>
      <w:r w:rsidRPr="00605EB6">
        <w:t>il lui disait</w:t>
      </w:r>
      <w:r w:rsidR="00C474C1">
        <w:t> : « </w:t>
      </w:r>
      <w:r w:rsidRPr="00605EB6">
        <w:t>Jeanne s</w:t>
      </w:r>
      <w:r w:rsidR="00C474C1">
        <w:t>’</w:t>
      </w:r>
      <w:r w:rsidRPr="00605EB6">
        <w:t>est jetée à l</w:t>
      </w:r>
      <w:r w:rsidR="00C474C1">
        <w:t>’</w:t>
      </w:r>
      <w:r w:rsidRPr="00605EB6">
        <w:t>eau et s</w:t>
      </w:r>
      <w:r w:rsidR="00C474C1">
        <w:t>’</w:t>
      </w:r>
      <w:r w:rsidRPr="00605EB6">
        <w:t>est noyée</w:t>
      </w:r>
      <w:r w:rsidR="00C474C1">
        <w:t xml:space="preserve"> ». </w:t>
      </w:r>
      <w:r w:rsidRPr="00605EB6">
        <w:t>Il sentit en lui comme une agitation de fureur et cria</w:t>
      </w:r>
      <w:r w:rsidR="00C474C1">
        <w:t> :</w:t>
      </w:r>
    </w:p>
    <w:p w14:paraId="2F30812B" w14:textId="135D5AC4" w:rsidR="00C474C1" w:rsidRDefault="0094609C" w:rsidP="00C52F4A">
      <w:r>
        <w:t>— </w:t>
      </w:r>
      <w:r w:rsidR="00C52F4A" w:rsidRPr="00605EB6">
        <w:t>Gendarmes</w:t>
      </w:r>
      <w:r w:rsidR="00C474C1">
        <w:t xml:space="preserve">, </w:t>
      </w:r>
      <w:r w:rsidR="00C52F4A" w:rsidRPr="00605EB6">
        <w:t>en avant</w:t>
      </w:r>
      <w:r w:rsidR="00C474C1">
        <w:t> !</w:t>
      </w:r>
    </w:p>
    <w:p w14:paraId="68BD723C" w14:textId="77777777" w:rsidR="00C474C1" w:rsidRDefault="00C52F4A" w:rsidP="00C52F4A">
      <w:r w:rsidRPr="00605EB6">
        <w:lastRenderedPageBreak/>
        <w:t>Ceux-ci s</w:t>
      </w:r>
      <w:r w:rsidR="00C474C1">
        <w:t>’</w:t>
      </w:r>
      <w:r w:rsidRPr="00605EB6">
        <w:t>élancèrent aussitôt des endroits où ils s</w:t>
      </w:r>
      <w:r w:rsidR="00C474C1">
        <w:t>’</w:t>
      </w:r>
      <w:r w:rsidRPr="00605EB6">
        <w:t>étaient cachés et marchèrent au pas de course vers le sauvage</w:t>
      </w:r>
      <w:r w:rsidR="00C474C1">
        <w:t>.</w:t>
      </w:r>
    </w:p>
    <w:p w14:paraId="5DEB9691" w14:textId="77777777" w:rsidR="00C474C1" w:rsidRDefault="00C52F4A" w:rsidP="00C52F4A">
      <w:r w:rsidRPr="00605EB6">
        <w:t>Jean Loup tressaillit</w:t>
      </w:r>
      <w:r w:rsidR="00C474C1">
        <w:t xml:space="preserve"> : ; </w:t>
      </w:r>
      <w:r w:rsidRPr="00605EB6">
        <w:t>il était entouré</w:t>
      </w:r>
      <w:r w:rsidR="00C474C1">
        <w:t xml:space="preserve">. </w:t>
      </w:r>
      <w:r w:rsidRPr="00605EB6">
        <w:t>Devant lui</w:t>
      </w:r>
      <w:r w:rsidR="00C474C1">
        <w:t xml:space="preserve">, </w:t>
      </w:r>
      <w:r w:rsidRPr="00605EB6">
        <w:t>derrière lui</w:t>
      </w:r>
      <w:r w:rsidR="00C474C1">
        <w:t xml:space="preserve">, </w:t>
      </w:r>
      <w:r w:rsidRPr="00605EB6">
        <w:t>à droite</w:t>
      </w:r>
      <w:r w:rsidR="00C474C1">
        <w:t xml:space="preserve">, </w:t>
      </w:r>
      <w:r w:rsidRPr="00605EB6">
        <w:t>à gauche</w:t>
      </w:r>
      <w:r w:rsidR="00C474C1">
        <w:t xml:space="preserve">, </w:t>
      </w:r>
      <w:r w:rsidRPr="00605EB6">
        <w:t>partout des gendarmes</w:t>
      </w:r>
      <w:r w:rsidR="00C474C1">
        <w:t>.</w:t>
      </w:r>
    </w:p>
    <w:p w14:paraId="30BAC878" w14:textId="77777777" w:rsidR="00C474C1" w:rsidRDefault="00C52F4A" w:rsidP="00C52F4A">
      <w:r w:rsidRPr="00605EB6">
        <w:t>On s</w:t>
      </w:r>
      <w:r w:rsidR="00C474C1">
        <w:t>’</w:t>
      </w:r>
      <w:r w:rsidRPr="00605EB6">
        <w:t>attendait à une vigoureuse résistance</w:t>
      </w:r>
      <w:r w:rsidR="00C474C1">
        <w:t xml:space="preserve">. </w:t>
      </w:r>
      <w:r w:rsidRPr="00605EB6">
        <w:t>Point</w:t>
      </w:r>
      <w:r w:rsidR="00C474C1">
        <w:t xml:space="preserve">. </w:t>
      </w:r>
      <w:r w:rsidRPr="00605EB6">
        <w:t>Au grand étonnement de tous</w:t>
      </w:r>
      <w:r w:rsidR="00C474C1">
        <w:t xml:space="preserve">, </w:t>
      </w:r>
      <w:r w:rsidRPr="00605EB6">
        <w:t>Jean Loup se laissa saisir sans faire seulement une tentative pour s</w:t>
      </w:r>
      <w:r w:rsidR="00C474C1">
        <w:t>’</w:t>
      </w:r>
      <w:r w:rsidRPr="00605EB6">
        <w:t>échapper</w:t>
      </w:r>
      <w:r w:rsidR="00C474C1">
        <w:t>.</w:t>
      </w:r>
    </w:p>
    <w:p w14:paraId="65F682C2" w14:textId="77777777" w:rsidR="00C474C1" w:rsidRDefault="00C52F4A" w:rsidP="00C52F4A">
      <w:r w:rsidRPr="00605EB6">
        <w:t>On aurait dit que</w:t>
      </w:r>
      <w:r w:rsidR="00C474C1">
        <w:t xml:space="preserve">, </w:t>
      </w:r>
      <w:r w:rsidRPr="00605EB6">
        <w:t>par un admirable sentiment d</w:t>
      </w:r>
      <w:r w:rsidR="00C474C1">
        <w:t>’</w:t>
      </w:r>
      <w:r w:rsidRPr="00605EB6">
        <w:t>affection pour Jacques</w:t>
      </w:r>
      <w:r w:rsidR="00C474C1">
        <w:t xml:space="preserve">, </w:t>
      </w:r>
      <w:r w:rsidRPr="00605EB6">
        <w:t>il devait</w:t>
      </w:r>
      <w:r w:rsidR="00C474C1">
        <w:t xml:space="preserve">, – </w:t>
      </w:r>
      <w:r w:rsidRPr="00605EB6">
        <w:t>celui-ci le livrant aux gendarmes</w:t>
      </w:r>
      <w:r w:rsidR="00C474C1">
        <w:t xml:space="preserve">, – </w:t>
      </w:r>
      <w:r w:rsidRPr="00605EB6">
        <w:t>se résigner à subir sa destinée</w:t>
      </w:r>
      <w:r w:rsidR="00C474C1">
        <w:t>.</w:t>
      </w:r>
    </w:p>
    <w:p w14:paraId="3EECEB90" w14:textId="3F93DAF8" w:rsidR="00C474C1" w:rsidRDefault="00C52F4A" w:rsidP="00C52F4A">
      <w:r w:rsidRPr="00605EB6">
        <w:t>Mais il regarda son ami avec un étonnement profond et une expression de reproche tellement douloureuse</w:t>
      </w:r>
      <w:r w:rsidR="00C474C1">
        <w:t xml:space="preserve">, </w:t>
      </w:r>
      <w:r w:rsidRPr="00605EB6">
        <w:t>que Jacques Grandin se sentit troublé jusqu</w:t>
      </w:r>
      <w:r w:rsidR="00C474C1">
        <w:t>’</w:t>
      </w:r>
      <w:r w:rsidRPr="00605EB6">
        <w:t xml:space="preserve">au fond </w:t>
      </w:r>
      <w:r w:rsidR="0096671F">
        <w:t>d</w:t>
      </w:r>
      <w:r w:rsidR="0096671F" w:rsidRPr="00605EB6">
        <w:t xml:space="preserve">e </w:t>
      </w:r>
      <w:r w:rsidRPr="00605EB6">
        <w:t>l</w:t>
      </w:r>
      <w:r w:rsidR="00C474C1">
        <w:t>’</w:t>
      </w:r>
      <w:r w:rsidRPr="00605EB6">
        <w:t>âme</w:t>
      </w:r>
      <w:r w:rsidR="00C474C1">
        <w:t>.</w:t>
      </w:r>
    </w:p>
    <w:p w14:paraId="36304816" w14:textId="7E2F5500" w:rsidR="00C474C1" w:rsidRDefault="0094609C" w:rsidP="00C52F4A">
      <w:r>
        <w:t>— </w:t>
      </w:r>
      <w:r w:rsidR="00C52F4A" w:rsidRPr="00605EB6">
        <w:t>Mon lieutenant</w:t>
      </w:r>
      <w:r w:rsidR="00C474C1">
        <w:t xml:space="preserve">, </w:t>
      </w:r>
      <w:r w:rsidR="00C52F4A" w:rsidRPr="00605EB6">
        <w:t>disait l</w:t>
      </w:r>
      <w:r w:rsidR="00C474C1">
        <w:t>’</w:t>
      </w:r>
      <w:r w:rsidR="00C52F4A" w:rsidRPr="00605EB6">
        <w:t>officier de gendarmerie</w:t>
      </w:r>
      <w:r w:rsidR="00C474C1">
        <w:t xml:space="preserve">, </w:t>
      </w:r>
      <w:r w:rsidR="00C52F4A" w:rsidRPr="00605EB6">
        <w:t>je n</w:t>
      </w:r>
      <w:r w:rsidR="00C474C1">
        <w:t>’</w:t>
      </w:r>
      <w:r w:rsidR="00C52F4A" w:rsidRPr="00605EB6">
        <w:t>oublierai jamais l</w:t>
      </w:r>
      <w:r w:rsidR="00C474C1">
        <w:t>’</w:t>
      </w:r>
      <w:r w:rsidR="00C52F4A" w:rsidRPr="00605EB6">
        <w:t>immense service que vous venez de me rendre</w:t>
      </w:r>
      <w:r w:rsidR="00C474C1">
        <w:t>.</w:t>
      </w:r>
    </w:p>
    <w:p w14:paraId="3E2B7AF7" w14:textId="4B5F6928" w:rsidR="00C474C1" w:rsidRDefault="0094609C" w:rsidP="00C52F4A">
      <w:r>
        <w:t>— </w:t>
      </w:r>
      <w:r w:rsidR="00C52F4A" w:rsidRPr="00605EB6">
        <w:t>Emmenez-le</w:t>
      </w:r>
      <w:r w:rsidR="00C474C1">
        <w:t xml:space="preserve">, </w:t>
      </w:r>
      <w:r w:rsidR="00C52F4A" w:rsidRPr="00605EB6">
        <w:t>emmenez-le</w:t>
      </w:r>
      <w:r w:rsidR="00C474C1">
        <w:t xml:space="preserve"> ! </w:t>
      </w:r>
      <w:r w:rsidR="00C52F4A" w:rsidRPr="00605EB6">
        <w:t>s</w:t>
      </w:r>
      <w:r w:rsidR="00C474C1">
        <w:t>’</w:t>
      </w:r>
      <w:r w:rsidR="00C52F4A" w:rsidRPr="00605EB6">
        <w:t>écria Jacques en proie à une vive agitation</w:t>
      </w:r>
      <w:r w:rsidR="00C474C1">
        <w:t>.</w:t>
      </w:r>
    </w:p>
    <w:p w14:paraId="52AA410E" w14:textId="77777777" w:rsidR="00C474C1" w:rsidRDefault="00C52F4A" w:rsidP="00C52F4A">
      <w:r w:rsidRPr="00605EB6">
        <w:t>Et il s</w:t>
      </w:r>
      <w:r w:rsidR="00C474C1">
        <w:t>’</w:t>
      </w:r>
      <w:r w:rsidRPr="00605EB6">
        <w:t>éloigna rapidement</w:t>
      </w:r>
      <w:r w:rsidR="00C474C1">
        <w:t>.</w:t>
      </w:r>
    </w:p>
    <w:p w14:paraId="40E680C0" w14:textId="77777777" w:rsidR="00C474C1" w:rsidRDefault="00C52F4A" w:rsidP="00C52F4A">
      <w:r w:rsidRPr="00605EB6">
        <w:t>Tout son être était bouleversé</w:t>
      </w:r>
      <w:r w:rsidR="00C474C1">
        <w:t xml:space="preserve"> ; </w:t>
      </w:r>
      <w:r w:rsidRPr="00605EB6">
        <w:t>il se sentait honteux comme s</w:t>
      </w:r>
      <w:r w:rsidR="00C474C1">
        <w:t>’</w:t>
      </w:r>
      <w:r w:rsidRPr="00605EB6">
        <w:t>il venait de faire une mauvaise action</w:t>
      </w:r>
      <w:r w:rsidR="00C474C1">
        <w:t>.</w:t>
      </w:r>
    </w:p>
    <w:p w14:paraId="4A399FCD" w14:textId="77777777" w:rsidR="00C474C1" w:rsidRDefault="00C52F4A" w:rsidP="00C52F4A">
      <w:r w:rsidRPr="00B14DD6">
        <w:t>Quelques heures plus tard</w:t>
      </w:r>
      <w:r w:rsidR="00C474C1">
        <w:t xml:space="preserve">, </w:t>
      </w:r>
      <w:r w:rsidRPr="00B14DD6">
        <w:t>on savait à Mareille et dans toutes les communes voisines que Jean Loup était pris</w:t>
      </w:r>
      <w:r w:rsidR="00C474C1">
        <w:t xml:space="preserve">. </w:t>
      </w:r>
      <w:r w:rsidRPr="00B14DD6">
        <w:t>On disait</w:t>
      </w:r>
      <w:r w:rsidR="00C474C1">
        <w:t> :</w:t>
      </w:r>
    </w:p>
    <w:p w14:paraId="63E3739D" w14:textId="32CDF30C" w:rsidR="00C474C1" w:rsidRDefault="0094609C" w:rsidP="00C52F4A">
      <w:r>
        <w:t>— </w:t>
      </w:r>
      <w:r w:rsidR="00C52F4A" w:rsidRPr="00605EB6">
        <w:t>C</w:t>
      </w:r>
      <w:r w:rsidR="00C474C1">
        <w:t>’</w:t>
      </w:r>
      <w:r w:rsidR="00C52F4A" w:rsidRPr="00605EB6">
        <w:t>est grâce au lieutenant Jacques Grandin</w:t>
      </w:r>
      <w:r w:rsidR="00C474C1">
        <w:t xml:space="preserve"> ; </w:t>
      </w:r>
      <w:r w:rsidR="00C52F4A" w:rsidRPr="00605EB6">
        <w:t>il a trouvé le moyen de faire sortir Jean Loup de l</w:t>
      </w:r>
      <w:r w:rsidR="00C474C1">
        <w:t>’</w:t>
      </w:r>
      <w:r w:rsidR="00C52F4A" w:rsidRPr="00605EB6">
        <w:t>endroit où il se tenait caché et il l</w:t>
      </w:r>
      <w:r w:rsidR="00C474C1">
        <w:t>’</w:t>
      </w:r>
      <w:r w:rsidR="00C52F4A" w:rsidRPr="00605EB6">
        <w:t>a mis entre les mains des gendarmes</w:t>
      </w:r>
      <w:r w:rsidR="00C474C1">
        <w:t>.</w:t>
      </w:r>
    </w:p>
    <w:p w14:paraId="05580015" w14:textId="56906CF1" w:rsidR="00C474C1" w:rsidRDefault="0094609C" w:rsidP="00C52F4A">
      <w:r>
        <w:lastRenderedPageBreak/>
        <w:t>— </w:t>
      </w:r>
      <w:r w:rsidR="00C52F4A" w:rsidRPr="00605EB6">
        <w:t>Une belle action de plus à ajouter aux brillants états de service de ce brave jeune homme</w:t>
      </w:r>
      <w:r w:rsidR="00C474C1">
        <w:t xml:space="preserve">, </w:t>
      </w:r>
      <w:r w:rsidR="00C52F4A" w:rsidRPr="00605EB6">
        <w:t xml:space="preserve">dit </w:t>
      </w:r>
      <w:r w:rsidR="00C474C1">
        <w:t>M. de </w:t>
      </w:r>
      <w:r w:rsidR="00C52F4A" w:rsidRPr="00605EB6">
        <w:t>Violaine à sa fille</w:t>
      </w:r>
      <w:r w:rsidR="00C474C1">
        <w:t xml:space="preserve">, </w:t>
      </w:r>
      <w:r w:rsidR="00C52F4A" w:rsidRPr="00605EB6">
        <w:t>comme ils montaient à cheval pour se rendre à Vaucourt chez la baronne de Simaise</w:t>
      </w:r>
      <w:r w:rsidR="00C474C1">
        <w:t>.</w:t>
      </w:r>
    </w:p>
    <w:p w14:paraId="7659D8DF" w14:textId="77777777" w:rsidR="00C474C1" w:rsidRDefault="00C52F4A" w:rsidP="00C52F4A">
      <w:r w:rsidRPr="00B14DD6">
        <w:t>Une belle action</w:t>
      </w:r>
      <w:r w:rsidR="00C474C1">
        <w:t> !</w:t>
      </w:r>
    </w:p>
    <w:p w14:paraId="4638995A" w14:textId="75B8C250" w:rsidR="00C474C1" w:rsidRDefault="00C52F4A" w:rsidP="00C52F4A">
      <w:r w:rsidRPr="00605EB6">
        <w:t xml:space="preserve">Jacques Grandin pensait autrement que </w:t>
      </w:r>
      <w:r w:rsidR="00C474C1">
        <w:t>M. de </w:t>
      </w:r>
      <w:r w:rsidRPr="00605EB6">
        <w:t>Violaine</w:t>
      </w:r>
      <w:r w:rsidR="00C474C1">
        <w:t>.</w:t>
      </w:r>
    </w:p>
    <w:p w14:paraId="450F4BC2" w14:textId="6FE1D86C" w:rsidR="00C52F4A" w:rsidRPr="00605EB6" w:rsidRDefault="00C52F4A" w:rsidP="00C474C1">
      <w:pPr>
        <w:pStyle w:val="Titre2"/>
      </w:pPr>
      <w:bookmarkStart w:id="44" w:name="_Toc197617889"/>
      <w:r w:rsidRPr="00605EB6">
        <w:lastRenderedPageBreak/>
        <w:t>VII</w:t>
      </w:r>
      <w:r w:rsidRPr="00605EB6">
        <w:br/>
      </w:r>
      <w:r w:rsidRPr="00605EB6">
        <w:br/>
        <w:t>RÉVÉLATION INATTENDUE</w:t>
      </w:r>
      <w:bookmarkEnd w:id="44"/>
    </w:p>
    <w:p w14:paraId="281C60FC" w14:textId="2F30DD8D" w:rsidR="00C474C1" w:rsidRDefault="00C52F4A" w:rsidP="00C52F4A">
      <w:r w:rsidRPr="00605EB6">
        <w:t>C</w:t>
      </w:r>
      <w:r w:rsidR="00C474C1">
        <w:t>’</w:t>
      </w:r>
      <w:r w:rsidRPr="00605EB6">
        <w:t>était le quatrième jour après l</w:t>
      </w:r>
      <w:r w:rsidR="00C474C1">
        <w:t>’</w:t>
      </w:r>
      <w:r w:rsidRPr="00605EB6">
        <w:t>arrestation de Jean Loup</w:t>
      </w:r>
      <w:r w:rsidR="00C474C1">
        <w:t xml:space="preserve">. </w:t>
      </w:r>
      <w:r w:rsidRPr="00605EB6">
        <w:t>Jacques Vaillant</w:t>
      </w:r>
      <w:r w:rsidR="00C474C1">
        <w:t xml:space="preserve">, </w:t>
      </w:r>
      <w:r w:rsidRPr="00605EB6">
        <w:t>appelé à la mairie</w:t>
      </w:r>
      <w:r w:rsidR="00C474C1">
        <w:t xml:space="preserve">, </w:t>
      </w:r>
      <w:r w:rsidRPr="00605EB6">
        <w:t>venait de sortir</w:t>
      </w:r>
      <w:r w:rsidR="00C474C1">
        <w:t xml:space="preserve">. </w:t>
      </w:r>
      <w:r w:rsidRPr="00605EB6">
        <w:t>Gertrude était occupée au grand nettoyage de sa batterie de cuisine</w:t>
      </w:r>
      <w:r w:rsidR="00C474C1">
        <w:t xml:space="preserve">. </w:t>
      </w:r>
      <w:r w:rsidRPr="00605EB6">
        <w:t>Jacques Grandin était seul dans sa chambre</w:t>
      </w:r>
      <w:r w:rsidR="00C474C1">
        <w:t xml:space="preserve">. </w:t>
      </w:r>
      <w:r w:rsidRPr="00605EB6">
        <w:t>Il écrivait</w:t>
      </w:r>
      <w:r w:rsidR="00C474C1">
        <w:t>.</w:t>
      </w:r>
    </w:p>
    <w:p w14:paraId="0EC0A9FD" w14:textId="77777777" w:rsidR="00C474C1" w:rsidRDefault="00C52F4A" w:rsidP="00C52F4A">
      <w:r w:rsidRPr="00605EB6">
        <w:t>Soudain</w:t>
      </w:r>
      <w:r w:rsidR="00C474C1">
        <w:t xml:space="preserve">, </w:t>
      </w:r>
      <w:r w:rsidRPr="00605EB6">
        <w:t>sa porte s</w:t>
      </w:r>
      <w:r w:rsidR="00C474C1">
        <w:t>’</w:t>
      </w:r>
      <w:r w:rsidRPr="00605EB6">
        <w:t>ouvrit</w:t>
      </w:r>
      <w:r w:rsidR="00C474C1">
        <w:t xml:space="preserve">, </w:t>
      </w:r>
      <w:r w:rsidRPr="00605EB6">
        <w:t>et Gertrude entra</w:t>
      </w:r>
      <w:r w:rsidR="00C474C1">
        <w:t xml:space="preserve">, </w:t>
      </w:r>
      <w:r w:rsidRPr="00605EB6">
        <w:t>visiblement émue</w:t>
      </w:r>
      <w:r w:rsidR="00C474C1">
        <w:t xml:space="preserve">. </w:t>
      </w:r>
      <w:r w:rsidRPr="00605EB6">
        <w:t>Elle s</w:t>
      </w:r>
      <w:r w:rsidR="00C474C1">
        <w:t>’</w:t>
      </w:r>
      <w:r w:rsidRPr="00605EB6">
        <w:t>approcha du jeune homme avec un air de mystère et lui dit</w:t>
      </w:r>
      <w:r w:rsidR="00C474C1">
        <w:t> :</w:t>
      </w:r>
    </w:p>
    <w:p w14:paraId="69159ECA" w14:textId="26442740" w:rsidR="00C474C1" w:rsidRDefault="0094609C" w:rsidP="00C52F4A">
      <w:r>
        <w:t>— </w:t>
      </w:r>
      <w:r w:rsidR="00C52F4A" w:rsidRPr="00605EB6">
        <w:t>C</w:t>
      </w:r>
      <w:r w:rsidR="00C474C1">
        <w:t>’</w:t>
      </w:r>
      <w:r w:rsidR="00C52F4A" w:rsidRPr="00605EB6">
        <w:t xml:space="preserve">est </w:t>
      </w:r>
      <w:r w:rsidR="009A0CB4" w:rsidRPr="009A0CB4">
        <w:t>M</w:t>
      </w:r>
      <w:r w:rsidR="009A0CB4" w:rsidRPr="009A0CB4">
        <w:rPr>
          <w:vertAlign w:val="superscript"/>
        </w:rPr>
        <w:t>lle</w:t>
      </w:r>
      <w:r w:rsidR="00C474C1">
        <w:t> </w:t>
      </w:r>
      <w:r w:rsidR="00C52F4A" w:rsidRPr="00605EB6">
        <w:t>Henriette de Simaise qui désire vous parler</w:t>
      </w:r>
      <w:r w:rsidR="00C474C1">
        <w:t>.</w:t>
      </w:r>
    </w:p>
    <w:p w14:paraId="3D9083FF" w14:textId="1455A48F" w:rsidR="00C474C1" w:rsidRDefault="0094609C" w:rsidP="00C52F4A">
      <w:r>
        <w:t>— </w:t>
      </w:r>
      <w:r w:rsidR="00C52F4A" w:rsidRPr="00605EB6">
        <w:t>Mademoiselle de Simaise</w:t>
      </w:r>
      <w:r w:rsidR="00C474C1">
        <w:t xml:space="preserve"> ! </w:t>
      </w:r>
      <w:r w:rsidR="00C52F4A" w:rsidRPr="00605EB6">
        <w:t>fit Jacques surpris</w:t>
      </w:r>
      <w:r w:rsidR="00C474C1">
        <w:t xml:space="preserve">, </w:t>
      </w:r>
      <w:r w:rsidR="00C52F4A" w:rsidRPr="00605EB6">
        <w:t>en se dressant sur ses jambes</w:t>
      </w:r>
      <w:r w:rsidR="00C474C1">
        <w:t xml:space="preserve"> ; </w:t>
      </w:r>
      <w:r w:rsidR="00C52F4A" w:rsidRPr="00605EB6">
        <w:t>mais je ne puis la recevoir ici</w:t>
      </w:r>
      <w:r w:rsidR="00C474C1">
        <w:t xml:space="preserve">, </w:t>
      </w:r>
      <w:r w:rsidR="00C52F4A" w:rsidRPr="00605EB6">
        <w:t>dans ma chambre</w:t>
      </w:r>
      <w:r w:rsidR="00C474C1">
        <w:t>.</w:t>
      </w:r>
    </w:p>
    <w:p w14:paraId="53065E57" w14:textId="14450D93" w:rsidR="00C474C1" w:rsidRDefault="0094609C" w:rsidP="00C52F4A">
      <w:r>
        <w:t>— </w:t>
      </w:r>
      <w:r w:rsidR="00C52F4A" w:rsidRPr="00605EB6">
        <w:t>Pourquoi donc</w:t>
      </w:r>
      <w:r w:rsidR="00C474C1">
        <w:t xml:space="preserve">, </w:t>
      </w:r>
      <w:r w:rsidR="00C52F4A" w:rsidRPr="00605EB6">
        <w:t>monsieur Grandin</w:t>
      </w:r>
      <w:r w:rsidR="00C474C1">
        <w:t xml:space="preserve"> ? </w:t>
      </w:r>
      <w:r w:rsidR="00C52F4A" w:rsidRPr="00605EB6">
        <w:t>dit la jeune fille</w:t>
      </w:r>
      <w:r w:rsidR="00C474C1">
        <w:t xml:space="preserve">, </w:t>
      </w:r>
      <w:r w:rsidR="00C52F4A" w:rsidRPr="00605EB6">
        <w:t>se montrant sur le seuil de la porte</w:t>
      </w:r>
      <w:r w:rsidR="00C474C1">
        <w:t>.</w:t>
      </w:r>
    </w:p>
    <w:p w14:paraId="50E228FB" w14:textId="387A166B" w:rsidR="00C474C1" w:rsidRDefault="0094609C" w:rsidP="00C52F4A">
      <w:r>
        <w:t>— </w:t>
      </w:r>
      <w:r w:rsidR="00C52F4A" w:rsidRPr="00605EB6">
        <w:t>Oh</w:t>
      </w:r>
      <w:r w:rsidR="00C474C1">
        <w:t xml:space="preserve"> ! </w:t>
      </w:r>
      <w:r w:rsidR="00C52F4A" w:rsidRPr="00605EB6">
        <w:t>mademoiselle</w:t>
      </w:r>
      <w:r w:rsidR="00C474C1">
        <w:t xml:space="preserve"> ! </w:t>
      </w:r>
      <w:r w:rsidR="00C52F4A" w:rsidRPr="00605EB6">
        <w:t>balbutia Jacques</w:t>
      </w:r>
      <w:r w:rsidR="00C474C1">
        <w:t>.</w:t>
      </w:r>
    </w:p>
    <w:p w14:paraId="4D81FFB1" w14:textId="1ED33FC1" w:rsidR="00C474C1" w:rsidRDefault="0094609C" w:rsidP="00C52F4A">
      <w:r>
        <w:t>— </w:t>
      </w:r>
      <w:r w:rsidR="00C52F4A" w:rsidRPr="00605EB6">
        <w:t>J</w:t>
      </w:r>
      <w:r w:rsidR="00C474C1">
        <w:t>’</w:t>
      </w:r>
      <w:r w:rsidR="00C52F4A" w:rsidRPr="00605EB6">
        <w:t>ai besoin de causer un instant avec vous</w:t>
      </w:r>
      <w:r w:rsidR="00C474C1">
        <w:t xml:space="preserve">, </w:t>
      </w:r>
      <w:r w:rsidR="00C52F4A" w:rsidRPr="00605EB6">
        <w:t>monsieur</w:t>
      </w:r>
      <w:r w:rsidR="00C474C1">
        <w:t xml:space="preserve">, </w:t>
      </w:r>
      <w:r w:rsidR="00C52F4A" w:rsidRPr="00605EB6">
        <w:t>dit Henriette</w:t>
      </w:r>
      <w:r w:rsidR="00C474C1">
        <w:t xml:space="preserve"> ; </w:t>
      </w:r>
      <w:r w:rsidR="00C52F4A" w:rsidRPr="00605EB6">
        <w:t>pour cela</w:t>
      </w:r>
      <w:r w:rsidR="00C474C1">
        <w:t xml:space="preserve">, </w:t>
      </w:r>
      <w:r w:rsidR="00C52F4A" w:rsidRPr="00605EB6">
        <w:t>nous serons mieux dans votre chambre que dans une autre pièce de la maison</w:t>
      </w:r>
      <w:r w:rsidR="00C474C1">
        <w:t>.</w:t>
      </w:r>
    </w:p>
    <w:p w14:paraId="686CB14C" w14:textId="52470080" w:rsidR="00C474C1" w:rsidRDefault="0094609C" w:rsidP="00C52F4A">
      <w:r>
        <w:t>— </w:t>
      </w:r>
      <w:r w:rsidR="00C52F4A" w:rsidRPr="00605EB6">
        <w:t>Puisque vous le voulez</w:t>
      </w:r>
      <w:r w:rsidR="00C474C1">
        <w:t xml:space="preserve">, </w:t>
      </w:r>
      <w:r w:rsidR="00C52F4A" w:rsidRPr="00605EB6">
        <w:t>mademoiselle</w:t>
      </w:r>
      <w:r w:rsidR="00C474C1">
        <w:t>…</w:t>
      </w:r>
    </w:p>
    <w:p w14:paraId="590957E9" w14:textId="77777777" w:rsidR="00C474C1" w:rsidRDefault="00C52F4A" w:rsidP="00C52F4A">
      <w:r w:rsidRPr="00605EB6">
        <w:t>Elle entra</w:t>
      </w:r>
      <w:r w:rsidR="00C474C1">
        <w:t>.</w:t>
      </w:r>
    </w:p>
    <w:p w14:paraId="4BA5CCC0" w14:textId="77777777" w:rsidR="00C474C1" w:rsidRDefault="00C52F4A" w:rsidP="00C52F4A">
      <w:r w:rsidRPr="00605EB6">
        <w:t>Gertrude sortit aussitôt et referma la porte</w:t>
      </w:r>
      <w:r w:rsidR="00C474C1">
        <w:t>.</w:t>
      </w:r>
    </w:p>
    <w:p w14:paraId="27382672" w14:textId="77777777" w:rsidR="00C474C1" w:rsidRDefault="00C52F4A" w:rsidP="00C52F4A">
      <w:r w:rsidRPr="00605EB6">
        <w:t>Jacques s</w:t>
      </w:r>
      <w:r w:rsidR="00C474C1">
        <w:t>’</w:t>
      </w:r>
      <w:r w:rsidRPr="00605EB6">
        <w:t>empressa d</w:t>
      </w:r>
      <w:r w:rsidR="00C474C1">
        <w:t>’</w:t>
      </w:r>
      <w:r w:rsidRPr="00605EB6">
        <w:t>avancer l</w:t>
      </w:r>
      <w:r w:rsidR="00C474C1">
        <w:t>’</w:t>
      </w:r>
      <w:r w:rsidRPr="00605EB6">
        <w:t>unique fauteuil de sa chambre</w:t>
      </w:r>
      <w:r w:rsidR="00C474C1">
        <w:t>.</w:t>
      </w:r>
    </w:p>
    <w:p w14:paraId="7A3BF5D7" w14:textId="77777777" w:rsidR="00C474C1" w:rsidRDefault="00C52F4A" w:rsidP="00C52F4A">
      <w:r w:rsidRPr="00605EB6">
        <w:lastRenderedPageBreak/>
        <w:t>La jeune fille l</w:t>
      </w:r>
      <w:r w:rsidR="00C474C1">
        <w:t>’</w:t>
      </w:r>
      <w:r w:rsidRPr="00605EB6">
        <w:t>examinait avec un regard singulier</w:t>
      </w:r>
      <w:r w:rsidR="00C474C1">
        <w:t>.</w:t>
      </w:r>
    </w:p>
    <w:p w14:paraId="397C956E" w14:textId="3BA8E368" w:rsidR="00C474C1" w:rsidRDefault="0094609C" w:rsidP="00C52F4A">
      <w:r>
        <w:t>— </w:t>
      </w:r>
      <w:r w:rsidR="00C52F4A" w:rsidRPr="00605EB6">
        <w:t>Vous êtes étonnée</w:t>
      </w:r>
      <w:r w:rsidR="00C474C1">
        <w:t xml:space="preserve">, </w:t>
      </w:r>
      <w:r w:rsidR="00C52F4A" w:rsidRPr="00605EB6">
        <w:t>mademoiselle</w:t>
      </w:r>
      <w:r w:rsidR="00C474C1">
        <w:t xml:space="preserve">, </w:t>
      </w:r>
      <w:r w:rsidR="00C52F4A" w:rsidRPr="00605EB6">
        <w:t>dit Jacques</w:t>
      </w:r>
      <w:r w:rsidR="00C474C1">
        <w:t xml:space="preserve">, </w:t>
      </w:r>
      <w:r w:rsidR="00C52F4A" w:rsidRPr="00605EB6">
        <w:t>de me voir dans ce costume</w:t>
      </w:r>
      <w:r w:rsidR="00C474C1">
        <w:t xml:space="preserve"> ; </w:t>
      </w:r>
      <w:r w:rsidR="00C52F4A" w:rsidRPr="00605EB6">
        <w:t>vous vous attendiez à vous trouver en présence</w:t>
      </w:r>
      <w:r w:rsidR="00C474C1">
        <w:t xml:space="preserve">, </w:t>
      </w:r>
      <w:r w:rsidR="00C52F4A" w:rsidRPr="00605EB6">
        <w:t>non d</w:t>
      </w:r>
      <w:r w:rsidR="00C474C1">
        <w:t>’</w:t>
      </w:r>
      <w:r w:rsidR="00C52F4A" w:rsidRPr="00605EB6">
        <w:t>un paysan</w:t>
      </w:r>
      <w:r w:rsidR="00C474C1">
        <w:t xml:space="preserve">, </w:t>
      </w:r>
      <w:r w:rsidR="00C52F4A" w:rsidRPr="00605EB6">
        <w:t>mais d</w:t>
      </w:r>
      <w:r w:rsidR="00C474C1">
        <w:t>’</w:t>
      </w:r>
      <w:r w:rsidR="00C52F4A" w:rsidRPr="00605EB6">
        <w:t>un lieutenant de hussards</w:t>
      </w:r>
      <w:r w:rsidR="00C474C1">
        <w:t>.</w:t>
      </w:r>
    </w:p>
    <w:p w14:paraId="1471E89C" w14:textId="11B10D1A" w:rsidR="00C474C1" w:rsidRDefault="0094609C" w:rsidP="00C52F4A">
      <w:r>
        <w:t>— </w:t>
      </w:r>
      <w:r w:rsidR="00C52F4A" w:rsidRPr="00605EB6">
        <w:t>Le costume ne fait pas le mérite de l</w:t>
      </w:r>
      <w:r w:rsidR="00C474C1">
        <w:t>’</w:t>
      </w:r>
      <w:r w:rsidR="00C52F4A" w:rsidRPr="00605EB6">
        <w:t>homme</w:t>
      </w:r>
      <w:r w:rsidR="00C474C1">
        <w:t xml:space="preserve">, </w:t>
      </w:r>
      <w:r w:rsidR="00C52F4A" w:rsidRPr="00605EB6">
        <w:t>monsieur</w:t>
      </w:r>
      <w:r w:rsidR="00C474C1">
        <w:t xml:space="preserve"> : ; </w:t>
      </w:r>
      <w:r w:rsidR="00C52F4A" w:rsidRPr="00605EB6">
        <w:t>mais</w:t>
      </w:r>
      <w:r w:rsidR="00C474C1">
        <w:t xml:space="preserve">, </w:t>
      </w:r>
      <w:r w:rsidR="00C52F4A" w:rsidRPr="00605EB6">
        <w:t>je l</w:t>
      </w:r>
      <w:r w:rsidR="00C474C1">
        <w:t>’</w:t>
      </w:r>
      <w:r w:rsidR="00C52F4A" w:rsidRPr="00605EB6">
        <w:t>avoue</w:t>
      </w:r>
      <w:r w:rsidR="00C474C1">
        <w:t xml:space="preserve">, </w:t>
      </w:r>
      <w:r w:rsidR="00C52F4A" w:rsidRPr="00605EB6">
        <w:t>je suis surprise</w:t>
      </w:r>
      <w:r w:rsidR="00C474C1">
        <w:t>.…</w:t>
      </w:r>
    </w:p>
    <w:p w14:paraId="0F97F295" w14:textId="32CE4EA4" w:rsidR="00C474C1" w:rsidRDefault="0094609C" w:rsidP="00C52F4A">
      <w:r>
        <w:t>— </w:t>
      </w:r>
      <w:r w:rsidR="00C52F4A" w:rsidRPr="00605EB6">
        <w:t>Quand le cœur souffre</w:t>
      </w:r>
      <w:r w:rsidR="00C474C1">
        <w:t xml:space="preserve">, </w:t>
      </w:r>
      <w:r w:rsidR="00C52F4A" w:rsidRPr="00605EB6">
        <w:t>mademoiselle</w:t>
      </w:r>
      <w:r w:rsidR="00C474C1">
        <w:t xml:space="preserve">, </w:t>
      </w:r>
      <w:r w:rsidR="00C52F4A" w:rsidRPr="00605EB6">
        <w:t>et qu</w:t>
      </w:r>
      <w:r w:rsidR="00C474C1">
        <w:t>’</w:t>
      </w:r>
      <w:r w:rsidR="00C52F4A" w:rsidRPr="00605EB6">
        <w:t>on porte le deuil du bonheur à jamais perdu</w:t>
      </w:r>
      <w:r w:rsidR="00C474C1">
        <w:t xml:space="preserve">, </w:t>
      </w:r>
      <w:r w:rsidR="00C52F4A" w:rsidRPr="00605EB6">
        <w:t>il faut éloigner de ses yeux toutes choses qui peuvent exciter un sentiment d</w:t>
      </w:r>
      <w:r w:rsidR="00C474C1">
        <w:t>’</w:t>
      </w:r>
      <w:r w:rsidR="00C52F4A" w:rsidRPr="00605EB6">
        <w:t>orgueil ou de vanité</w:t>
      </w:r>
      <w:r w:rsidR="00C474C1">
        <w:t>.</w:t>
      </w:r>
    </w:p>
    <w:p w14:paraId="2725F338" w14:textId="6C3B089E" w:rsidR="00C474C1" w:rsidRDefault="0094609C" w:rsidP="00C52F4A">
      <w:r>
        <w:t>— </w:t>
      </w:r>
      <w:r w:rsidR="00C52F4A" w:rsidRPr="00605EB6">
        <w:t>Ah</w:t>
      </w:r>
      <w:r w:rsidR="00C474C1">
        <w:t xml:space="preserve"> ! </w:t>
      </w:r>
      <w:r w:rsidR="00C52F4A" w:rsidRPr="00605EB6">
        <w:t>je comprends</w:t>
      </w:r>
      <w:r w:rsidR="00C474C1">
        <w:t xml:space="preserve">, </w:t>
      </w:r>
      <w:r w:rsidR="00C52F4A" w:rsidRPr="00605EB6">
        <w:t>monsieur</w:t>
      </w:r>
      <w:r w:rsidR="00C474C1">
        <w:t xml:space="preserve">, </w:t>
      </w:r>
      <w:r w:rsidR="00C52F4A" w:rsidRPr="00605EB6">
        <w:t>je comprends</w:t>
      </w:r>
      <w:r w:rsidR="00C474C1">
        <w:t xml:space="preserve"> ! </w:t>
      </w:r>
      <w:r w:rsidR="00C52F4A" w:rsidRPr="00605EB6">
        <w:t>s</w:t>
      </w:r>
      <w:r w:rsidR="00C474C1">
        <w:t>’</w:t>
      </w:r>
      <w:r w:rsidR="00C52F4A" w:rsidRPr="00605EB6">
        <w:t>écria la jeune fille en lui tendant la main</w:t>
      </w:r>
      <w:r w:rsidR="00C474C1">
        <w:t>.</w:t>
      </w:r>
    </w:p>
    <w:p w14:paraId="250486D6" w14:textId="35DFCAD3" w:rsidR="00C474C1" w:rsidRDefault="009A0CB4" w:rsidP="00C52F4A">
      <w:r w:rsidRPr="009A0CB4">
        <w:t>M</w:t>
      </w:r>
      <w:r w:rsidRPr="009A0CB4">
        <w:rPr>
          <w:vertAlign w:val="superscript"/>
        </w:rPr>
        <w:t>lle</w:t>
      </w:r>
      <w:r w:rsidR="00C474C1">
        <w:t> de </w:t>
      </w:r>
      <w:r w:rsidR="00C52F4A" w:rsidRPr="00605EB6">
        <w:t>Simaise était pâle et tremblante</w:t>
      </w:r>
      <w:r w:rsidR="00C474C1">
        <w:t xml:space="preserve"> ; </w:t>
      </w:r>
      <w:r w:rsidR="00C52F4A" w:rsidRPr="00605EB6">
        <w:t>son regard paraissait troublé et inquiet</w:t>
      </w:r>
      <w:r w:rsidR="00C474C1">
        <w:t xml:space="preserve"> ; </w:t>
      </w:r>
      <w:r w:rsidR="00C52F4A" w:rsidRPr="00605EB6">
        <w:t>mais ce qu</w:t>
      </w:r>
      <w:r w:rsidR="00C474C1">
        <w:t>’</w:t>
      </w:r>
      <w:r w:rsidR="00C52F4A" w:rsidRPr="00605EB6">
        <w:t>on y lisait le mieux</w:t>
      </w:r>
      <w:r w:rsidR="00C474C1">
        <w:t xml:space="preserve">, </w:t>
      </w:r>
      <w:r w:rsidR="00C52F4A" w:rsidRPr="00605EB6">
        <w:t>comme sur sa physionomie</w:t>
      </w:r>
      <w:r w:rsidR="00C474C1">
        <w:t xml:space="preserve">, </w:t>
      </w:r>
      <w:r w:rsidR="00C52F4A" w:rsidRPr="00605EB6">
        <w:t>c</w:t>
      </w:r>
      <w:r w:rsidR="00C474C1">
        <w:t>’</w:t>
      </w:r>
      <w:r w:rsidR="00C52F4A" w:rsidRPr="00605EB6">
        <w:t>était une tristesse profonde</w:t>
      </w:r>
      <w:r w:rsidR="00C474C1">
        <w:t>.</w:t>
      </w:r>
    </w:p>
    <w:p w14:paraId="05D4C62F" w14:textId="77777777" w:rsidR="00C474C1" w:rsidRDefault="00C52F4A" w:rsidP="00C52F4A">
      <w:r w:rsidRPr="00605EB6">
        <w:t>La poussière</w:t>
      </w:r>
      <w:r w:rsidR="00C474C1">
        <w:t xml:space="preserve">, </w:t>
      </w:r>
      <w:r w:rsidRPr="00605EB6">
        <w:t>qu</w:t>
      </w:r>
      <w:r w:rsidR="00C474C1">
        <w:t>’</w:t>
      </w:r>
      <w:r w:rsidRPr="00605EB6">
        <w:t>on voyait sur ses bottines d</w:t>
      </w:r>
      <w:r w:rsidR="00C474C1">
        <w:t>’</w:t>
      </w:r>
      <w:r w:rsidRPr="00605EB6">
        <w:t>étoffe et sa robe mal secouée</w:t>
      </w:r>
      <w:r w:rsidR="00C474C1">
        <w:t xml:space="preserve">, </w:t>
      </w:r>
      <w:r w:rsidRPr="00605EB6">
        <w:t>indiquait qu</w:t>
      </w:r>
      <w:r w:rsidR="00C474C1">
        <w:t>’</w:t>
      </w:r>
      <w:r w:rsidRPr="00605EB6">
        <w:t>elle était venue à pied de Vaucourt à Mareille</w:t>
      </w:r>
      <w:r w:rsidR="00C474C1">
        <w:t>.</w:t>
      </w:r>
    </w:p>
    <w:p w14:paraId="464911AB" w14:textId="77777777" w:rsidR="00C474C1" w:rsidRDefault="00C52F4A" w:rsidP="00C52F4A">
      <w:r w:rsidRPr="00605EB6">
        <w:t>Sur une nouvelle invitation du jeune homme</w:t>
      </w:r>
      <w:r w:rsidR="00C474C1">
        <w:t xml:space="preserve">, </w:t>
      </w:r>
      <w:r w:rsidRPr="00605EB6">
        <w:t>elle s</w:t>
      </w:r>
      <w:r w:rsidR="00C474C1">
        <w:t>’</w:t>
      </w:r>
      <w:r w:rsidRPr="00605EB6">
        <w:t>assit</w:t>
      </w:r>
      <w:r w:rsidR="00C474C1">
        <w:t xml:space="preserve">. </w:t>
      </w:r>
      <w:r w:rsidRPr="00605EB6">
        <w:t>Il se plaça en face d</w:t>
      </w:r>
      <w:r w:rsidR="00C474C1">
        <w:t>’</w:t>
      </w:r>
      <w:r w:rsidRPr="00605EB6">
        <w:t>elle et attendit respectueusement</w:t>
      </w:r>
      <w:r w:rsidR="00C474C1">
        <w:t>.</w:t>
      </w:r>
    </w:p>
    <w:p w14:paraId="7C63902D" w14:textId="77777777" w:rsidR="00C474C1" w:rsidRDefault="00C52F4A" w:rsidP="00C52F4A">
      <w:r w:rsidRPr="00605EB6">
        <w:t>La jeune fille reprit</w:t>
      </w:r>
      <w:r w:rsidR="00C474C1">
        <w:t> :</w:t>
      </w:r>
    </w:p>
    <w:p w14:paraId="7A5D1035" w14:textId="6DF642D4" w:rsidR="00C474C1" w:rsidRDefault="0094609C" w:rsidP="00C52F4A">
      <w:r>
        <w:t>— </w:t>
      </w:r>
      <w:r w:rsidR="00C474C1">
        <w:t>M. </w:t>
      </w:r>
      <w:r w:rsidR="00C52F4A" w:rsidRPr="00605EB6">
        <w:t>Jacques Vaillant</w:t>
      </w:r>
      <w:r w:rsidR="00C474C1">
        <w:t xml:space="preserve">, </w:t>
      </w:r>
      <w:r w:rsidR="00C52F4A" w:rsidRPr="00605EB6">
        <w:t>m</w:t>
      </w:r>
      <w:r w:rsidR="00C474C1">
        <w:t>’</w:t>
      </w:r>
      <w:r w:rsidR="00C52F4A" w:rsidRPr="00605EB6">
        <w:t>a dit sa gouvernante</w:t>
      </w:r>
      <w:r w:rsidR="00C474C1">
        <w:t xml:space="preserve">, </w:t>
      </w:r>
      <w:r w:rsidR="00C52F4A" w:rsidRPr="00605EB6">
        <w:t>est à la mairie</w:t>
      </w:r>
      <w:r w:rsidR="00C474C1">
        <w:t>.</w:t>
      </w:r>
    </w:p>
    <w:p w14:paraId="46728B0A" w14:textId="00B94F8B" w:rsidR="00C474C1" w:rsidRDefault="0094609C" w:rsidP="00C52F4A">
      <w:r>
        <w:t>— </w:t>
      </w:r>
      <w:r w:rsidR="00C52F4A" w:rsidRPr="00605EB6">
        <w:t>Oui</w:t>
      </w:r>
      <w:r w:rsidR="00C474C1">
        <w:t xml:space="preserve">, </w:t>
      </w:r>
      <w:r w:rsidR="00C52F4A" w:rsidRPr="00605EB6">
        <w:t>mademoiselle</w:t>
      </w:r>
      <w:r w:rsidR="00C474C1">
        <w:t xml:space="preserve">, </w:t>
      </w:r>
      <w:r w:rsidR="00C52F4A" w:rsidRPr="00605EB6">
        <w:t>mais Gertrude peut aller le chercher immédiatement</w:t>
      </w:r>
      <w:r w:rsidR="00C474C1">
        <w:t xml:space="preserve">, </w:t>
      </w:r>
      <w:r w:rsidR="00C52F4A" w:rsidRPr="00605EB6">
        <w:t>répondit vivement le jeune homme</w:t>
      </w:r>
      <w:r w:rsidR="00C474C1">
        <w:t>.</w:t>
      </w:r>
    </w:p>
    <w:p w14:paraId="26F101EE" w14:textId="41DD5866" w:rsidR="00C474C1" w:rsidRDefault="0094609C" w:rsidP="00C52F4A">
      <w:r>
        <w:lastRenderedPageBreak/>
        <w:t>— </w:t>
      </w:r>
      <w:r w:rsidR="00C52F4A" w:rsidRPr="00605EB6">
        <w:t>C</w:t>
      </w:r>
      <w:r w:rsidR="00C474C1">
        <w:t>’</w:t>
      </w:r>
      <w:r w:rsidR="00C52F4A" w:rsidRPr="00605EB6">
        <w:t>est à vous seul que je veux parler</w:t>
      </w:r>
      <w:r w:rsidR="00C474C1">
        <w:t xml:space="preserve">, </w:t>
      </w:r>
      <w:r w:rsidR="00C52F4A" w:rsidRPr="00605EB6">
        <w:t>monsieur Grandin</w:t>
      </w:r>
      <w:r w:rsidR="00C474C1">
        <w:t xml:space="preserve">, </w:t>
      </w:r>
      <w:r w:rsidR="00C52F4A" w:rsidRPr="00605EB6">
        <w:t>et je suis contente</w:t>
      </w:r>
      <w:r w:rsidR="00C474C1">
        <w:t xml:space="preserve">, </w:t>
      </w:r>
      <w:r w:rsidR="00C52F4A" w:rsidRPr="00605EB6">
        <w:t>au contraire</w:t>
      </w:r>
      <w:r w:rsidR="00C474C1">
        <w:t xml:space="preserve">, </w:t>
      </w:r>
      <w:r w:rsidR="00C52F4A" w:rsidRPr="00605EB6">
        <w:t xml:space="preserve">que </w:t>
      </w:r>
      <w:r w:rsidR="00C474C1">
        <w:t>M. </w:t>
      </w:r>
      <w:r w:rsidR="00C52F4A" w:rsidRPr="00605EB6">
        <w:t>Jacques Vaillant soit absent</w:t>
      </w:r>
      <w:r w:rsidR="00C474C1">
        <w:t>.</w:t>
      </w:r>
    </w:p>
    <w:p w14:paraId="6EE27D2B" w14:textId="77777777" w:rsidR="00C474C1" w:rsidRDefault="00C52F4A" w:rsidP="00C52F4A">
      <w:r w:rsidRPr="00605EB6">
        <w:t>Après une pause</w:t>
      </w:r>
      <w:r w:rsidR="00C474C1">
        <w:t> :</w:t>
      </w:r>
    </w:p>
    <w:p w14:paraId="5BACD328" w14:textId="693E5FFC" w:rsidR="00C474C1" w:rsidRDefault="0094609C" w:rsidP="00C52F4A">
      <w:r>
        <w:t>— </w:t>
      </w:r>
      <w:r w:rsidR="00C52F4A" w:rsidRPr="00605EB6">
        <w:t>Oh</w:t>
      </w:r>
      <w:r w:rsidR="00C474C1">
        <w:t xml:space="preserve"> ! </w:t>
      </w:r>
      <w:r w:rsidR="00C52F4A" w:rsidRPr="00605EB6">
        <w:t>ne soyez pas étonné</w:t>
      </w:r>
      <w:r w:rsidR="00C474C1">
        <w:t xml:space="preserve">, </w:t>
      </w:r>
      <w:r w:rsidR="00C52F4A" w:rsidRPr="00605EB6">
        <w:t>continua-t-elle</w:t>
      </w:r>
      <w:r w:rsidR="00C474C1">
        <w:t xml:space="preserve">, </w:t>
      </w:r>
      <w:r w:rsidR="00C52F4A" w:rsidRPr="00605EB6">
        <w:t>et surtout ne vous hâtez pas de juger ma conduite quand vous saurez que je suis venue ici à l</w:t>
      </w:r>
      <w:r w:rsidR="00C474C1">
        <w:t>’</w:t>
      </w:r>
      <w:r w:rsidR="00C52F4A" w:rsidRPr="00605EB6">
        <w:t>insu de ma mère</w:t>
      </w:r>
      <w:r w:rsidR="00C474C1">
        <w:t xml:space="preserve">, </w:t>
      </w:r>
      <w:r w:rsidR="00C52F4A" w:rsidRPr="00605EB6">
        <w:t>en me cachant presque</w:t>
      </w:r>
      <w:r w:rsidR="00C474C1">
        <w:t xml:space="preserve">. </w:t>
      </w:r>
      <w:r w:rsidR="009A0CB4" w:rsidRPr="009A0CB4">
        <w:t>M</w:t>
      </w:r>
      <w:r w:rsidR="009A0CB4" w:rsidRPr="009A0CB4">
        <w:rPr>
          <w:vertAlign w:val="superscript"/>
        </w:rPr>
        <w:t>me</w:t>
      </w:r>
      <w:r w:rsidR="00C474C1">
        <w:t> de </w:t>
      </w:r>
      <w:r w:rsidR="00C52F4A" w:rsidRPr="00605EB6">
        <w:t>Simaise est allée à Haréville</w:t>
      </w:r>
      <w:r w:rsidR="00C474C1">
        <w:t xml:space="preserve"> ; </w:t>
      </w:r>
      <w:r w:rsidR="00C52F4A" w:rsidRPr="00605EB6">
        <w:t>j</w:t>
      </w:r>
      <w:r w:rsidR="00C474C1">
        <w:t>’</w:t>
      </w:r>
      <w:r w:rsidR="00C52F4A" w:rsidRPr="00605EB6">
        <w:t>ai profité de son absence pour m</w:t>
      </w:r>
      <w:r w:rsidR="00C474C1">
        <w:t>’</w:t>
      </w:r>
      <w:r w:rsidR="00C52F4A" w:rsidRPr="00605EB6">
        <w:t>échapper du parc par une porte ouverte sur la campagne</w:t>
      </w:r>
      <w:r w:rsidR="00C474C1">
        <w:t xml:space="preserve">. </w:t>
      </w:r>
      <w:r w:rsidR="00C52F4A" w:rsidRPr="00605EB6">
        <w:t>Oh</w:t>
      </w:r>
      <w:r w:rsidR="00C474C1">
        <w:t xml:space="preserve"> ! </w:t>
      </w:r>
      <w:r w:rsidR="00C52F4A" w:rsidRPr="00605EB6">
        <w:t>c</w:t>
      </w:r>
      <w:r w:rsidR="00C474C1">
        <w:t>’</w:t>
      </w:r>
      <w:r w:rsidR="00C52F4A" w:rsidRPr="00605EB6">
        <w:t>est mal</w:t>
      </w:r>
      <w:r w:rsidR="00C474C1">
        <w:t xml:space="preserve">, </w:t>
      </w:r>
      <w:r w:rsidR="00C52F4A" w:rsidRPr="00605EB6">
        <w:t>je le sais</w:t>
      </w:r>
      <w:r w:rsidR="00C474C1">
        <w:t xml:space="preserve">, </w:t>
      </w:r>
      <w:r w:rsidR="00C52F4A" w:rsidRPr="00605EB6">
        <w:t>de tromper ainsi sa mère</w:t>
      </w:r>
      <w:r w:rsidR="00C474C1">
        <w:t xml:space="preserve"> ! </w:t>
      </w:r>
      <w:r w:rsidR="00C52F4A" w:rsidRPr="00605EB6">
        <w:t>Mais il y a des choses que je ne peux pas lui dire</w:t>
      </w:r>
      <w:r w:rsidR="00C474C1">
        <w:t xml:space="preserve">… </w:t>
      </w:r>
      <w:r w:rsidR="00C52F4A" w:rsidRPr="00605EB6">
        <w:t>Et puis</w:t>
      </w:r>
      <w:r w:rsidR="00C474C1">
        <w:t xml:space="preserve">, </w:t>
      </w:r>
      <w:r w:rsidR="00C52F4A" w:rsidRPr="00605EB6">
        <w:t>monsieur</w:t>
      </w:r>
      <w:r w:rsidR="00C474C1">
        <w:t xml:space="preserve">, </w:t>
      </w:r>
      <w:r w:rsidR="00C52F4A" w:rsidRPr="00605EB6">
        <w:t>le motif qui m</w:t>
      </w:r>
      <w:r w:rsidR="00C474C1">
        <w:t>’</w:t>
      </w:r>
      <w:r w:rsidR="00C52F4A" w:rsidRPr="00605EB6">
        <w:t>a amenée près de vous plaide en ma faveur</w:t>
      </w:r>
      <w:r w:rsidR="00C474C1">
        <w:t xml:space="preserve">, </w:t>
      </w:r>
      <w:r w:rsidR="00C52F4A" w:rsidRPr="00605EB6">
        <w:t>et ma conscience m</w:t>
      </w:r>
      <w:r w:rsidR="00C474C1">
        <w:t>’</w:t>
      </w:r>
      <w:r w:rsidR="00C52F4A" w:rsidRPr="00605EB6">
        <w:t>excuse</w:t>
      </w:r>
      <w:r w:rsidR="00C474C1">
        <w:t>.</w:t>
      </w:r>
    </w:p>
    <w:p w14:paraId="3DAFDA59" w14:textId="1FA27CD9" w:rsidR="00C474C1" w:rsidRDefault="0094609C" w:rsidP="00C52F4A">
      <w:r>
        <w:t>— </w:t>
      </w:r>
      <w:r w:rsidR="00C52F4A" w:rsidRPr="00605EB6">
        <w:t>Mademoiselle</w:t>
      </w:r>
      <w:r w:rsidR="00C474C1">
        <w:t xml:space="preserve">, </w:t>
      </w:r>
      <w:r w:rsidR="00C52F4A" w:rsidRPr="00605EB6">
        <w:t>dit Jacques</w:t>
      </w:r>
      <w:r w:rsidR="00C474C1">
        <w:t xml:space="preserve">, </w:t>
      </w:r>
      <w:r w:rsidR="00C52F4A" w:rsidRPr="00605EB6">
        <w:t>je n</w:t>
      </w:r>
      <w:r w:rsidR="00C474C1">
        <w:t>’</w:t>
      </w:r>
      <w:r w:rsidR="00C52F4A" w:rsidRPr="00605EB6">
        <w:t>ai</w:t>
      </w:r>
      <w:r w:rsidR="00B44941">
        <w:t xml:space="preserve"> ni</w:t>
      </w:r>
      <w:r w:rsidR="00C52F4A" w:rsidRPr="00605EB6">
        <w:t xml:space="preserve"> le droit de juger</w:t>
      </w:r>
      <w:r w:rsidR="00C474C1">
        <w:t xml:space="preserve">, </w:t>
      </w:r>
      <w:r w:rsidR="00C52F4A" w:rsidRPr="00605EB6">
        <w:t>ni de mal interpréter aucune de vos actions</w:t>
      </w:r>
      <w:r w:rsidR="00C474C1">
        <w:t>.</w:t>
      </w:r>
    </w:p>
    <w:p w14:paraId="41367296" w14:textId="28718D0E" w:rsidR="00C474C1" w:rsidRDefault="0094609C" w:rsidP="00C52F4A">
      <w:r>
        <w:t>— </w:t>
      </w:r>
      <w:r w:rsidR="00C52F4A" w:rsidRPr="00605EB6">
        <w:t>Monsieur Grandin</w:t>
      </w:r>
      <w:r w:rsidR="00C474C1">
        <w:t xml:space="preserve">, </w:t>
      </w:r>
      <w:r w:rsidR="00C52F4A" w:rsidRPr="00605EB6">
        <w:t>je suis venue ici pour vous parler de Jean Loup</w:t>
      </w:r>
      <w:r w:rsidR="00C474C1">
        <w:t>.</w:t>
      </w:r>
    </w:p>
    <w:p w14:paraId="2836E13A" w14:textId="70B3F5CD" w:rsidR="00C474C1" w:rsidRDefault="0094609C" w:rsidP="00C52F4A">
      <w:r>
        <w:t>— </w:t>
      </w:r>
      <w:r w:rsidR="00C52F4A" w:rsidRPr="00605EB6">
        <w:t>De Jean Loup</w:t>
      </w:r>
      <w:r w:rsidR="00C474C1">
        <w:t xml:space="preserve"> ! </w:t>
      </w:r>
      <w:r w:rsidR="00C52F4A" w:rsidRPr="00605EB6">
        <w:t>exclama Jacques</w:t>
      </w:r>
      <w:r w:rsidR="00C474C1">
        <w:t xml:space="preserve">, </w:t>
      </w:r>
      <w:r w:rsidR="00C52F4A" w:rsidRPr="00605EB6">
        <w:t>en faisant un bond sur son siège</w:t>
      </w:r>
      <w:r w:rsidR="00C474C1">
        <w:t>.</w:t>
      </w:r>
    </w:p>
    <w:p w14:paraId="17E9A764" w14:textId="1AA4BDAF" w:rsidR="00C474C1" w:rsidRDefault="0094609C" w:rsidP="00C52F4A">
      <w:r>
        <w:t>— </w:t>
      </w:r>
      <w:r w:rsidR="00C52F4A" w:rsidRPr="00605EB6">
        <w:t>Les gendarmes l</w:t>
      </w:r>
      <w:r w:rsidR="00C474C1">
        <w:t>’</w:t>
      </w:r>
      <w:r w:rsidR="00C52F4A" w:rsidRPr="00605EB6">
        <w:t>ont pris et l</w:t>
      </w:r>
      <w:r w:rsidR="00C474C1">
        <w:t>’</w:t>
      </w:r>
      <w:r w:rsidR="00C52F4A" w:rsidRPr="00605EB6">
        <w:t>ont emmené</w:t>
      </w:r>
      <w:r w:rsidR="00C474C1">
        <w:t xml:space="preserve"> ; </w:t>
      </w:r>
      <w:r w:rsidR="00C52F4A" w:rsidRPr="00605EB6">
        <w:t>il est en ce moment enfermé dans une prison de la ville</w:t>
      </w:r>
      <w:r w:rsidR="00C474C1">
        <w:t>.</w:t>
      </w:r>
    </w:p>
    <w:p w14:paraId="7390F8DD" w14:textId="77777777" w:rsidR="00C474C1" w:rsidRDefault="00C474C1" w:rsidP="00C52F4A">
      <w:r>
        <w:t>» </w:t>
      </w:r>
      <w:r w:rsidR="00C52F4A" w:rsidRPr="00605EB6">
        <w:t>C</w:t>
      </w:r>
      <w:r>
        <w:t>’</w:t>
      </w:r>
      <w:r w:rsidR="00C52F4A" w:rsidRPr="00605EB6">
        <w:t>était prévu</w:t>
      </w:r>
      <w:r>
        <w:t xml:space="preserve">, </w:t>
      </w:r>
      <w:r w:rsidR="00C52F4A" w:rsidRPr="00605EB6">
        <w:t>il fallait cela</w:t>
      </w:r>
      <w:r>
        <w:t xml:space="preserve">. </w:t>
      </w:r>
      <w:r w:rsidR="00C52F4A" w:rsidRPr="00605EB6">
        <w:t>Mais il n</w:t>
      </w:r>
      <w:r>
        <w:t>’</w:t>
      </w:r>
      <w:r w:rsidR="00C52F4A" w:rsidRPr="00605EB6">
        <w:t>a rien à craindre</w:t>
      </w:r>
      <w:r>
        <w:t xml:space="preserve"> ; </w:t>
      </w:r>
      <w:r w:rsidR="00C52F4A" w:rsidRPr="00605EB6">
        <w:t>on ne peut rien contre lui</w:t>
      </w:r>
      <w:r>
        <w:t xml:space="preserve"> ; </w:t>
      </w:r>
      <w:r w:rsidR="00C52F4A" w:rsidRPr="00605EB6">
        <w:t>la justice</w:t>
      </w:r>
      <w:r>
        <w:t xml:space="preserve">, </w:t>
      </w:r>
      <w:r w:rsidR="00C52F4A" w:rsidRPr="00605EB6">
        <w:t>si sévère et si impitoyable qu</w:t>
      </w:r>
      <w:r>
        <w:t>’</w:t>
      </w:r>
      <w:r w:rsidR="00C52F4A" w:rsidRPr="00605EB6">
        <w:t>elle soit</w:t>
      </w:r>
      <w:r>
        <w:t xml:space="preserve">, </w:t>
      </w:r>
      <w:r w:rsidR="00C52F4A" w:rsidRPr="00605EB6">
        <w:t>ne peut pas le condamner</w:t>
      </w:r>
      <w:r>
        <w:t xml:space="preserve">, </w:t>
      </w:r>
      <w:r w:rsidR="00C52F4A" w:rsidRPr="00605EB6">
        <w:t>c</w:t>
      </w:r>
      <w:r>
        <w:t>’</w:t>
      </w:r>
      <w:r w:rsidR="00C52F4A" w:rsidRPr="00605EB6">
        <w:t>est impossible</w:t>
      </w:r>
      <w:r>
        <w:t xml:space="preserve">. </w:t>
      </w:r>
      <w:r w:rsidR="00C52F4A" w:rsidRPr="00605EB6">
        <w:t>D</w:t>
      </w:r>
      <w:r>
        <w:t>’</w:t>
      </w:r>
      <w:r w:rsidR="00C52F4A" w:rsidRPr="00605EB6">
        <w:t>ailleurs</w:t>
      </w:r>
      <w:r>
        <w:t xml:space="preserve">, </w:t>
      </w:r>
      <w:r w:rsidR="00C52F4A" w:rsidRPr="00605EB6">
        <w:t>s</w:t>
      </w:r>
      <w:r>
        <w:t>’</w:t>
      </w:r>
      <w:r w:rsidR="00C52F4A" w:rsidRPr="00605EB6">
        <w:t>écria-t-elle avec un mouvement d</w:t>
      </w:r>
      <w:r>
        <w:t>’</w:t>
      </w:r>
      <w:r w:rsidR="00C52F4A" w:rsidRPr="00605EB6">
        <w:t>exaltation superbe</w:t>
      </w:r>
      <w:r>
        <w:t xml:space="preserve">, </w:t>
      </w:r>
      <w:r w:rsidR="00C52F4A" w:rsidRPr="00605EB6">
        <w:t>je suis là</w:t>
      </w:r>
      <w:r>
        <w:t xml:space="preserve">, </w:t>
      </w:r>
      <w:r w:rsidR="00C52F4A" w:rsidRPr="00605EB6">
        <w:t>moi</w:t>
      </w:r>
      <w:r>
        <w:t xml:space="preserve">, </w:t>
      </w:r>
      <w:r w:rsidR="00C52F4A" w:rsidRPr="00605EB6">
        <w:t>pour le défendre</w:t>
      </w:r>
      <w:r>
        <w:t> !</w:t>
      </w:r>
    </w:p>
    <w:p w14:paraId="1BC9D2FE" w14:textId="77777777" w:rsidR="00C474C1" w:rsidRDefault="00C52F4A" w:rsidP="00C52F4A">
      <w:r w:rsidRPr="00605EB6">
        <w:t>Le jeune homme était stupéfié</w:t>
      </w:r>
      <w:r w:rsidR="00C474C1">
        <w:t>.</w:t>
      </w:r>
    </w:p>
    <w:p w14:paraId="0684DF7C" w14:textId="1EEFCB31" w:rsidR="00C474C1" w:rsidRDefault="0094609C" w:rsidP="00C52F4A">
      <w:r>
        <w:lastRenderedPageBreak/>
        <w:t>— </w:t>
      </w:r>
      <w:r w:rsidR="00C52F4A" w:rsidRPr="00605EB6">
        <w:t>Monsieur Grandin</w:t>
      </w:r>
      <w:r w:rsidR="00C474C1">
        <w:t xml:space="preserve">, </w:t>
      </w:r>
      <w:r w:rsidR="00C52F4A" w:rsidRPr="00605EB6">
        <w:t>continua Henriette avec une émotion croissante</w:t>
      </w:r>
      <w:r w:rsidR="00C474C1">
        <w:t xml:space="preserve">, </w:t>
      </w:r>
      <w:r w:rsidR="00C52F4A" w:rsidRPr="00605EB6">
        <w:t>vous savez ce que Jean Loup a fait pour moi</w:t>
      </w:r>
      <w:r w:rsidR="00C474C1">
        <w:t xml:space="preserve">, : </w:t>
      </w:r>
      <w:r w:rsidR="00C52F4A" w:rsidRPr="00605EB6">
        <w:t>il m</w:t>
      </w:r>
      <w:r w:rsidR="00C474C1">
        <w:t>’</w:t>
      </w:r>
      <w:r w:rsidR="00C52F4A" w:rsidRPr="00605EB6">
        <w:t>a sauvé la vie</w:t>
      </w:r>
      <w:r w:rsidR="00C474C1">
        <w:t xml:space="preserve"> ! </w:t>
      </w:r>
      <w:r w:rsidR="00C52F4A" w:rsidRPr="00605EB6">
        <w:t>Vous savez ce qu</w:t>
      </w:r>
      <w:r w:rsidR="00C474C1">
        <w:t>’</w:t>
      </w:r>
      <w:r w:rsidR="00C52F4A" w:rsidRPr="00605EB6">
        <w:t>il a fait pour d</w:t>
      </w:r>
      <w:r w:rsidR="00C474C1">
        <w:t>’</w:t>
      </w:r>
      <w:r w:rsidR="00C52F4A" w:rsidRPr="00605EB6">
        <w:t>autres</w:t>
      </w:r>
      <w:r w:rsidR="00C474C1">
        <w:t xml:space="preserve">… </w:t>
      </w:r>
      <w:r w:rsidR="00C52F4A" w:rsidRPr="00605EB6">
        <w:t>Et on l</w:t>
      </w:r>
      <w:r w:rsidR="00C474C1">
        <w:t>’</w:t>
      </w:r>
      <w:r w:rsidR="00C52F4A" w:rsidRPr="00605EB6">
        <w:t>accuse</w:t>
      </w:r>
      <w:r w:rsidR="00C474C1">
        <w:t xml:space="preserve">, </w:t>
      </w:r>
      <w:r w:rsidR="00C52F4A" w:rsidRPr="00605EB6">
        <w:t>on l</w:t>
      </w:r>
      <w:r w:rsidR="00C474C1">
        <w:t>’</w:t>
      </w:r>
      <w:r w:rsidR="00C52F4A" w:rsidRPr="00605EB6">
        <w:t>accuse</w:t>
      </w:r>
      <w:r w:rsidR="00C474C1">
        <w:t xml:space="preserve"> !… </w:t>
      </w:r>
      <w:r w:rsidR="00C52F4A" w:rsidRPr="00605EB6">
        <w:t>On l</w:t>
      </w:r>
      <w:r w:rsidR="00C474C1">
        <w:t>’</w:t>
      </w:r>
      <w:r w:rsidR="00C52F4A" w:rsidRPr="00605EB6">
        <w:t>accuse parce qu</w:t>
      </w:r>
      <w:r w:rsidR="00C474C1">
        <w:t>’</w:t>
      </w:r>
      <w:r w:rsidR="00C52F4A" w:rsidRPr="00605EB6">
        <w:t>il ne peut pas se défendre</w:t>
      </w:r>
      <w:r w:rsidR="009C2322">
        <w:t>,</w:t>
      </w:r>
      <w:r w:rsidR="00C474C1">
        <w:t xml:space="preserve"> </w:t>
      </w:r>
      <w:r w:rsidR="005252E6">
        <w:t>p</w:t>
      </w:r>
      <w:r w:rsidR="00C52F4A" w:rsidRPr="00605EB6">
        <w:t>arce qu</w:t>
      </w:r>
      <w:r w:rsidR="00C474C1">
        <w:t>’</w:t>
      </w:r>
      <w:r w:rsidR="00C52F4A" w:rsidRPr="00605EB6">
        <w:t>il ne peut pas crier</w:t>
      </w:r>
      <w:r w:rsidR="00C474C1">
        <w:t> : « </w:t>
      </w:r>
      <w:r w:rsidR="00C52F4A" w:rsidRPr="00605EB6">
        <w:t>Je suis innocent</w:t>
      </w:r>
      <w:r w:rsidR="00C474C1">
        <w:t> ! »</w:t>
      </w:r>
      <w:r w:rsidR="00C52F4A" w:rsidRPr="00605EB6">
        <w:t xml:space="preserve"> On le déclare coupable</w:t>
      </w:r>
      <w:r w:rsidR="00C474C1">
        <w:t xml:space="preserve"> ! </w:t>
      </w:r>
      <w:r w:rsidR="00C52F4A" w:rsidRPr="00605EB6">
        <w:t>Eh bien</w:t>
      </w:r>
      <w:r w:rsidR="00C474C1">
        <w:t xml:space="preserve">, </w:t>
      </w:r>
      <w:r w:rsidR="00C52F4A" w:rsidRPr="00605EB6">
        <w:t>je suis venue vous dire</w:t>
      </w:r>
      <w:r w:rsidR="00C474C1">
        <w:t xml:space="preserve">, </w:t>
      </w:r>
      <w:r w:rsidR="00C52F4A" w:rsidRPr="00605EB6">
        <w:t>à vous qu</w:t>
      </w:r>
      <w:r w:rsidR="00C474C1">
        <w:t>’</w:t>
      </w:r>
      <w:r w:rsidR="00C52F4A" w:rsidRPr="00605EB6">
        <w:t>il aime</w:t>
      </w:r>
      <w:r w:rsidR="00C474C1">
        <w:t xml:space="preserve">, </w:t>
      </w:r>
      <w:r w:rsidR="00C52F4A" w:rsidRPr="00605EB6">
        <w:t xml:space="preserve">à vous qui lui avez </w:t>
      </w:r>
      <w:r w:rsidR="005252E6" w:rsidRPr="00605EB6">
        <w:t xml:space="preserve">témoigné </w:t>
      </w:r>
      <w:r w:rsidR="00C52F4A" w:rsidRPr="00605EB6">
        <w:t>autrefois de l</w:t>
      </w:r>
      <w:r w:rsidR="00C474C1">
        <w:t>’</w:t>
      </w:r>
      <w:r w:rsidR="00C52F4A" w:rsidRPr="00605EB6">
        <w:t>amitié</w:t>
      </w:r>
      <w:r w:rsidR="00C474C1">
        <w:t xml:space="preserve"> : </w:t>
      </w:r>
      <w:r w:rsidR="00C52F4A" w:rsidRPr="00605EB6">
        <w:t>Jean Loup est innocent</w:t>
      </w:r>
      <w:r w:rsidR="00C474C1">
        <w:t> !</w:t>
      </w:r>
    </w:p>
    <w:p w14:paraId="31A88AEA" w14:textId="0C265AD6" w:rsidR="00C474C1" w:rsidRDefault="0094609C" w:rsidP="00C52F4A">
      <w:r>
        <w:t>— </w:t>
      </w:r>
      <w:r w:rsidR="00C52F4A" w:rsidRPr="00605EB6">
        <w:t>Vous seule prenez sa défense</w:t>
      </w:r>
      <w:r w:rsidR="00C474C1">
        <w:t xml:space="preserve">, </w:t>
      </w:r>
      <w:r w:rsidR="00C52F4A" w:rsidRPr="00605EB6">
        <w:t>mademoiselle</w:t>
      </w:r>
      <w:r w:rsidR="00C474C1">
        <w:t>.</w:t>
      </w:r>
    </w:p>
    <w:p w14:paraId="7745EC7F" w14:textId="7052CCBF" w:rsidR="00C474C1" w:rsidRDefault="0094609C" w:rsidP="00C52F4A">
      <w:r>
        <w:t>— </w:t>
      </w:r>
      <w:r w:rsidR="00C52F4A" w:rsidRPr="00605EB6">
        <w:t>Parce que moi seule je puis la prendre</w:t>
      </w:r>
      <w:r w:rsidR="00C474C1">
        <w:t xml:space="preserve"> ; </w:t>
      </w:r>
      <w:r w:rsidR="005252E6">
        <w:t>m</w:t>
      </w:r>
      <w:r w:rsidR="005252E6" w:rsidRPr="00605EB6">
        <w:t>ais</w:t>
      </w:r>
      <w:r w:rsidR="00C474C1">
        <w:t xml:space="preserve">, </w:t>
      </w:r>
      <w:r w:rsidR="00C52F4A" w:rsidRPr="00605EB6">
        <w:t>tout à l</w:t>
      </w:r>
      <w:r w:rsidR="00C474C1">
        <w:t>’</w:t>
      </w:r>
      <w:r w:rsidR="00C52F4A" w:rsidRPr="00605EB6">
        <w:t>heure</w:t>
      </w:r>
      <w:r w:rsidR="00C474C1">
        <w:t xml:space="preserve">, </w:t>
      </w:r>
      <w:r w:rsidR="00C52F4A" w:rsidRPr="00605EB6">
        <w:t>sous serez avec moi et vous rendrez à Jean Loup votre amitié</w:t>
      </w:r>
      <w:r w:rsidR="00C474C1">
        <w:t>.</w:t>
      </w:r>
    </w:p>
    <w:p w14:paraId="0DA50B16" w14:textId="119669C7" w:rsidR="00C474C1" w:rsidRDefault="00C474C1" w:rsidP="00C52F4A">
      <w:r>
        <w:t>» </w:t>
      </w:r>
      <w:r w:rsidR="00C52F4A" w:rsidRPr="00605EB6">
        <w:t>Monsieur Grandin</w:t>
      </w:r>
      <w:r>
        <w:t xml:space="preserve">, </w:t>
      </w:r>
      <w:r w:rsidR="00C52F4A" w:rsidRPr="00605EB6">
        <w:t>une erreur</w:t>
      </w:r>
      <w:r>
        <w:t xml:space="preserve">, </w:t>
      </w:r>
      <w:r w:rsidR="005252E6">
        <w:t>une fatale erreur</w:t>
      </w:r>
      <w:r w:rsidR="00C52F4A" w:rsidRPr="00605EB6">
        <w:t xml:space="preserve"> a causé la mort de la malheureuse Jeanne</w:t>
      </w:r>
      <w:r>
        <w:t xml:space="preserve">. </w:t>
      </w:r>
      <w:r w:rsidR="00C52F4A" w:rsidRPr="00605EB6">
        <w:t>Jean Loup a voulu la sauver</w:t>
      </w:r>
      <w:r>
        <w:t xml:space="preserve">, </w:t>
      </w:r>
      <w:r w:rsidR="00C52F4A" w:rsidRPr="00605EB6">
        <w:t xml:space="preserve">comme il a sauvé le jeune garçon de </w:t>
      </w:r>
      <w:r w:rsidR="005252E6" w:rsidRPr="00605EB6">
        <w:t>Blign</w:t>
      </w:r>
      <w:r w:rsidR="005252E6">
        <w:t>i</w:t>
      </w:r>
      <w:r w:rsidR="005252E6" w:rsidRPr="00605EB6">
        <w:t>court</w:t>
      </w:r>
      <w:r>
        <w:t xml:space="preserve">, </w:t>
      </w:r>
      <w:r w:rsidR="00C52F4A" w:rsidRPr="00605EB6">
        <w:t>comme il m</w:t>
      </w:r>
      <w:r>
        <w:t>’</w:t>
      </w:r>
      <w:r w:rsidR="00C52F4A" w:rsidRPr="00605EB6">
        <w:t>a sauvée</w:t>
      </w:r>
      <w:r>
        <w:t xml:space="preserve">, </w:t>
      </w:r>
      <w:r w:rsidR="00C52F4A" w:rsidRPr="00605EB6">
        <w:t>moi</w:t>
      </w:r>
      <w:r>
        <w:t xml:space="preserve">, </w:t>
      </w:r>
      <w:r w:rsidR="00C52F4A" w:rsidRPr="00605EB6">
        <w:t>Henriette de Simaise</w:t>
      </w:r>
      <w:r>
        <w:t xml:space="preserve"> ; ! </w:t>
      </w:r>
      <w:r w:rsidR="005252E6">
        <w:t>M</w:t>
      </w:r>
      <w:r w:rsidR="005252E6" w:rsidRPr="00605EB6">
        <w:t>alheureusement</w:t>
      </w:r>
      <w:r>
        <w:t xml:space="preserve">, </w:t>
      </w:r>
      <w:r w:rsidR="00C52F4A" w:rsidRPr="00605EB6">
        <w:t>hélas</w:t>
      </w:r>
      <w:r>
        <w:t xml:space="preserve"> ! </w:t>
      </w:r>
      <w:r w:rsidR="00C52F4A" w:rsidRPr="00605EB6">
        <w:t>la rivière était forte</w:t>
      </w:r>
      <w:r>
        <w:t xml:space="preserve">, </w:t>
      </w:r>
      <w:r w:rsidR="00C52F4A" w:rsidRPr="00605EB6">
        <w:t>prête à déborder</w:t>
      </w:r>
      <w:r>
        <w:t xml:space="preserve">, </w:t>
      </w:r>
      <w:r w:rsidR="00C52F4A" w:rsidRPr="00605EB6">
        <w:t>comme on a dû vous le dire</w:t>
      </w:r>
      <w:r>
        <w:t xml:space="preserve">, : </w:t>
      </w:r>
      <w:r w:rsidR="00C52F4A" w:rsidRPr="00605EB6">
        <w:t>le courant rapide a entraîné la pauvre Jeanne</w:t>
      </w:r>
      <w:r>
        <w:t xml:space="preserve">, </w:t>
      </w:r>
      <w:r w:rsidR="00C52F4A" w:rsidRPr="00605EB6">
        <w:t>et Jean Loup n</w:t>
      </w:r>
      <w:r>
        <w:t>’</w:t>
      </w:r>
      <w:r w:rsidR="00C52F4A" w:rsidRPr="00605EB6">
        <w:t>a pas pu la sauver</w:t>
      </w:r>
      <w:r>
        <w:t>.</w:t>
      </w:r>
    </w:p>
    <w:p w14:paraId="14F8ADB5" w14:textId="0D104EDE" w:rsidR="00C474C1" w:rsidRDefault="0094609C" w:rsidP="00C52F4A">
      <w:r>
        <w:t>— </w:t>
      </w:r>
      <w:r w:rsidR="00C52F4A" w:rsidRPr="00605EB6">
        <w:t>Mais ce que vous me dites là</w:t>
      </w:r>
      <w:r w:rsidR="00C474C1">
        <w:t xml:space="preserve">, </w:t>
      </w:r>
      <w:r w:rsidR="00C52F4A" w:rsidRPr="00605EB6">
        <w:t>mademoiselle</w:t>
      </w:r>
      <w:r w:rsidR="00C474C1">
        <w:t xml:space="preserve">, </w:t>
      </w:r>
      <w:r w:rsidR="00C52F4A" w:rsidRPr="00605EB6">
        <w:t>nul autre que vous ne le sait</w:t>
      </w:r>
      <w:r w:rsidR="00C474C1">
        <w:t> !</w:t>
      </w:r>
    </w:p>
    <w:p w14:paraId="05F76CAB" w14:textId="4C6AC29D" w:rsidR="00C474C1" w:rsidRDefault="0094609C" w:rsidP="00C52F4A">
      <w:r>
        <w:t>— </w:t>
      </w:r>
      <w:r w:rsidR="00C52F4A" w:rsidRPr="00605EB6">
        <w:t>C</w:t>
      </w:r>
      <w:r w:rsidR="00C474C1">
        <w:t>’</w:t>
      </w:r>
      <w:r w:rsidR="00C52F4A" w:rsidRPr="00605EB6">
        <w:t>est possible</w:t>
      </w:r>
      <w:r w:rsidR="00C474C1">
        <w:t xml:space="preserve"> ; </w:t>
      </w:r>
      <w:r w:rsidR="00C52F4A" w:rsidRPr="00605EB6">
        <w:t>il faisait à peine jour et personne ne se trouvait là</w:t>
      </w:r>
      <w:r w:rsidR="00C474C1">
        <w:t xml:space="preserve">. </w:t>
      </w:r>
      <w:r w:rsidR="00C52F4A" w:rsidRPr="00605EB6">
        <w:t>Mais qu</w:t>
      </w:r>
      <w:r w:rsidR="00C474C1">
        <w:t>’</w:t>
      </w:r>
      <w:r w:rsidR="00C52F4A" w:rsidRPr="00605EB6">
        <w:t>importe</w:t>
      </w:r>
      <w:r w:rsidR="00C474C1">
        <w:t xml:space="preserve"> ? </w:t>
      </w:r>
      <w:r w:rsidR="00C52F4A" w:rsidRPr="00605EB6">
        <w:t>Ce que je tiens à vous prouver</w:t>
      </w:r>
      <w:r w:rsidR="00C474C1">
        <w:t xml:space="preserve">, </w:t>
      </w:r>
      <w:r w:rsidR="00C52F4A" w:rsidRPr="00605EB6">
        <w:t>monsieur Grandin</w:t>
      </w:r>
      <w:r w:rsidR="00C474C1">
        <w:t xml:space="preserve">, </w:t>
      </w:r>
      <w:r w:rsidR="00C52F4A" w:rsidRPr="00605EB6">
        <w:t>c</w:t>
      </w:r>
      <w:r w:rsidR="00C474C1">
        <w:t>’</w:t>
      </w:r>
      <w:r w:rsidR="00C52F4A" w:rsidRPr="00605EB6">
        <w:t>est que Jean Loup n</w:t>
      </w:r>
      <w:r w:rsidR="00C474C1">
        <w:t>’</w:t>
      </w:r>
      <w:r w:rsidR="00C52F4A" w:rsidRPr="00605EB6">
        <w:t>est point coupable</w:t>
      </w:r>
      <w:r w:rsidR="00C474C1">
        <w:t xml:space="preserve">, </w:t>
      </w:r>
      <w:r w:rsidR="00C52F4A" w:rsidRPr="00605EB6">
        <w:t>et que Jeanne Vaillant</w:t>
      </w:r>
      <w:r w:rsidR="00C474C1">
        <w:t xml:space="preserve">, </w:t>
      </w:r>
      <w:r w:rsidR="00C52F4A" w:rsidRPr="00605EB6">
        <w:t>avant de mourir</w:t>
      </w:r>
      <w:r w:rsidR="00C474C1">
        <w:t xml:space="preserve">, </w:t>
      </w:r>
      <w:r w:rsidR="00C52F4A" w:rsidRPr="00605EB6">
        <w:t>n</w:t>
      </w:r>
      <w:r w:rsidR="00C474C1">
        <w:t>’</w:t>
      </w:r>
      <w:r w:rsidR="00C52F4A" w:rsidRPr="00605EB6">
        <w:t>a subi aucun outrage</w:t>
      </w:r>
      <w:r w:rsidR="00C474C1">
        <w:t>.</w:t>
      </w:r>
    </w:p>
    <w:p w14:paraId="1492E714" w14:textId="6D722C61" w:rsidR="00C474C1" w:rsidRDefault="0094609C" w:rsidP="00C52F4A">
      <w:r>
        <w:t>— </w:t>
      </w:r>
      <w:r w:rsidR="00C52F4A" w:rsidRPr="00605EB6">
        <w:t>Vous dites</w:t>
      </w:r>
      <w:r w:rsidR="00C474C1">
        <w:t xml:space="preserve"> ! </w:t>
      </w:r>
      <w:r w:rsidR="00C52F4A" w:rsidRPr="00605EB6">
        <w:t>exclama Jacques</w:t>
      </w:r>
      <w:r w:rsidR="00C474C1">
        <w:t xml:space="preserve">, </w:t>
      </w:r>
      <w:r w:rsidR="00C52F4A" w:rsidRPr="00605EB6">
        <w:t>bondissant sur ses jambes</w:t>
      </w:r>
      <w:r w:rsidR="00C474C1">
        <w:t xml:space="preserve">, </w:t>
      </w:r>
      <w:r w:rsidR="00C52F4A" w:rsidRPr="00605EB6">
        <w:t>pâle</w:t>
      </w:r>
      <w:r w:rsidR="00C474C1">
        <w:t xml:space="preserve">, </w:t>
      </w:r>
      <w:r w:rsidR="00C52F4A" w:rsidRPr="00605EB6">
        <w:t>frémissant</w:t>
      </w:r>
      <w:r w:rsidR="00C474C1">
        <w:t>.</w:t>
      </w:r>
    </w:p>
    <w:p w14:paraId="3ACC2E99" w14:textId="77777777" w:rsidR="00C474C1" w:rsidRDefault="00C52F4A" w:rsidP="00C52F4A">
      <w:r w:rsidRPr="00605EB6">
        <w:t>Puis</w:t>
      </w:r>
      <w:r w:rsidR="00C474C1">
        <w:t xml:space="preserve">, </w:t>
      </w:r>
      <w:r w:rsidRPr="00605EB6">
        <w:t>secouant tristement la tête</w:t>
      </w:r>
      <w:r w:rsidR="00C474C1">
        <w:t> :</w:t>
      </w:r>
    </w:p>
    <w:p w14:paraId="02735852" w14:textId="16617F90" w:rsidR="00C474C1" w:rsidRDefault="0094609C" w:rsidP="00C52F4A">
      <w:r>
        <w:lastRenderedPageBreak/>
        <w:t>— </w:t>
      </w:r>
      <w:r w:rsidR="00C52F4A" w:rsidRPr="00605EB6">
        <w:t>Il y a la lettre de Jeanne</w:t>
      </w:r>
      <w:r w:rsidR="00C474C1">
        <w:t xml:space="preserve">, </w:t>
      </w:r>
      <w:r w:rsidR="00C52F4A" w:rsidRPr="00605EB6">
        <w:t>dit-il</w:t>
      </w:r>
      <w:r w:rsidR="00C474C1">
        <w:t xml:space="preserve">, </w:t>
      </w:r>
      <w:r w:rsidR="00C52F4A" w:rsidRPr="00605EB6">
        <w:t>et</w:t>
      </w:r>
      <w:r w:rsidR="00C474C1">
        <w:t xml:space="preserve">, </w:t>
      </w:r>
      <w:r w:rsidR="00C52F4A" w:rsidRPr="00605EB6">
        <w:t>dans le jardin</w:t>
      </w:r>
      <w:r w:rsidR="00C474C1">
        <w:t xml:space="preserve">, </w:t>
      </w:r>
      <w:r w:rsidR="00C52F4A" w:rsidRPr="00605EB6">
        <w:t>au bas de l</w:t>
      </w:r>
      <w:r w:rsidR="00C474C1">
        <w:t>’</w:t>
      </w:r>
      <w:r w:rsidR="00C52F4A" w:rsidRPr="00605EB6">
        <w:t>échelle</w:t>
      </w:r>
      <w:r w:rsidR="00C474C1">
        <w:t xml:space="preserve">, </w:t>
      </w:r>
      <w:r w:rsidR="00C52F4A" w:rsidRPr="00605EB6">
        <w:t>on a vu les empreintes des pieds nus</w:t>
      </w:r>
      <w:r w:rsidR="00C474C1">
        <w:t>.</w:t>
      </w:r>
    </w:p>
    <w:p w14:paraId="676EAA49" w14:textId="5E3E991C" w:rsidR="00C474C1" w:rsidRDefault="0094609C" w:rsidP="00C52F4A">
      <w:r>
        <w:t>— </w:t>
      </w:r>
      <w:r w:rsidR="00C52F4A" w:rsidRPr="00605EB6">
        <w:t>Monsieur Grandin</w:t>
      </w:r>
      <w:r w:rsidR="00C474C1">
        <w:t xml:space="preserve">, </w:t>
      </w:r>
      <w:r w:rsidR="00C52F4A" w:rsidRPr="00605EB6">
        <w:t>répliqua la jeune fille d</w:t>
      </w:r>
      <w:r w:rsidR="00C474C1">
        <w:t>’</w:t>
      </w:r>
      <w:r w:rsidR="00C52F4A" w:rsidRPr="00605EB6">
        <w:t>un ton énergique</w:t>
      </w:r>
      <w:r w:rsidR="00C474C1">
        <w:t xml:space="preserve">, </w:t>
      </w:r>
      <w:r w:rsidR="00C52F4A" w:rsidRPr="00605EB6">
        <w:t>cela prouve que Jean Loup</w:t>
      </w:r>
      <w:r w:rsidR="00C474C1">
        <w:t xml:space="preserve">, </w:t>
      </w:r>
      <w:r w:rsidR="00C52F4A" w:rsidRPr="00605EB6">
        <w:t>dans cette nuit terrible</w:t>
      </w:r>
      <w:r w:rsidR="00C474C1">
        <w:t xml:space="preserve">, </w:t>
      </w:r>
      <w:r w:rsidR="00C52F4A" w:rsidRPr="00605EB6">
        <w:t>a joué un grand rôle</w:t>
      </w:r>
      <w:r w:rsidR="00C474C1">
        <w:t xml:space="preserve"> ; </w:t>
      </w:r>
      <w:r w:rsidR="00C52F4A" w:rsidRPr="00605EB6">
        <w:t>cela prouve</w:t>
      </w:r>
      <w:r w:rsidR="00C474C1">
        <w:t xml:space="preserve">, </w:t>
      </w:r>
      <w:r w:rsidR="00C52F4A" w:rsidRPr="00605EB6">
        <w:t>en en montrant la cause</w:t>
      </w:r>
      <w:r w:rsidR="00C474C1">
        <w:t xml:space="preserve">, </w:t>
      </w:r>
      <w:r w:rsidR="00C52F4A" w:rsidRPr="00605EB6">
        <w:t>la déplorable erreur de Jeanne</w:t>
      </w:r>
      <w:r w:rsidR="00C474C1">
        <w:t xml:space="preserve">. </w:t>
      </w:r>
      <w:r w:rsidR="00C52F4A" w:rsidRPr="00605EB6">
        <w:t>La malheureuse était troublée</w:t>
      </w:r>
      <w:r w:rsidR="00C474C1">
        <w:t xml:space="preserve">, </w:t>
      </w:r>
      <w:r w:rsidR="00C52F4A" w:rsidRPr="00605EB6">
        <w:t>presque folle d</w:t>
      </w:r>
      <w:r w:rsidR="00C474C1">
        <w:t>’</w:t>
      </w:r>
      <w:r w:rsidR="00C52F4A" w:rsidRPr="00605EB6">
        <w:t>épouvante</w:t>
      </w:r>
      <w:r w:rsidR="00C474C1">
        <w:t xml:space="preserve"> ; </w:t>
      </w:r>
      <w:r w:rsidR="00C52F4A" w:rsidRPr="00605EB6">
        <w:t>elle sortait d</w:t>
      </w:r>
      <w:r w:rsidR="00C474C1">
        <w:t>’</w:t>
      </w:r>
      <w:r w:rsidR="00C52F4A" w:rsidRPr="00605EB6">
        <w:t>un long évanouissement</w:t>
      </w:r>
      <w:r w:rsidR="00C474C1">
        <w:t xml:space="preserve">. </w:t>
      </w:r>
      <w:r w:rsidR="00C52F4A" w:rsidRPr="00605EB6">
        <w:t>Elle a vu le chien étendu sur le parquet</w:t>
      </w:r>
      <w:r w:rsidR="00C474C1">
        <w:t xml:space="preserve"> ; </w:t>
      </w:r>
      <w:r w:rsidR="00C52F4A" w:rsidRPr="00605EB6">
        <w:t>elle a vu Jean Loup</w:t>
      </w:r>
      <w:r w:rsidR="00C474C1">
        <w:t xml:space="preserve">. </w:t>
      </w:r>
      <w:r w:rsidR="00C52F4A" w:rsidRPr="00605EB6">
        <w:t>Elle n</w:t>
      </w:r>
      <w:r w:rsidR="00C474C1">
        <w:t>’</w:t>
      </w:r>
      <w:r w:rsidR="00C52F4A" w:rsidRPr="00605EB6">
        <w:t>a pu se rendre compte de rien</w:t>
      </w:r>
      <w:r w:rsidR="00C474C1">
        <w:t xml:space="preserve">, </w:t>
      </w:r>
      <w:r w:rsidR="00C52F4A" w:rsidRPr="00605EB6">
        <w:t>elle avait perdu la tête</w:t>
      </w:r>
      <w:r w:rsidR="00C474C1">
        <w:t xml:space="preserve">. </w:t>
      </w:r>
      <w:r w:rsidR="00C52F4A" w:rsidRPr="00605EB6">
        <w:t>Oh</w:t>
      </w:r>
      <w:r w:rsidR="00C474C1">
        <w:t xml:space="preserve"> ! </w:t>
      </w:r>
      <w:r w:rsidR="00C52F4A" w:rsidRPr="00605EB6">
        <w:t>j</w:t>
      </w:r>
      <w:r w:rsidR="00C474C1">
        <w:t>’</w:t>
      </w:r>
      <w:r w:rsidR="00C52F4A" w:rsidRPr="00605EB6">
        <w:t>aurais été comme elle</w:t>
      </w:r>
      <w:r w:rsidR="00C474C1">
        <w:t xml:space="preserve"> ! </w:t>
      </w:r>
      <w:r w:rsidR="00C52F4A" w:rsidRPr="00605EB6">
        <w:t>Et Jean Loup ne pouvait pas parler</w:t>
      </w:r>
      <w:r w:rsidR="00C474C1">
        <w:t xml:space="preserve">… </w:t>
      </w:r>
      <w:r w:rsidR="00C52F4A" w:rsidRPr="00605EB6">
        <w:t>Vous savez ce qu</w:t>
      </w:r>
      <w:r w:rsidR="00C474C1">
        <w:t>’</w:t>
      </w:r>
      <w:r w:rsidR="00C52F4A" w:rsidRPr="00605EB6">
        <w:t>elle a supposé</w:t>
      </w:r>
      <w:r w:rsidR="00C474C1">
        <w:t xml:space="preserve">, </w:t>
      </w:r>
      <w:r w:rsidR="00C52F4A" w:rsidRPr="00605EB6">
        <w:t>ce qu</w:t>
      </w:r>
      <w:r w:rsidR="00C474C1">
        <w:t>’</w:t>
      </w:r>
      <w:r w:rsidR="00C52F4A" w:rsidRPr="00605EB6">
        <w:t>elle a cru</w:t>
      </w:r>
      <w:r w:rsidR="00C474C1">
        <w:t xml:space="preserve">… </w:t>
      </w:r>
      <w:r w:rsidR="00C52F4A" w:rsidRPr="00605EB6">
        <w:t>Elle ne vit que l</w:t>
      </w:r>
      <w:r w:rsidR="00C474C1">
        <w:t>’</w:t>
      </w:r>
      <w:r w:rsidR="00C52F4A" w:rsidRPr="00605EB6">
        <w:t>abîme profond creusé sous ses pieds</w:t>
      </w:r>
      <w:r w:rsidR="00C474C1">
        <w:t xml:space="preserve">. </w:t>
      </w:r>
      <w:r w:rsidR="00C52F4A" w:rsidRPr="00605EB6">
        <w:t>Saisie par un violent désespoir</w:t>
      </w:r>
      <w:r w:rsidR="00C474C1">
        <w:t xml:space="preserve">, </w:t>
      </w:r>
      <w:r w:rsidR="00C52F4A" w:rsidRPr="00605EB6">
        <w:t>elle écrivit la lettre d</w:t>
      </w:r>
      <w:r w:rsidR="00C474C1">
        <w:t>’</w:t>
      </w:r>
      <w:r w:rsidR="00C52F4A" w:rsidRPr="00605EB6">
        <w:t>adieu à son père et s</w:t>
      </w:r>
      <w:r w:rsidR="00C474C1">
        <w:t>’</w:t>
      </w:r>
      <w:r w:rsidR="00C52F4A" w:rsidRPr="00605EB6">
        <w:t>enfuit aussitôt de la maison</w:t>
      </w:r>
      <w:r w:rsidR="00C474C1">
        <w:t xml:space="preserve">, </w:t>
      </w:r>
      <w:r w:rsidR="00C52F4A" w:rsidRPr="00605EB6">
        <w:t>suivie de près par Jean Loup</w:t>
      </w:r>
      <w:r w:rsidR="00C474C1">
        <w:t xml:space="preserve">, </w:t>
      </w:r>
      <w:r w:rsidR="00C52F4A" w:rsidRPr="00605EB6">
        <w:t>qui avait deviné son funeste dessein</w:t>
      </w:r>
      <w:r w:rsidR="00C474C1">
        <w:t>.</w:t>
      </w:r>
    </w:p>
    <w:p w14:paraId="3E6D6590" w14:textId="0DC7587D" w:rsidR="00C474C1" w:rsidRDefault="00C52F4A" w:rsidP="00C52F4A">
      <w:r w:rsidRPr="00605EB6">
        <w:t>Le jeune homme</w:t>
      </w:r>
      <w:r w:rsidR="00C474C1">
        <w:t xml:space="preserve">, </w:t>
      </w:r>
      <w:r w:rsidRPr="00605EB6">
        <w:t>les yeux démesurément ouverts</w:t>
      </w:r>
      <w:r w:rsidR="00C474C1">
        <w:t xml:space="preserve">, </w:t>
      </w:r>
      <w:r w:rsidRPr="00605EB6">
        <w:t>tremblant de tous ses membres</w:t>
      </w:r>
      <w:r w:rsidR="00C474C1">
        <w:t xml:space="preserve">, </w:t>
      </w:r>
      <w:r w:rsidRPr="00605EB6">
        <w:t>haletant</w:t>
      </w:r>
      <w:r w:rsidR="00C474C1">
        <w:t xml:space="preserve">, </w:t>
      </w:r>
      <w:r w:rsidRPr="00605EB6">
        <w:t>respirant à peine</w:t>
      </w:r>
      <w:r w:rsidR="00C474C1">
        <w:t xml:space="preserve">, </w:t>
      </w:r>
      <w:r w:rsidRPr="00605EB6">
        <w:t xml:space="preserve">écoutait avidement chaque parole qui tombait des lèvres de </w:t>
      </w:r>
      <w:r w:rsidR="009A0CB4" w:rsidRPr="009A0CB4">
        <w:t>M</w:t>
      </w:r>
      <w:r w:rsidR="009A0CB4" w:rsidRPr="009A0CB4">
        <w:rPr>
          <w:vertAlign w:val="superscript"/>
        </w:rPr>
        <w:t>lle</w:t>
      </w:r>
      <w:r w:rsidR="00C474C1">
        <w:t> de </w:t>
      </w:r>
      <w:r w:rsidRPr="00605EB6">
        <w:t>Simaise</w:t>
      </w:r>
      <w:r w:rsidR="00C474C1">
        <w:t>.</w:t>
      </w:r>
    </w:p>
    <w:p w14:paraId="347AD70F" w14:textId="57BF83A1" w:rsidR="00C474C1" w:rsidRDefault="0094609C" w:rsidP="00C52F4A">
      <w:r>
        <w:t>— </w:t>
      </w:r>
      <w:r w:rsidR="00C52F4A" w:rsidRPr="00605EB6">
        <w:t>Eh bien</w:t>
      </w:r>
      <w:r w:rsidR="00C474C1">
        <w:t xml:space="preserve">, </w:t>
      </w:r>
      <w:r w:rsidR="00C52F4A" w:rsidRPr="00605EB6">
        <w:t>monsieur</w:t>
      </w:r>
      <w:r w:rsidR="00C474C1">
        <w:t xml:space="preserve">, </w:t>
      </w:r>
      <w:r w:rsidR="00C52F4A" w:rsidRPr="00605EB6">
        <w:t>interrogea-t-elle</w:t>
      </w:r>
      <w:r w:rsidR="00C474C1">
        <w:t xml:space="preserve">, </w:t>
      </w:r>
      <w:r w:rsidR="00C52F4A" w:rsidRPr="00605EB6">
        <w:t>comprenez-vous</w:t>
      </w:r>
      <w:r w:rsidR="00C474C1">
        <w:t xml:space="preserve">, </w:t>
      </w:r>
      <w:r w:rsidR="00C52F4A" w:rsidRPr="00605EB6">
        <w:t>maintenant</w:t>
      </w:r>
      <w:r w:rsidR="00C474C1">
        <w:t xml:space="preserve">, </w:t>
      </w:r>
      <w:r w:rsidR="00C52F4A" w:rsidRPr="00605EB6">
        <w:t>comprenez-vous</w:t>
      </w:r>
      <w:r w:rsidR="00C474C1">
        <w:t> ?</w:t>
      </w:r>
    </w:p>
    <w:p w14:paraId="78728F57" w14:textId="7A7CB7E6" w:rsidR="00C474C1" w:rsidRDefault="0094609C" w:rsidP="00C52F4A">
      <w:r>
        <w:t>— </w:t>
      </w:r>
      <w:r w:rsidR="00C52F4A" w:rsidRPr="00605EB6">
        <w:t>Pas encore</w:t>
      </w:r>
      <w:r w:rsidR="00C474C1">
        <w:t xml:space="preserve">, </w:t>
      </w:r>
      <w:r w:rsidR="00C52F4A" w:rsidRPr="00605EB6">
        <w:t>mademoiselle</w:t>
      </w:r>
      <w:r w:rsidR="00C474C1">
        <w:t>.</w:t>
      </w:r>
    </w:p>
    <w:p w14:paraId="26D2CA81" w14:textId="50801DFB" w:rsidR="00C474C1" w:rsidRDefault="0094609C" w:rsidP="00C52F4A">
      <w:r>
        <w:t>— </w:t>
      </w:r>
      <w:r w:rsidR="00C52F4A" w:rsidRPr="00605EB6">
        <w:t>Quoi</w:t>
      </w:r>
      <w:r w:rsidR="00C474C1">
        <w:t xml:space="preserve"> ! </w:t>
      </w:r>
      <w:r w:rsidR="00C52F4A" w:rsidRPr="00605EB6">
        <w:t>vous ne devinez pas</w:t>
      </w:r>
      <w:r w:rsidR="00C474C1">
        <w:t> ?</w:t>
      </w:r>
    </w:p>
    <w:p w14:paraId="096F67AF" w14:textId="6A45B2BC" w:rsidR="00C474C1" w:rsidRDefault="0094609C" w:rsidP="00C52F4A">
      <w:r>
        <w:t>— </w:t>
      </w:r>
      <w:r w:rsidR="00C52F4A" w:rsidRPr="00605EB6">
        <w:t>Je cherche</w:t>
      </w:r>
      <w:r w:rsidR="00C474C1">
        <w:t>.</w:t>
      </w:r>
    </w:p>
    <w:p w14:paraId="402E7908" w14:textId="43E8D5E9" w:rsidR="00C474C1" w:rsidRDefault="0094609C" w:rsidP="00C52F4A">
      <w:r>
        <w:t>— </w:t>
      </w:r>
      <w:r w:rsidR="00C52F4A" w:rsidRPr="00605EB6">
        <w:t>Une horrible nuit d</w:t>
      </w:r>
      <w:r w:rsidR="00C474C1">
        <w:t>’</w:t>
      </w:r>
      <w:r w:rsidR="00C52F4A" w:rsidRPr="00605EB6">
        <w:t>orage</w:t>
      </w:r>
      <w:r w:rsidR="00C474C1">
        <w:t xml:space="preserve">, </w:t>
      </w:r>
      <w:r w:rsidR="00C52F4A" w:rsidRPr="00605EB6">
        <w:t>une chaleur étouffante</w:t>
      </w:r>
      <w:r w:rsidR="00C474C1">
        <w:t xml:space="preserve"> ; </w:t>
      </w:r>
      <w:r w:rsidR="00C52F4A" w:rsidRPr="00605EB6">
        <w:t>les éclairs déchirent le ciel</w:t>
      </w:r>
      <w:r w:rsidR="00C474C1">
        <w:t xml:space="preserve">, </w:t>
      </w:r>
      <w:r w:rsidR="00C52F4A" w:rsidRPr="00605EB6">
        <w:t>le tonnerre gronde avec des éclats épouvantables</w:t>
      </w:r>
      <w:r w:rsidR="00C474C1">
        <w:t xml:space="preserve">. </w:t>
      </w:r>
      <w:r w:rsidR="00C52F4A" w:rsidRPr="00605EB6">
        <w:t>La fenêtre de la chambre de Jeanne est ouverte derrière la jalousie baissée</w:t>
      </w:r>
      <w:r w:rsidR="00C474C1">
        <w:t xml:space="preserve">. </w:t>
      </w:r>
      <w:r w:rsidR="00C52F4A" w:rsidRPr="00605EB6">
        <w:t>Elle a éteint sa lumière</w:t>
      </w:r>
      <w:r w:rsidR="00C474C1">
        <w:t xml:space="preserve">. </w:t>
      </w:r>
      <w:r w:rsidR="00C52F4A" w:rsidRPr="00605EB6">
        <w:t>Elle dort</w:t>
      </w:r>
      <w:r w:rsidR="00C474C1">
        <w:t>.</w:t>
      </w:r>
    </w:p>
    <w:p w14:paraId="00FD4121" w14:textId="77777777" w:rsidR="00C474C1" w:rsidRDefault="00C474C1" w:rsidP="00C52F4A">
      <w:r>
        <w:lastRenderedPageBreak/>
        <w:t>» </w:t>
      </w:r>
      <w:r w:rsidR="00C52F4A" w:rsidRPr="006D0853">
        <w:t>Un homme s</w:t>
      </w:r>
      <w:r>
        <w:t>’</w:t>
      </w:r>
      <w:r w:rsidR="00C52F4A" w:rsidRPr="006D0853">
        <w:t>est</w:t>
      </w:r>
      <w:r w:rsidR="00C52F4A" w:rsidRPr="00605EB6">
        <w:t xml:space="preserve"> glissé dans le jardin</w:t>
      </w:r>
      <w:r>
        <w:t xml:space="preserve">, </w:t>
      </w:r>
      <w:r w:rsidR="00C52F4A" w:rsidRPr="00605EB6">
        <w:t>il applique une échelle contre le mur</w:t>
      </w:r>
      <w:r>
        <w:t xml:space="preserve">, </w:t>
      </w:r>
      <w:r w:rsidR="00C52F4A" w:rsidRPr="00605EB6">
        <w:t>il grimpe</w:t>
      </w:r>
      <w:r>
        <w:t xml:space="preserve">, </w:t>
      </w:r>
      <w:r w:rsidR="00C52F4A" w:rsidRPr="00605EB6">
        <w:t>il entre dans la chambre</w:t>
      </w:r>
      <w:r>
        <w:t xml:space="preserve">. </w:t>
      </w:r>
      <w:r w:rsidR="00C52F4A" w:rsidRPr="00605EB6">
        <w:t>Le chien veut défendre sa maîtresse</w:t>
      </w:r>
      <w:r>
        <w:t xml:space="preserve">, </w:t>
      </w:r>
      <w:r w:rsidR="00C52F4A" w:rsidRPr="00605EB6">
        <w:t>l</w:t>
      </w:r>
      <w:r>
        <w:t>’</w:t>
      </w:r>
      <w:r w:rsidR="00C52F4A" w:rsidRPr="00605EB6">
        <w:t>homme le tue</w:t>
      </w:r>
      <w:r>
        <w:t xml:space="preserve">. </w:t>
      </w:r>
      <w:r w:rsidR="00C52F4A" w:rsidRPr="00605EB6">
        <w:t>Jeanne se réveille</w:t>
      </w:r>
      <w:r>
        <w:t xml:space="preserve">, </w:t>
      </w:r>
      <w:r w:rsidR="00C52F4A" w:rsidRPr="00605EB6">
        <w:t>elle pousse des cris perçants</w:t>
      </w:r>
      <w:r>
        <w:t xml:space="preserve">, </w:t>
      </w:r>
      <w:r w:rsidR="00C52F4A" w:rsidRPr="00605EB6">
        <w:t>appelle à son secours</w:t>
      </w:r>
      <w:r>
        <w:t xml:space="preserve">. </w:t>
      </w:r>
      <w:r w:rsidR="00C52F4A" w:rsidRPr="00605EB6">
        <w:t>Un troisième personnage se précipite dans la chambre</w:t>
      </w:r>
      <w:r>
        <w:t xml:space="preserve"> ; </w:t>
      </w:r>
      <w:r w:rsidR="00C52F4A" w:rsidRPr="00605EB6">
        <w:t>c</w:t>
      </w:r>
      <w:r>
        <w:t>’</w:t>
      </w:r>
      <w:r w:rsidR="00C52F4A" w:rsidRPr="00605EB6">
        <w:t>est Jean Loup</w:t>
      </w:r>
      <w:r>
        <w:t xml:space="preserve">, </w:t>
      </w:r>
      <w:r w:rsidR="00C52F4A" w:rsidRPr="00605EB6">
        <w:t>c</w:t>
      </w:r>
      <w:r>
        <w:t>’</w:t>
      </w:r>
      <w:r w:rsidR="00C52F4A" w:rsidRPr="00605EB6">
        <w:t>est le sauveur</w:t>
      </w:r>
      <w:r>
        <w:t xml:space="preserve"> ! </w:t>
      </w:r>
      <w:r w:rsidR="00C52F4A" w:rsidRPr="00605EB6">
        <w:t>Il n</w:t>
      </w:r>
      <w:r>
        <w:t>’</w:t>
      </w:r>
      <w:r w:rsidR="00C52F4A" w:rsidRPr="00605EB6">
        <w:t>était pas loin</w:t>
      </w:r>
      <w:r>
        <w:t xml:space="preserve">, </w:t>
      </w:r>
      <w:r w:rsidR="00C52F4A" w:rsidRPr="00605EB6">
        <w:t>il rôdait autour de la maison</w:t>
      </w:r>
      <w:r>
        <w:t xml:space="preserve">, </w:t>
      </w:r>
      <w:r w:rsidR="00C52F4A" w:rsidRPr="00605EB6">
        <w:t>il avait entendu les cris de la fiancée de son ami</w:t>
      </w:r>
      <w:r>
        <w:t xml:space="preserve">. </w:t>
      </w:r>
      <w:r w:rsidR="00C52F4A" w:rsidRPr="00605EB6">
        <w:t>L</w:t>
      </w:r>
      <w:r>
        <w:t>’</w:t>
      </w:r>
      <w:r w:rsidR="00C52F4A" w:rsidRPr="00605EB6">
        <w:t>autre</w:t>
      </w:r>
      <w:r>
        <w:t xml:space="preserve">, </w:t>
      </w:r>
      <w:r w:rsidR="00C52F4A" w:rsidRPr="00605EB6">
        <w:t>le</w:t>
      </w:r>
      <w:r>
        <w:t xml:space="preserve">… </w:t>
      </w:r>
      <w:r w:rsidR="00C52F4A" w:rsidRPr="00605EB6">
        <w:t>lâche</w:t>
      </w:r>
      <w:r>
        <w:t xml:space="preserve">, </w:t>
      </w:r>
      <w:r w:rsidR="00C52F4A" w:rsidRPr="00605EB6">
        <w:t>frappé d</w:t>
      </w:r>
      <w:r>
        <w:t>’</w:t>
      </w:r>
      <w:r w:rsidR="00C52F4A" w:rsidRPr="00605EB6">
        <w:t>épouvante à son tour</w:t>
      </w:r>
      <w:r>
        <w:t xml:space="preserve">, </w:t>
      </w:r>
      <w:r w:rsidR="00C52F4A" w:rsidRPr="00605EB6">
        <w:t>s</w:t>
      </w:r>
      <w:r>
        <w:t>’</w:t>
      </w:r>
      <w:r w:rsidR="00C52F4A" w:rsidRPr="00605EB6">
        <w:t>enfuit par où il est entré</w:t>
      </w:r>
      <w:r>
        <w:t xml:space="preserve">. </w:t>
      </w:r>
      <w:r w:rsidR="00C52F4A" w:rsidRPr="00605EB6">
        <w:t>Monsieur Grandin</w:t>
      </w:r>
      <w:r>
        <w:t xml:space="preserve">, </w:t>
      </w:r>
      <w:r w:rsidR="00C52F4A" w:rsidRPr="00605EB6">
        <w:t>voilà la scène</w:t>
      </w:r>
      <w:r>
        <w:t xml:space="preserve">, </w:t>
      </w:r>
      <w:r w:rsidR="00C52F4A" w:rsidRPr="00605EB6">
        <w:t>voilà le drame</w:t>
      </w:r>
      <w:r>
        <w:t> !</w:t>
      </w:r>
    </w:p>
    <w:p w14:paraId="4F44D09C" w14:textId="364864B5" w:rsidR="00C474C1" w:rsidRDefault="0094609C" w:rsidP="00C52F4A">
      <w:r>
        <w:t>— </w:t>
      </w:r>
      <w:r w:rsidR="00C52F4A" w:rsidRPr="00605EB6">
        <w:t>Et cela est vrai</w:t>
      </w:r>
      <w:r w:rsidR="00C474C1">
        <w:t xml:space="preserve"> ? </w:t>
      </w:r>
      <w:r w:rsidR="00C52F4A" w:rsidRPr="00605EB6">
        <w:t>s</w:t>
      </w:r>
      <w:r w:rsidR="00C474C1">
        <w:t>’</w:t>
      </w:r>
      <w:r w:rsidR="00C52F4A" w:rsidRPr="00605EB6">
        <w:t>écria le jeune homme éperdu</w:t>
      </w:r>
      <w:r w:rsidR="00C474C1">
        <w:t>.</w:t>
      </w:r>
    </w:p>
    <w:p w14:paraId="111135A9" w14:textId="156BE4D5" w:rsidR="00C474C1" w:rsidRDefault="0094609C" w:rsidP="00C52F4A">
      <w:r>
        <w:t>— </w:t>
      </w:r>
      <w:r w:rsidR="00C52F4A" w:rsidRPr="00605EB6">
        <w:t>Monsieur Grandin</w:t>
      </w:r>
      <w:r w:rsidR="00C474C1">
        <w:t xml:space="preserve">, </w:t>
      </w:r>
      <w:r w:rsidR="00C52F4A" w:rsidRPr="00605EB6">
        <w:t>répondit Henriette avec dignité</w:t>
      </w:r>
      <w:r w:rsidR="00C474C1">
        <w:t xml:space="preserve">, </w:t>
      </w:r>
      <w:r w:rsidR="00C52F4A" w:rsidRPr="00605EB6">
        <w:t>je ne serais pas venue ici pour vous raconter un mensonge</w:t>
      </w:r>
      <w:r w:rsidR="00C474C1">
        <w:t>.</w:t>
      </w:r>
    </w:p>
    <w:p w14:paraId="465D1B74" w14:textId="2FAD240D" w:rsidR="00C474C1" w:rsidRDefault="0094609C" w:rsidP="00C52F4A">
      <w:r>
        <w:t>— </w:t>
      </w:r>
      <w:r w:rsidR="00C52F4A" w:rsidRPr="00605EB6">
        <w:t>Oh</w:t>
      </w:r>
      <w:r w:rsidR="00C474C1">
        <w:t xml:space="preserve"> ! </w:t>
      </w:r>
      <w:r w:rsidR="00C52F4A" w:rsidRPr="00605EB6">
        <w:t>Jeanne</w:t>
      </w:r>
      <w:r w:rsidR="00C474C1">
        <w:t xml:space="preserve">, </w:t>
      </w:r>
      <w:r w:rsidR="00C52F4A" w:rsidRPr="00605EB6">
        <w:t>Jeanne</w:t>
      </w:r>
      <w:r w:rsidR="00C474C1">
        <w:t xml:space="preserve">, </w:t>
      </w:r>
      <w:r w:rsidR="00C52F4A" w:rsidRPr="00605EB6">
        <w:t>ma pauvre Jeanne</w:t>
      </w:r>
      <w:r w:rsidR="00C474C1">
        <w:t xml:space="preserve"> ! </w:t>
      </w:r>
      <w:r w:rsidR="00C52F4A" w:rsidRPr="00605EB6">
        <w:t>prononça Jacques d</w:t>
      </w:r>
      <w:r w:rsidR="00C474C1">
        <w:t>’</w:t>
      </w:r>
      <w:r w:rsidR="00C52F4A" w:rsidRPr="00605EB6">
        <w:t>une voix pleine de tendresse</w:t>
      </w:r>
      <w:r w:rsidR="00C474C1">
        <w:t xml:space="preserve">, </w:t>
      </w:r>
      <w:r w:rsidR="00C52F4A" w:rsidRPr="00605EB6">
        <w:t>les yeux levés vers le ciel</w:t>
      </w:r>
      <w:r w:rsidR="00C474C1">
        <w:t>.</w:t>
      </w:r>
    </w:p>
    <w:p w14:paraId="1469004E" w14:textId="77777777" w:rsidR="00C474C1" w:rsidRDefault="00C52F4A" w:rsidP="00C52F4A">
      <w:r w:rsidRPr="00605EB6">
        <w:t>Il y eut un assez long silence</w:t>
      </w:r>
      <w:r w:rsidR="00C474C1">
        <w:t>.</w:t>
      </w:r>
    </w:p>
    <w:p w14:paraId="1E8F6433" w14:textId="77777777" w:rsidR="00C474C1" w:rsidRDefault="00C52F4A" w:rsidP="00C52F4A">
      <w:r w:rsidRPr="00605EB6">
        <w:t>Jacques reprit la parole</w:t>
      </w:r>
      <w:r w:rsidR="00C474C1">
        <w:t>.</w:t>
      </w:r>
    </w:p>
    <w:p w14:paraId="71C187CE" w14:textId="3CA3D046" w:rsidR="00C474C1" w:rsidRDefault="0094609C" w:rsidP="00C52F4A">
      <w:r>
        <w:t>— </w:t>
      </w:r>
      <w:r w:rsidR="00C52F4A" w:rsidRPr="00605EB6">
        <w:t>Mademoiselle</w:t>
      </w:r>
      <w:r w:rsidR="00C474C1">
        <w:t xml:space="preserve">, </w:t>
      </w:r>
      <w:r w:rsidR="00C52F4A" w:rsidRPr="00605EB6">
        <w:t>me permettez-vous de vous adresser une question</w:t>
      </w:r>
      <w:r w:rsidR="00C474C1">
        <w:t xml:space="preserve"> ? </w:t>
      </w:r>
      <w:r w:rsidR="00C52F4A" w:rsidRPr="00605EB6">
        <w:t>demanda-t-il</w:t>
      </w:r>
      <w:r w:rsidR="00C474C1">
        <w:t>.</w:t>
      </w:r>
    </w:p>
    <w:p w14:paraId="6366850A" w14:textId="2753AC1C" w:rsidR="00C474C1" w:rsidRDefault="0094609C" w:rsidP="00C52F4A">
      <w:r>
        <w:t>— </w:t>
      </w:r>
      <w:r w:rsidR="00C52F4A" w:rsidRPr="00605EB6">
        <w:t>Certainement</w:t>
      </w:r>
      <w:r w:rsidR="00C474C1">
        <w:t xml:space="preserve">, </w:t>
      </w:r>
      <w:r w:rsidR="00C52F4A" w:rsidRPr="00605EB6">
        <w:t>monsieur</w:t>
      </w:r>
      <w:r w:rsidR="00C474C1">
        <w:t>.</w:t>
      </w:r>
    </w:p>
    <w:p w14:paraId="09A4B9D4" w14:textId="70B503C7" w:rsidR="00C474C1" w:rsidRDefault="0094609C" w:rsidP="00C52F4A">
      <w:r>
        <w:t>— </w:t>
      </w:r>
      <w:r w:rsidR="00C52F4A" w:rsidRPr="00605EB6">
        <w:t>Ces révélations que vous venez de me faire</w:t>
      </w:r>
      <w:r w:rsidR="00C474C1">
        <w:t> ?</w:t>
      </w:r>
    </w:p>
    <w:p w14:paraId="4966536E" w14:textId="33D177A4" w:rsidR="00C474C1" w:rsidRDefault="0094609C" w:rsidP="00C52F4A">
      <w:r>
        <w:t>— </w:t>
      </w:r>
      <w:r w:rsidR="00C52F4A" w:rsidRPr="00605EB6">
        <w:t>Eh bien</w:t>
      </w:r>
      <w:r w:rsidR="00C474C1">
        <w:t xml:space="preserve">, </w:t>
      </w:r>
      <w:r w:rsidR="00C52F4A" w:rsidRPr="00605EB6">
        <w:t>monsieur</w:t>
      </w:r>
      <w:r w:rsidR="00C474C1">
        <w:t> ?</w:t>
      </w:r>
    </w:p>
    <w:p w14:paraId="67D9241C" w14:textId="241AD833" w:rsidR="00C474C1" w:rsidRDefault="0094609C" w:rsidP="00C52F4A">
      <w:r>
        <w:t>— </w:t>
      </w:r>
      <w:r w:rsidR="00C52F4A" w:rsidRPr="00605EB6">
        <w:t>Comment ces choses ont-elles été portées à votre connaissance</w:t>
      </w:r>
      <w:r w:rsidR="00C474C1">
        <w:t> ?</w:t>
      </w:r>
    </w:p>
    <w:p w14:paraId="3081BD73" w14:textId="77777777" w:rsidR="00C474C1" w:rsidRDefault="00C52F4A" w:rsidP="00C52F4A">
      <w:r w:rsidRPr="00605EB6">
        <w:t>Après un moment d</w:t>
      </w:r>
      <w:r w:rsidR="00C474C1">
        <w:t>’</w:t>
      </w:r>
      <w:r w:rsidRPr="00605EB6">
        <w:t>hésitation</w:t>
      </w:r>
      <w:r w:rsidR="00C474C1">
        <w:t xml:space="preserve">, </w:t>
      </w:r>
      <w:r w:rsidRPr="00605EB6">
        <w:t>elle répondit</w:t>
      </w:r>
      <w:r w:rsidR="00C474C1">
        <w:t> :</w:t>
      </w:r>
    </w:p>
    <w:p w14:paraId="49BF714D" w14:textId="4B512DE9" w:rsidR="00C474C1" w:rsidRDefault="0094609C" w:rsidP="00C52F4A">
      <w:r>
        <w:lastRenderedPageBreak/>
        <w:t>— </w:t>
      </w:r>
      <w:r w:rsidR="00C52F4A" w:rsidRPr="00605EB6">
        <w:t>C</w:t>
      </w:r>
      <w:r w:rsidR="00C474C1">
        <w:t>’</w:t>
      </w:r>
      <w:r w:rsidR="00C52F4A" w:rsidRPr="00605EB6">
        <w:t>est Jean Loup lui-même qui m</w:t>
      </w:r>
      <w:r w:rsidR="00C474C1">
        <w:t>’</w:t>
      </w:r>
      <w:r w:rsidR="00C52F4A" w:rsidRPr="00605EB6">
        <w:t>a tout appris</w:t>
      </w:r>
      <w:r w:rsidR="00C474C1">
        <w:t>.</w:t>
      </w:r>
    </w:p>
    <w:p w14:paraId="1CE43F58" w14:textId="38305C94" w:rsidR="00C474C1" w:rsidRDefault="0094609C" w:rsidP="00C52F4A">
      <w:r>
        <w:t>— </w:t>
      </w:r>
      <w:r w:rsidR="00C52F4A" w:rsidRPr="00605EB6">
        <w:t>Jean Loup</w:t>
      </w:r>
      <w:r w:rsidR="00C474C1">
        <w:t xml:space="preserve">, </w:t>
      </w:r>
      <w:r w:rsidR="00C52F4A" w:rsidRPr="00605EB6">
        <w:t>mademoiselle</w:t>
      </w:r>
      <w:r w:rsidR="00C474C1">
        <w:t xml:space="preserve">, </w:t>
      </w:r>
      <w:r w:rsidR="00C52F4A" w:rsidRPr="00605EB6">
        <w:t>Jean Loup qui ne parle pas</w:t>
      </w:r>
      <w:r w:rsidR="00C474C1">
        <w:t> ?</w:t>
      </w:r>
    </w:p>
    <w:p w14:paraId="7E181346" w14:textId="20500D09" w:rsidR="00C474C1" w:rsidRDefault="0094609C" w:rsidP="00C52F4A">
      <w:r>
        <w:t>— </w:t>
      </w:r>
      <w:r w:rsidR="00C52F4A" w:rsidRPr="00980D80">
        <w:t>Avec des gestes</w:t>
      </w:r>
      <w:r w:rsidR="00C474C1">
        <w:t xml:space="preserve">, </w:t>
      </w:r>
      <w:r w:rsidR="00C52F4A" w:rsidRPr="00980D80">
        <w:t>avec son regard expressif qui parlait</w:t>
      </w:r>
      <w:r w:rsidR="00C474C1">
        <w:t xml:space="preserve">, </w:t>
      </w:r>
      <w:r w:rsidR="00C52F4A" w:rsidRPr="00980D80">
        <w:t>avec les mots Jeanne</w:t>
      </w:r>
      <w:r w:rsidR="00C474C1">
        <w:t xml:space="preserve">, </w:t>
      </w:r>
      <w:r w:rsidR="00C52F4A" w:rsidRPr="00980D80">
        <w:t>Jean Loup souvent répétés</w:t>
      </w:r>
      <w:r w:rsidR="00C474C1">
        <w:t xml:space="preserve">, </w:t>
      </w:r>
      <w:r w:rsidR="00C52F4A" w:rsidRPr="00980D80">
        <w:t>il m</w:t>
      </w:r>
      <w:r w:rsidR="00C474C1">
        <w:t>’</w:t>
      </w:r>
      <w:r w:rsidR="00C52F4A" w:rsidRPr="00980D80">
        <w:t>a tout dit</w:t>
      </w:r>
      <w:r w:rsidR="00C474C1">
        <w:t xml:space="preserve">. </w:t>
      </w:r>
      <w:r w:rsidR="00C52F4A" w:rsidRPr="00980D80">
        <w:t>Il m</w:t>
      </w:r>
      <w:r w:rsidR="00C474C1">
        <w:t>’</w:t>
      </w:r>
      <w:r w:rsidR="00C52F4A" w:rsidRPr="00980D80">
        <w:t xml:space="preserve">a fait </w:t>
      </w:r>
      <w:r w:rsidR="00980D80">
        <w:t>assister à l</w:t>
      </w:r>
      <w:r w:rsidR="00C474C1">
        <w:t>’</w:t>
      </w:r>
      <w:r w:rsidR="00980D80">
        <w:t>horrible scène de la chambre</w:t>
      </w:r>
      <w:r w:rsidR="00C474C1">
        <w:t xml:space="preserve">, </w:t>
      </w:r>
      <w:r w:rsidR="00980D80">
        <w:t>il m</w:t>
      </w:r>
      <w:r w:rsidR="00C474C1">
        <w:t>’</w:t>
      </w:r>
      <w:r w:rsidR="00980D80">
        <w:t xml:space="preserve">a fait </w:t>
      </w:r>
      <w:r w:rsidR="00C52F4A" w:rsidRPr="00980D80">
        <w:t>comprendre le désespoir de Jeanne</w:t>
      </w:r>
      <w:r w:rsidR="00C474C1">
        <w:t xml:space="preserve">, </w:t>
      </w:r>
      <w:r w:rsidR="00C52F4A" w:rsidRPr="00980D80">
        <w:t>il m</w:t>
      </w:r>
      <w:r w:rsidR="00C474C1">
        <w:t>’</w:t>
      </w:r>
      <w:r w:rsidR="00C52F4A" w:rsidRPr="00980D80">
        <w:t>a fait voir comment il avait lutté en vain contre le courant de la rivière pour sauver la malheureuse</w:t>
      </w:r>
      <w:r w:rsidR="00C474C1">
        <w:t xml:space="preserve">. </w:t>
      </w:r>
      <w:r w:rsidR="00C52F4A" w:rsidRPr="00980D80">
        <w:t>J</w:t>
      </w:r>
      <w:r w:rsidR="00C474C1">
        <w:t>’</w:t>
      </w:r>
      <w:r w:rsidR="00C52F4A" w:rsidRPr="00980D80">
        <w:t>ai tout compris</w:t>
      </w:r>
      <w:r w:rsidR="00C474C1">
        <w:t xml:space="preserve">, </w:t>
      </w:r>
      <w:r w:rsidR="00C52F4A" w:rsidRPr="00980D80">
        <w:t>monsieur</w:t>
      </w:r>
      <w:r w:rsidR="00C474C1">
        <w:t xml:space="preserve">, </w:t>
      </w:r>
      <w:r w:rsidR="00C52F4A" w:rsidRPr="00980D80">
        <w:t>j</w:t>
      </w:r>
      <w:r w:rsidR="00C474C1">
        <w:t>’</w:t>
      </w:r>
      <w:r w:rsidR="00C52F4A" w:rsidRPr="00980D80">
        <w:t>ai</w:t>
      </w:r>
      <w:r w:rsidR="00C52F4A" w:rsidRPr="00605EB6">
        <w:t xml:space="preserve"> tout vu</w:t>
      </w:r>
      <w:r w:rsidR="00C474C1">
        <w:t xml:space="preserve">, </w:t>
      </w:r>
      <w:r w:rsidR="00C52F4A" w:rsidRPr="00605EB6">
        <w:t>comme si ces effroyables choses se fussent passées sous mes yeux</w:t>
      </w:r>
      <w:r w:rsidR="00C474C1">
        <w:t> !</w:t>
      </w:r>
    </w:p>
    <w:p w14:paraId="60328EBD" w14:textId="30C3FEF5" w:rsidR="00C474C1" w:rsidRDefault="0094609C" w:rsidP="00C52F4A">
      <w:r>
        <w:t>— </w:t>
      </w:r>
      <w:r w:rsidR="00C52F4A" w:rsidRPr="00605EB6">
        <w:t>Ainsi</w:t>
      </w:r>
      <w:r w:rsidR="00C474C1">
        <w:t xml:space="preserve">, </w:t>
      </w:r>
      <w:r w:rsidR="00C52F4A" w:rsidRPr="00605EB6">
        <w:t>mademoiselle</w:t>
      </w:r>
      <w:r w:rsidR="00C474C1">
        <w:t xml:space="preserve">, </w:t>
      </w:r>
      <w:r w:rsidR="00C52F4A" w:rsidRPr="00605EB6">
        <w:t>vous êtes convaincue de l</w:t>
      </w:r>
      <w:r w:rsidR="00C474C1">
        <w:t>’</w:t>
      </w:r>
      <w:r w:rsidR="00C52F4A" w:rsidRPr="00605EB6">
        <w:t>innocence de Jean Loup</w:t>
      </w:r>
      <w:r w:rsidR="00C474C1">
        <w:t> ?</w:t>
      </w:r>
    </w:p>
    <w:p w14:paraId="653256FE" w14:textId="5292D532" w:rsidR="00C474C1" w:rsidRDefault="0094609C" w:rsidP="00C52F4A">
      <w:r>
        <w:t>— </w:t>
      </w:r>
      <w:r w:rsidR="00C52F4A" w:rsidRPr="00605EB6">
        <w:t>Et vous</w:t>
      </w:r>
      <w:r w:rsidR="00C474C1">
        <w:t xml:space="preserve">, </w:t>
      </w:r>
      <w:r w:rsidR="00C52F4A" w:rsidRPr="00605EB6">
        <w:t>monsieur Grandin</w:t>
      </w:r>
      <w:r w:rsidR="00C474C1">
        <w:t xml:space="preserve">, </w:t>
      </w:r>
      <w:r w:rsidR="00C52F4A" w:rsidRPr="00605EB6">
        <w:t>est-ce que vous n</w:t>
      </w:r>
      <w:r w:rsidR="00C474C1">
        <w:t>’</w:t>
      </w:r>
      <w:r w:rsidR="00C52F4A" w:rsidRPr="00605EB6">
        <w:t>y croyez pas</w:t>
      </w:r>
      <w:r w:rsidR="00C474C1">
        <w:t xml:space="preserve">, </w:t>
      </w:r>
      <w:r w:rsidR="00C52F4A" w:rsidRPr="00605EB6">
        <w:t>maintenant</w:t>
      </w:r>
      <w:r w:rsidR="00C474C1">
        <w:t> ?</w:t>
      </w:r>
    </w:p>
    <w:p w14:paraId="57BC3F40" w14:textId="20839096" w:rsidR="00C474C1" w:rsidRDefault="0094609C" w:rsidP="00C52F4A">
      <w:r>
        <w:t>— </w:t>
      </w:r>
      <w:r w:rsidR="00C52F4A" w:rsidRPr="00605EB6">
        <w:t>Vous avez fait passer en moi votre conviction</w:t>
      </w:r>
      <w:r w:rsidR="00C474C1">
        <w:t xml:space="preserve">, </w:t>
      </w:r>
      <w:r w:rsidR="00C52F4A" w:rsidRPr="00605EB6">
        <w:t>mademoiselle</w:t>
      </w:r>
      <w:r w:rsidR="00C474C1">
        <w:t>.</w:t>
      </w:r>
    </w:p>
    <w:p w14:paraId="291F1C0F" w14:textId="77777777" w:rsidR="00C474C1" w:rsidRDefault="00C52F4A" w:rsidP="00C52F4A">
      <w:r w:rsidRPr="00605EB6">
        <w:t>Le regard de la jeune fille eut un rayonnement de joie</w:t>
      </w:r>
      <w:r w:rsidR="00C474C1">
        <w:t>.</w:t>
      </w:r>
    </w:p>
    <w:p w14:paraId="4F551CBB" w14:textId="4A4E8D3A" w:rsidR="00C474C1" w:rsidRDefault="0094609C" w:rsidP="00C52F4A">
      <w:r>
        <w:t>— </w:t>
      </w:r>
      <w:r w:rsidR="00C52F4A" w:rsidRPr="00605EB6">
        <w:t>Ah</w:t>
      </w:r>
      <w:r w:rsidR="00C474C1">
        <w:t xml:space="preserve"> ! </w:t>
      </w:r>
      <w:r w:rsidR="00C52F4A" w:rsidRPr="00605EB6">
        <w:t>s</w:t>
      </w:r>
      <w:r w:rsidR="00C474C1">
        <w:t>’</w:t>
      </w:r>
      <w:r w:rsidR="00C52F4A" w:rsidRPr="00605EB6">
        <w:t>écria-t-elle avec une exaltation qui surprit Jacques</w:t>
      </w:r>
      <w:r w:rsidR="00C474C1">
        <w:t xml:space="preserve">, </w:t>
      </w:r>
      <w:r w:rsidR="00C52F4A" w:rsidRPr="00605EB6">
        <w:t>je savais bien qu</w:t>
      </w:r>
      <w:r w:rsidR="00C474C1">
        <w:t>’</w:t>
      </w:r>
      <w:r w:rsidR="00C52F4A" w:rsidRPr="00605EB6">
        <w:t>après vous avoir parlé vous seriez avec moi</w:t>
      </w:r>
      <w:r w:rsidR="00C474C1">
        <w:t> !</w:t>
      </w:r>
    </w:p>
    <w:p w14:paraId="0ECD2EE5" w14:textId="2FC87659" w:rsidR="00C474C1" w:rsidRDefault="0094609C" w:rsidP="00C52F4A">
      <w:r>
        <w:t>— </w:t>
      </w:r>
      <w:r w:rsidR="00C52F4A" w:rsidRPr="00605EB6">
        <w:t>Sans doute</w:t>
      </w:r>
      <w:r w:rsidR="00C474C1">
        <w:t xml:space="preserve">, </w:t>
      </w:r>
      <w:r w:rsidR="00C52F4A" w:rsidRPr="00605EB6">
        <w:t>mademoiselle</w:t>
      </w:r>
      <w:r w:rsidR="00C474C1">
        <w:t xml:space="preserve">, </w:t>
      </w:r>
      <w:r w:rsidR="00C52F4A" w:rsidRPr="00605EB6">
        <w:t>puisque je crois</w:t>
      </w:r>
      <w:r w:rsidR="00C474C1">
        <w:t xml:space="preserve">, </w:t>
      </w:r>
      <w:r w:rsidR="00C52F4A" w:rsidRPr="00605EB6">
        <w:t>comme vous</w:t>
      </w:r>
      <w:r w:rsidR="00C474C1">
        <w:t xml:space="preserve">, </w:t>
      </w:r>
      <w:r w:rsidR="00C52F4A" w:rsidRPr="00605EB6">
        <w:t>que Jean Loup a été faussement accusé</w:t>
      </w:r>
      <w:r w:rsidR="00C474C1">
        <w:t xml:space="preserve"> ; </w:t>
      </w:r>
      <w:r w:rsidR="00C52F4A" w:rsidRPr="00605EB6">
        <w:t>mais qu</w:t>
      </w:r>
      <w:r w:rsidR="00C474C1">
        <w:t>’</w:t>
      </w:r>
      <w:r w:rsidR="00C52F4A" w:rsidRPr="00605EB6">
        <w:t>allons-nous faire</w:t>
      </w:r>
      <w:r w:rsidR="00C474C1">
        <w:t xml:space="preserve"> ? </w:t>
      </w:r>
      <w:r w:rsidR="00C52F4A" w:rsidRPr="00605EB6">
        <w:t>Que dois-je faire</w:t>
      </w:r>
      <w:r w:rsidR="00C474C1">
        <w:t xml:space="preserve">, </w:t>
      </w:r>
      <w:r w:rsidR="00C52F4A" w:rsidRPr="00605EB6">
        <w:t>moi</w:t>
      </w:r>
      <w:r w:rsidR="00C474C1">
        <w:t> ?</w:t>
      </w:r>
    </w:p>
    <w:p w14:paraId="65575BF5" w14:textId="63CC4492" w:rsidR="00C474C1" w:rsidRDefault="0094609C" w:rsidP="00C52F4A">
      <w:r>
        <w:t>— </w:t>
      </w:r>
      <w:r w:rsidR="00C52F4A" w:rsidRPr="00605EB6">
        <w:t>Monsieur Grandin</w:t>
      </w:r>
      <w:r w:rsidR="00C474C1">
        <w:t xml:space="preserve">, </w:t>
      </w:r>
      <w:r w:rsidR="00C52F4A" w:rsidRPr="00605EB6">
        <w:t>il me suffit</w:t>
      </w:r>
      <w:r w:rsidR="00C474C1">
        <w:t xml:space="preserve">, </w:t>
      </w:r>
      <w:r w:rsidR="00C52F4A" w:rsidRPr="00605EB6">
        <w:t>pour le moment</w:t>
      </w:r>
      <w:r w:rsidR="00C474C1">
        <w:t xml:space="preserve">, </w:t>
      </w:r>
      <w:r w:rsidR="00C52F4A" w:rsidRPr="00605EB6">
        <w:t>que vous soyez convaincu et que vous rendiez votre amitié au pauvre sauvage</w:t>
      </w:r>
      <w:r w:rsidR="00C474C1">
        <w:t>.</w:t>
      </w:r>
    </w:p>
    <w:p w14:paraId="5189B722" w14:textId="0464FAC2" w:rsidR="00C474C1" w:rsidRDefault="0094609C" w:rsidP="00C52F4A">
      <w:r>
        <w:lastRenderedPageBreak/>
        <w:t>— </w:t>
      </w:r>
      <w:r w:rsidR="00C52F4A" w:rsidRPr="00605EB6">
        <w:t>Vous vous intéressez bien vivement à ce malheureux</w:t>
      </w:r>
      <w:r w:rsidR="00C474C1">
        <w:t xml:space="preserve">, </w:t>
      </w:r>
      <w:r w:rsidR="00C52F4A" w:rsidRPr="00605EB6">
        <w:t>mademoiselle</w:t>
      </w:r>
      <w:r w:rsidR="00C474C1">
        <w:t> !</w:t>
      </w:r>
    </w:p>
    <w:p w14:paraId="559578E7" w14:textId="77777777" w:rsidR="00C474C1" w:rsidRDefault="00C52F4A" w:rsidP="00C52F4A">
      <w:r w:rsidRPr="00605EB6">
        <w:t>Une rougeur subite monta au front de la jeune fille et elle baissa les yeux</w:t>
      </w:r>
      <w:r w:rsidR="00C474C1">
        <w:t>.</w:t>
      </w:r>
    </w:p>
    <w:p w14:paraId="1B3ED491" w14:textId="3328754C" w:rsidR="00C474C1" w:rsidRDefault="0094609C" w:rsidP="00C52F4A">
      <w:r>
        <w:t>— </w:t>
      </w:r>
      <w:r w:rsidR="00C52F4A" w:rsidRPr="00605EB6">
        <w:t>Qu</w:t>
      </w:r>
      <w:r w:rsidR="00C474C1">
        <w:t>’</w:t>
      </w:r>
      <w:r w:rsidR="00C52F4A" w:rsidRPr="00605EB6">
        <w:t>est-ce que cela veut dire</w:t>
      </w:r>
      <w:r w:rsidR="00C474C1">
        <w:t xml:space="preserve"> ? </w:t>
      </w:r>
      <w:r w:rsidR="00C52F4A" w:rsidRPr="00605EB6">
        <w:t>pensa le lieutenant</w:t>
      </w:r>
      <w:r w:rsidR="00C474C1">
        <w:t>.</w:t>
      </w:r>
    </w:p>
    <w:p w14:paraId="04D55E73" w14:textId="77777777" w:rsidR="00C474C1" w:rsidRDefault="00C52F4A" w:rsidP="00C52F4A">
      <w:r w:rsidRPr="00605EB6">
        <w:t>Il reprit à haute voix</w:t>
      </w:r>
      <w:r w:rsidR="00C474C1">
        <w:t> :</w:t>
      </w:r>
    </w:p>
    <w:p w14:paraId="59323DBC" w14:textId="5C423FF0" w:rsidR="00C474C1" w:rsidRDefault="0094609C" w:rsidP="00C52F4A">
      <w:r>
        <w:t>— </w:t>
      </w:r>
      <w:r w:rsidR="00C52F4A" w:rsidRPr="00605EB6">
        <w:t>J</w:t>
      </w:r>
      <w:r w:rsidR="00C474C1">
        <w:t>’</w:t>
      </w:r>
      <w:r w:rsidR="00C52F4A" w:rsidRPr="00605EB6">
        <w:t>ai douté de Jean Loup</w:t>
      </w:r>
      <w:r w:rsidR="00C474C1">
        <w:t xml:space="preserve">, </w:t>
      </w:r>
      <w:r w:rsidR="00C52F4A" w:rsidRPr="00605EB6">
        <w:t>je l</w:t>
      </w:r>
      <w:r w:rsidR="00C474C1">
        <w:t>’</w:t>
      </w:r>
      <w:r w:rsidR="00C52F4A" w:rsidRPr="00605EB6">
        <w:t>ai cru coupable</w:t>
      </w:r>
      <w:r w:rsidR="00C474C1">
        <w:t xml:space="preserve">, </w:t>
      </w:r>
      <w:r w:rsidR="00C52F4A" w:rsidRPr="00605EB6">
        <w:t>je lui rends mon amitié</w:t>
      </w:r>
      <w:r w:rsidR="00C474C1">
        <w:t xml:space="preserve">, </w:t>
      </w:r>
      <w:r w:rsidR="00C52F4A" w:rsidRPr="00605EB6">
        <w:t>mademoiselle</w:t>
      </w:r>
      <w:r w:rsidR="00C474C1">
        <w:t xml:space="preserve"> ; </w:t>
      </w:r>
      <w:r w:rsidR="00C52F4A" w:rsidRPr="00605EB6">
        <w:t>mais c</w:t>
      </w:r>
      <w:r w:rsidR="00C474C1">
        <w:t>’</w:t>
      </w:r>
      <w:r w:rsidR="00C52F4A" w:rsidRPr="00605EB6">
        <w:t>est faire peu pour lui quand il est en prison</w:t>
      </w:r>
      <w:r w:rsidR="00C474C1">
        <w:t xml:space="preserve">, </w:t>
      </w:r>
      <w:r w:rsidR="00C52F4A" w:rsidRPr="00605EB6">
        <w:t>accusé d</w:t>
      </w:r>
      <w:r w:rsidR="00C474C1">
        <w:t>’</w:t>
      </w:r>
      <w:r w:rsidR="00C52F4A" w:rsidRPr="00605EB6">
        <w:t>un crime qu</w:t>
      </w:r>
      <w:r w:rsidR="00C474C1">
        <w:t>’</w:t>
      </w:r>
      <w:r w:rsidR="00C52F4A" w:rsidRPr="00605EB6">
        <w:t>il n</w:t>
      </w:r>
      <w:r w:rsidR="00C474C1">
        <w:t>’</w:t>
      </w:r>
      <w:r w:rsidR="00C52F4A" w:rsidRPr="00605EB6">
        <w:t>a point commis</w:t>
      </w:r>
      <w:r w:rsidR="00C474C1">
        <w:t>.</w:t>
      </w:r>
    </w:p>
    <w:p w14:paraId="3343D8C8" w14:textId="7D05B059" w:rsidR="00C474C1" w:rsidRDefault="0094609C" w:rsidP="00C52F4A">
      <w:r>
        <w:t>— </w:t>
      </w:r>
      <w:r w:rsidR="00C52F4A" w:rsidRPr="00605EB6">
        <w:t>C</w:t>
      </w:r>
      <w:r w:rsidR="00C474C1">
        <w:t>’</w:t>
      </w:r>
      <w:r w:rsidR="00C52F4A" w:rsidRPr="00605EB6">
        <w:t>est vrai</w:t>
      </w:r>
      <w:r w:rsidR="00C474C1">
        <w:t xml:space="preserve">, </w:t>
      </w:r>
      <w:r w:rsidR="00C52F4A" w:rsidRPr="00605EB6">
        <w:t>répondit Henriette tristement</w:t>
      </w:r>
      <w:r w:rsidR="00C474C1">
        <w:t xml:space="preserve"> ; </w:t>
      </w:r>
      <w:r w:rsidR="00C52F4A" w:rsidRPr="00605EB6">
        <w:t>mais nous devons attendre</w:t>
      </w:r>
      <w:r w:rsidR="00C474C1">
        <w:t xml:space="preserve">, </w:t>
      </w:r>
      <w:r w:rsidR="00C52F4A" w:rsidRPr="00605EB6">
        <w:t>oui</w:t>
      </w:r>
      <w:r w:rsidR="00C474C1">
        <w:t xml:space="preserve">, </w:t>
      </w:r>
      <w:r w:rsidR="00C52F4A" w:rsidRPr="00605EB6">
        <w:t>il faut attendre</w:t>
      </w:r>
      <w:r w:rsidR="00C474C1">
        <w:t>. M. de </w:t>
      </w:r>
      <w:r w:rsidR="00C52F4A" w:rsidRPr="00605EB6">
        <w:t>Violaine a des amis à Épinal et</w:t>
      </w:r>
      <w:r w:rsidR="00C474C1">
        <w:t xml:space="preserve">, </w:t>
      </w:r>
      <w:r w:rsidR="00C52F4A" w:rsidRPr="00605EB6">
        <w:t>à Paris</w:t>
      </w:r>
      <w:r w:rsidR="00C474C1">
        <w:t xml:space="preserve">, </w:t>
      </w:r>
      <w:r w:rsidR="00C52F4A" w:rsidRPr="00605EB6">
        <w:t>des personnages haut placés</w:t>
      </w:r>
      <w:r w:rsidR="004540F3">
        <w:t> ;</w:t>
      </w:r>
      <w:r w:rsidR="00C474C1">
        <w:t xml:space="preserve"> </w:t>
      </w:r>
      <w:r w:rsidR="00C52F4A" w:rsidRPr="00605EB6">
        <w:t>on adoucira le sort du malheureux autant qu</w:t>
      </w:r>
      <w:r w:rsidR="00C474C1">
        <w:t>’</w:t>
      </w:r>
      <w:r w:rsidR="00C52F4A" w:rsidRPr="00605EB6">
        <w:t>il sera possible</w:t>
      </w:r>
      <w:r w:rsidR="00C474C1">
        <w:t>.</w:t>
      </w:r>
    </w:p>
    <w:p w14:paraId="549F2FE9" w14:textId="77777777" w:rsidR="00C474C1" w:rsidRDefault="00C474C1" w:rsidP="00C52F4A">
      <w:r>
        <w:t>» </w:t>
      </w:r>
      <w:r w:rsidR="00C52F4A" w:rsidRPr="00605EB6">
        <w:t>Je suis contente</w:t>
      </w:r>
      <w:r>
        <w:t xml:space="preserve">, </w:t>
      </w:r>
      <w:r w:rsidR="00C52F4A" w:rsidRPr="00605EB6">
        <w:t>monsieur Grandin</w:t>
      </w:r>
      <w:r>
        <w:t xml:space="preserve">, </w:t>
      </w:r>
      <w:r w:rsidR="00C52F4A" w:rsidRPr="00605EB6">
        <w:t>oui</w:t>
      </w:r>
      <w:r>
        <w:t xml:space="preserve">, </w:t>
      </w:r>
      <w:r w:rsidR="00C52F4A" w:rsidRPr="00605EB6">
        <w:t>contente</w:t>
      </w:r>
      <w:r>
        <w:t xml:space="preserve">, </w:t>
      </w:r>
      <w:r w:rsidR="00C52F4A" w:rsidRPr="00605EB6">
        <w:t>heureuse qu</w:t>
      </w:r>
      <w:r>
        <w:t>’</w:t>
      </w:r>
      <w:r w:rsidR="00C52F4A" w:rsidRPr="00605EB6">
        <w:t>il ne soit plus dans la forêt</w:t>
      </w:r>
      <w:r>
        <w:t xml:space="preserve">. </w:t>
      </w:r>
      <w:r w:rsidR="00C52F4A" w:rsidRPr="00605EB6">
        <w:t>C</w:t>
      </w:r>
      <w:r>
        <w:t>’</w:t>
      </w:r>
      <w:r w:rsidR="00C52F4A" w:rsidRPr="00605EB6">
        <w:t>est grâce à vous que les gendarmes ont pu le prendre</w:t>
      </w:r>
      <w:r>
        <w:t xml:space="preserve"> ; </w:t>
      </w:r>
      <w:r w:rsidR="00C52F4A" w:rsidRPr="00605EB6">
        <w:t>oh</w:t>
      </w:r>
      <w:r>
        <w:t xml:space="preserve"> ! </w:t>
      </w:r>
      <w:r w:rsidR="00C52F4A" w:rsidRPr="00605EB6">
        <w:t>je ne vous en veux pas pour cela</w:t>
      </w:r>
      <w:r>
        <w:t xml:space="preserve">, </w:t>
      </w:r>
      <w:r w:rsidR="00C52F4A" w:rsidRPr="00605EB6">
        <w:t>vous avez bien agi</w:t>
      </w:r>
      <w:r>
        <w:t xml:space="preserve">… </w:t>
      </w:r>
      <w:r w:rsidR="00C52F4A" w:rsidRPr="00605EB6">
        <w:t>Voyons</w:t>
      </w:r>
      <w:r>
        <w:t xml:space="preserve">, </w:t>
      </w:r>
      <w:r w:rsidR="00C52F4A" w:rsidRPr="00605EB6">
        <w:t>est-ce qu</w:t>
      </w:r>
      <w:r>
        <w:t>’</w:t>
      </w:r>
      <w:r w:rsidR="00C52F4A" w:rsidRPr="00605EB6">
        <w:t>il pouvait vivre toujours ainsi</w:t>
      </w:r>
      <w:r>
        <w:t xml:space="preserve">, </w:t>
      </w:r>
      <w:r w:rsidR="00C52F4A" w:rsidRPr="00605EB6">
        <w:t>misérablement</w:t>
      </w:r>
      <w:r>
        <w:t xml:space="preserve"> ? </w:t>
      </w:r>
      <w:r w:rsidR="00C52F4A" w:rsidRPr="00605EB6">
        <w:t>On l</w:t>
      </w:r>
      <w:r>
        <w:t>’</w:t>
      </w:r>
      <w:r w:rsidR="00C52F4A" w:rsidRPr="00605EB6">
        <w:t>instruira</w:t>
      </w:r>
      <w:r>
        <w:t xml:space="preserve">, </w:t>
      </w:r>
      <w:r w:rsidR="00C52F4A" w:rsidRPr="00605EB6">
        <w:t>on fera de lui un être civilisé</w:t>
      </w:r>
      <w:r>
        <w:t xml:space="preserve">, </w:t>
      </w:r>
      <w:r w:rsidR="00C52F4A" w:rsidRPr="00605EB6">
        <w:t>un homme comme les autres</w:t>
      </w:r>
      <w:r>
        <w:t xml:space="preserve">… </w:t>
      </w:r>
      <w:r w:rsidR="00C52F4A" w:rsidRPr="00605EB6">
        <w:t>Je dis plus</w:t>
      </w:r>
      <w:r>
        <w:t xml:space="preserve">, </w:t>
      </w:r>
      <w:r w:rsidR="00C52F4A" w:rsidRPr="00605EB6">
        <w:t>monsieur</w:t>
      </w:r>
      <w:r>
        <w:t xml:space="preserve">, </w:t>
      </w:r>
      <w:r w:rsidR="00C52F4A" w:rsidRPr="00605EB6">
        <w:t>Jean Loup deviendra un homme supérieur</w:t>
      </w:r>
      <w:r>
        <w:t xml:space="preserve"> ! </w:t>
      </w:r>
      <w:r w:rsidR="00C52F4A" w:rsidRPr="00605EB6">
        <w:t>Il est bon</w:t>
      </w:r>
      <w:r>
        <w:t xml:space="preserve">, </w:t>
      </w:r>
      <w:r w:rsidR="00C52F4A" w:rsidRPr="00605EB6">
        <w:t>généreux</w:t>
      </w:r>
      <w:r>
        <w:t xml:space="preserve">, </w:t>
      </w:r>
      <w:r w:rsidR="00C52F4A" w:rsidRPr="00605EB6">
        <w:t>dévoué</w:t>
      </w:r>
      <w:r>
        <w:t xml:space="preserve">, </w:t>
      </w:r>
      <w:r w:rsidR="00C52F4A" w:rsidRPr="00605EB6">
        <w:t>intelligent</w:t>
      </w:r>
      <w:r>
        <w:t xml:space="preserve">, </w:t>
      </w:r>
      <w:r w:rsidR="00C52F4A" w:rsidRPr="00605EB6">
        <w:t>son cœur a tous les nobles sentiments</w:t>
      </w:r>
      <w:r>
        <w:t xml:space="preserve"> ; </w:t>
      </w:r>
      <w:r w:rsidR="00C52F4A" w:rsidRPr="00605EB6">
        <w:t>oui</w:t>
      </w:r>
      <w:r>
        <w:t xml:space="preserve">, </w:t>
      </w:r>
      <w:r w:rsidR="00C52F4A" w:rsidRPr="00605EB6">
        <w:t>Jean Loup possède toutes les qualités qui font les hommes grands</w:t>
      </w:r>
      <w:r>
        <w:t> !</w:t>
      </w:r>
    </w:p>
    <w:p w14:paraId="1ADBBABD" w14:textId="77777777" w:rsidR="00C474C1" w:rsidRDefault="00C474C1" w:rsidP="00C52F4A">
      <w:r>
        <w:t>» </w:t>
      </w:r>
      <w:r w:rsidR="00C52F4A" w:rsidRPr="00605EB6">
        <w:t>Ah</w:t>
      </w:r>
      <w:r>
        <w:t xml:space="preserve"> ! </w:t>
      </w:r>
      <w:r w:rsidR="00C52F4A" w:rsidRPr="00605EB6">
        <w:t>s</w:t>
      </w:r>
      <w:r>
        <w:t>’</w:t>
      </w:r>
      <w:r w:rsidR="00C52F4A" w:rsidRPr="00605EB6">
        <w:t>écria-t-elle avec une sorte d</w:t>
      </w:r>
      <w:r>
        <w:t>’</w:t>
      </w:r>
      <w:r w:rsidR="00C52F4A" w:rsidRPr="00605EB6">
        <w:t>enthousiasme</w:t>
      </w:r>
      <w:r>
        <w:t xml:space="preserve">, </w:t>
      </w:r>
      <w:r w:rsidR="00C52F4A" w:rsidRPr="00605EB6">
        <w:t>je le connais</w:t>
      </w:r>
      <w:r>
        <w:t xml:space="preserve">, </w:t>
      </w:r>
      <w:r w:rsidR="00C52F4A" w:rsidRPr="00605EB6">
        <w:t>moi</w:t>
      </w:r>
      <w:r>
        <w:t xml:space="preserve">, </w:t>
      </w:r>
      <w:r w:rsidR="00C52F4A" w:rsidRPr="00605EB6">
        <w:t>je le connais</w:t>
      </w:r>
      <w:r>
        <w:t> !</w:t>
      </w:r>
    </w:p>
    <w:p w14:paraId="25C83BF9" w14:textId="77777777" w:rsidR="00C474C1" w:rsidRDefault="00C52F4A" w:rsidP="00C52F4A">
      <w:r w:rsidRPr="00605EB6">
        <w:t>Cette fois</w:t>
      </w:r>
      <w:r w:rsidR="00C474C1">
        <w:t xml:space="preserve">, </w:t>
      </w:r>
      <w:r w:rsidRPr="00605EB6">
        <w:t>Jacques ne pouvait plus douter</w:t>
      </w:r>
      <w:r w:rsidR="00C474C1">
        <w:t xml:space="preserve">. </w:t>
      </w:r>
      <w:r w:rsidRPr="00605EB6">
        <w:t>Obéissant aux impulsions de son cœur</w:t>
      </w:r>
      <w:r w:rsidR="00C474C1">
        <w:t xml:space="preserve">, </w:t>
      </w:r>
      <w:r w:rsidRPr="00605EB6">
        <w:t>Henriette venait de se trahir</w:t>
      </w:r>
      <w:r w:rsidR="00C474C1">
        <w:t>.</w:t>
      </w:r>
    </w:p>
    <w:p w14:paraId="6F7B5F7D" w14:textId="0AC39197" w:rsidR="00C474C1" w:rsidRDefault="0094609C" w:rsidP="00C52F4A">
      <w:r>
        <w:lastRenderedPageBreak/>
        <w:t>— </w:t>
      </w:r>
      <w:r w:rsidR="00C52F4A" w:rsidRPr="00F65666">
        <w:t>Pardonnez-moi mes paroles</w:t>
      </w:r>
      <w:r w:rsidR="00C474C1">
        <w:t xml:space="preserve">, </w:t>
      </w:r>
      <w:r w:rsidR="00C52F4A" w:rsidRPr="00F65666">
        <w:t>mademoiselle</w:t>
      </w:r>
      <w:r w:rsidR="00C474C1">
        <w:t xml:space="preserve">, </w:t>
      </w:r>
      <w:r w:rsidR="00C52F4A" w:rsidRPr="00F65666">
        <w:t>dit le jeune homme</w:t>
      </w:r>
      <w:r w:rsidR="004540F3">
        <w:t> ;</w:t>
      </w:r>
      <w:r w:rsidR="00C474C1">
        <w:t xml:space="preserve"> </w:t>
      </w:r>
      <w:r w:rsidR="00C52F4A" w:rsidRPr="00F65666">
        <w:t>mais on croirait vraiment que vous avez pour Jean Loup un sentiment caché qui est plus que la reconnaissance que vous lui devez</w:t>
      </w:r>
      <w:r w:rsidR="00C474C1">
        <w:t>.</w:t>
      </w:r>
    </w:p>
    <w:p w14:paraId="272938E8" w14:textId="77777777" w:rsidR="00C474C1" w:rsidRDefault="00C52F4A" w:rsidP="00C52F4A">
      <w:r w:rsidRPr="00605EB6">
        <w:t>Henriette se dressa debout d</w:t>
      </w:r>
      <w:r w:rsidR="00C474C1">
        <w:t>’</w:t>
      </w:r>
      <w:r w:rsidRPr="00605EB6">
        <w:t>un seul mouvement</w:t>
      </w:r>
      <w:r w:rsidR="00C474C1">
        <w:t xml:space="preserve">, </w:t>
      </w:r>
      <w:r w:rsidRPr="00605EB6">
        <w:t>en proie à une agitation extraordinaire</w:t>
      </w:r>
      <w:r w:rsidR="00C474C1">
        <w:t xml:space="preserve">, </w:t>
      </w:r>
      <w:r w:rsidRPr="00605EB6">
        <w:t>et regarda autour d</w:t>
      </w:r>
      <w:r w:rsidR="00C474C1">
        <w:t>’</w:t>
      </w:r>
      <w:r w:rsidRPr="00605EB6">
        <w:t>elle avec effarement</w:t>
      </w:r>
      <w:r w:rsidR="00C474C1">
        <w:t>.</w:t>
      </w:r>
    </w:p>
    <w:p w14:paraId="01C91D79" w14:textId="517CEC4B" w:rsidR="00C474C1" w:rsidRDefault="0094609C" w:rsidP="00C52F4A">
      <w:r>
        <w:t>— </w:t>
      </w:r>
      <w:r w:rsidR="00C52F4A" w:rsidRPr="00605EB6">
        <w:t>Ne soyez pas offensée</w:t>
      </w:r>
      <w:r w:rsidR="00C474C1">
        <w:t xml:space="preserve">, </w:t>
      </w:r>
      <w:r w:rsidR="00C52F4A" w:rsidRPr="00605EB6">
        <w:t>mademoiselle</w:t>
      </w:r>
      <w:r w:rsidR="00C474C1">
        <w:t xml:space="preserve">, </w:t>
      </w:r>
      <w:r w:rsidR="00C52F4A" w:rsidRPr="00605EB6">
        <w:t>continua Jacques</w:t>
      </w:r>
      <w:r w:rsidR="00C474C1">
        <w:t xml:space="preserve"> ; </w:t>
      </w:r>
      <w:r w:rsidR="00C52F4A" w:rsidRPr="00605EB6">
        <w:t>j</w:t>
      </w:r>
      <w:r w:rsidR="00C474C1">
        <w:t>’</w:t>
      </w:r>
      <w:r w:rsidR="00C52F4A" w:rsidRPr="00605EB6">
        <w:t>ai cru devoir vous avertir qu</w:t>
      </w:r>
      <w:r w:rsidR="00C474C1">
        <w:t>’</w:t>
      </w:r>
      <w:r w:rsidR="00C52F4A" w:rsidRPr="00605EB6">
        <w:t>en parlant de Jean Loup comme vous le faites</w:t>
      </w:r>
      <w:r w:rsidR="00C474C1">
        <w:t xml:space="preserve">, </w:t>
      </w:r>
      <w:r w:rsidR="00C52F4A" w:rsidRPr="00605EB6">
        <w:t>vous pourriez faire supposer à d</w:t>
      </w:r>
      <w:r w:rsidR="00C474C1">
        <w:t>’</w:t>
      </w:r>
      <w:r w:rsidR="00C52F4A" w:rsidRPr="00605EB6">
        <w:t>autres</w:t>
      </w:r>
      <w:r w:rsidR="00C474C1">
        <w:t>…</w:t>
      </w:r>
    </w:p>
    <w:p w14:paraId="0DB294D4" w14:textId="4DEDD749" w:rsidR="00C474C1" w:rsidRDefault="0094609C" w:rsidP="00C52F4A">
      <w:r>
        <w:t>— </w:t>
      </w:r>
      <w:r w:rsidR="00C52F4A" w:rsidRPr="00605EB6">
        <w:t>Que je l</w:t>
      </w:r>
      <w:r w:rsidR="00C474C1">
        <w:t>’</w:t>
      </w:r>
      <w:r w:rsidR="00C52F4A" w:rsidRPr="00605EB6">
        <w:t>aime</w:t>
      </w:r>
      <w:r w:rsidR="00C474C1">
        <w:t xml:space="preserve">, </w:t>
      </w:r>
      <w:r w:rsidR="00C52F4A" w:rsidRPr="00605EB6">
        <w:t>n</w:t>
      </w:r>
      <w:r w:rsidR="00C474C1">
        <w:t>’</w:t>
      </w:r>
      <w:r w:rsidR="00C52F4A" w:rsidRPr="00605EB6">
        <w:t>est-ce pas</w:t>
      </w:r>
      <w:r w:rsidR="00C474C1">
        <w:t> ?</w:t>
      </w:r>
    </w:p>
    <w:p w14:paraId="1A3DCC2E" w14:textId="2DD46DD5" w:rsidR="00C474C1" w:rsidRDefault="0094609C" w:rsidP="00C52F4A">
      <w:r>
        <w:t>— </w:t>
      </w:r>
      <w:r w:rsidR="00C52F4A" w:rsidRPr="00605EB6">
        <w:t>Mademoiselle</w:t>
      </w:r>
      <w:r w:rsidR="00C474C1">
        <w:t xml:space="preserve">…, </w:t>
      </w:r>
      <w:r w:rsidR="00C52F4A" w:rsidRPr="00605EB6">
        <w:t>balbutia Jacques</w:t>
      </w:r>
      <w:r w:rsidR="00C474C1">
        <w:t>.</w:t>
      </w:r>
    </w:p>
    <w:p w14:paraId="47C98846" w14:textId="77777777" w:rsidR="00C474C1" w:rsidRDefault="00C52F4A" w:rsidP="00C52F4A">
      <w:r w:rsidRPr="00605EB6">
        <w:t>Elle s</w:t>
      </w:r>
      <w:r w:rsidR="00C474C1">
        <w:t>’</w:t>
      </w:r>
      <w:r w:rsidRPr="00605EB6">
        <w:t>approcha de lui</w:t>
      </w:r>
      <w:r w:rsidR="00C474C1">
        <w:t>.</w:t>
      </w:r>
    </w:p>
    <w:p w14:paraId="07DD6EB7" w14:textId="41FEE5D8" w:rsidR="00C474C1" w:rsidRDefault="0094609C" w:rsidP="00C52F4A">
      <w:r>
        <w:t>— </w:t>
      </w:r>
      <w:r w:rsidR="00C52F4A" w:rsidRPr="00605EB6">
        <w:t>Monsieur Grandin</w:t>
      </w:r>
      <w:r w:rsidR="00C474C1">
        <w:t xml:space="preserve">, </w:t>
      </w:r>
      <w:r w:rsidR="00C52F4A" w:rsidRPr="00605EB6">
        <w:t>dit-elle d</w:t>
      </w:r>
      <w:r w:rsidR="00C474C1">
        <w:t>’</w:t>
      </w:r>
      <w:r w:rsidR="00C52F4A" w:rsidRPr="00605EB6">
        <w:t>une voix lente et grave</w:t>
      </w:r>
      <w:r w:rsidR="00C474C1">
        <w:t xml:space="preserve">, </w:t>
      </w:r>
      <w:r w:rsidR="00C52F4A" w:rsidRPr="00605EB6">
        <w:t>vous êtes un officier français</w:t>
      </w:r>
      <w:r w:rsidR="00C474C1">
        <w:t xml:space="preserve">, </w:t>
      </w:r>
      <w:r w:rsidR="00C52F4A" w:rsidRPr="00605EB6">
        <w:t>c</w:t>
      </w:r>
      <w:r w:rsidR="00C474C1">
        <w:t>’</w:t>
      </w:r>
      <w:r w:rsidR="00C52F4A" w:rsidRPr="00605EB6">
        <w:t>est-à-dire un homme de cœur et d</w:t>
      </w:r>
      <w:r w:rsidR="00C474C1">
        <w:t>’</w:t>
      </w:r>
      <w:r w:rsidR="00C52F4A" w:rsidRPr="00605EB6">
        <w:t>honneur</w:t>
      </w:r>
      <w:r w:rsidR="00C474C1">
        <w:t xml:space="preserve">, </w:t>
      </w:r>
      <w:r w:rsidR="00C52F4A" w:rsidRPr="00605EB6">
        <w:t>en qui on peut avoir une entière confiance</w:t>
      </w:r>
      <w:r w:rsidR="00C474C1">
        <w:t xml:space="preserve">. </w:t>
      </w:r>
      <w:r w:rsidR="00C52F4A" w:rsidRPr="00605EB6">
        <w:t>À vous je veux confier mon secret</w:t>
      </w:r>
      <w:r w:rsidR="00C474C1">
        <w:t xml:space="preserve">, </w:t>
      </w:r>
      <w:r w:rsidR="00C52F4A" w:rsidRPr="00605EB6">
        <w:t>ce secret qui me ronge</w:t>
      </w:r>
      <w:r w:rsidR="00C474C1">
        <w:t xml:space="preserve">, </w:t>
      </w:r>
      <w:r w:rsidR="00C52F4A" w:rsidRPr="00605EB6">
        <w:t>qui me torture</w:t>
      </w:r>
      <w:r w:rsidR="00C474C1">
        <w:t xml:space="preserve">, </w:t>
      </w:r>
      <w:r w:rsidR="00C52F4A" w:rsidRPr="00605EB6">
        <w:t>que je cache à tous</w:t>
      </w:r>
      <w:r w:rsidR="00C474C1">
        <w:t xml:space="preserve">, </w:t>
      </w:r>
      <w:r w:rsidR="00C52F4A" w:rsidRPr="00605EB6">
        <w:t>à ma mère surtout</w:t>
      </w:r>
      <w:r w:rsidR="00C474C1">
        <w:t xml:space="preserve">, </w:t>
      </w:r>
      <w:r w:rsidR="00C52F4A" w:rsidRPr="00605EB6">
        <w:t>comme la chose la plus épouvantable</w:t>
      </w:r>
      <w:r w:rsidR="00C474C1">
        <w:t xml:space="preserve">. </w:t>
      </w:r>
      <w:r w:rsidR="00C52F4A" w:rsidRPr="00605EB6">
        <w:t>Ah</w:t>
      </w:r>
      <w:r w:rsidR="00C474C1">
        <w:t xml:space="preserve"> ! </w:t>
      </w:r>
      <w:r w:rsidR="00C52F4A" w:rsidRPr="00605EB6">
        <w:t>il me semble qu</w:t>
      </w:r>
      <w:r w:rsidR="00C474C1">
        <w:t>’</w:t>
      </w:r>
      <w:r w:rsidR="00C52F4A" w:rsidRPr="00605EB6">
        <w:t>après vous avoir dit cela</w:t>
      </w:r>
      <w:r w:rsidR="00C474C1">
        <w:t xml:space="preserve">, </w:t>
      </w:r>
      <w:r w:rsidR="00C52F4A" w:rsidRPr="00605EB6">
        <w:t>à vous</w:t>
      </w:r>
      <w:r w:rsidR="00C474C1">
        <w:t xml:space="preserve">, </w:t>
      </w:r>
      <w:r w:rsidR="00C52F4A" w:rsidRPr="00605EB6">
        <w:t>qui avait tant aimé Jeanne</w:t>
      </w:r>
      <w:r w:rsidR="00C474C1">
        <w:t xml:space="preserve">, </w:t>
      </w:r>
      <w:r w:rsidR="00C52F4A" w:rsidRPr="00605EB6">
        <w:t>je me sentirai soulagée</w:t>
      </w:r>
      <w:r w:rsidR="00C474C1">
        <w:t xml:space="preserve">… </w:t>
      </w:r>
      <w:r w:rsidR="00C52F4A" w:rsidRPr="00605EB6">
        <w:t>Eh bien</w:t>
      </w:r>
      <w:r w:rsidR="00C474C1">
        <w:t xml:space="preserve">, </w:t>
      </w:r>
      <w:r w:rsidR="00C52F4A" w:rsidRPr="00605EB6">
        <w:t>oui</w:t>
      </w:r>
      <w:r w:rsidR="00C474C1">
        <w:t xml:space="preserve">, </w:t>
      </w:r>
      <w:r w:rsidR="00C52F4A" w:rsidRPr="00605EB6">
        <w:t>monsieur Jacques</w:t>
      </w:r>
      <w:r w:rsidR="00C474C1">
        <w:t xml:space="preserve">, </w:t>
      </w:r>
      <w:r w:rsidR="00C52F4A" w:rsidRPr="00605EB6">
        <w:t>j</w:t>
      </w:r>
      <w:r w:rsidR="00C474C1">
        <w:t>’</w:t>
      </w:r>
      <w:r w:rsidR="00C52F4A" w:rsidRPr="00605EB6">
        <w:t>aime Jean Loup</w:t>
      </w:r>
      <w:r w:rsidR="00C474C1">
        <w:t xml:space="preserve">, </w:t>
      </w:r>
      <w:r w:rsidR="00F65666">
        <w:t>j</w:t>
      </w:r>
      <w:r w:rsidR="00C474C1">
        <w:t>’</w:t>
      </w:r>
      <w:r w:rsidR="00F65666">
        <w:t xml:space="preserve">aime </w:t>
      </w:r>
      <w:r w:rsidR="00C52F4A" w:rsidRPr="00605EB6">
        <w:t>le misérable sauvage</w:t>
      </w:r>
      <w:r w:rsidR="00C474C1">
        <w:t> !</w:t>
      </w:r>
    </w:p>
    <w:p w14:paraId="2913AB49" w14:textId="77777777" w:rsidR="00C474C1" w:rsidRDefault="00C52F4A" w:rsidP="00C52F4A">
      <w:r w:rsidRPr="00605EB6">
        <w:t>Jacques</w:t>
      </w:r>
      <w:r w:rsidR="00C474C1">
        <w:t xml:space="preserve">, </w:t>
      </w:r>
      <w:r w:rsidRPr="00605EB6">
        <w:t>silencieux</w:t>
      </w:r>
      <w:r w:rsidR="00C474C1">
        <w:t xml:space="preserve">, </w:t>
      </w:r>
      <w:r w:rsidRPr="00605EB6">
        <w:t>la regardait tristement</w:t>
      </w:r>
      <w:r w:rsidR="00C474C1">
        <w:t>.</w:t>
      </w:r>
    </w:p>
    <w:p w14:paraId="53F2B109" w14:textId="0CE90349" w:rsidR="00C474C1" w:rsidRDefault="0094609C" w:rsidP="00C52F4A">
      <w:r>
        <w:t>— </w:t>
      </w:r>
      <w:r w:rsidR="00C52F4A" w:rsidRPr="00605EB6">
        <w:t>Je l</w:t>
      </w:r>
      <w:r w:rsidR="00C474C1">
        <w:t>’</w:t>
      </w:r>
      <w:r w:rsidR="00C52F4A" w:rsidRPr="00605EB6">
        <w:t>aime</w:t>
      </w:r>
      <w:r w:rsidR="00C474C1">
        <w:t xml:space="preserve">, </w:t>
      </w:r>
      <w:r w:rsidR="00C52F4A" w:rsidRPr="00605EB6">
        <w:t>et lui aussi</w:t>
      </w:r>
      <w:r w:rsidR="00C474C1">
        <w:t xml:space="preserve">, </w:t>
      </w:r>
      <w:r w:rsidR="00C52F4A" w:rsidRPr="00605EB6">
        <w:t>le malheureux</w:t>
      </w:r>
      <w:r w:rsidR="00C474C1">
        <w:t xml:space="preserve">, </w:t>
      </w:r>
      <w:r w:rsidR="00C52F4A" w:rsidRPr="00605EB6">
        <w:t>il m</w:t>
      </w:r>
      <w:r w:rsidR="00C474C1">
        <w:t>’</w:t>
      </w:r>
      <w:r w:rsidR="00C52F4A" w:rsidRPr="00605EB6">
        <w:t>aime</w:t>
      </w:r>
      <w:r w:rsidR="00C474C1">
        <w:t xml:space="preserve">, </w:t>
      </w:r>
      <w:r w:rsidR="00C52F4A" w:rsidRPr="00605EB6">
        <w:t>continua-t-elle en portant ses mains devant sa figure</w:t>
      </w:r>
      <w:r w:rsidR="00C474C1">
        <w:t xml:space="preserve">. </w:t>
      </w:r>
      <w:r w:rsidR="00C52F4A" w:rsidRPr="00605EB6">
        <w:t>C</w:t>
      </w:r>
      <w:r w:rsidR="00C474C1">
        <w:t>’</w:t>
      </w:r>
      <w:r w:rsidR="00C52F4A" w:rsidRPr="00605EB6">
        <w:t>est honteux</w:t>
      </w:r>
      <w:r w:rsidR="00C474C1">
        <w:t xml:space="preserve">, </w:t>
      </w:r>
      <w:r w:rsidR="00C52F4A" w:rsidRPr="00605EB6">
        <w:t>c</w:t>
      </w:r>
      <w:r w:rsidR="00C474C1">
        <w:t>’</w:t>
      </w:r>
      <w:r w:rsidR="00C52F4A" w:rsidRPr="00605EB6">
        <w:t>est de la folie</w:t>
      </w:r>
      <w:r w:rsidR="00C474C1">
        <w:t xml:space="preserve">, </w:t>
      </w:r>
      <w:r w:rsidR="00C52F4A" w:rsidRPr="00605EB6">
        <w:t>c</w:t>
      </w:r>
      <w:r w:rsidR="00C474C1">
        <w:t>’</w:t>
      </w:r>
      <w:r w:rsidR="00C52F4A" w:rsidRPr="00605EB6">
        <w:t>est à souhaiter de ne plus exister</w:t>
      </w:r>
      <w:r w:rsidR="00C474C1">
        <w:t xml:space="preserve"> ! </w:t>
      </w:r>
      <w:r w:rsidR="00C52F4A" w:rsidRPr="00605EB6">
        <w:t>C</w:t>
      </w:r>
      <w:r w:rsidR="00C474C1">
        <w:t>’</w:t>
      </w:r>
      <w:r w:rsidR="00C52F4A" w:rsidRPr="00605EB6">
        <w:t>est incroyable</w:t>
      </w:r>
      <w:r w:rsidR="00C474C1">
        <w:t xml:space="preserve">, </w:t>
      </w:r>
      <w:r w:rsidR="00C52F4A" w:rsidRPr="00605EB6">
        <w:t>n</w:t>
      </w:r>
      <w:r w:rsidR="00C474C1">
        <w:t>’</w:t>
      </w:r>
      <w:r w:rsidR="00C52F4A" w:rsidRPr="00605EB6">
        <w:t>est-ce pas</w:t>
      </w:r>
      <w:r w:rsidR="00C474C1">
        <w:t xml:space="preserve">, </w:t>
      </w:r>
      <w:r w:rsidR="00C52F4A" w:rsidRPr="00605EB6">
        <w:t>monsieur</w:t>
      </w:r>
      <w:r w:rsidR="00C474C1">
        <w:t xml:space="preserve"> ? </w:t>
      </w:r>
      <w:r w:rsidR="00C52F4A" w:rsidRPr="00605EB6">
        <w:t>Et cela est</w:t>
      </w:r>
      <w:r w:rsidR="00C474C1">
        <w:t xml:space="preserve">, </w:t>
      </w:r>
      <w:r w:rsidR="00C52F4A" w:rsidRPr="00605EB6">
        <w:t>pourtant</w:t>
      </w:r>
      <w:r w:rsidR="00C474C1">
        <w:t xml:space="preserve">, </w:t>
      </w:r>
      <w:r w:rsidR="00C52F4A" w:rsidRPr="00605EB6">
        <w:t>cela est</w:t>
      </w:r>
      <w:r w:rsidR="00C474C1">
        <w:t xml:space="preserve"> !… </w:t>
      </w:r>
      <w:r w:rsidR="00C52F4A" w:rsidRPr="00605EB6">
        <w:t>Ah</w:t>
      </w:r>
      <w:r w:rsidR="00C474C1">
        <w:t xml:space="preserve"> ! </w:t>
      </w:r>
      <w:r w:rsidR="00C52F4A" w:rsidRPr="00605EB6">
        <w:t xml:space="preserve">si je vous plains de la perte de votre </w:t>
      </w:r>
      <w:r w:rsidR="00C52F4A" w:rsidRPr="00605EB6">
        <w:lastRenderedPageBreak/>
        <w:t>bonheur</w:t>
      </w:r>
      <w:r w:rsidR="00C474C1">
        <w:t xml:space="preserve">, </w:t>
      </w:r>
      <w:r w:rsidR="00C52F4A" w:rsidRPr="00605EB6">
        <w:t>monsieur Grandin</w:t>
      </w:r>
      <w:r w:rsidR="00C474C1">
        <w:t xml:space="preserve">, </w:t>
      </w:r>
      <w:r w:rsidR="00C52F4A" w:rsidRPr="00605EB6">
        <w:t>vous pouvez me plaindre aussi</w:t>
      </w:r>
      <w:r w:rsidR="00C474C1">
        <w:t xml:space="preserve">, </w:t>
      </w:r>
      <w:r w:rsidR="00F65666">
        <w:t>moi</w:t>
      </w:r>
      <w:r w:rsidR="00C474C1">
        <w:t xml:space="preserve">, </w:t>
      </w:r>
      <w:r w:rsidR="00C52F4A" w:rsidRPr="00605EB6">
        <w:t>car je suis bien malheureuse</w:t>
      </w:r>
      <w:r w:rsidR="00C474C1">
        <w:t>. !</w:t>
      </w:r>
    </w:p>
    <w:p w14:paraId="30617FB5" w14:textId="390C968B" w:rsidR="00C474C1" w:rsidRDefault="00C474C1" w:rsidP="00C52F4A">
      <w:r>
        <w:t>» </w:t>
      </w:r>
      <w:r w:rsidR="00C52F4A" w:rsidRPr="00605EB6">
        <w:t>J</w:t>
      </w:r>
      <w:r>
        <w:t>’</w:t>
      </w:r>
      <w:r w:rsidR="00C52F4A" w:rsidRPr="00605EB6">
        <w:t>ai bien vu que je manquais de fierté</w:t>
      </w:r>
      <w:r>
        <w:t xml:space="preserve">, </w:t>
      </w:r>
      <w:r w:rsidR="00C52F4A" w:rsidRPr="00605EB6">
        <w:t>de dignité</w:t>
      </w:r>
      <w:r>
        <w:t xml:space="preserve">, </w:t>
      </w:r>
      <w:r w:rsidR="00C52F4A" w:rsidRPr="00605EB6">
        <w:t>que je n</w:t>
      </w:r>
      <w:r>
        <w:t>’</w:t>
      </w:r>
      <w:r w:rsidR="00C52F4A" w:rsidRPr="00605EB6">
        <w:t>avais plus le respect de moi-même</w:t>
      </w:r>
      <w:r>
        <w:t xml:space="preserve"> ; </w:t>
      </w:r>
      <w:r w:rsidR="00C52F4A" w:rsidRPr="00605EB6">
        <w:t>indignée</w:t>
      </w:r>
      <w:r>
        <w:t xml:space="preserve">, </w:t>
      </w:r>
      <w:r w:rsidR="00C52F4A" w:rsidRPr="00605EB6">
        <w:t>furieuse contre moi</w:t>
      </w:r>
      <w:r>
        <w:t xml:space="preserve">, </w:t>
      </w:r>
      <w:r w:rsidR="00C52F4A" w:rsidRPr="00605EB6">
        <w:t>j</w:t>
      </w:r>
      <w:r>
        <w:t>’</w:t>
      </w:r>
      <w:r w:rsidR="00C52F4A" w:rsidRPr="00605EB6">
        <w:t>ai voulu arracher de mon cœur cet amour fatal dont je rougissais</w:t>
      </w:r>
      <w:r>
        <w:t xml:space="preserve">, </w:t>
      </w:r>
      <w:r w:rsidR="00C52F4A" w:rsidRPr="00605EB6">
        <w:t>qui me faisait peur</w:t>
      </w:r>
      <w:r w:rsidR="004540F3">
        <w:t> ;</w:t>
      </w:r>
      <w:r>
        <w:t xml:space="preserve"> </w:t>
      </w:r>
      <w:r w:rsidR="00C52F4A" w:rsidRPr="00605EB6">
        <w:t>je n</w:t>
      </w:r>
      <w:r>
        <w:t>’</w:t>
      </w:r>
      <w:r w:rsidR="00C52F4A" w:rsidRPr="00605EB6">
        <w:t>ai pas pu</w:t>
      </w:r>
      <w:r>
        <w:t>…</w:t>
      </w:r>
    </w:p>
    <w:p w14:paraId="1D59A2A3" w14:textId="77777777" w:rsidR="00C474C1" w:rsidRDefault="00C474C1" w:rsidP="00C52F4A">
      <w:r>
        <w:t>» </w:t>
      </w:r>
      <w:r w:rsidR="00C52F4A" w:rsidRPr="00605EB6">
        <w:t>Dès le début de la guerre</w:t>
      </w:r>
      <w:r>
        <w:t xml:space="preserve">, </w:t>
      </w:r>
      <w:r w:rsidR="00C52F4A" w:rsidRPr="00605EB6">
        <w:t>nous sommes parties</w:t>
      </w:r>
      <w:r>
        <w:t xml:space="preserve">, </w:t>
      </w:r>
      <w:r w:rsidR="00C52F4A" w:rsidRPr="00605EB6">
        <w:t>ma mère et moi</w:t>
      </w:r>
      <w:r>
        <w:t xml:space="preserve">, </w:t>
      </w:r>
      <w:r w:rsidR="00C52F4A" w:rsidRPr="00605EB6">
        <w:t>nous sommes allées loin</w:t>
      </w:r>
      <w:r>
        <w:t xml:space="preserve">, </w:t>
      </w:r>
      <w:r w:rsidR="00C52F4A" w:rsidRPr="00605EB6">
        <w:t>près de l</w:t>
      </w:r>
      <w:r>
        <w:t>’</w:t>
      </w:r>
      <w:r w:rsidR="00C52F4A" w:rsidRPr="00605EB6">
        <w:t>Espagne</w:t>
      </w:r>
      <w:r>
        <w:t xml:space="preserve">. </w:t>
      </w:r>
      <w:r w:rsidR="00C52F4A" w:rsidRPr="00605EB6">
        <w:t>Je m</w:t>
      </w:r>
      <w:r>
        <w:t>’</w:t>
      </w:r>
      <w:r w:rsidR="00C52F4A" w:rsidRPr="00605EB6">
        <w:t>étais dit</w:t>
      </w:r>
      <w:r>
        <w:t xml:space="preserve"> : </w:t>
      </w:r>
      <w:r w:rsidR="00C52F4A" w:rsidRPr="00605EB6">
        <w:t>L</w:t>
      </w:r>
      <w:r>
        <w:t>’</w:t>
      </w:r>
      <w:r w:rsidR="00C52F4A" w:rsidRPr="00605EB6">
        <w:t>éloignement</w:t>
      </w:r>
      <w:r>
        <w:t xml:space="preserve">, </w:t>
      </w:r>
      <w:r w:rsidR="00C52F4A" w:rsidRPr="00605EB6">
        <w:t>voilà ce qui m</w:t>
      </w:r>
      <w:r>
        <w:t>’</w:t>
      </w:r>
      <w:r w:rsidR="00C52F4A" w:rsidRPr="00605EB6">
        <w:t>est nécessaire</w:t>
      </w:r>
      <w:r>
        <w:t xml:space="preserve"> ; </w:t>
      </w:r>
      <w:r w:rsidR="00C52F4A" w:rsidRPr="00605EB6">
        <w:t>là-bas</w:t>
      </w:r>
      <w:r>
        <w:t xml:space="preserve">, </w:t>
      </w:r>
      <w:r w:rsidR="00C52F4A" w:rsidRPr="00605EB6">
        <w:t>je trouverai des distractions</w:t>
      </w:r>
      <w:r>
        <w:t xml:space="preserve"> ; </w:t>
      </w:r>
      <w:r w:rsidR="00C52F4A" w:rsidRPr="00605EB6">
        <w:t>ne le voyant plus</w:t>
      </w:r>
      <w:r>
        <w:t xml:space="preserve">, </w:t>
      </w:r>
      <w:r w:rsidR="00C52F4A" w:rsidRPr="00605EB6">
        <w:t>n</w:t>
      </w:r>
      <w:r>
        <w:t>’</w:t>
      </w:r>
      <w:r w:rsidR="00C52F4A" w:rsidRPr="00605EB6">
        <w:t>entendant plus parler de lui</w:t>
      </w:r>
      <w:r>
        <w:t xml:space="preserve">, </w:t>
      </w:r>
      <w:r w:rsidR="00C52F4A" w:rsidRPr="00605EB6">
        <w:t>je l</w:t>
      </w:r>
      <w:r>
        <w:t>’</w:t>
      </w:r>
      <w:r w:rsidR="00C52F4A" w:rsidRPr="00605EB6">
        <w:t>éloignerai de mes pensées</w:t>
      </w:r>
      <w:r>
        <w:t xml:space="preserve"> ; </w:t>
      </w:r>
      <w:r w:rsidR="00C52F4A" w:rsidRPr="00605EB6">
        <w:t>je l</w:t>
      </w:r>
      <w:r>
        <w:t>’</w:t>
      </w:r>
      <w:r w:rsidR="00C52F4A" w:rsidRPr="00605EB6">
        <w:t>oublierai</w:t>
      </w:r>
      <w:r>
        <w:t xml:space="preserve"> !… </w:t>
      </w:r>
      <w:r w:rsidR="00C52F4A" w:rsidRPr="00605EB6">
        <w:t>Eh bien</w:t>
      </w:r>
      <w:r>
        <w:t xml:space="preserve">, </w:t>
      </w:r>
      <w:r w:rsidR="00C52F4A" w:rsidRPr="00605EB6">
        <w:t>non</w:t>
      </w:r>
      <w:r>
        <w:t xml:space="preserve">. </w:t>
      </w:r>
      <w:r w:rsidR="00C52F4A" w:rsidRPr="00605EB6">
        <w:t>Je suis revenue à Vaucourt plus malade encore qu</w:t>
      </w:r>
      <w:r>
        <w:t>’</w:t>
      </w:r>
      <w:r w:rsidR="00C52F4A" w:rsidRPr="00605EB6">
        <w:t>auparavant</w:t>
      </w:r>
      <w:r>
        <w:t xml:space="preserve"> ! </w:t>
      </w:r>
      <w:r w:rsidR="00C52F4A" w:rsidRPr="00605EB6">
        <w:t>Toujours</w:t>
      </w:r>
      <w:r>
        <w:t xml:space="preserve">, </w:t>
      </w:r>
      <w:r w:rsidR="00C52F4A" w:rsidRPr="00605EB6">
        <w:t>toujours il occupe ma pensée</w:t>
      </w:r>
      <w:r>
        <w:t> !</w:t>
      </w:r>
    </w:p>
    <w:p w14:paraId="145D7BF0" w14:textId="77777777" w:rsidR="00C474C1" w:rsidRDefault="00C474C1" w:rsidP="00C52F4A">
      <w:r>
        <w:t>» </w:t>
      </w:r>
      <w:r w:rsidR="00C52F4A" w:rsidRPr="00605EB6">
        <w:t>Ma mère s</w:t>
      </w:r>
      <w:r>
        <w:t>’</w:t>
      </w:r>
      <w:r w:rsidR="00C52F4A" w:rsidRPr="00605EB6">
        <w:t>inquiète</w:t>
      </w:r>
      <w:r>
        <w:t xml:space="preserve">, </w:t>
      </w:r>
      <w:r w:rsidR="00C52F4A" w:rsidRPr="00605EB6">
        <w:t>elle m</w:t>
      </w:r>
      <w:r>
        <w:t>’</w:t>
      </w:r>
      <w:r w:rsidR="00C52F4A" w:rsidRPr="00605EB6">
        <w:t>interroge</w:t>
      </w:r>
      <w:r>
        <w:t xml:space="preserve">, </w:t>
      </w:r>
      <w:r w:rsidR="00C52F4A" w:rsidRPr="00605EB6">
        <w:t>et je n</w:t>
      </w:r>
      <w:r>
        <w:t>’</w:t>
      </w:r>
      <w:r w:rsidR="00C52F4A" w:rsidRPr="00605EB6">
        <w:t>ose pas lui répondre</w:t>
      </w:r>
      <w:r>
        <w:t xml:space="preserve">. </w:t>
      </w:r>
      <w:r w:rsidR="00C52F4A" w:rsidRPr="00605EB6">
        <w:t>On ne sait pas ce que je souffre de mettre sur mon visage le masque du mensonge</w:t>
      </w:r>
      <w:r>
        <w:t xml:space="preserve">, </w:t>
      </w:r>
      <w:r w:rsidR="00C52F4A" w:rsidRPr="00605EB6">
        <w:t>de dissimuler sans cesse</w:t>
      </w:r>
      <w:r>
        <w:t xml:space="preserve">, </w:t>
      </w:r>
      <w:r w:rsidR="00C52F4A" w:rsidRPr="00605EB6">
        <w:t>de paraître gaie et de sourire quand j</w:t>
      </w:r>
      <w:r>
        <w:t>’</w:t>
      </w:r>
      <w:r w:rsidR="00C52F4A" w:rsidRPr="00605EB6">
        <w:t>ai envie de pleurer</w:t>
      </w:r>
      <w:r>
        <w:t xml:space="preserve"> ! </w:t>
      </w:r>
      <w:r w:rsidR="00C52F4A" w:rsidRPr="00605EB6">
        <w:t>Ah</w:t>
      </w:r>
      <w:r>
        <w:t xml:space="preserve"> ! </w:t>
      </w:r>
      <w:r w:rsidR="00C52F4A" w:rsidRPr="00605EB6">
        <w:t>tenez</w:t>
      </w:r>
      <w:r>
        <w:t xml:space="preserve">, </w:t>
      </w:r>
      <w:r w:rsidR="00C52F4A" w:rsidRPr="00605EB6">
        <w:t>monsieur Grandin</w:t>
      </w:r>
      <w:r>
        <w:t xml:space="preserve">, </w:t>
      </w:r>
      <w:r w:rsidR="00C52F4A" w:rsidRPr="00605EB6">
        <w:t>c</w:t>
      </w:r>
      <w:r>
        <w:t>’</w:t>
      </w:r>
      <w:r w:rsidR="00C52F4A" w:rsidRPr="00605EB6">
        <w:t>est à croire que je suis l</w:t>
      </w:r>
      <w:r>
        <w:t>’</w:t>
      </w:r>
      <w:r w:rsidR="00C52F4A" w:rsidRPr="00605EB6">
        <w:t>objet d</w:t>
      </w:r>
      <w:r>
        <w:t>’</w:t>
      </w:r>
      <w:r w:rsidR="00C52F4A" w:rsidRPr="00605EB6">
        <w:t>une vengeance de Dieu</w:t>
      </w:r>
      <w:r>
        <w:t> !</w:t>
      </w:r>
    </w:p>
    <w:p w14:paraId="79CEF13D" w14:textId="77777777" w:rsidR="00C474C1" w:rsidRDefault="00C52F4A" w:rsidP="00C52F4A">
      <w:r w:rsidRPr="00605EB6">
        <w:t>Elle se tut</w:t>
      </w:r>
      <w:r w:rsidR="00C474C1">
        <w:t xml:space="preserve">. </w:t>
      </w:r>
      <w:r w:rsidRPr="00605EB6">
        <w:t>Ses joues étaient inondées de larmes</w:t>
      </w:r>
      <w:r w:rsidR="00C474C1">
        <w:t>.</w:t>
      </w:r>
    </w:p>
    <w:p w14:paraId="75A111A2" w14:textId="77777777" w:rsidR="00C474C1" w:rsidRDefault="00C52F4A" w:rsidP="00C52F4A">
      <w:r w:rsidRPr="00605EB6">
        <w:t>Pour la première fois de sa vie peut-être</w:t>
      </w:r>
      <w:r w:rsidR="00C474C1">
        <w:t xml:space="preserve">, </w:t>
      </w:r>
      <w:r w:rsidRPr="00605EB6">
        <w:t>le jeune officier se trouvait réellement embarrassé</w:t>
      </w:r>
      <w:r w:rsidR="00C474C1">
        <w:t xml:space="preserve">. </w:t>
      </w:r>
      <w:r w:rsidRPr="00605EB6">
        <w:t>Certes</w:t>
      </w:r>
      <w:r w:rsidR="00C474C1">
        <w:t xml:space="preserve">, </w:t>
      </w:r>
      <w:r w:rsidRPr="00605EB6">
        <w:t>il aurait préféré entendre tout autre chose que cette étrange confidence de jeune fille</w:t>
      </w:r>
      <w:r w:rsidR="00C474C1">
        <w:t xml:space="preserve">, </w:t>
      </w:r>
      <w:r w:rsidRPr="00605EB6">
        <w:t>qu</w:t>
      </w:r>
      <w:r w:rsidR="00C474C1">
        <w:t>’</w:t>
      </w:r>
      <w:r w:rsidRPr="00605EB6">
        <w:t>il n</w:t>
      </w:r>
      <w:r w:rsidR="00C474C1">
        <w:t>’</w:t>
      </w:r>
      <w:r w:rsidRPr="00605EB6">
        <w:t>avait point sollicitée</w:t>
      </w:r>
      <w:r w:rsidR="00C474C1">
        <w:t>.</w:t>
      </w:r>
    </w:p>
    <w:p w14:paraId="72B43F97" w14:textId="5FA671F5" w:rsidR="00C474C1" w:rsidRDefault="0094609C" w:rsidP="00C52F4A">
      <w:r>
        <w:t>— </w:t>
      </w:r>
      <w:r w:rsidR="00C52F4A" w:rsidRPr="00605EB6">
        <w:t>Mon Dieu</w:t>
      </w:r>
      <w:r w:rsidR="00C474C1">
        <w:t xml:space="preserve">, </w:t>
      </w:r>
      <w:r w:rsidR="00C52F4A" w:rsidRPr="00605EB6">
        <w:t>mademoiselle</w:t>
      </w:r>
      <w:r w:rsidR="00C474C1">
        <w:t xml:space="preserve">, </w:t>
      </w:r>
      <w:r w:rsidR="00C52F4A" w:rsidRPr="00605EB6">
        <w:t>dit-il</w:t>
      </w:r>
      <w:r w:rsidR="00C474C1">
        <w:t xml:space="preserve">, </w:t>
      </w:r>
      <w:r w:rsidR="00C52F4A" w:rsidRPr="00605EB6">
        <w:t>je voudrais pouvoir vous rassurer</w:t>
      </w:r>
      <w:r w:rsidR="00C474C1">
        <w:t xml:space="preserve">, </w:t>
      </w:r>
      <w:r w:rsidR="00C52F4A" w:rsidRPr="00605EB6">
        <w:t>vous montrer votre situation moins triste</w:t>
      </w:r>
      <w:r w:rsidR="00C474C1">
        <w:t xml:space="preserve">, </w:t>
      </w:r>
      <w:r w:rsidR="00C52F4A" w:rsidRPr="00605EB6">
        <w:t>moins désespérée</w:t>
      </w:r>
      <w:r w:rsidR="00C474C1">
        <w:t xml:space="preserve"> ; </w:t>
      </w:r>
      <w:r w:rsidR="00C52F4A" w:rsidRPr="00605EB6">
        <w:t>mais je ne sais que vous dire</w:t>
      </w:r>
      <w:r w:rsidR="00C474C1">
        <w:t xml:space="preserve">. </w:t>
      </w:r>
      <w:r w:rsidR="00C52F4A" w:rsidRPr="00605EB6">
        <w:t>Je crois</w:t>
      </w:r>
      <w:r w:rsidR="00C474C1">
        <w:t xml:space="preserve">, </w:t>
      </w:r>
      <w:r w:rsidR="00C52F4A" w:rsidRPr="00605EB6">
        <w:t>cependant</w:t>
      </w:r>
      <w:r w:rsidR="00C474C1">
        <w:t xml:space="preserve">, </w:t>
      </w:r>
      <w:r w:rsidR="00C52F4A" w:rsidRPr="00605EB6">
        <w:t>que vous exagérez beaucoup</w:t>
      </w:r>
      <w:r w:rsidR="00C474C1">
        <w:t xml:space="preserve">. </w:t>
      </w:r>
      <w:r w:rsidR="00C52F4A" w:rsidRPr="00605EB6">
        <w:t>Il me semble que vous vous trompez sur la nature de vos sentiments</w:t>
      </w:r>
      <w:r w:rsidR="00C474C1">
        <w:t xml:space="preserve"> ; </w:t>
      </w:r>
      <w:r w:rsidR="00C52F4A" w:rsidRPr="00605EB6">
        <w:t xml:space="preserve">ce que vous </w:t>
      </w:r>
      <w:r w:rsidR="00C52F4A" w:rsidRPr="00605EB6">
        <w:lastRenderedPageBreak/>
        <w:t>croyez être de l</w:t>
      </w:r>
      <w:r w:rsidR="00C474C1">
        <w:t>’</w:t>
      </w:r>
      <w:r w:rsidR="00C52F4A" w:rsidRPr="00605EB6">
        <w:t>amour me paraît être</w:t>
      </w:r>
      <w:r w:rsidR="00C474C1">
        <w:t xml:space="preserve">, </w:t>
      </w:r>
      <w:r w:rsidR="00C52F4A" w:rsidRPr="00605EB6">
        <w:t>à moi</w:t>
      </w:r>
      <w:r w:rsidR="00C474C1">
        <w:t xml:space="preserve">, </w:t>
      </w:r>
      <w:r w:rsidR="00C52F4A" w:rsidRPr="00605EB6">
        <w:t>le sentiment d</w:t>
      </w:r>
      <w:r w:rsidR="00C474C1">
        <w:t>’</w:t>
      </w:r>
      <w:r w:rsidR="00C52F4A" w:rsidRPr="00605EB6">
        <w:t>une reconnaissance excessive</w:t>
      </w:r>
      <w:r w:rsidR="00C474C1">
        <w:t>.</w:t>
      </w:r>
    </w:p>
    <w:p w14:paraId="5F62D9A5" w14:textId="77777777" w:rsidR="00C474C1" w:rsidRDefault="00C52F4A" w:rsidP="00C52F4A">
      <w:r w:rsidRPr="00605EB6">
        <w:t>Elle secoua tristement la tête</w:t>
      </w:r>
      <w:r w:rsidR="00C474C1">
        <w:t>.</w:t>
      </w:r>
    </w:p>
    <w:p w14:paraId="5662798E" w14:textId="2461D9D9" w:rsidR="00C474C1" w:rsidRDefault="0094609C" w:rsidP="00C52F4A">
      <w:r>
        <w:t>— </w:t>
      </w:r>
      <w:r w:rsidR="00C52F4A" w:rsidRPr="00605EB6">
        <w:t>Monsieur Jacques</w:t>
      </w:r>
      <w:r w:rsidR="00C474C1">
        <w:t xml:space="preserve">, </w:t>
      </w:r>
      <w:r w:rsidR="00C52F4A" w:rsidRPr="00605EB6">
        <w:t>dit-elle</w:t>
      </w:r>
      <w:r w:rsidR="00C474C1">
        <w:t xml:space="preserve">, </w:t>
      </w:r>
      <w:r w:rsidR="00C52F4A" w:rsidRPr="00605EB6">
        <w:t>je vous ai éclairé</w:t>
      </w:r>
      <w:r w:rsidR="00C474C1">
        <w:t xml:space="preserve"> ; </w:t>
      </w:r>
      <w:r w:rsidR="00C52F4A" w:rsidRPr="00605EB6">
        <w:t>j</w:t>
      </w:r>
      <w:r w:rsidR="00C474C1">
        <w:t>’</w:t>
      </w:r>
      <w:r w:rsidR="00C52F4A" w:rsidRPr="00605EB6">
        <w:t>avais ce devoir à remplir</w:t>
      </w:r>
      <w:r w:rsidR="00C474C1">
        <w:t xml:space="preserve"> ; </w:t>
      </w:r>
      <w:r w:rsidR="00C52F4A" w:rsidRPr="00605EB6">
        <w:t>me voilà tranquille de ce côté</w:t>
      </w:r>
      <w:r w:rsidR="00C474C1">
        <w:t xml:space="preserve">. </w:t>
      </w:r>
      <w:r w:rsidR="00C52F4A" w:rsidRPr="00605EB6">
        <w:t>Maintenant</w:t>
      </w:r>
      <w:r w:rsidR="00C474C1">
        <w:t xml:space="preserve">, </w:t>
      </w:r>
      <w:r w:rsidR="00C52F4A" w:rsidRPr="00605EB6">
        <w:t>je vous quitte en vous disant non pas adieu</w:t>
      </w:r>
      <w:r w:rsidR="00C474C1">
        <w:t xml:space="preserve">, </w:t>
      </w:r>
      <w:r w:rsidR="00C52F4A" w:rsidRPr="00605EB6">
        <w:t>mais au revoir</w:t>
      </w:r>
      <w:r w:rsidR="00C474C1">
        <w:t>.</w:t>
      </w:r>
    </w:p>
    <w:p w14:paraId="5417F064" w14:textId="65D2E1E3" w:rsidR="00C474C1" w:rsidRDefault="0094609C" w:rsidP="00C52F4A">
      <w:r>
        <w:t>— </w:t>
      </w:r>
      <w:r w:rsidR="00C52F4A" w:rsidRPr="00605EB6">
        <w:t>Pardon</w:t>
      </w:r>
      <w:r w:rsidR="00C474C1">
        <w:t xml:space="preserve">, </w:t>
      </w:r>
      <w:r w:rsidR="00C52F4A" w:rsidRPr="00605EB6">
        <w:t>mademoiselle</w:t>
      </w:r>
      <w:r w:rsidR="00C474C1">
        <w:t xml:space="preserve">, </w:t>
      </w:r>
      <w:r w:rsidR="00C52F4A" w:rsidRPr="00605EB6">
        <w:t>mais j</w:t>
      </w:r>
      <w:r w:rsidR="00C474C1">
        <w:t>’</w:t>
      </w:r>
      <w:r w:rsidR="00C52F4A" w:rsidRPr="00605EB6">
        <w:t>ai encore une question à vous adresser</w:t>
      </w:r>
      <w:r w:rsidR="00C474C1">
        <w:t>.</w:t>
      </w:r>
    </w:p>
    <w:p w14:paraId="5A3CE24A" w14:textId="7429F554" w:rsidR="00C474C1" w:rsidRDefault="0094609C" w:rsidP="00C52F4A">
      <w:r>
        <w:t>— </w:t>
      </w:r>
      <w:r w:rsidR="00C52F4A" w:rsidRPr="00605EB6">
        <w:t>Laquelle</w:t>
      </w:r>
      <w:r w:rsidR="00C474C1">
        <w:t xml:space="preserve">, </w:t>
      </w:r>
      <w:r w:rsidR="00C52F4A" w:rsidRPr="00605EB6">
        <w:t>monsieur</w:t>
      </w:r>
      <w:r w:rsidR="00C474C1">
        <w:t> ?</w:t>
      </w:r>
    </w:p>
    <w:p w14:paraId="6E2A49F5" w14:textId="398A3F97" w:rsidR="00C474C1" w:rsidRDefault="0094609C" w:rsidP="00C52F4A">
      <w:r>
        <w:t>— </w:t>
      </w:r>
      <w:r w:rsidR="00C52F4A" w:rsidRPr="00605EB6">
        <w:t>Jean Loup est innocent</w:t>
      </w:r>
      <w:r w:rsidR="00C474C1">
        <w:t xml:space="preserve">, </w:t>
      </w:r>
      <w:r w:rsidR="00C52F4A" w:rsidRPr="00605EB6">
        <w:t>mais il y a un coupable</w:t>
      </w:r>
      <w:r w:rsidR="00C474C1">
        <w:t> ?</w:t>
      </w:r>
    </w:p>
    <w:p w14:paraId="0B4F900A" w14:textId="77777777" w:rsidR="00C474C1" w:rsidRDefault="00C52F4A" w:rsidP="00C52F4A">
      <w:r w:rsidRPr="00605EB6">
        <w:t>La pâleur de la jeune fille augmenta encore</w:t>
      </w:r>
      <w:r w:rsidR="00C474C1">
        <w:t>.</w:t>
      </w:r>
    </w:p>
    <w:p w14:paraId="19BEB8E8" w14:textId="7B2F5C15" w:rsidR="00C474C1" w:rsidRDefault="0094609C" w:rsidP="00C52F4A">
      <w:r>
        <w:t>— </w:t>
      </w:r>
      <w:r w:rsidR="00C52F4A" w:rsidRPr="00605EB6">
        <w:t>Oui</w:t>
      </w:r>
      <w:r w:rsidR="00C474C1">
        <w:t xml:space="preserve">, </w:t>
      </w:r>
      <w:r w:rsidR="00C52F4A" w:rsidRPr="00605EB6">
        <w:t>il y a un coupable</w:t>
      </w:r>
      <w:r w:rsidR="00C474C1">
        <w:t xml:space="preserve">, </w:t>
      </w:r>
      <w:r w:rsidR="00C52F4A" w:rsidRPr="00605EB6">
        <w:t>murmura-t-elle</w:t>
      </w:r>
      <w:r w:rsidR="00C474C1">
        <w:t>.</w:t>
      </w:r>
    </w:p>
    <w:p w14:paraId="55D35E30" w14:textId="269561B8" w:rsidR="00C474C1" w:rsidRDefault="0094609C" w:rsidP="00C52F4A">
      <w:r>
        <w:t>— </w:t>
      </w:r>
      <w:r w:rsidR="00C52F4A" w:rsidRPr="00605EB6">
        <w:t>Pouvez-vous me dire</w:t>
      </w:r>
      <w:r w:rsidR="00C474C1">
        <w:t> ?…</w:t>
      </w:r>
    </w:p>
    <w:p w14:paraId="7DD4D185" w14:textId="69BC27A7" w:rsidR="00C474C1" w:rsidRDefault="0094609C" w:rsidP="00C52F4A">
      <w:r>
        <w:t>— </w:t>
      </w:r>
      <w:r w:rsidR="00C52F4A" w:rsidRPr="00605EB6">
        <w:t>Rien</w:t>
      </w:r>
      <w:r w:rsidR="00C474C1">
        <w:t xml:space="preserve">, </w:t>
      </w:r>
      <w:r w:rsidR="00C52F4A" w:rsidRPr="00605EB6">
        <w:t>monsieur Jacques</w:t>
      </w:r>
      <w:r w:rsidR="00C474C1">
        <w:t xml:space="preserve">, </w:t>
      </w:r>
      <w:r w:rsidR="00C52F4A" w:rsidRPr="00605EB6">
        <w:t>interrompit-elle</w:t>
      </w:r>
      <w:r w:rsidR="00C474C1">
        <w:t xml:space="preserve">, </w:t>
      </w:r>
      <w:r w:rsidR="00C52F4A" w:rsidRPr="00605EB6">
        <w:t>visiblement troublée</w:t>
      </w:r>
      <w:r w:rsidR="00C474C1">
        <w:t xml:space="preserve"> ; </w:t>
      </w:r>
      <w:r w:rsidR="00C52F4A" w:rsidRPr="00605EB6">
        <w:t>Jean Loup</w:t>
      </w:r>
      <w:r w:rsidR="00C474C1">
        <w:t xml:space="preserve">, </w:t>
      </w:r>
      <w:r w:rsidR="00C52F4A" w:rsidRPr="00605EB6">
        <w:t>seul</w:t>
      </w:r>
      <w:r w:rsidR="00C474C1">
        <w:t xml:space="preserve">, </w:t>
      </w:r>
      <w:r w:rsidR="00C52F4A" w:rsidRPr="00605EB6">
        <w:t>plus tard</w:t>
      </w:r>
      <w:r w:rsidR="00C474C1">
        <w:t xml:space="preserve">, </w:t>
      </w:r>
      <w:r w:rsidR="00C52F4A" w:rsidRPr="00605EB6">
        <w:t>quand il parlera</w:t>
      </w:r>
      <w:r w:rsidR="00C474C1">
        <w:t xml:space="preserve">, </w:t>
      </w:r>
      <w:r w:rsidR="00C52F4A" w:rsidRPr="00605EB6">
        <w:t>pourra peut-être désigner l</w:t>
      </w:r>
      <w:r w:rsidR="00C474C1">
        <w:t>’</w:t>
      </w:r>
      <w:r w:rsidR="00C52F4A" w:rsidRPr="00605EB6">
        <w:t>homme inconnu</w:t>
      </w:r>
      <w:r w:rsidR="00C474C1">
        <w:t xml:space="preserve"> ; </w:t>
      </w:r>
      <w:r w:rsidR="00C52F4A" w:rsidRPr="00605EB6">
        <w:t>s</w:t>
      </w:r>
      <w:r w:rsidR="00C474C1">
        <w:t>’</w:t>
      </w:r>
      <w:r w:rsidR="00C52F4A" w:rsidRPr="00605EB6">
        <w:t>il le connaît</w:t>
      </w:r>
      <w:r w:rsidR="00C474C1">
        <w:t xml:space="preserve">, </w:t>
      </w:r>
      <w:r w:rsidR="00C52F4A" w:rsidRPr="00605EB6">
        <w:t>il le dira</w:t>
      </w:r>
      <w:r w:rsidR="00C474C1">
        <w:t>.</w:t>
      </w:r>
    </w:p>
    <w:p w14:paraId="3254B48D" w14:textId="77777777" w:rsidR="00C474C1" w:rsidRDefault="00C474C1" w:rsidP="00C52F4A">
      <w:r>
        <w:t>» </w:t>
      </w:r>
      <w:r w:rsidR="00C52F4A" w:rsidRPr="00605EB6">
        <w:t>Au revoir</w:t>
      </w:r>
      <w:r>
        <w:t xml:space="preserve">, </w:t>
      </w:r>
      <w:r w:rsidR="00C52F4A" w:rsidRPr="00605EB6">
        <w:t>monsieur Jacques</w:t>
      </w:r>
      <w:r>
        <w:t xml:space="preserve">, </w:t>
      </w:r>
      <w:r w:rsidR="00C52F4A" w:rsidRPr="00605EB6">
        <w:t>continua-t-elle</w:t>
      </w:r>
      <w:r>
        <w:t xml:space="preserve">, </w:t>
      </w:r>
      <w:r w:rsidR="00C52F4A" w:rsidRPr="00605EB6">
        <w:t>laissant tomber sa petite main tremblante dans celle du jeune homme</w:t>
      </w:r>
      <w:r>
        <w:t xml:space="preserve">, </w:t>
      </w:r>
      <w:r w:rsidR="00C52F4A" w:rsidRPr="00605EB6">
        <w:t>au revoir</w:t>
      </w:r>
      <w:r>
        <w:t xml:space="preserve"> ; </w:t>
      </w:r>
      <w:r w:rsidR="00C52F4A" w:rsidRPr="00605EB6">
        <w:t>je tiens à être rentrée au château avant le retour de ma mère</w:t>
      </w:r>
      <w:r>
        <w:t>.</w:t>
      </w:r>
    </w:p>
    <w:p w14:paraId="58CCF47A" w14:textId="77777777" w:rsidR="00C474C1" w:rsidRDefault="00C52F4A" w:rsidP="00C52F4A">
      <w:r w:rsidRPr="00605EB6">
        <w:t>Elle essuya rapidement ses yeux et son visage</w:t>
      </w:r>
      <w:r w:rsidR="00C474C1">
        <w:t xml:space="preserve">, </w:t>
      </w:r>
      <w:r w:rsidRPr="00605EB6">
        <w:t>fit de la tête un signe d</w:t>
      </w:r>
      <w:r w:rsidR="00C474C1">
        <w:t>’</w:t>
      </w:r>
      <w:r w:rsidRPr="00605EB6">
        <w:t>adieu à Jacques et sortit de la chambre</w:t>
      </w:r>
      <w:r w:rsidR="00C474C1">
        <w:t>.</w:t>
      </w:r>
    </w:p>
    <w:p w14:paraId="2CD67E07" w14:textId="77777777" w:rsidR="00C474C1" w:rsidRDefault="00C52F4A" w:rsidP="00C52F4A">
      <w:r w:rsidRPr="00605EB6">
        <w:t>Le jeune homme se laissa tomber sur son siège</w:t>
      </w:r>
      <w:r w:rsidR="00C474C1">
        <w:t>.</w:t>
      </w:r>
    </w:p>
    <w:p w14:paraId="10987ED4" w14:textId="20238F52" w:rsidR="00C474C1" w:rsidRDefault="0094609C" w:rsidP="00C52F4A">
      <w:r>
        <w:t>— </w:t>
      </w:r>
      <w:r w:rsidR="00C52F4A" w:rsidRPr="00605EB6">
        <w:t>Oh</w:t>
      </w:r>
      <w:r w:rsidR="00C474C1">
        <w:t xml:space="preserve"> ! </w:t>
      </w:r>
      <w:r w:rsidR="00C52F4A" w:rsidRPr="00605EB6">
        <w:t>Jeanne</w:t>
      </w:r>
      <w:r w:rsidR="00C474C1">
        <w:t xml:space="preserve">, </w:t>
      </w:r>
      <w:r w:rsidR="00C52F4A" w:rsidRPr="00605EB6">
        <w:t>Jeanne</w:t>
      </w:r>
      <w:r w:rsidR="00C474C1">
        <w:t xml:space="preserve"> ! </w:t>
      </w:r>
      <w:r w:rsidR="00C52F4A" w:rsidRPr="00605EB6">
        <w:t>gémit-il</w:t>
      </w:r>
      <w:r w:rsidR="00C474C1">
        <w:t>.</w:t>
      </w:r>
    </w:p>
    <w:p w14:paraId="34706715" w14:textId="77777777" w:rsidR="00C474C1" w:rsidRDefault="00C52F4A" w:rsidP="00C52F4A">
      <w:r w:rsidRPr="00605EB6">
        <w:lastRenderedPageBreak/>
        <w:t>Et</w:t>
      </w:r>
      <w:r w:rsidR="00C474C1">
        <w:t xml:space="preserve">, </w:t>
      </w:r>
      <w:r w:rsidRPr="00605EB6">
        <w:t>la tête dans ses mains</w:t>
      </w:r>
      <w:r w:rsidR="00C474C1">
        <w:t xml:space="preserve">, </w:t>
      </w:r>
      <w:r w:rsidRPr="00605EB6">
        <w:t>il se mit à pleurer</w:t>
      </w:r>
      <w:r w:rsidR="00C474C1">
        <w:t>.</w:t>
      </w:r>
    </w:p>
    <w:p w14:paraId="4992C7AB" w14:textId="45464922" w:rsidR="00C52F4A" w:rsidRPr="00605EB6" w:rsidRDefault="00C52F4A" w:rsidP="00C474C1">
      <w:pPr>
        <w:pStyle w:val="Titre2"/>
      </w:pPr>
      <w:bookmarkStart w:id="45" w:name="_Toc197617890"/>
      <w:r w:rsidRPr="00605EB6">
        <w:lastRenderedPageBreak/>
        <w:t>VIII</w:t>
      </w:r>
      <w:r w:rsidRPr="00605EB6">
        <w:br/>
      </w:r>
      <w:r w:rsidRPr="00605EB6">
        <w:br/>
        <w:t>DEUX LARMES</w:t>
      </w:r>
      <w:bookmarkEnd w:id="45"/>
    </w:p>
    <w:p w14:paraId="4F2C95A8" w14:textId="77777777" w:rsidR="00C474C1" w:rsidRDefault="00C52F4A" w:rsidP="00C52F4A">
      <w:r w:rsidRPr="00605EB6">
        <w:t>Comme onze heures sonnaient à l</w:t>
      </w:r>
      <w:r w:rsidR="00C474C1">
        <w:t>’</w:t>
      </w:r>
      <w:r w:rsidRPr="00605EB6">
        <w:t>horloge de la paroisse de Blaincourt</w:t>
      </w:r>
      <w:r w:rsidR="00C474C1">
        <w:t xml:space="preserve">, </w:t>
      </w:r>
      <w:r w:rsidRPr="00605EB6">
        <w:t>un homme</w:t>
      </w:r>
      <w:r w:rsidR="00C474C1">
        <w:t xml:space="preserve">, </w:t>
      </w:r>
      <w:r w:rsidRPr="00605EB6">
        <w:t>vêtu ainsi qu</w:t>
      </w:r>
      <w:r w:rsidR="00C474C1">
        <w:t>’</w:t>
      </w:r>
      <w:r w:rsidRPr="00605EB6">
        <w:t>un paysan lorrain en voyage</w:t>
      </w:r>
      <w:r w:rsidR="00C474C1">
        <w:t xml:space="preserve"> : </w:t>
      </w:r>
      <w:r w:rsidRPr="00605EB6">
        <w:t>pantalon de drap à grands carreaux</w:t>
      </w:r>
      <w:r w:rsidR="00C474C1">
        <w:t xml:space="preserve">, </w:t>
      </w:r>
      <w:r w:rsidRPr="00605EB6">
        <w:t>brodequins ferrés</w:t>
      </w:r>
      <w:r w:rsidR="00C474C1">
        <w:t xml:space="preserve">, </w:t>
      </w:r>
      <w:r w:rsidRPr="00605EB6">
        <w:t>chapeau de feutre gris à larges bords</w:t>
      </w:r>
      <w:r w:rsidR="00C474C1">
        <w:t xml:space="preserve">, </w:t>
      </w:r>
      <w:r w:rsidRPr="00605EB6">
        <w:t>chemise de calicot écru</w:t>
      </w:r>
      <w:r w:rsidR="00C474C1">
        <w:t xml:space="preserve">, </w:t>
      </w:r>
      <w:r w:rsidRPr="00605EB6">
        <w:t>blouse de toile bleue luisante</w:t>
      </w:r>
      <w:r w:rsidR="00C474C1">
        <w:t xml:space="preserve">, </w:t>
      </w:r>
      <w:r w:rsidRPr="00605EB6">
        <w:t>avec piqûres blanches aux poignets</w:t>
      </w:r>
      <w:r w:rsidR="00C474C1">
        <w:t xml:space="preserve">, </w:t>
      </w:r>
      <w:r w:rsidRPr="00605EB6">
        <w:t>aux épaules et autour du col</w:t>
      </w:r>
      <w:r w:rsidR="00C474C1">
        <w:t xml:space="preserve">, </w:t>
      </w:r>
      <w:r w:rsidRPr="00605EB6">
        <w:t>s</w:t>
      </w:r>
      <w:r w:rsidR="00C474C1">
        <w:t>’</w:t>
      </w:r>
      <w:r w:rsidRPr="00605EB6">
        <w:t>arrêtait sur la petite place de la commune</w:t>
      </w:r>
      <w:r w:rsidR="00C474C1">
        <w:t xml:space="preserve">, </w:t>
      </w:r>
      <w:r w:rsidRPr="00605EB6">
        <w:t>près de la fontaine</w:t>
      </w:r>
      <w:r w:rsidR="00C474C1">
        <w:t xml:space="preserve">, </w:t>
      </w:r>
      <w:r w:rsidRPr="00605EB6">
        <w:t>les yeux tournés vers l</w:t>
      </w:r>
      <w:r w:rsidR="00C474C1">
        <w:t>’</w:t>
      </w:r>
      <w:r w:rsidRPr="00605EB6">
        <w:t>auberge</w:t>
      </w:r>
      <w:r w:rsidR="00C474C1">
        <w:t xml:space="preserve">, </w:t>
      </w:r>
      <w:r w:rsidRPr="00605EB6">
        <w:t>toujours tenue par Claude Royer et Marie-Rose</w:t>
      </w:r>
      <w:r w:rsidR="00C474C1">
        <w:t xml:space="preserve">, </w:t>
      </w:r>
      <w:r w:rsidRPr="00605EB6">
        <w:t>son épouse</w:t>
      </w:r>
      <w:r w:rsidR="00C474C1">
        <w:t>.</w:t>
      </w:r>
    </w:p>
    <w:p w14:paraId="5F4880A0" w14:textId="77777777" w:rsidR="00C474C1" w:rsidRDefault="00C52F4A" w:rsidP="00C52F4A">
      <w:r w:rsidRPr="00605EB6">
        <w:t>L</w:t>
      </w:r>
      <w:r w:rsidR="00C474C1">
        <w:t>’</w:t>
      </w:r>
      <w:r w:rsidRPr="00605EB6">
        <w:t>homme dont nous parlons arrivait à pied de Verzéville où il avait été amené par la voiture des dépêches</w:t>
      </w:r>
      <w:r w:rsidR="00C474C1">
        <w:t>.</w:t>
      </w:r>
    </w:p>
    <w:p w14:paraId="4875D831" w14:textId="77777777" w:rsidR="00C474C1" w:rsidRDefault="00C52F4A" w:rsidP="00C52F4A">
      <w:r w:rsidRPr="00605EB6">
        <w:t>Après avoir eu l</w:t>
      </w:r>
      <w:r w:rsidR="00C474C1">
        <w:t>’</w:t>
      </w:r>
      <w:r w:rsidRPr="00605EB6">
        <w:t>air de se consulter un instant</w:t>
      </w:r>
      <w:r w:rsidR="00C474C1">
        <w:t xml:space="preserve">, </w:t>
      </w:r>
      <w:r w:rsidRPr="00605EB6">
        <w:t>il entra dans l</w:t>
      </w:r>
      <w:r w:rsidR="00C474C1">
        <w:t>’</w:t>
      </w:r>
      <w:r w:rsidRPr="00605EB6">
        <w:t>auberge</w:t>
      </w:r>
      <w:r w:rsidR="00C474C1">
        <w:t xml:space="preserve">, </w:t>
      </w:r>
      <w:r w:rsidRPr="00605EB6">
        <w:t>et à Marie-Rose</w:t>
      </w:r>
      <w:r w:rsidR="00C474C1">
        <w:t xml:space="preserve">, </w:t>
      </w:r>
      <w:r w:rsidRPr="00605EB6">
        <w:t>qui s</w:t>
      </w:r>
      <w:r w:rsidR="00C474C1">
        <w:t>’</w:t>
      </w:r>
      <w:r w:rsidRPr="00605EB6">
        <w:t>avança en lui demandant ce qu</w:t>
      </w:r>
      <w:r w:rsidR="00C474C1">
        <w:t>’</w:t>
      </w:r>
      <w:r w:rsidRPr="00605EB6">
        <w:t>il désirait</w:t>
      </w:r>
      <w:r w:rsidR="00C474C1">
        <w:t xml:space="preserve">, </w:t>
      </w:r>
      <w:r w:rsidRPr="00605EB6">
        <w:t>il répondit</w:t>
      </w:r>
      <w:r w:rsidR="00C474C1">
        <w:t> :</w:t>
      </w:r>
    </w:p>
    <w:p w14:paraId="7D414FF0" w14:textId="57A721D2" w:rsidR="00C474C1" w:rsidRDefault="0094609C" w:rsidP="00C52F4A">
      <w:r>
        <w:t>— </w:t>
      </w:r>
      <w:r w:rsidR="00C52F4A" w:rsidRPr="00605EB6">
        <w:t>J</w:t>
      </w:r>
      <w:r w:rsidR="00C474C1">
        <w:t>’</w:t>
      </w:r>
      <w:r w:rsidR="00C52F4A" w:rsidRPr="00605EB6">
        <w:t>ai faim</w:t>
      </w:r>
      <w:r w:rsidR="00C474C1">
        <w:t xml:space="preserve"> ; </w:t>
      </w:r>
      <w:r w:rsidR="00C52F4A" w:rsidRPr="00605EB6">
        <w:t>donnez-moi quelque chose à manger</w:t>
      </w:r>
      <w:r w:rsidR="00C474C1">
        <w:t xml:space="preserve">, </w:t>
      </w:r>
      <w:r w:rsidR="00C52F4A" w:rsidRPr="00605EB6">
        <w:t>n</w:t>
      </w:r>
      <w:r w:rsidR="00C474C1">
        <w:t>’</w:t>
      </w:r>
      <w:r w:rsidR="00C52F4A" w:rsidRPr="00605EB6">
        <w:t>importe quoi</w:t>
      </w:r>
      <w:r w:rsidR="00C474C1">
        <w:t xml:space="preserve">, </w:t>
      </w:r>
      <w:r w:rsidR="00C52F4A" w:rsidRPr="00605EB6">
        <w:t>ce que vous avez</w:t>
      </w:r>
      <w:r w:rsidR="00C474C1">
        <w:t xml:space="preserve">, </w:t>
      </w:r>
      <w:r w:rsidR="00C52F4A" w:rsidRPr="00605EB6">
        <w:t>je ne suis pas difficile</w:t>
      </w:r>
      <w:r w:rsidR="00C474C1">
        <w:t>.</w:t>
      </w:r>
    </w:p>
    <w:p w14:paraId="3F8BA2B3" w14:textId="77777777" w:rsidR="00C474C1" w:rsidRDefault="00C52F4A" w:rsidP="00C52F4A">
      <w:r w:rsidRPr="00605EB6">
        <w:t>La femme lui ayant montré une table près de laquelle il s</w:t>
      </w:r>
      <w:r w:rsidR="00C474C1">
        <w:t>’</w:t>
      </w:r>
      <w:r w:rsidRPr="00605EB6">
        <w:t>assit</w:t>
      </w:r>
      <w:r w:rsidR="00C474C1">
        <w:t xml:space="preserve">, </w:t>
      </w:r>
      <w:r w:rsidRPr="00605EB6">
        <w:t>elle s</w:t>
      </w:r>
      <w:r w:rsidR="00C474C1">
        <w:t>’</w:t>
      </w:r>
      <w:r w:rsidRPr="00605EB6">
        <w:t>empressa de le servir</w:t>
      </w:r>
      <w:r w:rsidR="00C474C1">
        <w:t>.</w:t>
      </w:r>
    </w:p>
    <w:p w14:paraId="3347FC3F" w14:textId="77777777" w:rsidR="00C474C1" w:rsidRDefault="00C52F4A" w:rsidP="00C52F4A">
      <w:r w:rsidRPr="00605EB6">
        <w:t>Or</w:t>
      </w:r>
      <w:r w:rsidR="00C474C1">
        <w:t xml:space="preserve">, </w:t>
      </w:r>
      <w:r w:rsidRPr="00605EB6">
        <w:t>pendant qu</w:t>
      </w:r>
      <w:r w:rsidR="00C474C1">
        <w:t>’</w:t>
      </w:r>
      <w:r w:rsidRPr="00605EB6">
        <w:t>il mangeait avec un appétit qui faisait grand plaisir à Marie-Rose</w:t>
      </w:r>
      <w:r w:rsidR="00C474C1">
        <w:t xml:space="preserve">, </w:t>
      </w:r>
      <w:r w:rsidRPr="00605EB6">
        <w:t>laquelle avait la prétention d</w:t>
      </w:r>
      <w:r w:rsidR="00C474C1">
        <w:t>’</w:t>
      </w:r>
      <w:r w:rsidRPr="00605EB6">
        <w:t>être un parfait cordon bleu</w:t>
      </w:r>
      <w:r w:rsidR="00C474C1">
        <w:t xml:space="preserve">, </w:t>
      </w:r>
      <w:r w:rsidRPr="00605EB6">
        <w:t>celle-ci regardait curieusement les mains de son client</w:t>
      </w:r>
      <w:r w:rsidR="00C474C1">
        <w:t xml:space="preserve">. </w:t>
      </w:r>
      <w:r w:rsidRPr="00605EB6">
        <w:t>Elle se disait</w:t>
      </w:r>
      <w:r w:rsidR="00C474C1">
        <w:t> :</w:t>
      </w:r>
    </w:p>
    <w:p w14:paraId="2D05384C" w14:textId="644C26E1" w:rsidR="00C474C1" w:rsidRDefault="0094609C" w:rsidP="00C52F4A">
      <w:r>
        <w:t>— </w:t>
      </w:r>
      <w:r w:rsidR="00C52F4A" w:rsidRPr="00605EB6">
        <w:t>Ce monsieur a les mains bien petites et bien blanches pour un paysan des Vosges</w:t>
      </w:r>
      <w:r w:rsidR="00C474C1">
        <w:t>.</w:t>
      </w:r>
    </w:p>
    <w:p w14:paraId="0496CF0B" w14:textId="77777777" w:rsidR="00C474C1" w:rsidRDefault="00C52F4A" w:rsidP="00C52F4A">
      <w:r w:rsidRPr="00605EB6">
        <w:lastRenderedPageBreak/>
        <w:t>L</w:t>
      </w:r>
      <w:r w:rsidR="00C474C1">
        <w:t>’</w:t>
      </w:r>
      <w:r w:rsidRPr="00605EB6">
        <w:t>étranger surprit sa pensée dans son regard</w:t>
      </w:r>
      <w:r w:rsidR="00C474C1">
        <w:t>.</w:t>
      </w:r>
    </w:p>
    <w:p w14:paraId="731D0BBF" w14:textId="3B7EC7FC" w:rsidR="00C474C1" w:rsidRDefault="0094609C" w:rsidP="00C52F4A">
      <w:r>
        <w:t>— </w:t>
      </w:r>
      <w:r w:rsidR="00C52F4A" w:rsidRPr="00605EB6">
        <w:t>Vous êtes la maîtresse</w:t>
      </w:r>
      <w:r w:rsidR="00C474C1">
        <w:t xml:space="preserve"> ? </w:t>
      </w:r>
      <w:r w:rsidR="00C52F4A" w:rsidRPr="00605EB6">
        <w:t>lui demanda-t-il</w:t>
      </w:r>
      <w:r w:rsidR="00C474C1">
        <w:t>.</w:t>
      </w:r>
    </w:p>
    <w:p w14:paraId="2D6FE81F" w14:textId="45005524" w:rsidR="00C474C1" w:rsidRDefault="0094609C" w:rsidP="00C52F4A">
      <w:r>
        <w:t>— </w:t>
      </w:r>
      <w:r w:rsidR="00C52F4A" w:rsidRPr="00605EB6">
        <w:t>Oui</w:t>
      </w:r>
      <w:r w:rsidR="00C474C1">
        <w:t xml:space="preserve">, </w:t>
      </w:r>
      <w:r w:rsidR="00C52F4A" w:rsidRPr="00605EB6">
        <w:t>monsieur</w:t>
      </w:r>
      <w:r w:rsidR="00C474C1">
        <w:t>.</w:t>
      </w:r>
    </w:p>
    <w:p w14:paraId="6CC41E1B" w14:textId="7DD742BA" w:rsidR="00C474C1" w:rsidRDefault="0094609C" w:rsidP="00C52F4A">
      <w:r>
        <w:t>— </w:t>
      </w:r>
      <w:r w:rsidR="00C52F4A" w:rsidRPr="00605EB6">
        <w:t>Et vous vous nommez</w:t>
      </w:r>
      <w:r w:rsidR="00C474C1">
        <w:t> ?</w:t>
      </w:r>
    </w:p>
    <w:p w14:paraId="08312566" w14:textId="035001DE" w:rsidR="00C474C1" w:rsidRDefault="0094609C" w:rsidP="00C52F4A">
      <w:r>
        <w:t>— </w:t>
      </w:r>
      <w:r w:rsidR="00C52F4A" w:rsidRPr="00605EB6">
        <w:t>Marie-Rose</w:t>
      </w:r>
      <w:r w:rsidR="00C474C1">
        <w:t xml:space="preserve">, </w:t>
      </w:r>
      <w:r w:rsidR="00C52F4A" w:rsidRPr="00605EB6">
        <w:t>femme de Claude Royer</w:t>
      </w:r>
      <w:r w:rsidR="00C474C1">
        <w:t xml:space="preserve">, </w:t>
      </w:r>
      <w:r w:rsidR="00C52F4A" w:rsidRPr="00605EB6">
        <w:t>pour vous servir</w:t>
      </w:r>
      <w:r w:rsidR="00C474C1">
        <w:t xml:space="preserve">, </w:t>
      </w:r>
      <w:r w:rsidR="00C52F4A" w:rsidRPr="00605EB6">
        <w:t>monsieur</w:t>
      </w:r>
      <w:r w:rsidR="00C474C1">
        <w:t>.</w:t>
      </w:r>
    </w:p>
    <w:p w14:paraId="6C617A2C" w14:textId="385050B9" w:rsidR="00C474C1" w:rsidRDefault="0094609C" w:rsidP="00C52F4A">
      <w:r>
        <w:t>— </w:t>
      </w:r>
      <w:r w:rsidR="00C52F4A" w:rsidRPr="00605EB6">
        <w:t>Je devine pourquoi vous regardez ainsi mes mains</w:t>
      </w:r>
      <w:r w:rsidR="00C474C1">
        <w:t xml:space="preserve">, </w:t>
      </w:r>
      <w:r w:rsidR="00C52F4A" w:rsidRPr="00605EB6">
        <w:t>Marie-Rose</w:t>
      </w:r>
      <w:r w:rsidR="00C474C1">
        <w:t xml:space="preserve"> ; </w:t>
      </w:r>
      <w:r w:rsidR="00C52F4A" w:rsidRPr="00605EB6">
        <w:t>vous vous dites</w:t>
      </w:r>
      <w:r w:rsidR="00C474C1">
        <w:t xml:space="preserve">, </w:t>
      </w:r>
      <w:r w:rsidR="00C52F4A" w:rsidRPr="00605EB6">
        <w:t>n</w:t>
      </w:r>
      <w:r w:rsidR="00C474C1">
        <w:t>’</w:t>
      </w:r>
      <w:r w:rsidR="00C52F4A" w:rsidRPr="00605EB6">
        <w:t>est-il pas vrai</w:t>
      </w:r>
      <w:r w:rsidR="00C474C1">
        <w:t xml:space="preserve">, </w:t>
      </w:r>
      <w:r w:rsidR="00C52F4A" w:rsidRPr="00605EB6">
        <w:t>que je n</w:t>
      </w:r>
      <w:r w:rsidR="00C474C1">
        <w:t>’</w:t>
      </w:r>
      <w:r w:rsidR="00C52F4A" w:rsidRPr="00605EB6">
        <w:t>ai point tout à fait l</w:t>
      </w:r>
      <w:r w:rsidR="00C474C1">
        <w:t>’</w:t>
      </w:r>
      <w:r w:rsidR="00C52F4A" w:rsidRPr="00605EB6">
        <w:t>air d</w:t>
      </w:r>
      <w:r w:rsidR="00C474C1">
        <w:t>’</w:t>
      </w:r>
      <w:r w:rsidR="00C52F4A" w:rsidRPr="00605EB6">
        <w:t>un paysan</w:t>
      </w:r>
      <w:r w:rsidR="00C474C1">
        <w:t> ?</w:t>
      </w:r>
    </w:p>
    <w:p w14:paraId="6D9F7927" w14:textId="5264C24C" w:rsidR="00C474C1" w:rsidRDefault="00C52F4A" w:rsidP="00C52F4A">
      <w:r w:rsidRPr="00605EB6">
        <w:t>Marie-Rose ne put cacher combien elle était confuse</w:t>
      </w:r>
      <w:r w:rsidR="00C474C1">
        <w:t>.</w:t>
      </w:r>
    </w:p>
    <w:p w14:paraId="507D9F0E" w14:textId="2CC342D0" w:rsidR="00C474C1" w:rsidRDefault="0094609C" w:rsidP="00C52F4A">
      <w:r>
        <w:t>— </w:t>
      </w:r>
      <w:r w:rsidR="00C52F4A" w:rsidRPr="00605EB6">
        <w:t>Si vous étiez une femme discrète</w:t>
      </w:r>
      <w:r w:rsidR="00C474C1">
        <w:t xml:space="preserve">, </w:t>
      </w:r>
      <w:r w:rsidR="00C52F4A" w:rsidRPr="00605EB6">
        <w:t>poursuivit l</w:t>
      </w:r>
      <w:r w:rsidR="00C474C1">
        <w:t>’</w:t>
      </w:r>
      <w:r w:rsidR="00C52F4A" w:rsidRPr="00605EB6">
        <w:t>étranger</w:t>
      </w:r>
      <w:r w:rsidR="00C474C1">
        <w:t xml:space="preserve">, </w:t>
      </w:r>
      <w:r w:rsidR="00C52F4A" w:rsidRPr="00605EB6">
        <w:t>je vous dirais volontiers ce qui m</w:t>
      </w:r>
      <w:r w:rsidR="00C474C1">
        <w:t>’</w:t>
      </w:r>
      <w:r w:rsidR="00C52F4A" w:rsidRPr="00605EB6">
        <w:t>amène à Blaincourt</w:t>
      </w:r>
      <w:r w:rsidR="00C474C1">
        <w:t>.</w:t>
      </w:r>
    </w:p>
    <w:p w14:paraId="39303B0A" w14:textId="0DF7E30F" w:rsidR="00C474C1" w:rsidRDefault="0094609C" w:rsidP="00C52F4A">
      <w:r>
        <w:t>— </w:t>
      </w:r>
      <w:r w:rsidR="00C52F4A" w:rsidRPr="00605EB6">
        <w:t>Est-ce que monsieur a entendu dire que Marie-Rose Royer est une bavarde</w:t>
      </w:r>
      <w:r w:rsidR="00C474C1">
        <w:t xml:space="preserve">, </w:t>
      </w:r>
      <w:r w:rsidR="00C52F4A" w:rsidRPr="00605EB6">
        <w:t>toujours prête à répéter à tout venant ce qu</w:t>
      </w:r>
      <w:r w:rsidR="00C474C1">
        <w:t>’</w:t>
      </w:r>
      <w:r w:rsidR="00C52F4A" w:rsidRPr="00605EB6">
        <w:t>elle entend chez elle</w:t>
      </w:r>
      <w:r w:rsidR="00C474C1">
        <w:t> ?</w:t>
      </w:r>
    </w:p>
    <w:p w14:paraId="154C7A69" w14:textId="7F80323B" w:rsidR="00C474C1" w:rsidRDefault="0094609C" w:rsidP="00C52F4A">
      <w:r>
        <w:t>— </w:t>
      </w:r>
      <w:r w:rsidR="00C52F4A" w:rsidRPr="00605EB6">
        <w:t>Non</w:t>
      </w:r>
      <w:r w:rsidR="00C474C1">
        <w:t xml:space="preserve">, </w:t>
      </w:r>
      <w:r w:rsidR="00C52F4A" w:rsidRPr="00605EB6">
        <w:t>on ne m</w:t>
      </w:r>
      <w:r w:rsidR="00C474C1">
        <w:t>’</w:t>
      </w:r>
      <w:r w:rsidR="00C52F4A" w:rsidRPr="00605EB6">
        <w:t>a point parlé ainsi de vous</w:t>
      </w:r>
      <w:r w:rsidR="00C474C1">
        <w:t>.</w:t>
      </w:r>
    </w:p>
    <w:p w14:paraId="65411DB4" w14:textId="3DFA22B0" w:rsidR="00C474C1" w:rsidRDefault="0094609C" w:rsidP="00C52F4A">
      <w:r>
        <w:t>— </w:t>
      </w:r>
      <w:r w:rsidR="00C52F4A" w:rsidRPr="00605EB6">
        <w:t>J</w:t>
      </w:r>
      <w:r w:rsidR="00C474C1">
        <w:t>’</w:t>
      </w:r>
      <w:r w:rsidR="00C52F4A" w:rsidRPr="00605EB6">
        <w:t>ai aujourd</w:t>
      </w:r>
      <w:r w:rsidR="00C474C1">
        <w:t>’</w:t>
      </w:r>
      <w:r w:rsidR="00C52F4A" w:rsidRPr="00605EB6">
        <w:t>hui cinquante-deux ans</w:t>
      </w:r>
      <w:r w:rsidR="00C474C1">
        <w:t xml:space="preserve">, </w:t>
      </w:r>
      <w:r w:rsidR="00C52F4A" w:rsidRPr="00605EB6">
        <w:t>monsieur</w:t>
      </w:r>
      <w:r w:rsidR="00C474C1">
        <w:t xml:space="preserve"> ; </w:t>
      </w:r>
      <w:r w:rsidR="00C52F4A" w:rsidRPr="00605EB6">
        <w:t>je ne suis pas arrivée à mon âge sans avoir appris à tenir ma langue</w:t>
      </w:r>
      <w:r w:rsidR="00C474C1">
        <w:t xml:space="preserve">, </w:t>
      </w:r>
      <w:r w:rsidR="00C52F4A" w:rsidRPr="00605EB6">
        <w:t>sans savoir qu</w:t>
      </w:r>
      <w:r w:rsidR="00C474C1">
        <w:t>’</w:t>
      </w:r>
      <w:r w:rsidR="00C52F4A" w:rsidRPr="00605EB6">
        <w:t>il faut parler le moins possible et ne dire jamais que ce qu</w:t>
      </w:r>
      <w:r w:rsidR="00C474C1">
        <w:t>’</w:t>
      </w:r>
      <w:r w:rsidR="00C52F4A" w:rsidRPr="00605EB6">
        <w:t>il faut dire</w:t>
      </w:r>
      <w:r w:rsidR="00C474C1">
        <w:t>.</w:t>
      </w:r>
    </w:p>
    <w:p w14:paraId="1A2B354B" w14:textId="7BFA9AFF" w:rsidR="00C474C1" w:rsidRDefault="0094609C" w:rsidP="00C52F4A">
      <w:r>
        <w:t>— </w:t>
      </w:r>
      <w:r w:rsidR="00C52F4A" w:rsidRPr="00605EB6">
        <w:t>Alors</w:t>
      </w:r>
      <w:r w:rsidR="00C474C1">
        <w:t xml:space="preserve">, </w:t>
      </w:r>
      <w:r w:rsidR="00C52F4A" w:rsidRPr="00605EB6">
        <w:t>fit l</w:t>
      </w:r>
      <w:r w:rsidR="00C474C1">
        <w:t>’</w:t>
      </w:r>
      <w:r w:rsidR="00C52F4A" w:rsidRPr="00605EB6">
        <w:t>étranger</w:t>
      </w:r>
      <w:r w:rsidR="00C474C1">
        <w:t xml:space="preserve">, </w:t>
      </w:r>
      <w:r w:rsidR="00C52F4A" w:rsidRPr="00605EB6">
        <w:t>en souriant</w:t>
      </w:r>
      <w:r w:rsidR="00C474C1">
        <w:t xml:space="preserve">, </w:t>
      </w:r>
      <w:r w:rsidR="00C52F4A" w:rsidRPr="00605EB6">
        <w:t>je ne risque rien de vous faire ma petite confidence</w:t>
      </w:r>
      <w:r w:rsidR="00C474C1">
        <w:t xml:space="preserve">. </w:t>
      </w:r>
      <w:r w:rsidR="00C52F4A" w:rsidRPr="00605EB6">
        <w:t>Écoutez donc</w:t>
      </w:r>
      <w:r w:rsidR="00C474C1">
        <w:t xml:space="preserve"> : </w:t>
      </w:r>
      <w:r w:rsidR="00C52F4A" w:rsidRPr="00605EB6">
        <w:t>J</w:t>
      </w:r>
      <w:r w:rsidR="00C474C1">
        <w:t>’</w:t>
      </w:r>
      <w:r w:rsidR="00C52F4A" w:rsidRPr="00605EB6">
        <w:t>en conviens avec vous</w:t>
      </w:r>
      <w:r w:rsidR="00C474C1">
        <w:t xml:space="preserve">, </w:t>
      </w:r>
      <w:r w:rsidR="00C52F4A" w:rsidRPr="00605EB6">
        <w:t>je ne suis pas un paysan</w:t>
      </w:r>
      <w:r w:rsidR="00C474C1">
        <w:t xml:space="preserve">, </w:t>
      </w:r>
      <w:r w:rsidR="00C52F4A" w:rsidRPr="00605EB6">
        <w:t>j</w:t>
      </w:r>
      <w:r w:rsidR="00C474C1">
        <w:t>’</w:t>
      </w:r>
      <w:r w:rsidR="00C52F4A" w:rsidRPr="00605EB6">
        <w:t>ai pris ce vêtement</w:t>
      </w:r>
      <w:r w:rsidR="00C474C1">
        <w:t xml:space="preserve">, </w:t>
      </w:r>
      <w:r w:rsidR="00C52F4A" w:rsidRPr="00605EB6">
        <w:t>d</w:t>
      </w:r>
      <w:r w:rsidR="00C474C1">
        <w:t>’</w:t>
      </w:r>
      <w:r w:rsidR="00C52F4A" w:rsidRPr="00605EB6">
        <w:t>abord parce qu</w:t>
      </w:r>
      <w:r w:rsidR="00C474C1">
        <w:t>’</w:t>
      </w:r>
      <w:r w:rsidR="00C52F4A" w:rsidRPr="00605EB6">
        <w:t>il me plaît de voyager habillé ainsi</w:t>
      </w:r>
      <w:r w:rsidR="00C474C1">
        <w:t xml:space="preserve">, </w:t>
      </w:r>
      <w:r w:rsidR="00C52F4A" w:rsidRPr="00605EB6">
        <w:t>et ensuite pour ne pas être trop remarqué par les gens curieux qui veulent toujours savoir le pourquoi de ceci</w:t>
      </w:r>
      <w:r w:rsidR="00C474C1">
        <w:t xml:space="preserve">, </w:t>
      </w:r>
      <w:r w:rsidR="00C52F4A" w:rsidRPr="00605EB6">
        <w:t>de cela et du reste</w:t>
      </w:r>
      <w:r w:rsidR="00C474C1">
        <w:t>.</w:t>
      </w:r>
    </w:p>
    <w:p w14:paraId="00C432A3" w14:textId="5A06BD6B" w:rsidR="00C474C1" w:rsidRDefault="0094609C" w:rsidP="00C52F4A">
      <w:r>
        <w:lastRenderedPageBreak/>
        <w:t>— </w:t>
      </w:r>
      <w:r w:rsidR="00C52F4A" w:rsidRPr="00605EB6">
        <w:t>Je comprends</w:t>
      </w:r>
      <w:r w:rsidR="00C474C1">
        <w:t xml:space="preserve">, </w:t>
      </w:r>
      <w:r w:rsidR="00C52F4A" w:rsidRPr="00605EB6">
        <w:t>monsieur</w:t>
      </w:r>
      <w:r w:rsidR="00C474C1">
        <w:t>.</w:t>
      </w:r>
    </w:p>
    <w:p w14:paraId="3BA3F69D" w14:textId="6B27E9BA" w:rsidR="00C474C1" w:rsidRDefault="0094609C" w:rsidP="00C52F4A">
      <w:r>
        <w:t>— </w:t>
      </w:r>
      <w:r w:rsidR="00C52F4A" w:rsidRPr="00605EB6">
        <w:t>J</w:t>
      </w:r>
      <w:r w:rsidR="00C474C1">
        <w:t>’</w:t>
      </w:r>
      <w:r w:rsidR="00C52F4A" w:rsidRPr="00605EB6">
        <w:t>habite à Paris</w:t>
      </w:r>
      <w:r w:rsidR="00C474C1">
        <w:t xml:space="preserve">, </w:t>
      </w:r>
      <w:r w:rsidR="00C52F4A" w:rsidRPr="00605EB6">
        <w:t>je suis un écrivain</w:t>
      </w:r>
      <w:r w:rsidR="00C474C1">
        <w:t xml:space="preserve">, </w:t>
      </w:r>
      <w:r w:rsidR="00C52F4A" w:rsidRPr="00605EB6">
        <w:t>ou</w:t>
      </w:r>
      <w:r w:rsidR="00C474C1">
        <w:t xml:space="preserve">, </w:t>
      </w:r>
      <w:r w:rsidR="00C52F4A" w:rsidRPr="00605EB6">
        <w:t>si vous aimez mieux</w:t>
      </w:r>
      <w:r w:rsidR="00C474C1">
        <w:t xml:space="preserve">, </w:t>
      </w:r>
      <w:r w:rsidR="00C52F4A" w:rsidRPr="00605EB6">
        <w:t>un homme qui écrit</w:t>
      </w:r>
      <w:r w:rsidR="00C474C1">
        <w:t>.</w:t>
      </w:r>
    </w:p>
    <w:p w14:paraId="45184383" w14:textId="7584CAC8" w:rsidR="00C474C1" w:rsidRDefault="0094609C" w:rsidP="00C52F4A">
      <w:r>
        <w:t>— </w:t>
      </w:r>
      <w:r w:rsidR="00C52F4A" w:rsidRPr="00605EB6">
        <w:t>Vous faites des romans</w:t>
      </w:r>
      <w:r w:rsidR="00C474C1">
        <w:t> ?</w:t>
      </w:r>
    </w:p>
    <w:p w14:paraId="6F2B3212" w14:textId="5D6C0DC6" w:rsidR="00C474C1" w:rsidRDefault="0094609C" w:rsidP="00C52F4A">
      <w:r>
        <w:t>— </w:t>
      </w:r>
      <w:r w:rsidR="00C52F4A" w:rsidRPr="00605EB6">
        <w:t>Non</w:t>
      </w:r>
      <w:r w:rsidR="00C474C1">
        <w:t xml:space="preserve">, </w:t>
      </w:r>
      <w:r w:rsidR="00C52F4A" w:rsidRPr="00605EB6">
        <w:t>je ne suis pas romancier</w:t>
      </w:r>
      <w:r w:rsidR="00C474C1">
        <w:t xml:space="preserve"> ; </w:t>
      </w:r>
      <w:r w:rsidR="00C52F4A" w:rsidRPr="00605EB6">
        <w:t>mais</w:t>
      </w:r>
      <w:r w:rsidR="00C474C1">
        <w:t xml:space="preserve">, </w:t>
      </w:r>
      <w:r w:rsidR="00C52F4A" w:rsidRPr="00605EB6">
        <w:t>par plus d</w:t>
      </w:r>
      <w:r w:rsidR="00C474C1">
        <w:t>’</w:t>
      </w:r>
      <w:r w:rsidR="00C52F4A" w:rsidRPr="00605EB6">
        <w:t>un côté</w:t>
      </w:r>
      <w:r w:rsidR="00C474C1">
        <w:t xml:space="preserve">, </w:t>
      </w:r>
      <w:r w:rsidR="00C52F4A" w:rsidRPr="00605EB6">
        <w:t>ce que j</w:t>
      </w:r>
      <w:r w:rsidR="00C474C1">
        <w:t>’</w:t>
      </w:r>
      <w:r w:rsidR="00C52F4A" w:rsidRPr="00605EB6">
        <w:t>écris touche au roman</w:t>
      </w:r>
      <w:r w:rsidR="00C474C1">
        <w:t xml:space="preserve">. </w:t>
      </w:r>
      <w:r w:rsidR="00C52F4A" w:rsidRPr="00605EB6">
        <w:t>Je me suis donné la tâche de rechercher et de recueillir</w:t>
      </w:r>
      <w:r w:rsidR="00C474C1">
        <w:t xml:space="preserve">, </w:t>
      </w:r>
      <w:r w:rsidR="00C52F4A" w:rsidRPr="00605EB6">
        <w:t>dans tous les pays de France</w:t>
      </w:r>
      <w:r w:rsidR="00C474C1">
        <w:t xml:space="preserve">, </w:t>
      </w:r>
      <w:r w:rsidR="00C52F4A" w:rsidRPr="00605EB6">
        <w:t>les récits de crimes plus ou moins mystérieux</w:t>
      </w:r>
      <w:r w:rsidR="00C474C1">
        <w:t xml:space="preserve">, </w:t>
      </w:r>
      <w:r w:rsidR="00C52F4A" w:rsidRPr="00605EB6">
        <w:t>dont les auteurs sont restés inconnus</w:t>
      </w:r>
      <w:r w:rsidR="00C474C1">
        <w:t>.</w:t>
      </w:r>
    </w:p>
    <w:p w14:paraId="3B7CC078" w14:textId="1CFD8668" w:rsidR="00C474C1" w:rsidRDefault="0094609C" w:rsidP="00C52F4A">
      <w:r>
        <w:t>— </w:t>
      </w:r>
      <w:r w:rsidR="00C52F4A" w:rsidRPr="00605EB6">
        <w:t>Ah</w:t>
      </w:r>
      <w:r w:rsidR="00C474C1">
        <w:t xml:space="preserve"> ! </w:t>
      </w:r>
      <w:r w:rsidR="00C52F4A" w:rsidRPr="00605EB6">
        <w:t>vraiment</w:t>
      </w:r>
      <w:r w:rsidR="00C474C1">
        <w:t> !</w:t>
      </w:r>
    </w:p>
    <w:p w14:paraId="15D2C9D2" w14:textId="11AADF95" w:rsidR="00C474C1" w:rsidRDefault="0094609C" w:rsidP="00C52F4A">
      <w:r>
        <w:t>— </w:t>
      </w:r>
      <w:r w:rsidR="00C52F4A" w:rsidRPr="00605EB6">
        <w:t>J</w:t>
      </w:r>
      <w:r w:rsidR="00C474C1">
        <w:t>’</w:t>
      </w:r>
      <w:r w:rsidR="00C52F4A" w:rsidRPr="00605EB6">
        <w:t>ai appris qu</w:t>
      </w:r>
      <w:r w:rsidR="00C474C1">
        <w:t>’</w:t>
      </w:r>
      <w:r w:rsidR="00C52F4A" w:rsidRPr="00605EB6">
        <w:t>un crime</w:t>
      </w:r>
      <w:r w:rsidR="00C474C1">
        <w:t xml:space="preserve">, </w:t>
      </w:r>
      <w:r w:rsidR="00C52F4A" w:rsidRPr="00605EB6">
        <w:t>dans le genre de ceux que je cherche</w:t>
      </w:r>
      <w:r w:rsidR="00C474C1">
        <w:t xml:space="preserve">, </w:t>
      </w:r>
      <w:r w:rsidR="00C52F4A" w:rsidRPr="00605EB6">
        <w:t>a été commis ici</w:t>
      </w:r>
      <w:r w:rsidR="00C474C1">
        <w:t xml:space="preserve">, </w:t>
      </w:r>
      <w:r w:rsidR="00C52F4A" w:rsidRPr="00605EB6">
        <w:t>à Blaincourt</w:t>
      </w:r>
      <w:r w:rsidR="00C474C1">
        <w:t xml:space="preserve">, </w:t>
      </w:r>
      <w:r w:rsidR="00C52F4A" w:rsidRPr="00605EB6">
        <w:t>il y a dix-sept ou dix-huit ans</w:t>
      </w:r>
      <w:r w:rsidR="00C474C1">
        <w:t>.</w:t>
      </w:r>
    </w:p>
    <w:p w14:paraId="421D6E1F" w14:textId="0F99FAA8" w:rsidR="00C474C1" w:rsidRDefault="0094609C" w:rsidP="00C52F4A">
      <w:r>
        <w:t>— </w:t>
      </w:r>
      <w:r w:rsidR="00C52F4A" w:rsidRPr="00605EB6">
        <w:t>L</w:t>
      </w:r>
      <w:r w:rsidR="00C474C1">
        <w:t>’</w:t>
      </w:r>
      <w:r w:rsidR="00C52F4A" w:rsidRPr="00605EB6">
        <w:t>homme inconnu jeté dans le Frou</w:t>
      </w:r>
      <w:r w:rsidR="00C474C1">
        <w:t xml:space="preserve">, </w:t>
      </w:r>
      <w:r w:rsidR="00C52F4A" w:rsidRPr="00605EB6">
        <w:t>sa jeune femme morte le même jour</w:t>
      </w:r>
      <w:r w:rsidR="00C474C1">
        <w:t xml:space="preserve">, </w:t>
      </w:r>
      <w:r w:rsidR="00C52F4A" w:rsidRPr="00605EB6">
        <w:t>après avoir mis au monde une belle petite fille</w:t>
      </w:r>
      <w:r w:rsidR="00C474C1">
        <w:t> ?</w:t>
      </w:r>
    </w:p>
    <w:p w14:paraId="40F5BCD4" w14:textId="0D90D4C3" w:rsidR="00C474C1" w:rsidRDefault="0094609C" w:rsidP="00C52F4A">
      <w:r>
        <w:t>— </w:t>
      </w:r>
      <w:r w:rsidR="00C52F4A" w:rsidRPr="00605EB6">
        <w:t>C</w:t>
      </w:r>
      <w:r w:rsidR="00C474C1">
        <w:t>’</w:t>
      </w:r>
      <w:r w:rsidR="00C52F4A" w:rsidRPr="00605EB6">
        <w:t>est cela même</w:t>
      </w:r>
      <w:r w:rsidR="00C474C1">
        <w:t>.</w:t>
      </w:r>
    </w:p>
    <w:p w14:paraId="4C70CFC3" w14:textId="6F73FDAB" w:rsidR="00C474C1" w:rsidRDefault="0094609C" w:rsidP="00C52F4A">
      <w:r>
        <w:t>— </w:t>
      </w:r>
      <w:r w:rsidR="00C52F4A" w:rsidRPr="00605EB6">
        <w:t>Par exemple</w:t>
      </w:r>
      <w:r w:rsidR="00C474C1">
        <w:t xml:space="preserve">, </w:t>
      </w:r>
      <w:r w:rsidR="00C52F4A" w:rsidRPr="00605EB6">
        <w:t>monsieur</w:t>
      </w:r>
      <w:r w:rsidR="00C474C1">
        <w:t xml:space="preserve">, </w:t>
      </w:r>
      <w:r w:rsidR="00C52F4A" w:rsidRPr="00605EB6">
        <w:t>vous ne trouverez rien de pareil dans aucun autre pays</w:t>
      </w:r>
      <w:r w:rsidR="00C474C1">
        <w:t xml:space="preserve">. </w:t>
      </w:r>
      <w:r w:rsidR="00C52F4A" w:rsidRPr="00605EB6">
        <w:t>C</w:t>
      </w:r>
      <w:r w:rsidR="00C474C1">
        <w:t>’</w:t>
      </w:r>
      <w:r w:rsidR="00C52F4A" w:rsidRPr="00605EB6">
        <w:t>est là qu</w:t>
      </w:r>
      <w:r w:rsidR="00C474C1">
        <w:t>’</w:t>
      </w:r>
      <w:r w:rsidR="00C52F4A" w:rsidRPr="00605EB6">
        <w:t>il y en a du mystère</w:t>
      </w:r>
      <w:r w:rsidR="00C474C1">
        <w:t xml:space="preserve"> ! </w:t>
      </w:r>
      <w:r w:rsidR="00C52F4A" w:rsidRPr="00605EB6">
        <w:t>C</w:t>
      </w:r>
      <w:r w:rsidR="00C474C1">
        <w:t>’</w:t>
      </w:r>
      <w:r w:rsidR="00C52F4A" w:rsidRPr="00605EB6">
        <w:t>est ici</w:t>
      </w:r>
      <w:r w:rsidR="00C474C1">
        <w:t xml:space="preserve">, </w:t>
      </w:r>
      <w:r w:rsidR="00C52F4A" w:rsidRPr="00605EB6">
        <w:t>monsieur</w:t>
      </w:r>
      <w:r w:rsidR="00C474C1">
        <w:t xml:space="preserve">, </w:t>
      </w:r>
      <w:r w:rsidR="00C52F4A" w:rsidRPr="00605EB6">
        <w:t>chez nous</w:t>
      </w:r>
      <w:r w:rsidR="00C474C1">
        <w:t xml:space="preserve">, </w:t>
      </w:r>
      <w:r w:rsidR="00C52F4A" w:rsidRPr="00605EB6">
        <w:t>que les pauvres gens étaient venus loger</w:t>
      </w:r>
      <w:r w:rsidR="00C474C1">
        <w:t xml:space="preserve"> ; </w:t>
      </w:r>
      <w:r w:rsidR="00C52F4A" w:rsidRPr="00605EB6">
        <w:t>c</w:t>
      </w:r>
      <w:r w:rsidR="00C474C1">
        <w:t>’</w:t>
      </w:r>
      <w:r w:rsidR="00C52F4A" w:rsidRPr="00605EB6">
        <w:t>est dans la chambre au dessus de nos têtes</w:t>
      </w:r>
      <w:r w:rsidR="00C474C1">
        <w:t xml:space="preserve">, </w:t>
      </w:r>
      <w:r w:rsidR="00C52F4A" w:rsidRPr="00605EB6">
        <w:t>que la petite fille est née</w:t>
      </w:r>
      <w:r w:rsidR="00C474C1">
        <w:t xml:space="preserve">, </w:t>
      </w:r>
      <w:r w:rsidR="00C52F4A" w:rsidRPr="00605EB6">
        <w:t>que sa mère est morte</w:t>
      </w:r>
      <w:r w:rsidR="00C474C1">
        <w:t xml:space="preserve">. </w:t>
      </w:r>
      <w:r w:rsidR="00C52F4A" w:rsidRPr="00605EB6">
        <w:t>Voyez-vous</w:t>
      </w:r>
      <w:r w:rsidR="00C474C1">
        <w:t xml:space="preserve">, </w:t>
      </w:r>
      <w:r w:rsidR="00C52F4A" w:rsidRPr="00605EB6">
        <w:t>je me rappelle cela comme si c</w:t>
      </w:r>
      <w:r w:rsidR="00C474C1">
        <w:t>’</w:t>
      </w:r>
      <w:r w:rsidR="00C52F4A" w:rsidRPr="00605EB6">
        <w:t>était d</w:t>
      </w:r>
      <w:r w:rsidR="00C474C1">
        <w:t>’</w:t>
      </w:r>
      <w:r w:rsidR="00C52F4A" w:rsidRPr="00605EB6">
        <w:t>hier</w:t>
      </w:r>
      <w:r w:rsidR="00C474C1">
        <w:t xml:space="preserve">, </w:t>
      </w:r>
      <w:r w:rsidR="00C52F4A" w:rsidRPr="00605EB6">
        <w:t>et quand j</w:t>
      </w:r>
      <w:r w:rsidR="00C474C1">
        <w:t>’</w:t>
      </w:r>
      <w:r w:rsidR="00C52F4A" w:rsidRPr="00605EB6">
        <w:t>y pense</w:t>
      </w:r>
      <w:r w:rsidR="00C474C1">
        <w:t xml:space="preserve">, </w:t>
      </w:r>
      <w:r w:rsidR="00C52F4A" w:rsidRPr="00605EB6">
        <w:t>je sens encore le frisson qui me court dans le dos</w:t>
      </w:r>
      <w:r w:rsidR="00C474C1">
        <w:t>.</w:t>
      </w:r>
    </w:p>
    <w:p w14:paraId="7766EB89" w14:textId="1746AEBC" w:rsidR="00C474C1" w:rsidRDefault="0094609C" w:rsidP="00C52F4A">
      <w:r>
        <w:t>— </w:t>
      </w:r>
      <w:r w:rsidR="00C52F4A" w:rsidRPr="00605EB6">
        <w:t>Il y a à Blaincourt un vieil homme</w:t>
      </w:r>
      <w:r w:rsidR="00C474C1">
        <w:t xml:space="preserve">, </w:t>
      </w:r>
      <w:r w:rsidR="00C52F4A" w:rsidRPr="00605EB6">
        <w:t>un mendiant</w:t>
      </w:r>
      <w:r w:rsidR="00C474C1">
        <w:t>…</w:t>
      </w:r>
    </w:p>
    <w:p w14:paraId="7D3C984B" w14:textId="528AADA9" w:rsidR="00C474C1" w:rsidRDefault="0094609C" w:rsidP="00C52F4A">
      <w:r>
        <w:t>— </w:t>
      </w:r>
      <w:r w:rsidR="00C52F4A" w:rsidRPr="00605EB6">
        <w:t>Vous voulez parler de Louis Monot</w:t>
      </w:r>
      <w:r w:rsidR="00C474C1">
        <w:t xml:space="preserve">, </w:t>
      </w:r>
      <w:r w:rsidR="00C52F4A" w:rsidRPr="00605EB6">
        <w:t>autrement dit le père La Bique</w:t>
      </w:r>
      <w:r w:rsidR="00C474C1">
        <w:t>.</w:t>
      </w:r>
    </w:p>
    <w:p w14:paraId="01BA9180" w14:textId="65C16307" w:rsidR="00C474C1" w:rsidRDefault="0094609C" w:rsidP="00C52F4A">
      <w:r>
        <w:lastRenderedPageBreak/>
        <w:t>— </w:t>
      </w:r>
      <w:r w:rsidR="00C52F4A" w:rsidRPr="00605EB6">
        <w:t>Oui</w:t>
      </w:r>
      <w:r w:rsidR="00C474C1">
        <w:t xml:space="preserve">. </w:t>
      </w:r>
      <w:r w:rsidR="00C52F4A" w:rsidRPr="00605EB6">
        <w:t>Existe-t-il toujours</w:t>
      </w:r>
      <w:r w:rsidR="00C474C1">
        <w:t> ?</w:t>
      </w:r>
    </w:p>
    <w:p w14:paraId="794877E5" w14:textId="0AB7C20E" w:rsidR="00C474C1" w:rsidRDefault="0094609C" w:rsidP="00C52F4A">
      <w:r>
        <w:t>— </w:t>
      </w:r>
      <w:r w:rsidR="00C52F4A" w:rsidRPr="00605EB6">
        <w:t>Je crois bien</w:t>
      </w:r>
      <w:r w:rsidR="00C474C1">
        <w:t xml:space="preserve"> ! </w:t>
      </w:r>
      <w:r w:rsidR="00C52F4A" w:rsidRPr="00605EB6">
        <w:t>Depuis que le père La Bique est le plus misérable des misérables</w:t>
      </w:r>
      <w:r w:rsidR="00C474C1">
        <w:t xml:space="preserve">, </w:t>
      </w:r>
      <w:r w:rsidR="00C52F4A" w:rsidRPr="00605EB6">
        <w:t>il se porte comme un charme</w:t>
      </w:r>
      <w:r w:rsidR="00C474C1">
        <w:t>.</w:t>
      </w:r>
    </w:p>
    <w:p w14:paraId="04B3C933" w14:textId="77A18D92" w:rsidR="00C474C1" w:rsidRDefault="0094609C" w:rsidP="00C52F4A">
      <w:r>
        <w:t>— </w:t>
      </w:r>
      <w:r w:rsidR="00C52F4A" w:rsidRPr="00605EB6">
        <w:t>Le père La Bique</w:t>
      </w:r>
      <w:r w:rsidR="00C474C1">
        <w:t xml:space="preserve">, </w:t>
      </w:r>
      <w:r w:rsidR="00C52F4A" w:rsidRPr="00605EB6">
        <w:t>comme vous l</w:t>
      </w:r>
      <w:r w:rsidR="00C474C1">
        <w:t>’</w:t>
      </w:r>
      <w:r w:rsidR="00C52F4A" w:rsidRPr="00605EB6">
        <w:t>appelez</w:t>
      </w:r>
      <w:r w:rsidR="00C474C1">
        <w:t xml:space="preserve">, </w:t>
      </w:r>
      <w:r w:rsidR="00C52F4A" w:rsidRPr="00605EB6">
        <w:t>va loin avec son bâton à la main et sa besace à son côté</w:t>
      </w:r>
      <w:r w:rsidR="00C474C1">
        <w:t xml:space="preserve"> ; </w:t>
      </w:r>
      <w:r w:rsidR="00C52F4A" w:rsidRPr="00605EB6">
        <w:t>il pourra</w:t>
      </w:r>
      <w:r w:rsidR="00C474C1">
        <w:t xml:space="preserve">, </w:t>
      </w:r>
      <w:r w:rsidR="00C52F4A" w:rsidRPr="00605EB6">
        <w:t>m</w:t>
      </w:r>
      <w:r w:rsidR="00C474C1">
        <w:t>’</w:t>
      </w:r>
      <w:r w:rsidR="00C52F4A" w:rsidRPr="00605EB6">
        <w:t>a-t-on dit</w:t>
      </w:r>
      <w:r w:rsidR="00C474C1">
        <w:t xml:space="preserve">, </w:t>
      </w:r>
      <w:r w:rsidR="00C52F4A" w:rsidRPr="00605EB6">
        <w:t>me raconter des choses fort intéressantes au sujet du crime de Blaincourt</w:t>
      </w:r>
      <w:r w:rsidR="00C474C1">
        <w:t>.</w:t>
      </w:r>
    </w:p>
    <w:p w14:paraId="5AF4B6B0" w14:textId="0A9428CA" w:rsidR="00C474C1" w:rsidRDefault="0094609C" w:rsidP="00C52F4A">
      <w:r>
        <w:t>— </w:t>
      </w:r>
      <w:r w:rsidR="00C52F4A" w:rsidRPr="00605EB6">
        <w:t>Le père La Bique ne vous racontera rien de plus que ce que je puis vous dire moi-même</w:t>
      </w:r>
      <w:r w:rsidR="00C474C1">
        <w:t xml:space="preserve">, </w:t>
      </w:r>
      <w:r w:rsidR="00C52F4A" w:rsidRPr="00605EB6">
        <w:t>répliqua Marie-Rose un peu piquée</w:t>
      </w:r>
      <w:r w:rsidR="00C474C1">
        <w:t>.</w:t>
      </w:r>
    </w:p>
    <w:p w14:paraId="2BA5F33B" w14:textId="77777777" w:rsidR="00C474C1" w:rsidRDefault="00C52F4A" w:rsidP="00C52F4A">
      <w:r w:rsidRPr="00605EB6">
        <w:t>Et</w:t>
      </w:r>
      <w:r w:rsidR="00C474C1">
        <w:t xml:space="preserve">, </w:t>
      </w:r>
      <w:r w:rsidRPr="00605EB6">
        <w:t>s</w:t>
      </w:r>
      <w:r w:rsidR="00C474C1">
        <w:t>’</w:t>
      </w:r>
      <w:r w:rsidRPr="00605EB6">
        <w:t>asseyant sans façon en face de l</w:t>
      </w:r>
      <w:r w:rsidR="00C474C1">
        <w:t>’</w:t>
      </w:r>
      <w:r w:rsidRPr="00605EB6">
        <w:t>étranger</w:t>
      </w:r>
      <w:r w:rsidR="00C474C1">
        <w:t xml:space="preserve">, </w:t>
      </w:r>
      <w:r w:rsidRPr="00605EB6">
        <w:t>elle se mit à lui faire le récit des dramatiques événements</w:t>
      </w:r>
      <w:r w:rsidR="00C474C1">
        <w:t>.</w:t>
      </w:r>
    </w:p>
    <w:p w14:paraId="3C231E74" w14:textId="77777777" w:rsidR="00C474C1" w:rsidRDefault="00C52F4A" w:rsidP="00C52F4A">
      <w:r w:rsidRPr="00605EB6">
        <w:t>Son auditeur l</w:t>
      </w:r>
      <w:r w:rsidR="00C474C1">
        <w:t>’</w:t>
      </w:r>
      <w:r w:rsidRPr="00605EB6">
        <w:t>écouta gravement</w:t>
      </w:r>
      <w:r w:rsidR="00C474C1">
        <w:t xml:space="preserve">, </w:t>
      </w:r>
      <w:r w:rsidRPr="00605EB6">
        <w:t>sans témoigner la moindre impatience et sans avoir l</w:t>
      </w:r>
      <w:r w:rsidR="00C474C1">
        <w:t>’</w:t>
      </w:r>
      <w:r w:rsidRPr="00605EB6">
        <w:t>air d</w:t>
      </w:r>
      <w:r w:rsidR="00C474C1">
        <w:t>’</w:t>
      </w:r>
      <w:r w:rsidRPr="00605EB6">
        <w:t>être parfaitement au courant déjà de ce qui s</w:t>
      </w:r>
      <w:r w:rsidR="00C474C1">
        <w:t>’</w:t>
      </w:r>
      <w:r w:rsidRPr="00605EB6">
        <w:t>était passé</w:t>
      </w:r>
      <w:r w:rsidR="00C474C1">
        <w:t>.</w:t>
      </w:r>
    </w:p>
    <w:p w14:paraId="7874AE2E" w14:textId="60EB7B4F" w:rsidR="00C474C1" w:rsidRDefault="0094609C" w:rsidP="00C52F4A">
      <w:r>
        <w:t>— </w:t>
      </w:r>
      <w:r w:rsidR="00C52F4A" w:rsidRPr="00605EB6">
        <w:t>Comme vous le voyez</w:t>
      </w:r>
      <w:r w:rsidR="00C474C1">
        <w:t xml:space="preserve">, </w:t>
      </w:r>
      <w:r w:rsidR="00C52F4A" w:rsidRPr="00605EB6">
        <w:t>monsieur</w:t>
      </w:r>
      <w:r w:rsidR="00C474C1">
        <w:t xml:space="preserve">, </w:t>
      </w:r>
      <w:r w:rsidR="00C52F4A" w:rsidRPr="00605EB6">
        <w:t>ajouta Marie-Rose</w:t>
      </w:r>
      <w:r w:rsidR="00C474C1">
        <w:t xml:space="preserve">, </w:t>
      </w:r>
      <w:r w:rsidR="00C52F4A" w:rsidRPr="00605EB6">
        <w:t>après avoir parlé pendant une bonne demi-heure</w:t>
      </w:r>
      <w:r w:rsidR="00C474C1">
        <w:t xml:space="preserve">, </w:t>
      </w:r>
      <w:r w:rsidR="00C52F4A" w:rsidRPr="00605EB6">
        <w:t>vous n</w:t>
      </w:r>
      <w:r w:rsidR="00C474C1">
        <w:t>’</w:t>
      </w:r>
      <w:r w:rsidR="00C52F4A" w:rsidRPr="00605EB6">
        <w:t>avez pas besoin d</w:t>
      </w:r>
      <w:r w:rsidR="00C474C1">
        <w:t>’</w:t>
      </w:r>
      <w:r w:rsidR="00C52F4A" w:rsidRPr="00605EB6">
        <w:t>aller vous renseigner auprès du père La Bique</w:t>
      </w:r>
      <w:r w:rsidR="00C474C1">
        <w:t>.</w:t>
      </w:r>
    </w:p>
    <w:p w14:paraId="6EE159ED" w14:textId="58FC93FD" w:rsidR="00C474C1" w:rsidRDefault="0094609C" w:rsidP="00C52F4A">
      <w:r>
        <w:t>— </w:t>
      </w:r>
      <w:r w:rsidR="00C52F4A" w:rsidRPr="00605EB6">
        <w:t>C</w:t>
      </w:r>
      <w:r w:rsidR="00C474C1">
        <w:t>’</w:t>
      </w:r>
      <w:r w:rsidR="00C52F4A" w:rsidRPr="00605EB6">
        <w:t>est vrai</w:t>
      </w:r>
      <w:r w:rsidR="00C474C1">
        <w:t xml:space="preserve">, </w:t>
      </w:r>
      <w:r w:rsidR="00C52F4A" w:rsidRPr="00605EB6">
        <w:t>madame Claude Royer</w:t>
      </w:r>
      <w:r w:rsidR="00C474C1">
        <w:t xml:space="preserve"> ; </w:t>
      </w:r>
      <w:r w:rsidR="00C52F4A" w:rsidRPr="00605EB6">
        <w:t>cependant je ferai tout de même une visite au vieux mendiant</w:t>
      </w:r>
      <w:r w:rsidR="00C474C1">
        <w:t xml:space="preserve"> ; </w:t>
      </w:r>
      <w:r w:rsidR="00C52F4A" w:rsidRPr="00605EB6">
        <w:t>sans doute il ne m</w:t>
      </w:r>
      <w:r w:rsidR="00C474C1">
        <w:t>’</w:t>
      </w:r>
      <w:r w:rsidR="00C52F4A" w:rsidRPr="00605EB6">
        <w:t>apprendra rien de plus</w:t>
      </w:r>
      <w:r w:rsidR="00C474C1">
        <w:t xml:space="preserve"> : ; </w:t>
      </w:r>
      <w:r w:rsidR="00C52F4A" w:rsidRPr="00605EB6">
        <w:t>mais ce ne sera pas de trop pour moi</w:t>
      </w:r>
      <w:r w:rsidR="00C474C1">
        <w:t xml:space="preserve">, </w:t>
      </w:r>
      <w:r w:rsidR="00C52F4A" w:rsidRPr="00605EB6">
        <w:t>afin de le bien graver dans ma mémoire</w:t>
      </w:r>
      <w:r w:rsidR="00C474C1">
        <w:t xml:space="preserve">, </w:t>
      </w:r>
      <w:r w:rsidR="00C52F4A" w:rsidRPr="00605EB6">
        <w:t>d</w:t>
      </w:r>
      <w:r w:rsidR="00C474C1">
        <w:t>’</w:t>
      </w:r>
      <w:r w:rsidR="00C52F4A" w:rsidRPr="00605EB6">
        <w:t>entendre une seconde fois le récit terrible et touchant que vous venez de me faire avec une si bonne grâce</w:t>
      </w:r>
      <w:r w:rsidR="00C474C1">
        <w:t>.</w:t>
      </w:r>
    </w:p>
    <w:p w14:paraId="00E3741B" w14:textId="09F852B3" w:rsidR="00C474C1" w:rsidRDefault="0094609C" w:rsidP="00C52F4A">
      <w:r>
        <w:t>— </w:t>
      </w:r>
      <w:r w:rsidR="00C52F4A" w:rsidRPr="00605EB6">
        <w:t>Monsieur sait mieux que moi ce qu</w:t>
      </w:r>
      <w:r w:rsidR="00C474C1">
        <w:t>’</w:t>
      </w:r>
      <w:r w:rsidR="00C52F4A" w:rsidRPr="00605EB6">
        <w:t>il doit faire</w:t>
      </w:r>
      <w:r w:rsidR="00C474C1">
        <w:t>.</w:t>
      </w:r>
    </w:p>
    <w:p w14:paraId="15E6EE89" w14:textId="77777777" w:rsidR="00C474C1" w:rsidRDefault="00C52F4A" w:rsidP="00C52F4A">
      <w:r w:rsidRPr="00605EB6">
        <w:t>L</w:t>
      </w:r>
      <w:r w:rsidR="00C474C1">
        <w:t>’</w:t>
      </w:r>
      <w:r w:rsidRPr="00605EB6">
        <w:t>étranger se leva et prit son chapeau</w:t>
      </w:r>
      <w:r w:rsidR="00C474C1">
        <w:t>.</w:t>
      </w:r>
    </w:p>
    <w:p w14:paraId="27043EB8" w14:textId="2F381BA3" w:rsidR="00C474C1" w:rsidRDefault="0094609C" w:rsidP="00C52F4A">
      <w:r>
        <w:lastRenderedPageBreak/>
        <w:t>— </w:t>
      </w:r>
      <w:r w:rsidR="00C52F4A" w:rsidRPr="00605EB6">
        <w:t>Ayez l</w:t>
      </w:r>
      <w:r w:rsidR="00C474C1">
        <w:t>’</w:t>
      </w:r>
      <w:r w:rsidR="00C52F4A" w:rsidRPr="00605EB6">
        <w:t>obligeance de me dire</w:t>
      </w:r>
      <w:r w:rsidR="00C474C1">
        <w:t xml:space="preserve">, </w:t>
      </w:r>
      <w:r w:rsidR="00C52F4A" w:rsidRPr="00605EB6">
        <w:t>madame</w:t>
      </w:r>
      <w:r w:rsidR="00C474C1">
        <w:t xml:space="preserve">, </w:t>
      </w:r>
      <w:r w:rsidR="00C52F4A" w:rsidRPr="00605EB6">
        <w:t>où je pourrai trouver Louis Monot</w:t>
      </w:r>
      <w:r w:rsidR="00C474C1">
        <w:t>.</w:t>
      </w:r>
    </w:p>
    <w:p w14:paraId="7DC56315" w14:textId="76790906" w:rsidR="00C474C1" w:rsidRDefault="0094609C" w:rsidP="00C52F4A">
      <w:r>
        <w:t>— </w:t>
      </w:r>
      <w:r w:rsidR="00C52F4A" w:rsidRPr="00605EB6">
        <w:t>Dans sa cabane certainement</w:t>
      </w:r>
      <w:r w:rsidR="00C474C1">
        <w:t xml:space="preserve">, </w:t>
      </w:r>
      <w:r w:rsidR="00C52F4A" w:rsidRPr="00605EB6">
        <w:t>monsieur</w:t>
      </w:r>
      <w:r w:rsidR="004540F3">
        <w:t> ;</w:t>
      </w:r>
      <w:r w:rsidR="00C474C1">
        <w:t xml:space="preserve"> </w:t>
      </w:r>
      <w:r w:rsidR="00C52F4A" w:rsidRPr="00605EB6">
        <w:t>car quand il ne va pas mendier de village en village</w:t>
      </w:r>
      <w:r w:rsidR="00C474C1">
        <w:t xml:space="preserve">, </w:t>
      </w:r>
      <w:r w:rsidR="00C52F4A" w:rsidRPr="00605EB6">
        <w:t>il s</w:t>
      </w:r>
      <w:r w:rsidR="00C474C1">
        <w:t>’</w:t>
      </w:r>
      <w:r w:rsidR="00C52F4A" w:rsidRPr="00605EB6">
        <w:t>éloigne rarement de sa demeure</w:t>
      </w:r>
      <w:r w:rsidR="00C474C1">
        <w:t xml:space="preserve"> ; </w:t>
      </w:r>
      <w:r w:rsidR="00C52F4A" w:rsidRPr="00605EB6">
        <w:t>comme je l</w:t>
      </w:r>
      <w:r w:rsidR="00C474C1">
        <w:t>’</w:t>
      </w:r>
      <w:r w:rsidR="00C52F4A" w:rsidRPr="00605EB6">
        <w:t>ai vu ce matin</w:t>
      </w:r>
      <w:r w:rsidR="00C474C1">
        <w:t xml:space="preserve">, </w:t>
      </w:r>
      <w:r w:rsidR="00C52F4A" w:rsidRPr="00605EB6">
        <w:t>je sais qu</w:t>
      </w:r>
      <w:r w:rsidR="00C474C1">
        <w:t>’</w:t>
      </w:r>
      <w:r w:rsidR="00C52F4A" w:rsidRPr="00605EB6">
        <w:t>il n</w:t>
      </w:r>
      <w:r w:rsidR="00C474C1">
        <w:t>’</w:t>
      </w:r>
      <w:r w:rsidR="00C52F4A" w:rsidRPr="00605EB6">
        <w:t>est pas en tournée</w:t>
      </w:r>
      <w:r w:rsidR="00C474C1">
        <w:t xml:space="preserve">. </w:t>
      </w:r>
      <w:r w:rsidR="00C52F4A" w:rsidRPr="00605EB6">
        <w:t>Vous allez prendre la rue à droite</w:t>
      </w:r>
      <w:r w:rsidR="00C474C1">
        <w:t xml:space="preserve">, </w:t>
      </w:r>
      <w:r w:rsidR="00C52F4A" w:rsidRPr="00605EB6">
        <w:t>en face la fontaine</w:t>
      </w:r>
      <w:r w:rsidR="00C474C1">
        <w:t xml:space="preserve">, </w:t>
      </w:r>
      <w:r w:rsidR="00C52F4A" w:rsidRPr="00605EB6">
        <w:t>et vous arriverez au Frou</w:t>
      </w:r>
      <w:r w:rsidR="00C474C1">
        <w:t xml:space="preserve"> ; </w:t>
      </w:r>
      <w:r w:rsidR="00C52F4A" w:rsidRPr="00605EB6">
        <w:t>vous suivrez le bord de la rivière jusqu</w:t>
      </w:r>
      <w:r w:rsidR="00C474C1">
        <w:t>’</w:t>
      </w:r>
      <w:r w:rsidR="00C52F4A" w:rsidRPr="00605EB6">
        <w:t>au moulin et même un peu plus haut</w:t>
      </w:r>
      <w:r w:rsidR="00C474C1">
        <w:t xml:space="preserve"> ; </w:t>
      </w:r>
      <w:r w:rsidR="00C52F4A" w:rsidRPr="00605EB6">
        <w:t xml:space="preserve">alors </w:t>
      </w:r>
      <w:r w:rsidR="00B82B91">
        <w:t>vous serez dans les champs et</w:t>
      </w:r>
      <w:r w:rsidR="00C474C1">
        <w:t xml:space="preserve">, </w:t>
      </w:r>
      <w:r w:rsidR="00B82B91">
        <w:t>à votre gauche</w:t>
      </w:r>
      <w:r w:rsidR="00C474C1">
        <w:t xml:space="preserve">, </w:t>
      </w:r>
      <w:r w:rsidR="00C52F4A" w:rsidRPr="00605EB6">
        <w:t>vous verrez la cabane du vieux</w:t>
      </w:r>
      <w:r w:rsidR="00C474C1">
        <w:t xml:space="preserve">, </w:t>
      </w:r>
      <w:r w:rsidR="00C52F4A" w:rsidRPr="00605EB6">
        <w:t>couverte avec des joncs de la rivière</w:t>
      </w:r>
      <w:r w:rsidR="00C474C1">
        <w:t>.</w:t>
      </w:r>
    </w:p>
    <w:p w14:paraId="29A02B79" w14:textId="5D5E94F8" w:rsidR="00C474C1" w:rsidRDefault="0094609C" w:rsidP="00C52F4A">
      <w:r>
        <w:t>— </w:t>
      </w:r>
      <w:r w:rsidR="00C52F4A" w:rsidRPr="00605EB6">
        <w:t>Je vous remercie</w:t>
      </w:r>
      <w:r w:rsidR="00C474C1">
        <w:t xml:space="preserve">, </w:t>
      </w:r>
      <w:r w:rsidR="00C52F4A" w:rsidRPr="00605EB6">
        <w:t>madame Marie-Rose</w:t>
      </w:r>
      <w:r w:rsidR="00C474C1">
        <w:t xml:space="preserve"> ; </w:t>
      </w:r>
      <w:r w:rsidR="00C52F4A" w:rsidRPr="00605EB6">
        <w:t>ainsi renseigné</w:t>
      </w:r>
      <w:r w:rsidR="00C474C1">
        <w:t xml:space="preserve">, </w:t>
      </w:r>
      <w:r w:rsidR="00C52F4A" w:rsidRPr="00605EB6">
        <w:t>je trouverai facilement</w:t>
      </w:r>
      <w:r w:rsidR="00C474C1">
        <w:t>.</w:t>
      </w:r>
    </w:p>
    <w:p w14:paraId="112401D0" w14:textId="794816FD" w:rsidR="00C474C1" w:rsidRDefault="0094609C" w:rsidP="00C52F4A">
      <w:r>
        <w:t>— </w:t>
      </w:r>
      <w:r w:rsidR="00C52F4A" w:rsidRPr="00605EB6">
        <w:t>Vous ne pouvez pas vous tromper</w:t>
      </w:r>
      <w:r w:rsidR="00C474C1">
        <w:t>.</w:t>
      </w:r>
    </w:p>
    <w:p w14:paraId="45FA8A3B" w14:textId="68D85E9F" w:rsidR="00C474C1" w:rsidRDefault="0094609C" w:rsidP="00C52F4A">
      <w:r>
        <w:t>— </w:t>
      </w:r>
      <w:r w:rsidR="00C52F4A" w:rsidRPr="00605EB6">
        <w:t>À ce soir</w:t>
      </w:r>
      <w:r w:rsidR="00C474C1">
        <w:t xml:space="preserve">, </w:t>
      </w:r>
      <w:r w:rsidR="00C52F4A" w:rsidRPr="00605EB6">
        <w:t>madame</w:t>
      </w:r>
      <w:r w:rsidR="00C474C1">
        <w:t>.</w:t>
      </w:r>
    </w:p>
    <w:p w14:paraId="074343C0" w14:textId="1F4374E1" w:rsidR="00C474C1" w:rsidRDefault="0094609C" w:rsidP="00C52F4A">
      <w:r>
        <w:t>— </w:t>
      </w:r>
      <w:r w:rsidR="00C52F4A" w:rsidRPr="00605EB6">
        <w:t>Coucherez-vous à Blaincourt</w:t>
      </w:r>
      <w:r w:rsidR="00C474C1">
        <w:t> ?</w:t>
      </w:r>
    </w:p>
    <w:p w14:paraId="77CDF07C" w14:textId="13BA65CD" w:rsidR="00C474C1" w:rsidRDefault="0094609C" w:rsidP="00C52F4A">
      <w:r>
        <w:t>— </w:t>
      </w:r>
      <w:r w:rsidR="00C52F4A" w:rsidRPr="00605EB6">
        <w:t>Je ne sais pas encore</w:t>
      </w:r>
      <w:r w:rsidR="004540F3">
        <w:t> ;</w:t>
      </w:r>
      <w:r w:rsidR="00C474C1">
        <w:t xml:space="preserve"> </w:t>
      </w:r>
      <w:r w:rsidR="00C52F4A" w:rsidRPr="00605EB6">
        <w:t>dans tous les cas</w:t>
      </w:r>
      <w:r w:rsidR="00C474C1">
        <w:t xml:space="preserve">, </w:t>
      </w:r>
      <w:r w:rsidR="00C52F4A" w:rsidRPr="00605EB6">
        <w:t>vous me préparerez une chambre</w:t>
      </w:r>
      <w:r w:rsidR="00C474C1">
        <w:t>.</w:t>
      </w:r>
    </w:p>
    <w:p w14:paraId="4ECE8E2C" w14:textId="4A28771F" w:rsidR="00C474C1" w:rsidRDefault="0094609C" w:rsidP="00C52F4A">
      <w:r>
        <w:t>— </w:t>
      </w:r>
      <w:r w:rsidR="00C52F4A" w:rsidRPr="00605EB6">
        <w:t>Je suis bien votre servante</w:t>
      </w:r>
      <w:r w:rsidR="00C474C1">
        <w:t xml:space="preserve">, </w:t>
      </w:r>
      <w:r w:rsidR="00C52F4A" w:rsidRPr="00605EB6">
        <w:t>monsieur</w:t>
      </w:r>
      <w:r w:rsidR="00C474C1">
        <w:t>.</w:t>
      </w:r>
    </w:p>
    <w:p w14:paraId="249BA01C" w14:textId="77777777" w:rsidR="00C474C1" w:rsidRDefault="00C52F4A" w:rsidP="00C52F4A">
      <w:r w:rsidRPr="00605EB6">
        <w:t>Le voyageur enfonça son chapeau sur sa tête et sortit</w:t>
      </w:r>
      <w:r w:rsidR="00C474C1">
        <w:t>.</w:t>
      </w:r>
    </w:p>
    <w:p w14:paraId="7B20A337" w14:textId="77777777" w:rsidR="00C474C1" w:rsidRDefault="00C52F4A" w:rsidP="00C52F4A">
      <w:r w:rsidRPr="00605EB6">
        <w:t>Le vieux mendiant se chauffait au soleil</w:t>
      </w:r>
      <w:r w:rsidR="00C474C1">
        <w:t xml:space="preserve">, </w:t>
      </w:r>
      <w:r w:rsidRPr="00605EB6">
        <w:t>couché contre le mur de sa cabane</w:t>
      </w:r>
      <w:r w:rsidR="00C474C1">
        <w:t xml:space="preserve">, </w:t>
      </w:r>
      <w:r w:rsidRPr="00605EB6">
        <w:t>sur un amas de roseaux secs</w:t>
      </w:r>
      <w:r w:rsidR="00C474C1">
        <w:t xml:space="preserve">, </w:t>
      </w:r>
      <w:r w:rsidRPr="00605EB6">
        <w:t>lorsqu</w:t>
      </w:r>
      <w:r w:rsidR="00C474C1">
        <w:t>’</w:t>
      </w:r>
      <w:r w:rsidRPr="00605EB6">
        <w:t>il vit l</w:t>
      </w:r>
      <w:r w:rsidR="00C474C1">
        <w:t>’</w:t>
      </w:r>
      <w:r w:rsidRPr="00605EB6">
        <w:t>étranger se diriger de son côté</w:t>
      </w:r>
      <w:r w:rsidR="00C474C1">
        <w:t xml:space="preserve">. </w:t>
      </w:r>
      <w:r w:rsidRPr="00605EB6">
        <w:t>Quand celui-ci ne fut plus qu</w:t>
      </w:r>
      <w:r w:rsidR="00C474C1">
        <w:t>’</w:t>
      </w:r>
      <w:r w:rsidRPr="00605EB6">
        <w:t>à quelques pas de lui</w:t>
      </w:r>
      <w:r w:rsidR="00C474C1">
        <w:t xml:space="preserve">, </w:t>
      </w:r>
      <w:r w:rsidRPr="00605EB6">
        <w:t>il se souleva</w:t>
      </w:r>
      <w:r w:rsidR="00C474C1">
        <w:t xml:space="preserve">, </w:t>
      </w:r>
      <w:r w:rsidRPr="00605EB6">
        <w:t>s</w:t>
      </w:r>
      <w:r w:rsidR="00C474C1">
        <w:t>’</w:t>
      </w:r>
      <w:r w:rsidRPr="00605EB6">
        <w:t>assit sur sa litière et examina le visiteur d</w:t>
      </w:r>
      <w:r w:rsidR="00C474C1">
        <w:t>’</w:t>
      </w:r>
      <w:r w:rsidRPr="00605EB6">
        <w:t>un œil soupçonneux et défiant</w:t>
      </w:r>
      <w:r w:rsidR="00C474C1">
        <w:t>.</w:t>
      </w:r>
    </w:p>
    <w:p w14:paraId="7B218758" w14:textId="7E7EB0A0" w:rsidR="00C474C1" w:rsidRDefault="0094609C" w:rsidP="00C52F4A">
      <w:r>
        <w:t>— </w:t>
      </w:r>
      <w:r w:rsidR="00C52F4A" w:rsidRPr="00605EB6">
        <w:t xml:space="preserve">Vous êtes </w:t>
      </w:r>
      <w:r w:rsidR="00C474C1">
        <w:t>M. </w:t>
      </w:r>
      <w:r w:rsidR="00C52F4A" w:rsidRPr="00605EB6">
        <w:t>Louis Monot</w:t>
      </w:r>
      <w:r w:rsidR="00C474C1">
        <w:t xml:space="preserve"> ? </w:t>
      </w:r>
      <w:r w:rsidR="00C52F4A" w:rsidRPr="00605EB6">
        <w:t>lui dit l</w:t>
      </w:r>
      <w:r w:rsidR="00C474C1">
        <w:t>’</w:t>
      </w:r>
      <w:r w:rsidR="00C52F4A" w:rsidRPr="00605EB6">
        <w:t>étranger</w:t>
      </w:r>
      <w:r w:rsidR="00C474C1">
        <w:t xml:space="preserve">, </w:t>
      </w:r>
      <w:r w:rsidR="00C52F4A" w:rsidRPr="00605EB6">
        <w:t>s</w:t>
      </w:r>
      <w:r w:rsidR="00C474C1">
        <w:t>’</w:t>
      </w:r>
      <w:r w:rsidR="00C52F4A" w:rsidRPr="00605EB6">
        <w:t>arrêtant devant lui</w:t>
      </w:r>
      <w:r w:rsidR="00C474C1">
        <w:t>.</w:t>
      </w:r>
    </w:p>
    <w:p w14:paraId="79F7A3DE" w14:textId="093D3B2A" w:rsidR="00C474C1" w:rsidRDefault="0094609C" w:rsidP="00C52F4A">
      <w:r>
        <w:t>— </w:t>
      </w:r>
      <w:r w:rsidR="00C52F4A" w:rsidRPr="00605EB6">
        <w:t>Oui</w:t>
      </w:r>
      <w:r w:rsidR="00C474C1">
        <w:t xml:space="preserve">. </w:t>
      </w:r>
      <w:r w:rsidR="00C52F4A" w:rsidRPr="00605EB6">
        <w:t>Après</w:t>
      </w:r>
      <w:r w:rsidR="00C474C1">
        <w:t xml:space="preserve"> ? </w:t>
      </w:r>
      <w:r w:rsidR="00C52F4A" w:rsidRPr="00605EB6">
        <w:t>répondit-il d</w:t>
      </w:r>
      <w:r w:rsidR="00C474C1">
        <w:t>’</w:t>
      </w:r>
      <w:r w:rsidR="00C52F4A" w:rsidRPr="00605EB6">
        <w:t>un ton brusque</w:t>
      </w:r>
      <w:r w:rsidR="00C474C1">
        <w:t>.</w:t>
      </w:r>
    </w:p>
    <w:p w14:paraId="0D8F43DF" w14:textId="3D0C7AFA" w:rsidR="00C474C1" w:rsidRDefault="0094609C" w:rsidP="00C52F4A">
      <w:r>
        <w:lastRenderedPageBreak/>
        <w:t>— </w:t>
      </w:r>
      <w:r w:rsidR="00C52F4A" w:rsidRPr="00605EB6">
        <w:t>Je viens vous voir et causer un instant avec vous</w:t>
      </w:r>
      <w:r w:rsidR="00C474C1">
        <w:t>.</w:t>
      </w:r>
    </w:p>
    <w:p w14:paraId="3DA2876A" w14:textId="77777777" w:rsidR="00C474C1" w:rsidRDefault="00C52F4A" w:rsidP="00C52F4A">
      <w:r w:rsidRPr="00605EB6">
        <w:t>Le mendiant jeta un regard oblique sur l</w:t>
      </w:r>
      <w:r w:rsidR="00C474C1">
        <w:t>’</w:t>
      </w:r>
      <w:r w:rsidRPr="00605EB6">
        <w:t>inconnu</w:t>
      </w:r>
      <w:r w:rsidR="00C474C1">
        <w:t>.</w:t>
      </w:r>
    </w:p>
    <w:p w14:paraId="52F8DBAB" w14:textId="20FF89FD" w:rsidR="00C474C1" w:rsidRDefault="0094609C" w:rsidP="00C52F4A">
      <w:r>
        <w:t>— </w:t>
      </w:r>
      <w:r w:rsidR="00C52F4A" w:rsidRPr="00605EB6">
        <w:t>Me voir</w:t>
      </w:r>
      <w:r w:rsidR="00C474C1">
        <w:t xml:space="preserve"> ? </w:t>
      </w:r>
      <w:r w:rsidR="00C52F4A" w:rsidRPr="00605EB6">
        <w:t>fit-il</w:t>
      </w:r>
      <w:r w:rsidR="00C474C1">
        <w:t xml:space="preserve">. </w:t>
      </w:r>
      <w:r w:rsidR="00C52F4A" w:rsidRPr="00605EB6">
        <w:t>Eh bien</w:t>
      </w:r>
      <w:r w:rsidR="00C474C1">
        <w:t xml:space="preserve">, </w:t>
      </w:r>
      <w:r w:rsidR="00C52F4A" w:rsidRPr="00605EB6">
        <w:t>vous me voyez</w:t>
      </w:r>
      <w:r w:rsidR="00C474C1">
        <w:t xml:space="preserve">. </w:t>
      </w:r>
      <w:r w:rsidR="00C52F4A" w:rsidRPr="00605EB6">
        <w:t>Quant à causer</w:t>
      </w:r>
      <w:r w:rsidR="00C474C1">
        <w:t xml:space="preserve">, </w:t>
      </w:r>
      <w:r w:rsidR="00C52F4A" w:rsidRPr="00605EB6">
        <w:t>c</w:t>
      </w:r>
      <w:r w:rsidR="00C474C1">
        <w:t>’</w:t>
      </w:r>
      <w:r w:rsidR="00C52F4A" w:rsidRPr="00605EB6">
        <w:t>est autre chose</w:t>
      </w:r>
      <w:r w:rsidR="00C474C1">
        <w:t xml:space="preserve"> ; </w:t>
      </w:r>
      <w:r w:rsidR="00C52F4A" w:rsidRPr="00605EB6">
        <w:t>il faut que ça me plaise</w:t>
      </w:r>
      <w:r w:rsidR="00C474C1">
        <w:t>.</w:t>
      </w:r>
    </w:p>
    <w:p w14:paraId="7345AAC0" w14:textId="4A5481F4" w:rsidR="00C474C1" w:rsidRDefault="0094609C" w:rsidP="00C52F4A">
      <w:r>
        <w:t>— </w:t>
      </w:r>
      <w:r w:rsidR="00C52F4A" w:rsidRPr="00605EB6">
        <w:t>Il paraît</w:t>
      </w:r>
      <w:r w:rsidR="00C474C1">
        <w:t xml:space="preserve">, </w:t>
      </w:r>
      <w:r w:rsidR="00C52F4A" w:rsidRPr="00605EB6">
        <w:t>monsieur Louis Monot</w:t>
      </w:r>
      <w:r w:rsidR="00C474C1">
        <w:t>…</w:t>
      </w:r>
    </w:p>
    <w:p w14:paraId="71915BAA" w14:textId="630AEDB2" w:rsidR="00C474C1" w:rsidRDefault="0094609C" w:rsidP="00C52F4A">
      <w:r>
        <w:t>— </w:t>
      </w:r>
      <w:r w:rsidR="00C52F4A" w:rsidRPr="00605EB6">
        <w:t>Oh</w:t>
      </w:r>
      <w:r w:rsidR="00C474C1">
        <w:t xml:space="preserve"> ! </w:t>
      </w:r>
      <w:r w:rsidR="00C52F4A" w:rsidRPr="00605EB6">
        <w:t>c</w:t>
      </w:r>
      <w:r w:rsidR="00C474C1">
        <w:t>’</w:t>
      </w:r>
      <w:r w:rsidR="00C52F4A" w:rsidRPr="00605EB6">
        <w:t>est pas la peine de me donner du monsieur</w:t>
      </w:r>
      <w:r w:rsidR="00C474C1">
        <w:t xml:space="preserve">, </w:t>
      </w:r>
      <w:r w:rsidR="00C52F4A" w:rsidRPr="00605EB6">
        <w:t>interrompit-il en dévisageant l</w:t>
      </w:r>
      <w:r w:rsidR="00C474C1">
        <w:t>’</w:t>
      </w:r>
      <w:r w:rsidR="00C52F4A" w:rsidRPr="00605EB6">
        <w:t>étranger</w:t>
      </w:r>
      <w:r w:rsidR="004540F3">
        <w:t> ;</w:t>
      </w:r>
      <w:r w:rsidR="00C474C1">
        <w:t xml:space="preserve"> </w:t>
      </w:r>
      <w:r w:rsidR="00C52F4A" w:rsidRPr="00605EB6">
        <w:t>vous pouvez m</w:t>
      </w:r>
      <w:r w:rsidR="00C474C1">
        <w:t>’</w:t>
      </w:r>
      <w:r w:rsidR="00C52F4A" w:rsidRPr="00605EB6">
        <w:t>appeler Monot</w:t>
      </w:r>
      <w:r w:rsidR="00C474C1">
        <w:t xml:space="preserve">, </w:t>
      </w:r>
      <w:r w:rsidR="00C52F4A" w:rsidRPr="00605EB6">
        <w:t>tout court</w:t>
      </w:r>
      <w:r w:rsidR="00C474C1">
        <w:t xml:space="preserve">, </w:t>
      </w:r>
      <w:r w:rsidR="00C52F4A" w:rsidRPr="00605EB6">
        <w:t>ou bien le père La Bique</w:t>
      </w:r>
      <w:r w:rsidR="00C474C1">
        <w:t xml:space="preserve">, </w:t>
      </w:r>
      <w:r w:rsidR="00C52F4A" w:rsidRPr="00605EB6">
        <w:t>puisque c</w:t>
      </w:r>
      <w:r w:rsidR="00C474C1">
        <w:t>’</w:t>
      </w:r>
      <w:r w:rsidR="00C52F4A" w:rsidRPr="00605EB6">
        <w:t>est ainsi qu</w:t>
      </w:r>
      <w:r w:rsidR="00C474C1">
        <w:t>’</w:t>
      </w:r>
      <w:r w:rsidR="00C52F4A" w:rsidRPr="00605EB6">
        <w:t>on me nomme à présent</w:t>
      </w:r>
      <w:r w:rsidR="00C474C1">
        <w:t>.</w:t>
      </w:r>
    </w:p>
    <w:p w14:paraId="0DEFBD03" w14:textId="2238C6BD" w:rsidR="00C474C1" w:rsidRDefault="0094609C" w:rsidP="00C52F4A">
      <w:r>
        <w:t>— </w:t>
      </w:r>
      <w:r w:rsidR="00C52F4A" w:rsidRPr="00605EB6">
        <w:t>Il paraît</w:t>
      </w:r>
      <w:r w:rsidR="00C474C1">
        <w:t xml:space="preserve">, </w:t>
      </w:r>
      <w:r w:rsidR="00C52F4A" w:rsidRPr="00605EB6">
        <w:t>père Monot</w:t>
      </w:r>
      <w:r w:rsidR="00C474C1">
        <w:t xml:space="preserve">, </w:t>
      </w:r>
      <w:r w:rsidR="00C52F4A" w:rsidRPr="00605EB6">
        <w:t>que je ne vous inspire pas beaucoup de confiance</w:t>
      </w:r>
      <w:r w:rsidR="00C474C1">
        <w:t>.</w:t>
      </w:r>
    </w:p>
    <w:p w14:paraId="5665B2EE" w14:textId="137661B1" w:rsidR="00C474C1" w:rsidRDefault="0094609C" w:rsidP="00C52F4A">
      <w:r>
        <w:t>— </w:t>
      </w:r>
      <w:r w:rsidR="00C52F4A" w:rsidRPr="00605EB6">
        <w:t>Je ne dis pas ça</w:t>
      </w:r>
      <w:r w:rsidR="00C474C1">
        <w:t xml:space="preserve">, </w:t>
      </w:r>
      <w:r w:rsidR="00C52F4A" w:rsidRPr="00605EB6">
        <w:t>répliqua vivement le bonhomme</w:t>
      </w:r>
      <w:r w:rsidR="00C474C1">
        <w:t xml:space="preserve">, </w:t>
      </w:r>
      <w:r w:rsidR="00C52F4A" w:rsidRPr="00605EB6">
        <w:t>car vous avez une bonne et honnête figure</w:t>
      </w:r>
      <w:r w:rsidR="00C474C1">
        <w:t>.</w:t>
      </w:r>
    </w:p>
    <w:p w14:paraId="6B75A4E5" w14:textId="5B6ED3EC" w:rsidR="00C474C1" w:rsidRDefault="0094609C" w:rsidP="00C52F4A">
      <w:r>
        <w:t>— </w:t>
      </w:r>
      <w:r w:rsidR="00C52F4A" w:rsidRPr="00605EB6">
        <w:t>Alors vous ne refuserez pas de m</w:t>
      </w:r>
      <w:r w:rsidR="00C474C1">
        <w:t>’</w:t>
      </w:r>
      <w:r w:rsidR="00C52F4A" w:rsidRPr="00605EB6">
        <w:t>accorder un moment d</w:t>
      </w:r>
      <w:r w:rsidR="00C474C1">
        <w:t>’</w:t>
      </w:r>
      <w:r w:rsidR="00C52F4A" w:rsidRPr="00605EB6">
        <w:t>entretien</w:t>
      </w:r>
      <w:r w:rsidR="00C474C1">
        <w:t>. ?</w:t>
      </w:r>
    </w:p>
    <w:p w14:paraId="15BBB157" w14:textId="30E58DAC" w:rsidR="00C474C1" w:rsidRDefault="0094609C" w:rsidP="00C52F4A">
      <w:r>
        <w:t>— </w:t>
      </w:r>
      <w:r w:rsidR="00C52F4A" w:rsidRPr="00605EB6">
        <w:t>Ça dépend</w:t>
      </w:r>
      <w:r w:rsidR="00C474C1">
        <w:t xml:space="preserve">. </w:t>
      </w:r>
      <w:r w:rsidR="00C52F4A" w:rsidRPr="00605EB6">
        <w:t>D</w:t>
      </w:r>
      <w:r w:rsidR="00C474C1">
        <w:t>’</w:t>
      </w:r>
      <w:r w:rsidR="00C52F4A" w:rsidRPr="00605EB6">
        <w:t>abord</w:t>
      </w:r>
      <w:r w:rsidR="00C474C1">
        <w:t xml:space="preserve">, </w:t>
      </w:r>
      <w:r w:rsidR="00C52F4A" w:rsidRPr="00605EB6">
        <w:t>qu</w:t>
      </w:r>
      <w:r w:rsidR="00C474C1">
        <w:t>’</w:t>
      </w:r>
      <w:r w:rsidR="00C52F4A" w:rsidRPr="00605EB6">
        <w:t>est-ce que vous avez à me dire</w:t>
      </w:r>
      <w:r w:rsidR="00C474C1">
        <w:t> ?</w:t>
      </w:r>
    </w:p>
    <w:p w14:paraId="76D035CE" w14:textId="43F119EE" w:rsidR="00C474C1" w:rsidRDefault="0094609C" w:rsidP="00C52F4A">
      <w:r>
        <w:t>— </w:t>
      </w:r>
      <w:r w:rsidR="00C52F4A" w:rsidRPr="00605EB6">
        <w:t>Pour commencer</w:t>
      </w:r>
      <w:r w:rsidR="00C474C1">
        <w:t xml:space="preserve">, </w:t>
      </w:r>
      <w:r w:rsidR="00C52F4A" w:rsidRPr="00605EB6">
        <w:t>père Monot</w:t>
      </w:r>
      <w:r w:rsidR="00C474C1">
        <w:t xml:space="preserve">, </w:t>
      </w:r>
      <w:r w:rsidR="00C52F4A" w:rsidRPr="00605EB6">
        <w:t>j</w:t>
      </w:r>
      <w:r w:rsidR="00C474C1">
        <w:t>’</w:t>
      </w:r>
      <w:r w:rsidR="00C52F4A" w:rsidRPr="00605EB6">
        <w:t>ai à vous dire que vous pouvez me rendre un immense service</w:t>
      </w:r>
      <w:r w:rsidR="00C474C1">
        <w:t>.</w:t>
      </w:r>
    </w:p>
    <w:p w14:paraId="09344B7D" w14:textId="2B998D19" w:rsidR="00C474C1" w:rsidRDefault="0094609C" w:rsidP="00C52F4A">
      <w:r>
        <w:t>— </w:t>
      </w:r>
      <w:r w:rsidR="00C52F4A" w:rsidRPr="00605EB6">
        <w:t>Hein</w:t>
      </w:r>
      <w:r w:rsidR="00C474C1">
        <w:t xml:space="preserve"> !, </w:t>
      </w:r>
      <w:r w:rsidR="00C52F4A" w:rsidRPr="00605EB6">
        <w:t>le père La Bique peut vous rendre un service</w:t>
      </w:r>
      <w:r w:rsidR="00C474C1">
        <w:t> ?</w:t>
      </w:r>
    </w:p>
    <w:p w14:paraId="6B3EC4EB" w14:textId="3042757F" w:rsidR="00C474C1" w:rsidRDefault="0094609C" w:rsidP="00C52F4A">
      <w:r>
        <w:t>— </w:t>
      </w:r>
      <w:r w:rsidR="00C52F4A" w:rsidRPr="00605EB6">
        <w:t>Oui</w:t>
      </w:r>
      <w:r w:rsidR="00C474C1">
        <w:t>.</w:t>
      </w:r>
    </w:p>
    <w:p w14:paraId="67EFB90D" w14:textId="6FBEEDDF" w:rsidR="00C474C1" w:rsidRDefault="0094609C" w:rsidP="00C52F4A">
      <w:r>
        <w:t>— </w:t>
      </w:r>
      <w:r w:rsidR="00C52F4A" w:rsidRPr="00605EB6">
        <w:t>C</w:t>
      </w:r>
      <w:r w:rsidR="00C474C1">
        <w:t>’</w:t>
      </w:r>
      <w:r w:rsidR="00C52F4A" w:rsidRPr="00605EB6">
        <w:t>est drôle</w:t>
      </w:r>
      <w:r w:rsidR="00C474C1">
        <w:t> !</w:t>
      </w:r>
    </w:p>
    <w:p w14:paraId="41C849C4" w14:textId="607EF440" w:rsidR="00C474C1" w:rsidRDefault="0094609C" w:rsidP="00C52F4A">
      <w:r>
        <w:t>— </w:t>
      </w:r>
      <w:r w:rsidR="00C52F4A" w:rsidRPr="00605EB6">
        <w:t>Oui</w:t>
      </w:r>
      <w:r w:rsidR="00C474C1">
        <w:t xml:space="preserve">, </w:t>
      </w:r>
      <w:r w:rsidR="00C52F4A" w:rsidRPr="00605EB6">
        <w:t>père Monot</w:t>
      </w:r>
      <w:r w:rsidR="00C474C1">
        <w:t xml:space="preserve">, </w:t>
      </w:r>
      <w:r w:rsidR="00C52F4A" w:rsidRPr="00605EB6">
        <w:t>vous pouvez</w:t>
      </w:r>
      <w:r w:rsidR="00C474C1">
        <w:t xml:space="preserve">, </w:t>
      </w:r>
      <w:r w:rsidR="00C52F4A" w:rsidRPr="00605EB6">
        <w:t>comme je viens de vous le dire</w:t>
      </w:r>
      <w:r w:rsidR="00C474C1">
        <w:t xml:space="preserve">, </w:t>
      </w:r>
      <w:r w:rsidR="00C52F4A" w:rsidRPr="00605EB6">
        <w:t>me rendre un immense service</w:t>
      </w:r>
      <w:r w:rsidR="00C474C1">
        <w:t>.</w:t>
      </w:r>
    </w:p>
    <w:p w14:paraId="3940BAD3" w14:textId="55C84BBC" w:rsidR="00C474C1" w:rsidRDefault="0094609C" w:rsidP="00C52F4A">
      <w:r>
        <w:t>— </w:t>
      </w:r>
      <w:r w:rsidR="00C52F4A" w:rsidRPr="00605EB6">
        <w:t>Comment ça</w:t>
      </w:r>
      <w:r w:rsidR="00C474C1">
        <w:t xml:space="preserve"> ? </w:t>
      </w:r>
      <w:r w:rsidR="00C52F4A" w:rsidRPr="00605EB6">
        <w:t>Voyons</w:t>
      </w:r>
      <w:r w:rsidR="00C474C1">
        <w:t> ?</w:t>
      </w:r>
    </w:p>
    <w:p w14:paraId="15136E47" w14:textId="40CC7257" w:rsidR="00C474C1" w:rsidRDefault="0094609C" w:rsidP="00C52F4A">
      <w:r>
        <w:lastRenderedPageBreak/>
        <w:t>— </w:t>
      </w:r>
      <w:r w:rsidR="00C52F4A" w:rsidRPr="00605EB6">
        <w:t>En me donnant des renseignements que je cherche et que j</w:t>
      </w:r>
      <w:r w:rsidR="00C474C1">
        <w:t>’</w:t>
      </w:r>
      <w:r w:rsidR="00C52F4A" w:rsidRPr="00605EB6">
        <w:t>espère trouver près de vous</w:t>
      </w:r>
      <w:r w:rsidR="00C474C1">
        <w:t>.</w:t>
      </w:r>
    </w:p>
    <w:p w14:paraId="6379D022" w14:textId="77777777" w:rsidR="00C474C1" w:rsidRDefault="00C52F4A" w:rsidP="00C52F4A">
      <w:r w:rsidRPr="00605EB6">
        <w:t>Le mendiant fit cligner ses yeux</w:t>
      </w:r>
      <w:r w:rsidR="00C474C1">
        <w:t>.</w:t>
      </w:r>
    </w:p>
    <w:p w14:paraId="53D9020D" w14:textId="28827DC3" w:rsidR="00C474C1" w:rsidRDefault="0094609C" w:rsidP="00C52F4A">
      <w:r>
        <w:t>— </w:t>
      </w:r>
      <w:r w:rsidR="00C52F4A" w:rsidRPr="00605EB6">
        <w:t>Sur quelle affaire</w:t>
      </w:r>
      <w:r w:rsidR="00C474C1">
        <w:t xml:space="preserve"> ? </w:t>
      </w:r>
      <w:r w:rsidR="00C52F4A" w:rsidRPr="00605EB6">
        <w:t>sur quelle chose</w:t>
      </w:r>
      <w:r w:rsidR="00C474C1">
        <w:t xml:space="preserve"> ? </w:t>
      </w:r>
      <w:r w:rsidR="00C52F4A" w:rsidRPr="00605EB6">
        <w:t>demanda-t-il</w:t>
      </w:r>
      <w:r w:rsidR="00C474C1">
        <w:t>.</w:t>
      </w:r>
    </w:p>
    <w:p w14:paraId="2A8A80CA" w14:textId="1C353DC9" w:rsidR="00C474C1" w:rsidRDefault="0094609C" w:rsidP="00C52F4A">
      <w:r>
        <w:t>— </w:t>
      </w:r>
      <w:r w:rsidR="00C52F4A" w:rsidRPr="00605EB6">
        <w:t>Sur le crime mystérieux qui a été commis à Blaincourt il y a dix-huit ans</w:t>
      </w:r>
      <w:r w:rsidR="00C474C1">
        <w:t>.</w:t>
      </w:r>
    </w:p>
    <w:p w14:paraId="056D5858" w14:textId="503F144D" w:rsidR="00C474C1" w:rsidRDefault="0094609C" w:rsidP="00C52F4A">
      <w:r>
        <w:t>— </w:t>
      </w:r>
      <w:r w:rsidR="00C52F4A" w:rsidRPr="00605EB6">
        <w:t>Tiens</w:t>
      </w:r>
      <w:r w:rsidR="00C474C1">
        <w:t xml:space="preserve">, </w:t>
      </w:r>
      <w:r w:rsidR="00C52F4A" w:rsidRPr="00605EB6">
        <w:t>vous avez donc besoin de savoir ça</w:t>
      </w:r>
      <w:r w:rsidR="00C474C1">
        <w:t xml:space="preserve">, </w:t>
      </w:r>
      <w:r w:rsidR="00C52F4A" w:rsidRPr="00605EB6">
        <w:t>vous</w:t>
      </w:r>
      <w:r w:rsidR="00C474C1">
        <w:t xml:space="preserve"> ? </w:t>
      </w:r>
      <w:r w:rsidR="00C52F4A" w:rsidRPr="00605EB6">
        <w:t>fit le mendiant</w:t>
      </w:r>
      <w:r w:rsidR="00C474C1">
        <w:t xml:space="preserve">, </w:t>
      </w:r>
      <w:r w:rsidR="00C52F4A" w:rsidRPr="00605EB6">
        <w:t>jetant sur l</w:t>
      </w:r>
      <w:r w:rsidR="00C474C1">
        <w:t>’</w:t>
      </w:r>
      <w:r w:rsidR="00C52F4A" w:rsidRPr="00605EB6">
        <w:t>étranger un regard scrutateur</w:t>
      </w:r>
      <w:r w:rsidR="00C474C1">
        <w:t>.</w:t>
      </w:r>
    </w:p>
    <w:p w14:paraId="6E6E6894" w14:textId="132C8F68" w:rsidR="00C474C1" w:rsidRDefault="0094609C" w:rsidP="00C52F4A">
      <w:r>
        <w:t>— </w:t>
      </w:r>
      <w:r w:rsidR="00C52F4A" w:rsidRPr="00605EB6">
        <w:t>Oui</w:t>
      </w:r>
      <w:r w:rsidR="00C474C1">
        <w:t xml:space="preserve">, </w:t>
      </w:r>
      <w:r w:rsidR="00C52F4A" w:rsidRPr="00605EB6">
        <w:t>père Monot</w:t>
      </w:r>
      <w:r w:rsidR="00C474C1">
        <w:t xml:space="preserve">, </w:t>
      </w:r>
      <w:r w:rsidR="00C52F4A" w:rsidRPr="00605EB6">
        <w:t>j</w:t>
      </w:r>
      <w:r w:rsidR="00C474C1">
        <w:t>’</w:t>
      </w:r>
      <w:r w:rsidR="00C52F4A" w:rsidRPr="00605EB6">
        <w:t>ai besoin de savoir</w:t>
      </w:r>
      <w:r w:rsidR="00C474C1">
        <w:t xml:space="preserve">, </w:t>
      </w:r>
      <w:r w:rsidR="00C52F4A" w:rsidRPr="00605EB6">
        <w:t>de tout savoir</w:t>
      </w:r>
      <w:r w:rsidR="00C474C1">
        <w:t>.</w:t>
      </w:r>
    </w:p>
    <w:p w14:paraId="7B61C7FA" w14:textId="7EFB1D60" w:rsidR="00C474C1" w:rsidRDefault="0094609C" w:rsidP="00C52F4A">
      <w:r>
        <w:t>— </w:t>
      </w:r>
      <w:r w:rsidR="00C52F4A" w:rsidRPr="00605EB6">
        <w:t>Eh</w:t>
      </w:r>
      <w:r w:rsidR="00C474C1">
        <w:t xml:space="preserve"> !, </w:t>
      </w:r>
      <w:r w:rsidR="00C52F4A" w:rsidRPr="00605EB6">
        <w:t>je ne savais pas encore que les paysans de Lorraine fussent si curieux</w:t>
      </w:r>
      <w:r w:rsidR="00C474C1">
        <w:t xml:space="preserve"> ! </w:t>
      </w:r>
      <w:r w:rsidR="00C52F4A" w:rsidRPr="00605EB6">
        <w:t>Mais qu</w:t>
      </w:r>
      <w:r w:rsidR="00C474C1">
        <w:t>’</w:t>
      </w:r>
      <w:r w:rsidR="00C52F4A" w:rsidRPr="00605EB6">
        <w:t>importe</w:t>
      </w:r>
      <w:r w:rsidR="004540F3">
        <w:t> ;</w:t>
      </w:r>
      <w:r w:rsidR="00C474C1">
        <w:t xml:space="preserve"> </w:t>
      </w:r>
      <w:r w:rsidR="00C52F4A" w:rsidRPr="00605EB6">
        <w:t>ça m</w:t>
      </w:r>
      <w:r w:rsidR="00C474C1">
        <w:t>’</w:t>
      </w:r>
      <w:r w:rsidR="00C52F4A" w:rsidRPr="00605EB6">
        <w:t>est égal</w:t>
      </w:r>
      <w:r w:rsidR="00C474C1">
        <w:t xml:space="preserve">. </w:t>
      </w:r>
      <w:r w:rsidR="00C52F4A" w:rsidRPr="00605EB6">
        <w:t>Pourtant</w:t>
      </w:r>
      <w:r w:rsidR="00C474C1">
        <w:t xml:space="preserve">, </w:t>
      </w:r>
      <w:r w:rsidR="00C52F4A" w:rsidRPr="00605EB6">
        <w:t>je peux bien vous dire que ce n</w:t>
      </w:r>
      <w:r w:rsidR="00C474C1">
        <w:t>’</w:t>
      </w:r>
      <w:r w:rsidR="00C52F4A" w:rsidRPr="00605EB6">
        <w:t>était pas la peine de venir jusqu</w:t>
      </w:r>
      <w:r w:rsidR="00C474C1">
        <w:t>’</w:t>
      </w:r>
      <w:r w:rsidR="00C52F4A" w:rsidRPr="00605EB6">
        <w:t>ici pour ça</w:t>
      </w:r>
      <w:r w:rsidR="00C474C1">
        <w:t xml:space="preserve">. </w:t>
      </w:r>
      <w:r w:rsidR="00C52F4A" w:rsidRPr="00605EB6">
        <w:t>Tout le monde à Blaincourt pourrait vous conter la chose aussi bien et même mieux que moi</w:t>
      </w:r>
      <w:r w:rsidR="00C474C1">
        <w:t>.</w:t>
      </w:r>
    </w:p>
    <w:p w14:paraId="037249DC" w14:textId="4AB83E9A" w:rsidR="00C474C1" w:rsidRDefault="0094609C" w:rsidP="00C52F4A">
      <w:r>
        <w:t>— </w:t>
      </w:r>
      <w:r w:rsidR="00C52F4A" w:rsidRPr="00605EB6">
        <w:t>Père Monot</w:t>
      </w:r>
      <w:r w:rsidR="00C474C1">
        <w:t xml:space="preserve">, </w:t>
      </w:r>
      <w:r w:rsidR="00C52F4A" w:rsidRPr="00605EB6">
        <w:t>ce qu</w:t>
      </w:r>
      <w:r w:rsidR="00C474C1">
        <w:t>’</w:t>
      </w:r>
      <w:r w:rsidR="00C52F4A" w:rsidRPr="00605EB6">
        <w:t>on pouvait me raconter au village</w:t>
      </w:r>
      <w:r w:rsidR="00C474C1">
        <w:t xml:space="preserve">, </w:t>
      </w:r>
      <w:r w:rsidR="00C52F4A" w:rsidRPr="00605EB6">
        <w:t>je le sais</w:t>
      </w:r>
      <w:r w:rsidR="00C474C1">
        <w:t xml:space="preserve">. </w:t>
      </w:r>
      <w:r w:rsidR="00C52F4A" w:rsidRPr="00605EB6">
        <w:t>Je vais vous parler franchement</w:t>
      </w:r>
      <w:r w:rsidR="00C474C1">
        <w:t xml:space="preserve">, </w:t>
      </w:r>
      <w:r w:rsidR="00C52F4A" w:rsidRPr="00605EB6">
        <w:t>sans détour</w:t>
      </w:r>
      <w:r w:rsidR="00C474C1">
        <w:t xml:space="preserve"> ; : </w:t>
      </w:r>
      <w:r w:rsidR="00C52F4A" w:rsidRPr="00605EB6">
        <w:t>ce que je tiens à savoir</w:t>
      </w:r>
      <w:r w:rsidR="00C474C1">
        <w:t xml:space="preserve">, </w:t>
      </w:r>
      <w:r w:rsidR="00C52F4A" w:rsidRPr="00605EB6">
        <w:t>c</w:t>
      </w:r>
      <w:r w:rsidR="00C474C1">
        <w:t>’</w:t>
      </w:r>
      <w:r w:rsidR="00C52F4A" w:rsidRPr="00605EB6">
        <w:t>est ce que vous seul pouvez m</w:t>
      </w:r>
      <w:r w:rsidR="00C474C1">
        <w:t>’</w:t>
      </w:r>
      <w:r w:rsidR="00C52F4A" w:rsidRPr="00605EB6">
        <w:t>apprendre</w:t>
      </w:r>
      <w:r w:rsidR="00C474C1">
        <w:t>.</w:t>
      </w:r>
    </w:p>
    <w:p w14:paraId="4B542625" w14:textId="420AD2B4" w:rsidR="00C474C1" w:rsidRDefault="0094609C" w:rsidP="00C52F4A">
      <w:r>
        <w:t>— </w:t>
      </w:r>
      <w:r w:rsidR="00C52F4A" w:rsidRPr="00FF091B">
        <w:t>Je ne sais rien de plus que ce que tout le monde sait</w:t>
      </w:r>
      <w:r w:rsidR="00C474C1">
        <w:t>.</w:t>
      </w:r>
    </w:p>
    <w:p w14:paraId="4985729B" w14:textId="68EF2084" w:rsidR="00C474C1" w:rsidRDefault="0094609C" w:rsidP="00C52F4A">
      <w:r>
        <w:t>— </w:t>
      </w:r>
      <w:r w:rsidR="00C52F4A" w:rsidRPr="00FF091B">
        <w:t>Père Monot</w:t>
      </w:r>
      <w:r w:rsidR="00C474C1">
        <w:t xml:space="preserve">, </w:t>
      </w:r>
      <w:r w:rsidR="00C52F4A" w:rsidRPr="00FF091B">
        <w:t>pourquoi n</w:t>
      </w:r>
      <w:r w:rsidR="00C474C1">
        <w:t>’</w:t>
      </w:r>
      <w:r w:rsidR="00C52F4A" w:rsidRPr="00FF091B">
        <w:t>êtes-vous pas franc avec moi</w:t>
      </w:r>
      <w:r w:rsidR="00C474C1">
        <w:t xml:space="preserve"> ? </w:t>
      </w:r>
      <w:r w:rsidR="00C52F4A" w:rsidRPr="00FF091B">
        <w:t>Vous savez</w:t>
      </w:r>
      <w:r w:rsidR="00C474C1">
        <w:t xml:space="preserve">, </w:t>
      </w:r>
      <w:r w:rsidR="00C52F4A" w:rsidRPr="00FF091B">
        <w:t>au sujet de l</w:t>
      </w:r>
      <w:r w:rsidR="00C474C1">
        <w:t>’</w:t>
      </w:r>
      <w:r w:rsidR="00C52F4A" w:rsidRPr="00FF091B">
        <w:t>affaire en question</w:t>
      </w:r>
      <w:r w:rsidR="00C474C1">
        <w:t xml:space="preserve">, </w:t>
      </w:r>
      <w:r w:rsidR="00C52F4A" w:rsidRPr="00FF091B">
        <w:t>des choses restées inconnues</w:t>
      </w:r>
      <w:r w:rsidR="00C474C1">
        <w:t xml:space="preserve">, </w:t>
      </w:r>
      <w:r w:rsidR="00C52F4A" w:rsidRPr="00FF091B">
        <w:t>que vous n</w:t>
      </w:r>
      <w:r w:rsidR="00C474C1">
        <w:t>’</w:t>
      </w:r>
      <w:r w:rsidR="00C52F4A" w:rsidRPr="00FF091B">
        <w:t>avez pas révélées</w:t>
      </w:r>
      <w:r w:rsidR="00C474C1">
        <w:t xml:space="preserve">, </w:t>
      </w:r>
      <w:r w:rsidR="00C52F4A" w:rsidRPr="00FF091B">
        <w:t>vous seul savez pourquoi</w:t>
      </w:r>
      <w:r w:rsidR="00C474C1">
        <w:t xml:space="preserve"> ; </w:t>
      </w:r>
      <w:r w:rsidR="00C52F4A" w:rsidRPr="00FF091B">
        <w:t>père Monot</w:t>
      </w:r>
      <w:r w:rsidR="00C474C1">
        <w:t xml:space="preserve">, </w:t>
      </w:r>
      <w:r w:rsidR="00C52F4A" w:rsidRPr="00FF091B">
        <w:t>vous possédez un secret</w:t>
      </w:r>
      <w:r w:rsidR="00C474C1">
        <w:t> !</w:t>
      </w:r>
    </w:p>
    <w:p w14:paraId="1FA04345" w14:textId="1E798155" w:rsidR="00C474C1" w:rsidRDefault="0094609C" w:rsidP="00C52F4A">
      <w:r>
        <w:t>— </w:t>
      </w:r>
      <w:r w:rsidR="00C52F4A" w:rsidRPr="00605EB6">
        <w:t>Qui vous a dit cela</w:t>
      </w:r>
      <w:r w:rsidR="00C474C1">
        <w:t xml:space="preserve"> ? </w:t>
      </w:r>
      <w:r w:rsidR="00C52F4A" w:rsidRPr="00605EB6">
        <w:t>s</w:t>
      </w:r>
      <w:r w:rsidR="00C474C1">
        <w:t>’</w:t>
      </w:r>
      <w:r w:rsidR="00C52F4A" w:rsidRPr="00605EB6">
        <w:t>écria le mendiant</w:t>
      </w:r>
      <w:r w:rsidR="00C474C1">
        <w:t>.</w:t>
      </w:r>
    </w:p>
    <w:p w14:paraId="06106C14" w14:textId="77777777" w:rsidR="00C474C1" w:rsidRDefault="00C52F4A" w:rsidP="00C52F4A">
      <w:r w:rsidRPr="00605EB6">
        <w:t>Et il se dressa debout</w:t>
      </w:r>
      <w:r w:rsidR="00C474C1">
        <w:t>.</w:t>
      </w:r>
    </w:p>
    <w:p w14:paraId="3C3731B2" w14:textId="1B75E3E7" w:rsidR="00C474C1" w:rsidRDefault="0094609C" w:rsidP="00C52F4A">
      <w:r>
        <w:t>— </w:t>
      </w:r>
      <w:r w:rsidR="00C52F4A" w:rsidRPr="00605EB6">
        <w:t>Un jeune homme de Mareille</w:t>
      </w:r>
      <w:r w:rsidR="00C474C1">
        <w:t xml:space="preserve">, </w:t>
      </w:r>
      <w:r w:rsidR="00C52F4A" w:rsidRPr="00605EB6">
        <w:t>appelé Jacques Grandin</w:t>
      </w:r>
      <w:r w:rsidR="00C474C1">
        <w:t>.</w:t>
      </w:r>
    </w:p>
    <w:p w14:paraId="692AACD4" w14:textId="7B35A5C9" w:rsidR="00C474C1" w:rsidRDefault="0094609C" w:rsidP="00C52F4A">
      <w:r>
        <w:lastRenderedPageBreak/>
        <w:t>— </w:t>
      </w:r>
      <w:r w:rsidR="00C52F4A" w:rsidRPr="00605EB6">
        <w:t>Ah</w:t>
      </w:r>
      <w:r w:rsidR="00C474C1">
        <w:t xml:space="preserve"> ! </w:t>
      </w:r>
      <w:r w:rsidR="00C52F4A" w:rsidRPr="00605EB6">
        <w:t>le bavard</w:t>
      </w:r>
      <w:r w:rsidR="00C474C1">
        <w:t xml:space="preserve"> ! </w:t>
      </w:r>
      <w:r w:rsidR="00C52F4A" w:rsidRPr="00605EB6">
        <w:t>fit le père La Bique</w:t>
      </w:r>
      <w:r w:rsidR="00C474C1">
        <w:t>.</w:t>
      </w:r>
    </w:p>
    <w:p w14:paraId="06FCD40E" w14:textId="514F4337" w:rsidR="00C474C1" w:rsidRDefault="0094609C" w:rsidP="00C52F4A">
      <w:r>
        <w:t>— </w:t>
      </w:r>
      <w:r w:rsidR="00C52F4A" w:rsidRPr="00605EB6">
        <w:t>Vous avez dit à ce jeune homme</w:t>
      </w:r>
      <w:r w:rsidR="00C474C1">
        <w:t> :</w:t>
      </w:r>
    </w:p>
    <w:p w14:paraId="5D08DF6B" w14:textId="2535409F" w:rsidR="00C474C1" w:rsidRDefault="00C474C1" w:rsidP="00C52F4A">
      <w:r>
        <w:t>« </w:t>
      </w:r>
      <w:r w:rsidR="00C52F4A" w:rsidRPr="00605EB6">
        <w:t>Un jour je vous raconterai certaines choses au moyen desquelles vous parviendrez peut-être à retrouver la famille de Jeanne Vaillant</w:t>
      </w:r>
      <w:r>
        <w:t xml:space="preserve">, </w:t>
      </w:r>
      <w:r w:rsidR="00C52F4A" w:rsidRPr="00605EB6">
        <w:t>votre fiancée</w:t>
      </w:r>
      <w:r>
        <w:t>. »</w:t>
      </w:r>
    </w:p>
    <w:p w14:paraId="71F0C012" w14:textId="6C625AEA" w:rsidR="00C474C1" w:rsidRDefault="0094609C" w:rsidP="00C52F4A">
      <w:r>
        <w:t>— </w:t>
      </w:r>
      <w:r w:rsidR="00C52F4A" w:rsidRPr="00605EB6">
        <w:t>C</w:t>
      </w:r>
      <w:r w:rsidR="00C474C1">
        <w:t>’</w:t>
      </w:r>
      <w:r w:rsidR="00C52F4A" w:rsidRPr="00605EB6">
        <w:t>est vrai</w:t>
      </w:r>
      <w:r w:rsidR="00C474C1">
        <w:t xml:space="preserve">, </w:t>
      </w:r>
      <w:r w:rsidR="00C52F4A" w:rsidRPr="00605EB6">
        <w:t>je lui ai dit cela</w:t>
      </w:r>
      <w:r w:rsidR="00C474C1">
        <w:t>.</w:t>
      </w:r>
    </w:p>
    <w:p w14:paraId="346C5EAC" w14:textId="7893AD9B" w:rsidR="00C474C1" w:rsidRDefault="0094609C" w:rsidP="00C52F4A">
      <w:r>
        <w:t>— </w:t>
      </w:r>
      <w:r w:rsidR="00C52F4A" w:rsidRPr="00605EB6">
        <w:t>Eh bien</w:t>
      </w:r>
      <w:r w:rsidR="00C474C1">
        <w:t xml:space="preserve">, </w:t>
      </w:r>
      <w:r w:rsidR="00C52F4A" w:rsidRPr="00605EB6">
        <w:t>père Monot</w:t>
      </w:r>
      <w:r w:rsidR="00C474C1">
        <w:t xml:space="preserve">, </w:t>
      </w:r>
      <w:r w:rsidR="00C52F4A" w:rsidRPr="00605EB6">
        <w:t>ces choses</w:t>
      </w:r>
      <w:r w:rsidR="00C474C1">
        <w:t xml:space="preserve">, </w:t>
      </w:r>
      <w:r w:rsidR="00C52F4A" w:rsidRPr="00605EB6">
        <w:t>ce secret</w:t>
      </w:r>
      <w:r w:rsidR="00C474C1">
        <w:t xml:space="preserve">, </w:t>
      </w:r>
      <w:r w:rsidR="00C52F4A" w:rsidRPr="00605EB6">
        <w:t>qui est enfermé dans votre cœur</w:t>
      </w:r>
      <w:r w:rsidR="00C474C1">
        <w:t xml:space="preserve">, </w:t>
      </w:r>
      <w:r w:rsidR="00C52F4A" w:rsidRPr="00605EB6">
        <w:t>j</w:t>
      </w:r>
      <w:r w:rsidR="00C474C1">
        <w:t>’</w:t>
      </w:r>
      <w:r w:rsidR="00C52F4A" w:rsidRPr="00605EB6">
        <w:t>ai le plus grand intérêt à le connaître</w:t>
      </w:r>
      <w:r w:rsidR="00C474C1">
        <w:t xml:space="preserve">. </w:t>
      </w:r>
      <w:r w:rsidR="00C52F4A" w:rsidRPr="00605EB6">
        <w:t>Ah</w:t>
      </w:r>
      <w:r w:rsidR="00C474C1">
        <w:t xml:space="preserve"> ! </w:t>
      </w:r>
      <w:r w:rsidR="00C52F4A" w:rsidRPr="00605EB6">
        <w:t>je vous en prie</w:t>
      </w:r>
      <w:r w:rsidR="00C474C1">
        <w:t xml:space="preserve">, </w:t>
      </w:r>
      <w:r w:rsidR="00C52F4A" w:rsidRPr="00605EB6">
        <w:t>parlez</w:t>
      </w:r>
      <w:r w:rsidR="00C474C1">
        <w:t xml:space="preserve">, </w:t>
      </w:r>
      <w:r w:rsidR="00C52F4A" w:rsidRPr="00605EB6">
        <w:t>parlez</w:t>
      </w:r>
      <w:r w:rsidR="00C474C1">
        <w:t> !</w:t>
      </w:r>
    </w:p>
    <w:p w14:paraId="0037D182" w14:textId="1DDEF6EC" w:rsidR="00C474C1" w:rsidRDefault="0094609C" w:rsidP="00C52F4A">
      <w:r>
        <w:t>— </w:t>
      </w:r>
      <w:r w:rsidR="00C52F4A" w:rsidRPr="00605EB6">
        <w:t>D</w:t>
      </w:r>
      <w:r w:rsidR="00C474C1">
        <w:t>’</w:t>
      </w:r>
      <w:r w:rsidR="00C52F4A" w:rsidRPr="00605EB6">
        <w:t>abord</w:t>
      </w:r>
      <w:r w:rsidR="00C474C1">
        <w:t xml:space="preserve">, </w:t>
      </w:r>
      <w:r w:rsidR="00C52F4A" w:rsidRPr="00605EB6">
        <w:t>monsieur</w:t>
      </w:r>
      <w:r w:rsidR="00C474C1">
        <w:t xml:space="preserve">, </w:t>
      </w:r>
      <w:r w:rsidR="00C52F4A" w:rsidRPr="00605EB6">
        <w:t>qui êtes-vous</w:t>
      </w:r>
      <w:r w:rsidR="00C474C1">
        <w:t> ?</w:t>
      </w:r>
    </w:p>
    <w:p w14:paraId="0F02E097" w14:textId="3A563E6A" w:rsidR="00C474C1" w:rsidRDefault="0094609C" w:rsidP="00C52F4A">
      <w:r>
        <w:t>— </w:t>
      </w:r>
      <w:r w:rsidR="00C52F4A" w:rsidRPr="00605EB6">
        <w:t>Je me nomme Lagarde</w:t>
      </w:r>
      <w:r w:rsidR="00C474C1">
        <w:t>.</w:t>
      </w:r>
    </w:p>
    <w:p w14:paraId="3F33E51A" w14:textId="74EEF67E" w:rsidR="00C474C1" w:rsidRDefault="0094609C" w:rsidP="00C52F4A">
      <w:r>
        <w:t>— </w:t>
      </w:r>
      <w:r w:rsidR="00C52F4A" w:rsidRPr="00605EB6">
        <w:t>Lagarde</w:t>
      </w:r>
      <w:r w:rsidR="00C474C1">
        <w:t xml:space="preserve">, </w:t>
      </w:r>
      <w:r w:rsidR="00C52F4A" w:rsidRPr="00605EB6">
        <w:t>Lagarde</w:t>
      </w:r>
      <w:r w:rsidR="00C474C1">
        <w:t xml:space="preserve">, </w:t>
      </w:r>
      <w:r w:rsidR="00C52F4A" w:rsidRPr="00605EB6">
        <w:t>ça ne me dit pas grand chose</w:t>
      </w:r>
      <w:r w:rsidR="00C474C1">
        <w:t>.</w:t>
      </w:r>
    </w:p>
    <w:p w14:paraId="364E7E17" w14:textId="731FF188" w:rsidR="00C474C1" w:rsidRDefault="0094609C" w:rsidP="00C52F4A">
      <w:r>
        <w:t>— </w:t>
      </w:r>
      <w:r w:rsidR="00C52F4A" w:rsidRPr="00605EB6">
        <w:t>Jacques Grandin est mon ami</w:t>
      </w:r>
      <w:r w:rsidR="00C474C1">
        <w:t>.</w:t>
      </w:r>
    </w:p>
    <w:p w14:paraId="7331225E" w14:textId="31ABD401" w:rsidR="00C474C1" w:rsidRDefault="0094609C" w:rsidP="00C52F4A">
      <w:r>
        <w:t>— </w:t>
      </w:r>
      <w:r w:rsidR="00C52F4A" w:rsidRPr="00605EB6">
        <w:t>Où l</w:t>
      </w:r>
      <w:r w:rsidR="00C474C1">
        <w:t>’</w:t>
      </w:r>
      <w:r w:rsidR="00C52F4A" w:rsidRPr="00605EB6">
        <w:t>avez-vous connu</w:t>
      </w:r>
      <w:r w:rsidR="00C474C1">
        <w:t> ?</w:t>
      </w:r>
    </w:p>
    <w:p w14:paraId="0F55F946" w14:textId="63B9B661" w:rsidR="00C474C1" w:rsidRDefault="0094609C" w:rsidP="00C52F4A">
      <w:r>
        <w:t>— </w:t>
      </w:r>
      <w:r w:rsidR="00C52F4A" w:rsidRPr="00605EB6">
        <w:t>Devant l</w:t>
      </w:r>
      <w:r w:rsidR="00C474C1">
        <w:t>’</w:t>
      </w:r>
      <w:r w:rsidR="00C52F4A" w:rsidRPr="00605EB6">
        <w:t>ennemi</w:t>
      </w:r>
      <w:r w:rsidR="00C474C1">
        <w:t>.</w:t>
      </w:r>
    </w:p>
    <w:p w14:paraId="2D56AF5C" w14:textId="3B9CD77E" w:rsidR="00C474C1" w:rsidRDefault="0094609C" w:rsidP="00C52F4A">
      <w:r>
        <w:t>— </w:t>
      </w:r>
      <w:r w:rsidR="00C52F4A" w:rsidRPr="00605EB6">
        <w:t>Il a bien marché</w:t>
      </w:r>
      <w:r w:rsidR="00C474C1">
        <w:t xml:space="preserve">, </w:t>
      </w:r>
      <w:r w:rsidR="00C52F4A" w:rsidRPr="00605EB6">
        <w:t>le garçon</w:t>
      </w:r>
      <w:r w:rsidR="00C474C1">
        <w:t xml:space="preserve"> ; </w:t>
      </w:r>
      <w:r w:rsidR="00C52F4A" w:rsidRPr="00605EB6">
        <w:t>j</w:t>
      </w:r>
      <w:r w:rsidR="00C474C1">
        <w:t>’</w:t>
      </w:r>
      <w:r w:rsidR="00C52F4A" w:rsidRPr="00605EB6">
        <w:t>ai appris hier qu</w:t>
      </w:r>
      <w:r w:rsidR="00C474C1">
        <w:t>’</w:t>
      </w:r>
      <w:r w:rsidR="00C52F4A" w:rsidRPr="00605EB6">
        <w:t>il était officier</w:t>
      </w:r>
      <w:r w:rsidR="00C474C1">
        <w:t>.</w:t>
      </w:r>
    </w:p>
    <w:p w14:paraId="11103BD3" w14:textId="2BF1465B" w:rsidR="00C474C1" w:rsidRDefault="0094609C" w:rsidP="00C52F4A">
      <w:r>
        <w:t>— </w:t>
      </w:r>
      <w:r w:rsidR="00C52F4A" w:rsidRPr="00605EB6">
        <w:t>Oui</w:t>
      </w:r>
      <w:r w:rsidR="00C474C1">
        <w:t xml:space="preserve">, </w:t>
      </w:r>
      <w:r w:rsidR="00C52F4A" w:rsidRPr="00605EB6">
        <w:t>lieutenant de hussards</w:t>
      </w:r>
      <w:r w:rsidR="00C474C1">
        <w:t>.</w:t>
      </w:r>
    </w:p>
    <w:p w14:paraId="77794011" w14:textId="3D402C22" w:rsidR="00C474C1" w:rsidRDefault="0094609C" w:rsidP="00C52F4A">
      <w:r>
        <w:t>— </w:t>
      </w:r>
      <w:r w:rsidR="00C52F4A" w:rsidRPr="00605EB6">
        <w:t>Et qu</w:t>
      </w:r>
      <w:r w:rsidR="00C474C1">
        <w:t>’</w:t>
      </w:r>
      <w:r w:rsidR="00C52F4A" w:rsidRPr="00605EB6">
        <w:t>on lui a donné la croix</w:t>
      </w:r>
      <w:r w:rsidR="00C474C1">
        <w:t>.</w:t>
      </w:r>
    </w:p>
    <w:p w14:paraId="5083BC6B" w14:textId="64E550AC" w:rsidR="00C474C1" w:rsidRDefault="0094609C" w:rsidP="00C52F4A">
      <w:r>
        <w:t>— </w:t>
      </w:r>
      <w:r w:rsidR="00C52F4A" w:rsidRPr="00605EB6">
        <w:t>Tout cela est vrai</w:t>
      </w:r>
      <w:r w:rsidR="00C474C1">
        <w:t>.</w:t>
      </w:r>
    </w:p>
    <w:p w14:paraId="79984E54" w14:textId="69927F96" w:rsidR="00C474C1" w:rsidRDefault="0094609C" w:rsidP="00C52F4A">
      <w:r>
        <w:t>— </w:t>
      </w:r>
      <w:r w:rsidR="00C52F4A" w:rsidRPr="00605EB6">
        <w:t>Vous étiez donc soldat aussi</w:t>
      </w:r>
      <w:r w:rsidR="00C474C1">
        <w:t xml:space="preserve">, </w:t>
      </w:r>
      <w:r w:rsidR="00C52F4A" w:rsidRPr="00605EB6">
        <w:t>vous</w:t>
      </w:r>
      <w:r w:rsidR="00C474C1">
        <w:t> ?</w:t>
      </w:r>
    </w:p>
    <w:p w14:paraId="5D8C8D73" w14:textId="0706B1D1" w:rsidR="00C474C1" w:rsidRDefault="0094609C" w:rsidP="00C52F4A">
      <w:r>
        <w:t>— </w:t>
      </w:r>
      <w:r w:rsidR="00C52F4A" w:rsidRPr="00605EB6">
        <w:t>Oui</w:t>
      </w:r>
      <w:r w:rsidR="00C474C1">
        <w:t>.</w:t>
      </w:r>
    </w:p>
    <w:p w14:paraId="58336318" w14:textId="04FCFFA8" w:rsidR="00C474C1" w:rsidRDefault="0094609C" w:rsidP="00C52F4A">
      <w:r>
        <w:lastRenderedPageBreak/>
        <w:t>— </w:t>
      </w:r>
      <w:r w:rsidR="00C52F4A" w:rsidRPr="00605EB6">
        <w:t>Ah</w:t>
      </w:r>
      <w:r w:rsidR="00C474C1">
        <w:t xml:space="preserve"> ! </w:t>
      </w:r>
      <w:r w:rsidR="00C52F4A" w:rsidRPr="00605EB6">
        <w:t>Maintenant</w:t>
      </w:r>
      <w:r w:rsidR="00C474C1">
        <w:t xml:space="preserve">, </w:t>
      </w:r>
      <w:r w:rsidR="00C52F4A" w:rsidRPr="00605EB6">
        <w:t>voyons un peu</w:t>
      </w:r>
      <w:r w:rsidR="00C474C1">
        <w:t xml:space="preserve"> : ; </w:t>
      </w:r>
      <w:r w:rsidR="00C52F4A" w:rsidRPr="00605EB6">
        <w:t>si je vous disais ce que je sais</w:t>
      </w:r>
      <w:r w:rsidR="00C474C1">
        <w:t xml:space="preserve">, </w:t>
      </w:r>
      <w:r w:rsidR="00C52F4A" w:rsidRPr="00605EB6">
        <w:t>qu</w:t>
      </w:r>
      <w:r w:rsidR="00C474C1">
        <w:t>’</w:t>
      </w:r>
      <w:r w:rsidR="00C52F4A" w:rsidRPr="00605EB6">
        <w:t>est-ce que vous en feriez</w:t>
      </w:r>
      <w:r w:rsidR="00C474C1">
        <w:t> ?</w:t>
      </w:r>
    </w:p>
    <w:p w14:paraId="6ECDA0BD" w14:textId="0B6E7F60" w:rsidR="00C474C1" w:rsidRDefault="0094609C" w:rsidP="00C52F4A">
      <w:r>
        <w:t>— </w:t>
      </w:r>
      <w:r w:rsidR="00C52F4A" w:rsidRPr="00605EB6">
        <w:t>Ce que j</w:t>
      </w:r>
      <w:r w:rsidR="00C474C1">
        <w:t>’</w:t>
      </w:r>
      <w:r w:rsidR="00C52F4A" w:rsidRPr="00605EB6">
        <w:t>en ferais</w:t>
      </w:r>
      <w:r w:rsidR="00C474C1">
        <w:t xml:space="preserve"> ? </w:t>
      </w:r>
      <w:r w:rsidR="00C52F4A" w:rsidRPr="00605EB6">
        <w:t>Ah</w:t>
      </w:r>
      <w:r w:rsidR="00C474C1">
        <w:t xml:space="preserve"> ! </w:t>
      </w:r>
      <w:r w:rsidR="00C52F4A" w:rsidRPr="00605EB6">
        <w:t>père Monot</w:t>
      </w:r>
      <w:r w:rsidR="00C474C1">
        <w:t xml:space="preserve">, </w:t>
      </w:r>
      <w:r w:rsidR="00C52F4A" w:rsidRPr="00605EB6">
        <w:t>si votre révélation contient seulement la dixième partie des choses que je suppose</w:t>
      </w:r>
      <w:r w:rsidR="00C474C1">
        <w:t xml:space="preserve">, </w:t>
      </w:r>
      <w:r w:rsidR="00C52F4A" w:rsidRPr="00605EB6">
        <w:t>vous aurez jeté la clarté dans la nuit profonde au milieu de laquelle je marche</w:t>
      </w:r>
      <w:r w:rsidR="00C474C1">
        <w:t xml:space="preserve"> ! </w:t>
      </w:r>
      <w:r w:rsidR="00C52F4A" w:rsidRPr="00605EB6">
        <w:t>Alors</w:t>
      </w:r>
      <w:r w:rsidR="00C474C1">
        <w:t xml:space="preserve">, </w:t>
      </w:r>
      <w:r w:rsidR="00C52F4A" w:rsidRPr="00605EB6">
        <w:t>grâce à vous</w:t>
      </w:r>
      <w:r w:rsidR="00C474C1">
        <w:t xml:space="preserve">, </w:t>
      </w:r>
      <w:r w:rsidR="00C52F4A" w:rsidRPr="00605EB6">
        <w:t>je retrouverai peut-être deux personnes que je cherche</w:t>
      </w:r>
      <w:r w:rsidR="00C474C1">
        <w:t>.</w:t>
      </w:r>
    </w:p>
    <w:p w14:paraId="4896698D" w14:textId="490D341B" w:rsidR="00C474C1" w:rsidRDefault="0094609C" w:rsidP="00C52F4A">
      <w:r>
        <w:t>— </w:t>
      </w:r>
      <w:r w:rsidR="00C52F4A" w:rsidRPr="00605EB6">
        <w:t>Ces deux personnes sont donc de la famille de ceux qui sont morts</w:t>
      </w:r>
      <w:r w:rsidR="00C474C1">
        <w:t> ?</w:t>
      </w:r>
    </w:p>
    <w:p w14:paraId="629FF379" w14:textId="5AD4A248" w:rsidR="00C474C1" w:rsidRDefault="0094609C" w:rsidP="00C52F4A">
      <w:r>
        <w:t>— </w:t>
      </w:r>
      <w:r w:rsidR="00C52F4A" w:rsidRPr="00605EB6">
        <w:t>Oui</w:t>
      </w:r>
      <w:r w:rsidR="00C474C1">
        <w:t>.</w:t>
      </w:r>
    </w:p>
    <w:p w14:paraId="65741232" w14:textId="2422FC49" w:rsidR="00C474C1" w:rsidRDefault="0094609C" w:rsidP="00C52F4A">
      <w:r>
        <w:t>— </w:t>
      </w:r>
      <w:r w:rsidR="00C52F4A" w:rsidRPr="00605EB6">
        <w:t>Qu</w:t>
      </w:r>
      <w:r w:rsidR="00C474C1">
        <w:t>’</w:t>
      </w:r>
      <w:r w:rsidR="00C52F4A" w:rsidRPr="00605EB6">
        <w:t>est-ce que vous gagnerez à les retrouver</w:t>
      </w:r>
      <w:r w:rsidR="00C474C1">
        <w:t> ?</w:t>
      </w:r>
    </w:p>
    <w:p w14:paraId="42737DEB" w14:textId="31EE5CB7" w:rsidR="00C474C1" w:rsidRDefault="0094609C" w:rsidP="00C52F4A">
      <w:r>
        <w:t>— </w:t>
      </w:r>
      <w:r w:rsidR="00C52F4A" w:rsidRPr="00605EB6">
        <w:t>Mais je vous l</w:t>
      </w:r>
      <w:r w:rsidR="00C474C1">
        <w:t>’</w:t>
      </w:r>
      <w:r w:rsidR="00C52F4A" w:rsidRPr="00605EB6">
        <w:t>ai dit</w:t>
      </w:r>
      <w:r w:rsidR="00C474C1">
        <w:t xml:space="preserve">, </w:t>
      </w:r>
      <w:r w:rsidR="00C52F4A" w:rsidRPr="00605EB6">
        <w:t>les retrouver est pour moi une chose capitale</w:t>
      </w:r>
      <w:r w:rsidR="00C474C1">
        <w:t xml:space="preserve">, </w:t>
      </w:r>
      <w:r w:rsidR="00C52F4A" w:rsidRPr="00605EB6">
        <w:t>du plus haut intérêt</w:t>
      </w:r>
      <w:r w:rsidR="00C474C1">
        <w:t xml:space="preserve">, </w:t>
      </w:r>
      <w:r w:rsidR="00C52F4A" w:rsidRPr="00605EB6">
        <w:t>c</w:t>
      </w:r>
      <w:r w:rsidR="00C474C1">
        <w:t>’</w:t>
      </w:r>
      <w:r w:rsidR="00C52F4A" w:rsidRPr="00605EB6">
        <w:t>est le but de ma vie</w:t>
      </w:r>
      <w:r w:rsidR="00C474C1">
        <w:t xml:space="preserve"> ! </w:t>
      </w:r>
      <w:r w:rsidR="00C52F4A" w:rsidRPr="00605EB6">
        <w:t>Parlez</w:t>
      </w:r>
      <w:r w:rsidR="00C474C1">
        <w:t xml:space="preserve">, </w:t>
      </w:r>
      <w:r w:rsidR="00C52F4A" w:rsidRPr="00605EB6">
        <w:t>père Monot</w:t>
      </w:r>
      <w:r w:rsidR="00C474C1">
        <w:t xml:space="preserve">, </w:t>
      </w:r>
      <w:r w:rsidR="00C52F4A" w:rsidRPr="00605EB6">
        <w:t>je vous en supplie</w:t>
      </w:r>
      <w:r w:rsidR="00C474C1">
        <w:t xml:space="preserve">, </w:t>
      </w:r>
      <w:r w:rsidR="00C52F4A" w:rsidRPr="00605EB6">
        <w:t>parlez</w:t>
      </w:r>
      <w:r w:rsidR="00C474C1">
        <w:t> !</w:t>
      </w:r>
    </w:p>
    <w:p w14:paraId="4F49AF55" w14:textId="77777777" w:rsidR="00C474C1" w:rsidRDefault="00C52F4A" w:rsidP="00C52F4A">
      <w:r w:rsidRPr="00605EB6">
        <w:t>Le mendiant secoua la tête</w:t>
      </w:r>
      <w:r w:rsidR="00C474C1">
        <w:t>.</w:t>
      </w:r>
    </w:p>
    <w:p w14:paraId="7B713F39" w14:textId="4530C576" w:rsidR="00C474C1" w:rsidRDefault="0094609C" w:rsidP="00C52F4A">
      <w:r>
        <w:t>— </w:t>
      </w:r>
      <w:r w:rsidR="00C52F4A" w:rsidRPr="00605EB6">
        <w:t>Mon bon monsieur</w:t>
      </w:r>
      <w:r w:rsidR="00C474C1">
        <w:t xml:space="preserve">, </w:t>
      </w:r>
      <w:r w:rsidR="00C52F4A" w:rsidRPr="00605EB6">
        <w:t>fit-il</w:t>
      </w:r>
      <w:r w:rsidR="00C474C1">
        <w:t xml:space="preserve">, </w:t>
      </w:r>
      <w:r w:rsidR="00C52F4A" w:rsidRPr="00605EB6">
        <w:t>je ne vous connais pas</w:t>
      </w:r>
      <w:r w:rsidR="00C474C1">
        <w:t xml:space="preserve"> ; </w:t>
      </w:r>
      <w:r w:rsidR="00C52F4A" w:rsidRPr="00605EB6">
        <w:t>vous me parlez de vos intérêts</w:t>
      </w:r>
      <w:r w:rsidR="00C474C1">
        <w:t xml:space="preserve">, </w:t>
      </w:r>
      <w:r w:rsidR="00C52F4A" w:rsidRPr="00605EB6">
        <w:t>qu</w:t>
      </w:r>
      <w:r w:rsidR="00C474C1">
        <w:t>’</w:t>
      </w:r>
      <w:r w:rsidR="00C52F4A" w:rsidRPr="00605EB6">
        <w:t>est-ce que vous voulez que ça me fasse</w:t>
      </w:r>
      <w:r w:rsidR="00C474C1">
        <w:t xml:space="preserve">, </w:t>
      </w:r>
      <w:r w:rsidR="00C52F4A" w:rsidRPr="00605EB6">
        <w:t>à moi</w:t>
      </w:r>
      <w:r w:rsidR="00C474C1">
        <w:t> ?</w:t>
      </w:r>
    </w:p>
    <w:p w14:paraId="2C203E80" w14:textId="4D19C734" w:rsidR="00C474C1" w:rsidRDefault="0094609C" w:rsidP="00C52F4A">
      <w:r>
        <w:t>— </w:t>
      </w:r>
      <w:r w:rsidR="00C52F4A" w:rsidRPr="00605EB6">
        <w:t>C</w:t>
      </w:r>
      <w:r w:rsidR="00C474C1">
        <w:t>’</w:t>
      </w:r>
      <w:r w:rsidR="00C52F4A" w:rsidRPr="00605EB6">
        <w:t>est vrai</w:t>
      </w:r>
      <w:r w:rsidR="00C474C1">
        <w:t xml:space="preserve">, </w:t>
      </w:r>
      <w:r w:rsidR="00C52F4A" w:rsidRPr="00605EB6">
        <w:t>je vous suis inconnu</w:t>
      </w:r>
      <w:r w:rsidR="00C474C1">
        <w:t xml:space="preserve">, </w:t>
      </w:r>
      <w:r w:rsidR="00C52F4A" w:rsidRPr="00605EB6">
        <w:t>mais vous connaissez le lieutenant Grandin</w:t>
      </w:r>
      <w:r w:rsidR="00C474C1">
        <w:t xml:space="preserve">, </w:t>
      </w:r>
      <w:r w:rsidR="00C52F4A" w:rsidRPr="00605EB6">
        <w:t>mon ami</w:t>
      </w:r>
      <w:r w:rsidR="00C474C1">
        <w:t>.</w:t>
      </w:r>
    </w:p>
    <w:p w14:paraId="69CD2AC1" w14:textId="0A0C42EC" w:rsidR="00C474C1" w:rsidRDefault="0094609C" w:rsidP="00C52F4A">
      <w:r>
        <w:t>— </w:t>
      </w:r>
      <w:r w:rsidR="00C52F4A" w:rsidRPr="00605EB6">
        <w:t>Je ne vois pas en quoi tout cela peut intéresser le garçon</w:t>
      </w:r>
      <w:r w:rsidR="00C474C1">
        <w:t>.</w:t>
      </w:r>
    </w:p>
    <w:p w14:paraId="0D94233A" w14:textId="4D7EDBE0" w:rsidR="00C474C1" w:rsidRDefault="0094609C" w:rsidP="00C52F4A">
      <w:r>
        <w:t>— </w:t>
      </w:r>
      <w:r w:rsidR="00C52F4A" w:rsidRPr="00605EB6">
        <w:t>Pourtant</w:t>
      </w:r>
      <w:r w:rsidR="00C474C1">
        <w:t xml:space="preserve">, </w:t>
      </w:r>
      <w:r w:rsidR="00C52F4A" w:rsidRPr="00605EB6">
        <w:t>père Monot</w:t>
      </w:r>
      <w:r w:rsidR="00C474C1">
        <w:t xml:space="preserve">, </w:t>
      </w:r>
      <w:r w:rsidR="00C52F4A" w:rsidRPr="00605EB6">
        <w:t>c</w:t>
      </w:r>
      <w:r w:rsidR="00C474C1">
        <w:t>’</w:t>
      </w:r>
      <w:r w:rsidR="00C52F4A" w:rsidRPr="00605EB6">
        <w:t>est aussi dans son intérêt que je vous supplie de parler</w:t>
      </w:r>
      <w:r w:rsidR="00C474C1">
        <w:t>.</w:t>
      </w:r>
    </w:p>
    <w:p w14:paraId="4666732E" w14:textId="423FB71F" w:rsidR="00C474C1" w:rsidRDefault="0094609C" w:rsidP="00C52F4A">
      <w:r>
        <w:t>— </w:t>
      </w:r>
      <w:r w:rsidR="00C52F4A" w:rsidRPr="00605EB6">
        <w:t>Jacques n</w:t>
      </w:r>
      <w:r w:rsidR="00C474C1">
        <w:t>’</w:t>
      </w:r>
      <w:r w:rsidR="00C52F4A" w:rsidRPr="00605EB6">
        <w:t>a plus besoin de connaître la famille de la demoiselle</w:t>
      </w:r>
      <w:r w:rsidR="00C474C1">
        <w:t>.</w:t>
      </w:r>
    </w:p>
    <w:p w14:paraId="1890E49A" w14:textId="1F5F1504" w:rsidR="00C474C1" w:rsidRDefault="0094609C" w:rsidP="00C52F4A">
      <w:r>
        <w:lastRenderedPageBreak/>
        <w:t>— </w:t>
      </w:r>
      <w:r w:rsidR="00C52F4A" w:rsidRPr="00605EB6">
        <w:t>Parce que</w:t>
      </w:r>
      <w:r w:rsidR="00C474C1">
        <w:t> ?</w:t>
      </w:r>
    </w:p>
    <w:p w14:paraId="24B1D06D" w14:textId="6C779B73" w:rsidR="00C474C1" w:rsidRDefault="0094609C" w:rsidP="00C52F4A">
      <w:r>
        <w:t>— </w:t>
      </w:r>
      <w:r w:rsidR="00C52F4A" w:rsidRPr="00605EB6">
        <w:t>Parce que le garçon n</w:t>
      </w:r>
      <w:r w:rsidR="00C474C1">
        <w:t>’</w:t>
      </w:r>
      <w:r w:rsidR="00C52F4A" w:rsidRPr="00605EB6">
        <w:t>a plus de fiancée</w:t>
      </w:r>
      <w:r w:rsidR="00C474C1">
        <w:t xml:space="preserve"> ; </w:t>
      </w:r>
      <w:r w:rsidR="00C52F4A" w:rsidRPr="00605EB6">
        <w:t>la demoiselle est morte</w:t>
      </w:r>
      <w:r w:rsidR="00C474C1">
        <w:t> !</w:t>
      </w:r>
    </w:p>
    <w:p w14:paraId="0C8563E7" w14:textId="0EBA8BC3" w:rsidR="00C474C1" w:rsidRDefault="0094609C" w:rsidP="00C52F4A">
      <w:r>
        <w:t>— </w:t>
      </w:r>
      <w:r w:rsidR="00C52F4A" w:rsidRPr="00605EB6">
        <w:t>Rien ne le prouve</w:t>
      </w:r>
      <w:r w:rsidR="00C474C1">
        <w:t>.</w:t>
      </w:r>
    </w:p>
    <w:p w14:paraId="2D241C5D" w14:textId="2FB6FC81" w:rsidR="00C474C1" w:rsidRDefault="0094609C" w:rsidP="00C52F4A">
      <w:r>
        <w:t>— </w:t>
      </w:r>
      <w:r w:rsidR="00C52F4A" w:rsidRPr="00605EB6">
        <w:t>Hein</w:t>
      </w:r>
      <w:r w:rsidR="00C474C1">
        <w:t> ?</w:t>
      </w:r>
    </w:p>
    <w:p w14:paraId="6BB04D50" w14:textId="4F393F00" w:rsidR="00C474C1" w:rsidRDefault="0094609C" w:rsidP="00C52F4A">
      <w:r>
        <w:t>— </w:t>
      </w:r>
      <w:r w:rsidR="00C52F4A" w:rsidRPr="00605EB6">
        <w:t>A-t-on retrouvé son cadavre dans la rivière</w:t>
      </w:r>
      <w:r w:rsidR="00C474C1">
        <w:t xml:space="preserve">, </w:t>
      </w:r>
      <w:r w:rsidR="00C52F4A" w:rsidRPr="00605EB6">
        <w:t>dites</w:t>
      </w:r>
      <w:r w:rsidR="00C474C1">
        <w:t xml:space="preserve">, </w:t>
      </w:r>
      <w:r w:rsidR="00C52F4A" w:rsidRPr="00605EB6">
        <w:t>l</w:t>
      </w:r>
      <w:r w:rsidR="00C474C1">
        <w:t>’</w:t>
      </w:r>
      <w:r w:rsidR="00C52F4A" w:rsidRPr="00605EB6">
        <w:t>a t-on retrouvé</w:t>
      </w:r>
      <w:r w:rsidR="00C474C1">
        <w:t> ?</w:t>
      </w:r>
    </w:p>
    <w:p w14:paraId="4EA5C6FD" w14:textId="52F5CE13" w:rsidR="00C474C1" w:rsidRDefault="0094609C" w:rsidP="00C52F4A">
      <w:r>
        <w:t>— </w:t>
      </w:r>
      <w:r w:rsidR="00C52F4A" w:rsidRPr="00605EB6">
        <w:t>Non</w:t>
      </w:r>
      <w:r w:rsidR="00C474C1">
        <w:t xml:space="preserve">, </w:t>
      </w:r>
      <w:r w:rsidR="00C52F4A" w:rsidRPr="00605EB6">
        <w:t>mais</w:t>
      </w:r>
      <w:r w:rsidR="00C474C1">
        <w:t>…</w:t>
      </w:r>
    </w:p>
    <w:p w14:paraId="63EE3865" w14:textId="126C120D" w:rsidR="00C474C1" w:rsidRDefault="0094609C" w:rsidP="00C52F4A">
      <w:r>
        <w:t>— </w:t>
      </w:r>
      <w:r w:rsidR="00C52F4A" w:rsidRPr="00605EB6">
        <w:t>Donc</w:t>
      </w:r>
      <w:r w:rsidR="00C474C1">
        <w:t xml:space="preserve">, </w:t>
      </w:r>
      <w:r w:rsidR="00C52F4A" w:rsidRPr="00605EB6">
        <w:t>il n</w:t>
      </w:r>
      <w:r w:rsidR="00C474C1">
        <w:t>’</w:t>
      </w:r>
      <w:r w:rsidR="00C52F4A" w:rsidRPr="00605EB6">
        <w:t>est pas suffisamment démontré qu</w:t>
      </w:r>
      <w:r w:rsidR="00C474C1">
        <w:t>’</w:t>
      </w:r>
      <w:r w:rsidR="00C52F4A" w:rsidRPr="00605EB6">
        <w:t>elle se soit noyée</w:t>
      </w:r>
      <w:r w:rsidR="00C474C1">
        <w:t>…</w:t>
      </w:r>
    </w:p>
    <w:p w14:paraId="3912D735" w14:textId="77777777" w:rsidR="00C474C1" w:rsidRDefault="00C474C1" w:rsidP="00C52F4A">
      <w:r>
        <w:t>.</w:t>
      </w:r>
    </w:p>
    <w:p w14:paraId="29D2D20E" w14:textId="77777777" w:rsidR="00C474C1" w:rsidRDefault="00C52F4A" w:rsidP="00C52F4A">
      <w:r w:rsidRPr="00605EB6">
        <w:t>Le vieux secoua la tête</w:t>
      </w:r>
      <w:r w:rsidR="00C474C1">
        <w:t>.</w:t>
      </w:r>
    </w:p>
    <w:p w14:paraId="4F85D401" w14:textId="4CC6E853" w:rsidR="00C474C1" w:rsidRDefault="0094609C" w:rsidP="00C52F4A">
      <w:r>
        <w:t>— </w:t>
      </w:r>
      <w:r w:rsidR="00C52F4A" w:rsidRPr="00605EB6">
        <w:t>La pauvre petite est bien morte</w:t>
      </w:r>
      <w:r w:rsidR="00C474C1">
        <w:t xml:space="preserve">, </w:t>
      </w:r>
      <w:r w:rsidR="00C52F4A" w:rsidRPr="00605EB6">
        <w:t>allez</w:t>
      </w:r>
      <w:r w:rsidR="00C474C1">
        <w:t xml:space="preserve">, </w:t>
      </w:r>
      <w:r w:rsidR="00C52F4A" w:rsidRPr="00605EB6">
        <w:t>répondit-il tristement</w:t>
      </w:r>
      <w:r w:rsidR="00C474C1">
        <w:t xml:space="preserve"> ; </w:t>
      </w:r>
      <w:r w:rsidR="00C52F4A" w:rsidRPr="00605EB6">
        <w:t>la rivière était haute</w:t>
      </w:r>
      <w:r w:rsidR="00C474C1">
        <w:t xml:space="preserve">, </w:t>
      </w:r>
      <w:r w:rsidR="00C52F4A" w:rsidRPr="00605EB6">
        <w:t>le courant furieux</w:t>
      </w:r>
      <w:r w:rsidR="00C474C1">
        <w:t xml:space="preserve">, </w:t>
      </w:r>
      <w:r w:rsidR="00C52F4A" w:rsidRPr="00605EB6">
        <w:t>les moulins avaient tous hissé leurs vannes</w:t>
      </w:r>
      <w:r w:rsidR="00C474C1">
        <w:t xml:space="preserve"> ; </w:t>
      </w:r>
      <w:r w:rsidR="00C52F4A" w:rsidRPr="00605EB6">
        <w:t>le corps a été entraîné loin</w:t>
      </w:r>
      <w:r w:rsidR="00C474C1">
        <w:t xml:space="preserve">, </w:t>
      </w:r>
      <w:r w:rsidR="00C52F4A" w:rsidRPr="00605EB6">
        <w:t>loin</w:t>
      </w:r>
      <w:r w:rsidR="00C474C1">
        <w:t xml:space="preserve">, </w:t>
      </w:r>
      <w:r w:rsidR="00C52F4A" w:rsidRPr="00605EB6">
        <w:t>jusque dans la Saône</w:t>
      </w:r>
      <w:r w:rsidR="00C474C1">
        <w:t>.</w:t>
      </w:r>
    </w:p>
    <w:p w14:paraId="472B67A4" w14:textId="6EAC636F" w:rsidR="00C474C1" w:rsidRDefault="0094609C" w:rsidP="00C52F4A">
      <w:r>
        <w:t>— </w:t>
      </w:r>
      <w:r w:rsidR="00C52F4A" w:rsidRPr="00605EB6">
        <w:t>C</w:t>
      </w:r>
      <w:r w:rsidR="00C474C1">
        <w:t>’</w:t>
      </w:r>
      <w:r w:rsidR="00C52F4A" w:rsidRPr="00605EB6">
        <w:t>est ce qu</w:t>
      </w:r>
      <w:r w:rsidR="00C474C1">
        <w:t>’</w:t>
      </w:r>
      <w:r w:rsidR="00C52F4A" w:rsidRPr="00605EB6">
        <w:t>on a dit</w:t>
      </w:r>
      <w:r w:rsidR="00C474C1">
        <w:t>.</w:t>
      </w:r>
    </w:p>
    <w:p w14:paraId="48928E9B" w14:textId="5F1767C1" w:rsidR="00C474C1" w:rsidRDefault="0094609C" w:rsidP="00C52F4A">
      <w:r>
        <w:t>— </w:t>
      </w:r>
      <w:r w:rsidR="00C52F4A" w:rsidRPr="00605EB6">
        <w:t>Malheureusement</w:t>
      </w:r>
      <w:r w:rsidR="00C474C1">
        <w:t xml:space="preserve">, </w:t>
      </w:r>
      <w:r w:rsidR="00C52F4A" w:rsidRPr="00605EB6">
        <w:t>c</w:t>
      </w:r>
      <w:r w:rsidR="00C474C1">
        <w:t>’</w:t>
      </w:r>
      <w:r w:rsidR="00C52F4A" w:rsidRPr="00605EB6">
        <w:t>est la vérité</w:t>
      </w:r>
      <w:r w:rsidR="00C474C1">
        <w:t>.</w:t>
      </w:r>
    </w:p>
    <w:p w14:paraId="73C511B0" w14:textId="7AC6BB9B" w:rsidR="00C474C1" w:rsidRDefault="0094609C" w:rsidP="00C52F4A">
      <w:r>
        <w:t>— </w:t>
      </w:r>
      <w:r w:rsidR="00C52F4A" w:rsidRPr="00605EB6">
        <w:t>Père Monot</w:t>
      </w:r>
      <w:r w:rsidR="00C474C1">
        <w:t xml:space="preserve">, </w:t>
      </w:r>
      <w:r w:rsidR="00C52F4A" w:rsidRPr="00605EB6">
        <w:t>vous parleriez donc si vous étiez convaincu que Jeanne existe</w:t>
      </w:r>
      <w:r w:rsidR="00C474C1">
        <w:t> ?</w:t>
      </w:r>
    </w:p>
    <w:p w14:paraId="60552D84" w14:textId="78655622" w:rsidR="00C474C1" w:rsidRDefault="0094609C" w:rsidP="00C52F4A">
      <w:r>
        <w:t>— </w:t>
      </w:r>
      <w:r w:rsidR="00C52F4A" w:rsidRPr="00605EB6">
        <w:t>Oh</w:t>
      </w:r>
      <w:r w:rsidR="00C474C1">
        <w:t xml:space="preserve"> ! </w:t>
      </w:r>
      <w:r w:rsidR="00C52F4A" w:rsidRPr="00605EB6">
        <w:t>pas sûr</w:t>
      </w:r>
      <w:r w:rsidR="00C474C1">
        <w:t>. !</w:t>
      </w:r>
    </w:p>
    <w:p w14:paraId="65BD32A6" w14:textId="5D4AF437" w:rsidR="00C474C1" w:rsidRDefault="0094609C" w:rsidP="00C52F4A">
      <w:r>
        <w:t>— </w:t>
      </w:r>
      <w:r w:rsidR="00C52F4A" w:rsidRPr="00605EB6">
        <w:t>Mais rien ne peut donc vous émouvoir</w:t>
      </w:r>
      <w:r w:rsidR="00C474C1">
        <w:t xml:space="preserve">, </w:t>
      </w:r>
      <w:r w:rsidR="00C52F4A" w:rsidRPr="00605EB6">
        <w:t>avoir raison de votre opiniâtreté</w:t>
      </w:r>
      <w:r w:rsidR="00C474C1">
        <w:t xml:space="preserve"> ! </w:t>
      </w:r>
      <w:r w:rsidR="00C52F4A" w:rsidRPr="00605EB6">
        <w:t>s</w:t>
      </w:r>
      <w:r w:rsidR="00C474C1">
        <w:t>’</w:t>
      </w:r>
      <w:r w:rsidR="00C52F4A" w:rsidRPr="00605EB6">
        <w:t xml:space="preserve">écria </w:t>
      </w:r>
      <w:r w:rsidR="00C474C1">
        <w:t>M. </w:t>
      </w:r>
      <w:r w:rsidR="00C52F4A" w:rsidRPr="00605EB6">
        <w:t>Lagarde</w:t>
      </w:r>
      <w:r w:rsidR="00C474C1">
        <w:t xml:space="preserve">. </w:t>
      </w:r>
      <w:r w:rsidR="00C52F4A" w:rsidRPr="00605EB6">
        <w:t>Qu</w:t>
      </w:r>
      <w:r w:rsidR="00C474C1">
        <w:t>’</w:t>
      </w:r>
      <w:r w:rsidR="00C52F4A" w:rsidRPr="00605EB6">
        <w:t>avez-vous à craindre</w:t>
      </w:r>
      <w:r w:rsidR="00C474C1">
        <w:t xml:space="preserve">, </w:t>
      </w:r>
      <w:r w:rsidR="00C52F4A" w:rsidRPr="00605EB6">
        <w:t>dites</w:t>
      </w:r>
      <w:r w:rsidR="00C474C1">
        <w:t xml:space="preserve"> ? </w:t>
      </w:r>
      <w:r w:rsidR="00C52F4A" w:rsidRPr="00605EB6">
        <w:t>Voyons</w:t>
      </w:r>
      <w:r w:rsidR="00C474C1">
        <w:t xml:space="preserve">, </w:t>
      </w:r>
      <w:r w:rsidR="00C52F4A" w:rsidRPr="00605EB6">
        <w:t>je vais vous parler autrement</w:t>
      </w:r>
      <w:r w:rsidR="00C474C1">
        <w:t xml:space="preserve"> : </w:t>
      </w:r>
      <w:r w:rsidR="005E2F4B">
        <w:t>V</w:t>
      </w:r>
      <w:r w:rsidR="005E2F4B" w:rsidRPr="00605EB6">
        <w:t xml:space="preserve">ous </w:t>
      </w:r>
      <w:r w:rsidR="00C52F4A" w:rsidRPr="00605EB6">
        <w:t>mendiez</w:t>
      </w:r>
      <w:r w:rsidR="00C474C1">
        <w:t xml:space="preserve"> ; </w:t>
      </w:r>
      <w:r w:rsidR="00C52F4A" w:rsidRPr="00605EB6">
        <w:t>à votre âge</w:t>
      </w:r>
      <w:r w:rsidR="00C474C1">
        <w:t xml:space="preserve">, </w:t>
      </w:r>
      <w:r w:rsidR="00C52F4A" w:rsidRPr="00605EB6">
        <w:t>c</w:t>
      </w:r>
      <w:r w:rsidR="00C474C1">
        <w:t>’</w:t>
      </w:r>
      <w:r w:rsidR="00C52F4A" w:rsidRPr="00605EB6">
        <w:t>est dur</w:t>
      </w:r>
      <w:r w:rsidR="00C474C1">
        <w:t>.</w:t>
      </w:r>
    </w:p>
    <w:p w14:paraId="72B8E47E" w14:textId="45870BAD" w:rsidR="00C474C1" w:rsidRDefault="0094609C" w:rsidP="00C52F4A">
      <w:r>
        <w:lastRenderedPageBreak/>
        <w:t>— </w:t>
      </w:r>
      <w:r w:rsidR="00C52F4A" w:rsidRPr="00605EB6">
        <w:t>À tout âge</w:t>
      </w:r>
      <w:r w:rsidR="00C474C1">
        <w:t xml:space="preserve">, </w:t>
      </w:r>
      <w:r w:rsidR="00C52F4A" w:rsidRPr="00605EB6">
        <w:t>monsieur</w:t>
      </w:r>
      <w:r w:rsidR="00C474C1">
        <w:t xml:space="preserve"> ; </w:t>
      </w:r>
      <w:r w:rsidR="00C52F4A" w:rsidRPr="00605EB6">
        <w:t>oui</w:t>
      </w:r>
      <w:r w:rsidR="00C474C1">
        <w:t xml:space="preserve">, </w:t>
      </w:r>
      <w:r w:rsidR="00C52F4A" w:rsidRPr="00605EB6">
        <w:t>le métier n</w:t>
      </w:r>
      <w:r w:rsidR="00C474C1">
        <w:t>’</w:t>
      </w:r>
      <w:r w:rsidR="00C52F4A" w:rsidRPr="00605EB6">
        <w:t>est pas précisément amusant</w:t>
      </w:r>
      <w:r w:rsidR="00C474C1">
        <w:t xml:space="preserve">, </w:t>
      </w:r>
      <w:r w:rsidR="00C52F4A" w:rsidRPr="00605EB6">
        <w:t>mais je m</w:t>
      </w:r>
      <w:r w:rsidR="00C474C1">
        <w:t>’</w:t>
      </w:r>
      <w:r w:rsidR="00C52F4A" w:rsidRPr="00605EB6">
        <w:t>y suis habitué</w:t>
      </w:r>
      <w:r w:rsidR="00C474C1">
        <w:t xml:space="preserve">, </w:t>
      </w:r>
      <w:r w:rsidR="00C52F4A" w:rsidRPr="00605EB6">
        <w:t>on se fait à tout</w:t>
      </w:r>
      <w:r w:rsidR="00C474C1">
        <w:t xml:space="preserve"> ; </w:t>
      </w:r>
      <w:r w:rsidR="00C52F4A" w:rsidRPr="00605EB6">
        <w:t>je vais de ci</w:t>
      </w:r>
      <w:r w:rsidR="00C474C1">
        <w:t xml:space="preserve">, </w:t>
      </w:r>
      <w:r w:rsidR="00C52F4A" w:rsidRPr="00605EB6">
        <w:t>de là</w:t>
      </w:r>
      <w:r w:rsidR="00C474C1">
        <w:t xml:space="preserve">, </w:t>
      </w:r>
      <w:r w:rsidR="00C52F4A" w:rsidRPr="00605EB6">
        <w:t>ça me promène</w:t>
      </w:r>
      <w:r w:rsidR="00C474C1">
        <w:t>…</w:t>
      </w:r>
    </w:p>
    <w:p w14:paraId="6041AE6D" w14:textId="1F87D932" w:rsidR="00C474C1" w:rsidRDefault="0094609C" w:rsidP="00C52F4A">
      <w:r>
        <w:t>— </w:t>
      </w:r>
      <w:r w:rsidR="00C52F4A" w:rsidRPr="00605EB6">
        <w:t>On peut ne pas mendier et se promener tout de même</w:t>
      </w:r>
      <w:r w:rsidR="00C474C1">
        <w:t xml:space="preserve">, </w:t>
      </w:r>
      <w:r w:rsidR="00C52F4A" w:rsidRPr="00605EB6">
        <w:t>père Monot</w:t>
      </w:r>
      <w:r w:rsidR="00C474C1">
        <w:t xml:space="preserve">. </w:t>
      </w:r>
      <w:r w:rsidR="00C52F4A" w:rsidRPr="00605EB6">
        <w:t>Quel prix mettez-vous à votre secret</w:t>
      </w:r>
      <w:r w:rsidR="00C474C1">
        <w:t xml:space="preserve"> ? </w:t>
      </w:r>
      <w:r w:rsidR="00C52F4A" w:rsidRPr="00605EB6">
        <w:t>Vous aurez ce que vous demanderez</w:t>
      </w:r>
      <w:r w:rsidR="00C474C1">
        <w:t xml:space="preserve">, </w:t>
      </w:r>
      <w:r w:rsidR="00C52F4A" w:rsidRPr="00605EB6">
        <w:t>une petite fortune</w:t>
      </w:r>
      <w:r w:rsidR="00C474C1">
        <w:t xml:space="preserve">, </w:t>
      </w:r>
      <w:r w:rsidR="00C52F4A" w:rsidRPr="00605EB6">
        <w:t>qui mettra vos jours à l</w:t>
      </w:r>
      <w:r w:rsidR="00C474C1">
        <w:t>’</w:t>
      </w:r>
      <w:r w:rsidR="00C52F4A" w:rsidRPr="00605EB6">
        <w:t>abri du besoin</w:t>
      </w:r>
      <w:r w:rsidR="00C474C1">
        <w:t>.</w:t>
      </w:r>
    </w:p>
    <w:p w14:paraId="2E9955C3" w14:textId="2791B056" w:rsidR="00C474C1" w:rsidRDefault="0094609C" w:rsidP="00C52F4A">
      <w:r>
        <w:t>— </w:t>
      </w:r>
      <w:r w:rsidR="00C52F4A" w:rsidRPr="00605EB6">
        <w:t>Dites donc</w:t>
      </w:r>
      <w:r w:rsidR="00C474C1">
        <w:t xml:space="preserve">, </w:t>
      </w:r>
      <w:r w:rsidR="00C52F4A" w:rsidRPr="00605EB6">
        <w:t>monsieur</w:t>
      </w:r>
      <w:r w:rsidR="00C474C1">
        <w:t xml:space="preserve">, </w:t>
      </w:r>
      <w:r w:rsidR="00C52F4A" w:rsidRPr="00605EB6">
        <w:t>pour un bon paysan de Lorraine</w:t>
      </w:r>
      <w:r w:rsidR="00C474C1">
        <w:t xml:space="preserve">, </w:t>
      </w:r>
      <w:r w:rsidR="00C52F4A" w:rsidRPr="00605EB6">
        <w:t>vous parlez bien facilement de donner la fortune</w:t>
      </w:r>
      <w:r w:rsidR="00C474C1">
        <w:t>.</w:t>
      </w:r>
    </w:p>
    <w:p w14:paraId="6D8808A6" w14:textId="30BD4A80" w:rsidR="00C474C1" w:rsidRDefault="0094609C" w:rsidP="00C52F4A">
      <w:r>
        <w:t>— </w:t>
      </w:r>
      <w:r w:rsidR="00C52F4A" w:rsidRPr="00605EB6">
        <w:t>Hé</w:t>
      </w:r>
      <w:r w:rsidR="00C474C1">
        <w:t xml:space="preserve"> ! </w:t>
      </w:r>
      <w:r w:rsidR="00C52F4A" w:rsidRPr="00605EB6">
        <w:t>vous savez bien que je ne suis pas un paysan</w:t>
      </w:r>
      <w:r w:rsidR="00C474C1">
        <w:t xml:space="preserve">, </w:t>
      </w:r>
      <w:r w:rsidR="00C52F4A" w:rsidRPr="00605EB6">
        <w:t xml:space="preserve">répliqua </w:t>
      </w:r>
      <w:r w:rsidR="00C474C1">
        <w:t>M. </w:t>
      </w:r>
      <w:r w:rsidR="00C52F4A" w:rsidRPr="00605EB6">
        <w:t>Lagarde avec un léger mouvement d</w:t>
      </w:r>
      <w:r w:rsidR="00C474C1">
        <w:t>’</w:t>
      </w:r>
      <w:r w:rsidR="00C52F4A" w:rsidRPr="00605EB6">
        <w:t>impatience</w:t>
      </w:r>
      <w:r w:rsidR="00C474C1">
        <w:t xml:space="preserve"> ; </w:t>
      </w:r>
      <w:r w:rsidR="00C52F4A" w:rsidRPr="00605EB6">
        <w:t>si je vous offre l</w:t>
      </w:r>
      <w:r w:rsidR="00C474C1">
        <w:t>’</w:t>
      </w:r>
      <w:r w:rsidR="00C52F4A" w:rsidRPr="00605EB6">
        <w:t>aisance</w:t>
      </w:r>
      <w:r w:rsidR="00C474C1">
        <w:t xml:space="preserve">, </w:t>
      </w:r>
      <w:r w:rsidR="00C52F4A" w:rsidRPr="00605EB6">
        <w:t>c</w:t>
      </w:r>
      <w:r w:rsidR="00C474C1">
        <w:t>’</w:t>
      </w:r>
      <w:r w:rsidR="00C52F4A" w:rsidRPr="00605EB6">
        <w:t>est que je le peux</w:t>
      </w:r>
      <w:r w:rsidR="00C474C1">
        <w:t>.</w:t>
      </w:r>
    </w:p>
    <w:p w14:paraId="78D6C337" w14:textId="77777777" w:rsidR="00C474C1" w:rsidRDefault="00C52F4A" w:rsidP="00C52F4A">
      <w:r w:rsidRPr="00605EB6">
        <w:t>Il plongea sa main dans une de ses poches et la retira pleine de pièces de vingt francs</w:t>
      </w:r>
      <w:r w:rsidR="00C474C1">
        <w:t>.</w:t>
      </w:r>
    </w:p>
    <w:p w14:paraId="02DDB1B0" w14:textId="6D5109C3" w:rsidR="00C474C1" w:rsidRDefault="0094609C" w:rsidP="00C52F4A">
      <w:r>
        <w:t>— </w:t>
      </w:r>
      <w:r w:rsidR="00C52F4A" w:rsidRPr="00605EB6">
        <w:t>Tenez</w:t>
      </w:r>
      <w:r w:rsidR="00C474C1">
        <w:t xml:space="preserve">, </w:t>
      </w:r>
      <w:r w:rsidR="00C52F4A" w:rsidRPr="00605EB6">
        <w:t>dit-il</w:t>
      </w:r>
      <w:r w:rsidR="00C474C1">
        <w:t xml:space="preserve">, </w:t>
      </w:r>
      <w:r w:rsidR="00C52F4A" w:rsidRPr="00605EB6">
        <w:t>voilà de l</w:t>
      </w:r>
      <w:r w:rsidR="00C474C1">
        <w:t>’</w:t>
      </w:r>
      <w:r w:rsidR="00C52F4A" w:rsidRPr="00605EB6">
        <w:t>or</w:t>
      </w:r>
      <w:r w:rsidR="00C474C1">
        <w:t xml:space="preserve"> ; </w:t>
      </w:r>
      <w:r w:rsidR="00C52F4A" w:rsidRPr="00605EB6">
        <w:t>c</w:t>
      </w:r>
      <w:r w:rsidR="00C474C1">
        <w:t>’</w:t>
      </w:r>
      <w:r w:rsidR="00C52F4A" w:rsidRPr="00605EB6">
        <w:t>est un acompte</w:t>
      </w:r>
      <w:r w:rsidR="00C474C1">
        <w:t xml:space="preserve">, </w:t>
      </w:r>
      <w:r w:rsidR="00C52F4A" w:rsidRPr="00605EB6">
        <w:t>prenez</w:t>
      </w:r>
      <w:r w:rsidR="00C474C1">
        <w:t>.</w:t>
      </w:r>
    </w:p>
    <w:p w14:paraId="3EA44247" w14:textId="77777777" w:rsidR="00C474C1" w:rsidRDefault="00C52F4A" w:rsidP="00C52F4A">
      <w:r w:rsidRPr="00605EB6">
        <w:t>Le mendiant repoussa doucement la main</w:t>
      </w:r>
      <w:r w:rsidR="00C474C1">
        <w:t>.</w:t>
      </w:r>
    </w:p>
    <w:p w14:paraId="22A23FDE" w14:textId="1CCA01A0" w:rsidR="00C474C1" w:rsidRDefault="0094609C" w:rsidP="00C52F4A">
      <w:r>
        <w:t>— </w:t>
      </w:r>
      <w:r w:rsidR="00C52F4A" w:rsidRPr="00605EB6">
        <w:t>Gardez votre or</w:t>
      </w:r>
      <w:r w:rsidR="00C474C1">
        <w:t xml:space="preserve">, </w:t>
      </w:r>
      <w:r w:rsidR="00C52F4A" w:rsidRPr="00605EB6">
        <w:t>monsieur</w:t>
      </w:r>
      <w:r w:rsidR="00C474C1">
        <w:t xml:space="preserve">, </w:t>
      </w:r>
      <w:r w:rsidR="00C52F4A" w:rsidRPr="00605EB6">
        <w:t>dit-il</w:t>
      </w:r>
      <w:r w:rsidR="00C474C1">
        <w:t xml:space="preserve"> ; </w:t>
      </w:r>
      <w:r w:rsidR="00C52F4A" w:rsidRPr="00605EB6">
        <w:t>on n</w:t>
      </w:r>
      <w:r w:rsidR="00C474C1">
        <w:t>’</w:t>
      </w:r>
      <w:r w:rsidR="00C52F4A" w:rsidRPr="00605EB6">
        <w:t>a plus besoin de çà quand on arrive à ses derniers jours</w:t>
      </w:r>
      <w:r w:rsidR="00C474C1">
        <w:t xml:space="preserve">… </w:t>
      </w:r>
      <w:r w:rsidR="00C52F4A" w:rsidRPr="00605EB6">
        <w:t>Posséder de beaux louis jaunes comme ceux-là</w:t>
      </w:r>
      <w:r w:rsidR="00C474C1">
        <w:t xml:space="preserve">, </w:t>
      </w:r>
      <w:r w:rsidR="00C52F4A" w:rsidRPr="00605EB6">
        <w:t>c</w:t>
      </w:r>
      <w:r w:rsidR="00C474C1">
        <w:t>’</w:t>
      </w:r>
      <w:r w:rsidR="00C52F4A" w:rsidRPr="00605EB6">
        <w:t>est bon quand on est jeune et qu</w:t>
      </w:r>
      <w:r w:rsidR="00C474C1">
        <w:t>’</w:t>
      </w:r>
      <w:r w:rsidR="00C52F4A" w:rsidRPr="00605EB6">
        <w:t>on a des espérances</w:t>
      </w:r>
      <w:r w:rsidR="00C474C1">
        <w:t>.</w:t>
      </w:r>
    </w:p>
    <w:p w14:paraId="4C46C096" w14:textId="67BE4D9F" w:rsidR="00C474C1" w:rsidRDefault="0094609C" w:rsidP="00C52F4A">
      <w:r>
        <w:t>— </w:t>
      </w:r>
      <w:r w:rsidR="00C52F4A" w:rsidRPr="00605EB6">
        <w:t>Oh</w:t>
      </w:r>
      <w:r w:rsidR="00C474C1">
        <w:t xml:space="preserve"> ! </w:t>
      </w:r>
      <w:r w:rsidR="00C52F4A" w:rsidRPr="00605EB6">
        <w:t>raillerie amère</w:t>
      </w:r>
      <w:r w:rsidR="00C474C1">
        <w:t xml:space="preserve"> ! </w:t>
      </w:r>
      <w:r w:rsidR="00C52F4A" w:rsidRPr="00605EB6">
        <w:t>s</w:t>
      </w:r>
      <w:r w:rsidR="00C474C1">
        <w:t>’</w:t>
      </w:r>
      <w:r w:rsidR="00C52F4A" w:rsidRPr="00605EB6">
        <w:t xml:space="preserve">écria </w:t>
      </w:r>
      <w:r w:rsidR="00C474C1">
        <w:t>M. </w:t>
      </w:r>
      <w:r w:rsidR="00C52F4A" w:rsidRPr="00605EB6">
        <w:t>Lagarde</w:t>
      </w:r>
      <w:r w:rsidR="00C474C1">
        <w:t xml:space="preserve">, </w:t>
      </w:r>
      <w:r w:rsidR="00C52F4A" w:rsidRPr="00605EB6">
        <w:t>vous parlez d</w:t>
      </w:r>
      <w:r w:rsidR="00C474C1">
        <w:t>’</w:t>
      </w:r>
      <w:r w:rsidR="00C52F4A" w:rsidRPr="00605EB6">
        <w:t>espérances</w:t>
      </w:r>
      <w:r w:rsidR="00C474C1">
        <w:t xml:space="preserve">, </w:t>
      </w:r>
      <w:r w:rsidR="00C52F4A" w:rsidRPr="00605EB6">
        <w:t>et vous m</w:t>
      </w:r>
      <w:r w:rsidR="00C474C1">
        <w:t>’</w:t>
      </w:r>
      <w:r w:rsidR="00C52F4A" w:rsidRPr="00605EB6">
        <w:t>enlevez celle que j</w:t>
      </w:r>
      <w:r w:rsidR="00C474C1">
        <w:t>’</w:t>
      </w:r>
      <w:r w:rsidR="00C52F4A" w:rsidRPr="00605EB6">
        <w:t>avais en venant vers vous</w:t>
      </w:r>
      <w:r w:rsidR="00C474C1">
        <w:t> !</w:t>
      </w:r>
    </w:p>
    <w:p w14:paraId="12DC67C3" w14:textId="77777777" w:rsidR="00C474C1" w:rsidRDefault="00C52F4A" w:rsidP="00C52F4A">
      <w:r w:rsidRPr="00605EB6">
        <w:t>Et deux larmes jaillirent de ses yeux</w:t>
      </w:r>
      <w:r w:rsidR="00C474C1">
        <w:t>.</w:t>
      </w:r>
    </w:p>
    <w:p w14:paraId="15EEA802" w14:textId="77777777" w:rsidR="00C474C1" w:rsidRDefault="00C52F4A" w:rsidP="00C52F4A">
      <w:r w:rsidRPr="00605EB6">
        <w:t>Le mendiant les vit</w:t>
      </w:r>
      <w:r w:rsidR="00C474C1">
        <w:t xml:space="preserve">, </w:t>
      </w:r>
      <w:r w:rsidRPr="00605EB6">
        <w:t>ces deux larmes</w:t>
      </w:r>
      <w:r w:rsidR="00C474C1">
        <w:t>.</w:t>
      </w:r>
    </w:p>
    <w:p w14:paraId="232B570B" w14:textId="39A40644" w:rsidR="00C474C1" w:rsidRDefault="0094609C" w:rsidP="00C52F4A">
      <w:r>
        <w:t>— </w:t>
      </w:r>
      <w:r w:rsidR="00C52F4A" w:rsidRPr="00605EB6">
        <w:t>Père Monot</w:t>
      </w:r>
      <w:r w:rsidR="00C474C1">
        <w:t xml:space="preserve">, </w:t>
      </w:r>
      <w:r w:rsidR="00C52F4A" w:rsidRPr="00605EB6">
        <w:t xml:space="preserve">reprit </w:t>
      </w:r>
      <w:r w:rsidR="00C474C1">
        <w:t>M. </w:t>
      </w:r>
      <w:r w:rsidR="00C52F4A" w:rsidRPr="00605EB6">
        <w:t>Lagarde d</w:t>
      </w:r>
      <w:r w:rsidR="00C474C1">
        <w:t>’</w:t>
      </w:r>
      <w:r w:rsidR="00C52F4A" w:rsidRPr="00605EB6">
        <w:t>une voix vibrante d</w:t>
      </w:r>
      <w:r w:rsidR="00C474C1">
        <w:t>’</w:t>
      </w:r>
      <w:r w:rsidR="00C52F4A" w:rsidRPr="00605EB6">
        <w:t>émotion</w:t>
      </w:r>
      <w:r w:rsidR="00C474C1">
        <w:t xml:space="preserve">, </w:t>
      </w:r>
      <w:r w:rsidR="00C52F4A" w:rsidRPr="00605EB6">
        <w:t>vous avez été marié</w:t>
      </w:r>
      <w:r w:rsidR="00C474C1">
        <w:t xml:space="preserve">, </w:t>
      </w:r>
      <w:r w:rsidR="00C52F4A" w:rsidRPr="00605EB6">
        <w:t>vous avez eu des enfants</w:t>
      </w:r>
      <w:r w:rsidR="00C474C1">
        <w:t xml:space="preserve"> ; </w:t>
      </w:r>
      <w:r w:rsidR="00C52F4A" w:rsidRPr="00605EB6">
        <w:t xml:space="preserve">au </w:t>
      </w:r>
      <w:r w:rsidR="00C52F4A" w:rsidRPr="00605EB6">
        <w:lastRenderedPageBreak/>
        <w:t>nom de votre femme qui n</w:t>
      </w:r>
      <w:r w:rsidR="00C474C1">
        <w:t>’</w:t>
      </w:r>
      <w:r w:rsidR="00C52F4A" w:rsidRPr="00605EB6">
        <w:t>est plus et que vous avez aimée</w:t>
      </w:r>
      <w:r w:rsidR="00C474C1">
        <w:t xml:space="preserve">, </w:t>
      </w:r>
      <w:r w:rsidR="00C52F4A" w:rsidRPr="00605EB6">
        <w:t>je le sais</w:t>
      </w:r>
      <w:r w:rsidR="00C474C1">
        <w:t xml:space="preserve"> ; </w:t>
      </w:r>
      <w:r w:rsidR="00C52F4A" w:rsidRPr="00605EB6">
        <w:t>au nom de sa mémoire qui vous est toujours chère</w:t>
      </w:r>
      <w:r w:rsidR="00C474C1">
        <w:t xml:space="preserve">, </w:t>
      </w:r>
      <w:r w:rsidR="00C52F4A" w:rsidRPr="00605EB6">
        <w:t>au nom de tout ce que vous avez chéri</w:t>
      </w:r>
      <w:r w:rsidR="00C474C1">
        <w:t>…</w:t>
      </w:r>
    </w:p>
    <w:p w14:paraId="16D60BBC" w14:textId="544E65C5" w:rsidR="00C474C1" w:rsidRDefault="0094609C" w:rsidP="00C52F4A">
      <w:r>
        <w:t>— </w:t>
      </w:r>
      <w:r w:rsidR="00C52F4A" w:rsidRPr="00605EB6">
        <w:t>Assez</w:t>
      </w:r>
      <w:r w:rsidR="00C474C1">
        <w:t xml:space="preserve">, </w:t>
      </w:r>
      <w:r w:rsidR="00C52F4A" w:rsidRPr="00605EB6">
        <w:t>monsieur</w:t>
      </w:r>
      <w:r w:rsidR="00C474C1">
        <w:t xml:space="preserve">, </w:t>
      </w:r>
      <w:r w:rsidR="00C52F4A" w:rsidRPr="00605EB6">
        <w:t>assez</w:t>
      </w:r>
      <w:r w:rsidR="00C474C1">
        <w:t xml:space="preserve">, </w:t>
      </w:r>
      <w:r w:rsidR="00C52F4A" w:rsidRPr="00605EB6">
        <w:t>interrompit le père La Bique en se redressant</w:t>
      </w:r>
      <w:r w:rsidR="00C474C1">
        <w:t xml:space="preserve"> ; </w:t>
      </w:r>
      <w:r w:rsidR="00C52F4A" w:rsidRPr="00605EB6">
        <w:t>au nom de ces deux larmes</w:t>
      </w:r>
      <w:r w:rsidR="00C474C1">
        <w:t xml:space="preserve">, </w:t>
      </w:r>
      <w:r w:rsidR="00C52F4A" w:rsidRPr="00605EB6">
        <w:t>que je vois couler sur vos joues</w:t>
      </w:r>
      <w:r w:rsidR="00C474C1">
        <w:t xml:space="preserve">, </w:t>
      </w:r>
      <w:r w:rsidR="00C52F4A" w:rsidRPr="00605EB6">
        <w:t>je vais tout vous dire</w:t>
      </w:r>
      <w:r w:rsidR="00C474C1">
        <w:t> !</w:t>
      </w:r>
    </w:p>
    <w:p w14:paraId="736F3B2B" w14:textId="50B6FB5D" w:rsidR="00C52F4A" w:rsidRPr="00605EB6" w:rsidRDefault="00C52F4A" w:rsidP="00C474C1">
      <w:pPr>
        <w:pStyle w:val="Titre2"/>
      </w:pPr>
      <w:bookmarkStart w:id="46" w:name="_Toc197617891"/>
      <w:r w:rsidRPr="00605EB6">
        <w:lastRenderedPageBreak/>
        <w:t>IX</w:t>
      </w:r>
      <w:r w:rsidRPr="00605EB6">
        <w:br/>
      </w:r>
      <w:r w:rsidRPr="00605EB6">
        <w:br/>
        <w:t>CE QUE RACONTE LE PÈRE LA BIQUE</w:t>
      </w:r>
      <w:bookmarkEnd w:id="46"/>
    </w:p>
    <w:p w14:paraId="599CE609" w14:textId="77777777" w:rsidR="00C474C1" w:rsidRDefault="00C52F4A" w:rsidP="00C52F4A">
      <w:r w:rsidRPr="00605EB6">
        <w:t>Le vieux mendiant entra dans sa cabane et reparut aussitôt avec deux escabeaux de bois probablement fabriqués par lui</w:t>
      </w:r>
      <w:r w:rsidR="00C474C1">
        <w:t>.</w:t>
      </w:r>
    </w:p>
    <w:p w14:paraId="5959835B" w14:textId="30B65795" w:rsidR="00C474C1" w:rsidRDefault="0094609C" w:rsidP="00C52F4A">
      <w:r>
        <w:t>— </w:t>
      </w:r>
      <w:r w:rsidR="00C52F4A" w:rsidRPr="00605EB6">
        <w:t>Nous serons mieux ici que dans mon taudis pour causer</w:t>
      </w:r>
      <w:r w:rsidR="00C474C1">
        <w:t xml:space="preserve">, </w:t>
      </w:r>
      <w:r w:rsidR="00C52F4A" w:rsidRPr="00605EB6">
        <w:t>dit-il</w:t>
      </w:r>
      <w:r w:rsidR="00C474C1">
        <w:t xml:space="preserve">. </w:t>
      </w:r>
      <w:r w:rsidR="00C52F4A" w:rsidRPr="00605EB6">
        <w:t>Asseyons-nous à l</w:t>
      </w:r>
      <w:r w:rsidR="00C474C1">
        <w:t>’</w:t>
      </w:r>
      <w:r w:rsidR="00C52F4A" w:rsidRPr="00605EB6">
        <w:t>ombre de mon pommier</w:t>
      </w:r>
      <w:r w:rsidR="00C474C1">
        <w:t xml:space="preserve">. </w:t>
      </w:r>
      <w:r w:rsidR="00C52F4A" w:rsidRPr="00605EB6">
        <w:t>Ce bout de champ</w:t>
      </w:r>
      <w:r w:rsidR="00C474C1">
        <w:t xml:space="preserve">, </w:t>
      </w:r>
      <w:r w:rsidR="00C52F4A" w:rsidRPr="00605EB6">
        <w:t>la cabane que j</w:t>
      </w:r>
      <w:r w:rsidR="00C474C1">
        <w:t>’</w:t>
      </w:r>
      <w:r w:rsidR="00C52F4A" w:rsidRPr="00605EB6">
        <w:t>ai construite le mieux que j</w:t>
      </w:r>
      <w:r w:rsidR="00C474C1">
        <w:t>’</w:t>
      </w:r>
      <w:r w:rsidR="00C52F4A" w:rsidRPr="00605EB6">
        <w:t>ai pu</w:t>
      </w:r>
      <w:r w:rsidR="00C474C1">
        <w:t xml:space="preserve">, </w:t>
      </w:r>
      <w:r w:rsidR="00C52F4A" w:rsidRPr="00605EB6">
        <w:t>et l</w:t>
      </w:r>
      <w:r w:rsidR="00C474C1">
        <w:t>’</w:t>
      </w:r>
      <w:r w:rsidR="00C52F4A" w:rsidRPr="00605EB6">
        <w:t>arbre</w:t>
      </w:r>
      <w:r w:rsidR="00C474C1">
        <w:t xml:space="preserve">, </w:t>
      </w:r>
      <w:r w:rsidR="00C52F4A" w:rsidRPr="00605EB6">
        <w:t>voilà mon domaine</w:t>
      </w:r>
      <w:r w:rsidR="00C474C1">
        <w:t xml:space="preserve">. </w:t>
      </w:r>
      <w:r w:rsidR="00C52F4A" w:rsidRPr="00605EB6">
        <w:t>Si je n</w:t>
      </w:r>
      <w:r w:rsidR="00C474C1">
        <w:t>’</w:t>
      </w:r>
      <w:r w:rsidR="00C52F4A" w:rsidRPr="00605EB6">
        <w:t>ai pas d</w:t>
      </w:r>
      <w:r w:rsidR="00C474C1">
        <w:t>’</w:t>
      </w:r>
      <w:r w:rsidR="00C52F4A" w:rsidRPr="00605EB6">
        <w:t>ennemis dans le pays</w:t>
      </w:r>
      <w:r w:rsidR="00C474C1">
        <w:t xml:space="preserve">, </w:t>
      </w:r>
      <w:r w:rsidR="00C52F4A" w:rsidRPr="00605EB6">
        <w:t>je n</w:t>
      </w:r>
      <w:r w:rsidR="00C474C1">
        <w:t>’</w:t>
      </w:r>
      <w:r w:rsidR="00C52F4A" w:rsidRPr="00605EB6">
        <w:t>y possède pas d</w:t>
      </w:r>
      <w:r w:rsidR="00C474C1">
        <w:t>’</w:t>
      </w:r>
      <w:r w:rsidR="00C52F4A" w:rsidRPr="00605EB6">
        <w:t>amis non plus</w:t>
      </w:r>
      <w:r w:rsidR="00C474C1">
        <w:t xml:space="preserve"> ; </w:t>
      </w:r>
      <w:r w:rsidR="00C52F4A" w:rsidRPr="00605EB6">
        <w:t>soyez tranquille</w:t>
      </w:r>
      <w:r w:rsidR="00C474C1">
        <w:t xml:space="preserve">, </w:t>
      </w:r>
      <w:r w:rsidR="00C52F4A" w:rsidRPr="00605EB6">
        <w:t>monsieur</w:t>
      </w:r>
      <w:r w:rsidR="00C474C1">
        <w:t xml:space="preserve">, </w:t>
      </w:r>
      <w:r w:rsidR="00C52F4A" w:rsidRPr="00605EB6">
        <w:t>nul ne viendra nous déranger</w:t>
      </w:r>
      <w:r w:rsidR="00C474C1">
        <w:t>.</w:t>
      </w:r>
    </w:p>
    <w:p w14:paraId="5F150F1E" w14:textId="77777777" w:rsidR="00C474C1" w:rsidRDefault="00C52F4A" w:rsidP="00C52F4A">
      <w:r w:rsidRPr="00605EB6">
        <w:t>Ils s</w:t>
      </w:r>
      <w:r w:rsidR="00C474C1">
        <w:t>’</w:t>
      </w:r>
      <w:r w:rsidRPr="00605EB6">
        <w:t>assirent</w:t>
      </w:r>
      <w:r w:rsidR="00C474C1">
        <w:t xml:space="preserve">, </w:t>
      </w:r>
      <w:r w:rsidRPr="00605EB6">
        <w:t>tournant tous deux le dos au soleil</w:t>
      </w:r>
      <w:r w:rsidR="00C474C1">
        <w:t>.</w:t>
      </w:r>
    </w:p>
    <w:p w14:paraId="6AF08300" w14:textId="76997D6D" w:rsidR="00C474C1" w:rsidRDefault="0094609C" w:rsidP="00C52F4A">
      <w:r>
        <w:t>— </w:t>
      </w:r>
      <w:r w:rsidR="00C52F4A" w:rsidRPr="00605EB6">
        <w:t>Jacques Grandin vous a-t-il raconté tout ce qu</w:t>
      </w:r>
      <w:r w:rsidR="00C474C1">
        <w:t>’</w:t>
      </w:r>
      <w:r w:rsidR="00C52F4A" w:rsidRPr="00605EB6">
        <w:t>il sait de l</w:t>
      </w:r>
      <w:r w:rsidR="00C474C1">
        <w:t>’</w:t>
      </w:r>
      <w:r w:rsidR="00C52F4A" w:rsidRPr="00605EB6">
        <w:t>affaire</w:t>
      </w:r>
      <w:r w:rsidR="00C474C1">
        <w:t xml:space="preserve"> ? </w:t>
      </w:r>
      <w:r w:rsidR="00C52F4A" w:rsidRPr="00605EB6">
        <w:t>demanda le vieillard</w:t>
      </w:r>
      <w:r w:rsidR="00C474C1">
        <w:t>.</w:t>
      </w:r>
    </w:p>
    <w:p w14:paraId="1C5F3110" w14:textId="00A84289" w:rsidR="00C474C1" w:rsidRDefault="0094609C" w:rsidP="00C52F4A">
      <w:r>
        <w:t>— </w:t>
      </w:r>
      <w:r w:rsidR="00C52F4A" w:rsidRPr="00605EB6">
        <w:t>Oui</w:t>
      </w:r>
      <w:r w:rsidR="00C474C1">
        <w:t xml:space="preserve">. </w:t>
      </w:r>
      <w:r w:rsidR="00C52F4A" w:rsidRPr="00605EB6">
        <w:t>Et tout à l</w:t>
      </w:r>
      <w:r w:rsidR="00C474C1">
        <w:t>’</w:t>
      </w:r>
      <w:r w:rsidR="00C52F4A" w:rsidRPr="00605EB6">
        <w:t>heure</w:t>
      </w:r>
      <w:r w:rsidR="00C474C1">
        <w:t xml:space="preserve">, </w:t>
      </w:r>
      <w:r w:rsidR="00C52F4A" w:rsidRPr="00605EB6">
        <w:t>la femme de Claude Royer m</w:t>
      </w:r>
      <w:r w:rsidR="00C474C1">
        <w:t>’</w:t>
      </w:r>
      <w:r w:rsidR="00C52F4A" w:rsidRPr="00605EB6">
        <w:t>a fait le même récit</w:t>
      </w:r>
      <w:r w:rsidR="00C474C1">
        <w:t xml:space="preserve">, </w:t>
      </w:r>
      <w:r w:rsidR="00C52F4A" w:rsidRPr="00605EB6">
        <w:t>en y ajoutant quelques menus détails que j</w:t>
      </w:r>
      <w:r w:rsidR="00C474C1">
        <w:t>’</w:t>
      </w:r>
      <w:r w:rsidR="00C52F4A" w:rsidRPr="00605EB6">
        <w:t>ignorais</w:t>
      </w:r>
      <w:r w:rsidR="00C474C1">
        <w:t>.</w:t>
      </w:r>
    </w:p>
    <w:p w14:paraId="496E1F7A" w14:textId="5CE0A4AA" w:rsidR="00C474C1" w:rsidRDefault="0094609C" w:rsidP="00C52F4A">
      <w:r>
        <w:t>— </w:t>
      </w:r>
      <w:r w:rsidR="00C52F4A" w:rsidRPr="00605EB6">
        <w:t>Marie-Rose a une excellente mémoire</w:t>
      </w:r>
      <w:r w:rsidR="00C474C1">
        <w:t xml:space="preserve">, : </w:t>
      </w:r>
      <w:r w:rsidR="00C52F4A" w:rsidRPr="00605EB6">
        <w:t>elle vous a certainement mieux renseigné que je ne pourrais le faire</w:t>
      </w:r>
      <w:r w:rsidR="00C474C1">
        <w:t xml:space="preserve">, </w:t>
      </w:r>
      <w:r w:rsidR="00C52F4A" w:rsidRPr="00605EB6">
        <w:t>puisqu</w:t>
      </w:r>
      <w:r w:rsidR="00C474C1">
        <w:t>’</w:t>
      </w:r>
      <w:r w:rsidR="00C52F4A" w:rsidRPr="00605EB6">
        <w:t>elle a assisté la petite dame à ses derniers moments</w:t>
      </w:r>
      <w:r w:rsidR="00C474C1">
        <w:t>.</w:t>
      </w:r>
    </w:p>
    <w:p w14:paraId="2C14ED0E" w14:textId="3EA69441" w:rsidR="00C474C1" w:rsidRDefault="00C474C1" w:rsidP="00C52F4A">
      <w:r>
        <w:t>» </w:t>
      </w:r>
      <w:r w:rsidR="00C52F4A" w:rsidRPr="00605EB6">
        <w:t>Vous savez donc que l</w:t>
      </w:r>
      <w:r>
        <w:t>’</w:t>
      </w:r>
      <w:r w:rsidR="00C52F4A" w:rsidRPr="00605EB6">
        <w:t>enquête des magistrats a découvert que deux hommes</w:t>
      </w:r>
      <w:r>
        <w:t xml:space="preserve">, </w:t>
      </w:r>
      <w:r w:rsidR="00C52F4A" w:rsidRPr="00605EB6">
        <w:t>lesquels sont restés inconnus</w:t>
      </w:r>
      <w:r>
        <w:t xml:space="preserve">, </w:t>
      </w:r>
      <w:r w:rsidR="00C52F4A" w:rsidRPr="00605EB6">
        <w:t>devaient être les auteurs du crime</w:t>
      </w:r>
      <w:r>
        <w:t xml:space="preserve">. </w:t>
      </w:r>
      <w:r w:rsidR="00C52F4A" w:rsidRPr="00605EB6">
        <w:t>Ça</w:t>
      </w:r>
      <w:r>
        <w:t xml:space="preserve">, </w:t>
      </w:r>
      <w:r w:rsidR="00C52F4A" w:rsidRPr="00605EB6">
        <w:t>c</w:t>
      </w:r>
      <w:r>
        <w:t>’</w:t>
      </w:r>
      <w:r w:rsidR="00C52F4A" w:rsidRPr="00605EB6">
        <w:t>est vrai</w:t>
      </w:r>
      <w:r w:rsidR="004540F3">
        <w:t> ;</w:t>
      </w:r>
      <w:r>
        <w:t xml:space="preserve"> </w:t>
      </w:r>
      <w:r w:rsidR="00C52F4A" w:rsidRPr="00605EB6">
        <w:t>ils étaient deux</w:t>
      </w:r>
      <w:r>
        <w:t xml:space="preserve">, </w:t>
      </w:r>
      <w:r w:rsidR="00C52F4A" w:rsidRPr="00605EB6">
        <w:t>et même trois</w:t>
      </w:r>
      <w:r>
        <w:t xml:space="preserve">. </w:t>
      </w:r>
      <w:r w:rsidR="00C52F4A" w:rsidRPr="00605EB6">
        <w:t>Vous êtes passé devant le moulin en venant ici</w:t>
      </w:r>
      <w:r>
        <w:t> ?</w:t>
      </w:r>
    </w:p>
    <w:p w14:paraId="09C076F9" w14:textId="4E5D1623" w:rsidR="00C474C1" w:rsidRDefault="0094609C" w:rsidP="00C52F4A">
      <w:r>
        <w:t>— </w:t>
      </w:r>
      <w:r w:rsidR="00C52F4A" w:rsidRPr="00605EB6">
        <w:t>Oui</w:t>
      </w:r>
      <w:r w:rsidR="00C474C1">
        <w:t>.</w:t>
      </w:r>
    </w:p>
    <w:p w14:paraId="30F74BC9" w14:textId="649133E5" w:rsidR="00C474C1" w:rsidRDefault="0094609C" w:rsidP="00C52F4A">
      <w:r>
        <w:lastRenderedPageBreak/>
        <w:t>— </w:t>
      </w:r>
      <w:r w:rsidR="00C52F4A" w:rsidRPr="00605EB6">
        <w:t xml:space="preserve">Un peu plus </w:t>
      </w:r>
      <w:r w:rsidR="0094548D">
        <w:t>loin</w:t>
      </w:r>
      <w:r w:rsidR="00C474C1">
        <w:t xml:space="preserve">, </w:t>
      </w:r>
      <w:r w:rsidR="00C52F4A" w:rsidRPr="00605EB6">
        <w:t>avez-vous remarqué une passerelle</w:t>
      </w:r>
      <w:r w:rsidR="00C474C1">
        <w:t> ?</w:t>
      </w:r>
    </w:p>
    <w:p w14:paraId="4F7F9A01" w14:textId="14650CF3" w:rsidR="00C474C1" w:rsidRDefault="0094609C" w:rsidP="00C52F4A">
      <w:r>
        <w:t>— </w:t>
      </w:r>
      <w:r w:rsidR="00C52F4A" w:rsidRPr="00605EB6">
        <w:t>Parfaitement</w:t>
      </w:r>
      <w:r w:rsidR="00C474C1">
        <w:t>.</w:t>
      </w:r>
    </w:p>
    <w:p w14:paraId="64B7CF27" w14:textId="56B59BF7" w:rsidR="00C474C1" w:rsidRDefault="0094609C" w:rsidP="00C52F4A">
      <w:r>
        <w:t>— </w:t>
      </w:r>
      <w:r w:rsidR="00C52F4A" w:rsidRPr="00605EB6">
        <w:t>C</w:t>
      </w:r>
      <w:r w:rsidR="00C474C1">
        <w:t>’</w:t>
      </w:r>
      <w:r w:rsidR="00C52F4A" w:rsidRPr="00605EB6">
        <w:t>est toujours la même</w:t>
      </w:r>
      <w:r w:rsidR="00C474C1">
        <w:t xml:space="preserve">, </w:t>
      </w:r>
      <w:r w:rsidR="00C52F4A" w:rsidRPr="00605EB6">
        <w:t>sauf les planches qui pourrissent et qu</w:t>
      </w:r>
      <w:r w:rsidR="00C474C1">
        <w:t>’</w:t>
      </w:r>
      <w:r w:rsidR="00C52F4A" w:rsidRPr="00605EB6">
        <w:t>on remplace</w:t>
      </w:r>
      <w:r w:rsidR="00C474C1">
        <w:t xml:space="preserve">. </w:t>
      </w:r>
      <w:r w:rsidR="00C52F4A" w:rsidRPr="00605EB6">
        <w:t>Eh bien</w:t>
      </w:r>
      <w:r w:rsidR="00C474C1">
        <w:t xml:space="preserve">, </w:t>
      </w:r>
      <w:r w:rsidR="00C52F4A" w:rsidRPr="00605EB6">
        <w:t>monsieur</w:t>
      </w:r>
      <w:r w:rsidR="00C474C1">
        <w:t xml:space="preserve">, </w:t>
      </w:r>
      <w:r w:rsidR="00C52F4A" w:rsidRPr="00605EB6">
        <w:t>c</w:t>
      </w:r>
      <w:r w:rsidR="00C474C1">
        <w:t>’</w:t>
      </w:r>
      <w:r w:rsidR="00C52F4A" w:rsidRPr="00605EB6">
        <w:t>est du haut de cette passerelle que le voyageur inconnu a été précipité dans le Frou par un des hommes qui l</w:t>
      </w:r>
      <w:r w:rsidR="00C474C1">
        <w:t>’</w:t>
      </w:r>
      <w:r w:rsidR="00C52F4A" w:rsidRPr="00605EB6">
        <w:t>attendait là</w:t>
      </w:r>
      <w:r w:rsidR="00C474C1">
        <w:t xml:space="preserve">. </w:t>
      </w:r>
      <w:r w:rsidR="00C52F4A" w:rsidRPr="00605EB6">
        <w:t>J</w:t>
      </w:r>
      <w:r w:rsidR="00C474C1">
        <w:t>’</w:t>
      </w:r>
      <w:r w:rsidR="00C52F4A" w:rsidRPr="00605EB6">
        <w:t>ai tout vu</w:t>
      </w:r>
      <w:r w:rsidR="00C474C1">
        <w:t xml:space="preserve">. </w:t>
      </w:r>
      <w:r w:rsidR="00C52F4A" w:rsidRPr="00605EB6">
        <w:t>Je n</w:t>
      </w:r>
      <w:r w:rsidR="00C474C1">
        <w:t>’</w:t>
      </w:r>
      <w:r w:rsidR="00C52F4A" w:rsidRPr="00605EB6">
        <w:t>étais pas loin de la passerelle</w:t>
      </w:r>
      <w:r w:rsidR="00C474C1">
        <w:t xml:space="preserve">, </w:t>
      </w:r>
      <w:r w:rsidR="00C52F4A" w:rsidRPr="00605EB6">
        <w:t>de ce côté-ci de la rivière</w:t>
      </w:r>
      <w:r w:rsidR="00C474C1">
        <w:t xml:space="preserve">. </w:t>
      </w:r>
      <w:r w:rsidR="00C52F4A" w:rsidRPr="00605EB6">
        <w:t>Il faisait cette nuit-là une tempête du diable</w:t>
      </w:r>
      <w:r w:rsidR="00C474C1">
        <w:t xml:space="preserve"> ; </w:t>
      </w:r>
      <w:r w:rsidR="00C52F4A" w:rsidRPr="00605EB6">
        <w:t>un coup de vent avait emporté mon chapeau et je le cherchais dans l</w:t>
      </w:r>
      <w:r w:rsidR="00C474C1">
        <w:t>’</w:t>
      </w:r>
      <w:r w:rsidR="00C52F4A" w:rsidRPr="00605EB6">
        <w:t>obscurité quand mon attention fut attirée par un bruit de pas d</w:t>
      </w:r>
      <w:r w:rsidR="00C474C1">
        <w:t>’</w:t>
      </w:r>
      <w:r w:rsidR="00C52F4A" w:rsidRPr="00605EB6">
        <w:t>hommes</w:t>
      </w:r>
      <w:r w:rsidR="00C474C1">
        <w:t xml:space="preserve">. </w:t>
      </w:r>
      <w:r w:rsidR="00C52F4A" w:rsidRPr="00605EB6">
        <w:t>C</w:t>
      </w:r>
      <w:r w:rsidR="00C474C1">
        <w:t>’</w:t>
      </w:r>
      <w:r w:rsidR="00C52F4A" w:rsidRPr="00605EB6">
        <w:t>était la victime amenée par un des complices</w:t>
      </w:r>
      <w:r w:rsidR="00C474C1">
        <w:t xml:space="preserve">. </w:t>
      </w:r>
      <w:r w:rsidR="00C52F4A" w:rsidRPr="00605EB6">
        <w:t>Voilà comment j</w:t>
      </w:r>
      <w:r w:rsidR="00C474C1">
        <w:t>’</w:t>
      </w:r>
      <w:r w:rsidR="00C52F4A" w:rsidRPr="00605EB6">
        <w:t>ai été</w:t>
      </w:r>
      <w:r w:rsidR="00C474C1">
        <w:t xml:space="preserve">, </w:t>
      </w:r>
      <w:r w:rsidR="00C52F4A" w:rsidRPr="00605EB6">
        <w:t>par hasard</w:t>
      </w:r>
      <w:r w:rsidR="00C474C1">
        <w:t xml:space="preserve">, </w:t>
      </w:r>
      <w:r w:rsidR="00C52F4A" w:rsidRPr="00605EB6">
        <w:t>témoin du crime</w:t>
      </w:r>
      <w:r w:rsidR="00C474C1">
        <w:t xml:space="preserve">. </w:t>
      </w:r>
      <w:r w:rsidR="00C52F4A" w:rsidRPr="00605EB6">
        <w:t>Comme vous le voyez</w:t>
      </w:r>
      <w:r w:rsidR="00C474C1">
        <w:t xml:space="preserve">, </w:t>
      </w:r>
      <w:r w:rsidR="00C52F4A" w:rsidRPr="00605EB6">
        <w:t>c</w:t>
      </w:r>
      <w:r w:rsidR="00C474C1">
        <w:t>’</w:t>
      </w:r>
      <w:r w:rsidR="00C52F4A" w:rsidRPr="00605EB6">
        <w:t>est avec raison qu</w:t>
      </w:r>
      <w:r w:rsidR="00C474C1">
        <w:t>’</w:t>
      </w:r>
      <w:r w:rsidR="00C52F4A" w:rsidRPr="00605EB6">
        <w:t>on a dit que le noyé avait passé sous une des roues du moulin</w:t>
      </w:r>
      <w:r w:rsidR="00C474C1">
        <w:t>.</w:t>
      </w:r>
    </w:p>
    <w:p w14:paraId="738D2B2F" w14:textId="77777777" w:rsidR="00C474C1" w:rsidRDefault="00C474C1" w:rsidP="00C52F4A">
      <w:r>
        <w:t>» </w:t>
      </w:r>
      <w:r w:rsidR="00C52F4A" w:rsidRPr="00605EB6">
        <w:t>Mais voici une chose qu</w:t>
      </w:r>
      <w:r>
        <w:t>’</w:t>
      </w:r>
      <w:r w:rsidR="00C52F4A" w:rsidRPr="00605EB6">
        <w:t>on ne sait pas</w:t>
      </w:r>
      <w:r>
        <w:t xml:space="preserve"> : </w:t>
      </w:r>
      <w:r w:rsidR="00C52F4A" w:rsidRPr="00605EB6">
        <w:t>Au moment où la victime et celui qui la conduisait arrivaient près de la passerelle</w:t>
      </w:r>
      <w:r>
        <w:t xml:space="preserve">, </w:t>
      </w:r>
      <w:r w:rsidR="00C52F4A" w:rsidRPr="00605EB6">
        <w:t>la lumière d</w:t>
      </w:r>
      <w:r>
        <w:t>’</w:t>
      </w:r>
      <w:r w:rsidR="00C52F4A" w:rsidRPr="00605EB6">
        <w:t>une lanterne</w:t>
      </w:r>
      <w:r>
        <w:t xml:space="preserve">, </w:t>
      </w:r>
      <w:r w:rsidR="00C52F4A" w:rsidRPr="00605EB6">
        <w:t>se montra tout à coup de l</w:t>
      </w:r>
      <w:r>
        <w:t>’</w:t>
      </w:r>
      <w:r w:rsidR="00C52F4A" w:rsidRPr="00605EB6">
        <w:t>autre côté de l</w:t>
      </w:r>
      <w:r>
        <w:t>’</w:t>
      </w:r>
      <w:r w:rsidR="00C52F4A" w:rsidRPr="00605EB6">
        <w:t>eau</w:t>
      </w:r>
      <w:r>
        <w:t xml:space="preserve">, </w:t>
      </w:r>
      <w:r w:rsidR="00C52F4A" w:rsidRPr="00605EB6">
        <w:t>dans la direction du parc du vieux château</w:t>
      </w:r>
      <w:r>
        <w:t xml:space="preserve">. </w:t>
      </w:r>
      <w:r w:rsidR="00C52F4A" w:rsidRPr="00605EB6">
        <w:t>Le crime accompli</w:t>
      </w:r>
      <w:r>
        <w:t xml:space="preserve">, </w:t>
      </w:r>
      <w:r w:rsidR="00C52F4A" w:rsidRPr="00605EB6">
        <w:t>les deux assassins détalèrent et la lumière s</w:t>
      </w:r>
      <w:r>
        <w:t>’</w:t>
      </w:r>
      <w:r w:rsidR="00C52F4A" w:rsidRPr="00605EB6">
        <w:t>éteignit</w:t>
      </w:r>
      <w:r>
        <w:t>.</w:t>
      </w:r>
    </w:p>
    <w:p w14:paraId="7218BD3A" w14:textId="339D25F9" w:rsidR="00C474C1" w:rsidRDefault="0094609C" w:rsidP="00C52F4A">
      <w:r>
        <w:t>— </w:t>
      </w:r>
      <w:r w:rsidR="00C52F4A" w:rsidRPr="00605EB6">
        <w:t>Père Monot</w:t>
      </w:r>
      <w:r w:rsidR="00C474C1">
        <w:t xml:space="preserve">, </w:t>
      </w:r>
      <w:r w:rsidR="00C52F4A" w:rsidRPr="00605EB6">
        <w:t>pourquoi n</w:t>
      </w:r>
      <w:r w:rsidR="00C474C1">
        <w:t>’</w:t>
      </w:r>
      <w:r w:rsidR="00C52F4A" w:rsidRPr="00605EB6">
        <w:t>avez-vous pas dit cela tout de suite à la justice</w:t>
      </w:r>
      <w:r w:rsidR="00C474C1">
        <w:t xml:space="preserve"> ? </w:t>
      </w:r>
      <w:r w:rsidR="00C52F4A" w:rsidRPr="00605EB6">
        <w:t>Peut-être votre déposition lui aurait-elle permis de pénétrer le mystère</w:t>
      </w:r>
      <w:r w:rsidR="00C474C1">
        <w:t>.</w:t>
      </w:r>
    </w:p>
    <w:p w14:paraId="059BA81C" w14:textId="151DDA53" w:rsidR="00C474C1" w:rsidRDefault="0094609C" w:rsidP="00C52F4A">
      <w:r>
        <w:t>— </w:t>
      </w:r>
      <w:r w:rsidR="00C52F4A" w:rsidRPr="00605EB6">
        <w:t>Je n</w:t>
      </w:r>
      <w:r w:rsidR="00C474C1">
        <w:t>’</w:t>
      </w:r>
      <w:r w:rsidR="00C52F4A" w:rsidRPr="00605EB6">
        <w:t>ai rien dit aux magistrats parce que je n</w:t>
      </w:r>
      <w:r w:rsidR="00C474C1">
        <w:t>’</w:t>
      </w:r>
      <w:r w:rsidR="00C52F4A" w:rsidRPr="00605EB6">
        <w:t>ai pas voulu</w:t>
      </w:r>
      <w:r w:rsidR="00C474C1">
        <w:t xml:space="preserve"> : ; </w:t>
      </w:r>
      <w:r w:rsidR="00C52F4A" w:rsidRPr="00605EB6">
        <w:t>ce n</w:t>
      </w:r>
      <w:r w:rsidR="00C474C1">
        <w:t>’</w:t>
      </w:r>
      <w:r w:rsidR="00C52F4A" w:rsidRPr="00605EB6">
        <w:t>était pas mon idée</w:t>
      </w:r>
      <w:r w:rsidR="00C474C1">
        <w:t>.</w:t>
      </w:r>
    </w:p>
    <w:p w14:paraId="1CC7E801" w14:textId="76F9C3B2" w:rsidR="00C474C1" w:rsidRDefault="0094609C" w:rsidP="00C52F4A">
      <w:r>
        <w:t>— </w:t>
      </w:r>
      <w:r w:rsidR="00C52F4A" w:rsidRPr="00605EB6">
        <w:t>Soit</w:t>
      </w:r>
      <w:r w:rsidR="00C474C1">
        <w:t xml:space="preserve">, </w:t>
      </w:r>
      <w:r w:rsidR="00C52F4A" w:rsidRPr="00605EB6">
        <w:t>continuez</w:t>
      </w:r>
      <w:r w:rsidR="00C474C1">
        <w:t xml:space="preserve">, </w:t>
      </w:r>
      <w:r w:rsidR="00C52F4A" w:rsidRPr="00605EB6">
        <w:t>je ne vous interromprai plus</w:t>
      </w:r>
      <w:r w:rsidR="00C474C1">
        <w:t>.</w:t>
      </w:r>
    </w:p>
    <w:p w14:paraId="2144C482" w14:textId="3385B333" w:rsidR="00C474C1" w:rsidRDefault="0094609C" w:rsidP="00C52F4A">
      <w:r>
        <w:t>— </w:t>
      </w:r>
      <w:r w:rsidR="00C52F4A" w:rsidRPr="00605EB6">
        <w:t>Donc</w:t>
      </w:r>
      <w:r w:rsidR="00C474C1">
        <w:t xml:space="preserve">, </w:t>
      </w:r>
      <w:r w:rsidR="00C52F4A" w:rsidRPr="00605EB6">
        <w:t>je ne dis rien</w:t>
      </w:r>
      <w:r w:rsidR="00C474C1">
        <w:t xml:space="preserve">, </w:t>
      </w:r>
      <w:r w:rsidR="00C52F4A" w:rsidRPr="00605EB6">
        <w:t>je gardai pour moi ce que je savais</w:t>
      </w:r>
      <w:r w:rsidR="00C474C1">
        <w:t xml:space="preserve">. </w:t>
      </w:r>
      <w:r w:rsidR="00C52F4A" w:rsidRPr="00605EB6">
        <w:t>Mais il y avait cette sacrée lanterne qui me tarabustait</w:t>
      </w:r>
      <w:r w:rsidR="00C474C1">
        <w:t xml:space="preserve">. </w:t>
      </w:r>
      <w:r w:rsidR="00C52F4A" w:rsidRPr="00605EB6">
        <w:t>Inutile de vous dire que je cherchai à m</w:t>
      </w:r>
      <w:r w:rsidR="00C474C1">
        <w:t>’</w:t>
      </w:r>
      <w:r w:rsidR="00C52F4A" w:rsidRPr="00605EB6">
        <w:t>expliquer</w:t>
      </w:r>
      <w:r w:rsidR="00C474C1">
        <w:t xml:space="preserve">, </w:t>
      </w:r>
      <w:r w:rsidR="00C52F4A" w:rsidRPr="00605EB6">
        <w:t xml:space="preserve">dans ma </w:t>
      </w:r>
      <w:r w:rsidR="00C52F4A" w:rsidRPr="00605EB6">
        <w:lastRenderedPageBreak/>
        <w:t>tête</w:t>
      </w:r>
      <w:r w:rsidR="00C474C1">
        <w:t xml:space="preserve">, </w:t>
      </w:r>
      <w:r w:rsidR="00C52F4A" w:rsidRPr="00605EB6">
        <w:t>la présence de la satanée lumière au moment du crime</w:t>
      </w:r>
      <w:r w:rsidR="00C474C1">
        <w:t xml:space="preserve">. </w:t>
      </w:r>
      <w:r w:rsidR="00C52F4A" w:rsidRPr="00605EB6">
        <w:t>Bien sûr elle n</w:t>
      </w:r>
      <w:r w:rsidR="00C474C1">
        <w:t>’</w:t>
      </w:r>
      <w:r w:rsidR="00C52F4A" w:rsidRPr="00605EB6">
        <w:t>était pas là pour éclairer la passerelle</w:t>
      </w:r>
      <w:r w:rsidR="00C474C1">
        <w:t xml:space="preserve"> ; </w:t>
      </w:r>
      <w:r w:rsidR="0094548D">
        <w:t>m</w:t>
      </w:r>
      <w:r w:rsidR="00C52F4A" w:rsidRPr="00605EB6">
        <w:t>ais</w:t>
      </w:r>
      <w:r w:rsidR="00C474C1">
        <w:t xml:space="preserve">, </w:t>
      </w:r>
      <w:r w:rsidR="00C52F4A" w:rsidRPr="00605EB6">
        <w:t>comme je ne pouvais pas supposer que ce fût une étoile descendue du firmament et suspendue par un fil</w:t>
      </w:r>
      <w:r w:rsidR="00C474C1">
        <w:t xml:space="preserve">, </w:t>
      </w:r>
      <w:r w:rsidR="00C52F4A" w:rsidRPr="00605EB6">
        <w:t>je conclus qu</w:t>
      </w:r>
      <w:r w:rsidR="00C474C1">
        <w:t>’</w:t>
      </w:r>
      <w:r w:rsidR="00C52F4A" w:rsidRPr="00605EB6">
        <w:t>il y avait un troisième complice</w:t>
      </w:r>
      <w:r w:rsidR="00C474C1">
        <w:t xml:space="preserve">, </w:t>
      </w:r>
      <w:r w:rsidR="00C52F4A" w:rsidRPr="00605EB6">
        <w:t>lequel avait pour mission d</w:t>
      </w:r>
      <w:r w:rsidR="00C474C1">
        <w:t>’</w:t>
      </w:r>
      <w:r w:rsidR="00C52F4A" w:rsidRPr="00605EB6">
        <w:t>attirer à lui la victime</w:t>
      </w:r>
      <w:r w:rsidR="00C474C1">
        <w:t xml:space="preserve">, </w:t>
      </w:r>
      <w:r w:rsidR="00C52F4A" w:rsidRPr="00605EB6">
        <w:t>en lui faisant traverser le Frou sur la passerelle</w:t>
      </w:r>
      <w:r w:rsidR="00C474C1">
        <w:t>.</w:t>
      </w:r>
    </w:p>
    <w:p w14:paraId="5F5DE288" w14:textId="77777777" w:rsidR="00C474C1" w:rsidRDefault="00C474C1" w:rsidP="00C52F4A">
      <w:r>
        <w:t>» </w:t>
      </w:r>
      <w:r w:rsidR="00C52F4A" w:rsidRPr="00605EB6">
        <w:t>La lettre écrite au voyageur</w:t>
      </w:r>
      <w:r>
        <w:t xml:space="preserve">, </w:t>
      </w:r>
      <w:r w:rsidR="00C52F4A" w:rsidRPr="00605EB6">
        <w:t>portant la signature fausse d</w:t>
      </w:r>
      <w:r>
        <w:t>’</w:t>
      </w:r>
      <w:r w:rsidR="00C52F4A" w:rsidRPr="00605EB6">
        <w:t>un brave homme de Blaincourt</w:t>
      </w:r>
      <w:r>
        <w:t xml:space="preserve">, </w:t>
      </w:r>
      <w:r w:rsidR="00C52F4A" w:rsidRPr="00605EB6">
        <w:t>parlait d</w:t>
      </w:r>
      <w:r>
        <w:t>’</w:t>
      </w:r>
      <w:r w:rsidR="00C52F4A" w:rsidRPr="00605EB6">
        <w:t>un rendez-vous mystérieux</w:t>
      </w:r>
      <w:r>
        <w:t xml:space="preserve">, </w:t>
      </w:r>
      <w:r w:rsidR="00C52F4A" w:rsidRPr="00605EB6">
        <w:t>avec un individu qu</w:t>
      </w:r>
      <w:r>
        <w:t>’</w:t>
      </w:r>
      <w:r w:rsidR="00C52F4A" w:rsidRPr="00605EB6">
        <w:t>on ne nommait point</w:t>
      </w:r>
      <w:r>
        <w:t xml:space="preserve">. </w:t>
      </w:r>
      <w:r w:rsidR="00C52F4A" w:rsidRPr="00605EB6">
        <w:t>Cela m</w:t>
      </w:r>
      <w:r>
        <w:t>’</w:t>
      </w:r>
      <w:r w:rsidR="00C52F4A" w:rsidRPr="00605EB6">
        <w:t>expliqua la présence de l</w:t>
      </w:r>
      <w:r>
        <w:t>’</w:t>
      </w:r>
      <w:r w:rsidR="00C52F4A" w:rsidRPr="00605EB6">
        <w:t>homme à la lanterne de l</w:t>
      </w:r>
      <w:r>
        <w:t>’</w:t>
      </w:r>
      <w:r w:rsidR="00C52F4A" w:rsidRPr="00605EB6">
        <w:t>autre côté de la rivière</w:t>
      </w:r>
      <w:r>
        <w:t xml:space="preserve"> ; </w:t>
      </w:r>
      <w:r w:rsidR="00C52F4A" w:rsidRPr="00605EB6">
        <w:t>il avait été l</w:t>
      </w:r>
      <w:r>
        <w:t>’</w:t>
      </w:r>
      <w:r w:rsidR="00C52F4A" w:rsidRPr="00605EB6">
        <w:t>appât tendu au malheureux</w:t>
      </w:r>
      <w:r>
        <w:t>.</w:t>
      </w:r>
    </w:p>
    <w:p w14:paraId="353E6F41" w14:textId="77777777" w:rsidR="00C474C1" w:rsidRDefault="00C474C1" w:rsidP="00C52F4A">
      <w:r>
        <w:t>» </w:t>
      </w:r>
      <w:r w:rsidR="00C52F4A" w:rsidRPr="00605EB6">
        <w:t>Mais toutes les maisons du village sont sur la rive droite du Frou</w:t>
      </w:r>
      <w:r>
        <w:t xml:space="preserve"> ; </w:t>
      </w:r>
      <w:r w:rsidR="00C52F4A" w:rsidRPr="00605EB6">
        <w:t>il n</w:t>
      </w:r>
      <w:r>
        <w:t>’</w:t>
      </w:r>
      <w:r w:rsidR="00C52F4A" w:rsidRPr="00605EB6">
        <w:t>y a absolument sur la rive gauche que le vieux château</w:t>
      </w:r>
      <w:r>
        <w:t xml:space="preserve">. </w:t>
      </w:r>
      <w:r w:rsidR="00C52F4A" w:rsidRPr="00605EB6">
        <w:t>Je mis mon faible esprit à la torture afin de comprendre pourquoi on avait donné le rendez-vous</w:t>
      </w:r>
      <w:r>
        <w:t xml:space="preserve">, </w:t>
      </w:r>
      <w:r w:rsidR="00C52F4A" w:rsidRPr="00605EB6">
        <w:t>là</w:t>
      </w:r>
      <w:r>
        <w:t xml:space="preserve">, </w:t>
      </w:r>
      <w:r w:rsidR="00C52F4A" w:rsidRPr="00605EB6">
        <w:t>où il n</w:t>
      </w:r>
      <w:r>
        <w:t>’</w:t>
      </w:r>
      <w:r w:rsidR="00C52F4A" w:rsidRPr="00605EB6">
        <w:t>y a la nuit âme qui vive</w:t>
      </w:r>
      <w:r>
        <w:t xml:space="preserve">, </w:t>
      </w:r>
      <w:r w:rsidR="00C52F4A" w:rsidRPr="00605EB6">
        <w:t>plutôt que partout ailleurs</w:t>
      </w:r>
      <w:r>
        <w:t>.</w:t>
      </w:r>
    </w:p>
    <w:p w14:paraId="1552493C" w14:textId="5802EBA0" w:rsidR="00C474C1" w:rsidRDefault="00C474C1" w:rsidP="00C52F4A">
      <w:r>
        <w:t>» </w:t>
      </w:r>
      <w:r w:rsidR="0094609C">
        <w:t>— </w:t>
      </w:r>
      <w:r w:rsidR="00C52F4A" w:rsidRPr="00605EB6">
        <w:t>Parbleu</w:t>
      </w:r>
      <w:r>
        <w:t xml:space="preserve">, </w:t>
      </w:r>
      <w:r w:rsidR="00C52F4A" w:rsidRPr="00605EB6">
        <w:t>me disais-je</w:t>
      </w:r>
      <w:r>
        <w:t xml:space="preserve">, </w:t>
      </w:r>
      <w:r w:rsidR="00C52F4A" w:rsidRPr="00605EB6">
        <w:t>pour faire monter la victime sur la passerelle et la jeter dans l</w:t>
      </w:r>
      <w:r>
        <w:t>’</w:t>
      </w:r>
      <w:r w:rsidR="00C52F4A" w:rsidRPr="00605EB6">
        <w:t>eau par un bon coup d</w:t>
      </w:r>
      <w:r>
        <w:t>’</w:t>
      </w:r>
      <w:r w:rsidR="00C52F4A" w:rsidRPr="00605EB6">
        <w:t>épaule</w:t>
      </w:r>
      <w:r>
        <w:t>.</w:t>
      </w:r>
    </w:p>
    <w:p w14:paraId="046A4DAB" w14:textId="77777777" w:rsidR="00C474C1" w:rsidRDefault="00C474C1" w:rsidP="00C52F4A">
      <w:r>
        <w:t>» </w:t>
      </w:r>
      <w:r w:rsidR="00C52F4A" w:rsidRPr="00605EB6">
        <w:t>Mais cela ne me satisfaisait point</w:t>
      </w:r>
      <w:r>
        <w:t xml:space="preserve"> ; </w:t>
      </w:r>
      <w:r w:rsidR="00C52F4A" w:rsidRPr="00605EB6">
        <w:t>car</w:t>
      </w:r>
      <w:r>
        <w:t xml:space="preserve">, </w:t>
      </w:r>
      <w:r w:rsidR="00C52F4A" w:rsidRPr="00605EB6">
        <w:t>si peu qu</w:t>
      </w:r>
      <w:r>
        <w:t>’</w:t>
      </w:r>
      <w:r w:rsidR="00C52F4A" w:rsidRPr="00605EB6">
        <w:t>il connût la localité</w:t>
      </w:r>
      <w:r>
        <w:t xml:space="preserve">, </w:t>
      </w:r>
      <w:r w:rsidR="00C52F4A" w:rsidRPr="00605EB6">
        <w:t>le voyageur devait savoir qu</w:t>
      </w:r>
      <w:r>
        <w:t>’</w:t>
      </w:r>
      <w:r w:rsidR="00C52F4A" w:rsidRPr="00605EB6">
        <w:t>il y avait seulement le château de l</w:t>
      </w:r>
      <w:r>
        <w:t>’</w:t>
      </w:r>
      <w:r w:rsidR="00C52F4A" w:rsidRPr="00605EB6">
        <w:t>autre côté de l</w:t>
      </w:r>
      <w:r>
        <w:t>’</w:t>
      </w:r>
      <w:r w:rsidR="00C52F4A" w:rsidRPr="00605EB6">
        <w:t>eau</w:t>
      </w:r>
      <w:r>
        <w:t>.</w:t>
      </w:r>
    </w:p>
    <w:p w14:paraId="0EF62CA5" w14:textId="66318790" w:rsidR="00C474C1" w:rsidRDefault="00C474C1" w:rsidP="00C52F4A">
      <w:r>
        <w:t>» </w:t>
      </w:r>
      <w:r w:rsidR="00C52F4A" w:rsidRPr="00605EB6">
        <w:t>Bref</w:t>
      </w:r>
      <w:r>
        <w:t xml:space="preserve">, </w:t>
      </w:r>
      <w:r w:rsidR="00C52F4A" w:rsidRPr="00605EB6">
        <w:t>j</w:t>
      </w:r>
      <w:r>
        <w:t>’</w:t>
      </w:r>
      <w:r w:rsidR="00C52F4A" w:rsidRPr="00605EB6">
        <w:t>en arrivai à me dire</w:t>
      </w:r>
      <w:r>
        <w:t xml:space="preserve"> : </w:t>
      </w:r>
      <w:r w:rsidR="007A6944">
        <w:t>“</w:t>
      </w:r>
      <w:r w:rsidR="00C52F4A" w:rsidRPr="00605EB6">
        <w:t>Voyons</w:t>
      </w:r>
      <w:r>
        <w:t xml:space="preserve">, </w:t>
      </w:r>
      <w:r w:rsidR="00C52F4A" w:rsidRPr="00605EB6">
        <w:t>voyons</w:t>
      </w:r>
      <w:r>
        <w:t xml:space="preserve">, </w:t>
      </w:r>
      <w:r w:rsidR="00C52F4A" w:rsidRPr="00605EB6">
        <w:t>est-ce que le père Grappier</w:t>
      </w:r>
      <w:r>
        <w:t xml:space="preserve">, </w:t>
      </w:r>
      <w:r w:rsidR="00C52F4A" w:rsidRPr="00605EB6">
        <w:t>cet ours mal léché</w:t>
      </w:r>
      <w:r>
        <w:t xml:space="preserve">, </w:t>
      </w:r>
      <w:r w:rsidR="00C52F4A" w:rsidRPr="00605EB6">
        <w:t>qui est le gardien du vieux château</w:t>
      </w:r>
      <w:r>
        <w:t xml:space="preserve">, </w:t>
      </w:r>
      <w:r w:rsidR="00C52F4A" w:rsidRPr="00605EB6">
        <w:t>aurait joué dans cette affaire un rôle de scélérat</w:t>
      </w:r>
      <w:r>
        <w:t> ?</w:t>
      </w:r>
      <w:r w:rsidR="007A6944">
        <w:t>”</w:t>
      </w:r>
      <w:r>
        <w:t xml:space="preserve"> </w:t>
      </w:r>
      <w:r w:rsidR="00C52F4A" w:rsidRPr="00605EB6">
        <w:t>Je résolus de savoir à quoi m</w:t>
      </w:r>
      <w:r>
        <w:t>’</w:t>
      </w:r>
      <w:r w:rsidR="00C52F4A" w:rsidRPr="00605EB6">
        <w:t>en tenir</w:t>
      </w:r>
      <w:r>
        <w:t xml:space="preserve">. </w:t>
      </w:r>
      <w:r w:rsidR="00C52F4A" w:rsidRPr="00605EB6">
        <w:t>Je veux bien vous avouer</w:t>
      </w:r>
      <w:r>
        <w:t xml:space="preserve">, </w:t>
      </w:r>
      <w:r w:rsidR="00C52F4A" w:rsidRPr="00605EB6">
        <w:t>monsieur</w:t>
      </w:r>
      <w:r>
        <w:t xml:space="preserve">, </w:t>
      </w:r>
      <w:r w:rsidR="00C52F4A" w:rsidRPr="00605EB6">
        <w:t>que j</w:t>
      </w:r>
      <w:r>
        <w:t>’</w:t>
      </w:r>
      <w:r w:rsidR="00C52F4A" w:rsidRPr="00605EB6">
        <w:t>étais alors très curieux</w:t>
      </w:r>
      <w:r>
        <w:t xml:space="preserve">, </w:t>
      </w:r>
      <w:r w:rsidR="00C52F4A" w:rsidRPr="00605EB6">
        <w:t>et que je le suis encore un peu aujourd</w:t>
      </w:r>
      <w:r>
        <w:t>’</w:t>
      </w:r>
      <w:r w:rsidR="00C52F4A" w:rsidRPr="00605EB6">
        <w:t>hui</w:t>
      </w:r>
      <w:r>
        <w:t>.</w:t>
      </w:r>
    </w:p>
    <w:p w14:paraId="56CD895F" w14:textId="77777777" w:rsidR="00C474C1" w:rsidRDefault="00C474C1" w:rsidP="00C52F4A">
      <w:r>
        <w:lastRenderedPageBreak/>
        <w:t>» </w:t>
      </w:r>
      <w:r w:rsidR="00C52F4A" w:rsidRPr="00605EB6">
        <w:t>Je cherchai à me faire bien voir du père Grappier</w:t>
      </w:r>
      <w:r>
        <w:t xml:space="preserve">, </w:t>
      </w:r>
      <w:r w:rsidR="00C52F4A" w:rsidRPr="00605EB6">
        <w:t>à l</w:t>
      </w:r>
      <w:r>
        <w:t>’</w:t>
      </w:r>
      <w:r w:rsidR="00C52F4A" w:rsidRPr="00605EB6">
        <w:t>amadouer</w:t>
      </w:r>
      <w:r>
        <w:t xml:space="preserve">, </w:t>
      </w:r>
      <w:r w:rsidR="00C52F4A" w:rsidRPr="00605EB6">
        <w:t>à attirer sa confiance</w:t>
      </w:r>
      <w:r>
        <w:t xml:space="preserve">, </w:t>
      </w:r>
      <w:r w:rsidR="00C52F4A" w:rsidRPr="00605EB6">
        <w:t>enfin à jouer près de lui le rôle d</w:t>
      </w:r>
      <w:r>
        <w:t>’</w:t>
      </w:r>
      <w:r w:rsidR="00C52F4A" w:rsidRPr="00605EB6">
        <w:t>un ami</w:t>
      </w:r>
      <w:r>
        <w:t xml:space="preserve">, </w:t>
      </w:r>
      <w:r w:rsidR="00C52F4A" w:rsidRPr="00605EB6">
        <w:t>en flattant ses goûts</w:t>
      </w:r>
      <w:r>
        <w:t xml:space="preserve">, </w:t>
      </w:r>
      <w:r w:rsidR="00C52F4A" w:rsidRPr="00605EB6">
        <w:t>en paraissant convaincu que</w:t>
      </w:r>
      <w:r>
        <w:t xml:space="preserve">, </w:t>
      </w:r>
      <w:r w:rsidR="00C52F4A" w:rsidRPr="00605EB6">
        <w:t>sous tous les rapports</w:t>
      </w:r>
      <w:r>
        <w:t xml:space="preserve">, </w:t>
      </w:r>
      <w:r w:rsidR="00C52F4A" w:rsidRPr="00605EB6">
        <w:t>il était un homme bien supérieur à moi</w:t>
      </w:r>
      <w:r>
        <w:t>.</w:t>
      </w:r>
    </w:p>
    <w:p w14:paraId="169B1348" w14:textId="343FEBCA" w:rsidR="00C474C1" w:rsidRDefault="00C474C1" w:rsidP="00C52F4A">
      <w:r>
        <w:t>» </w:t>
      </w:r>
      <w:r w:rsidR="007A6944">
        <w:t>“</w:t>
      </w:r>
      <w:r w:rsidR="00C52F4A" w:rsidRPr="00605EB6">
        <w:t>Un jour qu</w:t>
      </w:r>
      <w:r>
        <w:t>’</w:t>
      </w:r>
      <w:r w:rsidR="00C52F4A" w:rsidRPr="00605EB6">
        <w:t>il sera ivre de vin ou d</w:t>
      </w:r>
      <w:r>
        <w:t>’</w:t>
      </w:r>
      <w:r w:rsidR="00C52F4A" w:rsidRPr="00605EB6">
        <w:t>eau-de-vie</w:t>
      </w:r>
      <w:r>
        <w:t xml:space="preserve">, </w:t>
      </w:r>
      <w:r w:rsidR="00C52F4A" w:rsidRPr="00605EB6">
        <w:t>me disais-je</w:t>
      </w:r>
      <w:r>
        <w:t xml:space="preserve">, </w:t>
      </w:r>
      <w:r w:rsidR="00C52F4A" w:rsidRPr="00605EB6">
        <w:t>je le ferai babiller</w:t>
      </w:r>
      <w:r>
        <w:t>.</w:t>
      </w:r>
      <w:r w:rsidR="007A6944">
        <w:t>”</w:t>
      </w:r>
      <w:r>
        <w:t xml:space="preserve"> </w:t>
      </w:r>
      <w:r w:rsidR="00C52F4A" w:rsidRPr="00605EB6">
        <w:t>Je parvins à capter sa confiance</w:t>
      </w:r>
      <w:r>
        <w:t xml:space="preserve"> ; </w:t>
      </w:r>
      <w:r w:rsidR="00C52F4A" w:rsidRPr="00605EB6">
        <w:t>mais je vous assure</w:t>
      </w:r>
      <w:r>
        <w:t xml:space="preserve">, </w:t>
      </w:r>
      <w:r w:rsidR="00C52F4A" w:rsidRPr="00605EB6">
        <w:t>monsieur</w:t>
      </w:r>
      <w:r>
        <w:t xml:space="preserve">, </w:t>
      </w:r>
      <w:r w:rsidR="00C52F4A" w:rsidRPr="00605EB6">
        <w:t>que ce fut long et difficile</w:t>
      </w:r>
      <w:r>
        <w:t xml:space="preserve">. </w:t>
      </w:r>
      <w:r w:rsidR="00C52F4A" w:rsidRPr="00605EB6">
        <w:t>Ce vieux coquin</w:t>
      </w:r>
      <w:r>
        <w:t xml:space="preserve">, </w:t>
      </w:r>
      <w:r w:rsidR="00C52F4A" w:rsidRPr="00605EB6">
        <w:t>qui sortait on ne sait d</w:t>
      </w:r>
      <w:r>
        <w:t>’</w:t>
      </w:r>
      <w:r w:rsidR="00C52F4A" w:rsidRPr="00605EB6">
        <w:t>où</w:t>
      </w:r>
      <w:r>
        <w:t xml:space="preserve">, </w:t>
      </w:r>
      <w:r w:rsidR="00C52F4A" w:rsidRPr="00605EB6">
        <w:t>du bagne probablement</w:t>
      </w:r>
      <w:r>
        <w:t xml:space="preserve"> – </w:t>
      </w:r>
      <w:r w:rsidR="00C52F4A" w:rsidRPr="00605EB6">
        <w:t>je puis parler de lui à mon aise aujourd</w:t>
      </w:r>
      <w:r>
        <w:t>’</w:t>
      </w:r>
      <w:r w:rsidR="00C52F4A" w:rsidRPr="00605EB6">
        <w:t>hui qu</w:t>
      </w:r>
      <w:r>
        <w:t>’</w:t>
      </w:r>
      <w:r w:rsidR="00C52F4A" w:rsidRPr="00605EB6">
        <w:t>il n</w:t>
      </w:r>
      <w:r>
        <w:t>’</w:t>
      </w:r>
      <w:r w:rsidR="00C52F4A" w:rsidRPr="00605EB6">
        <w:t>existe plus</w:t>
      </w:r>
      <w:r>
        <w:t xml:space="preserve">, – </w:t>
      </w:r>
      <w:r w:rsidR="00C52F4A" w:rsidRPr="00605EB6">
        <w:t>n</w:t>
      </w:r>
      <w:r>
        <w:t>’</w:t>
      </w:r>
      <w:r w:rsidR="00C52F4A" w:rsidRPr="00605EB6">
        <w:t>était guère plus facile à aborder qu</w:t>
      </w:r>
      <w:r>
        <w:t>’</w:t>
      </w:r>
      <w:r w:rsidR="00C52F4A" w:rsidRPr="00605EB6">
        <w:t>une bête féroce dans sa tanière</w:t>
      </w:r>
      <w:r>
        <w:t xml:space="preserve">… </w:t>
      </w:r>
      <w:r w:rsidR="00C52F4A" w:rsidRPr="00605EB6">
        <w:t>Quand on l</w:t>
      </w:r>
      <w:r>
        <w:t>’</w:t>
      </w:r>
      <w:r w:rsidR="00C52F4A" w:rsidRPr="00605EB6">
        <w:t>approchait</w:t>
      </w:r>
      <w:r>
        <w:t xml:space="preserve">, </w:t>
      </w:r>
      <w:r w:rsidR="00C52F4A" w:rsidRPr="00605EB6">
        <w:t>il roulait des yeux farouches</w:t>
      </w:r>
      <w:r>
        <w:t xml:space="preserve">, </w:t>
      </w:r>
      <w:r w:rsidR="00C52F4A" w:rsidRPr="00605EB6">
        <w:t>qui donnaient la chair de poule</w:t>
      </w:r>
      <w:r>
        <w:t xml:space="preserve"> ; </w:t>
      </w:r>
      <w:r w:rsidR="00C52F4A" w:rsidRPr="00605EB6">
        <w:t>quand on avait la hardiesse de lui parler et qu</w:t>
      </w:r>
      <w:r>
        <w:t>’</w:t>
      </w:r>
      <w:r w:rsidR="00C52F4A" w:rsidRPr="00605EB6">
        <w:t>il voulait répondre</w:t>
      </w:r>
      <w:r>
        <w:t xml:space="preserve">, </w:t>
      </w:r>
      <w:r w:rsidR="00C52F4A" w:rsidRPr="00605EB6">
        <w:t>c</w:t>
      </w:r>
      <w:r>
        <w:t>’</w:t>
      </w:r>
      <w:r w:rsidR="00C52F4A" w:rsidRPr="00605EB6">
        <w:t>était par des paroles rauques</w:t>
      </w:r>
      <w:r>
        <w:t xml:space="preserve">, </w:t>
      </w:r>
      <w:r w:rsidR="00C52F4A" w:rsidRPr="00605EB6">
        <w:t>incompréhensibles souvent</w:t>
      </w:r>
      <w:r>
        <w:t xml:space="preserve">, </w:t>
      </w:r>
      <w:r w:rsidR="00C52F4A" w:rsidRPr="00605EB6">
        <w:t>qu</w:t>
      </w:r>
      <w:r>
        <w:t>’</w:t>
      </w:r>
      <w:r w:rsidR="00C52F4A" w:rsidRPr="00605EB6">
        <w:t>on aurait pu prendre pour le grognement d</w:t>
      </w:r>
      <w:r>
        <w:t>’</w:t>
      </w:r>
      <w:r w:rsidR="00C52F4A" w:rsidRPr="00605EB6">
        <w:t>un ours en colère</w:t>
      </w:r>
      <w:r>
        <w:t>.</w:t>
      </w:r>
    </w:p>
    <w:p w14:paraId="5C85442C" w14:textId="77777777" w:rsidR="00C474C1" w:rsidRDefault="00C474C1" w:rsidP="00C52F4A">
      <w:r>
        <w:t>» </w:t>
      </w:r>
      <w:r w:rsidR="00C52F4A" w:rsidRPr="00605EB6">
        <w:t>Tel était le gardien du château</w:t>
      </w:r>
      <w:r>
        <w:t xml:space="preserve">, </w:t>
      </w:r>
      <w:r w:rsidR="00C52F4A" w:rsidRPr="00605EB6">
        <w:t>un vrai cerbère</w:t>
      </w:r>
      <w:r>
        <w:t xml:space="preserve">, </w:t>
      </w:r>
      <w:r w:rsidR="00C52F4A" w:rsidRPr="00605EB6">
        <w:t>comme vous voyez</w:t>
      </w:r>
      <w:r>
        <w:t xml:space="preserve">, </w:t>
      </w:r>
      <w:r w:rsidR="00C52F4A" w:rsidRPr="00605EB6">
        <w:t>bien qu</w:t>
      </w:r>
      <w:r>
        <w:t>’</w:t>
      </w:r>
      <w:r w:rsidR="00C52F4A" w:rsidRPr="00605EB6">
        <w:t>il n</w:t>
      </w:r>
      <w:r>
        <w:t>’</w:t>
      </w:r>
      <w:r w:rsidR="00C52F4A" w:rsidRPr="00605EB6">
        <w:t>eût qu</w:t>
      </w:r>
      <w:r>
        <w:t>’</w:t>
      </w:r>
      <w:r w:rsidR="00C52F4A" w:rsidRPr="00605EB6">
        <w:t>une seule tête</w:t>
      </w:r>
      <w:r>
        <w:t xml:space="preserve"> ; </w:t>
      </w:r>
      <w:r w:rsidR="00C52F4A" w:rsidRPr="00605EB6">
        <w:t>mais une tête si laide</w:t>
      </w:r>
      <w:r>
        <w:t xml:space="preserve">, </w:t>
      </w:r>
      <w:r w:rsidR="00C52F4A" w:rsidRPr="00605EB6">
        <w:t>si repoussante</w:t>
      </w:r>
      <w:r>
        <w:t xml:space="preserve">, </w:t>
      </w:r>
      <w:r w:rsidR="00C52F4A" w:rsidRPr="00605EB6">
        <w:t>qu</w:t>
      </w:r>
      <w:r>
        <w:t>’</w:t>
      </w:r>
      <w:r w:rsidR="00C52F4A" w:rsidRPr="00605EB6">
        <w:t>elle pouvait bien compter pour trois</w:t>
      </w:r>
      <w:r>
        <w:t>.</w:t>
      </w:r>
    </w:p>
    <w:p w14:paraId="1A908208" w14:textId="5BD41687" w:rsidR="00C474C1" w:rsidRDefault="00C474C1" w:rsidP="00C52F4A">
      <w:r>
        <w:t>» </w:t>
      </w:r>
      <w:r w:rsidR="00C52F4A" w:rsidRPr="00605EB6">
        <w:t>Le château</w:t>
      </w:r>
      <w:r>
        <w:t xml:space="preserve">, </w:t>
      </w:r>
      <w:r w:rsidR="00C52F4A" w:rsidRPr="00605EB6">
        <w:t xml:space="preserve">qui appartient à </w:t>
      </w:r>
      <w:r>
        <w:t>M. </w:t>
      </w:r>
      <w:r w:rsidR="00C52F4A" w:rsidRPr="00605EB6">
        <w:t>Morandot</w:t>
      </w:r>
      <w:r>
        <w:t xml:space="preserve">, </w:t>
      </w:r>
      <w:r w:rsidR="00C52F4A" w:rsidRPr="00605EB6">
        <w:t>un richissime banquier</w:t>
      </w:r>
      <w:r>
        <w:t xml:space="preserve">, </w:t>
      </w:r>
      <w:r w:rsidR="00C52F4A" w:rsidRPr="00605EB6">
        <w:t>était abandonné aux hiboux et aux lézards depuis de longues années</w:t>
      </w:r>
      <w:r>
        <w:t xml:space="preserve">, </w:t>
      </w:r>
      <w:r w:rsidR="00C52F4A" w:rsidRPr="00605EB6">
        <w:t>lorsqu</w:t>
      </w:r>
      <w:r>
        <w:t>’</w:t>
      </w:r>
      <w:r w:rsidR="00C52F4A" w:rsidRPr="00605EB6">
        <w:t>il fut loué un jour par des gens inconnus</w:t>
      </w:r>
      <w:r>
        <w:t xml:space="preserve">, </w:t>
      </w:r>
      <w:r w:rsidR="00C52F4A" w:rsidRPr="00605EB6">
        <w:t>lesquels investirent le père Grappier des doubles fonctions de portier et de régisseur</w:t>
      </w:r>
      <w:r>
        <w:t>.</w:t>
      </w:r>
    </w:p>
    <w:p w14:paraId="08B0A1CB" w14:textId="65DC6D87" w:rsidR="00C474C1" w:rsidRDefault="00C474C1" w:rsidP="00C52F4A">
      <w:r>
        <w:t>» </w:t>
      </w:r>
      <w:r w:rsidR="00C52F4A" w:rsidRPr="00605EB6">
        <w:t>J</w:t>
      </w:r>
      <w:r>
        <w:t>’</w:t>
      </w:r>
      <w:r w:rsidR="00C52F4A" w:rsidRPr="00605EB6">
        <w:t>arrivai donc à être l</w:t>
      </w:r>
      <w:r>
        <w:t>’</w:t>
      </w:r>
      <w:r w:rsidR="00C52F4A" w:rsidRPr="00605EB6">
        <w:t>ami</w:t>
      </w:r>
      <w:r>
        <w:t xml:space="preserve">, </w:t>
      </w:r>
      <w:r w:rsidR="00C52F4A" w:rsidRPr="00605EB6">
        <w:t>l</w:t>
      </w:r>
      <w:r>
        <w:t>’</w:t>
      </w:r>
      <w:r w:rsidR="00C52F4A" w:rsidRPr="00605EB6">
        <w:t>unique ami du vieux cerbère</w:t>
      </w:r>
      <w:r>
        <w:t xml:space="preserve">. </w:t>
      </w:r>
      <w:r w:rsidR="00C52F4A" w:rsidRPr="00605EB6">
        <w:t>Il me recevait avec plaisir et ne dédaignait pas de me faire</w:t>
      </w:r>
      <w:r>
        <w:t xml:space="preserve">, </w:t>
      </w:r>
      <w:r w:rsidR="00C52F4A" w:rsidRPr="00605EB6">
        <w:t>de temps à autre</w:t>
      </w:r>
      <w:r>
        <w:t xml:space="preserve">, </w:t>
      </w:r>
      <w:r w:rsidR="00C52F4A" w:rsidRPr="00605EB6">
        <w:t>une petite visite</w:t>
      </w:r>
      <w:r>
        <w:t xml:space="preserve">. </w:t>
      </w:r>
      <w:r w:rsidR="00C52F4A" w:rsidRPr="00605EB6">
        <w:t>Il me parlait de ses prouesses de jeune homme</w:t>
      </w:r>
      <w:r>
        <w:t xml:space="preserve">, </w:t>
      </w:r>
      <w:r w:rsidR="00C52F4A" w:rsidRPr="00605EB6">
        <w:t>de Paris</w:t>
      </w:r>
      <w:r>
        <w:t xml:space="preserve">, </w:t>
      </w:r>
      <w:r w:rsidR="00C52F4A" w:rsidRPr="00605EB6">
        <w:t>de Londres</w:t>
      </w:r>
      <w:r>
        <w:t xml:space="preserve">, </w:t>
      </w:r>
      <w:r w:rsidR="00C52F4A" w:rsidRPr="00605EB6">
        <w:t>où il avait habité</w:t>
      </w:r>
      <w:r>
        <w:t xml:space="preserve">, </w:t>
      </w:r>
      <w:r w:rsidR="00C52F4A" w:rsidRPr="00605EB6">
        <w:t>de ses longs voyages</w:t>
      </w:r>
      <w:r w:rsidR="004540F3">
        <w:t> ;</w:t>
      </w:r>
      <w:r>
        <w:t xml:space="preserve"> </w:t>
      </w:r>
      <w:r w:rsidR="00C52F4A" w:rsidRPr="00605EB6">
        <w:t>mais il ne prononçait jamais un mot touchant les choses que je tenais à savoir</w:t>
      </w:r>
      <w:r>
        <w:t xml:space="preserve">. </w:t>
      </w:r>
      <w:r w:rsidR="00C52F4A" w:rsidRPr="00605EB6">
        <w:t xml:space="preserve">Si je le </w:t>
      </w:r>
      <w:r w:rsidR="00C52F4A" w:rsidRPr="00605EB6">
        <w:lastRenderedPageBreak/>
        <w:t>questionnais au sujet de ceux qu</w:t>
      </w:r>
      <w:r>
        <w:t>’</w:t>
      </w:r>
      <w:r w:rsidR="00C52F4A" w:rsidRPr="00605EB6">
        <w:t>il servait</w:t>
      </w:r>
      <w:r>
        <w:t xml:space="preserve">, </w:t>
      </w:r>
      <w:r w:rsidR="00C52F4A" w:rsidRPr="00605EB6">
        <w:t>il restait muet comme ce morceau de bois piqué en terre</w:t>
      </w:r>
      <w:r>
        <w:t xml:space="preserve">. </w:t>
      </w:r>
      <w:r w:rsidR="00C52F4A" w:rsidRPr="00605EB6">
        <w:t>Je le vis souvent gris</w:t>
      </w:r>
      <w:r>
        <w:t xml:space="preserve">, </w:t>
      </w:r>
      <w:r w:rsidR="00C52F4A" w:rsidRPr="00605EB6">
        <w:t>je puis dire ivre</w:t>
      </w:r>
      <w:r>
        <w:t xml:space="preserve">, </w:t>
      </w:r>
      <w:r w:rsidR="00C52F4A" w:rsidRPr="00605EB6">
        <w:t>n</w:t>
      </w:r>
      <w:r>
        <w:t>’</w:t>
      </w:r>
      <w:r w:rsidR="00C52F4A" w:rsidRPr="00605EB6">
        <w:t>ayant plus sa raison</w:t>
      </w:r>
      <w:r>
        <w:t xml:space="preserve"> ; : </w:t>
      </w:r>
      <w:r w:rsidR="00C52F4A" w:rsidRPr="00605EB6">
        <w:t>eh bien</w:t>
      </w:r>
      <w:r>
        <w:t xml:space="preserve">, </w:t>
      </w:r>
      <w:r w:rsidR="00C52F4A" w:rsidRPr="00605EB6">
        <w:t>même alors</w:t>
      </w:r>
      <w:r>
        <w:t xml:space="preserve">, </w:t>
      </w:r>
      <w:r w:rsidR="00C52F4A" w:rsidRPr="00605EB6">
        <w:t>il se renfermait dans son mutisme absolu</w:t>
      </w:r>
      <w:r>
        <w:t xml:space="preserve">. </w:t>
      </w:r>
      <w:r w:rsidR="00C52F4A" w:rsidRPr="00605EB6">
        <w:t>Mais plus je rencontrais de difficulté à satisfaire ma curiosité</w:t>
      </w:r>
      <w:r>
        <w:t xml:space="preserve">, </w:t>
      </w:r>
      <w:r w:rsidR="00C52F4A" w:rsidRPr="00605EB6">
        <w:t>plus je mettais d</w:t>
      </w:r>
      <w:r>
        <w:t>’</w:t>
      </w:r>
      <w:r w:rsidR="00C52F4A" w:rsidRPr="00605EB6">
        <w:t>acharnement à découvrir ce que le vieux me cachait</w:t>
      </w:r>
      <w:r>
        <w:t>.</w:t>
      </w:r>
    </w:p>
    <w:p w14:paraId="3B4C2CB4" w14:textId="77777777" w:rsidR="00C474C1" w:rsidRDefault="00C474C1" w:rsidP="00C52F4A">
      <w:r>
        <w:t>» </w:t>
      </w:r>
      <w:r w:rsidR="00C52F4A" w:rsidRPr="00605EB6">
        <w:t>Mais</w:t>
      </w:r>
      <w:r>
        <w:t xml:space="preserve">, </w:t>
      </w:r>
      <w:r w:rsidR="00C52F4A" w:rsidRPr="00605EB6">
        <w:t>voyez-vous</w:t>
      </w:r>
      <w:r>
        <w:t xml:space="preserve">, </w:t>
      </w:r>
      <w:r w:rsidR="00C52F4A" w:rsidRPr="00605EB6">
        <w:t>monsieur</w:t>
      </w:r>
      <w:r>
        <w:t xml:space="preserve">, </w:t>
      </w:r>
      <w:r w:rsidR="00C52F4A" w:rsidRPr="00605EB6">
        <w:t>j</w:t>
      </w:r>
      <w:r>
        <w:t>’</w:t>
      </w:r>
      <w:r w:rsidR="00C52F4A" w:rsidRPr="00605EB6">
        <w:t>en aurais été certainement pour mes frais</w:t>
      </w:r>
      <w:r>
        <w:t xml:space="preserve">, </w:t>
      </w:r>
      <w:r w:rsidR="00C52F4A" w:rsidRPr="00605EB6">
        <w:t>si</w:t>
      </w:r>
      <w:r>
        <w:t xml:space="preserve">, </w:t>
      </w:r>
      <w:r w:rsidR="00C52F4A" w:rsidRPr="00605EB6">
        <w:t>au moment où je m</w:t>
      </w:r>
      <w:r>
        <w:t>’</w:t>
      </w:r>
      <w:r w:rsidR="00C52F4A" w:rsidRPr="00605EB6">
        <w:t>y attendais le moins</w:t>
      </w:r>
      <w:r>
        <w:t xml:space="preserve">, </w:t>
      </w:r>
      <w:r w:rsidR="00C52F4A" w:rsidRPr="00605EB6">
        <w:t>et parce qu</w:t>
      </w:r>
      <w:r>
        <w:t>’</w:t>
      </w:r>
      <w:r w:rsidR="00C52F4A" w:rsidRPr="00605EB6">
        <w:t>il le voulut ainsi</w:t>
      </w:r>
      <w:r>
        <w:t xml:space="preserve">, </w:t>
      </w:r>
      <w:r w:rsidR="00C52F4A" w:rsidRPr="00605EB6">
        <w:t>le père Grappier ne m</w:t>
      </w:r>
      <w:r>
        <w:t>’</w:t>
      </w:r>
      <w:r w:rsidR="00C52F4A" w:rsidRPr="00605EB6">
        <w:t>eût appris une bonne partie des choses qu</w:t>
      </w:r>
      <w:r>
        <w:t>’</w:t>
      </w:r>
      <w:r w:rsidR="00C52F4A" w:rsidRPr="00605EB6">
        <w:t>il connaissait</w:t>
      </w:r>
      <w:r>
        <w:t>.</w:t>
      </w:r>
    </w:p>
    <w:p w14:paraId="0129DC1C" w14:textId="77777777" w:rsidR="00C474C1" w:rsidRDefault="00C474C1" w:rsidP="00C52F4A">
      <w:r>
        <w:t>» </w:t>
      </w:r>
      <w:r w:rsidR="00C52F4A" w:rsidRPr="00605EB6">
        <w:t>Voici comment cela arriva</w:t>
      </w:r>
      <w:r>
        <w:t> :</w:t>
      </w:r>
    </w:p>
    <w:p w14:paraId="67851F7E" w14:textId="77777777" w:rsidR="00C474C1" w:rsidRDefault="00C474C1" w:rsidP="00C52F4A">
      <w:r>
        <w:t>» </w:t>
      </w:r>
      <w:r w:rsidR="00C52F4A" w:rsidRPr="00605EB6">
        <w:t>Un soir</w:t>
      </w:r>
      <w:r>
        <w:t xml:space="preserve">, </w:t>
      </w:r>
      <w:r w:rsidR="00C52F4A" w:rsidRPr="00605EB6">
        <w:t>le vieux vint me rendre visite</w:t>
      </w:r>
      <w:r>
        <w:t>.</w:t>
      </w:r>
    </w:p>
    <w:p w14:paraId="2524E5E7" w14:textId="7FAA709D" w:rsidR="00C474C1" w:rsidRDefault="00C474C1" w:rsidP="00C52F4A">
      <w:r>
        <w:t>» </w:t>
      </w:r>
      <w:r w:rsidR="007A6944">
        <w:t>“</w:t>
      </w:r>
      <w:r>
        <w:t> </w:t>
      </w:r>
      <w:r w:rsidR="00C52F4A" w:rsidRPr="00605EB6">
        <w:t>Je ne me sens pas à mon aise</w:t>
      </w:r>
      <w:r>
        <w:t xml:space="preserve">, </w:t>
      </w:r>
      <w:r w:rsidR="00C52F4A" w:rsidRPr="00605EB6">
        <w:t>me dit-il</w:t>
      </w:r>
      <w:r>
        <w:t xml:space="preserve"> ; </w:t>
      </w:r>
      <w:r w:rsidR="00C52F4A" w:rsidRPr="00605EB6">
        <w:t>mais je t</w:t>
      </w:r>
      <w:r>
        <w:t>’</w:t>
      </w:r>
      <w:r w:rsidR="00C52F4A" w:rsidRPr="00605EB6">
        <w:t>avais promis de venir</w:t>
      </w:r>
      <w:r>
        <w:t xml:space="preserve">, </w:t>
      </w:r>
      <w:r w:rsidR="00C52F4A" w:rsidRPr="00605EB6">
        <w:t>me voilà</w:t>
      </w:r>
      <w:r>
        <w:t>.</w:t>
      </w:r>
      <w:r w:rsidR="007A6944">
        <w:t>”</w:t>
      </w:r>
    </w:p>
    <w:p w14:paraId="5FF48F3E" w14:textId="77777777" w:rsidR="00C474C1" w:rsidRDefault="00C474C1" w:rsidP="00C52F4A">
      <w:r>
        <w:t>» </w:t>
      </w:r>
      <w:r w:rsidR="00C52F4A" w:rsidRPr="00605EB6">
        <w:t>J</w:t>
      </w:r>
      <w:r>
        <w:t>’</w:t>
      </w:r>
      <w:r w:rsidR="00C52F4A" w:rsidRPr="00605EB6">
        <w:t>avais dans une bouteille un restant de vieux marc</w:t>
      </w:r>
      <w:r>
        <w:t xml:space="preserve"> ; </w:t>
      </w:r>
      <w:r w:rsidR="00C52F4A" w:rsidRPr="00605EB6">
        <w:t>je lui en versai la moitié d</w:t>
      </w:r>
      <w:r>
        <w:t>’</w:t>
      </w:r>
      <w:r w:rsidR="00C52F4A" w:rsidRPr="00605EB6">
        <w:t>un verre</w:t>
      </w:r>
      <w:r>
        <w:t xml:space="preserve">. </w:t>
      </w:r>
      <w:r w:rsidR="00C52F4A" w:rsidRPr="00605EB6">
        <w:t>Il en avala une gorgée</w:t>
      </w:r>
      <w:r>
        <w:t>.</w:t>
      </w:r>
    </w:p>
    <w:p w14:paraId="5456B6F4" w14:textId="2C5D7E7E" w:rsidR="00C474C1" w:rsidRDefault="00C474C1" w:rsidP="00C52F4A">
      <w:r>
        <w:t>» </w:t>
      </w:r>
      <w:r w:rsidR="007A6944">
        <w:t>“</w:t>
      </w:r>
      <w:r w:rsidR="00C52F4A" w:rsidRPr="00605EB6">
        <w:t>Ah</w:t>
      </w:r>
      <w:r>
        <w:t xml:space="preserve"> ! </w:t>
      </w:r>
      <w:r w:rsidR="00C52F4A" w:rsidRPr="00605EB6">
        <w:t>ah</w:t>
      </w:r>
      <w:r>
        <w:t xml:space="preserve"> ! </w:t>
      </w:r>
      <w:r w:rsidR="00C52F4A" w:rsidRPr="00605EB6">
        <w:t>fit-il</w:t>
      </w:r>
      <w:r>
        <w:t xml:space="preserve">, </w:t>
      </w:r>
      <w:r w:rsidR="00C52F4A" w:rsidRPr="00605EB6">
        <w:t>ça me réchauffe l</w:t>
      </w:r>
      <w:r>
        <w:t>’</w:t>
      </w:r>
      <w:r w:rsidR="00C52F4A" w:rsidRPr="00605EB6">
        <w:t>intérieur</w:t>
      </w:r>
      <w:r>
        <w:t xml:space="preserve">, </w:t>
      </w:r>
      <w:r w:rsidR="00C52F4A" w:rsidRPr="00605EB6">
        <w:t>ça me fait du bien</w:t>
      </w:r>
      <w:r>
        <w:t>.</w:t>
      </w:r>
      <w:r w:rsidR="007A6944">
        <w:t>”</w:t>
      </w:r>
    </w:p>
    <w:p w14:paraId="57503338" w14:textId="77777777" w:rsidR="00C474C1" w:rsidRDefault="00C474C1" w:rsidP="00C52F4A">
      <w:r>
        <w:t>» </w:t>
      </w:r>
      <w:r w:rsidR="00C52F4A" w:rsidRPr="003C7D08">
        <w:t>À petits coups il vida son verre</w:t>
      </w:r>
      <w:r>
        <w:t xml:space="preserve">. </w:t>
      </w:r>
      <w:r w:rsidR="00C52F4A" w:rsidRPr="003C7D08">
        <w:t>Nous causâmes peu</w:t>
      </w:r>
      <w:r>
        <w:t xml:space="preserve"> ; </w:t>
      </w:r>
      <w:r w:rsidR="00C52F4A" w:rsidRPr="003C7D08">
        <w:t>il était triste</w:t>
      </w:r>
      <w:r>
        <w:t xml:space="preserve">, </w:t>
      </w:r>
      <w:r w:rsidR="00C52F4A" w:rsidRPr="003C7D08">
        <w:t>sombre</w:t>
      </w:r>
      <w:r>
        <w:t xml:space="preserve"> ; </w:t>
      </w:r>
      <w:r w:rsidR="00C52F4A" w:rsidRPr="003C7D08">
        <w:t>il me répondait à peine</w:t>
      </w:r>
      <w:r>
        <w:t xml:space="preserve">. </w:t>
      </w:r>
      <w:r w:rsidR="00C52F4A" w:rsidRPr="003C7D08">
        <w:t>À onze heures</w:t>
      </w:r>
      <w:r>
        <w:t xml:space="preserve">, </w:t>
      </w:r>
      <w:r w:rsidR="00C52F4A" w:rsidRPr="003C7D08">
        <w:t>quand il voulut s</w:t>
      </w:r>
      <w:r>
        <w:t>’</w:t>
      </w:r>
      <w:r w:rsidR="00C52F4A" w:rsidRPr="003C7D08">
        <w:t>en aller</w:t>
      </w:r>
      <w:r>
        <w:t xml:space="preserve">, </w:t>
      </w:r>
      <w:r w:rsidR="00C52F4A" w:rsidRPr="003C7D08">
        <w:t>il ne put mettre un pied devant l</w:t>
      </w:r>
      <w:r>
        <w:t>’</w:t>
      </w:r>
      <w:r w:rsidR="00C52F4A" w:rsidRPr="003C7D08">
        <w:t>autre</w:t>
      </w:r>
      <w:r>
        <w:t>.</w:t>
      </w:r>
    </w:p>
    <w:p w14:paraId="69AFACF8" w14:textId="085CD9C1" w:rsidR="00C474C1" w:rsidRDefault="00C474C1" w:rsidP="00C52F4A">
      <w:r>
        <w:t>» </w:t>
      </w:r>
      <w:r w:rsidR="007A6944">
        <w:t>“</w:t>
      </w:r>
      <w:r w:rsidR="00C52F4A" w:rsidRPr="00605EB6">
        <w:t>Tonnerre</w:t>
      </w:r>
      <w:r>
        <w:t xml:space="preserve"> ! </w:t>
      </w:r>
      <w:r w:rsidR="00C52F4A" w:rsidRPr="00605EB6">
        <w:t>fit-il</w:t>
      </w:r>
      <w:r>
        <w:t xml:space="preserve">, </w:t>
      </w:r>
      <w:r w:rsidR="00C52F4A" w:rsidRPr="00605EB6">
        <w:t>je crois bien que</w:t>
      </w:r>
      <w:r>
        <w:t xml:space="preserve">, </w:t>
      </w:r>
      <w:r w:rsidR="00C52F4A" w:rsidRPr="00605EB6">
        <w:t>cette fois</w:t>
      </w:r>
      <w:r>
        <w:t xml:space="preserve">, </w:t>
      </w:r>
      <w:r w:rsidR="00C52F4A" w:rsidRPr="00605EB6">
        <w:t>je vais passer l</w:t>
      </w:r>
      <w:r>
        <w:t>’</w:t>
      </w:r>
      <w:r w:rsidR="00C52F4A" w:rsidRPr="00605EB6">
        <w:t>arme à gauche</w:t>
      </w:r>
      <w:r>
        <w:t>.</w:t>
      </w:r>
      <w:r w:rsidR="007A6944">
        <w:t>”</w:t>
      </w:r>
    </w:p>
    <w:p w14:paraId="6BB1AEBB" w14:textId="77777777" w:rsidR="00C474C1" w:rsidRDefault="00C474C1" w:rsidP="00C52F4A">
      <w:r>
        <w:t>» </w:t>
      </w:r>
      <w:r w:rsidR="00C52F4A" w:rsidRPr="00605EB6">
        <w:t>Je l</w:t>
      </w:r>
      <w:r>
        <w:t>’</w:t>
      </w:r>
      <w:r w:rsidR="00C52F4A" w:rsidRPr="00605EB6">
        <w:t>aidai à se déshabiller et le couchai dans mon lit</w:t>
      </w:r>
      <w:r>
        <w:t xml:space="preserve">. </w:t>
      </w:r>
      <w:r w:rsidR="00C52F4A" w:rsidRPr="00605EB6">
        <w:t>Moi</w:t>
      </w:r>
      <w:r>
        <w:t xml:space="preserve">, </w:t>
      </w:r>
      <w:r w:rsidR="00C52F4A" w:rsidRPr="00605EB6">
        <w:t>je restai debout toute la nuit</w:t>
      </w:r>
      <w:r>
        <w:t xml:space="preserve">, </w:t>
      </w:r>
      <w:r w:rsidR="00C52F4A" w:rsidRPr="00605EB6">
        <w:t>le soignant de mon mieux</w:t>
      </w:r>
      <w:r>
        <w:t xml:space="preserve">. </w:t>
      </w:r>
      <w:r w:rsidR="00C52F4A" w:rsidRPr="00605EB6">
        <w:t>Le lendemain matin</w:t>
      </w:r>
      <w:r>
        <w:t xml:space="preserve">, </w:t>
      </w:r>
      <w:r w:rsidR="00C52F4A" w:rsidRPr="00605EB6">
        <w:t>il était beaucoup plus mal</w:t>
      </w:r>
      <w:r>
        <w:t>.</w:t>
      </w:r>
    </w:p>
    <w:p w14:paraId="1E4D9708" w14:textId="6FBB0253" w:rsidR="00C474C1" w:rsidRDefault="00C474C1" w:rsidP="00C52F4A">
      <w:r>
        <w:lastRenderedPageBreak/>
        <w:t>» </w:t>
      </w:r>
      <w:r w:rsidR="007A6944">
        <w:t>“</w:t>
      </w:r>
      <w:r w:rsidR="00C52F4A" w:rsidRPr="00605EB6">
        <w:t>Veux-tu que j</w:t>
      </w:r>
      <w:r>
        <w:t>’</w:t>
      </w:r>
      <w:r w:rsidR="00C52F4A" w:rsidRPr="00605EB6">
        <w:t>aille chercher le médecin</w:t>
      </w:r>
      <w:r>
        <w:t xml:space="preserve"> ? </w:t>
      </w:r>
      <w:r w:rsidR="00C52F4A" w:rsidRPr="00605EB6">
        <w:t>lui demandai-je</w:t>
      </w:r>
      <w:r>
        <w:t>.</w:t>
      </w:r>
    </w:p>
    <w:p w14:paraId="3F7B52B1" w14:textId="4BADC964" w:rsidR="00C474C1" w:rsidRDefault="00C474C1" w:rsidP="00C52F4A">
      <w:r>
        <w:t>» </w:t>
      </w:r>
      <w:r w:rsidR="0094609C">
        <w:t>— </w:t>
      </w:r>
      <w:r w:rsidR="00C52F4A" w:rsidRPr="00605EB6">
        <w:t>Va</w:t>
      </w:r>
      <w:r>
        <w:t xml:space="preserve">, </w:t>
      </w:r>
      <w:r w:rsidR="00C52F4A" w:rsidRPr="00605EB6">
        <w:t>si tu veux</w:t>
      </w:r>
      <w:r>
        <w:t xml:space="preserve">, </w:t>
      </w:r>
      <w:r w:rsidR="00C52F4A" w:rsidRPr="00605EB6">
        <w:t>me répondit-il</w:t>
      </w:r>
      <w:r>
        <w:t>.</w:t>
      </w:r>
      <w:r w:rsidR="007A6944">
        <w:t>”</w:t>
      </w:r>
    </w:p>
    <w:p w14:paraId="60C426D8" w14:textId="77777777" w:rsidR="00C474C1" w:rsidRDefault="00C474C1" w:rsidP="00C52F4A">
      <w:r>
        <w:t>» </w:t>
      </w:r>
      <w:r w:rsidR="00C52F4A" w:rsidRPr="00605EB6">
        <w:t>Le médecin vint et prescrivit je ne sais plus quel remède</w:t>
      </w:r>
      <w:r>
        <w:t>.</w:t>
      </w:r>
    </w:p>
    <w:p w14:paraId="58EAE812" w14:textId="134581BF" w:rsidR="00C474C1" w:rsidRDefault="00C474C1" w:rsidP="00C52F4A">
      <w:r>
        <w:t>» </w:t>
      </w:r>
      <w:r w:rsidR="0094609C">
        <w:t>— </w:t>
      </w:r>
      <w:r w:rsidR="00C52F4A" w:rsidRPr="00605EB6">
        <w:t>Je ne vois pas qu</w:t>
      </w:r>
      <w:r>
        <w:t>’</w:t>
      </w:r>
      <w:r w:rsidR="00C52F4A" w:rsidRPr="00605EB6">
        <w:t>il y ait grand</w:t>
      </w:r>
      <w:r>
        <w:t>’</w:t>
      </w:r>
      <w:r w:rsidR="00C52F4A" w:rsidRPr="00605EB6">
        <w:t>chose à faire</w:t>
      </w:r>
      <w:r>
        <w:t xml:space="preserve">, </w:t>
      </w:r>
      <w:r w:rsidR="00C52F4A" w:rsidRPr="00605EB6">
        <w:t>dit-il</w:t>
      </w:r>
      <w:r>
        <w:t xml:space="preserve"> ; </w:t>
      </w:r>
      <w:r w:rsidR="00C52F4A" w:rsidRPr="00605EB6">
        <w:t>votre ami a le corps brûlé par les alcools</w:t>
      </w:r>
      <w:r>
        <w:t xml:space="preserve"> ; </w:t>
      </w:r>
      <w:r w:rsidR="00C52F4A" w:rsidRPr="00605EB6">
        <w:t>il peut s</w:t>
      </w:r>
      <w:r>
        <w:t>’</w:t>
      </w:r>
      <w:r w:rsidR="00C52F4A" w:rsidRPr="00605EB6">
        <w:t>éteindre d</w:t>
      </w:r>
      <w:r>
        <w:t>’</w:t>
      </w:r>
      <w:r w:rsidR="00C52F4A" w:rsidRPr="00605EB6">
        <w:t>un moment à l</w:t>
      </w:r>
      <w:r>
        <w:t>’</w:t>
      </w:r>
      <w:r w:rsidR="00C52F4A" w:rsidRPr="00605EB6">
        <w:t>autre comme une lampe qui n</w:t>
      </w:r>
      <w:r>
        <w:t>’</w:t>
      </w:r>
      <w:r w:rsidR="00C52F4A" w:rsidRPr="00605EB6">
        <w:t>a plus d</w:t>
      </w:r>
      <w:r>
        <w:t>’</w:t>
      </w:r>
      <w:r w:rsidR="00C52F4A" w:rsidRPr="00605EB6">
        <w:t>huile</w:t>
      </w:r>
      <w:r>
        <w:t>.</w:t>
      </w:r>
    </w:p>
    <w:p w14:paraId="174F3BBC" w14:textId="6BDA648F" w:rsidR="00C474C1" w:rsidRDefault="00C474C1" w:rsidP="00C52F4A">
      <w:r>
        <w:t>» </w:t>
      </w:r>
      <w:r w:rsidR="00C52F4A" w:rsidRPr="00605EB6">
        <w:t>Le médecin n</w:t>
      </w:r>
      <w:r>
        <w:t>’</w:t>
      </w:r>
      <w:r w:rsidR="00C52F4A" w:rsidRPr="00605EB6">
        <w:t>avait pas parlé bien haut</w:t>
      </w:r>
      <w:r w:rsidR="004540F3">
        <w:t> ;</w:t>
      </w:r>
      <w:r>
        <w:t xml:space="preserve"> </w:t>
      </w:r>
      <w:r w:rsidR="00C52F4A" w:rsidRPr="00605EB6">
        <w:t>mais Grappier</w:t>
      </w:r>
      <w:r>
        <w:t xml:space="preserve">, </w:t>
      </w:r>
      <w:r w:rsidR="00C52F4A" w:rsidRPr="00605EB6">
        <w:t>qui avait l</w:t>
      </w:r>
      <w:r>
        <w:t>’</w:t>
      </w:r>
      <w:r w:rsidR="00C52F4A" w:rsidRPr="00605EB6">
        <w:t>oreille extrêmement fine</w:t>
      </w:r>
      <w:r>
        <w:t xml:space="preserve">, </w:t>
      </w:r>
      <w:r w:rsidR="00C52F4A" w:rsidRPr="00605EB6">
        <w:t>entendit</w:t>
      </w:r>
      <w:r>
        <w:t>.</w:t>
      </w:r>
    </w:p>
    <w:p w14:paraId="5F4E60A5" w14:textId="708ABA42" w:rsidR="00C474C1" w:rsidRDefault="00C474C1" w:rsidP="00C52F4A">
      <w:r>
        <w:t>» </w:t>
      </w:r>
      <w:r w:rsidR="0094609C">
        <w:t>— </w:t>
      </w:r>
      <w:r w:rsidR="00C52F4A" w:rsidRPr="00605EB6">
        <w:t>Qu</w:t>
      </w:r>
      <w:r>
        <w:t>’</w:t>
      </w:r>
      <w:r w:rsidR="00C52F4A" w:rsidRPr="00605EB6">
        <w:t>est-ce qu</w:t>
      </w:r>
      <w:r>
        <w:t>’</w:t>
      </w:r>
      <w:r w:rsidR="00C52F4A" w:rsidRPr="00605EB6">
        <w:t>il t</w:t>
      </w:r>
      <w:r>
        <w:t>’</w:t>
      </w:r>
      <w:r w:rsidR="00C52F4A" w:rsidRPr="00605EB6">
        <w:t>a dit</w:t>
      </w:r>
      <w:r>
        <w:t xml:space="preserve">, </w:t>
      </w:r>
      <w:r w:rsidR="00C52F4A" w:rsidRPr="00605EB6">
        <w:t>le croque-mort</w:t>
      </w:r>
      <w:r>
        <w:t xml:space="preserve"> ? </w:t>
      </w:r>
      <w:r w:rsidR="00C52F4A" w:rsidRPr="00605EB6">
        <w:t>me demanda-t-il après le départ du docteur</w:t>
      </w:r>
      <w:r>
        <w:t>.</w:t>
      </w:r>
    </w:p>
    <w:p w14:paraId="60DDE55B" w14:textId="64A329AA" w:rsidR="00C474C1" w:rsidRDefault="00C474C1" w:rsidP="00C52F4A">
      <w:r>
        <w:t>» </w:t>
      </w:r>
      <w:r w:rsidR="0094609C">
        <w:t>— </w:t>
      </w:r>
      <w:r w:rsidR="00B07FA6">
        <w:t>Q</w:t>
      </w:r>
      <w:r w:rsidR="00C52F4A" w:rsidRPr="00605EB6">
        <w:t>ue je devais te soigner et que tu irais mieux demain</w:t>
      </w:r>
      <w:r>
        <w:t>.</w:t>
      </w:r>
    </w:p>
    <w:p w14:paraId="490E6CF2" w14:textId="06631742" w:rsidR="00C474C1" w:rsidRDefault="00C474C1" w:rsidP="00C52F4A">
      <w:r>
        <w:t>» </w:t>
      </w:r>
      <w:r w:rsidR="0094609C">
        <w:t>— </w:t>
      </w:r>
      <w:r w:rsidR="00C52F4A" w:rsidRPr="00605EB6">
        <w:t>Je n</w:t>
      </w:r>
      <w:r>
        <w:t>’</w:t>
      </w:r>
      <w:r w:rsidR="00C52F4A" w:rsidRPr="00605EB6">
        <w:t>aime pas qu</w:t>
      </w:r>
      <w:r>
        <w:t>’</w:t>
      </w:r>
      <w:r w:rsidR="00C52F4A" w:rsidRPr="00605EB6">
        <w:t>on me blague</w:t>
      </w:r>
      <w:r>
        <w:t xml:space="preserve">, </w:t>
      </w:r>
      <w:r w:rsidR="00C52F4A" w:rsidRPr="00605EB6">
        <w:t>La Bique</w:t>
      </w:r>
      <w:r>
        <w:t xml:space="preserve"> ; </w:t>
      </w:r>
      <w:r w:rsidR="00C52F4A" w:rsidRPr="00605EB6">
        <w:t>va</w:t>
      </w:r>
      <w:r>
        <w:t xml:space="preserve">, </w:t>
      </w:r>
      <w:r w:rsidR="00C52F4A" w:rsidRPr="00605EB6">
        <w:t>je sais bien que je suis foutu</w:t>
      </w:r>
      <w:r>
        <w:t>.</w:t>
      </w:r>
    </w:p>
    <w:p w14:paraId="202C4373" w14:textId="77777777" w:rsidR="00C474C1" w:rsidRDefault="00C474C1" w:rsidP="00C52F4A">
      <w:r>
        <w:t>» </w:t>
      </w:r>
      <w:r w:rsidR="00C52F4A" w:rsidRPr="00605EB6">
        <w:t>J</w:t>
      </w:r>
      <w:r>
        <w:t>’</w:t>
      </w:r>
      <w:r w:rsidR="00C52F4A" w:rsidRPr="00605EB6">
        <w:t>essayai de rire</w:t>
      </w:r>
      <w:r>
        <w:t xml:space="preserve">. </w:t>
      </w:r>
      <w:r w:rsidR="00C52F4A" w:rsidRPr="00605EB6">
        <w:t>Il m</w:t>
      </w:r>
      <w:r>
        <w:t>’</w:t>
      </w:r>
      <w:r w:rsidR="00C52F4A" w:rsidRPr="00605EB6">
        <w:t>interrompit brusquement</w:t>
      </w:r>
      <w:r>
        <w:t>.</w:t>
      </w:r>
    </w:p>
    <w:p w14:paraId="5614E15A" w14:textId="022D204F" w:rsidR="00C474C1" w:rsidRDefault="00C474C1" w:rsidP="00C52F4A">
      <w:r>
        <w:t>» </w:t>
      </w:r>
      <w:r w:rsidR="0094609C">
        <w:t>— </w:t>
      </w:r>
      <w:r w:rsidR="00C52F4A" w:rsidRPr="00605EB6">
        <w:t>Le médecin t</w:t>
      </w:r>
      <w:r>
        <w:t>’</w:t>
      </w:r>
      <w:r w:rsidR="00C52F4A" w:rsidRPr="00605EB6">
        <w:t>a dit</w:t>
      </w:r>
      <w:r>
        <w:t xml:space="preserve"> : </w:t>
      </w:r>
      <w:r w:rsidR="00B83F73">
        <w:t>“</w:t>
      </w:r>
      <w:r w:rsidR="00B07FA6">
        <w:t>I</w:t>
      </w:r>
      <w:r w:rsidR="00C52F4A" w:rsidRPr="00605EB6">
        <w:t>l est perdu</w:t>
      </w:r>
      <w:r>
        <w:t>.</w:t>
      </w:r>
      <w:r w:rsidR="00B83F73">
        <w:t>”</w:t>
      </w:r>
      <w:r>
        <w:t xml:space="preserve">, </w:t>
      </w:r>
      <w:r w:rsidR="00C52F4A" w:rsidRPr="00605EB6">
        <w:t>j</w:t>
      </w:r>
      <w:r>
        <w:t>’</w:t>
      </w:r>
      <w:r w:rsidR="00C52F4A" w:rsidRPr="00605EB6">
        <w:t xml:space="preserve">ai </w:t>
      </w:r>
      <w:r w:rsidR="00C52F4A" w:rsidRPr="00605EB6">
        <w:t>entendu</w:t>
      </w:r>
      <w:r>
        <w:t>.</w:t>
      </w:r>
    </w:p>
    <w:p w14:paraId="3ABC0EAB" w14:textId="7B7409F2" w:rsidR="00C474C1" w:rsidRDefault="00C474C1" w:rsidP="00C52F4A">
      <w:r>
        <w:t>» </w:t>
      </w:r>
      <w:r w:rsidR="0094609C">
        <w:t>— </w:t>
      </w:r>
      <w:r w:rsidR="00C52F4A" w:rsidRPr="00605EB6">
        <w:t>Soit</w:t>
      </w:r>
      <w:r>
        <w:t xml:space="preserve">, </w:t>
      </w:r>
      <w:r w:rsidR="00C52F4A" w:rsidRPr="00605EB6">
        <w:t>mais tu sais bien que les médecins sont des ânes</w:t>
      </w:r>
      <w:r>
        <w:t>.</w:t>
      </w:r>
    </w:p>
    <w:p w14:paraId="12FF2EFA" w14:textId="18B5B958" w:rsidR="00C474C1" w:rsidRDefault="00C474C1" w:rsidP="00C52F4A">
      <w:r>
        <w:t>» </w:t>
      </w:r>
      <w:r w:rsidR="0094609C">
        <w:t>— </w:t>
      </w:r>
      <w:r w:rsidR="00C52F4A" w:rsidRPr="00605EB6">
        <w:t>Possible</w:t>
      </w:r>
      <w:r>
        <w:t xml:space="preserve"> ; </w:t>
      </w:r>
      <w:r w:rsidR="00C52F4A" w:rsidRPr="00605EB6">
        <w:t>mais</w:t>
      </w:r>
      <w:r>
        <w:t xml:space="preserve">, </w:t>
      </w:r>
      <w:r w:rsidR="00C52F4A" w:rsidRPr="00605EB6">
        <w:t>vois-tu</w:t>
      </w:r>
      <w:r>
        <w:t xml:space="preserve">, </w:t>
      </w:r>
      <w:r w:rsidR="00C52F4A" w:rsidRPr="00605EB6">
        <w:t>je me sens</w:t>
      </w:r>
      <w:r>
        <w:t xml:space="preserve">. </w:t>
      </w:r>
      <w:r w:rsidR="00C52F4A" w:rsidRPr="00605EB6">
        <w:t>La Bique</w:t>
      </w:r>
      <w:r>
        <w:t xml:space="preserve">, </w:t>
      </w:r>
      <w:r w:rsidR="00C52F4A" w:rsidRPr="00605EB6">
        <w:t>j</w:t>
      </w:r>
      <w:r>
        <w:t>’</w:t>
      </w:r>
      <w:r w:rsidR="00C52F4A" w:rsidRPr="00605EB6">
        <w:t>ai de l</w:t>
      </w:r>
      <w:r>
        <w:t>’</w:t>
      </w:r>
      <w:r w:rsidR="00C52F4A" w:rsidRPr="00605EB6">
        <w:t>amitié pour toi</w:t>
      </w:r>
      <w:r>
        <w:t xml:space="preserve"> ; </w:t>
      </w:r>
      <w:r w:rsidR="00C52F4A" w:rsidRPr="00605EB6">
        <w:t>un autre m</w:t>
      </w:r>
      <w:r>
        <w:t>’</w:t>
      </w:r>
      <w:r w:rsidR="00C52F4A" w:rsidRPr="00605EB6">
        <w:t>aurait jeté à la porte comme un chien galeux</w:t>
      </w:r>
      <w:r>
        <w:t xml:space="preserve">, </w:t>
      </w:r>
      <w:r w:rsidR="00C52F4A" w:rsidRPr="00605EB6">
        <w:t>toi</w:t>
      </w:r>
      <w:r>
        <w:t xml:space="preserve">, </w:t>
      </w:r>
      <w:r w:rsidR="00C52F4A" w:rsidRPr="00605EB6">
        <w:t>tu m</w:t>
      </w:r>
      <w:r>
        <w:t>’</w:t>
      </w:r>
      <w:r w:rsidR="00C52F4A" w:rsidRPr="00605EB6">
        <w:t>as mis dans ton lit</w:t>
      </w:r>
      <w:r>
        <w:t xml:space="preserve">, </w:t>
      </w:r>
      <w:r w:rsidR="00C52F4A" w:rsidRPr="00605EB6">
        <w:t>tu m</w:t>
      </w:r>
      <w:r>
        <w:t>’</w:t>
      </w:r>
      <w:r w:rsidR="00C52F4A" w:rsidRPr="00605EB6">
        <w:t>as soigné</w:t>
      </w:r>
      <w:r>
        <w:t xml:space="preserve">… </w:t>
      </w:r>
      <w:r w:rsidR="00C52F4A" w:rsidRPr="00605EB6">
        <w:t>La Bique</w:t>
      </w:r>
      <w:r>
        <w:t xml:space="preserve">, </w:t>
      </w:r>
      <w:r w:rsidR="00C52F4A" w:rsidRPr="00605EB6">
        <w:t>veux-tu faire le curé</w:t>
      </w:r>
      <w:r>
        <w:t> ?</w:t>
      </w:r>
    </w:p>
    <w:p w14:paraId="0E51E722" w14:textId="616F4B1D" w:rsidR="00C474C1" w:rsidRDefault="00C474C1" w:rsidP="00C52F4A">
      <w:r>
        <w:t>» </w:t>
      </w:r>
      <w:r w:rsidR="0094609C">
        <w:t>— </w:t>
      </w:r>
      <w:r w:rsidR="00C52F4A" w:rsidRPr="00605EB6">
        <w:t>Hein</w:t>
      </w:r>
      <w:r>
        <w:t xml:space="preserve">, </w:t>
      </w:r>
      <w:r w:rsidR="00C52F4A" w:rsidRPr="00605EB6">
        <w:t>le curé</w:t>
      </w:r>
      <w:r>
        <w:t> ?</w:t>
      </w:r>
    </w:p>
    <w:p w14:paraId="228AC11B" w14:textId="1D67A2F9" w:rsidR="00C474C1" w:rsidRDefault="00C474C1" w:rsidP="00C52F4A">
      <w:r>
        <w:t>» </w:t>
      </w:r>
      <w:r w:rsidR="0094609C">
        <w:t>— </w:t>
      </w:r>
      <w:r w:rsidR="00C52F4A" w:rsidRPr="00605EB6">
        <w:t>Oui</w:t>
      </w:r>
      <w:r>
        <w:t>.</w:t>
      </w:r>
    </w:p>
    <w:p w14:paraId="7CB61A03" w14:textId="60C0003E" w:rsidR="00C474C1" w:rsidRDefault="00C474C1" w:rsidP="00C52F4A">
      <w:r>
        <w:lastRenderedPageBreak/>
        <w:t>» </w:t>
      </w:r>
      <w:r w:rsidR="0094609C">
        <w:t>— </w:t>
      </w:r>
      <w:r w:rsidR="00C52F4A" w:rsidRPr="00605EB6">
        <w:t>Je ne comprends pas</w:t>
      </w:r>
      <w:r>
        <w:t>.</w:t>
      </w:r>
    </w:p>
    <w:p w14:paraId="318C70BC" w14:textId="75EF8AE8" w:rsidR="00C474C1" w:rsidRDefault="00C474C1" w:rsidP="00C52F4A">
      <w:r>
        <w:t>» </w:t>
      </w:r>
      <w:r w:rsidR="0094609C">
        <w:t>— </w:t>
      </w:r>
      <w:r w:rsidR="00C52F4A" w:rsidRPr="00605EB6">
        <w:t>Tu es donc bien bête</w:t>
      </w:r>
      <w:r>
        <w:t xml:space="preserve">, </w:t>
      </w:r>
      <w:r w:rsidR="00C52F4A" w:rsidRPr="00605EB6">
        <w:t>La Bique</w:t>
      </w:r>
      <w:r>
        <w:t> ?</w:t>
      </w:r>
    </w:p>
    <w:p w14:paraId="32EB8FC1" w14:textId="787EAC46" w:rsidR="00C474C1" w:rsidRDefault="00C474C1" w:rsidP="00C52F4A">
      <w:r>
        <w:t>» </w:t>
      </w:r>
      <w:r w:rsidR="0094609C">
        <w:t>— </w:t>
      </w:r>
      <w:r w:rsidR="00C52F4A" w:rsidRPr="00605EB6">
        <w:t>Explique-toi</w:t>
      </w:r>
      <w:r>
        <w:t>.</w:t>
      </w:r>
    </w:p>
    <w:p w14:paraId="3F6D4DF8" w14:textId="627ED22E" w:rsidR="00C474C1" w:rsidRDefault="00C474C1" w:rsidP="00C52F4A">
      <w:r>
        <w:t>» </w:t>
      </w:r>
      <w:r w:rsidR="0094609C">
        <w:t>— </w:t>
      </w:r>
      <w:r w:rsidR="00C52F4A" w:rsidRPr="00605EB6">
        <w:t>Suppose que je veuille faire comme qui dirait ma confession</w:t>
      </w:r>
      <w:r>
        <w:t>.</w:t>
      </w:r>
    </w:p>
    <w:p w14:paraId="5C49D98B" w14:textId="05582CCD" w:rsidR="00C474C1" w:rsidRDefault="00C474C1" w:rsidP="00C52F4A">
      <w:r>
        <w:t>» </w:t>
      </w:r>
      <w:r w:rsidR="0094609C">
        <w:t>— </w:t>
      </w:r>
      <w:r w:rsidR="00C52F4A" w:rsidRPr="00605EB6">
        <w:t>Ah</w:t>
      </w:r>
      <w:r>
        <w:t> !</w:t>
      </w:r>
    </w:p>
    <w:p w14:paraId="7370AC58" w14:textId="22CA0632" w:rsidR="00C474C1" w:rsidRDefault="00C474C1" w:rsidP="00C52F4A">
      <w:r>
        <w:t>» </w:t>
      </w:r>
      <w:r w:rsidR="0094609C">
        <w:t>— </w:t>
      </w:r>
      <w:r w:rsidR="00C52F4A" w:rsidRPr="00605EB6">
        <w:t>Eh bien</w:t>
      </w:r>
      <w:r>
        <w:t xml:space="preserve"> ! </w:t>
      </w:r>
      <w:r w:rsidR="00C52F4A" w:rsidRPr="00605EB6">
        <w:t>tu t</w:t>
      </w:r>
      <w:r>
        <w:t>’</w:t>
      </w:r>
      <w:r w:rsidR="00C52F4A" w:rsidRPr="00605EB6">
        <w:t>assiéras là</w:t>
      </w:r>
      <w:r>
        <w:t xml:space="preserve">, </w:t>
      </w:r>
      <w:r w:rsidR="00C52F4A" w:rsidRPr="00605EB6">
        <w:t>près du lit</w:t>
      </w:r>
      <w:r>
        <w:t xml:space="preserve">, </w:t>
      </w:r>
      <w:r w:rsidR="00C52F4A" w:rsidRPr="00605EB6">
        <w:t>et je te raconterai quelque chose</w:t>
      </w:r>
      <w:r>
        <w:t xml:space="preserve">. </w:t>
      </w:r>
      <w:r w:rsidR="00C52F4A" w:rsidRPr="00605EB6">
        <w:t>Avant</w:t>
      </w:r>
      <w:r>
        <w:t xml:space="preserve">, </w:t>
      </w:r>
      <w:r w:rsidR="00C52F4A" w:rsidRPr="00605EB6">
        <w:t>donne-moi une goutte de ta bonne eau-de-vie</w:t>
      </w:r>
      <w:r>
        <w:t>.</w:t>
      </w:r>
    </w:p>
    <w:p w14:paraId="5BB8A51D" w14:textId="77777777" w:rsidR="00C474C1" w:rsidRDefault="00C474C1" w:rsidP="00C52F4A">
      <w:r>
        <w:t>» </w:t>
      </w:r>
      <w:r w:rsidR="00C52F4A" w:rsidRPr="00605EB6">
        <w:t>Je vidai le reste de la bouteille dans un verre</w:t>
      </w:r>
      <w:r>
        <w:t xml:space="preserve">, </w:t>
      </w:r>
      <w:r w:rsidR="00C52F4A" w:rsidRPr="00605EB6">
        <w:t>que je lui mis dans la main</w:t>
      </w:r>
      <w:r>
        <w:t xml:space="preserve">. </w:t>
      </w:r>
      <w:r w:rsidR="00C52F4A" w:rsidRPr="00605EB6">
        <w:t>Il but la liqueur d</w:t>
      </w:r>
      <w:r>
        <w:t>’</w:t>
      </w:r>
      <w:r w:rsidR="00C52F4A" w:rsidRPr="00605EB6">
        <w:t>un trait</w:t>
      </w:r>
      <w:r>
        <w:t>.</w:t>
      </w:r>
    </w:p>
    <w:p w14:paraId="72F1F91B" w14:textId="55F5E857" w:rsidR="00C474C1" w:rsidRDefault="00C474C1" w:rsidP="00C52F4A">
      <w:r>
        <w:t>» </w:t>
      </w:r>
      <w:r w:rsidR="0094609C">
        <w:t>— </w:t>
      </w:r>
      <w:r w:rsidR="00C52F4A" w:rsidRPr="00605EB6">
        <w:t>Maintenant</w:t>
      </w:r>
      <w:r>
        <w:t xml:space="preserve">, </w:t>
      </w:r>
      <w:r w:rsidR="00C52F4A" w:rsidRPr="00605EB6">
        <w:t>assieds-toi</w:t>
      </w:r>
      <w:r>
        <w:t xml:space="preserve">. </w:t>
      </w:r>
      <w:r w:rsidR="00C52F4A" w:rsidRPr="00605EB6">
        <w:t>Y es-tu</w:t>
      </w:r>
      <w:r>
        <w:t> ?</w:t>
      </w:r>
    </w:p>
    <w:p w14:paraId="24621BA2" w14:textId="707B0496" w:rsidR="00C474C1" w:rsidRDefault="00C474C1" w:rsidP="00C52F4A">
      <w:r>
        <w:t>» </w:t>
      </w:r>
      <w:r w:rsidR="0094609C">
        <w:t>— </w:t>
      </w:r>
      <w:r w:rsidR="00C52F4A" w:rsidRPr="00605EB6">
        <w:t>Oui</w:t>
      </w:r>
      <w:r>
        <w:t>.</w:t>
      </w:r>
    </w:p>
    <w:p w14:paraId="18AE8C49" w14:textId="5AA54958" w:rsidR="00C474C1" w:rsidRDefault="00C474C1" w:rsidP="00C52F4A">
      <w:r>
        <w:t>» </w:t>
      </w:r>
      <w:r w:rsidR="0094609C">
        <w:t>— </w:t>
      </w:r>
      <w:r w:rsidR="00C52F4A" w:rsidRPr="00605EB6">
        <w:t>Alors</w:t>
      </w:r>
      <w:r>
        <w:t xml:space="preserve">, </w:t>
      </w:r>
      <w:r w:rsidR="00C52F4A" w:rsidRPr="00605EB6">
        <w:t>écoute</w:t>
      </w:r>
      <w:r>
        <w:t xml:space="preserve">, </w:t>
      </w:r>
      <w:r w:rsidR="00C52F4A" w:rsidRPr="00605EB6">
        <w:t>curé La Bique</w:t>
      </w:r>
      <w:r>
        <w:t>.</w:t>
      </w:r>
    </w:p>
    <w:p w14:paraId="28BEFBA9" w14:textId="77777777" w:rsidR="00C474C1" w:rsidRDefault="00C474C1" w:rsidP="00C52F4A">
      <w:r>
        <w:t>» </w:t>
      </w:r>
      <w:r w:rsidR="00C52F4A" w:rsidRPr="00605EB6">
        <w:t>Maintenant</w:t>
      </w:r>
      <w:r>
        <w:t xml:space="preserve">, </w:t>
      </w:r>
      <w:r w:rsidR="00C52F4A" w:rsidRPr="00605EB6">
        <w:t>monsieur</w:t>
      </w:r>
      <w:r>
        <w:t xml:space="preserve">, </w:t>
      </w:r>
      <w:r w:rsidR="00C52F4A" w:rsidRPr="00605EB6">
        <w:t>voici autant que je vais pouvoir me le rappeler</w:t>
      </w:r>
      <w:r>
        <w:t xml:space="preserve">, </w:t>
      </w:r>
      <w:r w:rsidR="00C52F4A" w:rsidRPr="00605EB6">
        <w:t>ce que me dit le père Grappier</w:t>
      </w:r>
      <w:r>
        <w:t> :</w:t>
      </w:r>
    </w:p>
    <w:p w14:paraId="64D8BBFC" w14:textId="18B0E9DE" w:rsidR="00C474C1" w:rsidRDefault="00C474C1" w:rsidP="00C52F4A">
      <w:r>
        <w:t>» </w:t>
      </w:r>
      <w:r w:rsidR="0094609C">
        <w:t>— </w:t>
      </w:r>
      <w:r w:rsidR="00C52F4A" w:rsidRPr="00605EB6">
        <w:t>Je suis un misérable</w:t>
      </w:r>
      <w:r>
        <w:t xml:space="preserve">, </w:t>
      </w:r>
      <w:r w:rsidR="00C52F4A" w:rsidRPr="00605EB6">
        <w:t>un affreux gredin</w:t>
      </w:r>
      <w:r>
        <w:t xml:space="preserve">, </w:t>
      </w:r>
      <w:r w:rsidR="00C52F4A" w:rsidRPr="00605EB6">
        <w:t>je le sais</w:t>
      </w:r>
      <w:r>
        <w:t xml:space="preserve"> ; </w:t>
      </w:r>
      <w:r w:rsidR="00C52F4A" w:rsidRPr="00605EB6">
        <w:t>mais</w:t>
      </w:r>
      <w:r>
        <w:t xml:space="preserve">, </w:t>
      </w:r>
      <w:r w:rsidR="00C52F4A" w:rsidRPr="00605EB6">
        <w:t>que veux-tu</w:t>
      </w:r>
      <w:r>
        <w:t xml:space="preserve">, ? </w:t>
      </w:r>
      <w:r w:rsidR="00C52F4A" w:rsidRPr="00605EB6">
        <w:t>on n</w:t>
      </w:r>
      <w:r>
        <w:t>’</w:t>
      </w:r>
      <w:r w:rsidR="00C52F4A" w:rsidRPr="00605EB6">
        <w:t>est pas toujours ce qu</w:t>
      </w:r>
      <w:r>
        <w:t>’</w:t>
      </w:r>
      <w:r w:rsidR="00C52F4A" w:rsidRPr="00605EB6">
        <w:t>on aurait voulu être</w:t>
      </w:r>
      <w:r w:rsidR="004540F3">
        <w:t> ;</w:t>
      </w:r>
      <w:r>
        <w:t xml:space="preserve"> </w:t>
      </w:r>
      <w:r w:rsidR="00C52F4A" w:rsidRPr="00605EB6">
        <w:t>enfin</w:t>
      </w:r>
      <w:r>
        <w:t xml:space="preserve">, </w:t>
      </w:r>
      <w:r w:rsidR="00C52F4A" w:rsidRPr="00605EB6">
        <w:t>je me console en me disant qu</w:t>
      </w:r>
      <w:r>
        <w:t>’</w:t>
      </w:r>
      <w:r w:rsidR="00C52F4A" w:rsidRPr="00605EB6">
        <w:t>il en existe pas mal d</w:t>
      </w:r>
      <w:r>
        <w:t>’</w:t>
      </w:r>
      <w:r w:rsidR="00C52F4A" w:rsidRPr="00605EB6">
        <w:t>autres sur la terre qui sont encore plus canailles que moi</w:t>
      </w:r>
      <w:r>
        <w:t>.</w:t>
      </w:r>
    </w:p>
    <w:p w14:paraId="376DA7F6" w14:textId="43790392" w:rsidR="00C474C1" w:rsidRDefault="00C474C1" w:rsidP="00C52F4A">
      <w:r>
        <w:t>» </w:t>
      </w:r>
      <w:r w:rsidR="0094609C">
        <w:t>”</w:t>
      </w:r>
      <w:r w:rsidR="00C52F4A" w:rsidRPr="00605EB6">
        <w:t>Si tu crois que je vais te raconter mon histoire du commencement à la fin</w:t>
      </w:r>
      <w:r>
        <w:t xml:space="preserve">, </w:t>
      </w:r>
      <w:r w:rsidR="00C52F4A" w:rsidRPr="00605EB6">
        <w:t>tu te trompes</w:t>
      </w:r>
      <w:r>
        <w:t xml:space="preserve"> ; </w:t>
      </w:r>
      <w:r w:rsidR="00C52F4A" w:rsidRPr="00605EB6">
        <w:t>il y a dans ma vie un tas de choses que je ne veux pas dire</w:t>
      </w:r>
      <w:r>
        <w:t xml:space="preserve">. </w:t>
      </w:r>
      <w:r w:rsidR="00C52F4A" w:rsidRPr="00605EB6">
        <w:t>Pourtant</w:t>
      </w:r>
      <w:r>
        <w:t xml:space="preserve">, </w:t>
      </w:r>
      <w:r w:rsidR="00C52F4A" w:rsidRPr="00605EB6">
        <w:t>pour toi</w:t>
      </w:r>
      <w:r>
        <w:t xml:space="preserve">, </w:t>
      </w:r>
      <w:r w:rsidR="00C52F4A" w:rsidRPr="00605EB6">
        <w:t>afin de te distraire et aussi parce que ça va m</w:t>
      </w:r>
      <w:r>
        <w:t>’</w:t>
      </w:r>
      <w:r w:rsidR="00C52F4A" w:rsidRPr="00605EB6">
        <w:t>amuser de te dire ça</w:t>
      </w:r>
      <w:r>
        <w:t xml:space="preserve">, </w:t>
      </w:r>
      <w:r w:rsidR="00C52F4A" w:rsidRPr="00605EB6">
        <w:t xml:space="preserve">je </w:t>
      </w:r>
      <w:r w:rsidR="00C52F4A" w:rsidRPr="00605EB6">
        <w:lastRenderedPageBreak/>
        <w:t>vais prendre dans le tas et te raconter une histoire vraie</w:t>
      </w:r>
      <w:r>
        <w:t xml:space="preserve">, </w:t>
      </w:r>
      <w:r w:rsidR="00C52F4A" w:rsidRPr="00605EB6">
        <w:t>bien qu</w:t>
      </w:r>
      <w:r>
        <w:t>’</w:t>
      </w:r>
      <w:r w:rsidR="00C52F4A" w:rsidRPr="00605EB6">
        <w:t>elle ressemble à un conte genre Barbe-Bleue</w:t>
      </w:r>
      <w:r>
        <w:t>.</w:t>
      </w:r>
    </w:p>
    <w:p w14:paraId="6FB15CEC" w14:textId="25EA50C6" w:rsidR="00C474C1" w:rsidRDefault="00414E6C" w:rsidP="00C52F4A">
      <w:r>
        <w:t>» ”</w:t>
      </w:r>
      <w:r w:rsidR="00C52F4A" w:rsidRPr="00605EB6">
        <w:t>Il y a de cela une dizaine d</w:t>
      </w:r>
      <w:r w:rsidR="00C474C1">
        <w:t>’</w:t>
      </w:r>
      <w:r w:rsidR="00C52F4A" w:rsidRPr="00605EB6">
        <w:t>années</w:t>
      </w:r>
      <w:r w:rsidR="00C474C1">
        <w:t xml:space="preserve">, </w:t>
      </w:r>
      <w:r w:rsidR="00C52F4A" w:rsidRPr="00605EB6">
        <w:t>j</w:t>
      </w:r>
      <w:r w:rsidR="00C474C1">
        <w:t>’</w:t>
      </w:r>
      <w:r w:rsidR="00C52F4A" w:rsidRPr="00605EB6">
        <w:t>étais en train de crever de misère à Paris</w:t>
      </w:r>
      <w:r w:rsidR="00C474C1">
        <w:t xml:space="preserve">, </w:t>
      </w:r>
      <w:r w:rsidR="00C52F4A" w:rsidRPr="00605EB6">
        <w:t>dans un chenil d</w:t>
      </w:r>
      <w:r w:rsidR="00C474C1">
        <w:t>’</w:t>
      </w:r>
      <w:r w:rsidR="00C52F4A" w:rsidRPr="00605EB6">
        <w:t xml:space="preserve">hôtel de la rue du </w:t>
      </w:r>
      <w:r w:rsidR="00ED0B28" w:rsidRPr="00605EB6">
        <w:t>Grenier</w:t>
      </w:r>
      <w:r w:rsidR="00ED0B28">
        <w:t>-</w:t>
      </w:r>
      <w:r w:rsidR="00C52F4A" w:rsidRPr="00605EB6">
        <w:t>Saint-Lazare</w:t>
      </w:r>
      <w:r w:rsidR="00C474C1">
        <w:t xml:space="preserve">. </w:t>
      </w:r>
      <w:r w:rsidR="00C52F4A" w:rsidRPr="00605EB6">
        <w:t>Un</w:t>
      </w:r>
      <w:r w:rsidR="00B55D3D">
        <w:t xml:space="preserve"> </w:t>
      </w:r>
      <w:r w:rsidR="00C52F4A" w:rsidRPr="00605EB6">
        <w:t>camarade vint me trouver</w:t>
      </w:r>
      <w:r w:rsidR="00C474C1">
        <w:t xml:space="preserve">. </w:t>
      </w:r>
      <w:r w:rsidR="00C52F4A" w:rsidRPr="00605EB6">
        <w:t>Il me dit</w:t>
      </w:r>
      <w:r w:rsidR="00C474C1">
        <w:t> :</w:t>
      </w:r>
    </w:p>
    <w:p w14:paraId="70AC8EB5" w14:textId="003328CC" w:rsidR="00C474C1" w:rsidRDefault="00414E6C" w:rsidP="00C52F4A">
      <w:r>
        <w:t>»</w:t>
      </w:r>
      <w:r>
        <w:t> ”</w:t>
      </w:r>
      <w:r w:rsidR="0094609C">
        <w:t>— </w:t>
      </w:r>
      <w:r w:rsidR="00C52F4A" w:rsidRPr="00605EB6">
        <w:t>Il paraît</w:t>
      </w:r>
      <w:r w:rsidR="00C474C1">
        <w:t xml:space="preserve">, </w:t>
      </w:r>
      <w:r w:rsidR="00C52F4A" w:rsidRPr="00605EB6">
        <w:t>l</w:t>
      </w:r>
      <w:r w:rsidR="00C474C1">
        <w:t>’</w:t>
      </w:r>
      <w:r w:rsidR="00C52F4A" w:rsidRPr="00605EB6">
        <w:t>ancien</w:t>
      </w:r>
      <w:r w:rsidR="00C474C1">
        <w:t xml:space="preserve">, </w:t>
      </w:r>
      <w:r w:rsidR="00C52F4A" w:rsidRPr="00605EB6">
        <w:t>que tu as une fière réputation parmi les gens huppés</w:t>
      </w:r>
      <w:r w:rsidR="00C474C1">
        <w:t xml:space="preserve"> ; </w:t>
      </w:r>
      <w:r w:rsidR="00C52F4A" w:rsidRPr="00605EB6">
        <w:t>le grand chef</w:t>
      </w:r>
      <w:r w:rsidR="00C474C1">
        <w:t xml:space="preserve">, </w:t>
      </w:r>
      <w:r w:rsidR="00C52F4A" w:rsidRPr="00605EB6">
        <w:t>le maître</w:t>
      </w:r>
      <w:r w:rsidR="00C474C1">
        <w:t xml:space="preserve">, </w:t>
      </w:r>
      <w:r w:rsidR="00C52F4A" w:rsidRPr="00605EB6">
        <w:t>celui dont on ne sait pas le nom</w:t>
      </w:r>
      <w:r w:rsidR="00C474C1">
        <w:t xml:space="preserve">, </w:t>
      </w:r>
      <w:r w:rsidR="00C52F4A" w:rsidRPr="00605EB6">
        <w:t>qu</w:t>
      </w:r>
      <w:r w:rsidR="00C474C1">
        <w:t>’</w:t>
      </w:r>
      <w:r w:rsidR="00C52F4A" w:rsidRPr="00605EB6">
        <w:t>on ne voit jamais</w:t>
      </w:r>
      <w:r w:rsidR="00C474C1">
        <w:t xml:space="preserve">, </w:t>
      </w:r>
      <w:r w:rsidR="00C52F4A" w:rsidRPr="00605EB6">
        <w:t>a entendu parler de toi</w:t>
      </w:r>
      <w:r w:rsidR="00C474C1">
        <w:t xml:space="preserve"> ; </w:t>
      </w:r>
      <w:r w:rsidR="00C52F4A" w:rsidRPr="00605EB6">
        <w:t>bref</w:t>
      </w:r>
      <w:r w:rsidR="00C474C1">
        <w:t xml:space="preserve">, </w:t>
      </w:r>
      <w:r w:rsidR="00C52F4A" w:rsidRPr="00605EB6">
        <w:t>je viens te trouver</w:t>
      </w:r>
      <w:r w:rsidR="00C474C1">
        <w:t xml:space="preserve">, </w:t>
      </w:r>
      <w:r w:rsidR="00C52F4A" w:rsidRPr="00605EB6">
        <w:t>envoyé par un chef</w:t>
      </w:r>
      <w:r w:rsidR="00C474C1">
        <w:t xml:space="preserve">, </w:t>
      </w:r>
      <w:r w:rsidR="00C52F4A" w:rsidRPr="00605EB6">
        <w:t>pour te demander s</w:t>
      </w:r>
      <w:r w:rsidR="00C474C1">
        <w:t>’</w:t>
      </w:r>
      <w:r w:rsidR="00C52F4A" w:rsidRPr="00605EB6">
        <w:t>il ne te plairait pas de devenir intendant d</w:t>
      </w:r>
      <w:r w:rsidR="00C474C1">
        <w:t>’</w:t>
      </w:r>
      <w:r w:rsidR="00C52F4A" w:rsidRPr="00605EB6">
        <w:t>un château</w:t>
      </w:r>
      <w:r w:rsidR="00C474C1">
        <w:t>.</w:t>
      </w:r>
    </w:p>
    <w:p w14:paraId="3A9F4D0A" w14:textId="27E08A60" w:rsidR="00C474C1" w:rsidRDefault="00414E6C" w:rsidP="00C52F4A">
      <w:r>
        <w:t>»</w:t>
      </w:r>
      <w:r>
        <w:t> ”</w:t>
      </w:r>
      <w:r w:rsidR="00C52F4A" w:rsidRPr="00605EB6">
        <w:t>Comme tu le penses bien</w:t>
      </w:r>
      <w:r w:rsidR="00C474C1">
        <w:t xml:space="preserve">, </w:t>
      </w:r>
      <w:r w:rsidR="00C52F4A" w:rsidRPr="00605EB6">
        <w:t>La Bique</w:t>
      </w:r>
      <w:r w:rsidR="00C474C1">
        <w:t xml:space="preserve">, </w:t>
      </w:r>
      <w:r w:rsidR="00C52F4A" w:rsidRPr="00605EB6">
        <w:t>je ne refusai pas l</w:t>
      </w:r>
      <w:r w:rsidR="00C474C1">
        <w:t>’</w:t>
      </w:r>
      <w:r w:rsidR="00C52F4A" w:rsidRPr="00605EB6">
        <w:t>aubaine</w:t>
      </w:r>
      <w:r w:rsidR="00C474C1">
        <w:t>.</w:t>
      </w:r>
    </w:p>
    <w:p w14:paraId="2743D473" w14:textId="200FA927" w:rsidR="00C474C1" w:rsidRDefault="00414E6C" w:rsidP="00C52F4A">
      <w:r>
        <w:t>»</w:t>
      </w:r>
      <w:r>
        <w:t> ”</w:t>
      </w:r>
      <w:r w:rsidR="00C52F4A" w:rsidRPr="00605EB6">
        <w:t>Pas plus tard que le lendemain</w:t>
      </w:r>
      <w:r w:rsidR="00C474C1">
        <w:t xml:space="preserve">, </w:t>
      </w:r>
      <w:r w:rsidR="00C52F4A" w:rsidRPr="00605EB6">
        <w:t>le camarade vint me prendre et nous voilà en route pour arriver bientôt au vieux château de Blaincourt</w:t>
      </w:r>
      <w:r w:rsidR="00C474C1">
        <w:t xml:space="preserve">. </w:t>
      </w:r>
      <w:r w:rsidR="00C52F4A" w:rsidRPr="00605EB6">
        <w:t>Le camarade me fit entrer dans la cambuse</w:t>
      </w:r>
      <w:r w:rsidR="00C474C1">
        <w:t xml:space="preserve">, </w:t>
      </w:r>
      <w:r w:rsidR="00C52F4A" w:rsidRPr="00605EB6">
        <w:t>qui avait été autrefois la demeure du portier</w:t>
      </w:r>
      <w:r w:rsidR="00C474C1">
        <w:t xml:space="preserve">, </w:t>
      </w:r>
      <w:r w:rsidR="00C52F4A" w:rsidRPr="00605EB6">
        <w:t>et me dit</w:t>
      </w:r>
      <w:r w:rsidR="00C474C1">
        <w:t> :</w:t>
      </w:r>
    </w:p>
    <w:p w14:paraId="7C499E5B" w14:textId="4B37DC66" w:rsidR="00C474C1" w:rsidRDefault="00414E6C" w:rsidP="00C52F4A">
      <w:r>
        <w:t>»</w:t>
      </w:r>
      <w:r>
        <w:t> ”</w:t>
      </w:r>
      <w:r w:rsidR="0094609C">
        <w:t>— </w:t>
      </w:r>
      <w:r w:rsidR="00C52F4A" w:rsidRPr="00605EB6">
        <w:t>Voilà ton logement</w:t>
      </w:r>
      <w:r w:rsidR="00C474C1">
        <w:t xml:space="preserve">. </w:t>
      </w:r>
      <w:r w:rsidR="00C52F4A" w:rsidRPr="00605EB6">
        <w:t>Le lit est bon</w:t>
      </w:r>
      <w:r w:rsidR="00C474C1">
        <w:t xml:space="preserve">, </w:t>
      </w:r>
      <w:r w:rsidR="00C52F4A" w:rsidRPr="00605EB6">
        <w:t>tu as une armoire pour serrer tes frusques et deux chaises pour t</w:t>
      </w:r>
      <w:r w:rsidR="00C474C1">
        <w:t>’</w:t>
      </w:r>
      <w:r w:rsidR="00C52F4A" w:rsidRPr="00605EB6">
        <w:t>asseoir</w:t>
      </w:r>
      <w:r w:rsidR="00C474C1">
        <w:t>.</w:t>
      </w:r>
    </w:p>
    <w:p w14:paraId="3A159954" w14:textId="24247EED" w:rsidR="00C474C1" w:rsidRDefault="00414E6C" w:rsidP="00C52F4A">
      <w:r>
        <w:t>»</w:t>
      </w:r>
      <w:r>
        <w:t> ”</w:t>
      </w:r>
      <w:r w:rsidR="00C52F4A" w:rsidRPr="00605EB6">
        <w:t>Ça n</w:t>
      </w:r>
      <w:r w:rsidR="00C474C1">
        <w:t>’</w:t>
      </w:r>
      <w:r w:rsidR="00C52F4A" w:rsidRPr="00605EB6">
        <w:t>était guère cossu pour un intendant</w:t>
      </w:r>
      <w:r w:rsidR="004540F3">
        <w:t> ;</w:t>
      </w:r>
      <w:r w:rsidR="00C474C1">
        <w:t xml:space="preserve"> </w:t>
      </w:r>
      <w:r w:rsidR="00C52F4A" w:rsidRPr="00605EB6">
        <w:t>mais un fonctionnaire de mon espèce n</w:t>
      </w:r>
      <w:r w:rsidR="00C474C1">
        <w:t>’</w:t>
      </w:r>
      <w:r w:rsidR="00C52F4A" w:rsidRPr="00605EB6">
        <w:t>est jamais difficile</w:t>
      </w:r>
      <w:r w:rsidR="00C474C1">
        <w:t>.</w:t>
      </w:r>
    </w:p>
    <w:p w14:paraId="6C4CF7F7" w14:textId="3B60E11D" w:rsidR="00C474C1" w:rsidRDefault="00414E6C" w:rsidP="00C52F4A">
      <w:r>
        <w:t>»</w:t>
      </w:r>
      <w:r>
        <w:t> ”</w:t>
      </w:r>
      <w:r w:rsidR="0094609C">
        <w:t>— </w:t>
      </w:r>
      <w:r w:rsidR="00C52F4A" w:rsidRPr="00605EB6">
        <w:t>Maintenant</w:t>
      </w:r>
      <w:r w:rsidR="00C474C1">
        <w:t xml:space="preserve">, </w:t>
      </w:r>
      <w:r w:rsidR="00C52F4A" w:rsidRPr="00605EB6">
        <w:t>reprit le camarade</w:t>
      </w:r>
      <w:r w:rsidR="00C474C1">
        <w:t xml:space="preserve">, </w:t>
      </w:r>
      <w:r w:rsidR="00C52F4A" w:rsidRPr="00605EB6">
        <w:t>voici la consigne actuelle jusqu</w:t>
      </w:r>
      <w:r w:rsidR="00C474C1">
        <w:t>’</w:t>
      </w:r>
      <w:r w:rsidR="00C52F4A" w:rsidRPr="00605EB6">
        <w:t>à ce qu</w:t>
      </w:r>
      <w:r w:rsidR="00C474C1">
        <w:t>’</w:t>
      </w:r>
      <w:r w:rsidR="00C52F4A" w:rsidRPr="00605EB6">
        <w:t>il t</w:t>
      </w:r>
      <w:r w:rsidR="00C474C1">
        <w:t>’</w:t>
      </w:r>
      <w:r w:rsidR="00C52F4A" w:rsidRPr="00605EB6">
        <w:t>en soit donné une autre</w:t>
      </w:r>
      <w:r w:rsidR="00C474C1">
        <w:t xml:space="preserve"> : </w:t>
      </w:r>
      <w:r w:rsidR="00C52F4A" w:rsidRPr="00605EB6">
        <w:t>tu dois être muet comme si l</w:t>
      </w:r>
      <w:r w:rsidR="00C474C1">
        <w:t>’</w:t>
      </w:r>
      <w:r w:rsidR="00C52F4A" w:rsidRPr="00605EB6">
        <w:t>on t</w:t>
      </w:r>
      <w:r w:rsidR="00C474C1">
        <w:t>’</w:t>
      </w:r>
      <w:r w:rsidR="00C52F4A" w:rsidRPr="00605EB6">
        <w:t>avait coupé la langue</w:t>
      </w:r>
      <w:r w:rsidR="00C474C1">
        <w:t>.</w:t>
      </w:r>
    </w:p>
    <w:p w14:paraId="079D41CB" w14:textId="46E99A5E" w:rsidR="00C474C1" w:rsidRDefault="00414E6C" w:rsidP="00C52F4A">
      <w:r>
        <w:t>»</w:t>
      </w:r>
      <w:r>
        <w:t> ”</w:t>
      </w:r>
      <w:r w:rsidR="00C52F4A" w:rsidRPr="00605EB6">
        <w:t>La recommandation était assez cocasse</w:t>
      </w:r>
      <w:r w:rsidR="00C474C1">
        <w:t xml:space="preserve">, </w:t>
      </w:r>
      <w:r w:rsidR="00C52F4A" w:rsidRPr="00605EB6">
        <w:t>vu que j</w:t>
      </w:r>
      <w:r w:rsidR="00C474C1">
        <w:t>’</w:t>
      </w:r>
      <w:r w:rsidR="00C52F4A" w:rsidRPr="00605EB6">
        <w:t>aurais été bien embarrassé pour dire ce que je ne savais point</w:t>
      </w:r>
      <w:r w:rsidR="00C474C1">
        <w:t>.</w:t>
      </w:r>
    </w:p>
    <w:p w14:paraId="705EE471" w14:textId="3C3361AB" w:rsidR="00C474C1" w:rsidRDefault="00414E6C" w:rsidP="00C52F4A">
      <w:r>
        <w:lastRenderedPageBreak/>
        <w:t>»</w:t>
      </w:r>
      <w:r>
        <w:t> ”</w:t>
      </w:r>
      <w:r w:rsidR="00C52F4A" w:rsidRPr="00605EB6">
        <w:t>Le camarade</w:t>
      </w:r>
      <w:r w:rsidR="00C474C1">
        <w:t xml:space="preserve">, </w:t>
      </w:r>
      <w:r w:rsidR="00C52F4A" w:rsidRPr="00605EB6">
        <w:t>en me quittant pour retourner à Paris</w:t>
      </w:r>
      <w:r w:rsidR="00C474C1">
        <w:t xml:space="preserve">, </w:t>
      </w:r>
      <w:r w:rsidR="00C52F4A" w:rsidRPr="00605EB6">
        <w:t>me laissa deux cents francs</w:t>
      </w:r>
      <w:r w:rsidR="00C474C1">
        <w:t>.</w:t>
      </w:r>
    </w:p>
    <w:p w14:paraId="473D74B7" w14:textId="1C970CEB" w:rsidR="00C474C1" w:rsidRDefault="00414E6C" w:rsidP="00C52F4A">
      <w:r>
        <w:t>»</w:t>
      </w:r>
      <w:r>
        <w:t> ”</w:t>
      </w:r>
      <w:r w:rsidR="00C52F4A" w:rsidRPr="00605EB6">
        <w:t>Naturellement</w:t>
      </w:r>
      <w:r w:rsidR="00C474C1">
        <w:t xml:space="preserve">, </w:t>
      </w:r>
      <w:r w:rsidR="00C52F4A" w:rsidRPr="00605EB6">
        <w:t>j</w:t>
      </w:r>
      <w:r w:rsidR="00C474C1">
        <w:t>’</w:t>
      </w:r>
      <w:r w:rsidR="00C52F4A" w:rsidRPr="00605EB6">
        <w:t>avais en mains toutes les clefs du château</w:t>
      </w:r>
      <w:r w:rsidR="00C474C1">
        <w:t xml:space="preserve">. </w:t>
      </w:r>
      <w:r w:rsidR="00C52F4A" w:rsidRPr="00605EB6">
        <w:t>Mon premier soin fut de visiter l</w:t>
      </w:r>
      <w:r w:rsidR="00C474C1">
        <w:t>’</w:t>
      </w:r>
      <w:r w:rsidR="00C52F4A" w:rsidRPr="00605EB6">
        <w:t>immeuble de mon intendance</w:t>
      </w:r>
      <w:r w:rsidR="00C474C1">
        <w:t xml:space="preserve">. </w:t>
      </w:r>
      <w:r w:rsidR="00C52F4A" w:rsidRPr="00605EB6">
        <w:t>De vastes pièces puant le moisi</w:t>
      </w:r>
      <w:r w:rsidR="00C474C1">
        <w:t xml:space="preserve">, </w:t>
      </w:r>
      <w:r w:rsidR="00C52F4A" w:rsidRPr="00605EB6">
        <w:t>avec des plafonds crevassés</w:t>
      </w:r>
      <w:r w:rsidR="00C474C1">
        <w:t xml:space="preserve">, </w:t>
      </w:r>
      <w:r w:rsidR="00C52F4A" w:rsidRPr="00605EB6">
        <w:t>troués</w:t>
      </w:r>
      <w:r w:rsidR="00C474C1">
        <w:t xml:space="preserve">, </w:t>
      </w:r>
      <w:r w:rsidR="00C52F4A" w:rsidRPr="00605EB6">
        <w:t>des boiseries pourries</w:t>
      </w:r>
      <w:r w:rsidR="00C474C1">
        <w:t xml:space="preserve">, </w:t>
      </w:r>
      <w:r w:rsidR="00C52F4A" w:rsidRPr="00605EB6">
        <w:t>le délabrement le plus complet</w:t>
      </w:r>
      <w:r w:rsidR="00C474C1">
        <w:t xml:space="preserve">, </w:t>
      </w:r>
      <w:r w:rsidR="00C52F4A" w:rsidRPr="00605EB6">
        <w:t>quoi</w:t>
      </w:r>
      <w:r w:rsidR="00C474C1">
        <w:t xml:space="preserve">. </w:t>
      </w:r>
      <w:r w:rsidR="00C52F4A" w:rsidRPr="00605EB6">
        <w:t>D</w:t>
      </w:r>
      <w:r w:rsidR="00C474C1">
        <w:t>’</w:t>
      </w:r>
      <w:r w:rsidR="00C52F4A" w:rsidRPr="00605EB6">
        <w:t>ailleurs</w:t>
      </w:r>
      <w:r w:rsidR="00C474C1">
        <w:t xml:space="preserve">, </w:t>
      </w:r>
      <w:r w:rsidR="00C52F4A" w:rsidRPr="00605EB6">
        <w:t>pas l</w:t>
      </w:r>
      <w:r w:rsidR="00C474C1">
        <w:t>’</w:t>
      </w:r>
      <w:r w:rsidR="00C52F4A" w:rsidRPr="00605EB6">
        <w:t>ombre d</w:t>
      </w:r>
      <w:r w:rsidR="00C474C1">
        <w:t>’</w:t>
      </w:r>
      <w:r w:rsidR="00C52F4A" w:rsidRPr="00605EB6">
        <w:t>un meuble</w:t>
      </w:r>
      <w:r w:rsidR="00C474C1">
        <w:t xml:space="preserve">. </w:t>
      </w:r>
      <w:r w:rsidR="00C52F4A" w:rsidRPr="00605EB6">
        <w:t>Cependant</w:t>
      </w:r>
      <w:r w:rsidR="00C474C1">
        <w:t xml:space="preserve">, </w:t>
      </w:r>
      <w:r w:rsidR="00C52F4A" w:rsidRPr="00605EB6">
        <w:t>dans la partie la plus reculée de cette vieille ruine</w:t>
      </w:r>
      <w:r w:rsidR="00C474C1">
        <w:t xml:space="preserve">, </w:t>
      </w:r>
      <w:r w:rsidR="00C52F4A" w:rsidRPr="00605EB6">
        <w:t>je trouvai deux chambres contiguës assez convenablement meublées</w:t>
      </w:r>
      <w:r w:rsidR="00C474C1">
        <w:t xml:space="preserve">. </w:t>
      </w:r>
      <w:r w:rsidR="00C52F4A" w:rsidRPr="00605EB6">
        <w:t>Dans chaque chambre il y avait un lit avec des draps blancs</w:t>
      </w:r>
      <w:r w:rsidR="00C474C1">
        <w:t xml:space="preserve">, </w:t>
      </w:r>
      <w:r w:rsidR="00C52F4A" w:rsidRPr="00605EB6">
        <w:t>des chaises</w:t>
      </w:r>
      <w:r w:rsidR="00C474C1">
        <w:t xml:space="preserve">, </w:t>
      </w:r>
      <w:r w:rsidR="00C52F4A" w:rsidRPr="00605EB6">
        <w:t>un fauteuil</w:t>
      </w:r>
      <w:r w:rsidR="00C474C1">
        <w:t xml:space="preserve">, </w:t>
      </w:r>
      <w:r w:rsidR="00C52F4A" w:rsidRPr="00605EB6">
        <w:t>une armoire et une commode-toilette</w:t>
      </w:r>
      <w:r w:rsidR="00C474C1">
        <w:t xml:space="preserve">. </w:t>
      </w:r>
      <w:r w:rsidR="00C52F4A" w:rsidRPr="00605EB6">
        <w:t>Tout cela était propret</w:t>
      </w:r>
      <w:r w:rsidR="00C474C1">
        <w:t xml:space="preserve">, </w:t>
      </w:r>
      <w:r w:rsidR="00C52F4A" w:rsidRPr="00605EB6">
        <w:t>mais on voyait que c</w:t>
      </w:r>
      <w:r w:rsidR="00C474C1">
        <w:t>’</w:t>
      </w:r>
      <w:r w:rsidR="00C52F4A" w:rsidRPr="00605EB6">
        <w:t>était du retapé</w:t>
      </w:r>
      <w:r w:rsidR="00C474C1">
        <w:t xml:space="preserve">, </w:t>
      </w:r>
      <w:r w:rsidR="00C52F4A" w:rsidRPr="00605EB6">
        <w:t>acheté au rabais chez quelque bric-à-brac</w:t>
      </w:r>
      <w:r w:rsidR="00C474C1">
        <w:t xml:space="preserve">. </w:t>
      </w:r>
      <w:r w:rsidR="00C52F4A" w:rsidRPr="00605EB6">
        <w:t>N</w:t>
      </w:r>
      <w:r w:rsidR="00C474C1">
        <w:t>’</w:t>
      </w:r>
      <w:r w:rsidR="00C52F4A" w:rsidRPr="00605EB6">
        <w:t>importe</w:t>
      </w:r>
      <w:r w:rsidR="00C474C1">
        <w:t xml:space="preserve">, </w:t>
      </w:r>
      <w:r w:rsidR="00C52F4A" w:rsidRPr="00605EB6">
        <w:t>je compris que je n</w:t>
      </w:r>
      <w:r w:rsidR="00C474C1">
        <w:t>’</w:t>
      </w:r>
      <w:r w:rsidR="00C52F4A" w:rsidRPr="00605EB6">
        <w:t>allais pas vivre seul longtemps au siège de mon intendance</w:t>
      </w:r>
      <w:r w:rsidR="00C474C1">
        <w:t xml:space="preserve">. </w:t>
      </w:r>
      <w:r w:rsidR="00C52F4A" w:rsidRPr="00605EB6">
        <w:t>Les deux chambres et surtout les deux lits m</w:t>
      </w:r>
      <w:r w:rsidR="00C474C1">
        <w:t>’</w:t>
      </w:r>
      <w:r w:rsidR="00C52F4A" w:rsidRPr="00605EB6">
        <w:t>annonçaient au moins deux locataires</w:t>
      </w:r>
      <w:r w:rsidR="00C474C1">
        <w:t>.</w:t>
      </w:r>
    </w:p>
    <w:p w14:paraId="4A705B14" w14:textId="5922B44B" w:rsidR="00C474C1" w:rsidRDefault="00414E6C" w:rsidP="00C52F4A">
      <w:r>
        <w:t>»</w:t>
      </w:r>
      <w:r>
        <w:t> ”</w:t>
      </w:r>
      <w:r w:rsidR="00C52F4A" w:rsidRPr="00605EB6">
        <w:t>Dans la grande cuisine</w:t>
      </w:r>
      <w:r w:rsidR="00C474C1">
        <w:t xml:space="preserve">, </w:t>
      </w:r>
      <w:r w:rsidR="00C52F4A" w:rsidRPr="00605EB6">
        <w:t>on avait mis aussi quelques ustensiles</w:t>
      </w:r>
      <w:r w:rsidR="00C474C1">
        <w:t xml:space="preserve"> : </w:t>
      </w:r>
      <w:r w:rsidR="00C52F4A" w:rsidRPr="00605EB6">
        <w:t>poêlons</w:t>
      </w:r>
      <w:r w:rsidR="00C474C1">
        <w:t xml:space="preserve">, </w:t>
      </w:r>
      <w:r w:rsidR="00C52F4A" w:rsidRPr="00605EB6">
        <w:t>casseroles</w:t>
      </w:r>
      <w:r w:rsidR="00C474C1">
        <w:t xml:space="preserve">, </w:t>
      </w:r>
      <w:r w:rsidR="00C52F4A" w:rsidRPr="00605EB6">
        <w:t>etc</w:t>
      </w:r>
      <w:r w:rsidR="00C474C1">
        <w:t xml:space="preserve">… </w:t>
      </w:r>
      <w:r w:rsidR="00C52F4A" w:rsidRPr="00605EB6">
        <w:t>On allait donc faire la popote</w:t>
      </w:r>
      <w:r w:rsidR="00C474C1">
        <w:t xml:space="preserve">. </w:t>
      </w:r>
      <w:r w:rsidR="00C52F4A" w:rsidRPr="00605EB6">
        <w:t>Je me léchai d</w:t>
      </w:r>
      <w:r w:rsidR="00C474C1">
        <w:t>’</w:t>
      </w:r>
      <w:r w:rsidR="00C52F4A" w:rsidRPr="00605EB6">
        <w:t>avance les babines</w:t>
      </w:r>
      <w:r w:rsidR="00C474C1">
        <w:t xml:space="preserve">. </w:t>
      </w:r>
      <w:r w:rsidR="00C52F4A" w:rsidRPr="00605EB6">
        <w:t>Je descendis dans les caves</w:t>
      </w:r>
      <w:r w:rsidR="00C474C1">
        <w:t xml:space="preserve">, </w:t>
      </w:r>
      <w:r w:rsidR="00C52F4A" w:rsidRPr="00605EB6">
        <w:t>des caves superbes</w:t>
      </w:r>
      <w:r w:rsidR="00C474C1">
        <w:t xml:space="preserve">, </w:t>
      </w:r>
      <w:r w:rsidR="00C52F4A" w:rsidRPr="00605EB6">
        <w:t>mais vides</w:t>
      </w:r>
      <w:r w:rsidR="00C474C1">
        <w:t xml:space="preserve">. </w:t>
      </w:r>
      <w:r w:rsidR="00C52F4A" w:rsidRPr="00605EB6">
        <w:t>Il n</w:t>
      </w:r>
      <w:r w:rsidR="00C474C1">
        <w:t>’</w:t>
      </w:r>
      <w:r w:rsidR="00C52F4A" w:rsidRPr="00605EB6">
        <w:t>y eut qu</w:t>
      </w:r>
      <w:r w:rsidR="00C474C1">
        <w:t>’</w:t>
      </w:r>
      <w:r w:rsidR="00C52F4A" w:rsidRPr="00605EB6">
        <w:t>un caveau où je ne pus pas entrer</w:t>
      </w:r>
      <w:r w:rsidR="00C474C1">
        <w:t xml:space="preserve">, </w:t>
      </w:r>
      <w:r w:rsidR="00C52F4A" w:rsidRPr="00605EB6">
        <w:t>n</w:t>
      </w:r>
      <w:r w:rsidR="00C474C1">
        <w:t>’</w:t>
      </w:r>
      <w:r w:rsidR="00C52F4A" w:rsidRPr="00605EB6">
        <w:t>en ayant point la clef</w:t>
      </w:r>
      <w:r w:rsidR="00C474C1">
        <w:t xml:space="preserve"> ; </w:t>
      </w:r>
      <w:r w:rsidR="00C52F4A" w:rsidRPr="00605EB6">
        <w:t>c</w:t>
      </w:r>
      <w:r w:rsidR="00C474C1">
        <w:t>’</w:t>
      </w:r>
      <w:r w:rsidR="00C52F4A" w:rsidRPr="00605EB6">
        <w:t>est là qu</w:t>
      </w:r>
      <w:r w:rsidR="00C474C1">
        <w:t>’</w:t>
      </w:r>
      <w:r w:rsidR="00C52F4A" w:rsidRPr="00605EB6">
        <w:t>était enfermée la provision de vin pour plus tard</w:t>
      </w:r>
      <w:r w:rsidR="00C474C1">
        <w:t>.</w:t>
      </w:r>
    </w:p>
    <w:p w14:paraId="1210A0C5" w14:textId="2929819D" w:rsidR="00C474C1" w:rsidRDefault="00414E6C" w:rsidP="00C52F4A">
      <w:r>
        <w:t>»</w:t>
      </w:r>
      <w:r>
        <w:t> ”</w:t>
      </w:r>
      <w:r w:rsidR="00C52F4A" w:rsidRPr="00605EB6">
        <w:t xml:space="preserve">Au bout de </w:t>
      </w:r>
      <w:r w:rsidR="00103B6A">
        <w:t>quelques</w:t>
      </w:r>
      <w:r w:rsidR="00103B6A" w:rsidRPr="00605EB6">
        <w:t xml:space="preserve"> </w:t>
      </w:r>
      <w:r w:rsidR="00C52F4A" w:rsidRPr="00605EB6">
        <w:t>jours le camarade revint</w:t>
      </w:r>
      <w:r w:rsidR="00C474C1">
        <w:t xml:space="preserve">. </w:t>
      </w:r>
      <w:r w:rsidR="00C52F4A" w:rsidRPr="00605EB6">
        <w:t>Il était nuit et j</w:t>
      </w:r>
      <w:r w:rsidR="00C474C1">
        <w:t>’</w:t>
      </w:r>
      <w:r w:rsidR="00C52F4A" w:rsidRPr="00605EB6">
        <w:t>allais me coucher</w:t>
      </w:r>
      <w:r w:rsidR="00C474C1">
        <w:t xml:space="preserve">, </w:t>
      </w:r>
      <w:r w:rsidR="00C52F4A" w:rsidRPr="00605EB6">
        <w:t>n</w:t>
      </w:r>
      <w:r w:rsidR="00C474C1">
        <w:t>’</w:t>
      </w:r>
      <w:r w:rsidR="00C52F4A" w:rsidRPr="00605EB6">
        <w:t>ayant rien de mieux à faire</w:t>
      </w:r>
      <w:r w:rsidR="00C474C1">
        <w:t>.</w:t>
      </w:r>
    </w:p>
    <w:p w14:paraId="16CBC159" w14:textId="7A45D0C8" w:rsidR="00C474C1" w:rsidRDefault="00414E6C" w:rsidP="00C52F4A">
      <w:r>
        <w:t>»</w:t>
      </w:r>
      <w:r>
        <w:t> ”</w:t>
      </w:r>
      <w:r w:rsidR="0094609C">
        <w:t>— </w:t>
      </w:r>
      <w:r w:rsidR="00C52F4A" w:rsidRPr="00605EB6">
        <w:t>Attention</w:t>
      </w:r>
      <w:r w:rsidR="00C474C1">
        <w:t xml:space="preserve"> ! </w:t>
      </w:r>
      <w:r w:rsidR="00C52F4A" w:rsidRPr="00605EB6">
        <w:t>me dit-il</w:t>
      </w:r>
      <w:r w:rsidR="00C474C1">
        <w:t xml:space="preserve">, </w:t>
      </w:r>
      <w:r w:rsidR="00C52F4A" w:rsidRPr="00605EB6">
        <w:t>on t</w:t>
      </w:r>
      <w:r w:rsidR="00C474C1">
        <w:t>’</w:t>
      </w:r>
      <w:r w:rsidR="00C52F4A" w:rsidRPr="00605EB6">
        <w:t>amène cette nuit deux pensionnaires</w:t>
      </w:r>
      <w:r w:rsidR="00C474C1">
        <w:t xml:space="preserve"> ; </w:t>
      </w:r>
      <w:r w:rsidR="00C52F4A" w:rsidRPr="00605EB6">
        <w:t>celui qui les accompagne est un gaillard devant lequel il ne faut pas broncher</w:t>
      </w:r>
      <w:r w:rsidR="00C474C1">
        <w:t xml:space="preserve"> ; </w:t>
      </w:r>
      <w:r w:rsidR="00C52F4A" w:rsidRPr="00605EB6">
        <w:t>donc</w:t>
      </w:r>
      <w:r w:rsidR="00C474C1">
        <w:t xml:space="preserve">, </w:t>
      </w:r>
      <w:r w:rsidR="00C52F4A" w:rsidRPr="00605EB6">
        <w:t>attention</w:t>
      </w:r>
      <w:r w:rsidR="00C474C1">
        <w:t> !</w:t>
      </w:r>
    </w:p>
    <w:p w14:paraId="237184BE" w14:textId="4CA05F41" w:rsidR="00C474C1" w:rsidRDefault="00414E6C" w:rsidP="00C52F4A">
      <w:r>
        <w:t>»</w:t>
      </w:r>
      <w:r>
        <w:t> ”</w:t>
      </w:r>
      <w:r w:rsidR="0094609C">
        <w:t>— </w:t>
      </w:r>
      <w:r w:rsidR="00C52F4A" w:rsidRPr="00605EB6">
        <w:t>Est-ce le maître</w:t>
      </w:r>
      <w:r w:rsidR="00C474C1">
        <w:t xml:space="preserve"> ? </w:t>
      </w:r>
      <w:r w:rsidR="00C52F4A" w:rsidRPr="00605EB6">
        <w:t>demandai-je</w:t>
      </w:r>
      <w:r w:rsidR="00C474C1">
        <w:t>.</w:t>
      </w:r>
    </w:p>
    <w:p w14:paraId="394205D9" w14:textId="6DB50987" w:rsidR="00C474C1" w:rsidRDefault="00414E6C" w:rsidP="00C52F4A">
      <w:r>
        <w:t>»</w:t>
      </w:r>
      <w:r>
        <w:t> ”</w:t>
      </w:r>
      <w:r w:rsidR="0094609C">
        <w:t>— </w:t>
      </w:r>
      <w:r w:rsidR="00C52F4A" w:rsidRPr="00605EB6">
        <w:t>Es-tu fou</w:t>
      </w:r>
      <w:r w:rsidR="00C474C1">
        <w:t xml:space="preserve">, ? </w:t>
      </w:r>
      <w:r w:rsidR="00C52F4A" w:rsidRPr="00605EB6">
        <w:t>me répondit-il</w:t>
      </w:r>
      <w:r w:rsidR="00C474C1">
        <w:t xml:space="preserve">, </w:t>
      </w:r>
      <w:r w:rsidR="00C52F4A" w:rsidRPr="00605EB6">
        <w:t>tu sais bien qu</w:t>
      </w:r>
      <w:r w:rsidR="00C474C1">
        <w:t>’</w:t>
      </w:r>
      <w:r w:rsidR="00C52F4A" w:rsidRPr="00605EB6">
        <w:t>on ne voit jamais le maître</w:t>
      </w:r>
      <w:r w:rsidR="00C474C1">
        <w:t>.</w:t>
      </w:r>
    </w:p>
    <w:p w14:paraId="2179298D" w14:textId="021C48C7" w:rsidR="00C474C1" w:rsidRDefault="00414E6C" w:rsidP="00C52F4A">
      <w:r>
        <w:lastRenderedPageBreak/>
        <w:t>»</w:t>
      </w:r>
      <w:r>
        <w:t> ”</w:t>
      </w:r>
      <w:r w:rsidR="0094609C">
        <w:t>— </w:t>
      </w:r>
      <w:r w:rsidR="00C52F4A" w:rsidRPr="00605EB6">
        <w:t>Enfin</w:t>
      </w:r>
      <w:r w:rsidR="00C474C1">
        <w:t xml:space="preserve">, </w:t>
      </w:r>
      <w:r w:rsidR="00C52F4A" w:rsidRPr="00605EB6">
        <w:t>c</w:t>
      </w:r>
      <w:r w:rsidR="00C474C1">
        <w:t>’</w:t>
      </w:r>
      <w:r w:rsidR="00C52F4A" w:rsidRPr="00605EB6">
        <w:t>est un chef</w:t>
      </w:r>
      <w:r w:rsidR="00C474C1">
        <w:t> ?</w:t>
      </w:r>
    </w:p>
    <w:p w14:paraId="4FA5EA4F" w14:textId="2EC27682" w:rsidR="00C474C1" w:rsidRDefault="00414E6C" w:rsidP="00C52F4A">
      <w:r>
        <w:t>»</w:t>
      </w:r>
      <w:r>
        <w:t> ”</w:t>
      </w:r>
      <w:r w:rsidR="0094609C">
        <w:t>— </w:t>
      </w:r>
      <w:r w:rsidR="00C52F4A" w:rsidRPr="00605EB6">
        <w:t>Probable</w:t>
      </w:r>
      <w:r w:rsidR="00C474C1">
        <w:t>.</w:t>
      </w:r>
    </w:p>
    <w:p w14:paraId="3B6DFC3A" w14:textId="5ECB6600" w:rsidR="00C474C1" w:rsidRDefault="00414E6C" w:rsidP="00C52F4A">
      <w:r>
        <w:t>»</w:t>
      </w:r>
      <w:r>
        <w:t> ”</w:t>
      </w:r>
      <w:r w:rsidR="0094609C">
        <w:t>— </w:t>
      </w:r>
      <w:r w:rsidR="00C52F4A" w:rsidRPr="00605EB6">
        <w:t>Comment se nomme-t-il</w:t>
      </w:r>
      <w:r w:rsidR="00C474C1">
        <w:t> ?</w:t>
      </w:r>
    </w:p>
    <w:p w14:paraId="03396D97" w14:textId="5CCDEA81" w:rsidR="00C474C1" w:rsidRDefault="00414E6C" w:rsidP="00C52F4A">
      <w:r>
        <w:t>»</w:t>
      </w:r>
      <w:r>
        <w:t> ”</w:t>
      </w:r>
      <w:r w:rsidR="0094609C">
        <w:t>— </w:t>
      </w:r>
      <w:r w:rsidR="00C52F4A" w:rsidRPr="00605EB6">
        <w:t>On ne sait jamais les noms des chefs</w:t>
      </w:r>
      <w:r w:rsidR="00C474C1">
        <w:t xml:space="preserve">. </w:t>
      </w:r>
      <w:r w:rsidR="00C52F4A" w:rsidRPr="00605EB6">
        <w:t>À ce sujet</w:t>
      </w:r>
      <w:r w:rsidR="00C474C1">
        <w:t xml:space="preserve">, </w:t>
      </w:r>
      <w:r w:rsidR="00C52F4A" w:rsidRPr="00605EB6">
        <w:t>je te donne un avis</w:t>
      </w:r>
      <w:r w:rsidR="00C474C1">
        <w:t xml:space="preserve"> : </w:t>
      </w:r>
      <w:r w:rsidR="00C52F4A" w:rsidRPr="00605EB6">
        <w:t>il est dangereux d</w:t>
      </w:r>
      <w:r w:rsidR="00C474C1">
        <w:t>’</w:t>
      </w:r>
      <w:r w:rsidR="00C52F4A" w:rsidRPr="00605EB6">
        <w:t>être trop curieux dans la compagnie à laquelle tu appartiens</w:t>
      </w:r>
      <w:r w:rsidR="00C474C1">
        <w:t xml:space="preserve">. </w:t>
      </w:r>
      <w:r w:rsidR="00C52F4A" w:rsidRPr="00605EB6">
        <w:t>Quand on ne te dit pas d</w:t>
      </w:r>
      <w:r w:rsidR="00C474C1">
        <w:t>’</w:t>
      </w:r>
      <w:r w:rsidR="00C52F4A" w:rsidRPr="00605EB6">
        <w:t>écouter et de regarder</w:t>
      </w:r>
      <w:r w:rsidR="00C474C1">
        <w:t xml:space="preserve">, </w:t>
      </w:r>
      <w:r w:rsidR="00C52F4A" w:rsidRPr="00605EB6">
        <w:t>tu ne dois ni entendre</w:t>
      </w:r>
      <w:r w:rsidR="00C474C1">
        <w:t xml:space="preserve">, </w:t>
      </w:r>
      <w:r w:rsidR="00C52F4A" w:rsidRPr="00605EB6">
        <w:t>ni voir</w:t>
      </w:r>
      <w:r w:rsidR="00C474C1">
        <w:t xml:space="preserve">. </w:t>
      </w:r>
      <w:r w:rsidR="00C52F4A" w:rsidRPr="00605EB6">
        <w:t>Tu as compris</w:t>
      </w:r>
      <w:r w:rsidR="00C474C1">
        <w:t> ?</w:t>
      </w:r>
    </w:p>
    <w:p w14:paraId="75EE07F0" w14:textId="569403DF" w:rsidR="00C474C1" w:rsidRDefault="00414E6C" w:rsidP="00C52F4A">
      <w:r>
        <w:t>»</w:t>
      </w:r>
      <w:r>
        <w:t> ”</w:t>
      </w:r>
      <w:r w:rsidR="0094609C">
        <w:t>— </w:t>
      </w:r>
      <w:r w:rsidR="00C52F4A" w:rsidRPr="00605EB6">
        <w:t>Oui</w:t>
      </w:r>
      <w:r w:rsidR="00C474C1">
        <w:t>.</w:t>
      </w:r>
    </w:p>
    <w:p w14:paraId="4C19CE06" w14:textId="7D0AC5AE" w:rsidR="00C474C1" w:rsidRDefault="00414E6C" w:rsidP="00C52F4A">
      <w:r>
        <w:t>»</w:t>
      </w:r>
      <w:r>
        <w:t> ”</w:t>
      </w:r>
      <w:r w:rsidR="0094609C">
        <w:t>— </w:t>
      </w:r>
      <w:r w:rsidR="00C52F4A" w:rsidRPr="00605EB6">
        <w:t>À bon entendeur</w:t>
      </w:r>
      <w:r w:rsidR="00C474C1">
        <w:t xml:space="preserve">, </w:t>
      </w:r>
      <w:r w:rsidR="00C52F4A" w:rsidRPr="00605EB6">
        <w:t>salut</w:t>
      </w:r>
      <w:r w:rsidR="00C474C1">
        <w:t> !</w:t>
      </w:r>
    </w:p>
    <w:p w14:paraId="2F4DE1E2" w14:textId="385E3B07" w:rsidR="00C52F4A" w:rsidRPr="00605EB6" w:rsidRDefault="00414E6C" w:rsidP="00C52F4A">
      <w:r>
        <w:t>»</w:t>
      </w:r>
      <w:r>
        <w:t> ”</w:t>
      </w:r>
      <w:r w:rsidR="00C52F4A" w:rsidRPr="00605EB6">
        <w:t>À deux heures après minuit</w:t>
      </w:r>
      <w:r w:rsidR="00C474C1">
        <w:t xml:space="preserve">, </w:t>
      </w:r>
      <w:r w:rsidR="00C52F4A" w:rsidRPr="00605EB6">
        <w:t>par un affreux temps noir</w:t>
      </w:r>
      <w:r w:rsidR="00C474C1">
        <w:t xml:space="preserve">, </w:t>
      </w:r>
      <w:r w:rsidR="00C52F4A" w:rsidRPr="00605EB6">
        <w:t xml:space="preserve">fait exprès </w:t>
      </w:r>
      <w:r w:rsidR="00103B6A">
        <w:t>pour</w:t>
      </w:r>
      <w:r w:rsidR="00103B6A" w:rsidRPr="00605EB6">
        <w:t xml:space="preserve"> </w:t>
      </w:r>
      <w:r w:rsidR="00C52F4A" w:rsidRPr="00605EB6">
        <w:t>le diable</w:t>
      </w:r>
      <w:r w:rsidR="00C474C1">
        <w:t xml:space="preserve">, </w:t>
      </w:r>
      <w:r w:rsidR="00C52F4A" w:rsidRPr="00605EB6">
        <w:t>et un vent à décorner les bœufs</w:t>
      </w:r>
      <w:r w:rsidR="00C474C1">
        <w:t xml:space="preserve">, </w:t>
      </w:r>
      <w:r w:rsidR="00C52F4A" w:rsidRPr="00605EB6">
        <w:t>mes deux pensionnaires arrivèrent</w:t>
      </w:r>
      <w:r w:rsidR="00C474C1">
        <w:t xml:space="preserve"> ; </w:t>
      </w:r>
      <w:r w:rsidR="00C52F4A" w:rsidRPr="00605EB6">
        <w:t>c</w:t>
      </w:r>
      <w:r w:rsidR="00C474C1">
        <w:t>’</w:t>
      </w:r>
      <w:r w:rsidR="00C52F4A" w:rsidRPr="00605EB6">
        <w:t>étaient deux femmes</w:t>
      </w:r>
      <w:r w:rsidR="00C474C1">
        <w:t xml:space="preserve">. </w:t>
      </w:r>
      <w:r w:rsidR="00C52F4A" w:rsidRPr="00605EB6">
        <w:t>L</w:t>
      </w:r>
      <w:r w:rsidR="00C474C1">
        <w:t>’</w:t>
      </w:r>
      <w:r w:rsidR="00C52F4A" w:rsidRPr="00605EB6">
        <w:t>une</w:t>
      </w:r>
      <w:r w:rsidR="00C474C1">
        <w:t xml:space="preserve">, </w:t>
      </w:r>
      <w:r w:rsidR="00C52F4A" w:rsidRPr="00605EB6">
        <w:t>grande</w:t>
      </w:r>
      <w:r w:rsidR="00C474C1">
        <w:t xml:space="preserve">, </w:t>
      </w:r>
      <w:r w:rsidR="00C52F4A" w:rsidRPr="00605EB6">
        <w:t>forte</w:t>
      </w:r>
      <w:r w:rsidR="00C474C1">
        <w:t xml:space="preserve">, </w:t>
      </w:r>
      <w:r w:rsidR="00C52F4A" w:rsidRPr="00605EB6">
        <w:t>encore jolie</w:t>
      </w:r>
      <w:r w:rsidR="00C474C1">
        <w:t xml:space="preserve">, </w:t>
      </w:r>
      <w:r w:rsidR="00C52F4A" w:rsidRPr="00605EB6">
        <w:t>pouvait avoir trente-cinq ans</w:t>
      </w:r>
      <w:r w:rsidR="00C474C1">
        <w:t xml:space="preserve"> : </w:t>
      </w:r>
      <w:r w:rsidR="00C52F4A" w:rsidRPr="00605EB6">
        <w:t>je devinai tout de suite qu</w:t>
      </w:r>
      <w:r w:rsidR="00C474C1">
        <w:t>’</w:t>
      </w:r>
      <w:r w:rsidR="00C52F4A" w:rsidRPr="00605EB6">
        <w:t>elle venait avec l</w:t>
      </w:r>
      <w:r w:rsidR="00C474C1">
        <w:t>’</w:t>
      </w:r>
      <w:r w:rsidR="00C52F4A" w:rsidRPr="00605EB6">
        <w:t>autre pour lui tenir compagnie et la servir</w:t>
      </w:r>
      <w:r w:rsidR="00C474C1">
        <w:t xml:space="preserve">. </w:t>
      </w:r>
      <w:r w:rsidR="00C52F4A" w:rsidRPr="00605EB6">
        <w:t>Celle-ci était beaucoup plus jeune que la première</w:t>
      </w:r>
      <w:r w:rsidR="00C474C1">
        <w:t xml:space="preserve"> ; </w:t>
      </w:r>
      <w:r w:rsidR="00C52F4A" w:rsidRPr="00605EB6">
        <w:t>elle n</w:t>
      </w:r>
      <w:r w:rsidR="00C474C1">
        <w:t>’</w:t>
      </w:r>
      <w:r w:rsidR="00C52F4A" w:rsidRPr="00605EB6">
        <w:t>avait certainement pas plus de vingt ans</w:t>
      </w:r>
      <w:r w:rsidR="00C474C1">
        <w:t xml:space="preserve">. </w:t>
      </w:r>
      <w:r w:rsidR="00C52F4A" w:rsidRPr="00605EB6">
        <w:t>Elle était aussi moins grande que l</w:t>
      </w:r>
      <w:r w:rsidR="00C474C1">
        <w:t>’</w:t>
      </w:r>
      <w:r w:rsidR="00C52F4A" w:rsidRPr="00605EB6">
        <w:t>autre</w:t>
      </w:r>
      <w:r w:rsidR="00C474C1">
        <w:t xml:space="preserve">, </w:t>
      </w:r>
      <w:r w:rsidR="00C52F4A" w:rsidRPr="00605EB6">
        <w:t>mais une taille</w:t>
      </w:r>
      <w:r w:rsidR="00C474C1">
        <w:t xml:space="preserve">, </w:t>
      </w:r>
      <w:r w:rsidR="00C52F4A" w:rsidRPr="00605EB6">
        <w:t>une taille</w:t>
      </w:r>
      <w:r w:rsidR="00C474C1">
        <w:t xml:space="preserve">… </w:t>
      </w:r>
      <w:r w:rsidR="00C52F4A" w:rsidRPr="00605EB6">
        <w:t>faite au tour</w:t>
      </w:r>
      <w:r w:rsidR="00C474C1">
        <w:t xml:space="preserve">, </w:t>
      </w:r>
      <w:r w:rsidR="00C52F4A" w:rsidRPr="00605EB6">
        <w:t>quoi</w:t>
      </w:r>
      <w:r w:rsidR="00C474C1">
        <w:t xml:space="preserve">. </w:t>
      </w:r>
      <w:r w:rsidR="00C52F4A" w:rsidRPr="00605EB6">
        <w:t>Quoique très pâle</w:t>
      </w:r>
      <w:r w:rsidR="00C474C1">
        <w:t xml:space="preserve">, </w:t>
      </w:r>
      <w:r w:rsidR="00C52F4A" w:rsidRPr="00605EB6">
        <w:t>ayant les yeux égarés et l</w:t>
      </w:r>
      <w:r w:rsidR="00C474C1">
        <w:t>’</w:t>
      </w:r>
      <w:r w:rsidR="00C52F4A" w:rsidRPr="00605EB6">
        <w:t>air maladif</w:t>
      </w:r>
      <w:r w:rsidR="00C474C1">
        <w:t xml:space="preserve">, </w:t>
      </w:r>
      <w:r w:rsidR="00C52F4A" w:rsidRPr="00605EB6">
        <w:t>c</w:t>
      </w:r>
      <w:r w:rsidR="00C474C1">
        <w:t>’</w:t>
      </w:r>
      <w:r w:rsidR="00C52F4A" w:rsidRPr="00605EB6">
        <w:t>était la plus ravissante créature qu</w:t>
      </w:r>
      <w:r w:rsidR="00C474C1">
        <w:t>’</w:t>
      </w:r>
      <w:r w:rsidR="00C52F4A" w:rsidRPr="00605EB6">
        <w:t>on pût voir</w:t>
      </w:r>
      <w:r w:rsidR="00C474C1">
        <w:t xml:space="preserve">. </w:t>
      </w:r>
      <w:r w:rsidR="00C52F4A" w:rsidRPr="00605EB6">
        <w:t>Une merveille</w:t>
      </w:r>
      <w:r w:rsidR="00C474C1">
        <w:t xml:space="preserve">, </w:t>
      </w:r>
      <w:r w:rsidR="00C52F4A" w:rsidRPr="00605EB6">
        <w:t>La Bique</w:t>
      </w:r>
      <w:r w:rsidR="00C474C1">
        <w:t xml:space="preserve">, </w:t>
      </w:r>
      <w:r w:rsidR="00C52F4A" w:rsidRPr="00605EB6">
        <w:t>une merveille</w:t>
      </w:r>
      <w:r w:rsidR="00C474C1">
        <w:t> !</w:t>
      </w:r>
    </w:p>
    <w:p w14:paraId="7988E81D" w14:textId="7BAB4332" w:rsidR="00C474C1" w:rsidRDefault="00C52F4A" w:rsidP="00C52F4A">
      <w:r w:rsidRPr="00F14DB5">
        <w:t>À ce moment</w:t>
      </w:r>
      <w:r w:rsidR="00C474C1">
        <w:t>, M. </w:t>
      </w:r>
      <w:r w:rsidRPr="00F14DB5">
        <w:t>Lagarde s</w:t>
      </w:r>
      <w:r w:rsidR="00C474C1">
        <w:t>’</w:t>
      </w:r>
      <w:r w:rsidRPr="00F14DB5">
        <w:t>agita sur son siège avec un malaise visible</w:t>
      </w:r>
      <w:r w:rsidR="00C474C1">
        <w:t>.</w:t>
      </w:r>
    </w:p>
    <w:p w14:paraId="1A85ED68" w14:textId="09568E65" w:rsidR="00C474C1" w:rsidRDefault="0094609C" w:rsidP="00C52F4A">
      <w:r>
        <w:t>— </w:t>
      </w:r>
      <w:r w:rsidR="00C52F4A" w:rsidRPr="00F14DB5">
        <w:t>Est-ce que ça vous ennuie</w:t>
      </w:r>
      <w:r w:rsidR="00C474C1">
        <w:t xml:space="preserve">, </w:t>
      </w:r>
      <w:r w:rsidR="00C52F4A" w:rsidRPr="00F14DB5">
        <w:t>monsieur</w:t>
      </w:r>
      <w:r w:rsidR="00C474C1">
        <w:t xml:space="preserve"> ? </w:t>
      </w:r>
      <w:r w:rsidR="00C52F4A" w:rsidRPr="00F14DB5">
        <w:t>demanda le mendiant</w:t>
      </w:r>
      <w:r w:rsidR="00C474C1">
        <w:t>.</w:t>
      </w:r>
    </w:p>
    <w:p w14:paraId="31B73D15" w14:textId="7C7728C8" w:rsidR="00C474C1" w:rsidRDefault="0094609C" w:rsidP="00C52F4A">
      <w:r>
        <w:t>— </w:t>
      </w:r>
      <w:r w:rsidR="00C52F4A" w:rsidRPr="00605EB6">
        <w:t>Non</w:t>
      </w:r>
      <w:r w:rsidR="00C474C1">
        <w:t xml:space="preserve">, </w:t>
      </w:r>
      <w:r w:rsidR="00C52F4A" w:rsidRPr="00605EB6">
        <w:t>père Monot</w:t>
      </w:r>
      <w:r w:rsidR="00C474C1">
        <w:t xml:space="preserve">, </w:t>
      </w:r>
      <w:r w:rsidR="00C52F4A" w:rsidRPr="00605EB6">
        <w:t>non</w:t>
      </w:r>
      <w:r w:rsidR="004540F3">
        <w:t> ;</w:t>
      </w:r>
      <w:r w:rsidR="00C474C1">
        <w:t xml:space="preserve"> </w:t>
      </w:r>
      <w:r w:rsidR="00C52F4A" w:rsidRPr="00605EB6">
        <w:t>je vous écoute</w:t>
      </w:r>
      <w:r w:rsidR="00C474C1">
        <w:t xml:space="preserve">, </w:t>
      </w:r>
      <w:r w:rsidR="00C52F4A" w:rsidRPr="00605EB6">
        <w:t>au contraire</w:t>
      </w:r>
      <w:r w:rsidR="00C474C1">
        <w:t xml:space="preserve">, </w:t>
      </w:r>
      <w:r w:rsidR="00C52F4A" w:rsidRPr="00605EB6">
        <w:t>avec la plus vive attention</w:t>
      </w:r>
      <w:r w:rsidR="00C474C1">
        <w:t xml:space="preserve"> ; </w:t>
      </w:r>
      <w:r w:rsidR="00C52F4A" w:rsidRPr="00605EB6">
        <w:t>continuez</w:t>
      </w:r>
      <w:r w:rsidR="00C474C1">
        <w:t xml:space="preserve">, </w:t>
      </w:r>
      <w:r w:rsidR="00C52F4A" w:rsidRPr="00605EB6">
        <w:t>continuez</w:t>
      </w:r>
      <w:r w:rsidR="00C474C1">
        <w:t>.</w:t>
      </w:r>
    </w:p>
    <w:p w14:paraId="239C362C" w14:textId="2CBA5BB8" w:rsidR="00C474C1" w:rsidRDefault="0094609C" w:rsidP="00C52F4A">
      <w:r>
        <w:lastRenderedPageBreak/>
        <w:t>— </w:t>
      </w:r>
      <w:r w:rsidR="00414E6C">
        <w:t>”</w:t>
      </w:r>
      <w:r w:rsidR="00C52F4A" w:rsidRPr="00605EB6">
        <w:t>Je n</w:t>
      </w:r>
      <w:r w:rsidR="00C474C1">
        <w:t>’</w:t>
      </w:r>
      <w:r w:rsidR="00C52F4A" w:rsidRPr="00605EB6">
        <w:t>ai pas à te faire</w:t>
      </w:r>
      <w:r w:rsidR="00C474C1">
        <w:t xml:space="preserve">, </w:t>
      </w:r>
      <w:r w:rsidR="00C52F4A" w:rsidRPr="00605EB6">
        <w:t>mon vieux La Bique</w:t>
      </w:r>
      <w:r w:rsidR="00C474C1">
        <w:t xml:space="preserve">, </w:t>
      </w:r>
      <w:r w:rsidR="00C52F4A" w:rsidRPr="00605EB6">
        <w:t>le portrait de l</w:t>
      </w:r>
      <w:r w:rsidR="00C474C1">
        <w:t>’</w:t>
      </w:r>
      <w:r w:rsidR="00C52F4A" w:rsidRPr="00605EB6">
        <w:t>individu qui m</w:t>
      </w:r>
      <w:r w:rsidR="00C474C1">
        <w:t>’</w:t>
      </w:r>
      <w:r w:rsidR="00C52F4A" w:rsidRPr="00605EB6">
        <w:t>amenait les deux femmes</w:t>
      </w:r>
      <w:r w:rsidR="00C474C1">
        <w:t xml:space="preserve">. </w:t>
      </w:r>
      <w:r w:rsidR="00C52F4A" w:rsidRPr="00605EB6">
        <w:t>Je ne suis pas beau</w:t>
      </w:r>
      <w:r w:rsidR="00C474C1">
        <w:t xml:space="preserve">, </w:t>
      </w:r>
      <w:r w:rsidR="00C52F4A" w:rsidRPr="00605EB6">
        <w:t>n</w:t>
      </w:r>
      <w:r w:rsidR="00C474C1">
        <w:t>’</w:t>
      </w:r>
      <w:r w:rsidR="00C52F4A" w:rsidRPr="00605EB6">
        <w:t>est-ce pas</w:t>
      </w:r>
      <w:r w:rsidR="00C474C1">
        <w:t xml:space="preserve"> ? </w:t>
      </w:r>
      <w:r w:rsidR="00C52F4A" w:rsidRPr="00605EB6">
        <w:t>Eh bien</w:t>
      </w:r>
      <w:r w:rsidR="00C474C1">
        <w:t xml:space="preserve">, </w:t>
      </w:r>
      <w:r w:rsidR="00C52F4A" w:rsidRPr="00605EB6">
        <w:t>il était encore plus vilain que moi</w:t>
      </w:r>
      <w:r w:rsidR="00C474C1">
        <w:t xml:space="preserve">. </w:t>
      </w:r>
      <w:r w:rsidR="00C52F4A" w:rsidRPr="00605EB6">
        <w:t>Il me regarda avec ses petits yeux gris</w:t>
      </w:r>
      <w:r w:rsidR="00C474C1">
        <w:t xml:space="preserve">, </w:t>
      </w:r>
      <w:r w:rsidR="00C52F4A" w:rsidRPr="00605EB6">
        <w:t>froids et perçants comme une lame</w:t>
      </w:r>
      <w:r w:rsidR="00C474C1">
        <w:t xml:space="preserve">, </w:t>
      </w:r>
      <w:r w:rsidR="00C52F4A" w:rsidRPr="00605EB6">
        <w:t>et moi</w:t>
      </w:r>
      <w:r w:rsidR="00C474C1">
        <w:t xml:space="preserve">, </w:t>
      </w:r>
      <w:r w:rsidR="00C52F4A" w:rsidRPr="00605EB6">
        <w:t>un dur à cuire</w:t>
      </w:r>
      <w:r w:rsidR="00C474C1">
        <w:t xml:space="preserve">, </w:t>
      </w:r>
      <w:r w:rsidR="00C52F4A" w:rsidRPr="00605EB6">
        <w:t>j</w:t>
      </w:r>
      <w:r w:rsidR="00C474C1">
        <w:t>’</w:t>
      </w:r>
      <w:r w:rsidR="00C52F4A" w:rsidRPr="00605EB6">
        <w:t>eus si peur que je sentis mon sang se figer dans mes veines</w:t>
      </w:r>
      <w:r w:rsidR="00C474C1">
        <w:t>.</w:t>
      </w:r>
    </w:p>
    <w:p w14:paraId="66089486" w14:textId="10F5CEF8" w:rsidR="00C474C1" w:rsidRDefault="00414E6C" w:rsidP="00C52F4A">
      <w:r>
        <w:t>»</w:t>
      </w:r>
      <w:r>
        <w:t> ”</w:t>
      </w:r>
      <w:r w:rsidR="00C52F4A" w:rsidRPr="00605EB6">
        <w:t>Mais passons</w:t>
      </w:r>
      <w:r w:rsidR="00C474C1">
        <w:t xml:space="preserve">. </w:t>
      </w:r>
      <w:r w:rsidR="00C52F4A" w:rsidRPr="00605EB6">
        <w:t>Quand les dames furent installées dans les chambres</w:t>
      </w:r>
      <w:r w:rsidR="00C474C1">
        <w:t xml:space="preserve">, </w:t>
      </w:r>
      <w:r w:rsidR="00C52F4A" w:rsidRPr="00605EB6">
        <w:t>l</w:t>
      </w:r>
      <w:r w:rsidR="00C474C1">
        <w:t>’</w:t>
      </w:r>
      <w:r w:rsidR="00C52F4A" w:rsidRPr="00605EB6">
        <w:t>homme terrible vint me retrouver dans ma niche</w:t>
      </w:r>
      <w:r w:rsidR="00C474C1">
        <w:t>.</w:t>
      </w:r>
    </w:p>
    <w:p w14:paraId="3900B7C1" w14:textId="74231B83" w:rsidR="00C474C1" w:rsidRDefault="00414E6C" w:rsidP="00C52F4A">
      <w:r>
        <w:t>»</w:t>
      </w:r>
      <w:r>
        <w:t> ”</w:t>
      </w:r>
      <w:r w:rsidR="0094609C">
        <w:t>— </w:t>
      </w:r>
      <w:r w:rsidR="00C52F4A" w:rsidRPr="00605EB6">
        <w:t>Je sais que tu es discret</w:t>
      </w:r>
      <w:r w:rsidR="00C474C1">
        <w:t xml:space="preserve">, </w:t>
      </w:r>
      <w:r w:rsidR="00C52F4A" w:rsidRPr="00605EB6">
        <w:t>me dit-il de sa voix rude</w:t>
      </w:r>
      <w:r w:rsidR="00C474C1">
        <w:t xml:space="preserve"> ; </w:t>
      </w:r>
      <w:r w:rsidR="00C52F4A" w:rsidRPr="00605EB6">
        <w:t>quand tu ne veux pas parler</w:t>
      </w:r>
      <w:r w:rsidR="00C474C1">
        <w:t xml:space="preserve">, </w:t>
      </w:r>
      <w:r w:rsidR="00C52F4A" w:rsidRPr="00605EB6">
        <w:t>un poignard piquant ta poitrine ou un fer rouge sur ton front ne te ferait pas remuer la langue</w:t>
      </w:r>
      <w:r w:rsidR="00C474C1">
        <w:t xml:space="preserve"> ; </w:t>
      </w:r>
      <w:r w:rsidR="00C52F4A" w:rsidRPr="00605EB6">
        <w:t>on te connaît depuis longtemps</w:t>
      </w:r>
      <w:r w:rsidR="00C474C1">
        <w:t xml:space="preserve"> ; </w:t>
      </w:r>
      <w:r w:rsidR="00C52F4A" w:rsidRPr="00605EB6">
        <w:t>on sait que tu as fait tes preuves</w:t>
      </w:r>
      <w:r w:rsidR="00C474C1">
        <w:t xml:space="preserve"> ; </w:t>
      </w:r>
      <w:r w:rsidR="00C52F4A" w:rsidRPr="00605EB6">
        <w:t>c</w:t>
      </w:r>
      <w:r w:rsidR="00C474C1">
        <w:t>’</w:t>
      </w:r>
      <w:r w:rsidR="00C52F4A" w:rsidRPr="00605EB6">
        <w:t>est pour cela qu</w:t>
      </w:r>
      <w:r w:rsidR="00C474C1">
        <w:t>’</w:t>
      </w:r>
      <w:r w:rsidR="00C52F4A" w:rsidRPr="00605EB6">
        <w:t>on t</w:t>
      </w:r>
      <w:r w:rsidR="00C474C1">
        <w:t>’</w:t>
      </w:r>
      <w:r w:rsidR="00C52F4A" w:rsidRPr="00605EB6">
        <w:t>a placé ici</w:t>
      </w:r>
      <w:r w:rsidR="00C474C1">
        <w:t xml:space="preserve">. </w:t>
      </w:r>
      <w:r w:rsidR="00C52F4A" w:rsidRPr="00605EB6">
        <w:t>Tu es le gardien de ce château</w:t>
      </w:r>
      <w:r w:rsidR="00C474C1">
        <w:t xml:space="preserve"> ; </w:t>
      </w:r>
      <w:r w:rsidR="00C52F4A" w:rsidRPr="00605EB6">
        <w:t>nul n</w:t>
      </w:r>
      <w:r w:rsidR="00C474C1">
        <w:t>’</w:t>
      </w:r>
      <w:r w:rsidR="00C52F4A" w:rsidRPr="00605EB6">
        <w:t>y doit entrer</w:t>
      </w:r>
      <w:r w:rsidR="00C474C1">
        <w:t xml:space="preserve">, </w:t>
      </w:r>
      <w:r w:rsidR="00C52F4A" w:rsidRPr="00605EB6">
        <w:t>aucun être humain ne doit s</w:t>
      </w:r>
      <w:r w:rsidR="00C474C1">
        <w:t>’</w:t>
      </w:r>
      <w:r w:rsidR="00C52F4A" w:rsidRPr="00605EB6">
        <w:t>en approcher</w:t>
      </w:r>
      <w:r w:rsidR="00C474C1">
        <w:t xml:space="preserve">. </w:t>
      </w:r>
      <w:r w:rsidR="00C52F4A" w:rsidRPr="00605EB6">
        <w:t>Il faut que tu sois un dogue à l</w:t>
      </w:r>
      <w:r w:rsidR="00C474C1">
        <w:t>’</w:t>
      </w:r>
      <w:r w:rsidR="00C52F4A" w:rsidRPr="00605EB6">
        <w:t>attache</w:t>
      </w:r>
      <w:r w:rsidR="00C474C1">
        <w:t xml:space="preserve"> ; </w:t>
      </w:r>
      <w:r w:rsidR="00C52F4A" w:rsidRPr="00605EB6">
        <w:t>si ce n</w:t>
      </w:r>
      <w:r w:rsidR="00C474C1">
        <w:t>’</w:t>
      </w:r>
      <w:r w:rsidR="00C52F4A" w:rsidRPr="00605EB6">
        <w:t>est pas assez que tu sois un chien toujours prêt à mordre</w:t>
      </w:r>
      <w:r w:rsidR="00C474C1">
        <w:t xml:space="preserve">, </w:t>
      </w:r>
      <w:r w:rsidR="00C52F4A" w:rsidRPr="00605EB6">
        <w:t>sois un loup</w:t>
      </w:r>
      <w:r w:rsidR="00C474C1">
        <w:t xml:space="preserve">, </w:t>
      </w:r>
      <w:r w:rsidR="00C52F4A" w:rsidRPr="00605EB6">
        <w:t>une panthère</w:t>
      </w:r>
      <w:r w:rsidR="00C474C1">
        <w:t xml:space="preserve">, </w:t>
      </w:r>
      <w:r w:rsidR="00B13FFA">
        <w:t xml:space="preserve">un </w:t>
      </w:r>
      <w:r w:rsidR="00C52F4A" w:rsidRPr="00605EB6">
        <w:t>jaguar</w:t>
      </w:r>
      <w:r w:rsidR="00C474C1">
        <w:t xml:space="preserve">, </w:t>
      </w:r>
      <w:r w:rsidR="00C52F4A" w:rsidRPr="00605EB6">
        <w:t>ou n</w:t>
      </w:r>
      <w:r w:rsidR="00C474C1">
        <w:t>’</w:t>
      </w:r>
      <w:r w:rsidR="00C52F4A" w:rsidRPr="00605EB6">
        <w:t>importe quelle autre bête féroce</w:t>
      </w:r>
      <w:r w:rsidR="00C474C1">
        <w:t>.</w:t>
      </w:r>
    </w:p>
    <w:p w14:paraId="7D60ACA8" w14:textId="3026471A" w:rsidR="00C474C1" w:rsidRDefault="00414E6C" w:rsidP="00C52F4A">
      <w:r>
        <w:t>»</w:t>
      </w:r>
      <w:r>
        <w:t> ””</w:t>
      </w:r>
      <w:r w:rsidR="00C52F4A" w:rsidRPr="00605EB6">
        <w:t>Tu as un défaut</w:t>
      </w:r>
      <w:r w:rsidR="00C474C1">
        <w:t xml:space="preserve"> : </w:t>
      </w:r>
      <w:r w:rsidR="00C52F4A" w:rsidRPr="00605EB6">
        <w:t>tu bois et tu t</w:t>
      </w:r>
      <w:r w:rsidR="00C474C1">
        <w:t>’</w:t>
      </w:r>
      <w:r w:rsidR="00C52F4A" w:rsidRPr="00605EB6">
        <w:t>enivres</w:t>
      </w:r>
      <w:r w:rsidR="00C474C1">
        <w:t xml:space="preserve"> ; </w:t>
      </w:r>
      <w:r w:rsidR="00C52F4A" w:rsidRPr="00605EB6">
        <w:t>mais quand tu es ivre</w:t>
      </w:r>
      <w:r w:rsidR="00C474C1">
        <w:t xml:space="preserve">, </w:t>
      </w:r>
      <w:r w:rsidR="00C52F4A" w:rsidRPr="00605EB6">
        <w:t>tu es plus cruel que jamais</w:t>
      </w:r>
      <w:r w:rsidR="00C474C1">
        <w:t xml:space="preserve">, </w:t>
      </w:r>
      <w:r w:rsidR="00C52F4A" w:rsidRPr="00605EB6">
        <w:t>et ta férocité n</w:t>
      </w:r>
      <w:r w:rsidR="00C474C1">
        <w:t>’</w:t>
      </w:r>
      <w:r w:rsidR="00C52F4A" w:rsidRPr="00605EB6">
        <w:t>a plus de bornes</w:t>
      </w:r>
      <w:r w:rsidR="00C474C1">
        <w:t xml:space="preserve">. </w:t>
      </w:r>
      <w:r w:rsidR="00C52F4A" w:rsidRPr="00605EB6">
        <w:t>Dans ces conditions</w:t>
      </w:r>
      <w:r w:rsidR="00C474C1">
        <w:t xml:space="preserve">, </w:t>
      </w:r>
      <w:r w:rsidR="00C52F4A" w:rsidRPr="00605EB6">
        <w:t>ton défaut est une qualité pour ceux que tu sers</w:t>
      </w:r>
      <w:r w:rsidR="00C474C1">
        <w:t xml:space="preserve">. </w:t>
      </w:r>
      <w:r w:rsidR="00C52F4A" w:rsidRPr="00605EB6">
        <w:t>Tu pourras donc te livrer à ta passion d</w:t>
      </w:r>
      <w:r w:rsidR="00C474C1">
        <w:t>’</w:t>
      </w:r>
      <w:r w:rsidR="00C52F4A" w:rsidRPr="00605EB6">
        <w:t>ivrogne</w:t>
      </w:r>
      <w:r w:rsidR="00C474C1">
        <w:t xml:space="preserve">, </w:t>
      </w:r>
      <w:r w:rsidR="00C52F4A" w:rsidRPr="00605EB6">
        <w:t>et boire autant que tu voudras</w:t>
      </w:r>
      <w:r w:rsidR="00C474C1">
        <w:t xml:space="preserve">, </w:t>
      </w:r>
      <w:r w:rsidR="00C52F4A" w:rsidRPr="00605EB6">
        <w:t>car l</w:t>
      </w:r>
      <w:r w:rsidR="00C474C1">
        <w:t>’</w:t>
      </w:r>
      <w:r w:rsidR="00C52F4A" w:rsidRPr="00605EB6">
        <w:t>argent ne te manquera point</w:t>
      </w:r>
      <w:r w:rsidR="00C474C1">
        <w:t>.</w:t>
      </w:r>
    </w:p>
    <w:p w14:paraId="4423CFF6" w14:textId="120B50F7" w:rsidR="00C474C1" w:rsidRDefault="00414E6C" w:rsidP="00C52F4A">
      <w:r>
        <w:t>»</w:t>
      </w:r>
      <w:r>
        <w:t> ””</w:t>
      </w:r>
      <w:r w:rsidR="00C52F4A" w:rsidRPr="00605EB6">
        <w:t>Mais prends garde</w:t>
      </w:r>
      <w:r w:rsidR="00C474C1">
        <w:t xml:space="preserve"> ! </w:t>
      </w:r>
      <w:r w:rsidR="00C52F4A" w:rsidRPr="00605EB6">
        <w:t>avec nous</w:t>
      </w:r>
      <w:r w:rsidR="00C474C1">
        <w:t xml:space="preserve">, </w:t>
      </w:r>
      <w:r w:rsidR="00C52F4A" w:rsidRPr="00605EB6">
        <w:t>la faute la plus légère est une trahison</w:t>
      </w:r>
      <w:r w:rsidR="00C474C1">
        <w:t xml:space="preserve">, </w:t>
      </w:r>
      <w:r w:rsidR="00C52F4A" w:rsidRPr="00605EB6">
        <w:t>un crime</w:t>
      </w:r>
      <w:r w:rsidR="00C474C1">
        <w:t xml:space="preserve">. </w:t>
      </w:r>
      <w:r w:rsidR="00C52F4A" w:rsidRPr="00605EB6">
        <w:t xml:space="preserve">Si tu laisses échapper seulement un mot que tu aurais </w:t>
      </w:r>
      <w:r w:rsidR="00B13FFA" w:rsidRPr="00605EB6">
        <w:t>d</w:t>
      </w:r>
      <w:r w:rsidR="00B13FFA">
        <w:t>û</w:t>
      </w:r>
      <w:r w:rsidR="00B13FFA" w:rsidRPr="00605EB6">
        <w:t xml:space="preserve"> </w:t>
      </w:r>
      <w:r w:rsidR="00C52F4A" w:rsidRPr="00605EB6">
        <w:t>garder ou si tu manques de vigilance un seul instant</w:t>
      </w:r>
      <w:r w:rsidR="00C474C1">
        <w:t xml:space="preserve">, </w:t>
      </w:r>
      <w:r w:rsidR="00C52F4A" w:rsidRPr="00605EB6">
        <w:t>un poignard enfoncé dans ta gorge sera ta récompense</w:t>
      </w:r>
      <w:r w:rsidR="00C474C1">
        <w:t xml:space="preserve">. </w:t>
      </w:r>
      <w:r w:rsidR="00C52F4A" w:rsidRPr="00605EB6">
        <w:t>Si</w:t>
      </w:r>
      <w:r w:rsidR="00C474C1">
        <w:t xml:space="preserve">, </w:t>
      </w:r>
      <w:r w:rsidR="00C52F4A" w:rsidRPr="00605EB6">
        <w:t>au contraire</w:t>
      </w:r>
      <w:r w:rsidR="00C474C1">
        <w:t xml:space="preserve">, </w:t>
      </w:r>
      <w:r w:rsidR="00C52F4A" w:rsidRPr="00605EB6">
        <w:t>tu es dévoué et fidèle</w:t>
      </w:r>
      <w:r w:rsidR="00C474C1">
        <w:t xml:space="preserve">, </w:t>
      </w:r>
      <w:r w:rsidR="00C52F4A" w:rsidRPr="00605EB6">
        <w:t>tu recevras dix mille francs quand ta mission ici sera terminée</w:t>
      </w:r>
      <w:r w:rsidR="00C474C1">
        <w:t>.</w:t>
      </w:r>
    </w:p>
    <w:p w14:paraId="3DEB7424" w14:textId="613DD14C" w:rsidR="00C474C1" w:rsidRDefault="00944DF1" w:rsidP="00C52F4A">
      <w:r>
        <w:lastRenderedPageBreak/>
        <w:t>»</w:t>
      </w:r>
      <w:r w:rsidR="00414E6C">
        <w:t> ”</w:t>
      </w:r>
      <w:r w:rsidR="00C52F4A" w:rsidRPr="00605EB6">
        <w:t>Il me mit quelques pièces d</w:t>
      </w:r>
      <w:r w:rsidR="00C474C1">
        <w:t>’</w:t>
      </w:r>
      <w:r w:rsidR="00C52F4A" w:rsidRPr="00605EB6">
        <w:t>or dans la main</w:t>
      </w:r>
      <w:r w:rsidR="004540F3">
        <w:t> ;</w:t>
      </w:r>
      <w:r w:rsidR="00C474C1">
        <w:t xml:space="preserve"> </w:t>
      </w:r>
      <w:r w:rsidR="00C52F4A" w:rsidRPr="00605EB6">
        <w:t>puis</w:t>
      </w:r>
      <w:r w:rsidR="00C474C1">
        <w:t xml:space="preserve">, </w:t>
      </w:r>
      <w:r w:rsidR="00C52F4A" w:rsidRPr="00605EB6">
        <w:t>suivi de mon camarade</w:t>
      </w:r>
      <w:r w:rsidR="00C474C1">
        <w:t xml:space="preserve">, </w:t>
      </w:r>
      <w:r w:rsidR="00C52F4A" w:rsidRPr="00605EB6">
        <w:t xml:space="preserve">il monta dans la voiture qui </w:t>
      </w:r>
      <w:r w:rsidR="00B13FFA">
        <w:t>l</w:t>
      </w:r>
      <w:r w:rsidR="00C474C1">
        <w:t>’</w:t>
      </w:r>
      <w:r w:rsidR="00C52F4A" w:rsidRPr="00605EB6">
        <w:t>attendait</w:t>
      </w:r>
      <w:r w:rsidR="00C474C1">
        <w:t xml:space="preserve">, </w:t>
      </w:r>
      <w:r w:rsidR="00C52F4A" w:rsidRPr="00605EB6">
        <w:t>et</w:t>
      </w:r>
      <w:r w:rsidR="00C474C1">
        <w:t xml:space="preserve">, </w:t>
      </w:r>
      <w:r w:rsidR="00C52F4A" w:rsidRPr="00605EB6">
        <w:t>bientôt</w:t>
      </w:r>
      <w:r w:rsidR="00C474C1">
        <w:t xml:space="preserve">, </w:t>
      </w:r>
      <w:r w:rsidR="00C52F4A" w:rsidRPr="00605EB6">
        <w:t>tous deux disparurent</w:t>
      </w:r>
      <w:r w:rsidR="00C474C1">
        <w:t xml:space="preserve">. </w:t>
      </w:r>
      <w:r w:rsidR="00C52F4A" w:rsidRPr="00605EB6">
        <w:t>Je compris qu</w:t>
      </w:r>
      <w:r w:rsidR="00C474C1">
        <w:t>’</w:t>
      </w:r>
      <w:r w:rsidR="00C52F4A" w:rsidRPr="00605EB6">
        <w:t>ils ne tenaient pas à se faire voir dans le pays</w:t>
      </w:r>
      <w:r w:rsidR="00C474C1">
        <w:t xml:space="preserve">. </w:t>
      </w:r>
      <w:r w:rsidR="00C52F4A" w:rsidRPr="00605EB6">
        <w:t>Dès le lendemain</w:t>
      </w:r>
      <w:r w:rsidR="00C474C1">
        <w:t xml:space="preserve">, </w:t>
      </w:r>
      <w:r w:rsidR="00C52F4A" w:rsidRPr="00605EB6">
        <w:t>je compris également</w:t>
      </w:r>
      <w:r w:rsidR="00C474C1">
        <w:t xml:space="preserve">, </w:t>
      </w:r>
      <w:r w:rsidR="00C52F4A" w:rsidRPr="00605EB6">
        <w:t>et avec facilité</w:t>
      </w:r>
      <w:r w:rsidR="00C474C1">
        <w:t xml:space="preserve">, </w:t>
      </w:r>
      <w:r w:rsidR="00C52F4A" w:rsidRPr="00605EB6">
        <w:t>que la jeune dame était séquestrée</w:t>
      </w:r>
      <w:r w:rsidR="00C474C1">
        <w:t xml:space="preserve">, </w:t>
      </w:r>
      <w:r w:rsidR="00C52F4A" w:rsidRPr="00605EB6">
        <w:t>et que mes pompeuses fonctions d</w:t>
      </w:r>
      <w:r w:rsidR="00C474C1">
        <w:t>’</w:t>
      </w:r>
      <w:r w:rsidR="00C52F4A" w:rsidRPr="00605EB6">
        <w:t>intendant se réduisaient à être le gardien d</w:t>
      </w:r>
      <w:r w:rsidR="00C474C1">
        <w:t>’</w:t>
      </w:r>
      <w:r w:rsidR="00C52F4A" w:rsidRPr="00605EB6">
        <w:t>une prison</w:t>
      </w:r>
      <w:r w:rsidR="00C474C1">
        <w:t>.</w:t>
      </w:r>
    </w:p>
    <w:p w14:paraId="6E21D910" w14:textId="64B1601F" w:rsidR="00C52F4A" w:rsidRPr="00605EB6" w:rsidRDefault="00944DF1" w:rsidP="00C52F4A">
      <w:r>
        <w:t>»</w:t>
      </w:r>
      <w:r w:rsidR="00414E6C">
        <w:t> ”</w:t>
      </w:r>
      <w:r w:rsidR="00C52F4A" w:rsidRPr="00605EB6">
        <w:t>Bien que je ne visse presque jamais ma jeune pensionnaire</w:t>
      </w:r>
      <w:r w:rsidR="00C474C1">
        <w:t xml:space="preserve">, </w:t>
      </w:r>
      <w:r w:rsidR="00C52F4A" w:rsidRPr="00605EB6">
        <w:t>que sa compagne</w:t>
      </w:r>
      <w:r w:rsidR="00C474C1">
        <w:t xml:space="preserve">, </w:t>
      </w:r>
      <w:r w:rsidR="00C52F4A" w:rsidRPr="00605EB6">
        <w:t>également sa gardienne et sa geôlière</w:t>
      </w:r>
      <w:r w:rsidR="00C474C1">
        <w:t xml:space="preserve">, </w:t>
      </w:r>
      <w:r w:rsidR="00C52F4A" w:rsidRPr="00605EB6">
        <w:t>laissait rarement sortir de sa chambre</w:t>
      </w:r>
      <w:r w:rsidR="00C474C1">
        <w:t xml:space="preserve">, </w:t>
      </w:r>
      <w:r w:rsidR="00C52F4A" w:rsidRPr="00605EB6">
        <w:t>je ne tardai pas à savoir qu</w:t>
      </w:r>
      <w:r w:rsidR="00C474C1">
        <w:t>’</w:t>
      </w:r>
      <w:r w:rsidR="00C52F4A" w:rsidRPr="00605EB6">
        <w:t>elle était enceinte de plusieurs mois</w:t>
      </w:r>
      <w:r w:rsidR="00C474C1">
        <w:t xml:space="preserve">, </w:t>
      </w:r>
      <w:r w:rsidR="00C52F4A" w:rsidRPr="00605EB6">
        <w:t>et que</w:t>
      </w:r>
      <w:r w:rsidR="00C474C1">
        <w:t xml:space="preserve">, </w:t>
      </w:r>
      <w:r w:rsidR="00C52F4A" w:rsidRPr="00605EB6">
        <w:t xml:space="preserve">chose </w:t>
      </w:r>
      <w:r w:rsidR="00B13FFA">
        <w:t>effroyablement</w:t>
      </w:r>
      <w:r w:rsidR="00B13FFA" w:rsidRPr="00605EB6">
        <w:t xml:space="preserve"> </w:t>
      </w:r>
      <w:r w:rsidR="00C52F4A" w:rsidRPr="00605EB6">
        <w:t>triste</w:t>
      </w:r>
      <w:r w:rsidR="00C474C1">
        <w:t xml:space="preserve">, </w:t>
      </w:r>
      <w:r w:rsidR="00C52F4A" w:rsidRPr="00605EB6">
        <w:t>elle était folle</w:t>
      </w:r>
      <w:r w:rsidR="00C474C1">
        <w:t>.</w:t>
      </w:r>
    </w:p>
    <w:p w14:paraId="23EB6A07" w14:textId="01355FA9" w:rsidR="00C474C1" w:rsidRDefault="00C474C1" w:rsidP="00C52F4A">
      <w:r>
        <w:t>M. </w:t>
      </w:r>
      <w:r w:rsidR="00C52F4A" w:rsidRPr="00605EB6">
        <w:t>Lagarde laissa échapper une exclamation rauque</w:t>
      </w:r>
      <w:r>
        <w:t xml:space="preserve">. </w:t>
      </w:r>
      <w:r w:rsidR="00C52F4A" w:rsidRPr="00605EB6">
        <w:t>Livide</w:t>
      </w:r>
      <w:r>
        <w:t xml:space="preserve">, </w:t>
      </w:r>
      <w:r w:rsidR="00C52F4A" w:rsidRPr="00605EB6">
        <w:t>la figure décomposée</w:t>
      </w:r>
      <w:r>
        <w:t xml:space="preserve">, </w:t>
      </w:r>
      <w:r w:rsidR="00C52F4A" w:rsidRPr="00605EB6">
        <w:t>il ressemblait à un malheureux à l</w:t>
      </w:r>
      <w:r>
        <w:t>’</w:t>
      </w:r>
      <w:r w:rsidR="00C52F4A" w:rsidRPr="00605EB6">
        <w:t>agonie</w:t>
      </w:r>
      <w:r>
        <w:t>.</w:t>
      </w:r>
    </w:p>
    <w:p w14:paraId="152DD73E" w14:textId="2DCCB0E8" w:rsidR="00C474C1" w:rsidRDefault="0094609C" w:rsidP="00C52F4A">
      <w:r>
        <w:t>— </w:t>
      </w:r>
      <w:r w:rsidR="00C52F4A" w:rsidRPr="00605EB6">
        <w:t>Monsieur</w:t>
      </w:r>
      <w:r w:rsidR="00C474C1">
        <w:t xml:space="preserve"> ! </w:t>
      </w:r>
      <w:r w:rsidR="00C52F4A" w:rsidRPr="00605EB6">
        <w:t>s</w:t>
      </w:r>
      <w:r w:rsidR="00C474C1">
        <w:t>’</w:t>
      </w:r>
      <w:r w:rsidR="00C52F4A" w:rsidRPr="00605EB6">
        <w:t>écria le père La Bique</w:t>
      </w:r>
      <w:r w:rsidR="00C474C1">
        <w:t xml:space="preserve">, </w:t>
      </w:r>
      <w:r w:rsidR="00C52F4A" w:rsidRPr="00605EB6">
        <w:t>vous vous trouvez mal</w:t>
      </w:r>
      <w:r w:rsidR="00C474C1">
        <w:t> !</w:t>
      </w:r>
    </w:p>
    <w:p w14:paraId="1ADAFF9E" w14:textId="585FFC83" w:rsidR="00C474C1" w:rsidRDefault="00C52F4A" w:rsidP="00C52F4A">
      <w:r w:rsidRPr="00605EB6">
        <w:t xml:space="preserve">Ces paroles ranimèrent subitement </w:t>
      </w:r>
      <w:r w:rsidR="00C474C1">
        <w:t>M. </w:t>
      </w:r>
      <w:r w:rsidRPr="00605EB6">
        <w:t>Lagarde</w:t>
      </w:r>
      <w:r w:rsidR="00C474C1">
        <w:t>.</w:t>
      </w:r>
    </w:p>
    <w:p w14:paraId="65FF55D5" w14:textId="421E07A3" w:rsidR="00C474C1" w:rsidRDefault="0094609C" w:rsidP="00C52F4A">
      <w:r>
        <w:t>— </w:t>
      </w:r>
      <w:r w:rsidR="00C52F4A" w:rsidRPr="00605EB6">
        <w:t>Non</w:t>
      </w:r>
      <w:r w:rsidR="00C474C1">
        <w:t xml:space="preserve">, </w:t>
      </w:r>
      <w:r w:rsidR="00C52F4A" w:rsidRPr="00605EB6">
        <w:t>ce n</w:t>
      </w:r>
      <w:r w:rsidR="00C474C1">
        <w:t>’</w:t>
      </w:r>
      <w:r w:rsidR="00C52F4A" w:rsidRPr="00605EB6">
        <w:t>est rien</w:t>
      </w:r>
      <w:r w:rsidR="00C474C1">
        <w:t xml:space="preserve">, </w:t>
      </w:r>
      <w:r w:rsidR="00C52F4A" w:rsidRPr="00605EB6">
        <w:t>dit-il en se redressant</w:t>
      </w:r>
      <w:r w:rsidR="00C474C1">
        <w:t xml:space="preserve"> ; </w:t>
      </w:r>
      <w:r w:rsidR="00C52F4A" w:rsidRPr="00605EB6">
        <w:t>mais</w:t>
      </w:r>
      <w:r w:rsidR="00C474C1">
        <w:t xml:space="preserve">, </w:t>
      </w:r>
      <w:r w:rsidR="00C52F4A" w:rsidRPr="00605EB6">
        <w:t>voyez-vous</w:t>
      </w:r>
      <w:r w:rsidR="00C474C1">
        <w:t xml:space="preserve">, </w:t>
      </w:r>
      <w:r w:rsidR="00C52F4A" w:rsidRPr="00605EB6">
        <w:t>père Monot</w:t>
      </w:r>
      <w:r w:rsidR="00C474C1">
        <w:t xml:space="preserve">, </w:t>
      </w:r>
      <w:r w:rsidR="00C52F4A" w:rsidRPr="00605EB6">
        <w:t>votre récit est terrifiant</w:t>
      </w:r>
      <w:r w:rsidR="00C474C1">
        <w:t>.</w:t>
      </w:r>
    </w:p>
    <w:p w14:paraId="270D07C0" w14:textId="77777777" w:rsidR="00C474C1" w:rsidRDefault="00C52F4A" w:rsidP="00C52F4A">
      <w:r w:rsidRPr="00605EB6">
        <w:t>Cet homme était tellement maître de lui</w:t>
      </w:r>
      <w:r w:rsidR="00C474C1">
        <w:t xml:space="preserve">, </w:t>
      </w:r>
      <w:r w:rsidRPr="00605EB6">
        <w:t>quand il le voulait</w:t>
      </w:r>
      <w:r w:rsidR="00C474C1">
        <w:t xml:space="preserve">, </w:t>
      </w:r>
      <w:r w:rsidRPr="00605EB6">
        <w:t>qu</w:t>
      </w:r>
      <w:r w:rsidR="00C474C1">
        <w:t>’</w:t>
      </w:r>
      <w:r w:rsidRPr="00605EB6">
        <w:t>il n</w:t>
      </w:r>
      <w:r w:rsidR="00C474C1">
        <w:t>’</w:t>
      </w:r>
      <w:r w:rsidRPr="00605EB6">
        <w:t>y avait déjà plus aucune trace d</w:t>
      </w:r>
      <w:r w:rsidR="00C474C1">
        <w:t>’</w:t>
      </w:r>
      <w:r w:rsidRPr="00605EB6">
        <w:t>émotion sur son visage</w:t>
      </w:r>
      <w:r w:rsidR="00C474C1">
        <w:t>.</w:t>
      </w:r>
    </w:p>
    <w:p w14:paraId="26DA392F" w14:textId="4CDCA087" w:rsidR="00C474C1" w:rsidRDefault="0094609C" w:rsidP="00C52F4A">
      <w:r>
        <w:t>— </w:t>
      </w:r>
      <w:r w:rsidR="00C52F4A" w:rsidRPr="00605EB6">
        <w:t>Si vous le voulez</w:t>
      </w:r>
      <w:r w:rsidR="00C474C1">
        <w:t xml:space="preserve">, </w:t>
      </w:r>
      <w:r w:rsidR="00C52F4A" w:rsidRPr="00605EB6">
        <w:t>monsieur</w:t>
      </w:r>
      <w:r w:rsidR="00C474C1">
        <w:t xml:space="preserve">, </w:t>
      </w:r>
      <w:r w:rsidR="00C52F4A" w:rsidRPr="00605EB6">
        <w:t>reprit le vieux mendiant</w:t>
      </w:r>
      <w:r w:rsidR="00C474C1">
        <w:t xml:space="preserve">, </w:t>
      </w:r>
      <w:r w:rsidR="00C52F4A" w:rsidRPr="00605EB6">
        <w:t>je ne vous en dirai pas davantage</w:t>
      </w:r>
      <w:r w:rsidR="00C474C1">
        <w:t>.</w:t>
      </w:r>
    </w:p>
    <w:p w14:paraId="08D8C141" w14:textId="0C895927" w:rsidR="00C474C1" w:rsidRDefault="00C52F4A" w:rsidP="00C52F4A">
      <w:r w:rsidRPr="00605EB6">
        <w:t xml:space="preserve">Les yeux de </w:t>
      </w:r>
      <w:r w:rsidR="00C474C1">
        <w:t>M. </w:t>
      </w:r>
      <w:r w:rsidRPr="00605EB6">
        <w:t>Lagarde étincelèrent</w:t>
      </w:r>
      <w:r w:rsidR="00C474C1">
        <w:t>.</w:t>
      </w:r>
    </w:p>
    <w:p w14:paraId="3E4DDE2B" w14:textId="7928C36B" w:rsidR="00C474C1" w:rsidRDefault="0094609C" w:rsidP="00C52F4A">
      <w:r>
        <w:lastRenderedPageBreak/>
        <w:t>— </w:t>
      </w:r>
      <w:r w:rsidR="00C52F4A" w:rsidRPr="00605EB6">
        <w:t>Dussé-je mourir d</w:t>
      </w:r>
      <w:r w:rsidR="00C474C1">
        <w:t>’</w:t>
      </w:r>
      <w:r w:rsidR="00C52F4A" w:rsidRPr="00605EB6">
        <w:t>épouvante et d</w:t>
      </w:r>
      <w:r w:rsidR="00C474C1">
        <w:t>’</w:t>
      </w:r>
      <w:r w:rsidR="00C52F4A" w:rsidRPr="00605EB6">
        <w:t>horreur en entendant ce que vous allez</w:t>
      </w:r>
      <w:r w:rsidR="00C474C1">
        <w:t xml:space="preserve">, </w:t>
      </w:r>
      <w:r w:rsidR="00C52F4A" w:rsidRPr="00605EB6">
        <w:t>me dire</w:t>
      </w:r>
      <w:r w:rsidR="00C474C1">
        <w:t xml:space="preserve">, </w:t>
      </w:r>
      <w:r w:rsidR="00C52F4A" w:rsidRPr="00605EB6">
        <w:t>s</w:t>
      </w:r>
      <w:r w:rsidR="00C474C1">
        <w:t>’</w:t>
      </w:r>
      <w:r w:rsidR="00C52F4A" w:rsidRPr="00605EB6">
        <w:t>écria-t-il</w:t>
      </w:r>
      <w:r w:rsidR="00C474C1">
        <w:t xml:space="preserve">, </w:t>
      </w:r>
      <w:r w:rsidR="00C52F4A" w:rsidRPr="00605EB6">
        <w:t>je vous écouterai jusqu</w:t>
      </w:r>
      <w:r w:rsidR="00C474C1">
        <w:t>’</w:t>
      </w:r>
      <w:r w:rsidR="00C52F4A" w:rsidRPr="00605EB6">
        <w:t>au bout</w:t>
      </w:r>
      <w:r w:rsidR="00C474C1">
        <w:t> !</w:t>
      </w:r>
    </w:p>
    <w:p w14:paraId="57EB04A1" w14:textId="7E7A8BB0" w:rsidR="00C52F4A" w:rsidRPr="00605EB6" w:rsidRDefault="00C52F4A" w:rsidP="00C474C1">
      <w:pPr>
        <w:pStyle w:val="Titre2"/>
      </w:pPr>
      <w:bookmarkStart w:id="47" w:name="_Toc197617892"/>
      <w:r w:rsidRPr="00605EB6">
        <w:lastRenderedPageBreak/>
        <w:t>X</w:t>
      </w:r>
      <w:r w:rsidRPr="00605EB6">
        <w:br/>
      </w:r>
      <w:r w:rsidRPr="00605EB6">
        <w:br/>
        <w:t>UNE CLARTÉ DANS L</w:t>
      </w:r>
      <w:r w:rsidR="00C474C1">
        <w:t>’</w:t>
      </w:r>
      <w:r w:rsidRPr="00605EB6">
        <w:t>OMBRE</w:t>
      </w:r>
      <w:bookmarkEnd w:id="47"/>
    </w:p>
    <w:p w14:paraId="38A3EC99" w14:textId="77777777" w:rsidR="00C474C1" w:rsidRDefault="00C52F4A" w:rsidP="00C52F4A">
      <w:r w:rsidRPr="00605EB6">
        <w:t>Le père La Bique continua</w:t>
      </w:r>
      <w:r w:rsidR="00C474C1">
        <w:t> :</w:t>
      </w:r>
    </w:p>
    <w:p w14:paraId="57BF019B" w14:textId="79D5EB7A" w:rsidR="00C474C1" w:rsidRDefault="0094609C" w:rsidP="00C52F4A">
      <w:r>
        <w:t>— </w:t>
      </w:r>
      <w:r w:rsidR="00C52F4A" w:rsidRPr="00605EB6">
        <w:t>Inutile de vous dire</w:t>
      </w:r>
      <w:r w:rsidR="00C474C1">
        <w:t xml:space="preserve">, </w:t>
      </w:r>
      <w:r w:rsidR="00C52F4A" w:rsidRPr="00605EB6">
        <w:t>monsieur</w:t>
      </w:r>
      <w:r w:rsidR="00C474C1">
        <w:t xml:space="preserve">, </w:t>
      </w:r>
      <w:r w:rsidR="00C52F4A" w:rsidRPr="00605EB6">
        <w:t>que c</w:t>
      </w:r>
      <w:r w:rsidR="00C474C1">
        <w:t>’</w:t>
      </w:r>
      <w:r w:rsidR="00C52F4A" w:rsidRPr="00605EB6">
        <w:t>est toujours</w:t>
      </w:r>
      <w:r w:rsidR="00C474C1">
        <w:t xml:space="preserve">, </w:t>
      </w:r>
      <w:r w:rsidR="00C52F4A" w:rsidRPr="00605EB6">
        <w:t>étant étendu sur mon lit</w:t>
      </w:r>
      <w:r w:rsidR="00C474C1">
        <w:t xml:space="preserve">, </w:t>
      </w:r>
      <w:r w:rsidR="00C52F4A" w:rsidRPr="00605EB6">
        <w:t>le père Grappier qui parle</w:t>
      </w:r>
      <w:r w:rsidR="00C474C1">
        <w:t>.</w:t>
      </w:r>
    </w:p>
    <w:p w14:paraId="7A1CAD80" w14:textId="052442B5" w:rsidR="00C474C1" w:rsidRDefault="00C474C1" w:rsidP="00C52F4A">
      <w:r>
        <w:t>» </w:t>
      </w:r>
      <w:r w:rsidR="0094609C">
        <w:t>— </w:t>
      </w:r>
      <w:r w:rsidR="00C52F4A" w:rsidRPr="00605EB6">
        <w:t>La pauvre petite dame avait perdu la raison à la suite de je ne sais quelle catastrophe</w:t>
      </w:r>
      <w:r>
        <w:t xml:space="preserve"> ; </w:t>
      </w:r>
      <w:r w:rsidR="00C52F4A" w:rsidRPr="00605EB6">
        <w:t>je n</w:t>
      </w:r>
      <w:r>
        <w:t>’</w:t>
      </w:r>
      <w:r w:rsidR="00C52F4A" w:rsidRPr="00605EB6">
        <w:t>ai jamais su le fin mot de l</w:t>
      </w:r>
      <w:r>
        <w:t>’</w:t>
      </w:r>
      <w:r w:rsidR="00C52F4A" w:rsidRPr="00605EB6">
        <w:t>affaire</w:t>
      </w:r>
      <w:r>
        <w:t>.</w:t>
      </w:r>
    </w:p>
    <w:p w14:paraId="407C4CEB" w14:textId="4F5EF918" w:rsidR="00C474C1" w:rsidRDefault="00944DF1" w:rsidP="00C52F4A">
      <w:r>
        <w:t>»</w:t>
      </w:r>
      <w:r w:rsidR="00414E6C">
        <w:t> ”</w:t>
      </w:r>
      <w:r w:rsidR="00C52F4A" w:rsidRPr="00605EB6">
        <w:t>Un beau jour ou plutôt au milieu d</w:t>
      </w:r>
      <w:r w:rsidR="00C474C1">
        <w:t>’</w:t>
      </w:r>
      <w:r w:rsidR="00C52F4A" w:rsidRPr="00605EB6">
        <w:t>une belle nuit étoilée</w:t>
      </w:r>
      <w:r w:rsidR="00C474C1">
        <w:t xml:space="preserve">, </w:t>
      </w:r>
      <w:r w:rsidR="00C52F4A" w:rsidRPr="00605EB6">
        <w:t>ma folle mit au monde un gros poupon du sexe masculin</w:t>
      </w:r>
      <w:r w:rsidR="00C474C1">
        <w:t>.</w:t>
      </w:r>
    </w:p>
    <w:p w14:paraId="59235601" w14:textId="6BFD5A07" w:rsidR="00C474C1" w:rsidRDefault="0094609C" w:rsidP="00C52F4A">
      <w:r>
        <w:t>— </w:t>
      </w:r>
      <w:r w:rsidR="00C52F4A" w:rsidRPr="00605EB6">
        <w:t>Un fils</w:t>
      </w:r>
      <w:r w:rsidR="00C474C1">
        <w:t xml:space="preserve"> ! </w:t>
      </w:r>
      <w:r w:rsidR="00C52F4A" w:rsidRPr="00605EB6">
        <w:t xml:space="preserve">exclama </w:t>
      </w:r>
      <w:r w:rsidR="00C474C1">
        <w:t>M. </w:t>
      </w:r>
      <w:r w:rsidR="00C52F4A" w:rsidRPr="00605EB6">
        <w:t>Lagarde</w:t>
      </w:r>
      <w:r w:rsidR="00C474C1">
        <w:t xml:space="preserve">, </w:t>
      </w:r>
      <w:r w:rsidR="00C52F4A" w:rsidRPr="00605EB6">
        <w:t>incapable de se contenir</w:t>
      </w:r>
      <w:r w:rsidR="00C474C1">
        <w:t>.</w:t>
      </w:r>
    </w:p>
    <w:p w14:paraId="1D09A009" w14:textId="7F9D603D" w:rsidR="00C474C1" w:rsidRDefault="0094609C" w:rsidP="00C52F4A">
      <w:r>
        <w:t>— </w:t>
      </w:r>
      <w:r w:rsidR="00C52F4A" w:rsidRPr="00605EB6">
        <w:t>Oui</w:t>
      </w:r>
      <w:r w:rsidR="00C474C1">
        <w:t xml:space="preserve">, </w:t>
      </w:r>
      <w:r w:rsidR="00C52F4A" w:rsidRPr="00605EB6">
        <w:t>monsieur</w:t>
      </w:r>
      <w:r w:rsidR="00C474C1">
        <w:t xml:space="preserve">, </w:t>
      </w:r>
      <w:r w:rsidR="00C52F4A" w:rsidRPr="00605EB6">
        <w:t>c</w:t>
      </w:r>
      <w:r w:rsidR="00C474C1">
        <w:t>’</w:t>
      </w:r>
      <w:r w:rsidR="00C52F4A" w:rsidRPr="00605EB6">
        <w:t>était un garçon</w:t>
      </w:r>
      <w:r w:rsidR="00C474C1">
        <w:t>.</w:t>
      </w:r>
    </w:p>
    <w:p w14:paraId="4E7DB8C1" w14:textId="3BBACEE1" w:rsidR="00C474C1" w:rsidRDefault="0094609C" w:rsidP="00C52F4A">
      <w:r>
        <w:t>— </w:t>
      </w:r>
      <w:r w:rsidR="00C52F4A" w:rsidRPr="00605EB6">
        <w:t>Continuez</w:t>
      </w:r>
      <w:r w:rsidR="00C474C1">
        <w:t xml:space="preserve">, </w:t>
      </w:r>
      <w:r w:rsidR="00C52F4A" w:rsidRPr="00605EB6">
        <w:t>père Monot</w:t>
      </w:r>
      <w:r w:rsidR="00C474C1">
        <w:t xml:space="preserve">, </w:t>
      </w:r>
      <w:r w:rsidR="00C52F4A" w:rsidRPr="00605EB6">
        <w:t>continuez</w:t>
      </w:r>
      <w:r w:rsidR="00C474C1">
        <w:t xml:space="preserve">, </w:t>
      </w:r>
      <w:r w:rsidR="00C52F4A" w:rsidRPr="00605EB6">
        <w:t>mon ami</w:t>
      </w:r>
      <w:r w:rsidR="00C474C1">
        <w:t>.</w:t>
      </w:r>
    </w:p>
    <w:p w14:paraId="66DE832A" w14:textId="05BD44ED" w:rsidR="00C474C1" w:rsidRDefault="0094609C" w:rsidP="00C52F4A">
      <w:r>
        <w:t>— </w:t>
      </w:r>
      <w:r w:rsidR="00944DF1">
        <w:t>“</w:t>
      </w:r>
      <w:r w:rsidR="00C52F4A" w:rsidRPr="00605EB6">
        <w:t>Bien entendu</w:t>
      </w:r>
      <w:r w:rsidR="00C474C1">
        <w:t xml:space="preserve">, </w:t>
      </w:r>
      <w:r w:rsidR="00C52F4A" w:rsidRPr="00605EB6">
        <w:t>on n</w:t>
      </w:r>
      <w:r w:rsidR="00C474C1">
        <w:t>’</w:t>
      </w:r>
      <w:r w:rsidR="00C52F4A" w:rsidRPr="00605EB6">
        <w:t>avait pas appelé un médecin</w:t>
      </w:r>
      <w:r w:rsidR="00C474C1">
        <w:t xml:space="preserve">, </w:t>
      </w:r>
      <w:r w:rsidR="00C52F4A" w:rsidRPr="00605EB6">
        <w:t>c</w:t>
      </w:r>
      <w:r w:rsidR="00C474C1">
        <w:t>’</w:t>
      </w:r>
      <w:r w:rsidR="00C52F4A" w:rsidRPr="00605EB6">
        <w:t>est la gardienne</w:t>
      </w:r>
      <w:r w:rsidR="00C474C1">
        <w:t xml:space="preserve">, – </w:t>
      </w:r>
      <w:r w:rsidR="00C52F4A" w:rsidRPr="00605EB6">
        <w:t>ah</w:t>
      </w:r>
      <w:r w:rsidR="00C474C1">
        <w:t xml:space="preserve"> ! </w:t>
      </w:r>
      <w:r w:rsidR="00C52F4A" w:rsidRPr="00605EB6">
        <w:t>quelle gaillarde</w:t>
      </w:r>
      <w:r w:rsidR="00C474C1">
        <w:t xml:space="preserve">, – </w:t>
      </w:r>
      <w:r w:rsidR="00C52F4A" w:rsidRPr="00605EB6">
        <w:t>qui fit l</w:t>
      </w:r>
      <w:r w:rsidR="00C474C1">
        <w:t>’</w:t>
      </w:r>
      <w:r w:rsidR="00C52F4A" w:rsidRPr="00605EB6">
        <w:t>office d</w:t>
      </w:r>
      <w:r w:rsidR="00C474C1">
        <w:t>’</w:t>
      </w:r>
      <w:r w:rsidR="00C52F4A" w:rsidRPr="00605EB6">
        <w:t>une sage-femme</w:t>
      </w:r>
      <w:r w:rsidR="00C474C1">
        <w:t xml:space="preserve">. </w:t>
      </w:r>
      <w:r w:rsidR="00C52F4A" w:rsidRPr="00605EB6">
        <w:t>Il va sans dire aussi qu</w:t>
      </w:r>
      <w:r w:rsidR="00C474C1">
        <w:t>’</w:t>
      </w:r>
      <w:r w:rsidR="00C52F4A" w:rsidRPr="00605EB6">
        <w:t>on n</w:t>
      </w:r>
      <w:r w:rsidR="00C474C1">
        <w:t>’</w:t>
      </w:r>
      <w:r w:rsidR="00C52F4A" w:rsidRPr="00605EB6">
        <w:t>alla point conter à la mairie de Blaincourt qu</w:t>
      </w:r>
      <w:r w:rsidR="00C474C1">
        <w:t>’</w:t>
      </w:r>
      <w:r w:rsidR="00C52F4A" w:rsidRPr="00605EB6">
        <w:t>il venait de naître au château un enfant de père inconnu et de mère folle</w:t>
      </w:r>
      <w:r w:rsidR="00C474C1">
        <w:t>.</w:t>
      </w:r>
    </w:p>
    <w:p w14:paraId="36341407" w14:textId="779F88A6" w:rsidR="00C52F4A" w:rsidRPr="00605EB6" w:rsidRDefault="00944DF1" w:rsidP="00C52F4A">
      <w:r>
        <w:t>»</w:t>
      </w:r>
      <w:r w:rsidR="00414E6C">
        <w:t> ”</w:t>
      </w:r>
      <w:r w:rsidR="00C52F4A" w:rsidRPr="00B33A2D">
        <w:t>Cela n</w:t>
      </w:r>
      <w:r w:rsidR="00C474C1">
        <w:t>’</w:t>
      </w:r>
      <w:r w:rsidR="00C52F4A" w:rsidRPr="00B33A2D">
        <w:t>empêcha pas le moutard de vivre</w:t>
      </w:r>
      <w:r w:rsidR="004540F3">
        <w:t> ;</w:t>
      </w:r>
      <w:r w:rsidR="00C474C1">
        <w:t xml:space="preserve"> </w:t>
      </w:r>
      <w:r w:rsidR="00C52F4A" w:rsidRPr="00B33A2D">
        <w:t>il se portait</w:t>
      </w:r>
      <w:r w:rsidR="00C474C1">
        <w:t xml:space="preserve">, </w:t>
      </w:r>
      <w:r w:rsidR="00C52F4A" w:rsidRPr="00B33A2D">
        <w:t>au contraire</w:t>
      </w:r>
      <w:r w:rsidR="00C474C1">
        <w:t xml:space="preserve">, </w:t>
      </w:r>
      <w:r w:rsidR="00C52F4A" w:rsidRPr="00B33A2D">
        <w:t>à merveille et il avait un appétit</w:t>
      </w:r>
      <w:r w:rsidR="00C474C1">
        <w:t xml:space="preserve">… </w:t>
      </w:r>
      <w:r w:rsidR="00C52F4A" w:rsidRPr="00B33A2D">
        <w:t>Aussitôt après sa naissance on l</w:t>
      </w:r>
      <w:r w:rsidR="00C474C1">
        <w:t>’</w:t>
      </w:r>
      <w:r w:rsidR="00C52F4A" w:rsidRPr="00B33A2D">
        <w:t>avait enlevé à sa mère</w:t>
      </w:r>
      <w:r w:rsidR="00C474C1">
        <w:t xml:space="preserve">, </w:t>
      </w:r>
      <w:r w:rsidR="00C52F4A" w:rsidRPr="00B33A2D">
        <w:t>qui ne le revit plus</w:t>
      </w:r>
      <w:r w:rsidR="00C474C1">
        <w:t xml:space="preserve">. </w:t>
      </w:r>
      <w:r w:rsidR="00C52F4A" w:rsidRPr="00B33A2D">
        <w:t>Je crois même</w:t>
      </w:r>
      <w:r w:rsidR="00C474C1">
        <w:t xml:space="preserve">, – </w:t>
      </w:r>
      <w:r w:rsidR="00C52F4A" w:rsidRPr="00B33A2D">
        <w:t>que le diable ne m</w:t>
      </w:r>
      <w:r w:rsidR="00C474C1">
        <w:t>’</w:t>
      </w:r>
      <w:r w:rsidR="00C52F4A" w:rsidRPr="00B33A2D">
        <w:t>en veuille pas de dire cela</w:t>
      </w:r>
      <w:r w:rsidR="00C474C1">
        <w:t xml:space="preserve">, – </w:t>
      </w:r>
      <w:r w:rsidR="00C52F4A" w:rsidRPr="00605EB6">
        <w:t>que la maman ne se douta même pas qu</w:t>
      </w:r>
      <w:r w:rsidR="00C474C1">
        <w:t>’</w:t>
      </w:r>
      <w:r w:rsidR="00C52F4A" w:rsidRPr="00605EB6">
        <w:t>elle avait donné le jour à un enfant</w:t>
      </w:r>
      <w:r w:rsidR="00C474C1">
        <w:t>.</w:t>
      </w:r>
    </w:p>
    <w:p w14:paraId="1233AE25" w14:textId="16F632A0" w:rsidR="00C474C1" w:rsidRDefault="00C52F4A" w:rsidP="00C52F4A">
      <w:r w:rsidRPr="00605EB6">
        <w:t xml:space="preserve">Cette phrase fut ponctuée par un soupir de </w:t>
      </w:r>
      <w:r w:rsidR="00C474C1">
        <w:t>M. </w:t>
      </w:r>
      <w:r w:rsidRPr="00605EB6">
        <w:t>Lagarde</w:t>
      </w:r>
      <w:r w:rsidR="00C474C1">
        <w:t>.</w:t>
      </w:r>
    </w:p>
    <w:p w14:paraId="6930E280" w14:textId="5FD5CBF2" w:rsidR="00C474C1" w:rsidRDefault="0094609C" w:rsidP="00C52F4A">
      <w:r>
        <w:lastRenderedPageBreak/>
        <w:t>— </w:t>
      </w:r>
      <w:r w:rsidR="00944DF1">
        <w:t>“</w:t>
      </w:r>
      <w:r w:rsidR="00C52F4A" w:rsidRPr="005B4686">
        <w:t>On m</w:t>
      </w:r>
      <w:r w:rsidR="00C474C1">
        <w:t>’</w:t>
      </w:r>
      <w:r w:rsidR="00C52F4A" w:rsidRPr="005B4686">
        <w:t>avait fait acheter depuis quelque temps une belle chèvre blanche</w:t>
      </w:r>
      <w:r w:rsidR="00C474C1">
        <w:t xml:space="preserve">, </w:t>
      </w:r>
      <w:r w:rsidR="00C52F4A" w:rsidRPr="005B4686">
        <w:t>qui vivait en liberté dans le parc</w:t>
      </w:r>
      <w:r w:rsidR="00C474C1">
        <w:t xml:space="preserve"> ; </w:t>
      </w:r>
      <w:r w:rsidR="00C52F4A" w:rsidRPr="005B4686">
        <w:t>mais la bonne bête avait bien soin de venir</w:t>
      </w:r>
      <w:r w:rsidR="00C474C1">
        <w:t xml:space="preserve">, </w:t>
      </w:r>
      <w:r w:rsidR="00C52F4A" w:rsidRPr="005B4686">
        <w:t>matin et soir</w:t>
      </w:r>
      <w:r w:rsidR="00C474C1">
        <w:t xml:space="preserve">, </w:t>
      </w:r>
      <w:r w:rsidR="00C52F4A" w:rsidRPr="005B4686">
        <w:t>se faire débarrasser du lait qui la gênait</w:t>
      </w:r>
      <w:r w:rsidR="00C474C1">
        <w:t xml:space="preserve">. </w:t>
      </w:r>
      <w:r w:rsidR="00C52F4A" w:rsidRPr="005B4686">
        <w:t>Tu comprends</w:t>
      </w:r>
      <w:r w:rsidR="00C474C1">
        <w:t xml:space="preserve">, </w:t>
      </w:r>
      <w:r w:rsidR="00C52F4A" w:rsidRPr="005B4686">
        <w:t>père La Bique</w:t>
      </w:r>
      <w:r w:rsidR="00C474C1">
        <w:t xml:space="preserve">, </w:t>
      </w:r>
      <w:r w:rsidR="00C52F4A" w:rsidRPr="005B4686">
        <w:t>que la chèvre</w:t>
      </w:r>
      <w:r w:rsidR="00C52F4A" w:rsidRPr="00605EB6">
        <w:t xml:space="preserve"> blanche fut la nourrice du marmot</w:t>
      </w:r>
      <w:r w:rsidR="00C474C1">
        <w:t xml:space="preserve">. </w:t>
      </w:r>
      <w:r w:rsidR="00C52F4A" w:rsidRPr="00605EB6">
        <w:t>Ah</w:t>
      </w:r>
      <w:r w:rsidR="00C474C1">
        <w:t xml:space="preserve"> ! </w:t>
      </w:r>
      <w:r w:rsidR="00C52F4A" w:rsidRPr="00605EB6">
        <w:t>le petit gueux</w:t>
      </w:r>
      <w:r w:rsidR="00C474C1">
        <w:t xml:space="preserve">, </w:t>
      </w:r>
      <w:r w:rsidR="00C52F4A" w:rsidRPr="00605EB6">
        <w:t>quand il fut assez grand pour courir</w:t>
      </w:r>
      <w:r w:rsidR="00C474C1">
        <w:t xml:space="preserve">, </w:t>
      </w:r>
      <w:r w:rsidR="00C52F4A" w:rsidRPr="00605EB6">
        <w:t>on n</w:t>
      </w:r>
      <w:r w:rsidR="00C474C1">
        <w:t>’</w:t>
      </w:r>
      <w:r w:rsidR="00C52F4A" w:rsidRPr="00605EB6">
        <w:t>eut plus besoin de traire la bête</w:t>
      </w:r>
      <w:r w:rsidR="00C474C1">
        <w:t xml:space="preserve"> : ; </w:t>
      </w:r>
      <w:r w:rsidR="00C52F4A" w:rsidRPr="00605EB6">
        <w:t>il savait la trouver dans le parc et il la tétait</w:t>
      </w:r>
      <w:r w:rsidR="00C474C1">
        <w:t>.</w:t>
      </w:r>
    </w:p>
    <w:p w14:paraId="06D9EABC" w14:textId="53522F88" w:rsidR="00C474C1" w:rsidRDefault="00944DF1" w:rsidP="00C52F4A">
      <w:r>
        <w:t>»</w:t>
      </w:r>
      <w:r w:rsidR="00414E6C">
        <w:t> ”</w:t>
      </w:r>
      <w:r w:rsidR="00C52F4A" w:rsidRPr="00605EB6">
        <w:t>Quand la bique</w:t>
      </w:r>
      <w:r w:rsidR="00C474C1">
        <w:t xml:space="preserve"> – </w:t>
      </w:r>
      <w:r w:rsidR="00C52F4A" w:rsidRPr="00605EB6">
        <w:t>ce n</w:t>
      </w:r>
      <w:r w:rsidR="00C474C1">
        <w:t>’</w:t>
      </w:r>
      <w:r w:rsidR="00C52F4A" w:rsidRPr="00605EB6">
        <w:t>est pas de toi que je parle</w:t>
      </w:r>
      <w:r w:rsidR="00C474C1">
        <w:t xml:space="preserve">, – </w:t>
      </w:r>
      <w:r w:rsidR="00C52F4A" w:rsidRPr="00605EB6">
        <w:t>ne voyait pas arriver assez tôt son nourrisson</w:t>
      </w:r>
      <w:r w:rsidR="00C474C1">
        <w:t xml:space="preserve">, </w:t>
      </w:r>
      <w:r w:rsidR="00C52F4A" w:rsidRPr="00605EB6">
        <w:t>elle le cherchait en l</w:t>
      </w:r>
      <w:r w:rsidR="00C474C1">
        <w:t>’</w:t>
      </w:r>
      <w:r w:rsidR="00C52F4A" w:rsidRPr="00605EB6">
        <w:t>appelant</w:t>
      </w:r>
      <w:r w:rsidR="00C474C1">
        <w:t xml:space="preserve"> : </w:t>
      </w:r>
      <w:r w:rsidR="00C52F4A" w:rsidRPr="00605EB6">
        <w:t>bé</w:t>
      </w:r>
      <w:r w:rsidR="00C474C1">
        <w:t xml:space="preserve">, </w:t>
      </w:r>
      <w:r w:rsidR="00C52F4A" w:rsidRPr="00605EB6">
        <w:t>bé</w:t>
      </w:r>
      <w:r w:rsidR="00C474C1">
        <w:t xml:space="preserve">, </w:t>
      </w:r>
      <w:r w:rsidR="00C52F4A" w:rsidRPr="00605EB6">
        <w:t>bé</w:t>
      </w:r>
      <w:r w:rsidR="00C474C1">
        <w:t xml:space="preserve">… </w:t>
      </w:r>
      <w:r w:rsidR="00C52F4A" w:rsidRPr="00605EB6">
        <w:t>Ah</w:t>
      </w:r>
      <w:r w:rsidR="00C474C1">
        <w:t xml:space="preserve"> ! </w:t>
      </w:r>
      <w:r w:rsidR="00C52F4A" w:rsidRPr="00605EB6">
        <w:t>la mâtine</w:t>
      </w:r>
      <w:r w:rsidR="00C474C1">
        <w:t xml:space="preserve">.… </w:t>
      </w:r>
      <w:r w:rsidR="00C52F4A" w:rsidRPr="00605EB6">
        <w:t>C</w:t>
      </w:r>
      <w:r w:rsidR="00C474C1">
        <w:t>’</w:t>
      </w:r>
      <w:r w:rsidR="00C52F4A" w:rsidRPr="00605EB6">
        <w:t>est égal</w:t>
      </w:r>
      <w:r w:rsidR="00C474C1">
        <w:t xml:space="preserve">, </w:t>
      </w:r>
      <w:r w:rsidR="00C52F4A" w:rsidRPr="00605EB6">
        <w:t>c</w:t>
      </w:r>
      <w:r w:rsidR="00C474C1">
        <w:t>’</w:t>
      </w:r>
      <w:r w:rsidR="00C52F4A" w:rsidRPr="00605EB6">
        <w:t>était une bonne bête</w:t>
      </w:r>
      <w:r w:rsidR="00C474C1">
        <w:t> !</w:t>
      </w:r>
    </w:p>
    <w:p w14:paraId="60EFF202" w14:textId="053E3997" w:rsidR="00C474C1" w:rsidRDefault="00944DF1" w:rsidP="00C52F4A">
      <w:r>
        <w:t>»</w:t>
      </w:r>
      <w:r w:rsidR="00414E6C">
        <w:t> ”</w:t>
      </w:r>
      <w:r w:rsidR="00C52F4A" w:rsidRPr="00605EB6">
        <w:t>À voir ce qu</w:t>
      </w:r>
      <w:r w:rsidR="00C474C1">
        <w:t>’</w:t>
      </w:r>
      <w:r w:rsidR="00C52F4A" w:rsidRPr="00605EB6">
        <w:t>on faisait de la mère</w:t>
      </w:r>
      <w:r w:rsidR="00C474C1">
        <w:t xml:space="preserve">, </w:t>
      </w:r>
      <w:r w:rsidR="00C52F4A" w:rsidRPr="00605EB6">
        <w:t>je m</w:t>
      </w:r>
      <w:r w:rsidR="00C474C1">
        <w:t>’</w:t>
      </w:r>
      <w:r w:rsidR="00C52F4A" w:rsidRPr="00605EB6">
        <w:t>étonnai qu</w:t>
      </w:r>
      <w:r w:rsidR="00C474C1">
        <w:t>’</w:t>
      </w:r>
      <w:r w:rsidR="00C52F4A" w:rsidRPr="00605EB6">
        <w:t>on laissât vivre l</w:t>
      </w:r>
      <w:r w:rsidR="00C474C1">
        <w:t>’</w:t>
      </w:r>
      <w:r w:rsidR="00C52F4A" w:rsidRPr="00605EB6">
        <w:t>enfant</w:t>
      </w:r>
      <w:r w:rsidR="00C474C1">
        <w:t xml:space="preserve">. </w:t>
      </w:r>
      <w:r w:rsidR="00C52F4A" w:rsidRPr="00605EB6">
        <w:t>Vrai</w:t>
      </w:r>
      <w:r w:rsidR="00C474C1">
        <w:t xml:space="preserve">, </w:t>
      </w:r>
      <w:r w:rsidR="00C52F4A" w:rsidRPr="00605EB6">
        <w:t>je m</w:t>
      </w:r>
      <w:r w:rsidR="00C474C1">
        <w:t>’</w:t>
      </w:r>
      <w:r w:rsidR="00C52F4A" w:rsidRPr="00605EB6">
        <w:t>attendais à recevoir</w:t>
      </w:r>
      <w:r w:rsidR="00C474C1">
        <w:t xml:space="preserve">, </w:t>
      </w:r>
      <w:r w:rsidR="00C52F4A" w:rsidRPr="00605EB6">
        <w:t>d</w:t>
      </w:r>
      <w:r w:rsidR="00C474C1">
        <w:t>’</w:t>
      </w:r>
      <w:r w:rsidR="00C52F4A" w:rsidRPr="00605EB6">
        <w:t>un moment à l</w:t>
      </w:r>
      <w:r w:rsidR="00C474C1">
        <w:t>’</w:t>
      </w:r>
      <w:r w:rsidR="00C52F4A" w:rsidRPr="00605EB6">
        <w:t>autre</w:t>
      </w:r>
      <w:r w:rsidR="00C474C1">
        <w:t xml:space="preserve">, </w:t>
      </w:r>
      <w:r w:rsidR="00C52F4A" w:rsidRPr="00605EB6">
        <w:t>l</w:t>
      </w:r>
      <w:r w:rsidR="00C474C1">
        <w:t>’</w:t>
      </w:r>
      <w:r w:rsidR="00C52F4A" w:rsidRPr="00605EB6">
        <w:t>ordre de le fourrer dans un sac bien cousu et d</w:t>
      </w:r>
      <w:r w:rsidR="00C474C1">
        <w:t>’</w:t>
      </w:r>
      <w:r w:rsidR="00C52F4A" w:rsidRPr="00605EB6">
        <w:t>aller le jeter dans la rivière un jour qu</w:t>
      </w:r>
      <w:r w:rsidR="00C474C1">
        <w:t>’</w:t>
      </w:r>
      <w:r w:rsidR="00C52F4A" w:rsidRPr="00605EB6">
        <w:t>elle se transformerait en torrent</w:t>
      </w:r>
      <w:r w:rsidR="00C474C1">
        <w:t xml:space="preserve">. </w:t>
      </w:r>
      <w:r w:rsidR="00C52F4A" w:rsidRPr="00605EB6">
        <w:t>Je me trompais</w:t>
      </w:r>
      <w:r w:rsidR="00C474C1">
        <w:t xml:space="preserve">, </w:t>
      </w:r>
      <w:r w:rsidR="00C52F4A" w:rsidRPr="00605EB6">
        <w:t>on ne me donna point cet ordre que</w:t>
      </w:r>
      <w:r w:rsidR="00C474C1">
        <w:t xml:space="preserve">, </w:t>
      </w:r>
      <w:r w:rsidR="00C52F4A" w:rsidRPr="00605EB6">
        <w:t>peut-être</w:t>
      </w:r>
      <w:r w:rsidR="00C474C1">
        <w:t xml:space="preserve">, </w:t>
      </w:r>
      <w:r w:rsidR="00C52F4A" w:rsidRPr="00605EB6">
        <w:t>je n</w:t>
      </w:r>
      <w:r w:rsidR="00C474C1">
        <w:t>’</w:t>
      </w:r>
      <w:r w:rsidR="00C52F4A" w:rsidRPr="00605EB6">
        <w:t>aurais pas exécuté</w:t>
      </w:r>
      <w:r w:rsidR="00C474C1">
        <w:t>.</w:t>
      </w:r>
    </w:p>
    <w:p w14:paraId="351A7FA3" w14:textId="63C7F730" w:rsidR="00C474C1" w:rsidRDefault="00944DF1" w:rsidP="00C52F4A">
      <w:r>
        <w:t>»</w:t>
      </w:r>
      <w:r w:rsidR="00414E6C">
        <w:t> ”</w:t>
      </w:r>
      <w:r w:rsidR="00C52F4A" w:rsidRPr="007379D6">
        <w:t>Vois-tu</w:t>
      </w:r>
      <w:r w:rsidR="00C474C1">
        <w:t xml:space="preserve">, </w:t>
      </w:r>
      <w:r w:rsidR="00C52F4A" w:rsidRPr="007379D6">
        <w:t>mon vieux La Bique</w:t>
      </w:r>
      <w:r w:rsidR="00C474C1">
        <w:t xml:space="preserve">, </w:t>
      </w:r>
      <w:r w:rsidR="00C52F4A" w:rsidRPr="007379D6">
        <w:t>il arrive souvent que les plus scélérats eux-mêmes reculent devant un assassinat</w:t>
      </w:r>
      <w:r w:rsidR="00C474C1">
        <w:t xml:space="preserve">, </w:t>
      </w:r>
      <w:r w:rsidR="00C52F4A" w:rsidRPr="007379D6">
        <w:t>surtout quand ils ne le jugent pas absolument nécessaire</w:t>
      </w:r>
      <w:r w:rsidR="00C474C1">
        <w:t>.</w:t>
      </w:r>
    </w:p>
    <w:p w14:paraId="03836373" w14:textId="7C659B70" w:rsidR="00C474C1" w:rsidRDefault="00944DF1" w:rsidP="00C52F4A">
      <w:r>
        <w:t>»</w:t>
      </w:r>
      <w:r w:rsidR="00414E6C">
        <w:t> ”</w:t>
      </w:r>
      <w:r w:rsidR="00C52F4A" w:rsidRPr="00605EB6">
        <w:t>Quelques années s</w:t>
      </w:r>
      <w:r w:rsidR="00C474C1">
        <w:t>’</w:t>
      </w:r>
      <w:r w:rsidR="00C52F4A" w:rsidRPr="00605EB6">
        <w:t>écoulèrent pendant lesquelles je ne vis qu</w:t>
      </w:r>
      <w:r w:rsidR="00C474C1">
        <w:t>’</w:t>
      </w:r>
      <w:r w:rsidR="00C52F4A" w:rsidRPr="00605EB6">
        <w:t>une seule fois l</w:t>
      </w:r>
      <w:r w:rsidR="00C474C1">
        <w:t>’</w:t>
      </w:r>
      <w:r w:rsidR="00C52F4A" w:rsidRPr="00605EB6">
        <w:t>homme au regard d</w:t>
      </w:r>
      <w:r w:rsidR="00C474C1">
        <w:t>’</w:t>
      </w:r>
      <w:r w:rsidR="00C52F4A" w:rsidRPr="00605EB6">
        <w:t>acier</w:t>
      </w:r>
      <w:r w:rsidR="00C474C1">
        <w:t xml:space="preserve">. </w:t>
      </w:r>
      <w:r w:rsidR="00C52F4A" w:rsidRPr="00605EB6">
        <w:t>Quant à mon camarade</w:t>
      </w:r>
      <w:r w:rsidR="00C474C1">
        <w:t xml:space="preserve">, </w:t>
      </w:r>
      <w:r w:rsidR="00C52F4A" w:rsidRPr="00605EB6">
        <w:t>plus de nouvelles</w:t>
      </w:r>
      <w:r w:rsidR="00C474C1">
        <w:t>.</w:t>
      </w:r>
    </w:p>
    <w:p w14:paraId="0725CC7A" w14:textId="0A13B759" w:rsidR="00C474C1" w:rsidRDefault="00944DF1" w:rsidP="00C52F4A">
      <w:r>
        <w:t>»</w:t>
      </w:r>
      <w:r w:rsidR="00414E6C">
        <w:t> ”</w:t>
      </w:r>
      <w:r w:rsidR="00C52F4A" w:rsidRPr="00605EB6">
        <w:t>Un jour</w:t>
      </w:r>
      <w:r w:rsidR="00C474C1">
        <w:t xml:space="preserve">, </w:t>
      </w:r>
      <w:r w:rsidR="00C52F4A" w:rsidRPr="00605EB6">
        <w:t>au moment où je m</w:t>
      </w:r>
      <w:r w:rsidR="00C474C1">
        <w:t>’</w:t>
      </w:r>
      <w:r w:rsidR="00C52F4A" w:rsidRPr="00605EB6">
        <w:t>y attendais le moins</w:t>
      </w:r>
      <w:r w:rsidR="00C474C1">
        <w:t xml:space="preserve">, </w:t>
      </w:r>
      <w:r w:rsidR="00C52F4A" w:rsidRPr="00605EB6">
        <w:t>un personnage</w:t>
      </w:r>
      <w:r w:rsidR="00C474C1">
        <w:t xml:space="preserve">, </w:t>
      </w:r>
      <w:r w:rsidR="00C52F4A" w:rsidRPr="00605EB6">
        <w:t>vêtu en paysan</w:t>
      </w:r>
      <w:r w:rsidR="00C474C1">
        <w:t xml:space="preserve">, </w:t>
      </w:r>
      <w:r w:rsidR="00C52F4A" w:rsidRPr="00605EB6">
        <w:t>entra dans mon taudis</w:t>
      </w:r>
      <w:r w:rsidR="00C474C1">
        <w:t xml:space="preserve"> ; </w:t>
      </w:r>
      <w:r w:rsidR="00C52F4A" w:rsidRPr="00605EB6">
        <w:t>c</w:t>
      </w:r>
      <w:r w:rsidR="00C474C1">
        <w:t>’</w:t>
      </w:r>
      <w:r w:rsidR="00C52F4A" w:rsidRPr="00605EB6">
        <w:t>était l</w:t>
      </w:r>
      <w:r w:rsidR="00C474C1">
        <w:t>’</w:t>
      </w:r>
      <w:r w:rsidR="00C52F4A" w:rsidRPr="00605EB6">
        <w:t>homme</w:t>
      </w:r>
      <w:r w:rsidR="00C474C1">
        <w:t>.</w:t>
      </w:r>
    </w:p>
    <w:p w14:paraId="471A3D3B" w14:textId="35B1A3C0" w:rsidR="00C474C1" w:rsidRDefault="00944DF1" w:rsidP="00C52F4A">
      <w:r>
        <w:t>»</w:t>
      </w:r>
      <w:r w:rsidR="00414E6C">
        <w:t> ”</w:t>
      </w:r>
      <w:r w:rsidR="0094609C">
        <w:t>— </w:t>
      </w:r>
      <w:r w:rsidR="00C52F4A" w:rsidRPr="00605EB6">
        <w:t>Ce soir</w:t>
      </w:r>
      <w:r w:rsidR="00C474C1">
        <w:t xml:space="preserve">, </w:t>
      </w:r>
      <w:r w:rsidR="00C52F4A" w:rsidRPr="00605EB6">
        <w:t>me dit-il</w:t>
      </w:r>
      <w:r w:rsidR="00C474C1">
        <w:t xml:space="preserve">, </w:t>
      </w:r>
      <w:r w:rsidR="00C52F4A" w:rsidRPr="00605EB6">
        <w:t>à onze heures et demie précises</w:t>
      </w:r>
      <w:r w:rsidR="00C474C1">
        <w:t xml:space="preserve">, </w:t>
      </w:r>
      <w:r w:rsidR="00C52F4A" w:rsidRPr="00605EB6">
        <w:t>tu te trouveras</w:t>
      </w:r>
      <w:r w:rsidR="00C474C1">
        <w:t xml:space="preserve">, </w:t>
      </w:r>
      <w:r w:rsidR="00C52F4A" w:rsidRPr="00605EB6">
        <w:t>avec ta lanterne allumée</w:t>
      </w:r>
      <w:r w:rsidR="00C474C1">
        <w:t xml:space="preserve">, </w:t>
      </w:r>
      <w:r w:rsidR="00C52F4A" w:rsidRPr="00605EB6">
        <w:t>près du mur du parc</w:t>
      </w:r>
      <w:r w:rsidR="00C474C1">
        <w:t xml:space="preserve">, </w:t>
      </w:r>
      <w:r w:rsidR="00C52F4A" w:rsidRPr="00605EB6">
        <w:lastRenderedPageBreak/>
        <w:t>à cent pas de la petite porte</w:t>
      </w:r>
      <w:r w:rsidR="00C474C1">
        <w:t xml:space="preserve">, </w:t>
      </w:r>
      <w:r w:rsidR="00C52F4A" w:rsidRPr="00605EB6">
        <w:t>du côté de la rivière</w:t>
      </w:r>
      <w:r w:rsidR="00C474C1">
        <w:t xml:space="preserve">. </w:t>
      </w:r>
      <w:r w:rsidR="00C52F4A" w:rsidRPr="00605EB6">
        <w:t>Tu resteras immobile et tu attendras</w:t>
      </w:r>
      <w:r w:rsidR="00C474C1">
        <w:t>.</w:t>
      </w:r>
    </w:p>
    <w:p w14:paraId="5E26D504" w14:textId="24CEC98B" w:rsidR="00C474C1" w:rsidRDefault="00944DF1" w:rsidP="00C52F4A">
      <w:r>
        <w:t>»</w:t>
      </w:r>
      <w:r w:rsidR="00414E6C">
        <w:t> ”</w:t>
      </w:r>
      <w:r>
        <w:t>”</w:t>
      </w:r>
      <w:r w:rsidR="00C52F4A" w:rsidRPr="00605EB6">
        <w:t>Dès que tu entendras pousser un cri</w:t>
      </w:r>
      <w:r w:rsidR="00C474C1">
        <w:t xml:space="preserve">, </w:t>
      </w:r>
      <w:r w:rsidR="00C52F4A" w:rsidRPr="00605EB6">
        <w:t>tu éteindras la lumière et tu rentreras chez toi</w:t>
      </w:r>
      <w:r w:rsidR="00C474C1">
        <w:t xml:space="preserve">. </w:t>
      </w:r>
      <w:r w:rsidR="00C52F4A" w:rsidRPr="00605EB6">
        <w:t>Surtout</w:t>
      </w:r>
      <w:r w:rsidR="00C474C1">
        <w:t xml:space="preserve">, </w:t>
      </w:r>
      <w:r w:rsidR="00C52F4A" w:rsidRPr="00605EB6">
        <w:t>sois exact</w:t>
      </w:r>
      <w:r w:rsidR="00C474C1">
        <w:t xml:space="preserve">. </w:t>
      </w:r>
      <w:r w:rsidR="00C52F4A" w:rsidRPr="00605EB6">
        <w:t>Je te recommande</w:t>
      </w:r>
      <w:r w:rsidR="00C474C1">
        <w:t xml:space="preserve">, </w:t>
      </w:r>
      <w:r w:rsidR="00C52F4A" w:rsidRPr="00605EB6">
        <w:t>dans ton intérêt</w:t>
      </w:r>
      <w:r w:rsidR="00C474C1">
        <w:t xml:space="preserve">, </w:t>
      </w:r>
      <w:r w:rsidR="00C52F4A" w:rsidRPr="00605EB6">
        <w:t>de ne pas te soûler ce soir</w:t>
      </w:r>
      <w:r w:rsidR="00C474C1">
        <w:t>.</w:t>
      </w:r>
    </w:p>
    <w:p w14:paraId="73D8EFBD" w14:textId="7DC3DC79" w:rsidR="00C474C1" w:rsidRDefault="00944DF1" w:rsidP="00C52F4A">
      <w:r>
        <w:t>»</w:t>
      </w:r>
      <w:r w:rsidR="00414E6C">
        <w:t> ”</w:t>
      </w:r>
      <w:r w:rsidR="00C52F4A" w:rsidRPr="00605EB6">
        <w:t>Après m</w:t>
      </w:r>
      <w:r w:rsidR="00C474C1">
        <w:t>’</w:t>
      </w:r>
      <w:r w:rsidR="00C52F4A" w:rsidRPr="00605EB6">
        <w:t>avoir dit cela</w:t>
      </w:r>
      <w:r w:rsidR="00C474C1">
        <w:t xml:space="preserve">, </w:t>
      </w:r>
      <w:r w:rsidR="00C52F4A" w:rsidRPr="00605EB6">
        <w:t>il me quitta brusquement</w:t>
      </w:r>
      <w:r w:rsidR="00C474C1">
        <w:t>.</w:t>
      </w:r>
    </w:p>
    <w:p w14:paraId="08D0304C" w14:textId="52A810E2" w:rsidR="00C474C1" w:rsidRDefault="00944DF1" w:rsidP="00C52F4A">
      <w:r>
        <w:t>»</w:t>
      </w:r>
      <w:r w:rsidR="00414E6C">
        <w:t> ”</w:t>
      </w:r>
      <w:r w:rsidR="00C52F4A" w:rsidRPr="00605EB6">
        <w:t>À onze heures et demie</w:t>
      </w:r>
      <w:r w:rsidR="00C474C1">
        <w:t xml:space="preserve">, </w:t>
      </w:r>
      <w:r w:rsidR="00C52F4A" w:rsidRPr="00605EB6">
        <w:t>j</w:t>
      </w:r>
      <w:r w:rsidR="00C474C1">
        <w:t>’</w:t>
      </w:r>
      <w:r w:rsidR="00C52F4A" w:rsidRPr="00605EB6">
        <w:t>étais avec ma lanterne à l</w:t>
      </w:r>
      <w:r w:rsidR="00C474C1">
        <w:t>’</w:t>
      </w:r>
      <w:r w:rsidR="00C52F4A" w:rsidRPr="00605EB6">
        <w:t>endroit indiqué</w:t>
      </w:r>
      <w:r w:rsidR="00C474C1">
        <w:t xml:space="preserve">. </w:t>
      </w:r>
      <w:r w:rsidR="00C52F4A" w:rsidRPr="00605EB6">
        <w:t>J</w:t>
      </w:r>
      <w:r w:rsidR="00C474C1">
        <w:t>’</w:t>
      </w:r>
      <w:r w:rsidR="00C52F4A" w:rsidRPr="00605EB6">
        <w:t>entendis un cri</w:t>
      </w:r>
      <w:r w:rsidR="00C474C1">
        <w:t xml:space="preserve">, </w:t>
      </w:r>
      <w:r w:rsidR="00C52F4A" w:rsidRPr="00605EB6">
        <w:t>je soufflai le bout de chandelle et je regagnai mon gîte</w:t>
      </w:r>
      <w:r w:rsidR="00C474C1">
        <w:t>.</w:t>
      </w:r>
    </w:p>
    <w:p w14:paraId="743D12E1" w14:textId="34353493" w:rsidR="00C474C1" w:rsidRDefault="00944DF1" w:rsidP="00C52F4A">
      <w:r>
        <w:t>»</w:t>
      </w:r>
      <w:r w:rsidR="00414E6C">
        <w:t> ”</w:t>
      </w:r>
      <w:r w:rsidR="00C52F4A" w:rsidRPr="00605EB6">
        <w:t>Le lendemain</w:t>
      </w:r>
      <w:r w:rsidR="00C474C1">
        <w:t xml:space="preserve">, </w:t>
      </w:r>
      <w:r w:rsidR="00C52F4A" w:rsidRPr="00605EB6">
        <w:t>j</w:t>
      </w:r>
      <w:r w:rsidR="00C474C1">
        <w:t>’</w:t>
      </w:r>
      <w:r w:rsidR="00C52F4A" w:rsidRPr="00605EB6">
        <w:t>appris qu</w:t>
      </w:r>
      <w:r w:rsidR="00C474C1">
        <w:t>’</w:t>
      </w:r>
      <w:r w:rsidR="00C52F4A" w:rsidRPr="00605EB6">
        <w:t>on avait trouvé un homme noyé au bas du moulin</w:t>
      </w:r>
      <w:r w:rsidR="00C474C1">
        <w:t xml:space="preserve">. </w:t>
      </w:r>
      <w:r w:rsidR="00C52F4A" w:rsidRPr="00605EB6">
        <w:t>Avant même de rien savoir de l</w:t>
      </w:r>
      <w:r w:rsidR="00C474C1">
        <w:t>’</w:t>
      </w:r>
      <w:r w:rsidR="00C52F4A" w:rsidRPr="00605EB6">
        <w:t>enquête des magistrats</w:t>
      </w:r>
      <w:r w:rsidR="00C474C1">
        <w:t xml:space="preserve">, </w:t>
      </w:r>
      <w:r w:rsidR="00C52F4A" w:rsidRPr="00605EB6">
        <w:t>je me dis</w:t>
      </w:r>
      <w:r w:rsidR="00C474C1">
        <w:t xml:space="preserve"> : – </w:t>
      </w:r>
      <w:r w:rsidR="00C52F4A" w:rsidRPr="00605EB6">
        <w:t>C</w:t>
      </w:r>
      <w:r w:rsidR="00C474C1">
        <w:t>’</w:t>
      </w:r>
      <w:r w:rsidR="00C52F4A" w:rsidRPr="00605EB6">
        <w:t>est mon homme qui a fait le coup</w:t>
      </w:r>
      <w:r w:rsidR="00C474C1">
        <w:t xml:space="preserve">. </w:t>
      </w:r>
      <w:r w:rsidR="00C52F4A" w:rsidRPr="00605EB6">
        <w:t>Pourquoi lui et l</w:t>
      </w:r>
      <w:r w:rsidR="00C474C1">
        <w:t>’</w:t>
      </w:r>
      <w:r w:rsidR="00C52F4A" w:rsidRPr="00605EB6">
        <w:t>autre ont-ils noyé ce pauvre homme</w:t>
      </w:r>
      <w:r w:rsidR="00C474C1">
        <w:t xml:space="preserve"> ? </w:t>
      </w:r>
      <w:r w:rsidR="00C52F4A" w:rsidRPr="00605EB6">
        <w:t>Je n</w:t>
      </w:r>
      <w:r w:rsidR="00C474C1">
        <w:t>’</w:t>
      </w:r>
      <w:r w:rsidR="00C52F4A" w:rsidRPr="00605EB6">
        <w:t>en sais rien</w:t>
      </w:r>
      <w:r w:rsidR="00C474C1">
        <w:t xml:space="preserve">, </w:t>
      </w:r>
      <w:r w:rsidR="00C52F4A" w:rsidRPr="00605EB6">
        <w:t>mon vieux La Bique</w:t>
      </w:r>
      <w:r w:rsidR="00C474C1">
        <w:t>.</w:t>
      </w:r>
    </w:p>
    <w:p w14:paraId="2F8B4F2A" w14:textId="36CE3A86" w:rsidR="00C474C1" w:rsidRDefault="00944DF1" w:rsidP="00C52F4A">
      <w:r>
        <w:t>»</w:t>
      </w:r>
      <w:r w:rsidR="00414E6C">
        <w:t> ”</w:t>
      </w:r>
      <w:r w:rsidR="00C52F4A" w:rsidRPr="00605EB6">
        <w:t>Mais il faut bien croire qu</w:t>
      </w:r>
      <w:r w:rsidR="00C474C1">
        <w:t>’</w:t>
      </w:r>
      <w:r w:rsidR="00C52F4A" w:rsidRPr="00605EB6">
        <w:t>il était gênant pour quelqu</w:t>
      </w:r>
      <w:r w:rsidR="00C474C1">
        <w:t>’</w:t>
      </w:r>
      <w:r w:rsidR="00C52F4A" w:rsidRPr="00605EB6">
        <w:t>un</w:t>
      </w:r>
      <w:r w:rsidR="00C474C1">
        <w:t>.</w:t>
      </w:r>
    </w:p>
    <w:p w14:paraId="62E45A8B" w14:textId="350819AE" w:rsidR="00C474C1" w:rsidRDefault="00944DF1" w:rsidP="00C52F4A">
      <w:r>
        <w:t>»</w:t>
      </w:r>
      <w:r w:rsidR="00414E6C">
        <w:t> ”</w:t>
      </w:r>
      <w:r w:rsidR="00C52F4A" w:rsidRPr="00605EB6">
        <w:t>Peu de temps après</w:t>
      </w:r>
      <w:r w:rsidR="00C474C1">
        <w:t xml:space="preserve">, </w:t>
      </w:r>
      <w:r w:rsidR="00C52F4A" w:rsidRPr="00605EB6">
        <w:t>un soir</w:t>
      </w:r>
      <w:r w:rsidR="00C474C1">
        <w:t xml:space="preserve">, </w:t>
      </w:r>
      <w:r w:rsidR="00C52F4A" w:rsidRPr="00605EB6">
        <w:t>à la brune</w:t>
      </w:r>
      <w:r w:rsidR="00C474C1">
        <w:t xml:space="preserve">, </w:t>
      </w:r>
      <w:r w:rsidR="00C52F4A" w:rsidRPr="00605EB6">
        <w:t>une voiture s</w:t>
      </w:r>
      <w:r w:rsidR="00C474C1">
        <w:t>’</w:t>
      </w:r>
      <w:r w:rsidR="00C52F4A" w:rsidRPr="00605EB6">
        <w:t>arrêta devant ma porte</w:t>
      </w:r>
      <w:r w:rsidR="00C474C1">
        <w:t xml:space="preserve">. </w:t>
      </w:r>
      <w:r w:rsidR="00C52F4A" w:rsidRPr="00605EB6">
        <w:t>Un voyageur en descendit</w:t>
      </w:r>
      <w:r w:rsidR="00C474C1">
        <w:t xml:space="preserve">. </w:t>
      </w:r>
      <w:r w:rsidR="00C52F4A" w:rsidRPr="00605EB6">
        <w:t>C</w:t>
      </w:r>
      <w:r w:rsidR="00C474C1">
        <w:t>’</w:t>
      </w:r>
      <w:r w:rsidR="00C52F4A" w:rsidRPr="00605EB6">
        <w:t>était l</w:t>
      </w:r>
      <w:r w:rsidR="00C474C1">
        <w:t>’</w:t>
      </w:r>
      <w:r w:rsidR="00C52F4A" w:rsidRPr="00605EB6">
        <w:t>homme</w:t>
      </w:r>
      <w:r w:rsidR="00C474C1">
        <w:t>.</w:t>
      </w:r>
    </w:p>
    <w:p w14:paraId="59E35E06" w14:textId="14DB0733" w:rsidR="00C474C1" w:rsidRDefault="00944DF1" w:rsidP="00C52F4A">
      <w:r>
        <w:t>»</w:t>
      </w:r>
      <w:r w:rsidR="00414E6C">
        <w:t> ”</w:t>
      </w:r>
      <w:r w:rsidR="0094609C">
        <w:t>— </w:t>
      </w:r>
      <w:r w:rsidR="00C52F4A" w:rsidRPr="00605EB6">
        <w:t>Grappier</w:t>
      </w:r>
      <w:r w:rsidR="00C474C1">
        <w:t xml:space="preserve">, </w:t>
      </w:r>
      <w:r w:rsidR="00C52F4A" w:rsidRPr="00605EB6">
        <w:t>me dit-il</w:t>
      </w:r>
      <w:r w:rsidR="00C474C1">
        <w:t xml:space="preserve">, </w:t>
      </w:r>
      <w:r w:rsidR="00C52F4A" w:rsidRPr="00605EB6">
        <w:t>je viens chercher vos pensionnaires</w:t>
      </w:r>
      <w:r w:rsidR="00C474C1">
        <w:t>.</w:t>
      </w:r>
    </w:p>
    <w:p w14:paraId="0B54A10B" w14:textId="06DE24D6" w:rsidR="00C474C1" w:rsidRDefault="00944DF1" w:rsidP="00C52F4A">
      <w:r>
        <w:t>»</w:t>
      </w:r>
      <w:r w:rsidR="00414E6C">
        <w:t> ”</w:t>
      </w:r>
      <w:r w:rsidR="0094609C">
        <w:t>— </w:t>
      </w:r>
      <w:r w:rsidR="00C52F4A" w:rsidRPr="00605EB6">
        <w:t>Ah</w:t>
      </w:r>
      <w:r w:rsidR="00C474C1">
        <w:t> !</w:t>
      </w:r>
    </w:p>
    <w:p w14:paraId="1172F643" w14:textId="13C4AD60" w:rsidR="00C474C1" w:rsidRDefault="00944DF1" w:rsidP="00C52F4A">
      <w:r>
        <w:t>»</w:t>
      </w:r>
      <w:r w:rsidR="00414E6C">
        <w:t> ”</w:t>
      </w:r>
      <w:r w:rsidR="0094609C">
        <w:t>— </w:t>
      </w:r>
      <w:r w:rsidR="00C52F4A" w:rsidRPr="00605EB6">
        <w:t>Et le môme</w:t>
      </w:r>
      <w:r w:rsidR="00C474C1">
        <w:t xml:space="preserve">, </w:t>
      </w:r>
      <w:r w:rsidR="00C52F4A" w:rsidRPr="00605EB6">
        <w:t>qu</w:t>
      </w:r>
      <w:r w:rsidR="00C474C1">
        <w:t>’</w:t>
      </w:r>
      <w:r w:rsidR="00C52F4A" w:rsidRPr="00605EB6">
        <w:t>en fais-tu</w:t>
      </w:r>
      <w:r w:rsidR="00C474C1">
        <w:t> ?</w:t>
      </w:r>
    </w:p>
    <w:p w14:paraId="6FF08C00" w14:textId="293F82BE" w:rsidR="00C474C1" w:rsidRDefault="00944DF1" w:rsidP="00C52F4A">
      <w:r>
        <w:t>»</w:t>
      </w:r>
      <w:r w:rsidR="00414E6C">
        <w:t> ”</w:t>
      </w:r>
      <w:r w:rsidR="0094609C">
        <w:t>— </w:t>
      </w:r>
      <w:r w:rsidR="00C52F4A" w:rsidRPr="00605EB6">
        <w:t>Rien</w:t>
      </w:r>
      <w:r w:rsidR="00C474C1">
        <w:t xml:space="preserve">. </w:t>
      </w:r>
      <w:r w:rsidR="00C52F4A" w:rsidRPr="00605EB6">
        <w:t>Il est dans le parc avec la chèvre</w:t>
      </w:r>
      <w:r w:rsidR="00C474C1">
        <w:t xml:space="preserve">. </w:t>
      </w:r>
      <w:r w:rsidR="00C52F4A" w:rsidRPr="00605EB6">
        <w:t>Il vit comme il l</w:t>
      </w:r>
      <w:r w:rsidR="00C474C1">
        <w:t>’</w:t>
      </w:r>
      <w:r w:rsidR="00C52F4A" w:rsidRPr="00605EB6">
        <w:t>entend et fait ce qu</w:t>
      </w:r>
      <w:r w:rsidR="00C474C1">
        <w:t>’</w:t>
      </w:r>
      <w:r w:rsidR="00C52F4A" w:rsidRPr="00605EB6">
        <w:t>il veut</w:t>
      </w:r>
      <w:r w:rsidR="00C474C1">
        <w:t xml:space="preserve"> ; </w:t>
      </w:r>
      <w:r w:rsidR="00C52F4A" w:rsidRPr="00605EB6">
        <w:t>je ne m</w:t>
      </w:r>
      <w:r w:rsidR="00C474C1">
        <w:t>’</w:t>
      </w:r>
      <w:r w:rsidR="00C52F4A" w:rsidRPr="00605EB6">
        <w:t>en occupe guère</w:t>
      </w:r>
      <w:r w:rsidR="00C474C1">
        <w:t xml:space="preserve">. </w:t>
      </w:r>
      <w:r w:rsidR="00C52F4A" w:rsidRPr="00605EB6">
        <w:t>Toutefois</w:t>
      </w:r>
      <w:r w:rsidR="00C474C1">
        <w:t xml:space="preserve">, </w:t>
      </w:r>
      <w:r w:rsidR="00C52F4A" w:rsidRPr="00605EB6">
        <w:t>comme on me l</w:t>
      </w:r>
      <w:r w:rsidR="00C474C1">
        <w:t>’</w:t>
      </w:r>
      <w:r w:rsidR="00C52F4A" w:rsidRPr="00605EB6">
        <w:t>a ordonné</w:t>
      </w:r>
      <w:r w:rsidR="00C474C1">
        <w:t xml:space="preserve">, </w:t>
      </w:r>
      <w:r w:rsidR="00C52F4A" w:rsidRPr="00605EB6">
        <w:t>je le garde à vue</w:t>
      </w:r>
      <w:r w:rsidR="00C474C1">
        <w:t xml:space="preserve">. </w:t>
      </w:r>
      <w:r w:rsidR="00C52F4A" w:rsidRPr="00605EB6">
        <w:t>Il aime coucher à la belle étoile</w:t>
      </w:r>
      <w:r w:rsidR="00C474C1">
        <w:t xml:space="preserve">, </w:t>
      </w:r>
      <w:r w:rsidR="00C52F4A" w:rsidRPr="00605EB6">
        <w:t>je le laisse faire</w:t>
      </w:r>
      <w:r w:rsidR="00C474C1">
        <w:t xml:space="preserve">. </w:t>
      </w:r>
      <w:r w:rsidR="00C52F4A" w:rsidRPr="00605EB6">
        <w:t xml:space="preserve">Tous les jours je lui </w:t>
      </w:r>
      <w:r w:rsidR="00C52F4A" w:rsidRPr="00605EB6">
        <w:lastRenderedPageBreak/>
        <w:t>porte</w:t>
      </w:r>
      <w:r w:rsidR="00C474C1">
        <w:t xml:space="preserve">, </w:t>
      </w:r>
      <w:r w:rsidR="00C52F4A" w:rsidRPr="00605EB6">
        <w:t>dans un endroit du parc</w:t>
      </w:r>
      <w:r w:rsidR="00C474C1">
        <w:t xml:space="preserve">, </w:t>
      </w:r>
      <w:r w:rsidR="00C52F4A" w:rsidRPr="00605EB6">
        <w:t>un morceau de pain</w:t>
      </w:r>
      <w:r w:rsidR="00C474C1">
        <w:t xml:space="preserve">, </w:t>
      </w:r>
      <w:r w:rsidR="00C52F4A" w:rsidRPr="00605EB6">
        <w:t>qu</w:t>
      </w:r>
      <w:r w:rsidR="00C474C1">
        <w:t>’</w:t>
      </w:r>
      <w:r w:rsidR="00C52F4A" w:rsidRPr="00605EB6">
        <w:t>il vient prendre</w:t>
      </w:r>
      <w:r w:rsidR="00C474C1">
        <w:t>.</w:t>
      </w:r>
    </w:p>
    <w:p w14:paraId="4936201A" w14:textId="20AB8B20" w:rsidR="00C474C1" w:rsidRDefault="00944DF1" w:rsidP="00C52F4A">
      <w:r>
        <w:t>»</w:t>
      </w:r>
      <w:r w:rsidR="00414E6C">
        <w:t> ”</w:t>
      </w:r>
      <w:r w:rsidR="0094609C">
        <w:t>— </w:t>
      </w:r>
      <w:r w:rsidR="00C52F4A" w:rsidRPr="00605EB6">
        <w:t>Pren</w:t>
      </w:r>
      <w:r w:rsidR="009F44A1">
        <w:t>ds</w:t>
      </w:r>
      <w:r w:rsidR="00C52F4A" w:rsidRPr="00605EB6">
        <w:t xml:space="preserve"> garde qu</w:t>
      </w:r>
      <w:r w:rsidR="00C474C1">
        <w:t>’</w:t>
      </w:r>
      <w:r w:rsidR="00C52F4A" w:rsidRPr="00605EB6">
        <w:t>il ne s</w:t>
      </w:r>
      <w:r w:rsidR="00C474C1">
        <w:t>’</w:t>
      </w:r>
      <w:r w:rsidR="00C52F4A" w:rsidRPr="00605EB6">
        <w:t>échappe</w:t>
      </w:r>
      <w:r w:rsidR="00C474C1">
        <w:t>.</w:t>
      </w:r>
    </w:p>
    <w:p w14:paraId="3D10CBEB" w14:textId="3B0947A1" w:rsidR="00C474C1" w:rsidRDefault="00944DF1" w:rsidP="00C52F4A">
      <w:r>
        <w:t>»</w:t>
      </w:r>
      <w:r w:rsidR="00414E6C">
        <w:t> ”</w:t>
      </w:r>
      <w:r w:rsidR="0094609C">
        <w:t>— </w:t>
      </w:r>
      <w:r w:rsidR="00C52F4A" w:rsidRPr="00605EB6">
        <w:t>Sous ce rapport</w:t>
      </w:r>
      <w:r w:rsidR="00C474C1">
        <w:t xml:space="preserve">, </w:t>
      </w:r>
      <w:r w:rsidR="00C52F4A" w:rsidRPr="00605EB6">
        <w:t>rien à craindre</w:t>
      </w:r>
      <w:r w:rsidR="00C474C1">
        <w:t>.</w:t>
      </w:r>
    </w:p>
    <w:p w14:paraId="68ACD57B" w14:textId="25F840F5" w:rsidR="00C474C1" w:rsidRDefault="00944DF1" w:rsidP="00C52F4A">
      <w:r>
        <w:t>»</w:t>
      </w:r>
      <w:r w:rsidR="00414E6C">
        <w:t> ”</w:t>
      </w:r>
      <w:r w:rsidR="0094609C">
        <w:t>— </w:t>
      </w:r>
      <w:r w:rsidR="00C52F4A" w:rsidRPr="00605EB6">
        <w:t>Oui</w:t>
      </w:r>
      <w:r w:rsidR="00C474C1">
        <w:t xml:space="preserve">, </w:t>
      </w:r>
      <w:r w:rsidR="00C52F4A" w:rsidRPr="00605EB6">
        <w:t>il est encore trop jeune pour escalader un mur</w:t>
      </w:r>
      <w:r w:rsidR="00C474C1">
        <w:t>.</w:t>
      </w:r>
    </w:p>
    <w:p w14:paraId="50783073" w14:textId="39EA3D01" w:rsidR="00C474C1" w:rsidRDefault="00944DF1" w:rsidP="00C52F4A">
      <w:r>
        <w:t>»</w:t>
      </w:r>
      <w:r w:rsidR="00414E6C">
        <w:t> ”</w:t>
      </w:r>
      <w:r w:rsidR="0094609C">
        <w:t>— </w:t>
      </w:r>
      <w:r w:rsidR="00C52F4A" w:rsidRPr="00605EB6">
        <w:t>Et puis il a bien trop peur du monde</w:t>
      </w:r>
      <w:r w:rsidR="00C474C1">
        <w:t>.</w:t>
      </w:r>
    </w:p>
    <w:p w14:paraId="29B26565" w14:textId="79E8F878" w:rsidR="00C474C1" w:rsidRDefault="00944DF1" w:rsidP="00C52F4A">
      <w:r>
        <w:t>»</w:t>
      </w:r>
      <w:r w:rsidR="00414E6C">
        <w:t> ”</w:t>
      </w:r>
      <w:r w:rsidR="0094609C">
        <w:t>— </w:t>
      </w:r>
      <w:r w:rsidR="00C52F4A" w:rsidRPr="00605EB6">
        <w:t>Est-ce que tu lui parles quelquefois</w:t>
      </w:r>
      <w:r w:rsidR="00C474C1">
        <w:t> ?</w:t>
      </w:r>
    </w:p>
    <w:p w14:paraId="65AFAA99" w14:textId="1DA875DE" w:rsidR="00C474C1" w:rsidRDefault="00944DF1" w:rsidP="00C52F4A">
      <w:r>
        <w:t>»</w:t>
      </w:r>
      <w:r w:rsidR="00414E6C">
        <w:t> ”</w:t>
      </w:r>
      <w:r w:rsidR="0094609C">
        <w:t>— </w:t>
      </w:r>
      <w:r w:rsidR="00C52F4A" w:rsidRPr="00605EB6">
        <w:t>Jamais</w:t>
      </w:r>
      <w:r w:rsidR="00C474C1">
        <w:t xml:space="preserve"> ! </w:t>
      </w:r>
      <w:r w:rsidR="00C52F4A" w:rsidRPr="00605EB6">
        <w:t>On me l</w:t>
      </w:r>
      <w:r w:rsidR="00C474C1">
        <w:t>’</w:t>
      </w:r>
      <w:r w:rsidR="00C52F4A" w:rsidRPr="00605EB6">
        <w:t>a défendu</w:t>
      </w:r>
      <w:r w:rsidR="00C474C1">
        <w:t xml:space="preserve">. </w:t>
      </w:r>
      <w:r w:rsidR="00C52F4A" w:rsidRPr="00605EB6">
        <w:t>D</w:t>
      </w:r>
      <w:r w:rsidR="00C474C1">
        <w:t>’</w:t>
      </w:r>
      <w:r w:rsidR="00C52F4A" w:rsidRPr="00605EB6">
        <w:t>ailleurs</w:t>
      </w:r>
      <w:r w:rsidR="00C474C1">
        <w:t xml:space="preserve">, </w:t>
      </w:r>
      <w:r w:rsidR="00C52F4A" w:rsidRPr="00605EB6">
        <w:t>du plus loin qu</w:t>
      </w:r>
      <w:r w:rsidR="00C474C1">
        <w:t>’</w:t>
      </w:r>
      <w:r w:rsidR="00C52F4A" w:rsidRPr="00605EB6">
        <w:t>il m</w:t>
      </w:r>
      <w:r w:rsidR="00C474C1">
        <w:t>’</w:t>
      </w:r>
      <w:r w:rsidR="00C52F4A" w:rsidRPr="00605EB6">
        <w:t>aperçoit</w:t>
      </w:r>
      <w:r w:rsidR="00C474C1">
        <w:t xml:space="preserve">, </w:t>
      </w:r>
      <w:r w:rsidR="00C52F4A" w:rsidRPr="00605EB6">
        <w:t>il se sauve comme un lapin qui sent le chien courant</w:t>
      </w:r>
      <w:r w:rsidR="00C474C1">
        <w:t xml:space="preserve"> ; </w:t>
      </w:r>
      <w:r w:rsidR="00C52F4A" w:rsidRPr="00605EB6">
        <w:t>je suis son croquemitaine</w:t>
      </w:r>
      <w:r w:rsidR="00C474C1">
        <w:t>.</w:t>
      </w:r>
    </w:p>
    <w:p w14:paraId="2608EF68" w14:textId="3631101F" w:rsidR="00C474C1" w:rsidRDefault="00944DF1" w:rsidP="00C52F4A">
      <w:r>
        <w:t>»</w:t>
      </w:r>
      <w:r>
        <w:t> ”</w:t>
      </w:r>
      <w:r w:rsidR="0094609C">
        <w:t>— </w:t>
      </w:r>
      <w:r w:rsidR="00C52F4A" w:rsidRPr="00605EB6">
        <w:t>Bien</w:t>
      </w:r>
      <w:r w:rsidR="00C474C1">
        <w:t xml:space="preserve">, </w:t>
      </w:r>
      <w:r w:rsidR="00C52F4A" w:rsidRPr="00605EB6">
        <w:t>bien</w:t>
      </w:r>
      <w:r w:rsidR="00C474C1">
        <w:t>.</w:t>
      </w:r>
    </w:p>
    <w:p w14:paraId="6F5ECDFD" w14:textId="6B18657F" w:rsidR="00C474C1" w:rsidRDefault="00944DF1" w:rsidP="00C52F4A">
      <w:r>
        <w:t>»</w:t>
      </w:r>
      <w:r>
        <w:t> ”</w:t>
      </w:r>
      <w:r w:rsidR="0094609C">
        <w:t>— </w:t>
      </w:r>
      <w:r w:rsidR="00C52F4A" w:rsidRPr="00605EB6">
        <w:t>S</w:t>
      </w:r>
      <w:r w:rsidR="00C474C1">
        <w:t>’</w:t>
      </w:r>
      <w:r w:rsidR="00C52F4A" w:rsidRPr="00605EB6">
        <w:t>il cause</w:t>
      </w:r>
      <w:r w:rsidR="00C474C1">
        <w:t xml:space="preserve">, </w:t>
      </w:r>
      <w:r w:rsidR="00C52F4A" w:rsidRPr="00605EB6">
        <w:t>c</w:t>
      </w:r>
      <w:r w:rsidR="00C474C1">
        <w:t>’</w:t>
      </w:r>
      <w:r w:rsidR="00C52F4A" w:rsidRPr="00605EB6">
        <w:t>est avec sa chèvre</w:t>
      </w:r>
      <w:r w:rsidR="00C474C1">
        <w:t>.</w:t>
      </w:r>
    </w:p>
    <w:p w14:paraId="6B1FF7C8" w14:textId="2427743E" w:rsidR="00C474C1" w:rsidRDefault="00944DF1" w:rsidP="00C52F4A">
      <w:r>
        <w:t>»</w:t>
      </w:r>
      <w:r>
        <w:t> ”</w:t>
      </w:r>
      <w:r w:rsidR="0094609C">
        <w:t>— </w:t>
      </w:r>
      <w:r w:rsidR="00C52F4A" w:rsidRPr="00605EB6">
        <w:t>Il est fort</w:t>
      </w:r>
      <w:r w:rsidR="00C474C1">
        <w:t xml:space="preserve">, </w:t>
      </w:r>
      <w:r w:rsidR="00C52F4A" w:rsidRPr="00605EB6">
        <w:t>vigoureux</w:t>
      </w:r>
      <w:r w:rsidR="00C474C1">
        <w:t> ?</w:t>
      </w:r>
    </w:p>
    <w:p w14:paraId="5841B9C6" w14:textId="6D17ECDD" w:rsidR="00C474C1" w:rsidRDefault="00944DF1" w:rsidP="00C52F4A">
      <w:r>
        <w:t>»</w:t>
      </w:r>
      <w:r>
        <w:t> ”</w:t>
      </w:r>
      <w:r w:rsidR="0094609C">
        <w:t>— </w:t>
      </w:r>
      <w:r w:rsidR="00C52F4A" w:rsidRPr="00605EB6">
        <w:t>Un jeune chêne</w:t>
      </w:r>
      <w:r w:rsidR="00C474C1">
        <w:t>.</w:t>
      </w:r>
    </w:p>
    <w:p w14:paraId="25136081" w14:textId="2267C56B" w:rsidR="00C474C1" w:rsidRDefault="00944DF1" w:rsidP="00C52F4A">
      <w:r>
        <w:t>»</w:t>
      </w:r>
      <w:r>
        <w:t> ”</w:t>
      </w:r>
      <w:r w:rsidR="0094609C">
        <w:t>— </w:t>
      </w:r>
      <w:r w:rsidR="00C52F4A" w:rsidRPr="00605EB6">
        <w:t>Ainsi</w:t>
      </w:r>
      <w:r w:rsidR="00C474C1">
        <w:t xml:space="preserve">, </w:t>
      </w:r>
      <w:r w:rsidR="00C52F4A" w:rsidRPr="00605EB6">
        <w:t>il n</w:t>
      </w:r>
      <w:r w:rsidR="00C474C1">
        <w:t>’</w:t>
      </w:r>
      <w:r w:rsidR="00C52F4A" w:rsidRPr="00605EB6">
        <w:t>a pas envie de mourir</w:t>
      </w:r>
      <w:r w:rsidR="00C474C1">
        <w:t> ?</w:t>
      </w:r>
    </w:p>
    <w:p w14:paraId="41E35931" w14:textId="6D15DAD0" w:rsidR="00C474C1" w:rsidRDefault="000647CE" w:rsidP="00C52F4A">
      <w:r>
        <w:t>»</w:t>
      </w:r>
      <w:r w:rsidR="00944DF1">
        <w:t> ”</w:t>
      </w:r>
      <w:r w:rsidR="0094609C">
        <w:t>— </w:t>
      </w:r>
      <w:r w:rsidR="00C52F4A" w:rsidRPr="00605EB6">
        <w:t>Quant à ça</w:t>
      </w:r>
      <w:r w:rsidR="00C474C1">
        <w:t xml:space="preserve">, </w:t>
      </w:r>
      <w:r w:rsidR="00C52F4A" w:rsidRPr="00605EB6">
        <w:t>non</w:t>
      </w:r>
      <w:r w:rsidR="00C474C1">
        <w:t>.</w:t>
      </w:r>
    </w:p>
    <w:p w14:paraId="69B82D1D" w14:textId="1514D55B" w:rsidR="00C474C1" w:rsidRDefault="000647CE" w:rsidP="00C52F4A">
      <w:r>
        <w:t>»</w:t>
      </w:r>
      <w:r w:rsidR="00944DF1">
        <w:t> ”</w:t>
      </w:r>
      <w:r w:rsidR="00C52F4A" w:rsidRPr="00605EB6">
        <w:t>L</w:t>
      </w:r>
      <w:r w:rsidR="00C474C1">
        <w:t>’</w:t>
      </w:r>
      <w:r w:rsidR="00C52F4A" w:rsidRPr="00605EB6">
        <w:t>homme resta un moment silencieux et murmura</w:t>
      </w:r>
      <w:r w:rsidR="00C474C1">
        <w:t> :</w:t>
      </w:r>
    </w:p>
    <w:p w14:paraId="0E525441" w14:textId="405F90E8" w:rsidR="00C474C1" w:rsidRDefault="000647CE" w:rsidP="00C52F4A">
      <w:r>
        <w:t>»</w:t>
      </w:r>
      <w:r w:rsidR="00944DF1">
        <w:t> ”</w:t>
      </w:r>
      <w:r w:rsidR="0094609C">
        <w:t>— </w:t>
      </w:r>
      <w:r w:rsidR="00C52F4A" w:rsidRPr="00605EB6">
        <w:t>Laissons aller les choses</w:t>
      </w:r>
      <w:r w:rsidR="004540F3">
        <w:t> ;</w:t>
      </w:r>
      <w:r w:rsidR="00C474C1">
        <w:t xml:space="preserve"> </w:t>
      </w:r>
      <w:r w:rsidR="00C52F4A" w:rsidRPr="00605EB6">
        <w:t>plus tard on verra</w:t>
      </w:r>
      <w:r w:rsidR="00C474C1">
        <w:t>.</w:t>
      </w:r>
    </w:p>
    <w:p w14:paraId="52FC8492" w14:textId="014250F5" w:rsidR="00C52F4A" w:rsidRPr="00605EB6" w:rsidRDefault="000647CE" w:rsidP="00C52F4A">
      <w:r>
        <w:t>»</w:t>
      </w:r>
      <w:r w:rsidR="00944DF1">
        <w:t> ”</w:t>
      </w:r>
      <w:r w:rsidR="00C52F4A" w:rsidRPr="00605EB6">
        <w:t>Il resta à peine une heure dans la maison</w:t>
      </w:r>
      <w:r w:rsidR="00C474C1">
        <w:t xml:space="preserve">. </w:t>
      </w:r>
      <w:r w:rsidR="00C52F4A" w:rsidRPr="00605EB6">
        <w:t>Il partit emmenant la folle et l</w:t>
      </w:r>
      <w:r w:rsidR="00C474C1">
        <w:t>’</w:t>
      </w:r>
      <w:r w:rsidR="00C52F4A" w:rsidRPr="00605EB6">
        <w:t>autre femme</w:t>
      </w:r>
      <w:r w:rsidR="00C474C1">
        <w:t xml:space="preserve">. </w:t>
      </w:r>
      <w:r w:rsidR="00C52F4A" w:rsidRPr="00605EB6">
        <w:t>Je n</w:t>
      </w:r>
      <w:r w:rsidR="00C474C1">
        <w:t>’</w:t>
      </w:r>
      <w:r w:rsidR="00C52F4A" w:rsidRPr="00605EB6">
        <w:t xml:space="preserve">ai jamais su où </w:t>
      </w:r>
      <w:r w:rsidR="003D34D1">
        <w:t>l</w:t>
      </w:r>
      <w:r w:rsidR="00C474C1">
        <w:t>’</w:t>
      </w:r>
      <w:r w:rsidR="00C52F4A" w:rsidRPr="00605EB6">
        <w:t>on avait conduit la pauvre insensée</w:t>
      </w:r>
      <w:r w:rsidR="00C474C1">
        <w:t xml:space="preserve">. </w:t>
      </w:r>
      <w:r w:rsidR="00C52F4A" w:rsidRPr="00605EB6">
        <w:t>Qu</w:t>
      </w:r>
      <w:r w:rsidR="00C474C1">
        <w:t>’</w:t>
      </w:r>
      <w:r w:rsidR="00C52F4A" w:rsidRPr="00605EB6">
        <w:t>est-elle devenue</w:t>
      </w:r>
      <w:r w:rsidR="00C474C1">
        <w:t xml:space="preserve"> ? </w:t>
      </w:r>
      <w:r w:rsidR="00C52F4A" w:rsidRPr="00605EB6">
        <w:t>Je l</w:t>
      </w:r>
      <w:r w:rsidR="00C474C1">
        <w:t>’</w:t>
      </w:r>
      <w:r w:rsidR="00C52F4A" w:rsidRPr="00605EB6">
        <w:t>ignore</w:t>
      </w:r>
      <w:r w:rsidR="00C474C1">
        <w:t>.</w:t>
      </w:r>
    </w:p>
    <w:p w14:paraId="7999C58B" w14:textId="003C8D8E" w:rsidR="00C474C1" w:rsidRDefault="00C474C1" w:rsidP="00C52F4A">
      <w:r>
        <w:t>M. </w:t>
      </w:r>
      <w:r w:rsidR="00C52F4A" w:rsidRPr="00605EB6">
        <w:t>Lagarde laissa échapper un nouveau soupir</w:t>
      </w:r>
      <w:r>
        <w:t xml:space="preserve">. </w:t>
      </w:r>
      <w:r w:rsidR="00C52F4A" w:rsidRPr="00605EB6">
        <w:t>Ce fut tout</w:t>
      </w:r>
      <w:r>
        <w:t xml:space="preserve">. </w:t>
      </w:r>
      <w:r w:rsidR="00C52F4A" w:rsidRPr="00605EB6">
        <w:t>Il conservait son impassibilité</w:t>
      </w:r>
      <w:r>
        <w:t>.</w:t>
      </w:r>
    </w:p>
    <w:p w14:paraId="73BDBC4F" w14:textId="571C9F55" w:rsidR="00C474C1" w:rsidRDefault="000647CE" w:rsidP="00C52F4A">
      <w:r>
        <w:lastRenderedPageBreak/>
        <w:t>»</w:t>
      </w:r>
      <w:r w:rsidR="00C474C1">
        <w:t> </w:t>
      </w:r>
      <w:r>
        <w:t>”</w:t>
      </w:r>
      <w:r w:rsidR="00C52F4A" w:rsidRPr="00605EB6">
        <w:t>Je n</w:t>
      </w:r>
      <w:r w:rsidR="00C474C1">
        <w:t>’</w:t>
      </w:r>
      <w:r w:rsidR="00C52F4A" w:rsidRPr="00605EB6">
        <w:t>avais plus ma prisonnière à garder</w:t>
      </w:r>
      <w:r w:rsidR="00C474C1">
        <w:t xml:space="preserve"> : </w:t>
      </w:r>
      <w:r w:rsidR="00C52F4A" w:rsidRPr="00605EB6">
        <w:t>toutefois</w:t>
      </w:r>
      <w:r w:rsidR="00C474C1">
        <w:t xml:space="preserve">, </w:t>
      </w:r>
      <w:r w:rsidR="00C52F4A" w:rsidRPr="00605EB6">
        <w:t>il ne fut rien changé à ma consigne</w:t>
      </w:r>
      <w:r w:rsidR="00C474C1">
        <w:t xml:space="preserve">. </w:t>
      </w:r>
      <w:r w:rsidR="00C52F4A" w:rsidRPr="00605EB6">
        <w:t>Il y avait le petit qui grandissait comme un jeune pin</w:t>
      </w:r>
      <w:r w:rsidR="00C474C1">
        <w:t xml:space="preserve"> ! </w:t>
      </w:r>
      <w:r w:rsidR="00C52F4A" w:rsidRPr="00605EB6">
        <w:t>Je répondais de lui sur ma vie</w:t>
      </w:r>
      <w:r w:rsidR="00C474C1">
        <w:t xml:space="preserve">. </w:t>
      </w:r>
      <w:r w:rsidR="00C52F4A" w:rsidRPr="00605EB6">
        <w:t>À la fin</w:t>
      </w:r>
      <w:r w:rsidR="00C474C1">
        <w:t xml:space="preserve">, </w:t>
      </w:r>
      <w:r w:rsidR="00C52F4A" w:rsidRPr="00605EB6">
        <w:t>on craignit que</w:t>
      </w:r>
      <w:r w:rsidR="00C474C1">
        <w:t xml:space="preserve">, </w:t>
      </w:r>
      <w:r w:rsidR="00C52F4A" w:rsidRPr="00605EB6">
        <w:t>vivant dans le parc en liberté</w:t>
      </w:r>
      <w:r w:rsidR="00C474C1">
        <w:t xml:space="preserve">, </w:t>
      </w:r>
      <w:r w:rsidR="00C52F4A" w:rsidRPr="00605EB6">
        <w:t>ainsi qu</w:t>
      </w:r>
      <w:r w:rsidR="00C474C1">
        <w:t>’</w:t>
      </w:r>
      <w:r w:rsidR="00C52F4A" w:rsidRPr="00605EB6">
        <w:t>un véritable petit sauvage</w:t>
      </w:r>
      <w:r w:rsidR="00C474C1">
        <w:t xml:space="preserve">, </w:t>
      </w:r>
      <w:r w:rsidR="00C52F4A" w:rsidRPr="00605EB6">
        <w:t>il ne prit la fuite un beau matin</w:t>
      </w:r>
      <w:r w:rsidR="00C474C1">
        <w:t xml:space="preserve">. </w:t>
      </w:r>
      <w:r w:rsidR="00C52F4A" w:rsidRPr="00605EB6">
        <w:t>Ordre me fut donné de le tenir enfermé dans un endroit bien clos</w:t>
      </w:r>
      <w:r w:rsidR="00C474C1">
        <w:t xml:space="preserve">, </w:t>
      </w:r>
      <w:r w:rsidR="00C52F4A" w:rsidRPr="00605EB6">
        <w:t>afin de prévenir toute tentative d</w:t>
      </w:r>
      <w:r w:rsidR="00C474C1">
        <w:t>’</w:t>
      </w:r>
      <w:r w:rsidR="00C52F4A" w:rsidRPr="00605EB6">
        <w:t>évasion</w:t>
      </w:r>
      <w:r w:rsidR="00C474C1">
        <w:t xml:space="preserve">. </w:t>
      </w:r>
      <w:r w:rsidR="00C52F4A" w:rsidRPr="00605EB6">
        <w:t>J</w:t>
      </w:r>
      <w:r w:rsidR="00C474C1">
        <w:t>’</w:t>
      </w:r>
      <w:r w:rsidR="00C52F4A" w:rsidRPr="00605EB6">
        <w:t>obéis</w:t>
      </w:r>
      <w:r w:rsidR="00C474C1">
        <w:t xml:space="preserve">. </w:t>
      </w:r>
      <w:r w:rsidR="00C52F4A" w:rsidRPr="00605EB6">
        <w:t>Je retins l</w:t>
      </w:r>
      <w:r w:rsidR="00C474C1">
        <w:t>’</w:t>
      </w:r>
      <w:r w:rsidR="00C52F4A" w:rsidRPr="00605EB6">
        <w:t>enfant</w:t>
      </w:r>
      <w:r w:rsidR="00C474C1">
        <w:t xml:space="preserve">, </w:t>
      </w:r>
      <w:r w:rsidR="00C52F4A" w:rsidRPr="00605EB6">
        <w:t>captif</w:t>
      </w:r>
      <w:r w:rsidR="00C474C1">
        <w:t xml:space="preserve">, </w:t>
      </w:r>
      <w:r w:rsidR="00C52F4A" w:rsidRPr="00605EB6">
        <w:t>dans une cour intérieure</w:t>
      </w:r>
      <w:r w:rsidR="00C474C1">
        <w:t xml:space="preserve">, </w:t>
      </w:r>
      <w:r w:rsidR="00C52F4A" w:rsidRPr="00605EB6">
        <w:t>assez vaste</w:t>
      </w:r>
      <w:r w:rsidR="00C474C1">
        <w:t xml:space="preserve">, </w:t>
      </w:r>
      <w:r w:rsidR="00C52F4A" w:rsidRPr="00605EB6">
        <w:t>que j</w:t>
      </w:r>
      <w:r w:rsidR="00C474C1">
        <w:t>’</w:t>
      </w:r>
      <w:r w:rsidR="00C52F4A" w:rsidRPr="00605EB6">
        <w:t>appropriai pour la circonstance</w:t>
      </w:r>
      <w:r w:rsidR="00C474C1">
        <w:t>.</w:t>
      </w:r>
    </w:p>
    <w:p w14:paraId="5BC91D90" w14:textId="174EF43C" w:rsidR="00C474C1" w:rsidRDefault="000647CE" w:rsidP="00C52F4A">
      <w:r>
        <w:t>»</w:t>
      </w:r>
      <w:r w:rsidR="00944DF1">
        <w:t> ”</w:t>
      </w:r>
      <w:r w:rsidR="00C52F4A" w:rsidRPr="00605EB6">
        <w:t>Il n</w:t>
      </w:r>
      <w:r w:rsidR="00C474C1">
        <w:t>’</w:t>
      </w:r>
      <w:r w:rsidR="00C52F4A" w:rsidRPr="00605EB6">
        <w:t>était pas difficile</w:t>
      </w:r>
      <w:r w:rsidR="00C474C1">
        <w:t xml:space="preserve">, </w:t>
      </w:r>
      <w:r w:rsidR="00C52F4A" w:rsidRPr="00605EB6">
        <w:t>le malheureux</w:t>
      </w:r>
      <w:r w:rsidR="004540F3">
        <w:t> ;</w:t>
      </w:r>
      <w:r w:rsidR="00C474C1">
        <w:t xml:space="preserve"> </w:t>
      </w:r>
      <w:r w:rsidR="00C52F4A" w:rsidRPr="00605EB6">
        <w:t>je le nourrissais avec n</w:t>
      </w:r>
      <w:r w:rsidR="00C474C1">
        <w:t>’</w:t>
      </w:r>
      <w:r w:rsidR="00C52F4A" w:rsidRPr="00605EB6">
        <w:t>importe quoi</w:t>
      </w:r>
      <w:r w:rsidR="00C474C1">
        <w:t xml:space="preserve"> : </w:t>
      </w:r>
      <w:r w:rsidR="00C52F4A" w:rsidRPr="00605EB6">
        <w:t>du pain</w:t>
      </w:r>
      <w:r w:rsidR="00C474C1">
        <w:t xml:space="preserve">, </w:t>
      </w:r>
      <w:r w:rsidR="00C52F4A" w:rsidRPr="00605EB6">
        <w:t>des pâtées de pommes de terre</w:t>
      </w:r>
      <w:r w:rsidR="00C474C1">
        <w:t xml:space="preserve">, </w:t>
      </w:r>
      <w:r w:rsidR="00C52F4A" w:rsidRPr="00605EB6">
        <w:t>des feuilles de chou</w:t>
      </w:r>
      <w:r w:rsidR="00C474C1">
        <w:t xml:space="preserve">, </w:t>
      </w:r>
      <w:r w:rsidR="00C52F4A" w:rsidRPr="00605EB6">
        <w:t>des carottes crues et autres légumes</w:t>
      </w:r>
      <w:r w:rsidR="00C474C1">
        <w:t xml:space="preserve">, </w:t>
      </w:r>
      <w:r w:rsidR="00C52F4A" w:rsidRPr="00605EB6">
        <w:t>qu</w:t>
      </w:r>
      <w:r w:rsidR="00C474C1">
        <w:t>’</w:t>
      </w:r>
      <w:r w:rsidR="00C52F4A" w:rsidRPr="00605EB6">
        <w:t>il croquait comme un lapin</w:t>
      </w:r>
      <w:r w:rsidR="00C474C1">
        <w:t xml:space="preserve">, </w:t>
      </w:r>
      <w:r w:rsidR="00C52F4A" w:rsidRPr="00605EB6">
        <w:t>des noix</w:t>
      </w:r>
      <w:r w:rsidR="00C474C1">
        <w:t xml:space="preserve">, </w:t>
      </w:r>
      <w:r w:rsidR="00C52F4A" w:rsidRPr="00605EB6">
        <w:t>des fèves</w:t>
      </w:r>
      <w:r w:rsidR="00C474C1">
        <w:t xml:space="preserve">, </w:t>
      </w:r>
      <w:r w:rsidR="00C52F4A" w:rsidRPr="00605EB6">
        <w:t>enfin des fruits de toutes sortes</w:t>
      </w:r>
      <w:r w:rsidR="00C474C1">
        <w:t xml:space="preserve"> ; </w:t>
      </w:r>
      <w:r w:rsidR="00C52F4A" w:rsidRPr="00605EB6">
        <w:t>de la viande</w:t>
      </w:r>
      <w:r w:rsidR="00C474C1">
        <w:t xml:space="preserve">, </w:t>
      </w:r>
      <w:r w:rsidR="00C52F4A" w:rsidRPr="00605EB6">
        <w:t>jamais</w:t>
      </w:r>
      <w:r w:rsidR="00C474C1">
        <w:t xml:space="preserve"> ; </w:t>
      </w:r>
      <w:r w:rsidR="00C52F4A" w:rsidRPr="00605EB6">
        <w:t>pour boisson de l</w:t>
      </w:r>
      <w:r w:rsidR="00C474C1">
        <w:t>’</w:t>
      </w:r>
      <w:r w:rsidR="00C52F4A" w:rsidRPr="00605EB6">
        <w:t>eau</w:t>
      </w:r>
      <w:r w:rsidR="00C474C1">
        <w:t xml:space="preserve">, </w:t>
      </w:r>
      <w:r w:rsidR="00C52F4A" w:rsidRPr="00605EB6">
        <w:t>qu</w:t>
      </w:r>
      <w:r w:rsidR="00C474C1">
        <w:t>’</w:t>
      </w:r>
      <w:r w:rsidR="00C52F4A" w:rsidRPr="00605EB6">
        <w:t>il buvait à même dans un baquet</w:t>
      </w:r>
      <w:r w:rsidR="00C474C1">
        <w:t>.</w:t>
      </w:r>
    </w:p>
    <w:p w14:paraId="413684F8" w14:textId="35027BB2" w:rsidR="00C474C1" w:rsidRDefault="000647CE" w:rsidP="00C52F4A">
      <w:r>
        <w:t>»</w:t>
      </w:r>
      <w:r w:rsidR="00944DF1">
        <w:t> ”</w:t>
      </w:r>
      <w:r w:rsidR="00C52F4A" w:rsidRPr="00605EB6">
        <w:t>Comme il avait de moi une peur bleue</w:t>
      </w:r>
      <w:r w:rsidR="00C474C1">
        <w:t xml:space="preserve">, </w:t>
      </w:r>
      <w:r w:rsidR="00C52F4A" w:rsidRPr="00605EB6">
        <w:t>je ne me montrais presque jamais à lui</w:t>
      </w:r>
      <w:r w:rsidR="00C474C1">
        <w:t xml:space="preserve"> ; </w:t>
      </w:r>
      <w:r w:rsidR="00C52F4A" w:rsidRPr="00605EB6">
        <w:t>je lui passais sa nourriture par un trou que j</w:t>
      </w:r>
      <w:r w:rsidR="00C474C1">
        <w:t>’</w:t>
      </w:r>
      <w:r w:rsidR="00C52F4A" w:rsidRPr="00605EB6">
        <w:t>avais pratiqué au bas d</w:t>
      </w:r>
      <w:r w:rsidR="00C474C1">
        <w:t>’</w:t>
      </w:r>
      <w:r w:rsidR="00C52F4A" w:rsidRPr="00605EB6">
        <w:t>une porte</w:t>
      </w:r>
      <w:r w:rsidR="00C474C1">
        <w:t>.</w:t>
      </w:r>
    </w:p>
    <w:p w14:paraId="3D79A104" w14:textId="70F8B47F" w:rsidR="00C474C1" w:rsidRDefault="000647CE" w:rsidP="00C52F4A">
      <w:r>
        <w:t>»</w:t>
      </w:r>
      <w:r w:rsidR="00944DF1">
        <w:t> ”</w:t>
      </w:r>
      <w:r w:rsidR="00C52F4A" w:rsidRPr="00605EB6">
        <w:t>Je ne sais pas si on l</w:t>
      </w:r>
      <w:r w:rsidR="00C474C1">
        <w:t>’</w:t>
      </w:r>
      <w:r w:rsidR="00C52F4A" w:rsidRPr="00605EB6">
        <w:t>avait condamné à ce régime dans l</w:t>
      </w:r>
      <w:r w:rsidR="00C474C1">
        <w:t>’</w:t>
      </w:r>
      <w:r w:rsidR="00C52F4A" w:rsidRPr="00605EB6">
        <w:t>espoir qu</w:t>
      </w:r>
      <w:r w:rsidR="00C474C1">
        <w:t>’</w:t>
      </w:r>
      <w:r w:rsidR="00C52F4A" w:rsidRPr="00605EB6">
        <w:t>il dépérirait et</w:t>
      </w:r>
      <w:r w:rsidR="00C474C1">
        <w:t xml:space="preserve">, </w:t>
      </w:r>
      <w:r w:rsidR="00C52F4A" w:rsidRPr="00605EB6">
        <w:t>finalement</w:t>
      </w:r>
      <w:r w:rsidR="00C474C1">
        <w:t xml:space="preserve">, </w:t>
      </w:r>
      <w:r w:rsidR="00C52F4A" w:rsidRPr="00605EB6">
        <w:t>tournerait de l</w:t>
      </w:r>
      <w:r w:rsidR="00C474C1">
        <w:t>’</w:t>
      </w:r>
      <w:r w:rsidR="00C52F4A" w:rsidRPr="00605EB6">
        <w:t>œil</w:t>
      </w:r>
      <w:r w:rsidR="00C474C1">
        <w:t xml:space="preserve"> : ; </w:t>
      </w:r>
      <w:r w:rsidR="00C52F4A" w:rsidRPr="00605EB6">
        <w:t>mais alors on s</w:t>
      </w:r>
      <w:r w:rsidR="00C474C1">
        <w:t>’</w:t>
      </w:r>
      <w:r w:rsidR="00C52F4A" w:rsidRPr="00605EB6">
        <w:t>était joliment trompé</w:t>
      </w:r>
      <w:r w:rsidR="00C474C1">
        <w:t xml:space="preserve"> : </w:t>
      </w:r>
      <w:r w:rsidR="00C52F4A" w:rsidRPr="00605EB6">
        <w:t>loin de perdre sa santé</w:t>
      </w:r>
      <w:r w:rsidR="00C474C1">
        <w:t xml:space="preserve">, </w:t>
      </w:r>
      <w:r w:rsidR="00C52F4A" w:rsidRPr="00605EB6">
        <w:t>il devenait de jour en jour plus robuste</w:t>
      </w:r>
      <w:r w:rsidR="00C474C1">
        <w:t>.</w:t>
      </w:r>
    </w:p>
    <w:p w14:paraId="589C3728" w14:textId="526D3D1F" w:rsidR="00C474C1" w:rsidRDefault="0094609C" w:rsidP="00C52F4A">
      <w:r>
        <w:t>— </w:t>
      </w:r>
      <w:r w:rsidR="00C52F4A" w:rsidRPr="00605EB6">
        <w:t>Oh</w:t>
      </w:r>
      <w:r w:rsidR="00C474C1">
        <w:t xml:space="preserve"> ! </w:t>
      </w:r>
      <w:r w:rsidR="00C52F4A" w:rsidRPr="00605EB6">
        <w:t>les monstres</w:t>
      </w:r>
      <w:r w:rsidR="00C474C1">
        <w:t xml:space="preserve"> ! </w:t>
      </w:r>
      <w:r w:rsidR="00C52F4A" w:rsidRPr="00605EB6">
        <w:t>les monstres</w:t>
      </w:r>
      <w:r w:rsidR="00C474C1">
        <w:t xml:space="preserve"> ! </w:t>
      </w:r>
      <w:r w:rsidR="00C52F4A" w:rsidRPr="00605EB6">
        <w:t xml:space="preserve">murmura </w:t>
      </w:r>
      <w:r w:rsidR="00C474C1">
        <w:t>M. </w:t>
      </w:r>
      <w:r w:rsidR="00C52F4A" w:rsidRPr="00605EB6">
        <w:t>Lagarde</w:t>
      </w:r>
      <w:r w:rsidR="00C474C1">
        <w:t>.</w:t>
      </w:r>
    </w:p>
    <w:p w14:paraId="31702534" w14:textId="5014F0EF" w:rsidR="00C474C1" w:rsidRDefault="0094609C" w:rsidP="00C52F4A">
      <w:r>
        <w:t>— </w:t>
      </w:r>
      <w:r w:rsidR="00C52F4A" w:rsidRPr="00605EB6">
        <w:t>C</w:t>
      </w:r>
      <w:r w:rsidR="00C474C1">
        <w:t>’</w:t>
      </w:r>
      <w:r w:rsidR="00C52F4A" w:rsidRPr="00605EB6">
        <w:t>est bien vrai</w:t>
      </w:r>
      <w:r w:rsidR="00C474C1">
        <w:t xml:space="preserve">, </w:t>
      </w:r>
      <w:r w:rsidR="00C52F4A" w:rsidRPr="00605EB6">
        <w:t>monsieur</w:t>
      </w:r>
      <w:r w:rsidR="004540F3">
        <w:t> ;</w:t>
      </w:r>
      <w:r w:rsidR="00C474C1">
        <w:t xml:space="preserve"> </w:t>
      </w:r>
      <w:r w:rsidR="00C52F4A" w:rsidRPr="00605EB6">
        <w:t>il fallait que ces gens-là n</w:t>
      </w:r>
      <w:r w:rsidR="00C474C1">
        <w:t>’</w:t>
      </w:r>
      <w:r w:rsidR="00C52F4A" w:rsidRPr="00605EB6">
        <w:t>eussent pas un cœur d</w:t>
      </w:r>
      <w:r w:rsidR="00C474C1">
        <w:t>’</w:t>
      </w:r>
      <w:r w:rsidR="00C52F4A" w:rsidRPr="00605EB6">
        <w:t>homme pour traiter ainsi un pauvre petit enfant</w:t>
      </w:r>
      <w:r w:rsidR="00C474C1">
        <w:t xml:space="preserve">. </w:t>
      </w:r>
      <w:r w:rsidR="00C52F4A" w:rsidRPr="00605EB6">
        <w:t>Ce que je vous raconte vous impressionne d</w:t>
      </w:r>
      <w:r w:rsidR="00C474C1">
        <w:t>’</w:t>
      </w:r>
      <w:r w:rsidR="00C52F4A" w:rsidRPr="00605EB6">
        <w:t>une façon terrible</w:t>
      </w:r>
      <w:r w:rsidR="00C474C1">
        <w:t xml:space="preserve">, </w:t>
      </w:r>
      <w:r w:rsidR="00C52F4A" w:rsidRPr="00605EB6">
        <w:t>monsieur</w:t>
      </w:r>
      <w:r w:rsidR="00C474C1">
        <w:t xml:space="preserve"> : </w:t>
      </w:r>
      <w:r w:rsidR="00C52F4A" w:rsidRPr="00605EB6">
        <w:t>vous êtes pâle comme un mort</w:t>
      </w:r>
      <w:r w:rsidR="00C474C1">
        <w:t xml:space="preserve">, </w:t>
      </w:r>
      <w:r w:rsidR="00C52F4A" w:rsidRPr="00605EB6">
        <w:t>et</w:t>
      </w:r>
      <w:r w:rsidR="00C474C1">
        <w:t xml:space="preserve">, </w:t>
      </w:r>
      <w:r w:rsidR="00C52F4A" w:rsidRPr="00605EB6">
        <w:t>à chaque instant</w:t>
      </w:r>
      <w:r w:rsidR="00C474C1">
        <w:t xml:space="preserve">, </w:t>
      </w:r>
      <w:r w:rsidR="00C52F4A" w:rsidRPr="00605EB6">
        <w:t>je vois votre visage changer d</w:t>
      </w:r>
      <w:r w:rsidR="00C474C1">
        <w:t>’</w:t>
      </w:r>
      <w:r w:rsidR="00C52F4A" w:rsidRPr="00605EB6">
        <w:t>expression</w:t>
      </w:r>
      <w:r w:rsidR="00C474C1">
        <w:t>.</w:t>
      </w:r>
    </w:p>
    <w:p w14:paraId="3A27AF8E" w14:textId="444A0248" w:rsidR="00C474C1" w:rsidRDefault="0094609C" w:rsidP="00C52F4A">
      <w:r>
        <w:lastRenderedPageBreak/>
        <w:t>— </w:t>
      </w:r>
      <w:r w:rsidR="00C52F4A" w:rsidRPr="00605EB6">
        <w:t>Ne faites pas attention à mon agitation</w:t>
      </w:r>
      <w:r w:rsidR="00C474C1">
        <w:t xml:space="preserve">, </w:t>
      </w:r>
      <w:r w:rsidR="00C52F4A" w:rsidRPr="00605EB6">
        <w:t>père Monot</w:t>
      </w:r>
      <w:r w:rsidR="00C474C1">
        <w:t xml:space="preserve"> ; </w:t>
      </w:r>
      <w:r w:rsidR="00C52F4A" w:rsidRPr="00605EB6">
        <w:t>vous devez voir aussi avec quel intérêt passionné je vous écoute</w:t>
      </w:r>
      <w:r w:rsidR="00C474C1">
        <w:t xml:space="preserve"> ; </w:t>
      </w:r>
      <w:r w:rsidR="00C52F4A" w:rsidRPr="00605EB6">
        <w:t>oh</w:t>
      </w:r>
      <w:r w:rsidR="00C474C1">
        <w:t xml:space="preserve"> ! </w:t>
      </w:r>
      <w:r w:rsidR="00C52F4A" w:rsidRPr="00605EB6">
        <w:t>oui</w:t>
      </w:r>
      <w:r w:rsidR="00C474C1">
        <w:t xml:space="preserve">, </w:t>
      </w:r>
      <w:r w:rsidR="00C52F4A" w:rsidRPr="00605EB6">
        <w:t>je vous écoute avec angoisse</w:t>
      </w:r>
      <w:r w:rsidR="00C474C1">
        <w:t>.</w:t>
      </w:r>
    </w:p>
    <w:p w14:paraId="0AB6AE73" w14:textId="63C4ED8B" w:rsidR="00C474C1" w:rsidRDefault="0094609C" w:rsidP="00C52F4A">
      <w:r>
        <w:t>— </w:t>
      </w:r>
      <w:r w:rsidR="00C52F4A" w:rsidRPr="00605EB6">
        <w:t>Je continue</w:t>
      </w:r>
      <w:r w:rsidR="00C474C1">
        <w:t>.</w:t>
      </w:r>
    </w:p>
    <w:p w14:paraId="0185B295" w14:textId="01AA00F4" w:rsidR="00C474C1" w:rsidRDefault="000647CE" w:rsidP="00C52F4A">
      <w:r>
        <w:t>»</w:t>
      </w:r>
      <w:r w:rsidR="00944DF1">
        <w:t> ”</w:t>
      </w:r>
      <w:r w:rsidR="00C52F4A" w:rsidRPr="00605EB6">
        <w:t>Trois ans et quelques mois s</w:t>
      </w:r>
      <w:r w:rsidR="00C474C1">
        <w:t>’</w:t>
      </w:r>
      <w:r w:rsidR="00C52F4A" w:rsidRPr="00605EB6">
        <w:t>étaient écoulés depuis la dernière visite que m</w:t>
      </w:r>
      <w:r w:rsidR="00C474C1">
        <w:t>’</w:t>
      </w:r>
      <w:r w:rsidR="00C52F4A" w:rsidRPr="00605EB6">
        <w:t>avait faite l</w:t>
      </w:r>
      <w:r w:rsidR="00C474C1">
        <w:t>’</w:t>
      </w:r>
      <w:r w:rsidR="00C52F4A" w:rsidRPr="00605EB6">
        <w:t>homme mystérieux et terrible</w:t>
      </w:r>
      <w:r w:rsidR="00C474C1">
        <w:t xml:space="preserve">, </w:t>
      </w:r>
      <w:r w:rsidR="00C52F4A" w:rsidRPr="00605EB6">
        <w:t>lorsqu</w:t>
      </w:r>
      <w:r w:rsidR="00C474C1">
        <w:t>’</w:t>
      </w:r>
      <w:r w:rsidR="00C52F4A" w:rsidRPr="00605EB6">
        <w:t>il fit au château une nouvelle et dernière apparition</w:t>
      </w:r>
      <w:r w:rsidR="00C474C1">
        <w:t xml:space="preserve">. </w:t>
      </w:r>
      <w:r w:rsidR="00C52F4A" w:rsidRPr="00605EB6">
        <w:t>Cette fois il arriva encore dans la nuit</w:t>
      </w:r>
      <w:r w:rsidR="00C474C1">
        <w:t xml:space="preserve">, </w:t>
      </w:r>
      <w:r w:rsidR="00C52F4A" w:rsidRPr="00605EB6">
        <w:t>en voiture</w:t>
      </w:r>
      <w:r w:rsidR="00C474C1">
        <w:t xml:space="preserve">, </w:t>
      </w:r>
      <w:r w:rsidR="00C52F4A" w:rsidRPr="00605EB6">
        <w:t>et accompagné d</w:t>
      </w:r>
      <w:r w:rsidR="00C474C1">
        <w:t>’</w:t>
      </w:r>
      <w:r w:rsidR="00C52F4A" w:rsidRPr="00605EB6">
        <w:t>un individu que je ne connaissais point</w:t>
      </w:r>
      <w:r w:rsidR="00C474C1">
        <w:t>.</w:t>
      </w:r>
    </w:p>
    <w:p w14:paraId="5BFFF35D" w14:textId="13D524DE" w:rsidR="00C474C1" w:rsidRDefault="000647CE" w:rsidP="00C52F4A">
      <w:r>
        <w:t>»</w:t>
      </w:r>
      <w:r w:rsidR="00944DF1">
        <w:t> ”</w:t>
      </w:r>
      <w:r w:rsidR="0094609C">
        <w:t>— </w:t>
      </w:r>
      <w:r w:rsidR="00C52F4A" w:rsidRPr="00605EB6">
        <w:t>Je viens te débarrasser du gosse</w:t>
      </w:r>
      <w:r w:rsidR="00C474C1">
        <w:t xml:space="preserve">, </w:t>
      </w:r>
      <w:r w:rsidR="00C52F4A" w:rsidRPr="00605EB6">
        <w:t>me dit-il</w:t>
      </w:r>
      <w:r w:rsidR="00C474C1">
        <w:t>.</w:t>
      </w:r>
    </w:p>
    <w:p w14:paraId="6E3C0772" w14:textId="6DB35739" w:rsidR="00C474C1" w:rsidRDefault="000647CE" w:rsidP="00C52F4A">
      <w:r>
        <w:t>»</w:t>
      </w:r>
      <w:r w:rsidR="00944DF1">
        <w:t> ”</w:t>
      </w:r>
      <w:r w:rsidR="00C52F4A" w:rsidRPr="00605EB6">
        <w:t>Je ne pus cacher ma joie</w:t>
      </w:r>
      <w:r w:rsidR="00C474C1">
        <w:t>.</w:t>
      </w:r>
    </w:p>
    <w:p w14:paraId="7EDF3438" w14:textId="6FCB4A14" w:rsidR="00C474C1" w:rsidRDefault="000647CE" w:rsidP="00C52F4A">
      <w:r>
        <w:t>»</w:t>
      </w:r>
      <w:r w:rsidR="00944DF1">
        <w:t> ”</w:t>
      </w:r>
      <w:r w:rsidR="0094609C">
        <w:t>— </w:t>
      </w:r>
      <w:r w:rsidR="00C52F4A" w:rsidRPr="00605EB6">
        <w:t>Il paraît que cela te fait plaisir</w:t>
      </w:r>
      <w:r w:rsidR="00C474C1">
        <w:t xml:space="preserve">, </w:t>
      </w:r>
      <w:r w:rsidR="00C52F4A" w:rsidRPr="00605EB6">
        <w:t>reprit-il</w:t>
      </w:r>
      <w:r w:rsidR="00C474C1">
        <w:t>. ?</w:t>
      </w:r>
    </w:p>
    <w:p w14:paraId="522F0B80" w14:textId="272E5E09" w:rsidR="00C474C1" w:rsidRDefault="000647CE" w:rsidP="00C52F4A">
      <w:r>
        <w:t>»</w:t>
      </w:r>
      <w:r w:rsidR="00944DF1">
        <w:t> ”</w:t>
      </w:r>
      <w:r w:rsidR="0094609C">
        <w:t>— </w:t>
      </w:r>
      <w:r w:rsidR="00C52F4A" w:rsidRPr="00605EB6">
        <w:t>Oui</w:t>
      </w:r>
      <w:r w:rsidR="00C474C1">
        <w:t>.</w:t>
      </w:r>
    </w:p>
    <w:p w14:paraId="2C661884" w14:textId="2DCFD5FB" w:rsidR="00C474C1" w:rsidRDefault="000647CE" w:rsidP="00C52F4A">
      <w:r>
        <w:t>»</w:t>
      </w:r>
      <w:r w:rsidR="00944DF1">
        <w:t> ”</w:t>
      </w:r>
      <w:r w:rsidR="0094609C">
        <w:t>— </w:t>
      </w:r>
      <w:r w:rsidR="00C52F4A" w:rsidRPr="00605EB6">
        <w:t>Pourquoi</w:t>
      </w:r>
      <w:r w:rsidR="00C474C1">
        <w:t> ?</w:t>
      </w:r>
    </w:p>
    <w:p w14:paraId="6CD60B94" w14:textId="74D64133" w:rsidR="00C474C1" w:rsidRDefault="000647CE" w:rsidP="00C52F4A">
      <w:r>
        <w:t>»</w:t>
      </w:r>
      <w:r w:rsidR="00944DF1">
        <w:t> ”</w:t>
      </w:r>
      <w:r w:rsidR="0094609C">
        <w:t>— </w:t>
      </w:r>
      <w:r w:rsidR="00C52F4A" w:rsidRPr="00605EB6">
        <w:t>Parce que j</w:t>
      </w:r>
      <w:r w:rsidR="00C474C1">
        <w:t>’</w:t>
      </w:r>
      <w:r w:rsidR="00C52F4A" w:rsidRPr="00605EB6">
        <w:t>espère que ma mission est terminée</w:t>
      </w:r>
      <w:r w:rsidR="00C474C1">
        <w:t>.</w:t>
      </w:r>
    </w:p>
    <w:p w14:paraId="5BC71B04" w14:textId="2CB2B039" w:rsidR="00C474C1" w:rsidRDefault="000647CE" w:rsidP="00C52F4A">
      <w:r>
        <w:t>»</w:t>
      </w:r>
      <w:r w:rsidR="00944DF1">
        <w:t> ”</w:t>
      </w:r>
      <w:r w:rsidR="0094609C">
        <w:t>— </w:t>
      </w:r>
      <w:r w:rsidR="00C52F4A" w:rsidRPr="00605EB6">
        <w:t>Elle l</w:t>
      </w:r>
      <w:r w:rsidR="00C474C1">
        <w:t>’</w:t>
      </w:r>
      <w:r w:rsidR="00C52F4A" w:rsidRPr="00605EB6">
        <w:t>est</w:t>
      </w:r>
      <w:r w:rsidR="00C474C1">
        <w:t xml:space="preserve">, </w:t>
      </w:r>
      <w:r w:rsidR="00C52F4A" w:rsidRPr="00605EB6">
        <w:t>en effet</w:t>
      </w:r>
      <w:r w:rsidR="00C474C1">
        <w:t xml:space="preserve"> ; </w:t>
      </w:r>
      <w:r w:rsidR="00C52F4A" w:rsidRPr="00605EB6">
        <w:t>mais</w:t>
      </w:r>
      <w:r w:rsidR="00C474C1">
        <w:t xml:space="preserve">, </w:t>
      </w:r>
      <w:r w:rsidR="00C52F4A" w:rsidRPr="00605EB6">
        <w:t>pour certaines raisons qu</w:t>
      </w:r>
      <w:r w:rsidR="00C474C1">
        <w:t>’</w:t>
      </w:r>
      <w:r w:rsidR="00C52F4A" w:rsidRPr="00605EB6">
        <w:t>il est inutile de te faire connaître</w:t>
      </w:r>
      <w:r w:rsidR="00C474C1">
        <w:t xml:space="preserve">, </w:t>
      </w:r>
      <w:r w:rsidR="00C52F4A" w:rsidRPr="00605EB6">
        <w:t>il faut que tu restes ici quelques mois encore</w:t>
      </w:r>
      <w:r w:rsidR="00C474C1">
        <w:t>.</w:t>
      </w:r>
    </w:p>
    <w:p w14:paraId="238C0F2F" w14:textId="2EA0F059" w:rsidR="00C474C1" w:rsidRDefault="000647CE" w:rsidP="00C52F4A">
      <w:r>
        <w:t>»</w:t>
      </w:r>
      <w:r w:rsidR="00944DF1">
        <w:t> ”</w:t>
      </w:r>
      <w:r w:rsidR="0094609C">
        <w:t>— </w:t>
      </w:r>
      <w:r w:rsidR="00C52F4A" w:rsidRPr="00605EB6">
        <w:t>Je resterai</w:t>
      </w:r>
      <w:r w:rsidR="00C474C1">
        <w:t>.</w:t>
      </w:r>
    </w:p>
    <w:p w14:paraId="641085CD" w14:textId="38DEE6AB" w:rsidR="00C474C1" w:rsidRDefault="000647CE" w:rsidP="00C52F4A">
      <w:r>
        <w:t>»</w:t>
      </w:r>
      <w:r w:rsidR="00944DF1">
        <w:t> ”</w:t>
      </w:r>
      <w:r w:rsidR="0094609C">
        <w:t>— </w:t>
      </w:r>
      <w:r w:rsidR="00C52F4A" w:rsidRPr="00605EB6">
        <w:t>Nous allons prendre ton élève et tu viendras avec nous</w:t>
      </w:r>
      <w:r w:rsidR="00C474C1">
        <w:t>.</w:t>
      </w:r>
    </w:p>
    <w:p w14:paraId="7123D5D3" w14:textId="0D95BDB2" w:rsidR="00C474C1" w:rsidRDefault="000647CE" w:rsidP="00C52F4A">
      <w:r>
        <w:t>»</w:t>
      </w:r>
      <w:r w:rsidR="00944DF1">
        <w:t> ”</w:t>
      </w:r>
      <w:r w:rsidR="0094609C">
        <w:t>— </w:t>
      </w:r>
      <w:r w:rsidR="00C52F4A" w:rsidRPr="00605EB6">
        <w:t>Où</w:t>
      </w:r>
      <w:r w:rsidR="00C474C1">
        <w:t> ?</w:t>
      </w:r>
    </w:p>
    <w:p w14:paraId="4CEFB51A" w14:textId="34417525" w:rsidR="00C474C1" w:rsidRDefault="000647CE" w:rsidP="00C52F4A">
      <w:r>
        <w:t>»</w:t>
      </w:r>
      <w:r w:rsidR="00944DF1">
        <w:t> ”</w:t>
      </w:r>
      <w:r w:rsidR="0094609C">
        <w:t>— </w:t>
      </w:r>
      <w:r w:rsidR="00C52F4A" w:rsidRPr="00605EB6">
        <w:t>Tu le verras</w:t>
      </w:r>
      <w:r w:rsidR="00C474C1">
        <w:t>.</w:t>
      </w:r>
    </w:p>
    <w:p w14:paraId="5A544B8F" w14:textId="180981C6" w:rsidR="00C474C1" w:rsidRDefault="000647CE" w:rsidP="00C52F4A">
      <w:r>
        <w:t>»</w:t>
      </w:r>
      <w:r w:rsidR="00944DF1">
        <w:t> ”</w:t>
      </w:r>
      <w:r w:rsidR="00C52F4A" w:rsidRPr="00605EB6">
        <w:t>Une heure après</w:t>
      </w:r>
      <w:r w:rsidR="00C474C1">
        <w:t xml:space="preserve">, </w:t>
      </w:r>
      <w:r w:rsidR="00C52F4A" w:rsidRPr="00605EB6">
        <w:t>la voiture</w:t>
      </w:r>
      <w:r w:rsidR="00C474C1">
        <w:t xml:space="preserve">, </w:t>
      </w:r>
      <w:r w:rsidR="00C52F4A" w:rsidRPr="00605EB6">
        <w:t>attelée d</w:t>
      </w:r>
      <w:r w:rsidR="00C474C1">
        <w:t>’</w:t>
      </w:r>
      <w:r w:rsidR="00C52F4A" w:rsidRPr="00605EB6">
        <w:t>un excellent cheval</w:t>
      </w:r>
      <w:r w:rsidR="00C474C1">
        <w:t xml:space="preserve">, </w:t>
      </w:r>
      <w:r w:rsidR="00C52F4A" w:rsidRPr="00605EB6">
        <w:t>nous emportait sur la route</w:t>
      </w:r>
      <w:r w:rsidR="00C474C1">
        <w:t xml:space="preserve">. </w:t>
      </w:r>
      <w:r w:rsidR="00C52F4A" w:rsidRPr="00605EB6">
        <w:t>Pour venir à bout du petit</w:t>
      </w:r>
      <w:r w:rsidR="00C474C1">
        <w:t xml:space="preserve">, </w:t>
      </w:r>
      <w:r w:rsidR="00C52F4A" w:rsidRPr="00605EB6">
        <w:t xml:space="preserve">on </w:t>
      </w:r>
      <w:r w:rsidR="00C52F4A" w:rsidRPr="00605EB6">
        <w:lastRenderedPageBreak/>
        <w:t>avait été obligé de le garrotter et de le bâillonner afin de l</w:t>
      </w:r>
      <w:r w:rsidR="00C474C1">
        <w:t>’</w:t>
      </w:r>
      <w:r w:rsidR="00C52F4A" w:rsidRPr="00605EB6">
        <w:t>empêcher de crier</w:t>
      </w:r>
      <w:r w:rsidR="00C474C1">
        <w:t xml:space="preserve">. </w:t>
      </w:r>
      <w:r w:rsidR="00C52F4A" w:rsidRPr="00605EB6">
        <w:t>Au bout d</w:t>
      </w:r>
      <w:r w:rsidR="00C474C1">
        <w:t>’</w:t>
      </w:r>
      <w:r w:rsidR="00C52F4A" w:rsidRPr="00605EB6">
        <w:t>une heure</w:t>
      </w:r>
      <w:r w:rsidR="00C474C1">
        <w:t xml:space="preserve">, </w:t>
      </w:r>
      <w:r w:rsidR="00C52F4A" w:rsidRPr="00605EB6">
        <w:t>on lui enleva le bâillon</w:t>
      </w:r>
      <w:r w:rsidR="00C474C1">
        <w:t xml:space="preserve">, </w:t>
      </w:r>
      <w:r w:rsidR="00C52F4A" w:rsidRPr="00605EB6">
        <w:t>mais on ne délia point ses membres</w:t>
      </w:r>
      <w:r w:rsidR="00C474C1">
        <w:t>.</w:t>
      </w:r>
    </w:p>
    <w:p w14:paraId="2ACD9883" w14:textId="43D75DA6" w:rsidR="00C474C1" w:rsidRDefault="000647CE" w:rsidP="00C52F4A">
      <w:r>
        <w:t>»</w:t>
      </w:r>
      <w:r w:rsidR="00944DF1">
        <w:t> ”</w:t>
      </w:r>
      <w:r w:rsidR="00C52F4A" w:rsidRPr="00605EB6">
        <w:t>Pendant près de cinq heures le cheval trotta comme un enragé</w:t>
      </w:r>
      <w:r w:rsidR="00C474C1">
        <w:t xml:space="preserve">. </w:t>
      </w:r>
      <w:r w:rsidR="00C52F4A" w:rsidRPr="00605EB6">
        <w:t>Le jour commençait à paraître</w:t>
      </w:r>
      <w:r w:rsidR="00C474C1">
        <w:t xml:space="preserve">. </w:t>
      </w:r>
      <w:r w:rsidR="00C52F4A" w:rsidRPr="00605EB6">
        <w:t>Nous nous trouvions au milieu d</w:t>
      </w:r>
      <w:r w:rsidR="00C474C1">
        <w:t>’</w:t>
      </w:r>
      <w:r w:rsidR="00C52F4A" w:rsidRPr="00605EB6">
        <w:t>une forêt</w:t>
      </w:r>
      <w:r w:rsidR="00C474C1">
        <w:t xml:space="preserve">. </w:t>
      </w:r>
      <w:r w:rsidR="00C52F4A" w:rsidRPr="00605EB6">
        <w:t>Sur un signe de l</w:t>
      </w:r>
      <w:r w:rsidR="00C474C1">
        <w:t>’</w:t>
      </w:r>
      <w:r w:rsidR="00C52F4A" w:rsidRPr="00605EB6">
        <w:t>homme</w:t>
      </w:r>
      <w:r w:rsidR="00C474C1">
        <w:t xml:space="preserve">, </w:t>
      </w:r>
      <w:r w:rsidR="00C52F4A" w:rsidRPr="00605EB6">
        <w:t>le cocher arrêta son cheval</w:t>
      </w:r>
      <w:r w:rsidR="00C474C1">
        <w:t xml:space="preserve"> ; </w:t>
      </w:r>
      <w:r w:rsidR="00C52F4A" w:rsidRPr="00605EB6">
        <w:t>l</w:t>
      </w:r>
      <w:r w:rsidR="00C474C1">
        <w:t>’</w:t>
      </w:r>
      <w:r w:rsidR="00C52F4A" w:rsidRPr="00605EB6">
        <w:t>homme sauta à terre</w:t>
      </w:r>
      <w:r w:rsidR="00C474C1">
        <w:t xml:space="preserve">, </w:t>
      </w:r>
      <w:r w:rsidR="00C52F4A" w:rsidRPr="00605EB6">
        <w:t>referma la portière et le cheval reprit le galop</w:t>
      </w:r>
      <w:r w:rsidR="00C474C1">
        <w:t xml:space="preserve">. </w:t>
      </w:r>
      <w:r w:rsidR="00C52F4A" w:rsidRPr="00605EB6">
        <w:t>Au bout d</w:t>
      </w:r>
      <w:r w:rsidR="00C474C1">
        <w:t>’</w:t>
      </w:r>
      <w:r w:rsidR="00C52F4A" w:rsidRPr="00605EB6">
        <w:t>un quart d</w:t>
      </w:r>
      <w:r w:rsidR="00C474C1">
        <w:t>’</w:t>
      </w:r>
      <w:r w:rsidR="00C52F4A" w:rsidRPr="00605EB6">
        <w:t>heure notre voiture s</w:t>
      </w:r>
      <w:r w:rsidR="00C474C1">
        <w:t>’</w:t>
      </w:r>
      <w:r w:rsidR="00C52F4A" w:rsidRPr="00605EB6">
        <w:t>arrêta de nouveau à quelques pas d</w:t>
      </w:r>
      <w:r w:rsidR="00C474C1">
        <w:t>’</w:t>
      </w:r>
      <w:r w:rsidR="00C52F4A" w:rsidRPr="00605EB6">
        <w:t>une autre voiture</w:t>
      </w:r>
      <w:r w:rsidR="00C474C1">
        <w:t xml:space="preserve">, </w:t>
      </w:r>
      <w:r w:rsidR="00C52F4A" w:rsidRPr="00605EB6">
        <w:t>venant en sens inverse et qui s</w:t>
      </w:r>
      <w:r w:rsidR="00C474C1">
        <w:t>’</w:t>
      </w:r>
      <w:r w:rsidR="00C52F4A" w:rsidRPr="00605EB6">
        <w:t>arrêta également</w:t>
      </w:r>
      <w:r w:rsidR="00C474C1">
        <w:t>.</w:t>
      </w:r>
    </w:p>
    <w:p w14:paraId="1257F116" w14:textId="52649A74" w:rsidR="00C474C1" w:rsidRDefault="000647CE" w:rsidP="00C52F4A">
      <w:r>
        <w:t>»</w:t>
      </w:r>
      <w:r w:rsidR="00944DF1">
        <w:t> ”</w:t>
      </w:r>
      <w:r w:rsidR="00C52F4A" w:rsidRPr="00605EB6">
        <w:t>En même temps que nous mettions pied à terre</w:t>
      </w:r>
      <w:r w:rsidR="00C474C1">
        <w:t xml:space="preserve">, </w:t>
      </w:r>
      <w:r w:rsidR="00C52F4A" w:rsidRPr="00605EB6">
        <w:t>un homme et une femme descendaient de l</w:t>
      </w:r>
      <w:r w:rsidR="00C474C1">
        <w:t>’</w:t>
      </w:r>
      <w:r w:rsidR="00C52F4A" w:rsidRPr="00605EB6">
        <w:t>autre voiture</w:t>
      </w:r>
      <w:r w:rsidR="00C474C1">
        <w:t xml:space="preserve">. </w:t>
      </w:r>
      <w:r w:rsidR="00C52F4A" w:rsidRPr="00605EB6">
        <w:t>Ils vinrent à nous</w:t>
      </w:r>
      <w:r w:rsidR="00C474C1">
        <w:t>.</w:t>
      </w:r>
    </w:p>
    <w:p w14:paraId="7653C023" w14:textId="4D7C8BEB" w:rsidR="00C474C1" w:rsidRDefault="000647CE" w:rsidP="00C52F4A">
      <w:r>
        <w:t>»</w:t>
      </w:r>
      <w:r w:rsidR="00944DF1">
        <w:t> ”</w:t>
      </w:r>
      <w:r w:rsidR="0094609C">
        <w:t>— </w:t>
      </w:r>
      <w:r w:rsidR="00C52F4A" w:rsidRPr="00605EB6">
        <w:t>Voilà la personne dont je vous ai parlé</w:t>
      </w:r>
      <w:r w:rsidR="00C474C1">
        <w:t xml:space="preserve">, </w:t>
      </w:r>
      <w:r w:rsidR="00C52F4A" w:rsidRPr="00605EB6">
        <w:t>leur dit mon compagnon</w:t>
      </w:r>
      <w:r w:rsidR="00C474C1">
        <w:t xml:space="preserve">, </w:t>
      </w:r>
      <w:r w:rsidR="00C52F4A" w:rsidRPr="00605EB6">
        <w:t>en me désignant</w:t>
      </w:r>
      <w:r w:rsidR="00C474C1">
        <w:t>.</w:t>
      </w:r>
    </w:p>
    <w:p w14:paraId="21895A80" w14:textId="5397BB07" w:rsidR="00C474C1" w:rsidRDefault="000647CE" w:rsidP="00C52F4A">
      <w:r>
        <w:t>»</w:t>
      </w:r>
      <w:r w:rsidR="00944DF1">
        <w:t> ”</w:t>
      </w:r>
      <w:r w:rsidR="0094609C">
        <w:t>— </w:t>
      </w:r>
      <w:r w:rsidR="00C52F4A" w:rsidRPr="00605EB6">
        <w:t>Bien</w:t>
      </w:r>
      <w:r w:rsidR="00C474C1">
        <w:t xml:space="preserve">, </w:t>
      </w:r>
      <w:r w:rsidR="00C52F4A" w:rsidRPr="00605EB6">
        <w:t>fit l</w:t>
      </w:r>
      <w:r w:rsidR="00C474C1">
        <w:t>’</w:t>
      </w:r>
      <w:r w:rsidR="00C52F4A" w:rsidRPr="00605EB6">
        <w:t>homme</w:t>
      </w:r>
      <w:r w:rsidR="00C474C1">
        <w:t xml:space="preserve">. </w:t>
      </w:r>
      <w:r w:rsidR="00C52F4A" w:rsidRPr="00605EB6">
        <w:t>Et le sujet</w:t>
      </w:r>
      <w:r w:rsidR="00C474C1">
        <w:t> ?</w:t>
      </w:r>
    </w:p>
    <w:p w14:paraId="170BA63D" w14:textId="11324DC8" w:rsidR="00C474C1" w:rsidRDefault="000647CE" w:rsidP="00C52F4A">
      <w:r>
        <w:t>»</w:t>
      </w:r>
      <w:r w:rsidR="00944DF1">
        <w:t> ”</w:t>
      </w:r>
      <w:r w:rsidR="00C52F4A" w:rsidRPr="00605EB6">
        <w:t>Le petit était resté dans la voiture</w:t>
      </w:r>
      <w:r w:rsidR="00C474C1">
        <w:t xml:space="preserve">. </w:t>
      </w:r>
      <w:r w:rsidR="00C52F4A" w:rsidRPr="00605EB6">
        <w:t>Mon compagnon le leur montra</w:t>
      </w:r>
      <w:r w:rsidR="00C474C1">
        <w:t xml:space="preserve">. </w:t>
      </w:r>
      <w:r w:rsidR="00C52F4A" w:rsidRPr="00605EB6">
        <w:t>Ils l</w:t>
      </w:r>
      <w:r w:rsidR="00C474C1">
        <w:t>’</w:t>
      </w:r>
      <w:r w:rsidR="00C52F4A" w:rsidRPr="00605EB6">
        <w:t>examinèrent avec attention</w:t>
      </w:r>
      <w:r w:rsidR="00C474C1">
        <w:t xml:space="preserve">, </w:t>
      </w:r>
      <w:r w:rsidR="00C52F4A" w:rsidRPr="00605EB6">
        <w:t>le palpèrent</w:t>
      </w:r>
      <w:r w:rsidR="00C474C1">
        <w:t xml:space="preserve">, </w:t>
      </w:r>
      <w:r w:rsidR="00C52F4A" w:rsidRPr="00605EB6">
        <w:t>lui passèrent les mains dans les cheveux</w:t>
      </w:r>
      <w:r w:rsidR="00C474C1">
        <w:t>.</w:t>
      </w:r>
    </w:p>
    <w:p w14:paraId="3FD6602A" w14:textId="7028A07E" w:rsidR="00C474C1" w:rsidRDefault="000647CE" w:rsidP="00C52F4A">
      <w:r>
        <w:t>»</w:t>
      </w:r>
      <w:r w:rsidR="00944DF1">
        <w:t> ”</w:t>
      </w:r>
      <w:r w:rsidR="0094609C">
        <w:t>— </w:t>
      </w:r>
      <w:r w:rsidR="00C52F4A" w:rsidRPr="00605EB6">
        <w:t>Bien</w:t>
      </w:r>
      <w:r w:rsidR="00C474C1">
        <w:t xml:space="preserve">, </w:t>
      </w:r>
      <w:r w:rsidR="00C52F4A" w:rsidRPr="00605EB6">
        <w:t>bien</w:t>
      </w:r>
      <w:r w:rsidR="00C474C1">
        <w:t xml:space="preserve">, </w:t>
      </w:r>
      <w:r w:rsidR="00C52F4A" w:rsidRPr="00605EB6">
        <w:t>bien</w:t>
      </w:r>
      <w:r w:rsidR="00C474C1">
        <w:t xml:space="preserve">, </w:t>
      </w:r>
      <w:r w:rsidR="00C52F4A" w:rsidRPr="00605EB6">
        <w:t>fit l</w:t>
      </w:r>
      <w:r w:rsidR="00C474C1">
        <w:t>’</w:t>
      </w:r>
      <w:r w:rsidR="00C52F4A" w:rsidRPr="00605EB6">
        <w:t>homme évidemment satisfait</w:t>
      </w:r>
      <w:r w:rsidR="00C474C1">
        <w:t>.</w:t>
      </w:r>
    </w:p>
    <w:p w14:paraId="4EB6EA9B" w14:textId="1CB1A256" w:rsidR="00C474C1" w:rsidRDefault="000647CE" w:rsidP="00C52F4A">
      <w:r>
        <w:t>»</w:t>
      </w:r>
      <w:r w:rsidR="00944DF1">
        <w:t> ”</w:t>
      </w:r>
      <w:r w:rsidR="0094609C">
        <w:t>— </w:t>
      </w:r>
      <w:r w:rsidR="00C52F4A" w:rsidRPr="00605EB6">
        <w:t>Oui</w:t>
      </w:r>
      <w:r w:rsidR="00C474C1">
        <w:t xml:space="preserve">, </w:t>
      </w:r>
      <w:r w:rsidR="00C52F4A" w:rsidRPr="00605EB6">
        <w:t>très bien</w:t>
      </w:r>
      <w:r w:rsidR="00C474C1">
        <w:t xml:space="preserve">, </w:t>
      </w:r>
      <w:r w:rsidR="00C52F4A" w:rsidRPr="00605EB6">
        <w:t>appuya la femme</w:t>
      </w:r>
      <w:r w:rsidR="00C474C1">
        <w:t>.</w:t>
      </w:r>
    </w:p>
    <w:p w14:paraId="3F23F162" w14:textId="7CD46981" w:rsidR="00C474C1" w:rsidRDefault="000647CE" w:rsidP="00C52F4A">
      <w:r>
        <w:t>»</w:t>
      </w:r>
      <w:r w:rsidR="00944DF1">
        <w:t> ”</w:t>
      </w:r>
      <w:r w:rsidR="00C52F4A" w:rsidRPr="00605EB6">
        <w:t>Ils causèrent un instant à voix basse</w:t>
      </w:r>
      <w:r w:rsidR="00C474C1">
        <w:t xml:space="preserve"> ; </w:t>
      </w:r>
      <w:r w:rsidR="00C52F4A" w:rsidRPr="00605EB6">
        <w:t>mais j</w:t>
      </w:r>
      <w:r w:rsidR="00C474C1">
        <w:t>’</w:t>
      </w:r>
      <w:r w:rsidR="00C52F4A" w:rsidRPr="00605EB6">
        <w:t>entendis que l</w:t>
      </w:r>
      <w:r w:rsidR="00C474C1">
        <w:t>’</w:t>
      </w:r>
      <w:r w:rsidR="00C52F4A" w:rsidRPr="00605EB6">
        <w:t>homme disait</w:t>
      </w:r>
      <w:r w:rsidR="00C474C1">
        <w:t> :</w:t>
      </w:r>
    </w:p>
    <w:p w14:paraId="76C1D166" w14:textId="5985D3E2" w:rsidR="00C474C1" w:rsidRDefault="000647CE" w:rsidP="00C52F4A">
      <w:r>
        <w:t>»</w:t>
      </w:r>
      <w:r w:rsidR="00944DF1">
        <w:t> ”</w:t>
      </w:r>
      <w:r w:rsidR="0094609C">
        <w:t>— </w:t>
      </w:r>
      <w:r w:rsidR="00C52F4A" w:rsidRPr="00605EB6">
        <w:t>C</w:t>
      </w:r>
      <w:r w:rsidR="00C474C1">
        <w:t>’</w:t>
      </w:r>
      <w:r w:rsidR="00C52F4A" w:rsidRPr="00605EB6">
        <w:t>est une mine d</w:t>
      </w:r>
      <w:r w:rsidR="00C474C1">
        <w:t>’</w:t>
      </w:r>
      <w:r w:rsidR="00C52F4A" w:rsidRPr="00605EB6">
        <w:t>or</w:t>
      </w:r>
      <w:r w:rsidR="00C474C1">
        <w:t>.</w:t>
      </w:r>
    </w:p>
    <w:p w14:paraId="6B3D38B1" w14:textId="46D387D5" w:rsidR="00C474C1" w:rsidRDefault="000647CE" w:rsidP="00C52F4A">
      <w:r>
        <w:t>»</w:t>
      </w:r>
      <w:r w:rsidR="00944DF1">
        <w:t> ”</w:t>
      </w:r>
      <w:r w:rsidR="00C52F4A" w:rsidRPr="00605EB6">
        <w:t>À quoi la femme répondit</w:t>
      </w:r>
      <w:r w:rsidR="00C474C1">
        <w:t> :</w:t>
      </w:r>
    </w:p>
    <w:p w14:paraId="7F0EA321" w14:textId="784DED06" w:rsidR="00C474C1" w:rsidRDefault="000647CE" w:rsidP="00C52F4A">
      <w:r>
        <w:t>»</w:t>
      </w:r>
      <w:r w:rsidR="00944DF1">
        <w:t> ”</w:t>
      </w:r>
      <w:r w:rsidR="0094609C">
        <w:t>— </w:t>
      </w:r>
      <w:r w:rsidR="00C52F4A" w:rsidRPr="00605EB6">
        <w:t>Il faudra doubler le nombre des places de la baraque</w:t>
      </w:r>
      <w:r w:rsidR="00C474C1">
        <w:t>.</w:t>
      </w:r>
    </w:p>
    <w:p w14:paraId="45EA4AB0" w14:textId="5ED772E2" w:rsidR="00C474C1" w:rsidRDefault="000647CE" w:rsidP="00C52F4A">
      <w:r>
        <w:lastRenderedPageBreak/>
        <w:t>»</w:t>
      </w:r>
      <w:r w:rsidR="00944DF1">
        <w:t> ”</w:t>
      </w:r>
      <w:r w:rsidR="00C52F4A" w:rsidRPr="00605EB6">
        <w:t>Ce fut suffisant</w:t>
      </w:r>
      <w:r w:rsidR="00C474C1">
        <w:t xml:space="preserve"> ; </w:t>
      </w:r>
      <w:r w:rsidR="00C52F4A" w:rsidRPr="00605EB6">
        <w:t>j</w:t>
      </w:r>
      <w:r w:rsidR="00C474C1">
        <w:t>’</w:t>
      </w:r>
      <w:r w:rsidR="00C52F4A" w:rsidRPr="00605EB6">
        <w:t>avais compris que nous étions en présence de deux saltimbanques</w:t>
      </w:r>
      <w:r w:rsidR="00C474C1">
        <w:t xml:space="preserve">, </w:t>
      </w:r>
      <w:r w:rsidR="00C52F4A" w:rsidRPr="00605EB6">
        <w:t>probablement le mari et la femme</w:t>
      </w:r>
      <w:r w:rsidR="00C474C1">
        <w:t>.</w:t>
      </w:r>
    </w:p>
    <w:p w14:paraId="5C880935" w14:textId="4834E1F4" w:rsidR="00C474C1" w:rsidRDefault="000647CE" w:rsidP="00C52F4A">
      <w:r>
        <w:t>»</w:t>
      </w:r>
      <w:r w:rsidR="00944DF1">
        <w:t> ”</w:t>
      </w:r>
      <w:r w:rsidR="0094609C">
        <w:t>— </w:t>
      </w:r>
      <w:r w:rsidR="00C52F4A" w:rsidRPr="00605EB6">
        <w:t>Eh bien</w:t>
      </w:r>
      <w:r w:rsidR="00C474C1">
        <w:t xml:space="preserve">, </w:t>
      </w:r>
      <w:r w:rsidR="00C52F4A" w:rsidRPr="00605EB6">
        <w:t>que concluez-vous</w:t>
      </w:r>
      <w:r w:rsidR="00C474C1">
        <w:t xml:space="preserve"> ? </w:t>
      </w:r>
      <w:r w:rsidR="00C52F4A" w:rsidRPr="00605EB6">
        <w:t>demanda mon compagnon</w:t>
      </w:r>
      <w:r w:rsidR="00C474C1">
        <w:t>.</w:t>
      </w:r>
    </w:p>
    <w:p w14:paraId="56E05B9C" w14:textId="5D97FB26" w:rsidR="00C474C1" w:rsidRDefault="000647CE" w:rsidP="00C52F4A">
      <w:r>
        <w:t>»</w:t>
      </w:r>
      <w:r w:rsidR="00944DF1">
        <w:t> ”</w:t>
      </w:r>
      <w:r w:rsidR="00C52F4A" w:rsidRPr="00605EB6">
        <w:t>Le saltimbanque tira de sa poche un rouleau d</w:t>
      </w:r>
      <w:r w:rsidR="00C474C1">
        <w:t>’</w:t>
      </w:r>
      <w:r w:rsidR="00C52F4A" w:rsidRPr="00605EB6">
        <w:t>or et dit</w:t>
      </w:r>
      <w:r w:rsidR="00C474C1">
        <w:t> :</w:t>
      </w:r>
    </w:p>
    <w:p w14:paraId="18A8DC54" w14:textId="3062F686" w:rsidR="00C474C1" w:rsidRDefault="000647CE" w:rsidP="00C52F4A">
      <w:r>
        <w:t>»</w:t>
      </w:r>
      <w:r w:rsidR="00944DF1">
        <w:t> ”</w:t>
      </w:r>
      <w:r w:rsidR="0094609C">
        <w:t>— </w:t>
      </w:r>
      <w:r w:rsidR="00C52F4A" w:rsidRPr="00605EB6">
        <w:t>Voilà</w:t>
      </w:r>
      <w:r w:rsidR="00C474C1">
        <w:t>.</w:t>
      </w:r>
    </w:p>
    <w:p w14:paraId="7CA0D9D6" w14:textId="510DCED6" w:rsidR="00C474C1" w:rsidRDefault="000647CE" w:rsidP="00C52F4A">
      <w:r>
        <w:t>»</w:t>
      </w:r>
      <w:r w:rsidR="00944DF1">
        <w:t> ”</w:t>
      </w:r>
      <w:r w:rsidR="0094609C">
        <w:t>— </w:t>
      </w:r>
      <w:r w:rsidR="00C52F4A" w:rsidRPr="00605EB6">
        <w:t>Donnez à monsieur</w:t>
      </w:r>
      <w:r w:rsidR="00C474C1">
        <w:t xml:space="preserve">, </w:t>
      </w:r>
      <w:r w:rsidR="00C52F4A" w:rsidRPr="00605EB6">
        <w:t>dit mon compagnon</w:t>
      </w:r>
      <w:r w:rsidR="00C474C1">
        <w:t xml:space="preserve">, </w:t>
      </w:r>
      <w:r w:rsidR="00C52F4A" w:rsidRPr="00605EB6">
        <w:t>c</w:t>
      </w:r>
      <w:r w:rsidR="00C474C1">
        <w:t>’</w:t>
      </w:r>
      <w:r w:rsidR="00C52F4A" w:rsidRPr="00605EB6">
        <w:t>est pour lui que j</w:t>
      </w:r>
      <w:r w:rsidR="00C474C1">
        <w:t>’</w:t>
      </w:r>
      <w:r w:rsidR="00C52F4A" w:rsidRPr="00605EB6">
        <w:t>ai fait le marché</w:t>
      </w:r>
      <w:r w:rsidR="00C474C1">
        <w:t>.</w:t>
      </w:r>
    </w:p>
    <w:p w14:paraId="69FCDECF" w14:textId="2B157062" w:rsidR="00C474C1" w:rsidRDefault="000647CE" w:rsidP="00C52F4A">
      <w:r>
        <w:t>»</w:t>
      </w:r>
      <w:r w:rsidR="00944DF1">
        <w:t> ”</w:t>
      </w:r>
      <w:r w:rsidR="00C52F4A" w:rsidRPr="00811B56">
        <w:t>Et les mille francs tombèrent dans ma main</w:t>
      </w:r>
      <w:r w:rsidR="00C474C1">
        <w:t>.</w:t>
      </w:r>
    </w:p>
    <w:p w14:paraId="63C26EB2" w14:textId="793E9CDA" w:rsidR="00C474C1" w:rsidRDefault="0094609C" w:rsidP="00C52F4A">
      <w:r>
        <w:t>— </w:t>
      </w:r>
      <w:r w:rsidR="00C52F4A" w:rsidRPr="00811B56">
        <w:t>Oh</w:t>
      </w:r>
      <w:r w:rsidR="00C474C1">
        <w:t xml:space="preserve"> ! </w:t>
      </w:r>
      <w:r w:rsidR="00C52F4A" w:rsidRPr="00811B56">
        <w:t>vendu à des saltimbanques</w:t>
      </w:r>
      <w:r w:rsidR="00C474C1">
        <w:t xml:space="preserve"> ! </w:t>
      </w:r>
      <w:r w:rsidR="00C52F4A" w:rsidRPr="00811B56">
        <w:t xml:space="preserve">soupira </w:t>
      </w:r>
      <w:r w:rsidR="00C474C1">
        <w:t>M. </w:t>
      </w:r>
      <w:r w:rsidR="00C52F4A" w:rsidRPr="00811B56">
        <w:t>Lagarde</w:t>
      </w:r>
      <w:r w:rsidR="00C474C1">
        <w:t>.</w:t>
      </w:r>
    </w:p>
    <w:p w14:paraId="4AA24B7A" w14:textId="19F2F7B5" w:rsidR="00C474C1" w:rsidRDefault="000647CE" w:rsidP="00C52F4A">
      <w:r>
        <w:t>— </w:t>
      </w:r>
      <w:r w:rsidR="0094609C">
        <w:t>”</w:t>
      </w:r>
      <w:r>
        <w:t>“</w:t>
      </w:r>
      <w:r w:rsidR="00C52F4A" w:rsidRPr="00811B56">
        <w:t>Ainsi que vous vous y êtes engagés</w:t>
      </w:r>
      <w:r w:rsidR="00C474C1">
        <w:t xml:space="preserve">, </w:t>
      </w:r>
      <w:r w:rsidR="00C52F4A" w:rsidRPr="00811B56">
        <w:t>reprit mon compagnon</w:t>
      </w:r>
      <w:r w:rsidR="00C474C1">
        <w:t xml:space="preserve">, </w:t>
      </w:r>
      <w:r w:rsidR="00C52F4A" w:rsidRPr="00811B56">
        <w:t>vous partez dès aujourd</w:t>
      </w:r>
      <w:r w:rsidR="00C474C1">
        <w:t>’</w:t>
      </w:r>
      <w:r w:rsidR="00C52F4A" w:rsidRPr="00811B56">
        <w:t>hui pour aller exploiter dans le midi</w:t>
      </w:r>
      <w:r w:rsidR="00C474C1">
        <w:t>.</w:t>
      </w:r>
    </w:p>
    <w:p w14:paraId="775F0F5A" w14:textId="4BA1C52D" w:rsidR="00C474C1" w:rsidRDefault="000647CE" w:rsidP="00C52F4A">
      <w:r>
        <w:t>»</w:t>
      </w:r>
      <w:r w:rsidR="00944DF1">
        <w:t> ”</w:t>
      </w:r>
      <w:r w:rsidR="0094609C">
        <w:t>— </w:t>
      </w:r>
      <w:r w:rsidR="00C52F4A" w:rsidRPr="00605EB6">
        <w:t>C</w:t>
      </w:r>
      <w:r w:rsidR="00C474C1">
        <w:t>’</w:t>
      </w:r>
      <w:r w:rsidR="00C52F4A" w:rsidRPr="00605EB6">
        <w:t>est notre intérêt</w:t>
      </w:r>
      <w:r w:rsidR="00C474C1">
        <w:t xml:space="preserve">, </w:t>
      </w:r>
      <w:r w:rsidR="00C52F4A" w:rsidRPr="00605EB6">
        <w:t>répondit l</w:t>
      </w:r>
      <w:r w:rsidR="00C474C1">
        <w:t>’</w:t>
      </w:r>
      <w:r w:rsidR="00C52F4A" w:rsidRPr="00605EB6">
        <w:t>homme</w:t>
      </w:r>
      <w:r w:rsidR="00C474C1">
        <w:t>.</w:t>
      </w:r>
    </w:p>
    <w:p w14:paraId="7A67E23F" w14:textId="6CD1424F" w:rsidR="00C474C1" w:rsidRDefault="000647CE" w:rsidP="00C52F4A">
      <w:r>
        <w:t>»</w:t>
      </w:r>
      <w:r w:rsidR="00944DF1">
        <w:t> ”</w:t>
      </w:r>
      <w:r w:rsidR="0094609C">
        <w:t>— </w:t>
      </w:r>
      <w:r w:rsidR="00C52F4A" w:rsidRPr="00605EB6">
        <w:t>Et vous ne reparaîtrez dans l</w:t>
      </w:r>
      <w:r w:rsidR="00C474C1">
        <w:t>’</w:t>
      </w:r>
      <w:r w:rsidR="00C52F4A" w:rsidRPr="00605EB6">
        <w:t>Est que dans quelques années</w:t>
      </w:r>
      <w:r w:rsidR="00C474C1">
        <w:t>.</w:t>
      </w:r>
    </w:p>
    <w:p w14:paraId="3050222D" w14:textId="3EC20734" w:rsidR="00C474C1" w:rsidRDefault="000647CE" w:rsidP="00C52F4A">
      <w:r>
        <w:t>»</w:t>
      </w:r>
      <w:r w:rsidR="00944DF1">
        <w:t> ”</w:t>
      </w:r>
      <w:r w:rsidR="0094609C">
        <w:t>— </w:t>
      </w:r>
      <w:r w:rsidR="00C52F4A" w:rsidRPr="00605EB6">
        <w:t>C</w:t>
      </w:r>
      <w:r w:rsidR="00C474C1">
        <w:t>’</w:t>
      </w:r>
      <w:r w:rsidR="00C52F4A" w:rsidRPr="00605EB6">
        <w:t>est convenu</w:t>
      </w:r>
      <w:r w:rsidR="00C474C1">
        <w:t>.</w:t>
      </w:r>
    </w:p>
    <w:p w14:paraId="330B9BA8" w14:textId="307EC415" w:rsidR="00C474C1" w:rsidRDefault="000647CE" w:rsidP="00C52F4A">
      <w:r>
        <w:t>»</w:t>
      </w:r>
      <w:r w:rsidR="00944DF1">
        <w:t> ”</w:t>
      </w:r>
      <w:r w:rsidR="00C52F4A" w:rsidRPr="00605EB6">
        <w:t>Alors l</w:t>
      </w:r>
      <w:r w:rsidR="00C474C1">
        <w:t>’</w:t>
      </w:r>
      <w:r w:rsidR="00C52F4A" w:rsidRPr="00605EB6">
        <w:t>enfant fut transporté de notre voiture dans celle des saltimbanques</w:t>
      </w:r>
      <w:r w:rsidR="00C474C1">
        <w:t xml:space="preserve">, </w:t>
      </w:r>
      <w:r w:rsidR="00811B56">
        <w:t>laquelle</w:t>
      </w:r>
      <w:r w:rsidR="00C474C1">
        <w:t xml:space="preserve">, </w:t>
      </w:r>
      <w:r w:rsidR="00C52F4A" w:rsidRPr="00605EB6">
        <w:t>un instant après</w:t>
      </w:r>
      <w:r w:rsidR="00C474C1">
        <w:t xml:space="preserve">, </w:t>
      </w:r>
      <w:r w:rsidR="00C52F4A" w:rsidRPr="00605EB6">
        <w:t>s</w:t>
      </w:r>
      <w:r w:rsidR="00C474C1">
        <w:t>’</w:t>
      </w:r>
      <w:r w:rsidR="00C52F4A" w:rsidRPr="00605EB6">
        <w:t>éloignait rapidement</w:t>
      </w:r>
      <w:r w:rsidR="00C474C1">
        <w:t>.</w:t>
      </w:r>
    </w:p>
    <w:p w14:paraId="66AAA67A" w14:textId="1A05D6DC" w:rsidR="00C474C1" w:rsidRDefault="000647CE" w:rsidP="00C52F4A">
      <w:r>
        <w:t>»</w:t>
      </w:r>
      <w:r w:rsidR="00944DF1">
        <w:t> ”</w:t>
      </w:r>
      <w:r w:rsidR="00C52F4A" w:rsidRPr="00605EB6">
        <w:t>Le chef</w:t>
      </w:r>
      <w:r w:rsidR="00C474C1">
        <w:t xml:space="preserve">, </w:t>
      </w:r>
      <w:r w:rsidR="00C52F4A" w:rsidRPr="00605EB6">
        <w:t>que nous avions laissé plus loin</w:t>
      </w:r>
      <w:r w:rsidR="00C474C1">
        <w:t xml:space="preserve">, </w:t>
      </w:r>
      <w:r w:rsidR="00C52F4A" w:rsidRPr="00605EB6">
        <w:t>parce qu</w:t>
      </w:r>
      <w:r w:rsidR="00C474C1">
        <w:t>’</w:t>
      </w:r>
      <w:r w:rsidR="00C52F4A" w:rsidRPr="00605EB6">
        <w:t>il n</w:t>
      </w:r>
      <w:r w:rsidR="00C474C1">
        <w:t>’</w:t>
      </w:r>
      <w:r w:rsidR="00C52F4A" w:rsidRPr="00605EB6">
        <w:t>avait pas voulu se montrer aux saltimbanques</w:t>
      </w:r>
      <w:r w:rsidR="00C474C1">
        <w:t xml:space="preserve">, </w:t>
      </w:r>
      <w:r w:rsidR="00C52F4A" w:rsidRPr="00605EB6">
        <w:t>nous rejoignit</w:t>
      </w:r>
      <w:r w:rsidR="00C474C1">
        <w:t>.</w:t>
      </w:r>
    </w:p>
    <w:p w14:paraId="2C18D94B" w14:textId="3DD109A5" w:rsidR="00C474C1" w:rsidRDefault="000647CE" w:rsidP="00C52F4A">
      <w:r>
        <w:lastRenderedPageBreak/>
        <w:t>»</w:t>
      </w:r>
      <w:r w:rsidR="00944DF1">
        <w:t> ”</w:t>
      </w:r>
      <w:r w:rsidR="0094609C">
        <w:t>— </w:t>
      </w:r>
      <w:r w:rsidR="00C52F4A" w:rsidRPr="00605EB6">
        <w:t>Tu vas retourner à Blaincourt</w:t>
      </w:r>
      <w:r w:rsidR="00C474C1">
        <w:t xml:space="preserve">, </w:t>
      </w:r>
      <w:r w:rsidR="00C52F4A" w:rsidRPr="00605EB6">
        <w:t>me dit-il</w:t>
      </w:r>
      <w:r w:rsidR="00C474C1">
        <w:t xml:space="preserve"> ; </w:t>
      </w:r>
      <w:r w:rsidR="00C52F4A" w:rsidRPr="00605EB6">
        <w:t>tu viens de recevoir mille francs</w:t>
      </w:r>
      <w:r w:rsidR="00C474C1">
        <w:t xml:space="preserve"> : </w:t>
      </w:r>
      <w:r w:rsidR="00C52F4A" w:rsidRPr="00605EB6">
        <w:t>c</w:t>
      </w:r>
      <w:r w:rsidR="00C474C1">
        <w:t>’</w:t>
      </w:r>
      <w:r w:rsidR="00C52F4A" w:rsidRPr="00605EB6">
        <w:t>est en attendant qu</w:t>
      </w:r>
      <w:r w:rsidR="00C474C1">
        <w:t>’</w:t>
      </w:r>
      <w:r w:rsidR="00C52F4A" w:rsidRPr="00605EB6">
        <w:t>on te donne le reste de la somme qui t</w:t>
      </w:r>
      <w:r w:rsidR="00C474C1">
        <w:t>’</w:t>
      </w:r>
      <w:r w:rsidR="00C52F4A" w:rsidRPr="00605EB6">
        <w:t>a été promise</w:t>
      </w:r>
      <w:r w:rsidR="00C474C1">
        <w:t xml:space="preserve">. </w:t>
      </w:r>
      <w:r w:rsidR="00C52F4A" w:rsidRPr="00605EB6">
        <w:t>Bon voyage</w:t>
      </w:r>
      <w:r w:rsidR="00C474C1">
        <w:t xml:space="preserve">. </w:t>
      </w:r>
      <w:r w:rsidR="00C52F4A" w:rsidRPr="00605EB6">
        <w:t>Dans trois ou quatre mois tu me reverras</w:t>
      </w:r>
      <w:r w:rsidR="00C474C1">
        <w:t>.</w:t>
      </w:r>
    </w:p>
    <w:p w14:paraId="08A7D32C" w14:textId="38F1BE6D" w:rsidR="00C474C1" w:rsidRDefault="000647CE" w:rsidP="00C52F4A">
      <w:r>
        <w:t>»</w:t>
      </w:r>
      <w:r w:rsidR="00944DF1">
        <w:t> ”</w:t>
      </w:r>
      <w:r w:rsidR="00C52F4A" w:rsidRPr="00605EB6">
        <w:t>Lui et son compagnon remontèrent dans la voiture</w:t>
      </w:r>
      <w:r w:rsidR="00C474C1">
        <w:t xml:space="preserve">, </w:t>
      </w:r>
      <w:r w:rsidR="00C52F4A" w:rsidRPr="00605EB6">
        <w:t>et ils partirent</w:t>
      </w:r>
      <w:r w:rsidR="00C474C1">
        <w:t>.</w:t>
      </w:r>
    </w:p>
    <w:p w14:paraId="6D1672D0" w14:textId="2D5D71E2" w:rsidR="00C474C1" w:rsidRDefault="000647CE" w:rsidP="00C52F4A">
      <w:r>
        <w:t>»</w:t>
      </w:r>
      <w:r w:rsidR="00944DF1">
        <w:t> ”</w:t>
      </w:r>
      <w:r w:rsidR="00C52F4A" w:rsidRPr="00605EB6">
        <w:t>Je m</w:t>
      </w:r>
      <w:r w:rsidR="00C474C1">
        <w:t>’</w:t>
      </w:r>
      <w:r w:rsidR="00C52F4A" w:rsidRPr="00605EB6">
        <w:t>acheminai pédestrement vers Blaincourt où j</w:t>
      </w:r>
      <w:r w:rsidR="00C474C1">
        <w:t>’</w:t>
      </w:r>
      <w:r w:rsidR="00C52F4A" w:rsidRPr="00605EB6">
        <w:t>arrivai dans la nuit</w:t>
      </w:r>
      <w:r w:rsidR="00C474C1">
        <w:t xml:space="preserve">, </w:t>
      </w:r>
      <w:r w:rsidR="00C52F4A" w:rsidRPr="00605EB6">
        <w:t>non sans avoir été obligé de demander plusieurs fois mon chemin</w:t>
      </w:r>
      <w:r w:rsidR="00C474C1">
        <w:t>.</w:t>
      </w:r>
    </w:p>
    <w:p w14:paraId="4E981B01" w14:textId="04A3346A" w:rsidR="00C474C1" w:rsidRDefault="000647CE" w:rsidP="00C52F4A">
      <w:r>
        <w:t>»</w:t>
      </w:r>
      <w:r w:rsidR="00944DF1">
        <w:t> ”</w:t>
      </w:r>
      <w:r w:rsidR="00C52F4A" w:rsidRPr="00605EB6">
        <w:t>Que te dirai-je encore</w:t>
      </w:r>
      <w:r w:rsidR="00C474C1">
        <w:t xml:space="preserve">, </w:t>
      </w:r>
      <w:r w:rsidR="00C52F4A" w:rsidRPr="00605EB6">
        <w:t>mon vieux La Bique</w:t>
      </w:r>
      <w:r w:rsidR="00C474C1">
        <w:t xml:space="preserve"> ? </w:t>
      </w:r>
      <w:r w:rsidR="00C52F4A" w:rsidRPr="00605EB6">
        <w:t>Depuis</w:t>
      </w:r>
      <w:r w:rsidR="00C474C1">
        <w:t xml:space="preserve">, </w:t>
      </w:r>
      <w:r w:rsidR="00C52F4A" w:rsidRPr="00605EB6">
        <w:t>on a cessé de me payer les honoraires de mes fonctions d</w:t>
      </w:r>
      <w:r w:rsidR="00C474C1">
        <w:t>’</w:t>
      </w:r>
      <w:r w:rsidR="00C52F4A" w:rsidRPr="00605EB6">
        <w:t>intendant</w:t>
      </w:r>
      <w:r w:rsidR="00C474C1">
        <w:t xml:space="preserve">. </w:t>
      </w:r>
      <w:r w:rsidR="00C52F4A" w:rsidRPr="00605EB6">
        <w:t>J</w:t>
      </w:r>
      <w:r w:rsidR="00C474C1">
        <w:t>’</w:t>
      </w:r>
      <w:r w:rsidR="00C52F4A" w:rsidRPr="00605EB6">
        <w:t>ai attendu trois mois</w:t>
      </w:r>
      <w:r w:rsidR="00C474C1">
        <w:t xml:space="preserve">, </w:t>
      </w:r>
      <w:r w:rsidR="00C52F4A" w:rsidRPr="00605EB6">
        <w:t>quatre mois</w:t>
      </w:r>
      <w:r w:rsidR="00C474C1">
        <w:t xml:space="preserve"> ; </w:t>
      </w:r>
      <w:r w:rsidR="00C52F4A" w:rsidRPr="00605EB6">
        <w:t>l</w:t>
      </w:r>
      <w:r w:rsidR="00C474C1">
        <w:t>’</w:t>
      </w:r>
      <w:r w:rsidR="00C52F4A" w:rsidRPr="00605EB6">
        <w:t>homme n</w:t>
      </w:r>
      <w:r w:rsidR="00C474C1">
        <w:t>’</w:t>
      </w:r>
      <w:r w:rsidR="00C52F4A" w:rsidRPr="00605EB6">
        <w:t>a pas reparu</w:t>
      </w:r>
      <w:r w:rsidR="00C474C1">
        <w:t xml:space="preserve"> ; </w:t>
      </w:r>
      <w:r w:rsidR="00C52F4A" w:rsidRPr="00605EB6">
        <w:t>j</w:t>
      </w:r>
      <w:r w:rsidR="00C474C1">
        <w:t>’</w:t>
      </w:r>
      <w:r w:rsidR="00C52F4A" w:rsidRPr="00605EB6">
        <w:t>attends toujours mes neuf mille francs et ma liberté</w:t>
      </w:r>
      <w:r w:rsidR="00C474C1">
        <w:t xml:space="preserve">. </w:t>
      </w:r>
      <w:r w:rsidR="00C52F4A" w:rsidRPr="00605EB6">
        <w:t>Et</w:t>
      </w:r>
      <w:r w:rsidR="00C474C1">
        <w:t xml:space="preserve">, </w:t>
      </w:r>
      <w:r w:rsidR="00C52F4A" w:rsidRPr="00605EB6">
        <w:t>en attendant cela</w:t>
      </w:r>
      <w:r w:rsidR="00C474C1">
        <w:t xml:space="preserve">, </w:t>
      </w:r>
      <w:r w:rsidR="00C52F4A" w:rsidRPr="00605EB6">
        <w:t>j</w:t>
      </w:r>
      <w:r w:rsidR="00C474C1">
        <w:t>’</w:t>
      </w:r>
      <w:r w:rsidR="00C52F4A" w:rsidRPr="00605EB6">
        <w:t>ai tant et tant écorné les mille francs du saltimbanque que ce qu</w:t>
      </w:r>
      <w:r w:rsidR="00C474C1">
        <w:t>’</w:t>
      </w:r>
      <w:r w:rsidR="00C52F4A" w:rsidRPr="00605EB6">
        <w:t>il en reste n</w:t>
      </w:r>
      <w:r w:rsidR="00C474C1">
        <w:t>’</w:t>
      </w:r>
      <w:r w:rsidR="00C52F4A" w:rsidRPr="00605EB6">
        <w:t>est presque plus qu</w:t>
      </w:r>
      <w:r w:rsidR="00C474C1">
        <w:t>’</w:t>
      </w:r>
      <w:r w:rsidR="00C52F4A" w:rsidRPr="00605EB6">
        <w:t>un souvenir</w:t>
      </w:r>
      <w:r w:rsidR="00C474C1">
        <w:t>.</w:t>
      </w:r>
    </w:p>
    <w:p w14:paraId="0160C421" w14:textId="3E0FB935" w:rsidR="00C474C1" w:rsidRDefault="000647CE" w:rsidP="00C52F4A">
      <w:r>
        <w:t>»</w:t>
      </w:r>
      <w:r w:rsidR="00944DF1">
        <w:t> ”</w:t>
      </w:r>
      <w:r w:rsidR="00C52F4A" w:rsidRPr="00605EB6">
        <w:t>Le maître et les autres m</w:t>
      </w:r>
      <w:r w:rsidR="00C474C1">
        <w:t>’</w:t>
      </w:r>
      <w:r w:rsidR="00C52F4A" w:rsidRPr="00605EB6">
        <w:t>ont oublié</w:t>
      </w:r>
      <w:r w:rsidR="00C474C1">
        <w:t xml:space="preserve">, </w:t>
      </w:r>
      <w:r w:rsidR="00C52F4A" w:rsidRPr="00605EB6">
        <w:t>ou ils sont morts</w:t>
      </w:r>
      <w:r w:rsidR="00C474C1">
        <w:t xml:space="preserve">. </w:t>
      </w:r>
      <w:r w:rsidR="00C52F4A" w:rsidRPr="00605EB6">
        <w:t>Bast</w:t>
      </w:r>
      <w:r w:rsidR="008667FA">
        <w:t>e</w:t>
      </w:r>
      <w:r w:rsidR="00C474C1">
        <w:t xml:space="preserve">, </w:t>
      </w:r>
      <w:r w:rsidR="00C52F4A" w:rsidRPr="00605EB6">
        <w:t>chacun à son tour il faut qu</w:t>
      </w:r>
      <w:r w:rsidR="00C474C1">
        <w:t>’</w:t>
      </w:r>
      <w:r w:rsidR="00C52F4A" w:rsidRPr="00605EB6">
        <w:t>on fiche le camp</w:t>
      </w:r>
      <w:r w:rsidR="00C474C1">
        <w:t xml:space="preserve">. </w:t>
      </w:r>
      <w:r w:rsidR="00C52F4A" w:rsidRPr="00605EB6">
        <w:t>Quant à moi</w:t>
      </w:r>
      <w:r w:rsidR="00C474C1">
        <w:t xml:space="preserve">, </w:t>
      </w:r>
      <w:r w:rsidR="00C52F4A" w:rsidRPr="00605EB6">
        <w:t>il est grand temps que je fasse la grande culbute</w:t>
      </w:r>
      <w:r w:rsidR="00C474C1">
        <w:t xml:space="preserve">. </w:t>
      </w:r>
      <w:r w:rsidR="00C52F4A" w:rsidRPr="00605EB6">
        <w:t>Tiens</w:t>
      </w:r>
      <w:r w:rsidR="00C474C1">
        <w:t xml:space="preserve">, </w:t>
      </w:r>
      <w:r w:rsidR="00C52F4A" w:rsidRPr="00605EB6">
        <w:t>fouille dans mes poches</w:t>
      </w:r>
      <w:r w:rsidR="00C474C1">
        <w:t xml:space="preserve">, </w:t>
      </w:r>
      <w:r w:rsidR="00C52F4A" w:rsidRPr="00605EB6">
        <w:t>tu y trouveras trois pièces de cinq francs</w:t>
      </w:r>
      <w:r w:rsidR="00C474C1">
        <w:t xml:space="preserve"> ; </w:t>
      </w:r>
      <w:r w:rsidR="00C52F4A" w:rsidRPr="00605EB6">
        <w:t>voilà ce qui reste de mon opulence</w:t>
      </w:r>
      <w:r w:rsidR="00C474C1">
        <w:t xml:space="preserve">, </w:t>
      </w:r>
      <w:r w:rsidR="00C52F4A" w:rsidRPr="00605EB6">
        <w:t>juste de quoi payer le fossoyeur qui creusera le trou où j</w:t>
      </w:r>
      <w:r w:rsidR="00C474C1">
        <w:t>’</w:t>
      </w:r>
      <w:r w:rsidR="00C52F4A" w:rsidRPr="00605EB6">
        <w:t>irai pourrir</w:t>
      </w:r>
      <w:r w:rsidR="00C474C1">
        <w:t>.</w:t>
      </w:r>
    </w:p>
    <w:p w14:paraId="51181760" w14:textId="795D3817" w:rsidR="00C474C1" w:rsidRDefault="000647CE" w:rsidP="00C52F4A">
      <w:r>
        <w:t>»</w:t>
      </w:r>
      <w:r w:rsidR="00C474C1">
        <w:t> </w:t>
      </w:r>
      <w:r w:rsidR="00C52F4A" w:rsidRPr="00BF1100">
        <w:t>Après un moment de silence</w:t>
      </w:r>
      <w:r w:rsidR="00C474C1">
        <w:t xml:space="preserve">, </w:t>
      </w:r>
      <w:r w:rsidR="00C52F4A" w:rsidRPr="00BF1100">
        <w:t>il se souleva sur le lit et reprit</w:t>
      </w:r>
      <w:r w:rsidR="00C474C1">
        <w:t> :</w:t>
      </w:r>
    </w:p>
    <w:p w14:paraId="43997F4B" w14:textId="1E151197" w:rsidR="00C474C1" w:rsidRDefault="00C474C1" w:rsidP="00C52F4A">
      <w:r>
        <w:t>» </w:t>
      </w:r>
      <w:r w:rsidR="0094609C">
        <w:t>— </w:t>
      </w:r>
      <w:r w:rsidR="00C52F4A" w:rsidRPr="00BF1100">
        <w:t>Es-tu satisfait d</w:t>
      </w:r>
      <w:r>
        <w:t>’</w:t>
      </w:r>
      <w:r w:rsidR="00C52F4A" w:rsidRPr="00BF1100">
        <w:t>avoir entendu ma confession</w:t>
      </w:r>
      <w:r>
        <w:t xml:space="preserve">, </w:t>
      </w:r>
      <w:r w:rsidR="00C52F4A" w:rsidRPr="00BF1100">
        <w:t>curé La</w:t>
      </w:r>
      <w:r w:rsidR="00C52F4A" w:rsidRPr="00605EB6">
        <w:t xml:space="preserve"> Bique</w:t>
      </w:r>
      <w:r>
        <w:t xml:space="preserve"> ? </w:t>
      </w:r>
      <w:r w:rsidR="00C52F4A" w:rsidRPr="00605EB6">
        <w:t>Oui</w:t>
      </w:r>
      <w:r>
        <w:t xml:space="preserve">, </w:t>
      </w:r>
      <w:r w:rsidR="00C52F4A" w:rsidRPr="00605EB6">
        <w:t>n</w:t>
      </w:r>
      <w:r>
        <w:t>’</w:t>
      </w:r>
      <w:r w:rsidR="00C52F4A" w:rsidRPr="00605EB6">
        <w:t>est-ce pas</w:t>
      </w:r>
      <w:r>
        <w:t xml:space="preserve"> ? </w:t>
      </w:r>
      <w:r w:rsidR="00C52F4A" w:rsidRPr="00605EB6">
        <w:t>Je ne te demande point de me donner l</w:t>
      </w:r>
      <w:r>
        <w:t>’</w:t>
      </w:r>
      <w:r w:rsidR="00C52F4A" w:rsidRPr="00605EB6">
        <w:t>absolution</w:t>
      </w:r>
      <w:r>
        <w:t xml:space="preserve"> ; </w:t>
      </w:r>
      <w:r w:rsidR="00C52F4A" w:rsidRPr="00605EB6">
        <w:t>va</w:t>
      </w:r>
      <w:r>
        <w:t xml:space="preserve">, </w:t>
      </w:r>
      <w:r w:rsidR="00C52F4A" w:rsidRPr="00605EB6">
        <w:t>je n</w:t>
      </w:r>
      <w:r>
        <w:t>’</w:t>
      </w:r>
      <w:r w:rsidR="00C52F4A" w:rsidRPr="00605EB6">
        <w:t>ai pas besoin de cette machine-là pour m</w:t>
      </w:r>
      <w:r>
        <w:t>’</w:t>
      </w:r>
      <w:r w:rsidR="00C52F4A" w:rsidRPr="00605EB6">
        <w:t>en aller au diable</w:t>
      </w:r>
      <w:r>
        <w:t>.</w:t>
      </w:r>
    </w:p>
    <w:p w14:paraId="1FE7F5FA" w14:textId="77777777" w:rsidR="00C474C1" w:rsidRDefault="00C474C1" w:rsidP="00C52F4A">
      <w:r>
        <w:lastRenderedPageBreak/>
        <w:t>» </w:t>
      </w:r>
      <w:r w:rsidR="00C52F4A" w:rsidRPr="00605EB6">
        <w:t>Voilà</w:t>
      </w:r>
      <w:r>
        <w:t xml:space="preserve">, </w:t>
      </w:r>
      <w:r w:rsidR="00C52F4A" w:rsidRPr="00605EB6">
        <w:t>monsieur</w:t>
      </w:r>
      <w:r>
        <w:t xml:space="preserve">, </w:t>
      </w:r>
      <w:r w:rsidR="00C52F4A" w:rsidRPr="00605EB6">
        <w:t>acheva le vieux mendiant</w:t>
      </w:r>
      <w:r>
        <w:t xml:space="preserve">, </w:t>
      </w:r>
      <w:r w:rsidR="00C52F4A" w:rsidRPr="00605EB6">
        <w:t>ce que le père Grappier m</w:t>
      </w:r>
      <w:r>
        <w:t>’</w:t>
      </w:r>
      <w:r w:rsidR="00C52F4A" w:rsidRPr="00605EB6">
        <w:t>a raconté</w:t>
      </w:r>
      <w:r>
        <w:t xml:space="preserve">. </w:t>
      </w:r>
      <w:r w:rsidR="00C52F4A" w:rsidRPr="00605EB6">
        <w:t>Il est évident que l</w:t>
      </w:r>
      <w:r>
        <w:t>’</w:t>
      </w:r>
      <w:r w:rsidR="00C52F4A" w:rsidRPr="00605EB6">
        <w:t>homme inconnu jeté dans le Frou avait découvert que la jeune femme folle et son enfant étaient séquestrés dans le vieux château</w:t>
      </w:r>
      <w:r>
        <w:t xml:space="preserve">. </w:t>
      </w:r>
      <w:r w:rsidR="00C52F4A" w:rsidRPr="00605EB6">
        <w:t>Il pouvait agir</w:t>
      </w:r>
      <w:r>
        <w:t xml:space="preserve">, </w:t>
      </w:r>
      <w:r w:rsidR="00C52F4A" w:rsidRPr="00605EB6">
        <w:t>instruire la justice</w:t>
      </w:r>
      <w:r>
        <w:t xml:space="preserve">, </w:t>
      </w:r>
      <w:r w:rsidR="00C52F4A" w:rsidRPr="00605EB6">
        <w:t>réclamer la punition des coupables</w:t>
      </w:r>
      <w:r>
        <w:t xml:space="preserve"> ; </w:t>
      </w:r>
      <w:r w:rsidR="00C52F4A" w:rsidRPr="00605EB6">
        <w:t>devenu très dangereux pour eux</w:t>
      </w:r>
      <w:r>
        <w:t xml:space="preserve">, </w:t>
      </w:r>
      <w:r w:rsidR="00C52F4A" w:rsidRPr="00605EB6">
        <w:t>les brigands se sont débarrassés de lui</w:t>
      </w:r>
      <w:r>
        <w:t xml:space="preserve">. </w:t>
      </w:r>
      <w:r w:rsidR="00C52F4A" w:rsidRPr="00605EB6">
        <w:t>Enfin</w:t>
      </w:r>
      <w:r>
        <w:t xml:space="preserve">, </w:t>
      </w:r>
      <w:r w:rsidR="00C52F4A" w:rsidRPr="00605EB6">
        <w:t>monsieur</w:t>
      </w:r>
      <w:r>
        <w:t xml:space="preserve">, </w:t>
      </w:r>
      <w:r w:rsidR="00C52F4A" w:rsidRPr="00605EB6">
        <w:t>j</w:t>
      </w:r>
      <w:r>
        <w:t>’</w:t>
      </w:r>
      <w:r w:rsidR="00C52F4A" w:rsidRPr="00605EB6">
        <w:t>ai toujours pensé et je pense encore que si la justice était instruite des choses qui se sont passées dans le vieux château</w:t>
      </w:r>
      <w:r>
        <w:t xml:space="preserve">, </w:t>
      </w:r>
      <w:r w:rsidR="00C52F4A" w:rsidRPr="00605EB6">
        <w:t>elle aurait dans les mains un fil conducteur qui lui ferait faire d</w:t>
      </w:r>
      <w:r>
        <w:t>’</w:t>
      </w:r>
      <w:r w:rsidR="00C52F4A" w:rsidRPr="00605EB6">
        <w:t>importantes découvertes</w:t>
      </w:r>
      <w:r>
        <w:t>.</w:t>
      </w:r>
    </w:p>
    <w:p w14:paraId="691AB1D6" w14:textId="144FBF95" w:rsidR="00C52F4A" w:rsidRPr="00605EB6" w:rsidRDefault="00C474C1" w:rsidP="00C52F4A">
      <w:r>
        <w:t>» </w:t>
      </w:r>
      <w:r w:rsidR="00C52F4A" w:rsidRPr="00605EB6">
        <w:t>Le père Grappier mourut dans mon lit</w:t>
      </w:r>
      <w:r>
        <w:t xml:space="preserve"> ; </w:t>
      </w:r>
      <w:r w:rsidR="00C52F4A" w:rsidRPr="00605EB6">
        <w:t>il s</w:t>
      </w:r>
      <w:r>
        <w:t>’</w:t>
      </w:r>
      <w:r w:rsidR="00C52F4A" w:rsidRPr="00605EB6">
        <w:t>éteignit tout d</w:t>
      </w:r>
      <w:r>
        <w:t>’</w:t>
      </w:r>
      <w:r w:rsidR="00C52F4A" w:rsidRPr="00605EB6">
        <w:t>un coup</w:t>
      </w:r>
      <w:r>
        <w:t xml:space="preserve">, </w:t>
      </w:r>
      <w:r w:rsidR="00C52F4A" w:rsidRPr="00605EB6">
        <w:t>ainsi que l</w:t>
      </w:r>
      <w:r>
        <w:t>’</w:t>
      </w:r>
      <w:r w:rsidR="00C52F4A" w:rsidRPr="00605EB6">
        <w:t>avait dit le médecin</w:t>
      </w:r>
      <w:r>
        <w:t xml:space="preserve">, </w:t>
      </w:r>
      <w:r w:rsidR="00C52F4A" w:rsidRPr="00605EB6">
        <w:t>comme la mèche desséchée d</w:t>
      </w:r>
      <w:r>
        <w:t>’</w:t>
      </w:r>
      <w:r w:rsidR="00C52F4A" w:rsidRPr="00605EB6">
        <w:t>une lampe</w:t>
      </w:r>
      <w:r>
        <w:t>.</w:t>
      </w:r>
    </w:p>
    <w:p w14:paraId="40254ADD" w14:textId="77777777" w:rsidR="00C52F4A" w:rsidRPr="00605EB6" w:rsidRDefault="00C52F4A" w:rsidP="00C474C1">
      <w:pPr>
        <w:pStyle w:val="Titre2"/>
      </w:pPr>
      <w:bookmarkStart w:id="48" w:name="_Toc197617893"/>
      <w:r w:rsidRPr="00605EB6">
        <w:lastRenderedPageBreak/>
        <w:t>XI</w:t>
      </w:r>
      <w:r w:rsidRPr="00605EB6">
        <w:br/>
      </w:r>
      <w:r w:rsidRPr="00605EB6">
        <w:br/>
        <w:t>OÙ IL EST FAIT JUSTICE DE LA LÉGENDE DU SAUVAGE</w:t>
      </w:r>
      <w:bookmarkEnd w:id="48"/>
    </w:p>
    <w:p w14:paraId="0AFA6155" w14:textId="77777777" w:rsidR="00C474C1" w:rsidRDefault="00C52F4A" w:rsidP="00C52F4A">
      <w:r w:rsidRPr="00605EB6">
        <w:t>Il y eut un assez long silence</w:t>
      </w:r>
      <w:r w:rsidR="00C474C1">
        <w:t>.</w:t>
      </w:r>
    </w:p>
    <w:p w14:paraId="0F3CE3FA" w14:textId="21738379" w:rsidR="00C474C1" w:rsidRDefault="00C474C1" w:rsidP="00C52F4A">
      <w:r>
        <w:t>M. </w:t>
      </w:r>
      <w:r w:rsidR="00C52F4A" w:rsidRPr="00605EB6">
        <w:t>Lagarde repassait dans sa mémoire les choses aussi étranges que terribles qu</w:t>
      </w:r>
      <w:r>
        <w:t>’</w:t>
      </w:r>
      <w:r w:rsidR="00C52F4A" w:rsidRPr="00605EB6">
        <w:t>il venait d</w:t>
      </w:r>
      <w:r>
        <w:t>’</w:t>
      </w:r>
      <w:r w:rsidR="00C52F4A" w:rsidRPr="00605EB6">
        <w:t>entendre</w:t>
      </w:r>
      <w:r>
        <w:t>.</w:t>
      </w:r>
    </w:p>
    <w:p w14:paraId="389ED381" w14:textId="77777777" w:rsidR="00C474C1" w:rsidRDefault="00C52F4A" w:rsidP="00C52F4A">
      <w:r w:rsidRPr="00605EB6">
        <w:t>À force de volonté</w:t>
      </w:r>
      <w:r w:rsidR="00C474C1">
        <w:t xml:space="preserve">, </w:t>
      </w:r>
      <w:r w:rsidRPr="00605EB6">
        <w:t>il parvenait à se contenir</w:t>
      </w:r>
      <w:r w:rsidR="00C474C1">
        <w:t xml:space="preserve">, </w:t>
      </w:r>
      <w:r w:rsidRPr="00605EB6">
        <w:t>à ne point laisser deviner ce qui se passait en lui par des démonstrations extérieures</w:t>
      </w:r>
      <w:r w:rsidR="00C474C1">
        <w:t>.</w:t>
      </w:r>
    </w:p>
    <w:p w14:paraId="5CD45257" w14:textId="009B3044" w:rsidR="00C474C1" w:rsidRDefault="0094609C" w:rsidP="00C52F4A">
      <w:r>
        <w:t>— </w:t>
      </w:r>
      <w:r w:rsidR="00C52F4A" w:rsidRPr="00605EB6">
        <w:t>Père Monot</w:t>
      </w:r>
      <w:r w:rsidR="00C474C1">
        <w:t xml:space="preserve">, </w:t>
      </w:r>
      <w:r w:rsidR="00C52F4A" w:rsidRPr="00605EB6">
        <w:t>dit-il</w:t>
      </w:r>
      <w:r w:rsidR="00C474C1">
        <w:t xml:space="preserve">, </w:t>
      </w:r>
      <w:r w:rsidR="00C52F4A" w:rsidRPr="00605EB6">
        <w:t>j</w:t>
      </w:r>
      <w:r w:rsidR="00C474C1">
        <w:t>’</w:t>
      </w:r>
      <w:r w:rsidR="00C52F4A" w:rsidRPr="00605EB6">
        <w:t>ai encore quelques questions à vous adresser</w:t>
      </w:r>
      <w:r w:rsidR="00C474C1">
        <w:t>.</w:t>
      </w:r>
    </w:p>
    <w:p w14:paraId="20F94C19" w14:textId="788FDA6A" w:rsidR="00C474C1" w:rsidRDefault="0094609C" w:rsidP="00C52F4A">
      <w:r>
        <w:t>— </w:t>
      </w:r>
      <w:r w:rsidR="00C52F4A" w:rsidRPr="00605EB6">
        <w:t>Si je peux</w:t>
      </w:r>
      <w:r w:rsidR="00C474C1">
        <w:t xml:space="preserve">, </w:t>
      </w:r>
      <w:r w:rsidR="00C52F4A" w:rsidRPr="00605EB6">
        <w:t>monsieur</w:t>
      </w:r>
      <w:r w:rsidR="00C474C1">
        <w:t xml:space="preserve">, </w:t>
      </w:r>
      <w:r w:rsidR="00C52F4A" w:rsidRPr="00605EB6">
        <w:t>j</w:t>
      </w:r>
      <w:r w:rsidR="00C474C1">
        <w:t>’</w:t>
      </w:r>
      <w:r w:rsidR="00C52F4A" w:rsidRPr="00605EB6">
        <w:t>y répondrai</w:t>
      </w:r>
      <w:r w:rsidR="00C474C1">
        <w:t>.</w:t>
      </w:r>
    </w:p>
    <w:p w14:paraId="0A80A058" w14:textId="41BB1E73" w:rsidR="00C474C1" w:rsidRDefault="0094609C" w:rsidP="00C52F4A">
      <w:r>
        <w:t>— </w:t>
      </w:r>
      <w:r w:rsidR="00C52F4A" w:rsidRPr="00605EB6">
        <w:t>Quand vous partez en tournée</w:t>
      </w:r>
      <w:r w:rsidR="00C474C1">
        <w:t xml:space="preserve">, </w:t>
      </w:r>
      <w:r w:rsidR="00C52F4A" w:rsidRPr="00605EB6">
        <w:t>vous allez quelquefois très loin</w:t>
      </w:r>
      <w:r w:rsidR="00C474C1">
        <w:t> ?</w:t>
      </w:r>
    </w:p>
    <w:p w14:paraId="5EC84FEE" w14:textId="7F9CE947" w:rsidR="00C474C1" w:rsidRDefault="0094609C" w:rsidP="00C52F4A">
      <w:r>
        <w:t>— </w:t>
      </w:r>
      <w:r w:rsidR="00C52F4A" w:rsidRPr="00605EB6">
        <w:t>À dix lieues d</w:t>
      </w:r>
      <w:r w:rsidR="00C474C1">
        <w:t>’</w:t>
      </w:r>
      <w:r w:rsidR="00C52F4A" w:rsidRPr="00605EB6">
        <w:t>ici et même plus</w:t>
      </w:r>
      <w:r w:rsidR="00C474C1">
        <w:t>.</w:t>
      </w:r>
    </w:p>
    <w:p w14:paraId="729520D8" w14:textId="52FD20E9" w:rsidR="00C474C1" w:rsidRDefault="0094609C" w:rsidP="00C52F4A">
      <w:r>
        <w:t>— </w:t>
      </w:r>
      <w:r w:rsidR="00C52F4A" w:rsidRPr="00605EB6">
        <w:t>Avez-vous pu savoir si les saltimbanques</w:t>
      </w:r>
      <w:r w:rsidR="00C474C1">
        <w:t xml:space="preserve">, </w:t>
      </w:r>
      <w:r w:rsidR="00C52F4A" w:rsidRPr="00605EB6">
        <w:t>qui ont acheté l</w:t>
      </w:r>
      <w:r w:rsidR="00C474C1">
        <w:t>’</w:t>
      </w:r>
      <w:r w:rsidR="00C52F4A" w:rsidRPr="00605EB6">
        <w:t>enfant</w:t>
      </w:r>
      <w:r w:rsidR="00C474C1">
        <w:t xml:space="preserve">, </w:t>
      </w:r>
      <w:r w:rsidR="00C52F4A" w:rsidRPr="00605EB6">
        <w:t>ont reparu dans les Vosges</w:t>
      </w:r>
      <w:r w:rsidR="00C474C1">
        <w:t> ?</w:t>
      </w:r>
    </w:p>
    <w:p w14:paraId="2246CC88" w14:textId="7B2963A4" w:rsidR="00C474C1" w:rsidRDefault="0094609C" w:rsidP="00C52F4A">
      <w:r>
        <w:t>— </w:t>
      </w:r>
      <w:r w:rsidR="00C52F4A" w:rsidRPr="00605EB6">
        <w:t>Oui</w:t>
      </w:r>
      <w:r w:rsidR="00C474C1">
        <w:t xml:space="preserve">, </w:t>
      </w:r>
      <w:r w:rsidR="00C52F4A" w:rsidRPr="00605EB6">
        <w:t>monsieur</w:t>
      </w:r>
      <w:r w:rsidR="00C474C1">
        <w:t xml:space="preserve">, </w:t>
      </w:r>
      <w:r w:rsidR="00C52F4A" w:rsidRPr="00605EB6">
        <w:t>ils sont revenus dans nos pays au bout de quelques années</w:t>
      </w:r>
      <w:r w:rsidR="00C474C1">
        <w:t>.</w:t>
      </w:r>
    </w:p>
    <w:p w14:paraId="44F7D643" w14:textId="26C67408" w:rsidR="00C474C1" w:rsidRDefault="0094609C" w:rsidP="00C52F4A">
      <w:r>
        <w:t>— </w:t>
      </w:r>
      <w:r w:rsidR="00C52F4A" w:rsidRPr="00605EB6">
        <w:t>Avec l</w:t>
      </w:r>
      <w:r w:rsidR="00C474C1">
        <w:t>’</w:t>
      </w:r>
      <w:r w:rsidR="00C52F4A" w:rsidRPr="00605EB6">
        <w:t>enfant</w:t>
      </w:r>
      <w:r w:rsidR="00C474C1">
        <w:t> ?</w:t>
      </w:r>
    </w:p>
    <w:p w14:paraId="1EFA511B" w14:textId="0652E322" w:rsidR="00C474C1" w:rsidRDefault="0094609C" w:rsidP="00C52F4A">
      <w:r>
        <w:t>— </w:t>
      </w:r>
      <w:r w:rsidR="00C52F4A" w:rsidRPr="00605EB6">
        <w:t>Avec l</w:t>
      </w:r>
      <w:r w:rsidR="00C474C1">
        <w:t>’</w:t>
      </w:r>
      <w:r w:rsidR="00C52F4A" w:rsidRPr="00605EB6">
        <w:t>enfant</w:t>
      </w:r>
      <w:r w:rsidR="00C474C1">
        <w:t xml:space="preserve">, </w:t>
      </w:r>
      <w:r w:rsidR="00C52F4A" w:rsidRPr="00605EB6">
        <w:t>monsieur</w:t>
      </w:r>
      <w:r w:rsidR="00C474C1">
        <w:t xml:space="preserve">, </w:t>
      </w:r>
      <w:r w:rsidR="00C52F4A" w:rsidRPr="00605EB6">
        <w:t>ou plutôt avec le jeune homme</w:t>
      </w:r>
      <w:r w:rsidR="00C474C1">
        <w:t xml:space="preserve">, </w:t>
      </w:r>
      <w:r w:rsidR="00C52F4A" w:rsidRPr="00605EB6">
        <w:t>car il avait vieilli et grandi</w:t>
      </w:r>
      <w:r w:rsidR="00C474C1">
        <w:t xml:space="preserve">. </w:t>
      </w:r>
      <w:r w:rsidR="00C52F4A" w:rsidRPr="00605EB6">
        <w:t>Je puis même vous dire qu</w:t>
      </w:r>
      <w:r w:rsidR="00C474C1">
        <w:t>’</w:t>
      </w:r>
      <w:r w:rsidR="00C52F4A" w:rsidRPr="00605EB6">
        <w:t>ils ont dû amasser une assez belle fortune</w:t>
      </w:r>
      <w:r w:rsidR="00C474C1">
        <w:t xml:space="preserve">, </w:t>
      </w:r>
      <w:r w:rsidR="00C52F4A" w:rsidRPr="00605EB6">
        <w:t>grâce à leur sauvage</w:t>
      </w:r>
      <w:r w:rsidR="00C474C1">
        <w:t xml:space="preserve">, </w:t>
      </w:r>
      <w:r w:rsidR="00C52F4A" w:rsidRPr="00605EB6">
        <w:t>qu</w:t>
      </w:r>
      <w:r w:rsidR="00C474C1">
        <w:t>’</w:t>
      </w:r>
      <w:r w:rsidR="00C52F4A" w:rsidRPr="00605EB6">
        <w:t>ils montraient au public les jours de fête et de foire</w:t>
      </w:r>
      <w:r w:rsidR="00C474C1">
        <w:t>.</w:t>
      </w:r>
    </w:p>
    <w:p w14:paraId="7CD4F311" w14:textId="18C16417" w:rsidR="00C474C1" w:rsidRDefault="0094609C" w:rsidP="00C52F4A">
      <w:r>
        <w:lastRenderedPageBreak/>
        <w:t>— </w:t>
      </w:r>
      <w:r w:rsidR="00C52F4A" w:rsidRPr="00605EB6">
        <w:t>Est-ce que vous l</w:t>
      </w:r>
      <w:r w:rsidR="00C474C1">
        <w:t>’</w:t>
      </w:r>
      <w:r w:rsidR="00C52F4A" w:rsidRPr="00605EB6">
        <w:t>avez vu</w:t>
      </w:r>
      <w:r w:rsidR="00C474C1">
        <w:t xml:space="preserve"> ? </w:t>
      </w:r>
      <w:r w:rsidR="00C52F4A" w:rsidRPr="00605EB6">
        <w:t xml:space="preserve">demanda vivement </w:t>
      </w:r>
      <w:r w:rsidR="00C474C1">
        <w:t>M. </w:t>
      </w:r>
      <w:r w:rsidR="00C52F4A" w:rsidRPr="00605EB6">
        <w:t>Lagarde</w:t>
      </w:r>
      <w:r w:rsidR="00C474C1">
        <w:t>.</w:t>
      </w:r>
    </w:p>
    <w:p w14:paraId="44B3128A" w14:textId="28C92B54" w:rsidR="00C474C1" w:rsidRDefault="0094609C" w:rsidP="00C52F4A">
      <w:r>
        <w:t>— </w:t>
      </w:r>
      <w:r w:rsidR="00C52F4A" w:rsidRPr="00605EB6">
        <w:t>Non</w:t>
      </w:r>
      <w:r w:rsidR="00C474C1">
        <w:t xml:space="preserve">, </w:t>
      </w:r>
      <w:r w:rsidR="00C52F4A" w:rsidRPr="00605EB6">
        <w:t>monsieur</w:t>
      </w:r>
      <w:r w:rsidR="00C474C1">
        <w:t xml:space="preserve"> ; </w:t>
      </w:r>
      <w:r w:rsidR="00C52F4A" w:rsidRPr="00605EB6">
        <w:t>mais à Remiremont</w:t>
      </w:r>
      <w:r w:rsidR="00C474C1">
        <w:t xml:space="preserve">, </w:t>
      </w:r>
      <w:r w:rsidR="00C52F4A" w:rsidRPr="00605EB6">
        <w:t>à Gérardmer</w:t>
      </w:r>
      <w:r w:rsidR="00C474C1">
        <w:t xml:space="preserve">, </w:t>
      </w:r>
      <w:r w:rsidR="00C52F4A" w:rsidRPr="00605EB6">
        <w:t>à Épinal et dans n</w:t>
      </w:r>
      <w:r w:rsidR="00C474C1">
        <w:t>’</w:t>
      </w:r>
      <w:r w:rsidR="00C52F4A" w:rsidRPr="00605EB6">
        <w:t>importe quelle autre ville de l</w:t>
      </w:r>
      <w:r w:rsidR="00C474C1">
        <w:t>’</w:t>
      </w:r>
      <w:r w:rsidR="00C52F4A" w:rsidRPr="00605EB6">
        <w:t>Est</w:t>
      </w:r>
      <w:r w:rsidR="00C474C1">
        <w:t xml:space="preserve">, </w:t>
      </w:r>
      <w:r w:rsidR="00C52F4A" w:rsidRPr="00605EB6">
        <w:t>vous trouverez facilement des gens à qui il a été offert en spectacle</w:t>
      </w:r>
      <w:r w:rsidR="00C474C1">
        <w:t>.</w:t>
      </w:r>
    </w:p>
    <w:p w14:paraId="02D7746F" w14:textId="563A4F4E" w:rsidR="00C474C1" w:rsidRDefault="0094609C" w:rsidP="00C52F4A">
      <w:r>
        <w:t>— </w:t>
      </w:r>
      <w:r w:rsidR="00C52F4A" w:rsidRPr="00605EB6">
        <w:t>Le malheureux enfant</w:t>
      </w:r>
      <w:r w:rsidR="00C474C1">
        <w:t> !</w:t>
      </w:r>
    </w:p>
    <w:p w14:paraId="29814527" w14:textId="47C5C255" w:rsidR="00C474C1" w:rsidRDefault="0094609C" w:rsidP="00C52F4A">
      <w:r>
        <w:t>— </w:t>
      </w:r>
      <w:r w:rsidR="00C52F4A" w:rsidRPr="00605EB6">
        <w:t>Vous pouvez le dire</w:t>
      </w:r>
      <w:r w:rsidR="00C474C1">
        <w:t xml:space="preserve">, </w:t>
      </w:r>
      <w:r w:rsidR="00C52F4A" w:rsidRPr="00605EB6">
        <w:t>monsieur</w:t>
      </w:r>
      <w:r w:rsidR="00C474C1">
        <w:t xml:space="preserve">, </w:t>
      </w:r>
      <w:r w:rsidR="00C52F4A" w:rsidRPr="00605EB6">
        <w:t>malheureux sous tous les rapports</w:t>
      </w:r>
      <w:r w:rsidR="00C474C1">
        <w:t>.</w:t>
      </w:r>
    </w:p>
    <w:p w14:paraId="38AE35A8" w14:textId="569F06E1" w:rsidR="00C474C1" w:rsidRDefault="0094609C" w:rsidP="00C52F4A">
      <w:r>
        <w:t>— </w:t>
      </w:r>
      <w:r w:rsidR="00C52F4A" w:rsidRPr="00605EB6">
        <w:t>N</w:t>
      </w:r>
      <w:r w:rsidR="00C474C1">
        <w:t>’</w:t>
      </w:r>
      <w:r w:rsidR="00C52F4A" w:rsidRPr="00605EB6">
        <w:t>a-t-on point soupçonné</w:t>
      </w:r>
      <w:r w:rsidR="00C474C1">
        <w:t xml:space="preserve">, </w:t>
      </w:r>
      <w:r w:rsidR="00C52F4A" w:rsidRPr="00605EB6">
        <w:t>à Blaincourt</w:t>
      </w:r>
      <w:r w:rsidR="00C474C1">
        <w:t xml:space="preserve">, </w:t>
      </w:r>
      <w:r w:rsidR="00C52F4A" w:rsidRPr="00605EB6">
        <w:t>ce qui se passait au château</w:t>
      </w:r>
      <w:r w:rsidR="00C474C1">
        <w:t> ?</w:t>
      </w:r>
    </w:p>
    <w:p w14:paraId="46F5FA3C" w14:textId="4A41D267" w:rsidR="00C474C1" w:rsidRDefault="0094609C" w:rsidP="00C52F4A">
      <w:r>
        <w:t>— </w:t>
      </w:r>
      <w:r w:rsidR="00C52F4A" w:rsidRPr="00605EB6">
        <w:t>On n</w:t>
      </w:r>
      <w:r w:rsidR="00C474C1">
        <w:t>’</w:t>
      </w:r>
      <w:r w:rsidR="00C52F4A" w:rsidRPr="00605EB6">
        <w:t>a jamais rien su</w:t>
      </w:r>
      <w:r w:rsidR="00C474C1">
        <w:t xml:space="preserve">, </w:t>
      </w:r>
      <w:r w:rsidR="00C52F4A" w:rsidRPr="00605EB6">
        <w:t>grâce à la prudence et aux précautions prises par les misérables</w:t>
      </w:r>
      <w:r w:rsidR="00C474C1">
        <w:t>.</w:t>
      </w:r>
    </w:p>
    <w:p w14:paraId="05A3700C" w14:textId="390272A2" w:rsidR="00C474C1" w:rsidRDefault="0094609C" w:rsidP="00C52F4A">
      <w:r>
        <w:t>— </w:t>
      </w:r>
      <w:r w:rsidR="00C52F4A" w:rsidRPr="00605EB6">
        <w:t>Pouvez-vous me fournir quelques renseignements au sujet de la pauvre folle</w:t>
      </w:r>
      <w:r w:rsidR="00C474C1">
        <w:t> ?</w:t>
      </w:r>
    </w:p>
    <w:p w14:paraId="3DCC70B9" w14:textId="1AE9696C" w:rsidR="00C474C1" w:rsidRDefault="0094609C" w:rsidP="00C52F4A">
      <w:r>
        <w:t>— </w:t>
      </w:r>
      <w:r w:rsidR="00C52F4A" w:rsidRPr="00605EB6">
        <w:t>Aucun</w:t>
      </w:r>
      <w:r w:rsidR="00C474C1">
        <w:t xml:space="preserve">, </w:t>
      </w:r>
      <w:r w:rsidR="00C52F4A" w:rsidRPr="00605EB6">
        <w:t>monsieur</w:t>
      </w:r>
      <w:r w:rsidR="00C474C1">
        <w:t xml:space="preserve"> ; </w:t>
      </w:r>
      <w:r w:rsidR="00C52F4A" w:rsidRPr="00605EB6">
        <w:t>comme je vous l</w:t>
      </w:r>
      <w:r w:rsidR="00C474C1">
        <w:t>’</w:t>
      </w:r>
      <w:r w:rsidR="00C52F4A" w:rsidRPr="00605EB6">
        <w:t>ai dit</w:t>
      </w:r>
      <w:r w:rsidR="00C474C1">
        <w:t xml:space="preserve">, </w:t>
      </w:r>
      <w:r w:rsidR="00C52F4A" w:rsidRPr="00605EB6">
        <w:t>le père Grappier lui-même n</w:t>
      </w:r>
      <w:r w:rsidR="00C474C1">
        <w:t>’</w:t>
      </w:r>
      <w:r w:rsidR="00C52F4A" w:rsidRPr="00605EB6">
        <w:t>a jamais su ce qu</w:t>
      </w:r>
      <w:r w:rsidR="00C474C1">
        <w:t>’</w:t>
      </w:r>
      <w:r w:rsidR="00C52F4A" w:rsidRPr="00605EB6">
        <w:t>elle était devenue</w:t>
      </w:r>
      <w:r w:rsidR="00C474C1">
        <w:t>.</w:t>
      </w:r>
    </w:p>
    <w:p w14:paraId="045323B5" w14:textId="0A595304" w:rsidR="00C474C1" w:rsidRDefault="0094609C" w:rsidP="00C52F4A">
      <w:r>
        <w:t>— </w:t>
      </w:r>
      <w:r w:rsidR="00C52F4A" w:rsidRPr="00605EB6">
        <w:t>Revenons à</w:t>
      </w:r>
      <w:r w:rsidR="00C474C1">
        <w:t xml:space="preserve">… </w:t>
      </w:r>
      <w:r w:rsidR="00C52F4A" w:rsidRPr="00605EB6">
        <w:t>au jeune sauvage</w:t>
      </w:r>
      <w:r w:rsidR="00C474C1">
        <w:t xml:space="preserve">. </w:t>
      </w:r>
      <w:r w:rsidR="00C52F4A" w:rsidRPr="00605EB6">
        <w:t>Les saltimbanques sont-ils toujours dans l</w:t>
      </w:r>
      <w:r w:rsidR="00C474C1">
        <w:t>’</w:t>
      </w:r>
      <w:r w:rsidR="00C52F4A" w:rsidRPr="00605EB6">
        <w:t>Est</w:t>
      </w:r>
      <w:r w:rsidR="00C474C1">
        <w:t> ?</w:t>
      </w:r>
    </w:p>
    <w:p w14:paraId="42A6E601" w14:textId="6709CAE4" w:rsidR="00C474C1" w:rsidRDefault="0094609C" w:rsidP="00C52F4A">
      <w:r>
        <w:t>— </w:t>
      </w:r>
      <w:r w:rsidR="00C52F4A" w:rsidRPr="00605EB6">
        <w:t>Longtemps avant la guerre</w:t>
      </w:r>
      <w:r w:rsidR="00C474C1">
        <w:t xml:space="preserve">, </w:t>
      </w:r>
      <w:r w:rsidR="00C52F4A" w:rsidRPr="00605EB6">
        <w:t>ils avaient tout à fait disparu du pays</w:t>
      </w:r>
      <w:r w:rsidR="00C474C1">
        <w:t>.</w:t>
      </w:r>
    </w:p>
    <w:p w14:paraId="058EDC95" w14:textId="4F22A315" w:rsidR="00C474C1" w:rsidRDefault="0094609C" w:rsidP="00C52F4A">
      <w:r>
        <w:t>— </w:t>
      </w:r>
      <w:r w:rsidR="00C52F4A" w:rsidRPr="00605EB6">
        <w:t>Ah</w:t>
      </w:r>
      <w:r w:rsidR="00C474C1">
        <w:t xml:space="preserve"> !… </w:t>
      </w:r>
      <w:r w:rsidR="00C52F4A" w:rsidRPr="00605EB6">
        <w:t>Mais n</w:t>
      </w:r>
      <w:r w:rsidR="00C474C1">
        <w:t>’</w:t>
      </w:r>
      <w:r w:rsidR="00C52F4A" w:rsidRPr="00605EB6">
        <w:t>importe</w:t>
      </w:r>
      <w:r w:rsidR="00C474C1">
        <w:t xml:space="preserve">, </w:t>
      </w:r>
      <w:r w:rsidR="00C52F4A" w:rsidRPr="00605EB6">
        <w:t>je les retrouverai</w:t>
      </w:r>
      <w:r w:rsidR="00C474C1">
        <w:t>.</w:t>
      </w:r>
    </w:p>
    <w:p w14:paraId="21EBE517" w14:textId="222061F5" w:rsidR="00C474C1" w:rsidRDefault="0094609C" w:rsidP="00C52F4A">
      <w:r>
        <w:t>— </w:t>
      </w:r>
      <w:r w:rsidR="00C52F4A" w:rsidRPr="00605EB6">
        <w:t>Ce n</w:t>
      </w:r>
      <w:r w:rsidR="00C474C1">
        <w:t>’</w:t>
      </w:r>
      <w:r w:rsidR="00C52F4A" w:rsidRPr="00605EB6">
        <w:t>est pas chose impossible</w:t>
      </w:r>
      <w:r w:rsidR="00C474C1">
        <w:t xml:space="preserve"> ; </w:t>
      </w:r>
      <w:r w:rsidR="00C52F4A" w:rsidRPr="00605EB6">
        <w:t>toutefois</w:t>
      </w:r>
      <w:r w:rsidR="00C474C1">
        <w:t xml:space="preserve">, </w:t>
      </w:r>
      <w:r w:rsidR="00C52F4A" w:rsidRPr="00605EB6">
        <w:t>je dois vous dire qu</w:t>
      </w:r>
      <w:r w:rsidR="00C474C1">
        <w:t>’</w:t>
      </w:r>
      <w:r w:rsidR="00C52F4A" w:rsidRPr="00605EB6">
        <w:t>ils n</w:t>
      </w:r>
      <w:r w:rsidR="00C474C1">
        <w:t>’</w:t>
      </w:r>
      <w:r w:rsidR="00C52F4A" w:rsidRPr="00605EB6">
        <w:t>exercent plus leur métier</w:t>
      </w:r>
      <w:r w:rsidR="00C474C1">
        <w:t xml:space="preserve">. </w:t>
      </w:r>
      <w:r w:rsidR="00C52F4A" w:rsidRPr="00605EB6">
        <w:t>Se trouvant assez riches</w:t>
      </w:r>
      <w:r w:rsidR="00C474C1">
        <w:t xml:space="preserve">, </w:t>
      </w:r>
      <w:r w:rsidR="00C52F4A" w:rsidRPr="00605EB6">
        <w:t>sans doute</w:t>
      </w:r>
      <w:r w:rsidR="00C474C1">
        <w:t xml:space="preserve">, </w:t>
      </w:r>
      <w:r w:rsidR="00C52F4A" w:rsidRPr="00605EB6">
        <w:t>ils ont vendu leur baraque</w:t>
      </w:r>
      <w:r w:rsidR="00C474C1">
        <w:t>.</w:t>
      </w:r>
    </w:p>
    <w:p w14:paraId="7AF8393D" w14:textId="65535A48" w:rsidR="00C474C1" w:rsidRDefault="0094609C" w:rsidP="00C52F4A">
      <w:r>
        <w:t>— </w:t>
      </w:r>
      <w:r w:rsidR="00C52F4A" w:rsidRPr="00605EB6">
        <w:t>Je me mettrai sur la piste de leur successeur</w:t>
      </w:r>
      <w:r w:rsidR="00C474C1">
        <w:t>.</w:t>
      </w:r>
    </w:p>
    <w:p w14:paraId="0E80B8AD" w14:textId="3784F3C5" w:rsidR="00C474C1" w:rsidRDefault="0094609C" w:rsidP="00C52F4A">
      <w:r>
        <w:t>— </w:t>
      </w:r>
      <w:r w:rsidR="00C52F4A" w:rsidRPr="00605EB6">
        <w:t>Est-ce pour retrouver le sauvage</w:t>
      </w:r>
      <w:r w:rsidR="00C474C1">
        <w:t xml:space="preserve">, </w:t>
      </w:r>
      <w:r w:rsidR="00C52F4A" w:rsidRPr="00605EB6">
        <w:t>monsieur</w:t>
      </w:r>
      <w:r w:rsidR="00C474C1">
        <w:t> ?</w:t>
      </w:r>
    </w:p>
    <w:p w14:paraId="69D4D6C6" w14:textId="4C9BD587" w:rsidR="00C474C1" w:rsidRDefault="0094609C" w:rsidP="00C52F4A">
      <w:r>
        <w:lastRenderedPageBreak/>
        <w:t>— </w:t>
      </w:r>
      <w:r w:rsidR="00C52F4A" w:rsidRPr="00605EB6">
        <w:t>Certainement</w:t>
      </w:r>
      <w:r w:rsidR="00C474C1">
        <w:t>.</w:t>
      </w:r>
    </w:p>
    <w:p w14:paraId="3282340B" w14:textId="7AA42058" w:rsidR="00C474C1" w:rsidRDefault="0094609C" w:rsidP="00C52F4A">
      <w:r>
        <w:t>— </w:t>
      </w:r>
      <w:r w:rsidR="00C52F4A" w:rsidRPr="00605EB6">
        <w:t>En ce cas</w:t>
      </w:r>
      <w:r w:rsidR="00C474C1">
        <w:t xml:space="preserve">, </w:t>
      </w:r>
      <w:r w:rsidR="00C52F4A" w:rsidRPr="00605EB6">
        <w:t>il est inutile que vous couriez après les saltimbanques</w:t>
      </w:r>
      <w:r w:rsidR="00C474C1">
        <w:t>.</w:t>
      </w:r>
    </w:p>
    <w:p w14:paraId="28E471B2" w14:textId="2E228F13" w:rsidR="00C474C1" w:rsidRDefault="0094609C" w:rsidP="00C52F4A">
      <w:r>
        <w:t>— </w:t>
      </w:r>
      <w:r w:rsidR="00C52F4A" w:rsidRPr="00605EB6">
        <w:t>Que voulez-vous dire</w:t>
      </w:r>
      <w:r w:rsidR="00C474C1">
        <w:t> ?</w:t>
      </w:r>
    </w:p>
    <w:p w14:paraId="6446FA48" w14:textId="2EBF8112" w:rsidR="00C474C1" w:rsidRDefault="0094609C" w:rsidP="00C52F4A">
      <w:r>
        <w:t>— </w:t>
      </w:r>
      <w:r w:rsidR="00C52F4A" w:rsidRPr="00605EB6">
        <w:t>Un beau jour</w:t>
      </w:r>
      <w:r w:rsidR="00C474C1">
        <w:t xml:space="preserve">, </w:t>
      </w:r>
      <w:r w:rsidR="00C52F4A" w:rsidRPr="00605EB6">
        <w:t>le sauvage a faussé compagnie à ceux qui l</w:t>
      </w:r>
      <w:r w:rsidR="00C474C1">
        <w:t>’</w:t>
      </w:r>
      <w:r w:rsidR="00C52F4A" w:rsidRPr="00605EB6">
        <w:t>avaient acheté</w:t>
      </w:r>
      <w:r w:rsidR="00C474C1">
        <w:t xml:space="preserve">. </w:t>
      </w:r>
      <w:r w:rsidR="00C52F4A" w:rsidRPr="00605EB6">
        <w:t>Las du rôle triste et misérable qu</w:t>
      </w:r>
      <w:r w:rsidR="00C474C1">
        <w:t>’</w:t>
      </w:r>
      <w:r w:rsidR="00C52F4A" w:rsidRPr="00605EB6">
        <w:t>on lui faisait jouer</w:t>
      </w:r>
      <w:r w:rsidR="00C474C1">
        <w:t xml:space="preserve">, </w:t>
      </w:r>
      <w:r w:rsidR="00C52F4A" w:rsidRPr="00605EB6">
        <w:t>il s</w:t>
      </w:r>
      <w:r w:rsidR="00C474C1">
        <w:t>’</w:t>
      </w:r>
      <w:r w:rsidR="00C52F4A" w:rsidRPr="00605EB6">
        <w:t>est échappé de sa cage et a pris la fuite</w:t>
      </w:r>
      <w:r w:rsidR="00C474C1">
        <w:t>.</w:t>
      </w:r>
    </w:p>
    <w:p w14:paraId="1E2D7EF7" w14:textId="14563D96" w:rsidR="00C474C1" w:rsidRDefault="0094609C" w:rsidP="00C52F4A">
      <w:r>
        <w:t>— </w:t>
      </w:r>
      <w:r w:rsidR="00C52F4A" w:rsidRPr="00605EB6">
        <w:t>Et on ne sait plus ce qu</w:t>
      </w:r>
      <w:r w:rsidR="00C474C1">
        <w:t>’</w:t>
      </w:r>
      <w:r w:rsidR="00C52F4A" w:rsidRPr="00605EB6">
        <w:t>il est devenu</w:t>
      </w:r>
      <w:r w:rsidR="00C474C1">
        <w:t xml:space="preserve"> ? </w:t>
      </w:r>
      <w:r w:rsidR="00C52F4A" w:rsidRPr="00605EB6">
        <w:t xml:space="preserve">exclama </w:t>
      </w:r>
      <w:r w:rsidR="00C474C1">
        <w:t>M. </w:t>
      </w:r>
      <w:r w:rsidR="00C52F4A" w:rsidRPr="00605EB6">
        <w:t>Lagarde</w:t>
      </w:r>
      <w:r w:rsidR="00C474C1">
        <w:t>.</w:t>
      </w:r>
    </w:p>
    <w:p w14:paraId="2950D1CE" w14:textId="55B6B625" w:rsidR="00C474C1" w:rsidRDefault="0094609C" w:rsidP="00C52F4A">
      <w:r>
        <w:t>— </w:t>
      </w:r>
      <w:r w:rsidR="00C52F4A" w:rsidRPr="00605EB6">
        <w:t>Attendez</w:t>
      </w:r>
      <w:r w:rsidR="00C474C1">
        <w:t xml:space="preserve">, </w:t>
      </w:r>
      <w:r w:rsidR="00C52F4A" w:rsidRPr="00605EB6">
        <w:t>monsieur</w:t>
      </w:r>
      <w:r w:rsidR="00C474C1">
        <w:t xml:space="preserve">, </w:t>
      </w:r>
      <w:r w:rsidR="00C52F4A" w:rsidRPr="00605EB6">
        <w:t>attendez</w:t>
      </w:r>
      <w:r w:rsidR="00C474C1">
        <w:t xml:space="preserve">. </w:t>
      </w:r>
      <w:r w:rsidR="00C52F4A" w:rsidRPr="00605EB6">
        <w:t>Quand le sauvage s</w:t>
      </w:r>
      <w:r w:rsidR="00C474C1">
        <w:t>’</w:t>
      </w:r>
      <w:r w:rsidR="00C52F4A" w:rsidRPr="00605EB6">
        <w:t>est échappé</w:t>
      </w:r>
      <w:r w:rsidR="00C474C1">
        <w:t xml:space="preserve">, </w:t>
      </w:r>
      <w:r w:rsidR="00C52F4A" w:rsidRPr="00605EB6">
        <w:t>les saltimbanques visitaient nos villes des Vosges</w:t>
      </w:r>
      <w:r w:rsidR="00C474C1">
        <w:t xml:space="preserve">. </w:t>
      </w:r>
      <w:r w:rsidR="00C52F4A" w:rsidRPr="00605EB6">
        <w:t>Or</w:t>
      </w:r>
      <w:r w:rsidR="00C474C1">
        <w:t xml:space="preserve">, </w:t>
      </w:r>
      <w:r w:rsidR="00C52F4A" w:rsidRPr="00605EB6">
        <w:t>un jour</w:t>
      </w:r>
      <w:r w:rsidR="00C474C1">
        <w:t xml:space="preserve">, </w:t>
      </w:r>
      <w:r w:rsidR="00C52F4A" w:rsidRPr="00605EB6">
        <w:t>un sauvage fut aperçu dans la forêt de Mareille</w:t>
      </w:r>
      <w:r w:rsidR="00C474C1">
        <w:t>.</w:t>
      </w:r>
    </w:p>
    <w:p w14:paraId="7D035E97" w14:textId="267A7420" w:rsidR="00C474C1" w:rsidRDefault="0094609C" w:rsidP="00C52F4A">
      <w:r>
        <w:t>— </w:t>
      </w:r>
      <w:r w:rsidR="00C52F4A" w:rsidRPr="00605EB6">
        <w:t>De Mareille</w:t>
      </w:r>
      <w:r w:rsidR="00C474C1">
        <w:t> ?</w:t>
      </w:r>
    </w:p>
    <w:p w14:paraId="07759640" w14:textId="336AE9FB" w:rsidR="00C474C1" w:rsidRDefault="0094609C" w:rsidP="00C52F4A">
      <w:r>
        <w:t>— </w:t>
      </w:r>
      <w:r w:rsidR="00C52F4A" w:rsidRPr="00605EB6">
        <w:t>Quoi</w:t>
      </w:r>
      <w:r w:rsidR="00C474C1">
        <w:t xml:space="preserve"> ! </w:t>
      </w:r>
      <w:r w:rsidR="00C52F4A" w:rsidRPr="00605EB6">
        <w:t>vous ne savez pas cela</w:t>
      </w:r>
      <w:r w:rsidR="00C474C1">
        <w:t> ?</w:t>
      </w:r>
    </w:p>
    <w:p w14:paraId="579EAA1C" w14:textId="1B6DC199" w:rsidR="00C474C1" w:rsidRDefault="0094609C" w:rsidP="00C52F4A">
      <w:r>
        <w:t>— </w:t>
      </w:r>
      <w:r w:rsidR="00C52F4A" w:rsidRPr="00605EB6">
        <w:t>Comment le saurais-je</w:t>
      </w:r>
      <w:r w:rsidR="00C474C1">
        <w:t> ?</w:t>
      </w:r>
    </w:p>
    <w:p w14:paraId="3F861EF5" w14:textId="548F6915" w:rsidR="00C474C1" w:rsidRDefault="0094609C" w:rsidP="00C52F4A">
      <w:r>
        <w:t>— </w:t>
      </w:r>
      <w:r w:rsidR="00C52F4A" w:rsidRPr="00605EB6">
        <w:t>Jacques Grandin aurait pu vous raconter beaucoup mieux que moi l</w:t>
      </w:r>
      <w:r w:rsidR="00C474C1">
        <w:t>’</w:t>
      </w:r>
      <w:r w:rsidR="00C52F4A" w:rsidRPr="00605EB6">
        <w:t>histoire du sauvage de la forêt de Mareille</w:t>
      </w:r>
      <w:r w:rsidR="00C474C1">
        <w:t xml:space="preserve">. </w:t>
      </w:r>
      <w:r w:rsidR="00C52F4A" w:rsidRPr="00605EB6">
        <w:t>Mais</w:t>
      </w:r>
      <w:r w:rsidR="00C474C1">
        <w:t xml:space="preserve">, </w:t>
      </w:r>
      <w:r w:rsidR="00C52F4A" w:rsidRPr="00605EB6">
        <w:t>puisque Jacques ne vous a point parlé de lui</w:t>
      </w:r>
      <w:r w:rsidR="00C474C1">
        <w:t xml:space="preserve">, </w:t>
      </w:r>
      <w:r w:rsidR="00C52F4A" w:rsidRPr="00605EB6">
        <w:t>je vais vous dire ce que je sais</w:t>
      </w:r>
      <w:r w:rsidR="00C474C1">
        <w:t>.</w:t>
      </w:r>
    </w:p>
    <w:p w14:paraId="1D66D520" w14:textId="778DB1CA" w:rsidR="00C474C1" w:rsidRDefault="00C52F4A" w:rsidP="00C52F4A">
      <w:r w:rsidRPr="00605EB6">
        <w:t xml:space="preserve">Et le vieux mendiant fit à </w:t>
      </w:r>
      <w:r w:rsidR="00C474C1">
        <w:t>M. </w:t>
      </w:r>
      <w:r w:rsidRPr="00605EB6">
        <w:t>Lagarde le récit d</w:t>
      </w:r>
      <w:r w:rsidR="00C474C1">
        <w:t>’</w:t>
      </w:r>
      <w:r w:rsidRPr="00605EB6">
        <w:t>une partie des faits que nous connaissons</w:t>
      </w:r>
      <w:r w:rsidR="00C474C1">
        <w:t>.</w:t>
      </w:r>
    </w:p>
    <w:p w14:paraId="79CD62DE" w14:textId="6A713213" w:rsidR="00C474C1" w:rsidRDefault="0094609C" w:rsidP="00C52F4A">
      <w:r>
        <w:t>— </w:t>
      </w:r>
      <w:r w:rsidR="00C52F4A" w:rsidRPr="00605EB6">
        <w:t>On vous racontera dans la contrée des choses incroyables au sujet du sauvage de la Bosse-Grise</w:t>
      </w:r>
      <w:r w:rsidR="00C474C1">
        <w:t xml:space="preserve">, </w:t>
      </w:r>
      <w:r w:rsidR="00C52F4A" w:rsidRPr="00605EB6">
        <w:t>poursuivit-il</w:t>
      </w:r>
      <w:r w:rsidR="00C474C1">
        <w:t xml:space="preserve"> : </w:t>
      </w:r>
      <w:r w:rsidR="00C52F4A" w:rsidRPr="00605EB6">
        <w:t>on vous dira qu</w:t>
      </w:r>
      <w:r w:rsidR="00C474C1">
        <w:t>’</w:t>
      </w:r>
      <w:r w:rsidR="00C52F4A" w:rsidRPr="00605EB6">
        <w:t>il est né à Voulvent et est le fils d</w:t>
      </w:r>
      <w:r w:rsidR="00C474C1">
        <w:t>’</w:t>
      </w:r>
      <w:r w:rsidR="00C52F4A" w:rsidRPr="00605EB6">
        <w:t>un bûcheron</w:t>
      </w:r>
      <w:r w:rsidR="00C474C1">
        <w:t xml:space="preserve"> ; </w:t>
      </w:r>
      <w:r w:rsidR="00C52F4A" w:rsidRPr="00605EB6">
        <w:t>qu</w:t>
      </w:r>
      <w:r w:rsidR="00C474C1">
        <w:t>’</w:t>
      </w:r>
      <w:r w:rsidR="00C52F4A" w:rsidRPr="00605EB6">
        <w:t>un jour</w:t>
      </w:r>
      <w:r w:rsidR="00C474C1">
        <w:t xml:space="preserve">, </w:t>
      </w:r>
      <w:r w:rsidR="00C52F4A" w:rsidRPr="00605EB6">
        <w:t>à l</w:t>
      </w:r>
      <w:r w:rsidR="00C474C1">
        <w:t>’</w:t>
      </w:r>
      <w:r w:rsidR="00C52F4A" w:rsidRPr="00605EB6">
        <w:t>âge de deux ans</w:t>
      </w:r>
      <w:r w:rsidR="00C474C1">
        <w:t xml:space="preserve">, </w:t>
      </w:r>
      <w:r w:rsidR="00C52F4A" w:rsidRPr="00605EB6">
        <w:t>il fut enlevé par une louve</w:t>
      </w:r>
      <w:r w:rsidR="00C474C1">
        <w:t xml:space="preserve">, </w:t>
      </w:r>
      <w:r w:rsidR="00C52F4A" w:rsidRPr="00605EB6">
        <w:t>qui voulait le donner en pâture à ses petits</w:t>
      </w:r>
      <w:r w:rsidR="00C474C1">
        <w:t xml:space="preserve"> ; </w:t>
      </w:r>
      <w:r w:rsidR="00C52F4A" w:rsidRPr="00605EB6">
        <w:t>que la louve n</w:t>
      </w:r>
      <w:r w:rsidR="00C474C1">
        <w:t>’</w:t>
      </w:r>
      <w:r w:rsidR="00C52F4A" w:rsidRPr="00605EB6">
        <w:t>ayant plus trouvé dans son repaire ses louveteaux</w:t>
      </w:r>
      <w:r w:rsidR="00C474C1">
        <w:t xml:space="preserve">, </w:t>
      </w:r>
      <w:r w:rsidR="00C52F4A" w:rsidRPr="00605EB6">
        <w:lastRenderedPageBreak/>
        <w:t>lesquels avaient été pris en son absence par des chasseurs</w:t>
      </w:r>
      <w:r w:rsidR="00C474C1">
        <w:t xml:space="preserve">, </w:t>
      </w:r>
      <w:r w:rsidR="00C52F4A" w:rsidRPr="00605EB6">
        <w:t>s</w:t>
      </w:r>
      <w:r w:rsidR="00C474C1">
        <w:t>’</w:t>
      </w:r>
      <w:r w:rsidR="00C52F4A" w:rsidRPr="00605EB6">
        <w:t>était prise d</w:t>
      </w:r>
      <w:r w:rsidR="00C474C1">
        <w:t>’</w:t>
      </w:r>
      <w:r w:rsidR="00C52F4A" w:rsidRPr="00605EB6">
        <w:t>affection pour l</w:t>
      </w:r>
      <w:r w:rsidR="00C474C1">
        <w:t>’</w:t>
      </w:r>
      <w:r w:rsidR="00C52F4A" w:rsidRPr="00605EB6">
        <w:t>enfant et l</w:t>
      </w:r>
      <w:r w:rsidR="00C474C1">
        <w:t>’</w:t>
      </w:r>
      <w:r w:rsidR="00C52F4A" w:rsidRPr="00605EB6">
        <w:t>avait élevé</w:t>
      </w:r>
      <w:r w:rsidR="00C474C1">
        <w:t xml:space="preserve">. </w:t>
      </w:r>
      <w:r w:rsidR="00C52F4A" w:rsidRPr="00605EB6">
        <w:t>Mais ça</w:t>
      </w:r>
      <w:r w:rsidR="00C474C1">
        <w:t xml:space="preserve">, </w:t>
      </w:r>
      <w:r w:rsidR="00C52F4A" w:rsidRPr="00605EB6">
        <w:t>c</w:t>
      </w:r>
      <w:r w:rsidR="00C474C1">
        <w:t>’</w:t>
      </w:r>
      <w:r w:rsidR="00C52F4A" w:rsidRPr="00605EB6">
        <w:t>est tout simplement stupide</w:t>
      </w:r>
      <w:r w:rsidR="00C474C1">
        <w:t xml:space="preserve">, </w:t>
      </w:r>
      <w:r w:rsidR="00C52F4A" w:rsidRPr="00605EB6">
        <w:t>un conte à faire dormir debout</w:t>
      </w:r>
      <w:r w:rsidR="00C474C1">
        <w:t>.</w:t>
      </w:r>
    </w:p>
    <w:p w14:paraId="38547E1A" w14:textId="1B4316D6" w:rsidR="00C474C1" w:rsidRDefault="00C474C1" w:rsidP="00C52F4A">
      <w:r>
        <w:t>» </w:t>
      </w:r>
      <w:r w:rsidR="00C52F4A" w:rsidRPr="00605EB6">
        <w:t>Le sauvage de la forêt de Mareille est celui qui</w:t>
      </w:r>
      <w:r>
        <w:t xml:space="preserve">, </w:t>
      </w:r>
      <w:r w:rsidR="00C52F4A" w:rsidRPr="00605EB6">
        <w:t>enfant</w:t>
      </w:r>
      <w:r>
        <w:t xml:space="preserve">, </w:t>
      </w:r>
      <w:r w:rsidR="00C52F4A" w:rsidRPr="00605EB6">
        <w:t>vivait déjà à l</w:t>
      </w:r>
      <w:r>
        <w:t>’</w:t>
      </w:r>
      <w:r w:rsidR="00C52F4A" w:rsidRPr="00605EB6">
        <w:t>état sauvage</w:t>
      </w:r>
      <w:r>
        <w:t xml:space="preserve">, </w:t>
      </w:r>
      <w:r w:rsidR="00C52F4A" w:rsidRPr="00605EB6">
        <w:t>en compagnie d</w:t>
      </w:r>
      <w:r>
        <w:t>’</w:t>
      </w:r>
      <w:r w:rsidR="00C52F4A" w:rsidRPr="00605EB6">
        <w:t>une chèvre</w:t>
      </w:r>
      <w:r>
        <w:t xml:space="preserve">, </w:t>
      </w:r>
      <w:r w:rsidR="00C52F4A" w:rsidRPr="00605EB6">
        <w:t>dans le parc du château de Blaincourt</w:t>
      </w:r>
      <w:r w:rsidR="004540F3">
        <w:t> ;</w:t>
      </w:r>
      <w:r>
        <w:t xml:space="preserve"> </w:t>
      </w:r>
      <w:r w:rsidR="00C52F4A" w:rsidRPr="00605EB6">
        <w:t>le malheureux que</w:t>
      </w:r>
      <w:r>
        <w:t xml:space="preserve">, </w:t>
      </w:r>
      <w:r w:rsidR="00C52F4A" w:rsidRPr="00605EB6">
        <w:t>plus tard</w:t>
      </w:r>
      <w:r>
        <w:t xml:space="preserve">, </w:t>
      </w:r>
      <w:r w:rsidR="00C52F4A" w:rsidRPr="00605EB6">
        <w:t>des saltimbanques exhibaient aux yeux du public comme une bête curieuse ou un phénomène</w:t>
      </w:r>
      <w:r>
        <w:t>.</w:t>
      </w:r>
    </w:p>
    <w:p w14:paraId="0854852C" w14:textId="6FC9CD71" w:rsidR="00C474C1" w:rsidRDefault="00C474C1" w:rsidP="00C52F4A">
      <w:r>
        <w:t>M. </w:t>
      </w:r>
      <w:r w:rsidR="00C52F4A" w:rsidRPr="00605EB6">
        <w:t>Lagarde appuya fortement sa main sur son cœur comme pour en comprimer les battements</w:t>
      </w:r>
      <w:r>
        <w:t>.</w:t>
      </w:r>
    </w:p>
    <w:p w14:paraId="795A51D7" w14:textId="3C8DF796" w:rsidR="00C474C1" w:rsidRDefault="0094609C" w:rsidP="00C52F4A">
      <w:r>
        <w:t>— </w:t>
      </w:r>
      <w:r w:rsidR="00C52F4A" w:rsidRPr="00605EB6">
        <w:t>Maintenant</w:t>
      </w:r>
      <w:r w:rsidR="00C474C1">
        <w:t xml:space="preserve">, </w:t>
      </w:r>
      <w:r w:rsidR="00C52F4A" w:rsidRPr="00605EB6">
        <w:t>monsieur</w:t>
      </w:r>
      <w:r w:rsidR="00C474C1">
        <w:t xml:space="preserve">, </w:t>
      </w:r>
      <w:r w:rsidR="00C52F4A" w:rsidRPr="00605EB6">
        <w:t>ajouta le père La Bique</w:t>
      </w:r>
      <w:r w:rsidR="00C474C1">
        <w:t xml:space="preserve">, </w:t>
      </w:r>
      <w:r w:rsidR="00C52F4A" w:rsidRPr="00605EB6">
        <w:t>Jean Loup n</w:t>
      </w:r>
      <w:r w:rsidR="00C474C1">
        <w:t>’</w:t>
      </w:r>
      <w:r w:rsidR="00C52F4A" w:rsidRPr="00605EB6">
        <w:t>est plus dans les bois de Mareille</w:t>
      </w:r>
      <w:r w:rsidR="00C474C1">
        <w:t>.</w:t>
      </w:r>
    </w:p>
    <w:p w14:paraId="120EA198" w14:textId="56BADE43" w:rsidR="00C474C1" w:rsidRDefault="0094609C" w:rsidP="00C52F4A">
      <w:r>
        <w:t>— </w:t>
      </w:r>
      <w:r w:rsidR="00C52F4A" w:rsidRPr="00605EB6">
        <w:t>Il n</w:t>
      </w:r>
      <w:r w:rsidR="00C474C1">
        <w:t>’</w:t>
      </w:r>
      <w:r w:rsidR="00C52F4A" w:rsidRPr="00605EB6">
        <w:t>y est plus</w:t>
      </w:r>
      <w:r w:rsidR="00C474C1">
        <w:t xml:space="preserve">, ? </w:t>
      </w:r>
      <w:r w:rsidR="00C52F4A" w:rsidRPr="00605EB6">
        <w:t xml:space="preserve">fit </w:t>
      </w:r>
      <w:r w:rsidR="00C474C1">
        <w:t>M. </w:t>
      </w:r>
      <w:r w:rsidR="00C52F4A" w:rsidRPr="00605EB6">
        <w:t>Lagarde</w:t>
      </w:r>
      <w:r w:rsidR="00C474C1">
        <w:t xml:space="preserve">, </w:t>
      </w:r>
      <w:r w:rsidR="00C52F4A" w:rsidRPr="00605EB6">
        <w:t>où donc est-il</w:t>
      </w:r>
      <w:r w:rsidR="00C474C1">
        <w:t> ?</w:t>
      </w:r>
    </w:p>
    <w:p w14:paraId="56C7BF15" w14:textId="07E96340" w:rsidR="00C474C1" w:rsidRDefault="0094609C" w:rsidP="00C52F4A">
      <w:r>
        <w:t>— </w:t>
      </w:r>
      <w:r w:rsidR="00C52F4A" w:rsidRPr="00605EB6">
        <w:t>Les gendarmes l</w:t>
      </w:r>
      <w:r w:rsidR="00C474C1">
        <w:t>’</w:t>
      </w:r>
      <w:r w:rsidR="00C52F4A" w:rsidRPr="00605EB6">
        <w:t>ont pris</w:t>
      </w:r>
      <w:r w:rsidR="00C474C1">
        <w:t xml:space="preserve"> ; </w:t>
      </w:r>
      <w:r w:rsidR="00C52F4A" w:rsidRPr="00605EB6">
        <w:t>il est en prison</w:t>
      </w:r>
      <w:r w:rsidR="00C474C1">
        <w:t> !</w:t>
      </w:r>
    </w:p>
    <w:p w14:paraId="6CABBB3C" w14:textId="22A48D78" w:rsidR="00C474C1" w:rsidRDefault="0094609C" w:rsidP="00C52F4A">
      <w:r>
        <w:t>— </w:t>
      </w:r>
      <w:r w:rsidR="00C52F4A" w:rsidRPr="00605EB6">
        <w:t>En prison</w:t>
      </w:r>
      <w:r w:rsidR="00C474C1">
        <w:t xml:space="preserve"> ! </w:t>
      </w:r>
      <w:r w:rsidR="00C52F4A" w:rsidRPr="00605EB6">
        <w:t xml:space="preserve">exclama </w:t>
      </w:r>
      <w:r w:rsidR="00C474C1">
        <w:t>M. </w:t>
      </w:r>
      <w:r w:rsidR="00C52F4A" w:rsidRPr="00605EB6">
        <w:t>Lagarde</w:t>
      </w:r>
      <w:r w:rsidR="00C474C1">
        <w:t xml:space="preserve">, </w:t>
      </w:r>
      <w:r w:rsidR="00C52F4A" w:rsidRPr="00605EB6">
        <w:t>en se dressant comme mû par un ressort</w:t>
      </w:r>
      <w:r w:rsidR="00C474C1">
        <w:t>.</w:t>
      </w:r>
    </w:p>
    <w:p w14:paraId="56A00AF3" w14:textId="77777777" w:rsidR="00C474C1" w:rsidRDefault="00C52F4A" w:rsidP="00C52F4A">
      <w:r w:rsidRPr="00605EB6">
        <w:t>Cette fois</w:t>
      </w:r>
      <w:r w:rsidR="00C474C1">
        <w:t xml:space="preserve">, </w:t>
      </w:r>
      <w:r w:rsidRPr="00605EB6">
        <w:t>malgré son empire sur lui-même</w:t>
      </w:r>
      <w:r w:rsidR="00C474C1">
        <w:t xml:space="preserve">, </w:t>
      </w:r>
      <w:r w:rsidRPr="00605EB6">
        <w:t>il lui était impossible de se maîtriser</w:t>
      </w:r>
      <w:r w:rsidR="00C474C1">
        <w:t>.</w:t>
      </w:r>
    </w:p>
    <w:p w14:paraId="6FBC602D" w14:textId="6774B573" w:rsidR="00C474C1" w:rsidRDefault="0094609C" w:rsidP="00C52F4A">
      <w:r>
        <w:t>— </w:t>
      </w:r>
      <w:r w:rsidR="00C52F4A" w:rsidRPr="00605EB6">
        <w:t>En prison</w:t>
      </w:r>
      <w:r w:rsidR="00C474C1">
        <w:t xml:space="preserve">, </w:t>
      </w:r>
      <w:r w:rsidR="00C52F4A" w:rsidRPr="00605EB6">
        <w:t>répéta-t-il</w:t>
      </w:r>
      <w:r w:rsidR="00C474C1">
        <w:t xml:space="preserve">, </w:t>
      </w:r>
      <w:r w:rsidR="00C52F4A" w:rsidRPr="00605EB6">
        <w:t>en prison</w:t>
      </w:r>
      <w:r w:rsidR="00C474C1">
        <w:t xml:space="preserve"> ! </w:t>
      </w:r>
      <w:r w:rsidR="00C52F4A" w:rsidRPr="00605EB6">
        <w:t>Et pourquoi</w:t>
      </w:r>
      <w:r w:rsidR="00C474C1">
        <w:t> ?</w:t>
      </w:r>
    </w:p>
    <w:p w14:paraId="4BD0C9D6" w14:textId="77777777" w:rsidR="00C474C1" w:rsidRDefault="00C52F4A" w:rsidP="00C52F4A">
      <w:r w:rsidRPr="00605EB6">
        <w:t>Le vieux mendiant répondit en disant quelle grave accusation pesait sur Jean Loup</w:t>
      </w:r>
      <w:r w:rsidR="00C474C1">
        <w:t>.</w:t>
      </w:r>
    </w:p>
    <w:p w14:paraId="480271CB" w14:textId="5BEBF7A3" w:rsidR="00C474C1" w:rsidRDefault="0094609C" w:rsidP="00C52F4A">
      <w:r>
        <w:t>— </w:t>
      </w:r>
      <w:r w:rsidR="00C52F4A" w:rsidRPr="00605EB6">
        <w:t>Ce malheureux n</w:t>
      </w:r>
      <w:r w:rsidR="00C474C1">
        <w:t>’</w:t>
      </w:r>
      <w:r w:rsidR="00C52F4A" w:rsidRPr="00605EB6">
        <w:t>a pas fait cela</w:t>
      </w:r>
      <w:r w:rsidR="00C474C1">
        <w:t xml:space="preserve"> ! </w:t>
      </w:r>
      <w:r w:rsidR="00C52F4A" w:rsidRPr="00605EB6">
        <w:t>s</w:t>
      </w:r>
      <w:r w:rsidR="00C474C1">
        <w:t>’</w:t>
      </w:r>
      <w:r w:rsidR="00C52F4A" w:rsidRPr="00605EB6">
        <w:t>écria l</w:t>
      </w:r>
      <w:r w:rsidR="00C474C1">
        <w:t>’</w:t>
      </w:r>
      <w:r w:rsidR="00C52F4A" w:rsidRPr="00605EB6">
        <w:t>étranger</w:t>
      </w:r>
      <w:r w:rsidR="00C474C1">
        <w:t xml:space="preserve"> : ; </w:t>
      </w:r>
      <w:r w:rsidR="00C52F4A" w:rsidRPr="00605EB6">
        <w:t>l</w:t>
      </w:r>
      <w:r w:rsidR="00C474C1">
        <w:t>’</w:t>
      </w:r>
      <w:r w:rsidR="00C52F4A" w:rsidRPr="00605EB6">
        <w:t>accuser est une infamie</w:t>
      </w:r>
      <w:r w:rsidR="00C474C1">
        <w:t> !</w:t>
      </w:r>
    </w:p>
    <w:p w14:paraId="0A7A0CCD" w14:textId="77777777" w:rsidR="00C474C1" w:rsidRDefault="00C52F4A" w:rsidP="00C52F4A">
      <w:r w:rsidRPr="00605EB6">
        <w:t>Le père La Bique le regarda avec une nouvelle surprise</w:t>
      </w:r>
      <w:r w:rsidR="00C474C1">
        <w:t xml:space="preserve">. </w:t>
      </w:r>
      <w:r w:rsidRPr="00605EB6">
        <w:t>Puis</w:t>
      </w:r>
      <w:r w:rsidR="00C474C1">
        <w:t xml:space="preserve">, </w:t>
      </w:r>
      <w:r w:rsidRPr="00605EB6">
        <w:t>secouant la tête</w:t>
      </w:r>
      <w:r w:rsidR="00C474C1">
        <w:t> :</w:t>
      </w:r>
    </w:p>
    <w:p w14:paraId="334F350C" w14:textId="2D810534" w:rsidR="00C474C1" w:rsidRDefault="0094609C" w:rsidP="00C52F4A">
      <w:r>
        <w:lastRenderedPageBreak/>
        <w:t>— </w:t>
      </w:r>
      <w:r w:rsidR="00C52F4A" w:rsidRPr="00605EB6">
        <w:t>C</w:t>
      </w:r>
      <w:r w:rsidR="00C474C1">
        <w:t>’</w:t>
      </w:r>
      <w:r w:rsidR="00C52F4A" w:rsidRPr="00605EB6">
        <w:t>est la pauvre Jeanne Vaillant elle-même qui l</w:t>
      </w:r>
      <w:r w:rsidR="00C474C1">
        <w:t>’</w:t>
      </w:r>
      <w:r w:rsidR="00C52F4A" w:rsidRPr="00605EB6">
        <w:t>a accusé</w:t>
      </w:r>
      <w:r w:rsidR="00C474C1">
        <w:t xml:space="preserve">, </w:t>
      </w:r>
      <w:r w:rsidR="00C52F4A" w:rsidRPr="00605EB6">
        <w:t>répliqua-t-il</w:t>
      </w:r>
      <w:r w:rsidR="00C474C1">
        <w:t xml:space="preserve">, </w:t>
      </w:r>
      <w:r w:rsidR="00C52F4A" w:rsidRPr="00605EB6">
        <w:t>dans une lettre qu</w:t>
      </w:r>
      <w:r w:rsidR="00C474C1">
        <w:t>’</w:t>
      </w:r>
      <w:r w:rsidR="00C52F4A" w:rsidRPr="00605EB6">
        <w:t>elle a écrite au vieux capitaine Vaillant avant d</w:t>
      </w:r>
      <w:r w:rsidR="00C474C1">
        <w:t>’</w:t>
      </w:r>
      <w:r w:rsidR="00C52F4A" w:rsidRPr="00605EB6">
        <w:t>aller se jeter dans la rivière</w:t>
      </w:r>
      <w:r w:rsidR="00C474C1">
        <w:t>.</w:t>
      </w:r>
    </w:p>
    <w:p w14:paraId="689ED53E" w14:textId="7EEADB5F" w:rsidR="00C474C1" w:rsidRDefault="00C474C1" w:rsidP="00C52F4A">
      <w:r>
        <w:t>M. </w:t>
      </w:r>
      <w:r w:rsidR="00C52F4A" w:rsidRPr="00605EB6">
        <w:t>Lagarde prit sa tête dans ses mains et retomba lourdement sur son escabeau</w:t>
      </w:r>
      <w:r>
        <w:t xml:space="preserve">, </w:t>
      </w:r>
      <w:r w:rsidR="00C52F4A" w:rsidRPr="00605EB6">
        <w:t>comme un homme écrasé</w:t>
      </w:r>
      <w:r>
        <w:t>.</w:t>
      </w:r>
    </w:p>
    <w:p w14:paraId="122013A2" w14:textId="36B6A759" w:rsidR="00C474C1" w:rsidRDefault="0094609C" w:rsidP="00C52F4A">
      <w:r>
        <w:t>— </w:t>
      </w:r>
      <w:r w:rsidR="00C52F4A" w:rsidRPr="00605EB6">
        <w:t>Que de malheurs</w:t>
      </w:r>
      <w:r w:rsidR="00C474C1">
        <w:t xml:space="preserve">, </w:t>
      </w:r>
      <w:r w:rsidR="00C52F4A" w:rsidRPr="00605EB6">
        <w:t>mon Dieu</w:t>
      </w:r>
      <w:r w:rsidR="00C474C1">
        <w:t xml:space="preserve">, ! </w:t>
      </w:r>
      <w:r w:rsidR="00C52F4A" w:rsidRPr="00605EB6">
        <w:t>et que de monstruosités</w:t>
      </w:r>
      <w:r w:rsidR="00C474C1">
        <w:t xml:space="preserve"> ! </w:t>
      </w:r>
      <w:r w:rsidR="00C52F4A" w:rsidRPr="00605EB6">
        <w:t>murmura-t-il</w:t>
      </w:r>
      <w:r w:rsidR="00C474C1">
        <w:t>.</w:t>
      </w:r>
    </w:p>
    <w:p w14:paraId="0E9A39FF" w14:textId="77777777" w:rsidR="00C474C1" w:rsidRDefault="00C52F4A" w:rsidP="00C52F4A">
      <w:r w:rsidRPr="00605EB6">
        <w:t>Il resta longtemps immobile</w:t>
      </w:r>
      <w:r w:rsidR="00C474C1">
        <w:t xml:space="preserve">, </w:t>
      </w:r>
      <w:r w:rsidRPr="00605EB6">
        <w:t>silencieux</w:t>
      </w:r>
      <w:r w:rsidR="00C474C1">
        <w:t xml:space="preserve">, </w:t>
      </w:r>
      <w:r w:rsidRPr="00605EB6">
        <w:t>absorbé</w:t>
      </w:r>
      <w:r w:rsidR="00C474C1">
        <w:t xml:space="preserve">, </w:t>
      </w:r>
      <w:r w:rsidRPr="00605EB6">
        <w:t>perdu dans le dédale de ses pensées</w:t>
      </w:r>
      <w:r w:rsidR="00C474C1">
        <w:t>.</w:t>
      </w:r>
    </w:p>
    <w:p w14:paraId="6618E5F6" w14:textId="3FC3E923" w:rsidR="00C474C1" w:rsidRDefault="0094609C" w:rsidP="00C52F4A">
      <w:r>
        <w:t>— </w:t>
      </w:r>
      <w:r w:rsidR="00C52F4A" w:rsidRPr="00605EB6">
        <w:t>Singulier personnage</w:t>
      </w:r>
      <w:r w:rsidR="00C474C1">
        <w:t xml:space="preserve"> ! </w:t>
      </w:r>
      <w:r w:rsidR="00C52F4A" w:rsidRPr="00605EB6">
        <w:t>se disait le vieux mendiant</w:t>
      </w:r>
      <w:r w:rsidR="00C474C1">
        <w:t xml:space="preserve"> ; </w:t>
      </w:r>
      <w:r w:rsidR="00C52F4A" w:rsidRPr="00605EB6">
        <w:t>il est impossible de deviner ce qu</w:t>
      </w:r>
      <w:r w:rsidR="00C474C1">
        <w:t>’</w:t>
      </w:r>
      <w:r w:rsidR="00C52F4A" w:rsidRPr="00605EB6">
        <w:t>il pense</w:t>
      </w:r>
      <w:r w:rsidR="00C474C1">
        <w:t xml:space="preserve">. </w:t>
      </w:r>
      <w:r w:rsidR="00C52F4A" w:rsidRPr="00605EB6">
        <w:t>Quel intérêt peut-il avoir à connaître ce que je viens de lui dire</w:t>
      </w:r>
      <w:r w:rsidR="00C474C1">
        <w:t xml:space="preserve"> ? </w:t>
      </w:r>
      <w:r w:rsidR="00C52F4A" w:rsidRPr="00605EB6">
        <w:t>C</w:t>
      </w:r>
      <w:r w:rsidR="00C474C1">
        <w:t>’</w:t>
      </w:r>
      <w:r w:rsidR="00C52F4A" w:rsidRPr="00605EB6">
        <w:t>est drôle</w:t>
      </w:r>
      <w:r w:rsidR="00C474C1">
        <w:t xml:space="preserve">, </w:t>
      </w:r>
      <w:r w:rsidR="00C52F4A" w:rsidRPr="00605EB6">
        <w:t>c</w:t>
      </w:r>
      <w:r w:rsidR="00C474C1">
        <w:t>’</w:t>
      </w:r>
      <w:r w:rsidR="00C52F4A" w:rsidRPr="00605EB6">
        <w:t>est drôle</w:t>
      </w:r>
      <w:r w:rsidR="00C474C1">
        <w:t xml:space="preserve">… </w:t>
      </w:r>
      <w:r w:rsidR="00C52F4A" w:rsidRPr="00605EB6">
        <w:t>Je voudrais bien savoir qui il est</w:t>
      </w:r>
      <w:r w:rsidR="00C474C1">
        <w:t xml:space="preserve">. </w:t>
      </w:r>
      <w:r w:rsidR="00C52F4A" w:rsidRPr="00605EB6">
        <w:t>J</w:t>
      </w:r>
      <w:r w:rsidR="00C474C1">
        <w:t>’</w:t>
      </w:r>
      <w:r w:rsidR="00C52F4A" w:rsidRPr="00605EB6">
        <w:t>aurais bien la hardiesse de le lui demander</w:t>
      </w:r>
      <w:r w:rsidR="00C474C1">
        <w:t xml:space="preserve"> ; </w:t>
      </w:r>
      <w:r w:rsidR="00C52F4A" w:rsidRPr="00605EB6">
        <w:t>mais à quoi bon</w:t>
      </w:r>
      <w:r w:rsidR="00C474C1">
        <w:t xml:space="preserve"> ? </w:t>
      </w:r>
      <w:r w:rsidR="00C52F4A" w:rsidRPr="00605EB6">
        <w:t>il ne me répondrait point</w:t>
      </w:r>
      <w:r w:rsidR="00C474C1">
        <w:t>.</w:t>
      </w:r>
    </w:p>
    <w:p w14:paraId="48828A85" w14:textId="6C8BAE80" w:rsidR="00C474C1" w:rsidRDefault="00C474C1" w:rsidP="00C52F4A">
      <w:r>
        <w:t>M. </w:t>
      </w:r>
      <w:r w:rsidR="00C52F4A" w:rsidRPr="00605EB6">
        <w:t>Lagarde releva la tête</w:t>
      </w:r>
      <w:r>
        <w:t>.</w:t>
      </w:r>
    </w:p>
    <w:p w14:paraId="1AE0319E" w14:textId="2BAB7BCB" w:rsidR="00C474C1" w:rsidRDefault="0094609C" w:rsidP="00C52F4A">
      <w:r>
        <w:t>— </w:t>
      </w:r>
      <w:r w:rsidR="00C52F4A" w:rsidRPr="00605EB6">
        <w:t>Quelle heure peut-il être</w:t>
      </w:r>
      <w:r w:rsidR="00C474C1">
        <w:t xml:space="preserve"> ? </w:t>
      </w:r>
      <w:r w:rsidR="00C52F4A" w:rsidRPr="00605EB6">
        <w:t>demanda-t-il d</w:t>
      </w:r>
      <w:r w:rsidR="00C474C1">
        <w:t>’</w:t>
      </w:r>
      <w:r w:rsidR="00C52F4A" w:rsidRPr="00605EB6">
        <w:t>un ton presque calme</w:t>
      </w:r>
      <w:r w:rsidR="00C474C1">
        <w:t>.</w:t>
      </w:r>
    </w:p>
    <w:p w14:paraId="0A60017B" w14:textId="0C588984" w:rsidR="00C474C1" w:rsidRDefault="0094609C" w:rsidP="00C52F4A">
      <w:r>
        <w:t>— </w:t>
      </w:r>
      <w:r w:rsidR="00C52F4A" w:rsidRPr="00605EB6">
        <w:t>Bientôt quatre heures</w:t>
      </w:r>
      <w:r w:rsidR="00C474C1">
        <w:t>.</w:t>
      </w:r>
    </w:p>
    <w:p w14:paraId="5C6BF875" w14:textId="0E198A88" w:rsidR="00C474C1" w:rsidRDefault="0094609C" w:rsidP="00C52F4A">
      <w:r>
        <w:t>— </w:t>
      </w:r>
      <w:r w:rsidR="00C52F4A" w:rsidRPr="00605EB6">
        <w:t>Où se trouve le cimetière de Blaincourt</w:t>
      </w:r>
      <w:r w:rsidR="00C474C1">
        <w:t> ?</w:t>
      </w:r>
    </w:p>
    <w:p w14:paraId="495BF34F" w14:textId="4475F29D" w:rsidR="00C474C1" w:rsidRDefault="0094609C" w:rsidP="00C52F4A">
      <w:r>
        <w:t>— </w:t>
      </w:r>
      <w:r w:rsidR="00C52F4A" w:rsidRPr="00605EB6">
        <w:t>À l</w:t>
      </w:r>
      <w:r w:rsidR="00C474C1">
        <w:t>’</w:t>
      </w:r>
      <w:r w:rsidR="00C52F4A" w:rsidRPr="00605EB6">
        <w:t>entrée du village</w:t>
      </w:r>
      <w:r w:rsidR="00C474C1">
        <w:t xml:space="preserve">, </w:t>
      </w:r>
      <w:r w:rsidR="00C52F4A" w:rsidRPr="00605EB6">
        <w:t>à droite</w:t>
      </w:r>
      <w:r w:rsidR="00C474C1">
        <w:t xml:space="preserve">, </w:t>
      </w:r>
      <w:r w:rsidR="00C52F4A" w:rsidRPr="00605EB6">
        <w:t>sur la pente</w:t>
      </w:r>
      <w:r w:rsidR="00C474C1">
        <w:t>.</w:t>
      </w:r>
    </w:p>
    <w:p w14:paraId="6695B202" w14:textId="4262A898" w:rsidR="00C474C1" w:rsidRDefault="0094609C" w:rsidP="00C52F4A">
      <w:r>
        <w:t>— </w:t>
      </w:r>
      <w:r w:rsidR="00C52F4A" w:rsidRPr="00605EB6">
        <w:t>Peut-on y entrer librement</w:t>
      </w:r>
      <w:r w:rsidR="00C474C1">
        <w:t> ?</w:t>
      </w:r>
    </w:p>
    <w:p w14:paraId="446E2F15" w14:textId="7B6F4B42" w:rsidR="00C474C1" w:rsidRDefault="0094609C" w:rsidP="00C52F4A">
      <w:r>
        <w:t>— </w:t>
      </w:r>
      <w:r w:rsidR="00C52F4A" w:rsidRPr="00605EB6">
        <w:t>Certainement</w:t>
      </w:r>
      <w:r w:rsidR="00C474C1">
        <w:t xml:space="preserve">, </w:t>
      </w:r>
      <w:r w:rsidR="00C52F4A" w:rsidRPr="00605EB6">
        <w:t>monsieur</w:t>
      </w:r>
      <w:r w:rsidR="004540F3">
        <w:t> ;</w:t>
      </w:r>
      <w:r w:rsidR="00C474C1">
        <w:t xml:space="preserve"> </w:t>
      </w:r>
      <w:r w:rsidR="00C52F4A" w:rsidRPr="00605EB6">
        <w:t>il n</w:t>
      </w:r>
      <w:r w:rsidR="00C474C1">
        <w:t>’</w:t>
      </w:r>
      <w:r w:rsidR="00C52F4A" w:rsidRPr="00605EB6">
        <w:t>y a qu</w:t>
      </w:r>
      <w:r w:rsidR="00C474C1">
        <w:t>’</w:t>
      </w:r>
      <w:r w:rsidR="00C52F4A" w:rsidRPr="00605EB6">
        <w:t>une simple petite porte de fer</w:t>
      </w:r>
      <w:r w:rsidR="00C474C1">
        <w:t xml:space="preserve">, </w:t>
      </w:r>
      <w:r w:rsidR="00C52F4A" w:rsidRPr="00605EB6">
        <w:t>à claire voie</w:t>
      </w:r>
      <w:r w:rsidR="00C474C1">
        <w:t xml:space="preserve">, </w:t>
      </w:r>
      <w:r w:rsidR="00C52F4A" w:rsidRPr="00605EB6">
        <w:t>qui tourne sur ses vieux gonds rouillés et qu</w:t>
      </w:r>
      <w:r w:rsidR="00C474C1">
        <w:t>’</w:t>
      </w:r>
      <w:r w:rsidR="00C52F4A" w:rsidRPr="00605EB6">
        <w:t>on ne ferme jamais à clef</w:t>
      </w:r>
      <w:r w:rsidR="00C474C1">
        <w:t>.</w:t>
      </w:r>
    </w:p>
    <w:p w14:paraId="763D3D66" w14:textId="6A0CE633" w:rsidR="00C474C1" w:rsidRDefault="0094609C" w:rsidP="00C52F4A">
      <w:r>
        <w:lastRenderedPageBreak/>
        <w:t>— </w:t>
      </w:r>
      <w:r w:rsidR="00C52F4A" w:rsidRPr="00605EB6">
        <w:t>Je vais aller au cimetière</w:t>
      </w:r>
      <w:r w:rsidR="00C474C1">
        <w:t xml:space="preserve">. </w:t>
      </w:r>
      <w:r w:rsidR="00C52F4A" w:rsidRPr="00605EB6">
        <w:t>Trouverai-je facilement l</w:t>
      </w:r>
      <w:r w:rsidR="00C474C1">
        <w:t>’</w:t>
      </w:r>
      <w:r w:rsidR="00C52F4A" w:rsidRPr="00605EB6">
        <w:t>endroit où ont été enterrées les deux victimes</w:t>
      </w:r>
      <w:r w:rsidR="00C474C1">
        <w:t> ?</w:t>
      </w:r>
    </w:p>
    <w:p w14:paraId="33770093" w14:textId="61B8708F" w:rsidR="00C474C1" w:rsidRDefault="0094609C" w:rsidP="00C52F4A">
      <w:r>
        <w:t>— </w:t>
      </w:r>
      <w:r w:rsidR="00C52F4A" w:rsidRPr="00605EB6">
        <w:t>Oui</w:t>
      </w:r>
      <w:r w:rsidR="00C474C1">
        <w:t xml:space="preserve">, </w:t>
      </w:r>
      <w:r w:rsidR="00C52F4A" w:rsidRPr="00605EB6">
        <w:t>monsieur</w:t>
      </w:r>
      <w:r w:rsidR="00C474C1">
        <w:t xml:space="preserve">, </w:t>
      </w:r>
      <w:r w:rsidR="00C52F4A" w:rsidRPr="00605EB6">
        <w:t>facilement</w:t>
      </w:r>
      <w:r w:rsidR="00C474C1">
        <w:t xml:space="preserve">. </w:t>
      </w:r>
      <w:r w:rsidR="00C52F4A" w:rsidRPr="00605EB6">
        <w:t>Notre cimetière est un petit carré de terre</w:t>
      </w:r>
      <w:r w:rsidR="00C474C1">
        <w:t xml:space="preserve">, </w:t>
      </w:r>
      <w:r w:rsidR="00C52F4A" w:rsidRPr="00605EB6">
        <w:t>entouré de quatre murs</w:t>
      </w:r>
      <w:r w:rsidR="00C474C1">
        <w:t xml:space="preserve">, </w:t>
      </w:r>
      <w:r w:rsidR="00C52F4A" w:rsidRPr="00605EB6">
        <w:t>et non un grand parc comme le cimetière du Père-Lachaise</w:t>
      </w:r>
      <w:r w:rsidR="00C474C1">
        <w:t xml:space="preserve">. </w:t>
      </w:r>
      <w:r w:rsidR="00C52F4A" w:rsidRPr="00605EB6">
        <w:t>Au fond de l</w:t>
      </w:r>
      <w:r w:rsidR="00C474C1">
        <w:t>’</w:t>
      </w:r>
      <w:r w:rsidR="00C52F4A" w:rsidRPr="00605EB6">
        <w:t>enclos</w:t>
      </w:r>
      <w:r w:rsidR="00C474C1">
        <w:t xml:space="preserve">, </w:t>
      </w:r>
      <w:r w:rsidR="00C52F4A" w:rsidRPr="00605EB6">
        <w:t>contre le mur de l</w:t>
      </w:r>
      <w:r w:rsidR="00C474C1">
        <w:t>’</w:t>
      </w:r>
      <w:r w:rsidR="00C52F4A" w:rsidRPr="00605EB6">
        <w:t>Ouest</w:t>
      </w:r>
      <w:r w:rsidR="00C474C1">
        <w:t xml:space="preserve">, </w:t>
      </w:r>
      <w:r w:rsidR="00C52F4A" w:rsidRPr="00605EB6">
        <w:t>vous verrez deux grosses pierres carrées</w:t>
      </w:r>
      <w:r w:rsidR="00C474C1">
        <w:t xml:space="preserve">, </w:t>
      </w:r>
      <w:r w:rsidR="00C52F4A" w:rsidRPr="00605EB6">
        <w:t>plantées l</w:t>
      </w:r>
      <w:r w:rsidR="00C474C1">
        <w:t>’</w:t>
      </w:r>
      <w:r w:rsidR="00C52F4A" w:rsidRPr="00605EB6">
        <w:t>une près de l</w:t>
      </w:r>
      <w:r w:rsidR="00C474C1">
        <w:t>’</w:t>
      </w:r>
      <w:r w:rsidR="00C52F4A" w:rsidRPr="00605EB6">
        <w:t>autre et qui ne sont pas encore entièrement cachées par le lierre qui grimpe autour</w:t>
      </w:r>
      <w:r w:rsidR="00C474C1">
        <w:t xml:space="preserve"> ; </w:t>
      </w:r>
      <w:r w:rsidR="00C52F4A" w:rsidRPr="00605EB6">
        <w:t>sur chaque pierre une même date est gravée</w:t>
      </w:r>
      <w:r w:rsidR="004540F3">
        <w:t> ;</w:t>
      </w:r>
      <w:r w:rsidR="00C474C1">
        <w:t xml:space="preserve"> </w:t>
      </w:r>
      <w:r w:rsidR="00C52F4A" w:rsidRPr="00605EB6">
        <w:t>c</w:t>
      </w:r>
      <w:r w:rsidR="00C474C1">
        <w:t>’</w:t>
      </w:r>
      <w:r w:rsidR="00C52F4A" w:rsidRPr="00605EB6">
        <w:t>est tout</w:t>
      </w:r>
      <w:r w:rsidR="00C474C1">
        <w:t xml:space="preserve">. </w:t>
      </w:r>
      <w:r w:rsidR="00C52F4A" w:rsidRPr="00605EB6">
        <w:t>C</w:t>
      </w:r>
      <w:r w:rsidR="00C474C1">
        <w:t>’</w:t>
      </w:r>
      <w:r w:rsidR="00C52F4A" w:rsidRPr="00605EB6">
        <w:t>est là</w:t>
      </w:r>
      <w:r w:rsidR="00C474C1">
        <w:t xml:space="preserve">, </w:t>
      </w:r>
      <w:r w:rsidR="00C52F4A" w:rsidRPr="00605EB6">
        <w:t>monsieur</w:t>
      </w:r>
      <w:r w:rsidR="00C474C1">
        <w:t xml:space="preserve">, </w:t>
      </w:r>
      <w:r w:rsidR="00C52F4A" w:rsidRPr="00605EB6">
        <w:t>sous ces pierres</w:t>
      </w:r>
      <w:r w:rsidR="00C474C1">
        <w:t xml:space="preserve">, </w:t>
      </w:r>
      <w:r w:rsidR="00C52F4A" w:rsidRPr="00605EB6">
        <w:t>qu</w:t>
      </w:r>
      <w:r w:rsidR="00C474C1">
        <w:t>’</w:t>
      </w:r>
      <w:r w:rsidR="00C52F4A" w:rsidRPr="00605EB6">
        <w:t>on a mis les deux cercueils</w:t>
      </w:r>
      <w:r w:rsidR="00C474C1">
        <w:t>.</w:t>
      </w:r>
    </w:p>
    <w:p w14:paraId="6474DD46" w14:textId="65BA5723" w:rsidR="00C474C1" w:rsidRDefault="00C474C1" w:rsidP="00C52F4A">
      <w:r>
        <w:t>M. </w:t>
      </w:r>
      <w:r w:rsidR="00C52F4A" w:rsidRPr="00605EB6">
        <w:t>Lagarde se leva</w:t>
      </w:r>
      <w:r>
        <w:t>.</w:t>
      </w:r>
    </w:p>
    <w:p w14:paraId="78EC891B" w14:textId="1890F2EC" w:rsidR="00C474C1" w:rsidRDefault="0094609C" w:rsidP="00C52F4A">
      <w:r>
        <w:t>— </w:t>
      </w:r>
      <w:r w:rsidR="00C52F4A" w:rsidRPr="00605EB6">
        <w:t>Père Monot</w:t>
      </w:r>
      <w:r w:rsidR="00C474C1">
        <w:t xml:space="preserve">, </w:t>
      </w:r>
      <w:r w:rsidR="00C52F4A" w:rsidRPr="00605EB6">
        <w:t>dit-il en serrant la main du mendiant</w:t>
      </w:r>
      <w:r w:rsidR="00C474C1">
        <w:t xml:space="preserve">, </w:t>
      </w:r>
      <w:r w:rsidR="00C52F4A" w:rsidRPr="00605EB6">
        <w:t>je vous remercie de votre complaisance</w:t>
      </w:r>
      <w:r w:rsidR="00C474C1">
        <w:t xml:space="preserve">, </w:t>
      </w:r>
      <w:r w:rsidR="00C52F4A" w:rsidRPr="00605EB6">
        <w:t>de votre bon vouloir</w:t>
      </w:r>
      <w:r w:rsidR="00C474C1">
        <w:t xml:space="preserve">, </w:t>
      </w:r>
      <w:r w:rsidR="00C52F4A" w:rsidRPr="00605EB6">
        <w:t>de m</w:t>
      </w:r>
      <w:r w:rsidR="00C474C1">
        <w:t>’</w:t>
      </w:r>
      <w:r w:rsidR="00C52F4A" w:rsidRPr="00605EB6">
        <w:t>avoir appris tant de choses terribles</w:t>
      </w:r>
      <w:r w:rsidR="00C474C1">
        <w:t xml:space="preserve">, </w:t>
      </w:r>
      <w:r w:rsidR="00C52F4A" w:rsidRPr="00605EB6">
        <w:t>malgré votre répugnance à parler</w:t>
      </w:r>
      <w:r w:rsidR="00C474C1">
        <w:t xml:space="preserve"> ; </w:t>
      </w:r>
      <w:r w:rsidR="00C52F4A" w:rsidRPr="00605EB6">
        <w:t>vous pouvez compter sur mon éternelle reconnaissance</w:t>
      </w:r>
      <w:r w:rsidR="00C474C1">
        <w:t xml:space="preserve">. </w:t>
      </w:r>
      <w:r w:rsidR="00C52F4A" w:rsidRPr="00605EB6">
        <w:t>Votre existence tranquille ne sera pas troublée</w:t>
      </w:r>
      <w:r w:rsidR="00C474C1">
        <w:t xml:space="preserve">, </w:t>
      </w:r>
      <w:r w:rsidR="00C52F4A" w:rsidRPr="00605EB6">
        <w:t>je vous le promets</w:t>
      </w:r>
      <w:r w:rsidR="00C474C1">
        <w:t xml:space="preserve"> ; </w:t>
      </w:r>
      <w:r w:rsidR="00C52F4A" w:rsidRPr="00605EB6">
        <w:t>non</w:t>
      </w:r>
      <w:r w:rsidR="00C474C1">
        <w:t xml:space="preserve">, </w:t>
      </w:r>
      <w:r w:rsidR="00C52F4A" w:rsidRPr="00605EB6">
        <w:t>vous n</w:t>
      </w:r>
      <w:r w:rsidR="00C474C1">
        <w:t>’</w:t>
      </w:r>
      <w:r w:rsidR="00C52F4A" w:rsidRPr="00605EB6">
        <w:t>aurez pas à répéter vos paroles devant un juge d</w:t>
      </w:r>
      <w:r w:rsidR="00C474C1">
        <w:t>’</w:t>
      </w:r>
      <w:r w:rsidR="00C52F4A" w:rsidRPr="00605EB6">
        <w:t>instruction</w:t>
      </w:r>
      <w:r w:rsidR="00C474C1">
        <w:t>.</w:t>
      </w:r>
    </w:p>
    <w:p w14:paraId="42B22886" w14:textId="77777777" w:rsidR="00C474C1" w:rsidRDefault="00C474C1" w:rsidP="00C52F4A">
      <w:r>
        <w:t>» </w:t>
      </w:r>
      <w:r w:rsidR="00C52F4A" w:rsidRPr="00605EB6">
        <w:t>Père Monot</w:t>
      </w:r>
      <w:r>
        <w:t xml:space="preserve">, </w:t>
      </w:r>
      <w:r w:rsidR="00C52F4A" w:rsidRPr="00605EB6">
        <w:t>je vous dois beaucoup</w:t>
      </w:r>
      <w:r>
        <w:t xml:space="preserve"> : ; </w:t>
      </w:r>
      <w:r w:rsidR="00C52F4A" w:rsidRPr="00605EB6">
        <w:t>mais je saurai m</w:t>
      </w:r>
      <w:r>
        <w:t>’</w:t>
      </w:r>
      <w:r w:rsidR="00C52F4A" w:rsidRPr="00605EB6">
        <w:t>acquitter envers vous</w:t>
      </w:r>
      <w:r>
        <w:t xml:space="preserve">. </w:t>
      </w:r>
      <w:r w:rsidR="00C52F4A" w:rsidRPr="00605EB6">
        <w:t>En attendant</w:t>
      </w:r>
      <w:r>
        <w:t xml:space="preserve">, </w:t>
      </w:r>
      <w:r w:rsidR="00C52F4A" w:rsidRPr="00605EB6">
        <w:t>vous allez accepter ces quelques pièces d</w:t>
      </w:r>
      <w:r>
        <w:t>’</w:t>
      </w:r>
      <w:r w:rsidR="00C52F4A" w:rsidRPr="00605EB6">
        <w:t>or</w:t>
      </w:r>
      <w:r>
        <w:t>.</w:t>
      </w:r>
    </w:p>
    <w:p w14:paraId="1955A127" w14:textId="77777777" w:rsidR="00C474C1" w:rsidRDefault="00C52F4A" w:rsidP="00C52F4A">
      <w:r w:rsidRPr="00605EB6">
        <w:t>Le mendiant commença une phrase de refus</w:t>
      </w:r>
      <w:r w:rsidR="00C474C1">
        <w:t>.</w:t>
      </w:r>
    </w:p>
    <w:p w14:paraId="6CCD516A" w14:textId="7CD606C1" w:rsidR="00C474C1" w:rsidRDefault="0094609C" w:rsidP="00C52F4A">
      <w:r>
        <w:t>— </w:t>
      </w:r>
      <w:r w:rsidR="00C52F4A" w:rsidRPr="00605EB6">
        <w:t>Vous me désobligeriez</w:t>
      </w:r>
      <w:r w:rsidR="00C474C1">
        <w:t xml:space="preserve">, </w:t>
      </w:r>
      <w:r w:rsidR="00C52F4A" w:rsidRPr="00605EB6">
        <w:t>interrompit l</w:t>
      </w:r>
      <w:r w:rsidR="00C474C1">
        <w:t>’</w:t>
      </w:r>
      <w:r w:rsidR="00C52F4A" w:rsidRPr="00605EB6">
        <w:t>étranger</w:t>
      </w:r>
      <w:r w:rsidR="00C474C1">
        <w:t xml:space="preserve"> ; </w:t>
      </w:r>
      <w:r w:rsidR="00C52F4A" w:rsidRPr="00605EB6">
        <w:t>prenez</w:t>
      </w:r>
      <w:r w:rsidR="00C474C1">
        <w:t xml:space="preserve">, </w:t>
      </w:r>
      <w:r w:rsidR="00C52F4A" w:rsidRPr="00605EB6">
        <w:t>prenez ceci</w:t>
      </w:r>
      <w:r w:rsidR="00C474C1">
        <w:t xml:space="preserve">. </w:t>
      </w:r>
      <w:r w:rsidR="00C52F4A" w:rsidRPr="00605EB6">
        <w:t>À votre âge on a besoin de bien des choses</w:t>
      </w:r>
      <w:r w:rsidR="00C474C1">
        <w:t xml:space="preserve">, </w:t>
      </w:r>
      <w:r w:rsidR="00C52F4A" w:rsidRPr="00605EB6">
        <w:t>de certaines douceurs</w:t>
      </w:r>
      <w:r w:rsidR="00C474C1">
        <w:t>.</w:t>
      </w:r>
    </w:p>
    <w:p w14:paraId="2A62A26C" w14:textId="31F15151" w:rsidR="00C474C1" w:rsidRDefault="0094609C" w:rsidP="00C52F4A">
      <w:r>
        <w:t>— </w:t>
      </w:r>
      <w:r w:rsidR="00C52F4A" w:rsidRPr="00605EB6">
        <w:t>Enfin</w:t>
      </w:r>
      <w:r w:rsidR="00C474C1">
        <w:t xml:space="preserve">, </w:t>
      </w:r>
      <w:r w:rsidR="00C52F4A" w:rsidRPr="00605EB6">
        <w:t>monsieur</w:t>
      </w:r>
      <w:r w:rsidR="00C474C1">
        <w:t xml:space="preserve">, </w:t>
      </w:r>
      <w:r w:rsidR="00C52F4A" w:rsidRPr="00605EB6">
        <w:t>puisque vous le voulez absolument</w:t>
      </w:r>
      <w:r w:rsidR="00C474C1">
        <w:t>.…</w:t>
      </w:r>
    </w:p>
    <w:p w14:paraId="37BE66F3" w14:textId="73F94729" w:rsidR="00C474C1" w:rsidRDefault="0094609C" w:rsidP="00C52F4A">
      <w:r>
        <w:t>— </w:t>
      </w:r>
      <w:r w:rsidR="00C52F4A" w:rsidRPr="00605EB6">
        <w:t>À la bonne heure</w:t>
      </w:r>
      <w:r w:rsidR="00C474C1">
        <w:t xml:space="preserve">. </w:t>
      </w:r>
      <w:r w:rsidR="00C52F4A" w:rsidRPr="00605EB6">
        <w:t>Maintenant</w:t>
      </w:r>
      <w:r w:rsidR="00C474C1">
        <w:t xml:space="preserve">, </w:t>
      </w:r>
      <w:r w:rsidR="00C52F4A" w:rsidRPr="00605EB6">
        <w:t>je vous quitte</w:t>
      </w:r>
      <w:r w:rsidR="00C474C1">
        <w:t xml:space="preserve"> ; </w:t>
      </w:r>
      <w:r w:rsidR="00C52F4A" w:rsidRPr="00605EB6">
        <w:t>au revoir</w:t>
      </w:r>
      <w:r w:rsidR="00C474C1">
        <w:t> !</w:t>
      </w:r>
    </w:p>
    <w:p w14:paraId="3C0BF85F" w14:textId="77777777" w:rsidR="00C474C1" w:rsidRDefault="00C52F4A" w:rsidP="00C52F4A">
      <w:r w:rsidRPr="00605EB6">
        <w:lastRenderedPageBreak/>
        <w:t>L</w:t>
      </w:r>
      <w:r w:rsidR="00C474C1">
        <w:t>’</w:t>
      </w:r>
      <w:r w:rsidRPr="00605EB6">
        <w:t>étranger s</w:t>
      </w:r>
      <w:r w:rsidR="00C474C1">
        <w:t>’</w:t>
      </w:r>
      <w:r w:rsidRPr="00605EB6">
        <w:t>éloigna rapidement</w:t>
      </w:r>
      <w:r w:rsidR="00C474C1">
        <w:t>.</w:t>
      </w:r>
    </w:p>
    <w:p w14:paraId="7DA199A1" w14:textId="58FD2862" w:rsidR="00C474C1" w:rsidRDefault="0094609C" w:rsidP="00C52F4A">
      <w:r>
        <w:t>— </w:t>
      </w:r>
      <w:r w:rsidR="00C52F4A" w:rsidRPr="00605EB6">
        <w:t>C</w:t>
      </w:r>
      <w:r w:rsidR="00C474C1">
        <w:t>’</w:t>
      </w:r>
      <w:r w:rsidR="00C52F4A" w:rsidRPr="00605EB6">
        <w:t>est égal</w:t>
      </w:r>
      <w:r w:rsidR="00C474C1">
        <w:t xml:space="preserve">, </w:t>
      </w:r>
      <w:r w:rsidR="00C52F4A" w:rsidRPr="00605EB6">
        <w:t>grommela le père La Bique entre ses dents</w:t>
      </w:r>
      <w:r w:rsidR="00C474C1">
        <w:t xml:space="preserve">, </w:t>
      </w:r>
      <w:r w:rsidR="00C52F4A" w:rsidRPr="00605EB6">
        <w:t>je voudrais bien savoir qui il est</w:t>
      </w:r>
      <w:r w:rsidR="00C474C1">
        <w:t xml:space="preserve">, </w:t>
      </w:r>
      <w:r w:rsidR="00C52F4A" w:rsidRPr="00605EB6">
        <w:t>ce généreux monsieur</w:t>
      </w:r>
      <w:r w:rsidR="00C474C1">
        <w:t>.</w:t>
      </w:r>
    </w:p>
    <w:p w14:paraId="13A47431" w14:textId="7C18B162" w:rsidR="00C474C1" w:rsidRDefault="00C52F4A" w:rsidP="00C52F4A">
      <w:r w:rsidRPr="00605EB6">
        <w:t>Un quart d</w:t>
      </w:r>
      <w:r w:rsidR="00C474C1">
        <w:t>’</w:t>
      </w:r>
      <w:r w:rsidRPr="00605EB6">
        <w:t>heure après</w:t>
      </w:r>
      <w:r w:rsidR="00C474C1">
        <w:t>, M. </w:t>
      </w:r>
      <w:r w:rsidRPr="00605EB6">
        <w:t>Lagarde entrait dans le cimetière de Blaincourt</w:t>
      </w:r>
      <w:r w:rsidR="00C474C1">
        <w:t>.</w:t>
      </w:r>
    </w:p>
    <w:p w14:paraId="4CD8A78F" w14:textId="7C0BF767" w:rsidR="00C474C1" w:rsidRDefault="00C52F4A" w:rsidP="00C52F4A">
      <w:r w:rsidRPr="00605EB6">
        <w:t>Plusieurs personnes le virent ouvrir la porte de la nécropole et se glisser à travers les tombes</w:t>
      </w:r>
      <w:r w:rsidR="00C474C1">
        <w:t xml:space="preserve"> ; </w:t>
      </w:r>
      <w:r w:rsidRPr="00605EB6">
        <w:t>mais il n</w:t>
      </w:r>
      <w:r w:rsidR="00C474C1">
        <w:t>’</w:t>
      </w:r>
      <w:r w:rsidRPr="00605EB6">
        <w:t>attira pas autrement leur attention</w:t>
      </w:r>
      <w:r w:rsidR="00C474C1">
        <w:t xml:space="preserve">, </w:t>
      </w:r>
      <w:r w:rsidRPr="00605EB6">
        <w:t xml:space="preserve">et </w:t>
      </w:r>
      <w:r w:rsidR="00161268">
        <w:t>elles</w:t>
      </w:r>
      <w:r w:rsidR="00161268" w:rsidRPr="00605EB6">
        <w:t xml:space="preserve"> </w:t>
      </w:r>
      <w:r w:rsidRPr="00605EB6">
        <w:t>ne s</w:t>
      </w:r>
      <w:r w:rsidR="00C474C1">
        <w:t>’</w:t>
      </w:r>
      <w:r w:rsidRPr="00605EB6">
        <w:t>étonnèrent point qu</w:t>
      </w:r>
      <w:r w:rsidR="00C474C1">
        <w:t>’</w:t>
      </w:r>
      <w:r w:rsidRPr="00605EB6">
        <w:t>un personnage qui leur était inconnu rendit visite à leurs morts</w:t>
      </w:r>
      <w:r w:rsidR="00C474C1">
        <w:t>.</w:t>
      </w:r>
    </w:p>
    <w:p w14:paraId="70EAD167" w14:textId="472AB4B1" w:rsidR="00C474C1" w:rsidRDefault="00C52F4A" w:rsidP="00C52F4A">
      <w:r w:rsidRPr="00605EB6">
        <w:t>Sans avoir cherché longtemps</w:t>
      </w:r>
      <w:r w:rsidR="00C474C1">
        <w:t>, M. </w:t>
      </w:r>
      <w:r w:rsidRPr="00605EB6">
        <w:t>Lagarde s</w:t>
      </w:r>
      <w:r w:rsidR="00C474C1">
        <w:t>’</w:t>
      </w:r>
      <w:r w:rsidRPr="00605EB6">
        <w:t>arrêta devant les deux pierres noircies par le temps et la pluie</w:t>
      </w:r>
      <w:r w:rsidR="00C474C1">
        <w:t xml:space="preserve">, </w:t>
      </w:r>
      <w:r w:rsidRPr="00605EB6">
        <w:t>et grossièrement taillées dans des blocs de granit</w:t>
      </w:r>
      <w:r w:rsidR="00C474C1">
        <w:t>.</w:t>
      </w:r>
    </w:p>
    <w:p w14:paraId="208FB23B" w14:textId="77777777" w:rsidR="00C474C1" w:rsidRDefault="00C52F4A" w:rsidP="00C52F4A">
      <w:r w:rsidRPr="00605EB6">
        <w:t>Il se découvrit et s</w:t>
      </w:r>
      <w:r w:rsidR="00C474C1">
        <w:t>’</w:t>
      </w:r>
      <w:r w:rsidRPr="00605EB6">
        <w:t>agenouilla</w:t>
      </w:r>
      <w:r w:rsidR="00C474C1">
        <w:t>.</w:t>
      </w:r>
    </w:p>
    <w:p w14:paraId="1EDA6559" w14:textId="29A0F820" w:rsidR="00C474C1" w:rsidRDefault="0094609C" w:rsidP="00C52F4A">
      <w:r>
        <w:t>— </w:t>
      </w:r>
      <w:r w:rsidR="00C52F4A" w:rsidRPr="00605EB6">
        <w:t>Pauvre Charles</w:t>
      </w:r>
      <w:r w:rsidR="00C474C1">
        <w:t xml:space="preserve">, </w:t>
      </w:r>
      <w:r w:rsidR="00C52F4A" w:rsidRPr="00605EB6">
        <w:t>pauvre Zélima</w:t>
      </w:r>
      <w:r w:rsidR="00C474C1">
        <w:t xml:space="preserve"> ! </w:t>
      </w:r>
      <w:r w:rsidR="00C52F4A" w:rsidRPr="00605EB6">
        <w:t>prononça-t-il d</w:t>
      </w:r>
      <w:r w:rsidR="00C474C1">
        <w:t>’</w:t>
      </w:r>
      <w:r w:rsidR="00C52F4A" w:rsidRPr="00605EB6">
        <w:t>une voix lente</w:t>
      </w:r>
      <w:r w:rsidR="00C474C1">
        <w:t xml:space="preserve">, </w:t>
      </w:r>
      <w:r w:rsidR="00C52F4A" w:rsidRPr="00605EB6">
        <w:t>pleine de larmes</w:t>
      </w:r>
      <w:r w:rsidR="00C474C1">
        <w:t xml:space="preserve"> ; </w:t>
      </w:r>
      <w:r w:rsidR="00C52F4A" w:rsidRPr="00605EB6">
        <w:t>vous aussi</w:t>
      </w:r>
      <w:r w:rsidR="00C474C1">
        <w:t xml:space="preserve">, </w:t>
      </w:r>
      <w:r w:rsidR="00C52F4A" w:rsidRPr="00605EB6">
        <w:t>frappés tous les deux</w:t>
      </w:r>
      <w:r w:rsidR="00C474C1">
        <w:t xml:space="preserve">, </w:t>
      </w:r>
      <w:r w:rsidR="00C52F4A" w:rsidRPr="00605EB6">
        <w:t>vous avez été victimes de votre affection et de votre dévouement</w:t>
      </w:r>
      <w:r w:rsidR="00C474C1">
        <w:t> !…</w:t>
      </w:r>
    </w:p>
    <w:p w14:paraId="2207289D" w14:textId="77777777" w:rsidR="00C474C1" w:rsidRDefault="00C474C1" w:rsidP="00C52F4A">
      <w:r>
        <w:t>» </w:t>
      </w:r>
      <w:r w:rsidR="00C52F4A" w:rsidRPr="00605EB6">
        <w:t>Je ne sais pas encore quel sera le châtiment des infâmes</w:t>
      </w:r>
      <w:r>
        <w:t xml:space="preserve"> ; </w:t>
      </w:r>
      <w:r w:rsidR="00C52F4A" w:rsidRPr="00605EB6">
        <w:t>mais vous serez vengés</w:t>
      </w:r>
      <w:r>
        <w:t> !</w:t>
      </w:r>
    </w:p>
    <w:p w14:paraId="347E3A0D" w14:textId="77777777" w:rsidR="00C474C1" w:rsidRDefault="00C474C1" w:rsidP="00C52F4A">
      <w:r>
        <w:t>» </w:t>
      </w:r>
      <w:r w:rsidR="00C52F4A" w:rsidRPr="00605EB6">
        <w:t>Votre chère orpheline est devenue mon enfant</w:t>
      </w:r>
      <w:r>
        <w:t xml:space="preserve"> ; </w:t>
      </w:r>
      <w:r w:rsidR="00C52F4A" w:rsidRPr="00605EB6">
        <w:t>ah</w:t>
      </w:r>
      <w:r>
        <w:t xml:space="preserve"> ! </w:t>
      </w:r>
      <w:r w:rsidR="00C52F4A" w:rsidRPr="00605EB6">
        <w:t>c</w:t>
      </w:r>
      <w:r>
        <w:t>’</w:t>
      </w:r>
      <w:r w:rsidR="00C52F4A" w:rsidRPr="00605EB6">
        <w:t>est le moins que je vous devais</w:t>
      </w:r>
      <w:r>
        <w:t xml:space="preserve"> ! </w:t>
      </w:r>
      <w:r w:rsidR="00C52F4A" w:rsidRPr="00605EB6">
        <w:t>Du haut des cieux</w:t>
      </w:r>
      <w:r>
        <w:t xml:space="preserve">, </w:t>
      </w:r>
      <w:r w:rsidR="00C52F4A" w:rsidRPr="00605EB6">
        <w:t>continuez de veiller sur la pauvre Jeanne</w:t>
      </w:r>
      <w:r>
        <w:t>…</w:t>
      </w:r>
    </w:p>
    <w:p w14:paraId="4C8D7074" w14:textId="77777777" w:rsidR="00C474C1" w:rsidRDefault="00C474C1" w:rsidP="00C52F4A">
      <w:r>
        <w:t>» </w:t>
      </w:r>
      <w:r w:rsidR="00C52F4A" w:rsidRPr="00605EB6">
        <w:t>Que vos deux âmes</w:t>
      </w:r>
      <w:r>
        <w:t xml:space="preserve">, </w:t>
      </w:r>
      <w:r w:rsidR="00C52F4A" w:rsidRPr="00605EB6">
        <w:t>unies à la mienne</w:t>
      </w:r>
      <w:r>
        <w:t xml:space="preserve">, </w:t>
      </w:r>
      <w:r w:rsidR="00C52F4A" w:rsidRPr="00605EB6">
        <w:t>demandent à Dieu de lui rendre la raison</w:t>
      </w:r>
      <w:r>
        <w:t> !</w:t>
      </w:r>
    </w:p>
    <w:p w14:paraId="0A4ABB3C" w14:textId="05F8A066" w:rsidR="00C474C1" w:rsidRDefault="00C52F4A" w:rsidP="00C52F4A">
      <w:r w:rsidRPr="00605EB6">
        <w:t>Il resta encore un instant la tête inclinée</w:t>
      </w:r>
      <w:r w:rsidR="00C474C1">
        <w:t xml:space="preserve">, </w:t>
      </w:r>
      <w:r w:rsidRPr="00605EB6">
        <w:t>comme en prière</w:t>
      </w:r>
      <w:r w:rsidR="004540F3">
        <w:t> ;</w:t>
      </w:r>
      <w:r w:rsidR="00C474C1">
        <w:t xml:space="preserve"> </w:t>
      </w:r>
      <w:r w:rsidRPr="00605EB6">
        <w:t>puis il se releva</w:t>
      </w:r>
      <w:r w:rsidR="00C474C1">
        <w:t xml:space="preserve">, </w:t>
      </w:r>
      <w:r w:rsidRPr="00605EB6">
        <w:t>prononça le mot</w:t>
      </w:r>
      <w:r w:rsidR="00C474C1">
        <w:t> : « </w:t>
      </w:r>
      <w:r w:rsidRPr="00605EB6">
        <w:t>Adieu</w:t>
      </w:r>
      <w:r w:rsidR="00C474C1">
        <w:t> ! »</w:t>
      </w:r>
      <w:r w:rsidRPr="00605EB6">
        <w:t xml:space="preserve"> et sortit du cimetière</w:t>
      </w:r>
      <w:r w:rsidR="00C474C1">
        <w:t>.</w:t>
      </w:r>
    </w:p>
    <w:p w14:paraId="0B5FB855" w14:textId="691FF6C4" w:rsidR="00C52F4A" w:rsidRPr="00605EB6" w:rsidRDefault="00C52F4A" w:rsidP="00C474C1">
      <w:pPr>
        <w:pStyle w:val="Titre2"/>
      </w:pPr>
      <w:bookmarkStart w:id="49" w:name="_Toc197617894"/>
      <w:r w:rsidRPr="00605EB6">
        <w:lastRenderedPageBreak/>
        <w:t>XII</w:t>
      </w:r>
      <w:r w:rsidRPr="00605EB6">
        <w:br/>
      </w:r>
      <w:r w:rsidRPr="00605EB6">
        <w:br/>
        <w:t>LES DEUX AMIS DE L</w:t>
      </w:r>
      <w:r w:rsidR="00C474C1">
        <w:t>’</w:t>
      </w:r>
      <w:r w:rsidRPr="00605EB6">
        <w:t>ARMÉE DE LA LOIRE</w:t>
      </w:r>
      <w:bookmarkEnd w:id="49"/>
    </w:p>
    <w:p w14:paraId="1336D7D2" w14:textId="047B85B6" w:rsidR="00C474C1" w:rsidRDefault="00C52F4A" w:rsidP="00C52F4A">
      <w:r w:rsidRPr="00605EB6">
        <w:t>Le surlendemain</w:t>
      </w:r>
      <w:r w:rsidR="00C474C1">
        <w:t xml:space="preserve">, </w:t>
      </w:r>
      <w:r w:rsidRPr="00605EB6">
        <w:t>vers trois heures de l</w:t>
      </w:r>
      <w:r w:rsidR="00C474C1">
        <w:t>’</w:t>
      </w:r>
      <w:r w:rsidRPr="00605EB6">
        <w:t>après-midi</w:t>
      </w:r>
      <w:r w:rsidR="00C474C1">
        <w:t>, M. </w:t>
      </w:r>
      <w:r w:rsidRPr="00605EB6">
        <w:t>Lagarde arrivait à Mareille</w:t>
      </w:r>
      <w:r w:rsidR="00C474C1">
        <w:t>.</w:t>
      </w:r>
    </w:p>
    <w:p w14:paraId="06D7228E" w14:textId="77777777" w:rsidR="00C474C1" w:rsidRDefault="00C52F4A" w:rsidP="00C52F4A">
      <w:r w:rsidRPr="00605EB6">
        <w:t>Il ne portait plus sa défroque de paysan</w:t>
      </w:r>
      <w:r w:rsidR="00C474C1">
        <w:t xml:space="preserve"> ; </w:t>
      </w:r>
      <w:r w:rsidRPr="00605EB6">
        <w:t>il l</w:t>
      </w:r>
      <w:r w:rsidR="00C474C1">
        <w:t>’</w:t>
      </w:r>
      <w:r w:rsidRPr="00605EB6">
        <w:t>avait remplacée par un vêtement de drap d</w:t>
      </w:r>
      <w:r w:rsidR="00C474C1">
        <w:t>’</w:t>
      </w:r>
      <w:r w:rsidRPr="00605EB6">
        <w:t>Elbeuf</w:t>
      </w:r>
      <w:r w:rsidR="00C474C1">
        <w:t xml:space="preserve">, </w:t>
      </w:r>
      <w:r w:rsidRPr="00605EB6">
        <w:t>qui lui donnait l</w:t>
      </w:r>
      <w:r w:rsidR="00C474C1">
        <w:t>’</w:t>
      </w:r>
      <w:r w:rsidRPr="00605EB6">
        <w:t>aspect d</w:t>
      </w:r>
      <w:r w:rsidR="00C474C1">
        <w:t>’</w:t>
      </w:r>
      <w:r w:rsidRPr="00605EB6">
        <w:t>un bon bourgeois de province</w:t>
      </w:r>
      <w:r w:rsidR="00C474C1">
        <w:t>.</w:t>
      </w:r>
    </w:p>
    <w:p w14:paraId="155659D6" w14:textId="1DC843AD" w:rsidR="00C474C1" w:rsidRDefault="0094609C" w:rsidP="00C52F4A">
      <w:r>
        <w:t>— </w:t>
      </w:r>
      <w:r w:rsidR="00C52F4A" w:rsidRPr="00605EB6">
        <w:t>Veuillez</w:t>
      </w:r>
      <w:r w:rsidR="00C474C1">
        <w:t xml:space="preserve">, </w:t>
      </w:r>
      <w:r w:rsidR="00C52F4A" w:rsidRPr="00605EB6">
        <w:t>je vous prie</w:t>
      </w:r>
      <w:r w:rsidR="00C474C1">
        <w:t xml:space="preserve">, </w:t>
      </w:r>
      <w:r w:rsidR="00C52F4A" w:rsidRPr="00605EB6">
        <w:t>m</w:t>
      </w:r>
      <w:r w:rsidR="00C474C1">
        <w:t>’</w:t>
      </w:r>
      <w:r w:rsidR="00C52F4A" w:rsidRPr="00605EB6">
        <w:t>indiquer la demeure du vieux capitaine Jacques Vaillant</w:t>
      </w:r>
      <w:r w:rsidR="00C474C1">
        <w:t xml:space="preserve">, </w:t>
      </w:r>
      <w:r w:rsidR="00C52F4A" w:rsidRPr="00605EB6">
        <w:t>dit-il à la première personne qu</w:t>
      </w:r>
      <w:r w:rsidR="00C474C1">
        <w:t>’</w:t>
      </w:r>
      <w:r w:rsidR="00C52F4A" w:rsidRPr="00605EB6">
        <w:t>il rencontra dans le village</w:t>
      </w:r>
      <w:r w:rsidR="00C474C1">
        <w:t>.</w:t>
      </w:r>
    </w:p>
    <w:p w14:paraId="0A22A4F9" w14:textId="6CF6B86D" w:rsidR="00C474C1" w:rsidRDefault="0094609C" w:rsidP="00C52F4A">
      <w:r>
        <w:t>— </w:t>
      </w:r>
      <w:r w:rsidR="00C52F4A" w:rsidRPr="00605EB6">
        <w:t>Monsieur</w:t>
      </w:r>
      <w:r w:rsidR="00C474C1">
        <w:t xml:space="preserve">, </w:t>
      </w:r>
      <w:r w:rsidR="00C52F4A" w:rsidRPr="00605EB6">
        <w:t>vous n</w:t>
      </w:r>
      <w:r w:rsidR="00C474C1">
        <w:t>’</w:t>
      </w:r>
      <w:r w:rsidR="00C52F4A" w:rsidRPr="00605EB6">
        <w:t>avez qu</w:t>
      </w:r>
      <w:r w:rsidR="00C474C1">
        <w:t>’</w:t>
      </w:r>
      <w:r w:rsidR="00C52F4A" w:rsidRPr="00605EB6">
        <w:t>à suivre la rue jusqu</w:t>
      </w:r>
      <w:r w:rsidR="00C474C1">
        <w:t>’</w:t>
      </w:r>
      <w:r w:rsidR="00C52F4A" w:rsidRPr="00605EB6">
        <w:t>au bout</w:t>
      </w:r>
      <w:r w:rsidR="00C474C1">
        <w:t xml:space="preserve"> ; </w:t>
      </w:r>
      <w:r w:rsidR="00C52F4A" w:rsidRPr="00605EB6">
        <w:t>la dernière maison à gauche</w:t>
      </w:r>
      <w:r w:rsidR="00C474C1">
        <w:t xml:space="preserve">, </w:t>
      </w:r>
      <w:r w:rsidR="00C52F4A" w:rsidRPr="00605EB6">
        <w:t>bien facile à reconnaître</w:t>
      </w:r>
      <w:r w:rsidR="00C474C1">
        <w:t xml:space="preserve">, </w:t>
      </w:r>
      <w:r w:rsidR="00C52F4A" w:rsidRPr="00605EB6">
        <w:t>est celle du capitaine</w:t>
      </w:r>
      <w:r w:rsidR="00C474C1">
        <w:t>.</w:t>
      </w:r>
    </w:p>
    <w:p w14:paraId="4C5F65A5" w14:textId="472E8F31" w:rsidR="00C474C1" w:rsidRDefault="0094609C" w:rsidP="00C52F4A">
      <w:r>
        <w:t>— </w:t>
      </w:r>
      <w:r w:rsidR="00C52F4A" w:rsidRPr="00605EB6">
        <w:t xml:space="preserve">Je trouverai probablement le lieutenant Grandin chez </w:t>
      </w:r>
      <w:r w:rsidR="00C474C1">
        <w:t>M. </w:t>
      </w:r>
      <w:r w:rsidR="00C52F4A" w:rsidRPr="00605EB6">
        <w:t>Vaillant</w:t>
      </w:r>
      <w:r w:rsidR="00C474C1">
        <w:t> ?.</w:t>
      </w:r>
    </w:p>
    <w:p w14:paraId="49B60E5D" w14:textId="631F2D8D" w:rsidR="00C474C1" w:rsidRDefault="0094609C" w:rsidP="00C52F4A">
      <w:r>
        <w:t>— </w:t>
      </w:r>
      <w:r w:rsidR="00C52F4A" w:rsidRPr="00605EB6">
        <w:t>Sûrement</w:t>
      </w:r>
      <w:r w:rsidR="00C474C1">
        <w:t xml:space="preserve">, </w:t>
      </w:r>
      <w:r w:rsidR="00C52F4A" w:rsidRPr="00605EB6">
        <w:t>monsieur</w:t>
      </w:r>
      <w:r w:rsidR="00C474C1">
        <w:t xml:space="preserve">. </w:t>
      </w:r>
      <w:r w:rsidR="00C52F4A" w:rsidRPr="00605EB6">
        <w:t>L</w:t>
      </w:r>
      <w:r w:rsidR="00C474C1">
        <w:t>’</w:t>
      </w:r>
      <w:r w:rsidR="00C52F4A" w:rsidRPr="00605EB6">
        <w:t>officier Grandin est le filleul du capitaine</w:t>
      </w:r>
      <w:r w:rsidR="00C474C1">
        <w:t xml:space="preserve">, </w:t>
      </w:r>
      <w:r w:rsidR="00C52F4A" w:rsidRPr="00605EB6">
        <w:t>et</w:t>
      </w:r>
      <w:r w:rsidR="00C474C1">
        <w:t xml:space="preserve">, </w:t>
      </w:r>
      <w:r w:rsidR="00C52F4A" w:rsidRPr="00605EB6">
        <w:t>naturellement</w:t>
      </w:r>
      <w:r w:rsidR="00C474C1">
        <w:t xml:space="preserve">, </w:t>
      </w:r>
      <w:r w:rsidR="00C52F4A" w:rsidRPr="00605EB6">
        <w:t>n</w:t>
      </w:r>
      <w:r w:rsidR="00C474C1">
        <w:t>’</w:t>
      </w:r>
      <w:r w:rsidR="00C52F4A" w:rsidRPr="00605EB6">
        <w:t>ayant plus aucun parent à Mareille</w:t>
      </w:r>
      <w:r w:rsidR="00C474C1">
        <w:t xml:space="preserve">, </w:t>
      </w:r>
      <w:r w:rsidR="00C52F4A" w:rsidRPr="00605EB6">
        <w:t>c</w:t>
      </w:r>
      <w:r w:rsidR="00C474C1">
        <w:t>’</w:t>
      </w:r>
      <w:r w:rsidR="00C52F4A" w:rsidRPr="00605EB6">
        <w:t>est chez son parrain qu</w:t>
      </w:r>
      <w:r w:rsidR="00C474C1">
        <w:t>’</w:t>
      </w:r>
      <w:r w:rsidR="00C52F4A" w:rsidRPr="00605EB6">
        <w:t>il est venu passer son congé</w:t>
      </w:r>
      <w:r w:rsidR="00C474C1">
        <w:t>.</w:t>
      </w:r>
    </w:p>
    <w:p w14:paraId="29C3115E" w14:textId="77777777" w:rsidR="00C474C1" w:rsidRDefault="00C52F4A" w:rsidP="00C52F4A">
      <w:r w:rsidRPr="00605EB6">
        <w:t>L</w:t>
      </w:r>
      <w:r w:rsidR="00C474C1">
        <w:t>’</w:t>
      </w:r>
      <w:r w:rsidRPr="00605EB6">
        <w:t>étranger remercia et continua son chemin</w:t>
      </w:r>
      <w:r w:rsidR="00C474C1">
        <w:t>.</w:t>
      </w:r>
    </w:p>
    <w:p w14:paraId="6EE61631" w14:textId="77777777" w:rsidR="00C474C1" w:rsidRDefault="00C52F4A" w:rsidP="00C52F4A">
      <w:r w:rsidRPr="00754865">
        <w:t>Il se trouva bientôt devant la maison</w:t>
      </w:r>
      <w:r w:rsidR="00C474C1">
        <w:t xml:space="preserve">. </w:t>
      </w:r>
      <w:r w:rsidRPr="00754865">
        <w:t>Il frappa</w:t>
      </w:r>
      <w:r w:rsidR="00C474C1">
        <w:t xml:space="preserve">. </w:t>
      </w:r>
      <w:r w:rsidRPr="00754865">
        <w:t>Voyant qu</w:t>
      </w:r>
      <w:r w:rsidR="00C474C1">
        <w:t>’</w:t>
      </w:r>
      <w:r w:rsidRPr="00754865">
        <w:t>on ne venait pas lui ouvrir</w:t>
      </w:r>
      <w:r w:rsidR="00C474C1">
        <w:t xml:space="preserve">, </w:t>
      </w:r>
      <w:r w:rsidRPr="00754865">
        <w:t>il tourna le bouton</w:t>
      </w:r>
      <w:r w:rsidR="00C474C1">
        <w:t xml:space="preserve">, </w:t>
      </w:r>
      <w:r w:rsidRPr="00754865">
        <w:t>poussa la porte et entra</w:t>
      </w:r>
      <w:r w:rsidR="00C474C1">
        <w:t xml:space="preserve">. </w:t>
      </w:r>
      <w:r w:rsidRPr="00754865">
        <w:t>Il n</w:t>
      </w:r>
      <w:r w:rsidR="00C474C1">
        <w:t>’</w:t>
      </w:r>
      <w:r w:rsidRPr="00754865">
        <w:t>avait pas eu le temps de traverser la petite cour</w:t>
      </w:r>
      <w:r w:rsidR="00C474C1">
        <w:t xml:space="preserve">, </w:t>
      </w:r>
      <w:r w:rsidRPr="00754865">
        <w:t>que Gertrude parut sur le seuil de l</w:t>
      </w:r>
      <w:r w:rsidR="00C474C1">
        <w:t>’</w:t>
      </w:r>
      <w:r w:rsidRPr="00754865">
        <w:t>habitation pour le recevoir</w:t>
      </w:r>
      <w:r w:rsidR="00C474C1">
        <w:t>.</w:t>
      </w:r>
    </w:p>
    <w:p w14:paraId="52210DA1" w14:textId="7144E2F7" w:rsidR="00C474C1" w:rsidRDefault="0094609C" w:rsidP="00C52F4A">
      <w:r>
        <w:lastRenderedPageBreak/>
        <w:t>— </w:t>
      </w:r>
      <w:r w:rsidR="00C52F4A" w:rsidRPr="00605EB6">
        <w:t>Vous êtes sans doute l</w:t>
      </w:r>
      <w:r w:rsidR="00C474C1">
        <w:t>’</w:t>
      </w:r>
      <w:r w:rsidR="00C52F4A" w:rsidRPr="00605EB6">
        <w:t>excellente Gertrude</w:t>
      </w:r>
      <w:r w:rsidR="00C474C1">
        <w:t xml:space="preserve">, </w:t>
      </w:r>
      <w:r w:rsidR="00C52F4A" w:rsidRPr="00605EB6">
        <w:t xml:space="preserve">la gouvernante de </w:t>
      </w:r>
      <w:r w:rsidR="00C474C1">
        <w:t>M. </w:t>
      </w:r>
      <w:r w:rsidR="00C52F4A" w:rsidRPr="00605EB6">
        <w:t>Jacques Vaillant</w:t>
      </w:r>
      <w:r w:rsidR="00C474C1">
        <w:t xml:space="preserve"> ? </w:t>
      </w:r>
      <w:r w:rsidR="00C52F4A" w:rsidRPr="00605EB6">
        <w:t>dit-il</w:t>
      </w:r>
      <w:r w:rsidR="00C474C1">
        <w:t>.</w:t>
      </w:r>
    </w:p>
    <w:p w14:paraId="0A390ECE" w14:textId="77777777" w:rsidR="00C474C1" w:rsidRDefault="00C52F4A" w:rsidP="00C52F4A">
      <w:r w:rsidRPr="00605EB6">
        <w:t>La brave femme n</w:t>
      </w:r>
      <w:r w:rsidR="00C474C1">
        <w:t>’</w:t>
      </w:r>
      <w:r w:rsidRPr="00605EB6">
        <w:t>essaya pas de cacher sa surprise</w:t>
      </w:r>
      <w:r w:rsidR="00C474C1">
        <w:t>.</w:t>
      </w:r>
    </w:p>
    <w:p w14:paraId="07CF4CDA" w14:textId="50FF48AC" w:rsidR="00C474C1" w:rsidRDefault="0094609C" w:rsidP="00C52F4A">
      <w:r>
        <w:t>— </w:t>
      </w:r>
      <w:r w:rsidR="00C52F4A" w:rsidRPr="00605EB6">
        <w:t>Monsieur sait mon nom</w:t>
      </w:r>
      <w:r w:rsidR="00C474C1">
        <w:t xml:space="preserve"> ! </w:t>
      </w:r>
      <w:r w:rsidR="00C52F4A" w:rsidRPr="00605EB6">
        <w:t>fit-elle</w:t>
      </w:r>
      <w:r w:rsidR="00C474C1">
        <w:t xml:space="preserve"> ; </w:t>
      </w:r>
      <w:r w:rsidR="00C52F4A" w:rsidRPr="00605EB6">
        <w:t>oui</w:t>
      </w:r>
      <w:r w:rsidR="00C474C1">
        <w:t xml:space="preserve">, </w:t>
      </w:r>
      <w:r w:rsidR="00C52F4A" w:rsidRPr="00605EB6">
        <w:t>monsieur</w:t>
      </w:r>
      <w:r w:rsidR="00C474C1">
        <w:t xml:space="preserve">, </w:t>
      </w:r>
      <w:r w:rsidR="00C52F4A" w:rsidRPr="00605EB6">
        <w:t>je suis Gertrude</w:t>
      </w:r>
      <w:r w:rsidR="00C474C1">
        <w:t>.</w:t>
      </w:r>
    </w:p>
    <w:p w14:paraId="1982727E" w14:textId="7BCC7195" w:rsidR="00C474C1" w:rsidRDefault="0094609C" w:rsidP="00C52F4A">
      <w:r>
        <w:t>— </w:t>
      </w:r>
      <w:r w:rsidR="00C52F4A" w:rsidRPr="00605EB6">
        <w:t>Le lieutenant Grandin est-il ici</w:t>
      </w:r>
      <w:r w:rsidR="00C474C1">
        <w:t xml:space="preserve">, </w:t>
      </w:r>
      <w:r w:rsidR="00C52F4A" w:rsidRPr="00605EB6">
        <w:t>en ce moment</w:t>
      </w:r>
      <w:r w:rsidR="00C474C1">
        <w:t> ?</w:t>
      </w:r>
    </w:p>
    <w:p w14:paraId="0B28D612" w14:textId="241CF0E0" w:rsidR="00C474C1" w:rsidRDefault="0094609C" w:rsidP="00C52F4A">
      <w:r>
        <w:t>— </w:t>
      </w:r>
      <w:r w:rsidR="00C52F4A" w:rsidRPr="00605EB6">
        <w:t>Oui</w:t>
      </w:r>
      <w:r w:rsidR="00C474C1">
        <w:t xml:space="preserve">, </w:t>
      </w:r>
      <w:r w:rsidR="00C52F4A" w:rsidRPr="00605EB6">
        <w:t>monsieur</w:t>
      </w:r>
      <w:r w:rsidR="00C474C1">
        <w:t>.</w:t>
      </w:r>
    </w:p>
    <w:p w14:paraId="4AE32A1E" w14:textId="388DF026" w:rsidR="00C474C1" w:rsidRDefault="0094609C" w:rsidP="00C52F4A">
      <w:r>
        <w:t>— </w:t>
      </w:r>
      <w:r w:rsidR="00C52F4A" w:rsidRPr="00605EB6">
        <w:t>J</w:t>
      </w:r>
      <w:r w:rsidR="00C474C1">
        <w:t>’</w:t>
      </w:r>
      <w:r w:rsidR="00C52F4A" w:rsidRPr="00605EB6">
        <w:t>en suis heureux</w:t>
      </w:r>
      <w:r w:rsidR="004540F3">
        <w:t> ;</w:t>
      </w:r>
      <w:r w:rsidR="00C474C1">
        <w:t xml:space="preserve"> </w:t>
      </w:r>
      <w:r w:rsidR="00C52F4A" w:rsidRPr="00605EB6">
        <w:t>car n</w:t>
      </w:r>
      <w:r w:rsidR="00C474C1">
        <w:t>’</w:t>
      </w:r>
      <w:r w:rsidR="00C52F4A" w:rsidRPr="00605EB6">
        <w:t>ayant pas l</w:t>
      </w:r>
      <w:r w:rsidR="00C474C1">
        <w:t>’</w:t>
      </w:r>
      <w:r w:rsidR="00C52F4A" w:rsidRPr="00605EB6">
        <w:t>honneur d</w:t>
      </w:r>
      <w:r w:rsidR="00C474C1">
        <w:t>’</w:t>
      </w:r>
      <w:r w:rsidR="00C52F4A" w:rsidRPr="00605EB6">
        <w:t>être connu de votre maître</w:t>
      </w:r>
      <w:r w:rsidR="00C474C1">
        <w:t xml:space="preserve">, </w:t>
      </w:r>
      <w:r w:rsidR="00C52F4A" w:rsidRPr="00605EB6">
        <w:t>c</w:t>
      </w:r>
      <w:r w:rsidR="00C474C1">
        <w:t>’</w:t>
      </w:r>
      <w:r w:rsidR="00C52F4A" w:rsidRPr="00605EB6">
        <w:t>est le lieutenant que je désire voir d</w:t>
      </w:r>
      <w:r w:rsidR="00C474C1">
        <w:t>’</w:t>
      </w:r>
      <w:r w:rsidR="00C52F4A" w:rsidRPr="00605EB6">
        <w:t>abord</w:t>
      </w:r>
      <w:r w:rsidR="00C474C1">
        <w:t>.</w:t>
      </w:r>
    </w:p>
    <w:p w14:paraId="5C936E71" w14:textId="546E5F36" w:rsidR="00C474C1" w:rsidRDefault="0094609C" w:rsidP="00C52F4A">
      <w:r>
        <w:t>— </w:t>
      </w:r>
      <w:r w:rsidR="00C52F4A" w:rsidRPr="00605EB6">
        <w:t>Puis-je vous demander</w:t>
      </w:r>
      <w:r w:rsidR="00C474C1">
        <w:t xml:space="preserve">, </w:t>
      </w:r>
      <w:r w:rsidR="00C52F4A" w:rsidRPr="00605EB6">
        <w:t>monsieur</w:t>
      </w:r>
      <w:r w:rsidR="00C474C1">
        <w:t> ?…</w:t>
      </w:r>
    </w:p>
    <w:p w14:paraId="7D2905A8" w14:textId="381FDD96" w:rsidR="00C474C1" w:rsidRDefault="0094609C" w:rsidP="00C52F4A">
      <w:r>
        <w:t>— </w:t>
      </w:r>
      <w:r w:rsidR="00C52F4A" w:rsidRPr="00605EB6">
        <w:t>Mon nom</w:t>
      </w:r>
      <w:r w:rsidR="00C474C1">
        <w:t xml:space="preserve"> ? </w:t>
      </w:r>
      <w:r w:rsidR="00C52F4A" w:rsidRPr="00605EB6">
        <w:t>Je me nomme Lagarde</w:t>
      </w:r>
      <w:r w:rsidR="00C474C1">
        <w:t>.</w:t>
      </w:r>
    </w:p>
    <w:p w14:paraId="6BB8F345" w14:textId="721F1F74" w:rsidR="00C474C1" w:rsidRDefault="0094609C" w:rsidP="00C52F4A">
      <w:r>
        <w:t>— </w:t>
      </w:r>
      <w:r w:rsidR="00C52F4A" w:rsidRPr="00605EB6">
        <w:t>Vous</w:t>
      </w:r>
      <w:r w:rsidR="00C474C1">
        <w:t xml:space="preserve">, </w:t>
      </w:r>
      <w:r w:rsidR="00C52F4A" w:rsidRPr="00605EB6">
        <w:t>monsieur</w:t>
      </w:r>
      <w:r w:rsidR="00C474C1">
        <w:t xml:space="preserve">, ? </w:t>
      </w:r>
      <w:r w:rsidR="00C52F4A" w:rsidRPr="00605EB6">
        <w:t>c</w:t>
      </w:r>
      <w:r w:rsidR="00C474C1">
        <w:t>’</w:t>
      </w:r>
      <w:r w:rsidR="00C52F4A" w:rsidRPr="00605EB6">
        <w:t>est vous</w:t>
      </w:r>
      <w:r w:rsidR="00C474C1">
        <w:t xml:space="preserve"> ! </w:t>
      </w:r>
      <w:r w:rsidR="00C52F4A" w:rsidRPr="00605EB6">
        <w:t>exclama Gertrude</w:t>
      </w:r>
      <w:r w:rsidR="00C474C1">
        <w:t xml:space="preserve">. </w:t>
      </w:r>
      <w:r w:rsidR="00C52F4A" w:rsidRPr="00605EB6">
        <w:t>Mon Dieu</w:t>
      </w:r>
      <w:r w:rsidR="00C474C1">
        <w:t xml:space="preserve">, </w:t>
      </w:r>
      <w:r w:rsidR="00C52F4A" w:rsidRPr="00605EB6">
        <w:t>vont-ils être contents</w:t>
      </w:r>
      <w:r w:rsidR="00C474C1">
        <w:t xml:space="preserve"> ! </w:t>
      </w:r>
      <w:r w:rsidR="00C52F4A" w:rsidRPr="00605EB6">
        <w:t>Mais dix fois</w:t>
      </w:r>
      <w:r w:rsidR="00C474C1">
        <w:t xml:space="preserve">, </w:t>
      </w:r>
      <w:r w:rsidR="00C52F4A" w:rsidRPr="00605EB6">
        <w:t>vingt fois par jour</w:t>
      </w:r>
      <w:r w:rsidR="00C474C1">
        <w:t xml:space="preserve">, </w:t>
      </w:r>
      <w:r w:rsidR="00C52F4A" w:rsidRPr="00605EB6">
        <w:t>monsieur</w:t>
      </w:r>
      <w:r w:rsidR="00C474C1">
        <w:t xml:space="preserve">, </w:t>
      </w:r>
      <w:r w:rsidR="00C52F4A" w:rsidRPr="00605EB6">
        <w:t>on parle de vous</w:t>
      </w:r>
      <w:r w:rsidR="00754865">
        <w:t xml:space="preserve"> ici</w:t>
      </w:r>
      <w:r w:rsidR="00C474C1">
        <w:t xml:space="preserve"> ! </w:t>
      </w:r>
      <w:r w:rsidR="00C52F4A" w:rsidRPr="00605EB6">
        <w:t>Venez</w:t>
      </w:r>
      <w:r w:rsidR="00C474C1">
        <w:t xml:space="preserve">, </w:t>
      </w:r>
      <w:r w:rsidR="00C52F4A" w:rsidRPr="00605EB6">
        <w:t>venez vite</w:t>
      </w:r>
      <w:r w:rsidR="00C474C1">
        <w:t xml:space="preserve">, </w:t>
      </w:r>
      <w:r w:rsidR="00C52F4A" w:rsidRPr="00605EB6">
        <w:t>monsieur</w:t>
      </w:r>
      <w:r w:rsidR="00C474C1">
        <w:t xml:space="preserve"> : ; </w:t>
      </w:r>
      <w:r w:rsidR="00C52F4A" w:rsidRPr="00605EB6">
        <w:t>tous deux sont dans le jardin</w:t>
      </w:r>
      <w:r w:rsidR="00C474C1">
        <w:t xml:space="preserve"> ; </w:t>
      </w:r>
      <w:r w:rsidR="00C52F4A" w:rsidRPr="00605EB6">
        <w:t>ah</w:t>
      </w:r>
      <w:r w:rsidR="00C474C1">
        <w:t xml:space="preserve"> ! </w:t>
      </w:r>
      <w:r w:rsidR="00C52F4A" w:rsidRPr="00605EB6">
        <w:t>vont-ils être contents</w:t>
      </w:r>
      <w:r w:rsidR="00C474C1">
        <w:t> !</w:t>
      </w:r>
    </w:p>
    <w:p w14:paraId="5148665E" w14:textId="77777777" w:rsidR="00C474C1" w:rsidRDefault="00C52F4A" w:rsidP="00C52F4A">
      <w:r w:rsidRPr="00605EB6">
        <w:t>Gertrude était dans tous ses états</w:t>
      </w:r>
      <w:r w:rsidR="00C474C1">
        <w:t xml:space="preserve">. </w:t>
      </w:r>
      <w:r w:rsidRPr="00605EB6">
        <w:t>Elle courut devant en criant</w:t>
      </w:r>
      <w:r w:rsidR="00C474C1">
        <w:t> :</w:t>
      </w:r>
    </w:p>
    <w:p w14:paraId="551CA7BE" w14:textId="2F388DBF" w:rsidR="00C474C1" w:rsidRDefault="0094609C" w:rsidP="00C52F4A">
      <w:r>
        <w:t>— </w:t>
      </w:r>
      <w:r w:rsidR="00C52F4A" w:rsidRPr="00605EB6">
        <w:t>Monsieur Jacques</w:t>
      </w:r>
      <w:r w:rsidR="00C474C1">
        <w:t xml:space="preserve">, </w:t>
      </w:r>
      <w:r w:rsidR="00C52F4A" w:rsidRPr="00605EB6">
        <w:t>monsieur Vaillant</w:t>
      </w:r>
      <w:r w:rsidR="00C474C1">
        <w:t xml:space="preserve">, </w:t>
      </w:r>
      <w:r w:rsidR="00C52F4A" w:rsidRPr="00605EB6">
        <w:t>c</w:t>
      </w:r>
      <w:r w:rsidR="00C474C1">
        <w:t>’</w:t>
      </w:r>
      <w:r w:rsidR="00C52F4A" w:rsidRPr="00605EB6">
        <w:t xml:space="preserve">est </w:t>
      </w:r>
      <w:r w:rsidR="00C474C1">
        <w:t>M. </w:t>
      </w:r>
      <w:r w:rsidR="00C52F4A" w:rsidRPr="00605EB6">
        <w:t>Lagarde</w:t>
      </w:r>
      <w:r w:rsidR="00C474C1">
        <w:t>. !</w:t>
      </w:r>
    </w:p>
    <w:p w14:paraId="2F57B6C3" w14:textId="77777777" w:rsidR="00C474C1" w:rsidRDefault="00C52F4A" w:rsidP="00C52F4A">
      <w:r w:rsidRPr="00605EB6">
        <w:t>Au fond du jardin deux exclamations répondirent</w:t>
      </w:r>
      <w:r w:rsidR="00C474C1">
        <w:t xml:space="preserve">. </w:t>
      </w:r>
      <w:r w:rsidRPr="00605EB6">
        <w:t>Puis Jacques Grandin s</w:t>
      </w:r>
      <w:r w:rsidR="00C474C1">
        <w:t>’</w:t>
      </w:r>
      <w:r w:rsidRPr="00605EB6">
        <w:t>élança comme un trait et vint tomber</w:t>
      </w:r>
      <w:r w:rsidR="00C474C1">
        <w:t xml:space="preserve">, </w:t>
      </w:r>
      <w:r w:rsidRPr="00605EB6">
        <w:t>palpitant d</w:t>
      </w:r>
      <w:r w:rsidR="00C474C1">
        <w:t>’</w:t>
      </w:r>
      <w:r w:rsidRPr="00605EB6">
        <w:t>émotion</w:t>
      </w:r>
      <w:r w:rsidR="00C474C1">
        <w:t xml:space="preserve">, </w:t>
      </w:r>
      <w:r w:rsidRPr="00605EB6">
        <w:t>dans les bras de son ami le franc-tireur</w:t>
      </w:r>
      <w:r w:rsidR="00C474C1">
        <w:t>.</w:t>
      </w:r>
    </w:p>
    <w:p w14:paraId="6A862C5C" w14:textId="77777777" w:rsidR="00C474C1" w:rsidRDefault="00C52F4A" w:rsidP="00C52F4A">
      <w:r w:rsidRPr="00605EB6">
        <w:t>Le vieux capitaine arriva près d</w:t>
      </w:r>
      <w:r w:rsidR="00C474C1">
        <w:t>’</w:t>
      </w:r>
      <w:r w:rsidRPr="00605EB6">
        <w:t>eux</w:t>
      </w:r>
      <w:r w:rsidR="00C474C1">
        <w:t>.</w:t>
      </w:r>
    </w:p>
    <w:p w14:paraId="73F4B802" w14:textId="24AB0EA1" w:rsidR="00C474C1" w:rsidRDefault="0094609C" w:rsidP="00C52F4A">
      <w:r>
        <w:lastRenderedPageBreak/>
        <w:t>— </w:t>
      </w:r>
      <w:r w:rsidR="00C52F4A" w:rsidRPr="00605EB6">
        <w:t>Monsieur Lagarde</w:t>
      </w:r>
      <w:r w:rsidR="00C474C1">
        <w:t xml:space="preserve">, </w:t>
      </w:r>
      <w:r w:rsidR="00C52F4A" w:rsidRPr="00605EB6">
        <w:t>dit Jacques</w:t>
      </w:r>
      <w:r w:rsidR="00C474C1">
        <w:t xml:space="preserve">, </w:t>
      </w:r>
      <w:r w:rsidR="00C52F4A" w:rsidRPr="00605EB6">
        <w:t>je suis heureux de vous présenter le capitaine Jacques Vaillant</w:t>
      </w:r>
      <w:r w:rsidR="00C474C1">
        <w:t xml:space="preserve">, </w:t>
      </w:r>
      <w:r w:rsidR="00C52F4A" w:rsidRPr="00605EB6">
        <w:t>mon parrain</w:t>
      </w:r>
      <w:r w:rsidR="00C474C1">
        <w:t>.</w:t>
      </w:r>
    </w:p>
    <w:p w14:paraId="675DAF60" w14:textId="754BF19B" w:rsidR="00C474C1" w:rsidRDefault="0094609C" w:rsidP="00C52F4A">
      <w:r>
        <w:t>— </w:t>
      </w:r>
      <w:r w:rsidR="00C52F4A" w:rsidRPr="00605EB6">
        <w:t>Et votre second père</w:t>
      </w:r>
      <w:r w:rsidR="00C474C1">
        <w:t xml:space="preserve">, </w:t>
      </w:r>
      <w:r w:rsidR="00C52F4A" w:rsidRPr="00605EB6">
        <w:t>mon cher Jacques</w:t>
      </w:r>
      <w:r w:rsidR="00C474C1">
        <w:t xml:space="preserve">, </w:t>
      </w:r>
      <w:r w:rsidR="00C52F4A" w:rsidRPr="00605EB6">
        <w:t xml:space="preserve">ajouta </w:t>
      </w:r>
      <w:r w:rsidR="00C474C1">
        <w:t>M. </w:t>
      </w:r>
      <w:r w:rsidR="00C52F4A" w:rsidRPr="00605EB6">
        <w:t>Lagarde</w:t>
      </w:r>
      <w:r w:rsidR="00C474C1">
        <w:t xml:space="preserve"> : ; </w:t>
      </w:r>
      <w:r w:rsidR="00C52F4A" w:rsidRPr="00605EB6">
        <w:t>c</w:t>
      </w:r>
      <w:r w:rsidR="00C474C1">
        <w:t>’</w:t>
      </w:r>
      <w:r w:rsidR="00C52F4A" w:rsidRPr="00605EB6">
        <w:t>est vous qui me l</w:t>
      </w:r>
      <w:r w:rsidR="00C474C1">
        <w:t>’</w:t>
      </w:r>
      <w:r w:rsidR="00C52F4A" w:rsidRPr="00605EB6">
        <w:t>avez dit</w:t>
      </w:r>
      <w:r w:rsidR="00C474C1">
        <w:t>.</w:t>
      </w:r>
    </w:p>
    <w:p w14:paraId="6628E972" w14:textId="4EA11349" w:rsidR="00C474C1" w:rsidRDefault="0094609C" w:rsidP="00C52F4A">
      <w:r>
        <w:t>— </w:t>
      </w:r>
      <w:r w:rsidR="00C52F4A" w:rsidRPr="00605EB6">
        <w:t>Oh</w:t>
      </w:r>
      <w:r w:rsidR="00C474C1">
        <w:t xml:space="preserve"> ! </w:t>
      </w:r>
      <w:r w:rsidR="00C52F4A" w:rsidRPr="00605EB6">
        <w:t>oui</w:t>
      </w:r>
      <w:r w:rsidR="00C474C1">
        <w:t xml:space="preserve">, </w:t>
      </w:r>
      <w:r w:rsidR="00C52F4A" w:rsidRPr="00605EB6">
        <w:t>mon second père</w:t>
      </w:r>
      <w:r w:rsidR="00C474C1">
        <w:t xml:space="preserve">, </w:t>
      </w:r>
      <w:r w:rsidR="00C52F4A" w:rsidRPr="00605EB6">
        <w:t>fit le jeune homme</w:t>
      </w:r>
      <w:r w:rsidR="00C474C1">
        <w:t>.</w:t>
      </w:r>
    </w:p>
    <w:p w14:paraId="2D62706D" w14:textId="10D6BBEE" w:rsidR="00C474C1" w:rsidRDefault="00C52F4A" w:rsidP="00C52F4A">
      <w:r w:rsidRPr="00605EB6">
        <w:t xml:space="preserve">Jacques Vaillant et </w:t>
      </w:r>
      <w:r w:rsidR="00C474C1">
        <w:t>M. </w:t>
      </w:r>
      <w:r w:rsidRPr="00605EB6">
        <w:t>Lagarde se serrèrent la main</w:t>
      </w:r>
      <w:r w:rsidR="00C474C1">
        <w:t>.</w:t>
      </w:r>
    </w:p>
    <w:p w14:paraId="2583E1B4" w14:textId="52870212" w:rsidR="00C474C1" w:rsidRDefault="0094609C" w:rsidP="00C52F4A">
      <w:r>
        <w:t>— </w:t>
      </w:r>
      <w:r w:rsidR="00C52F4A" w:rsidRPr="00605EB6">
        <w:t>Moi</w:t>
      </w:r>
      <w:r w:rsidR="00C474C1">
        <w:t xml:space="preserve">, </w:t>
      </w:r>
      <w:r w:rsidR="00C52F4A" w:rsidRPr="00605EB6">
        <w:t>dit Gertrude</w:t>
      </w:r>
      <w:r w:rsidR="00C474C1">
        <w:t xml:space="preserve">, </w:t>
      </w:r>
      <w:r w:rsidR="00C52F4A" w:rsidRPr="00605EB6">
        <w:t>toujours à la hauteur des circonstances</w:t>
      </w:r>
      <w:r w:rsidR="00C474C1">
        <w:t xml:space="preserve">, </w:t>
      </w:r>
      <w:r w:rsidR="00C52F4A" w:rsidRPr="00605EB6">
        <w:t>je cours chercher des provisions</w:t>
      </w:r>
      <w:r w:rsidR="00C474C1">
        <w:t>.</w:t>
      </w:r>
    </w:p>
    <w:p w14:paraId="0DC80FD0" w14:textId="3759AE03" w:rsidR="00C474C1" w:rsidRDefault="0094609C" w:rsidP="00C52F4A">
      <w:r>
        <w:t>— </w:t>
      </w:r>
      <w:r w:rsidR="00C52F4A" w:rsidRPr="00605EB6">
        <w:t>Monsieur Vaillant</w:t>
      </w:r>
      <w:r w:rsidR="00C474C1">
        <w:t xml:space="preserve">, </w:t>
      </w:r>
      <w:r w:rsidR="00C52F4A" w:rsidRPr="00605EB6">
        <w:t xml:space="preserve">reprit </w:t>
      </w:r>
      <w:r w:rsidR="00C474C1">
        <w:t>M. </w:t>
      </w:r>
      <w:r w:rsidR="00C52F4A" w:rsidRPr="00605EB6">
        <w:t>Lagarde</w:t>
      </w:r>
      <w:r w:rsidR="00C474C1">
        <w:t xml:space="preserve">, </w:t>
      </w:r>
      <w:r w:rsidR="00C52F4A" w:rsidRPr="00605EB6">
        <w:t>avec un accent d</w:t>
      </w:r>
      <w:r w:rsidR="00C474C1">
        <w:t>’</w:t>
      </w:r>
      <w:r w:rsidR="00C52F4A" w:rsidRPr="00605EB6">
        <w:t>émotion profonde</w:t>
      </w:r>
      <w:r w:rsidR="00C474C1">
        <w:t xml:space="preserve">, </w:t>
      </w:r>
      <w:r w:rsidR="00C52F4A" w:rsidRPr="00605EB6">
        <w:t>je sais quelles sont vos douleurs</w:t>
      </w:r>
      <w:r w:rsidR="00C474C1">
        <w:t xml:space="preserve"> ; </w:t>
      </w:r>
      <w:r w:rsidR="00C52F4A" w:rsidRPr="00605EB6">
        <w:t>des paroles de consolation seraient superflues</w:t>
      </w:r>
      <w:r w:rsidR="00C474C1">
        <w:t xml:space="preserve">. </w:t>
      </w:r>
      <w:r w:rsidR="00C52F4A" w:rsidRPr="00605EB6">
        <w:t>Allez</w:t>
      </w:r>
      <w:r w:rsidR="00C474C1">
        <w:t xml:space="preserve">, </w:t>
      </w:r>
      <w:r w:rsidR="00C52F4A" w:rsidRPr="00605EB6">
        <w:t>il existe d</w:t>
      </w:r>
      <w:r w:rsidR="00C474C1">
        <w:t>’</w:t>
      </w:r>
      <w:r w:rsidR="00C52F4A" w:rsidRPr="00605EB6">
        <w:t>autres malheurs</w:t>
      </w:r>
      <w:r w:rsidR="00C474C1">
        <w:t xml:space="preserve">, </w:t>
      </w:r>
      <w:r w:rsidR="00C52F4A" w:rsidRPr="00605EB6">
        <w:t>j</w:t>
      </w:r>
      <w:r w:rsidR="00C474C1">
        <w:t>’</w:t>
      </w:r>
      <w:r w:rsidR="00C52F4A" w:rsidRPr="00605EB6">
        <w:t>en connais</w:t>
      </w:r>
      <w:r w:rsidR="00C474C1">
        <w:t xml:space="preserve">, </w:t>
      </w:r>
      <w:r w:rsidR="00C52F4A" w:rsidRPr="00605EB6">
        <w:t>plus grands encore que les vôtres</w:t>
      </w:r>
      <w:r w:rsidR="00C474C1">
        <w:t>.</w:t>
      </w:r>
    </w:p>
    <w:p w14:paraId="35B49EFC" w14:textId="77777777" w:rsidR="00C474C1" w:rsidRDefault="00C52F4A" w:rsidP="00C52F4A">
      <w:r w:rsidRPr="00605EB6">
        <w:t>On entra dans la maison</w:t>
      </w:r>
      <w:r w:rsidR="00C474C1">
        <w:t xml:space="preserve">, </w:t>
      </w:r>
      <w:r w:rsidRPr="00605EB6">
        <w:t>et les trois hommes causèrent intimement dans la salle à manger jusqu</w:t>
      </w:r>
      <w:r w:rsidR="00C474C1">
        <w:t>’</w:t>
      </w:r>
      <w:r w:rsidRPr="00605EB6">
        <w:t>au retour de Gertrude</w:t>
      </w:r>
      <w:r w:rsidR="00C474C1">
        <w:t>.</w:t>
      </w:r>
    </w:p>
    <w:p w14:paraId="622C4233" w14:textId="63218DAB" w:rsidR="00C474C1" w:rsidRDefault="0094609C" w:rsidP="00C52F4A">
      <w:r>
        <w:t>— </w:t>
      </w:r>
      <w:r w:rsidR="00C52F4A" w:rsidRPr="00605EB6">
        <w:t>Je pense</w:t>
      </w:r>
      <w:r w:rsidR="00C474C1">
        <w:t xml:space="preserve">, </w:t>
      </w:r>
      <w:r w:rsidR="00C52F4A" w:rsidRPr="00605EB6">
        <w:t>monsieur Lagarde</w:t>
      </w:r>
      <w:r w:rsidR="00C474C1">
        <w:t xml:space="preserve">, </w:t>
      </w:r>
      <w:r w:rsidR="00C52F4A" w:rsidRPr="00605EB6">
        <w:t>dit Jacques Vaillant</w:t>
      </w:r>
      <w:r w:rsidR="00C474C1">
        <w:t xml:space="preserve">, </w:t>
      </w:r>
      <w:r w:rsidR="00C52F4A" w:rsidRPr="00605EB6">
        <w:t>que vous resterez quelques jours avec nous</w:t>
      </w:r>
      <w:r w:rsidR="00C474C1">
        <w:t>.</w:t>
      </w:r>
    </w:p>
    <w:p w14:paraId="7EC85CA4" w14:textId="7EABB557" w:rsidR="00C474C1" w:rsidRDefault="0094609C" w:rsidP="00C52F4A">
      <w:r>
        <w:t>— </w:t>
      </w:r>
      <w:r w:rsidR="00C52F4A" w:rsidRPr="00605EB6">
        <w:t>Plusieurs jours</w:t>
      </w:r>
      <w:r w:rsidR="00C474C1">
        <w:t xml:space="preserve">, </w:t>
      </w:r>
      <w:r w:rsidR="00C52F4A" w:rsidRPr="00605EB6">
        <w:t>c</w:t>
      </w:r>
      <w:r w:rsidR="00C474C1">
        <w:t>’</w:t>
      </w:r>
      <w:r w:rsidR="00C52F4A" w:rsidRPr="00605EB6">
        <w:t>est impossible</w:t>
      </w:r>
      <w:r w:rsidR="00C474C1">
        <w:t xml:space="preserve"> ; </w:t>
      </w:r>
      <w:r w:rsidR="00C52F4A" w:rsidRPr="00605EB6">
        <w:t>mais je puis vous donner la journée de demain tout entière</w:t>
      </w:r>
      <w:r w:rsidR="00C474C1">
        <w:t xml:space="preserve">. </w:t>
      </w:r>
      <w:r w:rsidR="00C52F4A" w:rsidRPr="00605EB6">
        <w:t>Cependant</w:t>
      </w:r>
      <w:r w:rsidR="00C474C1">
        <w:t xml:space="preserve">, </w:t>
      </w:r>
      <w:r w:rsidR="00C52F4A" w:rsidRPr="00605EB6">
        <w:t>si je devais vous occasionner le moindre dérangement</w:t>
      </w:r>
      <w:r w:rsidR="00C474C1">
        <w:t>…</w:t>
      </w:r>
    </w:p>
    <w:p w14:paraId="258C3CAA" w14:textId="175D6272" w:rsidR="00C474C1" w:rsidRDefault="0094609C" w:rsidP="00C52F4A">
      <w:r>
        <w:t>— </w:t>
      </w:r>
      <w:r w:rsidR="00C52F4A" w:rsidRPr="00605EB6">
        <w:t>En aucune façon</w:t>
      </w:r>
      <w:r w:rsidR="00C474C1">
        <w:t xml:space="preserve">, </w:t>
      </w:r>
      <w:r w:rsidR="00C52F4A" w:rsidRPr="00605EB6">
        <w:t>répliqua vivement l</w:t>
      </w:r>
      <w:r w:rsidR="00C474C1">
        <w:t>’</w:t>
      </w:r>
      <w:r w:rsidR="00C52F4A" w:rsidRPr="00605EB6">
        <w:t>ancien dragon</w:t>
      </w:r>
      <w:r w:rsidR="00C474C1">
        <w:t xml:space="preserve"> : ; </w:t>
      </w:r>
      <w:r w:rsidR="00C52F4A" w:rsidRPr="00605EB6">
        <w:t>nous n</w:t>
      </w:r>
      <w:r w:rsidR="00C474C1">
        <w:t>’</w:t>
      </w:r>
      <w:r w:rsidR="00C52F4A" w:rsidRPr="00605EB6">
        <w:t>avons qu</w:t>
      </w:r>
      <w:r w:rsidR="00C474C1">
        <w:t>’</w:t>
      </w:r>
      <w:r w:rsidR="00C52F4A" w:rsidRPr="00605EB6">
        <w:t>une chambre à vous donner</w:t>
      </w:r>
      <w:r w:rsidR="00C474C1">
        <w:t xml:space="preserve">, </w:t>
      </w:r>
      <w:r w:rsidR="00C52F4A" w:rsidRPr="00605EB6">
        <w:t>et c</w:t>
      </w:r>
      <w:r w:rsidR="00C474C1">
        <w:t>’</w:t>
      </w:r>
      <w:r w:rsidR="00C52F4A" w:rsidRPr="00605EB6">
        <w:t>est celle de notre pauvre Jeanne</w:t>
      </w:r>
      <w:r w:rsidR="00C474C1">
        <w:t>.</w:t>
      </w:r>
    </w:p>
    <w:p w14:paraId="6EE5EC78" w14:textId="4B1CD6D1" w:rsidR="00C474C1" w:rsidRDefault="0094609C" w:rsidP="00C52F4A">
      <w:r>
        <w:t>— </w:t>
      </w:r>
      <w:r w:rsidR="00C52F4A" w:rsidRPr="00605EB6">
        <w:t>Je coucherai dans ce lieu plein de douloureux souvenirs</w:t>
      </w:r>
      <w:r w:rsidR="00C474C1">
        <w:t>.</w:t>
      </w:r>
    </w:p>
    <w:p w14:paraId="716BA1B8" w14:textId="77777777" w:rsidR="00C474C1" w:rsidRDefault="00C52F4A" w:rsidP="00C52F4A">
      <w:r w:rsidRPr="00605EB6">
        <w:lastRenderedPageBreak/>
        <w:t>Jacques Vaillant se leva en disant qu</w:t>
      </w:r>
      <w:r w:rsidR="00C474C1">
        <w:t>’</w:t>
      </w:r>
      <w:r w:rsidRPr="00605EB6">
        <w:t>il avait quelqu</w:t>
      </w:r>
      <w:r w:rsidR="00C474C1">
        <w:t>’</w:t>
      </w:r>
      <w:r w:rsidRPr="00605EB6">
        <w:t>un à voir dans le village</w:t>
      </w:r>
      <w:r w:rsidR="00C474C1">
        <w:t xml:space="preserve">. </w:t>
      </w:r>
      <w:r w:rsidRPr="00605EB6">
        <w:t>C</w:t>
      </w:r>
      <w:r w:rsidR="00C474C1">
        <w:t>’</w:t>
      </w:r>
      <w:r w:rsidRPr="00605EB6">
        <w:t>était un prétexte pour sortir</w:t>
      </w:r>
      <w:r w:rsidR="00C474C1">
        <w:t xml:space="preserve">. </w:t>
      </w:r>
      <w:r w:rsidRPr="00605EB6">
        <w:t>En réalité</w:t>
      </w:r>
      <w:r w:rsidR="00C474C1">
        <w:t xml:space="preserve">, </w:t>
      </w:r>
      <w:r w:rsidRPr="00605EB6">
        <w:t>il voulait ménager à ses hôtes une causerie en tête à tête</w:t>
      </w:r>
      <w:r w:rsidR="00C474C1">
        <w:t>.</w:t>
      </w:r>
    </w:p>
    <w:p w14:paraId="1CA9BFF9" w14:textId="7456EB99" w:rsidR="00C474C1" w:rsidRDefault="0094609C" w:rsidP="00C52F4A">
      <w:r>
        <w:t>— </w:t>
      </w:r>
      <w:r w:rsidR="00C52F4A" w:rsidRPr="00605EB6">
        <w:t>Jacques</w:t>
      </w:r>
      <w:r w:rsidR="00C474C1">
        <w:t xml:space="preserve">, </w:t>
      </w:r>
      <w:r w:rsidR="00C52F4A" w:rsidRPr="00605EB6">
        <w:t>mon cher Jacques</w:t>
      </w:r>
      <w:r w:rsidR="00C474C1">
        <w:t xml:space="preserve">, </w:t>
      </w:r>
      <w:r w:rsidR="00C52F4A" w:rsidRPr="00605EB6">
        <w:t xml:space="preserve">dit </w:t>
      </w:r>
      <w:r w:rsidR="00C474C1">
        <w:t>M. </w:t>
      </w:r>
      <w:r w:rsidR="00C52F4A" w:rsidRPr="00605EB6">
        <w:t>Lagarde au jeune officier</w:t>
      </w:r>
      <w:r w:rsidR="00C474C1">
        <w:t xml:space="preserve">, </w:t>
      </w:r>
      <w:r w:rsidR="00C52F4A" w:rsidRPr="00605EB6">
        <w:t>quand ils furent seuls</w:t>
      </w:r>
      <w:r w:rsidR="00C474C1">
        <w:t xml:space="preserve">, </w:t>
      </w:r>
      <w:r w:rsidR="00C52F4A" w:rsidRPr="00605EB6">
        <w:t>avant de venir à Mareille</w:t>
      </w:r>
      <w:r w:rsidR="00C474C1">
        <w:t xml:space="preserve">, </w:t>
      </w:r>
      <w:r w:rsidR="00C52F4A" w:rsidRPr="00605EB6">
        <w:t>je me suis informé et j</w:t>
      </w:r>
      <w:r w:rsidR="00C474C1">
        <w:t>’</w:t>
      </w:r>
      <w:r w:rsidR="00C52F4A" w:rsidRPr="00605EB6">
        <w:t>ai tout appris</w:t>
      </w:r>
      <w:r w:rsidR="00C474C1">
        <w:t xml:space="preserve"> ; </w:t>
      </w:r>
      <w:r w:rsidR="00C52F4A" w:rsidRPr="00605EB6">
        <w:t>ah</w:t>
      </w:r>
      <w:r w:rsidR="00C474C1">
        <w:t xml:space="preserve"> ! </w:t>
      </w:r>
      <w:r w:rsidR="00C52F4A" w:rsidRPr="00605EB6">
        <w:t>mon ami</w:t>
      </w:r>
      <w:r w:rsidR="00C474C1">
        <w:t xml:space="preserve">, </w:t>
      </w:r>
      <w:r w:rsidR="00C52F4A" w:rsidRPr="00605EB6">
        <w:t>je vous plains sincèrement</w:t>
      </w:r>
      <w:r w:rsidR="00C474C1">
        <w:t xml:space="preserve"> ; </w:t>
      </w:r>
      <w:r w:rsidR="00C52F4A" w:rsidRPr="00605EB6">
        <w:t>comme vous avez dû souffrir</w:t>
      </w:r>
      <w:r w:rsidR="00C474C1">
        <w:t> !</w:t>
      </w:r>
    </w:p>
    <w:p w14:paraId="412B218D" w14:textId="25574A71" w:rsidR="00C474C1" w:rsidRDefault="0094609C" w:rsidP="00C52F4A">
      <w:r>
        <w:t>— </w:t>
      </w:r>
      <w:r w:rsidR="00C52F4A" w:rsidRPr="00605EB6">
        <w:t>Je souffre encore</w:t>
      </w:r>
      <w:r w:rsidR="00C474C1">
        <w:t xml:space="preserve">, </w:t>
      </w:r>
      <w:r w:rsidR="00C52F4A" w:rsidRPr="00605EB6">
        <w:t>et je souffrirai toujours</w:t>
      </w:r>
      <w:r w:rsidR="00C474C1">
        <w:t xml:space="preserve">. </w:t>
      </w:r>
      <w:r w:rsidR="00C52F4A" w:rsidRPr="00605EB6">
        <w:t>Ici</w:t>
      </w:r>
      <w:r w:rsidR="00C474C1">
        <w:t xml:space="preserve">, </w:t>
      </w:r>
      <w:r w:rsidR="00C52F4A" w:rsidRPr="00605EB6">
        <w:t>devant ce vieillard</w:t>
      </w:r>
      <w:r w:rsidR="00C474C1">
        <w:t xml:space="preserve">, </w:t>
      </w:r>
      <w:r w:rsidR="00C52F4A" w:rsidRPr="00605EB6">
        <w:t>qui vient de nous quitter et que ce coup terrible a écrasé</w:t>
      </w:r>
      <w:r w:rsidR="00C474C1">
        <w:t xml:space="preserve">, </w:t>
      </w:r>
      <w:r w:rsidR="00C52F4A" w:rsidRPr="00605EB6">
        <w:t>j</w:t>
      </w:r>
      <w:r w:rsidR="00C474C1">
        <w:t>’</w:t>
      </w:r>
      <w:r w:rsidR="00C52F4A" w:rsidRPr="00605EB6">
        <w:t>ai encore la force de contenir mon désespoir pour ne pas envenimer les plaies de son cœur</w:t>
      </w:r>
      <w:r w:rsidR="00C474C1">
        <w:t xml:space="preserve"> ; </w:t>
      </w:r>
      <w:r w:rsidR="00C52F4A" w:rsidRPr="00605EB6">
        <w:t>mais plus tard</w:t>
      </w:r>
      <w:r w:rsidR="00C474C1">
        <w:t xml:space="preserve">… </w:t>
      </w:r>
      <w:r w:rsidR="00C52F4A" w:rsidRPr="00605EB6">
        <w:t>Vous me disiez naguère</w:t>
      </w:r>
      <w:r w:rsidR="00C474C1">
        <w:t> : « </w:t>
      </w:r>
      <w:r w:rsidR="00C52F4A" w:rsidRPr="00605EB6">
        <w:t>Vous pouvez avoir de belles espérances</w:t>
      </w:r>
      <w:r w:rsidR="00C474C1">
        <w:t xml:space="preserve">, </w:t>
      </w:r>
      <w:r w:rsidR="00C52F4A" w:rsidRPr="00605EB6">
        <w:t>l</w:t>
      </w:r>
      <w:r w:rsidR="00C474C1">
        <w:t>’</w:t>
      </w:r>
      <w:r w:rsidR="00C52F4A" w:rsidRPr="00605EB6">
        <w:t>avenir vous promet beaucoup</w:t>
      </w:r>
      <w:r w:rsidR="00C474C1">
        <w:t>… »</w:t>
      </w:r>
      <w:r w:rsidR="00C52F4A" w:rsidRPr="00605EB6">
        <w:t xml:space="preserve"> Sans doute</w:t>
      </w:r>
      <w:r w:rsidR="00C474C1">
        <w:t xml:space="preserve">, </w:t>
      </w:r>
      <w:r w:rsidR="00C52F4A" w:rsidRPr="00605EB6">
        <w:t>un chemin facile m</w:t>
      </w:r>
      <w:r w:rsidR="00C474C1">
        <w:t>’</w:t>
      </w:r>
      <w:r w:rsidR="00C52F4A" w:rsidRPr="00605EB6">
        <w:t>est ouvert et</w:t>
      </w:r>
      <w:r w:rsidR="00C474C1">
        <w:t xml:space="preserve">, </w:t>
      </w:r>
      <w:r w:rsidR="00C52F4A" w:rsidRPr="00605EB6">
        <w:t>par le travail</w:t>
      </w:r>
      <w:r w:rsidR="00C474C1">
        <w:t xml:space="preserve">, </w:t>
      </w:r>
      <w:r w:rsidR="00C52F4A" w:rsidRPr="00605EB6">
        <w:t>je pourrai</w:t>
      </w:r>
      <w:r w:rsidR="00754865">
        <w:t>s</w:t>
      </w:r>
      <w:r w:rsidR="00C52F4A" w:rsidRPr="00605EB6">
        <w:t xml:space="preserve"> arriver à une position enviable</w:t>
      </w:r>
      <w:r w:rsidR="00C474C1">
        <w:t xml:space="preserve">. </w:t>
      </w:r>
      <w:r w:rsidR="00C52F4A" w:rsidRPr="00605EB6">
        <w:t>Mais pourquoi</w:t>
      </w:r>
      <w:r w:rsidR="00C474C1">
        <w:t xml:space="preserve">, ? </w:t>
      </w:r>
      <w:r w:rsidR="00C52F4A" w:rsidRPr="00605EB6">
        <w:t>pour qui puis-je avoir de l</w:t>
      </w:r>
      <w:r w:rsidR="00C474C1">
        <w:t>’</w:t>
      </w:r>
      <w:r w:rsidR="00C52F4A" w:rsidRPr="00605EB6">
        <w:t>ambition maintenant</w:t>
      </w:r>
      <w:r w:rsidR="00C474C1">
        <w:t xml:space="preserve"> ? </w:t>
      </w:r>
      <w:r w:rsidR="00C52F4A" w:rsidRPr="00605EB6">
        <w:t>Ai-je besoin de la fortune</w:t>
      </w:r>
      <w:r w:rsidR="00C474C1">
        <w:t xml:space="preserve">, </w:t>
      </w:r>
      <w:r w:rsidR="00C52F4A" w:rsidRPr="00605EB6">
        <w:t>quand je n</w:t>
      </w:r>
      <w:r w:rsidR="00C474C1">
        <w:t>’</w:t>
      </w:r>
      <w:r w:rsidR="00C52F4A" w:rsidRPr="00605EB6">
        <w:t>ai plus le bonheur à espérer</w:t>
      </w:r>
      <w:r w:rsidR="00C474C1">
        <w:t xml:space="preserve"> ? </w:t>
      </w:r>
      <w:r w:rsidR="00C52F4A" w:rsidRPr="00605EB6">
        <w:t>Hélas</w:t>
      </w:r>
      <w:r w:rsidR="00C474C1">
        <w:t xml:space="preserve"> ! </w:t>
      </w:r>
      <w:r w:rsidR="00C52F4A" w:rsidRPr="00605EB6">
        <w:t>ce qui me donnait la force et le courage n</w:t>
      </w:r>
      <w:r w:rsidR="00C474C1">
        <w:t>’</w:t>
      </w:r>
      <w:r w:rsidR="00C52F4A" w:rsidRPr="00605EB6">
        <w:t>existe plus</w:t>
      </w:r>
      <w:r w:rsidR="00C474C1">
        <w:t xml:space="preserve"> ! </w:t>
      </w:r>
      <w:r w:rsidR="00C52F4A" w:rsidRPr="00605EB6">
        <w:t>Je suis anéanti</w:t>
      </w:r>
      <w:r w:rsidR="00C474C1">
        <w:t xml:space="preserve"> ; </w:t>
      </w:r>
      <w:r w:rsidR="00C52F4A" w:rsidRPr="00605EB6">
        <w:t>en moi</w:t>
      </w:r>
      <w:r w:rsidR="00C474C1">
        <w:t xml:space="preserve">, </w:t>
      </w:r>
      <w:r w:rsidR="00C52F4A" w:rsidRPr="00605EB6">
        <w:t>tous les ressorts se sont brisés</w:t>
      </w:r>
      <w:r w:rsidR="00C474C1">
        <w:t xml:space="preserve">, </w:t>
      </w:r>
      <w:r w:rsidR="00C52F4A" w:rsidRPr="00605EB6">
        <w:t>toute flamme est éteinte</w:t>
      </w:r>
      <w:r w:rsidR="00C474C1">
        <w:t xml:space="preserve">… </w:t>
      </w:r>
      <w:r w:rsidR="00C52F4A" w:rsidRPr="00605EB6">
        <w:t>Tenez</w:t>
      </w:r>
      <w:r w:rsidR="00C474C1">
        <w:t xml:space="preserve">, </w:t>
      </w:r>
      <w:r w:rsidR="00C52F4A" w:rsidRPr="00605EB6">
        <w:t>si un nouveau danger menaçait la France</w:t>
      </w:r>
      <w:r w:rsidR="00C474C1">
        <w:t xml:space="preserve">, </w:t>
      </w:r>
      <w:r w:rsidR="00C52F4A" w:rsidRPr="00605EB6">
        <w:t>je crois que je manquerais de patriotisme</w:t>
      </w:r>
      <w:r w:rsidR="00C474C1">
        <w:t> !</w:t>
      </w:r>
    </w:p>
    <w:p w14:paraId="22DAAFE0" w14:textId="410C65F3" w:rsidR="00C474C1" w:rsidRDefault="00C474C1" w:rsidP="00C52F4A">
      <w:r>
        <w:t>M. </w:t>
      </w:r>
      <w:r w:rsidR="00C52F4A" w:rsidRPr="00605EB6">
        <w:t>Lagarde resta un moment silencieux et répondit</w:t>
      </w:r>
      <w:r>
        <w:t> :.</w:t>
      </w:r>
    </w:p>
    <w:p w14:paraId="3CC3A34E" w14:textId="5577D111" w:rsidR="00C474C1" w:rsidRDefault="0094609C" w:rsidP="00C52F4A">
      <w:r>
        <w:t>— </w:t>
      </w:r>
      <w:r w:rsidR="00C52F4A" w:rsidRPr="00605EB6">
        <w:t>Vous vous plaignez bien amèrement</w:t>
      </w:r>
      <w:r w:rsidR="00C474C1">
        <w:t xml:space="preserve">, </w:t>
      </w:r>
      <w:r w:rsidR="00C52F4A" w:rsidRPr="00605EB6">
        <w:t>Jacques</w:t>
      </w:r>
      <w:r w:rsidR="00C474C1">
        <w:t xml:space="preserve"> ; </w:t>
      </w:r>
      <w:r w:rsidR="00C52F4A" w:rsidRPr="00605EB6">
        <w:t>ah</w:t>
      </w:r>
      <w:r w:rsidR="00C474C1">
        <w:t xml:space="preserve"> ! </w:t>
      </w:r>
      <w:r w:rsidR="00C52F4A" w:rsidRPr="00605EB6">
        <w:t>je comprends votre douleur</w:t>
      </w:r>
      <w:r w:rsidR="00C474C1">
        <w:t xml:space="preserve"> ! </w:t>
      </w:r>
      <w:r w:rsidR="00C52F4A" w:rsidRPr="00605EB6">
        <w:t>Mais</w:t>
      </w:r>
      <w:r w:rsidR="00C474C1">
        <w:t xml:space="preserve">, </w:t>
      </w:r>
      <w:r w:rsidR="00C52F4A" w:rsidRPr="00605EB6">
        <w:t>permettez-moi de vous le dire</w:t>
      </w:r>
      <w:r w:rsidR="00C474C1">
        <w:t xml:space="preserve">, </w:t>
      </w:r>
      <w:r w:rsidR="00C52F4A" w:rsidRPr="00605EB6">
        <w:t>mon ami</w:t>
      </w:r>
      <w:r w:rsidR="00C474C1">
        <w:t xml:space="preserve">, </w:t>
      </w:r>
      <w:r w:rsidR="00C52F4A" w:rsidRPr="00605EB6">
        <w:t>votre malheur n</w:t>
      </w:r>
      <w:r w:rsidR="00C474C1">
        <w:t>’</w:t>
      </w:r>
      <w:r w:rsidR="00C52F4A" w:rsidRPr="00605EB6">
        <w:t>est rien</w:t>
      </w:r>
      <w:r w:rsidR="00C474C1">
        <w:t xml:space="preserve">, </w:t>
      </w:r>
      <w:r w:rsidR="00C52F4A" w:rsidRPr="00605EB6">
        <w:t>entendez-vous</w:t>
      </w:r>
      <w:r w:rsidR="00C474C1">
        <w:t xml:space="preserve"> ? </w:t>
      </w:r>
      <w:r w:rsidR="00C52F4A" w:rsidRPr="00605EB6">
        <w:t>rien</w:t>
      </w:r>
      <w:r w:rsidR="00C474C1">
        <w:t xml:space="preserve">, </w:t>
      </w:r>
      <w:r w:rsidR="00C52F4A" w:rsidRPr="00605EB6">
        <w:t>à côté des miens</w:t>
      </w:r>
      <w:r w:rsidR="00C474C1">
        <w:t xml:space="preserve">. </w:t>
      </w:r>
      <w:r w:rsidR="00C52F4A" w:rsidRPr="00605EB6">
        <w:t>Et pourtant je ne me laisse pas abattre</w:t>
      </w:r>
      <w:r w:rsidR="00C474C1">
        <w:t xml:space="preserve">, </w:t>
      </w:r>
      <w:r w:rsidR="00C52F4A" w:rsidRPr="00605EB6">
        <w:t>je reste debout</w:t>
      </w:r>
      <w:r w:rsidR="00C474C1">
        <w:t xml:space="preserve"> ; </w:t>
      </w:r>
      <w:r w:rsidR="00C52F4A" w:rsidRPr="00605EB6">
        <w:t>je conserve ma force</w:t>
      </w:r>
      <w:r w:rsidR="00C474C1">
        <w:t xml:space="preserve">, </w:t>
      </w:r>
      <w:r w:rsidR="00C52F4A" w:rsidRPr="00605EB6">
        <w:t>mon courage</w:t>
      </w:r>
      <w:r w:rsidR="00C474C1">
        <w:t xml:space="preserve">, </w:t>
      </w:r>
      <w:r w:rsidR="00C52F4A" w:rsidRPr="00605EB6">
        <w:t>et j</w:t>
      </w:r>
      <w:r w:rsidR="00C474C1">
        <w:t>’</w:t>
      </w:r>
      <w:r w:rsidR="00C52F4A" w:rsidRPr="00605EB6">
        <w:t>espère</w:t>
      </w:r>
      <w:r w:rsidR="00C474C1">
        <w:t> !</w:t>
      </w:r>
    </w:p>
    <w:p w14:paraId="58E49319" w14:textId="77777777" w:rsidR="00C474C1" w:rsidRDefault="00C52F4A" w:rsidP="00C52F4A">
      <w:r w:rsidRPr="00605EB6">
        <w:t>Le jeune homme tressaillit et se redressa</w:t>
      </w:r>
      <w:r w:rsidR="00C474C1">
        <w:t> :</w:t>
      </w:r>
    </w:p>
    <w:p w14:paraId="1FFC6FF4" w14:textId="381B32C6" w:rsidR="00C474C1" w:rsidRDefault="0094609C" w:rsidP="00C52F4A">
      <w:r>
        <w:t>— </w:t>
      </w:r>
      <w:r w:rsidR="00C52F4A" w:rsidRPr="00605EB6">
        <w:t>Je serais comme vous si je pouvais espérer</w:t>
      </w:r>
      <w:r w:rsidR="00C474C1">
        <w:t xml:space="preserve"> ! </w:t>
      </w:r>
      <w:r w:rsidR="00C52F4A" w:rsidRPr="00605EB6">
        <w:t>s</w:t>
      </w:r>
      <w:r w:rsidR="00C474C1">
        <w:t>’</w:t>
      </w:r>
      <w:r w:rsidR="00C52F4A" w:rsidRPr="00605EB6">
        <w:t>écria-t-il</w:t>
      </w:r>
      <w:r w:rsidR="00C474C1">
        <w:t>.</w:t>
      </w:r>
    </w:p>
    <w:p w14:paraId="17E78F11" w14:textId="35E74989" w:rsidR="00C474C1" w:rsidRDefault="0094609C" w:rsidP="00C52F4A">
      <w:r>
        <w:lastRenderedPageBreak/>
        <w:t>— </w:t>
      </w:r>
      <w:r w:rsidR="00C52F4A" w:rsidRPr="00605EB6">
        <w:t>Eh bien</w:t>
      </w:r>
      <w:r w:rsidR="00C474C1">
        <w:t xml:space="preserve">, </w:t>
      </w:r>
      <w:r w:rsidR="00C52F4A" w:rsidRPr="00605EB6">
        <w:t>espérez donc</w:t>
      </w:r>
      <w:r w:rsidR="00C474C1">
        <w:t> !</w:t>
      </w:r>
    </w:p>
    <w:p w14:paraId="1CC829B7" w14:textId="7510C160" w:rsidR="00C474C1" w:rsidRDefault="0094609C" w:rsidP="00C52F4A">
      <w:r>
        <w:t>— </w:t>
      </w:r>
      <w:r w:rsidR="00C52F4A" w:rsidRPr="00605EB6">
        <w:t>Elle est morte</w:t>
      </w:r>
      <w:r w:rsidR="00C474C1">
        <w:t xml:space="preserve"> ! </w:t>
      </w:r>
      <w:r w:rsidR="00C52F4A" w:rsidRPr="00605EB6">
        <w:t>soupira Jacques</w:t>
      </w:r>
      <w:r w:rsidR="00C474C1">
        <w:t>.</w:t>
      </w:r>
    </w:p>
    <w:p w14:paraId="646FD54D" w14:textId="5EAC24F8" w:rsidR="00C474C1" w:rsidRDefault="00C474C1" w:rsidP="00C52F4A">
      <w:r>
        <w:t>M. </w:t>
      </w:r>
      <w:r w:rsidR="00C52F4A" w:rsidRPr="00605EB6">
        <w:t>Lagarde fut sur le point de lui crier</w:t>
      </w:r>
      <w:r>
        <w:t> :</w:t>
      </w:r>
    </w:p>
    <w:p w14:paraId="6DC297F1" w14:textId="4B791B19" w:rsidR="00C474C1" w:rsidRDefault="0094609C" w:rsidP="00C52F4A">
      <w:r>
        <w:t>— </w:t>
      </w:r>
      <w:r w:rsidR="00C52F4A" w:rsidRPr="00605EB6">
        <w:t>Jeanne existe</w:t>
      </w:r>
      <w:r w:rsidR="00C474C1">
        <w:t> !</w:t>
      </w:r>
    </w:p>
    <w:p w14:paraId="43205D7D" w14:textId="741CAF7D" w:rsidR="00C474C1" w:rsidRDefault="00C52F4A" w:rsidP="00C52F4A">
      <w:r w:rsidRPr="00605EB6">
        <w:t>Mais il se retint</w:t>
      </w:r>
      <w:r w:rsidR="004540F3">
        <w:t> ;</w:t>
      </w:r>
      <w:r w:rsidR="00C474C1">
        <w:t xml:space="preserve"> </w:t>
      </w:r>
      <w:r w:rsidRPr="00605EB6">
        <w:t>car ce n</w:t>
      </w:r>
      <w:r w:rsidR="00C474C1">
        <w:t>’</w:t>
      </w:r>
      <w:r w:rsidRPr="00605EB6">
        <w:t>était pas une demi-joie</w:t>
      </w:r>
      <w:r w:rsidR="00C474C1">
        <w:t xml:space="preserve">, </w:t>
      </w:r>
      <w:r w:rsidRPr="00605EB6">
        <w:t>un espoir conditionnel qu</w:t>
      </w:r>
      <w:r w:rsidR="00C474C1">
        <w:t>’</w:t>
      </w:r>
      <w:r w:rsidRPr="00605EB6">
        <w:t>il voulait lui donner</w:t>
      </w:r>
      <w:r w:rsidR="00C474C1">
        <w:t>.</w:t>
      </w:r>
    </w:p>
    <w:p w14:paraId="218EB11F" w14:textId="39F45611" w:rsidR="00C474C1" w:rsidRDefault="0094609C" w:rsidP="00C52F4A">
      <w:r>
        <w:t>— </w:t>
      </w:r>
      <w:r w:rsidR="00C52F4A" w:rsidRPr="00605EB6">
        <w:t>Non</w:t>
      </w:r>
      <w:r w:rsidR="00C474C1">
        <w:t xml:space="preserve">, </w:t>
      </w:r>
      <w:r w:rsidR="00C52F4A" w:rsidRPr="00605EB6">
        <w:t>se dit-il</w:t>
      </w:r>
      <w:r w:rsidR="00C474C1">
        <w:t xml:space="preserve">, </w:t>
      </w:r>
      <w:r w:rsidR="00C52F4A" w:rsidRPr="00605EB6">
        <w:t>attendons encore</w:t>
      </w:r>
      <w:r w:rsidR="00C474C1">
        <w:t>.</w:t>
      </w:r>
    </w:p>
    <w:p w14:paraId="48EABF67" w14:textId="77777777" w:rsidR="00C474C1" w:rsidRDefault="00C52F4A" w:rsidP="00C52F4A">
      <w:r w:rsidRPr="00605EB6">
        <w:t>Après un moment de silence</w:t>
      </w:r>
      <w:r w:rsidR="00C474C1">
        <w:t xml:space="preserve">, </w:t>
      </w:r>
      <w:r w:rsidRPr="00605EB6">
        <w:t>il reprit</w:t>
      </w:r>
      <w:r w:rsidR="00C474C1">
        <w:t xml:space="preserve">, </w:t>
      </w:r>
      <w:r w:rsidRPr="00605EB6">
        <w:t>touchant légèrement le bras de Jacques qui</w:t>
      </w:r>
      <w:r w:rsidR="00C474C1">
        <w:t xml:space="preserve">, </w:t>
      </w:r>
      <w:r w:rsidRPr="00605EB6">
        <w:t>la tête entre ses mains</w:t>
      </w:r>
      <w:r w:rsidR="00C474C1">
        <w:t xml:space="preserve">, </w:t>
      </w:r>
      <w:r w:rsidRPr="00605EB6">
        <w:t>paraissait absorbé dans ses tristes pensées</w:t>
      </w:r>
      <w:r w:rsidR="00C474C1">
        <w:t> :</w:t>
      </w:r>
    </w:p>
    <w:p w14:paraId="38A5A4B7" w14:textId="45FCB9D3" w:rsidR="00C474C1" w:rsidRDefault="0094609C" w:rsidP="00C52F4A">
      <w:r>
        <w:t>— </w:t>
      </w:r>
      <w:r w:rsidR="00C52F4A" w:rsidRPr="00605EB6">
        <w:t>Avant d</w:t>
      </w:r>
      <w:r w:rsidR="00C474C1">
        <w:t>’</w:t>
      </w:r>
      <w:r w:rsidR="00C52F4A" w:rsidRPr="00605EB6">
        <w:t>aller se jeter dans la rivière</w:t>
      </w:r>
      <w:r w:rsidR="00C474C1">
        <w:t xml:space="preserve">, </w:t>
      </w:r>
      <w:r w:rsidR="00C52F4A" w:rsidRPr="00605EB6">
        <w:t>votre fiancée a écrit une lettre</w:t>
      </w:r>
      <w:r w:rsidR="00C474C1">
        <w:t> ?</w:t>
      </w:r>
    </w:p>
    <w:p w14:paraId="14B03CE9" w14:textId="2284132C" w:rsidR="00C474C1" w:rsidRDefault="0094609C" w:rsidP="00C52F4A">
      <w:r>
        <w:t>— </w:t>
      </w:r>
      <w:r w:rsidR="00C52F4A" w:rsidRPr="00605EB6">
        <w:t>Oui</w:t>
      </w:r>
      <w:r w:rsidR="00C474C1">
        <w:t xml:space="preserve">, </w:t>
      </w:r>
      <w:r w:rsidR="00C52F4A" w:rsidRPr="00605EB6">
        <w:t>une lettre</w:t>
      </w:r>
      <w:r w:rsidR="00C474C1">
        <w:t>.</w:t>
      </w:r>
    </w:p>
    <w:p w14:paraId="2CDBA928" w14:textId="1A49C485" w:rsidR="00C474C1" w:rsidRDefault="0094609C" w:rsidP="00C52F4A">
      <w:r>
        <w:t>— </w:t>
      </w:r>
      <w:r w:rsidR="00C52F4A" w:rsidRPr="00605EB6">
        <w:t>Où elle accuse un homme sauvage appelé Jean Loup</w:t>
      </w:r>
      <w:r w:rsidR="00C474C1">
        <w:t> ?.</w:t>
      </w:r>
    </w:p>
    <w:p w14:paraId="3793BEF2" w14:textId="25E08385" w:rsidR="00C474C1" w:rsidRDefault="0094609C" w:rsidP="00C52F4A">
      <w:r>
        <w:t>— </w:t>
      </w:r>
      <w:r w:rsidR="00C52F4A" w:rsidRPr="00605EB6">
        <w:t>Oui</w:t>
      </w:r>
      <w:r w:rsidR="00C474C1">
        <w:t>.</w:t>
      </w:r>
    </w:p>
    <w:p w14:paraId="3B53F14B" w14:textId="0C9E2ABE" w:rsidR="00C474C1" w:rsidRDefault="0094609C" w:rsidP="00C52F4A">
      <w:r>
        <w:t>— </w:t>
      </w:r>
      <w:r w:rsidR="00C52F4A" w:rsidRPr="00605EB6">
        <w:t>Vous aviez</w:t>
      </w:r>
      <w:r w:rsidR="00C474C1">
        <w:t xml:space="preserve">, </w:t>
      </w:r>
      <w:r w:rsidR="00C52F4A" w:rsidRPr="00605EB6">
        <w:t>m</w:t>
      </w:r>
      <w:r w:rsidR="00C474C1">
        <w:t>’</w:t>
      </w:r>
      <w:r w:rsidR="00C52F4A" w:rsidRPr="00605EB6">
        <w:t>a-t-on dit</w:t>
      </w:r>
      <w:r w:rsidR="00C474C1">
        <w:t xml:space="preserve">, </w:t>
      </w:r>
      <w:r w:rsidR="00C52F4A" w:rsidRPr="00605EB6">
        <w:t>de l</w:t>
      </w:r>
      <w:r w:rsidR="00C474C1">
        <w:t>’</w:t>
      </w:r>
      <w:r w:rsidR="00C52F4A" w:rsidRPr="00605EB6">
        <w:t>affection pour ce Jean Loup</w:t>
      </w:r>
      <w:r w:rsidR="00C474C1">
        <w:t> ?.</w:t>
      </w:r>
    </w:p>
    <w:p w14:paraId="6282D800" w14:textId="1BE7527B" w:rsidR="00C474C1" w:rsidRDefault="0094609C" w:rsidP="00C52F4A">
      <w:r>
        <w:t>— </w:t>
      </w:r>
      <w:r w:rsidR="00C52F4A" w:rsidRPr="00605EB6">
        <w:t>C</w:t>
      </w:r>
      <w:r w:rsidR="00C474C1">
        <w:t>’</w:t>
      </w:r>
      <w:r w:rsidR="00C52F4A" w:rsidRPr="00605EB6">
        <w:t>est vrai</w:t>
      </w:r>
      <w:r w:rsidR="00C474C1">
        <w:t>.</w:t>
      </w:r>
    </w:p>
    <w:p w14:paraId="72B44617" w14:textId="748BDC10" w:rsidR="00C474C1" w:rsidRDefault="0094609C" w:rsidP="00C52F4A">
      <w:r>
        <w:t>— </w:t>
      </w:r>
      <w:r w:rsidR="00C52F4A" w:rsidRPr="00605EB6">
        <w:t>Et ce sauvage avait</w:t>
      </w:r>
      <w:r w:rsidR="00C474C1">
        <w:t xml:space="preserve">, </w:t>
      </w:r>
      <w:r w:rsidR="00C52F4A" w:rsidRPr="00605EB6">
        <w:t>lui aussi</w:t>
      </w:r>
      <w:r w:rsidR="00C474C1">
        <w:t xml:space="preserve">, </w:t>
      </w:r>
      <w:r w:rsidR="00C52F4A" w:rsidRPr="00605EB6">
        <w:t>une grande amitié pour vous</w:t>
      </w:r>
      <w:r w:rsidR="00C474C1">
        <w:t> ?</w:t>
      </w:r>
    </w:p>
    <w:p w14:paraId="4301371B" w14:textId="1BFA63C2" w:rsidR="00C474C1" w:rsidRDefault="0094609C" w:rsidP="00C52F4A">
      <w:r>
        <w:t>— </w:t>
      </w:r>
      <w:r w:rsidR="00C52F4A" w:rsidRPr="00605EB6">
        <w:t>Je le crois</w:t>
      </w:r>
      <w:r w:rsidR="00C474C1">
        <w:t>.</w:t>
      </w:r>
    </w:p>
    <w:p w14:paraId="7DB927C2" w14:textId="61219692" w:rsidR="00C474C1" w:rsidRDefault="0094609C" w:rsidP="00C52F4A">
      <w:r>
        <w:t>— </w:t>
      </w:r>
      <w:r w:rsidR="00C52F4A" w:rsidRPr="00605EB6">
        <w:t>Jacques</w:t>
      </w:r>
      <w:r w:rsidR="00C474C1">
        <w:t xml:space="preserve">, </w:t>
      </w:r>
      <w:r w:rsidR="00C52F4A" w:rsidRPr="00605EB6">
        <w:t>croyez-vous ce malheureux coupable de la chose dont votre fiancée l</w:t>
      </w:r>
      <w:r w:rsidR="00C474C1">
        <w:t>’</w:t>
      </w:r>
      <w:r w:rsidR="00C52F4A" w:rsidRPr="00605EB6">
        <w:t>a accusé</w:t>
      </w:r>
      <w:r w:rsidR="00C474C1">
        <w:t> ?.</w:t>
      </w:r>
    </w:p>
    <w:p w14:paraId="36690EDD" w14:textId="1B7E73A2" w:rsidR="00C474C1" w:rsidRDefault="0094609C" w:rsidP="00C52F4A">
      <w:r>
        <w:lastRenderedPageBreak/>
        <w:t>— </w:t>
      </w:r>
      <w:r w:rsidR="00C52F4A" w:rsidRPr="00605EB6">
        <w:t>Jeanne</w:t>
      </w:r>
      <w:r w:rsidR="00C474C1">
        <w:t xml:space="preserve">, </w:t>
      </w:r>
      <w:r w:rsidR="00C52F4A" w:rsidRPr="00605EB6">
        <w:t>dans son trouble</w:t>
      </w:r>
      <w:r w:rsidR="00C474C1">
        <w:t xml:space="preserve">, </w:t>
      </w:r>
      <w:r w:rsidR="00C52F4A" w:rsidRPr="00605EB6">
        <w:t>s</w:t>
      </w:r>
      <w:r w:rsidR="00C474C1">
        <w:t>’</w:t>
      </w:r>
      <w:r w:rsidR="00C52F4A" w:rsidRPr="00605EB6">
        <w:t>est méprise</w:t>
      </w:r>
      <w:r w:rsidR="00C474C1">
        <w:t xml:space="preserve">, </w:t>
      </w:r>
      <w:r w:rsidR="00C52F4A" w:rsidRPr="00605EB6">
        <w:t>monsieur</w:t>
      </w:r>
      <w:r w:rsidR="00C474C1">
        <w:t xml:space="preserve"> ; : </w:t>
      </w:r>
      <w:r w:rsidR="00C52F4A" w:rsidRPr="00605EB6">
        <w:t>c</w:t>
      </w:r>
      <w:r w:rsidR="00C474C1">
        <w:t>’</w:t>
      </w:r>
      <w:r w:rsidR="00C52F4A" w:rsidRPr="00605EB6">
        <w:t>est à tort qu</w:t>
      </w:r>
      <w:r w:rsidR="00C474C1">
        <w:t>’</w:t>
      </w:r>
      <w:r w:rsidR="00C52F4A" w:rsidRPr="00605EB6">
        <w:t>elle a accusé Jean Loup</w:t>
      </w:r>
      <w:r w:rsidR="00C474C1">
        <w:t>.</w:t>
      </w:r>
    </w:p>
    <w:p w14:paraId="03D77C4C" w14:textId="311F76C6" w:rsidR="00C474C1" w:rsidRDefault="00C52F4A" w:rsidP="00C52F4A">
      <w:r w:rsidRPr="00605EB6">
        <w:t xml:space="preserve">La physionomie de </w:t>
      </w:r>
      <w:r w:rsidR="00C474C1">
        <w:t>M. </w:t>
      </w:r>
      <w:r w:rsidRPr="00605EB6">
        <w:t>Lagarde s</w:t>
      </w:r>
      <w:r w:rsidR="00C474C1">
        <w:t>’</w:t>
      </w:r>
      <w:r w:rsidRPr="00605EB6">
        <w:t>éclaira et ses yeux rayonnèrent</w:t>
      </w:r>
      <w:r w:rsidR="00C474C1">
        <w:t>.</w:t>
      </w:r>
    </w:p>
    <w:p w14:paraId="253611D2" w14:textId="329A07C6" w:rsidR="00C474C1" w:rsidRDefault="0094609C" w:rsidP="00C52F4A">
      <w:r>
        <w:t>— </w:t>
      </w:r>
      <w:r w:rsidR="00C52F4A" w:rsidRPr="00605EB6">
        <w:t>D</w:t>
      </w:r>
      <w:r w:rsidR="00C474C1">
        <w:t>’</w:t>
      </w:r>
      <w:r w:rsidR="00C52F4A" w:rsidRPr="00605EB6">
        <w:t>abord</w:t>
      </w:r>
      <w:r w:rsidR="00C474C1">
        <w:t xml:space="preserve">, </w:t>
      </w:r>
      <w:r w:rsidR="00C52F4A" w:rsidRPr="00605EB6">
        <w:t>j</w:t>
      </w:r>
      <w:r w:rsidR="00C474C1">
        <w:t>’</w:t>
      </w:r>
      <w:r w:rsidR="00C52F4A" w:rsidRPr="00605EB6">
        <w:t>ai cru</w:t>
      </w:r>
      <w:r w:rsidR="00C474C1">
        <w:t xml:space="preserve">, </w:t>
      </w:r>
      <w:r w:rsidR="00C52F4A" w:rsidRPr="00605EB6">
        <w:t>comme tout le monde</w:t>
      </w:r>
      <w:r w:rsidR="00C474C1">
        <w:t xml:space="preserve">, </w:t>
      </w:r>
      <w:r w:rsidR="00C52F4A" w:rsidRPr="00605EB6">
        <w:t>que Jean Loup avait commis ce crime</w:t>
      </w:r>
      <w:r w:rsidR="00C474C1">
        <w:t xml:space="preserve"> ; </w:t>
      </w:r>
      <w:r w:rsidR="00C52F4A" w:rsidRPr="00605EB6">
        <w:t>mais j</w:t>
      </w:r>
      <w:r w:rsidR="00C474C1">
        <w:t>’</w:t>
      </w:r>
      <w:r w:rsidR="00C52F4A" w:rsidRPr="00605EB6">
        <w:t>ai appris ensuite ce qui s</w:t>
      </w:r>
      <w:r w:rsidR="00C474C1">
        <w:t>’</w:t>
      </w:r>
      <w:r w:rsidR="00C52F4A" w:rsidRPr="00605EB6">
        <w:t>est passé dans celle horrible nuit</w:t>
      </w:r>
      <w:r w:rsidR="00C474C1">
        <w:t xml:space="preserve">. </w:t>
      </w:r>
      <w:r w:rsidR="00C52F4A" w:rsidRPr="00605EB6">
        <w:t>Loin d</w:t>
      </w:r>
      <w:r w:rsidR="00C474C1">
        <w:t>’</w:t>
      </w:r>
      <w:r w:rsidR="00C52F4A" w:rsidRPr="00605EB6">
        <w:t>être coupable</w:t>
      </w:r>
      <w:r w:rsidR="00C474C1">
        <w:t xml:space="preserve">, </w:t>
      </w:r>
      <w:r w:rsidR="00C52F4A" w:rsidRPr="00605EB6">
        <w:t>c</w:t>
      </w:r>
      <w:r w:rsidR="00C474C1">
        <w:t>’</w:t>
      </w:r>
      <w:r w:rsidR="00C52F4A" w:rsidRPr="00605EB6">
        <w:t>est Jean Loup qui est accouru au secours de la pauvre Jeanne et l</w:t>
      </w:r>
      <w:r w:rsidR="00C474C1">
        <w:t>’</w:t>
      </w:r>
      <w:r w:rsidR="00C52F4A" w:rsidRPr="00605EB6">
        <w:t>a sauvée de l</w:t>
      </w:r>
      <w:r w:rsidR="00C474C1">
        <w:t>’</w:t>
      </w:r>
      <w:r w:rsidR="00C52F4A" w:rsidRPr="00605EB6">
        <w:t>agression brutale d</w:t>
      </w:r>
      <w:r w:rsidR="00C474C1">
        <w:t>’</w:t>
      </w:r>
      <w:r w:rsidR="00C52F4A" w:rsidRPr="00605EB6">
        <w:t>un misérable</w:t>
      </w:r>
      <w:r w:rsidR="00C474C1">
        <w:t xml:space="preserve">, </w:t>
      </w:r>
      <w:r w:rsidR="00C52F4A" w:rsidRPr="00605EB6">
        <w:t>qui est resté inconnu</w:t>
      </w:r>
      <w:r w:rsidR="00C474C1">
        <w:t xml:space="preserve"> ; </w:t>
      </w:r>
      <w:r w:rsidR="00C52F4A" w:rsidRPr="00605EB6">
        <w:t>c</w:t>
      </w:r>
      <w:r w:rsidR="00C474C1">
        <w:t>’</w:t>
      </w:r>
      <w:r w:rsidR="00C52F4A" w:rsidRPr="00605EB6">
        <w:t>est lui encore qui a fait des efforts désespérés pour l</w:t>
      </w:r>
      <w:r w:rsidR="00C474C1">
        <w:t>’</w:t>
      </w:r>
      <w:r w:rsidR="00C52F4A" w:rsidRPr="00605EB6">
        <w:t>arracher au courant rapide qui</w:t>
      </w:r>
      <w:r w:rsidR="00C474C1">
        <w:t xml:space="preserve">, </w:t>
      </w:r>
      <w:r w:rsidR="00C52F4A" w:rsidRPr="00605EB6">
        <w:t>hélas</w:t>
      </w:r>
      <w:r w:rsidR="00C474C1">
        <w:t xml:space="preserve"> ! </w:t>
      </w:r>
      <w:r w:rsidR="00C52F4A" w:rsidRPr="00605EB6">
        <w:t>l</w:t>
      </w:r>
      <w:r w:rsidR="00C474C1">
        <w:t>’</w:t>
      </w:r>
      <w:r w:rsidR="00C52F4A" w:rsidRPr="00605EB6">
        <w:t>a entraînée</w:t>
      </w:r>
      <w:r w:rsidR="00C474C1">
        <w:t> !…</w:t>
      </w:r>
    </w:p>
    <w:p w14:paraId="5D2FFF7D" w14:textId="77777777" w:rsidR="00C474C1" w:rsidRDefault="00C474C1" w:rsidP="00C52F4A">
      <w:r>
        <w:t>» </w:t>
      </w:r>
      <w:r w:rsidR="00C52F4A" w:rsidRPr="00605EB6">
        <w:t>Pauvre Jeanne</w:t>
      </w:r>
      <w:r>
        <w:t xml:space="preserve"> ! </w:t>
      </w:r>
      <w:r w:rsidR="00C52F4A" w:rsidRPr="00605EB6">
        <w:t>Elle s</w:t>
      </w:r>
      <w:r>
        <w:t>’</w:t>
      </w:r>
      <w:r w:rsidR="00C52F4A" w:rsidRPr="00605EB6">
        <w:t>est crue déshonorée</w:t>
      </w:r>
      <w:r>
        <w:t xml:space="preserve">, </w:t>
      </w:r>
      <w:r w:rsidR="00C52F4A" w:rsidRPr="00605EB6">
        <w:t>et cette fatale erreur l</w:t>
      </w:r>
      <w:r>
        <w:t>’</w:t>
      </w:r>
      <w:r w:rsidR="00C52F4A" w:rsidRPr="00605EB6">
        <w:t>a poussée au suicide</w:t>
      </w:r>
      <w:r>
        <w:t xml:space="preserve">, </w:t>
      </w:r>
      <w:r w:rsidR="00C52F4A" w:rsidRPr="00605EB6">
        <w:t>à la mort</w:t>
      </w:r>
      <w:r>
        <w:t> !</w:t>
      </w:r>
    </w:p>
    <w:p w14:paraId="04265851" w14:textId="753E5E2F" w:rsidR="00C474C1" w:rsidRDefault="0094609C" w:rsidP="00C52F4A">
      <w:r>
        <w:t>— </w:t>
      </w:r>
      <w:r w:rsidR="00C52F4A" w:rsidRPr="00605EB6">
        <w:t>Jacques</w:t>
      </w:r>
      <w:r w:rsidR="00C474C1">
        <w:t xml:space="preserve">, </w:t>
      </w:r>
      <w:r w:rsidR="00C52F4A" w:rsidRPr="00605EB6">
        <w:t>comment avez-vous appris tout cela</w:t>
      </w:r>
      <w:r w:rsidR="00C474C1">
        <w:t> ?</w:t>
      </w:r>
    </w:p>
    <w:p w14:paraId="5D87B484" w14:textId="16817E2A" w:rsidR="00C474C1" w:rsidRDefault="0094609C" w:rsidP="00C52F4A">
      <w:r>
        <w:t>— </w:t>
      </w:r>
      <w:r w:rsidR="00C52F4A" w:rsidRPr="00605EB6">
        <w:t>Jean Loup ne parle pas</w:t>
      </w:r>
      <w:r w:rsidR="00C474C1">
        <w:t xml:space="preserve">, </w:t>
      </w:r>
      <w:r w:rsidR="00C52F4A" w:rsidRPr="00605EB6">
        <w:t>monsieur</w:t>
      </w:r>
      <w:r w:rsidR="00C474C1">
        <w:t xml:space="preserve">, </w:t>
      </w:r>
      <w:r w:rsidR="00C52F4A" w:rsidRPr="00605EB6">
        <w:t>et pourtant c</w:t>
      </w:r>
      <w:r w:rsidR="00C474C1">
        <w:t>’</w:t>
      </w:r>
      <w:r w:rsidR="00C52F4A" w:rsidRPr="00605EB6">
        <w:t>est lui qui a fait à une jeune fille qui</w:t>
      </w:r>
      <w:r w:rsidR="00C474C1">
        <w:t xml:space="preserve">, </w:t>
      </w:r>
      <w:r w:rsidR="00C52F4A" w:rsidRPr="00605EB6">
        <w:t>seule</w:t>
      </w:r>
      <w:r w:rsidR="00C474C1">
        <w:t xml:space="preserve">, </w:t>
      </w:r>
      <w:r w:rsidR="00C52F4A" w:rsidRPr="00605EB6">
        <w:t>pouvait le comprendre</w:t>
      </w:r>
      <w:r w:rsidR="00C474C1">
        <w:t xml:space="preserve">, </w:t>
      </w:r>
      <w:r w:rsidR="00C52F4A" w:rsidRPr="00605EB6">
        <w:t>le récit complet de l</w:t>
      </w:r>
      <w:r w:rsidR="00C474C1">
        <w:t>’</w:t>
      </w:r>
      <w:r w:rsidR="00C52F4A" w:rsidRPr="00605EB6">
        <w:t>épouvantable drame</w:t>
      </w:r>
      <w:r w:rsidR="00C474C1">
        <w:t>.</w:t>
      </w:r>
    </w:p>
    <w:p w14:paraId="3E0218E1" w14:textId="77777777" w:rsidR="00C474C1" w:rsidRDefault="00C474C1" w:rsidP="00C52F4A">
      <w:r>
        <w:t>» </w:t>
      </w:r>
      <w:r w:rsidR="00C52F4A" w:rsidRPr="00605EB6">
        <w:t>Cette jeune fille est venue me trouver ici même</w:t>
      </w:r>
      <w:r>
        <w:t xml:space="preserve">, </w:t>
      </w:r>
      <w:r w:rsidR="00C52F4A" w:rsidRPr="00605EB6">
        <w:t>il y a quelques jours</w:t>
      </w:r>
      <w:r>
        <w:t xml:space="preserve">, </w:t>
      </w:r>
      <w:r w:rsidR="00C52F4A" w:rsidRPr="00605EB6">
        <w:t>et c</w:t>
      </w:r>
      <w:r>
        <w:t>’</w:t>
      </w:r>
      <w:r w:rsidR="00C52F4A" w:rsidRPr="00605EB6">
        <w:t>est elle qui m</w:t>
      </w:r>
      <w:r>
        <w:t>’</w:t>
      </w:r>
      <w:r w:rsidR="00C52F4A" w:rsidRPr="00605EB6">
        <w:t>a instruit</w:t>
      </w:r>
      <w:r>
        <w:t>.</w:t>
      </w:r>
    </w:p>
    <w:p w14:paraId="0527A484" w14:textId="22D6BC99" w:rsidR="00C474C1" w:rsidRDefault="0094609C" w:rsidP="00C52F4A">
      <w:r>
        <w:t>— </w:t>
      </w:r>
      <w:r w:rsidR="00C52F4A" w:rsidRPr="00605EB6">
        <w:t>Alors</w:t>
      </w:r>
      <w:r w:rsidR="00C474C1">
        <w:t xml:space="preserve">, </w:t>
      </w:r>
      <w:r w:rsidR="00C52F4A" w:rsidRPr="00605EB6">
        <w:t>Jacques</w:t>
      </w:r>
      <w:r w:rsidR="00C474C1">
        <w:t xml:space="preserve">, </w:t>
      </w:r>
      <w:r w:rsidR="00C52F4A" w:rsidRPr="00605EB6">
        <w:t>cette jeune fille a dû déjà faire savoir au parquet d</w:t>
      </w:r>
      <w:r w:rsidR="00C474C1">
        <w:t>’</w:t>
      </w:r>
      <w:r w:rsidR="00C52F4A" w:rsidRPr="00605EB6">
        <w:t>Épinal</w:t>
      </w:r>
      <w:r w:rsidR="00C474C1">
        <w:t>…</w:t>
      </w:r>
    </w:p>
    <w:p w14:paraId="724358F1" w14:textId="6B31C8C1" w:rsidR="00C474C1" w:rsidRDefault="0094609C" w:rsidP="00C52F4A">
      <w:r>
        <w:t>— </w:t>
      </w:r>
      <w:r w:rsidR="00C52F4A" w:rsidRPr="00605EB6">
        <w:t>Rien encore</w:t>
      </w:r>
      <w:r w:rsidR="00C474C1">
        <w:t>.</w:t>
      </w:r>
    </w:p>
    <w:p w14:paraId="5E3592B4" w14:textId="50EC6948" w:rsidR="00C474C1" w:rsidRDefault="0094609C" w:rsidP="00C52F4A">
      <w:r>
        <w:t>— </w:t>
      </w:r>
      <w:r w:rsidR="00C52F4A" w:rsidRPr="00605EB6">
        <w:t>Pourquoi</w:t>
      </w:r>
      <w:r w:rsidR="00C474C1">
        <w:t> ?</w:t>
      </w:r>
    </w:p>
    <w:p w14:paraId="55234D52" w14:textId="5FE22783" w:rsidR="00C474C1" w:rsidRDefault="0094609C" w:rsidP="00C52F4A">
      <w:r>
        <w:t>— </w:t>
      </w:r>
      <w:r w:rsidR="00C52F4A" w:rsidRPr="00605EB6">
        <w:t>Elle attend</w:t>
      </w:r>
      <w:r w:rsidR="00C474C1">
        <w:t>.</w:t>
      </w:r>
    </w:p>
    <w:p w14:paraId="0A1D3D42" w14:textId="2475AE5F" w:rsidR="00C474C1" w:rsidRDefault="0094609C" w:rsidP="00C52F4A">
      <w:r>
        <w:t>— </w:t>
      </w:r>
      <w:r w:rsidR="00C52F4A" w:rsidRPr="00605EB6">
        <w:t>Elle attend</w:t>
      </w:r>
      <w:r w:rsidR="00C474C1">
        <w:t xml:space="preserve"> ! </w:t>
      </w:r>
      <w:r w:rsidR="00C52F4A" w:rsidRPr="00605EB6">
        <w:t>Mais que peut-elle donc attendre</w:t>
      </w:r>
      <w:r w:rsidR="00C474C1">
        <w:t> ?</w:t>
      </w:r>
    </w:p>
    <w:p w14:paraId="5816C42A" w14:textId="77777777" w:rsidR="00C474C1" w:rsidRDefault="00C474C1" w:rsidP="00C52F4A">
      <w:r>
        <w:lastRenderedPageBreak/>
        <w:t>» </w:t>
      </w:r>
      <w:r w:rsidR="00C52F4A" w:rsidRPr="00605EB6">
        <w:t>Quoi</w:t>
      </w:r>
      <w:r>
        <w:t xml:space="preserve"> ! </w:t>
      </w:r>
      <w:r w:rsidR="00C52F4A" w:rsidRPr="00605EB6">
        <w:t>on accuse ce malheureux</w:t>
      </w:r>
      <w:r>
        <w:t xml:space="preserve">, : </w:t>
      </w:r>
      <w:r w:rsidR="00C52F4A" w:rsidRPr="00605EB6">
        <w:t>elle sait qu</w:t>
      </w:r>
      <w:r>
        <w:t>’</w:t>
      </w:r>
      <w:r w:rsidR="00C52F4A" w:rsidRPr="00605EB6">
        <w:t>il est innocent et elle ne proteste pas</w:t>
      </w:r>
      <w:r>
        <w:t> !</w:t>
      </w:r>
    </w:p>
    <w:p w14:paraId="7D088666" w14:textId="499029B8" w:rsidR="00C474C1" w:rsidRDefault="0094609C" w:rsidP="00C52F4A">
      <w:r>
        <w:t>— </w:t>
      </w:r>
      <w:r w:rsidR="00C52F4A" w:rsidRPr="00605EB6">
        <w:t>Monsieur</w:t>
      </w:r>
      <w:r w:rsidR="00C474C1">
        <w:t xml:space="preserve">, </w:t>
      </w:r>
      <w:r w:rsidR="00C52F4A" w:rsidRPr="00605EB6">
        <w:t>répondit Jacques avec un embarras visible</w:t>
      </w:r>
      <w:r w:rsidR="00C474C1">
        <w:t xml:space="preserve">, </w:t>
      </w:r>
      <w:r w:rsidR="00C52F4A" w:rsidRPr="00605EB6">
        <w:t>cette jeune fille aime Jean Loup</w:t>
      </w:r>
      <w:r w:rsidR="00C474C1">
        <w:t> !</w:t>
      </w:r>
    </w:p>
    <w:p w14:paraId="151AD006" w14:textId="41DD4687" w:rsidR="00C474C1" w:rsidRDefault="0094609C" w:rsidP="00C52F4A">
      <w:r>
        <w:t>— </w:t>
      </w:r>
      <w:r w:rsidR="00C52F4A" w:rsidRPr="00605EB6">
        <w:t>Elle l</w:t>
      </w:r>
      <w:r w:rsidR="00C474C1">
        <w:t>’</w:t>
      </w:r>
      <w:r w:rsidR="00C52F4A" w:rsidRPr="00605EB6">
        <w:t>aime</w:t>
      </w:r>
      <w:r w:rsidR="00C474C1">
        <w:t xml:space="preserve"> ! </w:t>
      </w:r>
      <w:r w:rsidR="00C52F4A" w:rsidRPr="00605EB6">
        <w:t xml:space="preserve">exclama </w:t>
      </w:r>
      <w:r w:rsidR="00C474C1">
        <w:t>M. </w:t>
      </w:r>
      <w:r w:rsidR="00C52F4A" w:rsidRPr="00605EB6">
        <w:t>Lagarde</w:t>
      </w:r>
      <w:r w:rsidR="00C474C1">
        <w:t xml:space="preserve"> ; </w:t>
      </w:r>
      <w:r w:rsidR="00C52F4A" w:rsidRPr="00605EB6">
        <w:t>mais c</w:t>
      </w:r>
      <w:r w:rsidR="00C474C1">
        <w:t>’</w:t>
      </w:r>
      <w:r w:rsidR="00C52F4A" w:rsidRPr="00605EB6">
        <w:t>est une raison plus forte que toutes les autres pour proclamer son innocence</w:t>
      </w:r>
      <w:r w:rsidR="00C474C1">
        <w:t> !</w:t>
      </w:r>
    </w:p>
    <w:p w14:paraId="025E38B7" w14:textId="77777777" w:rsidR="00C474C1" w:rsidRDefault="00C52F4A" w:rsidP="00C52F4A">
      <w:r w:rsidRPr="00605EB6">
        <w:t>Le jeune homme fut frappé de la logique de ces paroles</w:t>
      </w:r>
      <w:r w:rsidR="00C474C1">
        <w:t>.</w:t>
      </w:r>
    </w:p>
    <w:p w14:paraId="1FDEED1F" w14:textId="2E2477CC" w:rsidR="00C474C1" w:rsidRDefault="0094609C" w:rsidP="00C52F4A">
      <w:r>
        <w:t>— </w:t>
      </w:r>
      <w:r w:rsidR="00C52F4A" w:rsidRPr="00605EB6">
        <w:t>C</w:t>
      </w:r>
      <w:r w:rsidR="00C474C1">
        <w:t>’</w:t>
      </w:r>
      <w:r w:rsidR="00C52F4A" w:rsidRPr="00605EB6">
        <w:t>est juste</w:t>
      </w:r>
      <w:r w:rsidR="00C474C1">
        <w:t xml:space="preserve">, </w:t>
      </w:r>
      <w:r w:rsidR="00C52F4A" w:rsidRPr="00605EB6">
        <w:t>vous avez raison</w:t>
      </w:r>
      <w:r w:rsidR="00C474C1">
        <w:t xml:space="preserve">, </w:t>
      </w:r>
      <w:r w:rsidR="00C52F4A" w:rsidRPr="00605EB6">
        <w:t>dit-il</w:t>
      </w:r>
      <w:r w:rsidR="00C474C1">
        <w:t>.</w:t>
      </w:r>
    </w:p>
    <w:p w14:paraId="73FF94E1" w14:textId="5BA8E633" w:rsidR="00C474C1" w:rsidRDefault="0094609C" w:rsidP="00C52F4A">
      <w:r>
        <w:t>— </w:t>
      </w:r>
      <w:r w:rsidR="00C52F4A" w:rsidRPr="00605EB6">
        <w:t>Jacques</w:t>
      </w:r>
      <w:r w:rsidR="00C474C1">
        <w:t xml:space="preserve">, </w:t>
      </w:r>
      <w:r w:rsidR="00C52F4A" w:rsidRPr="00605EB6">
        <w:t>si cette jeune fille se tait</w:t>
      </w:r>
      <w:r w:rsidR="00C474C1">
        <w:t xml:space="preserve">, </w:t>
      </w:r>
      <w:r w:rsidR="00C52F4A" w:rsidRPr="00605EB6">
        <w:t>c</w:t>
      </w:r>
      <w:r w:rsidR="00C474C1">
        <w:t>’</w:t>
      </w:r>
      <w:r w:rsidR="00C52F4A" w:rsidRPr="00605EB6">
        <w:t>est qu</w:t>
      </w:r>
      <w:r w:rsidR="00C474C1">
        <w:t>’</w:t>
      </w:r>
      <w:r w:rsidR="00C52F4A" w:rsidRPr="00605EB6">
        <w:t>il y a une cause</w:t>
      </w:r>
      <w:r w:rsidR="00C474C1">
        <w:t>.</w:t>
      </w:r>
    </w:p>
    <w:p w14:paraId="168E08FA" w14:textId="77777777" w:rsidR="00C474C1" w:rsidRDefault="00C52F4A" w:rsidP="00C52F4A">
      <w:r w:rsidRPr="00605EB6">
        <w:t>L</w:t>
      </w:r>
      <w:r w:rsidR="00C474C1">
        <w:t>’</w:t>
      </w:r>
      <w:r w:rsidRPr="00605EB6">
        <w:t>officier ne put s</w:t>
      </w:r>
      <w:r w:rsidR="00C474C1">
        <w:t>’</w:t>
      </w:r>
      <w:r w:rsidRPr="00605EB6">
        <w:t>empêcher de tressaillir</w:t>
      </w:r>
      <w:r w:rsidR="00C474C1">
        <w:t>.</w:t>
      </w:r>
    </w:p>
    <w:p w14:paraId="7B88F648" w14:textId="00D1C69C" w:rsidR="00C474C1" w:rsidRDefault="0094609C" w:rsidP="00C52F4A">
      <w:r>
        <w:t>— </w:t>
      </w:r>
      <w:r w:rsidR="00C52F4A" w:rsidRPr="00605EB6">
        <w:t>Mais</w:t>
      </w:r>
      <w:r w:rsidR="00C474C1">
        <w:t xml:space="preserve">, </w:t>
      </w:r>
      <w:r w:rsidR="00C52F4A" w:rsidRPr="00605EB6">
        <w:t xml:space="preserve">poursuivit </w:t>
      </w:r>
      <w:r w:rsidR="00C474C1">
        <w:t>M. </w:t>
      </w:r>
      <w:r w:rsidR="00C52F4A" w:rsidRPr="00605EB6">
        <w:t>Lagarde</w:t>
      </w:r>
      <w:r w:rsidR="00C474C1">
        <w:t xml:space="preserve">, </w:t>
      </w:r>
      <w:r w:rsidR="00C52F4A" w:rsidRPr="00605EB6">
        <w:t>dans l</w:t>
      </w:r>
      <w:r w:rsidR="00C474C1">
        <w:t>’</w:t>
      </w:r>
      <w:r w:rsidR="00C52F4A" w:rsidRPr="00605EB6">
        <w:t>intérêt de la justice et de la vérité</w:t>
      </w:r>
      <w:r w:rsidR="00C474C1">
        <w:t xml:space="preserve">, </w:t>
      </w:r>
      <w:r w:rsidR="00C52F4A" w:rsidRPr="00605EB6">
        <w:t>surtout</w:t>
      </w:r>
      <w:r w:rsidR="00C474C1">
        <w:t xml:space="preserve">, </w:t>
      </w:r>
      <w:r w:rsidR="00C52F4A" w:rsidRPr="00605EB6">
        <w:t xml:space="preserve">nous </w:t>
      </w:r>
      <w:r w:rsidR="00257EC0">
        <w:t>l</w:t>
      </w:r>
      <w:r w:rsidR="00C474C1">
        <w:t>’</w:t>
      </w:r>
      <w:r w:rsidR="00257EC0">
        <w:t>obligerons</w:t>
      </w:r>
      <w:r w:rsidR="00C52F4A" w:rsidRPr="00605EB6">
        <w:t xml:space="preserve"> à parler</w:t>
      </w:r>
      <w:r w:rsidR="00C474C1">
        <w:t xml:space="preserve"> ! </w:t>
      </w:r>
      <w:r w:rsidR="00C52F4A" w:rsidRPr="00605EB6">
        <w:t>Jacques</w:t>
      </w:r>
      <w:r w:rsidR="00C474C1">
        <w:t xml:space="preserve">, </w:t>
      </w:r>
      <w:r w:rsidR="00C52F4A" w:rsidRPr="00605EB6">
        <w:t>comment se nomme cette jeune fille</w:t>
      </w:r>
      <w:r w:rsidR="00C474C1">
        <w:t> ?</w:t>
      </w:r>
    </w:p>
    <w:p w14:paraId="20834783" w14:textId="22D76C21" w:rsidR="00C474C1" w:rsidRDefault="0094609C" w:rsidP="00C52F4A">
      <w:r>
        <w:t>— </w:t>
      </w:r>
      <w:r w:rsidR="00C52F4A" w:rsidRPr="00605EB6">
        <w:t>Pardon</w:t>
      </w:r>
      <w:r w:rsidR="00C474C1">
        <w:t xml:space="preserve">, </w:t>
      </w:r>
      <w:r w:rsidR="00C52F4A" w:rsidRPr="00605EB6">
        <w:t>monsieur</w:t>
      </w:r>
      <w:r w:rsidR="00C474C1">
        <w:t xml:space="preserve">, </w:t>
      </w:r>
      <w:r w:rsidR="00C52F4A" w:rsidRPr="00605EB6">
        <w:t>mais après vous avoir révélé son secret</w:t>
      </w:r>
      <w:r w:rsidR="00C474C1">
        <w:t xml:space="preserve">, </w:t>
      </w:r>
      <w:r w:rsidR="00C52F4A" w:rsidRPr="00605EB6">
        <w:t>si je vous dis son nom</w:t>
      </w:r>
      <w:r w:rsidR="00C474C1">
        <w:t>…</w:t>
      </w:r>
    </w:p>
    <w:p w14:paraId="3311627D" w14:textId="0BB9C351" w:rsidR="00C474C1" w:rsidRDefault="0094609C" w:rsidP="00C52F4A">
      <w:r>
        <w:t>— </w:t>
      </w:r>
      <w:r w:rsidR="00C52F4A" w:rsidRPr="00605EB6">
        <w:t>Je suppose</w:t>
      </w:r>
      <w:r w:rsidR="00C474C1">
        <w:t xml:space="preserve">, </w:t>
      </w:r>
      <w:r w:rsidR="00C52F4A" w:rsidRPr="00605EB6">
        <w:t>Jacques</w:t>
      </w:r>
      <w:r w:rsidR="00C474C1">
        <w:t xml:space="preserve">, </w:t>
      </w:r>
      <w:r w:rsidR="00C52F4A" w:rsidRPr="00605EB6">
        <w:t>que vous ne me croyez pas capable d</w:t>
      </w:r>
      <w:r w:rsidR="00C474C1">
        <w:t>’</w:t>
      </w:r>
      <w:r w:rsidR="00C52F4A" w:rsidRPr="00605EB6">
        <w:t>abuser d</w:t>
      </w:r>
      <w:r w:rsidR="00C474C1">
        <w:t>’</w:t>
      </w:r>
      <w:r w:rsidR="00C52F4A" w:rsidRPr="00605EB6">
        <w:t>un secret de cette nature</w:t>
      </w:r>
      <w:r w:rsidR="00C474C1">
        <w:t xml:space="preserve"> ; </w:t>
      </w:r>
      <w:r w:rsidR="00C52F4A" w:rsidRPr="00605EB6">
        <w:t>cependant</w:t>
      </w:r>
      <w:r w:rsidR="00C474C1">
        <w:t xml:space="preserve">, </w:t>
      </w:r>
      <w:r w:rsidR="00C52F4A" w:rsidRPr="00605EB6">
        <w:t>si cette jeune fille vous a fait promettre de ne dire son nom à personne</w:t>
      </w:r>
      <w:r w:rsidR="00C474C1">
        <w:t>…</w:t>
      </w:r>
    </w:p>
    <w:p w14:paraId="2FD8F101" w14:textId="79518E05" w:rsidR="00C474C1" w:rsidRDefault="0094609C" w:rsidP="00C52F4A">
      <w:r>
        <w:t>— </w:t>
      </w:r>
      <w:r w:rsidR="00C52F4A" w:rsidRPr="00605EB6">
        <w:t>Elle n</w:t>
      </w:r>
      <w:r w:rsidR="00C474C1">
        <w:t>’</w:t>
      </w:r>
      <w:r w:rsidR="00C52F4A" w:rsidRPr="00605EB6">
        <w:t>a exigé de moi aucune promesse</w:t>
      </w:r>
      <w:r w:rsidR="00C474C1">
        <w:t>.</w:t>
      </w:r>
    </w:p>
    <w:p w14:paraId="642D16CC" w14:textId="11EB27C1" w:rsidR="00C474C1" w:rsidRDefault="0094609C" w:rsidP="00C52F4A">
      <w:r>
        <w:t>— </w:t>
      </w:r>
      <w:r w:rsidR="00C52F4A" w:rsidRPr="00605EB6">
        <w:t>En ce cas</w:t>
      </w:r>
      <w:r w:rsidR="00C474C1">
        <w:t xml:space="preserve">, </w:t>
      </w:r>
      <w:r w:rsidR="00C52F4A" w:rsidRPr="00605EB6">
        <w:t>Jacques</w:t>
      </w:r>
      <w:r w:rsidR="00C474C1">
        <w:t xml:space="preserve">, </w:t>
      </w:r>
      <w:r w:rsidR="00C52F4A" w:rsidRPr="00605EB6">
        <w:t>ce n</w:t>
      </w:r>
      <w:r w:rsidR="00C474C1">
        <w:t>’</w:t>
      </w:r>
      <w:r w:rsidR="00C52F4A" w:rsidRPr="00605EB6">
        <w:t xml:space="preserve">est point la trahir que de me </w:t>
      </w:r>
      <w:r w:rsidR="00257EC0" w:rsidRPr="00605EB6">
        <w:t>l</w:t>
      </w:r>
      <w:r w:rsidR="00257EC0">
        <w:t>a</w:t>
      </w:r>
      <w:r w:rsidR="00257EC0" w:rsidRPr="00605EB6">
        <w:t xml:space="preserve"> </w:t>
      </w:r>
      <w:r w:rsidR="00257EC0">
        <w:t>nommer</w:t>
      </w:r>
      <w:r w:rsidR="00C474C1">
        <w:t xml:space="preserve">, </w:t>
      </w:r>
      <w:r w:rsidR="00C52F4A" w:rsidRPr="00605EB6">
        <w:t>à moi</w:t>
      </w:r>
      <w:r w:rsidR="00C474C1">
        <w:t>…</w:t>
      </w:r>
    </w:p>
    <w:p w14:paraId="49EA1981" w14:textId="594207AE" w:rsidR="00C474C1" w:rsidRDefault="0094609C" w:rsidP="00C52F4A">
      <w:r>
        <w:t>— </w:t>
      </w:r>
      <w:r w:rsidR="00C52F4A" w:rsidRPr="00605EB6">
        <w:t>Elle se nomme Henriette de Simaise</w:t>
      </w:r>
      <w:r w:rsidR="00C474C1">
        <w:t>.</w:t>
      </w:r>
    </w:p>
    <w:p w14:paraId="4239B331" w14:textId="4E930503" w:rsidR="00C474C1" w:rsidRDefault="00C474C1" w:rsidP="00C52F4A">
      <w:r>
        <w:t>M. </w:t>
      </w:r>
      <w:r w:rsidR="00C52F4A" w:rsidRPr="00605EB6">
        <w:t>Lagarde bondit sur ses jambes</w:t>
      </w:r>
      <w:r>
        <w:t>.</w:t>
      </w:r>
    </w:p>
    <w:p w14:paraId="141C3570" w14:textId="4D3812D3" w:rsidR="00C474C1" w:rsidRDefault="0094609C" w:rsidP="00C52F4A">
      <w:r>
        <w:lastRenderedPageBreak/>
        <w:t>— </w:t>
      </w:r>
      <w:r w:rsidR="00C52F4A" w:rsidRPr="00605EB6">
        <w:t>Henriette de Simaise</w:t>
      </w:r>
      <w:r w:rsidR="00C474C1">
        <w:t xml:space="preserve"> ! </w:t>
      </w:r>
      <w:r w:rsidR="00C52F4A" w:rsidRPr="00605EB6">
        <w:t>exclama-t-il</w:t>
      </w:r>
      <w:r w:rsidR="00C474C1">
        <w:t xml:space="preserve">, </w:t>
      </w:r>
      <w:r w:rsidR="00C52F4A" w:rsidRPr="00605EB6">
        <w:t>le visage bouleversé</w:t>
      </w:r>
      <w:r w:rsidR="00C474C1">
        <w:t xml:space="preserve">, </w:t>
      </w:r>
      <w:r w:rsidR="00C52F4A" w:rsidRPr="00605EB6">
        <w:t>des flammes dans les yeux</w:t>
      </w:r>
      <w:r w:rsidR="00C474C1">
        <w:t>.</w:t>
      </w:r>
    </w:p>
    <w:p w14:paraId="7DE7E0E2" w14:textId="77777777" w:rsidR="00C474C1" w:rsidRDefault="00C52F4A" w:rsidP="00C52F4A">
      <w:r w:rsidRPr="00605EB6">
        <w:t>Le jeune homme le regardait stupéfié</w:t>
      </w:r>
      <w:r w:rsidR="00C474C1">
        <w:t>.</w:t>
      </w:r>
    </w:p>
    <w:p w14:paraId="1A59F555" w14:textId="60D17518" w:rsidR="00C474C1" w:rsidRDefault="00C474C1" w:rsidP="00C52F4A">
      <w:r>
        <w:t>M. </w:t>
      </w:r>
      <w:r w:rsidR="00C52F4A" w:rsidRPr="00605EB6">
        <w:t>Lagarde se rassit</w:t>
      </w:r>
      <w:r>
        <w:t xml:space="preserve">. </w:t>
      </w:r>
      <w:r w:rsidR="00C52F4A" w:rsidRPr="00605EB6">
        <w:t>Déjà les lueurs de son regard s</w:t>
      </w:r>
      <w:r>
        <w:t>’</w:t>
      </w:r>
      <w:r w:rsidR="00C52F4A" w:rsidRPr="00605EB6">
        <w:t>étaient éteintes et son visage avait repris son expression habituelle</w:t>
      </w:r>
      <w:r>
        <w:t>.</w:t>
      </w:r>
    </w:p>
    <w:p w14:paraId="1FC81E3E" w14:textId="08A0EADD" w:rsidR="00C474C1" w:rsidRDefault="0094609C" w:rsidP="00C52F4A">
      <w:r>
        <w:t>— </w:t>
      </w:r>
      <w:r w:rsidR="00C52F4A" w:rsidRPr="00605EB6">
        <w:t>Je comprends maintenant</w:t>
      </w:r>
      <w:r w:rsidR="00C474C1">
        <w:t xml:space="preserve">, </w:t>
      </w:r>
      <w:r w:rsidR="00C52F4A" w:rsidRPr="00605EB6">
        <w:t>dit-il d</w:t>
      </w:r>
      <w:r w:rsidR="00C474C1">
        <w:t>’</w:t>
      </w:r>
      <w:r w:rsidR="00C52F4A" w:rsidRPr="00605EB6">
        <w:t>un ton tranquille</w:t>
      </w:r>
      <w:r w:rsidR="00C474C1">
        <w:t xml:space="preserve">, </w:t>
      </w:r>
      <w:r w:rsidR="00C52F4A" w:rsidRPr="00605EB6">
        <w:t xml:space="preserve">ce qui empêche </w:t>
      </w:r>
      <w:r w:rsidR="009A0CB4" w:rsidRPr="009A0CB4">
        <w:t>M</w:t>
      </w:r>
      <w:r w:rsidR="009A0CB4" w:rsidRPr="009A0CB4">
        <w:rPr>
          <w:vertAlign w:val="superscript"/>
        </w:rPr>
        <w:t>lle</w:t>
      </w:r>
      <w:r w:rsidR="00C474C1">
        <w:t> de </w:t>
      </w:r>
      <w:r w:rsidR="00C52F4A" w:rsidRPr="00605EB6">
        <w:t>Simaise de faire une démarche qui la forcerait à révéler ce qu</w:t>
      </w:r>
      <w:r w:rsidR="00C474C1">
        <w:t>’</w:t>
      </w:r>
      <w:r w:rsidR="00C52F4A" w:rsidRPr="00605EB6">
        <w:t>elle veut tenir caché ou la mettrait</w:t>
      </w:r>
      <w:r w:rsidR="00C474C1">
        <w:t xml:space="preserve">, </w:t>
      </w:r>
      <w:r w:rsidR="00C52F4A" w:rsidRPr="00605EB6">
        <w:t>tout au moins</w:t>
      </w:r>
      <w:r w:rsidR="00C474C1">
        <w:t xml:space="preserve">, </w:t>
      </w:r>
      <w:r w:rsidR="00C52F4A" w:rsidRPr="00605EB6">
        <w:t>en face du danger de laisser deviner le secret de son cœur</w:t>
      </w:r>
      <w:r w:rsidR="00C474C1">
        <w:t>.</w:t>
      </w:r>
    </w:p>
    <w:p w14:paraId="4A84FFDA" w14:textId="77777777" w:rsidR="00C474C1" w:rsidRDefault="00C474C1" w:rsidP="00C52F4A">
      <w:r>
        <w:t>» </w:t>
      </w:r>
      <w:r w:rsidR="00C52F4A" w:rsidRPr="00605EB6">
        <w:t>Jacques</w:t>
      </w:r>
      <w:r>
        <w:t xml:space="preserve">, </w:t>
      </w:r>
      <w:r w:rsidR="00C52F4A" w:rsidRPr="00605EB6">
        <w:t>je n</w:t>
      </w:r>
      <w:r>
        <w:t>’</w:t>
      </w:r>
      <w:r w:rsidR="00C52F4A" w:rsidRPr="00605EB6">
        <w:t>ai pas besoin de vous dire que je m</w:t>
      </w:r>
      <w:r>
        <w:t>’</w:t>
      </w:r>
      <w:r w:rsidR="00C52F4A" w:rsidRPr="00605EB6">
        <w:t>intéresse au sort du malheureux Jean Loup</w:t>
      </w:r>
      <w:r>
        <w:t xml:space="preserve"> ; </w:t>
      </w:r>
      <w:r w:rsidR="00C52F4A" w:rsidRPr="00605EB6">
        <w:t>vous l</w:t>
      </w:r>
      <w:r>
        <w:t>’</w:t>
      </w:r>
      <w:r w:rsidR="00C52F4A" w:rsidRPr="00605EB6">
        <w:t>avez compris</w:t>
      </w:r>
      <w:r>
        <w:t xml:space="preserve">. </w:t>
      </w:r>
      <w:r w:rsidR="00C52F4A" w:rsidRPr="00605EB6">
        <w:t>Vous devez trouver extraordinaire que je m</w:t>
      </w:r>
      <w:r>
        <w:t>’</w:t>
      </w:r>
      <w:r w:rsidR="00C52F4A" w:rsidRPr="00605EB6">
        <w:t>occupe de cet être misérable</w:t>
      </w:r>
      <w:r>
        <w:t xml:space="preserve">, </w:t>
      </w:r>
      <w:r w:rsidR="00C52F4A" w:rsidRPr="00605EB6">
        <w:t>dégradé</w:t>
      </w:r>
      <w:r>
        <w:t xml:space="preserve">… </w:t>
      </w:r>
      <w:r w:rsidR="00C52F4A" w:rsidRPr="00605EB6">
        <w:t>Évidemment</w:t>
      </w:r>
      <w:r>
        <w:t xml:space="preserve">, </w:t>
      </w:r>
      <w:r w:rsidR="00C52F4A" w:rsidRPr="00605EB6">
        <w:t>mon ami</w:t>
      </w:r>
      <w:r>
        <w:t xml:space="preserve">, </w:t>
      </w:r>
      <w:r w:rsidR="00C52F4A" w:rsidRPr="00605EB6">
        <w:t>il y a à cela une raison</w:t>
      </w:r>
      <w:r>
        <w:t xml:space="preserve">. </w:t>
      </w:r>
      <w:r w:rsidR="00C52F4A" w:rsidRPr="00605EB6">
        <w:t>Quelle est-elle</w:t>
      </w:r>
      <w:r>
        <w:t xml:space="preserve"> ? </w:t>
      </w:r>
      <w:r w:rsidR="00C52F4A" w:rsidRPr="00605EB6">
        <w:t>Vous la connaîtrez plus tard</w:t>
      </w:r>
      <w:r>
        <w:t>.</w:t>
      </w:r>
    </w:p>
    <w:p w14:paraId="30E7C8BA" w14:textId="77777777" w:rsidR="00C474C1" w:rsidRDefault="00C52F4A" w:rsidP="00C52F4A">
      <w:r w:rsidRPr="00605EB6">
        <w:t>Un instant après</w:t>
      </w:r>
      <w:r w:rsidR="00C474C1">
        <w:t xml:space="preserve">, </w:t>
      </w:r>
      <w:r w:rsidRPr="00605EB6">
        <w:t>Jacques Vaillant rentra</w:t>
      </w:r>
      <w:r w:rsidR="00C474C1">
        <w:t xml:space="preserve">, </w:t>
      </w:r>
      <w:r w:rsidRPr="00605EB6">
        <w:t>ramené vers ses hôtes par l</w:t>
      </w:r>
      <w:r w:rsidR="00C474C1">
        <w:t>’</w:t>
      </w:r>
      <w:r w:rsidRPr="00605EB6">
        <w:t>heure du dîner</w:t>
      </w:r>
      <w:r w:rsidR="00C474C1">
        <w:t>.</w:t>
      </w:r>
    </w:p>
    <w:p w14:paraId="3E27ABAA" w14:textId="57BA5A22" w:rsidR="00C474C1" w:rsidRDefault="00C52F4A" w:rsidP="00C52F4A">
      <w:r w:rsidRPr="00605EB6">
        <w:t>Ce soir-là</w:t>
      </w:r>
      <w:r w:rsidR="00C474C1">
        <w:t xml:space="preserve">, </w:t>
      </w:r>
      <w:r w:rsidRPr="00605EB6">
        <w:t>on se coucha de bonne heure chez le vieux capitaine</w:t>
      </w:r>
      <w:r w:rsidR="00C474C1">
        <w:t>. M. </w:t>
      </w:r>
      <w:r w:rsidRPr="00605EB6">
        <w:t>Lagarde étant très fatigué</w:t>
      </w:r>
      <w:r w:rsidR="00C474C1">
        <w:t xml:space="preserve">, – </w:t>
      </w:r>
      <w:r w:rsidRPr="00605EB6">
        <w:t>il ne s</w:t>
      </w:r>
      <w:r w:rsidR="00C474C1">
        <w:t>’</w:t>
      </w:r>
      <w:r w:rsidRPr="00605EB6">
        <w:t>était pas étendu sur un lit depuis cinq jours</w:t>
      </w:r>
      <w:r w:rsidR="00C474C1">
        <w:t xml:space="preserve">, – </w:t>
      </w:r>
      <w:r w:rsidRPr="00605EB6">
        <w:t>on voulait lui donner tout le temps de se reposer</w:t>
      </w:r>
      <w:r w:rsidR="00C474C1">
        <w:t>.</w:t>
      </w:r>
    </w:p>
    <w:p w14:paraId="55589726" w14:textId="77777777" w:rsidR="00C474C1" w:rsidRDefault="00C52F4A" w:rsidP="00C52F4A">
      <w:r w:rsidRPr="00605EB6">
        <w:t>Quand il se leva</w:t>
      </w:r>
      <w:r w:rsidR="00C474C1">
        <w:t xml:space="preserve">, </w:t>
      </w:r>
      <w:r w:rsidRPr="00605EB6">
        <w:t>à sept heures du matin</w:t>
      </w:r>
      <w:r w:rsidR="00C474C1">
        <w:t xml:space="preserve">, </w:t>
      </w:r>
      <w:r w:rsidRPr="00605EB6">
        <w:t>bien qu</w:t>
      </w:r>
      <w:r w:rsidR="00C474C1">
        <w:t>’</w:t>
      </w:r>
      <w:r w:rsidRPr="00605EB6">
        <w:t>il n</w:t>
      </w:r>
      <w:r w:rsidR="00C474C1">
        <w:t>’</w:t>
      </w:r>
      <w:r w:rsidRPr="00605EB6">
        <w:t>eût eu qu</w:t>
      </w:r>
      <w:r w:rsidR="00C474C1">
        <w:t>’</w:t>
      </w:r>
      <w:r w:rsidRPr="00605EB6">
        <w:t>un sommeil agité</w:t>
      </w:r>
      <w:r w:rsidR="00C474C1">
        <w:t xml:space="preserve">, </w:t>
      </w:r>
      <w:r w:rsidRPr="00605EB6">
        <w:t>fréquemment interrompu</w:t>
      </w:r>
      <w:r w:rsidR="00C474C1">
        <w:t xml:space="preserve">, </w:t>
      </w:r>
      <w:r w:rsidRPr="00605EB6">
        <w:t>il se sentit fort pour de nouvelles fatigues</w:t>
      </w:r>
      <w:r w:rsidR="00C474C1">
        <w:t>.</w:t>
      </w:r>
    </w:p>
    <w:p w14:paraId="4442DCFA" w14:textId="367B7B25" w:rsidR="00C474C1" w:rsidRDefault="00C52F4A" w:rsidP="00C52F4A">
      <w:r w:rsidRPr="00605EB6">
        <w:t>Il y avait une heure déjà que le lieutenant était debout</w:t>
      </w:r>
      <w:r w:rsidR="00C474C1">
        <w:t>. M. </w:t>
      </w:r>
      <w:r w:rsidRPr="00605EB6">
        <w:t>Lagarde le trouva se promenant dans les allées du jardin</w:t>
      </w:r>
      <w:r w:rsidR="00C474C1">
        <w:t>.</w:t>
      </w:r>
    </w:p>
    <w:p w14:paraId="0BF5FF8E" w14:textId="7008BBDB" w:rsidR="00C474C1" w:rsidRDefault="0094609C" w:rsidP="00C52F4A">
      <w:r>
        <w:t>— </w:t>
      </w:r>
      <w:r w:rsidR="00C52F4A" w:rsidRPr="00605EB6">
        <w:t>Avez-vous bien dormi</w:t>
      </w:r>
      <w:r w:rsidR="00C474C1">
        <w:t xml:space="preserve">, </w:t>
      </w:r>
      <w:r w:rsidR="00C52F4A" w:rsidRPr="00605EB6">
        <w:t>monsieur</w:t>
      </w:r>
      <w:r w:rsidR="00C474C1">
        <w:t xml:space="preserve"> ? </w:t>
      </w:r>
      <w:r w:rsidR="00C52F4A" w:rsidRPr="00605EB6">
        <w:t>demanda Jacques</w:t>
      </w:r>
      <w:r w:rsidR="00C474C1">
        <w:t>.</w:t>
      </w:r>
    </w:p>
    <w:p w14:paraId="442E5C31" w14:textId="12B5BF57" w:rsidR="00C474C1" w:rsidRDefault="0094609C" w:rsidP="00C52F4A">
      <w:r>
        <w:lastRenderedPageBreak/>
        <w:t>— </w:t>
      </w:r>
      <w:r w:rsidR="00C52F4A" w:rsidRPr="00605EB6">
        <w:t>Suffisamment</w:t>
      </w:r>
      <w:r w:rsidR="00C474C1">
        <w:t xml:space="preserve">, </w:t>
      </w:r>
      <w:r w:rsidR="00C52F4A" w:rsidRPr="00605EB6">
        <w:t>mon ami</w:t>
      </w:r>
      <w:r w:rsidR="00C474C1">
        <w:t xml:space="preserve">, </w:t>
      </w:r>
      <w:r w:rsidR="00C52F4A" w:rsidRPr="00605EB6">
        <w:t>puisque je ne me sens plus fatigué</w:t>
      </w:r>
      <w:r w:rsidR="00C474C1">
        <w:t xml:space="preserve">. </w:t>
      </w:r>
      <w:r w:rsidR="00C52F4A" w:rsidRPr="00605EB6">
        <w:t>Je désire faire ce matin une promenade dans la campagne</w:t>
      </w:r>
      <w:r w:rsidR="004540F3">
        <w:t> ;</w:t>
      </w:r>
      <w:r w:rsidR="00C474C1">
        <w:t xml:space="preserve"> </w:t>
      </w:r>
      <w:r w:rsidR="00C52F4A" w:rsidRPr="00605EB6">
        <w:t>voulez-vous m</w:t>
      </w:r>
      <w:r w:rsidR="00C474C1">
        <w:t>’</w:t>
      </w:r>
      <w:r w:rsidR="00C52F4A" w:rsidRPr="00605EB6">
        <w:t>accompagner</w:t>
      </w:r>
      <w:r w:rsidR="00C474C1">
        <w:t> ?</w:t>
      </w:r>
    </w:p>
    <w:p w14:paraId="5694F3F0" w14:textId="3884B5E8" w:rsidR="00C474C1" w:rsidRDefault="0094609C" w:rsidP="00C52F4A">
      <w:r>
        <w:t>— </w:t>
      </w:r>
      <w:r w:rsidR="00C52F4A" w:rsidRPr="00605EB6">
        <w:t>Avec plaisir</w:t>
      </w:r>
      <w:r w:rsidR="00C474C1">
        <w:t> !</w:t>
      </w:r>
    </w:p>
    <w:p w14:paraId="7E45A6E1" w14:textId="734B86EB" w:rsidR="00C474C1" w:rsidRDefault="0094609C" w:rsidP="00C52F4A">
      <w:r>
        <w:t>— </w:t>
      </w:r>
      <w:r w:rsidR="00C52F4A" w:rsidRPr="00605EB6">
        <w:t>En ce cas</w:t>
      </w:r>
      <w:r w:rsidR="00C474C1">
        <w:t xml:space="preserve">, </w:t>
      </w:r>
      <w:r w:rsidR="00C52F4A" w:rsidRPr="00605EB6">
        <w:t>Jacques</w:t>
      </w:r>
      <w:r w:rsidR="00C474C1">
        <w:t xml:space="preserve">, </w:t>
      </w:r>
      <w:r w:rsidR="00C52F4A" w:rsidRPr="00605EB6">
        <w:t>mettez vos souliers</w:t>
      </w:r>
      <w:r w:rsidR="00C474C1">
        <w:t>.</w:t>
      </w:r>
    </w:p>
    <w:p w14:paraId="52ADD606" w14:textId="77777777" w:rsidR="00C474C1" w:rsidRDefault="00C52F4A" w:rsidP="00C52F4A">
      <w:r w:rsidRPr="00605EB6">
        <w:t>Jacques Vaillant</w:t>
      </w:r>
      <w:r w:rsidR="00C474C1">
        <w:t xml:space="preserve">, </w:t>
      </w:r>
      <w:r w:rsidRPr="00605EB6">
        <w:t>prévenu de l</w:t>
      </w:r>
      <w:r w:rsidR="00C474C1">
        <w:t>’</w:t>
      </w:r>
      <w:r w:rsidRPr="00605EB6">
        <w:t>intention de ses hôtes</w:t>
      </w:r>
      <w:r w:rsidR="00C474C1">
        <w:t xml:space="preserve">, </w:t>
      </w:r>
      <w:r w:rsidRPr="00605EB6">
        <w:t>s</w:t>
      </w:r>
      <w:r w:rsidR="00C474C1">
        <w:t>’</w:t>
      </w:r>
      <w:r w:rsidRPr="00605EB6">
        <w:t>empressa de descendre</w:t>
      </w:r>
      <w:r w:rsidR="00C474C1">
        <w:t xml:space="preserve">, </w:t>
      </w:r>
      <w:r w:rsidRPr="00605EB6">
        <w:t>et Gertrude avança le déjeuner</w:t>
      </w:r>
      <w:r w:rsidR="00C474C1">
        <w:t>.</w:t>
      </w:r>
    </w:p>
    <w:p w14:paraId="66466922" w14:textId="61BE27B9" w:rsidR="00C474C1" w:rsidRDefault="00C52F4A" w:rsidP="00C52F4A">
      <w:r w:rsidRPr="00605EB6">
        <w:t>À huit heures</w:t>
      </w:r>
      <w:r w:rsidR="00C474C1">
        <w:t xml:space="preserve">, </w:t>
      </w:r>
      <w:r w:rsidRPr="00605EB6">
        <w:t>les promeneurs étaient au milieu des champs</w:t>
      </w:r>
      <w:r w:rsidR="00C474C1">
        <w:t xml:space="preserve">. </w:t>
      </w:r>
      <w:r w:rsidRPr="00605EB6">
        <w:t>Ils gagnèrent le chemin du bord de l</w:t>
      </w:r>
      <w:r w:rsidR="00C474C1">
        <w:t>’</w:t>
      </w:r>
      <w:r w:rsidRPr="00605EB6">
        <w:t>eau</w:t>
      </w:r>
      <w:r w:rsidR="00C474C1">
        <w:t xml:space="preserve">, </w:t>
      </w:r>
      <w:r w:rsidRPr="00605EB6">
        <w:t>qu</w:t>
      </w:r>
      <w:r w:rsidR="00C474C1">
        <w:t>’</w:t>
      </w:r>
      <w:r w:rsidRPr="00605EB6">
        <w:t>ils suivirent</w:t>
      </w:r>
      <w:r w:rsidR="00C474C1">
        <w:t xml:space="preserve">, </w:t>
      </w:r>
      <w:r w:rsidRPr="00605EB6">
        <w:t xml:space="preserve">allant vers la montée de </w:t>
      </w:r>
      <w:r w:rsidR="00856D2E" w:rsidRPr="00605EB6">
        <w:t>Blign</w:t>
      </w:r>
      <w:r w:rsidR="00856D2E">
        <w:t>i</w:t>
      </w:r>
      <w:r w:rsidR="00856D2E" w:rsidRPr="00605EB6">
        <w:t>court</w:t>
      </w:r>
      <w:r w:rsidR="00C474C1">
        <w:t>.</w:t>
      </w:r>
    </w:p>
    <w:p w14:paraId="3AB44014" w14:textId="77777777" w:rsidR="00C474C1" w:rsidRDefault="00C52F4A" w:rsidP="00C52F4A">
      <w:r w:rsidRPr="00605EB6">
        <w:t>Tout à coup</w:t>
      </w:r>
      <w:r w:rsidR="00C474C1">
        <w:t xml:space="preserve">, </w:t>
      </w:r>
      <w:r w:rsidRPr="00605EB6">
        <w:t>Jacques s</w:t>
      </w:r>
      <w:r w:rsidR="00C474C1">
        <w:t>’</w:t>
      </w:r>
      <w:r w:rsidRPr="00605EB6">
        <w:t>arrêta</w:t>
      </w:r>
      <w:r w:rsidR="00C474C1">
        <w:t xml:space="preserve">, </w:t>
      </w:r>
      <w:r w:rsidRPr="00605EB6">
        <w:t>et montrant un endroit de la rivière</w:t>
      </w:r>
      <w:r w:rsidR="00C474C1">
        <w:t> :</w:t>
      </w:r>
    </w:p>
    <w:p w14:paraId="30FD9E74" w14:textId="672D5D03" w:rsidR="00C474C1" w:rsidRDefault="0094609C" w:rsidP="00C52F4A">
      <w:r>
        <w:t>— </w:t>
      </w:r>
      <w:r w:rsidR="00C52F4A" w:rsidRPr="00605EB6">
        <w:t>C</w:t>
      </w:r>
      <w:r w:rsidR="00C474C1">
        <w:t>’</w:t>
      </w:r>
      <w:r w:rsidR="00C52F4A" w:rsidRPr="00605EB6">
        <w:t>est là</w:t>
      </w:r>
      <w:r w:rsidR="00C474C1">
        <w:t xml:space="preserve">, </w:t>
      </w:r>
      <w:r w:rsidR="00C52F4A" w:rsidRPr="00605EB6">
        <w:t>dit-il d</w:t>
      </w:r>
      <w:r w:rsidR="00C474C1">
        <w:t>’</w:t>
      </w:r>
      <w:r w:rsidR="00C52F4A" w:rsidRPr="00605EB6">
        <w:t>une voix oppressée</w:t>
      </w:r>
      <w:r w:rsidR="00C474C1">
        <w:t xml:space="preserve">, </w:t>
      </w:r>
      <w:r w:rsidR="00C52F4A" w:rsidRPr="00605EB6">
        <w:t>ayant peine à retenir ses larmes</w:t>
      </w:r>
      <w:r w:rsidR="00C474C1">
        <w:t xml:space="preserve">, </w:t>
      </w:r>
      <w:r w:rsidR="00C52F4A" w:rsidRPr="00605EB6">
        <w:t>que ma pauvre Jeanne</w:t>
      </w:r>
      <w:r w:rsidR="00C474C1">
        <w:t>…</w:t>
      </w:r>
    </w:p>
    <w:p w14:paraId="05E84C31" w14:textId="4C6033F3" w:rsidR="00C474C1" w:rsidRDefault="0094609C" w:rsidP="00C52F4A">
      <w:r>
        <w:t>— </w:t>
      </w:r>
      <w:r w:rsidR="00C52F4A" w:rsidRPr="00605EB6">
        <w:t>Ah</w:t>
      </w:r>
      <w:r w:rsidR="00C474C1">
        <w:t xml:space="preserve"> ! </w:t>
      </w:r>
      <w:r w:rsidR="00C52F4A" w:rsidRPr="00605EB6">
        <w:t>c</w:t>
      </w:r>
      <w:r w:rsidR="00C474C1">
        <w:t>’</w:t>
      </w:r>
      <w:r w:rsidR="00C52F4A" w:rsidRPr="00605EB6">
        <w:t>est là</w:t>
      </w:r>
      <w:r w:rsidR="00C474C1">
        <w:t xml:space="preserve"> ? </w:t>
      </w:r>
      <w:r w:rsidR="00C52F4A" w:rsidRPr="00605EB6">
        <w:t xml:space="preserve">fit </w:t>
      </w:r>
      <w:r w:rsidR="00C474C1">
        <w:t>M. </w:t>
      </w:r>
      <w:r w:rsidR="00C52F4A" w:rsidRPr="00605EB6">
        <w:t>Lagarde</w:t>
      </w:r>
      <w:r w:rsidR="00C474C1">
        <w:t>.</w:t>
      </w:r>
    </w:p>
    <w:p w14:paraId="419B2AD0" w14:textId="1984F757" w:rsidR="00C474C1" w:rsidRDefault="00C52F4A" w:rsidP="00C52F4A">
      <w:r w:rsidRPr="00730C9C">
        <w:t>Ils sautèrent la berge de la route et s</w:t>
      </w:r>
      <w:r w:rsidR="00C474C1">
        <w:t>’</w:t>
      </w:r>
      <w:r w:rsidRPr="00730C9C">
        <w:t xml:space="preserve">avancèrent </w:t>
      </w:r>
      <w:r w:rsidR="00730C9C">
        <w:t>jusqu</w:t>
      </w:r>
      <w:r w:rsidR="00C474C1">
        <w:t>’</w:t>
      </w:r>
      <w:r w:rsidR="00730C9C">
        <w:t>au</w:t>
      </w:r>
      <w:r w:rsidRPr="00730C9C">
        <w:t xml:space="preserve"> bord du Frou</w:t>
      </w:r>
      <w:r w:rsidR="00C474C1">
        <w:t xml:space="preserve">, </w:t>
      </w:r>
      <w:r w:rsidRPr="00730C9C">
        <w:t>qui était</w:t>
      </w:r>
      <w:r w:rsidR="00C474C1">
        <w:t xml:space="preserve">, </w:t>
      </w:r>
      <w:r w:rsidRPr="00730C9C">
        <w:t>ce jour-là</w:t>
      </w:r>
      <w:r w:rsidR="00C474C1">
        <w:t xml:space="preserve">, </w:t>
      </w:r>
      <w:r w:rsidRPr="00730C9C">
        <w:t>à son étiage</w:t>
      </w:r>
      <w:r w:rsidR="00C474C1">
        <w:t xml:space="preserve">. </w:t>
      </w:r>
      <w:r w:rsidRPr="00730C9C">
        <w:t>Et pendant que Jacques</w:t>
      </w:r>
      <w:r w:rsidR="00C474C1">
        <w:t xml:space="preserve">, </w:t>
      </w:r>
      <w:r w:rsidRPr="00730C9C">
        <w:t>prêt à sangloter</w:t>
      </w:r>
      <w:r w:rsidR="00C474C1">
        <w:t xml:space="preserve">, </w:t>
      </w:r>
      <w:r w:rsidRPr="00730C9C">
        <w:t>regardait le tournoiement de l</w:t>
      </w:r>
      <w:r w:rsidR="00C474C1">
        <w:t>’</w:t>
      </w:r>
      <w:r w:rsidRPr="00730C9C">
        <w:t>eau</w:t>
      </w:r>
      <w:r w:rsidR="00C474C1">
        <w:t>, M. </w:t>
      </w:r>
      <w:r w:rsidRPr="00730C9C">
        <w:t>Lagarde</w:t>
      </w:r>
      <w:r w:rsidR="00C474C1">
        <w:t xml:space="preserve">, </w:t>
      </w:r>
      <w:r w:rsidRPr="00730C9C">
        <w:t>concentré en lui-même</w:t>
      </w:r>
      <w:r w:rsidR="00C474C1">
        <w:t xml:space="preserve">, </w:t>
      </w:r>
      <w:r w:rsidRPr="00730C9C">
        <w:t>retrouvait dans son souvenir la scène du sauvetage de la jeune fille</w:t>
      </w:r>
      <w:r w:rsidR="00C474C1">
        <w:t>.</w:t>
      </w:r>
    </w:p>
    <w:p w14:paraId="6746E7C3" w14:textId="1D118220" w:rsidR="00C474C1" w:rsidRDefault="00C52F4A" w:rsidP="00C52F4A">
      <w:r w:rsidRPr="00605EB6">
        <w:t xml:space="preserve">La branche </w:t>
      </w:r>
      <w:r w:rsidR="00730C9C" w:rsidRPr="00605EB6">
        <w:t>d</w:t>
      </w:r>
      <w:r w:rsidR="00730C9C">
        <w:t>e</w:t>
      </w:r>
      <w:r w:rsidR="00730C9C" w:rsidRPr="00605EB6">
        <w:t xml:space="preserve"> </w:t>
      </w:r>
      <w:r w:rsidRPr="00605EB6">
        <w:t>saule à laquelle s</w:t>
      </w:r>
      <w:r w:rsidR="00C474C1">
        <w:t>’</w:t>
      </w:r>
      <w:r w:rsidRPr="00605EB6">
        <w:t>était accroché Jean Loup était toujours là</w:t>
      </w:r>
      <w:r w:rsidR="00C474C1">
        <w:t xml:space="preserve"> ; </w:t>
      </w:r>
      <w:r w:rsidRPr="00605EB6">
        <w:t>il voyait encore Jeanne</w:t>
      </w:r>
      <w:r w:rsidR="00C474C1">
        <w:t xml:space="preserve">, </w:t>
      </w:r>
      <w:r w:rsidRPr="00605EB6">
        <w:t>étendue sur l</w:t>
      </w:r>
      <w:r w:rsidR="00C474C1">
        <w:t>’</w:t>
      </w:r>
      <w:r w:rsidRPr="00605EB6">
        <w:t>herbe</w:t>
      </w:r>
      <w:r w:rsidR="00C474C1">
        <w:t xml:space="preserve">, </w:t>
      </w:r>
      <w:r w:rsidRPr="00605EB6">
        <w:t>revenant peu à peu à la vie</w:t>
      </w:r>
      <w:r w:rsidR="00C474C1">
        <w:t xml:space="preserve">, </w:t>
      </w:r>
      <w:r w:rsidRPr="00605EB6">
        <w:t>et Jean Loup</w:t>
      </w:r>
      <w:r w:rsidR="00C474C1">
        <w:t xml:space="preserve">, </w:t>
      </w:r>
      <w:r w:rsidRPr="00605EB6">
        <w:t>ruisselant d</w:t>
      </w:r>
      <w:r w:rsidR="00C474C1">
        <w:t>’</w:t>
      </w:r>
      <w:r w:rsidRPr="00605EB6">
        <w:t>eau</w:t>
      </w:r>
      <w:r w:rsidR="00C474C1">
        <w:t xml:space="preserve">, </w:t>
      </w:r>
      <w:r w:rsidRPr="00605EB6">
        <w:t>debout</w:t>
      </w:r>
      <w:r w:rsidR="00C474C1">
        <w:t xml:space="preserve">, </w:t>
      </w:r>
      <w:r w:rsidRPr="00605EB6">
        <w:t>immobile</w:t>
      </w:r>
      <w:r w:rsidR="00C474C1">
        <w:t xml:space="preserve">, </w:t>
      </w:r>
      <w:r w:rsidRPr="00605EB6">
        <w:t>contemplant avec anxiété le visage livide de celle qu</w:t>
      </w:r>
      <w:r w:rsidR="00C474C1">
        <w:t>’</w:t>
      </w:r>
      <w:r w:rsidRPr="00605EB6">
        <w:t>il venait d</w:t>
      </w:r>
      <w:r w:rsidR="00C474C1">
        <w:t>’</w:t>
      </w:r>
      <w:r w:rsidRPr="00605EB6">
        <w:t>arracher à la mort</w:t>
      </w:r>
      <w:r w:rsidR="00C474C1">
        <w:t>. M. </w:t>
      </w:r>
      <w:r w:rsidRPr="00605EB6">
        <w:t>Lagarde passait successivement par les mêmes impressions</w:t>
      </w:r>
      <w:r w:rsidR="00C474C1">
        <w:t xml:space="preserve">, </w:t>
      </w:r>
      <w:r w:rsidRPr="00605EB6">
        <w:t>les mêmes émotions qu</w:t>
      </w:r>
      <w:r w:rsidR="00C474C1">
        <w:t>’</w:t>
      </w:r>
      <w:r w:rsidRPr="00605EB6">
        <w:t>il avait senties alors</w:t>
      </w:r>
      <w:r w:rsidR="00C474C1">
        <w:t>.</w:t>
      </w:r>
    </w:p>
    <w:p w14:paraId="05EF0D39" w14:textId="5851D7A5" w:rsidR="00C474C1" w:rsidRDefault="0094609C" w:rsidP="00C52F4A">
      <w:r>
        <w:lastRenderedPageBreak/>
        <w:t>— </w:t>
      </w:r>
      <w:r w:rsidR="00C52F4A" w:rsidRPr="00605EB6">
        <w:t>Jacques</w:t>
      </w:r>
      <w:r w:rsidR="00C474C1">
        <w:t xml:space="preserve">, </w:t>
      </w:r>
      <w:r w:rsidR="00C52F4A" w:rsidRPr="00605EB6">
        <w:t>dit-il</w:t>
      </w:r>
      <w:r w:rsidR="00C474C1">
        <w:t xml:space="preserve">, </w:t>
      </w:r>
      <w:r w:rsidR="00C52F4A" w:rsidRPr="00605EB6">
        <w:t>après une station de quelques minutes</w:t>
      </w:r>
      <w:r w:rsidR="00C474C1">
        <w:t xml:space="preserve">, </w:t>
      </w:r>
      <w:r w:rsidR="00C52F4A" w:rsidRPr="00605EB6">
        <w:t>éloignons-nous de cette place qui vous rappelle de trop douloureux souvenirs</w:t>
      </w:r>
      <w:r w:rsidR="00C474C1">
        <w:t>.</w:t>
      </w:r>
    </w:p>
    <w:p w14:paraId="72E1C561" w14:textId="43B9BDF9" w:rsidR="00C474C1" w:rsidRDefault="0094609C" w:rsidP="00C52F4A">
      <w:r>
        <w:t>— </w:t>
      </w:r>
      <w:r w:rsidR="00C52F4A" w:rsidRPr="00605EB6">
        <w:t>C</w:t>
      </w:r>
      <w:r w:rsidR="00C474C1">
        <w:t>’</w:t>
      </w:r>
      <w:r w:rsidR="00C52F4A" w:rsidRPr="00605EB6">
        <w:t>est là qu</w:t>
      </w:r>
      <w:r w:rsidR="00C474C1">
        <w:t>’</w:t>
      </w:r>
      <w:r w:rsidR="00C52F4A" w:rsidRPr="00605EB6">
        <w:t>elle s</w:t>
      </w:r>
      <w:r w:rsidR="00C474C1">
        <w:t>’</w:t>
      </w:r>
      <w:r w:rsidR="00C52F4A" w:rsidRPr="00605EB6">
        <w:t>est précipitée</w:t>
      </w:r>
      <w:r w:rsidR="00C474C1">
        <w:t xml:space="preserve">, </w:t>
      </w:r>
      <w:r w:rsidR="00C52F4A" w:rsidRPr="00605EB6">
        <w:t>là</w:t>
      </w:r>
      <w:r w:rsidR="00C474C1">
        <w:t xml:space="preserve">, </w:t>
      </w:r>
      <w:r w:rsidR="00C52F4A" w:rsidRPr="00605EB6">
        <w:t>qu</w:t>
      </w:r>
      <w:r w:rsidR="00C474C1">
        <w:t>’</w:t>
      </w:r>
      <w:r w:rsidR="00C52F4A" w:rsidRPr="00605EB6">
        <w:t>elle a disparu pour toujours</w:t>
      </w:r>
      <w:r w:rsidR="00C474C1">
        <w:t xml:space="preserve"> ! </w:t>
      </w:r>
      <w:r w:rsidR="00C52F4A" w:rsidRPr="00605EB6">
        <w:t>prononça le jeune homme avec un accent désolé</w:t>
      </w:r>
      <w:r w:rsidR="00C474C1">
        <w:t>.</w:t>
      </w:r>
    </w:p>
    <w:p w14:paraId="65A24462" w14:textId="121D6179" w:rsidR="00C474C1" w:rsidRDefault="0094609C" w:rsidP="00C52F4A">
      <w:r>
        <w:t>— </w:t>
      </w:r>
      <w:r w:rsidR="00C52F4A" w:rsidRPr="00605EB6">
        <w:t>Venez</w:t>
      </w:r>
      <w:r w:rsidR="00C474C1">
        <w:t xml:space="preserve">, </w:t>
      </w:r>
      <w:r w:rsidR="00C52F4A" w:rsidRPr="00605EB6">
        <w:t>mon ami</w:t>
      </w:r>
      <w:r w:rsidR="00C474C1">
        <w:t xml:space="preserve">, </w:t>
      </w:r>
      <w:r w:rsidR="00C52F4A" w:rsidRPr="00605EB6">
        <w:t>venez</w:t>
      </w:r>
      <w:r w:rsidR="00C474C1">
        <w:t xml:space="preserve">, </w:t>
      </w:r>
      <w:r w:rsidR="00C52F4A" w:rsidRPr="00605EB6">
        <w:t xml:space="preserve">dit </w:t>
      </w:r>
      <w:r w:rsidR="00C474C1">
        <w:t>M. </w:t>
      </w:r>
      <w:r w:rsidR="00C52F4A" w:rsidRPr="00605EB6">
        <w:t>Lagarde</w:t>
      </w:r>
      <w:r w:rsidR="00C474C1">
        <w:t>.</w:t>
      </w:r>
    </w:p>
    <w:p w14:paraId="638AD61F" w14:textId="77777777" w:rsidR="00C474C1" w:rsidRDefault="00C52F4A" w:rsidP="00C52F4A">
      <w:r w:rsidRPr="00605EB6">
        <w:t>Et il entraîna le jeune officier</w:t>
      </w:r>
      <w:r w:rsidR="00C474C1">
        <w:t>.</w:t>
      </w:r>
    </w:p>
    <w:p w14:paraId="5C00B7B6" w14:textId="33663083" w:rsidR="00C474C1" w:rsidRDefault="00C52F4A" w:rsidP="00C52F4A">
      <w:r w:rsidRPr="00605EB6">
        <w:t>Quand ils eurent fait une centaine de pas</w:t>
      </w:r>
      <w:r w:rsidR="00C474C1">
        <w:t>, M. </w:t>
      </w:r>
      <w:r w:rsidRPr="00605EB6">
        <w:t>Lagarde reprit la parole</w:t>
      </w:r>
      <w:r w:rsidR="00C474C1">
        <w:t>.</w:t>
      </w:r>
    </w:p>
    <w:p w14:paraId="3A121A4A" w14:textId="52DC0FA4" w:rsidR="00C474C1" w:rsidRDefault="0094609C" w:rsidP="00C52F4A">
      <w:r>
        <w:t>— </w:t>
      </w:r>
      <w:r w:rsidR="00C52F4A" w:rsidRPr="00605EB6">
        <w:t>À quelle distance sommes-nous de la Bosse-Grise</w:t>
      </w:r>
      <w:r w:rsidR="00C474C1">
        <w:t xml:space="preserve"> ? </w:t>
      </w:r>
      <w:r w:rsidR="00C52F4A" w:rsidRPr="00605EB6">
        <w:t>demanda-t-il</w:t>
      </w:r>
      <w:r w:rsidR="00C474C1">
        <w:t>.</w:t>
      </w:r>
    </w:p>
    <w:p w14:paraId="59F79AFE" w14:textId="3D1D1647" w:rsidR="00C474C1" w:rsidRDefault="0094609C" w:rsidP="00C52F4A">
      <w:r>
        <w:t>— </w:t>
      </w:r>
      <w:r w:rsidR="00C52F4A" w:rsidRPr="00605EB6">
        <w:t>Trois quarts de lieue environ</w:t>
      </w:r>
      <w:r w:rsidR="00C474C1">
        <w:t>.</w:t>
      </w:r>
    </w:p>
    <w:p w14:paraId="63741E8A" w14:textId="4B1C8C62" w:rsidR="00C474C1" w:rsidRDefault="0094609C" w:rsidP="00C52F4A">
      <w:r>
        <w:t>— </w:t>
      </w:r>
      <w:r w:rsidR="00C52F4A" w:rsidRPr="00605EB6">
        <w:t>C</w:t>
      </w:r>
      <w:r w:rsidR="00C474C1">
        <w:t>’</w:t>
      </w:r>
      <w:r w:rsidR="00C52F4A" w:rsidRPr="00605EB6">
        <w:t>est là que Jean Loup avait fixé sa demeure</w:t>
      </w:r>
      <w:r w:rsidR="00C474C1">
        <w:t> ?</w:t>
      </w:r>
    </w:p>
    <w:p w14:paraId="24A18546" w14:textId="08F2EBFB" w:rsidR="00C474C1" w:rsidRDefault="0094609C" w:rsidP="00C52F4A">
      <w:r>
        <w:t>— </w:t>
      </w:r>
      <w:r w:rsidR="00C52F4A" w:rsidRPr="00605EB6">
        <w:t>Oui</w:t>
      </w:r>
      <w:r w:rsidR="00C474C1">
        <w:t xml:space="preserve">, </w:t>
      </w:r>
      <w:r w:rsidR="00C52F4A" w:rsidRPr="00605EB6">
        <w:t>dans une grotte naturelle au pied d</w:t>
      </w:r>
      <w:r w:rsidR="00C474C1">
        <w:t>’</w:t>
      </w:r>
      <w:r w:rsidR="00C52F4A" w:rsidRPr="00605EB6">
        <w:t>u</w:t>
      </w:r>
      <w:r w:rsidR="00730C9C">
        <w:t>n</w:t>
      </w:r>
      <w:r w:rsidR="00C52F4A" w:rsidRPr="00605EB6">
        <w:t xml:space="preserve"> rocher</w:t>
      </w:r>
      <w:r w:rsidR="00C474C1">
        <w:t>.</w:t>
      </w:r>
    </w:p>
    <w:p w14:paraId="258CBB9B" w14:textId="2658E5A6" w:rsidR="00C474C1" w:rsidRDefault="0094609C" w:rsidP="00C52F4A">
      <w:r>
        <w:t>— </w:t>
      </w:r>
      <w:r w:rsidR="00C52F4A" w:rsidRPr="00605EB6">
        <w:t>Sauriez-vous la trouver</w:t>
      </w:r>
      <w:r w:rsidR="00C474C1">
        <w:t xml:space="preserve">, </w:t>
      </w:r>
      <w:r w:rsidR="00C52F4A" w:rsidRPr="00605EB6">
        <w:t>cette grotte</w:t>
      </w:r>
      <w:r w:rsidR="00C474C1">
        <w:t> ?</w:t>
      </w:r>
    </w:p>
    <w:p w14:paraId="33051BEB" w14:textId="2509CC9D" w:rsidR="00C474C1" w:rsidRDefault="0094609C" w:rsidP="00C52F4A">
      <w:r>
        <w:t>— </w:t>
      </w:r>
      <w:r w:rsidR="00C52F4A" w:rsidRPr="00605EB6">
        <w:t>Parfaitement</w:t>
      </w:r>
      <w:r w:rsidR="00C474C1">
        <w:t xml:space="preserve"> ! </w:t>
      </w:r>
      <w:r w:rsidR="00C52F4A" w:rsidRPr="00605EB6">
        <w:t>J</w:t>
      </w:r>
      <w:r w:rsidR="00C474C1">
        <w:t>’</w:t>
      </w:r>
      <w:r w:rsidR="00C52F4A" w:rsidRPr="00605EB6">
        <w:t>y ai fait</w:t>
      </w:r>
      <w:r w:rsidR="00C474C1">
        <w:t xml:space="preserve">, </w:t>
      </w:r>
      <w:r w:rsidR="00C52F4A" w:rsidRPr="00605EB6">
        <w:t>il y a quatre jours</w:t>
      </w:r>
      <w:r w:rsidR="00C474C1">
        <w:t xml:space="preserve">, </w:t>
      </w:r>
      <w:r w:rsidR="00C52F4A" w:rsidRPr="00605EB6">
        <w:t>une sorte de pèlerinage</w:t>
      </w:r>
      <w:r w:rsidR="00C474C1">
        <w:t>.</w:t>
      </w:r>
    </w:p>
    <w:p w14:paraId="133C74BF" w14:textId="5DC23F49" w:rsidR="00C474C1" w:rsidRDefault="0094609C" w:rsidP="00C52F4A">
      <w:r>
        <w:t>— </w:t>
      </w:r>
      <w:r w:rsidR="00C52F4A" w:rsidRPr="00605EB6">
        <w:t>Ah</w:t>
      </w:r>
      <w:r w:rsidR="00C474C1">
        <w:t> !</w:t>
      </w:r>
    </w:p>
    <w:p w14:paraId="63F08886" w14:textId="28878CDA" w:rsidR="00C474C1" w:rsidRDefault="0094609C" w:rsidP="00C52F4A">
      <w:r>
        <w:t>— </w:t>
      </w:r>
      <w:r w:rsidR="00C52F4A" w:rsidRPr="00605EB6">
        <w:t>Après avoir cru à l</w:t>
      </w:r>
      <w:r w:rsidR="00C474C1">
        <w:t>’</w:t>
      </w:r>
      <w:r w:rsidR="00C52F4A" w:rsidRPr="00605EB6">
        <w:t xml:space="preserve">accusation portée contre </w:t>
      </w:r>
      <w:r w:rsidR="00730C9C">
        <w:t>lui</w:t>
      </w:r>
      <w:r w:rsidR="00C474C1">
        <w:t xml:space="preserve">, </w:t>
      </w:r>
      <w:r w:rsidR="00C52F4A" w:rsidRPr="00605EB6">
        <w:t>après l</w:t>
      </w:r>
      <w:r w:rsidR="00C474C1">
        <w:t>’</w:t>
      </w:r>
      <w:r w:rsidR="00C52F4A" w:rsidRPr="00605EB6">
        <w:t>avoir traîtreusement livré aux gendarmes</w:t>
      </w:r>
      <w:r w:rsidR="00C474C1">
        <w:t xml:space="preserve">, </w:t>
      </w:r>
      <w:r w:rsidR="00C52F4A" w:rsidRPr="00605EB6">
        <w:t>j</w:t>
      </w:r>
      <w:r w:rsidR="00C474C1">
        <w:t>’</w:t>
      </w:r>
      <w:r w:rsidR="00C52F4A" w:rsidRPr="00605EB6">
        <w:t>ai obéi</w:t>
      </w:r>
      <w:r w:rsidR="00C474C1">
        <w:t xml:space="preserve">, </w:t>
      </w:r>
      <w:r w:rsidR="00C52F4A" w:rsidRPr="00605EB6">
        <w:t>en allant visiter sa demeure</w:t>
      </w:r>
      <w:r w:rsidR="00C474C1">
        <w:t xml:space="preserve">, </w:t>
      </w:r>
      <w:r w:rsidR="00C52F4A" w:rsidRPr="00605EB6">
        <w:t>à un sentiment de regret et de reconnaissance</w:t>
      </w:r>
      <w:r w:rsidR="00C474C1">
        <w:t>.</w:t>
      </w:r>
    </w:p>
    <w:p w14:paraId="606B5E6E" w14:textId="0023A21E" w:rsidR="00C474C1" w:rsidRDefault="0094609C" w:rsidP="00C52F4A">
      <w:r>
        <w:t>— </w:t>
      </w:r>
      <w:r w:rsidR="00C52F4A" w:rsidRPr="007B225A">
        <w:t>Oui</w:t>
      </w:r>
      <w:r w:rsidR="00C474C1">
        <w:t xml:space="preserve">, </w:t>
      </w:r>
      <w:r w:rsidR="00C52F4A" w:rsidRPr="007B225A">
        <w:t>je comprends</w:t>
      </w:r>
      <w:r w:rsidR="00C474C1">
        <w:t>.</w:t>
      </w:r>
    </w:p>
    <w:p w14:paraId="6E9C45AC" w14:textId="73335784" w:rsidR="00C474C1" w:rsidRDefault="0094609C" w:rsidP="00C52F4A">
      <w:r>
        <w:lastRenderedPageBreak/>
        <w:t>— </w:t>
      </w:r>
      <w:r w:rsidR="00C52F4A" w:rsidRPr="007B225A">
        <w:t>La grotte était autrefois inabordable</w:t>
      </w:r>
      <w:r w:rsidR="00C474C1">
        <w:t xml:space="preserve"> ; </w:t>
      </w:r>
      <w:r w:rsidR="00C52F4A" w:rsidRPr="007B225A">
        <w:t>son entrée</w:t>
      </w:r>
      <w:r w:rsidR="00C474C1">
        <w:t xml:space="preserve">, </w:t>
      </w:r>
      <w:r w:rsidR="00C52F4A" w:rsidRPr="007B225A">
        <w:t>cachée par un large enchevêtrement de ronces et d</w:t>
      </w:r>
      <w:r w:rsidR="00C474C1">
        <w:t>’</w:t>
      </w:r>
      <w:r w:rsidR="00C52F4A" w:rsidRPr="007B225A">
        <w:t>épines</w:t>
      </w:r>
      <w:r w:rsidR="00C474C1">
        <w:t xml:space="preserve">, </w:t>
      </w:r>
      <w:r w:rsidR="00C52F4A" w:rsidRPr="007B225A">
        <w:t>était invisible</w:t>
      </w:r>
      <w:r w:rsidR="00C52F4A" w:rsidRPr="00605EB6">
        <w:t xml:space="preserve"> à tous les yeux</w:t>
      </w:r>
      <w:r w:rsidR="00C474C1">
        <w:t xml:space="preserve">. </w:t>
      </w:r>
      <w:r w:rsidR="00C52F4A" w:rsidRPr="00605EB6">
        <w:t xml:space="preserve">Mais les Prussiens ont mis le feu </w:t>
      </w:r>
      <w:r w:rsidR="007B225A">
        <w:t>dans</w:t>
      </w:r>
      <w:r w:rsidR="007B225A" w:rsidRPr="00605EB6">
        <w:t xml:space="preserve"> </w:t>
      </w:r>
      <w:r w:rsidR="00C52F4A" w:rsidRPr="00605EB6">
        <w:t>ces broussailles</w:t>
      </w:r>
      <w:r w:rsidR="00C474C1">
        <w:t>.</w:t>
      </w:r>
    </w:p>
    <w:p w14:paraId="67DD7F61" w14:textId="6D08DF05" w:rsidR="00C474C1" w:rsidRDefault="0094609C" w:rsidP="00C52F4A">
      <w:r>
        <w:t>— </w:t>
      </w:r>
      <w:r w:rsidR="00C52F4A" w:rsidRPr="00605EB6">
        <w:t>Les Prussiens</w:t>
      </w:r>
      <w:r w:rsidR="00C474C1">
        <w:t> ?</w:t>
      </w:r>
    </w:p>
    <w:p w14:paraId="5AFE6C50" w14:textId="01AAF9A3" w:rsidR="00C474C1" w:rsidRDefault="0094609C" w:rsidP="00C52F4A">
      <w:r>
        <w:t>— </w:t>
      </w:r>
      <w:r w:rsidR="00C52F4A" w:rsidRPr="00605EB6">
        <w:t>Ils ont essayé de prendre Jean Loup</w:t>
      </w:r>
      <w:r w:rsidR="00C474C1">
        <w:t>.</w:t>
      </w:r>
    </w:p>
    <w:p w14:paraId="01749731" w14:textId="4C7901D3" w:rsidR="00C474C1" w:rsidRDefault="0094609C" w:rsidP="00C52F4A">
      <w:r>
        <w:t>— </w:t>
      </w:r>
      <w:r w:rsidR="00C52F4A" w:rsidRPr="00605EB6">
        <w:t>Pourquoi</w:t>
      </w:r>
      <w:r w:rsidR="00C474C1">
        <w:t xml:space="preserve">, </w:t>
      </w:r>
      <w:r w:rsidR="00C52F4A" w:rsidRPr="00605EB6">
        <w:t>Jacques</w:t>
      </w:r>
      <w:r w:rsidR="00C474C1">
        <w:t> ?</w:t>
      </w:r>
    </w:p>
    <w:p w14:paraId="4E68680C" w14:textId="13B1585E" w:rsidR="00C474C1" w:rsidRDefault="0094609C" w:rsidP="00C52F4A">
      <w:r>
        <w:t>— </w:t>
      </w:r>
      <w:r w:rsidR="00C52F4A" w:rsidRPr="00605EB6">
        <w:t>Parce que</w:t>
      </w:r>
      <w:r w:rsidR="00C474C1">
        <w:t xml:space="preserve">, </w:t>
      </w:r>
      <w:r w:rsidR="00C52F4A" w:rsidRPr="00605EB6">
        <w:t>indigné de la façon odieuse dont l</w:t>
      </w:r>
      <w:r w:rsidR="00C474C1">
        <w:t>’</w:t>
      </w:r>
      <w:r w:rsidR="00C52F4A" w:rsidRPr="00605EB6">
        <w:t xml:space="preserve">ennemi se conduisait dans </w:t>
      </w:r>
      <w:r w:rsidR="007B225A">
        <w:t>nos</w:t>
      </w:r>
      <w:r w:rsidR="007B225A" w:rsidRPr="00605EB6">
        <w:t xml:space="preserve"> </w:t>
      </w:r>
      <w:r w:rsidR="00C52F4A" w:rsidRPr="00605EB6">
        <w:t>pays</w:t>
      </w:r>
      <w:r w:rsidR="00C474C1">
        <w:t xml:space="preserve">, </w:t>
      </w:r>
      <w:r w:rsidR="00C52F4A" w:rsidRPr="00605EB6">
        <w:t>Jean Loup</w:t>
      </w:r>
      <w:r w:rsidR="00C474C1">
        <w:t xml:space="preserve">, </w:t>
      </w:r>
      <w:r w:rsidR="00C52F4A" w:rsidRPr="00605EB6">
        <w:t>devenu partisan</w:t>
      </w:r>
      <w:r w:rsidR="00C474C1">
        <w:t xml:space="preserve">, </w:t>
      </w:r>
      <w:r w:rsidR="00C52F4A" w:rsidRPr="00605EB6">
        <w:t>leur faisait une guerre acharnée</w:t>
      </w:r>
      <w:r w:rsidR="00C474C1">
        <w:t>.</w:t>
      </w:r>
    </w:p>
    <w:p w14:paraId="5BC34A0E" w14:textId="660B3ECB" w:rsidR="00C474C1" w:rsidRDefault="00C52F4A" w:rsidP="00C52F4A">
      <w:r w:rsidRPr="00605EB6">
        <w:t xml:space="preserve">Le lieutenant continua en racontant à </w:t>
      </w:r>
      <w:r w:rsidR="00C474C1">
        <w:t>M. </w:t>
      </w:r>
      <w:r w:rsidRPr="00605EB6">
        <w:t>Lagarde comment</w:t>
      </w:r>
      <w:r w:rsidR="00C474C1">
        <w:t xml:space="preserve">, </w:t>
      </w:r>
      <w:r w:rsidRPr="00605EB6">
        <w:t>possédant un fusil qu</w:t>
      </w:r>
      <w:r w:rsidR="00C474C1">
        <w:t>’</w:t>
      </w:r>
      <w:r w:rsidRPr="00605EB6">
        <w:t>il avait trouvé dans le bois</w:t>
      </w:r>
      <w:r w:rsidR="00C474C1">
        <w:t xml:space="preserve">, </w:t>
      </w:r>
      <w:r w:rsidRPr="00605EB6">
        <w:t>Jean Loup s</w:t>
      </w:r>
      <w:r w:rsidR="00C474C1">
        <w:t>’</w:t>
      </w:r>
      <w:r w:rsidRPr="00605EB6">
        <w:t>était procuré de la poudre et des balles</w:t>
      </w:r>
      <w:r w:rsidR="00C474C1">
        <w:t xml:space="preserve">, </w:t>
      </w:r>
      <w:r w:rsidRPr="00605EB6">
        <w:t>grâce à une pièce d</w:t>
      </w:r>
      <w:r w:rsidR="00C474C1">
        <w:t>’</w:t>
      </w:r>
      <w:r w:rsidRPr="00605EB6">
        <w:t>or de vingt francs</w:t>
      </w:r>
      <w:r w:rsidR="00C474C1">
        <w:t xml:space="preserve">, </w:t>
      </w:r>
      <w:r w:rsidRPr="00605EB6">
        <w:t>qu</w:t>
      </w:r>
      <w:r w:rsidR="00C474C1">
        <w:t>’</w:t>
      </w:r>
      <w:r w:rsidRPr="00605EB6">
        <w:t>il avait probablement trouvée aussi sur quelque sentier</w:t>
      </w:r>
      <w:r w:rsidR="00C474C1">
        <w:t>.</w:t>
      </w:r>
    </w:p>
    <w:p w14:paraId="1B1EF021" w14:textId="77777777" w:rsidR="00C474C1" w:rsidRDefault="00C52F4A" w:rsidP="00C52F4A">
      <w:r w:rsidRPr="00605EB6">
        <w:t>Voyant que son compagnon l</w:t>
      </w:r>
      <w:r w:rsidR="00C474C1">
        <w:t>’</w:t>
      </w:r>
      <w:r w:rsidRPr="00605EB6">
        <w:t>écoutait avec une attention qui indiquait un intérêt extraordinaire</w:t>
      </w:r>
      <w:r w:rsidR="00C474C1">
        <w:t xml:space="preserve">, </w:t>
      </w:r>
      <w:r w:rsidRPr="00605EB6">
        <w:t>le jeune officier prit plaisir à lui faire le récit de toutes les belles actions du sauvage</w:t>
      </w:r>
      <w:r w:rsidR="00C474C1">
        <w:t>.</w:t>
      </w:r>
    </w:p>
    <w:p w14:paraId="43CA6D85" w14:textId="71127C5E" w:rsidR="00C474C1" w:rsidRDefault="0094609C" w:rsidP="00C52F4A">
      <w:r>
        <w:t>— </w:t>
      </w:r>
      <w:r w:rsidR="00C52F4A" w:rsidRPr="00605EB6">
        <w:t>Jacques</w:t>
      </w:r>
      <w:r w:rsidR="00C474C1">
        <w:t xml:space="preserve">, </w:t>
      </w:r>
      <w:r w:rsidR="00C52F4A" w:rsidRPr="00605EB6">
        <w:t>mais c</w:t>
      </w:r>
      <w:r w:rsidR="00C474C1">
        <w:t>’</w:t>
      </w:r>
      <w:r w:rsidR="00C52F4A" w:rsidRPr="00605EB6">
        <w:t>est superbe</w:t>
      </w:r>
      <w:r w:rsidR="00C474C1">
        <w:t xml:space="preserve">, </w:t>
      </w:r>
      <w:r w:rsidR="00C52F4A" w:rsidRPr="00605EB6">
        <w:t>ce que vous venez de m</w:t>
      </w:r>
      <w:r w:rsidR="00C474C1">
        <w:t>’</w:t>
      </w:r>
      <w:r w:rsidR="00C52F4A" w:rsidRPr="00605EB6">
        <w:t>apprendre</w:t>
      </w:r>
      <w:r w:rsidR="00C474C1">
        <w:t xml:space="preserve"> ! </w:t>
      </w:r>
      <w:r w:rsidR="00C52F4A" w:rsidRPr="00605EB6">
        <w:t>s</w:t>
      </w:r>
      <w:r w:rsidR="00C474C1">
        <w:t>’</w:t>
      </w:r>
      <w:r w:rsidR="00C52F4A" w:rsidRPr="00605EB6">
        <w:t xml:space="preserve">écria </w:t>
      </w:r>
      <w:r w:rsidR="00C474C1">
        <w:t>M. </w:t>
      </w:r>
      <w:r w:rsidR="00C52F4A" w:rsidRPr="00605EB6">
        <w:t>Lagarde avec une sorte d</w:t>
      </w:r>
      <w:r w:rsidR="00C474C1">
        <w:t>’</w:t>
      </w:r>
      <w:r w:rsidR="00C52F4A" w:rsidRPr="00605EB6">
        <w:t>enthousiasme</w:t>
      </w:r>
      <w:r w:rsidR="00C474C1">
        <w:t>.</w:t>
      </w:r>
    </w:p>
    <w:p w14:paraId="5381484A" w14:textId="68C93983" w:rsidR="00C474C1" w:rsidRDefault="0094609C" w:rsidP="00C52F4A">
      <w:r>
        <w:t>— </w:t>
      </w:r>
      <w:r w:rsidR="00C52F4A" w:rsidRPr="00605EB6">
        <w:t>Jean Loup est de la pâte dont on fait les héros</w:t>
      </w:r>
      <w:r w:rsidR="00C474C1">
        <w:t> !</w:t>
      </w:r>
    </w:p>
    <w:p w14:paraId="3A9A4916" w14:textId="69DBF908" w:rsidR="00C474C1" w:rsidRDefault="00C52F4A" w:rsidP="00C52F4A">
      <w:r w:rsidRPr="00605EB6">
        <w:t xml:space="preserve">Un éclair rapide traversa le regard de </w:t>
      </w:r>
      <w:r w:rsidR="00C474C1">
        <w:t>M. </w:t>
      </w:r>
      <w:r w:rsidRPr="00605EB6">
        <w:t>Lagarde</w:t>
      </w:r>
      <w:r w:rsidR="00C474C1">
        <w:t>.</w:t>
      </w:r>
    </w:p>
    <w:p w14:paraId="3865357B" w14:textId="2644265B" w:rsidR="00C474C1" w:rsidRDefault="0094609C" w:rsidP="00C52F4A">
      <w:r>
        <w:t>— </w:t>
      </w:r>
      <w:r w:rsidR="00C52F4A" w:rsidRPr="00755CBC">
        <w:t>Dans tous les cas</w:t>
      </w:r>
      <w:r w:rsidR="00C474C1">
        <w:t xml:space="preserve">, </w:t>
      </w:r>
      <w:r w:rsidR="00C52F4A" w:rsidRPr="00755CBC">
        <w:t>Jacques</w:t>
      </w:r>
      <w:r w:rsidR="00C474C1">
        <w:t xml:space="preserve">, </w:t>
      </w:r>
      <w:r w:rsidR="00C52F4A" w:rsidRPr="00755CBC">
        <w:t>répliqua-t-il</w:t>
      </w:r>
      <w:r w:rsidR="00C474C1">
        <w:t xml:space="preserve">, </w:t>
      </w:r>
      <w:r w:rsidR="00C52F4A" w:rsidRPr="00755CBC">
        <w:t>c</w:t>
      </w:r>
      <w:r w:rsidR="00C474C1">
        <w:t>’</w:t>
      </w:r>
      <w:r w:rsidR="00C52F4A" w:rsidRPr="00755CBC">
        <w:t>est un homme d</w:t>
      </w:r>
      <w:r w:rsidR="00C474C1">
        <w:t>’</w:t>
      </w:r>
      <w:r w:rsidR="00C52F4A" w:rsidRPr="00755CBC">
        <w:t>un grand cœur que ce malheureux</w:t>
      </w:r>
      <w:r w:rsidR="00C474C1">
        <w:t>.</w:t>
      </w:r>
    </w:p>
    <w:p w14:paraId="24FF28C4" w14:textId="5268F91B" w:rsidR="00C474C1" w:rsidRDefault="00C52F4A" w:rsidP="00C52F4A">
      <w:r w:rsidRPr="00605EB6">
        <w:lastRenderedPageBreak/>
        <w:t xml:space="preserve">Bien que </w:t>
      </w:r>
      <w:r w:rsidR="00C474C1">
        <w:t>M. </w:t>
      </w:r>
      <w:r w:rsidRPr="00605EB6">
        <w:t>Lagarde n</w:t>
      </w:r>
      <w:r w:rsidR="00C474C1">
        <w:t>’</w:t>
      </w:r>
      <w:r w:rsidRPr="00605EB6">
        <w:t>eût pas encore dit de quel côté il voulait aller</w:t>
      </w:r>
      <w:r w:rsidR="00C474C1">
        <w:t xml:space="preserve">, </w:t>
      </w:r>
      <w:r w:rsidRPr="00605EB6">
        <w:t>les deux hommes avaient quitté la route et s</w:t>
      </w:r>
      <w:r w:rsidR="00C474C1">
        <w:t>’</w:t>
      </w:r>
      <w:r w:rsidRPr="00605EB6">
        <w:t>étaient engagés sur un sentier qui se dirigeait vers la Bosse-Grise</w:t>
      </w:r>
      <w:r w:rsidR="00C474C1">
        <w:t xml:space="preserve">, </w:t>
      </w:r>
      <w:r w:rsidRPr="00605EB6">
        <w:t>en longeant la lisière de la forêt</w:t>
      </w:r>
      <w:r w:rsidR="00C474C1">
        <w:t>.</w:t>
      </w:r>
    </w:p>
    <w:p w14:paraId="01CDDF47" w14:textId="15C68240" w:rsidR="00C474C1" w:rsidRDefault="0094609C" w:rsidP="00C52F4A">
      <w:r>
        <w:t>— </w:t>
      </w:r>
      <w:r w:rsidR="00C52F4A" w:rsidRPr="00605EB6">
        <w:t>Jacques</w:t>
      </w:r>
      <w:r w:rsidR="00C474C1">
        <w:t xml:space="preserve">, </w:t>
      </w:r>
      <w:r w:rsidR="00C52F4A" w:rsidRPr="00605EB6">
        <w:t>où va nous mener cette route</w:t>
      </w:r>
      <w:r w:rsidR="00C474C1">
        <w:t xml:space="preserve"> ? </w:t>
      </w:r>
      <w:r w:rsidR="00C52F4A" w:rsidRPr="00605EB6">
        <w:t xml:space="preserve">demanda </w:t>
      </w:r>
      <w:r w:rsidR="00C474C1">
        <w:t>M. </w:t>
      </w:r>
      <w:r w:rsidR="00C52F4A" w:rsidRPr="00605EB6">
        <w:t>Lagarde</w:t>
      </w:r>
      <w:r w:rsidR="00C474C1">
        <w:t>.</w:t>
      </w:r>
    </w:p>
    <w:p w14:paraId="3197E831" w14:textId="66B49DFF" w:rsidR="00C474C1" w:rsidRDefault="0094609C" w:rsidP="00C52F4A">
      <w:r>
        <w:t>— </w:t>
      </w:r>
      <w:r w:rsidR="00C52F4A" w:rsidRPr="00605EB6">
        <w:t>Au plateau des Roches</w:t>
      </w:r>
      <w:r w:rsidR="00C474C1">
        <w:t>.</w:t>
      </w:r>
    </w:p>
    <w:p w14:paraId="1DECCA29" w14:textId="35616E55" w:rsidR="00C474C1" w:rsidRDefault="0094609C" w:rsidP="00C52F4A">
      <w:r>
        <w:t>— </w:t>
      </w:r>
      <w:r w:rsidR="00C52F4A" w:rsidRPr="00605EB6">
        <w:t>Où se trouve la Bosse-Grise</w:t>
      </w:r>
      <w:r w:rsidR="00C474C1">
        <w:t> ?</w:t>
      </w:r>
    </w:p>
    <w:p w14:paraId="443832DD" w14:textId="2545B05E" w:rsidR="00C474C1" w:rsidRDefault="0094609C" w:rsidP="00C52F4A">
      <w:r>
        <w:t>— </w:t>
      </w:r>
      <w:r w:rsidR="00C52F4A" w:rsidRPr="00605EB6">
        <w:t>Oui</w:t>
      </w:r>
      <w:r w:rsidR="00C474C1">
        <w:t xml:space="preserve">, </w:t>
      </w:r>
      <w:r w:rsidR="00C52F4A" w:rsidRPr="00605EB6">
        <w:t>monsieur</w:t>
      </w:r>
      <w:r w:rsidR="00C474C1">
        <w:t xml:space="preserve">. </w:t>
      </w:r>
      <w:r w:rsidR="00C52F4A" w:rsidRPr="00605EB6">
        <w:t>J</w:t>
      </w:r>
      <w:r w:rsidR="00C474C1">
        <w:t>’</w:t>
      </w:r>
      <w:r w:rsidR="00C52F4A" w:rsidRPr="00605EB6">
        <w:t>ai compris que vous désiriez voir la grotte de Jean Loup et je vous y conduis</w:t>
      </w:r>
      <w:r w:rsidR="00C474C1">
        <w:t>.</w:t>
      </w:r>
    </w:p>
    <w:p w14:paraId="282DDC58" w14:textId="7895D02B" w:rsidR="00C474C1" w:rsidRDefault="0094609C" w:rsidP="00C52F4A">
      <w:r>
        <w:t>— </w:t>
      </w:r>
      <w:r w:rsidR="00C52F4A" w:rsidRPr="00605EB6">
        <w:t>Merci</w:t>
      </w:r>
      <w:r w:rsidR="00C474C1">
        <w:t xml:space="preserve">, </w:t>
      </w:r>
      <w:r w:rsidR="00C52F4A" w:rsidRPr="00605EB6">
        <w:t>mon ami</w:t>
      </w:r>
      <w:r w:rsidR="00C474C1">
        <w:t>.</w:t>
      </w:r>
    </w:p>
    <w:p w14:paraId="57AAAE51" w14:textId="77777777" w:rsidR="00C474C1" w:rsidRDefault="00C52F4A" w:rsidP="00C52F4A">
      <w:r w:rsidRPr="00605EB6">
        <w:t>Après une demi-heure de marche pénible</w:t>
      </w:r>
      <w:r w:rsidR="00C474C1">
        <w:t xml:space="preserve">, </w:t>
      </w:r>
      <w:r w:rsidRPr="00605EB6">
        <w:t>car ils avaient à chaque instant à se débarrasser des ronces et des viornes qui s</w:t>
      </w:r>
      <w:r w:rsidR="00C474C1">
        <w:t>’</w:t>
      </w:r>
      <w:r w:rsidRPr="00605EB6">
        <w:t>entortillaient autour de leurs jambes</w:t>
      </w:r>
      <w:r w:rsidR="00C474C1">
        <w:t xml:space="preserve">, </w:t>
      </w:r>
      <w:r w:rsidRPr="00605EB6">
        <w:t>les deux promeneurs se trouvèrent au pied de l</w:t>
      </w:r>
      <w:r w:rsidR="00C474C1">
        <w:t>’</w:t>
      </w:r>
      <w:r w:rsidRPr="00605EB6">
        <w:t>énorme rocher</w:t>
      </w:r>
      <w:r w:rsidR="00C474C1">
        <w:t xml:space="preserve">, </w:t>
      </w:r>
      <w:r w:rsidRPr="00605EB6">
        <w:t>à l</w:t>
      </w:r>
      <w:r w:rsidR="00C474C1">
        <w:t>’</w:t>
      </w:r>
      <w:r w:rsidRPr="00605EB6">
        <w:t>entrée de la grotte</w:t>
      </w:r>
      <w:r w:rsidR="00C474C1">
        <w:t>.</w:t>
      </w:r>
    </w:p>
    <w:p w14:paraId="536AF248" w14:textId="49E867C8" w:rsidR="00C474C1" w:rsidRDefault="0094609C" w:rsidP="00C52F4A">
      <w:r>
        <w:t>— </w:t>
      </w:r>
      <w:r w:rsidR="00C52F4A" w:rsidRPr="00605EB6">
        <w:t>À cet endroit où nous sommes</w:t>
      </w:r>
      <w:r w:rsidR="00C474C1">
        <w:t xml:space="preserve">, </w:t>
      </w:r>
      <w:r w:rsidR="00C52F4A" w:rsidRPr="00605EB6">
        <w:t>dit Jacques</w:t>
      </w:r>
      <w:r w:rsidR="00C474C1">
        <w:t xml:space="preserve">, </w:t>
      </w:r>
      <w:r w:rsidR="00C52F4A" w:rsidRPr="00605EB6">
        <w:t>étaient les broussailles inextricables brûlées par les Prussiens</w:t>
      </w:r>
      <w:r w:rsidR="00C474C1">
        <w:t>.</w:t>
      </w:r>
    </w:p>
    <w:p w14:paraId="76DC7E76" w14:textId="49D99D3F" w:rsidR="00C474C1" w:rsidRDefault="0094609C" w:rsidP="00C52F4A">
      <w:r>
        <w:t>— </w:t>
      </w:r>
      <w:r w:rsidR="00C52F4A" w:rsidRPr="00605EB6">
        <w:t>On voit encore</w:t>
      </w:r>
      <w:r w:rsidR="00C474C1">
        <w:t xml:space="preserve">, </w:t>
      </w:r>
      <w:r w:rsidR="00C52F4A" w:rsidRPr="00605EB6">
        <w:t>de tous les côtés</w:t>
      </w:r>
      <w:r w:rsidR="00C474C1">
        <w:t xml:space="preserve">, </w:t>
      </w:r>
      <w:r w:rsidR="00C52F4A" w:rsidRPr="00605EB6">
        <w:t>de nombreuses traces de l</w:t>
      </w:r>
      <w:r w:rsidR="00C474C1">
        <w:t>’</w:t>
      </w:r>
      <w:r w:rsidR="00C52F4A" w:rsidRPr="00605EB6">
        <w:t>incendie</w:t>
      </w:r>
      <w:r w:rsidR="00C474C1">
        <w:t>.</w:t>
      </w:r>
    </w:p>
    <w:p w14:paraId="1F2C1E1E" w14:textId="0B24FFAC" w:rsidR="00C474C1" w:rsidRDefault="0094609C" w:rsidP="00C52F4A">
      <w:r>
        <w:t>— </w:t>
      </w:r>
      <w:r w:rsidR="00C52F4A" w:rsidRPr="00605EB6">
        <w:t>Le jour où les gendarmes se sont emparés de Jean Loup</w:t>
      </w:r>
      <w:r w:rsidR="00C474C1">
        <w:t xml:space="preserve">, </w:t>
      </w:r>
      <w:r w:rsidR="00C52F4A" w:rsidRPr="00605EB6">
        <w:t>il y avait encore à l</w:t>
      </w:r>
      <w:r w:rsidR="00C474C1">
        <w:t>’</w:t>
      </w:r>
      <w:r w:rsidR="00C52F4A" w:rsidRPr="00605EB6">
        <w:t>entrée de la grotte et à l</w:t>
      </w:r>
      <w:r w:rsidR="00C474C1">
        <w:t>’</w:t>
      </w:r>
      <w:r w:rsidR="00C52F4A" w:rsidRPr="00605EB6">
        <w:t>intérieur des paniers de plusieurs dimensions</w:t>
      </w:r>
      <w:r w:rsidR="00C474C1">
        <w:t xml:space="preserve">, </w:t>
      </w:r>
      <w:r w:rsidR="00C52F4A" w:rsidRPr="00605EB6">
        <w:t>avec lesquels le pauvre garçon allait faire ses provisions dans le bois</w:t>
      </w:r>
      <w:r w:rsidR="00C474C1">
        <w:t xml:space="preserve">, </w:t>
      </w:r>
      <w:r w:rsidR="00C52F4A" w:rsidRPr="00605EB6">
        <w:t>et des petites claies</w:t>
      </w:r>
      <w:r w:rsidR="00C474C1">
        <w:t xml:space="preserve">, </w:t>
      </w:r>
      <w:r w:rsidR="00C52F4A" w:rsidRPr="00605EB6">
        <w:t>qui lui servaient à faire griller au soleil la viande des animaux dont il parvenait à s</w:t>
      </w:r>
      <w:r w:rsidR="00C474C1">
        <w:t>’</w:t>
      </w:r>
      <w:r w:rsidR="00C52F4A" w:rsidRPr="00605EB6">
        <w:t>emparer</w:t>
      </w:r>
      <w:r w:rsidR="00C474C1">
        <w:t xml:space="preserve">. </w:t>
      </w:r>
      <w:r w:rsidR="00C52F4A" w:rsidRPr="00605EB6">
        <w:t>Ces objets</w:t>
      </w:r>
      <w:r w:rsidR="00C474C1">
        <w:t xml:space="preserve">, </w:t>
      </w:r>
      <w:r w:rsidR="00C52F4A" w:rsidRPr="00605EB6">
        <w:t>fabriqués par lui</w:t>
      </w:r>
      <w:r w:rsidR="00C474C1">
        <w:t xml:space="preserve">, </w:t>
      </w:r>
      <w:r w:rsidR="00C52F4A" w:rsidRPr="00605EB6">
        <w:t>ont été enlevés depuis par des personnes qui veulent</w:t>
      </w:r>
      <w:r w:rsidR="00C474C1">
        <w:t xml:space="preserve">, </w:t>
      </w:r>
      <w:r w:rsidR="00C52F4A" w:rsidRPr="00605EB6">
        <w:t>probablement</w:t>
      </w:r>
      <w:r w:rsidR="00C474C1">
        <w:t xml:space="preserve">, </w:t>
      </w:r>
      <w:r w:rsidR="00C52F4A" w:rsidRPr="00605EB6">
        <w:t>les conserver comme des reliques</w:t>
      </w:r>
      <w:r w:rsidR="00C474C1">
        <w:t>.</w:t>
      </w:r>
    </w:p>
    <w:p w14:paraId="7021D7E9" w14:textId="77777777" w:rsidR="00C474C1" w:rsidRDefault="00C474C1" w:rsidP="00C52F4A">
      <w:r>
        <w:lastRenderedPageBreak/>
        <w:t>» </w:t>
      </w:r>
      <w:r w:rsidR="00C52F4A" w:rsidRPr="00605EB6">
        <w:t>Jean Loup aimait les colimaçons et il en mangeait des quantités</w:t>
      </w:r>
      <w:r>
        <w:t xml:space="preserve">, </w:t>
      </w:r>
      <w:r w:rsidR="00C52F4A" w:rsidRPr="00605EB6">
        <w:t>ainsi que l</w:t>
      </w:r>
      <w:r>
        <w:t>’</w:t>
      </w:r>
      <w:r w:rsidR="00C52F4A" w:rsidRPr="00605EB6">
        <w:t>indiquent ces nombreuses coquilles qui jonchent le sol</w:t>
      </w:r>
      <w:r>
        <w:t xml:space="preserve">. </w:t>
      </w:r>
      <w:r w:rsidR="00C52F4A" w:rsidRPr="00605EB6">
        <w:t>Mais entrons dans la grotte</w:t>
      </w:r>
      <w:r>
        <w:t xml:space="preserve">. </w:t>
      </w:r>
      <w:r w:rsidR="00C52F4A" w:rsidRPr="00605EB6">
        <w:t>J</w:t>
      </w:r>
      <w:r>
        <w:t>’</w:t>
      </w:r>
      <w:r w:rsidR="00C52F4A" w:rsidRPr="00605EB6">
        <w:t>ai des allumettes sur moi</w:t>
      </w:r>
      <w:r>
        <w:t xml:space="preserve"> ; </w:t>
      </w:r>
      <w:r w:rsidR="00C52F4A" w:rsidRPr="00605EB6">
        <w:t>une poignée de feuilles sèches</w:t>
      </w:r>
      <w:r>
        <w:t xml:space="preserve">, </w:t>
      </w:r>
      <w:r w:rsidR="00C52F4A" w:rsidRPr="00605EB6">
        <w:t>que nous brûlerons</w:t>
      </w:r>
      <w:r>
        <w:t xml:space="preserve">, </w:t>
      </w:r>
      <w:r w:rsidR="00C52F4A" w:rsidRPr="00605EB6">
        <w:t>nous éclairera suffisamment pendant un instant</w:t>
      </w:r>
      <w:r>
        <w:t xml:space="preserve">, </w:t>
      </w:r>
      <w:r w:rsidR="00C52F4A" w:rsidRPr="00605EB6">
        <w:t>pour que nous puissions voir l</w:t>
      </w:r>
      <w:r>
        <w:t>’</w:t>
      </w:r>
      <w:r w:rsidR="00C52F4A" w:rsidRPr="00605EB6">
        <w:t>intérieur de la demeure</w:t>
      </w:r>
      <w:r>
        <w:t>.</w:t>
      </w:r>
    </w:p>
    <w:p w14:paraId="036B17F3" w14:textId="77777777" w:rsidR="00C474C1" w:rsidRDefault="00C52F4A" w:rsidP="00C52F4A">
      <w:r w:rsidRPr="00605EB6">
        <w:t>Le jeune homme fit craquer une allumette et ils pénétrèrent sous la voûte</w:t>
      </w:r>
      <w:r w:rsidR="00C474C1">
        <w:t xml:space="preserve">. </w:t>
      </w:r>
      <w:r w:rsidRPr="00605EB6">
        <w:t>Arrivés dans la grotte</w:t>
      </w:r>
      <w:r w:rsidR="00C474C1">
        <w:t xml:space="preserve">, </w:t>
      </w:r>
      <w:r w:rsidRPr="00605EB6">
        <w:t>le lieutenant prit des fougères sur l</w:t>
      </w:r>
      <w:r w:rsidR="00C474C1">
        <w:t>’</w:t>
      </w:r>
      <w:r w:rsidRPr="00605EB6">
        <w:t>amas de feuilles qui avait été le lit de Jean Loup et y mit le feu</w:t>
      </w:r>
      <w:r w:rsidR="00C474C1">
        <w:t xml:space="preserve">. </w:t>
      </w:r>
      <w:r w:rsidRPr="00605EB6">
        <w:t>La fumée s</w:t>
      </w:r>
      <w:r w:rsidR="00C474C1">
        <w:t>’</w:t>
      </w:r>
      <w:r w:rsidRPr="00605EB6">
        <w:t>échappa par le trou de la voûte et la flamme jeta une faible et blafarde clarté sur les blocs de rocher</w:t>
      </w:r>
      <w:r w:rsidR="00755CBC">
        <w:t>s</w:t>
      </w:r>
      <w:r w:rsidRPr="00605EB6">
        <w:t xml:space="preserve"> entassés</w:t>
      </w:r>
      <w:r w:rsidR="00C474C1">
        <w:t>.</w:t>
      </w:r>
    </w:p>
    <w:p w14:paraId="305C1EE5" w14:textId="057B8C85" w:rsidR="00C474C1" w:rsidRDefault="00C474C1" w:rsidP="00C52F4A">
      <w:r>
        <w:t>M. </w:t>
      </w:r>
      <w:r w:rsidR="00C52F4A" w:rsidRPr="00605EB6">
        <w:t>Lagarde regarda avidement</w:t>
      </w:r>
      <w:r>
        <w:t xml:space="preserve">. </w:t>
      </w:r>
      <w:r w:rsidR="00C52F4A" w:rsidRPr="00605EB6">
        <w:t>Il vit d</w:t>
      </w:r>
      <w:r>
        <w:t>’</w:t>
      </w:r>
      <w:r w:rsidR="00C52F4A" w:rsidRPr="00605EB6">
        <w:t>abord la couche du sauvage</w:t>
      </w:r>
      <w:r>
        <w:t xml:space="preserve">, </w:t>
      </w:r>
      <w:r w:rsidR="00C52F4A" w:rsidRPr="00605EB6">
        <w:t>puis</w:t>
      </w:r>
      <w:r>
        <w:t xml:space="preserve">, </w:t>
      </w:r>
      <w:r w:rsidR="00C52F4A" w:rsidRPr="00605EB6">
        <w:t>sur le sol</w:t>
      </w:r>
      <w:r>
        <w:t xml:space="preserve">, </w:t>
      </w:r>
      <w:r w:rsidR="00C52F4A" w:rsidRPr="00605EB6">
        <w:t>dans tous les coins</w:t>
      </w:r>
      <w:r>
        <w:t xml:space="preserve">, </w:t>
      </w:r>
      <w:r w:rsidR="00C52F4A" w:rsidRPr="00605EB6">
        <w:t>et dans les niches des murs</w:t>
      </w:r>
      <w:r>
        <w:t xml:space="preserve">, </w:t>
      </w:r>
      <w:r w:rsidR="00C52F4A" w:rsidRPr="00605EB6">
        <w:t>le reste des provisions d</w:t>
      </w:r>
      <w:r>
        <w:t>’</w:t>
      </w:r>
      <w:r w:rsidR="00C52F4A" w:rsidRPr="00605EB6">
        <w:t>hiver de Jean Loup</w:t>
      </w:r>
      <w:r>
        <w:t xml:space="preserve"> : </w:t>
      </w:r>
      <w:r w:rsidR="00C52F4A" w:rsidRPr="00605EB6">
        <w:t>des châtaignes</w:t>
      </w:r>
      <w:r>
        <w:t xml:space="preserve">, </w:t>
      </w:r>
      <w:r w:rsidR="00C52F4A" w:rsidRPr="00605EB6">
        <w:t>des noisettes</w:t>
      </w:r>
      <w:r>
        <w:t xml:space="preserve">, </w:t>
      </w:r>
      <w:r w:rsidR="00C52F4A" w:rsidRPr="00605EB6">
        <w:t xml:space="preserve">des </w:t>
      </w:r>
      <w:r w:rsidR="00755CBC" w:rsidRPr="00605EB6">
        <w:t>f</w:t>
      </w:r>
      <w:r w:rsidR="00755CBC">
        <w:t>ai</w:t>
      </w:r>
      <w:r w:rsidR="00755CBC" w:rsidRPr="00605EB6">
        <w:t>nes</w:t>
      </w:r>
      <w:r>
        <w:t xml:space="preserve">, </w:t>
      </w:r>
      <w:r w:rsidR="00C52F4A" w:rsidRPr="00605EB6">
        <w:t>des glands</w:t>
      </w:r>
      <w:r>
        <w:t xml:space="preserve">, </w:t>
      </w:r>
      <w:r w:rsidR="00C52F4A" w:rsidRPr="00605EB6">
        <w:t>des écorces</w:t>
      </w:r>
      <w:r>
        <w:t xml:space="preserve">, </w:t>
      </w:r>
      <w:r w:rsidR="00C52F4A" w:rsidRPr="00605EB6">
        <w:t>des racines</w:t>
      </w:r>
      <w:r>
        <w:t xml:space="preserve">, </w:t>
      </w:r>
      <w:r w:rsidR="00C52F4A" w:rsidRPr="00605EB6">
        <w:t>des herbages secs</w:t>
      </w:r>
      <w:r>
        <w:t>.</w:t>
      </w:r>
    </w:p>
    <w:p w14:paraId="57E6D342" w14:textId="77777777" w:rsidR="00C474C1" w:rsidRDefault="00C52F4A" w:rsidP="00C52F4A">
      <w:r w:rsidRPr="00605EB6">
        <w:t>Pendant qu</w:t>
      </w:r>
      <w:r w:rsidR="00C474C1">
        <w:t>’</w:t>
      </w:r>
      <w:r w:rsidRPr="00605EB6">
        <w:t>il se livrait à son travail d</w:t>
      </w:r>
      <w:r w:rsidR="00C474C1">
        <w:t>’</w:t>
      </w:r>
      <w:r w:rsidRPr="00605EB6">
        <w:t>inspection</w:t>
      </w:r>
      <w:r w:rsidR="00C474C1">
        <w:t xml:space="preserve">, </w:t>
      </w:r>
      <w:r w:rsidRPr="00605EB6">
        <w:t>Jacques entretenait la flamme qui les éclairait</w:t>
      </w:r>
      <w:r w:rsidR="00C474C1">
        <w:t>.</w:t>
      </w:r>
    </w:p>
    <w:p w14:paraId="2FB5BE1F" w14:textId="0B279A83" w:rsidR="00C474C1" w:rsidRDefault="00C52F4A" w:rsidP="00C52F4A">
      <w:r w:rsidRPr="00605EB6">
        <w:t>Tout à coup</w:t>
      </w:r>
      <w:r w:rsidR="00C474C1">
        <w:t>, M. </w:t>
      </w:r>
      <w:r w:rsidRPr="00605EB6">
        <w:t>Lagarde laissa échapper un gémissement</w:t>
      </w:r>
      <w:r w:rsidR="00C474C1">
        <w:t>.</w:t>
      </w:r>
    </w:p>
    <w:p w14:paraId="6D3E33A0" w14:textId="02C3B4C3" w:rsidR="00C474C1" w:rsidRDefault="0094609C" w:rsidP="00C52F4A">
      <w:r>
        <w:t>— </w:t>
      </w:r>
      <w:r w:rsidR="00C52F4A" w:rsidRPr="00605EB6">
        <w:t>Oh</w:t>
      </w:r>
      <w:r w:rsidR="00C474C1">
        <w:t xml:space="preserve"> ! </w:t>
      </w:r>
      <w:r w:rsidR="00C52F4A" w:rsidRPr="00605EB6">
        <w:t>le malheureux</w:t>
      </w:r>
      <w:r w:rsidR="00C474C1">
        <w:t xml:space="preserve">, </w:t>
      </w:r>
      <w:r w:rsidR="00C52F4A" w:rsidRPr="00605EB6">
        <w:t>le malheureux enfant</w:t>
      </w:r>
      <w:r w:rsidR="00C474C1">
        <w:t xml:space="preserve"> ! </w:t>
      </w:r>
      <w:r w:rsidR="00C52F4A" w:rsidRPr="00605EB6">
        <w:t>s</w:t>
      </w:r>
      <w:r w:rsidR="00C474C1">
        <w:t>’</w:t>
      </w:r>
      <w:r w:rsidR="00C52F4A" w:rsidRPr="00605EB6">
        <w:t>écria-t-il</w:t>
      </w:r>
      <w:r w:rsidR="00C474C1">
        <w:t>.</w:t>
      </w:r>
    </w:p>
    <w:p w14:paraId="30894310" w14:textId="77777777" w:rsidR="00C474C1" w:rsidRDefault="00C52F4A" w:rsidP="00C52F4A">
      <w:r w:rsidRPr="00605EB6">
        <w:t>Et</w:t>
      </w:r>
      <w:r w:rsidR="00C474C1">
        <w:t xml:space="preserve">, </w:t>
      </w:r>
      <w:r w:rsidRPr="00605EB6">
        <w:t>n</w:t>
      </w:r>
      <w:r w:rsidR="00C474C1">
        <w:t>’</w:t>
      </w:r>
      <w:r w:rsidRPr="00605EB6">
        <w:t>étant plus maître de son émotion</w:t>
      </w:r>
      <w:r w:rsidR="00C474C1">
        <w:t xml:space="preserve">, </w:t>
      </w:r>
      <w:r w:rsidRPr="00605EB6">
        <w:t>ses larmes jaillirent</w:t>
      </w:r>
      <w:r w:rsidR="00C474C1">
        <w:t xml:space="preserve">, </w:t>
      </w:r>
      <w:r w:rsidRPr="00605EB6">
        <w:t>et il sanglota</w:t>
      </w:r>
      <w:r w:rsidR="00C474C1">
        <w:t>.</w:t>
      </w:r>
    </w:p>
    <w:p w14:paraId="21240367" w14:textId="77777777" w:rsidR="00C474C1" w:rsidRDefault="00C52F4A" w:rsidP="00C52F4A">
      <w:r w:rsidRPr="00605EB6">
        <w:t>Jacques</w:t>
      </w:r>
      <w:r w:rsidR="00C474C1">
        <w:t xml:space="preserve">, </w:t>
      </w:r>
      <w:r w:rsidRPr="00605EB6">
        <w:t>les yeux fixés sur son protecteur</w:t>
      </w:r>
      <w:r w:rsidR="00C474C1">
        <w:t xml:space="preserve">, </w:t>
      </w:r>
      <w:r w:rsidRPr="00605EB6">
        <w:t>se disait</w:t>
      </w:r>
      <w:r w:rsidR="00C474C1">
        <w:t> :</w:t>
      </w:r>
    </w:p>
    <w:p w14:paraId="7EC20061" w14:textId="2701B86E" w:rsidR="00C474C1" w:rsidRDefault="0094609C" w:rsidP="00C52F4A">
      <w:r>
        <w:t>— </w:t>
      </w:r>
      <w:r w:rsidR="00C52F4A" w:rsidRPr="00605EB6">
        <w:t>Ce n</w:t>
      </w:r>
      <w:r w:rsidR="00C474C1">
        <w:t>’</w:t>
      </w:r>
      <w:r w:rsidR="00C52F4A" w:rsidRPr="00605EB6">
        <w:t>est pas à un intérêt ordinaire pour Jean Loup que répond cet excès de sensibilité</w:t>
      </w:r>
      <w:r w:rsidR="00C474C1">
        <w:t xml:space="preserve"> ; </w:t>
      </w:r>
      <w:r w:rsidR="00C52F4A" w:rsidRPr="00605EB6">
        <w:t>son émotion a une autre cause</w:t>
      </w:r>
      <w:r w:rsidR="00C474C1">
        <w:t> !</w:t>
      </w:r>
    </w:p>
    <w:p w14:paraId="4A3C8C01" w14:textId="773C4159" w:rsidR="00C474C1" w:rsidRDefault="0094609C" w:rsidP="00C52F4A">
      <w:r>
        <w:lastRenderedPageBreak/>
        <w:t>— </w:t>
      </w:r>
      <w:r w:rsidR="00C52F4A" w:rsidRPr="00605EB6">
        <w:t>Jacques</w:t>
      </w:r>
      <w:r w:rsidR="00C474C1">
        <w:t xml:space="preserve">, </w:t>
      </w:r>
      <w:r w:rsidR="00C52F4A" w:rsidRPr="00605EB6">
        <w:t xml:space="preserve">dit </w:t>
      </w:r>
      <w:r w:rsidR="00C474C1">
        <w:t>M. </w:t>
      </w:r>
      <w:r w:rsidR="00C52F4A" w:rsidRPr="00605EB6">
        <w:t>Lagarde d</w:t>
      </w:r>
      <w:r w:rsidR="00C474C1">
        <w:t>’</w:t>
      </w:r>
      <w:r w:rsidR="00C52F4A" w:rsidRPr="00605EB6">
        <w:t>une voix entrecoupée</w:t>
      </w:r>
      <w:r w:rsidR="00C474C1">
        <w:t xml:space="preserve">, </w:t>
      </w:r>
      <w:r w:rsidR="00C52F4A" w:rsidRPr="00605EB6">
        <w:t>j</w:t>
      </w:r>
      <w:r w:rsidR="00C474C1">
        <w:t>’</w:t>
      </w:r>
      <w:r w:rsidR="00C52F4A" w:rsidRPr="00605EB6">
        <w:t>ai vu</w:t>
      </w:r>
      <w:r w:rsidR="00C474C1">
        <w:t xml:space="preserve">, </w:t>
      </w:r>
      <w:r w:rsidR="00C52F4A" w:rsidRPr="00605EB6">
        <w:t>j</w:t>
      </w:r>
      <w:r w:rsidR="00C474C1">
        <w:t>’</w:t>
      </w:r>
      <w:r w:rsidR="00C52F4A" w:rsidRPr="00605EB6">
        <w:t>ai vu</w:t>
      </w:r>
      <w:r w:rsidR="00C474C1">
        <w:t xml:space="preserve">… </w:t>
      </w:r>
      <w:r w:rsidR="00C52F4A" w:rsidRPr="00605EB6">
        <w:t>Venez</w:t>
      </w:r>
      <w:r w:rsidR="00C474C1">
        <w:t xml:space="preserve">, </w:t>
      </w:r>
      <w:r w:rsidR="00C52F4A" w:rsidRPr="00605EB6">
        <w:t>mon ami</w:t>
      </w:r>
      <w:r w:rsidR="00C474C1">
        <w:t xml:space="preserve">, </w:t>
      </w:r>
      <w:r w:rsidR="00C52F4A" w:rsidRPr="00605EB6">
        <w:t>partons</w:t>
      </w:r>
      <w:r w:rsidR="00C474C1">
        <w:t>.</w:t>
      </w:r>
    </w:p>
    <w:p w14:paraId="4F9672D6" w14:textId="77777777" w:rsidR="00C474C1" w:rsidRDefault="00C52F4A" w:rsidP="00C52F4A">
      <w:r w:rsidRPr="00605EB6">
        <w:t>Ils sortirent de la grotte</w:t>
      </w:r>
      <w:r w:rsidR="00C474C1">
        <w:t xml:space="preserve">, </w:t>
      </w:r>
      <w:r w:rsidRPr="00605EB6">
        <w:t>tournèrent silencieusement autour de la Bosse-Grise et rejoignirent la grande route</w:t>
      </w:r>
      <w:r w:rsidR="00C474C1">
        <w:t xml:space="preserve">, </w:t>
      </w:r>
      <w:r w:rsidRPr="00605EB6">
        <w:t>en passant à travers les roches du plateau</w:t>
      </w:r>
      <w:r w:rsidR="00C474C1">
        <w:t>.</w:t>
      </w:r>
    </w:p>
    <w:p w14:paraId="4249CAAE" w14:textId="7914B5B6" w:rsidR="00C474C1" w:rsidRDefault="00C474C1" w:rsidP="00C52F4A">
      <w:r>
        <w:t>M. </w:t>
      </w:r>
      <w:r w:rsidR="00C52F4A" w:rsidRPr="00605EB6">
        <w:t>Lagarde avait eu le temps de se calmer</w:t>
      </w:r>
      <w:r>
        <w:t>.</w:t>
      </w:r>
    </w:p>
    <w:p w14:paraId="7CA8E96D" w14:textId="73CB9712" w:rsidR="00C474C1" w:rsidRDefault="0094609C" w:rsidP="00C52F4A">
      <w:r>
        <w:t>— </w:t>
      </w:r>
      <w:r w:rsidR="00C52F4A" w:rsidRPr="00605EB6">
        <w:t>Dites-moi</w:t>
      </w:r>
      <w:r w:rsidR="00C474C1">
        <w:t xml:space="preserve">, </w:t>
      </w:r>
      <w:r w:rsidR="00C52F4A" w:rsidRPr="00605EB6">
        <w:t>Jacques</w:t>
      </w:r>
      <w:r w:rsidR="00C474C1">
        <w:t xml:space="preserve">, </w:t>
      </w:r>
      <w:r w:rsidR="00C52F4A" w:rsidRPr="00605EB6">
        <w:t>fit-il</w:t>
      </w:r>
      <w:r w:rsidR="00C474C1">
        <w:t xml:space="preserve">, </w:t>
      </w:r>
      <w:r w:rsidR="00C52F4A" w:rsidRPr="00605EB6">
        <w:t>que pense-t-on à Mareille</w:t>
      </w:r>
      <w:r w:rsidR="00C474C1">
        <w:t xml:space="preserve">, </w:t>
      </w:r>
      <w:r w:rsidR="00C52F4A" w:rsidRPr="00605EB6">
        <w:t xml:space="preserve">à Vaucourt et dans les autres communes voisines de </w:t>
      </w:r>
      <w:r w:rsidR="009A0CB4" w:rsidRPr="009A0CB4">
        <w:t>M</w:t>
      </w:r>
      <w:r w:rsidR="009A0CB4" w:rsidRPr="009A0CB4">
        <w:rPr>
          <w:vertAlign w:val="superscript"/>
        </w:rPr>
        <w:t>me</w:t>
      </w:r>
      <w:r w:rsidR="00C474C1">
        <w:t> </w:t>
      </w:r>
      <w:r w:rsidR="00C52F4A" w:rsidRPr="00605EB6">
        <w:t>la baronne de Simaise</w:t>
      </w:r>
      <w:r w:rsidR="00C474C1">
        <w:t> ?</w:t>
      </w:r>
    </w:p>
    <w:p w14:paraId="378EC4D4" w14:textId="256431F2" w:rsidR="00C474C1" w:rsidRDefault="0094609C" w:rsidP="00C52F4A">
      <w:r>
        <w:t>— </w:t>
      </w:r>
      <w:r w:rsidR="00C52F4A" w:rsidRPr="00605EB6">
        <w:t>Le plus grand bien</w:t>
      </w:r>
      <w:r w:rsidR="00C474C1">
        <w:t xml:space="preserve">, </w:t>
      </w:r>
      <w:r w:rsidR="00C52F4A" w:rsidRPr="00605EB6">
        <w:t>monsieur</w:t>
      </w:r>
      <w:r w:rsidR="00C474C1">
        <w:t xml:space="preserve">. </w:t>
      </w:r>
      <w:r w:rsidR="009A0CB4" w:rsidRPr="009A0CB4">
        <w:t>M</w:t>
      </w:r>
      <w:r w:rsidR="009A0CB4" w:rsidRPr="009A0CB4">
        <w:rPr>
          <w:vertAlign w:val="superscript"/>
        </w:rPr>
        <w:t>me</w:t>
      </w:r>
      <w:r w:rsidR="00C474C1">
        <w:t> </w:t>
      </w:r>
      <w:r w:rsidR="00C52F4A" w:rsidRPr="00605EB6">
        <w:t>la baronne et sa fille font beaucoup de bien</w:t>
      </w:r>
      <w:r w:rsidR="00C474C1">
        <w:t xml:space="preserve"> ; </w:t>
      </w:r>
      <w:r w:rsidR="00C52F4A" w:rsidRPr="00605EB6">
        <w:t>elles sont les deux anges protecteurs de la contrée</w:t>
      </w:r>
      <w:r w:rsidR="00C474C1">
        <w:t xml:space="preserve"> ; </w:t>
      </w:r>
      <w:r w:rsidR="00C52F4A" w:rsidRPr="00605EB6">
        <w:t>aussi n</w:t>
      </w:r>
      <w:r w:rsidR="00C474C1">
        <w:t>’</w:t>
      </w:r>
      <w:r w:rsidR="00C52F4A" w:rsidRPr="00605EB6">
        <w:t>est-ce pas trop de vous dire qu</w:t>
      </w:r>
      <w:r w:rsidR="00C474C1">
        <w:t>’</w:t>
      </w:r>
      <w:r w:rsidR="00C52F4A" w:rsidRPr="00605EB6">
        <w:t>elles sont adorées</w:t>
      </w:r>
      <w:r w:rsidR="00C474C1">
        <w:t>.</w:t>
      </w:r>
    </w:p>
    <w:p w14:paraId="5B1333B2" w14:textId="23C01DFE" w:rsidR="00C474C1" w:rsidRDefault="0094609C" w:rsidP="00C52F4A">
      <w:r>
        <w:t>— </w:t>
      </w:r>
      <w:r w:rsidR="009A0CB4" w:rsidRPr="009A0CB4">
        <w:t>M</w:t>
      </w:r>
      <w:r w:rsidR="009A0CB4" w:rsidRPr="009A0CB4">
        <w:rPr>
          <w:vertAlign w:val="superscript"/>
        </w:rPr>
        <w:t>me</w:t>
      </w:r>
      <w:r w:rsidR="00C474C1">
        <w:t> de </w:t>
      </w:r>
      <w:r w:rsidR="00C52F4A" w:rsidRPr="00605EB6">
        <w:t>Simaise n</w:t>
      </w:r>
      <w:r w:rsidR="00C474C1">
        <w:t>’</w:t>
      </w:r>
      <w:r w:rsidR="00C52F4A" w:rsidRPr="00605EB6">
        <w:t>a-t-elle pas aussi un fils</w:t>
      </w:r>
      <w:r w:rsidR="00C474C1">
        <w:t> ?</w:t>
      </w:r>
    </w:p>
    <w:p w14:paraId="142AC7BE" w14:textId="1394E7D8" w:rsidR="00C474C1" w:rsidRDefault="0094609C" w:rsidP="00C52F4A">
      <w:r>
        <w:t>— </w:t>
      </w:r>
      <w:r w:rsidR="00C52F4A" w:rsidRPr="00605EB6">
        <w:t>Oui</w:t>
      </w:r>
      <w:r w:rsidR="00C474C1">
        <w:t xml:space="preserve">, </w:t>
      </w:r>
      <w:r w:rsidR="00C52F4A" w:rsidRPr="00605EB6">
        <w:t>monsieur</w:t>
      </w:r>
      <w:r w:rsidR="00C474C1">
        <w:t xml:space="preserve"> ; </w:t>
      </w:r>
      <w:r w:rsidR="00C52F4A" w:rsidRPr="00605EB6">
        <w:t>mais on le connaît à peine dans le pays</w:t>
      </w:r>
      <w:r w:rsidR="00C474C1">
        <w:t xml:space="preserve"> ; </w:t>
      </w:r>
      <w:r w:rsidR="00C52F4A" w:rsidRPr="00605EB6">
        <w:t>il vient rarement à Vaucourt</w:t>
      </w:r>
      <w:r w:rsidR="00C474C1">
        <w:t xml:space="preserve">, </w:t>
      </w:r>
      <w:r w:rsidR="00C52F4A" w:rsidRPr="00605EB6">
        <w:t>trois ou quatre fois chaque année</w:t>
      </w:r>
      <w:r w:rsidR="00C474C1">
        <w:t xml:space="preserve">, </w:t>
      </w:r>
      <w:r w:rsidR="00C52F4A" w:rsidRPr="00605EB6">
        <w:t>et seulement pour quelques jours</w:t>
      </w:r>
      <w:r w:rsidR="00C474C1">
        <w:t>.</w:t>
      </w:r>
    </w:p>
    <w:p w14:paraId="7A65EC6D" w14:textId="6FCA6F2E" w:rsidR="00C474C1" w:rsidRDefault="0094609C" w:rsidP="00C52F4A">
      <w:r>
        <w:t>— </w:t>
      </w:r>
      <w:r w:rsidR="00C52F4A" w:rsidRPr="00605EB6">
        <w:t xml:space="preserve">Et </w:t>
      </w:r>
      <w:r w:rsidR="00C474C1">
        <w:t>M. </w:t>
      </w:r>
      <w:r w:rsidR="00C52F4A" w:rsidRPr="00605EB6">
        <w:t>le baron</w:t>
      </w:r>
      <w:r w:rsidR="00C474C1">
        <w:t> ?</w:t>
      </w:r>
    </w:p>
    <w:p w14:paraId="3B38484B" w14:textId="148D163A" w:rsidR="00C474C1" w:rsidRDefault="0094609C" w:rsidP="00C52F4A">
      <w:r>
        <w:t>— </w:t>
      </w:r>
      <w:r w:rsidR="00C52F4A" w:rsidRPr="00605EB6">
        <w:t>Oh</w:t>
      </w:r>
      <w:r w:rsidR="00C474C1">
        <w:t xml:space="preserve"> ! </w:t>
      </w:r>
      <w:r w:rsidR="00C52F4A" w:rsidRPr="00605EB6">
        <w:t>lui</w:t>
      </w:r>
      <w:r w:rsidR="00C474C1">
        <w:t xml:space="preserve">, </w:t>
      </w:r>
      <w:r w:rsidR="00C52F4A" w:rsidRPr="00605EB6">
        <w:t>il n</w:t>
      </w:r>
      <w:r w:rsidR="00C474C1">
        <w:t>’</w:t>
      </w:r>
      <w:r w:rsidR="00C52F4A" w:rsidRPr="00605EB6">
        <w:t>y vient jamais</w:t>
      </w:r>
      <w:r w:rsidR="00C474C1">
        <w:t>.</w:t>
      </w:r>
    </w:p>
    <w:p w14:paraId="46D5CBBB" w14:textId="586F5C3E" w:rsidR="00C474C1" w:rsidRDefault="0094609C" w:rsidP="00C52F4A">
      <w:r>
        <w:t>— </w:t>
      </w:r>
      <w:r w:rsidR="00C52F4A" w:rsidRPr="00605EB6">
        <w:t>Ce qui signifie qu</w:t>
      </w:r>
      <w:r w:rsidR="00C474C1">
        <w:t>’</w:t>
      </w:r>
      <w:r w:rsidR="00C52F4A" w:rsidRPr="00605EB6">
        <w:t>il y a rupture entre lui et sa femme</w:t>
      </w:r>
      <w:r w:rsidR="00C474C1">
        <w:t> ?</w:t>
      </w:r>
    </w:p>
    <w:p w14:paraId="727A3360" w14:textId="050CFAA5" w:rsidR="00C474C1" w:rsidRDefault="0094609C" w:rsidP="00C52F4A">
      <w:r>
        <w:t>— </w:t>
      </w:r>
      <w:r w:rsidR="00C52F4A" w:rsidRPr="00605EB6">
        <w:t>Évidemment</w:t>
      </w:r>
      <w:r w:rsidR="00C474C1">
        <w:t xml:space="preserve">, </w:t>
      </w:r>
      <w:r w:rsidR="00C52F4A" w:rsidRPr="00605EB6">
        <w:t>puisqu</w:t>
      </w:r>
      <w:r w:rsidR="00C474C1">
        <w:t>’</w:t>
      </w:r>
      <w:r w:rsidR="00C52F4A" w:rsidRPr="00605EB6">
        <w:t>ils vivent éloignés l</w:t>
      </w:r>
      <w:r w:rsidR="00C474C1">
        <w:t>’</w:t>
      </w:r>
      <w:r w:rsidR="00C52F4A" w:rsidRPr="00605EB6">
        <w:t>un de l</w:t>
      </w:r>
      <w:r w:rsidR="00C474C1">
        <w:t>’</w:t>
      </w:r>
      <w:r w:rsidR="00C52F4A" w:rsidRPr="00605EB6">
        <w:t>autre</w:t>
      </w:r>
      <w:r w:rsidR="00C474C1">
        <w:t>.</w:t>
      </w:r>
    </w:p>
    <w:p w14:paraId="2BD7CCCE" w14:textId="156F7706" w:rsidR="00C474C1" w:rsidRDefault="0094609C" w:rsidP="00C52F4A">
      <w:r>
        <w:t>— </w:t>
      </w:r>
      <w:r w:rsidR="00C52F4A" w:rsidRPr="00605EB6">
        <w:t>Vous croyez donc</w:t>
      </w:r>
      <w:r w:rsidR="00C474C1">
        <w:t xml:space="preserve">, </w:t>
      </w:r>
      <w:r w:rsidR="00C52F4A" w:rsidRPr="00605EB6">
        <w:t>Jacques</w:t>
      </w:r>
      <w:r w:rsidR="00C474C1">
        <w:t xml:space="preserve">, </w:t>
      </w:r>
      <w:r w:rsidR="00C52F4A" w:rsidRPr="00605EB6">
        <w:t>que la baronne de Simaise n</w:t>
      </w:r>
      <w:r w:rsidR="00C474C1">
        <w:t>’</w:t>
      </w:r>
      <w:r w:rsidR="00C52F4A" w:rsidRPr="00605EB6">
        <w:t>a pas revu son mari depuis tant d</w:t>
      </w:r>
      <w:r w:rsidR="00C474C1">
        <w:t>’</w:t>
      </w:r>
      <w:r w:rsidR="00C52F4A" w:rsidRPr="00605EB6">
        <w:t>années qu</w:t>
      </w:r>
      <w:r w:rsidR="00C474C1">
        <w:t>’</w:t>
      </w:r>
      <w:r w:rsidR="00C52F4A" w:rsidRPr="00605EB6">
        <w:t>elle est venue se fixer à Vaucourt</w:t>
      </w:r>
      <w:r w:rsidR="00C474C1">
        <w:t> ?</w:t>
      </w:r>
    </w:p>
    <w:p w14:paraId="6977E19D" w14:textId="5D0958BE" w:rsidR="00C474C1" w:rsidRDefault="0094609C" w:rsidP="00C52F4A">
      <w:r>
        <w:t>— </w:t>
      </w:r>
      <w:r w:rsidR="00C52F4A" w:rsidRPr="00605EB6">
        <w:t>Sur ce point</w:t>
      </w:r>
      <w:r w:rsidR="00C474C1">
        <w:t xml:space="preserve">, </w:t>
      </w:r>
      <w:r w:rsidR="00C52F4A" w:rsidRPr="00605EB6">
        <w:t>monsieur</w:t>
      </w:r>
      <w:r w:rsidR="00C474C1">
        <w:t xml:space="preserve">, </w:t>
      </w:r>
      <w:r w:rsidR="00C52F4A" w:rsidRPr="00605EB6">
        <w:t>je ne saurais vous répondre</w:t>
      </w:r>
      <w:r w:rsidR="00C474C1">
        <w:t xml:space="preserve"> ; </w:t>
      </w:r>
      <w:r w:rsidR="00C52F4A" w:rsidRPr="00605EB6">
        <w:t>mais ce que je peux vous dire</w:t>
      </w:r>
      <w:r w:rsidR="00C474C1">
        <w:t xml:space="preserve">, </w:t>
      </w:r>
      <w:r w:rsidR="00C52F4A" w:rsidRPr="00605EB6">
        <w:t>c</w:t>
      </w:r>
      <w:r w:rsidR="00C474C1">
        <w:t>’</w:t>
      </w:r>
      <w:r w:rsidR="00C52F4A" w:rsidRPr="00605EB6">
        <w:t xml:space="preserve">est que </w:t>
      </w:r>
      <w:r w:rsidR="009A0CB4" w:rsidRPr="009A0CB4">
        <w:t>M</w:t>
      </w:r>
      <w:r w:rsidR="009A0CB4" w:rsidRPr="009A0CB4">
        <w:rPr>
          <w:vertAlign w:val="superscript"/>
        </w:rPr>
        <w:t>me</w:t>
      </w:r>
      <w:r w:rsidR="00C474C1">
        <w:t> </w:t>
      </w:r>
      <w:r w:rsidR="00C52F4A" w:rsidRPr="00605EB6">
        <w:t xml:space="preserve">la baronne ne </w:t>
      </w:r>
      <w:r w:rsidR="00C52F4A" w:rsidRPr="00605EB6">
        <w:lastRenderedPageBreak/>
        <w:t>quitte jamais son château</w:t>
      </w:r>
      <w:r w:rsidR="00C474C1">
        <w:t xml:space="preserve">, </w:t>
      </w:r>
      <w:r w:rsidR="00C52F4A" w:rsidRPr="00605EB6">
        <w:t>si ce n</w:t>
      </w:r>
      <w:r w:rsidR="00C474C1">
        <w:t>’</w:t>
      </w:r>
      <w:r w:rsidR="00C52F4A" w:rsidRPr="00605EB6">
        <w:t>est pour aller à Haréville</w:t>
      </w:r>
      <w:r w:rsidR="00C474C1">
        <w:t xml:space="preserve">, </w:t>
      </w:r>
      <w:r w:rsidR="00C52F4A" w:rsidRPr="00605EB6">
        <w:t xml:space="preserve">chez </w:t>
      </w:r>
      <w:r w:rsidR="00C474C1">
        <w:t>M. de </w:t>
      </w:r>
      <w:r w:rsidR="00C52F4A" w:rsidRPr="00605EB6">
        <w:t>Violaine</w:t>
      </w:r>
      <w:r w:rsidR="00C474C1">
        <w:t xml:space="preserve">, </w:t>
      </w:r>
      <w:r w:rsidR="00C52F4A" w:rsidRPr="00605EB6">
        <w:t>qui est son ami</w:t>
      </w:r>
      <w:r w:rsidR="00C474C1">
        <w:t xml:space="preserve">, </w:t>
      </w:r>
      <w:r w:rsidR="00C52F4A" w:rsidRPr="00605EB6">
        <w:t>et à Épinal une ou deux fois par an lorsque des affaires d</w:t>
      </w:r>
      <w:r w:rsidR="00C474C1">
        <w:t>’</w:t>
      </w:r>
      <w:r w:rsidR="00C52F4A" w:rsidRPr="00605EB6">
        <w:t>intérêt ou des achats à faire l</w:t>
      </w:r>
      <w:r w:rsidR="00C474C1">
        <w:t>’</w:t>
      </w:r>
      <w:r w:rsidR="00C52F4A" w:rsidRPr="00605EB6">
        <w:t>y appellent</w:t>
      </w:r>
      <w:r w:rsidR="00C474C1">
        <w:t>.</w:t>
      </w:r>
    </w:p>
    <w:p w14:paraId="0E3DBC67" w14:textId="39CCA25E" w:rsidR="00C474C1" w:rsidRDefault="0094609C" w:rsidP="00C52F4A">
      <w:r>
        <w:t>— </w:t>
      </w:r>
      <w:r w:rsidR="009A0CB4" w:rsidRPr="009A0CB4">
        <w:t>M</w:t>
      </w:r>
      <w:r w:rsidR="009A0CB4" w:rsidRPr="009A0CB4">
        <w:rPr>
          <w:vertAlign w:val="superscript"/>
        </w:rPr>
        <w:t>me</w:t>
      </w:r>
      <w:r w:rsidR="00C474C1">
        <w:t> </w:t>
      </w:r>
      <w:r w:rsidR="00C52F4A" w:rsidRPr="00605EB6">
        <w:t>la baronne de Simaise</w:t>
      </w:r>
      <w:r w:rsidR="00C474C1">
        <w:t xml:space="preserve">, </w:t>
      </w:r>
      <w:r w:rsidR="00C52F4A" w:rsidRPr="00605EB6">
        <w:t>qui est encore jeune</w:t>
      </w:r>
      <w:r w:rsidR="00C474C1">
        <w:t xml:space="preserve">, </w:t>
      </w:r>
      <w:r w:rsidR="00C52F4A" w:rsidRPr="00605EB6">
        <w:t>et qui a été très jolie</w:t>
      </w:r>
      <w:r w:rsidR="00C474C1">
        <w:t xml:space="preserve">, </w:t>
      </w:r>
      <w:r w:rsidR="00C52F4A" w:rsidRPr="00605EB6">
        <w:t>m</w:t>
      </w:r>
      <w:r w:rsidR="00C474C1">
        <w:t>’</w:t>
      </w:r>
      <w:r w:rsidR="00C52F4A" w:rsidRPr="00605EB6">
        <w:t>a-t-on dit</w:t>
      </w:r>
      <w:r w:rsidR="00C474C1">
        <w:t xml:space="preserve">, </w:t>
      </w:r>
      <w:r w:rsidR="00C52F4A" w:rsidRPr="00605EB6">
        <w:t xml:space="preserve">reprit </w:t>
      </w:r>
      <w:r w:rsidR="00C474C1">
        <w:t>M. </w:t>
      </w:r>
      <w:r w:rsidR="00C52F4A" w:rsidRPr="00605EB6">
        <w:t>Lagarde</w:t>
      </w:r>
      <w:r w:rsidR="00C474C1">
        <w:t xml:space="preserve">, </w:t>
      </w:r>
      <w:r w:rsidR="00C52F4A" w:rsidRPr="00605EB6">
        <w:t>a une existence bien triste</w:t>
      </w:r>
      <w:r w:rsidR="00C474C1">
        <w:t xml:space="preserve">, </w:t>
      </w:r>
      <w:r w:rsidR="00C52F4A" w:rsidRPr="00605EB6">
        <w:t>bien monotone</w:t>
      </w:r>
      <w:r w:rsidR="00C474C1">
        <w:t> !</w:t>
      </w:r>
    </w:p>
    <w:p w14:paraId="27A9B983" w14:textId="439BA489" w:rsidR="00C474C1" w:rsidRDefault="0094609C" w:rsidP="00C52F4A">
      <w:r>
        <w:t>— </w:t>
      </w:r>
      <w:r w:rsidR="00C52F4A" w:rsidRPr="00605EB6">
        <w:t>C</w:t>
      </w:r>
      <w:r w:rsidR="00C474C1">
        <w:t>’</w:t>
      </w:r>
      <w:r w:rsidR="00C52F4A" w:rsidRPr="00605EB6">
        <w:t>est vrai</w:t>
      </w:r>
      <w:r w:rsidR="00C474C1">
        <w:t xml:space="preserve">, </w:t>
      </w:r>
      <w:r w:rsidR="00C52F4A" w:rsidRPr="00605EB6">
        <w:t>monsieur</w:t>
      </w:r>
      <w:r w:rsidR="00C474C1">
        <w:t> !</w:t>
      </w:r>
    </w:p>
    <w:p w14:paraId="3E4B9CEE" w14:textId="4317BD2C" w:rsidR="00C474C1" w:rsidRDefault="0094609C" w:rsidP="00C52F4A">
      <w:r>
        <w:t>— </w:t>
      </w:r>
      <w:r w:rsidR="00C52F4A" w:rsidRPr="002C3C3C">
        <w:t xml:space="preserve">Je plains sincèrement </w:t>
      </w:r>
      <w:r w:rsidR="009A0CB4" w:rsidRPr="009A0CB4">
        <w:t>M</w:t>
      </w:r>
      <w:r w:rsidR="009A0CB4" w:rsidRPr="009A0CB4">
        <w:rPr>
          <w:vertAlign w:val="superscript"/>
        </w:rPr>
        <w:t>lle</w:t>
      </w:r>
      <w:r w:rsidR="00C474C1">
        <w:t> de </w:t>
      </w:r>
      <w:r w:rsidR="00C52F4A" w:rsidRPr="002C3C3C">
        <w:t>Simaise</w:t>
      </w:r>
      <w:r w:rsidR="00C474C1">
        <w:t xml:space="preserve">, </w:t>
      </w:r>
      <w:r w:rsidR="00C52F4A" w:rsidRPr="002C3C3C">
        <w:t>condamnée à partager la retraite et la solitude de sa mère</w:t>
      </w:r>
      <w:r w:rsidR="00C474C1">
        <w:t>.</w:t>
      </w:r>
    </w:p>
    <w:p w14:paraId="4EC2CCAE" w14:textId="0C0F183E" w:rsidR="00C474C1" w:rsidRDefault="0094609C" w:rsidP="00C52F4A">
      <w:r>
        <w:t>— </w:t>
      </w:r>
      <w:r w:rsidR="00C52F4A" w:rsidRPr="002C3C3C">
        <w:t>La jeune demoiselle ne m</w:t>
      </w:r>
      <w:r w:rsidR="00C474C1">
        <w:t>’</w:t>
      </w:r>
      <w:r w:rsidR="00C52F4A" w:rsidRPr="002C3C3C">
        <w:t>a point caché qu</w:t>
      </w:r>
      <w:r w:rsidR="00C474C1">
        <w:t>’</w:t>
      </w:r>
      <w:r w:rsidR="00C52F4A" w:rsidRPr="002C3C3C">
        <w:t>elle était très malheureuse</w:t>
      </w:r>
      <w:r w:rsidR="00C474C1">
        <w:t>.</w:t>
      </w:r>
    </w:p>
    <w:p w14:paraId="1A14933A" w14:textId="3811150A" w:rsidR="00C474C1" w:rsidRDefault="0094609C" w:rsidP="00C52F4A">
      <w:r>
        <w:t>— </w:t>
      </w:r>
      <w:r w:rsidR="00C52F4A" w:rsidRPr="002C3C3C">
        <w:t>Est-elle jolie</w:t>
      </w:r>
      <w:r w:rsidR="00C474C1">
        <w:t> ?</w:t>
      </w:r>
    </w:p>
    <w:p w14:paraId="774DC171" w14:textId="5C9E2F54" w:rsidR="00C474C1" w:rsidRDefault="0094609C" w:rsidP="00C52F4A">
      <w:r>
        <w:t>— </w:t>
      </w:r>
      <w:r w:rsidR="00C52F4A" w:rsidRPr="00605EB6">
        <w:t>Adorable</w:t>
      </w:r>
      <w:r w:rsidR="00C474C1">
        <w:t xml:space="preserve">, </w:t>
      </w:r>
      <w:r w:rsidR="00C52F4A" w:rsidRPr="00605EB6">
        <w:t>monsieur</w:t>
      </w:r>
      <w:r w:rsidR="00C474C1">
        <w:t xml:space="preserve"> ! ; </w:t>
      </w:r>
      <w:r w:rsidR="00C52F4A" w:rsidRPr="00605EB6">
        <w:t>et gracieuse</w:t>
      </w:r>
      <w:r w:rsidR="00C474C1">
        <w:t xml:space="preserve">, </w:t>
      </w:r>
      <w:r w:rsidR="00C52F4A" w:rsidRPr="00605EB6">
        <w:t>affable et bonne comme sa mère</w:t>
      </w:r>
      <w:r w:rsidR="00C474C1">
        <w:t> !</w:t>
      </w:r>
    </w:p>
    <w:p w14:paraId="76BB0539" w14:textId="4C203FC2" w:rsidR="00C474C1" w:rsidRDefault="0094609C" w:rsidP="00C52F4A">
      <w:r>
        <w:t>— </w:t>
      </w:r>
      <w:r w:rsidR="00C52F4A" w:rsidRPr="00605EB6">
        <w:t>Alors</w:t>
      </w:r>
      <w:r w:rsidR="00C474C1">
        <w:t xml:space="preserve">, </w:t>
      </w:r>
      <w:r w:rsidR="00C52F4A" w:rsidRPr="00605EB6">
        <w:t>on comprend que</w:t>
      </w:r>
      <w:r w:rsidR="00C474C1">
        <w:t xml:space="preserve">, </w:t>
      </w:r>
      <w:r w:rsidR="00C52F4A" w:rsidRPr="00605EB6">
        <w:t>pouvant être facilement aimée</w:t>
      </w:r>
      <w:r w:rsidR="00C474C1">
        <w:t xml:space="preserve">, </w:t>
      </w:r>
      <w:r w:rsidR="00C52F4A" w:rsidRPr="00605EB6">
        <w:t>elle ait inspiré de l</w:t>
      </w:r>
      <w:r w:rsidR="00C474C1">
        <w:t>’</w:t>
      </w:r>
      <w:r w:rsidR="00C52F4A" w:rsidRPr="00605EB6">
        <w:t>amour au pauvre Jean Loup</w:t>
      </w:r>
      <w:r w:rsidR="00C474C1">
        <w:t>.</w:t>
      </w:r>
    </w:p>
    <w:p w14:paraId="290CE228" w14:textId="5B7F4F1C" w:rsidR="00C474C1" w:rsidRDefault="00C474C1" w:rsidP="00C52F4A">
      <w:r>
        <w:t>M. </w:t>
      </w:r>
      <w:r w:rsidR="00C52F4A" w:rsidRPr="00605EB6">
        <w:t>Lagarde</w:t>
      </w:r>
      <w:r>
        <w:t xml:space="preserve">, </w:t>
      </w:r>
      <w:r w:rsidR="00C52F4A" w:rsidRPr="00605EB6">
        <w:t>cessant d</w:t>
      </w:r>
      <w:r>
        <w:t>’</w:t>
      </w:r>
      <w:r w:rsidR="00C52F4A" w:rsidRPr="00605EB6">
        <w:t>interroger le jeune officier</w:t>
      </w:r>
      <w:r>
        <w:t xml:space="preserve">, </w:t>
      </w:r>
      <w:r w:rsidR="00C52F4A" w:rsidRPr="00605EB6">
        <w:t>tomba dans une profonde rêverie</w:t>
      </w:r>
      <w:r>
        <w:t>.</w:t>
      </w:r>
    </w:p>
    <w:p w14:paraId="3C86F539" w14:textId="7FC44EB8" w:rsidR="00C52F4A" w:rsidRPr="00605EB6" w:rsidRDefault="00C52F4A" w:rsidP="00C474C1">
      <w:pPr>
        <w:pStyle w:val="Titre2"/>
      </w:pPr>
      <w:bookmarkStart w:id="50" w:name="_Toc197617895"/>
      <w:r w:rsidRPr="00605EB6">
        <w:lastRenderedPageBreak/>
        <w:t>XIII</w:t>
      </w:r>
      <w:r w:rsidRPr="00605EB6">
        <w:br/>
      </w:r>
      <w:r w:rsidRPr="00605EB6">
        <w:br/>
        <w:t>LE PROCUREUR DE LA RÉPUBLIQUE</w:t>
      </w:r>
      <w:bookmarkEnd w:id="50"/>
    </w:p>
    <w:p w14:paraId="5DF7FCE3" w14:textId="40E39E82" w:rsidR="00C474C1" w:rsidRDefault="00C52F4A" w:rsidP="00C52F4A">
      <w:r w:rsidRPr="00605EB6">
        <w:t xml:space="preserve">Nous retrouvons </w:t>
      </w:r>
      <w:r w:rsidR="00C474C1">
        <w:t>M. </w:t>
      </w:r>
      <w:r w:rsidRPr="00605EB6">
        <w:t>Lagarde à Épinal</w:t>
      </w:r>
      <w:r w:rsidR="00C474C1">
        <w:t xml:space="preserve">, </w:t>
      </w:r>
      <w:r w:rsidRPr="00605EB6">
        <w:t>dans un appartement meublé de l</w:t>
      </w:r>
      <w:r w:rsidR="00C474C1">
        <w:t>’</w:t>
      </w:r>
      <w:r w:rsidRPr="00605EB6">
        <w:t>hôtel du Duc-de-Lorraine</w:t>
      </w:r>
      <w:r w:rsidR="00C474C1">
        <w:t>.</w:t>
      </w:r>
    </w:p>
    <w:p w14:paraId="79607CF9" w14:textId="1DC93584" w:rsidR="00C474C1" w:rsidRDefault="00C52F4A" w:rsidP="00C52F4A">
      <w:r w:rsidRPr="00605EB6">
        <w:t>Assis devant une table-bureau couverte de papie</w:t>
      </w:r>
      <w:r w:rsidRPr="00605EB6">
        <w:t>r</w:t>
      </w:r>
      <w:r w:rsidRPr="00605EB6">
        <w:t>s</w:t>
      </w:r>
      <w:r w:rsidR="00C474C1">
        <w:t xml:space="preserve">, </w:t>
      </w:r>
      <w:r w:rsidR="002C3C3C">
        <w:t>il</w:t>
      </w:r>
      <w:r w:rsidR="00C474C1">
        <w:t xml:space="preserve"> </w:t>
      </w:r>
      <w:r w:rsidR="002C3C3C">
        <w:t>travaille</w:t>
      </w:r>
      <w:r w:rsidR="00C474C1">
        <w:t xml:space="preserve">. </w:t>
      </w:r>
      <w:r w:rsidR="002C3C3C">
        <w:t>I</w:t>
      </w:r>
      <w:r w:rsidRPr="00605EB6">
        <w:t>l a déjà écrit trois ou quatre lettres qui sont là</w:t>
      </w:r>
      <w:r w:rsidR="00C474C1">
        <w:t xml:space="preserve">, </w:t>
      </w:r>
      <w:r w:rsidRPr="00605EB6">
        <w:t>prêtes à être jetées dans une boîte de l</w:t>
      </w:r>
      <w:r w:rsidR="00C474C1">
        <w:t>’</w:t>
      </w:r>
      <w:r w:rsidRPr="00605EB6">
        <w:t>administration des postes</w:t>
      </w:r>
      <w:r w:rsidR="00C474C1">
        <w:t>.</w:t>
      </w:r>
    </w:p>
    <w:p w14:paraId="52774DC2" w14:textId="5AE9BCA4" w:rsidR="00C474C1" w:rsidRDefault="002C3C3C" w:rsidP="00C52F4A">
      <w:r>
        <w:t>M</w:t>
      </w:r>
      <w:r w:rsidR="00C52F4A" w:rsidRPr="00605EB6">
        <w:t>aintenant il copie des notes et met</w:t>
      </w:r>
      <w:r w:rsidR="00C474C1">
        <w:t xml:space="preserve">, </w:t>
      </w:r>
      <w:r w:rsidR="00C52F4A" w:rsidRPr="00605EB6">
        <w:t>en même temps</w:t>
      </w:r>
      <w:r w:rsidR="00C474C1">
        <w:t xml:space="preserve">, </w:t>
      </w:r>
      <w:r w:rsidR="00C52F4A" w:rsidRPr="00605EB6">
        <w:t>de l</w:t>
      </w:r>
      <w:r w:rsidR="00C474C1">
        <w:t>’</w:t>
      </w:r>
      <w:r w:rsidR="00C52F4A" w:rsidRPr="00605EB6">
        <w:t>ordre dans les papiers étalés devant lui</w:t>
      </w:r>
      <w:r w:rsidR="00C474C1">
        <w:t>.</w:t>
      </w:r>
    </w:p>
    <w:p w14:paraId="7BDCC3B2" w14:textId="2735011A" w:rsidR="00C474C1" w:rsidRDefault="00C52F4A" w:rsidP="00C52F4A">
      <w:r w:rsidRPr="00605EB6">
        <w:t xml:space="preserve">La demie </w:t>
      </w:r>
      <w:r w:rsidR="002C3C3C">
        <w:t>après</w:t>
      </w:r>
      <w:r w:rsidR="002C3C3C" w:rsidRPr="00605EB6">
        <w:t xml:space="preserve"> </w:t>
      </w:r>
      <w:r w:rsidRPr="00605EB6">
        <w:t>huit heures sonne à la pendule placée sur le marbre de la cheminée</w:t>
      </w:r>
      <w:r w:rsidR="00C474C1">
        <w:t xml:space="preserve">. </w:t>
      </w:r>
      <w:r w:rsidRPr="00605EB6">
        <w:t>Presque aussitôt</w:t>
      </w:r>
      <w:r w:rsidR="00C474C1">
        <w:t xml:space="preserve">, </w:t>
      </w:r>
      <w:r w:rsidRPr="00605EB6">
        <w:t>on frappe légèrement à la porte de la chambre</w:t>
      </w:r>
      <w:r w:rsidR="00C474C1">
        <w:t>.</w:t>
      </w:r>
    </w:p>
    <w:p w14:paraId="120D5432" w14:textId="48CE1579" w:rsidR="00C474C1" w:rsidRDefault="0094609C" w:rsidP="00C52F4A">
      <w:r>
        <w:t>— </w:t>
      </w:r>
      <w:r w:rsidR="00C52F4A" w:rsidRPr="00605EB6">
        <w:t>Entrez</w:t>
      </w:r>
      <w:r w:rsidR="00C474C1">
        <w:t xml:space="preserve">, </w:t>
      </w:r>
      <w:r w:rsidR="00C52F4A" w:rsidRPr="00605EB6">
        <w:t xml:space="preserve">dit </w:t>
      </w:r>
      <w:r w:rsidR="00C474C1">
        <w:t>M. </w:t>
      </w:r>
      <w:r w:rsidR="00C52F4A" w:rsidRPr="00605EB6">
        <w:t>Lagarde</w:t>
      </w:r>
      <w:r w:rsidR="00C474C1">
        <w:t>.</w:t>
      </w:r>
    </w:p>
    <w:p w14:paraId="2283AC00" w14:textId="377819E3" w:rsidR="00C474C1" w:rsidRDefault="00C52F4A" w:rsidP="00C52F4A">
      <w:r w:rsidRPr="00605EB6">
        <w:t>Un domestique paraît</w:t>
      </w:r>
      <w:r w:rsidR="00C474C1">
        <w:t xml:space="preserve">, </w:t>
      </w:r>
      <w:r w:rsidRPr="00605EB6">
        <w:t xml:space="preserve">apportant </w:t>
      </w:r>
      <w:r w:rsidR="002C3C3C">
        <w:t>l</w:t>
      </w:r>
      <w:r w:rsidR="002C3C3C" w:rsidRPr="00605EB6">
        <w:t xml:space="preserve">es </w:t>
      </w:r>
      <w:r w:rsidRPr="00605EB6">
        <w:t>lettres sur une assiette de porcelaine</w:t>
      </w:r>
      <w:r w:rsidR="00C474C1">
        <w:t xml:space="preserve">. </w:t>
      </w:r>
      <w:r w:rsidRPr="00605EB6">
        <w:t>C</w:t>
      </w:r>
      <w:r w:rsidR="00C474C1">
        <w:t>’</w:t>
      </w:r>
      <w:r w:rsidRPr="00605EB6">
        <w:t>est le courrier du matin</w:t>
      </w:r>
      <w:r w:rsidR="00C474C1">
        <w:t xml:space="preserve"> : </w:t>
      </w:r>
      <w:r w:rsidRPr="00605EB6">
        <w:t>quatre lettres</w:t>
      </w:r>
      <w:r w:rsidR="00C474C1">
        <w:t>.</w:t>
      </w:r>
    </w:p>
    <w:p w14:paraId="75B780F6" w14:textId="77777777" w:rsidR="00C474C1" w:rsidRDefault="00C52F4A" w:rsidP="00C52F4A">
      <w:r w:rsidRPr="00605EB6">
        <w:t>Le domestique n</w:t>
      </w:r>
      <w:r w:rsidR="00C474C1">
        <w:t>’</w:t>
      </w:r>
      <w:r w:rsidRPr="00605EB6">
        <w:t>est pas un garçon de l</w:t>
      </w:r>
      <w:r w:rsidR="00C474C1">
        <w:t>’</w:t>
      </w:r>
      <w:r w:rsidRPr="00605EB6">
        <w:t>hôtel</w:t>
      </w:r>
      <w:r w:rsidR="00C474C1">
        <w:t xml:space="preserve"> : ; </w:t>
      </w:r>
      <w:r w:rsidRPr="00605EB6">
        <w:t>nous le connaissons</w:t>
      </w:r>
      <w:r w:rsidR="00C474C1">
        <w:t xml:space="preserve"> : ; </w:t>
      </w:r>
      <w:r w:rsidRPr="00605EB6">
        <w:t>il se nomme Landry</w:t>
      </w:r>
      <w:r w:rsidR="00C474C1">
        <w:t>.</w:t>
      </w:r>
    </w:p>
    <w:p w14:paraId="499E9BFD" w14:textId="000F3DD0" w:rsidR="00C474C1" w:rsidRDefault="00C474C1" w:rsidP="00C52F4A">
      <w:r>
        <w:t>M. </w:t>
      </w:r>
      <w:r w:rsidR="00C52F4A" w:rsidRPr="00605EB6">
        <w:t>Lagarde prend les lettres</w:t>
      </w:r>
      <w:r>
        <w:t>.</w:t>
      </w:r>
    </w:p>
    <w:p w14:paraId="1326A309" w14:textId="0BFAAD62" w:rsidR="00C474C1" w:rsidRDefault="0094609C" w:rsidP="00C52F4A">
      <w:r>
        <w:t>— </w:t>
      </w:r>
      <w:r w:rsidR="00C52F4A" w:rsidRPr="00605EB6">
        <w:t>Une de Londres</w:t>
      </w:r>
      <w:r w:rsidR="00C474C1">
        <w:t xml:space="preserve">, </w:t>
      </w:r>
      <w:r w:rsidR="00C52F4A" w:rsidRPr="00605EB6">
        <w:t>une de Liverpool</w:t>
      </w:r>
      <w:r w:rsidR="00C474C1">
        <w:t xml:space="preserve">, </w:t>
      </w:r>
      <w:r w:rsidR="00C52F4A" w:rsidRPr="00605EB6">
        <w:t>dit-il</w:t>
      </w:r>
      <w:r w:rsidR="00C474C1">
        <w:t xml:space="preserve">, </w:t>
      </w:r>
      <w:r w:rsidR="00C52F4A" w:rsidRPr="00605EB6">
        <w:t>en les jetant sur la table</w:t>
      </w:r>
      <w:r w:rsidR="00C474C1">
        <w:t xml:space="preserve">, </w:t>
      </w:r>
      <w:r w:rsidR="00C52F4A" w:rsidRPr="00605EB6">
        <w:t>je sais ce qu</w:t>
      </w:r>
      <w:r w:rsidR="00C474C1">
        <w:t>’</w:t>
      </w:r>
      <w:r w:rsidR="00C52F4A" w:rsidRPr="00605EB6">
        <w:t>elles contiennent</w:t>
      </w:r>
      <w:r w:rsidR="00C474C1">
        <w:t xml:space="preserve">. </w:t>
      </w:r>
      <w:r w:rsidR="00C52F4A" w:rsidRPr="00605EB6">
        <w:t>Ah</w:t>
      </w:r>
      <w:r w:rsidR="00C474C1">
        <w:t xml:space="preserve"> ! </w:t>
      </w:r>
      <w:r w:rsidR="00C52F4A" w:rsidRPr="00605EB6">
        <w:t>deux lettres de Paris</w:t>
      </w:r>
      <w:r w:rsidR="00C474C1">
        <w:t xml:space="preserve">, </w:t>
      </w:r>
      <w:r w:rsidR="00C52F4A" w:rsidRPr="00605EB6">
        <w:t>probablement celles que j</w:t>
      </w:r>
      <w:r w:rsidR="00C474C1">
        <w:t>’</w:t>
      </w:r>
      <w:r w:rsidR="00C52F4A" w:rsidRPr="00605EB6">
        <w:t>attends</w:t>
      </w:r>
      <w:r w:rsidR="00C474C1">
        <w:t xml:space="preserve">. </w:t>
      </w:r>
      <w:r w:rsidR="00C52F4A" w:rsidRPr="00605EB6">
        <w:t>Merci</w:t>
      </w:r>
      <w:r w:rsidR="00C474C1">
        <w:t xml:space="preserve">, </w:t>
      </w:r>
      <w:r w:rsidR="00C52F4A" w:rsidRPr="00605EB6">
        <w:t>mon brave Landry</w:t>
      </w:r>
      <w:r w:rsidR="00C474C1">
        <w:t>.</w:t>
      </w:r>
    </w:p>
    <w:p w14:paraId="30403900" w14:textId="77777777" w:rsidR="00C474C1" w:rsidRDefault="00C52F4A" w:rsidP="00C52F4A">
      <w:r w:rsidRPr="00605EB6">
        <w:t>Le serviteur se retira</w:t>
      </w:r>
      <w:r w:rsidR="00C474C1">
        <w:t>.</w:t>
      </w:r>
    </w:p>
    <w:p w14:paraId="2AE8BBC5" w14:textId="4A189053" w:rsidR="00C474C1" w:rsidRDefault="00C474C1" w:rsidP="00C52F4A">
      <w:r>
        <w:lastRenderedPageBreak/>
        <w:t>M. </w:t>
      </w:r>
      <w:r w:rsidR="00C52F4A" w:rsidRPr="00605EB6">
        <w:t>Lagarde décacheta d</w:t>
      </w:r>
      <w:r>
        <w:t>’</w:t>
      </w:r>
      <w:r w:rsidR="00C52F4A" w:rsidRPr="00605EB6">
        <w:t>une main fiévreuse les deux lettres venant de Paris et les lut rapidement</w:t>
      </w:r>
      <w:r>
        <w:t xml:space="preserve"> ; </w:t>
      </w:r>
      <w:r w:rsidR="00C52F4A" w:rsidRPr="00605EB6">
        <w:t>elles n</w:t>
      </w:r>
      <w:r>
        <w:t>’</w:t>
      </w:r>
      <w:r w:rsidR="00C52F4A" w:rsidRPr="00605EB6">
        <w:t>étaient pas longues</w:t>
      </w:r>
      <w:r>
        <w:t xml:space="preserve">, </w:t>
      </w:r>
      <w:r w:rsidR="00C52F4A" w:rsidRPr="00605EB6">
        <w:t>d</w:t>
      </w:r>
      <w:r>
        <w:t>’</w:t>
      </w:r>
      <w:r w:rsidR="00C52F4A" w:rsidRPr="00605EB6">
        <w:t>ailleurs</w:t>
      </w:r>
      <w:r>
        <w:t>.</w:t>
      </w:r>
    </w:p>
    <w:p w14:paraId="496DB416" w14:textId="13A10186" w:rsidR="00C474C1" w:rsidRDefault="0094609C" w:rsidP="00C52F4A">
      <w:r>
        <w:t>— </w:t>
      </w:r>
      <w:r w:rsidR="00C52F4A" w:rsidRPr="00605EB6">
        <w:t>Bien</w:t>
      </w:r>
      <w:r w:rsidR="00C474C1">
        <w:t xml:space="preserve">, </w:t>
      </w:r>
      <w:r w:rsidR="00C52F4A" w:rsidRPr="00605EB6">
        <w:t>très-bien</w:t>
      </w:r>
      <w:r w:rsidR="00C474C1">
        <w:t xml:space="preserve">, </w:t>
      </w:r>
      <w:r w:rsidR="00C52F4A" w:rsidRPr="00605EB6">
        <w:t>murmura-t-il</w:t>
      </w:r>
      <w:r w:rsidR="00C474C1">
        <w:t>.</w:t>
      </w:r>
    </w:p>
    <w:p w14:paraId="45553026" w14:textId="77777777" w:rsidR="00C474C1" w:rsidRDefault="00C52F4A" w:rsidP="00C52F4A">
      <w:r w:rsidRPr="00605EB6">
        <w:t>Sa physionomie exprimait une vive satisfaction</w:t>
      </w:r>
      <w:r w:rsidR="00C474C1">
        <w:t>.</w:t>
      </w:r>
    </w:p>
    <w:p w14:paraId="54192EA8" w14:textId="77777777" w:rsidR="00C474C1" w:rsidRDefault="00C52F4A" w:rsidP="00C52F4A">
      <w:r w:rsidRPr="00605EB6">
        <w:t>Il ramassa ses papiers et les enferma dans un meuble dont il mit la clef dans sa poche</w:t>
      </w:r>
      <w:r w:rsidR="00C474C1">
        <w:t>.</w:t>
      </w:r>
    </w:p>
    <w:p w14:paraId="114C5E45" w14:textId="77777777" w:rsidR="00C474C1" w:rsidRDefault="00C52F4A" w:rsidP="00C52F4A">
      <w:r w:rsidRPr="00605EB6">
        <w:t>Cela fait</w:t>
      </w:r>
      <w:r w:rsidR="00C474C1">
        <w:t xml:space="preserve">, </w:t>
      </w:r>
      <w:r w:rsidRPr="00605EB6">
        <w:t>il revêtit un élégant costume de ville</w:t>
      </w:r>
      <w:r w:rsidR="00C474C1">
        <w:t xml:space="preserve"> : </w:t>
      </w:r>
      <w:r w:rsidRPr="00605EB6">
        <w:t>pantalon</w:t>
      </w:r>
      <w:r w:rsidR="00C474C1">
        <w:t xml:space="preserve">, </w:t>
      </w:r>
      <w:r w:rsidRPr="00605EB6">
        <w:t>gilet et redingote noire</w:t>
      </w:r>
      <w:r w:rsidR="00C474C1">
        <w:t xml:space="preserve">, </w:t>
      </w:r>
      <w:r w:rsidRPr="00605EB6">
        <w:t>et glissa ses pieds dans de fines bottines de chevreau</w:t>
      </w:r>
      <w:r w:rsidR="00C474C1">
        <w:t>.</w:t>
      </w:r>
    </w:p>
    <w:p w14:paraId="74EDE676" w14:textId="77777777" w:rsidR="00C474C1" w:rsidRDefault="00C52F4A" w:rsidP="00C52F4A">
      <w:r w:rsidRPr="00605EB6">
        <w:t>Quand il fut ainsi habillé</w:t>
      </w:r>
      <w:r w:rsidR="00C474C1">
        <w:t xml:space="preserve">, </w:t>
      </w:r>
      <w:r w:rsidRPr="00605EB6">
        <w:t>bien cravaté et bien ganté</w:t>
      </w:r>
      <w:r w:rsidR="00C474C1">
        <w:t xml:space="preserve">, </w:t>
      </w:r>
      <w:r w:rsidRPr="00605EB6">
        <w:t>il sonna Landry</w:t>
      </w:r>
      <w:r w:rsidR="00C474C1">
        <w:t>.</w:t>
      </w:r>
    </w:p>
    <w:p w14:paraId="0C094CD8" w14:textId="5B0E72FA" w:rsidR="00C474C1" w:rsidRDefault="0094609C" w:rsidP="00C52F4A">
      <w:r>
        <w:t>— </w:t>
      </w:r>
      <w:r w:rsidR="00C52F4A" w:rsidRPr="00605EB6">
        <w:t>Mon fidèle Landry</w:t>
      </w:r>
      <w:r w:rsidR="00C474C1">
        <w:t xml:space="preserve">, </w:t>
      </w:r>
      <w:r w:rsidR="00C52F4A" w:rsidRPr="00605EB6">
        <w:t>lui dit-il</w:t>
      </w:r>
      <w:r w:rsidR="00C474C1">
        <w:t xml:space="preserve">, </w:t>
      </w:r>
      <w:r w:rsidR="00C52F4A" w:rsidRPr="00605EB6">
        <w:t>je vais faire une visite</w:t>
      </w:r>
      <w:r w:rsidR="00C474C1">
        <w:t xml:space="preserve"> ; </w:t>
      </w:r>
      <w:r w:rsidR="00C52F4A" w:rsidRPr="00605EB6">
        <w:t>je reviendrai le plus vite possible</w:t>
      </w:r>
      <w:r w:rsidR="00C474C1">
        <w:t xml:space="preserve">. </w:t>
      </w:r>
      <w:r w:rsidR="00C52F4A" w:rsidRPr="00605EB6">
        <w:t>À mon retour</w:t>
      </w:r>
      <w:r w:rsidR="00C474C1">
        <w:t xml:space="preserve">, </w:t>
      </w:r>
      <w:r w:rsidR="00C52F4A" w:rsidRPr="00605EB6">
        <w:t>je te donnerai probablement l</w:t>
      </w:r>
      <w:r w:rsidR="00C474C1">
        <w:t>’</w:t>
      </w:r>
      <w:r w:rsidR="00C52F4A" w:rsidRPr="00605EB6">
        <w:t>ordre de louer immédiatement la maison</w:t>
      </w:r>
      <w:r w:rsidR="00C474C1">
        <w:t xml:space="preserve">. </w:t>
      </w:r>
      <w:r w:rsidR="00C52F4A" w:rsidRPr="00605EB6">
        <w:t>Voilà des lettres que tu porteras au bureau des postes</w:t>
      </w:r>
      <w:r w:rsidR="00C474C1">
        <w:t>.</w:t>
      </w:r>
    </w:p>
    <w:p w14:paraId="31AF755E" w14:textId="767D982A" w:rsidR="00C474C1" w:rsidRDefault="00C52F4A" w:rsidP="00C52F4A">
      <w:r w:rsidRPr="00605EB6">
        <w:t>Sur ces mots</w:t>
      </w:r>
      <w:r w:rsidR="00C474C1">
        <w:t>, M. </w:t>
      </w:r>
      <w:r w:rsidRPr="00605EB6">
        <w:t>Lagarde mit son chapeau</w:t>
      </w:r>
      <w:r w:rsidR="00C474C1">
        <w:t xml:space="preserve">, </w:t>
      </w:r>
      <w:r w:rsidRPr="00605EB6">
        <w:t>jeta son pardessus sur son bras</w:t>
      </w:r>
      <w:r w:rsidR="00C474C1">
        <w:t xml:space="preserve">, </w:t>
      </w:r>
      <w:r w:rsidRPr="00605EB6">
        <w:t>prit sa canne et sortit</w:t>
      </w:r>
      <w:r w:rsidR="00C474C1">
        <w:t>.</w:t>
      </w:r>
    </w:p>
    <w:p w14:paraId="4AD5C8DE" w14:textId="77777777" w:rsidR="00C474C1" w:rsidRDefault="00C52F4A" w:rsidP="00C52F4A">
      <w:r w:rsidRPr="00605EB6">
        <w:t>Un quart d</w:t>
      </w:r>
      <w:r w:rsidR="00C474C1">
        <w:t>’</w:t>
      </w:r>
      <w:r w:rsidRPr="00605EB6">
        <w:t>heure après</w:t>
      </w:r>
      <w:r w:rsidR="00C474C1">
        <w:t xml:space="preserve">, </w:t>
      </w:r>
      <w:r w:rsidRPr="00605EB6">
        <w:t>il entrait dans une grande et belle maison et sonnait bientôt à la porte d</w:t>
      </w:r>
      <w:r w:rsidR="00C474C1">
        <w:t>’</w:t>
      </w:r>
      <w:r w:rsidRPr="00605EB6">
        <w:t>un appartement du premier étage</w:t>
      </w:r>
      <w:r w:rsidR="00C474C1">
        <w:t>.</w:t>
      </w:r>
    </w:p>
    <w:p w14:paraId="204CACCD" w14:textId="2BCBABB0" w:rsidR="00C474C1" w:rsidRDefault="0094609C" w:rsidP="00C52F4A">
      <w:r>
        <w:t>— </w:t>
      </w:r>
      <w:r w:rsidR="00C52F4A" w:rsidRPr="00605EB6">
        <w:t xml:space="preserve">Je désire voir </w:t>
      </w:r>
      <w:r w:rsidR="00C474C1">
        <w:t>M. </w:t>
      </w:r>
      <w:r w:rsidR="00C52F4A" w:rsidRPr="00605EB6">
        <w:t>le procureur de la République</w:t>
      </w:r>
      <w:r w:rsidR="00C474C1">
        <w:t xml:space="preserve">, </w:t>
      </w:r>
      <w:r w:rsidR="00C52F4A" w:rsidRPr="00605EB6">
        <w:t>dit-il au domestique qui vint lui ouvrir</w:t>
      </w:r>
      <w:r w:rsidR="00C474C1">
        <w:t>.</w:t>
      </w:r>
    </w:p>
    <w:p w14:paraId="3B15D843" w14:textId="1D5C7ABF" w:rsidR="00C474C1" w:rsidRDefault="0094609C" w:rsidP="00C52F4A">
      <w:r>
        <w:t>— </w:t>
      </w:r>
      <w:r w:rsidR="00C52F4A" w:rsidRPr="00605EB6">
        <w:t>Qui dois-je annoncer</w:t>
      </w:r>
      <w:r w:rsidR="00C474C1">
        <w:t> ?</w:t>
      </w:r>
    </w:p>
    <w:p w14:paraId="060EB48C" w14:textId="783ADF3A" w:rsidR="00C474C1" w:rsidRDefault="0094609C" w:rsidP="00C52F4A">
      <w:r>
        <w:t>— </w:t>
      </w:r>
      <w:r w:rsidR="00C474C1">
        <w:t>M. </w:t>
      </w:r>
      <w:r w:rsidR="00C52F4A" w:rsidRPr="00605EB6">
        <w:t>Lagarde</w:t>
      </w:r>
      <w:r w:rsidR="00C474C1">
        <w:t>.</w:t>
      </w:r>
    </w:p>
    <w:p w14:paraId="61707E31" w14:textId="77777777" w:rsidR="00C474C1" w:rsidRDefault="00C52F4A" w:rsidP="00C52F4A">
      <w:r w:rsidRPr="00605EB6">
        <w:lastRenderedPageBreak/>
        <w:t>Le valet de chambre s</w:t>
      </w:r>
      <w:r w:rsidR="00C474C1">
        <w:t>’</w:t>
      </w:r>
      <w:r w:rsidRPr="00605EB6">
        <w:t>éloigna et revint au bout d</w:t>
      </w:r>
      <w:r w:rsidR="00C474C1">
        <w:t>’</w:t>
      </w:r>
      <w:r w:rsidRPr="00605EB6">
        <w:t>un instant</w:t>
      </w:r>
      <w:r w:rsidR="00C474C1">
        <w:t xml:space="preserve">, </w:t>
      </w:r>
      <w:r w:rsidRPr="00605EB6">
        <w:t>disant</w:t>
      </w:r>
      <w:r w:rsidR="00C474C1">
        <w:t> :</w:t>
      </w:r>
    </w:p>
    <w:p w14:paraId="05C5EA74" w14:textId="6523D551" w:rsidR="00C474C1" w:rsidRDefault="0094609C" w:rsidP="00C52F4A">
      <w:r>
        <w:t>— </w:t>
      </w:r>
      <w:r w:rsidR="00C474C1">
        <w:t>M. </w:t>
      </w:r>
      <w:r w:rsidR="00C52F4A" w:rsidRPr="00605EB6">
        <w:t>le procureur de la République vous attend</w:t>
      </w:r>
      <w:r w:rsidR="00C474C1">
        <w:t>.</w:t>
      </w:r>
    </w:p>
    <w:p w14:paraId="2A118628" w14:textId="3B41DDBD" w:rsidR="00C474C1" w:rsidRDefault="00C52F4A" w:rsidP="00C52F4A">
      <w:r w:rsidRPr="00605EB6">
        <w:t>Le magistrat s</w:t>
      </w:r>
      <w:r w:rsidR="00C474C1">
        <w:t>’</w:t>
      </w:r>
      <w:r w:rsidRPr="00605EB6">
        <w:t>avança jusqu</w:t>
      </w:r>
      <w:r w:rsidR="00C474C1">
        <w:t>’</w:t>
      </w:r>
      <w:r w:rsidRPr="00605EB6">
        <w:t>à la porte du cabinet pour recevoir le visiteur</w:t>
      </w:r>
      <w:r w:rsidR="00C474C1">
        <w:t xml:space="preserve"> ; </w:t>
      </w:r>
      <w:r w:rsidRPr="00605EB6">
        <w:t>il le fit entrer avec empressement</w:t>
      </w:r>
      <w:r w:rsidR="00C474C1">
        <w:t xml:space="preserve">, </w:t>
      </w:r>
      <w:r w:rsidRPr="00605EB6">
        <w:t>le pria de prendre place dans un fauteuil et s</w:t>
      </w:r>
      <w:r w:rsidR="00C474C1">
        <w:t>’</w:t>
      </w:r>
      <w:r w:rsidRPr="00605EB6">
        <w:t xml:space="preserve">assit lui-même en face de </w:t>
      </w:r>
      <w:r w:rsidR="00C474C1">
        <w:t>M. </w:t>
      </w:r>
      <w:r w:rsidRPr="00605EB6">
        <w:t>Lagarde</w:t>
      </w:r>
      <w:r w:rsidR="00C474C1">
        <w:t>.</w:t>
      </w:r>
    </w:p>
    <w:p w14:paraId="2B8360EA" w14:textId="74272553" w:rsidR="00C474C1" w:rsidRDefault="0094609C" w:rsidP="00C52F4A">
      <w:r>
        <w:t>— </w:t>
      </w:r>
      <w:r w:rsidR="00C52F4A" w:rsidRPr="00605EB6">
        <w:t>Je vous attendais</w:t>
      </w:r>
      <w:r w:rsidR="00C474C1">
        <w:t xml:space="preserve">, </w:t>
      </w:r>
      <w:r w:rsidR="00C52F4A" w:rsidRPr="00605EB6">
        <w:t>monsieur</w:t>
      </w:r>
      <w:r w:rsidR="00C474C1">
        <w:t xml:space="preserve">, </w:t>
      </w:r>
      <w:r w:rsidR="00C52F4A" w:rsidRPr="00605EB6">
        <w:t>dit-il</w:t>
      </w:r>
      <w:r w:rsidR="00C474C1">
        <w:t xml:space="preserve"> ; </w:t>
      </w:r>
      <w:r w:rsidR="00C52F4A" w:rsidRPr="00605EB6">
        <w:t>j</w:t>
      </w:r>
      <w:r w:rsidR="00C474C1">
        <w:t>’</w:t>
      </w:r>
      <w:r w:rsidR="00C52F4A" w:rsidRPr="00605EB6">
        <w:t>ai reçu hier la lettre du ministre m</w:t>
      </w:r>
      <w:r w:rsidR="00C474C1">
        <w:t>’</w:t>
      </w:r>
      <w:r w:rsidR="00C52F4A" w:rsidRPr="00605EB6">
        <w:t>annonçant votre visite</w:t>
      </w:r>
      <w:r w:rsidR="00C474C1">
        <w:t>.</w:t>
      </w:r>
    </w:p>
    <w:p w14:paraId="5D77D99C" w14:textId="6D5019E0" w:rsidR="00C474C1" w:rsidRDefault="0094609C" w:rsidP="00C52F4A">
      <w:r>
        <w:t>— </w:t>
      </w:r>
      <w:r w:rsidR="00C52F4A" w:rsidRPr="00605EB6">
        <w:t>N</w:t>
      </w:r>
      <w:r w:rsidR="00C474C1">
        <w:t>’</w:t>
      </w:r>
      <w:r w:rsidR="00C52F4A" w:rsidRPr="00605EB6">
        <w:t>avez-vous pas reçu</w:t>
      </w:r>
      <w:r w:rsidR="00C474C1">
        <w:t xml:space="preserve">, </w:t>
      </w:r>
      <w:r w:rsidR="00C52F4A" w:rsidRPr="00605EB6">
        <w:t>monsieur</w:t>
      </w:r>
      <w:r w:rsidR="00C474C1">
        <w:t xml:space="preserve">, </w:t>
      </w:r>
      <w:r w:rsidR="00C52F4A" w:rsidRPr="00605EB6">
        <w:t>une seconde lettre</w:t>
      </w:r>
      <w:r w:rsidR="00C474C1">
        <w:t xml:space="preserve">, </w:t>
      </w:r>
      <w:r w:rsidR="00C52F4A" w:rsidRPr="00605EB6">
        <w:t>moins officielle</w:t>
      </w:r>
      <w:r w:rsidR="00C474C1">
        <w:t xml:space="preserve">, </w:t>
      </w:r>
      <w:r w:rsidR="00C52F4A" w:rsidRPr="00605EB6">
        <w:t>mais d</w:t>
      </w:r>
      <w:r w:rsidR="00C474C1">
        <w:t>’</w:t>
      </w:r>
      <w:r w:rsidR="00C52F4A" w:rsidRPr="00605EB6">
        <w:t>un personnage également haut placé</w:t>
      </w:r>
      <w:r w:rsidR="00C474C1">
        <w:t> ?</w:t>
      </w:r>
    </w:p>
    <w:p w14:paraId="200285EF" w14:textId="0084FDC2" w:rsidR="00C474C1" w:rsidRDefault="0094609C" w:rsidP="00C52F4A">
      <w:r>
        <w:t>— </w:t>
      </w:r>
      <w:r w:rsidR="00C52F4A" w:rsidRPr="00605EB6">
        <w:t>Parfaitement</w:t>
      </w:r>
      <w:r w:rsidR="00C474C1">
        <w:t>.</w:t>
      </w:r>
    </w:p>
    <w:p w14:paraId="693F33D9" w14:textId="058AC6EE" w:rsidR="00C474C1" w:rsidRDefault="0094609C" w:rsidP="00C52F4A">
      <w:r>
        <w:t>— </w:t>
      </w:r>
      <w:r w:rsidR="00C52F4A" w:rsidRPr="00605EB6">
        <w:t>Alors</w:t>
      </w:r>
      <w:r w:rsidR="00C474C1">
        <w:t xml:space="preserve">, </w:t>
      </w:r>
      <w:r w:rsidR="00C52F4A" w:rsidRPr="00605EB6">
        <w:t>vous savez de quoi il s</w:t>
      </w:r>
      <w:r w:rsidR="00C474C1">
        <w:t>’</w:t>
      </w:r>
      <w:r w:rsidR="00C52F4A" w:rsidRPr="00605EB6">
        <w:t>agit</w:t>
      </w:r>
      <w:r w:rsidR="00C474C1">
        <w:t>.</w:t>
      </w:r>
    </w:p>
    <w:p w14:paraId="12C9DBE5" w14:textId="143FCA8A" w:rsidR="00C474C1" w:rsidRDefault="0094609C" w:rsidP="00C52F4A">
      <w:r>
        <w:t>— </w:t>
      </w:r>
      <w:r w:rsidR="00C52F4A" w:rsidRPr="00605EB6">
        <w:t>Et je vous prie de croire que je suis disposé à vous être agréable</w:t>
      </w:r>
      <w:r w:rsidR="00C474C1">
        <w:t>.</w:t>
      </w:r>
    </w:p>
    <w:p w14:paraId="243DBEEE" w14:textId="00EC1B88" w:rsidR="00C474C1" w:rsidRDefault="0094609C" w:rsidP="00C52F4A">
      <w:r>
        <w:t>— </w:t>
      </w:r>
      <w:r w:rsidR="00C52F4A" w:rsidRPr="00605EB6">
        <w:t>Merci</w:t>
      </w:r>
      <w:r w:rsidR="00C474C1">
        <w:t xml:space="preserve">, </w:t>
      </w:r>
      <w:r w:rsidR="00C52F4A" w:rsidRPr="00605EB6">
        <w:t>monsieur</w:t>
      </w:r>
      <w:r w:rsidR="00C474C1">
        <w:t xml:space="preserve">, </w:t>
      </w:r>
      <w:r w:rsidR="00C52F4A" w:rsidRPr="00605EB6">
        <w:t>merci</w:t>
      </w:r>
      <w:r w:rsidR="00C474C1">
        <w:t xml:space="preserve">. </w:t>
      </w:r>
      <w:r w:rsidR="00C52F4A" w:rsidRPr="00605EB6">
        <w:t>Avant de vous dire ce que je désire obtenir du parquet</w:t>
      </w:r>
      <w:r w:rsidR="00C474C1">
        <w:t xml:space="preserve">, </w:t>
      </w:r>
      <w:r w:rsidR="00C52F4A" w:rsidRPr="00605EB6">
        <w:t>il n</w:t>
      </w:r>
      <w:r w:rsidR="00C474C1">
        <w:t>’</w:t>
      </w:r>
      <w:r w:rsidR="00C52F4A" w:rsidRPr="00605EB6">
        <w:t>est pas inutile que vous soyez complètement édifié au sujet du malheureux auquel je m</w:t>
      </w:r>
      <w:r w:rsidR="00C474C1">
        <w:t>’</w:t>
      </w:r>
      <w:r w:rsidR="00C52F4A" w:rsidRPr="00605EB6">
        <w:t>intéresse</w:t>
      </w:r>
      <w:r w:rsidR="00C474C1">
        <w:t xml:space="preserve">. </w:t>
      </w:r>
      <w:r w:rsidR="00C52F4A" w:rsidRPr="00605EB6">
        <w:t>Je commence donc par vous apprendre que Jean Loup est innocent</w:t>
      </w:r>
      <w:r w:rsidR="00C474C1">
        <w:t>.</w:t>
      </w:r>
    </w:p>
    <w:p w14:paraId="78365E7D" w14:textId="77777777" w:rsidR="00C474C1" w:rsidRDefault="00C52F4A" w:rsidP="00C52F4A">
      <w:r w:rsidRPr="00605EB6">
        <w:t>Le magistrat fit un mouvement brusque</w:t>
      </w:r>
      <w:r w:rsidR="00C474C1">
        <w:t>.</w:t>
      </w:r>
    </w:p>
    <w:p w14:paraId="551583AD" w14:textId="0D9ADC5A" w:rsidR="00C474C1" w:rsidRDefault="0094609C" w:rsidP="00C52F4A">
      <w:r>
        <w:t>— </w:t>
      </w:r>
      <w:r w:rsidR="00C52F4A" w:rsidRPr="00605EB6">
        <w:t>Oui</w:t>
      </w:r>
      <w:r w:rsidR="00C474C1">
        <w:t xml:space="preserve">, </w:t>
      </w:r>
      <w:r w:rsidR="00C52F4A" w:rsidRPr="00605EB6">
        <w:t>monsieur</w:t>
      </w:r>
      <w:r w:rsidR="00C474C1">
        <w:t xml:space="preserve">, </w:t>
      </w:r>
      <w:r w:rsidR="00C52F4A" w:rsidRPr="00605EB6">
        <w:t>l</w:t>
      </w:r>
      <w:r w:rsidR="00C474C1">
        <w:t>’</w:t>
      </w:r>
      <w:r w:rsidR="00C52F4A" w:rsidRPr="00605EB6">
        <w:t>accusation portée contre ce malheureux est fausse</w:t>
      </w:r>
      <w:r w:rsidR="00C474C1">
        <w:t xml:space="preserve"> ; </w:t>
      </w:r>
      <w:r w:rsidR="00C52F4A" w:rsidRPr="00605EB6">
        <w:t>elle est le résultat d</w:t>
      </w:r>
      <w:r w:rsidR="00C474C1">
        <w:t>’</w:t>
      </w:r>
      <w:r w:rsidR="00C52F4A" w:rsidRPr="00605EB6">
        <w:t>une déplorable erreur</w:t>
      </w:r>
      <w:r w:rsidR="00C474C1">
        <w:t>.</w:t>
      </w:r>
    </w:p>
    <w:p w14:paraId="26FC91F2" w14:textId="77777777" w:rsidR="00C474C1" w:rsidRDefault="00C52F4A" w:rsidP="00C52F4A">
      <w:r w:rsidRPr="00605EB6">
        <w:t>Un sourire effleura les lèvres du procureur</w:t>
      </w:r>
      <w:r w:rsidR="00C474C1">
        <w:t>.</w:t>
      </w:r>
    </w:p>
    <w:p w14:paraId="07768DA0" w14:textId="7E26D0BD" w:rsidR="00C474C1" w:rsidRDefault="0094609C" w:rsidP="00C52F4A">
      <w:r>
        <w:t>— </w:t>
      </w:r>
      <w:r w:rsidR="00C52F4A" w:rsidRPr="00605EB6">
        <w:t>Nous avons la lettre de la jeune fille</w:t>
      </w:r>
      <w:r w:rsidR="00C474C1">
        <w:t xml:space="preserve">, </w:t>
      </w:r>
      <w:r w:rsidR="00C52F4A" w:rsidRPr="00605EB6">
        <w:t>dit-il</w:t>
      </w:r>
      <w:r w:rsidR="00C474C1">
        <w:t>.</w:t>
      </w:r>
    </w:p>
    <w:p w14:paraId="011873AE" w14:textId="7EDC103C" w:rsidR="00C474C1" w:rsidRDefault="0094609C" w:rsidP="00C52F4A">
      <w:r>
        <w:lastRenderedPageBreak/>
        <w:t>— </w:t>
      </w:r>
      <w:r w:rsidR="00C52F4A" w:rsidRPr="00605EB6">
        <w:t>Oui</w:t>
      </w:r>
      <w:r w:rsidR="00C474C1">
        <w:t xml:space="preserve">, </w:t>
      </w:r>
      <w:r w:rsidR="00C52F4A" w:rsidRPr="00605EB6">
        <w:t>je sais que vous avez une lettre de Jeanne Vaillant</w:t>
      </w:r>
      <w:r w:rsidR="00C474C1">
        <w:t xml:space="preserve">, </w:t>
      </w:r>
      <w:r w:rsidR="00C52F4A" w:rsidRPr="00605EB6">
        <w:t>et j</w:t>
      </w:r>
      <w:r w:rsidR="00C474C1">
        <w:t>’</w:t>
      </w:r>
      <w:r w:rsidR="00C52F4A" w:rsidRPr="00605EB6">
        <w:t>en connais le contenu</w:t>
      </w:r>
      <w:r w:rsidR="00C474C1">
        <w:t xml:space="preserve"> ; </w:t>
      </w:r>
      <w:r w:rsidR="00C52F4A" w:rsidRPr="00605EB6">
        <w:t>mais cette lettre</w:t>
      </w:r>
      <w:r w:rsidR="00C474C1">
        <w:t xml:space="preserve">, </w:t>
      </w:r>
      <w:r w:rsidR="00C52F4A" w:rsidRPr="00605EB6">
        <w:t>écrite dans un moment d</w:t>
      </w:r>
      <w:r w:rsidR="00C474C1">
        <w:t>’</w:t>
      </w:r>
      <w:r w:rsidR="00C52F4A" w:rsidRPr="00605EB6">
        <w:t>égarement</w:t>
      </w:r>
      <w:r w:rsidR="00C474C1">
        <w:t xml:space="preserve">, </w:t>
      </w:r>
      <w:r w:rsidR="00C52F4A" w:rsidRPr="00605EB6">
        <w:t>de folie</w:t>
      </w:r>
      <w:r w:rsidR="00C474C1">
        <w:t xml:space="preserve">, </w:t>
      </w:r>
      <w:r w:rsidR="00C52F4A" w:rsidRPr="00605EB6">
        <w:t>ne peut faire foi à elle seule</w:t>
      </w:r>
      <w:r w:rsidR="00C474C1">
        <w:t>.</w:t>
      </w:r>
    </w:p>
    <w:p w14:paraId="6C986EB1" w14:textId="3A36B23A" w:rsidR="00C474C1" w:rsidRDefault="0094609C" w:rsidP="00C52F4A">
      <w:r>
        <w:t>— </w:t>
      </w:r>
      <w:r w:rsidR="00C52F4A" w:rsidRPr="00605EB6">
        <w:t>Il y a eu d</w:t>
      </w:r>
      <w:r w:rsidR="00C474C1">
        <w:t>’</w:t>
      </w:r>
      <w:r w:rsidR="00C52F4A" w:rsidRPr="00605EB6">
        <w:t>autres constatations qui prouvent surabondamment que Jean Loup s</w:t>
      </w:r>
      <w:r w:rsidR="00C474C1">
        <w:t>’</w:t>
      </w:r>
      <w:r w:rsidR="00C52F4A" w:rsidRPr="00605EB6">
        <w:t>est introduit dans la chambre de la malheureuse jeune fille</w:t>
      </w:r>
      <w:r w:rsidR="00C474C1">
        <w:t>.</w:t>
      </w:r>
    </w:p>
    <w:p w14:paraId="310153A7" w14:textId="0579673F" w:rsidR="00C474C1" w:rsidRDefault="0094609C" w:rsidP="00C52F4A">
      <w:r>
        <w:t>— </w:t>
      </w:r>
      <w:r w:rsidR="00C52F4A" w:rsidRPr="00605EB6">
        <w:t>Oui</w:t>
      </w:r>
      <w:r w:rsidR="00C474C1">
        <w:t xml:space="preserve">, </w:t>
      </w:r>
      <w:r w:rsidR="00C52F4A" w:rsidRPr="00605EB6">
        <w:t>monsieur</w:t>
      </w:r>
      <w:r w:rsidR="00C474C1">
        <w:t xml:space="preserve">, </w:t>
      </w:r>
      <w:r w:rsidR="00C52F4A" w:rsidRPr="00605EB6">
        <w:t>Jean Loup a grimpé à l</w:t>
      </w:r>
      <w:r w:rsidR="00C474C1">
        <w:t>’</w:t>
      </w:r>
      <w:r w:rsidR="00C52F4A" w:rsidRPr="00605EB6">
        <w:t>échelle</w:t>
      </w:r>
      <w:r w:rsidR="00C474C1">
        <w:t xml:space="preserve">, </w:t>
      </w:r>
      <w:r w:rsidR="00C52F4A" w:rsidRPr="00605EB6">
        <w:t>a escaladé la fenêtre</w:t>
      </w:r>
      <w:r w:rsidR="00C474C1">
        <w:t xml:space="preserve"> ; </w:t>
      </w:r>
      <w:r w:rsidR="00C52F4A" w:rsidRPr="00605EB6">
        <w:t>mais il n</w:t>
      </w:r>
      <w:r w:rsidR="00C474C1">
        <w:t>’</w:t>
      </w:r>
      <w:r w:rsidR="00C52F4A" w:rsidRPr="00605EB6">
        <w:t>a point joué dans ce drame nocturne le rôle qu</w:t>
      </w:r>
      <w:r w:rsidR="00C474C1">
        <w:t>’</w:t>
      </w:r>
      <w:r w:rsidR="00C52F4A" w:rsidRPr="00605EB6">
        <w:t>on lui attribue</w:t>
      </w:r>
      <w:r w:rsidR="00C474C1">
        <w:t xml:space="preserve"> ; </w:t>
      </w:r>
      <w:r w:rsidR="00C52F4A" w:rsidRPr="00605EB6">
        <w:t>son rôle dans la chambre</w:t>
      </w:r>
      <w:r w:rsidR="00C474C1">
        <w:t xml:space="preserve">, </w:t>
      </w:r>
      <w:r w:rsidR="00C52F4A" w:rsidRPr="00605EB6">
        <w:t>monsieur</w:t>
      </w:r>
      <w:r w:rsidR="00C474C1">
        <w:t xml:space="preserve">, </w:t>
      </w:r>
      <w:r w:rsidR="00C52F4A" w:rsidRPr="00605EB6">
        <w:t>a été celui de sauveur</w:t>
      </w:r>
      <w:r w:rsidR="00C474C1">
        <w:t> !</w:t>
      </w:r>
    </w:p>
    <w:p w14:paraId="7790C21D" w14:textId="03B4FF1F" w:rsidR="00C474C1" w:rsidRDefault="0094609C" w:rsidP="00C52F4A">
      <w:r>
        <w:t>— </w:t>
      </w:r>
      <w:r w:rsidR="00C52F4A" w:rsidRPr="00605EB6">
        <w:t>Devant votre affirmation</w:t>
      </w:r>
      <w:r w:rsidR="00C474C1">
        <w:t xml:space="preserve">, </w:t>
      </w:r>
      <w:r w:rsidR="00C52F4A" w:rsidRPr="00605EB6">
        <w:t>monsieur</w:t>
      </w:r>
      <w:r w:rsidR="00C474C1">
        <w:t xml:space="preserve">, </w:t>
      </w:r>
      <w:r w:rsidR="00C52F4A" w:rsidRPr="00605EB6">
        <w:t>je ne veux rien opposer</w:t>
      </w:r>
      <w:r w:rsidR="00C474C1">
        <w:t xml:space="preserve">. </w:t>
      </w:r>
      <w:r w:rsidR="00C52F4A" w:rsidRPr="00605EB6">
        <w:t>Mais il y a eu un attentat</w:t>
      </w:r>
      <w:r w:rsidR="00C474C1">
        <w:t>…</w:t>
      </w:r>
    </w:p>
    <w:p w14:paraId="7E633144" w14:textId="4F6961DF" w:rsidR="00C474C1" w:rsidRDefault="0094609C" w:rsidP="00C52F4A">
      <w:r>
        <w:t>— </w:t>
      </w:r>
      <w:r w:rsidR="00C52F4A" w:rsidRPr="00605EB6">
        <w:t>Non suivi d</w:t>
      </w:r>
      <w:r w:rsidR="00C474C1">
        <w:t>’</w:t>
      </w:r>
      <w:r w:rsidR="00C52F4A" w:rsidRPr="00605EB6">
        <w:t>exécution</w:t>
      </w:r>
      <w:r w:rsidR="00C474C1">
        <w:t>.</w:t>
      </w:r>
    </w:p>
    <w:p w14:paraId="6B378EAD" w14:textId="613A19AA" w:rsidR="00C474C1" w:rsidRDefault="0094609C" w:rsidP="00C52F4A">
      <w:r>
        <w:t>— </w:t>
      </w:r>
      <w:r w:rsidR="00C52F4A" w:rsidRPr="00605EB6">
        <w:t>Qui peut le dire</w:t>
      </w:r>
      <w:r w:rsidR="00C474C1">
        <w:t> ?</w:t>
      </w:r>
    </w:p>
    <w:p w14:paraId="62290ED0" w14:textId="0BD6175A" w:rsidR="00C474C1" w:rsidRDefault="0094609C" w:rsidP="00C52F4A">
      <w:r>
        <w:t>— </w:t>
      </w:r>
      <w:r w:rsidR="00C52F4A" w:rsidRPr="00605EB6">
        <w:t>Jean Loup</w:t>
      </w:r>
      <w:r w:rsidR="00C474C1">
        <w:t xml:space="preserve">, </w:t>
      </w:r>
      <w:r w:rsidR="00C52F4A" w:rsidRPr="00605EB6">
        <w:t>quand il parlera</w:t>
      </w:r>
      <w:r w:rsidR="00C474C1">
        <w:t xml:space="preserve">, </w:t>
      </w:r>
      <w:r w:rsidR="00C52F4A" w:rsidRPr="00605EB6">
        <w:t>et ceux qui</w:t>
      </w:r>
      <w:r w:rsidR="00C474C1">
        <w:t xml:space="preserve">, </w:t>
      </w:r>
      <w:r w:rsidR="00C52F4A" w:rsidRPr="00605EB6">
        <w:t>comme moi</w:t>
      </w:r>
      <w:r w:rsidR="00C474C1">
        <w:t xml:space="preserve">, </w:t>
      </w:r>
      <w:r w:rsidR="00C52F4A" w:rsidRPr="00605EB6">
        <w:t>sont convaincus de l</w:t>
      </w:r>
      <w:r w:rsidR="00C474C1">
        <w:t>’</w:t>
      </w:r>
      <w:r w:rsidR="00C52F4A" w:rsidRPr="00605EB6">
        <w:t>innocence du prisonnier</w:t>
      </w:r>
      <w:r w:rsidR="00C474C1">
        <w:t>.</w:t>
      </w:r>
    </w:p>
    <w:p w14:paraId="5878186C" w14:textId="587F5787" w:rsidR="00C474C1" w:rsidRDefault="0094609C" w:rsidP="00C52F4A">
      <w:r>
        <w:t>— </w:t>
      </w:r>
      <w:r w:rsidR="00C52F4A" w:rsidRPr="00605EB6">
        <w:t>Enfin</w:t>
      </w:r>
      <w:r w:rsidR="00C474C1">
        <w:t xml:space="preserve">, </w:t>
      </w:r>
      <w:r w:rsidR="00C52F4A" w:rsidRPr="00605EB6">
        <w:t>vous prétendez que Jean Loup n</w:t>
      </w:r>
      <w:r w:rsidR="00C474C1">
        <w:t>’</w:t>
      </w:r>
      <w:r w:rsidR="00C52F4A" w:rsidRPr="00605EB6">
        <w:t>est pas coupable</w:t>
      </w:r>
      <w:r w:rsidR="00C474C1">
        <w:t> ?</w:t>
      </w:r>
    </w:p>
    <w:p w14:paraId="4DDA91B8" w14:textId="49584C24" w:rsidR="00C474C1" w:rsidRDefault="0094609C" w:rsidP="00C52F4A">
      <w:r>
        <w:t>— </w:t>
      </w:r>
      <w:r w:rsidR="00C52F4A" w:rsidRPr="00605EB6">
        <w:t>Oui</w:t>
      </w:r>
      <w:r w:rsidR="00C474C1">
        <w:t xml:space="preserve">, </w:t>
      </w:r>
      <w:r w:rsidR="00C52F4A" w:rsidRPr="00605EB6">
        <w:t>monsieur</w:t>
      </w:r>
      <w:r w:rsidR="00C474C1">
        <w:t>.</w:t>
      </w:r>
    </w:p>
    <w:p w14:paraId="2492CB3E" w14:textId="218B0E80" w:rsidR="00C474C1" w:rsidRDefault="0094609C" w:rsidP="00C52F4A">
      <w:r>
        <w:t>— </w:t>
      </w:r>
      <w:r w:rsidR="00C52F4A" w:rsidRPr="00605EB6">
        <w:t>Et vous reconnaissez qu</w:t>
      </w:r>
      <w:r w:rsidR="00C474C1">
        <w:t>’</w:t>
      </w:r>
      <w:r w:rsidR="00C52F4A" w:rsidRPr="00605EB6">
        <w:t>il y a eu</w:t>
      </w:r>
      <w:r w:rsidR="00C474C1">
        <w:t xml:space="preserve">, </w:t>
      </w:r>
      <w:r w:rsidR="00C52F4A" w:rsidRPr="00605EB6">
        <w:t>tout au moins</w:t>
      </w:r>
      <w:r w:rsidR="00C474C1">
        <w:t xml:space="preserve">, </w:t>
      </w:r>
      <w:r w:rsidR="00C52F4A" w:rsidRPr="00605EB6">
        <w:t>une tentative de crime</w:t>
      </w:r>
      <w:r w:rsidR="00C474C1">
        <w:t> ?</w:t>
      </w:r>
    </w:p>
    <w:p w14:paraId="428DD2C8" w14:textId="25F57DDC" w:rsidR="00C474C1" w:rsidRDefault="0094609C" w:rsidP="00C52F4A">
      <w:r>
        <w:t>— </w:t>
      </w:r>
      <w:r w:rsidR="00C52F4A" w:rsidRPr="00605EB6">
        <w:t>Je le reconnais</w:t>
      </w:r>
      <w:r w:rsidR="00C474C1">
        <w:t>.</w:t>
      </w:r>
    </w:p>
    <w:p w14:paraId="7ABF08F7" w14:textId="14506E5D" w:rsidR="00C474C1" w:rsidRDefault="0094609C" w:rsidP="00C52F4A">
      <w:r>
        <w:t>— </w:t>
      </w:r>
      <w:r w:rsidR="00C52F4A" w:rsidRPr="00605EB6">
        <w:t>Qui donc alors est le coupable</w:t>
      </w:r>
      <w:r w:rsidR="00C474C1">
        <w:t> ?</w:t>
      </w:r>
    </w:p>
    <w:p w14:paraId="49E3DF4C" w14:textId="4D3E7D6D" w:rsidR="00C474C1" w:rsidRDefault="0094609C" w:rsidP="00C52F4A">
      <w:r>
        <w:t>— </w:t>
      </w:r>
      <w:r w:rsidR="00C52F4A" w:rsidRPr="00605EB6">
        <w:t>Jusqu</w:t>
      </w:r>
      <w:r w:rsidR="00C474C1">
        <w:t>’</w:t>
      </w:r>
      <w:r w:rsidR="00C52F4A" w:rsidRPr="00605EB6">
        <w:t>à présent</w:t>
      </w:r>
      <w:r w:rsidR="00C474C1">
        <w:t xml:space="preserve">, </w:t>
      </w:r>
      <w:r w:rsidR="00C52F4A" w:rsidRPr="00605EB6">
        <w:t>monsieur</w:t>
      </w:r>
      <w:r w:rsidR="00C474C1">
        <w:t xml:space="preserve">, </w:t>
      </w:r>
      <w:r w:rsidR="00C52F4A" w:rsidRPr="00605EB6">
        <w:t>ce misérable est inconnu</w:t>
      </w:r>
      <w:r w:rsidR="00C474C1">
        <w:t>.</w:t>
      </w:r>
    </w:p>
    <w:p w14:paraId="2D75E2B7" w14:textId="77777777" w:rsidR="00C474C1" w:rsidRDefault="00C52F4A" w:rsidP="00C52F4A">
      <w:r w:rsidRPr="00605EB6">
        <w:t>Le magistrat eut un nouveau sourire</w:t>
      </w:r>
      <w:r w:rsidR="00C474C1">
        <w:t>.</w:t>
      </w:r>
    </w:p>
    <w:p w14:paraId="4AF156AD" w14:textId="56CB3E2F" w:rsidR="00C474C1" w:rsidRDefault="0094609C" w:rsidP="00C52F4A">
      <w:r>
        <w:lastRenderedPageBreak/>
        <w:t>— </w:t>
      </w:r>
      <w:r w:rsidR="00C52F4A" w:rsidRPr="00605EB6">
        <w:t>Oui</w:t>
      </w:r>
      <w:r w:rsidR="00C474C1">
        <w:t xml:space="preserve">, </w:t>
      </w:r>
      <w:r w:rsidR="00C52F4A" w:rsidRPr="00605EB6">
        <w:t>il est inconnu</w:t>
      </w:r>
      <w:r w:rsidR="00C474C1">
        <w:t xml:space="preserve">, </w:t>
      </w:r>
      <w:r w:rsidR="00C52F4A" w:rsidRPr="00605EB6">
        <w:t xml:space="preserve">continua </w:t>
      </w:r>
      <w:r w:rsidR="00C474C1">
        <w:t>M. </w:t>
      </w:r>
      <w:r w:rsidR="00C52F4A" w:rsidRPr="00605EB6">
        <w:t>Lagarde</w:t>
      </w:r>
      <w:r w:rsidR="00C474C1">
        <w:t xml:space="preserve"> ; </w:t>
      </w:r>
      <w:r w:rsidR="00C52F4A" w:rsidRPr="00605EB6">
        <w:t>mais</w:t>
      </w:r>
      <w:r w:rsidR="00C474C1">
        <w:t xml:space="preserve">, </w:t>
      </w:r>
      <w:r w:rsidR="00C52F4A" w:rsidRPr="00605EB6">
        <w:t>soyez tranquille</w:t>
      </w:r>
      <w:r w:rsidR="00C474C1">
        <w:t xml:space="preserve">, </w:t>
      </w:r>
      <w:r w:rsidR="00C52F4A" w:rsidRPr="00605EB6">
        <w:t>un jour on saura son nom</w:t>
      </w:r>
      <w:r w:rsidR="00C474C1">
        <w:t>.</w:t>
      </w:r>
    </w:p>
    <w:p w14:paraId="67AFC4B4" w14:textId="5AF45529" w:rsidR="00C474C1" w:rsidRDefault="0094609C" w:rsidP="00C52F4A">
      <w:r>
        <w:t>— </w:t>
      </w:r>
      <w:r w:rsidR="00C52F4A" w:rsidRPr="00605EB6">
        <w:t>Comment</w:t>
      </w:r>
      <w:r w:rsidR="00C474C1">
        <w:t> ?</w:t>
      </w:r>
    </w:p>
    <w:p w14:paraId="4BF00475" w14:textId="7AEABA80" w:rsidR="00C474C1" w:rsidRDefault="0094609C" w:rsidP="00C52F4A">
      <w:r>
        <w:t>— </w:t>
      </w:r>
      <w:r w:rsidR="00C52F4A" w:rsidRPr="00605EB6">
        <w:t>J</w:t>
      </w:r>
      <w:r w:rsidR="00C474C1">
        <w:t>’</w:t>
      </w:r>
      <w:r w:rsidR="00C52F4A" w:rsidRPr="00605EB6">
        <w:t>ai des moyens pour cela</w:t>
      </w:r>
      <w:r w:rsidR="00C474C1">
        <w:t xml:space="preserve">, </w:t>
      </w:r>
      <w:r w:rsidR="00C52F4A" w:rsidRPr="00605EB6">
        <w:t>monsieur</w:t>
      </w:r>
      <w:r w:rsidR="00C474C1">
        <w:t xml:space="preserve">. </w:t>
      </w:r>
      <w:r w:rsidR="00C52F4A" w:rsidRPr="00605EB6">
        <w:t>Du reste</w:t>
      </w:r>
      <w:r w:rsidR="00C474C1">
        <w:t xml:space="preserve">, </w:t>
      </w:r>
      <w:r w:rsidR="00C52F4A" w:rsidRPr="00605EB6">
        <w:t>comme je vous l</w:t>
      </w:r>
      <w:r w:rsidR="00C474C1">
        <w:t>’</w:t>
      </w:r>
      <w:r w:rsidR="00C52F4A" w:rsidRPr="00605EB6">
        <w:t>ai déjà dit</w:t>
      </w:r>
      <w:r w:rsidR="00C474C1">
        <w:t xml:space="preserve">, </w:t>
      </w:r>
      <w:r w:rsidR="00C52F4A" w:rsidRPr="00605EB6">
        <w:t>Jean Loup parlera</w:t>
      </w:r>
      <w:r w:rsidR="00C474C1">
        <w:t>.</w:t>
      </w:r>
    </w:p>
    <w:p w14:paraId="4608604A" w14:textId="4E17247C" w:rsidR="00C474C1" w:rsidRDefault="0094609C" w:rsidP="00C52F4A">
      <w:r>
        <w:t>— </w:t>
      </w:r>
      <w:r w:rsidR="00C52F4A" w:rsidRPr="00605EB6">
        <w:t>C</w:t>
      </w:r>
      <w:r w:rsidR="00C474C1">
        <w:t>’</w:t>
      </w:r>
      <w:r w:rsidR="00C52F4A" w:rsidRPr="00605EB6">
        <w:t>est douteux</w:t>
      </w:r>
      <w:r w:rsidR="00C474C1">
        <w:t>.</w:t>
      </w:r>
    </w:p>
    <w:p w14:paraId="49339A4E" w14:textId="62F7A143" w:rsidR="00C474C1" w:rsidRDefault="0094609C" w:rsidP="00C52F4A">
      <w:r>
        <w:t>— </w:t>
      </w:r>
      <w:r w:rsidR="00C52F4A" w:rsidRPr="00605EB6">
        <w:t>Il parlera</w:t>
      </w:r>
      <w:r w:rsidR="00C474C1">
        <w:t xml:space="preserve">, </w:t>
      </w:r>
      <w:r w:rsidR="00C52F4A" w:rsidRPr="00605EB6">
        <w:t>monsieur</w:t>
      </w:r>
      <w:r w:rsidR="00C474C1">
        <w:t xml:space="preserve">, </w:t>
      </w:r>
      <w:r w:rsidR="00C52F4A" w:rsidRPr="00605EB6">
        <w:t>il parlera</w:t>
      </w:r>
      <w:r w:rsidR="00C474C1">
        <w:t xml:space="preserve">, </w:t>
      </w:r>
      <w:r w:rsidR="00C52F4A" w:rsidRPr="00605EB6">
        <w:t>il le faut</w:t>
      </w:r>
      <w:r w:rsidR="00C474C1">
        <w:t xml:space="preserve"> !… </w:t>
      </w:r>
      <w:r w:rsidR="00C52F4A" w:rsidRPr="00605EB6">
        <w:t>Mais laissons de côté</w:t>
      </w:r>
      <w:r w:rsidR="00C474C1">
        <w:t xml:space="preserve">, </w:t>
      </w:r>
      <w:r w:rsidR="00C52F4A" w:rsidRPr="00605EB6">
        <w:t>pour le moment</w:t>
      </w:r>
      <w:r w:rsidR="00C474C1">
        <w:t xml:space="preserve">, </w:t>
      </w:r>
      <w:r w:rsidR="00C52F4A" w:rsidRPr="00605EB6">
        <w:t>le coupable inconnu</w:t>
      </w:r>
      <w:r w:rsidR="00C474C1">
        <w:t>.</w:t>
      </w:r>
    </w:p>
    <w:p w14:paraId="1036B5F2" w14:textId="012D295B" w:rsidR="00C474C1" w:rsidRDefault="0094609C" w:rsidP="00C52F4A">
      <w:r>
        <w:t>— </w:t>
      </w:r>
      <w:r w:rsidR="00C52F4A" w:rsidRPr="00605EB6">
        <w:t>Pourtant</w:t>
      </w:r>
      <w:r w:rsidR="00C474C1">
        <w:t xml:space="preserve">, </w:t>
      </w:r>
      <w:r w:rsidR="00C52F4A" w:rsidRPr="00605EB6">
        <w:t>monsieur</w:t>
      </w:r>
      <w:r w:rsidR="00C474C1">
        <w:t xml:space="preserve">, </w:t>
      </w:r>
      <w:r w:rsidR="00C52F4A" w:rsidRPr="00605EB6">
        <w:t>la justice a tout intérêt à être éclairée</w:t>
      </w:r>
      <w:r w:rsidR="00C474C1">
        <w:t>.</w:t>
      </w:r>
    </w:p>
    <w:p w14:paraId="69CB8A02" w14:textId="37A0E366" w:rsidR="00C474C1" w:rsidRDefault="0094609C" w:rsidP="00C52F4A">
      <w:r>
        <w:t>— </w:t>
      </w:r>
      <w:r w:rsidR="00C52F4A" w:rsidRPr="00605EB6">
        <w:t>Elle ne peut l</w:t>
      </w:r>
      <w:r w:rsidR="00C474C1">
        <w:t>’</w:t>
      </w:r>
      <w:r w:rsidR="00C52F4A" w:rsidRPr="00605EB6">
        <w:t>être</w:t>
      </w:r>
      <w:r w:rsidR="00C474C1">
        <w:t xml:space="preserve">, </w:t>
      </w:r>
      <w:r w:rsidR="00C52F4A" w:rsidRPr="00605EB6">
        <w:t>puisqu</w:t>
      </w:r>
      <w:r w:rsidR="00C474C1">
        <w:t>’</w:t>
      </w:r>
      <w:r w:rsidR="00C52F4A" w:rsidRPr="00605EB6">
        <w:t>on ne saurait lui dire</w:t>
      </w:r>
      <w:r w:rsidR="00C474C1">
        <w:t xml:space="preserve"> : </w:t>
      </w:r>
      <w:r w:rsidR="00C52F4A" w:rsidRPr="00605EB6">
        <w:t>voilà le coupable</w:t>
      </w:r>
      <w:r w:rsidR="00C474C1">
        <w:t xml:space="preserve">. </w:t>
      </w:r>
      <w:r w:rsidR="00C52F4A" w:rsidRPr="00605EB6">
        <w:t>Mais n</w:t>
      </w:r>
      <w:r w:rsidR="00C474C1">
        <w:t>’</w:t>
      </w:r>
      <w:r w:rsidR="00C52F4A" w:rsidRPr="00605EB6">
        <w:t>est-ce donc pas l</w:t>
      </w:r>
      <w:r w:rsidR="00C474C1">
        <w:t>’</w:t>
      </w:r>
      <w:r w:rsidR="00C52F4A" w:rsidRPr="00605EB6">
        <w:t>éclairer que de venir lui déclarer</w:t>
      </w:r>
      <w:r w:rsidR="00C474C1">
        <w:t xml:space="preserve"> : </w:t>
      </w:r>
      <w:r w:rsidR="00C52F4A" w:rsidRPr="00605EB6">
        <w:t>vous avez incarcéré un innocent</w:t>
      </w:r>
      <w:r w:rsidR="00C474C1">
        <w:t> !?</w:t>
      </w:r>
    </w:p>
    <w:p w14:paraId="30133F45" w14:textId="4937C4FD" w:rsidR="00C474C1" w:rsidRDefault="0094609C" w:rsidP="00C52F4A">
      <w:r>
        <w:t>— </w:t>
      </w:r>
      <w:r w:rsidR="00C52F4A" w:rsidRPr="00605EB6">
        <w:t>Malheureusement</w:t>
      </w:r>
      <w:r w:rsidR="00C474C1">
        <w:t xml:space="preserve">, </w:t>
      </w:r>
      <w:r w:rsidR="00C52F4A" w:rsidRPr="00605EB6">
        <w:t>monsieur</w:t>
      </w:r>
      <w:r w:rsidR="00C474C1">
        <w:t xml:space="preserve">, – </w:t>
      </w:r>
      <w:r w:rsidR="00C52F4A" w:rsidRPr="00605EB6">
        <w:t>permettez-moi de vous le faire remarquer</w:t>
      </w:r>
      <w:r w:rsidR="00C474C1">
        <w:t xml:space="preserve">, – </w:t>
      </w:r>
      <w:r w:rsidR="00C52F4A" w:rsidRPr="00605EB6">
        <w:t xml:space="preserve">vous ne me présentez aucune preuve de sa </w:t>
      </w:r>
      <w:r w:rsidR="004E751F" w:rsidRPr="00605EB6">
        <w:t>non</w:t>
      </w:r>
      <w:r w:rsidR="004E751F">
        <w:t>-</w:t>
      </w:r>
      <w:r w:rsidR="00C52F4A" w:rsidRPr="00605EB6">
        <w:t>culpabilité</w:t>
      </w:r>
      <w:r w:rsidR="00C474C1">
        <w:t xml:space="preserve"> ; </w:t>
      </w:r>
      <w:r w:rsidR="00C52F4A" w:rsidRPr="00605EB6">
        <w:t>il y a votre conviction</w:t>
      </w:r>
      <w:r w:rsidR="00C474C1">
        <w:t xml:space="preserve"> : ; </w:t>
      </w:r>
      <w:r w:rsidR="00C52F4A" w:rsidRPr="00605EB6">
        <w:t>c</w:t>
      </w:r>
      <w:r w:rsidR="00C474C1">
        <w:t>’</w:t>
      </w:r>
      <w:r w:rsidR="00C52F4A" w:rsidRPr="00605EB6">
        <w:t>est quelque chose</w:t>
      </w:r>
      <w:r w:rsidR="00C474C1">
        <w:t xml:space="preserve">, </w:t>
      </w:r>
      <w:r w:rsidR="00C52F4A" w:rsidRPr="00605EB6">
        <w:t>sans doute</w:t>
      </w:r>
      <w:r w:rsidR="00C474C1">
        <w:t xml:space="preserve">, </w:t>
      </w:r>
      <w:r w:rsidR="00C52F4A" w:rsidRPr="00605EB6">
        <w:t>mais ce n</w:t>
      </w:r>
      <w:r w:rsidR="00C474C1">
        <w:t>’</w:t>
      </w:r>
      <w:r w:rsidR="00C52F4A" w:rsidRPr="00605EB6">
        <w:t>est pas assez</w:t>
      </w:r>
      <w:r w:rsidR="00C474C1">
        <w:t>.</w:t>
      </w:r>
    </w:p>
    <w:p w14:paraId="565BFF7B" w14:textId="77777777" w:rsidR="00C474C1" w:rsidRDefault="00C474C1" w:rsidP="00C52F4A">
      <w:r>
        <w:t>» </w:t>
      </w:r>
      <w:r w:rsidR="00C52F4A" w:rsidRPr="00605EB6">
        <w:t>Ce qu</w:t>
      </w:r>
      <w:r>
        <w:t>’</w:t>
      </w:r>
      <w:r w:rsidR="00C52F4A" w:rsidRPr="00605EB6">
        <w:t>il faut à la justice</w:t>
      </w:r>
      <w:r>
        <w:t xml:space="preserve">, </w:t>
      </w:r>
      <w:r w:rsidR="00C52F4A" w:rsidRPr="00605EB6">
        <w:t>ce sont des preuves irrécusables</w:t>
      </w:r>
      <w:r>
        <w:t>.</w:t>
      </w:r>
    </w:p>
    <w:p w14:paraId="188918DE" w14:textId="0251CF4A" w:rsidR="00C474C1" w:rsidRDefault="0094609C" w:rsidP="00C52F4A">
      <w:r>
        <w:t>— </w:t>
      </w:r>
      <w:r w:rsidR="00C52F4A" w:rsidRPr="00605EB6">
        <w:t>Jean Loup vous les fournira lui-même</w:t>
      </w:r>
      <w:r w:rsidR="00C474C1">
        <w:t>.</w:t>
      </w:r>
    </w:p>
    <w:p w14:paraId="30244AF8" w14:textId="2514153A" w:rsidR="00C474C1" w:rsidRDefault="0094609C" w:rsidP="00C52F4A">
      <w:r>
        <w:t>— </w:t>
      </w:r>
      <w:r w:rsidR="00C52F4A" w:rsidRPr="002F082B">
        <w:t>Je le souhaite</w:t>
      </w:r>
      <w:r w:rsidR="00C474C1">
        <w:t xml:space="preserve">, </w:t>
      </w:r>
      <w:r w:rsidR="00C52F4A" w:rsidRPr="002F082B">
        <w:t>je le désire</w:t>
      </w:r>
      <w:r w:rsidR="00C474C1">
        <w:t xml:space="preserve">. </w:t>
      </w:r>
      <w:r w:rsidR="00C52F4A" w:rsidRPr="002F082B">
        <w:t>En attendant</w:t>
      </w:r>
      <w:r w:rsidR="00C474C1">
        <w:t xml:space="preserve">, </w:t>
      </w:r>
      <w:r w:rsidR="00C52F4A" w:rsidRPr="002F082B">
        <w:t>monsieur</w:t>
      </w:r>
      <w:r w:rsidR="00C474C1">
        <w:t xml:space="preserve">, </w:t>
      </w:r>
      <w:r w:rsidR="00C52F4A" w:rsidRPr="002F082B">
        <w:t>pouvez-vous me dire sur quoi vous basez votre conviction</w:t>
      </w:r>
      <w:r w:rsidR="00C474C1">
        <w:t> ?</w:t>
      </w:r>
    </w:p>
    <w:p w14:paraId="363E4FE0" w14:textId="3B5D8E03" w:rsidR="00C474C1" w:rsidRDefault="0094609C" w:rsidP="00C52F4A">
      <w:r>
        <w:t>— </w:t>
      </w:r>
      <w:r w:rsidR="00C52F4A" w:rsidRPr="002F082B">
        <w:t>Le passé du pauvre sauvage de la forêt de Mareille</w:t>
      </w:r>
      <w:r w:rsidR="00C474C1">
        <w:t xml:space="preserve">, </w:t>
      </w:r>
      <w:r w:rsidR="00C52F4A" w:rsidRPr="002F082B">
        <w:t>ce qu</w:t>
      </w:r>
      <w:r w:rsidR="00C474C1">
        <w:t>’</w:t>
      </w:r>
      <w:r w:rsidR="00C52F4A" w:rsidRPr="002F082B">
        <w:t>il a fait</w:t>
      </w:r>
      <w:r w:rsidR="00C474C1">
        <w:t xml:space="preserve">, </w:t>
      </w:r>
      <w:r w:rsidR="00C52F4A" w:rsidRPr="002F082B">
        <w:t>ses actions héroïques protestent éloquemment</w:t>
      </w:r>
      <w:r w:rsidR="00C52F4A" w:rsidRPr="00605EB6">
        <w:t xml:space="preserve"> contre l</w:t>
      </w:r>
      <w:r w:rsidR="00C474C1">
        <w:t>’</w:t>
      </w:r>
      <w:r w:rsidR="00C52F4A" w:rsidRPr="00605EB6">
        <w:t>accusation</w:t>
      </w:r>
      <w:r w:rsidR="00C474C1">
        <w:t xml:space="preserve">. </w:t>
      </w:r>
      <w:r w:rsidR="00C52F4A" w:rsidRPr="00605EB6">
        <w:t>Vous n</w:t>
      </w:r>
      <w:r w:rsidR="00C474C1">
        <w:t>’</w:t>
      </w:r>
      <w:r w:rsidR="00C52F4A" w:rsidRPr="00605EB6">
        <w:t>ignorez pas</w:t>
      </w:r>
      <w:r w:rsidR="00C474C1">
        <w:t xml:space="preserve">, </w:t>
      </w:r>
      <w:r w:rsidR="00C52F4A" w:rsidRPr="00605EB6">
        <w:t>sans doute</w:t>
      </w:r>
      <w:r w:rsidR="00C474C1">
        <w:t xml:space="preserve">, </w:t>
      </w:r>
      <w:r w:rsidR="00C52F4A" w:rsidRPr="00605EB6">
        <w:t>quelle a été sa conduite dans plusieurs circonstances</w:t>
      </w:r>
      <w:r w:rsidR="00C474C1">
        <w:t> ?</w:t>
      </w:r>
    </w:p>
    <w:p w14:paraId="66FBF6AF" w14:textId="09274FAC" w:rsidR="00C474C1" w:rsidRDefault="0094609C" w:rsidP="00C52F4A">
      <w:r>
        <w:lastRenderedPageBreak/>
        <w:t>— </w:t>
      </w:r>
      <w:r w:rsidR="00C52F4A" w:rsidRPr="00605EB6">
        <w:t>Oui</w:t>
      </w:r>
      <w:r w:rsidR="00C474C1">
        <w:t xml:space="preserve">, </w:t>
      </w:r>
      <w:r w:rsidR="00C52F4A" w:rsidRPr="00605EB6">
        <w:t>je sais qu</w:t>
      </w:r>
      <w:r w:rsidR="00C474C1">
        <w:t>’</w:t>
      </w:r>
      <w:r w:rsidR="00C52F4A" w:rsidRPr="00605EB6">
        <w:t>il a accompli certains actes</w:t>
      </w:r>
      <w:r w:rsidR="00C474C1">
        <w:t>…</w:t>
      </w:r>
    </w:p>
    <w:p w14:paraId="3472490E" w14:textId="521E4463" w:rsidR="00C474C1" w:rsidRDefault="0094609C" w:rsidP="00C52F4A">
      <w:r>
        <w:t>— </w:t>
      </w:r>
      <w:r w:rsidR="00C52F4A" w:rsidRPr="00605EB6">
        <w:t>Admirables</w:t>
      </w:r>
      <w:r w:rsidR="00C474C1">
        <w:t xml:space="preserve">, </w:t>
      </w:r>
      <w:r w:rsidR="00C52F4A" w:rsidRPr="00605EB6">
        <w:t>monsieur</w:t>
      </w:r>
      <w:r w:rsidR="00C474C1">
        <w:t xml:space="preserve">, </w:t>
      </w:r>
      <w:r w:rsidR="00C52F4A" w:rsidRPr="00605EB6">
        <w:t>surtout quand on considère que ces actes ont été l</w:t>
      </w:r>
      <w:r w:rsidR="00C474C1">
        <w:t>’</w:t>
      </w:r>
      <w:r w:rsidR="00C52F4A" w:rsidRPr="00605EB6">
        <w:t>œuvre d</w:t>
      </w:r>
      <w:r w:rsidR="00C474C1">
        <w:t>’</w:t>
      </w:r>
      <w:r w:rsidR="00C52F4A" w:rsidRPr="00605EB6">
        <w:t>un pauvre sauvage obéissant à ses seuls instincts</w:t>
      </w:r>
      <w:r w:rsidR="00C474C1">
        <w:t xml:space="preserve"> ! </w:t>
      </w:r>
      <w:r w:rsidR="00C52F4A" w:rsidRPr="00605EB6">
        <w:t>Et l</w:t>
      </w:r>
      <w:r w:rsidR="00C474C1">
        <w:t>’</w:t>
      </w:r>
      <w:r w:rsidR="00C52F4A" w:rsidRPr="00605EB6">
        <w:t>on voudrait qu</w:t>
      </w:r>
      <w:r w:rsidR="00C474C1">
        <w:t>’</w:t>
      </w:r>
      <w:r w:rsidR="00C52F4A" w:rsidRPr="00605EB6">
        <w:t>il fût coupable d</w:t>
      </w:r>
      <w:r w:rsidR="00C474C1">
        <w:t>’</w:t>
      </w:r>
      <w:r w:rsidR="00C52F4A" w:rsidRPr="00605EB6">
        <w:t>une chose monstrueuse</w:t>
      </w:r>
      <w:r w:rsidR="00C474C1">
        <w:t xml:space="preserve">, </w:t>
      </w:r>
      <w:r w:rsidR="00C52F4A" w:rsidRPr="00605EB6">
        <w:t>cet homme qui a sauvé un enfant qui se noyait</w:t>
      </w:r>
      <w:r w:rsidR="00C474C1">
        <w:t xml:space="preserve">, </w:t>
      </w:r>
      <w:r w:rsidR="00C52F4A" w:rsidRPr="00605EB6">
        <w:t>qui a tué un loup ravisseur d</w:t>
      </w:r>
      <w:r w:rsidR="00C474C1">
        <w:t>’</w:t>
      </w:r>
      <w:r w:rsidR="00C52F4A" w:rsidRPr="00605EB6">
        <w:t>un agneau</w:t>
      </w:r>
      <w:r w:rsidR="00C474C1">
        <w:t xml:space="preserve">, </w:t>
      </w:r>
      <w:r w:rsidR="00C52F4A" w:rsidRPr="00605EB6">
        <w:t xml:space="preserve">qui a arraché </w:t>
      </w:r>
      <w:r w:rsidR="009A0CB4" w:rsidRPr="009A0CB4">
        <w:t>M</w:t>
      </w:r>
      <w:r w:rsidR="009A0CB4" w:rsidRPr="009A0CB4">
        <w:rPr>
          <w:vertAlign w:val="superscript"/>
        </w:rPr>
        <w:t>lle</w:t>
      </w:r>
      <w:r w:rsidR="00C474C1">
        <w:t> </w:t>
      </w:r>
      <w:r w:rsidR="00C52F4A" w:rsidRPr="00605EB6">
        <w:t>Henriette de Simaise à une mort horrible</w:t>
      </w:r>
      <w:r w:rsidR="00C474C1">
        <w:t xml:space="preserve">, </w:t>
      </w:r>
      <w:r w:rsidR="00C52F4A" w:rsidRPr="00605EB6">
        <w:t>certaine</w:t>
      </w:r>
      <w:r w:rsidR="00C474C1">
        <w:t xml:space="preserve"> ! </w:t>
      </w:r>
      <w:r w:rsidR="00C52F4A" w:rsidRPr="00605EB6">
        <w:t>Serait-ce lui</w:t>
      </w:r>
      <w:r w:rsidR="00C474C1">
        <w:t xml:space="preserve">, </w:t>
      </w:r>
      <w:r w:rsidR="00C52F4A" w:rsidRPr="00605EB6">
        <w:t>un coupable</w:t>
      </w:r>
      <w:r w:rsidR="00C474C1">
        <w:t xml:space="preserve">, </w:t>
      </w:r>
      <w:r w:rsidR="00C52F4A" w:rsidRPr="00605EB6">
        <w:t>qui</w:t>
      </w:r>
      <w:r w:rsidR="00C474C1">
        <w:t xml:space="preserve">, </w:t>
      </w:r>
      <w:r w:rsidR="00C52F4A" w:rsidRPr="00605EB6">
        <w:t>indigné de voir un Prussien frapper Jacques Vaillant</w:t>
      </w:r>
      <w:r w:rsidR="00C474C1">
        <w:t xml:space="preserve">, </w:t>
      </w:r>
      <w:r w:rsidR="00C52F4A" w:rsidRPr="00605EB6">
        <w:t>le père de Jeanne</w:t>
      </w:r>
      <w:r w:rsidR="00C474C1">
        <w:t xml:space="preserve">, </w:t>
      </w:r>
      <w:r w:rsidR="00C52F4A" w:rsidRPr="00605EB6">
        <w:t>un vieillard</w:t>
      </w:r>
      <w:r w:rsidR="00C474C1">
        <w:t xml:space="preserve">, </w:t>
      </w:r>
      <w:r w:rsidR="00C52F4A" w:rsidRPr="00605EB6">
        <w:t>aurait fait sentir immédiatement à l</w:t>
      </w:r>
      <w:r w:rsidR="00C474C1">
        <w:t>’</w:t>
      </w:r>
      <w:r w:rsidR="00C52F4A" w:rsidRPr="00605EB6">
        <w:t>insulteur que son action était odieuse et lâche</w:t>
      </w:r>
      <w:r w:rsidR="00C474C1">
        <w:t> ?</w:t>
      </w:r>
    </w:p>
    <w:p w14:paraId="28873AAC" w14:textId="77777777" w:rsidR="00C474C1" w:rsidRDefault="00C474C1" w:rsidP="00C52F4A">
      <w:r>
        <w:t>» </w:t>
      </w:r>
      <w:r w:rsidR="00C52F4A" w:rsidRPr="00605EB6">
        <w:t>Voilà des faits</w:t>
      </w:r>
      <w:r>
        <w:t xml:space="preserve">, </w:t>
      </w:r>
      <w:r w:rsidR="00C52F4A" w:rsidRPr="00605EB6">
        <w:t>monsieur</w:t>
      </w:r>
      <w:r>
        <w:t xml:space="preserve">, </w:t>
      </w:r>
      <w:r w:rsidR="00C52F4A" w:rsidRPr="00605EB6">
        <w:t>qui</w:t>
      </w:r>
      <w:r>
        <w:t xml:space="preserve">, </w:t>
      </w:r>
      <w:r w:rsidR="00C52F4A" w:rsidRPr="00605EB6">
        <w:t>pour le défendre</w:t>
      </w:r>
      <w:r>
        <w:t xml:space="preserve">, </w:t>
      </w:r>
      <w:r w:rsidR="00C52F4A" w:rsidRPr="00605EB6">
        <w:t>parlent haut</w:t>
      </w:r>
      <w:r>
        <w:t xml:space="preserve"> ! </w:t>
      </w:r>
      <w:r w:rsidR="00C52F4A" w:rsidRPr="00605EB6">
        <w:t>Celui qu</w:t>
      </w:r>
      <w:r>
        <w:t>’</w:t>
      </w:r>
      <w:r w:rsidR="00C52F4A" w:rsidRPr="00605EB6">
        <w:t>on voit toujours inspiré par les plus nobles sentiments du cœur ne peut pas être un monstre</w:t>
      </w:r>
      <w:r>
        <w:t> !</w:t>
      </w:r>
    </w:p>
    <w:p w14:paraId="20AF3989" w14:textId="6C51B732" w:rsidR="00C474C1" w:rsidRDefault="00C474C1" w:rsidP="00C52F4A">
      <w:r>
        <w:t>» </w:t>
      </w:r>
      <w:r w:rsidR="00C52F4A" w:rsidRPr="00605EB6">
        <w:t>Je suis allé à Mareille où je me suis livré</w:t>
      </w:r>
      <w:r>
        <w:t xml:space="preserve">, </w:t>
      </w:r>
      <w:r w:rsidR="00C52F4A" w:rsidRPr="00605EB6">
        <w:t>de mon côté</w:t>
      </w:r>
      <w:r>
        <w:t xml:space="preserve">, </w:t>
      </w:r>
      <w:r w:rsidR="00C52F4A" w:rsidRPr="00605EB6">
        <w:t>à une enquête</w:t>
      </w:r>
      <w:r>
        <w:t xml:space="preserve">. </w:t>
      </w:r>
      <w:r w:rsidR="00C52F4A" w:rsidRPr="00605EB6">
        <w:t>Eh bien</w:t>
      </w:r>
      <w:r>
        <w:t xml:space="preserve">, </w:t>
      </w:r>
      <w:r w:rsidR="00C52F4A" w:rsidRPr="00605EB6">
        <w:t>monsieur</w:t>
      </w:r>
      <w:r>
        <w:t xml:space="preserve">, </w:t>
      </w:r>
      <w:r w:rsidR="00C52F4A" w:rsidRPr="00605EB6">
        <w:t>c</w:t>
      </w:r>
      <w:r>
        <w:t>’</w:t>
      </w:r>
      <w:r w:rsidR="00C52F4A" w:rsidRPr="00605EB6">
        <w:t>est ce que j</w:t>
      </w:r>
      <w:r>
        <w:t>’</w:t>
      </w:r>
      <w:r w:rsidR="00C52F4A" w:rsidRPr="00605EB6">
        <w:t>ai recueilli dans le pays qui m</w:t>
      </w:r>
      <w:r>
        <w:t>’</w:t>
      </w:r>
      <w:r w:rsidR="00C52F4A" w:rsidRPr="00605EB6">
        <w:t>a convaincu de l</w:t>
      </w:r>
      <w:r>
        <w:t>’</w:t>
      </w:r>
      <w:r w:rsidR="00C52F4A" w:rsidRPr="00605EB6">
        <w:t>innocence de Jean Loup</w:t>
      </w:r>
      <w:r>
        <w:t xml:space="preserve">. </w:t>
      </w:r>
      <w:r w:rsidR="00C52F4A" w:rsidRPr="00605EB6">
        <w:t>Mon affirmation n</w:t>
      </w:r>
      <w:r>
        <w:t>’</w:t>
      </w:r>
      <w:r w:rsidR="00C52F4A" w:rsidRPr="00605EB6">
        <w:t>est pas suffisante</w:t>
      </w:r>
      <w:r>
        <w:t xml:space="preserve">, </w:t>
      </w:r>
      <w:r w:rsidR="00C52F4A" w:rsidRPr="00605EB6">
        <w:t>je le sais</w:t>
      </w:r>
      <w:r>
        <w:t xml:space="preserve"> : ; </w:t>
      </w:r>
      <w:r w:rsidR="00C52F4A" w:rsidRPr="00605EB6">
        <w:t>oui</w:t>
      </w:r>
      <w:r>
        <w:t xml:space="preserve">, </w:t>
      </w:r>
      <w:r w:rsidR="00C52F4A" w:rsidRPr="00605EB6">
        <w:t>je le comprends</w:t>
      </w:r>
      <w:r>
        <w:t xml:space="preserve">, </w:t>
      </w:r>
      <w:r w:rsidR="00C52F4A" w:rsidRPr="00605EB6">
        <w:t>ce sont des preuves qu</w:t>
      </w:r>
      <w:r>
        <w:t>’</w:t>
      </w:r>
      <w:r w:rsidR="00C52F4A" w:rsidRPr="00605EB6">
        <w:t>il faut à la justice</w:t>
      </w:r>
      <w:r>
        <w:t xml:space="preserve">. </w:t>
      </w:r>
      <w:r w:rsidR="00C52F4A" w:rsidRPr="00605EB6">
        <w:t>Quand le moment sera venu de les fournir à la justice</w:t>
      </w:r>
      <w:r>
        <w:t xml:space="preserve">, </w:t>
      </w:r>
      <w:r w:rsidR="00C52F4A" w:rsidRPr="00605EB6">
        <w:t>ces preuves</w:t>
      </w:r>
      <w:r>
        <w:t xml:space="preserve">, </w:t>
      </w:r>
      <w:r w:rsidR="00C52F4A" w:rsidRPr="00605EB6">
        <w:t>je les aurai</w:t>
      </w:r>
      <w:r>
        <w:t xml:space="preserve"> !… </w:t>
      </w:r>
      <w:r w:rsidR="00C52F4A" w:rsidRPr="00605EB6">
        <w:t>Laissons le temps accomplir son œuvre</w:t>
      </w:r>
      <w:r>
        <w:t>.</w:t>
      </w:r>
    </w:p>
    <w:p w14:paraId="74BB59BA" w14:textId="77777777" w:rsidR="00C474C1" w:rsidRDefault="00C474C1" w:rsidP="00C52F4A">
      <w:r>
        <w:t>» </w:t>
      </w:r>
      <w:r w:rsidR="00C52F4A" w:rsidRPr="00605EB6">
        <w:t>Ce que je veux est ce que vous désirez vous-même</w:t>
      </w:r>
      <w:r>
        <w:t xml:space="preserve">, </w:t>
      </w:r>
      <w:r w:rsidR="00C52F4A" w:rsidRPr="00605EB6">
        <w:t>monsieur</w:t>
      </w:r>
      <w:r>
        <w:t xml:space="preserve"> : </w:t>
      </w:r>
      <w:r w:rsidR="00C52F4A" w:rsidRPr="00605EB6">
        <w:t>mettre le plus vite possible Jean Loup en état de répondre à l</w:t>
      </w:r>
      <w:r>
        <w:t>’</w:t>
      </w:r>
      <w:r w:rsidR="00C52F4A" w:rsidRPr="00605EB6">
        <w:t>accusation</w:t>
      </w:r>
      <w:r>
        <w:t xml:space="preserve">. </w:t>
      </w:r>
      <w:r w:rsidR="00C52F4A" w:rsidRPr="00605EB6">
        <w:t>Comment va-t-il</w:t>
      </w:r>
      <w:r>
        <w:t xml:space="preserve"> ? </w:t>
      </w:r>
      <w:r w:rsidR="00C52F4A" w:rsidRPr="00605EB6">
        <w:t>Que fait-il</w:t>
      </w:r>
      <w:r>
        <w:t> ?</w:t>
      </w:r>
    </w:p>
    <w:p w14:paraId="65480B93" w14:textId="77777777" w:rsidR="00C474C1" w:rsidRDefault="00C52F4A" w:rsidP="00C52F4A">
      <w:r w:rsidRPr="00605EB6">
        <w:t>Le magistrat secoua la tête</w:t>
      </w:r>
      <w:r w:rsidR="00C474C1">
        <w:t>.</w:t>
      </w:r>
    </w:p>
    <w:p w14:paraId="1471DBAA" w14:textId="1E6AE4AA" w:rsidR="00C474C1" w:rsidRDefault="0094609C" w:rsidP="00C52F4A">
      <w:r>
        <w:t>— </w:t>
      </w:r>
      <w:r w:rsidR="00C52F4A" w:rsidRPr="00605EB6">
        <w:t>Il n</w:t>
      </w:r>
      <w:r w:rsidR="00C474C1">
        <w:t>’</w:t>
      </w:r>
      <w:r w:rsidR="00C52F4A" w:rsidRPr="00605EB6">
        <w:t>est malheureusement point tel que nous le voudrions</w:t>
      </w:r>
      <w:r w:rsidR="00C474C1">
        <w:t xml:space="preserve">, </w:t>
      </w:r>
      <w:r w:rsidR="00C52F4A" w:rsidRPr="00605EB6">
        <w:t>répondit-il</w:t>
      </w:r>
      <w:r w:rsidR="00C474C1">
        <w:t>.</w:t>
      </w:r>
    </w:p>
    <w:p w14:paraId="25EC61FE" w14:textId="0E7B0316" w:rsidR="00C474C1" w:rsidRDefault="0094609C" w:rsidP="00C52F4A">
      <w:r>
        <w:t>— </w:t>
      </w:r>
      <w:r w:rsidR="00C52F4A" w:rsidRPr="00605EB6">
        <w:t>Serait-il malade</w:t>
      </w:r>
      <w:r w:rsidR="00C474C1">
        <w:t> ?</w:t>
      </w:r>
    </w:p>
    <w:p w14:paraId="33846097" w14:textId="401B62A8" w:rsidR="00C474C1" w:rsidRDefault="0094609C" w:rsidP="00C52F4A">
      <w:r>
        <w:lastRenderedPageBreak/>
        <w:t>— </w:t>
      </w:r>
      <w:r w:rsidR="00C52F4A" w:rsidRPr="00605EB6">
        <w:t>Non</w:t>
      </w:r>
      <w:r w:rsidR="00C474C1">
        <w:t xml:space="preserve">, </w:t>
      </w:r>
      <w:r w:rsidR="00C52F4A" w:rsidRPr="00605EB6">
        <w:t>mais le médecin</w:t>
      </w:r>
      <w:r w:rsidR="00C474C1">
        <w:t xml:space="preserve">, </w:t>
      </w:r>
      <w:r w:rsidR="00C52F4A" w:rsidRPr="00605EB6">
        <w:t>qui le visite souvent</w:t>
      </w:r>
      <w:r w:rsidR="00C474C1">
        <w:t xml:space="preserve">, </w:t>
      </w:r>
      <w:r w:rsidR="00C52F4A" w:rsidRPr="00605EB6">
        <w:t>a des craintes sérieuses pour sa santé</w:t>
      </w:r>
      <w:r w:rsidR="00C474C1">
        <w:t>.</w:t>
      </w:r>
    </w:p>
    <w:p w14:paraId="05C5D511" w14:textId="4937CB9D" w:rsidR="00C474C1" w:rsidRDefault="0094609C" w:rsidP="00C52F4A">
      <w:r>
        <w:t>— </w:t>
      </w:r>
      <w:r w:rsidR="00C52F4A" w:rsidRPr="00605EB6">
        <w:t>C</w:t>
      </w:r>
      <w:r w:rsidR="00C474C1">
        <w:t>’</w:t>
      </w:r>
      <w:r w:rsidR="00C52F4A" w:rsidRPr="00605EB6">
        <w:t>est l</w:t>
      </w:r>
      <w:r w:rsidR="00C474C1">
        <w:t>’</w:t>
      </w:r>
      <w:r w:rsidR="00C52F4A" w:rsidRPr="00605EB6">
        <w:t>air de la prison qui ne lui convient point</w:t>
      </w:r>
      <w:r w:rsidR="00C474C1">
        <w:t xml:space="preserve">, </w:t>
      </w:r>
      <w:r w:rsidR="00C52F4A" w:rsidRPr="00605EB6">
        <w:t>n</w:t>
      </w:r>
      <w:r w:rsidR="00C474C1">
        <w:t>’</w:t>
      </w:r>
      <w:r w:rsidR="00C52F4A" w:rsidRPr="00605EB6">
        <w:t>est-ce pas</w:t>
      </w:r>
      <w:r w:rsidR="00C474C1">
        <w:t xml:space="preserve">, </w:t>
      </w:r>
      <w:r w:rsidR="00C52F4A" w:rsidRPr="00605EB6">
        <w:t>monsieur</w:t>
      </w:r>
      <w:r w:rsidR="00C474C1">
        <w:t> ?</w:t>
      </w:r>
    </w:p>
    <w:p w14:paraId="377ED73C" w14:textId="7F3EB275" w:rsidR="00C474C1" w:rsidRDefault="0094609C" w:rsidP="00C52F4A">
      <w:r>
        <w:t>— </w:t>
      </w:r>
      <w:r w:rsidR="00C52F4A" w:rsidRPr="00605EB6">
        <w:t>Je le crois</w:t>
      </w:r>
      <w:r w:rsidR="00C474C1">
        <w:t xml:space="preserve">, </w:t>
      </w:r>
      <w:r w:rsidR="00C52F4A" w:rsidRPr="00605EB6">
        <w:t>bien que le régime de la captivité ait été adouci pour lui d</w:t>
      </w:r>
      <w:r w:rsidR="00C474C1">
        <w:t>’</w:t>
      </w:r>
      <w:r w:rsidR="00C52F4A" w:rsidRPr="00605EB6">
        <w:t>une façon particulière</w:t>
      </w:r>
      <w:r w:rsidR="00C474C1">
        <w:t xml:space="preserve">. </w:t>
      </w:r>
      <w:r w:rsidR="00C52F4A" w:rsidRPr="00605EB6">
        <w:t>En réalité</w:t>
      </w:r>
      <w:r w:rsidR="00C474C1">
        <w:t xml:space="preserve">, </w:t>
      </w:r>
      <w:r w:rsidR="00C52F4A" w:rsidRPr="00605EB6">
        <w:t>il n</w:t>
      </w:r>
      <w:r w:rsidR="00C474C1">
        <w:t>’</w:t>
      </w:r>
      <w:r w:rsidR="00C52F4A" w:rsidRPr="00605EB6">
        <w:t>est pas en prison</w:t>
      </w:r>
      <w:r w:rsidR="00C474C1">
        <w:t>…</w:t>
      </w:r>
    </w:p>
    <w:p w14:paraId="4D5F0AC5" w14:textId="7ED38753" w:rsidR="00C474C1" w:rsidRDefault="0094609C" w:rsidP="00C52F4A">
      <w:r>
        <w:t>— </w:t>
      </w:r>
      <w:r w:rsidR="00C52F4A" w:rsidRPr="00221FF6">
        <w:t>Habitué à vivre dans les bois</w:t>
      </w:r>
      <w:r w:rsidR="00C474C1">
        <w:t xml:space="preserve">, </w:t>
      </w:r>
      <w:r w:rsidR="00C52F4A" w:rsidRPr="00221FF6">
        <w:t>à courir libre</w:t>
      </w:r>
      <w:r w:rsidR="00C474C1">
        <w:t xml:space="preserve">, </w:t>
      </w:r>
      <w:r w:rsidR="00C52F4A" w:rsidRPr="00221FF6">
        <w:t>au grand air</w:t>
      </w:r>
      <w:r w:rsidR="00C474C1">
        <w:t xml:space="preserve">, </w:t>
      </w:r>
      <w:r w:rsidR="00C52F4A" w:rsidRPr="00221FF6">
        <w:t>il est en prison du moment qu</w:t>
      </w:r>
      <w:r w:rsidR="00C474C1">
        <w:t>’</w:t>
      </w:r>
      <w:r w:rsidR="00C52F4A" w:rsidRPr="00221FF6">
        <w:t>il est enfermé et n</w:t>
      </w:r>
      <w:r w:rsidR="00C474C1">
        <w:t>’</w:t>
      </w:r>
      <w:r w:rsidR="00C52F4A" w:rsidRPr="00221FF6">
        <w:t>a pas toute sa liberté</w:t>
      </w:r>
      <w:r w:rsidR="00C474C1">
        <w:t xml:space="preserve">. </w:t>
      </w:r>
      <w:r w:rsidR="00C52F4A" w:rsidRPr="00221FF6">
        <w:t>Hélas</w:t>
      </w:r>
      <w:r w:rsidR="00C474C1">
        <w:t xml:space="preserve"> ! </w:t>
      </w:r>
      <w:r w:rsidR="00C52F4A" w:rsidRPr="00221FF6">
        <w:t>si vaste que soit l</w:t>
      </w:r>
      <w:r w:rsidR="00C474C1">
        <w:t>’</w:t>
      </w:r>
      <w:r w:rsidR="00C52F4A" w:rsidRPr="00221FF6">
        <w:t>espace qu</w:t>
      </w:r>
      <w:r w:rsidR="00C474C1">
        <w:t>’</w:t>
      </w:r>
      <w:r w:rsidR="00C52F4A" w:rsidRPr="00221FF6">
        <w:t>on peut lui donner</w:t>
      </w:r>
      <w:r w:rsidR="00C474C1">
        <w:t xml:space="preserve">, </w:t>
      </w:r>
      <w:r w:rsidR="00C52F4A" w:rsidRPr="00605EB6">
        <w:t>pendant longtemps encore il le trouvera trop étroit</w:t>
      </w:r>
      <w:r w:rsidR="00C474C1">
        <w:t xml:space="preserve">. </w:t>
      </w:r>
      <w:r w:rsidR="00C52F4A" w:rsidRPr="00605EB6">
        <w:t>Vous dites donc</w:t>
      </w:r>
      <w:r w:rsidR="00C474C1">
        <w:t xml:space="preserve">, </w:t>
      </w:r>
      <w:r w:rsidR="00C52F4A" w:rsidRPr="00605EB6">
        <w:t>monsieur</w:t>
      </w:r>
      <w:r w:rsidR="00C474C1">
        <w:t xml:space="preserve">, </w:t>
      </w:r>
      <w:r w:rsidR="00C52F4A" w:rsidRPr="00605EB6">
        <w:t>que le médecin craint pour sa santé</w:t>
      </w:r>
      <w:r w:rsidR="00C474C1">
        <w:t> ?</w:t>
      </w:r>
    </w:p>
    <w:p w14:paraId="245F3BA9" w14:textId="2E56EACF" w:rsidR="00C474C1" w:rsidRDefault="0094609C" w:rsidP="00C52F4A">
      <w:r>
        <w:t>— </w:t>
      </w:r>
      <w:r w:rsidR="00C52F4A" w:rsidRPr="00605EB6">
        <w:t>Oui</w:t>
      </w:r>
      <w:r w:rsidR="00C474C1">
        <w:t xml:space="preserve">, </w:t>
      </w:r>
      <w:r w:rsidR="00C52F4A" w:rsidRPr="00605EB6">
        <w:t>il est toujours dans un état de prostration qui inquiète le docteur</w:t>
      </w:r>
      <w:r w:rsidR="00C474C1">
        <w:t>.</w:t>
      </w:r>
    </w:p>
    <w:p w14:paraId="0324D06C" w14:textId="1E494321" w:rsidR="00C474C1" w:rsidRDefault="0094609C" w:rsidP="00C52F4A">
      <w:r>
        <w:t>— </w:t>
      </w:r>
      <w:r w:rsidR="00C52F4A" w:rsidRPr="00605EB6">
        <w:t>Mange-t-il</w:t>
      </w:r>
      <w:r w:rsidR="00C474C1">
        <w:t> ?</w:t>
      </w:r>
    </w:p>
    <w:p w14:paraId="15E867EE" w14:textId="6BA30026" w:rsidR="00C474C1" w:rsidRDefault="0094609C" w:rsidP="00C52F4A">
      <w:r>
        <w:t>— </w:t>
      </w:r>
      <w:r w:rsidR="00C52F4A" w:rsidRPr="00605EB6">
        <w:t>Les deux premiers jours</w:t>
      </w:r>
      <w:r w:rsidR="00C474C1">
        <w:t xml:space="preserve">, </w:t>
      </w:r>
      <w:r w:rsidR="00C52F4A" w:rsidRPr="00605EB6">
        <w:t>il a absolument refusé toute espèce de nourriture</w:t>
      </w:r>
      <w:r w:rsidR="00C474C1">
        <w:t xml:space="preserve"> ; </w:t>
      </w:r>
      <w:r w:rsidR="00C52F4A" w:rsidRPr="00605EB6">
        <w:t>mais la faim a eu raison de sa résistance</w:t>
      </w:r>
      <w:r w:rsidR="00C474C1">
        <w:t xml:space="preserve"> ; </w:t>
      </w:r>
      <w:r w:rsidR="00C52F4A" w:rsidRPr="00605EB6">
        <w:t>le troisième jour</w:t>
      </w:r>
      <w:r w:rsidR="00C474C1">
        <w:t xml:space="preserve">, </w:t>
      </w:r>
      <w:r w:rsidR="00C52F4A" w:rsidRPr="00605EB6">
        <w:t>il a mangé un morceau de pain et bu un verre d</w:t>
      </w:r>
      <w:r w:rsidR="00C474C1">
        <w:t>’</w:t>
      </w:r>
      <w:r w:rsidR="00C52F4A" w:rsidRPr="00605EB6">
        <w:t>eau</w:t>
      </w:r>
      <w:r w:rsidR="00C474C1">
        <w:t xml:space="preserve">. </w:t>
      </w:r>
      <w:r w:rsidR="00C52F4A" w:rsidRPr="00605EB6">
        <w:t>Depuis</w:t>
      </w:r>
      <w:r w:rsidR="00C474C1">
        <w:t xml:space="preserve">, </w:t>
      </w:r>
      <w:r w:rsidR="00C52F4A" w:rsidRPr="00605EB6">
        <w:t>il mange un peu chaque jour</w:t>
      </w:r>
      <w:r w:rsidR="00C474C1">
        <w:t xml:space="preserve"> ; </w:t>
      </w:r>
      <w:r w:rsidR="00C52F4A" w:rsidRPr="00605EB6">
        <w:t>mais toujours des pommes de terre</w:t>
      </w:r>
      <w:r w:rsidR="00C474C1">
        <w:t xml:space="preserve">, </w:t>
      </w:r>
      <w:r w:rsidR="00C52F4A" w:rsidRPr="00605EB6">
        <w:t>des haricots et autres légumes</w:t>
      </w:r>
      <w:r w:rsidR="00C474C1">
        <w:t xml:space="preserve"> ; : </w:t>
      </w:r>
      <w:r w:rsidR="00C52F4A" w:rsidRPr="00605EB6">
        <w:t>on n</w:t>
      </w:r>
      <w:r w:rsidR="00C474C1">
        <w:t>’</w:t>
      </w:r>
      <w:r w:rsidR="00C52F4A" w:rsidRPr="00605EB6">
        <w:t>a pu encore vaincre la répugnance qu</w:t>
      </w:r>
      <w:r w:rsidR="00C474C1">
        <w:t>’</w:t>
      </w:r>
      <w:r w:rsidR="00C52F4A" w:rsidRPr="00605EB6">
        <w:t>il paraît avoir pour les viandes de boucherie</w:t>
      </w:r>
      <w:r w:rsidR="00C474C1">
        <w:t>.</w:t>
      </w:r>
    </w:p>
    <w:p w14:paraId="4AACCA01" w14:textId="77777777" w:rsidR="00C474C1" w:rsidRDefault="00C474C1" w:rsidP="00C52F4A">
      <w:r>
        <w:t>» </w:t>
      </w:r>
      <w:r w:rsidR="00C52F4A" w:rsidRPr="00F64E78">
        <w:t>Je n</w:t>
      </w:r>
      <w:r>
        <w:t>’</w:t>
      </w:r>
      <w:r w:rsidR="00C52F4A" w:rsidRPr="00F64E78">
        <w:t>ai pas besoin de vous dire qu</w:t>
      </w:r>
      <w:r>
        <w:t>’</w:t>
      </w:r>
      <w:r w:rsidR="00C52F4A" w:rsidRPr="00F64E78">
        <w:t>on évite de le contrarier et qu</w:t>
      </w:r>
      <w:r>
        <w:t>’</w:t>
      </w:r>
      <w:r w:rsidR="00C52F4A" w:rsidRPr="00F64E78">
        <w:t>on le traite avec douceur</w:t>
      </w:r>
      <w:r>
        <w:t xml:space="preserve"> ; </w:t>
      </w:r>
      <w:r w:rsidR="00C52F4A" w:rsidRPr="00F64E78">
        <w:t>malgré cela</w:t>
      </w:r>
      <w:r>
        <w:t xml:space="preserve">, </w:t>
      </w:r>
      <w:r w:rsidR="00C52F4A" w:rsidRPr="00F64E78">
        <w:t>il reste sombre</w:t>
      </w:r>
      <w:r>
        <w:t xml:space="preserve">, </w:t>
      </w:r>
      <w:r w:rsidR="00C52F4A" w:rsidRPr="00F64E78">
        <w:t>taciturne</w:t>
      </w:r>
      <w:r>
        <w:t xml:space="preserve">, </w:t>
      </w:r>
      <w:r w:rsidR="00C52F4A" w:rsidRPr="00F64E78">
        <w:t>concentré en lui-même</w:t>
      </w:r>
      <w:r>
        <w:t xml:space="preserve">. </w:t>
      </w:r>
      <w:r w:rsidR="00C52F4A" w:rsidRPr="00F64E78">
        <w:t>Très doux</w:t>
      </w:r>
      <w:r>
        <w:t xml:space="preserve">, </w:t>
      </w:r>
      <w:r w:rsidR="00C52F4A" w:rsidRPr="00F64E78">
        <w:t>d</w:t>
      </w:r>
      <w:r>
        <w:t>’</w:t>
      </w:r>
      <w:r w:rsidR="00C52F4A" w:rsidRPr="00F64E78">
        <w:t>ailleurs</w:t>
      </w:r>
      <w:r>
        <w:t xml:space="preserve">, </w:t>
      </w:r>
      <w:r w:rsidR="00C52F4A" w:rsidRPr="00F64E78">
        <w:t>il ne témoigne</w:t>
      </w:r>
      <w:r w:rsidR="00C52F4A" w:rsidRPr="00605EB6">
        <w:t xml:space="preserve"> ni impatience</w:t>
      </w:r>
      <w:r>
        <w:t xml:space="preserve">, </w:t>
      </w:r>
      <w:r w:rsidR="00C52F4A" w:rsidRPr="00605EB6">
        <w:t>ni colère</w:t>
      </w:r>
      <w:r>
        <w:t xml:space="preserve"> : ; </w:t>
      </w:r>
      <w:r w:rsidR="00C52F4A" w:rsidRPr="00605EB6">
        <w:t>mais il est tellement absorbé qu</w:t>
      </w:r>
      <w:r>
        <w:t>’</w:t>
      </w:r>
      <w:r w:rsidR="00C52F4A" w:rsidRPr="00605EB6">
        <w:t>il n</w:t>
      </w:r>
      <w:r>
        <w:t>’</w:t>
      </w:r>
      <w:r w:rsidR="00C52F4A" w:rsidRPr="00605EB6">
        <w:t>a pas l</w:t>
      </w:r>
      <w:r>
        <w:t>’</w:t>
      </w:r>
      <w:r w:rsidR="00C52F4A" w:rsidRPr="00605EB6">
        <w:t>air d</w:t>
      </w:r>
      <w:r>
        <w:t>’</w:t>
      </w:r>
      <w:r w:rsidR="00C52F4A" w:rsidRPr="00605EB6">
        <w:t>entendre quand on lui parle</w:t>
      </w:r>
      <w:r>
        <w:t xml:space="preserve">. </w:t>
      </w:r>
      <w:r w:rsidR="00C52F4A" w:rsidRPr="00605EB6">
        <w:t>Accroupi dans un coin de sa cellule</w:t>
      </w:r>
      <w:r>
        <w:t xml:space="preserve">, </w:t>
      </w:r>
      <w:r w:rsidR="00C52F4A" w:rsidRPr="00605EB6">
        <w:t xml:space="preserve">tenant sa tête dans </w:t>
      </w:r>
      <w:r w:rsidR="00C52F4A" w:rsidRPr="00605EB6">
        <w:lastRenderedPageBreak/>
        <w:t>ses mains</w:t>
      </w:r>
      <w:r>
        <w:t xml:space="preserve">, </w:t>
      </w:r>
      <w:r w:rsidR="00C52F4A" w:rsidRPr="00605EB6">
        <w:t>il reste des heures entières sans faire un seul mouvement</w:t>
      </w:r>
      <w:r>
        <w:t>.</w:t>
      </w:r>
    </w:p>
    <w:p w14:paraId="474C4309" w14:textId="77777777" w:rsidR="00C474C1" w:rsidRDefault="00C474C1" w:rsidP="00C52F4A">
      <w:r>
        <w:t>» </w:t>
      </w:r>
      <w:r w:rsidR="00C52F4A" w:rsidRPr="00605EB6">
        <w:t>Parfois</w:t>
      </w:r>
      <w:r>
        <w:t xml:space="preserve">, </w:t>
      </w:r>
      <w:r w:rsidR="00C52F4A" w:rsidRPr="00605EB6">
        <w:t>on l</w:t>
      </w:r>
      <w:r>
        <w:t>’</w:t>
      </w:r>
      <w:r w:rsidR="00C52F4A" w:rsidRPr="00605EB6">
        <w:t>entend pousser des plaintes</w:t>
      </w:r>
      <w:r>
        <w:t xml:space="preserve">, </w:t>
      </w:r>
      <w:r w:rsidR="00C52F4A" w:rsidRPr="00605EB6">
        <w:t>des gémissements et il pleure souvent</w:t>
      </w:r>
      <w:r>
        <w:t xml:space="preserve">. </w:t>
      </w:r>
      <w:r w:rsidR="00C52F4A" w:rsidRPr="00605EB6">
        <w:t>Comme je viens de vous le dire</w:t>
      </w:r>
      <w:r>
        <w:t xml:space="preserve">, </w:t>
      </w:r>
      <w:r w:rsidR="00C52F4A" w:rsidRPr="00605EB6">
        <w:t>il n</w:t>
      </w:r>
      <w:r>
        <w:t>’</w:t>
      </w:r>
      <w:r w:rsidR="00C52F4A" w:rsidRPr="00605EB6">
        <w:t>a jamais ni emportement</w:t>
      </w:r>
      <w:r>
        <w:t xml:space="preserve">, </w:t>
      </w:r>
      <w:r w:rsidR="00C52F4A" w:rsidRPr="00605EB6">
        <w:t>ni colère</w:t>
      </w:r>
      <w:r>
        <w:t xml:space="preserve">. </w:t>
      </w:r>
      <w:r w:rsidR="00C52F4A" w:rsidRPr="00605EB6">
        <w:t>Seulement</w:t>
      </w:r>
      <w:r>
        <w:t xml:space="preserve">, </w:t>
      </w:r>
      <w:r w:rsidR="00C52F4A" w:rsidRPr="00605EB6">
        <w:t>il est impossible de lui faire prononcer un mot</w:t>
      </w:r>
      <w:r>
        <w:t xml:space="preserve">, </w:t>
      </w:r>
      <w:r w:rsidR="00C52F4A" w:rsidRPr="00605EB6">
        <w:t>et je crois bien qu</w:t>
      </w:r>
      <w:r>
        <w:t>’</w:t>
      </w:r>
      <w:r w:rsidR="00C52F4A" w:rsidRPr="00605EB6">
        <w:t>on n</w:t>
      </w:r>
      <w:r>
        <w:t>’</w:t>
      </w:r>
      <w:r w:rsidR="00C52F4A" w:rsidRPr="00605EB6">
        <w:t>a pas encore entendu le son de sa voix</w:t>
      </w:r>
      <w:r>
        <w:t xml:space="preserve">. </w:t>
      </w:r>
      <w:r w:rsidR="00C52F4A" w:rsidRPr="00605EB6">
        <w:t>Mais nous savons qu</w:t>
      </w:r>
      <w:r>
        <w:t>’</w:t>
      </w:r>
      <w:r w:rsidR="00C52F4A" w:rsidRPr="00605EB6">
        <w:t>il connaît la signification d</w:t>
      </w:r>
      <w:r>
        <w:t>’</w:t>
      </w:r>
      <w:r w:rsidR="00C52F4A" w:rsidRPr="00605EB6">
        <w:t>un certain nombre de mots</w:t>
      </w:r>
      <w:r>
        <w:t xml:space="preserve">, </w:t>
      </w:r>
      <w:r w:rsidR="00C52F4A" w:rsidRPr="00605EB6">
        <w:t>qu</w:t>
      </w:r>
      <w:r>
        <w:t>’</w:t>
      </w:r>
      <w:r w:rsidR="00C52F4A" w:rsidRPr="00605EB6">
        <w:t>il prononce</w:t>
      </w:r>
      <w:r>
        <w:t xml:space="preserve">, </w:t>
      </w:r>
      <w:r w:rsidR="00C52F4A" w:rsidRPr="00605EB6">
        <w:t>et qu</w:t>
      </w:r>
      <w:r>
        <w:t>’</w:t>
      </w:r>
      <w:r w:rsidR="00C52F4A" w:rsidRPr="00605EB6">
        <w:t>il comprend assez facilement ce qu</w:t>
      </w:r>
      <w:r>
        <w:t>’</w:t>
      </w:r>
      <w:r w:rsidR="00C52F4A" w:rsidRPr="00605EB6">
        <w:t>on lui dit</w:t>
      </w:r>
      <w:r>
        <w:t>.</w:t>
      </w:r>
    </w:p>
    <w:p w14:paraId="4ECD153C" w14:textId="77777777" w:rsidR="00C474C1" w:rsidRDefault="00C474C1" w:rsidP="00C52F4A">
      <w:r>
        <w:t>» </w:t>
      </w:r>
      <w:r w:rsidR="00C52F4A" w:rsidRPr="00605EB6">
        <w:t>Nous avons mis en sa présence un maître de français</w:t>
      </w:r>
      <w:r>
        <w:t xml:space="preserve"> ; </w:t>
      </w:r>
      <w:r w:rsidR="00C52F4A" w:rsidRPr="00605EB6">
        <w:t>cet homme a employé tous les moyens possibles pour faire sortir Jean Loup de son mutisme</w:t>
      </w:r>
      <w:r>
        <w:t xml:space="preserve"> ; </w:t>
      </w:r>
      <w:r w:rsidR="00C52F4A" w:rsidRPr="00605EB6">
        <w:t>il n</w:t>
      </w:r>
      <w:r>
        <w:t>’</w:t>
      </w:r>
      <w:r w:rsidR="00C52F4A" w:rsidRPr="00605EB6">
        <w:t>a pas réussi</w:t>
      </w:r>
      <w:r>
        <w:t xml:space="preserve">. </w:t>
      </w:r>
      <w:r w:rsidR="00C52F4A" w:rsidRPr="00605EB6">
        <w:t>Est-ce mauvaise volonté ou tout autre motif</w:t>
      </w:r>
      <w:r>
        <w:t xml:space="preserve"> ? </w:t>
      </w:r>
      <w:r w:rsidR="00C52F4A" w:rsidRPr="00605EB6">
        <w:t>Jean Loup paraît être insensible à tout et rien ne peut le tirer de sa torpeur</w:t>
      </w:r>
      <w:r>
        <w:t xml:space="preserve">, </w:t>
      </w:r>
      <w:r w:rsidR="00C52F4A" w:rsidRPr="00605EB6">
        <w:t>de son espèce d</w:t>
      </w:r>
      <w:r>
        <w:t>’</w:t>
      </w:r>
      <w:r w:rsidR="00C52F4A" w:rsidRPr="00605EB6">
        <w:t>engourdissement</w:t>
      </w:r>
      <w:r>
        <w:t>.</w:t>
      </w:r>
    </w:p>
    <w:p w14:paraId="21348605" w14:textId="77777777" w:rsidR="00C474C1" w:rsidRDefault="00C474C1" w:rsidP="00C52F4A">
      <w:r>
        <w:t>» </w:t>
      </w:r>
      <w:r w:rsidR="00C52F4A" w:rsidRPr="00605EB6">
        <w:t>Nous avons dû renoncer</w:t>
      </w:r>
      <w:r>
        <w:t xml:space="preserve">, </w:t>
      </w:r>
      <w:r w:rsidR="00C52F4A" w:rsidRPr="00605EB6">
        <w:t>quant à présent</w:t>
      </w:r>
      <w:r>
        <w:t xml:space="preserve">, </w:t>
      </w:r>
      <w:r w:rsidR="00C52F4A" w:rsidRPr="00605EB6">
        <w:t>à commencer l</w:t>
      </w:r>
      <w:r>
        <w:t>’</w:t>
      </w:r>
      <w:r w:rsidR="00C52F4A" w:rsidRPr="00605EB6">
        <w:t>œuvre difficile de son instruction</w:t>
      </w:r>
      <w:r>
        <w:t>.</w:t>
      </w:r>
    </w:p>
    <w:p w14:paraId="446B470F" w14:textId="77777777" w:rsidR="00C474C1" w:rsidRDefault="00C474C1" w:rsidP="00C52F4A">
      <w:r>
        <w:t>» </w:t>
      </w:r>
      <w:r w:rsidR="00C52F4A" w:rsidRPr="00605EB6">
        <w:t>Le directeur de la prison a un jardin réservé</w:t>
      </w:r>
      <w:r>
        <w:t xml:space="preserve"> : </w:t>
      </w:r>
      <w:r w:rsidR="00C52F4A" w:rsidRPr="00605EB6">
        <w:t>on y a conduit Jean Loup une fois</w:t>
      </w:r>
      <w:r>
        <w:t xml:space="preserve"> ; </w:t>
      </w:r>
      <w:r w:rsidR="00C52F4A" w:rsidRPr="00605EB6">
        <w:t>mais on a remarqué qu</w:t>
      </w:r>
      <w:r>
        <w:t>’</w:t>
      </w:r>
      <w:r w:rsidR="00C52F4A" w:rsidRPr="00605EB6">
        <w:t>il était inquiet</w:t>
      </w:r>
      <w:r>
        <w:t xml:space="preserve">, </w:t>
      </w:r>
      <w:r w:rsidR="00C52F4A" w:rsidRPr="00605EB6">
        <w:t>tout prêt à s</w:t>
      </w:r>
      <w:r>
        <w:t>’</w:t>
      </w:r>
      <w:r w:rsidR="00C52F4A" w:rsidRPr="00605EB6">
        <w:t>effrayer</w:t>
      </w:r>
      <w:r>
        <w:t xml:space="preserve">, </w:t>
      </w:r>
      <w:r w:rsidR="00C52F4A" w:rsidRPr="00605EB6">
        <w:t>et qu</w:t>
      </w:r>
      <w:r>
        <w:t>’</w:t>
      </w:r>
      <w:r w:rsidR="00C52F4A" w:rsidRPr="00605EB6">
        <w:t>il se dirigeait constamment vers la porte pour sortir de l</w:t>
      </w:r>
      <w:r>
        <w:t>’</w:t>
      </w:r>
      <w:r w:rsidR="00C52F4A" w:rsidRPr="00605EB6">
        <w:t>endroit</w:t>
      </w:r>
      <w:r>
        <w:t xml:space="preserve"> ; </w:t>
      </w:r>
      <w:r w:rsidR="00C52F4A" w:rsidRPr="00605EB6">
        <w:t>on n</w:t>
      </w:r>
      <w:r>
        <w:t>’</w:t>
      </w:r>
      <w:r w:rsidR="00C52F4A" w:rsidRPr="00605EB6">
        <w:t>a pas renouvelé cette tentative de distraction</w:t>
      </w:r>
      <w:r>
        <w:t xml:space="preserve">. </w:t>
      </w:r>
      <w:r w:rsidR="00C52F4A" w:rsidRPr="00605EB6">
        <w:t>Du reste</w:t>
      </w:r>
      <w:r>
        <w:t xml:space="preserve">, </w:t>
      </w:r>
      <w:r w:rsidR="00C52F4A" w:rsidRPr="00605EB6">
        <w:t>il faut la croix et la bannière pour faire sortir Jean Loup de sa cellule</w:t>
      </w:r>
      <w:r>
        <w:t xml:space="preserve"> ; </w:t>
      </w:r>
      <w:r w:rsidR="00C52F4A" w:rsidRPr="00605EB6">
        <w:t xml:space="preserve">on pourrait </w:t>
      </w:r>
      <w:r w:rsidR="00F64E78">
        <w:t xml:space="preserve">en </w:t>
      </w:r>
      <w:r w:rsidR="00C52F4A" w:rsidRPr="00605EB6">
        <w:t>laisser la porte ouverte sans avoir à craindre qu</w:t>
      </w:r>
      <w:r>
        <w:t>’</w:t>
      </w:r>
      <w:r w:rsidR="00C52F4A" w:rsidRPr="00605EB6">
        <w:t>il cherche à s</w:t>
      </w:r>
      <w:r>
        <w:t>’</w:t>
      </w:r>
      <w:r w:rsidR="00C52F4A" w:rsidRPr="00605EB6">
        <w:t>échapper</w:t>
      </w:r>
      <w:r>
        <w:t>.</w:t>
      </w:r>
    </w:p>
    <w:p w14:paraId="1417A3BA" w14:textId="19AA6AAD" w:rsidR="00C474C1" w:rsidRDefault="00C474C1" w:rsidP="00C52F4A">
      <w:r>
        <w:t>» </w:t>
      </w:r>
      <w:r w:rsidR="00C52F4A" w:rsidRPr="00605EB6">
        <w:t>Il a l</w:t>
      </w:r>
      <w:r>
        <w:t>’</w:t>
      </w:r>
      <w:r w:rsidR="00C52F4A" w:rsidRPr="00605EB6">
        <w:t xml:space="preserve">air de </w:t>
      </w:r>
      <w:r w:rsidR="00F64E78">
        <w:t xml:space="preserve">ne </w:t>
      </w:r>
      <w:r w:rsidR="00C52F4A" w:rsidRPr="00605EB6">
        <w:t>se trouver bien</w:t>
      </w:r>
      <w:r>
        <w:t xml:space="preserve">, </w:t>
      </w:r>
      <w:r w:rsidR="00C52F4A" w:rsidRPr="00605EB6">
        <w:t xml:space="preserve">de </w:t>
      </w:r>
      <w:r w:rsidR="00F64E78">
        <w:t xml:space="preserve">ne </w:t>
      </w:r>
      <w:r w:rsidR="00C52F4A" w:rsidRPr="00605EB6">
        <w:t>se plaire</w:t>
      </w:r>
      <w:r>
        <w:t xml:space="preserve"> </w:t>
      </w:r>
      <w:r w:rsidR="00C52F4A" w:rsidRPr="00605EB6">
        <w:t>que dans sa cellule</w:t>
      </w:r>
      <w:r>
        <w:t xml:space="preserve">, </w:t>
      </w:r>
      <w:r w:rsidR="00C52F4A" w:rsidRPr="00605EB6">
        <w:t>et les coins les plus sombres sont ceux qu</w:t>
      </w:r>
      <w:r>
        <w:t>’</w:t>
      </w:r>
      <w:r w:rsidR="00C52F4A" w:rsidRPr="00605EB6">
        <w:t>il préfère</w:t>
      </w:r>
      <w:r>
        <w:t xml:space="preserve">, </w:t>
      </w:r>
      <w:r w:rsidR="00C52F4A" w:rsidRPr="00605EB6">
        <w:t>comme si le grand jour lui fatiguait les yeux et lui faisait peur</w:t>
      </w:r>
      <w:r>
        <w:t>.</w:t>
      </w:r>
    </w:p>
    <w:p w14:paraId="579AA7FA" w14:textId="77777777" w:rsidR="00C474C1" w:rsidRDefault="00C474C1" w:rsidP="00C52F4A">
      <w:r>
        <w:t>» </w:t>
      </w:r>
      <w:r w:rsidR="00C52F4A" w:rsidRPr="00605EB6">
        <w:t>Il n</w:t>
      </w:r>
      <w:r>
        <w:t>’</w:t>
      </w:r>
      <w:r w:rsidR="00C52F4A" w:rsidRPr="00605EB6">
        <w:t>aime pas la société</w:t>
      </w:r>
      <w:r>
        <w:t xml:space="preserve">, </w:t>
      </w:r>
      <w:r w:rsidR="00C52F4A" w:rsidRPr="00605EB6">
        <w:t>c</w:t>
      </w:r>
      <w:r>
        <w:t>’</w:t>
      </w:r>
      <w:r w:rsidR="00C52F4A" w:rsidRPr="00605EB6">
        <w:t>est la solitude complète qu</w:t>
      </w:r>
      <w:r>
        <w:t>’</w:t>
      </w:r>
      <w:r w:rsidR="00C52F4A" w:rsidRPr="00605EB6">
        <w:t>il lui faut</w:t>
      </w:r>
      <w:r>
        <w:t xml:space="preserve"> ; </w:t>
      </w:r>
      <w:r w:rsidR="00C52F4A" w:rsidRPr="00605EB6">
        <w:t>il s</w:t>
      </w:r>
      <w:r>
        <w:t>’</w:t>
      </w:r>
      <w:r w:rsidR="00C52F4A" w:rsidRPr="00605EB6">
        <w:t xml:space="preserve">est habitué au gardien chargé de le servir et de </w:t>
      </w:r>
      <w:r w:rsidR="00C52F4A" w:rsidRPr="00605EB6">
        <w:lastRenderedPageBreak/>
        <w:t>veiller sur lui</w:t>
      </w:r>
      <w:r>
        <w:t xml:space="preserve"> ; </w:t>
      </w:r>
      <w:r w:rsidR="00C52F4A" w:rsidRPr="00605EB6">
        <w:t>mais</w:t>
      </w:r>
      <w:r>
        <w:t xml:space="preserve">, </w:t>
      </w:r>
      <w:r w:rsidR="00C52F4A" w:rsidRPr="00605EB6">
        <w:t>si un autre homme entre dans sa cellule</w:t>
      </w:r>
      <w:r>
        <w:t xml:space="preserve">, </w:t>
      </w:r>
      <w:r w:rsidR="00C52F4A" w:rsidRPr="00605EB6">
        <w:t>aussitôt il devient inquiet</w:t>
      </w:r>
      <w:r>
        <w:t xml:space="preserve">, </w:t>
      </w:r>
      <w:r w:rsidR="00C52F4A" w:rsidRPr="00605EB6">
        <w:t>s</w:t>
      </w:r>
      <w:r>
        <w:t>’</w:t>
      </w:r>
      <w:r w:rsidR="00C52F4A" w:rsidRPr="00605EB6">
        <w:t>agite</w:t>
      </w:r>
      <w:r>
        <w:t xml:space="preserve">, </w:t>
      </w:r>
      <w:r w:rsidR="00C52F4A" w:rsidRPr="00605EB6">
        <w:t>regarde autour de lui avec une sorte d</w:t>
      </w:r>
      <w:r>
        <w:t>’</w:t>
      </w:r>
      <w:r w:rsidR="00C52F4A" w:rsidRPr="00605EB6">
        <w:t>effroi</w:t>
      </w:r>
      <w:r>
        <w:t xml:space="preserve">, </w:t>
      </w:r>
      <w:r w:rsidR="00C52F4A" w:rsidRPr="00605EB6">
        <w:t>en ayant l</w:t>
      </w:r>
      <w:r>
        <w:t>’</w:t>
      </w:r>
      <w:r w:rsidR="00C52F4A" w:rsidRPr="00605EB6">
        <w:t>air de chercher un endroit pour se cacher</w:t>
      </w:r>
      <w:r>
        <w:t>.</w:t>
      </w:r>
    </w:p>
    <w:p w14:paraId="0310D38E" w14:textId="77777777" w:rsidR="00C474C1" w:rsidRDefault="00C474C1" w:rsidP="00C52F4A">
      <w:r>
        <w:t>» </w:t>
      </w:r>
      <w:r w:rsidR="00C52F4A" w:rsidRPr="00605EB6">
        <w:t>Voilà</w:t>
      </w:r>
      <w:r>
        <w:t xml:space="preserve">, </w:t>
      </w:r>
      <w:r w:rsidR="00C52F4A" w:rsidRPr="00605EB6">
        <w:t>monsieur</w:t>
      </w:r>
      <w:r>
        <w:t xml:space="preserve">, </w:t>
      </w:r>
      <w:r w:rsidR="00C52F4A" w:rsidRPr="00605EB6">
        <w:t>tout ce que je peux vous dire du malheureux auquel vous vous intéressez</w:t>
      </w:r>
      <w:r>
        <w:t>.</w:t>
      </w:r>
    </w:p>
    <w:p w14:paraId="401C6EB7" w14:textId="0DE06F46" w:rsidR="00C474C1" w:rsidRDefault="0094609C" w:rsidP="00C52F4A">
      <w:r>
        <w:t>— </w:t>
      </w:r>
      <w:r w:rsidR="00C52F4A" w:rsidRPr="00605EB6">
        <w:t>Eh bien</w:t>
      </w:r>
      <w:r w:rsidR="00C474C1">
        <w:t xml:space="preserve">, </w:t>
      </w:r>
      <w:r w:rsidR="00C52F4A" w:rsidRPr="00605EB6">
        <w:t>monsieur le procureur de la République</w:t>
      </w:r>
      <w:r w:rsidR="00C474C1">
        <w:t xml:space="preserve">, </w:t>
      </w:r>
      <w:r w:rsidR="00C52F4A" w:rsidRPr="00605EB6">
        <w:t>d</w:t>
      </w:r>
      <w:r w:rsidR="00C474C1">
        <w:t>’</w:t>
      </w:r>
      <w:r w:rsidR="00C52F4A" w:rsidRPr="00605EB6">
        <w:t>après ce que vous venez de me dire</w:t>
      </w:r>
      <w:r w:rsidR="00C474C1">
        <w:t xml:space="preserve">, </w:t>
      </w:r>
      <w:r w:rsidR="00C52F4A" w:rsidRPr="00605EB6">
        <w:t>j</w:t>
      </w:r>
      <w:r w:rsidR="00C474C1">
        <w:t>’</w:t>
      </w:r>
      <w:r w:rsidR="00C52F4A" w:rsidRPr="00605EB6">
        <w:t>ai la certitude que Jean Loup serait mort dans trois mois</w:t>
      </w:r>
      <w:r w:rsidR="00C474C1">
        <w:t xml:space="preserve">, </w:t>
      </w:r>
      <w:r w:rsidR="00C52F4A" w:rsidRPr="00605EB6">
        <w:t>s</w:t>
      </w:r>
      <w:r w:rsidR="00C474C1">
        <w:t>’</w:t>
      </w:r>
      <w:r w:rsidR="00C52F4A" w:rsidRPr="00605EB6">
        <w:t>il restait dans sa prison</w:t>
      </w:r>
      <w:r w:rsidR="00C474C1">
        <w:t>.</w:t>
      </w:r>
    </w:p>
    <w:p w14:paraId="57E09062" w14:textId="4E2DB2B3" w:rsidR="00C474C1" w:rsidRDefault="0094609C" w:rsidP="00C52F4A">
      <w:r>
        <w:t>— </w:t>
      </w:r>
      <w:r w:rsidR="00C52F4A" w:rsidRPr="00605EB6">
        <w:t>Ce n</w:t>
      </w:r>
      <w:r w:rsidR="00C474C1">
        <w:t>’</w:t>
      </w:r>
      <w:r w:rsidR="00C52F4A" w:rsidRPr="00605EB6">
        <w:t>est pas ce que nous voulons</w:t>
      </w:r>
      <w:r w:rsidR="00C474C1">
        <w:t>.</w:t>
      </w:r>
    </w:p>
    <w:p w14:paraId="4662DB36" w14:textId="4978882A" w:rsidR="00C474C1" w:rsidRDefault="0094609C" w:rsidP="00C52F4A">
      <w:r>
        <w:t>— </w:t>
      </w:r>
      <w:r w:rsidR="00C52F4A" w:rsidRPr="00605EB6">
        <w:t>Je le sais</w:t>
      </w:r>
      <w:r w:rsidR="00C474C1">
        <w:t>.</w:t>
      </w:r>
    </w:p>
    <w:p w14:paraId="319BFC60" w14:textId="6BECD0FE" w:rsidR="00C474C1" w:rsidRDefault="0094609C" w:rsidP="00C52F4A">
      <w:r>
        <w:t>— </w:t>
      </w:r>
      <w:r w:rsidR="00C52F4A" w:rsidRPr="00605EB6">
        <w:t>À moins de le reconduire dans la forêt de Mareille</w:t>
      </w:r>
      <w:r w:rsidR="00C474C1">
        <w:t xml:space="preserve">, </w:t>
      </w:r>
      <w:r w:rsidR="00C52F4A" w:rsidRPr="00605EB6">
        <w:t>ce qui est impossible</w:t>
      </w:r>
      <w:r w:rsidR="00C474C1">
        <w:t xml:space="preserve">, </w:t>
      </w:r>
      <w:r w:rsidR="00C52F4A" w:rsidRPr="00605EB6">
        <w:t>que pouvons-nous faire</w:t>
      </w:r>
      <w:r w:rsidR="00C474C1">
        <w:t> ?</w:t>
      </w:r>
    </w:p>
    <w:p w14:paraId="1E68D271" w14:textId="5390F9CF" w:rsidR="00C474C1" w:rsidRDefault="0094609C" w:rsidP="00C52F4A">
      <w:r>
        <w:t>— </w:t>
      </w:r>
      <w:r w:rsidR="00C52F4A" w:rsidRPr="00605EB6">
        <w:t>Je vais vous le dire</w:t>
      </w:r>
      <w:r w:rsidR="00C474C1">
        <w:t xml:space="preserve">, </w:t>
      </w:r>
      <w:r w:rsidR="00C52F4A" w:rsidRPr="00605EB6">
        <w:t>car c</w:t>
      </w:r>
      <w:r w:rsidR="00C474C1">
        <w:t>’</w:t>
      </w:r>
      <w:r w:rsidR="00C52F4A" w:rsidRPr="00605EB6">
        <w:t>est là</w:t>
      </w:r>
      <w:r w:rsidR="00C474C1">
        <w:t xml:space="preserve">, </w:t>
      </w:r>
      <w:r w:rsidR="00C52F4A" w:rsidRPr="00605EB6">
        <w:t>précisément</w:t>
      </w:r>
      <w:r w:rsidR="00C474C1">
        <w:t xml:space="preserve">, </w:t>
      </w:r>
      <w:r w:rsidR="00C52F4A" w:rsidRPr="00605EB6">
        <w:t>l</w:t>
      </w:r>
      <w:r w:rsidR="00C474C1">
        <w:t>’</w:t>
      </w:r>
      <w:r w:rsidR="00C52F4A" w:rsidRPr="00605EB6">
        <w:t>objet de ma visite</w:t>
      </w:r>
      <w:r w:rsidR="00C474C1">
        <w:t>.</w:t>
      </w:r>
    </w:p>
    <w:p w14:paraId="4D645BE9" w14:textId="68819826" w:rsidR="00C474C1" w:rsidRDefault="0094609C" w:rsidP="00C52F4A">
      <w:r>
        <w:t>— </w:t>
      </w:r>
      <w:r w:rsidR="00C52F4A" w:rsidRPr="00605EB6">
        <w:t>Je vous écoute</w:t>
      </w:r>
      <w:r w:rsidR="00C474C1">
        <w:t>.</w:t>
      </w:r>
    </w:p>
    <w:p w14:paraId="5494564F" w14:textId="5681CB55" w:rsidR="00C474C1" w:rsidRDefault="0094609C" w:rsidP="00C52F4A">
      <w:r>
        <w:t>— </w:t>
      </w:r>
      <w:r w:rsidR="00C52F4A" w:rsidRPr="00605EB6">
        <w:t>Faire parler Jean Loup</w:t>
      </w:r>
      <w:r w:rsidR="00C474C1">
        <w:t xml:space="preserve">, </w:t>
      </w:r>
      <w:r w:rsidR="00C52F4A" w:rsidRPr="00605EB6">
        <w:t>l</w:t>
      </w:r>
      <w:r w:rsidR="00C474C1">
        <w:t>’</w:t>
      </w:r>
      <w:r w:rsidR="00C52F4A" w:rsidRPr="00605EB6">
        <w:t>instruire</w:t>
      </w:r>
      <w:r w:rsidR="00C474C1">
        <w:t xml:space="preserve">, </w:t>
      </w:r>
      <w:r w:rsidR="00C52F4A" w:rsidRPr="00605EB6">
        <w:t>lui donner une éducation aussi complète que possible</w:t>
      </w:r>
      <w:r w:rsidR="00C474C1">
        <w:t xml:space="preserve">, </w:t>
      </w:r>
      <w:r w:rsidR="00C52F4A" w:rsidRPr="00605EB6">
        <w:t>voilà le but à atteindre</w:t>
      </w:r>
      <w:r w:rsidR="00C474C1">
        <w:t xml:space="preserve">, </w:t>
      </w:r>
      <w:r w:rsidR="00C52F4A" w:rsidRPr="00605EB6">
        <w:t>n</w:t>
      </w:r>
      <w:r w:rsidR="00C474C1">
        <w:t>’</w:t>
      </w:r>
      <w:r w:rsidR="00C52F4A" w:rsidRPr="00605EB6">
        <w:t>est-ce pas</w:t>
      </w:r>
      <w:r w:rsidR="00C474C1">
        <w:t> ?</w:t>
      </w:r>
    </w:p>
    <w:p w14:paraId="3650F1B9" w14:textId="77777777" w:rsidR="00C474C1" w:rsidRDefault="00C52F4A" w:rsidP="00C52F4A">
      <w:r w:rsidRPr="00605EB6">
        <w:t>Le magistrat approuva par un mouvement de tête</w:t>
      </w:r>
      <w:r w:rsidR="00C474C1">
        <w:t>.</w:t>
      </w:r>
    </w:p>
    <w:p w14:paraId="35321CDE" w14:textId="773F5A51" w:rsidR="00C474C1" w:rsidRDefault="0094609C" w:rsidP="00C52F4A">
      <w:r>
        <w:t>— </w:t>
      </w:r>
      <w:r w:rsidR="00C52F4A" w:rsidRPr="00605EB6">
        <w:t>Assurément</w:t>
      </w:r>
      <w:r w:rsidR="00C474C1">
        <w:t xml:space="preserve">, </w:t>
      </w:r>
      <w:r w:rsidR="00C52F4A" w:rsidRPr="00605EB6">
        <w:t>l</w:t>
      </w:r>
      <w:r w:rsidR="00C474C1">
        <w:t>’</w:t>
      </w:r>
      <w:r w:rsidR="00C52F4A" w:rsidRPr="00605EB6">
        <w:t>entreprise est difficile</w:t>
      </w:r>
      <w:r w:rsidR="00C474C1">
        <w:t>.</w:t>
      </w:r>
    </w:p>
    <w:p w14:paraId="7A780DA8" w14:textId="3B494BFE" w:rsidR="00C474C1" w:rsidRDefault="0094609C" w:rsidP="00C52F4A">
      <w:r>
        <w:t>— </w:t>
      </w:r>
      <w:r w:rsidR="00C52F4A" w:rsidRPr="00605EB6">
        <w:t>Je la crois malheureusement impossible</w:t>
      </w:r>
      <w:r w:rsidR="00C474C1">
        <w:t>.</w:t>
      </w:r>
    </w:p>
    <w:p w14:paraId="1E60CA46" w14:textId="2A1A24FE" w:rsidR="00C474C1" w:rsidRDefault="0094609C" w:rsidP="00C52F4A">
      <w:r>
        <w:t>— </w:t>
      </w:r>
      <w:r w:rsidR="00C52F4A" w:rsidRPr="00605EB6">
        <w:t>Oui</w:t>
      </w:r>
      <w:r w:rsidR="00C474C1">
        <w:t xml:space="preserve">, </w:t>
      </w:r>
      <w:r w:rsidR="00C52F4A" w:rsidRPr="00605EB6">
        <w:t>dans les conditions actuelles</w:t>
      </w:r>
      <w:r w:rsidR="00C474C1">
        <w:t xml:space="preserve">, </w:t>
      </w:r>
      <w:r w:rsidR="00C52F4A" w:rsidRPr="00605EB6">
        <w:t>mais changez ces conditions et la réussite est assurée</w:t>
      </w:r>
      <w:r w:rsidR="00C474C1">
        <w:t xml:space="preserve"> ; </w:t>
      </w:r>
      <w:r w:rsidR="00C52F4A" w:rsidRPr="00605EB6">
        <w:t>j</w:t>
      </w:r>
      <w:r w:rsidR="00C474C1">
        <w:t>’</w:t>
      </w:r>
      <w:r w:rsidR="00C52F4A" w:rsidRPr="00605EB6">
        <w:t>ai un moyen dont je réponds</w:t>
      </w:r>
      <w:r w:rsidR="00C474C1">
        <w:t>.</w:t>
      </w:r>
    </w:p>
    <w:p w14:paraId="6C7196B2" w14:textId="3F89712F" w:rsidR="00C474C1" w:rsidRDefault="0094609C" w:rsidP="00C52F4A">
      <w:r>
        <w:lastRenderedPageBreak/>
        <w:t>— </w:t>
      </w:r>
      <w:r w:rsidR="00C52F4A" w:rsidRPr="00605EB6">
        <w:t>Dites</w:t>
      </w:r>
      <w:r w:rsidR="00C474C1">
        <w:t xml:space="preserve">, </w:t>
      </w:r>
      <w:r w:rsidR="00C52F4A" w:rsidRPr="00605EB6">
        <w:t>monsieur</w:t>
      </w:r>
      <w:r w:rsidR="00C474C1">
        <w:t>.</w:t>
      </w:r>
    </w:p>
    <w:p w14:paraId="457161E4" w14:textId="11C8F677" w:rsidR="00C474C1" w:rsidRDefault="0094609C" w:rsidP="00C52F4A">
      <w:r>
        <w:t>— </w:t>
      </w:r>
      <w:r w:rsidR="00C52F4A" w:rsidRPr="00605EB6">
        <w:t>Il faut d</w:t>
      </w:r>
      <w:r w:rsidR="00C474C1">
        <w:t>’</w:t>
      </w:r>
      <w:r w:rsidR="00C52F4A" w:rsidRPr="00605EB6">
        <w:t>abord que Jean Loup sorte de prison</w:t>
      </w:r>
      <w:r w:rsidR="00C474C1">
        <w:t>.</w:t>
      </w:r>
    </w:p>
    <w:p w14:paraId="11271B45" w14:textId="5C12DCB5" w:rsidR="00C474C1" w:rsidRDefault="0094609C" w:rsidP="00C52F4A">
      <w:r>
        <w:t>— </w:t>
      </w:r>
      <w:r w:rsidR="00C52F4A" w:rsidRPr="00605EB6">
        <w:t>Mais</w:t>
      </w:r>
      <w:r w:rsidR="00C474C1">
        <w:t>…</w:t>
      </w:r>
    </w:p>
    <w:p w14:paraId="58496A8E" w14:textId="470FB965" w:rsidR="00C474C1" w:rsidRDefault="0094609C" w:rsidP="00C52F4A">
      <w:r>
        <w:t>— </w:t>
      </w:r>
      <w:r w:rsidR="00C52F4A" w:rsidRPr="00605EB6">
        <w:t>Écoutez-moi</w:t>
      </w:r>
      <w:r w:rsidR="00C474C1">
        <w:t xml:space="preserve">, </w:t>
      </w:r>
      <w:r w:rsidR="00C52F4A" w:rsidRPr="00605EB6">
        <w:t>monsieur</w:t>
      </w:r>
      <w:r w:rsidR="00C474C1">
        <w:t xml:space="preserve">, </w:t>
      </w:r>
      <w:r w:rsidR="00C52F4A" w:rsidRPr="00605EB6">
        <w:t>écoutez-moi</w:t>
      </w:r>
      <w:r w:rsidR="00C474C1">
        <w:t xml:space="preserve"> : </w:t>
      </w:r>
      <w:r w:rsidR="00C52F4A" w:rsidRPr="00605EB6">
        <w:t>Je ne viens pas pour vous dire</w:t>
      </w:r>
      <w:r w:rsidR="00C474C1">
        <w:t xml:space="preserve"> : </w:t>
      </w:r>
      <w:r w:rsidR="00C52F4A" w:rsidRPr="00605EB6">
        <w:t>Faites ouvrir toutes les portes devant lui et laissez-le aller où il lui plaira</w:t>
      </w:r>
      <w:r w:rsidR="00C474C1">
        <w:t xml:space="preserve">. </w:t>
      </w:r>
      <w:r w:rsidR="00C52F4A" w:rsidRPr="00605EB6">
        <w:t>Je vous demande seulement de me confier votre prisonnier</w:t>
      </w:r>
      <w:r w:rsidR="00C474C1">
        <w:t xml:space="preserve">. </w:t>
      </w:r>
      <w:r w:rsidR="00C52F4A" w:rsidRPr="00605EB6">
        <w:t>C</w:t>
      </w:r>
      <w:r w:rsidR="00C474C1">
        <w:t>’</w:t>
      </w:r>
      <w:r w:rsidR="00C52F4A" w:rsidRPr="00605EB6">
        <w:t>est</w:t>
      </w:r>
      <w:r w:rsidR="00C474C1">
        <w:t xml:space="preserve">, </w:t>
      </w:r>
      <w:r w:rsidR="00C52F4A" w:rsidRPr="00605EB6">
        <w:t>sous ma responsabilité</w:t>
      </w:r>
      <w:r w:rsidR="00C474C1">
        <w:t xml:space="preserve">, </w:t>
      </w:r>
      <w:r w:rsidR="00C52F4A" w:rsidRPr="00605EB6">
        <w:t>une liberté apparente et conditionnelle que vous lui donnerez</w:t>
      </w:r>
      <w:r w:rsidR="00C474C1">
        <w:t xml:space="preserve">. </w:t>
      </w:r>
      <w:r w:rsidR="00C52F4A" w:rsidRPr="00605EB6">
        <w:t>Il ne quittera point la ville</w:t>
      </w:r>
      <w:r w:rsidR="00C474C1">
        <w:t xml:space="preserve">, </w:t>
      </w:r>
      <w:r w:rsidR="00C52F4A" w:rsidRPr="00605EB6">
        <w:t>et vous et les autres membres du parquet pourrez le voir aussi souvent qu</w:t>
      </w:r>
      <w:r w:rsidR="00C474C1">
        <w:t>’</w:t>
      </w:r>
      <w:r w:rsidR="00C52F4A" w:rsidRPr="00605EB6">
        <w:t>il vous plaira</w:t>
      </w:r>
      <w:r w:rsidR="00C474C1">
        <w:t xml:space="preserve">. </w:t>
      </w:r>
      <w:r w:rsidR="00C52F4A" w:rsidRPr="00605EB6">
        <w:t>Il sera placé dans une maison que j</w:t>
      </w:r>
      <w:r w:rsidR="00C474C1">
        <w:t>’</w:t>
      </w:r>
      <w:r w:rsidR="00C52F4A" w:rsidRPr="00605EB6">
        <w:t>ai visitée hier et que je suis prêt à louer aujourd</w:t>
      </w:r>
      <w:r w:rsidR="00C474C1">
        <w:t>’</w:t>
      </w:r>
      <w:r w:rsidR="00C52F4A" w:rsidRPr="00605EB6">
        <w:t>hui même</w:t>
      </w:r>
      <w:r w:rsidR="00C474C1">
        <w:t>.</w:t>
      </w:r>
    </w:p>
    <w:p w14:paraId="26BECB30" w14:textId="77777777" w:rsidR="00C474C1" w:rsidRDefault="00C474C1" w:rsidP="00C52F4A">
      <w:r>
        <w:t>» </w:t>
      </w:r>
      <w:r w:rsidR="00C52F4A" w:rsidRPr="00605EB6">
        <w:t>Cette maison</w:t>
      </w:r>
      <w:r>
        <w:t xml:space="preserve">, </w:t>
      </w:r>
      <w:r w:rsidR="00C52F4A" w:rsidRPr="00605EB6">
        <w:t>suffisamment spacieuse</w:t>
      </w:r>
      <w:r>
        <w:t xml:space="preserve">, </w:t>
      </w:r>
      <w:r w:rsidR="00C52F4A" w:rsidRPr="00605EB6">
        <w:t>a un beau et grand jardin entouré de murs et planté d</w:t>
      </w:r>
      <w:r>
        <w:t>’</w:t>
      </w:r>
      <w:r w:rsidR="00C52F4A" w:rsidRPr="00605EB6">
        <w:t>arbres magnifiques</w:t>
      </w:r>
      <w:r>
        <w:t xml:space="preserve">. </w:t>
      </w:r>
      <w:r w:rsidR="00C52F4A" w:rsidRPr="00605EB6">
        <w:t>Bref</w:t>
      </w:r>
      <w:r>
        <w:t xml:space="preserve">, </w:t>
      </w:r>
      <w:r w:rsidR="00C52F4A" w:rsidRPr="00605EB6">
        <w:t>l</w:t>
      </w:r>
      <w:r>
        <w:t>’</w:t>
      </w:r>
      <w:r w:rsidR="00C52F4A" w:rsidRPr="00605EB6">
        <w:t>habitation est convenable sous tous les rapports</w:t>
      </w:r>
      <w:r>
        <w:t xml:space="preserve">, </w:t>
      </w:r>
      <w:r w:rsidR="00C52F4A" w:rsidRPr="00605EB6">
        <w:t>et elle répond à toutes les exigences du projet que je veux mettre à exécution</w:t>
      </w:r>
      <w:r>
        <w:t>.</w:t>
      </w:r>
    </w:p>
    <w:p w14:paraId="252154D3" w14:textId="77777777" w:rsidR="00C474C1" w:rsidRDefault="00C474C1" w:rsidP="00C52F4A">
      <w:r>
        <w:t>» </w:t>
      </w:r>
      <w:r w:rsidR="00C52F4A" w:rsidRPr="00605EB6">
        <w:t>La maison aura besoin de domestiques des deux sexes</w:t>
      </w:r>
      <w:r>
        <w:t xml:space="preserve">, </w:t>
      </w:r>
      <w:r w:rsidR="00C52F4A" w:rsidRPr="00605EB6">
        <w:t>je vous prierai de les désigner vous-même</w:t>
      </w:r>
      <w:r>
        <w:t xml:space="preserve"> ; </w:t>
      </w:r>
      <w:r w:rsidR="00C52F4A" w:rsidRPr="00605EB6">
        <w:t>si un médecin est nécessaire</w:t>
      </w:r>
      <w:r>
        <w:t xml:space="preserve">, </w:t>
      </w:r>
      <w:r w:rsidR="00C52F4A" w:rsidRPr="00605EB6">
        <w:t>je ne repousserai pas celui de la prison</w:t>
      </w:r>
      <w:r>
        <w:t xml:space="preserve"> ; </w:t>
      </w:r>
      <w:r w:rsidR="00C52F4A" w:rsidRPr="00605EB6">
        <w:t>je me réserve seulement le droit de choisir les maîtres que je donnerai à Jean Loup</w:t>
      </w:r>
      <w:r>
        <w:t>.</w:t>
      </w:r>
    </w:p>
    <w:p w14:paraId="7EAB9475" w14:textId="77777777" w:rsidR="00C474C1" w:rsidRDefault="00C474C1" w:rsidP="00C52F4A">
      <w:r>
        <w:t>» </w:t>
      </w:r>
      <w:r w:rsidR="00C52F4A" w:rsidRPr="00605EB6">
        <w:t>Je n</w:t>
      </w:r>
      <w:r>
        <w:t>’</w:t>
      </w:r>
      <w:r w:rsidR="00C52F4A" w:rsidRPr="00605EB6">
        <w:t>ai pas besoin d</w:t>
      </w:r>
      <w:r>
        <w:t>’</w:t>
      </w:r>
      <w:r w:rsidR="00C52F4A" w:rsidRPr="00605EB6">
        <w:t>ajouter</w:t>
      </w:r>
      <w:r>
        <w:t xml:space="preserve">, </w:t>
      </w:r>
      <w:r w:rsidR="00C52F4A" w:rsidRPr="00605EB6">
        <w:t>monsieur le procureur</w:t>
      </w:r>
      <w:r>
        <w:t xml:space="preserve">, </w:t>
      </w:r>
      <w:r w:rsidR="00C52F4A" w:rsidRPr="00605EB6">
        <w:t>que l</w:t>
      </w:r>
      <w:r>
        <w:t>’</w:t>
      </w:r>
      <w:r w:rsidR="00C52F4A" w:rsidRPr="00605EB6">
        <w:t>administration des prisons n</w:t>
      </w:r>
      <w:r>
        <w:t>’</w:t>
      </w:r>
      <w:r w:rsidR="00C52F4A" w:rsidRPr="00605EB6">
        <w:t>aura à participer dans aucun frais</w:t>
      </w:r>
      <w:r>
        <w:t xml:space="preserve"> ; </w:t>
      </w:r>
      <w:r w:rsidR="00C52F4A" w:rsidRPr="00605EB6">
        <w:t>c</w:t>
      </w:r>
      <w:r>
        <w:t>’</w:t>
      </w:r>
      <w:r w:rsidR="00C52F4A" w:rsidRPr="00605EB6">
        <w:t>est moi qui payerai les maîtres</w:t>
      </w:r>
      <w:r>
        <w:t xml:space="preserve">, </w:t>
      </w:r>
      <w:r w:rsidR="00C52F4A" w:rsidRPr="00605EB6">
        <w:t>les domestiques</w:t>
      </w:r>
      <w:r>
        <w:t xml:space="preserve"> ; </w:t>
      </w:r>
      <w:r w:rsidR="00C52F4A" w:rsidRPr="00605EB6">
        <w:t>enfin je me charge de toutes les dépenses</w:t>
      </w:r>
      <w:r>
        <w:t>.</w:t>
      </w:r>
    </w:p>
    <w:p w14:paraId="0991873B" w14:textId="77777777" w:rsidR="00C474C1" w:rsidRDefault="00C52F4A" w:rsidP="00C52F4A">
      <w:r w:rsidRPr="00605EB6">
        <w:t>Le magistrat avait écouté avec un étonnement facile à comprendre</w:t>
      </w:r>
      <w:r w:rsidR="00C474C1">
        <w:t>.</w:t>
      </w:r>
    </w:p>
    <w:p w14:paraId="5283B0C5" w14:textId="0E905419" w:rsidR="00C474C1" w:rsidRDefault="00C52F4A" w:rsidP="00C52F4A">
      <w:r w:rsidRPr="00605EB6">
        <w:lastRenderedPageBreak/>
        <w:t>Sans doute</w:t>
      </w:r>
      <w:r w:rsidR="00C474C1">
        <w:t xml:space="preserve">, </w:t>
      </w:r>
      <w:r w:rsidRPr="00605EB6">
        <w:t xml:space="preserve">ce </w:t>
      </w:r>
      <w:r w:rsidR="00C474C1">
        <w:t>M. </w:t>
      </w:r>
      <w:r w:rsidRPr="00605EB6">
        <w:t>Lagarde était immensément riche et pouvait s</w:t>
      </w:r>
      <w:r w:rsidR="00C474C1">
        <w:t>’</w:t>
      </w:r>
      <w:r w:rsidRPr="00605EB6">
        <w:t>offrir n</w:t>
      </w:r>
      <w:r w:rsidR="00C474C1">
        <w:t>’</w:t>
      </w:r>
      <w:r w:rsidRPr="00605EB6">
        <w:t>importe quelle fantaisie</w:t>
      </w:r>
      <w:r w:rsidR="00C474C1">
        <w:t xml:space="preserve"> ; </w:t>
      </w:r>
      <w:r w:rsidRPr="00605EB6">
        <w:t>mais ce millionnaire</w:t>
      </w:r>
      <w:r w:rsidR="00C474C1">
        <w:t xml:space="preserve">, </w:t>
      </w:r>
      <w:r w:rsidRPr="00605EB6">
        <w:t>recommandé en haut lieu</w:t>
      </w:r>
      <w:r w:rsidR="00C474C1">
        <w:t xml:space="preserve">, </w:t>
      </w:r>
      <w:r w:rsidRPr="00605EB6">
        <w:t>n</w:t>
      </w:r>
      <w:r w:rsidR="00C474C1">
        <w:t>’</w:t>
      </w:r>
      <w:r w:rsidRPr="00605EB6">
        <w:t>était certainement pas un personnage ordinaire</w:t>
      </w:r>
      <w:r w:rsidR="00C474C1">
        <w:t xml:space="preserve">. </w:t>
      </w:r>
      <w:r w:rsidRPr="00605EB6">
        <w:t>Ce qu</w:t>
      </w:r>
      <w:r w:rsidR="00C474C1">
        <w:t>’</w:t>
      </w:r>
      <w:r w:rsidRPr="00605EB6">
        <w:t>il voulait faire pour Jean Loup</w:t>
      </w:r>
      <w:r w:rsidR="00C474C1">
        <w:t xml:space="preserve">, </w:t>
      </w:r>
      <w:r w:rsidRPr="00605EB6">
        <w:t>un être misérable</w:t>
      </w:r>
      <w:r w:rsidR="00C474C1">
        <w:t xml:space="preserve">, </w:t>
      </w:r>
      <w:r w:rsidRPr="00605EB6">
        <w:t>semblait indiquer qu</w:t>
      </w:r>
      <w:r w:rsidR="00C474C1">
        <w:t>’</w:t>
      </w:r>
      <w:r w:rsidRPr="00605EB6">
        <w:t>il y avait entre lui et le sauvage</w:t>
      </w:r>
      <w:r w:rsidR="00C474C1">
        <w:t xml:space="preserve">, </w:t>
      </w:r>
      <w:r w:rsidRPr="00605EB6">
        <w:t>un lien</w:t>
      </w:r>
      <w:r w:rsidR="00C474C1">
        <w:t xml:space="preserve">, </w:t>
      </w:r>
      <w:r w:rsidRPr="00605EB6">
        <w:t>une attache quelconque</w:t>
      </w:r>
      <w:r w:rsidR="00C474C1">
        <w:t>.</w:t>
      </w:r>
    </w:p>
    <w:p w14:paraId="193494D2" w14:textId="77777777" w:rsidR="00C474C1" w:rsidRDefault="00C52F4A" w:rsidP="00C52F4A">
      <w:r w:rsidRPr="00605EB6">
        <w:t>Le magistrat sentait très bien qu</w:t>
      </w:r>
      <w:r w:rsidR="00C474C1">
        <w:t>’</w:t>
      </w:r>
      <w:r w:rsidRPr="00605EB6">
        <w:t>il était en face d</w:t>
      </w:r>
      <w:r w:rsidR="00C474C1">
        <w:t>’</w:t>
      </w:r>
      <w:r w:rsidRPr="00605EB6">
        <w:t>un mystère</w:t>
      </w:r>
      <w:r w:rsidR="00C474C1">
        <w:t xml:space="preserve"> ; </w:t>
      </w:r>
      <w:r w:rsidRPr="00605EB6">
        <w:t>mais</w:t>
      </w:r>
      <w:r w:rsidR="00C474C1">
        <w:t xml:space="preserve">, </w:t>
      </w:r>
      <w:r w:rsidRPr="00605EB6">
        <w:t>homme du monde</w:t>
      </w:r>
      <w:r w:rsidR="00C474C1">
        <w:t xml:space="preserve">, </w:t>
      </w:r>
      <w:r w:rsidRPr="00605EB6">
        <w:t>il ne se permit point d</w:t>
      </w:r>
      <w:r w:rsidR="00C474C1">
        <w:t>’</w:t>
      </w:r>
      <w:r w:rsidRPr="00605EB6">
        <w:t>adresser une question</w:t>
      </w:r>
      <w:r w:rsidR="00C474C1">
        <w:t xml:space="preserve">, </w:t>
      </w:r>
      <w:r w:rsidRPr="00605EB6">
        <w:t>qui eût peut-être embarrassé l</w:t>
      </w:r>
      <w:r w:rsidR="00C474C1">
        <w:t>’</w:t>
      </w:r>
      <w:r w:rsidRPr="00605EB6">
        <w:t>étranger</w:t>
      </w:r>
      <w:r w:rsidR="00C474C1">
        <w:t>.</w:t>
      </w:r>
    </w:p>
    <w:p w14:paraId="145433A4" w14:textId="07EEF39C" w:rsidR="00C474C1" w:rsidRDefault="0094609C" w:rsidP="00C52F4A">
      <w:r>
        <w:t>— </w:t>
      </w:r>
      <w:r w:rsidR="00C52F4A" w:rsidRPr="00605EB6">
        <w:t>Eh bien</w:t>
      </w:r>
      <w:r w:rsidR="00C474C1">
        <w:t xml:space="preserve"> ! </w:t>
      </w:r>
      <w:r w:rsidR="00C52F4A" w:rsidRPr="00605EB6">
        <w:t>monsieur</w:t>
      </w:r>
      <w:r w:rsidR="00C474C1">
        <w:t xml:space="preserve">, </w:t>
      </w:r>
      <w:r w:rsidR="00C52F4A" w:rsidRPr="00605EB6">
        <w:t>quelle réponse me faites-vous</w:t>
      </w:r>
      <w:r w:rsidR="00C474C1">
        <w:t xml:space="preserve"> ? </w:t>
      </w:r>
      <w:r w:rsidR="00C52F4A" w:rsidRPr="00605EB6">
        <w:t xml:space="preserve">demanda </w:t>
      </w:r>
      <w:r w:rsidR="00C474C1">
        <w:t>M. </w:t>
      </w:r>
      <w:r w:rsidR="00C52F4A" w:rsidRPr="00605EB6">
        <w:t>Lagarde</w:t>
      </w:r>
      <w:r w:rsidR="00C474C1">
        <w:t>.</w:t>
      </w:r>
    </w:p>
    <w:p w14:paraId="2C70E610" w14:textId="445D24A4" w:rsidR="00C474C1" w:rsidRDefault="0094609C" w:rsidP="00C52F4A">
      <w:r>
        <w:t>— </w:t>
      </w:r>
      <w:r w:rsidR="00C52F4A" w:rsidRPr="00605EB6">
        <w:t>J</w:t>
      </w:r>
      <w:r w:rsidR="00C474C1">
        <w:t>’</w:t>
      </w:r>
      <w:r w:rsidR="00C52F4A" w:rsidRPr="00605EB6">
        <w:t>ai eu l</w:t>
      </w:r>
      <w:r w:rsidR="00C474C1">
        <w:t>’</w:t>
      </w:r>
      <w:r w:rsidR="00C52F4A" w:rsidRPr="00605EB6">
        <w:t>honneur de vous dire que j</w:t>
      </w:r>
      <w:r w:rsidR="00C474C1">
        <w:t>’</w:t>
      </w:r>
      <w:r w:rsidR="00C52F4A" w:rsidRPr="00605EB6">
        <w:t>étais disposé à vous être agréable</w:t>
      </w:r>
      <w:r w:rsidR="00C474C1">
        <w:t>.</w:t>
      </w:r>
    </w:p>
    <w:p w14:paraId="0801396F" w14:textId="4FB318E9" w:rsidR="00C474C1" w:rsidRDefault="0094609C" w:rsidP="00C52F4A">
      <w:r>
        <w:t>— </w:t>
      </w:r>
      <w:r w:rsidR="00C52F4A" w:rsidRPr="00605EB6">
        <w:t>Alors</w:t>
      </w:r>
      <w:r w:rsidR="00C474C1">
        <w:t> ?</w:t>
      </w:r>
    </w:p>
    <w:p w14:paraId="0825B000" w14:textId="45328660" w:rsidR="00C474C1" w:rsidRDefault="0094609C" w:rsidP="00C52F4A">
      <w:r>
        <w:t>— </w:t>
      </w:r>
      <w:r w:rsidR="00C52F4A" w:rsidRPr="00605EB6">
        <w:t>Je ne vois pas que votre proposition puisse être repoussée</w:t>
      </w:r>
      <w:r w:rsidR="00C474C1">
        <w:t>.</w:t>
      </w:r>
    </w:p>
    <w:p w14:paraId="5C7482CB" w14:textId="22B1E8E9" w:rsidR="00C474C1" w:rsidRDefault="00C52F4A" w:rsidP="00C52F4A">
      <w:r w:rsidRPr="00605EB6">
        <w:t xml:space="preserve">Le regard de </w:t>
      </w:r>
      <w:r w:rsidR="00C474C1">
        <w:t>M. </w:t>
      </w:r>
      <w:r w:rsidRPr="00605EB6">
        <w:t>Lagarde eut un éclair de joie</w:t>
      </w:r>
      <w:r w:rsidR="00C474C1">
        <w:t>.</w:t>
      </w:r>
    </w:p>
    <w:p w14:paraId="01E1E45F" w14:textId="24B7BC9B" w:rsidR="00C474C1" w:rsidRDefault="0094609C" w:rsidP="00C52F4A">
      <w:r>
        <w:t>— </w:t>
      </w:r>
      <w:r w:rsidR="00C52F4A" w:rsidRPr="00605EB6">
        <w:t>Seulement</w:t>
      </w:r>
      <w:r w:rsidR="00C474C1">
        <w:t xml:space="preserve">, </w:t>
      </w:r>
      <w:r w:rsidR="00C52F4A" w:rsidRPr="00605EB6">
        <w:t>continua le magistrat</w:t>
      </w:r>
      <w:r w:rsidR="00C474C1">
        <w:t xml:space="preserve">, </w:t>
      </w:r>
      <w:r w:rsidR="00C52F4A" w:rsidRPr="00605EB6">
        <w:t>il y a quelques formalités à remplir</w:t>
      </w:r>
      <w:r w:rsidR="004540F3">
        <w:t> ;</w:t>
      </w:r>
      <w:r w:rsidR="00C474C1">
        <w:t xml:space="preserve"> </w:t>
      </w:r>
      <w:r w:rsidR="00C52F4A" w:rsidRPr="00605EB6">
        <w:t>il faut une décision du parquet</w:t>
      </w:r>
      <w:r w:rsidR="00C474C1">
        <w:t>.</w:t>
      </w:r>
    </w:p>
    <w:p w14:paraId="4DEF208D" w14:textId="6C6D8A05" w:rsidR="00C474C1" w:rsidRDefault="0094609C" w:rsidP="00C52F4A">
      <w:r>
        <w:t>— </w:t>
      </w:r>
      <w:r w:rsidR="00C52F4A" w:rsidRPr="00605EB6">
        <w:t>Je le comprends</w:t>
      </w:r>
      <w:r w:rsidR="00C474C1">
        <w:t>.</w:t>
      </w:r>
    </w:p>
    <w:p w14:paraId="1E2059F1" w14:textId="6F10FB57" w:rsidR="00C474C1" w:rsidRDefault="0094609C" w:rsidP="00C52F4A">
      <w:r>
        <w:t>— </w:t>
      </w:r>
      <w:r w:rsidR="00C52F4A" w:rsidRPr="00605EB6">
        <w:t>Vous voudrez bien adresser votre demande écrite</w:t>
      </w:r>
      <w:r w:rsidR="00C474C1">
        <w:t>.</w:t>
      </w:r>
    </w:p>
    <w:p w14:paraId="2E2F2695" w14:textId="4F70BEDA" w:rsidR="00C474C1" w:rsidRDefault="0094609C" w:rsidP="00C52F4A">
      <w:r>
        <w:t>— </w:t>
      </w:r>
      <w:r w:rsidR="00C52F4A" w:rsidRPr="00605EB6">
        <w:t>J</w:t>
      </w:r>
      <w:r w:rsidR="00C474C1">
        <w:t>’</w:t>
      </w:r>
      <w:r w:rsidR="00C52F4A" w:rsidRPr="00605EB6">
        <w:t>ai pensé à cela</w:t>
      </w:r>
      <w:r w:rsidR="00C474C1">
        <w:t xml:space="preserve">, </w:t>
      </w:r>
      <w:r w:rsidR="00C52F4A" w:rsidRPr="00605EB6">
        <w:t>monsieur</w:t>
      </w:r>
      <w:r w:rsidR="00C474C1">
        <w:t xml:space="preserve">, </w:t>
      </w:r>
      <w:r w:rsidR="00C52F4A" w:rsidRPr="00605EB6">
        <w:t xml:space="preserve">répondit </w:t>
      </w:r>
      <w:r w:rsidR="00C474C1">
        <w:t>M. </w:t>
      </w:r>
      <w:r w:rsidR="00C52F4A" w:rsidRPr="00605EB6">
        <w:t>Lagarde</w:t>
      </w:r>
      <w:r w:rsidR="00C474C1">
        <w:t xml:space="preserve">, </w:t>
      </w:r>
      <w:r w:rsidR="00C52F4A" w:rsidRPr="00605EB6">
        <w:t>tirant un papier de sa poche</w:t>
      </w:r>
      <w:r w:rsidR="00C474C1">
        <w:t xml:space="preserve"> ; </w:t>
      </w:r>
      <w:r w:rsidR="00C52F4A" w:rsidRPr="00605EB6">
        <w:t>voici ma demande</w:t>
      </w:r>
      <w:r w:rsidR="00C474C1">
        <w:t>.</w:t>
      </w:r>
    </w:p>
    <w:p w14:paraId="1A2A9CBF" w14:textId="77777777" w:rsidR="00C474C1" w:rsidRDefault="00C52F4A" w:rsidP="00C52F4A">
      <w:r w:rsidRPr="00605EB6">
        <w:t>Le magistrat prit le papier</w:t>
      </w:r>
      <w:r w:rsidR="00C474C1">
        <w:t xml:space="preserve">, </w:t>
      </w:r>
      <w:r w:rsidRPr="00605EB6">
        <w:t>l</w:t>
      </w:r>
      <w:r w:rsidR="00C474C1">
        <w:t>’</w:t>
      </w:r>
      <w:r w:rsidRPr="00605EB6">
        <w:t>ouvrit</w:t>
      </w:r>
      <w:r w:rsidR="00C474C1">
        <w:t xml:space="preserve">, </w:t>
      </w:r>
      <w:r w:rsidRPr="00605EB6">
        <w:t>le parcourut rapidement des yeux et lut la signature</w:t>
      </w:r>
      <w:r w:rsidR="00C474C1">
        <w:t xml:space="preserve"> : </w:t>
      </w:r>
      <w:r w:rsidRPr="00605EB6">
        <w:t>Antonin Lagarde</w:t>
      </w:r>
      <w:r w:rsidR="00C474C1">
        <w:t xml:space="preserve">, </w:t>
      </w:r>
      <w:r w:rsidRPr="00605EB6">
        <w:t>ex-capitaine de francs-tireurs</w:t>
      </w:r>
      <w:r w:rsidR="00C474C1">
        <w:t>.</w:t>
      </w:r>
    </w:p>
    <w:p w14:paraId="7F875B41" w14:textId="193AB44A" w:rsidR="00C474C1" w:rsidRDefault="0094609C" w:rsidP="00C52F4A">
      <w:r>
        <w:lastRenderedPageBreak/>
        <w:t>— </w:t>
      </w:r>
      <w:r w:rsidR="00C52F4A" w:rsidRPr="00605EB6">
        <w:t>C</w:t>
      </w:r>
      <w:r w:rsidR="00C474C1">
        <w:t>’</w:t>
      </w:r>
      <w:r w:rsidR="00C52F4A" w:rsidRPr="00605EB6">
        <w:t>est bien</w:t>
      </w:r>
      <w:r w:rsidR="00C474C1">
        <w:t xml:space="preserve">, </w:t>
      </w:r>
      <w:r w:rsidR="00C52F4A" w:rsidRPr="00605EB6">
        <w:t>dit-il</w:t>
      </w:r>
      <w:r w:rsidR="00C474C1">
        <w:t xml:space="preserve">, </w:t>
      </w:r>
      <w:r w:rsidR="00C52F4A" w:rsidRPr="00605EB6">
        <w:t>aujourd</w:t>
      </w:r>
      <w:r w:rsidR="00C474C1">
        <w:t>’</w:t>
      </w:r>
      <w:r w:rsidR="00C52F4A" w:rsidRPr="00605EB6">
        <w:t>hui même nous nous occuperons de l</w:t>
      </w:r>
      <w:r w:rsidR="00C474C1">
        <w:t>’</w:t>
      </w:r>
      <w:r w:rsidR="00C52F4A" w:rsidRPr="00605EB6">
        <w:t>affaire</w:t>
      </w:r>
      <w:r w:rsidR="00C474C1">
        <w:t>.</w:t>
      </w:r>
    </w:p>
    <w:p w14:paraId="4936E58C" w14:textId="700EEA8D" w:rsidR="00C474C1" w:rsidRDefault="0094609C" w:rsidP="00C52F4A">
      <w:r>
        <w:t>— </w:t>
      </w:r>
      <w:r w:rsidR="00C52F4A" w:rsidRPr="00605EB6">
        <w:t>Pour tout ce qu</w:t>
      </w:r>
      <w:r w:rsidR="00C474C1">
        <w:t>’</w:t>
      </w:r>
      <w:r w:rsidR="00C52F4A" w:rsidRPr="00605EB6">
        <w:t>on pourra exiger de moi</w:t>
      </w:r>
      <w:r w:rsidR="00C474C1">
        <w:t xml:space="preserve">, </w:t>
      </w:r>
      <w:r w:rsidR="00C52F4A" w:rsidRPr="00605EB6">
        <w:t>je me mets entièrement à la disposition de messieurs du parquet</w:t>
      </w:r>
      <w:r w:rsidR="00C474C1">
        <w:t>.</w:t>
      </w:r>
    </w:p>
    <w:p w14:paraId="5CC93688" w14:textId="1BBE5FE6" w:rsidR="00C474C1" w:rsidRDefault="0094609C" w:rsidP="00C52F4A">
      <w:r>
        <w:t>— </w:t>
      </w:r>
      <w:r w:rsidR="00C52F4A" w:rsidRPr="00605EB6">
        <w:t>C</w:t>
      </w:r>
      <w:r w:rsidR="00C474C1">
        <w:t>’</w:t>
      </w:r>
      <w:r w:rsidR="00C52F4A" w:rsidRPr="00605EB6">
        <w:t>est entendu</w:t>
      </w:r>
      <w:r w:rsidR="00C474C1">
        <w:t> !.</w:t>
      </w:r>
    </w:p>
    <w:p w14:paraId="1656B0F7" w14:textId="33D1BC30" w:rsidR="00C474C1" w:rsidRDefault="0094609C" w:rsidP="00C52F4A">
      <w:r>
        <w:t>— </w:t>
      </w:r>
      <w:r w:rsidR="00C52F4A" w:rsidRPr="00605EB6">
        <w:t>Je ne veux pas abuser plus longtemps de vos instants</w:t>
      </w:r>
      <w:r w:rsidR="00C474C1">
        <w:t xml:space="preserve"> ; </w:t>
      </w:r>
      <w:r w:rsidR="00C52F4A" w:rsidRPr="00605EB6">
        <w:t>mais</w:t>
      </w:r>
      <w:r w:rsidR="00C474C1">
        <w:t xml:space="preserve">, </w:t>
      </w:r>
      <w:r w:rsidR="00C52F4A" w:rsidRPr="00605EB6">
        <w:t>avant de me retirer</w:t>
      </w:r>
      <w:r w:rsidR="00C474C1">
        <w:t xml:space="preserve">, </w:t>
      </w:r>
      <w:r w:rsidR="00C52F4A" w:rsidRPr="00605EB6">
        <w:t>j</w:t>
      </w:r>
      <w:r w:rsidR="00C474C1">
        <w:t>’</w:t>
      </w:r>
      <w:r w:rsidR="00C52F4A" w:rsidRPr="00605EB6">
        <w:t>ai une faveur à vous demander</w:t>
      </w:r>
      <w:r w:rsidR="00C474C1">
        <w:t>.</w:t>
      </w:r>
    </w:p>
    <w:p w14:paraId="3A3CAC2C" w14:textId="35046147" w:rsidR="00C474C1" w:rsidRDefault="0094609C" w:rsidP="00C52F4A">
      <w:r>
        <w:t>— </w:t>
      </w:r>
      <w:r w:rsidR="00C52F4A" w:rsidRPr="00605EB6">
        <w:t>Laquelle</w:t>
      </w:r>
      <w:r w:rsidR="00C474C1">
        <w:t> ?</w:t>
      </w:r>
    </w:p>
    <w:p w14:paraId="2C59AC8F" w14:textId="39CB21F3" w:rsidR="00C474C1" w:rsidRDefault="0094609C" w:rsidP="00C52F4A">
      <w:r>
        <w:t>— </w:t>
      </w:r>
      <w:r w:rsidR="00C52F4A" w:rsidRPr="00605EB6">
        <w:t>Je vous prie de m</w:t>
      </w:r>
      <w:r w:rsidR="00C474C1">
        <w:t>’</w:t>
      </w:r>
      <w:r w:rsidR="00C52F4A" w:rsidRPr="00605EB6">
        <w:t>accorder l</w:t>
      </w:r>
      <w:r w:rsidR="00C474C1">
        <w:t>’</w:t>
      </w:r>
      <w:r w:rsidR="00C52F4A" w:rsidRPr="00605EB6">
        <w:t>autorisation de faire aujourd</w:t>
      </w:r>
      <w:r w:rsidR="00C474C1">
        <w:t>’</w:t>
      </w:r>
      <w:r w:rsidR="00C52F4A" w:rsidRPr="00605EB6">
        <w:t xml:space="preserve">hui </w:t>
      </w:r>
      <w:r w:rsidR="005F6601" w:rsidRPr="00605EB6">
        <w:t>un</w:t>
      </w:r>
      <w:r w:rsidR="005F6601">
        <w:t>e</w:t>
      </w:r>
      <w:r w:rsidR="005F6601" w:rsidRPr="00605EB6">
        <w:t xml:space="preserve"> </w:t>
      </w:r>
      <w:r w:rsidR="00C52F4A" w:rsidRPr="00605EB6">
        <w:t>visite au prisonnier</w:t>
      </w:r>
      <w:r w:rsidR="00C474C1">
        <w:t>.</w:t>
      </w:r>
    </w:p>
    <w:p w14:paraId="65ACE3A6" w14:textId="38C1EBE6" w:rsidR="00C474C1" w:rsidRDefault="0094609C" w:rsidP="00C52F4A">
      <w:r>
        <w:t>— </w:t>
      </w:r>
      <w:r w:rsidR="00C52F4A" w:rsidRPr="00605EB6">
        <w:t>Seul</w:t>
      </w:r>
      <w:r w:rsidR="00C474C1">
        <w:t> ?</w:t>
      </w:r>
    </w:p>
    <w:p w14:paraId="6C0D8CAE" w14:textId="10216F3B" w:rsidR="00C474C1" w:rsidRDefault="0094609C" w:rsidP="00C52F4A">
      <w:r>
        <w:t>— </w:t>
      </w:r>
      <w:r w:rsidR="00C52F4A" w:rsidRPr="00605EB6">
        <w:t>Oui</w:t>
      </w:r>
      <w:r w:rsidR="00C474C1">
        <w:t xml:space="preserve">, </w:t>
      </w:r>
      <w:r w:rsidR="00C52F4A" w:rsidRPr="00605EB6">
        <w:t>monsieur</w:t>
      </w:r>
      <w:r w:rsidR="00C474C1">
        <w:t xml:space="preserve">, </w:t>
      </w:r>
      <w:r w:rsidR="00C52F4A" w:rsidRPr="00605EB6">
        <w:t>seul</w:t>
      </w:r>
      <w:r w:rsidR="00C474C1">
        <w:t>.</w:t>
      </w:r>
    </w:p>
    <w:p w14:paraId="0FE8E9A4" w14:textId="68A47B38" w:rsidR="00C474C1" w:rsidRDefault="00C52F4A" w:rsidP="00C52F4A">
      <w:r w:rsidRPr="00605EB6">
        <w:t xml:space="preserve">Le magistrat prit un feuillet de papier sur lequel il écrivit quelques lignes et le remit à </w:t>
      </w:r>
      <w:r w:rsidR="00C474C1">
        <w:t>M. </w:t>
      </w:r>
      <w:r w:rsidRPr="00605EB6">
        <w:t>Lagarde</w:t>
      </w:r>
      <w:r w:rsidR="00C474C1">
        <w:t>.</w:t>
      </w:r>
    </w:p>
    <w:p w14:paraId="4932C4D1" w14:textId="4EC35B8B" w:rsidR="00C474C1" w:rsidRDefault="0094609C" w:rsidP="00C52F4A">
      <w:r>
        <w:t>— </w:t>
      </w:r>
      <w:r w:rsidR="00C52F4A" w:rsidRPr="00605EB6">
        <w:t>Monsieur</w:t>
      </w:r>
      <w:r w:rsidR="00C474C1">
        <w:t xml:space="preserve">, </w:t>
      </w:r>
      <w:r w:rsidR="00C52F4A" w:rsidRPr="00605EB6">
        <w:t>je vous remercie infiniment</w:t>
      </w:r>
      <w:r w:rsidR="00C474C1">
        <w:t xml:space="preserve">, </w:t>
      </w:r>
      <w:r w:rsidR="00C52F4A" w:rsidRPr="00605EB6">
        <w:t>dit celui-ci en se levant</w:t>
      </w:r>
      <w:r w:rsidR="00C474C1">
        <w:t>.</w:t>
      </w:r>
    </w:p>
    <w:p w14:paraId="3A555AC9" w14:textId="77DE7FA1" w:rsidR="00C474C1" w:rsidRDefault="00C52F4A" w:rsidP="00C52F4A">
      <w:r w:rsidRPr="00605EB6">
        <w:t xml:space="preserve">Les deux hommes se saluèrent courtoisement et </w:t>
      </w:r>
      <w:r w:rsidR="00C474C1">
        <w:t>M. </w:t>
      </w:r>
      <w:r w:rsidRPr="00605EB6">
        <w:t>Lagarde sortit du cabinet</w:t>
      </w:r>
      <w:r w:rsidR="00C474C1">
        <w:t>.</w:t>
      </w:r>
    </w:p>
    <w:p w14:paraId="192A7DB0" w14:textId="3BB56E4D" w:rsidR="00C52F4A" w:rsidRPr="00605EB6" w:rsidRDefault="00C52F4A" w:rsidP="00C474C1">
      <w:pPr>
        <w:pStyle w:val="Titre2"/>
      </w:pPr>
      <w:bookmarkStart w:id="51" w:name="_Toc197617896"/>
      <w:r w:rsidRPr="00605EB6">
        <w:lastRenderedPageBreak/>
        <w:t>XIV</w:t>
      </w:r>
      <w:r w:rsidRPr="00605EB6">
        <w:br/>
      </w:r>
      <w:r w:rsidRPr="00605EB6">
        <w:br/>
        <w:t>LA CELLULE N</w:t>
      </w:r>
      <w:r w:rsidR="00C474C1">
        <w:t>° </w:t>
      </w:r>
      <w:r w:rsidR="00C474C1" w:rsidRPr="00605EB6">
        <w:t>2</w:t>
      </w:r>
      <w:bookmarkEnd w:id="51"/>
    </w:p>
    <w:p w14:paraId="3064E820" w14:textId="1AA82832" w:rsidR="00C474C1" w:rsidRDefault="00C52F4A" w:rsidP="00C52F4A">
      <w:r w:rsidRPr="002B3ACA">
        <w:t>En rentrant chez lui</w:t>
      </w:r>
      <w:r w:rsidR="00C474C1">
        <w:t>, M. </w:t>
      </w:r>
      <w:r w:rsidRPr="002B3ACA">
        <w:t>Lagarde dit à Landry</w:t>
      </w:r>
      <w:r w:rsidR="00C474C1">
        <w:t> :</w:t>
      </w:r>
    </w:p>
    <w:p w14:paraId="23A4D5A2" w14:textId="6D5C56AB" w:rsidR="00C474C1" w:rsidRDefault="0094609C" w:rsidP="00C52F4A">
      <w:r>
        <w:t>— </w:t>
      </w:r>
      <w:r w:rsidR="00C52F4A" w:rsidRPr="002B3ACA">
        <w:t>Comme je l</w:t>
      </w:r>
      <w:r w:rsidR="00C474C1">
        <w:t>’</w:t>
      </w:r>
      <w:r w:rsidR="00C52F4A" w:rsidRPr="002B3ACA">
        <w:t>espérais</w:t>
      </w:r>
      <w:r w:rsidR="00C474C1">
        <w:t xml:space="preserve">, </w:t>
      </w:r>
      <w:r w:rsidR="00C52F4A" w:rsidRPr="002B3ACA">
        <w:t>j</w:t>
      </w:r>
      <w:r w:rsidR="00C474C1">
        <w:t>’</w:t>
      </w:r>
      <w:r w:rsidR="00C52F4A" w:rsidRPr="002B3ACA">
        <w:t>ai réussi dans ma démarche</w:t>
      </w:r>
      <w:r w:rsidR="00C474C1">
        <w:t xml:space="preserve"> ; </w:t>
      </w:r>
      <w:r w:rsidR="00C52F4A" w:rsidRPr="002B3ACA">
        <w:t>nous pouvons louer la maison dès aujourd</w:t>
      </w:r>
      <w:r w:rsidR="00C474C1">
        <w:t>’</w:t>
      </w:r>
      <w:r w:rsidR="00C52F4A" w:rsidRPr="002B3ACA">
        <w:t>hui</w:t>
      </w:r>
      <w:r w:rsidR="00C474C1">
        <w:t xml:space="preserve">. </w:t>
      </w:r>
      <w:r w:rsidR="00C52F4A" w:rsidRPr="002B3ACA">
        <w:t>Tu verras le notaire</w:t>
      </w:r>
      <w:r w:rsidR="00C474C1">
        <w:t xml:space="preserve">, </w:t>
      </w:r>
      <w:r w:rsidR="00C52F4A" w:rsidRPr="002B3ACA">
        <w:t>tu le prieras de préparer le bail de trois ans</w:t>
      </w:r>
      <w:r w:rsidR="00C474C1">
        <w:t xml:space="preserve"> ; </w:t>
      </w:r>
      <w:r w:rsidR="00C52F4A" w:rsidRPr="002B3ACA">
        <w:t>ce soir je passerai à l</w:t>
      </w:r>
      <w:r w:rsidR="00C474C1">
        <w:t>’</w:t>
      </w:r>
      <w:r w:rsidR="00C52F4A" w:rsidRPr="002B3ACA">
        <w:t>étude pour le signer</w:t>
      </w:r>
      <w:r w:rsidR="00C474C1">
        <w:t>.</w:t>
      </w:r>
    </w:p>
    <w:p w14:paraId="0D8434DD" w14:textId="77777777" w:rsidR="00C474C1" w:rsidRDefault="00C474C1" w:rsidP="00C52F4A">
      <w:r>
        <w:t>» </w:t>
      </w:r>
      <w:r w:rsidR="00C52F4A" w:rsidRPr="00605EB6">
        <w:t>Quand tu auras vu le notaire</w:t>
      </w:r>
      <w:r>
        <w:t xml:space="preserve">, </w:t>
      </w:r>
      <w:r w:rsidR="00C52F4A" w:rsidRPr="00605EB6">
        <w:t>tu iras trouver le tapissier et tu lui diras de se mettre à l</w:t>
      </w:r>
      <w:r>
        <w:t>’</w:t>
      </w:r>
      <w:r w:rsidR="00C52F4A" w:rsidRPr="00605EB6">
        <w:t>œuvre immédiatement</w:t>
      </w:r>
      <w:r>
        <w:t xml:space="preserve"> : </w:t>
      </w:r>
      <w:r w:rsidR="00C52F4A" w:rsidRPr="00605EB6">
        <w:t>on travaillera jour et nuit</w:t>
      </w:r>
      <w:r>
        <w:t xml:space="preserve"> ; </w:t>
      </w:r>
      <w:r w:rsidR="00C52F4A" w:rsidRPr="00605EB6">
        <w:t>s</w:t>
      </w:r>
      <w:r>
        <w:t>’</w:t>
      </w:r>
      <w:r w:rsidR="00C52F4A" w:rsidRPr="00605EB6">
        <w:t>il ne lui est pas possible de faire tout à lui seul</w:t>
      </w:r>
      <w:r>
        <w:t xml:space="preserve">, </w:t>
      </w:r>
      <w:r w:rsidR="00C52F4A" w:rsidRPr="00605EB6">
        <w:t>il se fera aider par ses confrères</w:t>
      </w:r>
      <w:r>
        <w:t xml:space="preserve"> ; </w:t>
      </w:r>
      <w:r w:rsidR="00C52F4A" w:rsidRPr="00605EB6">
        <w:t>il faut que dans trois jours la maison soit meublée et toutes les tapisseries posées</w:t>
      </w:r>
      <w:r>
        <w:t>.</w:t>
      </w:r>
    </w:p>
    <w:p w14:paraId="4B5647E4" w14:textId="77777777" w:rsidR="00C474C1" w:rsidRDefault="00C474C1" w:rsidP="00C52F4A">
      <w:r>
        <w:t>» </w:t>
      </w:r>
      <w:r w:rsidR="00C52F4A" w:rsidRPr="00605EB6">
        <w:t>Tu lui remettras cette note</w:t>
      </w:r>
      <w:r>
        <w:t xml:space="preserve">, </w:t>
      </w:r>
      <w:r w:rsidR="00C52F4A" w:rsidRPr="00605EB6">
        <w:t>que j</w:t>
      </w:r>
      <w:r>
        <w:t>’</w:t>
      </w:r>
      <w:r w:rsidR="00C52F4A" w:rsidRPr="00605EB6">
        <w:t>ai préparée hier soir</w:t>
      </w:r>
      <w:r>
        <w:t xml:space="preserve"> : </w:t>
      </w:r>
      <w:r w:rsidR="00C52F4A" w:rsidRPr="00605EB6">
        <w:t>elle lui dit quel mobilier il doit acheter</w:t>
      </w:r>
      <w:r>
        <w:t xml:space="preserve">, </w:t>
      </w:r>
      <w:r w:rsidR="00C52F4A" w:rsidRPr="00605EB6">
        <w:t>il n</w:t>
      </w:r>
      <w:r>
        <w:t>’</w:t>
      </w:r>
      <w:r w:rsidR="00C52F4A" w:rsidRPr="00605EB6">
        <w:t>aura qu</w:t>
      </w:r>
      <w:r>
        <w:t>’</w:t>
      </w:r>
      <w:r w:rsidR="00C52F4A" w:rsidRPr="00605EB6">
        <w:t>à suivre exactement ces indications pour meubler et arranger chaque pièce</w:t>
      </w:r>
      <w:r>
        <w:t xml:space="preserve"> ; </w:t>
      </w:r>
      <w:r w:rsidR="00C52F4A" w:rsidRPr="00605EB6">
        <w:t>qu</w:t>
      </w:r>
      <w:r>
        <w:t>’</w:t>
      </w:r>
      <w:r w:rsidR="00C52F4A" w:rsidRPr="00605EB6">
        <w:t>il apporte surtout tous ses soins à l</w:t>
      </w:r>
      <w:r>
        <w:t>’</w:t>
      </w:r>
      <w:r w:rsidR="00C52F4A" w:rsidRPr="00605EB6">
        <w:t>ameublement et à la décoration de l</w:t>
      </w:r>
      <w:r>
        <w:t>’</w:t>
      </w:r>
      <w:r w:rsidR="00C52F4A" w:rsidRPr="00605EB6">
        <w:t>appartement des deux dames</w:t>
      </w:r>
      <w:r>
        <w:t>.</w:t>
      </w:r>
    </w:p>
    <w:p w14:paraId="47DEE616" w14:textId="5BF1BE84" w:rsidR="00C474C1" w:rsidRDefault="00C52F4A" w:rsidP="00C52F4A">
      <w:r w:rsidRPr="00605EB6">
        <w:t>Le déjeuner était prêt</w:t>
      </w:r>
      <w:r w:rsidR="00C474C1">
        <w:t>. M. </w:t>
      </w:r>
      <w:r w:rsidRPr="00605EB6">
        <w:t>Lagarde se mit à table</w:t>
      </w:r>
      <w:r w:rsidR="00C474C1">
        <w:t>.</w:t>
      </w:r>
    </w:p>
    <w:p w14:paraId="6DB4BFE9" w14:textId="77777777" w:rsidR="00C474C1" w:rsidRDefault="00C52F4A" w:rsidP="00C52F4A">
      <w:r w:rsidRPr="00605EB6">
        <w:t>Aussitôt après avoir pris son repas</w:t>
      </w:r>
      <w:r w:rsidR="00C474C1">
        <w:t xml:space="preserve">, </w:t>
      </w:r>
      <w:r w:rsidRPr="00605EB6">
        <w:t>il sortit et se rendit à la prison</w:t>
      </w:r>
      <w:r w:rsidR="00C474C1">
        <w:t>.</w:t>
      </w:r>
    </w:p>
    <w:p w14:paraId="2AA92D53" w14:textId="77777777" w:rsidR="00C474C1" w:rsidRDefault="00C52F4A" w:rsidP="00C52F4A">
      <w:r w:rsidRPr="00605EB6">
        <w:t>Les lourdes portes de fer s</w:t>
      </w:r>
      <w:r w:rsidR="00C474C1">
        <w:t>’</w:t>
      </w:r>
      <w:r w:rsidRPr="00605EB6">
        <w:t>ouvrirent devant lui ou plutôt devant le permis dont il était porteur</w:t>
      </w:r>
      <w:r w:rsidR="00C474C1">
        <w:t xml:space="preserve">. </w:t>
      </w:r>
      <w:r w:rsidRPr="00605EB6">
        <w:t>Le directeur de la prison se trouvant absent</w:t>
      </w:r>
      <w:r w:rsidR="00C474C1">
        <w:t xml:space="preserve">, </w:t>
      </w:r>
      <w:r w:rsidRPr="00605EB6">
        <w:t>on le fit entrer au greffe</w:t>
      </w:r>
      <w:r w:rsidR="00C474C1">
        <w:t xml:space="preserve">. </w:t>
      </w:r>
      <w:r w:rsidRPr="00605EB6">
        <w:t>Le greffier prit le permis</w:t>
      </w:r>
      <w:r w:rsidR="00C474C1">
        <w:t xml:space="preserve">, </w:t>
      </w:r>
      <w:r w:rsidRPr="00605EB6">
        <w:t>s</w:t>
      </w:r>
      <w:r w:rsidR="00C474C1">
        <w:t>’</w:t>
      </w:r>
      <w:r w:rsidRPr="00605EB6">
        <w:t>inclina respectueusement devant le visiteur et appela un gardien</w:t>
      </w:r>
      <w:r w:rsidR="00C474C1">
        <w:t>.</w:t>
      </w:r>
    </w:p>
    <w:p w14:paraId="2B90A418" w14:textId="66B6A9B5" w:rsidR="00C474C1" w:rsidRDefault="0094609C" w:rsidP="00C52F4A">
      <w:r>
        <w:lastRenderedPageBreak/>
        <w:t>— </w:t>
      </w:r>
      <w:r w:rsidR="00C52F4A" w:rsidRPr="00605EB6">
        <w:t>Vous allez conduire monsieur à la cellule n</w:t>
      </w:r>
      <w:r w:rsidR="00C474C1">
        <w:t>° </w:t>
      </w:r>
      <w:r w:rsidR="00C474C1" w:rsidRPr="00605EB6">
        <w:t>2</w:t>
      </w:r>
      <w:r w:rsidR="00C474C1">
        <w:t xml:space="preserve">, </w:t>
      </w:r>
      <w:r w:rsidR="00C52F4A" w:rsidRPr="00605EB6">
        <w:t>lui dit-il</w:t>
      </w:r>
      <w:r w:rsidR="00C474C1">
        <w:t>.</w:t>
      </w:r>
    </w:p>
    <w:p w14:paraId="39451DCA" w14:textId="3D10A51D" w:rsidR="00C474C1" w:rsidRDefault="00C474C1" w:rsidP="00C52F4A">
      <w:r>
        <w:t>M. </w:t>
      </w:r>
      <w:r w:rsidR="00C52F4A" w:rsidRPr="00605EB6">
        <w:t>Lagarde suivit le gardien</w:t>
      </w:r>
      <w:r>
        <w:t>.</w:t>
      </w:r>
    </w:p>
    <w:p w14:paraId="7DAAEB0B" w14:textId="77777777" w:rsidR="00C474C1" w:rsidRDefault="00C52F4A" w:rsidP="00C52F4A">
      <w:r w:rsidRPr="00605EB6">
        <w:t>On traversa une première cour</w:t>
      </w:r>
      <w:r w:rsidR="00C474C1">
        <w:t xml:space="preserve">, </w:t>
      </w:r>
      <w:r w:rsidRPr="00605EB6">
        <w:t>puis une seconde</w:t>
      </w:r>
      <w:r w:rsidR="00C474C1">
        <w:t xml:space="preserve">, </w:t>
      </w:r>
      <w:r w:rsidRPr="00605EB6">
        <w:t>après avoir passé sous une voûte</w:t>
      </w:r>
      <w:r w:rsidR="00C474C1">
        <w:t xml:space="preserve"> ; </w:t>
      </w:r>
      <w:r w:rsidRPr="00605EB6">
        <w:t>par un escalier étroit</w:t>
      </w:r>
      <w:r w:rsidR="00C474C1">
        <w:t xml:space="preserve">, </w:t>
      </w:r>
      <w:r w:rsidRPr="00605EB6">
        <w:t>faiblement éclairé</w:t>
      </w:r>
      <w:r w:rsidR="00C474C1">
        <w:t xml:space="preserve">, </w:t>
      </w:r>
      <w:r w:rsidRPr="00605EB6">
        <w:t>on monta au premier étage du corps de bâtiment</w:t>
      </w:r>
      <w:r w:rsidR="00C474C1">
        <w:t>.</w:t>
      </w:r>
    </w:p>
    <w:p w14:paraId="4C5A603C" w14:textId="77777777" w:rsidR="00C474C1" w:rsidRDefault="00C52F4A" w:rsidP="00C52F4A">
      <w:r w:rsidRPr="00605EB6">
        <w:t>Le gardien s</w:t>
      </w:r>
      <w:r w:rsidR="00C474C1">
        <w:t>’</w:t>
      </w:r>
      <w:r w:rsidRPr="00605EB6">
        <w:t>arrêta</w:t>
      </w:r>
      <w:r w:rsidR="00C474C1">
        <w:t>.</w:t>
      </w:r>
    </w:p>
    <w:p w14:paraId="7E603C87" w14:textId="02AE7247" w:rsidR="00C474C1" w:rsidRDefault="0094609C" w:rsidP="00C52F4A">
      <w:r>
        <w:t>— </w:t>
      </w:r>
      <w:r w:rsidR="00C52F4A" w:rsidRPr="00605EB6">
        <w:t>Monsieur</w:t>
      </w:r>
      <w:r w:rsidR="00C474C1">
        <w:t xml:space="preserve">, </w:t>
      </w:r>
      <w:r w:rsidR="00C52F4A" w:rsidRPr="00605EB6">
        <w:t>demanda-t-il</w:t>
      </w:r>
      <w:r w:rsidR="00C474C1">
        <w:t xml:space="preserve">, </w:t>
      </w:r>
      <w:r w:rsidR="00C52F4A" w:rsidRPr="00605EB6">
        <w:t>désirez-vous voir le sauvage avant que rien ne l</w:t>
      </w:r>
      <w:r w:rsidR="00C474C1">
        <w:t>’</w:t>
      </w:r>
      <w:r w:rsidR="00C52F4A" w:rsidRPr="00605EB6">
        <w:t>ait averti de votre présence</w:t>
      </w:r>
      <w:r w:rsidR="00C474C1">
        <w:t> ?</w:t>
      </w:r>
    </w:p>
    <w:p w14:paraId="6C7E47CF" w14:textId="5C32EA86" w:rsidR="00C474C1" w:rsidRDefault="0094609C" w:rsidP="00C52F4A">
      <w:r>
        <w:t>— </w:t>
      </w:r>
      <w:r w:rsidR="00C52F4A" w:rsidRPr="00605EB6">
        <w:t>Est-ce que c</w:t>
      </w:r>
      <w:r w:rsidR="00C474C1">
        <w:t>’</w:t>
      </w:r>
      <w:r w:rsidR="00C52F4A" w:rsidRPr="00605EB6">
        <w:t>est possible</w:t>
      </w:r>
      <w:r w:rsidR="00C474C1">
        <w:t> ?</w:t>
      </w:r>
    </w:p>
    <w:p w14:paraId="643AFED1" w14:textId="6D62CABD" w:rsidR="00C474C1" w:rsidRDefault="0094609C" w:rsidP="00C52F4A">
      <w:r>
        <w:t>— </w:t>
      </w:r>
      <w:r w:rsidR="00C52F4A" w:rsidRPr="00605EB6">
        <w:t>Oui</w:t>
      </w:r>
      <w:r w:rsidR="00C474C1">
        <w:t xml:space="preserve">, </w:t>
      </w:r>
      <w:r w:rsidR="00C52F4A" w:rsidRPr="00605EB6">
        <w:t>monsieur</w:t>
      </w:r>
      <w:r w:rsidR="00C474C1">
        <w:t>.</w:t>
      </w:r>
    </w:p>
    <w:p w14:paraId="4E0FB41A" w14:textId="235A10AC" w:rsidR="00C474C1" w:rsidRDefault="0094609C" w:rsidP="00C52F4A">
      <w:r>
        <w:t>— </w:t>
      </w:r>
      <w:r w:rsidR="00C52F4A" w:rsidRPr="00605EB6">
        <w:t>Alors</w:t>
      </w:r>
      <w:r w:rsidR="00C474C1">
        <w:t xml:space="preserve">, </w:t>
      </w:r>
      <w:r w:rsidR="00C52F4A" w:rsidRPr="00605EB6">
        <w:t>faites</w:t>
      </w:r>
      <w:r w:rsidR="00C474C1">
        <w:t>.</w:t>
      </w:r>
    </w:p>
    <w:p w14:paraId="1C6BC5ED" w14:textId="77777777" w:rsidR="00C474C1" w:rsidRDefault="00C52F4A" w:rsidP="00C52F4A">
      <w:r w:rsidRPr="00605EB6">
        <w:t>Le gardien s</w:t>
      </w:r>
      <w:r w:rsidR="00C474C1">
        <w:t>’</w:t>
      </w:r>
      <w:r w:rsidRPr="00605EB6">
        <w:t>approcha d</w:t>
      </w:r>
      <w:r w:rsidR="00C474C1">
        <w:t>’</w:t>
      </w:r>
      <w:r w:rsidRPr="00605EB6">
        <w:t>une porte</w:t>
      </w:r>
      <w:r w:rsidR="00C474C1">
        <w:t xml:space="preserve">, </w:t>
      </w:r>
      <w:r w:rsidRPr="00605EB6">
        <w:t>fit glisser doucement dans sa rainure un petit panneau d</w:t>
      </w:r>
      <w:r w:rsidR="00C474C1">
        <w:t>’</w:t>
      </w:r>
      <w:r w:rsidRPr="00605EB6">
        <w:t>un décimètre carré</w:t>
      </w:r>
      <w:r w:rsidR="00C474C1">
        <w:t xml:space="preserve">, </w:t>
      </w:r>
      <w:r w:rsidRPr="00605EB6">
        <w:t>qui mit à découvert un judas</w:t>
      </w:r>
      <w:r w:rsidR="00C474C1">
        <w:t xml:space="preserve">, </w:t>
      </w:r>
      <w:r w:rsidRPr="00605EB6">
        <w:t>à peine grand comme le quart du panneau</w:t>
      </w:r>
      <w:r w:rsidR="00C474C1">
        <w:t>.</w:t>
      </w:r>
    </w:p>
    <w:p w14:paraId="7FC5A23C" w14:textId="5FD31215" w:rsidR="00C474C1" w:rsidRDefault="0094609C" w:rsidP="00C52F4A">
      <w:r>
        <w:t>— </w:t>
      </w:r>
      <w:r w:rsidR="00C52F4A" w:rsidRPr="00605EB6">
        <w:t>Regardez</w:t>
      </w:r>
      <w:r w:rsidR="00C474C1">
        <w:t xml:space="preserve">, </w:t>
      </w:r>
      <w:r w:rsidR="00C52F4A" w:rsidRPr="00605EB6">
        <w:t>monsieur</w:t>
      </w:r>
      <w:r w:rsidR="00C474C1">
        <w:t xml:space="preserve">, </w:t>
      </w:r>
      <w:r w:rsidR="00C52F4A" w:rsidRPr="00605EB6">
        <w:t>dit le gardien à voix basse</w:t>
      </w:r>
      <w:r w:rsidR="00C474C1">
        <w:t xml:space="preserve"> ; </w:t>
      </w:r>
      <w:r w:rsidR="00C52F4A" w:rsidRPr="00605EB6">
        <w:t>vous allez le voir dans sa position habituelle</w:t>
      </w:r>
      <w:r w:rsidR="00C474C1">
        <w:t xml:space="preserve"> ; </w:t>
      </w:r>
      <w:r w:rsidR="00C52F4A" w:rsidRPr="00605EB6">
        <w:t>c</w:t>
      </w:r>
      <w:r w:rsidR="00C474C1">
        <w:t>’</w:t>
      </w:r>
      <w:r w:rsidR="00C52F4A" w:rsidRPr="00605EB6">
        <w:t>est ainsi qu</w:t>
      </w:r>
      <w:r w:rsidR="00C474C1">
        <w:t>’</w:t>
      </w:r>
      <w:r w:rsidR="00C52F4A" w:rsidRPr="00605EB6">
        <w:t>il est tous les jours</w:t>
      </w:r>
      <w:r w:rsidR="00C474C1">
        <w:t xml:space="preserve"> ; </w:t>
      </w:r>
      <w:r w:rsidR="00C52F4A" w:rsidRPr="00605EB6">
        <w:t>c</w:t>
      </w:r>
      <w:r w:rsidR="00C474C1">
        <w:t>’</w:t>
      </w:r>
      <w:r w:rsidR="00C52F4A" w:rsidRPr="00605EB6">
        <w:t>est à peine s</w:t>
      </w:r>
      <w:r w:rsidR="00C474C1">
        <w:t>’</w:t>
      </w:r>
      <w:r w:rsidR="00C52F4A" w:rsidRPr="00605EB6">
        <w:t>il change d</w:t>
      </w:r>
      <w:r w:rsidR="00C474C1">
        <w:t>’</w:t>
      </w:r>
      <w:r w:rsidR="00C52F4A" w:rsidRPr="00605EB6">
        <w:t>attitude deux ou trois fois dans la journée</w:t>
      </w:r>
      <w:r w:rsidR="00C474C1">
        <w:t>.</w:t>
      </w:r>
    </w:p>
    <w:p w14:paraId="4E450C97" w14:textId="52B7A1EB" w:rsidR="00C474C1" w:rsidRDefault="00C474C1" w:rsidP="00C52F4A">
      <w:r>
        <w:t>M. </w:t>
      </w:r>
      <w:r w:rsidR="00C52F4A" w:rsidRPr="00605EB6">
        <w:t>Lagarde se baissa à la hauteur du trou et regarda</w:t>
      </w:r>
      <w:r>
        <w:t>.</w:t>
      </w:r>
    </w:p>
    <w:p w14:paraId="2049F908" w14:textId="77777777" w:rsidR="00C474C1" w:rsidRDefault="00C52F4A" w:rsidP="00C52F4A">
      <w:r w:rsidRPr="00605EB6">
        <w:t>Le prisonnier était dans un coin de la cellule</w:t>
      </w:r>
      <w:r w:rsidR="00C474C1">
        <w:t xml:space="preserve">, </w:t>
      </w:r>
      <w:r w:rsidRPr="00605EB6">
        <w:t>accroupi</w:t>
      </w:r>
      <w:r w:rsidR="00C474C1">
        <w:t xml:space="preserve">, </w:t>
      </w:r>
      <w:r w:rsidRPr="00605EB6">
        <w:t>le corps courbé</w:t>
      </w:r>
      <w:r w:rsidR="00C474C1">
        <w:t xml:space="preserve">, </w:t>
      </w:r>
      <w:r w:rsidRPr="00605EB6">
        <w:t>tenant dans ses mains sa tête appuyée sur ses genoux</w:t>
      </w:r>
      <w:r w:rsidR="00C474C1">
        <w:t>.</w:t>
      </w:r>
    </w:p>
    <w:p w14:paraId="4104046F" w14:textId="4465B966" w:rsidR="00C474C1" w:rsidRDefault="00C474C1" w:rsidP="00C52F4A">
      <w:r>
        <w:t>M. </w:t>
      </w:r>
      <w:r w:rsidR="00C52F4A" w:rsidRPr="00605EB6">
        <w:t>Lagarde se redressa en poussant un soupir</w:t>
      </w:r>
      <w:r>
        <w:t xml:space="preserve">, </w:t>
      </w:r>
      <w:r w:rsidR="00C52F4A" w:rsidRPr="00605EB6">
        <w:t>et le gardien ouvrit la porte</w:t>
      </w:r>
      <w:r>
        <w:t xml:space="preserve">. </w:t>
      </w:r>
      <w:r w:rsidR="00C52F4A" w:rsidRPr="00605EB6">
        <w:t>Le prisonnier ne fit pas un mouvement</w:t>
      </w:r>
      <w:r>
        <w:t>.</w:t>
      </w:r>
    </w:p>
    <w:p w14:paraId="51D6C940" w14:textId="4EE850F9" w:rsidR="00C474C1" w:rsidRDefault="0094609C" w:rsidP="00C52F4A">
      <w:r>
        <w:lastRenderedPageBreak/>
        <w:t>— </w:t>
      </w:r>
      <w:r w:rsidR="00C52F4A" w:rsidRPr="00605EB6">
        <w:t>Il croit que je suis seul</w:t>
      </w:r>
      <w:r w:rsidR="00C474C1">
        <w:t xml:space="preserve">, </w:t>
      </w:r>
      <w:r w:rsidR="00C52F4A" w:rsidRPr="00605EB6">
        <w:t>dit le gardien</w:t>
      </w:r>
      <w:r w:rsidR="00C474C1">
        <w:t xml:space="preserve">, </w:t>
      </w:r>
      <w:r w:rsidR="00C52F4A" w:rsidRPr="00605EB6">
        <w:t>sans cela il serait déjà debout</w:t>
      </w:r>
      <w:r w:rsidR="00C474C1">
        <w:t>.</w:t>
      </w:r>
    </w:p>
    <w:p w14:paraId="14FA2004" w14:textId="77777777" w:rsidR="00C474C1" w:rsidRDefault="00C52F4A" w:rsidP="00C52F4A">
      <w:r w:rsidRPr="00605EB6">
        <w:t>Il s</w:t>
      </w:r>
      <w:r w:rsidR="00C474C1">
        <w:t>’</w:t>
      </w:r>
      <w:r w:rsidRPr="00605EB6">
        <w:t>approcha de Jean Loup et lui posa la main sur l</w:t>
      </w:r>
      <w:r w:rsidR="00C474C1">
        <w:t>’</w:t>
      </w:r>
      <w:r w:rsidRPr="00605EB6">
        <w:t>épaule</w:t>
      </w:r>
      <w:r w:rsidR="00C474C1">
        <w:t>.</w:t>
      </w:r>
    </w:p>
    <w:p w14:paraId="6E8BE760" w14:textId="77777777" w:rsidR="00C474C1" w:rsidRDefault="00C52F4A" w:rsidP="00C52F4A">
      <w:r w:rsidRPr="00605EB6">
        <w:t>La tête du prisonnier se redressa lentement et il jeta autour de la cellule un regard rapide qui rencontra le visiteur</w:t>
      </w:r>
      <w:r w:rsidR="00C474C1">
        <w:t xml:space="preserve">. </w:t>
      </w:r>
      <w:r w:rsidRPr="00605EB6">
        <w:t>Aussitôt ses yeux brillèrent et il bondit sur ses jambes</w:t>
      </w:r>
      <w:r w:rsidR="00C474C1">
        <w:t xml:space="preserve">, </w:t>
      </w:r>
      <w:r w:rsidRPr="00605EB6">
        <w:t>montrant les signes d</w:t>
      </w:r>
      <w:r w:rsidR="00C474C1">
        <w:t>’</w:t>
      </w:r>
      <w:r w:rsidRPr="00605EB6">
        <w:t>une grande inquiétude</w:t>
      </w:r>
      <w:r w:rsidR="00C474C1">
        <w:t>.</w:t>
      </w:r>
    </w:p>
    <w:p w14:paraId="7029E8D7" w14:textId="731AFE10" w:rsidR="00C474C1" w:rsidRDefault="00C474C1" w:rsidP="00C52F4A">
      <w:r>
        <w:t>M. </w:t>
      </w:r>
      <w:r w:rsidR="00C52F4A" w:rsidRPr="00605EB6">
        <w:t>Lagarde paraissait en proie à une émotion extraordinaire</w:t>
      </w:r>
      <w:r>
        <w:t>.</w:t>
      </w:r>
    </w:p>
    <w:p w14:paraId="46817100" w14:textId="1585CCF9" w:rsidR="00C474C1" w:rsidRDefault="0094609C" w:rsidP="00C52F4A">
      <w:r>
        <w:t>— </w:t>
      </w:r>
      <w:r w:rsidR="00C52F4A" w:rsidRPr="00605EB6">
        <w:t>Peut-être ne me reconnaîtra-t-il point</w:t>
      </w:r>
      <w:r w:rsidR="00C474C1">
        <w:t xml:space="preserve">, </w:t>
      </w:r>
      <w:r w:rsidR="00C52F4A" w:rsidRPr="00605EB6">
        <w:t>pensa-t-il</w:t>
      </w:r>
      <w:r w:rsidR="00C474C1">
        <w:t>.</w:t>
      </w:r>
    </w:p>
    <w:p w14:paraId="11F73976" w14:textId="77777777" w:rsidR="00C474C1" w:rsidRDefault="00C52F4A" w:rsidP="00C52F4A">
      <w:r w:rsidRPr="00605EB6">
        <w:t>Lentement il s</w:t>
      </w:r>
      <w:r w:rsidR="00C474C1">
        <w:t>’</w:t>
      </w:r>
      <w:r w:rsidRPr="00605EB6">
        <w:t>avança vers Jean Loup</w:t>
      </w:r>
      <w:r w:rsidR="00C474C1">
        <w:t xml:space="preserve">, </w:t>
      </w:r>
      <w:r w:rsidRPr="00605EB6">
        <w:t>qui fixait vers lui ses yeux étincelants</w:t>
      </w:r>
      <w:r w:rsidR="00C474C1">
        <w:t>.</w:t>
      </w:r>
    </w:p>
    <w:p w14:paraId="21198309" w14:textId="77777777" w:rsidR="00C474C1" w:rsidRDefault="00C52F4A" w:rsidP="00C52F4A">
      <w:r w:rsidRPr="00605EB6">
        <w:t>Soudain</w:t>
      </w:r>
      <w:r w:rsidR="00C474C1">
        <w:t xml:space="preserve">, </w:t>
      </w:r>
      <w:r w:rsidRPr="00605EB6">
        <w:t>le visage du prisonnier changea d</w:t>
      </w:r>
      <w:r w:rsidR="00C474C1">
        <w:t>’</w:t>
      </w:r>
      <w:r w:rsidRPr="00605EB6">
        <w:t>expression et il fit deux pas en avant</w:t>
      </w:r>
      <w:r w:rsidR="00C474C1">
        <w:t xml:space="preserve">, </w:t>
      </w:r>
      <w:r w:rsidRPr="00605EB6">
        <w:t>en criant</w:t>
      </w:r>
      <w:r w:rsidR="00C474C1">
        <w:t> :</w:t>
      </w:r>
    </w:p>
    <w:p w14:paraId="18EC7878" w14:textId="4E92F62A" w:rsidR="00C474C1" w:rsidRDefault="0094609C" w:rsidP="00C52F4A">
      <w:r>
        <w:t>— </w:t>
      </w:r>
      <w:r w:rsidR="00C52F4A" w:rsidRPr="00605EB6">
        <w:t>Jeanne</w:t>
      </w:r>
      <w:r w:rsidR="00C474C1">
        <w:t xml:space="preserve">, </w:t>
      </w:r>
      <w:r w:rsidR="00C52F4A" w:rsidRPr="00605EB6">
        <w:t>Jeanne</w:t>
      </w:r>
      <w:r w:rsidR="00C474C1">
        <w:t> !</w:t>
      </w:r>
    </w:p>
    <w:p w14:paraId="3411F0F3" w14:textId="06FCD896" w:rsidR="00C474C1" w:rsidRDefault="00C52F4A" w:rsidP="00C52F4A">
      <w:r w:rsidRPr="00605EB6">
        <w:t>Ah</w:t>
      </w:r>
      <w:r w:rsidR="00C474C1">
        <w:t xml:space="preserve"> ! </w:t>
      </w:r>
      <w:r w:rsidRPr="00605EB6">
        <w:t>il m</w:t>
      </w:r>
      <w:r w:rsidR="00C474C1">
        <w:t>’</w:t>
      </w:r>
      <w:r w:rsidRPr="00605EB6">
        <w:t>a reconnu</w:t>
      </w:r>
      <w:r w:rsidR="00C474C1">
        <w:t xml:space="preserve">, ! </w:t>
      </w:r>
      <w:r w:rsidRPr="00605EB6">
        <w:t xml:space="preserve">se dit </w:t>
      </w:r>
      <w:r w:rsidR="00C474C1">
        <w:t>M. </w:t>
      </w:r>
      <w:r w:rsidRPr="00605EB6">
        <w:t>Lagarde</w:t>
      </w:r>
      <w:r w:rsidR="00C474C1">
        <w:t>.</w:t>
      </w:r>
    </w:p>
    <w:p w14:paraId="7B79FE65" w14:textId="77777777" w:rsidR="00C474C1" w:rsidRDefault="00C52F4A" w:rsidP="00C52F4A">
      <w:r w:rsidRPr="00605EB6">
        <w:t>Et il répondit à l</w:t>
      </w:r>
      <w:r w:rsidR="00C474C1">
        <w:t>’</w:t>
      </w:r>
      <w:r w:rsidRPr="00605EB6">
        <w:t>exclamation de Jean Loup</w:t>
      </w:r>
      <w:r w:rsidR="00C474C1">
        <w:t xml:space="preserve">, </w:t>
      </w:r>
      <w:r w:rsidRPr="00605EB6">
        <w:t>en disant</w:t>
      </w:r>
      <w:r w:rsidR="00C474C1">
        <w:t> :</w:t>
      </w:r>
    </w:p>
    <w:p w14:paraId="27A220DA" w14:textId="01A13D7C" w:rsidR="00C474C1" w:rsidRDefault="0094609C" w:rsidP="00C52F4A">
      <w:r>
        <w:t>— </w:t>
      </w:r>
      <w:r w:rsidR="00C52F4A" w:rsidRPr="00605EB6">
        <w:t>Henriette</w:t>
      </w:r>
      <w:r w:rsidR="00C474C1">
        <w:t xml:space="preserve">, </w:t>
      </w:r>
      <w:r w:rsidR="00C52F4A" w:rsidRPr="00605EB6">
        <w:t>Henriette</w:t>
      </w:r>
      <w:r w:rsidR="00C474C1">
        <w:t> !</w:t>
      </w:r>
    </w:p>
    <w:p w14:paraId="6B0D09C7" w14:textId="77777777" w:rsidR="00C474C1" w:rsidRDefault="00C52F4A" w:rsidP="00C52F4A">
      <w:r w:rsidRPr="00605EB6">
        <w:t>Jean Loup tressaillit</w:t>
      </w:r>
      <w:r w:rsidR="00C474C1">
        <w:t xml:space="preserve">, </w:t>
      </w:r>
      <w:r w:rsidRPr="00605EB6">
        <w:t>et son regard ardent courut vers la porte</w:t>
      </w:r>
      <w:r w:rsidR="00C474C1">
        <w:t xml:space="preserve">, </w:t>
      </w:r>
      <w:r w:rsidRPr="00605EB6">
        <w:t>comme s</w:t>
      </w:r>
      <w:r w:rsidR="00C474C1">
        <w:t>’</w:t>
      </w:r>
      <w:r w:rsidRPr="00605EB6">
        <w:t>il se fût attendu à voir paraître celle dont le nom venait d</w:t>
      </w:r>
      <w:r w:rsidR="00C474C1">
        <w:t>’</w:t>
      </w:r>
      <w:r w:rsidRPr="00605EB6">
        <w:t>être prononcé</w:t>
      </w:r>
      <w:r w:rsidR="00C474C1">
        <w:t xml:space="preserve">. </w:t>
      </w:r>
      <w:r w:rsidRPr="00605EB6">
        <w:t>Mais</w:t>
      </w:r>
      <w:r w:rsidR="00C474C1">
        <w:t xml:space="preserve">, </w:t>
      </w:r>
      <w:r w:rsidRPr="00605EB6">
        <w:t>aussitôt</w:t>
      </w:r>
      <w:r w:rsidR="00C474C1">
        <w:t xml:space="preserve">, </w:t>
      </w:r>
      <w:r w:rsidRPr="00605EB6">
        <w:t>comme s</w:t>
      </w:r>
      <w:r w:rsidR="00C474C1">
        <w:t>’</w:t>
      </w:r>
      <w:r w:rsidRPr="00605EB6">
        <w:t>il eût compris que son espoir était insensé</w:t>
      </w:r>
      <w:r w:rsidR="00C474C1">
        <w:t xml:space="preserve">, </w:t>
      </w:r>
      <w:r w:rsidRPr="00605EB6">
        <w:t>il fit entendre un gémissement et laissa tomber sa tête sur sa poitrine</w:t>
      </w:r>
      <w:r w:rsidR="00C474C1">
        <w:t>.</w:t>
      </w:r>
    </w:p>
    <w:p w14:paraId="35C1773B" w14:textId="40E23C79" w:rsidR="00C474C1" w:rsidRDefault="00C52F4A" w:rsidP="00C52F4A">
      <w:r w:rsidRPr="00605EB6">
        <w:t>Alors</w:t>
      </w:r>
      <w:r w:rsidR="00C474C1">
        <w:t xml:space="preserve">, </w:t>
      </w:r>
      <w:r w:rsidRPr="00605EB6">
        <w:t>le prisonnier se trouvant devant la fenêtre</w:t>
      </w:r>
      <w:r w:rsidR="00C474C1">
        <w:t xml:space="preserve">, </w:t>
      </w:r>
      <w:r w:rsidRPr="00605EB6">
        <w:t>dans la nappe de lumière</w:t>
      </w:r>
      <w:r w:rsidR="00C474C1">
        <w:t>, M. </w:t>
      </w:r>
      <w:r w:rsidRPr="00605EB6">
        <w:t>Lagarde se mit à l</w:t>
      </w:r>
      <w:r w:rsidR="00C474C1">
        <w:t>’</w:t>
      </w:r>
      <w:r w:rsidRPr="00605EB6">
        <w:t xml:space="preserve">examiner avec une </w:t>
      </w:r>
      <w:r w:rsidRPr="00605EB6">
        <w:lastRenderedPageBreak/>
        <w:t>attention singulière</w:t>
      </w:r>
      <w:r w:rsidR="00C474C1">
        <w:t xml:space="preserve">. </w:t>
      </w:r>
      <w:r w:rsidRPr="00605EB6">
        <w:t>Il était facile de voir que le malheureux sauvage bouleversait tout son être</w:t>
      </w:r>
      <w:r w:rsidR="00C474C1">
        <w:t xml:space="preserve">. </w:t>
      </w:r>
      <w:r w:rsidRPr="00605EB6">
        <w:t xml:space="preserve">Il y avait dans son regard comme du ravissement et il </w:t>
      </w:r>
      <w:r w:rsidR="00611919">
        <w:t>semblait</w:t>
      </w:r>
      <w:r w:rsidR="00611919" w:rsidRPr="00605EB6">
        <w:t xml:space="preserve"> </w:t>
      </w:r>
      <w:r w:rsidRPr="00605EB6">
        <w:t>prêt à manifester son admiration</w:t>
      </w:r>
      <w:r w:rsidR="00C474C1">
        <w:t>.</w:t>
      </w:r>
    </w:p>
    <w:p w14:paraId="7BF796FF" w14:textId="6F0970C3" w:rsidR="00C474C1" w:rsidRDefault="0094609C" w:rsidP="00C52F4A">
      <w:r>
        <w:t>— </w:t>
      </w:r>
      <w:r w:rsidR="00C52F4A" w:rsidRPr="00605EB6">
        <w:t>Laissez-nous</w:t>
      </w:r>
      <w:r w:rsidR="00C474C1">
        <w:t xml:space="preserve">, </w:t>
      </w:r>
      <w:r w:rsidR="00C52F4A" w:rsidRPr="00605EB6">
        <w:t>je vous prie</w:t>
      </w:r>
      <w:r w:rsidR="00C474C1">
        <w:t xml:space="preserve">, </w:t>
      </w:r>
      <w:r w:rsidR="00C52F4A" w:rsidRPr="00605EB6">
        <w:t>dit-il au gardien</w:t>
      </w:r>
      <w:r w:rsidR="00C474C1">
        <w:t>.</w:t>
      </w:r>
    </w:p>
    <w:p w14:paraId="1F30B664" w14:textId="77777777" w:rsidR="00C474C1" w:rsidRDefault="00C52F4A" w:rsidP="00C52F4A">
      <w:r w:rsidRPr="00605EB6">
        <w:t>Celui-ci sortit de la cellule</w:t>
      </w:r>
      <w:r w:rsidR="00C474C1">
        <w:t>.</w:t>
      </w:r>
    </w:p>
    <w:p w14:paraId="4F4F784F" w14:textId="77777777" w:rsidR="00C474C1" w:rsidRDefault="00C52F4A" w:rsidP="00C52F4A">
      <w:r w:rsidRPr="00605EB6">
        <w:t>Jean Loup restait à la même place</w:t>
      </w:r>
      <w:r w:rsidR="00C474C1">
        <w:t xml:space="preserve">, </w:t>
      </w:r>
      <w:r w:rsidRPr="00605EB6">
        <w:t>immobile</w:t>
      </w:r>
      <w:r w:rsidR="00C474C1">
        <w:t xml:space="preserve">, </w:t>
      </w:r>
      <w:r w:rsidRPr="00605EB6">
        <w:t>comme galvanisé</w:t>
      </w:r>
      <w:r w:rsidR="00C474C1">
        <w:t xml:space="preserve">. </w:t>
      </w:r>
      <w:r w:rsidRPr="00605EB6">
        <w:t>Cependant un léger frémissement de son corps et les soulèvements de sa poitrine trahissaient son agitation intérieure</w:t>
      </w:r>
      <w:r w:rsidR="00C474C1">
        <w:t>.</w:t>
      </w:r>
    </w:p>
    <w:p w14:paraId="147EDB98" w14:textId="77777777" w:rsidR="00C474C1" w:rsidRDefault="00C52F4A" w:rsidP="00C52F4A">
      <w:r w:rsidRPr="00605EB6">
        <w:t>Physiquement</w:t>
      </w:r>
      <w:r w:rsidR="00C474C1">
        <w:t xml:space="preserve">, </w:t>
      </w:r>
      <w:r w:rsidRPr="00605EB6">
        <w:t>Jean Loup n</w:t>
      </w:r>
      <w:r w:rsidR="00C474C1">
        <w:t>’</w:t>
      </w:r>
      <w:r w:rsidRPr="00605EB6">
        <w:t>était plus le même</w:t>
      </w:r>
      <w:r w:rsidR="00C474C1">
        <w:t xml:space="preserve">. </w:t>
      </w:r>
      <w:r w:rsidRPr="00605EB6">
        <w:t>Il n</w:t>
      </w:r>
      <w:r w:rsidR="00C474C1">
        <w:t>’</w:t>
      </w:r>
      <w:r w:rsidRPr="00605EB6">
        <w:t>avait plus l</w:t>
      </w:r>
      <w:r w:rsidR="00C474C1">
        <w:t>’</w:t>
      </w:r>
      <w:r w:rsidRPr="00605EB6">
        <w:t>aspect farouche et terrible du sauvage de la forêt de Mareille</w:t>
      </w:r>
      <w:r w:rsidR="00C474C1">
        <w:t xml:space="preserve">, </w:t>
      </w:r>
      <w:r w:rsidRPr="00605EB6">
        <w:t>qui avait été</w:t>
      </w:r>
      <w:r w:rsidR="00C474C1">
        <w:t xml:space="preserve">, </w:t>
      </w:r>
      <w:r w:rsidRPr="00605EB6">
        <w:t>dans un temps</w:t>
      </w:r>
      <w:r w:rsidR="00C474C1">
        <w:t xml:space="preserve">, </w:t>
      </w:r>
      <w:r w:rsidRPr="00605EB6">
        <w:t>la terreur de toute la contrée</w:t>
      </w:r>
      <w:r w:rsidR="00C474C1">
        <w:t xml:space="preserve">. </w:t>
      </w:r>
      <w:r w:rsidRPr="00605EB6">
        <w:t>Maintenant</w:t>
      </w:r>
      <w:r w:rsidR="00C474C1">
        <w:t xml:space="preserve">, </w:t>
      </w:r>
      <w:r w:rsidRPr="00605EB6">
        <w:t>plus rien ne le distinguait des autres hommes</w:t>
      </w:r>
      <w:r w:rsidR="00C474C1">
        <w:t>.</w:t>
      </w:r>
    </w:p>
    <w:p w14:paraId="61DF8745" w14:textId="77777777" w:rsidR="00C474C1" w:rsidRDefault="00C52F4A" w:rsidP="00C52F4A">
      <w:r w:rsidRPr="00605EB6">
        <w:t>Les ciseaux avaient passé dans ses cheveux</w:t>
      </w:r>
      <w:r w:rsidR="00C474C1">
        <w:t xml:space="preserve">, </w:t>
      </w:r>
      <w:r w:rsidRPr="00605EB6">
        <w:t>qui étaient coupés ras</w:t>
      </w:r>
      <w:r w:rsidR="00C474C1">
        <w:t xml:space="preserve">, </w:t>
      </w:r>
      <w:r w:rsidRPr="00605EB6">
        <w:t>et le rasoir avait entièrement nettoyé son visage</w:t>
      </w:r>
      <w:r w:rsidR="00C474C1">
        <w:t xml:space="preserve">. </w:t>
      </w:r>
      <w:r w:rsidRPr="00605EB6">
        <w:t>Alors</w:t>
      </w:r>
      <w:r w:rsidR="00C474C1">
        <w:t xml:space="preserve">, </w:t>
      </w:r>
      <w:r w:rsidRPr="00605EB6">
        <w:t>sa barbe et ses cheveux flottants ne cachant plus ses traits</w:t>
      </w:r>
      <w:r w:rsidR="00C474C1">
        <w:t xml:space="preserve">, </w:t>
      </w:r>
      <w:r w:rsidRPr="00605EB6">
        <w:t>on pouvait remarquer la coupe correcte</w:t>
      </w:r>
      <w:r w:rsidR="00C474C1">
        <w:t xml:space="preserve">, </w:t>
      </w:r>
      <w:r w:rsidRPr="00605EB6">
        <w:t>le dessin très pur de sa belle et virile figure de jeune homme</w:t>
      </w:r>
      <w:r w:rsidR="00C474C1">
        <w:t xml:space="preserve">. </w:t>
      </w:r>
      <w:r w:rsidRPr="00605EB6">
        <w:t>La partie rasée</w:t>
      </w:r>
      <w:r w:rsidR="00C474C1">
        <w:t xml:space="preserve">, </w:t>
      </w:r>
      <w:r w:rsidRPr="00605EB6">
        <w:t>d</w:t>
      </w:r>
      <w:r w:rsidR="00C474C1">
        <w:t>’</w:t>
      </w:r>
      <w:r w:rsidRPr="00605EB6">
        <w:t>un blanc mat et bleuâtre</w:t>
      </w:r>
      <w:r w:rsidR="00C474C1">
        <w:t xml:space="preserve">, </w:t>
      </w:r>
      <w:r w:rsidRPr="00605EB6">
        <w:t>contrastait avec le reste d</w:t>
      </w:r>
      <w:r w:rsidR="00C474C1">
        <w:t>’</w:t>
      </w:r>
      <w:r w:rsidRPr="00605EB6">
        <w:t>un ton cuivré</w:t>
      </w:r>
      <w:r w:rsidR="00C474C1">
        <w:t xml:space="preserve">, </w:t>
      </w:r>
      <w:r w:rsidRPr="00605EB6">
        <w:t>mais n</w:t>
      </w:r>
      <w:r w:rsidR="00C474C1">
        <w:t>’</w:t>
      </w:r>
      <w:r w:rsidRPr="00605EB6">
        <w:t>enlevait rien au caractère de la physionomie</w:t>
      </w:r>
      <w:r w:rsidR="00C474C1">
        <w:t xml:space="preserve">. </w:t>
      </w:r>
      <w:r w:rsidRPr="00605EB6">
        <w:t>Tous les traits se détachaient</w:t>
      </w:r>
      <w:r w:rsidR="00C474C1">
        <w:t xml:space="preserve">, </w:t>
      </w:r>
      <w:r w:rsidRPr="00605EB6">
        <w:t>s</w:t>
      </w:r>
      <w:r w:rsidR="00C474C1">
        <w:t>’</w:t>
      </w:r>
      <w:r w:rsidRPr="00605EB6">
        <w:t>accusaient nettement</w:t>
      </w:r>
      <w:r w:rsidR="00C474C1">
        <w:t xml:space="preserve">. </w:t>
      </w:r>
      <w:r w:rsidRPr="00605EB6">
        <w:t>Le nez</w:t>
      </w:r>
      <w:r w:rsidR="00C474C1">
        <w:t xml:space="preserve">, </w:t>
      </w:r>
      <w:r w:rsidRPr="00605EB6">
        <w:t>plutôt long que court</w:t>
      </w:r>
      <w:r w:rsidR="00C474C1">
        <w:t xml:space="preserve">, </w:t>
      </w:r>
      <w:r w:rsidRPr="00605EB6">
        <w:t>était beau</w:t>
      </w:r>
      <w:r w:rsidR="00C474C1">
        <w:t xml:space="preserve">. </w:t>
      </w:r>
      <w:r w:rsidRPr="00605EB6">
        <w:t>La bouche était un peu grande</w:t>
      </w:r>
      <w:r w:rsidR="00C474C1">
        <w:t xml:space="preserve">, </w:t>
      </w:r>
      <w:r w:rsidRPr="00605EB6">
        <w:t>peut-être</w:t>
      </w:r>
      <w:r w:rsidR="00C474C1">
        <w:t xml:space="preserve"> ; </w:t>
      </w:r>
      <w:r w:rsidRPr="00605EB6">
        <w:t>mais on ne s</w:t>
      </w:r>
      <w:r w:rsidR="00C474C1">
        <w:t>’</w:t>
      </w:r>
      <w:r w:rsidRPr="00605EB6">
        <w:t>en apercevait point</w:t>
      </w:r>
      <w:r w:rsidR="00C474C1">
        <w:t xml:space="preserve">, </w:t>
      </w:r>
      <w:r w:rsidRPr="00605EB6">
        <w:t>on ne voyait que ses lèvres roses</w:t>
      </w:r>
      <w:r w:rsidR="00C474C1">
        <w:t xml:space="preserve">, </w:t>
      </w:r>
      <w:r w:rsidRPr="00605EB6">
        <w:t>dont le pli indiquait la bonté</w:t>
      </w:r>
      <w:r w:rsidR="00C474C1">
        <w:t xml:space="preserve">, </w:t>
      </w:r>
      <w:r w:rsidRPr="00605EB6">
        <w:t>de même que l</w:t>
      </w:r>
      <w:r w:rsidR="00C474C1">
        <w:t>’</w:t>
      </w:r>
      <w:r w:rsidRPr="00605EB6">
        <w:t>expression du regard</w:t>
      </w:r>
      <w:r w:rsidR="00C474C1">
        <w:t xml:space="preserve">, </w:t>
      </w:r>
      <w:r w:rsidRPr="00605EB6">
        <w:t>dont l</w:t>
      </w:r>
      <w:r w:rsidR="00C474C1">
        <w:t>’</w:t>
      </w:r>
      <w:r w:rsidRPr="00605EB6">
        <w:t>éclat était singulièrement adouci</w:t>
      </w:r>
      <w:r w:rsidR="00C474C1">
        <w:t>.</w:t>
      </w:r>
    </w:p>
    <w:p w14:paraId="7FCD7813" w14:textId="77777777" w:rsidR="00C474C1" w:rsidRDefault="00C52F4A" w:rsidP="00C52F4A">
      <w:r w:rsidRPr="00605EB6">
        <w:lastRenderedPageBreak/>
        <w:t>Il paraissait avoir maigri</w:t>
      </w:r>
      <w:r w:rsidR="00C474C1">
        <w:t xml:space="preserve"> ; </w:t>
      </w:r>
      <w:r w:rsidRPr="00605EB6">
        <w:t>mais</w:t>
      </w:r>
      <w:r w:rsidR="00C474C1">
        <w:t xml:space="preserve">, </w:t>
      </w:r>
      <w:r w:rsidRPr="00605EB6">
        <w:t>sa vigueur</w:t>
      </w:r>
      <w:r w:rsidR="00C474C1">
        <w:t xml:space="preserve">, </w:t>
      </w:r>
      <w:r w:rsidRPr="00605EB6">
        <w:t xml:space="preserve">pouvant résister </w:t>
      </w:r>
      <w:r w:rsidR="00232AC9">
        <w:t xml:space="preserve">longtemps </w:t>
      </w:r>
      <w:r w:rsidRPr="00605EB6">
        <w:t>à toutes sortes de chocs</w:t>
      </w:r>
      <w:r w:rsidR="00C474C1">
        <w:t xml:space="preserve">, </w:t>
      </w:r>
      <w:r w:rsidRPr="00605EB6">
        <w:t>on ne remarquait chez lui aucun signe d</w:t>
      </w:r>
      <w:r w:rsidR="00C474C1">
        <w:t>’</w:t>
      </w:r>
      <w:r w:rsidRPr="00605EB6">
        <w:t>affai</w:t>
      </w:r>
      <w:r w:rsidR="00232AC9">
        <w:t>bli</w:t>
      </w:r>
      <w:r w:rsidRPr="00605EB6">
        <w:t>ssement</w:t>
      </w:r>
      <w:r w:rsidR="00C474C1">
        <w:t>.</w:t>
      </w:r>
    </w:p>
    <w:p w14:paraId="5A4D5D7D" w14:textId="77777777" w:rsidR="00C474C1" w:rsidRDefault="00C52F4A" w:rsidP="00C52F4A">
      <w:r w:rsidRPr="00605EB6">
        <w:t>On l</w:t>
      </w:r>
      <w:r w:rsidR="00C474C1">
        <w:t>’</w:t>
      </w:r>
      <w:r w:rsidRPr="00605EB6">
        <w:t>avait dépouillé de ses peaux de bêtes et des misérables loques qui complétaient son pittoresque costume d</w:t>
      </w:r>
      <w:r w:rsidR="00C474C1">
        <w:t>’</w:t>
      </w:r>
      <w:r w:rsidRPr="00605EB6">
        <w:t>homme des bois</w:t>
      </w:r>
      <w:r w:rsidR="00C474C1">
        <w:t xml:space="preserve">. </w:t>
      </w:r>
      <w:r w:rsidRPr="00605EB6">
        <w:t>Il avait une chemise de grosse toile et portait un vêtement de gros drap marron</w:t>
      </w:r>
      <w:r w:rsidR="00C474C1">
        <w:t xml:space="preserve">, </w:t>
      </w:r>
      <w:r w:rsidRPr="00605EB6">
        <w:t>pantalon</w:t>
      </w:r>
      <w:r w:rsidR="00C474C1">
        <w:t xml:space="preserve">, </w:t>
      </w:r>
      <w:r w:rsidRPr="00605EB6">
        <w:t>gilet et vareuse</w:t>
      </w:r>
      <w:r w:rsidR="00C474C1">
        <w:t xml:space="preserve">, </w:t>
      </w:r>
      <w:r w:rsidRPr="00605EB6">
        <w:t>le tout taillé dans la même pièce</w:t>
      </w:r>
      <w:r w:rsidR="00C474C1">
        <w:t>.</w:t>
      </w:r>
    </w:p>
    <w:p w14:paraId="118F7B53" w14:textId="4236B597" w:rsidR="00C474C1" w:rsidRDefault="00C52F4A" w:rsidP="00C52F4A">
      <w:r w:rsidRPr="00605EB6">
        <w:t>On n</w:t>
      </w:r>
      <w:r w:rsidR="00C474C1">
        <w:t>’</w:t>
      </w:r>
      <w:r w:rsidRPr="00605EB6">
        <w:t>avait pu encore l</w:t>
      </w:r>
      <w:r w:rsidR="00C474C1">
        <w:t>’</w:t>
      </w:r>
      <w:r w:rsidRPr="00605EB6">
        <w:t>obliger à garder une coiffure sur sa tête</w:t>
      </w:r>
      <w:r w:rsidR="00C474C1">
        <w:t xml:space="preserve">, </w:t>
      </w:r>
      <w:r w:rsidRPr="00605EB6">
        <w:t xml:space="preserve">une cravate autour </w:t>
      </w:r>
      <w:r w:rsidR="00232AC9" w:rsidRPr="00605EB6">
        <w:t>d</w:t>
      </w:r>
      <w:r w:rsidR="00232AC9">
        <w:t>e son</w:t>
      </w:r>
      <w:r w:rsidR="00232AC9" w:rsidRPr="00605EB6">
        <w:t xml:space="preserve"> </w:t>
      </w:r>
      <w:r w:rsidRPr="00605EB6">
        <w:t>cou</w:t>
      </w:r>
      <w:r w:rsidR="00C474C1">
        <w:t xml:space="preserve">, </w:t>
      </w:r>
      <w:r w:rsidRPr="00605EB6">
        <w:t>et à emprisonner ses pieds dans des chaussures quelconques</w:t>
      </w:r>
      <w:r w:rsidR="00C474C1">
        <w:t xml:space="preserve">. </w:t>
      </w:r>
      <w:r w:rsidRPr="00605EB6">
        <w:t>Le pantalon</w:t>
      </w:r>
      <w:r w:rsidR="00C474C1">
        <w:t xml:space="preserve">, </w:t>
      </w:r>
      <w:r w:rsidRPr="00605EB6">
        <w:t>long et large des jambes</w:t>
      </w:r>
      <w:r w:rsidR="00C474C1">
        <w:t xml:space="preserve">, </w:t>
      </w:r>
      <w:r w:rsidRPr="00605EB6">
        <w:t>tombait sur ses pieds nus</w:t>
      </w:r>
      <w:r w:rsidR="00C474C1">
        <w:t>.</w:t>
      </w:r>
    </w:p>
    <w:p w14:paraId="2BAA13C1" w14:textId="74C1A388" w:rsidR="00C474C1" w:rsidRDefault="0094609C" w:rsidP="00C52F4A">
      <w:r>
        <w:t>— </w:t>
      </w:r>
      <w:r w:rsidR="00C52F4A" w:rsidRPr="00605EB6">
        <w:t>Jean Loup</w:t>
      </w:r>
      <w:r w:rsidR="00C474C1">
        <w:t xml:space="preserve"> ! </w:t>
      </w:r>
      <w:r w:rsidR="00C52F4A" w:rsidRPr="00605EB6">
        <w:t xml:space="preserve">prononça </w:t>
      </w:r>
      <w:r w:rsidR="00C474C1">
        <w:t>M. </w:t>
      </w:r>
      <w:r w:rsidR="00C52F4A" w:rsidRPr="00605EB6">
        <w:t>Lagarde d</w:t>
      </w:r>
      <w:r w:rsidR="00C474C1">
        <w:t>’</w:t>
      </w:r>
      <w:r w:rsidR="00C52F4A" w:rsidRPr="00605EB6">
        <w:t>une voix tremblante</w:t>
      </w:r>
      <w:r w:rsidR="00C474C1">
        <w:t>.</w:t>
      </w:r>
    </w:p>
    <w:p w14:paraId="32347DED" w14:textId="77777777" w:rsidR="00C474C1" w:rsidRDefault="00C52F4A" w:rsidP="00C52F4A">
      <w:r w:rsidRPr="00605EB6">
        <w:t>Le prisonnier releva brusquement la tête</w:t>
      </w:r>
      <w:r w:rsidR="00C474C1">
        <w:t>.</w:t>
      </w:r>
    </w:p>
    <w:p w14:paraId="16242CFA" w14:textId="26A06627" w:rsidR="00C474C1" w:rsidRDefault="0094609C" w:rsidP="00C52F4A">
      <w:r>
        <w:t>— </w:t>
      </w:r>
      <w:r w:rsidR="00C52F4A" w:rsidRPr="00605EB6">
        <w:t>Tu me reconnais</w:t>
      </w:r>
      <w:r w:rsidR="00C474C1">
        <w:t xml:space="preserve">, </w:t>
      </w:r>
      <w:r w:rsidR="00C52F4A" w:rsidRPr="00605EB6">
        <w:t>n</w:t>
      </w:r>
      <w:r w:rsidR="00C474C1">
        <w:t>’</w:t>
      </w:r>
      <w:r w:rsidR="00C52F4A" w:rsidRPr="00605EB6">
        <w:t>est-ce pas</w:t>
      </w:r>
      <w:r w:rsidR="00C474C1">
        <w:t> ?</w:t>
      </w:r>
    </w:p>
    <w:p w14:paraId="5B7E0B9D" w14:textId="0B3DBB0E" w:rsidR="00C474C1" w:rsidRDefault="0094609C" w:rsidP="00C52F4A">
      <w:r>
        <w:t>— </w:t>
      </w:r>
      <w:r w:rsidR="00C52F4A" w:rsidRPr="00605EB6">
        <w:t>Jeanne</w:t>
      </w:r>
      <w:r w:rsidR="00C474C1">
        <w:t xml:space="preserve">, </w:t>
      </w:r>
      <w:r w:rsidR="00C52F4A" w:rsidRPr="00605EB6">
        <w:t>Jeanne</w:t>
      </w:r>
      <w:r w:rsidR="00C474C1">
        <w:t xml:space="preserve"> ! </w:t>
      </w:r>
      <w:r w:rsidR="00C52F4A" w:rsidRPr="00605EB6">
        <w:t>fit Jean Loup</w:t>
      </w:r>
      <w:r w:rsidR="00C474C1">
        <w:t>.</w:t>
      </w:r>
    </w:p>
    <w:p w14:paraId="78A0B030" w14:textId="0F737C6A" w:rsidR="00C474C1" w:rsidRDefault="0094609C" w:rsidP="00C52F4A">
      <w:r>
        <w:t>— </w:t>
      </w:r>
      <w:r w:rsidR="00C52F4A" w:rsidRPr="00605EB6">
        <w:t>Jeanne</w:t>
      </w:r>
      <w:r w:rsidR="00C474C1">
        <w:t xml:space="preserve">, </w:t>
      </w:r>
      <w:r w:rsidR="00C52F4A" w:rsidRPr="00605EB6">
        <w:t>qui te doit la vie</w:t>
      </w:r>
      <w:r w:rsidR="00C474C1">
        <w:t xml:space="preserve">, </w:t>
      </w:r>
      <w:r w:rsidR="00C52F4A" w:rsidRPr="00605EB6">
        <w:t>Jeanne</w:t>
      </w:r>
      <w:r w:rsidR="00C474C1">
        <w:t xml:space="preserve">, </w:t>
      </w:r>
      <w:r w:rsidR="00C52F4A" w:rsidRPr="00605EB6">
        <w:t>que nous avons sauvée des eaux de la rivière</w:t>
      </w:r>
      <w:r w:rsidR="00C474C1">
        <w:t xml:space="preserve">… </w:t>
      </w:r>
      <w:r w:rsidR="00C52F4A" w:rsidRPr="00605EB6">
        <w:t>Tu la reverras</w:t>
      </w:r>
      <w:r w:rsidR="00C474C1">
        <w:t xml:space="preserve">, </w:t>
      </w:r>
      <w:r w:rsidR="00C52F4A" w:rsidRPr="00605EB6">
        <w:t>j</w:t>
      </w:r>
      <w:r w:rsidR="00C474C1">
        <w:t>’</w:t>
      </w:r>
      <w:r w:rsidR="00C52F4A" w:rsidRPr="00605EB6">
        <w:t>espère</w:t>
      </w:r>
      <w:r w:rsidR="00C474C1">
        <w:t xml:space="preserve">, </w:t>
      </w:r>
      <w:r w:rsidR="00232AC9">
        <w:t>Jean Loup</w:t>
      </w:r>
      <w:r w:rsidR="00C474C1">
        <w:t xml:space="preserve">, </w:t>
      </w:r>
      <w:r w:rsidR="00C52F4A" w:rsidRPr="00605EB6">
        <w:t>et elle te remerciera</w:t>
      </w:r>
      <w:r w:rsidR="00C474C1">
        <w:t xml:space="preserve">. </w:t>
      </w:r>
      <w:r w:rsidR="00C52F4A" w:rsidRPr="00605EB6">
        <w:t>Dis-moi</w:t>
      </w:r>
      <w:r w:rsidR="00C474C1">
        <w:t xml:space="preserve">, </w:t>
      </w:r>
      <w:r w:rsidR="00C52F4A" w:rsidRPr="00605EB6">
        <w:t>Jean Loup</w:t>
      </w:r>
      <w:r w:rsidR="00C474C1">
        <w:t xml:space="preserve">, </w:t>
      </w:r>
      <w:r w:rsidR="00C52F4A" w:rsidRPr="00605EB6">
        <w:t>mon ami</w:t>
      </w:r>
      <w:r w:rsidR="00C474C1">
        <w:t xml:space="preserve">, </w:t>
      </w:r>
      <w:r w:rsidR="00C52F4A" w:rsidRPr="00605EB6">
        <w:t>tu voudrais bien revoir aussi Henriette</w:t>
      </w:r>
      <w:r w:rsidR="00C474C1">
        <w:t> !?</w:t>
      </w:r>
    </w:p>
    <w:p w14:paraId="17E70D65" w14:textId="1E3DEBF1" w:rsidR="00C474C1" w:rsidRDefault="0094609C" w:rsidP="00C52F4A">
      <w:r>
        <w:t>— </w:t>
      </w:r>
      <w:r w:rsidR="00C52F4A" w:rsidRPr="00605EB6">
        <w:t>Henriette</w:t>
      </w:r>
      <w:r w:rsidR="00C474C1">
        <w:t xml:space="preserve"> ! </w:t>
      </w:r>
      <w:r w:rsidR="00C52F4A" w:rsidRPr="00605EB6">
        <w:t>murmura le malheureux avec un accent de tendresse indicible</w:t>
      </w:r>
      <w:r w:rsidR="00C474C1">
        <w:t>.</w:t>
      </w:r>
    </w:p>
    <w:p w14:paraId="24BC365A" w14:textId="0606018B" w:rsidR="00C474C1" w:rsidRDefault="0094609C" w:rsidP="00C52F4A">
      <w:r>
        <w:t>— </w:t>
      </w:r>
      <w:r w:rsidR="00C52F4A" w:rsidRPr="00605EB6">
        <w:t>Jean Loup</w:t>
      </w:r>
      <w:r w:rsidR="00C474C1">
        <w:t xml:space="preserve">, </w:t>
      </w:r>
      <w:r w:rsidR="00C52F4A" w:rsidRPr="00605EB6">
        <w:t>tu reverras Henriette</w:t>
      </w:r>
      <w:r w:rsidR="00C474C1">
        <w:t xml:space="preserve">, </w:t>
      </w:r>
      <w:r w:rsidR="00C52F4A" w:rsidRPr="00605EB6">
        <w:t>je te le promets</w:t>
      </w:r>
      <w:r w:rsidR="00C474C1">
        <w:t>.</w:t>
      </w:r>
    </w:p>
    <w:p w14:paraId="6EF90185" w14:textId="278CE255" w:rsidR="00C474C1" w:rsidRDefault="00C52F4A" w:rsidP="00C52F4A">
      <w:r w:rsidRPr="00605EB6">
        <w:t xml:space="preserve">Le prisonnier regarda fixement </w:t>
      </w:r>
      <w:r w:rsidR="00C474C1">
        <w:t>M. </w:t>
      </w:r>
      <w:r w:rsidRPr="00605EB6">
        <w:t>Lagarde</w:t>
      </w:r>
      <w:r w:rsidR="00C474C1">
        <w:t xml:space="preserve">, </w:t>
      </w:r>
      <w:r w:rsidRPr="00605EB6">
        <w:t>comme s</w:t>
      </w:r>
      <w:r w:rsidR="00C474C1">
        <w:t>’</w:t>
      </w:r>
      <w:r w:rsidRPr="00605EB6">
        <w:t>il eût voulu lire dans ses yeux</w:t>
      </w:r>
      <w:r w:rsidR="00C474C1">
        <w:t xml:space="preserve">. </w:t>
      </w:r>
      <w:r w:rsidRPr="00605EB6">
        <w:t>On voyait à la contraction de ses traits qu</w:t>
      </w:r>
      <w:r w:rsidR="00C474C1">
        <w:t>’</w:t>
      </w:r>
      <w:r w:rsidRPr="00605EB6">
        <w:t>il faisait</w:t>
      </w:r>
      <w:r w:rsidR="00C474C1">
        <w:t xml:space="preserve">, </w:t>
      </w:r>
      <w:r w:rsidRPr="00605EB6">
        <w:t>hélas</w:t>
      </w:r>
      <w:r w:rsidR="00C474C1">
        <w:t xml:space="preserve"> ! </w:t>
      </w:r>
      <w:r w:rsidRPr="00605EB6">
        <w:t>de vains efforts pour comprendre</w:t>
      </w:r>
      <w:r w:rsidR="00C474C1">
        <w:t>.</w:t>
      </w:r>
    </w:p>
    <w:p w14:paraId="0F6DA1DB" w14:textId="5B84579B" w:rsidR="00C474C1" w:rsidRDefault="0094609C" w:rsidP="00C52F4A">
      <w:r>
        <w:lastRenderedPageBreak/>
        <w:t>— </w:t>
      </w:r>
      <w:r w:rsidR="00C52F4A" w:rsidRPr="00605EB6">
        <w:t>Malheureuse victime</w:t>
      </w:r>
      <w:r w:rsidR="00C474C1">
        <w:t xml:space="preserve"> ! </w:t>
      </w:r>
      <w:r w:rsidR="00C52F4A" w:rsidRPr="00605EB6">
        <w:t xml:space="preserve">dit </w:t>
      </w:r>
      <w:r w:rsidR="00C474C1">
        <w:t>M. </w:t>
      </w:r>
      <w:r w:rsidR="00C52F4A" w:rsidRPr="00605EB6">
        <w:t>Lagarde d</w:t>
      </w:r>
      <w:r w:rsidR="00C474C1">
        <w:t>’</w:t>
      </w:r>
      <w:r w:rsidR="00C52F4A" w:rsidRPr="00605EB6">
        <w:t>un ton douloureux</w:t>
      </w:r>
      <w:r w:rsidR="00C474C1">
        <w:t>.</w:t>
      </w:r>
    </w:p>
    <w:p w14:paraId="6BC3DCB8" w14:textId="77777777" w:rsidR="00C474C1" w:rsidRDefault="00C52F4A" w:rsidP="00C52F4A">
      <w:r w:rsidRPr="00605EB6">
        <w:t>Et il tendit ses mains à Jean Loup</w:t>
      </w:r>
      <w:r w:rsidR="00C474C1">
        <w:t>.</w:t>
      </w:r>
    </w:p>
    <w:p w14:paraId="566A9CC8" w14:textId="77777777" w:rsidR="00C474C1" w:rsidRDefault="00C52F4A" w:rsidP="00C52F4A">
      <w:r w:rsidRPr="00605EB6">
        <w:t>Le prisonnier les saisit avec humilité et les porta à ses lèvres</w:t>
      </w:r>
      <w:r w:rsidR="00C474C1">
        <w:t>.</w:t>
      </w:r>
    </w:p>
    <w:p w14:paraId="48A37555" w14:textId="4DF22C51" w:rsidR="00C474C1" w:rsidRDefault="0094609C" w:rsidP="00C52F4A">
      <w:r>
        <w:t>— </w:t>
      </w:r>
      <w:r w:rsidR="00C52F4A" w:rsidRPr="00605EB6">
        <w:t>Ah</w:t>
      </w:r>
      <w:r w:rsidR="00C474C1">
        <w:t xml:space="preserve"> ! </w:t>
      </w:r>
      <w:r w:rsidR="00C52F4A" w:rsidRPr="00605EB6">
        <w:t>mon cœur se brise</w:t>
      </w:r>
      <w:r w:rsidR="00C474C1">
        <w:t xml:space="preserve"> ! </w:t>
      </w:r>
      <w:r w:rsidR="00C52F4A" w:rsidRPr="00605EB6">
        <w:t xml:space="preserve">murmura </w:t>
      </w:r>
      <w:r w:rsidR="00C474C1">
        <w:t>M. </w:t>
      </w:r>
      <w:r w:rsidR="00C52F4A" w:rsidRPr="00605EB6">
        <w:t>Lagarde</w:t>
      </w:r>
      <w:r w:rsidR="00C474C1">
        <w:t>.</w:t>
      </w:r>
    </w:p>
    <w:p w14:paraId="42164C81" w14:textId="77777777" w:rsidR="00C474C1" w:rsidRDefault="00C52F4A" w:rsidP="00C52F4A">
      <w:r w:rsidRPr="00605EB6">
        <w:t>Il jeta un regard sur la porte</w:t>
      </w:r>
      <w:r w:rsidR="00C474C1">
        <w:t xml:space="preserve">, </w:t>
      </w:r>
      <w:r w:rsidRPr="00605EB6">
        <w:t>puis</w:t>
      </w:r>
      <w:r w:rsidR="00C474C1">
        <w:t xml:space="preserve">, </w:t>
      </w:r>
      <w:r w:rsidRPr="00605EB6">
        <w:t>ouvrant ses bras</w:t>
      </w:r>
      <w:r w:rsidR="00C474C1">
        <w:t> :</w:t>
      </w:r>
    </w:p>
    <w:p w14:paraId="4B6C8000" w14:textId="7A2B7971" w:rsidR="00C474C1" w:rsidRDefault="0094609C" w:rsidP="00C52F4A">
      <w:r>
        <w:t>— </w:t>
      </w:r>
      <w:r w:rsidR="00C52F4A" w:rsidRPr="00605EB6">
        <w:t>Viens</w:t>
      </w:r>
      <w:r w:rsidR="00C474C1">
        <w:t xml:space="preserve">, </w:t>
      </w:r>
      <w:r w:rsidR="00C52F4A" w:rsidRPr="00605EB6">
        <w:t>viens</w:t>
      </w:r>
      <w:r w:rsidR="00C474C1">
        <w:t xml:space="preserve"> ! </w:t>
      </w:r>
      <w:r w:rsidR="00C52F4A" w:rsidRPr="00605EB6">
        <w:t>dit-il</w:t>
      </w:r>
      <w:r w:rsidR="00C474C1">
        <w:t>.</w:t>
      </w:r>
    </w:p>
    <w:p w14:paraId="2A8D5578" w14:textId="56EA4E0E" w:rsidR="00C474C1" w:rsidRDefault="00C52F4A" w:rsidP="00C52F4A">
      <w:r w:rsidRPr="00605EB6">
        <w:t>Jean Loup comprit</w:t>
      </w:r>
      <w:r w:rsidR="00C474C1">
        <w:t xml:space="preserve">. </w:t>
      </w:r>
      <w:r w:rsidRPr="00605EB6">
        <w:t>Son regard eut un éclair de bonheur</w:t>
      </w:r>
      <w:r w:rsidR="00C474C1">
        <w:t xml:space="preserve">, </w:t>
      </w:r>
      <w:r w:rsidRPr="00605EB6">
        <w:t xml:space="preserve">et il se jeta dans les bras de </w:t>
      </w:r>
      <w:r w:rsidR="00C474C1">
        <w:t>M. </w:t>
      </w:r>
      <w:r w:rsidRPr="00605EB6">
        <w:t>Lagarde</w:t>
      </w:r>
      <w:r w:rsidR="00C474C1">
        <w:t>.</w:t>
      </w:r>
    </w:p>
    <w:p w14:paraId="305D8366" w14:textId="77777777" w:rsidR="00C474C1" w:rsidRDefault="00C52F4A" w:rsidP="00C52F4A">
      <w:r w:rsidRPr="00605EB6">
        <w:t>L</w:t>
      </w:r>
      <w:r w:rsidR="00C474C1">
        <w:t>’</w:t>
      </w:r>
      <w:r w:rsidRPr="00605EB6">
        <w:t>homme riche colla ses lèvres sur le front du pauvre déshérité</w:t>
      </w:r>
      <w:r w:rsidR="00C474C1">
        <w:t>.</w:t>
      </w:r>
    </w:p>
    <w:p w14:paraId="61B8D64F" w14:textId="47E12E35" w:rsidR="00C474C1" w:rsidRDefault="00C52F4A" w:rsidP="00C52F4A">
      <w:r w:rsidRPr="00605EB6">
        <w:t>Jean Loup pleurait</w:t>
      </w:r>
      <w:r w:rsidR="00C474C1">
        <w:t>. M. </w:t>
      </w:r>
      <w:r w:rsidRPr="00605EB6">
        <w:t xml:space="preserve">Lagarde avait des sanglots noués dans </w:t>
      </w:r>
      <w:r w:rsidR="00232AC9">
        <w:t>s</w:t>
      </w:r>
      <w:r w:rsidR="00232AC9" w:rsidRPr="00605EB6">
        <w:t xml:space="preserve">a </w:t>
      </w:r>
      <w:r w:rsidRPr="00605EB6">
        <w:t>gorge</w:t>
      </w:r>
      <w:r w:rsidR="00C474C1">
        <w:t xml:space="preserve">. </w:t>
      </w:r>
      <w:r w:rsidRPr="00605EB6">
        <w:t>Il eut peur de son émotion</w:t>
      </w:r>
      <w:r w:rsidR="00C474C1">
        <w:t>.</w:t>
      </w:r>
    </w:p>
    <w:p w14:paraId="7B5C8781" w14:textId="303836C3" w:rsidR="00C474C1" w:rsidRDefault="0094609C" w:rsidP="00C52F4A">
      <w:r>
        <w:t>— </w:t>
      </w:r>
      <w:r w:rsidR="00C52F4A" w:rsidRPr="00605EB6">
        <w:t>À bientôt</w:t>
      </w:r>
      <w:r w:rsidR="00C474C1">
        <w:t xml:space="preserve">, </w:t>
      </w:r>
      <w:r w:rsidR="00C52F4A" w:rsidRPr="00605EB6">
        <w:t>mon ami</w:t>
      </w:r>
      <w:r w:rsidR="00C474C1">
        <w:t xml:space="preserve">, </w:t>
      </w:r>
      <w:r w:rsidR="00C52F4A" w:rsidRPr="00605EB6">
        <w:t>à bientôt</w:t>
      </w:r>
      <w:r w:rsidR="00C474C1">
        <w:t xml:space="preserve">, ! </w:t>
      </w:r>
      <w:r w:rsidR="00C52F4A" w:rsidRPr="00605EB6">
        <w:t>dit-il au prisonnier</w:t>
      </w:r>
      <w:r w:rsidR="00C474C1">
        <w:t>.</w:t>
      </w:r>
    </w:p>
    <w:p w14:paraId="240B5CF6" w14:textId="77777777" w:rsidR="00C474C1" w:rsidRDefault="00C52F4A" w:rsidP="00C52F4A">
      <w:r w:rsidRPr="00605EB6">
        <w:t>Et il sortit précipitamment</w:t>
      </w:r>
      <w:r w:rsidR="00C474C1">
        <w:t>.</w:t>
      </w:r>
    </w:p>
    <w:p w14:paraId="30DD9D29" w14:textId="77777777" w:rsidR="00C474C1" w:rsidRDefault="00C52F4A" w:rsidP="00C52F4A">
      <w:r w:rsidRPr="00605EB6">
        <w:t>Le gardien attendait dans le corridor</w:t>
      </w:r>
      <w:r w:rsidR="00C474C1">
        <w:t xml:space="preserve"> ; </w:t>
      </w:r>
      <w:r w:rsidRPr="00605EB6">
        <w:t>il ferma la porte de la cellule</w:t>
      </w:r>
      <w:r w:rsidR="00C474C1">
        <w:t>.</w:t>
      </w:r>
    </w:p>
    <w:p w14:paraId="5ECC7E91" w14:textId="4AC91F16" w:rsidR="00C474C1" w:rsidRDefault="00C52F4A" w:rsidP="00C52F4A">
      <w:r w:rsidRPr="00605EB6">
        <w:t>Quand il fut hors de la prison</w:t>
      </w:r>
      <w:r w:rsidR="00C474C1">
        <w:t>, M. </w:t>
      </w:r>
      <w:r w:rsidRPr="00605EB6">
        <w:t>Lagarde respira bruyamment</w:t>
      </w:r>
      <w:r w:rsidR="00C474C1">
        <w:t xml:space="preserve">, </w:t>
      </w:r>
      <w:r w:rsidRPr="00605EB6">
        <w:t>à pleins poumons</w:t>
      </w:r>
      <w:r w:rsidR="00C474C1">
        <w:t xml:space="preserve">. </w:t>
      </w:r>
      <w:r w:rsidRPr="00605EB6">
        <w:t>Toujours très agité</w:t>
      </w:r>
      <w:r w:rsidR="00C474C1">
        <w:t xml:space="preserve">, </w:t>
      </w:r>
      <w:r w:rsidRPr="00605EB6">
        <w:t>il ne parvenait pas à se calmer</w:t>
      </w:r>
      <w:r w:rsidR="00C474C1">
        <w:t xml:space="preserve">. </w:t>
      </w:r>
      <w:r w:rsidRPr="00605EB6">
        <w:t>Il gagna le faubourg et continua de marcher loin des maisons</w:t>
      </w:r>
      <w:r w:rsidR="00C474C1">
        <w:t xml:space="preserve">, </w:t>
      </w:r>
      <w:r w:rsidRPr="00605EB6">
        <w:t>sur des chemins déserts</w:t>
      </w:r>
      <w:r w:rsidR="00C474C1">
        <w:t xml:space="preserve">. </w:t>
      </w:r>
      <w:r w:rsidRPr="00605EB6">
        <w:t>Il avait besoin de solitude</w:t>
      </w:r>
      <w:r w:rsidR="00C474C1">
        <w:t xml:space="preserve">, </w:t>
      </w:r>
      <w:r w:rsidRPr="00605EB6">
        <w:t>de se trouver un instant seul avec lui-même</w:t>
      </w:r>
      <w:r w:rsidR="00C474C1">
        <w:t xml:space="preserve">, </w:t>
      </w:r>
      <w:r w:rsidRPr="00605EB6">
        <w:t>au grand air</w:t>
      </w:r>
      <w:r w:rsidR="00C474C1">
        <w:t xml:space="preserve">, </w:t>
      </w:r>
      <w:r w:rsidRPr="00605EB6">
        <w:t>afin de se reconnaître dans le désordre de ses pensées</w:t>
      </w:r>
      <w:r w:rsidR="00C474C1">
        <w:t>.</w:t>
      </w:r>
    </w:p>
    <w:p w14:paraId="01D2F06A" w14:textId="77777777" w:rsidR="00C474C1" w:rsidRDefault="00C52F4A" w:rsidP="00C52F4A">
      <w:r w:rsidRPr="00605EB6">
        <w:lastRenderedPageBreak/>
        <w:t>En rentrant dans la ville</w:t>
      </w:r>
      <w:r w:rsidR="00C474C1">
        <w:t xml:space="preserve">, </w:t>
      </w:r>
      <w:r w:rsidRPr="00605EB6">
        <w:t>deux heures plus tard</w:t>
      </w:r>
      <w:r w:rsidR="00C474C1">
        <w:t xml:space="preserve">, </w:t>
      </w:r>
      <w:r w:rsidRPr="00605EB6">
        <w:t>son visage avait repris son calme habituel</w:t>
      </w:r>
      <w:r w:rsidR="00C474C1">
        <w:t>.</w:t>
      </w:r>
    </w:p>
    <w:p w14:paraId="6C4A88AD" w14:textId="090A6151" w:rsidR="00C474C1" w:rsidRDefault="00C52F4A" w:rsidP="00C52F4A">
      <w:r w:rsidRPr="00605EB6">
        <w:t>Il se rendit chez le notaire</w:t>
      </w:r>
      <w:r w:rsidR="00C474C1">
        <w:t xml:space="preserve">. </w:t>
      </w:r>
      <w:r w:rsidRPr="00605EB6">
        <w:t>Le bail était prêt</w:t>
      </w:r>
      <w:r w:rsidR="00C474C1">
        <w:t xml:space="preserve"> ; </w:t>
      </w:r>
      <w:r w:rsidR="00775E6F">
        <w:t>i</w:t>
      </w:r>
      <w:r w:rsidR="00775E6F" w:rsidRPr="00605EB6">
        <w:t xml:space="preserve">l </w:t>
      </w:r>
      <w:r w:rsidRPr="00605EB6">
        <w:t>le signa</w:t>
      </w:r>
      <w:r w:rsidR="00C474C1">
        <w:t xml:space="preserve">. </w:t>
      </w:r>
      <w:r w:rsidRPr="00605EB6">
        <w:t>Il passa ensuite chez le tapissier</w:t>
      </w:r>
      <w:r w:rsidR="00C474C1">
        <w:t xml:space="preserve">. </w:t>
      </w:r>
      <w:r w:rsidRPr="00605EB6">
        <w:t xml:space="preserve">Celui-ci avait reçu les ordres définitifs de </w:t>
      </w:r>
      <w:r w:rsidR="00C474C1">
        <w:t>M. </w:t>
      </w:r>
      <w:r w:rsidRPr="00605EB6">
        <w:t>Lagarde</w:t>
      </w:r>
      <w:r w:rsidR="00C474C1">
        <w:t xml:space="preserve">, </w:t>
      </w:r>
      <w:r w:rsidRPr="00605EB6">
        <w:t>transmis par Landry</w:t>
      </w:r>
      <w:r w:rsidR="00C474C1">
        <w:t xml:space="preserve">. </w:t>
      </w:r>
      <w:r w:rsidRPr="00605EB6">
        <w:t>Déjà</w:t>
      </w:r>
      <w:r w:rsidR="00C474C1">
        <w:t xml:space="preserve">, </w:t>
      </w:r>
      <w:r w:rsidRPr="00605EB6">
        <w:t>lui et ses ouvriers étaient à l</w:t>
      </w:r>
      <w:r w:rsidR="00C474C1">
        <w:t>’</w:t>
      </w:r>
      <w:r w:rsidRPr="00605EB6">
        <w:t>ouvrage</w:t>
      </w:r>
      <w:r w:rsidR="00C474C1">
        <w:t xml:space="preserve">. </w:t>
      </w:r>
      <w:r w:rsidRPr="00605EB6">
        <w:t>Il promit que dans trois jours</w:t>
      </w:r>
      <w:r w:rsidR="00C474C1">
        <w:t xml:space="preserve">, </w:t>
      </w:r>
      <w:r w:rsidRPr="00605EB6">
        <w:t>quatre jours au plus tard</w:t>
      </w:r>
      <w:r w:rsidR="00C474C1">
        <w:t xml:space="preserve">, </w:t>
      </w:r>
      <w:r w:rsidRPr="00605EB6">
        <w:t>la maison pourrait recevoir ceux qui devaient l</w:t>
      </w:r>
      <w:r w:rsidR="00C474C1">
        <w:t>’</w:t>
      </w:r>
      <w:r w:rsidRPr="00605EB6">
        <w:t>habiter</w:t>
      </w:r>
      <w:r w:rsidR="00C474C1">
        <w:t xml:space="preserve">. </w:t>
      </w:r>
      <w:r w:rsidRPr="00605EB6">
        <w:t>Il avait reçu de Landry</w:t>
      </w:r>
      <w:r w:rsidR="00C474C1">
        <w:t xml:space="preserve">, </w:t>
      </w:r>
      <w:r w:rsidRPr="00605EB6">
        <w:t>de la part de son maître</w:t>
      </w:r>
      <w:r w:rsidR="00C474C1">
        <w:t xml:space="preserve">, </w:t>
      </w:r>
      <w:r w:rsidRPr="00605EB6">
        <w:t>une avance de six mille francs</w:t>
      </w:r>
      <w:r w:rsidR="00C474C1">
        <w:t>.</w:t>
      </w:r>
    </w:p>
    <w:p w14:paraId="422B7E0B" w14:textId="64E42E23" w:rsidR="00C474C1" w:rsidRDefault="00C474C1" w:rsidP="00C52F4A">
      <w:r>
        <w:t>M. </w:t>
      </w:r>
      <w:r w:rsidR="00C52F4A" w:rsidRPr="00605EB6">
        <w:t>Lagarde rentra chez lui</w:t>
      </w:r>
      <w:r>
        <w:t>.</w:t>
      </w:r>
    </w:p>
    <w:p w14:paraId="260D0739" w14:textId="77777777" w:rsidR="00C474C1" w:rsidRDefault="00C52F4A" w:rsidP="00C52F4A">
      <w:r w:rsidRPr="00605EB6">
        <w:t>Landry lui remit un pli cacheté de cire rouge</w:t>
      </w:r>
      <w:r w:rsidR="00C474C1">
        <w:t xml:space="preserve">, </w:t>
      </w:r>
      <w:r w:rsidRPr="00605EB6">
        <w:t>qu</w:t>
      </w:r>
      <w:r w:rsidR="00C474C1">
        <w:t>’</w:t>
      </w:r>
      <w:r w:rsidRPr="00605EB6">
        <w:t>un homme avait apporté un instant auparavant</w:t>
      </w:r>
      <w:r w:rsidR="00C474C1">
        <w:t>.</w:t>
      </w:r>
    </w:p>
    <w:p w14:paraId="5544699E" w14:textId="217F56F2" w:rsidR="00C474C1" w:rsidRDefault="00C474C1" w:rsidP="00C52F4A">
      <w:r>
        <w:t>M. </w:t>
      </w:r>
      <w:r w:rsidR="00C52F4A" w:rsidRPr="00605EB6">
        <w:t>Lagarde ouvrit la dépêche et lut</w:t>
      </w:r>
      <w:r>
        <w:t> :</w:t>
      </w:r>
    </w:p>
    <w:p w14:paraId="64D3DFD3" w14:textId="5CDAE9B3" w:rsidR="00C52F4A" w:rsidRPr="00605EB6" w:rsidRDefault="00C52F4A" w:rsidP="00C52F4A"/>
    <w:p w14:paraId="30BCD985" w14:textId="77777777" w:rsidR="00C474C1" w:rsidRDefault="00C474C1" w:rsidP="00C52F4A">
      <w:r>
        <w:t>« </w:t>
      </w:r>
      <w:r w:rsidR="00C52F4A" w:rsidRPr="00605EB6">
        <w:t>J</w:t>
      </w:r>
      <w:r>
        <w:t>’</w:t>
      </w:r>
      <w:r w:rsidR="00C52F4A" w:rsidRPr="00605EB6">
        <w:t>ai l</w:t>
      </w:r>
      <w:r>
        <w:t>’</w:t>
      </w:r>
      <w:r w:rsidR="00C52F4A" w:rsidRPr="00605EB6">
        <w:t>honneur de vous informer que votre demande</w:t>
      </w:r>
      <w:r>
        <w:t xml:space="preserve">, </w:t>
      </w:r>
      <w:r w:rsidR="00C52F4A" w:rsidRPr="00605EB6">
        <w:t>adressée au parquet d</w:t>
      </w:r>
      <w:r>
        <w:t>’</w:t>
      </w:r>
      <w:r w:rsidR="00C52F4A" w:rsidRPr="00605EB6">
        <w:t>Épinal</w:t>
      </w:r>
      <w:r>
        <w:t xml:space="preserve">, </w:t>
      </w:r>
      <w:r w:rsidR="00C52F4A" w:rsidRPr="00605EB6">
        <w:t>a été favorablement accueillie</w:t>
      </w:r>
      <w:r>
        <w:t xml:space="preserve">. </w:t>
      </w:r>
      <w:r w:rsidR="00C52F4A" w:rsidRPr="00605EB6">
        <w:t>Dès que vous le désirerez</w:t>
      </w:r>
      <w:r>
        <w:t xml:space="preserve">, </w:t>
      </w:r>
      <w:r w:rsidR="00C52F4A" w:rsidRPr="00605EB6">
        <w:t>Jean Loup vous sera confié</w:t>
      </w:r>
      <w:r>
        <w:t>.</w:t>
      </w:r>
    </w:p>
    <w:p w14:paraId="0F97EE76" w14:textId="513E16AD" w:rsidR="00C52F4A" w:rsidRPr="00605EB6" w:rsidRDefault="00C52F4A" w:rsidP="00C52F4A">
      <w:r w:rsidRPr="00605EB6">
        <w:t>Recevez</w:t>
      </w:r>
      <w:r w:rsidR="00C474C1">
        <w:t xml:space="preserve">, </w:t>
      </w:r>
      <w:r w:rsidRPr="00605EB6">
        <w:t>monsieur</w:t>
      </w:r>
      <w:r w:rsidR="00C474C1">
        <w:t xml:space="preserve">, </w:t>
      </w:r>
      <w:r w:rsidRPr="00605EB6">
        <w:t>etc</w:t>
      </w:r>
      <w:r w:rsidR="00C474C1">
        <w:t>.… »</w:t>
      </w:r>
    </w:p>
    <w:p w14:paraId="52A3D0D9" w14:textId="77777777" w:rsidR="00C52F4A" w:rsidRPr="00605EB6" w:rsidRDefault="00C52F4A" w:rsidP="00C52F4A"/>
    <w:p w14:paraId="69F626E9" w14:textId="3E971A7E" w:rsidR="00C474C1" w:rsidRDefault="00C474C1" w:rsidP="00C52F4A">
      <w:r>
        <w:t>M. </w:t>
      </w:r>
      <w:r w:rsidR="00C52F4A" w:rsidRPr="00C36897">
        <w:t>Lagarde eut en même temps un sourire et un soupir</w:t>
      </w:r>
      <w:r>
        <w:t>.</w:t>
      </w:r>
    </w:p>
    <w:p w14:paraId="5B0B57E3" w14:textId="59FFC437" w:rsidR="00C474C1" w:rsidRDefault="0094609C" w:rsidP="00C52F4A">
      <w:r>
        <w:t>— </w:t>
      </w:r>
      <w:r w:rsidR="00C52F4A" w:rsidRPr="00C36897">
        <w:t>Monsieur est satisfait</w:t>
      </w:r>
      <w:r w:rsidR="00C474C1">
        <w:t xml:space="preserve"> ? </w:t>
      </w:r>
      <w:r w:rsidR="00C52F4A" w:rsidRPr="00C36897">
        <w:t>hasarda le domestique</w:t>
      </w:r>
      <w:r w:rsidR="00C474C1">
        <w:t>.</w:t>
      </w:r>
    </w:p>
    <w:p w14:paraId="364C1EF4" w14:textId="4E84F4C9" w:rsidR="00C474C1" w:rsidRDefault="0094609C" w:rsidP="00C52F4A">
      <w:r>
        <w:t>— </w:t>
      </w:r>
      <w:r w:rsidR="00C52F4A" w:rsidRPr="00C36897">
        <w:t>Oui</w:t>
      </w:r>
      <w:r w:rsidR="00C474C1">
        <w:t xml:space="preserve">, </w:t>
      </w:r>
      <w:r w:rsidR="00C52F4A" w:rsidRPr="00C36897">
        <w:t>mon brave Landry</w:t>
      </w:r>
      <w:r w:rsidR="00C474C1">
        <w:t xml:space="preserve"> ; </w:t>
      </w:r>
      <w:r w:rsidR="00C52F4A" w:rsidRPr="00C36897">
        <w:t>enfin</w:t>
      </w:r>
      <w:r w:rsidR="00C474C1">
        <w:t xml:space="preserve">, </w:t>
      </w:r>
      <w:r w:rsidR="00C52F4A" w:rsidRPr="00C36897">
        <w:t>je commence à espérer que j</w:t>
      </w:r>
      <w:r w:rsidR="00C474C1">
        <w:t>’</w:t>
      </w:r>
      <w:r w:rsidR="00C52F4A" w:rsidRPr="00C36897">
        <w:t>arriverai au but</w:t>
      </w:r>
      <w:r w:rsidR="00C474C1">
        <w:t>.</w:t>
      </w:r>
    </w:p>
    <w:p w14:paraId="07C3CFD8" w14:textId="77777777" w:rsidR="00C474C1" w:rsidRDefault="00C52F4A" w:rsidP="00C52F4A">
      <w:r w:rsidRPr="00605EB6">
        <w:t>On n</w:t>
      </w:r>
      <w:r w:rsidR="00C474C1">
        <w:t>’</w:t>
      </w:r>
      <w:r w:rsidRPr="00605EB6">
        <w:t>entendait plus aucun bruit dans la ville</w:t>
      </w:r>
      <w:r w:rsidR="00C474C1">
        <w:t xml:space="preserve">, </w:t>
      </w:r>
      <w:r w:rsidRPr="00605EB6">
        <w:t>et l</w:t>
      </w:r>
      <w:r w:rsidR="00C474C1">
        <w:t>’</w:t>
      </w:r>
      <w:r w:rsidRPr="00605EB6">
        <w:t>hôtel du Duc-de-Lorraine</w:t>
      </w:r>
      <w:r w:rsidR="00C474C1">
        <w:t xml:space="preserve">, </w:t>
      </w:r>
      <w:r w:rsidRPr="00605EB6">
        <w:t>où l</w:t>
      </w:r>
      <w:r w:rsidR="00C474C1">
        <w:t>’</w:t>
      </w:r>
      <w:r w:rsidRPr="00605EB6">
        <w:t>on se couche tard</w:t>
      </w:r>
      <w:r w:rsidR="00C474C1">
        <w:t xml:space="preserve">, </w:t>
      </w:r>
      <w:r w:rsidRPr="00605EB6">
        <w:t xml:space="preserve">était lui-même </w:t>
      </w:r>
      <w:r w:rsidRPr="00605EB6">
        <w:lastRenderedPageBreak/>
        <w:t>silencieux</w:t>
      </w:r>
      <w:r w:rsidR="00C474C1">
        <w:t xml:space="preserve">. </w:t>
      </w:r>
      <w:r w:rsidRPr="00605EB6">
        <w:t>Toutes les lumières</w:t>
      </w:r>
      <w:r w:rsidR="00C474C1">
        <w:t xml:space="preserve">, </w:t>
      </w:r>
      <w:r w:rsidRPr="00605EB6">
        <w:t>à l</w:t>
      </w:r>
      <w:r w:rsidR="00C474C1">
        <w:t>’</w:t>
      </w:r>
      <w:r w:rsidRPr="00605EB6">
        <w:t>exception d</w:t>
      </w:r>
      <w:r w:rsidR="00C474C1">
        <w:t>’</w:t>
      </w:r>
      <w:r w:rsidRPr="00605EB6">
        <w:t>une seule</w:t>
      </w:r>
      <w:r w:rsidR="00C474C1">
        <w:t xml:space="preserve">, </w:t>
      </w:r>
      <w:r w:rsidRPr="00605EB6">
        <w:t>s</w:t>
      </w:r>
      <w:r w:rsidR="00C474C1">
        <w:t>’</w:t>
      </w:r>
      <w:r w:rsidRPr="00605EB6">
        <w:t>étaient éteintes les unes après les autres</w:t>
      </w:r>
      <w:r w:rsidR="00C474C1">
        <w:t>.</w:t>
      </w:r>
    </w:p>
    <w:p w14:paraId="421D26D0" w14:textId="466A98E0" w:rsidR="00C474C1" w:rsidRDefault="00C52F4A" w:rsidP="00C52F4A">
      <w:r w:rsidRPr="00605EB6">
        <w:t>L</w:t>
      </w:r>
      <w:r w:rsidR="00C474C1">
        <w:t>’</w:t>
      </w:r>
      <w:r w:rsidRPr="00605EB6">
        <w:t>unique lumière qui persistait à briller à travers les vitres</w:t>
      </w:r>
      <w:r w:rsidR="00C474C1">
        <w:t xml:space="preserve">, </w:t>
      </w:r>
      <w:r w:rsidRPr="00605EB6">
        <w:t>malgré l</w:t>
      </w:r>
      <w:r w:rsidR="00C474C1">
        <w:t>’</w:t>
      </w:r>
      <w:r w:rsidRPr="00605EB6">
        <w:t>heure avancée de la nuit</w:t>
      </w:r>
      <w:r w:rsidR="00C474C1">
        <w:t xml:space="preserve">, </w:t>
      </w:r>
      <w:r w:rsidRPr="00605EB6">
        <w:t xml:space="preserve">éclairait la chambre de </w:t>
      </w:r>
      <w:r w:rsidR="00C474C1">
        <w:t>M. </w:t>
      </w:r>
      <w:r w:rsidRPr="00605EB6">
        <w:t>Lagarde</w:t>
      </w:r>
      <w:r w:rsidR="00C474C1">
        <w:t>.</w:t>
      </w:r>
    </w:p>
    <w:p w14:paraId="4C4FD680" w14:textId="77777777" w:rsidR="00C474C1" w:rsidRDefault="00C52F4A" w:rsidP="00C52F4A">
      <w:r w:rsidRPr="00605EB6">
        <w:t>Le protecteur mystérieux de Jean Loup écrivait des lettres</w:t>
      </w:r>
      <w:r w:rsidR="00C474C1">
        <w:t>.</w:t>
      </w:r>
    </w:p>
    <w:p w14:paraId="29A55FAF" w14:textId="7366DD97" w:rsidR="00C52F4A" w:rsidRPr="00605EB6" w:rsidRDefault="00C52F4A" w:rsidP="00C474C1">
      <w:pPr>
        <w:pStyle w:val="Titre2"/>
      </w:pPr>
      <w:bookmarkStart w:id="52" w:name="_Toc197617897"/>
      <w:r w:rsidRPr="00605EB6">
        <w:lastRenderedPageBreak/>
        <w:t>XV</w:t>
      </w:r>
      <w:r w:rsidRPr="00605EB6">
        <w:br/>
      </w:r>
      <w:r w:rsidRPr="00605EB6">
        <w:br/>
        <w:t>LA SŒUR ET LE FRÈRE</w:t>
      </w:r>
      <w:bookmarkEnd w:id="52"/>
    </w:p>
    <w:p w14:paraId="54AF5A3A" w14:textId="77777777" w:rsidR="00C474C1" w:rsidRDefault="00C52F4A" w:rsidP="00C52F4A">
      <w:r w:rsidRPr="00605EB6">
        <w:t>Un beau matin</w:t>
      </w:r>
      <w:r w:rsidR="00C474C1">
        <w:t xml:space="preserve">, </w:t>
      </w:r>
      <w:r w:rsidRPr="00605EB6">
        <w:t>Raoul de Simaise arriva à Vaucourt</w:t>
      </w:r>
      <w:r w:rsidR="00C474C1">
        <w:t xml:space="preserve">, </w:t>
      </w:r>
      <w:r w:rsidRPr="00605EB6">
        <w:t>pimpant et joyeux</w:t>
      </w:r>
      <w:r w:rsidR="00C474C1">
        <w:t xml:space="preserve">. </w:t>
      </w:r>
      <w:r w:rsidRPr="00605EB6">
        <w:t>Sans doute</w:t>
      </w:r>
      <w:r w:rsidR="00C474C1">
        <w:t xml:space="preserve">, </w:t>
      </w:r>
      <w:r w:rsidRPr="00605EB6">
        <w:t>après les graves événements des mois précédents</w:t>
      </w:r>
      <w:r w:rsidR="00C474C1">
        <w:t xml:space="preserve">, </w:t>
      </w:r>
      <w:r w:rsidRPr="00605EB6">
        <w:t>il se sentait heureux de revoir sa mère et sa sœur</w:t>
      </w:r>
      <w:r w:rsidR="00C474C1">
        <w:t xml:space="preserve"> ; </w:t>
      </w:r>
      <w:r w:rsidRPr="00605EB6">
        <w:t>toutefois</w:t>
      </w:r>
      <w:r w:rsidR="00C474C1">
        <w:t xml:space="preserve">, </w:t>
      </w:r>
      <w:r w:rsidRPr="00605EB6">
        <w:t>il ne venait pas au château sans avoir l</w:t>
      </w:r>
      <w:r w:rsidR="00C474C1">
        <w:t>’</w:t>
      </w:r>
      <w:r w:rsidRPr="00605EB6">
        <w:t>espoir que</w:t>
      </w:r>
      <w:r w:rsidR="00C474C1">
        <w:t xml:space="preserve">, </w:t>
      </w:r>
      <w:r w:rsidRPr="00605EB6">
        <w:t>comme toujours</w:t>
      </w:r>
      <w:r w:rsidR="00C474C1">
        <w:t xml:space="preserve">, </w:t>
      </w:r>
      <w:r w:rsidRPr="00605EB6">
        <w:t>au moment de son départ</w:t>
      </w:r>
      <w:r w:rsidR="00C474C1">
        <w:t xml:space="preserve">, </w:t>
      </w:r>
      <w:r w:rsidRPr="00605EB6">
        <w:t>son excellente mère remplirait ses poches</w:t>
      </w:r>
      <w:r w:rsidR="00C474C1">
        <w:t xml:space="preserve">, </w:t>
      </w:r>
      <w:r w:rsidRPr="00605EB6">
        <w:t>toujours vides</w:t>
      </w:r>
      <w:r w:rsidR="00C474C1">
        <w:t xml:space="preserve">, </w:t>
      </w:r>
      <w:r w:rsidRPr="00605EB6">
        <w:t>hélas</w:t>
      </w:r>
      <w:r w:rsidR="00C474C1">
        <w:t> !</w:t>
      </w:r>
    </w:p>
    <w:p w14:paraId="3E53ABA2" w14:textId="6A069508" w:rsidR="00C474C1" w:rsidRDefault="009A0CB4" w:rsidP="00C52F4A">
      <w:r w:rsidRPr="009A0CB4">
        <w:t>M</w:t>
      </w:r>
      <w:r w:rsidRPr="009A0CB4">
        <w:rPr>
          <w:vertAlign w:val="superscript"/>
        </w:rPr>
        <w:t>me</w:t>
      </w:r>
      <w:r w:rsidR="00C474C1">
        <w:t> de </w:t>
      </w:r>
      <w:r w:rsidR="00C52F4A" w:rsidRPr="00605EB6">
        <w:t>Simaise reçut son fils comme d</w:t>
      </w:r>
      <w:r w:rsidR="00C474C1">
        <w:t>’</w:t>
      </w:r>
      <w:r w:rsidR="00C52F4A" w:rsidRPr="00605EB6">
        <w:t>habitude avec beaucoup de tendresse</w:t>
      </w:r>
      <w:r w:rsidR="00C474C1">
        <w:t>.</w:t>
      </w:r>
    </w:p>
    <w:p w14:paraId="44657A32" w14:textId="77777777" w:rsidR="00C474C1" w:rsidRDefault="00C52F4A" w:rsidP="00C52F4A">
      <w:r w:rsidRPr="00605EB6">
        <w:t>L</w:t>
      </w:r>
      <w:r w:rsidR="00C474C1">
        <w:t>’</w:t>
      </w:r>
      <w:r w:rsidRPr="00605EB6">
        <w:t>accueil fait au frère par la sœur fut tout différent</w:t>
      </w:r>
      <w:r w:rsidR="00C474C1">
        <w:t xml:space="preserve">. </w:t>
      </w:r>
      <w:r w:rsidRPr="00605EB6">
        <w:t>Henriette témoigna à Raoul une froideur marquée et ne lui permit même pas de l</w:t>
      </w:r>
      <w:r w:rsidR="00C474C1">
        <w:t>’</w:t>
      </w:r>
      <w:r w:rsidRPr="00605EB6">
        <w:t>embrasser</w:t>
      </w:r>
      <w:r w:rsidR="00C474C1">
        <w:t xml:space="preserve">. </w:t>
      </w:r>
      <w:r w:rsidRPr="00605EB6">
        <w:t>Le jeune homme s</w:t>
      </w:r>
      <w:r w:rsidR="00C474C1">
        <w:t>’</w:t>
      </w:r>
      <w:r w:rsidRPr="00605EB6">
        <w:t>étonna</w:t>
      </w:r>
      <w:r w:rsidR="00C474C1">
        <w:t xml:space="preserve"> ; </w:t>
      </w:r>
      <w:r w:rsidRPr="00605EB6">
        <w:t>ce fut tout</w:t>
      </w:r>
      <w:r w:rsidR="00C474C1">
        <w:t xml:space="preserve">. </w:t>
      </w:r>
      <w:r w:rsidRPr="00605EB6">
        <w:t>Un autre aurait éprouvé une peine réelle</w:t>
      </w:r>
      <w:r w:rsidR="00C474C1">
        <w:t xml:space="preserve"> ; </w:t>
      </w:r>
      <w:r w:rsidRPr="00605EB6">
        <w:t>lui</w:t>
      </w:r>
      <w:r w:rsidR="00C474C1">
        <w:t xml:space="preserve">, </w:t>
      </w:r>
      <w:r w:rsidRPr="00605EB6">
        <w:t>point</w:t>
      </w:r>
      <w:r w:rsidR="00C474C1">
        <w:t>.</w:t>
      </w:r>
    </w:p>
    <w:p w14:paraId="1D39A347" w14:textId="77777777" w:rsidR="00C474C1" w:rsidRDefault="00C52F4A" w:rsidP="00C52F4A">
      <w:r w:rsidRPr="00605EB6">
        <w:t>La baronne fut surprise également</w:t>
      </w:r>
      <w:r w:rsidR="00C474C1">
        <w:t xml:space="preserve">. </w:t>
      </w:r>
      <w:r w:rsidRPr="00605EB6">
        <w:t>Elle vit bien qu</w:t>
      </w:r>
      <w:r w:rsidR="00C474C1">
        <w:t>’</w:t>
      </w:r>
      <w:r w:rsidRPr="00605EB6">
        <w:t>Henriette avait quelque chose contre son frère</w:t>
      </w:r>
      <w:r w:rsidR="00C474C1">
        <w:t xml:space="preserve">. </w:t>
      </w:r>
      <w:r w:rsidRPr="00605EB6">
        <w:t>Quoi</w:t>
      </w:r>
      <w:r w:rsidR="00C474C1">
        <w:t xml:space="preserve"> ? </w:t>
      </w:r>
      <w:r w:rsidRPr="00605EB6">
        <w:t>Elle ne pouvait le deviner</w:t>
      </w:r>
      <w:r w:rsidR="00C474C1">
        <w:t xml:space="preserve"> ; </w:t>
      </w:r>
      <w:r w:rsidRPr="00605EB6">
        <w:t>mais elle se réserva d</w:t>
      </w:r>
      <w:r w:rsidR="00C474C1">
        <w:t>’</w:t>
      </w:r>
      <w:r w:rsidRPr="00605EB6">
        <w:t>interroger plus tard sa fille à ce sujet</w:t>
      </w:r>
      <w:r w:rsidR="00C474C1">
        <w:t>.</w:t>
      </w:r>
    </w:p>
    <w:p w14:paraId="068C794F" w14:textId="5117266C" w:rsidR="00C474C1" w:rsidRDefault="009A0CB4" w:rsidP="00C52F4A">
      <w:r w:rsidRPr="009A0CB4">
        <w:t>M</w:t>
      </w:r>
      <w:r w:rsidRPr="009A0CB4">
        <w:rPr>
          <w:vertAlign w:val="superscript"/>
        </w:rPr>
        <w:t>me</w:t>
      </w:r>
      <w:r w:rsidR="00C474C1">
        <w:t> de </w:t>
      </w:r>
      <w:r w:rsidR="00C52F4A" w:rsidRPr="00F771AB">
        <w:t>Simaise n</w:t>
      </w:r>
      <w:r w:rsidR="00C474C1">
        <w:t>’</w:t>
      </w:r>
      <w:r w:rsidR="00C52F4A" w:rsidRPr="00F771AB">
        <w:t>avait pas été inquiète sur le sort de son fils pendant la guerre</w:t>
      </w:r>
      <w:r w:rsidR="00C474C1">
        <w:t xml:space="preserve">. </w:t>
      </w:r>
      <w:r w:rsidR="00C52F4A" w:rsidRPr="00F771AB">
        <w:t xml:space="preserve">Elle avait appris par </w:t>
      </w:r>
      <w:r w:rsidR="00C474C1">
        <w:t>M. de </w:t>
      </w:r>
      <w:r w:rsidR="00C52F4A" w:rsidRPr="00F771AB">
        <w:t>Violaine</w:t>
      </w:r>
      <w:r w:rsidR="00C474C1">
        <w:t xml:space="preserve">, </w:t>
      </w:r>
      <w:r w:rsidR="00C52F4A" w:rsidRPr="00F771AB">
        <w:t>qui les avait rencontrés à Gênes</w:t>
      </w:r>
      <w:r w:rsidR="00C474C1">
        <w:t xml:space="preserve">, </w:t>
      </w:r>
      <w:r w:rsidR="00C52F4A" w:rsidRPr="00F771AB">
        <w:t>que le baron de Simaise et Raoul avaient tranquillement passé les six mois terribles en Italie</w:t>
      </w:r>
      <w:r w:rsidR="00C474C1">
        <w:t xml:space="preserve">, </w:t>
      </w:r>
      <w:r w:rsidR="00C52F4A" w:rsidRPr="00F771AB">
        <w:t>à l</w:t>
      </w:r>
      <w:r w:rsidR="00C474C1">
        <w:t>’</w:t>
      </w:r>
      <w:r w:rsidR="00C52F4A" w:rsidRPr="00F771AB">
        <w:t>abri des bombes et des balles prussiennes</w:t>
      </w:r>
      <w:r w:rsidR="00C474C1">
        <w:t>.</w:t>
      </w:r>
    </w:p>
    <w:p w14:paraId="3AD71377" w14:textId="1AE7610F" w:rsidR="00C474C1" w:rsidRDefault="00C52F4A" w:rsidP="00C52F4A">
      <w:r w:rsidRPr="00605EB6">
        <w:t>C</w:t>
      </w:r>
      <w:r w:rsidR="00C474C1">
        <w:t>’</w:t>
      </w:r>
      <w:r w:rsidRPr="00605EB6">
        <w:t xml:space="preserve">est aussi par </w:t>
      </w:r>
      <w:r w:rsidR="00C474C1">
        <w:t>M. de </w:t>
      </w:r>
      <w:r w:rsidRPr="00605EB6">
        <w:t>Violaine que Raoul avait su le triste dénouement du drame de Mareille</w:t>
      </w:r>
      <w:r w:rsidR="00C474C1">
        <w:t xml:space="preserve">. </w:t>
      </w:r>
      <w:r w:rsidRPr="00605EB6">
        <w:t>Après sa tentative criminelle</w:t>
      </w:r>
      <w:r w:rsidR="00C474C1">
        <w:t xml:space="preserve">, </w:t>
      </w:r>
      <w:r w:rsidRPr="00605EB6">
        <w:t>il s</w:t>
      </w:r>
      <w:r w:rsidR="00C474C1">
        <w:t>’</w:t>
      </w:r>
      <w:r w:rsidRPr="00605EB6">
        <w:t>était empressé de quitter Vaucourt</w:t>
      </w:r>
      <w:r w:rsidR="00C474C1">
        <w:t xml:space="preserve"> : ; </w:t>
      </w:r>
      <w:r w:rsidRPr="00605EB6">
        <w:t>mais</w:t>
      </w:r>
      <w:r w:rsidR="00C474C1">
        <w:t xml:space="preserve">, </w:t>
      </w:r>
      <w:r w:rsidRPr="00605EB6">
        <w:t>effrayé par le cri de sa conscience</w:t>
      </w:r>
      <w:r w:rsidR="00C474C1">
        <w:t xml:space="preserve">, </w:t>
      </w:r>
      <w:r w:rsidRPr="00605EB6">
        <w:t>il était très inquiet</w:t>
      </w:r>
      <w:r w:rsidR="00C474C1">
        <w:t xml:space="preserve">, </w:t>
      </w:r>
      <w:r w:rsidRPr="00605EB6">
        <w:t>car il redoutait</w:t>
      </w:r>
      <w:r w:rsidR="00C474C1">
        <w:t xml:space="preserve">, </w:t>
      </w:r>
      <w:r w:rsidRPr="00605EB6">
        <w:lastRenderedPageBreak/>
        <w:t>avec raison</w:t>
      </w:r>
      <w:r w:rsidR="00C474C1">
        <w:t xml:space="preserve">, </w:t>
      </w:r>
      <w:r w:rsidRPr="00605EB6">
        <w:t>les conséquences terribles de son odieuse action</w:t>
      </w:r>
      <w:r w:rsidR="00C474C1">
        <w:t xml:space="preserve"> ; </w:t>
      </w:r>
      <w:r w:rsidRPr="00605EB6">
        <w:t>pendant plusieurs jours</w:t>
      </w:r>
      <w:r w:rsidR="00C474C1">
        <w:t xml:space="preserve">, </w:t>
      </w:r>
      <w:r w:rsidRPr="00605EB6">
        <w:t>il fut en proie aux plus noires appréhensions</w:t>
      </w:r>
      <w:r w:rsidR="00C474C1">
        <w:t xml:space="preserve"> : </w:t>
      </w:r>
      <w:r w:rsidRPr="00605EB6">
        <w:t>il voyait le châtiment suspendu sur sa tête comme l</w:t>
      </w:r>
      <w:r w:rsidR="00C474C1">
        <w:t>’</w:t>
      </w:r>
      <w:r w:rsidRPr="00605EB6">
        <w:t>épée de Damoclès</w:t>
      </w:r>
      <w:r w:rsidR="00C474C1">
        <w:t xml:space="preserve">. </w:t>
      </w:r>
      <w:r w:rsidRPr="00605EB6">
        <w:t>Aussi</w:t>
      </w:r>
      <w:r w:rsidR="00C474C1">
        <w:t xml:space="preserve">, </w:t>
      </w:r>
      <w:r w:rsidRPr="00605EB6">
        <w:t>quand son père eut manifesté son intention de se réfugier en Italie</w:t>
      </w:r>
      <w:r w:rsidR="00C474C1">
        <w:t xml:space="preserve">, </w:t>
      </w:r>
      <w:r w:rsidRPr="00605EB6">
        <w:t>le pressa-t-il vivement de mettre ce projet à exécution</w:t>
      </w:r>
      <w:r w:rsidR="00C474C1">
        <w:t>.</w:t>
      </w:r>
    </w:p>
    <w:p w14:paraId="2ACC50F5" w14:textId="0CB66BB3" w:rsidR="00C474C1" w:rsidRDefault="00C52F4A" w:rsidP="00C52F4A">
      <w:r w:rsidRPr="00605EB6">
        <w:t>Or</w:t>
      </w:r>
      <w:r w:rsidR="00C474C1">
        <w:t xml:space="preserve">, </w:t>
      </w:r>
      <w:r w:rsidRPr="00605EB6">
        <w:t>quand il apprit que Jeanne s</w:t>
      </w:r>
      <w:r w:rsidR="00C474C1">
        <w:t>’</w:t>
      </w:r>
      <w:r w:rsidRPr="00605EB6">
        <w:t>était noyée et qu</w:t>
      </w:r>
      <w:r w:rsidR="00C474C1">
        <w:t>’</w:t>
      </w:r>
      <w:r w:rsidRPr="00605EB6">
        <w:t>avant de se jeter dans la rivière elle avait</w:t>
      </w:r>
      <w:r w:rsidR="00C474C1">
        <w:t xml:space="preserve">, </w:t>
      </w:r>
      <w:r w:rsidRPr="00605EB6">
        <w:t>par une lettre</w:t>
      </w:r>
      <w:r w:rsidR="00C474C1">
        <w:t xml:space="preserve">, </w:t>
      </w:r>
      <w:r w:rsidRPr="00605EB6">
        <w:t>accusé Jean Loup</w:t>
      </w:r>
      <w:r w:rsidR="00C474C1">
        <w:t xml:space="preserve">, </w:t>
      </w:r>
      <w:r w:rsidRPr="00605EB6">
        <w:t>toutes ses craintes s</w:t>
      </w:r>
      <w:r w:rsidR="00C474C1">
        <w:t>’</w:t>
      </w:r>
      <w:r w:rsidRPr="00605EB6">
        <w:t>évanouirent</w:t>
      </w:r>
      <w:r w:rsidR="00C474C1">
        <w:t xml:space="preserve">. </w:t>
      </w:r>
      <w:r w:rsidRPr="00605EB6">
        <w:t>Enfin</w:t>
      </w:r>
      <w:r w:rsidR="00C474C1">
        <w:t xml:space="preserve">, </w:t>
      </w:r>
      <w:r w:rsidRPr="00605EB6">
        <w:t>il respirait</w:t>
      </w:r>
      <w:r w:rsidR="00C474C1">
        <w:t xml:space="preserve">. </w:t>
      </w:r>
      <w:r w:rsidRPr="00605EB6">
        <w:t>Jeanne ne l</w:t>
      </w:r>
      <w:r w:rsidR="00C474C1">
        <w:t>’</w:t>
      </w:r>
      <w:r w:rsidRPr="00605EB6">
        <w:t>avait pas reconnu</w:t>
      </w:r>
      <w:r w:rsidR="00C474C1">
        <w:t xml:space="preserve">, </w:t>
      </w:r>
      <w:r w:rsidRPr="00605EB6">
        <w:t>elle l</w:t>
      </w:r>
      <w:r w:rsidR="00C474C1">
        <w:t>’</w:t>
      </w:r>
      <w:r w:rsidRPr="00605EB6">
        <w:t>avait pris pour Jean Loup</w:t>
      </w:r>
      <w:r w:rsidR="00C474C1">
        <w:t xml:space="preserve">. </w:t>
      </w:r>
      <w:r w:rsidRPr="00605EB6">
        <w:t>En vérité</w:t>
      </w:r>
      <w:r w:rsidR="00C474C1">
        <w:t xml:space="preserve">, </w:t>
      </w:r>
      <w:r w:rsidRPr="00605EB6">
        <w:t>c</w:t>
      </w:r>
      <w:r w:rsidR="00C474C1">
        <w:t>’</w:t>
      </w:r>
      <w:r w:rsidRPr="00605EB6">
        <w:t>était une fière chance</w:t>
      </w:r>
      <w:r w:rsidR="00C474C1">
        <w:t xml:space="preserve">. </w:t>
      </w:r>
      <w:r w:rsidRPr="00605EB6">
        <w:t>Maintenant</w:t>
      </w:r>
      <w:r w:rsidR="00C474C1">
        <w:t xml:space="preserve">, </w:t>
      </w:r>
      <w:r w:rsidRPr="00605EB6">
        <w:t>il pouvait être tranquille</w:t>
      </w:r>
      <w:r w:rsidR="00C474C1">
        <w:t xml:space="preserve">, </w:t>
      </w:r>
      <w:r w:rsidRPr="00605EB6">
        <w:t>dormir sur ses deux oreilles</w:t>
      </w:r>
      <w:r w:rsidR="004540F3">
        <w:t> ;</w:t>
      </w:r>
      <w:r w:rsidR="00C474C1">
        <w:t xml:space="preserve"> </w:t>
      </w:r>
      <w:r w:rsidRPr="00605EB6">
        <w:t>le secret de l</w:t>
      </w:r>
      <w:r w:rsidR="00C474C1">
        <w:t>’</w:t>
      </w:r>
      <w:r w:rsidRPr="00605EB6">
        <w:t>épouvantable nuit resterait enseveli dans l</w:t>
      </w:r>
      <w:r w:rsidR="00C474C1">
        <w:t>’</w:t>
      </w:r>
      <w:r w:rsidRPr="00605EB6">
        <w:t>ombre</w:t>
      </w:r>
      <w:r w:rsidR="00C474C1">
        <w:t>.</w:t>
      </w:r>
    </w:p>
    <w:p w14:paraId="74A282D5" w14:textId="77777777" w:rsidR="00C474C1" w:rsidRDefault="00C52F4A" w:rsidP="00C52F4A">
      <w:r w:rsidRPr="00605EB6">
        <w:t>Certainement</w:t>
      </w:r>
      <w:r w:rsidR="00C474C1">
        <w:t xml:space="preserve">, </w:t>
      </w:r>
      <w:r w:rsidRPr="00605EB6">
        <w:t>Jean Loup serait arrêté</w:t>
      </w:r>
      <w:r w:rsidR="00C474C1">
        <w:t xml:space="preserve"> ; </w:t>
      </w:r>
      <w:r w:rsidRPr="00605EB6">
        <w:t>mais Jean Loup ne parlait pas</w:t>
      </w:r>
      <w:r w:rsidR="00C474C1">
        <w:t>…</w:t>
      </w:r>
    </w:p>
    <w:p w14:paraId="317E1027" w14:textId="77777777" w:rsidR="00C474C1" w:rsidRDefault="00C52F4A" w:rsidP="00C52F4A">
      <w:r w:rsidRPr="00605EB6">
        <w:t>Non</w:t>
      </w:r>
      <w:r w:rsidR="00C474C1">
        <w:t xml:space="preserve">, </w:t>
      </w:r>
      <w:r w:rsidRPr="00605EB6">
        <w:t>non</w:t>
      </w:r>
      <w:r w:rsidR="00C474C1">
        <w:t xml:space="preserve">, </w:t>
      </w:r>
      <w:r w:rsidRPr="00605EB6">
        <w:t>il n</w:t>
      </w:r>
      <w:r w:rsidR="00C474C1">
        <w:t>’</w:t>
      </w:r>
      <w:r w:rsidRPr="00605EB6">
        <w:t>avait plus rien à redouter</w:t>
      </w:r>
      <w:r w:rsidR="00C474C1">
        <w:t xml:space="preserve">. </w:t>
      </w:r>
      <w:r w:rsidRPr="00605EB6">
        <w:t>Le sauvage serait jugé</w:t>
      </w:r>
      <w:r w:rsidR="00C474C1">
        <w:t xml:space="preserve">, </w:t>
      </w:r>
      <w:r w:rsidRPr="00605EB6">
        <w:t>condamné</w:t>
      </w:r>
      <w:r w:rsidR="00C474C1">
        <w:t xml:space="preserve">, </w:t>
      </w:r>
      <w:r w:rsidRPr="00605EB6">
        <w:t>probablement</w:t>
      </w:r>
      <w:r w:rsidR="00C474C1">
        <w:t xml:space="preserve">. </w:t>
      </w:r>
      <w:r w:rsidRPr="00605EB6">
        <w:t>Mais que lui importait</w:t>
      </w:r>
      <w:r w:rsidR="00C474C1">
        <w:t xml:space="preserve">, </w:t>
      </w:r>
      <w:r w:rsidRPr="00605EB6">
        <w:t>à lui</w:t>
      </w:r>
      <w:r w:rsidR="00C474C1">
        <w:t xml:space="preserve">, </w:t>
      </w:r>
      <w:r w:rsidRPr="00605EB6">
        <w:t>qu</w:t>
      </w:r>
      <w:r w:rsidR="00C474C1">
        <w:t>’</w:t>
      </w:r>
      <w:r w:rsidRPr="00605EB6">
        <w:t>un innocent portât la peine du coupable</w:t>
      </w:r>
      <w:r w:rsidR="00C474C1">
        <w:t> ?</w:t>
      </w:r>
    </w:p>
    <w:p w14:paraId="12AA13F3" w14:textId="77777777" w:rsidR="00C474C1" w:rsidRDefault="00C52F4A" w:rsidP="00C52F4A">
      <w:r w:rsidRPr="00605EB6">
        <w:t>Nous n</w:t>
      </w:r>
      <w:r w:rsidR="00C474C1">
        <w:t>’</w:t>
      </w:r>
      <w:r w:rsidRPr="00605EB6">
        <w:t>avons plus à nous étonner</w:t>
      </w:r>
      <w:r w:rsidR="00C474C1">
        <w:t xml:space="preserve">, </w:t>
      </w:r>
      <w:r w:rsidRPr="00605EB6">
        <w:t>en voyant Raoul de Simaise reparaître dans le pays avec son air vainqueur d</w:t>
      </w:r>
      <w:r w:rsidR="00C474C1">
        <w:t>’</w:t>
      </w:r>
      <w:r w:rsidRPr="00605EB6">
        <w:t>autrefois</w:t>
      </w:r>
      <w:r w:rsidR="00C474C1">
        <w:t xml:space="preserve">, </w:t>
      </w:r>
      <w:r w:rsidRPr="00605EB6">
        <w:t>le front haut</w:t>
      </w:r>
      <w:r w:rsidR="00C474C1">
        <w:t xml:space="preserve">, </w:t>
      </w:r>
      <w:r w:rsidRPr="00605EB6">
        <w:t>l</w:t>
      </w:r>
      <w:r w:rsidR="00C474C1">
        <w:t>’</w:t>
      </w:r>
      <w:r w:rsidRPr="00605EB6">
        <w:t>œil brillant</w:t>
      </w:r>
      <w:r w:rsidR="00C474C1">
        <w:t xml:space="preserve">, </w:t>
      </w:r>
      <w:r w:rsidRPr="00605EB6">
        <w:t>le sourire aux lèvres</w:t>
      </w:r>
      <w:r w:rsidR="00C474C1">
        <w:t>.</w:t>
      </w:r>
    </w:p>
    <w:p w14:paraId="2A1E9A74" w14:textId="77777777" w:rsidR="00C474C1" w:rsidRDefault="00C52F4A" w:rsidP="00C52F4A">
      <w:r w:rsidRPr="00605EB6">
        <w:t>Dans l</w:t>
      </w:r>
      <w:r w:rsidR="00C474C1">
        <w:t>’</w:t>
      </w:r>
      <w:r w:rsidRPr="00605EB6">
        <w:t>après-midi</w:t>
      </w:r>
      <w:r w:rsidR="00C474C1">
        <w:t xml:space="preserve">, </w:t>
      </w:r>
      <w:r w:rsidRPr="00605EB6">
        <w:t>profitant d</w:t>
      </w:r>
      <w:r w:rsidR="00C474C1">
        <w:t>’</w:t>
      </w:r>
      <w:r w:rsidRPr="00605EB6">
        <w:t>un moment où la baronne donnait audience à un de ses fermiers</w:t>
      </w:r>
      <w:r w:rsidR="00C474C1">
        <w:t xml:space="preserve">, </w:t>
      </w:r>
      <w:r w:rsidRPr="00605EB6">
        <w:t>Henriette dit à son frère</w:t>
      </w:r>
      <w:r w:rsidR="00C474C1">
        <w:t> :</w:t>
      </w:r>
    </w:p>
    <w:p w14:paraId="7CFA1DC8" w14:textId="3674A656" w:rsidR="00C474C1" w:rsidRDefault="0094609C" w:rsidP="00C52F4A">
      <w:r>
        <w:t>— </w:t>
      </w:r>
      <w:r w:rsidR="00C52F4A" w:rsidRPr="00605EB6">
        <w:t>Si vous voulez me suivre dans ma chambre</w:t>
      </w:r>
      <w:r w:rsidR="00C474C1">
        <w:t xml:space="preserve">, </w:t>
      </w:r>
      <w:r w:rsidR="00C52F4A" w:rsidRPr="00605EB6">
        <w:t>Raoul</w:t>
      </w:r>
      <w:r w:rsidR="00C474C1">
        <w:t xml:space="preserve">, </w:t>
      </w:r>
      <w:r w:rsidR="00C52F4A" w:rsidRPr="00605EB6">
        <w:t>j</w:t>
      </w:r>
      <w:r w:rsidR="00C474C1">
        <w:t>’</w:t>
      </w:r>
      <w:r w:rsidR="00C52F4A" w:rsidRPr="00605EB6">
        <w:t>ai quelque chose à vous remettre</w:t>
      </w:r>
      <w:r w:rsidR="00C474C1">
        <w:t>.</w:t>
      </w:r>
    </w:p>
    <w:p w14:paraId="442774E5" w14:textId="7BA823D2" w:rsidR="00C474C1" w:rsidRDefault="0094609C" w:rsidP="00C52F4A">
      <w:r>
        <w:t>— </w:t>
      </w:r>
      <w:r w:rsidR="00C52F4A" w:rsidRPr="00605EB6">
        <w:t>Tout de suite</w:t>
      </w:r>
      <w:r w:rsidR="00C474C1">
        <w:t xml:space="preserve">, </w:t>
      </w:r>
      <w:r w:rsidR="00C52F4A" w:rsidRPr="00605EB6">
        <w:t>petite sœur</w:t>
      </w:r>
      <w:r w:rsidR="00C474C1">
        <w:t xml:space="preserve">, </w:t>
      </w:r>
      <w:r w:rsidR="00C52F4A" w:rsidRPr="00605EB6">
        <w:t>je te suis</w:t>
      </w:r>
      <w:r w:rsidR="00C474C1">
        <w:t>.</w:t>
      </w:r>
    </w:p>
    <w:p w14:paraId="2B1C987C" w14:textId="77777777" w:rsidR="00C474C1" w:rsidRDefault="00C52F4A" w:rsidP="00C52F4A">
      <w:r w:rsidRPr="00605EB6">
        <w:t>Ils montèrent au premier</w:t>
      </w:r>
      <w:r w:rsidR="00C474C1">
        <w:t xml:space="preserve">. </w:t>
      </w:r>
      <w:r w:rsidRPr="00605EB6">
        <w:t>La jeune fille fit entrer son frère dans sa chambre dont elle ferma soigneusement la porte</w:t>
      </w:r>
      <w:r w:rsidR="00C474C1">
        <w:t>.</w:t>
      </w:r>
    </w:p>
    <w:p w14:paraId="7C1AD555" w14:textId="68CC93B6" w:rsidR="00C474C1" w:rsidRDefault="0094609C" w:rsidP="00C52F4A">
      <w:r>
        <w:lastRenderedPageBreak/>
        <w:t>— </w:t>
      </w:r>
      <w:r w:rsidR="00C52F4A" w:rsidRPr="00605EB6">
        <w:t>Avoue</w:t>
      </w:r>
      <w:r w:rsidR="00C474C1">
        <w:t xml:space="preserve">, </w:t>
      </w:r>
      <w:r w:rsidR="00C52F4A" w:rsidRPr="00605EB6">
        <w:t>ma sœur</w:t>
      </w:r>
      <w:r w:rsidR="00C474C1">
        <w:t xml:space="preserve">, </w:t>
      </w:r>
      <w:r w:rsidR="00C52F4A" w:rsidRPr="00605EB6">
        <w:t>dit Raoul</w:t>
      </w:r>
      <w:r w:rsidR="00C474C1">
        <w:t xml:space="preserve">, </w:t>
      </w:r>
      <w:r w:rsidR="00C52F4A" w:rsidRPr="00605EB6">
        <w:t>que tu m</w:t>
      </w:r>
      <w:r w:rsidR="00C474C1">
        <w:t>’</w:t>
      </w:r>
      <w:r w:rsidR="00C52F4A" w:rsidRPr="00605EB6">
        <w:t>as fait ce matin une singulière réception</w:t>
      </w:r>
      <w:r w:rsidR="00C474C1">
        <w:t>.</w:t>
      </w:r>
    </w:p>
    <w:p w14:paraId="725F4224" w14:textId="6C42EE23" w:rsidR="00C474C1" w:rsidRDefault="0094609C" w:rsidP="00C52F4A">
      <w:r>
        <w:t>— </w:t>
      </w:r>
      <w:r w:rsidR="00C52F4A" w:rsidRPr="00605EB6">
        <w:t>Ah</w:t>
      </w:r>
      <w:r w:rsidR="00C474C1">
        <w:t xml:space="preserve"> ! </w:t>
      </w:r>
      <w:r w:rsidR="00C52F4A" w:rsidRPr="00605EB6">
        <w:t>vous trouvez</w:t>
      </w:r>
      <w:r w:rsidR="00C474C1">
        <w:t xml:space="preserve"> ? </w:t>
      </w:r>
      <w:r w:rsidR="00C52F4A" w:rsidRPr="00605EB6">
        <w:t>répondit froidement Henriette</w:t>
      </w:r>
      <w:r w:rsidR="00C474C1">
        <w:t>.</w:t>
      </w:r>
    </w:p>
    <w:p w14:paraId="090FCD14" w14:textId="21B1F3D8" w:rsidR="00C474C1" w:rsidRDefault="0094609C" w:rsidP="00C52F4A">
      <w:r>
        <w:t>— </w:t>
      </w:r>
      <w:r w:rsidR="00C52F4A" w:rsidRPr="00605EB6">
        <w:t>Tu ne m</w:t>
      </w:r>
      <w:r w:rsidR="00C474C1">
        <w:t>’</w:t>
      </w:r>
      <w:r w:rsidR="00C52F4A" w:rsidRPr="00605EB6">
        <w:t>as pas habitué à tant de froideur</w:t>
      </w:r>
      <w:r w:rsidR="00C474C1">
        <w:t xml:space="preserve">, </w:t>
      </w:r>
      <w:r w:rsidR="00C52F4A" w:rsidRPr="00605EB6">
        <w:t>à tant de sévérité</w:t>
      </w:r>
      <w:r w:rsidR="00C474C1">
        <w:t xml:space="preserve"> ; </w:t>
      </w:r>
      <w:r w:rsidR="00C52F4A" w:rsidRPr="00605EB6">
        <w:t>autrefois</w:t>
      </w:r>
      <w:r w:rsidR="00C474C1">
        <w:t xml:space="preserve">, </w:t>
      </w:r>
      <w:r w:rsidR="00C52F4A" w:rsidRPr="00605EB6">
        <w:t>tu me tutoyais</w:t>
      </w:r>
      <w:r w:rsidR="00C474C1">
        <w:t xml:space="preserve"> ; – </w:t>
      </w:r>
      <w:r w:rsidR="00C52F4A" w:rsidRPr="00605EB6">
        <w:t>c</w:t>
      </w:r>
      <w:r w:rsidR="00C474C1">
        <w:t>’</w:t>
      </w:r>
      <w:r w:rsidR="00C52F4A" w:rsidRPr="00605EB6">
        <w:t>est charmant entre frère et sœur</w:t>
      </w:r>
      <w:r w:rsidR="00C474C1">
        <w:t xml:space="preserve"> ; – </w:t>
      </w:r>
      <w:r w:rsidR="00C52F4A" w:rsidRPr="00605EB6">
        <w:t>aujourd</w:t>
      </w:r>
      <w:r w:rsidR="00C474C1">
        <w:t>’</w:t>
      </w:r>
      <w:r w:rsidR="00C52F4A" w:rsidRPr="00605EB6">
        <w:t>hui tu m</w:t>
      </w:r>
      <w:r w:rsidR="00C474C1">
        <w:t>’</w:t>
      </w:r>
      <w:r w:rsidR="00C52F4A" w:rsidRPr="00605EB6">
        <w:t>envoies des vous</w:t>
      </w:r>
      <w:r w:rsidR="00C474C1">
        <w:t xml:space="preserve">, </w:t>
      </w:r>
      <w:r w:rsidR="00C52F4A" w:rsidRPr="00605EB6">
        <w:t>en veux-tu</w:t>
      </w:r>
      <w:r w:rsidR="00C474C1">
        <w:t xml:space="preserve"> ? </w:t>
      </w:r>
      <w:r w:rsidR="00C52F4A" w:rsidRPr="00605EB6">
        <w:t>en voilà</w:t>
      </w:r>
      <w:r w:rsidR="00C474C1">
        <w:t xml:space="preserve">. </w:t>
      </w:r>
      <w:r w:rsidR="00C52F4A" w:rsidRPr="00605EB6">
        <w:t>Est-ce que tu m</w:t>
      </w:r>
      <w:r w:rsidR="00C474C1">
        <w:t>’</w:t>
      </w:r>
      <w:r w:rsidR="00C52F4A" w:rsidRPr="00605EB6">
        <w:t>en veux parce que je ne t</w:t>
      </w:r>
      <w:r w:rsidR="00C474C1">
        <w:t>’</w:t>
      </w:r>
      <w:r w:rsidR="00C52F4A" w:rsidRPr="00605EB6">
        <w:t>ai pas écrit pendant notre séjour en Italie</w:t>
      </w:r>
      <w:r w:rsidR="00C474C1">
        <w:t xml:space="preserve"> ? </w:t>
      </w:r>
      <w:r w:rsidR="00C52F4A" w:rsidRPr="00605EB6">
        <w:t>Mais tu sais bien que j</w:t>
      </w:r>
      <w:r w:rsidR="00C474C1">
        <w:t>’</w:t>
      </w:r>
      <w:r w:rsidR="00C52F4A" w:rsidRPr="00605EB6">
        <w:t>ignorais où vous étiez</w:t>
      </w:r>
      <w:r w:rsidR="00C474C1">
        <w:t xml:space="preserve">, </w:t>
      </w:r>
      <w:r w:rsidR="00C52F4A" w:rsidRPr="00605EB6">
        <w:t>ma mère et toi</w:t>
      </w:r>
      <w:r w:rsidR="00C474C1">
        <w:t>.</w:t>
      </w:r>
    </w:p>
    <w:p w14:paraId="7F6305AF" w14:textId="77777777" w:rsidR="00C474C1" w:rsidRDefault="00C52F4A" w:rsidP="00C52F4A">
      <w:r w:rsidRPr="00605EB6">
        <w:t>Henriette secoua la tête</w:t>
      </w:r>
      <w:r w:rsidR="00C474C1">
        <w:t>.</w:t>
      </w:r>
    </w:p>
    <w:p w14:paraId="23593C99" w14:textId="518D7B89" w:rsidR="00C474C1" w:rsidRDefault="0094609C" w:rsidP="00C52F4A">
      <w:r>
        <w:t>— </w:t>
      </w:r>
      <w:r w:rsidR="00C52F4A" w:rsidRPr="00605EB6">
        <w:t>Si ce n</w:t>
      </w:r>
      <w:r w:rsidR="00C474C1">
        <w:t>’</w:t>
      </w:r>
      <w:r w:rsidR="00C52F4A" w:rsidRPr="00605EB6">
        <w:t>est pas cela</w:t>
      </w:r>
      <w:r w:rsidR="00C474C1">
        <w:t xml:space="preserve">, </w:t>
      </w:r>
      <w:r w:rsidR="00C52F4A" w:rsidRPr="00605EB6">
        <w:t>qu</w:t>
      </w:r>
      <w:r w:rsidR="00C474C1">
        <w:t>’</w:t>
      </w:r>
      <w:r w:rsidR="00C52F4A" w:rsidRPr="00605EB6">
        <w:t>est-ce donc</w:t>
      </w:r>
      <w:r w:rsidR="00C474C1">
        <w:t xml:space="preserve"> ? </w:t>
      </w:r>
      <w:r w:rsidR="00C52F4A" w:rsidRPr="00605EB6">
        <w:t>Tu as quelque chose contre moi</w:t>
      </w:r>
      <w:r w:rsidR="00C474C1">
        <w:t xml:space="preserve">, </w:t>
      </w:r>
      <w:r w:rsidR="00C52F4A" w:rsidRPr="00605EB6">
        <w:t>c</w:t>
      </w:r>
      <w:r w:rsidR="00C474C1">
        <w:t>’</w:t>
      </w:r>
      <w:r w:rsidR="00C52F4A" w:rsidRPr="00605EB6">
        <w:t>est certain</w:t>
      </w:r>
      <w:r w:rsidR="00C474C1">
        <w:t xml:space="preserve">. </w:t>
      </w:r>
      <w:r w:rsidR="00C52F4A" w:rsidRPr="00605EB6">
        <w:t>Voyons</w:t>
      </w:r>
      <w:r w:rsidR="00C474C1">
        <w:t xml:space="preserve">, </w:t>
      </w:r>
      <w:r w:rsidR="00C52F4A" w:rsidRPr="00605EB6">
        <w:t>que t</w:t>
      </w:r>
      <w:r w:rsidR="00C474C1">
        <w:t>’</w:t>
      </w:r>
      <w:r w:rsidR="00C52F4A" w:rsidRPr="00605EB6">
        <w:t>ai-je fait</w:t>
      </w:r>
      <w:r w:rsidR="00C474C1">
        <w:t> ?</w:t>
      </w:r>
    </w:p>
    <w:p w14:paraId="2BC91601" w14:textId="2DF346CC" w:rsidR="00C474C1" w:rsidRDefault="0094609C" w:rsidP="00C52F4A">
      <w:r>
        <w:t>— </w:t>
      </w:r>
      <w:r w:rsidR="00C52F4A" w:rsidRPr="00605EB6">
        <w:t>Rien</w:t>
      </w:r>
      <w:r w:rsidR="00C474C1">
        <w:t>.</w:t>
      </w:r>
    </w:p>
    <w:p w14:paraId="1B30569C" w14:textId="552729D6" w:rsidR="00C474C1" w:rsidRDefault="0094609C" w:rsidP="00C52F4A">
      <w:r>
        <w:t>— </w:t>
      </w:r>
      <w:r w:rsidR="00C52F4A" w:rsidRPr="00605EB6">
        <w:t>Alors</w:t>
      </w:r>
      <w:r w:rsidR="00C474C1">
        <w:t xml:space="preserve">, </w:t>
      </w:r>
      <w:r w:rsidR="00C52F4A" w:rsidRPr="00605EB6">
        <w:t>tu es de mauvaise humeur</w:t>
      </w:r>
      <w:r w:rsidR="00C474C1">
        <w:t xml:space="preserve">, </w:t>
      </w:r>
      <w:r w:rsidR="00C52F4A" w:rsidRPr="00605EB6">
        <w:t>tu as tes nerfs</w:t>
      </w:r>
      <w:r w:rsidR="00C474C1">
        <w:t xml:space="preserve"> ; </w:t>
      </w:r>
      <w:r w:rsidR="00C52F4A" w:rsidRPr="00605EB6">
        <w:t>mais si tu es contrariée</w:t>
      </w:r>
      <w:r w:rsidR="00C474C1">
        <w:t xml:space="preserve">, </w:t>
      </w:r>
      <w:r w:rsidR="00C52F4A" w:rsidRPr="00605EB6">
        <w:t>pourquoi t</w:t>
      </w:r>
      <w:r w:rsidR="00C474C1">
        <w:t>’</w:t>
      </w:r>
      <w:r w:rsidR="00C52F4A" w:rsidRPr="00605EB6">
        <w:t>en prendre à moi</w:t>
      </w:r>
      <w:r w:rsidR="00C474C1">
        <w:t> ?</w:t>
      </w:r>
    </w:p>
    <w:p w14:paraId="08434331" w14:textId="01D09081" w:rsidR="00C474C1" w:rsidRDefault="0094609C" w:rsidP="00C52F4A">
      <w:r>
        <w:t>— </w:t>
      </w:r>
      <w:r w:rsidR="00C52F4A" w:rsidRPr="00605EB6">
        <w:t>Je vous ai prié de monter dans ma chambre pour vous remettre quelque chose</w:t>
      </w:r>
      <w:r w:rsidR="00C474C1">
        <w:t xml:space="preserve">, </w:t>
      </w:r>
      <w:r w:rsidR="00C52F4A" w:rsidRPr="00605EB6">
        <w:t>dit Henriette</w:t>
      </w:r>
      <w:r w:rsidR="00C474C1">
        <w:t xml:space="preserve">, </w:t>
      </w:r>
      <w:r w:rsidR="00C52F4A" w:rsidRPr="00605EB6">
        <w:t>coupant court aux interrogations de son frère</w:t>
      </w:r>
      <w:r w:rsidR="00C474C1">
        <w:t>.</w:t>
      </w:r>
    </w:p>
    <w:p w14:paraId="0C7BF8A7" w14:textId="0B998ED4" w:rsidR="00C474C1" w:rsidRDefault="0094609C" w:rsidP="00C52F4A">
      <w:r>
        <w:t>— </w:t>
      </w:r>
      <w:r w:rsidR="00C52F4A" w:rsidRPr="00605EB6">
        <w:t>C</w:t>
      </w:r>
      <w:r w:rsidR="00C474C1">
        <w:t>’</w:t>
      </w:r>
      <w:r w:rsidR="00C52F4A" w:rsidRPr="00605EB6">
        <w:t>est vrai</w:t>
      </w:r>
      <w:r w:rsidR="00C474C1">
        <w:t> !</w:t>
      </w:r>
    </w:p>
    <w:p w14:paraId="6A9A6097" w14:textId="6E441194" w:rsidR="00C474C1" w:rsidRDefault="00C52F4A" w:rsidP="00C52F4A">
      <w:r w:rsidRPr="00605EB6">
        <w:t>Elle ouvrit un tiroir</w:t>
      </w:r>
      <w:r w:rsidR="00C474C1">
        <w:t xml:space="preserve">, </w:t>
      </w:r>
      <w:r w:rsidRPr="00605EB6">
        <w:t>plongea sa main jusqu</w:t>
      </w:r>
      <w:r w:rsidR="00C474C1">
        <w:t>’</w:t>
      </w:r>
      <w:r w:rsidRPr="00605EB6">
        <w:t>au fond et retira un petit paquet enveloppé dans un chiffon de soie</w:t>
      </w:r>
      <w:r w:rsidR="00C474C1">
        <w:t xml:space="preserve">. </w:t>
      </w:r>
      <w:r w:rsidRPr="00605EB6">
        <w:t>Elle enleva l</w:t>
      </w:r>
      <w:r w:rsidR="00C474C1">
        <w:t>’</w:t>
      </w:r>
      <w:r w:rsidRPr="00605EB6">
        <w:t>enveloppe</w:t>
      </w:r>
      <w:r w:rsidR="00C474C1">
        <w:t xml:space="preserve">, </w:t>
      </w:r>
      <w:r w:rsidRPr="00605EB6">
        <w:t>et</w:t>
      </w:r>
      <w:r w:rsidR="00C474C1">
        <w:t xml:space="preserve">, </w:t>
      </w:r>
      <w:r w:rsidRPr="00605EB6">
        <w:t>montrant à Raoul le portefeuille et l</w:t>
      </w:r>
      <w:r w:rsidR="00C474C1">
        <w:t>’</w:t>
      </w:r>
      <w:r w:rsidRPr="00605EB6">
        <w:t>anneau rapportés par Jean Loup</w:t>
      </w:r>
      <w:r w:rsidR="00C474C1">
        <w:t>. :</w:t>
      </w:r>
    </w:p>
    <w:p w14:paraId="08198662" w14:textId="022FAA69" w:rsidR="00C474C1" w:rsidRDefault="0094609C" w:rsidP="00C52F4A">
      <w:r>
        <w:t>— </w:t>
      </w:r>
      <w:r w:rsidR="00C52F4A" w:rsidRPr="00605EB6">
        <w:t>Connaissez-vous ces objets</w:t>
      </w:r>
      <w:r w:rsidR="00C474C1">
        <w:t xml:space="preserve"> ? </w:t>
      </w:r>
      <w:r w:rsidR="00C52F4A" w:rsidRPr="00605EB6">
        <w:t>demanda-t-elle</w:t>
      </w:r>
      <w:r w:rsidR="00C474C1">
        <w:t>.</w:t>
      </w:r>
    </w:p>
    <w:p w14:paraId="310C30B1" w14:textId="55E05D48" w:rsidR="00C474C1" w:rsidRDefault="0094609C" w:rsidP="00C52F4A">
      <w:r>
        <w:t>— </w:t>
      </w:r>
      <w:r w:rsidR="00C52F4A" w:rsidRPr="00605EB6">
        <w:t>Assurément</w:t>
      </w:r>
      <w:r w:rsidR="004540F3">
        <w:t> ;</w:t>
      </w:r>
      <w:r w:rsidR="00C474C1">
        <w:t xml:space="preserve"> </w:t>
      </w:r>
      <w:r w:rsidR="00C52F4A" w:rsidRPr="00605EB6">
        <w:t>c</w:t>
      </w:r>
      <w:r w:rsidR="00C474C1">
        <w:t>’</w:t>
      </w:r>
      <w:r w:rsidR="00C52F4A" w:rsidRPr="00605EB6">
        <w:t>est mon portefeuille et ma bague</w:t>
      </w:r>
      <w:r w:rsidR="00C474C1">
        <w:t xml:space="preserve">, </w:t>
      </w:r>
      <w:r w:rsidR="00C52F4A" w:rsidRPr="00605EB6">
        <w:t>que j</w:t>
      </w:r>
      <w:r w:rsidR="00C474C1">
        <w:t>’</w:t>
      </w:r>
      <w:r w:rsidR="00C52F4A" w:rsidRPr="00605EB6">
        <w:t>ai oubliés ici l</w:t>
      </w:r>
      <w:r w:rsidR="00C474C1">
        <w:t>’</w:t>
      </w:r>
      <w:r w:rsidR="00C52F4A" w:rsidRPr="00605EB6">
        <w:t>année dernière</w:t>
      </w:r>
      <w:r w:rsidR="00C474C1">
        <w:t>.</w:t>
      </w:r>
    </w:p>
    <w:p w14:paraId="2020C398" w14:textId="205AF972" w:rsidR="00C474C1" w:rsidRDefault="0094609C" w:rsidP="00C52F4A">
      <w:r>
        <w:lastRenderedPageBreak/>
        <w:t>— </w:t>
      </w:r>
      <w:r w:rsidR="00C52F4A" w:rsidRPr="00605EB6">
        <w:t>Ah</w:t>
      </w:r>
      <w:r w:rsidR="00C474C1">
        <w:t xml:space="preserve"> ! </w:t>
      </w:r>
      <w:r w:rsidR="00C52F4A" w:rsidRPr="00605EB6">
        <w:t>vous croyez les avoir oubliés ici</w:t>
      </w:r>
      <w:r w:rsidR="00C474C1">
        <w:t> ?</w:t>
      </w:r>
    </w:p>
    <w:p w14:paraId="21838F17" w14:textId="38F045A1" w:rsidR="00C474C1" w:rsidRDefault="0094609C" w:rsidP="00C52F4A">
      <w:r>
        <w:t>— </w:t>
      </w:r>
      <w:r w:rsidR="00C52F4A" w:rsidRPr="00605EB6">
        <w:t>Dans ma chambre</w:t>
      </w:r>
      <w:r w:rsidR="00C474C1">
        <w:t>.</w:t>
      </w:r>
    </w:p>
    <w:p w14:paraId="77FECE32" w14:textId="07C840DB" w:rsidR="00C474C1" w:rsidRDefault="0094609C" w:rsidP="00C52F4A">
      <w:r>
        <w:t>— </w:t>
      </w:r>
      <w:r w:rsidR="00C52F4A" w:rsidRPr="00605EB6">
        <w:t>En êtes-vous bien sûr</w:t>
      </w:r>
      <w:r w:rsidR="00C474C1">
        <w:t> ?</w:t>
      </w:r>
    </w:p>
    <w:p w14:paraId="7F58BAA7" w14:textId="6E3D4E0B" w:rsidR="00C474C1" w:rsidRDefault="0094609C" w:rsidP="00C52F4A">
      <w:r>
        <w:t>— </w:t>
      </w:r>
      <w:r w:rsidR="00C52F4A" w:rsidRPr="00605EB6">
        <w:t>Dame</w:t>
      </w:r>
      <w:r w:rsidR="00C474C1">
        <w:t xml:space="preserve">, </w:t>
      </w:r>
      <w:r w:rsidR="00C52F4A" w:rsidRPr="00605EB6">
        <w:t>non</w:t>
      </w:r>
      <w:r w:rsidR="00C474C1">
        <w:t xml:space="preserve"> ; </w:t>
      </w:r>
      <w:r w:rsidR="00C52F4A" w:rsidRPr="00605EB6">
        <w:t>je puis les avoir perdus dans le parc</w:t>
      </w:r>
      <w:r w:rsidR="00C474C1">
        <w:t>.</w:t>
      </w:r>
    </w:p>
    <w:p w14:paraId="619F0C2B" w14:textId="1EEB4077" w:rsidR="00C474C1" w:rsidRDefault="0094609C" w:rsidP="00C52F4A">
      <w:r>
        <w:t>— </w:t>
      </w:r>
      <w:r w:rsidR="00C52F4A" w:rsidRPr="00605EB6">
        <w:t>Ou ailleurs</w:t>
      </w:r>
      <w:r w:rsidR="00C474C1">
        <w:t>.</w:t>
      </w:r>
    </w:p>
    <w:p w14:paraId="54E24152" w14:textId="3638CD54" w:rsidR="00C474C1" w:rsidRDefault="0094609C" w:rsidP="00C52F4A">
      <w:r>
        <w:t>— </w:t>
      </w:r>
      <w:r w:rsidR="00C52F4A" w:rsidRPr="00605EB6">
        <w:t>Ou ailleurs</w:t>
      </w:r>
      <w:r w:rsidR="00C474C1">
        <w:t xml:space="preserve">, </w:t>
      </w:r>
      <w:r w:rsidR="00C52F4A" w:rsidRPr="00605EB6">
        <w:t>répéta-t-il</w:t>
      </w:r>
      <w:r w:rsidR="00C474C1">
        <w:t xml:space="preserve">. </w:t>
      </w:r>
      <w:r w:rsidR="00C52F4A" w:rsidRPr="00605EB6">
        <w:t>Est-ce vous qui avez trouvé ces objets</w:t>
      </w:r>
      <w:r w:rsidR="00C474C1">
        <w:t> ?</w:t>
      </w:r>
    </w:p>
    <w:p w14:paraId="5FFD70EC" w14:textId="2B386448" w:rsidR="00C474C1" w:rsidRDefault="0094609C" w:rsidP="00C52F4A">
      <w:r>
        <w:t>— </w:t>
      </w:r>
      <w:r w:rsidR="00C52F4A" w:rsidRPr="00605EB6">
        <w:t>Non</w:t>
      </w:r>
      <w:r w:rsidR="00C474C1">
        <w:t>.</w:t>
      </w:r>
    </w:p>
    <w:p w14:paraId="2FAE4ADB" w14:textId="1E3BCFAB" w:rsidR="00C474C1" w:rsidRDefault="0094609C" w:rsidP="00C52F4A">
      <w:r>
        <w:t>— </w:t>
      </w:r>
      <w:r w:rsidR="00C52F4A" w:rsidRPr="00605EB6">
        <w:t>Qui donc</w:t>
      </w:r>
      <w:r w:rsidR="00C474C1">
        <w:t> ?</w:t>
      </w:r>
    </w:p>
    <w:p w14:paraId="14CBB103" w14:textId="02F5D609" w:rsidR="00C474C1" w:rsidRDefault="0094609C" w:rsidP="00C52F4A">
      <w:r>
        <w:t>— </w:t>
      </w:r>
      <w:r w:rsidR="00C52F4A" w:rsidRPr="00605EB6">
        <w:t>Jean Loup</w:t>
      </w:r>
      <w:r w:rsidR="00C474C1">
        <w:t>.</w:t>
      </w:r>
    </w:p>
    <w:p w14:paraId="2B5E42DA" w14:textId="77777777" w:rsidR="00C474C1" w:rsidRDefault="00C52F4A" w:rsidP="00C52F4A">
      <w:r w:rsidRPr="00605EB6">
        <w:t>Raoul tressaillit et changea de couleur</w:t>
      </w:r>
      <w:r w:rsidR="00C474C1">
        <w:t>.</w:t>
      </w:r>
    </w:p>
    <w:p w14:paraId="1C5F4179" w14:textId="01C10B0C" w:rsidR="00C474C1" w:rsidRDefault="0094609C" w:rsidP="00C52F4A">
      <w:r>
        <w:t>— </w:t>
      </w:r>
      <w:r w:rsidR="00C52F4A" w:rsidRPr="00822BCD">
        <w:t>Où donc les a-t-il trouvés</w:t>
      </w:r>
      <w:r w:rsidR="00C474C1">
        <w:t xml:space="preserve"> ? </w:t>
      </w:r>
      <w:r w:rsidR="00C52F4A" w:rsidRPr="00822BCD">
        <w:t>demanda-t-il en balbutiant</w:t>
      </w:r>
      <w:r w:rsidR="00C474C1">
        <w:t>.</w:t>
      </w:r>
    </w:p>
    <w:p w14:paraId="22E97029" w14:textId="30914E34" w:rsidR="00C474C1" w:rsidRDefault="0094609C" w:rsidP="00C52F4A">
      <w:r>
        <w:t>— </w:t>
      </w:r>
      <w:r w:rsidR="00C52F4A" w:rsidRPr="00822BCD">
        <w:t>Vous le saurez</w:t>
      </w:r>
      <w:r w:rsidR="00C474C1">
        <w:t xml:space="preserve">, </w:t>
      </w:r>
      <w:r w:rsidR="00C52F4A" w:rsidRPr="00822BCD">
        <w:t>Raoul</w:t>
      </w:r>
      <w:r w:rsidR="00C474C1">
        <w:t xml:space="preserve">, </w:t>
      </w:r>
      <w:r w:rsidR="00C52F4A" w:rsidRPr="00822BCD">
        <w:t>en vous rappelant où vous les avez perdus</w:t>
      </w:r>
      <w:r w:rsidR="00C474C1">
        <w:t>.</w:t>
      </w:r>
    </w:p>
    <w:p w14:paraId="10D3B578" w14:textId="2DCBE5B6" w:rsidR="00C474C1" w:rsidRDefault="00C52F4A" w:rsidP="00C52F4A">
      <w:r w:rsidRPr="00822BCD">
        <w:t xml:space="preserve">Le misérable </w:t>
      </w:r>
      <w:r w:rsidR="002A5640">
        <w:t>était</w:t>
      </w:r>
      <w:r w:rsidR="002A5640" w:rsidRPr="00822BCD">
        <w:t xml:space="preserve"> </w:t>
      </w:r>
      <w:r w:rsidR="002A5640">
        <w:t>dé</w:t>
      </w:r>
      <w:r w:rsidR="002A5640" w:rsidRPr="00822BCD">
        <w:t>contenanc</w:t>
      </w:r>
      <w:r w:rsidR="002A5640">
        <w:t>é</w:t>
      </w:r>
      <w:r w:rsidR="00C474C1">
        <w:t>.</w:t>
      </w:r>
    </w:p>
    <w:p w14:paraId="0FF540A1" w14:textId="1A28C694" w:rsidR="00C474C1" w:rsidRDefault="0094609C" w:rsidP="00C52F4A">
      <w:r>
        <w:t>— </w:t>
      </w:r>
      <w:r w:rsidR="00C52F4A" w:rsidRPr="00605EB6">
        <w:t>Je ne vois pas à quel endroit</w:t>
      </w:r>
      <w:r w:rsidR="00C474C1">
        <w:t xml:space="preserve">…, </w:t>
      </w:r>
      <w:r w:rsidR="00C52F4A" w:rsidRPr="00605EB6">
        <w:t>bégaya-t-il</w:t>
      </w:r>
      <w:r w:rsidR="00C474C1">
        <w:t>.</w:t>
      </w:r>
    </w:p>
    <w:p w14:paraId="486E687C" w14:textId="02A40BD6" w:rsidR="00C474C1" w:rsidRDefault="0094609C" w:rsidP="00C52F4A">
      <w:r>
        <w:t>— </w:t>
      </w:r>
      <w:r w:rsidR="00C52F4A" w:rsidRPr="00605EB6">
        <w:t>Ah</w:t>
      </w:r>
      <w:r w:rsidR="00C474C1">
        <w:t xml:space="preserve"> ! </w:t>
      </w:r>
      <w:r w:rsidR="00C52F4A" w:rsidRPr="00605EB6">
        <w:t>vous ne voyez pas l</w:t>
      </w:r>
      <w:r w:rsidR="00C474C1">
        <w:t>’</w:t>
      </w:r>
      <w:r w:rsidR="00C52F4A" w:rsidRPr="00605EB6">
        <w:t>endroit</w:t>
      </w:r>
      <w:r w:rsidR="00C474C1">
        <w:t xml:space="preserve">, </w:t>
      </w:r>
      <w:r w:rsidR="00C52F4A" w:rsidRPr="00605EB6">
        <w:t>dit Henriette avec ironie</w:t>
      </w:r>
      <w:r w:rsidR="00C474C1">
        <w:t xml:space="preserve"> ; </w:t>
      </w:r>
      <w:r w:rsidR="00C52F4A" w:rsidRPr="00605EB6">
        <w:t>eh bien</w:t>
      </w:r>
      <w:r w:rsidR="00C474C1">
        <w:t xml:space="preserve">, </w:t>
      </w:r>
      <w:r w:rsidR="00C52F4A" w:rsidRPr="00605EB6">
        <w:t>je vais vous le désigner</w:t>
      </w:r>
      <w:r w:rsidR="00C474C1">
        <w:t xml:space="preserve">, </w:t>
      </w:r>
      <w:r w:rsidR="00C52F4A" w:rsidRPr="00605EB6">
        <w:t>moi</w:t>
      </w:r>
      <w:r w:rsidR="00C474C1">
        <w:t xml:space="preserve"> ; : </w:t>
      </w:r>
      <w:r w:rsidR="00C52F4A" w:rsidRPr="00605EB6">
        <w:t>vous avez perdu ce portefeuille et cette bague à Mareille</w:t>
      </w:r>
      <w:r w:rsidR="00C474C1">
        <w:t xml:space="preserve">, </w:t>
      </w:r>
      <w:r w:rsidR="00C52F4A" w:rsidRPr="00605EB6">
        <w:t>dans la chambre d</w:t>
      </w:r>
      <w:r w:rsidR="00C474C1">
        <w:t>’</w:t>
      </w:r>
      <w:r w:rsidR="00C52F4A" w:rsidRPr="00605EB6">
        <w:t>une jeune fille</w:t>
      </w:r>
      <w:r w:rsidR="00C474C1">
        <w:t xml:space="preserve">, </w:t>
      </w:r>
      <w:r w:rsidR="00C52F4A" w:rsidRPr="00605EB6">
        <w:t>sanctuaire sacré</w:t>
      </w:r>
      <w:r w:rsidR="00C474C1">
        <w:t xml:space="preserve">, </w:t>
      </w:r>
      <w:r w:rsidR="00C52F4A" w:rsidRPr="00605EB6">
        <w:t>inviolable pour un homme d</w:t>
      </w:r>
      <w:r w:rsidR="00C474C1">
        <w:t>’</w:t>
      </w:r>
      <w:r w:rsidR="00C52F4A" w:rsidRPr="00605EB6">
        <w:t>honneur</w:t>
      </w:r>
      <w:r w:rsidR="00C474C1">
        <w:t>.</w:t>
      </w:r>
    </w:p>
    <w:p w14:paraId="1BF4D6A7" w14:textId="77777777" w:rsidR="00C474C1" w:rsidRDefault="00C52F4A" w:rsidP="00C52F4A">
      <w:r w:rsidRPr="00605EB6">
        <w:t>Raoul recula</w:t>
      </w:r>
      <w:r w:rsidR="00C474C1">
        <w:t xml:space="preserve">, </w:t>
      </w:r>
      <w:r w:rsidRPr="00605EB6">
        <w:t>blême de terreur</w:t>
      </w:r>
      <w:r w:rsidR="00C474C1">
        <w:t>.</w:t>
      </w:r>
    </w:p>
    <w:p w14:paraId="73771443" w14:textId="04A1DD17" w:rsidR="00C474C1" w:rsidRDefault="0094609C" w:rsidP="00C52F4A">
      <w:r>
        <w:lastRenderedPageBreak/>
        <w:t>— </w:t>
      </w:r>
      <w:r w:rsidR="00C52F4A" w:rsidRPr="00605EB6">
        <w:t>Eh bien</w:t>
      </w:r>
      <w:r w:rsidR="00C474C1">
        <w:t xml:space="preserve">, </w:t>
      </w:r>
      <w:r w:rsidR="00C52F4A" w:rsidRPr="00605EB6">
        <w:t>reprit Henriette</w:t>
      </w:r>
      <w:r w:rsidR="00C474C1">
        <w:t xml:space="preserve">, </w:t>
      </w:r>
      <w:r w:rsidR="00C52F4A" w:rsidRPr="00605EB6">
        <w:t>vous demanderez-vous encore pourquoi je ne vous ai pas accueilli comme autrefois</w:t>
      </w:r>
      <w:r w:rsidR="00C474C1">
        <w:t xml:space="preserve">, </w:t>
      </w:r>
      <w:r w:rsidR="00C52F4A" w:rsidRPr="00605EB6">
        <w:t>les bras ouverts</w:t>
      </w:r>
      <w:r w:rsidR="00C474C1">
        <w:t> ?</w:t>
      </w:r>
    </w:p>
    <w:p w14:paraId="5A8A0FE6" w14:textId="77777777" w:rsidR="00C474C1" w:rsidRDefault="00C474C1" w:rsidP="00C52F4A">
      <w:r>
        <w:t>» </w:t>
      </w:r>
      <w:r w:rsidR="00C52F4A" w:rsidRPr="00605EB6">
        <w:t>Misérable</w:t>
      </w:r>
      <w:r>
        <w:t xml:space="preserve">, </w:t>
      </w:r>
      <w:r w:rsidR="00C52F4A" w:rsidRPr="00605EB6">
        <w:t>misérable</w:t>
      </w:r>
      <w:r>
        <w:t xml:space="preserve"> ! </w:t>
      </w:r>
      <w:r w:rsidR="00C52F4A" w:rsidRPr="00605EB6">
        <w:t>s</w:t>
      </w:r>
      <w:r>
        <w:t>’</w:t>
      </w:r>
      <w:r w:rsidR="00C52F4A" w:rsidRPr="00605EB6">
        <w:t>écria-t-elle</w:t>
      </w:r>
      <w:r>
        <w:t xml:space="preserve">, </w:t>
      </w:r>
      <w:r w:rsidR="00C52F4A" w:rsidRPr="00605EB6">
        <w:t>ne pouvant plus contenir son indignation</w:t>
      </w:r>
      <w:r>
        <w:t xml:space="preserve">, </w:t>
      </w:r>
      <w:r w:rsidR="00C52F4A" w:rsidRPr="00605EB6">
        <w:t>voilà ce que vous avez fait</w:t>
      </w:r>
      <w:r>
        <w:t xml:space="preserve"> !… </w:t>
      </w:r>
      <w:r w:rsidR="00C52F4A" w:rsidRPr="00605EB6">
        <w:t>Et vous êtes mon frère</w:t>
      </w:r>
      <w:r>
        <w:t xml:space="preserve"> ! </w:t>
      </w:r>
      <w:r w:rsidR="00C52F4A" w:rsidRPr="00605EB6">
        <w:t>Et vous êtes le fils d</w:t>
      </w:r>
      <w:r>
        <w:t>’</w:t>
      </w:r>
      <w:r w:rsidR="00C52F4A" w:rsidRPr="00605EB6">
        <w:t>une femme qui a toutes les vertus</w:t>
      </w:r>
      <w:r>
        <w:t xml:space="preserve"> ! </w:t>
      </w:r>
      <w:r w:rsidR="00C52F4A" w:rsidRPr="00605EB6">
        <w:t>Elle ne sait rien</w:t>
      </w:r>
      <w:r>
        <w:t xml:space="preserve">, </w:t>
      </w:r>
      <w:r w:rsidR="00C52F4A" w:rsidRPr="00605EB6">
        <w:t>la pauvre mère</w:t>
      </w:r>
      <w:r>
        <w:t xml:space="preserve"> ; </w:t>
      </w:r>
      <w:r w:rsidR="00C52F4A" w:rsidRPr="00605EB6">
        <w:t>j</w:t>
      </w:r>
      <w:r>
        <w:t>’</w:t>
      </w:r>
      <w:r w:rsidR="00C52F4A" w:rsidRPr="00605EB6">
        <w:t>ai eu la force de lui cacher l</w:t>
      </w:r>
      <w:r>
        <w:t>’</w:t>
      </w:r>
      <w:r w:rsidR="00C52F4A" w:rsidRPr="00605EB6">
        <w:t>horrible vérité</w:t>
      </w:r>
      <w:r>
        <w:t xml:space="preserve">… </w:t>
      </w:r>
      <w:r w:rsidR="00C52F4A" w:rsidRPr="00605EB6">
        <w:t>Ah</w:t>
      </w:r>
      <w:r>
        <w:t xml:space="preserve"> ! </w:t>
      </w:r>
      <w:r w:rsidR="00C52F4A" w:rsidRPr="00605EB6">
        <w:t>mon Dieu</w:t>
      </w:r>
      <w:r>
        <w:t xml:space="preserve">, </w:t>
      </w:r>
      <w:r w:rsidR="00C52F4A" w:rsidRPr="00605EB6">
        <w:t>si elle avait seulement un doute</w:t>
      </w:r>
      <w:r>
        <w:t xml:space="preserve">, </w:t>
      </w:r>
      <w:r w:rsidR="00C52F4A" w:rsidRPr="00605EB6">
        <w:t>un soupçon</w:t>
      </w:r>
      <w:r>
        <w:t xml:space="preserve">, </w:t>
      </w:r>
      <w:r w:rsidR="00C52F4A" w:rsidRPr="00605EB6">
        <w:t>ce serait sa mort</w:t>
      </w:r>
      <w:r>
        <w:t> !</w:t>
      </w:r>
    </w:p>
    <w:p w14:paraId="38A82763" w14:textId="77777777" w:rsidR="00C474C1" w:rsidRDefault="00C52F4A" w:rsidP="00C52F4A">
      <w:r w:rsidRPr="00605EB6">
        <w:t>Raoul essaya de nier</w:t>
      </w:r>
      <w:r w:rsidR="00C474C1">
        <w:t>.</w:t>
      </w:r>
    </w:p>
    <w:p w14:paraId="47B5BD26" w14:textId="6AD89847" w:rsidR="00C474C1" w:rsidRDefault="0094609C" w:rsidP="00C52F4A">
      <w:r>
        <w:t>— </w:t>
      </w:r>
      <w:r w:rsidR="00C52F4A" w:rsidRPr="00605EB6">
        <w:t>Arrêtez</w:t>
      </w:r>
      <w:r w:rsidR="00C474C1">
        <w:t xml:space="preserve"> ! </w:t>
      </w:r>
      <w:r w:rsidR="00C52F4A" w:rsidRPr="00605EB6">
        <w:t>exclama la jeune fille en le foudroyant du regard</w:t>
      </w:r>
      <w:r w:rsidR="004540F3">
        <w:t> ;</w:t>
      </w:r>
      <w:r w:rsidR="00C474C1">
        <w:t xml:space="preserve"> </w:t>
      </w:r>
      <w:r w:rsidR="00C52F4A" w:rsidRPr="00605EB6">
        <w:t>n</w:t>
      </w:r>
      <w:r w:rsidR="00C474C1">
        <w:t>’</w:t>
      </w:r>
      <w:r w:rsidR="00C52F4A" w:rsidRPr="00605EB6">
        <w:t>ajoutez pas à votre infamie le mensonge lâche</w:t>
      </w:r>
      <w:r w:rsidR="00C474C1">
        <w:t xml:space="preserve"> !… </w:t>
      </w:r>
      <w:r w:rsidR="00C52F4A" w:rsidRPr="00605EB6">
        <w:t>Ce qui s</w:t>
      </w:r>
      <w:r w:rsidR="00C474C1">
        <w:t>’</w:t>
      </w:r>
      <w:r w:rsidR="00C52F4A" w:rsidRPr="00605EB6">
        <w:t>est passé dans la chambre de Jeanne Vaillant</w:t>
      </w:r>
      <w:r w:rsidR="00C474C1">
        <w:t xml:space="preserve">, </w:t>
      </w:r>
      <w:r w:rsidR="00C52F4A" w:rsidRPr="00605EB6">
        <w:t>je le sais</w:t>
      </w:r>
      <w:r w:rsidR="00C474C1">
        <w:t xml:space="preserve">… </w:t>
      </w:r>
      <w:r w:rsidR="00C52F4A" w:rsidRPr="00605EB6">
        <w:t>Jean Loup ne parle pas</w:t>
      </w:r>
      <w:r w:rsidR="00C474C1">
        <w:t xml:space="preserve">, </w:t>
      </w:r>
      <w:r w:rsidR="00C52F4A" w:rsidRPr="00605EB6">
        <w:t>c</w:t>
      </w:r>
      <w:r w:rsidR="00C474C1">
        <w:t>’</w:t>
      </w:r>
      <w:r w:rsidR="00C52F4A" w:rsidRPr="00605EB6">
        <w:t>est vrai</w:t>
      </w:r>
      <w:r w:rsidR="00C474C1">
        <w:t xml:space="preserve"> ; </w:t>
      </w:r>
      <w:r w:rsidR="00C52F4A" w:rsidRPr="00605EB6">
        <w:t>et pourtant c</w:t>
      </w:r>
      <w:r w:rsidR="00C474C1">
        <w:t>’</w:t>
      </w:r>
      <w:r w:rsidR="00C52F4A" w:rsidRPr="00605EB6">
        <w:t>est lui qui est venu m</w:t>
      </w:r>
      <w:r w:rsidR="00C474C1">
        <w:t>’</w:t>
      </w:r>
      <w:r w:rsidR="00C52F4A" w:rsidRPr="00605EB6">
        <w:t>apprendre que mon frère est un misérable</w:t>
      </w:r>
      <w:r w:rsidR="00C474C1">
        <w:t xml:space="preserve"> ! </w:t>
      </w:r>
      <w:r w:rsidR="00C52F4A" w:rsidRPr="00605EB6">
        <w:t>Il ne parle pas</w:t>
      </w:r>
      <w:r w:rsidR="00C474C1">
        <w:t xml:space="preserve"> ; </w:t>
      </w:r>
      <w:r w:rsidR="00C52F4A" w:rsidRPr="00605EB6">
        <w:t>mais il se fait comprendre</w:t>
      </w:r>
      <w:r w:rsidR="00C474C1">
        <w:t xml:space="preserve">, </w:t>
      </w:r>
      <w:r w:rsidR="00C52F4A" w:rsidRPr="00605EB6">
        <w:t>puisqu</w:t>
      </w:r>
      <w:r w:rsidR="00C474C1">
        <w:t>’</w:t>
      </w:r>
      <w:r w:rsidR="00C52F4A" w:rsidRPr="00605EB6">
        <w:t>il a su tout me dire</w:t>
      </w:r>
      <w:r w:rsidR="00C474C1">
        <w:t xml:space="preserve">… </w:t>
      </w:r>
      <w:r w:rsidR="00C52F4A" w:rsidRPr="00605EB6">
        <w:t>Et vous oseriez nier</w:t>
      </w:r>
      <w:r w:rsidR="00C474C1">
        <w:t xml:space="preserve"> !? </w:t>
      </w:r>
      <w:r w:rsidR="00C52F4A" w:rsidRPr="00605EB6">
        <w:t>Non</w:t>
      </w:r>
      <w:r w:rsidR="00C474C1">
        <w:t xml:space="preserve">, </w:t>
      </w:r>
      <w:r w:rsidR="00C52F4A" w:rsidRPr="00605EB6">
        <w:t>non</w:t>
      </w:r>
      <w:r w:rsidR="00C474C1">
        <w:t xml:space="preserve">, </w:t>
      </w:r>
      <w:r w:rsidR="00C52F4A" w:rsidRPr="00605EB6">
        <w:t>vous ne pouvez avoir cette audace</w:t>
      </w:r>
      <w:r w:rsidR="00C474C1">
        <w:t> !</w:t>
      </w:r>
    </w:p>
    <w:p w14:paraId="2F6AE7DB" w14:textId="77777777" w:rsidR="00C474C1" w:rsidRDefault="00C52F4A" w:rsidP="00C52F4A">
      <w:r w:rsidRPr="00605EB6">
        <w:t>Raoul était écrasé</w:t>
      </w:r>
      <w:r w:rsidR="00C474C1">
        <w:t>.</w:t>
      </w:r>
    </w:p>
    <w:p w14:paraId="3FEEF6FD" w14:textId="291F0DBE" w:rsidR="00C474C1" w:rsidRDefault="0094609C" w:rsidP="00C52F4A">
      <w:r>
        <w:t>— </w:t>
      </w:r>
      <w:r w:rsidR="00C52F4A" w:rsidRPr="00605EB6">
        <w:t>Henriette</w:t>
      </w:r>
      <w:r w:rsidR="00C474C1">
        <w:t xml:space="preserve">, </w:t>
      </w:r>
      <w:r w:rsidR="00C52F4A" w:rsidRPr="00605EB6">
        <w:t>dit-il</w:t>
      </w:r>
      <w:r w:rsidR="00C474C1">
        <w:t xml:space="preserve">, </w:t>
      </w:r>
      <w:r w:rsidR="00C52F4A" w:rsidRPr="00605EB6">
        <w:t>croyant pouvoir se justifier ainsi</w:t>
      </w:r>
      <w:r w:rsidR="00C474C1">
        <w:t xml:space="preserve">, </w:t>
      </w:r>
      <w:r w:rsidR="00C52F4A" w:rsidRPr="00605EB6">
        <w:t>je vous le jure</w:t>
      </w:r>
      <w:r w:rsidR="00C474C1">
        <w:t xml:space="preserve">, </w:t>
      </w:r>
      <w:r w:rsidR="00C52F4A" w:rsidRPr="00605EB6">
        <w:t>je n</w:t>
      </w:r>
      <w:r w:rsidR="00C474C1">
        <w:t>’</w:t>
      </w:r>
      <w:r w:rsidR="00C52F4A" w:rsidRPr="00605EB6">
        <w:t>ai pas touché à Jeanne Vaillant</w:t>
      </w:r>
      <w:r w:rsidR="00C474C1">
        <w:t>.</w:t>
      </w:r>
    </w:p>
    <w:p w14:paraId="2E818C25" w14:textId="03AD5697" w:rsidR="00C474C1" w:rsidRDefault="0094609C" w:rsidP="00C52F4A">
      <w:r>
        <w:t>— </w:t>
      </w:r>
      <w:r w:rsidR="00C52F4A" w:rsidRPr="00605EB6">
        <w:t>Oui</w:t>
      </w:r>
      <w:r w:rsidR="00C474C1">
        <w:t xml:space="preserve">, </w:t>
      </w:r>
      <w:r w:rsidR="00C52F4A" w:rsidRPr="00605EB6">
        <w:t>mais la malheureuse est morte</w:t>
      </w:r>
      <w:r w:rsidR="00C474C1">
        <w:t xml:space="preserve"> ! </w:t>
      </w:r>
      <w:r w:rsidR="00C52F4A" w:rsidRPr="00605EB6">
        <w:t>C</w:t>
      </w:r>
      <w:r w:rsidR="00C474C1">
        <w:t>’</w:t>
      </w:r>
      <w:r w:rsidR="00C52F4A" w:rsidRPr="00605EB6">
        <w:t>est vous qui l</w:t>
      </w:r>
      <w:r w:rsidR="00C474C1">
        <w:t>’</w:t>
      </w:r>
      <w:r w:rsidR="00C52F4A" w:rsidRPr="00605EB6">
        <w:t>avez poussée au suicide</w:t>
      </w:r>
      <w:r w:rsidR="00C474C1">
        <w:t xml:space="preserve">. </w:t>
      </w:r>
      <w:r w:rsidR="00C52F4A" w:rsidRPr="00605EB6">
        <w:t>Oui</w:t>
      </w:r>
      <w:r w:rsidR="00C474C1">
        <w:t xml:space="preserve">, </w:t>
      </w:r>
      <w:r w:rsidR="00C52F4A" w:rsidRPr="00605EB6">
        <w:t>vous avez tué Jeanne Vaillant</w:t>
      </w:r>
      <w:r w:rsidR="00C474C1">
        <w:t xml:space="preserve">, </w:t>
      </w:r>
      <w:r w:rsidR="00C52F4A" w:rsidRPr="00605EB6">
        <w:t>la fiancée aimée</w:t>
      </w:r>
      <w:r w:rsidR="00C474C1">
        <w:t xml:space="preserve">, </w:t>
      </w:r>
      <w:r w:rsidR="00C52F4A" w:rsidRPr="00605EB6">
        <w:t>adorée d</w:t>
      </w:r>
      <w:r w:rsidR="00C474C1">
        <w:t>’</w:t>
      </w:r>
      <w:r w:rsidR="00C52F4A" w:rsidRPr="00605EB6">
        <w:t>un brave jeune homme</w:t>
      </w:r>
      <w:r w:rsidR="00C474C1">
        <w:t xml:space="preserve">, </w:t>
      </w:r>
      <w:r w:rsidR="00C52F4A" w:rsidRPr="00605EB6">
        <w:t>qui est aujourd</w:t>
      </w:r>
      <w:r w:rsidR="00C474C1">
        <w:t>’</w:t>
      </w:r>
      <w:r w:rsidR="00C52F4A" w:rsidRPr="00605EB6">
        <w:t>hui chevalier de la Légion d</w:t>
      </w:r>
      <w:r w:rsidR="00C474C1">
        <w:t>’</w:t>
      </w:r>
      <w:r w:rsidR="00C52F4A" w:rsidRPr="00605EB6">
        <w:t>honneur et officier dans l</w:t>
      </w:r>
      <w:r w:rsidR="00C474C1">
        <w:t>’</w:t>
      </w:r>
      <w:r w:rsidR="00C52F4A" w:rsidRPr="00605EB6">
        <w:t>armée française</w:t>
      </w:r>
      <w:r w:rsidR="00C474C1">
        <w:t xml:space="preserve"> ! </w:t>
      </w:r>
      <w:r w:rsidR="00C52F4A" w:rsidRPr="00605EB6">
        <w:t>Voilà ce qui fait de vous un misérable</w:t>
      </w:r>
      <w:r w:rsidR="00C474C1">
        <w:t xml:space="preserve">, </w:t>
      </w:r>
      <w:r w:rsidR="00C52F4A" w:rsidRPr="00605EB6">
        <w:t>ce qui imprime sur votre front la marque ineffaçable des infâmes</w:t>
      </w:r>
      <w:r w:rsidR="00C474C1">
        <w:t> !</w:t>
      </w:r>
    </w:p>
    <w:p w14:paraId="487DF154" w14:textId="77777777" w:rsidR="00C474C1" w:rsidRDefault="00C52F4A" w:rsidP="00C52F4A">
      <w:r w:rsidRPr="00605EB6">
        <w:lastRenderedPageBreak/>
        <w:t>Éperdu</w:t>
      </w:r>
      <w:r w:rsidR="00C474C1">
        <w:t xml:space="preserve">, </w:t>
      </w:r>
      <w:r w:rsidRPr="00605EB6">
        <w:t>il se laissa tomber sur ses genoux</w:t>
      </w:r>
      <w:r w:rsidR="00C474C1">
        <w:t xml:space="preserve">, </w:t>
      </w:r>
      <w:r w:rsidRPr="00605EB6">
        <w:t>et</w:t>
      </w:r>
      <w:r w:rsidR="00C474C1">
        <w:t xml:space="preserve">, </w:t>
      </w:r>
      <w:r w:rsidRPr="00605EB6">
        <w:t>tendant vers sa sœur ses mains frémissantes</w:t>
      </w:r>
      <w:r w:rsidR="00C474C1">
        <w:t> :</w:t>
      </w:r>
    </w:p>
    <w:p w14:paraId="6D62EDC4" w14:textId="3CDDA2F4" w:rsidR="00C474C1" w:rsidRDefault="0094609C" w:rsidP="00C52F4A">
      <w:r>
        <w:t>— </w:t>
      </w:r>
      <w:r w:rsidR="00C52F4A" w:rsidRPr="006C7087">
        <w:t>Henriette</w:t>
      </w:r>
      <w:r w:rsidR="00C474C1">
        <w:t xml:space="preserve">, </w:t>
      </w:r>
      <w:r w:rsidR="00C52F4A" w:rsidRPr="006C7087">
        <w:t>grâce</w:t>
      </w:r>
      <w:r w:rsidR="00C474C1">
        <w:t xml:space="preserve">, </w:t>
      </w:r>
      <w:r w:rsidR="00C52F4A" w:rsidRPr="006C7087">
        <w:t>grâce</w:t>
      </w:r>
      <w:r w:rsidR="00C474C1">
        <w:t xml:space="preserve"> ! </w:t>
      </w:r>
      <w:r w:rsidR="00C52F4A" w:rsidRPr="006C7087">
        <w:t>s</w:t>
      </w:r>
      <w:r w:rsidR="00C474C1">
        <w:t>’</w:t>
      </w:r>
      <w:r w:rsidR="00C52F4A" w:rsidRPr="006C7087">
        <w:t>écria-t-il</w:t>
      </w:r>
      <w:r w:rsidR="00C474C1">
        <w:t>.</w:t>
      </w:r>
    </w:p>
    <w:p w14:paraId="7E466D4E" w14:textId="1AB4D120" w:rsidR="00C474C1" w:rsidRDefault="0094609C" w:rsidP="00C52F4A">
      <w:r>
        <w:t>— </w:t>
      </w:r>
      <w:r w:rsidR="00C52F4A" w:rsidRPr="00605EB6">
        <w:t>Ah</w:t>
      </w:r>
      <w:r w:rsidR="00C474C1">
        <w:t xml:space="preserve"> ! </w:t>
      </w:r>
      <w:r w:rsidR="00C52F4A" w:rsidRPr="00605EB6">
        <w:t>tenez</w:t>
      </w:r>
      <w:r w:rsidR="00C474C1">
        <w:t xml:space="preserve">, </w:t>
      </w:r>
      <w:r w:rsidR="00C52F4A" w:rsidRPr="00605EB6">
        <w:t>répliqua-t-elle avec une sorte de dégoût</w:t>
      </w:r>
      <w:r w:rsidR="00C474C1">
        <w:t xml:space="preserve">, </w:t>
      </w:r>
      <w:r w:rsidR="00C52F4A" w:rsidRPr="00605EB6">
        <w:t>vous me faites pitié</w:t>
      </w:r>
      <w:r w:rsidR="00C474C1">
        <w:t xml:space="preserve"> !… </w:t>
      </w:r>
      <w:r w:rsidR="00C52F4A" w:rsidRPr="00605EB6">
        <w:t>Relevez-vous</w:t>
      </w:r>
      <w:r w:rsidR="00C474C1">
        <w:t xml:space="preserve">, </w:t>
      </w:r>
      <w:r w:rsidR="00C52F4A" w:rsidRPr="00605EB6">
        <w:t>continua-t-elle</w:t>
      </w:r>
      <w:r w:rsidR="00C474C1">
        <w:t xml:space="preserve">, : </w:t>
      </w:r>
      <w:r w:rsidR="00C52F4A" w:rsidRPr="00605EB6">
        <w:t>ce n</w:t>
      </w:r>
      <w:r w:rsidR="00C474C1">
        <w:t>’</w:t>
      </w:r>
      <w:r w:rsidR="00C52F4A" w:rsidRPr="00605EB6">
        <w:t>est pas à moi qu</w:t>
      </w:r>
      <w:r w:rsidR="00C474C1">
        <w:t>’</w:t>
      </w:r>
      <w:r w:rsidR="00C52F4A" w:rsidRPr="00605EB6">
        <w:t>il faut demander grâce</w:t>
      </w:r>
      <w:r w:rsidR="00C474C1">
        <w:t xml:space="preserve"> ; </w:t>
      </w:r>
      <w:r w:rsidR="00C52F4A" w:rsidRPr="00605EB6">
        <w:t>je ne suis pas votre juge</w:t>
      </w:r>
      <w:r w:rsidR="00C474C1">
        <w:t xml:space="preserve">. </w:t>
      </w:r>
      <w:r w:rsidR="00C52F4A" w:rsidRPr="00605EB6">
        <w:t>Relevez-vous</w:t>
      </w:r>
      <w:r w:rsidR="00C474C1">
        <w:t> !</w:t>
      </w:r>
    </w:p>
    <w:p w14:paraId="152057BF" w14:textId="77777777" w:rsidR="00C474C1" w:rsidRDefault="00C52F4A" w:rsidP="00C52F4A">
      <w:r w:rsidRPr="00605EB6">
        <w:t>Il obéit</w:t>
      </w:r>
      <w:r w:rsidR="00C474C1">
        <w:t xml:space="preserve">. </w:t>
      </w:r>
      <w:r w:rsidRPr="00605EB6">
        <w:t>La jeune fille poursuivit</w:t>
      </w:r>
      <w:r w:rsidR="00C474C1">
        <w:t> :</w:t>
      </w:r>
    </w:p>
    <w:p w14:paraId="7BCAFFA4" w14:textId="70487F12" w:rsidR="00C474C1" w:rsidRDefault="0094609C" w:rsidP="00C52F4A">
      <w:r>
        <w:t>— </w:t>
      </w:r>
      <w:r w:rsidR="00C52F4A" w:rsidRPr="00605EB6">
        <w:t>Jeanne Vaillant n</w:t>
      </w:r>
      <w:r w:rsidR="00C474C1">
        <w:t>’</w:t>
      </w:r>
      <w:r w:rsidR="00C52F4A" w:rsidRPr="00605EB6">
        <w:t>a pas reconnu son lâche agresseur</w:t>
      </w:r>
      <w:r w:rsidR="00C474C1">
        <w:t xml:space="preserve">, </w:t>
      </w:r>
      <w:r w:rsidR="00C52F4A" w:rsidRPr="00605EB6">
        <w:t>le savez-vous</w:t>
      </w:r>
      <w:r w:rsidR="00C474C1">
        <w:t> ?</w:t>
      </w:r>
    </w:p>
    <w:p w14:paraId="5EBE1797" w14:textId="3029378A" w:rsidR="00C474C1" w:rsidRDefault="0094609C" w:rsidP="00C52F4A">
      <w:r>
        <w:t>— </w:t>
      </w:r>
      <w:r w:rsidR="00C52F4A" w:rsidRPr="00605EB6">
        <w:t>Oui</w:t>
      </w:r>
      <w:r w:rsidR="00C474C1">
        <w:t>.</w:t>
      </w:r>
    </w:p>
    <w:p w14:paraId="1F8FB1C2" w14:textId="33F4A393" w:rsidR="00C474C1" w:rsidRDefault="0094609C" w:rsidP="00C52F4A">
      <w:r>
        <w:t>— </w:t>
      </w:r>
      <w:r w:rsidR="00C52F4A" w:rsidRPr="00605EB6">
        <w:t>C</w:t>
      </w:r>
      <w:r w:rsidR="00C474C1">
        <w:t>’</w:t>
      </w:r>
      <w:r w:rsidR="00C52F4A" w:rsidRPr="00605EB6">
        <w:t>est Jean Loup</w:t>
      </w:r>
      <w:r w:rsidR="00C474C1">
        <w:t xml:space="preserve">, </w:t>
      </w:r>
      <w:r w:rsidR="00C52F4A" w:rsidRPr="00605EB6">
        <w:t>accouru à son secours</w:t>
      </w:r>
      <w:r w:rsidR="00C474C1">
        <w:t xml:space="preserve">, : </w:t>
      </w:r>
      <w:r w:rsidR="00C52F4A" w:rsidRPr="00605EB6">
        <w:t>c</w:t>
      </w:r>
      <w:r w:rsidR="00C474C1">
        <w:t>’</w:t>
      </w:r>
      <w:r w:rsidR="00C52F4A" w:rsidRPr="00605EB6">
        <w:t>est Jean Loup</w:t>
      </w:r>
      <w:r w:rsidR="00C474C1">
        <w:t xml:space="preserve">, </w:t>
      </w:r>
      <w:r w:rsidR="00C52F4A" w:rsidRPr="00605EB6">
        <w:t>innocent</w:t>
      </w:r>
      <w:r w:rsidR="00C474C1">
        <w:t xml:space="preserve">, </w:t>
      </w:r>
      <w:r w:rsidR="00C52F4A" w:rsidRPr="00605EB6">
        <w:t>qu</w:t>
      </w:r>
      <w:r w:rsidR="00C474C1">
        <w:t>’</w:t>
      </w:r>
      <w:r w:rsidR="00C52F4A" w:rsidRPr="00605EB6">
        <w:t>elle a désigné comme étant le coupable</w:t>
      </w:r>
      <w:r w:rsidR="00C474C1">
        <w:t xml:space="preserve"> ; </w:t>
      </w:r>
      <w:r w:rsidR="00C52F4A" w:rsidRPr="00605EB6">
        <w:t>le savez-vous</w:t>
      </w:r>
      <w:r w:rsidR="00C474C1">
        <w:t> ?</w:t>
      </w:r>
    </w:p>
    <w:p w14:paraId="1D2E5D5F" w14:textId="2725C49F" w:rsidR="00C474C1" w:rsidRDefault="0094609C" w:rsidP="00C52F4A">
      <w:r>
        <w:t>— </w:t>
      </w:r>
      <w:r w:rsidR="00C52F4A" w:rsidRPr="00605EB6">
        <w:t>Oui</w:t>
      </w:r>
      <w:r w:rsidR="00C474C1">
        <w:t>.</w:t>
      </w:r>
    </w:p>
    <w:p w14:paraId="7A7CF3F7" w14:textId="41605B0F" w:rsidR="00C474C1" w:rsidRDefault="0094609C" w:rsidP="00C52F4A">
      <w:r>
        <w:t>— </w:t>
      </w:r>
      <w:r w:rsidR="00C52F4A" w:rsidRPr="00605EB6">
        <w:t>Eh bien</w:t>
      </w:r>
      <w:r w:rsidR="00C474C1">
        <w:t xml:space="preserve">, </w:t>
      </w:r>
      <w:r w:rsidR="00C52F4A" w:rsidRPr="00605EB6">
        <w:t>si vous l</w:t>
      </w:r>
      <w:r w:rsidR="00C474C1">
        <w:t>’</w:t>
      </w:r>
      <w:r w:rsidR="00C52F4A" w:rsidRPr="00605EB6">
        <w:t>ignorez encore</w:t>
      </w:r>
      <w:r w:rsidR="00C474C1">
        <w:t xml:space="preserve">, </w:t>
      </w:r>
      <w:r w:rsidR="00C52F4A" w:rsidRPr="00605EB6">
        <w:t>je vous apprends que Jean Loup</w:t>
      </w:r>
      <w:r w:rsidR="00C474C1">
        <w:t xml:space="preserve">, </w:t>
      </w:r>
      <w:r w:rsidR="00C52F4A" w:rsidRPr="00605EB6">
        <w:t>faussement accusé</w:t>
      </w:r>
      <w:r w:rsidR="00C474C1">
        <w:t xml:space="preserve">, </w:t>
      </w:r>
      <w:r w:rsidR="00C52F4A" w:rsidRPr="00605EB6">
        <w:t>a été pris par les gendarmes et traîné en prison</w:t>
      </w:r>
      <w:r w:rsidR="00C474C1">
        <w:t>.</w:t>
      </w:r>
    </w:p>
    <w:p w14:paraId="23189016" w14:textId="0BCF9D29" w:rsidR="00C474C1" w:rsidRDefault="0094609C" w:rsidP="00C52F4A">
      <w:r>
        <w:t>— </w:t>
      </w:r>
      <w:r w:rsidR="00C52F4A" w:rsidRPr="00605EB6">
        <w:t>Je savais cela</w:t>
      </w:r>
      <w:r w:rsidR="00C474C1">
        <w:t xml:space="preserve">, </w:t>
      </w:r>
      <w:r w:rsidR="00C52F4A" w:rsidRPr="00605EB6">
        <w:t>Henriette</w:t>
      </w:r>
      <w:r w:rsidR="00C474C1">
        <w:t xml:space="preserve">, </w:t>
      </w:r>
      <w:r w:rsidR="00C52F4A" w:rsidRPr="00605EB6">
        <w:t>je le savais</w:t>
      </w:r>
      <w:r w:rsidR="00C474C1">
        <w:t>.</w:t>
      </w:r>
    </w:p>
    <w:p w14:paraId="71F10E49" w14:textId="6C36D375" w:rsidR="00C474C1" w:rsidRDefault="0094609C" w:rsidP="00C52F4A">
      <w:r>
        <w:t>— </w:t>
      </w:r>
      <w:r w:rsidR="00C52F4A" w:rsidRPr="00605EB6">
        <w:t>Ah</w:t>
      </w:r>
      <w:r w:rsidR="00C474C1">
        <w:t xml:space="preserve"> ! </w:t>
      </w:r>
      <w:r w:rsidR="00C52F4A" w:rsidRPr="00605EB6">
        <w:t>vous le saviez</w:t>
      </w:r>
      <w:r w:rsidR="00C474C1">
        <w:t xml:space="preserve"> !… </w:t>
      </w:r>
      <w:r w:rsidR="00C52F4A" w:rsidRPr="00605EB6">
        <w:t>Et ce matin vous êtes arrivé à Vaucourt joyeux</w:t>
      </w:r>
      <w:r w:rsidR="00C474C1">
        <w:t xml:space="preserve">, </w:t>
      </w:r>
      <w:r w:rsidR="00C52F4A" w:rsidRPr="00605EB6">
        <w:t>le cœur léger</w:t>
      </w:r>
      <w:r w:rsidR="00C474C1">
        <w:t xml:space="preserve"> !… </w:t>
      </w:r>
      <w:r w:rsidR="00C52F4A" w:rsidRPr="00605EB6">
        <w:t>Raoul de Simaise n</w:t>
      </w:r>
      <w:r w:rsidR="00C474C1">
        <w:t>’</w:t>
      </w:r>
      <w:r w:rsidR="00C52F4A" w:rsidRPr="00605EB6">
        <w:t>a donc ni conscience</w:t>
      </w:r>
      <w:r w:rsidR="00C474C1">
        <w:t xml:space="preserve">, </w:t>
      </w:r>
      <w:r w:rsidR="00C52F4A" w:rsidRPr="00605EB6">
        <w:t>ni honneur</w:t>
      </w:r>
      <w:r w:rsidR="00C474C1">
        <w:t xml:space="preserve">, </w:t>
      </w:r>
      <w:r w:rsidR="00C52F4A" w:rsidRPr="00605EB6">
        <w:t>ni cœur</w:t>
      </w:r>
      <w:r w:rsidR="00C474C1">
        <w:t xml:space="preserve"> !… </w:t>
      </w:r>
      <w:r w:rsidR="00C52F4A" w:rsidRPr="00605EB6">
        <w:t>Vous le saviez</w:t>
      </w:r>
      <w:r w:rsidR="00C474C1">
        <w:t xml:space="preserve"> !… </w:t>
      </w:r>
      <w:r w:rsidR="00C52F4A" w:rsidRPr="00605EB6">
        <w:t>Et vous n</w:t>
      </w:r>
      <w:r w:rsidR="00C474C1">
        <w:t>’</w:t>
      </w:r>
      <w:r w:rsidR="00C52F4A" w:rsidRPr="00605EB6">
        <w:t>avez pas eu honte de vous montrer dans ce pays où vous entendrez dire à chaque pas que vous ferez</w:t>
      </w:r>
      <w:r w:rsidR="00C474C1">
        <w:t> : « </w:t>
      </w:r>
      <w:r w:rsidR="00C52F4A" w:rsidRPr="00605EB6">
        <w:t>Jean Loup est un misérable</w:t>
      </w:r>
      <w:r w:rsidR="00C474C1">
        <w:t xml:space="preserve"> ! </w:t>
      </w:r>
      <w:r w:rsidR="00C52F4A" w:rsidRPr="00605EB6">
        <w:t>Jean Loup est un assassin</w:t>
      </w:r>
      <w:r w:rsidR="00C474C1">
        <w:t> ! »</w:t>
      </w:r>
      <w:r w:rsidR="00C52F4A" w:rsidRPr="00605EB6">
        <w:t xml:space="preserve"> Car on a vite oublié le bien qu</w:t>
      </w:r>
      <w:r w:rsidR="00C474C1">
        <w:t>’</w:t>
      </w:r>
      <w:r w:rsidR="00C52F4A" w:rsidRPr="00605EB6">
        <w:t>il a fait pour ne plus voir en lui qu</w:t>
      </w:r>
      <w:r w:rsidR="00C474C1">
        <w:t>’</w:t>
      </w:r>
      <w:r w:rsidR="00C52F4A" w:rsidRPr="00605EB6">
        <w:t>une espèce de monstre</w:t>
      </w:r>
      <w:r w:rsidR="00C474C1">
        <w:t xml:space="preserve">, </w:t>
      </w:r>
      <w:r w:rsidR="00C52F4A" w:rsidRPr="00605EB6">
        <w:t>capable de tous les crimes</w:t>
      </w:r>
      <w:r w:rsidR="00C474C1">
        <w:t> !</w:t>
      </w:r>
    </w:p>
    <w:p w14:paraId="60682383" w14:textId="5A78CD8D" w:rsidR="00C474C1" w:rsidRDefault="0094609C" w:rsidP="00C52F4A">
      <w:r>
        <w:lastRenderedPageBreak/>
        <w:t>— </w:t>
      </w:r>
      <w:r w:rsidR="00C52F4A" w:rsidRPr="00605EB6">
        <w:t>Henriette</w:t>
      </w:r>
      <w:r w:rsidR="00C474C1">
        <w:t xml:space="preserve">, </w:t>
      </w:r>
      <w:r w:rsidR="00C52F4A" w:rsidRPr="00605EB6">
        <w:t>ma sœur</w:t>
      </w:r>
      <w:r w:rsidR="00C474C1">
        <w:t xml:space="preserve">, </w:t>
      </w:r>
      <w:r w:rsidR="00C52F4A" w:rsidRPr="00605EB6">
        <w:t>je regrette amèrement ma folie</w:t>
      </w:r>
      <w:r w:rsidR="00C474C1">
        <w:t xml:space="preserve">, </w:t>
      </w:r>
      <w:r w:rsidR="00C52F4A" w:rsidRPr="00605EB6">
        <w:t>je vous le jure</w:t>
      </w:r>
      <w:r w:rsidR="00C474C1">
        <w:t> !</w:t>
      </w:r>
    </w:p>
    <w:p w14:paraId="7D136619" w14:textId="293FB797" w:rsidR="00C474C1" w:rsidRDefault="0094609C" w:rsidP="00C52F4A">
      <w:r>
        <w:t>— </w:t>
      </w:r>
      <w:r w:rsidR="00C52F4A" w:rsidRPr="00605EB6">
        <w:t>Ah</w:t>
      </w:r>
      <w:r w:rsidR="00C474C1">
        <w:t xml:space="preserve"> ! </w:t>
      </w:r>
      <w:r w:rsidR="00C52F4A" w:rsidRPr="00605EB6">
        <w:t>vous appelez cela simplement une folie</w:t>
      </w:r>
      <w:r w:rsidR="00C474C1">
        <w:t xml:space="preserve"> ! </w:t>
      </w:r>
      <w:r w:rsidR="00C52F4A" w:rsidRPr="00605EB6">
        <w:t>Mais qu</w:t>
      </w:r>
      <w:r w:rsidR="00C474C1">
        <w:t>’</w:t>
      </w:r>
      <w:r w:rsidR="00C52F4A" w:rsidRPr="00605EB6">
        <w:t>importe</w:t>
      </w:r>
      <w:r w:rsidR="00C474C1">
        <w:t xml:space="preserve"> ! </w:t>
      </w:r>
      <w:r w:rsidR="00C52F4A" w:rsidRPr="00605EB6">
        <w:t>Vous regrettez</w:t>
      </w:r>
      <w:r w:rsidR="00C474C1">
        <w:t xml:space="preserve">… </w:t>
      </w:r>
      <w:r w:rsidR="00C52F4A" w:rsidRPr="00605EB6">
        <w:t>il y a loin du regret au repentir</w:t>
      </w:r>
      <w:r w:rsidR="00C474C1">
        <w:t xml:space="preserve">. </w:t>
      </w:r>
      <w:r w:rsidR="00C52F4A" w:rsidRPr="00605EB6">
        <w:t>Malheureusement</w:t>
      </w:r>
      <w:r w:rsidR="00C474C1">
        <w:t xml:space="preserve">, </w:t>
      </w:r>
      <w:r w:rsidR="00C52F4A" w:rsidRPr="00605EB6">
        <w:t>le mal que vous avez causé est irréparable</w:t>
      </w:r>
      <w:r w:rsidR="00C474C1">
        <w:t xml:space="preserve">… </w:t>
      </w:r>
      <w:r w:rsidR="00C52F4A" w:rsidRPr="00605EB6">
        <w:t>Enfin</w:t>
      </w:r>
      <w:r w:rsidR="00C474C1">
        <w:t xml:space="preserve">, </w:t>
      </w:r>
      <w:r w:rsidR="00C52F4A" w:rsidRPr="00605EB6">
        <w:t>Jean Loup est en prison</w:t>
      </w:r>
      <w:r w:rsidR="004540F3">
        <w:t> ;</w:t>
      </w:r>
      <w:r w:rsidR="00C474C1">
        <w:t xml:space="preserve"> </w:t>
      </w:r>
      <w:r w:rsidR="00C52F4A" w:rsidRPr="00605EB6">
        <w:t>qu</w:t>
      </w:r>
      <w:r w:rsidR="00C474C1">
        <w:t>’</w:t>
      </w:r>
      <w:r w:rsidR="00C52F4A" w:rsidRPr="00605EB6">
        <w:t>allez-vous faire</w:t>
      </w:r>
      <w:r w:rsidR="00C474C1">
        <w:t> ?</w:t>
      </w:r>
    </w:p>
    <w:p w14:paraId="0C2D2569" w14:textId="3B80977D" w:rsidR="00C474C1" w:rsidRDefault="0094609C" w:rsidP="00C52F4A">
      <w:r>
        <w:t>— </w:t>
      </w:r>
      <w:r w:rsidR="00C52F4A" w:rsidRPr="00605EB6">
        <w:t>Ce que je vais faire</w:t>
      </w:r>
      <w:r w:rsidR="00C474C1">
        <w:t> ?</w:t>
      </w:r>
    </w:p>
    <w:p w14:paraId="2E7365E1" w14:textId="776F69CA" w:rsidR="00C474C1" w:rsidRDefault="0094609C" w:rsidP="00C52F4A">
      <w:r>
        <w:t>— </w:t>
      </w:r>
      <w:r w:rsidR="00C52F4A" w:rsidRPr="00605EB6">
        <w:t>Oui</w:t>
      </w:r>
      <w:r w:rsidR="00C474C1">
        <w:t>.</w:t>
      </w:r>
    </w:p>
    <w:p w14:paraId="6877482E" w14:textId="40C214B9" w:rsidR="00C474C1" w:rsidRDefault="0094609C" w:rsidP="00C52F4A">
      <w:r>
        <w:t>— </w:t>
      </w:r>
      <w:r w:rsidR="00C52F4A" w:rsidRPr="00605EB6">
        <w:t>Mais</w:t>
      </w:r>
      <w:r w:rsidR="00C474C1">
        <w:t xml:space="preserve">,… </w:t>
      </w:r>
      <w:r w:rsidR="00C52F4A" w:rsidRPr="00605EB6">
        <w:t>mais</w:t>
      </w:r>
      <w:r w:rsidR="00C474C1">
        <w:t xml:space="preserve">… </w:t>
      </w:r>
      <w:r w:rsidR="00C52F4A" w:rsidRPr="00605EB6">
        <w:t>balbutia-t-il</w:t>
      </w:r>
      <w:r w:rsidR="00C474C1">
        <w:t>.</w:t>
      </w:r>
    </w:p>
    <w:p w14:paraId="2EAA7160" w14:textId="0D3C4818" w:rsidR="00C474C1" w:rsidRDefault="0094609C" w:rsidP="00C52F4A">
      <w:r>
        <w:t>— </w:t>
      </w:r>
      <w:r w:rsidR="00C52F4A" w:rsidRPr="00605EB6">
        <w:t>Répondez donc</w:t>
      </w:r>
      <w:r w:rsidR="00C474C1">
        <w:t>. !</w:t>
      </w:r>
    </w:p>
    <w:p w14:paraId="47C47CB0" w14:textId="023840B3" w:rsidR="00C474C1" w:rsidRDefault="0094609C" w:rsidP="00C52F4A">
      <w:r>
        <w:t>— </w:t>
      </w:r>
      <w:r w:rsidR="00C52F4A" w:rsidRPr="00605EB6">
        <w:t>Que puis-je faire</w:t>
      </w:r>
      <w:r w:rsidR="00C474C1">
        <w:t xml:space="preserve"> ? </w:t>
      </w:r>
      <w:r w:rsidR="000432D5">
        <w:t>q</w:t>
      </w:r>
      <w:r w:rsidR="000432D5" w:rsidRPr="00605EB6">
        <w:t xml:space="preserve">ue </w:t>
      </w:r>
      <w:r w:rsidR="00C52F4A" w:rsidRPr="00605EB6">
        <w:t>voulez-vous que je fasse</w:t>
      </w:r>
      <w:r w:rsidR="00C474C1">
        <w:t> ?</w:t>
      </w:r>
    </w:p>
    <w:p w14:paraId="357E4E50" w14:textId="42E56823" w:rsidR="00C474C1" w:rsidRDefault="0094609C" w:rsidP="00C52F4A">
      <w:r>
        <w:t>— </w:t>
      </w:r>
      <w:r w:rsidR="00C52F4A" w:rsidRPr="00605EB6">
        <w:t>Ah</w:t>
      </w:r>
      <w:r w:rsidR="00C474C1">
        <w:t xml:space="preserve"> ! </w:t>
      </w:r>
      <w:r w:rsidR="00C52F4A" w:rsidRPr="00605EB6">
        <w:t>oui</w:t>
      </w:r>
      <w:r w:rsidR="00C474C1">
        <w:t xml:space="preserve">, </w:t>
      </w:r>
      <w:r w:rsidR="00C52F4A" w:rsidRPr="00605EB6">
        <w:t>c</w:t>
      </w:r>
      <w:r w:rsidR="00C474C1">
        <w:t>’</w:t>
      </w:r>
      <w:r w:rsidR="00C52F4A" w:rsidRPr="00605EB6">
        <w:t>est vrai</w:t>
      </w:r>
      <w:r w:rsidR="00C474C1">
        <w:t xml:space="preserve">, </w:t>
      </w:r>
      <w:r w:rsidR="00C52F4A" w:rsidRPr="00605EB6">
        <w:t>vous ne pouvez rien faire</w:t>
      </w:r>
      <w:r w:rsidR="00C474C1">
        <w:t xml:space="preserve">, </w:t>
      </w:r>
      <w:r w:rsidR="00C52F4A" w:rsidRPr="00605EB6">
        <w:t>fit amèrement la jeune fille</w:t>
      </w:r>
      <w:r w:rsidR="00C474C1">
        <w:t>.</w:t>
      </w:r>
    </w:p>
    <w:p w14:paraId="14F9A8BF" w14:textId="77777777" w:rsidR="00C474C1" w:rsidRDefault="00C52F4A" w:rsidP="00C52F4A">
      <w:r w:rsidRPr="00605EB6">
        <w:t>Raoul reprit un peu d</w:t>
      </w:r>
      <w:r w:rsidR="00C474C1">
        <w:t>’</w:t>
      </w:r>
      <w:r w:rsidRPr="00605EB6">
        <w:t>assurance</w:t>
      </w:r>
      <w:r w:rsidR="00C474C1">
        <w:t>.</w:t>
      </w:r>
    </w:p>
    <w:p w14:paraId="40017893" w14:textId="1A45AF1E" w:rsidR="00C474C1" w:rsidRDefault="0094609C" w:rsidP="00C52F4A">
      <w:r>
        <w:t>— </w:t>
      </w:r>
      <w:r w:rsidR="00C52F4A" w:rsidRPr="00605EB6">
        <w:t>Je ne peux pourtant pas</w:t>
      </w:r>
      <w:r w:rsidR="00C474C1">
        <w:t xml:space="preserve">, </w:t>
      </w:r>
      <w:r w:rsidR="00C52F4A" w:rsidRPr="00605EB6">
        <w:t>dit-il</w:t>
      </w:r>
      <w:r w:rsidR="00C474C1">
        <w:t xml:space="preserve">, </w:t>
      </w:r>
      <w:r w:rsidR="00C52F4A" w:rsidRPr="00605EB6">
        <w:t>m</w:t>
      </w:r>
      <w:r w:rsidR="00C474C1">
        <w:t>’</w:t>
      </w:r>
      <w:r w:rsidR="00C52F4A" w:rsidRPr="00605EB6">
        <w:t>en aller crier partout</w:t>
      </w:r>
      <w:r w:rsidR="00C474C1">
        <w:t> : « </w:t>
      </w:r>
      <w:r w:rsidR="00C52F4A" w:rsidRPr="00605EB6">
        <w:t>Jean Loup est innocent</w:t>
      </w:r>
      <w:r w:rsidR="00C474C1">
        <w:t xml:space="preserve"> ; </w:t>
      </w:r>
      <w:r w:rsidR="00C52F4A" w:rsidRPr="00605EB6">
        <w:t>le coupable</w:t>
      </w:r>
      <w:r w:rsidR="00C474C1">
        <w:t xml:space="preserve">, </w:t>
      </w:r>
      <w:r w:rsidR="00C52F4A" w:rsidRPr="00605EB6">
        <w:t>c</w:t>
      </w:r>
      <w:r w:rsidR="00C474C1">
        <w:t>’</w:t>
      </w:r>
      <w:r w:rsidR="00C52F4A" w:rsidRPr="00605EB6">
        <w:t>est moi</w:t>
      </w:r>
      <w:r w:rsidR="00C474C1">
        <w:t> ! »</w:t>
      </w:r>
      <w:r w:rsidR="00C52F4A" w:rsidRPr="00605EB6">
        <w:t xml:space="preserve"> et courir ensuite prendre sa place dans la prison d</w:t>
      </w:r>
      <w:r w:rsidR="00C474C1">
        <w:t>’</w:t>
      </w:r>
      <w:r w:rsidR="00C52F4A" w:rsidRPr="00605EB6">
        <w:t>Épinal</w:t>
      </w:r>
      <w:r w:rsidR="00C474C1">
        <w:t>.</w:t>
      </w:r>
    </w:p>
    <w:p w14:paraId="00ADEACE" w14:textId="2E2C4329" w:rsidR="00C474C1" w:rsidRDefault="0094609C" w:rsidP="00C52F4A">
      <w:r>
        <w:t>— </w:t>
      </w:r>
      <w:r w:rsidR="00C52F4A" w:rsidRPr="00605EB6">
        <w:t>Et pourtant voilà ce que le devoir ordonnerait</w:t>
      </w:r>
      <w:r w:rsidR="00C474C1">
        <w:t xml:space="preserve">, </w:t>
      </w:r>
      <w:r w:rsidR="00C52F4A" w:rsidRPr="00605EB6">
        <w:t>répliqua la jeune fille</w:t>
      </w:r>
      <w:r w:rsidR="004540F3">
        <w:t> ;</w:t>
      </w:r>
      <w:r w:rsidR="00C474C1">
        <w:t xml:space="preserve"> </w:t>
      </w:r>
      <w:r w:rsidR="00C52F4A" w:rsidRPr="00605EB6">
        <w:t>car un homme qui a le cœur haut placé ne permet pas qu</w:t>
      </w:r>
      <w:r w:rsidR="00C474C1">
        <w:t>’</w:t>
      </w:r>
      <w:r w:rsidR="00C52F4A" w:rsidRPr="00605EB6">
        <w:t>on condamne à sa place un innocent</w:t>
      </w:r>
      <w:r w:rsidR="00C474C1">
        <w:t xml:space="preserve">. </w:t>
      </w:r>
      <w:r w:rsidR="00C52F4A" w:rsidRPr="00605EB6">
        <w:t>Mais il y a la baronne de Simaise</w:t>
      </w:r>
      <w:r w:rsidR="00C474C1">
        <w:t xml:space="preserve">… </w:t>
      </w:r>
      <w:r w:rsidR="00C52F4A" w:rsidRPr="00605EB6">
        <w:t>Vous ne pouvez rien faire</w:t>
      </w:r>
      <w:r w:rsidR="00C474C1">
        <w:t xml:space="preserve">, </w:t>
      </w:r>
      <w:r w:rsidR="00C52F4A" w:rsidRPr="00605EB6">
        <w:t>rien</w:t>
      </w:r>
      <w:r w:rsidR="00C474C1">
        <w:t xml:space="preserve">. </w:t>
      </w:r>
      <w:r w:rsidR="00C52F4A" w:rsidRPr="00605EB6">
        <w:t>Si ma pauvre mère apprenait</w:t>
      </w:r>
      <w:r w:rsidR="00C474C1">
        <w:t xml:space="preserve">… </w:t>
      </w:r>
      <w:r w:rsidR="00C52F4A" w:rsidRPr="00605EB6">
        <w:t>Ah</w:t>
      </w:r>
      <w:r w:rsidR="00C474C1">
        <w:t xml:space="preserve"> ! </w:t>
      </w:r>
      <w:r w:rsidR="00C52F4A" w:rsidRPr="00605EB6">
        <w:t>ce serait un coup épouvantable qui la tuerait</w:t>
      </w:r>
      <w:r w:rsidR="00C474C1">
        <w:t>. !</w:t>
      </w:r>
    </w:p>
    <w:p w14:paraId="776301A9" w14:textId="225A457B" w:rsidR="00C474C1" w:rsidRDefault="0094609C" w:rsidP="00C52F4A">
      <w:r>
        <w:t>— </w:t>
      </w:r>
      <w:r w:rsidR="00C52F4A" w:rsidRPr="00605EB6">
        <w:t>D</w:t>
      </w:r>
      <w:r w:rsidR="00C474C1">
        <w:t>’</w:t>
      </w:r>
      <w:r w:rsidR="00C52F4A" w:rsidRPr="00605EB6">
        <w:t>ailleurs</w:t>
      </w:r>
      <w:r w:rsidR="00C474C1">
        <w:t xml:space="preserve">, </w:t>
      </w:r>
      <w:r w:rsidR="00C52F4A" w:rsidRPr="00605EB6">
        <w:t>Henriette</w:t>
      </w:r>
      <w:r w:rsidR="00C474C1">
        <w:t>, M. de </w:t>
      </w:r>
      <w:r w:rsidR="00C52F4A" w:rsidRPr="00605EB6">
        <w:t>Violaine m</w:t>
      </w:r>
      <w:r w:rsidR="00C474C1">
        <w:t>’</w:t>
      </w:r>
      <w:r w:rsidR="00C52F4A" w:rsidRPr="00605EB6">
        <w:t>a affirmé que Jean Loup ne serait pas condamné</w:t>
      </w:r>
      <w:r w:rsidR="00C474C1">
        <w:t>.</w:t>
      </w:r>
    </w:p>
    <w:p w14:paraId="3C7A3830" w14:textId="321385F5" w:rsidR="00C474C1" w:rsidRDefault="0094609C" w:rsidP="00C52F4A">
      <w:r>
        <w:lastRenderedPageBreak/>
        <w:t>— </w:t>
      </w:r>
      <w:r w:rsidR="00C52F4A" w:rsidRPr="00605EB6">
        <w:t>Et cela vous tranquillise et vous met en paix avec votre conscience</w:t>
      </w:r>
      <w:r w:rsidR="00C474C1">
        <w:t xml:space="preserve">, </w:t>
      </w:r>
      <w:r w:rsidR="00C52F4A" w:rsidRPr="00605EB6">
        <w:t>n</w:t>
      </w:r>
      <w:r w:rsidR="00C474C1">
        <w:t>’</w:t>
      </w:r>
      <w:r w:rsidR="00C52F4A" w:rsidRPr="00605EB6">
        <w:t>est-ce pas</w:t>
      </w:r>
      <w:r w:rsidR="00C474C1">
        <w:t xml:space="preserve"> ? </w:t>
      </w:r>
      <w:r w:rsidR="00C52F4A" w:rsidRPr="00605EB6">
        <w:t>Eh bien</w:t>
      </w:r>
      <w:r w:rsidR="00C474C1">
        <w:t xml:space="preserve">, </w:t>
      </w:r>
      <w:r w:rsidR="00C52F4A" w:rsidRPr="00605EB6">
        <w:t>je vous dis</w:t>
      </w:r>
      <w:r w:rsidR="00C474C1">
        <w:t xml:space="preserve">, </w:t>
      </w:r>
      <w:r w:rsidR="00C52F4A" w:rsidRPr="00605EB6">
        <w:t>moi</w:t>
      </w:r>
      <w:r w:rsidR="00C474C1">
        <w:t xml:space="preserve">, </w:t>
      </w:r>
      <w:r w:rsidR="00C52F4A" w:rsidRPr="00605EB6">
        <w:t>tremblez</w:t>
      </w:r>
      <w:r w:rsidR="00C474C1">
        <w:t xml:space="preserve"> !… </w:t>
      </w:r>
      <w:r w:rsidR="00C52F4A" w:rsidRPr="00605EB6">
        <w:t>Jean Loup dans sa prison est menaçant pour vous</w:t>
      </w:r>
      <w:r w:rsidR="00C474C1">
        <w:t>.</w:t>
      </w:r>
    </w:p>
    <w:p w14:paraId="6C0738AD" w14:textId="4BE7FA97" w:rsidR="00C474C1" w:rsidRDefault="0094609C" w:rsidP="00C52F4A">
      <w:r>
        <w:t>— </w:t>
      </w:r>
      <w:r w:rsidR="00C52F4A" w:rsidRPr="00605EB6">
        <w:t>Il ne parlera pas</w:t>
      </w:r>
      <w:r w:rsidR="00C474C1">
        <w:t>.</w:t>
      </w:r>
    </w:p>
    <w:p w14:paraId="2AD19329" w14:textId="2C824FE9" w:rsidR="00C474C1" w:rsidRDefault="0094609C" w:rsidP="00C52F4A">
      <w:r>
        <w:t>— </w:t>
      </w:r>
      <w:r w:rsidR="00C52F4A" w:rsidRPr="00605EB6">
        <w:t>Ne vous bercez point dans cette illusion</w:t>
      </w:r>
      <w:r w:rsidR="00C474C1">
        <w:t xml:space="preserve">. </w:t>
      </w:r>
      <w:r w:rsidR="00C52F4A" w:rsidRPr="00605EB6">
        <w:t>Jean Loup apprendra à parler et à lire</w:t>
      </w:r>
      <w:r w:rsidR="00C474C1">
        <w:t xml:space="preserve"> ; </w:t>
      </w:r>
      <w:r w:rsidR="00C52F4A" w:rsidRPr="00605EB6">
        <w:t>sans doute</w:t>
      </w:r>
      <w:r w:rsidR="00C474C1">
        <w:t xml:space="preserve">, </w:t>
      </w:r>
      <w:r w:rsidR="00C52F4A" w:rsidRPr="00605EB6">
        <w:t>cela demandera du temps</w:t>
      </w:r>
      <w:r w:rsidR="004540F3">
        <w:t> ;</w:t>
      </w:r>
      <w:r w:rsidR="00C474C1">
        <w:t xml:space="preserve"> </w:t>
      </w:r>
      <w:r w:rsidR="00C52F4A" w:rsidRPr="00605EB6">
        <w:t>mais la justice est patiente</w:t>
      </w:r>
      <w:r w:rsidR="00C474C1">
        <w:t xml:space="preserve">, </w:t>
      </w:r>
      <w:r w:rsidR="00C52F4A" w:rsidRPr="00605EB6">
        <w:t>les années ne sont rien pour elle</w:t>
      </w:r>
      <w:r w:rsidR="00C474C1">
        <w:t xml:space="preserve">, </w:t>
      </w:r>
      <w:r w:rsidR="00C52F4A" w:rsidRPr="00605EB6">
        <w:t>car elle est éternelle</w:t>
      </w:r>
      <w:r w:rsidR="00C474C1">
        <w:t xml:space="preserve">. </w:t>
      </w:r>
      <w:r w:rsidR="00C52F4A" w:rsidRPr="00605EB6">
        <w:t>Le jour où Jean Loup parlera</w:t>
      </w:r>
      <w:r w:rsidR="00C474C1">
        <w:t xml:space="preserve">, </w:t>
      </w:r>
      <w:r w:rsidR="00C52F4A" w:rsidRPr="00605EB6">
        <w:t>comprendra</w:t>
      </w:r>
      <w:r w:rsidR="00C474C1">
        <w:t xml:space="preserve">, </w:t>
      </w:r>
      <w:r w:rsidR="00C52F4A" w:rsidRPr="00605EB6">
        <w:t>il se révoltera contre l</w:t>
      </w:r>
      <w:r w:rsidR="00C474C1">
        <w:t>’</w:t>
      </w:r>
      <w:r w:rsidR="00C52F4A" w:rsidRPr="00605EB6">
        <w:t>accusation dont il est l</w:t>
      </w:r>
      <w:r w:rsidR="00C474C1">
        <w:t>’</w:t>
      </w:r>
      <w:r w:rsidR="00C52F4A" w:rsidRPr="00605EB6">
        <w:t>objet</w:t>
      </w:r>
      <w:r w:rsidR="00C474C1">
        <w:t xml:space="preserve">, </w:t>
      </w:r>
      <w:r w:rsidR="00C52F4A" w:rsidRPr="00605EB6">
        <w:t>et protestera de son innocence</w:t>
      </w:r>
      <w:r w:rsidR="00C474C1">
        <w:t xml:space="preserve">. </w:t>
      </w:r>
      <w:r w:rsidR="00C52F4A" w:rsidRPr="00605EB6">
        <w:t>Alors il dira ce qui s</w:t>
      </w:r>
      <w:r w:rsidR="00C474C1">
        <w:t>’</w:t>
      </w:r>
      <w:r w:rsidR="00C52F4A" w:rsidRPr="00605EB6">
        <w:t>est passé dans la chambre de Jeanne Vaillant</w:t>
      </w:r>
      <w:r w:rsidR="00C474C1">
        <w:t xml:space="preserve">, </w:t>
      </w:r>
      <w:r w:rsidR="00C52F4A" w:rsidRPr="00605EB6">
        <w:t>et il expliquera l</w:t>
      </w:r>
      <w:r w:rsidR="00C474C1">
        <w:t>’</w:t>
      </w:r>
      <w:r w:rsidR="00C52F4A" w:rsidRPr="00605EB6">
        <w:t>erreur de la malheureuse jeune fille</w:t>
      </w:r>
      <w:r w:rsidR="00C474C1">
        <w:t>.</w:t>
      </w:r>
    </w:p>
    <w:p w14:paraId="4791B213" w14:textId="77777777" w:rsidR="00C474C1" w:rsidRDefault="00C474C1" w:rsidP="00C52F4A">
      <w:r>
        <w:t>» </w:t>
      </w:r>
      <w:r w:rsidR="00C52F4A" w:rsidRPr="00605EB6">
        <w:t>Peut-être rencontrera-t-il des incrédules</w:t>
      </w:r>
      <w:r>
        <w:t xml:space="preserve"> ; </w:t>
      </w:r>
      <w:r w:rsidR="00C52F4A" w:rsidRPr="00605EB6">
        <w:t>mais il y a les deux objets qu</w:t>
      </w:r>
      <w:r>
        <w:t>’</w:t>
      </w:r>
      <w:r w:rsidR="00C52F4A" w:rsidRPr="00605EB6">
        <w:t>il m</w:t>
      </w:r>
      <w:r>
        <w:t>’</w:t>
      </w:r>
      <w:r w:rsidR="00C52F4A" w:rsidRPr="00605EB6">
        <w:t>a rapportés</w:t>
      </w:r>
      <w:r>
        <w:t xml:space="preserve"> ; </w:t>
      </w:r>
      <w:r w:rsidR="00C52F4A" w:rsidRPr="00605EB6">
        <w:t>on invoquera mon témoignage et je ne mentirai pas</w:t>
      </w:r>
      <w:r>
        <w:t xml:space="preserve"> : </w:t>
      </w:r>
      <w:r w:rsidR="00C52F4A" w:rsidRPr="00605EB6">
        <w:t>courbée sous le poids de la honte</w:t>
      </w:r>
      <w:r>
        <w:t xml:space="preserve">, </w:t>
      </w:r>
      <w:r w:rsidR="00C52F4A" w:rsidRPr="00605EB6">
        <w:t>j</w:t>
      </w:r>
      <w:r>
        <w:t>’</w:t>
      </w:r>
      <w:r w:rsidR="00C52F4A" w:rsidRPr="00605EB6">
        <w:t>accuserai mon frère</w:t>
      </w:r>
      <w:r>
        <w:t> !</w:t>
      </w:r>
    </w:p>
    <w:p w14:paraId="51999368" w14:textId="4316D4BD" w:rsidR="00C474C1" w:rsidRDefault="00C474C1" w:rsidP="00C52F4A">
      <w:r>
        <w:t>» </w:t>
      </w:r>
      <w:r w:rsidR="00C52F4A" w:rsidRPr="00605EB6">
        <w:t>Allez</w:t>
      </w:r>
      <w:r>
        <w:t xml:space="preserve">, </w:t>
      </w:r>
      <w:r w:rsidR="00C52F4A" w:rsidRPr="00605EB6">
        <w:t>j</w:t>
      </w:r>
      <w:r>
        <w:t>’</w:t>
      </w:r>
      <w:r w:rsidR="00C52F4A" w:rsidRPr="00605EB6">
        <w:t xml:space="preserve">ai examiné la situation </w:t>
      </w:r>
      <w:r w:rsidR="00EE391C">
        <w:t>sous</w:t>
      </w:r>
      <w:r w:rsidR="00EE391C" w:rsidRPr="00605EB6">
        <w:t xml:space="preserve"> </w:t>
      </w:r>
      <w:r w:rsidR="00C52F4A" w:rsidRPr="00605EB6">
        <w:t>toutes ses faces</w:t>
      </w:r>
      <w:r>
        <w:t xml:space="preserve">. </w:t>
      </w:r>
      <w:r w:rsidR="00C52F4A" w:rsidRPr="00605EB6">
        <w:t>J</w:t>
      </w:r>
      <w:r>
        <w:t>’</w:t>
      </w:r>
      <w:r w:rsidR="00C52F4A" w:rsidRPr="00605EB6">
        <w:t>admets qu</w:t>
      </w:r>
      <w:r>
        <w:t>’</w:t>
      </w:r>
      <w:r w:rsidR="00C52F4A" w:rsidRPr="00605EB6">
        <w:t>on ne parvienne pas à apprendre à parler à Jean Loup</w:t>
      </w:r>
      <w:r>
        <w:t xml:space="preserve">. </w:t>
      </w:r>
      <w:r w:rsidR="00C52F4A" w:rsidRPr="00605EB6">
        <w:t>Qu</w:t>
      </w:r>
      <w:r>
        <w:t>’</w:t>
      </w:r>
      <w:r w:rsidR="00C52F4A" w:rsidRPr="00605EB6">
        <w:t>arrivera-t-il</w:t>
      </w:r>
      <w:r>
        <w:t xml:space="preserve">, </w:t>
      </w:r>
      <w:r w:rsidR="00C52F4A" w:rsidRPr="00605EB6">
        <w:t>alors</w:t>
      </w:r>
      <w:r>
        <w:t xml:space="preserve"> ? </w:t>
      </w:r>
      <w:r w:rsidR="00C52F4A" w:rsidRPr="00605EB6">
        <w:t>Il lui sera impossible de prouver son innocence</w:t>
      </w:r>
      <w:r>
        <w:t xml:space="preserve">. </w:t>
      </w:r>
      <w:r w:rsidR="00C52F4A" w:rsidRPr="00605EB6">
        <w:t>Mais</w:t>
      </w:r>
      <w:r>
        <w:t xml:space="preserve">, </w:t>
      </w:r>
      <w:r w:rsidR="00C52F4A" w:rsidRPr="00605EB6">
        <w:t>comme on ne peut pas le garder éternellement en prison préventive</w:t>
      </w:r>
      <w:r>
        <w:t xml:space="preserve">, </w:t>
      </w:r>
      <w:r w:rsidR="00C52F4A" w:rsidRPr="00605EB6">
        <w:t>il faudra</w:t>
      </w:r>
      <w:r>
        <w:t xml:space="preserve">, </w:t>
      </w:r>
      <w:r w:rsidR="00C52F4A" w:rsidRPr="00605EB6">
        <w:t>pour continuer à le détenir</w:t>
      </w:r>
      <w:r>
        <w:t xml:space="preserve">, </w:t>
      </w:r>
      <w:r w:rsidR="00C52F4A" w:rsidRPr="00605EB6">
        <w:t>un jugement</w:t>
      </w:r>
      <w:r>
        <w:t xml:space="preserve">, </w:t>
      </w:r>
      <w:r w:rsidR="00C52F4A" w:rsidRPr="00605EB6">
        <w:t>une condamnation</w:t>
      </w:r>
      <w:r>
        <w:t xml:space="preserve">. </w:t>
      </w:r>
      <w:r w:rsidR="00C52F4A" w:rsidRPr="00605EB6">
        <w:t>Et le malheureux</w:t>
      </w:r>
      <w:r>
        <w:t xml:space="preserve">, </w:t>
      </w:r>
      <w:r w:rsidR="00C52F4A" w:rsidRPr="00605EB6">
        <w:t>incapable de se défendre</w:t>
      </w:r>
      <w:r>
        <w:t xml:space="preserve">, </w:t>
      </w:r>
      <w:r w:rsidR="00C52F4A" w:rsidRPr="00605EB6">
        <w:t>sera traîné</w:t>
      </w:r>
      <w:r>
        <w:t xml:space="preserve">, </w:t>
      </w:r>
      <w:r w:rsidR="00C52F4A" w:rsidRPr="00605EB6">
        <w:t>comme un vil malfaiteur devant une cour d</w:t>
      </w:r>
      <w:r>
        <w:t>’</w:t>
      </w:r>
      <w:r w:rsidR="00C52F4A" w:rsidRPr="00605EB6">
        <w:t>assises ou un tribunal correctionnel</w:t>
      </w:r>
      <w:r>
        <w:t xml:space="preserve">. </w:t>
      </w:r>
      <w:r w:rsidR="00C52F4A" w:rsidRPr="00605EB6">
        <w:t>Eh bien</w:t>
      </w:r>
      <w:r>
        <w:t xml:space="preserve">, </w:t>
      </w:r>
      <w:r w:rsidR="00C52F4A" w:rsidRPr="00605EB6">
        <w:t>croyez-vous</w:t>
      </w:r>
      <w:r>
        <w:t xml:space="preserve">, </w:t>
      </w:r>
      <w:r w:rsidR="00C52F4A" w:rsidRPr="00605EB6">
        <w:t>si je suis encore de ce monde</w:t>
      </w:r>
      <w:r>
        <w:t xml:space="preserve">, </w:t>
      </w:r>
      <w:r w:rsidR="00C52F4A" w:rsidRPr="00605EB6">
        <w:t>alors</w:t>
      </w:r>
      <w:r>
        <w:t xml:space="preserve">, </w:t>
      </w:r>
      <w:r w:rsidR="00C52F4A" w:rsidRPr="00605EB6">
        <w:t>croyez-vous que moi</w:t>
      </w:r>
      <w:r>
        <w:t xml:space="preserve">, </w:t>
      </w:r>
      <w:r w:rsidR="00C52F4A" w:rsidRPr="00605EB6">
        <w:t>Henriette de Simaise</w:t>
      </w:r>
      <w:r>
        <w:t xml:space="preserve">, </w:t>
      </w:r>
      <w:r w:rsidR="00C52F4A" w:rsidRPr="00605EB6">
        <w:t>sachant ce que je sais</w:t>
      </w:r>
      <w:r>
        <w:t xml:space="preserve">, </w:t>
      </w:r>
      <w:r w:rsidR="00C52F4A" w:rsidRPr="00605EB6">
        <w:t>je serai assez misérable</w:t>
      </w:r>
      <w:r>
        <w:t xml:space="preserve">, </w:t>
      </w:r>
      <w:r w:rsidR="00C52F4A" w:rsidRPr="00605EB6">
        <w:t>assez lâche pour laisser flétrir un innocent</w:t>
      </w:r>
      <w:r>
        <w:t> ?</w:t>
      </w:r>
    </w:p>
    <w:p w14:paraId="4C1CEE4C" w14:textId="77777777" w:rsidR="00C474C1" w:rsidRDefault="00C474C1" w:rsidP="00C52F4A">
      <w:r>
        <w:t>» </w:t>
      </w:r>
      <w:r w:rsidR="00C52F4A" w:rsidRPr="00605EB6">
        <w:t>Une autre hypothèse</w:t>
      </w:r>
      <w:r>
        <w:t xml:space="preserve"> : </w:t>
      </w:r>
      <w:r w:rsidR="00C52F4A" w:rsidRPr="00605EB6">
        <w:t>Je suppose que</w:t>
      </w:r>
      <w:r>
        <w:t xml:space="preserve">, </w:t>
      </w:r>
      <w:r w:rsidR="00C52F4A" w:rsidRPr="00605EB6">
        <w:t>ayant appris à parler</w:t>
      </w:r>
      <w:r>
        <w:t xml:space="preserve">, </w:t>
      </w:r>
      <w:r w:rsidR="00C52F4A" w:rsidRPr="00605EB6">
        <w:t>Jean Loup</w:t>
      </w:r>
      <w:r>
        <w:t xml:space="preserve">, </w:t>
      </w:r>
      <w:r w:rsidR="00C52F4A" w:rsidRPr="00605EB6">
        <w:t>pour une cause ou pour une autre</w:t>
      </w:r>
      <w:r>
        <w:t xml:space="preserve">, </w:t>
      </w:r>
      <w:r w:rsidR="00C52F4A" w:rsidRPr="00605EB6">
        <w:t xml:space="preserve">ne </w:t>
      </w:r>
      <w:r w:rsidR="00C52F4A" w:rsidRPr="00605EB6">
        <w:lastRenderedPageBreak/>
        <w:t>veuille point éclairer la justice</w:t>
      </w:r>
      <w:r>
        <w:t xml:space="preserve">, </w:t>
      </w:r>
      <w:r w:rsidR="00C52F4A" w:rsidRPr="00605EB6">
        <w:t>c</w:t>
      </w:r>
      <w:r>
        <w:t>’</w:t>
      </w:r>
      <w:r w:rsidR="00C52F4A" w:rsidRPr="00605EB6">
        <w:t>est-à-dire faire connaître le coupable</w:t>
      </w:r>
      <w:r>
        <w:t xml:space="preserve"> : </w:t>
      </w:r>
      <w:r w:rsidR="00C52F4A" w:rsidRPr="00605EB6">
        <w:t>il comparaît également devant les juges</w:t>
      </w:r>
      <w:r>
        <w:t xml:space="preserve">, </w:t>
      </w:r>
      <w:r w:rsidR="00C52F4A" w:rsidRPr="00605EB6">
        <w:t>condamné d</w:t>
      </w:r>
      <w:r>
        <w:t>’</w:t>
      </w:r>
      <w:r w:rsidR="00C52F4A" w:rsidRPr="00605EB6">
        <w:t>avance</w:t>
      </w:r>
      <w:r>
        <w:t xml:space="preserve">. </w:t>
      </w:r>
      <w:r w:rsidR="00C52F4A" w:rsidRPr="00605EB6">
        <w:t>Eh bien</w:t>
      </w:r>
      <w:r>
        <w:t xml:space="preserve">, </w:t>
      </w:r>
      <w:r w:rsidR="00C52F4A" w:rsidRPr="00605EB6">
        <w:t>croyez-vous que j</w:t>
      </w:r>
      <w:r>
        <w:t>’</w:t>
      </w:r>
      <w:r w:rsidR="00C52F4A" w:rsidRPr="00605EB6">
        <w:t>aurai le triste courage de laisser Jean Loup accomplir ce sacrifice</w:t>
      </w:r>
      <w:r>
        <w:t xml:space="preserve"> ? </w:t>
      </w:r>
      <w:r w:rsidR="00C52F4A" w:rsidRPr="00605EB6">
        <w:t>Croyez-vous que</w:t>
      </w:r>
      <w:r>
        <w:t xml:space="preserve">, </w:t>
      </w:r>
      <w:r w:rsidR="00C52F4A" w:rsidRPr="00605EB6">
        <w:t>dans ce cas comme dans l</w:t>
      </w:r>
      <w:r>
        <w:t>’</w:t>
      </w:r>
      <w:r w:rsidR="00C52F4A" w:rsidRPr="00605EB6">
        <w:t>autre</w:t>
      </w:r>
      <w:r>
        <w:t xml:space="preserve">, </w:t>
      </w:r>
      <w:r w:rsidR="00C52F4A" w:rsidRPr="00605EB6">
        <w:t>je laisserai condamner l</w:t>
      </w:r>
      <w:r>
        <w:t>’</w:t>
      </w:r>
      <w:r w:rsidR="00C52F4A" w:rsidRPr="00605EB6">
        <w:t>innocent</w:t>
      </w:r>
      <w:r>
        <w:t> ?</w:t>
      </w:r>
    </w:p>
    <w:p w14:paraId="3C7853AC" w14:textId="77777777" w:rsidR="00C474C1" w:rsidRDefault="00C474C1" w:rsidP="00C52F4A">
      <w:r>
        <w:t>» </w:t>
      </w:r>
      <w:r w:rsidR="00C52F4A" w:rsidRPr="00605EB6">
        <w:t>Raoul de Simaise est mon frère</w:t>
      </w:r>
      <w:r>
        <w:t xml:space="preserve"> ; </w:t>
      </w:r>
      <w:r w:rsidR="00C52F4A" w:rsidRPr="00605EB6">
        <w:t>mais Jean Loup m</w:t>
      </w:r>
      <w:r>
        <w:t>’</w:t>
      </w:r>
      <w:r w:rsidR="00C52F4A" w:rsidRPr="00605EB6">
        <w:t>a sauvé là vie</w:t>
      </w:r>
      <w:r>
        <w:t> !</w:t>
      </w:r>
    </w:p>
    <w:p w14:paraId="729B760F" w14:textId="77777777" w:rsidR="00C474C1" w:rsidRDefault="00C474C1" w:rsidP="00C52F4A">
      <w:r>
        <w:t>» </w:t>
      </w:r>
      <w:r w:rsidR="00C52F4A" w:rsidRPr="00605EB6">
        <w:t>Et puis</w:t>
      </w:r>
      <w:r>
        <w:t xml:space="preserve">, </w:t>
      </w:r>
      <w:r w:rsidR="00C52F4A" w:rsidRPr="00605EB6">
        <w:t>il y a en moi ma conscience et le sentiment du devoir</w:t>
      </w:r>
      <w:r>
        <w:t> !</w:t>
      </w:r>
    </w:p>
    <w:p w14:paraId="7FB5DBB9" w14:textId="5DEC3BF7" w:rsidR="00C474C1" w:rsidRDefault="00C474C1" w:rsidP="00C52F4A">
      <w:r>
        <w:t>» </w:t>
      </w:r>
      <w:r w:rsidR="00C52F4A" w:rsidRPr="00605EB6">
        <w:t>Maintenant</w:t>
      </w:r>
      <w:r>
        <w:t xml:space="preserve">, </w:t>
      </w:r>
      <w:r w:rsidR="00C52F4A" w:rsidRPr="00605EB6">
        <w:t>dites</w:t>
      </w:r>
      <w:r>
        <w:t xml:space="preserve">, </w:t>
      </w:r>
      <w:r w:rsidR="00C52F4A" w:rsidRPr="00605EB6">
        <w:t>dites</w:t>
      </w:r>
      <w:r>
        <w:t xml:space="preserve">, </w:t>
      </w:r>
      <w:r w:rsidR="00C52F4A" w:rsidRPr="00605EB6">
        <w:t>malheureux</w:t>
      </w:r>
      <w:r>
        <w:t xml:space="preserve">, </w:t>
      </w:r>
      <w:r w:rsidR="00C52F4A" w:rsidRPr="00605EB6">
        <w:t>voyez-vous l</w:t>
      </w:r>
      <w:r>
        <w:t>’</w:t>
      </w:r>
      <w:r w:rsidR="00C52F4A" w:rsidRPr="00605EB6">
        <w:t xml:space="preserve">abîme </w:t>
      </w:r>
      <w:r w:rsidR="00EE391C">
        <w:t>épouvantable</w:t>
      </w:r>
      <w:r w:rsidR="00EE391C" w:rsidRPr="00605EB6">
        <w:t xml:space="preserve"> </w:t>
      </w:r>
      <w:r w:rsidR="00C52F4A" w:rsidRPr="00605EB6">
        <w:t>que vous avez ouvert sous vos pieds</w:t>
      </w:r>
      <w:r>
        <w:t xml:space="preserve">, </w:t>
      </w:r>
      <w:r w:rsidR="00C52F4A" w:rsidRPr="00605EB6">
        <w:t>sous les miens</w:t>
      </w:r>
      <w:r>
        <w:t> ?</w:t>
      </w:r>
    </w:p>
    <w:p w14:paraId="6EA27AD2" w14:textId="77777777" w:rsidR="00C474C1" w:rsidRDefault="00C52F4A" w:rsidP="00C52F4A">
      <w:r w:rsidRPr="00605EB6">
        <w:t>Raoul ne répondit pas</w:t>
      </w:r>
      <w:r w:rsidR="00C474C1">
        <w:t xml:space="preserve">. </w:t>
      </w:r>
      <w:r w:rsidRPr="00605EB6">
        <w:t>Il était terrifié</w:t>
      </w:r>
      <w:r w:rsidR="00C474C1">
        <w:t xml:space="preserve">. </w:t>
      </w:r>
      <w:r w:rsidRPr="00605EB6">
        <w:t>Un tremblement convulsif secouait ses membres</w:t>
      </w:r>
      <w:r w:rsidR="00C474C1">
        <w:t xml:space="preserve">, </w:t>
      </w:r>
      <w:r w:rsidRPr="00605EB6">
        <w:t>et il restait le front courbé</w:t>
      </w:r>
      <w:r w:rsidR="00C474C1">
        <w:t xml:space="preserve">, </w:t>
      </w:r>
      <w:r w:rsidRPr="00605EB6">
        <w:t>n</w:t>
      </w:r>
      <w:r w:rsidR="00C474C1">
        <w:t>’</w:t>
      </w:r>
      <w:r w:rsidRPr="00605EB6">
        <w:t>osant plus lever les yeux sur sa sœur</w:t>
      </w:r>
      <w:r w:rsidR="00C474C1">
        <w:t>.</w:t>
      </w:r>
    </w:p>
    <w:p w14:paraId="6B8D1796" w14:textId="2ADA7BB5" w:rsidR="00C474C1" w:rsidRDefault="0094609C" w:rsidP="00C52F4A">
      <w:r>
        <w:t>— </w:t>
      </w:r>
      <w:r w:rsidR="00C52F4A" w:rsidRPr="00605EB6">
        <w:t>Je n</w:t>
      </w:r>
      <w:r w:rsidR="00C474C1">
        <w:t>’</w:t>
      </w:r>
      <w:r w:rsidR="00C52F4A" w:rsidRPr="00605EB6">
        <w:t>ai plus rien à vous dire</w:t>
      </w:r>
      <w:r w:rsidR="00C474C1">
        <w:t xml:space="preserve">, </w:t>
      </w:r>
      <w:r w:rsidR="00C52F4A" w:rsidRPr="00605EB6">
        <w:t>reprit la jeune fille</w:t>
      </w:r>
      <w:r w:rsidR="00C474C1">
        <w:t xml:space="preserve">, </w:t>
      </w:r>
      <w:r w:rsidR="00C52F4A" w:rsidRPr="00605EB6">
        <w:t>et je ne puis</w:t>
      </w:r>
      <w:r w:rsidR="00C474C1">
        <w:t xml:space="preserve">, </w:t>
      </w:r>
      <w:r w:rsidR="00C52F4A" w:rsidRPr="00605EB6">
        <w:t>malheureusement</w:t>
      </w:r>
      <w:r w:rsidR="00C474C1">
        <w:t xml:space="preserve">, </w:t>
      </w:r>
      <w:r w:rsidR="00C52F4A" w:rsidRPr="00605EB6">
        <w:t>vous donner aucun conseil</w:t>
      </w:r>
      <w:r w:rsidR="00C474C1">
        <w:t xml:space="preserve">. </w:t>
      </w:r>
      <w:r w:rsidR="00C52F4A" w:rsidRPr="00605EB6">
        <w:t>Cependant</w:t>
      </w:r>
      <w:r w:rsidR="00C474C1">
        <w:t xml:space="preserve">, </w:t>
      </w:r>
      <w:r w:rsidR="00C52F4A" w:rsidRPr="00605EB6">
        <w:t>vous ferez bien de changer de vie</w:t>
      </w:r>
      <w:r w:rsidR="00C474C1">
        <w:t xml:space="preserve"> ; </w:t>
      </w:r>
      <w:r w:rsidR="00C52F4A" w:rsidRPr="00605EB6">
        <w:t>je sais</w:t>
      </w:r>
      <w:r w:rsidR="00C474C1">
        <w:t xml:space="preserve">, </w:t>
      </w:r>
      <w:r w:rsidR="00C52F4A" w:rsidRPr="00605EB6">
        <w:t>depuis quelque temps</w:t>
      </w:r>
      <w:r w:rsidR="00C474C1">
        <w:t xml:space="preserve">, </w:t>
      </w:r>
      <w:r w:rsidR="00C52F4A" w:rsidRPr="00605EB6">
        <w:t>quelle est votre existence à Paris</w:t>
      </w:r>
      <w:r w:rsidR="00C474C1">
        <w:t xml:space="preserve"> ; </w:t>
      </w:r>
      <w:r w:rsidR="00C52F4A" w:rsidRPr="00605EB6">
        <w:t>elle est déplorable et j</w:t>
      </w:r>
      <w:r w:rsidR="00C474C1">
        <w:t>’</w:t>
      </w:r>
      <w:r w:rsidR="00C52F4A" w:rsidRPr="00605EB6">
        <w:t>en suis honteuse</w:t>
      </w:r>
      <w:r w:rsidR="00C474C1">
        <w:t xml:space="preserve">. </w:t>
      </w:r>
      <w:r w:rsidR="00C52F4A" w:rsidRPr="00605EB6">
        <w:t>Vous ne faites rien</w:t>
      </w:r>
      <w:r w:rsidR="00C474C1">
        <w:t xml:space="preserve">, </w:t>
      </w:r>
      <w:r w:rsidR="00C52F4A" w:rsidRPr="00605EB6">
        <w:t>vous êtes un oisif</w:t>
      </w:r>
      <w:r w:rsidR="00C474C1">
        <w:t xml:space="preserve">, </w:t>
      </w:r>
      <w:r w:rsidR="00C52F4A" w:rsidRPr="00605EB6">
        <w:t>un inutile</w:t>
      </w:r>
      <w:r w:rsidR="00C474C1">
        <w:t xml:space="preserve"> : </w:t>
      </w:r>
      <w:r w:rsidR="00C52F4A" w:rsidRPr="00605EB6">
        <w:t>vous gaspillez sottement les jours de votre jeunesse</w:t>
      </w:r>
      <w:r w:rsidR="00C474C1">
        <w:t>.</w:t>
      </w:r>
    </w:p>
    <w:p w14:paraId="7F4506DB" w14:textId="77777777" w:rsidR="00C474C1" w:rsidRDefault="00C474C1" w:rsidP="00C52F4A">
      <w:r>
        <w:t>» </w:t>
      </w:r>
      <w:r w:rsidR="00C52F4A" w:rsidRPr="00605EB6">
        <w:t>Raoul</w:t>
      </w:r>
      <w:r>
        <w:t xml:space="preserve">, </w:t>
      </w:r>
      <w:r w:rsidR="00C52F4A" w:rsidRPr="00605EB6">
        <w:t>repentez-vous</w:t>
      </w:r>
      <w:r>
        <w:t xml:space="preserve">, </w:t>
      </w:r>
      <w:r w:rsidR="00C52F4A" w:rsidRPr="00605EB6">
        <w:t>corrigez-vous</w:t>
      </w:r>
      <w:r>
        <w:t xml:space="preserve">, </w:t>
      </w:r>
      <w:r w:rsidR="00C52F4A" w:rsidRPr="00605EB6">
        <w:t>il en est temps encore</w:t>
      </w:r>
      <w:r>
        <w:t xml:space="preserve">, </w:t>
      </w:r>
      <w:r w:rsidR="00C52F4A" w:rsidRPr="00605EB6">
        <w:t>et devenez meilleur si vous voulez que</w:t>
      </w:r>
      <w:r>
        <w:t xml:space="preserve">, </w:t>
      </w:r>
      <w:r w:rsidR="00C52F4A" w:rsidRPr="00605EB6">
        <w:t>plus tard</w:t>
      </w:r>
      <w:r>
        <w:t xml:space="preserve">, </w:t>
      </w:r>
      <w:r w:rsidR="00C52F4A" w:rsidRPr="00605EB6">
        <w:t>ceux qui auront à vous juger soient indulgents pour vous</w:t>
      </w:r>
      <w:r>
        <w:t> !</w:t>
      </w:r>
    </w:p>
    <w:p w14:paraId="216F7074" w14:textId="77777777" w:rsidR="00C474C1" w:rsidRDefault="00C52F4A" w:rsidP="00C52F4A">
      <w:r w:rsidRPr="00605EB6">
        <w:t>Il releva lentement la tête</w:t>
      </w:r>
      <w:r w:rsidR="00C474C1">
        <w:t xml:space="preserve">. </w:t>
      </w:r>
      <w:r w:rsidRPr="00605EB6">
        <w:t>Les adjurations de sa sœur l</w:t>
      </w:r>
      <w:r w:rsidR="00C474C1">
        <w:t>’</w:t>
      </w:r>
      <w:r w:rsidRPr="00605EB6">
        <w:t>avaient vivement impressionné</w:t>
      </w:r>
      <w:r w:rsidR="00C474C1">
        <w:t xml:space="preserve"> ; </w:t>
      </w:r>
      <w:r w:rsidRPr="00605EB6">
        <w:t>ses yeux étaient pleins de larmes</w:t>
      </w:r>
      <w:r w:rsidR="00C474C1">
        <w:t>.</w:t>
      </w:r>
    </w:p>
    <w:p w14:paraId="03CC1FA6" w14:textId="2A909D95" w:rsidR="00C474C1" w:rsidRDefault="0094609C" w:rsidP="00C52F4A">
      <w:r>
        <w:lastRenderedPageBreak/>
        <w:t>— </w:t>
      </w:r>
      <w:r w:rsidR="00C52F4A" w:rsidRPr="00605EB6">
        <w:t>Pardon</w:t>
      </w:r>
      <w:r w:rsidR="00C474C1">
        <w:t xml:space="preserve">, </w:t>
      </w:r>
      <w:r w:rsidR="00C52F4A" w:rsidRPr="00605EB6">
        <w:t>ma sœur</w:t>
      </w:r>
      <w:r w:rsidR="00C474C1">
        <w:t xml:space="preserve">, </w:t>
      </w:r>
      <w:r w:rsidR="00C52F4A" w:rsidRPr="00605EB6">
        <w:t>pardon</w:t>
      </w:r>
      <w:r w:rsidR="00C474C1">
        <w:t xml:space="preserve">, </w:t>
      </w:r>
      <w:r w:rsidR="00C52F4A" w:rsidRPr="00605EB6">
        <w:t>dit-il d</w:t>
      </w:r>
      <w:r w:rsidR="00C474C1">
        <w:t>’</w:t>
      </w:r>
      <w:r w:rsidR="00C52F4A" w:rsidRPr="00605EB6">
        <w:t>une voix brisée</w:t>
      </w:r>
      <w:r w:rsidR="00C474C1">
        <w:t xml:space="preserve"> ; </w:t>
      </w:r>
      <w:r w:rsidR="00C52F4A" w:rsidRPr="00605EB6">
        <w:t>oui</w:t>
      </w:r>
      <w:r w:rsidR="00C474C1">
        <w:t xml:space="preserve">, </w:t>
      </w:r>
      <w:r w:rsidR="00C52F4A" w:rsidRPr="00605EB6">
        <w:t>vous avez raison</w:t>
      </w:r>
      <w:r w:rsidR="00C474C1">
        <w:t xml:space="preserve">, </w:t>
      </w:r>
      <w:r w:rsidR="00C52F4A" w:rsidRPr="00605EB6">
        <w:t>je suis un indigne</w:t>
      </w:r>
      <w:r w:rsidR="00C474C1">
        <w:t xml:space="preserve">, </w:t>
      </w:r>
      <w:r w:rsidR="00C52F4A" w:rsidRPr="00605EB6">
        <w:t>un misérable</w:t>
      </w:r>
      <w:r w:rsidR="00C474C1">
        <w:t xml:space="preserve"> ! </w:t>
      </w:r>
      <w:r w:rsidR="00C52F4A" w:rsidRPr="00605EB6">
        <w:t>Jusqu</w:t>
      </w:r>
      <w:r w:rsidR="00C474C1">
        <w:t>’</w:t>
      </w:r>
      <w:r w:rsidR="00C52F4A" w:rsidRPr="00605EB6">
        <w:t>à présent</w:t>
      </w:r>
      <w:r w:rsidR="00C474C1">
        <w:t xml:space="preserve">, </w:t>
      </w:r>
      <w:r w:rsidR="00C52F4A" w:rsidRPr="00605EB6">
        <w:t>je le reconnais</w:t>
      </w:r>
      <w:r w:rsidR="00C474C1">
        <w:t xml:space="preserve">, </w:t>
      </w:r>
      <w:r w:rsidR="00C52F4A" w:rsidRPr="00605EB6">
        <w:t>j</w:t>
      </w:r>
      <w:r w:rsidR="00C474C1">
        <w:t>’</w:t>
      </w:r>
      <w:r w:rsidR="00C52F4A" w:rsidRPr="00605EB6">
        <w:t>ai suivi une mauvaise voie</w:t>
      </w:r>
      <w:r w:rsidR="00C474C1">
        <w:t xml:space="preserve"> ; </w:t>
      </w:r>
      <w:r w:rsidR="00C52F4A" w:rsidRPr="00605EB6">
        <w:t>mais vous le savez</w:t>
      </w:r>
      <w:r w:rsidR="00C474C1">
        <w:t xml:space="preserve">, </w:t>
      </w:r>
      <w:r w:rsidR="00C52F4A" w:rsidRPr="00605EB6">
        <w:t>Henriette</w:t>
      </w:r>
      <w:r w:rsidR="00C474C1">
        <w:t xml:space="preserve">, </w:t>
      </w:r>
      <w:r w:rsidR="00C52F4A" w:rsidRPr="00605EB6">
        <w:t>abandonné à moi-même</w:t>
      </w:r>
      <w:r w:rsidR="00C474C1">
        <w:t xml:space="preserve">, </w:t>
      </w:r>
      <w:r w:rsidR="00C52F4A" w:rsidRPr="00605EB6">
        <w:t>il n</w:t>
      </w:r>
      <w:r w:rsidR="00C474C1">
        <w:t>’</w:t>
      </w:r>
      <w:r w:rsidR="00C52F4A" w:rsidRPr="00605EB6">
        <w:t>y avait personne pour me crier</w:t>
      </w:r>
      <w:r w:rsidR="00C474C1">
        <w:t> : « </w:t>
      </w:r>
      <w:r w:rsidR="00C52F4A" w:rsidRPr="00605EB6">
        <w:t>Prends garde</w:t>
      </w:r>
      <w:r w:rsidR="00C474C1">
        <w:t xml:space="preserve"> ! </w:t>
      </w:r>
      <w:r w:rsidR="00C52F4A" w:rsidRPr="00605EB6">
        <w:t>Arrête-toi</w:t>
      </w:r>
      <w:r w:rsidR="00C474C1">
        <w:t> !… »</w:t>
      </w:r>
      <w:r w:rsidR="00C52F4A" w:rsidRPr="00605EB6">
        <w:t xml:space="preserve"> Henriette</w:t>
      </w:r>
      <w:r w:rsidR="00C474C1">
        <w:t xml:space="preserve">, </w:t>
      </w:r>
      <w:r w:rsidR="00C52F4A" w:rsidRPr="00605EB6">
        <w:t>je me repens</w:t>
      </w:r>
      <w:r w:rsidR="00C474C1">
        <w:t xml:space="preserve">… </w:t>
      </w:r>
      <w:r w:rsidR="00C52F4A" w:rsidRPr="00605EB6">
        <w:t>Pour notre bonne mère et pour vous</w:t>
      </w:r>
      <w:r w:rsidR="00C474C1">
        <w:t xml:space="preserve">, </w:t>
      </w:r>
      <w:r w:rsidR="00C52F4A" w:rsidRPr="00605EB6">
        <w:t>je changerai de conduite</w:t>
      </w:r>
      <w:r w:rsidR="004540F3">
        <w:t> ;</w:t>
      </w:r>
      <w:r w:rsidR="00C474C1">
        <w:t xml:space="preserve"> </w:t>
      </w:r>
      <w:r w:rsidR="00C52F4A" w:rsidRPr="00605EB6">
        <w:t>je vous le promets</w:t>
      </w:r>
      <w:r w:rsidR="00C474C1">
        <w:t xml:space="preserve">, </w:t>
      </w:r>
      <w:r w:rsidR="00C52F4A" w:rsidRPr="00605EB6">
        <w:t>je vous le jure</w:t>
      </w:r>
      <w:r w:rsidR="00C474C1">
        <w:t> !</w:t>
      </w:r>
    </w:p>
    <w:p w14:paraId="5CC75170" w14:textId="55286A1B" w:rsidR="00C474C1" w:rsidRDefault="0094609C" w:rsidP="00C52F4A">
      <w:r>
        <w:t>— </w:t>
      </w:r>
      <w:r w:rsidR="00C52F4A" w:rsidRPr="00605EB6">
        <w:t>Nous verrons</w:t>
      </w:r>
      <w:r w:rsidR="00C474C1">
        <w:t xml:space="preserve">, </w:t>
      </w:r>
      <w:r w:rsidR="00C52F4A" w:rsidRPr="00605EB6">
        <w:t>dit sèchement la jeune fille</w:t>
      </w:r>
      <w:r w:rsidR="00C474C1">
        <w:t>.</w:t>
      </w:r>
    </w:p>
    <w:p w14:paraId="49172165" w14:textId="77777777" w:rsidR="00C474C1" w:rsidRDefault="00C52F4A" w:rsidP="00C52F4A">
      <w:r w:rsidRPr="00605EB6">
        <w:t>Et elle lui fit signe de se retirer</w:t>
      </w:r>
      <w:r w:rsidR="00C474C1">
        <w:t>.</w:t>
      </w:r>
    </w:p>
    <w:p w14:paraId="336FEE9A" w14:textId="77777777" w:rsidR="00C474C1" w:rsidRDefault="00C52F4A" w:rsidP="00C52F4A">
      <w:r w:rsidRPr="00605EB6">
        <w:t>Il sortit</w:t>
      </w:r>
      <w:r w:rsidR="00C474C1">
        <w:t xml:space="preserve">, </w:t>
      </w:r>
      <w:r w:rsidRPr="00605EB6">
        <w:t>la tête basse</w:t>
      </w:r>
      <w:r w:rsidR="00C474C1">
        <w:t xml:space="preserve">, </w:t>
      </w:r>
      <w:r w:rsidRPr="00605EB6">
        <w:t>en chancelant comme un homme ivre</w:t>
      </w:r>
      <w:r w:rsidR="00C474C1">
        <w:t>.</w:t>
      </w:r>
    </w:p>
    <w:p w14:paraId="62FE1333" w14:textId="77777777" w:rsidR="00C474C1" w:rsidRDefault="00C52F4A" w:rsidP="00C52F4A">
      <w:r w:rsidRPr="00605EB6">
        <w:t>Henriette se laissa tomber sur un siège et se mit à pleurer à chaudes larmes</w:t>
      </w:r>
      <w:r w:rsidR="00C474C1">
        <w:t>.</w:t>
      </w:r>
    </w:p>
    <w:p w14:paraId="667BF170" w14:textId="68215D1D" w:rsidR="00C52F4A" w:rsidRPr="00605EB6" w:rsidRDefault="00C52F4A" w:rsidP="00C474C1">
      <w:pPr>
        <w:pStyle w:val="Titre2"/>
      </w:pPr>
      <w:bookmarkStart w:id="53" w:name="_Toc197617898"/>
      <w:r w:rsidRPr="00605EB6">
        <w:lastRenderedPageBreak/>
        <w:t>XVI</w:t>
      </w:r>
      <w:r w:rsidRPr="00605EB6">
        <w:br/>
      </w:r>
      <w:r w:rsidRPr="00605EB6">
        <w:br/>
        <w:t>LA MÈRE ET LA FILLE</w:t>
      </w:r>
      <w:bookmarkEnd w:id="53"/>
    </w:p>
    <w:p w14:paraId="7300AAF1" w14:textId="77777777" w:rsidR="00C474C1" w:rsidRDefault="00C52F4A" w:rsidP="00C52F4A">
      <w:r w:rsidRPr="00605EB6">
        <w:t>La sœur exerçait-elle réellement une influence salutaire sur le frère</w:t>
      </w:r>
      <w:r w:rsidR="00C474C1">
        <w:t xml:space="preserve"> ? </w:t>
      </w:r>
      <w:r w:rsidRPr="00605EB6">
        <w:t>Henriette avait lieu de le croire</w:t>
      </w:r>
      <w:r w:rsidR="00C474C1">
        <w:t xml:space="preserve">, </w:t>
      </w:r>
      <w:r w:rsidRPr="00605EB6">
        <w:t>car il s</w:t>
      </w:r>
      <w:r w:rsidR="00C474C1">
        <w:t>’</w:t>
      </w:r>
      <w:r w:rsidRPr="00605EB6">
        <w:t>était opéré chez Raoul un changement subit</w:t>
      </w:r>
      <w:r w:rsidR="00C474C1">
        <w:t xml:space="preserve">. </w:t>
      </w:r>
      <w:r w:rsidRPr="00605EB6">
        <w:t>Il ne quittait pas sa mère</w:t>
      </w:r>
      <w:r w:rsidR="00C474C1">
        <w:t xml:space="preserve">, </w:t>
      </w:r>
      <w:r w:rsidRPr="00605EB6">
        <w:t>près de laquelle il se montrait respectueux</w:t>
      </w:r>
      <w:r w:rsidR="00C474C1">
        <w:t xml:space="preserve">, </w:t>
      </w:r>
      <w:r w:rsidRPr="00605EB6">
        <w:t>attentif</w:t>
      </w:r>
      <w:r w:rsidR="00C474C1">
        <w:t xml:space="preserve">, </w:t>
      </w:r>
      <w:r w:rsidRPr="00605EB6">
        <w:t>prévenant</w:t>
      </w:r>
      <w:r w:rsidR="00C474C1">
        <w:t xml:space="preserve">, </w:t>
      </w:r>
      <w:r w:rsidRPr="00605EB6">
        <w:t>affectueux</w:t>
      </w:r>
      <w:r w:rsidR="00C474C1">
        <w:t>.</w:t>
      </w:r>
    </w:p>
    <w:p w14:paraId="65C6DBE4" w14:textId="77777777" w:rsidR="00C474C1" w:rsidRDefault="00C52F4A" w:rsidP="00C52F4A">
      <w:r w:rsidRPr="00605EB6">
        <w:t>La baronne était ravie</w:t>
      </w:r>
      <w:r w:rsidR="00C474C1">
        <w:t>.</w:t>
      </w:r>
    </w:p>
    <w:p w14:paraId="14954DEF" w14:textId="024A4CDB" w:rsidR="00C474C1" w:rsidRDefault="0094609C" w:rsidP="00C52F4A">
      <w:r>
        <w:t>— </w:t>
      </w:r>
      <w:r w:rsidR="00C52F4A" w:rsidRPr="00605EB6">
        <w:t>C</w:t>
      </w:r>
      <w:r w:rsidR="00C474C1">
        <w:t>’</w:t>
      </w:r>
      <w:r w:rsidR="00C52F4A" w:rsidRPr="00605EB6">
        <w:t>est la guerre</w:t>
      </w:r>
      <w:r w:rsidR="00C474C1">
        <w:t xml:space="preserve">, </w:t>
      </w:r>
      <w:r w:rsidR="00C52F4A" w:rsidRPr="00605EB6">
        <w:t>pensait-elle</w:t>
      </w:r>
      <w:r w:rsidR="00C474C1">
        <w:t xml:space="preserve">, </w:t>
      </w:r>
      <w:r w:rsidR="00C52F4A" w:rsidRPr="00605EB6">
        <w:t>qui a agi ainsi sur le caractère léger de mon fils</w:t>
      </w:r>
      <w:r w:rsidR="00C474C1">
        <w:t xml:space="preserve">. </w:t>
      </w:r>
      <w:r w:rsidR="00C52F4A" w:rsidRPr="00605EB6">
        <w:t>Raoul a été touché au cœur par les malheurs immérités de la France</w:t>
      </w:r>
      <w:r w:rsidR="00C474C1">
        <w:t xml:space="preserve">. </w:t>
      </w:r>
      <w:r w:rsidR="00C52F4A" w:rsidRPr="00605EB6">
        <w:t>L</w:t>
      </w:r>
      <w:r w:rsidR="00C474C1">
        <w:t>’</w:t>
      </w:r>
      <w:r w:rsidR="00C52F4A" w:rsidRPr="00605EB6">
        <w:t>étourdi</w:t>
      </w:r>
      <w:r w:rsidR="00C474C1">
        <w:t xml:space="preserve">, </w:t>
      </w:r>
      <w:r w:rsidR="00C52F4A" w:rsidRPr="00605EB6">
        <w:t>le fou d</w:t>
      </w:r>
      <w:r w:rsidR="00C474C1">
        <w:t>’</w:t>
      </w:r>
      <w:r w:rsidR="00C52F4A" w:rsidRPr="00605EB6">
        <w:t>autrefois s</w:t>
      </w:r>
      <w:r w:rsidR="00C474C1">
        <w:t>’</w:t>
      </w:r>
      <w:r w:rsidR="00C52F4A" w:rsidRPr="00605EB6">
        <w:t>est amendé</w:t>
      </w:r>
      <w:r w:rsidR="00C474C1">
        <w:t xml:space="preserve"> ; </w:t>
      </w:r>
      <w:r w:rsidR="00C52F4A" w:rsidRPr="00605EB6">
        <w:t>il est maintenant sérieux</w:t>
      </w:r>
      <w:r w:rsidR="00C474C1">
        <w:t xml:space="preserve">, </w:t>
      </w:r>
      <w:r w:rsidR="00C52F4A" w:rsidRPr="00605EB6">
        <w:t>réfléchi</w:t>
      </w:r>
      <w:r w:rsidR="00C474C1">
        <w:t xml:space="preserve">, </w:t>
      </w:r>
      <w:r w:rsidR="00C52F4A" w:rsidRPr="00605EB6">
        <w:t>plus digne</w:t>
      </w:r>
      <w:r w:rsidR="00C474C1">
        <w:t xml:space="preserve">. </w:t>
      </w:r>
      <w:r w:rsidR="00C52F4A" w:rsidRPr="00605EB6">
        <w:t>Allons</w:t>
      </w:r>
      <w:r w:rsidR="00C474C1">
        <w:t xml:space="preserve">, </w:t>
      </w:r>
      <w:r w:rsidR="00C52F4A" w:rsidRPr="00605EB6">
        <w:t>l</w:t>
      </w:r>
      <w:r w:rsidR="00C474C1">
        <w:t>’</w:t>
      </w:r>
      <w:r w:rsidR="00C52F4A" w:rsidRPr="00605EB6">
        <w:t>espoir me revient</w:t>
      </w:r>
      <w:r w:rsidR="00C474C1">
        <w:t xml:space="preserve"> : </w:t>
      </w:r>
      <w:r w:rsidR="00C52F4A" w:rsidRPr="00605EB6">
        <w:t>Raoul ne marchera pas sur les traces de son père</w:t>
      </w:r>
      <w:r w:rsidR="00C474C1">
        <w:t>.</w:t>
      </w:r>
    </w:p>
    <w:p w14:paraId="052F06FA" w14:textId="77777777" w:rsidR="00C474C1" w:rsidRDefault="00C52F4A" w:rsidP="00C52F4A">
      <w:r w:rsidRPr="00605EB6">
        <w:t>Et l</w:t>
      </w:r>
      <w:r w:rsidR="00C474C1">
        <w:t>’</w:t>
      </w:r>
      <w:r w:rsidRPr="00605EB6">
        <w:t>excellente mère</w:t>
      </w:r>
      <w:r w:rsidR="00C474C1">
        <w:t xml:space="preserve">, </w:t>
      </w:r>
      <w:r w:rsidRPr="00605EB6">
        <w:t>à qui il fallait si peu pour beaucoup de joie</w:t>
      </w:r>
      <w:r w:rsidR="00C474C1">
        <w:t xml:space="preserve">, </w:t>
      </w:r>
      <w:r w:rsidRPr="00605EB6">
        <w:t>ajoutait</w:t>
      </w:r>
      <w:r w:rsidR="00C474C1">
        <w:t> :</w:t>
      </w:r>
    </w:p>
    <w:p w14:paraId="31743275" w14:textId="6880E4F0" w:rsidR="00C474C1" w:rsidRDefault="0094609C" w:rsidP="00C52F4A">
      <w:r>
        <w:t>— </w:t>
      </w:r>
      <w:r w:rsidR="00C52F4A" w:rsidRPr="00963728">
        <w:t>En vérité</w:t>
      </w:r>
      <w:r w:rsidR="00C474C1">
        <w:t xml:space="preserve">, </w:t>
      </w:r>
      <w:r w:rsidR="00C52F4A" w:rsidRPr="00963728">
        <w:t>je ne comprends pas Henriette</w:t>
      </w:r>
      <w:r w:rsidR="00C474C1">
        <w:t xml:space="preserve"> ; </w:t>
      </w:r>
      <w:r w:rsidR="00C52F4A" w:rsidRPr="00963728">
        <w:t>pourquoi</w:t>
      </w:r>
      <w:r w:rsidR="00C474C1">
        <w:t xml:space="preserve">, </w:t>
      </w:r>
      <w:r w:rsidR="00C52F4A" w:rsidRPr="00963728">
        <w:t>quand son frère nous revient complètement changé sous tous les rapports</w:t>
      </w:r>
      <w:r w:rsidR="00C474C1">
        <w:t xml:space="preserve">, </w:t>
      </w:r>
      <w:r w:rsidR="00C52F4A" w:rsidRPr="00963728">
        <w:t>se montre-t-elle avec lui si réservée</w:t>
      </w:r>
      <w:r w:rsidR="00C474C1">
        <w:t xml:space="preserve">, </w:t>
      </w:r>
      <w:r w:rsidR="00C52F4A" w:rsidRPr="00963728">
        <w:t>si froide</w:t>
      </w:r>
      <w:r w:rsidR="00C474C1">
        <w:t xml:space="preserve"> ? </w:t>
      </w:r>
      <w:r w:rsidR="00C52F4A" w:rsidRPr="00963728">
        <w:t>Ils sont contraints</w:t>
      </w:r>
      <w:r w:rsidR="00C474C1">
        <w:t xml:space="preserve">, </w:t>
      </w:r>
      <w:r w:rsidR="00C52F4A" w:rsidRPr="00963728">
        <w:t>gênés</w:t>
      </w:r>
      <w:r w:rsidR="00C474C1">
        <w:t xml:space="preserve">, </w:t>
      </w:r>
      <w:r w:rsidR="00C52F4A" w:rsidRPr="00963728">
        <w:t>quand ils sont en face l</w:t>
      </w:r>
      <w:r w:rsidR="00C474C1">
        <w:t>’</w:t>
      </w:r>
      <w:r w:rsidR="00C52F4A" w:rsidRPr="00963728">
        <w:t>un de l</w:t>
      </w:r>
      <w:r w:rsidR="00C474C1">
        <w:t>’</w:t>
      </w:r>
      <w:r w:rsidR="00C52F4A" w:rsidRPr="00963728">
        <w:t>autre</w:t>
      </w:r>
      <w:r w:rsidR="00C474C1">
        <w:t xml:space="preserve">. </w:t>
      </w:r>
      <w:r w:rsidR="00C52F4A" w:rsidRPr="00963728">
        <w:t>Évidemment</w:t>
      </w:r>
      <w:r w:rsidR="00C474C1">
        <w:t xml:space="preserve">, </w:t>
      </w:r>
      <w:r w:rsidR="00C52F4A" w:rsidRPr="00963728">
        <w:t>c</w:t>
      </w:r>
      <w:r w:rsidR="00C474C1">
        <w:t>’</w:t>
      </w:r>
      <w:r w:rsidR="00C52F4A" w:rsidRPr="00963728">
        <w:t>est la faute d</w:t>
      </w:r>
      <w:r w:rsidR="00C474C1">
        <w:t>’</w:t>
      </w:r>
      <w:r w:rsidR="00C52F4A" w:rsidRPr="00963728">
        <w:t>Henriette</w:t>
      </w:r>
      <w:r w:rsidR="00C474C1">
        <w:t xml:space="preserve">, </w:t>
      </w:r>
      <w:r w:rsidR="00C52F4A" w:rsidRPr="00963728">
        <w:t>qui a presque repoussé</w:t>
      </w:r>
      <w:r w:rsidR="00C52F4A" w:rsidRPr="00605EB6">
        <w:t xml:space="preserve"> son frère quand il est arrivé</w:t>
      </w:r>
      <w:r w:rsidR="00C474C1">
        <w:t xml:space="preserve">. </w:t>
      </w:r>
      <w:r w:rsidR="00C52F4A" w:rsidRPr="00605EB6">
        <w:t>Qu</w:t>
      </w:r>
      <w:r w:rsidR="00C474C1">
        <w:t>’</w:t>
      </w:r>
      <w:r w:rsidR="00C52F4A" w:rsidRPr="00605EB6">
        <w:t>a-t-elle donc</w:t>
      </w:r>
      <w:r w:rsidR="00C474C1">
        <w:t xml:space="preserve"> ? </w:t>
      </w:r>
      <w:r w:rsidR="00C52F4A" w:rsidRPr="00605EB6">
        <w:t>Ah</w:t>
      </w:r>
      <w:r w:rsidR="00C474C1">
        <w:t xml:space="preserve"> ! </w:t>
      </w:r>
      <w:r w:rsidR="00C52F4A" w:rsidRPr="00605EB6">
        <w:t>elle aussi est bien changée depuis quelques mois</w:t>
      </w:r>
      <w:r w:rsidR="00C474C1">
        <w:t xml:space="preserve">. </w:t>
      </w:r>
      <w:r w:rsidR="00C52F4A" w:rsidRPr="00605EB6">
        <w:t>Elle n</w:t>
      </w:r>
      <w:r w:rsidR="00C474C1">
        <w:t>’</w:t>
      </w:r>
      <w:r w:rsidR="00C52F4A" w:rsidRPr="00605EB6">
        <w:t>a plus cette gaieté charmante qui égayait le silence de notre solitude</w:t>
      </w:r>
      <w:r w:rsidR="00C474C1">
        <w:t xml:space="preserve"> ; </w:t>
      </w:r>
      <w:r w:rsidR="00C52F4A" w:rsidRPr="00605EB6">
        <w:t>elle est souvent triste</w:t>
      </w:r>
      <w:r w:rsidR="00C474C1">
        <w:t xml:space="preserve">, </w:t>
      </w:r>
      <w:r w:rsidR="00C52F4A" w:rsidRPr="00605EB6">
        <w:t>songeuse</w:t>
      </w:r>
      <w:r w:rsidR="00C474C1">
        <w:t xml:space="preserve"> ; </w:t>
      </w:r>
      <w:r w:rsidR="00C52F4A" w:rsidRPr="00605EB6">
        <w:t>son sourire est forcé</w:t>
      </w:r>
      <w:r w:rsidR="00C474C1">
        <w:t xml:space="preserve"> ; </w:t>
      </w:r>
      <w:r w:rsidR="00C52F4A" w:rsidRPr="00605EB6">
        <w:t>on dirait qu</w:t>
      </w:r>
      <w:r w:rsidR="00C474C1">
        <w:t>’</w:t>
      </w:r>
      <w:r w:rsidR="00C52F4A" w:rsidRPr="00605EB6">
        <w:t>il y a en elle une souffrance secrète qu</w:t>
      </w:r>
      <w:r w:rsidR="00C474C1">
        <w:t>’</w:t>
      </w:r>
      <w:r w:rsidR="00C52F4A" w:rsidRPr="00605EB6">
        <w:t>elle s</w:t>
      </w:r>
      <w:r w:rsidR="00C474C1">
        <w:t>’</w:t>
      </w:r>
      <w:r w:rsidR="00C52F4A" w:rsidRPr="00605EB6">
        <w:t>étudie à me cacher</w:t>
      </w:r>
      <w:r w:rsidR="00C474C1">
        <w:t>.</w:t>
      </w:r>
    </w:p>
    <w:p w14:paraId="5EBE8CB7" w14:textId="77777777" w:rsidR="00C474C1" w:rsidRDefault="00C52F4A" w:rsidP="00C52F4A">
      <w:r w:rsidRPr="00605EB6">
        <w:lastRenderedPageBreak/>
        <w:t>Et la baronne</w:t>
      </w:r>
      <w:r w:rsidR="00C474C1">
        <w:t xml:space="preserve">, </w:t>
      </w:r>
      <w:r w:rsidRPr="00605EB6">
        <w:t>qui n</w:t>
      </w:r>
      <w:r w:rsidR="00C474C1">
        <w:t>’</w:t>
      </w:r>
      <w:r w:rsidRPr="00605EB6">
        <w:t>avait plus autre chose à désirer au monde que le bonheur de ses deux enfants</w:t>
      </w:r>
      <w:r w:rsidR="00C474C1">
        <w:t xml:space="preserve">, </w:t>
      </w:r>
      <w:r w:rsidRPr="00605EB6">
        <w:t>devenait pensive</w:t>
      </w:r>
      <w:r w:rsidR="00C474C1">
        <w:t>.</w:t>
      </w:r>
    </w:p>
    <w:p w14:paraId="789AAF82" w14:textId="7F867782" w:rsidR="00C474C1" w:rsidRDefault="00C52F4A" w:rsidP="00C52F4A">
      <w:r w:rsidRPr="00605EB6">
        <w:t>Raoul paraissait bien un peu triste</w:t>
      </w:r>
      <w:r w:rsidR="004540F3">
        <w:t> ;</w:t>
      </w:r>
      <w:r w:rsidR="00C474C1">
        <w:t xml:space="preserve"> </w:t>
      </w:r>
      <w:r w:rsidRPr="00605EB6">
        <w:t>mais il n</w:t>
      </w:r>
      <w:r w:rsidR="00C474C1">
        <w:t>’</w:t>
      </w:r>
      <w:r w:rsidRPr="00605EB6">
        <w:t>avait point cet air ennuyé qu</w:t>
      </w:r>
      <w:r w:rsidR="00C474C1">
        <w:t>’</w:t>
      </w:r>
      <w:r w:rsidRPr="00605EB6">
        <w:t>il apportait au château à chacune de ses précédentes visites</w:t>
      </w:r>
      <w:r w:rsidR="00C474C1">
        <w:t xml:space="preserve">. </w:t>
      </w:r>
      <w:r w:rsidRPr="00605EB6">
        <w:t>Il était à Vaucourt depuis quatre jours</w:t>
      </w:r>
      <w:r w:rsidR="00C474C1">
        <w:t xml:space="preserve">, </w:t>
      </w:r>
      <w:r w:rsidRPr="00605EB6">
        <w:t>et il n</w:t>
      </w:r>
      <w:r w:rsidR="00C474C1">
        <w:t>’</w:t>
      </w:r>
      <w:r w:rsidRPr="00605EB6">
        <w:t>avait pas encore manifesté l</w:t>
      </w:r>
      <w:r w:rsidR="00C474C1">
        <w:t>’</w:t>
      </w:r>
      <w:r w:rsidRPr="00605EB6">
        <w:t>intention de faire une promenade au dehors</w:t>
      </w:r>
      <w:r w:rsidR="00C474C1">
        <w:t>.</w:t>
      </w:r>
    </w:p>
    <w:p w14:paraId="3E17609B" w14:textId="692B5148" w:rsidR="00C474C1" w:rsidRDefault="00C52F4A" w:rsidP="00C52F4A">
      <w:r w:rsidRPr="00605EB6">
        <w:t>Ce fut sa mère qui</w:t>
      </w:r>
      <w:r w:rsidR="00C474C1">
        <w:t xml:space="preserve">, </w:t>
      </w:r>
      <w:r w:rsidRPr="00605EB6">
        <w:t>après le déjeuner</w:t>
      </w:r>
      <w:r w:rsidR="00C474C1">
        <w:t xml:space="preserve">, </w:t>
      </w:r>
      <w:r w:rsidRPr="00605EB6">
        <w:t xml:space="preserve">lui conseilla de monter à cheval pour aller faire une visite à </w:t>
      </w:r>
      <w:r w:rsidR="00C474C1">
        <w:t>M. </w:t>
      </w:r>
      <w:r w:rsidRPr="00605EB6">
        <w:t xml:space="preserve">et </w:t>
      </w:r>
      <w:r w:rsidR="009A0CB4" w:rsidRPr="009A0CB4">
        <w:t>M</w:t>
      </w:r>
      <w:r w:rsidR="009A0CB4" w:rsidRPr="009A0CB4">
        <w:rPr>
          <w:vertAlign w:val="superscript"/>
        </w:rPr>
        <w:t>me</w:t>
      </w:r>
      <w:r w:rsidR="00C474C1">
        <w:t> </w:t>
      </w:r>
      <w:r w:rsidR="009A0CB4" w:rsidRPr="009A0CB4">
        <w:t>M</w:t>
      </w:r>
      <w:r w:rsidR="009A0CB4" w:rsidRPr="009A0CB4">
        <w:rPr>
          <w:vertAlign w:val="superscript"/>
        </w:rPr>
        <w:t>lle</w:t>
      </w:r>
      <w:r w:rsidR="00C474C1">
        <w:t> de </w:t>
      </w:r>
      <w:r w:rsidRPr="00605EB6">
        <w:t>Violaine</w:t>
      </w:r>
      <w:r w:rsidR="00C474C1">
        <w:t xml:space="preserve">. </w:t>
      </w:r>
      <w:r w:rsidRPr="00605EB6">
        <w:t>Tous deux seraient certainement enchantés de le voir</w:t>
      </w:r>
      <w:r w:rsidR="00C474C1">
        <w:t>.</w:t>
      </w:r>
    </w:p>
    <w:p w14:paraId="72076281" w14:textId="0F36AE1C" w:rsidR="00C474C1" w:rsidRDefault="0094609C" w:rsidP="00C52F4A">
      <w:r>
        <w:t>— </w:t>
      </w:r>
      <w:r w:rsidR="00C474C1">
        <w:t>M. de </w:t>
      </w:r>
      <w:r w:rsidR="00C52F4A" w:rsidRPr="00605EB6">
        <w:t>Violaine</w:t>
      </w:r>
      <w:r w:rsidR="00C474C1">
        <w:t xml:space="preserve">, </w:t>
      </w:r>
      <w:r w:rsidR="00C52F4A" w:rsidRPr="00605EB6">
        <w:t>chère mère</w:t>
      </w:r>
      <w:r w:rsidR="00C474C1">
        <w:t xml:space="preserve">, </w:t>
      </w:r>
      <w:r w:rsidR="00C52F4A" w:rsidRPr="00605EB6">
        <w:t>m</w:t>
      </w:r>
      <w:r w:rsidR="00C474C1">
        <w:t>’</w:t>
      </w:r>
      <w:r w:rsidR="00C52F4A" w:rsidRPr="00605EB6">
        <w:t>a toujours témoigné de l</w:t>
      </w:r>
      <w:r w:rsidR="00C474C1">
        <w:t>’</w:t>
      </w:r>
      <w:r w:rsidR="00C52F4A" w:rsidRPr="00605EB6">
        <w:t>amitié</w:t>
      </w:r>
      <w:r w:rsidR="00C474C1">
        <w:t xml:space="preserve">, </w:t>
      </w:r>
      <w:r w:rsidR="00C52F4A" w:rsidRPr="00605EB6">
        <w:t>répondit Raoul</w:t>
      </w:r>
      <w:r w:rsidR="00C474C1">
        <w:t xml:space="preserve">, </w:t>
      </w:r>
      <w:r w:rsidR="00C52F4A" w:rsidRPr="00605EB6">
        <w:t>j</w:t>
      </w:r>
      <w:r w:rsidR="00C474C1">
        <w:t>’</w:t>
      </w:r>
      <w:r w:rsidR="00C52F4A" w:rsidRPr="00605EB6">
        <w:t>irai chez lui avec plaisir</w:t>
      </w:r>
      <w:r w:rsidR="00C474C1">
        <w:t xml:space="preserve">. </w:t>
      </w:r>
      <w:r w:rsidR="00C52F4A" w:rsidRPr="00605EB6">
        <w:t>Du reste</w:t>
      </w:r>
      <w:r w:rsidR="00C474C1">
        <w:t xml:space="preserve">, </w:t>
      </w:r>
      <w:r w:rsidR="00C52F4A" w:rsidRPr="00605EB6">
        <w:t>je désire lui parler de moi</w:t>
      </w:r>
      <w:r w:rsidR="00C474C1">
        <w:t>.</w:t>
      </w:r>
    </w:p>
    <w:p w14:paraId="585935F7" w14:textId="177A20A6" w:rsidR="00C474C1" w:rsidRDefault="0094609C" w:rsidP="00C52F4A">
      <w:r>
        <w:t>— </w:t>
      </w:r>
      <w:r w:rsidR="00C52F4A" w:rsidRPr="00605EB6">
        <w:t>De toi</w:t>
      </w:r>
      <w:r w:rsidR="00C474C1">
        <w:t> ?</w:t>
      </w:r>
    </w:p>
    <w:p w14:paraId="272E44BD" w14:textId="04E9C88A" w:rsidR="00C474C1" w:rsidRDefault="0094609C" w:rsidP="00C52F4A">
      <w:r>
        <w:t>— </w:t>
      </w:r>
      <w:r w:rsidR="00C52F4A" w:rsidRPr="00605EB6">
        <w:t>Oui</w:t>
      </w:r>
      <w:r w:rsidR="00C474C1">
        <w:t xml:space="preserve">, </w:t>
      </w:r>
      <w:r w:rsidR="00C52F4A" w:rsidRPr="00605EB6">
        <w:t>chère mère</w:t>
      </w:r>
      <w:r w:rsidR="00C474C1">
        <w:t xml:space="preserve">, </w:t>
      </w:r>
      <w:r w:rsidR="00C52F4A" w:rsidRPr="00605EB6">
        <w:t>et lui demander en même temps un service</w:t>
      </w:r>
      <w:r w:rsidR="00C474C1">
        <w:t>.</w:t>
      </w:r>
    </w:p>
    <w:p w14:paraId="3D07A177" w14:textId="150ECC4C" w:rsidR="00C474C1" w:rsidRDefault="0094609C" w:rsidP="00C52F4A">
      <w:r>
        <w:t>— </w:t>
      </w:r>
      <w:r w:rsidR="00C52F4A" w:rsidRPr="00605EB6">
        <w:t>Ah</w:t>
      </w:r>
      <w:r w:rsidR="00C474C1">
        <w:t> !</w:t>
      </w:r>
    </w:p>
    <w:p w14:paraId="2F657C13" w14:textId="31B38ACD" w:rsidR="00C474C1" w:rsidRDefault="0094609C" w:rsidP="00C52F4A">
      <w:r>
        <w:t>— </w:t>
      </w:r>
      <w:r w:rsidR="00C474C1">
        <w:t>M. de </w:t>
      </w:r>
      <w:r w:rsidR="00C52F4A" w:rsidRPr="00605EB6">
        <w:t>Violaine a de grandes relations</w:t>
      </w:r>
      <w:r w:rsidR="00C474C1">
        <w:t>.</w:t>
      </w:r>
    </w:p>
    <w:p w14:paraId="68EE2E70" w14:textId="779DD352" w:rsidR="00C474C1" w:rsidRDefault="0094609C" w:rsidP="00C52F4A">
      <w:r>
        <w:t>— </w:t>
      </w:r>
      <w:r w:rsidR="00C52F4A" w:rsidRPr="00605EB6">
        <w:t>Plusieurs amis intimes parmi les députés les plus influents</w:t>
      </w:r>
      <w:r w:rsidR="00C474C1">
        <w:t>.</w:t>
      </w:r>
    </w:p>
    <w:p w14:paraId="6BE856AC" w14:textId="11404E25" w:rsidR="00C474C1" w:rsidRDefault="0094609C" w:rsidP="00C52F4A">
      <w:r>
        <w:t>— </w:t>
      </w:r>
      <w:r w:rsidR="00C52F4A" w:rsidRPr="00605EB6">
        <w:t>Il faut que je fasse quelque chose</w:t>
      </w:r>
      <w:r w:rsidR="00C474C1">
        <w:t xml:space="preserve">, </w:t>
      </w:r>
      <w:r w:rsidR="00C52F4A" w:rsidRPr="00605EB6">
        <w:t>ma mère</w:t>
      </w:r>
      <w:r w:rsidR="00C474C1">
        <w:t xml:space="preserve"> ; </w:t>
      </w:r>
      <w:r w:rsidR="00C52F4A" w:rsidRPr="00605EB6">
        <w:t xml:space="preserve">je prierai </w:t>
      </w:r>
      <w:r w:rsidR="00C474C1">
        <w:t>M. de </w:t>
      </w:r>
      <w:r w:rsidR="00C52F4A" w:rsidRPr="00605EB6">
        <w:t>Violaine de m</w:t>
      </w:r>
      <w:r w:rsidR="00C474C1">
        <w:t>’</w:t>
      </w:r>
      <w:r w:rsidR="00C52F4A" w:rsidRPr="00605EB6">
        <w:t>aider à me trouver une position en rapport avec mes aptitudes</w:t>
      </w:r>
      <w:r w:rsidR="00C474C1">
        <w:t>.</w:t>
      </w:r>
    </w:p>
    <w:p w14:paraId="2314F680" w14:textId="5CCD1067" w:rsidR="00C474C1" w:rsidRDefault="0094609C" w:rsidP="00C52F4A">
      <w:r>
        <w:t>— </w:t>
      </w:r>
      <w:r w:rsidR="00C52F4A" w:rsidRPr="00605EB6">
        <w:t>Bien</w:t>
      </w:r>
      <w:r w:rsidR="00C474C1">
        <w:t xml:space="preserve">, </w:t>
      </w:r>
      <w:r w:rsidR="00C52F4A" w:rsidRPr="00605EB6">
        <w:t>Raoul</w:t>
      </w:r>
      <w:r w:rsidR="00C474C1">
        <w:t xml:space="preserve">, </w:t>
      </w:r>
      <w:r w:rsidR="00C52F4A" w:rsidRPr="00605EB6">
        <w:t>bien</w:t>
      </w:r>
      <w:r w:rsidR="00C474C1">
        <w:t xml:space="preserve">, </w:t>
      </w:r>
      <w:r w:rsidR="00C52F4A" w:rsidRPr="00605EB6">
        <w:t xml:space="preserve">dit </w:t>
      </w:r>
      <w:r w:rsidR="009A0CB4" w:rsidRPr="009A0CB4">
        <w:t>M</w:t>
      </w:r>
      <w:r w:rsidR="009A0CB4" w:rsidRPr="009A0CB4">
        <w:rPr>
          <w:vertAlign w:val="superscript"/>
        </w:rPr>
        <w:t>me</w:t>
      </w:r>
      <w:r w:rsidR="00C474C1">
        <w:t> de </w:t>
      </w:r>
      <w:r w:rsidR="00C52F4A" w:rsidRPr="00605EB6">
        <w:t>Simaise en embrassant le jeune homme avec émotion</w:t>
      </w:r>
      <w:r w:rsidR="00C474C1">
        <w:t xml:space="preserve">. </w:t>
      </w:r>
      <w:r w:rsidR="00C52F4A" w:rsidRPr="00605EB6">
        <w:t>Va</w:t>
      </w:r>
      <w:r w:rsidR="00C474C1">
        <w:t xml:space="preserve">, </w:t>
      </w:r>
      <w:r w:rsidR="00C52F4A" w:rsidRPr="00605EB6">
        <w:t>mon ami</w:t>
      </w:r>
      <w:r w:rsidR="00C474C1">
        <w:t xml:space="preserve">, </w:t>
      </w:r>
      <w:r w:rsidR="00C52F4A" w:rsidRPr="00605EB6">
        <w:t>continua-t-elle</w:t>
      </w:r>
      <w:r w:rsidR="00C474C1">
        <w:t xml:space="preserve">, </w:t>
      </w:r>
      <w:r w:rsidR="00C52F4A" w:rsidRPr="00605EB6">
        <w:t xml:space="preserve">va causer avec </w:t>
      </w:r>
      <w:r w:rsidR="00C474C1">
        <w:t>M. de </w:t>
      </w:r>
      <w:r w:rsidR="00C52F4A" w:rsidRPr="00605EB6">
        <w:t>Violaine de tes projets d</w:t>
      </w:r>
      <w:r w:rsidR="00C474C1">
        <w:t>’</w:t>
      </w:r>
      <w:r w:rsidR="00C52F4A" w:rsidRPr="00605EB6">
        <w:t>avenir</w:t>
      </w:r>
      <w:r w:rsidR="00C474C1">
        <w:t>.</w:t>
      </w:r>
    </w:p>
    <w:p w14:paraId="41068292" w14:textId="4CCF5693" w:rsidR="00C474C1" w:rsidRDefault="00C52F4A" w:rsidP="00C52F4A">
      <w:r w:rsidRPr="00605EB6">
        <w:lastRenderedPageBreak/>
        <w:t>Raoul partit</w:t>
      </w:r>
      <w:r w:rsidR="00C474C1">
        <w:t xml:space="preserve">. </w:t>
      </w:r>
      <w:r w:rsidR="009A0CB4" w:rsidRPr="009A0CB4">
        <w:t>M</w:t>
      </w:r>
      <w:r w:rsidR="009A0CB4" w:rsidRPr="009A0CB4">
        <w:rPr>
          <w:vertAlign w:val="superscript"/>
        </w:rPr>
        <w:t>me</w:t>
      </w:r>
      <w:r w:rsidR="00C474C1">
        <w:t> de </w:t>
      </w:r>
      <w:r w:rsidRPr="00605EB6">
        <w:t>Simaise rejoignit sa fille</w:t>
      </w:r>
      <w:r w:rsidR="00C474C1">
        <w:t xml:space="preserve">, </w:t>
      </w:r>
      <w:r w:rsidRPr="00605EB6">
        <w:t>qui était restée seule dans le salon</w:t>
      </w:r>
      <w:r w:rsidR="00C474C1">
        <w:t xml:space="preserve">. </w:t>
      </w:r>
      <w:r w:rsidRPr="00605EB6">
        <w:t>Henriette était rêveuse</w:t>
      </w:r>
      <w:r w:rsidR="00C474C1">
        <w:t xml:space="preserve">. </w:t>
      </w:r>
      <w:r w:rsidRPr="00605EB6">
        <w:t>La baronne s</w:t>
      </w:r>
      <w:r w:rsidR="00C474C1">
        <w:t>’</w:t>
      </w:r>
      <w:r w:rsidRPr="00605EB6">
        <w:t>assit en face de sa fille et l</w:t>
      </w:r>
      <w:r w:rsidR="00C474C1">
        <w:t>’</w:t>
      </w:r>
      <w:r w:rsidRPr="00605EB6">
        <w:t>enveloppa de son regard plein de tendresse</w:t>
      </w:r>
      <w:r w:rsidR="00C474C1">
        <w:t>.</w:t>
      </w:r>
    </w:p>
    <w:p w14:paraId="76114957" w14:textId="5D8296EB" w:rsidR="00C474C1" w:rsidRDefault="0094609C" w:rsidP="00C52F4A">
      <w:r>
        <w:t>— </w:t>
      </w:r>
      <w:r w:rsidR="00C52F4A" w:rsidRPr="00605EB6">
        <w:t>Henriette</w:t>
      </w:r>
      <w:r w:rsidR="00C474C1">
        <w:t xml:space="preserve">, </w:t>
      </w:r>
      <w:r w:rsidR="00C52F4A" w:rsidRPr="00605EB6">
        <w:t>demanda au bout d</w:t>
      </w:r>
      <w:r w:rsidR="00C474C1">
        <w:t>’</w:t>
      </w:r>
      <w:r w:rsidR="00C52F4A" w:rsidRPr="00605EB6">
        <w:t xml:space="preserve">un instant </w:t>
      </w:r>
      <w:r w:rsidR="009A0CB4" w:rsidRPr="009A0CB4">
        <w:t>M</w:t>
      </w:r>
      <w:r w:rsidR="009A0CB4" w:rsidRPr="009A0CB4">
        <w:rPr>
          <w:vertAlign w:val="superscript"/>
        </w:rPr>
        <w:t>me</w:t>
      </w:r>
      <w:r w:rsidR="00C474C1">
        <w:t> de </w:t>
      </w:r>
      <w:r w:rsidR="00C52F4A" w:rsidRPr="00605EB6">
        <w:t>Simaise</w:t>
      </w:r>
      <w:r w:rsidR="00C474C1">
        <w:t xml:space="preserve">, </w:t>
      </w:r>
      <w:r w:rsidR="00C52F4A" w:rsidRPr="00605EB6">
        <w:t>comment trouves-tu ton frère</w:t>
      </w:r>
      <w:r w:rsidR="00C474C1">
        <w:t> ?</w:t>
      </w:r>
    </w:p>
    <w:p w14:paraId="3F882046" w14:textId="5C739AFF" w:rsidR="00C474C1" w:rsidRDefault="0094609C" w:rsidP="00C52F4A">
      <w:r>
        <w:t>— </w:t>
      </w:r>
      <w:r w:rsidR="00C52F4A" w:rsidRPr="00605EB6">
        <w:t>Mieux pour vous</w:t>
      </w:r>
      <w:r w:rsidR="00C474C1">
        <w:t xml:space="preserve">, </w:t>
      </w:r>
      <w:r w:rsidR="00C52F4A" w:rsidRPr="00605EB6">
        <w:t>chère mère</w:t>
      </w:r>
      <w:r w:rsidR="00C474C1">
        <w:t>.</w:t>
      </w:r>
    </w:p>
    <w:p w14:paraId="28EEDB68" w14:textId="660359AE" w:rsidR="00C474C1" w:rsidRDefault="0094609C" w:rsidP="00C52F4A">
      <w:r>
        <w:t>— </w:t>
      </w:r>
      <w:r w:rsidR="00C52F4A" w:rsidRPr="00605EB6">
        <w:t>N</w:t>
      </w:r>
      <w:r w:rsidR="00C474C1">
        <w:t>’</w:t>
      </w:r>
      <w:r w:rsidR="00C52F4A" w:rsidRPr="00605EB6">
        <w:t>est-il pas affectueux pour toi aussi</w:t>
      </w:r>
      <w:r w:rsidR="00C474C1">
        <w:t xml:space="preserve">, </w:t>
      </w:r>
      <w:r w:rsidR="00C52F4A" w:rsidRPr="00605EB6">
        <w:t>Henriette</w:t>
      </w:r>
      <w:r w:rsidR="00C474C1">
        <w:t> ?</w:t>
      </w:r>
    </w:p>
    <w:p w14:paraId="0B23A2D8" w14:textId="3BD2CF10" w:rsidR="00C474C1" w:rsidRDefault="0094609C" w:rsidP="00C52F4A">
      <w:r>
        <w:t>— </w:t>
      </w:r>
      <w:r w:rsidR="00C52F4A" w:rsidRPr="00605EB6">
        <w:t>Si</w:t>
      </w:r>
      <w:r w:rsidR="00C474C1">
        <w:t xml:space="preserve">, </w:t>
      </w:r>
      <w:r w:rsidR="00C52F4A" w:rsidRPr="00605EB6">
        <w:t>ma mère</w:t>
      </w:r>
      <w:r w:rsidR="00C474C1">
        <w:t>.</w:t>
      </w:r>
    </w:p>
    <w:p w14:paraId="192897E1" w14:textId="3D7E5811" w:rsidR="00C474C1" w:rsidRDefault="0094609C" w:rsidP="00C52F4A">
      <w:r>
        <w:t>— </w:t>
      </w:r>
      <w:r w:rsidR="00C52F4A" w:rsidRPr="00605EB6">
        <w:t>Raoul n</w:t>
      </w:r>
      <w:r w:rsidR="00C474C1">
        <w:t>’</w:t>
      </w:r>
      <w:r w:rsidR="00C52F4A" w:rsidRPr="00605EB6">
        <w:t>est plus du tout le même</w:t>
      </w:r>
      <w:r w:rsidR="00C474C1">
        <w:t xml:space="preserve"> : </w:t>
      </w:r>
      <w:r w:rsidR="00C52F4A" w:rsidRPr="00605EB6">
        <w:t>aussi je n</w:t>
      </w:r>
      <w:r w:rsidR="00C474C1">
        <w:t>’</w:t>
      </w:r>
      <w:r w:rsidR="00C52F4A" w:rsidRPr="00605EB6">
        <w:t>ai pas besoin de te dire toute la joie que j</w:t>
      </w:r>
      <w:r w:rsidR="00C474C1">
        <w:t>’</w:t>
      </w:r>
      <w:r w:rsidR="00C52F4A" w:rsidRPr="00605EB6">
        <w:t>en éprouve</w:t>
      </w:r>
      <w:r w:rsidR="00C474C1">
        <w:t xml:space="preserve"> : </w:t>
      </w:r>
      <w:r w:rsidR="00C52F4A" w:rsidRPr="00605EB6">
        <w:t>je sens se dissiper toutes mes inquiétudes à son sujet et je commence à être rassurée sur son avenir</w:t>
      </w:r>
      <w:r w:rsidR="00C474C1">
        <w:t xml:space="preserve">. </w:t>
      </w:r>
      <w:r w:rsidR="00C52F4A" w:rsidRPr="00605EB6">
        <w:t>Il a pris une résolution dont je suis ravie</w:t>
      </w:r>
      <w:r w:rsidR="00C474C1">
        <w:t xml:space="preserve"> : </w:t>
      </w:r>
      <w:r w:rsidR="00C52F4A" w:rsidRPr="00605EB6">
        <w:t>il a honte de son oisiveté</w:t>
      </w:r>
      <w:r w:rsidR="00C474C1">
        <w:t xml:space="preserve"> ; </w:t>
      </w:r>
      <w:r w:rsidR="00C52F4A" w:rsidRPr="00605EB6">
        <w:t>il veut travailler</w:t>
      </w:r>
      <w:r w:rsidR="00C474C1">
        <w:t xml:space="preserve">, </w:t>
      </w:r>
      <w:r w:rsidR="00C52F4A" w:rsidRPr="00605EB6">
        <w:t>se rendre utile</w:t>
      </w:r>
      <w:r w:rsidR="00C474C1">
        <w:t xml:space="preserve">. </w:t>
      </w:r>
      <w:r w:rsidR="00C52F4A" w:rsidRPr="00605EB6">
        <w:t>C</w:t>
      </w:r>
      <w:r w:rsidR="00C474C1">
        <w:t>’</w:t>
      </w:r>
      <w:r w:rsidR="00C52F4A" w:rsidRPr="00605EB6">
        <w:t>est bien</w:t>
      </w:r>
      <w:r w:rsidR="00C474C1">
        <w:t xml:space="preserve">, </w:t>
      </w:r>
      <w:r w:rsidR="00C52F4A" w:rsidRPr="00605EB6">
        <w:t>cela</w:t>
      </w:r>
      <w:r w:rsidR="00C474C1">
        <w:t xml:space="preserve">, </w:t>
      </w:r>
      <w:r w:rsidR="00C52F4A" w:rsidRPr="00605EB6">
        <w:t>c</w:t>
      </w:r>
      <w:r w:rsidR="00C474C1">
        <w:t>’</w:t>
      </w:r>
      <w:r w:rsidR="00C52F4A" w:rsidRPr="00605EB6">
        <w:t>est très bien</w:t>
      </w:r>
      <w:r w:rsidR="00C474C1">
        <w:t xml:space="preserve">. </w:t>
      </w:r>
      <w:r w:rsidR="00C52F4A" w:rsidRPr="00605EB6">
        <w:t>C</w:t>
      </w:r>
      <w:r w:rsidR="00C474C1">
        <w:t>’</w:t>
      </w:r>
      <w:r w:rsidR="00C52F4A" w:rsidRPr="00605EB6">
        <w:t>est le désœuvrement qui perd la plupart des jeunes gens</w:t>
      </w:r>
      <w:r w:rsidR="00C474C1">
        <w:t xml:space="preserve">. </w:t>
      </w:r>
      <w:r w:rsidR="00C52F4A" w:rsidRPr="00605EB6">
        <w:t>Raoul</w:t>
      </w:r>
      <w:r w:rsidR="00C474C1">
        <w:t xml:space="preserve">, </w:t>
      </w:r>
      <w:r w:rsidR="00C52F4A" w:rsidRPr="00605EB6">
        <w:t>occupé</w:t>
      </w:r>
      <w:r w:rsidR="00C474C1">
        <w:t xml:space="preserve">, </w:t>
      </w:r>
      <w:r w:rsidR="00C52F4A" w:rsidRPr="00605EB6">
        <w:t>n</w:t>
      </w:r>
      <w:r w:rsidR="00C474C1">
        <w:t>’</w:t>
      </w:r>
      <w:r w:rsidR="00C52F4A" w:rsidRPr="00605EB6">
        <w:t>aura plus de mauvaises fréquentations</w:t>
      </w:r>
      <w:r w:rsidR="00C474C1">
        <w:t xml:space="preserve">, </w:t>
      </w:r>
      <w:r w:rsidR="00C52F4A" w:rsidRPr="00605EB6">
        <w:t>ne fera plus de folies</w:t>
      </w:r>
      <w:r w:rsidR="00C474C1">
        <w:t xml:space="preserve">. </w:t>
      </w:r>
      <w:r w:rsidR="00C52F4A" w:rsidRPr="00605EB6">
        <w:t>Il n</w:t>
      </w:r>
      <w:r w:rsidR="00C474C1">
        <w:t>’</w:t>
      </w:r>
      <w:r w:rsidR="00C52F4A" w:rsidRPr="00605EB6">
        <w:t>est pas méchant</w:t>
      </w:r>
      <w:r w:rsidR="00C474C1">
        <w:t xml:space="preserve">, </w:t>
      </w:r>
      <w:r w:rsidR="00C52F4A" w:rsidRPr="00605EB6">
        <w:t>je le constate avec bonheur</w:t>
      </w:r>
      <w:r w:rsidR="00C474C1">
        <w:t xml:space="preserve"> ; </w:t>
      </w:r>
      <w:r w:rsidR="00C52F4A" w:rsidRPr="00605EB6">
        <w:t>il n</w:t>
      </w:r>
      <w:r w:rsidR="00C474C1">
        <w:t>’</w:t>
      </w:r>
      <w:r w:rsidR="00C52F4A" w:rsidRPr="00605EB6">
        <w:t>était que léger</w:t>
      </w:r>
      <w:r w:rsidR="00C474C1">
        <w:t xml:space="preserve">. </w:t>
      </w:r>
      <w:r w:rsidR="00C52F4A" w:rsidRPr="00605EB6">
        <w:t>Il a subi les entraînements de la jeunesse</w:t>
      </w:r>
      <w:r w:rsidR="00C474C1">
        <w:t xml:space="preserve"> ; : </w:t>
      </w:r>
      <w:r w:rsidR="00C52F4A" w:rsidRPr="00605EB6">
        <w:t>ce sont les conseils sages et une bonne direction qui lui ont manqué</w:t>
      </w:r>
      <w:r w:rsidR="00C474C1">
        <w:t xml:space="preserve">. </w:t>
      </w:r>
      <w:r w:rsidR="00C52F4A" w:rsidRPr="00605EB6">
        <w:t>Aujourd</w:t>
      </w:r>
      <w:r w:rsidR="00C474C1">
        <w:t>’</w:t>
      </w:r>
      <w:r w:rsidR="00C52F4A" w:rsidRPr="00605EB6">
        <w:t>hui</w:t>
      </w:r>
      <w:r w:rsidR="00C474C1">
        <w:t xml:space="preserve">, </w:t>
      </w:r>
      <w:r w:rsidR="00C52F4A" w:rsidRPr="00605EB6">
        <w:t>il s</w:t>
      </w:r>
      <w:r w:rsidR="00C474C1">
        <w:t>’</w:t>
      </w:r>
      <w:r w:rsidR="00C52F4A" w:rsidRPr="00605EB6">
        <w:t>aperçoit qu</w:t>
      </w:r>
      <w:r w:rsidR="00C474C1">
        <w:t>’</w:t>
      </w:r>
      <w:r w:rsidR="00C52F4A" w:rsidRPr="00605EB6">
        <w:t>il marchait sur une route dangereuse</w:t>
      </w:r>
      <w:r w:rsidR="00C474C1">
        <w:t xml:space="preserve">, </w:t>
      </w:r>
      <w:r w:rsidR="00C52F4A" w:rsidRPr="00605EB6">
        <w:t>semée de périls</w:t>
      </w:r>
      <w:r w:rsidR="00C474C1">
        <w:t xml:space="preserve">, </w:t>
      </w:r>
      <w:r w:rsidR="00C52F4A" w:rsidRPr="00605EB6">
        <w:t>et il retourne en arrière</w:t>
      </w:r>
      <w:r w:rsidR="00C474C1">
        <w:t xml:space="preserve">. </w:t>
      </w:r>
      <w:r w:rsidR="00C52F4A" w:rsidRPr="00605EB6">
        <w:t>Enfin</w:t>
      </w:r>
      <w:r w:rsidR="00C474C1">
        <w:t xml:space="preserve">, </w:t>
      </w:r>
      <w:r w:rsidR="00C52F4A" w:rsidRPr="00605EB6">
        <w:t>Henriette</w:t>
      </w:r>
      <w:r w:rsidR="00C474C1">
        <w:t xml:space="preserve">, </w:t>
      </w:r>
      <w:r w:rsidR="00C52F4A" w:rsidRPr="00605EB6">
        <w:t>si je suis contente de Raoul</w:t>
      </w:r>
      <w:r w:rsidR="00C474C1">
        <w:t xml:space="preserve">, </w:t>
      </w:r>
      <w:r w:rsidR="00C52F4A" w:rsidRPr="00605EB6">
        <w:t>tu dois être</w:t>
      </w:r>
      <w:r w:rsidR="00C474C1">
        <w:t xml:space="preserve">, </w:t>
      </w:r>
      <w:r w:rsidR="00C52F4A" w:rsidRPr="00605EB6">
        <w:t>toi aussi</w:t>
      </w:r>
      <w:r w:rsidR="00C474C1">
        <w:t xml:space="preserve">, </w:t>
      </w:r>
      <w:r w:rsidR="00C52F4A" w:rsidRPr="00605EB6">
        <w:t>satisfaite de ton frère</w:t>
      </w:r>
      <w:r w:rsidR="00C474C1">
        <w:t>.</w:t>
      </w:r>
    </w:p>
    <w:p w14:paraId="40FC7457" w14:textId="70284ECB" w:rsidR="00C474C1" w:rsidRDefault="0094609C" w:rsidP="00C52F4A">
      <w:r>
        <w:t>— </w:t>
      </w:r>
      <w:r w:rsidR="00C52F4A" w:rsidRPr="00605EB6">
        <w:t>Certainement</w:t>
      </w:r>
      <w:r w:rsidR="00C474C1">
        <w:t xml:space="preserve">, </w:t>
      </w:r>
      <w:r w:rsidR="00C52F4A" w:rsidRPr="00605EB6">
        <w:t>chère mère</w:t>
      </w:r>
      <w:r w:rsidR="00C474C1">
        <w:t>.</w:t>
      </w:r>
    </w:p>
    <w:p w14:paraId="40882146" w14:textId="75D9FFE1" w:rsidR="00C474C1" w:rsidRDefault="0094609C" w:rsidP="00C52F4A">
      <w:r>
        <w:t>— </w:t>
      </w:r>
      <w:r w:rsidR="00C52F4A" w:rsidRPr="00605EB6">
        <w:t>Cependant</w:t>
      </w:r>
      <w:r w:rsidR="00C474C1">
        <w:t xml:space="preserve">, </w:t>
      </w:r>
      <w:r w:rsidR="00C52F4A" w:rsidRPr="00605EB6">
        <w:t>tu es pour lui d</w:t>
      </w:r>
      <w:r w:rsidR="00C474C1">
        <w:t>’</w:t>
      </w:r>
      <w:r w:rsidR="00C52F4A" w:rsidRPr="00605EB6">
        <w:t>une froideur</w:t>
      </w:r>
      <w:r w:rsidR="00C474C1">
        <w:t xml:space="preserve">… </w:t>
      </w:r>
      <w:r w:rsidR="00C52F4A" w:rsidRPr="00605EB6">
        <w:t>Tu lui parles à peine et je m</w:t>
      </w:r>
      <w:r w:rsidR="00C474C1">
        <w:t>’</w:t>
      </w:r>
      <w:r w:rsidR="00C52F4A" w:rsidRPr="00605EB6">
        <w:t>aperçois qu</w:t>
      </w:r>
      <w:r w:rsidR="00C474C1">
        <w:t>’</w:t>
      </w:r>
      <w:r w:rsidR="00C52F4A" w:rsidRPr="00605EB6">
        <w:t>il est gêné avec toi</w:t>
      </w:r>
      <w:r w:rsidR="00C474C1">
        <w:t xml:space="preserve"> ; </w:t>
      </w:r>
      <w:r w:rsidR="00C52F4A" w:rsidRPr="00605EB6">
        <w:t>il n</w:t>
      </w:r>
      <w:r w:rsidR="00C474C1">
        <w:t>’</w:t>
      </w:r>
      <w:r w:rsidR="00C52F4A" w:rsidRPr="00605EB6">
        <w:t>ose pas t</w:t>
      </w:r>
      <w:r w:rsidR="00C474C1">
        <w:t>’</w:t>
      </w:r>
      <w:r w:rsidR="00C52F4A" w:rsidRPr="00605EB6">
        <w:t>adresser la parole et il y a dans ton regard quelque chose qui semble paralyser les élans de tendresse de ton frère</w:t>
      </w:r>
      <w:r w:rsidR="00C474C1">
        <w:t xml:space="preserve">. </w:t>
      </w:r>
      <w:r w:rsidR="00C52F4A" w:rsidRPr="00605EB6">
        <w:t xml:space="preserve">On </w:t>
      </w:r>
      <w:r w:rsidR="00C52F4A" w:rsidRPr="00605EB6">
        <w:lastRenderedPageBreak/>
        <w:t>dirait que tu lui gardes rancune</w:t>
      </w:r>
      <w:r w:rsidR="00C474C1">
        <w:t xml:space="preserve"> ; </w:t>
      </w:r>
      <w:r w:rsidR="00C52F4A" w:rsidRPr="00605EB6">
        <w:t>voyons</w:t>
      </w:r>
      <w:r w:rsidR="00C474C1">
        <w:t xml:space="preserve">, </w:t>
      </w:r>
      <w:r w:rsidR="00C52F4A" w:rsidRPr="00605EB6">
        <w:t>dis</w:t>
      </w:r>
      <w:r w:rsidR="004540F3">
        <w:t> ;</w:t>
      </w:r>
      <w:r w:rsidR="00C474C1">
        <w:t xml:space="preserve"> </w:t>
      </w:r>
      <w:r w:rsidR="00C52F4A" w:rsidRPr="00605EB6">
        <w:t>est-ce qu</w:t>
      </w:r>
      <w:r w:rsidR="00C474C1">
        <w:t>’</w:t>
      </w:r>
      <w:r w:rsidR="00C52F4A" w:rsidRPr="00605EB6">
        <w:t>il t</w:t>
      </w:r>
      <w:r w:rsidR="00C474C1">
        <w:t>’</w:t>
      </w:r>
      <w:r w:rsidR="00C52F4A" w:rsidRPr="00605EB6">
        <w:t>a fait quelque chose</w:t>
      </w:r>
      <w:r w:rsidR="00C474C1">
        <w:t> ?</w:t>
      </w:r>
    </w:p>
    <w:p w14:paraId="33DD2B30" w14:textId="7A8E0D10" w:rsidR="00C474C1" w:rsidRDefault="0094609C" w:rsidP="00C52F4A">
      <w:r>
        <w:t>— </w:t>
      </w:r>
      <w:r w:rsidR="00C52F4A" w:rsidRPr="00605EB6">
        <w:t>Rien</w:t>
      </w:r>
      <w:r w:rsidR="00C474C1">
        <w:t xml:space="preserve">, </w:t>
      </w:r>
      <w:r w:rsidR="00C52F4A" w:rsidRPr="00605EB6">
        <w:t>ma mère</w:t>
      </w:r>
      <w:r w:rsidR="00C474C1">
        <w:t>.</w:t>
      </w:r>
    </w:p>
    <w:p w14:paraId="7FAC8B61" w14:textId="01ABF3A7" w:rsidR="00C474C1" w:rsidRDefault="0094609C" w:rsidP="00C52F4A">
      <w:r>
        <w:t>— </w:t>
      </w:r>
      <w:r w:rsidR="00C52F4A" w:rsidRPr="00605EB6">
        <w:t>Alors</w:t>
      </w:r>
      <w:r w:rsidR="00C474C1">
        <w:t xml:space="preserve">, </w:t>
      </w:r>
      <w:r w:rsidR="00C52F4A" w:rsidRPr="00605EB6">
        <w:t>Henriette</w:t>
      </w:r>
      <w:r w:rsidR="00C474C1">
        <w:t xml:space="preserve">, </w:t>
      </w:r>
      <w:r w:rsidR="00C52F4A" w:rsidRPr="00605EB6">
        <w:t>permets-moi de te dire que je ne comprends rien à ta manière d</w:t>
      </w:r>
      <w:r w:rsidR="00C474C1">
        <w:t>’</w:t>
      </w:r>
      <w:r w:rsidR="00C52F4A" w:rsidRPr="00605EB6">
        <w:t>agir envers Raoul</w:t>
      </w:r>
      <w:r w:rsidR="00C474C1">
        <w:t xml:space="preserve"> ; </w:t>
      </w:r>
      <w:r w:rsidR="00C52F4A" w:rsidRPr="00605EB6">
        <w:t>lui-même</w:t>
      </w:r>
      <w:r w:rsidR="00C474C1">
        <w:t xml:space="preserve">, </w:t>
      </w:r>
      <w:r w:rsidR="00C52F4A" w:rsidRPr="00605EB6">
        <w:t>le pauvre garçon</w:t>
      </w:r>
      <w:r w:rsidR="00C474C1">
        <w:t xml:space="preserve">, </w:t>
      </w:r>
      <w:r w:rsidR="00C52F4A" w:rsidRPr="00605EB6">
        <w:t>ne sait que penser</w:t>
      </w:r>
      <w:r w:rsidR="00C474C1">
        <w:t xml:space="preserve">, </w:t>
      </w:r>
      <w:r w:rsidR="00C52F4A" w:rsidRPr="00605EB6">
        <w:t>et cela le rend inquiet</w:t>
      </w:r>
      <w:r w:rsidR="00C474C1">
        <w:t xml:space="preserve">, </w:t>
      </w:r>
      <w:r w:rsidR="00C52F4A" w:rsidRPr="00605EB6">
        <w:t>triste</w:t>
      </w:r>
      <w:r w:rsidR="00C474C1">
        <w:t xml:space="preserve">… </w:t>
      </w:r>
      <w:r w:rsidR="00C52F4A" w:rsidRPr="00605EB6">
        <w:t>Je veux bien qu</w:t>
      </w:r>
      <w:r w:rsidR="00C474C1">
        <w:t>’</w:t>
      </w:r>
      <w:r w:rsidR="00C52F4A" w:rsidRPr="00605EB6">
        <w:t>il soit devenu plus réfléchi</w:t>
      </w:r>
      <w:r w:rsidR="00C474C1">
        <w:t xml:space="preserve">, </w:t>
      </w:r>
      <w:r w:rsidR="00C52F4A" w:rsidRPr="00605EB6">
        <w:t>plus grave</w:t>
      </w:r>
      <w:r w:rsidR="00C474C1">
        <w:t xml:space="preserve"> ; </w:t>
      </w:r>
      <w:r w:rsidR="00C52F4A" w:rsidRPr="00605EB6">
        <w:t>mais l</w:t>
      </w:r>
      <w:r w:rsidR="00C474C1">
        <w:t>’</w:t>
      </w:r>
      <w:r w:rsidR="00C52F4A" w:rsidRPr="00605EB6">
        <w:t>on peut être sérieux sans perdre entièrement sa gaieté</w:t>
      </w:r>
      <w:r w:rsidR="00C474C1">
        <w:t>.</w:t>
      </w:r>
    </w:p>
    <w:p w14:paraId="5DDAC7D6" w14:textId="77777777" w:rsidR="00C474C1" w:rsidRDefault="00C52F4A" w:rsidP="00C52F4A">
      <w:r w:rsidRPr="00605EB6">
        <w:t>Des larmes</w:t>
      </w:r>
      <w:r w:rsidR="00C474C1">
        <w:t xml:space="preserve">, </w:t>
      </w:r>
      <w:r w:rsidRPr="00605EB6">
        <w:t>qu</w:t>
      </w:r>
      <w:r w:rsidR="00C474C1">
        <w:t>’</w:t>
      </w:r>
      <w:r w:rsidRPr="00605EB6">
        <w:t>elle ne put retenir</w:t>
      </w:r>
      <w:r w:rsidR="00C474C1">
        <w:t xml:space="preserve">, </w:t>
      </w:r>
      <w:r w:rsidRPr="00605EB6">
        <w:t>jaillirent des yeux de la jeune fille</w:t>
      </w:r>
      <w:r w:rsidR="00C474C1">
        <w:t>.</w:t>
      </w:r>
    </w:p>
    <w:p w14:paraId="53BFE708" w14:textId="23133FDD" w:rsidR="00C474C1" w:rsidRDefault="0094609C" w:rsidP="00C52F4A">
      <w:r>
        <w:t>— </w:t>
      </w:r>
      <w:r w:rsidR="00C52F4A" w:rsidRPr="00605EB6">
        <w:t>Encore des larmes</w:t>
      </w:r>
      <w:r w:rsidR="00C474C1">
        <w:t xml:space="preserve"> ! </w:t>
      </w:r>
      <w:r w:rsidR="00C52F4A" w:rsidRPr="00605EB6">
        <w:t>s</w:t>
      </w:r>
      <w:r w:rsidR="00C474C1">
        <w:t>’</w:t>
      </w:r>
      <w:r w:rsidR="00C52F4A" w:rsidRPr="00605EB6">
        <w:t xml:space="preserve">écria </w:t>
      </w:r>
      <w:r w:rsidR="009A0CB4" w:rsidRPr="009A0CB4">
        <w:t>M</w:t>
      </w:r>
      <w:r w:rsidR="009A0CB4" w:rsidRPr="009A0CB4">
        <w:rPr>
          <w:vertAlign w:val="superscript"/>
        </w:rPr>
        <w:t>me</w:t>
      </w:r>
      <w:r w:rsidR="00C474C1">
        <w:t> de </w:t>
      </w:r>
      <w:r w:rsidR="00C52F4A" w:rsidRPr="00605EB6">
        <w:t>Simaise</w:t>
      </w:r>
      <w:r w:rsidR="00C474C1">
        <w:t xml:space="preserve">. </w:t>
      </w:r>
      <w:r w:rsidR="00C52F4A" w:rsidRPr="00605EB6">
        <w:t>Henriette</w:t>
      </w:r>
      <w:r w:rsidR="00C474C1">
        <w:t xml:space="preserve">, </w:t>
      </w:r>
      <w:r w:rsidR="00C52F4A" w:rsidRPr="00605EB6">
        <w:t>ma fille</w:t>
      </w:r>
      <w:r w:rsidR="00C474C1">
        <w:t xml:space="preserve">, </w:t>
      </w:r>
      <w:r w:rsidR="00C52F4A" w:rsidRPr="00605EB6">
        <w:t>mon enfant chérie</w:t>
      </w:r>
      <w:r w:rsidR="00C474C1">
        <w:t xml:space="preserve"> ! </w:t>
      </w:r>
      <w:r w:rsidR="00C52F4A" w:rsidRPr="00605EB6">
        <w:t>Qu</w:t>
      </w:r>
      <w:r w:rsidR="00C474C1">
        <w:t>’</w:t>
      </w:r>
      <w:r w:rsidR="00C52F4A" w:rsidRPr="00605EB6">
        <w:t>as-tu</w:t>
      </w:r>
      <w:r w:rsidR="00C474C1">
        <w:t xml:space="preserve">, ? </w:t>
      </w:r>
      <w:r w:rsidR="00C52F4A" w:rsidRPr="00605EB6">
        <w:t>mais qu</w:t>
      </w:r>
      <w:r w:rsidR="00C474C1">
        <w:t>’</w:t>
      </w:r>
      <w:r w:rsidR="00C52F4A" w:rsidRPr="00605EB6">
        <w:t>as-tu donc</w:t>
      </w:r>
      <w:r w:rsidR="00C474C1">
        <w:t> ?</w:t>
      </w:r>
    </w:p>
    <w:p w14:paraId="5122DF71" w14:textId="77777777" w:rsidR="00C474C1" w:rsidRDefault="00C52F4A" w:rsidP="00C52F4A">
      <w:r w:rsidRPr="00605EB6">
        <w:t>Les larmes de la jeune fille coulèrent plus abondamment</w:t>
      </w:r>
      <w:r w:rsidR="00C474C1">
        <w:t>.</w:t>
      </w:r>
    </w:p>
    <w:p w14:paraId="344A6049" w14:textId="0CF23AC9" w:rsidR="00C474C1" w:rsidRDefault="0094609C" w:rsidP="00C52F4A">
      <w:r>
        <w:t>— </w:t>
      </w:r>
      <w:r w:rsidR="00C52F4A" w:rsidRPr="00605EB6">
        <w:t>Ah</w:t>
      </w:r>
      <w:r w:rsidR="00C474C1">
        <w:t xml:space="preserve"> ! </w:t>
      </w:r>
      <w:r w:rsidR="00C52F4A" w:rsidRPr="00605EB6">
        <w:t>j</w:t>
      </w:r>
      <w:r w:rsidR="00C474C1">
        <w:t>’</w:t>
      </w:r>
      <w:r w:rsidR="00C52F4A" w:rsidRPr="00605EB6">
        <w:t>en suis sûre maintenant</w:t>
      </w:r>
      <w:r w:rsidR="00C474C1">
        <w:t xml:space="preserve">, </w:t>
      </w:r>
      <w:r w:rsidR="00C52F4A" w:rsidRPr="00605EB6">
        <w:t>continua la mère d</w:t>
      </w:r>
      <w:r w:rsidR="00C474C1">
        <w:t>’</w:t>
      </w:r>
      <w:r w:rsidR="00C52F4A" w:rsidRPr="00605EB6">
        <w:t>un ton douloureux</w:t>
      </w:r>
      <w:r w:rsidR="00C474C1">
        <w:t xml:space="preserve">, </w:t>
      </w:r>
      <w:r w:rsidR="00C52F4A" w:rsidRPr="00605EB6">
        <w:t>tu me caches quelque chose</w:t>
      </w:r>
      <w:r w:rsidR="00C474C1">
        <w:t xml:space="preserve">, </w:t>
      </w:r>
      <w:r w:rsidR="00C52F4A" w:rsidRPr="00605EB6">
        <w:t>et cela depuis longtemps</w:t>
      </w:r>
      <w:r w:rsidR="00C474C1">
        <w:t xml:space="preserve">. </w:t>
      </w:r>
      <w:r w:rsidR="00C52F4A" w:rsidRPr="00605EB6">
        <w:t>Il y a en toi une douleur</w:t>
      </w:r>
      <w:r w:rsidR="00C474C1">
        <w:t xml:space="preserve">, </w:t>
      </w:r>
      <w:r w:rsidR="00C52F4A" w:rsidRPr="00605EB6">
        <w:t>une souffrance secrète</w:t>
      </w:r>
      <w:r w:rsidR="00C474C1">
        <w:t>…</w:t>
      </w:r>
    </w:p>
    <w:p w14:paraId="11C9BF8E" w14:textId="77777777" w:rsidR="00C474C1" w:rsidRDefault="00C52F4A" w:rsidP="00C52F4A">
      <w:r w:rsidRPr="00605EB6">
        <w:t>Elle s</w:t>
      </w:r>
      <w:r w:rsidR="00C474C1">
        <w:t>’</w:t>
      </w:r>
      <w:r w:rsidRPr="00605EB6">
        <w:t>approcha vivement d</w:t>
      </w:r>
      <w:r w:rsidR="00C474C1">
        <w:t>’</w:t>
      </w:r>
      <w:r w:rsidRPr="00605EB6">
        <w:t>Henriette</w:t>
      </w:r>
      <w:r w:rsidR="00C474C1">
        <w:t xml:space="preserve">, </w:t>
      </w:r>
      <w:r w:rsidRPr="00605EB6">
        <w:t>l</w:t>
      </w:r>
      <w:r w:rsidR="00C474C1">
        <w:t>’</w:t>
      </w:r>
      <w:r w:rsidRPr="00605EB6">
        <w:t>entoura de ses bras et poursuivit d</w:t>
      </w:r>
      <w:r w:rsidR="00C474C1">
        <w:t>’</w:t>
      </w:r>
      <w:r w:rsidRPr="00605EB6">
        <w:t>une voix câline</w:t>
      </w:r>
      <w:r w:rsidR="00C474C1">
        <w:t> :</w:t>
      </w:r>
    </w:p>
    <w:p w14:paraId="6C3E7B8B" w14:textId="24554629" w:rsidR="00C474C1" w:rsidRDefault="0094609C" w:rsidP="00C52F4A">
      <w:r>
        <w:t>— </w:t>
      </w:r>
      <w:r w:rsidR="00C52F4A" w:rsidRPr="00605EB6">
        <w:t>Est-ce que tu n</w:t>
      </w:r>
      <w:r w:rsidR="00C474C1">
        <w:t>’</w:t>
      </w:r>
      <w:r w:rsidR="00C52F4A" w:rsidRPr="00605EB6">
        <w:t>aimes plus ta mère</w:t>
      </w:r>
      <w:r w:rsidR="00C474C1">
        <w:t xml:space="preserve">, </w:t>
      </w:r>
      <w:r w:rsidR="00C52F4A" w:rsidRPr="00605EB6">
        <w:t>dis</w:t>
      </w:r>
      <w:r w:rsidR="00C474C1">
        <w:t xml:space="preserve"> ? </w:t>
      </w:r>
      <w:r w:rsidR="00C52F4A" w:rsidRPr="00605EB6">
        <w:t>Si tu l</w:t>
      </w:r>
      <w:r w:rsidR="00C474C1">
        <w:t>’</w:t>
      </w:r>
      <w:r w:rsidR="00C52F4A" w:rsidRPr="00605EB6">
        <w:t>aimes toujours</w:t>
      </w:r>
      <w:r w:rsidR="00C474C1">
        <w:t xml:space="preserve">, </w:t>
      </w:r>
      <w:r w:rsidR="00C52F4A" w:rsidRPr="00605EB6">
        <w:t>pourquoi n</w:t>
      </w:r>
      <w:r w:rsidR="00C474C1">
        <w:t>’</w:t>
      </w:r>
      <w:r w:rsidR="00C52F4A" w:rsidRPr="00605EB6">
        <w:t>as-tu plus de confiance en elle</w:t>
      </w:r>
      <w:r w:rsidR="00C474C1">
        <w:t xml:space="preserve"> ? </w:t>
      </w:r>
      <w:r w:rsidR="00C52F4A" w:rsidRPr="00605EB6">
        <w:t>Il n</w:t>
      </w:r>
      <w:r w:rsidR="00C474C1">
        <w:t>’</w:t>
      </w:r>
      <w:r w:rsidR="00C52F4A" w:rsidRPr="00605EB6">
        <w:t>y a pas encore bien longtemps de cela</w:t>
      </w:r>
      <w:r w:rsidR="00C474C1">
        <w:t xml:space="preserve">, </w:t>
      </w:r>
      <w:r w:rsidR="00C52F4A" w:rsidRPr="00605EB6">
        <w:t>tu me disais tous tes petits secrets</w:t>
      </w:r>
      <w:r w:rsidR="004540F3">
        <w:t> ;</w:t>
      </w:r>
      <w:r w:rsidR="00C474C1">
        <w:t xml:space="preserve"> </w:t>
      </w:r>
      <w:r w:rsidR="00C52F4A" w:rsidRPr="00605EB6">
        <w:t>la fille n</w:t>
      </w:r>
      <w:r w:rsidR="00C474C1">
        <w:t>’</w:t>
      </w:r>
      <w:r w:rsidR="00C52F4A" w:rsidRPr="00605EB6">
        <w:t>avait rien de caché pour sa mère</w:t>
      </w:r>
      <w:r w:rsidR="00C474C1">
        <w:t xml:space="preserve">… </w:t>
      </w:r>
      <w:r w:rsidR="00C52F4A" w:rsidRPr="00605EB6">
        <w:t>Henriette</w:t>
      </w:r>
      <w:r w:rsidR="00C474C1">
        <w:t xml:space="preserve">, </w:t>
      </w:r>
      <w:r w:rsidR="00C52F4A" w:rsidRPr="00605EB6">
        <w:t>ma bien-aimée</w:t>
      </w:r>
      <w:r w:rsidR="00C474C1">
        <w:t xml:space="preserve">, </w:t>
      </w:r>
      <w:r w:rsidR="00C52F4A" w:rsidRPr="00605EB6">
        <w:t>dis-moi la cause de tes larmes</w:t>
      </w:r>
      <w:r w:rsidR="00C474C1">
        <w:t xml:space="preserve">, </w:t>
      </w:r>
      <w:r w:rsidR="00C52F4A" w:rsidRPr="00605EB6">
        <w:t>afin que je puisse les essuyer comme autrefois</w:t>
      </w:r>
      <w:r w:rsidR="00C474C1">
        <w:t xml:space="preserve">, </w:t>
      </w:r>
      <w:r w:rsidR="00C52F4A" w:rsidRPr="00605EB6">
        <w:t>tu sais</w:t>
      </w:r>
      <w:r w:rsidR="00C474C1">
        <w:t xml:space="preserve">, </w:t>
      </w:r>
      <w:r w:rsidR="00C52F4A" w:rsidRPr="00605EB6">
        <w:t>quand tu étais toute petite</w:t>
      </w:r>
      <w:r w:rsidR="00C474C1">
        <w:t xml:space="preserve"> !… </w:t>
      </w:r>
      <w:r w:rsidR="00C52F4A" w:rsidRPr="00605EB6">
        <w:t>Tu souffres</w:t>
      </w:r>
      <w:r w:rsidR="00C474C1">
        <w:t xml:space="preserve">, </w:t>
      </w:r>
      <w:r w:rsidR="00C52F4A" w:rsidRPr="00605EB6">
        <w:t>je le vois</w:t>
      </w:r>
      <w:r w:rsidR="00C474C1">
        <w:t xml:space="preserve">, </w:t>
      </w:r>
      <w:r w:rsidR="00C52F4A" w:rsidRPr="00605EB6">
        <w:t>je le sens</w:t>
      </w:r>
      <w:r w:rsidR="00C474C1">
        <w:t xml:space="preserve">… </w:t>
      </w:r>
      <w:r w:rsidR="00C52F4A" w:rsidRPr="00605EB6">
        <w:t>Parle</w:t>
      </w:r>
      <w:r w:rsidR="00C474C1">
        <w:t xml:space="preserve">, </w:t>
      </w:r>
      <w:r w:rsidR="00C52F4A" w:rsidRPr="00605EB6">
        <w:t>mon enfant</w:t>
      </w:r>
      <w:r w:rsidR="00C474C1">
        <w:t xml:space="preserve">, </w:t>
      </w:r>
      <w:r w:rsidR="00C52F4A" w:rsidRPr="00605EB6">
        <w:t>parle</w:t>
      </w:r>
      <w:r w:rsidR="00C474C1">
        <w:t xml:space="preserve"> ; </w:t>
      </w:r>
      <w:r w:rsidR="00C52F4A" w:rsidRPr="00605EB6">
        <w:t>je t</w:t>
      </w:r>
      <w:r w:rsidR="00C474C1">
        <w:t>’</w:t>
      </w:r>
      <w:r w:rsidR="00C52F4A" w:rsidRPr="00605EB6">
        <w:t>en conjure</w:t>
      </w:r>
      <w:r w:rsidR="00C474C1">
        <w:t xml:space="preserve">, </w:t>
      </w:r>
      <w:r w:rsidR="00C52F4A" w:rsidRPr="00605EB6">
        <w:t>fais-moi connaître le motif de ton chagrin</w:t>
      </w:r>
      <w:r w:rsidR="00C474C1">
        <w:t xml:space="preserve">. </w:t>
      </w:r>
      <w:r w:rsidR="00C52F4A" w:rsidRPr="00605EB6">
        <w:t>À qui donc confieras-tu ta peine</w:t>
      </w:r>
      <w:r w:rsidR="00C474C1">
        <w:t xml:space="preserve">, </w:t>
      </w:r>
      <w:r w:rsidR="00C52F4A" w:rsidRPr="00605EB6">
        <w:t>si ce n</w:t>
      </w:r>
      <w:r w:rsidR="00C474C1">
        <w:t>’</w:t>
      </w:r>
      <w:r w:rsidR="00C52F4A" w:rsidRPr="00605EB6">
        <w:t xml:space="preserve">est à ta </w:t>
      </w:r>
      <w:r w:rsidR="00C52F4A" w:rsidRPr="00605EB6">
        <w:lastRenderedPageBreak/>
        <w:t>bonne mère</w:t>
      </w:r>
      <w:r w:rsidR="00C474C1">
        <w:t xml:space="preserve"> ? </w:t>
      </w:r>
      <w:r w:rsidR="00C52F4A" w:rsidRPr="00605EB6">
        <w:t>N</w:t>
      </w:r>
      <w:r w:rsidR="00C474C1">
        <w:t>’</w:t>
      </w:r>
      <w:r w:rsidR="00C52F4A" w:rsidRPr="00605EB6">
        <w:t>est-ce donc pas dans mon cœur seulement que tu peux verser tes douleurs</w:t>
      </w:r>
      <w:r w:rsidR="00C474C1">
        <w:t> ?</w:t>
      </w:r>
    </w:p>
    <w:p w14:paraId="5B3244F4" w14:textId="77777777" w:rsidR="00C474C1" w:rsidRDefault="00C52F4A" w:rsidP="00C52F4A">
      <w:r w:rsidRPr="00605EB6">
        <w:t>La jeune fille se laissa glisser sur ses genoux</w:t>
      </w:r>
      <w:r w:rsidR="00C474C1">
        <w:t xml:space="preserve">, </w:t>
      </w:r>
      <w:r w:rsidRPr="00605EB6">
        <w:t>joignit les mains et</w:t>
      </w:r>
      <w:r w:rsidR="00C474C1">
        <w:t xml:space="preserve">, </w:t>
      </w:r>
      <w:r w:rsidRPr="00605EB6">
        <w:t>d</w:t>
      </w:r>
      <w:r w:rsidR="00C474C1">
        <w:t>’</w:t>
      </w:r>
      <w:r w:rsidRPr="00605EB6">
        <w:t>une voix faible</w:t>
      </w:r>
      <w:r w:rsidR="00C474C1">
        <w:t xml:space="preserve">, </w:t>
      </w:r>
      <w:r w:rsidRPr="00605EB6">
        <w:t>presque craintive</w:t>
      </w:r>
      <w:r w:rsidR="00C474C1">
        <w:t> :</w:t>
      </w:r>
    </w:p>
    <w:p w14:paraId="45F2B56A" w14:textId="2D360C1C" w:rsidR="00C474C1" w:rsidRDefault="0094609C" w:rsidP="00C52F4A">
      <w:r>
        <w:t>— </w:t>
      </w:r>
      <w:r w:rsidR="00C52F4A" w:rsidRPr="00605EB6">
        <w:t>Ma mère chérie</w:t>
      </w:r>
      <w:r w:rsidR="00C474C1">
        <w:t xml:space="preserve">, </w:t>
      </w:r>
      <w:r w:rsidR="00C52F4A" w:rsidRPr="00605EB6">
        <w:t>dit-elle</w:t>
      </w:r>
      <w:r w:rsidR="00C474C1">
        <w:t xml:space="preserve">, </w:t>
      </w:r>
      <w:r w:rsidR="00C52F4A" w:rsidRPr="00605EB6">
        <w:t>je désire vous quitter</w:t>
      </w:r>
      <w:r w:rsidR="00C474C1">
        <w:t>.</w:t>
      </w:r>
    </w:p>
    <w:p w14:paraId="5E27F690" w14:textId="14536968" w:rsidR="00C474C1" w:rsidRDefault="009A0CB4" w:rsidP="00C52F4A">
      <w:r w:rsidRPr="009A0CB4">
        <w:t>M</w:t>
      </w:r>
      <w:r w:rsidRPr="009A0CB4">
        <w:rPr>
          <w:vertAlign w:val="superscript"/>
        </w:rPr>
        <w:t>me</w:t>
      </w:r>
      <w:r w:rsidR="00C474C1">
        <w:t> de </w:t>
      </w:r>
      <w:r w:rsidR="00C52F4A" w:rsidRPr="00605EB6">
        <w:t>Simaise se redressa</w:t>
      </w:r>
      <w:r w:rsidR="00C474C1">
        <w:t xml:space="preserve">, </w:t>
      </w:r>
      <w:r w:rsidR="00C52F4A" w:rsidRPr="00605EB6">
        <w:t>frappée de stupeur</w:t>
      </w:r>
      <w:r w:rsidR="00C474C1">
        <w:t>.</w:t>
      </w:r>
    </w:p>
    <w:p w14:paraId="0E64BD9F" w14:textId="50AE5FA4" w:rsidR="00C474C1" w:rsidRDefault="0094609C" w:rsidP="00C52F4A">
      <w:r>
        <w:t>— </w:t>
      </w:r>
      <w:r w:rsidR="00C52F4A" w:rsidRPr="00605EB6">
        <w:t>Me quitter</w:t>
      </w:r>
      <w:r w:rsidR="00C474C1">
        <w:t xml:space="preserve"> ! </w:t>
      </w:r>
      <w:r w:rsidR="00C52F4A" w:rsidRPr="00605EB6">
        <w:t>exclama-t-elle</w:t>
      </w:r>
      <w:r w:rsidR="00C474C1">
        <w:t xml:space="preserve">, </w:t>
      </w:r>
      <w:r w:rsidR="00C52F4A" w:rsidRPr="00605EB6">
        <w:t>tu veux me quitter</w:t>
      </w:r>
      <w:r w:rsidR="00C474C1">
        <w:t> !</w:t>
      </w:r>
    </w:p>
    <w:p w14:paraId="165C1F6D" w14:textId="7FCBDE0D" w:rsidR="00C474C1" w:rsidRDefault="0094609C" w:rsidP="00C52F4A">
      <w:r>
        <w:t>— </w:t>
      </w:r>
      <w:r w:rsidR="00C52F4A" w:rsidRPr="00605EB6">
        <w:t>Il le faut</w:t>
      </w:r>
      <w:r w:rsidR="00C474C1">
        <w:t>.</w:t>
      </w:r>
    </w:p>
    <w:p w14:paraId="76A4E103" w14:textId="23B54B85" w:rsidR="00C474C1" w:rsidRDefault="0094609C" w:rsidP="00C52F4A">
      <w:r>
        <w:t>— </w:t>
      </w:r>
      <w:r w:rsidR="00C52F4A" w:rsidRPr="00605EB6">
        <w:t>Henriette</w:t>
      </w:r>
      <w:r w:rsidR="00C474C1">
        <w:t xml:space="preserve">, </w:t>
      </w:r>
      <w:r w:rsidR="00C52F4A" w:rsidRPr="00605EB6">
        <w:t>où donc veux-tu aller</w:t>
      </w:r>
      <w:r w:rsidR="00C474C1">
        <w:t> ?</w:t>
      </w:r>
    </w:p>
    <w:p w14:paraId="2AFE08B1" w14:textId="25FE6DC5" w:rsidR="00C474C1" w:rsidRDefault="0094609C" w:rsidP="00C52F4A">
      <w:r>
        <w:t>— </w:t>
      </w:r>
      <w:r w:rsidR="00C52F4A" w:rsidRPr="00605EB6">
        <w:t>Au couvent</w:t>
      </w:r>
      <w:r w:rsidR="00C474C1">
        <w:t>.</w:t>
      </w:r>
    </w:p>
    <w:p w14:paraId="142D9393" w14:textId="77777777" w:rsidR="00C474C1" w:rsidRDefault="00C52F4A" w:rsidP="00C52F4A">
      <w:r w:rsidRPr="00605EB6">
        <w:t>La mère tressaillit et devint affreusement pâle</w:t>
      </w:r>
      <w:r w:rsidR="00C474C1">
        <w:t>.</w:t>
      </w:r>
    </w:p>
    <w:p w14:paraId="4A5B3387" w14:textId="41CBFFF8" w:rsidR="00C474C1" w:rsidRDefault="0094609C" w:rsidP="00C52F4A">
      <w:r>
        <w:t>— </w:t>
      </w:r>
      <w:r w:rsidR="00C52F4A" w:rsidRPr="00605EB6">
        <w:t>Au couvent</w:t>
      </w:r>
      <w:r w:rsidR="00C474C1">
        <w:t xml:space="preserve"> ! </w:t>
      </w:r>
      <w:r w:rsidR="00C52F4A" w:rsidRPr="00605EB6">
        <w:t>s</w:t>
      </w:r>
      <w:r w:rsidR="00C474C1">
        <w:t>’</w:t>
      </w:r>
      <w:r w:rsidR="00C52F4A" w:rsidRPr="00605EB6">
        <w:t>écria-t-elle éperdue</w:t>
      </w:r>
      <w:r w:rsidR="00C474C1">
        <w:t xml:space="preserve">, </w:t>
      </w:r>
      <w:r w:rsidR="00C52F4A" w:rsidRPr="00605EB6">
        <w:t>au couvent</w:t>
      </w:r>
      <w:r w:rsidR="00C474C1">
        <w:t xml:space="preserve">, </w:t>
      </w:r>
      <w:r w:rsidR="00C52F4A" w:rsidRPr="00605EB6">
        <w:t>toi</w:t>
      </w:r>
      <w:r w:rsidR="00C474C1">
        <w:t xml:space="preserve">, </w:t>
      </w:r>
      <w:r w:rsidR="00C52F4A" w:rsidRPr="00605EB6">
        <w:t>Henriette de Simaise</w:t>
      </w:r>
      <w:r w:rsidR="00C474C1">
        <w:t> !</w:t>
      </w:r>
    </w:p>
    <w:p w14:paraId="242D6A9A" w14:textId="74858695" w:rsidR="00C474C1" w:rsidRDefault="0094609C" w:rsidP="00C52F4A">
      <w:r>
        <w:t>— </w:t>
      </w:r>
      <w:r w:rsidR="00C52F4A" w:rsidRPr="00605EB6">
        <w:t>Oui</w:t>
      </w:r>
      <w:r w:rsidR="00C474C1">
        <w:t xml:space="preserve">, </w:t>
      </w:r>
      <w:r w:rsidR="00C52F4A" w:rsidRPr="00605EB6">
        <w:t>ma mère</w:t>
      </w:r>
      <w:r w:rsidR="00C474C1">
        <w:t xml:space="preserve">. </w:t>
      </w:r>
      <w:r w:rsidR="00C52F4A" w:rsidRPr="00605EB6">
        <w:t>J</w:t>
      </w:r>
      <w:r w:rsidR="00C474C1">
        <w:t>’</w:t>
      </w:r>
      <w:r w:rsidR="00C52F4A" w:rsidRPr="00605EB6">
        <w:t>ai beaucoup réfléchi depuis quelque temps et j</w:t>
      </w:r>
      <w:r w:rsidR="00C474C1">
        <w:t>’</w:t>
      </w:r>
      <w:r w:rsidR="00C52F4A" w:rsidRPr="00605EB6">
        <w:t>ai senti que je devais me faire religieuse</w:t>
      </w:r>
      <w:r w:rsidR="00C474C1">
        <w:t xml:space="preserve">. </w:t>
      </w:r>
      <w:r w:rsidR="00C52F4A" w:rsidRPr="00605EB6">
        <w:t>Je vous en prie</w:t>
      </w:r>
      <w:r w:rsidR="00C474C1">
        <w:t xml:space="preserve">, </w:t>
      </w:r>
      <w:r w:rsidR="00C52F4A" w:rsidRPr="00605EB6">
        <w:t>ma bonne mère</w:t>
      </w:r>
      <w:r w:rsidR="00C474C1">
        <w:t xml:space="preserve">, </w:t>
      </w:r>
      <w:r w:rsidR="00C52F4A" w:rsidRPr="00605EB6">
        <w:t>ma mère chérie</w:t>
      </w:r>
      <w:r w:rsidR="00C474C1">
        <w:t xml:space="preserve">, </w:t>
      </w:r>
      <w:r w:rsidR="00C52F4A" w:rsidRPr="00605EB6">
        <w:t>permettez-moi de partir</w:t>
      </w:r>
      <w:r w:rsidR="004540F3">
        <w:t> ;</w:t>
      </w:r>
      <w:r w:rsidR="00C474C1">
        <w:t xml:space="preserve"> </w:t>
      </w:r>
      <w:r w:rsidR="00C52F4A" w:rsidRPr="00605EB6">
        <w:t>laissez-moi consacrer ma vie à Dieu</w:t>
      </w:r>
      <w:r w:rsidR="00C474C1">
        <w:t>. !</w:t>
      </w:r>
    </w:p>
    <w:p w14:paraId="4CE3B6A5" w14:textId="77777777" w:rsidR="00C474C1" w:rsidRDefault="00C52F4A" w:rsidP="00C52F4A">
      <w:r w:rsidRPr="00605EB6">
        <w:t>La baronne resta un instant immobile</w:t>
      </w:r>
      <w:r w:rsidR="00C474C1">
        <w:t xml:space="preserve">, </w:t>
      </w:r>
      <w:r w:rsidRPr="00605EB6">
        <w:t>sans voix</w:t>
      </w:r>
      <w:r w:rsidR="00C474C1">
        <w:t xml:space="preserve">, </w:t>
      </w:r>
      <w:r w:rsidRPr="00605EB6">
        <w:t>les bras ballants</w:t>
      </w:r>
      <w:r w:rsidR="00C474C1">
        <w:t xml:space="preserve">. </w:t>
      </w:r>
      <w:r w:rsidRPr="00605EB6">
        <w:t>Elle était atterrée</w:t>
      </w:r>
      <w:r w:rsidR="00C474C1">
        <w:t>.</w:t>
      </w:r>
    </w:p>
    <w:p w14:paraId="539702A3" w14:textId="502641BC" w:rsidR="00C474C1" w:rsidRDefault="0094609C" w:rsidP="00C52F4A">
      <w:r>
        <w:t>— </w:t>
      </w:r>
      <w:r w:rsidR="00C52F4A" w:rsidRPr="00605EB6">
        <w:t>Ma mère</w:t>
      </w:r>
      <w:r w:rsidR="00C474C1">
        <w:t xml:space="preserve">, </w:t>
      </w:r>
      <w:r w:rsidR="00C52F4A" w:rsidRPr="00605EB6">
        <w:t>ma bonne mère</w:t>
      </w:r>
      <w:r w:rsidR="00C474C1">
        <w:t xml:space="preserve">, </w:t>
      </w:r>
      <w:r w:rsidR="00C52F4A" w:rsidRPr="00605EB6">
        <w:t>je vous en prie</w:t>
      </w:r>
      <w:r w:rsidR="00C474C1">
        <w:t xml:space="preserve"> ! </w:t>
      </w:r>
      <w:r w:rsidR="00C52F4A" w:rsidRPr="00605EB6">
        <w:t>ajouta la jeune fille d</w:t>
      </w:r>
      <w:r w:rsidR="00C474C1">
        <w:t>’</w:t>
      </w:r>
      <w:r w:rsidR="00C52F4A" w:rsidRPr="00605EB6">
        <w:t>une voix défaillante</w:t>
      </w:r>
      <w:r w:rsidR="00C474C1">
        <w:t>.</w:t>
      </w:r>
    </w:p>
    <w:p w14:paraId="1B0914F4" w14:textId="3BDD5C23" w:rsidR="00C474C1" w:rsidRDefault="0094609C" w:rsidP="00C52F4A">
      <w:r>
        <w:t>— </w:t>
      </w:r>
      <w:r w:rsidR="00C52F4A" w:rsidRPr="00605EB6">
        <w:t>Henriette</w:t>
      </w:r>
      <w:r w:rsidR="00C474C1">
        <w:t xml:space="preserve">, </w:t>
      </w:r>
      <w:r w:rsidR="00C52F4A" w:rsidRPr="00605EB6">
        <w:t>Henriette</w:t>
      </w:r>
      <w:r w:rsidR="00C474C1">
        <w:t xml:space="preserve"> ! </w:t>
      </w:r>
      <w:r w:rsidR="00C52F4A" w:rsidRPr="00605EB6">
        <w:t>s</w:t>
      </w:r>
      <w:r w:rsidR="00C474C1">
        <w:t>’</w:t>
      </w:r>
      <w:r w:rsidR="00C52F4A" w:rsidRPr="00605EB6">
        <w:t>écria la baronne de Simaise</w:t>
      </w:r>
      <w:r w:rsidR="00C474C1">
        <w:t xml:space="preserve">, </w:t>
      </w:r>
      <w:r w:rsidR="00C52F4A" w:rsidRPr="00605EB6">
        <w:t>vous n</w:t>
      </w:r>
      <w:r w:rsidR="00C474C1">
        <w:t>’</w:t>
      </w:r>
      <w:r w:rsidR="00C52F4A" w:rsidRPr="00605EB6">
        <w:t>aimez plus votre mère</w:t>
      </w:r>
      <w:r w:rsidR="00C474C1">
        <w:t> !</w:t>
      </w:r>
    </w:p>
    <w:p w14:paraId="25A33C31" w14:textId="2FF004ED" w:rsidR="00C474C1" w:rsidRDefault="0094609C" w:rsidP="00C52F4A">
      <w:r>
        <w:t>— </w:t>
      </w:r>
      <w:r w:rsidR="00C52F4A" w:rsidRPr="00605EB6">
        <w:t>Oh</w:t>
      </w:r>
      <w:r w:rsidR="00C474C1">
        <w:t xml:space="preserve"> ! </w:t>
      </w:r>
      <w:r w:rsidR="00C52F4A" w:rsidRPr="00605EB6">
        <w:t>ma mère</w:t>
      </w:r>
      <w:r w:rsidR="00C474C1">
        <w:t xml:space="preserve"> ! </w:t>
      </w:r>
      <w:r w:rsidR="00C52F4A" w:rsidRPr="00605EB6">
        <w:t>ma mère</w:t>
      </w:r>
      <w:r w:rsidR="00C474C1">
        <w:t xml:space="preserve"> ! </w:t>
      </w:r>
      <w:r w:rsidR="00C52F4A" w:rsidRPr="00605EB6">
        <w:t>gémit la jeune fille</w:t>
      </w:r>
      <w:r w:rsidR="00C474C1">
        <w:t>.</w:t>
      </w:r>
    </w:p>
    <w:p w14:paraId="45318E82" w14:textId="77777777" w:rsidR="00C474C1" w:rsidRDefault="00C52F4A" w:rsidP="00C52F4A">
      <w:r w:rsidRPr="00605EB6">
        <w:t>Un sanglot lui coupa la voix</w:t>
      </w:r>
      <w:r w:rsidR="00C474C1">
        <w:t>.</w:t>
      </w:r>
    </w:p>
    <w:p w14:paraId="1F55C667" w14:textId="79EF6D44" w:rsidR="00C474C1" w:rsidRDefault="0094609C" w:rsidP="00C52F4A">
      <w:r>
        <w:lastRenderedPageBreak/>
        <w:t>— </w:t>
      </w:r>
      <w:r w:rsidR="00C52F4A" w:rsidRPr="00605EB6">
        <w:t>Mais quelle chose affreuse</w:t>
      </w:r>
      <w:r w:rsidR="00C474C1">
        <w:t xml:space="preserve">, </w:t>
      </w:r>
      <w:r w:rsidR="00C52F4A" w:rsidRPr="00605EB6">
        <w:t>épouvantable</w:t>
      </w:r>
      <w:r w:rsidR="00C474C1">
        <w:t xml:space="preserve">, </w:t>
      </w:r>
      <w:r w:rsidR="00C52F4A" w:rsidRPr="00605EB6">
        <w:t>s</w:t>
      </w:r>
      <w:r w:rsidR="00C474C1">
        <w:t>’</w:t>
      </w:r>
      <w:r w:rsidR="00C52F4A" w:rsidRPr="00605EB6">
        <w:t>est donc passée ici</w:t>
      </w:r>
      <w:r w:rsidR="00C474C1">
        <w:t xml:space="preserve"> !? </w:t>
      </w:r>
      <w:r w:rsidR="00C52F4A" w:rsidRPr="00605EB6">
        <w:t>reprit la baronne avec une sorte de fureur</w:t>
      </w:r>
      <w:r w:rsidR="00C474C1">
        <w:t xml:space="preserve"> ; </w:t>
      </w:r>
      <w:r w:rsidR="00C52F4A" w:rsidRPr="00605EB6">
        <w:t>quel horrible démon s</w:t>
      </w:r>
      <w:r w:rsidR="00C474C1">
        <w:t>’</w:t>
      </w:r>
      <w:r w:rsidR="00C52F4A" w:rsidRPr="00605EB6">
        <w:t>est donc introduit dans ma maison</w:t>
      </w:r>
      <w:r w:rsidR="00C474C1">
        <w:t xml:space="preserve"> !? </w:t>
      </w:r>
      <w:r w:rsidR="00C52F4A" w:rsidRPr="00605EB6">
        <w:t>Ma fille veut m</w:t>
      </w:r>
      <w:r w:rsidR="00C474C1">
        <w:t>’</w:t>
      </w:r>
      <w:r w:rsidR="00C52F4A" w:rsidRPr="00605EB6">
        <w:t>abandonner</w:t>
      </w:r>
      <w:r w:rsidR="00C474C1">
        <w:t xml:space="preserve">, </w:t>
      </w:r>
      <w:r w:rsidR="00C52F4A" w:rsidRPr="00605EB6">
        <w:t>ma fille n</w:t>
      </w:r>
      <w:r w:rsidR="00C474C1">
        <w:t>’</w:t>
      </w:r>
      <w:r w:rsidR="00C52F4A" w:rsidRPr="00605EB6">
        <w:t>aime plus sa mère</w:t>
      </w:r>
      <w:r w:rsidR="00C474C1">
        <w:t> !</w:t>
      </w:r>
    </w:p>
    <w:p w14:paraId="4C4FAC74" w14:textId="77777777" w:rsidR="00C474C1" w:rsidRDefault="00C52F4A" w:rsidP="00C52F4A">
      <w:r w:rsidRPr="00605EB6">
        <w:t>Elle resta un instant silencieuse</w:t>
      </w:r>
      <w:r w:rsidR="00C474C1">
        <w:t xml:space="preserve">, </w:t>
      </w:r>
      <w:r w:rsidRPr="00605EB6">
        <w:t>haletante</w:t>
      </w:r>
      <w:r w:rsidR="00C474C1">
        <w:t xml:space="preserve">, </w:t>
      </w:r>
      <w:r w:rsidRPr="00605EB6">
        <w:t>les yeux hagards fixés sur sa fille</w:t>
      </w:r>
      <w:r w:rsidR="00C474C1">
        <w:t xml:space="preserve">, </w:t>
      </w:r>
      <w:r w:rsidRPr="00605EB6">
        <w:t>toujours agenouillée</w:t>
      </w:r>
      <w:r w:rsidR="00C474C1">
        <w:t>.</w:t>
      </w:r>
    </w:p>
    <w:p w14:paraId="02F5844C" w14:textId="33ED2097" w:rsidR="00C474C1" w:rsidRDefault="0094609C" w:rsidP="00C52F4A">
      <w:r>
        <w:t>— </w:t>
      </w:r>
      <w:r w:rsidR="00C52F4A" w:rsidRPr="00605EB6">
        <w:t>Henriette</w:t>
      </w:r>
      <w:r w:rsidR="00C474C1">
        <w:t xml:space="preserve">, </w:t>
      </w:r>
      <w:r w:rsidR="00C52F4A" w:rsidRPr="00605EB6">
        <w:t>Henriette</w:t>
      </w:r>
      <w:r w:rsidR="00C474C1">
        <w:t xml:space="preserve"> ! </w:t>
      </w:r>
      <w:r w:rsidR="00C52F4A" w:rsidRPr="00605EB6">
        <w:t>reprit-elle avec véhémence</w:t>
      </w:r>
      <w:r w:rsidR="00C474C1">
        <w:t xml:space="preserve">, </w:t>
      </w:r>
      <w:r w:rsidR="00C52F4A" w:rsidRPr="00605EB6">
        <w:t>tu me dois une explication</w:t>
      </w:r>
      <w:r w:rsidR="00C474C1">
        <w:t xml:space="preserve"> ; </w:t>
      </w:r>
      <w:r w:rsidR="00C52F4A" w:rsidRPr="00605EB6">
        <w:t>il faut que ta mère connaisse la raison qui te fait prendre une pareille détermination</w:t>
      </w:r>
      <w:r w:rsidR="00C474C1">
        <w:t>.</w:t>
      </w:r>
    </w:p>
    <w:p w14:paraId="1992643A" w14:textId="6CA521FF" w:rsidR="00C474C1" w:rsidRDefault="0094609C" w:rsidP="00C52F4A">
      <w:r>
        <w:t>— </w:t>
      </w:r>
      <w:r w:rsidR="00C52F4A" w:rsidRPr="00605EB6">
        <w:t>Au nom de Dieu</w:t>
      </w:r>
      <w:r w:rsidR="00C474C1">
        <w:t xml:space="preserve">, </w:t>
      </w:r>
      <w:r w:rsidR="00C52F4A" w:rsidRPr="00605EB6">
        <w:t>ma mère</w:t>
      </w:r>
      <w:r w:rsidR="00C474C1">
        <w:t xml:space="preserve">, </w:t>
      </w:r>
      <w:r w:rsidR="00C52F4A" w:rsidRPr="00605EB6">
        <w:t>ne m</w:t>
      </w:r>
      <w:r w:rsidR="00C474C1">
        <w:t>’</w:t>
      </w:r>
      <w:r w:rsidR="00C52F4A" w:rsidRPr="00605EB6">
        <w:t>interrogez pas</w:t>
      </w:r>
      <w:r w:rsidR="00C474C1">
        <w:t xml:space="preserve"> ! </w:t>
      </w:r>
      <w:r w:rsidR="00C52F4A" w:rsidRPr="00605EB6">
        <w:t>s</w:t>
      </w:r>
      <w:r w:rsidR="00C474C1">
        <w:t>’</w:t>
      </w:r>
      <w:r w:rsidR="00C52F4A" w:rsidRPr="00605EB6">
        <w:t>écria la jeune fille</w:t>
      </w:r>
      <w:r w:rsidR="00C474C1">
        <w:t>.</w:t>
      </w:r>
    </w:p>
    <w:p w14:paraId="642751A6" w14:textId="77777777" w:rsidR="00C474C1" w:rsidRDefault="00C52F4A" w:rsidP="00C52F4A">
      <w:r w:rsidRPr="00605EB6">
        <w:t>Elle se cacha la figure dans ses mains</w:t>
      </w:r>
      <w:r w:rsidR="00C474C1">
        <w:t>.</w:t>
      </w:r>
    </w:p>
    <w:p w14:paraId="2BCEF3F1" w14:textId="0943DF7F" w:rsidR="00C474C1" w:rsidRDefault="009A0CB4" w:rsidP="00C52F4A">
      <w:r w:rsidRPr="009A0CB4">
        <w:t>M</w:t>
      </w:r>
      <w:r w:rsidRPr="009A0CB4">
        <w:rPr>
          <w:vertAlign w:val="superscript"/>
        </w:rPr>
        <w:t>me</w:t>
      </w:r>
      <w:r w:rsidR="00C474C1">
        <w:t> de </w:t>
      </w:r>
      <w:r w:rsidR="00C52F4A" w:rsidRPr="00605EB6">
        <w:t>Simaise</w:t>
      </w:r>
      <w:r w:rsidR="00C474C1">
        <w:t xml:space="preserve">, </w:t>
      </w:r>
      <w:r w:rsidR="00C52F4A" w:rsidRPr="00605EB6">
        <w:t>bouleversée</w:t>
      </w:r>
      <w:r w:rsidR="00C474C1">
        <w:t xml:space="preserve">, </w:t>
      </w:r>
      <w:r w:rsidR="00C52F4A" w:rsidRPr="00605EB6">
        <w:t>sentit un frisson courir dans tous ses membres</w:t>
      </w:r>
      <w:r w:rsidR="00C474C1">
        <w:t>.</w:t>
      </w:r>
    </w:p>
    <w:p w14:paraId="3806C6F5" w14:textId="686E834A" w:rsidR="00C474C1" w:rsidRDefault="0094609C" w:rsidP="00C52F4A">
      <w:r>
        <w:t>— </w:t>
      </w:r>
      <w:r w:rsidR="00C52F4A" w:rsidRPr="00605EB6">
        <w:t>Malheureuse enfant</w:t>
      </w:r>
      <w:r w:rsidR="00C474C1">
        <w:t xml:space="preserve"> ! </w:t>
      </w:r>
      <w:r w:rsidR="00C52F4A" w:rsidRPr="00605EB6">
        <w:t>exclama-t-elle</w:t>
      </w:r>
      <w:r w:rsidR="00C474C1">
        <w:t xml:space="preserve"> ; </w:t>
      </w:r>
      <w:r w:rsidR="00C52F4A" w:rsidRPr="00605EB6">
        <w:t>mais tu ne vois donc pas qu</w:t>
      </w:r>
      <w:r w:rsidR="00C474C1">
        <w:t>’</w:t>
      </w:r>
      <w:r w:rsidR="00C52F4A" w:rsidRPr="00605EB6">
        <w:t>en refusant de répondre tu me permets de supposer les choses les plus épouvantables</w:t>
      </w:r>
      <w:r w:rsidR="00C474C1">
        <w:t> ?!</w:t>
      </w:r>
    </w:p>
    <w:p w14:paraId="0B1A23AB" w14:textId="77777777" w:rsidR="00C474C1" w:rsidRDefault="00C52F4A" w:rsidP="00C52F4A">
      <w:r w:rsidRPr="00605EB6">
        <w:t>Henriette poussa un gémissement</w:t>
      </w:r>
      <w:r w:rsidR="00C474C1">
        <w:t>.</w:t>
      </w:r>
    </w:p>
    <w:p w14:paraId="479EEE30" w14:textId="77777777" w:rsidR="00C474C1" w:rsidRDefault="00C52F4A" w:rsidP="00C52F4A">
      <w:r w:rsidRPr="00605EB6">
        <w:t>Par un mouvement brusque</w:t>
      </w:r>
      <w:r w:rsidR="00C474C1">
        <w:t xml:space="preserve">, </w:t>
      </w:r>
      <w:r w:rsidRPr="00605EB6">
        <w:t>fiévreux</w:t>
      </w:r>
      <w:r w:rsidR="00C474C1">
        <w:t xml:space="preserve">, </w:t>
      </w:r>
      <w:r w:rsidRPr="00605EB6">
        <w:t>sa mère lui écarta les mains et l</w:t>
      </w:r>
      <w:r w:rsidR="00C474C1">
        <w:t>’</w:t>
      </w:r>
      <w:r w:rsidRPr="00605EB6">
        <w:t>obligea à relever la tête</w:t>
      </w:r>
      <w:r w:rsidR="00C474C1">
        <w:t>.</w:t>
      </w:r>
    </w:p>
    <w:p w14:paraId="0CF3A451" w14:textId="5355719C" w:rsidR="00C474C1" w:rsidRDefault="0094609C" w:rsidP="00C52F4A">
      <w:r>
        <w:t>— </w:t>
      </w:r>
      <w:r w:rsidR="00C52F4A" w:rsidRPr="00605EB6">
        <w:t>Allons</w:t>
      </w:r>
      <w:r w:rsidR="00C474C1">
        <w:t xml:space="preserve">, </w:t>
      </w:r>
      <w:r w:rsidR="00C52F4A" w:rsidRPr="00605EB6">
        <w:t>dit-elle</w:t>
      </w:r>
      <w:r w:rsidR="00C474C1">
        <w:t xml:space="preserve">, </w:t>
      </w:r>
      <w:r w:rsidR="00C52F4A" w:rsidRPr="00605EB6">
        <w:t>regarde-moi en face</w:t>
      </w:r>
      <w:r w:rsidR="00C474C1">
        <w:t xml:space="preserve">, </w:t>
      </w:r>
      <w:r w:rsidR="00C52F4A" w:rsidRPr="00605EB6">
        <w:t>bien en face</w:t>
      </w:r>
      <w:r w:rsidR="00C474C1">
        <w:t xml:space="preserve">, </w:t>
      </w:r>
      <w:r w:rsidR="00C52F4A" w:rsidRPr="00605EB6">
        <w:t>tes yeux dans les miens</w:t>
      </w:r>
      <w:r w:rsidR="00C474C1">
        <w:t>. !</w:t>
      </w:r>
    </w:p>
    <w:p w14:paraId="0944FE02" w14:textId="2BF7A0C7" w:rsidR="00C474C1" w:rsidRDefault="0094609C" w:rsidP="00C52F4A">
      <w:r>
        <w:t>— </w:t>
      </w:r>
      <w:r w:rsidR="00C52F4A" w:rsidRPr="00605EB6">
        <w:t>Oh</w:t>
      </w:r>
      <w:r w:rsidR="00C474C1">
        <w:t xml:space="preserve"> ! </w:t>
      </w:r>
      <w:r w:rsidR="00C52F4A" w:rsidRPr="00605EB6">
        <w:t>maman</w:t>
      </w:r>
      <w:r w:rsidR="00C474C1">
        <w:t xml:space="preserve">, </w:t>
      </w:r>
      <w:r w:rsidR="00C52F4A" w:rsidRPr="00605EB6">
        <w:t>maman</w:t>
      </w:r>
      <w:r w:rsidR="00C474C1">
        <w:t xml:space="preserve">, </w:t>
      </w:r>
      <w:r w:rsidR="00C52F4A" w:rsidRPr="00605EB6">
        <w:t>fit Henriette avec un accent douloureux</w:t>
      </w:r>
      <w:r w:rsidR="00C474C1">
        <w:t xml:space="preserve">, </w:t>
      </w:r>
      <w:r w:rsidR="00C52F4A" w:rsidRPr="00605EB6">
        <w:t>douterais-tu de ta fille</w:t>
      </w:r>
      <w:r w:rsidR="00C474C1">
        <w:t> !…</w:t>
      </w:r>
    </w:p>
    <w:p w14:paraId="173F7664" w14:textId="02C16765" w:rsidR="00C474C1" w:rsidRDefault="0094609C" w:rsidP="00C52F4A">
      <w:r>
        <w:t>— </w:t>
      </w:r>
      <w:r w:rsidR="00C52F4A" w:rsidRPr="00605EB6">
        <w:t>Non</w:t>
      </w:r>
      <w:r w:rsidR="00C474C1">
        <w:t xml:space="preserve">, </w:t>
      </w:r>
      <w:r w:rsidR="00C52F4A" w:rsidRPr="00605EB6">
        <w:t>non</w:t>
      </w:r>
      <w:r w:rsidR="00C474C1">
        <w:t xml:space="preserve">, </w:t>
      </w:r>
      <w:r w:rsidR="00C52F4A" w:rsidRPr="00605EB6">
        <w:t xml:space="preserve">répondit vivement </w:t>
      </w:r>
      <w:r w:rsidR="009A0CB4" w:rsidRPr="009A0CB4">
        <w:t>M</w:t>
      </w:r>
      <w:r w:rsidR="009A0CB4" w:rsidRPr="009A0CB4">
        <w:rPr>
          <w:vertAlign w:val="superscript"/>
        </w:rPr>
        <w:t>me</w:t>
      </w:r>
      <w:r w:rsidR="00C474C1">
        <w:t> de </w:t>
      </w:r>
      <w:r w:rsidR="00C52F4A" w:rsidRPr="00605EB6">
        <w:t>Simaise</w:t>
      </w:r>
      <w:r w:rsidR="00C474C1">
        <w:t xml:space="preserve"> ; </w:t>
      </w:r>
      <w:r w:rsidR="00C52F4A" w:rsidRPr="00605EB6">
        <w:t>comme autrefois</w:t>
      </w:r>
      <w:r w:rsidR="00C474C1">
        <w:t xml:space="preserve">, </w:t>
      </w:r>
      <w:r w:rsidR="00C52F4A" w:rsidRPr="00605EB6">
        <w:t>je lis dans tes yeux</w:t>
      </w:r>
      <w:r w:rsidR="00C474C1">
        <w:t xml:space="preserve">, </w:t>
      </w:r>
      <w:r w:rsidR="00C52F4A" w:rsidRPr="00605EB6">
        <w:t xml:space="preserve">et ton regard reflète toujours la </w:t>
      </w:r>
      <w:r w:rsidR="00C52F4A" w:rsidRPr="00605EB6">
        <w:lastRenderedPageBreak/>
        <w:t>pureté de ton âme</w:t>
      </w:r>
      <w:r w:rsidR="00C474C1">
        <w:t xml:space="preserve"> ! </w:t>
      </w:r>
      <w:r w:rsidR="00C52F4A" w:rsidRPr="00605EB6">
        <w:t>Mais pourquoi ne veux-tu pas répondre à ta mère</w:t>
      </w:r>
      <w:r w:rsidR="00C474C1">
        <w:t> ?</w:t>
      </w:r>
    </w:p>
    <w:p w14:paraId="36791A40" w14:textId="77777777" w:rsidR="00C474C1" w:rsidRDefault="00C52F4A" w:rsidP="00C52F4A">
      <w:r w:rsidRPr="00605EB6">
        <w:t>Henriette resta silencieuse</w:t>
      </w:r>
      <w:r w:rsidR="00C474C1">
        <w:t>.</w:t>
      </w:r>
    </w:p>
    <w:p w14:paraId="5650E88D" w14:textId="6023F3F3" w:rsidR="00C474C1" w:rsidRDefault="0094609C" w:rsidP="00C52F4A">
      <w:r>
        <w:t>— </w:t>
      </w:r>
      <w:r w:rsidR="00C52F4A" w:rsidRPr="00605EB6">
        <w:t>Et tu crois</w:t>
      </w:r>
      <w:r w:rsidR="00C474C1">
        <w:t xml:space="preserve">, </w:t>
      </w:r>
      <w:r w:rsidR="00C52F4A" w:rsidRPr="00605EB6">
        <w:t>reprit la baronne</w:t>
      </w:r>
      <w:r w:rsidR="00C474C1">
        <w:t xml:space="preserve">, </w:t>
      </w:r>
      <w:r w:rsidR="00C52F4A" w:rsidRPr="00605EB6">
        <w:t>que je vais consentir à me séparer de toi</w:t>
      </w:r>
      <w:r w:rsidR="00C474C1">
        <w:t> ?</w:t>
      </w:r>
    </w:p>
    <w:p w14:paraId="19525BAE" w14:textId="24F3F2EB" w:rsidR="00C474C1" w:rsidRDefault="0094609C" w:rsidP="00C52F4A">
      <w:r>
        <w:t>— </w:t>
      </w:r>
      <w:r w:rsidR="00C52F4A" w:rsidRPr="00605EB6">
        <w:t>Maman</w:t>
      </w:r>
      <w:r w:rsidR="00C474C1">
        <w:t xml:space="preserve">, </w:t>
      </w:r>
      <w:r w:rsidR="00C52F4A" w:rsidRPr="00605EB6">
        <w:t>répliqua la jeune fille</w:t>
      </w:r>
      <w:r w:rsidR="00C474C1">
        <w:t xml:space="preserve">, </w:t>
      </w:r>
      <w:r w:rsidR="00C52F4A" w:rsidRPr="00605EB6">
        <w:t>pour ma tranquillité</w:t>
      </w:r>
      <w:r w:rsidR="00C474C1">
        <w:t xml:space="preserve">, </w:t>
      </w:r>
      <w:r w:rsidR="00106341">
        <w:t xml:space="preserve">pour </w:t>
      </w:r>
      <w:r w:rsidR="00C52F4A" w:rsidRPr="00605EB6">
        <w:t>mon bonheur</w:t>
      </w:r>
      <w:r w:rsidR="00C474C1">
        <w:t xml:space="preserve">, </w:t>
      </w:r>
      <w:r w:rsidR="00C52F4A" w:rsidRPr="00605EB6">
        <w:t>cette séparation</w:t>
      </w:r>
      <w:r w:rsidR="00C474C1">
        <w:t xml:space="preserve">, </w:t>
      </w:r>
      <w:r w:rsidR="00C52F4A" w:rsidRPr="00605EB6">
        <w:t>si cruelle qu</w:t>
      </w:r>
      <w:r w:rsidR="00C474C1">
        <w:t>’</w:t>
      </w:r>
      <w:r w:rsidR="00C52F4A" w:rsidRPr="00605EB6">
        <w:t>elle soit</w:t>
      </w:r>
      <w:r w:rsidR="00C474C1">
        <w:t xml:space="preserve">, </w:t>
      </w:r>
      <w:r w:rsidR="00C52F4A" w:rsidRPr="00605EB6">
        <w:t>est nécessaire</w:t>
      </w:r>
      <w:r w:rsidR="00C474C1">
        <w:t>.</w:t>
      </w:r>
    </w:p>
    <w:p w14:paraId="4D29163B" w14:textId="47025249" w:rsidR="00C474C1" w:rsidRDefault="0094609C" w:rsidP="00C52F4A">
      <w:r>
        <w:t>— </w:t>
      </w:r>
      <w:r w:rsidR="00C52F4A" w:rsidRPr="00605EB6">
        <w:t>Pour sa tranquillité</w:t>
      </w:r>
      <w:r w:rsidR="00C474C1">
        <w:t xml:space="preserve">, </w:t>
      </w:r>
      <w:r w:rsidR="00C52F4A" w:rsidRPr="00605EB6">
        <w:t>pour son bonheur</w:t>
      </w:r>
      <w:r w:rsidR="00C474C1">
        <w:t xml:space="preserve">, ! </w:t>
      </w:r>
      <w:r w:rsidR="00C52F4A" w:rsidRPr="00605EB6">
        <w:t xml:space="preserve">murmura </w:t>
      </w:r>
      <w:r w:rsidR="009A0CB4" w:rsidRPr="009A0CB4">
        <w:t>M</w:t>
      </w:r>
      <w:r w:rsidR="009A0CB4" w:rsidRPr="009A0CB4">
        <w:rPr>
          <w:vertAlign w:val="superscript"/>
        </w:rPr>
        <w:t>me</w:t>
      </w:r>
      <w:r w:rsidR="00C474C1">
        <w:t> de </w:t>
      </w:r>
      <w:r w:rsidR="00C52F4A" w:rsidRPr="00605EB6">
        <w:t>Simaise</w:t>
      </w:r>
      <w:r w:rsidR="00C474C1">
        <w:t>.</w:t>
      </w:r>
    </w:p>
    <w:p w14:paraId="7EB9225B" w14:textId="1DAD5AE7" w:rsidR="00C474C1" w:rsidRDefault="0094609C" w:rsidP="00C52F4A">
      <w:r>
        <w:t>— </w:t>
      </w:r>
      <w:r w:rsidR="00C52F4A" w:rsidRPr="00605EB6">
        <w:t>Oui</w:t>
      </w:r>
      <w:r w:rsidR="00C474C1">
        <w:t xml:space="preserve">, </w:t>
      </w:r>
      <w:r w:rsidR="00C52F4A" w:rsidRPr="00605EB6">
        <w:t>ma mère</w:t>
      </w:r>
      <w:r w:rsidR="00C474C1">
        <w:t>.</w:t>
      </w:r>
    </w:p>
    <w:p w14:paraId="7496B7A2" w14:textId="705BA5CD" w:rsidR="00C474C1" w:rsidRDefault="0094609C" w:rsidP="00C52F4A">
      <w:r>
        <w:t>— </w:t>
      </w:r>
      <w:r w:rsidR="00C52F4A" w:rsidRPr="00605EB6">
        <w:t>Ah</w:t>
      </w:r>
      <w:r w:rsidR="00C474C1">
        <w:t xml:space="preserve"> ! </w:t>
      </w:r>
      <w:r w:rsidR="00C52F4A" w:rsidRPr="00605EB6">
        <w:t>ingrate</w:t>
      </w:r>
      <w:r w:rsidR="00C474C1">
        <w:t xml:space="preserve">, </w:t>
      </w:r>
      <w:r w:rsidR="00C52F4A" w:rsidRPr="00605EB6">
        <w:t>ingrate</w:t>
      </w:r>
      <w:r w:rsidR="00C474C1">
        <w:t> !</w:t>
      </w:r>
    </w:p>
    <w:p w14:paraId="58918509" w14:textId="6F7DAD4A" w:rsidR="00C474C1" w:rsidRDefault="0094609C" w:rsidP="00C52F4A">
      <w:r>
        <w:t>— </w:t>
      </w:r>
      <w:r w:rsidR="00C52F4A" w:rsidRPr="00605EB6">
        <w:t>Mais vous savez bien que je vous aime</w:t>
      </w:r>
      <w:r w:rsidR="00C474C1">
        <w:t> !</w:t>
      </w:r>
    </w:p>
    <w:p w14:paraId="41E17974" w14:textId="69D182A2" w:rsidR="00C474C1" w:rsidRDefault="0094609C" w:rsidP="00C52F4A">
      <w:r>
        <w:t>— </w:t>
      </w:r>
      <w:r w:rsidR="00C52F4A" w:rsidRPr="00605EB6">
        <w:t>Tu parles de ton bonheur</w:t>
      </w:r>
      <w:r w:rsidR="00C474C1">
        <w:t xml:space="preserve">, </w:t>
      </w:r>
      <w:r w:rsidR="00C52F4A" w:rsidRPr="00605EB6">
        <w:t>et le mien</w:t>
      </w:r>
      <w:r w:rsidR="00C474C1">
        <w:t xml:space="preserve">, </w:t>
      </w:r>
      <w:r w:rsidR="00C52F4A" w:rsidRPr="00605EB6">
        <w:t>Henriette</w:t>
      </w:r>
      <w:r w:rsidR="00C474C1">
        <w:t xml:space="preserve">, </w:t>
      </w:r>
      <w:r w:rsidR="00C52F4A" w:rsidRPr="00605EB6">
        <w:t>le mien</w:t>
      </w:r>
      <w:r w:rsidR="00C474C1">
        <w:t xml:space="preserve"> !? </w:t>
      </w:r>
      <w:r w:rsidR="00C52F4A" w:rsidRPr="00605EB6">
        <w:t>Ah</w:t>
      </w:r>
      <w:r w:rsidR="00C474C1">
        <w:t xml:space="preserve"> ! </w:t>
      </w:r>
      <w:r w:rsidR="00C52F4A" w:rsidRPr="00605EB6">
        <w:t>ma fille</w:t>
      </w:r>
      <w:r w:rsidR="00C474C1">
        <w:t xml:space="preserve">, </w:t>
      </w:r>
      <w:r w:rsidR="00C52F4A" w:rsidRPr="00605EB6">
        <w:t>ma fille</w:t>
      </w:r>
      <w:r w:rsidR="00C474C1">
        <w:t xml:space="preserve">, </w:t>
      </w:r>
      <w:r w:rsidR="00C52F4A" w:rsidRPr="00605EB6">
        <w:t>vous avez une singulière manière d</w:t>
      </w:r>
      <w:r w:rsidR="00C474C1">
        <w:t>’</w:t>
      </w:r>
      <w:r w:rsidR="00C52F4A" w:rsidRPr="00605EB6">
        <w:t>aimer votre mère</w:t>
      </w:r>
      <w:r w:rsidR="00C474C1">
        <w:t xml:space="preserve"> !… </w:t>
      </w:r>
      <w:r w:rsidR="00C52F4A" w:rsidRPr="00605EB6">
        <w:t>Mais non</w:t>
      </w:r>
      <w:r w:rsidR="00C474C1">
        <w:t xml:space="preserve">, </w:t>
      </w:r>
      <w:r w:rsidR="00C52F4A" w:rsidRPr="00605EB6">
        <w:t>mais non</w:t>
      </w:r>
      <w:r w:rsidR="00C474C1">
        <w:t xml:space="preserve">, </w:t>
      </w:r>
      <w:r w:rsidR="00C52F4A" w:rsidRPr="00605EB6">
        <w:t>c</w:t>
      </w:r>
      <w:r w:rsidR="00C474C1">
        <w:t>’</w:t>
      </w:r>
      <w:r w:rsidR="00C52F4A" w:rsidRPr="00605EB6">
        <w:t>est impossible ce que tu veux faire</w:t>
      </w:r>
      <w:r w:rsidR="00C474C1">
        <w:t xml:space="preserve">, </w:t>
      </w:r>
      <w:r w:rsidR="00C52F4A" w:rsidRPr="00605EB6">
        <w:t>c</w:t>
      </w:r>
      <w:r w:rsidR="00C474C1">
        <w:t>’</w:t>
      </w:r>
      <w:r w:rsidR="00C52F4A" w:rsidRPr="00605EB6">
        <w:t>est de l</w:t>
      </w:r>
      <w:r w:rsidR="00C474C1">
        <w:t>’</w:t>
      </w:r>
      <w:r w:rsidR="00C52F4A" w:rsidRPr="00605EB6">
        <w:t>exaltation</w:t>
      </w:r>
      <w:r w:rsidR="00C474C1">
        <w:t xml:space="preserve">, </w:t>
      </w:r>
      <w:r w:rsidR="00C52F4A" w:rsidRPr="00605EB6">
        <w:t>un accès de fanatisme d</w:t>
      </w:r>
      <w:r w:rsidR="00C474C1">
        <w:t>’</w:t>
      </w:r>
      <w:r w:rsidR="00C52F4A" w:rsidRPr="00605EB6">
        <w:t>enfant malade</w:t>
      </w:r>
      <w:r w:rsidR="00C474C1">
        <w:t> !</w:t>
      </w:r>
    </w:p>
    <w:p w14:paraId="67D44FCC" w14:textId="3E947F2B" w:rsidR="00C474C1" w:rsidRDefault="0094609C" w:rsidP="00C52F4A">
      <w:r>
        <w:t>— </w:t>
      </w:r>
      <w:r w:rsidR="00C52F4A" w:rsidRPr="00605EB6">
        <w:t>Ma mère chérie</w:t>
      </w:r>
      <w:r w:rsidR="00C474C1">
        <w:t xml:space="preserve">, </w:t>
      </w:r>
      <w:r w:rsidR="00C52F4A" w:rsidRPr="00605EB6">
        <w:t>écoutez-moi</w:t>
      </w:r>
      <w:r w:rsidR="00C474C1">
        <w:t xml:space="preserve"> : </w:t>
      </w:r>
      <w:r w:rsidR="00C52F4A" w:rsidRPr="00605EB6">
        <w:t>à vous</w:t>
      </w:r>
      <w:r w:rsidR="00C474C1">
        <w:t xml:space="preserve">, </w:t>
      </w:r>
      <w:r w:rsidR="00C52F4A" w:rsidRPr="00605EB6">
        <w:t>qui m</w:t>
      </w:r>
      <w:r w:rsidR="00C474C1">
        <w:t>’</w:t>
      </w:r>
      <w:r w:rsidR="00C52F4A" w:rsidRPr="00605EB6">
        <w:t>avez tant aimée</w:t>
      </w:r>
      <w:r w:rsidR="00C474C1">
        <w:t xml:space="preserve">, </w:t>
      </w:r>
      <w:r w:rsidR="00C52F4A" w:rsidRPr="00605EB6">
        <w:t>je ne veux point mentir</w:t>
      </w:r>
      <w:r w:rsidR="00C474C1">
        <w:t xml:space="preserve"> : ; </w:t>
      </w:r>
      <w:r w:rsidR="00C52F4A" w:rsidRPr="00605EB6">
        <w:t>ce n</w:t>
      </w:r>
      <w:r w:rsidR="00C474C1">
        <w:t>’</w:t>
      </w:r>
      <w:r w:rsidR="00C52F4A" w:rsidRPr="00605EB6">
        <w:t>est pas par vocation que je veux entrer dans la vie religieuse</w:t>
      </w:r>
      <w:r w:rsidR="00C474C1">
        <w:t xml:space="preserve"> ; </w:t>
      </w:r>
      <w:r w:rsidR="00C52F4A" w:rsidRPr="00605EB6">
        <w:t>mais j</w:t>
      </w:r>
      <w:r w:rsidR="00C474C1">
        <w:t>’</w:t>
      </w:r>
      <w:r w:rsidR="00C52F4A" w:rsidRPr="00605EB6">
        <w:t>ai besoin de prier</w:t>
      </w:r>
      <w:r w:rsidR="00C474C1">
        <w:t xml:space="preserve">, </w:t>
      </w:r>
      <w:r w:rsidR="00C52F4A" w:rsidRPr="00605EB6">
        <w:t>de m</w:t>
      </w:r>
      <w:r w:rsidR="00C474C1">
        <w:t>’</w:t>
      </w:r>
      <w:r w:rsidR="00C52F4A" w:rsidRPr="00605EB6">
        <w:t>exiler du monde</w:t>
      </w:r>
      <w:r w:rsidR="00C474C1">
        <w:t xml:space="preserve">. </w:t>
      </w:r>
      <w:r w:rsidR="00C52F4A" w:rsidRPr="00605EB6">
        <w:t>Croyez-moi</w:t>
      </w:r>
      <w:r w:rsidR="00C474C1">
        <w:t xml:space="preserve">, </w:t>
      </w:r>
      <w:r w:rsidR="00C52F4A" w:rsidRPr="00605EB6">
        <w:t>ma mère</w:t>
      </w:r>
      <w:r w:rsidR="00C474C1">
        <w:t xml:space="preserve">, </w:t>
      </w:r>
      <w:r w:rsidR="00C52F4A" w:rsidRPr="00605EB6">
        <w:t>je ne puis être heureuse</w:t>
      </w:r>
      <w:r w:rsidR="00C474C1">
        <w:t xml:space="preserve">, </w:t>
      </w:r>
      <w:r w:rsidR="00C52F4A" w:rsidRPr="00605EB6">
        <w:t>je ne puis vivre qu</w:t>
      </w:r>
      <w:r w:rsidR="00C474C1">
        <w:t>’</w:t>
      </w:r>
      <w:r w:rsidR="00C52F4A" w:rsidRPr="00605EB6">
        <w:t>en me consacrant à Dieu</w:t>
      </w:r>
      <w:r w:rsidR="00C474C1">
        <w:t xml:space="preserve">, </w:t>
      </w:r>
      <w:r w:rsidR="00C52F4A" w:rsidRPr="00605EB6">
        <w:t>en me donnant tout entière aux pratiques de la religion</w:t>
      </w:r>
      <w:r w:rsidR="00C474C1">
        <w:t>.</w:t>
      </w:r>
    </w:p>
    <w:p w14:paraId="213754F2" w14:textId="40760543" w:rsidR="00C474C1" w:rsidRDefault="0094609C" w:rsidP="00C52F4A">
      <w:r>
        <w:t>— </w:t>
      </w:r>
      <w:r w:rsidR="00C52F4A" w:rsidRPr="00605EB6">
        <w:t>Et c</w:t>
      </w:r>
      <w:r w:rsidR="00C474C1">
        <w:t>’</w:t>
      </w:r>
      <w:r w:rsidR="00C52F4A" w:rsidRPr="00605EB6">
        <w:t>est là seulement que tu vois ton devoir</w:t>
      </w:r>
      <w:r w:rsidR="00C474C1">
        <w:t xml:space="preserve"> !? </w:t>
      </w:r>
      <w:r w:rsidR="00C52F4A" w:rsidRPr="00605EB6">
        <w:t>Après avoir été la plus malheureuse des épouses</w:t>
      </w:r>
      <w:r w:rsidR="00C474C1">
        <w:t xml:space="preserve">, </w:t>
      </w:r>
      <w:r w:rsidR="00C52F4A" w:rsidRPr="00605EB6">
        <w:t>tu veux que je sois la plus malheureuse des mères</w:t>
      </w:r>
      <w:r w:rsidR="00C474C1">
        <w:t xml:space="preserve"> ! </w:t>
      </w:r>
      <w:r w:rsidR="00C52F4A" w:rsidRPr="00605EB6">
        <w:t>Pour toi</w:t>
      </w:r>
      <w:r w:rsidR="00C474C1">
        <w:t xml:space="preserve">, </w:t>
      </w:r>
      <w:r w:rsidR="00C52F4A" w:rsidRPr="00605EB6">
        <w:t>j</w:t>
      </w:r>
      <w:r w:rsidR="00C474C1">
        <w:t>’</w:t>
      </w:r>
      <w:r w:rsidR="00C52F4A" w:rsidRPr="00605EB6">
        <w:t xml:space="preserve">ai fait sans </w:t>
      </w:r>
      <w:r w:rsidR="00C52F4A" w:rsidRPr="00605EB6">
        <w:lastRenderedPageBreak/>
        <w:t>faiblesse tous les sacrifices</w:t>
      </w:r>
      <w:r w:rsidR="00C474C1">
        <w:t xml:space="preserve">, </w:t>
      </w:r>
      <w:r w:rsidR="00C52F4A" w:rsidRPr="00605EB6">
        <w:t>et voilà ma récompense</w:t>
      </w:r>
      <w:r w:rsidR="00C474C1">
        <w:t xml:space="preserve"> !… </w:t>
      </w:r>
      <w:r w:rsidR="00C52F4A" w:rsidRPr="00605EB6">
        <w:t>Ma vie était brisée</w:t>
      </w:r>
      <w:r w:rsidR="004540F3">
        <w:t> ;</w:t>
      </w:r>
      <w:r w:rsidR="00C474C1">
        <w:t xml:space="preserve"> </w:t>
      </w:r>
      <w:r w:rsidR="00C52F4A" w:rsidRPr="00605EB6">
        <w:t>devant ton berceau j</w:t>
      </w:r>
      <w:r w:rsidR="00C474C1">
        <w:t>’</w:t>
      </w:r>
      <w:r w:rsidR="00C52F4A" w:rsidRPr="00605EB6">
        <w:t>ai puisé la force de l</w:t>
      </w:r>
      <w:r w:rsidR="00C474C1">
        <w:t>’</w:t>
      </w:r>
      <w:r w:rsidR="00C52F4A" w:rsidRPr="00605EB6">
        <w:t>abnégation et du dévouement</w:t>
      </w:r>
      <w:r w:rsidR="00C474C1">
        <w:t xml:space="preserve"> ; </w:t>
      </w:r>
      <w:r w:rsidR="00C52F4A" w:rsidRPr="00605EB6">
        <w:t>n</w:t>
      </w:r>
      <w:r w:rsidR="00C474C1">
        <w:t>’</w:t>
      </w:r>
      <w:r w:rsidR="00C52F4A" w:rsidRPr="00605EB6">
        <w:t>ayant plus rien à espérer pour moi</w:t>
      </w:r>
      <w:r w:rsidR="00C474C1">
        <w:t xml:space="preserve">, </w:t>
      </w:r>
      <w:r w:rsidR="00C52F4A" w:rsidRPr="00605EB6">
        <w:t>j</w:t>
      </w:r>
      <w:r w:rsidR="00C474C1">
        <w:t>’</w:t>
      </w:r>
      <w:r w:rsidR="00C52F4A" w:rsidRPr="00605EB6">
        <w:t>espérai pour toi</w:t>
      </w:r>
      <w:r w:rsidR="00C474C1">
        <w:t xml:space="preserve"> ; </w:t>
      </w:r>
      <w:r w:rsidR="00C52F4A" w:rsidRPr="00605EB6">
        <w:t>j</w:t>
      </w:r>
      <w:r w:rsidR="00C474C1">
        <w:t>’</w:t>
      </w:r>
      <w:r w:rsidR="00C52F4A" w:rsidRPr="00605EB6">
        <w:t>avais à remplir une tâche nouvelle</w:t>
      </w:r>
      <w:r w:rsidR="00C474C1">
        <w:t xml:space="preserve"> : </w:t>
      </w:r>
      <w:r w:rsidR="00C52F4A" w:rsidRPr="00605EB6">
        <w:t>travailler à l</w:t>
      </w:r>
      <w:r w:rsidR="00C474C1">
        <w:t>’</w:t>
      </w:r>
      <w:r w:rsidR="00C52F4A" w:rsidRPr="00605EB6">
        <w:t>œuvre de ton bonheur</w:t>
      </w:r>
      <w:r w:rsidR="00C474C1">
        <w:t xml:space="preserve">. ! </w:t>
      </w:r>
      <w:r w:rsidR="00C52F4A" w:rsidRPr="00605EB6">
        <w:t>Tu sais comment je t</w:t>
      </w:r>
      <w:r w:rsidR="00C474C1">
        <w:t>’</w:t>
      </w:r>
      <w:r w:rsidR="00C52F4A" w:rsidRPr="00605EB6">
        <w:t>ai élevée</w:t>
      </w:r>
      <w:r w:rsidR="00C474C1">
        <w:t xml:space="preserve">, </w:t>
      </w:r>
      <w:r w:rsidR="00C52F4A" w:rsidRPr="00605EB6">
        <w:t>tu sais si je t</w:t>
      </w:r>
      <w:r w:rsidR="00C474C1">
        <w:t>’</w:t>
      </w:r>
      <w:r w:rsidR="00C52F4A" w:rsidRPr="00605EB6">
        <w:t>ai donné toute la tendresse que peut contenir le cœur d</w:t>
      </w:r>
      <w:r w:rsidR="00C474C1">
        <w:t>’</w:t>
      </w:r>
      <w:r w:rsidR="00C52F4A" w:rsidRPr="00605EB6">
        <w:t>une mère</w:t>
      </w:r>
      <w:r w:rsidR="00C474C1">
        <w:t xml:space="preserve">… </w:t>
      </w:r>
      <w:r w:rsidR="00C52F4A" w:rsidRPr="00605EB6">
        <w:t>Et à côté de tant de plaies saignantes faites à mon cœur</w:t>
      </w:r>
      <w:r w:rsidR="00C474C1">
        <w:t xml:space="preserve">, </w:t>
      </w:r>
      <w:r w:rsidR="00C52F4A" w:rsidRPr="00605EB6">
        <w:t>c</w:t>
      </w:r>
      <w:r w:rsidR="00C474C1">
        <w:t>’</w:t>
      </w:r>
      <w:r w:rsidR="00C52F4A" w:rsidRPr="00605EB6">
        <w:t>est toi</w:t>
      </w:r>
      <w:r w:rsidR="00C474C1">
        <w:t xml:space="preserve">, </w:t>
      </w:r>
      <w:r w:rsidR="00C52F4A" w:rsidRPr="00605EB6">
        <w:t>ma fille</w:t>
      </w:r>
      <w:r w:rsidR="00C474C1">
        <w:t xml:space="preserve">, </w:t>
      </w:r>
      <w:r w:rsidR="00C52F4A" w:rsidRPr="00605EB6">
        <w:t>l</w:t>
      </w:r>
      <w:r w:rsidR="00C474C1">
        <w:t>’</w:t>
      </w:r>
      <w:r w:rsidR="00C52F4A" w:rsidRPr="00605EB6">
        <w:t>enfant de mon âme</w:t>
      </w:r>
      <w:r w:rsidR="00C474C1">
        <w:t xml:space="preserve">, </w:t>
      </w:r>
      <w:r w:rsidR="00C52F4A" w:rsidRPr="00605EB6">
        <w:t>ma dernière espérance</w:t>
      </w:r>
      <w:r w:rsidR="00C474C1">
        <w:t xml:space="preserve">, </w:t>
      </w:r>
      <w:r w:rsidR="00C52F4A" w:rsidRPr="00605EB6">
        <w:t>c</w:t>
      </w:r>
      <w:r w:rsidR="00C474C1">
        <w:t>’</w:t>
      </w:r>
      <w:r w:rsidR="00C52F4A" w:rsidRPr="00605EB6">
        <w:t>est toi qui ouvres</w:t>
      </w:r>
      <w:r w:rsidR="00C474C1">
        <w:t xml:space="preserve">, </w:t>
      </w:r>
      <w:r w:rsidR="00C52F4A" w:rsidRPr="00605EB6">
        <w:t>dans mon cœur déchiré</w:t>
      </w:r>
      <w:r w:rsidR="00C474C1">
        <w:t xml:space="preserve">, </w:t>
      </w:r>
      <w:r w:rsidR="00C52F4A" w:rsidRPr="00605EB6">
        <w:t>une nouvelle plaie plus terrible encore que toutes les autres</w:t>
      </w:r>
      <w:r w:rsidR="00C474C1">
        <w:t xml:space="preserve"> !… </w:t>
      </w:r>
      <w:r w:rsidR="00C52F4A" w:rsidRPr="00605EB6">
        <w:t>Ton frère ne m</w:t>
      </w:r>
      <w:r w:rsidR="00C474C1">
        <w:t>’</w:t>
      </w:r>
      <w:r w:rsidR="00C52F4A" w:rsidRPr="00605EB6">
        <w:t>appartient pas</w:t>
      </w:r>
      <w:r w:rsidR="00C474C1">
        <w:t xml:space="preserve">, </w:t>
      </w:r>
      <w:r w:rsidR="00C52F4A" w:rsidRPr="00605EB6">
        <w:t>tu le sais bien</w:t>
      </w:r>
      <w:r w:rsidR="00C474C1">
        <w:t xml:space="preserve"> ; </w:t>
      </w:r>
      <w:r w:rsidR="00C52F4A" w:rsidRPr="00605EB6">
        <w:t>je n</w:t>
      </w:r>
      <w:r w:rsidR="00C474C1">
        <w:t>’</w:t>
      </w:r>
      <w:r w:rsidR="00C52F4A" w:rsidRPr="00605EB6">
        <w:t>ai que toi</w:t>
      </w:r>
      <w:r w:rsidR="00C474C1">
        <w:t xml:space="preserve">, </w:t>
      </w:r>
      <w:r w:rsidR="00C52F4A" w:rsidRPr="00605EB6">
        <w:t>que toi</w:t>
      </w:r>
      <w:r w:rsidR="00C474C1">
        <w:t xml:space="preserve">… </w:t>
      </w:r>
      <w:r w:rsidR="00C52F4A" w:rsidRPr="00605EB6">
        <w:t>Et tu veux m</w:t>
      </w:r>
      <w:r w:rsidR="00C474C1">
        <w:t>’</w:t>
      </w:r>
      <w:r w:rsidR="00C52F4A" w:rsidRPr="00605EB6">
        <w:t>abandonner</w:t>
      </w:r>
      <w:r w:rsidR="00C474C1">
        <w:t xml:space="preserve"> !… </w:t>
      </w:r>
      <w:r w:rsidR="00C52F4A" w:rsidRPr="00605EB6">
        <w:t>Ah</w:t>
      </w:r>
      <w:r w:rsidR="00C474C1">
        <w:t xml:space="preserve"> ! </w:t>
      </w:r>
      <w:r w:rsidR="00C52F4A" w:rsidRPr="00605EB6">
        <w:t>autant vaudrait me dire</w:t>
      </w:r>
      <w:r w:rsidR="00C474C1">
        <w:t xml:space="preserve"> : </w:t>
      </w:r>
      <w:r w:rsidR="00C52F4A" w:rsidRPr="00605EB6">
        <w:t>Je n</w:t>
      </w:r>
      <w:r w:rsidR="00C474C1">
        <w:t>’</w:t>
      </w:r>
      <w:r w:rsidR="00C52F4A" w:rsidRPr="00605EB6">
        <w:t>ai plus besoin de toi</w:t>
      </w:r>
      <w:r w:rsidR="00C474C1">
        <w:t xml:space="preserve"> ; </w:t>
      </w:r>
      <w:r w:rsidR="00C52F4A" w:rsidRPr="00605EB6">
        <w:t>va</w:t>
      </w:r>
      <w:r w:rsidR="00C474C1">
        <w:t xml:space="preserve">, </w:t>
      </w:r>
      <w:r w:rsidR="00C52F4A" w:rsidRPr="00605EB6">
        <w:t>pauvre femme</w:t>
      </w:r>
      <w:r w:rsidR="00C474C1">
        <w:t xml:space="preserve">, </w:t>
      </w:r>
      <w:r w:rsidR="00C52F4A" w:rsidRPr="00605EB6">
        <w:t>tu peux mourir</w:t>
      </w:r>
      <w:r w:rsidR="00C474C1">
        <w:t> !</w:t>
      </w:r>
    </w:p>
    <w:p w14:paraId="5C716110" w14:textId="215968E7" w:rsidR="00C474C1" w:rsidRDefault="0094609C" w:rsidP="00C52F4A">
      <w:r>
        <w:t>— </w:t>
      </w:r>
      <w:r w:rsidR="00C52F4A" w:rsidRPr="00605EB6">
        <w:t>Oh</w:t>
      </w:r>
      <w:r w:rsidR="00C474C1">
        <w:t xml:space="preserve"> ! </w:t>
      </w:r>
      <w:r w:rsidR="00C52F4A" w:rsidRPr="00605EB6">
        <w:t>fit la jeune fille en se courbant jusqu</w:t>
      </w:r>
      <w:r w:rsidR="00C474C1">
        <w:t>’</w:t>
      </w:r>
      <w:r w:rsidR="00C52F4A" w:rsidRPr="00605EB6">
        <w:t>à terre</w:t>
      </w:r>
      <w:r w:rsidR="00C474C1">
        <w:t>.</w:t>
      </w:r>
    </w:p>
    <w:p w14:paraId="602F7059" w14:textId="4C49DDF9" w:rsidR="00C474C1" w:rsidRDefault="0094609C" w:rsidP="00C52F4A">
      <w:r>
        <w:t>— </w:t>
      </w:r>
      <w:r w:rsidR="00C52F4A" w:rsidRPr="00605EB6">
        <w:t>Ah</w:t>
      </w:r>
      <w:r w:rsidR="00C474C1">
        <w:t xml:space="preserve"> ! </w:t>
      </w:r>
      <w:r w:rsidR="00C52F4A" w:rsidRPr="00605EB6">
        <w:t xml:space="preserve">continua </w:t>
      </w:r>
      <w:r w:rsidR="009A0CB4" w:rsidRPr="009A0CB4">
        <w:t>M</w:t>
      </w:r>
      <w:r w:rsidR="009A0CB4" w:rsidRPr="009A0CB4">
        <w:rPr>
          <w:vertAlign w:val="superscript"/>
        </w:rPr>
        <w:t>me</w:t>
      </w:r>
      <w:r w:rsidR="00C474C1">
        <w:t> de </w:t>
      </w:r>
      <w:r w:rsidR="00C52F4A" w:rsidRPr="00605EB6">
        <w:t>Simaise d</w:t>
      </w:r>
      <w:r w:rsidR="00C474C1">
        <w:t>’</w:t>
      </w:r>
      <w:r w:rsidR="00C52F4A" w:rsidRPr="00605EB6">
        <w:t>une voix oppressée</w:t>
      </w:r>
      <w:r w:rsidR="00C474C1">
        <w:t xml:space="preserve">, </w:t>
      </w:r>
      <w:r w:rsidR="00C52F4A" w:rsidRPr="00605EB6">
        <w:t>je croyais trouver plus de reconnaissance dans le cœur de mon enfant</w:t>
      </w:r>
      <w:r w:rsidR="00C474C1">
        <w:t xml:space="preserve"> ! </w:t>
      </w:r>
      <w:r w:rsidR="00C52F4A" w:rsidRPr="00605EB6">
        <w:t>C</w:t>
      </w:r>
      <w:r w:rsidR="00C474C1">
        <w:t>’</w:t>
      </w:r>
      <w:r w:rsidR="00C52F4A" w:rsidRPr="00605EB6">
        <w:t>est mal</w:t>
      </w:r>
      <w:r w:rsidR="00C474C1">
        <w:t xml:space="preserve">, </w:t>
      </w:r>
      <w:r w:rsidR="00C52F4A" w:rsidRPr="00605EB6">
        <w:t>ce que vous voulez faire</w:t>
      </w:r>
      <w:r w:rsidR="00C474C1">
        <w:t xml:space="preserve">, </w:t>
      </w:r>
      <w:r w:rsidR="00C52F4A" w:rsidRPr="00605EB6">
        <w:t>Henriette</w:t>
      </w:r>
      <w:r w:rsidR="00C474C1">
        <w:t xml:space="preserve">, </w:t>
      </w:r>
      <w:r w:rsidR="00C52F4A" w:rsidRPr="00605EB6">
        <w:t>oui</w:t>
      </w:r>
      <w:r w:rsidR="00C474C1">
        <w:t xml:space="preserve">, </w:t>
      </w:r>
      <w:r w:rsidR="00C52F4A" w:rsidRPr="00605EB6">
        <w:t>c</w:t>
      </w:r>
      <w:r w:rsidR="00C474C1">
        <w:t>’</w:t>
      </w:r>
      <w:r w:rsidR="00C52F4A" w:rsidRPr="00605EB6">
        <w:t>est bien mal</w:t>
      </w:r>
      <w:r w:rsidR="00C474C1">
        <w:t> !</w:t>
      </w:r>
    </w:p>
    <w:p w14:paraId="7646145F" w14:textId="77777777" w:rsidR="00C474C1" w:rsidRDefault="00C52F4A" w:rsidP="00C52F4A">
      <w:r w:rsidRPr="00605EB6">
        <w:t>Et la pauvre mère éclata en sanglots</w:t>
      </w:r>
      <w:r w:rsidR="00C474C1">
        <w:t>.</w:t>
      </w:r>
    </w:p>
    <w:p w14:paraId="03321014" w14:textId="77777777" w:rsidR="00C474C1" w:rsidRDefault="00C52F4A" w:rsidP="00C52F4A">
      <w:r w:rsidRPr="00605EB6">
        <w:t>Henriette se traîna sur ses genoux jusqu</w:t>
      </w:r>
      <w:r w:rsidR="00C474C1">
        <w:t>’</w:t>
      </w:r>
      <w:r w:rsidRPr="00605EB6">
        <w:t>à la baronne</w:t>
      </w:r>
      <w:r w:rsidR="00C474C1">
        <w:t xml:space="preserve">, </w:t>
      </w:r>
      <w:r w:rsidRPr="00605EB6">
        <w:t>lui prit les mains et les couvrit de larmes et de baisers</w:t>
      </w:r>
      <w:r w:rsidR="00C474C1">
        <w:t>.</w:t>
      </w:r>
    </w:p>
    <w:p w14:paraId="2C61C4F5" w14:textId="0F46972A" w:rsidR="00C474C1" w:rsidRDefault="00C52F4A" w:rsidP="00C52F4A">
      <w:r w:rsidRPr="00605EB6">
        <w:t>Après un moment de douloureux silence</w:t>
      </w:r>
      <w:r w:rsidR="00C474C1">
        <w:t xml:space="preserve">, </w:t>
      </w:r>
      <w:r w:rsidR="009A0CB4" w:rsidRPr="009A0CB4">
        <w:t>M</w:t>
      </w:r>
      <w:r w:rsidR="009A0CB4" w:rsidRPr="009A0CB4">
        <w:rPr>
          <w:vertAlign w:val="superscript"/>
        </w:rPr>
        <w:t>me</w:t>
      </w:r>
      <w:r w:rsidR="00C474C1">
        <w:t> de </w:t>
      </w:r>
      <w:r w:rsidRPr="00605EB6">
        <w:t>Simaise reprit d</w:t>
      </w:r>
      <w:r w:rsidR="00C474C1">
        <w:t>’</w:t>
      </w:r>
      <w:r w:rsidRPr="00605EB6">
        <w:t>une voix lente et grave</w:t>
      </w:r>
      <w:r w:rsidR="00C474C1">
        <w:t> :</w:t>
      </w:r>
    </w:p>
    <w:p w14:paraId="18E31135" w14:textId="41C5E47C" w:rsidR="00C474C1" w:rsidRDefault="0094609C" w:rsidP="00C52F4A">
      <w:r>
        <w:t>— </w:t>
      </w:r>
      <w:r w:rsidR="00C52F4A" w:rsidRPr="00605EB6">
        <w:t>Henriette</w:t>
      </w:r>
      <w:r w:rsidR="00C474C1">
        <w:t xml:space="preserve">, </w:t>
      </w:r>
      <w:r w:rsidR="00C52F4A" w:rsidRPr="00605EB6">
        <w:t>que te manque-t-il donc ici</w:t>
      </w:r>
      <w:r w:rsidR="00C474C1">
        <w:t xml:space="preserve"> ? </w:t>
      </w:r>
      <w:r w:rsidR="00C52F4A" w:rsidRPr="00605EB6">
        <w:t>Que peux-tu avoir à désirer</w:t>
      </w:r>
      <w:r w:rsidR="00C474C1">
        <w:t> ?</w:t>
      </w:r>
    </w:p>
    <w:p w14:paraId="5DE72F57" w14:textId="7AE98164" w:rsidR="00C474C1" w:rsidRDefault="0094609C" w:rsidP="00C52F4A">
      <w:r>
        <w:t>— </w:t>
      </w:r>
      <w:r w:rsidR="00C52F4A" w:rsidRPr="00605EB6">
        <w:t>Mais rien</w:t>
      </w:r>
      <w:r w:rsidR="00C474C1">
        <w:t xml:space="preserve">, </w:t>
      </w:r>
      <w:r w:rsidR="00C52F4A" w:rsidRPr="00605EB6">
        <w:t>ma mère chérie</w:t>
      </w:r>
      <w:r w:rsidR="00C474C1">
        <w:t xml:space="preserve">, </w:t>
      </w:r>
      <w:r w:rsidR="00C52F4A" w:rsidRPr="00605EB6">
        <w:t>rien</w:t>
      </w:r>
      <w:r w:rsidR="00C474C1">
        <w:t> !</w:t>
      </w:r>
    </w:p>
    <w:p w14:paraId="43E16B6C" w14:textId="3ECB9939" w:rsidR="00C474C1" w:rsidRDefault="0094609C" w:rsidP="00C52F4A">
      <w:r>
        <w:lastRenderedPageBreak/>
        <w:t>— </w:t>
      </w:r>
      <w:r w:rsidR="00C52F4A" w:rsidRPr="00605EB6">
        <w:t>Henriette</w:t>
      </w:r>
      <w:r w:rsidR="00C474C1">
        <w:t xml:space="preserve">, </w:t>
      </w:r>
      <w:r w:rsidR="00C52F4A" w:rsidRPr="00605EB6">
        <w:t>presque toujours</w:t>
      </w:r>
      <w:r w:rsidR="00C474C1">
        <w:t xml:space="preserve">, </w:t>
      </w:r>
      <w:r w:rsidR="00C52F4A" w:rsidRPr="00605EB6">
        <w:t>quand une jeune fille de notre monde</w:t>
      </w:r>
      <w:r w:rsidR="00C474C1">
        <w:t xml:space="preserve">, </w:t>
      </w:r>
      <w:r w:rsidR="00C52F4A" w:rsidRPr="00605EB6">
        <w:t>belle comme toi</w:t>
      </w:r>
      <w:r w:rsidR="00C474C1">
        <w:t xml:space="preserve">, </w:t>
      </w:r>
      <w:r w:rsidR="00C52F4A" w:rsidRPr="00605EB6">
        <w:t>se retire dans un cloître</w:t>
      </w:r>
      <w:r w:rsidR="00C474C1">
        <w:t xml:space="preserve">, </w:t>
      </w:r>
      <w:r w:rsidR="00C52F4A" w:rsidRPr="00605EB6">
        <w:t>c</w:t>
      </w:r>
      <w:r w:rsidR="00C474C1">
        <w:t>’</w:t>
      </w:r>
      <w:r w:rsidR="00C52F4A" w:rsidRPr="00605EB6">
        <w:t>est qu</w:t>
      </w:r>
      <w:r w:rsidR="00C474C1">
        <w:t>’</w:t>
      </w:r>
      <w:r w:rsidR="00C52F4A" w:rsidRPr="00605EB6">
        <w:t>elle a l</w:t>
      </w:r>
      <w:r w:rsidR="00C474C1">
        <w:t>’</w:t>
      </w:r>
      <w:r w:rsidR="00C52F4A" w:rsidRPr="00605EB6">
        <w:t>âme désespérée</w:t>
      </w:r>
      <w:r w:rsidR="00C474C1">
        <w:t>.</w:t>
      </w:r>
    </w:p>
    <w:p w14:paraId="5260C1E4" w14:textId="77777777" w:rsidR="00C474C1" w:rsidRDefault="00C52F4A" w:rsidP="00C52F4A">
      <w:r w:rsidRPr="00605EB6">
        <w:t>La jeune fille tressaillit</w:t>
      </w:r>
      <w:r w:rsidR="00C474C1">
        <w:t>.</w:t>
      </w:r>
    </w:p>
    <w:p w14:paraId="12080622" w14:textId="6594AA40" w:rsidR="00C474C1" w:rsidRDefault="0094609C" w:rsidP="00C52F4A">
      <w:r>
        <w:t>— </w:t>
      </w:r>
      <w:r w:rsidR="00C52F4A" w:rsidRPr="00605EB6">
        <w:t>Henriette</w:t>
      </w:r>
      <w:r w:rsidR="00C474C1">
        <w:t xml:space="preserve">, </w:t>
      </w:r>
      <w:r w:rsidR="00C52F4A" w:rsidRPr="00605EB6">
        <w:t>poursuivit la baronne</w:t>
      </w:r>
      <w:r w:rsidR="00C474C1">
        <w:t xml:space="preserve">, </w:t>
      </w:r>
      <w:r w:rsidR="00C52F4A" w:rsidRPr="00605EB6">
        <w:t>souvent aussi quand une jeune fille belle et tendrement aimée de sa mère comme tu l</w:t>
      </w:r>
      <w:r w:rsidR="00C474C1">
        <w:t>’</w:t>
      </w:r>
      <w:r w:rsidR="00C52F4A" w:rsidRPr="00605EB6">
        <w:t>es</w:t>
      </w:r>
      <w:r w:rsidR="00C474C1">
        <w:t xml:space="preserve">, </w:t>
      </w:r>
      <w:r w:rsidR="00C52F4A" w:rsidRPr="00605EB6">
        <w:t>songe à s</w:t>
      </w:r>
      <w:r w:rsidR="00C474C1">
        <w:t>’</w:t>
      </w:r>
      <w:r w:rsidR="00C52F4A" w:rsidRPr="00605EB6">
        <w:t>enfermer entre les murs sombres d</w:t>
      </w:r>
      <w:r w:rsidR="00C474C1">
        <w:t>’</w:t>
      </w:r>
      <w:r w:rsidR="00C52F4A" w:rsidRPr="00605EB6">
        <w:t>un cloître</w:t>
      </w:r>
      <w:r w:rsidR="00C474C1">
        <w:t xml:space="preserve">, </w:t>
      </w:r>
      <w:r w:rsidR="00C52F4A" w:rsidRPr="00605EB6">
        <w:t>c</w:t>
      </w:r>
      <w:r w:rsidR="00C474C1">
        <w:t>’</w:t>
      </w:r>
      <w:r w:rsidR="00C52F4A" w:rsidRPr="00605EB6">
        <w:t>est qu</w:t>
      </w:r>
      <w:r w:rsidR="00C474C1">
        <w:t>’</w:t>
      </w:r>
      <w:r w:rsidR="00C52F4A" w:rsidRPr="00605EB6">
        <w:t>il y a dans son cœur une blessure inguérissable</w:t>
      </w:r>
      <w:r w:rsidR="00C474C1">
        <w:t xml:space="preserve">, </w:t>
      </w:r>
      <w:r w:rsidR="00C52F4A" w:rsidRPr="00605EB6">
        <w:t>un amour malheureux</w:t>
      </w:r>
      <w:r w:rsidR="00C474C1">
        <w:t xml:space="preserve">, </w:t>
      </w:r>
      <w:r w:rsidR="00C52F4A" w:rsidRPr="00605EB6">
        <w:t>sans espoir</w:t>
      </w:r>
      <w:r w:rsidR="00C474C1">
        <w:t> !…</w:t>
      </w:r>
    </w:p>
    <w:p w14:paraId="224C7987" w14:textId="23F8DFD6" w:rsidR="00C474C1" w:rsidRDefault="0094609C" w:rsidP="00C52F4A">
      <w:r>
        <w:t>— </w:t>
      </w:r>
      <w:r w:rsidR="00C52F4A" w:rsidRPr="00605EB6">
        <w:t>Ma mère</w:t>
      </w:r>
      <w:r w:rsidR="00C474C1">
        <w:t xml:space="preserve"> ! </w:t>
      </w:r>
      <w:r w:rsidR="00C52F4A" w:rsidRPr="00605EB6">
        <w:t>exclama la jeune fille</w:t>
      </w:r>
      <w:r w:rsidR="00C474C1">
        <w:t>.</w:t>
      </w:r>
    </w:p>
    <w:p w14:paraId="0691370C" w14:textId="7C41D6C5" w:rsidR="00C474C1" w:rsidRDefault="0094609C" w:rsidP="00C52F4A">
      <w:r>
        <w:t>— </w:t>
      </w:r>
      <w:r w:rsidR="00C52F4A" w:rsidRPr="00605EB6">
        <w:t>Si tu aimes</w:t>
      </w:r>
      <w:r w:rsidR="00C474C1">
        <w:t xml:space="preserve">, </w:t>
      </w:r>
      <w:r w:rsidR="00C52F4A" w:rsidRPr="00605EB6">
        <w:t>Henriette</w:t>
      </w:r>
      <w:r w:rsidR="00C474C1">
        <w:t xml:space="preserve">, </w:t>
      </w:r>
      <w:r w:rsidR="00C52F4A" w:rsidRPr="00605EB6">
        <w:t>pourquoi ne le dirais-tu pas à ta mère</w:t>
      </w:r>
      <w:r w:rsidR="00C474C1">
        <w:t xml:space="preserve"> ? </w:t>
      </w:r>
      <w:r w:rsidR="00C52F4A" w:rsidRPr="00605EB6">
        <w:t>Quand je pense à ton bonheur</w:t>
      </w:r>
      <w:r w:rsidR="00C474C1">
        <w:t xml:space="preserve">, </w:t>
      </w:r>
      <w:r w:rsidR="00C52F4A" w:rsidRPr="00605EB6">
        <w:t>à ton avenir</w:t>
      </w:r>
      <w:r w:rsidR="00C474C1">
        <w:t xml:space="preserve">, </w:t>
      </w:r>
      <w:r w:rsidR="00C52F4A" w:rsidRPr="00605EB6">
        <w:t>est-ce que tu crois que je ne te vois pas la jeune femme radieuse et aimée d</w:t>
      </w:r>
      <w:r w:rsidR="00C474C1">
        <w:t>’</w:t>
      </w:r>
      <w:r w:rsidR="00C52F4A" w:rsidRPr="00605EB6">
        <w:t>un bon et loyal jeune homme</w:t>
      </w:r>
      <w:r w:rsidR="00C474C1">
        <w:t xml:space="preserve">, </w:t>
      </w:r>
      <w:r w:rsidR="00C52F4A" w:rsidRPr="00605EB6">
        <w:t>à qui tu auras donné ton cœur</w:t>
      </w:r>
      <w:r w:rsidR="00C474C1">
        <w:t xml:space="preserve"> ? </w:t>
      </w:r>
      <w:r w:rsidR="00C52F4A" w:rsidRPr="00605EB6">
        <w:t>Est-ce que je ne te vois pas</w:t>
      </w:r>
      <w:r w:rsidR="00C474C1">
        <w:t xml:space="preserve">, </w:t>
      </w:r>
      <w:r w:rsidR="00C52F4A" w:rsidRPr="00605EB6">
        <w:t>mère à ton tour</w:t>
      </w:r>
      <w:r w:rsidR="00C474C1">
        <w:t xml:space="preserve">, </w:t>
      </w:r>
      <w:r w:rsidR="00C52F4A" w:rsidRPr="00605EB6">
        <w:t>penchée</w:t>
      </w:r>
      <w:r w:rsidR="00C474C1">
        <w:t xml:space="preserve">, </w:t>
      </w:r>
      <w:r w:rsidR="00C52F4A" w:rsidRPr="00605EB6">
        <w:t>les yeux irradiés</w:t>
      </w:r>
      <w:r w:rsidR="00C474C1">
        <w:t xml:space="preserve">, </w:t>
      </w:r>
      <w:r w:rsidR="00C52F4A" w:rsidRPr="00605EB6">
        <w:t>ravie</w:t>
      </w:r>
      <w:r w:rsidR="00C474C1">
        <w:t xml:space="preserve">, </w:t>
      </w:r>
      <w:r w:rsidR="00C52F4A" w:rsidRPr="00605EB6">
        <w:t>sur le berceau d</w:t>
      </w:r>
      <w:r w:rsidR="00C474C1">
        <w:t>’</w:t>
      </w:r>
      <w:r w:rsidR="00C52F4A" w:rsidRPr="00605EB6">
        <w:t>un enfant rose endormi</w:t>
      </w:r>
      <w:r w:rsidR="00C474C1">
        <w:t> ?</w:t>
      </w:r>
    </w:p>
    <w:p w14:paraId="7F8AD726" w14:textId="4AC55363" w:rsidR="00C474C1" w:rsidRDefault="00C474C1" w:rsidP="00C52F4A">
      <w:r>
        <w:t>» </w:t>
      </w:r>
      <w:r w:rsidR="00C52F4A" w:rsidRPr="00605EB6">
        <w:t>Henriette</w:t>
      </w:r>
      <w:r>
        <w:t xml:space="preserve">, </w:t>
      </w:r>
      <w:r w:rsidR="00C52F4A" w:rsidRPr="00605EB6">
        <w:t>mon enfant</w:t>
      </w:r>
      <w:r>
        <w:t xml:space="preserve">, </w:t>
      </w:r>
      <w:r w:rsidR="00C52F4A" w:rsidRPr="00605EB6">
        <w:t>si tu aimes</w:t>
      </w:r>
      <w:r>
        <w:t xml:space="preserve">, </w:t>
      </w:r>
      <w:r w:rsidR="00C52F4A" w:rsidRPr="00605EB6">
        <w:t>dis-le-moi</w:t>
      </w:r>
      <w:r>
        <w:t xml:space="preserve">. </w:t>
      </w:r>
      <w:r w:rsidR="00C52F4A" w:rsidRPr="00605EB6">
        <w:t>Mais je suis prête à lui ouvrir mes bras</w:t>
      </w:r>
      <w:r>
        <w:t xml:space="preserve">, </w:t>
      </w:r>
      <w:r w:rsidR="00C52F4A" w:rsidRPr="00605EB6">
        <w:t>à celui que tu aimeras</w:t>
      </w:r>
      <w:r>
        <w:t xml:space="preserve"> !… </w:t>
      </w:r>
      <w:r w:rsidR="00C52F4A" w:rsidRPr="00605EB6">
        <w:t>Il est pauvre</w:t>
      </w:r>
      <w:r>
        <w:t xml:space="preserve">, </w:t>
      </w:r>
      <w:r w:rsidR="00C52F4A" w:rsidRPr="00605EB6">
        <w:t>peut-être</w:t>
      </w:r>
      <w:r>
        <w:t xml:space="preserve">, </w:t>
      </w:r>
      <w:r w:rsidR="00C52F4A" w:rsidRPr="00605EB6">
        <w:t>d</w:t>
      </w:r>
      <w:r>
        <w:t>’</w:t>
      </w:r>
      <w:r w:rsidR="00C52F4A" w:rsidRPr="00605EB6">
        <w:t>une famille obscure</w:t>
      </w:r>
      <w:r>
        <w:t xml:space="preserve">… </w:t>
      </w:r>
      <w:r w:rsidR="00430274">
        <w:t>Hé</w:t>
      </w:r>
      <w:r>
        <w:t xml:space="preserve">, </w:t>
      </w:r>
      <w:r w:rsidR="00C52F4A" w:rsidRPr="00605EB6">
        <w:t>qu</w:t>
      </w:r>
      <w:r>
        <w:t>’</w:t>
      </w:r>
      <w:r w:rsidR="00C52F4A" w:rsidRPr="00605EB6">
        <w:t>importe</w:t>
      </w:r>
      <w:r>
        <w:t xml:space="preserve"> ! </w:t>
      </w:r>
      <w:r w:rsidR="00C52F4A" w:rsidRPr="00605EB6">
        <w:t>Ce n</w:t>
      </w:r>
      <w:r>
        <w:t>’</w:t>
      </w:r>
      <w:r w:rsidR="00C52F4A" w:rsidRPr="00605EB6">
        <w:t>est pas dans les salons dorés qu</w:t>
      </w:r>
      <w:r>
        <w:t>’</w:t>
      </w:r>
      <w:r w:rsidR="00C52F4A" w:rsidRPr="00605EB6">
        <w:t>on rencontre les hommes les meilleurs</w:t>
      </w:r>
      <w:r>
        <w:t xml:space="preserve"> ; </w:t>
      </w:r>
      <w:r w:rsidR="00C52F4A" w:rsidRPr="00B975F3">
        <w:t>on peut en trouver de bons sous le toit d</w:t>
      </w:r>
      <w:r>
        <w:t>’</w:t>
      </w:r>
      <w:r w:rsidR="00C52F4A" w:rsidRPr="00B975F3">
        <w:t>une chaumière</w:t>
      </w:r>
      <w:r>
        <w:t xml:space="preserve"> !… </w:t>
      </w:r>
      <w:r w:rsidR="00C52F4A" w:rsidRPr="00B975F3">
        <w:t>Henriette</w:t>
      </w:r>
      <w:r>
        <w:t xml:space="preserve">, </w:t>
      </w:r>
      <w:r w:rsidR="00C52F4A" w:rsidRPr="00B975F3">
        <w:t>je ne suis pas de ces femmes qui considèrent la pauvreté comme un vice</w:t>
      </w:r>
      <w:r>
        <w:t xml:space="preserve"> ; </w:t>
      </w:r>
      <w:r w:rsidR="00C52F4A" w:rsidRPr="00B975F3">
        <w:t>tu as le droit de choisir ton fiancé</w:t>
      </w:r>
      <w:r>
        <w:t xml:space="preserve"> ; </w:t>
      </w:r>
      <w:r w:rsidR="00C52F4A" w:rsidRPr="00B975F3">
        <w:t>la moitié de ce que je possède t</w:t>
      </w:r>
      <w:r>
        <w:t>’</w:t>
      </w:r>
      <w:r w:rsidR="00C52F4A" w:rsidRPr="00B975F3">
        <w:t>appartient</w:t>
      </w:r>
      <w:r>
        <w:t>.</w:t>
      </w:r>
    </w:p>
    <w:p w14:paraId="4427214D" w14:textId="1DE17020" w:rsidR="00C474C1" w:rsidRDefault="0094609C" w:rsidP="00C52F4A">
      <w:r>
        <w:t>— </w:t>
      </w:r>
      <w:r w:rsidR="00C52F4A" w:rsidRPr="00605EB6">
        <w:t>Je n</w:t>
      </w:r>
      <w:r w:rsidR="00C474C1">
        <w:t>’</w:t>
      </w:r>
      <w:r w:rsidR="00C52F4A" w:rsidRPr="00605EB6">
        <w:t>aime pas</w:t>
      </w:r>
      <w:r w:rsidR="00C474C1">
        <w:t xml:space="preserve">, </w:t>
      </w:r>
      <w:r w:rsidR="00C52F4A" w:rsidRPr="00605EB6">
        <w:t>ma mère</w:t>
      </w:r>
      <w:r w:rsidR="00C474C1">
        <w:t xml:space="preserve">, </w:t>
      </w:r>
      <w:r w:rsidR="00C52F4A" w:rsidRPr="00605EB6">
        <w:t>je n</w:t>
      </w:r>
      <w:r w:rsidR="00C474C1">
        <w:t>’</w:t>
      </w:r>
      <w:r w:rsidR="00C52F4A" w:rsidRPr="00605EB6">
        <w:t>aime pas</w:t>
      </w:r>
      <w:r w:rsidR="00C474C1">
        <w:t xml:space="preserve"> ! </w:t>
      </w:r>
      <w:r w:rsidR="00C52F4A" w:rsidRPr="00605EB6">
        <w:t>s</w:t>
      </w:r>
      <w:r w:rsidR="00C474C1">
        <w:t>’</w:t>
      </w:r>
      <w:r w:rsidR="00C52F4A" w:rsidRPr="00605EB6">
        <w:t>écria la jeune fille d</w:t>
      </w:r>
      <w:r w:rsidR="00C474C1">
        <w:t>’</w:t>
      </w:r>
      <w:r w:rsidR="00C52F4A" w:rsidRPr="00605EB6">
        <w:t>une voix désespérée</w:t>
      </w:r>
      <w:r w:rsidR="00C474C1">
        <w:t>.</w:t>
      </w:r>
    </w:p>
    <w:p w14:paraId="18BB671F" w14:textId="02D67D81" w:rsidR="00C474C1" w:rsidRDefault="0094609C" w:rsidP="00C52F4A">
      <w:r>
        <w:t>— </w:t>
      </w:r>
      <w:r w:rsidR="00C52F4A" w:rsidRPr="00605EB6">
        <w:t>Ah</w:t>
      </w:r>
      <w:r w:rsidR="00C474C1">
        <w:t xml:space="preserve"> ! </w:t>
      </w:r>
      <w:r w:rsidR="00C52F4A" w:rsidRPr="00605EB6">
        <w:t>ton accent donne un démenti à tes paroles</w:t>
      </w:r>
      <w:r w:rsidR="00C474C1">
        <w:t>.</w:t>
      </w:r>
    </w:p>
    <w:p w14:paraId="26443256" w14:textId="0E366CF0" w:rsidR="00C474C1" w:rsidRDefault="0094609C" w:rsidP="00C52F4A">
      <w:r>
        <w:lastRenderedPageBreak/>
        <w:t>— </w:t>
      </w:r>
      <w:r w:rsidR="00C52F4A" w:rsidRPr="00605EB6">
        <w:t>Je ne veux pas aimer</w:t>
      </w:r>
      <w:r w:rsidR="00C474C1">
        <w:t xml:space="preserve">, </w:t>
      </w:r>
      <w:r w:rsidR="00C52F4A" w:rsidRPr="00605EB6">
        <w:t>ma mère</w:t>
      </w:r>
      <w:r w:rsidR="00C474C1">
        <w:t xml:space="preserve">, </w:t>
      </w:r>
      <w:r w:rsidR="00C52F4A" w:rsidRPr="00605EB6">
        <w:t>je ne veux pas aimer</w:t>
      </w:r>
      <w:r w:rsidR="00C474C1">
        <w:t xml:space="preserve"> ! </w:t>
      </w:r>
      <w:r w:rsidR="00C52F4A" w:rsidRPr="00605EB6">
        <w:t>Le cloître</w:t>
      </w:r>
      <w:r w:rsidR="00C474C1">
        <w:t xml:space="preserve">, </w:t>
      </w:r>
      <w:r w:rsidR="00C52F4A" w:rsidRPr="00605EB6">
        <w:t>le cloître</w:t>
      </w:r>
      <w:r w:rsidR="00C474C1">
        <w:t> !</w:t>
      </w:r>
    </w:p>
    <w:p w14:paraId="778E0691" w14:textId="77777777" w:rsidR="00C474C1" w:rsidRDefault="00C52F4A" w:rsidP="00C52F4A">
      <w:r w:rsidRPr="00605EB6">
        <w:t>La malheureuse enfant se tordait convulsivement les bras</w:t>
      </w:r>
      <w:r w:rsidR="00C474C1">
        <w:t>.</w:t>
      </w:r>
    </w:p>
    <w:p w14:paraId="4EA9D052" w14:textId="77777777" w:rsidR="00C474C1" w:rsidRDefault="00C52F4A" w:rsidP="00C52F4A">
      <w:r w:rsidRPr="00605EB6">
        <w:t>À ce moment</w:t>
      </w:r>
      <w:r w:rsidR="00C474C1">
        <w:t xml:space="preserve">, </w:t>
      </w:r>
      <w:r w:rsidRPr="00605EB6">
        <w:t>on frappa à la porte du salon</w:t>
      </w:r>
      <w:r w:rsidR="00C474C1">
        <w:t>.</w:t>
      </w:r>
    </w:p>
    <w:p w14:paraId="7E6BAF88" w14:textId="77777777" w:rsidR="00C474C1" w:rsidRDefault="00C52F4A" w:rsidP="00C52F4A">
      <w:r w:rsidRPr="00605EB6">
        <w:t>Henriette se releva vivement</w:t>
      </w:r>
      <w:r w:rsidR="00C474C1">
        <w:t>.</w:t>
      </w:r>
    </w:p>
    <w:p w14:paraId="3BF452AB" w14:textId="77777777" w:rsidR="00C474C1" w:rsidRDefault="00C52F4A" w:rsidP="00C52F4A">
      <w:r w:rsidRPr="00605EB6">
        <w:t>La baronne passa rapidement son mouchoir sur sa figure et alla ouvrir elle-même la porte</w:t>
      </w:r>
      <w:r w:rsidR="00C474C1">
        <w:t xml:space="preserve">, </w:t>
      </w:r>
      <w:r w:rsidRPr="00605EB6">
        <w:t>donnant ainsi à sa fille le temps de se remettre</w:t>
      </w:r>
      <w:r w:rsidR="00C474C1">
        <w:t>.</w:t>
      </w:r>
    </w:p>
    <w:p w14:paraId="4CB4463E" w14:textId="0F1CE2F2" w:rsidR="00C474C1" w:rsidRDefault="0094609C" w:rsidP="00C52F4A">
      <w:r>
        <w:t>— </w:t>
      </w:r>
      <w:r w:rsidR="00C52F4A" w:rsidRPr="00605EB6">
        <w:t>Madame la baronne</w:t>
      </w:r>
      <w:r w:rsidR="00C474C1">
        <w:t xml:space="preserve">, </w:t>
      </w:r>
      <w:r w:rsidR="00C52F4A" w:rsidRPr="00605EB6">
        <w:t>dit le domestique</w:t>
      </w:r>
      <w:r w:rsidR="00C474C1">
        <w:t xml:space="preserve">, </w:t>
      </w:r>
      <w:r w:rsidR="00C52F4A" w:rsidRPr="00605EB6">
        <w:t>c</w:t>
      </w:r>
      <w:r w:rsidR="00C474C1">
        <w:t>’</w:t>
      </w:r>
      <w:r w:rsidR="00C52F4A" w:rsidRPr="00605EB6">
        <w:t>est un monsieur</w:t>
      </w:r>
      <w:r w:rsidR="00C474C1">
        <w:t xml:space="preserve">, </w:t>
      </w:r>
      <w:r w:rsidR="00C52F4A" w:rsidRPr="00605EB6">
        <w:t>un étranger</w:t>
      </w:r>
      <w:r w:rsidR="00C474C1">
        <w:t xml:space="preserve">, </w:t>
      </w:r>
      <w:r w:rsidR="00C52F4A" w:rsidRPr="00605EB6">
        <w:t xml:space="preserve">qui demande à parler à </w:t>
      </w:r>
      <w:r w:rsidR="009A0CB4" w:rsidRPr="009A0CB4">
        <w:t>M</w:t>
      </w:r>
      <w:r w:rsidR="009A0CB4" w:rsidRPr="009A0CB4">
        <w:rPr>
          <w:vertAlign w:val="superscript"/>
        </w:rPr>
        <w:t>me</w:t>
      </w:r>
      <w:r w:rsidR="00C474C1">
        <w:t> </w:t>
      </w:r>
      <w:r w:rsidR="00C52F4A" w:rsidRPr="00605EB6">
        <w:t>la baronne</w:t>
      </w:r>
      <w:r w:rsidR="00C474C1">
        <w:t>.</w:t>
      </w:r>
    </w:p>
    <w:p w14:paraId="4532BCEA" w14:textId="0936DC5F" w:rsidR="00C474C1" w:rsidRDefault="0094609C" w:rsidP="00C52F4A">
      <w:r>
        <w:t>— </w:t>
      </w:r>
      <w:r w:rsidR="00C52F4A" w:rsidRPr="00605EB6">
        <w:t>Mais</w:t>
      </w:r>
      <w:r w:rsidR="00C474C1">
        <w:t>…</w:t>
      </w:r>
    </w:p>
    <w:p w14:paraId="28C4740B" w14:textId="54D4807E" w:rsidR="00C474C1" w:rsidRDefault="0094609C" w:rsidP="00C52F4A">
      <w:r>
        <w:t>— </w:t>
      </w:r>
      <w:r w:rsidR="00C52F4A" w:rsidRPr="00605EB6">
        <w:t>Il s</w:t>
      </w:r>
      <w:r w:rsidR="00C474C1">
        <w:t>’</w:t>
      </w:r>
      <w:r w:rsidR="00C52F4A" w:rsidRPr="00605EB6">
        <w:t>agit</w:t>
      </w:r>
      <w:r w:rsidR="00C474C1">
        <w:t xml:space="preserve">, </w:t>
      </w:r>
      <w:r w:rsidR="00C52F4A" w:rsidRPr="00605EB6">
        <w:t>m</w:t>
      </w:r>
      <w:r w:rsidR="00C474C1">
        <w:t>’</w:t>
      </w:r>
      <w:r w:rsidR="00C52F4A" w:rsidRPr="00605EB6">
        <w:t>a-t-il dit</w:t>
      </w:r>
      <w:r w:rsidR="00C474C1">
        <w:t xml:space="preserve">, </w:t>
      </w:r>
      <w:r w:rsidR="00C52F4A" w:rsidRPr="00605EB6">
        <w:t>d</w:t>
      </w:r>
      <w:r w:rsidR="00C474C1">
        <w:t>’</w:t>
      </w:r>
      <w:r w:rsidR="00C52F4A" w:rsidRPr="00605EB6">
        <w:t>une affaire très importante</w:t>
      </w:r>
      <w:r w:rsidR="00C474C1">
        <w:t>.</w:t>
      </w:r>
    </w:p>
    <w:p w14:paraId="2E5378BC" w14:textId="2C469F5C" w:rsidR="00C474C1" w:rsidRDefault="0094609C" w:rsidP="00C52F4A">
      <w:r>
        <w:t>— </w:t>
      </w:r>
      <w:r w:rsidR="00C52F4A" w:rsidRPr="00605EB6">
        <w:t>Ce monsieur a-t-il dit son nom</w:t>
      </w:r>
      <w:r w:rsidR="00C474C1">
        <w:t> ?</w:t>
      </w:r>
    </w:p>
    <w:p w14:paraId="14A5B16B" w14:textId="6CC98CAB" w:rsidR="00C474C1" w:rsidRDefault="0094609C" w:rsidP="00C52F4A">
      <w:r>
        <w:t>— </w:t>
      </w:r>
      <w:r w:rsidR="00C52F4A" w:rsidRPr="00605EB6">
        <w:t xml:space="preserve">Il se nomme </w:t>
      </w:r>
      <w:r w:rsidR="00C474C1">
        <w:t>M. </w:t>
      </w:r>
      <w:r w:rsidR="00C52F4A" w:rsidRPr="00605EB6">
        <w:t>Lagarde</w:t>
      </w:r>
      <w:r w:rsidR="00C474C1">
        <w:t>.</w:t>
      </w:r>
    </w:p>
    <w:p w14:paraId="53BE2FE8" w14:textId="5D349CA4" w:rsidR="00C474C1" w:rsidRDefault="0094609C" w:rsidP="00C52F4A">
      <w:r>
        <w:t>— </w:t>
      </w:r>
      <w:r w:rsidR="00C52F4A" w:rsidRPr="00605EB6">
        <w:t>Ce nom m</w:t>
      </w:r>
      <w:r w:rsidR="00C474C1">
        <w:t>’</w:t>
      </w:r>
      <w:r w:rsidR="00C52F4A" w:rsidRPr="00605EB6">
        <w:t>est tout à fait inconnu</w:t>
      </w:r>
      <w:r w:rsidR="00C474C1">
        <w:t>.</w:t>
      </w:r>
    </w:p>
    <w:p w14:paraId="45CC6FF6" w14:textId="71C233FE" w:rsidR="00C474C1" w:rsidRDefault="0094609C" w:rsidP="00C52F4A">
      <w:r>
        <w:t>— </w:t>
      </w:r>
      <w:r w:rsidR="00C52F4A" w:rsidRPr="00605EB6">
        <w:t>Chère mère</w:t>
      </w:r>
      <w:r w:rsidR="00C474C1">
        <w:t xml:space="preserve">, </w:t>
      </w:r>
      <w:r w:rsidR="00C52F4A" w:rsidRPr="00605EB6">
        <w:t>dit Henriette</w:t>
      </w:r>
      <w:r w:rsidR="00C474C1">
        <w:t xml:space="preserve">, </w:t>
      </w:r>
      <w:r w:rsidR="00C52F4A" w:rsidRPr="00605EB6">
        <w:t>je vous laisse recevoir cette personne</w:t>
      </w:r>
      <w:r w:rsidR="00C474C1">
        <w:t xml:space="preserve"> ; </w:t>
      </w:r>
      <w:r w:rsidR="00C52F4A" w:rsidRPr="00605EB6">
        <w:t>je monte dans ma chambre</w:t>
      </w:r>
      <w:r w:rsidR="00C474C1">
        <w:t>.</w:t>
      </w:r>
    </w:p>
    <w:p w14:paraId="69A4C659" w14:textId="77777777" w:rsidR="00C474C1" w:rsidRDefault="00C52F4A" w:rsidP="00C52F4A">
      <w:r w:rsidRPr="00605EB6">
        <w:t>La mère jeta sur sa fille un regard brûlant de tendresse et lui dit</w:t>
      </w:r>
      <w:r w:rsidR="00C474C1">
        <w:t> :</w:t>
      </w:r>
    </w:p>
    <w:p w14:paraId="2A3E6468" w14:textId="4FCB0E07" w:rsidR="00C474C1" w:rsidRDefault="0094609C" w:rsidP="00C52F4A">
      <w:r>
        <w:t>— </w:t>
      </w:r>
      <w:r w:rsidR="00C52F4A" w:rsidRPr="00605EB6">
        <w:t>Va</w:t>
      </w:r>
      <w:r w:rsidR="00C474C1">
        <w:t xml:space="preserve">, </w:t>
      </w:r>
      <w:r w:rsidR="00C52F4A" w:rsidRPr="00605EB6">
        <w:t>mon enfant</w:t>
      </w:r>
      <w:r w:rsidR="00C474C1">
        <w:t xml:space="preserve"> ; </w:t>
      </w:r>
      <w:r w:rsidR="00C52F4A" w:rsidRPr="00605EB6">
        <w:t>ce soir ou demain matin nous causerons encore</w:t>
      </w:r>
      <w:r w:rsidR="00C474C1">
        <w:t>.</w:t>
      </w:r>
    </w:p>
    <w:p w14:paraId="01B853FA" w14:textId="77777777" w:rsidR="00C474C1" w:rsidRDefault="00C52F4A" w:rsidP="00C52F4A">
      <w:r w:rsidRPr="00605EB6">
        <w:t>Henriette sortit</w:t>
      </w:r>
      <w:r w:rsidR="00C474C1">
        <w:t>.</w:t>
      </w:r>
    </w:p>
    <w:p w14:paraId="47E740CE" w14:textId="039C8FEC" w:rsidR="00C474C1" w:rsidRDefault="0094609C" w:rsidP="00C52F4A">
      <w:r>
        <w:t>— </w:t>
      </w:r>
      <w:r w:rsidR="00C52F4A" w:rsidRPr="00605EB6">
        <w:t xml:space="preserve">Faites entrer </w:t>
      </w:r>
      <w:r w:rsidR="00C474C1">
        <w:t>M. </w:t>
      </w:r>
      <w:r w:rsidR="00C52F4A" w:rsidRPr="00605EB6">
        <w:t>Lagarde</w:t>
      </w:r>
      <w:r w:rsidR="00C474C1">
        <w:t xml:space="preserve">, </w:t>
      </w:r>
      <w:r w:rsidR="00C52F4A" w:rsidRPr="00605EB6">
        <w:t>dit la baronne au domestique</w:t>
      </w:r>
      <w:r w:rsidR="00C474C1">
        <w:t>.</w:t>
      </w:r>
    </w:p>
    <w:p w14:paraId="3A709717" w14:textId="177A3F9E" w:rsidR="00C52F4A" w:rsidRPr="00605EB6" w:rsidRDefault="00C52F4A" w:rsidP="00C474C1">
      <w:pPr>
        <w:pStyle w:val="Titre2"/>
      </w:pPr>
      <w:bookmarkStart w:id="54" w:name="_Toc197617899"/>
      <w:r w:rsidRPr="00605EB6">
        <w:lastRenderedPageBreak/>
        <w:t>XVII</w:t>
      </w:r>
      <w:r w:rsidRPr="00605EB6">
        <w:br/>
      </w:r>
      <w:r w:rsidRPr="00605EB6">
        <w:br/>
        <w:t>L</w:t>
      </w:r>
      <w:r w:rsidR="00C474C1">
        <w:t>’</w:t>
      </w:r>
      <w:r w:rsidRPr="00605EB6">
        <w:t>AMI DES MALHEUREUX</w:t>
      </w:r>
      <w:bookmarkEnd w:id="54"/>
    </w:p>
    <w:p w14:paraId="0403B3D4" w14:textId="77777777" w:rsidR="00C474C1" w:rsidRDefault="00C52F4A" w:rsidP="00C52F4A">
      <w:r w:rsidRPr="00605EB6">
        <w:t>Derrière le visiteur</w:t>
      </w:r>
      <w:r w:rsidR="00C474C1">
        <w:t xml:space="preserve">, </w:t>
      </w:r>
      <w:r w:rsidRPr="00605EB6">
        <w:t>qu</w:t>
      </w:r>
      <w:r w:rsidR="00C474C1">
        <w:t>’</w:t>
      </w:r>
      <w:r w:rsidRPr="00605EB6">
        <w:t>il venait d</w:t>
      </w:r>
      <w:r w:rsidR="00C474C1">
        <w:t>’</w:t>
      </w:r>
      <w:r w:rsidRPr="00605EB6">
        <w:t>introduire dans le salon</w:t>
      </w:r>
      <w:r w:rsidR="00C474C1">
        <w:t xml:space="preserve">, </w:t>
      </w:r>
      <w:r w:rsidRPr="00605EB6">
        <w:t>le domestique referma la porte</w:t>
      </w:r>
      <w:r w:rsidR="00C474C1">
        <w:t>.</w:t>
      </w:r>
    </w:p>
    <w:p w14:paraId="0450C900" w14:textId="53C23E6C" w:rsidR="00C474C1" w:rsidRDefault="00C474C1" w:rsidP="00C52F4A">
      <w:r>
        <w:t>M. </w:t>
      </w:r>
      <w:r w:rsidR="00C52F4A" w:rsidRPr="00605EB6">
        <w:t>Lagarde était très élégamment vêtu et tenait son chapeau à la main</w:t>
      </w:r>
      <w:r>
        <w:t xml:space="preserve">. </w:t>
      </w:r>
      <w:r w:rsidR="00C52F4A" w:rsidRPr="00605EB6">
        <w:t>Il s</w:t>
      </w:r>
      <w:r>
        <w:t>’</w:t>
      </w:r>
      <w:r w:rsidR="00C52F4A" w:rsidRPr="00605EB6">
        <w:t>inclina respectueusement devant la baronne</w:t>
      </w:r>
      <w:r w:rsidR="004540F3">
        <w:t> ;</w:t>
      </w:r>
      <w:r>
        <w:t xml:space="preserve"> </w:t>
      </w:r>
      <w:r w:rsidR="00C52F4A" w:rsidRPr="00605EB6">
        <w:t>puis ils restèrent un instant immobiles</w:t>
      </w:r>
      <w:r>
        <w:t xml:space="preserve">, </w:t>
      </w:r>
      <w:r w:rsidR="00C52F4A" w:rsidRPr="00605EB6">
        <w:t>silencieux en face l</w:t>
      </w:r>
      <w:r>
        <w:t>’</w:t>
      </w:r>
      <w:r w:rsidR="00C52F4A" w:rsidRPr="00605EB6">
        <w:t>un de l</w:t>
      </w:r>
      <w:r>
        <w:t>’</w:t>
      </w:r>
      <w:r w:rsidR="00C52F4A" w:rsidRPr="00605EB6">
        <w:t>autre</w:t>
      </w:r>
      <w:r>
        <w:t xml:space="preserve">, </w:t>
      </w:r>
      <w:r w:rsidR="00C52F4A" w:rsidRPr="00605EB6">
        <w:t>se regardant</w:t>
      </w:r>
      <w:r>
        <w:t>.</w:t>
      </w:r>
    </w:p>
    <w:p w14:paraId="4F12BE26" w14:textId="06760000" w:rsidR="00C474C1" w:rsidRDefault="00C52F4A" w:rsidP="00C52F4A">
      <w:r w:rsidRPr="00605EB6">
        <w:t>Il y avait dans le regard du visiteur un mélange de curiosité et de compassion</w:t>
      </w:r>
      <w:r w:rsidR="00C474C1">
        <w:t xml:space="preserve"> ; </w:t>
      </w:r>
      <w:r w:rsidRPr="00605EB6">
        <w:t xml:space="preserve">celui de </w:t>
      </w:r>
      <w:r w:rsidR="009A0CB4" w:rsidRPr="009A0CB4">
        <w:t>M</w:t>
      </w:r>
      <w:r w:rsidR="009A0CB4" w:rsidRPr="009A0CB4">
        <w:rPr>
          <w:vertAlign w:val="superscript"/>
        </w:rPr>
        <w:t>me</w:t>
      </w:r>
      <w:r w:rsidR="00C474C1">
        <w:t> de </w:t>
      </w:r>
      <w:r w:rsidRPr="00605EB6">
        <w:t>Simaise était étonné et révélait une vague inquiétude</w:t>
      </w:r>
      <w:r w:rsidR="00C474C1">
        <w:t>.</w:t>
      </w:r>
    </w:p>
    <w:p w14:paraId="5FFFB2EC" w14:textId="77777777" w:rsidR="00C474C1" w:rsidRDefault="00C52F4A" w:rsidP="00C52F4A">
      <w:r w:rsidRPr="00605EB6">
        <w:t>La belle figure sympathique de l</w:t>
      </w:r>
      <w:r w:rsidR="00C474C1">
        <w:t>’</w:t>
      </w:r>
      <w:r w:rsidRPr="00605EB6">
        <w:t>étranger et son grand air de distinction rassurèrent un peu la baronne</w:t>
      </w:r>
      <w:r w:rsidR="00C474C1">
        <w:t xml:space="preserve">, </w:t>
      </w:r>
      <w:r w:rsidRPr="00605EB6">
        <w:t>tout en augmentant encore son étonnement</w:t>
      </w:r>
      <w:r w:rsidR="00C474C1">
        <w:t>.</w:t>
      </w:r>
    </w:p>
    <w:p w14:paraId="197EC4BF" w14:textId="3848D78B" w:rsidR="00C474C1" w:rsidRDefault="0094609C" w:rsidP="00C52F4A">
      <w:r>
        <w:t>— </w:t>
      </w:r>
      <w:r w:rsidR="00C52F4A" w:rsidRPr="00174268">
        <w:t>Veuillez vous asseoir</w:t>
      </w:r>
      <w:r w:rsidR="00C474C1">
        <w:t xml:space="preserve">, </w:t>
      </w:r>
      <w:r w:rsidR="00C52F4A" w:rsidRPr="00174268">
        <w:t>monsieur</w:t>
      </w:r>
      <w:r w:rsidR="00C474C1">
        <w:t xml:space="preserve">, </w:t>
      </w:r>
      <w:r w:rsidR="00C52F4A" w:rsidRPr="00174268">
        <w:t>dit-elle</w:t>
      </w:r>
      <w:r w:rsidR="00C474C1">
        <w:t xml:space="preserve">, </w:t>
      </w:r>
      <w:r w:rsidR="00C52F4A" w:rsidRPr="00174268">
        <w:t>montrant un fauteuil au visiteur</w:t>
      </w:r>
      <w:r w:rsidR="00C474C1">
        <w:t xml:space="preserve">, </w:t>
      </w:r>
      <w:r w:rsidR="00C52F4A" w:rsidRPr="00174268">
        <w:t>et en s</w:t>
      </w:r>
      <w:r w:rsidR="00C474C1">
        <w:t>’</w:t>
      </w:r>
      <w:r w:rsidR="00C52F4A" w:rsidRPr="00174268">
        <w:t>asseyant elle-même</w:t>
      </w:r>
      <w:r w:rsidR="00C474C1">
        <w:t>.</w:t>
      </w:r>
    </w:p>
    <w:p w14:paraId="760276A4" w14:textId="7B5CABD2" w:rsidR="00C474C1" w:rsidRDefault="00C474C1" w:rsidP="00C52F4A">
      <w:r>
        <w:t>M. </w:t>
      </w:r>
      <w:r w:rsidR="00C52F4A" w:rsidRPr="00174268">
        <w:t>Lagarde posa son chapeau sur le guéridon et prit place</w:t>
      </w:r>
      <w:r w:rsidR="00C52F4A" w:rsidRPr="00605EB6">
        <w:t xml:space="preserve"> dans le fauteuil</w:t>
      </w:r>
      <w:r>
        <w:t>.</w:t>
      </w:r>
    </w:p>
    <w:p w14:paraId="0AD8C3A3" w14:textId="55E7E77E" w:rsidR="00C474C1" w:rsidRDefault="0094609C" w:rsidP="00C52F4A">
      <w:r>
        <w:t>— </w:t>
      </w:r>
      <w:r w:rsidR="00C52F4A" w:rsidRPr="00605EB6">
        <w:t>Je vous écoute</w:t>
      </w:r>
      <w:r w:rsidR="00C474C1">
        <w:t xml:space="preserve">, </w:t>
      </w:r>
      <w:r w:rsidR="00C52F4A" w:rsidRPr="00605EB6">
        <w:t>monsieur</w:t>
      </w:r>
      <w:r w:rsidR="00C474C1">
        <w:t xml:space="preserve">, </w:t>
      </w:r>
      <w:r w:rsidR="00C52F4A" w:rsidRPr="00605EB6">
        <w:t>reprit la baronne</w:t>
      </w:r>
      <w:r w:rsidR="00C474C1">
        <w:t xml:space="preserve"> ; </w:t>
      </w:r>
      <w:r w:rsidR="00C52F4A" w:rsidRPr="00605EB6">
        <w:t>vous venez me trouver au sujet d</w:t>
      </w:r>
      <w:r w:rsidR="00C474C1">
        <w:t>’</w:t>
      </w:r>
      <w:r w:rsidR="00C52F4A" w:rsidRPr="00605EB6">
        <w:t>une affaire très importante</w:t>
      </w:r>
      <w:r w:rsidR="00C474C1">
        <w:t xml:space="preserve">, </w:t>
      </w:r>
      <w:r w:rsidR="00C52F4A" w:rsidRPr="00605EB6">
        <w:t>m</w:t>
      </w:r>
      <w:r w:rsidR="00C474C1">
        <w:t>’</w:t>
      </w:r>
      <w:r w:rsidR="00C52F4A" w:rsidRPr="00605EB6">
        <w:t>a-t-on dit</w:t>
      </w:r>
      <w:r w:rsidR="00C474C1">
        <w:t> ?</w:t>
      </w:r>
    </w:p>
    <w:p w14:paraId="0304F90E" w14:textId="2E9674FE" w:rsidR="00C474C1" w:rsidRDefault="0094609C" w:rsidP="00C52F4A">
      <w:r>
        <w:t>— </w:t>
      </w:r>
      <w:r w:rsidR="00C52F4A" w:rsidRPr="00605EB6">
        <w:t>D</w:t>
      </w:r>
      <w:r w:rsidR="00C474C1">
        <w:t>’</w:t>
      </w:r>
      <w:r w:rsidR="00C52F4A" w:rsidRPr="00605EB6">
        <w:t>une importance capitale</w:t>
      </w:r>
      <w:r w:rsidR="00C474C1">
        <w:t xml:space="preserve">, </w:t>
      </w:r>
      <w:r w:rsidR="00C52F4A" w:rsidRPr="00605EB6">
        <w:t>madame la baronne</w:t>
      </w:r>
      <w:r w:rsidR="00C474C1">
        <w:t xml:space="preserve">, </w:t>
      </w:r>
      <w:r w:rsidR="00C52F4A" w:rsidRPr="00605EB6">
        <w:t>vous en serez convaincue quand je vous aurai dit de quoi il s</w:t>
      </w:r>
      <w:r w:rsidR="00C474C1">
        <w:t>’</w:t>
      </w:r>
      <w:r w:rsidR="00C52F4A" w:rsidRPr="00605EB6">
        <w:t>agit</w:t>
      </w:r>
      <w:r w:rsidR="00C474C1">
        <w:t>.</w:t>
      </w:r>
    </w:p>
    <w:p w14:paraId="73BDA087" w14:textId="3AE11072" w:rsidR="00C474C1" w:rsidRDefault="0094609C" w:rsidP="00C52F4A">
      <w:r>
        <w:lastRenderedPageBreak/>
        <w:t>— </w:t>
      </w:r>
      <w:r w:rsidR="00C52F4A" w:rsidRPr="00605EB6">
        <w:t>Est-ce que cette affaire intéresse quelqu</w:t>
      </w:r>
      <w:r w:rsidR="00C474C1">
        <w:t>’</w:t>
      </w:r>
      <w:r w:rsidR="00C52F4A" w:rsidRPr="00605EB6">
        <w:t>un des miens</w:t>
      </w:r>
      <w:r w:rsidR="00C474C1">
        <w:t xml:space="preserve"> ? </w:t>
      </w:r>
      <w:r w:rsidR="00C52F4A" w:rsidRPr="00605EB6">
        <w:t>demanda la baronne</w:t>
      </w:r>
      <w:r w:rsidR="00C474C1">
        <w:t xml:space="preserve">, </w:t>
      </w:r>
      <w:r w:rsidR="00C52F4A" w:rsidRPr="00605EB6">
        <w:t>dont la voix trembla légèrement</w:t>
      </w:r>
      <w:r w:rsidR="00C474C1">
        <w:t>.</w:t>
      </w:r>
    </w:p>
    <w:p w14:paraId="21526FA4" w14:textId="3A494E89" w:rsidR="00C474C1" w:rsidRDefault="0094609C" w:rsidP="00C52F4A">
      <w:r>
        <w:t>— </w:t>
      </w:r>
      <w:r w:rsidR="00C52F4A" w:rsidRPr="00605EB6">
        <w:t>Vous et les vôtres</w:t>
      </w:r>
      <w:r w:rsidR="00C474C1">
        <w:t xml:space="preserve">, </w:t>
      </w:r>
      <w:r w:rsidR="00C52F4A" w:rsidRPr="00605EB6">
        <w:t>madame</w:t>
      </w:r>
      <w:r w:rsidR="00C474C1">
        <w:t xml:space="preserve">, </w:t>
      </w:r>
      <w:r w:rsidR="00C52F4A" w:rsidRPr="00605EB6">
        <w:t>plus ou moins directement</w:t>
      </w:r>
      <w:r w:rsidR="00C474C1">
        <w:t>.</w:t>
      </w:r>
    </w:p>
    <w:p w14:paraId="5756F6AE" w14:textId="7E13D5BF" w:rsidR="00C474C1" w:rsidRDefault="0094609C" w:rsidP="00C52F4A">
      <w:r>
        <w:t>— </w:t>
      </w:r>
      <w:r w:rsidR="00C52F4A" w:rsidRPr="00605EB6">
        <w:t>Parlez donc</w:t>
      </w:r>
      <w:r w:rsidR="00C474C1">
        <w:t xml:space="preserve">, </w:t>
      </w:r>
      <w:r w:rsidR="00C52F4A" w:rsidRPr="00605EB6">
        <w:t>monsieur</w:t>
      </w:r>
      <w:r w:rsidR="00C474C1">
        <w:t xml:space="preserve">, </w:t>
      </w:r>
      <w:r w:rsidR="00C52F4A" w:rsidRPr="00605EB6">
        <w:t>je suis prête à vous entendre</w:t>
      </w:r>
      <w:r w:rsidR="00C474C1">
        <w:t>.</w:t>
      </w:r>
    </w:p>
    <w:p w14:paraId="0FEFC747" w14:textId="32B32CA2" w:rsidR="00C474C1" w:rsidRDefault="0094609C" w:rsidP="00C52F4A">
      <w:r>
        <w:t>— </w:t>
      </w:r>
      <w:r w:rsidR="00C52F4A" w:rsidRPr="00605EB6">
        <w:t>Je comprends votre impatience</w:t>
      </w:r>
      <w:r w:rsidR="00C474C1">
        <w:t xml:space="preserve">, </w:t>
      </w:r>
      <w:r w:rsidR="00C52F4A" w:rsidRPr="00605EB6">
        <w:t>madame la baronne</w:t>
      </w:r>
      <w:r w:rsidR="004540F3">
        <w:t> ;</w:t>
      </w:r>
      <w:r w:rsidR="00C474C1">
        <w:t xml:space="preserve"> </w:t>
      </w:r>
      <w:r w:rsidR="00C52F4A" w:rsidRPr="00605EB6">
        <w:t>cependant</w:t>
      </w:r>
      <w:r w:rsidR="00C474C1">
        <w:t xml:space="preserve">, </w:t>
      </w:r>
      <w:r w:rsidR="00C52F4A" w:rsidRPr="00605EB6">
        <w:t>avant de vous faire connaître le but de ma visite</w:t>
      </w:r>
      <w:r w:rsidR="00C474C1">
        <w:t xml:space="preserve">, </w:t>
      </w:r>
      <w:r w:rsidR="00C52F4A" w:rsidRPr="00605EB6">
        <w:t>avant de vous dire ce que je réclame de vous</w:t>
      </w:r>
      <w:r w:rsidR="00C474C1">
        <w:t xml:space="preserve">, </w:t>
      </w:r>
      <w:r w:rsidR="00C52F4A" w:rsidRPr="00605EB6">
        <w:t>j</w:t>
      </w:r>
      <w:r w:rsidR="00C474C1">
        <w:t>’</w:t>
      </w:r>
      <w:r w:rsidR="00C52F4A" w:rsidRPr="00605EB6">
        <w:t xml:space="preserve">ai besoin de certains renseignements que vous </w:t>
      </w:r>
      <w:r w:rsidR="00174268" w:rsidRPr="00605EB6">
        <w:t>seul</w:t>
      </w:r>
      <w:r w:rsidR="00174268">
        <w:t>e</w:t>
      </w:r>
      <w:r w:rsidR="00174268" w:rsidRPr="00605EB6">
        <w:t xml:space="preserve"> </w:t>
      </w:r>
      <w:r w:rsidR="00C52F4A" w:rsidRPr="00605EB6">
        <w:t>pouvez me donner</w:t>
      </w:r>
      <w:r w:rsidR="00C474C1">
        <w:t xml:space="preserve">. </w:t>
      </w:r>
      <w:r w:rsidR="00C52F4A" w:rsidRPr="00605EB6">
        <w:t>Si vous le voulez bien</w:t>
      </w:r>
      <w:r w:rsidR="00C474C1">
        <w:t xml:space="preserve">, </w:t>
      </w:r>
      <w:r w:rsidR="00C52F4A" w:rsidRPr="00605EB6">
        <w:t>madame la baronne</w:t>
      </w:r>
      <w:r w:rsidR="00C474C1">
        <w:t xml:space="preserve">, </w:t>
      </w:r>
      <w:r w:rsidR="00C52F4A" w:rsidRPr="00605EB6">
        <w:t>nous ferons ensemble une excursion dans votre vie privée</w:t>
      </w:r>
      <w:r w:rsidR="00C474C1">
        <w:t>.</w:t>
      </w:r>
    </w:p>
    <w:p w14:paraId="6CE074C5" w14:textId="01CBE2CF" w:rsidR="00C474C1" w:rsidRDefault="009A0CB4" w:rsidP="00C52F4A">
      <w:r w:rsidRPr="009A0CB4">
        <w:t>M</w:t>
      </w:r>
      <w:r w:rsidRPr="009A0CB4">
        <w:rPr>
          <w:vertAlign w:val="superscript"/>
        </w:rPr>
        <w:t>me</w:t>
      </w:r>
      <w:r w:rsidR="00C474C1">
        <w:t> de </w:t>
      </w:r>
      <w:r w:rsidR="00C52F4A" w:rsidRPr="00605EB6">
        <w:t>Simaise fit un bond sur son siège</w:t>
      </w:r>
      <w:r w:rsidR="00C474C1">
        <w:t xml:space="preserve">, </w:t>
      </w:r>
      <w:r w:rsidR="00C52F4A" w:rsidRPr="00605EB6">
        <w:t>et le rouge monta à son front</w:t>
      </w:r>
      <w:r w:rsidR="00C474C1">
        <w:t>.</w:t>
      </w:r>
    </w:p>
    <w:p w14:paraId="03B8E4AB" w14:textId="578B8382" w:rsidR="00C474C1" w:rsidRDefault="0094609C" w:rsidP="00C52F4A">
      <w:r>
        <w:t>— </w:t>
      </w:r>
      <w:r w:rsidR="00C52F4A" w:rsidRPr="00605EB6">
        <w:t>En vérité</w:t>
      </w:r>
      <w:r w:rsidR="00C474C1">
        <w:t xml:space="preserve">, </w:t>
      </w:r>
      <w:r w:rsidR="00C52F4A" w:rsidRPr="00605EB6">
        <w:t>monsieur</w:t>
      </w:r>
      <w:r w:rsidR="00C474C1">
        <w:t xml:space="preserve">, </w:t>
      </w:r>
      <w:r w:rsidR="00C52F4A" w:rsidRPr="00605EB6">
        <w:t>s</w:t>
      </w:r>
      <w:r w:rsidR="00C474C1">
        <w:t>’</w:t>
      </w:r>
      <w:r w:rsidR="00C52F4A" w:rsidRPr="00605EB6">
        <w:t>écria-t-elle avec calme et dignité</w:t>
      </w:r>
      <w:r w:rsidR="00C474C1">
        <w:t xml:space="preserve">, </w:t>
      </w:r>
      <w:r w:rsidR="00C52F4A" w:rsidRPr="00605EB6">
        <w:t>je me demande si j</w:t>
      </w:r>
      <w:r w:rsidR="00C474C1">
        <w:t>’</w:t>
      </w:r>
      <w:r w:rsidR="00C52F4A" w:rsidRPr="00605EB6">
        <w:t>ai bien entendu</w:t>
      </w:r>
      <w:r w:rsidR="00C474C1">
        <w:t> !</w:t>
      </w:r>
    </w:p>
    <w:p w14:paraId="2F14FEF3" w14:textId="3BBE5912" w:rsidR="00C474C1" w:rsidRDefault="0094609C" w:rsidP="00C52F4A">
      <w:r>
        <w:t>— </w:t>
      </w:r>
      <w:r w:rsidR="00C52F4A" w:rsidRPr="00605EB6">
        <w:t>Oui</w:t>
      </w:r>
      <w:r w:rsidR="00C474C1">
        <w:t xml:space="preserve">, </w:t>
      </w:r>
      <w:r w:rsidR="00C52F4A" w:rsidRPr="00605EB6">
        <w:t>madame la baronne</w:t>
      </w:r>
      <w:r w:rsidR="00C474C1">
        <w:t xml:space="preserve">, </w:t>
      </w:r>
      <w:r w:rsidR="00C52F4A" w:rsidRPr="00605EB6">
        <w:t>vous avez bien entendu</w:t>
      </w:r>
      <w:r w:rsidR="00C474C1">
        <w:t xml:space="preserve"> ; </w:t>
      </w:r>
      <w:r w:rsidR="00C52F4A" w:rsidRPr="00605EB6">
        <w:t>mais</w:t>
      </w:r>
      <w:r w:rsidR="00C474C1">
        <w:t xml:space="preserve">, </w:t>
      </w:r>
      <w:r w:rsidR="00C52F4A" w:rsidRPr="00605EB6">
        <w:t>je vous en prie</w:t>
      </w:r>
      <w:r w:rsidR="00C474C1">
        <w:t xml:space="preserve">, </w:t>
      </w:r>
      <w:r w:rsidR="00C52F4A" w:rsidRPr="00605EB6">
        <w:t>ne soyez ni offensée</w:t>
      </w:r>
      <w:r w:rsidR="00C474C1">
        <w:t xml:space="preserve">, </w:t>
      </w:r>
      <w:r w:rsidR="00C52F4A" w:rsidRPr="00605EB6">
        <w:t>ni effrayée</w:t>
      </w:r>
      <w:r w:rsidR="00C474C1">
        <w:t xml:space="preserve"> ; </w:t>
      </w:r>
      <w:r w:rsidR="00C52F4A" w:rsidRPr="00605EB6">
        <w:t>j</w:t>
      </w:r>
      <w:r w:rsidR="00C474C1">
        <w:t>’</w:t>
      </w:r>
      <w:r w:rsidR="00C52F4A" w:rsidRPr="00605EB6">
        <w:t>aurai</w:t>
      </w:r>
      <w:r w:rsidR="00C474C1">
        <w:t xml:space="preserve">, </w:t>
      </w:r>
      <w:r w:rsidR="00C52F4A" w:rsidRPr="00605EB6">
        <w:t>tout à l</w:t>
      </w:r>
      <w:r w:rsidR="00C474C1">
        <w:t>’</w:t>
      </w:r>
      <w:r w:rsidR="00C52F4A" w:rsidRPr="00605EB6">
        <w:t>heure</w:t>
      </w:r>
      <w:r w:rsidR="00C474C1">
        <w:t xml:space="preserve">, </w:t>
      </w:r>
      <w:r w:rsidR="00C52F4A" w:rsidRPr="00605EB6">
        <w:t>quelques explications à vous donner</w:t>
      </w:r>
      <w:r w:rsidR="00C474C1">
        <w:t xml:space="preserve"> ; </w:t>
      </w:r>
      <w:r w:rsidR="00C52F4A" w:rsidRPr="00605EB6">
        <w:t>avant</w:t>
      </w:r>
      <w:r w:rsidR="00C474C1">
        <w:t xml:space="preserve">, </w:t>
      </w:r>
      <w:r w:rsidR="00C52F4A" w:rsidRPr="00605EB6">
        <w:t>je désire savoir si vous pourrez me comprendre</w:t>
      </w:r>
      <w:r w:rsidR="00C474C1">
        <w:t>.</w:t>
      </w:r>
    </w:p>
    <w:p w14:paraId="40536925" w14:textId="17AC0127" w:rsidR="00C474C1" w:rsidRDefault="0094609C" w:rsidP="00C52F4A">
      <w:r>
        <w:t>— </w:t>
      </w:r>
      <w:r w:rsidR="00C52F4A" w:rsidRPr="00605EB6">
        <w:t>Tout cela est fort bien</w:t>
      </w:r>
      <w:r w:rsidR="00C474C1">
        <w:t xml:space="preserve">, </w:t>
      </w:r>
      <w:r w:rsidR="00C52F4A" w:rsidRPr="00605EB6">
        <w:t>monsieur</w:t>
      </w:r>
      <w:r w:rsidR="00C474C1">
        <w:t xml:space="preserve"> ; </w:t>
      </w:r>
      <w:r w:rsidR="00C52F4A" w:rsidRPr="00605EB6">
        <w:t>mais vous vous arrogez un droit que je ne puis vous reconnaître</w:t>
      </w:r>
      <w:r w:rsidR="00C474C1">
        <w:t xml:space="preserve"> ; </w:t>
      </w:r>
      <w:r w:rsidR="00C52F4A" w:rsidRPr="00605EB6">
        <w:t>vous vous présentez chez moi un peu trop comme un juge d</w:t>
      </w:r>
      <w:r w:rsidR="00C474C1">
        <w:t>’</w:t>
      </w:r>
      <w:r w:rsidR="00C52F4A" w:rsidRPr="00605EB6">
        <w:t>instruction</w:t>
      </w:r>
      <w:r w:rsidR="00C474C1">
        <w:t xml:space="preserve">, </w:t>
      </w:r>
      <w:r w:rsidR="00C52F4A" w:rsidRPr="00605EB6">
        <w:t>me menaçant d</w:t>
      </w:r>
      <w:r w:rsidR="00C474C1">
        <w:t>’</w:t>
      </w:r>
      <w:r w:rsidR="00C52F4A" w:rsidRPr="00605EB6">
        <w:t>un interrogatoire</w:t>
      </w:r>
      <w:r w:rsidR="00C474C1">
        <w:t xml:space="preserve">. </w:t>
      </w:r>
      <w:r w:rsidR="00C52F4A" w:rsidRPr="00605EB6">
        <w:t>Enfin</w:t>
      </w:r>
      <w:r w:rsidR="00C474C1">
        <w:t xml:space="preserve">, </w:t>
      </w:r>
      <w:r w:rsidR="00C52F4A" w:rsidRPr="00605EB6">
        <w:t>monsieur</w:t>
      </w:r>
      <w:r w:rsidR="00C474C1">
        <w:t xml:space="preserve">, </w:t>
      </w:r>
      <w:r w:rsidR="00C52F4A" w:rsidRPr="00605EB6">
        <w:t>je n</w:t>
      </w:r>
      <w:r w:rsidR="00C474C1">
        <w:t>’</w:t>
      </w:r>
      <w:r w:rsidR="00C52F4A" w:rsidRPr="00605EB6">
        <w:t>ai pas l</w:t>
      </w:r>
      <w:r w:rsidR="00C474C1">
        <w:t>’</w:t>
      </w:r>
      <w:r w:rsidR="00C52F4A" w:rsidRPr="00605EB6">
        <w:t>honneur de vous connaître</w:t>
      </w:r>
      <w:r w:rsidR="00C474C1">
        <w:t>.</w:t>
      </w:r>
    </w:p>
    <w:p w14:paraId="1A9E289F" w14:textId="19CFC3A6" w:rsidR="00C474C1" w:rsidRDefault="0094609C" w:rsidP="00C52F4A">
      <w:r>
        <w:t>— </w:t>
      </w:r>
      <w:r w:rsidR="00C52F4A" w:rsidRPr="00605EB6">
        <w:t xml:space="preserve">Il est vrai que </w:t>
      </w:r>
      <w:r w:rsidR="009A0CB4" w:rsidRPr="009A0CB4">
        <w:t>M</w:t>
      </w:r>
      <w:r w:rsidR="009A0CB4" w:rsidRPr="009A0CB4">
        <w:rPr>
          <w:vertAlign w:val="superscript"/>
        </w:rPr>
        <w:t>me</w:t>
      </w:r>
      <w:r w:rsidR="00C474C1">
        <w:t> </w:t>
      </w:r>
      <w:r w:rsidR="00C52F4A" w:rsidRPr="00605EB6">
        <w:t>la baronne de Simaise me voit aujourd</w:t>
      </w:r>
      <w:r w:rsidR="00C474C1">
        <w:t>’</w:t>
      </w:r>
      <w:r w:rsidR="00C52F4A" w:rsidRPr="00605EB6">
        <w:t>hui pour la première fois</w:t>
      </w:r>
      <w:r w:rsidR="00C474C1">
        <w:t xml:space="preserve"> ; </w:t>
      </w:r>
      <w:r w:rsidR="00C52F4A" w:rsidRPr="00605EB6">
        <w:t>le serviteur qui m</w:t>
      </w:r>
      <w:r w:rsidR="00C474C1">
        <w:t>’</w:t>
      </w:r>
      <w:r w:rsidR="00C52F4A" w:rsidRPr="00605EB6">
        <w:t>a annoncé a dû dire mon nom</w:t>
      </w:r>
      <w:r w:rsidR="00C474C1">
        <w:t xml:space="preserve">, </w:t>
      </w:r>
      <w:r w:rsidR="00C52F4A" w:rsidRPr="00605EB6">
        <w:t>je me nomme Lagarde</w:t>
      </w:r>
      <w:r w:rsidR="00C474C1">
        <w:t>.</w:t>
      </w:r>
    </w:p>
    <w:p w14:paraId="673C9042" w14:textId="61FAD756" w:rsidR="00C474C1" w:rsidRDefault="0094609C" w:rsidP="00C52F4A">
      <w:r>
        <w:lastRenderedPageBreak/>
        <w:t>— </w:t>
      </w:r>
      <w:r w:rsidR="00C52F4A" w:rsidRPr="00605EB6">
        <w:t>J</w:t>
      </w:r>
      <w:r w:rsidR="00C474C1">
        <w:t>’</w:t>
      </w:r>
      <w:r w:rsidR="00C52F4A" w:rsidRPr="00605EB6">
        <w:t>ai beau chercher dans mes plus anciens souvenirs</w:t>
      </w:r>
      <w:r w:rsidR="00C474C1">
        <w:t xml:space="preserve">, </w:t>
      </w:r>
      <w:r w:rsidR="00C52F4A" w:rsidRPr="00605EB6">
        <w:t>monsieur</w:t>
      </w:r>
      <w:r w:rsidR="00C474C1">
        <w:t xml:space="preserve">, </w:t>
      </w:r>
      <w:r w:rsidR="00C52F4A" w:rsidRPr="00605EB6">
        <w:t>votre nom m</w:t>
      </w:r>
      <w:r w:rsidR="00C474C1">
        <w:t>’</w:t>
      </w:r>
      <w:r w:rsidR="00C52F4A" w:rsidRPr="00605EB6">
        <w:t>est inconnu</w:t>
      </w:r>
      <w:r w:rsidR="00C474C1">
        <w:t>.</w:t>
      </w:r>
    </w:p>
    <w:p w14:paraId="0AACB652" w14:textId="51A33B92" w:rsidR="00C474C1" w:rsidRDefault="0094609C" w:rsidP="00C52F4A">
      <w:r>
        <w:t>— </w:t>
      </w:r>
      <w:r w:rsidR="00C52F4A" w:rsidRPr="00605EB6">
        <w:t>Si j</w:t>
      </w:r>
      <w:r w:rsidR="00C474C1">
        <w:t>’</w:t>
      </w:r>
      <w:r w:rsidR="00C52F4A" w:rsidRPr="00605EB6">
        <w:t>avais besoin de références</w:t>
      </w:r>
      <w:r w:rsidR="00C474C1">
        <w:t xml:space="preserve">, </w:t>
      </w:r>
      <w:r w:rsidR="00C52F4A" w:rsidRPr="00605EB6">
        <w:t>madame la baronne</w:t>
      </w:r>
      <w:r w:rsidR="00C474C1">
        <w:t xml:space="preserve">, </w:t>
      </w:r>
      <w:r w:rsidR="00C52F4A" w:rsidRPr="00605EB6">
        <w:t>je pourrais invoquer le nom du vieux capitaine Jacques Vaillant</w:t>
      </w:r>
      <w:r w:rsidR="00C474C1">
        <w:t xml:space="preserve">, </w:t>
      </w:r>
      <w:r w:rsidR="00C52F4A" w:rsidRPr="00605EB6">
        <w:t>de Mareille</w:t>
      </w:r>
      <w:r w:rsidR="00C474C1">
        <w:t xml:space="preserve">, </w:t>
      </w:r>
      <w:r w:rsidR="00C52F4A" w:rsidRPr="00605EB6">
        <w:t>qui me connaît</w:t>
      </w:r>
      <w:r w:rsidR="00C474C1">
        <w:t xml:space="preserve">, </w:t>
      </w:r>
      <w:r w:rsidR="00C52F4A" w:rsidRPr="00605EB6">
        <w:t>et celui de son filleul</w:t>
      </w:r>
      <w:r w:rsidR="00C474C1">
        <w:t xml:space="preserve">, </w:t>
      </w:r>
      <w:r w:rsidR="00C52F4A" w:rsidRPr="00605EB6">
        <w:t>Jacques Grandin</w:t>
      </w:r>
      <w:r w:rsidR="00C474C1">
        <w:t xml:space="preserve">, </w:t>
      </w:r>
      <w:r w:rsidR="00C52F4A" w:rsidRPr="00605EB6">
        <w:t>lieutenant de hussards</w:t>
      </w:r>
      <w:r w:rsidR="00C474C1">
        <w:t xml:space="preserve">, </w:t>
      </w:r>
      <w:r w:rsidR="00C52F4A" w:rsidRPr="00605EB6">
        <w:t>qui est mon ami</w:t>
      </w:r>
      <w:r w:rsidR="00C474C1">
        <w:t>.</w:t>
      </w:r>
    </w:p>
    <w:p w14:paraId="57CB84B3" w14:textId="3F42ECDC" w:rsidR="00C474C1" w:rsidRDefault="0094609C" w:rsidP="00C52F4A">
      <w:r>
        <w:t>— </w:t>
      </w:r>
      <w:r w:rsidR="00C52F4A" w:rsidRPr="00605EB6">
        <w:t>Jacques Vaillant et Jacques Grandin sont estimés entre tous</w:t>
      </w:r>
      <w:r w:rsidR="00C474C1">
        <w:t xml:space="preserve">, </w:t>
      </w:r>
      <w:r w:rsidR="00C52F4A" w:rsidRPr="00605EB6">
        <w:t>monsieur</w:t>
      </w:r>
      <w:r w:rsidR="00C474C1">
        <w:t xml:space="preserve">, </w:t>
      </w:r>
      <w:r w:rsidR="00C52F4A" w:rsidRPr="00605EB6">
        <w:t xml:space="preserve">dit </w:t>
      </w:r>
      <w:r w:rsidR="009A0CB4" w:rsidRPr="009A0CB4">
        <w:t>M</w:t>
      </w:r>
      <w:r w:rsidR="009A0CB4" w:rsidRPr="009A0CB4">
        <w:rPr>
          <w:vertAlign w:val="superscript"/>
        </w:rPr>
        <w:t>me</w:t>
      </w:r>
      <w:r w:rsidR="00C474C1">
        <w:t> de </w:t>
      </w:r>
      <w:r w:rsidR="00C52F4A" w:rsidRPr="00605EB6">
        <w:t>Simaise</w:t>
      </w:r>
      <w:r w:rsidR="00C474C1">
        <w:t>.</w:t>
      </w:r>
    </w:p>
    <w:p w14:paraId="0A0497CE" w14:textId="6C6F19AA" w:rsidR="00C474C1" w:rsidRDefault="0094609C" w:rsidP="00C52F4A">
      <w:r>
        <w:t>— </w:t>
      </w:r>
      <w:r w:rsidR="00C52F4A" w:rsidRPr="00605EB6">
        <w:t>Maintenant</w:t>
      </w:r>
      <w:r w:rsidR="00C474C1">
        <w:t xml:space="preserve">, </w:t>
      </w:r>
      <w:r w:rsidR="00C52F4A" w:rsidRPr="00605EB6">
        <w:t xml:space="preserve">fit </w:t>
      </w:r>
      <w:r w:rsidR="00C474C1">
        <w:t>M. </w:t>
      </w:r>
      <w:r w:rsidR="00C52F4A" w:rsidRPr="00605EB6">
        <w:t>Lagarde en souriant</w:t>
      </w:r>
      <w:r w:rsidR="00C474C1">
        <w:t xml:space="preserve">, </w:t>
      </w:r>
      <w:r w:rsidR="009A0CB4" w:rsidRPr="009A0CB4">
        <w:t>M</w:t>
      </w:r>
      <w:r w:rsidR="009A0CB4" w:rsidRPr="009A0CB4">
        <w:rPr>
          <w:vertAlign w:val="superscript"/>
        </w:rPr>
        <w:t>me</w:t>
      </w:r>
      <w:r w:rsidR="00C474C1">
        <w:t> </w:t>
      </w:r>
      <w:r w:rsidR="00C52F4A" w:rsidRPr="00605EB6">
        <w:t>la baronne me permet-elle de jouer mon rôle de juge d</w:t>
      </w:r>
      <w:r w:rsidR="00C474C1">
        <w:t>’</w:t>
      </w:r>
      <w:r w:rsidR="00C52F4A" w:rsidRPr="00605EB6">
        <w:t>instruction</w:t>
      </w:r>
      <w:r w:rsidR="00C474C1">
        <w:t> ?</w:t>
      </w:r>
    </w:p>
    <w:p w14:paraId="5997BFCA" w14:textId="4EF2B9AA" w:rsidR="00C474C1" w:rsidRDefault="0094609C" w:rsidP="00C52F4A">
      <w:r>
        <w:t>— </w:t>
      </w:r>
      <w:r w:rsidR="00C52F4A" w:rsidRPr="00605EB6">
        <w:t>Quoi</w:t>
      </w:r>
      <w:r w:rsidR="00C474C1">
        <w:t xml:space="preserve">, </w:t>
      </w:r>
      <w:r w:rsidR="00C52F4A" w:rsidRPr="00605EB6">
        <w:t>monsieur</w:t>
      </w:r>
      <w:r w:rsidR="00C474C1">
        <w:t xml:space="preserve">, </w:t>
      </w:r>
      <w:r w:rsidR="00C52F4A" w:rsidRPr="00605EB6">
        <w:t>vous avez la prétention</w:t>
      </w:r>
      <w:r w:rsidR="00C474C1">
        <w:t> !?…</w:t>
      </w:r>
    </w:p>
    <w:p w14:paraId="41539873" w14:textId="5D3416A4" w:rsidR="00C474C1" w:rsidRDefault="0094609C" w:rsidP="00C52F4A">
      <w:r>
        <w:t>— </w:t>
      </w:r>
      <w:r w:rsidR="00C52F4A" w:rsidRPr="00605EB6">
        <w:t>De connaître au moins un de vos secrets</w:t>
      </w:r>
      <w:r w:rsidR="00C474C1">
        <w:t xml:space="preserve"> ? </w:t>
      </w:r>
      <w:r w:rsidR="00C52F4A" w:rsidRPr="00605EB6">
        <w:t>Oui</w:t>
      </w:r>
      <w:r w:rsidR="00C474C1">
        <w:t xml:space="preserve">, </w:t>
      </w:r>
      <w:r w:rsidR="00C52F4A" w:rsidRPr="00605EB6">
        <w:t>madame la baronne</w:t>
      </w:r>
      <w:r w:rsidR="00C474C1">
        <w:t>.</w:t>
      </w:r>
    </w:p>
    <w:p w14:paraId="545B4B78" w14:textId="16762676" w:rsidR="00C474C1" w:rsidRDefault="0094609C" w:rsidP="00C52F4A">
      <w:r>
        <w:t>— </w:t>
      </w:r>
      <w:r w:rsidR="00C52F4A" w:rsidRPr="00605EB6">
        <w:t>Mais qui êtes-vous donc</w:t>
      </w:r>
      <w:r w:rsidR="00C474C1">
        <w:t xml:space="preserve">, </w:t>
      </w:r>
      <w:r w:rsidR="00C52F4A" w:rsidRPr="00605EB6">
        <w:t>monsieur</w:t>
      </w:r>
      <w:r w:rsidR="00C474C1">
        <w:t xml:space="preserve">, </w:t>
      </w:r>
      <w:r w:rsidR="00C52F4A" w:rsidRPr="00605EB6">
        <w:t>pour oser me parler ainsi</w:t>
      </w:r>
      <w:r w:rsidR="00C474C1">
        <w:t> ?</w:t>
      </w:r>
    </w:p>
    <w:p w14:paraId="20913146" w14:textId="32E53EBF" w:rsidR="00C474C1" w:rsidRDefault="00C474C1" w:rsidP="00C52F4A">
      <w:r>
        <w:t>M. </w:t>
      </w:r>
      <w:r w:rsidR="00C52F4A" w:rsidRPr="00605EB6">
        <w:t>Lagarde se dressa debout</w:t>
      </w:r>
      <w:r>
        <w:t>.</w:t>
      </w:r>
    </w:p>
    <w:p w14:paraId="3838A450" w14:textId="31B4ACC9" w:rsidR="00C474C1" w:rsidRDefault="0094609C" w:rsidP="00C52F4A">
      <w:r>
        <w:t>— </w:t>
      </w:r>
      <w:r w:rsidR="00C52F4A" w:rsidRPr="00605EB6">
        <w:t>Madame</w:t>
      </w:r>
      <w:r w:rsidR="00C474C1">
        <w:t xml:space="preserve">, </w:t>
      </w:r>
      <w:r w:rsidR="00C52F4A" w:rsidRPr="00605EB6">
        <w:t>répondit-il d</w:t>
      </w:r>
      <w:r w:rsidR="00C474C1">
        <w:t>’</w:t>
      </w:r>
      <w:r w:rsidR="00C52F4A" w:rsidRPr="00605EB6">
        <w:t>une voix lente et grave</w:t>
      </w:r>
      <w:r w:rsidR="00C474C1">
        <w:t xml:space="preserve">, </w:t>
      </w:r>
      <w:r w:rsidR="00C52F4A" w:rsidRPr="00605EB6">
        <w:t>je suis l</w:t>
      </w:r>
      <w:r w:rsidR="00C474C1">
        <w:t>’</w:t>
      </w:r>
      <w:r w:rsidR="00C52F4A" w:rsidRPr="00605EB6">
        <w:t>ennemi des méchants</w:t>
      </w:r>
      <w:r w:rsidR="00C474C1">
        <w:t xml:space="preserve">, </w:t>
      </w:r>
      <w:r w:rsidR="00C52F4A" w:rsidRPr="00605EB6">
        <w:t>des infâmes</w:t>
      </w:r>
      <w:r w:rsidR="00C474C1">
        <w:t xml:space="preserve"> ! </w:t>
      </w:r>
      <w:r w:rsidR="00C52F4A" w:rsidRPr="00605EB6">
        <w:t>je suis l</w:t>
      </w:r>
      <w:r w:rsidR="00C474C1">
        <w:t>’</w:t>
      </w:r>
      <w:r w:rsidR="00C52F4A" w:rsidRPr="00605EB6">
        <w:t>ami des bons</w:t>
      </w:r>
      <w:r w:rsidR="00C474C1">
        <w:t xml:space="preserve">, </w:t>
      </w:r>
      <w:r w:rsidR="00C52F4A" w:rsidRPr="00605EB6">
        <w:t>le protecteur</w:t>
      </w:r>
      <w:r w:rsidR="00C474C1">
        <w:t xml:space="preserve">, </w:t>
      </w:r>
      <w:r w:rsidR="00C52F4A" w:rsidRPr="00605EB6">
        <w:t>le défenseur des malheureux</w:t>
      </w:r>
      <w:r w:rsidR="00C474C1">
        <w:t xml:space="preserve">, </w:t>
      </w:r>
      <w:r w:rsidR="00C52F4A" w:rsidRPr="00605EB6">
        <w:t>et le vengeur des victimes</w:t>
      </w:r>
      <w:r w:rsidR="00C474C1">
        <w:t> !</w:t>
      </w:r>
    </w:p>
    <w:p w14:paraId="73B6FAE6" w14:textId="77777777" w:rsidR="00C474C1" w:rsidRDefault="00C52F4A" w:rsidP="00C52F4A">
      <w:r w:rsidRPr="00605EB6">
        <w:t>La baronne tressaillit et devint affreusement pâle</w:t>
      </w:r>
      <w:r w:rsidR="00C474C1">
        <w:t>.</w:t>
      </w:r>
    </w:p>
    <w:p w14:paraId="7CBBFB53" w14:textId="14D6371C" w:rsidR="00C474C1" w:rsidRDefault="0094609C" w:rsidP="00C52F4A">
      <w:r>
        <w:t>— </w:t>
      </w:r>
      <w:r w:rsidR="00C52F4A" w:rsidRPr="00605EB6">
        <w:t>Interrogez-moi</w:t>
      </w:r>
      <w:r w:rsidR="00C474C1">
        <w:t xml:space="preserve">, </w:t>
      </w:r>
      <w:r w:rsidR="00C52F4A" w:rsidRPr="00605EB6">
        <w:t>monsieur</w:t>
      </w:r>
      <w:r w:rsidR="00C474C1">
        <w:t xml:space="preserve">, </w:t>
      </w:r>
      <w:r w:rsidR="00C52F4A" w:rsidRPr="00605EB6">
        <w:t>je répondrai</w:t>
      </w:r>
      <w:r w:rsidR="00C474C1">
        <w:t xml:space="preserve">, </w:t>
      </w:r>
      <w:r w:rsidR="00C52F4A" w:rsidRPr="00605EB6">
        <w:t>dit-elle d</w:t>
      </w:r>
      <w:r w:rsidR="00C474C1">
        <w:t>’</w:t>
      </w:r>
      <w:r w:rsidR="00C52F4A" w:rsidRPr="00605EB6">
        <w:t>une voix défaillante</w:t>
      </w:r>
      <w:r w:rsidR="00C474C1">
        <w:t>.</w:t>
      </w:r>
    </w:p>
    <w:p w14:paraId="3812CA0B" w14:textId="1D7AF3E0" w:rsidR="00C474C1" w:rsidRDefault="0094609C" w:rsidP="00C52F4A">
      <w:r>
        <w:t>— </w:t>
      </w:r>
      <w:r w:rsidR="00C52F4A" w:rsidRPr="00600B4E">
        <w:t>Merci</w:t>
      </w:r>
      <w:r w:rsidR="00C474C1">
        <w:t xml:space="preserve">, </w:t>
      </w:r>
      <w:r w:rsidR="00C52F4A" w:rsidRPr="00600B4E">
        <w:t xml:space="preserve">dit </w:t>
      </w:r>
      <w:r w:rsidR="00C474C1">
        <w:t>M. </w:t>
      </w:r>
      <w:r w:rsidR="00C52F4A" w:rsidRPr="00600B4E">
        <w:t>Lagarde</w:t>
      </w:r>
      <w:r w:rsidR="00C474C1">
        <w:t xml:space="preserve">, </w:t>
      </w:r>
      <w:r w:rsidR="00C52F4A" w:rsidRPr="00600B4E">
        <w:t>en se rasseyant</w:t>
      </w:r>
      <w:r w:rsidR="00C474C1">
        <w:t xml:space="preserve">. </w:t>
      </w:r>
      <w:r w:rsidR="00C52F4A" w:rsidRPr="00600B4E">
        <w:t>Vous avez compris</w:t>
      </w:r>
      <w:r w:rsidR="00C474C1">
        <w:t xml:space="preserve">, </w:t>
      </w:r>
      <w:r w:rsidR="00C52F4A" w:rsidRPr="00600B4E">
        <w:t>madame la baronne</w:t>
      </w:r>
      <w:r w:rsidR="00C474C1">
        <w:t xml:space="preserve">, </w:t>
      </w:r>
      <w:r w:rsidR="00C52F4A" w:rsidRPr="00600B4E">
        <w:t>que</w:t>
      </w:r>
      <w:r w:rsidR="00C474C1">
        <w:t xml:space="preserve">, </w:t>
      </w:r>
      <w:r w:rsidR="00C52F4A" w:rsidRPr="00600B4E">
        <w:t>étant vous-même une femme malheureuse</w:t>
      </w:r>
      <w:r w:rsidR="00C474C1">
        <w:t xml:space="preserve">, </w:t>
      </w:r>
      <w:r w:rsidR="00C52F4A" w:rsidRPr="00600B4E">
        <w:t>je suis nécessairement</w:t>
      </w:r>
      <w:r w:rsidR="00C52F4A" w:rsidRPr="00605EB6">
        <w:t xml:space="preserve"> votre ami</w:t>
      </w:r>
      <w:r w:rsidR="00C474C1">
        <w:t xml:space="preserve">. </w:t>
      </w:r>
      <w:r w:rsidR="00600B4E">
        <w:t>Oui</w:t>
      </w:r>
      <w:r w:rsidR="00C474C1">
        <w:t xml:space="preserve">, </w:t>
      </w:r>
      <w:r w:rsidR="00600B4E">
        <w:t xml:space="preserve">je </w:t>
      </w:r>
      <w:r w:rsidR="00600B4E">
        <w:lastRenderedPageBreak/>
        <w:t>suis votre ami</w:t>
      </w:r>
      <w:r w:rsidR="00C474C1">
        <w:t xml:space="preserve">, </w:t>
      </w:r>
      <w:r w:rsidR="00C52F4A" w:rsidRPr="00605EB6">
        <w:t>et il faut bien que cela soit</w:t>
      </w:r>
      <w:r w:rsidR="00C474C1">
        <w:t xml:space="preserve">, </w:t>
      </w:r>
      <w:r w:rsidR="00C52F4A" w:rsidRPr="00605EB6">
        <w:t>puisque vous me voyez ici</w:t>
      </w:r>
      <w:r w:rsidR="00C474C1">
        <w:t xml:space="preserve">, </w:t>
      </w:r>
      <w:r w:rsidR="00C52F4A" w:rsidRPr="00605EB6">
        <w:t>devant vous</w:t>
      </w:r>
      <w:r w:rsidR="00C474C1">
        <w:t>.</w:t>
      </w:r>
    </w:p>
    <w:p w14:paraId="315BC9DB" w14:textId="77777777" w:rsidR="00C474C1" w:rsidRDefault="00C474C1" w:rsidP="00C52F4A">
      <w:r>
        <w:t>» </w:t>
      </w:r>
      <w:r w:rsidR="00C52F4A" w:rsidRPr="00605EB6">
        <w:t>Ce n</w:t>
      </w:r>
      <w:r>
        <w:t>’</w:t>
      </w:r>
      <w:r w:rsidR="00C52F4A" w:rsidRPr="00605EB6">
        <w:t>est pas l</w:t>
      </w:r>
      <w:r>
        <w:t>’</w:t>
      </w:r>
      <w:r w:rsidR="00C52F4A" w:rsidRPr="00605EB6">
        <w:t>histoire de votre vie</w:t>
      </w:r>
      <w:r>
        <w:t xml:space="preserve">, </w:t>
      </w:r>
      <w:r w:rsidR="00C52F4A" w:rsidRPr="00605EB6">
        <w:t>le récit de vos souffrances imméritées</w:t>
      </w:r>
      <w:r>
        <w:t xml:space="preserve">, </w:t>
      </w:r>
      <w:r w:rsidR="00C52F4A" w:rsidRPr="00605EB6">
        <w:t>que je vais exiger de vous</w:t>
      </w:r>
      <w:r>
        <w:t xml:space="preserve"> ; </w:t>
      </w:r>
      <w:r w:rsidR="00C52F4A" w:rsidRPr="00605EB6">
        <w:t>cela</w:t>
      </w:r>
      <w:r>
        <w:t xml:space="preserve">, </w:t>
      </w:r>
      <w:r w:rsidR="00C52F4A" w:rsidRPr="00605EB6">
        <w:t>madame la baronne</w:t>
      </w:r>
      <w:r>
        <w:t xml:space="preserve">, </w:t>
      </w:r>
      <w:r w:rsidR="00C52F4A" w:rsidRPr="00605EB6">
        <w:t>je le connais</w:t>
      </w:r>
      <w:r>
        <w:t xml:space="preserve">. </w:t>
      </w:r>
      <w:r w:rsidR="00C52F4A" w:rsidRPr="00605EB6">
        <w:t>Je sais quelles blessures profondes ont été faites à votre dignité</w:t>
      </w:r>
      <w:r>
        <w:t xml:space="preserve">, </w:t>
      </w:r>
      <w:r w:rsidR="00C52F4A" w:rsidRPr="00605EB6">
        <w:t>à votre honneur</w:t>
      </w:r>
      <w:r>
        <w:t xml:space="preserve">, </w:t>
      </w:r>
      <w:r w:rsidR="00C52F4A" w:rsidRPr="00605EB6">
        <w:t>par un époux indigne</w:t>
      </w:r>
      <w:r>
        <w:t>.</w:t>
      </w:r>
    </w:p>
    <w:p w14:paraId="3C90F5FA" w14:textId="33867506" w:rsidR="00C474C1" w:rsidRDefault="00C52F4A" w:rsidP="00C52F4A">
      <w:r w:rsidRPr="00605EB6">
        <w:t>La baronne baissa la tête</w:t>
      </w:r>
      <w:r w:rsidR="00C474C1">
        <w:t>. M. </w:t>
      </w:r>
      <w:r w:rsidRPr="00605EB6">
        <w:t>Lagarde continua</w:t>
      </w:r>
      <w:r w:rsidR="00C474C1">
        <w:t> :</w:t>
      </w:r>
    </w:p>
    <w:p w14:paraId="53EA1BF3" w14:textId="51E51FEA" w:rsidR="00C474C1" w:rsidRDefault="0094609C" w:rsidP="00C52F4A">
      <w:r>
        <w:t>— </w:t>
      </w:r>
      <w:r w:rsidR="00C52F4A" w:rsidRPr="00605EB6">
        <w:t>Le baron de Simaise n</w:t>
      </w:r>
      <w:r w:rsidR="00C474C1">
        <w:t>’</w:t>
      </w:r>
      <w:r w:rsidR="00C52F4A" w:rsidRPr="00605EB6">
        <w:t>a respecté en vous ni l</w:t>
      </w:r>
      <w:r w:rsidR="00C474C1">
        <w:t>’</w:t>
      </w:r>
      <w:r w:rsidR="00C52F4A" w:rsidRPr="00605EB6">
        <w:t>épouse</w:t>
      </w:r>
      <w:r w:rsidR="00C474C1">
        <w:t xml:space="preserve">, </w:t>
      </w:r>
      <w:r w:rsidR="00C52F4A" w:rsidRPr="00605EB6">
        <w:t>ni la mère</w:t>
      </w:r>
      <w:r w:rsidR="00C474C1">
        <w:t xml:space="preserve"> ; </w:t>
      </w:r>
      <w:r w:rsidR="00C52F4A" w:rsidRPr="00605EB6">
        <w:t>il vous a abreuvée de toutes les amertumes</w:t>
      </w:r>
      <w:r w:rsidR="00C474C1">
        <w:t xml:space="preserve"> ; </w:t>
      </w:r>
      <w:r w:rsidR="00C52F4A" w:rsidRPr="00605EB6">
        <w:t>par lui vous avez connu tous les chagrins</w:t>
      </w:r>
      <w:r w:rsidR="00C474C1">
        <w:t xml:space="preserve">, </w:t>
      </w:r>
      <w:r w:rsidR="00C52F4A" w:rsidRPr="00605EB6">
        <w:t>toutes les douleurs</w:t>
      </w:r>
      <w:r w:rsidR="00C474C1">
        <w:t xml:space="preserve">. </w:t>
      </w:r>
      <w:r w:rsidR="00C52F4A" w:rsidRPr="00605EB6">
        <w:t>Vous êtes malheureuse parmi les plus malheureuses</w:t>
      </w:r>
      <w:r w:rsidR="00C474C1">
        <w:t xml:space="preserve">, </w:t>
      </w:r>
      <w:r w:rsidR="00C52F4A" w:rsidRPr="00605EB6">
        <w:t>madame</w:t>
      </w:r>
      <w:r w:rsidR="00C474C1">
        <w:t xml:space="preserve">, </w:t>
      </w:r>
      <w:r w:rsidR="00C52F4A" w:rsidRPr="00605EB6">
        <w:t>et</w:t>
      </w:r>
      <w:r w:rsidR="00C474C1">
        <w:t xml:space="preserve">, </w:t>
      </w:r>
      <w:r w:rsidR="00C52F4A" w:rsidRPr="00605EB6">
        <w:t>croyez-le</w:t>
      </w:r>
      <w:r w:rsidR="00C474C1">
        <w:t xml:space="preserve">, </w:t>
      </w:r>
      <w:r w:rsidR="00C52F4A" w:rsidRPr="00605EB6">
        <w:t>je vous plains sincèrement</w:t>
      </w:r>
      <w:r w:rsidR="00C474C1">
        <w:t xml:space="preserve">, </w:t>
      </w:r>
      <w:r w:rsidR="00C52F4A" w:rsidRPr="00605EB6">
        <w:t>de tout mon cœur</w:t>
      </w:r>
      <w:r w:rsidR="00C474C1">
        <w:t xml:space="preserve">. </w:t>
      </w:r>
      <w:r w:rsidR="00C52F4A" w:rsidRPr="00605EB6">
        <w:t>Je sais comment vous avez été noblement élevée</w:t>
      </w:r>
      <w:r w:rsidR="00C474C1">
        <w:t xml:space="preserve">, </w:t>
      </w:r>
      <w:r w:rsidR="00C52F4A" w:rsidRPr="00605EB6">
        <w:t>ici même</w:t>
      </w:r>
      <w:r w:rsidR="00C474C1">
        <w:t xml:space="preserve">, </w:t>
      </w:r>
      <w:r w:rsidR="00C52F4A" w:rsidRPr="00605EB6">
        <w:t>à Vaucourt</w:t>
      </w:r>
      <w:r w:rsidR="00C474C1">
        <w:t xml:space="preserve">, </w:t>
      </w:r>
      <w:r w:rsidR="00C52F4A" w:rsidRPr="00605EB6">
        <w:t>par des parents qui vous adoraient</w:t>
      </w:r>
      <w:r w:rsidR="00C474C1">
        <w:t xml:space="preserve"> ; </w:t>
      </w:r>
      <w:r w:rsidR="00C52F4A" w:rsidRPr="00605EB6">
        <w:t xml:space="preserve">je sais </w:t>
      </w:r>
      <w:r w:rsidR="00C52F4A" w:rsidRPr="00600B4E">
        <w:t>comment</w:t>
      </w:r>
      <w:r w:rsidR="00C474C1">
        <w:t xml:space="preserve">, </w:t>
      </w:r>
      <w:r w:rsidR="00C52F4A" w:rsidRPr="00605EB6">
        <w:t>devenue orpheline</w:t>
      </w:r>
      <w:r w:rsidR="00C474C1">
        <w:t xml:space="preserve">, </w:t>
      </w:r>
      <w:r w:rsidR="00C52F4A" w:rsidRPr="00605EB6">
        <w:t>vous avez épousé le baron de Simaise</w:t>
      </w:r>
      <w:r w:rsidR="00C474C1">
        <w:t xml:space="preserve">, </w:t>
      </w:r>
      <w:r w:rsidR="00C52F4A" w:rsidRPr="00605EB6">
        <w:t>un peu pressée</w:t>
      </w:r>
      <w:r w:rsidR="00C474C1">
        <w:t xml:space="preserve">, </w:t>
      </w:r>
      <w:r w:rsidR="00C52F4A" w:rsidRPr="00605EB6">
        <w:t>peut-être</w:t>
      </w:r>
      <w:r w:rsidR="00C474C1">
        <w:t xml:space="preserve">, </w:t>
      </w:r>
      <w:r w:rsidR="00C52F4A" w:rsidRPr="00605EB6">
        <w:t>par la volonté d</w:t>
      </w:r>
      <w:r w:rsidR="00C474C1">
        <w:t>’</w:t>
      </w:r>
      <w:r w:rsidR="00C52F4A" w:rsidRPr="00605EB6">
        <w:t>un tuteur peu clairvoyant</w:t>
      </w:r>
      <w:r w:rsidR="00C474C1">
        <w:t xml:space="preserve">, </w:t>
      </w:r>
      <w:r w:rsidR="00C52F4A" w:rsidRPr="00605EB6">
        <w:t>pour ne pas dire aveugle</w:t>
      </w:r>
      <w:r w:rsidR="00C474C1">
        <w:t>.</w:t>
      </w:r>
    </w:p>
    <w:p w14:paraId="2D5C6E93" w14:textId="3BCF6E97" w:rsidR="00C474C1" w:rsidRDefault="00C474C1" w:rsidP="00C52F4A">
      <w:r>
        <w:t>» </w:t>
      </w:r>
      <w:r w:rsidR="00C52F4A" w:rsidRPr="00605EB6">
        <w:t>Votre jeunesse</w:t>
      </w:r>
      <w:r>
        <w:t xml:space="preserve">, </w:t>
      </w:r>
      <w:r w:rsidR="00C52F4A" w:rsidRPr="00605EB6">
        <w:t>votre beauté</w:t>
      </w:r>
      <w:r>
        <w:t xml:space="preserve">, </w:t>
      </w:r>
      <w:r w:rsidR="00C52F4A" w:rsidRPr="00605EB6">
        <w:t>votre esprit et toutes vos autres qualités n</w:t>
      </w:r>
      <w:r>
        <w:t>’</w:t>
      </w:r>
      <w:r w:rsidR="00C52F4A" w:rsidRPr="00605EB6">
        <w:t>ont été pour votre mari que ce que sont des jouets dans les mains d</w:t>
      </w:r>
      <w:r>
        <w:t>’</w:t>
      </w:r>
      <w:r w:rsidR="00C52F4A" w:rsidRPr="00605EB6">
        <w:t>un enfant capricieux et volontaire</w:t>
      </w:r>
      <w:r>
        <w:t xml:space="preserve">. </w:t>
      </w:r>
      <w:r w:rsidR="00C52F4A" w:rsidRPr="00605EB6">
        <w:t>Vite fatigué</w:t>
      </w:r>
      <w:r>
        <w:t xml:space="preserve">, </w:t>
      </w:r>
      <w:r w:rsidR="00C52F4A" w:rsidRPr="00605EB6">
        <w:t>à la sollicitude</w:t>
      </w:r>
      <w:r>
        <w:t xml:space="preserve">, </w:t>
      </w:r>
      <w:r w:rsidR="00C52F4A" w:rsidRPr="00605EB6">
        <w:t>aux petits soins</w:t>
      </w:r>
      <w:r>
        <w:t xml:space="preserve">, </w:t>
      </w:r>
      <w:r w:rsidR="00C52F4A" w:rsidRPr="00605EB6">
        <w:t>aux adulations</w:t>
      </w:r>
      <w:r>
        <w:t xml:space="preserve">, </w:t>
      </w:r>
      <w:r w:rsidR="00C52F4A" w:rsidRPr="00605EB6">
        <w:t>au semblant d</w:t>
      </w:r>
      <w:r>
        <w:t>’</w:t>
      </w:r>
      <w:r w:rsidR="00C52F4A" w:rsidRPr="00605EB6">
        <w:t>affection sincère des premiers jours ont succédé la froideur</w:t>
      </w:r>
      <w:r>
        <w:t xml:space="preserve">, </w:t>
      </w:r>
      <w:r w:rsidR="00C52F4A" w:rsidRPr="00605EB6">
        <w:t>l</w:t>
      </w:r>
      <w:r>
        <w:t>’</w:t>
      </w:r>
      <w:r w:rsidR="00C52F4A" w:rsidRPr="00605EB6">
        <w:t>indifférence</w:t>
      </w:r>
      <w:r>
        <w:t xml:space="preserve">, </w:t>
      </w:r>
      <w:r w:rsidR="00C52F4A" w:rsidRPr="00605EB6">
        <w:t>le dédain</w:t>
      </w:r>
      <w:r>
        <w:t xml:space="preserve">, </w:t>
      </w:r>
      <w:r w:rsidR="00C52F4A" w:rsidRPr="00605EB6">
        <w:t xml:space="preserve">et </w:t>
      </w:r>
      <w:r>
        <w:t>M. </w:t>
      </w:r>
      <w:r w:rsidR="00C52F4A" w:rsidRPr="00605EB6">
        <w:t>le baron est retourné à ses anciennes habitudes</w:t>
      </w:r>
      <w:r>
        <w:t xml:space="preserve">, </w:t>
      </w:r>
      <w:r w:rsidR="00C52F4A" w:rsidRPr="00605EB6">
        <w:t>et s</w:t>
      </w:r>
      <w:r>
        <w:t>’</w:t>
      </w:r>
      <w:r w:rsidR="00C52F4A" w:rsidRPr="00605EB6">
        <w:t>est livré plus que jamais à de honteux excès</w:t>
      </w:r>
      <w:r>
        <w:t>.</w:t>
      </w:r>
    </w:p>
    <w:p w14:paraId="10915B77" w14:textId="77777777" w:rsidR="00C474C1" w:rsidRDefault="00C474C1" w:rsidP="00C52F4A">
      <w:r>
        <w:t>» </w:t>
      </w:r>
      <w:r w:rsidR="00C52F4A" w:rsidRPr="00605EB6">
        <w:t>Bref</w:t>
      </w:r>
      <w:r>
        <w:t xml:space="preserve">, </w:t>
      </w:r>
      <w:r w:rsidR="00C52F4A" w:rsidRPr="00605EB6">
        <w:t>votre situation étant devenue intolérable</w:t>
      </w:r>
      <w:r>
        <w:t xml:space="preserve">, </w:t>
      </w:r>
      <w:r w:rsidR="00C52F4A" w:rsidRPr="00605EB6">
        <w:t>vous avez quitté votre mari</w:t>
      </w:r>
      <w:r>
        <w:t xml:space="preserve">, </w:t>
      </w:r>
      <w:r w:rsidR="00C52F4A" w:rsidRPr="00605EB6">
        <w:t>avec son consentement</w:t>
      </w:r>
      <w:r>
        <w:t xml:space="preserve">, </w:t>
      </w:r>
      <w:r w:rsidR="00C52F4A" w:rsidRPr="00605EB6">
        <w:t>sans doute</w:t>
      </w:r>
      <w:r>
        <w:t xml:space="preserve">, – </w:t>
      </w:r>
      <w:r w:rsidR="00C52F4A" w:rsidRPr="00605EB6">
        <w:t>et</w:t>
      </w:r>
      <w:r>
        <w:t xml:space="preserve">, </w:t>
      </w:r>
      <w:r w:rsidR="00C52F4A" w:rsidRPr="00605EB6">
        <w:t>toujours jeune et belle</w:t>
      </w:r>
      <w:r>
        <w:t xml:space="preserve">, </w:t>
      </w:r>
      <w:r w:rsidR="00C52F4A" w:rsidRPr="00605EB6">
        <w:t>renonçant entièrement au monde</w:t>
      </w:r>
      <w:r>
        <w:t xml:space="preserve">, </w:t>
      </w:r>
      <w:r w:rsidR="00C52F4A" w:rsidRPr="00605EB6">
        <w:lastRenderedPageBreak/>
        <w:t>vous êtes venue vous réfugier à Vaucourt avec l</w:t>
      </w:r>
      <w:r>
        <w:t>’</w:t>
      </w:r>
      <w:r w:rsidR="00C52F4A" w:rsidRPr="00605EB6">
        <w:t>un de vos deux enfants</w:t>
      </w:r>
      <w:r>
        <w:t xml:space="preserve">, </w:t>
      </w:r>
      <w:r w:rsidR="00C52F4A" w:rsidRPr="00605EB6">
        <w:t>votre fille Henriette</w:t>
      </w:r>
      <w:r>
        <w:t>.</w:t>
      </w:r>
    </w:p>
    <w:p w14:paraId="37CF891F" w14:textId="6411E988" w:rsidR="00C474C1" w:rsidRDefault="00C474C1" w:rsidP="00C52F4A">
      <w:r>
        <w:t>» </w:t>
      </w:r>
      <w:r w:rsidR="00C52F4A" w:rsidRPr="00605EB6">
        <w:t>Depuis</w:t>
      </w:r>
      <w:r>
        <w:t xml:space="preserve">, – </w:t>
      </w:r>
      <w:r w:rsidR="00C52F4A" w:rsidRPr="00605EB6">
        <w:t>il y a de cela plus de dix-sept ans</w:t>
      </w:r>
      <w:r>
        <w:t xml:space="preserve">, – </w:t>
      </w:r>
      <w:r w:rsidR="00C52F4A" w:rsidRPr="00605EB6">
        <w:t>vous n</w:t>
      </w:r>
      <w:r>
        <w:t>’</w:t>
      </w:r>
      <w:r w:rsidR="00C52F4A" w:rsidRPr="00605EB6">
        <w:t xml:space="preserve">avez pas revu </w:t>
      </w:r>
      <w:r>
        <w:t>M. de </w:t>
      </w:r>
      <w:r w:rsidR="00C52F4A" w:rsidRPr="00605EB6">
        <w:t>Simaise</w:t>
      </w:r>
      <w:r w:rsidR="004540F3">
        <w:t> ;</w:t>
      </w:r>
      <w:r>
        <w:t xml:space="preserve"> </w:t>
      </w:r>
      <w:r w:rsidR="00C52F4A" w:rsidRPr="00605EB6">
        <w:t>vous n</w:t>
      </w:r>
      <w:r>
        <w:t>’</w:t>
      </w:r>
      <w:r w:rsidR="00C52F4A" w:rsidRPr="00605EB6">
        <w:t>êtes pas allée une seule fois à Paris où</w:t>
      </w:r>
      <w:r>
        <w:t xml:space="preserve">, </w:t>
      </w:r>
      <w:r w:rsidR="00C52F4A" w:rsidRPr="00605EB6">
        <w:t>cependant</w:t>
      </w:r>
      <w:r>
        <w:t xml:space="preserve">, </w:t>
      </w:r>
      <w:r w:rsidR="00C52F4A" w:rsidRPr="00605EB6">
        <w:t>il vous reste encore quelques amis</w:t>
      </w:r>
      <w:r>
        <w:t xml:space="preserve">, </w:t>
      </w:r>
      <w:r w:rsidR="00C52F4A" w:rsidRPr="00605EB6">
        <w:t>qui ne vous ont pas oubliée</w:t>
      </w:r>
      <w:r>
        <w:t>.</w:t>
      </w:r>
    </w:p>
    <w:p w14:paraId="486C217E" w14:textId="77777777" w:rsidR="00C474C1" w:rsidRDefault="00C474C1" w:rsidP="00C52F4A">
      <w:r>
        <w:t>» </w:t>
      </w:r>
      <w:r w:rsidR="00C52F4A" w:rsidRPr="00605EB6">
        <w:t>Je sais également quelle est votre existence depuis que vous êtes revenue à Vaucourt</w:t>
      </w:r>
      <w:r>
        <w:t xml:space="preserve"> ; </w:t>
      </w:r>
      <w:r w:rsidR="00C52F4A" w:rsidRPr="00605EB6">
        <w:t>il suffit d</w:t>
      </w:r>
      <w:r>
        <w:t>’</w:t>
      </w:r>
      <w:r w:rsidR="00C52F4A" w:rsidRPr="00605EB6">
        <w:t>interroger le premier paysan qu</w:t>
      </w:r>
      <w:r>
        <w:t>’</w:t>
      </w:r>
      <w:r w:rsidR="00C52F4A" w:rsidRPr="00605EB6">
        <w:t>on rencontre pour savoir le bien que vous faites autour de vous</w:t>
      </w:r>
      <w:r>
        <w:t xml:space="preserve">. </w:t>
      </w:r>
      <w:r w:rsidR="00C52F4A" w:rsidRPr="00605EB6">
        <w:t>Venir en aide aux malheureux est de tradition dans votre famille</w:t>
      </w:r>
      <w:r>
        <w:t xml:space="preserve">. </w:t>
      </w:r>
      <w:r w:rsidR="00C52F4A" w:rsidRPr="00605EB6">
        <w:t>Votre charité est inépuisable comme votre bonté</w:t>
      </w:r>
      <w:r>
        <w:t xml:space="preserve">. </w:t>
      </w:r>
      <w:r w:rsidR="00C52F4A" w:rsidRPr="00605EB6">
        <w:t>Henriette de Simaise est la digne fille de sa mère</w:t>
      </w:r>
      <w:r>
        <w:t xml:space="preserve"> : </w:t>
      </w:r>
      <w:r w:rsidR="00C52F4A" w:rsidRPr="00605EB6">
        <w:t>elle marche sur vos traces</w:t>
      </w:r>
      <w:r>
        <w:t xml:space="preserve">. </w:t>
      </w:r>
      <w:r w:rsidR="00C52F4A" w:rsidRPr="00605EB6">
        <w:t>Vous êtes les deux fées bienfaitrices de la contrée</w:t>
      </w:r>
      <w:r>
        <w:t>.</w:t>
      </w:r>
    </w:p>
    <w:p w14:paraId="793AAD07" w14:textId="77777777" w:rsidR="00C474C1" w:rsidRDefault="00C474C1" w:rsidP="00C52F4A">
      <w:r>
        <w:t>» </w:t>
      </w:r>
      <w:r w:rsidR="00C52F4A" w:rsidRPr="00605EB6">
        <w:t>Comme vous le voyez</w:t>
      </w:r>
      <w:r>
        <w:t xml:space="preserve">, </w:t>
      </w:r>
      <w:r w:rsidR="00C52F4A" w:rsidRPr="00605EB6">
        <w:t>madame la baronne</w:t>
      </w:r>
      <w:r>
        <w:t xml:space="preserve">, </w:t>
      </w:r>
      <w:r w:rsidR="00C52F4A" w:rsidRPr="00605EB6">
        <w:t>je suis assez bien instruit</w:t>
      </w:r>
      <w:r>
        <w:t>.</w:t>
      </w:r>
    </w:p>
    <w:p w14:paraId="160DC236" w14:textId="0A7D9A58" w:rsidR="00C474C1" w:rsidRDefault="0094609C" w:rsidP="00C52F4A">
      <w:r>
        <w:t>— </w:t>
      </w:r>
      <w:r w:rsidR="00C52F4A" w:rsidRPr="00605EB6">
        <w:t>C</w:t>
      </w:r>
      <w:r w:rsidR="00C474C1">
        <w:t>’</w:t>
      </w:r>
      <w:r w:rsidR="00C52F4A" w:rsidRPr="00605EB6">
        <w:t>est vrai</w:t>
      </w:r>
      <w:r w:rsidR="00C474C1">
        <w:t xml:space="preserve">, </w:t>
      </w:r>
      <w:r w:rsidR="00C52F4A" w:rsidRPr="00605EB6">
        <w:t>monsieur</w:t>
      </w:r>
      <w:r w:rsidR="004540F3">
        <w:t> ;</w:t>
      </w:r>
      <w:r w:rsidR="00C474C1">
        <w:t xml:space="preserve"> </w:t>
      </w:r>
      <w:r w:rsidR="00C52F4A" w:rsidRPr="00605EB6">
        <w:t>aussi n</w:t>
      </w:r>
      <w:r w:rsidR="00C474C1">
        <w:t>’</w:t>
      </w:r>
      <w:r w:rsidR="00C52F4A" w:rsidRPr="00605EB6">
        <w:t>ai-je plus rien à vous apprendre</w:t>
      </w:r>
      <w:r w:rsidR="00C474C1">
        <w:t>.</w:t>
      </w:r>
    </w:p>
    <w:p w14:paraId="3DB0A7F0" w14:textId="1B0B8BA5" w:rsidR="00C474C1" w:rsidRDefault="0094609C" w:rsidP="00C52F4A">
      <w:r>
        <w:t>— </w:t>
      </w:r>
      <w:r w:rsidR="00C52F4A" w:rsidRPr="00605EB6">
        <w:t>Peut-être</w:t>
      </w:r>
      <w:r w:rsidR="00C474C1">
        <w:t xml:space="preserve">, </w:t>
      </w:r>
      <w:r w:rsidR="00C52F4A" w:rsidRPr="00605EB6">
        <w:t>madame la baronne</w:t>
      </w:r>
      <w:r w:rsidR="00C474C1">
        <w:t xml:space="preserve"> : </w:t>
      </w:r>
      <w:r w:rsidR="00C52F4A" w:rsidRPr="00605EB6">
        <w:t>je me permettrai tout à l</w:t>
      </w:r>
      <w:r w:rsidR="00C474C1">
        <w:t>’</w:t>
      </w:r>
      <w:r w:rsidR="00C52F4A" w:rsidRPr="00605EB6">
        <w:t>heure de vous poser une question délicate</w:t>
      </w:r>
      <w:r w:rsidR="00C474C1">
        <w:t xml:space="preserve"> ; </w:t>
      </w:r>
      <w:r w:rsidR="00C52F4A" w:rsidRPr="00605EB6">
        <w:t>mais</w:t>
      </w:r>
      <w:r w:rsidR="00C474C1">
        <w:t xml:space="preserve">, </w:t>
      </w:r>
      <w:r w:rsidR="00C52F4A" w:rsidRPr="00605EB6">
        <w:t>auparavant</w:t>
      </w:r>
      <w:r w:rsidR="00C474C1">
        <w:t xml:space="preserve">, </w:t>
      </w:r>
      <w:r w:rsidR="00C52F4A" w:rsidRPr="00605EB6">
        <w:t>si vous le voulez bien</w:t>
      </w:r>
      <w:r w:rsidR="00C474C1">
        <w:t xml:space="preserve">, </w:t>
      </w:r>
      <w:r w:rsidR="00C52F4A" w:rsidRPr="00605EB6">
        <w:t xml:space="preserve">nous parlerons de </w:t>
      </w:r>
      <w:r w:rsidR="00C474C1">
        <w:t>M. </w:t>
      </w:r>
      <w:r w:rsidR="00C52F4A" w:rsidRPr="00605EB6">
        <w:t>Raoul de Simaise</w:t>
      </w:r>
      <w:r w:rsidR="00C474C1">
        <w:t>.</w:t>
      </w:r>
    </w:p>
    <w:p w14:paraId="2B66F167" w14:textId="7BB8205E" w:rsidR="00C474C1" w:rsidRDefault="0094609C" w:rsidP="00C52F4A">
      <w:r>
        <w:t>— </w:t>
      </w:r>
      <w:r w:rsidR="00C52F4A" w:rsidRPr="00605EB6">
        <w:t>De mon fils</w:t>
      </w:r>
      <w:r w:rsidR="00C474C1">
        <w:t xml:space="preserve"> ? </w:t>
      </w:r>
      <w:r w:rsidR="00C52F4A" w:rsidRPr="00605EB6">
        <w:t>Qu</w:t>
      </w:r>
      <w:r w:rsidR="00C474C1">
        <w:t>’</w:t>
      </w:r>
      <w:r w:rsidR="00C52F4A" w:rsidRPr="00605EB6">
        <w:t>avez-vous donc à me dire de lui</w:t>
      </w:r>
      <w:r w:rsidR="00C474C1">
        <w:t xml:space="preserve">, </w:t>
      </w:r>
      <w:r w:rsidR="00C52F4A" w:rsidRPr="00605EB6">
        <w:t>monsieur</w:t>
      </w:r>
      <w:r w:rsidR="00C474C1">
        <w:t> ?</w:t>
      </w:r>
    </w:p>
    <w:p w14:paraId="074A324D" w14:textId="6D46A25A" w:rsidR="00C474C1" w:rsidRDefault="0094609C" w:rsidP="00C52F4A">
      <w:r>
        <w:t>— </w:t>
      </w:r>
      <w:r w:rsidR="00C52F4A" w:rsidRPr="00605EB6">
        <w:t>Vous le voyez rarement et il n</w:t>
      </w:r>
      <w:r w:rsidR="00C474C1">
        <w:t>’</w:t>
      </w:r>
      <w:r w:rsidR="00C52F4A" w:rsidRPr="00605EB6">
        <w:t>a point pour vous le respect</w:t>
      </w:r>
      <w:r w:rsidR="00C474C1">
        <w:t xml:space="preserve">, </w:t>
      </w:r>
      <w:r w:rsidR="00C52F4A" w:rsidRPr="00605EB6">
        <w:t>l</w:t>
      </w:r>
      <w:r w:rsidR="00C474C1">
        <w:t>’</w:t>
      </w:r>
      <w:r w:rsidR="00C52F4A" w:rsidRPr="00605EB6">
        <w:t>affection et la tendresse qu</w:t>
      </w:r>
      <w:r w:rsidR="00C474C1">
        <w:t>’</w:t>
      </w:r>
      <w:r w:rsidR="00C52F4A" w:rsidRPr="00605EB6">
        <w:t>il vous doit</w:t>
      </w:r>
      <w:r w:rsidR="00C474C1">
        <w:t>…</w:t>
      </w:r>
    </w:p>
    <w:p w14:paraId="5CB7BAD5" w14:textId="3111F511" w:rsidR="00C474C1" w:rsidRDefault="0094609C" w:rsidP="00C52F4A">
      <w:r>
        <w:t>— </w:t>
      </w:r>
      <w:r w:rsidR="00C52F4A" w:rsidRPr="00605EB6">
        <w:t>Mais</w:t>
      </w:r>
      <w:r w:rsidR="00C474C1">
        <w:t xml:space="preserve">, </w:t>
      </w:r>
      <w:r w:rsidR="00C52F4A" w:rsidRPr="00605EB6">
        <w:t>monsieur</w:t>
      </w:r>
      <w:r w:rsidR="00C474C1">
        <w:t xml:space="preserve">…, </w:t>
      </w:r>
      <w:r w:rsidR="00C52F4A" w:rsidRPr="00605EB6">
        <w:t xml:space="preserve">fit </w:t>
      </w:r>
      <w:r w:rsidR="009A0CB4" w:rsidRPr="009A0CB4">
        <w:t>M</w:t>
      </w:r>
      <w:r w:rsidR="009A0CB4" w:rsidRPr="009A0CB4">
        <w:rPr>
          <w:vertAlign w:val="superscript"/>
        </w:rPr>
        <w:t>me</w:t>
      </w:r>
      <w:r w:rsidR="00C474C1">
        <w:t> de </w:t>
      </w:r>
      <w:r w:rsidR="00C52F4A" w:rsidRPr="00605EB6">
        <w:t>Simaise essayant de protester</w:t>
      </w:r>
      <w:r w:rsidR="00C474C1">
        <w:t>.</w:t>
      </w:r>
    </w:p>
    <w:p w14:paraId="5865D747" w14:textId="49CA1865" w:rsidR="00C474C1" w:rsidRDefault="0094609C" w:rsidP="00C52F4A">
      <w:r>
        <w:lastRenderedPageBreak/>
        <w:t>— </w:t>
      </w:r>
      <w:r w:rsidR="00C52F4A" w:rsidRPr="00605EB6">
        <w:t>Vous voulez le défendre</w:t>
      </w:r>
      <w:r w:rsidR="00C474C1">
        <w:t xml:space="preserve">, </w:t>
      </w:r>
      <w:r w:rsidR="00C52F4A" w:rsidRPr="00605EB6">
        <w:t>c</w:t>
      </w:r>
      <w:r w:rsidR="00C474C1">
        <w:t>’</w:t>
      </w:r>
      <w:r w:rsidR="00C52F4A" w:rsidRPr="00605EB6">
        <w:t>est le droit respectable d</w:t>
      </w:r>
      <w:r w:rsidR="00C474C1">
        <w:t>’</w:t>
      </w:r>
      <w:r w:rsidR="00C52F4A" w:rsidRPr="00605EB6">
        <w:t>une mère</w:t>
      </w:r>
      <w:r w:rsidR="00C474C1">
        <w:t xml:space="preserve"> ; </w:t>
      </w:r>
      <w:r w:rsidR="00C52F4A" w:rsidRPr="00605EB6">
        <w:t>mais</w:t>
      </w:r>
      <w:r w:rsidR="00C474C1">
        <w:t xml:space="preserve">, </w:t>
      </w:r>
      <w:r w:rsidR="00C52F4A" w:rsidRPr="00605EB6">
        <w:t>si indulgente que soit une mère pour les défauts de ses enfants</w:t>
      </w:r>
      <w:r w:rsidR="00C474C1">
        <w:t xml:space="preserve">, </w:t>
      </w:r>
      <w:r w:rsidR="00C52F4A" w:rsidRPr="00605EB6">
        <w:t>si ingénieuse qu</w:t>
      </w:r>
      <w:r w:rsidR="00C474C1">
        <w:t>’</w:t>
      </w:r>
      <w:r w:rsidR="00C52F4A" w:rsidRPr="00605EB6">
        <w:t>elle soit à se les cacher à elle-même</w:t>
      </w:r>
      <w:r w:rsidR="00C474C1">
        <w:t xml:space="preserve">, </w:t>
      </w:r>
      <w:r w:rsidR="00C52F4A" w:rsidRPr="00605EB6">
        <w:t>vous ne vous êtes pas fait illusion au sujet de Raoul de Simaise</w:t>
      </w:r>
      <w:r w:rsidR="00C474C1">
        <w:t xml:space="preserve">. </w:t>
      </w:r>
      <w:r w:rsidR="00C52F4A" w:rsidRPr="00605EB6">
        <w:t>De ce côté-là aussi vous souffrez</w:t>
      </w:r>
      <w:r w:rsidR="00C474C1">
        <w:t xml:space="preserve">. </w:t>
      </w:r>
      <w:r w:rsidR="00C52F4A" w:rsidRPr="00605EB6">
        <w:t>Il est impossible</w:t>
      </w:r>
      <w:r w:rsidR="00C474C1">
        <w:t xml:space="preserve">, </w:t>
      </w:r>
      <w:r w:rsidR="00C52F4A" w:rsidRPr="00605EB6">
        <w:t>d</w:t>
      </w:r>
      <w:r w:rsidR="00C474C1">
        <w:t>’</w:t>
      </w:r>
      <w:r w:rsidR="00C52F4A" w:rsidRPr="00605EB6">
        <w:t>ailleurs</w:t>
      </w:r>
      <w:r w:rsidR="00C474C1">
        <w:t xml:space="preserve">, </w:t>
      </w:r>
      <w:r w:rsidR="00C52F4A" w:rsidRPr="00605EB6">
        <w:t>que vous ignoriez complètement ce que votre fils fait à Paris</w:t>
      </w:r>
      <w:r w:rsidR="00C474C1">
        <w:t>.</w:t>
      </w:r>
    </w:p>
    <w:p w14:paraId="7370080B" w14:textId="29B658F2" w:rsidR="00C474C1" w:rsidRDefault="0094609C" w:rsidP="00C52F4A">
      <w:r>
        <w:t>— </w:t>
      </w:r>
      <w:r w:rsidR="00C52F4A" w:rsidRPr="00605EB6">
        <w:t>Je sais</w:t>
      </w:r>
      <w:r w:rsidR="00C474C1">
        <w:t xml:space="preserve">, </w:t>
      </w:r>
      <w:r w:rsidR="00C52F4A" w:rsidRPr="00605EB6">
        <w:t>en effet</w:t>
      </w:r>
      <w:r w:rsidR="00C474C1">
        <w:t xml:space="preserve">, </w:t>
      </w:r>
      <w:r w:rsidR="00C52F4A" w:rsidRPr="00605EB6">
        <w:t>monsieur</w:t>
      </w:r>
      <w:r w:rsidR="00C474C1">
        <w:t xml:space="preserve">, </w:t>
      </w:r>
      <w:r w:rsidR="00C52F4A" w:rsidRPr="00605EB6">
        <w:t>répondit la baronne avec des larmes dans les yeux</w:t>
      </w:r>
      <w:r w:rsidR="00C474C1">
        <w:t xml:space="preserve">, </w:t>
      </w:r>
      <w:r w:rsidR="00C52F4A" w:rsidRPr="00605EB6">
        <w:t>que la conduite de Raoul</w:t>
      </w:r>
      <w:r w:rsidR="00C474C1">
        <w:t xml:space="preserve">, </w:t>
      </w:r>
      <w:r w:rsidR="00C52F4A" w:rsidRPr="00605EB6">
        <w:t>dans ces dernières années</w:t>
      </w:r>
      <w:r w:rsidR="00C474C1">
        <w:t xml:space="preserve">, </w:t>
      </w:r>
      <w:r w:rsidR="00C52F4A" w:rsidRPr="00605EB6">
        <w:t>n</w:t>
      </w:r>
      <w:r w:rsidR="00C474C1">
        <w:t>’</w:t>
      </w:r>
      <w:r w:rsidR="00C52F4A" w:rsidRPr="00605EB6">
        <w:t>a pas été exempte de reproches</w:t>
      </w:r>
      <w:r w:rsidR="00C474C1">
        <w:t xml:space="preserve">. </w:t>
      </w:r>
      <w:r w:rsidR="00C52F4A" w:rsidRPr="00605EB6">
        <w:t>Sans doute</w:t>
      </w:r>
      <w:r w:rsidR="00C474C1">
        <w:t xml:space="preserve">, </w:t>
      </w:r>
      <w:r w:rsidR="00C52F4A" w:rsidRPr="00605EB6">
        <w:t>le sachant mal entouré</w:t>
      </w:r>
      <w:r w:rsidR="00C474C1">
        <w:t xml:space="preserve">, </w:t>
      </w:r>
      <w:r w:rsidR="00C52F4A" w:rsidRPr="00605EB6">
        <w:t>mal conseillé</w:t>
      </w:r>
      <w:r w:rsidR="00C474C1">
        <w:t xml:space="preserve">, </w:t>
      </w:r>
      <w:r w:rsidR="00C52F4A" w:rsidRPr="00605EB6">
        <w:t>je me suis inquiétée</w:t>
      </w:r>
      <w:r w:rsidR="00C474C1">
        <w:t xml:space="preserve">, </w:t>
      </w:r>
      <w:r w:rsidR="00C52F4A" w:rsidRPr="00605EB6">
        <w:t>alarmée</w:t>
      </w:r>
      <w:r w:rsidR="00C474C1">
        <w:t xml:space="preserve">, </w:t>
      </w:r>
      <w:r w:rsidR="00C52F4A" w:rsidRPr="00605EB6">
        <w:t>et j</w:t>
      </w:r>
      <w:r w:rsidR="00C474C1">
        <w:t>’</w:t>
      </w:r>
      <w:r w:rsidR="00C52F4A" w:rsidRPr="00605EB6">
        <w:t>ai souffert</w:t>
      </w:r>
      <w:r w:rsidR="00C474C1">
        <w:t xml:space="preserve"> ; </w:t>
      </w:r>
      <w:r w:rsidR="00C52F4A" w:rsidRPr="00605EB6">
        <w:t>mais</w:t>
      </w:r>
      <w:r w:rsidR="00C474C1">
        <w:t xml:space="preserve">, </w:t>
      </w:r>
      <w:r w:rsidR="00C52F4A" w:rsidRPr="00605EB6">
        <w:t>comme vous le dites</w:t>
      </w:r>
      <w:r w:rsidR="00C474C1">
        <w:t xml:space="preserve">, </w:t>
      </w:r>
      <w:r w:rsidR="00C52F4A" w:rsidRPr="00605EB6">
        <w:t>monsieur</w:t>
      </w:r>
      <w:r w:rsidR="00C474C1">
        <w:t xml:space="preserve">, </w:t>
      </w:r>
      <w:r w:rsidR="00C52F4A" w:rsidRPr="00605EB6">
        <w:t>une mère est indulgente</w:t>
      </w:r>
      <w:r w:rsidR="00C474C1">
        <w:t xml:space="preserve">, </w:t>
      </w:r>
      <w:r w:rsidR="00C52F4A" w:rsidRPr="00605EB6">
        <w:t>elle ne se hâte point de désespérer</w:t>
      </w:r>
      <w:r w:rsidR="00C474C1">
        <w:t xml:space="preserve">. </w:t>
      </w:r>
      <w:r w:rsidR="00C52F4A" w:rsidRPr="00605EB6">
        <w:t>Aussi ai-je toujours conservé l</w:t>
      </w:r>
      <w:r w:rsidR="00C474C1">
        <w:t>’</w:t>
      </w:r>
      <w:r w:rsidR="00C52F4A" w:rsidRPr="00605EB6">
        <w:t>espoir que Raoul changerait</w:t>
      </w:r>
      <w:r w:rsidR="00C474C1">
        <w:t xml:space="preserve">, </w:t>
      </w:r>
      <w:r w:rsidR="00C52F4A" w:rsidRPr="00605EB6">
        <w:t>qu</w:t>
      </w:r>
      <w:r w:rsidR="00C474C1">
        <w:t>’</w:t>
      </w:r>
      <w:r w:rsidR="00C52F4A" w:rsidRPr="00605EB6">
        <w:t>il reviendrait à des sentiments meilleurs</w:t>
      </w:r>
      <w:r w:rsidR="00C474C1">
        <w:t>.</w:t>
      </w:r>
    </w:p>
    <w:p w14:paraId="6942D661" w14:textId="77777777" w:rsidR="00C474C1" w:rsidRDefault="00C474C1" w:rsidP="00C52F4A">
      <w:r>
        <w:t>» </w:t>
      </w:r>
      <w:r w:rsidR="00C52F4A" w:rsidRPr="00605EB6">
        <w:t>Eh bien</w:t>
      </w:r>
      <w:r>
        <w:t xml:space="preserve">, </w:t>
      </w:r>
      <w:r w:rsidR="00C52F4A" w:rsidRPr="00605EB6">
        <w:t>monsieur</w:t>
      </w:r>
      <w:r>
        <w:t xml:space="preserve">, </w:t>
      </w:r>
      <w:r w:rsidR="00C52F4A" w:rsidRPr="00605EB6">
        <w:t>je ne m</w:t>
      </w:r>
      <w:r>
        <w:t>’</w:t>
      </w:r>
      <w:r w:rsidR="00C52F4A" w:rsidRPr="00605EB6">
        <w:t>étais pas trompée</w:t>
      </w:r>
      <w:r>
        <w:t xml:space="preserve">, </w:t>
      </w:r>
      <w:r w:rsidR="00C52F4A" w:rsidRPr="00605EB6">
        <w:t>j</w:t>
      </w:r>
      <w:r>
        <w:t>’</w:t>
      </w:r>
      <w:r w:rsidR="00C52F4A" w:rsidRPr="00605EB6">
        <w:t>ai eu raison d</w:t>
      </w:r>
      <w:r>
        <w:t>’</w:t>
      </w:r>
      <w:r w:rsidR="00C52F4A" w:rsidRPr="00605EB6">
        <w:t>espérer</w:t>
      </w:r>
      <w:r>
        <w:t xml:space="preserve"> : </w:t>
      </w:r>
      <w:r w:rsidR="00C52F4A" w:rsidRPr="00605EB6">
        <w:t>aujourd</w:t>
      </w:r>
      <w:r>
        <w:t>’</w:t>
      </w:r>
      <w:r w:rsidR="00C52F4A" w:rsidRPr="00605EB6">
        <w:t>hui</w:t>
      </w:r>
      <w:r>
        <w:t xml:space="preserve">, </w:t>
      </w:r>
      <w:r w:rsidR="00C52F4A" w:rsidRPr="00605EB6">
        <w:t>Raoul n</w:t>
      </w:r>
      <w:r>
        <w:t>’</w:t>
      </w:r>
      <w:r w:rsidR="00C52F4A" w:rsidRPr="00605EB6">
        <w:t>est plus ce qu</w:t>
      </w:r>
      <w:r>
        <w:t>’</w:t>
      </w:r>
      <w:r w:rsidR="00C52F4A" w:rsidRPr="00605EB6">
        <w:t>il était il y a un an encore</w:t>
      </w:r>
      <w:r>
        <w:t xml:space="preserve">, </w:t>
      </w:r>
      <w:r w:rsidR="00C52F4A" w:rsidRPr="00605EB6">
        <w:t>un changement radical s</w:t>
      </w:r>
      <w:r>
        <w:t>’</w:t>
      </w:r>
      <w:r w:rsidR="00C52F4A" w:rsidRPr="00605EB6">
        <w:t>est opéré en lui</w:t>
      </w:r>
      <w:r>
        <w:t>.</w:t>
      </w:r>
    </w:p>
    <w:p w14:paraId="2DB0DC7B" w14:textId="4D360180" w:rsidR="00C474C1" w:rsidRDefault="0094609C" w:rsidP="00C52F4A">
      <w:r>
        <w:t>— </w:t>
      </w:r>
      <w:r w:rsidR="00C52F4A" w:rsidRPr="00605EB6">
        <w:t>Ah</w:t>
      </w:r>
      <w:r w:rsidR="00C474C1">
        <w:t> !</w:t>
      </w:r>
    </w:p>
    <w:p w14:paraId="2D82CC5E" w14:textId="7577DC1C" w:rsidR="00C474C1" w:rsidRDefault="0094609C" w:rsidP="00C52F4A">
      <w:r>
        <w:t>— </w:t>
      </w:r>
      <w:r w:rsidR="00C52F4A" w:rsidRPr="00605EB6">
        <w:t>Il est ici depuis quatre jours</w:t>
      </w:r>
      <w:r w:rsidR="00C474C1">
        <w:t xml:space="preserve">, </w:t>
      </w:r>
      <w:r w:rsidR="00C52F4A" w:rsidRPr="00605EB6">
        <w:t>et c</w:t>
      </w:r>
      <w:r w:rsidR="00C474C1">
        <w:t>’</w:t>
      </w:r>
      <w:r w:rsidR="00C52F4A" w:rsidRPr="00605EB6">
        <w:t>est avec bonheur que j</w:t>
      </w:r>
      <w:r w:rsidR="00C474C1">
        <w:t>’</w:t>
      </w:r>
      <w:r w:rsidR="00C52F4A" w:rsidRPr="00605EB6">
        <w:t>ai remarqué qu</w:t>
      </w:r>
      <w:r w:rsidR="00C474C1">
        <w:t>’</w:t>
      </w:r>
      <w:r w:rsidR="00C52F4A" w:rsidRPr="00605EB6">
        <w:t>il n</w:t>
      </w:r>
      <w:r w:rsidR="00C474C1">
        <w:t>’</w:t>
      </w:r>
      <w:r w:rsidR="00C52F4A" w:rsidRPr="00605EB6">
        <w:t>est plus le même</w:t>
      </w:r>
      <w:r w:rsidR="00C474C1">
        <w:t xml:space="preserve">. </w:t>
      </w:r>
      <w:r w:rsidR="00C52F4A" w:rsidRPr="00605EB6">
        <w:t>Une mère ne se trompe pas</w:t>
      </w:r>
      <w:r w:rsidR="00C474C1">
        <w:t xml:space="preserve">, </w:t>
      </w:r>
      <w:r w:rsidR="00C52F4A" w:rsidRPr="00605EB6">
        <w:t>ne peut pas se tromper</w:t>
      </w:r>
      <w:r w:rsidR="00C474C1">
        <w:t xml:space="preserve">, </w:t>
      </w:r>
      <w:r w:rsidR="00C52F4A" w:rsidRPr="00605EB6">
        <w:t>monsieur</w:t>
      </w:r>
      <w:r w:rsidR="00C474C1">
        <w:t xml:space="preserve">, </w:t>
      </w:r>
      <w:r w:rsidR="00C52F4A" w:rsidRPr="00605EB6">
        <w:t>quand son cœur affirme l</w:t>
      </w:r>
      <w:r w:rsidR="00C474C1">
        <w:t>’</w:t>
      </w:r>
      <w:r w:rsidR="00C52F4A" w:rsidRPr="00605EB6">
        <w:t>exactitude de son jugement</w:t>
      </w:r>
      <w:r w:rsidR="00C474C1">
        <w:t xml:space="preserve">. </w:t>
      </w:r>
      <w:r w:rsidR="00C52F4A" w:rsidRPr="00605EB6">
        <w:t>Ah</w:t>
      </w:r>
      <w:r w:rsidR="00C474C1">
        <w:t xml:space="preserve"> ! </w:t>
      </w:r>
      <w:r w:rsidR="00C52F4A" w:rsidRPr="00605EB6">
        <w:t>si mon fils n</w:t>
      </w:r>
      <w:r w:rsidR="00C474C1">
        <w:t>’</w:t>
      </w:r>
      <w:r w:rsidR="00C52F4A" w:rsidRPr="00605EB6">
        <w:t>a pas toujours été aussi respectueux et affectionné que je l</w:t>
      </w:r>
      <w:r w:rsidR="00C474C1">
        <w:t>’</w:t>
      </w:r>
      <w:r w:rsidR="00C52F4A" w:rsidRPr="00605EB6">
        <w:t>aurais voulu</w:t>
      </w:r>
      <w:r w:rsidR="00C474C1">
        <w:t xml:space="preserve">, </w:t>
      </w:r>
      <w:r w:rsidR="00C52F4A" w:rsidRPr="00605EB6">
        <w:t>la vive tendresse qu</w:t>
      </w:r>
      <w:r w:rsidR="00C474C1">
        <w:t>’</w:t>
      </w:r>
      <w:r w:rsidR="00C52F4A" w:rsidRPr="00605EB6">
        <w:t>il me témoigne maintenant m</w:t>
      </w:r>
      <w:r w:rsidR="00C474C1">
        <w:t>’</w:t>
      </w:r>
      <w:r w:rsidR="00C52F4A" w:rsidRPr="00605EB6">
        <w:t>a déjà fait oublier les inquiétudes qu</w:t>
      </w:r>
      <w:r w:rsidR="00C474C1">
        <w:t>’</w:t>
      </w:r>
      <w:r w:rsidR="00C52F4A" w:rsidRPr="00605EB6">
        <w:t>il m</w:t>
      </w:r>
      <w:r w:rsidR="00C474C1">
        <w:t>’</w:t>
      </w:r>
      <w:r w:rsidR="00C52F4A" w:rsidRPr="00605EB6">
        <w:t>a données</w:t>
      </w:r>
      <w:r w:rsidR="00C474C1">
        <w:t xml:space="preserve">, </w:t>
      </w:r>
      <w:r w:rsidR="00C52F4A" w:rsidRPr="00605EB6">
        <w:t>les larmes que j</w:t>
      </w:r>
      <w:r w:rsidR="00C474C1">
        <w:t>’</w:t>
      </w:r>
      <w:r w:rsidR="00C52F4A" w:rsidRPr="00605EB6">
        <w:t>ai versées pour lui</w:t>
      </w:r>
      <w:r w:rsidR="00C474C1">
        <w:t>.</w:t>
      </w:r>
    </w:p>
    <w:p w14:paraId="6F686CC2" w14:textId="1FD267A1" w:rsidR="00C474C1" w:rsidRDefault="00C474C1" w:rsidP="00C52F4A">
      <w:r>
        <w:t>» </w:t>
      </w:r>
      <w:r w:rsidR="00C52F4A" w:rsidRPr="00605EB6">
        <w:t>Son existence passée lui fait horreur et il a honte de son oisiveté</w:t>
      </w:r>
      <w:r>
        <w:t xml:space="preserve"> ; </w:t>
      </w:r>
      <w:r w:rsidR="00C52F4A" w:rsidRPr="00605EB6">
        <w:t>il veut travailler</w:t>
      </w:r>
      <w:r>
        <w:t xml:space="preserve">, </w:t>
      </w:r>
      <w:r w:rsidR="00C52F4A" w:rsidRPr="00605EB6">
        <w:t>se rendre utile</w:t>
      </w:r>
      <w:r>
        <w:t xml:space="preserve">, </w:t>
      </w:r>
      <w:r w:rsidR="00C52F4A" w:rsidRPr="00605EB6">
        <w:t>devenir un homme</w:t>
      </w:r>
      <w:r>
        <w:t xml:space="preserve">, </w:t>
      </w:r>
      <w:r w:rsidR="00C52F4A" w:rsidRPr="00605EB6">
        <w:t>enfin</w:t>
      </w:r>
      <w:r>
        <w:t xml:space="preserve">. </w:t>
      </w:r>
      <w:r w:rsidR="00C52F4A" w:rsidRPr="00605EB6">
        <w:t>Tenez</w:t>
      </w:r>
      <w:r>
        <w:t xml:space="preserve">, </w:t>
      </w:r>
      <w:r w:rsidR="00C52F4A" w:rsidRPr="00605EB6">
        <w:t>en ce moment</w:t>
      </w:r>
      <w:r>
        <w:t xml:space="preserve">, </w:t>
      </w:r>
      <w:r w:rsidR="00C52F4A" w:rsidRPr="00605EB6">
        <w:t>il est à Haréville</w:t>
      </w:r>
      <w:r>
        <w:t xml:space="preserve">, </w:t>
      </w:r>
      <w:r w:rsidR="00C52F4A" w:rsidRPr="00605EB6">
        <w:t xml:space="preserve">chez un de nos </w:t>
      </w:r>
      <w:r w:rsidR="00C52F4A" w:rsidRPr="00605EB6">
        <w:lastRenderedPageBreak/>
        <w:t>vieux amis</w:t>
      </w:r>
      <w:r>
        <w:t>, M. de </w:t>
      </w:r>
      <w:r w:rsidR="00C52F4A" w:rsidRPr="00605EB6">
        <w:t>Violaine</w:t>
      </w:r>
      <w:r>
        <w:t xml:space="preserve">. </w:t>
      </w:r>
      <w:r w:rsidR="00C52F4A" w:rsidRPr="00605EB6">
        <w:t>Il lui fait part de ses projets</w:t>
      </w:r>
      <w:r>
        <w:t xml:space="preserve">, </w:t>
      </w:r>
      <w:r w:rsidR="00C52F4A" w:rsidRPr="00605EB6">
        <w:t>et</w:t>
      </w:r>
      <w:r>
        <w:t xml:space="preserve">, </w:t>
      </w:r>
      <w:r w:rsidR="00C52F4A" w:rsidRPr="00605EB6">
        <w:t xml:space="preserve">comme </w:t>
      </w:r>
      <w:r>
        <w:t>M. de </w:t>
      </w:r>
      <w:r w:rsidR="00C52F4A" w:rsidRPr="00605EB6">
        <w:t>Violaine a beaucoup d</w:t>
      </w:r>
      <w:r>
        <w:t>’</w:t>
      </w:r>
      <w:r w:rsidR="00C52F4A" w:rsidRPr="00605EB6">
        <w:t>amis</w:t>
      </w:r>
      <w:r>
        <w:t xml:space="preserve">, </w:t>
      </w:r>
      <w:r w:rsidR="00C52F4A" w:rsidRPr="00605EB6">
        <w:t>de nombreuses relations</w:t>
      </w:r>
      <w:r>
        <w:t xml:space="preserve">, </w:t>
      </w:r>
      <w:r w:rsidR="00C52F4A" w:rsidRPr="00605EB6">
        <w:t>il le prie de l</w:t>
      </w:r>
      <w:r>
        <w:t>’</w:t>
      </w:r>
      <w:r w:rsidR="00C52F4A" w:rsidRPr="00605EB6">
        <w:t xml:space="preserve">aider à </w:t>
      </w:r>
      <w:r w:rsidR="00F162A4">
        <w:t>se</w:t>
      </w:r>
      <w:r w:rsidR="00F162A4" w:rsidRPr="00605EB6">
        <w:t xml:space="preserve"> </w:t>
      </w:r>
      <w:r w:rsidR="00C52F4A" w:rsidRPr="00605EB6">
        <w:t>trouver une position convenable</w:t>
      </w:r>
      <w:r>
        <w:t xml:space="preserve">, </w:t>
      </w:r>
      <w:r w:rsidR="00C52F4A" w:rsidRPr="00605EB6">
        <w:t>surtout en vue de l</w:t>
      </w:r>
      <w:r>
        <w:t>’</w:t>
      </w:r>
      <w:r w:rsidR="00C52F4A" w:rsidRPr="00605EB6">
        <w:t>avenir</w:t>
      </w:r>
      <w:r>
        <w:t>.</w:t>
      </w:r>
    </w:p>
    <w:p w14:paraId="5AEB90F1" w14:textId="261D43E5" w:rsidR="00C474C1" w:rsidRDefault="0094609C" w:rsidP="00C52F4A">
      <w:r>
        <w:t>— </w:t>
      </w:r>
      <w:r w:rsidR="00C52F4A" w:rsidRPr="00605EB6">
        <w:t>J</w:t>
      </w:r>
      <w:r w:rsidR="00C474C1">
        <w:t>’</w:t>
      </w:r>
      <w:r w:rsidR="00C52F4A" w:rsidRPr="00605EB6">
        <w:t>apprends cela avec plaisir</w:t>
      </w:r>
      <w:r w:rsidR="00C474C1">
        <w:t xml:space="preserve">, </w:t>
      </w:r>
      <w:r w:rsidR="00C52F4A" w:rsidRPr="00605EB6">
        <w:t>madame la baronne</w:t>
      </w:r>
      <w:r w:rsidR="004540F3">
        <w:t> ;</w:t>
      </w:r>
      <w:r w:rsidR="00C474C1">
        <w:t xml:space="preserve"> </w:t>
      </w:r>
      <w:r w:rsidR="00C52F4A" w:rsidRPr="00605EB6">
        <w:t>j</w:t>
      </w:r>
      <w:r w:rsidR="00C474C1">
        <w:t>’</w:t>
      </w:r>
      <w:r w:rsidR="00C52F4A" w:rsidRPr="00605EB6">
        <w:t>en suis heureux pour vous et votre fils</w:t>
      </w:r>
      <w:r w:rsidR="00C474C1">
        <w:t>.</w:t>
      </w:r>
    </w:p>
    <w:p w14:paraId="7F4EDC6A" w14:textId="68D729A2" w:rsidR="00C474C1" w:rsidRDefault="0094609C" w:rsidP="00C52F4A">
      <w:r>
        <w:t>— </w:t>
      </w:r>
      <w:r w:rsidR="00C52F4A" w:rsidRPr="00605EB6">
        <w:t>Oui</w:t>
      </w:r>
      <w:r w:rsidR="00C474C1">
        <w:t xml:space="preserve">, </w:t>
      </w:r>
      <w:r w:rsidR="00C52F4A" w:rsidRPr="00605EB6">
        <w:t>je suis rassurée maintenant au sujet de Raoul</w:t>
      </w:r>
      <w:r w:rsidR="00C474C1">
        <w:t xml:space="preserve"> ; </w:t>
      </w:r>
      <w:r w:rsidR="00C52F4A" w:rsidRPr="00605EB6">
        <w:t>mais</w:t>
      </w:r>
      <w:r w:rsidR="00C474C1">
        <w:t xml:space="preserve">, </w:t>
      </w:r>
      <w:r w:rsidR="00C52F4A" w:rsidRPr="00605EB6">
        <w:t>hélas</w:t>
      </w:r>
      <w:r w:rsidR="00C474C1">
        <w:t xml:space="preserve"> ! </w:t>
      </w:r>
      <w:r w:rsidR="00C52F4A" w:rsidRPr="00605EB6">
        <w:t>le bonheur est pour moi le fruit défendu</w:t>
      </w:r>
      <w:r w:rsidR="00C474C1">
        <w:t xml:space="preserve"> ; </w:t>
      </w:r>
      <w:r w:rsidR="00C52F4A" w:rsidRPr="00605EB6">
        <w:t>il faut que je subisse successivement les plus cruelles épreuves</w:t>
      </w:r>
      <w:r w:rsidR="00C474C1">
        <w:t xml:space="preserve"> ; </w:t>
      </w:r>
      <w:r w:rsidR="00C52F4A" w:rsidRPr="00605EB6">
        <w:t>une nouvelle douleur m</w:t>
      </w:r>
      <w:r w:rsidR="00C474C1">
        <w:t>’</w:t>
      </w:r>
      <w:r w:rsidR="00C52F4A" w:rsidRPr="00605EB6">
        <w:t>est réservée</w:t>
      </w:r>
      <w:r w:rsidR="00C474C1">
        <w:t> !</w:t>
      </w:r>
    </w:p>
    <w:p w14:paraId="10F5FD85" w14:textId="3D5B74AB" w:rsidR="00C474C1" w:rsidRDefault="0094609C" w:rsidP="00C52F4A">
      <w:r>
        <w:t>— </w:t>
      </w:r>
      <w:r w:rsidR="00C52F4A" w:rsidRPr="00605EB6">
        <w:t>Que voulez-vous dire</w:t>
      </w:r>
      <w:r w:rsidR="00C474C1">
        <w:t> ?</w:t>
      </w:r>
    </w:p>
    <w:p w14:paraId="7C2C12AF" w14:textId="6C48CFE4" w:rsidR="00C474C1" w:rsidRDefault="0094609C" w:rsidP="00C52F4A">
      <w:r>
        <w:t>— </w:t>
      </w:r>
      <w:r w:rsidR="00C52F4A" w:rsidRPr="00605EB6">
        <w:t>Quand vous êtes entré ici</w:t>
      </w:r>
      <w:r w:rsidR="00C474C1">
        <w:t xml:space="preserve">, </w:t>
      </w:r>
      <w:r w:rsidR="00C52F4A" w:rsidRPr="00605EB6">
        <w:t>vous avez peut-être remarqué mon agitation et sur mon visage des traces de larmes mal essuyées</w:t>
      </w:r>
      <w:r w:rsidR="00C474C1">
        <w:t xml:space="preserve">. </w:t>
      </w:r>
      <w:r w:rsidR="00C52F4A" w:rsidRPr="00605EB6">
        <w:t>Je venais d</w:t>
      </w:r>
      <w:r w:rsidR="00C474C1">
        <w:t>’</w:t>
      </w:r>
      <w:r w:rsidR="00C52F4A" w:rsidRPr="00605EB6">
        <w:t>avoir avec ma fille une conversation pénible</w:t>
      </w:r>
      <w:r w:rsidR="00C474C1">
        <w:t xml:space="preserve">, </w:t>
      </w:r>
      <w:r w:rsidR="00C52F4A" w:rsidRPr="00605EB6">
        <w:t>et j</w:t>
      </w:r>
      <w:r w:rsidR="00C474C1">
        <w:t>’</w:t>
      </w:r>
      <w:r w:rsidR="00C52F4A" w:rsidRPr="00605EB6">
        <w:t>étais</w:t>
      </w:r>
      <w:r w:rsidR="00C474C1">
        <w:t xml:space="preserve">, </w:t>
      </w:r>
      <w:r w:rsidR="00C52F4A" w:rsidRPr="00605EB6">
        <w:t>et je suis encore</w:t>
      </w:r>
      <w:r w:rsidR="00C474C1">
        <w:t xml:space="preserve">, </w:t>
      </w:r>
      <w:r w:rsidR="00C52F4A" w:rsidRPr="00605EB6">
        <w:t>sous le coup d</w:t>
      </w:r>
      <w:r w:rsidR="00C474C1">
        <w:t>’</w:t>
      </w:r>
      <w:r w:rsidR="00C52F4A" w:rsidRPr="00605EB6">
        <w:t>une émotion terrible</w:t>
      </w:r>
      <w:r w:rsidR="00C474C1">
        <w:t>.</w:t>
      </w:r>
    </w:p>
    <w:p w14:paraId="40BBDB5A" w14:textId="2E181E20" w:rsidR="00C474C1" w:rsidRDefault="0094609C" w:rsidP="00C52F4A">
      <w:r>
        <w:t>— </w:t>
      </w:r>
      <w:r w:rsidR="00C52F4A" w:rsidRPr="00605EB6">
        <w:t xml:space="preserve">Causée par </w:t>
      </w:r>
      <w:r w:rsidR="009A0CB4" w:rsidRPr="009A0CB4">
        <w:t>M</w:t>
      </w:r>
      <w:r w:rsidR="009A0CB4" w:rsidRPr="009A0CB4">
        <w:rPr>
          <w:vertAlign w:val="superscript"/>
        </w:rPr>
        <w:t>lle</w:t>
      </w:r>
      <w:r w:rsidR="00C474C1">
        <w:t> de </w:t>
      </w:r>
      <w:r w:rsidR="00C52F4A" w:rsidRPr="00605EB6">
        <w:t>Simaise</w:t>
      </w:r>
      <w:r w:rsidR="00C474C1">
        <w:t> ?</w:t>
      </w:r>
    </w:p>
    <w:p w14:paraId="476D95E1" w14:textId="6FAB0AF2" w:rsidR="00C474C1" w:rsidRDefault="0094609C" w:rsidP="00C52F4A">
      <w:r>
        <w:t>— </w:t>
      </w:r>
      <w:r w:rsidR="00C52F4A" w:rsidRPr="00605EB6">
        <w:t>Oui</w:t>
      </w:r>
      <w:r w:rsidR="00C474C1">
        <w:t xml:space="preserve">, </w:t>
      </w:r>
      <w:r w:rsidR="00C52F4A" w:rsidRPr="00605EB6">
        <w:t>monsieur</w:t>
      </w:r>
      <w:r w:rsidR="00C474C1">
        <w:t>.</w:t>
      </w:r>
    </w:p>
    <w:p w14:paraId="0B17A686" w14:textId="310494F7" w:rsidR="00C474C1" w:rsidRDefault="0094609C" w:rsidP="00C52F4A">
      <w:r>
        <w:t>— </w:t>
      </w:r>
      <w:r w:rsidR="00C52F4A" w:rsidRPr="00605EB6">
        <w:t>Puis-je savoir</w:t>
      </w:r>
      <w:r w:rsidR="00C474C1">
        <w:t> ?</w:t>
      </w:r>
    </w:p>
    <w:p w14:paraId="57A59B65" w14:textId="28D0FEEB" w:rsidR="00C474C1" w:rsidRDefault="0094609C" w:rsidP="00C52F4A">
      <w:r>
        <w:t>— </w:t>
      </w:r>
      <w:r w:rsidR="00C52F4A" w:rsidRPr="00605EB6">
        <w:t>À vous</w:t>
      </w:r>
      <w:r w:rsidR="00C474C1">
        <w:t xml:space="preserve">, </w:t>
      </w:r>
      <w:r w:rsidR="00C52F4A" w:rsidRPr="00605EB6">
        <w:t>monsieur</w:t>
      </w:r>
      <w:r w:rsidR="00C474C1">
        <w:t xml:space="preserve">, </w:t>
      </w:r>
      <w:r w:rsidR="00C52F4A" w:rsidRPr="00605EB6">
        <w:t>qui connaissez si bien tout ce qui me concerne</w:t>
      </w:r>
      <w:r w:rsidR="00C474C1">
        <w:t xml:space="preserve">, </w:t>
      </w:r>
      <w:r w:rsidR="00C52F4A" w:rsidRPr="00605EB6">
        <w:t>je sens que je ne dois rien cacher</w:t>
      </w:r>
      <w:r w:rsidR="00C474C1">
        <w:t xml:space="preserve"> ; </w:t>
      </w:r>
      <w:r w:rsidR="00C52F4A" w:rsidRPr="00605EB6">
        <w:t>n</w:t>
      </w:r>
      <w:r w:rsidR="00C474C1">
        <w:t>’</w:t>
      </w:r>
      <w:r w:rsidR="00C52F4A" w:rsidRPr="00605EB6">
        <w:t>ai-je pas pris</w:t>
      </w:r>
      <w:r w:rsidR="00C474C1">
        <w:t xml:space="preserve">, </w:t>
      </w:r>
      <w:r w:rsidR="00C52F4A" w:rsidRPr="00605EB6">
        <w:t>d</w:t>
      </w:r>
      <w:r w:rsidR="00C474C1">
        <w:t>’</w:t>
      </w:r>
      <w:r w:rsidR="00C52F4A" w:rsidRPr="00605EB6">
        <w:t>ailleurs</w:t>
      </w:r>
      <w:r w:rsidR="00C474C1">
        <w:t xml:space="preserve">, </w:t>
      </w:r>
      <w:r w:rsidR="00C52F4A" w:rsidRPr="00605EB6">
        <w:t>l</w:t>
      </w:r>
      <w:r w:rsidR="00C474C1">
        <w:t>’</w:t>
      </w:r>
      <w:r w:rsidR="00C52F4A" w:rsidRPr="00605EB6">
        <w:t>engagement de répondre à vos questions</w:t>
      </w:r>
      <w:r w:rsidR="00C474C1">
        <w:t xml:space="preserve"> ? </w:t>
      </w:r>
      <w:r w:rsidR="00C52F4A" w:rsidRPr="00605EB6">
        <w:t>Et puis</w:t>
      </w:r>
      <w:r w:rsidR="00C474C1">
        <w:t xml:space="preserve">, </w:t>
      </w:r>
      <w:r w:rsidR="00C52F4A" w:rsidRPr="00605EB6">
        <w:t>ce que je refuserais de vous dire aujourd</w:t>
      </w:r>
      <w:r w:rsidR="00C474C1">
        <w:t>’</w:t>
      </w:r>
      <w:r w:rsidR="00C52F4A" w:rsidRPr="00605EB6">
        <w:t>hui</w:t>
      </w:r>
      <w:r w:rsidR="00C474C1">
        <w:t xml:space="preserve">, </w:t>
      </w:r>
      <w:r w:rsidR="00C52F4A" w:rsidRPr="00605EB6">
        <w:t>vous l</w:t>
      </w:r>
      <w:r w:rsidR="00C474C1">
        <w:t>’</w:t>
      </w:r>
      <w:r w:rsidR="00C52F4A" w:rsidRPr="00605EB6">
        <w:t>apprendriez dans quelques jours</w:t>
      </w:r>
      <w:r w:rsidR="00C474C1">
        <w:t xml:space="preserve">. </w:t>
      </w:r>
      <w:r w:rsidR="00C52F4A" w:rsidRPr="00605EB6">
        <w:t>Eh bien</w:t>
      </w:r>
      <w:r w:rsidR="00C474C1">
        <w:t xml:space="preserve">, </w:t>
      </w:r>
      <w:r w:rsidR="00C52F4A" w:rsidRPr="00605EB6">
        <w:t>monsieur</w:t>
      </w:r>
      <w:r w:rsidR="00C474C1">
        <w:t xml:space="preserve">, </w:t>
      </w:r>
      <w:r w:rsidR="00C52F4A" w:rsidRPr="00605EB6">
        <w:t>tout à l</w:t>
      </w:r>
      <w:r w:rsidR="00C474C1">
        <w:t>’</w:t>
      </w:r>
      <w:r w:rsidR="00C52F4A" w:rsidRPr="00605EB6">
        <w:t>heure</w:t>
      </w:r>
      <w:r w:rsidR="00C474C1">
        <w:t xml:space="preserve">, </w:t>
      </w:r>
      <w:r w:rsidR="00C52F4A" w:rsidRPr="00605EB6">
        <w:t>quand vous vous êtes fait annoncer</w:t>
      </w:r>
      <w:r w:rsidR="00C474C1">
        <w:t xml:space="preserve">, </w:t>
      </w:r>
      <w:r w:rsidR="00C52F4A" w:rsidRPr="00605EB6">
        <w:t>Henriette venait de me déclarer qu</w:t>
      </w:r>
      <w:r w:rsidR="00C474C1">
        <w:t>’</w:t>
      </w:r>
      <w:r w:rsidR="00C52F4A" w:rsidRPr="00605EB6">
        <w:t>elle avait l</w:t>
      </w:r>
      <w:r w:rsidR="00C474C1">
        <w:t>’</w:t>
      </w:r>
      <w:r w:rsidR="00C52F4A" w:rsidRPr="00605EB6">
        <w:t>intention de me quitter pour se retirer dans un cloître</w:t>
      </w:r>
      <w:r w:rsidR="00C474C1">
        <w:t>.</w:t>
      </w:r>
    </w:p>
    <w:p w14:paraId="54D8F5B3" w14:textId="73111970" w:rsidR="00C474C1" w:rsidRDefault="0094609C" w:rsidP="00C52F4A">
      <w:r>
        <w:t>— </w:t>
      </w:r>
      <w:r w:rsidR="00C52F4A" w:rsidRPr="00605EB6">
        <w:t>Oh</w:t>
      </w:r>
      <w:r w:rsidR="00C474C1">
        <w:t xml:space="preserve"> ! </w:t>
      </w:r>
      <w:r w:rsidR="00C52F4A" w:rsidRPr="00605EB6">
        <w:t>oh</w:t>
      </w:r>
      <w:r w:rsidR="00C474C1">
        <w:t xml:space="preserve"> ! </w:t>
      </w:r>
      <w:r w:rsidR="00C52F4A" w:rsidRPr="00605EB6">
        <w:t xml:space="preserve">fit </w:t>
      </w:r>
      <w:r w:rsidR="00C474C1">
        <w:t>M. </w:t>
      </w:r>
      <w:r w:rsidR="00C52F4A" w:rsidRPr="00605EB6">
        <w:t>Lagarde</w:t>
      </w:r>
      <w:r w:rsidR="00C474C1">
        <w:t>.</w:t>
      </w:r>
    </w:p>
    <w:p w14:paraId="72532F94" w14:textId="00613C45" w:rsidR="00C474C1" w:rsidRDefault="0094609C" w:rsidP="00C52F4A">
      <w:r>
        <w:lastRenderedPageBreak/>
        <w:t>— </w:t>
      </w:r>
      <w:r w:rsidR="00C52F4A" w:rsidRPr="00605EB6">
        <w:t>Oui</w:t>
      </w:r>
      <w:r w:rsidR="00C474C1">
        <w:t xml:space="preserve">, </w:t>
      </w:r>
      <w:r w:rsidR="00C52F4A" w:rsidRPr="00605EB6">
        <w:t>continua la baronne</w:t>
      </w:r>
      <w:r w:rsidR="00C474C1">
        <w:t xml:space="preserve">, </w:t>
      </w:r>
      <w:r w:rsidR="00C52F4A" w:rsidRPr="00605EB6">
        <w:t>laissant couler ses larmes</w:t>
      </w:r>
      <w:r w:rsidR="00C474C1">
        <w:t xml:space="preserve">, </w:t>
      </w:r>
      <w:r w:rsidR="00C52F4A" w:rsidRPr="00605EB6">
        <w:t>Henriette veut abandonner sa mère pour aller ensevelir sa jeunesse entre les sombres murailles d</w:t>
      </w:r>
      <w:r w:rsidR="00C474C1">
        <w:t>’</w:t>
      </w:r>
      <w:r w:rsidR="00C52F4A" w:rsidRPr="00605EB6">
        <w:t>une maison religieuse</w:t>
      </w:r>
      <w:r w:rsidR="00C474C1">
        <w:t> !</w:t>
      </w:r>
    </w:p>
    <w:p w14:paraId="6915709A" w14:textId="77777777" w:rsidR="00C474C1" w:rsidRDefault="00C52F4A" w:rsidP="00C52F4A">
      <w:r w:rsidRPr="00605EB6">
        <w:t>Elle poussa un gémissement et laissa tomber sa tête dans ses mains</w:t>
      </w:r>
      <w:r w:rsidR="00C474C1">
        <w:t>.</w:t>
      </w:r>
    </w:p>
    <w:p w14:paraId="37AAB77A" w14:textId="3464896B" w:rsidR="00C474C1" w:rsidRDefault="0094609C" w:rsidP="00C52F4A">
      <w:r>
        <w:t>— </w:t>
      </w:r>
      <w:r w:rsidR="00C52F4A" w:rsidRPr="00E77C76">
        <w:t>Pauvre femme</w:t>
      </w:r>
      <w:r w:rsidR="00C474C1">
        <w:t xml:space="preserve"> ! </w:t>
      </w:r>
      <w:r w:rsidR="00C52F4A" w:rsidRPr="00E77C76">
        <w:t>pauvre mère</w:t>
      </w:r>
      <w:r w:rsidR="00C474C1">
        <w:t xml:space="preserve"> ! </w:t>
      </w:r>
      <w:r w:rsidR="00C52F4A" w:rsidRPr="00E77C76">
        <w:t xml:space="preserve">murmura </w:t>
      </w:r>
      <w:r w:rsidR="00C474C1">
        <w:t>M. </w:t>
      </w:r>
      <w:r w:rsidR="00C52F4A" w:rsidRPr="00E77C76">
        <w:t>Lagarde</w:t>
      </w:r>
      <w:r w:rsidR="00C474C1">
        <w:t>.</w:t>
      </w:r>
    </w:p>
    <w:p w14:paraId="5B878015" w14:textId="77777777" w:rsidR="00C474C1" w:rsidRDefault="00C52F4A" w:rsidP="00C52F4A">
      <w:r w:rsidRPr="00643DCE">
        <w:t>Après un moment de silence</w:t>
      </w:r>
      <w:r w:rsidR="00C474C1">
        <w:t xml:space="preserve">, </w:t>
      </w:r>
      <w:r w:rsidRPr="00643DCE">
        <w:t>il reprit</w:t>
      </w:r>
      <w:r w:rsidR="00C474C1">
        <w:t> :</w:t>
      </w:r>
    </w:p>
    <w:p w14:paraId="39131497" w14:textId="4D41B116" w:rsidR="00C474C1" w:rsidRDefault="0094609C" w:rsidP="00C52F4A">
      <w:r>
        <w:t>— </w:t>
      </w:r>
      <w:r w:rsidR="009A0CB4" w:rsidRPr="009A0CB4">
        <w:t>M</w:t>
      </w:r>
      <w:r w:rsidR="009A0CB4" w:rsidRPr="009A0CB4">
        <w:rPr>
          <w:vertAlign w:val="superscript"/>
        </w:rPr>
        <w:t>lle</w:t>
      </w:r>
      <w:r w:rsidR="00C474C1">
        <w:t> de </w:t>
      </w:r>
      <w:r w:rsidR="00C52F4A" w:rsidRPr="00605EB6">
        <w:t>Simaise a-t-elle fait connaître à sa mère le motif de sa grave détermination</w:t>
      </w:r>
      <w:r w:rsidR="00C474C1">
        <w:t> ?</w:t>
      </w:r>
    </w:p>
    <w:p w14:paraId="0CE58457" w14:textId="0F588991" w:rsidR="00C474C1" w:rsidRDefault="0094609C" w:rsidP="00C52F4A">
      <w:r>
        <w:t>— </w:t>
      </w:r>
      <w:r w:rsidR="00C52F4A" w:rsidRPr="00605EB6">
        <w:t>Non</w:t>
      </w:r>
      <w:r w:rsidR="00C474C1">
        <w:t xml:space="preserve">, </w:t>
      </w:r>
      <w:r w:rsidR="00C52F4A" w:rsidRPr="00605EB6">
        <w:t>monsieur</w:t>
      </w:r>
      <w:r w:rsidR="00C474C1">
        <w:t xml:space="preserve">, </w:t>
      </w:r>
      <w:r w:rsidR="00C52F4A" w:rsidRPr="00605EB6">
        <w:t>non</w:t>
      </w:r>
      <w:r w:rsidR="00C474C1">
        <w:t xml:space="preserve"> ; </w:t>
      </w:r>
      <w:r w:rsidR="00C52F4A" w:rsidRPr="00605EB6">
        <w:t>elle n</w:t>
      </w:r>
      <w:r w:rsidR="00C474C1">
        <w:t>’</w:t>
      </w:r>
      <w:r w:rsidR="00C52F4A" w:rsidRPr="00605EB6">
        <w:t xml:space="preserve">a </w:t>
      </w:r>
      <w:r w:rsidR="00E77C76">
        <w:t xml:space="preserve">même </w:t>
      </w:r>
      <w:r w:rsidR="00C52F4A" w:rsidRPr="00605EB6">
        <w:t>point voulu répondre à mes questions</w:t>
      </w:r>
      <w:r w:rsidR="00C474C1">
        <w:t xml:space="preserve"> ; </w:t>
      </w:r>
      <w:r w:rsidR="00C52F4A" w:rsidRPr="00605EB6">
        <w:t>mais</w:t>
      </w:r>
      <w:r w:rsidR="00C474C1">
        <w:t xml:space="preserve">, </w:t>
      </w:r>
      <w:r w:rsidR="00C52F4A" w:rsidRPr="00605EB6">
        <w:t>à certaines paroles qui lui sont échappées</w:t>
      </w:r>
      <w:r w:rsidR="00C474C1">
        <w:t xml:space="preserve">, </w:t>
      </w:r>
      <w:r w:rsidR="00C52F4A" w:rsidRPr="00605EB6">
        <w:t>j</w:t>
      </w:r>
      <w:r w:rsidR="00C474C1">
        <w:t>’</w:t>
      </w:r>
      <w:r w:rsidR="00C52F4A" w:rsidRPr="00605EB6">
        <w:t>ai deviné</w:t>
      </w:r>
      <w:r w:rsidR="00C474C1">
        <w:t>.…</w:t>
      </w:r>
    </w:p>
    <w:p w14:paraId="540F0513" w14:textId="36710FBC" w:rsidR="00C474C1" w:rsidRDefault="0094609C" w:rsidP="00C52F4A">
      <w:r>
        <w:t>— </w:t>
      </w:r>
      <w:r w:rsidR="00C52F4A" w:rsidRPr="00605EB6">
        <w:t>Vous avez deviné</w:t>
      </w:r>
      <w:r w:rsidR="00C474C1">
        <w:t> ?</w:t>
      </w:r>
    </w:p>
    <w:p w14:paraId="196837CC" w14:textId="74C3E744" w:rsidR="00C474C1" w:rsidRDefault="0094609C" w:rsidP="00C52F4A">
      <w:r>
        <w:t>— </w:t>
      </w:r>
      <w:r w:rsidR="00C52F4A" w:rsidRPr="00605EB6">
        <w:t>Que ma fille aime</w:t>
      </w:r>
      <w:r w:rsidR="00C474C1">
        <w:t xml:space="preserve">, </w:t>
      </w:r>
      <w:r w:rsidR="00C52F4A" w:rsidRPr="00605EB6">
        <w:t>que son amour est sans espoir</w:t>
      </w:r>
      <w:r w:rsidR="00C474C1">
        <w:t xml:space="preserve">, </w:t>
      </w:r>
      <w:r w:rsidR="00C52F4A" w:rsidRPr="00605EB6">
        <w:t>qu</w:t>
      </w:r>
      <w:r w:rsidR="00C474C1">
        <w:t>’</w:t>
      </w:r>
      <w:r w:rsidR="00C52F4A" w:rsidRPr="00605EB6">
        <w:t>elle en est honteuse</w:t>
      </w:r>
      <w:r w:rsidR="00C474C1">
        <w:t xml:space="preserve">, </w:t>
      </w:r>
      <w:r w:rsidR="00C52F4A" w:rsidRPr="00605EB6">
        <w:t>peut-être même épouvantée</w:t>
      </w:r>
      <w:r w:rsidR="00C474C1">
        <w:t xml:space="preserve"> !… </w:t>
      </w:r>
      <w:r w:rsidR="00C52F4A" w:rsidRPr="00605EB6">
        <w:t>Voilà pourquoi</w:t>
      </w:r>
      <w:r w:rsidR="00C474C1">
        <w:t xml:space="preserve">, </w:t>
      </w:r>
      <w:r w:rsidR="00C52F4A" w:rsidRPr="00605EB6">
        <w:t>j</w:t>
      </w:r>
      <w:r w:rsidR="00C474C1">
        <w:t>’</w:t>
      </w:r>
      <w:r w:rsidR="00C52F4A" w:rsidRPr="00605EB6">
        <w:t>en suis convaincue</w:t>
      </w:r>
      <w:r w:rsidR="00C474C1">
        <w:t xml:space="preserve">, </w:t>
      </w:r>
      <w:r w:rsidR="00C52F4A" w:rsidRPr="00605EB6">
        <w:t>la malheureuse enfant veut renoncer au monde</w:t>
      </w:r>
      <w:r w:rsidR="00C474C1">
        <w:t xml:space="preserve">, </w:t>
      </w:r>
      <w:r w:rsidR="00C52F4A" w:rsidRPr="00605EB6">
        <w:t>à l</w:t>
      </w:r>
      <w:r w:rsidR="00C474C1">
        <w:t>’</w:t>
      </w:r>
      <w:r w:rsidR="00C52F4A" w:rsidRPr="00605EB6">
        <w:t>avenir</w:t>
      </w:r>
      <w:r w:rsidR="00C474C1">
        <w:t xml:space="preserve">, </w:t>
      </w:r>
      <w:r w:rsidR="00C52F4A" w:rsidRPr="00605EB6">
        <w:t>à tout</w:t>
      </w:r>
      <w:r w:rsidR="00C474C1">
        <w:t> !.</w:t>
      </w:r>
    </w:p>
    <w:p w14:paraId="5395C002" w14:textId="0CDADC3D" w:rsidR="00C474C1" w:rsidRDefault="0094609C" w:rsidP="00C52F4A">
      <w:r>
        <w:t>— </w:t>
      </w:r>
      <w:r w:rsidR="00C52F4A" w:rsidRPr="00605EB6">
        <w:t>Vous avez bien deviné</w:t>
      </w:r>
      <w:r w:rsidR="00C474C1">
        <w:t xml:space="preserve">, </w:t>
      </w:r>
      <w:r w:rsidR="00C52F4A" w:rsidRPr="00605EB6">
        <w:t>madame la baronne</w:t>
      </w:r>
      <w:r w:rsidR="00C474C1">
        <w:t xml:space="preserve"> ; </w:t>
      </w:r>
      <w:r w:rsidR="00C52F4A" w:rsidRPr="00605EB6">
        <w:t>mais je me hâte de vous rassurer</w:t>
      </w:r>
      <w:r w:rsidR="00C474C1">
        <w:t xml:space="preserve"> : </w:t>
      </w:r>
      <w:r w:rsidR="009A0CB4" w:rsidRPr="009A0CB4">
        <w:t>M</w:t>
      </w:r>
      <w:r w:rsidR="009A0CB4" w:rsidRPr="009A0CB4">
        <w:rPr>
          <w:vertAlign w:val="superscript"/>
        </w:rPr>
        <w:t>lle</w:t>
      </w:r>
      <w:r w:rsidR="00C474C1">
        <w:t> </w:t>
      </w:r>
      <w:r w:rsidR="00C52F4A" w:rsidRPr="00605EB6">
        <w:t>Henriette de Simaise n</w:t>
      </w:r>
      <w:r w:rsidR="00C474C1">
        <w:t>’</w:t>
      </w:r>
      <w:r w:rsidR="00C52F4A" w:rsidRPr="00605EB6">
        <w:t>ira pas s</w:t>
      </w:r>
      <w:r w:rsidR="00C474C1">
        <w:t>’</w:t>
      </w:r>
      <w:r w:rsidR="00C52F4A" w:rsidRPr="00605EB6">
        <w:t>enfermer dans un cloître</w:t>
      </w:r>
      <w:r w:rsidR="00C474C1">
        <w:t xml:space="preserve"> : ; </w:t>
      </w:r>
      <w:r w:rsidR="00C52F4A" w:rsidRPr="00605EB6">
        <w:t>elle renoncera à son projet</w:t>
      </w:r>
      <w:r w:rsidR="00C474C1">
        <w:t xml:space="preserve">, </w:t>
      </w:r>
      <w:r w:rsidR="00C52F4A" w:rsidRPr="00605EB6">
        <w:t>c</w:t>
      </w:r>
      <w:r w:rsidR="00C474C1">
        <w:t>’</w:t>
      </w:r>
      <w:r w:rsidR="00C52F4A" w:rsidRPr="00605EB6">
        <w:t>est moi qui vous le promets</w:t>
      </w:r>
      <w:r w:rsidR="00C474C1">
        <w:t xml:space="preserve">. </w:t>
      </w:r>
      <w:r w:rsidR="00C52F4A" w:rsidRPr="00605EB6">
        <w:t xml:space="preserve">Soupçonnez-vous quel est le jeune homme qui a su se faire aimer de </w:t>
      </w:r>
      <w:r w:rsidR="009A0CB4" w:rsidRPr="009A0CB4">
        <w:t>M</w:t>
      </w:r>
      <w:r w:rsidR="009A0CB4" w:rsidRPr="009A0CB4">
        <w:rPr>
          <w:vertAlign w:val="superscript"/>
        </w:rPr>
        <w:t>lle</w:t>
      </w:r>
      <w:r w:rsidR="00C474C1">
        <w:t> de </w:t>
      </w:r>
      <w:r w:rsidR="00C52F4A" w:rsidRPr="00605EB6">
        <w:t>Simaise</w:t>
      </w:r>
      <w:r w:rsidR="00C474C1">
        <w:t> ?</w:t>
      </w:r>
    </w:p>
    <w:p w14:paraId="51402197" w14:textId="7F7ABECE" w:rsidR="00C474C1" w:rsidRDefault="0094609C" w:rsidP="00C52F4A">
      <w:r>
        <w:t>— </w:t>
      </w:r>
      <w:r w:rsidR="00C52F4A" w:rsidRPr="00605EB6">
        <w:t>Non</w:t>
      </w:r>
      <w:r w:rsidR="00C474C1">
        <w:t xml:space="preserve">, </w:t>
      </w:r>
      <w:r w:rsidR="00C52F4A" w:rsidRPr="00605EB6">
        <w:t>monsieur</w:t>
      </w:r>
      <w:r w:rsidR="00C474C1">
        <w:t>.</w:t>
      </w:r>
    </w:p>
    <w:p w14:paraId="7DE37913" w14:textId="3BD9FC26" w:rsidR="00C474C1" w:rsidRDefault="0094609C" w:rsidP="00C52F4A">
      <w:r>
        <w:t>— </w:t>
      </w:r>
      <w:r w:rsidR="00C52F4A" w:rsidRPr="00605EB6">
        <w:t>En cherchant bien</w:t>
      </w:r>
      <w:r w:rsidR="00C474C1">
        <w:t xml:space="preserve">, </w:t>
      </w:r>
      <w:r w:rsidR="00C52F4A" w:rsidRPr="00605EB6">
        <w:t>vous trouveriez certainement</w:t>
      </w:r>
      <w:r w:rsidR="00C474C1">
        <w:t xml:space="preserve"> ; </w:t>
      </w:r>
      <w:r w:rsidR="00C52F4A" w:rsidRPr="00605EB6">
        <w:t>mais je ne veux point vous donner cette peine</w:t>
      </w:r>
      <w:r w:rsidR="00C474C1">
        <w:t xml:space="preserve">. </w:t>
      </w:r>
      <w:r w:rsidR="00C52F4A" w:rsidRPr="00605EB6">
        <w:t xml:space="preserve">Celui qui est aimé de votre fille aime ardemment aussi </w:t>
      </w:r>
      <w:r w:rsidR="009A0CB4" w:rsidRPr="009A0CB4">
        <w:t>M</w:t>
      </w:r>
      <w:r w:rsidR="009A0CB4" w:rsidRPr="009A0CB4">
        <w:rPr>
          <w:vertAlign w:val="superscript"/>
        </w:rPr>
        <w:t>lle</w:t>
      </w:r>
      <w:r w:rsidR="00C474C1">
        <w:t> </w:t>
      </w:r>
      <w:r w:rsidR="00C52F4A" w:rsidRPr="00605EB6">
        <w:t xml:space="preserve">Henriette de </w:t>
      </w:r>
      <w:r w:rsidR="00C52F4A" w:rsidRPr="00605EB6">
        <w:lastRenderedPageBreak/>
        <w:t>Simaise</w:t>
      </w:r>
      <w:r w:rsidR="00C474C1">
        <w:t xml:space="preserve"> ; </w:t>
      </w:r>
      <w:r w:rsidR="00C52F4A" w:rsidRPr="00605EB6">
        <w:t>malheureusement</w:t>
      </w:r>
      <w:r w:rsidR="00C474C1">
        <w:t xml:space="preserve">, </w:t>
      </w:r>
      <w:r w:rsidR="00C52F4A" w:rsidRPr="00605EB6">
        <w:t xml:space="preserve">il ne se trouve </w:t>
      </w:r>
      <w:r w:rsidR="00E77C76">
        <w:t>pas</w:t>
      </w:r>
      <w:r w:rsidR="00C474C1">
        <w:t xml:space="preserve">, </w:t>
      </w:r>
      <w:r w:rsidR="00C52F4A" w:rsidRPr="00605EB6">
        <w:t>quant à présent</w:t>
      </w:r>
      <w:r w:rsidR="00C474C1">
        <w:t xml:space="preserve">, </w:t>
      </w:r>
      <w:r w:rsidR="00C52F4A" w:rsidRPr="00605EB6">
        <w:t>dans des conditions ordinaires</w:t>
      </w:r>
      <w:r w:rsidR="00C474C1">
        <w:t>.</w:t>
      </w:r>
    </w:p>
    <w:p w14:paraId="57AA428E" w14:textId="77777777" w:rsidR="00C474C1" w:rsidRDefault="00C52F4A" w:rsidP="00C52F4A">
      <w:r w:rsidRPr="00605EB6">
        <w:t>Ce jeune homme</w:t>
      </w:r>
      <w:r w:rsidR="00C474C1">
        <w:t xml:space="preserve">, </w:t>
      </w:r>
      <w:r w:rsidRPr="00605EB6">
        <w:t>madame la baronne</w:t>
      </w:r>
      <w:r w:rsidR="00C474C1">
        <w:t xml:space="preserve">, </w:t>
      </w:r>
      <w:r w:rsidRPr="00605EB6">
        <w:t>vous le connaissez</w:t>
      </w:r>
      <w:r w:rsidR="00C474C1">
        <w:t xml:space="preserve">, </w:t>
      </w:r>
      <w:r w:rsidRPr="00605EB6">
        <w:t>vous l</w:t>
      </w:r>
      <w:r w:rsidR="00C474C1">
        <w:t>’</w:t>
      </w:r>
      <w:r w:rsidRPr="00605EB6">
        <w:t>avez vu</w:t>
      </w:r>
      <w:r w:rsidR="00C474C1">
        <w:t>.</w:t>
      </w:r>
    </w:p>
    <w:p w14:paraId="50716C7F" w14:textId="4B49BE83" w:rsidR="00C474C1" w:rsidRDefault="0094609C" w:rsidP="00C52F4A">
      <w:r>
        <w:t>— </w:t>
      </w:r>
      <w:r w:rsidR="00C52F4A" w:rsidRPr="00605EB6">
        <w:t>Je le connais</w:t>
      </w:r>
      <w:r w:rsidR="00C474C1">
        <w:t> ?</w:t>
      </w:r>
    </w:p>
    <w:p w14:paraId="2CA31E39" w14:textId="19609EBD" w:rsidR="00C474C1" w:rsidRDefault="0094609C" w:rsidP="00C52F4A">
      <w:r>
        <w:t>— </w:t>
      </w:r>
      <w:r w:rsidR="00C52F4A" w:rsidRPr="00605EB6">
        <w:t>Oui</w:t>
      </w:r>
      <w:r w:rsidR="00C474C1">
        <w:t xml:space="preserve">. </w:t>
      </w:r>
      <w:r w:rsidR="00C52F4A" w:rsidRPr="00605EB6">
        <w:t>Il se nomme Jean Loup</w:t>
      </w:r>
      <w:r w:rsidR="00C474C1">
        <w:t> !.</w:t>
      </w:r>
    </w:p>
    <w:p w14:paraId="79DDCFB1" w14:textId="33FA8567" w:rsidR="00C474C1" w:rsidRDefault="0094609C" w:rsidP="00C52F4A">
      <w:r>
        <w:t>— </w:t>
      </w:r>
      <w:r w:rsidR="00C52F4A" w:rsidRPr="00605EB6">
        <w:t>Jean Loup</w:t>
      </w:r>
      <w:r w:rsidR="00C474C1">
        <w:t xml:space="preserve"> ! </w:t>
      </w:r>
      <w:r w:rsidR="00C52F4A" w:rsidRPr="00605EB6">
        <w:t xml:space="preserve">exclama </w:t>
      </w:r>
      <w:r w:rsidR="009A0CB4" w:rsidRPr="009A0CB4">
        <w:t>M</w:t>
      </w:r>
      <w:r w:rsidR="009A0CB4" w:rsidRPr="009A0CB4">
        <w:rPr>
          <w:vertAlign w:val="superscript"/>
        </w:rPr>
        <w:t>me</w:t>
      </w:r>
      <w:r w:rsidR="00C474C1">
        <w:t> de </w:t>
      </w:r>
      <w:r w:rsidR="00C52F4A" w:rsidRPr="00605EB6">
        <w:t>Simaise</w:t>
      </w:r>
      <w:r w:rsidR="00C474C1">
        <w:t xml:space="preserve">, </w:t>
      </w:r>
      <w:r w:rsidR="00C52F4A" w:rsidRPr="00605EB6">
        <w:t>en faisant un soubresaut sur son siège</w:t>
      </w:r>
      <w:r w:rsidR="00C474C1">
        <w:t xml:space="preserve">. </w:t>
      </w:r>
      <w:r w:rsidR="00C52F4A" w:rsidRPr="00605EB6">
        <w:t>Ah</w:t>
      </w:r>
      <w:r w:rsidR="00C474C1">
        <w:t xml:space="preserve"> ! </w:t>
      </w:r>
      <w:r w:rsidR="00C52F4A" w:rsidRPr="00605EB6">
        <w:t>mon Dieu</w:t>
      </w:r>
      <w:r w:rsidR="00C474C1">
        <w:t xml:space="preserve"> ! </w:t>
      </w:r>
      <w:r w:rsidR="00C52F4A" w:rsidRPr="00605EB6">
        <w:t>mon Dieu</w:t>
      </w:r>
      <w:r w:rsidR="00C474C1">
        <w:t xml:space="preserve"> ! </w:t>
      </w:r>
      <w:r w:rsidR="00C52F4A" w:rsidRPr="00605EB6">
        <w:t>je comprends enfin</w:t>
      </w:r>
      <w:r w:rsidR="00C474C1">
        <w:t xml:space="preserve"> !… </w:t>
      </w:r>
      <w:r w:rsidR="00C52F4A" w:rsidRPr="00605EB6">
        <w:t>Ma pauvre fille</w:t>
      </w:r>
      <w:r w:rsidR="00C474C1">
        <w:t xml:space="preserve">, </w:t>
      </w:r>
      <w:r w:rsidR="00C52F4A" w:rsidRPr="00605EB6">
        <w:t>ma pauvre enfant</w:t>
      </w:r>
      <w:r w:rsidR="00C474C1">
        <w:t xml:space="preserve"> ! </w:t>
      </w:r>
      <w:r w:rsidR="00C52F4A" w:rsidRPr="00605EB6">
        <w:t>Quel malheur épouvantable</w:t>
      </w:r>
      <w:r w:rsidR="00C474C1">
        <w:t xml:space="preserve"> ! </w:t>
      </w:r>
      <w:r w:rsidR="00C52F4A" w:rsidRPr="00605EB6">
        <w:t>C</w:t>
      </w:r>
      <w:r w:rsidR="00C474C1">
        <w:t>’</w:t>
      </w:r>
      <w:r w:rsidR="00C52F4A" w:rsidRPr="00605EB6">
        <w:t>est horrible</w:t>
      </w:r>
      <w:r w:rsidR="00C474C1">
        <w:t> !…</w:t>
      </w:r>
    </w:p>
    <w:p w14:paraId="38183E83" w14:textId="272A9B3C" w:rsidR="00C474C1" w:rsidRDefault="0094609C" w:rsidP="00C52F4A">
      <w:r>
        <w:t>— </w:t>
      </w:r>
      <w:r w:rsidR="00C52F4A" w:rsidRPr="00605EB6">
        <w:t>Calmez-vous</w:t>
      </w:r>
      <w:r w:rsidR="00C474C1">
        <w:t xml:space="preserve">, </w:t>
      </w:r>
      <w:r w:rsidR="00C52F4A" w:rsidRPr="00605EB6">
        <w:t>madame la baronne</w:t>
      </w:r>
      <w:r w:rsidR="00C474C1">
        <w:t xml:space="preserve">, </w:t>
      </w:r>
      <w:r w:rsidR="00C52F4A" w:rsidRPr="00605EB6">
        <w:t>et permettez-moi de vous dire que vous exagérez beaucoup le mal</w:t>
      </w:r>
      <w:r w:rsidR="00C474C1">
        <w:t>.</w:t>
      </w:r>
    </w:p>
    <w:p w14:paraId="77DE6E74" w14:textId="0803E25C" w:rsidR="00C474C1" w:rsidRDefault="0094609C" w:rsidP="00C52F4A">
      <w:r>
        <w:t>— </w:t>
      </w:r>
      <w:r w:rsidR="00C52F4A" w:rsidRPr="00605EB6">
        <w:t>Jean Loup</w:t>
      </w:r>
      <w:r w:rsidR="00C474C1">
        <w:t xml:space="preserve">, </w:t>
      </w:r>
      <w:r w:rsidR="00C52F4A" w:rsidRPr="00605EB6">
        <w:t>Jean Loup</w:t>
      </w:r>
      <w:r w:rsidR="00C474C1">
        <w:t xml:space="preserve">, ! </w:t>
      </w:r>
      <w:r w:rsidR="00C52F4A" w:rsidRPr="00605EB6">
        <w:t xml:space="preserve">répliqua </w:t>
      </w:r>
      <w:r w:rsidR="009A0CB4" w:rsidRPr="009A0CB4">
        <w:t>M</w:t>
      </w:r>
      <w:r w:rsidR="009A0CB4" w:rsidRPr="009A0CB4">
        <w:rPr>
          <w:vertAlign w:val="superscript"/>
        </w:rPr>
        <w:t>me</w:t>
      </w:r>
      <w:r w:rsidR="00C474C1">
        <w:t> de </w:t>
      </w:r>
      <w:r w:rsidR="00C52F4A" w:rsidRPr="00605EB6">
        <w:t>Simaise en proie à une agitation fébrile</w:t>
      </w:r>
      <w:r w:rsidR="00C474C1">
        <w:t xml:space="preserve"> ; </w:t>
      </w:r>
      <w:r w:rsidR="00C52F4A" w:rsidRPr="00605EB6">
        <w:t>Jean Loup</w:t>
      </w:r>
      <w:r w:rsidR="00C474C1">
        <w:t xml:space="preserve">, </w:t>
      </w:r>
      <w:r w:rsidR="00C52F4A" w:rsidRPr="00605EB6">
        <w:t>un sauvage</w:t>
      </w:r>
      <w:r w:rsidR="00C474C1">
        <w:t xml:space="preserve">, </w:t>
      </w:r>
      <w:r w:rsidR="00C52F4A" w:rsidRPr="00605EB6">
        <w:t>un misérable</w:t>
      </w:r>
      <w:r w:rsidR="00C474C1">
        <w:t xml:space="preserve">, </w:t>
      </w:r>
      <w:r w:rsidR="00C52F4A" w:rsidRPr="00605EB6">
        <w:t>un être dégradé</w:t>
      </w:r>
      <w:r w:rsidR="00C474C1">
        <w:t xml:space="preserve">… </w:t>
      </w:r>
      <w:r w:rsidR="00C52F4A" w:rsidRPr="00605EB6">
        <w:t>Mais</w:t>
      </w:r>
      <w:r w:rsidR="00C474C1">
        <w:t xml:space="preserve">, </w:t>
      </w:r>
      <w:r w:rsidR="00C52F4A" w:rsidRPr="00605EB6">
        <w:t>monsieur</w:t>
      </w:r>
      <w:r w:rsidR="00C474C1">
        <w:t xml:space="preserve">, </w:t>
      </w:r>
      <w:r w:rsidR="00C52F4A" w:rsidRPr="00605EB6">
        <w:t>le bonheur de ma fille est à jamais détruit</w:t>
      </w:r>
      <w:r w:rsidR="00C474C1">
        <w:t xml:space="preserve"> ; </w:t>
      </w:r>
      <w:r w:rsidR="00C52F4A" w:rsidRPr="00605EB6">
        <w:t>c</w:t>
      </w:r>
      <w:r w:rsidR="00C474C1">
        <w:t>’</w:t>
      </w:r>
      <w:r w:rsidR="00C52F4A" w:rsidRPr="00605EB6">
        <w:t>est épouvantable</w:t>
      </w:r>
      <w:r w:rsidR="00C474C1">
        <w:t xml:space="preserve">, </w:t>
      </w:r>
      <w:r w:rsidR="00C52F4A" w:rsidRPr="00605EB6">
        <w:t>vous dis-je</w:t>
      </w:r>
      <w:r w:rsidR="00C474C1">
        <w:t xml:space="preserve">… </w:t>
      </w:r>
      <w:r w:rsidR="00C52F4A" w:rsidRPr="00605EB6">
        <w:t>Ah</w:t>
      </w:r>
      <w:r w:rsidR="00C474C1">
        <w:t xml:space="preserve"> ! </w:t>
      </w:r>
      <w:r w:rsidR="00C52F4A" w:rsidRPr="00605EB6">
        <w:t>la malheureuse</w:t>
      </w:r>
      <w:r w:rsidR="00C474C1">
        <w:t xml:space="preserve">, </w:t>
      </w:r>
      <w:r w:rsidR="00C52F4A" w:rsidRPr="00605EB6">
        <w:t>la malheureuse enfant</w:t>
      </w:r>
      <w:r w:rsidR="00C474C1">
        <w:t> !</w:t>
      </w:r>
    </w:p>
    <w:p w14:paraId="5D116A95" w14:textId="28145320" w:rsidR="00C474C1" w:rsidRDefault="0094609C" w:rsidP="00C52F4A">
      <w:r>
        <w:t>— </w:t>
      </w:r>
      <w:r w:rsidR="00C52F4A" w:rsidRPr="00605EB6">
        <w:t>Laissez-moi vous dire une fois encore</w:t>
      </w:r>
      <w:r w:rsidR="00C474C1">
        <w:t xml:space="preserve">, </w:t>
      </w:r>
      <w:r w:rsidR="00C52F4A" w:rsidRPr="00605EB6">
        <w:t>madame la baronne</w:t>
      </w:r>
      <w:r w:rsidR="00C474C1">
        <w:t xml:space="preserve">, </w:t>
      </w:r>
      <w:r w:rsidR="00C52F4A" w:rsidRPr="00605EB6">
        <w:t>que les choses ne m</w:t>
      </w:r>
      <w:r w:rsidR="00C474C1">
        <w:t>’</w:t>
      </w:r>
      <w:r w:rsidR="00C52F4A" w:rsidRPr="00605EB6">
        <w:t>apparaissent point sous des couleurs aussi sombres que vous les voyez</w:t>
      </w:r>
      <w:r w:rsidR="00C474C1">
        <w:t xml:space="preserve">. </w:t>
      </w:r>
      <w:r w:rsidR="00C52F4A" w:rsidRPr="00605EB6">
        <w:t>Attendez avant de juger</w:t>
      </w:r>
      <w:r w:rsidR="00C474C1">
        <w:t xml:space="preserve">. </w:t>
      </w:r>
      <w:r w:rsidR="00C52F4A" w:rsidRPr="00605EB6">
        <w:t>Sans doute</w:t>
      </w:r>
      <w:r w:rsidR="00C474C1">
        <w:t xml:space="preserve">, </w:t>
      </w:r>
      <w:r w:rsidR="00C52F4A" w:rsidRPr="00605EB6">
        <w:t>Jean Loup est un sauvage</w:t>
      </w:r>
      <w:r w:rsidR="00C474C1">
        <w:t xml:space="preserve">, </w:t>
      </w:r>
      <w:r w:rsidR="00C52F4A" w:rsidRPr="00605EB6">
        <w:t>un être déshérité</w:t>
      </w:r>
      <w:r w:rsidR="00C474C1">
        <w:t xml:space="preserve">, </w:t>
      </w:r>
      <w:r w:rsidR="00C52F4A" w:rsidRPr="00605EB6">
        <w:t>et</w:t>
      </w:r>
      <w:r w:rsidR="00C474C1">
        <w:t xml:space="preserve">, </w:t>
      </w:r>
      <w:r w:rsidR="00C52F4A" w:rsidRPr="00605EB6">
        <w:t>au premier abord</w:t>
      </w:r>
      <w:r w:rsidR="00C474C1">
        <w:t xml:space="preserve">, </w:t>
      </w:r>
      <w:r w:rsidR="00C52F4A" w:rsidRPr="00605EB6">
        <w:t>on se révolte contre cette idée qu</w:t>
      </w:r>
      <w:r w:rsidR="00C474C1">
        <w:t>’</w:t>
      </w:r>
      <w:r w:rsidR="00C52F4A" w:rsidRPr="00605EB6">
        <w:t>une jeune fille bien élevée</w:t>
      </w:r>
      <w:r w:rsidR="00C474C1">
        <w:t xml:space="preserve">, </w:t>
      </w:r>
      <w:r w:rsidR="00C52F4A" w:rsidRPr="00605EB6">
        <w:t xml:space="preserve">charmante et distinguée comme </w:t>
      </w:r>
      <w:r w:rsidR="009A0CB4" w:rsidRPr="009A0CB4">
        <w:t>M</w:t>
      </w:r>
      <w:r w:rsidR="009A0CB4" w:rsidRPr="009A0CB4">
        <w:rPr>
          <w:vertAlign w:val="superscript"/>
        </w:rPr>
        <w:t>lle</w:t>
      </w:r>
      <w:r w:rsidR="00C474C1">
        <w:t> de </w:t>
      </w:r>
      <w:r w:rsidR="00C52F4A" w:rsidRPr="00605EB6">
        <w:t>Simaise</w:t>
      </w:r>
      <w:r w:rsidR="00C474C1">
        <w:t xml:space="preserve">, </w:t>
      </w:r>
      <w:r w:rsidR="00C52F4A" w:rsidRPr="00605EB6">
        <w:t>puisse aimer un pareil homme</w:t>
      </w:r>
      <w:r w:rsidR="00C474C1">
        <w:t xml:space="preserve">. </w:t>
      </w:r>
      <w:r w:rsidR="00C52F4A" w:rsidRPr="00605EB6">
        <w:t>Mais ce sauvage se civilisera</w:t>
      </w:r>
      <w:r w:rsidR="00C474C1">
        <w:t xml:space="preserve">, </w:t>
      </w:r>
      <w:r w:rsidR="00C52F4A" w:rsidRPr="00605EB6">
        <w:t>et ni vous ni moi</w:t>
      </w:r>
      <w:r w:rsidR="00C474C1">
        <w:t xml:space="preserve">, </w:t>
      </w:r>
      <w:r w:rsidR="00C52F4A" w:rsidRPr="00605EB6">
        <w:t>madame la baronne</w:t>
      </w:r>
      <w:r w:rsidR="00C474C1">
        <w:t xml:space="preserve">, </w:t>
      </w:r>
      <w:r w:rsidR="00C52F4A" w:rsidRPr="00605EB6">
        <w:t>ne pouvons dire aujourd</w:t>
      </w:r>
      <w:r w:rsidR="00C474C1">
        <w:t>’</w:t>
      </w:r>
      <w:r w:rsidR="00C52F4A" w:rsidRPr="00605EB6">
        <w:t>hui ce qu</w:t>
      </w:r>
      <w:r w:rsidR="00C474C1">
        <w:t>’</w:t>
      </w:r>
      <w:r w:rsidR="00C52F4A" w:rsidRPr="00605EB6">
        <w:t>il y a sous sa rude enveloppe</w:t>
      </w:r>
      <w:r w:rsidR="00C474C1">
        <w:t xml:space="preserve">. </w:t>
      </w:r>
      <w:r w:rsidR="00C52F4A" w:rsidRPr="00605EB6">
        <w:t>Donc</w:t>
      </w:r>
      <w:r w:rsidR="00C474C1">
        <w:t xml:space="preserve">, </w:t>
      </w:r>
      <w:r w:rsidR="00C52F4A" w:rsidRPr="00605EB6">
        <w:t>je vous le répète</w:t>
      </w:r>
      <w:r w:rsidR="00C474C1">
        <w:t xml:space="preserve">, </w:t>
      </w:r>
      <w:r w:rsidR="00C52F4A" w:rsidRPr="00605EB6">
        <w:t>avant de juger l</w:t>
      </w:r>
      <w:r w:rsidR="00C474C1">
        <w:t>’</w:t>
      </w:r>
      <w:r w:rsidR="00C52F4A" w:rsidRPr="00605EB6">
        <w:t>homme et les choses</w:t>
      </w:r>
      <w:r w:rsidR="00C474C1">
        <w:t xml:space="preserve">, </w:t>
      </w:r>
      <w:r w:rsidR="00C52F4A" w:rsidRPr="00605EB6">
        <w:t>attendez</w:t>
      </w:r>
      <w:r w:rsidR="00C474C1">
        <w:t xml:space="preserve">. </w:t>
      </w:r>
      <w:r w:rsidR="00C52F4A" w:rsidRPr="00605EB6">
        <w:t xml:space="preserve">Ce que vous considérez en ce moment </w:t>
      </w:r>
      <w:r w:rsidR="00C52F4A" w:rsidRPr="00605EB6">
        <w:lastRenderedPageBreak/>
        <w:t>comme un effroyable malheur peut se transformer pour vous</w:t>
      </w:r>
      <w:r w:rsidR="00C474C1">
        <w:t xml:space="preserve">, </w:t>
      </w:r>
      <w:r w:rsidR="00C52F4A" w:rsidRPr="00605EB6">
        <w:t>bientôt peut-être</w:t>
      </w:r>
      <w:r w:rsidR="00C474C1">
        <w:t xml:space="preserve">, </w:t>
      </w:r>
      <w:r w:rsidR="00C52F4A" w:rsidRPr="00605EB6">
        <w:t>en une chose heureuse</w:t>
      </w:r>
      <w:r w:rsidR="00C474C1">
        <w:t>.</w:t>
      </w:r>
    </w:p>
    <w:p w14:paraId="33EEAAC2" w14:textId="14ABD4CC" w:rsidR="00C474C1" w:rsidRDefault="009A0CB4" w:rsidP="00C52F4A">
      <w:r w:rsidRPr="009A0CB4">
        <w:t>M</w:t>
      </w:r>
      <w:r w:rsidRPr="009A0CB4">
        <w:rPr>
          <w:vertAlign w:val="superscript"/>
        </w:rPr>
        <w:t>me</w:t>
      </w:r>
      <w:r w:rsidR="00C474C1">
        <w:t> de </w:t>
      </w:r>
      <w:r w:rsidR="00C52F4A" w:rsidRPr="00605EB6">
        <w:t>Simaise secoua tristement la tête</w:t>
      </w:r>
      <w:r w:rsidR="00C474C1">
        <w:t>.</w:t>
      </w:r>
    </w:p>
    <w:p w14:paraId="004A301F" w14:textId="74840B6F" w:rsidR="00C474C1" w:rsidRDefault="0094609C" w:rsidP="00C52F4A">
      <w:r>
        <w:t>— </w:t>
      </w:r>
      <w:r w:rsidR="00C52F4A" w:rsidRPr="00605EB6">
        <w:t>Tenez</w:t>
      </w:r>
      <w:r w:rsidR="00C474C1">
        <w:t xml:space="preserve">, </w:t>
      </w:r>
      <w:r w:rsidR="00C52F4A" w:rsidRPr="00605EB6">
        <w:t xml:space="preserve">poursuivit </w:t>
      </w:r>
      <w:r w:rsidR="00C474C1">
        <w:t>M. </w:t>
      </w:r>
      <w:r w:rsidR="00C52F4A" w:rsidRPr="00605EB6">
        <w:t>Lagarde</w:t>
      </w:r>
      <w:r w:rsidR="00C474C1">
        <w:t xml:space="preserve">, </w:t>
      </w:r>
      <w:r w:rsidR="00C52F4A" w:rsidRPr="00605EB6">
        <w:t>le moment est venu de vous faire connaître le but de ma visite</w:t>
      </w:r>
      <w:r w:rsidR="00C474C1">
        <w:t xml:space="preserve">. </w:t>
      </w:r>
      <w:r w:rsidR="00C52F4A" w:rsidRPr="00605EB6">
        <w:t>Il s</w:t>
      </w:r>
      <w:r w:rsidR="00C474C1">
        <w:t>’</w:t>
      </w:r>
      <w:r w:rsidR="00C52F4A" w:rsidRPr="00605EB6">
        <w:t>agit de Jean Loup</w:t>
      </w:r>
      <w:r w:rsidR="00C474C1">
        <w:t>.</w:t>
      </w:r>
    </w:p>
    <w:p w14:paraId="514482B5" w14:textId="77777777" w:rsidR="00C474C1" w:rsidRDefault="00C52F4A" w:rsidP="00C52F4A">
      <w:r w:rsidRPr="00605EB6">
        <w:t>La baronne eut un mouvement de surprise</w:t>
      </w:r>
      <w:r w:rsidR="00C474C1">
        <w:t>.</w:t>
      </w:r>
    </w:p>
    <w:p w14:paraId="48158362" w14:textId="082F849F" w:rsidR="00C474C1" w:rsidRDefault="0094609C" w:rsidP="00C52F4A">
      <w:r>
        <w:t>— </w:t>
      </w:r>
      <w:r w:rsidR="00C52F4A" w:rsidRPr="00605EB6">
        <w:t>Ne soyez pas étonnée</w:t>
      </w:r>
      <w:r w:rsidR="00C474C1">
        <w:t xml:space="preserve">, </w:t>
      </w:r>
      <w:r w:rsidR="00C52F4A" w:rsidRPr="00605EB6">
        <w:t xml:space="preserve">continua </w:t>
      </w:r>
      <w:r w:rsidR="00C474C1">
        <w:t>M. </w:t>
      </w:r>
      <w:r w:rsidR="00C52F4A" w:rsidRPr="00605EB6">
        <w:t>Lagarde</w:t>
      </w:r>
      <w:r w:rsidR="00C474C1">
        <w:t xml:space="preserve"> ; </w:t>
      </w:r>
      <w:r w:rsidR="00C52F4A" w:rsidRPr="00605EB6">
        <w:t>vous ne tarderez pas à savoir pourquoi je m</w:t>
      </w:r>
      <w:r w:rsidR="00C474C1">
        <w:t>’</w:t>
      </w:r>
      <w:r w:rsidR="00C52F4A" w:rsidRPr="00605EB6">
        <w:t>intéresse à ce malheureux</w:t>
      </w:r>
      <w:r w:rsidR="00C474C1">
        <w:t xml:space="preserve">. </w:t>
      </w:r>
      <w:r w:rsidR="00C52F4A" w:rsidRPr="00605EB6">
        <w:t>Vous savez</w:t>
      </w:r>
      <w:r w:rsidR="00C474C1">
        <w:t xml:space="preserve">, – </w:t>
      </w:r>
      <w:r w:rsidR="00C52F4A" w:rsidRPr="00605EB6">
        <w:t>je vous l</w:t>
      </w:r>
      <w:r w:rsidR="00C474C1">
        <w:t>’</w:t>
      </w:r>
      <w:r w:rsidR="00C52F4A" w:rsidRPr="00605EB6">
        <w:t>ai dit</w:t>
      </w:r>
      <w:r w:rsidR="00C474C1">
        <w:t xml:space="preserve">, – </w:t>
      </w:r>
      <w:r w:rsidR="00C52F4A" w:rsidRPr="00605EB6">
        <w:t>que je suis l</w:t>
      </w:r>
      <w:r w:rsidR="00C474C1">
        <w:t>’</w:t>
      </w:r>
      <w:r w:rsidR="00C52F4A" w:rsidRPr="00605EB6">
        <w:t>ami des malheureux</w:t>
      </w:r>
      <w:r w:rsidR="00C474C1">
        <w:t xml:space="preserve">. </w:t>
      </w:r>
      <w:r w:rsidR="00C52F4A" w:rsidRPr="00605EB6">
        <w:t>Je suis le protecteur et le défenseur de Jean Loup malheureux</w:t>
      </w:r>
      <w:r w:rsidR="00C474C1">
        <w:t xml:space="preserve">, </w:t>
      </w:r>
      <w:r w:rsidR="00C52F4A" w:rsidRPr="00605EB6">
        <w:t>et en même temps son vengeur</w:t>
      </w:r>
      <w:r w:rsidR="00C474C1">
        <w:t xml:space="preserve">, </w:t>
      </w:r>
      <w:r w:rsidR="00C52F4A" w:rsidRPr="00605EB6">
        <w:t>car il est une victime</w:t>
      </w:r>
      <w:r w:rsidR="00C474C1">
        <w:t> !</w:t>
      </w:r>
    </w:p>
    <w:p w14:paraId="416B8818" w14:textId="77777777" w:rsidR="00C474C1" w:rsidRDefault="00C474C1" w:rsidP="00C52F4A">
      <w:r>
        <w:t>» </w:t>
      </w:r>
      <w:r w:rsidR="00C52F4A" w:rsidRPr="00605EB6">
        <w:t>Jean Loup a été arrêté et emprisonné</w:t>
      </w:r>
      <w:r>
        <w:t xml:space="preserve">, </w:t>
      </w:r>
      <w:r w:rsidR="00C52F4A" w:rsidRPr="00605EB6">
        <w:t>bien qu</w:t>
      </w:r>
      <w:r>
        <w:t>’</w:t>
      </w:r>
      <w:r w:rsidR="00C52F4A" w:rsidRPr="00605EB6">
        <w:t>il soit innocent du crime dont on l</w:t>
      </w:r>
      <w:r>
        <w:t>’</w:t>
      </w:r>
      <w:r w:rsidR="00C52F4A" w:rsidRPr="00605EB6">
        <w:t>accuse</w:t>
      </w:r>
      <w:r>
        <w:t>.</w:t>
      </w:r>
    </w:p>
    <w:p w14:paraId="1A842A1F" w14:textId="77777777" w:rsidR="00C474C1" w:rsidRDefault="00C52F4A" w:rsidP="00C52F4A">
      <w:r w:rsidRPr="00605EB6">
        <w:t>Nouveau mouvement de la baronne</w:t>
      </w:r>
      <w:r w:rsidR="00C474C1">
        <w:t>.</w:t>
      </w:r>
    </w:p>
    <w:p w14:paraId="42A86427" w14:textId="606CCD3D" w:rsidR="00C474C1" w:rsidRDefault="0094609C" w:rsidP="00C52F4A">
      <w:r>
        <w:t>— </w:t>
      </w:r>
      <w:r w:rsidR="00C52F4A" w:rsidRPr="00605EB6">
        <w:t>Oui</w:t>
      </w:r>
      <w:r w:rsidR="00C474C1">
        <w:t xml:space="preserve">, </w:t>
      </w:r>
      <w:r w:rsidR="00C52F4A" w:rsidRPr="00605EB6">
        <w:t>madame</w:t>
      </w:r>
      <w:r w:rsidR="00C474C1">
        <w:t xml:space="preserve">, </w:t>
      </w:r>
      <w:r w:rsidR="00C52F4A" w:rsidRPr="00605EB6">
        <w:t>innocent</w:t>
      </w:r>
      <w:r w:rsidR="00C474C1">
        <w:t xml:space="preserve">, </w:t>
      </w:r>
      <w:r w:rsidR="00C52F4A" w:rsidRPr="00605EB6">
        <w:t xml:space="preserve">reprit </w:t>
      </w:r>
      <w:r w:rsidR="00C474C1">
        <w:t>M. </w:t>
      </w:r>
      <w:r w:rsidR="00C52F4A" w:rsidRPr="00605EB6">
        <w:t>Lagarde</w:t>
      </w:r>
      <w:r w:rsidR="00C474C1">
        <w:t xml:space="preserve">, </w:t>
      </w:r>
      <w:r w:rsidR="00C52F4A" w:rsidRPr="00605EB6">
        <w:t>en appuyant sur les mots</w:t>
      </w:r>
      <w:r w:rsidR="00C474C1">
        <w:t xml:space="preserve">, </w:t>
      </w:r>
      <w:r w:rsidR="00C52F4A" w:rsidRPr="00605EB6">
        <w:t>et cela sera prouvé</w:t>
      </w:r>
      <w:r w:rsidR="00C474C1">
        <w:t xml:space="preserve">, </w:t>
      </w:r>
      <w:r w:rsidR="00C52F4A" w:rsidRPr="00605EB6">
        <w:t>le moment venu</w:t>
      </w:r>
      <w:r w:rsidR="00C474C1">
        <w:t xml:space="preserve">. </w:t>
      </w:r>
      <w:r w:rsidR="00C52F4A" w:rsidRPr="00605EB6">
        <w:t>Je poursuis</w:t>
      </w:r>
      <w:r w:rsidR="00C474C1">
        <w:t xml:space="preserve"> : </w:t>
      </w:r>
      <w:r w:rsidR="00C52F4A" w:rsidRPr="00605EB6">
        <w:t>Protecteur</w:t>
      </w:r>
      <w:r w:rsidR="00C474C1">
        <w:t xml:space="preserve">, </w:t>
      </w:r>
      <w:r w:rsidR="00C52F4A" w:rsidRPr="00605EB6">
        <w:t>défenseur et vengeur de Jean Loup</w:t>
      </w:r>
      <w:r w:rsidR="00C474C1">
        <w:t xml:space="preserve">, </w:t>
      </w:r>
      <w:r w:rsidR="00C52F4A" w:rsidRPr="00605EB6">
        <w:t>j</w:t>
      </w:r>
      <w:r w:rsidR="00C474C1">
        <w:t>’</w:t>
      </w:r>
      <w:r w:rsidR="00C52F4A" w:rsidRPr="00605EB6">
        <w:t>ai résolu de le rendre à la société</w:t>
      </w:r>
      <w:r w:rsidR="00C474C1">
        <w:t xml:space="preserve">, </w:t>
      </w:r>
      <w:r w:rsidR="00C52F4A" w:rsidRPr="00605EB6">
        <w:t>non pas tel qu</w:t>
      </w:r>
      <w:r w:rsidR="00C474C1">
        <w:t>’</w:t>
      </w:r>
      <w:r w:rsidR="00C52F4A" w:rsidRPr="00605EB6">
        <w:t>il était</w:t>
      </w:r>
      <w:r w:rsidR="00C474C1">
        <w:t xml:space="preserve">, </w:t>
      </w:r>
      <w:r w:rsidR="00C52F4A" w:rsidRPr="00605EB6">
        <w:t>tel qu</w:t>
      </w:r>
      <w:r w:rsidR="00C474C1">
        <w:t>’</w:t>
      </w:r>
      <w:r w:rsidR="00C52F4A" w:rsidRPr="00605EB6">
        <w:t>il est encore aujourd</w:t>
      </w:r>
      <w:r w:rsidR="00C474C1">
        <w:t>’</w:t>
      </w:r>
      <w:r w:rsidR="00C52F4A" w:rsidRPr="00605EB6">
        <w:t>hui</w:t>
      </w:r>
      <w:r w:rsidR="00C474C1">
        <w:t xml:space="preserve">, </w:t>
      </w:r>
      <w:r w:rsidR="00C52F4A" w:rsidRPr="00605EB6">
        <w:t>mais transformé</w:t>
      </w:r>
      <w:r w:rsidR="00C474C1">
        <w:t xml:space="preserve">. </w:t>
      </w:r>
      <w:r w:rsidR="00C52F4A" w:rsidRPr="00605EB6">
        <w:t>Je veux que le sauvage disparaisse</w:t>
      </w:r>
      <w:r w:rsidR="00C474C1">
        <w:t xml:space="preserve">, : </w:t>
      </w:r>
      <w:r w:rsidR="00C52F4A" w:rsidRPr="00605EB6">
        <w:t>je veux enfin</w:t>
      </w:r>
      <w:r w:rsidR="00C474C1">
        <w:t xml:space="preserve">, </w:t>
      </w:r>
      <w:r w:rsidR="00C52F4A" w:rsidRPr="00605EB6">
        <w:t>dans un espace de temps aussi court que possible</w:t>
      </w:r>
      <w:r w:rsidR="00C474C1">
        <w:t xml:space="preserve">, </w:t>
      </w:r>
      <w:r w:rsidR="00C52F4A" w:rsidRPr="00605EB6">
        <w:t>faire l</w:t>
      </w:r>
      <w:r w:rsidR="00C474C1">
        <w:t>’</w:t>
      </w:r>
      <w:r w:rsidR="00C52F4A" w:rsidRPr="00605EB6">
        <w:t>éducation complète de Jean Loup</w:t>
      </w:r>
      <w:r w:rsidR="00C474C1">
        <w:t xml:space="preserve">, </w:t>
      </w:r>
      <w:r w:rsidR="00C52F4A" w:rsidRPr="00605EB6">
        <w:t>afin qu</w:t>
      </w:r>
      <w:r w:rsidR="00C474C1">
        <w:t>’</w:t>
      </w:r>
      <w:r w:rsidR="00C52F4A" w:rsidRPr="00605EB6">
        <w:t>il puisse paraître dans le monde avec le nom que j</w:t>
      </w:r>
      <w:r w:rsidR="00C474C1">
        <w:t>’</w:t>
      </w:r>
      <w:r w:rsidR="00C52F4A" w:rsidRPr="00605EB6">
        <w:t>ai à lui donner</w:t>
      </w:r>
      <w:r w:rsidR="00C474C1">
        <w:t xml:space="preserve">, </w:t>
      </w:r>
      <w:r w:rsidR="00C52F4A" w:rsidRPr="00605EB6">
        <w:t>un nom qui lui appartient</w:t>
      </w:r>
      <w:r w:rsidR="00C474C1">
        <w:t> !</w:t>
      </w:r>
    </w:p>
    <w:p w14:paraId="7D1477F6" w14:textId="3158EE9D" w:rsidR="00C474C1" w:rsidRDefault="0094609C" w:rsidP="00C52F4A">
      <w:r>
        <w:t>— </w:t>
      </w:r>
      <w:r w:rsidR="00C52F4A" w:rsidRPr="00605EB6">
        <w:t>C</w:t>
      </w:r>
      <w:r w:rsidR="00C474C1">
        <w:t>’</w:t>
      </w:r>
      <w:r w:rsidR="00C52F4A" w:rsidRPr="00605EB6">
        <w:t>est une œuvre méritoire que vous voulez accomplir</w:t>
      </w:r>
      <w:r w:rsidR="00C474C1">
        <w:t xml:space="preserve">, </w:t>
      </w:r>
      <w:r w:rsidR="00C52F4A" w:rsidRPr="00605EB6">
        <w:t>monsieur</w:t>
      </w:r>
      <w:r w:rsidR="00C474C1">
        <w:t>.</w:t>
      </w:r>
    </w:p>
    <w:p w14:paraId="7D1169BF" w14:textId="34AB055D" w:rsidR="00C474C1" w:rsidRDefault="0094609C" w:rsidP="00C52F4A">
      <w:r>
        <w:t>— </w:t>
      </w:r>
      <w:r w:rsidR="00C52F4A" w:rsidRPr="00605EB6">
        <w:t>Je le crois</w:t>
      </w:r>
      <w:r w:rsidR="00C474C1">
        <w:t xml:space="preserve">, </w:t>
      </w:r>
      <w:r w:rsidR="00C52F4A" w:rsidRPr="00605EB6">
        <w:t>madame la baronne</w:t>
      </w:r>
      <w:r w:rsidR="00C474C1">
        <w:t xml:space="preserve"> ; </w:t>
      </w:r>
      <w:r w:rsidR="00C52F4A" w:rsidRPr="00605EB6">
        <w:t>mais il y a des difficultés sérieuses à surmonter</w:t>
      </w:r>
      <w:r w:rsidR="00C474C1">
        <w:t xml:space="preserve">. </w:t>
      </w:r>
      <w:r w:rsidR="00C52F4A" w:rsidRPr="00605EB6">
        <w:t>La première</w:t>
      </w:r>
      <w:r w:rsidR="00C474C1">
        <w:t xml:space="preserve">, </w:t>
      </w:r>
      <w:r w:rsidR="00C52F4A" w:rsidRPr="00605EB6">
        <w:t>la plus grande</w:t>
      </w:r>
      <w:r w:rsidR="00C474C1">
        <w:t xml:space="preserve">, </w:t>
      </w:r>
      <w:r w:rsidR="00C52F4A" w:rsidRPr="00605EB6">
        <w:t xml:space="preserve">est </w:t>
      </w:r>
      <w:r w:rsidR="00C52F4A" w:rsidRPr="00605EB6">
        <w:lastRenderedPageBreak/>
        <w:t>de vaincre la sauvagerie de Jean Loup</w:t>
      </w:r>
      <w:r w:rsidR="00C474C1">
        <w:t xml:space="preserve">, </w:t>
      </w:r>
      <w:r w:rsidR="00C52F4A" w:rsidRPr="00605EB6">
        <w:t>d</w:t>
      </w:r>
      <w:r w:rsidR="00C474C1">
        <w:t>’</w:t>
      </w:r>
      <w:r w:rsidR="00C52F4A" w:rsidRPr="00605EB6">
        <w:t>avoir raison de sa volonté</w:t>
      </w:r>
      <w:r w:rsidR="00C474C1">
        <w:t xml:space="preserve">, </w:t>
      </w:r>
      <w:r w:rsidR="00C52F4A" w:rsidRPr="00605EB6">
        <w:t>afin de le rendre soumis et docile</w:t>
      </w:r>
      <w:r w:rsidR="00C474C1">
        <w:t xml:space="preserve">. </w:t>
      </w:r>
      <w:r w:rsidR="00C52F4A" w:rsidRPr="00605EB6">
        <w:t>J</w:t>
      </w:r>
      <w:r w:rsidR="00C474C1">
        <w:t>’</w:t>
      </w:r>
      <w:r w:rsidR="00C52F4A" w:rsidRPr="00605EB6">
        <w:t>ai cherché le moyen d</w:t>
      </w:r>
      <w:r w:rsidR="00C474C1">
        <w:t>’</w:t>
      </w:r>
      <w:r w:rsidR="00C52F4A" w:rsidRPr="00605EB6">
        <w:t>obtenir cela</w:t>
      </w:r>
      <w:r w:rsidR="00C474C1">
        <w:t xml:space="preserve">, </w:t>
      </w:r>
      <w:r w:rsidR="00C52F4A" w:rsidRPr="00605EB6">
        <w:t>madame la baronne</w:t>
      </w:r>
      <w:r w:rsidR="00C474C1">
        <w:t xml:space="preserve">, </w:t>
      </w:r>
      <w:r w:rsidR="00C52F4A" w:rsidRPr="00605EB6">
        <w:t>je l</w:t>
      </w:r>
      <w:r w:rsidR="00C474C1">
        <w:t>’</w:t>
      </w:r>
      <w:r w:rsidR="00C52F4A" w:rsidRPr="00605EB6">
        <w:t>ai cherché et je l</w:t>
      </w:r>
      <w:r w:rsidR="00C474C1">
        <w:t>’</w:t>
      </w:r>
      <w:r w:rsidR="00C52F4A" w:rsidRPr="00605EB6">
        <w:t>ai trouvé</w:t>
      </w:r>
      <w:r w:rsidR="00C474C1">
        <w:t xml:space="preserve">. </w:t>
      </w:r>
      <w:r w:rsidR="00C52F4A" w:rsidRPr="00605EB6">
        <w:t>Pour m</w:t>
      </w:r>
      <w:r w:rsidR="00C474C1">
        <w:t>’</w:t>
      </w:r>
      <w:r w:rsidR="00C52F4A" w:rsidRPr="00605EB6">
        <w:t>aider dans mon œuvre</w:t>
      </w:r>
      <w:r w:rsidR="00C474C1">
        <w:t xml:space="preserve">, </w:t>
      </w:r>
      <w:r w:rsidR="00C52F4A" w:rsidRPr="00605EB6">
        <w:t>pour que je réussisse sûrement</w:t>
      </w:r>
      <w:r w:rsidR="00C474C1">
        <w:t xml:space="preserve">, </w:t>
      </w:r>
      <w:r w:rsidR="00C52F4A" w:rsidRPr="00605EB6">
        <w:t>j</w:t>
      </w:r>
      <w:r w:rsidR="00C474C1">
        <w:t>’</w:t>
      </w:r>
      <w:r w:rsidR="00C52F4A" w:rsidRPr="00605EB6">
        <w:t>ai compté</w:t>
      </w:r>
      <w:r w:rsidR="00C474C1">
        <w:t xml:space="preserve">, </w:t>
      </w:r>
      <w:r w:rsidR="00C52F4A" w:rsidRPr="00605EB6">
        <w:t>je compte sur la collaboration de deux personnes</w:t>
      </w:r>
      <w:r w:rsidR="00C474C1">
        <w:t xml:space="preserve"> : ; </w:t>
      </w:r>
      <w:r w:rsidR="00C52F4A" w:rsidRPr="00605EB6">
        <w:t xml:space="preserve">la première est </w:t>
      </w:r>
      <w:r w:rsidR="009A0CB4" w:rsidRPr="009A0CB4">
        <w:t>M</w:t>
      </w:r>
      <w:r w:rsidR="009A0CB4" w:rsidRPr="009A0CB4">
        <w:rPr>
          <w:vertAlign w:val="superscript"/>
        </w:rPr>
        <w:t>me</w:t>
      </w:r>
      <w:r w:rsidR="00C474C1">
        <w:t> </w:t>
      </w:r>
      <w:r w:rsidR="00C52F4A" w:rsidRPr="00605EB6">
        <w:t>la baronne de Simaise</w:t>
      </w:r>
      <w:r w:rsidR="00C474C1">
        <w:t>.</w:t>
      </w:r>
    </w:p>
    <w:p w14:paraId="0CD5B21E" w14:textId="4F723468" w:rsidR="00C474C1" w:rsidRDefault="0094609C" w:rsidP="00C52F4A">
      <w:r>
        <w:t>— </w:t>
      </w:r>
      <w:r w:rsidR="00C52F4A" w:rsidRPr="00605EB6">
        <w:t>Moi</w:t>
      </w:r>
      <w:r w:rsidR="00C474C1">
        <w:t xml:space="preserve">, </w:t>
      </w:r>
      <w:r w:rsidR="00C52F4A" w:rsidRPr="00605EB6">
        <w:t>monsieur</w:t>
      </w:r>
      <w:r w:rsidR="00C474C1">
        <w:t> ?</w:t>
      </w:r>
    </w:p>
    <w:p w14:paraId="2588AE93" w14:textId="2C9CAE6E" w:rsidR="00C474C1" w:rsidRDefault="0094609C" w:rsidP="00C52F4A">
      <w:r>
        <w:t>— </w:t>
      </w:r>
      <w:r w:rsidR="00C52F4A" w:rsidRPr="00605EB6">
        <w:t>Oui</w:t>
      </w:r>
      <w:r w:rsidR="00C474C1">
        <w:t xml:space="preserve">, </w:t>
      </w:r>
      <w:r w:rsidR="00C52F4A" w:rsidRPr="00605EB6">
        <w:t>madame</w:t>
      </w:r>
      <w:r w:rsidR="00C474C1">
        <w:t xml:space="preserve">, </w:t>
      </w:r>
      <w:r w:rsidR="00C52F4A" w:rsidRPr="00605EB6">
        <w:t>vous et mademoiselle votre fille</w:t>
      </w:r>
      <w:r w:rsidR="00C474C1">
        <w:t>.</w:t>
      </w:r>
    </w:p>
    <w:p w14:paraId="5184F588" w14:textId="5553847D" w:rsidR="00C474C1" w:rsidRDefault="0094609C" w:rsidP="00C52F4A">
      <w:r>
        <w:t>— </w:t>
      </w:r>
      <w:r w:rsidR="00C52F4A" w:rsidRPr="00605EB6">
        <w:t>Je ne comprends pas bien</w:t>
      </w:r>
      <w:r w:rsidR="00C474C1">
        <w:t xml:space="preserve">, </w:t>
      </w:r>
      <w:r w:rsidR="00C52F4A" w:rsidRPr="00605EB6">
        <w:t>monsieur</w:t>
      </w:r>
      <w:r w:rsidR="00C474C1">
        <w:t xml:space="preserve"> ; </w:t>
      </w:r>
      <w:r w:rsidR="00C52F4A" w:rsidRPr="00605EB6">
        <w:t>que pouvons-nous faire</w:t>
      </w:r>
      <w:r w:rsidR="00C474C1">
        <w:t xml:space="preserve">, </w:t>
      </w:r>
      <w:r w:rsidR="00C52F4A" w:rsidRPr="00605EB6">
        <w:t>ma fille et moi</w:t>
      </w:r>
      <w:r w:rsidR="00C474C1">
        <w:t xml:space="preserve">, </w:t>
      </w:r>
      <w:r w:rsidR="00C52F4A" w:rsidRPr="00605EB6">
        <w:t>pour vous aider</w:t>
      </w:r>
      <w:r w:rsidR="00C474C1">
        <w:t> ?</w:t>
      </w:r>
    </w:p>
    <w:p w14:paraId="58D71E14" w14:textId="496665E7" w:rsidR="00C474C1" w:rsidRDefault="0094609C" w:rsidP="00C52F4A">
      <w:r>
        <w:t>— </w:t>
      </w:r>
      <w:r w:rsidR="00C52F4A" w:rsidRPr="00605EB6">
        <w:t>Oh</w:t>
      </w:r>
      <w:r w:rsidR="00C474C1">
        <w:t xml:space="preserve"> ! </w:t>
      </w:r>
      <w:r w:rsidR="00C52F4A" w:rsidRPr="00605EB6">
        <w:t>rien de bien difficile</w:t>
      </w:r>
      <w:r w:rsidR="00C474C1">
        <w:t xml:space="preserve">, </w:t>
      </w:r>
      <w:r w:rsidR="00C52F4A" w:rsidRPr="00605EB6">
        <w:t>madame la baronne</w:t>
      </w:r>
      <w:r w:rsidR="00C474C1">
        <w:t xml:space="preserve"> ; </w:t>
      </w:r>
      <w:r w:rsidR="00C52F4A" w:rsidRPr="00605EB6">
        <w:t xml:space="preserve">vous et </w:t>
      </w:r>
      <w:r w:rsidR="009A0CB4" w:rsidRPr="009A0CB4">
        <w:t>M</w:t>
      </w:r>
      <w:r w:rsidR="009A0CB4" w:rsidRPr="009A0CB4">
        <w:rPr>
          <w:vertAlign w:val="superscript"/>
        </w:rPr>
        <w:t>lle</w:t>
      </w:r>
      <w:r w:rsidR="00C474C1">
        <w:t> de </w:t>
      </w:r>
      <w:r w:rsidR="00C52F4A" w:rsidRPr="00605EB6">
        <w:t>Simaise quitterez le château de Vaucourt et irez habiter à Épinal dans une maison que j</w:t>
      </w:r>
      <w:r w:rsidR="00C474C1">
        <w:t>’</w:t>
      </w:r>
      <w:r w:rsidR="00C52F4A" w:rsidRPr="00605EB6">
        <w:t>ai louée et fait meubler et où</w:t>
      </w:r>
      <w:r w:rsidR="00C474C1">
        <w:t xml:space="preserve">, </w:t>
      </w:r>
      <w:r w:rsidR="00C52F4A" w:rsidRPr="00605EB6">
        <w:t>depuis hier</w:t>
      </w:r>
      <w:r w:rsidR="00C474C1">
        <w:t xml:space="preserve">, </w:t>
      </w:r>
      <w:r w:rsidR="00C52F4A" w:rsidRPr="00605EB6">
        <w:t>Jean Loup est déjà installé</w:t>
      </w:r>
      <w:r w:rsidR="00C474C1">
        <w:t>.</w:t>
      </w:r>
    </w:p>
    <w:p w14:paraId="3D68C83E" w14:textId="1DEB6410" w:rsidR="00C474C1" w:rsidRDefault="0094609C" w:rsidP="00C52F4A">
      <w:r>
        <w:t>— </w:t>
      </w:r>
      <w:r w:rsidR="00C52F4A" w:rsidRPr="00605EB6">
        <w:t>Quoi</w:t>
      </w:r>
      <w:r w:rsidR="00C474C1">
        <w:t xml:space="preserve">, </w:t>
      </w:r>
      <w:r w:rsidR="00C52F4A" w:rsidRPr="00605EB6">
        <w:t>monsieur</w:t>
      </w:r>
      <w:r w:rsidR="00C474C1">
        <w:t xml:space="preserve"> ! </w:t>
      </w:r>
      <w:r w:rsidR="00C52F4A" w:rsidRPr="00605EB6">
        <w:t>s</w:t>
      </w:r>
      <w:r w:rsidR="00C474C1">
        <w:t>’</w:t>
      </w:r>
      <w:r w:rsidR="00C52F4A" w:rsidRPr="00605EB6">
        <w:t>écria la baronne stupéfiée</w:t>
      </w:r>
      <w:r w:rsidR="00C474C1">
        <w:t xml:space="preserve">, </w:t>
      </w:r>
      <w:r w:rsidR="00C52F4A" w:rsidRPr="00605EB6">
        <w:t>vous avez pu espérer un instant que ma fille et moi</w:t>
      </w:r>
      <w:r w:rsidR="00C474C1">
        <w:t>…</w:t>
      </w:r>
    </w:p>
    <w:p w14:paraId="032942F7" w14:textId="0FEF818F" w:rsidR="00C474C1" w:rsidRDefault="0094609C" w:rsidP="00C52F4A">
      <w:r>
        <w:t>— </w:t>
      </w:r>
      <w:r w:rsidR="00C52F4A" w:rsidRPr="00393032">
        <w:t>Je vous arrête</w:t>
      </w:r>
      <w:r w:rsidR="00C474C1">
        <w:t xml:space="preserve">, </w:t>
      </w:r>
      <w:r w:rsidR="00C52F4A" w:rsidRPr="00393032">
        <w:t>madame</w:t>
      </w:r>
      <w:r w:rsidR="00C474C1">
        <w:t xml:space="preserve">, </w:t>
      </w:r>
      <w:r w:rsidR="00C52F4A" w:rsidRPr="00393032">
        <w:t>pour vous empêcher de prononcer des paroles que vous pourriez regretter</w:t>
      </w:r>
      <w:r w:rsidR="00C474C1">
        <w:t xml:space="preserve">. </w:t>
      </w:r>
      <w:r w:rsidR="00C52F4A" w:rsidRPr="00393032">
        <w:t>Non seulement j</w:t>
      </w:r>
      <w:r w:rsidR="00C474C1">
        <w:t>’</w:t>
      </w:r>
      <w:r w:rsidR="00C52F4A" w:rsidRPr="00393032">
        <w:t>ai espéré que madame la baronne de Simaise ne me refuserait pas son précieux concours</w:t>
      </w:r>
      <w:r w:rsidR="00C474C1">
        <w:t xml:space="preserve"> ; </w:t>
      </w:r>
      <w:r w:rsidR="00C52F4A" w:rsidRPr="00393032">
        <w:t>mais</w:t>
      </w:r>
      <w:r w:rsidR="00C474C1">
        <w:t xml:space="preserve">, </w:t>
      </w:r>
      <w:r w:rsidR="00C52F4A" w:rsidRPr="00393032">
        <w:t>vous connaissant</w:t>
      </w:r>
      <w:r w:rsidR="00C474C1">
        <w:t xml:space="preserve">, </w:t>
      </w:r>
      <w:r w:rsidR="00C52F4A" w:rsidRPr="00393032">
        <w:t>madame</w:t>
      </w:r>
      <w:r w:rsidR="00C474C1">
        <w:t xml:space="preserve">, </w:t>
      </w:r>
      <w:r w:rsidR="00C52F4A" w:rsidRPr="00393032">
        <w:t>je suis sûr de votre consentement</w:t>
      </w:r>
      <w:r w:rsidR="00C474C1">
        <w:t>.</w:t>
      </w:r>
    </w:p>
    <w:p w14:paraId="0D3C069F" w14:textId="1BA12E0C" w:rsidR="00C474C1" w:rsidRDefault="0094609C" w:rsidP="00C52F4A">
      <w:r>
        <w:t>— </w:t>
      </w:r>
      <w:r w:rsidR="00C52F4A" w:rsidRPr="00605EB6">
        <w:t>Oh</w:t>
      </w:r>
      <w:r w:rsidR="00C474C1">
        <w:t xml:space="preserve"> ! </w:t>
      </w:r>
      <w:r w:rsidR="00C52F4A" w:rsidRPr="00605EB6">
        <w:t>fit la baronne</w:t>
      </w:r>
      <w:r w:rsidR="00C474C1">
        <w:t xml:space="preserve">, </w:t>
      </w:r>
      <w:r w:rsidR="00C52F4A" w:rsidRPr="00605EB6">
        <w:t>regardant son terrible interlocuteur avec effarement</w:t>
      </w:r>
      <w:r w:rsidR="00C474C1">
        <w:t>.</w:t>
      </w:r>
    </w:p>
    <w:p w14:paraId="477A1666" w14:textId="60FAB699" w:rsidR="00C52F4A" w:rsidRPr="00605EB6" w:rsidRDefault="00C52F4A" w:rsidP="00C474C1">
      <w:pPr>
        <w:pStyle w:val="Titre2"/>
      </w:pPr>
      <w:bookmarkStart w:id="55" w:name="_Toc197617900"/>
      <w:r w:rsidRPr="00605EB6">
        <w:lastRenderedPageBreak/>
        <w:t>XVIII</w:t>
      </w:r>
      <w:r w:rsidRPr="00605EB6">
        <w:br/>
      </w:r>
      <w:r w:rsidRPr="00605EB6">
        <w:br/>
        <w:t>LE SECRET DE LA BARONNE</w:t>
      </w:r>
      <w:bookmarkEnd w:id="55"/>
    </w:p>
    <w:p w14:paraId="4A84E092" w14:textId="6FC9BC0D" w:rsidR="00C474C1" w:rsidRDefault="00C52F4A" w:rsidP="00C52F4A">
      <w:r w:rsidRPr="00605EB6">
        <w:t>Après un court silence</w:t>
      </w:r>
      <w:r w:rsidR="00C474C1">
        <w:t>, M. </w:t>
      </w:r>
      <w:r w:rsidRPr="00605EB6">
        <w:t>Lagarde reprit</w:t>
      </w:r>
      <w:r w:rsidR="00C474C1">
        <w:t> :</w:t>
      </w:r>
    </w:p>
    <w:p w14:paraId="5C5241EE" w14:textId="1C717A84" w:rsidR="00C474C1" w:rsidRDefault="0094609C" w:rsidP="00C52F4A">
      <w:r>
        <w:t>— </w:t>
      </w:r>
      <w:r w:rsidR="00C52F4A" w:rsidRPr="00605EB6">
        <w:t>Je vous en prie</w:t>
      </w:r>
      <w:r w:rsidR="00C474C1">
        <w:t xml:space="preserve">, </w:t>
      </w:r>
      <w:r w:rsidR="00C52F4A" w:rsidRPr="00605EB6">
        <w:t>madame</w:t>
      </w:r>
      <w:r w:rsidR="00C474C1">
        <w:t xml:space="preserve">, </w:t>
      </w:r>
      <w:r w:rsidR="00C52F4A" w:rsidRPr="00605EB6">
        <w:t>restez calme et surtout ne vous effrayez point</w:t>
      </w:r>
      <w:r w:rsidR="00C474C1">
        <w:t xml:space="preserve">. </w:t>
      </w:r>
      <w:r w:rsidR="00C52F4A" w:rsidRPr="00605EB6">
        <w:t>Ai-je donc besoin de vous répéter que je suis votre ami</w:t>
      </w:r>
      <w:r w:rsidR="00C474C1">
        <w:t xml:space="preserve"> ? </w:t>
      </w:r>
      <w:r w:rsidR="00C52F4A" w:rsidRPr="00605EB6">
        <w:t>Assurément</w:t>
      </w:r>
      <w:r w:rsidR="00C474C1">
        <w:t xml:space="preserve">, </w:t>
      </w:r>
      <w:r w:rsidR="00C52F4A" w:rsidRPr="00605EB6">
        <w:t>ce que je viens vous demander</w:t>
      </w:r>
      <w:r w:rsidR="00C474C1">
        <w:t xml:space="preserve">, </w:t>
      </w:r>
      <w:r w:rsidR="00C52F4A" w:rsidRPr="00605EB6">
        <w:t>exiger de vous</w:t>
      </w:r>
      <w:r w:rsidR="00C474C1">
        <w:t xml:space="preserve">, </w:t>
      </w:r>
      <w:r w:rsidR="00C52F4A" w:rsidRPr="00605EB6">
        <w:t>vous paraît étrange</w:t>
      </w:r>
      <w:r w:rsidR="00C474C1">
        <w:t xml:space="preserve">, </w:t>
      </w:r>
      <w:r w:rsidR="00C52F4A" w:rsidRPr="00605EB6">
        <w:t>inouï</w:t>
      </w:r>
      <w:r w:rsidR="00C474C1">
        <w:t xml:space="preserve"> ; </w:t>
      </w:r>
      <w:r w:rsidR="00C52F4A" w:rsidRPr="00605EB6">
        <w:t>c</w:t>
      </w:r>
      <w:r w:rsidR="00C474C1">
        <w:t>’</w:t>
      </w:r>
      <w:r w:rsidR="00C52F4A" w:rsidRPr="00605EB6">
        <w:t>est audacieux</w:t>
      </w:r>
      <w:r w:rsidR="00C474C1">
        <w:t xml:space="preserve">, </w:t>
      </w:r>
      <w:r w:rsidR="00C52F4A" w:rsidRPr="00605EB6">
        <w:t>j</w:t>
      </w:r>
      <w:r w:rsidR="00C474C1">
        <w:t>’</w:t>
      </w:r>
      <w:r w:rsidR="00C52F4A" w:rsidRPr="00605EB6">
        <w:t>en conviens</w:t>
      </w:r>
      <w:r w:rsidR="00C474C1">
        <w:t xml:space="preserve"> ; </w:t>
      </w:r>
      <w:r w:rsidR="00C52F4A" w:rsidRPr="00605EB6">
        <w:t>mais je n</w:t>
      </w:r>
      <w:r w:rsidR="00C474C1">
        <w:t>’</w:t>
      </w:r>
      <w:r w:rsidR="00C52F4A" w:rsidRPr="00605EB6">
        <w:t>ai pas le choix des moyens</w:t>
      </w:r>
      <w:r w:rsidR="00C474C1">
        <w:t xml:space="preserve">. </w:t>
      </w:r>
      <w:r w:rsidR="00C52F4A" w:rsidRPr="00605EB6">
        <w:t>Du reste</w:t>
      </w:r>
      <w:r w:rsidR="00C474C1">
        <w:t xml:space="preserve">, </w:t>
      </w:r>
      <w:r w:rsidR="00C52F4A" w:rsidRPr="00605EB6">
        <w:t>après le mal qu</w:t>
      </w:r>
      <w:r w:rsidR="00C474C1">
        <w:t>’</w:t>
      </w:r>
      <w:r w:rsidR="00C52F4A" w:rsidRPr="00605EB6">
        <w:t>on a fait à Jean Loup</w:t>
      </w:r>
      <w:r w:rsidR="00C474C1">
        <w:t xml:space="preserve">, </w:t>
      </w:r>
      <w:r w:rsidR="00C52F4A" w:rsidRPr="00605EB6">
        <w:t>on lui doit bien quelque chose en réparation</w:t>
      </w:r>
      <w:r w:rsidR="00C474C1">
        <w:t>.</w:t>
      </w:r>
    </w:p>
    <w:p w14:paraId="69A241F0" w14:textId="6B64FA79" w:rsidR="00C474C1" w:rsidRDefault="0094609C" w:rsidP="00C52F4A">
      <w:r>
        <w:t>— </w:t>
      </w:r>
      <w:r w:rsidR="00C52F4A" w:rsidRPr="00605EB6">
        <w:t>Monsieur</w:t>
      </w:r>
      <w:r w:rsidR="00C474C1">
        <w:t xml:space="preserve">, </w:t>
      </w:r>
      <w:r w:rsidR="00C52F4A" w:rsidRPr="00605EB6">
        <w:t>répliqua vivement la baronne</w:t>
      </w:r>
      <w:r w:rsidR="00C474C1">
        <w:t xml:space="preserve">, </w:t>
      </w:r>
      <w:r w:rsidR="00C52F4A" w:rsidRPr="00605EB6">
        <w:t>vos paroles semblent m</w:t>
      </w:r>
      <w:r w:rsidR="00C474C1">
        <w:t>’</w:t>
      </w:r>
      <w:r w:rsidR="00C52F4A" w:rsidRPr="00605EB6">
        <w:t>accuser</w:t>
      </w:r>
      <w:r w:rsidR="00C474C1">
        <w:t>.</w:t>
      </w:r>
    </w:p>
    <w:p w14:paraId="77598FDF" w14:textId="78A7A1E1" w:rsidR="00C474C1" w:rsidRDefault="0094609C" w:rsidP="00C52F4A">
      <w:r>
        <w:t>— </w:t>
      </w:r>
      <w:r w:rsidR="00C52F4A" w:rsidRPr="00605EB6">
        <w:t>Non</w:t>
      </w:r>
      <w:r w:rsidR="00C474C1">
        <w:t xml:space="preserve">, </w:t>
      </w:r>
      <w:r w:rsidR="00C52F4A" w:rsidRPr="00605EB6">
        <w:t>madame</w:t>
      </w:r>
      <w:r w:rsidR="00C474C1">
        <w:t xml:space="preserve">, </w:t>
      </w:r>
      <w:r w:rsidR="00C52F4A" w:rsidRPr="00605EB6">
        <w:t>non</w:t>
      </w:r>
      <w:r w:rsidR="00C474C1">
        <w:t xml:space="preserve">. </w:t>
      </w:r>
      <w:r w:rsidR="00C52F4A" w:rsidRPr="00605EB6">
        <w:t>Eh</w:t>
      </w:r>
      <w:r w:rsidR="00C474C1">
        <w:t xml:space="preserve"> ! </w:t>
      </w:r>
      <w:r w:rsidR="00C52F4A" w:rsidRPr="00605EB6">
        <w:t>mon Dieu</w:t>
      </w:r>
      <w:r w:rsidR="00C474C1">
        <w:t xml:space="preserve">, </w:t>
      </w:r>
      <w:r w:rsidR="00C52F4A" w:rsidRPr="00605EB6">
        <w:t>de quoi pourriez-vous être coupable</w:t>
      </w:r>
      <w:r w:rsidR="00C474C1">
        <w:t xml:space="preserve"> ?… </w:t>
      </w:r>
      <w:r w:rsidR="00C52F4A" w:rsidRPr="00605EB6">
        <w:t xml:space="preserve">La présence de </w:t>
      </w:r>
      <w:r w:rsidR="009A0CB4" w:rsidRPr="009A0CB4">
        <w:t>M</w:t>
      </w:r>
      <w:r w:rsidR="009A0CB4" w:rsidRPr="009A0CB4">
        <w:rPr>
          <w:vertAlign w:val="superscript"/>
        </w:rPr>
        <w:t>lle</w:t>
      </w:r>
      <w:r w:rsidR="00C474C1">
        <w:t> </w:t>
      </w:r>
      <w:r w:rsidR="00C52F4A" w:rsidRPr="00605EB6">
        <w:t>Henriette près de Jean Loup est absolument nécessaire</w:t>
      </w:r>
      <w:r w:rsidR="00C474C1">
        <w:t xml:space="preserve"> ; </w:t>
      </w:r>
      <w:r w:rsidR="00C52F4A" w:rsidRPr="00605EB6">
        <w:t>vous devez le comprendre facilement</w:t>
      </w:r>
      <w:r w:rsidR="00C474C1">
        <w:t xml:space="preserve">, </w:t>
      </w:r>
      <w:r w:rsidR="00C52F4A" w:rsidRPr="00605EB6">
        <w:t>sachant que Jean Loup l</w:t>
      </w:r>
      <w:r w:rsidR="00C474C1">
        <w:t>’</w:t>
      </w:r>
      <w:r w:rsidR="00C52F4A" w:rsidRPr="00605EB6">
        <w:t>aime</w:t>
      </w:r>
      <w:r w:rsidR="00C474C1">
        <w:t xml:space="preserve">. </w:t>
      </w:r>
      <w:r w:rsidR="00C52F4A" w:rsidRPr="00605EB6">
        <w:t xml:space="preserve">Privé du concours de </w:t>
      </w:r>
      <w:r w:rsidR="009A0CB4" w:rsidRPr="009A0CB4">
        <w:t>M</w:t>
      </w:r>
      <w:r w:rsidR="009A0CB4" w:rsidRPr="009A0CB4">
        <w:rPr>
          <w:vertAlign w:val="superscript"/>
        </w:rPr>
        <w:t>lle</w:t>
      </w:r>
      <w:r w:rsidR="00C474C1">
        <w:t> </w:t>
      </w:r>
      <w:r w:rsidR="00C52F4A" w:rsidRPr="00605EB6">
        <w:t>Henriette</w:t>
      </w:r>
      <w:r w:rsidR="00C474C1">
        <w:t xml:space="preserve">, </w:t>
      </w:r>
      <w:r w:rsidR="00C52F4A" w:rsidRPr="00605EB6">
        <w:t>des années s</w:t>
      </w:r>
      <w:r w:rsidR="00C474C1">
        <w:t>’</w:t>
      </w:r>
      <w:r w:rsidR="00C52F4A" w:rsidRPr="00605EB6">
        <w:t>écouleraient avant que j</w:t>
      </w:r>
      <w:r w:rsidR="00C474C1">
        <w:t>’</w:t>
      </w:r>
      <w:r w:rsidR="00C52F4A" w:rsidRPr="00605EB6">
        <w:t>arrive au but</w:t>
      </w:r>
      <w:r w:rsidR="00C474C1">
        <w:t xml:space="preserve">, </w:t>
      </w:r>
      <w:r w:rsidR="00C52F4A" w:rsidRPr="00605EB6">
        <w:t>et encore y arriverais-je</w:t>
      </w:r>
      <w:r w:rsidR="00C474C1">
        <w:t xml:space="preserve"> ?… </w:t>
      </w:r>
      <w:r w:rsidR="00C52F4A" w:rsidRPr="00605EB6">
        <w:t>Grâce à elle</w:t>
      </w:r>
      <w:r w:rsidR="00C474C1">
        <w:t xml:space="preserve">, </w:t>
      </w:r>
      <w:r w:rsidR="00C52F4A" w:rsidRPr="00605EB6">
        <w:t>toutes les difficultés seront aplanies</w:t>
      </w:r>
      <w:r w:rsidR="00C474C1">
        <w:t xml:space="preserve">, </w:t>
      </w:r>
      <w:r w:rsidR="00C52F4A" w:rsidRPr="00605EB6">
        <w:t>et nous obtiendrons des résultats rapides</w:t>
      </w:r>
      <w:r w:rsidR="00C474C1">
        <w:t xml:space="preserve"> ; </w:t>
      </w:r>
      <w:r w:rsidR="00C52F4A" w:rsidRPr="00605EB6">
        <w:t>ce qui aurait demandé une année de peine sera obtenu en un mois</w:t>
      </w:r>
      <w:r w:rsidR="00C474C1">
        <w:t xml:space="preserve">, </w:t>
      </w:r>
      <w:r w:rsidR="00C52F4A" w:rsidRPr="00605EB6">
        <w:t>en quelques jours seulement</w:t>
      </w:r>
      <w:r w:rsidR="00C474C1">
        <w:t xml:space="preserve">, </w:t>
      </w:r>
      <w:r w:rsidR="00C52F4A" w:rsidRPr="00605EB6">
        <w:t>peut-être</w:t>
      </w:r>
      <w:r w:rsidR="00C474C1">
        <w:t>.</w:t>
      </w:r>
    </w:p>
    <w:p w14:paraId="6295E2DD" w14:textId="7ABF1B3B" w:rsidR="00C474C1" w:rsidRDefault="00C474C1" w:rsidP="00C52F4A">
      <w:r>
        <w:t>» </w:t>
      </w:r>
      <w:r w:rsidR="009A0CB4" w:rsidRPr="009A0CB4">
        <w:t>M</w:t>
      </w:r>
      <w:r w:rsidR="009A0CB4" w:rsidRPr="009A0CB4">
        <w:rPr>
          <w:vertAlign w:val="superscript"/>
        </w:rPr>
        <w:t>lle</w:t>
      </w:r>
      <w:r>
        <w:t> de </w:t>
      </w:r>
      <w:r w:rsidR="00C52F4A" w:rsidRPr="00605EB6">
        <w:t>Simaise dominera Jean Loup</w:t>
      </w:r>
      <w:r>
        <w:t xml:space="preserve">, </w:t>
      </w:r>
      <w:r w:rsidR="00C52F4A" w:rsidRPr="00605EB6">
        <w:t>lui imposera sa volonté et il lui obéira comme un enfant docile obéit à sa mère</w:t>
      </w:r>
      <w:r>
        <w:t xml:space="preserve">. </w:t>
      </w:r>
      <w:r w:rsidR="00C52F4A" w:rsidRPr="00605EB6">
        <w:t>C</w:t>
      </w:r>
      <w:r>
        <w:t>’</w:t>
      </w:r>
      <w:r w:rsidR="00C52F4A" w:rsidRPr="00605EB6">
        <w:t>est tout ce qui résiste en lui qu</w:t>
      </w:r>
      <w:r>
        <w:t>’</w:t>
      </w:r>
      <w:r w:rsidR="00C52F4A" w:rsidRPr="00605EB6">
        <w:t>il faut dompter</w:t>
      </w:r>
      <w:r w:rsidR="004540F3">
        <w:t> ;</w:t>
      </w:r>
      <w:r>
        <w:t xml:space="preserve"> </w:t>
      </w:r>
      <w:r w:rsidR="00C52F4A" w:rsidRPr="00605EB6">
        <w:t>c</w:t>
      </w:r>
      <w:r>
        <w:t>’</w:t>
      </w:r>
      <w:r w:rsidR="00C52F4A" w:rsidRPr="00605EB6">
        <w:t>est sa nature</w:t>
      </w:r>
      <w:r>
        <w:t xml:space="preserve">, </w:t>
      </w:r>
      <w:r w:rsidR="00C52F4A" w:rsidRPr="00605EB6">
        <w:t>enfin</w:t>
      </w:r>
      <w:r>
        <w:t xml:space="preserve">, </w:t>
      </w:r>
      <w:r w:rsidR="00C52F4A" w:rsidRPr="00605EB6">
        <w:t>qu</w:t>
      </w:r>
      <w:r>
        <w:t>’</w:t>
      </w:r>
      <w:r w:rsidR="00C52F4A" w:rsidRPr="00605EB6">
        <w:t>il faut changer avant de commencer son éducation</w:t>
      </w:r>
      <w:r>
        <w:t xml:space="preserve">, </w:t>
      </w:r>
      <w:r w:rsidR="00C52F4A" w:rsidRPr="00605EB6">
        <w:t>avant d</w:t>
      </w:r>
      <w:r>
        <w:t>’</w:t>
      </w:r>
      <w:r w:rsidR="00C52F4A" w:rsidRPr="00605EB6">
        <w:t>entreprendre de l</w:t>
      </w:r>
      <w:r>
        <w:t>’</w:t>
      </w:r>
      <w:r w:rsidR="00C52F4A" w:rsidRPr="00605EB6">
        <w:t>instruire</w:t>
      </w:r>
      <w:r>
        <w:t xml:space="preserve">. </w:t>
      </w:r>
      <w:r w:rsidR="00C52F4A" w:rsidRPr="00605EB6">
        <w:t>Oh</w:t>
      </w:r>
      <w:r>
        <w:t xml:space="preserve"> ! </w:t>
      </w:r>
      <w:r w:rsidR="00C52F4A" w:rsidRPr="00605EB6">
        <w:t xml:space="preserve">la tâche </w:t>
      </w:r>
      <w:r w:rsidR="00C52F4A" w:rsidRPr="00605EB6">
        <w:lastRenderedPageBreak/>
        <w:t>sera rude</w:t>
      </w:r>
      <w:r>
        <w:t xml:space="preserve">, </w:t>
      </w:r>
      <w:r w:rsidR="00C52F4A" w:rsidRPr="00605EB6">
        <w:t>je le reconnais</w:t>
      </w:r>
      <w:r>
        <w:t xml:space="preserve"> ; </w:t>
      </w:r>
      <w:r w:rsidR="00C52F4A" w:rsidRPr="00605EB6">
        <w:t>mais l</w:t>
      </w:r>
      <w:r>
        <w:t>’</w:t>
      </w:r>
      <w:r w:rsidR="00C52F4A" w:rsidRPr="00605EB6">
        <w:t>amour a déjà accompli bien des miracles</w:t>
      </w:r>
      <w:r>
        <w:t xml:space="preserve"> ; </w:t>
      </w:r>
      <w:r w:rsidR="00C52F4A" w:rsidRPr="00605EB6">
        <w:t>je veux lui demander un nouveau prodige</w:t>
      </w:r>
      <w:r>
        <w:t> !</w:t>
      </w:r>
    </w:p>
    <w:p w14:paraId="7C4539F9" w14:textId="438FDE6D" w:rsidR="00C474C1" w:rsidRDefault="009A0CB4" w:rsidP="00C52F4A">
      <w:r w:rsidRPr="009A0CB4">
        <w:t>M</w:t>
      </w:r>
      <w:r w:rsidRPr="009A0CB4">
        <w:rPr>
          <w:vertAlign w:val="superscript"/>
        </w:rPr>
        <w:t>me</w:t>
      </w:r>
      <w:r w:rsidR="00C474C1">
        <w:t> de </w:t>
      </w:r>
      <w:r w:rsidR="00C52F4A" w:rsidRPr="00605EB6">
        <w:t>Simaise était complètement ahurie</w:t>
      </w:r>
      <w:r w:rsidR="00C474C1">
        <w:t>.</w:t>
      </w:r>
    </w:p>
    <w:p w14:paraId="284BDB1D" w14:textId="07DEE717" w:rsidR="00C474C1" w:rsidRDefault="0094609C" w:rsidP="00C52F4A">
      <w:r>
        <w:t>— </w:t>
      </w:r>
      <w:r w:rsidR="00C52F4A" w:rsidRPr="00605EB6">
        <w:t>Votre proposition est insensée</w:t>
      </w:r>
      <w:r w:rsidR="00C474C1">
        <w:t xml:space="preserve">, </w:t>
      </w:r>
      <w:r w:rsidR="00C52F4A" w:rsidRPr="00605EB6">
        <w:t>monsieur</w:t>
      </w:r>
      <w:r w:rsidR="00C474C1">
        <w:t xml:space="preserve"> ! </w:t>
      </w:r>
      <w:r w:rsidR="00C52F4A" w:rsidRPr="00605EB6">
        <w:t>s</w:t>
      </w:r>
      <w:r w:rsidR="00C474C1">
        <w:t>’</w:t>
      </w:r>
      <w:r w:rsidR="00C52F4A" w:rsidRPr="00605EB6">
        <w:t>écria-t-elle</w:t>
      </w:r>
      <w:r w:rsidR="00C474C1">
        <w:t xml:space="preserve">, </w:t>
      </w:r>
      <w:r w:rsidR="00C52F4A" w:rsidRPr="00605EB6">
        <w:t>jamais ma fille et moi</w:t>
      </w:r>
      <w:r w:rsidR="00C474C1">
        <w:t>…</w:t>
      </w:r>
    </w:p>
    <w:p w14:paraId="0D30FA3A" w14:textId="485916A9" w:rsidR="00C474C1" w:rsidRDefault="0094609C" w:rsidP="00C52F4A">
      <w:r>
        <w:t>— </w:t>
      </w:r>
      <w:r w:rsidR="00C52F4A" w:rsidRPr="00605EB6">
        <w:t>Je vous interromps encore</w:t>
      </w:r>
      <w:r w:rsidR="00C474C1">
        <w:t xml:space="preserve">, </w:t>
      </w:r>
      <w:r w:rsidR="00C52F4A" w:rsidRPr="00605EB6">
        <w:t xml:space="preserve">riposta </w:t>
      </w:r>
      <w:r w:rsidR="00C474C1">
        <w:t>M. </w:t>
      </w:r>
      <w:r w:rsidR="00C52F4A" w:rsidRPr="00605EB6">
        <w:t>Lagarde</w:t>
      </w:r>
      <w:r w:rsidR="00C474C1">
        <w:t xml:space="preserve">, </w:t>
      </w:r>
      <w:r w:rsidR="00C52F4A" w:rsidRPr="00605EB6">
        <w:t>pour la même raison que je vous ai donnée tout à l</w:t>
      </w:r>
      <w:r w:rsidR="00C474C1">
        <w:t>’</w:t>
      </w:r>
      <w:r w:rsidR="00C52F4A" w:rsidRPr="00605EB6">
        <w:t>heure</w:t>
      </w:r>
      <w:r w:rsidR="00C474C1">
        <w:t xml:space="preserve">… </w:t>
      </w:r>
      <w:r w:rsidR="00C52F4A" w:rsidRPr="00605EB6">
        <w:t>Remarquez que je ne vous ai pas adressé cette question</w:t>
      </w:r>
      <w:r w:rsidR="00C474C1">
        <w:t xml:space="preserve"> : </w:t>
      </w:r>
      <w:r w:rsidR="00357AFC">
        <w:t>“</w:t>
      </w:r>
      <w:r w:rsidR="00C52F4A" w:rsidRPr="00605EB6">
        <w:t>Acceptez-vous</w:t>
      </w:r>
      <w:r w:rsidR="00C474C1">
        <w:t> ?</w:t>
      </w:r>
      <w:r w:rsidR="00357AFC">
        <w:t>”</w:t>
      </w:r>
      <w:r w:rsidR="00C52F4A" w:rsidRPr="00605EB6">
        <w:t xml:space="preserve"> Cette question</w:t>
      </w:r>
      <w:r w:rsidR="00C474C1">
        <w:t xml:space="preserve">, </w:t>
      </w:r>
      <w:r w:rsidR="00C52F4A" w:rsidRPr="00605EB6">
        <w:t>mais je ne vous la ferai point</w:t>
      </w:r>
      <w:r w:rsidR="00C474C1">
        <w:t xml:space="preserve">, </w:t>
      </w:r>
      <w:r w:rsidR="00C52F4A" w:rsidRPr="00605EB6">
        <w:t>madame la baronne</w:t>
      </w:r>
      <w:r w:rsidR="00C474C1">
        <w:t xml:space="preserve">, </w:t>
      </w:r>
      <w:r w:rsidR="00C52F4A" w:rsidRPr="00605EB6">
        <w:t>car tout à l</w:t>
      </w:r>
      <w:r w:rsidR="00C474C1">
        <w:t>’</w:t>
      </w:r>
      <w:r w:rsidR="00C52F4A" w:rsidRPr="00605EB6">
        <w:t>heure</w:t>
      </w:r>
      <w:r w:rsidR="00C474C1">
        <w:t xml:space="preserve">, </w:t>
      </w:r>
      <w:r w:rsidR="00C52F4A" w:rsidRPr="00605EB6">
        <w:t>de votre propre mouvement</w:t>
      </w:r>
      <w:r w:rsidR="00C474C1">
        <w:t xml:space="preserve">, </w:t>
      </w:r>
      <w:r w:rsidR="00C52F4A" w:rsidRPr="00605EB6">
        <w:t>vous me direz</w:t>
      </w:r>
      <w:r w:rsidR="00C474C1">
        <w:t xml:space="preserve"> : </w:t>
      </w:r>
      <w:r w:rsidR="00357AFC">
        <w:t>“</w:t>
      </w:r>
      <w:r w:rsidR="00C52F4A" w:rsidRPr="00605EB6">
        <w:t>Ma fille et moi</w:t>
      </w:r>
      <w:r w:rsidR="00C474C1">
        <w:t xml:space="preserve">, </w:t>
      </w:r>
      <w:r w:rsidR="00C52F4A" w:rsidRPr="00605EB6">
        <w:t>nous sommes à votre disposition</w:t>
      </w:r>
      <w:r w:rsidR="004540F3">
        <w:t> ;</w:t>
      </w:r>
      <w:r w:rsidR="00C474C1">
        <w:t xml:space="preserve"> </w:t>
      </w:r>
      <w:r w:rsidR="00C52F4A" w:rsidRPr="00605EB6">
        <w:t>je suis prête à faire tout ce que vous voudrez</w:t>
      </w:r>
      <w:r w:rsidR="00C474C1">
        <w:t>.</w:t>
      </w:r>
      <w:r w:rsidR="00357AFC">
        <w:t>”</w:t>
      </w:r>
    </w:p>
    <w:p w14:paraId="024A27FF" w14:textId="18E276F8" w:rsidR="00C474C1" w:rsidRDefault="0094609C" w:rsidP="00C52F4A">
      <w:r>
        <w:t>— </w:t>
      </w:r>
      <w:r w:rsidR="00C52F4A" w:rsidRPr="00605EB6">
        <w:t>En vérité</w:t>
      </w:r>
      <w:r w:rsidR="00C474C1">
        <w:t xml:space="preserve">, </w:t>
      </w:r>
      <w:r w:rsidR="00C52F4A" w:rsidRPr="00605EB6">
        <w:t>monsieur</w:t>
      </w:r>
      <w:r w:rsidR="00C474C1">
        <w:t xml:space="preserve">, </w:t>
      </w:r>
      <w:r w:rsidR="00C52F4A" w:rsidRPr="00605EB6">
        <w:t>je ne sais que penser</w:t>
      </w:r>
      <w:r w:rsidR="00C474C1">
        <w:t xml:space="preserve"> ! </w:t>
      </w:r>
      <w:r w:rsidR="00C52F4A" w:rsidRPr="00605EB6">
        <w:t xml:space="preserve">balbutia </w:t>
      </w:r>
      <w:r w:rsidR="009A0CB4" w:rsidRPr="009A0CB4">
        <w:t>M</w:t>
      </w:r>
      <w:r w:rsidR="009A0CB4" w:rsidRPr="009A0CB4">
        <w:rPr>
          <w:vertAlign w:val="superscript"/>
        </w:rPr>
        <w:t>me</w:t>
      </w:r>
      <w:r w:rsidR="00C474C1">
        <w:t> de </w:t>
      </w:r>
      <w:r w:rsidR="00C52F4A" w:rsidRPr="00605EB6">
        <w:t>Simaise</w:t>
      </w:r>
      <w:r w:rsidR="00C474C1">
        <w:t>.</w:t>
      </w:r>
    </w:p>
    <w:p w14:paraId="3089289C" w14:textId="2C47902E" w:rsidR="00C474C1" w:rsidRDefault="0094609C" w:rsidP="00C52F4A">
      <w:r>
        <w:t>— </w:t>
      </w:r>
      <w:r w:rsidR="00C52F4A" w:rsidRPr="00605EB6">
        <w:t>Je vous en prie</w:t>
      </w:r>
      <w:r w:rsidR="00C474C1">
        <w:t xml:space="preserve">, </w:t>
      </w:r>
      <w:r w:rsidR="00C52F4A" w:rsidRPr="00605EB6">
        <w:t>madame</w:t>
      </w:r>
      <w:r w:rsidR="00C474C1">
        <w:t xml:space="preserve">, </w:t>
      </w:r>
      <w:r w:rsidR="00C52F4A" w:rsidRPr="00605EB6">
        <w:t>soyez patiente et écoutez-moi</w:t>
      </w:r>
      <w:r w:rsidR="00C474C1">
        <w:t xml:space="preserve"> : </w:t>
      </w:r>
      <w:r w:rsidR="00C52F4A" w:rsidRPr="00605EB6">
        <w:t>La maison que j</w:t>
      </w:r>
      <w:r w:rsidR="00C474C1">
        <w:t>’</w:t>
      </w:r>
      <w:r w:rsidR="00C52F4A" w:rsidRPr="00605EB6">
        <w:t>ai louée à Épinal</w:t>
      </w:r>
      <w:r w:rsidR="00C474C1">
        <w:t xml:space="preserve">, </w:t>
      </w:r>
      <w:r w:rsidR="00C52F4A" w:rsidRPr="00605EB6">
        <w:t>ayant derrière un assez vaste jardin</w:t>
      </w:r>
      <w:r w:rsidR="00C474C1">
        <w:t xml:space="preserve">, </w:t>
      </w:r>
      <w:r w:rsidR="00C52F4A" w:rsidRPr="00605EB6">
        <w:t>est très confortable</w:t>
      </w:r>
      <w:r w:rsidR="00C474C1">
        <w:t xml:space="preserve"> ; </w:t>
      </w:r>
      <w:r w:rsidR="00C52F4A" w:rsidRPr="00605EB6">
        <w:t>vous y serez bien et vous vous y plairez</w:t>
      </w:r>
      <w:r w:rsidR="00C474C1">
        <w:t xml:space="preserve">, </w:t>
      </w:r>
      <w:r w:rsidR="00C52F4A" w:rsidRPr="00605EB6">
        <w:t>je vous assure</w:t>
      </w:r>
      <w:r w:rsidR="00C474C1">
        <w:t xml:space="preserve">. </w:t>
      </w:r>
      <w:r w:rsidR="00C52F4A" w:rsidRPr="00605EB6">
        <w:t>Les appartements qui vous sont destinés ont été décorés et meublés à votre intention et comme il convient</w:t>
      </w:r>
      <w:r w:rsidR="00C474C1">
        <w:t xml:space="preserve">. </w:t>
      </w:r>
      <w:r w:rsidR="00C52F4A" w:rsidRPr="00605EB6">
        <w:t>Ils sont d</w:t>
      </w:r>
      <w:r w:rsidR="00C474C1">
        <w:t>’</w:t>
      </w:r>
      <w:r w:rsidR="00C52F4A" w:rsidRPr="00605EB6">
        <w:t>ailleurs complètement indépendants du logement de Jean Loup</w:t>
      </w:r>
      <w:r w:rsidR="00C474C1">
        <w:t xml:space="preserve"> ; </w:t>
      </w:r>
      <w:r w:rsidR="00C52F4A" w:rsidRPr="00605EB6">
        <w:t>Jean Loup occupe une aile du bâtiment</w:t>
      </w:r>
      <w:r w:rsidR="00C474C1">
        <w:t xml:space="preserve">, </w:t>
      </w:r>
      <w:r w:rsidR="00C52F4A" w:rsidRPr="00605EB6">
        <w:t>qui n</w:t>
      </w:r>
      <w:r w:rsidR="00C474C1">
        <w:t>’</w:t>
      </w:r>
      <w:r w:rsidR="00C52F4A" w:rsidRPr="00605EB6">
        <w:t>a aucune communication avec le corps principal de l</w:t>
      </w:r>
      <w:r w:rsidR="00C474C1">
        <w:t>’</w:t>
      </w:r>
      <w:r w:rsidR="00C52F4A" w:rsidRPr="00605EB6">
        <w:t>habitation</w:t>
      </w:r>
      <w:r w:rsidR="00C474C1">
        <w:t>.</w:t>
      </w:r>
    </w:p>
    <w:p w14:paraId="0E79E920" w14:textId="77777777" w:rsidR="00C474C1" w:rsidRDefault="00C474C1" w:rsidP="00C52F4A">
      <w:r>
        <w:t>» </w:t>
      </w:r>
      <w:r w:rsidR="00C52F4A" w:rsidRPr="00605EB6">
        <w:t>Vous aurez</w:t>
      </w:r>
      <w:r>
        <w:t xml:space="preserve">, </w:t>
      </w:r>
      <w:r w:rsidR="00C52F4A" w:rsidRPr="00605EB6">
        <w:t>cela va sans dire</w:t>
      </w:r>
      <w:r>
        <w:t xml:space="preserve">, </w:t>
      </w:r>
      <w:r w:rsidR="00C52F4A" w:rsidRPr="00605EB6">
        <w:t>des domestiques pour vous servir</w:t>
      </w:r>
      <w:r>
        <w:t xml:space="preserve"> : </w:t>
      </w:r>
      <w:r w:rsidR="00C52F4A" w:rsidRPr="00605EB6">
        <w:t>une cuisinière</w:t>
      </w:r>
      <w:r>
        <w:t xml:space="preserve">, </w:t>
      </w:r>
      <w:r w:rsidR="00C52F4A" w:rsidRPr="00605EB6">
        <w:t>un valet de chambre</w:t>
      </w:r>
      <w:r>
        <w:t xml:space="preserve">, </w:t>
      </w:r>
      <w:r w:rsidR="00C52F4A" w:rsidRPr="00605EB6">
        <w:t>une femme de chambre</w:t>
      </w:r>
      <w:r>
        <w:t xml:space="preserve">, – </w:t>
      </w:r>
      <w:r w:rsidR="00C52F4A" w:rsidRPr="00605EB6">
        <w:t>celle que vous avez ici</w:t>
      </w:r>
      <w:r>
        <w:t xml:space="preserve">, </w:t>
      </w:r>
      <w:r w:rsidR="00C52F4A" w:rsidRPr="00605EB6">
        <w:t>s</w:t>
      </w:r>
      <w:r>
        <w:t>’</w:t>
      </w:r>
      <w:r w:rsidR="00C52F4A" w:rsidRPr="00605EB6">
        <w:t>il vous est agréable de l</w:t>
      </w:r>
      <w:r>
        <w:t>’</w:t>
      </w:r>
      <w:r w:rsidR="00C52F4A" w:rsidRPr="00605EB6">
        <w:t>emmener avec vous</w:t>
      </w:r>
      <w:r>
        <w:t xml:space="preserve">, – </w:t>
      </w:r>
      <w:r w:rsidR="00C52F4A" w:rsidRPr="00605EB6">
        <w:t>et enfin un cocher</w:t>
      </w:r>
      <w:r>
        <w:t xml:space="preserve">, </w:t>
      </w:r>
      <w:r w:rsidR="00C52F4A" w:rsidRPr="00605EB6">
        <w:t>car il y a deux chevaux dans l</w:t>
      </w:r>
      <w:r>
        <w:t>’</w:t>
      </w:r>
      <w:r w:rsidR="00C52F4A" w:rsidRPr="00605EB6">
        <w:t>écurie et deux voitures sous la remise</w:t>
      </w:r>
      <w:r>
        <w:t>.</w:t>
      </w:r>
    </w:p>
    <w:p w14:paraId="422D66A6" w14:textId="2D74D105" w:rsidR="00C474C1" w:rsidRDefault="00C474C1" w:rsidP="00C52F4A">
      <w:r>
        <w:lastRenderedPageBreak/>
        <w:t>» </w:t>
      </w:r>
      <w:r w:rsidR="00C52F4A" w:rsidRPr="00605EB6">
        <w:t>Vous pourrez</w:t>
      </w:r>
      <w:r>
        <w:t xml:space="preserve">, </w:t>
      </w:r>
      <w:r w:rsidR="00C52F4A" w:rsidRPr="00605EB6">
        <w:t>si cela vous convient</w:t>
      </w:r>
      <w:r>
        <w:t xml:space="preserve">, </w:t>
      </w:r>
      <w:r w:rsidR="00C52F4A" w:rsidRPr="00605EB6">
        <w:t>garder l</w:t>
      </w:r>
      <w:r>
        <w:t>’</w:t>
      </w:r>
      <w:r w:rsidR="00C52F4A" w:rsidRPr="00605EB6">
        <w:t>incognito pendant le temps que votre séjour dans la ville sera reconnu nécessaire</w:t>
      </w:r>
      <w:r>
        <w:t xml:space="preserve">. </w:t>
      </w:r>
      <w:r w:rsidR="00C52F4A" w:rsidRPr="00605EB6">
        <w:t>Cela vous sera d</w:t>
      </w:r>
      <w:r>
        <w:t>’</w:t>
      </w:r>
      <w:r w:rsidR="00C52F4A" w:rsidRPr="00605EB6">
        <w:t>autant plus facile que deux ou trois personnes seulement à Épinal seront dans le secret</w:t>
      </w:r>
      <w:r>
        <w:t xml:space="preserve">. </w:t>
      </w:r>
      <w:r w:rsidR="00C52F4A" w:rsidRPr="00605EB6">
        <w:t>Ainsi</w:t>
      </w:r>
      <w:r>
        <w:t xml:space="preserve">, </w:t>
      </w:r>
      <w:r w:rsidR="00C52F4A" w:rsidRPr="00605EB6">
        <w:t>en prenant un nom bourgeois</w:t>
      </w:r>
      <w:r>
        <w:t xml:space="preserve">, </w:t>
      </w:r>
      <w:r w:rsidR="00C52F4A" w:rsidRPr="00605EB6">
        <w:t>n</w:t>
      </w:r>
      <w:r>
        <w:t>’</w:t>
      </w:r>
      <w:r w:rsidR="00C52F4A" w:rsidRPr="00605EB6">
        <w:t>importe lequel</w:t>
      </w:r>
      <w:r>
        <w:t xml:space="preserve">, </w:t>
      </w:r>
      <w:r w:rsidR="00C52F4A" w:rsidRPr="00605EB6">
        <w:t>celui que vous choisirez</w:t>
      </w:r>
      <w:r>
        <w:t xml:space="preserve">, </w:t>
      </w:r>
      <w:r w:rsidR="00C52F4A" w:rsidRPr="00605EB6">
        <w:t xml:space="preserve">vous et </w:t>
      </w:r>
      <w:r w:rsidR="009A0CB4" w:rsidRPr="009A0CB4">
        <w:t>M</w:t>
      </w:r>
      <w:r w:rsidR="009A0CB4" w:rsidRPr="009A0CB4">
        <w:rPr>
          <w:vertAlign w:val="superscript"/>
        </w:rPr>
        <w:t>lle</w:t>
      </w:r>
      <w:r>
        <w:t> </w:t>
      </w:r>
      <w:r w:rsidR="00C52F4A" w:rsidRPr="00605EB6">
        <w:t>Henriette serez parfaitement à l</w:t>
      </w:r>
      <w:r>
        <w:t>’</w:t>
      </w:r>
      <w:r w:rsidR="00C52F4A" w:rsidRPr="00605EB6">
        <w:t>abri de certaines curiosités malveillantes</w:t>
      </w:r>
      <w:r>
        <w:t>.</w:t>
      </w:r>
    </w:p>
    <w:p w14:paraId="2395994A" w14:textId="4DE85DF2" w:rsidR="00C474C1" w:rsidRDefault="00C474C1" w:rsidP="00C52F4A">
      <w:r>
        <w:t>» </w:t>
      </w:r>
      <w:r w:rsidR="00C52F4A" w:rsidRPr="00605EB6">
        <w:t>Vous serez la maîtresse absolue dans la maison</w:t>
      </w:r>
      <w:r>
        <w:t xml:space="preserve"> ; </w:t>
      </w:r>
      <w:r w:rsidR="00C52F4A" w:rsidRPr="00605EB6">
        <w:t>le personnel n</w:t>
      </w:r>
      <w:r>
        <w:t>’</w:t>
      </w:r>
      <w:r w:rsidR="00C52F4A" w:rsidRPr="00605EB6">
        <w:t>obéira qu</w:t>
      </w:r>
      <w:r>
        <w:t>’</w:t>
      </w:r>
      <w:r w:rsidR="00C52F4A" w:rsidRPr="00605EB6">
        <w:t xml:space="preserve">à vos ordres et à ceux de </w:t>
      </w:r>
      <w:r w:rsidR="009A0CB4" w:rsidRPr="009A0CB4">
        <w:t>M</w:t>
      </w:r>
      <w:r w:rsidR="009A0CB4" w:rsidRPr="009A0CB4">
        <w:rPr>
          <w:vertAlign w:val="superscript"/>
        </w:rPr>
        <w:t>lle</w:t>
      </w:r>
      <w:r>
        <w:t> </w:t>
      </w:r>
      <w:r w:rsidR="00C52F4A" w:rsidRPr="00605EB6">
        <w:t>Henriette</w:t>
      </w:r>
      <w:r>
        <w:t xml:space="preserve">. </w:t>
      </w:r>
      <w:r w:rsidR="00C52F4A" w:rsidRPr="00605EB6">
        <w:t>Vous aurez la haute main</w:t>
      </w:r>
      <w:r>
        <w:t xml:space="preserve">, </w:t>
      </w:r>
      <w:r w:rsidR="00C52F4A" w:rsidRPr="00605EB6">
        <w:t>aussi bien sur le précepteur de Jean Loup et les autres professeurs appelés à lui donner des leçons</w:t>
      </w:r>
      <w:r>
        <w:t xml:space="preserve">, </w:t>
      </w:r>
      <w:r w:rsidR="00C52F4A" w:rsidRPr="00605EB6">
        <w:t>que sur les domestiques</w:t>
      </w:r>
      <w:r>
        <w:t xml:space="preserve">. </w:t>
      </w:r>
      <w:r w:rsidR="00C52F4A" w:rsidRPr="00605EB6">
        <w:t>Nous examinerons dans quelques jours</w:t>
      </w:r>
      <w:r>
        <w:t xml:space="preserve">, </w:t>
      </w:r>
      <w:r w:rsidR="00C52F4A" w:rsidRPr="00605EB6">
        <w:t>quand vous serez installées à Épinal</w:t>
      </w:r>
      <w:r>
        <w:t xml:space="preserve">, </w:t>
      </w:r>
      <w:r w:rsidR="00C52F4A" w:rsidRPr="00605EB6">
        <w:t xml:space="preserve">quels devront être vos rapports et ceux de </w:t>
      </w:r>
      <w:r w:rsidR="009A0CB4" w:rsidRPr="009A0CB4">
        <w:t>M</w:t>
      </w:r>
      <w:r w:rsidR="009A0CB4" w:rsidRPr="009A0CB4">
        <w:rPr>
          <w:vertAlign w:val="superscript"/>
        </w:rPr>
        <w:t>lle</w:t>
      </w:r>
      <w:r>
        <w:t> de </w:t>
      </w:r>
      <w:r w:rsidR="00C52F4A" w:rsidRPr="00605EB6">
        <w:t>Simaise avec Jean Loup</w:t>
      </w:r>
      <w:r>
        <w:t xml:space="preserve">. </w:t>
      </w:r>
      <w:r w:rsidR="00C52F4A" w:rsidRPr="00605EB6">
        <w:t>Forcément</w:t>
      </w:r>
      <w:r>
        <w:t xml:space="preserve">, </w:t>
      </w:r>
      <w:r w:rsidR="00C52F4A" w:rsidRPr="00605EB6">
        <w:t>ils seront fréquents</w:t>
      </w:r>
      <w:r>
        <w:t xml:space="preserve">, </w:t>
      </w:r>
      <w:r w:rsidR="00C52F4A" w:rsidRPr="00605EB6">
        <w:t>puisque les heureux résultats que nous obtiendrons sûrement seront dus à l</w:t>
      </w:r>
      <w:r>
        <w:t>’</w:t>
      </w:r>
      <w:r w:rsidR="00C52F4A" w:rsidRPr="00605EB6">
        <w:t xml:space="preserve">influence de </w:t>
      </w:r>
      <w:r w:rsidR="009A0CB4" w:rsidRPr="009A0CB4">
        <w:t>M</w:t>
      </w:r>
      <w:r w:rsidR="009A0CB4" w:rsidRPr="009A0CB4">
        <w:rPr>
          <w:vertAlign w:val="superscript"/>
        </w:rPr>
        <w:t>lle</w:t>
      </w:r>
      <w:r>
        <w:t> </w:t>
      </w:r>
      <w:r w:rsidR="00C52F4A" w:rsidRPr="00605EB6">
        <w:t>Henriette</w:t>
      </w:r>
      <w:r>
        <w:t>.</w:t>
      </w:r>
    </w:p>
    <w:p w14:paraId="086F2CB2" w14:textId="681EF31C" w:rsidR="00C474C1" w:rsidRDefault="0094609C" w:rsidP="00C52F4A">
      <w:r>
        <w:t>— </w:t>
      </w:r>
      <w:r w:rsidR="00C52F4A" w:rsidRPr="00D85364">
        <w:t>Réellement</w:t>
      </w:r>
      <w:r w:rsidR="00C474C1">
        <w:t xml:space="preserve">, </w:t>
      </w:r>
      <w:r w:rsidR="00C52F4A" w:rsidRPr="00D85364">
        <w:t xml:space="preserve">pensait </w:t>
      </w:r>
      <w:r w:rsidR="009A0CB4" w:rsidRPr="009A0CB4">
        <w:t>M</w:t>
      </w:r>
      <w:r w:rsidR="009A0CB4" w:rsidRPr="009A0CB4">
        <w:rPr>
          <w:vertAlign w:val="superscript"/>
        </w:rPr>
        <w:t>me</w:t>
      </w:r>
      <w:r w:rsidR="00C474C1">
        <w:t> de </w:t>
      </w:r>
      <w:r w:rsidR="00C52F4A" w:rsidRPr="00D85364">
        <w:t>Simaise</w:t>
      </w:r>
      <w:r w:rsidR="00C474C1">
        <w:t xml:space="preserve">, </w:t>
      </w:r>
      <w:r w:rsidR="00C52F4A" w:rsidRPr="00D85364">
        <w:t>on croirait entendre parler un aliéné</w:t>
      </w:r>
      <w:r w:rsidR="00C474C1">
        <w:t>.</w:t>
      </w:r>
    </w:p>
    <w:p w14:paraId="5720A5DA" w14:textId="6174EC55" w:rsidR="00C474C1" w:rsidRDefault="00C474C1" w:rsidP="00C52F4A">
      <w:r>
        <w:t>» </w:t>
      </w:r>
      <w:r w:rsidR="0094609C">
        <w:t>— </w:t>
      </w:r>
      <w:r w:rsidR="00C52F4A" w:rsidRPr="00605EB6">
        <w:t>Vous voyez</w:t>
      </w:r>
      <w:r>
        <w:t xml:space="preserve">, </w:t>
      </w:r>
      <w:r w:rsidR="00C52F4A" w:rsidRPr="00605EB6">
        <w:t>monsieur</w:t>
      </w:r>
      <w:r>
        <w:t xml:space="preserve">, </w:t>
      </w:r>
      <w:r w:rsidR="00C52F4A" w:rsidRPr="00605EB6">
        <w:t>dit-elle</w:t>
      </w:r>
      <w:r w:rsidR="00C52F4A">
        <w:t xml:space="preserve"> tout haut</w:t>
      </w:r>
      <w:r>
        <w:t xml:space="preserve">, </w:t>
      </w:r>
      <w:r w:rsidR="00C52F4A" w:rsidRPr="00605EB6">
        <w:t>que je vous écoute patiemment et aussi avec beaucoup de complaisance</w:t>
      </w:r>
      <w:r>
        <w:t>.</w:t>
      </w:r>
    </w:p>
    <w:p w14:paraId="5D09A36F" w14:textId="2FD753EF" w:rsidR="00C474C1" w:rsidRDefault="0094609C" w:rsidP="00C52F4A">
      <w:r>
        <w:t>— </w:t>
      </w:r>
      <w:r w:rsidR="00C52F4A" w:rsidRPr="00605EB6">
        <w:t>C</w:t>
      </w:r>
      <w:r w:rsidR="00C474C1">
        <w:t>’</w:t>
      </w:r>
      <w:r w:rsidR="00C52F4A" w:rsidRPr="00605EB6">
        <w:t>est vrai</w:t>
      </w:r>
      <w:r w:rsidR="00C474C1">
        <w:t xml:space="preserve">, </w:t>
      </w:r>
      <w:r w:rsidR="00C52F4A" w:rsidRPr="00605EB6">
        <w:t>madame la baronne</w:t>
      </w:r>
      <w:r w:rsidR="00C474C1">
        <w:t xml:space="preserve">, </w:t>
      </w:r>
      <w:r w:rsidR="00C52F4A" w:rsidRPr="00605EB6">
        <w:t>et je vous en remercie</w:t>
      </w:r>
      <w:r w:rsidR="00C474C1">
        <w:t>.</w:t>
      </w:r>
    </w:p>
    <w:p w14:paraId="20E76C95" w14:textId="2687850D" w:rsidR="00C474C1" w:rsidRDefault="0094609C" w:rsidP="00C52F4A">
      <w:r>
        <w:t>— </w:t>
      </w:r>
      <w:r w:rsidR="00C52F4A" w:rsidRPr="00605EB6">
        <w:t>Assurément</w:t>
      </w:r>
      <w:r w:rsidR="00C474C1">
        <w:t xml:space="preserve">, </w:t>
      </w:r>
      <w:r w:rsidR="00C52F4A" w:rsidRPr="00605EB6">
        <w:t>monsieur</w:t>
      </w:r>
      <w:r w:rsidR="00C474C1">
        <w:t xml:space="preserve">, </w:t>
      </w:r>
      <w:r w:rsidR="00C52F4A" w:rsidRPr="00605EB6">
        <w:t>votre plan est très bien imaginé</w:t>
      </w:r>
      <w:r w:rsidR="00C474C1">
        <w:t xml:space="preserve">, </w:t>
      </w:r>
      <w:r w:rsidR="00C52F4A" w:rsidRPr="00605EB6">
        <w:t>seulement</w:t>
      </w:r>
      <w:r w:rsidR="00C474C1">
        <w:t>…</w:t>
      </w:r>
    </w:p>
    <w:p w14:paraId="6E68A234" w14:textId="24EDEDD7" w:rsidR="00C474C1" w:rsidRDefault="0094609C" w:rsidP="00C52F4A">
      <w:r>
        <w:t>— </w:t>
      </w:r>
      <w:r w:rsidR="00C52F4A" w:rsidRPr="00605EB6">
        <w:t>Je sais ce que vous allez dire</w:t>
      </w:r>
      <w:r w:rsidR="00C474C1">
        <w:t xml:space="preserve">, </w:t>
      </w:r>
      <w:r w:rsidR="00C52F4A" w:rsidRPr="00605EB6">
        <w:t>madame</w:t>
      </w:r>
      <w:r w:rsidR="00C474C1">
        <w:t xml:space="preserve">, </w:t>
      </w:r>
      <w:r w:rsidR="00C52F4A" w:rsidRPr="00605EB6">
        <w:t xml:space="preserve">interrompit vivement </w:t>
      </w:r>
      <w:r w:rsidR="00C474C1">
        <w:t>M. </w:t>
      </w:r>
      <w:r w:rsidR="00C52F4A" w:rsidRPr="00605EB6">
        <w:t>Lagarde</w:t>
      </w:r>
      <w:r w:rsidR="00C474C1">
        <w:t xml:space="preserve"> ; </w:t>
      </w:r>
      <w:r w:rsidR="00C52F4A" w:rsidRPr="00605EB6">
        <w:t>je vous coupe encore une fois la parole</w:t>
      </w:r>
      <w:r w:rsidR="00C474C1">
        <w:t xml:space="preserve">, </w:t>
      </w:r>
      <w:r w:rsidR="00C52F4A" w:rsidRPr="00605EB6">
        <w:t>parce que je ne dois pas vous laisser formuler une seule objection</w:t>
      </w:r>
      <w:r w:rsidR="00C474C1">
        <w:t>.</w:t>
      </w:r>
    </w:p>
    <w:p w14:paraId="51BB86EB" w14:textId="203E0CDF" w:rsidR="00C474C1" w:rsidRDefault="0094609C" w:rsidP="00C52F4A">
      <w:r>
        <w:t>— </w:t>
      </w:r>
      <w:r w:rsidR="00C52F4A" w:rsidRPr="00605EB6">
        <w:t>Pourtant</w:t>
      </w:r>
      <w:r w:rsidR="00C474C1">
        <w:t xml:space="preserve">, </w:t>
      </w:r>
      <w:r w:rsidR="00C52F4A" w:rsidRPr="00605EB6">
        <w:t>monsieur</w:t>
      </w:r>
      <w:r w:rsidR="00C474C1">
        <w:t xml:space="preserve">, </w:t>
      </w:r>
      <w:r w:rsidR="00C52F4A" w:rsidRPr="00605EB6">
        <w:t>j</w:t>
      </w:r>
      <w:r w:rsidR="00C474C1">
        <w:t>’</w:t>
      </w:r>
      <w:r w:rsidR="00C52F4A" w:rsidRPr="00605EB6">
        <w:t>ai bien le droit</w:t>
      </w:r>
      <w:r w:rsidR="00C474C1">
        <w:t>…</w:t>
      </w:r>
    </w:p>
    <w:p w14:paraId="37BF5AD5" w14:textId="68520EC9" w:rsidR="00C474C1" w:rsidRDefault="0094609C" w:rsidP="00C52F4A">
      <w:r>
        <w:lastRenderedPageBreak/>
        <w:t>— </w:t>
      </w:r>
      <w:r w:rsidR="00C52F4A" w:rsidRPr="00605EB6">
        <w:t>Vous avez tous les droits</w:t>
      </w:r>
      <w:r w:rsidR="00C474C1">
        <w:t xml:space="preserve">, </w:t>
      </w:r>
      <w:r w:rsidR="00C52F4A" w:rsidRPr="00605EB6">
        <w:t>madame la baronne</w:t>
      </w:r>
      <w:r w:rsidR="00C474C1">
        <w:t xml:space="preserve">, </w:t>
      </w:r>
      <w:r w:rsidR="00C52F4A" w:rsidRPr="00605EB6">
        <w:t>excepté celui de refuser ce que je vous demande</w:t>
      </w:r>
      <w:r w:rsidR="00C474C1">
        <w:t>.</w:t>
      </w:r>
    </w:p>
    <w:p w14:paraId="4D527307" w14:textId="4BF7C197" w:rsidR="00C474C1" w:rsidRDefault="0094609C" w:rsidP="00C52F4A">
      <w:r>
        <w:t>— </w:t>
      </w:r>
      <w:r w:rsidR="00C52F4A" w:rsidRPr="00605EB6">
        <w:t>Oh</w:t>
      </w:r>
      <w:r w:rsidR="00C474C1">
        <w:t> !</w:t>
      </w:r>
    </w:p>
    <w:p w14:paraId="6250EA5D" w14:textId="498C14F0" w:rsidR="00C474C1" w:rsidRDefault="0094609C" w:rsidP="00C52F4A">
      <w:r>
        <w:t>— </w:t>
      </w:r>
      <w:r w:rsidR="00C52F4A" w:rsidRPr="00605EB6">
        <w:t>Vous trouvez mon plan bien imaginé</w:t>
      </w:r>
      <w:r w:rsidR="00C474C1">
        <w:t xml:space="preserve"> ; </w:t>
      </w:r>
      <w:r w:rsidR="00C52F4A" w:rsidRPr="00605EB6">
        <w:t>j</w:t>
      </w:r>
      <w:r w:rsidR="00C474C1">
        <w:t>’</w:t>
      </w:r>
      <w:r w:rsidR="00C52F4A" w:rsidRPr="00605EB6">
        <w:t>en suis heureux</w:t>
      </w:r>
      <w:r w:rsidR="00C474C1">
        <w:t xml:space="preserve"> ; </w:t>
      </w:r>
      <w:r w:rsidR="00C52F4A" w:rsidRPr="00605EB6">
        <w:t>il me reste</w:t>
      </w:r>
      <w:r w:rsidR="00C474C1">
        <w:t xml:space="preserve">, </w:t>
      </w:r>
      <w:r w:rsidR="00C52F4A" w:rsidRPr="00605EB6">
        <w:t>maintenant</w:t>
      </w:r>
      <w:r w:rsidR="00C474C1">
        <w:t xml:space="preserve">, </w:t>
      </w:r>
      <w:r w:rsidR="00C52F4A" w:rsidRPr="00605EB6">
        <w:t>à vous le faire approuver complètement</w:t>
      </w:r>
      <w:r w:rsidR="00C474C1">
        <w:t>.</w:t>
      </w:r>
    </w:p>
    <w:p w14:paraId="76779752" w14:textId="1770DE7A" w:rsidR="00C474C1" w:rsidRDefault="009A0CB4" w:rsidP="00C52F4A">
      <w:r w:rsidRPr="009A0CB4">
        <w:t>M</w:t>
      </w:r>
      <w:r w:rsidRPr="009A0CB4">
        <w:rPr>
          <w:vertAlign w:val="superscript"/>
        </w:rPr>
        <w:t>me</w:t>
      </w:r>
      <w:r w:rsidR="00C474C1">
        <w:t> de </w:t>
      </w:r>
      <w:r w:rsidR="00C52F4A" w:rsidRPr="00605EB6">
        <w:t>Simaise eut un imperceptible sourire</w:t>
      </w:r>
      <w:r w:rsidR="00C474C1">
        <w:t>.</w:t>
      </w:r>
    </w:p>
    <w:p w14:paraId="2CF1E681" w14:textId="527DE8F8" w:rsidR="00C474C1" w:rsidRDefault="0094609C" w:rsidP="00C52F4A">
      <w:r>
        <w:t>— </w:t>
      </w:r>
      <w:r w:rsidR="00C52F4A" w:rsidRPr="00364E90">
        <w:t>Madame la baronne</w:t>
      </w:r>
      <w:r w:rsidR="00C474C1">
        <w:t xml:space="preserve">, </w:t>
      </w:r>
      <w:r w:rsidR="00C52F4A" w:rsidRPr="00364E90">
        <w:t xml:space="preserve">continua </w:t>
      </w:r>
      <w:r w:rsidR="00C474C1">
        <w:t>M. </w:t>
      </w:r>
      <w:r w:rsidR="00C52F4A" w:rsidRPr="00364E90">
        <w:t>Lagarde</w:t>
      </w:r>
      <w:r w:rsidR="00C474C1">
        <w:t xml:space="preserve">, </w:t>
      </w:r>
      <w:r w:rsidR="00C52F4A" w:rsidRPr="00364E90">
        <w:t>quand vous vous êtes séparée de votre mari</w:t>
      </w:r>
      <w:r w:rsidR="00C474C1">
        <w:t xml:space="preserve">, </w:t>
      </w:r>
      <w:r w:rsidR="00C52F4A" w:rsidRPr="00364E90">
        <w:t xml:space="preserve">la surprise de </w:t>
      </w:r>
      <w:r w:rsidR="00364E90">
        <w:t xml:space="preserve">tous </w:t>
      </w:r>
      <w:r w:rsidR="00C52F4A" w:rsidRPr="00364E90">
        <w:t>vos amis a été très grande</w:t>
      </w:r>
      <w:r w:rsidR="00C474C1">
        <w:t xml:space="preserve">, </w:t>
      </w:r>
      <w:r w:rsidR="00C52F4A" w:rsidRPr="00364E90">
        <w:t>car rien ne leur avait fait prévoir votre brusque résolution</w:t>
      </w:r>
      <w:r w:rsidR="00C474C1">
        <w:t xml:space="preserve">. </w:t>
      </w:r>
      <w:r w:rsidR="00C52F4A" w:rsidRPr="00605EB6">
        <w:t xml:space="preserve">Outragée ouvertement par </w:t>
      </w:r>
      <w:r w:rsidR="00C474C1">
        <w:t>M. de </w:t>
      </w:r>
      <w:r w:rsidR="00C52F4A" w:rsidRPr="00605EB6">
        <w:t>Simaise</w:t>
      </w:r>
      <w:r w:rsidR="00C474C1">
        <w:t xml:space="preserve">, </w:t>
      </w:r>
      <w:r w:rsidR="00C52F4A" w:rsidRPr="00605EB6">
        <w:t>qui ne craignait pas de faire parade de sa conduite honteuse</w:t>
      </w:r>
      <w:r w:rsidR="00C474C1">
        <w:t xml:space="preserve">, </w:t>
      </w:r>
      <w:r w:rsidR="00C52F4A" w:rsidRPr="00605EB6">
        <w:t>vous étiez très malheureuse</w:t>
      </w:r>
      <w:r w:rsidR="00C474C1">
        <w:t xml:space="preserve"> ; </w:t>
      </w:r>
      <w:r w:rsidR="00C52F4A" w:rsidRPr="00605EB6">
        <w:t>mais la situation était la même depuis au moins trois ans</w:t>
      </w:r>
      <w:r w:rsidR="00C474C1">
        <w:t xml:space="preserve">, </w:t>
      </w:r>
      <w:r w:rsidR="00C52F4A" w:rsidRPr="00605EB6">
        <w:t>et</w:t>
      </w:r>
      <w:r w:rsidR="00C474C1">
        <w:t xml:space="preserve">, </w:t>
      </w:r>
      <w:r w:rsidR="00C52F4A" w:rsidRPr="00605EB6">
        <w:t>dans l</w:t>
      </w:r>
      <w:r w:rsidR="00C474C1">
        <w:t>’</w:t>
      </w:r>
      <w:r w:rsidR="00C52F4A" w:rsidRPr="00605EB6">
        <w:t>intérêt de vos enfants</w:t>
      </w:r>
      <w:r w:rsidR="00C474C1">
        <w:t xml:space="preserve">, </w:t>
      </w:r>
      <w:r w:rsidR="00C52F4A" w:rsidRPr="00605EB6">
        <w:t>vous vous étiez résignée</w:t>
      </w:r>
      <w:r w:rsidR="00C474C1">
        <w:t xml:space="preserve">. </w:t>
      </w:r>
      <w:r w:rsidR="00C52F4A" w:rsidRPr="00605EB6">
        <w:t>Il y a donc lieu de supposer que ce n</w:t>
      </w:r>
      <w:r w:rsidR="00C474C1">
        <w:t>’</w:t>
      </w:r>
      <w:r w:rsidR="00C52F4A" w:rsidRPr="00605EB6">
        <w:t xml:space="preserve">est pas seulement la conduite scandaleuse de </w:t>
      </w:r>
      <w:r w:rsidR="00C474C1">
        <w:t>M. de </w:t>
      </w:r>
      <w:r w:rsidR="00C52F4A" w:rsidRPr="00605EB6">
        <w:t>Simaise qui a motivé votre retraite</w:t>
      </w:r>
      <w:r w:rsidR="00C474C1">
        <w:t xml:space="preserve">. </w:t>
      </w:r>
      <w:r w:rsidR="00C52F4A" w:rsidRPr="00605EB6">
        <w:t>Quant à moi</w:t>
      </w:r>
      <w:r w:rsidR="00C474C1">
        <w:t xml:space="preserve">, </w:t>
      </w:r>
      <w:r w:rsidR="00C52F4A" w:rsidRPr="00605EB6">
        <w:t>madame</w:t>
      </w:r>
      <w:r w:rsidR="00C474C1">
        <w:t xml:space="preserve">, </w:t>
      </w:r>
      <w:r w:rsidR="00C52F4A" w:rsidRPr="00605EB6">
        <w:t>je suis convaincu que vous avez fait quelque découverte terrible</w:t>
      </w:r>
      <w:r w:rsidR="00C474C1">
        <w:t xml:space="preserve">, </w:t>
      </w:r>
      <w:r w:rsidR="00C52F4A" w:rsidRPr="00605EB6">
        <w:t>dont la conséquence a été la séparation immédiate</w:t>
      </w:r>
      <w:r w:rsidR="00C474C1">
        <w:t>.</w:t>
      </w:r>
    </w:p>
    <w:p w14:paraId="334366C9" w14:textId="708E2E9A" w:rsidR="00C474C1" w:rsidRDefault="009A0CB4" w:rsidP="00C52F4A">
      <w:r w:rsidRPr="009A0CB4">
        <w:t>M</w:t>
      </w:r>
      <w:r w:rsidRPr="009A0CB4">
        <w:rPr>
          <w:vertAlign w:val="superscript"/>
        </w:rPr>
        <w:t>me</w:t>
      </w:r>
      <w:r w:rsidR="00C474C1">
        <w:t> de </w:t>
      </w:r>
      <w:r w:rsidR="00C52F4A" w:rsidRPr="00605EB6">
        <w:t>Simaise devint de nouveau très pâle et regarda l</w:t>
      </w:r>
      <w:r w:rsidR="00C474C1">
        <w:t>’</w:t>
      </w:r>
      <w:r w:rsidR="00C52F4A" w:rsidRPr="00605EB6">
        <w:t>étranger avec terreur</w:t>
      </w:r>
      <w:r w:rsidR="00C474C1">
        <w:t>.</w:t>
      </w:r>
    </w:p>
    <w:p w14:paraId="74ADF04B" w14:textId="2279E129" w:rsidR="00C474C1" w:rsidRDefault="0094609C" w:rsidP="00C52F4A">
      <w:r>
        <w:t>— </w:t>
      </w:r>
      <w:r w:rsidR="00C52F4A" w:rsidRPr="00605EB6">
        <w:t>Eh bien</w:t>
      </w:r>
      <w:r w:rsidR="00C474C1">
        <w:t xml:space="preserve">, </w:t>
      </w:r>
      <w:r w:rsidR="00C52F4A" w:rsidRPr="00605EB6">
        <w:t>madame la baronne</w:t>
      </w:r>
      <w:r w:rsidR="00C474C1">
        <w:t xml:space="preserve">, </w:t>
      </w:r>
      <w:r w:rsidR="00C52F4A" w:rsidRPr="00605EB6">
        <w:t xml:space="preserve">voulez-vous me dire quelle chose </w:t>
      </w:r>
      <w:r w:rsidR="00364E90">
        <w:t>épouvantable</w:t>
      </w:r>
      <w:r w:rsidR="00364E90" w:rsidRPr="00605EB6">
        <w:t xml:space="preserve"> </w:t>
      </w:r>
      <w:r w:rsidR="00C52F4A" w:rsidRPr="00605EB6">
        <w:t>vous avez découverte</w:t>
      </w:r>
      <w:r w:rsidR="00C474C1">
        <w:t> ?</w:t>
      </w:r>
    </w:p>
    <w:p w14:paraId="1FE46752" w14:textId="44738465" w:rsidR="00C474C1" w:rsidRDefault="0094609C" w:rsidP="00C52F4A">
      <w:r>
        <w:t>— </w:t>
      </w:r>
      <w:r w:rsidR="00C52F4A" w:rsidRPr="00605EB6">
        <w:t>Monsieur</w:t>
      </w:r>
      <w:r w:rsidR="00C474C1">
        <w:t xml:space="preserve">… </w:t>
      </w:r>
      <w:r w:rsidR="00C52F4A" w:rsidRPr="00605EB6">
        <w:t>monsieur</w:t>
      </w:r>
      <w:r w:rsidR="00C474C1">
        <w:t xml:space="preserve">… </w:t>
      </w:r>
      <w:r w:rsidR="00C52F4A" w:rsidRPr="00605EB6">
        <w:t>balbutia-t-elle</w:t>
      </w:r>
      <w:r w:rsidR="00C474C1">
        <w:t>.</w:t>
      </w:r>
    </w:p>
    <w:p w14:paraId="2F23C754" w14:textId="1C733EC2" w:rsidR="00C474C1" w:rsidRDefault="0094609C" w:rsidP="00C52F4A">
      <w:r>
        <w:t>— </w:t>
      </w:r>
      <w:r w:rsidR="00C52F4A" w:rsidRPr="00605EB6">
        <w:t>Oh</w:t>
      </w:r>
      <w:r w:rsidR="00C474C1">
        <w:t xml:space="preserve"> ! </w:t>
      </w:r>
      <w:r w:rsidR="00C52F4A" w:rsidRPr="00605EB6">
        <w:t>je sais quel combat doit se livrer en vous en ce moment et quelle répugnance vous devez avoir à me répondre</w:t>
      </w:r>
      <w:r w:rsidR="00C474C1">
        <w:t xml:space="preserve"> ; </w:t>
      </w:r>
      <w:r w:rsidR="00C52F4A" w:rsidRPr="00605EB6">
        <w:t>mais il est important</w:t>
      </w:r>
      <w:r w:rsidR="00C474C1">
        <w:t xml:space="preserve">, </w:t>
      </w:r>
      <w:r w:rsidR="00C52F4A" w:rsidRPr="00605EB6">
        <w:t>il est de toute nécessité que je sois instruit des choses que vous savez</w:t>
      </w:r>
      <w:r w:rsidR="00C474C1">
        <w:t>.</w:t>
      </w:r>
    </w:p>
    <w:p w14:paraId="1F454BE1" w14:textId="77777777" w:rsidR="00C474C1" w:rsidRDefault="00C474C1" w:rsidP="00C52F4A">
      <w:r>
        <w:lastRenderedPageBreak/>
        <w:t>» </w:t>
      </w:r>
      <w:r w:rsidR="00C52F4A" w:rsidRPr="00605EB6">
        <w:t>Mais</w:t>
      </w:r>
      <w:r>
        <w:t xml:space="preserve">, </w:t>
      </w:r>
      <w:r w:rsidR="00C52F4A" w:rsidRPr="00605EB6">
        <w:t>tenez</w:t>
      </w:r>
      <w:r>
        <w:t xml:space="preserve">, </w:t>
      </w:r>
      <w:r w:rsidR="00C52F4A" w:rsidRPr="00605EB6">
        <w:t>je veux bien vous aider</w:t>
      </w:r>
      <w:r>
        <w:t xml:space="preserve">, </w:t>
      </w:r>
      <w:r w:rsidR="00C52F4A" w:rsidRPr="00605EB6">
        <w:t>et pour vous mettre un peu plus à votre aise</w:t>
      </w:r>
      <w:r>
        <w:t xml:space="preserve">, </w:t>
      </w:r>
      <w:r w:rsidR="00C52F4A" w:rsidRPr="00605EB6">
        <w:t>je commence par vous dire que je connais tous les crimes du baron de Simaise</w:t>
      </w:r>
      <w:r>
        <w:t>.</w:t>
      </w:r>
    </w:p>
    <w:p w14:paraId="0DF33F9B" w14:textId="38BF9F69" w:rsidR="00C474C1" w:rsidRDefault="00C52F4A" w:rsidP="00C52F4A">
      <w:r w:rsidRPr="00605EB6">
        <w:t xml:space="preserve">La </w:t>
      </w:r>
      <w:r w:rsidR="00364E90">
        <w:t>pauvre</w:t>
      </w:r>
      <w:r w:rsidR="00364E90" w:rsidRPr="00605EB6">
        <w:t xml:space="preserve"> </w:t>
      </w:r>
      <w:r w:rsidRPr="00605EB6">
        <w:t>femme se dressa éperdue</w:t>
      </w:r>
      <w:r w:rsidR="00C474C1">
        <w:t xml:space="preserve">, </w:t>
      </w:r>
      <w:r w:rsidRPr="00605EB6">
        <w:t>folle de terreur</w:t>
      </w:r>
      <w:r w:rsidR="00C474C1">
        <w:t>.</w:t>
      </w:r>
    </w:p>
    <w:p w14:paraId="5949C525" w14:textId="59BB22DD" w:rsidR="00C474C1" w:rsidRDefault="0094609C" w:rsidP="00C52F4A">
      <w:r>
        <w:t>— </w:t>
      </w:r>
      <w:r w:rsidR="00C52F4A" w:rsidRPr="00605EB6">
        <w:t>Mais encore une fois</w:t>
      </w:r>
      <w:r w:rsidR="00C474C1">
        <w:t xml:space="preserve">, </w:t>
      </w:r>
      <w:r w:rsidR="00C52F4A" w:rsidRPr="00605EB6">
        <w:t>monsieur</w:t>
      </w:r>
      <w:r w:rsidR="00C474C1">
        <w:t xml:space="preserve">, </w:t>
      </w:r>
      <w:r w:rsidR="00C52F4A" w:rsidRPr="00605EB6">
        <w:t>qui êtes-vous donc</w:t>
      </w:r>
      <w:r w:rsidR="00C474C1">
        <w:t xml:space="preserve"> ? </w:t>
      </w:r>
      <w:r w:rsidR="00C52F4A" w:rsidRPr="00605EB6">
        <w:t>s</w:t>
      </w:r>
      <w:r w:rsidR="00C474C1">
        <w:t>’</w:t>
      </w:r>
      <w:r w:rsidR="00C52F4A" w:rsidRPr="00605EB6">
        <w:t>écria-t-elle</w:t>
      </w:r>
      <w:r w:rsidR="00C474C1">
        <w:t>.</w:t>
      </w:r>
    </w:p>
    <w:p w14:paraId="38BF12B7" w14:textId="5F4D8320" w:rsidR="00C474C1" w:rsidRDefault="0094609C" w:rsidP="00C52F4A">
      <w:r>
        <w:t>— </w:t>
      </w:r>
      <w:r w:rsidR="00C52F4A" w:rsidRPr="00605EB6">
        <w:t>Je vous l</w:t>
      </w:r>
      <w:r w:rsidR="00C474C1">
        <w:t>’</w:t>
      </w:r>
      <w:r w:rsidR="00C52F4A" w:rsidRPr="00605EB6">
        <w:t>ai dit</w:t>
      </w:r>
      <w:r w:rsidR="00C474C1">
        <w:t xml:space="preserve">, </w:t>
      </w:r>
      <w:r w:rsidR="00C52F4A" w:rsidRPr="00605EB6">
        <w:t>madame</w:t>
      </w:r>
      <w:r w:rsidR="004540F3">
        <w:t> ;</w:t>
      </w:r>
      <w:r w:rsidR="00C474C1">
        <w:t xml:space="preserve"> </w:t>
      </w:r>
      <w:r w:rsidR="00C52F4A" w:rsidRPr="00605EB6">
        <w:t>je suis votre ami</w:t>
      </w:r>
      <w:r w:rsidR="00C474C1">
        <w:t xml:space="preserve">, </w:t>
      </w:r>
      <w:r w:rsidR="00C52F4A" w:rsidRPr="00605EB6">
        <w:t>parce que vous êtes malheureuse</w:t>
      </w:r>
      <w:r w:rsidR="004540F3">
        <w:t> ;</w:t>
      </w:r>
      <w:r w:rsidR="00C474C1">
        <w:t xml:space="preserve"> </w:t>
      </w:r>
      <w:r w:rsidR="00C52F4A" w:rsidRPr="00605EB6">
        <w:t>je suis le vengeur des victimes</w:t>
      </w:r>
      <w:r w:rsidR="00C474C1">
        <w:t xml:space="preserve"> ! </w:t>
      </w:r>
      <w:r w:rsidR="00C52F4A" w:rsidRPr="00605EB6">
        <w:t>Ah</w:t>
      </w:r>
      <w:r w:rsidR="00C474C1">
        <w:t xml:space="preserve"> ! </w:t>
      </w:r>
      <w:r w:rsidR="00C52F4A" w:rsidRPr="00605EB6">
        <w:t>croyez-le</w:t>
      </w:r>
      <w:r w:rsidR="00C474C1">
        <w:t xml:space="preserve">, </w:t>
      </w:r>
      <w:r w:rsidR="00C52F4A" w:rsidRPr="00605EB6">
        <w:t>madame</w:t>
      </w:r>
      <w:r w:rsidR="00C474C1">
        <w:t xml:space="preserve">, </w:t>
      </w:r>
      <w:r w:rsidR="00C52F4A" w:rsidRPr="00605EB6">
        <w:t>croyez-le bien</w:t>
      </w:r>
      <w:r w:rsidR="00C474C1">
        <w:t xml:space="preserve">, </w:t>
      </w:r>
      <w:r w:rsidR="00C52F4A" w:rsidRPr="00605EB6">
        <w:t>si vous et votre fille n</w:t>
      </w:r>
      <w:r w:rsidR="00C474C1">
        <w:t>’</w:t>
      </w:r>
      <w:r w:rsidR="00C52F4A" w:rsidRPr="00605EB6">
        <w:t>aviez pas trouvé grâce devant moi</w:t>
      </w:r>
      <w:r w:rsidR="00C474C1">
        <w:t xml:space="preserve">, </w:t>
      </w:r>
      <w:r w:rsidR="00C52F4A" w:rsidRPr="00605EB6">
        <w:t>il y a plus d</w:t>
      </w:r>
      <w:r w:rsidR="00C474C1">
        <w:t>’</w:t>
      </w:r>
      <w:r w:rsidR="00C52F4A" w:rsidRPr="00605EB6">
        <w:t>un an que l</w:t>
      </w:r>
      <w:r w:rsidR="00C474C1">
        <w:t>’</w:t>
      </w:r>
      <w:r w:rsidR="00C52F4A" w:rsidRPr="00605EB6">
        <w:t>infâme baron de Simaise serait au bagne</w:t>
      </w:r>
      <w:r w:rsidR="00C474C1">
        <w:t> !</w:t>
      </w:r>
    </w:p>
    <w:p w14:paraId="7FE66607" w14:textId="77777777" w:rsidR="00C474C1" w:rsidRDefault="00C52F4A" w:rsidP="00C52F4A">
      <w:r w:rsidRPr="00605EB6">
        <w:t>La pauvre femme poussa un gémissement et retomba lourdement sur son siège</w:t>
      </w:r>
      <w:r w:rsidR="00C474C1">
        <w:t>.</w:t>
      </w:r>
    </w:p>
    <w:p w14:paraId="213D85CC" w14:textId="6B155304" w:rsidR="00C474C1" w:rsidRDefault="0094609C" w:rsidP="00C52F4A">
      <w:r>
        <w:t>— </w:t>
      </w:r>
      <w:r w:rsidR="00C52F4A" w:rsidRPr="00605EB6">
        <w:t>Allez</w:t>
      </w:r>
      <w:r w:rsidR="00C474C1">
        <w:t xml:space="preserve">, </w:t>
      </w:r>
      <w:r w:rsidR="00C52F4A" w:rsidRPr="00605EB6">
        <w:t>madame</w:t>
      </w:r>
      <w:r w:rsidR="00C474C1">
        <w:t xml:space="preserve">, </w:t>
      </w:r>
      <w:r w:rsidR="00C52F4A" w:rsidRPr="00605EB6">
        <w:t>vous pouvez parler</w:t>
      </w:r>
      <w:r w:rsidR="00C474C1">
        <w:t xml:space="preserve">, </w:t>
      </w:r>
      <w:r w:rsidR="00C52F4A" w:rsidRPr="00605EB6">
        <w:t xml:space="preserve">reprit </w:t>
      </w:r>
      <w:r w:rsidR="00C474C1">
        <w:t>M. </w:t>
      </w:r>
      <w:r w:rsidR="00C52F4A" w:rsidRPr="00605EB6">
        <w:t>Lagarde</w:t>
      </w:r>
      <w:r w:rsidR="00C474C1">
        <w:t xml:space="preserve">, </w:t>
      </w:r>
      <w:r w:rsidR="00C52F4A" w:rsidRPr="00605EB6">
        <w:t>je suis sûr que vous ne savez pas tout</w:t>
      </w:r>
      <w:r w:rsidR="00C474C1">
        <w:t xml:space="preserve"> ; </w:t>
      </w:r>
      <w:r w:rsidR="00C52F4A" w:rsidRPr="00605EB6">
        <w:t>mais ce que vous ignorez encore</w:t>
      </w:r>
      <w:r w:rsidR="00C474C1">
        <w:t xml:space="preserve">, </w:t>
      </w:r>
      <w:r w:rsidR="00C52F4A" w:rsidRPr="00605EB6">
        <w:t>je vous l</w:t>
      </w:r>
      <w:r w:rsidR="00C474C1">
        <w:t>’</w:t>
      </w:r>
      <w:r w:rsidR="00C52F4A" w:rsidRPr="00605EB6">
        <w:t>apprendrai</w:t>
      </w:r>
      <w:r w:rsidR="00C474C1">
        <w:t xml:space="preserve">, </w:t>
      </w:r>
      <w:r w:rsidR="00C52F4A" w:rsidRPr="00605EB6">
        <w:t>moi</w:t>
      </w:r>
      <w:r w:rsidR="00C474C1">
        <w:t xml:space="preserve">. </w:t>
      </w:r>
      <w:r w:rsidR="00C52F4A" w:rsidRPr="00605EB6">
        <w:t>Avez-vous entendu parler d</w:t>
      </w:r>
      <w:r w:rsidR="00C474C1">
        <w:t>’</w:t>
      </w:r>
      <w:r w:rsidR="00C52F4A" w:rsidRPr="00605EB6">
        <w:t>un crime</w:t>
      </w:r>
      <w:r w:rsidR="00C474C1">
        <w:t xml:space="preserve">, </w:t>
      </w:r>
      <w:r w:rsidR="00C52F4A" w:rsidRPr="00605EB6">
        <w:t>qui a été commis à Blaincourt dans des circonstances très mystérieuses</w:t>
      </w:r>
      <w:r w:rsidR="00C474C1">
        <w:t xml:space="preserve">, </w:t>
      </w:r>
      <w:r w:rsidR="00C52F4A" w:rsidRPr="00605EB6">
        <w:t>à l</w:t>
      </w:r>
      <w:r w:rsidR="00C474C1">
        <w:t>’</w:t>
      </w:r>
      <w:r w:rsidR="00C52F4A" w:rsidRPr="00605EB6">
        <w:t>époque même où vous êtes venue vous réfugier à Vaucourt</w:t>
      </w:r>
      <w:r w:rsidR="00C474C1">
        <w:t> ?</w:t>
      </w:r>
    </w:p>
    <w:p w14:paraId="255B6CE2" w14:textId="3081A4F6" w:rsidR="00C474C1" w:rsidRDefault="0094609C" w:rsidP="00C52F4A">
      <w:r>
        <w:t>— </w:t>
      </w:r>
      <w:r w:rsidR="00C52F4A" w:rsidRPr="00605EB6">
        <w:t>Oui</w:t>
      </w:r>
      <w:r w:rsidR="00C474C1">
        <w:t xml:space="preserve">, </w:t>
      </w:r>
      <w:r w:rsidR="00C52F4A" w:rsidRPr="00605EB6">
        <w:t>monsieur</w:t>
      </w:r>
      <w:r w:rsidR="00C474C1">
        <w:t xml:space="preserve">, </w:t>
      </w:r>
      <w:r w:rsidR="00C52F4A" w:rsidRPr="00605EB6">
        <w:t>oui</w:t>
      </w:r>
      <w:r w:rsidR="00C474C1">
        <w:t xml:space="preserve">, </w:t>
      </w:r>
      <w:r w:rsidR="00C52F4A" w:rsidRPr="00605EB6">
        <w:t>répondit la baronne</w:t>
      </w:r>
      <w:r w:rsidR="00C474C1">
        <w:t>.</w:t>
      </w:r>
    </w:p>
    <w:p w14:paraId="4D7EC845" w14:textId="77777777" w:rsidR="00C474C1" w:rsidRDefault="00C52F4A" w:rsidP="00C52F4A">
      <w:r w:rsidRPr="00605EB6">
        <w:t>Et</w:t>
      </w:r>
      <w:r w:rsidR="00C474C1">
        <w:t xml:space="preserve">, </w:t>
      </w:r>
      <w:r w:rsidRPr="00605EB6">
        <w:t>cachant sa figure dans ses mains</w:t>
      </w:r>
      <w:r w:rsidR="00C474C1">
        <w:t xml:space="preserve">, </w:t>
      </w:r>
      <w:r w:rsidRPr="00605EB6">
        <w:t>elle se mit à sangloter</w:t>
      </w:r>
      <w:r w:rsidR="00C474C1">
        <w:t>.</w:t>
      </w:r>
    </w:p>
    <w:p w14:paraId="112808D7" w14:textId="1B34DE3E" w:rsidR="00C474C1" w:rsidRDefault="00C52F4A" w:rsidP="00C52F4A">
      <w:r w:rsidRPr="00605EB6">
        <w:t>Après un silence</w:t>
      </w:r>
      <w:r w:rsidR="00C474C1">
        <w:t>, M. </w:t>
      </w:r>
      <w:r w:rsidRPr="00605EB6">
        <w:t>Lagarde reprit</w:t>
      </w:r>
      <w:r w:rsidR="00C474C1">
        <w:t> :</w:t>
      </w:r>
    </w:p>
    <w:p w14:paraId="2495A254" w14:textId="00FBD22B" w:rsidR="00C474C1" w:rsidRDefault="0094609C" w:rsidP="00C52F4A">
      <w:r>
        <w:t>— </w:t>
      </w:r>
      <w:r w:rsidR="00C52F4A" w:rsidRPr="00605EB6">
        <w:t>Les auteurs de ce crime sont restés inconnus</w:t>
      </w:r>
      <w:r w:rsidR="00C474C1">
        <w:t xml:space="preserve">, </w:t>
      </w:r>
      <w:r w:rsidR="00C52F4A" w:rsidRPr="00605EB6">
        <w:t>de même que la victime</w:t>
      </w:r>
      <w:r w:rsidR="00C474C1">
        <w:t xml:space="preserve"> ; </w:t>
      </w:r>
      <w:r w:rsidR="00C52F4A" w:rsidRPr="00605EB6">
        <w:t>n</w:t>
      </w:r>
      <w:r w:rsidR="00C474C1">
        <w:t>’</w:t>
      </w:r>
      <w:r w:rsidR="00C52F4A" w:rsidRPr="00605EB6">
        <w:t>avez-vous pas soupçonné qui pouvait avoir armé les mains des scélérats qui ont échappé aux recherches de la justice</w:t>
      </w:r>
      <w:r w:rsidR="00C474C1">
        <w:t> ?</w:t>
      </w:r>
    </w:p>
    <w:p w14:paraId="45F525EF" w14:textId="269B1FE1" w:rsidR="00C474C1" w:rsidRDefault="0094609C" w:rsidP="00C52F4A">
      <w:r>
        <w:lastRenderedPageBreak/>
        <w:t>— </w:t>
      </w:r>
      <w:r w:rsidR="00C52F4A" w:rsidRPr="00605EB6">
        <w:t>C</w:t>
      </w:r>
      <w:r w:rsidR="00C474C1">
        <w:t>’</w:t>
      </w:r>
      <w:r w:rsidR="00C52F4A" w:rsidRPr="00605EB6">
        <w:t>est horrible</w:t>
      </w:r>
      <w:r w:rsidR="00C474C1">
        <w:t xml:space="preserve">, </w:t>
      </w:r>
      <w:r w:rsidR="00C52F4A" w:rsidRPr="00605EB6">
        <w:t>horrible</w:t>
      </w:r>
      <w:r w:rsidR="00C474C1">
        <w:t xml:space="preserve"> ! </w:t>
      </w:r>
      <w:r w:rsidR="00C52F4A" w:rsidRPr="00605EB6">
        <w:t>gémit la baronne</w:t>
      </w:r>
      <w:r w:rsidR="00C474C1">
        <w:t>.</w:t>
      </w:r>
    </w:p>
    <w:p w14:paraId="3AFD6D5E" w14:textId="55E12162" w:rsidR="00C474C1" w:rsidRDefault="0094609C" w:rsidP="00C52F4A">
      <w:r>
        <w:t>— </w:t>
      </w:r>
      <w:r w:rsidR="00C52F4A" w:rsidRPr="00605EB6">
        <w:t>La victime se nommait Charles Chevry</w:t>
      </w:r>
      <w:r w:rsidR="00C474C1">
        <w:t>.</w:t>
      </w:r>
    </w:p>
    <w:p w14:paraId="31B53A67" w14:textId="4F20F15D" w:rsidR="00C474C1" w:rsidRDefault="0094609C" w:rsidP="00C52F4A">
      <w:r>
        <w:t>— </w:t>
      </w:r>
      <w:r w:rsidR="00C52F4A" w:rsidRPr="00605EB6">
        <w:t>Oui</w:t>
      </w:r>
      <w:r w:rsidR="00C474C1">
        <w:t xml:space="preserve">, </w:t>
      </w:r>
      <w:r w:rsidR="00C52F4A" w:rsidRPr="00605EB6">
        <w:t>monsieur</w:t>
      </w:r>
      <w:r w:rsidR="00C474C1">
        <w:t xml:space="preserve">, </w:t>
      </w:r>
      <w:r w:rsidR="00C52F4A" w:rsidRPr="00605EB6">
        <w:t>Charles Chevry</w:t>
      </w:r>
      <w:r w:rsidR="00C474C1">
        <w:t xml:space="preserve"> ; </w:t>
      </w:r>
      <w:r w:rsidR="00C52F4A" w:rsidRPr="00605EB6">
        <w:t>ah</w:t>
      </w:r>
      <w:r w:rsidR="00C474C1">
        <w:t xml:space="preserve"> ! </w:t>
      </w:r>
      <w:r w:rsidR="00C52F4A" w:rsidRPr="00605EB6">
        <w:t>je n</w:t>
      </w:r>
      <w:r w:rsidR="00C474C1">
        <w:t>’</w:t>
      </w:r>
      <w:r w:rsidR="00C52F4A" w:rsidRPr="00605EB6">
        <w:t>ai pas oublié son nom</w:t>
      </w:r>
      <w:r w:rsidR="00C474C1">
        <w:t xml:space="preserve">. </w:t>
      </w:r>
      <w:r w:rsidR="00C52F4A" w:rsidRPr="00605EB6">
        <w:t>Le malheureux</w:t>
      </w:r>
      <w:r w:rsidR="00C474C1">
        <w:t xml:space="preserve"> !… </w:t>
      </w:r>
      <w:r w:rsidR="00C52F4A" w:rsidRPr="00605EB6">
        <w:t>Sans le vouloir</w:t>
      </w:r>
      <w:r w:rsidR="00C474C1">
        <w:t xml:space="preserve">, </w:t>
      </w:r>
      <w:r w:rsidR="00C52F4A" w:rsidRPr="00605EB6">
        <w:t>c</w:t>
      </w:r>
      <w:r w:rsidR="00C474C1">
        <w:t>’</w:t>
      </w:r>
      <w:r w:rsidR="00C52F4A" w:rsidRPr="00605EB6">
        <w:t>est moi</w:t>
      </w:r>
      <w:r w:rsidR="00C474C1">
        <w:t xml:space="preserve">, </w:t>
      </w:r>
      <w:r w:rsidR="00C52F4A" w:rsidRPr="00605EB6">
        <w:t>hélas</w:t>
      </w:r>
      <w:r w:rsidR="00C474C1">
        <w:t xml:space="preserve"> ! </w:t>
      </w:r>
      <w:r w:rsidR="00C52F4A" w:rsidRPr="00605EB6">
        <w:t>qui l</w:t>
      </w:r>
      <w:r w:rsidR="00C474C1">
        <w:t>’</w:t>
      </w:r>
      <w:r w:rsidR="00C52F4A" w:rsidRPr="00605EB6">
        <w:t>ai livré à ses assassins</w:t>
      </w:r>
      <w:r w:rsidR="00C474C1">
        <w:t> !</w:t>
      </w:r>
    </w:p>
    <w:p w14:paraId="3CA3CEF0" w14:textId="32F841D6" w:rsidR="00C474C1" w:rsidRDefault="0094609C" w:rsidP="00C52F4A">
      <w:r>
        <w:t>— </w:t>
      </w:r>
      <w:r w:rsidR="00C52F4A" w:rsidRPr="00605EB6">
        <w:t>Ah</w:t>
      </w:r>
      <w:r w:rsidR="00C474C1">
        <w:t xml:space="preserve"> ! </w:t>
      </w:r>
      <w:r w:rsidR="00C52F4A" w:rsidRPr="00605EB6">
        <w:t>Et comment cela</w:t>
      </w:r>
      <w:r w:rsidR="00C474C1">
        <w:t> ?</w:t>
      </w:r>
    </w:p>
    <w:p w14:paraId="792C2195" w14:textId="7010BB61" w:rsidR="00C474C1" w:rsidRDefault="0094609C" w:rsidP="00C52F4A">
      <w:r>
        <w:t>— </w:t>
      </w:r>
      <w:r w:rsidR="00C52F4A" w:rsidRPr="00605EB6">
        <w:t>Il faut donc que je parle</w:t>
      </w:r>
      <w:r w:rsidR="00C474C1">
        <w:t xml:space="preserve">, </w:t>
      </w:r>
      <w:r w:rsidR="00C52F4A" w:rsidRPr="00605EB6">
        <w:t>monsieur</w:t>
      </w:r>
      <w:r w:rsidR="00C474C1">
        <w:t> ?</w:t>
      </w:r>
    </w:p>
    <w:p w14:paraId="0A6A52A6" w14:textId="6273492A" w:rsidR="00C474C1" w:rsidRDefault="0094609C" w:rsidP="00C52F4A">
      <w:r>
        <w:t>— </w:t>
      </w:r>
      <w:r w:rsidR="00C52F4A" w:rsidRPr="00605EB6">
        <w:t>Il le faut absolument</w:t>
      </w:r>
      <w:r w:rsidR="00C474C1">
        <w:t>.</w:t>
      </w:r>
    </w:p>
    <w:p w14:paraId="6753E00E" w14:textId="36530E5D" w:rsidR="00C474C1" w:rsidRDefault="0094609C" w:rsidP="00C52F4A">
      <w:r>
        <w:t>— </w:t>
      </w:r>
      <w:r w:rsidR="00C52F4A" w:rsidRPr="00605EB6">
        <w:t>Un jour</w:t>
      </w:r>
      <w:r w:rsidR="00C474C1">
        <w:t xml:space="preserve">, </w:t>
      </w:r>
      <w:r w:rsidR="00C52F4A" w:rsidRPr="00605EB6">
        <w:t>un homme bien mis et jeune encore se présenta à l</w:t>
      </w:r>
      <w:r w:rsidR="00C474C1">
        <w:t>’</w:t>
      </w:r>
      <w:r w:rsidR="00C52F4A" w:rsidRPr="00605EB6">
        <w:t>hôtel de Simaise</w:t>
      </w:r>
      <w:r w:rsidR="00C474C1">
        <w:t xml:space="preserve">, </w:t>
      </w:r>
      <w:r w:rsidR="00C52F4A" w:rsidRPr="00605EB6">
        <w:t>demandant à parler à mon mari</w:t>
      </w:r>
      <w:r w:rsidR="00C474C1">
        <w:t xml:space="preserve">. </w:t>
      </w:r>
      <w:r w:rsidR="00C52F4A" w:rsidRPr="00605EB6">
        <w:t xml:space="preserve">Sur la réponse qui lui fut faite que </w:t>
      </w:r>
      <w:r w:rsidR="00C474C1">
        <w:t>M. de </w:t>
      </w:r>
      <w:r w:rsidR="00C52F4A" w:rsidRPr="00605EB6">
        <w:t>Simaise était absent</w:t>
      </w:r>
      <w:r w:rsidR="00C474C1">
        <w:t xml:space="preserve">, </w:t>
      </w:r>
      <w:r w:rsidR="00C52F4A" w:rsidRPr="00605EB6">
        <w:t>il témoigna le désir de me voir</w:t>
      </w:r>
      <w:r w:rsidR="00C474C1">
        <w:t xml:space="preserve">. </w:t>
      </w:r>
      <w:r w:rsidR="00C52F4A" w:rsidRPr="00605EB6">
        <w:t>Je le reçus</w:t>
      </w:r>
      <w:r w:rsidR="00C474C1">
        <w:t xml:space="preserve">. </w:t>
      </w:r>
      <w:r w:rsidR="00C52F4A" w:rsidRPr="00605EB6">
        <w:t>Il m</w:t>
      </w:r>
      <w:r w:rsidR="00C474C1">
        <w:t>’</w:t>
      </w:r>
      <w:r w:rsidR="00C52F4A" w:rsidRPr="00605EB6">
        <w:t>apprit qu</w:t>
      </w:r>
      <w:r w:rsidR="00C474C1">
        <w:t>’</w:t>
      </w:r>
      <w:r w:rsidR="00C52F4A" w:rsidRPr="00605EB6">
        <w:t>il se nommait Charles Chevry</w:t>
      </w:r>
      <w:r w:rsidR="00C474C1">
        <w:t xml:space="preserve">, </w:t>
      </w:r>
      <w:r w:rsidR="00C52F4A" w:rsidRPr="00605EB6">
        <w:t>qu</w:t>
      </w:r>
      <w:r w:rsidR="00C474C1">
        <w:t>’</w:t>
      </w:r>
      <w:r w:rsidR="00C52F4A" w:rsidRPr="00605EB6">
        <w:t>il arrivait des Indes avec sa femme et qu</w:t>
      </w:r>
      <w:r w:rsidR="00C474C1">
        <w:t>’</w:t>
      </w:r>
      <w:r w:rsidR="00C52F4A" w:rsidRPr="00605EB6">
        <w:t>il était à Paris depuis quelques jours seulement</w:t>
      </w:r>
      <w:r w:rsidR="00C474C1">
        <w:t>.</w:t>
      </w:r>
    </w:p>
    <w:p w14:paraId="5A6AFEB8" w14:textId="38CAD6E1" w:rsidR="00C474C1" w:rsidRDefault="00206969" w:rsidP="00C52F4A">
      <w:r>
        <w:t>»</w:t>
      </w:r>
      <w:r w:rsidR="00944DF1">
        <w:t> </w:t>
      </w:r>
      <w:r w:rsidR="0094609C">
        <w:t>— </w:t>
      </w:r>
      <w:r w:rsidR="00C52F4A" w:rsidRPr="00605EB6">
        <w:t>Ma femme et moi</w:t>
      </w:r>
      <w:r w:rsidR="00C474C1">
        <w:t xml:space="preserve">, </w:t>
      </w:r>
      <w:r w:rsidR="00C52F4A" w:rsidRPr="00605EB6">
        <w:t>me dit-il</w:t>
      </w:r>
      <w:r w:rsidR="00C474C1">
        <w:t xml:space="preserve">, </w:t>
      </w:r>
      <w:r w:rsidR="00C52F4A" w:rsidRPr="00605EB6">
        <w:t>nous devons notre bonheur</w:t>
      </w:r>
      <w:r w:rsidR="00C474C1">
        <w:t xml:space="preserve">, </w:t>
      </w:r>
      <w:r w:rsidR="00C52F4A" w:rsidRPr="00605EB6">
        <w:t>notre position</w:t>
      </w:r>
      <w:r w:rsidR="00C474C1">
        <w:t xml:space="preserve">, </w:t>
      </w:r>
      <w:r w:rsidR="00C52F4A" w:rsidRPr="00605EB6">
        <w:t xml:space="preserve">tout ce que nous possédons à </w:t>
      </w:r>
      <w:r w:rsidR="00C474C1">
        <w:t>M. </w:t>
      </w:r>
      <w:r w:rsidR="00C52F4A" w:rsidRPr="00605EB6">
        <w:t xml:space="preserve">le marquis et à </w:t>
      </w:r>
      <w:r w:rsidR="009A0CB4" w:rsidRPr="009A0CB4">
        <w:t>M</w:t>
      </w:r>
      <w:r w:rsidR="009A0CB4" w:rsidRPr="009A0CB4">
        <w:rPr>
          <w:vertAlign w:val="superscript"/>
        </w:rPr>
        <w:t>me</w:t>
      </w:r>
      <w:r w:rsidR="00C474C1">
        <w:t> </w:t>
      </w:r>
      <w:r w:rsidR="00C52F4A" w:rsidRPr="00605EB6">
        <w:t>la marquise de Chamarande</w:t>
      </w:r>
      <w:r w:rsidR="00C474C1">
        <w:t>.</w:t>
      </w:r>
    </w:p>
    <w:p w14:paraId="76239838" w14:textId="0230516B" w:rsidR="00C474C1" w:rsidRDefault="00206969" w:rsidP="00C52F4A">
      <w:r>
        <w:t>»</w:t>
      </w:r>
      <w:r w:rsidR="00944DF1">
        <w:t> </w:t>
      </w:r>
      <w:r w:rsidR="00C52F4A" w:rsidRPr="00605EB6">
        <w:t>Je crus d</w:t>
      </w:r>
      <w:r w:rsidR="00C474C1">
        <w:t>’</w:t>
      </w:r>
      <w:r w:rsidR="00C52F4A" w:rsidRPr="00605EB6">
        <w:t>abord qu</w:t>
      </w:r>
      <w:r w:rsidR="00C474C1">
        <w:t>’</w:t>
      </w:r>
      <w:r w:rsidR="00C52F4A" w:rsidRPr="00605EB6">
        <w:t>il s</w:t>
      </w:r>
      <w:r w:rsidR="00C474C1">
        <w:t>’</w:t>
      </w:r>
      <w:r w:rsidR="00C52F4A" w:rsidRPr="00605EB6">
        <w:t>agissait de la mère de mon mari</w:t>
      </w:r>
      <w:r w:rsidR="00C474C1">
        <w:t xml:space="preserve">, </w:t>
      </w:r>
      <w:r w:rsidR="00C52F4A" w:rsidRPr="00605EB6">
        <w:t>laquelle avait épousé en premières noces le marquis de Chamarande</w:t>
      </w:r>
      <w:r w:rsidR="00C474C1">
        <w:t xml:space="preserve">. </w:t>
      </w:r>
      <w:r w:rsidR="00C52F4A" w:rsidRPr="00605EB6">
        <w:t>Mais le visiteur ne me laissa pas longtemps dans mon erreur</w:t>
      </w:r>
      <w:r w:rsidR="00C474C1">
        <w:t xml:space="preserve">. </w:t>
      </w:r>
      <w:r w:rsidR="00C52F4A" w:rsidRPr="00605EB6">
        <w:t>Je fus donc étrangement étonnée en apprenant que le marquis de Chamarande</w:t>
      </w:r>
      <w:r w:rsidR="00C474C1">
        <w:t xml:space="preserve">, </w:t>
      </w:r>
      <w:r w:rsidR="00C52F4A" w:rsidRPr="00605EB6">
        <w:t>frère aîné de mon mari</w:t>
      </w:r>
      <w:r w:rsidR="00C474C1">
        <w:t xml:space="preserve">, </w:t>
      </w:r>
      <w:r w:rsidR="00C52F4A" w:rsidRPr="00605EB6">
        <w:t>mort en mer quelques années auparavant</w:t>
      </w:r>
      <w:r w:rsidR="00C474C1">
        <w:t xml:space="preserve">, </w:t>
      </w:r>
      <w:r w:rsidR="00C52F4A" w:rsidRPr="00605EB6">
        <w:t>s</w:t>
      </w:r>
      <w:r w:rsidR="00C474C1">
        <w:t>’</w:t>
      </w:r>
      <w:r w:rsidR="00C52F4A" w:rsidRPr="00605EB6">
        <w:t>était marié à Batavia</w:t>
      </w:r>
      <w:r w:rsidR="00C474C1">
        <w:t>.</w:t>
      </w:r>
    </w:p>
    <w:p w14:paraId="0CCD3C82" w14:textId="2A535DDB" w:rsidR="00C474C1" w:rsidRDefault="00206969" w:rsidP="00C52F4A">
      <w:r>
        <w:t>»</w:t>
      </w:r>
      <w:r w:rsidR="00944DF1">
        <w:t> </w:t>
      </w:r>
      <w:r w:rsidR="00C52F4A" w:rsidRPr="00605EB6">
        <w:t xml:space="preserve">Comme </w:t>
      </w:r>
      <w:r w:rsidR="00C474C1">
        <w:t>M. de </w:t>
      </w:r>
      <w:r w:rsidR="00C52F4A" w:rsidRPr="00605EB6">
        <w:t>Simaise</w:t>
      </w:r>
      <w:r w:rsidR="00C474C1">
        <w:t xml:space="preserve">, </w:t>
      </w:r>
      <w:r w:rsidR="00C52F4A" w:rsidRPr="00605EB6">
        <w:t>en me parlant de son frère</w:t>
      </w:r>
      <w:r w:rsidR="00C474C1">
        <w:t xml:space="preserve">, </w:t>
      </w:r>
      <w:r w:rsidR="00C52F4A" w:rsidRPr="00605EB6">
        <w:t>ne m</w:t>
      </w:r>
      <w:r w:rsidR="00C474C1">
        <w:t>’</w:t>
      </w:r>
      <w:r w:rsidR="00C52F4A" w:rsidRPr="00605EB6">
        <w:t>avait jamais dit qu</w:t>
      </w:r>
      <w:r w:rsidR="00C474C1">
        <w:t>’</w:t>
      </w:r>
      <w:r w:rsidR="00C52F4A" w:rsidRPr="00605EB6">
        <w:t>il fût marié</w:t>
      </w:r>
      <w:r w:rsidR="00C474C1">
        <w:t xml:space="preserve">, </w:t>
      </w:r>
      <w:r w:rsidR="00C52F4A" w:rsidRPr="00605EB6">
        <w:t>je témoignai un doute à cet égard</w:t>
      </w:r>
      <w:r w:rsidR="00C474C1">
        <w:t xml:space="preserve">. </w:t>
      </w:r>
      <w:r w:rsidR="00C52F4A" w:rsidRPr="00605EB6">
        <w:t xml:space="preserve">Aussitôt </w:t>
      </w:r>
      <w:r w:rsidR="00C474C1">
        <w:t>M. </w:t>
      </w:r>
      <w:r w:rsidR="00C52F4A" w:rsidRPr="00605EB6">
        <w:t>Charles Chevry plaça sous mes yeux un contrat et un acte de mariage</w:t>
      </w:r>
      <w:r w:rsidR="00C474C1">
        <w:t xml:space="preserve">. </w:t>
      </w:r>
      <w:r w:rsidR="00C52F4A" w:rsidRPr="00605EB6">
        <w:t>Je restai confondue</w:t>
      </w:r>
      <w:r w:rsidR="00C474C1">
        <w:t>.</w:t>
      </w:r>
    </w:p>
    <w:p w14:paraId="13BAB5F4" w14:textId="6AFE94EE" w:rsidR="00C474C1" w:rsidRDefault="00206969" w:rsidP="00C52F4A">
      <w:r>
        <w:lastRenderedPageBreak/>
        <w:t>»</w:t>
      </w:r>
      <w:r w:rsidR="00944DF1">
        <w:t> </w:t>
      </w:r>
      <w:r w:rsidR="00C52F4A" w:rsidRPr="00605EB6">
        <w:t xml:space="preserve">Alors </w:t>
      </w:r>
      <w:r w:rsidR="00C474C1">
        <w:t>M. </w:t>
      </w:r>
      <w:r w:rsidR="00C52F4A" w:rsidRPr="00605EB6">
        <w:t>Charles Chevry m</w:t>
      </w:r>
      <w:r w:rsidR="00C474C1">
        <w:t>’</w:t>
      </w:r>
      <w:r w:rsidR="00C52F4A" w:rsidRPr="00605EB6">
        <w:t>apprit que</w:t>
      </w:r>
      <w:r w:rsidR="00C474C1">
        <w:t xml:space="preserve">, </w:t>
      </w:r>
      <w:r w:rsidR="00C52F4A" w:rsidRPr="00605EB6">
        <w:t>l</w:t>
      </w:r>
      <w:r w:rsidR="00C474C1">
        <w:t>’</w:t>
      </w:r>
      <w:r w:rsidR="00C52F4A" w:rsidRPr="00605EB6">
        <w:t>année même de sa mort</w:t>
      </w:r>
      <w:r w:rsidR="00C474C1">
        <w:t xml:space="preserve">, </w:t>
      </w:r>
      <w:r w:rsidR="00C52F4A" w:rsidRPr="00605EB6">
        <w:t>après avoir réalisé une partie de sa fortune</w:t>
      </w:r>
      <w:r w:rsidR="00C474C1">
        <w:t xml:space="preserve">, </w:t>
      </w:r>
      <w:r w:rsidR="00C52F4A" w:rsidRPr="00605EB6">
        <w:t>soit près de quatre millions</w:t>
      </w:r>
      <w:r w:rsidR="00C474C1">
        <w:t xml:space="preserve">, </w:t>
      </w:r>
      <w:r w:rsidR="00C52F4A" w:rsidRPr="00605EB6">
        <w:t>le marquis de Chamarande avait conduit sa jeune femme en France</w:t>
      </w:r>
      <w:r w:rsidR="00C474C1">
        <w:t xml:space="preserve">, </w:t>
      </w:r>
      <w:r w:rsidR="00C52F4A" w:rsidRPr="00605EB6">
        <w:t>où il avait résolu de se fixer définitivement</w:t>
      </w:r>
      <w:r w:rsidR="00C474C1">
        <w:t>.</w:t>
      </w:r>
    </w:p>
    <w:p w14:paraId="2CBDFC45" w14:textId="50FB7114" w:rsidR="00C474C1" w:rsidRDefault="00206969" w:rsidP="00C52F4A">
      <w:r>
        <w:t>»</w:t>
      </w:r>
      <w:r w:rsidR="00944DF1">
        <w:t> </w:t>
      </w:r>
      <w:r w:rsidR="0094609C">
        <w:t>— </w:t>
      </w:r>
      <w:r w:rsidR="00C52F4A" w:rsidRPr="00605EB6">
        <w:t xml:space="preserve">Depuis la mort de </w:t>
      </w:r>
      <w:r w:rsidR="00C474C1">
        <w:t>M. </w:t>
      </w:r>
      <w:r w:rsidR="00C52F4A" w:rsidRPr="00605EB6">
        <w:t>le marquis</w:t>
      </w:r>
      <w:r w:rsidR="00C474C1">
        <w:t xml:space="preserve">, </w:t>
      </w:r>
      <w:r w:rsidR="00C52F4A" w:rsidRPr="00605EB6">
        <w:t>continua Charles Chevry</w:t>
      </w:r>
      <w:r w:rsidR="00C474C1">
        <w:t xml:space="preserve">, </w:t>
      </w:r>
      <w:r w:rsidR="00C52F4A" w:rsidRPr="00605EB6">
        <w:t>nous avons écrit</w:t>
      </w:r>
      <w:r w:rsidR="00C474C1">
        <w:t xml:space="preserve">, </w:t>
      </w:r>
      <w:r w:rsidR="00C52F4A" w:rsidRPr="00605EB6">
        <w:t>ma femme et moi</w:t>
      </w:r>
      <w:r w:rsidR="00C474C1">
        <w:t xml:space="preserve">, </w:t>
      </w:r>
      <w:r w:rsidR="00C52F4A" w:rsidRPr="00605EB6">
        <w:t xml:space="preserve">plusieurs lettres à </w:t>
      </w:r>
      <w:r w:rsidR="009A0CB4" w:rsidRPr="009A0CB4">
        <w:t>M</w:t>
      </w:r>
      <w:r w:rsidR="009A0CB4" w:rsidRPr="009A0CB4">
        <w:rPr>
          <w:vertAlign w:val="superscript"/>
        </w:rPr>
        <w:t>me</w:t>
      </w:r>
      <w:r w:rsidR="00C474C1">
        <w:t> </w:t>
      </w:r>
      <w:r w:rsidR="00C52F4A" w:rsidRPr="00605EB6">
        <w:t>la marquise</w:t>
      </w:r>
      <w:r w:rsidR="00C474C1">
        <w:t xml:space="preserve">. </w:t>
      </w:r>
      <w:r w:rsidR="00C52F4A" w:rsidRPr="00605EB6">
        <w:t>Elles sont toutes restées sans réponse</w:t>
      </w:r>
      <w:r w:rsidR="00C474C1">
        <w:t xml:space="preserve">. </w:t>
      </w:r>
      <w:r w:rsidR="00C52F4A" w:rsidRPr="00605EB6">
        <w:t xml:space="preserve">Nous avons écrit aussi à </w:t>
      </w:r>
      <w:r w:rsidR="00C474C1">
        <w:t>M. </w:t>
      </w:r>
      <w:r w:rsidR="00C52F4A" w:rsidRPr="00605EB6">
        <w:t>le baron de Simaise</w:t>
      </w:r>
      <w:r w:rsidR="00C474C1">
        <w:t xml:space="preserve"> : ; </w:t>
      </w:r>
      <w:r w:rsidR="00C52F4A" w:rsidRPr="00605EB6">
        <w:t>il n</w:t>
      </w:r>
      <w:r w:rsidR="00C474C1">
        <w:t>’</w:t>
      </w:r>
      <w:r w:rsidR="00C52F4A" w:rsidRPr="00605EB6">
        <w:t>a pas répondu</w:t>
      </w:r>
      <w:r w:rsidR="00C474C1">
        <w:t>.</w:t>
      </w:r>
    </w:p>
    <w:p w14:paraId="49917D5F" w14:textId="5BF6F79D" w:rsidR="00C474C1" w:rsidRDefault="000966A6" w:rsidP="00C52F4A">
      <w:r>
        <w:t>»</w:t>
      </w:r>
      <w:r w:rsidR="00944DF1">
        <w:t> ”</w:t>
      </w:r>
      <w:r w:rsidR="00C52F4A" w:rsidRPr="00605EB6">
        <w:t xml:space="preserve">Nous avons passé plusieurs années très inquiets au sujet de </w:t>
      </w:r>
      <w:r w:rsidR="009A0CB4" w:rsidRPr="009A0CB4">
        <w:t>M</w:t>
      </w:r>
      <w:r w:rsidR="009A0CB4" w:rsidRPr="009A0CB4">
        <w:rPr>
          <w:vertAlign w:val="superscript"/>
        </w:rPr>
        <w:t>me</w:t>
      </w:r>
      <w:r w:rsidR="00C474C1">
        <w:t> </w:t>
      </w:r>
      <w:r w:rsidR="00C52F4A" w:rsidRPr="00605EB6">
        <w:t>la marquise et de son enfant</w:t>
      </w:r>
      <w:r w:rsidR="004540F3">
        <w:t> ;</w:t>
      </w:r>
      <w:r w:rsidR="00C474C1">
        <w:t xml:space="preserve"> </w:t>
      </w:r>
      <w:r w:rsidR="00C52F4A" w:rsidRPr="00605EB6">
        <w:t>car</w:t>
      </w:r>
      <w:r w:rsidR="00C474C1">
        <w:t xml:space="preserve">, </w:t>
      </w:r>
      <w:r w:rsidR="00C52F4A" w:rsidRPr="00605EB6">
        <w:t>dans la dernière lettre qu</w:t>
      </w:r>
      <w:r w:rsidR="00C474C1">
        <w:t>’</w:t>
      </w:r>
      <w:r w:rsidR="00C52F4A" w:rsidRPr="00605EB6">
        <w:t>elle nous a écrite</w:t>
      </w:r>
      <w:r w:rsidR="00C474C1">
        <w:t xml:space="preserve">, </w:t>
      </w:r>
      <w:r w:rsidR="00C52F4A" w:rsidRPr="00605EB6">
        <w:t xml:space="preserve">pendant que </w:t>
      </w:r>
      <w:r w:rsidR="00C474C1">
        <w:t>M. </w:t>
      </w:r>
      <w:r w:rsidR="00C52F4A" w:rsidRPr="00605EB6">
        <w:t>le marquis faisait la traversée dans laquelle il a péri</w:t>
      </w:r>
      <w:r w:rsidR="00C474C1">
        <w:t xml:space="preserve">, </w:t>
      </w:r>
      <w:r w:rsidR="00C52F4A" w:rsidRPr="00605EB6">
        <w:t>elle nous annonçait que</w:t>
      </w:r>
      <w:r w:rsidR="00C474C1">
        <w:t xml:space="preserve">, </w:t>
      </w:r>
      <w:r w:rsidR="00C52F4A" w:rsidRPr="00605EB6">
        <w:t>bientôt</w:t>
      </w:r>
      <w:r w:rsidR="00C474C1">
        <w:t xml:space="preserve">, </w:t>
      </w:r>
      <w:r w:rsidR="00C52F4A" w:rsidRPr="00605EB6">
        <w:t>elle serait mère</w:t>
      </w:r>
      <w:r w:rsidR="00C474C1">
        <w:t xml:space="preserve">. </w:t>
      </w:r>
      <w:r w:rsidR="00C52F4A" w:rsidRPr="00605EB6">
        <w:t>Enfin</w:t>
      </w:r>
      <w:r w:rsidR="00C474C1">
        <w:t xml:space="preserve">, </w:t>
      </w:r>
      <w:r w:rsidR="00C52F4A" w:rsidRPr="00605EB6">
        <w:t>nous trouvant assez riches avec quatre cent mille francs</w:t>
      </w:r>
      <w:r w:rsidR="00C474C1">
        <w:t xml:space="preserve">, </w:t>
      </w:r>
      <w:r w:rsidR="00C52F4A" w:rsidRPr="00605EB6">
        <w:t>nous avons cédé notre maison de commerce et nous nous sommes embarqués sur un bâtiment de la compagnie des Indes pour venir en France</w:t>
      </w:r>
      <w:r w:rsidR="00C474C1">
        <w:t xml:space="preserve">, </w:t>
      </w:r>
      <w:r w:rsidR="00C52F4A" w:rsidRPr="00605EB6">
        <w:t>afin de savoir ce qu</w:t>
      </w:r>
      <w:r w:rsidR="00C474C1">
        <w:t>’</w:t>
      </w:r>
      <w:r w:rsidR="00C52F4A" w:rsidRPr="00605EB6">
        <w:t xml:space="preserve">est devenue </w:t>
      </w:r>
      <w:r w:rsidR="009A0CB4" w:rsidRPr="009A0CB4">
        <w:t>M</w:t>
      </w:r>
      <w:r w:rsidR="009A0CB4" w:rsidRPr="009A0CB4">
        <w:rPr>
          <w:vertAlign w:val="superscript"/>
        </w:rPr>
        <w:t>me</w:t>
      </w:r>
      <w:r w:rsidR="00C474C1">
        <w:t> </w:t>
      </w:r>
      <w:r w:rsidR="00C52F4A" w:rsidRPr="00605EB6">
        <w:t>la marquise de Chamarande</w:t>
      </w:r>
      <w:r w:rsidR="00C474C1">
        <w:t>.</w:t>
      </w:r>
    </w:p>
    <w:p w14:paraId="675AC125" w14:textId="11CFAF2C" w:rsidR="00C474C1" w:rsidRDefault="000966A6" w:rsidP="00C52F4A">
      <w:r>
        <w:t>» ”</w:t>
      </w:r>
      <w:r w:rsidR="00C52F4A" w:rsidRPr="00605EB6">
        <w:t xml:space="preserve">Avant de me présenter chez </w:t>
      </w:r>
      <w:r w:rsidR="00C474C1">
        <w:t>M. </w:t>
      </w:r>
      <w:r w:rsidR="00C52F4A" w:rsidRPr="00605EB6">
        <w:t>le baron de Simaise</w:t>
      </w:r>
      <w:r w:rsidR="00C474C1">
        <w:t xml:space="preserve">, </w:t>
      </w:r>
      <w:r w:rsidR="00C52F4A" w:rsidRPr="00605EB6">
        <w:t>j</w:t>
      </w:r>
      <w:r w:rsidR="00C474C1">
        <w:t>’</w:t>
      </w:r>
      <w:r w:rsidR="00C52F4A" w:rsidRPr="00605EB6">
        <w:t>ai cru devoir faire prendre quelques renseignements</w:t>
      </w:r>
      <w:r w:rsidR="00C474C1">
        <w:t>.</w:t>
      </w:r>
    </w:p>
    <w:p w14:paraId="520CCF9F" w14:textId="592DEEDF" w:rsidR="00C474C1" w:rsidRDefault="000966A6" w:rsidP="00C52F4A">
      <w:r>
        <w:t>» ”</w:t>
      </w:r>
      <w:r w:rsidR="00C52F4A" w:rsidRPr="00605EB6">
        <w:t>Ces renseignements ne m</w:t>
      </w:r>
      <w:r w:rsidR="00C474C1">
        <w:t>’</w:t>
      </w:r>
      <w:r w:rsidR="00C52F4A" w:rsidRPr="00605EB6">
        <w:t xml:space="preserve">ont pas appris </w:t>
      </w:r>
      <w:r w:rsidR="000532E8" w:rsidRPr="00605EB6">
        <w:t>grand</w:t>
      </w:r>
      <w:r w:rsidR="00C474C1">
        <w:t>’</w:t>
      </w:r>
      <w:r w:rsidR="00C52F4A" w:rsidRPr="00605EB6">
        <w:t>chose</w:t>
      </w:r>
      <w:r w:rsidR="00C474C1">
        <w:t xml:space="preserve">. </w:t>
      </w:r>
      <w:r w:rsidR="00C52F4A" w:rsidRPr="00605EB6">
        <w:t>On n</w:t>
      </w:r>
      <w:r w:rsidR="00C474C1">
        <w:t>’</w:t>
      </w:r>
      <w:r w:rsidR="00C52F4A" w:rsidRPr="00605EB6">
        <w:t>a jamais entendu parler de la marquise de Chamarande</w:t>
      </w:r>
      <w:r w:rsidR="00C474C1">
        <w:t xml:space="preserve">, </w:t>
      </w:r>
      <w:r w:rsidR="00C52F4A" w:rsidRPr="00605EB6">
        <w:t>amenée en France par son mari et confiée par lui à son frère</w:t>
      </w:r>
      <w:r w:rsidR="00C474C1">
        <w:t xml:space="preserve">. </w:t>
      </w:r>
      <w:r w:rsidR="00C52F4A" w:rsidRPr="00605EB6">
        <w:t xml:space="preserve">Mais il paraît que la situation de fortune de </w:t>
      </w:r>
      <w:r w:rsidR="00C474C1">
        <w:t>M. </w:t>
      </w:r>
      <w:r w:rsidR="00C52F4A" w:rsidRPr="00605EB6">
        <w:t>le baron a subitement changé</w:t>
      </w:r>
      <w:r w:rsidR="00C474C1">
        <w:t xml:space="preserve">, </w:t>
      </w:r>
      <w:r w:rsidR="00C52F4A" w:rsidRPr="00605EB6">
        <w:t xml:space="preserve">et cela immédiatement après la mort de </w:t>
      </w:r>
      <w:r w:rsidR="00C474C1">
        <w:t>M. </w:t>
      </w:r>
      <w:r w:rsidR="00C52F4A" w:rsidRPr="00605EB6">
        <w:t>le marquis</w:t>
      </w:r>
      <w:r w:rsidR="00C474C1">
        <w:t>.</w:t>
      </w:r>
    </w:p>
    <w:p w14:paraId="4CDD544F" w14:textId="7A4253CC" w:rsidR="00C474C1" w:rsidRDefault="000966A6" w:rsidP="00C52F4A">
      <w:r>
        <w:t>» ”</w:t>
      </w:r>
      <w:r w:rsidR="00C52F4A" w:rsidRPr="00605EB6">
        <w:t>Que conclure de cela</w:t>
      </w:r>
      <w:r w:rsidR="00C474C1">
        <w:t xml:space="preserve"> ? </w:t>
      </w:r>
      <w:r w:rsidR="00C52F4A" w:rsidRPr="00605EB6">
        <w:t>Je ne vous cache pas</w:t>
      </w:r>
      <w:r w:rsidR="00C474C1">
        <w:t xml:space="preserve">, </w:t>
      </w:r>
      <w:r w:rsidR="00C52F4A" w:rsidRPr="00605EB6">
        <w:t>madame</w:t>
      </w:r>
      <w:r w:rsidR="00C474C1">
        <w:t xml:space="preserve">, </w:t>
      </w:r>
      <w:r w:rsidR="00C52F4A" w:rsidRPr="00605EB6">
        <w:t>que je soupçonne le baron de Simaise d</w:t>
      </w:r>
      <w:r w:rsidR="00C474C1">
        <w:t>’</w:t>
      </w:r>
      <w:r w:rsidR="00C52F4A" w:rsidRPr="00605EB6">
        <w:t>avoir fait disparaître sa belle-sœur afin de s</w:t>
      </w:r>
      <w:r w:rsidR="00C474C1">
        <w:t>’</w:t>
      </w:r>
      <w:r w:rsidR="00C52F4A" w:rsidRPr="00605EB6">
        <w:t>emparer de sa fortune</w:t>
      </w:r>
      <w:r w:rsidR="00C474C1">
        <w:t xml:space="preserve">. </w:t>
      </w:r>
      <w:r w:rsidR="00C52F4A" w:rsidRPr="00605EB6">
        <w:t xml:space="preserve">Dans tous les </w:t>
      </w:r>
      <w:r w:rsidR="00C52F4A" w:rsidRPr="00605EB6">
        <w:lastRenderedPageBreak/>
        <w:t>cas</w:t>
      </w:r>
      <w:r w:rsidR="00C474C1">
        <w:t xml:space="preserve">, </w:t>
      </w:r>
      <w:r w:rsidR="00C52F4A" w:rsidRPr="00605EB6">
        <w:t>il y a là un mystère</w:t>
      </w:r>
      <w:r w:rsidR="00C474C1">
        <w:t xml:space="preserve">, </w:t>
      </w:r>
      <w:r w:rsidR="00C52F4A" w:rsidRPr="00605EB6">
        <w:t>une chose ténébreuse que je veux éclaircir</w:t>
      </w:r>
      <w:r w:rsidR="00C474C1">
        <w:t xml:space="preserve">. </w:t>
      </w:r>
      <w:r w:rsidR="00C52F4A" w:rsidRPr="00605EB6">
        <w:t>Peut-être aurais-je déjà dû m</w:t>
      </w:r>
      <w:r w:rsidR="00C474C1">
        <w:t>’</w:t>
      </w:r>
      <w:r w:rsidR="00C52F4A" w:rsidRPr="00605EB6">
        <w:t>adresser aux tribunaux</w:t>
      </w:r>
      <w:r w:rsidR="00C474C1">
        <w:t xml:space="preserve"> ; </w:t>
      </w:r>
      <w:r w:rsidR="00C52F4A" w:rsidRPr="00605EB6">
        <w:t>je serai probablement forcé de le faire</w:t>
      </w:r>
      <w:r w:rsidR="00C474C1">
        <w:t xml:space="preserve"> ; </w:t>
      </w:r>
      <w:r w:rsidR="00FF2B7F">
        <w:t>m</w:t>
      </w:r>
      <w:r w:rsidR="00FF2B7F" w:rsidRPr="00605EB6">
        <w:t>ais</w:t>
      </w:r>
      <w:r w:rsidR="00C474C1">
        <w:t xml:space="preserve">, </w:t>
      </w:r>
      <w:r w:rsidR="00C52F4A" w:rsidRPr="00605EB6">
        <w:t xml:space="preserve">en souvenir de </w:t>
      </w:r>
      <w:r w:rsidR="00C474C1">
        <w:t>M. </w:t>
      </w:r>
      <w:r w:rsidR="00C52F4A" w:rsidRPr="00605EB6">
        <w:t>le marquis de Chamarande</w:t>
      </w:r>
      <w:r w:rsidR="00C474C1">
        <w:t xml:space="preserve">, </w:t>
      </w:r>
      <w:r w:rsidR="00C52F4A" w:rsidRPr="00605EB6">
        <w:t>mon bienfaiteur</w:t>
      </w:r>
      <w:r w:rsidR="00C474C1">
        <w:t xml:space="preserve">, </w:t>
      </w:r>
      <w:r w:rsidR="00C52F4A" w:rsidRPr="00605EB6">
        <w:t>je crois devoir</w:t>
      </w:r>
      <w:r w:rsidR="00C474C1">
        <w:t xml:space="preserve">, </w:t>
      </w:r>
      <w:r w:rsidR="00C52F4A" w:rsidRPr="00605EB6">
        <w:t>avant de saisir la justice</w:t>
      </w:r>
      <w:r w:rsidR="00C474C1">
        <w:t xml:space="preserve">, </w:t>
      </w:r>
      <w:r w:rsidR="00C52F4A" w:rsidRPr="00605EB6">
        <w:t xml:space="preserve">demander des explications à </w:t>
      </w:r>
      <w:r w:rsidR="00C474C1">
        <w:t>M. </w:t>
      </w:r>
      <w:r w:rsidR="00C52F4A" w:rsidRPr="00605EB6">
        <w:t>le baron de Simaise</w:t>
      </w:r>
      <w:r w:rsidR="00C474C1">
        <w:t>.</w:t>
      </w:r>
    </w:p>
    <w:p w14:paraId="3A0F10BD" w14:textId="77777777" w:rsidR="00C474C1" w:rsidRDefault="00C474C1" w:rsidP="00C52F4A">
      <w:r>
        <w:t>» </w:t>
      </w:r>
      <w:r w:rsidR="00C52F4A" w:rsidRPr="00605EB6">
        <w:t>Autant que je puis me rappeler</w:t>
      </w:r>
      <w:r>
        <w:t xml:space="preserve">, </w:t>
      </w:r>
      <w:r w:rsidR="00C52F4A" w:rsidRPr="00605EB6">
        <w:t>monsieur</w:t>
      </w:r>
      <w:r>
        <w:t xml:space="preserve">, </w:t>
      </w:r>
      <w:r w:rsidR="00C52F4A" w:rsidRPr="00605EB6">
        <w:t>c</w:t>
      </w:r>
      <w:r>
        <w:t>’</w:t>
      </w:r>
      <w:r w:rsidR="00C52F4A" w:rsidRPr="00605EB6">
        <w:t>est ainsi que me parla le malheureux Charles Chevry</w:t>
      </w:r>
      <w:r>
        <w:t xml:space="preserve">. </w:t>
      </w:r>
      <w:r w:rsidR="00C52F4A" w:rsidRPr="00605EB6">
        <w:t>Je l</w:t>
      </w:r>
      <w:r>
        <w:t>’</w:t>
      </w:r>
      <w:r w:rsidR="00C52F4A" w:rsidRPr="00605EB6">
        <w:t>avais écouté avec une émotion</w:t>
      </w:r>
      <w:r>
        <w:t xml:space="preserve">, </w:t>
      </w:r>
      <w:r w:rsidR="00C52F4A" w:rsidRPr="00605EB6">
        <w:t>un saisissement faciles à comprendre</w:t>
      </w:r>
      <w:r>
        <w:t xml:space="preserve">. </w:t>
      </w:r>
      <w:r w:rsidR="00C52F4A" w:rsidRPr="00605EB6">
        <w:t>Pendant assez longtemps</w:t>
      </w:r>
      <w:r>
        <w:t xml:space="preserve">, </w:t>
      </w:r>
      <w:r w:rsidR="00C52F4A" w:rsidRPr="00605EB6">
        <w:t>je fus incapable</w:t>
      </w:r>
      <w:r>
        <w:t xml:space="preserve">, </w:t>
      </w:r>
      <w:r w:rsidR="00C52F4A" w:rsidRPr="00605EB6">
        <w:t>de lui répondre</w:t>
      </w:r>
      <w:r>
        <w:t xml:space="preserve"> : </w:t>
      </w:r>
      <w:r w:rsidR="00C52F4A" w:rsidRPr="00605EB6">
        <w:t>la voix me manquait</w:t>
      </w:r>
      <w:r>
        <w:t xml:space="preserve">, </w:t>
      </w:r>
      <w:r w:rsidR="00C52F4A" w:rsidRPr="00605EB6">
        <w:t>j</w:t>
      </w:r>
      <w:r>
        <w:t>’</w:t>
      </w:r>
      <w:r w:rsidR="00C52F4A" w:rsidRPr="00605EB6">
        <w:t>étouffais</w:t>
      </w:r>
      <w:r>
        <w:t xml:space="preserve">… </w:t>
      </w:r>
      <w:r w:rsidR="00C52F4A" w:rsidRPr="00605EB6">
        <w:t>J</w:t>
      </w:r>
      <w:r>
        <w:t>’</w:t>
      </w:r>
      <w:r w:rsidR="00C52F4A" w:rsidRPr="00605EB6">
        <w:t>étais terrifiée</w:t>
      </w:r>
      <w:r>
        <w:t xml:space="preserve">, </w:t>
      </w:r>
      <w:r w:rsidR="00C52F4A" w:rsidRPr="00605EB6">
        <w:t>écrasée</w:t>
      </w:r>
      <w:r>
        <w:t> !</w:t>
      </w:r>
    </w:p>
    <w:p w14:paraId="3B8DFD2C" w14:textId="77777777" w:rsidR="00C474C1" w:rsidRDefault="00C474C1" w:rsidP="00C52F4A">
      <w:r>
        <w:t>» </w:t>
      </w:r>
      <w:r w:rsidR="00C52F4A" w:rsidRPr="00605EB6">
        <w:t>Hélas</w:t>
      </w:r>
      <w:r>
        <w:t xml:space="preserve"> ! </w:t>
      </w:r>
      <w:r w:rsidR="00C52F4A" w:rsidRPr="00605EB6">
        <w:t>je ne pouvais me faire aucune illusion</w:t>
      </w:r>
      <w:r>
        <w:t xml:space="preserve"> ; </w:t>
      </w:r>
      <w:r w:rsidR="00C52F4A" w:rsidRPr="00605EB6">
        <w:t>il m</w:t>
      </w:r>
      <w:r>
        <w:t>’</w:t>
      </w:r>
      <w:r w:rsidR="00C52F4A" w:rsidRPr="00605EB6">
        <w:t>était prouvé d</w:t>
      </w:r>
      <w:r>
        <w:t>’</w:t>
      </w:r>
      <w:r w:rsidR="00C52F4A" w:rsidRPr="00605EB6">
        <w:t>une façon éclatante que le baron de Simaise était un misérable</w:t>
      </w:r>
      <w:r>
        <w:t> !</w:t>
      </w:r>
    </w:p>
    <w:p w14:paraId="2A95415D" w14:textId="77777777" w:rsidR="00C474C1" w:rsidRDefault="00C474C1" w:rsidP="00C52F4A">
      <w:r>
        <w:t>» </w:t>
      </w:r>
      <w:r w:rsidR="00C52F4A" w:rsidRPr="00605EB6">
        <w:t>Je remerciai Charles Chevry de la confiance qu</w:t>
      </w:r>
      <w:r>
        <w:t>’</w:t>
      </w:r>
      <w:r w:rsidR="00C52F4A" w:rsidRPr="00605EB6">
        <w:t>il m</w:t>
      </w:r>
      <w:r>
        <w:t>’</w:t>
      </w:r>
      <w:r w:rsidR="00C52F4A" w:rsidRPr="00605EB6">
        <w:t>avait témoignée</w:t>
      </w:r>
      <w:r>
        <w:t xml:space="preserve">, </w:t>
      </w:r>
      <w:r w:rsidR="00C52F4A" w:rsidRPr="00605EB6">
        <w:t>et</w:t>
      </w:r>
      <w:r>
        <w:t xml:space="preserve">, </w:t>
      </w:r>
      <w:r w:rsidR="00C52F4A" w:rsidRPr="00605EB6">
        <w:t>après lui avoir vivement recommandé d</w:t>
      </w:r>
      <w:r>
        <w:t>’</w:t>
      </w:r>
      <w:r w:rsidR="00C52F4A" w:rsidRPr="00605EB6">
        <w:t>éviter un scandale public en s</w:t>
      </w:r>
      <w:r>
        <w:t>’</w:t>
      </w:r>
      <w:r w:rsidR="00C52F4A" w:rsidRPr="00605EB6">
        <w:t>adressant à la justice</w:t>
      </w:r>
      <w:r>
        <w:t xml:space="preserve">, </w:t>
      </w:r>
      <w:r w:rsidR="00C52F4A" w:rsidRPr="00605EB6">
        <w:t>je l</w:t>
      </w:r>
      <w:r>
        <w:t>’</w:t>
      </w:r>
      <w:r w:rsidR="00C52F4A" w:rsidRPr="00605EB6">
        <w:t>engageai à continuer secrètement ses recherches et je lui promis que</w:t>
      </w:r>
      <w:r>
        <w:t xml:space="preserve">, </w:t>
      </w:r>
      <w:r w:rsidR="00C52F4A" w:rsidRPr="00605EB6">
        <w:t>de mon côté</w:t>
      </w:r>
      <w:r>
        <w:t xml:space="preserve">, </w:t>
      </w:r>
      <w:r w:rsidR="00C52F4A" w:rsidRPr="00605EB6">
        <w:t>je mettrais tout en œuvre pour l</w:t>
      </w:r>
      <w:r>
        <w:t>’</w:t>
      </w:r>
      <w:r w:rsidR="00C52F4A" w:rsidRPr="00605EB6">
        <w:t>aider à savoir ce qu</w:t>
      </w:r>
      <w:r>
        <w:t>’</w:t>
      </w:r>
      <w:r w:rsidR="00C52F4A" w:rsidRPr="00605EB6">
        <w:t>était devenue la marquise de Chamarande</w:t>
      </w:r>
      <w:r>
        <w:t>.</w:t>
      </w:r>
    </w:p>
    <w:p w14:paraId="0B8FA910" w14:textId="77777777" w:rsidR="00C474C1" w:rsidRDefault="00C474C1" w:rsidP="00C52F4A">
      <w:r>
        <w:t>» </w:t>
      </w:r>
      <w:r w:rsidR="00C52F4A" w:rsidRPr="00605EB6">
        <w:t>Il se retira en me laissant son adresse et en me donnant l</w:t>
      </w:r>
      <w:r>
        <w:t>’</w:t>
      </w:r>
      <w:r w:rsidR="00C52F4A" w:rsidRPr="00605EB6">
        <w:t>assurance qu</w:t>
      </w:r>
      <w:r>
        <w:t>’</w:t>
      </w:r>
      <w:r w:rsidR="00C52F4A" w:rsidRPr="00605EB6">
        <w:t>il ne ferait aucune démarche pouvant nuire au baron de Simaise</w:t>
      </w:r>
      <w:r>
        <w:t xml:space="preserve">, </w:t>
      </w:r>
      <w:r w:rsidR="00C52F4A" w:rsidRPr="00605EB6">
        <w:t>sans m</w:t>
      </w:r>
      <w:r>
        <w:t>’</w:t>
      </w:r>
      <w:r w:rsidR="00C52F4A" w:rsidRPr="00605EB6">
        <w:t>avoir d</w:t>
      </w:r>
      <w:r>
        <w:t>’</w:t>
      </w:r>
      <w:r w:rsidR="00C52F4A" w:rsidRPr="00605EB6">
        <w:t>abord consultée</w:t>
      </w:r>
      <w:r>
        <w:t>.</w:t>
      </w:r>
    </w:p>
    <w:p w14:paraId="65EC44CC" w14:textId="77777777" w:rsidR="00C474C1" w:rsidRDefault="00C474C1" w:rsidP="00C52F4A">
      <w:r>
        <w:t>» </w:t>
      </w:r>
      <w:r w:rsidR="00C52F4A" w:rsidRPr="00605EB6">
        <w:t>Hélas</w:t>
      </w:r>
      <w:r>
        <w:t xml:space="preserve"> ! </w:t>
      </w:r>
      <w:r w:rsidR="00C52F4A" w:rsidRPr="00605EB6">
        <w:t>je ne devais plus le revoir</w:t>
      </w:r>
      <w:r>
        <w:t> !</w:t>
      </w:r>
    </w:p>
    <w:p w14:paraId="1F3AA02C" w14:textId="77777777" w:rsidR="00C474C1" w:rsidRDefault="00C474C1" w:rsidP="00C52F4A">
      <w:r>
        <w:t>» </w:t>
      </w:r>
      <w:r w:rsidR="00C52F4A" w:rsidRPr="00605EB6">
        <w:t>Quand mon mari rentra</w:t>
      </w:r>
      <w:r>
        <w:t xml:space="preserve">, </w:t>
      </w:r>
      <w:r w:rsidR="00C52F4A" w:rsidRPr="00605EB6">
        <w:t>je l</w:t>
      </w:r>
      <w:r>
        <w:t>’</w:t>
      </w:r>
      <w:r w:rsidR="00C52F4A" w:rsidRPr="00605EB6">
        <w:t>interpellai avec violence</w:t>
      </w:r>
      <w:r>
        <w:t xml:space="preserve">, </w:t>
      </w:r>
      <w:r w:rsidR="00C52F4A" w:rsidRPr="00605EB6">
        <w:t>lui montrant toute mon indignation</w:t>
      </w:r>
      <w:r>
        <w:t xml:space="preserve"> ; </w:t>
      </w:r>
      <w:r w:rsidR="00C52F4A" w:rsidRPr="00605EB6">
        <w:t>je lui dis de quel crime monstrueux Charles Chevry l</w:t>
      </w:r>
      <w:r>
        <w:t>’</w:t>
      </w:r>
      <w:r w:rsidR="00C52F4A" w:rsidRPr="00605EB6">
        <w:t>accusait et je le sommai de me dire ce qu</w:t>
      </w:r>
      <w:r>
        <w:t>’</w:t>
      </w:r>
      <w:r w:rsidR="00C52F4A" w:rsidRPr="00605EB6">
        <w:t>il avait fait de sa belle-sœur</w:t>
      </w:r>
      <w:r>
        <w:t>.</w:t>
      </w:r>
    </w:p>
    <w:p w14:paraId="7DD7439A" w14:textId="77777777" w:rsidR="00C474C1" w:rsidRDefault="00C474C1" w:rsidP="00C52F4A">
      <w:r>
        <w:lastRenderedPageBreak/>
        <w:t>» </w:t>
      </w:r>
      <w:r w:rsidR="00C52F4A" w:rsidRPr="00605EB6">
        <w:t>Sous mon regard je le vis pâlir</w:t>
      </w:r>
      <w:r>
        <w:t xml:space="preserve">, </w:t>
      </w:r>
      <w:r w:rsidR="00C52F4A" w:rsidRPr="00605EB6">
        <w:t>perdre contenance</w:t>
      </w:r>
      <w:r>
        <w:t xml:space="preserve">, </w:t>
      </w:r>
      <w:r w:rsidR="00C52F4A" w:rsidRPr="00605EB6">
        <w:t>chanceler</w:t>
      </w:r>
      <w:r>
        <w:t xml:space="preserve"> ; </w:t>
      </w:r>
      <w:r w:rsidR="00C52F4A" w:rsidRPr="00605EB6">
        <w:t>il était haletant</w:t>
      </w:r>
      <w:r>
        <w:t xml:space="preserve">, </w:t>
      </w:r>
      <w:r w:rsidR="00C52F4A" w:rsidRPr="00605EB6">
        <w:t>de grosses gouttes de sueur perlaient sur son front</w:t>
      </w:r>
      <w:r>
        <w:t>.</w:t>
      </w:r>
    </w:p>
    <w:p w14:paraId="086430C8" w14:textId="77777777" w:rsidR="00C474C1" w:rsidRDefault="00C474C1" w:rsidP="00C52F4A">
      <w:r>
        <w:t>» </w:t>
      </w:r>
      <w:r w:rsidR="00C52F4A" w:rsidRPr="00605EB6">
        <w:t>Si</w:t>
      </w:r>
      <w:r>
        <w:t xml:space="preserve">, </w:t>
      </w:r>
      <w:r w:rsidR="00C52F4A" w:rsidRPr="00605EB6">
        <w:t>alors</w:t>
      </w:r>
      <w:r>
        <w:t xml:space="preserve">, </w:t>
      </w:r>
      <w:r w:rsidR="00C52F4A" w:rsidRPr="00605EB6">
        <w:t>j</w:t>
      </w:r>
      <w:r>
        <w:t>’</w:t>
      </w:r>
      <w:r w:rsidR="00C52F4A" w:rsidRPr="00605EB6">
        <w:t>eusse encore conservé un doute</w:t>
      </w:r>
      <w:r>
        <w:t xml:space="preserve">, </w:t>
      </w:r>
      <w:r w:rsidR="00C52F4A" w:rsidRPr="00605EB6">
        <w:t>son attitude seule m</w:t>
      </w:r>
      <w:r>
        <w:t>’</w:t>
      </w:r>
      <w:r w:rsidR="00C52F4A" w:rsidRPr="00605EB6">
        <w:t>aurait confirmée qu</w:t>
      </w:r>
      <w:r>
        <w:t>’</w:t>
      </w:r>
      <w:r w:rsidR="00C52F4A" w:rsidRPr="00605EB6">
        <w:t>il était coupable</w:t>
      </w:r>
      <w:r>
        <w:t>.</w:t>
      </w:r>
    </w:p>
    <w:p w14:paraId="2D1FF6EE" w14:textId="28F5874E" w:rsidR="00C474C1" w:rsidRDefault="00C474C1" w:rsidP="00C52F4A">
      <w:r>
        <w:t>» </w:t>
      </w:r>
      <w:r w:rsidR="00C52F4A" w:rsidRPr="00605EB6">
        <w:t>Mais il se remit promptement et il me répondit d</w:t>
      </w:r>
      <w:r>
        <w:t>’</w:t>
      </w:r>
      <w:r w:rsidR="00C52F4A" w:rsidRPr="00605EB6">
        <w:t>un ton léger</w:t>
      </w:r>
      <w:r>
        <w:t xml:space="preserve">, </w:t>
      </w:r>
      <w:r w:rsidR="00C52F4A" w:rsidRPr="00605EB6">
        <w:t>presque ironique</w:t>
      </w:r>
      <w:r>
        <w:t xml:space="preserve">, </w:t>
      </w:r>
      <w:r w:rsidR="00C52F4A" w:rsidRPr="00605EB6">
        <w:t>et avec une audace qui me révolta et remplit mon cœur de dégoût</w:t>
      </w:r>
      <w:r>
        <w:t> :</w:t>
      </w:r>
    </w:p>
    <w:p w14:paraId="33BCE7E4" w14:textId="6ED5691F" w:rsidR="00C52F4A" w:rsidRPr="00605EB6" w:rsidRDefault="00C474C1" w:rsidP="00C52F4A">
      <w:r>
        <w:t>» </w:t>
      </w:r>
      <w:r w:rsidR="0094609C">
        <w:t>— </w:t>
      </w:r>
      <w:r w:rsidR="00C52F4A" w:rsidRPr="00605EB6">
        <w:t>En effet</w:t>
      </w:r>
      <w:r>
        <w:t xml:space="preserve">, </w:t>
      </w:r>
      <w:r w:rsidR="00C52F4A" w:rsidRPr="00605EB6">
        <w:t>me dit-il</w:t>
      </w:r>
      <w:r>
        <w:t xml:space="preserve">, </w:t>
      </w:r>
      <w:r w:rsidR="00C52F4A" w:rsidRPr="00605EB6">
        <w:t>mon frère a amené en France une créole qu</w:t>
      </w:r>
      <w:r>
        <w:t>’</w:t>
      </w:r>
      <w:r w:rsidR="00C52F4A" w:rsidRPr="00605EB6">
        <w:t>il avait ramassée je ne sais où</w:t>
      </w:r>
      <w:r>
        <w:t xml:space="preserve"> ; </w:t>
      </w:r>
      <w:r w:rsidR="00C52F4A" w:rsidRPr="00605EB6">
        <w:t>mais cette créature était sa maîtresse et non sa femme</w:t>
      </w:r>
      <w:r>
        <w:t>.</w:t>
      </w:r>
    </w:p>
    <w:p w14:paraId="3E8826D8" w14:textId="675CD6A6" w:rsidR="00C474C1" w:rsidRDefault="00C52F4A" w:rsidP="00C52F4A">
      <w:r w:rsidRPr="00605EB6">
        <w:t xml:space="preserve">Un sombre éclair sillonna le regard de </w:t>
      </w:r>
      <w:r w:rsidR="00C474C1">
        <w:t>M. </w:t>
      </w:r>
      <w:r w:rsidRPr="00605EB6">
        <w:t>Lagarde</w:t>
      </w:r>
      <w:r w:rsidR="00C474C1">
        <w:t>.</w:t>
      </w:r>
    </w:p>
    <w:p w14:paraId="295F2423" w14:textId="7DED47F3" w:rsidR="00C474C1" w:rsidRDefault="0094609C" w:rsidP="00C52F4A">
      <w:r>
        <w:t>— </w:t>
      </w:r>
      <w:r w:rsidR="00C52F4A" w:rsidRPr="00FF2B7F">
        <w:t>L</w:t>
      </w:r>
      <w:r w:rsidR="00C474C1">
        <w:t>’</w:t>
      </w:r>
      <w:r w:rsidR="00C52F4A" w:rsidRPr="00FF2B7F">
        <w:t>infâme</w:t>
      </w:r>
      <w:r w:rsidR="00C474C1">
        <w:t xml:space="preserve"> ! </w:t>
      </w:r>
      <w:r w:rsidR="00C52F4A" w:rsidRPr="00FF2B7F">
        <w:t>murmura-t-il</w:t>
      </w:r>
      <w:r w:rsidR="00C474C1">
        <w:t>.</w:t>
      </w:r>
    </w:p>
    <w:p w14:paraId="254BE0D6" w14:textId="45A9587D" w:rsidR="00C474C1" w:rsidRDefault="0094609C" w:rsidP="00C52F4A">
      <w:r>
        <w:t>— </w:t>
      </w:r>
      <w:r w:rsidR="00C52F4A" w:rsidRPr="00FF2B7F">
        <w:t>Cette créole</w:t>
      </w:r>
      <w:r w:rsidR="00C474C1">
        <w:t xml:space="preserve">, </w:t>
      </w:r>
      <w:r w:rsidR="00C52F4A" w:rsidRPr="00FF2B7F">
        <w:t>monsieur</w:t>
      </w:r>
      <w:r w:rsidR="00C474C1">
        <w:t xml:space="preserve">, </w:t>
      </w:r>
      <w:r w:rsidR="00C52F4A" w:rsidRPr="00FF2B7F">
        <w:t>répliquai-je avec emportement</w:t>
      </w:r>
      <w:r w:rsidR="00C474C1">
        <w:t xml:space="preserve">, </w:t>
      </w:r>
      <w:r w:rsidR="00C52F4A" w:rsidRPr="00FF2B7F">
        <w:t>dont vous parlez avec tant de dédain</w:t>
      </w:r>
      <w:r w:rsidR="00C474C1">
        <w:t xml:space="preserve">, </w:t>
      </w:r>
      <w:r w:rsidR="00C52F4A" w:rsidRPr="00FF2B7F">
        <w:t>et que vous semblez vouloir assimiler à une fille perdue</w:t>
      </w:r>
      <w:r w:rsidR="00C474C1">
        <w:t xml:space="preserve">, </w:t>
      </w:r>
      <w:r w:rsidR="00C52F4A" w:rsidRPr="00FF2B7F">
        <w:t>était marquise de Chamarande</w:t>
      </w:r>
      <w:r w:rsidR="00C474C1">
        <w:t xml:space="preserve"> ; </w:t>
      </w:r>
      <w:r w:rsidR="00C52F4A" w:rsidRPr="00605EB6">
        <w:t>j</w:t>
      </w:r>
      <w:r w:rsidR="00C474C1">
        <w:t>’</w:t>
      </w:r>
      <w:r w:rsidR="00C52F4A" w:rsidRPr="00605EB6">
        <w:t>ai tenu dans mes mains l</w:t>
      </w:r>
      <w:r w:rsidR="00C474C1">
        <w:t>’</w:t>
      </w:r>
      <w:r w:rsidR="00C52F4A" w:rsidRPr="00605EB6">
        <w:t>extrait de son acte de mariage</w:t>
      </w:r>
      <w:r w:rsidR="00C474C1">
        <w:t> !</w:t>
      </w:r>
    </w:p>
    <w:p w14:paraId="34A33FBC" w14:textId="0A20E0D2" w:rsidR="00C474C1" w:rsidRDefault="00D61223" w:rsidP="00C52F4A">
      <w:r>
        <w:t>»</w:t>
      </w:r>
      <w:r w:rsidR="00944DF1">
        <w:t> </w:t>
      </w:r>
      <w:r w:rsidR="00C52F4A" w:rsidRPr="00605EB6">
        <w:t>Il resta un instant interloqué</w:t>
      </w:r>
      <w:r w:rsidR="00C474C1">
        <w:t xml:space="preserve">, </w:t>
      </w:r>
      <w:r w:rsidR="00C52F4A" w:rsidRPr="00605EB6">
        <w:t>puis il répondit</w:t>
      </w:r>
      <w:r w:rsidR="00C474C1">
        <w:t> !</w:t>
      </w:r>
    </w:p>
    <w:p w14:paraId="68C3A9F3" w14:textId="285DE812" w:rsidR="00C474C1" w:rsidRDefault="00D61223" w:rsidP="00C52F4A">
      <w:r>
        <w:t>»</w:t>
      </w:r>
      <w:r w:rsidR="00944DF1">
        <w:t> </w:t>
      </w:r>
      <w:r w:rsidR="0094609C">
        <w:t>— </w:t>
      </w:r>
      <w:r w:rsidR="00C52F4A" w:rsidRPr="00605EB6">
        <w:t>Vous m</w:t>
      </w:r>
      <w:r w:rsidR="00C474C1">
        <w:t>’</w:t>
      </w:r>
      <w:r w:rsidR="00C52F4A" w:rsidRPr="00605EB6">
        <w:t>apprenez</w:t>
      </w:r>
      <w:r w:rsidR="00C474C1">
        <w:t xml:space="preserve">, </w:t>
      </w:r>
      <w:r w:rsidR="00C52F4A" w:rsidRPr="00605EB6">
        <w:t>madame</w:t>
      </w:r>
      <w:r w:rsidR="00C474C1">
        <w:t xml:space="preserve">, </w:t>
      </w:r>
      <w:r w:rsidR="00C52F4A" w:rsidRPr="00605EB6">
        <w:t>qu</w:t>
      </w:r>
      <w:r w:rsidR="00C474C1">
        <w:t>’</w:t>
      </w:r>
      <w:r w:rsidR="00C52F4A" w:rsidRPr="00605EB6">
        <w:t>une noire machination est dirigée contre moi par des misérables</w:t>
      </w:r>
      <w:r w:rsidR="00C474C1">
        <w:t xml:space="preserve"> ; </w:t>
      </w:r>
      <w:r w:rsidR="00C52F4A" w:rsidRPr="00605EB6">
        <w:t>je vois ce que me veulent ces gens-là</w:t>
      </w:r>
      <w:r w:rsidR="00C474C1">
        <w:t xml:space="preserve">, </w:t>
      </w:r>
      <w:r w:rsidR="00C52F4A" w:rsidRPr="00605EB6">
        <w:t>c</w:t>
      </w:r>
      <w:r w:rsidR="00C474C1">
        <w:t>’</w:t>
      </w:r>
      <w:r w:rsidR="00C52F4A" w:rsidRPr="00605EB6">
        <w:t>est une affaire de chantage</w:t>
      </w:r>
      <w:r w:rsidR="00C474C1">
        <w:t xml:space="preserve"> ; </w:t>
      </w:r>
      <w:r w:rsidR="00C52F4A" w:rsidRPr="00605EB6">
        <w:t>mais ils se trompent s</w:t>
      </w:r>
      <w:r w:rsidR="00C474C1">
        <w:t>’</w:t>
      </w:r>
      <w:r w:rsidR="00C52F4A" w:rsidRPr="00605EB6">
        <w:t>ils me prennent pour un imbécile capable de tomber dans leurs filets</w:t>
      </w:r>
      <w:r w:rsidR="00C474C1">
        <w:t xml:space="preserve">. </w:t>
      </w:r>
      <w:r w:rsidR="00C52F4A" w:rsidRPr="00605EB6">
        <w:t>Ce fameux acte de mariage qu</w:t>
      </w:r>
      <w:r w:rsidR="00C474C1">
        <w:t>’</w:t>
      </w:r>
      <w:r w:rsidR="00C52F4A" w:rsidRPr="00605EB6">
        <w:t>on vous a fait voir est faux</w:t>
      </w:r>
      <w:r w:rsidR="00C474C1">
        <w:t xml:space="preserve"> : ; </w:t>
      </w:r>
      <w:r w:rsidR="00C52F4A" w:rsidRPr="00605EB6">
        <w:t>c</w:t>
      </w:r>
      <w:r w:rsidR="00C474C1">
        <w:t>’</w:t>
      </w:r>
      <w:r w:rsidR="00C52F4A" w:rsidRPr="00605EB6">
        <w:t>est une pièce fabriquée par des coquins</w:t>
      </w:r>
      <w:r w:rsidR="00C474C1">
        <w:t xml:space="preserve">, </w:t>
      </w:r>
      <w:r w:rsidR="00C52F4A" w:rsidRPr="00605EB6">
        <w:t>qui espèrent me soutirer quelques billets de mille francs</w:t>
      </w:r>
      <w:r w:rsidR="00C474C1">
        <w:t xml:space="preserve">, </w:t>
      </w:r>
      <w:r w:rsidR="00C52F4A" w:rsidRPr="00605EB6">
        <w:t>en me menaçant d</w:t>
      </w:r>
      <w:r w:rsidR="00C474C1">
        <w:t>’</w:t>
      </w:r>
      <w:r w:rsidR="00C52F4A" w:rsidRPr="00605EB6">
        <w:t>un scandale</w:t>
      </w:r>
      <w:r w:rsidR="00C474C1">
        <w:t>.</w:t>
      </w:r>
    </w:p>
    <w:p w14:paraId="4A83E05A" w14:textId="76D2AEBD" w:rsidR="00C474C1" w:rsidRDefault="00D61223" w:rsidP="00C52F4A">
      <w:r>
        <w:lastRenderedPageBreak/>
        <w:t>»</w:t>
      </w:r>
      <w:r w:rsidR="00944DF1">
        <w:t> ”</w:t>
      </w:r>
      <w:r w:rsidR="00C52F4A" w:rsidRPr="00605EB6">
        <w:t>Certes</w:t>
      </w:r>
      <w:r w:rsidR="00C474C1">
        <w:t xml:space="preserve">, </w:t>
      </w:r>
      <w:r w:rsidR="00C52F4A" w:rsidRPr="00605EB6">
        <w:t>ce n</w:t>
      </w:r>
      <w:r w:rsidR="00C474C1">
        <w:t>’</w:t>
      </w:r>
      <w:r w:rsidR="00C52F4A" w:rsidRPr="00605EB6">
        <w:t>est pas la première fois que des fripons se servent de ce moyen pour remplir leurs poches</w:t>
      </w:r>
      <w:r w:rsidR="00C474C1">
        <w:t>.</w:t>
      </w:r>
    </w:p>
    <w:p w14:paraId="18DB30EB" w14:textId="53837888" w:rsidR="00C474C1" w:rsidRDefault="00D61223" w:rsidP="00C52F4A">
      <w:r>
        <w:t>»</w:t>
      </w:r>
      <w:r w:rsidR="00944DF1">
        <w:t> </w:t>
      </w:r>
      <w:r w:rsidR="00C52F4A" w:rsidRPr="00605EB6">
        <w:t>Je compris que tout ce que je pourrais dire encore serait inutile</w:t>
      </w:r>
      <w:r w:rsidR="00C474C1">
        <w:t>.</w:t>
      </w:r>
    </w:p>
    <w:p w14:paraId="3F8C407C" w14:textId="685FA094" w:rsidR="00C474C1" w:rsidRDefault="00D61223" w:rsidP="00C52F4A">
      <w:r>
        <w:t>»</w:t>
      </w:r>
      <w:r w:rsidR="00944DF1">
        <w:t> </w:t>
      </w:r>
      <w:r w:rsidR="0094609C">
        <w:t>— </w:t>
      </w:r>
      <w:r w:rsidR="00C52F4A" w:rsidRPr="00605EB6">
        <w:t>Enfin</w:t>
      </w:r>
      <w:r w:rsidR="00C474C1">
        <w:t xml:space="preserve">, </w:t>
      </w:r>
      <w:r w:rsidR="00C52F4A" w:rsidRPr="00605EB6">
        <w:t>m</w:t>
      </w:r>
      <w:r w:rsidR="00C474C1">
        <w:t>’</w:t>
      </w:r>
      <w:r w:rsidR="00C52F4A" w:rsidRPr="00605EB6">
        <w:t>écriai-je</w:t>
      </w:r>
      <w:r w:rsidR="00C474C1">
        <w:t xml:space="preserve">, </w:t>
      </w:r>
      <w:r w:rsidR="00C52F4A" w:rsidRPr="00605EB6">
        <w:t>votre frère a amené en France une femme</w:t>
      </w:r>
      <w:r w:rsidR="00C474C1">
        <w:t xml:space="preserve"> !, </w:t>
      </w:r>
      <w:r w:rsidR="00AD41ED">
        <w:t>m</w:t>
      </w:r>
      <w:r w:rsidR="00AD41ED" w:rsidRPr="00605EB6">
        <w:t xml:space="preserve">arquise </w:t>
      </w:r>
      <w:r w:rsidR="00C52F4A" w:rsidRPr="00605EB6">
        <w:t>de Chamarande ou non</w:t>
      </w:r>
      <w:r w:rsidR="00C474C1">
        <w:t xml:space="preserve">, </w:t>
      </w:r>
      <w:r w:rsidR="00C52F4A" w:rsidRPr="00605EB6">
        <w:t>qu</w:t>
      </w:r>
      <w:r w:rsidR="00C474C1">
        <w:t>’</w:t>
      </w:r>
      <w:r w:rsidR="00C52F4A" w:rsidRPr="00605EB6">
        <w:t>est-elle devenue</w:t>
      </w:r>
      <w:r w:rsidR="00C474C1">
        <w:t xml:space="preserve"> ? </w:t>
      </w:r>
      <w:r w:rsidR="00C52F4A" w:rsidRPr="00605EB6">
        <w:t>Je veux le savoir</w:t>
      </w:r>
      <w:r w:rsidR="00C474C1">
        <w:t> !</w:t>
      </w:r>
    </w:p>
    <w:p w14:paraId="7C14CBDF" w14:textId="409416C2" w:rsidR="00C474C1" w:rsidRDefault="00D61223" w:rsidP="00C52F4A">
      <w:r>
        <w:t>»</w:t>
      </w:r>
      <w:r w:rsidR="00944DF1">
        <w:t> </w:t>
      </w:r>
      <w:r w:rsidR="0094609C">
        <w:t>— </w:t>
      </w:r>
      <w:r w:rsidR="00C52F4A" w:rsidRPr="00605EB6">
        <w:t>Est-ce que je le sais</w:t>
      </w:r>
      <w:r w:rsidR="00C474C1">
        <w:t xml:space="preserve">, </w:t>
      </w:r>
      <w:r w:rsidR="00C52F4A" w:rsidRPr="00605EB6">
        <w:t>me répondit-il en haussant les épaules</w:t>
      </w:r>
      <w:r w:rsidR="00C474C1">
        <w:t xml:space="preserve">. </w:t>
      </w:r>
      <w:r w:rsidR="00C52F4A" w:rsidRPr="00605EB6">
        <w:t>Votre question est étrange</w:t>
      </w:r>
      <w:r w:rsidR="00C474C1">
        <w:t xml:space="preserve"> ; : </w:t>
      </w:r>
      <w:r w:rsidR="00C52F4A" w:rsidRPr="00605EB6">
        <w:t>croyez-vous que je me suis donné la peine de me renseigner sur les faits et gestes de cette femme</w:t>
      </w:r>
      <w:r w:rsidR="00C474C1">
        <w:t xml:space="preserve"> ? </w:t>
      </w:r>
      <w:r w:rsidR="00C52F4A" w:rsidRPr="00605EB6">
        <w:t>Immédiatement après la mort de mon frère</w:t>
      </w:r>
      <w:r w:rsidR="00C474C1">
        <w:t xml:space="preserve">, </w:t>
      </w:r>
      <w:r w:rsidR="00C52F4A" w:rsidRPr="00605EB6">
        <w:t>elle a quitté l</w:t>
      </w:r>
      <w:r w:rsidR="00C474C1">
        <w:t>’</w:t>
      </w:r>
      <w:r w:rsidR="00C52F4A" w:rsidRPr="00605EB6">
        <w:t>endroit où elle demeurait</w:t>
      </w:r>
      <w:r w:rsidR="00C474C1">
        <w:t xml:space="preserve">, </w:t>
      </w:r>
      <w:r w:rsidR="00C52F4A" w:rsidRPr="00605EB6">
        <w:t>et</w:t>
      </w:r>
      <w:r w:rsidR="00C474C1">
        <w:t xml:space="preserve">, </w:t>
      </w:r>
      <w:r w:rsidR="00C52F4A" w:rsidRPr="00605EB6">
        <w:t>depuis</w:t>
      </w:r>
      <w:r w:rsidR="00C474C1">
        <w:t xml:space="preserve">, </w:t>
      </w:r>
      <w:r w:rsidR="00C52F4A" w:rsidRPr="00605EB6">
        <w:t>je n</w:t>
      </w:r>
      <w:r w:rsidR="00C474C1">
        <w:t>’</w:t>
      </w:r>
      <w:r w:rsidR="00C52F4A" w:rsidRPr="00605EB6">
        <w:t>en ai plus entendu parler</w:t>
      </w:r>
      <w:r w:rsidR="00C474C1">
        <w:t>.</w:t>
      </w:r>
    </w:p>
    <w:p w14:paraId="522EF669" w14:textId="77777777" w:rsidR="00C474C1" w:rsidRDefault="00C474C1" w:rsidP="00C52F4A">
      <w:r>
        <w:t>» </w:t>
      </w:r>
      <w:r w:rsidR="00C52F4A" w:rsidRPr="00605EB6">
        <w:t>Sur ces mots</w:t>
      </w:r>
      <w:r>
        <w:t xml:space="preserve">, </w:t>
      </w:r>
      <w:r w:rsidR="00C52F4A" w:rsidRPr="00605EB6">
        <w:t>il me quitta</w:t>
      </w:r>
      <w:r>
        <w:t xml:space="preserve">, </w:t>
      </w:r>
      <w:r w:rsidR="00C52F4A" w:rsidRPr="00605EB6">
        <w:t>ayant la certitude qu</w:t>
      </w:r>
      <w:r>
        <w:t>’</w:t>
      </w:r>
      <w:r w:rsidR="00C52F4A" w:rsidRPr="00605EB6">
        <w:t>il n</w:t>
      </w:r>
      <w:r>
        <w:t>’</w:t>
      </w:r>
      <w:r w:rsidR="00C52F4A" w:rsidRPr="00605EB6">
        <w:t>avait pas réussi à me convaincre</w:t>
      </w:r>
      <w:r>
        <w:t>.</w:t>
      </w:r>
    </w:p>
    <w:p w14:paraId="6ED9B719" w14:textId="77777777" w:rsidR="00C474C1" w:rsidRDefault="00C474C1" w:rsidP="00C52F4A">
      <w:r>
        <w:t>» </w:t>
      </w:r>
      <w:r w:rsidR="00C52F4A" w:rsidRPr="00605EB6">
        <w:t>Je ne vous dirai pas dans quel état je me trouvais</w:t>
      </w:r>
      <w:r>
        <w:t xml:space="preserve"> ; </w:t>
      </w:r>
      <w:r w:rsidR="00C52F4A" w:rsidRPr="00605EB6">
        <w:t>j</w:t>
      </w:r>
      <w:r>
        <w:t>’</w:t>
      </w:r>
      <w:r w:rsidR="00C52F4A" w:rsidRPr="00605EB6">
        <w:t>étais comme folle</w:t>
      </w:r>
      <w:r>
        <w:t xml:space="preserve">. </w:t>
      </w:r>
      <w:r w:rsidR="00C52F4A" w:rsidRPr="00605EB6">
        <w:t>Je voyais le nom de Simaise et celui de Vaucourt traînés dans la boue</w:t>
      </w:r>
      <w:r>
        <w:t xml:space="preserve">, </w:t>
      </w:r>
      <w:r w:rsidR="00C52F4A" w:rsidRPr="00605EB6">
        <w:t>mon mari jugé</w:t>
      </w:r>
      <w:r>
        <w:t xml:space="preserve">, </w:t>
      </w:r>
      <w:r w:rsidR="00C52F4A" w:rsidRPr="00605EB6">
        <w:t>condamné</w:t>
      </w:r>
      <w:r>
        <w:t xml:space="preserve">, </w:t>
      </w:r>
      <w:r w:rsidR="00C52F4A" w:rsidRPr="00605EB6">
        <w:t>flétri</w:t>
      </w:r>
      <w:r>
        <w:t xml:space="preserve">… </w:t>
      </w:r>
      <w:r w:rsidR="00C52F4A" w:rsidRPr="00605EB6">
        <w:t>C</w:t>
      </w:r>
      <w:r>
        <w:t>’</w:t>
      </w:r>
      <w:r w:rsidR="00C52F4A" w:rsidRPr="00605EB6">
        <w:t>était</w:t>
      </w:r>
      <w:r>
        <w:t xml:space="preserve">, </w:t>
      </w:r>
      <w:r w:rsidR="00C52F4A" w:rsidRPr="00605EB6">
        <w:t>pour mes enfants</w:t>
      </w:r>
      <w:r>
        <w:t xml:space="preserve">, </w:t>
      </w:r>
      <w:r w:rsidR="00C52F4A" w:rsidRPr="00605EB6">
        <w:t>le déshonneur</w:t>
      </w:r>
      <w:r>
        <w:t xml:space="preserve">, </w:t>
      </w:r>
      <w:r w:rsidR="00C52F4A" w:rsidRPr="00605EB6">
        <w:t>leur tranquillité</w:t>
      </w:r>
      <w:r>
        <w:t xml:space="preserve">, </w:t>
      </w:r>
      <w:r w:rsidR="00C52F4A" w:rsidRPr="00605EB6">
        <w:t>leur avenir à jamais perdus</w:t>
      </w:r>
      <w:r>
        <w:t> !</w:t>
      </w:r>
    </w:p>
    <w:p w14:paraId="3A7055D2" w14:textId="77777777" w:rsidR="00C474C1" w:rsidRDefault="00C474C1" w:rsidP="00C52F4A">
      <w:r>
        <w:t>» </w:t>
      </w:r>
      <w:r w:rsidR="00C52F4A" w:rsidRPr="00605EB6">
        <w:t>J</w:t>
      </w:r>
      <w:r>
        <w:t>’</w:t>
      </w:r>
      <w:r w:rsidR="00C52F4A" w:rsidRPr="00605EB6">
        <w:t>avais fait une promesse à Charles Chevry</w:t>
      </w:r>
      <w:r>
        <w:t xml:space="preserve"> ; </w:t>
      </w:r>
      <w:r w:rsidR="00C52F4A" w:rsidRPr="00605EB6">
        <w:t>mais comment l</w:t>
      </w:r>
      <w:r>
        <w:t>’</w:t>
      </w:r>
      <w:r w:rsidR="00C52F4A" w:rsidRPr="00605EB6">
        <w:t>aider dans ses recherches</w:t>
      </w:r>
      <w:r>
        <w:t xml:space="preserve"> ? </w:t>
      </w:r>
      <w:r w:rsidR="00C52F4A" w:rsidRPr="00605EB6">
        <w:t>Quel moyen employer pour savoir ce qu</w:t>
      </w:r>
      <w:r>
        <w:t>’</w:t>
      </w:r>
      <w:r w:rsidR="00C52F4A" w:rsidRPr="00605EB6">
        <w:t>était devenue la malheureuse marquise de Chamarande</w:t>
      </w:r>
      <w:r>
        <w:t xml:space="preserve"> ? </w:t>
      </w:r>
      <w:r w:rsidR="00C52F4A" w:rsidRPr="00605EB6">
        <w:t>Je le cherchais vainement</w:t>
      </w:r>
      <w:r>
        <w:t>.</w:t>
      </w:r>
    </w:p>
    <w:p w14:paraId="472F0E7C" w14:textId="77777777" w:rsidR="00C474C1" w:rsidRDefault="00C474C1" w:rsidP="00C52F4A">
      <w:r>
        <w:t>» </w:t>
      </w:r>
      <w:r w:rsidR="00C52F4A" w:rsidRPr="00C24294">
        <w:t>Tout à coup il se fit une clarté dans mon cerveau</w:t>
      </w:r>
      <w:r>
        <w:t>.</w:t>
      </w:r>
    </w:p>
    <w:p w14:paraId="31BD5215" w14:textId="77777777" w:rsidR="00C474C1" w:rsidRDefault="00C474C1" w:rsidP="00C52F4A">
      <w:r>
        <w:t>» </w:t>
      </w:r>
      <w:r w:rsidR="00C52F4A" w:rsidRPr="00C24294">
        <w:t>Je me souvins d</w:t>
      </w:r>
      <w:r>
        <w:t>’</w:t>
      </w:r>
      <w:r w:rsidR="00C52F4A" w:rsidRPr="00C24294">
        <w:t>un homme qui était venu voir mon mari plusieurs fois</w:t>
      </w:r>
      <w:r>
        <w:t xml:space="preserve">. </w:t>
      </w:r>
      <w:r w:rsidR="00C52F4A" w:rsidRPr="00C24294">
        <w:t>Cet homme</w:t>
      </w:r>
      <w:r>
        <w:t xml:space="preserve">, </w:t>
      </w:r>
      <w:r w:rsidR="00C52F4A" w:rsidRPr="00C24294">
        <w:t>dont je n</w:t>
      </w:r>
      <w:r>
        <w:t>’</w:t>
      </w:r>
      <w:r w:rsidR="00C52F4A" w:rsidRPr="00C24294">
        <w:t>ai jamais su le nom</w:t>
      </w:r>
      <w:r>
        <w:t xml:space="preserve">, </w:t>
      </w:r>
      <w:r w:rsidR="00C52F4A" w:rsidRPr="00C24294">
        <w:t>petit et</w:t>
      </w:r>
      <w:r w:rsidR="00C52F4A" w:rsidRPr="00605EB6">
        <w:t xml:space="preserve"> fort laid</w:t>
      </w:r>
      <w:r>
        <w:t xml:space="preserve">, </w:t>
      </w:r>
      <w:r w:rsidR="00C52F4A" w:rsidRPr="00605EB6">
        <w:t>au regard sournois</w:t>
      </w:r>
      <w:r>
        <w:t xml:space="preserve">, </w:t>
      </w:r>
      <w:r w:rsidR="00C52F4A" w:rsidRPr="00605EB6">
        <w:t>au teint bilieux</w:t>
      </w:r>
      <w:r>
        <w:t xml:space="preserve">, </w:t>
      </w:r>
      <w:r w:rsidR="00C52F4A" w:rsidRPr="00605EB6">
        <w:t xml:space="preserve">avait la </w:t>
      </w:r>
      <w:r w:rsidR="00C52F4A" w:rsidRPr="00605EB6">
        <w:lastRenderedPageBreak/>
        <w:t>ruse et l</w:t>
      </w:r>
      <w:r>
        <w:t>’</w:t>
      </w:r>
      <w:r w:rsidR="00C52F4A" w:rsidRPr="00605EB6">
        <w:t>hypocrisie peintes sur le visage</w:t>
      </w:r>
      <w:r>
        <w:t xml:space="preserve">. </w:t>
      </w:r>
      <w:r w:rsidR="00C52F4A" w:rsidRPr="00605EB6">
        <w:t>Le baron et lui s</w:t>
      </w:r>
      <w:r>
        <w:t>’</w:t>
      </w:r>
      <w:r w:rsidR="00C52F4A" w:rsidRPr="00605EB6">
        <w:t>enfermaient mystérieusement et causaient longuement</w:t>
      </w:r>
      <w:r>
        <w:t>.</w:t>
      </w:r>
    </w:p>
    <w:p w14:paraId="4FFADDA5" w14:textId="6DB73621" w:rsidR="00C474C1" w:rsidRDefault="00C474C1" w:rsidP="00C52F4A">
      <w:r>
        <w:t>» </w:t>
      </w:r>
      <w:r w:rsidR="00C52F4A" w:rsidRPr="00605EB6">
        <w:t>Un jour qu</w:t>
      </w:r>
      <w:r>
        <w:t>’</w:t>
      </w:r>
      <w:r w:rsidR="00C52F4A" w:rsidRPr="00605EB6">
        <w:t>ils étaient ensemble</w:t>
      </w:r>
      <w:r>
        <w:t xml:space="preserve">, </w:t>
      </w:r>
      <w:r w:rsidR="00C52F4A" w:rsidRPr="00605EB6">
        <w:t>j</w:t>
      </w:r>
      <w:r>
        <w:t>’</w:t>
      </w:r>
      <w:r w:rsidR="00C52F4A" w:rsidRPr="00605EB6">
        <w:t xml:space="preserve">entrai par hasard dans une petite pièce contiguë au cabinet de </w:t>
      </w:r>
      <w:r>
        <w:t>M. de </w:t>
      </w:r>
      <w:r w:rsidR="00C52F4A" w:rsidRPr="00605EB6">
        <w:t>Simaise</w:t>
      </w:r>
      <w:r>
        <w:t xml:space="preserve">, </w:t>
      </w:r>
      <w:r w:rsidR="00C52F4A" w:rsidRPr="00605EB6">
        <w:t>où je ne mettais jamais les pieds</w:t>
      </w:r>
      <w:r>
        <w:t xml:space="preserve">. </w:t>
      </w:r>
      <w:r w:rsidR="00C52F4A" w:rsidRPr="00605EB6">
        <w:t>Quelques paroles arrivèrent à mon oreille</w:t>
      </w:r>
      <w:r>
        <w:t xml:space="preserve">. </w:t>
      </w:r>
      <w:r w:rsidR="00C52F4A" w:rsidRPr="00605EB6">
        <w:t>Poussée par une curiosité invincible</w:t>
      </w:r>
      <w:r>
        <w:t xml:space="preserve">, </w:t>
      </w:r>
      <w:r w:rsidR="00C52F4A" w:rsidRPr="00605EB6">
        <w:t>je m</w:t>
      </w:r>
      <w:r>
        <w:t>’</w:t>
      </w:r>
      <w:r w:rsidR="00C52F4A" w:rsidRPr="00605EB6">
        <w:t>approchai de la porte et j</w:t>
      </w:r>
      <w:r>
        <w:t>’</w:t>
      </w:r>
      <w:r w:rsidR="00C52F4A" w:rsidRPr="00605EB6">
        <w:t>écoutai</w:t>
      </w:r>
      <w:r>
        <w:t xml:space="preserve">. </w:t>
      </w:r>
      <w:r w:rsidR="00C52F4A" w:rsidRPr="00605EB6">
        <w:t>Malheureusement</w:t>
      </w:r>
      <w:r>
        <w:t xml:space="preserve">, </w:t>
      </w:r>
      <w:r w:rsidR="00C52F4A" w:rsidRPr="00605EB6">
        <w:t>cette porte</w:t>
      </w:r>
      <w:r>
        <w:t xml:space="preserve">, </w:t>
      </w:r>
      <w:r w:rsidR="00C52F4A" w:rsidRPr="00605EB6">
        <w:t>bien fermée</w:t>
      </w:r>
      <w:r>
        <w:t xml:space="preserve">, </w:t>
      </w:r>
      <w:r w:rsidR="00C52F4A" w:rsidRPr="00605EB6">
        <w:t>était encore masquée à l</w:t>
      </w:r>
      <w:r>
        <w:t>’</w:t>
      </w:r>
      <w:r w:rsidR="00C52F4A" w:rsidRPr="00605EB6">
        <w:t>intérieur par une épaisse tapisserie</w:t>
      </w:r>
      <w:r>
        <w:t xml:space="preserve">, </w:t>
      </w:r>
      <w:r w:rsidR="00C52F4A" w:rsidRPr="00605EB6">
        <w:t>qui arrêtait le son de la voix</w:t>
      </w:r>
      <w:r>
        <w:t xml:space="preserve">. </w:t>
      </w:r>
      <w:r w:rsidR="00C52F4A" w:rsidRPr="00605EB6">
        <w:t>Je ne pus entendre que quelques mots de la conversation</w:t>
      </w:r>
      <w:r>
        <w:t>.</w:t>
      </w:r>
    </w:p>
    <w:p w14:paraId="724D5919" w14:textId="77777777" w:rsidR="00C474C1" w:rsidRDefault="00C474C1" w:rsidP="00C52F4A">
      <w:r>
        <w:t>» </w:t>
      </w:r>
      <w:r w:rsidR="00C52F4A" w:rsidRPr="00605EB6">
        <w:t>Ce sont ces mots</w:t>
      </w:r>
      <w:r>
        <w:t xml:space="preserve">, </w:t>
      </w:r>
      <w:r w:rsidR="00C52F4A" w:rsidRPr="00605EB6">
        <w:t>auxquels je n</w:t>
      </w:r>
      <w:r>
        <w:t>’</w:t>
      </w:r>
      <w:r w:rsidR="00C52F4A" w:rsidRPr="00605EB6">
        <w:t>avais attaché alors aucune importance</w:t>
      </w:r>
      <w:r>
        <w:t xml:space="preserve">, </w:t>
      </w:r>
      <w:r w:rsidR="00C52F4A" w:rsidRPr="00605EB6">
        <w:t>qui venaient de me frapper d</w:t>
      </w:r>
      <w:r>
        <w:t>’</w:t>
      </w:r>
      <w:r w:rsidR="00C52F4A" w:rsidRPr="00605EB6">
        <w:t>une clarté subite</w:t>
      </w:r>
      <w:r>
        <w:t xml:space="preserve">, </w:t>
      </w:r>
      <w:r w:rsidR="00C52F4A" w:rsidRPr="00605EB6">
        <w:t>en surgissant de ma mémoire</w:t>
      </w:r>
      <w:r>
        <w:t>.</w:t>
      </w:r>
    </w:p>
    <w:p w14:paraId="2B4D9968" w14:textId="77777777" w:rsidR="00C474C1" w:rsidRDefault="00C474C1" w:rsidP="00C52F4A">
      <w:r>
        <w:t>» </w:t>
      </w:r>
      <w:r w:rsidR="00C52F4A" w:rsidRPr="00605EB6">
        <w:t>Voici ces mots</w:t>
      </w:r>
      <w:r>
        <w:t> :</w:t>
      </w:r>
    </w:p>
    <w:p w14:paraId="5E1D9764" w14:textId="25B819B0" w:rsidR="00C474C1" w:rsidRDefault="00D61223" w:rsidP="00C52F4A">
      <w:r>
        <w:t>»</w:t>
      </w:r>
      <w:r w:rsidR="00C474C1">
        <w:t> </w:t>
      </w:r>
      <w:r>
        <w:t>“</w:t>
      </w:r>
      <w:r w:rsidR="00C52F4A" w:rsidRPr="00605EB6">
        <w:t>L</w:t>
      </w:r>
      <w:r w:rsidR="00C474C1">
        <w:t>’</w:t>
      </w:r>
      <w:r w:rsidR="00C52F4A" w:rsidRPr="00605EB6">
        <w:t>enfant vivra</w:t>
      </w:r>
      <w:r w:rsidR="00C474C1">
        <w:t xml:space="preserve">, </w:t>
      </w:r>
      <w:r w:rsidR="00C52F4A" w:rsidRPr="00605EB6">
        <w:t>toujours folle</w:t>
      </w:r>
      <w:r w:rsidR="00C474C1">
        <w:t xml:space="preserve">, </w:t>
      </w:r>
      <w:r w:rsidR="00C52F4A" w:rsidRPr="00605EB6">
        <w:t>folie incurable</w:t>
      </w:r>
      <w:r w:rsidR="00C474C1">
        <w:t xml:space="preserve">, </w:t>
      </w:r>
      <w:r w:rsidR="00C52F4A" w:rsidRPr="00605EB6">
        <w:t>vieux château</w:t>
      </w:r>
      <w:r w:rsidR="00C474C1">
        <w:t xml:space="preserve">, </w:t>
      </w:r>
      <w:r w:rsidR="00C52F4A" w:rsidRPr="00605EB6">
        <w:t>pays perdu dans les Vosges</w:t>
      </w:r>
      <w:r w:rsidR="00C474C1">
        <w:t xml:space="preserve">, </w:t>
      </w:r>
      <w:r w:rsidR="00C52F4A" w:rsidRPr="00605EB6">
        <w:t>Blaincourt</w:t>
      </w:r>
      <w:r w:rsidR="00C474C1">
        <w:t>.</w:t>
      </w:r>
      <w:r>
        <w:t>”</w:t>
      </w:r>
    </w:p>
    <w:p w14:paraId="1E39B4E9" w14:textId="6A1F7C29" w:rsidR="00C474C1" w:rsidRDefault="00D61223" w:rsidP="00C52F4A">
      <w:r>
        <w:t>»</w:t>
      </w:r>
      <w:r w:rsidR="00C474C1">
        <w:t> </w:t>
      </w:r>
      <w:r w:rsidR="00C52F4A" w:rsidRPr="00605EB6">
        <w:t>C</w:t>
      </w:r>
      <w:r w:rsidR="00C474C1">
        <w:t>’</w:t>
      </w:r>
      <w:r w:rsidR="00C52F4A" w:rsidRPr="00605EB6">
        <w:t>était peu</w:t>
      </w:r>
      <w:r w:rsidR="00C474C1">
        <w:t xml:space="preserve">, </w:t>
      </w:r>
      <w:r w:rsidR="00C52F4A" w:rsidRPr="00605EB6">
        <w:t>et cela me disait tout</w:t>
      </w:r>
      <w:r w:rsidR="00C474C1">
        <w:t>.</w:t>
      </w:r>
    </w:p>
    <w:p w14:paraId="2F5481CE" w14:textId="3EEBF9A2" w:rsidR="00C474C1" w:rsidRDefault="00D61223" w:rsidP="00C52F4A">
      <w:r>
        <w:t>»</w:t>
      </w:r>
      <w:r w:rsidR="00C474C1">
        <w:t> </w:t>
      </w:r>
      <w:r w:rsidR="00C52F4A" w:rsidRPr="00605EB6">
        <w:t>La marquise de Chamarande était mère</w:t>
      </w:r>
      <w:r w:rsidR="00C474C1">
        <w:t xml:space="preserve"> ; </w:t>
      </w:r>
      <w:r w:rsidR="00C52F4A" w:rsidRPr="00605EB6">
        <w:t>mais elle avait perdu la raison</w:t>
      </w:r>
      <w:r w:rsidR="00C474C1">
        <w:t xml:space="preserve"> ; </w:t>
      </w:r>
      <w:r w:rsidR="00C52F4A" w:rsidRPr="00605EB6">
        <w:t>elle et son enfant étaient enfermés</w:t>
      </w:r>
      <w:r w:rsidR="00C474C1">
        <w:t xml:space="preserve">, </w:t>
      </w:r>
      <w:r w:rsidR="00C52F4A" w:rsidRPr="00605EB6">
        <w:t>séquestrés dans le vieux château de Blaincourt</w:t>
      </w:r>
      <w:r w:rsidR="00C474C1">
        <w:t>.</w:t>
      </w:r>
    </w:p>
    <w:p w14:paraId="3F9925EE" w14:textId="77777777" w:rsidR="00C474C1" w:rsidRDefault="00C474C1" w:rsidP="00C52F4A">
      <w:r>
        <w:t>» </w:t>
      </w:r>
      <w:r w:rsidR="00C52F4A" w:rsidRPr="00605EB6">
        <w:t>C</w:t>
      </w:r>
      <w:r>
        <w:t>’</w:t>
      </w:r>
      <w:r w:rsidR="00C52F4A" w:rsidRPr="00605EB6">
        <w:t>était un précieux renseignement à donner à Charles Chevry</w:t>
      </w:r>
      <w:r>
        <w:t>.</w:t>
      </w:r>
    </w:p>
    <w:p w14:paraId="494143C2" w14:textId="77777777" w:rsidR="00C474C1" w:rsidRDefault="00C474C1" w:rsidP="00C52F4A">
      <w:r>
        <w:t>» </w:t>
      </w:r>
      <w:r w:rsidR="00C52F4A" w:rsidRPr="00605EB6">
        <w:t>Je m</w:t>
      </w:r>
      <w:r>
        <w:t>’</w:t>
      </w:r>
      <w:r w:rsidR="00C52F4A" w:rsidRPr="00605EB6">
        <w:t>empressai de lui écrire et je remis ma lettre à un domestique</w:t>
      </w:r>
      <w:r>
        <w:t xml:space="preserve">, </w:t>
      </w:r>
      <w:r w:rsidR="00C52F4A" w:rsidRPr="00605EB6">
        <w:t>sur la fidélité duquel je croyais pouvoir compter</w:t>
      </w:r>
      <w:r>
        <w:t xml:space="preserve">, </w:t>
      </w:r>
      <w:r w:rsidR="00C52F4A" w:rsidRPr="00605EB6">
        <w:t>avec ordre de la porter immédiatement à son adresse</w:t>
      </w:r>
      <w:r>
        <w:t>.</w:t>
      </w:r>
    </w:p>
    <w:p w14:paraId="617AD2D2" w14:textId="77777777" w:rsidR="00C474C1" w:rsidRDefault="00C474C1" w:rsidP="00C52F4A">
      <w:r>
        <w:t>» </w:t>
      </w:r>
      <w:r w:rsidR="00C52F4A" w:rsidRPr="00605EB6">
        <w:t>Hélas</w:t>
      </w:r>
      <w:r>
        <w:t xml:space="preserve"> ! </w:t>
      </w:r>
      <w:r w:rsidR="00C52F4A" w:rsidRPr="00605EB6">
        <w:t>j</w:t>
      </w:r>
      <w:r>
        <w:t>’</w:t>
      </w:r>
      <w:r w:rsidR="00C52F4A" w:rsidRPr="00605EB6">
        <w:t>ignorais que</w:t>
      </w:r>
      <w:r>
        <w:t xml:space="preserve">, </w:t>
      </w:r>
      <w:r w:rsidR="00C52F4A" w:rsidRPr="00605EB6">
        <w:t>déjà</w:t>
      </w:r>
      <w:r>
        <w:t xml:space="preserve">, </w:t>
      </w:r>
      <w:r w:rsidR="00C52F4A" w:rsidRPr="00605EB6">
        <w:t>le baron de Simaise avait pris ses précautions pour surprendre la correspondance qui pourrait s</w:t>
      </w:r>
      <w:r>
        <w:t>’</w:t>
      </w:r>
      <w:r w:rsidR="00C52F4A" w:rsidRPr="00605EB6">
        <w:t>établir entre Charles Chevry et moi</w:t>
      </w:r>
      <w:r>
        <w:t>.</w:t>
      </w:r>
    </w:p>
    <w:p w14:paraId="761D89A3" w14:textId="31C27CB6" w:rsidR="00C474C1" w:rsidRDefault="00C474C1" w:rsidP="00C52F4A">
      <w:r>
        <w:lastRenderedPageBreak/>
        <w:t>» </w:t>
      </w:r>
      <w:r w:rsidR="00C52F4A" w:rsidRPr="00605EB6">
        <w:t>Le misérable valet porta ma lettre</w:t>
      </w:r>
      <w:r w:rsidR="004540F3">
        <w:t> ;</w:t>
      </w:r>
      <w:r>
        <w:t xml:space="preserve"> </w:t>
      </w:r>
      <w:r w:rsidR="00C52F4A" w:rsidRPr="00605EB6">
        <w:t>mais après que son maître l</w:t>
      </w:r>
      <w:r>
        <w:t>’</w:t>
      </w:r>
      <w:r w:rsidR="00C52F4A" w:rsidRPr="00605EB6">
        <w:t>eut ouverte et en eut pris connaissance</w:t>
      </w:r>
      <w:r>
        <w:t>.</w:t>
      </w:r>
    </w:p>
    <w:p w14:paraId="44CF2BEF" w14:textId="48FADF0D" w:rsidR="00C474C1" w:rsidRDefault="00C474C1" w:rsidP="00C52F4A">
      <w:r>
        <w:t>» M. de </w:t>
      </w:r>
      <w:r w:rsidR="00C52F4A" w:rsidRPr="00605EB6">
        <w:t>Simaise a nié le fait effrontément</w:t>
      </w:r>
      <w:r>
        <w:t>.</w:t>
      </w:r>
    </w:p>
    <w:p w14:paraId="4277FBF1" w14:textId="77777777" w:rsidR="00C474C1" w:rsidRDefault="00C474C1" w:rsidP="00C52F4A">
      <w:r>
        <w:t>» </w:t>
      </w:r>
      <w:r w:rsidR="00C52F4A" w:rsidRPr="00605EB6">
        <w:t>Mais</w:t>
      </w:r>
      <w:r>
        <w:t xml:space="preserve">, </w:t>
      </w:r>
      <w:r w:rsidR="00C52F4A" w:rsidRPr="00605EB6">
        <w:t>s</w:t>
      </w:r>
      <w:r>
        <w:t>’</w:t>
      </w:r>
      <w:r w:rsidR="00C52F4A" w:rsidRPr="00605EB6">
        <w:t>il n</w:t>
      </w:r>
      <w:r>
        <w:t>’</w:t>
      </w:r>
      <w:r w:rsidR="00C52F4A" w:rsidRPr="00605EB6">
        <w:t>avait pas décacheté et lu ma lettre</w:t>
      </w:r>
      <w:r>
        <w:t xml:space="preserve">, </w:t>
      </w:r>
      <w:r w:rsidR="00C52F4A" w:rsidRPr="00605EB6">
        <w:t>comment deux bandits seraient-ils allés attendre le malheureux Chevry sur la route de Blaincourt</w:t>
      </w:r>
      <w:r>
        <w:t> ?</w:t>
      </w:r>
    </w:p>
    <w:p w14:paraId="477A99E0" w14:textId="77777777" w:rsidR="00C474C1" w:rsidRDefault="00C474C1" w:rsidP="00C52F4A">
      <w:r>
        <w:t>» </w:t>
      </w:r>
      <w:r w:rsidR="00C52F4A" w:rsidRPr="00605EB6">
        <w:t>Six jours après</w:t>
      </w:r>
      <w:r>
        <w:t xml:space="preserve">, </w:t>
      </w:r>
      <w:r w:rsidR="00C52F4A" w:rsidRPr="00605EB6">
        <w:t>je lus dans un journal de Paris</w:t>
      </w:r>
      <w:r>
        <w:t xml:space="preserve">, </w:t>
      </w:r>
      <w:r w:rsidR="00C52F4A" w:rsidRPr="00605EB6">
        <w:t>qui l</w:t>
      </w:r>
      <w:r>
        <w:t>’</w:t>
      </w:r>
      <w:r w:rsidR="00C52F4A" w:rsidRPr="00605EB6">
        <w:t>empruntait à une gazette du département des Vosges</w:t>
      </w:r>
      <w:r>
        <w:t xml:space="preserve">, </w:t>
      </w:r>
      <w:r w:rsidR="00C52F4A" w:rsidRPr="00605EB6">
        <w:t>le récit épouvantable du crime de Blaincourt</w:t>
      </w:r>
      <w:r>
        <w:t>.</w:t>
      </w:r>
    </w:p>
    <w:p w14:paraId="26E8BCB7" w14:textId="1462786F" w:rsidR="00C474C1" w:rsidRDefault="00C474C1" w:rsidP="00C52F4A">
      <w:r>
        <w:t>» </w:t>
      </w:r>
      <w:r w:rsidR="00C52F4A" w:rsidRPr="00605EB6">
        <w:t>La mesure était comble</w:t>
      </w:r>
      <w:r>
        <w:t xml:space="preserve">. </w:t>
      </w:r>
      <w:r w:rsidR="00C52F4A" w:rsidRPr="00605EB6">
        <w:t>Mais j</w:t>
      </w:r>
      <w:r>
        <w:t>’</w:t>
      </w:r>
      <w:r w:rsidR="00C52F4A" w:rsidRPr="00605EB6">
        <w:t>étais mère</w:t>
      </w:r>
      <w:r>
        <w:t xml:space="preserve">. </w:t>
      </w:r>
      <w:r w:rsidR="00C52F4A" w:rsidRPr="00605EB6">
        <w:t>Ah</w:t>
      </w:r>
      <w:r>
        <w:t xml:space="preserve"> ! </w:t>
      </w:r>
      <w:r w:rsidR="00C52F4A" w:rsidRPr="00605EB6">
        <w:t>si je n</w:t>
      </w:r>
      <w:r>
        <w:t>’</w:t>
      </w:r>
      <w:r w:rsidR="00C52F4A" w:rsidRPr="00605EB6">
        <w:t>avais pas eu mes enfants</w:t>
      </w:r>
      <w:r>
        <w:t xml:space="preserve"> !… </w:t>
      </w:r>
      <w:r w:rsidR="00C52F4A" w:rsidRPr="00605EB6">
        <w:t>Il ne m</w:t>
      </w:r>
      <w:r>
        <w:t>’</w:t>
      </w:r>
      <w:r w:rsidR="00C52F4A" w:rsidRPr="00605EB6">
        <w:t>était pas possible de dénoncer mon mari</w:t>
      </w:r>
      <w:r>
        <w:t xml:space="preserve">, </w:t>
      </w:r>
      <w:r w:rsidR="00C52F4A" w:rsidRPr="00605EB6">
        <w:t>de le livrer à la justice</w:t>
      </w:r>
      <w:r w:rsidR="004540F3">
        <w:t> ;</w:t>
      </w:r>
      <w:r>
        <w:t xml:space="preserve"> </w:t>
      </w:r>
      <w:r w:rsidR="00C52F4A" w:rsidRPr="00605EB6">
        <w:t>je ne pouvais que le fuir avec horreur</w:t>
      </w:r>
      <w:r>
        <w:t>.</w:t>
      </w:r>
    </w:p>
    <w:p w14:paraId="15B79033" w14:textId="0E2562F2" w:rsidR="00C474C1" w:rsidRDefault="00C474C1" w:rsidP="00C52F4A">
      <w:r>
        <w:t>» </w:t>
      </w:r>
      <w:r w:rsidR="00C52F4A" w:rsidRPr="00605EB6">
        <w:t>La scène qui eut lieu entre nous fut terrible</w:t>
      </w:r>
      <w:r>
        <w:t xml:space="preserve">. </w:t>
      </w:r>
      <w:r w:rsidR="00C52F4A" w:rsidRPr="00605EB6">
        <w:t>Que lui ai-je dit</w:t>
      </w:r>
      <w:r>
        <w:t xml:space="preserve"> ? </w:t>
      </w:r>
      <w:r w:rsidR="00C52F4A" w:rsidRPr="00605EB6">
        <w:t>Je ne me le rappelle plus</w:t>
      </w:r>
      <w:r>
        <w:t xml:space="preserve">. </w:t>
      </w:r>
      <w:r w:rsidR="00C52F4A" w:rsidRPr="00605EB6">
        <w:t>Mais j</w:t>
      </w:r>
      <w:r>
        <w:t>’</w:t>
      </w:r>
      <w:r w:rsidR="00C52F4A" w:rsidRPr="00605EB6">
        <w:t>ai dû lui reprocher son ignominie avec une extrême violence</w:t>
      </w:r>
      <w:r w:rsidR="004540F3">
        <w:t> ;</w:t>
      </w:r>
      <w:r>
        <w:t xml:space="preserve"> </w:t>
      </w:r>
      <w:r w:rsidR="00C52F4A" w:rsidRPr="00605EB6">
        <w:t>car</w:t>
      </w:r>
      <w:r>
        <w:t xml:space="preserve">, </w:t>
      </w:r>
      <w:r w:rsidR="00C52F4A" w:rsidRPr="00605EB6">
        <w:t>à un moment</w:t>
      </w:r>
      <w:r>
        <w:t xml:space="preserve">, </w:t>
      </w:r>
      <w:r w:rsidR="00C52F4A" w:rsidRPr="00605EB6">
        <w:t>il leva sa main sur moi</w:t>
      </w:r>
      <w:r>
        <w:t xml:space="preserve"> ; </w:t>
      </w:r>
      <w:r w:rsidR="00C52F4A" w:rsidRPr="00605EB6">
        <w:t>cependant</w:t>
      </w:r>
      <w:r>
        <w:t xml:space="preserve">, </w:t>
      </w:r>
      <w:r w:rsidR="00C52F4A" w:rsidRPr="00605EB6">
        <w:t>il n</w:t>
      </w:r>
      <w:r>
        <w:t>’</w:t>
      </w:r>
      <w:r w:rsidR="00C52F4A" w:rsidRPr="00605EB6">
        <w:t>osa point me frapper</w:t>
      </w:r>
      <w:r>
        <w:t>.</w:t>
      </w:r>
    </w:p>
    <w:p w14:paraId="7864265E" w14:textId="14A50B19" w:rsidR="00C474C1" w:rsidRDefault="00C474C1" w:rsidP="00C52F4A">
      <w:r>
        <w:t>» </w:t>
      </w:r>
      <w:r w:rsidR="00C52F4A" w:rsidRPr="00605EB6">
        <w:t>Après lui avoir jeté à la face le mépris</w:t>
      </w:r>
      <w:r>
        <w:t xml:space="preserve">, </w:t>
      </w:r>
      <w:r w:rsidR="00C52F4A" w:rsidRPr="00605EB6">
        <w:t>l</w:t>
      </w:r>
      <w:r>
        <w:t>’</w:t>
      </w:r>
      <w:r w:rsidR="00C52F4A" w:rsidRPr="00605EB6">
        <w:t>horreur et le dégoût qu</w:t>
      </w:r>
      <w:r>
        <w:t>’</w:t>
      </w:r>
      <w:r w:rsidR="00C52F4A" w:rsidRPr="00605EB6">
        <w:t>il m</w:t>
      </w:r>
      <w:r>
        <w:t>’</w:t>
      </w:r>
      <w:r w:rsidR="00C52F4A" w:rsidRPr="00605EB6">
        <w:t>inspirait</w:t>
      </w:r>
      <w:r>
        <w:t xml:space="preserve">, </w:t>
      </w:r>
      <w:r w:rsidR="00C52F4A" w:rsidRPr="00605EB6">
        <w:t>je lui déclarai que tout était fini entre nous</w:t>
      </w:r>
      <w:r w:rsidR="004540F3">
        <w:t> ;</w:t>
      </w:r>
      <w:r>
        <w:t xml:space="preserve"> </w:t>
      </w:r>
      <w:r w:rsidR="00C52F4A" w:rsidRPr="00605EB6">
        <w:t>que je ne le connaissais plus</w:t>
      </w:r>
      <w:r>
        <w:t xml:space="preserve">, </w:t>
      </w:r>
      <w:r w:rsidR="00C52F4A" w:rsidRPr="00605EB6">
        <w:t>que j</w:t>
      </w:r>
      <w:r>
        <w:t>’</w:t>
      </w:r>
      <w:r w:rsidR="00C52F4A" w:rsidRPr="00605EB6">
        <w:t>allais immédiatement me retirer à Vaucourt avec mes enfants</w:t>
      </w:r>
      <w:r>
        <w:t>.</w:t>
      </w:r>
    </w:p>
    <w:p w14:paraId="4B57F1AF" w14:textId="2371BB7F" w:rsidR="00C474C1" w:rsidRDefault="00C474C1" w:rsidP="00C52F4A">
      <w:r>
        <w:t>» </w:t>
      </w:r>
      <w:r w:rsidR="0094609C">
        <w:t>— </w:t>
      </w:r>
      <w:r w:rsidR="00C52F4A" w:rsidRPr="00605EB6">
        <w:t>Soit</w:t>
      </w:r>
      <w:r>
        <w:t xml:space="preserve">, </w:t>
      </w:r>
      <w:r w:rsidR="00C52F4A" w:rsidRPr="00605EB6">
        <w:t>me dit-il en contenant sa fureur</w:t>
      </w:r>
      <w:r>
        <w:t xml:space="preserve">, </w:t>
      </w:r>
      <w:r w:rsidR="00C52F4A" w:rsidRPr="00605EB6">
        <w:t>mais en grinçant des dents</w:t>
      </w:r>
      <w:r w:rsidR="004540F3">
        <w:t> ;</w:t>
      </w:r>
      <w:r>
        <w:t xml:space="preserve"> </w:t>
      </w:r>
      <w:r w:rsidR="00C52F4A" w:rsidRPr="00605EB6">
        <w:t>j</w:t>
      </w:r>
      <w:r>
        <w:t>’</w:t>
      </w:r>
      <w:r w:rsidR="00C52F4A" w:rsidRPr="00605EB6">
        <w:t>accepte cette séparation</w:t>
      </w:r>
      <w:r>
        <w:t xml:space="preserve">, </w:t>
      </w:r>
      <w:r w:rsidR="00C52F4A" w:rsidRPr="00605EB6">
        <w:t>je vous rends votre liberté entière</w:t>
      </w:r>
      <w:r>
        <w:t xml:space="preserve"> ; </w:t>
      </w:r>
      <w:r w:rsidR="00C52F4A" w:rsidRPr="00605EB6">
        <w:t>seulement</w:t>
      </w:r>
      <w:r>
        <w:t xml:space="preserve">, </w:t>
      </w:r>
      <w:r w:rsidR="00C52F4A" w:rsidRPr="00605EB6">
        <w:t>je ne vous abandonne pas nos deux enfants</w:t>
      </w:r>
      <w:r>
        <w:t xml:space="preserve"> ; </w:t>
      </w:r>
      <w:r w:rsidR="00C52F4A" w:rsidRPr="00605EB6">
        <w:t>prenez votre fille</w:t>
      </w:r>
      <w:r>
        <w:t xml:space="preserve">, </w:t>
      </w:r>
      <w:r w:rsidR="00C52F4A" w:rsidRPr="00605EB6">
        <w:t>je le veux bien</w:t>
      </w:r>
      <w:r>
        <w:t xml:space="preserve"> ; </w:t>
      </w:r>
      <w:r w:rsidR="00C52F4A" w:rsidRPr="00605EB6">
        <w:t>moi</w:t>
      </w:r>
      <w:r>
        <w:t xml:space="preserve">, </w:t>
      </w:r>
      <w:r w:rsidR="00C52F4A" w:rsidRPr="00605EB6">
        <w:t>je garde mon fils</w:t>
      </w:r>
      <w:r>
        <w:t>.</w:t>
      </w:r>
    </w:p>
    <w:p w14:paraId="29DA6B84" w14:textId="77777777" w:rsidR="00C474C1" w:rsidRDefault="00C474C1" w:rsidP="00C52F4A">
      <w:r>
        <w:t>» </w:t>
      </w:r>
      <w:r w:rsidR="00C52F4A" w:rsidRPr="00605EB6">
        <w:t>Je m</w:t>
      </w:r>
      <w:r>
        <w:t>’</w:t>
      </w:r>
      <w:r w:rsidR="00C52F4A" w:rsidRPr="00605EB6">
        <w:t>emportai de nouveau</w:t>
      </w:r>
      <w:r>
        <w:t xml:space="preserve">. </w:t>
      </w:r>
      <w:r w:rsidR="00C52F4A" w:rsidRPr="00605EB6">
        <w:t>Je ne voulais pas laisser Raoul à un père indigne</w:t>
      </w:r>
      <w:r>
        <w:t>.</w:t>
      </w:r>
    </w:p>
    <w:p w14:paraId="3F352B42" w14:textId="77777777" w:rsidR="00C474C1" w:rsidRDefault="00C474C1" w:rsidP="00C52F4A">
      <w:r>
        <w:lastRenderedPageBreak/>
        <w:t>» </w:t>
      </w:r>
      <w:r w:rsidR="00C52F4A" w:rsidRPr="00605EB6">
        <w:t>Il m</w:t>
      </w:r>
      <w:r>
        <w:t>’</w:t>
      </w:r>
      <w:r w:rsidR="00C52F4A" w:rsidRPr="00605EB6">
        <w:t>interrompit brutalement</w:t>
      </w:r>
      <w:r>
        <w:t>.</w:t>
      </w:r>
    </w:p>
    <w:p w14:paraId="4600D1DE" w14:textId="6075B45F" w:rsidR="00C474C1" w:rsidRDefault="00C474C1" w:rsidP="00C52F4A">
      <w:r>
        <w:t>» </w:t>
      </w:r>
      <w:r w:rsidR="0094609C">
        <w:t>— </w:t>
      </w:r>
      <w:r w:rsidR="00C52F4A" w:rsidRPr="00605EB6">
        <w:t>Je garde mon fils</w:t>
      </w:r>
      <w:r>
        <w:t xml:space="preserve">, </w:t>
      </w:r>
      <w:r w:rsidR="00C52F4A" w:rsidRPr="00605EB6">
        <w:t>et c</w:t>
      </w:r>
      <w:r>
        <w:t>’</w:t>
      </w:r>
      <w:r w:rsidR="00C52F4A" w:rsidRPr="00605EB6">
        <w:t>est à cette condition seulement que je vous laisse libre</w:t>
      </w:r>
      <w:r>
        <w:t> !</w:t>
      </w:r>
    </w:p>
    <w:p w14:paraId="55E62DD2" w14:textId="77777777" w:rsidR="00C474C1" w:rsidRDefault="00C474C1" w:rsidP="00C52F4A">
      <w:r>
        <w:t>» </w:t>
      </w:r>
      <w:r w:rsidR="00C52F4A" w:rsidRPr="00605EB6">
        <w:t>Je le menaçai</w:t>
      </w:r>
      <w:r>
        <w:t>.</w:t>
      </w:r>
    </w:p>
    <w:p w14:paraId="016F6C7E" w14:textId="77777777" w:rsidR="00C474C1" w:rsidRDefault="00C474C1" w:rsidP="00C52F4A">
      <w:r>
        <w:t>» </w:t>
      </w:r>
      <w:r w:rsidR="00C52F4A" w:rsidRPr="00605EB6">
        <w:t>Il eut un éclat de rire strident</w:t>
      </w:r>
      <w:r>
        <w:t xml:space="preserve">, </w:t>
      </w:r>
      <w:r w:rsidR="00C52F4A" w:rsidRPr="00605EB6">
        <w:t>qui glaça mon sang dans mes veines</w:t>
      </w:r>
      <w:r>
        <w:t>.</w:t>
      </w:r>
    </w:p>
    <w:p w14:paraId="1DCB4B94" w14:textId="6A2CE1B7" w:rsidR="00C474C1" w:rsidRDefault="00C474C1" w:rsidP="00C52F4A">
      <w:r>
        <w:t>» </w:t>
      </w:r>
      <w:r w:rsidR="0094609C">
        <w:t>— </w:t>
      </w:r>
      <w:r w:rsidR="00C52F4A" w:rsidRPr="00605EB6">
        <w:t>Eh bien</w:t>
      </w:r>
      <w:r>
        <w:t xml:space="preserve">, </w:t>
      </w:r>
      <w:r w:rsidR="00C52F4A" w:rsidRPr="00605EB6">
        <w:t>me dit-il avec un calme féroce</w:t>
      </w:r>
      <w:r>
        <w:t xml:space="preserve">, </w:t>
      </w:r>
      <w:r w:rsidR="00C52F4A" w:rsidRPr="00605EB6">
        <w:t>dénoncez-moi si vous l</w:t>
      </w:r>
      <w:r>
        <w:t>’</w:t>
      </w:r>
      <w:r w:rsidR="00C52F4A" w:rsidRPr="00605EB6">
        <w:t>osez</w:t>
      </w:r>
      <w:r>
        <w:t xml:space="preserve"> ! </w:t>
      </w:r>
      <w:r w:rsidR="00C52F4A" w:rsidRPr="00605EB6">
        <w:t>Au fait</w:t>
      </w:r>
      <w:r>
        <w:t xml:space="preserve">, </w:t>
      </w:r>
      <w:r w:rsidR="00C52F4A" w:rsidRPr="00605EB6">
        <w:t>ajouta-t-il avec une ironie qui me perçait le cœur comme la pointe d</w:t>
      </w:r>
      <w:r>
        <w:t>’</w:t>
      </w:r>
      <w:r w:rsidR="00C52F4A" w:rsidRPr="00605EB6">
        <w:t>un poignard</w:t>
      </w:r>
      <w:r>
        <w:t xml:space="preserve">, </w:t>
      </w:r>
      <w:r w:rsidR="00C52F4A" w:rsidRPr="00605EB6">
        <w:t>c</w:t>
      </w:r>
      <w:r>
        <w:t>’</w:t>
      </w:r>
      <w:r w:rsidR="00C52F4A" w:rsidRPr="00605EB6">
        <w:t>est le seul moyen que vous ayez d</w:t>
      </w:r>
      <w:r>
        <w:t>’</w:t>
      </w:r>
      <w:r w:rsidR="00C52F4A" w:rsidRPr="00605EB6">
        <w:t>être la maîtresse du sort de vos deux enfants</w:t>
      </w:r>
      <w:r>
        <w:t>.</w:t>
      </w:r>
    </w:p>
    <w:p w14:paraId="18229E39" w14:textId="7DBF2412" w:rsidR="00C474C1" w:rsidRDefault="00C474C1" w:rsidP="00C52F4A">
      <w:r>
        <w:t>» </w:t>
      </w:r>
      <w:r w:rsidR="00C52F4A" w:rsidRPr="00605EB6">
        <w:t>Je savais le baron de Simaise capable de tout</w:t>
      </w:r>
      <w:r>
        <w:t xml:space="preserve"> ; </w:t>
      </w:r>
      <w:r w:rsidR="00C52F4A" w:rsidRPr="00605EB6">
        <w:t>j</w:t>
      </w:r>
      <w:r>
        <w:t>’</w:t>
      </w:r>
      <w:r w:rsidR="00C52F4A" w:rsidRPr="00605EB6">
        <w:t>eus peur</w:t>
      </w:r>
      <w:r w:rsidR="004540F3">
        <w:t> ;</w:t>
      </w:r>
      <w:r>
        <w:t xml:space="preserve"> </w:t>
      </w:r>
      <w:r w:rsidR="00C52F4A" w:rsidRPr="00605EB6">
        <w:t>j</w:t>
      </w:r>
      <w:r>
        <w:t>’</w:t>
      </w:r>
      <w:r w:rsidR="00C52F4A" w:rsidRPr="00605EB6">
        <w:t>étais désarmée</w:t>
      </w:r>
      <w:r>
        <w:t xml:space="preserve">, </w:t>
      </w:r>
      <w:r w:rsidR="00C52F4A" w:rsidRPr="00605EB6">
        <w:t>vaincue</w:t>
      </w:r>
      <w:r>
        <w:t xml:space="preserve">. </w:t>
      </w:r>
      <w:r w:rsidR="00C52F4A" w:rsidRPr="00605EB6">
        <w:t>Je me résignai</w:t>
      </w:r>
      <w:r>
        <w:t>.</w:t>
      </w:r>
    </w:p>
    <w:p w14:paraId="7E8CACE4" w14:textId="77777777" w:rsidR="00C474C1" w:rsidRDefault="00C474C1" w:rsidP="00C52F4A">
      <w:r>
        <w:t>» </w:t>
      </w:r>
      <w:r w:rsidR="00C52F4A" w:rsidRPr="00605EB6">
        <w:t>Oh</w:t>
      </w:r>
      <w:r>
        <w:t xml:space="preserve"> ! </w:t>
      </w:r>
      <w:r w:rsidR="00C52F4A" w:rsidRPr="00605EB6">
        <w:t>ce fut un douloureux sacrifice</w:t>
      </w:r>
      <w:r>
        <w:t> !</w:t>
      </w:r>
    </w:p>
    <w:p w14:paraId="070056B0" w14:textId="77777777" w:rsidR="00C474C1" w:rsidRDefault="00C474C1" w:rsidP="00C52F4A">
      <w:r>
        <w:t>» </w:t>
      </w:r>
      <w:r w:rsidR="00C52F4A" w:rsidRPr="005B6BDA">
        <w:t>Dans la nuit</w:t>
      </w:r>
      <w:r>
        <w:t xml:space="preserve">, </w:t>
      </w:r>
      <w:r w:rsidR="00C52F4A" w:rsidRPr="005B6BDA">
        <w:t>je remplis plusieurs malles des objets qui m</w:t>
      </w:r>
      <w:r>
        <w:t>’</w:t>
      </w:r>
      <w:r w:rsidR="00C52F4A" w:rsidRPr="005B6BDA">
        <w:t>appartenaient</w:t>
      </w:r>
      <w:r>
        <w:t xml:space="preserve">, </w:t>
      </w:r>
      <w:r w:rsidR="00C52F4A" w:rsidRPr="005B6BDA">
        <w:t>et le lendemain matin</w:t>
      </w:r>
      <w:r>
        <w:t xml:space="preserve">, </w:t>
      </w:r>
      <w:r w:rsidR="00C52F4A" w:rsidRPr="005B6BDA">
        <w:t>à la première heure</w:t>
      </w:r>
      <w:r>
        <w:t xml:space="preserve">, </w:t>
      </w:r>
      <w:r w:rsidR="00C52F4A" w:rsidRPr="005B6BDA">
        <w:t>sans avoir prévenu personne</w:t>
      </w:r>
      <w:r>
        <w:t xml:space="preserve">, </w:t>
      </w:r>
      <w:r w:rsidR="00C52F4A" w:rsidRPr="005B6BDA">
        <w:t>sans avoir dit adieu à la comtesse de Maurienne</w:t>
      </w:r>
      <w:r>
        <w:t xml:space="preserve">, </w:t>
      </w:r>
      <w:r w:rsidR="00C52F4A" w:rsidRPr="005B6BDA">
        <w:t>ma meilleure amie</w:t>
      </w:r>
      <w:r>
        <w:t xml:space="preserve">, </w:t>
      </w:r>
      <w:r w:rsidR="00C52F4A" w:rsidRPr="005B6BDA">
        <w:t>je quittai Paris</w:t>
      </w:r>
      <w:r>
        <w:t xml:space="preserve">, </w:t>
      </w:r>
      <w:r w:rsidR="00C52F4A" w:rsidRPr="005B6BDA">
        <w:t>serrant ma fille dans mes bras et la couvrant de baisers et de larmes</w:t>
      </w:r>
      <w:r>
        <w:t>.</w:t>
      </w:r>
    </w:p>
    <w:p w14:paraId="14C80F35" w14:textId="23C823A5" w:rsidR="00C52F4A" w:rsidRPr="00605EB6" w:rsidRDefault="00C474C1" w:rsidP="00C52F4A">
      <w:r>
        <w:t>» </w:t>
      </w:r>
      <w:r w:rsidR="00C52F4A" w:rsidRPr="00605EB6">
        <w:t>Il y a de cela bien des années</w:t>
      </w:r>
      <w:r>
        <w:t xml:space="preserve">, </w:t>
      </w:r>
      <w:r w:rsidR="00C52F4A" w:rsidRPr="00605EB6">
        <w:t>monsieur</w:t>
      </w:r>
      <w:r>
        <w:t xml:space="preserve">, </w:t>
      </w:r>
      <w:r w:rsidR="00C52F4A" w:rsidRPr="00605EB6">
        <w:t>mais la plaie de mon cœur n</w:t>
      </w:r>
      <w:r>
        <w:t>’</w:t>
      </w:r>
      <w:r w:rsidR="00C52F4A" w:rsidRPr="00605EB6">
        <w:t>est pas fermée</w:t>
      </w:r>
      <w:r>
        <w:t xml:space="preserve">, </w:t>
      </w:r>
      <w:r w:rsidR="00C52F4A" w:rsidRPr="00605EB6">
        <w:t>elle est toujours saignante</w:t>
      </w:r>
      <w:r>
        <w:t>.</w:t>
      </w:r>
    </w:p>
    <w:p w14:paraId="59FC2F08" w14:textId="77777777" w:rsidR="00C52F4A" w:rsidRPr="00605EB6" w:rsidRDefault="00C52F4A" w:rsidP="00C474C1">
      <w:pPr>
        <w:pStyle w:val="Titre2"/>
      </w:pPr>
      <w:bookmarkStart w:id="56" w:name="_Toc197617901"/>
      <w:r w:rsidRPr="00605EB6">
        <w:lastRenderedPageBreak/>
        <w:t>XIX</w:t>
      </w:r>
      <w:r w:rsidRPr="00605EB6">
        <w:br/>
      </w:r>
      <w:r w:rsidRPr="00605EB6">
        <w:br/>
        <w:t>LE DERNIER MARQUIS DE CHAMARANDE</w:t>
      </w:r>
      <w:bookmarkEnd w:id="56"/>
    </w:p>
    <w:p w14:paraId="2D4CA7E8" w14:textId="3D3BBEBC" w:rsidR="00C474C1" w:rsidRDefault="009A0CB4" w:rsidP="00C52F4A">
      <w:r w:rsidRPr="009A0CB4">
        <w:t>M</w:t>
      </w:r>
      <w:r w:rsidRPr="009A0CB4">
        <w:rPr>
          <w:vertAlign w:val="superscript"/>
        </w:rPr>
        <w:t>me</w:t>
      </w:r>
      <w:r w:rsidR="00C474C1">
        <w:t> de </w:t>
      </w:r>
      <w:r w:rsidR="00C52F4A" w:rsidRPr="00605EB6">
        <w:t>Simaise avait achevé son récit</w:t>
      </w:r>
      <w:r w:rsidR="00C474C1">
        <w:t>.</w:t>
      </w:r>
    </w:p>
    <w:p w14:paraId="4BD95820" w14:textId="70EED589" w:rsidR="00C474C1" w:rsidRDefault="00C474C1" w:rsidP="00C52F4A">
      <w:r>
        <w:t>M. </w:t>
      </w:r>
      <w:r w:rsidR="00C52F4A" w:rsidRPr="00605EB6">
        <w:t>Lagarde paraissait absorbé dans ses pensées</w:t>
      </w:r>
      <w:r>
        <w:t>.</w:t>
      </w:r>
    </w:p>
    <w:p w14:paraId="3CF99501" w14:textId="77777777" w:rsidR="00C474C1" w:rsidRDefault="00C52F4A" w:rsidP="00C52F4A">
      <w:r w:rsidRPr="00605EB6">
        <w:t>La baronne pleurait silencieusement</w:t>
      </w:r>
      <w:r w:rsidR="00C474C1">
        <w:t xml:space="preserve">. </w:t>
      </w:r>
      <w:r w:rsidRPr="00605EB6">
        <w:t>Les souvenirs faisaient revivre en elle toutes ses douleurs</w:t>
      </w:r>
      <w:r w:rsidR="00C474C1">
        <w:t xml:space="preserve">. </w:t>
      </w:r>
      <w:r w:rsidRPr="00605EB6">
        <w:t>Elle regardait l</w:t>
      </w:r>
      <w:r w:rsidR="00C474C1">
        <w:t>’</w:t>
      </w:r>
      <w:r w:rsidRPr="00605EB6">
        <w:t>étranger</w:t>
      </w:r>
      <w:r w:rsidR="00C474C1">
        <w:t xml:space="preserve">, </w:t>
      </w:r>
      <w:r w:rsidRPr="00605EB6">
        <w:t>cet homme mystérieux</w:t>
      </w:r>
      <w:r w:rsidR="00C474C1">
        <w:t xml:space="preserve">, </w:t>
      </w:r>
      <w:r w:rsidRPr="00605EB6">
        <w:t>à qui rien ne semblait caché</w:t>
      </w:r>
      <w:r w:rsidR="00C474C1">
        <w:t xml:space="preserve">, </w:t>
      </w:r>
      <w:r w:rsidRPr="00605EB6">
        <w:t>avec une sorte de respect craintif</w:t>
      </w:r>
      <w:r w:rsidR="00C474C1">
        <w:t>.</w:t>
      </w:r>
    </w:p>
    <w:p w14:paraId="28BF30D8" w14:textId="54832F6A" w:rsidR="00C474C1" w:rsidRDefault="0094609C" w:rsidP="00C52F4A">
      <w:r>
        <w:t>— </w:t>
      </w:r>
      <w:r w:rsidR="00C52F4A" w:rsidRPr="00605EB6">
        <w:t>Oui</w:t>
      </w:r>
      <w:r w:rsidR="00C474C1">
        <w:t xml:space="preserve">, </w:t>
      </w:r>
      <w:r w:rsidR="00C52F4A" w:rsidRPr="00605EB6">
        <w:t xml:space="preserve">dit </w:t>
      </w:r>
      <w:r w:rsidR="00C474C1">
        <w:t>M. </w:t>
      </w:r>
      <w:r w:rsidR="00C52F4A" w:rsidRPr="00605EB6">
        <w:t>Lagarde en relevant la tête</w:t>
      </w:r>
      <w:r w:rsidR="00C474C1">
        <w:t xml:space="preserve">, </w:t>
      </w:r>
      <w:r w:rsidR="00C52F4A" w:rsidRPr="00605EB6">
        <w:t>vous avez horriblement souffert</w:t>
      </w:r>
      <w:r w:rsidR="00C474C1">
        <w:t xml:space="preserve">. </w:t>
      </w:r>
      <w:r w:rsidR="00C52F4A" w:rsidRPr="00605EB6">
        <w:t>Vous aussi</w:t>
      </w:r>
      <w:r w:rsidR="00C474C1">
        <w:t xml:space="preserve">, </w:t>
      </w:r>
      <w:r w:rsidR="00C52F4A" w:rsidRPr="00605EB6">
        <w:t>madame</w:t>
      </w:r>
      <w:r w:rsidR="00C474C1">
        <w:t xml:space="preserve">, </w:t>
      </w:r>
      <w:r w:rsidR="00C52F4A" w:rsidRPr="00605EB6">
        <w:t>vous êtes une victime</w:t>
      </w:r>
      <w:r w:rsidR="00C474C1">
        <w:t xml:space="preserve">. </w:t>
      </w:r>
      <w:r w:rsidR="00C52F4A" w:rsidRPr="00605EB6">
        <w:t>Vous savez sans doute comment est morte</w:t>
      </w:r>
      <w:r w:rsidR="00C474C1">
        <w:t xml:space="preserve">, </w:t>
      </w:r>
      <w:r w:rsidR="00C52F4A" w:rsidRPr="00605EB6">
        <w:t>dans l</w:t>
      </w:r>
      <w:r w:rsidR="00C474C1">
        <w:t>’</w:t>
      </w:r>
      <w:r w:rsidR="00C52F4A" w:rsidRPr="00605EB6">
        <w:t>unique auberge de Blaincourt</w:t>
      </w:r>
      <w:r w:rsidR="00C474C1">
        <w:t xml:space="preserve">, </w:t>
      </w:r>
      <w:r w:rsidR="00C52F4A" w:rsidRPr="00605EB6">
        <w:t>la femme de Charles Chevry</w:t>
      </w:r>
      <w:r w:rsidR="00C474C1">
        <w:t> ?</w:t>
      </w:r>
    </w:p>
    <w:p w14:paraId="21801D1F" w14:textId="70AB43A1" w:rsidR="00C474C1" w:rsidRDefault="0094609C" w:rsidP="00C52F4A">
      <w:r>
        <w:t>— </w:t>
      </w:r>
      <w:r w:rsidR="00C52F4A" w:rsidRPr="00605EB6">
        <w:t>Hélas</w:t>
      </w:r>
      <w:r w:rsidR="00C474C1">
        <w:t xml:space="preserve"> ! </w:t>
      </w:r>
      <w:r w:rsidR="00C52F4A" w:rsidRPr="00605EB6">
        <w:t>oui</w:t>
      </w:r>
      <w:r w:rsidR="00C474C1">
        <w:t xml:space="preserve">, </w:t>
      </w:r>
      <w:r w:rsidR="00C52F4A" w:rsidRPr="00605EB6">
        <w:t>monsieur</w:t>
      </w:r>
      <w:r w:rsidR="00C474C1">
        <w:t xml:space="preserve">. </w:t>
      </w:r>
      <w:r w:rsidR="00C52F4A" w:rsidRPr="00605EB6">
        <w:t>Je suis allée voir plusieurs fois la pauvre petite orpheline chez sa nourrice</w:t>
      </w:r>
      <w:r w:rsidR="00C474C1">
        <w:t xml:space="preserve">, </w:t>
      </w:r>
      <w:r w:rsidR="00C52F4A" w:rsidRPr="00605EB6">
        <w:t>sans me faire connaître</w:t>
      </w:r>
      <w:r w:rsidR="00C474C1">
        <w:t xml:space="preserve">. </w:t>
      </w:r>
      <w:r w:rsidR="00C52F4A" w:rsidRPr="00605EB6">
        <w:t>On avait donné à l</w:t>
      </w:r>
      <w:r w:rsidR="00C474C1">
        <w:t>’</w:t>
      </w:r>
      <w:r w:rsidR="00C52F4A" w:rsidRPr="00605EB6">
        <w:t>enfant le nom de Rose</w:t>
      </w:r>
      <w:r w:rsidR="00C474C1">
        <w:t xml:space="preserve">. </w:t>
      </w:r>
      <w:r w:rsidR="00C52F4A" w:rsidRPr="00605EB6">
        <w:t>Elle était bien chétive</w:t>
      </w:r>
      <w:r w:rsidR="00C474C1">
        <w:t xml:space="preserve">, </w:t>
      </w:r>
      <w:r w:rsidR="00C52F4A" w:rsidRPr="00605EB6">
        <w:t>la chère mignonne</w:t>
      </w:r>
      <w:r w:rsidR="00C474C1">
        <w:t xml:space="preserve"> ; </w:t>
      </w:r>
      <w:r w:rsidR="005B6BDA">
        <w:t>du reste</w:t>
      </w:r>
      <w:r w:rsidR="00C474C1">
        <w:t xml:space="preserve">, </w:t>
      </w:r>
      <w:r w:rsidR="00C52F4A" w:rsidRPr="00605EB6">
        <w:t>je constatai avec joie que les meilleurs soins ne lui manquaient point</w:t>
      </w:r>
      <w:r w:rsidR="00C474C1">
        <w:t>.</w:t>
      </w:r>
    </w:p>
    <w:p w14:paraId="0A6BD6FD" w14:textId="77777777" w:rsidR="00C474C1" w:rsidRDefault="00C474C1" w:rsidP="00C52F4A">
      <w:r>
        <w:t>» </w:t>
      </w:r>
      <w:r w:rsidR="00C52F4A" w:rsidRPr="00605EB6">
        <w:t>Voulant réparer le mal autant que cela m</w:t>
      </w:r>
      <w:r>
        <w:t>’</w:t>
      </w:r>
      <w:r w:rsidR="00C52F4A" w:rsidRPr="00605EB6">
        <w:t>était possible</w:t>
      </w:r>
      <w:r>
        <w:t xml:space="preserve">, </w:t>
      </w:r>
      <w:r w:rsidR="00C52F4A" w:rsidRPr="00605EB6">
        <w:t>j</w:t>
      </w:r>
      <w:r>
        <w:t>’</w:t>
      </w:r>
      <w:r w:rsidR="00C52F4A" w:rsidRPr="00605EB6">
        <w:t>avais l</w:t>
      </w:r>
      <w:r>
        <w:t>’</w:t>
      </w:r>
      <w:r w:rsidR="00C52F4A" w:rsidRPr="00605EB6">
        <w:t>intention de me charger de l</w:t>
      </w:r>
      <w:r>
        <w:t>’</w:t>
      </w:r>
      <w:r w:rsidR="00C52F4A" w:rsidRPr="00605EB6">
        <w:t>orpheline</w:t>
      </w:r>
      <w:r>
        <w:t xml:space="preserve">, </w:t>
      </w:r>
      <w:r w:rsidR="00C52F4A" w:rsidRPr="00605EB6">
        <w:t>de la faire instruire et enfin de lui faire une donation afin d</w:t>
      </w:r>
      <w:r>
        <w:t>’</w:t>
      </w:r>
      <w:r w:rsidR="00C52F4A" w:rsidRPr="00605EB6">
        <w:t>assurer son avenir</w:t>
      </w:r>
      <w:r>
        <w:t xml:space="preserve">. </w:t>
      </w:r>
      <w:r w:rsidR="00C52F4A" w:rsidRPr="00605EB6">
        <w:t>Je fis à ce sujet plusieurs démarches qui furent malheureusement inutiles</w:t>
      </w:r>
      <w:r>
        <w:t>.</w:t>
      </w:r>
    </w:p>
    <w:p w14:paraId="77BA5C83" w14:textId="77777777" w:rsidR="00C474C1" w:rsidRDefault="00C474C1" w:rsidP="00C52F4A">
      <w:r>
        <w:t>» </w:t>
      </w:r>
      <w:r w:rsidR="00C52F4A" w:rsidRPr="00605EB6">
        <w:t>D</w:t>
      </w:r>
      <w:r>
        <w:t>’</w:t>
      </w:r>
      <w:r w:rsidR="00C52F4A" w:rsidRPr="00605EB6">
        <w:t>abord</w:t>
      </w:r>
      <w:r>
        <w:t xml:space="preserve">, </w:t>
      </w:r>
      <w:r w:rsidR="00C52F4A" w:rsidRPr="00605EB6">
        <w:t>on m</w:t>
      </w:r>
      <w:r>
        <w:t>’</w:t>
      </w:r>
      <w:r w:rsidR="00C52F4A" w:rsidRPr="00605EB6">
        <w:t>avait dit à Blaincourt que je ne pouvais obtenir ce que je demandais</w:t>
      </w:r>
      <w:r>
        <w:t xml:space="preserve">. </w:t>
      </w:r>
      <w:r w:rsidR="00C52F4A" w:rsidRPr="00605EB6">
        <w:t>Déjà on s</w:t>
      </w:r>
      <w:r>
        <w:t>’</w:t>
      </w:r>
      <w:r w:rsidR="00C52F4A" w:rsidRPr="00605EB6">
        <w:t>était occupé de l</w:t>
      </w:r>
      <w:r>
        <w:t>’</w:t>
      </w:r>
      <w:r w:rsidR="00C52F4A" w:rsidRPr="00605EB6">
        <w:t>avenir de la petite Rose</w:t>
      </w:r>
      <w:r>
        <w:t xml:space="preserve">, </w:t>
      </w:r>
      <w:r w:rsidR="00C52F4A" w:rsidRPr="00605EB6">
        <w:t>et ce qui serait fait pour elle était décidé</w:t>
      </w:r>
      <w:r>
        <w:t>.</w:t>
      </w:r>
    </w:p>
    <w:p w14:paraId="0513A592" w14:textId="77777777" w:rsidR="00C474C1" w:rsidRDefault="00C474C1" w:rsidP="00C52F4A">
      <w:r>
        <w:lastRenderedPageBreak/>
        <w:t>» </w:t>
      </w:r>
      <w:r w:rsidR="00C52F4A" w:rsidRPr="00605EB6">
        <w:t>Je fis prendre des informations à Épinal</w:t>
      </w:r>
      <w:r>
        <w:t xml:space="preserve"> ; </w:t>
      </w:r>
      <w:r w:rsidR="00C52F4A" w:rsidRPr="00605EB6">
        <w:t>ce qui m</w:t>
      </w:r>
      <w:r>
        <w:t>’</w:t>
      </w:r>
      <w:r w:rsidR="00C52F4A" w:rsidRPr="00605EB6">
        <w:t>avait été dit à Blaincourt me fut confirmé</w:t>
      </w:r>
      <w:r>
        <w:t xml:space="preserve">. </w:t>
      </w:r>
      <w:r w:rsidR="00C52F4A" w:rsidRPr="00605EB6">
        <w:t>Je compris alors que c</w:t>
      </w:r>
      <w:r>
        <w:t>’</w:t>
      </w:r>
      <w:r w:rsidR="00C52F4A" w:rsidRPr="00605EB6">
        <w:t>était l</w:t>
      </w:r>
      <w:r>
        <w:t>’</w:t>
      </w:r>
      <w:r w:rsidR="00C52F4A" w:rsidRPr="00605EB6">
        <w:t>administration elle-même qui se chargeait de l</w:t>
      </w:r>
      <w:r>
        <w:t>’</w:t>
      </w:r>
      <w:r w:rsidR="00C52F4A" w:rsidRPr="00605EB6">
        <w:t>avenir de l</w:t>
      </w:r>
      <w:r>
        <w:t>’</w:t>
      </w:r>
      <w:r w:rsidR="00C52F4A" w:rsidRPr="00605EB6">
        <w:t>orpheline</w:t>
      </w:r>
      <w:r>
        <w:t xml:space="preserve">. </w:t>
      </w:r>
      <w:r w:rsidR="00C52F4A" w:rsidRPr="00605EB6">
        <w:t>Elle fut reprise à sa nourrice</w:t>
      </w:r>
      <w:r>
        <w:t xml:space="preserve">, </w:t>
      </w:r>
      <w:r w:rsidR="00C52F4A" w:rsidRPr="00605EB6">
        <w:t>et depuis</w:t>
      </w:r>
      <w:r>
        <w:t xml:space="preserve">, </w:t>
      </w:r>
      <w:r w:rsidR="00C52F4A" w:rsidRPr="00605EB6">
        <w:t>malgré les recherches que j</w:t>
      </w:r>
      <w:r>
        <w:t>’</w:t>
      </w:r>
      <w:r w:rsidR="00C52F4A" w:rsidRPr="00605EB6">
        <w:t>ai faites</w:t>
      </w:r>
      <w:r>
        <w:t xml:space="preserve">, </w:t>
      </w:r>
      <w:r w:rsidR="00C52F4A" w:rsidRPr="00605EB6">
        <w:t>je n</w:t>
      </w:r>
      <w:r>
        <w:t>’</w:t>
      </w:r>
      <w:r w:rsidR="00C52F4A" w:rsidRPr="00605EB6">
        <w:t>ai jamais pu savoir où elle a été placée</w:t>
      </w:r>
      <w:r>
        <w:t>.</w:t>
      </w:r>
    </w:p>
    <w:p w14:paraId="327578A6" w14:textId="117813B8" w:rsidR="00C474C1" w:rsidRDefault="0094609C" w:rsidP="00C52F4A">
      <w:r>
        <w:t>— </w:t>
      </w:r>
      <w:r w:rsidR="00C52F4A" w:rsidRPr="00605EB6">
        <w:t>Le secret a été bien gardé</w:t>
      </w:r>
      <w:r w:rsidR="00C474C1">
        <w:t>.</w:t>
      </w:r>
    </w:p>
    <w:p w14:paraId="7189835C" w14:textId="7C27A312" w:rsidR="00C474C1" w:rsidRDefault="0094609C" w:rsidP="00C52F4A">
      <w:r>
        <w:t>— </w:t>
      </w:r>
      <w:r w:rsidR="00C52F4A" w:rsidRPr="00605EB6">
        <w:t>Trop bien</w:t>
      </w:r>
      <w:r w:rsidR="00C474C1">
        <w:t xml:space="preserve">, </w:t>
      </w:r>
      <w:r w:rsidR="00C52F4A" w:rsidRPr="00605EB6">
        <w:t>monsieur</w:t>
      </w:r>
      <w:r w:rsidR="00C474C1">
        <w:t xml:space="preserve"> ; </w:t>
      </w:r>
      <w:r w:rsidR="00C52F4A" w:rsidRPr="00605EB6">
        <w:t>j</w:t>
      </w:r>
      <w:r w:rsidR="00C474C1">
        <w:t>’</w:t>
      </w:r>
      <w:r w:rsidR="00C52F4A" w:rsidRPr="00605EB6">
        <w:t>aurais été si heureuse de pouvoir faire quelque chose pour cette malheureuse enfant</w:t>
      </w:r>
      <w:r w:rsidR="00C474C1">
        <w:t> !</w:t>
      </w:r>
    </w:p>
    <w:p w14:paraId="54A9D45A" w14:textId="2079C74B" w:rsidR="00C474C1" w:rsidRDefault="0094609C" w:rsidP="00C52F4A">
      <w:r>
        <w:t>— </w:t>
      </w:r>
      <w:r w:rsidR="00C52F4A" w:rsidRPr="00605EB6">
        <w:t>Avez-vous cherché à savoir si la marquise de Chamarande avait été réellement emprisonnée au château de Blaincourt</w:t>
      </w:r>
      <w:r w:rsidR="00C474C1">
        <w:t> ?</w:t>
      </w:r>
    </w:p>
    <w:p w14:paraId="653D9553" w14:textId="5A74B10A" w:rsidR="00C474C1" w:rsidRDefault="0094609C" w:rsidP="00C52F4A">
      <w:r>
        <w:t>— </w:t>
      </w:r>
      <w:r w:rsidR="00C52F4A" w:rsidRPr="00605EB6">
        <w:t>Oui</w:t>
      </w:r>
      <w:r w:rsidR="00C474C1">
        <w:t xml:space="preserve">, </w:t>
      </w:r>
      <w:r w:rsidR="00C52F4A" w:rsidRPr="00605EB6">
        <w:t>monsieur</w:t>
      </w:r>
      <w:r w:rsidR="00C474C1">
        <w:t xml:space="preserve">, </w:t>
      </w:r>
      <w:r w:rsidR="00C52F4A" w:rsidRPr="00605EB6">
        <w:t>et j</w:t>
      </w:r>
      <w:r w:rsidR="00C474C1">
        <w:t>’</w:t>
      </w:r>
      <w:r w:rsidR="00C52F4A" w:rsidRPr="00605EB6">
        <w:t>ai pu me convaincre qu</w:t>
      </w:r>
      <w:r w:rsidR="00C474C1">
        <w:t>’</w:t>
      </w:r>
      <w:r w:rsidR="00C52F4A" w:rsidRPr="00605EB6">
        <w:t>on ne savait rien à Blaincourt</w:t>
      </w:r>
      <w:r w:rsidR="00C474C1">
        <w:t xml:space="preserve">. </w:t>
      </w:r>
      <w:r w:rsidR="00C52F4A" w:rsidRPr="00605EB6">
        <w:t>Ah</w:t>
      </w:r>
      <w:r w:rsidR="00C474C1">
        <w:t xml:space="preserve"> ! </w:t>
      </w:r>
      <w:r w:rsidR="00C52F4A" w:rsidRPr="00605EB6">
        <w:t>ils avaient bien pris leurs précautions</w:t>
      </w:r>
      <w:r w:rsidR="00C474C1">
        <w:t xml:space="preserve">, </w:t>
      </w:r>
      <w:r w:rsidR="00C52F4A" w:rsidRPr="00605EB6">
        <w:t>allez</w:t>
      </w:r>
      <w:r w:rsidR="00C474C1">
        <w:t xml:space="preserve">, </w:t>
      </w:r>
      <w:r w:rsidR="00C52F4A" w:rsidRPr="00605EB6">
        <w:t>les misérables dont le baron de Simaise s</w:t>
      </w:r>
      <w:r w:rsidR="00C474C1">
        <w:t>’</w:t>
      </w:r>
      <w:r w:rsidR="00C52F4A" w:rsidRPr="00605EB6">
        <w:t>est servi pour commettre cette infamie</w:t>
      </w:r>
      <w:r w:rsidR="00C474C1">
        <w:t xml:space="preserve"> ! </w:t>
      </w:r>
      <w:r w:rsidR="00C52F4A" w:rsidRPr="00605EB6">
        <w:t>Il eût fallu pénétrer de force dans le vieux château</w:t>
      </w:r>
      <w:r w:rsidR="00C474C1">
        <w:t xml:space="preserve">, </w:t>
      </w:r>
      <w:r w:rsidR="00C52F4A" w:rsidRPr="00605EB6">
        <w:t>y faire une perquisition</w:t>
      </w:r>
      <w:r w:rsidR="00C474C1">
        <w:t xml:space="preserve"> ; </w:t>
      </w:r>
      <w:r w:rsidR="00C52F4A" w:rsidRPr="00605EB6">
        <w:t>un magistrat seul avait ce droit</w:t>
      </w:r>
      <w:r w:rsidR="00C474C1">
        <w:t xml:space="preserve">, </w:t>
      </w:r>
      <w:r w:rsidR="00C52F4A" w:rsidRPr="00605EB6">
        <w:t>au nom de la loi</w:t>
      </w:r>
      <w:r w:rsidR="00C474C1">
        <w:t xml:space="preserve">. </w:t>
      </w:r>
      <w:r w:rsidR="00C52F4A" w:rsidRPr="00605EB6">
        <w:t>Malheureusement</w:t>
      </w:r>
      <w:r w:rsidR="00C474C1">
        <w:t xml:space="preserve">, </w:t>
      </w:r>
      <w:r w:rsidR="00C52F4A" w:rsidRPr="00605EB6">
        <w:t>j</w:t>
      </w:r>
      <w:r w:rsidR="00C474C1">
        <w:t>’</w:t>
      </w:r>
      <w:r w:rsidR="00C52F4A" w:rsidRPr="00605EB6">
        <w:t>étais forcée d</w:t>
      </w:r>
      <w:r w:rsidR="00C474C1">
        <w:t>’</w:t>
      </w:r>
      <w:r w:rsidR="00C52F4A" w:rsidRPr="00605EB6">
        <w:t>agir avec prudence et une extrême réserve</w:t>
      </w:r>
      <w:r w:rsidR="00C474C1">
        <w:t xml:space="preserve"> ; </w:t>
      </w:r>
      <w:r w:rsidR="00C52F4A" w:rsidRPr="00605EB6">
        <w:t>je ne pouvais point m</w:t>
      </w:r>
      <w:r w:rsidR="00C474C1">
        <w:t>’</w:t>
      </w:r>
      <w:r w:rsidR="00C52F4A" w:rsidRPr="00605EB6">
        <w:t>adresser à la justice</w:t>
      </w:r>
      <w:r w:rsidR="00C474C1">
        <w:t>.</w:t>
      </w:r>
    </w:p>
    <w:p w14:paraId="57229AF3" w14:textId="1294BEB2" w:rsidR="00C474C1" w:rsidRDefault="0094609C" w:rsidP="00C52F4A">
      <w:r>
        <w:t>— </w:t>
      </w:r>
      <w:r w:rsidR="00C52F4A" w:rsidRPr="00605EB6">
        <w:t>Oui</w:t>
      </w:r>
      <w:r w:rsidR="00C474C1">
        <w:t xml:space="preserve">, </w:t>
      </w:r>
      <w:r w:rsidR="00C52F4A" w:rsidRPr="00605EB6">
        <w:t>je comprends</w:t>
      </w:r>
      <w:r w:rsidR="00C474C1">
        <w:t xml:space="preserve">. </w:t>
      </w:r>
      <w:r w:rsidR="00C52F4A" w:rsidRPr="00605EB6">
        <w:t>De sorte</w:t>
      </w:r>
      <w:r w:rsidR="00C474C1">
        <w:t xml:space="preserve">, </w:t>
      </w:r>
      <w:r w:rsidR="00C52F4A" w:rsidRPr="00605EB6">
        <w:t>madame la baronne</w:t>
      </w:r>
      <w:r w:rsidR="00C474C1">
        <w:t xml:space="preserve">, </w:t>
      </w:r>
      <w:r w:rsidR="00C52F4A" w:rsidRPr="00605EB6">
        <w:t>que vous ignorez absolument ce que sont devenus la marquise et son enfant</w:t>
      </w:r>
      <w:r w:rsidR="00C474C1">
        <w:t> !</w:t>
      </w:r>
    </w:p>
    <w:p w14:paraId="278D12D7" w14:textId="7B1F3431" w:rsidR="00C474C1" w:rsidRDefault="0094609C" w:rsidP="00C52F4A">
      <w:r>
        <w:t>— </w:t>
      </w:r>
      <w:r w:rsidR="00C52F4A" w:rsidRPr="00605EB6">
        <w:t>Hélas</w:t>
      </w:r>
      <w:r w:rsidR="00C474C1">
        <w:t> !</w:t>
      </w:r>
    </w:p>
    <w:p w14:paraId="4A74637F" w14:textId="78C93412" w:rsidR="00C474C1" w:rsidRDefault="0094609C" w:rsidP="00C52F4A">
      <w:r>
        <w:t>— </w:t>
      </w:r>
      <w:r w:rsidR="00C52F4A" w:rsidRPr="00605EB6">
        <w:t>Eh bien</w:t>
      </w:r>
      <w:r w:rsidR="00C474C1">
        <w:t xml:space="preserve">, </w:t>
      </w:r>
      <w:r w:rsidR="00C52F4A" w:rsidRPr="00605EB6">
        <w:t>madame la baronne</w:t>
      </w:r>
      <w:r w:rsidR="00C474C1">
        <w:t xml:space="preserve">, </w:t>
      </w:r>
      <w:r w:rsidR="00C52F4A" w:rsidRPr="00605EB6">
        <w:t>je vais à mon tour vous dire ce que je sais des choses que vous ignorez</w:t>
      </w:r>
      <w:r w:rsidR="00C474C1">
        <w:t>.</w:t>
      </w:r>
    </w:p>
    <w:p w14:paraId="6EB476DD" w14:textId="77777777" w:rsidR="00C474C1" w:rsidRDefault="00C474C1" w:rsidP="00C52F4A">
      <w:r>
        <w:t>» </w:t>
      </w:r>
      <w:r w:rsidR="00C52F4A" w:rsidRPr="00605EB6">
        <w:t>Le jour où le cadavre de Charles Chevry fut trouvé au bord de la rivière</w:t>
      </w:r>
      <w:r>
        <w:t xml:space="preserve">, </w:t>
      </w:r>
      <w:r w:rsidR="00C52F4A" w:rsidRPr="00605EB6">
        <w:t>le jour où sa femme mourait après avoir mis au monde l</w:t>
      </w:r>
      <w:r>
        <w:t>’</w:t>
      </w:r>
      <w:r w:rsidR="00C52F4A" w:rsidRPr="00605EB6">
        <w:t>enfant que vous avez vu chez sa nourrice</w:t>
      </w:r>
      <w:r>
        <w:t xml:space="preserve">, </w:t>
      </w:r>
      <w:r w:rsidR="00C52F4A" w:rsidRPr="00605EB6">
        <w:t xml:space="preserve">cette </w:t>
      </w:r>
      <w:r w:rsidR="00C52F4A" w:rsidRPr="00605EB6">
        <w:lastRenderedPageBreak/>
        <w:t>petite fille qu</w:t>
      </w:r>
      <w:r>
        <w:t>’</w:t>
      </w:r>
      <w:r w:rsidR="00C52F4A" w:rsidRPr="00605EB6">
        <w:t>on appelait Rose et aussi l</w:t>
      </w:r>
      <w:r>
        <w:t>’</w:t>
      </w:r>
      <w:r w:rsidR="00C52F4A" w:rsidRPr="00605EB6">
        <w:t>enfant du malheur</w:t>
      </w:r>
      <w:r>
        <w:t xml:space="preserve">, </w:t>
      </w:r>
      <w:r w:rsidR="00C52F4A" w:rsidRPr="00605EB6">
        <w:t>un brave homme que vous connaissez</w:t>
      </w:r>
      <w:r>
        <w:t xml:space="preserve">, </w:t>
      </w:r>
      <w:r w:rsidR="00C52F4A" w:rsidRPr="00605EB6">
        <w:t>madame</w:t>
      </w:r>
      <w:r>
        <w:t xml:space="preserve">, </w:t>
      </w:r>
      <w:r w:rsidR="00C52F4A" w:rsidRPr="00605EB6">
        <w:t>se trouvait de passage à Blaincourt</w:t>
      </w:r>
      <w:r>
        <w:t>.</w:t>
      </w:r>
    </w:p>
    <w:p w14:paraId="01B0755B" w14:textId="70CC5299" w:rsidR="00C474C1" w:rsidRDefault="0094609C" w:rsidP="00C52F4A">
      <w:r>
        <w:t>— </w:t>
      </w:r>
      <w:r w:rsidR="00C52F4A" w:rsidRPr="00605EB6">
        <w:t>Un homme que je connais</w:t>
      </w:r>
      <w:r w:rsidR="00C474C1">
        <w:t> ?</w:t>
      </w:r>
    </w:p>
    <w:p w14:paraId="3F04EFBB" w14:textId="5F8837F1" w:rsidR="00C474C1" w:rsidRDefault="0094609C" w:rsidP="00C52F4A">
      <w:r>
        <w:t>— </w:t>
      </w:r>
      <w:r w:rsidR="00C52F4A" w:rsidRPr="00605EB6">
        <w:t>Oui</w:t>
      </w:r>
      <w:r w:rsidR="00C474C1">
        <w:t xml:space="preserve">. </w:t>
      </w:r>
      <w:r w:rsidR="00C52F4A" w:rsidRPr="00605EB6">
        <w:t>Cet homme</w:t>
      </w:r>
      <w:r w:rsidR="00C474C1">
        <w:t xml:space="preserve">, </w:t>
      </w:r>
      <w:r w:rsidR="00C52F4A" w:rsidRPr="00605EB6">
        <w:t>touché du malheur de l</w:t>
      </w:r>
      <w:r w:rsidR="00C474C1">
        <w:t>’</w:t>
      </w:r>
      <w:r w:rsidR="00C52F4A" w:rsidRPr="00605EB6">
        <w:t>orpheline</w:t>
      </w:r>
      <w:r w:rsidR="00C474C1">
        <w:t xml:space="preserve">, </w:t>
      </w:r>
      <w:r w:rsidR="00C52F4A" w:rsidRPr="00605EB6">
        <w:t>demanda qu</w:t>
      </w:r>
      <w:r w:rsidR="00C474C1">
        <w:t>’</w:t>
      </w:r>
      <w:r w:rsidR="00C52F4A" w:rsidRPr="00605EB6">
        <w:t>elle lui fût confiée</w:t>
      </w:r>
      <w:r w:rsidR="00C474C1">
        <w:t xml:space="preserve">, </w:t>
      </w:r>
      <w:r w:rsidR="00C52F4A" w:rsidRPr="00605EB6">
        <w:t>déclarant que</w:t>
      </w:r>
      <w:r w:rsidR="00C474C1">
        <w:t xml:space="preserve">, </w:t>
      </w:r>
      <w:r w:rsidR="00C52F4A" w:rsidRPr="00605EB6">
        <w:t>sa femme et lui étant sans enfant</w:t>
      </w:r>
      <w:r w:rsidR="00C474C1">
        <w:t xml:space="preserve">, </w:t>
      </w:r>
      <w:r w:rsidR="00C52F4A" w:rsidRPr="00605EB6">
        <w:t>ils l</w:t>
      </w:r>
      <w:r w:rsidR="00C474C1">
        <w:t>’</w:t>
      </w:r>
      <w:r w:rsidR="00C52F4A" w:rsidRPr="00605EB6">
        <w:t>adopteraient aussitôt que le délai exigé par la loi serait expiré</w:t>
      </w:r>
      <w:r w:rsidR="00C474C1">
        <w:t>.</w:t>
      </w:r>
    </w:p>
    <w:p w14:paraId="7BE5D6C9" w14:textId="5C03D92A" w:rsidR="00C474C1" w:rsidRDefault="0094609C" w:rsidP="00C52F4A">
      <w:r>
        <w:t>— </w:t>
      </w:r>
      <w:r w:rsidR="00C52F4A" w:rsidRPr="00605EB6">
        <w:t>Alors</w:t>
      </w:r>
      <w:r w:rsidR="00C474C1">
        <w:t xml:space="preserve">, </w:t>
      </w:r>
      <w:r w:rsidR="00C52F4A" w:rsidRPr="00605EB6">
        <w:t>monsieur</w:t>
      </w:r>
      <w:r w:rsidR="00C474C1">
        <w:t> ?</w:t>
      </w:r>
    </w:p>
    <w:p w14:paraId="00EF23E8" w14:textId="457B45BA" w:rsidR="00C474C1" w:rsidRDefault="0094609C" w:rsidP="00C52F4A">
      <w:r>
        <w:t>— </w:t>
      </w:r>
      <w:r w:rsidR="00C52F4A" w:rsidRPr="00605EB6">
        <w:t>L</w:t>
      </w:r>
      <w:r w:rsidR="00C474C1">
        <w:t>’</w:t>
      </w:r>
      <w:r w:rsidR="00C52F4A" w:rsidRPr="00605EB6">
        <w:t>orpheline fut confiée à cet honnête et excellent homme</w:t>
      </w:r>
      <w:r w:rsidR="00C474C1">
        <w:t xml:space="preserve">, </w:t>
      </w:r>
      <w:r w:rsidR="00C52F4A" w:rsidRPr="00605EB6">
        <w:t>qui l</w:t>
      </w:r>
      <w:r w:rsidR="00C474C1">
        <w:t>’</w:t>
      </w:r>
      <w:r w:rsidR="00C52F4A" w:rsidRPr="00605EB6">
        <w:t>a adoptée et lui a donné son nom</w:t>
      </w:r>
      <w:r w:rsidR="00C474C1">
        <w:t>.</w:t>
      </w:r>
    </w:p>
    <w:p w14:paraId="6BFC4209" w14:textId="11BB716E" w:rsidR="00C474C1" w:rsidRDefault="0094609C" w:rsidP="00C52F4A">
      <w:r>
        <w:t>— </w:t>
      </w:r>
      <w:r w:rsidR="00C52F4A" w:rsidRPr="00605EB6">
        <w:t>Et vous dites que je le connais</w:t>
      </w:r>
      <w:r w:rsidR="00C474C1">
        <w:t xml:space="preserve">, </w:t>
      </w:r>
      <w:r w:rsidR="00C52F4A" w:rsidRPr="00605EB6">
        <w:t>monsieur</w:t>
      </w:r>
      <w:r w:rsidR="00C474C1">
        <w:t> ?</w:t>
      </w:r>
    </w:p>
    <w:p w14:paraId="536F250D" w14:textId="65D1D74D" w:rsidR="00C474C1" w:rsidRDefault="0094609C" w:rsidP="00C52F4A">
      <w:r>
        <w:t>— </w:t>
      </w:r>
      <w:r w:rsidR="00C52F4A" w:rsidRPr="00605EB6">
        <w:t>Parfaitement</w:t>
      </w:r>
      <w:r w:rsidR="00C474C1">
        <w:t xml:space="preserve">. </w:t>
      </w:r>
      <w:r w:rsidR="00C52F4A" w:rsidRPr="00605EB6">
        <w:t>Devenue grande</w:t>
      </w:r>
      <w:r w:rsidR="00C474C1">
        <w:t xml:space="preserve">, </w:t>
      </w:r>
      <w:r w:rsidR="00C52F4A" w:rsidRPr="00605EB6">
        <w:t>jolie</w:t>
      </w:r>
      <w:r w:rsidR="00C474C1">
        <w:t xml:space="preserve">, </w:t>
      </w:r>
      <w:r w:rsidR="00C52F4A" w:rsidRPr="00605EB6">
        <w:t>gracieuse</w:t>
      </w:r>
      <w:r w:rsidR="00C474C1">
        <w:t xml:space="preserve">, </w:t>
      </w:r>
      <w:r w:rsidR="00C52F4A" w:rsidRPr="00605EB6">
        <w:t>instruite</w:t>
      </w:r>
      <w:r w:rsidR="00C474C1">
        <w:t xml:space="preserve">, </w:t>
      </w:r>
      <w:r w:rsidR="00C52F4A" w:rsidRPr="00605EB6">
        <w:t>charmante sous tous les rapports</w:t>
      </w:r>
      <w:r w:rsidR="00C474C1">
        <w:t xml:space="preserve">, </w:t>
      </w:r>
      <w:r w:rsidR="00C52F4A" w:rsidRPr="00605EB6">
        <w:t>vous avez eu plus d</w:t>
      </w:r>
      <w:r w:rsidR="00C474C1">
        <w:t>’</w:t>
      </w:r>
      <w:r w:rsidR="00C52F4A" w:rsidRPr="00605EB6">
        <w:t>une fois l</w:t>
      </w:r>
      <w:r w:rsidR="00C474C1">
        <w:t>’</w:t>
      </w:r>
      <w:r w:rsidR="00C52F4A" w:rsidRPr="00605EB6">
        <w:t>occasion de voir la fille de Charles Chevry et de Zélima</w:t>
      </w:r>
      <w:r w:rsidR="00C474C1">
        <w:t xml:space="preserve">, </w:t>
      </w:r>
      <w:r w:rsidR="00C52F4A" w:rsidRPr="00605EB6">
        <w:t>ainsi se nommait la femme de l</w:t>
      </w:r>
      <w:r w:rsidR="00C474C1">
        <w:t>’</w:t>
      </w:r>
      <w:r w:rsidR="00C52F4A" w:rsidRPr="00605EB6">
        <w:t>homme lâchement assassiné à Blaincourt</w:t>
      </w:r>
      <w:r w:rsidR="00C474C1">
        <w:t>.</w:t>
      </w:r>
    </w:p>
    <w:p w14:paraId="4C03BEA2" w14:textId="588FDF39" w:rsidR="00C474C1" w:rsidRDefault="0094609C" w:rsidP="00C52F4A">
      <w:r>
        <w:t>— </w:t>
      </w:r>
      <w:r w:rsidR="00C52F4A" w:rsidRPr="00605EB6">
        <w:t>Oh</w:t>
      </w:r>
      <w:r w:rsidR="00C474C1">
        <w:t xml:space="preserve"> ! </w:t>
      </w:r>
      <w:r w:rsidR="00C52F4A" w:rsidRPr="00605EB6">
        <w:t>mon Dieu</w:t>
      </w:r>
      <w:r w:rsidR="00C474C1">
        <w:t xml:space="preserve">, </w:t>
      </w:r>
      <w:r w:rsidR="00C52F4A" w:rsidRPr="00605EB6">
        <w:t>est-ce possible</w:t>
      </w:r>
      <w:r w:rsidR="00C474C1">
        <w:t> ?</w:t>
      </w:r>
    </w:p>
    <w:p w14:paraId="2E8606E1" w14:textId="4420EBF3" w:rsidR="00C474C1" w:rsidRDefault="0094609C" w:rsidP="00C52F4A">
      <w:r>
        <w:t>— </w:t>
      </w:r>
      <w:r w:rsidR="00C52F4A" w:rsidRPr="00605EB6">
        <w:t>Le père adoptif de l</w:t>
      </w:r>
      <w:r w:rsidR="00C474C1">
        <w:t>’</w:t>
      </w:r>
      <w:r w:rsidR="00C52F4A" w:rsidRPr="00605EB6">
        <w:t>orpheline se nomme Jacques Vaillant</w:t>
      </w:r>
      <w:r w:rsidR="00C474C1">
        <w:t>.</w:t>
      </w:r>
    </w:p>
    <w:p w14:paraId="56BE13A3" w14:textId="6B2D35AA" w:rsidR="00C474C1" w:rsidRDefault="0094609C" w:rsidP="00C52F4A">
      <w:r>
        <w:t>— </w:t>
      </w:r>
      <w:r w:rsidR="00C52F4A" w:rsidRPr="00605EB6">
        <w:t>Jacques Vaillant</w:t>
      </w:r>
      <w:r w:rsidR="00C474C1">
        <w:t xml:space="preserve"> ! </w:t>
      </w:r>
      <w:r w:rsidR="00C52F4A" w:rsidRPr="00605EB6">
        <w:t>exclama la baronne</w:t>
      </w:r>
      <w:r w:rsidR="00C474C1">
        <w:t xml:space="preserve">. </w:t>
      </w:r>
      <w:r w:rsidR="00C52F4A" w:rsidRPr="00605EB6">
        <w:t>Ainsi</w:t>
      </w:r>
      <w:r w:rsidR="00C474C1">
        <w:t xml:space="preserve">, </w:t>
      </w:r>
      <w:r w:rsidR="00C52F4A" w:rsidRPr="00605EB6">
        <w:t>monsieur</w:t>
      </w:r>
      <w:r w:rsidR="00C474C1">
        <w:t xml:space="preserve">, </w:t>
      </w:r>
      <w:r w:rsidR="00C52F4A" w:rsidRPr="00605EB6">
        <w:t>Jeanne</w:t>
      </w:r>
      <w:r w:rsidR="00C474C1">
        <w:t> ?…</w:t>
      </w:r>
    </w:p>
    <w:p w14:paraId="1DFCEE86" w14:textId="3E03B516" w:rsidR="00C474C1" w:rsidRDefault="0094609C" w:rsidP="00C52F4A">
      <w:r>
        <w:t>— </w:t>
      </w:r>
      <w:r w:rsidR="00C52F4A" w:rsidRPr="00605EB6">
        <w:t>S</w:t>
      </w:r>
      <w:r w:rsidR="00C474C1">
        <w:t>’</w:t>
      </w:r>
      <w:r w:rsidR="00C52F4A" w:rsidRPr="00605EB6">
        <w:t>appelait Rose chez sa nourrice</w:t>
      </w:r>
      <w:r w:rsidR="00C474C1">
        <w:t>.</w:t>
      </w:r>
    </w:p>
    <w:p w14:paraId="31CF3E77" w14:textId="77777777" w:rsidR="00C474C1" w:rsidRDefault="00C52F4A" w:rsidP="00C52F4A">
      <w:r w:rsidRPr="00605EB6">
        <w:t>La baronne poussa un sourd gémissement et baissa la tête</w:t>
      </w:r>
      <w:r w:rsidR="00C474C1">
        <w:t>.</w:t>
      </w:r>
    </w:p>
    <w:p w14:paraId="5FE3B9C6" w14:textId="4BFE82FA" w:rsidR="00C474C1" w:rsidRDefault="0094609C" w:rsidP="00C52F4A">
      <w:r>
        <w:t>— </w:t>
      </w:r>
      <w:r w:rsidR="00C52F4A" w:rsidRPr="00605EB6">
        <w:t>Et elle est morte</w:t>
      </w:r>
      <w:r w:rsidR="00C474C1">
        <w:t xml:space="preserve">, </w:t>
      </w:r>
      <w:r w:rsidR="00C52F4A" w:rsidRPr="00605EB6">
        <w:t>morte</w:t>
      </w:r>
      <w:r w:rsidR="00C474C1">
        <w:t xml:space="preserve"> !… </w:t>
      </w:r>
      <w:r w:rsidR="00C52F4A" w:rsidRPr="00605EB6">
        <w:t>murmura-t-elle</w:t>
      </w:r>
      <w:r w:rsidR="00C474C1">
        <w:t>.</w:t>
      </w:r>
    </w:p>
    <w:p w14:paraId="3A236495" w14:textId="024F3041" w:rsidR="00C474C1" w:rsidRDefault="0094609C" w:rsidP="00C52F4A">
      <w:r>
        <w:lastRenderedPageBreak/>
        <w:t>— </w:t>
      </w:r>
      <w:r w:rsidR="00C52F4A" w:rsidRPr="00605EB6">
        <w:t>Non</w:t>
      </w:r>
      <w:r w:rsidR="00C474C1">
        <w:t xml:space="preserve">, </w:t>
      </w:r>
      <w:r w:rsidR="00C52F4A" w:rsidRPr="00605EB6">
        <w:t>madame</w:t>
      </w:r>
      <w:r w:rsidR="00C474C1">
        <w:t xml:space="preserve">, </w:t>
      </w:r>
      <w:r w:rsidR="00C52F4A" w:rsidRPr="00605EB6">
        <w:t>non</w:t>
      </w:r>
      <w:r w:rsidR="00C474C1">
        <w:t xml:space="preserve">, </w:t>
      </w:r>
      <w:r w:rsidR="00C52F4A" w:rsidRPr="00605EB6">
        <w:t>Jeanne n</w:t>
      </w:r>
      <w:r w:rsidR="00C474C1">
        <w:t>’</w:t>
      </w:r>
      <w:r w:rsidR="00C52F4A" w:rsidRPr="00605EB6">
        <w:t>est pas morte</w:t>
      </w:r>
      <w:r w:rsidR="00C474C1">
        <w:t xml:space="preserve">, </w:t>
      </w:r>
      <w:r w:rsidR="00C52F4A" w:rsidRPr="00605EB6">
        <w:t xml:space="preserve">dit </w:t>
      </w:r>
      <w:r w:rsidR="00C474C1">
        <w:t>M. </w:t>
      </w:r>
      <w:r w:rsidR="00C52F4A" w:rsidRPr="00605EB6">
        <w:t>Lagarde</w:t>
      </w:r>
      <w:r w:rsidR="00C474C1">
        <w:t>.</w:t>
      </w:r>
    </w:p>
    <w:p w14:paraId="12F710C0" w14:textId="7F08EEFF" w:rsidR="00C474C1" w:rsidRDefault="009A0CB4" w:rsidP="00C52F4A">
      <w:r w:rsidRPr="009A0CB4">
        <w:t>M</w:t>
      </w:r>
      <w:r w:rsidRPr="009A0CB4">
        <w:rPr>
          <w:vertAlign w:val="superscript"/>
        </w:rPr>
        <w:t>me</w:t>
      </w:r>
      <w:r w:rsidR="00C474C1">
        <w:t> de </w:t>
      </w:r>
      <w:r w:rsidR="00C52F4A" w:rsidRPr="00605EB6">
        <w:t>Simaise eut un haut-le-corps</w:t>
      </w:r>
      <w:r w:rsidR="00C474C1">
        <w:t>.</w:t>
      </w:r>
    </w:p>
    <w:p w14:paraId="5DCAF204" w14:textId="5B669A60" w:rsidR="00C474C1" w:rsidRDefault="0094609C" w:rsidP="00C52F4A">
      <w:r>
        <w:t>— </w:t>
      </w:r>
      <w:r w:rsidR="00C52F4A" w:rsidRPr="00605EB6">
        <w:t>Que dites-vous</w:t>
      </w:r>
      <w:r w:rsidR="00C474C1">
        <w:t xml:space="preserve">, </w:t>
      </w:r>
      <w:r w:rsidR="00C52F4A" w:rsidRPr="00605EB6">
        <w:t>monsieur</w:t>
      </w:r>
      <w:r w:rsidR="00C474C1">
        <w:t xml:space="preserve"> ?… </w:t>
      </w:r>
      <w:r w:rsidR="00C52F4A" w:rsidRPr="00605EB6">
        <w:t>s</w:t>
      </w:r>
      <w:r w:rsidR="00C474C1">
        <w:t>’</w:t>
      </w:r>
      <w:r w:rsidR="00C52F4A" w:rsidRPr="00605EB6">
        <w:t>écria-t-elle</w:t>
      </w:r>
      <w:r w:rsidR="00C474C1">
        <w:t>.</w:t>
      </w:r>
    </w:p>
    <w:p w14:paraId="74B89BCB" w14:textId="6BE7A99A" w:rsidR="00C474C1" w:rsidRDefault="0094609C" w:rsidP="00C52F4A">
      <w:r>
        <w:t>— </w:t>
      </w:r>
      <w:r w:rsidR="00C52F4A" w:rsidRPr="00605EB6">
        <w:t>Jeanne n</w:t>
      </w:r>
      <w:r w:rsidR="00C474C1">
        <w:t>’</w:t>
      </w:r>
      <w:r w:rsidR="00C52F4A" w:rsidRPr="00605EB6">
        <w:t>est pas morte</w:t>
      </w:r>
      <w:r w:rsidR="00C474C1">
        <w:t xml:space="preserve">, </w:t>
      </w:r>
      <w:r w:rsidR="00C52F4A" w:rsidRPr="00605EB6">
        <w:t>madame</w:t>
      </w:r>
      <w:r w:rsidR="00C474C1">
        <w:t>.</w:t>
      </w:r>
    </w:p>
    <w:p w14:paraId="01704010" w14:textId="49B8BEC0" w:rsidR="00C474C1" w:rsidRDefault="00C52F4A" w:rsidP="00C52F4A">
      <w:r w:rsidRPr="00351583">
        <w:t xml:space="preserve">La </w:t>
      </w:r>
      <w:r w:rsidR="00351583">
        <w:t>baronne</w:t>
      </w:r>
      <w:r w:rsidRPr="00351583">
        <w:t xml:space="preserve"> leva ses yeux vers le ciel</w:t>
      </w:r>
      <w:r w:rsidR="00C474C1">
        <w:t xml:space="preserve">, </w:t>
      </w:r>
      <w:r w:rsidRPr="00351583">
        <w:t>en joignant les mains</w:t>
      </w:r>
      <w:r w:rsidR="00C474C1">
        <w:t>.</w:t>
      </w:r>
    </w:p>
    <w:p w14:paraId="6B30FA22" w14:textId="27C63009" w:rsidR="00C474C1" w:rsidRDefault="0094609C" w:rsidP="00C52F4A">
      <w:r>
        <w:t>— </w:t>
      </w:r>
      <w:r w:rsidR="00C52F4A" w:rsidRPr="00351583">
        <w:t>Oui</w:t>
      </w:r>
      <w:r w:rsidR="00C474C1">
        <w:t xml:space="preserve">, </w:t>
      </w:r>
      <w:r w:rsidR="00C52F4A" w:rsidRPr="00351583">
        <w:t xml:space="preserve">continua </w:t>
      </w:r>
      <w:r w:rsidR="00C474C1">
        <w:t>M. </w:t>
      </w:r>
      <w:r w:rsidR="00C52F4A" w:rsidRPr="00351583">
        <w:t>Lagarde</w:t>
      </w:r>
      <w:r w:rsidR="00C474C1">
        <w:t xml:space="preserve">, </w:t>
      </w:r>
      <w:r w:rsidR="00C52F4A" w:rsidRPr="00351583">
        <w:t>Jeanne existe</w:t>
      </w:r>
      <w:r w:rsidR="00C474C1">
        <w:t xml:space="preserve"> ; </w:t>
      </w:r>
      <w:r w:rsidR="00C52F4A" w:rsidRPr="00351583">
        <w:t>mais la malheureuse enfant a perdu la raison</w:t>
      </w:r>
      <w:r w:rsidR="00C474C1">
        <w:t>.</w:t>
      </w:r>
    </w:p>
    <w:p w14:paraId="78735985" w14:textId="65A9686C" w:rsidR="00C474C1" w:rsidRDefault="0094609C" w:rsidP="00C52F4A">
      <w:r>
        <w:t>— </w:t>
      </w:r>
      <w:r w:rsidR="00C52F4A" w:rsidRPr="00605EB6">
        <w:t>Oh</w:t>
      </w:r>
      <w:r w:rsidR="00C474C1">
        <w:t xml:space="preserve"> ! </w:t>
      </w:r>
      <w:r w:rsidR="00C52F4A" w:rsidRPr="00605EB6">
        <w:t>mon Dieu</w:t>
      </w:r>
      <w:r w:rsidR="00C474C1">
        <w:t xml:space="preserve">, </w:t>
      </w:r>
      <w:r w:rsidR="00C52F4A" w:rsidRPr="00605EB6">
        <w:t>mon Dieu</w:t>
      </w:r>
      <w:r w:rsidR="00C474C1">
        <w:t> !</w:t>
      </w:r>
    </w:p>
    <w:p w14:paraId="79C58D1A" w14:textId="49BAB206" w:rsidR="00C474C1" w:rsidRDefault="0094609C" w:rsidP="00C52F4A">
      <w:r>
        <w:t>— </w:t>
      </w:r>
      <w:r w:rsidR="00C52F4A" w:rsidRPr="00605EB6">
        <w:t>C</w:t>
      </w:r>
      <w:r w:rsidR="00C474C1">
        <w:t>’</w:t>
      </w:r>
      <w:r w:rsidR="00C52F4A" w:rsidRPr="00605EB6">
        <w:t>est pour cela que je n</w:t>
      </w:r>
      <w:r w:rsidR="00C474C1">
        <w:t>’</w:t>
      </w:r>
      <w:r w:rsidR="00C52F4A" w:rsidRPr="00605EB6">
        <w:t>ai point dit encore à Jacques Vaillant et à Jacques Grandin que Jeanne a été sauvée au moment où le courant rapide de la rivière l</w:t>
      </w:r>
      <w:r w:rsidR="00C474C1">
        <w:t>’</w:t>
      </w:r>
      <w:r w:rsidR="00C52F4A" w:rsidRPr="00605EB6">
        <w:t>entraînait</w:t>
      </w:r>
      <w:r w:rsidR="00C474C1">
        <w:t xml:space="preserve">. </w:t>
      </w:r>
      <w:r w:rsidR="00C52F4A" w:rsidRPr="00605EB6">
        <w:t>J</w:t>
      </w:r>
      <w:r w:rsidR="00C474C1">
        <w:t>’</w:t>
      </w:r>
      <w:r w:rsidR="00C52F4A" w:rsidRPr="00605EB6">
        <w:t>espère toujours qu</w:t>
      </w:r>
      <w:r w:rsidR="00C474C1">
        <w:t>’</w:t>
      </w:r>
      <w:r w:rsidR="00C52F4A" w:rsidRPr="00605EB6">
        <w:t>on la guérira</w:t>
      </w:r>
      <w:r w:rsidR="00C474C1">
        <w:t xml:space="preserve"> ; </w:t>
      </w:r>
      <w:r w:rsidR="00C52F4A" w:rsidRPr="00605EB6">
        <w:t>alors seulement je rendrai à Jacques Vaillant sa fille et à Jacques Grandin sa fiancée</w:t>
      </w:r>
      <w:r w:rsidR="00C474C1">
        <w:t>.</w:t>
      </w:r>
      <w:r w:rsidR="00B358D3">
        <w:t xml:space="preserve"> </w:t>
      </w:r>
      <w:r w:rsidR="00A42323">
        <w:t>J</w:t>
      </w:r>
      <w:r w:rsidR="00C474C1">
        <w:t>’</w:t>
      </w:r>
      <w:r w:rsidR="00A42323" w:rsidRPr="00605EB6">
        <w:t xml:space="preserve">ai </w:t>
      </w:r>
      <w:r w:rsidR="00C52F4A" w:rsidRPr="00605EB6">
        <w:t>confié Jeanne à un savant médecin aliéniste</w:t>
      </w:r>
      <w:r w:rsidR="00C474C1">
        <w:t xml:space="preserve"> ; </w:t>
      </w:r>
      <w:r w:rsidR="00C52F4A" w:rsidRPr="00605EB6">
        <w:t>si la raison ne lui est pas rendue</w:t>
      </w:r>
      <w:r w:rsidR="00C474C1">
        <w:t xml:space="preserve">, </w:t>
      </w:r>
      <w:r w:rsidR="00C52F4A" w:rsidRPr="00605EB6">
        <w:t>c</w:t>
      </w:r>
      <w:r w:rsidR="00C474C1">
        <w:t>’</w:t>
      </w:r>
      <w:r w:rsidR="00C52F4A" w:rsidRPr="00605EB6">
        <w:t>est que Dieu ne le voudra point</w:t>
      </w:r>
      <w:r w:rsidR="00C474C1">
        <w:t>.</w:t>
      </w:r>
    </w:p>
    <w:p w14:paraId="16CCC279" w14:textId="77777777" w:rsidR="00C474C1" w:rsidRDefault="00C474C1" w:rsidP="00C52F4A">
      <w:r>
        <w:t>» </w:t>
      </w:r>
      <w:r w:rsidR="00C52F4A" w:rsidRPr="00605EB6">
        <w:t>Je n</w:t>
      </w:r>
      <w:r>
        <w:t>’</w:t>
      </w:r>
      <w:r w:rsidR="00C52F4A" w:rsidRPr="00605EB6">
        <w:t>ai dit qu</w:t>
      </w:r>
      <w:r>
        <w:t>’</w:t>
      </w:r>
      <w:r w:rsidR="00C52F4A" w:rsidRPr="00605EB6">
        <w:t>à vous</w:t>
      </w:r>
      <w:r>
        <w:t xml:space="preserve">, </w:t>
      </w:r>
      <w:r w:rsidR="00C52F4A" w:rsidRPr="00605EB6">
        <w:t>madame la baronne</w:t>
      </w:r>
      <w:r>
        <w:t xml:space="preserve">, </w:t>
      </w:r>
      <w:r w:rsidR="00C52F4A" w:rsidRPr="00605EB6">
        <w:t>que Jeanne existe</w:t>
      </w:r>
      <w:r>
        <w:t xml:space="preserve">, </w:t>
      </w:r>
      <w:r w:rsidR="00C52F4A" w:rsidRPr="00605EB6">
        <w:t>et je vous prie de vouloir bien garder ce secret</w:t>
      </w:r>
      <w:r>
        <w:t xml:space="preserve">. </w:t>
      </w:r>
      <w:r w:rsidR="00C52F4A" w:rsidRPr="00605EB6">
        <w:t>Vous comprenez</w:t>
      </w:r>
      <w:r>
        <w:t xml:space="preserve">, </w:t>
      </w:r>
      <w:r w:rsidR="00C52F4A" w:rsidRPr="00605EB6">
        <w:t>n</w:t>
      </w:r>
      <w:r>
        <w:t>’</w:t>
      </w:r>
      <w:r w:rsidR="00C52F4A" w:rsidRPr="00605EB6">
        <w:t>est-ce pas</w:t>
      </w:r>
      <w:r>
        <w:t xml:space="preserve">, </w:t>
      </w:r>
      <w:r w:rsidR="00C52F4A" w:rsidRPr="00605EB6">
        <w:t>à quel sentiment j</w:t>
      </w:r>
      <w:r>
        <w:t>’</w:t>
      </w:r>
      <w:r w:rsidR="00C52F4A" w:rsidRPr="00605EB6">
        <w:t>obéis en laissant pendant quelque temps encore le père et le fiancé dans leur erreur</w:t>
      </w:r>
      <w:r>
        <w:t> ?</w:t>
      </w:r>
    </w:p>
    <w:p w14:paraId="5B402C39" w14:textId="77777777" w:rsidR="00C474C1" w:rsidRDefault="00C474C1" w:rsidP="00C52F4A">
      <w:r>
        <w:t>» </w:t>
      </w:r>
      <w:r w:rsidR="00C52F4A" w:rsidRPr="00605EB6">
        <w:t>Jeanne a été sauvée</w:t>
      </w:r>
      <w:r>
        <w:t xml:space="preserve">, </w:t>
      </w:r>
      <w:r w:rsidR="00C52F4A" w:rsidRPr="00605EB6">
        <w:t>non pas miraculeusement</w:t>
      </w:r>
      <w:r>
        <w:t xml:space="preserve">, </w:t>
      </w:r>
      <w:r w:rsidR="00C52F4A" w:rsidRPr="00605EB6">
        <w:t>mais par une cause toute providentielle</w:t>
      </w:r>
      <w:r>
        <w:t xml:space="preserve">. </w:t>
      </w:r>
      <w:r w:rsidR="00C52F4A" w:rsidRPr="00605EB6">
        <w:t>Voici</w:t>
      </w:r>
      <w:r>
        <w:t xml:space="preserve">, </w:t>
      </w:r>
      <w:r w:rsidR="00C52F4A" w:rsidRPr="00605EB6">
        <w:t>d</w:t>
      </w:r>
      <w:r>
        <w:t>’</w:t>
      </w:r>
      <w:r w:rsidR="00C52F4A" w:rsidRPr="00605EB6">
        <w:t>ailleurs</w:t>
      </w:r>
      <w:r>
        <w:t xml:space="preserve">, </w:t>
      </w:r>
      <w:r w:rsidR="00C52F4A" w:rsidRPr="00605EB6">
        <w:t>ce qui s</w:t>
      </w:r>
      <w:r>
        <w:t>’</w:t>
      </w:r>
      <w:r w:rsidR="00C52F4A" w:rsidRPr="00605EB6">
        <w:t>est passé</w:t>
      </w:r>
      <w:r>
        <w:t xml:space="preserve"> : </w:t>
      </w:r>
      <w:r w:rsidR="00C52F4A" w:rsidRPr="00605EB6">
        <w:t>Je me trouvais dans le pays</w:t>
      </w:r>
      <w:r>
        <w:t xml:space="preserve">, </w:t>
      </w:r>
      <w:r w:rsidR="00C52F4A" w:rsidRPr="00605EB6">
        <w:t>j</w:t>
      </w:r>
      <w:r>
        <w:t>’</w:t>
      </w:r>
      <w:r w:rsidR="00C52F4A" w:rsidRPr="00605EB6">
        <w:t>y étais venu pour vous</w:t>
      </w:r>
      <w:r>
        <w:t xml:space="preserve">, </w:t>
      </w:r>
      <w:r w:rsidR="00C52F4A" w:rsidRPr="00605EB6">
        <w:t>madame la baronne</w:t>
      </w:r>
      <w:r>
        <w:t>.</w:t>
      </w:r>
    </w:p>
    <w:p w14:paraId="7CF05ABD" w14:textId="5AC764F4" w:rsidR="00C474C1" w:rsidRDefault="0094609C" w:rsidP="00C52F4A">
      <w:r>
        <w:t>— </w:t>
      </w:r>
      <w:r w:rsidR="00C52F4A" w:rsidRPr="00605EB6">
        <w:t>Pour moi</w:t>
      </w:r>
      <w:r w:rsidR="00C474C1">
        <w:t> ?</w:t>
      </w:r>
    </w:p>
    <w:p w14:paraId="4A661C8D" w14:textId="2D1B9B74" w:rsidR="00C474C1" w:rsidRDefault="0094609C" w:rsidP="00C52F4A">
      <w:r>
        <w:lastRenderedPageBreak/>
        <w:t>— </w:t>
      </w:r>
      <w:r w:rsidR="00C52F4A" w:rsidRPr="00605EB6">
        <w:t>Oui</w:t>
      </w:r>
      <w:r w:rsidR="00C474C1">
        <w:t xml:space="preserve">. </w:t>
      </w:r>
      <w:r w:rsidR="00C52F4A" w:rsidRPr="00605EB6">
        <w:t>Je voulais savoir comment vous et votre fille viviez à Vaucourt</w:t>
      </w:r>
      <w:r w:rsidR="00C474C1">
        <w:t xml:space="preserve">, </w:t>
      </w:r>
      <w:r w:rsidR="00C52F4A" w:rsidRPr="00605EB6">
        <w:t>quelle réputation vous aviez dans la contrée</w:t>
      </w:r>
      <w:r w:rsidR="00C474C1">
        <w:t xml:space="preserve">, </w:t>
      </w:r>
      <w:r w:rsidR="00C52F4A" w:rsidRPr="00605EB6">
        <w:t>de quelle façon vous étiez considérée par les paysans</w:t>
      </w:r>
      <w:r w:rsidR="00C474C1">
        <w:t xml:space="preserve">. </w:t>
      </w:r>
      <w:r w:rsidR="00C52F4A" w:rsidRPr="00605EB6">
        <w:t>Après avoir pris mes renseignements</w:t>
      </w:r>
      <w:r w:rsidR="00C474C1">
        <w:t xml:space="preserve">, </w:t>
      </w:r>
      <w:r w:rsidR="00C52F4A" w:rsidRPr="00605EB6">
        <w:t>c</w:t>
      </w:r>
      <w:r w:rsidR="00C474C1">
        <w:t>’</w:t>
      </w:r>
      <w:r w:rsidR="00C52F4A" w:rsidRPr="00605EB6">
        <w:t>est-à-dire quand on m</w:t>
      </w:r>
      <w:r w:rsidR="00C474C1">
        <w:t>’</w:t>
      </w:r>
      <w:r w:rsidR="00C52F4A" w:rsidRPr="00605EB6">
        <w:t>eût parlé partout de votre bonté</w:t>
      </w:r>
      <w:r w:rsidR="00C474C1">
        <w:t xml:space="preserve">, </w:t>
      </w:r>
      <w:r w:rsidR="00C52F4A" w:rsidRPr="00605EB6">
        <w:t>de votre bienfaisance</w:t>
      </w:r>
      <w:r w:rsidR="00C474C1">
        <w:t xml:space="preserve">, </w:t>
      </w:r>
      <w:r w:rsidR="00C52F4A" w:rsidRPr="00605EB6">
        <w:t>de vos rares vertus</w:t>
      </w:r>
      <w:r w:rsidR="00C474C1">
        <w:t xml:space="preserve">, </w:t>
      </w:r>
      <w:r w:rsidR="00C52F4A" w:rsidRPr="00605EB6">
        <w:t>je résolus de rentrer vite à Paris</w:t>
      </w:r>
      <w:r w:rsidR="00C474C1">
        <w:t xml:space="preserve">, </w:t>
      </w:r>
      <w:r w:rsidR="00C52F4A" w:rsidRPr="00605EB6">
        <w:t>car je pressentais les malheurs et les désastres de la France</w:t>
      </w:r>
      <w:r w:rsidR="00C474C1">
        <w:t xml:space="preserve">. </w:t>
      </w:r>
      <w:r w:rsidR="00C52F4A" w:rsidRPr="00605EB6">
        <w:t>Avant le lever du soleil</w:t>
      </w:r>
      <w:r w:rsidR="00C474C1">
        <w:t xml:space="preserve">, </w:t>
      </w:r>
      <w:r w:rsidR="00C52F4A" w:rsidRPr="00605EB6">
        <w:t>j</w:t>
      </w:r>
      <w:r w:rsidR="00C474C1">
        <w:t>’</w:t>
      </w:r>
      <w:r w:rsidR="00C52F4A" w:rsidRPr="00605EB6">
        <w:t xml:space="preserve">étais entre Mareille et </w:t>
      </w:r>
      <w:r w:rsidR="00D952EA" w:rsidRPr="00605EB6">
        <w:t>Blign</w:t>
      </w:r>
      <w:r w:rsidR="00D952EA">
        <w:t>i</w:t>
      </w:r>
      <w:r w:rsidR="00D952EA" w:rsidRPr="00605EB6">
        <w:t>court</w:t>
      </w:r>
      <w:r w:rsidR="00C474C1">
        <w:t xml:space="preserve">, </w:t>
      </w:r>
      <w:r w:rsidR="00C52F4A" w:rsidRPr="00605EB6">
        <w:t>sur la route qui longe le Frou</w:t>
      </w:r>
      <w:r w:rsidR="00C474C1">
        <w:t xml:space="preserve">. </w:t>
      </w:r>
      <w:r w:rsidR="00C52F4A" w:rsidRPr="00605EB6">
        <w:t>Je n</w:t>
      </w:r>
      <w:r w:rsidR="00C474C1">
        <w:t>’</w:t>
      </w:r>
      <w:r w:rsidR="00C52F4A" w:rsidRPr="00605EB6">
        <w:t>avais avec moi qu</w:t>
      </w:r>
      <w:r w:rsidR="00C474C1">
        <w:t>’</w:t>
      </w:r>
      <w:r w:rsidR="00C52F4A" w:rsidRPr="00605EB6">
        <w:t>un seul domestique</w:t>
      </w:r>
      <w:r w:rsidR="00C474C1">
        <w:t xml:space="preserve">, </w:t>
      </w:r>
      <w:r w:rsidR="00C52F4A" w:rsidRPr="00605EB6">
        <w:t>un homme dévoué en qui j</w:t>
      </w:r>
      <w:r w:rsidR="00C474C1">
        <w:t>’</w:t>
      </w:r>
      <w:r w:rsidR="00C52F4A" w:rsidRPr="00605EB6">
        <w:t>ai une entière confiance</w:t>
      </w:r>
      <w:r w:rsidR="00C474C1">
        <w:t xml:space="preserve">. </w:t>
      </w:r>
      <w:r w:rsidR="00C52F4A" w:rsidRPr="00605EB6">
        <w:t>Il conduisait la voiture et nous marchions rapidement</w:t>
      </w:r>
      <w:r w:rsidR="00C474C1">
        <w:t xml:space="preserve">. </w:t>
      </w:r>
      <w:r w:rsidR="00C52F4A" w:rsidRPr="00605EB6">
        <w:t xml:space="preserve">Arrivés à la côte de </w:t>
      </w:r>
      <w:r w:rsidR="00D952EA" w:rsidRPr="00605EB6">
        <w:t>Blign</w:t>
      </w:r>
      <w:r w:rsidR="00D952EA">
        <w:t>i</w:t>
      </w:r>
      <w:r w:rsidR="00D952EA" w:rsidRPr="00605EB6">
        <w:t>court</w:t>
      </w:r>
      <w:r w:rsidR="00C474C1">
        <w:t xml:space="preserve">, </w:t>
      </w:r>
      <w:r w:rsidR="00C52F4A" w:rsidRPr="00605EB6">
        <w:t>le cheval dut forcément ralentir le pas</w:t>
      </w:r>
      <w:r w:rsidR="00C474C1">
        <w:t xml:space="preserve">. </w:t>
      </w:r>
      <w:r w:rsidR="00C52F4A" w:rsidRPr="00605EB6">
        <w:t>À ce moment</w:t>
      </w:r>
      <w:r w:rsidR="00C474C1">
        <w:t xml:space="preserve">, </w:t>
      </w:r>
      <w:r w:rsidR="00C52F4A" w:rsidRPr="00605EB6">
        <w:t>mon domestique me fit remarquer un mouvement singulier qui se faisait dans la rivière</w:t>
      </w:r>
      <w:r w:rsidR="00C474C1">
        <w:t xml:space="preserve">. </w:t>
      </w:r>
      <w:r w:rsidR="00C52F4A" w:rsidRPr="00605EB6">
        <w:t>Je mis la tête à la portière et je reconnus bientôt qu</w:t>
      </w:r>
      <w:r w:rsidR="00C474C1">
        <w:t>’</w:t>
      </w:r>
      <w:r w:rsidR="00C52F4A" w:rsidRPr="00605EB6">
        <w:t>il y avait là un homme</w:t>
      </w:r>
      <w:r w:rsidR="00C474C1">
        <w:t xml:space="preserve">, </w:t>
      </w:r>
      <w:r w:rsidR="00C52F4A" w:rsidRPr="00605EB6">
        <w:t>lequel</w:t>
      </w:r>
      <w:r w:rsidR="00C474C1">
        <w:t xml:space="preserve">, </w:t>
      </w:r>
      <w:r w:rsidR="00C52F4A" w:rsidRPr="00605EB6">
        <w:t>luttant contre le courant</w:t>
      </w:r>
      <w:r w:rsidR="00C474C1">
        <w:t xml:space="preserve">, </w:t>
      </w:r>
      <w:r w:rsidR="00C52F4A" w:rsidRPr="00605EB6">
        <w:t>faisait des efforts surhumains pour s</w:t>
      </w:r>
      <w:r w:rsidR="00C474C1">
        <w:t>’</w:t>
      </w:r>
      <w:r w:rsidR="00C52F4A" w:rsidRPr="00605EB6">
        <w:t>approcher de la rive et saisir une branche ou une racine</w:t>
      </w:r>
      <w:r w:rsidR="00C474C1">
        <w:t>.</w:t>
      </w:r>
    </w:p>
    <w:p w14:paraId="30849960" w14:textId="4779B846" w:rsidR="00C474C1" w:rsidRDefault="00C474C1" w:rsidP="00C52F4A">
      <w:r>
        <w:t>M. </w:t>
      </w:r>
      <w:r w:rsidR="00C52F4A" w:rsidRPr="00605EB6">
        <w:t>Lagarde raconta à la baronne comment lui et Landry avaient porté secours à Jean Loup et sauvé Jeanne</w:t>
      </w:r>
      <w:r>
        <w:t>.</w:t>
      </w:r>
    </w:p>
    <w:p w14:paraId="23090B06" w14:textId="1B5C685B" w:rsidR="00C474C1" w:rsidRDefault="0094609C" w:rsidP="00C52F4A">
      <w:r>
        <w:t>— </w:t>
      </w:r>
      <w:r w:rsidR="00C52F4A" w:rsidRPr="00605EB6">
        <w:t>Oh</w:t>
      </w:r>
      <w:r w:rsidR="00C474C1">
        <w:t xml:space="preserve"> ! </w:t>
      </w:r>
      <w:r w:rsidR="00C52F4A" w:rsidRPr="00605EB6">
        <w:t>oui</w:t>
      </w:r>
      <w:r w:rsidR="00C474C1">
        <w:t xml:space="preserve">, </w:t>
      </w:r>
      <w:r w:rsidR="00C52F4A" w:rsidRPr="00605EB6">
        <w:t xml:space="preserve">dit </w:t>
      </w:r>
      <w:r w:rsidR="009A0CB4" w:rsidRPr="009A0CB4">
        <w:t>M</w:t>
      </w:r>
      <w:r w:rsidR="009A0CB4" w:rsidRPr="009A0CB4">
        <w:rPr>
          <w:vertAlign w:val="superscript"/>
        </w:rPr>
        <w:t>me</w:t>
      </w:r>
      <w:r w:rsidR="00C474C1">
        <w:t> de </w:t>
      </w:r>
      <w:r w:rsidR="00C52F4A" w:rsidRPr="00605EB6">
        <w:t>Simaise</w:t>
      </w:r>
      <w:r w:rsidR="00C474C1">
        <w:t xml:space="preserve">, </w:t>
      </w:r>
      <w:r w:rsidR="00C52F4A" w:rsidRPr="00605EB6">
        <w:t>c</w:t>
      </w:r>
      <w:r w:rsidR="00C474C1">
        <w:t>’</w:t>
      </w:r>
      <w:r w:rsidR="00C52F4A" w:rsidRPr="00605EB6">
        <w:t>est bien la divine Providence qui veillait sur la pauvre enfant</w:t>
      </w:r>
      <w:r w:rsidR="00C474C1">
        <w:t xml:space="preserve"> ! </w:t>
      </w:r>
      <w:r w:rsidR="00C52F4A" w:rsidRPr="00605EB6">
        <w:t>Mais folle</w:t>
      </w:r>
      <w:r w:rsidR="00C474C1">
        <w:t xml:space="preserve">, </w:t>
      </w:r>
      <w:r w:rsidR="00C52F4A" w:rsidRPr="00605EB6">
        <w:t>folle</w:t>
      </w:r>
      <w:r w:rsidR="00C474C1">
        <w:t xml:space="preserve"> !… </w:t>
      </w:r>
      <w:r w:rsidR="00C52F4A" w:rsidRPr="00605EB6">
        <w:t>Ah</w:t>
      </w:r>
      <w:r w:rsidR="00C474C1">
        <w:t xml:space="preserve"> ! </w:t>
      </w:r>
      <w:r w:rsidR="00C52F4A" w:rsidRPr="00605EB6">
        <w:t>Dieu qui a voulu qu</w:t>
      </w:r>
      <w:r w:rsidR="00C474C1">
        <w:t>’</w:t>
      </w:r>
      <w:r w:rsidR="00C52F4A" w:rsidRPr="00605EB6">
        <w:t>elle fût sauvée</w:t>
      </w:r>
      <w:r w:rsidR="00C474C1">
        <w:t xml:space="preserve">, </w:t>
      </w:r>
      <w:r w:rsidR="00C52F4A" w:rsidRPr="00605EB6">
        <w:t>Dieu ramènera son regard vers elle</w:t>
      </w:r>
      <w:r w:rsidR="00C474C1">
        <w:t> !</w:t>
      </w:r>
    </w:p>
    <w:p w14:paraId="5D159C60" w14:textId="2A6FEC90" w:rsidR="00C474C1" w:rsidRDefault="0094609C" w:rsidP="00C52F4A">
      <w:r>
        <w:t>— </w:t>
      </w:r>
      <w:r w:rsidR="00C52F4A" w:rsidRPr="00605EB6">
        <w:t>J</w:t>
      </w:r>
      <w:r w:rsidR="00C474C1">
        <w:t>’</w:t>
      </w:r>
      <w:r w:rsidR="00C52F4A" w:rsidRPr="00605EB6">
        <w:t>attends et j</w:t>
      </w:r>
      <w:r w:rsidR="00C474C1">
        <w:t>’</w:t>
      </w:r>
      <w:r w:rsidR="00C52F4A" w:rsidRPr="00605EB6">
        <w:t>espère</w:t>
      </w:r>
      <w:r w:rsidR="00C474C1">
        <w:t xml:space="preserve">, </w:t>
      </w:r>
      <w:r w:rsidR="00C52F4A" w:rsidRPr="00605EB6">
        <w:t>madame</w:t>
      </w:r>
      <w:r w:rsidR="00C474C1">
        <w:t>.</w:t>
      </w:r>
    </w:p>
    <w:p w14:paraId="7034C254" w14:textId="160599E2" w:rsidR="00C474C1" w:rsidRDefault="0094609C" w:rsidP="00C52F4A">
      <w:r>
        <w:t>— </w:t>
      </w:r>
      <w:r w:rsidR="00C52F4A" w:rsidRPr="00605EB6">
        <w:t>Elle guérira</w:t>
      </w:r>
      <w:r w:rsidR="00C474C1">
        <w:t xml:space="preserve">, </w:t>
      </w:r>
      <w:r w:rsidR="00C52F4A" w:rsidRPr="00605EB6">
        <w:t>monsieur</w:t>
      </w:r>
      <w:r w:rsidR="00C474C1">
        <w:t xml:space="preserve">, </w:t>
      </w:r>
      <w:r w:rsidR="00C52F4A" w:rsidRPr="00605EB6">
        <w:t>elle guérira</w:t>
      </w:r>
      <w:r w:rsidR="00C474C1">
        <w:t> !</w:t>
      </w:r>
    </w:p>
    <w:p w14:paraId="05F4877F" w14:textId="7940FE2D" w:rsidR="00C474C1" w:rsidRDefault="0094609C" w:rsidP="00C52F4A">
      <w:r>
        <w:t>— </w:t>
      </w:r>
      <w:r w:rsidR="00C52F4A" w:rsidRPr="00605EB6">
        <w:t>Vous prierez pour elle</w:t>
      </w:r>
      <w:r w:rsidR="00C474C1">
        <w:t xml:space="preserve">, </w:t>
      </w:r>
      <w:r w:rsidR="00C52F4A" w:rsidRPr="00605EB6">
        <w:t>madame la baronne</w:t>
      </w:r>
      <w:r w:rsidR="00C474C1">
        <w:t xml:space="preserve">, </w:t>
      </w:r>
      <w:r w:rsidR="00C52F4A" w:rsidRPr="00605EB6">
        <w:t>et votre prière sera bien accueillie au ciel</w:t>
      </w:r>
      <w:r w:rsidR="00C474C1">
        <w:t>.</w:t>
      </w:r>
    </w:p>
    <w:p w14:paraId="169B034A" w14:textId="172785AA" w:rsidR="00C474C1" w:rsidRDefault="00C474C1" w:rsidP="00C52F4A">
      <w:r>
        <w:t>» </w:t>
      </w:r>
      <w:r w:rsidR="00C52F4A" w:rsidRPr="00605EB6">
        <w:t>Je vais vous parler maintenant de la marquise de Chamarande et de son fils</w:t>
      </w:r>
      <w:r>
        <w:t xml:space="preserve">, </w:t>
      </w:r>
      <w:r w:rsidR="00C52F4A" w:rsidRPr="00605EB6">
        <w:t>car c</w:t>
      </w:r>
      <w:r>
        <w:t>’</w:t>
      </w:r>
      <w:r w:rsidR="00C52F4A" w:rsidRPr="00605EB6">
        <w:t xml:space="preserve">est un enfant du sexe masculin </w:t>
      </w:r>
      <w:r w:rsidR="00C52F4A" w:rsidRPr="00605EB6">
        <w:lastRenderedPageBreak/>
        <w:t>qu</w:t>
      </w:r>
      <w:r>
        <w:t>’</w:t>
      </w:r>
      <w:r w:rsidR="00C52F4A" w:rsidRPr="00605EB6">
        <w:t>elle a mis au monde au château de Blaincourt</w:t>
      </w:r>
      <w:r>
        <w:t xml:space="preserve">, </w:t>
      </w:r>
      <w:r w:rsidR="00C52F4A" w:rsidRPr="00605EB6">
        <w:t xml:space="preserve">où elle a été réellement séquestrée pendant </w:t>
      </w:r>
      <w:r w:rsidR="00D952EA">
        <w:t>six ans environ</w:t>
      </w:r>
      <w:r>
        <w:t>.</w:t>
      </w:r>
    </w:p>
    <w:p w14:paraId="6CD787DA" w14:textId="77777777" w:rsidR="00C474C1" w:rsidRDefault="00C474C1" w:rsidP="00C52F4A">
      <w:r>
        <w:t>» </w:t>
      </w:r>
      <w:r w:rsidR="00C52F4A" w:rsidRPr="00605EB6">
        <w:t>Ici encore</w:t>
      </w:r>
      <w:r>
        <w:t xml:space="preserve">, </w:t>
      </w:r>
      <w:r w:rsidR="00C52F4A" w:rsidRPr="00605EB6">
        <w:t>madame la baronne</w:t>
      </w:r>
      <w:r>
        <w:t xml:space="preserve">, </w:t>
      </w:r>
      <w:r w:rsidR="00C52F4A" w:rsidRPr="00605EB6">
        <w:t>il s</w:t>
      </w:r>
      <w:r>
        <w:t>’</w:t>
      </w:r>
      <w:r w:rsidR="00C52F4A" w:rsidRPr="00605EB6">
        <w:t>agit d</w:t>
      </w:r>
      <w:r>
        <w:t>’</w:t>
      </w:r>
      <w:r w:rsidR="00C52F4A" w:rsidRPr="00605EB6">
        <w:t>une pauvre folle</w:t>
      </w:r>
      <w:r>
        <w:t>.</w:t>
      </w:r>
    </w:p>
    <w:p w14:paraId="0E835E2F" w14:textId="623F7A09" w:rsidR="00C474C1" w:rsidRDefault="0094609C" w:rsidP="00C52F4A">
      <w:r>
        <w:t>— </w:t>
      </w:r>
      <w:r w:rsidR="00D952EA">
        <w:t>Ainsi</w:t>
      </w:r>
      <w:r w:rsidR="00C474C1">
        <w:t xml:space="preserve">, </w:t>
      </w:r>
      <w:r w:rsidR="00C52F4A" w:rsidRPr="00605EB6">
        <w:t>monsieur</w:t>
      </w:r>
      <w:r w:rsidR="00C474C1">
        <w:t xml:space="preserve">, </w:t>
      </w:r>
      <w:r w:rsidR="00C52F4A" w:rsidRPr="00605EB6">
        <w:t>la marquise était folle</w:t>
      </w:r>
      <w:r w:rsidR="00C474C1">
        <w:t> !</w:t>
      </w:r>
    </w:p>
    <w:p w14:paraId="61A5770F" w14:textId="3E3E9CDF" w:rsidR="00C474C1" w:rsidRDefault="0094609C" w:rsidP="00C52F4A">
      <w:r>
        <w:t>— </w:t>
      </w:r>
      <w:r w:rsidR="00C52F4A" w:rsidRPr="00605EB6">
        <w:t>Je dois le croire</w:t>
      </w:r>
      <w:r w:rsidR="00C474C1">
        <w:t xml:space="preserve">, </w:t>
      </w:r>
      <w:r w:rsidR="00C52F4A" w:rsidRPr="00605EB6">
        <w:t>d</w:t>
      </w:r>
      <w:r w:rsidR="00C474C1">
        <w:t>’</w:t>
      </w:r>
      <w:r w:rsidR="00C52F4A" w:rsidRPr="00605EB6">
        <w:t>après les renseignements que j</w:t>
      </w:r>
      <w:r w:rsidR="00C474C1">
        <w:t>’</w:t>
      </w:r>
      <w:r w:rsidR="00C52F4A" w:rsidRPr="00605EB6">
        <w:t>ai pu recueillir</w:t>
      </w:r>
      <w:r w:rsidR="00C474C1">
        <w:t>.</w:t>
      </w:r>
    </w:p>
    <w:p w14:paraId="4C73B102" w14:textId="55296FB6" w:rsidR="00C474C1" w:rsidRDefault="0094609C" w:rsidP="00C52F4A">
      <w:r>
        <w:t>— </w:t>
      </w:r>
      <w:r w:rsidR="00C52F4A" w:rsidRPr="00605EB6">
        <w:t>Que de malheurs</w:t>
      </w:r>
      <w:r w:rsidR="00C474C1">
        <w:t xml:space="preserve">, </w:t>
      </w:r>
      <w:r w:rsidR="00C52F4A" w:rsidRPr="00605EB6">
        <w:t>mon Dieu</w:t>
      </w:r>
      <w:r w:rsidR="00C474C1">
        <w:t> !</w:t>
      </w:r>
    </w:p>
    <w:p w14:paraId="62AE6C3C" w14:textId="38399CB6" w:rsidR="00C474C1" w:rsidRDefault="0094609C" w:rsidP="00C52F4A">
      <w:r>
        <w:t>— </w:t>
      </w:r>
      <w:r w:rsidR="00C52F4A" w:rsidRPr="00605EB6">
        <w:t>J</w:t>
      </w:r>
      <w:r w:rsidR="00C474C1">
        <w:t>’</w:t>
      </w:r>
      <w:r w:rsidR="00C52F4A" w:rsidRPr="00605EB6">
        <w:t>ignore quelle a été l</w:t>
      </w:r>
      <w:r w:rsidR="00C474C1">
        <w:t>’</w:t>
      </w:r>
      <w:r w:rsidR="00C52F4A" w:rsidRPr="00605EB6">
        <w:t>existence de la marquise pendant les quelques mois qui ont précédé son arrivée à Blaincourt</w:t>
      </w:r>
      <w:r w:rsidR="00C474C1">
        <w:t xml:space="preserve">, </w:t>
      </w:r>
      <w:r w:rsidR="00C52F4A" w:rsidRPr="00605EB6">
        <w:t>et par conséquent ce qu</w:t>
      </w:r>
      <w:r w:rsidR="00C474C1">
        <w:t>’</w:t>
      </w:r>
      <w:r w:rsidR="00C52F4A" w:rsidRPr="00605EB6">
        <w:t>elle a souffert et comment elle a été traitée par le baron de Simaise à qui le marquis</w:t>
      </w:r>
      <w:r w:rsidR="00C474C1">
        <w:t xml:space="preserve">, </w:t>
      </w:r>
      <w:r w:rsidR="00C52F4A" w:rsidRPr="00605EB6">
        <w:t xml:space="preserve">obligé de retourner </w:t>
      </w:r>
      <w:r w:rsidR="00D952EA">
        <w:t>en Océanie</w:t>
      </w:r>
      <w:r w:rsidR="00C474C1">
        <w:t xml:space="preserve">, </w:t>
      </w:r>
      <w:r w:rsidR="00C52F4A" w:rsidRPr="00605EB6">
        <w:t>l</w:t>
      </w:r>
      <w:r w:rsidR="00C474C1">
        <w:t>’</w:t>
      </w:r>
      <w:r w:rsidR="00C52F4A" w:rsidRPr="00605EB6">
        <w:t>avait confiée</w:t>
      </w:r>
      <w:r w:rsidR="00C474C1">
        <w:t xml:space="preserve">. </w:t>
      </w:r>
      <w:r w:rsidR="00C52F4A" w:rsidRPr="00605EB6">
        <w:t>Toutes les recherches que j</w:t>
      </w:r>
      <w:r w:rsidR="00C474C1">
        <w:t>’</w:t>
      </w:r>
      <w:r w:rsidR="00C52F4A" w:rsidRPr="00605EB6">
        <w:t>ai faites à ce sujet ont été sans résultat</w:t>
      </w:r>
      <w:r w:rsidR="00C474C1">
        <w:t xml:space="preserve">. </w:t>
      </w:r>
      <w:r w:rsidR="00C52F4A" w:rsidRPr="00605EB6">
        <w:t>J</w:t>
      </w:r>
      <w:r w:rsidR="00C474C1">
        <w:t>’</w:t>
      </w:r>
      <w:r w:rsidR="00C52F4A" w:rsidRPr="00605EB6">
        <w:t>ignore également comment la marquise a perdu la raison</w:t>
      </w:r>
      <w:r w:rsidR="00C474C1">
        <w:t xml:space="preserve">. </w:t>
      </w:r>
      <w:r w:rsidR="00C52F4A" w:rsidRPr="00605EB6">
        <w:t>Je veux croire encore</w:t>
      </w:r>
      <w:r w:rsidR="00C474C1">
        <w:t xml:space="preserve">, </w:t>
      </w:r>
      <w:r w:rsidR="00C52F4A" w:rsidRPr="00605EB6">
        <w:t>jusqu</w:t>
      </w:r>
      <w:r w:rsidR="00C474C1">
        <w:t>’</w:t>
      </w:r>
      <w:r w:rsidR="00C52F4A" w:rsidRPr="00605EB6">
        <w:t>à preuve du contraire</w:t>
      </w:r>
      <w:r w:rsidR="00C474C1">
        <w:t xml:space="preserve">, </w:t>
      </w:r>
      <w:r w:rsidR="00C52F4A" w:rsidRPr="00605EB6">
        <w:t>que sa raison s</w:t>
      </w:r>
      <w:r w:rsidR="00C474C1">
        <w:t>’</w:t>
      </w:r>
      <w:r w:rsidR="00C52F4A" w:rsidRPr="00605EB6">
        <w:t>est éteinte subitement par suite du choc terrible qu</w:t>
      </w:r>
      <w:r w:rsidR="00C474C1">
        <w:t>’</w:t>
      </w:r>
      <w:r w:rsidR="00C52F4A" w:rsidRPr="00605EB6">
        <w:t>elle a reçu en apprenant la mort du marquis</w:t>
      </w:r>
      <w:r w:rsidR="00C474C1">
        <w:t>.</w:t>
      </w:r>
    </w:p>
    <w:p w14:paraId="05230097" w14:textId="153DCC1C" w:rsidR="00C474C1" w:rsidRDefault="00C474C1" w:rsidP="00C52F4A">
      <w:r>
        <w:t>» </w:t>
      </w:r>
      <w:r w:rsidR="00C52F4A" w:rsidRPr="00605EB6">
        <w:t>C</w:t>
      </w:r>
      <w:r>
        <w:t>’</w:t>
      </w:r>
      <w:r w:rsidR="00C52F4A" w:rsidRPr="00605EB6">
        <w:t>est alors</w:t>
      </w:r>
      <w:r>
        <w:t xml:space="preserve">, </w:t>
      </w:r>
      <w:r w:rsidR="00C52F4A" w:rsidRPr="00605EB6">
        <w:t>sans doute</w:t>
      </w:r>
      <w:r>
        <w:t xml:space="preserve">, </w:t>
      </w:r>
      <w:r w:rsidR="00C52F4A" w:rsidRPr="00605EB6">
        <w:t>que le baron de Simaise songea à s</w:t>
      </w:r>
      <w:r>
        <w:t>’</w:t>
      </w:r>
      <w:r w:rsidR="00C52F4A" w:rsidRPr="00605EB6">
        <w:t>emparer de la fortune de son frère</w:t>
      </w:r>
      <w:r>
        <w:t xml:space="preserve">, </w:t>
      </w:r>
      <w:r w:rsidR="00C52F4A" w:rsidRPr="00605EB6">
        <w:t>fortune qui appartenait à sa veuve et</w:t>
      </w:r>
      <w:r>
        <w:t xml:space="preserve">, </w:t>
      </w:r>
      <w:r w:rsidR="00C52F4A" w:rsidRPr="00605EB6">
        <w:t>à l</w:t>
      </w:r>
      <w:r>
        <w:t>’</w:t>
      </w:r>
      <w:r w:rsidR="00C52F4A" w:rsidRPr="00605EB6">
        <w:t>enfant qu</w:t>
      </w:r>
      <w:r>
        <w:t>’</w:t>
      </w:r>
      <w:r w:rsidR="00C52F4A" w:rsidRPr="00605EB6">
        <w:t>elle allait mettre au monde</w:t>
      </w:r>
      <w:r>
        <w:t xml:space="preserve">. </w:t>
      </w:r>
      <w:r w:rsidR="00C52F4A" w:rsidRPr="00605EB6">
        <w:t>Pour commettre ce crime</w:t>
      </w:r>
      <w:r>
        <w:t xml:space="preserve">, </w:t>
      </w:r>
      <w:r w:rsidR="00C52F4A" w:rsidRPr="00605EB6">
        <w:t>un autre crime plus monstrueux encore était nécessaire</w:t>
      </w:r>
      <w:r>
        <w:t xml:space="preserve">. </w:t>
      </w:r>
      <w:r w:rsidR="00C52F4A" w:rsidRPr="00605EB6">
        <w:t>Rien n</w:t>
      </w:r>
      <w:r>
        <w:t>’</w:t>
      </w:r>
      <w:r w:rsidR="00C52F4A" w:rsidRPr="00605EB6">
        <w:t>arrêta le baron</w:t>
      </w:r>
      <w:r>
        <w:t xml:space="preserve">. </w:t>
      </w:r>
      <w:r w:rsidR="00C52F4A" w:rsidRPr="00605EB6">
        <w:t>La malheureuse marquise</w:t>
      </w:r>
      <w:r>
        <w:t xml:space="preserve">, </w:t>
      </w:r>
      <w:r w:rsidR="00C52F4A" w:rsidRPr="00605EB6">
        <w:t xml:space="preserve">qui </w:t>
      </w:r>
      <w:r w:rsidR="00D952EA">
        <w:t xml:space="preserve">ne </w:t>
      </w:r>
      <w:r w:rsidR="00C52F4A" w:rsidRPr="00605EB6">
        <w:t xml:space="preserve">parlait </w:t>
      </w:r>
      <w:r w:rsidR="00D952EA">
        <w:t>pas</w:t>
      </w:r>
      <w:r w:rsidR="00C52F4A" w:rsidRPr="00605EB6">
        <w:t xml:space="preserve"> le français</w:t>
      </w:r>
      <w:r>
        <w:t xml:space="preserve">, </w:t>
      </w:r>
      <w:r w:rsidR="00C52F4A" w:rsidRPr="00605EB6">
        <w:t>qui ne connaissait personne en France</w:t>
      </w:r>
      <w:r>
        <w:t xml:space="preserve">, </w:t>
      </w:r>
      <w:r w:rsidR="00C52F4A" w:rsidRPr="00605EB6">
        <w:t>que nul ne pouvait défendre et protéger</w:t>
      </w:r>
      <w:r>
        <w:t xml:space="preserve">, </w:t>
      </w:r>
      <w:r w:rsidR="00C52F4A" w:rsidRPr="00605EB6">
        <w:t>fut enfermée au château de Blaincourt</w:t>
      </w:r>
      <w:r>
        <w:t xml:space="preserve">, </w:t>
      </w:r>
      <w:r w:rsidR="00C52F4A" w:rsidRPr="00605EB6">
        <w:t>sous la surveillance d</w:t>
      </w:r>
      <w:r>
        <w:t>’</w:t>
      </w:r>
      <w:r w:rsidR="00C52F4A" w:rsidRPr="00605EB6">
        <w:t>une femme et d</w:t>
      </w:r>
      <w:r>
        <w:t>’</w:t>
      </w:r>
      <w:r w:rsidR="00C52F4A" w:rsidRPr="00605EB6">
        <w:t>un misérable appelé Grappier</w:t>
      </w:r>
      <w:r>
        <w:t xml:space="preserve">, </w:t>
      </w:r>
      <w:r w:rsidR="00C52F4A" w:rsidRPr="00605EB6">
        <w:t>lequel avait pour mission principale de défendre l</w:t>
      </w:r>
      <w:r>
        <w:t>’</w:t>
      </w:r>
      <w:r w:rsidR="00C52F4A" w:rsidRPr="00605EB6">
        <w:t>entrée du vieux château</w:t>
      </w:r>
      <w:r>
        <w:t xml:space="preserve">, </w:t>
      </w:r>
      <w:r w:rsidR="00C52F4A" w:rsidRPr="00605EB6">
        <w:t>comme un de ces effroyables dragons dont parle la fable</w:t>
      </w:r>
      <w:r>
        <w:t xml:space="preserve">. </w:t>
      </w:r>
      <w:r w:rsidR="00C52F4A" w:rsidRPr="00605EB6">
        <w:t>Ce sinistre coquin n</w:t>
      </w:r>
      <w:r>
        <w:t>’</w:t>
      </w:r>
      <w:r w:rsidR="00C52F4A" w:rsidRPr="00605EB6">
        <w:t>existe plus aujourd</w:t>
      </w:r>
      <w:r>
        <w:t>’</w:t>
      </w:r>
      <w:r w:rsidR="00C52F4A" w:rsidRPr="00605EB6">
        <w:t>hui</w:t>
      </w:r>
      <w:r>
        <w:t xml:space="preserve"> ; </w:t>
      </w:r>
      <w:r w:rsidR="00C52F4A" w:rsidRPr="00605EB6">
        <w:t>c</w:t>
      </w:r>
      <w:r>
        <w:t>’</w:t>
      </w:r>
      <w:r w:rsidR="00C52F4A" w:rsidRPr="00605EB6">
        <w:t xml:space="preserve">est grâce à une </w:t>
      </w:r>
      <w:r w:rsidR="00C52F4A" w:rsidRPr="00605EB6">
        <w:lastRenderedPageBreak/>
        <w:t>sorte de confession qu</w:t>
      </w:r>
      <w:r>
        <w:t>’</w:t>
      </w:r>
      <w:r w:rsidR="00C52F4A" w:rsidRPr="00605EB6">
        <w:t>il a faite avant de mourir</w:t>
      </w:r>
      <w:r>
        <w:t xml:space="preserve">, </w:t>
      </w:r>
      <w:r w:rsidR="00C52F4A" w:rsidRPr="00605EB6">
        <w:t>que j</w:t>
      </w:r>
      <w:r>
        <w:t>’</w:t>
      </w:r>
      <w:r w:rsidR="00C52F4A" w:rsidRPr="00605EB6">
        <w:t>ai pu obtenir des renseignements dont vous connaîtrez tout à l</w:t>
      </w:r>
      <w:r>
        <w:t>’</w:t>
      </w:r>
      <w:r w:rsidR="00C52F4A" w:rsidRPr="00605EB6">
        <w:t>heure l</w:t>
      </w:r>
      <w:r>
        <w:t>’</w:t>
      </w:r>
      <w:r w:rsidR="00C52F4A" w:rsidRPr="00605EB6">
        <w:t>importance</w:t>
      </w:r>
      <w:r>
        <w:t>.</w:t>
      </w:r>
    </w:p>
    <w:p w14:paraId="127DCE1A" w14:textId="77777777" w:rsidR="00C474C1" w:rsidRDefault="00C474C1" w:rsidP="00C52F4A">
      <w:r>
        <w:t>» </w:t>
      </w:r>
      <w:r w:rsidR="00C52F4A" w:rsidRPr="006506FD">
        <w:t>Lorsque Charles Chevry fut attiré dans un guet-apens</w:t>
      </w:r>
      <w:r>
        <w:t xml:space="preserve">, </w:t>
      </w:r>
      <w:r w:rsidR="00C52F4A" w:rsidRPr="006506FD">
        <w:t>comme vous le savez</w:t>
      </w:r>
      <w:r>
        <w:t xml:space="preserve">, </w:t>
      </w:r>
      <w:r w:rsidR="00C52F4A" w:rsidRPr="006506FD">
        <w:t>et précipité dans la rivière</w:t>
      </w:r>
      <w:r>
        <w:t xml:space="preserve">, </w:t>
      </w:r>
      <w:r w:rsidR="00C52F4A" w:rsidRPr="006506FD">
        <w:t>la malheureuse marquise était encore au château de Blaincourt</w:t>
      </w:r>
      <w:r>
        <w:t xml:space="preserve">. </w:t>
      </w:r>
      <w:r w:rsidR="00C52F4A" w:rsidRPr="006506FD">
        <w:t>Elle y avait été amenée par un inconnu</w:t>
      </w:r>
      <w:r>
        <w:t xml:space="preserve">, </w:t>
      </w:r>
      <w:r w:rsidR="00C52F4A" w:rsidRPr="006506FD">
        <w:t>qui</w:t>
      </w:r>
      <w:r>
        <w:t xml:space="preserve">, </w:t>
      </w:r>
      <w:r w:rsidR="00C52F4A" w:rsidRPr="006506FD">
        <w:t>selon toutes les apparences</w:t>
      </w:r>
      <w:r>
        <w:t xml:space="preserve">, </w:t>
      </w:r>
      <w:r w:rsidR="00C52F4A" w:rsidRPr="006506FD">
        <w:t>était l</w:t>
      </w:r>
      <w:r>
        <w:t>’</w:t>
      </w:r>
      <w:r w:rsidR="00C52F4A" w:rsidRPr="006506FD">
        <w:t>instrument du baron de Simaise</w:t>
      </w:r>
      <w:r>
        <w:t xml:space="preserve">. </w:t>
      </w:r>
      <w:r w:rsidR="00C52F4A" w:rsidRPr="006506FD">
        <w:t>Peut-être</w:t>
      </w:r>
      <w:r>
        <w:t xml:space="preserve">, </w:t>
      </w:r>
      <w:r w:rsidR="00C52F4A" w:rsidRPr="006506FD">
        <w:t>cet homme</w:t>
      </w:r>
      <w:r>
        <w:t xml:space="preserve">, </w:t>
      </w:r>
      <w:r w:rsidR="00C52F4A" w:rsidRPr="006506FD">
        <w:t>dont</w:t>
      </w:r>
      <w:r w:rsidR="00C52F4A" w:rsidRPr="00605EB6">
        <w:t xml:space="preserve"> ses complices eux-mêmes ne connaissaient pas le nom</w:t>
      </w:r>
      <w:r>
        <w:t xml:space="preserve">, </w:t>
      </w:r>
      <w:r w:rsidR="00C52F4A" w:rsidRPr="00605EB6">
        <w:t>était-il le même personnage que vous avez vu rendant au baron de mystérieuses visites</w:t>
      </w:r>
      <w:r>
        <w:t>.</w:t>
      </w:r>
    </w:p>
    <w:p w14:paraId="7DE38E11" w14:textId="77777777" w:rsidR="00C474C1" w:rsidRDefault="00C474C1" w:rsidP="00C52F4A">
      <w:r>
        <w:t>» </w:t>
      </w:r>
      <w:r w:rsidR="00C52F4A" w:rsidRPr="00605EB6">
        <w:t>Quelques jours après le meurtre de Charles Chevry</w:t>
      </w:r>
      <w:r>
        <w:t xml:space="preserve">, </w:t>
      </w:r>
      <w:r w:rsidR="00C52F4A" w:rsidRPr="00605EB6">
        <w:t>cet individu</w:t>
      </w:r>
      <w:r>
        <w:t xml:space="preserve">, </w:t>
      </w:r>
      <w:r w:rsidR="00C52F4A" w:rsidRPr="00605EB6">
        <w:t>que j</w:t>
      </w:r>
      <w:r>
        <w:t>’</w:t>
      </w:r>
      <w:r w:rsidR="00C52F4A" w:rsidRPr="00605EB6">
        <w:t>espère retrouver un jour</w:t>
      </w:r>
      <w:r>
        <w:t xml:space="preserve">, </w:t>
      </w:r>
      <w:r w:rsidR="00C52F4A" w:rsidRPr="00605EB6">
        <w:t>malgré tout le soin qu</w:t>
      </w:r>
      <w:r>
        <w:t>’</w:t>
      </w:r>
      <w:r w:rsidR="00C52F4A" w:rsidRPr="00605EB6">
        <w:t>il met à se cacher</w:t>
      </w:r>
      <w:r>
        <w:t xml:space="preserve">, </w:t>
      </w:r>
      <w:r w:rsidR="00C52F4A" w:rsidRPr="00605EB6">
        <w:t>arriva nuitamment au château de Blaincourt</w:t>
      </w:r>
      <w:r>
        <w:t xml:space="preserve">. </w:t>
      </w:r>
      <w:r w:rsidR="00C52F4A" w:rsidRPr="00605EB6">
        <w:t>Il venait chercher la marquise pour la conduire dans un autre endroit</w:t>
      </w:r>
      <w:r>
        <w:t xml:space="preserve">. </w:t>
      </w:r>
      <w:r w:rsidR="00C52F4A" w:rsidRPr="00605EB6">
        <w:t>Mes renseignements au sujet de la malheureuse femme s</w:t>
      </w:r>
      <w:r>
        <w:t>’</w:t>
      </w:r>
      <w:r w:rsidR="00C52F4A" w:rsidRPr="00605EB6">
        <w:t>arrêtent là</w:t>
      </w:r>
      <w:r>
        <w:t>.</w:t>
      </w:r>
    </w:p>
    <w:p w14:paraId="091DA893" w14:textId="77777777" w:rsidR="00C474C1" w:rsidRDefault="00C474C1" w:rsidP="00C52F4A">
      <w:r>
        <w:t>» </w:t>
      </w:r>
      <w:r w:rsidR="00C52F4A" w:rsidRPr="00605EB6">
        <w:t>Du moment qu</w:t>
      </w:r>
      <w:r>
        <w:t>’</w:t>
      </w:r>
      <w:r w:rsidR="00C52F4A" w:rsidRPr="00605EB6">
        <w:t>on ne s</w:t>
      </w:r>
      <w:r>
        <w:t>’</w:t>
      </w:r>
      <w:r w:rsidR="00C52F4A" w:rsidRPr="00605EB6">
        <w:t>était pas débarrassé d</w:t>
      </w:r>
      <w:r>
        <w:t>’</w:t>
      </w:r>
      <w:r w:rsidR="00C52F4A" w:rsidRPr="00605EB6">
        <w:t>elle par le poison</w:t>
      </w:r>
      <w:r>
        <w:t xml:space="preserve">, </w:t>
      </w:r>
      <w:r w:rsidR="00C52F4A" w:rsidRPr="00605EB6">
        <w:t>le poignard ou par tout autre moyen</w:t>
      </w:r>
      <w:r>
        <w:t xml:space="preserve">, </w:t>
      </w:r>
      <w:r w:rsidR="00C52F4A" w:rsidRPr="00605EB6">
        <w:t>je ne puis admettre qu</w:t>
      </w:r>
      <w:r>
        <w:t>’</w:t>
      </w:r>
      <w:r w:rsidR="00C52F4A" w:rsidRPr="00605EB6">
        <w:t>on l</w:t>
      </w:r>
      <w:r>
        <w:t>’</w:t>
      </w:r>
      <w:r w:rsidR="00C52F4A" w:rsidRPr="00605EB6">
        <w:t>ait enlevée du château de Blaincourt pour l</w:t>
      </w:r>
      <w:r>
        <w:t>’</w:t>
      </w:r>
      <w:r w:rsidR="00C52F4A" w:rsidRPr="00605EB6">
        <w:t>assassiner</w:t>
      </w:r>
      <w:r>
        <w:t xml:space="preserve">. </w:t>
      </w:r>
      <w:r w:rsidR="00C52F4A" w:rsidRPr="00605EB6">
        <w:t>Je suppose donc que le baron de Simaise et ses complices</w:t>
      </w:r>
      <w:r>
        <w:t xml:space="preserve">, </w:t>
      </w:r>
      <w:r w:rsidR="00C52F4A" w:rsidRPr="00605EB6">
        <w:t>craignant que la justice</w:t>
      </w:r>
      <w:r>
        <w:t xml:space="preserve">, </w:t>
      </w:r>
      <w:r w:rsidR="00C52F4A" w:rsidRPr="00605EB6">
        <w:t>dans ses recherches au sujet du meurtre de Charles Chevry</w:t>
      </w:r>
      <w:r>
        <w:t xml:space="preserve">, </w:t>
      </w:r>
      <w:r w:rsidR="00C52F4A" w:rsidRPr="00605EB6">
        <w:t>ne songeât à voir ce qui se passait au château de Blaincourt</w:t>
      </w:r>
      <w:r>
        <w:t xml:space="preserve">, </w:t>
      </w:r>
      <w:r w:rsidR="00C52F4A" w:rsidRPr="00605EB6">
        <w:t>ont cru devoir</w:t>
      </w:r>
      <w:r>
        <w:t xml:space="preserve">, </w:t>
      </w:r>
      <w:r w:rsidR="00C52F4A" w:rsidRPr="00605EB6">
        <w:t>par mesure de précaution</w:t>
      </w:r>
      <w:r>
        <w:t xml:space="preserve">, </w:t>
      </w:r>
      <w:r w:rsidR="00C52F4A" w:rsidRPr="00605EB6">
        <w:t>transférer la marquise dans une autre prison</w:t>
      </w:r>
      <w:r>
        <w:t>.</w:t>
      </w:r>
    </w:p>
    <w:p w14:paraId="02E72CDB" w14:textId="77777777" w:rsidR="00C474C1" w:rsidRDefault="00C474C1" w:rsidP="00C52F4A">
      <w:r>
        <w:t>» </w:t>
      </w:r>
      <w:r w:rsidR="00C52F4A" w:rsidRPr="00605EB6">
        <w:t>Depuis cela</w:t>
      </w:r>
      <w:r>
        <w:t xml:space="preserve">, </w:t>
      </w:r>
      <w:r w:rsidR="00C52F4A" w:rsidRPr="00605EB6">
        <w:t>bien des années se sont écoulées</w:t>
      </w:r>
      <w:r>
        <w:t xml:space="preserve">. </w:t>
      </w:r>
      <w:r w:rsidR="00C52F4A" w:rsidRPr="00605EB6">
        <w:t>La malheureuse marquise séquestrée</w:t>
      </w:r>
      <w:r>
        <w:t xml:space="preserve">, </w:t>
      </w:r>
      <w:r w:rsidR="00C52F4A" w:rsidRPr="00605EB6">
        <w:t>manquant de soins</w:t>
      </w:r>
      <w:r>
        <w:t xml:space="preserve">, </w:t>
      </w:r>
      <w:r w:rsidR="00C52F4A" w:rsidRPr="00605EB6">
        <w:t>d</w:t>
      </w:r>
      <w:r>
        <w:t>’</w:t>
      </w:r>
      <w:r w:rsidR="00C52F4A" w:rsidRPr="00605EB6">
        <w:t>air et d</w:t>
      </w:r>
      <w:r>
        <w:t>’</w:t>
      </w:r>
      <w:r w:rsidR="00C52F4A" w:rsidRPr="00605EB6">
        <w:t>espace</w:t>
      </w:r>
      <w:r>
        <w:t xml:space="preserve">, </w:t>
      </w:r>
      <w:r w:rsidR="00C52F4A" w:rsidRPr="00605EB6">
        <w:t>a-t-elle pu vivre jusqu</w:t>
      </w:r>
      <w:r>
        <w:t>’</w:t>
      </w:r>
      <w:r w:rsidR="00C52F4A" w:rsidRPr="00605EB6">
        <w:t>à ce jour</w:t>
      </w:r>
      <w:r>
        <w:t xml:space="preserve"> ? </w:t>
      </w:r>
      <w:r w:rsidR="00C52F4A" w:rsidRPr="00605EB6">
        <w:t>Et si elle n</w:t>
      </w:r>
      <w:r>
        <w:t>’</w:t>
      </w:r>
      <w:r w:rsidR="00C52F4A" w:rsidRPr="00605EB6">
        <w:t>est pas morte</w:t>
      </w:r>
      <w:r>
        <w:t xml:space="preserve">, </w:t>
      </w:r>
      <w:r w:rsidR="00C52F4A" w:rsidRPr="00605EB6">
        <w:t>où est-elle</w:t>
      </w:r>
      <w:r>
        <w:t> ?</w:t>
      </w:r>
    </w:p>
    <w:p w14:paraId="0258F333" w14:textId="77777777" w:rsidR="00C474C1" w:rsidRDefault="00C474C1" w:rsidP="00C52F4A">
      <w:r>
        <w:lastRenderedPageBreak/>
        <w:t>» </w:t>
      </w:r>
      <w:r w:rsidR="00C52F4A" w:rsidRPr="00605EB6">
        <w:t>Ces deux points d</w:t>
      </w:r>
      <w:r>
        <w:t>’</w:t>
      </w:r>
      <w:r w:rsidR="00C52F4A" w:rsidRPr="00605EB6">
        <w:t>interrogation se dressent devant moi</w:t>
      </w:r>
      <w:r>
        <w:t xml:space="preserve">. </w:t>
      </w:r>
      <w:r w:rsidR="00C52F4A" w:rsidRPr="00605EB6">
        <w:t>Je suis en face de l</w:t>
      </w:r>
      <w:r>
        <w:t>’</w:t>
      </w:r>
      <w:r w:rsidR="00C52F4A" w:rsidRPr="00605EB6">
        <w:t>inconnu</w:t>
      </w:r>
      <w:r>
        <w:t xml:space="preserve">. </w:t>
      </w:r>
      <w:r w:rsidR="00C52F4A" w:rsidRPr="00605EB6">
        <w:t>Mais je veux savoir</w:t>
      </w:r>
      <w:r>
        <w:t xml:space="preserve">, </w:t>
      </w:r>
      <w:r w:rsidR="00C52F4A" w:rsidRPr="00605EB6">
        <w:t>je saurai</w:t>
      </w:r>
      <w:r>
        <w:t>.</w:t>
      </w:r>
    </w:p>
    <w:p w14:paraId="465CFF6F" w14:textId="77777777" w:rsidR="00C474C1" w:rsidRDefault="00C474C1" w:rsidP="00C52F4A">
      <w:r>
        <w:t>» </w:t>
      </w:r>
      <w:r w:rsidR="00C52F4A" w:rsidRPr="00605EB6">
        <w:t>L</w:t>
      </w:r>
      <w:r>
        <w:t>’</w:t>
      </w:r>
      <w:r w:rsidR="00C52F4A" w:rsidRPr="00605EB6">
        <w:t>enfant</w:t>
      </w:r>
      <w:r>
        <w:t xml:space="preserve">, </w:t>
      </w:r>
      <w:r w:rsidR="00C52F4A" w:rsidRPr="00605EB6">
        <w:t>le fils du marquis et de la marquise de Chamarande</w:t>
      </w:r>
      <w:r>
        <w:t xml:space="preserve">, </w:t>
      </w:r>
      <w:r w:rsidR="00C52F4A" w:rsidRPr="00605EB6">
        <w:t>était resté au château sous la garde de Grappier</w:t>
      </w:r>
      <w:r>
        <w:t xml:space="preserve">. </w:t>
      </w:r>
      <w:r w:rsidR="00C52F4A" w:rsidRPr="00605EB6">
        <w:t>On avait sans doute trouvé le moyen de le bien cacher</w:t>
      </w:r>
      <w:r>
        <w:t xml:space="preserve">, </w:t>
      </w:r>
      <w:r w:rsidR="00C52F4A" w:rsidRPr="00605EB6">
        <w:t>si l</w:t>
      </w:r>
      <w:r>
        <w:t>’</w:t>
      </w:r>
      <w:r w:rsidR="00C52F4A" w:rsidRPr="00605EB6">
        <w:t>on était menacé d</w:t>
      </w:r>
      <w:r>
        <w:t>’</w:t>
      </w:r>
      <w:r w:rsidR="00C52F4A" w:rsidRPr="00605EB6">
        <w:t>une descente de justice</w:t>
      </w:r>
      <w:r>
        <w:t>.</w:t>
      </w:r>
    </w:p>
    <w:p w14:paraId="7ED9F005" w14:textId="7A070C26" w:rsidR="00C474C1" w:rsidRDefault="00C474C1" w:rsidP="00C52F4A">
      <w:r>
        <w:t>» </w:t>
      </w:r>
      <w:r w:rsidR="00C52F4A" w:rsidRPr="00605EB6">
        <w:t>Le pauvre petit vécut</w:t>
      </w:r>
      <w:r>
        <w:t xml:space="preserve">, </w:t>
      </w:r>
      <w:r w:rsidR="00C52F4A" w:rsidRPr="00605EB6">
        <w:t>grâce à sa constitution robuste</w:t>
      </w:r>
      <w:r>
        <w:t xml:space="preserve">. </w:t>
      </w:r>
      <w:r w:rsidR="00C52F4A" w:rsidRPr="00605EB6">
        <w:t>Mais comment fut-il élevé</w:t>
      </w:r>
      <w:r>
        <w:t xml:space="preserve"> !? </w:t>
      </w:r>
      <w:r w:rsidR="00C52F4A" w:rsidRPr="00605EB6">
        <w:t>Presque tout de suite après sa naissance</w:t>
      </w:r>
      <w:r>
        <w:t xml:space="preserve">, </w:t>
      </w:r>
      <w:r w:rsidR="00C52F4A" w:rsidRPr="00605EB6">
        <w:t>il fut séparé de sa mère</w:t>
      </w:r>
      <w:r>
        <w:t xml:space="preserve">. </w:t>
      </w:r>
      <w:r w:rsidR="00C52F4A" w:rsidRPr="00605EB6">
        <w:t>Il eut pour nourrice une chèvre</w:t>
      </w:r>
      <w:r>
        <w:t xml:space="preserve"> : </w:t>
      </w:r>
      <w:r w:rsidR="00C52F4A" w:rsidRPr="00605EB6">
        <w:t>cet animal eut toute son affection d</w:t>
      </w:r>
      <w:r>
        <w:t>’</w:t>
      </w:r>
      <w:r w:rsidR="00C52F4A" w:rsidRPr="00605EB6">
        <w:t>enfant</w:t>
      </w:r>
      <w:r w:rsidR="004540F3">
        <w:t> ;</w:t>
      </w:r>
      <w:r>
        <w:t xml:space="preserve"> </w:t>
      </w:r>
      <w:r w:rsidR="00C52F4A" w:rsidRPr="00605EB6">
        <w:t>car son gardien</w:t>
      </w:r>
      <w:r>
        <w:t xml:space="preserve">, </w:t>
      </w:r>
      <w:r w:rsidR="00C52F4A" w:rsidRPr="00605EB6">
        <w:t>une véritable bête fauve</w:t>
      </w:r>
      <w:r>
        <w:t xml:space="preserve">, </w:t>
      </w:r>
      <w:r w:rsidR="00C52F4A" w:rsidRPr="00605EB6">
        <w:t>lui inspirait une terreur profonde</w:t>
      </w:r>
      <w:r>
        <w:t xml:space="preserve">. </w:t>
      </w:r>
      <w:r w:rsidR="00C52F4A" w:rsidRPr="00605EB6">
        <w:t>Obéissant aux ordres qui lui étaient donnés</w:t>
      </w:r>
      <w:r>
        <w:t xml:space="preserve">, </w:t>
      </w:r>
      <w:r w:rsidR="00C52F4A" w:rsidRPr="00605EB6">
        <w:t>Grappier ne parlait jamais à l</w:t>
      </w:r>
      <w:r>
        <w:t>’</w:t>
      </w:r>
      <w:r w:rsidR="00C52F4A" w:rsidRPr="00605EB6">
        <w:t>enfant</w:t>
      </w:r>
      <w:r>
        <w:t xml:space="preserve"> ; </w:t>
      </w:r>
      <w:r w:rsidR="00C52F4A" w:rsidRPr="00605EB6">
        <w:t>il lui jetait sa nourriture comme à un chien</w:t>
      </w:r>
      <w:r>
        <w:t xml:space="preserve">. </w:t>
      </w:r>
      <w:r w:rsidR="00C52F4A" w:rsidRPr="00605EB6">
        <w:t>Quand il fut assez fort pour suivre la chèvre</w:t>
      </w:r>
      <w:r>
        <w:t xml:space="preserve">, </w:t>
      </w:r>
      <w:r w:rsidR="00C52F4A" w:rsidRPr="00605EB6">
        <w:t>qui vivait dans le parc en toute liberté</w:t>
      </w:r>
      <w:r>
        <w:t xml:space="preserve">, </w:t>
      </w:r>
      <w:r w:rsidR="00C52F4A" w:rsidRPr="00605EB6">
        <w:t>il ne la quitta presque plus</w:t>
      </w:r>
      <w:r>
        <w:t xml:space="preserve">. </w:t>
      </w:r>
      <w:r w:rsidR="00C52F4A" w:rsidRPr="00605EB6">
        <w:t>Ils dormaient la nuit l</w:t>
      </w:r>
      <w:r>
        <w:t>’</w:t>
      </w:r>
      <w:r w:rsidR="00C52F4A" w:rsidRPr="00605EB6">
        <w:t>un près de l</w:t>
      </w:r>
      <w:r>
        <w:t>’</w:t>
      </w:r>
      <w:r w:rsidR="00C52F4A" w:rsidRPr="00605EB6">
        <w:t>autre</w:t>
      </w:r>
      <w:r>
        <w:t xml:space="preserve">, </w:t>
      </w:r>
      <w:r w:rsidR="00C52F4A" w:rsidRPr="00605EB6">
        <w:t>au pied d</w:t>
      </w:r>
      <w:r>
        <w:t>’</w:t>
      </w:r>
      <w:r w:rsidR="00C52F4A" w:rsidRPr="00605EB6">
        <w:t>un arbre</w:t>
      </w:r>
      <w:r>
        <w:t xml:space="preserve">, </w:t>
      </w:r>
      <w:r w:rsidR="00C52F4A" w:rsidRPr="00605EB6">
        <w:t>sur un lit de mousse ou de gazon</w:t>
      </w:r>
      <w:r>
        <w:t>.</w:t>
      </w:r>
    </w:p>
    <w:p w14:paraId="0792104F" w14:textId="77777777" w:rsidR="00C474C1" w:rsidRDefault="00C474C1" w:rsidP="00C52F4A">
      <w:r>
        <w:t>» </w:t>
      </w:r>
      <w:r w:rsidR="00C52F4A" w:rsidRPr="00605EB6">
        <w:t>La chèvre donnait son lait à son nourrisson</w:t>
      </w:r>
      <w:r>
        <w:t xml:space="preserve">, </w:t>
      </w:r>
      <w:r w:rsidR="00C52F4A" w:rsidRPr="00605EB6">
        <w:t>et quand cette nourriture était insuffisante</w:t>
      </w:r>
      <w:r>
        <w:t xml:space="preserve">, </w:t>
      </w:r>
      <w:r w:rsidR="00C52F4A" w:rsidRPr="00605EB6">
        <w:t>l</w:t>
      </w:r>
      <w:r>
        <w:t>’</w:t>
      </w:r>
      <w:r w:rsidR="00C52F4A" w:rsidRPr="00605EB6">
        <w:t>enfant calmait sa faim en mangeant les fruits qu</w:t>
      </w:r>
      <w:r>
        <w:t>’</w:t>
      </w:r>
      <w:r w:rsidR="00C52F4A" w:rsidRPr="00605EB6">
        <w:t>il trouvait sous les arbres</w:t>
      </w:r>
      <w:r>
        <w:t xml:space="preserve">. </w:t>
      </w:r>
      <w:r w:rsidR="00C52F4A" w:rsidRPr="00605EB6">
        <w:t>Des semaines</w:t>
      </w:r>
      <w:r>
        <w:t xml:space="preserve">, </w:t>
      </w:r>
      <w:r w:rsidR="00C52F4A" w:rsidRPr="00605EB6">
        <w:t>des mois</w:t>
      </w:r>
      <w:r>
        <w:t xml:space="preserve">, </w:t>
      </w:r>
      <w:r w:rsidR="00C52F4A" w:rsidRPr="00605EB6">
        <w:t>souvent</w:t>
      </w:r>
      <w:r>
        <w:t xml:space="preserve">, </w:t>
      </w:r>
      <w:r w:rsidR="00C52F4A" w:rsidRPr="00605EB6">
        <w:t>se passaient sans que son gardien l</w:t>
      </w:r>
      <w:r>
        <w:t>’</w:t>
      </w:r>
      <w:r w:rsidR="00C52F4A" w:rsidRPr="00605EB6">
        <w:t>aperçût</w:t>
      </w:r>
      <w:r>
        <w:t xml:space="preserve">. </w:t>
      </w:r>
      <w:r w:rsidR="00C52F4A" w:rsidRPr="00605EB6">
        <w:t>Naturellement</w:t>
      </w:r>
      <w:r>
        <w:t xml:space="preserve">, </w:t>
      </w:r>
      <w:r w:rsidR="00C52F4A" w:rsidRPr="00605EB6">
        <w:t>et peu à peu</w:t>
      </w:r>
      <w:r>
        <w:t xml:space="preserve">, </w:t>
      </w:r>
      <w:r w:rsidR="00C52F4A" w:rsidRPr="00605EB6">
        <w:t>l</w:t>
      </w:r>
      <w:r>
        <w:t>’</w:t>
      </w:r>
      <w:r w:rsidR="00C52F4A" w:rsidRPr="00605EB6">
        <w:t>enfant devenait sauvage</w:t>
      </w:r>
      <w:r>
        <w:t>.</w:t>
      </w:r>
    </w:p>
    <w:p w14:paraId="515C8679" w14:textId="77777777" w:rsidR="00C474C1" w:rsidRDefault="00C474C1" w:rsidP="00C52F4A">
      <w:r>
        <w:t>» </w:t>
      </w:r>
      <w:r w:rsidR="00C52F4A" w:rsidRPr="00605EB6">
        <w:t>C</w:t>
      </w:r>
      <w:r>
        <w:t>’</w:t>
      </w:r>
      <w:r w:rsidR="00C52F4A" w:rsidRPr="00605EB6">
        <w:t>est ainsi qu</w:t>
      </w:r>
      <w:r>
        <w:t>’</w:t>
      </w:r>
      <w:r w:rsidR="00C52F4A" w:rsidRPr="00605EB6">
        <w:t>il grandit</w:t>
      </w:r>
      <w:r>
        <w:t xml:space="preserve">. </w:t>
      </w:r>
      <w:r w:rsidR="00C52F4A" w:rsidRPr="00605EB6">
        <w:t>Grâce à la liberté entière qu</w:t>
      </w:r>
      <w:r>
        <w:t>’</w:t>
      </w:r>
      <w:r w:rsidR="00C52F4A" w:rsidRPr="00605EB6">
        <w:t>on lui laissait</w:t>
      </w:r>
      <w:r>
        <w:t xml:space="preserve">, </w:t>
      </w:r>
      <w:r w:rsidR="00C52F4A" w:rsidRPr="00605EB6">
        <w:t>pouvant obéir à ses instincts</w:t>
      </w:r>
      <w:r>
        <w:t xml:space="preserve">, </w:t>
      </w:r>
      <w:r w:rsidR="00C52F4A" w:rsidRPr="00605EB6">
        <w:t>se livrer à tous les exercices du corps</w:t>
      </w:r>
      <w:r>
        <w:t xml:space="preserve">, </w:t>
      </w:r>
      <w:r w:rsidR="00C52F4A" w:rsidRPr="00605EB6">
        <w:t>ses forces physiques se développèrent d</w:t>
      </w:r>
      <w:r>
        <w:t>’</w:t>
      </w:r>
      <w:r w:rsidR="00C52F4A" w:rsidRPr="00605EB6">
        <w:t>une façon merveilleuse</w:t>
      </w:r>
      <w:r>
        <w:t>.</w:t>
      </w:r>
    </w:p>
    <w:p w14:paraId="39DFE1AB" w14:textId="77777777" w:rsidR="00C474C1" w:rsidRDefault="00C474C1" w:rsidP="00C52F4A">
      <w:r>
        <w:t>» </w:t>
      </w:r>
      <w:r w:rsidR="00C52F4A" w:rsidRPr="00605EB6">
        <w:t>Il arriva à l</w:t>
      </w:r>
      <w:r>
        <w:t>’</w:t>
      </w:r>
      <w:r w:rsidR="00C52F4A" w:rsidRPr="00605EB6">
        <w:t>âge de huit ou neuf ans</w:t>
      </w:r>
      <w:r>
        <w:t xml:space="preserve">. </w:t>
      </w:r>
      <w:r w:rsidR="00C52F4A" w:rsidRPr="00605EB6">
        <w:t>Alors</w:t>
      </w:r>
      <w:r>
        <w:t xml:space="preserve">, </w:t>
      </w:r>
      <w:r w:rsidR="00C52F4A" w:rsidRPr="00605EB6">
        <w:t>comme il devenait difficile à garder</w:t>
      </w:r>
      <w:r>
        <w:t xml:space="preserve">, </w:t>
      </w:r>
      <w:r w:rsidR="00C52F4A" w:rsidRPr="00605EB6">
        <w:t>comme il était dangereux de le laisser courir dans le parc</w:t>
      </w:r>
      <w:r>
        <w:t xml:space="preserve">, </w:t>
      </w:r>
      <w:r w:rsidR="00C52F4A" w:rsidRPr="00605EB6">
        <w:t>attendu qu</w:t>
      </w:r>
      <w:r>
        <w:t>’</w:t>
      </w:r>
      <w:r w:rsidR="00C52F4A" w:rsidRPr="00605EB6">
        <w:t xml:space="preserve">il pouvait à un moment donné </w:t>
      </w:r>
      <w:r w:rsidR="00C52F4A" w:rsidRPr="00605EB6">
        <w:lastRenderedPageBreak/>
        <w:t>franchir les murs et prendre la fuite</w:t>
      </w:r>
      <w:r>
        <w:t xml:space="preserve">, </w:t>
      </w:r>
      <w:r w:rsidR="00C52F4A" w:rsidRPr="00605EB6">
        <w:t>on résolut de se débarrasser de lui</w:t>
      </w:r>
      <w:r>
        <w:t>.</w:t>
      </w:r>
    </w:p>
    <w:p w14:paraId="477C27BD" w14:textId="77777777" w:rsidR="00C474C1" w:rsidRDefault="00C474C1" w:rsidP="00C52F4A">
      <w:r>
        <w:t>» </w:t>
      </w:r>
      <w:r w:rsidR="00C52F4A" w:rsidRPr="00605EB6">
        <w:t>Le personnage inconnu reparut au château de Blaincourt</w:t>
      </w:r>
      <w:r>
        <w:t xml:space="preserve">. </w:t>
      </w:r>
      <w:r w:rsidR="00C52F4A" w:rsidRPr="00605EB6">
        <w:t>L</w:t>
      </w:r>
      <w:r>
        <w:t>’</w:t>
      </w:r>
      <w:r w:rsidR="00C52F4A" w:rsidRPr="00605EB6">
        <w:t>enfant fut saisi</w:t>
      </w:r>
      <w:r>
        <w:t xml:space="preserve">, </w:t>
      </w:r>
      <w:r w:rsidR="00C52F4A" w:rsidRPr="00605EB6">
        <w:t>garrotté</w:t>
      </w:r>
      <w:r>
        <w:t xml:space="preserve">, </w:t>
      </w:r>
      <w:r w:rsidR="00C52F4A" w:rsidRPr="00605EB6">
        <w:t>bâillonné et jeté dans une voiture</w:t>
      </w:r>
      <w:r>
        <w:t xml:space="preserve">, </w:t>
      </w:r>
      <w:r w:rsidR="00C52F4A" w:rsidRPr="00605EB6">
        <w:t>qui roula une partie de la nuit</w:t>
      </w:r>
      <w:r>
        <w:t xml:space="preserve">. </w:t>
      </w:r>
      <w:r w:rsidR="00C52F4A" w:rsidRPr="00605EB6">
        <w:t>Enfin</w:t>
      </w:r>
      <w:r>
        <w:t xml:space="preserve">, </w:t>
      </w:r>
      <w:r w:rsidR="00C52F4A" w:rsidRPr="00605EB6">
        <w:t>on s</w:t>
      </w:r>
      <w:r>
        <w:t>’</w:t>
      </w:r>
      <w:r w:rsidR="00C52F4A" w:rsidRPr="00605EB6">
        <w:t>arrêta au milieu d</w:t>
      </w:r>
      <w:r>
        <w:t>’</w:t>
      </w:r>
      <w:r w:rsidR="00C52F4A" w:rsidRPr="00605EB6">
        <w:t>une forêt</w:t>
      </w:r>
      <w:r>
        <w:t xml:space="preserve">, </w:t>
      </w:r>
      <w:r w:rsidR="00C52F4A" w:rsidRPr="00605EB6">
        <w:t>et là</w:t>
      </w:r>
      <w:r>
        <w:t xml:space="preserve">, </w:t>
      </w:r>
      <w:r w:rsidR="00C52F4A" w:rsidRPr="00605EB6">
        <w:t>le pauvre enfant fut livré</w:t>
      </w:r>
      <w:r>
        <w:t xml:space="preserve">, </w:t>
      </w:r>
      <w:r w:rsidR="00C52F4A" w:rsidRPr="00605EB6">
        <w:t>vendu pour la somme de mille francs à des saltimbanques</w:t>
      </w:r>
      <w:r>
        <w:t>.</w:t>
      </w:r>
    </w:p>
    <w:p w14:paraId="757E56B7" w14:textId="2C724352" w:rsidR="00C474C1" w:rsidRDefault="0094609C" w:rsidP="00C52F4A">
      <w:r>
        <w:t>— </w:t>
      </w:r>
      <w:r w:rsidR="00C52F4A" w:rsidRPr="00605EB6">
        <w:t>Oh</w:t>
      </w:r>
      <w:r w:rsidR="00C474C1">
        <w:t xml:space="preserve"> ! </w:t>
      </w:r>
      <w:r w:rsidR="00C52F4A" w:rsidRPr="00605EB6">
        <w:t>oh</w:t>
      </w:r>
      <w:r w:rsidR="00C474C1">
        <w:t xml:space="preserve"> ! </w:t>
      </w:r>
      <w:r w:rsidR="00C52F4A" w:rsidRPr="00605EB6">
        <w:t xml:space="preserve">fit </w:t>
      </w:r>
      <w:r w:rsidR="009A0CB4" w:rsidRPr="009A0CB4">
        <w:t>M</w:t>
      </w:r>
      <w:r w:rsidR="009A0CB4" w:rsidRPr="009A0CB4">
        <w:rPr>
          <w:vertAlign w:val="superscript"/>
        </w:rPr>
        <w:t>me</w:t>
      </w:r>
      <w:r w:rsidR="00C474C1">
        <w:t> de </w:t>
      </w:r>
      <w:r w:rsidR="00C52F4A" w:rsidRPr="00605EB6">
        <w:t>Simaise</w:t>
      </w:r>
      <w:r w:rsidR="00C474C1">
        <w:t>.</w:t>
      </w:r>
    </w:p>
    <w:p w14:paraId="27CD4174" w14:textId="67877F21" w:rsidR="00C474C1" w:rsidRDefault="0094609C" w:rsidP="00C52F4A">
      <w:r>
        <w:t>— </w:t>
      </w:r>
      <w:r w:rsidR="00C52F4A" w:rsidRPr="00605EB6">
        <w:t>Oui</w:t>
      </w:r>
      <w:r w:rsidR="00C474C1">
        <w:t xml:space="preserve">, </w:t>
      </w:r>
      <w:r w:rsidR="00C52F4A" w:rsidRPr="00605EB6">
        <w:t>madame</w:t>
      </w:r>
      <w:r w:rsidR="00C474C1">
        <w:t xml:space="preserve">, </w:t>
      </w:r>
      <w:r w:rsidR="00C52F4A" w:rsidRPr="00605EB6">
        <w:t xml:space="preserve">continua </w:t>
      </w:r>
      <w:r w:rsidR="00C474C1">
        <w:t>M. </w:t>
      </w:r>
      <w:r w:rsidR="00C52F4A" w:rsidRPr="00605EB6">
        <w:t>Lagarde</w:t>
      </w:r>
      <w:r w:rsidR="00C474C1">
        <w:t xml:space="preserve">, </w:t>
      </w:r>
      <w:r w:rsidR="00C52F4A" w:rsidRPr="00605EB6">
        <w:t>voilà ce qui fut fait</w:t>
      </w:r>
      <w:r w:rsidR="00C474C1">
        <w:t xml:space="preserve">. </w:t>
      </w:r>
      <w:r w:rsidR="00C52F4A" w:rsidRPr="00605EB6">
        <w:t>Les saltimbanques se hâtèrent de quitter le pays</w:t>
      </w:r>
      <w:r w:rsidR="00C474C1">
        <w:t xml:space="preserve">, – </w:t>
      </w:r>
      <w:r w:rsidR="00C52F4A" w:rsidRPr="00605EB6">
        <w:t>cette condition leur avait été imposée</w:t>
      </w:r>
      <w:r w:rsidR="00C474C1">
        <w:t xml:space="preserve">, – </w:t>
      </w:r>
      <w:r w:rsidR="00C52F4A" w:rsidRPr="00605EB6">
        <w:t>pour aller exercer leur profession dans les départements du midi de la France</w:t>
      </w:r>
      <w:r w:rsidR="00C474C1">
        <w:t xml:space="preserve">. </w:t>
      </w:r>
      <w:r w:rsidR="00C52F4A" w:rsidRPr="00605EB6">
        <w:t>Leur nouveau pensionnaire fut</w:t>
      </w:r>
      <w:r w:rsidR="00C474C1">
        <w:t xml:space="preserve">, </w:t>
      </w:r>
      <w:r w:rsidR="00C52F4A" w:rsidRPr="00605EB6">
        <w:t>paraît-il</w:t>
      </w:r>
      <w:r w:rsidR="00C474C1">
        <w:t xml:space="preserve">, </w:t>
      </w:r>
      <w:r w:rsidR="00C52F4A" w:rsidRPr="00605EB6">
        <w:t>enfermé dans une cage de fer et présenté au public</w:t>
      </w:r>
      <w:r w:rsidR="00C474C1">
        <w:t xml:space="preserve">, </w:t>
      </w:r>
      <w:r w:rsidR="00C52F4A" w:rsidRPr="00605EB6">
        <w:t>sur les champs de foire</w:t>
      </w:r>
      <w:r w:rsidR="00C474C1">
        <w:t xml:space="preserve">, </w:t>
      </w:r>
      <w:r w:rsidR="00C52F4A" w:rsidRPr="00605EB6">
        <w:t>comme un jeune sauvage pris chez les cannibales d</w:t>
      </w:r>
      <w:r w:rsidR="00C474C1">
        <w:t>’</w:t>
      </w:r>
      <w:r w:rsidR="00C52F4A" w:rsidRPr="00605EB6">
        <w:t>une île de l</w:t>
      </w:r>
      <w:r w:rsidR="00C474C1">
        <w:t>’</w:t>
      </w:r>
      <w:r w:rsidR="00C52F4A" w:rsidRPr="00605EB6">
        <w:t>archipel polynésien</w:t>
      </w:r>
      <w:r w:rsidR="00C474C1">
        <w:t>.</w:t>
      </w:r>
    </w:p>
    <w:p w14:paraId="353DFE99" w14:textId="77777777" w:rsidR="00C474C1" w:rsidRDefault="00C474C1" w:rsidP="00C52F4A">
      <w:r>
        <w:t>» </w:t>
      </w:r>
      <w:r w:rsidR="00C52F4A" w:rsidRPr="00605EB6">
        <w:t>Les saltimbanques parcoururent ainsi toute la France</w:t>
      </w:r>
      <w:r>
        <w:t xml:space="preserve">, </w:t>
      </w:r>
      <w:r w:rsidR="00C52F4A" w:rsidRPr="00605EB6">
        <w:t>exhibant partout leur sauvage</w:t>
      </w:r>
      <w:r>
        <w:t xml:space="preserve">, </w:t>
      </w:r>
      <w:r w:rsidR="00C52F4A" w:rsidRPr="00605EB6">
        <w:t>et ne cessant de se féliciter de l</w:t>
      </w:r>
      <w:r>
        <w:t>’</w:t>
      </w:r>
      <w:r w:rsidR="00C52F4A" w:rsidRPr="00605EB6">
        <w:t>excellente acquisition qu</w:t>
      </w:r>
      <w:r>
        <w:t>’</w:t>
      </w:r>
      <w:r w:rsidR="00C52F4A" w:rsidRPr="00605EB6">
        <w:t>ils avaient faite</w:t>
      </w:r>
      <w:r>
        <w:t xml:space="preserve">, </w:t>
      </w:r>
      <w:r w:rsidR="00C52F4A" w:rsidRPr="00605EB6">
        <w:t>car leur pensionnaire attirait la foule et leur faisait gagner beaucoup d</w:t>
      </w:r>
      <w:r>
        <w:t>’</w:t>
      </w:r>
      <w:r w:rsidR="00C52F4A" w:rsidRPr="00605EB6">
        <w:t>argent</w:t>
      </w:r>
      <w:r>
        <w:t xml:space="preserve">. </w:t>
      </w:r>
      <w:r w:rsidR="00C52F4A" w:rsidRPr="00605EB6">
        <w:t>Ils reparurent dans les départements de l</w:t>
      </w:r>
      <w:r>
        <w:t>’</w:t>
      </w:r>
      <w:r w:rsidR="00C52F4A" w:rsidRPr="00605EB6">
        <w:t>Est au bout de quelques années</w:t>
      </w:r>
      <w:r>
        <w:t xml:space="preserve">. </w:t>
      </w:r>
      <w:r w:rsidR="00C52F4A" w:rsidRPr="00605EB6">
        <w:t>L</w:t>
      </w:r>
      <w:r>
        <w:t>’</w:t>
      </w:r>
      <w:r w:rsidR="00C52F4A" w:rsidRPr="00605EB6">
        <w:t>enfant était devenu un homme</w:t>
      </w:r>
      <w:r>
        <w:t xml:space="preserve"> ; </w:t>
      </w:r>
      <w:r w:rsidR="00C52F4A" w:rsidRPr="00605EB6">
        <w:t>en dépit de tout</w:t>
      </w:r>
      <w:r>
        <w:t xml:space="preserve">, </w:t>
      </w:r>
      <w:r w:rsidR="00C52F4A" w:rsidRPr="00605EB6">
        <w:t>il avait grandi et conservé sa santé</w:t>
      </w:r>
      <w:r>
        <w:t xml:space="preserve">. </w:t>
      </w:r>
      <w:r w:rsidR="00C52F4A" w:rsidRPr="00605EB6">
        <w:t>On le vit à Metz</w:t>
      </w:r>
      <w:r>
        <w:t xml:space="preserve">, </w:t>
      </w:r>
      <w:r w:rsidR="00C52F4A" w:rsidRPr="00605EB6">
        <w:t>à Nancy</w:t>
      </w:r>
      <w:r>
        <w:t xml:space="preserve">, </w:t>
      </w:r>
      <w:r w:rsidR="00C52F4A" w:rsidRPr="00605EB6">
        <w:t>à Épinal</w:t>
      </w:r>
      <w:r>
        <w:t xml:space="preserve">, </w:t>
      </w:r>
      <w:r w:rsidR="00C52F4A" w:rsidRPr="00605EB6">
        <w:t>à Remiremont</w:t>
      </w:r>
      <w:r>
        <w:t xml:space="preserve">, </w:t>
      </w:r>
      <w:r w:rsidR="00C52F4A" w:rsidRPr="00605EB6">
        <w:t>à Vesoul</w:t>
      </w:r>
      <w:r>
        <w:t xml:space="preserve">, </w:t>
      </w:r>
      <w:r w:rsidR="00C52F4A" w:rsidRPr="00605EB6">
        <w:t>à Gray</w:t>
      </w:r>
      <w:r>
        <w:t xml:space="preserve">, </w:t>
      </w:r>
      <w:r w:rsidR="00C52F4A" w:rsidRPr="00605EB6">
        <w:t>à Langres</w:t>
      </w:r>
      <w:r>
        <w:t xml:space="preserve">, </w:t>
      </w:r>
      <w:r w:rsidR="00C52F4A" w:rsidRPr="00605EB6">
        <w:t>à Dijon</w:t>
      </w:r>
      <w:r>
        <w:t xml:space="preserve">, </w:t>
      </w:r>
      <w:r w:rsidR="00C52F4A" w:rsidRPr="00605EB6">
        <w:t>à Strasbourg</w:t>
      </w:r>
      <w:r>
        <w:t xml:space="preserve">, </w:t>
      </w:r>
      <w:r w:rsidR="00C52F4A" w:rsidRPr="00605EB6">
        <w:t>à Mulhouse</w:t>
      </w:r>
      <w:r>
        <w:t xml:space="preserve">, </w:t>
      </w:r>
      <w:r w:rsidR="00C52F4A" w:rsidRPr="00605EB6">
        <w:t>enfin dans toutes les principales villes de la région</w:t>
      </w:r>
      <w:r>
        <w:t>.</w:t>
      </w:r>
    </w:p>
    <w:p w14:paraId="56BF891C" w14:textId="77777777" w:rsidR="00C474C1" w:rsidRDefault="00C474C1" w:rsidP="00C52F4A">
      <w:r>
        <w:t>» </w:t>
      </w:r>
      <w:r w:rsidR="00C52F4A" w:rsidRPr="00605EB6">
        <w:t>Un jour</w:t>
      </w:r>
      <w:r>
        <w:t xml:space="preserve">, </w:t>
      </w:r>
      <w:r w:rsidR="00C52F4A" w:rsidRPr="00605EB6">
        <w:t>cependant</w:t>
      </w:r>
      <w:r>
        <w:t xml:space="preserve">, </w:t>
      </w:r>
      <w:r w:rsidR="00C52F4A" w:rsidRPr="00605EB6">
        <w:t>le sauvage parvint à s</w:t>
      </w:r>
      <w:r>
        <w:t>’</w:t>
      </w:r>
      <w:r w:rsidR="00C52F4A" w:rsidRPr="00605EB6">
        <w:t>échapper</w:t>
      </w:r>
      <w:r>
        <w:t xml:space="preserve">. </w:t>
      </w:r>
      <w:r w:rsidR="00C52F4A" w:rsidRPr="00605EB6">
        <w:t>Il faut croire qu</w:t>
      </w:r>
      <w:r>
        <w:t>’</w:t>
      </w:r>
      <w:r w:rsidR="00C52F4A" w:rsidRPr="00605EB6">
        <w:t>il ne lui plaisait plus d</w:t>
      </w:r>
      <w:r>
        <w:t>’</w:t>
      </w:r>
      <w:r w:rsidR="00C52F4A" w:rsidRPr="00605EB6">
        <w:t>être donné en spectacle</w:t>
      </w:r>
      <w:r>
        <w:t xml:space="preserve">. </w:t>
      </w:r>
      <w:r w:rsidR="00C52F4A" w:rsidRPr="00605EB6">
        <w:t>Craignant de retomber entre les mains de ses maîtres</w:t>
      </w:r>
      <w:r>
        <w:t xml:space="preserve">, </w:t>
      </w:r>
      <w:r w:rsidR="00C52F4A" w:rsidRPr="00605EB6">
        <w:t xml:space="preserve">pour </w:t>
      </w:r>
      <w:r w:rsidR="00C52F4A" w:rsidRPr="00605EB6">
        <w:lastRenderedPageBreak/>
        <w:t>lesquels il n</w:t>
      </w:r>
      <w:r>
        <w:t>’</w:t>
      </w:r>
      <w:r w:rsidR="00C52F4A" w:rsidRPr="00605EB6">
        <w:t>avait probablement pas une bien grande affection</w:t>
      </w:r>
      <w:r>
        <w:t xml:space="preserve">, </w:t>
      </w:r>
      <w:r w:rsidR="00C52F4A" w:rsidRPr="00605EB6">
        <w:t>il se réfugia dans les bois</w:t>
      </w:r>
      <w:r>
        <w:t>.</w:t>
      </w:r>
    </w:p>
    <w:p w14:paraId="34B084B3" w14:textId="2D828C49" w:rsidR="00C474C1" w:rsidRDefault="0094609C" w:rsidP="00C52F4A">
      <w:r>
        <w:t>— </w:t>
      </w:r>
      <w:r w:rsidR="00C52F4A" w:rsidRPr="00605EB6">
        <w:t>Alors</w:t>
      </w:r>
      <w:r w:rsidR="00C474C1">
        <w:t xml:space="preserve">, </w:t>
      </w:r>
      <w:r w:rsidR="00C52F4A" w:rsidRPr="00605EB6">
        <w:t>monsieur</w:t>
      </w:r>
      <w:r w:rsidR="00C474C1">
        <w:t xml:space="preserve">, </w:t>
      </w:r>
      <w:r w:rsidR="00C52F4A" w:rsidRPr="00605EB6">
        <w:t>alors</w:t>
      </w:r>
      <w:r w:rsidR="00C474C1">
        <w:t xml:space="preserve"> ?… </w:t>
      </w:r>
      <w:r w:rsidR="00C52F4A" w:rsidRPr="00605EB6">
        <w:t xml:space="preserve">interrogea </w:t>
      </w:r>
      <w:r w:rsidR="009A0CB4" w:rsidRPr="009A0CB4">
        <w:t>M</w:t>
      </w:r>
      <w:r w:rsidR="009A0CB4" w:rsidRPr="009A0CB4">
        <w:rPr>
          <w:vertAlign w:val="superscript"/>
        </w:rPr>
        <w:t>me</w:t>
      </w:r>
      <w:r w:rsidR="00C474C1">
        <w:t> de </w:t>
      </w:r>
      <w:r w:rsidR="00C52F4A" w:rsidRPr="00605EB6">
        <w:t>Simaise palpitante d</w:t>
      </w:r>
      <w:r w:rsidR="00C474C1">
        <w:t>’</w:t>
      </w:r>
      <w:r w:rsidR="00C52F4A" w:rsidRPr="00605EB6">
        <w:t>émotion</w:t>
      </w:r>
      <w:r w:rsidR="00C474C1">
        <w:t>.</w:t>
      </w:r>
    </w:p>
    <w:p w14:paraId="08F74D24" w14:textId="08AB8AB9" w:rsidR="00C474C1" w:rsidRDefault="0094609C" w:rsidP="00C52F4A">
      <w:r>
        <w:t>— </w:t>
      </w:r>
      <w:r w:rsidR="00C52F4A" w:rsidRPr="00605EB6">
        <w:t>Alors</w:t>
      </w:r>
      <w:r w:rsidR="00C474C1">
        <w:t xml:space="preserve">, </w:t>
      </w:r>
      <w:r w:rsidR="00C52F4A" w:rsidRPr="00605EB6">
        <w:t>madame</w:t>
      </w:r>
      <w:r w:rsidR="00C474C1">
        <w:t xml:space="preserve">, </w:t>
      </w:r>
      <w:r w:rsidR="00C52F4A" w:rsidRPr="00605EB6">
        <w:t>ayant reconquis sa liberté</w:t>
      </w:r>
      <w:r w:rsidR="00C474C1">
        <w:t xml:space="preserve">, </w:t>
      </w:r>
      <w:r w:rsidR="00C52F4A" w:rsidRPr="00605EB6">
        <w:t>il vécut complètement à l</w:t>
      </w:r>
      <w:r w:rsidR="00C474C1">
        <w:t>’</w:t>
      </w:r>
      <w:r w:rsidR="00C52F4A" w:rsidRPr="00605EB6">
        <w:t>état sauvage</w:t>
      </w:r>
      <w:r w:rsidR="00C474C1">
        <w:t xml:space="preserve">, </w:t>
      </w:r>
      <w:r w:rsidR="00C52F4A" w:rsidRPr="00605EB6">
        <w:t>fuyant les hommes dont il avait peur</w:t>
      </w:r>
      <w:r w:rsidR="00C474C1">
        <w:t xml:space="preserve">, </w:t>
      </w:r>
      <w:r w:rsidR="00C52F4A" w:rsidRPr="00605EB6">
        <w:t>cherchant pour s</w:t>
      </w:r>
      <w:r w:rsidR="00C474C1">
        <w:t>’</w:t>
      </w:r>
      <w:r w:rsidR="00C52F4A" w:rsidRPr="00605EB6">
        <w:t>y cacher les plus épais fourrés</w:t>
      </w:r>
      <w:r w:rsidR="00C474C1">
        <w:t xml:space="preserve">, </w:t>
      </w:r>
      <w:r w:rsidR="00C52F4A" w:rsidRPr="00605EB6">
        <w:t>mangeant des limaçons</w:t>
      </w:r>
      <w:r w:rsidR="00C474C1">
        <w:t xml:space="preserve">, </w:t>
      </w:r>
      <w:r w:rsidR="00C52F4A" w:rsidRPr="00605EB6">
        <w:t>des racines</w:t>
      </w:r>
      <w:r w:rsidR="00C474C1">
        <w:t xml:space="preserve">, </w:t>
      </w:r>
      <w:r w:rsidR="00C52F4A" w:rsidRPr="00605EB6">
        <w:t>des œufs trouvés dans des nids d</w:t>
      </w:r>
      <w:r w:rsidR="00C474C1">
        <w:t>’</w:t>
      </w:r>
      <w:r w:rsidR="00C52F4A" w:rsidRPr="00605EB6">
        <w:t>oiseaux</w:t>
      </w:r>
      <w:r w:rsidR="00C474C1">
        <w:t xml:space="preserve">, </w:t>
      </w:r>
      <w:r w:rsidR="00C52F4A" w:rsidRPr="00605EB6">
        <w:t>des noisettes</w:t>
      </w:r>
      <w:r w:rsidR="00C474C1">
        <w:t xml:space="preserve">, </w:t>
      </w:r>
      <w:r w:rsidR="00C52F4A" w:rsidRPr="00605EB6">
        <w:t>des faînes</w:t>
      </w:r>
      <w:r w:rsidR="00C474C1">
        <w:t xml:space="preserve">, </w:t>
      </w:r>
      <w:r w:rsidR="00C52F4A" w:rsidRPr="00605EB6">
        <w:t>des cornouilles</w:t>
      </w:r>
      <w:r w:rsidR="00C474C1">
        <w:t xml:space="preserve">, </w:t>
      </w:r>
      <w:r w:rsidR="00C52F4A" w:rsidRPr="00605EB6">
        <w:t>des mûres</w:t>
      </w:r>
      <w:r w:rsidR="00C474C1">
        <w:t xml:space="preserve">, </w:t>
      </w:r>
      <w:r w:rsidR="00C52F4A" w:rsidRPr="00605EB6">
        <w:t>des sorbes et jusqu</w:t>
      </w:r>
      <w:r w:rsidR="00C474C1">
        <w:t>’</w:t>
      </w:r>
      <w:r w:rsidR="00C52F4A" w:rsidRPr="00605EB6">
        <w:t>à des glands</w:t>
      </w:r>
      <w:r w:rsidR="00C474C1">
        <w:t>.</w:t>
      </w:r>
    </w:p>
    <w:p w14:paraId="335FEE34" w14:textId="77777777" w:rsidR="00C474C1" w:rsidRDefault="00C474C1" w:rsidP="00C52F4A">
      <w:r>
        <w:t>» </w:t>
      </w:r>
      <w:r w:rsidR="00C52F4A" w:rsidRPr="00605EB6">
        <w:t>Après avoir</w:t>
      </w:r>
      <w:r>
        <w:t xml:space="preserve">, </w:t>
      </w:r>
      <w:r w:rsidR="00C52F4A" w:rsidRPr="00605EB6">
        <w:t>pendant dix-huit mois ou deux ans</w:t>
      </w:r>
      <w:r>
        <w:t xml:space="preserve">, </w:t>
      </w:r>
      <w:r w:rsidR="00C52F4A" w:rsidRPr="00605EB6">
        <w:t>mené une existence nomade</w:t>
      </w:r>
      <w:r>
        <w:t xml:space="preserve">, </w:t>
      </w:r>
      <w:r w:rsidR="00C52F4A" w:rsidRPr="00605EB6">
        <w:t>il fixa définitivement sa demeure au milieu des roches de la forêt de Mareille</w:t>
      </w:r>
      <w:r>
        <w:t>.</w:t>
      </w:r>
    </w:p>
    <w:p w14:paraId="3D13C917" w14:textId="61F6E6AD" w:rsidR="00C474C1" w:rsidRDefault="0094609C" w:rsidP="00C52F4A">
      <w:r>
        <w:t>— </w:t>
      </w:r>
      <w:r w:rsidR="00C52F4A" w:rsidRPr="00605EB6">
        <w:t>Grand Dieu</w:t>
      </w:r>
      <w:r w:rsidR="00C474C1">
        <w:t xml:space="preserve"> ! </w:t>
      </w:r>
      <w:r w:rsidR="00C52F4A" w:rsidRPr="00605EB6">
        <w:t>exclama la baronne</w:t>
      </w:r>
      <w:r w:rsidR="00C474C1">
        <w:t xml:space="preserve">, </w:t>
      </w:r>
      <w:r w:rsidR="00C52F4A" w:rsidRPr="00605EB6">
        <w:t>en se dressant d</w:t>
      </w:r>
      <w:r w:rsidR="00C474C1">
        <w:t>’</w:t>
      </w:r>
      <w:r w:rsidR="00C52F4A" w:rsidRPr="00605EB6">
        <w:t>un seul mouvement</w:t>
      </w:r>
      <w:r w:rsidR="00C474C1">
        <w:t xml:space="preserve">, </w:t>
      </w:r>
      <w:r w:rsidR="00C52F4A" w:rsidRPr="00605EB6">
        <w:t>pâle comme une morte et les yeux démesurément ouverts</w:t>
      </w:r>
      <w:r w:rsidR="00C474C1">
        <w:t>.</w:t>
      </w:r>
    </w:p>
    <w:p w14:paraId="5FAC3111" w14:textId="09299481" w:rsidR="00C474C1" w:rsidRDefault="0094609C" w:rsidP="00C52F4A">
      <w:r>
        <w:t>— </w:t>
      </w:r>
      <w:r w:rsidR="00C52F4A" w:rsidRPr="00605EB6">
        <w:t>Les gens du pays lui donnèrent le nom de Jean Loup</w:t>
      </w:r>
      <w:r w:rsidR="00C474C1">
        <w:t>.</w:t>
      </w:r>
    </w:p>
    <w:p w14:paraId="06541030" w14:textId="20DF26D5" w:rsidR="00C474C1" w:rsidRDefault="009A0CB4" w:rsidP="00C52F4A">
      <w:r w:rsidRPr="009A0CB4">
        <w:t>M</w:t>
      </w:r>
      <w:r w:rsidRPr="009A0CB4">
        <w:rPr>
          <w:vertAlign w:val="superscript"/>
        </w:rPr>
        <w:t>me</w:t>
      </w:r>
      <w:r w:rsidR="00C474C1">
        <w:t> de </w:t>
      </w:r>
      <w:r w:rsidR="00C52F4A" w:rsidRPr="00605EB6">
        <w:t>Simaise tomba à genoux</w:t>
      </w:r>
      <w:r w:rsidR="00C474C1">
        <w:t xml:space="preserve">, </w:t>
      </w:r>
      <w:r w:rsidR="00C52F4A" w:rsidRPr="00605EB6">
        <w:t>les mains jointes</w:t>
      </w:r>
      <w:r w:rsidR="00C474C1">
        <w:t>.</w:t>
      </w:r>
    </w:p>
    <w:p w14:paraId="5F3FED97" w14:textId="09A496F3" w:rsidR="00C474C1" w:rsidRDefault="0094609C" w:rsidP="00C52F4A">
      <w:r>
        <w:t>— </w:t>
      </w:r>
      <w:r w:rsidR="00C52F4A" w:rsidRPr="00605EB6">
        <w:t>Jean Loup</w:t>
      </w:r>
      <w:r w:rsidR="00C474C1">
        <w:t xml:space="preserve"> ! </w:t>
      </w:r>
      <w:r w:rsidR="00C52F4A" w:rsidRPr="00605EB6">
        <w:t>Jean Loup</w:t>
      </w:r>
      <w:r w:rsidR="00C474C1">
        <w:t xml:space="preserve"> ! </w:t>
      </w:r>
      <w:r w:rsidR="00C52F4A" w:rsidRPr="00605EB6">
        <w:t>murmura-t-elle</w:t>
      </w:r>
      <w:r w:rsidR="00C474C1">
        <w:t>.</w:t>
      </w:r>
    </w:p>
    <w:p w14:paraId="0A2B5B83" w14:textId="460A83FE" w:rsidR="00C474C1" w:rsidRDefault="0094609C" w:rsidP="00C52F4A">
      <w:r>
        <w:t>— </w:t>
      </w:r>
      <w:r w:rsidR="00C52F4A" w:rsidRPr="00605EB6">
        <w:t>Jean Loup</w:t>
      </w:r>
      <w:r w:rsidR="00C474C1">
        <w:t xml:space="preserve">, </w:t>
      </w:r>
      <w:r w:rsidR="00C52F4A" w:rsidRPr="00605EB6">
        <w:t>madame</w:t>
      </w:r>
      <w:r w:rsidR="00C474C1">
        <w:t xml:space="preserve">, </w:t>
      </w:r>
      <w:r w:rsidR="00C52F4A" w:rsidRPr="00605EB6">
        <w:t>est le dernier marquis de Chamarande</w:t>
      </w:r>
      <w:r w:rsidR="00C474C1">
        <w:t> !</w:t>
      </w:r>
    </w:p>
    <w:p w14:paraId="24A2FD7D" w14:textId="051C3C93" w:rsidR="00C474C1" w:rsidRDefault="009A0CB4" w:rsidP="00C52F4A">
      <w:r w:rsidRPr="009A0CB4">
        <w:t>M</w:t>
      </w:r>
      <w:r w:rsidRPr="009A0CB4">
        <w:rPr>
          <w:vertAlign w:val="superscript"/>
        </w:rPr>
        <w:t>me</w:t>
      </w:r>
      <w:r w:rsidR="00C474C1">
        <w:t> de </w:t>
      </w:r>
      <w:r w:rsidR="00C52F4A" w:rsidRPr="00605EB6">
        <w:t>Simaise laissa échapper un gémissement et se releva</w:t>
      </w:r>
      <w:r w:rsidR="00C474C1">
        <w:t>.</w:t>
      </w:r>
    </w:p>
    <w:p w14:paraId="7F7545AE" w14:textId="07725C29" w:rsidR="00C474C1" w:rsidRDefault="0094609C" w:rsidP="00C52F4A">
      <w:r>
        <w:t>— </w:t>
      </w:r>
      <w:r w:rsidR="00C52F4A" w:rsidRPr="00605EB6">
        <w:t>Monsieur</w:t>
      </w:r>
      <w:r w:rsidR="00C474C1">
        <w:t xml:space="preserve">, </w:t>
      </w:r>
      <w:r w:rsidR="00C52F4A" w:rsidRPr="00605EB6">
        <w:t>dit-elle d</w:t>
      </w:r>
      <w:r w:rsidR="00C474C1">
        <w:t>’</w:t>
      </w:r>
      <w:r w:rsidR="00C52F4A" w:rsidRPr="00605EB6">
        <w:t>une voix ferme</w:t>
      </w:r>
      <w:r w:rsidR="00C474C1">
        <w:t xml:space="preserve">, </w:t>
      </w:r>
      <w:r w:rsidR="00C52F4A" w:rsidRPr="00605EB6">
        <w:t>quel jour ma fille et moi devons-nous être à Épinal</w:t>
      </w:r>
      <w:r w:rsidR="00C474C1">
        <w:t> ?</w:t>
      </w:r>
    </w:p>
    <w:p w14:paraId="4E7F7DE2" w14:textId="1BE37110" w:rsidR="00C52F4A" w:rsidRPr="00605EB6" w:rsidRDefault="00C52F4A" w:rsidP="00C474C1">
      <w:pPr>
        <w:pStyle w:val="Titre2"/>
      </w:pPr>
      <w:bookmarkStart w:id="57" w:name="_Toc197617902"/>
      <w:r w:rsidRPr="00605EB6">
        <w:lastRenderedPageBreak/>
        <w:t>XX</w:t>
      </w:r>
      <w:r w:rsidRPr="00605EB6">
        <w:br/>
      </w:r>
      <w:r w:rsidRPr="00605EB6">
        <w:br/>
        <w:t>LE CONSENTEMENT</w:t>
      </w:r>
      <w:bookmarkEnd w:id="57"/>
    </w:p>
    <w:p w14:paraId="7C5B0E8B" w14:textId="42DF90D2" w:rsidR="00C474C1" w:rsidRDefault="00C474C1" w:rsidP="00C52F4A">
      <w:r>
        <w:t>M. </w:t>
      </w:r>
      <w:r w:rsidR="00C52F4A" w:rsidRPr="004432D3">
        <w:t xml:space="preserve">Lagarde arrêta sur la </w:t>
      </w:r>
      <w:r w:rsidR="004432D3">
        <w:t xml:space="preserve">courageuse </w:t>
      </w:r>
      <w:r w:rsidR="00C52F4A" w:rsidRPr="004432D3">
        <w:t>femme son regard doux et affectueux</w:t>
      </w:r>
      <w:r>
        <w:t>.</w:t>
      </w:r>
    </w:p>
    <w:p w14:paraId="1CFC42B5" w14:textId="29F8A852" w:rsidR="00C474C1" w:rsidRDefault="0094609C" w:rsidP="00C52F4A">
      <w:r>
        <w:t>— </w:t>
      </w:r>
      <w:r w:rsidR="00C52F4A" w:rsidRPr="004432D3">
        <w:t>Madame la baronne</w:t>
      </w:r>
      <w:r w:rsidR="00C474C1">
        <w:t xml:space="preserve">, </w:t>
      </w:r>
      <w:r w:rsidR="00C52F4A" w:rsidRPr="004432D3">
        <w:t>dit-il</w:t>
      </w:r>
      <w:r w:rsidR="00C474C1">
        <w:t xml:space="preserve">, </w:t>
      </w:r>
      <w:r w:rsidR="00C52F4A" w:rsidRPr="004432D3">
        <w:t>j</w:t>
      </w:r>
      <w:r w:rsidR="00C474C1">
        <w:t>’</w:t>
      </w:r>
      <w:r w:rsidR="00C52F4A" w:rsidRPr="004432D3">
        <w:t>attendais votre réponse</w:t>
      </w:r>
      <w:r w:rsidR="00C474C1">
        <w:t xml:space="preserve">, </w:t>
      </w:r>
      <w:r w:rsidR="00C52F4A" w:rsidRPr="004432D3">
        <w:t>et avec d</w:t>
      </w:r>
      <w:r w:rsidR="00C474C1">
        <w:t>’</w:t>
      </w:r>
      <w:r w:rsidR="00C52F4A" w:rsidRPr="004432D3">
        <w:t>autant plus de tranquillité</w:t>
      </w:r>
      <w:r w:rsidR="00C474C1">
        <w:t xml:space="preserve">, </w:t>
      </w:r>
      <w:r w:rsidR="00C52F4A" w:rsidRPr="004432D3">
        <w:t>que je la connaissais d</w:t>
      </w:r>
      <w:r w:rsidR="00C474C1">
        <w:t>’</w:t>
      </w:r>
      <w:r w:rsidR="00C52F4A" w:rsidRPr="004432D3">
        <w:t>avance</w:t>
      </w:r>
      <w:r w:rsidR="00C474C1">
        <w:t xml:space="preserve">. </w:t>
      </w:r>
      <w:r w:rsidR="00C52F4A" w:rsidRPr="004432D3">
        <w:t>N</w:t>
      </w:r>
      <w:r w:rsidR="00C474C1">
        <w:t>’</w:t>
      </w:r>
      <w:r w:rsidR="00C52F4A" w:rsidRPr="004432D3">
        <w:t>ai-je pas eu raison tout à l</w:t>
      </w:r>
      <w:r w:rsidR="00C474C1">
        <w:t>’</w:t>
      </w:r>
      <w:r w:rsidR="00C52F4A" w:rsidRPr="004432D3">
        <w:t>heure de vous interrompre</w:t>
      </w:r>
      <w:r w:rsidR="00C474C1">
        <w:t xml:space="preserve"> ? </w:t>
      </w:r>
      <w:r w:rsidR="00C52F4A" w:rsidRPr="004432D3">
        <w:t>Vous le voyez</w:t>
      </w:r>
      <w:r w:rsidR="00C474C1">
        <w:t xml:space="preserve">, </w:t>
      </w:r>
      <w:r w:rsidR="00C52F4A" w:rsidRPr="004432D3">
        <w:t>je n</w:t>
      </w:r>
      <w:r w:rsidR="00C474C1">
        <w:t>’</w:t>
      </w:r>
      <w:r w:rsidR="00C52F4A" w:rsidRPr="004432D3">
        <w:t>ai pas même eu besoin de vous dire</w:t>
      </w:r>
      <w:r w:rsidR="00C474C1">
        <w:t> : « </w:t>
      </w:r>
      <w:r w:rsidR="00C52F4A" w:rsidRPr="004432D3">
        <w:t>Acceptez-</w:t>
      </w:r>
      <w:r w:rsidR="00C52F4A" w:rsidRPr="00605EB6">
        <w:t>vous</w:t>
      </w:r>
      <w:r w:rsidR="00C474C1">
        <w:t> ? »</w:t>
      </w:r>
    </w:p>
    <w:p w14:paraId="489B7F59" w14:textId="0BE27203" w:rsidR="00C474C1" w:rsidRDefault="0094609C" w:rsidP="00C52F4A">
      <w:r>
        <w:t>— </w:t>
      </w:r>
      <w:r w:rsidR="00C52F4A" w:rsidRPr="00605EB6">
        <w:t>Ce que vous me demandez</w:t>
      </w:r>
      <w:r w:rsidR="00C474C1">
        <w:t xml:space="preserve">, </w:t>
      </w:r>
      <w:r w:rsidR="00C52F4A" w:rsidRPr="00605EB6">
        <w:t>monsieur</w:t>
      </w:r>
      <w:r w:rsidR="00C474C1">
        <w:t xml:space="preserve">, </w:t>
      </w:r>
      <w:r w:rsidR="00C52F4A" w:rsidRPr="00605EB6">
        <w:t>je dois le faire</w:t>
      </w:r>
      <w:r w:rsidR="00C474C1">
        <w:t>.</w:t>
      </w:r>
    </w:p>
    <w:p w14:paraId="64268C76" w14:textId="75154A3D" w:rsidR="00C474C1" w:rsidRDefault="0094609C" w:rsidP="00C52F4A">
      <w:r>
        <w:t>— </w:t>
      </w:r>
      <w:r w:rsidR="00C52F4A" w:rsidRPr="00605EB6">
        <w:t>Sans doute</w:t>
      </w:r>
      <w:r w:rsidR="00C474C1">
        <w:t xml:space="preserve">, </w:t>
      </w:r>
      <w:r w:rsidR="00C52F4A" w:rsidRPr="00605EB6">
        <w:t>c</w:t>
      </w:r>
      <w:r w:rsidR="00C474C1">
        <w:t>’</w:t>
      </w:r>
      <w:r w:rsidR="00C52F4A" w:rsidRPr="00605EB6">
        <w:t>est un sacrifice</w:t>
      </w:r>
      <w:r w:rsidR="00C474C1">
        <w:t>…</w:t>
      </w:r>
    </w:p>
    <w:p w14:paraId="098ADFDE" w14:textId="168C32E6" w:rsidR="00C474C1" w:rsidRDefault="0094609C" w:rsidP="00C52F4A">
      <w:r>
        <w:t>— </w:t>
      </w:r>
      <w:r w:rsidR="00C52F4A" w:rsidRPr="00605EB6">
        <w:t>Monsieur</w:t>
      </w:r>
      <w:r w:rsidR="00C474C1">
        <w:t xml:space="preserve">, </w:t>
      </w:r>
      <w:r w:rsidR="00C52F4A" w:rsidRPr="00605EB6">
        <w:t>interrompit vivement la baronne</w:t>
      </w:r>
      <w:r w:rsidR="00C474C1">
        <w:t xml:space="preserve">, </w:t>
      </w:r>
      <w:r w:rsidR="00C52F4A" w:rsidRPr="00605EB6">
        <w:t>il n</w:t>
      </w:r>
      <w:r w:rsidR="00C474C1">
        <w:t>’</w:t>
      </w:r>
      <w:r w:rsidR="00C52F4A" w:rsidRPr="00605EB6">
        <w:t>y a pas de sacrifice dans l</w:t>
      </w:r>
      <w:r w:rsidR="00C474C1">
        <w:t>’</w:t>
      </w:r>
      <w:r w:rsidR="00C52F4A" w:rsidRPr="00605EB6">
        <w:t>accomplissement d</w:t>
      </w:r>
      <w:r w:rsidR="00C474C1">
        <w:t>’</w:t>
      </w:r>
      <w:r w:rsidR="00C52F4A" w:rsidRPr="00605EB6">
        <w:t>un devoir</w:t>
      </w:r>
      <w:r w:rsidR="00C474C1">
        <w:t>.</w:t>
      </w:r>
    </w:p>
    <w:p w14:paraId="356013DB" w14:textId="7E594808" w:rsidR="00C474C1" w:rsidRDefault="0094609C" w:rsidP="00C52F4A">
      <w:r>
        <w:t>— </w:t>
      </w:r>
      <w:r w:rsidR="00C52F4A" w:rsidRPr="00605EB6">
        <w:t>Bien</w:t>
      </w:r>
      <w:r w:rsidR="00C474C1">
        <w:t xml:space="preserve">, </w:t>
      </w:r>
      <w:r w:rsidR="00C52F4A" w:rsidRPr="00605EB6">
        <w:t>madame</w:t>
      </w:r>
      <w:r w:rsidR="00C474C1">
        <w:t xml:space="preserve">, </w:t>
      </w:r>
      <w:r w:rsidR="00C52F4A" w:rsidRPr="00605EB6">
        <w:t>bien</w:t>
      </w:r>
      <w:r w:rsidR="00C474C1">
        <w:t>.</w:t>
      </w:r>
    </w:p>
    <w:p w14:paraId="43BC598C" w14:textId="793E67D0" w:rsidR="00C474C1" w:rsidRDefault="0094609C" w:rsidP="00C52F4A">
      <w:r>
        <w:t>— </w:t>
      </w:r>
      <w:r w:rsidR="00C52F4A" w:rsidRPr="00605EB6">
        <w:t>Je suis à votre disposition</w:t>
      </w:r>
      <w:r w:rsidR="00C474C1">
        <w:t xml:space="preserve">, </w:t>
      </w:r>
      <w:r w:rsidR="00C52F4A" w:rsidRPr="00605EB6">
        <w:t>monsieur</w:t>
      </w:r>
      <w:r w:rsidR="00C474C1">
        <w:t xml:space="preserve">, </w:t>
      </w:r>
      <w:r w:rsidR="00C52F4A" w:rsidRPr="00605EB6">
        <w:t>et prête à vous obéir</w:t>
      </w:r>
      <w:r w:rsidR="00C474C1">
        <w:t xml:space="preserve">. </w:t>
      </w:r>
      <w:r w:rsidR="004432D3">
        <w:t>A</w:t>
      </w:r>
      <w:r w:rsidR="004432D3" w:rsidRPr="00605EB6">
        <w:t xml:space="preserve">u </w:t>
      </w:r>
      <w:r w:rsidR="00C52F4A" w:rsidRPr="00605EB6">
        <w:t>jour et à l</w:t>
      </w:r>
      <w:r w:rsidR="00C474C1">
        <w:t>’</w:t>
      </w:r>
      <w:r w:rsidR="00C52F4A" w:rsidRPr="00605EB6">
        <w:t>heure que vous indiquerez</w:t>
      </w:r>
      <w:r w:rsidR="00C474C1">
        <w:t xml:space="preserve">, </w:t>
      </w:r>
      <w:r w:rsidR="00C52F4A" w:rsidRPr="00605EB6">
        <w:t>ma fille et moi nous serons à Épinal</w:t>
      </w:r>
      <w:r w:rsidR="00C474C1">
        <w:t>.</w:t>
      </w:r>
    </w:p>
    <w:p w14:paraId="212156F3" w14:textId="065769F9" w:rsidR="00C474C1" w:rsidRDefault="0094609C" w:rsidP="00C52F4A">
      <w:r>
        <w:t>— </w:t>
      </w:r>
      <w:r w:rsidR="00C52F4A" w:rsidRPr="00605EB6">
        <w:t>Merci</w:t>
      </w:r>
      <w:r w:rsidR="00C474C1">
        <w:t xml:space="preserve">. </w:t>
      </w:r>
      <w:r w:rsidR="00C52F4A" w:rsidRPr="00605EB6">
        <w:t>Je veux vous laisser le temps de prévenir vos amis</w:t>
      </w:r>
      <w:r w:rsidR="00C474C1">
        <w:t xml:space="preserve">, </w:t>
      </w:r>
      <w:r w:rsidR="00C52F4A" w:rsidRPr="00605EB6">
        <w:t>de donner vos ordres</w:t>
      </w:r>
      <w:r w:rsidR="00C474C1">
        <w:t xml:space="preserve">, </w:t>
      </w:r>
      <w:r w:rsidR="00C52F4A" w:rsidRPr="00605EB6">
        <w:t>de régler enfin vos affaires d</w:t>
      </w:r>
      <w:r w:rsidR="00C474C1">
        <w:t>’</w:t>
      </w:r>
      <w:r w:rsidR="00C52F4A" w:rsidRPr="00605EB6">
        <w:t>intérieur</w:t>
      </w:r>
      <w:r w:rsidR="00C474C1">
        <w:t>.</w:t>
      </w:r>
    </w:p>
    <w:p w14:paraId="12585180" w14:textId="44897843" w:rsidR="00C474C1" w:rsidRDefault="0094609C" w:rsidP="00C52F4A">
      <w:r>
        <w:t>— </w:t>
      </w:r>
      <w:r w:rsidR="00C52F4A" w:rsidRPr="00605EB6">
        <w:t>La journée de demain me suffira</w:t>
      </w:r>
      <w:r w:rsidR="00C474C1">
        <w:t>.</w:t>
      </w:r>
    </w:p>
    <w:p w14:paraId="3D2BE927" w14:textId="2CDAECDC" w:rsidR="00C474C1" w:rsidRDefault="0094609C" w:rsidP="00C52F4A">
      <w:r>
        <w:t>— </w:t>
      </w:r>
      <w:r w:rsidR="00C52F4A" w:rsidRPr="00605EB6">
        <w:t>Prenez deux jours</w:t>
      </w:r>
      <w:r w:rsidR="00C474C1">
        <w:t xml:space="preserve">, </w:t>
      </w:r>
      <w:r w:rsidR="00C52F4A" w:rsidRPr="00605EB6">
        <w:t>madame la baronne</w:t>
      </w:r>
      <w:r w:rsidR="00C474C1">
        <w:t xml:space="preserve">. </w:t>
      </w:r>
      <w:r w:rsidR="00C52F4A" w:rsidRPr="00605EB6">
        <w:t>C</w:t>
      </w:r>
      <w:r w:rsidR="00C474C1">
        <w:t>’</w:t>
      </w:r>
      <w:r w:rsidR="00C52F4A" w:rsidRPr="00605EB6">
        <w:t>est aujourd</w:t>
      </w:r>
      <w:r w:rsidR="00C474C1">
        <w:t>’</w:t>
      </w:r>
      <w:r w:rsidR="00C52F4A" w:rsidRPr="00605EB6">
        <w:t>hui mercredi</w:t>
      </w:r>
      <w:r w:rsidR="00C474C1">
        <w:t xml:space="preserve"> ; </w:t>
      </w:r>
      <w:r w:rsidR="00C52F4A" w:rsidRPr="00605EB6">
        <w:t>samedi</w:t>
      </w:r>
      <w:r w:rsidR="00C474C1">
        <w:t xml:space="preserve">, </w:t>
      </w:r>
      <w:r w:rsidR="00C52F4A" w:rsidRPr="00605EB6">
        <w:t>à deux heures de l</w:t>
      </w:r>
      <w:r w:rsidR="00C474C1">
        <w:t>’</w:t>
      </w:r>
      <w:r w:rsidR="00C52F4A" w:rsidRPr="00605EB6">
        <w:t>après-midi</w:t>
      </w:r>
      <w:r w:rsidR="00C474C1">
        <w:t xml:space="preserve">, </w:t>
      </w:r>
      <w:r w:rsidR="00C52F4A" w:rsidRPr="00605EB6">
        <w:t>je vous attendrai à Épinal</w:t>
      </w:r>
      <w:r w:rsidR="00C474C1">
        <w:t>.</w:t>
      </w:r>
    </w:p>
    <w:p w14:paraId="0246C7F2" w14:textId="322B3813" w:rsidR="00C474C1" w:rsidRDefault="0094609C" w:rsidP="00C52F4A">
      <w:r>
        <w:lastRenderedPageBreak/>
        <w:t>— </w:t>
      </w:r>
      <w:r w:rsidR="00C52F4A" w:rsidRPr="00605EB6">
        <w:t>J</w:t>
      </w:r>
      <w:r w:rsidR="00C474C1">
        <w:t>’</w:t>
      </w:r>
      <w:r w:rsidR="00C52F4A" w:rsidRPr="00605EB6">
        <w:t>y serai</w:t>
      </w:r>
      <w:r w:rsidR="00C474C1">
        <w:t>.</w:t>
      </w:r>
    </w:p>
    <w:p w14:paraId="4118CA04" w14:textId="58F4882B" w:rsidR="00C474C1" w:rsidRDefault="0094609C" w:rsidP="00C52F4A">
      <w:r>
        <w:t>— </w:t>
      </w:r>
      <w:r w:rsidR="00C52F4A" w:rsidRPr="00605EB6">
        <w:t xml:space="preserve">Ne craignez-vous pas de trouver </w:t>
      </w:r>
      <w:r w:rsidR="009A0CB4" w:rsidRPr="009A0CB4">
        <w:t>M</w:t>
      </w:r>
      <w:r w:rsidR="009A0CB4" w:rsidRPr="009A0CB4">
        <w:rPr>
          <w:vertAlign w:val="superscript"/>
        </w:rPr>
        <w:t>lle</w:t>
      </w:r>
      <w:r w:rsidR="00C474C1">
        <w:t> de </w:t>
      </w:r>
      <w:r w:rsidR="00C52F4A" w:rsidRPr="00605EB6">
        <w:t>Simaise peu disposée à vous accompagner</w:t>
      </w:r>
      <w:r w:rsidR="00C474C1">
        <w:t> ?</w:t>
      </w:r>
    </w:p>
    <w:p w14:paraId="0CB9BA87" w14:textId="27F9D869" w:rsidR="00C474C1" w:rsidRDefault="0094609C" w:rsidP="00C52F4A">
      <w:r>
        <w:t>— </w:t>
      </w:r>
      <w:r w:rsidR="00C52F4A" w:rsidRPr="00605EB6">
        <w:t>Non</w:t>
      </w:r>
      <w:r w:rsidR="00C474C1">
        <w:t xml:space="preserve">, </w:t>
      </w:r>
      <w:r w:rsidR="00C52F4A" w:rsidRPr="00605EB6">
        <w:t>monsieur</w:t>
      </w:r>
      <w:r w:rsidR="00C474C1">
        <w:t xml:space="preserve">. </w:t>
      </w:r>
      <w:r w:rsidR="00C52F4A" w:rsidRPr="00605EB6">
        <w:t>Comme moi</w:t>
      </w:r>
      <w:r w:rsidR="00C474C1">
        <w:t xml:space="preserve">, </w:t>
      </w:r>
      <w:r w:rsidR="00C52F4A" w:rsidRPr="00605EB6">
        <w:t>ma fille fera son devoir</w:t>
      </w:r>
      <w:r w:rsidR="00C474C1">
        <w:t>.</w:t>
      </w:r>
    </w:p>
    <w:p w14:paraId="3A654D70" w14:textId="15C390AC" w:rsidR="00C474C1" w:rsidRDefault="00C52F4A" w:rsidP="00C52F4A">
      <w:r w:rsidRPr="00605EB6">
        <w:t xml:space="preserve">Le regard scrutateur de </w:t>
      </w:r>
      <w:r w:rsidR="00C474C1">
        <w:t>M. </w:t>
      </w:r>
      <w:r w:rsidRPr="00605EB6">
        <w:t>Lagarde interrogea l</w:t>
      </w:r>
      <w:r w:rsidR="00C474C1">
        <w:t>’</w:t>
      </w:r>
      <w:r w:rsidRPr="00605EB6">
        <w:t xml:space="preserve">expression de la physionomie de </w:t>
      </w:r>
      <w:r w:rsidR="004432D3">
        <w:t>son interlocutrice</w:t>
      </w:r>
      <w:r w:rsidR="00C474C1">
        <w:t>.</w:t>
      </w:r>
    </w:p>
    <w:p w14:paraId="723F111B" w14:textId="2EFF94A1" w:rsidR="00C474C1" w:rsidRDefault="0094609C" w:rsidP="00C52F4A">
      <w:r>
        <w:t>— </w:t>
      </w:r>
      <w:r w:rsidR="00C52F4A" w:rsidRPr="00605EB6">
        <w:t>Madame la baronne</w:t>
      </w:r>
      <w:r w:rsidR="00C474C1">
        <w:t xml:space="preserve">, </w:t>
      </w:r>
      <w:r w:rsidR="00C52F4A" w:rsidRPr="00605EB6">
        <w:t>dit-il</w:t>
      </w:r>
      <w:r w:rsidR="00C474C1">
        <w:t xml:space="preserve">, </w:t>
      </w:r>
      <w:r w:rsidR="00C52F4A" w:rsidRPr="00605EB6">
        <w:t xml:space="preserve">pour décider </w:t>
      </w:r>
      <w:r w:rsidR="009A0CB4" w:rsidRPr="009A0CB4">
        <w:t>M</w:t>
      </w:r>
      <w:r w:rsidR="009A0CB4" w:rsidRPr="009A0CB4">
        <w:rPr>
          <w:vertAlign w:val="superscript"/>
        </w:rPr>
        <w:t>lle</w:t>
      </w:r>
      <w:r w:rsidR="00C474C1">
        <w:t> de </w:t>
      </w:r>
      <w:r w:rsidR="00C52F4A" w:rsidRPr="00605EB6">
        <w:t>Simaise à vous accompagner</w:t>
      </w:r>
      <w:r w:rsidR="00C474C1">
        <w:t xml:space="preserve">, </w:t>
      </w:r>
      <w:r w:rsidR="00C52F4A" w:rsidRPr="00605EB6">
        <w:t>vous avez pris une bien grave résolution</w:t>
      </w:r>
      <w:r w:rsidR="00C474C1">
        <w:t>.</w:t>
      </w:r>
    </w:p>
    <w:p w14:paraId="6B206DF0" w14:textId="76F5554C" w:rsidR="00C474C1" w:rsidRDefault="0094609C" w:rsidP="00C52F4A">
      <w:r>
        <w:t>— </w:t>
      </w:r>
      <w:r w:rsidR="00C52F4A" w:rsidRPr="00605EB6">
        <w:t>Vous lisez dans ma pensée</w:t>
      </w:r>
      <w:r w:rsidR="00C474C1">
        <w:t xml:space="preserve">, </w:t>
      </w:r>
      <w:r w:rsidR="00C52F4A" w:rsidRPr="00605EB6">
        <w:t>monsieur</w:t>
      </w:r>
      <w:r w:rsidR="00C474C1">
        <w:t> ?</w:t>
      </w:r>
    </w:p>
    <w:p w14:paraId="1C67CD27" w14:textId="0282583E" w:rsidR="00C474C1" w:rsidRDefault="0094609C" w:rsidP="00C52F4A">
      <w:r>
        <w:t>— </w:t>
      </w:r>
      <w:r w:rsidR="00C52F4A" w:rsidRPr="00605EB6">
        <w:t>Oui</w:t>
      </w:r>
      <w:r w:rsidR="00C474C1">
        <w:t>.</w:t>
      </w:r>
    </w:p>
    <w:p w14:paraId="15EC8DA4" w14:textId="114F4CB4" w:rsidR="00C474C1" w:rsidRDefault="0094609C" w:rsidP="00C52F4A">
      <w:r>
        <w:t>— </w:t>
      </w:r>
      <w:r w:rsidR="00C52F4A" w:rsidRPr="00605EB6">
        <w:t>N</w:t>
      </w:r>
      <w:r w:rsidR="00C474C1">
        <w:t>’</w:t>
      </w:r>
      <w:r w:rsidR="00C52F4A" w:rsidRPr="00605EB6">
        <w:t>est-ce donc pas ce que je dois faire</w:t>
      </w:r>
      <w:r w:rsidR="00C474C1">
        <w:t> ?</w:t>
      </w:r>
    </w:p>
    <w:p w14:paraId="0E4AC703" w14:textId="332AB690" w:rsidR="00C474C1" w:rsidRDefault="0094609C" w:rsidP="00C52F4A">
      <w:r>
        <w:t>— </w:t>
      </w:r>
      <w:r w:rsidR="00C52F4A" w:rsidRPr="00605EB6">
        <w:t>Non</w:t>
      </w:r>
      <w:r w:rsidR="00C474C1">
        <w:t xml:space="preserve">, </w:t>
      </w:r>
      <w:r w:rsidR="00C52F4A" w:rsidRPr="00605EB6">
        <w:t>madame</w:t>
      </w:r>
      <w:r w:rsidR="00C474C1">
        <w:t xml:space="preserve">. </w:t>
      </w:r>
      <w:r w:rsidR="00C52F4A" w:rsidRPr="00605EB6">
        <w:t>Ah</w:t>
      </w:r>
      <w:r w:rsidR="00C474C1">
        <w:t xml:space="preserve"> ! </w:t>
      </w:r>
      <w:r w:rsidR="00C52F4A" w:rsidRPr="00605EB6">
        <w:t>c</w:t>
      </w:r>
      <w:r w:rsidR="00C474C1">
        <w:t>’</w:t>
      </w:r>
      <w:r w:rsidR="00C52F4A" w:rsidRPr="00605EB6">
        <w:t>est là qu</w:t>
      </w:r>
      <w:r w:rsidR="00C474C1">
        <w:t>’</w:t>
      </w:r>
      <w:r w:rsidR="00C52F4A" w:rsidRPr="00605EB6">
        <w:t>il y aurait un véritable et douloureux sacrifice</w:t>
      </w:r>
      <w:r w:rsidR="00C474C1">
        <w:t xml:space="preserve"> ! </w:t>
      </w:r>
      <w:r w:rsidR="00C52F4A" w:rsidRPr="00605EB6">
        <w:t>Certainement</w:t>
      </w:r>
      <w:r w:rsidR="00C474C1">
        <w:t xml:space="preserve">, </w:t>
      </w:r>
      <w:r w:rsidR="00C52F4A" w:rsidRPr="00605EB6">
        <w:t>il ne serait pas au-dessus de vos forces décuplées par le sentiment de justice et de réparation</w:t>
      </w:r>
      <w:r w:rsidR="00C474C1">
        <w:t xml:space="preserve"> : ; </w:t>
      </w:r>
      <w:r w:rsidR="00C52F4A" w:rsidRPr="00605EB6">
        <w:t>mais je ne l</w:t>
      </w:r>
      <w:r w:rsidR="00C474C1">
        <w:t>’</w:t>
      </w:r>
      <w:r w:rsidR="00C52F4A" w:rsidRPr="00605EB6">
        <w:t>exige point de vous</w:t>
      </w:r>
      <w:r w:rsidR="00C474C1">
        <w:t xml:space="preserve">, </w:t>
      </w:r>
      <w:r w:rsidR="00C52F4A" w:rsidRPr="00605EB6">
        <w:t>au contraire</w:t>
      </w:r>
      <w:r w:rsidR="00C474C1">
        <w:t xml:space="preserve">. </w:t>
      </w:r>
      <w:r w:rsidR="00C52F4A" w:rsidRPr="00605EB6">
        <w:t>Gardez</w:t>
      </w:r>
      <w:r w:rsidR="00C474C1">
        <w:t xml:space="preserve">, </w:t>
      </w:r>
      <w:r w:rsidR="00C52F4A" w:rsidRPr="00605EB6">
        <w:t>madame</w:t>
      </w:r>
      <w:r w:rsidR="00C474C1">
        <w:t xml:space="preserve">, </w:t>
      </w:r>
      <w:r w:rsidR="00C52F4A" w:rsidRPr="00605EB6">
        <w:t>gardez ce terrible secret de famille</w:t>
      </w:r>
      <w:r w:rsidR="00C474C1">
        <w:t xml:space="preserve">. </w:t>
      </w:r>
      <w:r w:rsidR="00C52F4A" w:rsidRPr="00605EB6">
        <w:t xml:space="preserve">Le révéler à </w:t>
      </w:r>
      <w:r w:rsidR="009A0CB4" w:rsidRPr="009A0CB4">
        <w:t>M</w:t>
      </w:r>
      <w:r w:rsidR="009A0CB4" w:rsidRPr="009A0CB4">
        <w:rPr>
          <w:vertAlign w:val="superscript"/>
        </w:rPr>
        <w:t>lle</w:t>
      </w:r>
      <w:r w:rsidR="00C474C1">
        <w:t> de </w:t>
      </w:r>
      <w:r w:rsidR="00C52F4A" w:rsidRPr="00605EB6">
        <w:t>Simaise pourrait avoir de funestes conséquences</w:t>
      </w:r>
      <w:r w:rsidR="00C474C1">
        <w:t xml:space="preserve">. </w:t>
      </w:r>
      <w:r w:rsidR="00C52F4A" w:rsidRPr="00605EB6">
        <w:t>Les illusions</w:t>
      </w:r>
      <w:r w:rsidR="00C474C1">
        <w:t xml:space="preserve">, </w:t>
      </w:r>
      <w:r w:rsidR="00C52F4A" w:rsidRPr="00605EB6">
        <w:t>filles de l</w:t>
      </w:r>
      <w:r w:rsidR="00C474C1">
        <w:t>’</w:t>
      </w:r>
      <w:r w:rsidR="00C52F4A" w:rsidRPr="00605EB6">
        <w:t>espérance</w:t>
      </w:r>
      <w:r w:rsidR="00C474C1">
        <w:t xml:space="preserve">, </w:t>
      </w:r>
      <w:r w:rsidR="00C52F4A" w:rsidRPr="00605EB6">
        <w:t>chères à tout âge</w:t>
      </w:r>
      <w:r w:rsidR="00C474C1">
        <w:t xml:space="preserve">, </w:t>
      </w:r>
      <w:r w:rsidR="00C52F4A" w:rsidRPr="00605EB6">
        <w:t>sont les gardiennes de la sérénité de la jeunesse</w:t>
      </w:r>
      <w:r w:rsidR="00C474C1">
        <w:t xml:space="preserve"> ; </w:t>
      </w:r>
      <w:r w:rsidR="00C52F4A" w:rsidRPr="00605EB6">
        <w:t xml:space="preserve">gardons-nous de toucher à celles de </w:t>
      </w:r>
      <w:r w:rsidR="009A0CB4" w:rsidRPr="009A0CB4">
        <w:t>M</w:t>
      </w:r>
      <w:r w:rsidR="009A0CB4" w:rsidRPr="009A0CB4">
        <w:rPr>
          <w:vertAlign w:val="superscript"/>
        </w:rPr>
        <w:t>lle</w:t>
      </w:r>
      <w:r w:rsidR="00C474C1">
        <w:t> de </w:t>
      </w:r>
      <w:r w:rsidR="00C52F4A" w:rsidRPr="00605EB6">
        <w:t>Simaise</w:t>
      </w:r>
      <w:r w:rsidR="00C474C1">
        <w:t>.</w:t>
      </w:r>
    </w:p>
    <w:p w14:paraId="4873C1C1" w14:textId="77777777" w:rsidR="00C474C1" w:rsidRDefault="00C52F4A" w:rsidP="00C52F4A">
      <w:r w:rsidRPr="00393C40">
        <w:t>La baronne baissa tristement la tête</w:t>
      </w:r>
      <w:r w:rsidR="00C474C1">
        <w:t>.</w:t>
      </w:r>
    </w:p>
    <w:p w14:paraId="03D05E42" w14:textId="42F5CCC1" w:rsidR="00C474C1" w:rsidRDefault="00C52F4A" w:rsidP="00C52F4A">
      <w:r w:rsidRPr="00393C40">
        <w:t xml:space="preserve">Elle sentait la justesse des paroles de </w:t>
      </w:r>
      <w:r w:rsidR="00C474C1">
        <w:t>M. </w:t>
      </w:r>
      <w:r w:rsidRPr="00393C40">
        <w:t>Lagarde</w:t>
      </w:r>
      <w:r w:rsidR="00C474C1">
        <w:t xml:space="preserve">, </w:t>
      </w:r>
      <w:r w:rsidRPr="00393C40">
        <w:t>et comprenait qu</w:t>
      </w:r>
      <w:r w:rsidR="00C474C1">
        <w:t>’</w:t>
      </w:r>
      <w:r w:rsidRPr="00393C40">
        <w:t>elle était allée trop loin dans son héroïsme</w:t>
      </w:r>
      <w:r w:rsidR="00C474C1">
        <w:t>.</w:t>
      </w:r>
    </w:p>
    <w:p w14:paraId="406F9753" w14:textId="0F2EE41B" w:rsidR="00C474C1" w:rsidRDefault="0094609C" w:rsidP="00C52F4A">
      <w:r>
        <w:t>— </w:t>
      </w:r>
      <w:r w:rsidR="00C52F4A" w:rsidRPr="00605EB6">
        <w:t>Eh bien</w:t>
      </w:r>
      <w:r w:rsidR="00C474C1">
        <w:t xml:space="preserve">, </w:t>
      </w:r>
      <w:r w:rsidR="00C52F4A" w:rsidRPr="00605EB6">
        <w:t>madame</w:t>
      </w:r>
      <w:r w:rsidR="00C474C1">
        <w:t xml:space="preserve">, </w:t>
      </w:r>
      <w:r w:rsidR="00C52F4A" w:rsidRPr="00605EB6">
        <w:t xml:space="preserve">reprit </w:t>
      </w:r>
      <w:r w:rsidR="00C474C1">
        <w:t>M. </w:t>
      </w:r>
      <w:r w:rsidR="00C52F4A" w:rsidRPr="00605EB6">
        <w:t>Lagarde</w:t>
      </w:r>
      <w:r w:rsidR="00C474C1">
        <w:t xml:space="preserve">, </w:t>
      </w:r>
      <w:r w:rsidR="00C52F4A" w:rsidRPr="00605EB6">
        <w:t>trouvez-vous un autre moyen</w:t>
      </w:r>
      <w:r w:rsidR="00C474C1">
        <w:t> ?</w:t>
      </w:r>
    </w:p>
    <w:p w14:paraId="5762352B" w14:textId="136420EB" w:rsidR="00C474C1" w:rsidRDefault="0094609C" w:rsidP="00C52F4A">
      <w:r>
        <w:lastRenderedPageBreak/>
        <w:t>— </w:t>
      </w:r>
      <w:r w:rsidR="00C52F4A" w:rsidRPr="00605EB6">
        <w:t>Je cherche</w:t>
      </w:r>
      <w:r w:rsidR="00C474C1">
        <w:t xml:space="preserve">, </w:t>
      </w:r>
      <w:r w:rsidR="00C52F4A" w:rsidRPr="00605EB6">
        <w:t>monsieur</w:t>
      </w:r>
      <w:r w:rsidR="00C474C1">
        <w:t xml:space="preserve">… </w:t>
      </w:r>
      <w:r w:rsidR="00C52F4A" w:rsidRPr="00605EB6">
        <w:t>Mais que lui dire</w:t>
      </w:r>
      <w:r w:rsidR="00C474C1">
        <w:t> ?…</w:t>
      </w:r>
    </w:p>
    <w:p w14:paraId="787945C6" w14:textId="1E353101" w:rsidR="00C474C1" w:rsidRDefault="0094609C" w:rsidP="00C52F4A">
      <w:r>
        <w:t>— </w:t>
      </w:r>
      <w:r w:rsidR="00C52F4A" w:rsidRPr="00605EB6">
        <w:t>La chose est</w:t>
      </w:r>
      <w:r w:rsidR="00C474C1">
        <w:t xml:space="preserve">, </w:t>
      </w:r>
      <w:r w:rsidR="00C52F4A" w:rsidRPr="00605EB6">
        <w:t>en effet</w:t>
      </w:r>
      <w:r w:rsidR="00C474C1">
        <w:t xml:space="preserve">, </w:t>
      </w:r>
      <w:r w:rsidR="00C52F4A" w:rsidRPr="00605EB6">
        <w:t>très délicate</w:t>
      </w:r>
      <w:r w:rsidR="00C474C1">
        <w:t>.</w:t>
      </w:r>
    </w:p>
    <w:p w14:paraId="69C10D68" w14:textId="6759BC9A" w:rsidR="00C474C1" w:rsidRDefault="0094609C" w:rsidP="00C52F4A">
      <w:r>
        <w:t>— </w:t>
      </w:r>
      <w:r w:rsidR="00C52F4A" w:rsidRPr="00605EB6">
        <w:t>Oui</w:t>
      </w:r>
      <w:r w:rsidR="00C474C1">
        <w:t xml:space="preserve">, </w:t>
      </w:r>
      <w:r w:rsidR="00C52F4A" w:rsidRPr="00605EB6">
        <w:t>et très difficile pour moi</w:t>
      </w:r>
      <w:r w:rsidR="00C474C1">
        <w:t xml:space="preserve">, </w:t>
      </w:r>
      <w:r w:rsidR="00C52F4A" w:rsidRPr="00605EB6">
        <w:t>qui sais qu</w:t>
      </w:r>
      <w:r w:rsidR="00C474C1">
        <w:t>’</w:t>
      </w:r>
      <w:r w:rsidR="00C52F4A" w:rsidRPr="00605EB6">
        <w:t>elle l</w:t>
      </w:r>
      <w:r w:rsidR="00C474C1">
        <w:t>’</w:t>
      </w:r>
      <w:r w:rsidR="00C52F4A" w:rsidRPr="00605EB6">
        <w:t>aime</w:t>
      </w:r>
      <w:r w:rsidR="00C474C1">
        <w:t>.</w:t>
      </w:r>
    </w:p>
    <w:p w14:paraId="71ABB013" w14:textId="7613E0C6" w:rsidR="00C474C1" w:rsidRDefault="0094609C" w:rsidP="00C52F4A">
      <w:r>
        <w:t>— </w:t>
      </w:r>
      <w:r w:rsidR="00C52F4A" w:rsidRPr="00605EB6">
        <w:t>Je crois pouvoir vous tirer d</w:t>
      </w:r>
      <w:r w:rsidR="00C474C1">
        <w:t>’</w:t>
      </w:r>
      <w:r w:rsidR="00C52F4A" w:rsidRPr="00605EB6">
        <w:t>embarras</w:t>
      </w:r>
      <w:r w:rsidR="00C474C1">
        <w:t>.</w:t>
      </w:r>
    </w:p>
    <w:p w14:paraId="187E5CBC" w14:textId="508B4C4E" w:rsidR="00C474C1" w:rsidRDefault="0094609C" w:rsidP="00C52F4A">
      <w:r>
        <w:t>— </w:t>
      </w:r>
      <w:r w:rsidR="00C52F4A" w:rsidRPr="00605EB6">
        <w:t>Comment</w:t>
      </w:r>
      <w:r w:rsidR="00C474C1">
        <w:t> ?</w:t>
      </w:r>
    </w:p>
    <w:p w14:paraId="37D1A7F7" w14:textId="61D7484A" w:rsidR="00C474C1" w:rsidRDefault="0094609C" w:rsidP="00C52F4A">
      <w:r>
        <w:t>— </w:t>
      </w:r>
      <w:r w:rsidR="00C52F4A" w:rsidRPr="00605EB6">
        <w:t>En obtenant moi-même</w:t>
      </w:r>
      <w:r w:rsidR="00C474C1">
        <w:t xml:space="preserve">, </w:t>
      </w:r>
      <w:r w:rsidR="00C52F4A" w:rsidRPr="00605EB6">
        <w:t>si vous le voulez</w:t>
      </w:r>
      <w:r w:rsidR="00C474C1">
        <w:t xml:space="preserve">, </w:t>
      </w:r>
      <w:r w:rsidR="00C52F4A" w:rsidRPr="00605EB6">
        <w:t xml:space="preserve">le consentement de </w:t>
      </w:r>
      <w:r w:rsidR="009A0CB4" w:rsidRPr="009A0CB4">
        <w:t>M</w:t>
      </w:r>
      <w:r w:rsidR="009A0CB4" w:rsidRPr="009A0CB4">
        <w:rPr>
          <w:vertAlign w:val="superscript"/>
        </w:rPr>
        <w:t>lle</w:t>
      </w:r>
      <w:r w:rsidR="00C474C1">
        <w:t> </w:t>
      </w:r>
      <w:r w:rsidR="00C52F4A" w:rsidRPr="00605EB6">
        <w:t>Henriette</w:t>
      </w:r>
      <w:r w:rsidR="00C474C1">
        <w:t>.</w:t>
      </w:r>
    </w:p>
    <w:p w14:paraId="197EE8FF" w14:textId="0013C48C" w:rsidR="00C474C1" w:rsidRDefault="0094609C" w:rsidP="00C52F4A">
      <w:r>
        <w:t>— </w:t>
      </w:r>
      <w:r w:rsidR="00C52F4A" w:rsidRPr="00605EB6">
        <w:t>Faites donc</w:t>
      </w:r>
      <w:r w:rsidR="00C474C1">
        <w:t xml:space="preserve">, </w:t>
      </w:r>
      <w:r w:rsidR="00C52F4A" w:rsidRPr="00605EB6">
        <w:t>monsieur</w:t>
      </w:r>
      <w:r w:rsidR="00C474C1">
        <w:t xml:space="preserve">, </w:t>
      </w:r>
      <w:r w:rsidR="00C52F4A" w:rsidRPr="00605EB6">
        <w:t>faites</w:t>
      </w:r>
      <w:r w:rsidR="00C474C1">
        <w:t>.</w:t>
      </w:r>
    </w:p>
    <w:p w14:paraId="5AC7EDBB" w14:textId="5A9940F2" w:rsidR="00C474C1" w:rsidRDefault="0094609C" w:rsidP="00C52F4A">
      <w:r>
        <w:t>— </w:t>
      </w:r>
      <w:r w:rsidR="00C52F4A" w:rsidRPr="00605EB6">
        <w:t>Alors</w:t>
      </w:r>
      <w:r w:rsidR="00C474C1">
        <w:t xml:space="preserve">, </w:t>
      </w:r>
      <w:r w:rsidR="00C52F4A" w:rsidRPr="00605EB6">
        <w:t>madame</w:t>
      </w:r>
      <w:r w:rsidR="00C474C1">
        <w:t xml:space="preserve">, </w:t>
      </w:r>
      <w:r w:rsidR="00C52F4A" w:rsidRPr="00605EB6">
        <w:t xml:space="preserve">veuillez faire dire à </w:t>
      </w:r>
      <w:r w:rsidR="009A0CB4" w:rsidRPr="009A0CB4">
        <w:t>M</w:t>
      </w:r>
      <w:r w:rsidR="009A0CB4" w:rsidRPr="009A0CB4">
        <w:rPr>
          <w:vertAlign w:val="superscript"/>
        </w:rPr>
        <w:t>lle</w:t>
      </w:r>
      <w:r w:rsidR="00C474C1">
        <w:t> de </w:t>
      </w:r>
      <w:r w:rsidR="00C52F4A" w:rsidRPr="00605EB6">
        <w:t>Simaise de venir ici</w:t>
      </w:r>
      <w:r w:rsidR="00C474C1">
        <w:t>.</w:t>
      </w:r>
    </w:p>
    <w:p w14:paraId="4094E888" w14:textId="51278D97" w:rsidR="00C474C1" w:rsidRDefault="0094609C" w:rsidP="00C52F4A">
      <w:r>
        <w:t>— </w:t>
      </w:r>
      <w:r w:rsidR="00C52F4A" w:rsidRPr="00605EB6">
        <w:t>Est-il nécessaire que j</w:t>
      </w:r>
      <w:r w:rsidR="00C474C1">
        <w:t>’</w:t>
      </w:r>
      <w:r w:rsidR="00C52F4A" w:rsidRPr="00605EB6">
        <w:t>assiste à votre conversation</w:t>
      </w:r>
      <w:r w:rsidR="00C474C1">
        <w:t> ?</w:t>
      </w:r>
    </w:p>
    <w:p w14:paraId="1FDAE80C" w14:textId="59DA5EFF" w:rsidR="00C474C1" w:rsidRDefault="0094609C" w:rsidP="00C52F4A">
      <w:r>
        <w:t>— </w:t>
      </w:r>
      <w:r w:rsidR="00C52F4A" w:rsidRPr="00605EB6">
        <w:t>Nullement</w:t>
      </w:r>
      <w:r w:rsidR="00C474C1">
        <w:t xml:space="preserve"> ; </w:t>
      </w:r>
      <w:r w:rsidR="00C52F4A" w:rsidRPr="00605EB6">
        <w:t xml:space="preserve">il est même préférable que </w:t>
      </w:r>
      <w:r w:rsidR="009A0CB4" w:rsidRPr="009A0CB4">
        <w:t>M</w:t>
      </w:r>
      <w:r w:rsidR="009A0CB4" w:rsidRPr="009A0CB4">
        <w:rPr>
          <w:vertAlign w:val="superscript"/>
        </w:rPr>
        <w:t>lle</w:t>
      </w:r>
      <w:r w:rsidR="00C474C1">
        <w:t> </w:t>
      </w:r>
      <w:r w:rsidR="00C52F4A" w:rsidRPr="00605EB6">
        <w:t>Henriette et moi nous soyons seuls</w:t>
      </w:r>
      <w:r w:rsidR="00C474C1">
        <w:t>.</w:t>
      </w:r>
    </w:p>
    <w:p w14:paraId="4E8FED1F" w14:textId="77777777" w:rsidR="00C474C1" w:rsidRDefault="00C52F4A" w:rsidP="00C52F4A">
      <w:r w:rsidRPr="00605EB6">
        <w:t>La baronne sonna</w:t>
      </w:r>
      <w:r w:rsidR="00C474C1">
        <w:t xml:space="preserve">. </w:t>
      </w:r>
      <w:r w:rsidRPr="00605EB6">
        <w:t>Un domestique parut</w:t>
      </w:r>
      <w:r w:rsidR="00C474C1">
        <w:t>.</w:t>
      </w:r>
    </w:p>
    <w:p w14:paraId="4CC174CF" w14:textId="2C2CF121" w:rsidR="00C474C1" w:rsidRDefault="0094609C" w:rsidP="00C52F4A">
      <w:r>
        <w:t>— </w:t>
      </w:r>
      <w:r w:rsidR="00C52F4A" w:rsidRPr="00605EB6">
        <w:t>Ma fille doit être dans sa chambre</w:t>
      </w:r>
      <w:r w:rsidR="00C474C1">
        <w:t xml:space="preserve">, </w:t>
      </w:r>
      <w:r w:rsidR="00C52F4A" w:rsidRPr="00605EB6">
        <w:t xml:space="preserve">dit </w:t>
      </w:r>
      <w:r w:rsidR="009A0CB4" w:rsidRPr="009A0CB4">
        <w:t>M</w:t>
      </w:r>
      <w:r w:rsidR="009A0CB4" w:rsidRPr="009A0CB4">
        <w:rPr>
          <w:vertAlign w:val="superscript"/>
        </w:rPr>
        <w:t>me</w:t>
      </w:r>
      <w:r w:rsidR="00C474C1">
        <w:t> de </w:t>
      </w:r>
      <w:r w:rsidR="00C52F4A" w:rsidRPr="00605EB6">
        <w:t>Simaise</w:t>
      </w:r>
      <w:r w:rsidR="004540F3">
        <w:t> ;</w:t>
      </w:r>
      <w:r w:rsidR="00C474C1">
        <w:t xml:space="preserve"> </w:t>
      </w:r>
      <w:r w:rsidR="00C52F4A" w:rsidRPr="00605EB6">
        <w:t>veuillez aller lui dire que je la prie de descendre immédiatement au salon</w:t>
      </w:r>
      <w:r w:rsidR="00C474C1">
        <w:t>.</w:t>
      </w:r>
    </w:p>
    <w:p w14:paraId="1DFCD231" w14:textId="77777777" w:rsidR="00C474C1" w:rsidRDefault="00C52F4A" w:rsidP="00C52F4A">
      <w:r w:rsidRPr="00605EB6">
        <w:t>Un instant après</w:t>
      </w:r>
      <w:r w:rsidR="00C474C1">
        <w:t xml:space="preserve">, </w:t>
      </w:r>
      <w:r w:rsidRPr="00605EB6">
        <w:t>la porte du salon s</w:t>
      </w:r>
      <w:r w:rsidR="00C474C1">
        <w:t>’</w:t>
      </w:r>
      <w:r w:rsidRPr="00605EB6">
        <w:t>ouvrit et la jeune fille entra</w:t>
      </w:r>
      <w:r w:rsidR="00C474C1">
        <w:t xml:space="preserve">, </w:t>
      </w:r>
      <w:r w:rsidRPr="00605EB6">
        <w:t>pâle</w:t>
      </w:r>
      <w:r w:rsidR="00C474C1">
        <w:t xml:space="preserve">, </w:t>
      </w:r>
      <w:r w:rsidRPr="00605EB6">
        <w:t>les traits fatigués</w:t>
      </w:r>
      <w:r w:rsidR="00C474C1">
        <w:t xml:space="preserve">, </w:t>
      </w:r>
      <w:r w:rsidRPr="00605EB6">
        <w:t>les yeux rougis par les larmes</w:t>
      </w:r>
      <w:r w:rsidR="00C474C1">
        <w:t>.</w:t>
      </w:r>
    </w:p>
    <w:p w14:paraId="4E0D59A0" w14:textId="77777777" w:rsidR="00C474C1" w:rsidRDefault="00C52F4A" w:rsidP="00C52F4A">
      <w:r w:rsidRPr="00605EB6">
        <w:t>Elle parut surprise de ne pas trouver sa mère seule</w:t>
      </w:r>
      <w:r w:rsidR="00C474C1">
        <w:t xml:space="preserve"> ; </w:t>
      </w:r>
      <w:r w:rsidRPr="00605EB6">
        <w:t>mais elle s</w:t>
      </w:r>
      <w:r w:rsidR="00C474C1">
        <w:t>’</w:t>
      </w:r>
      <w:r w:rsidRPr="00605EB6">
        <w:t>avança lentement et salua l</w:t>
      </w:r>
      <w:r w:rsidR="00C474C1">
        <w:t>’</w:t>
      </w:r>
      <w:r w:rsidRPr="00605EB6">
        <w:t>étranger par un gracieux mouvement de tête</w:t>
      </w:r>
      <w:r w:rsidR="00C474C1">
        <w:t>.</w:t>
      </w:r>
    </w:p>
    <w:p w14:paraId="79453B33" w14:textId="1877B3AD" w:rsidR="00C474C1" w:rsidRDefault="00C52F4A" w:rsidP="00C52F4A">
      <w:r w:rsidRPr="00605EB6">
        <w:t>Elle est charmante</w:t>
      </w:r>
      <w:r w:rsidR="00C474C1">
        <w:t xml:space="preserve">, </w:t>
      </w:r>
      <w:r w:rsidRPr="00605EB6">
        <w:t xml:space="preserve">se disait </w:t>
      </w:r>
      <w:r w:rsidR="00C474C1">
        <w:t>M. </w:t>
      </w:r>
      <w:r w:rsidRPr="00605EB6">
        <w:t>Lagarde</w:t>
      </w:r>
      <w:r w:rsidR="00C474C1">
        <w:t xml:space="preserve">, </w:t>
      </w:r>
      <w:r w:rsidRPr="00605EB6">
        <w:t>et son doux regard reflète la pureté de son âme</w:t>
      </w:r>
      <w:r w:rsidR="00C474C1">
        <w:t>.</w:t>
      </w:r>
    </w:p>
    <w:p w14:paraId="5BDC33D1" w14:textId="5197277C" w:rsidR="00C474C1" w:rsidRDefault="0094609C" w:rsidP="00C52F4A">
      <w:r>
        <w:lastRenderedPageBreak/>
        <w:t>— </w:t>
      </w:r>
      <w:r w:rsidR="00C52F4A" w:rsidRPr="00605EB6">
        <w:t>Henriette</w:t>
      </w:r>
      <w:r w:rsidR="00C474C1">
        <w:t xml:space="preserve">, </w:t>
      </w:r>
      <w:r w:rsidR="00C52F4A" w:rsidRPr="00605EB6">
        <w:t xml:space="preserve">dit </w:t>
      </w:r>
      <w:r w:rsidR="009A0CB4" w:rsidRPr="009A0CB4">
        <w:t>M</w:t>
      </w:r>
      <w:r w:rsidR="009A0CB4" w:rsidRPr="009A0CB4">
        <w:rPr>
          <w:vertAlign w:val="superscript"/>
        </w:rPr>
        <w:t>me</w:t>
      </w:r>
      <w:r w:rsidR="00C474C1">
        <w:t> de </w:t>
      </w:r>
      <w:r w:rsidR="00C52F4A" w:rsidRPr="00605EB6">
        <w:t>Simaise</w:t>
      </w:r>
      <w:r w:rsidR="00C474C1">
        <w:t xml:space="preserve">, </w:t>
      </w:r>
      <w:r w:rsidR="00C52F4A" w:rsidRPr="00605EB6">
        <w:t xml:space="preserve">je te présente </w:t>
      </w:r>
      <w:r w:rsidR="00C474C1">
        <w:t>M. </w:t>
      </w:r>
      <w:r w:rsidR="00C52F4A" w:rsidRPr="00605EB6">
        <w:t>Lagarde</w:t>
      </w:r>
      <w:r w:rsidR="00C474C1">
        <w:t xml:space="preserve">, </w:t>
      </w:r>
      <w:r w:rsidR="00C52F4A" w:rsidRPr="00605EB6">
        <w:t>un vieil ami de ma famille</w:t>
      </w:r>
      <w:r w:rsidR="00C474C1">
        <w:t>.</w:t>
      </w:r>
    </w:p>
    <w:p w14:paraId="47FD510C" w14:textId="77777777" w:rsidR="00C474C1" w:rsidRDefault="00C52F4A" w:rsidP="00C52F4A">
      <w:r w:rsidRPr="00605EB6">
        <w:t>La jeune fille s</w:t>
      </w:r>
      <w:r w:rsidR="00C474C1">
        <w:t>’</w:t>
      </w:r>
      <w:r w:rsidRPr="00605EB6">
        <w:t>inclina de nouveau</w:t>
      </w:r>
      <w:r w:rsidR="00C474C1">
        <w:t>.</w:t>
      </w:r>
    </w:p>
    <w:p w14:paraId="14B9A8D7" w14:textId="643A9F09" w:rsidR="00C474C1" w:rsidRDefault="0094609C" w:rsidP="00C52F4A">
      <w:r>
        <w:t>— </w:t>
      </w:r>
      <w:r w:rsidR="00C474C1">
        <w:t>M. </w:t>
      </w:r>
      <w:r w:rsidR="00C52F4A" w:rsidRPr="00605EB6">
        <w:t>Lagarde</w:t>
      </w:r>
      <w:r w:rsidR="00C474C1">
        <w:t xml:space="preserve">, </w:t>
      </w:r>
      <w:r w:rsidR="00C52F4A" w:rsidRPr="00605EB6">
        <w:t>continua la baronne</w:t>
      </w:r>
      <w:r w:rsidR="00C474C1">
        <w:t xml:space="preserve">, </w:t>
      </w:r>
      <w:r w:rsidR="00C52F4A" w:rsidRPr="00605EB6">
        <w:t>désire causer un instant avec toi</w:t>
      </w:r>
      <w:r w:rsidR="00C474C1">
        <w:t xml:space="preserve"> ; </w:t>
      </w:r>
      <w:r w:rsidR="00C52F4A" w:rsidRPr="00605EB6">
        <w:t>il a quelque chose à te demander</w:t>
      </w:r>
      <w:r w:rsidR="00C474C1">
        <w:t>.</w:t>
      </w:r>
    </w:p>
    <w:p w14:paraId="57E94159" w14:textId="77777777" w:rsidR="00C474C1" w:rsidRDefault="00C52F4A" w:rsidP="00C52F4A">
      <w:r w:rsidRPr="00605EB6">
        <w:t>Henriette se tourna vers l</w:t>
      </w:r>
      <w:r w:rsidR="00C474C1">
        <w:t>’</w:t>
      </w:r>
      <w:r w:rsidRPr="00605EB6">
        <w:t>étranger</w:t>
      </w:r>
      <w:r w:rsidR="00C474C1">
        <w:t xml:space="preserve">, </w:t>
      </w:r>
      <w:r w:rsidRPr="00605EB6">
        <w:t>laissant voir son étonnement</w:t>
      </w:r>
      <w:r w:rsidR="00C474C1">
        <w:t>.</w:t>
      </w:r>
    </w:p>
    <w:p w14:paraId="103CA9A5" w14:textId="27436A2E" w:rsidR="00C474C1" w:rsidRDefault="0094609C" w:rsidP="00C52F4A">
      <w:r>
        <w:t>— </w:t>
      </w:r>
      <w:r w:rsidR="00C52F4A" w:rsidRPr="00605EB6">
        <w:t>C</w:t>
      </w:r>
      <w:r w:rsidR="00C474C1">
        <w:t>’</w:t>
      </w:r>
      <w:r w:rsidR="00C52F4A" w:rsidRPr="00605EB6">
        <w:t>est vrai</w:t>
      </w:r>
      <w:r w:rsidR="00C474C1">
        <w:t xml:space="preserve">, </w:t>
      </w:r>
      <w:r w:rsidR="00C52F4A" w:rsidRPr="00605EB6">
        <w:t>mademoiselle</w:t>
      </w:r>
      <w:r w:rsidR="00C474C1">
        <w:t xml:space="preserve">, </w:t>
      </w:r>
      <w:r w:rsidR="00C52F4A" w:rsidRPr="00605EB6">
        <w:t xml:space="preserve">dit </w:t>
      </w:r>
      <w:r w:rsidR="00C474C1">
        <w:t>M. </w:t>
      </w:r>
      <w:r w:rsidR="00C52F4A" w:rsidRPr="00605EB6">
        <w:t>Lagarde</w:t>
      </w:r>
      <w:r w:rsidR="00C474C1">
        <w:t xml:space="preserve">, </w:t>
      </w:r>
      <w:r w:rsidR="00C52F4A" w:rsidRPr="00605EB6">
        <w:t>j</w:t>
      </w:r>
      <w:r w:rsidR="00C474C1">
        <w:t>’</w:t>
      </w:r>
      <w:r w:rsidR="00C52F4A" w:rsidRPr="00605EB6">
        <w:t>espère obtenir de vous une très grande faveur</w:t>
      </w:r>
      <w:r w:rsidR="00C474C1">
        <w:t>.</w:t>
      </w:r>
    </w:p>
    <w:p w14:paraId="2412B283" w14:textId="0AD83F42" w:rsidR="00C474C1" w:rsidRDefault="0094609C" w:rsidP="00C52F4A">
      <w:r>
        <w:t>— </w:t>
      </w:r>
      <w:r w:rsidR="00C474C1">
        <w:t>M. </w:t>
      </w:r>
      <w:r w:rsidR="00C52F4A" w:rsidRPr="00605EB6">
        <w:t>Lagarde</w:t>
      </w:r>
      <w:r w:rsidR="00C474C1">
        <w:t xml:space="preserve">, </w:t>
      </w:r>
      <w:r w:rsidR="00C52F4A" w:rsidRPr="00605EB6">
        <w:t xml:space="preserve">ajouta </w:t>
      </w:r>
      <w:r w:rsidR="009A0CB4" w:rsidRPr="009A0CB4">
        <w:t>M</w:t>
      </w:r>
      <w:r w:rsidR="009A0CB4" w:rsidRPr="009A0CB4">
        <w:rPr>
          <w:vertAlign w:val="superscript"/>
        </w:rPr>
        <w:t>me</w:t>
      </w:r>
      <w:r w:rsidR="00C474C1">
        <w:t> de </w:t>
      </w:r>
      <w:r w:rsidR="00C52F4A" w:rsidRPr="00605EB6">
        <w:t>Simaise</w:t>
      </w:r>
      <w:r w:rsidR="00C474C1">
        <w:t xml:space="preserve">, </w:t>
      </w:r>
      <w:r w:rsidR="00C52F4A" w:rsidRPr="00605EB6">
        <w:t>m</w:t>
      </w:r>
      <w:r w:rsidR="00C474C1">
        <w:t>’</w:t>
      </w:r>
      <w:r w:rsidR="00C52F4A" w:rsidRPr="00605EB6">
        <w:t>a déjà fait</w:t>
      </w:r>
      <w:r w:rsidR="00C474C1">
        <w:t xml:space="preserve">, </w:t>
      </w:r>
      <w:r w:rsidR="00C52F4A" w:rsidRPr="00605EB6">
        <w:t>à moi</w:t>
      </w:r>
      <w:r w:rsidR="00C474C1">
        <w:t xml:space="preserve">, </w:t>
      </w:r>
      <w:r w:rsidR="00C52F4A" w:rsidRPr="00605EB6">
        <w:t>la même demande</w:t>
      </w:r>
      <w:r w:rsidR="00C474C1">
        <w:t>.</w:t>
      </w:r>
    </w:p>
    <w:p w14:paraId="33E830CC" w14:textId="771530CD" w:rsidR="00C474C1" w:rsidRDefault="0094609C" w:rsidP="00C52F4A">
      <w:r>
        <w:t>— </w:t>
      </w:r>
      <w:r w:rsidR="00C52F4A" w:rsidRPr="00605EB6">
        <w:t xml:space="preserve">Et </w:t>
      </w:r>
      <w:r w:rsidR="009A0CB4" w:rsidRPr="009A0CB4">
        <w:t>M</w:t>
      </w:r>
      <w:r w:rsidR="009A0CB4" w:rsidRPr="009A0CB4">
        <w:rPr>
          <w:vertAlign w:val="superscript"/>
        </w:rPr>
        <w:t>me</w:t>
      </w:r>
      <w:r w:rsidR="00C474C1">
        <w:t> </w:t>
      </w:r>
      <w:r w:rsidR="00C52F4A" w:rsidRPr="00605EB6">
        <w:t>la baronne</w:t>
      </w:r>
      <w:r w:rsidR="00C474C1">
        <w:t xml:space="preserve">, </w:t>
      </w:r>
      <w:r w:rsidR="00C52F4A" w:rsidRPr="00605EB6">
        <w:t>obéissant comme toujours aux bonnes inspirations de son cœur</w:t>
      </w:r>
      <w:r w:rsidR="00C474C1">
        <w:t xml:space="preserve">, </w:t>
      </w:r>
      <w:r w:rsidR="00C52F4A" w:rsidRPr="00605EB6">
        <w:t>a bien voulu l</w:t>
      </w:r>
      <w:r w:rsidR="00C474C1">
        <w:t>’</w:t>
      </w:r>
      <w:r w:rsidR="00C52F4A" w:rsidRPr="00605EB6">
        <w:t>accueillir</w:t>
      </w:r>
      <w:r w:rsidR="00C474C1">
        <w:t>.</w:t>
      </w:r>
    </w:p>
    <w:p w14:paraId="64A2F878" w14:textId="6C1A9EA1" w:rsidR="00C474C1" w:rsidRDefault="0094609C" w:rsidP="00C52F4A">
      <w:r>
        <w:t>— </w:t>
      </w:r>
      <w:r w:rsidR="00C52F4A" w:rsidRPr="00605EB6">
        <w:t>Henriette</w:t>
      </w:r>
      <w:r w:rsidR="00C474C1">
        <w:t xml:space="preserve">, </w:t>
      </w:r>
      <w:r w:rsidR="00C52F4A" w:rsidRPr="00605EB6">
        <w:t xml:space="preserve">reprit </w:t>
      </w:r>
      <w:r w:rsidR="009A0CB4" w:rsidRPr="009A0CB4">
        <w:t>M</w:t>
      </w:r>
      <w:r w:rsidR="009A0CB4" w:rsidRPr="009A0CB4">
        <w:rPr>
          <w:vertAlign w:val="superscript"/>
        </w:rPr>
        <w:t>me</w:t>
      </w:r>
      <w:r w:rsidR="00C474C1">
        <w:t> de </w:t>
      </w:r>
      <w:r w:rsidR="00C52F4A" w:rsidRPr="00605EB6">
        <w:t>Simaise</w:t>
      </w:r>
      <w:r w:rsidR="00C474C1">
        <w:t xml:space="preserve">, </w:t>
      </w:r>
      <w:r w:rsidR="00C52F4A" w:rsidRPr="00605EB6">
        <w:t xml:space="preserve">je te laisse causer avec </w:t>
      </w:r>
      <w:r w:rsidR="00C474C1">
        <w:t>M. </w:t>
      </w:r>
      <w:r w:rsidR="00C52F4A" w:rsidRPr="00605EB6">
        <w:t>Lagarde</w:t>
      </w:r>
      <w:r w:rsidR="00C474C1">
        <w:t>.</w:t>
      </w:r>
    </w:p>
    <w:p w14:paraId="6A9BD7B6" w14:textId="77777777" w:rsidR="00C474C1" w:rsidRDefault="00C52F4A" w:rsidP="00C52F4A">
      <w:r w:rsidRPr="00605EB6">
        <w:t>La mère mit un baiser sur le front de sa fille et sortit du salon</w:t>
      </w:r>
      <w:r w:rsidR="00C474C1">
        <w:t>.</w:t>
      </w:r>
    </w:p>
    <w:p w14:paraId="1CA8AA4F" w14:textId="4185887B" w:rsidR="00C474C1" w:rsidRDefault="00C52F4A" w:rsidP="00C52F4A">
      <w:r w:rsidRPr="00605EB6">
        <w:t>Henriette était toute tremblante</w:t>
      </w:r>
      <w:r w:rsidR="004540F3">
        <w:t> ;</w:t>
      </w:r>
      <w:r w:rsidR="00C474C1">
        <w:t xml:space="preserve"> </w:t>
      </w:r>
      <w:r w:rsidRPr="00605EB6">
        <w:t>l</w:t>
      </w:r>
      <w:r w:rsidR="00C474C1">
        <w:t>’</w:t>
      </w:r>
      <w:r w:rsidRPr="00605EB6">
        <w:t>inquiétude se peignait sur son visage</w:t>
      </w:r>
      <w:r w:rsidR="00C474C1">
        <w:t>.</w:t>
      </w:r>
    </w:p>
    <w:p w14:paraId="7814F638" w14:textId="60B1626D" w:rsidR="00C474C1" w:rsidRDefault="0094609C" w:rsidP="00C52F4A">
      <w:r>
        <w:t>— </w:t>
      </w:r>
      <w:r w:rsidR="00C52F4A" w:rsidRPr="00605EB6">
        <w:t>Je vous en prie</w:t>
      </w:r>
      <w:r w:rsidR="00C474C1">
        <w:t xml:space="preserve">, </w:t>
      </w:r>
      <w:r w:rsidR="00C52F4A" w:rsidRPr="00605EB6">
        <w:t>mademoiselle</w:t>
      </w:r>
      <w:r w:rsidR="00C474C1">
        <w:t xml:space="preserve">, </w:t>
      </w:r>
      <w:r w:rsidR="00C52F4A" w:rsidRPr="00605EB6">
        <w:t xml:space="preserve">lui dit </w:t>
      </w:r>
      <w:r w:rsidR="00C474C1">
        <w:t>M. </w:t>
      </w:r>
      <w:r w:rsidR="00C52F4A" w:rsidRPr="00605EB6">
        <w:t>Lagarde</w:t>
      </w:r>
      <w:r w:rsidR="00C474C1">
        <w:t xml:space="preserve">, </w:t>
      </w:r>
      <w:r w:rsidR="00C52F4A" w:rsidRPr="00605EB6">
        <w:t>rassurez-vous</w:t>
      </w:r>
      <w:r w:rsidR="00C474C1">
        <w:t xml:space="preserve"> ; </w:t>
      </w:r>
      <w:r w:rsidR="00C52F4A" w:rsidRPr="00605EB6">
        <w:t>vous êtes inquiète</w:t>
      </w:r>
      <w:r w:rsidR="00C474C1">
        <w:t xml:space="preserve">, </w:t>
      </w:r>
      <w:r w:rsidR="00C52F4A" w:rsidRPr="00605EB6">
        <w:t>vous tremblez</w:t>
      </w:r>
      <w:r w:rsidR="00C474C1">
        <w:t xml:space="preserve">, </w:t>
      </w:r>
      <w:r w:rsidR="00C52F4A" w:rsidRPr="00605EB6">
        <w:t>pourquoi</w:t>
      </w:r>
      <w:r w:rsidR="00C474C1">
        <w:t xml:space="preserve"> ? </w:t>
      </w:r>
      <w:r w:rsidR="00C52F4A" w:rsidRPr="00605EB6">
        <w:t>Votre mère vous l</w:t>
      </w:r>
      <w:r w:rsidR="00C474C1">
        <w:t>’</w:t>
      </w:r>
      <w:r w:rsidR="00C52F4A" w:rsidRPr="00605EB6">
        <w:t>a dit</w:t>
      </w:r>
      <w:r w:rsidR="00C474C1">
        <w:t xml:space="preserve">, </w:t>
      </w:r>
      <w:r w:rsidR="00C52F4A" w:rsidRPr="00605EB6">
        <w:t>je suis son ami et je suis aussi le vôtre</w:t>
      </w:r>
      <w:r w:rsidR="00C474C1">
        <w:t xml:space="preserve">. </w:t>
      </w:r>
      <w:r w:rsidR="00C52F4A" w:rsidRPr="00605EB6">
        <w:t>Allons</w:t>
      </w:r>
      <w:r w:rsidR="00C474C1">
        <w:t xml:space="preserve">, </w:t>
      </w:r>
      <w:r w:rsidR="00C52F4A" w:rsidRPr="00605EB6">
        <w:t>soyez sans crainte</w:t>
      </w:r>
      <w:r w:rsidR="00C474C1">
        <w:t xml:space="preserve">, </w:t>
      </w:r>
      <w:r w:rsidR="00C52F4A" w:rsidRPr="00605EB6">
        <w:t>remettez-vous</w:t>
      </w:r>
      <w:r w:rsidR="00C474C1">
        <w:t>.</w:t>
      </w:r>
    </w:p>
    <w:p w14:paraId="66CD34E7" w14:textId="77777777" w:rsidR="00C474C1" w:rsidRDefault="00C52F4A" w:rsidP="00C52F4A">
      <w:r w:rsidRPr="00605EB6">
        <w:t>Ils s</w:t>
      </w:r>
      <w:r w:rsidR="00C474C1">
        <w:t>’</w:t>
      </w:r>
      <w:r w:rsidRPr="00605EB6">
        <w:t>assirent</w:t>
      </w:r>
      <w:r w:rsidR="00C474C1">
        <w:t>.</w:t>
      </w:r>
    </w:p>
    <w:p w14:paraId="0D2EA9A3" w14:textId="483200C8" w:rsidR="00C474C1" w:rsidRDefault="0094609C" w:rsidP="00C52F4A">
      <w:r>
        <w:t>— </w:t>
      </w:r>
      <w:r w:rsidR="00C52F4A" w:rsidRPr="00605EB6">
        <w:t>Maintenant</w:t>
      </w:r>
      <w:r w:rsidR="00C474C1">
        <w:t xml:space="preserve">, </w:t>
      </w:r>
      <w:r w:rsidR="00C52F4A" w:rsidRPr="00605EB6">
        <w:t xml:space="preserve">reprit </w:t>
      </w:r>
      <w:r w:rsidR="00C474C1">
        <w:t>M. </w:t>
      </w:r>
      <w:r w:rsidR="00C52F4A" w:rsidRPr="00605EB6">
        <w:t>Lagarde</w:t>
      </w:r>
      <w:r w:rsidR="00C474C1">
        <w:t xml:space="preserve">, </w:t>
      </w:r>
      <w:r w:rsidR="00C52F4A" w:rsidRPr="00605EB6">
        <w:t>nous allons causer comme de bons amis</w:t>
      </w:r>
      <w:r w:rsidR="00C474C1">
        <w:t xml:space="preserve">. </w:t>
      </w:r>
      <w:r w:rsidR="00C52F4A" w:rsidRPr="00605EB6">
        <w:t>Êtes-vous disposée à m</w:t>
      </w:r>
      <w:r w:rsidR="00C474C1">
        <w:t>’</w:t>
      </w:r>
      <w:r w:rsidR="00C52F4A" w:rsidRPr="00605EB6">
        <w:t>écouter</w:t>
      </w:r>
      <w:r w:rsidR="00C474C1">
        <w:t> ?</w:t>
      </w:r>
    </w:p>
    <w:p w14:paraId="60B4277A" w14:textId="6F16388E" w:rsidR="00C474C1" w:rsidRDefault="0094609C" w:rsidP="00C52F4A">
      <w:r>
        <w:lastRenderedPageBreak/>
        <w:t>— </w:t>
      </w:r>
      <w:r w:rsidR="00C52F4A" w:rsidRPr="00605EB6">
        <w:t>Oui</w:t>
      </w:r>
      <w:r w:rsidR="00C474C1">
        <w:t xml:space="preserve">, </w:t>
      </w:r>
      <w:r w:rsidR="00C52F4A" w:rsidRPr="00605EB6">
        <w:t>monsieur</w:t>
      </w:r>
      <w:r w:rsidR="00C474C1">
        <w:t>.</w:t>
      </w:r>
    </w:p>
    <w:p w14:paraId="1CA04493" w14:textId="72E4D1B8" w:rsidR="00C474C1" w:rsidRDefault="0094609C" w:rsidP="00C52F4A">
      <w:r>
        <w:t>— </w:t>
      </w:r>
      <w:r w:rsidR="00C52F4A" w:rsidRPr="00A8543C">
        <w:t>Votre mère vient de m</w:t>
      </w:r>
      <w:r w:rsidR="00C474C1">
        <w:t>’</w:t>
      </w:r>
      <w:r w:rsidR="00C52F4A" w:rsidRPr="00A8543C">
        <w:t>apprendre une chose qui</w:t>
      </w:r>
      <w:r w:rsidR="00C474C1">
        <w:t xml:space="preserve">, </w:t>
      </w:r>
      <w:r w:rsidR="00C52F4A" w:rsidRPr="00A8543C">
        <w:t>je vous l</w:t>
      </w:r>
      <w:r w:rsidR="00C474C1">
        <w:t>’</w:t>
      </w:r>
      <w:r w:rsidR="00C52F4A" w:rsidRPr="00A8543C">
        <w:t>avoue franchement</w:t>
      </w:r>
      <w:r w:rsidR="00C474C1">
        <w:t xml:space="preserve">, </w:t>
      </w:r>
      <w:r w:rsidR="00C52F4A" w:rsidRPr="00A8543C">
        <w:t>m</w:t>
      </w:r>
      <w:r w:rsidR="00C474C1">
        <w:t>’</w:t>
      </w:r>
      <w:r w:rsidR="00C52F4A" w:rsidRPr="00A8543C">
        <w:t>a causé une surprise extrême</w:t>
      </w:r>
      <w:r w:rsidR="00C474C1">
        <w:t xml:space="preserve"> : ; </w:t>
      </w:r>
      <w:r w:rsidR="009A0CB4" w:rsidRPr="009A0CB4">
        <w:t>M</w:t>
      </w:r>
      <w:r w:rsidR="009A0CB4" w:rsidRPr="009A0CB4">
        <w:rPr>
          <w:vertAlign w:val="superscript"/>
        </w:rPr>
        <w:t>me</w:t>
      </w:r>
      <w:r w:rsidR="00C474C1">
        <w:t> de </w:t>
      </w:r>
      <w:r w:rsidR="00C52F4A" w:rsidRPr="00A8543C">
        <w:t>Simaise m</w:t>
      </w:r>
      <w:r w:rsidR="00C474C1">
        <w:t>’</w:t>
      </w:r>
      <w:r w:rsidR="00C52F4A" w:rsidRPr="00A8543C">
        <w:t>a dit que vous vouliez la quitter</w:t>
      </w:r>
      <w:r w:rsidR="00C474C1">
        <w:t xml:space="preserve">, </w:t>
      </w:r>
      <w:r w:rsidR="00C52F4A" w:rsidRPr="00A8543C">
        <w:t>renoncer au monde et vous retirer dans un cloître</w:t>
      </w:r>
      <w:r w:rsidR="00C474C1">
        <w:t>.</w:t>
      </w:r>
    </w:p>
    <w:p w14:paraId="2B624682" w14:textId="0F8AD598" w:rsidR="00C474C1" w:rsidRDefault="0094609C" w:rsidP="00C52F4A">
      <w:r>
        <w:t>— </w:t>
      </w:r>
      <w:r w:rsidR="00C52F4A" w:rsidRPr="00605EB6">
        <w:t>C</w:t>
      </w:r>
      <w:r w:rsidR="00C474C1">
        <w:t>’</w:t>
      </w:r>
      <w:r w:rsidR="00C52F4A" w:rsidRPr="00605EB6">
        <w:t>est mon intention</w:t>
      </w:r>
      <w:r w:rsidR="00C474C1">
        <w:t xml:space="preserve">, </w:t>
      </w:r>
      <w:r w:rsidR="00C52F4A" w:rsidRPr="00605EB6">
        <w:t>monsieur</w:t>
      </w:r>
      <w:r w:rsidR="00C474C1">
        <w:t>.</w:t>
      </w:r>
    </w:p>
    <w:p w14:paraId="18AB0737" w14:textId="0A91DBCC" w:rsidR="00C474C1" w:rsidRDefault="0094609C" w:rsidP="00C52F4A">
      <w:r>
        <w:t>— </w:t>
      </w:r>
      <w:r w:rsidR="00C52F4A" w:rsidRPr="00605EB6">
        <w:t>Permettez-moi de croire que vous n</w:t>
      </w:r>
      <w:r w:rsidR="00C474C1">
        <w:t>’</w:t>
      </w:r>
      <w:r w:rsidR="00C52F4A" w:rsidRPr="00605EB6">
        <w:t>avez pas suffisamment réfléchi</w:t>
      </w:r>
      <w:r w:rsidR="00C474C1">
        <w:t xml:space="preserve">. </w:t>
      </w:r>
      <w:r w:rsidR="00C52F4A" w:rsidRPr="00605EB6">
        <w:t>Ce n</w:t>
      </w:r>
      <w:r w:rsidR="00C474C1">
        <w:t>’</w:t>
      </w:r>
      <w:r w:rsidR="00C52F4A" w:rsidRPr="00605EB6">
        <w:t>est pas quand elle est riche et belle</w:t>
      </w:r>
      <w:r w:rsidR="00C474C1">
        <w:t xml:space="preserve">, </w:t>
      </w:r>
      <w:r w:rsidR="00C52F4A" w:rsidRPr="00605EB6">
        <w:t>quand elle a une mère qui l</w:t>
      </w:r>
      <w:r w:rsidR="00C474C1">
        <w:t>’</w:t>
      </w:r>
      <w:r w:rsidR="00C52F4A" w:rsidRPr="00605EB6">
        <w:t>adore</w:t>
      </w:r>
      <w:r w:rsidR="00C474C1">
        <w:t xml:space="preserve">, </w:t>
      </w:r>
      <w:r w:rsidR="00C52F4A" w:rsidRPr="00605EB6">
        <w:t>quand l</w:t>
      </w:r>
      <w:r w:rsidR="00C474C1">
        <w:t>’</w:t>
      </w:r>
      <w:r w:rsidR="00C52F4A" w:rsidRPr="00605EB6">
        <w:t>avenir radieux s</w:t>
      </w:r>
      <w:r w:rsidR="00C474C1">
        <w:t>’</w:t>
      </w:r>
      <w:r w:rsidR="00C52F4A" w:rsidRPr="00605EB6">
        <w:t>ouvre devant elle et qu</w:t>
      </w:r>
      <w:r w:rsidR="00C474C1">
        <w:t>’</w:t>
      </w:r>
      <w:r w:rsidR="00C52F4A" w:rsidRPr="00605EB6">
        <w:t>elle a toutes les espérances de la jeunesse</w:t>
      </w:r>
      <w:r w:rsidR="00C474C1">
        <w:t xml:space="preserve">, </w:t>
      </w:r>
      <w:r w:rsidR="00C52F4A" w:rsidRPr="00605EB6">
        <w:t>qu</w:t>
      </w:r>
      <w:r w:rsidR="00C474C1">
        <w:t>’</w:t>
      </w:r>
      <w:r w:rsidR="00C52F4A" w:rsidRPr="00605EB6">
        <w:t>une jeune fille se ferme les horizons lumineux</w:t>
      </w:r>
      <w:r w:rsidR="00C474C1">
        <w:t xml:space="preserve">, </w:t>
      </w:r>
      <w:r w:rsidR="00C52F4A" w:rsidRPr="00605EB6">
        <w:t>en se précipitant dans la nuit du tombeau</w:t>
      </w:r>
      <w:r w:rsidR="00C474C1">
        <w:t xml:space="preserve">. </w:t>
      </w:r>
      <w:r w:rsidR="00C52F4A" w:rsidRPr="00605EB6">
        <w:t>Certes</w:t>
      </w:r>
      <w:r w:rsidR="00C474C1">
        <w:t xml:space="preserve">, </w:t>
      </w:r>
      <w:r w:rsidR="00C52F4A" w:rsidRPr="00605EB6">
        <w:t>vous n</w:t>
      </w:r>
      <w:r w:rsidR="00C474C1">
        <w:t>’</w:t>
      </w:r>
      <w:r w:rsidR="00C52F4A" w:rsidRPr="00605EB6">
        <w:t>êtes pas une illuminée</w:t>
      </w:r>
      <w:r w:rsidR="00C474C1">
        <w:t xml:space="preserve">, </w:t>
      </w:r>
      <w:r w:rsidR="00C52F4A" w:rsidRPr="00605EB6">
        <w:t>et</w:t>
      </w:r>
      <w:r w:rsidR="00C474C1">
        <w:t xml:space="preserve">, </w:t>
      </w:r>
      <w:r w:rsidR="00C52F4A" w:rsidRPr="00605EB6">
        <w:t>heureusement</w:t>
      </w:r>
      <w:r w:rsidR="00C474C1">
        <w:t xml:space="preserve">, </w:t>
      </w:r>
      <w:r w:rsidR="00C52F4A" w:rsidRPr="00605EB6">
        <w:t>nous ne sommes plus au temps où le fanatisme religieux poussait à l</w:t>
      </w:r>
      <w:r w:rsidR="00C474C1">
        <w:t>’</w:t>
      </w:r>
      <w:r w:rsidR="00C52F4A" w:rsidRPr="00605EB6">
        <w:t>ascétisme</w:t>
      </w:r>
      <w:r w:rsidR="00C474C1">
        <w:t xml:space="preserve">. </w:t>
      </w:r>
      <w:r w:rsidR="00C52F4A" w:rsidRPr="00605EB6">
        <w:t>Sans doute</w:t>
      </w:r>
      <w:r w:rsidR="00C474C1">
        <w:t xml:space="preserve">, </w:t>
      </w:r>
      <w:r w:rsidR="00C52F4A" w:rsidRPr="00605EB6">
        <w:t>il y a toujours des fanatiques</w:t>
      </w:r>
      <w:r w:rsidR="00C474C1">
        <w:t xml:space="preserve">, </w:t>
      </w:r>
      <w:r w:rsidR="00C52F4A" w:rsidRPr="00605EB6">
        <w:t>et il le faut bien</w:t>
      </w:r>
      <w:r w:rsidR="00C474C1">
        <w:t xml:space="preserve">, </w:t>
      </w:r>
      <w:r w:rsidR="00C52F4A" w:rsidRPr="00605EB6">
        <w:t>puisque nous voyons encore des hommes et des femmes qui se vouent à la vie ascétique</w:t>
      </w:r>
      <w:r w:rsidR="00C474C1">
        <w:t xml:space="preserve">. </w:t>
      </w:r>
      <w:r w:rsidR="00C52F4A" w:rsidRPr="00605EB6">
        <w:t>Vous n</w:t>
      </w:r>
      <w:r w:rsidR="00C474C1">
        <w:t>’</w:t>
      </w:r>
      <w:r w:rsidR="00C52F4A" w:rsidRPr="00605EB6">
        <w:t>êtes pas de celles-là</w:t>
      </w:r>
      <w:r w:rsidR="00C474C1">
        <w:t xml:space="preserve">, </w:t>
      </w:r>
      <w:r w:rsidR="00C52F4A" w:rsidRPr="00605EB6">
        <w:t>vous</w:t>
      </w:r>
      <w:r w:rsidR="00C474C1">
        <w:t xml:space="preserve">. </w:t>
      </w:r>
      <w:r w:rsidR="00C52F4A" w:rsidRPr="00605EB6">
        <w:t>Aller</w:t>
      </w:r>
      <w:r w:rsidR="00C474C1">
        <w:t xml:space="preserve">, </w:t>
      </w:r>
      <w:r w:rsidR="00C52F4A" w:rsidRPr="00605EB6">
        <w:t>ce n</w:t>
      </w:r>
      <w:r w:rsidR="00C474C1">
        <w:t>’</w:t>
      </w:r>
      <w:r w:rsidR="00C52F4A" w:rsidRPr="00605EB6">
        <w:t>est point pour qu</w:t>
      </w:r>
      <w:r w:rsidR="00C474C1">
        <w:t>’</w:t>
      </w:r>
      <w:r w:rsidR="00C52F4A" w:rsidRPr="00605EB6">
        <w:t>ils soient prosternés devant lui</w:t>
      </w:r>
      <w:r w:rsidR="00C474C1">
        <w:t xml:space="preserve">, </w:t>
      </w:r>
      <w:r w:rsidR="00C52F4A" w:rsidRPr="00605EB6">
        <w:t>dans une adoration perpétuelle</w:t>
      </w:r>
      <w:r w:rsidR="00C474C1">
        <w:t xml:space="preserve">, </w:t>
      </w:r>
      <w:r w:rsidR="00C52F4A" w:rsidRPr="00605EB6">
        <w:t>que Dieu a créé l</w:t>
      </w:r>
      <w:r w:rsidR="00C474C1">
        <w:t>’</w:t>
      </w:r>
      <w:r w:rsidR="00C52F4A" w:rsidRPr="00605EB6">
        <w:t>homme et la femme</w:t>
      </w:r>
      <w:r w:rsidR="00C474C1">
        <w:t xml:space="preserve"> : ! </w:t>
      </w:r>
      <w:r w:rsidR="00C52F4A" w:rsidRPr="00605EB6">
        <w:t>Dieu n</w:t>
      </w:r>
      <w:r w:rsidR="00C474C1">
        <w:t>’</w:t>
      </w:r>
      <w:r w:rsidR="00C52F4A" w:rsidRPr="00605EB6">
        <w:t>exige pas de nous des sacrifices contraires aux lois de la nature qu</w:t>
      </w:r>
      <w:r w:rsidR="00C474C1">
        <w:t>’</w:t>
      </w:r>
      <w:r w:rsidR="00C52F4A" w:rsidRPr="00605EB6">
        <w:t>il a faites lui-même</w:t>
      </w:r>
      <w:r w:rsidR="00C474C1">
        <w:t xml:space="preserve"> ; </w:t>
      </w:r>
      <w:r w:rsidR="00C52F4A" w:rsidRPr="00605EB6">
        <w:t>il ne nous demande pas de remplir une autre mission que celle qu</w:t>
      </w:r>
      <w:r w:rsidR="00C474C1">
        <w:t>’</w:t>
      </w:r>
      <w:r w:rsidR="00C52F4A" w:rsidRPr="00605EB6">
        <w:t>il nous a donnée dans la famille</w:t>
      </w:r>
      <w:r w:rsidR="00C474C1">
        <w:t xml:space="preserve">. </w:t>
      </w:r>
      <w:r w:rsidR="00C52F4A" w:rsidRPr="00605EB6">
        <w:t>Qu</w:t>
      </w:r>
      <w:r w:rsidR="00C474C1">
        <w:t>’</w:t>
      </w:r>
      <w:r w:rsidR="00C52F4A" w:rsidRPr="00605EB6">
        <w:t>on reconnaisse sa toute-puissance et qu</w:t>
      </w:r>
      <w:r w:rsidR="00C474C1">
        <w:t>’</w:t>
      </w:r>
      <w:r w:rsidR="00C52F4A" w:rsidRPr="00605EB6">
        <w:t>on obéisse à ses commandements</w:t>
      </w:r>
      <w:r w:rsidR="00C474C1">
        <w:t xml:space="preserve">, </w:t>
      </w:r>
      <w:r w:rsidR="00C52F4A" w:rsidRPr="00605EB6">
        <w:t>cela suffit</w:t>
      </w:r>
      <w:r w:rsidR="00C474C1">
        <w:t xml:space="preserve"> ; </w:t>
      </w:r>
      <w:r w:rsidR="00C52F4A" w:rsidRPr="00605EB6">
        <w:t xml:space="preserve">il ne demande pas davantage à la </w:t>
      </w:r>
      <w:r w:rsidR="00A8543C">
        <w:t>nature</w:t>
      </w:r>
      <w:r w:rsidR="00A8543C" w:rsidRPr="00605EB6">
        <w:t xml:space="preserve"> </w:t>
      </w:r>
      <w:r w:rsidR="00C52F4A" w:rsidRPr="00605EB6">
        <w:t>humaine</w:t>
      </w:r>
      <w:r w:rsidR="00C474C1">
        <w:t>.</w:t>
      </w:r>
    </w:p>
    <w:p w14:paraId="6A57D623" w14:textId="77777777" w:rsidR="00C474C1" w:rsidRDefault="00C474C1" w:rsidP="00C52F4A">
      <w:r>
        <w:t>» </w:t>
      </w:r>
      <w:r w:rsidR="00C52F4A" w:rsidRPr="00605EB6">
        <w:t>Vous</w:t>
      </w:r>
      <w:r>
        <w:t xml:space="preserve">, </w:t>
      </w:r>
      <w:r w:rsidR="00C52F4A" w:rsidRPr="00605EB6">
        <w:t>mademoiselle</w:t>
      </w:r>
      <w:r>
        <w:t xml:space="preserve">, </w:t>
      </w:r>
      <w:r w:rsidR="00C52F4A" w:rsidRPr="00605EB6">
        <w:t>vous</w:t>
      </w:r>
      <w:r>
        <w:t xml:space="preserve">, </w:t>
      </w:r>
      <w:r w:rsidR="00C52F4A" w:rsidRPr="00605EB6">
        <w:t>enfermée dans un cloître</w:t>
      </w:r>
      <w:r>
        <w:t xml:space="preserve"> ! </w:t>
      </w:r>
      <w:r w:rsidR="00C52F4A" w:rsidRPr="00605EB6">
        <w:t>Est-ce que c</w:t>
      </w:r>
      <w:r>
        <w:t>’</w:t>
      </w:r>
      <w:r w:rsidR="00C52F4A" w:rsidRPr="00605EB6">
        <w:t>est possible</w:t>
      </w:r>
      <w:r>
        <w:t xml:space="preserve"> ? </w:t>
      </w:r>
      <w:r w:rsidR="00C52F4A" w:rsidRPr="00605EB6">
        <w:t>Je ne cherche pas à savoir ce qui a pu vous faire prendre cette singulière résolution</w:t>
      </w:r>
      <w:r>
        <w:t xml:space="preserve"> ; </w:t>
      </w:r>
      <w:r w:rsidR="00C52F4A" w:rsidRPr="00605EB6">
        <w:t>cela ne me regarde point</w:t>
      </w:r>
      <w:r>
        <w:t xml:space="preserve">. </w:t>
      </w:r>
      <w:r w:rsidR="00C52F4A" w:rsidRPr="00605EB6">
        <w:t>S</w:t>
      </w:r>
      <w:r>
        <w:t>’</w:t>
      </w:r>
      <w:r w:rsidR="00C52F4A" w:rsidRPr="00605EB6">
        <w:t>il y a un secret dans votre cœur</w:t>
      </w:r>
      <w:r>
        <w:t xml:space="preserve">, </w:t>
      </w:r>
      <w:r w:rsidR="00C52F4A" w:rsidRPr="00605EB6">
        <w:t>je veux le respecter</w:t>
      </w:r>
      <w:r>
        <w:t xml:space="preserve">. </w:t>
      </w:r>
      <w:r w:rsidR="00C52F4A" w:rsidRPr="00605EB6">
        <w:t>Je vous dirai seulement</w:t>
      </w:r>
      <w:r>
        <w:t xml:space="preserve"> : </w:t>
      </w:r>
      <w:r w:rsidR="00C52F4A" w:rsidRPr="00605EB6">
        <w:t>À votre âge</w:t>
      </w:r>
      <w:r>
        <w:t xml:space="preserve">, </w:t>
      </w:r>
      <w:r w:rsidR="00C52F4A" w:rsidRPr="00605EB6">
        <w:t>les chagrins et les peines passent et les mauvais souvenirs s</w:t>
      </w:r>
      <w:r>
        <w:t>’</w:t>
      </w:r>
      <w:r w:rsidR="00C52F4A" w:rsidRPr="00605EB6">
        <w:t>effacent</w:t>
      </w:r>
      <w:r>
        <w:t xml:space="preserve"> ; </w:t>
      </w:r>
      <w:r w:rsidR="00C52F4A" w:rsidRPr="00605EB6">
        <w:t xml:space="preserve">à </w:t>
      </w:r>
      <w:r w:rsidR="00C52F4A" w:rsidRPr="00605EB6">
        <w:lastRenderedPageBreak/>
        <w:t>votre âge</w:t>
      </w:r>
      <w:r>
        <w:t xml:space="preserve">, </w:t>
      </w:r>
      <w:r w:rsidR="00C52F4A" w:rsidRPr="00605EB6">
        <w:t>enfin</w:t>
      </w:r>
      <w:r>
        <w:t xml:space="preserve">, </w:t>
      </w:r>
      <w:r w:rsidR="00C52F4A" w:rsidRPr="00605EB6">
        <w:t>mademoiselle</w:t>
      </w:r>
      <w:r>
        <w:t xml:space="preserve">, </w:t>
      </w:r>
      <w:r w:rsidR="00C52F4A" w:rsidRPr="00605EB6">
        <w:t>on n</w:t>
      </w:r>
      <w:r>
        <w:t>’</w:t>
      </w:r>
      <w:r w:rsidR="00C52F4A" w:rsidRPr="00605EB6">
        <w:t>a pas le droit de désespérer</w:t>
      </w:r>
      <w:r>
        <w:t xml:space="preserve">, </w:t>
      </w:r>
      <w:r w:rsidR="00C52F4A" w:rsidRPr="00605EB6">
        <w:t>et ce n</w:t>
      </w:r>
      <w:r>
        <w:t>’</w:t>
      </w:r>
      <w:r w:rsidR="00C52F4A" w:rsidRPr="00605EB6">
        <w:t>est pas être agréable à Dieu que de douter de son inépuisable bonté</w:t>
      </w:r>
      <w:r>
        <w:t>.</w:t>
      </w:r>
    </w:p>
    <w:p w14:paraId="2616AAC6" w14:textId="77777777" w:rsidR="00C474C1" w:rsidRDefault="00C474C1" w:rsidP="00C52F4A">
      <w:r>
        <w:t>» </w:t>
      </w:r>
      <w:r w:rsidR="00C52F4A" w:rsidRPr="00605EB6">
        <w:t>À vous</w:t>
      </w:r>
      <w:r>
        <w:t xml:space="preserve">, </w:t>
      </w:r>
      <w:r w:rsidR="00C52F4A" w:rsidRPr="00605EB6">
        <w:t>mademoiselle</w:t>
      </w:r>
      <w:r>
        <w:t xml:space="preserve">, </w:t>
      </w:r>
      <w:r w:rsidR="00C52F4A" w:rsidRPr="00605EB6">
        <w:t>qui avez été élevée chrétiennement</w:t>
      </w:r>
      <w:r>
        <w:t xml:space="preserve">, </w:t>
      </w:r>
      <w:r w:rsidR="00C52F4A" w:rsidRPr="00605EB6">
        <w:t>je dirai encore</w:t>
      </w:r>
      <w:r>
        <w:t xml:space="preserve"> : </w:t>
      </w:r>
      <w:r w:rsidR="00C52F4A" w:rsidRPr="00605EB6">
        <w:t>Rien n</w:t>
      </w:r>
      <w:r>
        <w:t>’</w:t>
      </w:r>
      <w:r w:rsidR="00C52F4A" w:rsidRPr="00605EB6">
        <w:t>arrive en ce monde sans la permission de Dieu</w:t>
      </w:r>
      <w:r>
        <w:t xml:space="preserve">, </w:t>
      </w:r>
      <w:r w:rsidR="00C52F4A" w:rsidRPr="00605EB6">
        <w:t>et ses desseins sont impénétrables</w:t>
      </w:r>
      <w:r>
        <w:t>.</w:t>
      </w:r>
    </w:p>
    <w:p w14:paraId="3D1C2220" w14:textId="4E8634C2" w:rsidR="00C474C1" w:rsidRDefault="00C474C1" w:rsidP="00C52F4A">
      <w:r>
        <w:t>» </w:t>
      </w:r>
      <w:r w:rsidR="00C52F4A" w:rsidRPr="00605EB6">
        <w:t>Si j</w:t>
      </w:r>
      <w:r>
        <w:t>’</w:t>
      </w:r>
      <w:r w:rsidR="00C52F4A" w:rsidRPr="00605EB6">
        <w:t>ai été surpris en apprenant que vous voulez entrer dans un couvent</w:t>
      </w:r>
      <w:r>
        <w:t xml:space="preserve">, </w:t>
      </w:r>
      <w:r w:rsidR="00C52F4A" w:rsidRPr="00605EB6">
        <w:t>je vais vous étonner à mon tour en vous disant que j</w:t>
      </w:r>
      <w:r>
        <w:t>’</w:t>
      </w:r>
      <w:r w:rsidR="00C52F4A" w:rsidRPr="00605EB6">
        <w:t xml:space="preserve">ai promis à </w:t>
      </w:r>
      <w:r w:rsidR="009A0CB4" w:rsidRPr="009A0CB4">
        <w:t>M</w:t>
      </w:r>
      <w:r w:rsidR="009A0CB4" w:rsidRPr="009A0CB4">
        <w:rPr>
          <w:vertAlign w:val="superscript"/>
        </w:rPr>
        <w:t>me</w:t>
      </w:r>
      <w:r>
        <w:t> </w:t>
      </w:r>
      <w:r w:rsidR="00C52F4A" w:rsidRPr="00605EB6">
        <w:t>la baronne de Simaise de vous faire renoncer à votre projet</w:t>
      </w:r>
      <w:r>
        <w:t>.</w:t>
      </w:r>
    </w:p>
    <w:p w14:paraId="2D86C648" w14:textId="77777777" w:rsidR="00C474C1" w:rsidRDefault="00C52F4A" w:rsidP="00C52F4A">
      <w:r w:rsidRPr="00605EB6">
        <w:t>Henriette fit</w:t>
      </w:r>
      <w:r w:rsidR="00C474C1">
        <w:t xml:space="preserve">, </w:t>
      </w:r>
      <w:r w:rsidRPr="00605EB6">
        <w:t>en effet</w:t>
      </w:r>
      <w:r w:rsidR="00C474C1">
        <w:t xml:space="preserve">, </w:t>
      </w:r>
      <w:r w:rsidRPr="00605EB6">
        <w:t>un mouvement de vive surprise</w:t>
      </w:r>
      <w:r w:rsidR="00C474C1">
        <w:t xml:space="preserve">, </w:t>
      </w:r>
      <w:r w:rsidRPr="00605EB6">
        <w:t>puis elle secoua tristement la tête</w:t>
      </w:r>
      <w:r w:rsidR="00C474C1">
        <w:t>.</w:t>
      </w:r>
    </w:p>
    <w:p w14:paraId="6DE3B657" w14:textId="602DB0C9" w:rsidR="00C474C1" w:rsidRDefault="0094609C" w:rsidP="00C52F4A">
      <w:r>
        <w:t>— </w:t>
      </w:r>
      <w:r w:rsidR="00C52F4A" w:rsidRPr="00605EB6">
        <w:t>En promettant cela à votre mère</w:t>
      </w:r>
      <w:r w:rsidR="00C474C1">
        <w:t xml:space="preserve">, </w:t>
      </w:r>
      <w:r w:rsidR="00C52F4A" w:rsidRPr="00605EB6">
        <w:t xml:space="preserve">continua </w:t>
      </w:r>
      <w:r w:rsidR="00C474C1">
        <w:t>M. </w:t>
      </w:r>
      <w:r w:rsidR="00C52F4A" w:rsidRPr="00605EB6">
        <w:t>Lagarde</w:t>
      </w:r>
      <w:r w:rsidR="00C474C1">
        <w:t xml:space="preserve">, </w:t>
      </w:r>
      <w:r w:rsidR="00C52F4A" w:rsidRPr="00605EB6">
        <w:t>j</w:t>
      </w:r>
      <w:r w:rsidR="00C474C1">
        <w:t>’</w:t>
      </w:r>
      <w:r w:rsidR="00C52F4A" w:rsidRPr="00605EB6">
        <w:t>ai pensé que je pouvais faire hardiment et en toute confiance appel à votre cœur reconnaissant</w:t>
      </w:r>
      <w:r w:rsidR="00C474C1">
        <w:t>.</w:t>
      </w:r>
    </w:p>
    <w:p w14:paraId="7F3ECC08" w14:textId="1B8ABC06" w:rsidR="00C474C1" w:rsidRDefault="00C52F4A" w:rsidP="00C52F4A">
      <w:r w:rsidRPr="00605EB6">
        <w:t xml:space="preserve">La jeune fille regarda fixement </w:t>
      </w:r>
      <w:r w:rsidR="00C474C1">
        <w:t>M. </w:t>
      </w:r>
      <w:r w:rsidRPr="00605EB6">
        <w:t>Lagarde</w:t>
      </w:r>
      <w:r w:rsidR="00C474C1">
        <w:t xml:space="preserve">, </w:t>
      </w:r>
      <w:r w:rsidRPr="00605EB6">
        <w:t>cherchant à deviner sa pensée</w:t>
      </w:r>
      <w:r w:rsidR="00C474C1">
        <w:t>.</w:t>
      </w:r>
    </w:p>
    <w:p w14:paraId="011DB4B9" w14:textId="1876A17A" w:rsidR="00C474C1" w:rsidRDefault="0094609C" w:rsidP="00C52F4A">
      <w:r>
        <w:t>— </w:t>
      </w:r>
      <w:r w:rsidR="00C52F4A" w:rsidRPr="00605EB6">
        <w:t>Écoutez-moi</w:t>
      </w:r>
      <w:r w:rsidR="00C474C1">
        <w:t xml:space="preserve">, </w:t>
      </w:r>
      <w:r w:rsidR="00C52F4A" w:rsidRPr="00605EB6">
        <w:t>mademoiselle</w:t>
      </w:r>
      <w:r w:rsidR="00C474C1">
        <w:t xml:space="preserve">, </w:t>
      </w:r>
      <w:r w:rsidR="00C52F4A" w:rsidRPr="00605EB6">
        <w:t>j</w:t>
      </w:r>
      <w:r w:rsidR="00C474C1">
        <w:t>’</w:t>
      </w:r>
      <w:r w:rsidR="00C52F4A" w:rsidRPr="00605EB6">
        <w:t>ai entrepris une œuvre à laquelle sont attachés des intérêts moraux d</w:t>
      </w:r>
      <w:r w:rsidR="00C474C1">
        <w:t>’</w:t>
      </w:r>
      <w:r w:rsidR="00C52F4A" w:rsidRPr="00605EB6">
        <w:t>un ordre très élevé</w:t>
      </w:r>
      <w:r w:rsidR="00C474C1">
        <w:t xml:space="preserve"> ; </w:t>
      </w:r>
      <w:r w:rsidR="00C52F4A" w:rsidRPr="00605EB6">
        <w:t>cette œuvre est difficile et j</w:t>
      </w:r>
      <w:r w:rsidR="00C474C1">
        <w:t>’</w:t>
      </w:r>
      <w:r w:rsidR="00C52F4A" w:rsidRPr="00605EB6">
        <w:t>ai acquis la certitude que je ne pouvais l</w:t>
      </w:r>
      <w:r w:rsidR="00C474C1">
        <w:t>’</w:t>
      </w:r>
      <w:r w:rsidR="00C52F4A" w:rsidRPr="00605EB6">
        <w:t>accomplir sans votre concours</w:t>
      </w:r>
      <w:r w:rsidR="00C474C1">
        <w:t xml:space="preserve">. </w:t>
      </w:r>
      <w:r w:rsidR="00C52F4A" w:rsidRPr="00605EB6">
        <w:t>Or</w:t>
      </w:r>
      <w:r w:rsidR="00C474C1">
        <w:t xml:space="preserve">, </w:t>
      </w:r>
      <w:r w:rsidR="00C52F4A" w:rsidRPr="00605EB6">
        <w:t>si vous vous enfermez dans un cloître</w:t>
      </w:r>
      <w:r w:rsidR="00C474C1">
        <w:t xml:space="preserve">, </w:t>
      </w:r>
      <w:r w:rsidR="00C52F4A" w:rsidRPr="00605EB6">
        <w:t>il ne vous est plus possible de m</w:t>
      </w:r>
      <w:r w:rsidR="00C474C1">
        <w:t>’</w:t>
      </w:r>
      <w:r w:rsidR="00C52F4A" w:rsidRPr="00605EB6">
        <w:t>aider</w:t>
      </w:r>
      <w:r w:rsidR="004540F3">
        <w:t> ;</w:t>
      </w:r>
      <w:r w:rsidR="00C474C1">
        <w:t xml:space="preserve"> </w:t>
      </w:r>
      <w:r w:rsidR="00C52F4A" w:rsidRPr="00605EB6">
        <w:t>mon œuvre reste à l</w:t>
      </w:r>
      <w:r w:rsidR="00C474C1">
        <w:t>’</w:t>
      </w:r>
      <w:r w:rsidR="00C52F4A" w:rsidRPr="00605EB6">
        <w:t>état de projet</w:t>
      </w:r>
      <w:r w:rsidR="00C474C1">
        <w:t xml:space="preserve">, </w:t>
      </w:r>
      <w:r w:rsidR="00C52F4A" w:rsidRPr="00605EB6">
        <w:t>j</w:t>
      </w:r>
      <w:r w:rsidR="00C474C1">
        <w:t>’</w:t>
      </w:r>
      <w:r w:rsidR="00C52F4A" w:rsidRPr="00605EB6">
        <w:t>échoue misérablement</w:t>
      </w:r>
      <w:r w:rsidR="00C474C1">
        <w:t xml:space="preserve">. </w:t>
      </w:r>
      <w:r w:rsidR="00C52F4A" w:rsidRPr="00605EB6">
        <w:t>C</w:t>
      </w:r>
      <w:r w:rsidR="00C474C1">
        <w:t>’</w:t>
      </w:r>
      <w:r w:rsidR="00C52F4A" w:rsidRPr="00605EB6">
        <w:t>est assez vous dire</w:t>
      </w:r>
      <w:r w:rsidR="00C474C1">
        <w:t xml:space="preserve">, </w:t>
      </w:r>
      <w:r w:rsidR="00C52F4A" w:rsidRPr="00605EB6">
        <w:t>n</w:t>
      </w:r>
      <w:r w:rsidR="00C474C1">
        <w:t>’</w:t>
      </w:r>
      <w:r w:rsidR="00C52F4A" w:rsidRPr="00605EB6">
        <w:t>est-ce pas</w:t>
      </w:r>
      <w:r w:rsidR="00C474C1">
        <w:t xml:space="preserve">, </w:t>
      </w:r>
      <w:r w:rsidR="00C52F4A" w:rsidRPr="00605EB6">
        <w:t>qu</w:t>
      </w:r>
      <w:r w:rsidR="00C474C1">
        <w:t>’</w:t>
      </w:r>
      <w:r w:rsidR="00C52F4A" w:rsidRPr="00605EB6">
        <w:t>il faut absolument que je vous fasse changer d</w:t>
      </w:r>
      <w:r w:rsidR="00C474C1">
        <w:t>’</w:t>
      </w:r>
      <w:r w:rsidR="00C52F4A" w:rsidRPr="00605EB6">
        <w:t>idée</w:t>
      </w:r>
      <w:r w:rsidR="00C474C1">
        <w:t> ?</w:t>
      </w:r>
    </w:p>
    <w:p w14:paraId="11F24850" w14:textId="129C845D" w:rsidR="00C474C1" w:rsidRDefault="0094609C" w:rsidP="00C52F4A">
      <w:r>
        <w:t>— </w:t>
      </w:r>
      <w:r w:rsidR="00C52F4A" w:rsidRPr="00605EB6">
        <w:t>Vous ne réussirez pas</w:t>
      </w:r>
      <w:r w:rsidR="00C474C1">
        <w:t xml:space="preserve">, </w:t>
      </w:r>
      <w:r w:rsidR="00C52F4A" w:rsidRPr="00605EB6">
        <w:t>monsieur</w:t>
      </w:r>
      <w:r w:rsidR="00C474C1">
        <w:t xml:space="preserve">, </w:t>
      </w:r>
      <w:r w:rsidR="00C52F4A" w:rsidRPr="00605EB6">
        <w:t>dit Henriette</w:t>
      </w:r>
      <w:r w:rsidR="00C474C1">
        <w:t>.</w:t>
      </w:r>
    </w:p>
    <w:p w14:paraId="4C6AEE7E" w14:textId="0E171979" w:rsidR="00C474C1" w:rsidRDefault="0094609C" w:rsidP="00C52F4A">
      <w:r>
        <w:t>— </w:t>
      </w:r>
      <w:r w:rsidR="00C52F4A" w:rsidRPr="00605EB6">
        <w:t>Attendez</w:t>
      </w:r>
      <w:r w:rsidR="00C474C1">
        <w:t xml:space="preserve">, </w:t>
      </w:r>
      <w:r w:rsidR="00C52F4A" w:rsidRPr="00605EB6">
        <w:t>mademoiselle</w:t>
      </w:r>
      <w:r w:rsidR="00C474C1">
        <w:t xml:space="preserve">, </w:t>
      </w:r>
      <w:r w:rsidR="00C52F4A" w:rsidRPr="00605EB6">
        <w:t>attendez</w:t>
      </w:r>
      <w:r w:rsidR="00C474C1">
        <w:t xml:space="preserve">, </w:t>
      </w:r>
      <w:r w:rsidR="00C52F4A" w:rsidRPr="00605EB6">
        <w:t>vous ne savez pas encore de quoi il s</w:t>
      </w:r>
      <w:r w:rsidR="00C474C1">
        <w:t>’</w:t>
      </w:r>
      <w:r w:rsidR="00C52F4A" w:rsidRPr="00605EB6">
        <w:t>agit</w:t>
      </w:r>
      <w:r w:rsidR="00C474C1">
        <w:t xml:space="preserve">. </w:t>
      </w:r>
      <w:r w:rsidR="00C52F4A" w:rsidRPr="00605EB6">
        <w:t>Un jour</w:t>
      </w:r>
      <w:r w:rsidR="00C474C1">
        <w:t xml:space="preserve">, </w:t>
      </w:r>
      <w:r w:rsidR="00C52F4A" w:rsidRPr="00605EB6">
        <w:t>il y a de cela trois ans</w:t>
      </w:r>
      <w:r w:rsidR="00C474C1">
        <w:t xml:space="preserve">, </w:t>
      </w:r>
      <w:r w:rsidR="00C52F4A" w:rsidRPr="00605EB6">
        <w:t xml:space="preserve">je </w:t>
      </w:r>
      <w:r w:rsidR="00C52F4A" w:rsidRPr="00605EB6">
        <w:lastRenderedPageBreak/>
        <w:t>crois</w:t>
      </w:r>
      <w:r w:rsidR="00C474C1">
        <w:t xml:space="preserve">, </w:t>
      </w:r>
      <w:r w:rsidR="00C52F4A" w:rsidRPr="00605EB6">
        <w:t>un homme</w:t>
      </w:r>
      <w:r w:rsidR="00C474C1">
        <w:t xml:space="preserve">, </w:t>
      </w:r>
      <w:r w:rsidR="00C52F4A" w:rsidRPr="00605EB6">
        <w:t>un malheureux qu</w:t>
      </w:r>
      <w:r w:rsidR="00C474C1">
        <w:t>’</w:t>
      </w:r>
      <w:r w:rsidR="00C52F4A" w:rsidRPr="00605EB6">
        <w:t>on appelle Jean Loup</w:t>
      </w:r>
      <w:r w:rsidR="00C474C1">
        <w:t xml:space="preserve">, </w:t>
      </w:r>
      <w:r w:rsidR="00C52F4A" w:rsidRPr="00605EB6">
        <w:t>vous a sauvé la vie</w:t>
      </w:r>
      <w:r w:rsidR="00C474C1">
        <w:t>.</w:t>
      </w:r>
    </w:p>
    <w:p w14:paraId="308DD4E5" w14:textId="77777777" w:rsidR="00C474C1" w:rsidRDefault="00C52F4A" w:rsidP="00C52F4A">
      <w:r w:rsidRPr="00605EB6">
        <w:t>Une nouvelle tombée de neige se fit sur la figure de la jeune fille</w:t>
      </w:r>
      <w:r w:rsidR="00C474C1">
        <w:t xml:space="preserve">, </w:t>
      </w:r>
      <w:r w:rsidRPr="00605EB6">
        <w:t>qui s</w:t>
      </w:r>
      <w:r w:rsidR="00C474C1">
        <w:t>’</w:t>
      </w:r>
      <w:r w:rsidRPr="00605EB6">
        <w:t>agita avec malaise</w:t>
      </w:r>
      <w:r w:rsidR="00C474C1">
        <w:t>.</w:t>
      </w:r>
    </w:p>
    <w:p w14:paraId="7C949606" w14:textId="4DB1940E" w:rsidR="00C474C1" w:rsidRDefault="0094609C" w:rsidP="00C52F4A">
      <w:r>
        <w:t>— </w:t>
      </w:r>
      <w:r w:rsidR="00C52F4A" w:rsidRPr="00605EB6">
        <w:t>Eh bien</w:t>
      </w:r>
      <w:r w:rsidR="00C474C1">
        <w:t xml:space="preserve"> ! </w:t>
      </w:r>
      <w:r w:rsidR="00C52F4A" w:rsidRPr="00605EB6">
        <w:t>mademoiselle</w:t>
      </w:r>
      <w:r w:rsidR="00C474C1">
        <w:t xml:space="preserve">, </w:t>
      </w:r>
      <w:r w:rsidR="00C52F4A" w:rsidRPr="00605EB6">
        <w:t xml:space="preserve">poursuivit </w:t>
      </w:r>
      <w:r w:rsidR="00C474C1">
        <w:t>M. </w:t>
      </w:r>
      <w:r w:rsidR="00C52F4A" w:rsidRPr="00605EB6">
        <w:t>Lagarde</w:t>
      </w:r>
      <w:r w:rsidR="00C474C1">
        <w:t xml:space="preserve">, </w:t>
      </w:r>
      <w:r w:rsidR="00C52F4A" w:rsidRPr="00605EB6">
        <w:t>c</w:t>
      </w:r>
      <w:r w:rsidR="00C474C1">
        <w:t>’</w:t>
      </w:r>
      <w:r w:rsidR="00C52F4A" w:rsidRPr="00605EB6">
        <w:t>est au nom de celui qui vous a sauvée</w:t>
      </w:r>
      <w:r w:rsidR="00C474C1">
        <w:t xml:space="preserve">, </w:t>
      </w:r>
      <w:r w:rsidR="00C52F4A" w:rsidRPr="00605EB6">
        <w:t>c</w:t>
      </w:r>
      <w:r w:rsidR="00C474C1">
        <w:t>’</w:t>
      </w:r>
      <w:r w:rsidR="00C52F4A" w:rsidRPr="00605EB6">
        <w:t>est au nom du pauvre Jean Loup que je viens implorer votre pitié</w:t>
      </w:r>
      <w:r w:rsidR="00C474C1">
        <w:t>.</w:t>
      </w:r>
    </w:p>
    <w:p w14:paraId="6AF92943" w14:textId="30663AD0" w:rsidR="00C474C1" w:rsidRDefault="0094609C" w:rsidP="00C52F4A">
      <w:r>
        <w:t>— </w:t>
      </w:r>
      <w:r w:rsidR="00C52F4A" w:rsidRPr="00605EB6">
        <w:t>Mais que puis-je donc faire</w:t>
      </w:r>
      <w:r w:rsidR="00C474C1">
        <w:t xml:space="preserve">, </w:t>
      </w:r>
      <w:r w:rsidR="00C52F4A" w:rsidRPr="00605EB6">
        <w:t>monsieur</w:t>
      </w:r>
      <w:r w:rsidR="00C474C1">
        <w:t> ?</w:t>
      </w:r>
    </w:p>
    <w:p w14:paraId="643ECC1F" w14:textId="3DA66D5D" w:rsidR="00C474C1" w:rsidRDefault="0094609C" w:rsidP="00C52F4A">
      <w:r>
        <w:t>— </w:t>
      </w:r>
      <w:r w:rsidR="00C52F4A" w:rsidRPr="00605EB6">
        <w:t>Me prouver</w:t>
      </w:r>
      <w:r w:rsidR="00C474C1">
        <w:t xml:space="preserve">, </w:t>
      </w:r>
      <w:r w:rsidR="00C52F4A" w:rsidRPr="00605EB6">
        <w:t>d</w:t>
      </w:r>
      <w:r w:rsidR="00C474C1">
        <w:t>’</w:t>
      </w:r>
      <w:r w:rsidR="00C52F4A" w:rsidRPr="00605EB6">
        <w:t>abord</w:t>
      </w:r>
      <w:r w:rsidR="00C474C1">
        <w:t xml:space="preserve">, </w:t>
      </w:r>
      <w:r w:rsidR="00C52F4A" w:rsidRPr="00605EB6">
        <w:t>que vous n</w:t>
      </w:r>
      <w:r w:rsidR="00C474C1">
        <w:t>’</w:t>
      </w:r>
      <w:r w:rsidR="00C52F4A" w:rsidRPr="00605EB6">
        <w:t>êtes pas ingrate</w:t>
      </w:r>
      <w:r w:rsidR="00C474C1">
        <w:t xml:space="preserve">, </w:t>
      </w:r>
      <w:r w:rsidR="00C52F4A" w:rsidRPr="00605EB6">
        <w:t>en ne refusant point de vous associer à l</w:t>
      </w:r>
      <w:r w:rsidR="00C474C1">
        <w:t>’</w:t>
      </w:r>
      <w:r w:rsidR="00C52F4A" w:rsidRPr="00605EB6">
        <w:t>œuvre que j</w:t>
      </w:r>
      <w:r w:rsidR="00C474C1">
        <w:t>’</w:t>
      </w:r>
      <w:r w:rsidR="00C52F4A" w:rsidRPr="00605EB6">
        <w:t>ai entreprise</w:t>
      </w:r>
      <w:r w:rsidR="00C474C1">
        <w:t>.</w:t>
      </w:r>
    </w:p>
    <w:p w14:paraId="541B0D79" w14:textId="065ECB5D" w:rsidR="00C474C1" w:rsidRDefault="0094609C" w:rsidP="00C52F4A">
      <w:r>
        <w:t>— </w:t>
      </w:r>
      <w:r w:rsidR="00C52F4A" w:rsidRPr="00605EB6">
        <w:t>Cette œuvre</w:t>
      </w:r>
      <w:r w:rsidR="00C474C1">
        <w:t xml:space="preserve">, </w:t>
      </w:r>
      <w:r w:rsidR="00C52F4A" w:rsidRPr="00605EB6">
        <w:t>monsieur</w:t>
      </w:r>
      <w:r w:rsidR="00C474C1">
        <w:t> ?</w:t>
      </w:r>
    </w:p>
    <w:p w14:paraId="4328CBEB" w14:textId="78FD6CC7" w:rsidR="00C474C1" w:rsidRDefault="0094609C" w:rsidP="00C52F4A">
      <w:r>
        <w:t>— </w:t>
      </w:r>
      <w:r w:rsidR="00C52F4A" w:rsidRPr="00605EB6">
        <w:t>Consiste à tirer le pauvre Jean Loup de l</w:t>
      </w:r>
      <w:r w:rsidR="00C474C1">
        <w:t>’</w:t>
      </w:r>
      <w:r w:rsidR="00C52F4A" w:rsidRPr="00605EB6">
        <w:t>état déplorable dans lequel il est tombé</w:t>
      </w:r>
      <w:r w:rsidR="00C474C1">
        <w:t xml:space="preserve">, </w:t>
      </w:r>
      <w:r w:rsidR="00C52F4A" w:rsidRPr="00605EB6">
        <w:t>à rendre à ce déshérité le rang auquel il a droit dans la société</w:t>
      </w:r>
      <w:r w:rsidR="004540F3">
        <w:t> ;</w:t>
      </w:r>
      <w:r w:rsidR="00C474C1">
        <w:t xml:space="preserve"> </w:t>
      </w:r>
      <w:r w:rsidR="00C52F4A" w:rsidRPr="00605EB6">
        <w:t>enfin à réparer</w:t>
      </w:r>
      <w:r w:rsidR="00C474C1">
        <w:t xml:space="preserve">, </w:t>
      </w:r>
      <w:r w:rsidR="00C52F4A" w:rsidRPr="00605EB6">
        <w:t>envers ce malheureux</w:t>
      </w:r>
      <w:r w:rsidR="00C474C1">
        <w:t xml:space="preserve">, </w:t>
      </w:r>
      <w:r w:rsidR="00C52F4A" w:rsidRPr="00605EB6">
        <w:t>les injustices de la fortune</w:t>
      </w:r>
      <w:r w:rsidR="00C474C1">
        <w:t>.</w:t>
      </w:r>
    </w:p>
    <w:p w14:paraId="6E6A1D18" w14:textId="18A9D543" w:rsidR="00C474C1" w:rsidRDefault="0094609C" w:rsidP="00C52F4A">
      <w:r>
        <w:t>— </w:t>
      </w:r>
      <w:r w:rsidR="00C52F4A" w:rsidRPr="00605EB6">
        <w:t>Ah</w:t>
      </w:r>
      <w:r w:rsidR="00C474C1">
        <w:t xml:space="preserve"> ! </w:t>
      </w:r>
      <w:r w:rsidR="00C52F4A" w:rsidRPr="00605EB6">
        <w:t>monsieur</w:t>
      </w:r>
      <w:r w:rsidR="00C474C1">
        <w:t xml:space="preserve">, </w:t>
      </w:r>
      <w:r w:rsidR="00C52F4A" w:rsidRPr="00605EB6">
        <w:t>s</w:t>
      </w:r>
      <w:r w:rsidR="00C474C1">
        <w:t>’</w:t>
      </w:r>
      <w:r w:rsidR="00C52F4A" w:rsidRPr="00605EB6">
        <w:t>écria Henriette avec animation</w:t>
      </w:r>
      <w:r w:rsidR="00C474C1">
        <w:t xml:space="preserve">, </w:t>
      </w:r>
      <w:r w:rsidR="000843F1">
        <w:t>personne</w:t>
      </w:r>
      <w:r w:rsidR="000843F1" w:rsidRPr="00605EB6">
        <w:t xml:space="preserve"> </w:t>
      </w:r>
      <w:r w:rsidR="00C52F4A" w:rsidRPr="00605EB6">
        <w:t>ne désire cela plus ardemment que moi</w:t>
      </w:r>
      <w:r w:rsidR="00C474C1">
        <w:t xml:space="preserve"> ! </w:t>
      </w:r>
      <w:r w:rsidR="00C52F4A" w:rsidRPr="00605EB6">
        <w:t>Mais comment puis-je vous aider</w:t>
      </w:r>
      <w:r w:rsidR="00C474C1">
        <w:t xml:space="preserve">, </w:t>
      </w:r>
      <w:r w:rsidR="00C52F4A" w:rsidRPr="00605EB6">
        <w:t>dites</w:t>
      </w:r>
      <w:r w:rsidR="00C474C1">
        <w:t xml:space="preserve">, </w:t>
      </w:r>
      <w:r w:rsidR="00C52F4A" w:rsidRPr="00605EB6">
        <w:t>comment</w:t>
      </w:r>
      <w:r w:rsidR="00C474C1">
        <w:t> ?</w:t>
      </w:r>
    </w:p>
    <w:p w14:paraId="1008C8F0" w14:textId="45A7E90B" w:rsidR="00C474C1" w:rsidRDefault="0094609C" w:rsidP="00C52F4A">
      <w:r>
        <w:t>— </w:t>
      </w:r>
      <w:r w:rsidR="00C52F4A" w:rsidRPr="00605EB6">
        <w:t>Je vais vous le dire</w:t>
      </w:r>
      <w:r w:rsidR="00C474C1">
        <w:t xml:space="preserve">. </w:t>
      </w:r>
      <w:r w:rsidR="00C52F4A" w:rsidRPr="00605EB6">
        <w:t>Grâce à des amis puissants</w:t>
      </w:r>
      <w:r w:rsidR="00C474C1">
        <w:t xml:space="preserve">, </w:t>
      </w:r>
      <w:r w:rsidR="00C52F4A" w:rsidRPr="00605EB6">
        <w:t>j</w:t>
      </w:r>
      <w:r w:rsidR="00C474C1">
        <w:t>’</w:t>
      </w:r>
      <w:r w:rsidR="00C52F4A" w:rsidRPr="00605EB6">
        <w:t>ai fait sortir Jean Loup de sa prison et j</w:t>
      </w:r>
      <w:r w:rsidR="00C474C1">
        <w:t>’</w:t>
      </w:r>
      <w:r w:rsidR="00C52F4A" w:rsidRPr="00605EB6">
        <w:t>ai obtenu qu</w:t>
      </w:r>
      <w:r w:rsidR="00C474C1">
        <w:t>’</w:t>
      </w:r>
      <w:r w:rsidR="00C52F4A" w:rsidRPr="00605EB6">
        <w:t>il me fût confié</w:t>
      </w:r>
      <w:r w:rsidR="00C474C1">
        <w:t xml:space="preserve">. </w:t>
      </w:r>
      <w:r w:rsidR="00C52F4A" w:rsidRPr="00605EB6">
        <w:t>Il est à Épinal dans une maison où seront appelés successivement</w:t>
      </w:r>
      <w:r w:rsidR="00C474C1">
        <w:t xml:space="preserve">, </w:t>
      </w:r>
      <w:r w:rsidR="00C52F4A" w:rsidRPr="00605EB6">
        <w:t>pour l</w:t>
      </w:r>
      <w:r w:rsidR="00C474C1">
        <w:t>’</w:t>
      </w:r>
      <w:r w:rsidR="00C52F4A" w:rsidRPr="00605EB6">
        <w:t>instruire</w:t>
      </w:r>
      <w:r w:rsidR="00C474C1">
        <w:t xml:space="preserve">, </w:t>
      </w:r>
      <w:r w:rsidR="00C52F4A" w:rsidRPr="00605EB6">
        <w:t>d</w:t>
      </w:r>
      <w:r w:rsidR="00C474C1">
        <w:t>’</w:t>
      </w:r>
      <w:r w:rsidR="00C52F4A" w:rsidRPr="00605EB6">
        <w:t>excellents professeurs</w:t>
      </w:r>
      <w:r w:rsidR="00C474C1">
        <w:t xml:space="preserve">. </w:t>
      </w:r>
      <w:r w:rsidR="00C52F4A" w:rsidRPr="00605EB6">
        <w:t>Malheureusement</w:t>
      </w:r>
      <w:r w:rsidR="00C474C1">
        <w:t xml:space="preserve">, </w:t>
      </w:r>
      <w:r w:rsidR="00C52F4A" w:rsidRPr="00605EB6">
        <w:t>enlevé trop brusquement à sa vie libre</w:t>
      </w:r>
      <w:r w:rsidR="00C474C1">
        <w:t xml:space="preserve">, </w:t>
      </w:r>
      <w:r w:rsidR="00C52F4A" w:rsidRPr="00605EB6">
        <w:t>il regrette les grands arbres de la forêt et les roches sombres au milieu desquelles il vivait</w:t>
      </w:r>
      <w:r w:rsidR="00C474C1">
        <w:t>.</w:t>
      </w:r>
    </w:p>
    <w:p w14:paraId="7E7DA25C" w14:textId="77777777" w:rsidR="00C474C1" w:rsidRDefault="00C474C1" w:rsidP="00C52F4A">
      <w:r>
        <w:t>» </w:t>
      </w:r>
      <w:r w:rsidR="00C52F4A" w:rsidRPr="00605EB6">
        <w:t>Une personne</w:t>
      </w:r>
      <w:r>
        <w:t xml:space="preserve">, </w:t>
      </w:r>
      <w:r w:rsidR="00C52F4A" w:rsidRPr="00605EB6">
        <w:t>une jeune fille</w:t>
      </w:r>
      <w:r>
        <w:t xml:space="preserve">, </w:t>
      </w:r>
      <w:r w:rsidR="00C52F4A" w:rsidRPr="00605EB6">
        <w:t>qu</w:t>
      </w:r>
      <w:r>
        <w:t>’</w:t>
      </w:r>
      <w:r w:rsidR="00C52F4A" w:rsidRPr="00605EB6">
        <w:t>il semble avoir prise en grande affection</w:t>
      </w:r>
      <w:r>
        <w:t xml:space="preserve">, </w:t>
      </w:r>
      <w:r w:rsidR="00C52F4A" w:rsidRPr="00605EB6">
        <w:t>occupe constamment sa pensée</w:t>
      </w:r>
      <w:r>
        <w:t>.</w:t>
      </w:r>
    </w:p>
    <w:p w14:paraId="5B6754B8" w14:textId="77777777" w:rsidR="00C474C1" w:rsidRDefault="00C52F4A" w:rsidP="00C52F4A">
      <w:r w:rsidRPr="00605EB6">
        <w:lastRenderedPageBreak/>
        <w:t>La pâleur d</w:t>
      </w:r>
      <w:r w:rsidR="00C474C1">
        <w:t>’</w:t>
      </w:r>
      <w:r w:rsidRPr="00605EB6">
        <w:t>Henriette disparut sous une teinte de pourpre</w:t>
      </w:r>
      <w:r w:rsidR="00C474C1">
        <w:t>.</w:t>
      </w:r>
    </w:p>
    <w:p w14:paraId="31FA9BA3" w14:textId="12B78C73" w:rsidR="00C474C1" w:rsidRDefault="0094609C" w:rsidP="00C52F4A">
      <w:r>
        <w:t>— </w:t>
      </w:r>
      <w:r w:rsidR="00C52F4A" w:rsidRPr="00605EB6">
        <w:t>Cette jeune fille</w:t>
      </w:r>
      <w:r w:rsidR="00C474C1">
        <w:t xml:space="preserve">, </w:t>
      </w:r>
      <w:r w:rsidR="00C52F4A" w:rsidRPr="00605EB6">
        <w:t>mademoiselle</w:t>
      </w:r>
      <w:r w:rsidR="00C474C1">
        <w:t xml:space="preserve">, </w:t>
      </w:r>
      <w:r w:rsidR="00C52F4A" w:rsidRPr="00605EB6">
        <w:t>c</w:t>
      </w:r>
      <w:r w:rsidR="00C474C1">
        <w:t>’</w:t>
      </w:r>
      <w:r w:rsidR="00C52F4A" w:rsidRPr="00605EB6">
        <w:t>est vous</w:t>
      </w:r>
      <w:r w:rsidR="00C474C1">
        <w:t xml:space="preserve">. </w:t>
      </w:r>
      <w:r w:rsidR="00C52F4A" w:rsidRPr="00605EB6">
        <w:t>Vous exercez sur le malheureux une influence extraordinaire</w:t>
      </w:r>
      <w:r w:rsidR="00C474C1">
        <w:t xml:space="preserve">. </w:t>
      </w:r>
      <w:r w:rsidR="00C52F4A" w:rsidRPr="00605EB6">
        <w:t>Quelle en est la cause mystérieuse</w:t>
      </w:r>
      <w:r w:rsidR="00C474C1">
        <w:t xml:space="preserve"> ? </w:t>
      </w:r>
      <w:r w:rsidR="00C52F4A" w:rsidRPr="00605EB6">
        <w:t>Je l</w:t>
      </w:r>
      <w:r w:rsidR="00C474C1">
        <w:t>’</w:t>
      </w:r>
      <w:r w:rsidR="00C52F4A" w:rsidRPr="00605EB6">
        <w:t>ignore</w:t>
      </w:r>
      <w:r w:rsidR="00C474C1">
        <w:t xml:space="preserve">. </w:t>
      </w:r>
      <w:r w:rsidR="00C52F4A" w:rsidRPr="00605EB6">
        <w:t>Mais le fait existe</w:t>
      </w:r>
      <w:r w:rsidR="00C474C1">
        <w:t xml:space="preserve">. </w:t>
      </w:r>
      <w:r w:rsidR="00C52F4A" w:rsidRPr="00605EB6">
        <w:t>Privé de sa liberté</w:t>
      </w:r>
      <w:r w:rsidR="00C474C1">
        <w:t xml:space="preserve">, </w:t>
      </w:r>
      <w:r w:rsidR="00C52F4A" w:rsidRPr="00605EB6">
        <w:t>éloigné de vous</w:t>
      </w:r>
      <w:r w:rsidR="00C474C1">
        <w:t xml:space="preserve">, </w:t>
      </w:r>
      <w:r w:rsidR="00C52F4A" w:rsidRPr="00605EB6">
        <w:t>qu</w:t>
      </w:r>
      <w:r w:rsidR="00C474C1">
        <w:t>’</w:t>
      </w:r>
      <w:r w:rsidR="00C52F4A" w:rsidRPr="00605EB6">
        <w:t>il n</w:t>
      </w:r>
      <w:r w:rsidR="00C474C1">
        <w:t>’</w:t>
      </w:r>
      <w:r w:rsidR="00C52F4A" w:rsidRPr="00605EB6">
        <w:t>espère plus revoir</w:t>
      </w:r>
      <w:r w:rsidR="00C474C1">
        <w:t xml:space="preserve">, </w:t>
      </w:r>
      <w:r w:rsidR="00C52F4A" w:rsidRPr="00605EB6">
        <w:t>le pauvre Jean Loup n</w:t>
      </w:r>
      <w:r w:rsidR="00C474C1">
        <w:t>’</w:t>
      </w:r>
      <w:r w:rsidR="00C52F4A" w:rsidRPr="00605EB6">
        <w:t>a plus ni force</w:t>
      </w:r>
      <w:r w:rsidR="00C474C1">
        <w:t xml:space="preserve">, </w:t>
      </w:r>
      <w:r w:rsidR="00C52F4A" w:rsidRPr="00605EB6">
        <w:t>ni courage</w:t>
      </w:r>
      <w:r w:rsidR="00C474C1">
        <w:t xml:space="preserve">, </w:t>
      </w:r>
      <w:r w:rsidR="00C52F4A" w:rsidRPr="00605EB6">
        <w:t>ni volonté</w:t>
      </w:r>
      <w:r w:rsidR="00C474C1">
        <w:t xml:space="preserve">. </w:t>
      </w:r>
      <w:r w:rsidR="00C52F4A" w:rsidRPr="00605EB6">
        <w:t>Dans ses longues heures de rêverie</w:t>
      </w:r>
      <w:r w:rsidR="00C474C1">
        <w:t xml:space="preserve">, </w:t>
      </w:r>
      <w:r w:rsidR="00C52F4A" w:rsidRPr="00605EB6">
        <w:t>écrasé</w:t>
      </w:r>
      <w:r w:rsidR="00C474C1">
        <w:t xml:space="preserve">, </w:t>
      </w:r>
      <w:r w:rsidR="00C52F4A" w:rsidRPr="00605EB6">
        <w:t>anéanti</w:t>
      </w:r>
      <w:r w:rsidR="00C474C1">
        <w:t xml:space="preserve">, </w:t>
      </w:r>
      <w:r w:rsidR="00C52F4A" w:rsidRPr="00605EB6">
        <w:t>absorbé en lui-même</w:t>
      </w:r>
      <w:r w:rsidR="00C474C1">
        <w:t xml:space="preserve">, </w:t>
      </w:r>
      <w:r w:rsidR="00C52F4A" w:rsidRPr="00605EB6">
        <w:t>c</w:t>
      </w:r>
      <w:r w:rsidR="00C474C1">
        <w:t>’</w:t>
      </w:r>
      <w:r w:rsidR="00C52F4A" w:rsidRPr="00605EB6">
        <w:t>est vers vous que s</w:t>
      </w:r>
      <w:r w:rsidR="00C474C1">
        <w:t>’</w:t>
      </w:r>
      <w:r w:rsidR="00C52F4A" w:rsidRPr="00605EB6">
        <w:t>élance sa pensée</w:t>
      </w:r>
      <w:r w:rsidR="00C474C1">
        <w:t xml:space="preserve">, </w:t>
      </w:r>
      <w:r w:rsidR="00C52F4A" w:rsidRPr="00605EB6">
        <w:t>et tout bas il vous appelle</w:t>
      </w:r>
      <w:r w:rsidR="00C474C1">
        <w:t>.</w:t>
      </w:r>
    </w:p>
    <w:p w14:paraId="635FB668" w14:textId="77777777" w:rsidR="00C474C1" w:rsidRDefault="00C474C1" w:rsidP="00C52F4A">
      <w:r>
        <w:t>» </w:t>
      </w:r>
      <w:r w:rsidR="00C52F4A" w:rsidRPr="00605EB6">
        <w:t>Le seul nom d</w:t>
      </w:r>
      <w:r>
        <w:t>’</w:t>
      </w:r>
      <w:r w:rsidR="00C52F4A" w:rsidRPr="00605EB6">
        <w:t>Henriette suffit pour le tirer de sa noire mélancolie</w:t>
      </w:r>
      <w:r>
        <w:t xml:space="preserve">. </w:t>
      </w:r>
      <w:r w:rsidR="00C52F4A" w:rsidRPr="00605EB6">
        <w:t>Aussitôt que ce nom frappe son oreille</w:t>
      </w:r>
      <w:r>
        <w:t xml:space="preserve">, </w:t>
      </w:r>
      <w:r w:rsidR="00C52F4A" w:rsidRPr="00605EB6">
        <w:t>il se redresse</w:t>
      </w:r>
      <w:r>
        <w:t xml:space="preserve">, </w:t>
      </w:r>
      <w:r w:rsidR="00C52F4A" w:rsidRPr="00605EB6">
        <w:t>sa physionomie s</w:t>
      </w:r>
      <w:r>
        <w:t>’</w:t>
      </w:r>
      <w:r w:rsidR="00C52F4A" w:rsidRPr="00605EB6">
        <w:t>anime</w:t>
      </w:r>
      <w:r>
        <w:t xml:space="preserve">, </w:t>
      </w:r>
      <w:r w:rsidR="00C52F4A" w:rsidRPr="00605EB6">
        <w:t>son front s</w:t>
      </w:r>
      <w:r>
        <w:t>’</w:t>
      </w:r>
      <w:r w:rsidR="00C52F4A" w:rsidRPr="00605EB6">
        <w:t>éclaire</w:t>
      </w:r>
      <w:r>
        <w:t xml:space="preserve">, </w:t>
      </w:r>
      <w:r w:rsidR="00C52F4A" w:rsidRPr="00605EB6">
        <w:t>ses yeux brillent</w:t>
      </w:r>
      <w:r>
        <w:t xml:space="preserve"> ; </w:t>
      </w:r>
      <w:r w:rsidR="00C52F4A" w:rsidRPr="00605EB6">
        <w:t>il regarde autour de lui</w:t>
      </w:r>
      <w:r>
        <w:t xml:space="preserve">, </w:t>
      </w:r>
      <w:r w:rsidR="00C52F4A" w:rsidRPr="00605EB6">
        <w:t>ayant l</w:t>
      </w:r>
      <w:r>
        <w:t>’</w:t>
      </w:r>
      <w:r w:rsidR="00C52F4A" w:rsidRPr="00605EB6">
        <w:t>air de chercher</w:t>
      </w:r>
      <w:r>
        <w:t xml:space="preserve"> ; </w:t>
      </w:r>
      <w:r w:rsidR="00C52F4A" w:rsidRPr="00605EB6">
        <w:t>puis</w:t>
      </w:r>
      <w:r>
        <w:t xml:space="preserve">, </w:t>
      </w:r>
      <w:r w:rsidR="00C52F4A" w:rsidRPr="00605EB6">
        <w:t>au bout d</w:t>
      </w:r>
      <w:r>
        <w:t>’</w:t>
      </w:r>
      <w:r w:rsidR="00C52F4A" w:rsidRPr="00605EB6">
        <w:t>un instant</w:t>
      </w:r>
      <w:r>
        <w:t xml:space="preserve">, </w:t>
      </w:r>
      <w:r w:rsidR="00C52F4A" w:rsidRPr="00605EB6">
        <w:t>ne vous voyant pas apparaître</w:t>
      </w:r>
      <w:r>
        <w:t xml:space="preserve">, </w:t>
      </w:r>
      <w:r w:rsidR="00C52F4A" w:rsidRPr="00605EB6">
        <w:t>de grosses larmes roulent dans ses yeux</w:t>
      </w:r>
      <w:r>
        <w:t xml:space="preserve">, </w:t>
      </w:r>
      <w:r w:rsidR="00C52F4A" w:rsidRPr="00605EB6">
        <w:t>il pousse un gémissement et retombe dans son effrayante insensibilité</w:t>
      </w:r>
      <w:r>
        <w:t>.</w:t>
      </w:r>
    </w:p>
    <w:p w14:paraId="2BB2622B" w14:textId="77777777" w:rsidR="00C474C1" w:rsidRDefault="00C52F4A" w:rsidP="00C52F4A">
      <w:r w:rsidRPr="00605EB6">
        <w:t>La jeune fille ne put s</w:t>
      </w:r>
      <w:r w:rsidR="00C474C1">
        <w:t>’</w:t>
      </w:r>
      <w:r w:rsidRPr="00605EB6">
        <w:t>empêcher de soupirer</w:t>
      </w:r>
      <w:r w:rsidR="00C474C1">
        <w:t xml:space="preserve">, </w:t>
      </w:r>
      <w:r w:rsidRPr="00605EB6">
        <w:t>et deux larmes tombèrent sur ses joues</w:t>
      </w:r>
      <w:r w:rsidR="00C474C1">
        <w:t>.</w:t>
      </w:r>
    </w:p>
    <w:p w14:paraId="6D443631" w14:textId="12338865" w:rsidR="00C474C1" w:rsidRDefault="0094609C" w:rsidP="00C52F4A">
      <w:r>
        <w:t>— </w:t>
      </w:r>
      <w:r w:rsidR="00C52F4A" w:rsidRPr="00605EB6">
        <w:t>Eh bien</w:t>
      </w:r>
      <w:r w:rsidR="00C474C1">
        <w:t xml:space="preserve">, </w:t>
      </w:r>
      <w:r w:rsidR="00C52F4A" w:rsidRPr="00605EB6">
        <w:t>mademoiselle Henriette</w:t>
      </w:r>
      <w:r w:rsidR="00C474C1">
        <w:t xml:space="preserve">, </w:t>
      </w:r>
      <w:r w:rsidR="00C52F4A" w:rsidRPr="00605EB6">
        <w:t xml:space="preserve">continua </w:t>
      </w:r>
      <w:r w:rsidR="00C474C1">
        <w:t>M. </w:t>
      </w:r>
      <w:r w:rsidR="00C52F4A" w:rsidRPr="00605EB6">
        <w:t>Lagarde</w:t>
      </w:r>
      <w:r w:rsidR="00C474C1">
        <w:t xml:space="preserve">, </w:t>
      </w:r>
      <w:r w:rsidR="00C52F4A" w:rsidRPr="00605EB6">
        <w:t>n</w:t>
      </w:r>
      <w:r w:rsidR="00C474C1">
        <w:t>’</w:t>
      </w:r>
      <w:r w:rsidR="00C52F4A" w:rsidRPr="00605EB6">
        <w:t>aurez-vous pas pitié de ce malheureux</w:t>
      </w:r>
      <w:r w:rsidR="00C474C1">
        <w:t xml:space="preserve"> ? </w:t>
      </w:r>
      <w:r w:rsidR="00C52F4A" w:rsidRPr="00605EB6">
        <w:t>Ne voulez-vous donc rien faire pour celui qui vous a sauvé la vie</w:t>
      </w:r>
      <w:r w:rsidR="00C474C1">
        <w:t xml:space="preserve"> ? </w:t>
      </w:r>
      <w:r w:rsidR="00C52F4A" w:rsidRPr="00605EB6">
        <w:t>Ah</w:t>
      </w:r>
      <w:r w:rsidR="00C474C1">
        <w:t xml:space="preserve"> ! </w:t>
      </w:r>
      <w:r w:rsidR="00C52F4A" w:rsidRPr="00605EB6">
        <w:t>si vous ne vous associez pas à mon œuvre</w:t>
      </w:r>
      <w:r w:rsidR="00C474C1">
        <w:t xml:space="preserve">, </w:t>
      </w:r>
      <w:r w:rsidR="00C52F4A" w:rsidRPr="00605EB6">
        <w:t>si vous me refusez votre concours</w:t>
      </w:r>
      <w:r w:rsidR="00C474C1">
        <w:t xml:space="preserve">, </w:t>
      </w:r>
      <w:r w:rsidR="00C52F4A" w:rsidRPr="00605EB6">
        <w:t>que je réclame</w:t>
      </w:r>
      <w:r w:rsidR="00C474C1">
        <w:t xml:space="preserve">, </w:t>
      </w:r>
      <w:r w:rsidR="00C52F4A" w:rsidRPr="00605EB6">
        <w:t>le pauvre Jean Loup est perdu</w:t>
      </w:r>
      <w:r w:rsidR="00C474C1">
        <w:t> !</w:t>
      </w:r>
    </w:p>
    <w:p w14:paraId="661E5F6B" w14:textId="77777777" w:rsidR="00C474C1" w:rsidRDefault="00C52F4A" w:rsidP="00C52F4A">
      <w:r w:rsidRPr="00605EB6">
        <w:t>Henriette se mit à sangloter</w:t>
      </w:r>
      <w:r w:rsidR="00C474C1">
        <w:t>.</w:t>
      </w:r>
    </w:p>
    <w:p w14:paraId="3E638CC8" w14:textId="66C5C747" w:rsidR="00C474C1" w:rsidRDefault="0094609C" w:rsidP="00C52F4A">
      <w:r>
        <w:t>— </w:t>
      </w:r>
      <w:r w:rsidR="00C52F4A" w:rsidRPr="00605EB6">
        <w:t>Qu</w:t>
      </w:r>
      <w:r w:rsidR="00C474C1">
        <w:t>’</w:t>
      </w:r>
      <w:r w:rsidR="00C52F4A" w:rsidRPr="00605EB6">
        <w:t>exigez-vous donc de moi</w:t>
      </w:r>
      <w:r w:rsidR="00C474C1">
        <w:t xml:space="preserve"> ? </w:t>
      </w:r>
      <w:r w:rsidR="00C52F4A" w:rsidRPr="00605EB6">
        <w:t>s</w:t>
      </w:r>
      <w:r w:rsidR="00C474C1">
        <w:t>’</w:t>
      </w:r>
      <w:r w:rsidR="00C52F4A" w:rsidRPr="00605EB6">
        <w:t>écria-t-elle éperdue</w:t>
      </w:r>
      <w:r w:rsidR="00C474C1">
        <w:t>.</w:t>
      </w:r>
    </w:p>
    <w:p w14:paraId="4433C63D" w14:textId="21AB6FC5" w:rsidR="00C474C1" w:rsidRDefault="0094609C" w:rsidP="00C52F4A">
      <w:r>
        <w:t>— </w:t>
      </w:r>
      <w:r w:rsidR="00C52F4A" w:rsidRPr="00605EB6">
        <w:t>Que vous éloigniez de vous d</w:t>
      </w:r>
      <w:r w:rsidR="00C474C1">
        <w:t>’</w:t>
      </w:r>
      <w:r w:rsidR="00C52F4A" w:rsidRPr="00605EB6">
        <w:t>abord la pensée d</w:t>
      </w:r>
      <w:r w:rsidR="00C474C1">
        <w:t>’</w:t>
      </w:r>
      <w:r w:rsidR="00C52F4A" w:rsidRPr="00605EB6">
        <w:t>entrer au couvent</w:t>
      </w:r>
      <w:r w:rsidR="00C474C1">
        <w:t>.</w:t>
      </w:r>
    </w:p>
    <w:p w14:paraId="35CC0B16" w14:textId="1239D336" w:rsidR="00C474C1" w:rsidRDefault="0094609C" w:rsidP="00C52F4A">
      <w:r>
        <w:lastRenderedPageBreak/>
        <w:t>— </w:t>
      </w:r>
      <w:r w:rsidR="00C52F4A" w:rsidRPr="00605EB6">
        <w:t>Je vous le promets</w:t>
      </w:r>
      <w:r w:rsidR="00C474C1">
        <w:t xml:space="preserve">, </w:t>
      </w:r>
      <w:r w:rsidR="00C52F4A" w:rsidRPr="00605EB6">
        <w:t>monsieur</w:t>
      </w:r>
      <w:r w:rsidR="00C474C1">
        <w:t>.</w:t>
      </w:r>
    </w:p>
    <w:p w14:paraId="6AF01BA7" w14:textId="751332B5" w:rsidR="00C474C1" w:rsidRDefault="0094609C" w:rsidP="00C52F4A">
      <w:r>
        <w:t>— </w:t>
      </w:r>
      <w:r w:rsidR="00C52F4A" w:rsidRPr="00605EB6">
        <w:t>Bien</w:t>
      </w:r>
      <w:r w:rsidR="00C474C1">
        <w:t xml:space="preserve">. </w:t>
      </w:r>
      <w:r w:rsidR="00C52F4A" w:rsidRPr="00605EB6">
        <w:t>Maintenant</w:t>
      </w:r>
      <w:r w:rsidR="00C474C1">
        <w:t xml:space="preserve">, </w:t>
      </w:r>
      <w:r w:rsidR="00C52F4A" w:rsidRPr="00605EB6">
        <w:t>il faut que vous consentiez à faire pour Jean Loup ce que je vais vous demander</w:t>
      </w:r>
      <w:r w:rsidR="00C474C1">
        <w:t>.</w:t>
      </w:r>
    </w:p>
    <w:p w14:paraId="7B2BAB35" w14:textId="510248DB" w:rsidR="00C474C1" w:rsidRDefault="0094609C" w:rsidP="00C52F4A">
      <w:r>
        <w:t>— </w:t>
      </w:r>
      <w:r w:rsidR="00C52F4A" w:rsidRPr="00605EB6">
        <w:t>Dites</w:t>
      </w:r>
      <w:r w:rsidR="00C474C1">
        <w:t xml:space="preserve">, </w:t>
      </w:r>
      <w:r w:rsidR="00C52F4A" w:rsidRPr="00605EB6">
        <w:t>dites</w:t>
      </w:r>
      <w:r w:rsidR="00C474C1">
        <w:t>.</w:t>
      </w:r>
    </w:p>
    <w:p w14:paraId="113F75E9" w14:textId="42E84EA9" w:rsidR="00C474C1" w:rsidRDefault="0094609C" w:rsidP="00C52F4A">
      <w:r>
        <w:t>— </w:t>
      </w:r>
      <w:r w:rsidR="00C52F4A" w:rsidRPr="00605EB6">
        <w:t>Vous irez</w:t>
      </w:r>
      <w:r w:rsidR="00C474C1">
        <w:t xml:space="preserve">, </w:t>
      </w:r>
      <w:r w:rsidR="00C52F4A" w:rsidRPr="00605EB6">
        <w:t>votre mère et vous</w:t>
      </w:r>
      <w:r w:rsidR="00C474C1">
        <w:t xml:space="preserve">, </w:t>
      </w:r>
      <w:r w:rsidR="00C52F4A" w:rsidRPr="00605EB6">
        <w:t>demeurer à Épinal</w:t>
      </w:r>
      <w:r w:rsidR="00C474C1">
        <w:t xml:space="preserve">, </w:t>
      </w:r>
      <w:r w:rsidR="00C52F4A" w:rsidRPr="00605EB6">
        <w:t>près de Jean Loup</w:t>
      </w:r>
      <w:r w:rsidR="00C474C1">
        <w:t>.</w:t>
      </w:r>
    </w:p>
    <w:p w14:paraId="3F333556" w14:textId="5D10B850" w:rsidR="00C474C1" w:rsidRDefault="0094609C" w:rsidP="00C52F4A">
      <w:r>
        <w:t>— </w:t>
      </w:r>
      <w:r w:rsidR="00C52F4A" w:rsidRPr="00605EB6">
        <w:t>Près de lui</w:t>
      </w:r>
      <w:r w:rsidR="00C474C1">
        <w:t> !</w:t>
      </w:r>
    </w:p>
    <w:p w14:paraId="3B6EB897" w14:textId="599D6FCA" w:rsidR="00C474C1" w:rsidRDefault="0094609C" w:rsidP="00C52F4A">
      <w:r>
        <w:t>— </w:t>
      </w:r>
      <w:r w:rsidR="00C52F4A" w:rsidRPr="00605EB6">
        <w:t>Sans doute</w:t>
      </w:r>
      <w:r w:rsidR="00C474C1">
        <w:t xml:space="preserve">, </w:t>
      </w:r>
      <w:r w:rsidR="00C52F4A" w:rsidRPr="00605EB6">
        <w:t>puisque sans cela vous ne pourriez exercer l</w:t>
      </w:r>
      <w:r w:rsidR="00C474C1">
        <w:t>’</w:t>
      </w:r>
      <w:r w:rsidR="00C52F4A" w:rsidRPr="00605EB6">
        <w:t>heureuse influence que vous avez sur lui</w:t>
      </w:r>
      <w:r w:rsidR="00C474C1">
        <w:t xml:space="preserve">. </w:t>
      </w:r>
      <w:r w:rsidR="009A0CB4" w:rsidRPr="009A0CB4">
        <w:t>M</w:t>
      </w:r>
      <w:r w:rsidR="009A0CB4" w:rsidRPr="009A0CB4">
        <w:rPr>
          <w:vertAlign w:val="superscript"/>
        </w:rPr>
        <w:t>me</w:t>
      </w:r>
      <w:r w:rsidR="00C474C1">
        <w:t> </w:t>
      </w:r>
      <w:r w:rsidR="00C52F4A" w:rsidRPr="00605EB6">
        <w:t>la baronne de Simaise</w:t>
      </w:r>
      <w:r w:rsidR="00C474C1">
        <w:t xml:space="preserve">, </w:t>
      </w:r>
      <w:r w:rsidR="00C52F4A" w:rsidRPr="00605EB6">
        <w:t>qui a accepté ma proposition</w:t>
      </w:r>
      <w:r w:rsidR="00C474C1">
        <w:t xml:space="preserve">, </w:t>
      </w:r>
      <w:r w:rsidR="00C52F4A" w:rsidRPr="00605EB6">
        <w:t>sous la réserve de votre consentement</w:t>
      </w:r>
      <w:r w:rsidR="00C474C1">
        <w:t xml:space="preserve">, </w:t>
      </w:r>
      <w:r w:rsidR="00C52F4A" w:rsidRPr="00605EB6">
        <w:t>bien entendu</w:t>
      </w:r>
      <w:r w:rsidR="00C474C1">
        <w:t xml:space="preserve">, </w:t>
      </w:r>
      <w:r w:rsidR="00C52F4A" w:rsidRPr="00605EB6">
        <w:t>vous dira dans quelles conditions aura lieu votre installation</w:t>
      </w:r>
      <w:r w:rsidR="00C474C1">
        <w:t>.</w:t>
      </w:r>
    </w:p>
    <w:p w14:paraId="68F07F39" w14:textId="4AA37276" w:rsidR="00C474C1" w:rsidRDefault="0094609C" w:rsidP="00C52F4A">
      <w:r>
        <w:t>— </w:t>
      </w:r>
      <w:r w:rsidR="00C52F4A" w:rsidRPr="00605EB6">
        <w:t>Ma mère a accepté cela</w:t>
      </w:r>
      <w:r w:rsidR="00C474C1">
        <w:t xml:space="preserve">, </w:t>
      </w:r>
      <w:r w:rsidR="00C52F4A" w:rsidRPr="00605EB6">
        <w:t>monsieur</w:t>
      </w:r>
      <w:r w:rsidR="00C474C1">
        <w:t> ?</w:t>
      </w:r>
    </w:p>
    <w:p w14:paraId="58187530" w14:textId="537D3DF0" w:rsidR="00C474C1" w:rsidRDefault="0094609C" w:rsidP="00C52F4A">
      <w:r>
        <w:t>— </w:t>
      </w:r>
      <w:r w:rsidR="00C52F4A" w:rsidRPr="00605EB6">
        <w:t>Oui</w:t>
      </w:r>
      <w:r w:rsidR="00C474C1">
        <w:t xml:space="preserve">, </w:t>
      </w:r>
      <w:r w:rsidR="00C52F4A" w:rsidRPr="00605EB6">
        <w:t>mademoiselle</w:t>
      </w:r>
      <w:r w:rsidR="00C474C1">
        <w:t xml:space="preserve">. </w:t>
      </w:r>
      <w:r w:rsidR="00C52F4A" w:rsidRPr="00605EB6">
        <w:t>Je n</w:t>
      </w:r>
      <w:r w:rsidR="00C474C1">
        <w:t>’</w:t>
      </w:r>
      <w:r w:rsidR="00C52F4A" w:rsidRPr="00605EB6">
        <w:t>ai plus que votre consentement à obtenir</w:t>
      </w:r>
      <w:r w:rsidR="00C474C1">
        <w:t>.</w:t>
      </w:r>
    </w:p>
    <w:p w14:paraId="6EE9D939" w14:textId="77777777" w:rsidR="00C474C1" w:rsidRDefault="00C52F4A" w:rsidP="00C52F4A">
      <w:r w:rsidRPr="00605EB6">
        <w:t>La jeune fille regarda autour d</w:t>
      </w:r>
      <w:r w:rsidR="00C474C1">
        <w:t>’</w:t>
      </w:r>
      <w:r w:rsidRPr="00605EB6">
        <w:t>elle avec effarement</w:t>
      </w:r>
      <w:r w:rsidR="00C474C1">
        <w:t>.</w:t>
      </w:r>
    </w:p>
    <w:p w14:paraId="430DA4E5" w14:textId="440D8F1C" w:rsidR="00C474C1" w:rsidRDefault="0094609C" w:rsidP="00C52F4A">
      <w:r>
        <w:t>— </w:t>
      </w:r>
      <w:r w:rsidR="00C52F4A" w:rsidRPr="00605EB6">
        <w:t>Oh</w:t>
      </w:r>
      <w:r w:rsidR="00C474C1">
        <w:t xml:space="preserve"> ! </w:t>
      </w:r>
      <w:r w:rsidR="00C52F4A" w:rsidRPr="00605EB6">
        <w:t>oh</w:t>
      </w:r>
      <w:r w:rsidR="00C474C1">
        <w:t xml:space="preserve"> ! </w:t>
      </w:r>
      <w:r w:rsidR="00C52F4A" w:rsidRPr="00605EB6">
        <w:t>fit-elle</w:t>
      </w:r>
      <w:r w:rsidR="00C474C1">
        <w:t xml:space="preserve">, </w:t>
      </w:r>
      <w:r w:rsidR="00C52F4A" w:rsidRPr="00605EB6">
        <w:t>en voilant son visage de ses mains</w:t>
      </w:r>
      <w:r w:rsidR="00C474C1">
        <w:t>.</w:t>
      </w:r>
    </w:p>
    <w:p w14:paraId="1136B23E" w14:textId="174DC9A6" w:rsidR="00C474C1" w:rsidRDefault="0094609C" w:rsidP="00C52F4A">
      <w:r>
        <w:t>— </w:t>
      </w:r>
      <w:r w:rsidR="00C52F4A" w:rsidRPr="00605EB6">
        <w:t>Eh bien</w:t>
      </w:r>
      <w:r w:rsidR="00C474C1">
        <w:t xml:space="preserve">, </w:t>
      </w:r>
      <w:r w:rsidR="00C52F4A" w:rsidRPr="00605EB6">
        <w:t>mademoiselle</w:t>
      </w:r>
      <w:r w:rsidR="00C474C1">
        <w:t xml:space="preserve"> ? </w:t>
      </w:r>
      <w:r w:rsidR="00C52F4A" w:rsidRPr="00605EB6">
        <w:t xml:space="preserve">interrogea </w:t>
      </w:r>
      <w:r w:rsidR="00C474C1">
        <w:t>M. </w:t>
      </w:r>
      <w:r w:rsidR="00C52F4A" w:rsidRPr="00605EB6">
        <w:t>Lagarde</w:t>
      </w:r>
      <w:r w:rsidR="00C474C1">
        <w:t>.</w:t>
      </w:r>
    </w:p>
    <w:p w14:paraId="6AA0C815" w14:textId="3CDE7989" w:rsidR="00C474C1" w:rsidRDefault="0094609C" w:rsidP="00C52F4A">
      <w:r>
        <w:t>— </w:t>
      </w:r>
      <w:r w:rsidR="00C52F4A" w:rsidRPr="00605EB6">
        <w:t>Ah</w:t>
      </w:r>
      <w:r w:rsidR="00C474C1">
        <w:t xml:space="preserve"> ! </w:t>
      </w:r>
      <w:r w:rsidR="00C52F4A" w:rsidRPr="00605EB6">
        <w:t>monsieur</w:t>
      </w:r>
      <w:r w:rsidR="00C474C1">
        <w:t> !</w:t>
      </w:r>
    </w:p>
    <w:p w14:paraId="75E0DEEA" w14:textId="39DAC54C" w:rsidR="00C474C1" w:rsidRDefault="0094609C" w:rsidP="00C52F4A">
      <w:r>
        <w:t>— </w:t>
      </w:r>
      <w:r w:rsidR="00C52F4A" w:rsidRPr="00605EB6">
        <w:t>Vous seule pouvez le sauver</w:t>
      </w:r>
      <w:r w:rsidR="00C474C1">
        <w:t> !</w:t>
      </w:r>
    </w:p>
    <w:p w14:paraId="5123A8C3" w14:textId="73AF0BCC" w:rsidR="00C474C1" w:rsidRDefault="0094609C" w:rsidP="00C52F4A">
      <w:r>
        <w:t>— </w:t>
      </w:r>
      <w:r w:rsidR="00C52F4A" w:rsidRPr="00605EB6">
        <w:t>Je ferai ce que ma mère voudra</w:t>
      </w:r>
      <w:r w:rsidR="00C474C1">
        <w:t xml:space="preserve">, </w:t>
      </w:r>
      <w:r w:rsidR="00C52F4A" w:rsidRPr="00605EB6">
        <w:t>répondit-elle d</w:t>
      </w:r>
      <w:r w:rsidR="00C474C1">
        <w:t>’</w:t>
      </w:r>
      <w:r w:rsidR="00C52F4A" w:rsidRPr="00605EB6">
        <w:t>une voix oppressée</w:t>
      </w:r>
      <w:r w:rsidR="00C474C1">
        <w:t>.</w:t>
      </w:r>
    </w:p>
    <w:p w14:paraId="171CC2A7" w14:textId="77777777" w:rsidR="00C474C1" w:rsidRDefault="00C52F4A" w:rsidP="00C52F4A">
      <w:r w:rsidRPr="00605EB6">
        <w:t>Et ses larmes</w:t>
      </w:r>
      <w:r w:rsidR="00C474C1">
        <w:t xml:space="preserve">, </w:t>
      </w:r>
      <w:r w:rsidRPr="00605EB6">
        <w:t>trop longtemps contenues</w:t>
      </w:r>
      <w:r w:rsidR="00C474C1">
        <w:t xml:space="preserve">, </w:t>
      </w:r>
      <w:r w:rsidRPr="00605EB6">
        <w:t>coulèrent en abondance</w:t>
      </w:r>
      <w:r w:rsidR="00C474C1">
        <w:t>.</w:t>
      </w:r>
    </w:p>
    <w:p w14:paraId="34952E8C" w14:textId="5CC74746" w:rsidR="00C474C1" w:rsidRDefault="00C474C1" w:rsidP="00C52F4A">
      <w:r>
        <w:t>M. </w:t>
      </w:r>
      <w:r w:rsidR="00C52F4A" w:rsidRPr="00605EB6">
        <w:t>Lagarde l</w:t>
      </w:r>
      <w:r>
        <w:t>’</w:t>
      </w:r>
      <w:r w:rsidR="00C52F4A" w:rsidRPr="00605EB6">
        <w:t>enveloppa de son regard plein de tendresse</w:t>
      </w:r>
      <w:r>
        <w:t>.</w:t>
      </w:r>
    </w:p>
    <w:p w14:paraId="39ECA79B" w14:textId="334D5CA9" w:rsidR="00C474C1" w:rsidRDefault="0094609C" w:rsidP="00C52F4A">
      <w:r>
        <w:lastRenderedPageBreak/>
        <w:t>— </w:t>
      </w:r>
      <w:r w:rsidR="00C52F4A" w:rsidRPr="00605EB6">
        <w:t>Pauvre enfant</w:t>
      </w:r>
      <w:r w:rsidR="00C474C1">
        <w:t xml:space="preserve"> ! </w:t>
      </w:r>
      <w:r w:rsidR="00C52F4A" w:rsidRPr="00605EB6">
        <w:t>murmura-t-il</w:t>
      </w:r>
      <w:r w:rsidR="00C474C1">
        <w:t>.</w:t>
      </w:r>
    </w:p>
    <w:p w14:paraId="1BC197AE" w14:textId="77777777" w:rsidR="00C474C1" w:rsidRDefault="00C52F4A" w:rsidP="00C52F4A">
      <w:r w:rsidRPr="00605EB6">
        <w:t>Il lui prit la main</w:t>
      </w:r>
      <w:r w:rsidR="00C474C1">
        <w:t xml:space="preserve">, </w:t>
      </w:r>
      <w:r w:rsidRPr="00605EB6">
        <w:t>la serra doucement et d</w:t>
      </w:r>
      <w:r w:rsidR="00C474C1">
        <w:t>’</w:t>
      </w:r>
      <w:r w:rsidRPr="00605EB6">
        <w:t>une voix douce et caressante</w:t>
      </w:r>
      <w:r w:rsidR="00C474C1">
        <w:t> :</w:t>
      </w:r>
    </w:p>
    <w:p w14:paraId="1BB0FC60" w14:textId="2829688D" w:rsidR="00C474C1" w:rsidRDefault="0094609C" w:rsidP="00C52F4A">
      <w:r>
        <w:t>— </w:t>
      </w:r>
      <w:r w:rsidR="00C52F4A" w:rsidRPr="00605EB6">
        <w:t>Vous êtes un ange</w:t>
      </w:r>
      <w:r w:rsidR="00C474C1">
        <w:t xml:space="preserve">, </w:t>
      </w:r>
      <w:r w:rsidR="00C52F4A" w:rsidRPr="00605EB6">
        <w:t>lui dit-il</w:t>
      </w:r>
      <w:r w:rsidR="00C474C1">
        <w:t xml:space="preserve"> ; </w:t>
      </w:r>
      <w:r w:rsidR="00C52F4A" w:rsidRPr="00605EB6">
        <w:t>je sais ce que vous coûtera ce que vous allez faire</w:t>
      </w:r>
      <w:r w:rsidR="00C474C1">
        <w:t xml:space="preserve"> ; </w:t>
      </w:r>
      <w:r w:rsidR="00C52F4A" w:rsidRPr="00605EB6">
        <w:t>mais vous en serez récompensée</w:t>
      </w:r>
      <w:r w:rsidR="00C474C1">
        <w:t xml:space="preserve">, </w:t>
      </w:r>
      <w:r w:rsidR="00C52F4A" w:rsidRPr="00605EB6">
        <w:t>je vous le promets</w:t>
      </w:r>
      <w:r w:rsidR="00C474C1">
        <w:t> !</w:t>
      </w:r>
    </w:p>
    <w:p w14:paraId="6A10F07F" w14:textId="77777777" w:rsidR="00C474C1" w:rsidRDefault="00C52F4A" w:rsidP="00C52F4A">
      <w:r w:rsidRPr="00605EB6">
        <w:t>Elle le regarda avec une sorte de terreur</w:t>
      </w:r>
      <w:r w:rsidR="00C474C1">
        <w:t>.</w:t>
      </w:r>
    </w:p>
    <w:p w14:paraId="0D07CEB3" w14:textId="7DD84F2D" w:rsidR="00C474C1" w:rsidRDefault="0094609C" w:rsidP="00C52F4A">
      <w:r>
        <w:t>— </w:t>
      </w:r>
      <w:r w:rsidR="00C52F4A" w:rsidRPr="00605EB6">
        <w:t>Je suis votre ami</w:t>
      </w:r>
      <w:r w:rsidR="00C474C1">
        <w:t xml:space="preserve">, </w:t>
      </w:r>
      <w:r w:rsidR="00C52F4A" w:rsidRPr="00605EB6">
        <w:t>ajouta-t-il</w:t>
      </w:r>
      <w:r w:rsidR="004540F3">
        <w:t> ;</w:t>
      </w:r>
      <w:r w:rsidR="00C474C1">
        <w:t xml:space="preserve"> </w:t>
      </w:r>
      <w:r w:rsidR="00C52F4A" w:rsidRPr="00605EB6">
        <w:t>le croyez-vous</w:t>
      </w:r>
      <w:r w:rsidR="00C474C1">
        <w:t> ?</w:t>
      </w:r>
    </w:p>
    <w:p w14:paraId="0537E251" w14:textId="458EF6A8" w:rsidR="00C474C1" w:rsidRDefault="0094609C" w:rsidP="00C52F4A">
      <w:r>
        <w:t>— </w:t>
      </w:r>
      <w:r w:rsidR="00C52F4A" w:rsidRPr="00605EB6">
        <w:t>Oui</w:t>
      </w:r>
      <w:r w:rsidR="00C474C1">
        <w:t>.</w:t>
      </w:r>
    </w:p>
    <w:p w14:paraId="1C3D9962" w14:textId="529F54E7" w:rsidR="00C474C1" w:rsidRDefault="0094609C" w:rsidP="00C52F4A">
      <w:r>
        <w:t>— </w:t>
      </w:r>
      <w:r w:rsidR="00C52F4A" w:rsidRPr="00605EB6">
        <w:t>Eh bien</w:t>
      </w:r>
      <w:r w:rsidR="00C474C1">
        <w:t xml:space="preserve">, </w:t>
      </w:r>
      <w:r w:rsidR="00C52F4A" w:rsidRPr="00605EB6">
        <w:t>ayez confiance</w:t>
      </w:r>
      <w:r w:rsidR="00C474C1">
        <w:t xml:space="preserve"> ; </w:t>
      </w:r>
      <w:r w:rsidR="00C52F4A" w:rsidRPr="00605EB6">
        <w:t>votre tranquillité ne sera point troublée</w:t>
      </w:r>
      <w:r w:rsidR="00C474C1">
        <w:t xml:space="preserve">, </w:t>
      </w:r>
      <w:r w:rsidR="00C52F4A" w:rsidRPr="00605EB6">
        <w:t>je veille sur votre bonheur et celui de votre mère</w:t>
      </w:r>
      <w:r w:rsidR="00C474C1">
        <w:t xml:space="preserve">. </w:t>
      </w:r>
      <w:r w:rsidR="00C52F4A" w:rsidRPr="00605EB6">
        <w:t>Vous possédez un secret terrible</w:t>
      </w:r>
      <w:r w:rsidR="004540F3">
        <w:t> ;</w:t>
      </w:r>
      <w:r w:rsidR="00C474C1">
        <w:t xml:space="preserve"> </w:t>
      </w:r>
      <w:r w:rsidR="00C52F4A" w:rsidRPr="00605EB6">
        <w:t>qu</w:t>
      </w:r>
      <w:r w:rsidR="00C474C1">
        <w:t>’</w:t>
      </w:r>
      <w:r w:rsidR="00C52F4A" w:rsidRPr="00605EB6">
        <w:t>il reste à jamais enseveli au fond de votre pensée</w:t>
      </w:r>
      <w:r w:rsidR="00C474C1">
        <w:t xml:space="preserve">. </w:t>
      </w:r>
      <w:r w:rsidR="00C52F4A" w:rsidRPr="00605EB6">
        <w:t>Jean Loup</w:t>
      </w:r>
      <w:r w:rsidR="00C474C1">
        <w:t xml:space="preserve">, </w:t>
      </w:r>
      <w:r w:rsidR="00C52F4A" w:rsidRPr="00605EB6">
        <w:t>qui vous l</w:t>
      </w:r>
      <w:r w:rsidR="00C474C1">
        <w:t>’</w:t>
      </w:r>
      <w:r w:rsidR="00C52F4A" w:rsidRPr="00605EB6">
        <w:t>a révélé</w:t>
      </w:r>
      <w:r w:rsidR="00C474C1">
        <w:t xml:space="preserve">, </w:t>
      </w:r>
      <w:r w:rsidR="00C52F4A" w:rsidRPr="00605EB6">
        <w:t>reconnaissant de ce que vous aurez fait pour lui</w:t>
      </w:r>
      <w:r w:rsidR="00C474C1">
        <w:t xml:space="preserve">, </w:t>
      </w:r>
      <w:r w:rsidR="00C52F4A" w:rsidRPr="00605EB6">
        <w:t>Jean Loup le gardera</w:t>
      </w:r>
      <w:r w:rsidR="00C474C1">
        <w:t>.</w:t>
      </w:r>
    </w:p>
    <w:p w14:paraId="56CF71D8" w14:textId="59B4EE55" w:rsidR="00C474C1" w:rsidRDefault="0094609C" w:rsidP="00C52F4A">
      <w:r>
        <w:t>— </w:t>
      </w:r>
      <w:r w:rsidR="00C52F4A" w:rsidRPr="00605EB6">
        <w:t>Quoi</w:t>
      </w:r>
      <w:r w:rsidR="00C474C1">
        <w:t xml:space="preserve"> ! </w:t>
      </w:r>
      <w:r w:rsidR="00C52F4A" w:rsidRPr="00605EB6">
        <w:t>monsieur</w:t>
      </w:r>
      <w:r w:rsidR="00C474C1">
        <w:t xml:space="preserve">, </w:t>
      </w:r>
      <w:r w:rsidR="00C52F4A" w:rsidRPr="00605EB6">
        <w:t>vous savez</w:t>
      </w:r>
      <w:r w:rsidR="00C474C1">
        <w:t> ?…</w:t>
      </w:r>
    </w:p>
    <w:p w14:paraId="5070415F" w14:textId="56234D81" w:rsidR="00C474C1" w:rsidRDefault="0094609C" w:rsidP="00C52F4A">
      <w:r>
        <w:t>— </w:t>
      </w:r>
      <w:r w:rsidR="00C52F4A" w:rsidRPr="00605EB6">
        <w:t>Qu</w:t>
      </w:r>
      <w:r w:rsidR="00C474C1">
        <w:t>’</w:t>
      </w:r>
      <w:r w:rsidR="00C52F4A" w:rsidRPr="00605EB6">
        <w:t>importe</w:t>
      </w:r>
      <w:r w:rsidR="00C474C1">
        <w:t xml:space="preserve">, </w:t>
      </w:r>
      <w:r w:rsidR="00C52F4A" w:rsidRPr="00605EB6">
        <w:t>puisque c</w:t>
      </w:r>
      <w:r w:rsidR="00C474C1">
        <w:t>’</w:t>
      </w:r>
      <w:r w:rsidR="00C52F4A" w:rsidRPr="00605EB6">
        <w:t>est comme si je ne savais rien</w:t>
      </w:r>
      <w:r w:rsidR="00C474C1">
        <w:t xml:space="preserve">. </w:t>
      </w:r>
      <w:r w:rsidR="00C52F4A" w:rsidRPr="00605EB6">
        <w:t>Je vous l</w:t>
      </w:r>
      <w:r w:rsidR="00C474C1">
        <w:t>’</w:t>
      </w:r>
      <w:r w:rsidR="00C52F4A" w:rsidRPr="00605EB6">
        <w:t>ai dit et je vous le répète</w:t>
      </w:r>
      <w:r w:rsidR="00C474C1">
        <w:t xml:space="preserve"> : </w:t>
      </w:r>
      <w:r w:rsidR="00C52F4A" w:rsidRPr="00605EB6">
        <w:t>rien n</w:t>
      </w:r>
      <w:r w:rsidR="00C474C1">
        <w:t>’</w:t>
      </w:r>
      <w:r w:rsidR="00C52F4A" w:rsidRPr="00605EB6">
        <w:t>arrive en ce monde sans la permission de Dieu</w:t>
      </w:r>
      <w:r w:rsidR="00C474C1">
        <w:t xml:space="preserve">. </w:t>
      </w:r>
      <w:r w:rsidR="00C52F4A" w:rsidRPr="00605EB6">
        <w:t>Si Dieu vous a mise un jour en danger de mort</w:t>
      </w:r>
      <w:r w:rsidR="00C474C1">
        <w:t xml:space="preserve">, </w:t>
      </w:r>
      <w:r w:rsidR="00C52F4A" w:rsidRPr="00605EB6">
        <w:t>c</w:t>
      </w:r>
      <w:r w:rsidR="00C474C1">
        <w:t>’</w:t>
      </w:r>
      <w:r w:rsidR="00C52F4A" w:rsidRPr="00605EB6">
        <w:t>est qu</w:t>
      </w:r>
      <w:r w:rsidR="00C474C1">
        <w:t>’</w:t>
      </w:r>
      <w:r w:rsidR="00C52F4A" w:rsidRPr="00605EB6">
        <w:t>il a voulu que vous fussiez sauvée par Jean Loup</w:t>
      </w:r>
      <w:r w:rsidR="00C474C1">
        <w:t xml:space="preserve">. </w:t>
      </w:r>
      <w:r w:rsidR="00C52F4A" w:rsidRPr="00605EB6">
        <w:t>Déjà</w:t>
      </w:r>
      <w:r w:rsidR="00C474C1">
        <w:t xml:space="preserve">, </w:t>
      </w:r>
      <w:r w:rsidR="00C52F4A" w:rsidRPr="00605EB6">
        <w:t>croyez-le</w:t>
      </w:r>
      <w:r w:rsidR="00C474C1">
        <w:t xml:space="preserve">, </w:t>
      </w:r>
      <w:r w:rsidR="00C52F4A" w:rsidRPr="00605EB6">
        <w:t>vous étiez désignée pour la mission que vous allez remplir</w:t>
      </w:r>
      <w:r w:rsidR="00C474C1">
        <w:t xml:space="preserve">. </w:t>
      </w:r>
      <w:r w:rsidR="00C52F4A" w:rsidRPr="00605EB6">
        <w:t>Encore une fois</w:t>
      </w:r>
      <w:r w:rsidR="00C474C1">
        <w:t xml:space="preserve">, </w:t>
      </w:r>
      <w:r w:rsidR="00C52F4A" w:rsidRPr="00605EB6">
        <w:t>mademoiselle</w:t>
      </w:r>
      <w:r w:rsidR="00C474C1">
        <w:t xml:space="preserve">, </w:t>
      </w:r>
      <w:r w:rsidR="00C52F4A" w:rsidRPr="00605EB6">
        <w:t>ayez confiance</w:t>
      </w:r>
      <w:r w:rsidR="00C474C1">
        <w:t xml:space="preserve">, </w:t>
      </w:r>
      <w:r w:rsidR="00C52F4A" w:rsidRPr="00605EB6">
        <w:t>et attendez avec calme</w:t>
      </w:r>
      <w:r w:rsidR="00C474C1">
        <w:t xml:space="preserve">, </w:t>
      </w:r>
      <w:r w:rsidR="00C52F4A" w:rsidRPr="00605EB6">
        <w:t>le cœur plein d</w:t>
      </w:r>
      <w:r w:rsidR="00C474C1">
        <w:t>’</w:t>
      </w:r>
      <w:r w:rsidR="00C52F4A" w:rsidRPr="00605EB6">
        <w:t>espoir</w:t>
      </w:r>
      <w:r w:rsidR="00C474C1">
        <w:t xml:space="preserve">, </w:t>
      </w:r>
      <w:r w:rsidR="00C52F4A" w:rsidRPr="00605EB6">
        <w:t>ce que l</w:t>
      </w:r>
      <w:r w:rsidR="00C474C1">
        <w:t>’</w:t>
      </w:r>
      <w:r w:rsidR="00C52F4A" w:rsidRPr="00605EB6">
        <w:t>avenir inconnu vous réserve</w:t>
      </w:r>
      <w:r w:rsidR="00C474C1">
        <w:t>.</w:t>
      </w:r>
    </w:p>
    <w:p w14:paraId="020481F9" w14:textId="77777777" w:rsidR="00C474C1" w:rsidRDefault="00C52F4A" w:rsidP="00C52F4A">
      <w:r w:rsidRPr="00605EB6">
        <w:t>À ce moment</w:t>
      </w:r>
      <w:r w:rsidR="00C474C1">
        <w:t xml:space="preserve">, </w:t>
      </w:r>
      <w:r w:rsidRPr="00605EB6">
        <w:t>on entendit le bruit des pas d</w:t>
      </w:r>
      <w:r w:rsidR="00C474C1">
        <w:t>’</w:t>
      </w:r>
      <w:r w:rsidRPr="00605EB6">
        <w:t>un cheval</w:t>
      </w:r>
      <w:r w:rsidR="00C474C1">
        <w:t xml:space="preserve">, </w:t>
      </w:r>
      <w:r w:rsidRPr="00605EB6">
        <w:t>trottant dans l</w:t>
      </w:r>
      <w:r w:rsidR="00C474C1">
        <w:t>’</w:t>
      </w:r>
      <w:r w:rsidRPr="00605EB6">
        <w:t>avenue du château</w:t>
      </w:r>
      <w:r w:rsidR="00C474C1">
        <w:t>.</w:t>
      </w:r>
    </w:p>
    <w:p w14:paraId="0FDC0AC7" w14:textId="5A12C619" w:rsidR="00C474C1" w:rsidRDefault="00C474C1" w:rsidP="00C52F4A">
      <w:r>
        <w:t>M. </w:t>
      </w:r>
      <w:r w:rsidR="00C52F4A" w:rsidRPr="00605EB6">
        <w:t>Lagarde se leva</w:t>
      </w:r>
      <w:r>
        <w:t>.</w:t>
      </w:r>
    </w:p>
    <w:p w14:paraId="2929959A" w14:textId="625F4900" w:rsidR="00C474C1" w:rsidRDefault="0094609C" w:rsidP="00C52F4A">
      <w:r>
        <w:lastRenderedPageBreak/>
        <w:t>— </w:t>
      </w:r>
      <w:r w:rsidR="00C52F4A" w:rsidRPr="00605EB6">
        <w:t>Au revoir</w:t>
      </w:r>
      <w:r w:rsidR="00C474C1">
        <w:t xml:space="preserve">, </w:t>
      </w:r>
      <w:r w:rsidR="00C52F4A" w:rsidRPr="00605EB6">
        <w:t>mademoiselle</w:t>
      </w:r>
      <w:r w:rsidR="00C474C1">
        <w:t xml:space="preserve">, </w:t>
      </w:r>
      <w:r w:rsidR="00C52F4A" w:rsidRPr="00605EB6">
        <w:t>et à bientôt</w:t>
      </w:r>
      <w:r w:rsidR="00C474C1">
        <w:t xml:space="preserve">, ! </w:t>
      </w:r>
      <w:r w:rsidR="00C52F4A" w:rsidRPr="00605EB6">
        <w:t>dit-il</w:t>
      </w:r>
      <w:r w:rsidR="00C474C1">
        <w:t>.</w:t>
      </w:r>
    </w:p>
    <w:p w14:paraId="7AE2CC16" w14:textId="77777777" w:rsidR="00C474C1" w:rsidRDefault="00C52F4A" w:rsidP="00C52F4A">
      <w:r w:rsidRPr="00605EB6">
        <w:t>Il salua respectueusement la jeune fille et sortit du salon</w:t>
      </w:r>
      <w:r w:rsidR="00C474C1">
        <w:t>.</w:t>
      </w:r>
    </w:p>
    <w:p w14:paraId="7C777203" w14:textId="3A30A9AD" w:rsidR="00C474C1" w:rsidRDefault="00C52F4A" w:rsidP="00C52F4A">
      <w:r w:rsidRPr="00605EB6">
        <w:t>Il arriva sur la terrasse</w:t>
      </w:r>
      <w:r w:rsidR="00C474C1">
        <w:t xml:space="preserve">, </w:t>
      </w:r>
      <w:r w:rsidRPr="00605EB6">
        <w:t>où attendait la baronne</w:t>
      </w:r>
      <w:r w:rsidR="00C474C1">
        <w:t xml:space="preserve">, </w:t>
      </w:r>
      <w:r w:rsidRPr="00605EB6">
        <w:t>comme Raoul mettait pied à terre</w:t>
      </w:r>
      <w:r w:rsidR="00C474C1">
        <w:t xml:space="preserve">. </w:t>
      </w:r>
      <w:r w:rsidRPr="00605EB6">
        <w:t>Le jeune homme</w:t>
      </w:r>
      <w:r w:rsidR="00C474C1">
        <w:t xml:space="preserve">, </w:t>
      </w:r>
      <w:r w:rsidRPr="00605EB6">
        <w:t>ayant confié le cheval à un domestique</w:t>
      </w:r>
      <w:r w:rsidR="00C474C1">
        <w:t xml:space="preserve">, </w:t>
      </w:r>
      <w:r w:rsidRPr="00605EB6">
        <w:t>s</w:t>
      </w:r>
      <w:r w:rsidR="00C474C1">
        <w:t>’</w:t>
      </w:r>
      <w:r w:rsidRPr="00605EB6">
        <w:t>avança vers sa mère avec empressement</w:t>
      </w:r>
      <w:r w:rsidR="00C474C1">
        <w:t xml:space="preserve">. </w:t>
      </w:r>
      <w:r w:rsidRPr="00605EB6">
        <w:t>Ils échangèrent quelques paroles</w:t>
      </w:r>
      <w:r w:rsidR="00C474C1">
        <w:t xml:space="preserve">. </w:t>
      </w:r>
      <w:r w:rsidRPr="00605EB6">
        <w:t>Pour ne point les gêner</w:t>
      </w:r>
      <w:r w:rsidR="00C474C1">
        <w:t>, M. </w:t>
      </w:r>
      <w:r w:rsidRPr="00605EB6">
        <w:t>Lagarde voulut s</w:t>
      </w:r>
      <w:r w:rsidR="00C474C1">
        <w:t>’</w:t>
      </w:r>
      <w:r w:rsidRPr="00605EB6">
        <w:t>éloigner</w:t>
      </w:r>
      <w:r w:rsidR="00C474C1">
        <w:t xml:space="preserve"> ; </w:t>
      </w:r>
      <w:r w:rsidRPr="00605EB6">
        <w:t>mais la baronne l</w:t>
      </w:r>
      <w:r w:rsidR="00C474C1">
        <w:t>’</w:t>
      </w:r>
      <w:r w:rsidRPr="00605EB6">
        <w:t>aperçut et l</w:t>
      </w:r>
      <w:r w:rsidR="00C474C1">
        <w:t>’</w:t>
      </w:r>
      <w:r w:rsidRPr="00605EB6">
        <w:t>arrêta par ces mots</w:t>
      </w:r>
      <w:r w:rsidR="00C474C1">
        <w:t> :</w:t>
      </w:r>
    </w:p>
    <w:p w14:paraId="65E26DD9" w14:textId="648F4698" w:rsidR="00C474C1" w:rsidRDefault="0094609C" w:rsidP="00C52F4A">
      <w:r>
        <w:t>— </w:t>
      </w:r>
      <w:r w:rsidR="00C52F4A" w:rsidRPr="00605EB6">
        <w:t>Mon fils</w:t>
      </w:r>
      <w:r w:rsidR="00C474C1">
        <w:t xml:space="preserve">, </w:t>
      </w:r>
      <w:r w:rsidR="00C52F4A" w:rsidRPr="00605EB6">
        <w:t>monsieur</w:t>
      </w:r>
      <w:r w:rsidR="00C474C1">
        <w:t xml:space="preserve">, </w:t>
      </w:r>
      <w:r w:rsidR="00C52F4A" w:rsidRPr="00605EB6">
        <w:t>que j</w:t>
      </w:r>
      <w:r w:rsidR="00C474C1">
        <w:t>’</w:t>
      </w:r>
      <w:r w:rsidR="00C52F4A" w:rsidRPr="00605EB6">
        <w:t>ai l</w:t>
      </w:r>
      <w:r w:rsidR="00C474C1">
        <w:t>’</w:t>
      </w:r>
      <w:r w:rsidR="00C52F4A" w:rsidRPr="00605EB6">
        <w:t>honneur de vous présenter</w:t>
      </w:r>
      <w:r w:rsidR="00C474C1">
        <w:t>.</w:t>
      </w:r>
    </w:p>
    <w:p w14:paraId="37CFB9DE" w14:textId="6DB78F50" w:rsidR="00C474C1" w:rsidRDefault="00C474C1" w:rsidP="00C52F4A">
      <w:r>
        <w:t>M. </w:t>
      </w:r>
      <w:r w:rsidR="00C52F4A" w:rsidRPr="00605EB6">
        <w:t>Lagarde s</w:t>
      </w:r>
      <w:r>
        <w:t>’</w:t>
      </w:r>
      <w:r w:rsidR="00C52F4A" w:rsidRPr="00605EB6">
        <w:t>approcha</w:t>
      </w:r>
      <w:r>
        <w:t xml:space="preserve">, </w:t>
      </w:r>
      <w:r w:rsidR="00C52F4A" w:rsidRPr="00605EB6">
        <w:t>en rendant à Raoul son salut</w:t>
      </w:r>
      <w:r>
        <w:t>.</w:t>
      </w:r>
    </w:p>
    <w:p w14:paraId="048F3BCA" w14:textId="38292C11" w:rsidR="00C474C1" w:rsidRDefault="0094609C" w:rsidP="00C52F4A">
      <w:r>
        <w:t>— </w:t>
      </w:r>
      <w:r w:rsidR="00C52F4A" w:rsidRPr="00605EB6">
        <w:t>Eh bien</w:t>
      </w:r>
      <w:r w:rsidR="00C474C1">
        <w:t xml:space="preserve">, </w:t>
      </w:r>
      <w:r w:rsidR="00C52F4A" w:rsidRPr="00605EB6">
        <w:t>monsieur</w:t>
      </w:r>
      <w:r w:rsidR="00C474C1">
        <w:t xml:space="preserve"> ? </w:t>
      </w:r>
      <w:r w:rsidR="00C52F4A" w:rsidRPr="00605EB6">
        <w:t xml:space="preserve">lui demanda tout bas </w:t>
      </w:r>
      <w:r w:rsidR="009A0CB4" w:rsidRPr="009A0CB4">
        <w:t>M</w:t>
      </w:r>
      <w:r w:rsidR="009A0CB4" w:rsidRPr="009A0CB4">
        <w:rPr>
          <w:vertAlign w:val="superscript"/>
        </w:rPr>
        <w:t>me</w:t>
      </w:r>
      <w:r w:rsidR="00C474C1">
        <w:t> de </w:t>
      </w:r>
      <w:r w:rsidR="00C52F4A" w:rsidRPr="00605EB6">
        <w:t>Simaise</w:t>
      </w:r>
      <w:r w:rsidR="00C474C1">
        <w:t>.</w:t>
      </w:r>
    </w:p>
    <w:p w14:paraId="326D56CB" w14:textId="0AA4849C" w:rsidR="00C474C1" w:rsidRDefault="0094609C" w:rsidP="00C52F4A">
      <w:r>
        <w:t>— </w:t>
      </w:r>
      <w:r w:rsidR="00C52F4A" w:rsidRPr="00605EB6">
        <w:t>Elle consent</w:t>
      </w:r>
      <w:r w:rsidR="00C474C1">
        <w:t xml:space="preserve">, </w:t>
      </w:r>
      <w:r w:rsidR="00C52F4A" w:rsidRPr="00605EB6">
        <w:t>répondit-il</w:t>
      </w:r>
      <w:r w:rsidR="00C474C1">
        <w:t xml:space="preserve">. </w:t>
      </w:r>
      <w:r w:rsidR="00C52F4A" w:rsidRPr="00605EB6">
        <w:t>Allez</w:t>
      </w:r>
      <w:r w:rsidR="00C474C1">
        <w:t xml:space="preserve">, </w:t>
      </w:r>
      <w:r w:rsidR="00C52F4A" w:rsidRPr="00605EB6">
        <w:t>madame la baronne</w:t>
      </w:r>
      <w:r w:rsidR="00C474C1">
        <w:t xml:space="preserve">, </w:t>
      </w:r>
      <w:r w:rsidR="00C52F4A" w:rsidRPr="00605EB6">
        <w:t>allez lui témoigner votre satisfaction</w:t>
      </w:r>
      <w:r w:rsidR="00C474C1">
        <w:t xml:space="preserve">. </w:t>
      </w:r>
      <w:r w:rsidR="00C52F4A" w:rsidRPr="00605EB6">
        <w:t>Pendant ce temps</w:t>
      </w:r>
      <w:r w:rsidR="00C474C1">
        <w:t xml:space="preserve">, </w:t>
      </w:r>
      <w:r w:rsidR="00C52F4A" w:rsidRPr="00605EB6">
        <w:t>je me permettrai de donner quelques conseils à votre fils</w:t>
      </w:r>
      <w:r w:rsidR="00C474C1">
        <w:t xml:space="preserve">. </w:t>
      </w:r>
      <w:r w:rsidR="00C52F4A" w:rsidRPr="00605EB6">
        <w:t>Vous me retrouverez ici</w:t>
      </w:r>
      <w:r w:rsidR="00C474C1">
        <w:t>.</w:t>
      </w:r>
    </w:p>
    <w:p w14:paraId="5F5ECF73" w14:textId="7952633E" w:rsidR="00C474C1" w:rsidRDefault="009A0CB4" w:rsidP="00C52F4A">
      <w:r w:rsidRPr="009A0CB4">
        <w:t>M</w:t>
      </w:r>
      <w:r w:rsidRPr="009A0CB4">
        <w:rPr>
          <w:vertAlign w:val="superscript"/>
        </w:rPr>
        <w:t>me</w:t>
      </w:r>
      <w:r w:rsidR="00C474C1">
        <w:t> de </w:t>
      </w:r>
      <w:r w:rsidR="00C52F4A" w:rsidRPr="00605EB6">
        <w:t>Simaise rentra</w:t>
      </w:r>
      <w:r w:rsidR="00C474C1">
        <w:t>.</w:t>
      </w:r>
    </w:p>
    <w:p w14:paraId="3E903A44" w14:textId="02ECB825" w:rsidR="00C474C1" w:rsidRDefault="00C474C1" w:rsidP="00C52F4A">
      <w:r>
        <w:t>M. </w:t>
      </w:r>
      <w:r w:rsidR="00C52F4A" w:rsidRPr="00605EB6">
        <w:t>Lagarde revint près du jeune homme et lui dit</w:t>
      </w:r>
      <w:r>
        <w:t> :</w:t>
      </w:r>
    </w:p>
    <w:p w14:paraId="40141AC3" w14:textId="21FB867E" w:rsidR="00C474C1" w:rsidRDefault="0094609C" w:rsidP="00C52F4A">
      <w:r>
        <w:t>— </w:t>
      </w:r>
      <w:r w:rsidR="00C52F4A" w:rsidRPr="00605EB6">
        <w:t>Monsieur Raoul</w:t>
      </w:r>
      <w:r w:rsidR="00C474C1">
        <w:t xml:space="preserve">, </w:t>
      </w:r>
      <w:r w:rsidR="00C52F4A" w:rsidRPr="00605EB6">
        <w:t>bien que vous ayez été élevé loin de votre mère et qu</w:t>
      </w:r>
      <w:r w:rsidR="00C474C1">
        <w:t>’</w:t>
      </w:r>
      <w:r w:rsidR="00C52F4A" w:rsidRPr="00605EB6">
        <w:t>elle vous ait vu très rarement</w:t>
      </w:r>
      <w:r w:rsidR="00C474C1">
        <w:t xml:space="preserve">, </w:t>
      </w:r>
      <w:r w:rsidR="00C52F4A" w:rsidRPr="00605EB6">
        <w:t>elle a pour vous une vive tendresse</w:t>
      </w:r>
      <w:r w:rsidR="00C474C1">
        <w:t xml:space="preserve">. </w:t>
      </w:r>
      <w:r w:rsidR="00C52F4A" w:rsidRPr="00605EB6">
        <w:t>Tout à l</w:t>
      </w:r>
      <w:r w:rsidR="00C474C1">
        <w:t>’</w:t>
      </w:r>
      <w:r w:rsidR="00C52F4A" w:rsidRPr="00605EB6">
        <w:t>heure elle me parlait de vous avec une émotion qui me montrait tout ce qu</w:t>
      </w:r>
      <w:r w:rsidR="00C474C1">
        <w:t>’</w:t>
      </w:r>
      <w:r w:rsidR="00C52F4A" w:rsidRPr="00605EB6">
        <w:t>il y a de noble</w:t>
      </w:r>
      <w:r w:rsidR="00C474C1">
        <w:t xml:space="preserve">, </w:t>
      </w:r>
      <w:r w:rsidR="00C52F4A" w:rsidRPr="00605EB6">
        <w:t>de fier et de grand dans son amour maternel</w:t>
      </w:r>
      <w:r w:rsidR="00C474C1">
        <w:t xml:space="preserve"> ; </w:t>
      </w:r>
      <w:r w:rsidR="00C52F4A" w:rsidRPr="00605EB6">
        <w:t>elle me disait combien elle était heureuse du changement qui s</w:t>
      </w:r>
      <w:r w:rsidR="00C474C1">
        <w:t>’</w:t>
      </w:r>
      <w:r w:rsidR="00C52F4A" w:rsidRPr="00605EB6">
        <w:t>est opéré en vous</w:t>
      </w:r>
      <w:r w:rsidR="00C474C1">
        <w:t>.</w:t>
      </w:r>
    </w:p>
    <w:p w14:paraId="42781704" w14:textId="77777777" w:rsidR="00C474C1" w:rsidRDefault="00C474C1" w:rsidP="00C52F4A">
      <w:r>
        <w:lastRenderedPageBreak/>
        <w:t>» </w:t>
      </w:r>
      <w:r w:rsidR="00C52F4A" w:rsidRPr="00605EB6">
        <w:t>Vous avez pris</w:t>
      </w:r>
      <w:r>
        <w:t xml:space="preserve">, </w:t>
      </w:r>
      <w:r w:rsidR="00C52F4A" w:rsidRPr="00605EB6">
        <w:t>m</w:t>
      </w:r>
      <w:r>
        <w:t>’</w:t>
      </w:r>
      <w:r w:rsidR="00C52F4A" w:rsidRPr="00605EB6">
        <w:t>a-t-elle dit</w:t>
      </w:r>
      <w:r>
        <w:t xml:space="preserve">, </w:t>
      </w:r>
      <w:r w:rsidR="00C52F4A" w:rsidRPr="00605EB6">
        <w:t>la sage et courageuse résolution de rompre complètement avec le passé</w:t>
      </w:r>
      <w:r>
        <w:t xml:space="preserve">. </w:t>
      </w:r>
      <w:r w:rsidR="00C52F4A" w:rsidRPr="00605EB6">
        <w:t>Tous ceux qui vous connaissent</w:t>
      </w:r>
      <w:r>
        <w:t xml:space="preserve">, </w:t>
      </w:r>
      <w:r w:rsidR="00C52F4A" w:rsidRPr="00605EB6">
        <w:t>qui vous portent intérêt ou qui vous aiment</w:t>
      </w:r>
      <w:r>
        <w:t xml:space="preserve">, </w:t>
      </w:r>
      <w:r w:rsidR="00C52F4A" w:rsidRPr="00605EB6">
        <w:t>vous féliciteront</w:t>
      </w:r>
      <w:r>
        <w:t xml:space="preserve">. </w:t>
      </w:r>
      <w:r w:rsidR="00C52F4A" w:rsidRPr="00605EB6">
        <w:t>Courage donc</w:t>
      </w:r>
      <w:r>
        <w:t>. !</w:t>
      </w:r>
    </w:p>
    <w:p w14:paraId="706BC3C0" w14:textId="77777777" w:rsidR="00C474C1" w:rsidRDefault="00C474C1" w:rsidP="00C52F4A">
      <w:r>
        <w:t>» </w:t>
      </w:r>
      <w:r w:rsidR="00C52F4A" w:rsidRPr="00605EB6">
        <w:t>Il faut que vous fassiez oublier ce qui s</w:t>
      </w:r>
      <w:r>
        <w:t>’</w:t>
      </w:r>
      <w:r w:rsidR="00C52F4A" w:rsidRPr="00605EB6">
        <w:t>est passé l</w:t>
      </w:r>
      <w:r>
        <w:t>’</w:t>
      </w:r>
      <w:r w:rsidR="00C52F4A" w:rsidRPr="00605EB6">
        <w:t>année dernière</w:t>
      </w:r>
      <w:r>
        <w:t xml:space="preserve">, </w:t>
      </w:r>
      <w:r w:rsidR="00C52F4A" w:rsidRPr="00605EB6">
        <w:t>au mois d</w:t>
      </w:r>
      <w:r>
        <w:t>’</w:t>
      </w:r>
      <w:r w:rsidR="00C52F4A" w:rsidRPr="00605EB6">
        <w:t>août</w:t>
      </w:r>
      <w:r>
        <w:t xml:space="preserve">, </w:t>
      </w:r>
      <w:r w:rsidR="00C52F4A" w:rsidRPr="00605EB6">
        <w:t>dans la maison du vieux capitaine Jacques Vaillant</w:t>
      </w:r>
      <w:r>
        <w:t>.</w:t>
      </w:r>
    </w:p>
    <w:p w14:paraId="7D4EAD09" w14:textId="77777777" w:rsidR="00C474C1" w:rsidRDefault="00C52F4A" w:rsidP="00C52F4A">
      <w:r w:rsidRPr="00605EB6">
        <w:t>Le jeune homme tressaillit et devint affreusement pâle</w:t>
      </w:r>
      <w:r w:rsidR="00C474C1">
        <w:t>.</w:t>
      </w:r>
    </w:p>
    <w:p w14:paraId="1D071253" w14:textId="7D20ADE5" w:rsidR="00C474C1" w:rsidRDefault="00C474C1" w:rsidP="00C52F4A">
      <w:r>
        <w:t>M. </w:t>
      </w:r>
      <w:r w:rsidR="00C52F4A" w:rsidRPr="00605EB6">
        <w:t>Lagarde continua</w:t>
      </w:r>
      <w:r>
        <w:t> :</w:t>
      </w:r>
    </w:p>
    <w:p w14:paraId="236EBBB3" w14:textId="019EAE56" w:rsidR="00C474C1" w:rsidRDefault="0094609C" w:rsidP="00C52F4A">
      <w:r>
        <w:t>— </w:t>
      </w:r>
      <w:r w:rsidR="00C52F4A" w:rsidRPr="00605EB6">
        <w:t>Ceux qui seraient sans pitié pour Raoul de Simaise</w:t>
      </w:r>
      <w:r w:rsidR="00C474C1">
        <w:t xml:space="preserve">, </w:t>
      </w:r>
      <w:r w:rsidR="00C52F4A" w:rsidRPr="00605EB6">
        <w:t>viveur et débauché</w:t>
      </w:r>
      <w:r w:rsidR="00C474C1">
        <w:t xml:space="preserve">, </w:t>
      </w:r>
      <w:r w:rsidR="00C52F4A" w:rsidRPr="00605EB6">
        <w:t>se trouveront désarmés devant Raoul de Simaise</w:t>
      </w:r>
      <w:r w:rsidR="00C474C1">
        <w:t xml:space="preserve">, </w:t>
      </w:r>
      <w:r w:rsidR="00C52F4A" w:rsidRPr="00605EB6">
        <w:t>ayant reconnu ses erreurs</w:t>
      </w:r>
      <w:r w:rsidR="00C474C1">
        <w:t xml:space="preserve">, </w:t>
      </w:r>
      <w:r w:rsidR="00C52F4A" w:rsidRPr="00605EB6">
        <w:t>ses fautes</w:t>
      </w:r>
      <w:r w:rsidR="00C474C1">
        <w:t xml:space="preserve">, </w:t>
      </w:r>
      <w:r w:rsidR="00C52F4A" w:rsidRPr="00605EB6">
        <w:t>et faisant tout pour se les faire pardonner</w:t>
      </w:r>
      <w:r w:rsidR="00C474C1">
        <w:t xml:space="preserve">. </w:t>
      </w:r>
      <w:r w:rsidR="00C52F4A" w:rsidRPr="00605EB6">
        <w:t>N</w:t>
      </w:r>
      <w:r w:rsidR="00C474C1">
        <w:t>’</w:t>
      </w:r>
      <w:r w:rsidR="00C52F4A" w:rsidRPr="00605EB6">
        <w:t>importe à quel prix</w:t>
      </w:r>
      <w:r w:rsidR="00C474C1">
        <w:t xml:space="preserve">, </w:t>
      </w:r>
      <w:r w:rsidR="00C52F4A" w:rsidRPr="00605EB6">
        <w:t>monsieur</w:t>
      </w:r>
      <w:r w:rsidR="00C474C1">
        <w:t xml:space="preserve">, </w:t>
      </w:r>
      <w:r w:rsidR="00C52F4A" w:rsidRPr="00605EB6">
        <w:t>il vous faut racheter le passé</w:t>
      </w:r>
      <w:r w:rsidR="00C474C1">
        <w:t xml:space="preserve">… </w:t>
      </w:r>
      <w:r w:rsidR="00C52F4A" w:rsidRPr="00605EB6">
        <w:t>Encore une fois</w:t>
      </w:r>
      <w:r w:rsidR="00C474C1">
        <w:t xml:space="preserve">, </w:t>
      </w:r>
      <w:r w:rsidR="00C52F4A" w:rsidRPr="00605EB6">
        <w:t>courage</w:t>
      </w:r>
      <w:r w:rsidR="00C474C1">
        <w:t xml:space="preserve"> ; </w:t>
      </w:r>
      <w:r w:rsidR="00C52F4A" w:rsidRPr="00605EB6">
        <w:t>votre mère et votre sœur vous protègent</w:t>
      </w:r>
      <w:r w:rsidR="00C474C1">
        <w:t>.</w:t>
      </w:r>
    </w:p>
    <w:p w14:paraId="709E6228" w14:textId="32601C76" w:rsidR="00C474C1" w:rsidRDefault="00C474C1" w:rsidP="00C52F4A">
      <w:r>
        <w:t>» </w:t>
      </w:r>
      <w:r w:rsidR="00C52F4A" w:rsidRPr="00605EB6">
        <w:t>Vous venez d</w:t>
      </w:r>
      <w:r>
        <w:t>’</w:t>
      </w:r>
      <w:r w:rsidR="00C52F4A" w:rsidRPr="00605EB6">
        <w:t>Haréville</w:t>
      </w:r>
      <w:r>
        <w:t xml:space="preserve">, </w:t>
      </w:r>
      <w:r w:rsidR="00C52F4A" w:rsidRPr="00605EB6">
        <w:t xml:space="preserve">vous avez vu </w:t>
      </w:r>
      <w:r>
        <w:t>M. de </w:t>
      </w:r>
      <w:r w:rsidR="00C52F4A" w:rsidRPr="00605EB6">
        <w:t>Violaine</w:t>
      </w:r>
      <w:r>
        <w:t xml:space="preserve">, </w:t>
      </w:r>
      <w:r w:rsidR="00C52F4A" w:rsidRPr="00605EB6">
        <w:t>vous l</w:t>
      </w:r>
      <w:r>
        <w:t>’</w:t>
      </w:r>
      <w:r w:rsidR="00C52F4A" w:rsidRPr="00605EB6">
        <w:t>avez consulté</w:t>
      </w:r>
      <w:r>
        <w:t xml:space="preserve"> ; </w:t>
      </w:r>
      <w:r w:rsidR="00C52F4A" w:rsidRPr="00605EB6">
        <w:t>ce vieil ami de votre mère a une grande expérience</w:t>
      </w:r>
      <w:r w:rsidR="004540F3">
        <w:t> ;</w:t>
      </w:r>
      <w:r>
        <w:t xml:space="preserve"> </w:t>
      </w:r>
      <w:r w:rsidR="00C52F4A" w:rsidRPr="00605EB6">
        <w:t>êtes-vous satisfait des conseils qu</w:t>
      </w:r>
      <w:r>
        <w:t>’</w:t>
      </w:r>
      <w:r w:rsidR="00C52F4A" w:rsidRPr="00605EB6">
        <w:t>il vous a donnés</w:t>
      </w:r>
      <w:r>
        <w:t> ?</w:t>
      </w:r>
    </w:p>
    <w:p w14:paraId="3B24D9DF" w14:textId="7FF2276D" w:rsidR="00C474C1" w:rsidRDefault="0094609C" w:rsidP="00C52F4A">
      <w:r>
        <w:t>— </w:t>
      </w:r>
      <w:r w:rsidR="00C52F4A" w:rsidRPr="00605EB6">
        <w:t>J</w:t>
      </w:r>
      <w:r w:rsidR="00C474C1">
        <w:t>’</w:t>
      </w:r>
      <w:r w:rsidR="00C52F4A" w:rsidRPr="00605EB6">
        <w:t xml:space="preserve">ai fait part à </w:t>
      </w:r>
      <w:r w:rsidR="00C474C1">
        <w:t>M. de </w:t>
      </w:r>
      <w:r w:rsidR="00C52F4A" w:rsidRPr="00605EB6">
        <w:t>Violaine d</w:t>
      </w:r>
      <w:r w:rsidR="00C474C1">
        <w:t>’</w:t>
      </w:r>
      <w:r w:rsidR="00C52F4A" w:rsidRPr="00605EB6">
        <w:t>un projet dont je n</w:t>
      </w:r>
      <w:r w:rsidR="00C474C1">
        <w:t>’</w:t>
      </w:r>
      <w:r w:rsidR="00C52F4A" w:rsidRPr="00605EB6">
        <w:t>avais pas cru devoir parler à ma mère</w:t>
      </w:r>
      <w:r w:rsidR="00C474C1">
        <w:t xml:space="preserve">, </w:t>
      </w:r>
      <w:r w:rsidR="00C52F4A" w:rsidRPr="00605EB6">
        <w:t>et il l</w:t>
      </w:r>
      <w:r w:rsidR="00C474C1">
        <w:t>’</w:t>
      </w:r>
      <w:r w:rsidR="00C52F4A" w:rsidRPr="00605EB6">
        <w:t>a approuvé</w:t>
      </w:r>
      <w:r w:rsidR="00C474C1">
        <w:t>.</w:t>
      </w:r>
    </w:p>
    <w:p w14:paraId="6126D52C" w14:textId="212F8EBF" w:rsidR="00C474C1" w:rsidRDefault="0094609C" w:rsidP="00C52F4A">
      <w:r>
        <w:t>— </w:t>
      </w:r>
      <w:r w:rsidR="00C52F4A" w:rsidRPr="00605EB6">
        <w:t>Ah</w:t>
      </w:r>
      <w:r w:rsidR="00C474C1">
        <w:t xml:space="preserve"> ! </w:t>
      </w:r>
      <w:r w:rsidR="00C52F4A" w:rsidRPr="00605EB6">
        <w:t>quel est ce projet</w:t>
      </w:r>
      <w:r w:rsidR="00C474C1">
        <w:t> ?</w:t>
      </w:r>
    </w:p>
    <w:p w14:paraId="338F8581" w14:textId="39C53E39" w:rsidR="00C474C1" w:rsidRDefault="0094609C" w:rsidP="00C52F4A">
      <w:r>
        <w:t>— </w:t>
      </w:r>
      <w:r w:rsidR="00C52F4A" w:rsidRPr="00605EB6">
        <w:t>Je sens</w:t>
      </w:r>
      <w:r w:rsidR="00C474C1">
        <w:t xml:space="preserve">, </w:t>
      </w:r>
      <w:r w:rsidR="00C52F4A" w:rsidRPr="00605EB6">
        <w:t>monsieur</w:t>
      </w:r>
      <w:r w:rsidR="00C474C1">
        <w:t xml:space="preserve">, </w:t>
      </w:r>
      <w:r w:rsidR="00C52F4A" w:rsidRPr="00605EB6">
        <w:t>qu</w:t>
      </w:r>
      <w:r w:rsidR="00C474C1">
        <w:t>’</w:t>
      </w:r>
      <w:r w:rsidR="00C52F4A" w:rsidRPr="00605EB6">
        <w:t>il faut que je m</w:t>
      </w:r>
      <w:r w:rsidR="00C474C1">
        <w:t>’</w:t>
      </w:r>
      <w:r w:rsidR="00C52F4A" w:rsidRPr="00605EB6">
        <w:t>éloigne de Paris</w:t>
      </w:r>
      <w:r w:rsidR="00C474C1">
        <w:t>.</w:t>
      </w:r>
    </w:p>
    <w:p w14:paraId="66C9A25D" w14:textId="5926C844" w:rsidR="00C474C1" w:rsidRDefault="0094609C" w:rsidP="00C52F4A">
      <w:r>
        <w:t>— </w:t>
      </w:r>
      <w:r w:rsidR="00C52F4A" w:rsidRPr="00605EB6">
        <w:t>Oui</w:t>
      </w:r>
      <w:r w:rsidR="00C474C1">
        <w:t xml:space="preserve">, </w:t>
      </w:r>
      <w:r w:rsidR="00C52F4A" w:rsidRPr="00605EB6">
        <w:t>c</w:t>
      </w:r>
      <w:r w:rsidR="00C474C1">
        <w:t>’</w:t>
      </w:r>
      <w:r w:rsidR="00C52F4A" w:rsidRPr="00605EB6">
        <w:t>est nécessaire</w:t>
      </w:r>
      <w:r w:rsidR="00C474C1">
        <w:t>.</w:t>
      </w:r>
    </w:p>
    <w:p w14:paraId="61882A48" w14:textId="3930D7FC" w:rsidR="00C474C1" w:rsidRDefault="0094609C" w:rsidP="00C52F4A">
      <w:r>
        <w:t>— </w:t>
      </w:r>
      <w:r w:rsidR="00C52F4A" w:rsidRPr="00605EB6">
        <w:t>Et même que je quitte la France</w:t>
      </w:r>
      <w:r w:rsidR="00C474C1">
        <w:t>.</w:t>
      </w:r>
    </w:p>
    <w:p w14:paraId="66285655" w14:textId="5E4DE63B" w:rsidR="00C474C1" w:rsidRDefault="0094609C" w:rsidP="00C52F4A">
      <w:r>
        <w:t>— </w:t>
      </w:r>
      <w:r w:rsidR="00C52F4A" w:rsidRPr="00605EB6">
        <w:t>Eh bien</w:t>
      </w:r>
      <w:r w:rsidR="00C474C1">
        <w:t> ?</w:t>
      </w:r>
    </w:p>
    <w:p w14:paraId="69DB263E" w14:textId="54E53331" w:rsidR="00C474C1" w:rsidRDefault="0094609C" w:rsidP="00C52F4A">
      <w:r>
        <w:lastRenderedPageBreak/>
        <w:t>— </w:t>
      </w:r>
      <w:r w:rsidR="00C52F4A" w:rsidRPr="00605EB6">
        <w:t>Eh bien</w:t>
      </w:r>
      <w:r w:rsidR="00C474C1">
        <w:t xml:space="preserve">, </w:t>
      </w:r>
      <w:r w:rsidR="00C52F4A" w:rsidRPr="00605EB6">
        <w:t>monsieur</w:t>
      </w:r>
      <w:r w:rsidR="00C474C1">
        <w:t xml:space="preserve">, </w:t>
      </w:r>
      <w:r w:rsidR="00C52F4A" w:rsidRPr="00605EB6">
        <w:t>j</w:t>
      </w:r>
      <w:r w:rsidR="00C474C1">
        <w:t>’</w:t>
      </w:r>
      <w:r w:rsidR="00C52F4A" w:rsidRPr="00605EB6">
        <w:t>ai pris la résolution de m</w:t>
      </w:r>
      <w:r w:rsidR="00C474C1">
        <w:t>’</w:t>
      </w:r>
      <w:r w:rsidR="00C52F4A" w:rsidRPr="00605EB6">
        <w:t>engager dans un régiment d</w:t>
      </w:r>
      <w:r w:rsidR="00C474C1">
        <w:t>’</w:t>
      </w:r>
      <w:r w:rsidR="00C52F4A" w:rsidRPr="00605EB6">
        <w:t>Algérie</w:t>
      </w:r>
      <w:r w:rsidR="00C474C1">
        <w:t xml:space="preserve">, </w:t>
      </w:r>
      <w:r w:rsidR="00C52F4A" w:rsidRPr="00605EB6">
        <w:t>soit dans les spahis</w:t>
      </w:r>
      <w:r w:rsidR="00C474C1">
        <w:t xml:space="preserve">, </w:t>
      </w:r>
      <w:r w:rsidR="00C52F4A" w:rsidRPr="00605EB6">
        <w:t>soit dans les chasseurs d</w:t>
      </w:r>
      <w:r w:rsidR="00C474C1">
        <w:t>’</w:t>
      </w:r>
      <w:r w:rsidR="00C52F4A" w:rsidRPr="00605EB6">
        <w:t>Afrique</w:t>
      </w:r>
      <w:r w:rsidR="00C474C1">
        <w:t>.</w:t>
      </w:r>
    </w:p>
    <w:p w14:paraId="009C28EE" w14:textId="5E2EE84C" w:rsidR="00C474C1" w:rsidRDefault="0094609C" w:rsidP="00C52F4A">
      <w:r>
        <w:t>— </w:t>
      </w:r>
      <w:r w:rsidR="00C52F4A" w:rsidRPr="00605EB6">
        <w:t>C</w:t>
      </w:r>
      <w:r w:rsidR="00C474C1">
        <w:t>’</w:t>
      </w:r>
      <w:r w:rsidR="00C52F4A" w:rsidRPr="00605EB6">
        <w:t>est bien</w:t>
      </w:r>
      <w:r w:rsidR="00C474C1">
        <w:t xml:space="preserve"> ! </w:t>
      </w:r>
      <w:r w:rsidR="00C52F4A" w:rsidRPr="00605EB6">
        <w:t>Quand mettrez-vous votre projet à exécution</w:t>
      </w:r>
      <w:r w:rsidR="00C474C1">
        <w:t> ?</w:t>
      </w:r>
    </w:p>
    <w:p w14:paraId="4777458E" w14:textId="3B74B7A7" w:rsidR="00C474C1" w:rsidRDefault="0094609C" w:rsidP="00C52F4A">
      <w:r>
        <w:t>— </w:t>
      </w:r>
      <w:r w:rsidR="00C52F4A" w:rsidRPr="00605EB6">
        <w:t>Demain je dirai adieu à ma mère et à ma sœur</w:t>
      </w:r>
      <w:r w:rsidR="00C474C1">
        <w:t xml:space="preserve">, </w:t>
      </w:r>
      <w:r w:rsidR="00C52F4A" w:rsidRPr="00605EB6">
        <w:t>et après-demain je serai soldat</w:t>
      </w:r>
      <w:r w:rsidR="00C474C1">
        <w:t>.</w:t>
      </w:r>
    </w:p>
    <w:p w14:paraId="2F6D8E4E" w14:textId="46672F00" w:rsidR="00C474C1" w:rsidRDefault="0094609C" w:rsidP="00C52F4A">
      <w:r>
        <w:t>— </w:t>
      </w:r>
      <w:r w:rsidR="00C52F4A" w:rsidRPr="00605EB6">
        <w:t>Vous êtes instruit et vous travaillerez encore</w:t>
      </w:r>
      <w:r w:rsidR="00C474C1">
        <w:t xml:space="preserve"> ; </w:t>
      </w:r>
      <w:r w:rsidR="00C52F4A" w:rsidRPr="00605EB6">
        <w:t>vous ferez certainement un chemin rapide dans la carrière des armes</w:t>
      </w:r>
      <w:r w:rsidR="00C474C1">
        <w:t xml:space="preserve">. </w:t>
      </w:r>
      <w:r w:rsidR="00C52F4A" w:rsidRPr="00605EB6">
        <w:t>Avant deux ans</w:t>
      </w:r>
      <w:r w:rsidR="00C474C1">
        <w:t xml:space="preserve">, </w:t>
      </w:r>
      <w:r w:rsidR="00C52F4A" w:rsidRPr="00605EB6">
        <w:t>si vous le voulez</w:t>
      </w:r>
      <w:r w:rsidR="00C474C1">
        <w:t xml:space="preserve">, </w:t>
      </w:r>
      <w:r w:rsidR="00C52F4A" w:rsidRPr="00605EB6">
        <w:t>vous serez officier</w:t>
      </w:r>
      <w:r w:rsidR="00C474C1">
        <w:t>. M. de </w:t>
      </w:r>
      <w:r w:rsidR="00C52F4A" w:rsidRPr="00605EB6">
        <w:t xml:space="preserve">Violaine </w:t>
      </w:r>
      <w:r w:rsidR="000C5E4A">
        <w:t>a</w:t>
      </w:r>
      <w:r w:rsidR="000C5E4A" w:rsidRPr="00605EB6">
        <w:t xml:space="preserve"> </w:t>
      </w:r>
      <w:r w:rsidR="00C52F4A" w:rsidRPr="00605EB6">
        <w:t>des amis haut placés</w:t>
      </w:r>
      <w:r w:rsidR="00C474C1">
        <w:t xml:space="preserve">, </w:t>
      </w:r>
      <w:r w:rsidR="00C52F4A" w:rsidRPr="00605EB6">
        <w:t>j</w:t>
      </w:r>
      <w:r w:rsidR="00C474C1">
        <w:t>’</w:t>
      </w:r>
      <w:r w:rsidR="00C52F4A" w:rsidRPr="00605EB6">
        <w:t>en ai aussi quelques-uns</w:t>
      </w:r>
      <w:r w:rsidR="00C474C1">
        <w:t xml:space="preserve">. </w:t>
      </w:r>
      <w:r w:rsidR="00C52F4A" w:rsidRPr="00605EB6">
        <w:t>Vous serez recommandé et on aura les yeux sur vous</w:t>
      </w:r>
      <w:r w:rsidR="00C474C1">
        <w:t xml:space="preserve">. </w:t>
      </w:r>
      <w:r w:rsidR="00C52F4A" w:rsidRPr="00605EB6">
        <w:t>Marchez</w:t>
      </w:r>
      <w:r w:rsidR="00C474C1">
        <w:t xml:space="preserve">, </w:t>
      </w:r>
      <w:r w:rsidR="00C52F4A" w:rsidRPr="00605EB6">
        <w:t>monsieur Raoul</w:t>
      </w:r>
      <w:r w:rsidR="00C474C1">
        <w:t xml:space="preserve">, </w:t>
      </w:r>
      <w:r w:rsidR="00C52F4A" w:rsidRPr="00605EB6">
        <w:t>marchez hardiment dans cette voie nouvelle</w:t>
      </w:r>
      <w:r w:rsidR="00C474C1">
        <w:t xml:space="preserve">. </w:t>
      </w:r>
      <w:r w:rsidR="00C52F4A" w:rsidRPr="00605EB6">
        <w:t>Faites votre devoir et on pensera à vous</w:t>
      </w:r>
      <w:r w:rsidR="00C474C1">
        <w:t>.</w:t>
      </w:r>
    </w:p>
    <w:p w14:paraId="32917799" w14:textId="45B442A5" w:rsidR="00C52F4A" w:rsidRPr="00605EB6" w:rsidRDefault="00C52F4A" w:rsidP="00C474C1">
      <w:pPr>
        <w:pStyle w:val="Etoile"/>
      </w:pPr>
      <w:r>
        <w:br/>
        <w:t>*</w:t>
      </w:r>
      <w:r>
        <w:br/>
      </w:r>
    </w:p>
    <w:p w14:paraId="28AA6C24" w14:textId="3091AA83" w:rsidR="00C474C1" w:rsidRDefault="00C52F4A" w:rsidP="00C52F4A">
      <w:r w:rsidRPr="00605EB6">
        <w:t>Trois jours après</w:t>
      </w:r>
      <w:r w:rsidR="00C474C1">
        <w:t xml:space="preserve">, </w:t>
      </w:r>
      <w:r w:rsidRPr="00605EB6">
        <w:t>la baronne de Simaise</w:t>
      </w:r>
      <w:r w:rsidR="00C474C1">
        <w:t xml:space="preserve">, </w:t>
      </w:r>
      <w:r w:rsidRPr="00605EB6">
        <w:t xml:space="preserve">sous le nom de </w:t>
      </w:r>
      <w:r w:rsidR="009A0CB4" w:rsidRPr="009A0CB4">
        <w:t>M</w:t>
      </w:r>
      <w:r w:rsidR="009A0CB4" w:rsidRPr="009A0CB4">
        <w:rPr>
          <w:vertAlign w:val="superscript"/>
        </w:rPr>
        <w:t>me</w:t>
      </w:r>
      <w:r w:rsidR="00C474C1">
        <w:t> </w:t>
      </w:r>
      <w:r w:rsidRPr="00605EB6">
        <w:t>Sandras</w:t>
      </w:r>
      <w:r w:rsidR="00C474C1">
        <w:t xml:space="preserve">, </w:t>
      </w:r>
      <w:r w:rsidRPr="00605EB6">
        <w:t>s</w:t>
      </w:r>
      <w:r w:rsidR="00C474C1">
        <w:t>’</w:t>
      </w:r>
      <w:r w:rsidRPr="00605EB6">
        <w:t xml:space="preserve">installait avec sa fille dans la maison louée par </w:t>
      </w:r>
      <w:r w:rsidR="00C474C1">
        <w:t>M. </w:t>
      </w:r>
      <w:r w:rsidRPr="00605EB6">
        <w:t>Lagarde à Épinal</w:t>
      </w:r>
      <w:r w:rsidR="00C474C1">
        <w:t>.</w:t>
      </w:r>
    </w:p>
    <w:p w14:paraId="78366A8F" w14:textId="77777777" w:rsidR="00C474C1" w:rsidRDefault="00C52F4A" w:rsidP="00C52F4A">
      <w:r w:rsidRPr="00605EB6">
        <w:t>Le même jour</w:t>
      </w:r>
      <w:r w:rsidR="00C474C1">
        <w:t xml:space="preserve">, </w:t>
      </w:r>
      <w:r w:rsidRPr="00605EB6">
        <w:t>un train rapide emportait Raoul de Simaise</w:t>
      </w:r>
      <w:r w:rsidR="00C474C1">
        <w:t xml:space="preserve">, </w:t>
      </w:r>
      <w:r w:rsidRPr="00605EB6">
        <w:t>qui se rendait à Marseille où il allait s</w:t>
      </w:r>
      <w:r w:rsidR="00C474C1">
        <w:t>’</w:t>
      </w:r>
      <w:r w:rsidRPr="00605EB6">
        <w:t>embarquer pour l</w:t>
      </w:r>
      <w:r w:rsidR="00C474C1">
        <w:t>’</w:t>
      </w:r>
      <w:r w:rsidRPr="00605EB6">
        <w:t>Algérie</w:t>
      </w:r>
      <w:r w:rsidR="00C474C1">
        <w:t>.</w:t>
      </w:r>
    </w:p>
    <w:p w14:paraId="3731A1EF" w14:textId="77777777" w:rsidR="00C474C1" w:rsidRDefault="00C52F4A" w:rsidP="00C474C1">
      <w:pPr>
        <w:pStyle w:val="Centr"/>
        <w:rPr>
          <w:b/>
          <w:bCs/>
        </w:rPr>
      </w:pPr>
      <w:r w:rsidRPr="00605EB6">
        <w:rPr>
          <w:b/>
          <w:bCs/>
        </w:rPr>
        <w:t>FIN DE LA DEUXIÈME PARTIE</w:t>
      </w:r>
      <w:r w:rsidR="00C474C1">
        <w:rPr>
          <w:b/>
          <w:bCs/>
        </w:rPr>
        <w:t>.</w:t>
      </w:r>
    </w:p>
    <w:p w14:paraId="009CA94C" w14:textId="5AA2EB81" w:rsidR="00C52F4A" w:rsidRPr="00605EB6" w:rsidRDefault="00C52F4A" w:rsidP="00C474C1">
      <w:pPr>
        <w:pStyle w:val="Titre1"/>
      </w:pPr>
      <w:bookmarkStart w:id="58" w:name="_Toc197617903"/>
      <w:r w:rsidRPr="00605EB6">
        <w:lastRenderedPageBreak/>
        <w:t>TROISIÈME PARTIE</w:t>
      </w:r>
      <w:r w:rsidRPr="00605EB6">
        <w:br/>
      </w:r>
      <w:r w:rsidRPr="00605EB6">
        <w:br/>
        <w:t>LES DEUX FRÈRES</w:t>
      </w:r>
      <w:bookmarkEnd w:id="58"/>
    </w:p>
    <w:p w14:paraId="15178B86" w14:textId="77777777" w:rsidR="00C52F4A" w:rsidRPr="00605EB6" w:rsidRDefault="00C52F4A" w:rsidP="00C474C1">
      <w:pPr>
        <w:pStyle w:val="Titre2"/>
      </w:pPr>
      <w:bookmarkStart w:id="59" w:name="_Toc197617904"/>
      <w:r w:rsidRPr="00605EB6">
        <w:lastRenderedPageBreak/>
        <w:t>I</w:t>
      </w:r>
      <w:r w:rsidRPr="00605EB6">
        <w:br/>
      </w:r>
      <w:r w:rsidRPr="00605EB6">
        <w:br/>
        <w:t>CHAMARANDE</w:t>
      </w:r>
      <w:bookmarkEnd w:id="59"/>
    </w:p>
    <w:p w14:paraId="7E87ED7E" w14:textId="7F82EDA9" w:rsidR="00C474C1" w:rsidRDefault="00C52F4A" w:rsidP="00C52F4A">
      <w:r w:rsidRPr="00CE2DFA">
        <w:t>La maison de Chamarande compte parmi les plus nobles et les plus anciennes de France</w:t>
      </w:r>
      <w:r w:rsidR="00C474C1">
        <w:t xml:space="preserve">. </w:t>
      </w:r>
      <w:r w:rsidRPr="00CE2DFA">
        <w:t>Le sire de Joinville</w:t>
      </w:r>
      <w:r w:rsidR="00C474C1">
        <w:t xml:space="preserve">, </w:t>
      </w:r>
      <w:r w:rsidRPr="00CE2DFA">
        <w:t>historien de</w:t>
      </w:r>
      <w:r w:rsidRPr="00605EB6">
        <w:t xml:space="preserve"> saint Louis</w:t>
      </w:r>
      <w:r w:rsidR="00C474C1">
        <w:t xml:space="preserve">, </w:t>
      </w:r>
      <w:r w:rsidRPr="00605EB6">
        <w:t>roi de France</w:t>
      </w:r>
      <w:r w:rsidR="00C474C1">
        <w:t xml:space="preserve">, </w:t>
      </w:r>
      <w:r w:rsidRPr="00605EB6">
        <w:t xml:space="preserve">parle dans ses </w:t>
      </w:r>
      <w:r w:rsidR="00CE2DFA" w:rsidRPr="00D73468">
        <w:rPr>
          <w:i/>
        </w:rPr>
        <w:t>Chroniques</w:t>
      </w:r>
      <w:r w:rsidR="00CE2DFA" w:rsidRPr="00605EB6">
        <w:t xml:space="preserve"> </w:t>
      </w:r>
      <w:r w:rsidRPr="00605EB6">
        <w:t>d</w:t>
      </w:r>
      <w:r w:rsidR="00C474C1">
        <w:t>’</w:t>
      </w:r>
      <w:r w:rsidRPr="00605EB6">
        <w:t>un chevalier de Chamarande</w:t>
      </w:r>
      <w:r w:rsidR="00C474C1">
        <w:t xml:space="preserve">, </w:t>
      </w:r>
      <w:r w:rsidRPr="00605EB6">
        <w:t>qui se rendit illustre en Palestine et en Égypte</w:t>
      </w:r>
      <w:r w:rsidR="00C474C1">
        <w:t xml:space="preserve">, </w:t>
      </w:r>
      <w:r w:rsidRPr="00605EB6">
        <w:t>au temps des dernières croisades</w:t>
      </w:r>
      <w:r w:rsidR="00C474C1">
        <w:t xml:space="preserve">, </w:t>
      </w:r>
      <w:r w:rsidRPr="00605EB6">
        <w:t>par maints hauts faits d</w:t>
      </w:r>
      <w:r w:rsidR="00C474C1">
        <w:t>’</w:t>
      </w:r>
      <w:r w:rsidRPr="00605EB6">
        <w:t>armes et grandes prouesses</w:t>
      </w:r>
      <w:r w:rsidR="00C474C1">
        <w:t>.</w:t>
      </w:r>
    </w:p>
    <w:p w14:paraId="7AF4791F" w14:textId="5CE4645A" w:rsidR="00C52F4A" w:rsidRPr="00605EB6" w:rsidRDefault="00C474C1" w:rsidP="00C52F4A">
      <w:r>
        <w:t>« </w:t>
      </w:r>
      <w:r w:rsidR="00C52F4A" w:rsidRPr="00605EB6">
        <w:t>Je l</w:t>
      </w:r>
      <w:r>
        <w:t>’</w:t>
      </w:r>
      <w:r w:rsidR="00C52F4A" w:rsidRPr="00605EB6">
        <w:t>ai vu</w:t>
      </w:r>
      <w:r>
        <w:t xml:space="preserve">, </w:t>
      </w:r>
      <w:r w:rsidR="00C52F4A" w:rsidRPr="00605EB6">
        <w:t>dit le sénéchal de Champagne</w:t>
      </w:r>
      <w:r>
        <w:t xml:space="preserve">, </w:t>
      </w:r>
      <w:r w:rsidR="00C52F4A" w:rsidRPr="00605EB6">
        <w:t>je l</w:t>
      </w:r>
      <w:r>
        <w:t>’</w:t>
      </w:r>
      <w:r w:rsidR="00C52F4A" w:rsidRPr="00605EB6">
        <w:t>ai vu</w:t>
      </w:r>
      <w:r>
        <w:t xml:space="preserve">, </w:t>
      </w:r>
      <w:r w:rsidR="00C52F4A" w:rsidRPr="00605EB6">
        <w:t>avec forte vaillance</w:t>
      </w:r>
      <w:r>
        <w:t xml:space="preserve">, </w:t>
      </w:r>
      <w:r w:rsidR="00C52F4A" w:rsidRPr="00605EB6">
        <w:t xml:space="preserve">se jeter vingt fois dans la </w:t>
      </w:r>
      <w:r w:rsidR="00CE2DFA" w:rsidRPr="00605EB6">
        <w:t>m</w:t>
      </w:r>
      <w:r w:rsidR="00CE2DFA">
        <w:t>es</w:t>
      </w:r>
      <w:r w:rsidR="00CE2DFA" w:rsidRPr="00605EB6">
        <w:t>lée</w:t>
      </w:r>
      <w:r>
        <w:t xml:space="preserve">, </w:t>
      </w:r>
      <w:r w:rsidR="00C52F4A" w:rsidRPr="00605EB6">
        <w:t>repousser les Sarrasins et en faire grand carnage</w:t>
      </w:r>
      <w:r>
        <w:t>. »</w:t>
      </w:r>
    </w:p>
    <w:p w14:paraId="375AB515" w14:textId="40EAC98E" w:rsidR="00C474C1" w:rsidRDefault="00C52F4A" w:rsidP="00C52F4A">
      <w:r w:rsidRPr="00605EB6">
        <w:t>Ce chevalier de Chamarande est-il un ancêtre des marquis de Chamarande dont nous allons raconter brièvement l</w:t>
      </w:r>
      <w:r w:rsidR="00C474C1">
        <w:t>’</w:t>
      </w:r>
      <w:r w:rsidRPr="00605EB6">
        <w:t>histoire</w:t>
      </w:r>
      <w:r w:rsidR="00C474C1">
        <w:t xml:space="preserve"> ? </w:t>
      </w:r>
      <w:r w:rsidRPr="00605EB6">
        <w:t>Nous ne pouvons l</w:t>
      </w:r>
      <w:r w:rsidR="00C474C1">
        <w:t>’</w:t>
      </w:r>
      <w:r w:rsidRPr="00605EB6">
        <w:t>affirmer</w:t>
      </w:r>
      <w:r w:rsidR="00C474C1">
        <w:t xml:space="preserve">. </w:t>
      </w:r>
      <w:r w:rsidRPr="00605EB6">
        <w:t>Quoi qu</w:t>
      </w:r>
      <w:r w:rsidR="00C474C1">
        <w:t>’</w:t>
      </w:r>
      <w:r w:rsidRPr="00605EB6">
        <w:t>il en soit</w:t>
      </w:r>
      <w:r w:rsidR="00C474C1">
        <w:t xml:space="preserve">, </w:t>
      </w:r>
      <w:r w:rsidRPr="00605EB6">
        <w:t xml:space="preserve">nous voyons un marquis de Chamarande très en faveur à la cour du roi </w:t>
      </w:r>
      <w:r w:rsidR="00C474C1" w:rsidRPr="00605EB6">
        <w:t>Henri</w:t>
      </w:r>
      <w:r w:rsidR="00C474C1">
        <w:t> </w:t>
      </w:r>
      <w:r w:rsidR="00C474C1" w:rsidRPr="00605EB6">
        <w:t>IV</w:t>
      </w:r>
      <w:r w:rsidRPr="00605EB6">
        <w:t xml:space="preserve"> et</w:t>
      </w:r>
      <w:r w:rsidR="00C474C1">
        <w:t xml:space="preserve">, </w:t>
      </w:r>
      <w:r w:rsidRPr="00605EB6">
        <w:t>plus tard</w:t>
      </w:r>
      <w:r w:rsidR="00C474C1">
        <w:t xml:space="preserve">, </w:t>
      </w:r>
      <w:r w:rsidRPr="00605EB6">
        <w:t xml:space="preserve">sous </w:t>
      </w:r>
      <w:r w:rsidR="00C474C1" w:rsidRPr="00605EB6">
        <w:t>Louis</w:t>
      </w:r>
      <w:r w:rsidR="00C474C1">
        <w:t> </w:t>
      </w:r>
      <w:r w:rsidR="00C474C1" w:rsidRPr="00605EB6">
        <w:t>XIII</w:t>
      </w:r>
      <w:r w:rsidR="00C474C1">
        <w:t xml:space="preserve">, </w:t>
      </w:r>
      <w:r w:rsidRPr="00605EB6">
        <w:t>gouverneur de Franche-Comté</w:t>
      </w:r>
      <w:r w:rsidR="00C474C1">
        <w:t>.</w:t>
      </w:r>
    </w:p>
    <w:p w14:paraId="4717BEFC" w14:textId="77777777" w:rsidR="00C474C1" w:rsidRDefault="00C52F4A" w:rsidP="00C52F4A">
      <w:r w:rsidRPr="00605EB6">
        <w:t>Originaire de la Haute-Bourgogne</w:t>
      </w:r>
      <w:r w:rsidR="00C474C1">
        <w:t xml:space="preserve">, </w:t>
      </w:r>
      <w:r w:rsidRPr="00605EB6">
        <w:t>la famille de Chamarande a été</w:t>
      </w:r>
      <w:r w:rsidR="00C474C1">
        <w:t xml:space="preserve">, </w:t>
      </w:r>
      <w:r w:rsidRPr="00605EB6">
        <w:t>sous nos rois</w:t>
      </w:r>
      <w:r w:rsidR="00C474C1">
        <w:t xml:space="preserve">, </w:t>
      </w:r>
      <w:r w:rsidRPr="00605EB6">
        <w:t>entièrement dévouée à la royauté</w:t>
      </w:r>
      <w:r w:rsidR="00C474C1">
        <w:t xml:space="preserve">. </w:t>
      </w:r>
      <w:r w:rsidRPr="00605EB6">
        <w:t>Sa fortune</w:t>
      </w:r>
      <w:r w:rsidR="00C474C1">
        <w:t xml:space="preserve">, </w:t>
      </w:r>
      <w:r w:rsidRPr="00605EB6">
        <w:t>qui était considérable</w:t>
      </w:r>
      <w:r w:rsidR="00C474C1">
        <w:t xml:space="preserve">, </w:t>
      </w:r>
      <w:r w:rsidRPr="00605EB6">
        <w:t>avait été la récompense de nombreux services rendus à la France</w:t>
      </w:r>
      <w:r w:rsidR="00C474C1">
        <w:t>.</w:t>
      </w:r>
    </w:p>
    <w:p w14:paraId="1904D22B" w14:textId="77777777" w:rsidR="00C474C1" w:rsidRDefault="00C52F4A" w:rsidP="00C52F4A">
      <w:r w:rsidRPr="00605EB6">
        <w:t>En 1789</w:t>
      </w:r>
      <w:r w:rsidR="00C474C1">
        <w:t xml:space="preserve">, </w:t>
      </w:r>
      <w:r w:rsidRPr="00605EB6">
        <w:t>le marquis Pierre de Chamarande occupait une charge importante à la cour</w:t>
      </w:r>
      <w:r w:rsidR="00C474C1">
        <w:t xml:space="preserve">. </w:t>
      </w:r>
      <w:r w:rsidRPr="00605EB6">
        <w:t>Il était marié et père d</w:t>
      </w:r>
      <w:r w:rsidR="00C474C1">
        <w:t>’</w:t>
      </w:r>
      <w:r w:rsidRPr="00605EB6">
        <w:t>un fils unique auquel on avait donné le prénom de Louis</w:t>
      </w:r>
      <w:r w:rsidR="00C474C1">
        <w:t>.</w:t>
      </w:r>
    </w:p>
    <w:p w14:paraId="2B8C55CA" w14:textId="4D11D62D" w:rsidR="00C474C1" w:rsidRDefault="00C52F4A" w:rsidP="00C52F4A">
      <w:r w:rsidRPr="00605EB6">
        <w:t>Tout à coup</w:t>
      </w:r>
      <w:r w:rsidR="00C474C1">
        <w:t xml:space="preserve">, </w:t>
      </w:r>
      <w:r w:rsidRPr="00605EB6">
        <w:t xml:space="preserve">la </w:t>
      </w:r>
      <w:r w:rsidR="00EF01EB">
        <w:t>R</w:t>
      </w:r>
      <w:r w:rsidR="00EF01EB" w:rsidRPr="00605EB6">
        <w:t xml:space="preserve">évolution </w:t>
      </w:r>
      <w:r w:rsidRPr="00605EB6">
        <w:t>éclata comme un coup de tonnerre</w:t>
      </w:r>
      <w:r w:rsidR="00C474C1">
        <w:t xml:space="preserve">, </w:t>
      </w:r>
      <w:r w:rsidRPr="00605EB6">
        <w:t>menaçant la royauté chancelante</w:t>
      </w:r>
      <w:r w:rsidR="00C474C1">
        <w:t xml:space="preserve">. </w:t>
      </w:r>
      <w:r w:rsidRPr="00605EB6">
        <w:t>Bientôt</w:t>
      </w:r>
      <w:r w:rsidR="00C474C1">
        <w:t xml:space="preserve">, </w:t>
      </w:r>
      <w:r w:rsidRPr="00605EB6">
        <w:t>donnant une première preuve de sa force</w:t>
      </w:r>
      <w:r w:rsidR="00C474C1">
        <w:t xml:space="preserve">, </w:t>
      </w:r>
      <w:r w:rsidRPr="00605EB6">
        <w:t xml:space="preserve">le peuple fit tomber les murs de </w:t>
      </w:r>
      <w:r w:rsidRPr="00605EB6">
        <w:lastRenderedPageBreak/>
        <w:t>la Bastille</w:t>
      </w:r>
      <w:r w:rsidR="00C474C1">
        <w:t xml:space="preserve">. </w:t>
      </w:r>
      <w:r w:rsidRPr="00605EB6">
        <w:t>On ne savait pas encore jusqu</w:t>
      </w:r>
      <w:r w:rsidR="00C474C1">
        <w:t>’</w:t>
      </w:r>
      <w:r w:rsidRPr="00605EB6">
        <w:t>à quels excès se porterait la colère populaire</w:t>
      </w:r>
      <w:r w:rsidR="00C474C1">
        <w:t xml:space="preserve"> ; </w:t>
      </w:r>
      <w:r w:rsidRPr="00605EB6">
        <w:t>mais déjà on pressentait les malheurs qui allaient fondre sur la France</w:t>
      </w:r>
      <w:r w:rsidR="00C474C1">
        <w:t xml:space="preserve">, </w:t>
      </w:r>
      <w:r w:rsidRPr="00605EB6">
        <w:t>frapper le roi et ceux qui lui étaient dévoués</w:t>
      </w:r>
      <w:r w:rsidR="00C474C1">
        <w:t xml:space="preserve">. </w:t>
      </w:r>
      <w:r w:rsidRPr="00605EB6">
        <w:t>En effet</w:t>
      </w:r>
      <w:r w:rsidR="00C474C1">
        <w:t xml:space="preserve">, </w:t>
      </w:r>
      <w:r w:rsidRPr="00605EB6">
        <w:t xml:space="preserve">la </w:t>
      </w:r>
      <w:r w:rsidR="00EF01EB">
        <w:t>R</w:t>
      </w:r>
      <w:r w:rsidR="00EF01EB" w:rsidRPr="00605EB6">
        <w:t xml:space="preserve">évolution </w:t>
      </w:r>
      <w:r w:rsidRPr="00605EB6">
        <w:t>ne tarda pas à prendre un aspect terrible</w:t>
      </w:r>
      <w:r w:rsidR="00C474C1">
        <w:t xml:space="preserve">. </w:t>
      </w:r>
      <w:r w:rsidRPr="00605EB6">
        <w:t>Les nobles</w:t>
      </w:r>
      <w:r w:rsidR="00C474C1">
        <w:t xml:space="preserve">, </w:t>
      </w:r>
      <w:r w:rsidRPr="00605EB6">
        <w:t>effrayés</w:t>
      </w:r>
      <w:r w:rsidR="00C474C1">
        <w:t xml:space="preserve">, </w:t>
      </w:r>
      <w:r w:rsidRPr="00605EB6">
        <w:t>songèrent à se mettre à l</w:t>
      </w:r>
      <w:r w:rsidR="00C474C1">
        <w:t>’</w:t>
      </w:r>
      <w:r w:rsidRPr="00605EB6">
        <w:t>abri du danger</w:t>
      </w:r>
      <w:r w:rsidR="00C474C1">
        <w:t>.</w:t>
      </w:r>
    </w:p>
    <w:p w14:paraId="13C2C4FD" w14:textId="77777777" w:rsidR="00C474C1" w:rsidRDefault="00C52F4A" w:rsidP="00C52F4A">
      <w:r w:rsidRPr="00605EB6">
        <w:t>L</w:t>
      </w:r>
      <w:r w:rsidR="00C474C1">
        <w:t>’</w:t>
      </w:r>
      <w:r w:rsidRPr="00605EB6">
        <w:t>émigration commença</w:t>
      </w:r>
      <w:r w:rsidR="00C474C1">
        <w:t>.</w:t>
      </w:r>
    </w:p>
    <w:p w14:paraId="0E8E650C" w14:textId="77777777" w:rsidR="00C474C1" w:rsidRDefault="00C52F4A" w:rsidP="00C52F4A">
      <w:r w:rsidRPr="00605EB6">
        <w:t>Peut-être plus dévoué encore à la royauté</w:t>
      </w:r>
      <w:r w:rsidR="00C474C1">
        <w:t xml:space="preserve">, </w:t>
      </w:r>
      <w:r w:rsidRPr="00605EB6">
        <w:t>depuis le triomphe des idées nouvelles</w:t>
      </w:r>
      <w:r w:rsidR="00C474C1">
        <w:t xml:space="preserve">, </w:t>
      </w:r>
      <w:r w:rsidRPr="00605EB6">
        <w:t>le marquis de Chamarande ne voulut point</w:t>
      </w:r>
      <w:r w:rsidR="00C474C1">
        <w:t xml:space="preserve">, </w:t>
      </w:r>
      <w:r w:rsidRPr="00605EB6">
        <w:t>comme tant d</w:t>
      </w:r>
      <w:r w:rsidR="00C474C1">
        <w:t>’</w:t>
      </w:r>
      <w:r w:rsidRPr="00605EB6">
        <w:t>autres</w:t>
      </w:r>
      <w:r w:rsidR="00C474C1">
        <w:t xml:space="preserve">, </w:t>
      </w:r>
      <w:r w:rsidRPr="00605EB6">
        <w:t>abandonner le roi</w:t>
      </w:r>
      <w:r w:rsidR="00C474C1">
        <w:t xml:space="preserve"> ; </w:t>
      </w:r>
      <w:r w:rsidRPr="00605EB6">
        <w:t>il resta à son poste</w:t>
      </w:r>
      <w:r w:rsidR="00C474C1">
        <w:t xml:space="preserve">. </w:t>
      </w:r>
      <w:r w:rsidRPr="00605EB6">
        <w:t>Mais si son devoir lui ordonnait de ne point quitter Versailles</w:t>
      </w:r>
      <w:r w:rsidR="00C474C1">
        <w:t xml:space="preserve">, </w:t>
      </w:r>
      <w:r w:rsidRPr="00605EB6">
        <w:t>il sentit qu</w:t>
      </w:r>
      <w:r w:rsidR="00C474C1">
        <w:t>’</w:t>
      </w:r>
      <w:r w:rsidRPr="00605EB6">
        <w:t>il ne devait pas faire partager à sa femme et à son fils les dangers qu</w:t>
      </w:r>
      <w:r w:rsidR="00C474C1">
        <w:t>’</w:t>
      </w:r>
      <w:r w:rsidRPr="00605EB6">
        <w:t>il courait</w:t>
      </w:r>
      <w:r w:rsidR="00C474C1">
        <w:t xml:space="preserve">. </w:t>
      </w:r>
      <w:r w:rsidRPr="00605EB6">
        <w:t>Il obligea la marquise à se réfugier en Allemagne avec le jeune comte Louis de Chamarande</w:t>
      </w:r>
      <w:r w:rsidR="00C474C1">
        <w:t>.</w:t>
      </w:r>
    </w:p>
    <w:p w14:paraId="0249F528" w14:textId="77777777" w:rsidR="00C474C1" w:rsidRDefault="00C52F4A" w:rsidP="00C52F4A">
      <w:r w:rsidRPr="00605EB6">
        <w:t>Après l</w:t>
      </w:r>
      <w:r w:rsidR="00C474C1">
        <w:t>’</w:t>
      </w:r>
      <w:r w:rsidRPr="00605EB6">
        <w:t>arrestation de la famille royale à Varennes et son emprisonnement dans la tour du Temple</w:t>
      </w:r>
      <w:r w:rsidR="00C474C1">
        <w:t xml:space="preserve">, </w:t>
      </w:r>
      <w:r w:rsidRPr="00605EB6">
        <w:t>le marquis se retira dans son château de Chamarande</w:t>
      </w:r>
      <w:r w:rsidR="00C474C1">
        <w:t xml:space="preserve">. </w:t>
      </w:r>
      <w:r w:rsidRPr="00605EB6">
        <w:t>Alors il pouvait quitter la France et rejoindre la marquise qui s</w:t>
      </w:r>
      <w:r w:rsidR="00C474C1">
        <w:t>’</w:t>
      </w:r>
      <w:r w:rsidRPr="00605EB6">
        <w:t>était fixée dans une petite ville de Saxe</w:t>
      </w:r>
      <w:r w:rsidR="00C474C1">
        <w:t xml:space="preserve">. </w:t>
      </w:r>
      <w:r w:rsidRPr="00605EB6">
        <w:t>C</w:t>
      </w:r>
      <w:r w:rsidR="00C474C1">
        <w:t>’</w:t>
      </w:r>
      <w:r w:rsidRPr="00605EB6">
        <w:t>était</w:t>
      </w:r>
      <w:r w:rsidR="00C474C1">
        <w:t xml:space="preserve">, </w:t>
      </w:r>
      <w:r w:rsidRPr="00605EB6">
        <w:t>du reste</w:t>
      </w:r>
      <w:r w:rsidR="00C474C1">
        <w:t xml:space="preserve">, </w:t>
      </w:r>
      <w:r w:rsidRPr="00605EB6">
        <w:t>le conseil que lui donnaient beaucoup de gens</w:t>
      </w:r>
      <w:r w:rsidR="00C474C1">
        <w:t xml:space="preserve">. </w:t>
      </w:r>
      <w:r w:rsidRPr="00605EB6">
        <w:t>Mais</w:t>
      </w:r>
      <w:r w:rsidR="00C474C1">
        <w:t xml:space="preserve">, </w:t>
      </w:r>
      <w:r w:rsidRPr="00605EB6">
        <w:t>toujours fidèle à son roi</w:t>
      </w:r>
      <w:r w:rsidR="00C474C1">
        <w:t xml:space="preserve">, </w:t>
      </w:r>
      <w:r w:rsidRPr="00605EB6">
        <w:t>il ne voulait point partir tant que l</w:t>
      </w:r>
      <w:r w:rsidR="00C474C1">
        <w:t>’</w:t>
      </w:r>
      <w:r w:rsidRPr="00605EB6">
        <w:t>espoir de sauver la royauté existerait</w:t>
      </w:r>
      <w:r w:rsidR="00C474C1">
        <w:t>.</w:t>
      </w:r>
    </w:p>
    <w:p w14:paraId="675BAF3A" w14:textId="77777777" w:rsidR="00C474C1" w:rsidRDefault="00C52F4A" w:rsidP="00C52F4A">
      <w:r w:rsidRPr="00605EB6">
        <w:t>Les Vendéens et les Bretons commençaient à s</w:t>
      </w:r>
      <w:r w:rsidR="00C474C1">
        <w:t>’</w:t>
      </w:r>
      <w:r w:rsidRPr="00605EB6">
        <w:t>agiter</w:t>
      </w:r>
      <w:r w:rsidR="00C474C1">
        <w:t>.</w:t>
      </w:r>
    </w:p>
    <w:p w14:paraId="1100F387" w14:textId="77777777" w:rsidR="00C474C1" w:rsidRDefault="00C52F4A" w:rsidP="00C52F4A">
      <w:r w:rsidRPr="00605EB6">
        <w:t>Les princes</w:t>
      </w:r>
      <w:r w:rsidR="00C474C1">
        <w:t xml:space="preserve">, </w:t>
      </w:r>
      <w:r w:rsidRPr="00605EB6">
        <w:t>disait-on</w:t>
      </w:r>
      <w:r w:rsidR="00C474C1">
        <w:t xml:space="preserve">, </w:t>
      </w:r>
      <w:r w:rsidRPr="00605EB6">
        <w:t>allaient rentrer en France à la tête d</w:t>
      </w:r>
      <w:r w:rsidR="00C474C1">
        <w:t>’</w:t>
      </w:r>
      <w:r w:rsidRPr="00605EB6">
        <w:t>une puissante armée étrangère</w:t>
      </w:r>
      <w:r w:rsidR="00C474C1">
        <w:t xml:space="preserve"> ; </w:t>
      </w:r>
      <w:r w:rsidRPr="00605EB6">
        <w:t>ils s</w:t>
      </w:r>
      <w:r w:rsidR="00C474C1">
        <w:t>’</w:t>
      </w:r>
      <w:r w:rsidRPr="00605EB6">
        <w:t>empareraient de Paris</w:t>
      </w:r>
      <w:r w:rsidR="00C474C1">
        <w:t xml:space="preserve">, </w:t>
      </w:r>
      <w:r w:rsidRPr="00605EB6">
        <w:t xml:space="preserve">et </w:t>
      </w:r>
      <w:r w:rsidR="00C474C1" w:rsidRPr="00605EB6">
        <w:t>Louis</w:t>
      </w:r>
      <w:r w:rsidR="00C474C1">
        <w:t> </w:t>
      </w:r>
      <w:r w:rsidR="00C474C1" w:rsidRPr="00605EB6">
        <w:t>XVI</w:t>
      </w:r>
      <w:r w:rsidR="00C474C1">
        <w:t xml:space="preserve">, </w:t>
      </w:r>
      <w:r w:rsidRPr="00605EB6">
        <w:t>délivré</w:t>
      </w:r>
      <w:r w:rsidR="00C474C1">
        <w:t xml:space="preserve">, </w:t>
      </w:r>
      <w:r w:rsidRPr="00605EB6">
        <w:t>ressaisirait le sceptre royal et remonterait sur son trône</w:t>
      </w:r>
      <w:r w:rsidR="00C474C1">
        <w:t xml:space="preserve">, </w:t>
      </w:r>
      <w:r w:rsidRPr="00605EB6">
        <w:t>vainqueur des hommes et des choses</w:t>
      </w:r>
      <w:r w:rsidR="00C474C1">
        <w:t>.</w:t>
      </w:r>
    </w:p>
    <w:p w14:paraId="37317738" w14:textId="77777777" w:rsidR="00C474C1" w:rsidRDefault="00C52F4A" w:rsidP="00C52F4A">
      <w:r w:rsidRPr="00605EB6">
        <w:t>La vérité était que l</w:t>
      </w:r>
      <w:r w:rsidR="00C474C1">
        <w:t>’</w:t>
      </w:r>
      <w:r w:rsidRPr="00605EB6">
        <w:t>Europe entière</w:t>
      </w:r>
      <w:r w:rsidR="00C474C1">
        <w:t xml:space="preserve">, </w:t>
      </w:r>
      <w:r w:rsidRPr="00605EB6">
        <w:t>effrayée de ce qui se passait en France</w:t>
      </w:r>
      <w:r w:rsidR="00C474C1">
        <w:t xml:space="preserve">, </w:t>
      </w:r>
      <w:r w:rsidRPr="00605EB6">
        <w:t>déclarait la guerre à la révolution</w:t>
      </w:r>
      <w:r w:rsidR="00C474C1">
        <w:t>.</w:t>
      </w:r>
    </w:p>
    <w:p w14:paraId="38A04090" w14:textId="77777777" w:rsidR="00C474C1" w:rsidRDefault="00C52F4A" w:rsidP="00C52F4A">
      <w:r w:rsidRPr="00605EB6">
        <w:lastRenderedPageBreak/>
        <w:t>Le marquis de Chamarande</w:t>
      </w:r>
      <w:r w:rsidR="00C474C1">
        <w:t xml:space="preserve">, </w:t>
      </w:r>
      <w:r w:rsidRPr="00605EB6">
        <w:t>prêt à mettre son épée et sa fortune au service de ses maîtres</w:t>
      </w:r>
      <w:r w:rsidR="00C474C1">
        <w:t xml:space="preserve">, </w:t>
      </w:r>
      <w:r w:rsidRPr="00605EB6">
        <w:t>crut devoir attendre les événements</w:t>
      </w:r>
      <w:r w:rsidR="00C474C1">
        <w:t>.</w:t>
      </w:r>
    </w:p>
    <w:p w14:paraId="1742E81F" w14:textId="77777777" w:rsidR="00C474C1" w:rsidRDefault="00C52F4A" w:rsidP="00C52F4A">
      <w:r w:rsidRPr="00605EB6">
        <w:t>L</w:t>
      </w:r>
      <w:r w:rsidR="00C474C1">
        <w:t>’</w:t>
      </w:r>
      <w:r w:rsidRPr="00605EB6">
        <w:t>espoir un instant caressé par les fidèles amis du roi et de la reine ne devait point se réaliser</w:t>
      </w:r>
      <w:r w:rsidR="00C474C1">
        <w:t xml:space="preserve">. </w:t>
      </w:r>
      <w:r w:rsidRPr="00605EB6">
        <w:t>La coalition fut repoussée par les soldats de la République</w:t>
      </w:r>
      <w:r w:rsidR="00C474C1">
        <w:t xml:space="preserve">, </w:t>
      </w:r>
      <w:r w:rsidRPr="00605EB6">
        <w:t xml:space="preserve">et le malheureux </w:t>
      </w:r>
      <w:r w:rsidR="00C474C1" w:rsidRPr="00605EB6">
        <w:t>Louis</w:t>
      </w:r>
      <w:r w:rsidR="00C474C1">
        <w:t> </w:t>
      </w:r>
      <w:r w:rsidR="00C474C1" w:rsidRPr="00605EB6">
        <w:t>XVI</w:t>
      </w:r>
      <w:r w:rsidRPr="00605EB6">
        <w:t xml:space="preserve"> paya de sa tête les erreurs et les fautes des rois capétiens</w:t>
      </w:r>
      <w:r w:rsidR="00C474C1">
        <w:t>.</w:t>
      </w:r>
    </w:p>
    <w:p w14:paraId="4392CD20" w14:textId="77777777" w:rsidR="00C474C1" w:rsidRDefault="00C52F4A" w:rsidP="00C52F4A">
      <w:r w:rsidRPr="00605EB6">
        <w:t>Le marquis de Chamarande fut dénoncé à la Convention comme ayant des relations avec les ennemis du gouvernement</w:t>
      </w:r>
      <w:r w:rsidR="00C474C1">
        <w:t xml:space="preserve">. </w:t>
      </w:r>
      <w:r w:rsidRPr="00605EB6">
        <w:t>Il fut arrêté</w:t>
      </w:r>
      <w:r w:rsidR="00C474C1">
        <w:t xml:space="preserve">, </w:t>
      </w:r>
      <w:r w:rsidRPr="00605EB6">
        <w:t>conduit à Paris et enfermé à la Conciergerie</w:t>
      </w:r>
      <w:r w:rsidR="00C474C1">
        <w:t xml:space="preserve">, </w:t>
      </w:r>
      <w:r w:rsidRPr="00605EB6">
        <w:t>dont on ne sortait guère que pour aller à l</w:t>
      </w:r>
      <w:r w:rsidR="00C474C1">
        <w:t>’</w:t>
      </w:r>
      <w:r w:rsidRPr="00605EB6">
        <w:t>échafaud</w:t>
      </w:r>
      <w:r w:rsidR="00C474C1">
        <w:t>.</w:t>
      </w:r>
    </w:p>
    <w:p w14:paraId="7356793E" w14:textId="77777777" w:rsidR="00C474C1" w:rsidRDefault="00C52F4A" w:rsidP="00C52F4A">
      <w:r w:rsidRPr="00605EB6">
        <w:t>En ce temps-là</w:t>
      </w:r>
      <w:r w:rsidR="00C474C1">
        <w:t xml:space="preserve">, </w:t>
      </w:r>
      <w:r w:rsidRPr="00605EB6">
        <w:t>les tribunaux faisaient vite leur besogne</w:t>
      </w:r>
      <w:r w:rsidR="00C474C1">
        <w:t xml:space="preserve">. </w:t>
      </w:r>
      <w:r w:rsidRPr="00605EB6">
        <w:t>Trois jours seulement après son arrestation</w:t>
      </w:r>
      <w:r w:rsidR="00C474C1">
        <w:t xml:space="preserve">, </w:t>
      </w:r>
      <w:r w:rsidRPr="00605EB6">
        <w:t>le marquis comparaissait devant ses juges</w:t>
      </w:r>
      <w:r w:rsidR="00C474C1">
        <w:t xml:space="preserve">, </w:t>
      </w:r>
      <w:r w:rsidRPr="00605EB6">
        <w:t>était condamné à mort</w:t>
      </w:r>
      <w:r w:rsidR="00C474C1">
        <w:t xml:space="preserve">, </w:t>
      </w:r>
      <w:r w:rsidRPr="00605EB6">
        <w:t>et sa tête tombait sous le couteau de la guillotine</w:t>
      </w:r>
      <w:r w:rsidR="00C474C1">
        <w:t>.</w:t>
      </w:r>
    </w:p>
    <w:p w14:paraId="6C892A8F" w14:textId="77777777" w:rsidR="00C474C1" w:rsidRDefault="00C52F4A" w:rsidP="00C52F4A">
      <w:r w:rsidRPr="00605EB6">
        <w:t>Tous ses biens furent confisqués et vendus au profit de l</w:t>
      </w:r>
      <w:r w:rsidR="00C474C1">
        <w:t>’</w:t>
      </w:r>
      <w:r w:rsidRPr="00605EB6">
        <w:t>État</w:t>
      </w:r>
      <w:r w:rsidR="00C474C1">
        <w:t xml:space="preserve">, </w:t>
      </w:r>
      <w:r w:rsidRPr="00605EB6">
        <w:t>et la marquise et son fils furent portés sur la liste des émigrés</w:t>
      </w:r>
      <w:r w:rsidR="00C474C1">
        <w:t>.</w:t>
      </w:r>
    </w:p>
    <w:p w14:paraId="62945165" w14:textId="1356A51B" w:rsidR="00C474C1" w:rsidRDefault="00C52F4A" w:rsidP="00C52F4A">
      <w:r w:rsidRPr="00605EB6">
        <w:t>En apprenant la mort de son mari</w:t>
      </w:r>
      <w:r w:rsidR="00C474C1">
        <w:t xml:space="preserve">, </w:t>
      </w:r>
      <w:r w:rsidRPr="00605EB6">
        <w:t xml:space="preserve">la douleur de </w:t>
      </w:r>
      <w:r w:rsidR="009A0CB4" w:rsidRPr="009A0CB4">
        <w:t>M</w:t>
      </w:r>
      <w:r w:rsidR="009A0CB4" w:rsidRPr="009A0CB4">
        <w:rPr>
          <w:vertAlign w:val="superscript"/>
        </w:rPr>
        <w:t>me</w:t>
      </w:r>
      <w:r w:rsidR="00C474C1">
        <w:t> de </w:t>
      </w:r>
      <w:r w:rsidRPr="00605EB6">
        <w:t>Chamarande fut immense</w:t>
      </w:r>
      <w:r w:rsidR="00C474C1">
        <w:t xml:space="preserve"> : ; </w:t>
      </w:r>
      <w:r w:rsidRPr="00605EB6">
        <w:t>d</w:t>
      </w:r>
      <w:r w:rsidR="00C474C1">
        <w:t>’</w:t>
      </w:r>
      <w:r w:rsidRPr="00605EB6">
        <w:t>abord son âme fut en proie à un sombre découragement</w:t>
      </w:r>
      <w:r w:rsidR="00C474C1">
        <w:t xml:space="preserve">, </w:t>
      </w:r>
      <w:r w:rsidRPr="00605EB6">
        <w:t>et elle sentit en elle comme le dégoût de la vie</w:t>
      </w:r>
      <w:r w:rsidR="00C474C1">
        <w:t xml:space="preserve">. </w:t>
      </w:r>
      <w:r w:rsidRPr="00605EB6">
        <w:t>Mais son fils était là</w:t>
      </w:r>
      <w:r w:rsidR="00C474C1">
        <w:t xml:space="preserve">, </w:t>
      </w:r>
      <w:r w:rsidRPr="00605EB6">
        <w:t>lui défendant de mourir</w:t>
      </w:r>
      <w:r w:rsidR="00C474C1">
        <w:t xml:space="preserve">, </w:t>
      </w:r>
      <w:r w:rsidRPr="00605EB6">
        <w:t>pendant que le devoir lui ordonnait impérieusement de vivre</w:t>
      </w:r>
      <w:r w:rsidR="00C474C1">
        <w:t xml:space="preserve">. </w:t>
      </w:r>
      <w:r w:rsidRPr="00605EB6">
        <w:t>Elle se raidit contre sa faiblesse et se rendit forte contre sa douleur pour ne pas se laisser briser par elle</w:t>
      </w:r>
      <w:r w:rsidR="00C474C1">
        <w:t>.</w:t>
      </w:r>
    </w:p>
    <w:p w14:paraId="75864371" w14:textId="77777777" w:rsidR="00C474C1" w:rsidRDefault="00C52F4A" w:rsidP="00C52F4A">
      <w:r w:rsidRPr="00605EB6">
        <w:t>Elle fit elle-même l</w:t>
      </w:r>
      <w:r w:rsidR="00C474C1">
        <w:t>’</w:t>
      </w:r>
      <w:r w:rsidRPr="00605EB6">
        <w:t>éducation du jeune Louis de Chamarande</w:t>
      </w:r>
      <w:r w:rsidR="00C474C1">
        <w:t xml:space="preserve">, </w:t>
      </w:r>
      <w:r w:rsidRPr="00605EB6">
        <w:t>et</w:t>
      </w:r>
      <w:r w:rsidR="00C474C1">
        <w:t xml:space="preserve">, </w:t>
      </w:r>
      <w:r w:rsidRPr="00605EB6">
        <w:t>grâce à l</w:t>
      </w:r>
      <w:r w:rsidR="00C474C1">
        <w:t>’</w:t>
      </w:r>
      <w:r w:rsidRPr="00605EB6">
        <w:t>argent qu</w:t>
      </w:r>
      <w:r w:rsidR="00C474C1">
        <w:t>’</w:t>
      </w:r>
      <w:r w:rsidRPr="00605EB6">
        <w:t>elle avait emporté et à ses diamants qu</w:t>
      </w:r>
      <w:r w:rsidR="00C474C1">
        <w:t>’</w:t>
      </w:r>
      <w:r w:rsidRPr="00605EB6">
        <w:t>elle vendit sans aucun regret</w:t>
      </w:r>
      <w:r w:rsidR="00C474C1">
        <w:t xml:space="preserve">, </w:t>
      </w:r>
      <w:r w:rsidRPr="00605EB6">
        <w:t>elle put ne rien négliger pour que son fils reçût une instruction solide</w:t>
      </w:r>
      <w:r w:rsidR="00C474C1">
        <w:t xml:space="preserve">. </w:t>
      </w:r>
      <w:r w:rsidRPr="00605EB6">
        <w:t>Toutefois</w:t>
      </w:r>
      <w:r w:rsidR="00C474C1">
        <w:t xml:space="preserve">, </w:t>
      </w:r>
      <w:r w:rsidRPr="00605EB6">
        <w:lastRenderedPageBreak/>
        <w:t>l</w:t>
      </w:r>
      <w:r w:rsidR="00C474C1">
        <w:t>’</w:t>
      </w:r>
      <w:r w:rsidRPr="00605EB6">
        <w:t>avenir étant très incertain</w:t>
      </w:r>
      <w:r w:rsidR="00C474C1">
        <w:t xml:space="preserve">, </w:t>
      </w:r>
      <w:r w:rsidRPr="00605EB6">
        <w:t>elle vécut avec beaucoup d</w:t>
      </w:r>
      <w:r w:rsidR="00C474C1">
        <w:t>’</w:t>
      </w:r>
      <w:r w:rsidRPr="00605EB6">
        <w:t>ordre et d</w:t>
      </w:r>
      <w:r w:rsidR="00C474C1">
        <w:t>’</w:t>
      </w:r>
      <w:r w:rsidRPr="00605EB6">
        <w:t>économie</w:t>
      </w:r>
      <w:r w:rsidR="00C474C1">
        <w:t xml:space="preserve">, </w:t>
      </w:r>
      <w:r w:rsidRPr="00605EB6">
        <w:t>afin de ménager ses modestes ressources jusqu</w:t>
      </w:r>
      <w:r w:rsidR="00C474C1">
        <w:t>’</w:t>
      </w:r>
      <w:r w:rsidRPr="00605EB6">
        <w:t>au jour où le jeune marquis</w:t>
      </w:r>
      <w:r w:rsidR="00C474C1">
        <w:t xml:space="preserve">, </w:t>
      </w:r>
      <w:r w:rsidRPr="00605EB6">
        <w:t>devenu homme</w:t>
      </w:r>
      <w:r w:rsidR="00C474C1">
        <w:t xml:space="preserve">, </w:t>
      </w:r>
      <w:r w:rsidRPr="00605EB6">
        <w:t>pourrait se procurer des moyens d</w:t>
      </w:r>
      <w:r w:rsidR="00C474C1">
        <w:t>’</w:t>
      </w:r>
      <w:r w:rsidRPr="00605EB6">
        <w:t>existence par son travail</w:t>
      </w:r>
      <w:r w:rsidR="00C474C1">
        <w:t>.</w:t>
      </w:r>
    </w:p>
    <w:p w14:paraId="451EEDBA" w14:textId="77777777" w:rsidR="00C474C1" w:rsidRDefault="00C52F4A" w:rsidP="00C52F4A">
      <w:r w:rsidRPr="00DE685A">
        <w:t>Douze années s</w:t>
      </w:r>
      <w:r w:rsidR="00C474C1">
        <w:t>’</w:t>
      </w:r>
      <w:r w:rsidRPr="00DE685A">
        <w:t>écoulèrent</w:t>
      </w:r>
      <w:r w:rsidR="00C474C1">
        <w:t xml:space="preserve">. </w:t>
      </w:r>
      <w:r w:rsidRPr="00DE685A">
        <w:t>De graves événements s</w:t>
      </w:r>
      <w:r w:rsidR="00C474C1">
        <w:t>’</w:t>
      </w:r>
      <w:r w:rsidRPr="00DE685A">
        <w:t>étaient accomplis en France</w:t>
      </w:r>
      <w:r w:rsidR="00C474C1">
        <w:t xml:space="preserve">. </w:t>
      </w:r>
      <w:r w:rsidRPr="00DE685A">
        <w:t>Le général Bonaparte s</w:t>
      </w:r>
      <w:r w:rsidR="00C474C1">
        <w:t>’</w:t>
      </w:r>
      <w:r w:rsidRPr="00DE685A">
        <w:t>était emparé du pouvoir</w:t>
      </w:r>
      <w:r w:rsidR="00C474C1">
        <w:t xml:space="preserve">. </w:t>
      </w:r>
      <w:r w:rsidRPr="00DE685A">
        <w:t>Le calme succédait à l</w:t>
      </w:r>
      <w:r w:rsidR="00C474C1">
        <w:t>’</w:t>
      </w:r>
      <w:r w:rsidRPr="00DE685A">
        <w:t>affolement</w:t>
      </w:r>
      <w:r w:rsidR="00C474C1">
        <w:t xml:space="preserve">. </w:t>
      </w:r>
      <w:r w:rsidRPr="00DE685A">
        <w:t>Il n</w:t>
      </w:r>
      <w:r w:rsidR="00C474C1">
        <w:t>’</w:t>
      </w:r>
      <w:r w:rsidRPr="00DE685A">
        <w:t>y avait plus de</w:t>
      </w:r>
      <w:r w:rsidRPr="00605EB6">
        <w:t xml:space="preserve"> proscription</w:t>
      </w:r>
      <w:r w:rsidR="00C474C1">
        <w:t xml:space="preserve"> ; </w:t>
      </w:r>
      <w:r w:rsidRPr="00605EB6">
        <w:t>les émigrés</w:t>
      </w:r>
      <w:r w:rsidR="00C474C1">
        <w:t xml:space="preserve">, </w:t>
      </w:r>
      <w:r w:rsidRPr="00605EB6">
        <w:t>las de vivre sur la terre d</w:t>
      </w:r>
      <w:r w:rsidR="00C474C1">
        <w:t>’</w:t>
      </w:r>
      <w:r w:rsidRPr="00605EB6">
        <w:t>exil</w:t>
      </w:r>
      <w:r w:rsidR="00C474C1">
        <w:t xml:space="preserve">, </w:t>
      </w:r>
      <w:r w:rsidRPr="00605EB6">
        <w:t>rentraient en France</w:t>
      </w:r>
      <w:r w:rsidR="00C474C1">
        <w:t>.</w:t>
      </w:r>
    </w:p>
    <w:p w14:paraId="739BA0EC" w14:textId="77777777" w:rsidR="00C474C1" w:rsidRDefault="00C52F4A" w:rsidP="00C52F4A">
      <w:r w:rsidRPr="00605EB6">
        <w:t>La marquise de Chamarande avait déjà fixé le jour de son départ</w:t>
      </w:r>
      <w:r w:rsidR="00C474C1">
        <w:t xml:space="preserve">, </w:t>
      </w:r>
      <w:r w:rsidRPr="00605EB6">
        <w:t>lorsqu</w:t>
      </w:r>
      <w:r w:rsidR="00C474C1">
        <w:t>’</w:t>
      </w:r>
      <w:r w:rsidRPr="00605EB6">
        <w:t>elle tomba malade subitement</w:t>
      </w:r>
      <w:r w:rsidR="00C474C1">
        <w:t xml:space="preserve">. </w:t>
      </w:r>
      <w:r w:rsidRPr="00605EB6">
        <w:t>Le mal s</w:t>
      </w:r>
      <w:r w:rsidR="00C474C1">
        <w:t>’</w:t>
      </w:r>
      <w:r w:rsidRPr="00605EB6">
        <w:t>aggrava rapidement et</w:t>
      </w:r>
      <w:r w:rsidR="00C474C1">
        <w:t xml:space="preserve">, </w:t>
      </w:r>
      <w:r w:rsidRPr="00605EB6">
        <w:t>neuf jours après s</w:t>
      </w:r>
      <w:r w:rsidR="00C474C1">
        <w:t>’</w:t>
      </w:r>
      <w:r w:rsidRPr="00605EB6">
        <w:t>être alitée</w:t>
      </w:r>
      <w:r w:rsidR="00C474C1">
        <w:t xml:space="preserve">, </w:t>
      </w:r>
      <w:r w:rsidRPr="00605EB6">
        <w:t>elle mourut</w:t>
      </w:r>
      <w:r w:rsidR="00C474C1">
        <w:t>.</w:t>
      </w:r>
    </w:p>
    <w:p w14:paraId="33BBD3B1" w14:textId="77777777" w:rsidR="00C474C1" w:rsidRDefault="00C52F4A" w:rsidP="00C52F4A">
      <w:r w:rsidRPr="00605EB6">
        <w:t>Le marquis pleura sa mère</w:t>
      </w:r>
      <w:r w:rsidR="00C474C1">
        <w:t xml:space="preserve">, </w:t>
      </w:r>
      <w:r w:rsidRPr="00605EB6">
        <w:t>qui l</w:t>
      </w:r>
      <w:r w:rsidR="00C474C1">
        <w:t>’</w:t>
      </w:r>
      <w:r w:rsidRPr="00605EB6">
        <w:t>avait tant aimé</w:t>
      </w:r>
      <w:r w:rsidR="00C474C1">
        <w:t xml:space="preserve">, </w:t>
      </w:r>
      <w:r w:rsidRPr="00605EB6">
        <w:t>puis</w:t>
      </w:r>
      <w:r w:rsidR="00C474C1">
        <w:t xml:space="preserve">, </w:t>
      </w:r>
      <w:r w:rsidRPr="00605EB6">
        <w:t>tristement</w:t>
      </w:r>
      <w:r w:rsidR="00C474C1">
        <w:t xml:space="preserve">, </w:t>
      </w:r>
      <w:r w:rsidRPr="00605EB6">
        <w:t>il se demanda</w:t>
      </w:r>
      <w:r w:rsidR="00C474C1">
        <w:t> :</w:t>
      </w:r>
    </w:p>
    <w:p w14:paraId="056CF270" w14:textId="66025C7A" w:rsidR="00C474C1" w:rsidRDefault="0094609C" w:rsidP="00C52F4A">
      <w:r>
        <w:t>— </w:t>
      </w:r>
      <w:r w:rsidR="00C52F4A" w:rsidRPr="00605EB6">
        <w:t>Que vais-je faire</w:t>
      </w:r>
      <w:r w:rsidR="00C474C1">
        <w:t> ?</w:t>
      </w:r>
    </w:p>
    <w:p w14:paraId="13821526" w14:textId="0440A7B4" w:rsidR="00C474C1" w:rsidRDefault="00C52F4A" w:rsidP="00C52F4A">
      <w:r w:rsidRPr="00605EB6">
        <w:t>Il examina sa situation et la trouva peu enviable</w:t>
      </w:r>
      <w:r w:rsidR="00C474C1">
        <w:t xml:space="preserve">. </w:t>
      </w:r>
      <w:r w:rsidRPr="00605EB6">
        <w:t>Il avait un beau nom</w:t>
      </w:r>
      <w:r w:rsidR="00C474C1">
        <w:t xml:space="preserve"> ; </w:t>
      </w:r>
      <w:r w:rsidRPr="00605EB6">
        <w:t>mais qu</w:t>
      </w:r>
      <w:r w:rsidR="00C474C1">
        <w:t>’</w:t>
      </w:r>
      <w:r w:rsidRPr="00605EB6">
        <w:t>est-ce qu</w:t>
      </w:r>
      <w:r w:rsidR="00C474C1">
        <w:t>’</w:t>
      </w:r>
      <w:r w:rsidRPr="00605EB6">
        <w:t>un nom quand on n</w:t>
      </w:r>
      <w:r w:rsidR="00C474C1">
        <w:t>’</w:t>
      </w:r>
      <w:r w:rsidRPr="00605EB6">
        <w:t>a pas la fortune qui aide à le porter</w:t>
      </w:r>
      <w:r w:rsidR="00C474C1">
        <w:t> ?</w:t>
      </w:r>
    </w:p>
    <w:p w14:paraId="34224A67" w14:textId="77777777" w:rsidR="00C474C1" w:rsidRDefault="00C52F4A" w:rsidP="00C52F4A">
      <w:r w:rsidRPr="00605EB6">
        <w:t>Il avait trouvé une dizaine de mille francs dans la bourse maternelle</w:t>
      </w:r>
      <w:r w:rsidR="00C474C1">
        <w:t>.</w:t>
      </w:r>
    </w:p>
    <w:p w14:paraId="1C17C7C8" w14:textId="77777777" w:rsidR="00C474C1" w:rsidRDefault="00C52F4A" w:rsidP="00C52F4A">
      <w:r w:rsidRPr="00605EB6">
        <w:t>Dix mille francs</w:t>
      </w:r>
      <w:r w:rsidR="00C474C1">
        <w:t xml:space="preserve"> ! </w:t>
      </w:r>
      <w:r w:rsidRPr="00605EB6">
        <w:t>C</w:t>
      </w:r>
      <w:r w:rsidR="00C474C1">
        <w:t>’</w:t>
      </w:r>
      <w:r w:rsidRPr="00605EB6">
        <w:t>était tout ce qui lui restait de l</w:t>
      </w:r>
      <w:r w:rsidR="00C474C1">
        <w:t>’</w:t>
      </w:r>
      <w:r w:rsidRPr="00605EB6">
        <w:t>immense fortune de ses ancêtres</w:t>
      </w:r>
      <w:r w:rsidR="00C474C1">
        <w:t>.</w:t>
      </w:r>
    </w:p>
    <w:p w14:paraId="68C2A624" w14:textId="77777777" w:rsidR="00C474C1" w:rsidRDefault="00C52F4A" w:rsidP="00C52F4A">
      <w:r w:rsidRPr="00605EB6">
        <w:t>Cependant il fallait prendre une résolution</w:t>
      </w:r>
      <w:r w:rsidR="00C474C1">
        <w:t xml:space="preserve">. </w:t>
      </w:r>
      <w:r w:rsidRPr="00605EB6">
        <w:t>Après avoir longuement réfléchi</w:t>
      </w:r>
      <w:r w:rsidR="00C474C1">
        <w:t xml:space="preserve">, </w:t>
      </w:r>
      <w:r w:rsidRPr="00605EB6">
        <w:t>il se dit</w:t>
      </w:r>
      <w:r w:rsidR="00C474C1">
        <w:t> :</w:t>
      </w:r>
    </w:p>
    <w:p w14:paraId="788EA0B3" w14:textId="3F6E45BC" w:rsidR="00C474C1" w:rsidRDefault="0094609C" w:rsidP="00C52F4A">
      <w:r>
        <w:t>— </w:t>
      </w:r>
      <w:r w:rsidR="00C52F4A" w:rsidRPr="00605EB6">
        <w:t>Avant tout</w:t>
      </w:r>
      <w:r w:rsidR="00C474C1">
        <w:t xml:space="preserve">, </w:t>
      </w:r>
      <w:r w:rsidR="00C52F4A" w:rsidRPr="00605EB6">
        <w:t>je suis Français</w:t>
      </w:r>
      <w:r w:rsidR="00C474C1">
        <w:t xml:space="preserve"> ; </w:t>
      </w:r>
      <w:r w:rsidR="00C52F4A" w:rsidRPr="00605EB6">
        <w:t>maintenant que j</w:t>
      </w:r>
      <w:r w:rsidR="00C474C1">
        <w:t>’</w:t>
      </w:r>
      <w:r w:rsidR="00C52F4A" w:rsidRPr="00605EB6">
        <w:t>ai perdu ma pauvre mère</w:t>
      </w:r>
      <w:r w:rsidR="00C474C1">
        <w:t xml:space="preserve">, </w:t>
      </w:r>
      <w:r w:rsidR="00C52F4A" w:rsidRPr="00605EB6">
        <w:t>que je suis seul au monde</w:t>
      </w:r>
      <w:r w:rsidR="00C474C1">
        <w:t xml:space="preserve">, </w:t>
      </w:r>
      <w:r w:rsidR="00C52F4A" w:rsidRPr="00605EB6">
        <w:t>il importe peu que je fasse ceci ou cela</w:t>
      </w:r>
      <w:r w:rsidR="00C474C1">
        <w:t xml:space="preserve">. </w:t>
      </w:r>
      <w:r w:rsidR="00C52F4A" w:rsidRPr="00605EB6">
        <w:t xml:space="preserve">Les marquis de Chamarande ont </w:t>
      </w:r>
      <w:r w:rsidR="00C52F4A" w:rsidRPr="00605EB6">
        <w:lastRenderedPageBreak/>
        <w:t xml:space="preserve">toujours fidèlement servi la </w:t>
      </w:r>
      <w:r w:rsidR="00DE685A">
        <w:t>France</w:t>
      </w:r>
      <w:r w:rsidR="00C474C1">
        <w:t xml:space="preserve">, </w:t>
      </w:r>
      <w:r w:rsidR="00C52F4A" w:rsidRPr="00605EB6">
        <w:t>et plusieurs d</w:t>
      </w:r>
      <w:r w:rsidR="00C474C1">
        <w:t>’</w:t>
      </w:r>
      <w:r w:rsidR="00C52F4A" w:rsidRPr="00605EB6">
        <w:t>entre eux ont versé leur sang pour la patrie</w:t>
      </w:r>
      <w:r w:rsidR="00C474C1">
        <w:t xml:space="preserve"> ; </w:t>
      </w:r>
      <w:r w:rsidR="00C52F4A" w:rsidRPr="00605EB6">
        <w:t>mon père</w:t>
      </w:r>
      <w:r w:rsidR="00C474C1">
        <w:t xml:space="preserve">, </w:t>
      </w:r>
      <w:r w:rsidR="00C52F4A" w:rsidRPr="00605EB6">
        <w:t>lui-même</w:t>
      </w:r>
      <w:r w:rsidR="00C474C1">
        <w:t xml:space="preserve">, </w:t>
      </w:r>
      <w:r w:rsidR="00C52F4A" w:rsidRPr="00605EB6">
        <w:t>avait dans l</w:t>
      </w:r>
      <w:r w:rsidR="00C474C1">
        <w:t>’</w:t>
      </w:r>
      <w:r w:rsidR="00C52F4A" w:rsidRPr="00605EB6">
        <w:t>armée le grade de capitaine</w:t>
      </w:r>
      <w:r w:rsidR="00C474C1">
        <w:t xml:space="preserve">. </w:t>
      </w:r>
      <w:r w:rsidR="00C52F4A" w:rsidRPr="00605EB6">
        <w:t>Je serai soldat comme mes ancêtres</w:t>
      </w:r>
      <w:r w:rsidR="00C474C1">
        <w:t>.</w:t>
      </w:r>
    </w:p>
    <w:p w14:paraId="34D89D51" w14:textId="77777777" w:rsidR="00C474C1" w:rsidRDefault="00C474C1" w:rsidP="00C52F4A">
      <w:r>
        <w:t>» </w:t>
      </w:r>
      <w:r w:rsidR="00C52F4A" w:rsidRPr="00605EB6">
        <w:t>Oui</w:t>
      </w:r>
      <w:r>
        <w:t xml:space="preserve">, </w:t>
      </w:r>
      <w:r w:rsidR="00C52F4A" w:rsidRPr="00605EB6">
        <w:t>ajouta-t-il</w:t>
      </w:r>
      <w:r>
        <w:t xml:space="preserve">, </w:t>
      </w:r>
      <w:r w:rsidR="00C52F4A" w:rsidRPr="00605EB6">
        <w:t>s</w:t>
      </w:r>
      <w:r>
        <w:t>’</w:t>
      </w:r>
      <w:r w:rsidR="00C52F4A" w:rsidRPr="00605EB6">
        <w:t>affermissant dans sa résolution</w:t>
      </w:r>
      <w:r>
        <w:t xml:space="preserve">, </w:t>
      </w:r>
      <w:r w:rsidR="00C52F4A" w:rsidRPr="00605EB6">
        <w:t>voilà ce que je dois faire</w:t>
      </w:r>
      <w:r>
        <w:t>.</w:t>
      </w:r>
    </w:p>
    <w:p w14:paraId="36DD430E" w14:textId="77777777" w:rsidR="00C474C1" w:rsidRDefault="00C52F4A" w:rsidP="00C52F4A">
      <w:r w:rsidRPr="00605EB6">
        <w:t>Huit jours après</w:t>
      </w:r>
      <w:r w:rsidR="00C474C1">
        <w:t xml:space="preserve">, </w:t>
      </w:r>
      <w:r w:rsidRPr="00605EB6">
        <w:t>il était à Paris</w:t>
      </w:r>
      <w:r w:rsidR="00C474C1">
        <w:t xml:space="preserve">. </w:t>
      </w:r>
      <w:r w:rsidRPr="00605EB6">
        <w:t>Il n</w:t>
      </w:r>
      <w:r w:rsidR="00C474C1">
        <w:t>’</w:t>
      </w:r>
      <w:r w:rsidRPr="00605EB6">
        <w:t>y resta que le temps nécessaire pour s</w:t>
      </w:r>
      <w:r w:rsidR="00C474C1">
        <w:t>’</w:t>
      </w:r>
      <w:r w:rsidRPr="00605EB6">
        <w:t>engager</w:t>
      </w:r>
      <w:r w:rsidR="00C474C1">
        <w:t xml:space="preserve">. </w:t>
      </w:r>
      <w:r w:rsidRPr="00605EB6">
        <w:t>Il fut incorporé dans un régiment de ligne dont le dépôt était alors à Grenoble</w:t>
      </w:r>
      <w:r w:rsidR="00C474C1">
        <w:t>.</w:t>
      </w:r>
    </w:p>
    <w:p w14:paraId="124D9FB0" w14:textId="77777777" w:rsidR="00C474C1" w:rsidRDefault="00C52F4A" w:rsidP="00C52F4A">
      <w:r w:rsidRPr="00605EB6">
        <w:t>Nous ne le suivrons pas sur les champs de bataille d</w:t>
      </w:r>
      <w:r w:rsidR="00C474C1">
        <w:t>’</w:t>
      </w:r>
      <w:r w:rsidRPr="00605EB6">
        <w:t>Europe</w:t>
      </w:r>
      <w:r w:rsidR="00C474C1">
        <w:t xml:space="preserve">. </w:t>
      </w:r>
      <w:r w:rsidRPr="00605EB6">
        <w:t>Son père avait été un fidèle serviteur de la royauté</w:t>
      </w:r>
      <w:r w:rsidR="00C474C1">
        <w:t xml:space="preserve"> ; </w:t>
      </w:r>
      <w:r w:rsidRPr="00605EB6">
        <w:t>il fut</w:t>
      </w:r>
      <w:r w:rsidR="00C474C1">
        <w:t xml:space="preserve">, </w:t>
      </w:r>
      <w:r w:rsidRPr="00605EB6">
        <w:t>lui</w:t>
      </w:r>
      <w:r w:rsidR="00C474C1">
        <w:t xml:space="preserve">, </w:t>
      </w:r>
      <w:r w:rsidRPr="00605EB6">
        <w:t>un fidèle serviteur de l</w:t>
      </w:r>
      <w:r w:rsidR="00C474C1">
        <w:t>’</w:t>
      </w:r>
      <w:r w:rsidRPr="00605EB6">
        <w:t>empire</w:t>
      </w:r>
      <w:r w:rsidR="00C474C1">
        <w:t>.</w:t>
      </w:r>
    </w:p>
    <w:p w14:paraId="13DCED87" w14:textId="77777777" w:rsidR="00C474C1" w:rsidRDefault="00C52F4A" w:rsidP="00C52F4A">
      <w:r w:rsidRPr="00605EB6">
        <w:t>Nous le retrouvons</w:t>
      </w:r>
      <w:r w:rsidR="00C474C1">
        <w:t xml:space="preserve">, </w:t>
      </w:r>
      <w:r w:rsidRPr="00605EB6">
        <w:t>au retour des Bourbons</w:t>
      </w:r>
      <w:r w:rsidR="00C474C1">
        <w:t xml:space="preserve">, </w:t>
      </w:r>
      <w:r w:rsidRPr="00605EB6">
        <w:t>lieutenant-colonel et officier de la Légion d</w:t>
      </w:r>
      <w:r w:rsidR="00C474C1">
        <w:t>’</w:t>
      </w:r>
      <w:r w:rsidRPr="00605EB6">
        <w:t>honneur</w:t>
      </w:r>
      <w:r w:rsidR="00C474C1">
        <w:t xml:space="preserve">. </w:t>
      </w:r>
      <w:r w:rsidRPr="00605EB6">
        <w:t>Pendant les Cent jours</w:t>
      </w:r>
      <w:r w:rsidR="00C474C1">
        <w:t xml:space="preserve">, </w:t>
      </w:r>
      <w:r w:rsidRPr="00605EB6">
        <w:t>il fut nommé colonel</w:t>
      </w:r>
      <w:r w:rsidR="00C474C1">
        <w:t>.</w:t>
      </w:r>
    </w:p>
    <w:p w14:paraId="608C82F8" w14:textId="77777777" w:rsidR="00C474C1" w:rsidRDefault="00C52F4A" w:rsidP="00C52F4A">
      <w:r w:rsidRPr="00605EB6">
        <w:t>Sa conduite à Waterloo fut celle d</w:t>
      </w:r>
      <w:r w:rsidR="00C474C1">
        <w:t>’</w:t>
      </w:r>
      <w:r w:rsidRPr="00605EB6">
        <w:t>un héros</w:t>
      </w:r>
      <w:r w:rsidR="00C474C1">
        <w:t xml:space="preserve"> : ; </w:t>
      </w:r>
      <w:r w:rsidRPr="00605EB6">
        <w:t>on le releva sur le champ de bataille grièvement blessé</w:t>
      </w:r>
      <w:r w:rsidR="00C474C1">
        <w:t>.</w:t>
      </w:r>
    </w:p>
    <w:p w14:paraId="72FCB5C4" w14:textId="77777777" w:rsidR="00C474C1" w:rsidRDefault="00C52F4A" w:rsidP="00C52F4A">
      <w:r w:rsidRPr="00605EB6">
        <w:t>Cependant il guérit vite</w:t>
      </w:r>
      <w:r w:rsidR="00C474C1">
        <w:t xml:space="preserve"> : </w:t>
      </w:r>
      <w:r w:rsidRPr="00605EB6">
        <w:t>en moins de deux mois</w:t>
      </w:r>
      <w:r w:rsidR="00C474C1">
        <w:t xml:space="preserve">, </w:t>
      </w:r>
      <w:r w:rsidRPr="00605EB6">
        <w:t>il fut sur pied</w:t>
      </w:r>
      <w:r w:rsidR="00C474C1">
        <w:t>.</w:t>
      </w:r>
    </w:p>
    <w:p w14:paraId="284FCB69" w14:textId="77777777" w:rsidR="00C474C1" w:rsidRDefault="00C52F4A" w:rsidP="00C52F4A">
      <w:r w:rsidRPr="00605EB6">
        <w:t xml:space="preserve">On sait comment le gouvernement de </w:t>
      </w:r>
      <w:r w:rsidR="00C474C1" w:rsidRPr="00605EB6">
        <w:t>Louis</w:t>
      </w:r>
      <w:r w:rsidR="00C474C1">
        <w:t> </w:t>
      </w:r>
      <w:r w:rsidR="00C474C1" w:rsidRPr="00605EB6">
        <w:t>XVIII</w:t>
      </w:r>
      <w:r w:rsidRPr="00605EB6">
        <w:t xml:space="preserve"> traitait alors les officiers supérieurs qui s</w:t>
      </w:r>
      <w:r w:rsidR="00C474C1">
        <w:t>’</w:t>
      </w:r>
      <w:r w:rsidRPr="00605EB6">
        <w:t>étaient attachés à la fortune de Napoléon</w:t>
      </w:r>
      <w:r w:rsidR="00C474C1">
        <w:t xml:space="preserve">… </w:t>
      </w:r>
      <w:r w:rsidRPr="00605EB6">
        <w:t>Le colonel de l</w:t>
      </w:r>
      <w:r w:rsidR="00C474C1">
        <w:t>’</w:t>
      </w:r>
      <w:r w:rsidRPr="00605EB6">
        <w:t>empire put craindre un instant d</w:t>
      </w:r>
      <w:r w:rsidR="00C474C1">
        <w:t>’</w:t>
      </w:r>
      <w:r w:rsidRPr="00605EB6">
        <w:t>être mis en suspicion et rayé des cadres de l</w:t>
      </w:r>
      <w:r w:rsidR="00C474C1">
        <w:t>’</w:t>
      </w:r>
      <w:r w:rsidRPr="00605EB6">
        <w:t>armée</w:t>
      </w:r>
      <w:r w:rsidR="00C474C1">
        <w:t xml:space="preserve">. </w:t>
      </w:r>
      <w:r w:rsidRPr="00605EB6">
        <w:t>Il n</w:t>
      </w:r>
      <w:r w:rsidR="00C474C1">
        <w:t>’</w:t>
      </w:r>
      <w:r w:rsidRPr="00605EB6">
        <w:t>en fut rien</w:t>
      </w:r>
      <w:r w:rsidR="00C474C1">
        <w:t xml:space="preserve">. </w:t>
      </w:r>
      <w:r w:rsidRPr="00605EB6">
        <w:t>On n</w:t>
      </w:r>
      <w:r w:rsidR="00C474C1">
        <w:t>’</w:t>
      </w:r>
      <w:r w:rsidRPr="00605EB6">
        <w:t>avait probablement pas oublié que son père était mort sur l</w:t>
      </w:r>
      <w:r w:rsidR="00C474C1">
        <w:t>’</w:t>
      </w:r>
      <w:r w:rsidRPr="00605EB6">
        <w:t>échafaud révolutionnaire</w:t>
      </w:r>
      <w:r w:rsidR="00C474C1">
        <w:t xml:space="preserve">. </w:t>
      </w:r>
      <w:r w:rsidRPr="00605EB6">
        <w:t>Non seulement il fut maintenu dans son grade</w:t>
      </w:r>
      <w:r w:rsidR="00C474C1">
        <w:t xml:space="preserve">, </w:t>
      </w:r>
      <w:r w:rsidRPr="00605EB6">
        <w:t>mais</w:t>
      </w:r>
      <w:r w:rsidR="00C474C1">
        <w:t xml:space="preserve">, </w:t>
      </w:r>
      <w:r w:rsidRPr="00605EB6">
        <w:t>quelques mois plus tard</w:t>
      </w:r>
      <w:r w:rsidR="00C474C1">
        <w:t xml:space="preserve">, </w:t>
      </w:r>
      <w:r w:rsidRPr="00605EB6">
        <w:t>il était promu au grade de maréchal de camp</w:t>
      </w:r>
      <w:r w:rsidR="00C474C1">
        <w:t>.</w:t>
      </w:r>
    </w:p>
    <w:p w14:paraId="33BA2171" w14:textId="77777777" w:rsidR="00C474C1" w:rsidRDefault="00C52F4A" w:rsidP="00C52F4A">
      <w:r w:rsidRPr="00605EB6">
        <w:lastRenderedPageBreak/>
        <w:t>Alors</w:t>
      </w:r>
      <w:r w:rsidR="00C474C1">
        <w:t xml:space="preserve">, </w:t>
      </w:r>
      <w:r w:rsidRPr="00605EB6">
        <w:t>s</w:t>
      </w:r>
      <w:r w:rsidR="00C474C1">
        <w:t>’</w:t>
      </w:r>
      <w:r w:rsidRPr="00605EB6">
        <w:t>il l</w:t>
      </w:r>
      <w:r w:rsidR="00C474C1">
        <w:t>’</w:t>
      </w:r>
      <w:r w:rsidRPr="00605EB6">
        <w:t>eût voulu</w:t>
      </w:r>
      <w:r w:rsidR="00C474C1">
        <w:t xml:space="preserve">, </w:t>
      </w:r>
      <w:r w:rsidRPr="00605EB6">
        <w:t>le marquis de Chamarande aurait pu prendre part à la curée sur laquelle se précipitaient les anciens émigrés</w:t>
      </w:r>
      <w:r w:rsidR="00C474C1">
        <w:t xml:space="preserve">, </w:t>
      </w:r>
      <w:r w:rsidRPr="00605EB6">
        <w:t>et refaire facilement sa fortune</w:t>
      </w:r>
      <w:r w:rsidR="00C474C1">
        <w:t>.</w:t>
      </w:r>
    </w:p>
    <w:p w14:paraId="03B95577" w14:textId="77777777" w:rsidR="00C474C1" w:rsidRDefault="00C52F4A" w:rsidP="00C52F4A">
      <w:r w:rsidRPr="00605EB6">
        <w:t>Mais</w:t>
      </w:r>
      <w:r w:rsidR="00C474C1">
        <w:t xml:space="preserve">, </w:t>
      </w:r>
      <w:r w:rsidRPr="00605EB6">
        <w:t>trop fier pour solliciter quoi que ce soit</w:t>
      </w:r>
      <w:r w:rsidR="00C474C1">
        <w:t xml:space="preserve">, </w:t>
      </w:r>
      <w:r w:rsidRPr="00605EB6">
        <w:t>il se tint à l</w:t>
      </w:r>
      <w:r w:rsidR="00C474C1">
        <w:t>’</w:t>
      </w:r>
      <w:r w:rsidRPr="00605EB6">
        <w:t>écart et ne demanda rien</w:t>
      </w:r>
      <w:r w:rsidR="00C474C1">
        <w:t xml:space="preserve">. </w:t>
      </w:r>
      <w:r w:rsidRPr="00605EB6">
        <w:t>Il était soldat</w:t>
      </w:r>
      <w:r w:rsidR="00C474C1">
        <w:t xml:space="preserve">, </w:t>
      </w:r>
      <w:r w:rsidRPr="00605EB6">
        <w:t>il n</w:t>
      </w:r>
      <w:r w:rsidR="00C474C1">
        <w:t>’</w:t>
      </w:r>
      <w:r w:rsidRPr="00605EB6">
        <w:t>était pas courtisan</w:t>
      </w:r>
      <w:r w:rsidR="00C474C1">
        <w:t>.</w:t>
      </w:r>
    </w:p>
    <w:p w14:paraId="29BF6A66" w14:textId="0476109F" w:rsidR="00C474C1" w:rsidRDefault="00C52F4A" w:rsidP="00C52F4A">
      <w:r w:rsidRPr="00605EB6">
        <w:t>L</w:t>
      </w:r>
      <w:r w:rsidR="00C474C1">
        <w:t>’</w:t>
      </w:r>
      <w:r w:rsidRPr="00605EB6">
        <w:t>idée de se marier ne lui était jamais venue</w:t>
      </w:r>
      <w:r w:rsidR="00C474C1">
        <w:t xml:space="preserve"> ; </w:t>
      </w:r>
      <w:r w:rsidRPr="00605EB6">
        <w:t>du reste</w:t>
      </w:r>
      <w:r w:rsidR="00C474C1">
        <w:t xml:space="preserve">, </w:t>
      </w:r>
      <w:r w:rsidRPr="00605EB6">
        <w:t>il avouait volontiers qu</w:t>
      </w:r>
      <w:r w:rsidR="00C474C1">
        <w:t>’</w:t>
      </w:r>
      <w:r w:rsidRPr="00605EB6">
        <w:t>aucun regard de femme n</w:t>
      </w:r>
      <w:r w:rsidR="00C474C1">
        <w:t>’</w:t>
      </w:r>
      <w:r w:rsidRPr="00605EB6">
        <w:t>avait eu le pouvoir de faire battre son cœur</w:t>
      </w:r>
      <w:r w:rsidR="00C474C1">
        <w:t xml:space="preserve">. </w:t>
      </w:r>
      <w:r w:rsidRPr="00605EB6">
        <w:t>Mais</w:t>
      </w:r>
      <w:r w:rsidR="00C474C1">
        <w:t xml:space="preserve">, </w:t>
      </w:r>
      <w:r w:rsidRPr="00605EB6">
        <w:t>pour qu</w:t>
      </w:r>
      <w:r w:rsidR="00C474C1">
        <w:t>’</w:t>
      </w:r>
      <w:r w:rsidRPr="00605EB6">
        <w:t>on n</w:t>
      </w:r>
      <w:r w:rsidR="00C474C1">
        <w:t>’</w:t>
      </w:r>
      <w:r w:rsidRPr="00605EB6">
        <w:t>eût pas de lui une trop mauvaise opinion et qu</w:t>
      </w:r>
      <w:r w:rsidR="00C474C1">
        <w:t>’</w:t>
      </w:r>
      <w:r w:rsidRPr="00605EB6">
        <w:t>on ne crût point à une insensibilité de parti pris</w:t>
      </w:r>
      <w:r w:rsidR="00C474C1">
        <w:t xml:space="preserve">, </w:t>
      </w:r>
      <w:r w:rsidRPr="00605EB6">
        <w:t>il s</w:t>
      </w:r>
      <w:r w:rsidR="00C474C1">
        <w:t>’</w:t>
      </w:r>
      <w:r w:rsidRPr="00605EB6">
        <w:t>empressait d</w:t>
      </w:r>
      <w:r w:rsidR="00C474C1">
        <w:t>’</w:t>
      </w:r>
      <w:r w:rsidRPr="00605EB6">
        <w:t>ajouter en riant</w:t>
      </w:r>
      <w:r w:rsidR="00C474C1">
        <w:t> :</w:t>
      </w:r>
    </w:p>
    <w:p w14:paraId="4FFFB6DD" w14:textId="164B3BD3" w:rsidR="00C474C1" w:rsidRDefault="0094609C" w:rsidP="00C52F4A">
      <w:r>
        <w:t>— </w:t>
      </w:r>
      <w:r w:rsidR="00C52F4A" w:rsidRPr="00605EB6">
        <w:t>Nous étions toujours en guerre sous l</w:t>
      </w:r>
      <w:r w:rsidR="00C474C1">
        <w:t>’</w:t>
      </w:r>
      <w:r w:rsidR="00C52F4A" w:rsidRPr="00605EB6">
        <w:t>empire</w:t>
      </w:r>
      <w:r w:rsidR="00C474C1">
        <w:t xml:space="preserve">, </w:t>
      </w:r>
      <w:r w:rsidR="00C52F4A" w:rsidRPr="00605EB6">
        <w:t>et</w:t>
      </w:r>
      <w:r w:rsidR="00C474C1">
        <w:t xml:space="preserve">, </w:t>
      </w:r>
      <w:r w:rsidR="00C52F4A" w:rsidRPr="00605EB6">
        <w:t>vraiment</w:t>
      </w:r>
      <w:r w:rsidR="00C474C1">
        <w:t xml:space="preserve">, </w:t>
      </w:r>
      <w:r w:rsidR="00C52F4A" w:rsidRPr="00605EB6">
        <w:t>on n</w:t>
      </w:r>
      <w:r w:rsidR="00C474C1">
        <w:t>’</w:t>
      </w:r>
      <w:r w:rsidR="00C52F4A" w:rsidRPr="00605EB6">
        <w:t>avait pas le temps d</w:t>
      </w:r>
      <w:r w:rsidR="00C474C1">
        <w:t>’</w:t>
      </w:r>
      <w:r w:rsidR="00C52F4A" w:rsidRPr="00605EB6">
        <w:t>aimer</w:t>
      </w:r>
      <w:r w:rsidR="00C474C1">
        <w:t>.</w:t>
      </w:r>
    </w:p>
    <w:p w14:paraId="30A75C13" w14:textId="77777777" w:rsidR="00C474C1" w:rsidRDefault="00C52F4A" w:rsidP="00C52F4A">
      <w:r w:rsidRPr="00605EB6">
        <w:t>À cela on répliquait</w:t>
      </w:r>
      <w:r w:rsidR="00C474C1">
        <w:t> :</w:t>
      </w:r>
    </w:p>
    <w:p w14:paraId="287FC903" w14:textId="1EE9814F" w:rsidR="00C474C1" w:rsidRDefault="0094609C" w:rsidP="00C52F4A">
      <w:r>
        <w:t>— </w:t>
      </w:r>
      <w:r w:rsidR="00C52F4A" w:rsidRPr="00605EB6">
        <w:t>Soit</w:t>
      </w:r>
      <w:r w:rsidR="00C474C1">
        <w:t xml:space="preserve">. </w:t>
      </w:r>
      <w:r w:rsidR="00C52F4A" w:rsidRPr="00605EB6">
        <w:t>Mais maintenant</w:t>
      </w:r>
      <w:r w:rsidR="00C474C1">
        <w:t xml:space="preserve">, </w:t>
      </w:r>
      <w:r w:rsidR="00C52F4A" w:rsidRPr="00605EB6">
        <w:t>monsieur le marquis</w:t>
      </w:r>
      <w:r w:rsidR="00C474C1">
        <w:t> ?</w:t>
      </w:r>
    </w:p>
    <w:p w14:paraId="7E555F30" w14:textId="0312383C" w:rsidR="00C474C1" w:rsidRDefault="0094609C" w:rsidP="00C52F4A">
      <w:r>
        <w:t>— </w:t>
      </w:r>
      <w:r w:rsidR="00C52F4A" w:rsidRPr="00605EB6">
        <w:t>Maintenant</w:t>
      </w:r>
      <w:r w:rsidR="00C474C1">
        <w:t xml:space="preserve">, </w:t>
      </w:r>
      <w:r w:rsidR="00C52F4A" w:rsidRPr="00605EB6">
        <w:t>répondait-il d</w:t>
      </w:r>
      <w:r w:rsidR="00C474C1">
        <w:t>’</w:t>
      </w:r>
      <w:r w:rsidR="00C52F4A" w:rsidRPr="00605EB6">
        <w:t>un ton grave</w:t>
      </w:r>
      <w:r w:rsidR="00C474C1">
        <w:t xml:space="preserve">, </w:t>
      </w:r>
      <w:r w:rsidR="00C52F4A" w:rsidRPr="00605EB6">
        <w:t>maintenant je ne suis plus jeune</w:t>
      </w:r>
      <w:r w:rsidR="00C474C1">
        <w:t xml:space="preserve"> : ; </w:t>
      </w:r>
      <w:r w:rsidR="00C52F4A" w:rsidRPr="00605EB6">
        <w:t>le temps de l</w:t>
      </w:r>
      <w:r w:rsidR="00C474C1">
        <w:t>’</w:t>
      </w:r>
      <w:r w:rsidR="00C52F4A" w:rsidRPr="00605EB6">
        <w:t>amour est passé</w:t>
      </w:r>
      <w:r w:rsidR="00C474C1">
        <w:t>.</w:t>
      </w:r>
    </w:p>
    <w:p w14:paraId="094AD092" w14:textId="61F927CA" w:rsidR="00C474C1" w:rsidRDefault="00C52F4A" w:rsidP="00C52F4A">
      <w:r w:rsidRPr="00605EB6">
        <w:t>Il disait cela</w:t>
      </w:r>
      <w:r w:rsidR="00C474C1">
        <w:t xml:space="preserve">, </w:t>
      </w:r>
      <w:r w:rsidRPr="00605EB6">
        <w:t>le général</w:t>
      </w:r>
      <w:r w:rsidR="004540F3">
        <w:t> ;</w:t>
      </w:r>
      <w:r w:rsidR="00C474C1">
        <w:t xml:space="preserve"> </w:t>
      </w:r>
      <w:r w:rsidRPr="00605EB6">
        <w:t>mais souvent il s</w:t>
      </w:r>
      <w:r w:rsidR="00C474C1">
        <w:t>’</w:t>
      </w:r>
      <w:r w:rsidRPr="00605EB6">
        <w:t>attristait et un pli se creusait sur son large front</w:t>
      </w:r>
      <w:r w:rsidR="00C474C1">
        <w:t xml:space="preserve">, </w:t>
      </w:r>
      <w:r w:rsidRPr="00605EB6">
        <w:t>quand il pensait qu</w:t>
      </w:r>
      <w:r w:rsidR="00C474C1">
        <w:t>’</w:t>
      </w:r>
      <w:r w:rsidRPr="00605EB6">
        <w:t>après lui son nom serait éteint</w:t>
      </w:r>
      <w:r w:rsidR="00C474C1">
        <w:t xml:space="preserve">, </w:t>
      </w:r>
      <w:r w:rsidRPr="00605EB6">
        <w:t>qu</w:t>
      </w:r>
      <w:r w:rsidR="00C474C1">
        <w:t>’</w:t>
      </w:r>
      <w:r w:rsidRPr="00605EB6">
        <w:t>il y aurait en France une grande et illustre famille de moins</w:t>
      </w:r>
      <w:r w:rsidR="00C474C1">
        <w:t>.</w:t>
      </w:r>
    </w:p>
    <w:p w14:paraId="5106C157" w14:textId="77777777" w:rsidR="00C474C1" w:rsidRDefault="00C52F4A" w:rsidP="00C52F4A">
      <w:r w:rsidRPr="00605EB6">
        <w:t>Cependant le cœur du général de Chamarande n</w:t>
      </w:r>
      <w:r w:rsidR="00C474C1">
        <w:t>’</w:t>
      </w:r>
      <w:r w:rsidRPr="00605EB6">
        <w:t>était pas resté fermé à toute affection</w:t>
      </w:r>
      <w:r w:rsidR="00C474C1">
        <w:t xml:space="preserve"> ; </w:t>
      </w:r>
      <w:r w:rsidRPr="00605EB6">
        <w:t>le marquis aimait paternellement une enfant</w:t>
      </w:r>
      <w:r w:rsidR="00C474C1">
        <w:t xml:space="preserve">, </w:t>
      </w:r>
      <w:r w:rsidRPr="00605EB6">
        <w:t>une pupille</w:t>
      </w:r>
      <w:r w:rsidR="00C474C1">
        <w:t xml:space="preserve">, </w:t>
      </w:r>
      <w:r w:rsidRPr="00605EB6">
        <w:t>qu</w:t>
      </w:r>
      <w:r w:rsidR="00C474C1">
        <w:t>’</w:t>
      </w:r>
      <w:r w:rsidRPr="00605EB6">
        <w:t>il considérait comme sa fille</w:t>
      </w:r>
      <w:r w:rsidR="00C474C1">
        <w:t xml:space="preserve">. </w:t>
      </w:r>
      <w:r w:rsidRPr="00605EB6">
        <w:t>Elle se nommait Cécile Baubant</w:t>
      </w:r>
      <w:r w:rsidR="00C474C1">
        <w:t xml:space="preserve">. </w:t>
      </w:r>
      <w:r w:rsidRPr="00605EB6">
        <w:t>Cécile avait perdu sa mère deux ans après sa naissance</w:t>
      </w:r>
      <w:r w:rsidR="00C474C1">
        <w:t xml:space="preserve">. </w:t>
      </w:r>
      <w:r w:rsidRPr="00605EB6">
        <w:t>Son père</w:t>
      </w:r>
      <w:r w:rsidR="00C474C1">
        <w:t xml:space="preserve">, </w:t>
      </w:r>
      <w:r w:rsidRPr="00605EB6">
        <w:t>officier sans fortune</w:t>
      </w:r>
      <w:r w:rsidR="00C474C1">
        <w:t xml:space="preserve">, </w:t>
      </w:r>
      <w:r w:rsidRPr="00605EB6">
        <w:t>mortellement blessé à Wagram</w:t>
      </w:r>
      <w:r w:rsidR="00C474C1">
        <w:t xml:space="preserve">, </w:t>
      </w:r>
      <w:r w:rsidRPr="00605EB6">
        <w:t>était mort dans les bras du marquis de Chamarande</w:t>
      </w:r>
      <w:r w:rsidR="00C474C1">
        <w:t xml:space="preserve">, </w:t>
      </w:r>
      <w:r w:rsidRPr="00605EB6">
        <w:t>son ami</w:t>
      </w:r>
      <w:r w:rsidR="00C474C1">
        <w:t xml:space="preserve">, </w:t>
      </w:r>
      <w:r w:rsidRPr="00605EB6">
        <w:t>en lui disant</w:t>
      </w:r>
      <w:r w:rsidR="00C474C1">
        <w:t> :</w:t>
      </w:r>
    </w:p>
    <w:p w14:paraId="63C2D570" w14:textId="4F6E8DE5" w:rsidR="00C474C1" w:rsidRDefault="0094609C" w:rsidP="00C52F4A">
      <w:r>
        <w:lastRenderedPageBreak/>
        <w:t>— </w:t>
      </w:r>
      <w:r w:rsidR="00C52F4A" w:rsidRPr="00605EB6">
        <w:t>Ma petite Cécile va être seule au monde</w:t>
      </w:r>
      <w:r w:rsidR="00C474C1">
        <w:t xml:space="preserve"> ; </w:t>
      </w:r>
      <w:r w:rsidR="00C52F4A" w:rsidRPr="00605EB6">
        <w:t>Louis</w:t>
      </w:r>
      <w:r w:rsidR="00C474C1">
        <w:t xml:space="preserve">, </w:t>
      </w:r>
      <w:r w:rsidR="00C52F4A" w:rsidRPr="00605EB6">
        <w:t>en souvenir de notre sincère amitié</w:t>
      </w:r>
      <w:r w:rsidR="00C474C1">
        <w:t xml:space="preserve">, </w:t>
      </w:r>
      <w:r w:rsidR="00C52F4A" w:rsidRPr="00605EB6">
        <w:t>n</w:t>
      </w:r>
      <w:r w:rsidR="00C474C1">
        <w:t>’</w:t>
      </w:r>
      <w:r w:rsidR="00C52F4A" w:rsidRPr="00605EB6">
        <w:t>abandonne pas la pauvre orpheline</w:t>
      </w:r>
      <w:r w:rsidR="00C474C1">
        <w:t xml:space="preserve">, </w:t>
      </w:r>
      <w:r w:rsidR="00C52F4A" w:rsidRPr="00605EB6">
        <w:t>sois son protecteur</w:t>
      </w:r>
      <w:r w:rsidR="00C474C1">
        <w:t xml:space="preserve">, </w:t>
      </w:r>
      <w:r w:rsidR="00C52F4A" w:rsidRPr="00605EB6">
        <w:t>son père</w:t>
      </w:r>
      <w:r w:rsidR="00C474C1">
        <w:t>.</w:t>
      </w:r>
    </w:p>
    <w:p w14:paraId="76698751" w14:textId="2CF67BDF" w:rsidR="00C474C1" w:rsidRDefault="0094609C" w:rsidP="00C52F4A">
      <w:r>
        <w:t>— </w:t>
      </w:r>
      <w:r w:rsidR="00C52F4A" w:rsidRPr="00605EB6">
        <w:t>Je te le promets</w:t>
      </w:r>
      <w:r w:rsidR="00C474C1">
        <w:t xml:space="preserve">, </w:t>
      </w:r>
      <w:r w:rsidR="00C52F4A" w:rsidRPr="00605EB6">
        <w:t>répondit Chamarande</w:t>
      </w:r>
      <w:r w:rsidR="00C474C1">
        <w:t>.</w:t>
      </w:r>
    </w:p>
    <w:p w14:paraId="47F913EE" w14:textId="77777777" w:rsidR="00C474C1" w:rsidRDefault="00C52F4A" w:rsidP="00C52F4A">
      <w:r w:rsidRPr="00605EB6">
        <w:t>Et le capitaine Baubant avait rendu le dernier soupir en prononçant ce mot</w:t>
      </w:r>
      <w:r w:rsidR="00C474C1">
        <w:t xml:space="preserve"> : </w:t>
      </w:r>
      <w:r w:rsidRPr="00605EB6">
        <w:t>Merci</w:t>
      </w:r>
      <w:r w:rsidR="00C474C1">
        <w:t> !</w:t>
      </w:r>
    </w:p>
    <w:p w14:paraId="408B6A4B" w14:textId="563C6C2B" w:rsidR="00C474C1" w:rsidRDefault="00C52F4A" w:rsidP="00C52F4A">
      <w:r w:rsidRPr="00605EB6">
        <w:t>C</w:t>
      </w:r>
      <w:r w:rsidR="00C474C1">
        <w:t>’</w:t>
      </w:r>
      <w:r w:rsidRPr="00605EB6">
        <w:t>est ainsi que la petite Cécile</w:t>
      </w:r>
      <w:r w:rsidR="00C474C1">
        <w:t xml:space="preserve">, </w:t>
      </w:r>
      <w:r w:rsidRPr="00605EB6">
        <w:t>alors âgée de dix ans</w:t>
      </w:r>
      <w:r w:rsidR="00C474C1">
        <w:t xml:space="preserve">, </w:t>
      </w:r>
      <w:r w:rsidRPr="00605EB6">
        <w:t>était devenue la pupille du marquis</w:t>
      </w:r>
      <w:r w:rsidR="00C474C1">
        <w:t xml:space="preserve">. </w:t>
      </w:r>
      <w:r w:rsidRPr="00605EB6">
        <w:t>Celui-ci plaça l</w:t>
      </w:r>
      <w:r w:rsidR="00C474C1">
        <w:t>’</w:t>
      </w:r>
      <w:r w:rsidRPr="00605EB6">
        <w:t>orpheline dans un pensionnat de son choix</w:t>
      </w:r>
      <w:r w:rsidR="00C474C1">
        <w:t xml:space="preserve">, </w:t>
      </w:r>
      <w:r w:rsidRPr="00605EB6">
        <w:t>où il allait la voir souvent</w:t>
      </w:r>
      <w:r w:rsidR="00C474C1">
        <w:t xml:space="preserve">, </w:t>
      </w:r>
      <w:r w:rsidRPr="00605EB6">
        <w:t>et veilla sur ses besoins</w:t>
      </w:r>
      <w:r w:rsidR="00C474C1">
        <w:t xml:space="preserve">, </w:t>
      </w:r>
      <w:r w:rsidRPr="00605EB6">
        <w:t>son éducation et son instruction avec la sollicitude d</w:t>
      </w:r>
      <w:r w:rsidR="00C474C1">
        <w:t>’</w:t>
      </w:r>
      <w:r w:rsidRPr="00605EB6">
        <w:t>un père</w:t>
      </w:r>
      <w:r w:rsidR="00C474C1">
        <w:t>.</w:t>
      </w:r>
    </w:p>
    <w:p w14:paraId="36DE9392" w14:textId="77777777" w:rsidR="00C474C1" w:rsidRDefault="00C52F4A" w:rsidP="00C52F4A">
      <w:r w:rsidRPr="00DA579D">
        <w:t>Cécile grandit</w:t>
      </w:r>
      <w:r w:rsidR="00C474C1">
        <w:t xml:space="preserve">, </w:t>
      </w:r>
      <w:r w:rsidRPr="00DA579D">
        <w:t>devint instruite</w:t>
      </w:r>
      <w:r w:rsidR="00C474C1">
        <w:t xml:space="preserve">, </w:t>
      </w:r>
      <w:r w:rsidRPr="00DA579D">
        <w:t>gracieuse</w:t>
      </w:r>
      <w:r w:rsidR="00C474C1">
        <w:t xml:space="preserve">, </w:t>
      </w:r>
      <w:r w:rsidRPr="00DA579D">
        <w:t>charmante sous les rapports</w:t>
      </w:r>
      <w:r w:rsidR="00C474C1">
        <w:t xml:space="preserve">. </w:t>
      </w:r>
      <w:r w:rsidRPr="00DA579D">
        <w:t>Elle avait une grande affection pour son protecteur qu</w:t>
      </w:r>
      <w:r w:rsidR="00C474C1">
        <w:t>’</w:t>
      </w:r>
      <w:r w:rsidRPr="00DA579D">
        <w:t>elle appelait son père</w:t>
      </w:r>
      <w:r w:rsidR="00C474C1">
        <w:t xml:space="preserve">. </w:t>
      </w:r>
      <w:r w:rsidRPr="00DA579D">
        <w:t>Ce nom de père</w:t>
      </w:r>
      <w:r w:rsidR="00C474C1">
        <w:t xml:space="preserve">, </w:t>
      </w:r>
      <w:r w:rsidRPr="00DA579D">
        <w:t>que Cécile lui donnait</w:t>
      </w:r>
      <w:r w:rsidRPr="00605EB6">
        <w:t xml:space="preserve"> pour bien exprimer sa gratitude</w:t>
      </w:r>
      <w:r w:rsidR="00C474C1">
        <w:t xml:space="preserve">, </w:t>
      </w:r>
      <w:r w:rsidRPr="00605EB6">
        <w:t>causait au vieux soldat un indicible ravissement</w:t>
      </w:r>
      <w:r w:rsidR="00C474C1">
        <w:t>.</w:t>
      </w:r>
    </w:p>
    <w:p w14:paraId="3132379D" w14:textId="75501887" w:rsidR="00C474C1" w:rsidRDefault="00C52F4A" w:rsidP="00C52F4A">
      <w:r w:rsidRPr="00605EB6">
        <w:t>Quand la jeune fille eut atteint sa seizième année</w:t>
      </w:r>
      <w:r w:rsidR="00C474C1">
        <w:t xml:space="preserve">, </w:t>
      </w:r>
      <w:r w:rsidRPr="00605EB6">
        <w:t>elle quitta le pensionnat sans regret et vint égayer la demeure du marquis</w:t>
      </w:r>
      <w:r w:rsidR="00C474C1">
        <w:t xml:space="preserve">. </w:t>
      </w:r>
      <w:r w:rsidRPr="00605EB6">
        <w:t>Subitement</w:t>
      </w:r>
      <w:r w:rsidR="00C474C1">
        <w:t xml:space="preserve">, </w:t>
      </w:r>
      <w:r w:rsidRPr="00605EB6">
        <w:t xml:space="preserve">la vie de </w:t>
      </w:r>
      <w:r w:rsidR="00C474C1">
        <w:t>M. de </w:t>
      </w:r>
      <w:r w:rsidRPr="00605EB6">
        <w:t>Chamarande fut changée</w:t>
      </w:r>
      <w:r w:rsidR="00C474C1">
        <w:t xml:space="preserve"> ; </w:t>
      </w:r>
      <w:r w:rsidRPr="00605EB6">
        <w:t>autour de lui</w:t>
      </w:r>
      <w:r w:rsidR="00C474C1">
        <w:t xml:space="preserve">, </w:t>
      </w:r>
      <w:r w:rsidRPr="00605EB6">
        <w:t>le bruit</w:t>
      </w:r>
      <w:r w:rsidR="00C474C1">
        <w:t xml:space="preserve">, </w:t>
      </w:r>
      <w:r w:rsidRPr="00605EB6">
        <w:t>les joyeux éclats de rire succédaient au monotone silence</w:t>
      </w:r>
      <w:r w:rsidR="00C474C1">
        <w:t xml:space="preserve"> ; </w:t>
      </w:r>
      <w:r w:rsidRPr="00605EB6">
        <w:t>la jeunesse souriante de Cécile était un rayon de soleil dans l</w:t>
      </w:r>
      <w:r w:rsidR="00C474C1">
        <w:t>’</w:t>
      </w:r>
      <w:r w:rsidRPr="00605EB6">
        <w:t>existence du général</w:t>
      </w:r>
      <w:r w:rsidR="00C474C1">
        <w:t>.</w:t>
      </w:r>
    </w:p>
    <w:p w14:paraId="15830208" w14:textId="5F78FCC5" w:rsidR="00C474C1" w:rsidRDefault="0094609C" w:rsidP="00C52F4A">
      <w:r>
        <w:t>— </w:t>
      </w:r>
      <w:r w:rsidR="00C52F4A" w:rsidRPr="00605EB6">
        <w:t>Bientôt</w:t>
      </w:r>
      <w:r w:rsidR="00C474C1">
        <w:t xml:space="preserve">, </w:t>
      </w:r>
      <w:r w:rsidR="00C52F4A" w:rsidRPr="00605EB6">
        <w:t>pensait-il</w:t>
      </w:r>
      <w:r w:rsidR="00C474C1">
        <w:t xml:space="preserve">, </w:t>
      </w:r>
      <w:r w:rsidR="00C52F4A" w:rsidRPr="00605EB6">
        <w:t>il va falloir songer à la marier</w:t>
      </w:r>
      <w:r w:rsidR="00C474C1">
        <w:t>.</w:t>
      </w:r>
    </w:p>
    <w:p w14:paraId="18BCAB9F" w14:textId="77777777" w:rsidR="00C474C1" w:rsidRDefault="00C52F4A" w:rsidP="00C52F4A">
      <w:r w:rsidRPr="00605EB6">
        <w:t>Mais le mariage de Cécile serait leur séparation</w:t>
      </w:r>
      <w:r w:rsidR="00C474C1">
        <w:t xml:space="preserve">, </w:t>
      </w:r>
      <w:r w:rsidRPr="00605EB6">
        <w:t>et le marquis s</w:t>
      </w:r>
      <w:r w:rsidR="00C474C1">
        <w:t>’</w:t>
      </w:r>
      <w:r w:rsidRPr="00605EB6">
        <w:t>était déjà si bien habitué à avoir la jeune fille près de lui</w:t>
      </w:r>
      <w:r w:rsidR="00C474C1">
        <w:t xml:space="preserve">, </w:t>
      </w:r>
      <w:r w:rsidRPr="00605EB6">
        <w:t>qu</w:t>
      </w:r>
      <w:r w:rsidR="00C474C1">
        <w:t>’</w:t>
      </w:r>
      <w:r w:rsidRPr="00605EB6">
        <w:t>il envisageait comme un malheur la nécessité de confier à un autre le soin de la rendre heureuse</w:t>
      </w:r>
      <w:r w:rsidR="00C474C1">
        <w:t xml:space="preserve">. </w:t>
      </w:r>
      <w:r w:rsidRPr="00605EB6">
        <w:t>Cette idée</w:t>
      </w:r>
      <w:r w:rsidR="00C474C1">
        <w:t xml:space="preserve">, </w:t>
      </w:r>
      <w:r w:rsidRPr="00605EB6">
        <w:t>qu</w:t>
      </w:r>
      <w:r w:rsidR="00C474C1">
        <w:t>’</w:t>
      </w:r>
      <w:r w:rsidRPr="00605EB6">
        <w:t>elle le quitterait un jour</w:t>
      </w:r>
      <w:r w:rsidR="00C474C1">
        <w:t xml:space="preserve">, </w:t>
      </w:r>
      <w:r w:rsidRPr="00605EB6">
        <w:t>que de nouveau il se trouverait seul</w:t>
      </w:r>
      <w:r w:rsidR="00C474C1">
        <w:t xml:space="preserve">, </w:t>
      </w:r>
      <w:r w:rsidRPr="00605EB6">
        <w:t>lui faisait éprouver une émotion singulière</w:t>
      </w:r>
      <w:r w:rsidR="00C474C1">
        <w:t xml:space="preserve"> : ; </w:t>
      </w:r>
      <w:r w:rsidRPr="00605EB6">
        <w:t xml:space="preserve">il lui semblait que </w:t>
      </w:r>
      <w:r w:rsidRPr="00605EB6">
        <w:lastRenderedPageBreak/>
        <w:t>quelque chose se déchirait en lui</w:t>
      </w:r>
      <w:r w:rsidR="00C474C1">
        <w:t xml:space="preserve"> ; </w:t>
      </w:r>
      <w:r w:rsidRPr="00605EB6">
        <w:t>son cœur se serrait</w:t>
      </w:r>
      <w:r w:rsidR="00C474C1">
        <w:t xml:space="preserve">, </w:t>
      </w:r>
      <w:r w:rsidRPr="00605EB6">
        <w:t>des larmes lui venaient aux yeux et une tristesse indéfinissable s</w:t>
      </w:r>
      <w:r w:rsidR="00C474C1">
        <w:t>’</w:t>
      </w:r>
      <w:r w:rsidRPr="00605EB6">
        <w:t>emparait de lui</w:t>
      </w:r>
      <w:r w:rsidR="00C474C1">
        <w:t>.</w:t>
      </w:r>
    </w:p>
    <w:p w14:paraId="321EDD4B" w14:textId="111A75A5" w:rsidR="00C474C1" w:rsidRDefault="0094609C" w:rsidP="00C52F4A">
      <w:r>
        <w:t>— </w:t>
      </w:r>
      <w:r w:rsidR="00C52F4A" w:rsidRPr="00605EB6">
        <w:t>Ah</w:t>
      </w:r>
      <w:r w:rsidR="00C474C1">
        <w:t xml:space="preserve"> ! </w:t>
      </w:r>
      <w:r w:rsidR="00C52F4A" w:rsidRPr="00605EB6">
        <w:t>si j</w:t>
      </w:r>
      <w:r w:rsidR="00C474C1">
        <w:t>’</w:t>
      </w:r>
      <w:r w:rsidR="00C52F4A" w:rsidRPr="00605EB6">
        <w:t>étais plus jeune</w:t>
      </w:r>
      <w:r w:rsidR="00C474C1">
        <w:t xml:space="preserve">, </w:t>
      </w:r>
      <w:r w:rsidR="00C52F4A" w:rsidRPr="00605EB6">
        <w:t>si j</w:t>
      </w:r>
      <w:r w:rsidR="00C474C1">
        <w:t>’</w:t>
      </w:r>
      <w:r w:rsidR="00C52F4A" w:rsidRPr="00605EB6">
        <w:t>étais plus jeune</w:t>
      </w:r>
      <w:r w:rsidR="00C474C1">
        <w:t xml:space="preserve"> ! </w:t>
      </w:r>
      <w:r w:rsidR="00C52F4A" w:rsidRPr="00605EB6">
        <w:t>se disait-il amèrement</w:t>
      </w:r>
      <w:r w:rsidR="00C474C1">
        <w:t>.</w:t>
      </w:r>
    </w:p>
    <w:p w14:paraId="0C7C7F38" w14:textId="77777777" w:rsidR="00C474C1" w:rsidRDefault="00C52F4A" w:rsidP="00C52F4A">
      <w:r w:rsidRPr="00605EB6">
        <w:t>Que de choses étaient contenues dans ces paroles</w:t>
      </w:r>
      <w:r w:rsidR="00C474C1">
        <w:t> !</w:t>
      </w:r>
    </w:p>
    <w:p w14:paraId="0D5A899A" w14:textId="77777777" w:rsidR="00C474C1" w:rsidRDefault="00C52F4A" w:rsidP="00C52F4A">
      <w:r w:rsidRPr="00605EB6">
        <w:t>Le marquis de Chamarande demeurait à Toulouse</w:t>
      </w:r>
      <w:r w:rsidR="00C474C1">
        <w:t xml:space="preserve">, </w:t>
      </w:r>
      <w:r w:rsidRPr="00605EB6">
        <w:t>une ville des plus aristocratiques de France</w:t>
      </w:r>
      <w:r w:rsidR="00C474C1">
        <w:t xml:space="preserve">. </w:t>
      </w:r>
      <w:r w:rsidRPr="00605EB6">
        <w:t>Vieux garçon</w:t>
      </w:r>
      <w:r w:rsidR="00C474C1">
        <w:t xml:space="preserve">, </w:t>
      </w:r>
      <w:r w:rsidRPr="00605EB6">
        <w:t>il recevait rarement</w:t>
      </w:r>
      <w:r w:rsidR="00C474C1">
        <w:t xml:space="preserve"> ; </w:t>
      </w:r>
      <w:r w:rsidRPr="00605EB6">
        <w:t>mais</w:t>
      </w:r>
      <w:r w:rsidR="00C474C1">
        <w:t xml:space="preserve">, </w:t>
      </w:r>
      <w:r w:rsidRPr="00605EB6">
        <w:t>très recherché par la haute société toulousaine</w:t>
      </w:r>
      <w:r w:rsidR="00C474C1">
        <w:t xml:space="preserve">, </w:t>
      </w:r>
      <w:r w:rsidRPr="00605EB6">
        <w:t>il ne se donnait pas une soirée</w:t>
      </w:r>
      <w:r w:rsidR="00C474C1">
        <w:t xml:space="preserve">, </w:t>
      </w:r>
      <w:r w:rsidRPr="00605EB6">
        <w:t>pas une fête à laquelle il ne fût invité</w:t>
      </w:r>
      <w:r w:rsidR="00C474C1">
        <w:t xml:space="preserve">. </w:t>
      </w:r>
      <w:r w:rsidRPr="00605EB6">
        <w:t>Il se faisait un plaisir de conduire Cécile dans le monde où elle était admirée</w:t>
      </w:r>
      <w:r w:rsidR="00C474C1">
        <w:t xml:space="preserve">, </w:t>
      </w:r>
      <w:r w:rsidRPr="00605EB6">
        <w:t>où elle faisait une ample moisson de compliments flatteurs</w:t>
      </w:r>
      <w:r w:rsidR="00C474C1">
        <w:t xml:space="preserve">, </w:t>
      </w:r>
      <w:r w:rsidRPr="00605EB6">
        <w:t>où elle recueillait les hommages dus à sa grâce et à sa beauté</w:t>
      </w:r>
      <w:r w:rsidR="00C474C1">
        <w:t>.</w:t>
      </w:r>
    </w:p>
    <w:p w14:paraId="4F59EE7E" w14:textId="77777777" w:rsidR="00C474C1" w:rsidRDefault="00C52F4A" w:rsidP="00C52F4A">
      <w:r w:rsidRPr="00605EB6">
        <w:t>Quand ils restaient à la maison</w:t>
      </w:r>
      <w:r w:rsidR="00C474C1">
        <w:t xml:space="preserve">, </w:t>
      </w:r>
      <w:r w:rsidRPr="00605EB6">
        <w:t>ils passaient la soirée dans le petit salon</w:t>
      </w:r>
      <w:r w:rsidR="00C474C1">
        <w:t xml:space="preserve">, </w:t>
      </w:r>
      <w:r w:rsidRPr="00605EB6">
        <w:t>assis en face l</w:t>
      </w:r>
      <w:r w:rsidR="00C474C1">
        <w:t>’</w:t>
      </w:r>
      <w:r w:rsidRPr="00605EB6">
        <w:t>un de l</w:t>
      </w:r>
      <w:r w:rsidR="00C474C1">
        <w:t>’</w:t>
      </w:r>
      <w:r w:rsidRPr="00605EB6">
        <w:t>autre</w:t>
      </w:r>
      <w:r w:rsidR="00C474C1">
        <w:t xml:space="preserve">, </w:t>
      </w:r>
      <w:r w:rsidRPr="00605EB6">
        <w:t>aux deux coins de la cheminée</w:t>
      </w:r>
      <w:r w:rsidR="00C474C1">
        <w:t>.</w:t>
      </w:r>
    </w:p>
    <w:p w14:paraId="732EBE21" w14:textId="77777777" w:rsidR="00C474C1" w:rsidRDefault="00C52F4A" w:rsidP="00C52F4A">
      <w:r w:rsidRPr="00605EB6">
        <w:t>Un soir de décembre</w:t>
      </w:r>
      <w:r w:rsidR="00C474C1">
        <w:t xml:space="preserve">, </w:t>
      </w:r>
      <w:r w:rsidRPr="00605EB6">
        <w:t>à sa place habituelle</w:t>
      </w:r>
      <w:r w:rsidR="00C474C1">
        <w:t xml:space="preserve">, </w:t>
      </w:r>
      <w:r w:rsidRPr="00605EB6">
        <w:t>pelotonnée dans un fauteuil</w:t>
      </w:r>
      <w:r w:rsidR="00C474C1">
        <w:t xml:space="preserve">, </w:t>
      </w:r>
      <w:r w:rsidRPr="00605EB6">
        <w:t>Cécile travaillait à une broderie</w:t>
      </w:r>
      <w:r w:rsidR="00C474C1">
        <w:t xml:space="preserve">. </w:t>
      </w:r>
      <w:r w:rsidRPr="00605EB6">
        <w:t>Le marquis tenait un journal qu</w:t>
      </w:r>
      <w:r w:rsidR="00C474C1">
        <w:t>’</w:t>
      </w:r>
      <w:r w:rsidRPr="00605EB6">
        <w:t>il ne lisait point</w:t>
      </w:r>
      <w:r w:rsidR="00C474C1">
        <w:t xml:space="preserve">. </w:t>
      </w:r>
      <w:r w:rsidRPr="00605EB6">
        <w:t>Perdu dans un rêve</w:t>
      </w:r>
      <w:r w:rsidR="00C474C1">
        <w:t xml:space="preserve">, </w:t>
      </w:r>
      <w:r w:rsidRPr="00605EB6">
        <w:t>il contemplait la jeune fille avec une admiration passionnée et comme en extase</w:t>
      </w:r>
      <w:r w:rsidR="00C474C1">
        <w:t xml:space="preserve">. </w:t>
      </w:r>
      <w:r w:rsidRPr="00605EB6">
        <w:t>Machinalement</w:t>
      </w:r>
      <w:r w:rsidR="00C474C1">
        <w:t xml:space="preserve">, </w:t>
      </w:r>
      <w:r w:rsidRPr="00605EB6">
        <w:t>il plia le journal et le jeta sur un guéridon</w:t>
      </w:r>
      <w:r w:rsidR="00C474C1">
        <w:t xml:space="preserve">. </w:t>
      </w:r>
      <w:r w:rsidRPr="00605EB6">
        <w:t>Puis</w:t>
      </w:r>
      <w:r w:rsidR="00C474C1">
        <w:t xml:space="preserve">, </w:t>
      </w:r>
      <w:r w:rsidRPr="00605EB6">
        <w:t>évoquant les souvenirs du passé</w:t>
      </w:r>
      <w:r w:rsidR="00C474C1">
        <w:t xml:space="preserve">, </w:t>
      </w:r>
      <w:r w:rsidRPr="00605EB6">
        <w:t>il s</w:t>
      </w:r>
      <w:r w:rsidR="00C474C1">
        <w:t>’</w:t>
      </w:r>
      <w:r w:rsidRPr="00605EB6">
        <w:t>enfonça peu à peu dans une sombre rêverie</w:t>
      </w:r>
      <w:r w:rsidR="00C474C1">
        <w:t>.</w:t>
      </w:r>
    </w:p>
    <w:p w14:paraId="4F2AB9CA" w14:textId="472CCEFE" w:rsidR="00C474C1" w:rsidRDefault="0094609C" w:rsidP="00C52F4A">
      <w:r>
        <w:t>— </w:t>
      </w:r>
      <w:r w:rsidR="00C52F4A" w:rsidRPr="00605EB6">
        <w:t>Hélas</w:t>
      </w:r>
      <w:r w:rsidR="00C474C1">
        <w:t xml:space="preserve">, </w:t>
      </w:r>
      <w:r w:rsidR="00C52F4A" w:rsidRPr="00605EB6">
        <w:t>se disait-il</w:t>
      </w:r>
      <w:r w:rsidR="00C474C1">
        <w:t xml:space="preserve">, </w:t>
      </w:r>
      <w:r w:rsidR="00C52F4A" w:rsidRPr="00605EB6">
        <w:t>une étrange fatalité s</w:t>
      </w:r>
      <w:r w:rsidR="00C474C1">
        <w:t>’</w:t>
      </w:r>
      <w:r w:rsidR="00C52F4A" w:rsidRPr="00605EB6">
        <w:t>attache à certaines destinées</w:t>
      </w:r>
      <w:r w:rsidR="00C474C1">
        <w:t xml:space="preserve">. </w:t>
      </w:r>
      <w:r w:rsidR="00C52F4A" w:rsidRPr="00605EB6">
        <w:t>Je suis né dans l</w:t>
      </w:r>
      <w:r w:rsidR="00C474C1">
        <w:t>’</w:t>
      </w:r>
      <w:r w:rsidR="00C52F4A" w:rsidRPr="00605EB6">
        <w:t>opulence et je devais vivre heureux</w:t>
      </w:r>
      <w:r w:rsidR="00C474C1">
        <w:t xml:space="preserve">. </w:t>
      </w:r>
      <w:r w:rsidR="00C52F4A" w:rsidRPr="00605EB6">
        <w:t>Raillerie du sort</w:t>
      </w:r>
      <w:r w:rsidR="00C474C1">
        <w:t xml:space="preserve"> !… </w:t>
      </w:r>
      <w:r w:rsidR="00C52F4A" w:rsidRPr="00605EB6">
        <w:t>Ma fortune m</w:t>
      </w:r>
      <w:r w:rsidR="00C474C1">
        <w:t>’</w:t>
      </w:r>
      <w:r w:rsidR="00C52F4A" w:rsidRPr="00605EB6">
        <w:t>a été enlevée</w:t>
      </w:r>
      <w:r w:rsidR="00C474C1">
        <w:t xml:space="preserve"> ; </w:t>
      </w:r>
      <w:r w:rsidR="00C52F4A" w:rsidRPr="00605EB6">
        <w:t>je me suis courageusement résigné</w:t>
      </w:r>
      <w:r w:rsidR="00C474C1">
        <w:t xml:space="preserve"> ; </w:t>
      </w:r>
      <w:r w:rsidR="00C52F4A" w:rsidRPr="00605EB6">
        <w:t>mais le bonheur que j</w:t>
      </w:r>
      <w:r w:rsidR="00C474C1">
        <w:t>’</w:t>
      </w:r>
      <w:r w:rsidR="00C52F4A" w:rsidRPr="00605EB6">
        <w:t>aurais voulu</w:t>
      </w:r>
      <w:r w:rsidR="00C474C1">
        <w:t xml:space="preserve">, </w:t>
      </w:r>
      <w:r w:rsidR="00C52F4A" w:rsidRPr="00605EB6">
        <w:t>le bonheur s</w:t>
      </w:r>
      <w:r w:rsidR="00C474C1">
        <w:t>’</w:t>
      </w:r>
      <w:r w:rsidR="00C52F4A" w:rsidRPr="00605EB6">
        <w:t>est toujours éloigné de moi</w:t>
      </w:r>
      <w:r w:rsidR="00C474C1">
        <w:t xml:space="preserve">. </w:t>
      </w:r>
      <w:r w:rsidR="00C52F4A" w:rsidRPr="00605EB6">
        <w:t>J</w:t>
      </w:r>
      <w:r w:rsidR="00C474C1">
        <w:t>’</w:t>
      </w:r>
      <w:r w:rsidR="00C52F4A" w:rsidRPr="00605EB6">
        <w:t xml:space="preserve">arrive à </w:t>
      </w:r>
      <w:r w:rsidR="00C52F4A" w:rsidRPr="00605EB6">
        <w:lastRenderedPageBreak/>
        <w:t>la fin de ma carrière</w:t>
      </w:r>
      <w:r w:rsidR="00C474C1">
        <w:t xml:space="preserve">, </w:t>
      </w:r>
      <w:r w:rsidR="00C52F4A" w:rsidRPr="00605EB6">
        <w:t>triste</w:t>
      </w:r>
      <w:r w:rsidR="00C474C1">
        <w:t xml:space="preserve">, </w:t>
      </w:r>
      <w:r w:rsidR="00C52F4A" w:rsidRPr="00605EB6">
        <w:t>désolé</w:t>
      </w:r>
      <w:r w:rsidR="00C474C1">
        <w:t xml:space="preserve">, </w:t>
      </w:r>
      <w:r w:rsidR="00C52F4A" w:rsidRPr="00605EB6">
        <w:t>voyant mes jours sans espoir</w:t>
      </w:r>
      <w:r w:rsidR="00C474C1">
        <w:t xml:space="preserve">. </w:t>
      </w:r>
      <w:r w:rsidR="00C52F4A" w:rsidRPr="00605EB6">
        <w:t>Après moi</w:t>
      </w:r>
      <w:r w:rsidR="00C474C1">
        <w:t xml:space="preserve">, </w:t>
      </w:r>
      <w:r w:rsidR="00C52F4A" w:rsidRPr="00605EB6">
        <w:t>plus rien</w:t>
      </w:r>
      <w:r w:rsidR="00C474C1">
        <w:t xml:space="preserve">, </w:t>
      </w:r>
      <w:r w:rsidR="00C52F4A" w:rsidRPr="00605EB6">
        <w:t>le néant</w:t>
      </w:r>
      <w:r w:rsidR="00C474C1">
        <w:t> !…</w:t>
      </w:r>
    </w:p>
    <w:p w14:paraId="18E4929E" w14:textId="77777777" w:rsidR="00C474C1" w:rsidRDefault="00C52F4A" w:rsidP="00C52F4A">
      <w:r w:rsidRPr="00605EB6">
        <w:t>Il laissa échapper un soupir</w:t>
      </w:r>
      <w:r w:rsidR="00C474C1">
        <w:t>.</w:t>
      </w:r>
    </w:p>
    <w:p w14:paraId="17AC3C20" w14:textId="77777777" w:rsidR="00C474C1" w:rsidRDefault="00C52F4A" w:rsidP="00C52F4A">
      <w:r w:rsidRPr="00605EB6">
        <w:t>La jeune fille entendit</w:t>
      </w:r>
      <w:r w:rsidR="00C474C1">
        <w:t xml:space="preserve">. </w:t>
      </w:r>
      <w:r w:rsidRPr="00605EB6">
        <w:t>Elle leva ses grands beaux yeux qui se fixèrent sur le visage de son père adoptif</w:t>
      </w:r>
      <w:r w:rsidR="00C474C1">
        <w:t xml:space="preserve">. </w:t>
      </w:r>
      <w:r w:rsidRPr="00605EB6">
        <w:t>Il avait le front assombri</w:t>
      </w:r>
      <w:r w:rsidR="00C474C1">
        <w:t xml:space="preserve">, </w:t>
      </w:r>
      <w:r w:rsidRPr="00605EB6">
        <w:t>des larmes roulaient dans ses yeux</w:t>
      </w:r>
      <w:r w:rsidR="00C474C1">
        <w:t>.</w:t>
      </w:r>
    </w:p>
    <w:p w14:paraId="0F1CEFF8" w14:textId="31D53E20" w:rsidR="00C474C1" w:rsidRDefault="0094609C" w:rsidP="00C52F4A">
      <w:r>
        <w:t>— </w:t>
      </w:r>
      <w:r w:rsidR="00C52F4A" w:rsidRPr="00605EB6">
        <w:t>Père</w:t>
      </w:r>
      <w:r w:rsidR="00C474C1">
        <w:t xml:space="preserve">, </w:t>
      </w:r>
      <w:r w:rsidR="00C52F4A" w:rsidRPr="00605EB6">
        <w:t>dit Cécile d</w:t>
      </w:r>
      <w:r w:rsidR="00C474C1">
        <w:t>’</w:t>
      </w:r>
      <w:r w:rsidR="00C52F4A" w:rsidRPr="00605EB6">
        <w:t>une voix inquiète</w:t>
      </w:r>
      <w:r w:rsidR="00C474C1">
        <w:t xml:space="preserve">, </w:t>
      </w:r>
      <w:r w:rsidR="00C52F4A" w:rsidRPr="00605EB6">
        <w:t>depuis quelque temps je vous vois triste souvent</w:t>
      </w:r>
      <w:r w:rsidR="00C474C1">
        <w:t xml:space="preserve"> ; </w:t>
      </w:r>
      <w:r w:rsidR="00C52F4A" w:rsidRPr="00605EB6">
        <w:t>qu</w:t>
      </w:r>
      <w:r w:rsidR="00C474C1">
        <w:t>’</w:t>
      </w:r>
      <w:r w:rsidR="00C52F4A" w:rsidRPr="00605EB6">
        <w:t>avez-vous donc</w:t>
      </w:r>
      <w:r w:rsidR="00C474C1">
        <w:t> ?</w:t>
      </w:r>
    </w:p>
    <w:p w14:paraId="6FF06EEC" w14:textId="5D8764F0" w:rsidR="00C474C1" w:rsidRDefault="0094609C" w:rsidP="00C52F4A">
      <w:r>
        <w:t>— </w:t>
      </w:r>
      <w:r w:rsidR="00C52F4A" w:rsidRPr="00605EB6">
        <w:t>Rien</w:t>
      </w:r>
      <w:r w:rsidR="00C474C1">
        <w:t xml:space="preserve">, </w:t>
      </w:r>
      <w:r w:rsidR="00C52F4A" w:rsidRPr="00605EB6">
        <w:t>rien</w:t>
      </w:r>
      <w:r w:rsidR="00C474C1">
        <w:t xml:space="preserve">, </w:t>
      </w:r>
      <w:r w:rsidR="00C52F4A" w:rsidRPr="00605EB6">
        <w:t>je t</w:t>
      </w:r>
      <w:r w:rsidR="00C474C1">
        <w:t>’</w:t>
      </w:r>
      <w:r w:rsidR="00C52F4A" w:rsidRPr="00605EB6">
        <w:t>assure</w:t>
      </w:r>
      <w:r w:rsidR="00C474C1">
        <w:t xml:space="preserve">, </w:t>
      </w:r>
      <w:r w:rsidR="00C52F4A" w:rsidRPr="00605EB6">
        <w:t>répondit-il visiblement troublé</w:t>
      </w:r>
      <w:r w:rsidR="00C474C1">
        <w:t>.</w:t>
      </w:r>
    </w:p>
    <w:p w14:paraId="1DFAADA1" w14:textId="3F5DDC43" w:rsidR="00C474C1" w:rsidRDefault="0094609C" w:rsidP="00C52F4A">
      <w:r>
        <w:t>— </w:t>
      </w:r>
      <w:r w:rsidR="00C52F4A" w:rsidRPr="00605EB6">
        <w:t>Je ne vous crois pas</w:t>
      </w:r>
      <w:r w:rsidR="00C474C1">
        <w:t xml:space="preserve">, </w:t>
      </w:r>
      <w:r w:rsidR="00C52F4A" w:rsidRPr="00605EB6">
        <w:t>répliqua-t-elle en secouant la tête et avec une petite moue charmante</w:t>
      </w:r>
      <w:r w:rsidR="00C474C1">
        <w:t xml:space="preserve"> ; </w:t>
      </w:r>
      <w:r w:rsidR="00C52F4A" w:rsidRPr="00605EB6">
        <w:t>si j</w:t>
      </w:r>
      <w:r w:rsidR="00C474C1">
        <w:t>’</w:t>
      </w:r>
      <w:r w:rsidR="00C52F4A" w:rsidRPr="00605EB6">
        <w:t>ai fait quelque chose qui vous ait contrarié</w:t>
      </w:r>
      <w:r w:rsidR="00C474C1">
        <w:t xml:space="preserve">, </w:t>
      </w:r>
      <w:r w:rsidR="00C52F4A" w:rsidRPr="00605EB6">
        <w:t>ayez le courage de me gronder</w:t>
      </w:r>
      <w:r w:rsidR="00C474C1">
        <w:t xml:space="preserve"> ; </w:t>
      </w:r>
      <w:r w:rsidR="00C52F4A" w:rsidRPr="00605EB6">
        <w:t>voyons</w:t>
      </w:r>
      <w:r w:rsidR="00C474C1">
        <w:t xml:space="preserve">, </w:t>
      </w:r>
      <w:r w:rsidR="00C52F4A" w:rsidRPr="00605EB6">
        <w:t>dites</w:t>
      </w:r>
      <w:r w:rsidR="00C474C1">
        <w:t xml:space="preserve">, </w:t>
      </w:r>
      <w:r w:rsidR="00C52F4A" w:rsidRPr="00605EB6">
        <w:t>avez-vous à vous plaindre de votre petite Cécile</w:t>
      </w:r>
      <w:r w:rsidR="00C474C1">
        <w:t> ?</w:t>
      </w:r>
    </w:p>
    <w:p w14:paraId="1D2A5482" w14:textId="066BDCA1" w:rsidR="00C474C1" w:rsidRDefault="0094609C" w:rsidP="00C52F4A">
      <w:r>
        <w:t>— </w:t>
      </w:r>
      <w:r w:rsidR="00C52F4A" w:rsidRPr="00605EB6">
        <w:t>Pourquoi aurais-je à me plaindre de toi</w:t>
      </w:r>
      <w:r w:rsidR="00C474C1">
        <w:t> ?</w:t>
      </w:r>
    </w:p>
    <w:p w14:paraId="122E0F90" w14:textId="41AC599F" w:rsidR="00C474C1" w:rsidRDefault="0094609C" w:rsidP="00C52F4A">
      <w:r>
        <w:t>— </w:t>
      </w:r>
      <w:r w:rsidR="00C52F4A" w:rsidRPr="00605EB6">
        <w:t>Je ne sais pas</w:t>
      </w:r>
      <w:r w:rsidR="00C474C1">
        <w:t xml:space="preserve">, </w:t>
      </w:r>
      <w:r w:rsidR="00C52F4A" w:rsidRPr="00605EB6">
        <w:t>moi</w:t>
      </w:r>
      <w:r w:rsidR="00C474C1">
        <w:t>.</w:t>
      </w:r>
    </w:p>
    <w:p w14:paraId="047433EC" w14:textId="209883AF" w:rsidR="00C474C1" w:rsidRDefault="0094609C" w:rsidP="00C52F4A">
      <w:r>
        <w:t>— </w:t>
      </w:r>
      <w:r w:rsidR="00C52F4A" w:rsidRPr="00605EB6">
        <w:t>Chère petite</w:t>
      </w:r>
      <w:r w:rsidR="00C474C1">
        <w:t xml:space="preserve">, </w:t>
      </w:r>
      <w:r w:rsidR="00C52F4A" w:rsidRPr="00605EB6">
        <w:t>ne sais-tu pas depuis longtemps que tu es à toi seule toutes mes joies</w:t>
      </w:r>
      <w:r w:rsidR="00C474C1">
        <w:t xml:space="preserve"> ? </w:t>
      </w:r>
      <w:r w:rsidR="00C52F4A" w:rsidRPr="00605EB6">
        <w:t>Tu es toute ma vie</w:t>
      </w:r>
      <w:r w:rsidR="00C474C1">
        <w:t xml:space="preserve">, </w:t>
      </w:r>
      <w:r w:rsidR="00C52F4A" w:rsidRPr="00605EB6">
        <w:t>Cécile</w:t>
      </w:r>
      <w:r w:rsidR="00C474C1">
        <w:t xml:space="preserve">, </w:t>
      </w:r>
      <w:r w:rsidR="00C52F4A" w:rsidRPr="00605EB6">
        <w:t>le doux rayon du ciel qui me réchauffe et qui m</w:t>
      </w:r>
      <w:r w:rsidR="00C474C1">
        <w:t>’</w:t>
      </w:r>
      <w:r w:rsidR="00C52F4A" w:rsidRPr="00605EB6">
        <w:t>éclaire</w:t>
      </w:r>
      <w:r w:rsidR="00C474C1">
        <w:t>.</w:t>
      </w:r>
    </w:p>
    <w:p w14:paraId="74056083" w14:textId="315A4468" w:rsidR="00C474C1" w:rsidRDefault="0094609C" w:rsidP="00C52F4A">
      <w:r>
        <w:t>— </w:t>
      </w:r>
      <w:r w:rsidR="00C52F4A" w:rsidRPr="00605EB6">
        <w:t>Alors</w:t>
      </w:r>
      <w:r w:rsidR="00C474C1">
        <w:t xml:space="preserve">, </w:t>
      </w:r>
      <w:r w:rsidR="00C52F4A" w:rsidRPr="00605EB6">
        <w:t>pourquoi êtes-vous triste</w:t>
      </w:r>
      <w:r w:rsidR="00C474C1">
        <w:t> ?</w:t>
      </w:r>
    </w:p>
    <w:p w14:paraId="7A3E45F1" w14:textId="77777777" w:rsidR="00C474C1" w:rsidRDefault="00C52F4A" w:rsidP="00C52F4A">
      <w:r w:rsidRPr="00605EB6">
        <w:t>Le marquis resta silencieux</w:t>
      </w:r>
      <w:r w:rsidR="00C474C1">
        <w:t>.</w:t>
      </w:r>
    </w:p>
    <w:p w14:paraId="36A8827A" w14:textId="77777777" w:rsidR="00C474C1" w:rsidRDefault="00C52F4A" w:rsidP="00C52F4A">
      <w:r w:rsidRPr="00605EB6">
        <w:t>Mais la jeune fille</w:t>
      </w:r>
      <w:r w:rsidR="00C474C1">
        <w:t xml:space="preserve">, </w:t>
      </w:r>
      <w:r w:rsidRPr="00605EB6">
        <w:t>inquiète de le voir soucieux</w:t>
      </w:r>
      <w:r w:rsidR="00C474C1">
        <w:t xml:space="preserve">, </w:t>
      </w:r>
      <w:r w:rsidRPr="00605EB6">
        <w:t>tenait à connaître la cause de sa tristesse</w:t>
      </w:r>
      <w:r w:rsidR="00C474C1">
        <w:t xml:space="preserve">. </w:t>
      </w:r>
      <w:r w:rsidRPr="00605EB6">
        <w:t>Elle se leva</w:t>
      </w:r>
      <w:r w:rsidR="00C474C1">
        <w:t xml:space="preserve">, </w:t>
      </w:r>
      <w:r w:rsidRPr="00605EB6">
        <w:t>s</w:t>
      </w:r>
      <w:r w:rsidR="00C474C1">
        <w:t>’</w:t>
      </w:r>
      <w:r w:rsidRPr="00605EB6">
        <w:t>approcha toute gracieuse du marquis et lui mit un baiser sur le front</w:t>
      </w:r>
      <w:r w:rsidR="00C474C1">
        <w:t>.</w:t>
      </w:r>
    </w:p>
    <w:p w14:paraId="63D90C86" w14:textId="77777777" w:rsidR="00C474C1" w:rsidRDefault="00C52F4A" w:rsidP="00C52F4A">
      <w:r w:rsidRPr="00605EB6">
        <w:t>Le vieux soldat sentit tressaillir son cœur</w:t>
      </w:r>
      <w:r w:rsidR="00C474C1">
        <w:t>.</w:t>
      </w:r>
    </w:p>
    <w:p w14:paraId="7232D0A8" w14:textId="4BE6E95E" w:rsidR="00C474C1" w:rsidRDefault="0094609C" w:rsidP="00C52F4A">
      <w:r>
        <w:lastRenderedPageBreak/>
        <w:t>— </w:t>
      </w:r>
      <w:r w:rsidR="00C52F4A" w:rsidRPr="00605EB6">
        <w:t>Père</w:t>
      </w:r>
      <w:r w:rsidR="00C474C1">
        <w:t xml:space="preserve">, </w:t>
      </w:r>
      <w:r w:rsidR="00C52F4A" w:rsidRPr="00605EB6">
        <w:t>reprit Cécile d</w:t>
      </w:r>
      <w:r w:rsidR="00C474C1">
        <w:t>’</w:t>
      </w:r>
      <w:r w:rsidR="00C52F4A" w:rsidRPr="00605EB6">
        <w:t>une voix caressante</w:t>
      </w:r>
      <w:r w:rsidR="00C474C1">
        <w:t xml:space="preserve">, </w:t>
      </w:r>
      <w:r w:rsidR="00C52F4A" w:rsidRPr="00605EB6">
        <w:t>tout à l</w:t>
      </w:r>
      <w:r w:rsidR="00C474C1">
        <w:t>’</w:t>
      </w:r>
      <w:r w:rsidR="00C52F4A" w:rsidRPr="00605EB6">
        <w:t>heure</w:t>
      </w:r>
      <w:r w:rsidR="00C474C1">
        <w:t xml:space="preserve">, </w:t>
      </w:r>
      <w:r w:rsidR="00C52F4A" w:rsidRPr="00605EB6">
        <w:t>quand vous avez poussé un soupir</w:t>
      </w:r>
      <w:r w:rsidR="00C474C1">
        <w:t xml:space="preserve">, </w:t>
      </w:r>
      <w:r w:rsidR="00C52F4A" w:rsidRPr="00605EB6">
        <w:t>à quoi pensiez-vous</w:t>
      </w:r>
      <w:r w:rsidR="00C474C1">
        <w:t> ?</w:t>
      </w:r>
    </w:p>
    <w:p w14:paraId="7DC19371" w14:textId="5B40912B" w:rsidR="00C474C1" w:rsidRDefault="0094609C" w:rsidP="00C52F4A">
      <w:r>
        <w:t>— </w:t>
      </w:r>
      <w:r w:rsidR="00C52F4A" w:rsidRPr="00605EB6">
        <w:t>À quoi je pensais</w:t>
      </w:r>
      <w:r w:rsidR="00C474C1">
        <w:t xml:space="preserve"> ? </w:t>
      </w:r>
      <w:r w:rsidR="00C52F4A" w:rsidRPr="00605EB6">
        <w:t>fit-il embarrassé</w:t>
      </w:r>
      <w:r w:rsidR="00C474C1">
        <w:t>.</w:t>
      </w:r>
    </w:p>
    <w:p w14:paraId="37280DA3" w14:textId="5176F0B5" w:rsidR="00C474C1" w:rsidRDefault="0094609C" w:rsidP="00C52F4A">
      <w:r>
        <w:t>— </w:t>
      </w:r>
      <w:r w:rsidR="00C52F4A" w:rsidRPr="00605EB6">
        <w:t>Oui</w:t>
      </w:r>
      <w:r w:rsidR="00C474C1">
        <w:t xml:space="preserve">, </w:t>
      </w:r>
      <w:r w:rsidR="00C52F4A" w:rsidRPr="00605EB6">
        <w:t>à quoi</w:t>
      </w:r>
      <w:r w:rsidR="00C474C1">
        <w:t> ?</w:t>
      </w:r>
    </w:p>
    <w:p w14:paraId="13C1842A" w14:textId="3CA1C45B" w:rsidR="00C474C1" w:rsidRDefault="0094609C" w:rsidP="00C52F4A">
      <w:r>
        <w:t>— </w:t>
      </w:r>
      <w:r w:rsidR="00C52F4A" w:rsidRPr="00605EB6">
        <w:t>Je pensais à toi</w:t>
      </w:r>
      <w:r w:rsidR="00C474C1">
        <w:t>.</w:t>
      </w:r>
    </w:p>
    <w:p w14:paraId="23162637" w14:textId="28FE216F" w:rsidR="00C474C1" w:rsidRDefault="0094609C" w:rsidP="00C52F4A">
      <w:r>
        <w:t>— </w:t>
      </w:r>
      <w:r w:rsidR="00C52F4A" w:rsidRPr="00605EB6">
        <w:t>À moi</w:t>
      </w:r>
      <w:r w:rsidR="00C474C1">
        <w:t> ?</w:t>
      </w:r>
    </w:p>
    <w:p w14:paraId="5369B532" w14:textId="3D9E0567" w:rsidR="00C474C1" w:rsidRDefault="0094609C" w:rsidP="00C52F4A">
      <w:r>
        <w:t>— </w:t>
      </w:r>
      <w:r w:rsidR="00C52F4A" w:rsidRPr="00605EB6">
        <w:t>Oui</w:t>
      </w:r>
      <w:r w:rsidR="00C474C1">
        <w:t xml:space="preserve">, </w:t>
      </w:r>
      <w:r w:rsidR="00C52F4A" w:rsidRPr="00605EB6">
        <w:t>Cécile</w:t>
      </w:r>
      <w:r w:rsidR="00C474C1">
        <w:t xml:space="preserve">, </w:t>
      </w:r>
      <w:r w:rsidR="00C52F4A" w:rsidRPr="00605EB6">
        <w:t>à toi</w:t>
      </w:r>
      <w:r w:rsidR="00C474C1">
        <w:t xml:space="preserve">, </w:t>
      </w:r>
      <w:r w:rsidR="00C52F4A" w:rsidRPr="00605EB6">
        <w:t>à ton avenir</w:t>
      </w:r>
      <w:r w:rsidR="00C474C1">
        <w:t xml:space="preserve">. </w:t>
      </w:r>
      <w:r w:rsidR="00C52F4A" w:rsidRPr="00605EB6">
        <w:t>Je me disais que j</w:t>
      </w:r>
      <w:r w:rsidR="00C474C1">
        <w:t>’</w:t>
      </w:r>
      <w:r w:rsidR="00C52F4A" w:rsidRPr="00605EB6">
        <w:t>étais bien heureux de t</w:t>
      </w:r>
      <w:r w:rsidR="00C474C1">
        <w:t>’</w:t>
      </w:r>
      <w:r w:rsidR="00C52F4A" w:rsidRPr="00605EB6">
        <w:t>avoir près de moi</w:t>
      </w:r>
      <w:r w:rsidR="00C474C1">
        <w:t>.</w:t>
      </w:r>
    </w:p>
    <w:p w14:paraId="0CA4F012" w14:textId="6B7AB8B8" w:rsidR="00C474C1" w:rsidRDefault="0094609C" w:rsidP="00C52F4A">
      <w:r>
        <w:t>— </w:t>
      </w:r>
      <w:r w:rsidR="00C52F4A" w:rsidRPr="00605EB6">
        <w:t>À la bonne heure</w:t>
      </w:r>
      <w:r w:rsidR="00C474C1">
        <w:t> !</w:t>
      </w:r>
    </w:p>
    <w:p w14:paraId="7B0CAE09" w14:textId="3F0DB3F1" w:rsidR="00C474C1" w:rsidRDefault="0094609C" w:rsidP="00C52F4A">
      <w:r>
        <w:t>— </w:t>
      </w:r>
      <w:r w:rsidR="00C52F4A" w:rsidRPr="00605EB6">
        <w:t>Mais qu</w:t>
      </w:r>
      <w:r w:rsidR="00C474C1">
        <w:t>’</w:t>
      </w:r>
      <w:r w:rsidR="00C52F4A" w:rsidRPr="00605EB6">
        <w:t>un jour tu me quitterais</w:t>
      </w:r>
      <w:r w:rsidR="00C474C1">
        <w:t>.</w:t>
      </w:r>
    </w:p>
    <w:p w14:paraId="5C5D620C" w14:textId="6AD746C0" w:rsidR="00C474C1" w:rsidRDefault="0094609C" w:rsidP="00C52F4A">
      <w:r>
        <w:t>— </w:t>
      </w:r>
      <w:r w:rsidR="00C52F4A" w:rsidRPr="00605EB6">
        <w:t>Jamais</w:t>
      </w:r>
      <w:r w:rsidR="00C474C1">
        <w:t> !</w:t>
      </w:r>
    </w:p>
    <w:p w14:paraId="32744228" w14:textId="35CEE627" w:rsidR="00C474C1" w:rsidRDefault="0094609C" w:rsidP="00C52F4A">
      <w:r>
        <w:t>— </w:t>
      </w:r>
      <w:r w:rsidR="00C52F4A" w:rsidRPr="00605EB6">
        <w:t>Tu te marieras</w:t>
      </w:r>
      <w:r w:rsidR="00C474C1">
        <w:t>.</w:t>
      </w:r>
    </w:p>
    <w:p w14:paraId="6936E406" w14:textId="50310226" w:rsidR="00C474C1" w:rsidRDefault="0094609C" w:rsidP="00C52F4A">
      <w:r>
        <w:t>— </w:t>
      </w:r>
      <w:r w:rsidR="00C52F4A" w:rsidRPr="00605EB6">
        <w:t>C</w:t>
      </w:r>
      <w:r w:rsidR="00C474C1">
        <w:t>’</w:t>
      </w:r>
      <w:r w:rsidR="00C52F4A" w:rsidRPr="00605EB6">
        <w:t>est vrai</w:t>
      </w:r>
      <w:r w:rsidR="00C474C1">
        <w:t xml:space="preserve">, </w:t>
      </w:r>
      <w:r w:rsidR="00C52F4A" w:rsidRPr="00605EB6">
        <w:t>fit-elle</w:t>
      </w:r>
      <w:r w:rsidR="00C474C1">
        <w:t xml:space="preserve">, </w:t>
      </w:r>
      <w:r w:rsidR="00C52F4A" w:rsidRPr="00605EB6">
        <w:t>toutes les jeunes filles se marient</w:t>
      </w:r>
      <w:r w:rsidR="00C474C1">
        <w:t>.</w:t>
      </w:r>
    </w:p>
    <w:p w14:paraId="3A4C5AB8" w14:textId="77777777" w:rsidR="00C474C1" w:rsidRDefault="00C52F4A" w:rsidP="00C52F4A">
      <w:r w:rsidRPr="00605EB6">
        <w:t>Le marquis éprouva une sensation douloureuse</w:t>
      </w:r>
      <w:r w:rsidR="00C474C1">
        <w:t>.</w:t>
      </w:r>
    </w:p>
    <w:p w14:paraId="41D8C18B" w14:textId="5510F5C2" w:rsidR="00C474C1" w:rsidRDefault="0094609C" w:rsidP="00C52F4A">
      <w:r>
        <w:t>— </w:t>
      </w:r>
      <w:r w:rsidR="00C52F4A" w:rsidRPr="00605EB6">
        <w:t>Et c</w:t>
      </w:r>
      <w:r w:rsidR="00C474C1">
        <w:t>’</w:t>
      </w:r>
      <w:r w:rsidR="00C52F4A" w:rsidRPr="00605EB6">
        <w:t>est pour cela que vous êtes triste</w:t>
      </w:r>
      <w:r w:rsidR="00C474C1">
        <w:t xml:space="preserve"> ? </w:t>
      </w:r>
      <w:r w:rsidR="00C52F4A" w:rsidRPr="00605EB6">
        <w:t>demanda Cécile</w:t>
      </w:r>
      <w:r w:rsidR="00C474C1">
        <w:t>.</w:t>
      </w:r>
    </w:p>
    <w:p w14:paraId="2C191379" w14:textId="4E3F3192" w:rsidR="00C474C1" w:rsidRDefault="0094609C" w:rsidP="00C52F4A">
      <w:r>
        <w:t>— </w:t>
      </w:r>
      <w:r w:rsidR="00C52F4A" w:rsidRPr="00605EB6">
        <w:t>Oui</w:t>
      </w:r>
      <w:r w:rsidR="00C474C1">
        <w:t xml:space="preserve">, </w:t>
      </w:r>
      <w:r w:rsidR="00C52F4A" w:rsidRPr="00605EB6">
        <w:t>parce que</w:t>
      </w:r>
      <w:r w:rsidR="00C474C1">
        <w:t xml:space="preserve">, </w:t>
      </w:r>
      <w:r w:rsidR="00C52F4A" w:rsidRPr="00605EB6">
        <w:t>mariée</w:t>
      </w:r>
      <w:r w:rsidR="00C474C1">
        <w:t xml:space="preserve">, </w:t>
      </w:r>
      <w:r w:rsidR="00C52F4A" w:rsidRPr="00605EB6">
        <w:t>tu suivras ton mari</w:t>
      </w:r>
      <w:r w:rsidR="00C474C1">
        <w:t xml:space="preserve"> ; </w:t>
      </w:r>
      <w:r w:rsidR="00C52F4A" w:rsidRPr="00605EB6">
        <w:t>je resterai seul</w:t>
      </w:r>
      <w:r w:rsidR="00C474C1">
        <w:t xml:space="preserve">, </w:t>
      </w:r>
      <w:r w:rsidR="00C52F4A" w:rsidRPr="00605EB6">
        <w:t>moi</w:t>
      </w:r>
      <w:r w:rsidR="00C474C1">
        <w:t xml:space="preserve"> ; </w:t>
      </w:r>
      <w:r w:rsidR="00C52F4A" w:rsidRPr="00605EB6">
        <w:t>je ne t</w:t>
      </w:r>
      <w:r w:rsidR="00C474C1">
        <w:t>’</w:t>
      </w:r>
      <w:r w:rsidR="00C52F4A" w:rsidRPr="00605EB6">
        <w:t>aurai plus</w:t>
      </w:r>
      <w:r w:rsidR="00C474C1">
        <w:t xml:space="preserve">, </w:t>
      </w:r>
      <w:r w:rsidR="00C52F4A" w:rsidRPr="00605EB6">
        <w:t>je serai privé de tes doux regards</w:t>
      </w:r>
      <w:r w:rsidR="00C474C1">
        <w:t xml:space="preserve">, </w:t>
      </w:r>
      <w:r w:rsidR="00C52F4A" w:rsidRPr="00605EB6">
        <w:t>de tes sourires</w:t>
      </w:r>
      <w:r w:rsidR="00C474C1">
        <w:t xml:space="preserve">. </w:t>
      </w:r>
      <w:r w:rsidR="00C52F4A" w:rsidRPr="00605EB6">
        <w:t>Mais</w:t>
      </w:r>
      <w:r w:rsidR="00C474C1">
        <w:t xml:space="preserve">, </w:t>
      </w:r>
      <w:r w:rsidR="00C52F4A" w:rsidRPr="00605EB6">
        <w:t>va</w:t>
      </w:r>
      <w:r w:rsidR="00C474C1">
        <w:t xml:space="preserve">, </w:t>
      </w:r>
      <w:r w:rsidR="00C52F4A" w:rsidRPr="00605EB6">
        <w:t>je ne suis pas égoïste dans mon affection pour toi</w:t>
      </w:r>
      <w:r w:rsidR="00C474C1">
        <w:t xml:space="preserve">, </w:t>
      </w:r>
      <w:r w:rsidR="00C52F4A" w:rsidRPr="00605EB6">
        <w:t>je sais ce qu</w:t>
      </w:r>
      <w:r w:rsidR="00C474C1">
        <w:t>’</w:t>
      </w:r>
      <w:r w:rsidR="00C52F4A" w:rsidRPr="00605EB6">
        <w:t>il faut à ta jeunesse</w:t>
      </w:r>
      <w:r w:rsidR="00C474C1">
        <w:t xml:space="preserve"> ; </w:t>
      </w:r>
      <w:r w:rsidR="00C52F4A" w:rsidRPr="00605EB6">
        <w:t>ton bonheur</w:t>
      </w:r>
      <w:r w:rsidR="00C474C1">
        <w:t xml:space="preserve">, </w:t>
      </w:r>
      <w:r w:rsidR="00C52F4A" w:rsidRPr="00605EB6">
        <w:t>Cécile</w:t>
      </w:r>
      <w:r w:rsidR="00C474C1">
        <w:t xml:space="preserve">, </w:t>
      </w:r>
      <w:r w:rsidR="00C52F4A" w:rsidRPr="00605EB6">
        <w:t>est au-dessus de mes petites satisfactions personnelles</w:t>
      </w:r>
      <w:r w:rsidR="00C474C1">
        <w:t xml:space="preserve">. </w:t>
      </w:r>
      <w:r w:rsidR="00C52F4A" w:rsidRPr="00605EB6">
        <w:t>Je pense donc à toi souvent</w:t>
      </w:r>
      <w:r w:rsidR="00C474C1">
        <w:t xml:space="preserve">, </w:t>
      </w:r>
      <w:r w:rsidR="00C52F4A" w:rsidRPr="00605EB6">
        <w:t>et j</w:t>
      </w:r>
      <w:r w:rsidR="00C474C1">
        <w:t>’</w:t>
      </w:r>
      <w:r w:rsidR="00C52F4A" w:rsidRPr="00605EB6">
        <w:t>examine comment je pourrai t</w:t>
      </w:r>
      <w:r w:rsidR="00C474C1">
        <w:t>’</w:t>
      </w:r>
      <w:r w:rsidR="00C52F4A" w:rsidRPr="00605EB6">
        <w:t>assurer un heureux avenir</w:t>
      </w:r>
      <w:r w:rsidR="00C474C1">
        <w:t xml:space="preserve">. </w:t>
      </w:r>
      <w:r w:rsidR="00C52F4A" w:rsidRPr="00605EB6">
        <w:t>Ah</w:t>
      </w:r>
      <w:r w:rsidR="00C474C1">
        <w:t xml:space="preserve"> ! </w:t>
      </w:r>
      <w:r w:rsidR="00C52F4A" w:rsidRPr="00605EB6">
        <w:t>si j</w:t>
      </w:r>
      <w:r w:rsidR="00C474C1">
        <w:t>’</w:t>
      </w:r>
      <w:r w:rsidR="00C52F4A" w:rsidRPr="00605EB6">
        <w:t>étais riche</w:t>
      </w:r>
      <w:r w:rsidR="00C474C1">
        <w:t xml:space="preserve">, </w:t>
      </w:r>
      <w:r w:rsidR="00C52F4A" w:rsidRPr="00605EB6">
        <w:t>pouvant te donner une belle dot</w:t>
      </w:r>
      <w:r w:rsidR="00C474C1">
        <w:t xml:space="preserve">, </w:t>
      </w:r>
      <w:r w:rsidR="00C52F4A" w:rsidRPr="00605EB6">
        <w:t>je serais moins embarrassé</w:t>
      </w:r>
      <w:r w:rsidR="00C474C1">
        <w:t xml:space="preserve"> ; </w:t>
      </w:r>
      <w:r w:rsidR="00C52F4A" w:rsidRPr="00605EB6">
        <w:t>mais je suis pauvre</w:t>
      </w:r>
      <w:r w:rsidR="00C474C1">
        <w:t>…</w:t>
      </w:r>
    </w:p>
    <w:p w14:paraId="59CAF2CE" w14:textId="59A688DD" w:rsidR="00C474C1" w:rsidRDefault="00C474C1" w:rsidP="00C52F4A">
      <w:r>
        <w:lastRenderedPageBreak/>
        <w:t>» </w:t>
      </w:r>
      <w:r w:rsidR="00C52F4A" w:rsidRPr="00605EB6">
        <w:t>Avec beaucoup de peine</w:t>
      </w:r>
      <w:r>
        <w:t xml:space="preserve">, </w:t>
      </w:r>
      <w:r w:rsidR="00C52F4A" w:rsidRPr="00605EB6">
        <w:t>j</w:t>
      </w:r>
      <w:r>
        <w:t>’</w:t>
      </w:r>
      <w:r w:rsidR="00C52F4A" w:rsidRPr="00605EB6">
        <w:t>ai économisé environ soixante mille livres</w:t>
      </w:r>
      <w:r>
        <w:t xml:space="preserve"> ; </w:t>
      </w:r>
      <w:r w:rsidR="00C52F4A" w:rsidRPr="00605EB6">
        <w:t>cet argent est pour toi</w:t>
      </w:r>
      <w:r>
        <w:t xml:space="preserve">, </w:t>
      </w:r>
      <w:r w:rsidR="00C52F4A" w:rsidRPr="00605EB6">
        <w:t>mais qu</w:t>
      </w:r>
      <w:r>
        <w:t>’</w:t>
      </w:r>
      <w:r w:rsidR="00C52F4A" w:rsidRPr="00605EB6">
        <w:t>est-ce que cela</w:t>
      </w:r>
      <w:r>
        <w:t xml:space="preserve"> ? </w:t>
      </w:r>
      <w:r w:rsidR="00C52F4A" w:rsidRPr="00605EB6">
        <w:t>presque rien</w:t>
      </w:r>
      <w:r>
        <w:t xml:space="preserve">. </w:t>
      </w:r>
      <w:r w:rsidR="00C52F4A" w:rsidRPr="00605EB6">
        <w:t>Car je vois que la dot devient de plus en plus la chose importante du mariage</w:t>
      </w:r>
      <w:r>
        <w:t xml:space="preserve">. </w:t>
      </w:r>
      <w:r w:rsidR="00C52F4A" w:rsidRPr="00605EB6">
        <w:t>Sans doute</w:t>
      </w:r>
      <w:r>
        <w:t xml:space="preserve">, </w:t>
      </w:r>
      <w:r w:rsidR="00C52F4A" w:rsidRPr="00605EB6">
        <w:t>ta jeunesse</w:t>
      </w:r>
      <w:r>
        <w:t xml:space="preserve">, </w:t>
      </w:r>
      <w:r w:rsidR="00C52F4A" w:rsidRPr="00605EB6">
        <w:t>ta beauté et tes autres qualités personnelles doivent compter pour quelque chose</w:t>
      </w:r>
      <w:r>
        <w:t xml:space="preserve"> ; </w:t>
      </w:r>
      <w:r w:rsidR="00C52F4A" w:rsidRPr="00605EB6">
        <w:t>mais celui à qui tu donneras ton cœur saura-t-il reconnaître ce que tu vaux</w:t>
      </w:r>
      <w:r>
        <w:t xml:space="preserve"> !? </w:t>
      </w:r>
      <w:r w:rsidR="00C52F4A" w:rsidRPr="00605EB6">
        <w:t>Je me demande cela</w:t>
      </w:r>
      <w:r>
        <w:t xml:space="preserve">, </w:t>
      </w:r>
      <w:r w:rsidR="00C52F4A" w:rsidRPr="00605EB6">
        <w:t>Cécile</w:t>
      </w:r>
      <w:r>
        <w:t xml:space="preserve"> ; </w:t>
      </w:r>
      <w:r w:rsidR="00C52F4A" w:rsidRPr="00605EB6">
        <w:t>voilà ce qui m</w:t>
      </w:r>
      <w:r>
        <w:t>’</w:t>
      </w:r>
      <w:r w:rsidR="00C52F4A" w:rsidRPr="00605EB6">
        <w:t>inquiète</w:t>
      </w:r>
      <w:r>
        <w:t xml:space="preserve">, </w:t>
      </w:r>
      <w:r w:rsidR="00C52F4A" w:rsidRPr="00605EB6">
        <w:t>voilà pourquoi</w:t>
      </w:r>
      <w:r>
        <w:t xml:space="preserve">, </w:t>
      </w:r>
      <w:r w:rsidR="00C52F4A" w:rsidRPr="00605EB6">
        <w:t>parfois</w:t>
      </w:r>
      <w:r>
        <w:t xml:space="preserve">, </w:t>
      </w:r>
      <w:r w:rsidR="00C52F4A" w:rsidRPr="00605EB6">
        <w:t>tu me vois triste</w:t>
      </w:r>
      <w:r>
        <w:t>.</w:t>
      </w:r>
    </w:p>
    <w:p w14:paraId="5A889673" w14:textId="77777777" w:rsidR="00C474C1" w:rsidRDefault="00C52F4A" w:rsidP="00C52F4A">
      <w:r w:rsidRPr="00605EB6">
        <w:t>La jeune fille était devenue rêveuse</w:t>
      </w:r>
      <w:r w:rsidR="00C474C1">
        <w:t>.</w:t>
      </w:r>
    </w:p>
    <w:p w14:paraId="43B89439" w14:textId="5928AE57" w:rsidR="00C474C1" w:rsidRDefault="0094609C" w:rsidP="00C52F4A">
      <w:r>
        <w:t>— </w:t>
      </w:r>
      <w:r w:rsidR="00C52F4A" w:rsidRPr="00605EB6">
        <w:t>Cécile</w:t>
      </w:r>
      <w:r w:rsidR="00C474C1">
        <w:t xml:space="preserve">, </w:t>
      </w:r>
      <w:r w:rsidR="00C52F4A" w:rsidRPr="00605EB6">
        <w:t>continua le marquis</w:t>
      </w:r>
      <w:r w:rsidR="00C474C1">
        <w:t xml:space="preserve">, </w:t>
      </w:r>
      <w:r w:rsidR="00C52F4A" w:rsidRPr="00605EB6">
        <w:t>tu rencontres fréquemment dans le monde de beaux jeunes gens</w:t>
      </w:r>
      <w:r w:rsidR="004540F3">
        <w:t> ;</w:t>
      </w:r>
      <w:r w:rsidR="00C474C1">
        <w:t xml:space="preserve"> </w:t>
      </w:r>
      <w:r w:rsidR="00C52F4A" w:rsidRPr="00605EB6">
        <w:t>n</w:t>
      </w:r>
      <w:r w:rsidR="00C474C1">
        <w:t>’</w:t>
      </w:r>
      <w:r w:rsidR="00C52F4A" w:rsidRPr="00605EB6">
        <w:t>en as-tu pas remarqué un</w:t>
      </w:r>
      <w:r w:rsidR="00C474C1">
        <w:t xml:space="preserve">, </w:t>
      </w:r>
      <w:r w:rsidR="00C52F4A" w:rsidRPr="00605EB6">
        <w:t>déjà</w:t>
      </w:r>
      <w:r w:rsidR="00C474C1">
        <w:t xml:space="preserve">, </w:t>
      </w:r>
      <w:r w:rsidR="00C52F4A" w:rsidRPr="00605EB6">
        <w:t>qu</w:t>
      </w:r>
      <w:r w:rsidR="00C474C1">
        <w:t>’</w:t>
      </w:r>
      <w:r w:rsidR="00C52F4A" w:rsidRPr="00605EB6">
        <w:t>il te serait agréable d</w:t>
      </w:r>
      <w:r w:rsidR="00C474C1">
        <w:t>’</w:t>
      </w:r>
      <w:r w:rsidR="00C52F4A" w:rsidRPr="00605EB6">
        <w:t>avoir pour mari</w:t>
      </w:r>
      <w:r w:rsidR="00C474C1">
        <w:t> ?</w:t>
      </w:r>
    </w:p>
    <w:p w14:paraId="7CE0C9AA" w14:textId="77777777" w:rsidR="00C474C1" w:rsidRDefault="00C52F4A" w:rsidP="00C52F4A">
      <w:r w:rsidRPr="00605EB6">
        <w:t>La jeune fille releva lentement la tête</w:t>
      </w:r>
      <w:r w:rsidR="00C474C1">
        <w:t>.</w:t>
      </w:r>
    </w:p>
    <w:p w14:paraId="25D0B772" w14:textId="02B0E227" w:rsidR="00C474C1" w:rsidRDefault="0094609C" w:rsidP="00C52F4A">
      <w:r>
        <w:t>— </w:t>
      </w:r>
      <w:r w:rsidR="00C52F4A" w:rsidRPr="00605EB6">
        <w:t>Non</w:t>
      </w:r>
      <w:r w:rsidR="00C474C1">
        <w:t xml:space="preserve">, </w:t>
      </w:r>
      <w:r w:rsidR="00C52F4A" w:rsidRPr="00605EB6">
        <w:t>fit-elle</w:t>
      </w:r>
      <w:r w:rsidR="00C474C1">
        <w:t>.</w:t>
      </w:r>
    </w:p>
    <w:p w14:paraId="3243ACA6" w14:textId="015112DD" w:rsidR="00C474C1" w:rsidRDefault="0094609C" w:rsidP="00C52F4A">
      <w:r>
        <w:t>— </w:t>
      </w:r>
      <w:r w:rsidR="00C52F4A" w:rsidRPr="00605EB6">
        <w:t>Alors</w:t>
      </w:r>
      <w:r w:rsidR="00C474C1">
        <w:t xml:space="preserve">, </w:t>
      </w:r>
      <w:r w:rsidR="00C52F4A" w:rsidRPr="00605EB6">
        <w:t>tu ne penses pas encore à te marier</w:t>
      </w:r>
      <w:r w:rsidR="00C474C1">
        <w:t> ?</w:t>
      </w:r>
    </w:p>
    <w:p w14:paraId="4E7349CD" w14:textId="1924F53F" w:rsidR="00C474C1" w:rsidRDefault="0094609C" w:rsidP="00C52F4A">
      <w:r>
        <w:t>— </w:t>
      </w:r>
      <w:r w:rsidR="00C52F4A" w:rsidRPr="00605EB6">
        <w:t>Pas du tout</w:t>
      </w:r>
      <w:r w:rsidR="00C474C1">
        <w:t>.</w:t>
      </w:r>
    </w:p>
    <w:p w14:paraId="1CAC1920" w14:textId="11A8F140" w:rsidR="00C474C1" w:rsidRDefault="0094609C" w:rsidP="00C52F4A">
      <w:r>
        <w:t>— </w:t>
      </w:r>
      <w:r w:rsidR="00C52F4A" w:rsidRPr="00605EB6">
        <w:t>Ton cœur est libre</w:t>
      </w:r>
      <w:r w:rsidR="00C474C1">
        <w:t> ?</w:t>
      </w:r>
    </w:p>
    <w:p w14:paraId="4649E809" w14:textId="2B594382" w:rsidR="00C474C1" w:rsidRDefault="0094609C" w:rsidP="00C52F4A">
      <w:r>
        <w:t>— </w:t>
      </w:r>
      <w:r w:rsidR="00C52F4A" w:rsidRPr="00605EB6">
        <w:t>Il n</w:t>
      </w:r>
      <w:r w:rsidR="00C474C1">
        <w:t>’</w:t>
      </w:r>
      <w:r w:rsidR="00C52F4A" w:rsidRPr="00605EB6">
        <w:t>y a dans mon cœur qu</w:t>
      </w:r>
      <w:r w:rsidR="00C474C1">
        <w:t>’</w:t>
      </w:r>
      <w:r w:rsidR="00C52F4A" w:rsidRPr="00605EB6">
        <w:t>une seule grande affection</w:t>
      </w:r>
      <w:r w:rsidR="00C474C1">
        <w:t xml:space="preserve">, </w:t>
      </w:r>
      <w:r w:rsidR="00C52F4A" w:rsidRPr="00605EB6">
        <w:t>celle que j</w:t>
      </w:r>
      <w:r w:rsidR="00C474C1">
        <w:t>’</w:t>
      </w:r>
      <w:r w:rsidR="00C52F4A" w:rsidRPr="00605EB6">
        <w:t>ai pour vous</w:t>
      </w:r>
      <w:r w:rsidR="00C474C1">
        <w:t>.</w:t>
      </w:r>
    </w:p>
    <w:p w14:paraId="608E3033" w14:textId="2A16721B" w:rsidR="00C474C1" w:rsidRDefault="0094609C" w:rsidP="00C52F4A">
      <w:r>
        <w:t>— </w:t>
      </w:r>
      <w:r w:rsidR="00C52F4A" w:rsidRPr="00605EB6">
        <w:t>Ah</w:t>
      </w:r>
      <w:r w:rsidR="00C474C1">
        <w:t xml:space="preserve"> ! </w:t>
      </w:r>
      <w:r w:rsidR="00C52F4A" w:rsidRPr="00605EB6">
        <w:t xml:space="preserve">fit </w:t>
      </w:r>
      <w:r w:rsidR="00C474C1">
        <w:t>M. de </w:t>
      </w:r>
      <w:r w:rsidR="00C52F4A" w:rsidRPr="00605EB6">
        <w:t>Chamarande</w:t>
      </w:r>
      <w:r w:rsidR="00C474C1">
        <w:t>.</w:t>
      </w:r>
    </w:p>
    <w:p w14:paraId="1779651F" w14:textId="77777777" w:rsidR="00C474C1" w:rsidRDefault="00C52F4A" w:rsidP="00C52F4A">
      <w:r w:rsidRPr="00605EB6">
        <w:t>Et il se mit à tisonner le feu</w:t>
      </w:r>
      <w:r w:rsidR="00C474C1">
        <w:t>.</w:t>
      </w:r>
    </w:p>
    <w:p w14:paraId="6F1C2A29" w14:textId="77777777" w:rsidR="00C474C1" w:rsidRDefault="00C52F4A" w:rsidP="00C52F4A">
      <w:r w:rsidRPr="00605EB6">
        <w:t>Après un moment de silence</w:t>
      </w:r>
      <w:r w:rsidR="00C474C1">
        <w:t xml:space="preserve">, </w:t>
      </w:r>
      <w:r w:rsidRPr="00605EB6">
        <w:t>Cécile reprit</w:t>
      </w:r>
      <w:r w:rsidR="00C474C1">
        <w:t> :</w:t>
      </w:r>
    </w:p>
    <w:p w14:paraId="2734954F" w14:textId="1C6F97BB" w:rsidR="00C474C1" w:rsidRDefault="0094609C" w:rsidP="00C52F4A">
      <w:r>
        <w:t>— </w:t>
      </w:r>
      <w:r w:rsidR="00C52F4A" w:rsidRPr="00605EB6">
        <w:t>Je n</w:t>
      </w:r>
      <w:r w:rsidR="00C474C1">
        <w:t>’</w:t>
      </w:r>
      <w:r w:rsidR="00C52F4A" w:rsidRPr="00605EB6">
        <w:t>ai jamais pensé à l</w:t>
      </w:r>
      <w:r w:rsidR="00C474C1">
        <w:t>’</w:t>
      </w:r>
      <w:r w:rsidR="00C52F4A" w:rsidRPr="00605EB6">
        <w:t>avenir</w:t>
      </w:r>
      <w:r w:rsidR="00C474C1">
        <w:t xml:space="preserve"> ; </w:t>
      </w:r>
      <w:r w:rsidR="00C52F4A" w:rsidRPr="00605EB6">
        <w:t>heureuse près de vous</w:t>
      </w:r>
      <w:r w:rsidR="00C474C1">
        <w:t xml:space="preserve">, </w:t>
      </w:r>
      <w:r w:rsidR="00C52F4A" w:rsidRPr="00605EB6">
        <w:t>autant qu</w:t>
      </w:r>
      <w:r w:rsidR="00C474C1">
        <w:t>’</w:t>
      </w:r>
      <w:r w:rsidR="00C52F4A" w:rsidRPr="00605EB6">
        <w:t>on peut l</w:t>
      </w:r>
      <w:r w:rsidR="00C474C1">
        <w:t>’</w:t>
      </w:r>
      <w:r w:rsidR="00C52F4A" w:rsidRPr="00605EB6">
        <w:t>être</w:t>
      </w:r>
      <w:r w:rsidR="00C474C1">
        <w:t xml:space="preserve">, </w:t>
      </w:r>
      <w:r w:rsidR="00C52F4A" w:rsidRPr="00605EB6">
        <w:t>je n</w:t>
      </w:r>
      <w:r w:rsidR="00C474C1">
        <w:t>’</w:t>
      </w:r>
      <w:r w:rsidR="00C52F4A" w:rsidRPr="00605EB6">
        <w:t>ai rien à envier</w:t>
      </w:r>
      <w:r w:rsidR="00C474C1">
        <w:t xml:space="preserve">, </w:t>
      </w:r>
      <w:r w:rsidR="00C52F4A" w:rsidRPr="00605EB6">
        <w:t>rien à désirer</w:t>
      </w:r>
      <w:r w:rsidR="00C474C1">
        <w:t xml:space="preserve">, </w:t>
      </w:r>
      <w:r w:rsidR="00C52F4A" w:rsidRPr="00605EB6">
        <w:t>puisque j</w:t>
      </w:r>
      <w:r w:rsidR="00C474C1">
        <w:t>’</w:t>
      </w:r>
      <w:r w:rsidR="00C52F4A" w:rsidRPr="00605EB6">
        <w:t>ai tout</w:t>
      </w:r>
      <w:r w:rsidR="00C474C1">
        <w:t xml:space="preserve">. </w:t>
      </w:r>
      <w:r w:rsidR="00C52F4A" w:rsidRPr="00605EB6">
        <w:t>Rester près de vous toujours</w:t>
      </w:r>
      <w:r w:rsidR="00C474C1">
        <w:t xml:space="preserve">, </w:t>
      </w:r>
      <w:r w:rsidR="00C52F4A" w:rsidRPr="00605EB6">
        <w:t xml:space="preserve">voilà ce que je </w:t>
      </w:r>
      <w:r w:rsidR="00C52F4A" w:rsidRPr="00605EB6">
        <w:lastRenderedPageBreak/>
        <w:t>veux</w:t>
      </w:r>
      <w:r w:rsidR="00C474C1">
        <w:t xml:space="preserve">. </w:t>
      </w:r>
      <w:r w:rsidR="00C52F4A" w:rsidRPr="00605EB6">
        <w:t>Je ne songe nullement à me marier</w:t>
      </w:r>
      <w:r w:rsidR="00C474C1">
        <w:t xml:space="preserve">. </w:t>
      </w:r>
      <w:r w:rsidR="00C52F4A" w:rsidRPr="00605EB6">
        <w:t>Me marier pour me séparer de vous</w:t>
      </w:r>
      <w:r w:rsidR="00C474C1">
        <w:t xml:space="preserve"> ! </w:t>
      </w:r>
      <w:r w:rsidR="00C52F4A" w:rsidRPr="00605EB6">
        <w:t>Non</w:t>
      </w:r>
      <w:r w:rsidR="00C474C1">
        <w:t xml:space="preserve">, </w:t>
      </w:r>
      <w:r w:rsidR="00C52F4A" w:rsidRPr="00605EB6">
        <w:t>non</w:t>
      </w:r>
      <w:r w:rsidR="00C474C1">
        <w:t xml:space="preserve">. </w:t>
      </w:r>
      <w:r w:rsidR="00C52F4A" w:rsidRPr="00605EB6">
        <w:t>Mais vous</w:t>
      </w:r>
      <w:r w:rsidR="00C474C1">
        <w:t xml:space="preserve">, </w:t>
      </w:r>
      <w:r w:rsidR="00C52F4A" w:rsidRPr="00605EB6">
        <w:t>monsieur le marquis</w:t>
      </w:r>
      <w:r w:rsidR="00C474C1">
        <w:t xml:space="preserve">, </w:t>
      </w:r>
      <w:r w:rsidR="00C52F4A" w:rsidRPr="00605EB6">
        <w:t>pourquoi ne vous mariez-vous pas</w:t>
      </w:r>
      <w:r w:rsidR="00C474C1">
        <w:t> ?</w:t>
      </w:r>
    </w:p>
    <w:p w14:paraId="61C89536" w14:textId="66B50C70" w:rsidR="00C474C1" w:rsidRDefault="0094609C" w:rsidP="00C52F4A">
      <w:r>
        <w:t>— </w:t>
      </w:r>
      <w:r w:rsidR="00C52F4A" w:rsidRPr="00605EB6">
        <w:t>Monsieur le marquis</w:t>
      </w:r>
      <w:r w:rsidR="00C474C1">
        <w:t xml:space="preserve"> ! </w:t>
      </w:r>
      <w:r w:rsidR="00C52F4A" w:rsidRPr="00605EB6">
        <w:t>Pourquoi m</w:t>
      </w:r>
      <w:r w:rsidR="00C474C1">
        <w:t>’</w:t>
      </w:r>
      <w:r w:rsidR="00C52F4A" w:rsidRPr="00605EB6">
        <w:t>appelles-tu maintenant monsieur le marquis</w:t>
      </w:r>
      <w:r w:rsidR="00C474C1">
        <w:t xml:space="preserve">, </w:t>
      </w:r>
      <w:r w:rsidR="00C52F4A" w:rsidRPr="00605EB6">
        <w:t>Cécile</w:t>
      </w:r>
      <w:r w:rsidR="00C474C1">
        <w:t> ?</w:t>
      </w:r>
    </w:p>
    <w:p w14:paraId="14D2C61E" w14:textId="225FC2A4" w:rsidR="00C474C1" w:rsidRDefault="0094609C" w:rsidP="00C52F4A">
      <w:r>
        <w:t>— </w:t>
      </w:r>
      <w:r w:rsidR="00C52F4A" w:rsidRPr="00605EB6">
        <w:t>Mais</w:t>
      </w:r>
      <w:r w:rsidR="00C474C1">
        <w:t xml:space="preserve">… </w:t>
      </w:r>
      <w:r w:rsidR="00C52F4A" w:rsidRPr="00605EB6">
        <w:t>je</w:t>
      </w:r>
      <w:r w:rsidR="00C474C1">
        <w:t xml:space="preserve">… </w:t>
      </w:r>
      <w:r w:rsidR="00C52F4A" w:rsidRPr="00605EB6">
        <w:t>je ne sais pas</w:t>
      </w:r>
      <w:r w:rsidR="00C474C1">
        <w:t xml:space="preserve">, </w:t>
      </w:r>
      <w:r w:rsidR="00C52F4A" w:rsidRPr="00605EB6">
        <w:t>balbutia la jeune fille</w:t>
      </w:r>
      <w:r w:rsidR="00C474C1">
        <w:t xml:space="preserve">, </w:t>
      </w:r>
      <w:r w:rsidR="00C52F4A" w:rsidRPr="00605EB6">
        <w:t>dont le front devint pourpre</w:t>
      </w:r>
      <w:r w:rsidR="00C474C1">
        <w:t>.</w:t>
      </w:r>
    </w:p>
    <w:p w14:paraId="30E44CD8" w14:textId="6D6D692E" w:rsidR="00C474C1" w:rsidRDefault="0094609C" w:rsidP="00C52F4A">
      <w:r>
        <w:t>— </w:t>
      </w:r>
      <w:r w:rsidR="00C52F4A" w:rsidRPr="00605EB6">
        <w:t>Je ne me marie pas</w:t>
      </w:r>
      <w:r w:rsidR="00C474C1">
        <w:t xml:space="preserve">, </w:t>
      </w:r>
      <w:r w:rsidR="00C52F4A" w:rsidRPr="00605EB6">
        <w:t>Cécile</w:t>
      </w:r>
      <w:r w:rsidR="00C474C1">
        <w:t xml:space="preserve">, </w:t>
      </w:r>
      <w:r w:rsidR="00C52F4A" w:rsidRPr="00605EB6">
        <w:t>pour deux raisons</w:t>
      </w:r>
      <w:r w:rsidR="00C474C1">
        <w:t xml:space="preserve"> : </w:t>
      </w:r>
      <w:r w:rsidR="00C52F4A" w:rsidRPr="00605EB6">
        <w:t>d</w:t>
      </w:r>
      <w:r w:rsidR="00C474C1">
        <w:t>’</w:t>
      </w:r>
      <w:r w:rsidR="00C52F4A" w:rsidRPr="00605EB6">
        <w:t>abord parce que je ne connais pas la femme qui voudrait unir sa destinée à la mienne</w:t>
      </w:r>
      <w:r w:rsidR="00C474C1">
        <w:t xml:space="preserve">, </w:t>
      </w:r>
      <w:r w:rsidR="00C52F4A" w:rsidRPr="00605EB6">
        <w:t>et ensuite parce que je trouve que ce serait folie de me marier maintenant</w:t>
      </w:r>
      <w:r w:rsidR="00C474C1">
        <w:t xml:space="preserve">, </w:t>
      </w:r>
      <w:r w:rsidR="00C52F4A" w:rsidRPr="00605EB6">
        <w:t>à quarante trois ans</w:t>
      </w:r>
      <w:r w:rsidR="00C474C1">
        <w:t>.</w:t>
      </w:r>
    </w:p>
    <w:p w14:paraId="5442EB98" w14:textId="68E87ECA" w:rsidR="00C474C1" w:rsidRDefault="0094609C" w:rsidP="00C52F4A">
      <w:r>
        <w:t>— </w:t>
      </w:r>
      <w:r w:rsidR="00C52F4A" w:rsidRPr="00605EB6">
        <w:t>Quarante trois ans</w:t>
      </w:r>
      <w:r w:rsidR="00C474C1">
        <w:t xml:space="preserve"> ! </w:t>
      </w:r>
      <w:r w:rsidR="00C52F4A" w:rsidRPr="00605EB6">
        <w:t>répéta lentement Cécile</w:t>
      </w:r>
      <w:r w:rsidR="00C474C1">
        <w:t>.</w:t>
      </w:r>
    </w:p>
    <w:p w14:paraId="27E9FA5D" w14:textId="6BB2EAC6" w:rsidR="00C474C1" w:rsidRDefault="0094609C" w:rsidP="00C52F4A">
      <w:r>
        <w:t>— </w:t>
      </w:r>
      <w:r w:rsidR="00C52F4A" w:rsidRPr="00605EB6">
        <w:t>Ah</w:t>
      </w:r>
      <w:r w:rsidR="00C474C1">
        <w:t xml:space="preserve"> ! </w:t>
      </w:r>
      <w:r w:rsidR="00C52F4A" w:rsidRPr="00605EB6">
        <w:t>si j</w:t>
      </w:r>
      <w:r w:rsidR="00C474C1">
        <w:t>’</w:t>
      </w:r>
      <w:r w:rsidR="00C52F4A" w:rsidRPr="00605EB6">
        <w:t>avais dix ans de moins</w:t>
      </w:r>
      <w:r w:rsidR="00C474C1">
        <w:t xml:space="preserve">, </w:t>
      </w:r>
      <w:r w:rsidR="00C52F4A" w:rsidRPr="00605EB6">
        <w:t>murmura le général</w:t>
      </w:r>
      <w:r w:rsidR="00C474C1">
        <w:t xml:space="preserve">, </w:t>
      </w:r>
      <w:r w:rsidR="00C52F4A" w:rsidRPr="00605EB6">
        <w:t>en laissant échapper un soupir</w:t>
      </w:r>
      <w:r w:rsidR="00C474C1">
        <w:t>.</w:t>
      </w:r>
    </w:p>
    <w:p w14:paraId="02B61796" w14:textId="096A9624" w:rsidR="00C474C1" w:rsidRDefault="0094609C" w:rsidP="00C52F4A">
      <w:r>
        <w:t>— </w:t>
      </w:r>
      <w:r w:rsidR="00C52F4A" w:rsidRPr="00605EB6">
        <w:t>Si vous aviez dix ans de moins</w:t>
      </w:r>
      <w:r w:rsidR="00C474C1">
        <w:t> ?</w:t>
      </w:r>
    </w:p>
    <w:p w14:paraId="6598066D" w14:textId="21C09F98" w:rsidR="00C474C1" w:rsidRDefault="0094609C" w:rsidP="00C52F4A">
      <w:r>
        <w:t>— </w:t>
      </w:r>
      <w:r w:rsidR="00C52F4A" w:rsidRPr="00605EB6">
        <w:t>Eh bien</w:t>
      </w:r>
      <w:r w:rsidR="00C474C1">
        <w:t xml:space="preserve">, </w:t>
      </w:r>
      <w:r w:rsidR="00C52F4A" w:rsidRPr="00605EB6">
        <w:t>Cécile</w:t>
      </w:r>
      <w:r w:rsidR="00C474C1">
        <w:t xml:space="preserve">, </w:t>
      </w:r>
      <w:r w:rsidR="00C52F4A" w:rsidRPr="00605EB6">
        <w:t>je te dirais</w:t>
      </w:r>
      <w:r w:rsidR="00C474C1">
        <w:t>…</w:t>
      </w:r>
    </w:p>
    <w:p w14:paraId="46A72A66" w14:textId="13AC717C" w:rsidR="00C474C1" w:rsidRDefault="0094609C" w:rsidP="00C52F4A">
      <w:r>
        <w:t>— </w:t>
      </w:r>
      <w:r w:rsidR="00C52F4A" w:rsidRPr="00605EB6">
        <w:t>Que me diriez-vous</w:t>
      </w:r>
      <w:r w:rsidR="00C474C1">
        <w:t> ?</w:t>
      </w:r>
    </w:p>
    <w:p w14:paraId="5C2E05EC" w14:textId="2A0E5237" w:rsidR="00C474C1" w:rsidRDefault="0094609C" w:rsidP="00C52F4A">
      <w:r>
        <w:t>— </w:t>
      </w:r>
      <w:r w:rsidR="00C52F4A" w:rsidRPr="00605EB6">
        <w:t>Je te dirais</w:t>
      </w:r>
      <w:r w:rsidR="00C474C1">
        <w:t xml:space="preserve"> : </w:t>
      </w:r>
      <w:r w:rsidR="00C52F4A" w:rsidRPr="00605EB6">
        <w:t>Cécile</w:t>
      </w:r>
      <w:r w:rsidR="00C474C1">
        <w:t xml:space="preserve">, </w:t>
      </w:r>
      <w:r w:rsidR="00C52F4A" w:rsidRPr="00605EB6">
        <w:t>pour que nous ne soyons pas séparés</w:t>
      </w:r>
      <w:r w:rsidR="00C474C1">
        <w:t xml:space="preserve">, </w:t>
      </w:r>
      <w:r w:rsidR="00C52F4A" w:rsidRPr="00605EB6">
        <w:t>pour qu</w:t>
      </w:r>
      <w:r w:rsidR="00C474C1">
        <w:t>’</w:t>
      </w:r>
      <w:r w:rsidR="00C52F4A" w:rsidRPr="00605EB6">
        <w:t>un autre ne t</w:t>
      </w:r>
      <w:r w:rsidR="00C474C1">
        <w:t>’</w:t>
      </w:r>
      <w:r w:rsidR="00C52F4A" w:rsidRPr="00605EB6">
        <w:t>enlève point à mon affection</w:t>
      </w:r>
      <w:r w:rsidR="00C474C1">
        <w:t xml:space="preserve">, </w:t>
      </w:r>
      <w:r w:rsidR="00C52F4A" w:rsidRPr="00605EB6">
        <w:t>veux-tu être ma femme</w:t>
      </w:r>
      <w:r w:rsidR="00C474C1">
        <w:t> ?</w:t>
      </w:r>
    </w:p>
    <w:p w14:paraId="382826A3" w14:textId="2A750FDC" w:rsidR="00C474C1" w:rsidRDefault="00C52F4A" w:rsidP="00C52F4A">
      <w:r w:rsidRPr="00605EB6">
        <w:t>La jeune fille resta un moment silencieuse</w:t>
      </w:r>
      <w:r w:rsidR="004540F3">
        <w:t> ;</w:t>
      </w:r>
      <w:r w:rsidR="00C474C1">
        <w:t xml:space="preserve"> </w:t>
      </w:r>
      <w:r w:rsidRPr="00605EB6">
        <w:t>puis</w:t>
      </w:r>
      <w:r w:rsidR="00C474C1">
        <w:t xml:space="preserve">, </w:t>
      </w:r>
      <w:r w:rsidRPr="00605EB6">
        <w:t>avec émotion</w:t>
      </w:r>
      <w:r w:rsidR="00C474C1">
        <w:t> :</w:t>
      </w:r>
    </w:p>
    <w:p w14:paraId="1378A5A0" w14:textId="5919462F" w:rsidR="00C474C1" w:rsidRDefault="0094609C" w:rsidP="00C52F4A">
      <w:r>
        <w:t>— </w:t>
      </w:r>
      <w:r w:rsidR="00C52F4A" w:rsidRPr="00605EB6">
        <w:t>Dites-moi cela tout de même</w:t>
      </w:r>
      <w:r w:rsidR="00C474C1">
        <w:t xml:space="preserve">, </w:t>
      </w:r>
      <w:r w:rsidR="00C52F4A" w:rsidRPr="00605EB6">
        <w:t>monsieur le marquis</w:t>
      </w:r>
      <w:r w:rsidR="00C474C1">
        <w:t>.</w:t>
      </w:r>
    </w:p>
    <w:p w14:paraId="626CAC0F" w14:textId="21CD2C84" w:rsidR="00C474C1" w:rsidRDefault="00C474C1" w:rsidP="00C52F4A">
      <w:r>
        <w:t>M. de </w:t>
      </w:r>
      <w:r w:rsidR="00C52F4A" w:rsidRPr="00605EB6">
        <w:t>Chamarande laissa tomber les pincettes</w:t>
      </w:r>
      <w:r>
        <w:t>.</w:t>
      </w:r>
    </w:p>
    <w:p w14:paraId="08111616" w14:textId="3EC1ACEC" w:rsidR="00C474C1" w:rsidRDefault="0094609C" w:rsidP="00C52F4A">
      <w:r>
        <w:t>— </w:t>
      </w:r>
      <w:r w:rsidR="00C52F4A" w:rsidRPr="00605EB6">
        <w:t>Quoi</w:t>
      </w:r>
      <w:r w:rsidR="00C474C1">
        <w:t xml:space="preserve"> ! </w:t>
      </w:r>
      <w:r w:rsidR="00C52F4A" w:rsidRPr="00605EB6">
        <w:t>s</w:t>
      </w:r>
      <w:r w:rsidR="00C474C1">
        <w:t>’</w:t>
      </w:r>
      <w:r w:rsidR="00C52F4A" w:rsidRPr="00605EB6">
        <w:t>écria-t-il éperdu</w:t>
      </w:r>
      <w:r w:rsidR="00C474C1">
        <w:t xml:space="preserve">, </w:t>
      </w:r>
      <w:r w:rsidR="00C52F4A" w:rsidRPr="00605EB6">
        <w:t>tu consentirais</w:t>
      </w:r>
      <w:r w:rsidR="00C474C1">
        <w:t> ?…</w:t>
      </w:r>
    </w:p>
    <w:p w14:paraId="2DC9A6BF" w14:textId="38F9CA4B" w:rsidR="00C474C1" w:rsidRDefault="0094609C" w:rsidP="00C52F4A">
      <w:r>
        <w:lastRenderedPageBreak/>
        <w:t>— </w:t>
      </w:r>
      <w:r w:rsidR="00C52F4A" w:rsidRPr="00605EB6">
        <w:t>Oui</w:t>
      </w:r>
      <w:r w:rsidR="00C474C1">
        <w:t xml:space="preserve">, </w:t>
      </w:r>
      <w:r w:rsidR="00C52F4A" w:rsidRPr="00605EB6">
        <w:t>répondit simplement Cécile</w:t>
      </w:r>
      <w:r w:rsidR="00C474C1">
        <w:t>.</w:t>
      </w:r>
    </w:p>
    <w:p w14:paraId="4E8D8746" w14:textId="77777777" w:rsidR="00C474C1" w:rsidRDefault="00C52F4A" w:rsidP="00C52F4A">
      <w:r w:rsidRPr="00605EB6">
        <w:t>Et elle mit sa main tremblante dans celle de son protecteur</w:t>
      </w:r>
      <w:r w:rsidR="00C474C1">
        <w:t>.</w:t>
      </w:r>
    </w:p>
    <w:p w14:paraId="4FD219DF" w14:textId="77777777" w:rsidR="00C474C1" w:rsidRDefault="00C52F4A" w:rsidP="00C52F4A">
      <w:r w:rsidRPr="00605EB6">
        <w:t>Le marquis porta la main à ses lèvres et la couvrit de baisers</w:t>
      </w:r>
      <w:r w:rsidR="00C474C1">
        <w:t>.</w:t>
      </w:r>
    </w:p>
    <w:p w14:paraId="48BE0F06" w14:textId="77777777" w:rsidR="00C474C1" w:rsidRDefault="00C52F4A" w:rsidP="00C52F4A">
      <w:r w:rsidRPr="00605EB6">
        <w:t>Trois semaines après</w:t>
      </w:r>
      <w:r w:rsidR="00C474C1">
        <w:t xml:space="preserve">, </w:t>
      </w:r>
      <w:r w:rsidRPr="00605EB6">
        <w:t>Cécile était marquise de Chamarande</w:t>
      </w:r>
      <w:r w:rsidR="00C474C1">
        <w:t>.</w:t>
      </w:r>
    </w:p>
    <w:p w14:paraId="45D5235C" w14:textId="4A375B80" w:rsidR="00C52F4A" w:rsidRPr="00605EB6" w:rsidRDefault="00C52F4A" w:rsidP="00C474C1">
      <w:pPr>
        <w:pStyle w:val="Titre2"/>
      </w:pPr>
      <w:bookmarkStart w:id="60" w:name="_Toc197617905"/>
      <w:r w:rsidRPr="00605EB6">
        <w:lastRenderedPageBreak/>
        <w:t>II</w:t>
      </w:r>
      <w:r w:rsidRPr="00605EB6">
        <w:br/>
      </w:r>
      <w:r w:rsidRPr="00605EB6">
        <w:br/>
        <w:t>LA MARQUISE CÉCILE</w:t>
      </w:r>
      <w:bookmarkEnd w:id="60"/>
    </w:p>
    <w:p w14:paraId="0A6F8FE1" w14:textId="77777777" w:rsidR="00C474C1" w:rsidRDefault="00C52F4A" w:rsidP="00C52F4A">
      <w:r w:rsidRPr="00605EB6">
        <w:t>Onze mois après le mariage</w:t>
      </w:r>
      <w:r w:rsidR="00C474C1">
        <w:t xml:space="preserve">, </w:t>
      </w:r>
      <w:r w:rsidRPr="00605EB6">
        <w:t>la marquise mit au monde un fils auquel on donna le nom de Paul</w:t>
      </w:r>
      <w:r w:rsidR="00C474C1">
        <w:t>.</w:t>
      </w:r>
    </w:p>
    <w:p w14:paraId="2073B955" w14:textId="670E9864" w:rsidR="00C474C1" w:rsidRDefault="00C52F4A" w:rsidP="00C52F4A">
      <w:r w:rsidRPr="00605EB6">
        <w:t>Le marquis faillit devenir fou de joie</w:t>
      </w:r>
      <w:r w:rsidR="00C474C1">
        <w:t xml:space="preserve">. </w:t>
      </w:r>
      <w:r w:rsidRPr="00605EB6">
        <w:t>Cette fois</w:t>
      </w:r>
      <w:r w:rsidR="00C474C1">
        <w:t xml:space="preserve">, </w:t>
      </w:r>
      <w:r w:rsidRPr="00605EB6">
        <w:t>son bonheur était complet</w:t>
      </w:r>
      <w:r w:rsidR="00C474C1">
        <w:t xml:space="preserve">, </w:t>
      </w:r>
      <w:r w:rsidRPr="00605EB6">
        <w:t>son souhait le plus cher étant exaucé</w:t>
      </w:r>
      <w:r w:rsidR="00C474C1">
        <w:t xml:space="preserve"> ; </w:t>
      </w:r>
      <w:r w:rsidRPr="00605EB6">
        <w:t>le nom de Chamarande ne s</w:t>
      </w:r>
      <w:r w:rsidR="00C474C1">
        <w:t>’</w:t>
      </w:r>
      <w:r w:rsidRPr="00605EB6">
        <w:t>éteindrait pas</w:t>
      </w:r>
      <w:r w:rsidR="00C474C1">
        <w:t xml:space="preserve">. </w:t>
      </w:r>
      <w:r w:rsidRPr="00605EB6">
        <w:t>Que d</w:t>
      </w:r>
      <w:r w:rsidR="00C474C1">
        <w:t>’</w:t>
      </w:r>
      <w:r w:rsidRPr="00605EB6">
        <w:t>espérances</w:t>
      </w:r>
      <w:r w:rsidR="00C474C1">
        <w:t xml:space="preserve">, </w:t>
      </w:r>
      <w:r w:rsidRPr="00605EB6">
        <w:t>déjà</w:t>
      </w:r>
      <w:r w:rsidR="00C474C1">
        <w:t xml:space="preserve">, </w:t>
      </w:r>
      <w:r w:rsidRPr="00605EB6">
        <w:t>sur la tête de l</w:t>
      </w:r>
      <w:r w:rsidR="00C474C1">
        <w:t>’</w:t>
      </w:r>
      <w:r w:rsidRPr="00605EB6">
        <w:t>enfant</w:t>
      </w:r>
      <w:r w:rsidR="00C474C1">
        <w:t xml:space="preserve"> ! </w:t>
      </w:r>
      <w:r w:rsidRPr="00605EB6">
        <w:t>Il serait le digne héritier des mâles vertus de ses ancêtres</w:t>
      </w:r>
      <w:r w:rsidR="00C474C1">
        <w:t xml:space="preserve"> ; </w:t>
      </w:r>
      <w:r w:rsidRPr="00605EB6">
        <w:t>comme eux</w:t>
      </w:r>
      <w:r w:rsidR="00C474C1">
        <w:t xml:space="preserve">, </w:t>
      </w:r>
      <w:r w:rsidRPr="00605EB6">
        <w:t>il aurait la bravoure</w:t>
      </w:r>
      <w:r w:rsidR="00C474C1">
        <w:t xml:space="preserve">, </w:t>
      </w:r>
      <w:r w:rsidRPr="00605EB6">
        <w:t>la vaillance</w:t>
      </w:r>
      <w:r w:rsidR="00C474C1">
        <w:t xml:space="preserve">, </w:t>
      </w:r>
      <w:r w:rsidRPr="00605EB6">
        <w:t>la noblesse du cœur</w:t>
      </w:r>
      <w:r w:rsidR="00C474C1">
        <w:t xml:space="preserve">, </w:t>
      </w:r>
      <w:r w:rsidRPr="00605EB6">
        <w:t>et sa devise</w:t>
      </w:r>
      <w:r w:rsidR="00C474C1">
        <w:t xml:space="preserve">, </w:t>
      </w:r>
      <w:r w:rsidRPr="00605EB6">
        <w:t>à lui</w:t>
      </w:r>
      <w:r w:rsidR="00C474C1">
        <w:t xml:space="preserve">, </w:t>
      </w:r>
      <w:r w:rsidRPr="00605EB6">
        <w:t>serait aussi</w:t>
      </w:r>
      <w:r w:rsidR="00C474C1">
        <w:t xml:space="preserve"> : </w:t>
      </w:r>
      <w:r w:rsidR="00C474C1">
        <w:rPr>
          <w:i/>
        </w:rPr>
        <w:t>« </w:t>
      </w:r>
      <w:r w:rsidRPr="00051D1B">
        <w:rPr>
          <w:i/>
        </w:rPr>
        <w:t>Tout pour l</w:t>
      </w:r>
      <w:r w:rsidR="00C474C1">
        <w:rPr>
          <w:i/>
        </w:rPr>
        <w:t>’</w:t>
      </w:r>
      <w:r w:rsidRPr="00051D1B">
        <w:rPr>
          <w:i/>
        </w:rPr>
        <w:t>honneur</w:t>
      </w:r>
      <w:r w:rsidR="00C474C1">
        <w:rPr>
          <w:i/>
        </w:rPr>
        <w:t> ! »</w:t>
      </w:r>
      <w:r w:rsidRPr="00605EB6">
        <w:t xml:space="preserve"> Il était appelé à </w:t>
      </w:r>
      <w:r w:rsidR="002A5D3F">
        <w:t xml:space="preserve">donner un nouvel éclat au </w:t>
      </w:r>
      <w:r w:rsidRPr="00605EB6">
        <w:t>blason de l</w:t>
      </w:r>
      <w:r w:rsidR="00C474C1">
        <w:t>’</w:t>
      </w:r>
      <w:r w:rsidRPr="00605EB6">
        <w:t>illustre famille</w:t>
      </w:r>
      <w:r w:rsidR="00C474C1">
        <w:t>.</w:t>
      </w:r>
    </w:p>
    <w:p w14:paraId="2E1586F4" w14:textId="77777777" w:rsidR="00C474C1" w:rsidRDefault="00C52F4A" w:rsidP="00C52F4A">
      <w:r w:rsidRPr="00605EB6">
        <w:t>Le marquis ne pouvait plus avoir d</w:t>
      </w:r>
      <w:r w:rsidR="00C474C1">
        <w:t>’</w:t>
      </w:r>
      <w:r w:rsidRPr="00605EB6">
        <w:t>ambition pour lui</w:t>
      </w:r>
      <w:r w:rsidR="00C474C1">
        <w:t xml:space="preserve"> ; </w:t>
      </w:r>
      <w:r w:rsidRPr="00605EB6">
        <w:t>sa mission était terminée</w:t>
      </w:r>
      <w:r w:rsidR="00C474C1">
        <w:t xml:space="preserve">, </w:t>
      </w:r>
      <w:r w:rsidRPr="00605EB6">
        <w:t>il le sentait</w:t>
      </w:r>
      <w:r w:rsidR="00C474C1">
        <w:t xml:space="preserve">. </w:t>
      </w:r>
      <w:r w:rsidRPr="00605EB6">
        <w:t>S</w:t>
      </w:r>
      <w:r w:rsidR="00C474C1">
        <w:t>’</w:t>
      </w:r>
      <w:r w:rsidRPr="00605EB6">
        <w:t>il avait encore l</w:t>
      </w:r>
      <w:r w:rsidR="00C474C1">
        <w:t>’</w:t>
      </w:r>
      <w:r w:rsidRPr="00605EB6">
        <w:t>esprit et le cœur vaillants</w:t>
      </w:r>
      <w:r w:rsidR="00C474C1">
        <w:t xml:space="preserve">, </w:t>
      </w:r>
      <w:r w:rsidRPr="00605EB6">
        <w:t>son corps manquait de souplesse et de vigueur</w:t>
      </w:r>
      <w:r w:rsidR="00C474C1">
        <w:t xml:space="preserve">. </w:t>
      </w:r>
      <w:r w:rsidRPr="00605EB6">
        <w:t>Il vieillissait vite</w:t>
      </w:r>
      <w:r w:rsidR="00C474C1">
        <w:t xml:space="preserve">. </w:t>
      </w:r>
      <w:r w:rsidRPr="00605EB6">
        <w:t>Les rudes années de guerre l</w:t>
      </w:r>
      <w:r w:rsidR="00C474C1">
        <w:t>’</w:t>
      </w:r>
      <w:r w:rsidRPr="00605EB6">
        <w:t>avaient usé</w:t>
      </w:r>
      <w:r w:rsidR="00C474C1">
        <w:t xml:space="preserve">. </w:t>
      </w:r>
      <w:r w:rsidRPr="00605EB6">
        <w:t>Maintenant il souffrait horriblement de ses anciennes blessures</w:t>
      </w:r>
      <w:r w:rsidR="00C474C1">
        <w:t xml:space="preserve"> ; </w:t>
      </w:r>
      <w:r w:rsidRPr="00605EB6">
        <w:t>les rhumatismes s</w:t>
      </w:r>
      <w:r w:rsidR="00C474C1">
        <w:t>’</w:t>
      </w:r>
      <w:r w:rsidRPr="00605EB6">
        <w:t>emparaient de toutes les parties de son corps et les accès de goutte devenaient de plus en plus fréquents</w:t>
      </w:r>
      <w:r w:rsidR="00C474C1">
        <w:t>.</w:t>
      </w:r>
    </w:p>
    <w:p w14:paraId="5B501EA2" w14:textId="77777777" w:rsidR="00C474C1" w:rsidRDefault="00C52F4A" w:rsidP="00C52F4A">
      <w:r w:rsidRPr="00605EB6">
        <w:t>Sur sa demande</w:t>
      </w:r>
      <w:r w:rsidR="00C474C1">
        <w:t xml:space="preserve">, </w:t>
      </w:r>
      <w:r w:rsidRPr="00605EB6">
        <w:t>il fut mis à la retraite</w:t>
      </w:r>
      <w:r w:rsidR="00C474C1">
        <w:t>…</w:t>
      </w:r>
    </w:p>
    <w:p w14:paraId="38F511FC" w14:textId="77777777" w:rsidR="00C474C1" w:rsidRDefault="00C52F4A" w:rsidP="00C52F4A">
      <w:r w:rsidRPr="00605EB6">
        <w:t>Toujours souffrant</w:t>
      </w:r>
      <w:r w:rsidR="00C474C1">
        <w:t xml:space="preserve">, </w:t>
      </w:r>
      <w:r w:rsidRPr="00605EB6">
        <w:t>il ne sortait presque plus</w:t>
      </w:r>
      <w:r w:rsidR="00C474C1">
        <w:t xml:space="preserve">. </w:t>
      </w:r>
      <w:r w:rsidRPr="00605EB6">
        <w:t>Il y avait des instants où il éprouvait comme le regret ou le remord d</w:t>
      </w:r>
      <w:r w:rsidR="00C474C1">
        <w:t>’</w:t>
      </w:r>
      <w:r w:rsidRPr="00605EB6">
        <w:t>avoir rivé la jeunesse de Cécile à son existence d</w:t>
      </w:r>
      <w:r w:rsidR="00C474C1">
        <w:t>’</w:t>
      </w:r>
      <w:r w:rsidRPr="00605EB6">
        <w:t>infirme</w:t>
      </w:r>
      <w:r w:rsidR="00C474C1">
        <w:t>.</w:t>
      </w:r>
    </w:p>
    <w:p w14:paraId="53A49692" w14:textId="77777777" w:rsidR="00C474C1" w:rsidRDefault="00C52F4A" w:rsidP="00C52F4A">
      <w:r w:rsidRPr="00605EB6">
        <w:t>Mais pouvait-il condamner la jeune marquise</w:t>
      </w:r>
      <w:r w:rsidR="00C474C1">
        <w:t xml:space="preserve">, </w:t>
      </w:r>
      <w:r w:rsidRPr="00605EB6">
        <w:t>alors dans l</w:t>
      </w:r>
      <w:r w:rsidR="00C474C1">
        <w:t>’</w:t>
      </w:r>
      <w:r w:rsidRPr="00605EB6">
        <w:t>épanouissement complet de sa radieuse beauté</w:t>
      </w:r>
      <w:r w:rsidR="00C474C1">
        <w:t xml:space="preserve">, </w:t>
      </w:r>
      <w:r w:rsidRPr="00605EB6">
        <w:t xml:space="preserve">à une </w:t>
      </w:r>
      <w:r w:rsidRPr="00605EB6">
        <w:lastRenderedPageBreak/>
        <w:t>monotone et ennuyeuse solitude</w:t>
      </w:r>
      <w:r w:rsidR="00C474C1">
        <w:t xml:space="preserve"> ? </w:t>
      </w:r>
      <w:r w:rsidRPr="00605EB6">
        <w:t>Pourrait-il lui défendre de se livrer aux plaisirs de son âge</w:t>
      </w:r>
      <w:r w:rsidR="00C474C1">
        <w:t xml:space="preserve"> ? </w:t>
      </w:r>
      <w:r w:rsidRPr="00605EB6">
        <w:t>Non</w:t>
      </w:r>
      <w:r w:rsidR="00C474C1">
        <w:t xml:space="preserve">, </w:t>
      </w:r>
      <w:r w:rsidRPr="00605EB6">
        <w:t>certes</w:t>
      </w:r>
      <w:r w:rsidR="00C474C1">
        <w:t>.</w:t>
      </w:r>
    </w:p>
    <w:p w14:paraId="35D33342" w14:textId="77777777" w:rsidR="00C474C1" w:rsidRDefault="00C52F4A" w:rsidP="00C52F4A">
      <w:r w:rsidRPr="00856AFD">
        <w:t>Aussi lui-même obligeait-il Cécile à voir ses amies</w:t>
      </w:r>
      <w:r w:rsidR="00C474C1">
        <w:t xml:space="preserve">, </w:t>
      </w:r>
      <w:r w:rsidRPr="00856AFD">
        <w:t>à aller dans le monde</w:t>
      </w:r>
      <w:r w:rsidR="00C474C1">
        <w:t xml:space="preserve">. </w:t>
      </w:r>
      <w:r w:rsidRPr="00856AFD">
        <w:t>Et</w:t>
      </w:r>
      <w:r w:rsidR="00C474C1">
        <w:t xml:space="preserve">, </w:t>
      </w:r>
      <w:r w:rsidRPr="00856AFD">
        <w:t>pendant que sa femme s</w:t>
      </w:r>
      <w:r w:rsidR="00C474C1">
        <w:t>’</w:t>
      </w:r>
      <w:r w:rsidRPr="00856AFD">
        <w:t>amusait</w:t>
      </w:r>
      <w:r w:rsidR="00C474C1">
        <w:t xml:space="preserve">, </w:t>
      </w:r>
      <w:r w:rsidRPr="00856AFD">
        <w:t>se faisait admirer comme toujours</w:t>
      </w:r>
      <w:r w:rsidR="00C474C1">
        <w:t xml:space="preserve">, </w:t>
      </w:r>
      <w:r w:rsidRPr="00856AFD">
        <w:t>et écoutait peut-être avec trop de</w:t>
      </w:r>
      <w:r w:rsidRPr="00605EB6">
        <w:t xml:space="preserve"> complaisance les compliments flatteurs chuchotés à ses oreilles</w:t>
      </w:r>
      <w:r w:rsidR="00C474C1">
        <w:t xml:space="preserve">, </w:t>
      </w:r>
      <w:r w:rsidRPr="00605EB6">
        <w:t>lui</w:t>
      </w:r>
      <w:r w:rsidR="00C474C1">
        <w:t xml:space="preserve">, </w:t>
      </w:r>
      <w:r w:rsidRPr="00605EB6">
        <w:t>impotent</w:t>
      </w:r>
      <w:r w:rsidR="00C474C1">
        <w:t xml:space="preserve">, </w:t>
      </w:r>
      <w:r w:rsidRPr="00605EB6">
        <w:t>perclus</w:t>
      </w:r>
      <w:r w:rsidR="00C474C1">
        <w:t xml:space="preserve">, </w:t>
      </w:r>
      <w:r w:rsidRPr="00605EB6">
        <w:t>restait cloué sur son fauteuil</w:t>
      </w:r>
      <w:r w:rsidR="00C474C1">
        <w:t xml:space="preserve">, </w:t>
      </w:r>
      <w:r w:rsidRPr="00605EB6">
        <w:t>ou</w:t>
      </w:r>
      <w:r w:rsidR="00856AFD">
        <w:t xml:space="preserve"> bien</w:t>
      </w:r>
      <w:r w:rsidR="00C474C1">
        <w:t xml:space="preserve">, </w:t>
      </w:r>
      <w:r w:rsidRPr="00605EB6">
        <w:t>étendu sur sa couche</w:t>
      </w:r>
      <w:r w:rsidR="00C474C1">
        <w:t xml:space="preserve">, </w:t>
      </w:r>
      <w:r w:rsidRPr="00605EB6">
        <w:t>il hurlait de douleur comme un damné</w:t>
      </w:r>
      <w:r w:rsidR="00C474C1">
        <w:t>.</w:t>
      </w:r>
    </w:p>
    <w:p w14:paraId="0DE2E404" w14:textId="77777777" w:rsidR="00C474C1" w:rsidRDefault="00C52F4A" w:rsidP="00C52F4A">
      <w:r w:rsidRPr="00605EB6">
        <w:t>Cécile avait épousé son tuteur sans réflexion</w:t>
      </w:r>
      <w:r w:rsidR="00C474C1">
        <w:t xml:space="preserve">, </w:t>
      </w:r>
      <w:r w:rsidRPr="00605EB6">
        <w:t>par reconnaissance de ce qu</w:t>
      </w:r>
      <w:r w:rsidR="00C474C1">
        <w:t>’</w:t>
      </w:r>
      <w:r w:rsidRPr="00605EB6">
        <w:t>il avait fait pour elle</w:t>
      </w:r>
      <w:r w:rsidR="00C474C1">
        <w:t xml:space="preserve">, </w:t>
      </w:r>
      <w:r w:rsidRPr="00605EB6">
        <w:t>sans songer qu</w:t>
      </w:r>
      <w:r w:rsidR="00C474C1">
        <w:t>’</w:t>
      </w:r>
      <w:r w:rsidRPr="00605EB6">
        <w:t>elle enchaînait sa vie et qu</w:t>
      </w:r>
      <w:r w:rsidR="00C474C1">
        <w:t>’</w:t>
      </w:r>
      <w:r w:rsidRPr="00605EB6">
        <w:t>elle pourrait avoir un jour à le regretter</w:t>
      </w:r>
      <w:r w:rsidR="00C474C1">
        <w:t xml:space="preserve">. </w:t>
      </w:r>
      <w:r w:rsidRPr="00605EB6">
        <w:t>Du reste</w:t>
      </w:r>
      <w:r w:rsidR="00C474C1">
        <w:t xml:space="preserve">, </w:t>
      </w:r>
      <w:r w:rsidRPr="00605EB6">
        <w:t>ne connaissant de l</w:t>
      </w:r>
      <w:r w:rsidR="00C474C1">
        <w:t>’</w:t>
      </w:r>
      <w:r w:rsidRPr="00605EB6">
        <w:t>amour que le nom</w:t>
      </w:r>
      <w:r w:rsidR="00C474C1">
        <w:t xml:space="preserve">, </w:t>
      </w:r>
      <w:r w:rsidRPr="00605EB6">
        <w:t>elle n</w:t>
      </w:r>
      <w:r w:rsidR="00C474C1">
        <w:t>’</w:t>
      </w:r>
      <w:r w:rsidRPr="00605EB6">
        <w:t>avait point pensé que</w:t>
      </w:r>
      <w:r w:rsidR="00C474C1">
        <w:t xml:space="preserve">, </w:t>
      </w:r>
      <w:r w:rsidRPr="00605EB6">
        <w:t>pour être heureuse</w:t>
      </w:r>
      <w:r w:rsidR="00C474C1">
        <w:t xml:space="preserve">, </w:t>
      </w:r>
      <w:r w:rsidRPr="00605EB6">
        <w:t>il faudrait à son cœur quelque chose de plus que l</w:t>
      </w:r>
      <w:r w:rsidR="00C474C1">
        <w:t>’</w:t>
      </w:r>
      <w:r w:rsidRPr="00605EB6">
        <w:t>amitié dévouée et reconnaissante qu</w:t>
      </w:r>
      <w:r w:rsidR="00C474C1">
        <w:t>’</w:t>
      </w:r>
      <w:r w:rsidRPr="00605EB6">
        <w:t>elle avait pour le marquis</w:t>
      </w:r>
      <w:r w:rsidR="00C474C1">
        <w:t xml:space="preserve">. </w:t>
      </w:r>
      <w:r w:rsidRPr="00605EB6">
        <w:t>Et puis</w:t>
      </w:r>
      <w:r w:rsidR="00C474C1">
        <w:t xml:space="preserve">, </w:t>
      </w:r>
      <w:r w:rsidRPr="00605EB6">
        <w:t>avec cette subtilité de pénétration que possèdent la plupart des femmes</w:t>
      </w:r>
      <w:r w:rsidR="00C474C1">
        <w:t xml:space="preserve">, </w:t>
      </w:r>
      <w:r w:rsidRPr="00605EB6">
        <w:t>elle avait deviné la nature du sentiment qui s</w:t>
      </w:r>
      <w:r w:rsidR="00C474C1">
        <w:t>’</w:t>
      </w:r>
      <w:r w:rsidRPr="00605EB6">
        <w:t>était substitué</w:t>
      </w:r>
      <w:r w:rsidR="00C474C1">
        <w:t xml:space="preserve">, </w:t>
      </w:r>
      <w:r w:rsidRPr="00605EB6">
        <w:t>dans le cœur de son tuteur</w:t>
      </w:r>
      <w:r w:rsidR="00C474C1">
        <w:t xml:space="preserve">, </w:t>
      </w:r>
      <w:r w:rsidRPr="00605EB6">
        <w:t>à la tendresse paternelle dont il l</w:t>
      </w:r>
      <w:r w:rsidR="00C474C1">
        <w:t>’</w:t>
      </w:r>
      <w:r w:rsidRPr="00605EB6">
        <w:t>avait entourée</w:t>
      </w:r>
      <w:r w:rsidR="00C474C1">
        <w:t xml:space="preserve">, </w:t>
      </w:r>
      <w:r w:rsidRPr="00605EB6">
        <w:t>dans son enfance</w:t>
      </w:r>
      <w:r w:rsidR="00C474C1">
        <w:t>.</w:t>
      </w:r>
    </w:p>
    <w:p w14:paraId="6F80DF38" w14:textId="7FA61DD5" w:rsidR="00C474C1" w:rsidRDefault="00C52F4A" w:rsidP="00C52F4A">
      <w:r w:rsidRPr="00605EB6">
        <w:t>Elle le voyait triste</w:t>
      </w:r>
      <w:r w:rsidR="00C474C1">
        <w:t xml:space="preserve">, </w:t>
      </w:r>
      <w:r w:rsidRPr="00605EB6">
        <w:t>soucieux</w:t>
      </w:r>
      <w:r w:rsidR="00C474C1">
        <w:t xml:space="preserve">, </w:t>
      </w:r>
      <w:r w:rsidRPr="00605EB6">
        <w:t>redoutant comme un malheur terrible de la voir un jour s</w:t>
      </w:r>
      <w:r w:rsidR="00C474C1">
        <w:t>’</w:t>
      </w:r>
      <w:r w:rsidRPr="00605EB6">
        <w:t>éloigner de lui</w:t>
      </w:r>
      <w:r w:rsidR="00C474C1">
        <w:t xml:space="preserve">. </w:t>
      </w:r>
      <w:r w:rsidRPr="00605EB6">
        <w:t>En consentant à devenir sa femme</w:t>
      </w:r>
      <w:r w:rsidR="00C474C1">
        <w:t xml:space="preserve">, </w:t>
      </w:r>
      <w:r w:rsidRPr="00605EB6">
        <w:t>elle avait évidemment obéi à un sentiment généreux</w:t>
      </w:r>
      <w:r w:rsidR="00C474C1">
        <w:t xml:space="preserve">. </w:t>
      </w:r>
      <w:r w:rsidR="00856AFD">
        <w:t>E</w:t>
      </w:r>
      <w:r w:rsidR="00856AFD" w:rsidRPr="00605EB6">
        <w:t xml:space="preserve">lle </w:t>
      </w:r>
      <w:r w:rsidRPr="00605EB6">
        <w:t>n</w:t>
      </w:r>
      <w:r w:rsidR="00C474C1">
        <w:t>’</w:t>
      </w:r>
      <w:r w:rsidRPr="00605EB6">
        <w:t>avait trouvé que ce moyen de le rassurer et de lui prouver en même temps son affection et sa reconnaissance</w:t>
      </w:r>
      <w:r w:rsidR="00C474C1">
        <w:t>.</w:t>
      </w:r>
    </w:p>
    <w:p w14:paraId="2C050C0F" w14:textId="3680F02C" w:rsidR="00C474C1" w:rsidRDefault="00C52F4A" w:rsidP="00C52F4A">
      <w:r w:rsidRPr="00605EB6">
        <w:t>Cécile avait un excellent cœur et des qualités réelles</w:t>
      </w:r>
      <w:r w:rsidR="004540F3">
        <w:t> ;</w:t>
      </w:r>
      <w:r w:rsidR="00C474C1">
        <w:t xml:space="preserve"> </w:t>
      </w:r>
      <w:r w:rsidRPr="00605EB6">
        <w:t>mais elle était femme</w:t>
      </w:r>
      <w:r w:rsidR="00C474C1">
        <w:t>.</w:t>
      </w:r>
    </w:p>
    <w:p w14:paraId="6A4A92FE" w14:textId="77777777" w:rsidR="00C474C1" w:rsidRDefault="00C52F4A" w:rsidP="00C52F4A">
      <w:r w:rsidRPr="00605EB6">
        <w:t>Il arriva ce qui devait arriver</w:t>
      </w:r>
      <w:r w:rsidR="00C474C1">
        <w:t xml:space="preserve">. </w:t>
      </w:r>
      <w:r w:rsidRPr="00605EB6">
        <w:t>C</w:t>
      </w:r>
      <w:r w:rsidR="00C474C1">
        <w:t>’</w:t>
      </w:r>
      <w:r w:rsidRPr="00605EB6">
        <w:t>était fatal</w:t>
      </w:r>
      <w:r w:rsidR="00C474C1">
        <w:t>.</w:t>
      </w:r>
    </w:p>
    <w:p w14:paraId="0068773F" w14:textId="20D65C17" w:rsidR="00C474C1" w:rsidRDefault="00C474C1" w:rsidP="00C52F4A">
      <w:r>
        <w:lastRenderedPageBreak/>
        <w:t>M. de </w:t>
      </w:r>
      <w:r w:rsidR="00C52F4A" w:rsidRPr="00605EB6">
        <w:t>Simaise</w:t>
      </w:r>
      <w:r>
        <w:t xml:space="preserve">, </w:t>
      </w:r>
      <w:r w:rsidR="00C52F4A" w:rsidRPr="00605EB6">
        <w:t>beau jeune homme de vingt-huit ans</w:t>
      </w:r>
      <w:r>
        <w:t xml:space="preserve">, </w:t>
      </w:r>
      <w:r w:rsidR="00C52F4A" w:rsidRPr="00605EB6">
        <w:t>devint amoureux d</w:t>
      </w:r>
      <w:r>
        <w:t>’</w:t>
      </w:r>
      <w:r w:rsidR="00C52F4A" w:rsidRPr="00605EB6">
        <w:t>elle et employa tous les moyens pour se faire aimer</w:t>
      </w:r>
      <w:r>
        <w:t xml:space="preserve">. </w:t>
      </w:r>
      <w:r w:rsidR="00C52F4A" w:rsidRPr="00605EB6">
        <w:t>Aucune autre conquête ne pouvait mieux flatter son amour-propre et sa vanité</w:t>
      </w:r>
      <w:r>
        <w:t xml:space="preserve">. </w:t>
      </w:r>
      <w:r w:rsidR="00C52F4A" w:rsidRPr="00605EB6">
        <w:t>Il fit à la marquise une cour assidue</w:t>
      </w:r>
      <w:r>
        <w:t xml:space="preserve">, </w:t>
      </w:r>
      <w:r w:rsidR="00C52F4A" w:rsidRPr="00605EB6">
        <w:t>et la jeune femme</w:t>
      </w:r>
      <w:r>
        <w:t xml:space="preserve">, </w:t>
      </w:r>
      <w:r w:rsidR="00C52F4A" w:rsidRPr="00605EB6">
        <w:t>sans soupçonner le danger qu</w:t>
      </w:r>
      <w:r>
        <w:t>’</w:t>
      </w:r>
      <w:r w:rsidR="00C52F4A" w:rsidRPr="00605EB6">
        <w:t>elle courait</w:t>
      </w:r>
      <w:r>
        <w:t xml:space="preserve">, </w:t>
      </w:r>
      <w:r w:rsidR="00C52F4A" w:rsidRPr="00605EB6">
        <w:t>se plut à écouter un langage tout nouveau pour elle</w:t>
      </w:r>
      <w:r>
        <w:t>.</w:t>
      </w:r>
    </w:p>
    <w:p w14:paraId="7849CE57" w14:textId="77777777" w:rsidR="00C474C1" w:rsidRDefault="00C52F4A" w:rsidP="00C52F4A">
      <w:r w:rsidRPr="00605EB6">
        <w:t>Peu à peu elle subit le charme</w:t>
      </w:r>
      <w:r w:rsidR="00C474C1">
        <w:t xml:space="preserve">, </w:t>
      </w:r>
      <w:r w:rsidRPr="00605EB6">
        <w:t>et les paroles du jeune homme</w:t>
      </w:r>
      <w:r w:rsidR="00C474C1">
        <w:t xml:space="preserve">, </w:t>
      </w:r>
      <w:r w:rsidRPr="00605EB6">
        <w:t>brûlantes</w:t>
      </w:r>
      <w:r w:rsidR="00C474C1">
        <w:t xml:space="preserve">, </w:t>
      </w:r>
      <w:r w:rsidRPr="00605EB6">
        <w:t>passionnées</w:t>
      </w:r>
      <w:r w:rsidR="00C474C1">
        <w:t xml:space="preserve">, </w:t>
      </w:r>
      <w:r w:rsidRPr="00605EB6">
        <w:t>l</w:t>
      </w:r>
      <w:r w:rsidR="00C474C1">
        <w:t>’</w:t>
      </w:r>
      <w:r w:rsidRPr="00605EB6">
        <w:t>enivrèrent</w:t>
      </w:r>
      <w:r w:rsidR="00C474C1">
        <w:t>.</w:t>
      </w:r>
    </w:p>
    <w:p w14:paraId="71F73A42" w14:textId="77777777" w:rsidR="00C474C1" w:rsidRDefault="00C52F4A" w:rsidP="00C52F4A">
      <w:r w:rsidRPr="00605EB6">
        <w:t>Quand elle s</w:t>
      </w:r>
      <w:r w:rsidR="00C474C1">
        <w:t>’</w:t>
      </w:r>
      <w:r w:rsidRPr="00605EB6">
        <w:t>aperçut qu</w:t>
      </w:r>
      <w:r w:rsidR="00C474C1">
        <w:t>’</w:t>
      </w:r>
      <w:r w:rsidRPr="00605EB6">
        <w:t>elle glissait sur une pente dangereuse</w:t>
      </w:r>
      <w:r w:rsidR="00C474C1">
        <w:t xml:space="preserve">, </w:t>
      </w:r>
      <w:r w:rsidRPr="00605EB6">
        <w:t>quand elle voulut résister à la séduction et se défendre contre ses sensations intérieures</w:t>
      </w:r>
      <w:r w:rsidR="00C474C1">
        <w:t xml:space="preserve">, </w:t>
      </w:r>
      <w:r w:rsidRPr="00605EB6">
        <w:t>il était trop tard</w:t>
      </w:r>
      <w:r w:rsidR="00C474C1">
        <w:t xml:space="preserve">. </w:t>
      </w:r>
      <w:r w:rsidRPr="00605EB6">
        <w:t>L</w:t>
      </w:r>
      <w:r w:rsidR="00C474C1">
        <w:t>’</w:t>
      </w:r>
      <w:r w:rsidRPr="00605EB6">
        <w:t>amour avait pris son cœur d</w:t>
      </w:r>
      <w:r w:rsidR="00C474C1">
        <w:t>’</w:t>
      </w:r>
      <w:r w:rsidRPr="00605EB6">
        <w:t>assaut</w:t>
      </w:r>
      <w:r w:rsidR="00C474C1">
        <w:t xml:space="preserve">. </w:t>
      </w:r>
      <w:r w:rsidRPr="00605EB6">
        <w:t>Elle aimait</w:t>
      </w:r>
      <w:r w:rsidR="00C474C1">
        <w:t> !</w:t>
      </w:r>
    </w:p>
    <w:p w14:paraId="1B346230" w14:textId="0706E46C" w:rsidR="00C474C1" w:rsidRDefault="00C52F4A" w:rsidP="00C52F4A">
      <w:r w:rsidRPr="00605EB6">
        <w:t>Toutefois</w:t>
      </w:r>
      <w:r w:rsidR="00C474C1">
        <w:t xml:space="preserve">, </w:t>
      </w:r>
      <w:r w:rsidRPr="00605EB6">
        <w:t xml:space="preserve">la victoire de </w:t>
      </w:r>
      <w:r w:rsidR="00C474C1">
        <w:t>M. de </w:t>
      </w:r>
      <w:r w:rsidRPr="00605EB6">
        <w:t>Simaise ne fut point complète</w:t>
      </w:r>
      <w:r w:rsidR="00C474C1">
        <w:t xml:space="preserve">. </w:t>
      </w:r>
      <w:r w:rsidRPr="00605EB6">
        <w:t>Que voulait-il</w:t>
      </w:r>
      <w:r w:rsidR="00C474C1">
        <w:t xml:space="preserve"> ? </w:t>
      </w:r>
      <w:r w:rsidRPr="00605EB6">
        <w:t>Avoir la belle marquise pour maîtresse</w:t>
      </w:r>
      <w:r w:rsidR="00C474C1">
        <w:t xml:space="preserve">. </w:t>
      </w:r>
      <w:r w:rsidRPr="00605EB6">
        <w:t>Mais Cécile était avant tout une honnête femme</w:t>
      </w:r>
      <w:r w:rsidR="00C474C1">
        <w:t xml:space="preserve">. </w:t>
      </w:r>
      <w:r w:rsidRPr="00605EB6">
        <w:t>Elle n</w:t>
      </w:r>
      <w:r w:rsidR="00C474C1">
        <w:t>’</w:t>
      </w:r>
      <w:r w:rsidRPr="00605EB6">
        <w:t>avait pu garantir son cœur</w:t>
      </w:r>
      <w:r w:rsidR="00C474C1">
        <w:t xml:space="preserve">, </w:t>
      </w:r>
      <w:r w:rsidRPr="00605EB6">
        <w:t>mais elle entendait faire respecter et respecter elle-même le nom qu</w:t>
      </w:r>
      <w:r w:rsidR="00C474C1">
        <w:t>’</w:t>
      </w:r>
      <w:r w:rsidRPr="00605EB6">
        <w:t>elle portait</w:t>
      </w:r>
      <w:r w:rsidR="00C474C1">
        <w:t xml:space="preserve"> ; </w:t>
      </w:r>
      <w:r w:rsidRPr="00605EB6">
        <w:t>elle connaissait ses devoirs envers son mari</w:t>
      </w:r>
      <w:r w:rsidR="00C474C1">
        <w:t xml:space="preserve">, </w:t>
      </w:r>
      <w:r w:rsidRPr="00605EB6">
        <w:t>envers son enfant</w:t>
      </w:r>
      <w:r w:rsidR="00C474C1">
        <w:t xml:space="preserve">, </w:t>
      </w:r>
      <w:r w:rsidRPr="00605EB6">
        <w:t>et elle ne voulait pas qu</w:t>
      </w:r>
      <w:r w:rsidR="00C474C1">
        <w:t>’</w:t>
      </w:r>
      <w:r w:rsidRPr="00605EB6">
        <w:t>il y eût une tache à un honneur intact depuis des siècles</w:t>
      </w:r>
      <w:r w:rsidR="00C474C1">
        <w:t xml:space="preserve">. </w:t>
      </w:r>
      <w:r w:rsidRPr="00605EB6">
        <w:t>Elle eut la force de résister aux supplications</w:t>
      </w:r>
      <w:r w:rsidR="00C474C1">
        <w:t xml:space="preserve">, </w:t>
      </w:r>
      <w:r w:rsidRPr="00605EB6">
        <w:t>aux prières</w:t>
      </w:r>
      <w:r w:rsidR="00C474C1">
        <w:t xml:space="preserve">, </w:t>
      </w:r>
      <w:r w:rsidRPr="00605EB6">
        <w:t>aux larmes</w:t>
      </w:r>
      <w:r w:rsidR="00C474C1">
        <w:t xml:space="preserve">, </w:t>
      </w:r>
      <w:r w:rsidRPr="00605EB6">
        <w:t>aux menaces même du séducteur qui</w:t>
      </w:r>
      <w:r w:rsidR="00C474C1">
        <w:t xml:space="preserve">, </w:t>
      </w:r>
      <w:r w:rsidRPr="00605EB6">
        <w:t>dans le délire de sa passion</w:t>
      </w:r>
      <w:r w:rsidR="00C474C1">
        <w:t xml:space="preserve">, </w:t>
      </w:r>
      <w:r w:rsidRPr="00605EB6">
        <w:t>lui disait qu</w:t>
      </w:r>
      <w:r w:rsidR="00C474C1">
        <w:t>’</w:t>
      </w:r>
      <w:r w:rsidRPr="00605EB6">
        <w:t>il se brûlerait la cervelle ou se poignarderait sous ses yeux</w:t>
      </w:r>
      <w:r w:rsidR="00C474C1">
        <w:t>.</w:t>
      </w:r>
    </w:p>
    <w:p w14:paraId="0D4C36B5" w14:textId="77777777" w:rsidR="00C474C1" w:rsidRDefault="00C52F4A" w:rsidP="00C52F4A">
      <w:r w:rsidRPr="00605EB6">
        <w:t>Elle résista</w:t>
      </w:r>
      <w:r w:rsidR="00C474C1">
        <w:t xml:space="preserve">. </w:t>
      </w:r>
      <w:r w:rsidRPr="00605EB6">
        <w:t>Mais ce qu</w:t>
      </w:r>
      <w:r w:rsidR="00C474C1">
        <w:t>’</w:t>
      </w:r>
      <w:r w:rsidRPr="00605EB6">
        <w:t>elle souffrit</w:t>
      </w:r>
      <w:r w:rsidR="00C474C1">
        <w:t xml:space="preserve">, </w:t>
      </w:r>
      <w:r w:rsidRPr="00605EB6">
        <w:t>Dieu seul le sait</w:t>
      </w:r>
      <w:r w:rsidR="00C474C1">
        <w:t xml:space="preserve">. </w:t>
      </w:r>
      <w:r w:rsidRPr="00605EB6">
        <w:t>Il y a dans l</w:t>
      </w:r>
      <w:r w:rsidR="00C474C1">
        <w:t>’</w:t>
      </w:r>
      <w:r w:rsidRPr="00605EB6">
        <w:t>amour</w:t>
      </w:r>
      <w:r w:rsidR="00C474C1">
        <w:t xml:space="preserve">, </w:t>
      </w:r>
      <w:r w:rsidRPr="00605EB6">
        <w:t>presque toujours</w:t>
      </w:r>
      <w:r w:rsidR="00C474C1">
        <w:t xml:space="preserve">, </w:t>
      </w:r>
      <w:r w:rsidRPr="00605EB6">
        <w:t>plus de larmes que de joies</w:t>
      </w:r>
      <w:r w:rsidR="00C474C1">
        <w:t>.</w:t>
      </w:r>
    </w:p>
    <w:p w14:paraId="60E7125A" w14:textId="77777777" w:rsidR="00C474C1" w:rsidRDefault="00C52F4A" w:rsidP="00C52F4A">
      <w:r w:rsidRPr="00605EB6">
        <w:t>Cécile était malheureuse</w:t>
      </w:r>
      <w:r w:rsidR="00C474C1">
        <w:t xml:space="preserve">. </w:t>
      </w:r>
      <w:r w:rsidRPr="00605EB6">
        <w:t>Cécile pleurait</w:t>
      </w:r>
      <w:r w:rsidR="00C474C1">
        <w:t xml:space="preserve">, </w:t>
      </w:r>
      <w:r w:rsidRPr="00605EB6">
        <w:t>la nuit surtout</w:t>
      </w:r>
      <w:r w:rsidR="00C474C1">
        <w:t xml:space="preserve">, </w:t>
      </w:r>
      <w:r w:rsidRPr="00605EB6">
        <w:t>pendant de longues heures d</w:t>
      </w:r>
      <w:r w:rsidR="00C474C1">
        <w:t>’</w:t>
      </w:r>
      <w:r w:rsidRPr="00605EB6">
        <w:t>insomnie</w:t>
      </w:r>
      <w:r w:rsidR="00C474C1">
        <w:t xml:space="preserve">. </w:t>
      </w:r>
      <w:r w:rsidRPr="00605EB6">
        <w:t>Elle ne se sentait un peu tranquille</w:t>
      </w:r>
      <w:r w:rsidR="00C474C1">
        <w:t xml:space="preserve">, </w:t>
      </w:r>
      <w:r w:rsidRPr="00605EB6">
        <w:t>un peu rassurée que quand elle tenait le petit Paul dans ses bras</w:t>
      </w:r>
      <w:r w:rsidR="00C474C1">
        <w:t xml:space="preserve">. </w:t>
      </w:r>
      <w:r w:rsidRPr="00605EB6">
        <w:t>Alors elle serrait fiévreusement l</w:t>
      </w:r>
      <w:r w:rsidR="00C474C1">
        <w:t>’</w:t>
      </w:r>
      <w:r w:rsidRPr="00605EB6">
        <w:t>enfant contre son cœur</w:t>
      </w:r>
      <w:r w:rsidR="00C474C1">
        <w:t xml:space="preserve">, </w:t>
      </w:r>
      <w:r w:rsidRPr="00605EB6">
        <w:t>l</w:t>
      </w:r>
      <w:r w:rsidR="00C474C1">
        <w:t>’</w:t>
      </w:r>
      <w:r w:rsidRPr="00605EB6">
        <w:t xml:space="preserve">embrassait avec frénésie et lui demandait </w:t>
      </w:r>
      <w:r w:rsidRPr="00605EB6">
        <w:lastRenderedPageBreak/>
        <w:t>tout bas de la protéger contre elle-même</w:t>
      </w:r>
      <w:r w:rsidR="00C474C1">
        <w:t xml:space="preserve">. </w:t>
      </w:r>
      <w:r w:rsidRPr="00605EB6">
        <w:t>Son enfant seul</w:t>
      </w:r>
      <w:r w:rsidR="00C474C1">
        <w:t xml:space="preserve">, </w:t>
      </w:r>
      <w:r w:rsidRPr="00605EB6">
        <w:t>elle le sentait</w:t>
      </w:r>
      <w:r w:rsidR="00C474C1">
        <w:t xml:space="preserve">, </w:t>
      </w:r>
      <w:r w:rsidRPr="00605EB6">
        <w:t>était son égide</w:t>
      </w:r>
      <w:r w:rsidR="00C474C1">
        <w:t xml:space="preserve">. </w:t>
      </w:r>
      <w:r w:rsidRPr="00605EB6">
        <w:t>Il lui donnait la force de supporter son malheur</w:t>
      </w:r>
      <w:r w:rsidR="00C474C1">
        <w:t xml:space="preserve"> ; </w:t>
      </w:r>
      <w:r w:rsidRPr="00605EB6">
        <w:t>il la défendait contre toute défaillance</w:t>
      </w:r>
      <w:r w:rsidR="00C474C1">
        <w:t>.</w:t>
      </w:r>
    </w:p>
    <w:p w14:paraId="7D329FA1" w14:textId="77777777" w:rsidR="00C474C1" w:rsidRDefault="00C52F4A" w:rsidP="00C52F4A">
      <w:r w:rsidRPr="00605EB6">
        <w:t>Beaucoup de femmes</w:t>
      </w:r>
      <w:r w:rsidR="00C474C1">
        <w:t xml:space="preserve">, </w:t>
      </w:r>
      <w:r w:rsidRPr="00605EB6">
        <w:t>en ce temps-là</w:t>
      </w:r>
      <w:r w:rsidR="00C474C1">
        <w:t xml:space="preserve">, – </w:t>
      </w:r>
      <w:r w:rsidRPr="00605EB6">
        <w:t>il y en a encore aujourd</w:t>
      </w:r>
      <w:r w:rsidR="00C474C1">
        <w:t>’</w:t>
      </w:r>
      <w:r w:rsidRPr="00605EB6">
        <w:t>hui</w:t>
      </w:r>
      <w:r w:rsidR="00C474C1">
        <w:t xml:space="preserve">, – </w:t>
      </w:r>
      <w:r w:rsidRPr="00605EB6">
        <w:t>avaient l</w:t>
      </w:r>
      <w:r w:rsidR="00C474C1">
        <w:t>’</w:t>
      </w:r>
      <w:r w:rsidRPr="00605EB6">
        <w:t>habitude de prendre le papier pour confident de leurs plus secrètes pensées</w:t>
      </w:r>
      <w:r w:rsidR="00C474C1">
        <w:t xml:space="preserve">. </w:t>
      </w:r>
      <w:r w:rsidRPr="00605EB6">
        <w:t>Le carnet de madame ou de mademoiselle</w:t>
      </w:r>
      <w:r w:rsidR="00C474C1">
        <w:t xml:space="preserve">, </w:t>
      </w:r>
      <w:r w:rsidRPr="00605EB6">
        <w:t>mémento des mystères du cœur</w:t>
      </w:r>
      <w:r w:rsidR="00C474C1">
        <w:t xml:space="preserve">, </w:t>
      </w:r>
      <w:r w:rsidRPr="00605EB6">
        <w:t>de certaines aventures qu</w:t>
      </w:r>
      <w:r w:rsidR="00C474C1">
        <w:t>’</w:t>
      </w:r>
      <w:r w:rsidRPr="00605EB6">
        <w:t>on n</w:t>
      </w:r>
      <w:r w:rsidR="00C474C1">
        <w:t>’</w:t>
      </w:r>
      <w:r w:rsidRPr="00605EB6">
        <w:t>aurait pas oubliées</w:t>
      </w:r>
      <w:r w:rsidR="00C474C1">
        <w:t xml:space="preserve">, </w:t>
      </w:r>
      <w:r w:rsidRPr="00605EB6">
        <w:t>mais qu</w:t>
      </w:r>
      <w:r w:rsidR="00C474C1">
        <w:t>’</w:t>
      </w:r>
      <w:r w:rsidRPr="00605EB6">
        <w:t>on éprouvait le besoin de confier au papier</w:t>
      </w:r>
      <w:r w:rsidR="00C474C1">
        <w:t xml:space="preserve">, </w:t>
      </w:r>
      <w:r w:rsidRPr="00605EB6">
        <w:t>confident plus ou moins discret</w:t>
      </w:r>
      <w:r w:rsidR="00C474C1">
        <w:t xml:space="preserve">, </w:t>
      </w:r>
      <w:r w:rsidRPr="00605EB6">
        <w:t>le carnet contenait presque toujours des choses fort curieuses</w:t>
      </w:r>
      <w:r w:rsidR="00C474C1">
        <w:t>.</w:t>
      </w:r>
    </w:p>
    <w:p w14:paraId="475AB0EA" w14:textId="77777777" w:rsidR="00C474C1" w:rsidRDefault="00C52F4A" w:rsidP="00C52F4A">
      <w:r w:rsidRPr="00605EB6">
        <w:t>Cécile avait son carnet sur lequel</w:t>
      </w:r>
      <w:r w:rsidR="00C474C1">
        <w:t xml:space="preserve">, </w:t>
      </w:r>
      <w:r w:rsidRPr="00605EB6">
        <w:t>tous les soirs</w:t>
      </w:r>
      <w:r w:rsidR="00C474C1">
        <w:t xml:space="preserve">, </w:t>
      </w:r>
      <w:r w:rsidRPr="00605EB6">
        <w:t>avant de se coucher</w:t>
      </w:r>
      <w:r w:rsidR="00C474C1">
        <w:t xml:space="preserve">, </w:t>
      </w:r>
      <w:r w:rsidRPr="00605EB6">
        <w:t>elle écrivait ses pensées intimes</w:t>
      </w:r>
      <w:r w:rsidR="00C474C1">
        <w:t xml:space="preserve">. </w:t>
      </w:r>
      <w:r w:rsidRPr="00605EB6">
        <w:t>Son carnet était l</w:t>
      </w:r>
      <w:r w:rsidR="00C474C1">
        <w:t>’</w:t>
      </w:r>
      <w:r w:rsidRPr="00605EB6">
        <w:t>unique confident de son secret</w:t>
      </w:r>
      <w:r w:rsidR="00C474C1">
        <w:t xml:space="preserve">, </w:t>
      </w:r>
      <w:r w:rsidRPr="00605EB6">
        <w:t>elle ne lui cachait rien</w:t>
      </w:r>
      <w:r w:rsidR="00C474C1">
        <w:t xml:space="preserve"> ; </w:t>
      </w:r>
      <w:r w:rsidRPr="00605EB6">
        <w:t>à lui</w:t>
      </w:r>
      <w:r w:rsidR="00C474C1">
        <w:t xml:space="preserve">, </w:t>
      </w:r>
      <w:r w:rsidRPr="00605EB6">
        <w:t>elle osait tout dire</w:t>
      </w:r>
      <w:r w:rsidR="00C474C1">
        <w:t xml:space="preserve"> : </w:t>
      </w:r>
      <w:r w:rsidRPr="00605EB6">
        <w:t>son amour</w:t>
      </w:r>
      <w:r w:rsidR="00C474C1">
        <w:t xml:space="preserve">, </w:t>
      </w:r>
      <w:r w:rsidRPr="00605EB6">
        <w:t>ses angoisses</w:t>
      </w:r>
      <w:r w:rsidR="00C474C1">
        <w:t xml:space="preserve">, </w:t>
      </w:r>
      <w:r w:rsidRPr="00605EB6">
        <w:t>ses douleurs</w:t>
      </w:r>
      <w:r w:rsidR="00C474C1">
        <w:t xml:space="preserve">, </w:t>
      </w:r>
      <w:r w:rsidRPr="00605EB6">
        <w:t>ses luttes</w:t>
      </w:r>
      <w:r w:rsidR="00C474C1">
        <w:t xml:space="preserve">, </w:t>
      </w:r>
      <w:r w:rsidRPr="00605EB6">
        <w:t>les déchirements de son âme</w:t>
      </w:r>
      <w:r w:rsidR="00C474C1">
        <w:t>.</w:t>
      </w:r>
    </w:p>
    <w:p w14:paraId="60284304" w14:textId="65B0BA90" w:rsidR="00C474C1" w:rsidRDefault="00C52F4A" w:rsidP="00C52F4A">
      <w:r w:rsidRPr="00605EB6">
        <w:t>Un jour que la jeune femme était sortie pour faire des visites</w:t>
      </w:r>
      <w:r w:rsidR="00C474C1">
        <w:t xml:space="preserve">, </w:t>
      </w:r>
      <w:r w:rsidRPr="00605EB6">
        <w:t>le général eut besoin de consulter un papier qu</w:t>
      </w:r>
      <w:r w:rsidR="00C474C1">
        <w:t>’</w:t>
      </w:r>
      <w:r w:rsidRPr="00605EB6">
        <w:t>il savait être dans la chambre de la marquise</w:t>
      </w:r>
      <w:r w:rsidR="00C474C1">
        <w:t xml:space="preserve">. </w:t>
      </w:r>
      <w:r w:rsidR="000E1F8C">
        <w:t>I</w:t>
      </w:r>
      <w:r w:rsidRPr="00605EB6">
        <w:t xml:space="preserve">l se rendit dans </w:t>
      </w:r>
      <w:r w:rsidR="000E1F8C">
        <w:t>cette</w:t>
      </w:r>
      <w:r w:rsidR="000E1F8C" w:rsidRPr="00605EB6">
        <w:t xml:space="preserve"> </w:t>
      </w:r>
      <w:r w:rsidRPr="00605EB6">
        <w:t>chambre clopin-clopant et chercha inutilement le papier</w:t>
      </w:r>
      <w:r w:rsidR="00C474C1">
        <w:t xml:space="preserve">, </w:t>
      </w:r>
      <w:r w:rsidRPr="00605EB6">
        <w:t>qui n</w:t>
      </w:r>
      <w:r w:rsidR="00C474C1">
        <w:t>’</w:t>
      </w:r>
      <w:r w:rsidRPr="00605EB6">
        <w:t>était point à l</w:t>
      </w:r>
      <w:r w:rsidR="00C474C1">
        <w:t>’</w:t>
      </w:r>
      <w:r w:rsidRPr="00605EB6">
        <w:t>endroit où il pensait le trouver</w:t>
      </w:r>
      <w:r w:rsidR="00C474C1">
        <w:t>.</w:t>
      </w:r>
    </w:p>
    <w:p w14:paraId="2431B025" w14:textId="77777777" w:rsidR="00C474C1" w:rsidRDefault="00C52F4A" w:rsidP="00C52F4A">
      <w:r w:rsidRPr="00605EB6">
        <w:t>Il allait se retirer</w:t>
      </w:r>
      <w:r w:rsidR="00C474C1">
        <w:t xml:space="preserve">, </w:t>
      </w:r>
      <w:r w:rsidRPr="00605EB6">
        <w:t>lorsque sa main</w:t>
      </w:r>
      <w:r w:rsidR="00C474C1">
        <w:t xml:space="preserve">, </w:t>
      </w:r>
      <w:r w:rsidRPr="00605EB6">
        <w:t>s</w:t>
      </w:r>
      <w:r w:rsidR="00C474C1">
        <w:t>’</w:t>
      </w:r>
      <w:r w:rsidRPr="00605EB6">
        <w:t>appuyant sur la tablette de la cheminée</w:t>
      </w:r>
      <w:r w:rsidR="00C474C1">
        <w:t xml:space="preserve">, </w:t>
      </w:r>
      <w:r w:rsidRPr="00605EB6">
        <w:t>toucha une petite clef</w:t>
      </w:r>
      <w:r w:rsidR="00C474C1">
        <w:t xml:space="preserve">, </w:t>
      </w:r>
      <w:r w:rsidRPr="00605EB6">
        <w:t>qui ouvrait les tiroirs d</w:t>
      </w:r>
      <w:r w:rsidR="00C474C1">
        <w:t>’</w:t>
      </w:r>
      <w:r w:rsidRPr="00605EB6">
        <w:t>un meuble dans lequel Cécile serrait ses menus objets de toilette</w:t>
      </w:r>
      <w:r w:rsidR="00C474C1">
        <w:t>.</w:t>
      </w:r>
    </w:p>
    <w:p w14:paraId="11F1A849" w14:textId="5F76D573" w:rsidR="00C474C1" w:rsidRDefault="0094609C" w:rsidP="00C52F4A">
      <w:r>
        <w:t>— </w:t>
      </w:r>
      <w:r w:rsidR="00C52F4A" w:rsidRPr="00605EB6">
        <w:t>Le papier est peut-être là</w:t>
      </w:r>
      <w:r w:rsidR="00C474C1">
        <w:t xml:space="preserve">, </w:t>
      </w:r>
      <w:r w:rsidR="00C52F4A" w:rsidRPr="00605EB6">
        <w:t>se dit le marquis</w:t>
      </w:r>
      <w:r w:rsidR="00C474C1">
        <w:t>.</w:t>
      </w:r>
    </w:p>
    <w:p w14:paraId="4D38E1E0" w14:textId="77777777" w:rsidR="00C474C1" w:rsidRDefault="00C52F4A" w:rsidP="00C52F4A">
      <w:r w:rsidRPr="00605EB6">
        <w:t>Il prit la clef et ouvrit le premier tiroir</w:t>
      </w:r>
      <w:r w:rsidR="00C474C1">
        <w:t xml:space="preserve">. </w:t>
      </w:r>
      <w:r w:rsidRPr="00605EB6">
        <w:t>Ses yeux tombèrent sur le carnet</w:t>
      </w:r>
      <w:r w:rsidR="00C474C1">
        <w:t>.</w:t>
      </w:r>
    </w:p>
    <w:p w14:paraId="6056F818" w14:textId="0BD4827D" w:rsidR="00C474C1" w:rsidRDefault="0094609C" w:rsidP="00C52F4A">
      <w:r>
        <w:t>— </w:t>
      </w:r>
      <w:r w:rsidR="00C52F4A" w:rsidRPr="00605EB6">
        <w:t>Tiens</w:t>
      </w:r>
      <w:r w:rsidR="00C474C1">
        <w:t xml:space="preserve">, </w:t>
      </w:r>
      <w:r w:rsidR="00C52F4A" w:rsidRPr="00605EB6">
        <w:t>tiens</w:t>
      </w:r>
      <w:r w:rsidR="00C474C1">
        <w:t xml:space="preserve">, </w:t>
      </w:r>
      <w:r w:rsidR="00C52F4A" w:rsidRPr="00605EB6">
        <w:t>fit-il en souriant</w:t>
      </w:r>
      <w:r w:rsidR="00C474C1">
        <w:t>.</w:t>
      </w:r>
    </w:p>
    <w:p w14:paraId="46E06E26" w14:textId="77777777" w:rsidR="00C474C1" w:rsidRDefault="00C52F4A" w:rsidP="00C52F4A">
      <w:r w:rsidRPr="00605EB6">
        <w:lastRenderedPageBreak/>
        <w:t>Ce qui semblait dire</w:t>
      </w:r>
      <w:r w:rsidR="00C474C1">
        <w:t xml:space="preserve"> : </w:t>
      </w:r>
      <w:r w:rsidRPr="00605EB6">
        <w:t>ma femme aussi a son carnet</w:t>
      </w:r>
      <w:r w:rsidR="00C474C1">
        <w:t>.</w:t>
      </w:r>
    </w:p>
    <w:p w14:paraId="1C495919" w14:textId="77777777" w:rsidR="00C474C1" w:rsidRDefault="00C52F4A" w:rsidP="00C52F4A">
      <w:r w:rsidRPr="00605EB6">
        <w:t>Toujours souriant</w:t>
      </w:r>
      <w:r w:rsidR="00C474C1">
        <w:t xml:space="preserve">, </w:t>
      </w:r>
      <w:r w:rsidRPr="00605EB6">
        <w:t>il ouvrit le recueil des pensées secrètes</w:t>
      </w:r>
      <w:r w:rsidR="00C474C1">
        <w:t xml:space="preserve">. </w:t>
      </w:r>
      <w:r w:rsidRPr="00605EB6">
        <w:t>À peine eut-il lu quelques lignes qu</w:t>
      </w:r>
      <w:r w:rsidR="00C474C1">
        <w:t>’</w:t>
      </w:r>
      <w:r w:rsidRPr="00605EB6">
        <w:t>il tressaillit et devint affreusement pâle</w:t>
      </w:r>
      <w:r w:rsidR="00C474C1">
        <w:t>.</w:t>
      </w:r>
    </w:p>
    <w:p w14:paraId="24E34428" w14:textId="4DA4C869" w:rsidR="00C474C1" w:rsidRDefault="0094609C" w:rsidP="00C52F4A">
      <w:r>
        <w:t>— </w:t>
      </w:r>
      <w:r w:rsidR="00C52F4A" w:rsidRPr="00605EB6">
        <w:t>Oh</w:t>
      </w:r>
      <w:r w:rsidR="00C474C1">
        <w:t xml:space="preserve"> ! </w:t>
      </w:r>
      <w:r w:rsidR="00C52F4A" w:rsidRPr="00605EB6">
        <w:t>oh</w:t>
      </w:r>
      <w:r w:rsidR="00C474C1">
        <w:t xml:space="preserve"> ! </w:t>
      </w:r>
      <w:r w:rsidR="00C52F4A" w:rsidRPr="00605EB6">
        <w:t>fit-il</w:t>
      </w:r>
      <w:r w:rsidR="00C474C1">
        <w:t>.</w:t>
      </w:r>
    </w:p>
    <w:p w14:paraId="36748388" w14:textId="77777777" w:rsidR="00C474C1" w:rsidRDefault="00C52F4A" w:rsidP="00C52F4A">
      <w:r w:rsidRPr="00605EB6">
        <w:t>Haletant</w:t>
      </w:r>
      <w:r w:rsidR="00C474C1">
        <w:t xml:space="preserve">, </w:t>
      </w:r>
      <w:r w:rsidRPr="00605EB6">
        <w:t>frémissant</w:t>
      </w:r>
      <w:r w:rsidR="00C474C1">
        <w:t xml:space="preserve">, </w:t>
      </w:r>
      <w:r w:rsidRPr="00605EB6">
        <w:t>le front couvert d</w:t>
      </w:r>
      <w:r w:rsidR="00C474C1">
        <w:t>’</w:t>
      </w:r>
      <w:r w:rsidRPr="00605EB6">
        <w:t>une sueur froide</w:t>
      </w:r>
      <w:r w:rsidR="00C474C1">
        <w:t xml:space="preserve">, </w:t>
      </w:r>
      <w:r w:rsidRPr="00605EB6">
        <w:t>il poursuivit sa lecture</w:t>
      </w:r>
      <w:r w:rsidR="00C474C1">
        <w:t xml:space="preserve">, </w:t>
      </w:r>
      <w:r w:rsidRPr="00605EB6">
        <w:t>dévorant les pages qu</w:t>
      </w:r>
      <w:r w:rsidR="00C474C1">
        <w:t>’</w:t>
      </w:r>
      <w:r w:rsidRPr="00605EB6">
        <w:t>il tournait successivement d</w:t>
      </w:r>
      <w:r w:rsidR="00C474C1">
        <w:t>’</w:t>
      </w:r>
      <w:r w:rsidRPr="00605EB6">
        <w:t>une main fiévreuse</w:t>
      </w:r>
      <w:r w:rsidR="00C474C1">
        <w:t>.</w:t>
      </w:r>
    </w:p>
    <w:p w14:paraId="685BC9B6" w14:textId="77777777" w:rsidR="00C474C1" w:rsidRDefault="00C52F4A" w:rsidP="00C52F4A">
      <w:r w:rsidRPr="00605EB6">
        <w:t>Il ne lut pas tout</w:t>
      </w:r>
      <w:r w:rsidR="00C474C1">
        <w:t xml:space="preserve">, </w:t>
      </w:r>
      <w:r w:rsidRPr="00605EB6">
        <w:t>il n</w:t>
      </w:r>
      <w:r w:rsidR="00C474C1">
        <w:t>’</w:t>
      </w:r>
      <w:r w:rsidRPr="00605EB6">
        <w:t>en eut pas le courage</w:t>
      </w:r>
      <w:r w:rsidR="00C474C1">
        <w:t>.</w:t>
      </w:r>
    </w:p>
    <w:p w14:paraId="1B6C734B" w14:textId="77777777" w:rsidR="00C474C1" w:rsidRDefault="00C52F4A" w:rsidP="00C52F4A">
      <w:r w:rsidRPr="00605EB6">
        <w:t>Il ferma le carnet</w:t>
      </w:r>
      <w:r w:rsidR="00C474C1">
        <w:t xml:space="preserve">, </w:t>
      </w:r>
      <w:r w:rsidRPr="00605EB6">
        <w:t>le remit à sa place</w:t>
      </w:r>
      <w:r w:rsidR="00C474C1">
        <w:t xml:space="preserve">, </w:t>
      </w:r>
      <w:r w:rsidRPr="00605EB6">
        <w:t>poussa le tiroir</w:t>
      </w:r>
      <w:r w:rsidR="00C474C1">
        <w:t xml:space="preserve">, </w:t>
      </w:r>
      <w:r w:rsidRPr="00605EB6">
        <w:t>tourna la clef et replaça celle-ci où il l</w:t>
      </w:r>
      <w:r w:rsidR="00C474C1">
        <w:t>’</w:t>
      </w:r>
      <w:r w:rsidRPr="00605EB6">
        <w:t>avait prise sur la tablette de la cheminée</w:t>
      </w:r>
      <w:r w:rsidR="00C474C1">
        <w:t xml:space="preserve">. </w:t>
      </w:r>
      <w:r w:rsidRPr="00605EB6">
        <w:t>Il sortit de la chambre en chancelant</w:t>
      </w:r>
      <w:r w:rsidR="00C474C1">
        <w:t xml:space="preserve">, </w:t>
      </w:r>
      <w:r w:rsidRPr="00605EB6">
        <w:t>en se traînant</w:t>
      </w:r>
      <w:r w:rsidR="00C474C1">
        <w:t>.</w:t>
      </w:r>
    </w:p>
    <w:p w14:paraId="6A0E9D45" w14:textId="24AECEA2" w:rsidR="00C474C1" w:rsidRDefault="00C52F4A" w:rsidP="00C52F4A">
      <w:r w:rsidRPr="00605EB6">
        <w:t>Une heure après</w:t>
      </w:r>
      <w:r w:rsidR="00C474C1">
        <w:t xml:space="preserve">, </w:t>
      </w:r>
      <w:r w:rsidRPr="00605EB6">
        <w:t>quand la marquise rentra</w:t>
      </w:r>
      <w:r w:rsidR="00C474C1">
        <w:t xml:space="preserve">, </w:t>
      </w:r>
      <w:r w:rsidRPr="00605EB6">
        <w:t>il l</w:t>
      </w:r>
      <w:r w:rsidR="00C474C1">
        <w:t>’</w:t>
      </w:r>
      <w:r w:rsidRPr="00605EB6">
        <w:t>accueillit comme toujours avec un regard de tendresse et un doux sourire</w:t>
      </w:r>
      <w:r w:rsidR="00C474C1">
        <w:t xml:space="preserve">. </w:t>
      </w:r>
      <w:r w:rsidRPr="00605EB6">
        <w:t>Le soir</w:t>
      </w:r>
      <w:r w:rsidR="00C474C1">
        <w:t xml:space="preserve">, </w:t>
      </w:r>
      <w:r w:rsidRPr="00605EB6">
        <w:t>avant de se retirer dans sa chambre</w:t>
      </w:r>
      <w:r w:rsidR="00C474C1">
        <w:t xml:space="preserve">, </w:t>
      </w:r>
      <w:r w:rsidRPr="00605EB6">
        <w:t>il se fit apporter son fils</w:t>
      </w:r>
      <w:r w:rsidR="00C474C1">
        <w:t xml:space="preserve"> ; </w:t>
      </w:r>
      <w:r w:rsidRPr="00605EB6">
        <w:t>très ému</w:t>
      </w:r>
      <w:r w:rsidR="00C474C1">
        <w:t xml:space="preserve">, </w:t>
      </w:r>
      <w:r w:rsidRPr="00605EB6">
        <w:t xml:space="preserve">mais ne le </w:t>
      </w:r>
      <w:r w:rsidR="00682696">
        <w:t>faisant</w:t>
      </w:r>
      <w:r w:rsidR="00682696" w:rsidRPr="00605EB6">
        <w:t xml:space="preserve"> </w:t>
      </w:r>
      <w:r w:rsidRPr="00605EB6">
        <w:t>point voir</w:t>
      </w:r>
      <w:r w:rsidR="00C474C1">
        <w:t xml:space="preserve">, </w:t>
      </w:r>
      <w:r w:rsidRPr="00605EB6">
        <w:t>il embrassa l</w:t>
      </w:r>
      <w:r w:rsidR="00C474C1">
        <w:t>’</w:t>
      </w:r>
      <w:r w:rsidRPr="00605EB6">
        <w:t>enfant à plusieurs reprises</w:t>
      </w:r>
      <w:r w:rsidR="00C474C1">
        <w:t xml:space="preserve"> ; </w:t>
      </w:r>
      <w:r w:rsidRPr="00605EB6">
        <w:t>ensuite</w:t>
      </w:r>
      <w:r w:rsidR="00C474C1">
        <w:t xml:space="preserve">, </w:t>
      </w:r>
      <w:r w:rsidRPr="00605EB6">
        <w:t>comme d</w:t>
      </w:r>
      <w:r w:rsidR="00C474C1">
        <w:t>’</w:t>
      </w:r>
      <w:r w:rsidRPr="00605EB6">
        <w:t>habitude</w:t>
      </w:r>
      <w:r w:rsidR="00C474C1">
        <w:t xml:space="preserve">, </w:t>
      </w:r>
      <w:r w:rsidRPr="00605EB6">
        <w:t>il mit un baiser sur le front de Cécile et la quitta en lui disant</w:t>
      </w:r>
      <w:r w:rsidR="00C474C1">
        <w:t> :</w:t>
      </w:r>
    </w:p>
    <w:p w14:paraId="1799B9E3" w14:textId="086B41D8" w:rsidR="00C474C1" w:rsidRDefault="0094609C" w:rsidP="00C52F4A">
      <w:r>
        <w:t>— </w:t>
      </w:r>
      <w:r w:rsidR="00C52F4A" w:rsidRPr="00605EB6">
        <w:t>À demain</w:t>
      </w:r>
      <w:r w:rsidR="00C474C1">
        <w:t> !</w:t>
      </w:r>
    </w:p>
    <w:p w14:paraId="7580F7E5" w14:textId="77777777" w:rsidR="00C474C1" w:rsidRDefault="00C52F4A" w:rsidP="00C52F4A">
      <w:r w:rsidRPr="00605EB6">
        <w:t>La marquise s</w:t>
      </w:r>
      <w:r w:rsidR="00C474C1">
        <w:t>’</w:t>
      </w:r>
      <w:r w:rsidRPr="00605EB6">
        <w:t>était couchée un peu avant minuit</w:t>
      </w:r>
      <w:r w:rsidR="00C474C1">
        <w:t xml:space="preserve"> ; </w:t>
      </w:r>
      <w:r w:rsidRPr="00605EB6">
        <w:t>mais elle n</w:t>
      </w:r>
      <w:r w:rsidR="00C474C1">
        <w:t>’</w:t>
      </w:r>
      <w:r w:rsidRPr="00605EB6">
        <w:t>avait pu encore fermer les yeux quand les premières lueurs du jour pénétrèrent dans sa chambre</w:t>
      </w:r>
      <w:r w:rsidR="00C474C1">
        <w:t xml:space="preserve">. </w:t>
      </w:r>
      <w:r w:rsidRPr="00605EB6">
        <w:t>Cependant elle finit par s</w:t>
      </w:r>
      <w:r w:rsidR="00C474C1">
        <w:t>’</w:t>
      </w:r>
      <w:r w:rsidRPr="00605EB6">
        <w:t>endormir</w:t>
      </w:r>
      <w:r w:rsidR="00C474C1">
        <w:t xml:space="preserve">. </w:t>
      </w:r>
      <w:r w:rsidRPr="00605EB6">
        <w:t>À huit heures</w:t>
      </w:r>
      <w:r w:rsidR="00C474C1">
        <w:t xml:space="preserve">, </w:t>
      </w:r>
      <w:r w:rsidRPr="00605EB6">
        <w:t>elle dormait d</w:t>
      </w:r>
      <w:r w:rsidR="00C474C1">
        <w:t>’</w:t>
      </w:r>
      <w:r w:rsidRPr="00605EB6">
        <w:t>un profond et lourd sommeil</w:t>
      </w:r>
      <w:r w:rsidR="00C474C1">
        <w:t>.</w:t>
      </w:r>
    </w:p>
    <w:p w14:paraId="40267083" w14:textId="77777777" w:rsidR="00C474C1" w:rsidRDefault="00C52F4A" w:rsidP="00C52F4A">
      <w:r w:rsidRPr="00605EB6">
        <w:t>Tout à coup</w:t>
      </w:r>
      <w:r w:rsidR="00C474C1">
        <w:t xml:space="preserve">, </w:t>
      </w:r>
      <w:r w:rsidRPr="00605EB6">
        <w:t>une forte détonation la réveilla en sursaut</w:t>
      </w:r>
      <w:r w:rsidR="00C474C1">
        <w:t>.</w:t>
      </w:r>
    </w:p>
    <w:p w14:paraId="15F5F90D" w14:textId="77777777" w:rsidR="00C474C1" w:rsidRDefault="00C52F4A" w:rsidP="00C52F4A">
      <w:r w:rsidRPr="00605EB6">
        <w:lastRenderedPageBreak/>
        <w:t>Elle entendit un bruit de pas précipités</w:t>
      </w:r>
      <w:r w:rsidR="00C474C1">
        <w:t xml:space="preserve">, </w:t>
      </w:r>
      <w:r w:rsidRPr="00605EB6">
        <w:t>des portes s</w:t>
      </w:r>
      <w:r w:rsidR="00C474C1">
        <w:t>’</w:t>
      </w:r>
      <w:r w:rsidRPr="00605EB6">
        <w:t>ouvrir</w:t>
      </w:r>
      <w:r w:rsidR="00C474C1">
        <w:t xml:space="preserve">, </w:t>
      </w:r>
      <w:r w:rsidRPr="00605EB6">
        <w:t>puis des exclamations</w:t>
      </w:r>
      <w:r w:rsidR="00C474C1">
        <w:t xml:space="preserve">, </w:t>
      </w:r>
      <w:r w:rsidRPr="00605EB6">
        <w:t>des cris terribles frappèrent son oreille</w:t>
      </w:r>
      <w:r w:rsidR="00C474C1">
        <w:t xml:space="preserve">. </w:t>
      </w:r>
      <w:r w:rsidRPr="00605EB6">
        <w:t>Épouvantée</w:t>
      </w:r>
      <w:r w:rsidR="00C474C1">
        <w:t xml:space="preserve">, </w:t>
      </w:r>
      <w:r w:rsidRPr="00605EB6">
        <w:t>elle sauta à bas du lit</w:t>
      </w:r>
      <w:r w:rsidR="00C474C1">
        <w:t xml:space="preserve">, </w:t>
      </w:r>
      <w:r w:rsidRPr="00605EB6">
        <w:t>passa rapidement un peignoir et s</w:t>
      </w:r>
      <w:r w:rsidR="00C474C1">
        <w:t>’</w:t>
      </w:r>
      <w:r w:rsidRPr="00605EB6">
        <w:t>élança</w:t>
      </w:r>
      <w:r w:rsidR="00C474C1">
        <w:t xml:space="preserve">, </w:t>
      </w:r>
      <w:r w:rsidRPr="00605EB6">
        <w:t>affolée</w:t>
      </w:r>
      <w:r w:rsidR="00C474C1">
        <w:t xml:space="preserve">, </w:t>
      </w:r>
      <w:r w:rsidRPr="00605EB6">
        <w:t>vers la chambre du marquis d</w:t>
      </w:r>
      <w:r w:rsidR="00C474C1">
        <w:t>’</w:t>
      </w:r>
      <w:r w:rsidRPr="00605EB6">
        <w:t>où partaient les cris</w:t>
      </w:r>
      <w:r w:rsidR="00C474C1">
        <w:t>.</w:t>
      </w:r>
    </w:p>
    <w:p w14:paraId="3BBAF149" w14:textId="77777777" w:rsidR="00C474C1" w:rsidRDefault="00C52F4A" w:rsidP="00C52F4A">
      <w:r w:rsidRPr="00605EB6">
        <w:t>Les domestiques relevaient leur maître qu</w:t>
      </w:r>
      <w:r w:rsidR="00C474C1">
        <w:t>’</w:t>
      </w:r>
      <w:r w:rsidRPr="00605EB6">
        <w:t>ils venaient de trouver</w:t>
      </w:r>
      <w:r w:rsidR="00C474C1">
        <w:t xml:space="preserve">, </w:t>
      </w:r>
      <w:r w:rsidRPr="00605EB6">
        <w:t>couvert de sang</w:t>
      </w:r>
      <w:r w:rsidR="00C474C1">
        <w:t xml:space="preserve">, </w:t>
      </w:r>
      <w:r w:rsidRPr="00605EB6">
        <w:t>étendu sur le parquet</w:t>
      </w:r>
      <w:r w:rsidR="00C474C1">
        <w:t>.</w:t>
      </w:r>
    </w:p>
    <w:p w14:paraId="303EDAD3" w14:textId="6139D678" w:rsidR="00C474C1" w:rsidRDefault="00682696" w:rsidP="00C52F4A">
      <w:r w:rsidRPr="00605EB6">
        <w:t>L</w:t>
      </w:r>
      <w:r>
        <w:t>a</w:t>
      </w:r>
      <w:r w:rsidRPr="00605EB6">
        <w:t xml:space="preserve"> </w:t>
      </w:r>
      <w:r w:rsidR="00C52F4A" w:rsidRPr="00605EB6">
        <w:t>marquise poussa un cri rauque</w:t>
      </w:r>
      <w:r w:rsidR="00C474C1">
        <w:t xml:space="preserve">, </w:t>
      </w:r>
      <w:r w:rsidR="00C52F4A" w:rsidRPr="00605EB6">
        <w:t>étranglé</w:t>
      </w:r>
      <w:r w:rsidR="00C474C1">
        <w:t xml:space="preserve">, </w:t>
      </w:r>
      <w:r w:rsidR="00C52F4A" w:rsidRPr="00605EB6">
        <w:t>et tomba sans connaissance</w:t>
      </w:r>
      <w:r w:rsidR="00C474C1">
        <w:t>.</w:t>
      </w:r>
    </w:p>
    <w:p w14:paraId="7F7CD6CF" w14:textId="77777777" w:rsidR="00C474C1" w:rsidRDefault="00C52F4A" w:rsidP="00C52F4A">
      <w:r w:rsidRPr="00605EB6">
        <w:t>Le marquis était mort</w:t>
      </w:r>
      <w:r w:rsidR="00C474C1">
        <w:t xml:space="preserve">. </w:t>
      </w:r>
      <w:r w:rsidRPr="00605EB6">
        <w:t>Une balle lui avait traversé le cœur</w:t>
      </w:r>
      <w:r w:rsidR="00C474C1">
        <w:t xml:space="preserve">. </w:t>
      </w:r>
      <w:r w:rsidRPr="00605EB6">
        <w:t>Il tenait encore le pistolet dans sa main droite crispée</w:t>
      </w:r>
      <w:r w:rsidR="00C474C1">
        <w:t>.</w:t>
      </w:r>
    </w:p>
    <w:p w14:paraId="6E252BD2" w14:textId="77777777" w:rsidR="00C474C1" w:rsidRDefault="00C52F4A" w:rsidP="00C52F4A">
      <w:r w:rsidRPr="00605EB6">
        <w:t>L</w:t>
      </w:r>
      <w:r w:rsidR="00C474C1">
        <w:t>’</w:t>
      </w:r>
      <w:r w:rsidRPr="00605EB6">
        <w:t>événement fit grand bruit dans la ville</w:t>
      </w:r>
      <w:r w:rsidR="00C474C1">
        <w:t xml:space="preserve">. </w:t>
      </w:r>
      <w:r w:rsidRPr="00605EB6">
        <w:t>On se demandait</w:t>
      </w:r>
      <w:r w:rsidR="00C474C1">
        <w:t> :</w:t>
      </w:r>
    </w:p>
    <w:p w14:paraId="12252FA1" w14:textId="02E5AD96" w:rsidR="00C474C1" w:rsidRDefault="0094609C" w:rsidP="00C52F4A">
      <w:r>
        <w:t>— </w:t>
      </w:r>
      <w:r w:rsidR="00682696">
        <w:t>Pourquoi</w:t>
      </w:r>
      <w:r w:rsidR="00682696" w:rsidRPr="00605EB6">
        <w:t xml:space="preserve"> </w:t>
      </w:r>
      <w:r w:rsidR="00C52F4A" w:rsidRPr="00605EB6">
        <w:t>donc le général s</w:t>
      </w:r>
      <w:r w:rsidR="00C474C1">
        <w:t>’</w:t>
      </w:r>
      <w:r w:rsidR="00C52F4A" w:rsidRPr="00605EB6">
        <w:t>est-il tué</w:t>
      </w:r>
      <w:r w:rsidR="00C474C1">
        <w:t> ?</w:t>
      </w:r>
    </w:p>
    <w:p w14:paraId="36A3570B" w14:textId="77777777" w:rsidR="00C474C1" w:rsidRDefault="00C52F4A" w:rsidP="00C52F4A">
      <w:r w:rsidRPr="00605EB6">
        <w:t>Les avis étaient partagés</w:t>
      </w:r>
      <w:r w:rsidR="00C474C1">
        <w:t xml:space="preserve">. </w:t>
      </w:r>
      <w:r w:rsidRPr="00605EB6">
        <w:t>Les uns disaient</w:t>
      </w:r>
      <w:r w:rsidR="00C474C1">
        <w:t> :</w:t>
      </w:r>
    </w:p>
    <w:p w14:paraId="7D972BF8" w14:textId="56A815FF" w:rsidR="00C474C1" w:rsidRDefault="0094609C" w:rsidP="00C52F4A">
      <w:r>
        <w:t>— </w:t>
      </w:r>
      <w:r w:rsidR="00C52F4A" w:rsidRPr="00605EB6">
        <w:t>Depuis longtemps ses douleurs étaient vraiment intolérables</w:t>
      </w:r>
      <w:r w:rsidR="00C474C1">
        <w:t xml:space="preserve"> ; </w:t>
      </w:r>
      <w:r w:rsidR="00C52F4A" w:rsidRPr="00605EB6">
        <w:t>pour mettre un terme à ses souffrances</w:t>
      </w:r>
      <w:r w:rsidR="00C474C1">
        <w:t xml:space="preserve">, </w:t>
      </w:r>
      <w:r w:rsidR="00C52F4A" w:rsidRPr="00605EB6">
        <w:t>il s</w:t>
      </w:r>
      <w:r w:rsidR="00C474C1">
        <w:t>’</w:t>
      </w:r>
      <w:r w:rsidR="00C52F4A" w:rsidRPr="00605EB6">
        <w:t>est suicidé</w:t>
      </w:r>
      <w:r w:rsidR="00C474C1">
        <w:t>.</w:t>
      </w:r>
    </w:p>
    <w:p w14:paraId="3AD4D0BB" w14:textId="77777777" w:rsidR="00C474C1" w:rsidRDefault="00C52F4A" w:rsidP="00C52F4A">
      <w:r w:rsidRPr="00605EB6">
        <w:t>Les autres</w:t>
      </w:r>
      <w:r w:rsidR="00C474C1">
        <w:t xml:space="preserve">, </w:t>
      </w:r>
      <w:r w:rsidRPr="00605EB6">
        <w:t>ceux qui connaissaient mieux le marquis</w:t>
      </w:r>
      <w:r w:rsidR="00C474C1">
        <w:t xml:space="preserve">, </w:t>
      </w:r>
      <w:r w:rsidRPr="00605EB6">
        <w:t>son courage et son stoïcisme</w:t>
      </w:r>
      <w:r w:rsidR="00C474C1">
        <w:t xml:space="preserve">, </w:t>
      </w:r>
      <w:r w:rsidRPr="00605EB6">
        <w:t>attribuaient sa mort à un accident</w:t>
      </w:r>
      <w:r w:rsidR="00C474C1">
        <w:t>.</w:t>
      </w:r>
    </w:p>
    <w:p w14:paraId="0A76DD14" w14:textId="77777777" w:rsidR="00C474C1" w:rsidRDefault="00C52F4A" w:rsidP="00C52F4A">
      <w:r w:rsidRPr="00605EB6">
        <w:t>La marquise ne se douta de rien et nul ne sut jamais la vérité</w:t>
      </w:r>
      <w:r w:rsidR="00C474C1">
        <w:t>.</w:t>
      </w:r>
    </w:p>
    <w:p w14:paraId="1E6F6916" w14:textId="77777777" w:rsidR="00C474C1" w:rsidRDefault="00C52F4A" w:rsidP="00C52F4A">
      <w:r w:rsidRPr="00605EB6">
        <w:t>Cécile pleura son mari qui</w:t>
      </w:r>
      <w:r w:rsidR="00C474C1">
        <w:t xml:space="preserve">, </w:t>
      </w:r>
      <w:r w:rsidRPr="00605EB6">
        <w:t>toujours bon et affectueux</w:t>
      </w:r>
      <w:r w:rsidR="00C474C1">
        <w:t xml:space="preserve">, </w:t>
      </w:r>
      <w:r w:rsidRPr="00605EB6">
        <w:t>avait été son ami et son père</w:t>
      </w:r>
      <w:r w:rsidR="00C474C1">
        <w:t xml:space="preserve">, </w:t>
      </w:r>
      <w:r w:rsidRPr="00605EB6">
        <w:t>en même temps que son époux</w:t>
      </w:r>
      <w:r w:rsidR="00C474C1">
        <w:t xml:space="preserve"> ; </w:t>
      </w:r>
      <w:r w:rsidRPr="00605EB6">
        <w:t>peut-être même eut-elle des regrets sincères</w:t>
      </w:r>
      <w:r w:rsidR="00C474C1">
        <w:t>.</w:t>
      </w:r>
    </w:p>
    <w:p w14:paraId="51364E2E" w14:textId="77777777" w:rsidR="00C474C1" w:rsidRDefault="00C52F4A" w:rsidP="00C52F4A">
      <w:r w:rsidRPr="00605EB6">
        <w:lastRenderedPageBreak/>
        <w:t>L</w:t>
      </w:r>
      <w:r w:rsidR="00C474C1">
        <w:t>’</w:t>
      </w:r>
      <w:r w:rsidRPr="00605EB6">
        <w:t>année suivante</w:t>
      </w:r>
      <w:r w:rsidR="00C474C1">
        <w:t xml:space="preserve">, </w:t>
      </w:r>
      <w:r w:rsidRPr="00605EB6">
        <w:t>le baron de Simaise perdit sa mère et se trouva</w:t>
      </w:r>
      <w:r w:rsidR="00C474C1">
        <w:t xml:space="preserve">, </w:t>
      </w:r>
      <w:r w:rsidRPr="00605EB6">
        <w:t>par ce fait</w:t>
      </w:r>
      <w:r w:rsidR="00C474C1">
        <w:t xml:space="preserve">, </w:t>
      </w:r>
      <w:r w:rsidRPr="00605EB6">
        <w:t>maître d</w:t>
      </w:r>
      <w:r w:rsidR="00C474C1">
        <w:t>’</w:t>
      </w:r>
      <w:r w:rsidRPr="00605EB6">
        <w:t>une assez jolie fortune</w:t>
      </w:r>
      <w:r w:rsidR="00C474C1">
        <w:t xml:space="preserve">, </w:t>
      </w:r>
      <w:r w:rsidRPr="00605EB6">
        <w:t>environ trente mille francs de rente</w:t>
      </w:r>
      <w:r w:rsidR="00C474C1">
        <w:t>.</w:t>
      </w:r>
    </w:p>
    <w:p w14:paraId="6FEE7209" w14:textId="77777777" w:rsidR="00C474C1" w:rsidRDefault="00C52F4A" w:rsidP="00C52F4A">
      <w:r w:rsidRPr="00605EB6">
        <w:t>La passion du baron pour la marquise ne s</w:t>
      </w:r>
      <w:r w:rsidR="00C474C1">
        <w:t>’</w:t>
      </w:r>
      <w:r w:rsidRPr="00605EB6">
        <w:t>était pas apaisée</w:t>
      </w:r>
      <w:r w:rsidR="00C474C1">
        <w:t xml:space="preserve">. </w:t>
      </w:r>
      <w:r w:rsidRPr="00605EB6">
        <w:t>Quand il pensa que le moment était venu de se présenter devant Cécile</w:t>
      </w:r>
      <w:r w:rsidR="00C474C1">
        <w:t xml:space="preserve">, </w:t>
      </w:r>
      <w:r w:rsidRPr="00605EB6">
        <w:t>il vint la trouver et lui dit</w:t>
      </w:r>
      <w:r w:rsidR="00C474C1">
        <w:t> :</w:t>
      </w:r>
    </w:p>
    <w:p w14:paraId="0752144C" w14:textId="5D82871F" w:rsidR="00C474C1" w:rsidRDefault="0094609C" w:rsidP="00C52F4A">
      <w:r>
        <w:t>— </w:t>
      </w:r>
      <w:r w:rsidR="00C52F4A" w:rsidRPr="00605EB6">
        <w:t>Vous êtes libre et je vous aime toujours</w:t>
      </w:r>
      <w:r w:rsidR="00C474C1">
        <w:t xml:space="preserve"> ; </w:t>
      </w:r>
      <w:r w:rsidR="00C52F4A" w:rsidRPr="00605EB6">
        <w:t>vous êtes presque pauvre et je suis riche</w:t>
      </w:r>
      <w:r w:rsidR="00C474C1">
        <w:t xml:space="preserve"> ; </w:t>
      </w:r>
      <w:r w:rsidR="00C52F4A" w:rsidRPr="00605EB6">
        <w:t>je vous offre mon nom et ma fortune</w:t>
      </w:r>
      <w:r w:rsidR="00C474C1">
        <w:t>.</w:t>
      </w:r>
    </w:p>
    <w:p w14:paraId="497BD7A8" w14:textId="77777777" w:rsidR="00C474C1" w:rsidRDefault="00C52F4A" w:rsidP="00C52F4A">
      <w:r w:rsidRPr="00605EB6">
        <w:t>La marquise ne pouvait pas refuser ce que lui offrait l</w:t>
      </w:r>
      <w:r w:rsidR="00C474C1">
        <w:t>’</w:t>
      </w:r>
      <w:r w:rsidRPr="00605EB6">
        <w:t>homme à qui son cœur appartenait</w:t>
      </w:r>
      <w:r w:rsidR="00C474C1">
        <w:t>.</w:t>
      </w:r>
    </w:p>
    <w:p w14:paraId="268B71AB" w14:textId="77777777" w:rsidR="00C474C1" w:rsidRDefault="00C52F4A" w:rsidP="00C52F4A">
      <w:r w:rsidRPr="00605EB6">
        <w:t>Quinze mois après la mort du marquis de Chamarande</w:t>
      </w:r>
      <w:r w:rsidR="00C474C1">
        <w:t xml:space="preserve">, </w:t>
      </w:r>
      <w:r w:rsidRPr="00605EB6">
        <w:t>Cécile épousait le baron de Simaise</w:t>
      </w:r>
      <w:r w:rsidR="00C474C1">
        <w:t>.</w:t>
      </w:r>
    </w:p>
    <w:p w14:paraId="2F2D8987" w14:textId="77777777" w:rsidR="00C474C1" w:rsidRDefault="00C52F4A" w:rsidP="00C52F4A">
      <w:r w:rsidRPr="00605EB6">
        <w:t>Ils quittèrent Toulouse</w:t>
      </w:r>
      <w:r w:rsidR="00C474C1">
        <w:t xml:space="preserve">, </w:t>
      </w:r>
      <w:r w:rsidRPr="00605EB6">
        <w:t>où le mariage de la jolie veuve n</w:t>
      </w:r>
      <w:r w:rsidR="00C474C1">
        <w:t>’</w:t>
      </w:r>
      <w:r w:rsidRPr="00605EB6">
        <w:t>avait pas été approuvé par tout le monde</w:t>
      </w:r>
      <w:r w:rsidR="00C474C1">
        <w:t xml:space="preserve">, </w:t>
      </w:r>
      <w:r w:rsidRPr="00605EB6">
        <w:t>et allèrent s</w:t>
      </w:r>
      <w:r w:rsidR="00C474C1">
        <w:t>’</w:t>
      </w:r>
      <w:r w:rsidRPr="00605EB6">
        <w:t>installer à Paris</w:t>
      </w:r>
      <w:r w:rsidR="00C474C1">
        <w:t>.</w:t>
      </w:r>
    </w:p>
    <w:p w14:paraId="3EBA48A7" w14:textId="77777777" w:rsidR="00C474C1" w:rsidRDefault="00C52F4A" w:rsidP="00C52F4A">
      <w:r w:rsidRPr="00605EB6">
        <w:t>Le petit Paul avait alors quatre ans et demi</w:t>
      </w:r>
      <w:r w:rsidR="00C474C1">
        <w:t>.</w:t>
      </w:r>
    </w:p>
    <w:p w14:paraId="17C3B266" w14:textId="77777777" w:rsidR="00C474C1" w:rsidRDefault="00C52F4A" w:rsidP="00C52F4A">
      <w:r w:rsidRPr="00605EB6">
        <w:t>Bientôt Cécile fit une découverte qui atteignit cruellement son cœur</w:t>
      </w:r>
      <w:r w:rsidR="00C474C1">
        <w:t xml:space="preserve">. </w:t>
      </w:r>
      <w:r w:rsidRPr="00605EB6">
        <w:t>Ce fut une première blessure</w:t>
      </w:r>
      <w:r w:rsidR="00C474C1">
        <w:t xml:space="preserve">. </w:t>
      </w:r>
      <w:r w:rsidRPr="00605EB6">
        <w:t>Le baron de Simaise n</w:t>
      </w:r>
      <w:r w:rsidR="00C474C1">
        <w:t>’</w:t>
      </w:r>
      <w:r w:rsidRPr="00605EB6">
        <w:t>aimait pas son fils</w:t>
      </w:r>
      <w:r w:rsidR="00C474C1">
        <w:t xml:space="preserve">, </w:t>
      </w:r>
      <w:r w:rsidRPr="00605EB6">
        <w:t>il semblait même l</w:t>
      </w:r>
      <w:r w:rsidR="00C474C1">
        <w:t>’</w:t>
      </w:r>
      <w:r w:rsidRPr="00605EB6">
        <w:t>avoir pris en aversion</w:t>
      </w:r>
      <w:r w:rsidR="00C474C1">
        <w:t xml:space="preserve">. </w:t>
      </w:r>
      <w:r w:rsidRPr="00605EB6">
        <w:t>Pourquoi ce sentiment</w:t>
      </w:r>
      <w:r w:rsidR="00C474C1">
        <w:t xml:space="preserve">, </w:t>
      </w:r>
      <w:r w:rsidRPr="00605EB6">
        <w:t>que rien n</w:t>
      </w:r>
      <w:r w:rsidR="00C474C1">
        <w:t>’</w:t>
      </w:r>
      <w:r w:rsidRPr="00605EB6">
        <w:t>expliquait ni ne justifiait</w:t>
      </w:r>
      <w:r w:rsidR="00C474C1">
        <w:t xml:space="preserve"> ? </w:t>
      </w:r>
      <w:r w:rsidRPr="00605EB6">
        <w:t>L</w:t>
      </w:r>
      <w:r w:rsidR="00C474C1">
        <w:t>’</w:t>
      </w:r>
      <w:r w:rsidRPr="00605EB6">
        <w:t>enfant était doux</w:t>
      </w:r>
      <w:r w:rsidR="00C474C1">
        <w:t xml:space="preserve">, </w:t>
      </w:r>
      <w:r w:rsidRPr="00605EB6">
        <w:t>caressant</w:t>
      </w:r>
      <w:r w:rsidR="00C474C1">
        <w:t xml:space="preserve">, </w:t>
      </w:r>
      <w:r w:rsidRPr="00605EB6">
        <w:t>soumis</w:t>
      </w:r>
      <w:r w:rsidR="00C474C1">
        <w:t xml:space="preserve">, </w:t>
      </w:r>
      <w:r w:rsidRPr="00605EB6">
        <w:t>et avait le don de se faire aimer de tous ceux qui le connaissaient</w:t>
      </w:r>
      <w:r w:rsidR="00C474C1">
        <w:t xml:space="preserve">. </w:t>
      </w:r>
      <w:r w:rsidRPr="00605EB6">
        <w:t>Le baron seul s</w:t>
      </w:r>
      <w:r w:rsidR="00C474C1">
        <w:t>’</w:t>
      </w:r>
      <w:r w:rsidRPr="00605EB6">
        <w:t>obstinait à ne pas voir sa gentillesse</w:t>
      </w:r>
      <w:r w:rsidR="00C474C1">
        <w:t xml:space="preserve">. </w:t>
      </w:r>
      <w:r w:rsidRPr="00605EB6">
        <w:t>Ce n</w:t>
      </w:r>
      <w:r w:rsidR="00C474C1">
        <w:t>’</w:t>
      </w:r>
      <w:r w:rsidRPr="00605EB6">
        <w:t>était qu</w:t>
      </w:r>
      <w:r w:rsidR="00C474C1">
        <w:t>’</w:t>
      </w:r>
      <w:r w:rsidRPr="00605EB6">
        <w:t>en se contraignant qu</w:t>
      </w:r>
      <w:r w:rsidR="00C474C1">
        <w:t>’</w:t>
      </w:r>
      <w:r w:rsidRPr="00605EB6">
        <w:t>il supportait la présence du petit Paul</w:t>
      </w:r>
      <w:r w:rsidR="00C474C1">
        <w:t xml:space="preserve">, </w:t>
      </w:r>
      <w:r w:rsidRPr="00605EB6">
        <w:t>et il lui arriva plus d</w:t>
      </w:r>
      <w:r w:rsidR="00C474C1">
        <w:t>’</w:t>
      </w:r>
      <w:r w:rsidRPr="00605EB6">
        <w:t>une fois</w:t>
      </w:r>
      <w:r w:rsidR="00C474C1">
        <w:t xml:space="preserve">, </w:t>
      </w:r>
      <w:r w:rsidRPr="00605EB6">
        <w:t>sous les yeux de la mère</w:t>
      </w:r>
      <w:r w:rsidR="00C474C1">
        <w:t xml:space="preserve">, </w:t>
      </w:r>
      <w:r w:rsidRPr="00605EB6">
        <w:t>de repousser le cher innocent avec rudesse</w:t>
      </w:r>
      <w:r w:rsidR="00C474C1">
        <w:t>.</w:t>
      </w:r>
    </w:p>
    <w:p w14:paraId="0DCA1550" w14:textId="0BF9B2C9" w:rsidR="00C474C1" w:rsidRDefault="0094609C" w:rsidP="00C52F4A">
      <w:r>
        <w:t>— </w:t>
      </w:r>
      <w:r w:rsidR="00C52F4A" w:rsidRPr="00605EB6">
        <w:t>Mon mari est-il donc un homme sans cœur</w:t>
      </w:r>
      <w:r w:rsidR="00C474C1">
        <w:t xml:space="preserve"> ? </w:t>
      </w:r>
      <w:r w:rsidR="00C52F4A" w:rsidRPr="00605EB6">
        <w:t>se disait douloureusement Cécile</w:t>
      </w:r>
      <w:r w:rsidR="00C474C1">
        <w:t>.</w:t>
      </w:r>
    </w:p>
    <w:p w14:paraId="4E9E3EB5" w14:textId="77777777" w:rsidR="00C474C1" w:rsidRDefault="00C52F4A" w:rsidP="00C52F4A">
      <w:r w:rsidRPr="00605EB6">
        <w:lastRenderedPageBreak/>
        <w:t>Elle commençait à avoir de vagues appréhensions</w:t>
      </w:r>
      <w:r w:rsidR="00C474C1">
        <w:t xml:space="preserve">, </w:t>
      </w:r>
      <w:r w:rsidRPr="00605EB6">
        <w:t>et l</w:t>
      </w:r>
      <w:r w:rsidR="00C474C1">
        <w:t>’</w:t>
      </w:r>
      <w:r w:rsidRPr="00605EB6">
        <w:t>avenir ne lui apparaissait plus sous d</w:t>
      </w:r>
      <w:r w:rsidR="00C474C1">
        <w:t>’</w:t>
      </w:r>
      <w:r w:rsidRPr="00605EB6">
        <w:t>aussi riantes couleurs que naguère</w:t>
      </w:r>
      <w:r w:rsidR="00C474C1">
        <w:t>.</w:t>
      </w:r>
    </w:p>
    <w:p w14:paraId="393EC966" w14:textId="40410DDD" w:rsidR="00C474C1" w:rsidRDefault="00C52F4A" w:rsidP="00C52F4A">
      <w:r w:rsidRPr="00605EB6">
        <w:t xml:space="preserve">Elle se rappelait les conseils que quelques </w:t>
      </w:r>
      <w:r w:rsidR="00271D1D">
        <w:t>véritables</w:t>
      </w:r>
      <w:r w:rsidR="00271D1D" w:rsidRPr="00605EB6">
        <w:t xml:space="preserve"> </w:t>
      </w:r>
      <w:r w:rsidRPr="00605EB6">
        <w:t>amis lui avaient donnés et auxquels elle avait fermé les oreilles</w:t>
      </w:r>
      <w:r w:rsidR="00C474C1">
        <w:t>.</w:t>
      </w:r>
    </w:p>
    <w:p w14:paraId="62FF4690" w14:textId="77777777" w:rsidR="00C474C1" w:rsidRDefault="00C52F4A" w:rsidP="00C52F4A">
      <w:r w:rsidRPr="00605EB6">
        <w:t>On lui avait dit</w:t>
      </w:r>
      <w:r w:rsidR="00C474C1">
        <w:t> :</w:t>
      </w:r>
    </w:p>
    <w:p w14:paraId="00ED1459" w14:textId="60BE77EA" w:rsidR="00C474C1" w:rsidRDefault="0094609C" w:rsidP="00C52F4A">
      <w:r>
        <w:t>— </w:t>
      </w:r>
      <w:r w:rsidR="00C52F4A" w:rsidRPr="00605EB6">
        <w:t>Prenez garde</w:t>
      </w:r>
      <w:r w:rsidR="00C474C1">
        <w:t xml:space="preserve">, </w:t>
      </w:r>
      <w:r w:rsidR="00C52F4A" w:rsidRPr="00605EB6">
        <w:t>réfléchissez</w:t>
      </w:r>
      <w:r w:rsidR="00C474C1">
        <w:t>. M. de </w:t>
      </w:r>
      <w:r w:rsidR="00C52F4A" w:rsidRPr="00605EB6">
        <w:t>Simaise a passé plusieurs années à Paris</w:t>
      </w:r>
      <w:r w:rsidR="00C474C1">
        <w:t xml:space="preserve">, </w:t>
      </w:r>
      <w:r w:rsidR="00C52F4A" w:rsidRPr="00605EB6">
        <w:t>et on prétend que sa conduite n</w:t>
      </w:r>
      <w:r w:rsidR="00C474C1">
        <w:t>’</w:t>
      </w:r>
      <w:r w:rsidR="00C52F4A" w:rsidRPr="00605EB6">
        <w:t>y a pas été très exemplaire</w:t>
      </w:r>
      <w:r w:rsidR="00C474C1">
        <w:t xml:space="preserve"> : </w:t>
      </w:r>
      <w:r w:rsidR="00C52F4A" w:rsidRPr="00605EB6">
        <w:t>il a dissipé rapidement la partie de l</w:t>
      </w:r>
      <w:r w:rsidR="00C474C1">
        <w:t>’</w:t>
      </w:r>
      <w:r w:rsidR="00C52F4A" w:rsidRPr="00605EB6">
        <w:t>héritage de son père</w:t>
      </w:r>
      <w:r w:rsidR="00C474C1">
        <w:t xml:space="preserve">, </w:t>
      </w:r>
      <w:r w:rsidR="00C52F4A" w:rsidRPr="00605EB6">
        <w:t>qui fut mise à sa disposition à sa majorité</w:t>
      </w:r>
      <w:r w:rsidR="00C474C1">
        <w:t xml:space="preserve"> ; </w:t>
      </w:r>
      <w:r w:rsidR="00C52F4A" w:rsidRPr="00605EB6">
        <w:t>peut-être ne vous rendra-t-il pas heureuse</w:t>
      </w:r>
      <w:r w:rsidR="00C474C1">
        <w:t>.</w:t>
      </w:r>
    </w:p>
    <w:p w14:paraId="7FD704BF" w14:textId="77777777" w:rsidR="00C474C1" w:rsidRDefault="00C52F4A" w:rsidP="00C52F4A">
      <w:r w:rsidRPr="00605EB6">
        <w:t>Cécile en était déjà à regretter de ne pas avoir fait assez de cas de ces avertissements</w:t>
      </w:r>
      <w:r w:rsidR="00C474C1">
        <w:t>.</w:t>
      </w:r>
    </w:p>
    <w:p w14:paraId="40EBA658" w14:textId="77777777" w:rsidR="00C474C1" w:rsidRDefault="00C52F4A" w:rsidP="00C52F4A">
      <w:r w:rsidRPr="00605EB6">
        <w:t>Elle devint mère une seconde fois</w:t>
      </w:r>
      <w:r w:rsidR="00C474C1">
        <w:t xml:space="preserve">. </w:t>
      </w:r>
      <w:r w:rsidRPr="00605EB6">
        <w:t>Le baron parut enchanté d</w:t>
      </w:r>
      <w:r w:rsidR="00C474C1">
        <w:t>’</w:t>
      </w:r>
      <w:r w:rsidRPr="00605EB6">
        <w:t>avoir un fils</w:t>
      </w:r>
      <w:r w:rsidR="00C474C1">
        <w:t xml:space="preserve">. </w:t>
      </w:r>
      <w:r w:rsidRPr="00605EB6">
        <w:t>Paul manifesta de toutes les manières sa joie d</w:t>
      </w:r>
      <w:r w:rsidR="00C474C1">
        <w:t>’</w:t>
      </w:r>
      <w:r w:rsidRPr="00605EB6">
        <w:t>avoir un petit frère</w:t>
      </w:r>
      <w:r w:rsidR="00C474C1">
        <w:t xml:space="preserve">, </w:t>
      </w:r>
      <w:r w:rsidRPr="00605EB6">
        <w:t>et tout de suite il se mit à l</w:t>
      </w:r>
      <w:r w:rsidR="00C474C1">
        <w:t>’</w:t>
      </w:r>
      <w:r w:rsidRPr="00605EB6">
        <w:t>aimer de toute la force de son jeune cœur</w:t>
      </w:r>
      <w:r w:rsidR="00C474C1">
        <w:t xml:space="preserve">. </w:t>
      </w:r>
      <w:r w:rsidRPr="00605EB6">
        <w:t>Cela aurait dû lui mériter l</w:t>
      </w:r>
      <w:r w:rsidR="00C474C1">
        <w:t>’</w:t>
      </w:r>
      <w:r w:rsidRPr="00605EB6">
        <w:t>affection du baron</w:t>
      </w:r>
      <w:r w:rsidR="00C474C1">
        <w:t xml:space="preserve">. </w:t>
      </w:r>
      <w:r w:rsidRPr="00605EB6">
        <w:t>Il n</w:t>
      </w:r>
      <w:r w:rsidR="00C474C1">
        <w:t>’</w:t>
      </w:r>
      <w:r w:rsidRPr="00605EB6">
        <w:t>en fut rien</w:t>
      </w:r>
      <w:r w:rsidR="00C474C1">
        <w:t xml:space="preserve">. </w:t>
      </w:r>
      <w:r w:rsidRPr="00605EB6">
        <w:t>L</w:t>
      </w:r>
      <w:r w:rsidR="00C474C1">
        <w:t>’</w:t>
      </w:r>
      <w:r w:rsidRPr="00605EB6">
        <w:t>étrange aversion dont il était l</w:t>
      </w:r>
      <w:r w:rsidR="00C474C1">
        <w:t>’</w:t>
      </w:r>
      <w:r w:rsidRPr="00605EB6">
        <w:t>objet augmenta encore</w:t>
      </w:r>
      <w:r w:rsidR="00C474C1">
        <w:t xml:space="preserve">, </w:t>
      </w:r>
      <w:r w:rsidRPr="00605EB6">
        <w:t>et le baron finit par exiger que le jeune marquis fût éloigné de la maison</w:t>
      </w:r>
      <w:r w:rsidR="00C474C1">
        <w:t>.</w:t>
      </w:r>
    </w:p>
    <w:p w14:paraId="1ACD116E" w14:textId="77777777" w:rsidR="00C474C1" w:rsidRDefault="00C52F4A" w:rsidP="00C52F4A">
      <w:r w:rsidRPr="00605EB6">
        <w:t>Cécile pleura et se résigna</w:t>
      </w:r>
      <w:r w:rsidR="00C474C1">
        <w:t xml:space="preserve">, </w:t>
      </w:r>
      <w:r w:rsidRPr="00605EB6">
        <w:t>comprenant que se séparer de son fils était un sacrifice qu</w:t>
      </w:r>
      <w:r w:rsidR="00C474C1">
        <w:t>’</w:t>
      </w:r>
      <w:r w:rsidRPr="00605EB6">
        <w:t>elle devait faire pour le soustraire à de mauvais traitements</w:t>
      </w:r>
      <w:r w:rsidR="00C474C1">
        <w:t>.</w:t>
      </w:r>
    </w:p>
    <w:p w14:paraId="6A66392A" w14:textId="77777777" w:rsidR="00C474C1" w:rsidRDefault="00C52F4A" w:rsidP="00C52F4A">
      <w:r w:rsidRPr="00605EB6">
        <w:t>Paul fut mis en pension</w:t>
      </w:r>
      <w:r w:rsidR="00C474C1">
        <w:t>.</w:t>
      </w:r>
    </w:p>
    <w:p w14:paraId="57C87E78" w14:textId="77777777" w:rsidR="00C474C1" w:rsidRDefault="00C52F4A" w:rsidP="00C52F4A">
      <w:r w:rsidRPr="00113245">
        <w:t>Cependant le baron ne tarda pas à se montrer tel qu</w:t>
      </w:r>
      <w:r w:rsidR="00C474C1">
        <w:t>’</w:t>
      </w:r>
      <w:r w:rsidRPr="00113245">
        <w:t>il était</w:t>
      </w:r>
      <w:r w:rsidR="00C474C1">
        <w:t xml:space="preserve">. </w:t>
      </w:r>
      <w:r w:rsidRPr="00113245">
        <w:t>Son grand amour n</w:t>
      </w:r>
      <w:r w:rsidR="00C474C1">
        <w:t>’</w:t>
      </w:r>
      <w:r w:rsidRPr="00113245">
        <w:t>existait plus</w:t>
      </w:r>
      <w:r w:rsidR="00C474C1">
        <w:t xml:space="preserve"> ; </w:t>
      </w:r>
      <w:r w:rsidRPr="00113245">
        <w:t>sa froideur</w:t>
      </w:r>
      <w:r w:rsidR="00C474C1">
        <w:t xml:space="preserve">, </w:t>
      </w:r>
      <w:r w:rsidRPr="00113245">
        <w:t>ses dédains</w:t>
      </w:r>
      <w:r w:rsidR="00C474C1">
        <w:t xml:space="preserve">, </w:t>
      </w:r>
      <w:r w:rsidRPr="00113245">
        <w:t>ses dures paroles firent trop bien comprendre à la baronne qu</w:t>
      </w:r>
      <w:r w:rsidR="00C474C1">
        <w:t>’</w:t>
      </w:r>
      <w:r w:rsidRPr="00113245">
        <w:t>elle n</w:t>
      </w:r>
      <w:r w:rsidR="00C474C1">
        <w:t>’</w:t>
      </w:r>
      <w:r w:rsidRPr="00113245">
        <w:t>était plus aimée</w:t>
      </w:r>
      <w:r w:rsidR="00C474C1">
        <w:t xml:space="preserve">. </w:t>
      </w:r>
      <w:r w:rsidRPr="00113245">
        <w:t>Froissée dans son amour maternel</w:t>
      </w:r>
      <w:r w:rsidR="00C474C1">
        <w:t xml:space="preserve">, </w:t>
      </w:r>
      <w:r w:rsidRPr="00113245">
        <w:t>blessée dans sa dignité</w:t>
      </w:r>
      <w:r w:rsidR="00C474C1">
        <w:t xml:space="preserve">, </w:t>
      </w:r>
      <w:r w:rsidRPr="00113245">
        <w:t xml:space="preserve">elle ne voulut pas même </w:t>
      </w:r>
      <w:r w:rsidRPr="00113245">
        <w:lastRenderedPageBreak/>
        <w:t>essayer de ramener son mari à elle</w:t>
      </w:r>
      <w:r w:rsidR="00C474C1">
        <w:t xml:space="preserve">. </w:t>
      </w:r>
      <w:r w:rsidRPr="00113245">
        <w:t>Elle eut aussi la fierté de ne pas se plaindre</w:t>
      </w:r>
      <w:r w:rsidR="00C474C1">
        <w:t xml:space="preserve">. </w:t>
      </w:r>
      <w:r w:rsidRPr="00113245">
        <w:t>Elle</w:t>
      </w:r>
      <w:r w:rsidRPr="00605EB6">
        <w:t xml:space="preserve"> s</w:t>
      </w:r>
      <w:r w:rsidR="00C474C1">
        <w:t>’</w:t>
      </w:r>
      <w:r w:rsidRPr="00605EB6">
        <w:t>était trompée et elle avait été trompée par l</w:t>
      </w:r>
      <w:r w:rsidR="00C474C1">
        <w:t>’</w:t>
      </w:r>
      <w:r w:rsidRPr="00605EB6">
        <w:t>homme à qui elle avait confié le soin de la rendre heureuse</w:t>
      </w:r>
      <w:r w:rsidR="00C474C1">
        <w:t xml:space="preserve">, </w:t>
      </w:r>
      <w:r w:rsidRPr="00605EB6">
        <w:t>à qui elle avait trop aveuglément</w:t>
      </w:r>
      <w:r w:rsidR="00C474C1">
        <w:t xml:space="preserve">, </w:t>
      </w:r>
      <w:r w:rsidRPr="00605EB6">
        <w:t>hélas</w:t>
      </w:r>
      <w:r w:rsidR="00C474C1">
        <w:t xml:space="preserve"> ! </w:t>
      </w:r>
      <w:r w:rsidRPr="00605EB6">
        <w:t>donné sa confiance</w:t>
      </w:r>
      <w:r w:rsidR="00C474C1">
        <w:t>.</w:t>
      </w:r>
    </w:p>
    <w:p w14:paraId="7DF230E3" w14:textId="77777777" w:rsidR="00C474C1" w:rsidRDefault="00C52F4A" w:rsidP="00C52F4A">
      <w:r w:rsidRPr="00605EB6">
        <w:t>Elle se contenta de gémir et de pleurer secrètement</w:t>
      </w:r>
      <w:r w:rsidR="00C474C1">
        <w:t>.</w:t>
      </w:r>
    </w:p>
    <w:p w14:paraId="761FD93A" w14:textId="77777777" w:rsidR="00C474C1" w:rsidRDefault="00C52F4A" w:rsidP="00C52F4A">
      <w:r w:rsidRPr="00605EB6">
        <w:t>Heureusement</w:t>
      </w:r>
      <w:r w:rsidR="00C474C1">
        <w:t xml:space="preserve">, </w:t>
      </w:r>
      <w:r w:rsidRPr="00605EB6">
        <w:t>elle avait ses enfants sur lesquels elle pouvait reporter toute sa tendresse</w:t>
      </w:r>
      <w:r w:rsidR="00C474C1">
        <w:t xml:space="preserve">, </w:t>
      </w:r>
      <w:r w:rsidRPr="00605EB6">
        <w:t>tout son amour</w:t>
      </w:r>
      <w:r w:rsidR="00C474C1">
        <w:t>.</w:t>
      </w:r>
    </w:p>
    <w:p w14:paraId="533E5F8F" w14:textId="0ACA7120" w:rsidR="00C474C1" w:rsidRDefault="00C474C1" w:rsidP="00C52F4A">
      <w:r>
        <w:t>M. de </w:t>
      </w:r>
      <w:r w:rsidR="00C52F4A" w:rsidRPr="00605EB6">
        <w:t>Simaise avait retrouvé à Paris d</w:t>
      </w:r>
      <w:r>
        <w:t>’</w:t>
      </w:r>
      <w:r w:rsidR="00C52F4A" w:rsidRPr="00605EB6">
        <w:t>anciennes connaissances</w:t>
      </w:r>
      <w:r>
        <w:t xml:space="preserve">, </w:t>
      </w:r>
      <w:r w:rsidR="00C52F4A" w:rsidRPr="00605EB6">
        <w:t>dont il redevint le joyeux compagnon de plaisir</w:t>
      </w:r>
      <w:r>
        <w:t xml:space="preserve">. </w:t>
      </w:r>
      <w:r w:rsidR="00C52F4A" w:rsidRPr="00605EB6">
        <w:t>On le rencontrait dans tous les lieux où l</w:t>
      </w:r>
      <w:r>
        <w:t>’</w:t>
      </w:r>
      <w:r w:rsidR="00C52F4A" w:rsidRPr="00605EB6">
        <w:t>on s</w:t>
      </w:r>
      <w:r>
        <w:t>’</w:t>
      </w:r>
      <w:r w:rsidR="00C52F4A" w:rsidRPr="00605EB6">
        <w:t>amuse</w:t>
      </w:r>
      <w:r>
        <w:t xml:space="preserve">. </w:t>
      </w:r>
      <w:r w:rsidR="00C52F4A" w:rsidRPr="00605EB6">
        <w:t>Il était l</w:t>
      </w:r>
      <w:r>
        <w:t>’</w:t>
      </w:r>
      <w:r w:rsidR="00C52F4A" w:rsidRPr="00605EB6">
        <w:t>hôte assidu de ces salons du monde interlope</w:t>
      </w:r>
      <w:r>
        <w:t xml:space="preserve">, </w:t>
      </w:r>
      <w:r w:rsidR="00C52F4A" w:rsidRPr="00605EB6">
        <w:t>où se coudoient les déclassés de tous les mondes</w:t>
      </w:r>
      <w:r>
        <w:t xml:space="preserve">, </w:t>
      </w:r>
      <w:r w:rsidR="00C52F4A" w:rsidRPr="00605EB6">
        <w:t>les décavés de la finance et de la Bourse</w:t>
      </w:r>
      <w:r>
        <w:t xml:space="preserve">, </w:t>
      </w:r>
      <w:r w:rsidR="00C52F4A" w:rsidRPr="00605EB6">
        <w:t>les coureurs de femmes galantes</w:t>
      </w:r>
      <w:r>
        <w:t xml:space="preserve"> ; </w:t>
      </w:r>
      <w:r w:rsidR="00C52F4A" w:rsidRPr="00605EB6">
        <w:t>où se rencontrent les filous</w:t>
      </w:r>
      <w:r>
        <w:t xml:space="preserve">, </w:t>
      </w:r>
      <w:r w:rsidR="00C52F4A" w:rsidRPr="00605EB6">
        <w:t>les escrocs</w:t>
      </w:r>
      <w:r>
        <w:t xml:space="preserve">, </w:t>
      </w:r>
      <w:r w:rsidR="00C52F4A" w:rsidRPr="00605EB6">
        <w:t>les aventuriers</w:t>
      </w:r>
      <w:r>
        <w:t xml:space="preserve">, </w:t>
      </w:r>
      <w:r w:rsidR="00C52F4A" w:rsidRPr="00605EB6">
        <w:t>gredins de toutes les catégories et de toutes les nations</w:t>
      </w:r>
      <w:r>
        <w:t>.</w:t>
      </w:r>
    </w:p>
    <w:p w14:paraId="566F971D" w14:textId="77777777" w:rsidR="00C474C1" w:rsidRDefault="00C52F4A" w:rsidP="00C52F4A">
      <w:r w:rsidRPr="00605EB6">
        <w:t>Le baron aimait le jeu</w:t>
      </w:r>
      <w:r w:rsidR="00C474C1">
        <w:t xml:space="preserve">. </w:t>
      </w:r>
      <w:r w:rsidRPr="00605EB6">
        <w:t>Il jouait</w:t>
      </w:r>
      <w:r w:rsidR="00C474C1">
        <w:t xml:space="preserve">. </w:t>
      </w:r>
      <w:r w:rsidRPr="00605EB6">
        <w:t>Il aimait les femmes faciles</w:t>
      </w:r>
      <w:r w:rsidR="00C474C1">
        <w:t xml:space="preserve">, </w:t>
      </w:r>
      <w:r w:rsidRPr="00605EB6">
        <w:t>de mœurs légères</w:t>
      </w:r>
      <w:r w:rsidR="00C474C1">
        <w:t xml:space="preserve">, </w:t>
      </w:r>
      <w:r w:rsidRPr="00605EB6">
        <w:t>lesquelles avaient d</w:t>
      </w:r>
      <w:r w:rsidR="00C474C1">
        <w:t>’</w:t>
      </w:r>
      <w:r w:rsidRPr="00605EB6">
        <w:t>autant plus d</w:t>
      </w:r>
      <w:r w:rsidR="00C474C1">
        <w:t>’</w:t>
      </w:r>
      <w:r w:rsidRPr="00605EB6">
        <w:t>attraits pour lui qu</w:t>
      </w:r>
      <w:r w:rsidR="00C474C1">
        <w:t>’</w:t>
      </w:r>
      <w:r w:rsidRPr="00605EB6">
        <w:t>elles étaient plus éhontées</w:t>
      </w:r>
      <w:r w:rsidR="00C474C1">
        <w:t xml:space="preserve">. </w:t>
      </w:r>
      <w:r w:rsidRPr="00605EB6">
        <w:t>Il eut des maîtresses</w:t>
      </w:r>
      <w:r w:rsidR="00C474C1">
        <w:t xml:space="preserve">. </w:t>
      </w:r>
      <w:r w:rsidRPr="00605EB6">
        <w:t>Il passait de la brune à la blonde</w:t>
      </w:r>
      <w:r w:rsidR="00C474C1">
        <w:t xml:space="preserve">, </w:t>
      </w:r>
      <w:r w:rsidRPr="00605EB6">
        <w:t>d</w:t>
      </w:r>
      <w:r w:rsidR="00C474C1">
        <w:t>’</w:t>
      </w:r>
      <w:r w:rsidRPr="00605EB6">
        <w:t>une vicomtesse plus ou moins authentique à une marquise d</w:t>
      </w:r>
      <w:r w:rsidR="00C474C1">
        <w:t>’</w:t>
      </w:r>
      <w:r w:rsidRPr="00605EB6">
        <w:t>occasion</w:t>
      </w:r>
      <w:r w:rsidR="00C474C1">
        <w:t>.</w:t>
      </w:r>
    </w:p>
    <w:p w14:paraId="6909B496" w14:textId="77777777" w:rsidR="00C474C1" w:rsidRDefault="00C52F4A" w:rsidP="00C52F4A">
      <w:r w:rsidRPr="00605EB6">
        <w:t>Relativement à sa fortune</w:t>
      </w:r>
      <w:r w:rsidR="00C474C1">
        <w:t xml:space="preserve">, </w:t>
      </w:r>
      <w:r w:rsidRPr="00605EB6">
        <w:t>il dépensait des sommes énormes</w:t>
      </w:r>
      <w:r w:rsidR="00C474C1">
        <w:t xml:space="preserve">. </w:t>
      </w:r>
      <w:r w:rsidRPr="00605EB6">
        <w:t>Son revenu ne pouvant suffire</w:t>
      </w:r>
      <w:r w:rsidR="00C474C1">
        <w:t xml:space="preserve">, </w:t>
      </w:r>
      <w:r w:rsidRPr="00605EB6">
        <w:t>la première brèche faite au capital allait toujours s</w:t>
      </w:r>
      <w:r w:rsidR="00C474C1">
        <w:t>’</w:t>
      </w:r>
      <w:r w:rsidRPr="00605EB6">
        <w:t>élargissant</w:t>
      </w:r>
      <w:r w:rsidR="00C474C1">
        <w:t>.</w:t>
      </w:r>
    </w:p>
    <w:p w14:paraId="2561F59C" w14:textId="4B0B48D8" w:rsidR="00C474C1" w:rsidRDefault="00C52F4A" w:rsidP="00C52F4A">
      <w:r w:rsidRPr="00605EB6">
        <w:t>Cécile voyait avec terreur le gouffre que son mari creusait sous ses pieds</w:t>
      </w:r>
      <w:r w:rsidR="00C474C1">
        <w:t xml:space="preserve"> ; </w:t>
      </w:r>
      <w:r w:rsidR="00113245">
        <w:t>m</w:t>
      </w:r>
      <w:r w:rsidR="00113245" w:rsidRPr="00605EB6">
        <w:t xml:space="preserve">ais </w:t>
      </w:r>
      <w:r w:rsidRPr="00605EB6">
        <w:t>depuis longtemps elle n</w:t>
      </w:r>
      <w:r w:rsidR="00C474C1">
        <w:t>’</w:t>
      </w:r>
      <w:r w:rsidRPr="00605EB6">
        <w:t>osait plus faire aucune observation à l</w:t>
      </w:r>
      <w:r w:rsidR="00C474C1">
        <w:t>’</w:t>
      </w:r>
      <w:r w:rsidRPr="00605EB6">
        <w:t>irritable baron</w:t>
      </w:r>
      <w:r w:rsidR="00C474C1">
        <w:t xml:space="preserve">. </w:t>
      </w:r>
      <w:r w:rsidRPr="00605EB6">
        <w:t>La malheureuse continuait de gémir en pensant à l</w:t>
      </w:r>
      <w:r w:rsidR="00C474C1">
        <w:t>’</w:t>
      </w:r>
      <w:r w:rsidRPr="00605EB6">
        <w:t>avenir</w:t>
      </w:r>
      <w:r w:rsidR="00C474C1">
        <w:t xml:space="preserve">, </w:t>
      </w:r>
      <w:r w:rsidRPr="00605EB6">
        <w:t>plus que jamais incertain</w:t>
      </w:r>
      <w:r w:rsidR="00C474C1">
        <w:t xml:space="preserve">, </w:t>
      </w:r>
      <w:r w:rsidRPr="00605EB6">
        <w:t>de ses enfants</w:t>
      </w:r>
      <w:r w:rsidR="00C474C1">
        <w:t xml:space="preserve">. </w:t>
      </w:r>
      <w:r w:rsidRPr="00605EB6">
        <w:t>C</w:t>
      </w:r>
      <w:r w:rsidR="00C474C1">
        <w:t>’</w:t>
      </w:r>
      <w:r w:rsidRPr="00605EB6">
        <w:t>était au sujet de Paul</w:t>
      </w:r>
      <w:r w:rsidR="00C474C1">
        <w:t xml:space="preserve">, </w:t>
      </w:r>
      <w:r w:rsidRPr="00605EB6">
        <w:t>surtout</w:t>
      </w:r>
      <w:r w:rsidR="00C474C1">
        <w:t xml:space="preserve">, </w:t>
      </w:r>
      <w:r w:rsidRPr="00605EB6">
        <w:t>qu</w:t>
      </w:r>
      <w:r w:rsidR="00C474C1">
        <w:t>’</w:t>
      </w:r>
      <w:r w:rsidRPr="00605EB6">
        <w:t>elle était inquiète et tourmentée</w:t>
      </w:r>
      <w:r w:rsidR="00C474C1">
        <w:t>.</w:t>
      </w:r>
    </w:p>
    <w:p w14:paraId="4E3447D2" w14:textId="77777777" w:rsidR="00C474C1" w:rsidRDefault="00C52F4A" w:rsidP="00C52F4A">
      <w:r w:rsidRPr="00605EB6">
        <w:lastRenderedPageBreak/>
        <w:t>Il allait avoir quinze ans</w:t>
      </w:r>
      <w:r w:rsidR="00C474C1">
        <w:t xml:space="preserve"> ; </w:t>
      </w:r>
      <w:r w:rsidRPr="00605EB6">
        <w:t>bientôt il sortirait de pension</w:t>
      </w:r>
      <w:r w:rsidR="00C474C1">
        <w:t xml:space="preserve"> ; </w:t>
      </w:r>
      <w:r w:rsidRPr="00605EB6">
        <w:t>elle n</w:t>
      </w:r>
      <w:r w:rsidR="00C474C1">
        <w:t>’</w:t>
      </w:r>
      <w:r w:rsidRPr="00605EB6">
        <w:t>espérait pas que la maison du baron</w:t>
      </w:r>
      <w:r w:rsidR="00C474C1">
        <w:t xml:space="preserve">, </w:t>
      </w:r>
      <w:r w:rsidRPr="00605EB6">
        <w:t>où déjà la gêne était entrée</w:t>
      </w:r>
      <w:r w:rsidR="00C474C1">
        <w:t xml:space="preserve">, </w:t>
      </w:r>
      <w:r w:rsidRPr="00605EB6">
        <w:t>lui serait ouverte</w:t>
      </w:r>
      <w:r w:rsidR="00C474C1">
        <w:t xml:space="preserve"> ; </w:t>
      </w:r>
      <w:r w:rsidRPr="00605EB6">
        <w:t>mais pourrait-elle lui faire continuer ses études</w:t>
      </w:r>
      <w:r w:rsidR="00C474C1">
        <w:t xml:space="preserve"> ? </w:t>
      </w:r>
      <w:r w:rsidRPr="00605EB6">
        <w:t>Ne fallait-il pas qu</w:t>
      </w:r>
      <w:r w:rsidR="00C474C1">
        <w:t>’</w:t>
      </w:r>
      <w:r w:rsidRPr="00605EB6">
        <w:t>il lui fût possible</w:t>
      </w:r>
      <w:r w:rsidR="00C474C1">
        <w:t xml:space="preserve">, </w:t>
      </w:r>
      <w:r w:rsidRPr="00605EB6">
        <w:t>plus tard</w:t>
      </w:r>
      <w:r w:rsidR="00C474C1">
        <w:t xml:space="preserve">, </w:t>
      </w:r>
      <w:r w:rsidRPr="00605EB6">
        <w:t>de se choisir une carrière et de se créer une position honorable</w:t>
      </w:r>
      <w:r w:rsidR="00C474C1">
        <w:t xml:space="preserve"> ? </w:t>
      </w:r>
      <w:r w:rsidRPr="00605EB6">
        <w:t>Sans doute</w:t>
      </w:r>
      <w:r w:rsidR="00C474C1">
        <w:t xml:space="preserve">, </w:t>
      </w:r>
      <w:r w:rsidRPr="00605EB6">
        <w:t>grâce à son nom</w:t>
      </w:r>
      <w:r w:rsidR="00C474C1">
        <w:t xml:space="preserve">, </w:t>
      </w:r>
      <w:r w:rsidRPr="00605EB6">
        <w:t>il trouverait des protecteurs</w:t>
      </w:r>
      <w:r w:rsidR="00C474C1">
        <w:t xml:space="preserve"> ; </w:t>
      </w:r>
      <w:r w:rsidRPr="00605EB6">
        <w:t>mais encore faudrait-il que ceux-ci pussent s</w:t>
      </w:r>
      <w:r w:rsidR="00C474C1">
        <w:t>’</w:t>
      </w:r>
      <w:r w:rsidRPr="00605EB6">
        <w:t>appuyer sur son intelligence et ses capacités</w:t>
      </w:r>
      <w:r w:rsidR="00C474C1">
        <w:t>.</w:t>
      </w:r>
    </w:p>
    <w:p w14:paraId="0A4C4472" w14:textId="77777777" w:rsidR="00C474C1" w:rsidRDefault="00C52F4A" w:rsidP="00C52F4A">
      <w:r w:rsidRPr="00605EB6">
        <w:t>Autrefois</w:t>
      </w:r>
      <w:r w:rsidR="00C474C1">
        <w:t xml:space="preserve">, </w:t>
      </w:r>
      <w:r w:rsidRPr="00605EB6">
        <w:t>un gentilhomme était tout par droit de naissance</w:t>
      </w:r>
      <w:r w:rsidR="00C474C1">
        <w:t xml:space="preserve"> ; </w:t>
      </w:r>
      <w:r w:rsidRPr="00605EB6">
        <w:t>mais la grande Révolution avait fait justice des privilèges</w:t>
      </w:r>
      <w:r w:rsidR="00C474C1">
        <w:t xml:space="preserve">. </w:t>
      </w:r>
      <w:r w:rsidRPr="00605EB6">
        <w:t>Maintenant</w:t>
      </w:r>
      <w:r w:rsidR="00C474C1">
        <w:t xml:space="preserve">, </w:t>
      </w:r>
      <w:r w:rsidRPr="00605EB6">
        <w:t>pour parvenir</w:t>
      </w:r>
      <w:r w:rsidR="00C474C1">
        <w:t xml:space="preserve">, </w:t>
      </w:r>
      <w:r w:rsidRPr="00605EB6">
        <w:t>ce n</w:t>
      </w:r>
      <w:r w:rsidR="00C474C1">
        <w:t>’</w:t>
      </w:r>
      <w:r w:rsidRPr="00605EB6">
        <w:t>était plus assez des services rendus par les aïeux</w:t>
      </w:r>
      <w:r w:rsidR="00C474C1">
        <w:t xml:space="preserve">, </w:t>
      </w:r>
      <w:r w:rsidRPr="00605EB6">
        <w:t>il fallait le mérite personnel</w:t>
      </w:r>
      <w:r w:rsidR="00C474C1">
        <w:t>.</w:t>
      </w:r>
    </w:p>
    <w:p w14:paraId="7E5C044D" w14:textId="77777777" w:rsidR="00C474C1" w:rsidRDefault="00C52F4A" w:rsidP="00C52F4A">
      <w:r w:rsidRPr="00605EB6">
        <w:t>Cécile pensait à toutes ces choses</w:t>
      </w:r>
      <w:r w:rsidR="00C474C1">
        <w:t xml:space="preserve">. </w:t>
      </w:r>
      <w:r w:rsidRPr="00605EB6">
        <w:t>Quelle serait donc la destinée de son fils</w:t>
      </w:r>
      <w:r w:rsidR="00C474C1">
        <w:t xml:space="preserve"> ? </w:t>
      </w:r>
      <w:r w:rsidRPr="00605EB6">
        <w:t>Que de craintes</w:t>
      </w:r>
      <w:r w:rsidR="00C474C1">
        <w:t xml:space="preserve">, </w:t>
      </w:r>
      <w:r w:rsidRPr="00605EB6">
        <w:t>que d</w:t>
      </w:r>
      <w:r w:rsidR="00C474C1">
        <w:t>’</w:t>
      </w:r>
      <w:r w:rsidRPr="00605EB6">
        <w:t>angoisses maternelles dans cette question que la jeune femme s</w:t>
      </w:r>
      <w:r w:rsidR="00C474C1">
        <w:t>’</w:t>
      </w:r>
      <w:r w:rsidRPr="00605EB6">
        <w:t>adressait souvent</w:t>
      </w:r>
      <w:r w:rsidR="00C474C1">
        <w:t xml:space="preserve"> ! </w:t>
      </w:r>
      <w:r w:rsidRPr="00605EB6">
        <w:t>Elle comptait les difficultés</w:t>
      </w:r>
      <w:r w:rsidR="00C474C1">
        <w:t xml:space="preserve">, </w:t>
      </w:r>
      <w:r w:rsidRPr="00605EB6">
        <w:t>les obstacles que le jeune marquis de Chamarande allait rencontrer au début de sa vie</w:t>
      </w:r>
      <w:r w:rsidR="00C474C1">
        <w:t xml:space="preserve">, </w:t>
      </w:r>
      <w:r w:rsidRPr="00605EB6">
        <w:t xml:space="preserve">et </w:t>
      </w:r>
      <w:r w:rsidR="00113245">
        <w:t xml:space="preserve">elle </w:t>
      </w:r>
      <w:r w:rsidRPr="00605EB6">
        <w:t>voyait avec une sombre tristesse les incertitudes de son avenir</w:t>
      </w:r>
      <w:r w:rsidR="00C474C1">
        <w:t>.</w:t>
      </w:r>
    </w:p>
    <w:p w14:paraId="3928709C" w14:textId="74E005B1" w:rsidR="00C474C1" w:rsidRDefault="0094609C" w:rsidP="00C52F4A">
      <w:r>
        <w:t>— </w:t>
      </w:r>
      <w:r w:rsidR="00C52F4A" w:rsidRPr="00605EB6">
        <w:t>Tant que je vivrai</w:t>
      </w:r>
      <w:r w:rsidR="00C474C1">
        <w:t xml:space="preserve">, </w:t>
      </w:r>
      <w:r w:rsidR="00C52F4A" w:rsidRPr="00605EB6">
        <w:t>se disait-elle</w:t>
      </w:r>
      <w:r w:rsidR="00C474C1">
        <w:t xml:space="preserve">, </w:t>
      </w:r>
      <w:r w:rsidR="00C52F4A" w:rsidRPr="00605EB6">
        <w:t>ma tendresse le protégera</w:t>
      </w:r>
      <w:r w:rsidR="00C474C1">
        <w:t xml:space="preserve"> ! </w:t>
      </w:r>
      <w:r w:rsidR="00C52F4A" w:rsidRPr="00605EB6">
        <w:t>Mais si je mourais</w:t>
      </w:r>
      <w:r w:rsidR="00C474C1">
        <w:t xml:space="preserve">, </w:t>
      </w:r>
      <w:r w:rsidR="00C52F4A" w:rsidRPr="00605EB6">
        <w:t>mon Dieu</w:t>
      </w:r>
      <w:r w:rsidR="00C474C1">
        <w:t xml:space="preserve"> ! </w:t>
      </w:r>
      <w:r w:rsidR="00C52F4A" w:rsidRPr="00605EB6">
        <w:t>Que deviendrait-il</w:t>
      </w:r>
      <w:r w:rsidR="00C474C1">
        <w:t> ?</w:t>
      </w:r>
    </w:p>
    <w:p w14:paraId="21CBA6FB" w14:textId="77777777" w:rsidR="00C474C1" w:rsidRDefault="00C52F4A" w:rsidP="00C52F4A">
      <w:r w:rsidRPr="00605EB6">
        <w:t>Cécile souffrait</w:t>
      </w:r>
      <w:r w:rsidR="00C474C1">
        <w:t xml:space="preserve">, </w:t>
      </w:r>
      <w:r w:rsidRPr="00605EB6">
        <w:t>Cécile était malheureuse</w:t>
      </w:r>
      <w:r w:rsidR="00C474C1">
        <w:t xml:space="preserve">, </w:t>
      </w:r>
      <w:r w:rsidRPr="00605EB6">
        <w:t>mais</w:t>
      </w:r>
      <w:r w:rsidR="00C474C1">
        <w:t xml:space="preserve">, </w:t>
      </w:r>
      <w:r w:rsidRPr="00605EB6">
        <w:t>sentant combien elle était encore nécessaire à ses enfants</w:t>
      </w:r>
      <w:r w:rsidR="00C474C1">
        <w:t xml:space="preserve">, </w:t>
      </w:r>
      <w:r w:rsidRPr="00605EB6">
        <w:t>elle tenait à la vie</w:t>
      </w:r>
      <w:r w:rsidR="00C474C1">
        <w:t xml:space="preserve">. </w:t>
      </w:r>
      <w:r w:rsidRPr="00605EB6">
        <w:t>La pensée qu</w:t>
      </w:r>
      <w:r w:rsidR="00C474C1">
        <w:t>’</w:t>
      </w:r>
      <w:r w:rsidRPr="00605EB6">
        <w:t>elle pouvait mourir la faisait frissonner</w:t>
      </w:r>
      <w:r w:rsidR="00C474C1">
        <w:t xml:space="preserve">. </w:t>
      </w:r>
      <w:r w:rsidRPr="00605EB6">
        <w:t>Elle avait peur de la mort</w:t>
      </w:r>
      <w:r w:rsidR="00C474C1">
        <w:t>.</w:t>
      </w:r>
    </w:p>
    <w:p w14:paraId="35B29A84" w14:textId="5F74E03E" w:rsidR="00C52F4A" w:rsidRPr="00605EB6" w:rsidRDefault="00C52F4A" w:rsidP="00C474C1">
      <w:pPr>
        <w:pStyle w:val="Titre2"/>
      </w:pPr>
      <w:bookmarkStart w:id="61" w:name="_Toc197617906"/>
      <w:r w:rsidRPr="00605EB6">
        <w:lastRenderedPageBreak/>
        <w:t>III</w:t>
      </w:r>
      <w:r w:rsidRPr="00605EB6">
        <w:br/>
      </w:r>
      <w:r w:rsidRPr="00605EB6">
        <w:br/>
        <w:t>UN PARENT D</w:t>
      </w:r>
      <w:r w:rsidR="00C474C1">
        <w:t>’</w:t>
      </w:r>
      <w:r w:rsidRPr="00605EB6">
        <w:t>OUTRE-MER</w:t>
      </w:r>
      <w:bookmarkEnd w:id="61"/>
    </w:p>
    <w:p w14:paraId="4539D4A1" w14:textId="77777777" w:rsidR="00C474C1" w:rsidRDefault="00C52F4A" w:rsidP="00C52F4A">
      <w:r w:rsidRPr="00605EB6">
        <w:t>Cécile pleurait</w:t>
      </w:r>
      <w:r w:rsidR="00C474C1">
        <w:t xml:space="preserve">. </w:t>
      </w:r>
      <w:r w:rsidRPr="00605EB6">
        <w:t>Ce jour-là</w:t>
      </w:r>
      <w:r w:rsidR="00C474C1">
        <w:t xml:space="preserve">, </w:t>
      </w:r>
      <w:r w:rsidRPr="00605EB6">
        <w:t>elle était plus que jamais en proie à de sombres pensées</w:t>
      </w:r>
      <w:r w:rsidR="00C474C1">
        <w:t>.</w:t>
      </w:r>
    </w:p>
    <w:p w14:paraId="2F5B6DFD" w14:textId="453E4348" w:rsidR="00C474C1" w:rsidRDefault="00C52F4A" w:rsidP="00C52F4A">
      <w:r w:rsidRPr="00605EB6">
        <w:t>Le matin</w:t>
      </w:r>
      <w:r w:rsidR="00C474C1">
        <w:t xml:space="preserve">, </w:t>
      </w:r>
      <w:r w:rsidRPr="00605EB6">
        <w:t>après s</w:t>
      </w:r>
      <w:r w:rsidR="00C474C1">
        <w:t>’</w:t>
      </w:r>
      <w:r w:rsidRPr="00605EB6">
        <w:t>être armée de courage</w:t>
      </w:r>
      <w:r w:rsidR="00C474C1">
        <w:t xml:space="preserve">, </w:t>
      </w:r>
      <w:r w:rsidRPr="00605EB6">
        <w:t xml:space="preserve">elle avait parlé de Paul à </w:t>
      </w:r>
      <w:r w:rsidR="00C474C1">
        <w:t>M. de </w:t>
      </w:r>
      <w:r w:rsidRPr="00605EB6">
        <w:t>Simaise et lui avait demandé ce qu</w:t>
      </w:r>
      <w:r w:rsidR="00C474C1">
        <w:t>’</w:t>
      </w:r>
      <w:r w:rsidRPr="00605EB6">
        <w:t>il convenait de faire pour son fils aîné</w:t>
      </w:r>
      <w:r w:rsidR="00C474C1">
        <w:t xml:space="preserve">, </w:t>
      </w:r>
      <w:r w:rsidRPr="00605EB6">
        <w:t>le moment étant venu de le retirer de l</w:t>
      </w:r>
      <w:r w:rsidR="00C474C1">
        <w:t>’</w:t>
      </w:r>
      <w:r w:rsidRPr="00605EB6">
        <w:t>institution où il ne pouvait faire de sérieuses études</w:t>
      </w:r>
      <w:r w:rsidR="00C474C1">
        <w:t>.</w:t>
      </w:r>
    </w:p>
    <w:p w14:paraId="026FD5BC" w14:textId="35FDE3C1" w:rsidR="00C474C1" w:rsidRDefault="0094609C" w:rsidP="00C52F4A">
      <w:r>
        <w:t>— </w:t>
      </w:r>
      <w:r w:rsidR="00C52F4A" w:rsidRPr="00605EB6">
        <w:t>Cela ne me regarde en rien</w:t>
      </w:r>
      <w:r w:rsidR="00C474C1">
        <w:t xml:space="preserve">, </w:t>
      </w:r>
      <w:r w:rsidR="00C52F4A" w:rsidRPr="00605EB6">
        <w:t>avait répondu brutalement le baron</w:t>
      </w:r>
      <w:r w:rsidR="00C474C1">
        <w:t xml:space="preserve"> ; </w:t>
      </w:r>
      <w:r w:rsidR="00C52F4A" w:rsidRPr="00605EB6">
        <w:t>s</w:t>
      </w:r>
      <w:r w:rsidR="00C474C1">
        <w:t>’</w:t>
      </w:r>
      <w:r w:rsidR="00C52F4A" w:rsidRPr="00605EB6">
        <w:t>il a travaillé depuis sept ans qu</w:t>
      </w:r>
      <w:r w:rsidR="00C474C1">
        <w:t>’</w:t>
      </w:r>
      <w:r w:rsidR="00C52F4A" w:rsidRPr="00605EB6">
        <w:t>il est en pension</w:t>
      </w:r>
      <w:r w:rsidR="00C474C1">
        <w:t xml:space="preserve">, </w:t>
      </w:r>
      <w:r w:rsidR="00C52F4A" w:rsidRPr="00605EB6">
        <w:t>il en sait assez</w:t>
      </w:r>
      <w:r w:rsidR="00C474C1">
        <w:t xml:space="preserve"> ; </w:t>
      </w:r>
      <w:r w:rsidR="00C52F4A" w:rsidRPr="00605EB6">
        <w:t>faites-lui apprendre un état</w:t>
      </w:r>
      <w:r w:rsidR="00C474C1">
        <w:t>.</w:t>
      </w:r>
    </w:p>
    <w:p w14:paraId="6DE22C79" w14:textId="74557041" w:rsidR="00C474C1" w:rsidRDefault="00C52F4A" w:rsidP="00C52F4A">
      <w:r w:rsidRPr="00605EB6">
        <w:t xml:space="preserve">Et </w:t>
      </w:r>
      <w:r w:rsidR="00C474C1">
        <w:t>M. </w:t>
      </w:r>
      <w:r w:rsidRPr="00605EB6">
        <w:t>le baron avait tourné le dos à sa femme</w:t>
      </w:r>
      <w:r w:rsidR="00C474C1">
        <w:t>.</w:t>
      </w:r>
    </w:p>
    <w:p w14:paraId="2928A086" w14:textId="77777777" w:rsidR="00C474C1" w:rsidRDefault="00C52F4A" w:rsidP="00C52F4A">
      <w:r w:rsidRPr="00605EB6">
        <w:t>Cécile avait senti son cœur se briser</w:t>
      </w:r>
      <w:r w:rsidR="00C474C1">
        <w:t>.</w:t>
      </w:r>
    </w:p>
    <w:p w14:paraId="04F2DE36" w14:textId="77777777" w:rsidR="00C474C1" w:rsidRDefault="00C52F4A" w:rsidP="00C52F4A">
      <w:r w:rsidRPr="00605EB6">
        <w:t>Faire apprendre un état à son fils</w:t>
      </w:r>
      <w:r w:rsidR="00C474C1">
        <w:t xml:space="preserve">, </w:t>
      </w:r>
      <w:r w:rsidRPr="00605EB6">
        <w:t>au marquis de Chamarande</w:t>
      </w:r>
      <w:r w:rsidR="00C474C1">
        <w:t xml:space="preserve"> ! </w:t>
      </w:r>
      <w:r w:rsidRPr="00605EB6">
        <w:t>Quelle dérision</w:t>
      </w:r>
      <w:r w:rsidR="00C474C1">
        <w:t xml:space="preserve"> ! </w:t>
      </w:r>
      <w:r w:rsidRPr="00605EB6">
        <w:t>Voyez-vous le petit-fils des anciens preux cordonnier ou tailleur</w:t>
      </w:r>
      <w:r w:rsidR="00C474C1">
        <w:t xml:space="preserve">, </w:t>
      </w:r>
      <w:r w:rsidRPr="00605EB6">
        <w:t>vendant de la mélasse et de la bougie</w:t>
      </w:r>
      <w:r w:rsidR="00C474C1">
        <w:t xml:space="preserve">, </w:t>
      </w:r>
      <w:r w:rsidRPr="00605EB6">
        <w:t>ou armé d</w:t>
      </w:r>
      <w:r w:rsidR="00C474C1">
        <w:t>’</w:t>
      </w:r>
      <w:r w:rsidRPr="00605EB6">
        <w:t>une aune derrière le comptoir d</w:t>
      </w:r>
      <w:r w:rsidR="00C474C1">
        <w:t>’</w:t>
      </w:r>
      <w:r w:rsidRPr="00605EB6">
        <w:t>un mercier</w:t>
      </w:r>
      <w:r w:rsidR="00C474C1">
        <w:t> !</w:t>
      </w:r>
    </w:p>
    <w:p w14:paraId="5C9DFD23" w14:textId="77777777" w:rsidR="00C474C1" w:rsidRDefault="00C52F4A" w:rsidP="00C52F4A">
      <w:r w:rsidRPr="00605EB6">
        <w:t>Cécile pleurait</w:t>
      </w:r>
      <w:r w:rsidR="00C474C1">
        <w:t>.</w:t>
      </w:r>
    </w:p>
    <w:p w14:paraId="4027AA1A" w14:textId="77777777" w:rsidR="00C474C1" w:rsidRDefault="00C52F4A" w:rsidP="00C52F4A">
      <w:r w:rsidRPr="00605EB6">
        <w:t>Un domestique ouvrit doucement la porte de la pièce où elle se trouvait</w:t>
      </w:r>
      <w:r w:rsidR="00C474C1">
        <w:t>.</w:t>
      </w:r>
    </w:p>
    <w:p w14:paraId="698CA66E" w14:textId="1ABD9DDF" w:rsidR="00C474C1" w:rsidRDefault="0094609C" w:rsidP="00C52F4A">
      <w:r>
        <w:t>— </w:t>
      </w:r>
      <w:r w:rsidR="00C52F4A" w:rsidRPr="00605EB6">
        <w:t>Un monsieur</w:t>
      </w:r>
      <w:r w:rsidR="00C474C1">
        <w:t xml:space="preserve">, </w:t>
      </w:r>
      <w:r w:rsidR="00C52F4A" w:rsidRPr="00605EB6">
        <w:t>un étranger</w:t>
      </w:r>
      <w:r w:rsidR="00C474C1">
        <w:t xml:space="preserve">, </w:t>
      </w:r>
      <w:r w:rsidR="00C52F4A" w:rsidRPr="00605EB6">
        <w:t xml:space="preserve">demande à parler à </w:t>
      </w:r>
      <w:r w:rsidR="009A0CB4" w:rsidRPr="009A0CB4">
        <w:t>M</w:t>
      </w:r>
      <w:r w:rsidR="009A0CB4" w:rsidRPr="009A0CB4">
        <w:rPr>
          <w:vertAlign w:val="superscript"/>
        </w:rPr>
        <w:t>me</w:t>
      </w:r>
      <w:r w:rsidR="00C474C1">
        <w:t> </w:t>
      </w:r>
      <w:r w:rsidR="00C52F4A" w:rsidRPr="00605EB6">
        <w:t>la baronne</w:t>
      </w:r>
      <w:r w:rsidR="00C474C1">
        <w:t xml:space="preserve">, </w:t>
      </w:r>
      <w:r w:rsidR="00C52F4A" w:rsidRPr="00605EB6">
        <w:t>dit le domestique</w:t>
      </w:r>
      <w:r w:rsidR="00C474C1">
        <w:t>.</w:t>
      </w:r>
    </w:p>
    <w:p w14:paraId="65333EAB" w14:textId="18848B80" w:rsidR="00C474C1" w:rsidRDefault="0094609C" w:rsidP="00C52F4A">
      <w:r>
        <w:t>— </w:t>
      </w:r>
      <w:r w:rsidR="00C52F4A" w:rsidRPr="00605EB6">
        <w:t>Qui est ce monsieur</w:t>
      </w:r>
      <w:r w:rsidR="00C474C1">
        <w:t> ?</w:t>
      </w:r>
    </w:p>
    <w:p w14:paraId="3E959ED4" w14:textId="05359672" w:rsidR="00C474C1" w:rsidRDefault="0094609C" w:rsidP="00C52F4A">
      <w:r>
        <w:lastRenderedPageBreak/>
        <w:t>— </w:t>
      </w:r>
      <w:r w:rsidR="00C52F4A" w:rsidRPr="00605EB6">
        <w:t>Il n</w:t>
      </w:r>
      <w:r w:rsidR="00C474C1">
        <w:t>’</w:t>
      </w:r>
      <w:r w:rsidR="00C52F4A" w:rsidRPr="00605EB6">
        <w:t>a pas dit son nom</w:t>
      </w:r>
      <w:r w:rsidR="00C474C1">
        <w:t xml:space="preserve"> ; </w:t>
      </w:r>
      <w:r w:rsidR="00C52F4A" w:rsidRPr="00605EB6">
        <w:t>c</w:t>
      </w:r>
      <w:r w:rsidR="00C474C1">
        <w:t>’</w:t>
      </w:r>
      <w:r w:rsidR="00C52F4A" w:rsidRPr="00605EB6">
        <w:t>est un homme âgé</w:t>
      </w:r>
      <w:r w:rsidR="00C474C1">
        <w:t xml:space="preserve">, </w:t>
      </w:r>
      <w:r w:rsidR="00C52F4A" w:rsidRPr="00605EB6">
        <w:t>qui a l</w:t>
      </w:r>
      <w:r w:rsidR="00C474C1">
        <w:t>’</w:t>
      </w:r>
      <w:r w:rsidR="00C52F4A" w:rsidRPr="00605EB6">
        <w:t>air fort bien</w:t>
      </w:r>
      <w:r w:rsidR="00C474C1">
        <w:t>.</w:t>
      </w:r>
    </w:p>
    <w:p w14:paraId="11D13B72" w14:textId="73E5AEF3" w:rsidR="00C474C1" w:rsidRDefault="0094609C" w:rsidP="00C52F4A">
      <w:r>
        <w:t>— </w:t>
      </w:r>
      <w:r w:rsidR="00C52F4A" w:rsidRPr="00605EB6">
        <w:t>C</w:t>
      </w:r>
      <w:r w:rsidR="00C474C1">
        <w:t>’</w:t>
      </w:r>
      <w:r w:rsidR="00C52F4A" w:rsidRPr="00605EB6">
        <w:t>est bien</w:t>
      </w:r>
      <w:r w:rsidR="00C474C1">
        <w:t xml:space="preserve">, </w:t>
      </w:r>
      <w:r w:rsidR="00C52F4A" w:rsidRPr="00605EB6">
        <w:t>faites entrer</w:t>
      </w:r>
      <w:r w:rsidR="00C474C1">
        <w:t xml:space="preserve">, </w:t>
      </w:r>
      <w:r w:rsidR="00C52F4A" w:rsidRPr="00605EB6">
        <w:t>dit Cécile en essuyant rapidement ses yeux</w:t>
      </w:r>
      <w:r w:rsidR="00C474C1">
        <w:t>.</w:t>
      </w:r>
    </w:p>
    <w:p w14:paraId="5BE8B31A" w14:textId="77777777" w:rsidR="00C474C1" w:rsidRDefault="00C52F4A" w:rsidP="00C52F4A">
      <w:r w:rsidRPr="00605EB6">
        <w:t>Un homme bien vêtu</w:t>
      </w:r>
      <w:r w:rsidR="00C474C1">
        <w:t xml:space="preserve">, </w:t>
      </w:r>
      <w:r w:rsidRPr="00605EB6">
        <w:t>ne manquant pas de distinction</w:t>
      </w:r>
      <w:r w:rsidR="00C474C1">
        <w:t xml:space="preserve">, </w:t>
      </w:r>
      <w:r w:rsidRPr="00605EB6">
        <w:t>ayant la figure ouverte</w:t>
      </w:r>
      <w:r w:rsidR="00C474C1">
        <w:t xml:space="preserve">, </w:t>
      </w:r>
      <w:r w:rsidRPr="00605EB6">
        <w:t>sympathique</w:t>
      </w:r>
      <w:r w:rsidR="00C474C1">
        <w:t xml:space="preserve">, </w:t>
      </w:r>
      <w:r w:rsidRPr="00605EB6">
        <w:t>l</w:t>
      </w:r>
      <w:r w:rsidR="00C474C1">
        <w:t>’</w:t>
      </w:r>
      <w:r w:rsidRPr="00605EB6">
        <w:t>air bon</w:t>
      </w:r>
      <w:r w:rsidR="00C474C1">
        <w:t xml:space="preserve">, </w:t>
      </w:r>
      <w:r w:rsidRPr="00605EB6">
        <w:t>et qui paraissait avoir cinquante ans</w:t>
      </w:r>
      <w:r w:rsidR="00C474C1">
        <w:t xml:space="preserve">, </w:t>
      </w:r>
      <w:r w:rsidRPr="00605EB6">
        <w:t>parut devant la baronne</w:t>
      </w:r>
      <w:r w:rsidR="00C474C1">
        <w:t xml:space="preserve">, </w:t>
      </w:r>
      <w:r w:rsidRPr="00605EB6">
        <w:t>qu</w:t>
      </w:r>
      <w:r w:rsidR="00C474C1">
        <w:t>’</w:t>
      </w:r>
      <w:r w:rsidRPr="00605EB6">
        <w:t>il salua très respectueusement</w:t>
      </w:r>
      <w:r w:rsidR="00C474C1">
        <w:t>.</w:t>
      </w:r>
    </w:p>
    <w:p w14:paraId="715119F2" w14:textId="65E77694" w:rsidR="00C474C1" w:rsidRDefault="009A0CB4" w:rsidP="00C52F4A">
      <w:r w:rsidRPr="009A0CB4">
        <w:t>M</w:t>
      </w:r>
      <w:r w:rsidRPr="009A0CB4">
        <w:rPr>
          <w:vertAlign w:val="superscript"/>
        </w:rPr>
        <w:t>me</w:t>
      </w:r>
      <w:r w:rsidR="00C474C1">
        <w:t> de </w:t>
      </w:r>
      <w:r w:rsidR="00C52F4A" w:rsidRPr="00605EB6">
        <w:t>Simaise lui montra un siège</w:t>
      </w:r>
      <w:r w:rsidR="00C474C1">
        <w:t xml:space="preserve"> ; </w:t>
      </w:r>
      <w:r w:rsidR="00C52F4A" w:rsidRPr="00605EB6">
        <w:t>mais</w:t>
      </w:r>
      <w:r w:rsidR="00C474C1">
        <w:t xml:space="preserve">, </w:t>
      </w:r>
      <w:r w:rsidR="00C52F4A" w:rsidRPr="00605EB6">
        <w:t>avant de s</w:t>
      </w:r>
      <w:r w:rsidR="00C474C1">
        <w:t>’</w:t>
      </w:r>
      <w:r w:rsidR="00C52F4A" w:rsidRPr="00605EB6">
        <w:t>asseoir</w:t>
      </w:r>
      <w:r w:rsidR="00C474C1">
        <w:t xml:space="preserve">, </w:t>
      </w:r>
      <w:r w:rsidR="00C52F4A" w:rsidRPr="00605EB6">
        <w:t>il dit</w:t>
      </w:r>
      <w:r w:rsidR="00C474C1">
        <w:t> :</w:t>
      </w:r>
    </w:p>
    <w:p w14:paraId="486205FA" w14:textId="353B5930" w:rsidR="00C474C1" w:rsidRDefault="0094609C" w:rsidP="00C52F4A">
      <w:r>
        <w:t>— </w:t>
      </w:r>
      <w:r w:rsidR="00C52F4A" w:rsidRPr="00605EB6">
        <w:t>Madame la baronne</w:t>
      </w:r>
      <w:r w:rsidR="00C474C1">
        <w:t xml:space="preserve">, </w:t>
      </w:r>
      <w:r w:rsidR="00C52F4A" w:rsidRPr="00605EB6">
        <w:t>vous ne me connaissez pas</w:t>
      </w:r>
      <w:r w:rsidR="00C474C1">
        <w:t xml:space="preserve">, </w:t>
      </w:r>
      <w:r w:rsidR="00C52F4A" w:rsidRPr="00605EB6">
        <w:t>puisque vous me voyez pour la première fois</w:t>
      </w:r>
      <w:r w:rsidR="00C474C1">
        <w:t xml:space="preserve"> ; </w:t>
      </w:r>
      <w:r w:rsidR="00C52F4A" w:rsidRPr="00605EB6">
        <w:t>mais le nom que je porte est peut-être resté dans un coin de votre mémoire</w:t>
      </w:r>
      <w:r w:rsidR="00C474C1">
        <w:t xml:space="preserve"> : ; </w:t>
      </w:r>
      <w:r w:rsidR="00C52F4A" w:rsidRPr="00605EB6">
        <w:t>je me nomme Philippe de Villiers</w:t>
      </w:r>
      <w:r w:rsidR="00C474C1">
        <w:t>.</w:t>
      </w:r>
    </w:p>
    <w:p w14:paraId="62198062" w14:textId="6F326B3F" w:rsidR="00C474C1" w:rsidRDefault="0094609C" w:rsidP="00C52F4A">
      <w:r>
        <w:t>— </w:t>
      </w:r>
      <w:r w:rsidR="00C52F4A" w:rsidRPr="00605EB6">
        <w:t xml:space="preserve">La mère de </w:t>
      </w:r>
      <w:r w:rsidR="00C474C1">
        <w:t>M. </w:t>
      </w:r>
      <w:r w:rsidR="00C52F4A" w:rsidRPr="00605EB6">
        <w:t>le marquis de Chamarande</w:t>
      </w:r>
      <w:r w:rsidR="00C474C1">
        <w:t xml:space="preserve">, </w:t>
      </w:r>
      <w:r w:rsidR="00C52F4A" w:rsidRPr="00605EB6">
        <w:t>mon premier mari</w:t>
      </w:r>
      <w:r w:rsidR="00C474C1">
        <w:t xml:space="preserve">, </w:t>
      </w:r>
      <w:r w:rsidR="00C52F4A" w:rsidRPr="00605EB6">
        <w:t>répondit Cécile avec émotion</w:t>
      </w:r>
      <w:r w:rsidR="00C474C1">
        <w:t xml:space="preserve">, </w:t>
      </w:r>
      <w:r w:rsidR="00C52F4A" w:rsidRPr="00605EB6">
        <w:t>était une demoiselle de Villiers</w:t>
      </w:r>
      <w:r w:rsidR="00C474C1">
        <w:t>.</w:t>
      </w:r>
    </w:p>
    <w:p w14:paraId="6763DE68" w14:textId="20B55502" w:rsidR="00C474C1" w:rsidRDefault="0094609C" w:rsidP="00C52F4A">
      <w:r>
        <w:t>— </w:t>
      </w:r>
      <w:r w:rsidR="00C52F4A" w:rsidRPr="00605EB6">
        <w:t>Parfaitement</w:t>
      </w:r>
      <w:r w:rsidR="00C474C1">
        <w:t xml:space="preserve">, </w:t>
      </w:r>
      <w:r w:rsidR="00C52F4A" w:rsidRPr="00605EB6">
        <w:t>madame la baronne</w:t>
      </w:r>
      <w:r w:rsidR="00C474C1">
        <w:t xml:space="preserve">. </w:t>
      </w:r>
      <w:r w:rsidR="00C52F4A" w:rsidRPr="00605EB6">
        <w:t>Berthe de Villiers</w:t>
      </w:r>
      <w:r w:rsidR="00C474C1">
        <w:t xml:space="preserve">, </w:t>
      </w:r>
      <w:r w:rsidR="00C52F4A" w:rsidRPr="00605EB6">
        <w:t>marquise de Chamarande</w:t>
      </w:r>
      <w:r w:rsidR="00C474C1">
        <w:t xml:space="preserve">, </w:t>
      </w:r>
      <w:r w:rsidR="00C52F4A" w:rsidRPr="00605EB6">
        <w:t>avait un frère dont je suis le fils</w:t>
      </w:r>
      <w:r w:rsidR="00C474C1">
        <w:t>.</w:t>
      </w:r>
    </w:p>
    <w:p w14:paraId="392AF073" w14:textId="5821C037" w:rsidR="00C474C1" w:rsidRDefault="0094609C" w:rsidP="00C52F4A">
      <w:r>
        <w:t>— </w:t>
      </w:r>
      <w:r w:rsidR="00C52F4A" w:rsidRPr="00605EB6">
        <w:t>Alors</w:t>
      </w:r>
      <w:r w:rsidR="00C474C1">
        <w:t xml:space="preserve">, </w:t>
      </w:r>
      <w:r w:rsidR="00C52F4A" w:rsidRPr="00605EB6">
        <w:t>monsieur</w:t>
      </w:r>
      <w:r w:rsidR="00C474C1">
        <w:t xml:space="preserve">, </w:t>
      </w:r>
      <w:r w:rsidR="00C52F4A" w:rsidRPr="00605EB6">
        <w:t>vous êtes</w:t>
      </w:r>
      <w:r w:rsidR="00C474C1">
        <w:t>…</w:t>
      </w:r>
    </w:p>
    <w:p w14:paraId="1084222E" w14:textId="701DA95B" w:rsidR="00C474C1" w:rsidRDefault="0094609C" w:rsidP="00C52F4A">
      <w:r>
        <w:t>— </w:t>
      </w:r>
      <w:r w:rsidR="00C52F4A" w:rsidRPr="00605EB6">
        <w:t>Je suis</w:t>
      </w:r>
      <w:r w:rsidR="00C474C1">
        <w:t xml:space="preserve">, </w:t>
      </w:r>
      <w:r w:rsidR="00C52F4A" w:rsidRPr="00605EB6">
        <w:t>madame la baronne</w:t>
      </w:r>
      <w:r w:rsidR="00C474C1">
        <w:t xml:space="preserve">, </w:t>
      </w:r>
      <w:r w:rsidR="00C52F4A" w:rsidRPr="00605EB6">
        <w:t>si vous le voulez bien</w:t>
      </w:r>
      <w:r w:rsidR="00C474C1">
        <w:t xml:space="preserve">, </w:t>
      </w:r>
      <w:r w:rsidR="00C52F4A" w:rsidRPr="00605EB6">
        <w:t>toutefois</w:t>
      </w:r>
      <w:r w:rsidR="00C474C1">
        <w:t xml:space="preserve">, </w:t>
      </w:r>
      <w:r w:rsidR="00C52F4A" w:rsidRPr="00605EB6">
        <w:t>votre cousin</w:t>
      </w:r>
      <w:r w:rsidR="00C474C1">
        <w:t>.</w:t>
      </w:r>
    </w:p>
    <w:p w14:paraId="3CC32B4D" w14:textId="69F3DBE1" w:rsidR="00C474C1" w:rsidRDefault="0094609C" w:rsidP="00C52F4A">
      <w:r>
        <w:t>— </w:t>
      </w:r>
      <w:r w:rsidR="00C52F4A" w:rsidRPr="00605EB6">
        <w:t>Oh</w:t>
      </w:r>
      <w:r w:rsidR="00C474C1">
        <w:t xml:space="preserve"> ! </w:t>
      </w:r>
      <w:r w:rsidR="00C52F4A" w:rsidRPr="00605EB6">
        <w:t>monsieur</w:t>
      </w:r>
      <w:r w:rsidR="00C474C1">
        <w:t xml:space="preserve"> ! </w:t>
      </w:r>
      <w:r w:rsidR="00C52F4A" w:rsidRPr="00605EB6">
        <w:t>s</w:t>
      </w:r>
      <w:r w:rsidR="00C474C1">
        <w:t>’</w:t>
      </w:r>
      <w:r w:rsidR="00C52F4A" w:rsidRPr="00605EB6">
        <w:t>écria Cécile</w:t>
      </w:r>
      <w:r w:rsidR="00C474C1">
        <w:t xml:space="preserve">, </w:t>
      </w:r>
      <w:r w:rsidR="00C52F4A" w:rsidRPr="00605EB6">
        <w:t>se rapprochant de Philippe de Villiers et lui tendant la main</w:t>
      </w:r>
      <w:r w:rsidR="00C474C1">
        <w:t>.</w:t>
      </w:r>
    </w:p>
    <w:p w14:paraId="6FBED960" w14:textId="49B91EC3" w:rsidR="00C474C1" w:rsidRDefault="00C474C1" w:rsidP="00C52F4A">
      <w:r>
        <w:t>M. de </w:t>
      </w:r>
      <w:r w:rsidR="00C52F4A" w:rsidRPr="00605EB6">
        <w:t>Villiers</w:t>
      </w:r>
      <w:r>
        <w:t xml:space="preserve">, </w:t>
      </w:r>
      <w:r w:rsidR="00C52F4A" w:rsidRPr="00605EB6">
        <w:t>s</w:t>
      </w:r>
      <w:r>
        <w:t>’</w:t>
      </w:r>
      <w:r w:rsidR="00C52F4A" w:rsidRPr="00605EB6">
        <w:t>inclinant</w:t>
      </w:r>
      <w:r>
        <w:t xml:space="preserve">, </w:t>
      </w:r>
      <w:r w:rsidR="00C52F4A" w:rsidRPr="00605EB6">
        <w:t>mit un baiser sur la main de la baronne</w:t>
      </w:r>
      <w:r>
        <w:t>.</w:t>
      </w:r>
    </w:p>
    <w:p w14:paraId="0B021436" w14:textId="081A817E" w:rsidR="00C474C1" w:rsidRDefault="0094609C" w:rsidP="00C52F4A">
      <w:r>
        <w:lastRenderedPageBreak/>
        <w:t>— </w:t>
      </w:r>
      <w:r w:rsidR="00C52F4A" w:rsidRPr="00605EB6">
        <w:t>Mon cousin</w:t>
      </w:r>
      <w:r w:rsidR="00C474C1">
        <w:t xml:space="preserve">, </w:t>
      </w:r>
      <w:r w:rsidR="00C52F4A" w:rsidRPr="00605EB6">
        <w:t>dit Cécile</w:t>
      </w:r>
      <w:r w:rsidR="00C474C1">
        <w:t xml:space="preserve">, </w:t>
      </w:r>
      <w:r w:rsidR="00C52F4A" w:rsidRPr="00605EB6">
        <w:t>ne voulez-vous pas vous asseoir</w:t>
      </w:r>
      <w:r w:rsidR="00C474C1">
        <w:t> ?</w:t>
      </w:r>
    </w:p>
    <w:p w14:paraId="216DBA29" w14:textId="55CA8F9D" w:rsidR="00C474C1" w:rsidRDefault="0094609C" w:rsidP="00C52F4A">
      <w:r>
        <w:t>— </w:t>
      </w:r>
      <w:r w:rsidR="00C52F4A" w:rsidRPr="00605EB6">
        <w:t>Mais si</w:t>
      </w:r>
      <w:r w:rsidR="00C474C1">
        <w:t xml:space="preserve">, </w:t>
      </w:r>
      <w:r w:rsidR="00C52F4A" w:rsidRPr="00605EB6">
        <w:t>mais si</w:t>
      </w:r>
      <w:r w:rsidR="00C474C1">
        <w:t xml:space="preserve">, </w:t>
      </w:r>
      <w:r w:rsidR="00C52F4A" w:rsidRPr="00605EB6">
        <w:t>d</w:t>
      </w:r>
      <w:r w:rsidR="00C474C1">
        <w:t>’</w:t>
      </w:r>
      <w:r w:rsidR="00C52F4A" w:rsidRPr="00605EB6">
        <w:t>autant mieux que nous allons causer longuement</w:t>
      </w:r>
      <w:r w:rsidR="00C474C1">
        <w:t xml:space="preserve">, </w:t>
      </w:r>
      <w:r w:rsidR="00C52F4A" w:rsidRPr="00605EB6">
        <w:t>car j</w:t>
      </w:r>
      <w:r w:rsidR="00C474C1">
        <w:t>’</w:t>
      </w:r>
      <w:r w:rsidR="00C52F4A" w:rsidRPr="00605EB6">
        <w:t>ai beaucoup de choses à vous dire</w:t>
      </w:r>
      <w:r w:rsidR="00C474C1">
        <w:t>.</w:t>
      </w:r>
    </w:p>
    <w:p w14:paraId="463A1C23" w14:textId="77777777" w:rsidR="00C474C1" w:rsidRDefault="00C52F4A" w:rsidP="00C52F4A">
      <w:r w:rsidRPr="00605EB6">
        <w:t>Ils s</w:t>
      </w:r>
      <w:r w:rsidR="00C474C1">
        <w:t>’</w:t>
      </w:r>
      <w:r w:rsidRPr="00605EB6">
        <w:t>assirent</w:t>
      </w:r>
      <w:r w:rsidR="00C474C1">
        <w:t>.</w:t>
      </w:r>
    </w:p>
    <w:p w14:paraId="108216E3" w14:textId="7A13DE13" w:rsidR="00C474C1" w:rsidRDefault="0094609C" w:rsidP="00C52F4A">
      <w:r>
        <w:t>— </w:t>
      </w:r>
      <w:r w:rsidR="00C52F4A" w:rsidRPr="00605EB6">
        <w:t>La famille de Villiers</w:t>
      </w:r>
      <w:r w:rsidR="00C474C1">
        <w:t xml:space="preserve">, </w:t>
      </w:r>
      <w:r w:rsidR="00C52F4A" w:rsidRPr="00605EB6">
        <w:t>reprit Philippe</w:t>
      </w:r>
      <w:r w:rsidR="00C474C1">
        <w:t xml:space="preserve">, </w:t>
      </w:r>
      <w:r w:rsidR="00C52F4A" w:rsidRPr="00605EB6">
        <w:t>est de petite noblesse et bien au-dessous de celle de Chamarande</w:t>
      </w:r>
      <w:r w:rsidR="00C474C1">
        <w:t xml:space="preserve">, </w:t>
      </w:r>
      <w:r w:rsidR="00C52F4A" w:rsidRPr="00605EB6">
        <w:t>féconde en hommes illustres</w:t>
      </w:r>
      <w:r w:rsidR="00C474C1">
        <w:t xml:space="preserve">. </w:t>
      </w:r>
      <w:r w:rsidR="00C52F4A" w:rsidRPr="00605EB6">
        <w:t>Pourtant</w:t>
      </w:r>
      <w:r w:rsidR="00C474C1">
        <w:t xml:space="preserve">, </w:t>
      </w:r>
      <w:r w:rsidR="00C52F4A" w:rsidRPr="00605EB6">
        <w:t>cela n</w:t>
      </w:r>
      <w:r w:rsidR="00C474C1">
        <w:t>’</w:t>
      </w:r>
      <w:r w:rsidR="00C52F4A" w:rsidRPr="00605EB6">
        <w:t>empêcha point un marquis de Chamarande d</w:t>
      </w:r>
      <w:r w:rsidR="00C474C1">
        <w:t>’</w:t>
      </w:r>
      <w:r w:rsidR="00C52F4A" w:rsidRPr="00605EB6">
        <w:t>épouser Berthe de Villiers</w:t>
      </w:r>
      <w:r w:rsidR="00C474C1">
        <w:t xml:space="preserve">, </w:t>
      </w:r>
      <w:r w:rsidR="00C52F4A" w:rsidRPr="00605EB6">
        <w:t>qui n</w:t>
      </w:r>
      <w:r w:rsidR="00C474C1">
        <w:t>’</w:t>
      </w:r>
      <w:r w:rsidR="00C52F4A" w:rsidRPr="00605EB6">
        <w:t>était point de grande maison</w:t>
      </w:r>
      <w:r w:rsidR="00C474C1">
        <w:t xml:space="preserve">, </w:t>
      </w:r>
      <w:r w:rsidR="00C52F4A" w:rsidRPr="00605EB6">
        <w:t>et qui</w:t>
      </w:r>
      <w:r w:rsidR="00C474C1">
        <w:t xml:space="preserve">, </w:t>
      </w:r>
      <w:r w:rsidR="00C52F4A" w:rsidRPr="00605EB6">
        <w:t>de plus</w:t>
      </w:r>
      <w:r w:rsidR="00C474C1">
        <w:t xml:space="preserve">, </w:t>
      </w:r>
      <w:r w:rsidR="00C52F4A" w:rsidRPr="00605EB6">
        <w:t>n</w:t>
      </w:r>
      <w:r w:rsidR="00C474C1">
        <w:t>’</w:t>
      </w:r>
      <w:r w:rsidR="00C52F4A" w:rsidRPr="00605EB6">
        <w:t>avait aucune fortune</w:t>
      </w:r>
      <w:r w:rsidR="00C474C1">
        <w:t>.</w:t>
      </w:r>
    </w:p>
    <w:p w14:paraId="5707B573" w14:textId="6D7463FD" w:rsidR="00C474C1" w:rsidRDefault="0094609C" w:rsidP="00C52F4A">
      <w:r>
        <w:t>— </w:t>
      </w:r>
      <w:r w:rsidR="00C52F4A" w:rsidRPr="00605EB6">
        <w:t>Le fils de Berthe de Villiers m</w:t>
      </w:r>
      <w:r w:rsidR="00C474C1">
        <w:t>’</w:t>
      </w:r>
      <w:r w:rsidR="00C52F4A" w:rsidRPr="00605EB6">
        <w:t>a prise moi-même</w:t>
      </w:r>
      <w:r w:rsidR="00C474C1">
        <w:t>…</w:t>
      </w:r>
    </w:p>
    <w:p w14:paraId="0130EB49" w14:textId="437D6176" w:rsidR="00C474C1" w:rsidRDefault="0094609C" w:rsidP="00C52F4A">
      <w:r>
        <w:t>— </w:t>
      </w:r>
      <w:r w:rsidR="00C52F4A" w:rsidRPr="00605EB6">
        <w:t>Je sais</w:t>
      </w:r>
      <w:r w:rsidR="00C474C1">
        <w:t xml:space="preserve">, </w:t>
      </w:r>
      <w:r w:rsidR="00C52F4A" w:rsidRPr="00605EB6">
        <w:t>je sais</w:t>
      </w:r>
      <w:r w:rsidR="00C474C1">
        <w:t xml:space="preserve">… </w:t>
      </w:r>
      <w:r w:rsidR="00C52F4A" w:rsidRPr="00605EB6">
        <w:t>Les marquis de Chamarande ont souvent agi ainsi</w:t>
      </w:r>
      <w:r w:rsidR="00C474C1">
        <w:t xml:space="preserve">. </w:t>
      </w:r>
      <w:r w:rsidR="00C52F4A" w:rsidRPr="00605EB6">
        <w:t>Mon aïeul s</w:t>
      </w:r>
      <w:r w:rsidR="00C474C1">
        <w:t>’</w:t>
      </w:r>
      <w:r w:rsidR="00C52F4A" w:rsidRPr="00605EB6">
        <w:t>était ruiné</w:t>
      </w:r>
      <w:r w:rsidR="00C474C1">
        <w:t xml:space="preserve">, </w:t>
      </w:r>
      <w:r w:rsidR="00C52F4A" w:rsidRPr="00605EB6">
        <w:t>je ne sais trop comment</w:t>
      </w:r>
      <w:r w:rsidR="00C474C1">
        <w:t xml:space="preserve">, </w:t>
      </w:r>
      <w:r w:rsidR="00C52F4A" w:rsidRPr="00605EB6">
        <w:t>et mon père</w:t>
      </w:r>
      <w:r w:rsidR="00C474C1">
        <w:t xml:space="preserve">, </w:t>
      </w:r>
      <w:r w:rsidR="00C52F4A" w:rsidRPr="00605EB6">
        <w:t>le frère de Berthe</w:t>
      </w:r>
      <w:r w:rsidR="00C474C1">
        <w:t xml:space="preserve">, </w:t>
      </w:r>
      <w:r w:rsidR="00C52F4A" w:rsidRPr="00605EB6">
        <w:t>avait été forcé d</w:t>
      </w:r>
      <w:r w:rsidR="00C474C1">
        <w:t>’</w:t>
      </w:r>
      <w:r w:rsidR="00C52F4A" w:rsidRPr="00605EB6">
        <w:t>aller chercher fortune à l</w:t>
      </w:r>
      <w:r w:rsidR="00C474C1">
        <w:t>’</w:t>
      </w:r>
      <w:r w:rsidR="00C52F4A" w:rsidRPr="00605EB6">
        <w:t>étranger</w:t>
      </w:r>
      <w:r w:rsidR="00C474C1">
        <w:t xml:space="preserve">, </w:t>
      </w:r>
      <w:r w:rsidR="00C52F4A" w:rsidRPr="00605EB6">
        <w:t>en Hollande</w:t>
      </w:r>
      <w:r w:rsidR="00C474C1">
        <w:t xml:space="preserve">, </w:t>
      </w:r>
      <w:r w:rsidR="00C52F4A" w:rsidRPr="00605EB6">
        <w:t>où il se maria et où je suis né</w:t>
      </w:r>
      <w:r w:rsidR="00C474C1">
        <w:t>.</w:t>
      </w:r>
    </w:p>
    <w:p w14:paraId="54C37AC0" w14:textId="61CD9D8B" w:rsidR="00C474C1" w:rsidRDefault="00C474C1" w:rsidP="00C52F4A">
      <w:r>
        <w:t>» </w:t>
      </w:r>
      <w:r w:rsidR="00C52F4A" w:rsidRPr="00605EB6">
        <w:t>Je ne vous raconterai pas l</w:t>
      </w:r>
      <w:r>
        <w:t>’</w:t>
      </w:r>
      <w:r w:rsidR="00C52F4A" w:rsidRPr="00605EB6">
        <w:t>histoire de mon père</w:t>
      </w:r>
      <w:r>
        <w:t xml:space="preserve">. </w:t>
      </w:r>
      <w:r w:rsidR="00C52F4A" w:rsidRPr="00605EB6">
        <w:t>Deux fois il fit fortune et deux fois il perdit ce qu</w:t>
      </w:r>
      <w:r>
        <w:t>’</w:t>
      </w:r>
      <w:r w:rsidR="00C52F4A" w:rsidRPr="00605EB6">
        <w:t>il avait gagné</w:t>
      </w:r>
      <w:r>
        <w:t xml:space="preserve"> ; </w:t>
      </w:r>
      <w:r w:rsidR="00C52F4A" w:rsidRPr="00605EB6">
        <w:t>il mourut pauvre</w:t>
      </w:r>
      <w:r>
        <w:t xml:space="preserve">. </w:t>
      </w:r>
      <w:r w:rsidR="00C52F4A" w:rsidRPr="00605EB6">
        <w:t>J</w:t>
      </w:r>
      <w:r>
        <w:t>’</w:t>
      </w:r>
      <w:r w:rsidR="00C52F4A" w:rsidRPr="00605EB6">
        <w:t>avais alors vingt ans</w:t>
      </w:r>
      <w:r>
        <w:t xml:space="preserve">. </w:t>
      </w:r>
      <w:r w:rsidR="00C52F4A" w:rsidRPr="00605EB6">
        <w:t>J</w:t>
      </w:r>
      <w:r>
        <w:t>’</w:t>
      </w:r>
      <w:r w:rsidR="00C52F4A" w:rsidRPr="00605EB6">
        <w:t>étais en Malaisie</w:t>
      </w:r>
      <w:r>
        <w:t xml:space="preserve">, </w:t>
      </w:r>
      <w:r w:rsidR="00C52F4A" w:rsidRPr="00605EB6">
        <w:t>dans l</w:t>
      </w:r>
      <w:r>
        <w:t>’</w:t>
      </w:r>
      <w:r w:rsidR="00C52F4A" w:rsidRPr="00605EB6">
        <w:t>île de Java</w:t>
      </w:r>
      <w:r>
        <w:t xml:space="preserve">, </w:t>
      </w:r>
      <w:r w:rsidR="00C52F4A" w:rsidRPr="00605EB6">
        <w:t>commis aux écritures d</w:t>
      </w:r>
      <w:r>
        <w:t>’</w:t>
      </w:r>
      <w:r w:rsidR="00C52F4A" w:rsidRPr="00605EB6">
        <w:t>une importante maison de commerce</w:t>
      </w:r>
      <w:r>
        <w:t xml:space="preserve">, </w:t>
      </w:r>
      <w:r w:rsidR="00C52F4A" w:rsidRPr="00605EB6">
        <w:t>dont le siège était et est encore à Amsterdam</w:t>
      </w:r>
      <w:r>
        <w:t xml:space="preserve">. </w:t>
      </w:r>
      <w:r w:rsidR="00C52F4A" w:rsidRPr="00605EB6">
        <w:t>Mon père avait été marchand</w:t>
      </w:r>
      <w:r w:rsidR="004540F3">
        <w:t> ;</w:t>
      </w:r>
      <w:r>
        <w:t xml:space="preserve"> </w:t>
      </w:r>
      <w:r w:rsidR="00C52F4A" w:rsidRPr="00605EB6">
        <w:t>ma destinée était d</w:t>
      </w:r>
      <w:r>
        <w:t>’</w:t>
      </w:r>
      <w:r w:rsidR="00C52F4A" w:rsidRPr="00605EB6">
        <w:t>être marchand comme mon père</w:t>
      </w:r>
      <w:r>
        <w:t xml:space="preserve">. </w:t>
      </w:r>
      <w:r w:rsidR="00C52F4A" w:rsidRPr="00605EB6">
        <w:t>Je ne m</w:t>
      </w:r>
      <w:r>
        <w:t>’</w:t>
      </w:r>
      <w:r w:rsidR="00C52F4A" w:rsidRPr="00605EB6">
        <w:t>en plains pas</w:t>
      </w:r>
      <w:r>
        <w:t xml:space="preserve">. </w:t>
      </w:r>
      <w:r w:rsidR="00C52F4A" w:rsidRPr="00605EB6">
        <w:t>Depuis le grand bouleversement qui s</w:t>
      </w:r>
      <w:r>
        <w:t>’</w:t>
      </w:r>
      <w:r w:rsidR="00C52F4A" w:rsidRPr="00605EB6">
        <w:t>est fait en France</w:t>
      </w:r>
      <w:r>
        <w:t xml:space="preserve">, </w:t>
      </w:r>
      <w:r w:rsidR="00C52F4A" w:rsidRPr="00605EB6">
        <w:t>tout est bien changé dans les cinq parties du monde</w:t>
      </w:r>
      <w:r>
        <w:t>.</w:t>
      </w:r>
    </w:p>
    <w:p w14:paraId="0ECD1879" w14:textId="77777777" w:rsidR="00C474C1" w:rsidRDefault="00C474C1" w:rsidP="00C52F4A">
      <w:r>
        <w:t>» </w:t>
      </w:r>
      <w:r w:rsidR="00C52F4A" w:rsidRPr="00605EB6">
        <w:t>La découverte de la force et de la puissance de la vapeur est une chose merveilleuse</w:t>
      </w:r>
      <w:r>
        <w:t xml:space="preserve"> : ; </w:t>
      </w:r>
      <w:r w:rsidR="00C52F4A" w:rsidRPr="00605EB6">
        <w:t>avant qu</w:t>
      </w:r>
      <w:r>
        <w:t>’</w:t>
      </w:r>
      <w:r w:rsidR="00C52F4A" w:rsidRPr="00605EB6">
        <w:t>il soit longtemps</w:t>
      </w:r>
      <w:r>
        <w:t xml:space="preserve">, </w:t>
      </w:r>
      <w:r w:rsidR="00C52F4A" w:rsidRPr="00605EB6">
        <w:t>les continents seront sillonnés de chemins de fer</w:t>
      </w:r>
      <w:r>
        <w:t xml:space="preserve"> ; </w:t>
      </w:r>
      <w:r w:rsidR="00C52F4A" w:rsidRPr="00605EB6">
        <w:t xml:space="preserve">sur les </w:t>
      </w:r>
      <w:r w:rsidR="00C52F4A" w:rsidRPr="00605EB6">
        <w:lastRenderedPageBreak/>
        <w:t>mers</w:t>
      </w:r>
      <w:r>
        <w:t xml:space="preserve">, </w:t>
      </w:r>
      <w:r w:rsidR="00C52F4A" w:rsidRPr="00605EB6">
        <w:t>les navires</w:t>
      </w:r>
      <w:r>
        <w:t xml:space="preserve">, </w:t>
      </w:r>
      <w:r w:rsidR="00C52F4A" w:rsidRPr="00605EB6">
        <w:t>malgré bourrasques et tempêtes</w:t>
      </w:r>
      <w:r>
        <w:t xml:space="preserve">, </w:t>
      </w:r>
      <w:r w:rsidR="00C52F4A" w:rsidRPr="00605EB6">
        <w:t>passeront sans s</w:t>
      </w:r>
      <w:r>
        <w:t>’</w:t>
      </w:r>
      <w:r w:rsidR="00C52F4A" w:rsidRPr="00605EB6">
        <w:t>écarter de la ligne tracée pour eux et qu</w:t>
      </w:r>
      <w:r>
        <w:t>’</w:t>
      </w:r>
      <w:r w:rsidR="00C52F4A" w:rsidRPr="00605EB6">
        <w:t>ils doivent suivre</w:t>
      </w:r>
      <w:r>
        <w:t xml:space="preserve">. </w:t>
      </w:r>
      <w:r w:rsidR="00C52F4A" w:rsidRPr="00605EB6">
        <w:t>L</w:t>
      </w:r>
      <w:r>
        <w:t>’</w:t>
      </w:r>
      <w:r w:rsidR="00C52F4A" w:rsidRPr="00605EB6">
        <w:t>hélice</w:t>
      </w:r>
      <w:r>
        <w:t xml:space="preserve">, </w:t>
      </w:r>
      <w:r w:rsidR="00C52F4A" w:rsidRPr="00605EB6">
        <w:t>une autre merveille</w:t>
      </w:r>
      <w:r>
        <w:t xml:space="preserve">, </w:t>
      </w:r>
      <w:r w:rsidR="00C52F4A" w:rsidRPr="00605EB6">
        <w:t>aura remplacé les voiles</w:t>
      </w:r>
      <w:r>
        <w:t xml:space="preserve">. </w:t>
      </w:r>
      <w:r w:rsidR="00C52F4A" w:rsidRPr="00605EB6">
        <w:t>Toutes les distances seront rapprochées</w:t>
      </w:r>
      <w:r>
        <w:t xml:space="preserve">. </w:t>
      </w:r>
      <w:r w:rsidR="00C52F4A" w:rsidRPr="00605EB6">
        <w:t>Tous les mondes échangeront les produits de leur sol et de leur industrie</w:t>
      </w:r>
      <w:r>
        <w:t xml:space="preserve">. </w:t>
      </w:r>
      <w:r w:rsidR="00C52F4A" w:rsidRPr="00605EB6">
        <w:t>Aujourd</w:t>
      </w:r>
      <w:r>
        <w:t>’</w:t>
      </w:r>
      <w:r w:rsidR="00C52F4A" w:rsidRPr="00605EB6">
        <w:t>hui</w:t>
      </w:r>
      <w:r>
        <w:t xml:space="preserve">, </w:t>
      </w:r>
      <w:r w:rsidR="00C52F4A" w:rsidRPr="00605EB6">
        <w:t>ma cousine</w:t>
      </w:r>
      <w:r>
        <w:t xml:space="preserve">, </w:t>
      </w:r>
      <w:r w:rsidR="00C52F4A" w:rsidRPr="00605EB6">
        <w:t>l</w:t>
      </w:r>
      <w:r>
        <w:t>’</w:t>
      </w:r>
      <w:r w:rsidR="00C52F4A" w:rsidRPr="00605EB6">
        <w:t>avenir appartient au commerce et à l</w:t>
      </w:r>
      <w:r>
        <w:t>’</w:t>
      </w:r>
      <w:r w:rsidR="00C52F4A" w:rsidRPr="00605EB6">
        <w:t>industrie</w:t>
      </w:r>
      <w:r>
        <w:t>.</w:t>
      </w:r>
    </w:p>
    <w:p w14:paraId="7DD388C8" w14:textId="35967576" w:rsidR="00C474C1" w:rsidRDefault="00C474C1" w:rsidP="00C52F4A">
      <w:r>
        <w:t>» </w:t>
      </w:r>
      <w:r w:rsidR="00C52F4A" w:rsidRPr="00605EB6">
        <w:t>L</w:t>
      </w:r>
      <w:r>
        <w:t>’</w:t>
      </w:r>
      <w:r w:rsidR="00C52F4A" w:rsidRPr="00605EB6">
        <w:t>époque théocratique est loin de nous</w:t>
      </w:r>
      <w:r w:rsidR="004540F3">
        <w:t> ;</w:t>
      </w:r>
      <w:r>
        <w:t xml:space="preserve"> </w:t>
      </w:r>
      <w:r w:rsidR="00C52F4A" w:rsidRPr="00605EB6">
        <w:t>nous sortons de l</w:t>
      </w:r>
      <w:r>
        <w:t>’</w:t>
      </w:r>
      <w:r w:rsidR="00C52F4A" w:rsidRPr="00605EB6">
        <w:t>époque philosophique</w:t>
      </w:r>
      <w:r>
        <w:t xml:space="preserve">, : </w:t>
      </w:r>
      <w:r w:rsidR="00C52F4A" w:rsidRPr="00605EB6">
        <w:t>voici venir l</w:t>
      </w:r>
      <w:r>
        <w:t>’</w:t>
      </w:r>
      <w:r w:rsidR="00C52F4A" w:rsidRPr="00605EB6">
        <w:t>époque scientifique</w:t>
      </w:r>
      <w:r>
        <w:t xml:space="preserve">. </w:t>
      </w:r>
      <w:r w:rsidR="00C52F4A" w:rsidRPr="00605EB6">
        <w:t>La science est la source intarissable des découvertes et des inventions</w:t>
      </w:r>
      <w:r>
        <w:t xml:space="preserve"> ; </w:t>
      </w:r>
      <w:r w:rsidR="00C52F4A" w:rsidRPr="00605EB6">
        <w:t>elle est le phare vers lequel tous les yeux sont tournés</w:t>
      </w:r>
      <w:r>
        <w:t xml:space="preserve"> ; </w:t>
      </w:r>
      <w:r w:rsidR="00C52F4A" w:rsidRPr="00605EB6">
        <w:t>on ne peut même pas juger</w:t>
      </w:r>
      <w:r>
        <w:t xml:space="preserve">, </w:t>
      </w:r>
      <w:r w:rsidR="00C52F4A" w:rsidRPr="00605EB6">
        <w:t>par ce qu</w:t>
      </w:r>
      <w:r>
        <w:t>’</w:t>
      </w:r>
      <w:r w:rsidR="00C52F4A" w:rsidRPr="00605EB6">
        <w:t>elle a fait déjà</w:t>
      </w:r>
      <w:r>
        <w:t xml:space="preserve">, </w:t>
      </w:r>
      <w:r w:rsidR="00345DFE">
        <w:t xml:space="preserve">de </w:t>
      </w:r>
      <w:r w:rsidR="00C52F4A" w:rsidRPr="00605EB6">
        <w:t>ce qu</w:t>
      </w:r>
      <w:r>
        <w:t>’</w:t>
      </w:r>
      <w:r w:rsidR="00C52F4A" w:rsidRPr="00605EB6">
        <w:t>elle fera encore</w:t>
      </w:r>
      <w:r>
        <w:t xml:space="preserve"> ; </w:t>
      </w:r>
      <w:r w:rsidR="00C52F4A" w:rsidRPr="00605EB6">
        <w:t>elle nous conduit</w:t>
      </w:r>
      <w:r>
        <w:t xml:space="preserve">, </w:t>
      </w:r>
      <w:r w:rsidR="00C52F4A" w:rsidRPr="00605EB6">
        <w:t>elle nous pousse vers la réalisation de tous les progrès</w:t>
      </w:r>
      <w:r>
        <w:t>.</w:t>
      </w:r>
    </w:p>
    <w:p w14:paraId="48992F5C" w14:textId="6CB09BEE" w:rsidR="00C474C1" w:rsidRDefault="00C474C1" w:rsidP="00C52F4A">
      <w:r>
        <w:t>» </w:t>
      </w:r>
      <w:r w:rsidR="00C52F4A" w:rsidRPr="00605EB6">
        <w:t>Excusez-moi</w:t>
      </w:r>
      <w:r>
        <w:t xml:space="preserve">, </w:t>
      </w:r>
      <w:r w:rsidR="00C52F4A" w:rsidRPr="00605EB6">
        <w:t>ma cousine</w:t>
      </w:r>
      <w:r>
        <w:t xml:space="preserve">, </w:t>
      </w:r>
      <w:r w:rsidR="00C52F4A" w:rsidRPr="00605EB6">
        <w:t>je me suis éloigné de mon sujet</w:t>
      </w:r>
      <w:r>
        <w:t xml:space="preserve"> : </w:t>
      </w:r>
      <w:r w:rsidR="00C52F4A" w:rsidRPr="00605EB6">
        <w:t>j</w:t>
      </w:r>
      <w:r>
        <w:t>’</w:t>
      </w:r>
      <w:r w:rsidR="00C52F4A" w:rsidRPr="00605EB6">
        <w:t>y reviens</w:t>
      </w:r>
      <w:r>
        <w:t xml:space="preserve">. </w:t>
      </w:r>
      <w:r w:rsidR="00C52F4A" w:rsidRPr="00605EB6">
        <w:t>Je me suis marié à Batavia</w:t>
      </w:r>
      <w:r>
        <w:t xml:space="preserve">, </w:t>
      </w:r>
      <w:r w:rsidR="00C52F4A" w:rsidRPr="00605EB6">
        <w:t>à l</w:t>
      </w:r>
      <w:r>
        <w:t>’</w:t>
      </w:r>
      <w:r w:rsidR="00C52F4A" w:rsidRPr="00605EB6">
        <w:t>âge de trente-cinq ans</w:t>
      </w:r>
      <w:r>
        <w:t xml:space="preserve">, </w:t>
      </w:r>
      <w:r w:rsidR="00C52F4A" w:rsidRPr="00605EB6">
        <w:t>avec la fille unique d</w:t>
      </w:r>
      <w:r>
        <w:t>’</w:t>
      </w:r>
      <w:r w:rsidR="00C52F4A" w:rsidRPr="00605EB6">
        <w:t>un négociant dont je devins l</w:t>
      </w:r>
      <w:r>
        <w:t>’</w:t>
      </w:r>
      <w:r w:rsidR="00C52F4A" w:rsidRPr="00605EB6">
        <w:t>associé</w:t>
      </w:r>
      <w:r>
        <w:t xml:space="preserve">. </w:t>
      </w:r>
      <w:r w:rsidR="00C52F4A" w:rsidRPr="00605EB6">
        <w:t>J</w:t>
      </w:r>
      <w:r>
        <w:t>’</w:t>
      </w:r>
      <w:r w:rsidR="00C52F4A" w:rsidRPr="00605EB6">
        <w:t>ai eu deux enfants</w:t>
      </w:r>
      <w:r>
        <w:t xml:space="preserve">. </w:t>
      </w:r>
      <w:r w:rsidR="00C52F4A" w:rsidRPr="00605EB6">
        <w:t>Je les ai perdus</w:t>
      </w:r>
      <w:r w:rsidR="004540F3">
        <w:t> ;</w:t>
      </w:r>
      <w:r>
        <w:t xml:space="preserve"> </w:t>
      </w:r>
      <w:r w:rsidR="00C52F4A" w:rsidRPr="00605EB6">
        <w:t>ma femme est morte aussi</w:t>
      </w:r>
      <w:r>
        <w:t xml:space="preserve">. </w:t>
      </w:r>
      <w:r w:rsidR="00C52F4A" w:rsidRPr="00605EB6">
        <w:t>Je suis toujours dans les affaires</w:t>
      </w:r>
      <w:r>
        <w:t xml:space="preserve">. </w:t>
      </w:r>
      <w:r w:rsidR="00C52F4A" w:rsidRPr="00605EB6">
        <w:t>Cela me plaît</w:t>
      </w:r>
      <w:r>
        <w:t xml:space="preserve">. </w:t>
      </w:r>
      <w:r w:rsidR="00C52F4A" w:rsidRPr="00605EB6">
        <w:t>Je pourrais me retirer maintenant avec deux millions</w:t>
      </w:r>
      <w:r>
        <w:t xml:space="preserve">, </w:t>
      </w:r>
      <w:r w:rsidR="00C52F4A" w:rsidRPr="00605EB6">
        <w:t>peut-être davantage</w:t>
      </w:r>
      <w:r>
        <w:t xml:space="preserve"> : ; </w:t>
      </w:r>
      <w:r w:rsidR="00C52F4A" w:rsidRPr="00605EB6">
        <w:t>ce n</w:t>
      </w:r>
      <w:r>
        <w:t>’</w:t>
      </w:r>
      <w:r w:rsidR="00C52F4A" w:rsidRPr="00605EB6">
        <w:t>est pas une grande fortune</w:t>
      </w:r>
      <w:r>
        <w:t xml:space="preserve">, </w:t>
      </w:r>
      <w:r w:rsidR="00C52F4A" w:rsidRPr="00605EB6">
        <w:t>mais c</w:t>
      </w:r>
      <w:r>
        <w:t>’</w:t>
      </w:r>
      <w:r w:rsidR="00C52F4A" w:rsidRPr="00605EB6">
        <w:t>est quelque chose</w:t>
      </w:r>
      <w:r>
        <w:t xml:space="preserve">. </w:t>
      </w:r>
      <w:r w:rsidR="00C52F4A" w:rsidRPr="00605EB6">
        <w:t>Je ne me retire pas</w:t>
      </w:r>
      <w:r>
        <w:t xml:space="preserve"> ; </w:t>
      </w:r>
      <w:r w:rsidR="00C52F4A" w:rsidRPr="00605EB6">
        <w:t>je veux travailler encore</w:t>
      </w:r>
      <w:r>
        <w:t xml:space="preserve"> ; </w:t>
      </w:r>
      <w:r w:rsidR="00C52F4A" w:rsidRPr="00605EB6">
        <w:t>que voulez-vous</w:t>
      </w:r>
      <w:r>
        <w:t xml:space="preserve">, ? </w:t>
      </w:r>
      <w:r w:rsidR="00C52F4A" w:rsidRPr="00605EB6">
        <w:t>on a ses habitudes</w:t>
      </w:r>
      <w:r>
        <w:t>.</w:t>
      </w:r>
    </w:p>
    <w:p w14:paraId="1056A0DF" w14:textId="0E37F969" w:rsidR="00C474C1" w:rsidRDefault="00C474C1" w:rsidP="00C52F4A">
      <w:r>
        <w:t>» </w:t>
      </w:r>
      <w:r w:rsidR="00C52F4A" w:rsidRPr="00605EB6">
        <w:t>Les intérêts de ma maison m</w:t>
      </w:r>
      <w:r>
        <w:t>’</w:t>
      </w:r>
      <w:r w:rsidR="00C52F4A" w:rsidRPr="00605EB6">
        <w:t>ont appelé en Europe</w:t>
      </w:r>
      <w:r>
        <w:t xml:space="preserve">. </w:t>
      </w:r>
      <w:r w:rsidR="00C52F4A" w:rsidRPr="00605EB6">
        <w:t>J</w:t>
      </w:r>
      <w:r>
        <w:t>’</w:t>
      </w:r>
      <w:r w:rsidR="00C52F4A" w:rsidRPr="00605EB6">
        <w:t>aurais pu facilement</w:t>
      </w:r>
      <w:r>
        <w:t xml:space="preserve">, </w:t>
      </w:r>
      <w:r w:rsidR="00C52F4A" w:rsidRPr="00605EB6">
        <w:t>continua-t-il en souriant</w:t>
      </w:r>
      <w:r>
        <w:t xml:space="preserve">, </w:t>
      </w:r>
      <w:r w:rsidR="00C52F4A" w:rsidRPr="00605EB6">
        <w:t>me dispenser de traverser les mers</w:t>
      </w:r>
      <w:r w:rsidR="004540F3">
        <w:t> ;</w:t>
      </w:r>
      <w:r>
        <w:t xml:space="preserve"> </w:t>
      </w:r>
      <w:r w:rsidR="00C52F4A" w:rsidRPr="00605EB6">
        <w:t>mais j</w:t>
      </w:r>
      <w:r>
        <w:t>’</w:t>
      </w:r>
      <w:r w:rsidR="00C52F4A" w:rsidRPr="00605EB6">
        <w:t>étais désireux</w:t>
      </w:r>
      <w:r>
        <w:t xml:space="preserve">, </w:t>
      </w:r>
      <w:r w:rsidR="00C52F4A" w:rsidRPr="00605EB6">
        <w:t>depuis longtemps</w:t>
      </w:r>
      <w:r>
        <w:t xml:space="preserve">, </w:t>
      </w:r>
      <w:r w:rsidR="00C52F4A" w:rsidRPr="00605EB6">
        <w:t>de revoir la Hollande et de visiter la France pour la première fois</w:t>
      </w:r>
      <w:r>
        <w:t xml:space="preserve">. </w:t>
      </w:r>
      <w:r w:rsidR="00C52F4A" w:rsidRPr="00605EB6">
        <w:t>Je suis un étranger en ce pays</w:t>
      </w:r>
      <w:r>
        <w:t xml:space="preserve">, </w:t>
      </w:r>
      <w:r w:rsidR="00C52F4A" w:rsidRPr="00605EB6">
        <w:t>ma cousine</w:t>
      </w:r>
      <w:r>
        <w:t xml:space="preserve"> ; </w:t>
      </w:r>
      <w:r w:rsidR="00C52F4A" w:rsidRPr="00605EB6">
        <w:t>mais</w:t>
      </w:r>
      <w:r>
        <w:t xml:space="preserve">, </w:t>
      </w:r>
      <w:r w:rsidR="00C52F4A" w:rsidRPr="00605EB6">
        <w:t>bien que je sois né en Hollande</w:t>
      </w:r>
      <w:r>
        <w:t xml:space="preserve">, </w:t>
      </w:r>
      <w:r w:rsidR="00C52F4A" w:rsidRPr="00605EB6">
        <w:t>je sens que la France est ma vraie patrie</w:t>
      </w:r>
      <w:r>
        <w:t>.</w:t>
      </w:r>
    </w:p>
    <w:p w14:paraId="79A38829" w14:textId="77777777" w:rsidR="00C474C1" w:rsidRDefault="00C474C1" w:rsidP="00C52F4A">
      <w:r>
        <w:lastRenderedPageBreak/>
        <w:t>» </w:t>
      </w:r>
      <w:r w:rsidR="00C52F4A" w:rsidRPr="009D074A">
        <w:t>Je n</w:t>
      </w:r>
      <w:r>
        <w:t>’</w:t>
      </w:r>
      <w:r w:rsidR="00C52F4A" w:rsidRPr="009D074A">
        <w:t>ai pas voulu retourner en Océanie sans savoir si j</w:t>
      </w:r>
      <w:r>
        <w:t>’</w:t>
      </w:r>
      <w:r w:rsidR="00C52F4A" w:rsidRPr="009D074A">
        <w:t>avais encore des parents en France et</w:t>
      </w:r>
      <w:r>
        <w:t xml:space="preserve">, </w:t>
      </w:r>
      <w:r w:rsidR="00C52F4A" w:rsidRPr="009D074A">
        <w:t>dans ce cas</w:t>
      </w:r>
      <w:r>
        <w:t xml:space="preserve">, </w:t>
      </w:r>
      <w:r w:rsidR="00C52F4A" w:rsidRPr="009D074A">
        <w:t>sans les avoir vus</w:t>
      </w:r>
      <w:r>
        <w:t>.</w:t>
      </w:r>
    </w:p>
    <w:p w14:paraId="7A6E0B23" w14:textId="77777777" w:rsidR="00C474C1" w:rsidRDefault="00C474C1" w:rsidP="00C52F4A">
      <w:r>
        <w:t>» </w:t>
      </w:r>
      <w:r w:rsidR="00C52F4A" w:rsidRPr="00605EB6">
        <w:t>Je me suis informé</w:t>
      </w:r>
      <w:r>
        <w:t xml:space="preserve">, </w:t>
      </w:r>
      <w:r w:rsidR="00C52F4A" w:rsidRPr="00605EB6">
        <w:t>et</w:t>
      </w:r>
      <w:r>
        <w:t xml:space="preserve">, </w:t>
      </w:r>
      <w:r w:rsidR="00C52F4A" w:rsidRPr="00605EB6">
        <w:t>sans trop de peine</w:t>
      </w:r>
      <w:r>
        <w:t xml:space="preserve">, </w:t>
      </w:r>
      <w:r w:rsidR="00C52F4A" w:rsidRPr="00605EB6">
        <w:t>j</w:t>
      </w:r>
      <w:r>
        <w:t>’</w:t>
      </w:r>
      <w:r w:rsidR="00C52F4A" w:rsidRPr="00605EB6">
        <w:t>ai appris ce que je désirais savoir</w:t>
      </w:r>
      <w:r>
        <w:t>.</w:t>
      </w:r>
    </w:p>
    <w:p w14:paraId="394DD4E9" w14:textId="77777777" w:rsidR="00C474C1" w:rsidRDefault="00C52F4A" w:rsidP="00C52F4A">
      <w:r w:rsidRPr="00605EB6">
        <w:t>Il resta un moment silencieux et poursuivit</w:t>
      </w:r>
      <w:r w:rsidR="00C474C1">
        <w:t> :</w:t>
      </w:r>
    </w:p>
    <w:p w14:paraId="2FEF48B7" w14:textId="694FB001" w:rsidR="00C474C1" w:rsidRDefault="0094609C" w:rsidP="00C52F4A">
      <w:r>
        <w:t>— </w:t>
      </w:r>
      <w:r w:rsidR="00C52F4A" w:rsidRPr="00605EB6">
        <w:t>Ma cousine</w:t>
      </w:r>
      <w:r w:rsidR="00C474C1">
        <w:t xml:space="preserve">, </w:t>
      </w:r>
      <w:r w:rsidR="00C52F4A" w:rsidRPr="00605EB6">
        <w:t>vous êtes une noble femme et une bonne mère</w:t>
      </w:r>
      <w:r w:rsidR="00C474C1">
        <w:t xml:space="preserve"> ; </w:t>
      </w:r>
      <w:r w:rsidR="00C52F4A" w:rsidRPr="00605EB6">
        <w:t>vous devriez être heureuse</w:t>
      </w:r>
      <w:r w:rsidR="00C474C1">
        <w:t xml:space="preserve">, </w:t>
      </w:r>
      <w:r w:rsidR="00C52F4A" w:rsidRPr="00605EB6">
        <w:t>et vous ne l</w:t>
      </w:r>
      <w:r w:rsidR="00C474C1">
        <w:t>’</w:t>
      </w:r>
      <w:r w:rsidR="00C52F4A" w:rsidRPr="00605EB6">
        <w:t>êtes point</w:t>
      </w:r>
      <w:r w:rsidR="00C474C1">
        <w:t>.</w:t>
      </w:r>
    </w:p>
    <w:p w14:paraId="73BEED22" w14:textId="77777777" w:rsidR="00C474C1" w:rsidRDefault="00C52F4A" w:rsidP="00C52F4A">
      <w:r w:rsidRPr="00605EB6">
        <w:t>Cécile retint un soupir</w:t>
      </w:r>
      <w:r w:rsidR="00C474C1">
        <w:t xml:space="preserve">, </w:t>
      </w:r>
      <w:r w:rsidRPr="00605EB6">
        <w:t>rougit et baissa les yeux</w:t>
      </w:r>
      <w:r w:rsidR="00C474C1">
        <w:t>.</w:t>
      </w:r>
    </w:p>
    <w:p w14:paraId="490367E2" w14:textId="77777777" w:rsidR="00C474C1" w:rsidRDefault="00C52F4A" w:rsidP="00C52F4A">
      <w:r w:rsidRPr="00605EB6">
        <w:t>Philippe de Villiers continua</w:t>
      </w:r>
      <w:r w:rsidR="00C474C1">
        <w:t> :</w:t>
      </w:r>
    </w:p>
    <w:p w14:paraId="1CB0AAB4" w14:textId="733B7C97" w:rsidR="00C474C1" w:rsidRDefault="0094609C" w:rsidP="00C52F4A">
      <w:r>
        <w:t>— </w:t>
      </w:r>
      <w:r w:rsidR="00C52F4A" w:rsidRPr="00605EB6">
        <w:t>Pardonnez-moi de vous parler ainsi</w:t>
      </w:r>
      <w:r w:rsidR="00C474C1">
        <w:t xml:space="preserve">, </w:t>
      </w:r>
      <w:r w:rsidR="00C52F4A" w:rsidRPr="00605EB6">
        <w:t>avec une franchise un peu brutale peut-être</w:t>
      </w:r>
      <w:r w:rsidR="00C474C1">
        <w:t xml:space="preserve"> ; </w:t>
      </w:r>
      <w:r w:rsidR="00C52F4A" w:rsidRPr="00605EB6">
        <w:t>je n</w:t>
      </w:r>
      <w:r w:rsidR="00C474C1">
        <w:t>’</w:t>
      </w:r>
      <w:r w:rsidR="00C52F4A" w:rsidRPr="00605EB6">
        <w:t>ai jamais appris l</w:t>
      </w:r>
      <w:r w:rsidR="00C474C1">
        <w:t>’</w:t>
      </w:r>
      <w:r w:rsidR="00C52F4A" w:rsidRPr="00605EB6">
        <w:t>art de dissimuler</w:t>
      </w:r>
      <w:r w:rsidR="00C474C1">
        <w:t xml:space="preserve">, </w:t>
      </w:r>
      <w:r w:rsidR="00C52F4A" w:rsidRPr="00605EB6">
        <w:t>de ne pas dire</w:t>
      </w:r>
      <w:r w:rsidR="00C474C1">
        <w:t xml:space="preserve">, </w:t>
      </w:r>
      <w:r w:rsidR="00C52F4A" w:rsidRPr="00605EB6">
        <w:t>comme je le sens</w:t>
      </w:r>
      <w:r w:rsidR="00C474C1">
        <w:t xml:space="preserve">, </w:t>
      </w:r>
      <w:r w:rsidR="00C52F4A" w:rsidRPr="00605EB6">
        <w:t>ce que je pense</w:t>
      </w:r>
      <w:r w:rsidR="00C474C1">
        <w:t xml:space="preserve">. </w:t>
      </w:r>
      <w:r w:rsidR="00C52F4A" w:rsidRPr="00605EB6">
        <w:t>Je sais ce qu</w:t>
      </w:r>
      <w:r w:rsidR="00C474C1">
        <w:t>’</w:t>
      </w:r>
      <w:r w:rsidR="00C52F4A" w:rsidRPr="00605EB6">
        <w:t xml:space="preserve">est et ce que vaut </w:t>
      </w:r>
      <w:r w:rsidR="00C474C1">
        <w:t>M. </w:t>
      </w:r>
      <w:r w:rsidR="00C52F4A" w:rsidRPr="00605EB6">
        <w:t>le baron de Simaise</w:t>
      </w:r>
      <w:r w:rsidR="00C474C1">
        <w:t xml:space="preserve">. </w:t>
      </w:r>
      <w:r w:rsidR="00C52F4A" w:rsidRPr="00605EB6">
        <w:t>Je me suis présenté chez vous avec la certitude de ne pas rencontrer votre mari</w:t>
      </w:r>
      <w:r w:rsidR="004540F3">
        <w:t> ;</w:t>
      </w:r>
      <w:r w:rsidR="00C474C1">
        <w:t xml:space="preserve"> </w:t>
      </w:r>
      <w:r w:rsidR="00C52F4A" w:rsidRPr="00605EB6">
        <w:t>car je ne tiens nullement à faire sa connaissance</w:t>
      </w:r>
      <w:r w:rsidR="00C474C1">
        <w:t>.</w:t>
      </w:r>
    </w:p>
    <w:p w14:paraId="2A002229" w14:textId="77777777" w:rsidR="00C474C1" w:rsidRDefault="00C474C1" w:rsidP="00C52F4A">
      <w:r>
        <w:t>» </w:t>
      </w:r>
      <w:r w:rsidR="00C52F4A" w:rsidRPr="00957D3E">
        <w:t>Ceci dit</w:t>
      </w:r>
      <w:r>
        <w:t xml:space="preserve">, </w:t>
      </w:r>
      <w:r w:rsidR="00C52F4A" w:rsidRPr="00957D3E">
        <w:t>parlons de vous</w:t>
      </w:r>
      <w:r>
        <w:t xml:space="preserve">, </w:t>
      </w:r>
      <w:r w:rsidR="00C52F4A" w:rsidRPr="00957D3E">
        <w:t>ma cousine</w:t>
      </w:r>
      <w:r>
        <w:t xml:space="preserve">. </w:t>
      </w:r>
      <w:r w:rsidR="00C52F4A" w:rsidRPr="00957D3E">
        <w:t>Vous avez deux enfants</w:t>
      </w:r>
      <w:r>
        <w:t xml:space="preserve">, </w:t>
      </w:r>
      <w:r w:rsidR="00C52F4A" w:rsidRPr="00957D3E">
        <w:t>deux fils</w:t>
      </w:r>
      <w:r>
        <w:t xml:space="preserve"> ; </w:t>
      </w:r>
      <w:r w:rsidR="00C52F4A" w:rsidRPr="00957D3E">
        <w:t>l</w:t>
      </w:r>
      <w:r>
        <w:t>’</w:t>
      </w:r>
      <w:r w:rsidR="00C52F4A" w:rsidRPr="00957D3E">
        <w:t>un est encore un enfant</w:t>
      </w:r>
      <w:r>
        <w:t xml:space="preserve">, </w:t>
      </w:r>
      <w:r w:rsidR="00C52F4A" w:rsidRPr="00957D3E">
        <w:t>l</w:t>
      </w:r>
      <w:r>
        <w:t>’</w:t>
      </w:r>
      <w:r w:rsidR="00C52F4A" w:rsidRPr="00957D3E">
        <w:t>autre est déjà grand et sera bientôt un homme</w:t>
      </w:r>
      <w:r>
        <w:t xml:space="preserve"> ; </w:t>
      </w:r>
      <w:r w:rsidR="00C52F4A" w:rsidRPr="00957D3E">
        <w:t>c</w:t>
      </w:r>
      <w:r>
        <w:t>’</w:t>
      </w:r>
      <w:r w:rsidR="00C52F4A" w:rsidRPr="00957D3E">
        <w:t>est à celui-ci</w:t>
      </w:r>
      <w:r>
        <w:t xml:space="preserve">, </w:t>
      </w:r>
      <w:r w:rsidR="00C52F4A" w:rsidRPr="00957D3E">
        <w:t>au petit-fils de Berthe</w:t>
      </w:r>
      <w:r w:rsidR="00C52F4A" w:rsidRPr="00605EB6">
        <w:t xml:space="preserve"> de Villiers</w:t>
      </w:r>
      <w:r>
        <w:t xml:space="preserve">, </w:t>
      </w:r>
      <w:r w:rsidR="00C52F4A" w:rsidRPr="00605EB6">
        <w:t>que je m</w:t>
      </w:r>
      <w:r>
        <w:t>’</w:t>
      </w:r>
      <w:r w:rsidR="00C52F4A" w:rsidRPr="00605EB6">
        <w:t>intéresse</w:t>
      </w:r>
      <w:r>
        <w:t xml:space="preserve">. </w:t>
      </w:r>
      <w:r w:rsidR="00C52F4A" w:rsidRPr="00605EB6">
        <w:t>Il est charmant</w:t>
      </w:r>
      <w:r>
        <w:t xml:space="preserve">, </w:t>
      </w:r>
      <w:r w:rsidR="00C52F4A" w:rsidRPr="00605EB6">
        <w:t>le jeune marquis de Chamarande</w:t>
      </w:r>
      <w:r>
        <w:t>.</w:t>
      </w:r>
    </w:p>
    <w:p w14:paraId="33C9F80A" w14:textId="6E287864" w:rsidR="00C474C1" w:rsidRDefault="0094609C" w:rsidP="00C52F4A">
      <w:r>
        <w:t>— </w:t>
      </w:r>
      <w:r w:rsidR="00C52F4A" w:rsidRPr="00605EB6">
        <w:t>Oh</w:t>
      </w:r>
      <w:r w:rsidR="00C474C1">
        <w:t xml:space="preserve"> ! </w:t>
      </w:r>
      <w:r w:rsidR="00C52F4A" w:rsidRPr="00605EB6">
        <w:t>oui</w:t>
      </w:r>
      <w:r w:rsidR="00C474C1">
        <w:t xml:space="preserve">, </w:t>
      </w:r>
      <w:r w:rsidR="00C52F4A" w:rsidRPr="00605EB6">
        <w:t>dit vivement Cécile</w:t>
      </w:r>
      <w:r w:rsidR="00C474C1">
        <w:t xml:space="preserve">, </w:t>
      </w:r>
      <w:r w:rsidR="00C52F4A" w:rsidRPr="00605EB6">
        <w:t>et quand vous le verrez</w:t>
      </w:r>
      <w:r w:rsidR="00C474C1">
        <w:t>…</w:t>
      </w:r>
    </w:p>
    <w:p w14:paraId="5C87D407" w14:textId="02655355" w:rsidR="00C474C1" w:rsidRDefault="0094609C" w:rsidP="00C52F4A">
      <w:r>
        <w:t>— </w:t>
      </w:r>
      <w:r w:rsidR="00C52F4A" w:rsidRPr="00605EB6">
        <w:t>Je l</w:t>
      </w:r>
      <w:r w:rsidR="00C474C1">
        <w:t>’</w:t>
      </w:r>
      <w:r w:rsidR="00C52F4A" w:rsidRPr="00605EB6">
        <w:t>ai vu</w:t>
      </w:r>
      <w:r w:rsidR="00C474C1">
        <w:t xml:space="preserve">, </w:t>
      </w:r>
      <w:r w:rsidR="00C52F4A" w:rsidRPr="00605EB6">
        <w:t>ma cousine</w:t>
      </w:r>
      <w:r w:rsidR="00C474C1">
        <w:t>.</w:t>
      </w:r>
    </w:p>
    <w:p w14:paraId="1A0AFC8D" w14:textId="56127823" w:rsidR="00C474C1" w:rsidRDefault="0094609C" w:rsidP="00C52F4A">
      <w:r>
        <w:t>— </w:t>
      </w:r>
      <w:r w:rsidR="00C52F4A" w:rsidRPr="00605EB6">
        <w:t>Vous avez vu Paul</w:t>
      </w:r>
      <w:r w:rsidR="00C474C1">
        <w:t> ?</w:t>
      </w:r>
    </w:p>
    <w:p w14:paraId="10E5AA10" w14:textId="62A4077B" w:rsidR="00C474C1" w:rsidRDefault="0094609C" w:rsidP="00C52F4A">
      <w:r>
        <w:t>— </w:t>
      </w:r>
      <w:r w:rsidR="00C52F4A" w:rsidRPr="00605EB6">
        <w:t>Oui</w:t>
      </w:r>
      <w:r w:rsidR="00C474C1">
        <w:t>.</w:t>
      </w:r>
    </w:p>
    <w:p w14:paraId="554F80DD" w14:textId="626427D8" w:rsidR="00C474C1" w:rsidRDefault="0094609C" w:rsidP="00C52F4A">
      <w:r>
        <w:lastRenderedPageBreak/>
        <w:t>— </w:t>
      </w:r>
      <w:r w:rsidR="00C52F4A" w:rsidRPr="00605EB6">
        <w:t>Où donc</w:t>
      </w:r>
      <w:r w:rsidR="00C474C1">
        <w:t> ?</w:t>
      </w:r>
    </w:p>
    <w:p w14:paraId="7EA7C571" w14:textId="0011E806" w:rsidR="00C474C1" w:rsidRDefault="0094609C" w:rsidP="00C52F4A">
      <w:r>
        <w:t>— </w:t>
      </w:r>
      <w:r w:rsidR="00C52F4A" w:rsidRPr="00605EB6">
        <w:t>À sa pension</w:t>
      </w:r>
      <w:r w:rsidR="00C474C1">
        <w:t xml:space="preserve">. </w:t>
      </w:r>
      <w:r w:rsidR="00C52F4A" w:rsidRPr="00605EB6">
        <w:t>Ne le trouvez pas mauvais</w:t>
      </w:r>
      <w:r w:rsidR="00C474C1">
        <w:t xml:space="preserve">, </w:t>
      </w:r>
      <w:r w:rsidR="00C52F4A" w:rsidRPr="00605EB6">
        <w:t>ma cousine</w:t>
      </w:r>
      <w:r w:rsidR="00C474C1">
        <w:t xml:space="preserve">, </w:t>
      </w:r>
      <w:r w:rsidR="00C52F4A" w:rsidRPr="00605EB6">
        <w:t>c</w:t>
      </w:r>
      <w:r w:rsidR="00C474C1">
        <w:t>’</w:t>
      </w:r>
      <w:r w:rsidR="00C52F4A" w:rsidRPr="00605EB6">
        <w:t>est à Paul de Chamarande que j</w:t>
      </w:r>
      <w:r w:rsidR="00C474C1">
        <w:t>’</w:t>
      </w:r>
      <w:r w:rsidR="00C52F4A" w:rsidRPr="00605EB6">
        <w:t>ai cru devoir faire ma première visite</w:t>
      </w:r>
      <w:r w:rsidR="00C474C1">
        <w:t xml:space="preserve">. </w:t>
      </w:r>
      <w:r w:rsidR="00C52F4A" w:rsidRPr="00605EB6">
        <w:t>Il ignore que je suis son parent</w:t>
      </w:r>
      <w:r w:rsidR="00C474C1">
        <w:t xml:space="preserve"> ; </w:t>
      </w:r>
      <w:r w:rsidR="00C52F4A" w:rsidRPr="00605EB6">
        <w:t>je lui ai dit seulement que j</w:t>
      </w:r>
      <w:r w:rsidR="00C474C1">
        <w:t>’</w:t>
      </w:r>
      <w:r w:rsidR="00C52F4A" w:rsidRPr="00605EB6">
        <w:t>étais un ami de sa mère</w:t>
      </w:r>
      <w:r w:rsidR="00C474C1">
        <w:t>.</w:t>
      </w:r>
    </w:p>
    <w:p w14:paraId="30FF7F53" w14:textId="77777777" w:rsidR="00C474C1" w:rsidRDefault="00C474C1" w:rsidP="00C52F4A">
      <w:r>
        <w:t>» </w:t>
      </w:r>
      <w:r w:rsidR="00C52F4A" w:rsidRPr="00605EB6">
        <w:t>Nous avons causé pendant plus de deux heures et</w:t>
      </w:r>
      <w:r>
        <w:t xml:space="preserve">, </w:t>
      </w:r>
      <w:r w:rsidR="00C52F4A" w:rsidRPr="00605EB6">
        <w:t>sans s</w:t>
      </w:r>
      <w:r>
        <w:t>’</w:t>
      </w:r>
      <w:r w:rsidR="00C52F4A" w:rsidRPr="00605EB6">
        <w:t>en douter</w:t>
      </w:r>
      <w:r>
        <w:t xml:space="preserve">, </w:t>
      </w:r>
      <w:r w:rsidR="00C52F4A" w:rsidRPr="00605EB6">
        <w:t>le cher enfant m</w:t>
      </w:r>
      <w:r>
        <w:t>’</w:t>
      </w:r>
      <w:r w:rsidR="00C52F4A" w:rsidRPr="00605EB6">
        <w:t>a donné certains renseignements qui me manquaient</w:t>
      </w:r>
      <w:r>
        <w:t xml:space="preserve">. </w:t>
      </w:r>
      <w:r w:rsidR="00C52F4A" w:rsidRPr="00605EB6">
        <w:t>Voulez-vous savoir quelle impression votre fils a faite sur moi</w:t>
      </w:r>
      <w:r>
        <w:t xml:space="preserve">, </w:t>
      </w:r>
      <w:r w:rsidR="00C52F4A" w:rsidRPr="00605EB6">
        <w:t>ma cousine</w:t>
      </w:r>
      <w:r>
        <w:t> ?</w:t>
      </w:r>
    </w:p>
    <w:p w14:paraId="0DB8C7E8" w14:textId="2838213C" w:rsidR="00C474C1" w:rsidRDefault="00C474C1" w:rsidP="00C52F4A">
      <w:r>
        <w:t>» </w:t>
      </w:r>
      <w:r w:rsidR="00C52F4A" w:rsidRPr="00605EB6">
        <w:t>Eh bien</w:t>
      </w:r>
      <w:r>
        <w:t xml:space="preserve">, </w:t>
      </w:r>
      <w:r w:rsidR="00C52F4A" w:rsidRPr="00605EB6">
        <w:t>il m</w:t>
      </w:r>
      <w:r>
        <w:t>’</w:t>
      </w:r>
      <w:r w:rsidR="00C52F4A" w:rsidRPr="00605EB6">
        <w:t>a mis dans le ravissement</w:t>
      </w:r>
      <w:r>
        <w:t xml:space="preserve">. </w:t>
      </w:r>
      <w:r w:rsidR="00C52F4A" w:rsidRPr="00605EB6">
        <w:t>Paul est très sérieux pour son âge</w:t>
      </w:r>
      <w:r>
        <w:t xml:space="preserve"> ; </w:t>
      </w:r>
      <w:r w:rsidR="00C52F4A" w:rsidRPr="00605EB6">
        <w:t>il a le jugement sain</w:t>
      </w:r>
      <w:r>
        <w:t xml:space="preserve">, </w:t>
      </w:r>
      <w:r w:rsidR="00C52F4A" w:rsidRPr="00605EB6">
        <w:t>l</w:t>
      </w:r>
      <w:r>
        <w:t>’</w:t>
      </w:r>
      <w:r w:rsidR="00C52F4A" w:rsidRPr="00605EB6">
        <w:t>esprit pénétrant</w:t>
      </w:r>
      <w:r>
        <w:t xml:space="preserve">, </w:t>
      </w:r>
      <w:r w:rsidR="00C52F4A" w:rsidRPr="00605EB6">
        <w:t>la pensée profonde</w:t>
      </w:r>
      <w:r>
        <w:t xml:space="preserve"> : ; </w:t>
      </w:r>
      <w:r w:rsidR="00C52F4A" w:rsidRPr="00605EB6">
        <w:t>il pense</w:t>
      </w:r>
      <w:r>
        <w:t xml:space="preserve">, </w:t>
      </w:r>
      <w:r w:rsidR="00C52F4A" w:rsidRPr="00605EB6">
        <w:t>réfléchit et raisonne déjà comme un homme fait</w:t>
      </w:r>
      <w:r>
        <w:t xml:space="preserve">. </w:t>
      </w:r>
      <w:r w:rsidR="00C52F4A" w:rsidRPr="00605EB6">
        <w:t>Apprenez</w:t>
      </w:r>
      <w:r>
        <w:t xml:space="preserve">, </w:t>
      </w:r>
      <w:r w:rsidR="00C52F4A" w:rsidRPr="00605EB6">
        <w:t>ma cousine</w:t>
      </w:r>
      <w:r>
        <w:t xml:space="preserve">, </w:t>
      </w:r>
      <w:r w:rsidR="00C52F4A" w:rsidRPr="00605EB6">
        <w:t>qu</w:t>
      </w:r>
      <w:r>
        <w:t>’</w:t>
      </w:r>
      <w:r w:rsidR="00C52F4A" w:rsidRPr="00605EB6">
        <w:t>en moins d</w:t>
      </w:r>
      <w:r>
        <w:t>’</w:t>
      </w:r>
      <w:r w:rsidR="00C52F4A" w:rsidRPr="00605EB6">
        <w:t>une demi-heure Paul a fait ma conquête</w:t>
      </w:r>
      <w:r>
        <w:t xml:space="preserve"> ; </w:t>
      </w:r>
      <w:r w:rsidR="00C52F4A" w:rsidRPr="00605EB6">
        <w:t>en vérité</w:t>
      </w:r>
      <w:r>
        <w:t xml:space="preserve">, </w:t>
      </w:r>
      <w:r w:rsidR="00C52F4A" w:rsidRPr="00605EB6">
        <w:t>c</w:t>
      </w:r>
      <w:r>
        <w:t>’</w:t>
      </w:r>
      <w:r w:rsidR="00C52F4A" w:rsidRPr="00605EB6">
        <w:t>est un charmeur</w:t>
      </w:r>
      <w:r>
        <w:t xml:space="preserve"> ! </w:t>
      </w:r>
      <w:r w:rsidR="00C52F4A" w:rsidRPr="00605EB6">
        <w:t>Ce n</w:t>
      </w:r>
      <w:r>
        <w:t>’</w:t>
      </w:r>
      <w:r w:rsidR="00C52F4A" w:rsidRPr="00605EB6">
        <w:t>est pas une affection ordinaire qu</w:t>
      </w:r>
      <w:r>
        <w:t>’</w:t>
      </w:r>
      <w:r w:rsidR="00C52F4A" w:rsidRPr="00605EB6">
        <w:t>il a pour vous</w:t>
      </w:r>
      <w:r>
        <w:t xml:space="preserve">, </w:t>
      </w:r>
      <w:r w:rsidR="00C52F4A" w:rsidRPr="00605EB6">
        <w:t>non</w:t>
      </w:r>
      <w:r>
        <w:t xml:space="preserve">, </w:t>
      </w:r>
      <w:r w:rsidR="00C52F4A" w:rsidRPr="00605EB6">
        <w:t>c</w:t>
      </w:r>
      <w:r>
        <w:t>’</w:t>
      </w:r>
      <w:r w:rsidR="00C52F4A" w:rsidRPr="00605EB6">
        <w:t>est de l</w:t>
      </w:r>
      <w:r>
        <w:t>’</w:t>
      </w:r>
      <w:r w:rsidR="00C52F4A" w:rsidRPr="00605EB6">
        <w:t>adoration</w:t>
      </w:r>
      <w:r>
        <w:t xml:space="preserve"> ; </w:t>
      </w:r>
      <w:r w:rsidR="00C52F4A" w:rsidRPr="00605EB6">
        <w:t>il aime beaucoup aussi son petit frère</w:t>
      </w:r>
      <w:r>
        <w:t xml:space="preserve"> ; </w:t>
      </w:r>
      <w:r w:rsidR="00C52F4A" w:rsidRPr="00605EB6">
        <w:t xml:space="preserve">quant à </w:t>
      </w:r>
      <w:r>
        <w:t>M. de </w:t>
      </w:r>
      <w:r w:rsidR="00C52F4A" w:rsidRPr="00605EB6">
        <w:t>Simaise</w:t>
      </w:r>
      <w:r>
        <w:t>…</w:t>
      </w:r>
    </w:p>
    <w:p w14:paraId="328FACF3" w14:textId="5234FAEE" w:rsidR="00C474C1" w:rsidRDefault="0094609C" w:rsidP="00C52F4A">
      <w:r>
        <w:t>— </w:t>
      </w:r>
      <w:r w:rsidR="00C52F4A" w:rsidRPr="00605EB6">
        <w:t>Oh</w:t>
      </w:r>
      <w:r w:rsidR="00C474C1">
        <w:t xml:space="preserve"> ! </w:t>
      </w:r>
      <w:r w:rsidR="00C52F4A" w:rsidRPr="00605EB6">
        <w:t>monsieur</w:t>
      </w:r>
      <w:r w:rsidR="00C474C1">
        <w:t xml:space="preserve">, </w:t>
      </w:r>
      <w:r w:rsidR="00C52F4A" w:rsidRPr="00605EB6">
        <w:t>monsieur</w:t>
      </w:r>
      <w:r w:rsidR="00C474C1">
        <w:t xml:space="preserve"> ! </w:t>
      </w:r>
      <w:r w:rsidR="00C52F4A" w:rsidRPr="00605EB6">
        <w:t>interrompit Cécile d</w:t>
      </w:r>
      <w:r w:rsidR="00C474C1">
        <w:t>’</w:t>
      </w:r>
      <w:r w:rsidR="00C52F4A" w:rsidRPr="00605EB6">
        <w:t>une voix suppliante</w:t>
      </w:r>
      <w:r w:rsidR="00C474C1">
        <w:t>.</w:t>
      </w:r>
    </w:p>
    <w:p w14:paraId="6321445B" w14:textId="5BBFED8F" w:rsidR="00C474C1" w:rsidRDefault="0094609C" w:rsidP="00C52F4A">
      <w:r>
        <w:t>— </w:t>
      </w:r>
      <w:r w:rsidR="00C52F4A" w:rsidRPr="00605EB6">
        <w:t>Je comprends</w:t>
      </w:r>
      <w:r w:rsidR="00C474C1">
        <w:t xml:space="preserve"> ; </w:t>
      </w:r>
      <w:r w:rsidR="00C52F4A" w:rsidRPr="00605EB6">
        <w:t>mais vous ne pouvez faire qu</w:t>
      </w:r>
      <w:r w:rsidR="00C474C1">
        <w:t>’</w:t>
      </w:r>
      <w:r w:rsidR="00C52F4A" w:rsidRPr="00605EB6">
        <w:t>il en soit autrement</w:t>
      </w:r>
      <w:r w:rsidR="00C474C1">
        <w:t xml:space="preserve">. </w:t>
      </w:r>
      <w:r w:rsidR="00C52F4A" w:rsidRPr="00605EB6">
        <w:t>Paul sait que vous souffrez</w:t>
      </w:r>
      <w:r w:rsidR="00C474C1">
        <w:t xml:space="preserve">, </w:t>
      </w:r>
      <w:r w:rsidR="00C52F4A" w:rsidRPr="00605EB6">
        <w:t>et il a deviné les causes de vos souffrances</w:t>
      </w:r>
      <w:r w:rsidR="00C474C1">
        <w:t>.</w:t>
      </w:r>
    </w:p>
    <w:p w14:paraId="04F87D2B" w14:textId="77777777" w:rsidR="00C474C1" w:rsidRDefault="00C474C1" w:rsidP="00C52F4A">
      <w:r>
        <w:t>» </w:t>
      </w:r>
      <w:r w:rsidR="00C52F4A" w:rsidRPr="00605EB6">
        <w:t>Vous ne pouvez exiger de votre fils qu</w:t>
      </w:r>
      <w:r>
        <w:t>’</w:t>
      </w:r>
      <w:r w:rsidR="00C52F4A" w:rsidRPr="00605EB6">
        <w:t>il ait de l</w:t>
      </w:r>
      <w:r>
        <w:t>’</w:t>
      </w:r>
      <w:r w:rsidR="00C52F4A" w:rsidRPr="00605EB6">
        <w:t>affection pour l</w:t>
      </w:r>
      <w:r>
        <w:t>’</w:t>
      </w:r>
      <w:r w:rsidR="00C52F4A" w:rsidRPr="00605EB6">
        <w:t>homme qui rend sa mère malheureuse et qui ne lui a jamais témoigné</w:t>
      </w:r>
      <w:r>
        <w:t xml:space="preserve">, </w:t>
      </w:r>
      <w:r w:rsidR="00C52F4A" w:rsidRPr="00605EB6">
        <w:t>à lui</w:t>
      </w:r>
      <w:r>
        <w:t xml:space="preserve">, </w:t>
      </w:r>
      <w:r w:rsidR="00C52F4A" w:rsidRPr="00605EB6">
        <w:t>autre chose que de la haine</w:t>
      </w:r>
      <w:r>
        <w:t>.</w:t>
      </w:r>
    </w:p>
    <w:p w14:paraId="650BDC17" w14:textId="77777777" w:rsidR="00C474C1" w:rsidRDefault="00C52F4A" w:rsidP="00C52F4A">
      <w:r w:rsidRPr="00605EB6">
        <w:t>La baronne ne put retenir ses larmes et elle cacha sa figure dans ses mains</w:t>
      </w:r>
      <w:r w:rsidR="00C474C1">
        <w:t>.</w:t>
      </w:r>
    </w:p>
    <w:p w14:paraId="1B1CD8A2" w14:textId="1EE0D3E1" w:rsidR="00C474C1" w:rsidRDefault="0094609C" w:rsidP="00C52F4A">
      <w:r>
        <w:t>— </w:t>
      </w:r>
      <w:r w:rsidR="00C52F4A" w:rsidRPr="00605EB6">
        <w:t>Ma cousine</w:t>
      </w:r>
      <w:r w:rsidR="00C474C1">
        <w:t xml:space="preserve">, </w:t>
      </w:r>
      <w:r w:rsidR="00C52F4A" w:rsidRPr="00605EB6">
        <w:t>ma chère cousine</w:t>
      </w:r>
      <w:r w:rsidR="00C474C1">
        <w:t xml:space="preserve">, </w:t>
      </w:r>
      <w:r w:rsidR="00C52F4A" w:rsidRPr="00605EB6">
        <w:t>pourquoi pleurez-vous</w:t>
      </w:r>
      <w:r w:rsidR="00C474C1">
        <w:t> ?</w:t>
      </w:r>
    </w:p>
    <w:p w14:paraId="363CBE96" w14:textId="0A92E671" w:rsidR="00C474C1" w:rsidRDefault="0094609C" w:rsidP="00C52F4A">
      <w:r>
        <w:lastRenderedPageBreak/>
        <w:t>— </w:t>
      </w:r>
      <w:r w:rsidR="00C52F4A" w:rsidRPr="00605EB6">
        <w:t>Avez-vous besoin de me le demander</w:t>
      </w:r>
      <w:r w:rsidR="00C474C1">
        <w:t xml:space="preserve">, </w:t>
      </w:r>
      <w:r w:rsidR="00C52F4A" w:rsidRPr="00605EB6">
        <w:t>puisque vous savez tout</w:t>
      </w:r>
      <w:r w:rsidR="00C474C1">
        <w:t> ?</w:t>
      </w:r>
    </w:p>
    <w:p w14:paraId="66191824" w14:textId="373B46E5" w:rsidR="00C474C1" w:rsidRDefault="0094609C" w:rsidP="00C52F4A">
      <w:r>
        <w:t>— </w:t>
      </w:r>
      <w:r w:rsidR="00C52F4A" w:rsidRPr="00605EB6">
        <w:t>Peut-être avez-vous encore quelque chose à m</w:t>
      </w:r>
      <w:r w:rsidR="00C474C1">
        <w:t>’</w:t>
      </w:r>
      <w:r w:rsidR="00C52F4A" w:rsidRPr="00605EB6">
        <w:t>apprendre</w:t>
      </w:r>
      <w:r w:rsidR="00C474C1">
        <w:t xml:space="preserve">. </w:t>
      </w:r>
      <w:r w:rsidR="00C52F4A" w:rsidRPr="00605EB6">
        <w:t>Mais le moment est venu de vous dire pourquoi je suis venu vous trouver</w:t>
      </w:r>
      <w:r w:rsidR="00C474C1">
        <w:t xml:space="preserve">. </w:t>
      </w:r>
      <w:r w:rsidR="00C52F4A" w:rsidRPr="00605EB6">
        <w:t>Vous êtes</w:t>
      </w:r>
      <w:r w:rsidR="00C474C1">
        <w:t xml:space="preserve">, </w:t>
      </w:r>
      <w:r w:rsidR="00C52F4A" w:rsidRPr="00605EB6">
        <w:t>vous et votre fils</w:t>
      </w:r>
      <w:r w:rsidR="00C474C1">
        <w:t xml:space="preserve">, </w:t>
      </w:r>
      <w:r w:rsidR="00C52F4A" w:rsidRPr="00605EB6">
        <w:t>mes seuls parents</w:t>
      </w:r>
      <w:r w:rsidR="00C474C1">
        <w:t xml:space="preserve">, </w:t>
      </w:r>
      <w:r w:rsidR="00C52F4A" w:rsidRPr="00605EB6">
        <w:t>toute ma famille</w:t>
      </w:r>
      <w:r w:rsidR="00C474C1">
        <w:t xml:space="preserve"> ; </w:t>
      </w:r>
      <w:r w:rsidR="00C52F4A" w:rsidRPr="00605EB6">
        <w:t>si vous avez besoin d</w:t>
      </w:r>
      <w:r w:rsidR="00C474C1">
        <w:t>’</w:t>
      </w:r>
      <w:r w:rsidR="00C52F4A" w:rsidRPr="00605EB6">
        <w:t>un ami véritable</w:t>
      </w:r>
      <w:r w:rsidR="00C474C1">
        <w:t xml:space="preserve">, </w:t>
      </w:r>
      <w:r w:rsidR="00C52F4A" w:rsidRPr="00605EB6">
        <w:t>ma cousine</w:t>
      </w:r>
      <w:r w:rsidR="00C474C1">
        <w:t xml:space="preserve">, </w:t>
      </w:r>
      <w:r w:rsidR="00C52F4A" w:rsidRPr="00605EB6">
        <w:t>il est devant vous</w:t>
      </w:r>
      <w:r w:rsidR="00C474C1">
        <w:t xml:space="preserve"> ; </w:t>
      </w:r>
      <w:r w:rsidR="00C52F4A" w:rsidRPr="00605EB6">
        <w:t>je me mets à votre disposition</w:t>
      </w:r>
      <w:r w:rsidR="00C474C1">
        <w:t xml:space="preserve">, </w:t>
      </w:r>
      <w:r w:rsidR="00C52F4A" w:rsidRPr="00605EB6">
        <w:t>si votre fierté ou toute autre raison ne vous conseille pas de repousser la main que je vous tends</w:t>
      </w:r>
      <w:r w:rsidR="00C474C1">
        <w:t>.</w:t>
      </w:r>
    </w:p>
    <w:p w14:paraId="4438C471" w14:textId="77777777" w:rsidR="00C474C1" w:rsidRDefault="00C52F4A" w:rsidP="00C52F4A">
      <w:r w:rsidRPr="00605EB6">
        <w:t>Cécile laissa voir son pâle et beau visage inondé de larmes</w:t>
      </w:r>
      <w:r w:rsidR="00C474C1">
        <w:t>.</w:t>
      </w:r>
    </w:p>
    <w:p w14:paraId="140DDE7D" w14:textId="4107B4E0" w:rsidR="00C474C1" w:rsidRDefault="0094609C" w:rsidP="00C52F4A">
      <w:r>
        <w:t>— </w:t>
      </w:r>
      <w:r w:rsidR="00C52F4A" w:rsidRPr="00605EB6">
        <w:t>Oh</w:t>
      </w:r>
      <w:r w:rsidR="00C474C1">
        <w:t xml:space="preserve"> ! </w:t>
      </w:r>
      <w:r w:rsidR="00C52F4A" w:rsidRPr="00605EB6">
        <w:t>mon cousin</w:t>
      </w:r>
      <w:r w:rsidR="00C474C1">
        <w:t xml:space="preserve">, </w:t>
      </w:r>
      <w:r w:rsidR="00C52F4A" w:rsidRPr="00605EB6">
        <w:t>mon cousin</w:t>
      </w:r>
      <w:r w:rsidR="00C474C1">
        <w:t xml:space="preserve"> ! </w:t>
      </w:r>
      <w:r w:rsidR="00C52F4A" w:rsidRPr="00605EB6">
        <w:t>dit-elle avec un accent intraduisible</w:t>
      </w:r>
      <w:r w:rsidR="00C474C1">
        <w:t>.</w:t>
      </w:r>
    </w:p>
    <w:p w14:paraId="3F270995" w14:textId="67012277" w:rsidR="00C474C1" w:rsidRDefault="0094609C" w:rsidP="00C52F4A">
      <w:r>
        <w:t>— </w:t>
      </w:r>
      <w:r w:rsidR="00C52F4A" w:rsidRPr="00605EB6">
        <w:t>Bien</w:t>
      </w:r>
      <w:r w:rsidR="00C474C1">
        <w:t xml:space="preserve">, </w:t>
      </w:r>
      <w:r w:rsidR="00C52F4A" w:rsidRPr="00605EB6">
        <w:t xml:space="preserve">fit </w:t>
      </w:r>
      <w:r w:rsidR="00C474C1">
        <w:t>M. de </w:t>
      </w:r>
      <w:r w:rsidR="00C52F4A" w:rsidRPr="00605EB6">
        <w:t>Villiers</w:t>
      </w:r>
      <w:r w:rsidR="00C474C1">
        <w:t xml:space="preserve">. </w:t>
      </w:r>
      <w:r w:rsidR="00C52F4A" w:rsidRPr="00605EB6">
        <w:t>Maintenant</w:t>
      </w:r>
      <w:r w:rsidR="00C474C1">
        <w:t xml:space="preserve">, </w:t>
      </w:r>
      <w:r w:rsidR="00C52F4A" w:rsidRPr="00605EB6">
        <w:t>dites-moi ce que je puis faire pour vous et pour Paul de Chamarande</w:t>
      </w:r>
      <w:r w:rsidR="00C474C1">
        <w:t>.</w:t>
      </w:r>
    </w:p>
    <w:p w14:paraId="4F56D5BB" w14:textId="198E2DCC" w:rsidR="00C474C1" w:rsidRDefault="0094609C" w:rsidP="00C52F4A">
      <w:r>
        <w:t>— </w:t>
      </w:r>
      <w:r w:rsidR="00C52F4A" w:rsidRPr="00605EB6">
        <w:t>Ah</w:t>
      </w:r>
      <w:r w:rsidR="00C474C1">
        <w:t xml:space="preserve"> ! </w:t>
      </w:r>
      <w:r w:rsidR="00C52F4A" w:rsidRPr="00605EB6">
        <w:t>vous êtes l</w:t>
      </w:r>
      <w:r w:rsidR="00C474C1">
        <w:t>’</w:t>
      </w:r>
      <w:r w:rsidR="00C52F4A" w:rsidRPr="00605EB6">
        <w:t>envoyé de Dieu</w:t>
      </w:r>
      <w:r w:rsidR="00C474C1">
        <w:t xml:space="preserve"> ! </w:t>
      </w:r>
      <w:r w:rsidR="00C52F4A" w:rsidRPr="00605EB6">
        <w:t>exclama la baronne avec une sorte d</w:t>
      </w:r>
      <w:r w:rsidR="00C474C1">
        <w:t>’</w:t>
      </w:r>
      <w:r w:rsidR="00C52F4A" w:rsidRPr="00605EB6">
        <w:t>exaltation</w:t>
      </w:r>
      <w:r w:rsidR="00C474C1">
        <w:t>.</w:t>
      </w:r>
    </w:p>
    <w:p w14:paraId="59A31396" w14:textId="022FE3F1" w:rsidR="00C474C1" w:rsidRDefault="0094609C" w:rsidP="00C52F4A">
      <w:r>
        <w:t>— </w:t>
      </w:r>
      <w:r w:rsidR="00C52F4A" w:rsidRPr="00605EB6">
        <w:t>Je n</w:t>
      </w:r>
      <w:r w:rsidR="00C474C1">
        <w:t>’</w:t>
      </w:r>
      <w:r w:rsidR="00C52F4A" w:rsidRPr="00605EB6">
        <w:t>ai point cette prétention</w:t>
      </w:r>
      <w:r w:rsidR="00C474C1">
        <w:t xml:space="preserve">, </w:t>
      </w:r>
      <w:r w:rsidR="00C52F4A" w:rsidRPr="00605EB6">
        <w:t xml:space="preserve">répliqua </w:t>
      </w:r>
      <w:r w:rsidR="00C474C1">
        <w:t>M. de </w:t>
      </w:r>
      <w:r w:rsidR="00C52F4A" w:rsidRPr="00605EB6">
        <w:t>Villiers avec un doux sourire</w:t>
      </w:r>
      <w:r w:rsidR="00C474C1">
        <w:t>.</w:t>
      </w:r>
    </w:p>
    <w:p w14:paraId="29E7ED00" w14:textId="2AFCFAD7" w:rsidR="00C474C1" w:rsidRDefault="0094609C" w:rsidP="00C52F4A">
      <w:r>
        <w:t>— </w:t>
      </w:r>
      <w:r w:rsidR="00C52F4A" w:rsidRPr="00605EB6">
        <w:t>Et pourtant</w:t>
      </w:r>
      <w:r w:rsidR="00C474C1">
        <w:t xml:space="preserve">, </w:t>
      </w:r>
      <w:r w:rsidR="00C52F4A" w:rsidRPr="00605EB6">
        <w:t>au moment où j</w:t>
      </w:r>
      <w:r w:rsidR="00C474C1">
        <w:t>’</w:t>
      </w:r>
      <w:r w:rsidR="00C52F4A" w:rsidRPr="00605EB6">
        <w:t>étais désespérée</w:t>
      </w:r>
      <w:r w:rsidR="00C474C1">
        <w:t xml:space="preserve">, </w:t>
      </w:r>
      <w:r w:rsidR="00C52F4A" w:rsidRPr="00605EB6">
        <w:t>vous arrivez pour dissiper les ténèbres qui m</w:t>
      </w:r>
      <w:r w:rsidR="00C474C1">
        <w:t>’</w:t>
      </w:r>
      <w:r w:rsidR="00C52F4A" w:rsidRPr="00605EB6">
        <w:t>environnaient</w:t>
      </w:r>
      <w:r w:rsidR="00C474C1">
        <w:t xml:space="preserve">, </w:t>
      </w:r>
      <w:r w:rsidR="00C52F4A" w:rsidRPr="00605EB6">
        <w:t>pour me rassurer et me rendre la confiance et l</w:t>
      </w:r>
      <w:r w:rsidR="00C474C1">
        <w:t>’</w:t>
      </w:r>
      <w:r w:rsidR="00C52F4A" w:rsidRPr="00605EB6">
        <w:t>espoir</w:t>
      </w:r>
      <w:r w:rsidR="00C474C1">
        <w:t>.</w:t>
      </w:r>
    </w:p>
    <w:p w14:paraId="46BEE637" w14:textId="77777777" w:rsidR="00C474C1" w:rsidRDefault="00C474C1" w:rsidP="00C52F4A">
      <w:r>
        <w:t>» </w:t>
      </w:r>
      <w:r w:rsidR="00C52F4A" w:rsidRPr="00605EB6">
        <w:t>Vous ne pouvez rien faire pour moi</w:t>
      </w:r>
      <w:r>
        <w:t xml:space="preserve">, </w:t>
      </w:r>
      <w:r w:rsidR="00C52F4A" w:rsidRPr="00605EB6">
        <w:t>mon cousin</w:t>
      </w:r>
      <w:r>
        <w:t xml:space="preserve">, </w:t>
      </w:r>
      <w:r w:rsidR="00C52F4A" w:rsidRPr="00605EB6">
        <w:t>car rien</w:t>
      </w:r>
      <w:r>
        <w:t xml:space="preserve">, </w:t>
      </w:r>
      <w:r w:rsidR="00C52F4A" w:rsidRPr="00605EB6">
        <w:t>maintenant</w:t>
      </w:r>
      <w:r>
        <w:t xml:space="preserve">, </w:t>
      </w:r>
      <w:r w:rsidR="00C52F4A" w:rsidRPr="00605EB6">
        <w:t>ne peut changer ma destinée</w:t>
      </w:r>
      <w:r>
        <w:t xml:space="preserve"> ; </w:t>
      </w:r>
      <w:r w:rsidR="00C52F4A" w:rsidRPr="00605EB6">
        <w:t>mais Paul</w:t>
      </w:r>
      <w:r>
        <w:t xml:space="preserve">, </w:t>
      </w:r>
      <w:r w:rsidR="00C52F4A" w:rsidRPr="00605EB6">
        <w:t>dont vous êtes l</w:t>
      </w:r>
      <w:r>
        <w:t>’</w:t>
      </w:r>
      <w:r w:rsidR="00C52F4A" w:rsidRPr="00605EB6">
        <w:t>unique parent</w:t>
      </w:r>
      <w:r>
        <w:t xml:space="preserve">, </w:t>
      </w:r>
      <w:r w:rsidR="00C52F4A" w:rsidRPr="00605EB6">
        <w:t>Paul a besoin de vous</w:t>
      </w:r>
      <w:r>
        <w:t> !</w:t>
      </w:r>
    </w:p>
    <w:p w14:paraId="2843C2B9" w14:textId="314EF7DF" w:rsidR="00C474C1" w:rsidRDefault="0094609C" w:rsidP="00C52F4A">
      <w:r>
        <w:t>— </w:t>
      </w:r>
      <w:r w:rsidR="00C52F4A" w:rsidRPr="00605EB6">
        <w:t>Ne venez-vous pas de me dire que vous étiez désespérée</w:t>
      </w:r>
      <w:r w:rsidR="00C474C1">
        <w:t> ?</w:t>
      </w:r>
    </w:p>
    <w:p w14:paraId="5CC9BC89" w14:textId="58BE6C55" w:rsidR="00C474C1" w:rsidRDefault="0094609C" w:rsidP="00C52F4A">
      <w:r>
        <w:lastRenderedPageBreak/>
        <w:t>— </w:t>
      </w:r>
      <w:r w:rsidR="00C52F4A" w:rsidRPr="00605EB6">
        <w:t>Oui</w:t>
      </w:r>
      <w:r w:rsidR="00C474C1">
        <w:t xml:space="preserve">. </w:t>
      </w:r>
      <w:r w:rsidR="00C52F4A" w:rsidRPr="00605EB6">
        <w:t>Car moi</w:t>
      </w:r>
      <w:r w:rsidR="00C474C1">
        <w:t xml:space="preserve">, </w:t>
      </w:r>
      <w:r w:rsidR="00C52F4A" w:rsidRPr="00605EB6">
        <w:t>dans la situation où je me trouve</w:t>
      </w:r>
      <w:r w:rsidR="00C474C1">
        <w:t xml:space="preserve">, </w:t>
      </w:r>
      <w:r w:rsidR="00C52F4A" w:rsidRPr="00605EB6">
        <w:t>je ne peux rien</w:t>
      </w:r>
      <w:r w:rsidR="00C474C1">
        <w:t xml:space="preserve">, </w:t>
      </w:r>
      <w:r w:rsidR="00C52F4A" w:rsidRPr="00605EB6">
        <w:t>rien pour mon fils</w:t>
      </w:r>
      <w:r w:rsidR="00C474C1">
        <w:t xml:space="preserve">. </w:t>
      </w:r>
      <w:r w:rsidR="00C52F4A" w:rsidRPr="00605EB6">
        <w:t>Tenez</w:t>
      </w:r>
      <w:r w:rsidR="00C474C1">
        <w:t xml:space="preserve">, </w:t>
      </w:r>
      <w:r w:rsidR="00C52F4A" w:rsidRPr="00605EB6">
        <w:t>je sens que je ne dois rien vous cacher</w:t>
      </w:r>
      <w:r w:rsidR="00C474C1">
        <w:t xml:space="preserve">, </w:t>
      </w:r>
      <w:r w:rsidR="00C52F4A" w:rsidRPr="00605EB6">
        <w:t>il faut que vous sachiez tout</w:t>
      </w:r>
      <w:r w:rsidR="00C474C1">
        <w:t>.</w:t>
      </w:r>
    </w:p>
    <w:p w14:paraId="79AA0207" w14:textId="7126C0BD" w:rsidR="00C474C1" w:rsidRDefault="00C52F4A" w:rsidP="00C52F4A">
      <w:r w:rsidRPr="00605EB6">
        <w:t xml:space="preserve">Et Cécile fit à </w:t>
      </w:r>
      <w:r w:rsidR="00C474C1">
        <w:t>M. de </w:t>
      </w:r>
      <w:r w:rsidRPr="00605EB6">
        <w:t>Villiers le récit de sa douloureuse existence depuis qu</w:t>
      </w:r>
      <w:r w:rsidR="00C474C1">
        <w:t>’</w:t>
      </w:r>
      <w:r w:rsidRPr="00605EB6">
        <w:t xml:space="preserve">elle avait épousé </w:t>
      </w:r>
      <w:r w:rsidR="00C474C1">
        <w:t>M. de </w:t>
      </w:r>
      <w:r w:rsidRPr="00605EB6">
        <w:t>Simaise</w:t>
      </w:r>
      <w:r w:rsidR="00C474C1">
        <w:t xml:space="preserve">. </w:t>
      </w:r>
      <w:r w:rsidRPr="00605EB6">
        <w:t>Elle lui dit quel</w:t>
      </w:r>
      <w:r w:rsidR="00957D3E">
        <w:t>le</w:t>
      </w:r>
      <w:r w:rsidRPr="00605EB6">
        <w:t>s étaient ses appréhensions</w:t>
      </w:r>
      <w:r w:rsidR="00C474C1">
        <w:t xml:space="preserve">, </w:t>
      </w:r>
      <w:r w:rsidRPr="00605EB6">
        <w:t>ses doutes</w:t>
      </w:r>
      <w:r w:rsidR="00C474C1">
        <w:t xml:space="preserve">, </w:t>
      </w:r>
      <w:r w:rsidRPr="00605EB6">
        <w:t>ses craintes</w:t>
      </w:r>
      <w:r w:rsidR="00C474C1">
        <w:t xml:space="preserve">, </w:t>
      </w:r>
      <w:r w:rsidRPr="00605EB6">
        <w:t>ses angoisses perpétuelles au sujet de l</w:t>
      </w:r>
      <w:r w:rsidR="00C474C1">
        <w:t>’</w:t>
      </w:r>
      <w:r w:rsidRPr="00605EB6">
        <w:t>avenir du jeune marquis</w:t>
      </w:r>
      <w:r w:rsidR="00C474C1">
        <w:t xml:space="preserve">, </w:t>
      </w:r>
      <w:r w:rsidRPr="00605EB6">
        <w:t>et elle termina en rapportant les paroles échangées le matin même entre elle et son mari</w:t>
      </w:r>
      <w:r w:rsidR="00C474C1">
        <w:t>.</w:t>
      </w:r>
    </w:p>
    <w:p w14:paraId="0E770E53" w14:textId="34D95FEE" w:rsidR="00C474C1" w:rsidRDefault="0094609C" w:rsidP="00C52F4A">
      <w:r>
        <w:t>— </w:t>
      </w:r>
      <w:r w:rsidR="00C52F4A" w:rsidRPr="00605EB6">
        <w:t>Mais c</w:t>
      </w:r>
      <w:r w:rsidR="00C474C1">
        <w:t>’</w:t>
      </w:r>
      <w:r w:rsidR="00C52F4A" w:rsidRPr="00605EB6">
        <w:t>est monstrueux</w:t>
      </w:r>
      <w:r w:rsidR="00C474C1">
        <w:t xml:space="preserve">, </w:t>
      </w:r>
      <w:r w:rsidR="00C52F4A" w:rsidRPr="00605EB6">
        <w:t>cela</w:t>
      </w:r>
      <w:r w:rsidR="00C474C1">
        <w:t xml:space="preserve"> ! </w:t>
      </w:r>
      <w:r w:rsidR="00C52F4A" w:rsidRPr="00605EB6">
        <w:t>s</w:t>
      </w:r>
      <w:r w:rsidR="00C474C1">
        <w:t>’</w:t>
      </w:r>
      <w:r w:rsidR="00C52F4A" w:rsidRPr="00605EB6">
        <w:t xml:space="preserve">écria </w:t>
      </w:r>
      <w:r w:rsidR="00C474C1">
        <w:t>M. de </w:t>
      </w:r>
      <w:r w:rsidR="00C52F4A" w:rsidRPr="00605EB6">
        <w:t>Villiers indigné</w:t>
      </w:r>
      <w:r w:rsidR="00C474C1">
        <w:t>.</w:t>
      </w:r>
    </w:p>
    <w:p w14:paraId="62767994" w14:textId="0653525C" w:rsidR="00C474C1" w:rsidRDefault="0094609C" w:rsidP="00C52F4A">
      <w:r>
        <w:t>— </w:t>
      </w:r>
      <w:r w:rsidR="00C52F4A" w:rsidRPr="00605EB6">
        <w:t>Vous savez maintenant</w:t>
      </w:r>
      <w:r w:rsidR="00C474C1">
        <w:t xml:space="preserve">, </w:t>
      </w:r>
      <w:r w:rsidR="00C52F4A" w:rsidRPr="00605EB6">
        <w:t>mon cousin</w:t>
      </w:r>
      <w:r w:rsidR="00C474C1">
        <w:t xml:space="preserve">, </w:t>
      </w:r>
      <w:r w:rsidR="00C52F4A" w:rsidRPr="00605EB6">
        <w:t>pourquoi j</w:t>
      </w:r>
      <w:r w:rsidR="00C474C1">
        <w:t>’</w:t>
      </w:r>
      <w:r w:rsidR="00C52F4A" w:rsidRPr="00605EB6">
        <w:t>étais désespérée</w:t>
      </w:r>
      <w:r w:rsidR="00C474C1">
        <w:t>.</w:t>
      </w:r>
    </w:p>
    <w:p w14:paraId="3B550909" w14:textId="77777777" w:rsidR="00C474C1" w:rsidRDefault="00C52F4A" w:rsidP="00C52F4A">
      <w:r w:rsidRPr="00605EB6">
        <w:t>Il y eut un long silence</w:t>
      </w:r>
      <w:r w:rsidR="00C474C1">
        <w:t xml:space="preserve">. </w:t>
      </w:r>
      <w:r w:rsidRPr="00605EB6">
        <w:t>Philippe de Villiers réfléchissait</w:t>
      </w:r>
      <w:r w:rsidR="00C474C1">
        <w:t>.</w:t>
      </w:r>
    </w:p>
    <w:p w14:paraId="1F2EDC1B" w14:textId="0CE0A393" w:rsidR="00C474C1" w:rsidRDefault="0094609C" w:rsidP="00C52F4A">
      <w:r>
        <w:t>— </w:t>
      </w:r>
      <w:r w:rsidR="00C52F4A" w:rsidRPr="00605EB6">
        <w:t>Voyons</w:t>
      </w:r>
      <w:r w:rsidR="00C474C1">
        <w:t xml:space="preserve">, </w:t>
      </w:r>
      <w:r w:rsidR="00C52F4A" w:rsidRPr="00605EB6">
        <w:t>reprit-il</w:t>
      </w:r>
      <w:r w:rsidR="00C474C1">
        <w:t xml:space="preserve">, </w:t>
      </w:r>
      <w:r w:rsidR="00C52F4A" w:rsidRPr="00605EB6">
        <w:t>êtes-vous forte</w:t>
      </w:r>
      <w:r w:rsidR="00C474C1">
        <w:t xml:space="preserve"> ? </w:t>
      </w:r>
      <w:r w:rsidR="00C52F4A" w:rsidRPr="00605EB6">
        <w:t>Aurez-vous du courage pour un sacrifice qui vous coûtera beaucoup</w:t>
      </w:r>
      <w:r w:rsidR="00C474C1">
        <w:t> ?</w:t>
      </w:r>
    </w:p>
    <w:p w14:paraId="25E8D3BE" w14:textId="2E2AECEA" w:rsidR="00C474C1" w:rsidRDefault="0094609C" w:rsidP="00C52F4A">
      <w:r>
        <w:t>— </w:t>
      </w:r>
      <w:r w:rsidR="00C52F4A" w:rsidRPr="00605EB6">
        <w:t>Ah</w:t>
      </w:r>
      <w:r w:rsidR="00C474C1">
        <w:t xml:space="preserve"> ! </w:t>
      </w:r>
      <w:r w:rsidR="00C52F4A" w:rsidRPr="00605EB6">
        <w:t>que ne ferais-je pas pour mon fils</w:t>
      </w:r>
      <w:r w:rsidR="00C474C1">
        <w:t> !.</w:t>
      </w:r>
    </w:p>
    <w:p w14:paraId="2EE3311D" w14:textId="1A6939B7" w:rsidR="00C474C1" w:rsidRDefault="0094609C" w:rsidP="00C52F4A">
      <w:r>
        <w:t>— </w:t>
      </w:r>
      <w:r w:rsidR="00C52F4A" w:rsidRPr="00605EB6">
        <w:t>Alors vous ne reculeriez</w:t>
      </w:r>
      <w:r w:rsidR="00C474C1">
        <w:t xml:space="preserve">, </w:t>
      </w:r>
      <w:r w:rsidR="00C52F4A" w:rsidRPr="00605EB6">
        <w:t>devant aucun sacrifice</w:t>
      </w:r>
      <w:r w:rsidR="00C474C1">
        <w:t> ?</w:t>
      </w:r>
    </w:p>
    <w:p w14:paraId="18D351DC" w14:textId="638CA495" w:rsidR="00C474C1" w:rsidRDefault="0094609C" w:rsidP="00C52F4A">
      <w:r>
        <w:t>— </w:t>
      </w:r>
      <w:r w:rsidR="00C52F4A" w:rsidRPr="00605EB6">
        <w:t>Pour son avenir</w:t>
      </w:r>
      <w:r w:rsidR="00C474C1">
        <w:t> ?</w:t>
      </w:r>
    </w:p>
    <w:p w14:paraId="334E0166" w14:textId="0E1BEB3F" w:rsidR="00C474C1" w:rsidRDefault="0094609C" w:rsidP="00C52F4A">
      <w:r>
        <w:t>— </w:t>
      </w:r>
      <w:r w:rsidR="00C52F4A" w:rsidRPr="00605EB6">
        <w:t>Oui</w:t>
      </w:r>
      <w:r w:rsidR="00C474C1">
        <w:t xml:space="preserve">, </w:t>
      </w:r>
      <w:r w:rsidR="00C52F4A" w:rsidRPr="00605EB6">
        <w:t>pour son avenir</w:t>
      </w:r>
      <w:r w:rsidR="00C474C1">
        <w:t>.</w:t>
      </w:r>
    </w:p>
    <w:p w14:paraId="3D1960C3" w14:textId="41EB0CD1" w:rsidR="00C474C1" w:rsidRDefault="0094609C" w:rsidP="00C52F4A">
      <w:r>
        <w:t>— </w:t>
      </w:r>
      <w:r w:rsidR="00C52F4A" w:rsidRPr="00605EB6">
        <w:t>Quel sacrifice puis-je donc faire</w:t>
      </w:r>
      <w:r w:rsidR="00C474C1">
        <w:t> ?</w:t>
      </w:r>
    </w:p>
    <w:p w14:paraId="0ED078E7" w14:textId="47D7A6AA" w:rsidR="00C474C1" w:rsidRDefault="0094609C" w:rsidP="00C52F4A">
      <w:r>
        <w:t>— </w:t>
      </w:r>
      <w:r w:rsidR="00C52F4A" w:rsidRPr="00605EB6">
        <w:t>Vous séparer de Paul</w:t>
      </w:r>
      <w:r w:rsidR="00C474C1">
        <w:t>.</w:t>
      </w:r>
    </w:p>
    <w:p w14:paraId="12062B79" w14:textId="2269236D" w:rsidR="00C474C1" w:rsidRDefault="0094609C" w:rsidP="00C52F4A">
      <w:r>
        <w:t>— </w:t>
      </w:r>
      <w:r w:rsidR="00C52F4A" w:rsidRPr="00605EB6">
        <w:t>Oh</w:t>
      </w:r>
      <w:r w:rsidR="00C474C1">
        <w:t xml:space="preserve"> ! </w:t>
      </w:r>
      <w:r w:rsidR="00C52F4A" w:rsidRPr="00605EB6">
        <w:t>fit-elle</w:t>
      </w:r>
      <w:r w:rsidR="00C474C1">
        <w:t>.</w:t>
      </w:r>
    </w:p>
    <w:p w14:paraId="52B395ED" w14:textId="77777777" w:rsidR="00C474C1" w:rsidRDefault="00C52F4A" w:rsidP="00C52F4A">
      <w:r w:rsidRPr="00605EB6">
        <w:t>Et elle devint plus pâle encore</w:t>
      </w:r>
      <w:r w:rsidR="00C474C1">
        <w:t>.</w:t>
      </w:r>
    </w:p>
    <w:p w14:paraId="5A1E3D03" w14:textId="066C1286" w:rsidR="00C474C1" w:rsidRDefault="0094609C" w:rsidP="00C52F4A">
      <w:r>
        <w:lastRenderedPageBreak/>
        <w:t>— </w:t>
      </w:r>
      <w:r w:rsidR="00C52F4A" w:rsidRPr="00605EB6">
        <w:t>Cela vous effraye</w:t>
      </w:r>
      <w:r w:rsidR="00C474C1">
        <w:t xml:space="preserve">, </w:t>
      </w:r>
      <w:r w:rsidR="00C52F4A" w:rsidRPr="00605EB6">
        <w:t>je le comprends</w:t>
      </w:r>
      <w:r w:rsidR="00C474C1">
        <w:t xml:space="preserve">, </w:t>
      </w:r>
      <w:r w:rsidR="00C52F4A" w:rsidRPr="00605EB6">
        <w:t xml:space="preserve">reprit </w:t>
      </w:r>
      <w:r w:rsidR="00C474C1">
        <w:t>M. de </w:t>
      </w:r>
      <w:r w:rsidR="00C52F4A" w:rsidRPr="00605EB6">
        <w:t>Villiers</w:t>
      </w:r>
      <w:r w:rsidR="00C474C1">
        <w:t xml:space="preserve"> ; </w:t>
      </w:r>
      <w:r w:rsidR="00C52F4A" w:rsidRPr="00605EB6">
        <w:t>mais il y a dans la vie des nécessités qu</w:t>
      </w:r>
      <w:r w:rsidR="00C474C1">
        <w:t>’</w:t>
      </w:r>
      <w:r w:rsidR="00C52F4A" w:rsidRPr="00605EB6">
        <w:t>il faut accepter</w:t>
      </w:r>
      <w:r w:rsidR="00C474C1">
        <w:t xml:space="preserve">. </w:t>
      </w:r>
      <w:r w:rsidR="00C52F4A" w:rsidRPr="00605EB6">
        <w:t>D</w:t>
      </w:r>
      <w:r w:rsidR="00C474C1">
        <w:t>’</w:t>
      </w:r>
      <w:r w:rsidR="00C52F4A" w:rsidRPr="00605EB6">
        <w:t>après ce que vous m</w:t>
      </w:r>
      <w:r w:rsidR="00C474C1">
        <w:t>’</w:t>
      </w:r>
      <w:r w:rsidR="00C52F4A" w:rsidRPr="00605EB6">
        <w:t>avez dit</w:t>
      </w:r>
      <w:r w:rsidR="00C474C1">
        <w:t xml:space="preserve">, </w:t>
      </w:r>
      <w:r w:rsidR="00C52F4A" w:rsidRPr="00605EB6">
        <w:t>vous n</w:t>
      </w:r>
      <w:r w:rsidR="00C474C1">
        <w:t>’</w:t>
      </w:r>
      <w:r w:rsidR="00C52F4A" w:rsidRPr="00605EB6">
        <w:t>avez rien à attendre</w:t>
      </w:r>
      <w:r w:rsidR="00C474C1">
        <w:t xml:space="preserve">, </w:t>
      </w:r>
      <w:r w:rsidR="00C52F4A" w:rsidRPr="00605EB6">
        <w:t xml:space="preserve">rien à espérer de </w:t>
      </w:r>
      <w:r w:rsidR="00C474C1">
        <w:t>M. de </w:t>
      </w:r>
      <w:r w:rsidR="00C52F4A" w:rsidRPr="00605EB6">
        <w:t>Simaise</w:t>
      </w:r>
      <w:r w:rsidR="00C474C1">
        <w:t>.</w:t>
      </w:r>
    </w:p>
    <w:p w14:paraId="01057246" w14:textId="77777777" w:rsidR="00C474C1" w:rsidRDefault="00C474C1" w:rsidP="00C52F4A">
      <w:r>
        <w:t>» </w:t>
      </w:r>
      <w:r w:rsidR="00C52F4A" w:rsidRPr="00605EB6">
        <w:t>Ma cousine</w:t>
      </w:r>
      <w:r>
        <w:t xml:space="preserve">, </w:t>
      </w:r>
      <w:r w:rsidR="00C52F4A" w:rsidRPr="00605EB6">
        <w:t>confiez-moi votre fils</w:t>
      </w:r>
      <w:r>
        <w:t xml:space="preserve">, </w:t>
      </w:r>
      <w:r w:rsidR="00C52F4A" w:rsidRPr="00605EB6">
        <w:t>donnez-le moi</w:t>
      </w:r>
      <w:r>
        <w:t xml:space="preserve">. </w:t>
      </w:r>
      <w:r w:rsidR="00C52F4A" w:rsidRPr="00605EB6">
        <w:t>Sans doute</w:t>
      </w:r>
      <w:r>
        <w:t xml:space="preserve">, </w:t>
      </w:r>
      <w:r w:rsidR="00C52F4A" w:rsidRPr="00605EB6">
        <w:t>cette séparation sera pour votre cœur une nouvelle douleur</w:t>
      </w:r>
      <w:r>
        <w:t xml:space="preserve">, </w:t>
      </w:r>
      <w:r w:rsidR="00C52F4A" w:rsidRPr="00605EB6">
        <w:t>mais vous serez enfin rassurée sur l</w:t>
      </w:r>
      <w:r>
        <w:t>’</w:t>
      </w:r>
      <w:r w:rsidR="00C52F4A" w:rsidRPr="00605EB6">
        <w:t>avenir de ce cher enfant</w:t>
      </w:r>
      <w:r>
        <w:t xml:space="preserve">. </w:t>
      </w:r>
      <w:r w:rsidR="00C52F4A" w:rsidRPr="00605EB6">
        <w:t>Paul sera mon fils</w:t>
      </w:r>
      <w:r>
        <w:t xml:space="preserve">, </w:t>
      </w:r>
      <w:r w:rsidR="00C52F4A" w:rsidRPr="00605EB6">
        <w:t>et il fera fortune</w:t>
      </w:r>
      <w:r>
        <w:t xml:space="preserve">, </w:t>
      </w:r>
      <w:r w:rsidR="00C52F4A" w:rsidRPr="00605EB6">
        <w:t>je vous le promets</w:t>
      </w:r>
      <w:r>
        <w:t xml:space="preserve">. </w:t>
      </w:r>
      <w:r w:rsidR="00C52F4A" w:rsidRPr="00605EB6">
        <w:t>Dans quelques années</w:t>
      </w:r>
      <w:r>
        <w:t xml:space="preserve">, </w:t>
      </w:r>
      <w:r w:rsidR="00C52F4A" w:rsidRPr="00605EB6">
        <w:t>il reviendra près de vous heureux</w:t>
      </w:r>
      <w:r>
        <w:t xml:space="preserve">, </w:t>
      </w:r>
      <w:r w:rsidR="00C52F4A" w:rsidRPr="00605EB6">
        <w:t>riche</w:t>
      </w:r>
      <w:r>
        <w:t xml:space="preserve">, </w:t>
      </w:r>
      <w:r w:rsidR="00C52F4A" w:rsidRPr="00605EB6">
        <w:t>ayant l</w:t>
      </w:r>
      <w:r>
        <w:t>’</w:t>
      </w:r>
      <w:r w:rsidR="00C52F4A" w:rsidRPr="00605EB6">
        <w:t>expérience de la vie</w:t>
      </w:r>
      <w:r>
        <w:t xml:space="preserve">, </w:t>
      </w:r>
      <w:r w:rsidR="00C52F4A" w:rsidRPr="00605EB6">
        <w:t>et il pourra prendre alors</w:t>
      </w:r>
      <w:r>
        <w:t xml:space="preserve">, </w:t>
      </w:r>
      <w:r w:rsidR="00C52F4A" w:rsidRPr="00605EB6">
        <w:t>dans la société qui se transforme</w:t>
      </w:r>
      <w:r>
        <w:t xml:space="preserve">, </w:t>
      </w:r>
      <w:r w:rsidR="00C52F4A" w:rsidRPr="00605EB6">
        <w:t>la place et le rang qui appartiennent à tout homme intelligent qui veut être utile à son pays</w:t>
      </w:r>
      <w:r>
        <w:t>.</w:t>
      </w:r>
    </w:p>
    <w:p w14:paraId="43F8CA48" w14:textId="77777777" w:rsidR="00C474C1" w:rsidRDefault="00C52F4A" w:rsidP="00C52F4A">
      <w:r w:rsidRPr="00605EB6">
        <w:t>La baronne était très irrésolue</w:t>
      </w:r>
      <w:r w:rsidR="00C474C1">
        <w:t xml:space="preserve">. </w:t>
      </w:r>
      <w:r w:rsidRPr="00605EB6">
        <w:t>Laisser emmener son fils si loin</w:t>
      </w:r>
      <w:r w:rsidR="00C474C1">
        <w:t xml:space="preserve"> ! </w:t>
      </w:r>
      <w:r w:rsidRPr="00605EB6">
        <w:t>Déjà elle sentait naître en elle d</w:t>
      </w:r>
      <w:r w:rsidR="00C474C1">
        <w:t>’</w:t>
      </w:r>
      <w:r w:rsidRPr="00605EB6">
        <w:t>autres appréhensions</w:t>
      </w:r>
      <w:r w:rsidR="00C474C1">
        <w:t xml:space="preserve">, </w:t>
      </w:r>
      <w:r w:rsidRPr="00605EB6">
        <w:t>d</w:t>
      </w:r>
      <w:r w:rsidR="00C474C1">
        <w:t>’</w:t>
      </w:r>
      <w:r w:rsidRPr="00605EB6">
        <w:t>autres inquiétudes</w:t>
      </w:r>
      <w:r w:rsidR="00C474C1">
        <w:t>.</w:t>
      </w:r>
    </w:p>
    <w:p w14:paraId="37B8AAB2" w14:textId="7FEC58FB" w:rsidR="00C474C1" w:rsidRDefault="00C474C1" w:rsidP="00C52F4A">
      <w:r>
        <w:t>M. de </w:t>
      </w:r>
      <w:r w:rsidR="00C52F4A" w:rsidRPr="00605EB6">
        <w:t>Villiers ajouta encore quelques paroles</w:t>
      </w:r>
      <w:r>
        <w:t xml:space="preserve">, </w:t>
      </w:r>
      <w:r w:rsidR="00C52F4A" w:rsidRPr="00605EB6">
        <w:t>qui eurent raison des dernières hésitations de la mère</w:t>
      </w:r>
      <w:r>
        <w:t>.</w:t>
      </w:r>
    </w:p>
    <w:p w14:paraId="4101F87E" w14:textId="15DB19B0" w:rsidR="00C474C1" w:rsidRDefault="0094609C" w:rsidP="00C52F4A">
      <w:r>
        <w:t>— </w:t>
      </w:r>
      <w:r w:rsidR="00C52F4A" w:rsidRPr="00605EB6">
        <w:t>Oui</w:t>
      </w:r>
      <w:r w:rsidR="00C474C1">
        <w:t xml:space="preserve">, </w:t>
      </w:r>
      <w:r w:rsidR="00C52F4A" w:rsidRPr="00605EB6">
        <w:t>oui</w:t>
      </w:r>
      <w:r w:rsidR="00C474C1">
        <w:t xml:space="preserve">, </w:t>
      </w:r>
      <w:r w:rsidR="00C52F4A" w:rsidRPr="00605EB6">
        <w:t>dit-elle</w:t>
      </w:r>
      <w:r w:rsidR="00C474C1">
        <w:t xml:space="preserve">, </w:t>
      </w:r>
      <w:r w:rsidR="00C52F4A" w:rsidRPr="00605EB6">
        <w:t>vous avez raison</w:t>
      </w:r>
      <w:r w:rsidR="00C474C1">
        <w:t xml:space="preserve">, </w:t>
      </w:r>
      <w:r w:rsidR="00C52F4A" w:rsidRPr="00605EB6">
        <w:t>je dois l</w:t>
      </w:r>
      <w:r w:rsidR="00C474C1">
        <w:t>’</w:t>
      </w:r>
      <w:r w:rsidR="00C52F4A" w:rsidRPr="00605EB6">
        <w:t>éloigner</w:t>
      </w:r>
      <w:r w:rsidR="00C474C1">
        <w:t xml:space="preserve"> ; </w:t>
      </w:r>
      <w:r w:rsidR="00C52F4A" w:rsidRPr="00605EB6">
        <w:t>c</w:t>
      </w:r>
      <w:r w:rsidR="00C474C1">
        <w:t>’</w:t>
      </w:r>
      <w:r w:rsidR="00C52F4A" w:rsidRPr="00605EB6">
        <w:t>est une nécessité cruelle à laquelle il faut me soumettre</w:t>
      </w:r>
      <w:r w:rsidR="00C474C1">
        <w:t xml:space="preserve"> ; </w:t>
      </w:r>
      <w:r w:rsidR="00C52F4A" w:rsidRPr="00605EB6">
        <w:t>je pleurerai son absence</w:t>
      </w:r>
      <w:r w:rsidR="00C474C1">
        <w:t xml:space="preserve">, </w:t>
      </w:r>
      <w:r w:rsidR="00C52F4A" w:rsidRPr="00605EB6">
        <w:t>mais du moins je serai tranquille</w:t>
      </w:r>
      <w:r w:rsidR="00C474C1">
        <w:t xml:space="preserve">… </w:t>
      </w:r>
      <w:r w:rsidR="00C52F4A" w:rsidRPr="00605EB6">
        <w:t>Je vous donne mon fils</w:t>
      </w:r>
      <w:r w:rsidR="00C474C1">
        <w:t xml:space="preserve"> ; </w:t>
      </w:r>
      <w:r w:rsidR="00C52F4A" w:rsidRPr="00605EB6">
        <w:t>oui</w:t>
      </w:r>
      <w:r w:rsidR="00C474C1">
        <w:t xml:space="preserve">, </w:t>
      </w:r>
      <w:r w:rsidR="00C52F4A" w:rsidRPr="00605EB6">
        <w:t>c</w:t>
      </w:r>
      <w:r w:rsidR="00C474C1">
        <w:t>’</w:t>
      </w:r>
      <w:r w:rsidR="00C52F4A" w:rsidRPr="00605EB6">
        <w:t>est dit</w:t>
      </w:r>
      <w:r w:rsidR="00C474C1">
        <w:t xml:space="preserve">, </w:t>
      </w:r>
      <w:r w:rsidR="00C52F4A" w:rsidRPr="00605EB6">
        <w:t>vous l</w:t>
      </w:r>
      <w:r w:rsidR="00C474C1">
        <w:t>’</w:t>
      </w:r>
      <w:r w:rsidR="00C52F4A" w:rsidRPr="00605EB6">
        <w:t>emmènerez</w:t>
      </w:r>
      <w:r w:rsidR="00C474C1">
        <w:t>.</w:t>
      </w:r>
    </w:p>
    <w:p w14:paraId="338F4E82" w14:textId="77777777" w:rsidR="00C474C1" w:rsidRDefault="00C474C1" w:rsidP="00C52F4A">
      <w:r>
        <w:t>» </w:t>
      </w:r>
      <w:r w:rsidR="00C52F4A" w:rsidRPr="00605EB6">
        <w:t>J</w:t>
      </w:r>
      <w:r>
        <w:t>’</w:t>
      </w:r>
      <w:r w:rsidR="00C52F4A" w:rsidRPr="00605EB6">
        <w:t>aurai du courage</w:t>
      </w:r>
      <w:r>
        <w:t xml:space="preserve">… </w:t>
      </w:r>
      <w:r w:rsidR="00C52F4A" w:rsidRPr="00605EB6">
        <w:t>Oh</w:t>
      </w:r>
      <w:r>
        <w:t xml:space="preserve"> ! </w:t>
      </w:r>
      <w:r w:rsidR="00C52F4A" w:rsidRPr="00605EB6">
        <w:t>pour son bonheur</w:t>
      </w:r>
      <w:r>
        <w:t> !…</w:t>
      </w:r>
    </w:p>
    <w:p w14:paraId="3ACEB0A3" w14:textId="59D816EF" w:rsidR="00C474C1" w:rsidRDefault="0094609C" w:rsidP="00C52F4A">
      <w:r>
        <w:t>— </w:t>
      </w:r>
      <w:r w:rsidR="00C52F4A" w:rsidRPr="00605EB6">
        <w:t>Nous partirons dans trois jours</w:t>
      </w:r>
      <w:r w:rsidR="00C474C1">
        <w:t>.</w:t>
      </w:r>
    </w:p>
    <w:p w14:paraId="110BEBE9" w14:textId="32421011" w:rsidR="00C474C1" w:rsidRDefault="0094609C" w:rsidP="00C52F4A">
      <w:r>
        <w:t>— </w:t>
      </w:r>
      <w:r w:rsidR="00C52F4A" w:rsidRPr="00605EB6">
        <w:t>Si vite que cela</w:t>
      </w:r>
      <w:r w:rsidR="00C474C1">
        <w:t> !</w:t>
      </w:r>
    </w:p>
    <w:p w14:paraId="1491D30F" w14:textId="65977C31" w:rsidR="00C474C1" w:rsidRDefault="0094609C" w:rsidP="00C52F4A">
      <w:r>
        <w:t>— </w:t>
      </w:r>
      <w:r w:rsidR="00C52F4A" w:rsidRPr="00605EB6">
        <w:t>Je suis impatiemment attendu à Batavia</w:t>
      </w:r>
      <w:r w:rsidR="00C474C1">
        <w:t>.</w:t>
      </w:r>
    </w:p>
    <w:p w14:paraId="67E91B90" w14:textId="10A7BDF5" w:rsidR="00C474C1" w:rsidRDefault="0094609C" w:rsidP="00C52F4A">
      <w:r>
        <w:t>— </w:t>
      </w:r>
      <w:r w:rsidR="00C52F4A" w:rsidRPr="00605EB6">
        <w:t>Vous l</w:t>
      </w:r>
      <w:r w:rsidR="00C474C1">
        <w:t>’</w:t>
      </w:r>
      <w:r w:rsidR="00C52F4A" w:rsidRPr="00605EB6">
        <w:t>aimerez bien</w:t>
      </w:r>
      <w:r w:rsidR="00C474C1">
        <w:t xml:space="preserve">, </w:t>
      </w:r>
      <w:r w:rsidR="00C52F4A" w:rsidRPr="00605EB6">
        <w:t>n</w:t>
      </w:r>
      <w:r w:rsidR="00C474C1">
        <w:t>’</w:t>
      </w:r>
      <w:r w:rsidR="00C52F4A" w:rsidRPr="00605EB6">
        <w:t>est-ce pas</w:t>
      </w:r>
      <w:r w:rsidR="00C474C1">
        <w:t> ?</w:t>
      </w:r>
    </w:p>
    <w:p w14:paraId="6B58BF3D" w14:textId="41A6095A" w:rsidR="00C474C1" w:rsidRDefault="0094609C" w:rsidP="00C52F4A">
      <w:r>
        <w:lastRenderedPageBreak/>
        <w:t>— </w:t>
      </w:r>
      <w:r w:rsidR="00C52F4A" w:rsidRPr="00605EB6">
        <w:t>Comme mon fils</w:t>
      </w:r>
      <w:r w:rsidR="00C474C1">
        <w:t>.</w:t>
      </w:r>
    </w:p>
    <w:p w14:paraId="052CC637" w14:textId="33DA640C" w:rsidR="00C474C1" w:rsidRDefault="0094609C" w:rsidP="00C52F4A">
      <w:r>
        <w:t>— </w:t>
      </w:r>
      <w:r w:rsidR="00C52F4A" w:rsidRPr="00605EB6">
        <w:t>Et Paul vous respectera et vous aimera comme son père</w:t>
      </w:r>
      <w:r w:rsidR="00C474C1">
        <w:t>.</w:t>
      </w:r>
    </w:p>
    <w:p w14:paraId="664B37DF" w14:textId="77777777" w:rsidR="00C474C1" w:rsidRDefault="00C52F4A" w:rsidP="00C52F4A">
      <w:r w:rsidRPr="00605EB6">
        <w:t>Les trois jours passèrent vite</w:t>
      </w:r>
      <w:r w:rsidR="00C474C1">
        <w:t>.</w:t>
      </w:r>
    </w:p>
    <w:p w14:paraId="3E18D933" w14:textId="1316E294" w:rsidR="00C474C1" w:rsidRDefault="00C52F4A" w:rsidP="00C52F4A">
      <w:r w:rsidRPr="00605EB6">
        <w:t>Cécile</w:t>
      </w:r>
      <w:r w:rsidR="00C474C1">
        <w:t xml:space="preserve">, </w:t>
      </w:r>
      <w:r w:rsidRPr="00605EB6">
        <w:t>tenant son jeune fils par la main</w:t>
      </w:r>
      <w:r w:rsidR="00C474C1">
        <w:t xml:space="preserve">, </w:t>
      </w:r>
      <w:r w:rsidRPr="00605EB6">
        <w:t xml:space="preserve">accompagna </w:t>
      </w:r>
      <w:r w:rsidR="00C474C1">
        <w:t>M. de </w:t>
      </w:r>
      <w:r w:rsidRPr="00605EB6">
        <w:t>Villiers et son cher Paul jusqu</w:t>
      </w:r>
      <w:r w:rsidR="00C474C1">
        <w:t>’</w:t>
      </w:r>
      <w:r w:rsidRPr="00605EB6">
        <w:t>au bureau de la diligence</w:t>
      </w:r>
      <w:r w:rsidR="00C474C1">
        <w:t>.</w:t>
      </w:r>
    </w:p>
    <w:p w14:paraId="7C3A575A" w14:textId="77777777" w:rsidR="00C474C1" w:rsidRDefault="00C52F4A" w:rsidP="00C52F4A">
      <w:r w:rsidRPr="00605EB6">
        <w:t>Les adieux furent touchants</w:t>
      </w:r>
      <w:r w:rsidR="00C474C1">
        <w:t xml:space="preserve">, </w:t>
      </w:r>
      <w:r w:rsidRPr="00605EB6">
        <w:t>on pleura beaucoup</w:t>
      </w:r>
      <w:r w:rsidR="00C474C1">
        <w:t xml:space="preserve">. </w:t>
      </w:r>
      <w:r w:rsidRPr="00605EB6">
        <w:t>Paul se jeta plusieurs fois dans les bras de sa mère</w:t>
      </w:r>
      <w:r w:rsidR="00C474C1">
        <w:t xml:space="preserve">, </w:t>
      </w:r>
      <w:r w:rsidRPr="00605EB6">
        <w:t>qui le serrait fortement contre son cœur</w:t>
      </w:r>
      <w:r w:rsidR="00C474C1">
        <w:t>.</w:t>
      </w:r>
    </w:p>
    <w:p w14:paraId="67B29F20" w14:textId="77777777" w:rsidR="00C474C1" w:rsidRDefault="00C52F4A" w:rsidP="00C52F4A">
      <w:r w:rsidRPr="00605EB6">
        <w:t>Il embrassa aussi son frère</w:t>
      </w:r>
      <w:r w:rsidR="00C474C1">
        <w:t>.</w:t>
      </w:r>
    </w:p>
    <w:p w14:paraId="7FAC5517" w14:textId="77777777" w:rsidR="00C474C1" w:rsidRDefault="00C52F4A" w:rsidP="00C52F4A">
      <w:r w:rsidRPr="00605EB6">
        <w:t>Celui-ci seul avait les yeux secs</w:t>
      </w:r>
      <w:r w:rsidR="00C474C1">
        <w:t>.</w:t>
      </w:r>
    </w:p>
    <w:p w14:paraId="44EC4890" w14:textId="159780A5" w:rsidR="00C474C1" w:rsidRDefault="00C52F4A" w:rsidP="00C52F4A">
      <w:r w:rsidRPr="00605EB6">
        <w:t>Il regardait</w:t>
      </w:r>
      <w:r w:rsidR="00C474C1">
        <w:t xml:space="preserve">, </w:t>
      </w:r>
      <w:r w:rsidRPr="00605EB6">
        <w:t>en écarquillant les yeux</w:t>
      </w:r>
      <w:r w:rsidR="00C474C1">
        <w:t xml:space="preserve">, </w:t>
      </w:r>
      <w:r w:rsidRPr="00605EB6">
        <w:t>le lourd véhicule</w:t>
      </w:r>
      <w:r w:rsidR="00C474C1">
        <w:t xml:space="preserve">, </w:t>
      </w:r>
      <w:r w:rsidRPr="00605EB6">
        <w:t>attelé de quatre chevaux</w:t>
      </w:r>
      <w:r w:rsidR="00C474C1">
        <w:t xml:space="preserve">, </w:t>
      </w:r>
      <w:r w:rsidRPr="00605EB6">
        <w:t>sur lequel on chargeait les malles des voyageurs</w:t>
      </w:r>
      <w:r w:rsidR="00C474C1">
        <w:t>.</w:t>
      </w:r>
    </w:p>
    <w:p w14:paraId="5747E25A" w14:textId="77777777" w:rsidR="00C474C1" w:rsidRDefault="00C52F4A" w:rsidP="00C52F4A">
      <w:r w:rsidRPr="00605EB6">
        <w:t>Une voix cria</w:t>
      </w:r>
      <w:r w:rsidR="00C474C1">
        <w:t> :</w:t>
      </w:r>
    </w:p>
    <w:p w14:paraId="13CF68CC" w14:textId="2685F42C" w:rsidR="00C474C1" w:rsidRDefault="0094609C" w:rsidP="00C52F4A">
      <w:r>
        <w:t>— </w:t>
      </w:r>
      <w:r w:rsidR="00C52F4A" w:rsidRPr="00605EB6">
        <w:t>Mesdames et Messieurs</w:t>
      </w:r>
      <w:r w:rsidR="00C474C1">
        <w:t xml:space="preserve">, </w:t>
      </w:r>
      <w:r w:rsidR="00C52F4A" w:rsidRPr="00605EB6">
        <w:t>en voiture</w:t>
      </w:r>
      <w:r w:rsidR="00C474C1">
        <w:t> !</w:t>
      </w:r>
    </w:p>
    <w:p w14:paraId="2E54E729" w14:textId="77777777" w:rsidR="00C474C1" w:rsidRDefault="00C52F4A" w:rsidP="00C52F4A">
      <w:r w:rsidRPr="00605EB6">
        <w:t>On s</w:t>
      </w:r>
      <w:r w:rsidR="00C474C1">
        <w:t>’</w:t>
      </w:r>
      <w:r w:rsidRPr="00605EB6">
        <w:t>embrassa une dernière fois</w:t>
      </w:r>
      <w:r w:rsidR="00C474C1">
        <w:t xml:space="preserve">. </w:t>
      </w:r>
      <w:r w:rsidRPr="00605EB6">
        <w:t>Le postillon était sur son siège</w:t>
      </w:r>
      <w:r w:rsidR="00C474C1">
        <w:t xml:space="preserve">. </w:t>
      </w:r>
      <w:r w:rsidRPr="00605EB6">
        <w:t>Les voyageurs prirent leurs places</w:t>
      </w:r>
      <w:r w:rsidR="00C474C1">
        <w:t>.</w:t>
      </w:r>
    </w:p>
    <w:p w14:paraId="2B595E93" w14:textId="018471A9" w:rsidR="00C474C1" w:rsidRDefault="0094609C" w:rsidP="00C52F4A">
      <w:r>
        <w:t>— </w:t>
      </w:r>
      <w:r w:rsidR="00C52F4A" w:rsidRPr="00605EB6">
        <w:t>Adieu</w:t>
      </w:r>
      <w:r w:rsidR="00C474C1">
        <w:t xml:space="preserve"> ! </w:t>
      </w:r>
      <w:r w:rsidR="00C52F4A" w:rsidRPr="00605EB6">
        <w:t>Adieu</w:t>
      </w:r>
      <w:r w:rsidR="00C474C1">
        <w:t xml:space="preserve"> ! </w:t>
      </w:r>
      <w:r w:rsidR="00C52F4A" w:rsidRPr="00605EB6">
        <w:t>Adieu</w:t>
      </w:r>
      <w:r w:rsidR="00C474C1">
        <w:t> !</w:t>
      </w:r>
    </w:p>
    <w:p w14:paraId="45E7532B" w14:textId="77777777" w:rsidR="00C474C1" w:rsidRDefault="00C52F4A" w:rsidP="00C52F4A">
      <w:r w:rsidRPr="00605EB6">
        <w:t xml:space="preserve">La diligence roulait déjà avec </w:t>
      </w:r>
      <w:r w:rsidR="00D31A83">
        <w:t xml:space="preserve">un </w:t>
      </w:r>
      <w:r w:rsidRPr="00605EB6">
        <w:t>grand bruit sur le pavé de la rue</w:t>
      </w:r>
      <w:r w:rsidR="00C474C1">
        <w:t>.</w:t>
      </w:r>
    </w:p>
    <w:p w14:paraId="635B4ADE" w14:textId="77777777" w:rsidR="00C474C1" w:rsidRDefault="00C52F4A" w:rsidP="00C52F4A">
      <w:r w:rsidRPr="00605EB6">
        <w:t>Le soir</w:t>
      </w:r>
      <w:r w:rsidR="00C474C1">
        <w:t xml:space="preserve">, </w:t>
      </w:r>
      <w:r w:rsidRPr="00605EB6">
        <w:t>Cécile dit à son mari</w:t>
      </w:r>
      <w:r w:rsidR="00C474C1">
        <w:t xml:space="preserve">, </w:t>
      </w:r>
      <w:r w:rsidRPr="00605EB6">
        <w:t>qui ne savait rien encore</w:t>
      </w:r>
      <w:r w:rsidR="00C474C1">
        <w:t> :</w:t>
      </w:r>
    </w:p>
    <w:p w14:paraId="767D5536" w14:textId="63662E07" w:rsidR="00C474C1" w:rsidRDefault="0094609C" w:rsidP="00C52F4A">
      <w:r>
        <w:t>— </w:t>
      </w:r>
      <w:r w:rsidR="00C52F4A" w:rsidRPr="00605EB6">
        <w:t>Paul est parti</w:t>
      </w:r>
      <w:r w:rsidR="00C474C1">
        <w:t>.</w:t>
      </w:r>
    </w:p>
    <w:p w14:paraId="0C013DB7" w14:textId="518C92F2" w:rsidR="00C474C1" w:rsidRDefault="0094609C" w:rsidP="00C52F4A">
      <w:r>
        <w:t>— </w:t>
      </w:r>
      <w:r w:rsidR="00C52F4A" w:rsidRPr="00605EB6">
        <w:t>Où cela</w:t>
      </w:r>
      <w:r w:rsidR="00C474C1">
        <w:t xml:space="preserve"> ? </w:t>
      </w:r>
      <w:r w:rsidR="00C52F4A" w:rsidRPr="00605EB6">
        <w:t>demanda le baron avec indifférence</w:t>
      </w:r>
      <w:r w:rsidR="00C474C1">
        <w:t>.</w:t>
      </w:r>
    </w:p>
    <w:p w14:paraId="48498633" w14:textId="069424F7" w:rsidR="00C474C1" w:rsidRDefault="0094609C" w:rsidP="00C52F4A">
      <w:r>
        <w:lastRenderedPageBreak/>
        <w:t>— </w:t>
      </w:r>
      <w:r w:rsidR="00C52F4A" w:rsidRPr="00605EB6">
        <w:t>En Océanie</w:t>
      </w:r>
      <w:r w:rsidR="00C474C1">
        <w:t>.</w:t>
      </w:r>
    </w:p>
    <w:p w14:paraId="018F70D0" w14:textId="702F0684" w:rsidR="00C474C1" w:rsidRDefault="0094609C" w:rsidP="00C52F4A">
      <w:r>
        <w:t>— </w:t>
      </w:r>
      <w:r w:rsidR="00C52F4A" w:rsidRPr="00605EB6">
        <w:t>Ah</w:t>
      </w:r>
      <w:r w:rsidR="00C474C1">
        <w:t xml:space="preserve"> ! </w:t>
      </w:r>
      <w:r w:rsidR="00D31A83">
        <w:t>Q</w:t>
      </w:r>
      <w:r w:rsidR="00C52F4A" w:rsidRPr="00605EB6">
        <w:t>ue va-t-il faire par là</w:t>
      </w:r>
      <w:r w:rsidR="00C474C1">
        <w:t> ?</w:t>
      </w:r>
    </w:p>
    <w:p w14:paraId="2D89973F" w14:textId="33DFC3A3" w:rsidR="00C474C1" w:rsidRDefault="0094609C" w:rsidP="00C52F4A">
      <w:r>
        <w:t>— </w:t>
      </w:r>
      <w:r w:rsidR="00C52F4A" w:rsidRPr="00605EB6">
        <w:t>Apprendre un état</w:t>
      </w:r>
      <w:r w:rsidR="00C474C1">
        <w:t>.</w:t>
      </w:r>
    </w:p>
    <w:p w14:paraId="0FCEEAFE" w14:textId="76E7969A" w:rsidR="00C52F4A" w:rsidRPr="00605EB6" w:rsidRDefault="00C52F4A" w:rsidP="00C474C1">
      <w:pPr>
        <w:pStyle w:val="Titre2"/>
      </w:pPr>
      <w:bookmarkStart w:id="62" w:name="_Toc197617907"/>
      <w:r w:rsidRPr="00605EB6">
        <w:lastRenderedPageBreak/>
        <w:t>IV</w:t>
      </w:r>
      <w:r w:rsidRPr="00605EB6">
        <w:br/>
      </w:r>
      <w:r w:rsidRPr="00605EB6">
        <w:br/>
        <w:t>À BATAVIA</w:t>
      </w:r>
      <w:bookmarkEnd w:id="62"/>
    </w:p>
    <w:p w14:paraId="724A5346" w14:textId="77777777" w:rsidR="00C474C1" w:rsidRDefault="00C52F4A" w:rsidP="00C52F4A">
      <w:r w:rsidRPr="00605EB6">
        <w:t>Franchissons un espace de douze années</w:t>
      </w:r>
      <w:r w:rsidR="00C474C1">
        <w:t>.</w:t>
      </w:r>
    </w:p>
    <w:p w14:paraId="7698DB49" w14:textId="2957C7ED" w:rsidR="00C474C1" w:rsidRDefault="00C52F4A" w:rsidP="00C52F4A">
      <w:r w:rsidRPr="00605EB6">
        <w:t>Cécile est veuve une seconde fois</w:t>
      </w:r>
      <w:r w:rsidR="00C474C1">
        <w:t xml:space="preserve">. </w:t>
      </w:r>
      <w:r w:rsidRPr="00605EB6">
        <w:t>Le baron de Simaise est mort d</w:t>
      </w:r>
      <w:r w:rsidR="00C474C1">
        <w:t>’</w:t>
      </w:r>
      <w:r w:rsidRPr="00605EB6">
        <w:t>une paralysie du cerveau</w:t>
      </w:r>
      <w:r w:rsidR="004540F3">
        <w:t> ;</w:t>
      </w:r>
      <w:r w:rsidR="00C474C1">
        <w:t xml:space="preserve"> </w:t>
      </w:r>
      <w:r w:rsidRPr="00605EB6">
        <w:t>les excès l</w:t>
      </w:r>
      <w:r w:rsidR="00C474C1">
        <w:t>’</w:t>
      </w:r>
      <w:r w:rsidRPr="00605EB6">
        <w:t>ont tué</w:t>
      </w:r>
      <w:r w:rsidR="00C474C1">
        <w:t xml:space="preserve">. </w:t>
      </w:r>
      <w:r w:rsidRPr="00605EB6">
        <w:t>Les dettes payées</w:t>
      </w:r>
      <w:r w:rsidR="00C474C1">
        <w:t xml:space="preserve">, </w:t>
      </w:r>
      <w:r w:rsidRPr="00605EB6">
        <w:t>il reste à la veuve et à son fils environ huit mille francs de rente</w:t>
      </w:r>
      <w:r w:rsidR="00C474C1">
        <w:t xml:space="preserve">. </w:t>
      </w:r>
      <w:r w:rsidRPr="00605EB6">
        <w:t>C</w:t>
      </w:r>
      <w:r w:rsidR="00C474C1">
        <w:t>’</w:t>
      </w:r>
      <w:r w:rsidRPr="00605EB6">
        <w:t>est peu</w:t>
      </w:r>
      <w:r w:rsidR="00C474C1">
        <w:t xml:space="preserve">. </w:t>
      </w:r>
      <w:r w:rsidRPr="00605EB6">
        <w:t>En entamant successivement son capital</w:t>
      </w:r>
      <w:r w:rsidR="00C474C1">
        <w:t xml:space="preserve">, </w:t>
      </w:r>
      <w:r w:rsidRPr="00605EB6">
        <w:t>le défunt avait donc dévoré les trois quarts de sa fortune</w:t>
      </w:r>
      <w:r w:rsidR="00C474C1">
        <w:t xml:space="preserve">. </w:t>
      </w:r>
      <w:r w:rsidRPr="00605EB6">
        <w:t>Cinq cent mille francs employés à ruiner sa santé</w:t>
      </w:r>
      <w:r w:rsidR="00C474C1">
        <w:t xml:space="preserve">, </w:t>
      </w:r>
      <w:r w:rsidRPr="00605EB6">
        <w:t>à user son corps pour mourir à la fleur de l</w:t>
      </w:r>
      <w:r w:rsidR="00C474C1">
        <w:t>’</w:t>
      </w:r>
      <w:r w:rsidRPr="00605EB6">
        <w:t>âge</w:t>
      </w:r>
      <w:r w:rsidR="00C474C1">
        <w:t xml:space="preserve"> !… </w:t>
      </w:r>
      <w:r w:rsidRPr="00605EB6">
        <w:t>Ah</w:t>
      </w:r>
      <w:r w:rsidR="00C474C1">
        <w:t xml:space="preserve"> ! </w:t>
      </w:r>
      <w:r w:rsidRPr="00605EB6">
        <w:t>ils coûtent cher à Paris les plaisirs qui tuent</w:t>
      </w:r>
      <w:r w:rsidR="00C474C1">
        <w:t> !</w:t>
      </w:r>
    </w:p>
    <w:p w14:paraId="5A3F6FC8" w14:textId="77777777" w:rsidR="00C474C1" w:rsidRDefault="00C52F4A" w:rsidP="00C52F4A">
      <w:r w:rsidRPr="00605EB6">
        <w:t>S</w:t>
      </w:r>
      <w:r w:rsidR="00C474C1">
        <w:t>’</w:t>
      </w:r>
      <w:r w:rsidRPr="00605EB6">
        <w:t>il eût vécu trois ou quatre ans de plus</w:t>
      </w:r>
      <w:r w:rsidR="00C474C1">
        <w:t xml:space="preserve">, </w:t>
      </w:r>
      <w:r w:rsidRPr="00605EB6">
        <w:t>le baron de Simaise aurait laissé sa femme et son fils dans la misère</w:t>
      </w:r>
      <w:r w:rsidR="00C474C1">
        <w:t xml:space="preserve">. </w:t>
      </w:r>
      <w:r w:rsidRPr="00605EB6">
        <w:t>Qui sait</w:t>
      </w:r>
      <w:r w:rsidR="00C474C1">
        <w:t xml:space="preserve">, ? </w:t>
      </w:r>
      <w:r w:rsidRPr="00605EB6">
        <w:t>peut-être eût-ce été un bien pour le jeune homme</w:t>
      </w:r>
      <w:r w:rsidR="00C474C1">
        <w:t xml:space="preserve">. </w:t>
      </w:r>
      <w:r w:rsidRPr="00605EB6">
        <w:t>Forcé de travailler pour pourvoir aux besoins de son existence</w:t>
      </w:r>
      <w:r w:rsidR="00C474C1">
        <w:t xml:space="preserve">, </w:t>
      </w:r>
      <w:r w:rsidRPr="00605EB6">
        <w:t>Léon de Simaise n</w:t>
      </w:r>
      <w:r w:rsidR="00C474C1">
        <w:t>’</w:t>
      </w:r>
      <w:r w:rsidRPr="00605EB6">
        <w:t>aurait pu prendre des habitudes de paresse et de plaisir</w:t>
      </w:r>
      <w:r w:rsidR="00C474C1">
        <w:t xml:space="preserve"> ; </w:t>
      </w:r>
      <w:r w:rsidRPr="00605EB6">
        <w:t>il se serait soustrait plus facilement à certains entraînements dangereux et aux fréquentations malsaines des désœuvrés</w:t>
      </w:r>
      <w:r w:rsidR="00C474C1">
        <w:t>.</w:t>
      </w:r>
    </w:p>
    <w:p w14:paraId="58D75112" w14:textId="77777777" w:rsidR="00C474C1" w:rsidRDefault="00C52F4A" w:rsidP="00C52F4A">
      <w:r w:rsidRPr="00605EB6">
        <w:t>Léon était né avec une mauvaise nature</w:t>
      </w:r>
      <w:r w:rsidR="00C474C1">
        <w:t xml:space="preserve">, : </w:t>
      </w:r>
      <w:r w:rsidRPr="00605EB6">
        <w:t>il ressemblait à son père</w:t>
      </w:r>
      <w:r w:rsidR="00C474C1">
        <w:t xml:space="preserve">. </w:t>
      </w:r>
      <w:r w:rsidRPr="00605EB6">
        <w:t>Cécile essaya bien de faire naître dans son cœur de bons sentiments</w:t>
      </w:r>
      <w:r w:rsidR="00C474C1">
        <w:t xml:space="preserve"> ; </w:t>
      </w:r>
      <w:r w:rsidRPr="00605EB6">
        <w:t>ce fut en vain</w:t>
      </w:r>
      <w:r w:rsidR="00C474C1">
        <w:t xml:space="preserve">, </w:t>
      </w:r>
      <w:r w:rsidRPr="00605EB6">
        <w:t>il n</w:t>
      </w:r>
      <w:r w:rsidR="00C474C1">
        <w:t>’</w:t>
      </w:r>
      <w:r w:rsidRPr="00605EB6">
        <w:t>y avait point là d</w:t>
      </w:r>
      <w:r w:rsidR="00C474C1">
        <w:t>’</w:t>
      </w:r>
      <w:r w:rsidRPr="00605EB6">
        <w:t>engrais pour la bonne semence</w:t>
      </w:r>
      <w:r w:rsidR="00C474C1">
        <w:t>.</w:t>
      </w:r>
    </w:p>
    <w:p w14:paraId="68E8876E" w14:textId="77777777" w:rsidR="00C474C1" w:rsidRDefault="00C52F4A" w:rsidP="00C52F4A">
      <w:r w:rsidRPr="006C561E">
        <w:t>Jusqu</w:t>
      </w:r>
      <w:r w:rsidR="00C474C1">
        <w:t>’</w:t>
      </w:r>
      <w:r w:rsidRPr="006C561E">
        <w:t>à présent</w:t>
      </w:r>
      <w:r w:rsidR="00C474C1">
        <w:t xml:space="preserve">, </w:t>
      </w:r>
      <w:r w:rsidRPr="006C561E">
        <w:t>par son autorité</w:t>
      </w:r>
      <w:r w:rsidR="00C474C1">
        <w:t xml:space="preserve">, </w:t>
      </w:r>
      <w:r w:rsidRPr="006C561E">
        <w:t>par le respect qu</w:t>
      </w:r>
      <w:r w:rsidR="00C474C1">
        <w:t>’</w:t>
      </w:r>
      <w:r w:rsidRPr="006C561E">
        <w:t>il avait encore pour elle</w:t>
      </w:r>
      <w:r w:rsidR="00C474C1">
        <w:t xml:space="preserve">, </w:t>
      </w:r>
      <w:r w:rsidRPr="006C561E">
        <w:t>la mère était parvenue à maintenir son fils</w:t>
      </w:r>
      <w:r w:rsidR="00C474C1">
        <w:t xml:space="preserve">, </w:t>
      </w:r>
      <w:r w:rsidRPr="006C561E">
        <w:t>à l</w:t>
      </w:r>
      <w:r w:rsidR="00C474C1">
        <w:t>’</w:t>
      </w:r>
      <w:r w:rsidRPr="006C561E">
        <w:t>empêcher de se lancer en avant comme un cheval fougueux</w:t>
      </w:r>
      <w:r w:rsidR="00C474C1">
        <w:t xml:space="preserve">, </w:t>
      </w:r>
      <w:r w:rsidRPr="006C561E">
        <w:t>au risque de se casser le cou à la première culbute</w:t>
      </w:r>
      <w:r w:rsidR="00C474C1">
        <w:t xml:space="preserve">. </w:t>
      </w:r>
      <w:r w:rsidRPr="006C561E">
        <w:lastRenderedPageBreak/>
        <w:t>Mais elle sentait diminuer son autorité</w:t>
      </w:r>
      <w:r w:rsidR="00C474C1">
        <w:t xml:space="preserve"> ; </w:t>
      </w:r>
      <w:r w:rsidRPr="006C561E">
        <w:t>Léon commençait à ne plus tenir</w:t>
      </w:r>
      <w:r w:rsidRPr="00605EB6">
        <w:t xml:space="preserve"> compte de ses conseils</w:t>
      </w:r>
      <w:r w:rsidR="00C474C1">
        <w:t xml:space="preserve">, </w:t>
      </w:r>
      <w:r w:rsidRPr="00605EB6">
        <w:t>à oublier le respect qu</w:t>
      </w:r>
      <w:r w:rsidR="00C474C1">
        <w:t>’</w:t>
      </w:r>
      <w:r w:rsidRPr="00605EB6">
        <w:t>il lui devait</w:t>
      </w:r>
      <w:r w:rsidR="00C474C1">
        <w:t xml:space="preserve"> ; </w:t>
      </w:r>
      <w:r w:rsidRPr="00605EB6">
        <w:t>elle voyait</w:t>
      </w:r>
      <w:r w:rsidR="00C474C1">
        <w:t xml:space="preserve">, </w:t>
      </w:r>
      <w:r w:rsidRPr="00605EB6">
        <w:t>la pauvre mère</w:t>
      </w:r>
      <w:r w:rsidR="00C474C1">
        <w:t xml:space="preserve">, </w:t>
      </w:r>
      <w:r w:rsidRPr="00605EB6">
        <w:t>venir le jour où son fils lui échapperait</w:t>
      </w:r>
      <w:r w:rsidR="00C474C1">
        <w:t xml:space="preserve">. </w:t>
      </w:r>
      <w:r w:rsidRPr="00605EB6">
        <w:t>Alors</w:t>
      </w:r>
      <w:r w:rsidR="00C474C1">
        <w:t xml:space="preserve">, </w:t>
      </w:r>
      <w:r w:rsidRPr="00605EB6">
        <w:t>que deviendrait-il</w:t>
      </w:r>
      <w:r w:rsidR="00C474C1">
        <w:t xml:space="preserve"> ? </w:t>
      </w:r>
      <w:r w:rsidRPr="00605EB6">
        <w:t>Hélas</w:t>
      </w:r>
      <w:r w:rsidR="00C474C1">
        <w:t xml:space="preserve"> ! </w:t>
      </w:r>
      <w:r w:rsidRPr="00605EB6">
        <w:t>il tomberait fatalement dans le gouffre</w:t>
      </w:r>
      <w:r w:rsidR="00C474C1">
        <w:t> !</w:t>
      </w:r>
    </w:p>
    <w:p w14:paraId="14C7F1F7" w14:textId="68806B23" w:rsidR="00C474C1" w:rsidRDefault="0094609C" w:rsidP="00C52F4A">
      <w:r>
        <w:t>— </w:t>
      </w:r>
      <w:r w:rsidR="00C52F4A" w:rsidRPr="00605EB6">
        <w:t>Il a tout de son père et rien de moi</w:t>
      </w:r>
      <w:r w:rsidR="00C474C1">
        <w:t xml:space="preserve"> ! </w:t>
      </w:r>
      <w:r w:rsidR="00C52F4A" w:rsidRPr="00605EB6">
        <w:t>se disait-elle amèrement</w:t>
      </w:r>
      <w:r w:rsidR="00C474C1">
        <w:t>.</w:t>
      </w:r>
    </w:p>
    <w:p w14:paraId="19A4DD86" w14:textId="77777777" w:rsidR="00C474C1" w:rsidRDefault="00C52F4A" w:rsidP="00C52F4A">
      <w:r w:rsidRPr="00605EB6">
        <w:t>Entre Léon et Paul</w:t>
      </w:r>
      <w:r w:rsidR="00C474C1">
        <w:t xml:space="preserve">, </w:t>
      </w:r>
      <w:r w:rsidRPr="00605EB6">
        <w:t>quelle différence</w:t>
      </w:r>
      <w:r w:rsidR="00C474C1">
        <w:t xml:space="preserve"> ! </w:t>
      </w:r>
      <w:r w:rsidRPr="00605EB6">
        <w:t>Comme les deux frères se ressemblaient peu</w:t>
      </w:r>
      <w:r w:rsidR="00C474C1">
        <w:t xml:space="preserve"> ! </w:t>
      </w:r>
      <w:r w:rsidRPr="00605EB6">
        <w:t>La nature avait donné à l</w:t>
      </w:r>
      <w:r w:rsidR="00C474C1">
        <w:t>’</w:t>
      </w:r>
      <w:r w:rsidRPr="00605EB6">
        <w:t>aîné tout ce qu</w:t>
      </w:r>
      <w:r w:rsidR="00C474C1">
        <w:t>’</w:t>
      </w:r>
      <w:r w:rsidRPr="00605EB6">
        <w:t>elle avait refusé à l</w:t>
      </w:r>
      <w:r w:rsidR="00C474C1">
        <w:t>’</w:t>
      </w:r>
      <w:r w:rsidRPr="00605EB6">
        <w:t>autre</w:t>
      </w:r>
      <w:r w:rsidR="00C474C1">
        <w:t xml:space="preserve">. </w:t>
      </w:r>
      <w:r w:rsidRPr="00605EB6">
        <w:t>L</w:t>
      </w:r>
      <w:r w:rsidR="00C474C1">
        <w:t>’</w:t>
      </w:r>
      <w:r w:rsidRPr="00605EB6">
        <w:t>un causait à la mère des larmes continuelles</w:t>
      </w:r>
      <w:r w:rsidR="00C474C1">
        <w:t xml:space="preserve">, </w:t>
      </w:r>
      <w:r w:rsidRPr="00605EB6">
        <w:t>l</w:t>
      </w:r>
      <w:r w:rsidR="00C474C1">
        <w:t>’</w:t>
      </w:r>
      <w:r w:rsidRPr="00605EB6">
        <w:t>autre était sa consolation</w:t>
      </w:r>
      <w:r w:rsidR="00C474C1">
        <w:t xml:space="preserve">. </w:t>
      </w:r>
      <w:r w:rsidRPr="00605EB6">
        <w:t>Avec quelle impatience elle attendait une lettre</w:t>
      </w:r>
      <w:r w:rsidR="00C474C1">
        <w:t xml:space="preserve"> ! </w:t>
      </w:r>
      <w:r w:rsidRPr="00605EB6">
        <w:t>Avec quels transports de joie elle la recevait</w:t>
      </w:r>
      <w:r w:rsidR="00C474C1">
        <w:t> !</w:t>
      </w:r>
    </w:p>
    <w:p w14:paraId="12F4FE4C" w14:textId="77777777" w:rsidR="00C474C1" w:rsidRDefault="00C52F4A" w:rsidP="00C52F4A">
      <w:r w:rsidRPr="00605EB6">
        <w:t>Quand Léon lui avait causé un chagrin</w:t>
      </w:r>
      <w:r w:rsidR="00C474C1">
        <w:t xml:space="preserve">, </w:t>
      </w:r>
      <w:r w:rsidRPr="00605EB6">
        <w:t>une douleur</w:t>
      </w:r>
      <w:r w:rsidR="00C474C1">
        <w:t xml:space="preserve">, – </w:t>
      </w:r>
      <w:r w:rsidRPr="00605EB6">
        <w:t>cela arrivait souvent</w:t>
      </w:r>
      <w:r w:rsidR="00C474C1">
        <w:t xml:space="preserve">, – </w:t>
      </w:r>
      <w:r w:rsidRPr="00605EB6">
        <w:t>pour échapper à une sombre tristesse</w:t>
      </w:r>
      <w:r w:rsidR="00C474C1">
        <w:t xml:space="preserve">, </w:t>
      </w:r>
      <w:r w:rsidRPr="00605EB6">
        <w:t>elle se transportait par la pensée à Batavia</w:t>
      </w:r>
      <w:r w:rsidR="00C474C1">
        <w:t xml:space="preserve">, </w:t>
      </w:r>
      <w:r w:rsidRPr="00605EB6">
        <w:t>près de son cher Paul</w:t>
      </w:r>
      <w:r w:rsidR="00C474C1">
        <w:t xml:space="preserve">. </w:t>
      </w:r>
      <w:r w:rsidRPr="00605EB6">
        <w:t>Il lui semblait alors qu</w:t>
      </w:r>
      <w:r w:rsidR="00C474C1">
        <w:t>’</w:t>
      </w:r>
      <w:r w:rsidRPr="00605EB6">
        <w:t>une rosée du ciel descendait dans son cœur</w:t>
      </w:r>
      <w:r w:rsidR="00C474C1">
        <w:t xml:space="preserve">, </w:t>
      </w:r>
      <w:r w:rsidRPr="00605EB6">
        <w:t>et elle sentait son âme rassérénée</w:t>
      </w:r>
      <w:r w:rsidR="00C474C1">
        <w:t>.</w:t>
      </w:r>
    </w:p>
    <w:p w14:paraId="4BEAB1D8" w14:textId="77777777" w:rsidR="00C474C1" w:rsidRDefault="00C52F4A" w:rsidP="00C52F4A">
      <w:r w:rsidRPr="00605EB6">
        <w:t>On travaillait beaucoup à Batavia</w:t>
      </w:r>
      <w:r w:rsidR="00C474C1">
        <w:t xml:space="preserve">. </w:t>
      </w:r>
      <w:r w:rsidRPr="00605EB6">
        <w:t>Depuis que cette grande ville des îles de la Sonde avait été reconstruite et assainie</w:t>
      </w:r>
      <w:r w:rsidR="00C474C1">
        <w:t xml:space="preserve">, </w:t>
      </w:r>
      <w:r w:rsidRPr="00605EB6">
        <w:t>le commerce y avait pris une extension considérable</w:t>
      </w:r>
      <w:r w:rsidR="00C474C1">
        <w:t xml:space="preserve">. </w:t>
      </w:r>
      <w:r w:rsidRPr="00605EB6">
        <w:t>On y voyait arriver de toutes les parties du monde</w:t>
      </w:r>
      <w:r w:rsidR="00C474C1">
        <w:t xml:space="preserve">, </w:t>
      </w:r>
      <w:r w:rsidRPr="00605EB6">
        <w:t>d</w:t>
      </w:r>
      <w:r w:rsidR="00C474C1">
        <w:t>’</w:t>
      </w:r>
      <w:r w:rsidRPr="00605EB6">
        <w:t>Europe principalement</w:t>
      </w:r>
      <w:r w:rsidR="00C474C1">
        <w:t xml:space="preserve">, </w:t>
      </w:r>
      <w:r w:rsidRPr="00605EB6">
        <w:t>de nombreux navires appartenant à de grands armateurs</w:t>
      </w:r>
      <w:r w:rsidR="00C474C1">
        <w:t xml:space="preserve">. </w:t>
      </w:r>
      <w:r w:rsidRPr="00605EB6">
        <w:t>De nouveaux comptoirs</w:t>
      </w:r>
      <w:r w:rsidR="00C474C1">
        <w:t xml:space="preserve">, </w:t>
      </w:r>
      <w:r w:rsidRPr="00605EB6">
        <w:t>de nouvelles factoreries s</w:t>
      </w:r>
      <w:r w:rsidR="00C474C1">
        <w:t>’</w:t>
      </w:r>
      <w:r w:rsidRPr="00605EB6">
        <w:t>installaient et prospéraient</w:t>
      </w:r>
      <w:r w:rsidR="00C474C1">
        <w:t xml:space="preserve">, </w:t>
      </w:r>
      <w:r w:rsidRPr="00605EB6">
        <w:t>pendant que la richesse des anciens établissements augmentait dans des proportions extraordinaires</w:t>
      </w:r>
      <w:r w:rsidR="00C474C1">
        <w:t>.</w:t>
      </w:r>
    </w:p>
    <w:p w14:paraId="1E04ADAD" w14:textId="5719E838" w:rsidR="00C474C1" w:rsidRDefault="00C52F4A" w:rsidP="00C52F4A">
      <w:r w:rsidRPr="00A87494">
        <w:t>Pour alimenter son exportation</w:t>
      </w:r>
      <w:r w:rsidR="00C474C1">
        <w:t xml:space="preserve">, </w:t>
      </w:r>
      <w:r w:rsidRPr="00A87494">
        <w:t>Batavia n</w:t>
      </w:r>
      <w:r w:rsidR="00C474C1">
        <w:t>’</w:t>
      </w:r>
      <w:r w:rsidRPr="00A87494">
        <w:t>a pas seulement les riches produits de l</w:t>
      </w:r>
      <w:r w:rsidR="00C474C1">
        <w:t>’</w:t>
      </w:r>
      <w:r w:rsidRPr="00A87494">
        <w:t>île de Java et des autres îles de la Sonde</w:t>
      </w:r>
      <w:r w:rsidR="00C474C1">
        <w:t xml:space="preserve">, </w:t>
      </w:r>
      <w:r w:rsidRPr="00A87494">
        <w:t xml:space="preserve">mais </w:t>
      </w:r>
      <w:r w:rsidR="0009378B" w:rsidRPr="00A87494">
        <w:t xml:space="preserve">aussi </w:t>
      </w:r>
      <w:r w:rsidRPr="00A87494">
        <w:t>ceux des Îles de Bornéo et de Célèbes</w:t>
      </w:r>
      <w:r w:rsidR="00C474C1">
        <w:t>.</w:t>
      </w:r>
    </w:p>
    <w:p w14:paraId="512E5E4F" w14:textId="77777777" w:rsidR="00C474C1" w:rsidRDefault="00C52F4A" w:rsidP="00C52F4A">
      <w:r w:rsidRPr="00605EB6">
        <w:lastRenderedPageBreak/>
        <w:t>Les Bouguis</w:t>
      </w:r>
      <w:r w:rsidR="00C474C1">
        <w:t xml:space="preserve">, </w:t>
      </w:r>
      <w:r w:rsidRPr="00605EB6">
        <w:t>qui passent pour le peuple le plus éclairé</w:t>
      </w:r>
      <w:r w:rsidR="00C474C1">
        <w:t xml:space="preserve">, </w:t>
      </w:r>
      <w:r w:rsidRPr="00605EB6">
        <w:t>le plus actif et le plus entreprenant de Célèbes</w:t>
      </w:r>
      <w:r w:rsidR="00C474C1">
        <w:t xml:space="preserve">, </w:t>
      </w:r>
      <w:r w:rsidRPr="00605EB6">
        <w:t>pourraient</w:t>
      </w:r>
      <w:r w:rsidR="00C474C1">
        <w:t xml:space="preserve">, </w:t>
      </w:r>
      <w:r w:rsidRPr="00605EB6">
        <w:t>à eux seuls</w:t>
      </w:r>
      <w:r w:rsidR="00C474C1">
        <w:t xml:space="preserve">, </w:t>
      </w:r>
      <w:r w:rsidRPr="00605EB6">
        <w:t>approvisionner les comptoirs européens de Batavia</w:t>
      </w:r>
      <w:r w:rsidR="00C474C1">
        <w:t xml:space="preserve">. </w:t>
      </w:r>
      <w:r w:rsidRPr="00605EB6">
        <w:t>Sur de frêles embarcations mal équipées</w:t>
      </w:r>
      <w:r w:rsidR="00C474C1">
        <w:t xml:space="preserve">, </w:t>
      </w:r>
      <w:r w:rsidRPr="00605EB6">
        <w:t>ils croisent dans toutes les directions de l</w:t>
      </w:r>
      <w:r w:rsidR="00C474C1">
        <w:t>’</w:t>
      </w:r>
      <w:r w:rsidRPr="00605EB6">
        <w:t>immense archipel océanien</w:t>
      </w:r>
      <w:r w:rsidR="00C474C1">
        <w:t xml:space="preserve">, </w:t>
      </w:r>
      <w:r w:rsidRPr="00605EB6">
        <w:t>depuis Malacca jusqu</w:t>
      </w:r>
      <w:r w:rsidR="00C474C1">
        <w:t>’</w:t>
      </w:r>
      <w:r w:rsidRPr="00605EB6">
        <w:t>à la Nouvelle-Guinée</w:t>
      </w:r>
      <w:r w:rsidR="00C474C1">
        <w:t xml:space="preserve">, </w:t>
      </w:r>
      <w:r w:rsidRPr="00605EB6">
        <w:t>visitent la terre des Papous et les côtes de l</w:t>
      </w:r>
      <w:r w:rsidR="00C474C1">
        <w:t>’</w:t>
      </w:r>
      <w:r w:rsidRPr="00605EB6">
        <w:t>Australie</w:t>
      </w:r>
      <w:r w:rsidR="00C474C1">
        <w:t xml:space="preserve">. </w:t>
      </w:r>
      <w:r w:rsidRPr="00605EB6">
        <w:t>Ils s</w:t>
      </w:r>
      <w:r w:rsidR="00C474C1">
        <w:t>’</w:t>
      </w:r>
      <w:r w:rsidRPr="00605EB6">
        <w:t>occupent surtout du commerce de la poudre d</w:t>
      </w:r>
      <w:r w:rsidR="00C474C1">
        <w:t>’</w:t>
      </w:r>
      <w:r w:rsidRPr="00605EB6">
        <w:t>or</w:t>
      </w:r>
      <w:r w:rsidR="00C474C1">
        <w:t xml:space="preserve">, </w:t>
      </w:r>
      <w:r w:rsidRPr="00605EB6">
        <w:t>de l</w:t>
      </w:r>
      <w:r w:rsidR="00C474C1">
        <w:t>’</w:t>
      </w:r>
      <w:r w:rsidRPr="00605EB6">
        <w:t>écaille</w:t>
      </w:r>
      <w:r w:rsidR="00C474C1">
        <w:t xml:space="preserve">, </w:t>
      </w:r>
      <w:r w:rsidRPr="00605EB6">
        <w:t>des nids d</w:t>
      </w:r>
      <w:r w:rsidR="00C474C1">
        <w:t>’</w:t>
      </w:r>
      <w:r w:rsidRPr="00605EB6">
        <w:t>oiseaux et des bitches de mer</w:t>
      </w:r>
      <w:r w:rsidR="00C474C1">
        <w:t xml:space="preserve"> ; </w:t>
      </w:r>
      <w:r w:rsidRPr="00605EB6">
        <w:t>ils recueillent ces riches produits le long des côtes</w:t>
      </w:r>
      <w:r w:rsidR="00C474C1">
        <w:t xml:space="preserve">, </w:t>
      </w:r>
      <w:r w:rsidRPr="00605EB6">
        <w:t>dans des réduits secrets</w:t>
      </w:r>
      <w:r w:rsidR="00C474C1">
        <w:t xml:space="preserve">, </w:t>
      </w:r>
      <w:r w:rsidRPr="00605EB6">
        <w:t>dont ils ont seuls connaissance</w:t>
      </w:r>
      <w:r w:rsidR="00C474C1">
        <w:t xml:space="preserve">. </w:t>
      </w:r>
      <w:r w:rsidRPr="00605EB6">
        <w:t>Ils sont en possession de l</w:t>
      </w:r>
      <w:r w:rsidR="00C474C1">
        <w:t>’</w:t>
      </w:r>
      <w:r w:rsidRPr="00605EB6">
        <w:t>approvisionnement exclusif de l</w:t>
      </w:r>
      <w:r w:rsidR="00C474C1">
        <w:t>’</w:t>
      </w:r>
      <w:r w:rsidRPr="00605EB6">
        <w:t>île de Bornéo</w:t>
      </w:r>
      <w:r w:rsidR="00C474C1">
        <w:t xml:space="preserve"> ; </w:t>
      </w:r>
      <w:r w:rsidRPr="00605EB6">
        <w:t>ils apportent aux peuplades de cette île toutes sortes de marchandises provenant des manufactures d</w:t>
      </w:r>
      <w:r w:rsidR="00C474C1">
        <w:t>’</w:t>
      </w:r>
      <w:r w:rsidRPr="00605EB6">
        <w:t>Europe</w:t>
      </w:r>
      <w:r w:rsidR="00C474C1">
        <w:t xml:space="preserve">, </w:t>
      </w:r>
      <w:r w:rsidRPr="00605EB6">
        <w:t>de l</w:t>
      </w:r>
      <w:r w:rsidR="00C474C1">
        <w:t>’</w:t>
      </w:r>
      <w:r w:rsidRPr="00605EB6">
        <w:t>Inde et de la Chine</w:t>
      </w:r>
      <w:r w:rsidR="00C474C1">
        <w:t xml:space="preserve">, </w:t>
      </w:r>
      <w:r w:rsidRPr="00605EB6">
        <w:t>qu</w:t>
      </w:r>
      <w:r w:rsidR="00C474C1">
        <w:t>’</w:t>
      </w:r>
      <w:r w:rsidRPr="00605EB6">
        <w:t>ils échangent contre des diamants bruts</w:t>
      </w:r>
      <w:r w:rsidR="00C474C1">
        <w:t xml:space="preserve">, </w:t>
      </w:r>
      <w:r w:rsidRPr="00605EB6">
        <w:t>des oiseaux au plumage merveilleux</w:t>
      </w:r>
      <w:r w:rsidR="00C474C1">
        <w:t xml:space="preserve">, </w:t>
      </w:r>
      <w:r w:rsidRPr="00605EB6">
        <w:t>de la poudre d</w:t>
      </w:r>
      <w:r w:rsidR="00C474C1">
        <w:t>’</w:t>
      </w:r>
      <w:r w:rsidRPr="00605EB6">
        <w:t>or</w:t>
      </w:r>
      <w:r w:rsidR="00C474C1">
        <w:t xml:space="preserve">, </w:t>
      </w:r>
      <w:r w:rsidRPr="00605EB6">
        <w:t>du camphre</w:t>
      </w:r>
      <w:r w:rsidR="00C474C1">
        <w:t xml:space="preserve">, </w:t>
      </w:r>
      <w:r w:rsidRPr="00605EB6">
        <w:t>du benjoin et autres produits précieux</w:t>
      </w:r>
      <w:r w:rsidR="00C474C1">
        <w:t xml:space="preserve">. </w:t>
      </w:r>
      <w:r w:rsidRPr="00605EB6">
        <w:t>Leur chargement fait</w:t>
      </w:r>
      <w:r w:rsidR="00C474C1">
        <w:t xml:space="preserve">, </w:t>
      </w:r>
      <w:r w:rsidRPr="00605EB6">
        <w:t>ils se dirigent vers Batavia et Singapore où ils arrivent avec des cargaisons qui ont</w:t>
      </w:r>
      <w:r w:rsidR="00C474C1">
        <w:t xml:space="preserve">, </w:t>
      </w:r>
      <w:r w:rsidRPr="00605EB6">
        <w:t>souvent</w:t>
      </w:r>
      <w:r w:rsidR="00C474C1">
        <w:t xml:space="preserve">, </w:t>
      </w:r>
      <w:r w:rsidRPr="00605EB6">
        <w:t>une valeur de cent mille piastres</w:t>
      </w:r>
      <w:r w:rsidR="00C474C1">
        <w:t>.</w:t>
      </w:r>
    </w:p>
    <w:p w14:paraId="38495AD5" w14:textId="77777777" w:rsidR="00C474C1" w:rsidRDefault="00C52F4A" w:rsidP="00C52F4A">
      <w:r w:rsidRPr="00605EB6">
        <w:t>Depuis cinq ans déjà</w:t>
      </w:r>
      <w:r w:rsidR="00C474C1">
        <w:t xml:space="preserve">, </w:t>
      </w:r>
      <w:r w:rsidRPr="00605EB6">
        <w:t>Paul de Chamarande était le quatrième associé de la maison de son cousin</w:t>
      </w:r>
      <w:r w:rsidR="00C474C1">
        <w:t xml:space="preserve">, </w:t>
      </w:r>
      <w:r w:rsidRPr="00605EB6">
        <w:t>dont la raison sociale était Philippe de Villiers et C</w:t>
      </w:r>
      <w:r w:rsidRPr="00051D1B">
        <w:rPr>
          <w:vertAlign w:val="superscript"/>
        </w:rPr>
        <w:t>ie</w:t>
      </w:r>
      <w:r w:rsidR="00C474C1">
        <w:t>.</w:t>
      </w:r>
    </w:p>
    <w:p w14:paraId="1BDD50D5" w14:textId="17EE8656" w:rsidR="00C474C1" w:rsidRDefault="00C52F4A" w:rsidP="00C52F4A">
      <w:r w:rsidRPr="00605EB6">
        <w:t>Très connu des Bouguis et en relation directe avec eux depuis longtemps</w:t>
      </w:r>
      <w:r w:rsidR="00C474C1">
        <w:t>, M. de </w:t>
      </w:r>
      <w:r w:rsidRPr="00605EB6">
        <w:t>Villiers réalisait chaque année des bénéfices énormes par l</w:t>
      </w:r>
      <w:r w:rsidR="00C474C1">
        <w:t>’</w:t>
      </w:r>
      <w:r w:rsidRPr="00605EB6">
        <w:t>échange des produits de l</w:t>
      </w:r>
      <w:r w:rsidR="00C474C1">
        <w:t>’</w:t>
      </w:r>
      <w:r w:rsidRPr="00605EB6">
        <w:t xml:space="preserve">ancien monde contre ceux des îles </w:t>
      </w:r>
      <w:r w:rsidR="0009378B">
        <w:t>o</w:t>
      </w:r>
      <w:r w:rsidR="0009378B" w:rsidRPr="00605EB6">
        <w:t>céaniennes</w:t>
      </w:r>
      <w:r w:rsidR="00C474C1">
        <w:t xml:space="preserve">. </w:t>
      </w:r>
      <w:r w:rsidRPr="00605EB6">
        <w:t>Il recevait ses approvisionnements de Hollande</w:t>
      </w:r>
      <w:r w:rsidR="00C474C1">
        <w:t xml:space="preserve">, </w:t>
      </w:r>
      <w:r w:rsidRPr="00605EB6">
        <w:t>de France et d</w:t>
      </w:r>
      <w:r w:rsidR="00C474C1">
        <w:t>’</w:t>
      </w:r>
      <w:r w:rsidRPr="00605EB6">
        <w:t>Angleterre</w:t>
      </w:r>
      <w:r w:rsidR="00C474C1">
        <w:t xml:space="preserve"> ; </w:t>
      </w:r>
      <w:r w:rsidRPr="00605EB6">
        <w:t>mais souvent il était forcé de s</w:t>
      </w:r>
      <w:r w:rsidR="00C474C1">
        <w:t>’</w:t>
      </w:r>
      <w:r w:rsidRPr="00605EB6">
        <w:t>adresser à une maison anglaise du Bengale</w:t>
      </w:r>
      <w:r w:rsidR="00C474C1">
        <w:t xml:space="preserve">, </w:t>
      </w:r>
      <w:r w:rsidRPr="00605EB6">
        <w:t>vaste entrepôt de toutes sortes de marchandises</w:t>
      </w:r>
      <w:r w:rsidR="00C474C1">
        <w:t xml:space="preserve">, </w:t>
      </w:r>
      <w:r w:rsidRPr="00605EB6">
        <w:t>dont le principal associé</w:t>
      </w:r>
      <w:r w:rsidR="00C474C1">
        <w:t xml:space="preserve">, </w:t>
      </w:r>
      <w:r w:rsidRPr="00605EB6">
        <w:t>William Glandas</w:t>
      </w:r>
      <w:r w:rsidR="00C474C1">
        <w:t xml:space="preserve">, </w:t>
      </w:r>
      <w:r w:rsidRPr="00605EB6">
        <w:t>était son ami</w:t>
      </w:r>
      <w:r w:rsidR="00C474C1">
        <w:t>.</w:t>
      </w:r>
    </w:p>
    <w:p w14:paraId="110C3DD1" w14:textId="77777777" w:rsidR="00C474C1" w:rsidRDefault="00C52F4A" w:rsidP="00C52F4A">
      <w:r w:rsidRPr="00605EB6">
        <w:lastRenderedPageBreak/>
        <w:t>Un jour</w:t>
      </w:r>
      <w:r w:rsidR="00C474C1">
        <w:t xml:space="preserve">, </w:t>
      </w:r>
      <w:r w:rsidRPr="00605EB6">
        <w:t>un bâtiment de la maison Glandas arriva à Batavia</w:t>
      </w:r>
      <w:r w:rsidR="00C474C1">
        <w:t xml:space="preserve">. </w:t>
      </w:r>
      <w:r w:rsidRPr="00605EB6">
        <w:t>Le capitaine était porteur d</w:t>
      </w:r>
      <w:r w:rsidR="00C474C1">
        <w:t>’</w:t>
      </w:r>
      <w:r w:rsidRPr="00605EB6">
        <w:t>une lettre pour Philippe de Villiers</w:t>
      </w:r>
      <w:r w:rsidR="00C474C1">
        <w:t xml:space="preserve">. </w:t>
      </w:r>
      <w:r w:rsidRPr="00605EB6">
        <w:t>En la lisant</w:t>
      </w:r>
      <w:r w:rsidR="00C474C1">
        <w:t xml:space="preserve">, </w:t>
      </w:r>
      <w:r w:rsidRPr="00605EB6">
        <w:t>le négociant pâlit</w:t>
      </w:r>
      <w:r w:rsidR="00C474C1">
        <w:t>.</w:t>
      </w:r>
    </w:p>
    <w:p w14:paraId="72B928DC" w14:textId="5647D882" w:rsidR="00C474C1" w:rsidRDefault="0094609C" w:rsidP="00C52F4A">
      <w:r>
        <w:t>— </w:t>
      </w:r>
      <w:r w:rsidR="00C52F4A" w:rsidRPr="00605EB6">
        <w:t>Eh</w:t>
      </w:r>
      <w:r w:rsidR="00C474C1">
        <w:t xml:space="preserve"> ! </w:t>
      </w:r>
      <w:r w:rsidR="00C52F4A" w:rsidRPr="00605EB6">
        <w:t>bien</w:t>
      </w:r>
      <w:r w:rsidR="00C474C1">
        <w:t xml:space="preserve"> ? </w:t>
      </w:r>
      <w:r w:rsidR="00C52F4A" w:rsidRPr="00605EB6">
        <w:t>demanda-t-il au capitaine</w:t>
      </w:r>
      <w:r w:rsidR="00C474C1">
        <w:t>.</w:t>
      </w:r>
    </w:p>
    <w:p w14:paraId="6C7A11FD" w14:textId="355DBF0D" w:rsidR="00C474C1" w:rsidRDefault="0094609C" w:rsidP="00C52F4A">
      <w:r>
        <w:t>— </w:t>
      </w:r>
      <w:r w:rsidR="00C474C1">
        <w:t>M. </w:t>
      </w:r>
      <w:r w:rsidR="00C52F4A" w:rsidRPr="00605EB6">
        <w:t>William Glandas n</w:t>
      </w:r>
      <w:r w:rsidR="00C474C1">
        <w:t>’</w:t>
      </w:r>
      <w:r w:rsidR="00C52F4A" w:rsidRPr="00605EB6">
        <w:t>est plus</w:t>
      </w:r>
      <w:r w:rsidR="00C474C1">
        <w:t xml:space="preserve">. </w:t>
      </w:r>
      <w:r w:rsidR="00C52F4A" w:rsidRPr="00605EB6">
        <w:t>Sentant sa fin prochaine</w:t>
      </w:r>
      <w:r w:rsidR="00C474C1">
        <w:t xml:space="preserve">, </w:t>
      </w:r>
      <w:r w:rsidR="00C52F4A" w:rsidRPr="00605EB6">
        <w:t>il a eu encore la force d</w:t>
      </w:r>
      <w:r w:rsidR="00C474C1">
        <w:t>’</w:t>
      </w:r>
      <w:r w:rsidR="00C52F4A" w:rsidRPr="00605EB6">
        <w:t>écrire cette lettre</w:t>
      </w:r>
      <w:r w:rsidR="00C474C1">
        <w:t xml:space="preserve">, </w:t>
      </w:r>
      <w:r w:rsidR="00C52F4A" w:rsidRPr="00605EB6">
        <w:t>qui m</w:t>
      </w:r>
      <w:r w:rsidR="00C474C1">
        <w:t>’</w:t>
      </w:r>
      <w:r w:rsidR="00C52F4A" w:rsidRPr="00605EB6">
        <w:t>a été remise par sa fille</w:t>
      </w:r>
      <w:r w:rsidR="00C474C1">
        <w:t xml:space="preserve">. </w:t>
      </w:r>
      <w:r w:rsidR="009A0CB4" w:rsidRPr="009A0CB4">
        <w:t>M</w:t>
      </w:r>
      <w:r w:rsidR="009A0CB4" w:rsidRPr="009A0CB4">
        <w:rPr>
          <w:vertAlign w:val="superscript"/>
        </w:rPr>
        <w:t>lle</w:t>
      </w:r>
      <w:r w:rsidR="00C474C1">
        <w:t> </w:t>
      </w:r>
      <w:r w:rsidR="00C52F4A" w:rsidRPr="00605EB6">
        <w:t>Lucy est dans la désolation</w:t>
      </w:r>
      <w:r w:rsidR="00C474C1">
        <w:t>.</w:t>
      </w:r>
    </w:p>
    <w:p w14:paraId="030FB81D" w14:textId="40B02A3E" w:rsidR="00C474C1" w:rsidRDefault="0094609C" w:rsidP="00C52F4A">
      <w:r>
        <w:t>— </w:t>
      </w:r>
      <w:r w:rsidR="00C52F4A" w:rsidRPr="00605EB6">
        <w:t>Devez-vous rester plusieurs jours à Batavia</w:t>
      </w:r>
      <w:r w:rsidR="00C474C1">
        <w:t> ?</w:t>
      </w:r>
    </w:p>
    <w:p w14:paraId="41CBBD8D" w14:textId="69556087" w:rsidR="00C474C1" w:rsidRDefault="0094609C" w:rsidP="00C52F4A">
      <w:r>
        <w:t>— </w:t>
      </w:r>
      <w:r w:rsidR="00C52F4A" w:rsidRPr="00605EB6">
        <w:t>J</w:t>
      </w:r>
      <w:r w:rsidR="00C474C1">
        <w:t>’</w:t>
      </w:r>
      <w:r w:rsidR="00C52F4A" w:rsidRPr="00605EB6">
        <w:t>espère pouvoir lever l</w:t>
      </w:r>
      <w:r w:rsidR="00C474C1">
        <w:t>’</w:t>
      </w:r>
      <w:r w:rsidR="00C52F4A" w:rsidRPr="00605EB6">
        <w:t>ancre demain soir</w:t>
      </w:r>
      <w:r w:rsidR="00C474C1">
        <w:t>.</w:t>
      </w:r>
    </w:p>
    <w:p w14:paraId="15A58C72" w14:textId="3C0A88A7" w:rsidR="00C474C1" w:rsidRDefault="0094609C" w:rsidP="00C52F4A">
      <w:r>
        <w:t>— </w:t>
      </w:r>
      <w:r w:rsidR="00C52F4A" w:rsidRPr="00605EB6">
        <w:t>Vous rendez-vous directement à Calcutta</w:t>
      </w:r>
      <w:r w:rsidR="00C474C1">
        <w:t> ?</w:t>
      </w:r>
    </w:p>
    <w:p w14:paraId="0C01D0C3" w14:textId="785F8573" w:rsidR="00C474C1" w:rsidRDefault="0094609C" w:rsidP="00C52F4A">
      <w:r>
        <w:t>— </w:t>
      </w:r>
      <w:r w:rsidR="00C52F4A" w:rsidRPr="00605EB6">
        <w:t>Oui</w:t>
      </w:r>
      <w:r w:rsidR="00C474C1">
        <w:t xml:space="preserve">, </w:t>
      </w:r>
      <w:r w:rsidR="00C52F4A" w:rsidRPr="00605EB6">
        <w:t>directement</w:t>
      </w:r>
      <w:r w:rsidR="00C474C1">
        <w:t>.</w:t>
      </w:r>
    </w:p>
    <w:p w14:paraId="2782F3A6" w14:textId="33A4DC01" w:rsidR="00C474C1" w:rsidRDefault="0094609C" w:rsidP="00C52F4A">
      <w:r>
        <w:t>— </w:t>
      </w:r>
      <w:r w:rsidR="00C52F4A" w:rsidRPr="00605EB6">
        <w:t>En ce cas</w:t>
      </w:r>
      <w:r w:rsidR="00C474C1">
        <w:t xml:space="preserve">, </w:t>
      </w:r>
      <w:r w:rsidR="00C52F4A" w:rsidRPr="00605EB6">
        <w:t>je prendrai passage à bord de votre navire</w:t>
      </w:r>
      <w:r w:rsidR="00C474C1">
        <w:t>.</w:t>
      </w:r>
    </w:p>
    <w:p w14:paraId="108C8646" w14:textId="77777777" w:rsidR="00C474C1" w:rsidRDefault="00C52F4A" w:rsidP="00C52F4A">
      <w:r w:rsidRPr="00605EB6">
        <w:t>La lettre de William Glandas disait</w:t>
      </w:r>
      <w:r w:rsidR="00C474C1">
        <w:t> :</w:t>
      </w:r>
    </w:p>
    <w:p w14:paraId="7E584E38" w14:textId="65C9FA19" w:rsidR="00C52F4A" w:rsidRPr="00605EB6" w:rsidRDefault="00C52F4A" w:rsidP="00C52F4A"/>
    <w:p w14:paraId="1B7DB644" w14:textId="00FF7D7C" w:rsidR="00C474C1" w:rsidRDefault="00C474C1" w:rsidP="00C52F4A">
      <w:r>
        <w:t>« </w:t>
      </w:r>
      <w:r w:rsidR="00C52F4A" w:rsidRPr="00605EB6">
        <w:t>Je suis condamné par les médecins</w:t>
      </w:r>
      <w:r>
        <w:t xml:space="preserve">, </w:t>
      </w:r>
      <w:r w:rsidR="00C52F4A" w:rsidRPr="00605EB6">
        <w:t>je vais mourir</w:t>
      </w:r>
      <w:r>
        <w:t xml:space="preserve"> : </w:t>
      </w:r>
      <w:r w:rsidR="00F92158">
        <w:t>q</w:t>
      </w:r>
      <w:r w:rsidR="00E6462B">
        <w:t>u</w:t>
      </w:r>
      <w:r w:rsidR="00C52F4A" w:rsidRPr="00605EB6">
        <w:t>and vous recevrez ces lignes</w:t>
      </w:r>
      <w:r>
        <w:t xml:space="preserve">, </w:t>
      </w:r>
      <w:r w:rsidR="00C52F4A" w:rsidRPr="00605EB6">
        <w:t>que je trace d</w:t>
      </w:r>
      <w:r>
        <w:t>’</w:t>
      </w:r>
      <w:r w:rsidR="00C52F4A" w:rsidRPr="00605EB6">
        <w:t>une main déjà glacée</w:t>
      </w:r>
      <w:r>
        <w:t xml:space="preserve">, </w:t>
      </w:r>
      <w:r w:rsidR="00C52F4A" w:rsidRPr="00605EB6">
        <w:t>votre vieil ami Glandas aura cessé de vivre</w:t>
      </w:r>
      <w:r>
        <w:t xml:space="preserve">. </w:t>
      </w:r>
      <w:r w:rsidR="00C52F4A" w:rsidRPr="00605EB6">
        <w:t>Si Dieu m</w:t>
      </w:r>
      <w:r>
        <w:t>’</w:t>
      </w:r>
      <w:r w:rsidR="00C52F4A" w:rsidRPr="00605EB6">
        <w:t>avait accordé deux ans de plus d</w:t>
      </w:r>
      <w:r>
        <w:t>’</w:t>
      </w:r>
      <w:r w:rsidR="00C52F4A" w:rsidRPr="00605EB6">
        <w:t>existence</w:t>
      </w:r>
      <w:r>
        <w:t xml:space="preserve">, </w:t>
      </w:r>
      <w:r w:rsidR="00C52F4A" w:rsidRPr="00605EB6">
        <w:t>j</w:t>
      </w:r>
      <w:r>
        <w:t>’</w:t>
      </w:r>
      <w:r w:rsidR="00C52F4A" w:rsidRPr="00605EB6">
        <w:t>aurais eu le temps de marier ma bien-aimée Lucy</w:t>
      </w:r>
      <w:r>
        <w:t xml:space="preserve">, </w:t>
      </w:r>
      <w:r w:rsidR="00C52F4A" w:rsidRPr="00605EB6">
        <w:t>qui va se trouver seule au monde</w:t>
      </w:r>
      <w:r>
        <w:t xml:space="preserve">. </w:t>
      </w:r>
      <w:r w:rsidR="00C52F4A" w:rsidRPr="00605EB6">
        <w:t>Que va-t-elle devenir</w:t>
      </w:r>
      <w:r>
        <w:t xml:space="preserve">, </w:t>
      </w:r>
      <w:r w:rsidR="00C52F4A" w:rsidRPr="00605EB6">
        <w:t>ma fille adorée</w:t>
      </w:r>
      <w:r>
        <w:t xml:space="preserve"> ? </w:t>
      </w:r>
      <w:r w:rsidR="00C52F4A" w:rsidRPr="00605EB6">
        <w:t>Cette pensée me fait cruellement souffrir</w:t>
      </w:r>
      <w:r>
        <w:t xml:space="preserve">. </w:t>
      </w:r>
      <w:r w:rsidR="00C52F4A" w:rsidRPr="00605EB6">
        <w:t>Ah</w:t>
      </w:r>
      <w:r>
        <w:t xml:space="preserve"> ! </w:t>
      </w:r>
      <w:r w:rsidR="00C52F4A" w:rsidRPr="00605EB6">
        <w:t>je voudrais ne pas mourir</w:t>
      </w:r>
      <w:r>
        <w:t> !</w:t>
      </w:r>
    </w:p>
    <w:p w14:paraId="08D55ECC" w14:textId="65C8BAC1" w:rsidR="00C474C1" w:rsidRDefault="00C474C1" w:rsidP="00C52F4A">
      <w:r>
        <w:t>» </w:t>
      </w:r>
      <w:r w:rsidR="00C52F4A" w:rsidRPr="00605EB6">
        <w:t>Je cherche autour de moi à qui je peux confier mon enfant et je ne vois que vous</w:t>
      </w:r>
      <w:r>
        <w:t xml:space="preserve">, </w:t>
      </w:r>
      <w:r w:rsidR="00C52F4A" w:rsidRPr="00605EB6">
        <w:t>mon cher Philippe</w:t>
      </w:r>
      <w:r>
        <w:t xml:space="preserve">, </w:t>
      </w:r>
      <w:r w:rsidR="00C52F4A" w:rsidRPr="00605EB6">
        <w:t>car en vous seul j</w:t>
      </w:r>
      <w:r>
        <w:t>’</w:t>
      </w:r>
      <w:r w:rsidR="00C52F4A" w:rsidRPr="00605EB6">
        <w:t>ai une entière confiance</w:t>
      </w:r>
      <w:r>
        <w:t xml:space="preserve">. </w:t>
      </w:r>
      <w:r w:rsidR="00C52F4A" w:rsidRPr="00605EB6">
        <w:t>Écoutez la voix qui</w:t>
      </w:r>
      <w:r>
        <w:t xml:space="preserve">, </w:t>
      </w:r>
      <w:r w:rsidR="00C52F4A" w:rsidRPr="00605EB6">
        <w:t>au bord du tombeau</w:t>
      </w:r>
      <w:r>
        <w:t xml:space="preserve">, </w:t>
      </w:r>
      <w:r w:rsidR="00C52F4A" w:rsidRPr="00605EB6">
        <w:t xml:space="preserve">prête </w:t>
      </w:r>
      <w:r w:rsidR="00E6462B">
        <w:t>de</w:t>
      </w:r>
      <w:r w:rsidR="00E6462B" w:rsidRPr="00605EB6">
        <w:t xml:space="preserve"> </w:t>
      </w:r>
      <w:r w:rsidR="00C52F4A" w:rsidRPr="00605EB6">
        <w:t>s</w:t>
      </w:r>
      <w:r>
        <w:t>’</w:t>
      </w:r>
      <w:r w:rsidR="00C52F4A" w:rsidRPr="00605EB6">
        <w:t>éteindre</w:t>
      </w:r>
      <w:r>
        <w:t xml:space="preserve">, </w:t>
      </w:r>
      <w:r w:rsidR="00C52F4A" w:rsidRPr="00605EB6">
        <w:t>vous crie</w:t>
      </w:r>
      <w:r>
        <w:t xml:space="preserve"> : </w:t>
      </w:r>
      <w:r w:rsidR="00C52F4A" w:rsidRPr="00605EB6">
        <w:t>Venez</w:t>
      </w:r>
      <w:r>
        <w:t xml:space="preserve">, </w:t>
      </w:r>
      <w:r w:rsidR="00C52F4A" w:rsidRPr="00605EB6">
        <w:t>venez</w:t>
      </w:r>
      <w:r>
        <w:t> !</w:t>
      </w:r>
    </w:p>
    <w:p w14:paraId="0033D214" w14:textId="77777777" w:rsidR="00C474C1" w:rsidRDefault="00C474C1" w:rsidP="00C52F4A">
      <w:r>
        <w:lastRenderedPageBreak/>
        <w:t>» </w:t>
      </w:r>
      <w:r w:rsidR="00C52F4A" w:rsidRPr="00605EB6">
        <w:t>Mais je vous connais</w:t>
      </w:r>
      <w:r>
        <w:t xml:space="preserve">, </w:t>
      </w:r>
      <w:r w:rsidR="00C52F4A" w:rsidRPr="00605EB6">
        <w:t>Philippe</w:t>
      </w:r>
      <w:r>
        <w:t xml:space="preserve">, : </w:t>
      </w:r>
      <w:r w:rsidR="00C52F4A" w:rsidRPr="00605EB6">
        <w:t>vous ne resterez pas sourd à ma prière</w:t>
      </w:r>
      <w:r>
        <w:t xml:space="preserve">, </w:t>
      </w:r>
      <w:r w:rsidR="00C52F4A" w:rsidRPr="00605EB6">
        <w:t>vous veillerez sur le sort de Lucy</w:t>
      </w:r>
      <w:r>
        <w:t xml:space="preserve">. </w:t>
      </w:r>
      <w:r w:rsidR="00C52F4A" w:rsidRPr="00605EB6">
        <w:t>Je la confie à l</w:t>
      </w:r>
      <w:r>
        <w:t>’</w:t>
      </w:r>
      <w:r w:rsidR="00C52F4A" w:rsidRPr="00605EB6">
        <w:t>honnête homme</w:t>
      </w:r>
      <w:r>
        <w:t xml:space="preserve">, </w:t>
      </w:r>
      <w:r w:rsidR="00C52F4A" w:rsidRPr="00605EB6">
        <w:t>à l</w:t>
      </w:r>
      <w:r>
        <w:t>’</w:t>
      </w:r>
      <w:r w:rsidR="00C52F4A" w:rsidRPr="00605EB6">
        <w:t>ami</w:t>
      </w:r>
      <w:r>
        <w:t xml:space="preserve">. </w:t>
      </w:r>
      <w:r w:rsidR="00C52F4A" w:rsidRPr="00605EB6">
        <w:t>Vous serez son tuteur</w:t>
      </w:r>
      <w:r>
        <w:t xml:space="preserve">, </w:t>
      </w:r>
      <w:r w:rsidR="00C52F4A" w:rsidRPr="00605EB6">
        <w:t>son protecteur</w:t>
      </w:r>
      <w:r>
        <w:t xml:space="preserve">, </w:t>
      </w:r>
      <w:r w:rsidR="00C52F4A" w:rsidRPr="00605EB6">
        <w:t>son père</w:t>
      </w:r>
      <w:r>
        <w:t> !</w:t>
      </w:r>
    </w:p>
    <w:p w14:paraId="5E38DDCB" w14:textId="7F36B383" w:rsidR="00C52F4A" w:rsidRPr="00605EB6" w:rsidRDefault="00C474C1" w:rsidP="00C52F4A">
      <w:r>
        <w:t>» </w:t>
      </w:r>
      <w:r w:rsidR="00C52F4A" w:rsidRPr="00605EB6">
        <w:t>Venez</w:t>
      </w:r>
      <w:r>
        <w:t xml:space="preserve">, </w:t>
      </w:r>
      <w:r w:rsidR="00C52F4A" w:rsidRPr="00605EB6">
        <w:t>venez vite</w:t>
      </w:r>
      <w:r>
        <w:t xml:space="preserve">, </w:t>
      </w:r>
      <w:r w:rsidR="00C52F4A" w:rsidRPr="00605EB6">
        <w:t>mon cher Philippe</w:t>
      </w:r>
      <w:r>
        <w:t xml:space="preserve"> ; </w:t>
      </w:r>
      <w:r w:rsidR="00C52F4A" w:rsidRPr="00605EB6">
        <w:t>dans quelques jours</w:t>
      </w:r>
      <w:r>
        <w:t xml:space="preserve">, </w:t>
      </w:r>
      <w:r w:rsidR="00C52F4A" w:rsidRPr="00605EB6">
        <w:t>dans quelques heures</w:t>
      </w:r>
      <w:r>
        <w:t xml:space="preserve">, </w:t>
      </w:r>
      <w:r w:rsidR="00C52F4A" w:rsidRPr="00605EB6">
        <w:t>peut-être</w:t>
      </w:r>
      <w:r>
        <w:t xml:space="preserve">, </w:t>
      </w:r>
      <w:r w:rsidR="00C52F4A" w:rsidRPr="00605EB6">
        <w:t>je ne serai plus</w:t>
      </w:r>
      <w:r>
        <w:t xml:space="preserve">, </w:t>
      </w:r>
      <w:r w:rsidR="00C52F4A" w:rsidRPr="00605EB6">
        <w:t>et ma fille a besoin de vous</w:t>
      </w:r>
      <w:r>
        <w:t>.</w:t>
      </w:r>
    </w:p>
    <w:p w14:paraId="46A18EBC" w14:textId="77777777" w:rsidR="00C52F4A" w:rsidRPr="00605EB6" w:rsidRDefault="00C52F4A" w:rsidP="00C52F4A"/>
    <w:p w14:paraId="5DDD4CDE" w14:textId="076A679D" w:rsidR="00C474C1" w:rsidRDefault="00C474C1" w:rsidP="00C52F4A">
      <w:r>
        <w:t>M. de </w:t>
      </w:r>
      <w:r w:rsidR="00C52F4A" w:rsidRPr="00605EB6">
        <w:t>Villiers partit le lendemain</w:t>
      </w:r>
      <w:r>
        <w:t xml:space="preserve">. </w:t>
      </w:r>
      <w:r w:rsidR="00C52F4A" w:rsidRPr="00605EB6">
        <w:t>Son absence dura un mois</w:t>
      </w:r>
      <w:r>
        <w:t xml:space="preserve">. </w:t>
      </w:r>
      <w:r w:rsidR="00C52F4A" w:rsidRPr="00605EB6">
        <w:t>Il revint à Batavia</w:t>
      </w:r>
      <w:r>
        <w:t xml:space="preserve">, </w:t>
      </w:r>
      <w:r w:rsidR="00C52F4A" w:rsidRPr="00605EB6">
        <w:t xml:space="preserve">amenant Lucy Glandas et une jeune fille </w:t>
      </w:r>
      <w:r w:rsidR="00E6462B">
        <w:t>h</w:t>
      </w:r>
      <w:r w:rsidR="00C52F4A" w:rsidRPr="00605EB6">
        <w:t>indoue âgée de quatorze ans</w:t>
      </w:r>
      <w:r>
        <w:t xml:space="preserve">, </w:t>
      </w:r>
      <w:r w:rsidR="00C52F4A" w:rsidRPr="00605EB6">
        <w:t>qui appelait Lucy sa petite mère</w:t>
      </w:r>
      <w:r>
        <w:t>.</w:t>
      </w:r>
    </w:p>
    <w:p w14:paraId="1C5651E5" w14:textId="3D55A2AB" w:rsidR="00C474C1" w:rsidRDefault="00C52F4A" w:rsidP="00C52F4A">
      <w:r w:rsidRPr="00605EB6">
        <w:t>Zélima</w:t>
      </w:r>
      <w:r w:rsidR="00C474C1">
        <w:t xml:space="preserve">, </w:t>
      </w:r>
      <w:r w:rsidRPr="00605EB6">
        <w:t xml:space="preserve">ainsi se nommait la jeune </w:t>
      </w:r>
      <w:r w:rsidR="00E6462B">
        <w:t>h</w:t>
      </w:r>
      <w:r w:rsidRPr="00605EB6">
        <w:t>indoue</w:t>
      </w:r>
      <w:r w:rsidR="00C474C1">
        <w:t xml:space="preserve">, </w:t>
      </w:r>
      <w:r w:rsidRPr="00605EB6">
        <w:t>était la fille d</w:t>
      </w:r>
      <w:r w:rsidR="00C474C1">
        <w:t>’</w:t>
      </w:r>
      <w:r w:rsidRPr="00605EB6">
        <w:t>un misérable paria</w:t>
      </w:r>
      <w:r w:rsidR="00C474C1">
        <w:t xml:space="preserve">. </w:t>
      </w:r>
      <w:r w:rsidRPr="00605EB6">
        <w:t>Son père et sa mère étaient morts</w:t>
      </w:r>
      <w:r w:rsidR="00C474C1">
        <w:t xml:space="preserve">, </w:t>
      </w:r>
      <w:r w:rsidRPr="00605EB6">
        <w:t>à quinze jours de distance</w:t>
      </w:r>
      <w:r w:rsidR="00C474C1">
        <w:t xml:space="preserve">, </w:t>
      </w:r>
      <w:r w:rsidRPr="00605EB6">
        <w:t>plus encore de misère que de maladie</w:t>
      </w:r>
      <w:r w:rsidR="00C474C1">
        <w:t>. M. </w:t>
      </w:r>
      <w:r w:rsidRPr="00605EB6">
        <w:t>Glandas l</w:t>
      </w:r>
      <w:r w:rsidR="00C474C1">
        <w:t>’</w:t>
      </w:r>
      <w:r w:rsidRPr="00605EB6">
        <w:t>avait trouvée</w:t>
      </w:r>
      <w:r w:rsidR="00C474C1">
        <w:t xml:space="preserve">, </w:t>
      </w:r>
      <w:r w:rsidRPr="00605EB6">
        <w:t>mourant de faim</w:t>
      </w:r>
      <w:r w:rsidR="00C474C1">
        <w:t xml:space="preserve">, </w:t>
      </w:r>
      <w:r w:rsidRPr="00605EB6">
        <w:t>dans la hutte de terre de ses parents</w:t>
      </w:r>
      <w:r w:rsidR="00C474C1">
        <w:t xml:space="preserve">, </w:t>
      </w:r>
      <w:r w:rsidRPr="00605EB6">
        <w:t>l</w:t>
      </w:r>
      <w:r w:rsidR="00C474C1">
        <w:t>’</w:t>
      </w:r>
      <w:r w:rsidRPr="00605EB6">
        <w:t>avait apportée à Calcutta et donnée à sa fille pour l</w:t>
      </w:r>
      <w:r w:rsidR="00C474C1">
        <w:t>’</w:t>
      </w:r>
      <w:r w:rsidRPr="00605EB6">
        <w:t>amuser</w:t>
      </w:r>
      <w:r w:rsidR="00C474C1">
        <w:t>.</w:t>
      </w:r>
    </w:p>
    <w:p w14:paraId="5E937CB9" w14:textId="77777777" w:rsidR="00C474C1" w:rsidRDefault="00C52F4A" w:rsidP="00C52F4A">
      <w:r w:rsidRPr="00605EB6">
        <w:t>L</w:t>
      </w:r>
      <w:r w:rsidR="00C474C1">
        <w:t>’</w:t>
      </w:r>
      <w:r w:rsidRPr="00605EB6">
        <w:t>amitié rapprocha vite la distance qui existait entre la jeune créole et sa petite compagne</w:t>
      </w:r>
      <w:r w:rsidR="00C474C1">
        <w:t xml:space="preserve">. </w:t>
      </w:r>
      <w:r w:rsidRPr="00605EB6">
        <w:t>Zélima adorait sa maîtresse</w:t>
      </w:r>
      <w:r w:rsidR="00C474C1">
        <w:t xml:space="preserve">, </w:t>
      </w:r>
      <w:r w:rsidRPr="00605EB6">
        <w:t>et celle-ci ne pouvait plus se passer de Zélima</w:t>
      </w:r>
      <w:r w:rsidR="00C474C1">
        <w:t>.</w:t>
      </w:r>
    </w:p>
    <w:p w14:paraId="28830F30" w14:textId="6195A857" w:rsidR="00C474C1" w:rsidRDefault="00C52F4A" w:rsidP="00C52F4A">
      <w:r w:rsidRPr="00605EB6">
        <w:t>Elles s</w:t>
      </w:r>
      <w:r w:rsidR="00C474C1">
        <w:t>’</w:t>
      </w:r>
      <w:r w:rsidRPr="00605EB6">
        <w:t>aimèrent davantage encore en grandissant</w:t>
      </w:r>
      <w:r w:rsidR="004540F3">
        <w:t> ;</w:t>
      </w:r>
      <w:r w:rsidR="00C474C1">
        <w:t xml:space="preserve"> </w:t>
      </w:r>
      <w:r w:rsidRPr="00605EB6">
        <w:t>elles étaient inséparables et comme les deux sœurs</w:t>
      </w:r>
      <w:r w:rsidR="00C474C1">
        <w:t>.</w:t>
      </w:r>
    </w:p>
    <w:p w14:paraId="282CF2D1" w14:textId="102DF344" w:rsidR="00C474C1" w:rsidRDefault="00C52F4A" w:rsidP="00C52F4A">
      <w:r w:rsidRPr="00605EB6">
        <w:t xml:space="preserve">Aussi </w:t>
      </w:r>
      <w:r w:rsidR="00C474C1">
        <w:t>M. de </w:t>
      </w:r>
      <w:r w:rsidRPr="00605EB6">
        <w:t>Villiers avait-il été obligé d</w:t>
      </w:r>
      <w:r w:rsidR="00C474C1">
        <w:t>’</w:t>
      </w:r>
      <w:r w:rsidRPr="00605EB6">
        <w:t>amener également Zélima à Batavia</w:t>
      </w:r>
      <w:r w:rsidR="00C474C1">
        <w:t>.</w:t>
      </w:r>
    </w:p>
    <w:p w14:paraId="50581434" w14:textId="3FED23A1" w:rsidR="00C474C1" w:rsidRDefault="0094609C" w:rsidP="00C52F4A">
      <w:r>
        <w:t>— </w:t>
      </w:r>
      <w:r w:rsidR="00C52F4A" w:rsidRPr="00605EB6">
        <w:t>Lucy</w:t>
      </w:r>
      <w:r w:rsidR="00C474C1">
        <w:t xml:space="preserve">, </w:t>
      </w:r>
      <w:r w:rsidR="00C52F4A" w:rsidRPr="00605EB6">
        <w:t>disait-elle</w:t>
      </w:r>
      <w:r w:rsidR="00C474C1">
        <w:t xml:space="preserve">, </w:t>
      </w:r>
      <w:r w:rsidR="00C52F4A" w:rsidRPr="00605EB6">
        <w:t>est ma maîtresse</w:t>
      </w:r>
      <w:r w:rsidR="00C474C1">
        <w:t xml:space="preserve">, </w:t>
      </w:r>
      <w:r w:rsidR="00C52F4A" w:rsidRPr="00605EB6">
        <w:t>mon amie</w:t>
      </w:r>
      <w:r w:rsidR="00C474C1">
        <w:t xml:space="preserve">, </w:t>
      </w:r>
      <w:r w:rsidR="00C52F4A" w:rsidRPr="00605EB6">
        <w:t>ma sœur</w:t>
      </w:r>
      <w:r w:rsidR="00C474C1">
        <w:t xml:space="preserve">, </w:t>
      </w:r>
      <w:r w:rsidR="00C52F4A" w:rsidRPr="00605EB6">
        <w:t>ma petite mère</w:t>
      </w:r>
      <w:r w:rsidR="00C474C1">
        <w:t xml:space="preserve"> ; </w:t>
      </w:r>
      <w:r w:rsidR="00C52F4A" w:rsidRPr="00605EB6">
        <w:t>si on m</w:t>
      </w:r>
      <w:r w:rsidR="00C474C1">
        <w:t>’</w:t>
      </w:r>
      <w:r w:rsidR="00C52F4A" w:rsidRPr="00605EB6">
        <w:t>avait séparée de ma chère Lucy</w:t>
      </w:r>
      <w:r w:rsidR="00C474C1">
        <w:t xml:space="preserve">, </w:t>
      </w:r>
      <w:r w:rsidR="00C52F4A" w:rsidRPr="00605EB6">
        <w:t>n</w:t>
      </w:r>
      <w:r w:rsidR="00C474C1">
        <w:t>’</w:t>
      </w:r>
      <w:r w:rsidR="00C52F4A" w:rsidRPr="00605EB6">
        <w:t>ayant plus rien à aimer au monde</w:t>
      </w:r>
      <w:r w:rsidR="00C474C1">
        <w:t xml:space="preserve">, </w:t>
      </w:r>
      <w:r w:rsidR="00C52F4A" w:rsidRPr="00605EB6">
        <w:t>je serais allée chercher la mort dans les eaux du Gange</w:t>
      </w:r>
      <w:r w:rsidR="00C474C1">
        <w:t>.</w:t>
      </w:r>
    </w:p>
    <w:p w14:paraId="097924C8" w14:textId="77777777" w:rsidR="00C474C1" w:rsidRDefault="00C52F4A" w:rsidP="00C52F4A">
      <w:r w:rsidRPr="00605EB6">
        <w:lastRenderedPageBreak/>
        <w:t>Lucy avait trois ans de plus que Zélima</w:t>
      </w:r>
      <w:r w:rsidR="00C474C1">
        <w:t xml:space="preserve">. </w:t>
      </w:r>
      <w:r w:rsidRPr="00605EB6">
        <w:t>Plutôt grande que petite</w:t>
      </w:r>
      <w:r w:rsidR="00C474C1">
        <w:t xml:space="preserve">, </w:t>
      </w:r>
      <w:r w:rsidRPr="00605EB6">
        <w:t>elle avait la taille souple</w:t>
      </w:r>
      <w:r w:rsidR="00C474C1">
        <w:t xml:space="preserve">, </w:t>
      </w:r>
      <w:r w:rsidRPr="00605EB6">
        <w:t>svelte</w:t>
      </w:r>
      <w:r w:rsidR="00C474C1">
        <w:t xml:space="preserve">, </w:t>
      </w:r>
      <w:r w:rsidRPr="00605EB6">
        <w:t>élégante</w:t>
      </w:r>
      <w:r w:rsidR="00C474C1">
        <w:t xml:space="preserve">. </w:t>
      </w:r>
      <w:r w:rsidRPr="00605EB6">
        <w:t>Elle était bonne</w:t>
      </w:r>
      <w:r w:rsidR="00C474C1">
        <w:t xml:space="preserve">, </w:t>
      </w:r>
      <w:r w:rsidRPr="00605EB6">
        <w:t>gracieuse</w:t>
      </w:r>
      <w:r w:rsidR="00C474C1">
        <w:t xml:space="preserve">, </w:t>
      </w:r>
      <w:r w:rsidRPr="00605EB6">
        <w:t>pleine d</w:t>
      </w:r>
      <w:r w:rsidR="00C474C1">
        <w:t>’</w:t>
      </w:r>
      <w:r w:rsidRPr="00605EB6">
        <w:t>amabilité et délicieusement jolie</w:t>
      </w:r>
      <w:r w:rsidR="00C474C1">
        <w:t xml:space="preserve">. </w:t>
      </w:r>
      <w:r w:rsidRPr="00605EB6">
        <w:t>Bien qu</w:t>
      </w:r>
      <w:r w:rsidR="00C474C1">
        <w:t>’</w:t>
      </w:r>
      <w:r w:rsidRPr="00605EB6">
        <w:t>elle eût le regard doux et langoureux de la créole</w:t>
      </w:r>
      <w:r w:rsidR="00C474C1">
        <w:t xml:space="preserve">, </w:t>
      </w:r>
      <w:r w:rsidRPr="00605EB6">
        <w:t>il y avait dans ses mouvements de la vivacité et quelque chose d</w:t>
      </w:r>
      <w:r w:rsidR="00C474C1">
        <w:t>’</w:t>
      </w:r>
      <w:r w:rsidRPr="00605EB6">
        <w:t>imprévu qui donnait à sa personne un charme incomparable</w:t>
      </w:r>
      <w:r w:rsidR="00C474C1">
        <w:t xml:space="preserve">. </w:t>
      </w:r>
      <w:r w:rsidRPr="00605EB6">
        <w:t>Sa voix douce</w:t>
      </w:r>
      <w:r w:rsidR="00C474C1">
        <w:t xml:space="preserve">, </w:t>
      </w:r>
      <w:r w:rsidRPr="00605EB6">
        <w:t>harmonieuse</w:t>
      </w:r>
      <w:r w:rsidR="00C474C1">
        <w:t xml:space="preserve">, </w:t>
      </w:r>
      <w:r w:rsidRPr="00605EB6">
        <w:t>était caressante comme son regard</w:t>
      </w:r>
      <w:r w:rsidR="00C474C1">
        <w:t xml:space="preserve">. </w:t>
      </w:r>
      <w:r w:rsidRPr="00605EB6">
        <w:t>Elle était douée d</w:t>
      </w:r>
      <w:r w:rsidR="00C474C1">
        <w:t>’</w:t>
      </w:r>
      <w:r w:rsidRPr="00605EB6">
        <w:t>une sensibilité exquise</w:t>
      </w:r>
      <w:r w:rsidR="00C474C1">
        <w:t xml:space="preserve">. </w:t>
      </w:r>
      <w:r w:rsidRPr="00605EB6">
        <w:t>Tout en elle était charmant</w:t>
      </w:r>
      <w:r w:rsidR="00C474C1">
        <w:t xml:space="preserve">. </w:t>
      </w:r>
      <w:r w:rsidRPr="00605EB6">
        <w:t>Les vêtements de deuil qu</w:t>
      </w:r>
      <w:r w:rsidR="00C474C1">
        <w:t>’</w:t>
      </w:r>
      <w:r w:rsidRPr="00605EB6">
        <w:t>elle portait</w:t>
      </w:r>
      <w:r w:rsidR="00C474C1">
        <w:t xml:space="preserve">, </w:t>
      </w:r>
      <w:r w:rsidRPr="00605EB6">
        <w:t>loin de lui nuire</w:t>
      </w:r>
      <w:r w:rsidR="00C474C1">
        <w:t xml:space="preserve">, </w:t>
      </w:r>
      <w:r w:rsidRPr="00605EB6">
        <w:t>semblaient la rendre plus ravissante encore</w:t>
      </w:r>
      <w:r w:rsidR="00C474C1">
        <w:t xml:space="preserve">, </w:t>
      </w:r>
      <w:r w:rsidRPr="00605EB6">
        <w:t>en faisant mieux ressortir les traits caractéristiques de sa beauté idéale</w:t>
      </w:r>
      <w:r w:rsidR="00C474C1">
        <w:t>.</w:t>
      </w:r>
    </w:p>
    <w:p w14:paraId="0C6F5725" w14:textId="77777777" w:rsidR="00C474C1" w:rsidRDefault="00C52F4A" w:rsidP="00C52F4A">
      <w:r w:rsidRPr="00605EB6">
        <w:t>Dès le premier jour</w:t>
      </w:r>
      <w:r w:rsidR="00C474C1">
        <w:t xml:space="preserve">, </w:t>
      </w:r>
      <w:r w:rsidRPr="00605EB6">
        <w:t>elle fit sur le cœur de Paul de Chamarande une impression profonde</w:t>
      </w:r>
      <w:r w:rsidR="00C474C1">
        <w:t xml:space="preserve">. </w:t>
      </w:r>
      <w:r w:rsidRPr="00605EB6">
        <w:t>Elle s</w:t>
      </w:r>
      <w:r w:rsidR="00C474C1">
        <w:t>’</w:t>
      </w:r>
      <w:r w:rsidRPr="00605EB6">
        <w:t>en aperçut sans doute</w:t>
      </w:r>
      <w:r w:rsidR="00C474C1">
        <w:t xml:space="preserve">, </w:t>
      </w:r>
      <w:r w:rsidRPr="00605EB6">
        <w:t>car</w:t>
      </w:r>
      <w:r w:rsidR="00C474C1">
        <w:t xml:space="preserve">, </w:t>
      </w:r>
      <w:r w:rsidRPr="00605EB6">
        <w:t>elle rougit</w:t>
      </w:r>
      <w:r w:rsidR="00C474C1">
        <w:t xml:space="preserve">, </w:t>
      </w:r>
      <w:r w:rsidRPr="00605EB6">
        <w:t>baissa les yeux et resta pendant un instant visiblement troublée</w:t>
      </w:r>
      <w:r w:rsidR="00C474C1">
        <w:t>.</w:t>
      </w:r>
    </w:p>
    <w:p w14:paraId="076B49DF" w14:textId="77777777" w:rsidR="00C474C1" w:rsidRDefault="00C52F4A" w:rsidP="00C52F4A">
      <w:r w:rsidRPr="00605EB6">
        <w:t>Paul</w:t>
      </w:r>
      <w:r w:rsidR="00C474C1">
        <w:t xml:space="preserve">, </w:t>
      </w:r>
      <w:r w:rsidRPr="00605EB6">
        <w:t>arrivé à l</w:t>
      </w:r>
      <w:r w:rsidR="00C474C1">
        <w:t>’</w:t>
      </w:r>
      <w:r w:rsidRPr="00605EB6">
        <w:t>âge de vingt-sept ans</w:t>
      </w:r>
      <w:r w:rsidR="00C474C1">
        <w:t xml:space="preserve">, </w:t>
      </w:r>
      <w:r w:rsidRPr="00605EB6">
        <w:t>n</w:t>
      </w:r>
      <w:r w:rsidR="00C474C1">
        <w:t>’</w:t>
      </w:r>
      <w:r w:rsidRPr="00605EB6">
        <w:t>avait pas encore aimé</w:t>
      </w:r>
      <w:r w:rsidR="00C474C1">
        <w:t xml:space="preserve">. </w:t>
      </w:r>
      <w:r w:rsidRPr="00605EB6">
        <w:t>Il aima Lucy avec toute l</w:t>
      </w:r>
      <w:r w:rsidR="00C474C1">
        <w:t>’</w:t>
      </w:r>
      <w:r w:rsidRPr="00605EB6">
        <w:t>ardeur de sa jeunesse</w:t>
      </w:r>
      <w:r w:rsidR="00C474C1">
        <w:t xml:space="preserve"> ; </w:t>
      </w:r>
      <w:r w:rsidRPr="00605EB6">
        <w:t>il l</w:t>
      </w:r>
      <w:r w:rsidR="00C474C1">
        <w:t>’</w:t>
      </w:r>
      <w:r w:rsidRPr="00605EB6">
        <w:t>aima comme l</w:t>
      </w:r>
      <w:r w:rsidR="00C474C1">
        <w:t>’</w:t>
      </w:r>
      <w:r w:rsidRPr="00605EB6">
        <w:t>homme ne peut aimer qu</w:t>
      </w:r>
      <w:r w:rsidR="00C474C1">
        <w:t>’</w:t>
      </w:r>
      <w:r w:rsidRPr="00605EB6">
        <w:t>une fois dans sa vie</w:t>
      </w:r>
      <w:r w:rsidR="00C474C1">
        <w:t xml:space="preserve">. </w:t>
      </w:r>
      <w:r w:rsidRPr="00605EB6">
        <w:t>La fortune</w:t>
      </w:r>
      <w:r w:rsidR="00C474C1">
        <w:t xml:space="preserve">, </w:t>
      </w:r>
      <w:r w:rsidRPr="00605EB6">
        <w:t>le retour en France</w:t>
      </w:r>
      <w:r w:rsidR="00C474C1">
        <w:t xml:space="preserve">, </w:t>
      </w:r>
      <w:r w:rsidRPr="00605EB6">
        <w:t>sa place</w:t>
      </w:r>
      <w:r w:rsidR="00C474C1">
        <w:t xml:space="preserve">, </w:t>
      </w:r>
      <w:r w:rsidRPr="00605EB6">
        <w:t>dans la société</w:t>
      </w:r>
      <w:r w:rsidR="00C474C1">
        <w:t xml:space="preserve">, </w:t>
      </w:r>
      <w:r w:rsidRPr="00605EB6">
        <w:t>reconquise</w:t>
      </w:r>
      <w:r w:rsidR="00C474C1">
        <w:t xml:space="preserve">, </w:t>
      </w:r>
      <w:r w:rsidRPr="00605EB6">
        <w:t>l</w:t>
      </w:r>
      <w:r w:rsidR="00C474C1">
        <w:t>’</w:t>
      </w:r>
      <w:r w:rsidRPr="00605EB6">
        <w:t>éclat rendu à son nom</w:t>
      </w:r>
      <w:r w:rsidR="00C474C1">
        <w:t xml:space="preserve">, </w:t>
      </w:r>
      <w:r w:rsidRPr="00605EB6">
        <w:t>tout ce qu</w:t>
      </w:r>
      <w:r w:rsidR="00C474C1">
        <w:t>’</w:t>
      </w:r>
      <w:r w:rsidRPr="00605EB6">
        <w:t>il avait rêvé jusqu</w:t>
      </w:r>
      <w:r w:rsidR="00C474C1">
        <w:t>’</w:t>
      </w:r>
      <w:r w:rsidRPr="00605EB6">
        <w:t>alors</w:t>
      </w:r>
      <w:r w:rsidR="00C474C1">
        <w:t xml:space="preserve">, </w:t>
      </w:r>
      <w:r w:rsidRPr="00605EB6">
        <w:t>tout cela n</w:t>
      </w:r>
      <w:r w:rsidR="00C474C1">
        <w:t>’</w:t>
      </w:r>
      <w:r w:rsidRPr="00605EB6">
        <w:t>était plus que chimère</w:t>
      </w:r>
      <w:r w:rsidR="00C474C1">
        <w:t xml:space="preserve">. </w:t>
      </w:r>
      <w:r w:rsidRPr="00605EB6">
        <w:t>Lucy seule était la réalité</w:t>
      </w:r>
      <w:r w:rsidR="00C474C1">
        <w:t xml:space="preserve">. </w:t>
      </w:r>
      <w:r w:rsidRPr="00605EB6">
        <w:t>Le vol de son ambition s</w:t>
      </w:r>
      <w:r w:rsidR="00C474C1">
        <w:t>’</w:t>
      </w:r>
      <w:r w:rsidRPr="00605EB6">
        <w:t>était subitement arrêté</w:t>
      </w:r>
      <w:r w:rsidR="00C474C1">
        <w:t xml:space="preserve"> ; </w:t>
      </w:r>
      <w:r w:rsidRPr="00605EB6">
        <w:t>maintenant</w:t>
      </w:r>
      <w:r w:rsidR="00C474C1">
        <w:t xml:space="preserve">, </w:t>
      </w:r>
      <w:r w:rsidRPr="00605EB6">
        <w:t>son ambition se bornait à la conquête d</w:t>
      </w:r>
      <w:r w:rsidR="00C474C1">
        <w:t>’</w:t>
      </w:r>
      <w:r w:rsidRPr="00605EB6">
        <w:t>une femme</w:t>
      </w:r>
      <w:r w:rsidR="00C474C1">
        <w:t xml:space="preserve"> ; </w:t>
      </w:r>
      <w:r w:rsidRPr="00605EB6">
        <w:t>il est vrai que cette femme était peut-être la plus adorable créature qui fût née en Hindoustan</w:t>
      </w:r>
      <w:r w:rsidR="00C474C1">
        <w:t xml:space="preserve">. </w:t>
      </w:r>
      <w:r w:rsidRPr="00605EB6">
        <w:t>Il sentait que sans Lucy le bonheur n</w:t>
      </w:r>
      <w:r w:rsidR="00C474C1">
        <w:t>’</w:t>
      </w:r>
      <w:r w:rsidRPr="00605EB6">
        <w:t>était plus possible pour lui</w:t>
      </w:r>
      <w:r w:rsidR="00C474C1">
        <w:t xml:space="preserve">. </w:t>
      </w:r>
      <w:r w:rsidRPr="00605EB6">
        <w:t>La jeune fille était son idole</w:t>
      </w:r>
      <w:r w:rsidR="00C474C1">
        <w:t xml:space="preserve">, </w:t>
      </w:r>
      <w:r w:rsidRPr="00605EB6">
        <w:t>sa religion</w:t>
      </w:r>
      <w:r w:rsidR="00C474C1">
        <w:t xml:space="preserve"> ; </w:t>
      </w:r>
      <w:r w:rsidRPr="00605EB6">
        <w:t>il adorait avec l</w:t>
      </w:r>
      <w:r w:rsidR="00C474C1">
        <w:t>’</w:t>
      </w:r>
      <w:r w:rsidRPr="00605EB6">
        <w:t>enthousiasme d</w:t>
      </w:r>
      <w:r w:rsidR="00C474C1">
        <w:t>’</w:t>
      </w:r>
      <w:r w:rsidRPr="00605EB6">
        <w:t>un fanatique cette nouvelle divinité d</w:t>
      </w:r>
      <w:r w:rsidR="00C474C1">
        <w:t>’</w:t>
      </w:r>
      <w:r w:rsidRPr="00605EB6">
        <w:t>un culte nouveau</w:t>
      </w:r>
      <w:r w:rsidR="00C474C1">
        <w:t>.</w:t>
      </w:r>
    </w:p>
    <w:p w14:paraId="53C8F4D2" w14:textId="77777777" w:rsidR="00C474C1" w:rsidRDefault="00C52F4A" w:rsidP="00C52F4A">
      <w:r w:rsidRPr="00605EB6">
        <w:lastRenderedPageBreak/>
        <w:t>Cependant il eut la force de cacher son amour pendant un an</w:t>
      </w:r>
      <w:r w:rsidR="00C474C1">
        <w:t xml:space="preserve">. </w:t>
      </w:r>
      <w:r w:rsidRPr="00605EB6">
        <w:t>Il avait voulu laisser à Lucy tout le temps de pleurer son père</w:t>
      </w:r>
      <w:r w:rsidR="00C474C1">
        <w:t>.</w:t>
      </w:r>
    </w:p>
    <w:p w14:paraId="410F0CF8" w14:textId="77777777" w:rsidR="00C474C1" w:rsidRDefault="00C52F4A" w:rsidP="00C52F4A">
      <w:r w:rsidRPr="00605EB6">
        <w:t>La jeune fille savait-elle qu</w:t>
      </w:r>
      <w:r w:rsidR="00C474C1">
        <w:t>’</w:t>
      </w:r>
      <w:r w:rsidRPr="00605EB6">
        <w:t>elle était aimée</w:t>
      </w:r>
      <w:r w:rsidR="00C474C1">
        <w:t xml:space="preserve"> ? </w:t>
      </w:r>
      <w:r w:rsidRPr="00605EB6">
        <w:t>Nous pouvons admettre qu</w:t>
      </w:r>
      <w:r w:rsidR="00C474C1">
        <w:t>’</w:t>
      </w:r>
      <w:r w:rsidRPr="00605EB6">
        <w:t>elle avait depuis longtemps surpris le secret de Paul</w:t>
      </w:r>
      <w:r w:rsidR="00C474C1">
        <w:t>.</w:t>
      </w:r>
    </w:p>
    <w:p w14:paraId="0C54F2B1" w14:textId="484C77A3" w:rsidR="00C474C1" w:rsidRDefault="00C474C1" w:rsidP="00C52F4A">
      <w:r>
        <w:t>M. de </w:t>
      </w:r>
      <w:r w:rsidR="00C52F4A" w:rsidRPr="00605EB6">
        <w:t>Villiers</w:t>
      </w:r>
      <w:r>
        <w:t xml:space="preserve">, </w:t>
      </w:r>
      <w:r w:rsidR="00C52F4A" w:rsidRPr="00605EB6">
        <w:t>lui aussi</w:t>
      </w:r>
      <w:r>
        <w:t xml:space="preserve">, </w:t>
      </w:r>
      <w:r w:rsidR="00C52F4A" w:rsidRPr="00605EB6">
        <w:t>s</w:t>
      </w:r>
      <w:r>
        <w:t>’</w:t>
      </w:r>
      <w:r w:rsidR="00C52F4A" w:rsidRPr="00605EB6">
        <w:t>était certainement aperçu de quelque chose</w:t>
      </w:r>
      <w:r>
        <w:t xml:space="preserve">, </w:t>
      </w:r>
      <w:r w:rsidR="00C52F4A" w:rsidRPr="00605EB6">
        <w:t>car il ne parut nullement étonné lorsque le jeune homme lui dit un jour</w:t>
      </w:r>
      <w:r>
        <w:t> :</w:t>
      </w:r>
    </w:p>
    <w:p w14:paraId="3DEBDE96" w14:textId="544A2518" w:rsidR="00C474C1" w:rsidRDefault="0094609C" w:rsidP="00C52F4A">
      <w:r>
        <w:t>— </w:t>
      </w:r>
      <w:r w:rsidR="00C52F4A" w:rsidRPr="00605EB6">
        <w:t>J</w:t>
      </w:r>
      <w:r w:rsidR="00C474C1">
        <w:t>’</w:t>
      </w:r>
      <w:r w:rsidR="00C52F4A" w:rsidRPr="00605EB6">
        <w:t>aime Lucy</w:t>
      </w:r>
      <w:r w:rsidR="00C474C1">
        <w:t xml:space="preserve"> ; </w:t>
      </w:r>
      <w:r w:rsidR="00C52F4A" w:rsidRPr="00605EB6">
        <w:t>elle est votre pupille</w:t>
      </w:r>
      <w:r w:rsidR="00C474C1">
        <w:t xml:space="preserve">, </w:t>
      </w:r>
      <w:r w:rsidR="00C52F4A" w:rsidRPr="00605EB6">
        <w:t>je vous demande sa main</w:t>
      </w:r>
      <w:r w:rsidR="00C474C1">
        <w:t xml:space="preserve">, </w:t>
      </w:r>
      <w:r w:rsidR="00C52F4A" w:rsidRPr="00605EB6">
        <w:t>en vous jurant que je la rendrai heureuse</w:t>
      </w:r>
      <w:r w:rsidR="00C474C1">
        <w:t>.</w:t>
      </w:r>
    </w:p>
    <w:p w14:paraId="1878A0D0" w14:textId="77777777" w:rsidR="00C474C1" w:rsidRDefault="00C52F4A" w:rsidP="00C52F4A">
      <w:r w:rsidRPr="00605EB6">
        <w:t>Le négociant serra la main de Paul et répondit</w:t>
      </w:r>
      <w:r w:rsidR="00C474C1">
        <w:t> :</w:t>
      </w:r>
    </w:p>
    <w:p w14:paraId="2318E6DB" w14:textId="68B7C94C" w:rsidR="00C474C1" w:rsidRDefault="0094609C" w:rsidP="00C52F4A">
      <w:r>
        <w:t>— </w:t>
      </w:r>
      <w:r w:rsidR="00C52F4A" w:rsidRPr="00605EB6">
        <w:t>Le jour même où j</w:t>
      </w:r>
      <w:r w:rsidR="00C474C1">
        <w:t>’</w:t>
      </w:r>
      <w:r w:rsidR="00C52F4A" w:rsidRPr="00605EB6">
        <w:t>ai appris la mort de William Glandas</w:t>
      </w:r>
      <w:r w:rsidR="00C474C1">
        <w:t xml:space="preserve">, </w:t>
      </w:r>
      <w:r w:rsidR="00C52F4A" w:rsidRPr="00605EB6">
        <w:t>en pensant à Lucy</w:t>
      </w:r>
      <w:r w:rsidR="00C474C1">
        <w:t xml:space="preserve">, </w:t>
      </w:r>
      <w:r w:rsidR="00C52F4A" w:rsidRPr="00605EB6">
        <w:t>j</w:t>
      </w:r>
      <w:r w:rsidR="00C474C1">
        <w:t>’</w:t>
      </w:r>
      <w:r w:rsidR="00C52F4A" w:rsidRPr="00605EB6">
        <w:t>ai pensé à toi</w:t>
      </w:r>
      <w:r w:rsidR="00C474C1">
        <w:t xml:space="preserve">. </w:t>
      </w:r>
      <w:r w:rsidR="00C52F4A" w:rsidRPr="00605EB6">
        <w:t>Ils se conviennent</w:t>
      </w:r>
      <w:r w:rsidR="00C474C1">
        <w:t xml:space="preserve">, </w:t>
      </w:r>
      <w:r w:rsidR="00C52F4A" w:rsidRPr="00605EB6">
        <w:t>me suis-je dit</w:t>
      </w:r>
      <w:r w:rsidR="00C474C1">
        <w:t xml:space="preserve"> ; : </w:t>
      </w:r>
      <w:r w:rsidR="00C52F4A" w:rsidRPr="00605EB6">
        <w:t>s</w:t>
      </w:r>
      <w:r w:rsidR="00C474C1">
        <w:t>’</w:t>
      </w:r>
      <w:r w:rsidR="00C52F4A" w:rsidRPr="00605EB6">
        <w:t>ils peuvent s</w:t>
      </w:r>
      <w:r w:rsidR="00C474C1">
        <w:t>’</w:t>
      </w:r>
      <w:r w:rsidR="00C52F4A" w:rsidRPr="00605EB6">
        <w:t>aimer</w:t>
      </w:r>
      <w:r w:rsidR="00C474C1">
        <w:t xml:space="preserve">, </w:t>
      </w:r>
      <w:r w:rsidR="00C52F4A" w:rsidRPr="00605EB6">
        <w:t>ils seront l</w:t>
      </w:r>
      <w:r w:rsidR="00C474C1">
        <w:t>’</w:t>
      </w:r>
      <w:r w:rsidR="00C52F4A" w:rsidRPr="00605EB6">
        <w:t>un à l</w:t>
      </w:r>
      <w:r w:rsidR="00C474C1">
        <w:t>’</w:t>
      </w:r>
      <w:r w:rsidR="00C52F4A" w:rsidRPr="00605EB6">
        <w:t>autre</w:t>
      </w:r>
      <w:r w:rsidR="00C474C1">
        <w:t xml:space="preserve">. </w:t>
      </w:r>
      <w:r w:rsidR="00C52F4A" w:rsidRPr="00605EB6">
        <w:t>Ta demande</w:t>
      </w:r>
      <w:r w:rsidR="00C474C1">
        <w:t xml:space="preserve">, </w:t>
      </w:r>
      <w:r w:rsidR="00C52F4A" w:rsidRPr="00605EB6">
        <w:t>mon cher Paul</w:t>
      </w:r>
      <w:r w:rsidR="00C474C1">
        <w:t xml:space="preserve">, </w:t>
      </w:r>
      <w:r w:rsidR="00C52F4A" w:rsidRPr="00605EB6">
        <w:t>me comble de joie</w:t>
      </w:r>
      <w:r w:rsidR="00C474C1">
        <w:t>.</w:t>
      </w:r>
    </w:p>
    <w:p w14:paraId="4B619BE2" w14:textId="77777777" w:rsidR="00C474C1" w:rsidRDefault="00C474C1" w:rsidP="00C52F4A">
      <w:r>
        <w:t>» </w:t>
      </w:r>
      <w:r w:rsidR="00C52F4A" w:rsidRPr="00605EB6">
        <w:t>As-tu parlé de ton amour à Lucy</w:t>
      </w:r>
      <w:r>
        <w:t> ?</w:t>
      </w:r>
    </w:p>
    <w:p w14:paraId="4EE39788" w14:textId="6FFBAA47" w:rsidR="00C474C1" w:rsidRDefault="0094609C" w:rsidP="00C52F4A">
      <w:r>
        <w:t>— </w:t>
      </w:r>
      <w:r w:rsidR="00C52F4A" w:rsidRPr="00605EB6">
        <w:t>Par respect pour elle et pour vous</w:t>
      </w:r>
      <w:r w:rsidR="00C474C1">
        <w:t xml:space="preserve">, </w:t>
      </w:r>
      <w:r w:rsidR="00C52F4A" w:rsidRPr="00605EB6">
        <w:t>mon cousin</w:t>
      </w:r>
      <w:r w:rsidR="00C474C1">
        <w:t xml:space="preserve">, </w:t>
      </w:r>
      <w:r w:rsidR="00C52F4A" w:rsidRPr="00605EB6">
        <w:t>j</w:t>
      </w:r>
      <w:r w:rsidR="00C474C1">
        <w:t>’</w:t>
      </w:r>
      <w:r w:rsidR="00C52F4A" w:rsidRPr="00605EB6">
        <w:t>ai gardé le silence</w:t>
      </w:r>
      <w:r w:rsidR="00C474C1">
        <w:t>.</w:t>
      </w:r>
    </w:p>
    <w:p w14:paraId="069E2EF9" w14:textId="7F5E6FB2" w:rsidR="00C474C1" w:rsidRDefault="0094609C" w:rsidP="00C52F4A">
      <w:r>
        <w:t>— </w:t>
      </w:r>
      <w:r w:rsidR="00C52F4A" w:rsidRPr="00605EB6">
        <w:t>Alors tu ignores si tu es aimé</w:t>
      </w:r>
      <w:r w:rsidR="00C474C1">
        <w:t> ?</w:t>
      </w:r>
    </w:p>
    <w:p w14:paraId="37237E68" w14:textId="67DE4675" w:rsidR="00C474C1" w:rsidRDefault="0094609C" w:rsidP="00C52F4A">
      <w:r>
        <w:t>— </w:t>
      </w:r>
      <w:r w:rsidR="00C52F4A" w:rsidRPr="00605EB6">
        <w:t>Hélas</w:t>
      </w:r>
      <w:r w:rsidR="00C474C1">
        <w:t xml:space="preserve"> ! </w:t>
      </w:r>
      <w:r w:rsidR="00C52F4A" w:rsidRPr="00605EB6">
        <w:t>oui</w:t>
      </w:r>
      <w:r w:rsidR="00C474C1">
        <w:t>.</w:t>
      </w:r>
    </w:p>
    <w:p w14:paraId="2EB15C9B" w14:textId="5C1B8C86" w:rsidR="00C474C1" w:rsidRDefault="0094609C" w:rsidP="00C52F4A">
      <w:r>
        <w:t>— </w:t>
      </w:r>
      <w:r w:rsidR="00C52F4A" w:rsidRPr="00605EB6">
        <w:t>En ce cas</w:t>
      </w:r>
      <w:r w:rsidR="00C474C1">
        <w:t xml:space="preserve">, </w:t>
      </w:r>
      <w:r w:rsidR="00C52F4A" w:rsidRPr="00605EB6">
        <w:t>mon ami</w:t>
      </w:r>
      <w:r w:rsidR="00C474C1">
        <w:t xml:space="preserve">, </w:t>
      </w:r>
      <w:r w:rsidR="00C52F4A" w:rsidRPr="00605EB6">
        <w:t>je dois consulter Lucy avant de te rien promettre</w:t>
      </w:r>
      <w:r w:rsidR="00C474C1">
        <w:t xml:space="preserve">. </w:t>
      </w:r>
      <w:r w:rsidR="00C52F4A" w:rsidRPr="00605EB6">
        <w:t>Retire-toi</w:t>
      </w:r>
      <w:r w:rsidR="00C474C1">
        <w:t xml:space="preserve">, </w:t>
      </w:r>
      <w:r w:rsidR="00C52F4A" w:rsidRPr="00605EB6">
        <w:t>tu reviendras dans un instant</w:t>
      </w:r>
      <w:r w:rsidR="00C474C1">
        <w:t>.</w:t>
      </w:r>
    </w:p>
    <w:p w14:paraId="0F504F1F" w14:textId="77777777" w:rsidR="00C474C1" w:rsidRDefault="00C52F4A" w:rsidP="00C52F4A">
      <w:r w:rsidRPr="00605EB6">
        <w:t>Paul s</w:t>
      </w:r>
      <w:r w:rsidR="00C474C1">
        <w:t>’</w:t>
      </w:r>
      <w:r w:rsidRPr="00605EB6">
        <w:t>étant éloigné</w:t>
      </w:r>
      <w:r w:rsidR="00C474C1">
        <w:t xml:space="preserve">, </w:t>
      </w:r>
      <w:r w:rsidRPr="00605EB6">
        <w:t>le vieillard fit appeler Lucy</w:t>
      </w:r>
      <w:r w:rsidR="00C474C1">
        <w:t>.</w:t>
      </w:r>
    </w:p>
    <w:p w14:paraId="42ED3A18" w14:textId="7650F783" w:rsidR="00C474C1" w:rsidRDefault="0094609C" w:rsidP="00C52F4A">
      <w:r>
        <w:t>— </w:t>
      </w:r>
      <w:r w:rsidR="00C52F4A" w:rsidRPr="00605EB6">
        <w:t>Ma chère enfant</w:t>
      </w:r>
      <w:r w:rsidR="00C474C1">
        <w:t xml:space="preserve">, </w:t>
      </w:r>
      <w:r w:rsidR="00C52F4A" w:rsidRPr="00605EB6">
        <w:t>lui dit-il</w:t>
      </w:r>
      <w:r w:rsidR="00C474C1">
        <w:t xml:space="preserve">, </w:t>
      </w:r>
      <w:r w:rsidR="00C52F4A" w:rsidRPr="00605EB6">
        <w:t>je suis vieux</w:t>
      </w:r>
      <w:r w:rsidR="00C474C1">
        <w:t xml:space="preserve">, </w:t>
      </w:r>
      <w:r w:rsidR="00C52F4A" w:rsidRPr="00605EB6">
        <w:t>et</w:t>
      </w:r>
      <w:r w:rsidR="00C474C1">
        <w:t xml:space="preserve">, </w:t>
      </w:r>
      <w:r w:rsidR="00C52F4A" w:rsidRPr="00605EB6">
        <w:t>d</w:t>
      </w:r>
      <w:r w:rsidR="00C474C1">
        <w:t>’</w:t>
      </w:r>
      <w:r w:rsidR="00C52F4A" w:rsidRPr="00605EB6">
        <w:t>un moment à l</w:t>
      </w:r>
      <w:r w:rsidR="00C474C1">
        <w:t>’</w:t>
      </w:r>
      <w:r w:rsidR="00C52F4A" w:rsidRPr="00605EB6">
        <w:t>autre</w:t>
      </w:r>
      <w:r w:rsidR="00C474C1">
        <w:t xml:space="preserve">, </w:t>
      </w:r>
      <w:r w:rsidR="00C52F4A" w:rsidRPr="00605EB6">
        <w:t xml:space="preserve">la mort peut me frapper comme elle a frappé </w:t>
      </w:r>
      <w:r w:rsidR="00C52F4A" w:rsidRPr="00605EB6">
        <w:lastRenderedPageBreak/>
        <w:t>votre père</w:t>
      </w:r>
      <w:r w:rsidR="00C474C1">
        <w:t xml:space="preserve">, </w:t>
      </w:r>
      <w:r w:rsidR="00C52F4A" w:rsidRPr="00605EB6">
        <w:t>qui était beaucoup plus jeune que moi</w:t>
      </w:r>
      <w:r w:rsidR="00C474C1">
        <w:t xml:space="preserve"> ; </w:t>
      </w:r>
      <w:r w:rsidR="00C52F4A" w:rsidRPr="00605EB6">
        <w:t>en vous confiant à moi</w:t>
      </w:r>
      <w:r w:rsidR="00C474C1">
        <w:t xml:space="preserve">, </w:t>
      </w:r>
      <w:r w:rsidR="00C52F4A" w:rsidRPr="00605EB6">
        <w:t>son meilleur ami</w:t>
      </w:r>
      <w:r w:rsidR="00C474C1">
        <w:t xml:space="preserve">, </w:t>
      </w:r>
      <w:r w:rsidR="00C52F4A" w:rsidRPr="00605EB6">
        <w:t>William Glandas m</w:t>
      </w:r>
      <w:r w:rsidR="00C474C1">
        <w:t>’</w:t>
      </w:r>
      <w:r w:rsidR="00C52F4A" w:rsidRPr="00605EB6">
        <w:t>a imposé le devoir d</w:t>
      </w:r>
      <w:r w:rsidR="00C474C1">
        <w:t>’</w:t>
      </w:r>
      <w:r w:rsidR="00C52F4A" w:rsidRPr="00605EB6">
        <w:t>assurer votre bonheur</w:t>
      </w:r>
      <w:r w:rsidR="00C474C1">
        <w:t xml:space="preserve">, </w:t>
      </w:r>
      <w:r w:rsidR="00C52F4A" w:rsidRPr="00605EB6">
        <w:t>votre avenir</w:t>
      </w:r>
      <w:r w:rsidR="00C474C1">
        <w:t xml:space="preserve">. </w:t>
      </w:r>
      <w:r w:rsidR="00C52F4A" w:rsidRPr="00605EB6">
        <w:t>Je puis faire cela en vous mariant</w:t>
      </w:r>
      <w:r w:rsidR="00C474C1">
        <w:t xml:space="preserve">, </w:t>
      </w:r>
      <w:r w:rsidR="00C52F4A" w:rsidRPr="00605EB6">
        <w:t>c</w:t>
      </w:r>
      <w:r w:rsidR="00C474C1">
        <w:t>’</w:t>
      </w:r>
      <w:r w:rsidR="00C52F4A" w:rsidRPr="00605EB6">
        <w:t>est à dire en remettant entre les mains d</w:t>
      </w:r>
      <w:r w:rsidR="00C474C1">
        <w:t>’</w:t>
      </w:r>
      <w:r w:rsidR="00C52F4A" w:rsidRPr="00605EB6">
        <w:t>un honnête homme le soin de vous rendre heureuse</w:t>
      </w:r>
      <w:r w:rsidR="00C474C1">
        <w:t>.</w:t>
      </w:r>
    </w:p>
    <w:p w14:paraId="5680FA9B" w14:textId="77777777" w:rsidR="00C474C1" w:rsidRDefault="00C52F4A" w:rsidP="00C52F4A">
      <w:r w:rsidRPr="00605EB6">
        <w:t>La jeune fille ne put s</w:t>
      </w:r>
      <w:r w:rsidR="00C474C1">
        <w:t>’</w:t>
      </w:r>
      <w:r w:rsidRPr="00605EB6">
        <w:t>empêcher de tressaillir</w:t>
      </w:r>
      <w:r w:rsidR="00C474C1">
        <w:t xml:space="preserve">. </w:t>
      </w:r>
      <w:r w:rsidRPr="00605EB6">
        <w:t>Elle devint toute tremblante</w:t>
      </w:r>
      <w:r w:rsidR="00C474C1">
        <w:t>.</w:t>
      </w:r>
    </w:p>
    <w:p w14:paraId="7AC59F71" w14:textId="3EBF78C6" w:rsidR="00C474C1" w:rsidRDefault="0094609C" w:rsidP="00C52F4A">
      <w:r>
        <w:t>— </w:t>
      </w:r>
      <w:r w:rsidR="00C52F4A" w:rsidRPr="00605EB6">
        <w:t>Aujourd</w:t>
      </w:r>
      <w:r w:rsidR="00C474C1">
        <w:t>’</w:t>
      </w:r>
      <w:r w:rsidR="00C52F4A" w:rsidRPr="00605EB6">
        <w:t>hui même</w:t>
      </w:r>
      <w:r w:rsidR="00C474C1">
        <w:t xml:space="preserve">, </w:t>
      </w:r>
      <w:r w:rsidR="00C52F4A" w:rsidRPr="00605EB6">
        <w:t xml:space="preserve">continua </w:t>
      </w:r>
      <w:r w:rsidR="00C474C1">
        <w:t>M. de </w:t>
      </w:r>
      <w:r w:rsidR="00C52F4A" w:rsidRPr="00605EB6">
        <w:t>Villiers</w:t>
      </w:r>
      <w:r w:rsidR="00C474C1">
        <w:t xml:space="preserve">, </w:t>
      </w:r>
      <w:r w:rsidR="00C52F4A" w:rsidRPr="00605EB6">
        <w:t>un de mes associés m</w:t>
      </w:r>
      <w:r w:rsidR="00C474C1">
        <w:t>’</w:t>
      </w:r>
      <w:r w:rsidR="00C52F4A" w:rsidRPr="00605EB6">
        <w:t>a demandé votre main</w:t>
      </w:r>
      <w:r w:rsidR="00C474C1">
        <w:t>.</w:t>
      </w:r>
    </w:p>
    <w:p w14:paraId="50A19485" w14:textId="6EC11D56" w:rsidR="00C474C1" w:rsidRDefault="0094609C" w:rsidP="00C52F4A">
      <w:r>
        <w:t>— </w:t>
      </w:r>
      <w:r w:rsidR="00C52F4A" w:rsidRPr="00605EB6">
        <w:t>Lequel</w:t>
      </w:r>
      <w:r w:rsidR="00C474C1">
        <w:t xml:space="preserve">, </w:t>
      </w:r>
      <w:r w:rsidR="00C52F4A" w:rsidRPr="00605EB6">
        <w:t>monsieur</w:t>
      </w:r>
      <w:r w:rsidR="00C474C1">
        <w:t xml:space="preserve"> ? </w:t>
      </w:r>
      <w:r w:rsidR="00C52F4A" w:rsidRPr="00605EB6">
        <w:t>demanda Lucy</w:t>
      </w:r>
      <w:r w:rsidR="00C474C1">
        <w:t>.</w:t>
      </w:r>
    </w:p>
    <w:p w14:paraId="573D1E2E" w14:textId="71693AD3" w:rsidR="00C474C1" w:rsidRDefault="0094609C" w:rsidP="00C52F4A">
      <w:r>
        <w:t>— </w:t>
      </w:r>
      <w:r w:rsidR="00C52F4A" w:rsidRPr="00605EB6">
        <w:t>Le plus jeune</w:t>
      </w:r>
      <w:r w:rsidR="00C474C1">
        <w:t xml:space="preserve">, </w:t>
      </w:r>
      <w:r w:rsidR="00C52F4A" w:rsidRPr="00605EB6">
        <w:t>celui qui partage avec vous toute mon affection</w:t>
      </w:r>
      <w:r w:rsidR="00C474C1">
        <w:t>.</w:t>
      </w:r>
    </w:p>
    <w:p w14:paraId="5F2EAC32" w14:textId="172E6DFA" w:rsidR="00C474C1" w:rsidRDefault="0094609C" w:rsidP="00C52F4A">
      <w:r>
        <w:t>— </w:t>
      </w:r>
      <w:r w:rsidR="00C52F4A" w:rsidRPr="00605EB6">
        <w:t>Paul</w:t>
      </w:r>
      <w:r w:rsidR="00C474C1">
        <w:t> !</w:t>
      </w:r>
    </w:p>
    <w:p w14:paraId="7D63C20A" w14:textId="3C7700E7" w:rsidR="00C474C1" w:rsidRDefault="0094609C" w:rsidP="00C52F4A">
      <w:r>
        <w:t>— </w:t>
      </w:r>
      <w:r w:rsidR="00C52F4A" w:rsidRPr="00605EB6">
        <w:t>Oui</w:t>
      </w:r>
      <w:r w:rsidR="00C474C1">
        <w:t xml:space="preserve">, </w:t>
      </w:r>
      <w:r w:rsidR="00C52F4A" w:rsidRPr="00605EB6">
        <w:t>Paul de Chamarande</w:t>
      </w:r>
      <w:r w:rsidR="00C474C1">
        <w:t>.</w:t>
      </w:r>
    </w:p>
    <w:p w14:paraId="6A602086" w14:textId="58DABDAB" w:rsidR="00C474C1" w:rsidRDefault="0094609C" w:rsidP="00C52F4A">
      <w:r>
        <w:t>— </w:t>
      </w:r>
      <w:r w:rsidR="00C52F4A" w:rsidRPr="00605EB6">
        <w:t>Vous êtes mon tuteur</w:t>
      </w:r>
      <w:r w:rsidR="00C474C1">
        <w:t xml:space="preserve">, </w:t>
      </w:r>
      <w:r w:rsidR="00C52F4A" w:rsidRPr="00605EB6">
        <w:t>vous êtes devenu mon père</w:t>
      </w:r>
      <w:r w:rsidR="00C474C1">
        <w:t xml:space="preserve"> ; </w:t>
      </w:r>
      <w:r w:rsidR="00C52F4A" w:rsidRPr="00605EB6">
        <w:t>je dois vous obéir comme une fille respectueuse</w:t>
      </w:r>
      <w:r w:rsidR="00C474C1">
        <w:t>.</w:t>
      </w:r>
    </w:p>
    <w:p w14:paraId="39A931C7" w14:textId="3F2AA14D" w:rsidR="00C474C1" w:rsidRDefault="0094609C" w:rsidP="00C52F4A">
      <w:r>
        <w:t>— </w:t>
      </w:r>
      <w:r w:rsidR="00C52F4A" w:rsidRPr="00605EB6">
        <w:t>Nullement</w:t>
      </w:r>
      <w:r w:rsidR="00C474C1">
        <w:t xml:space="preserve">, </w:t>
      </w:r>
      <w:r w:rsidR="00C52F4A" w:rsidRPr="00605EB6">
        <w:t>Lucy</w:t>
      </w:r>
      <w:r w:rsidR="00C474C1">
        <w:t xml:space="preserve">, </w:t>
      </w:r>
      <w:r w:rsidR="00C52F4A" w:rsidRPr="00605EB6">
        <w:t>nullement</w:t>
      </w:r>
      <w:r w:rsidR="00C474C1">
        <w:t xml:space="preserve">, </w:t>
      </w:r>
      <w:r w:rsidR="00C52F4A" w:rsidRPr="00605EB6">
        <w:t>mon enfant</w:t>
      </w:r>
      <w:r w:rsidR="004540F3">
        <w:t> ;</w:t>
      </w:r>
      <w:r w:rsidR="00C474C1">
        <w:t xml:space="preserve"> </w:t>
      </w:r>
      <w:r w:rsidR="00C52F4A" w:rsidRPr="00605EB6">
        <w:t>vous êtes entièrement libre</w:t>
      </w:r>
      <w:r w:rsidR="00C474C1">
        <w:t xml:space="preserve"> ; </w:t>
      </w:r>
      <w:r w:rsidR="00C52F4A" w:rsidRPr="00605EB6">
        <w:t>vous devez avant tout consulter votre cœur</w:t>
      </w:r>
      <w:r w:rsidR="00C474C1">
        <w:t xml:space="preserve"> ; </w:t>
      </w:r>
      <w:r w:rsidR="00C52F4A" w:rsidRPr="00605EB6">
        <w:t>si vous n</w:t>
      </w:r>
      <w:r w:rsidR="00C474C1">
        <w:t>’</w:t>
      </w:r>
      <w:r w:rsidR="00C52F4A" w:rsidRPr="00605EB6">
        <w:t>aimez pas mon jeune cousin</w:t>
      </w:r>
      <w:r w:rsidR="00C474C1">
        <w:t xml:space="preserve">, </w:t>
      </w:r>
      <w:r w:rsidR="00C52F4A" w:rsidRPr="00605EB6">
        <w:t>si rien ne vous attire vers lui</w:t>
      </w:r>
      <w:r w:rsidR="00C474C1">
        <w:t xml:space="preserve">, </w:t>
      </w:r>
      <w:r w:rsidR="00C52F4A" w:rsidRPr="00605EB6">
        <w:t>il ne faut pas l</w:t>
      </w:r>
      <w:r w:rsidR="00C474C1">
        <w:t>’</w:t>
      </w:r>
      <w:r w:rsidR="00C52F4A" w:rsidRPr="00605EB6">
        <w:t>épouser</w:t>
      </w:r>
      <w:r w:rsidR="00C474C1">
        <w:t xml:space="preserve"> ; </w:t>
      </w:r>
      <w:r w:rsidR="00C52F4A" w:rsidRPr="00605EB6">
        <w:t>nous attendrons qu</w:t>
      </w:r>
      <w:r w:rsidR="00C474C1">
        <w:t>’</w:t>
      </w:r>
      <w:r w:rsidR="00C52F4A" w:rsidRPr="00605EB6">
        <w:t>il se présente un autre mari</w:t>
      </w:r>
      <w:r w:rsidR="00C474C1">
        <w:t>.</w:t>
      </w:r>
    </w:p>
    <w:p w14:paraId="0C9AA4FA" w14:textId="77777777" w:rsidR="00C474C1" w:rsidRDefault="00C52F4A" w:rsidP="00C52F4A">
      <w:r w:rsidRPr="00605EB6">
        <w:t>Les yeux de la jeune fille rayonnèrent</w:t>
      </w:r>
      <w:r w:rsidR="00C474C1">
        <w:t xml:space="preserve">, </w:t>
      </w:r>
      <w:r w:rsidRPr="00605EB6">
        <w:t>et elle eut un délicieux sourire</w:t>
      </w:r>
      <w:r w:rsidR="00C474C1">
        <w:t>.</w:t>
      </w:r>
    </w:p>
    <w:p w14:paraId="5AA4BFF0" w14:textId="3B2FD313" w:rsidR="00C474C1" w:rsidRDefault="00C52F4A" w:rsidP="00C52F4A">
      <w:r w:rsidRPr="00605EB6">
        <w:t xml:space="preserve">Elle se rapprocha de </w:t>
      </w:r>
      <w:r w:rsidR="00C474C1">
        <w:t>M. de </w:t>
      </w:r>
      <w:r w:rsidRPr="00605EB6">
        <w:t>Villiers et lui dit d</w:t>
      </w:r>
      <w:r w:rsidR="00C474C1">
        <w:t>’</w:t>
      </w:r>
      <w:r w:rsidRPr="00605EB6">
        <w:t>une voix vibrante d</w:t>
      </w:r>
      <w:r w:rsidR="00C474C1">
        <w:t>’</w:t>
      </w:r>
      <w:r w:rsidRPr="00605EB6">
        <w:t>émotion</w:t>
      </w:r>
      <w:r w:rsidR="00C474C1">
        <w:t> :</w:t>
      </w:r>
    </w:p>
    <w:p w14:paraId="07580BCA" w14:textId="65759DC2" w:rsidR="00C474C1" w:rsidRDefault="0094609C" w:rsidP="00C52F4A">
      <w:r>
        <w:t>— </w:t>
      </w:r>
      <w:r w:rsidR="00C52F4A" w:rsidRPr="00605EB6">
        <w:t>J</w:t>
      </w:r>
      <w:r w:rsidR="00C474C1">
        <w:t>’</w:t>
      </w:r>
      <w:r w:rsidR="00C52F4A" w:rsidRPr="00605EB6">
        <w:t>aime Paul</w:t>
      </w:r>
      <w:r w:rsidR="00C474C1">
        <w:t> !</w:t>
      </w:r>
    </w:p>
    <w:p w14:paraId="537D88BB" w14:textId="77777777" w:rsidR="00C474C1" w:rsidRDefault="00C52F4A" w:rsidP="00C52F4A">
      <w:r w:rsidRPr="00605EB6">
        <w:lastRenderedPageBreak/>
        <w:t>Le vieillard l</w:t>
      </w:r>
      <w:r w:rsidR="00C474C1">
        <w:t>’</w:t>
      </w:r>
      <w:r w:rsidRPr="00605EB6">
        <w:t>attira contre son cœur et lui mit un baiser sur le front</w:t>
      </w:r>
      <w:r w:rsidR="00C474C1">
        <w:t>.</w:t>
      </w:r>
    </w:p>
    <w:p w14:paraId="3F87EC69" w14:textId="77777777" w:rsidR="00C474C1" w:rsidRDefault="00C52F4A" w:rsidP="00C52F4A">
      <w:r w:rsidRPr="00605EB6">
        <w:t>Le jeune homme fut rappelé</w:t>
      </w:r>
      <w:r w:rsidR="00C474C1">
        <w:t>.</w:t>
      </w:r>
    </w:p>
    <w:p w14:paraId="7F2E9EAB" w14:textId="77777777" w:rsidR="00C474C1" w:rsidRDefault="00C52F4A" w:rsidP="00C52F4A">
      <w:r w:rsidRPr="00605EB6">
        <w:t>Paul lut son bonheur dans les yeux limpides de Lucy</w:t>
      </w:r>
      <w:r w:rsidR="00C474C1">
        <w:t>.</w:t>
      </w:r>
    </w:p>
    <w:p w14:paraId="59F3C8FD" w14:textId="5873DE5B" w:rsidR="00C474C1" w:rsidRDefault="0094609C" w:rsidP="00C52F4A">
      <w:r>
        <w:t>— </w:t>
      </w:r>
      <w:r w:rsidR="00C52F4A" w:rsidRPr="00605EB6">
        <w:t>Vous êtes les enfants chéris de mon cœur</w:t>
      </w:r>
      <w:r w:rsidR="00C474C1">
        <w:t xml:space="preserve">, </w:t>
      </w:r>
      <w:r w:rsidR="00C52F4A" w:rsidRPr="00605EB6">
        <w:t>dit le vieillard en unissant leurs mains</w:t>
      </w:r>
      <w:r w:rsidR="00C474C1">
        <w:t xml:space="preserve"> !… ; </w:t>
      </w:r>
      <w:r w:rsidR="005D5C58">
        <w:t>vous vous aimez</w:t>
      </w:r>
      <w:r w:rsidR="00C474C1">
        <w:t xml:space="preserve">, </w:t>
      </w:r>
      <w:r w:rsidR="005D5C58">
        <w:t>aimez-vous toujours</w:t>
      </w:r>
      <w:r w:rsidR="00C474C1">
        <w:t xml:space="preserve"> !… </w:t>
      </w:r>
      <w:r w:rsidR="00C52F4A" w:rsidRPr="00605EB6">
        <w:t>Ce jour est un des plus beaux de ma vie</w:t>
      </w:r>
      <w:r w:rsidR="00C474C1">
        <w:t xml:space="preserve">, </w:t>
      </w:r>
      <w:r w:rsidR="00C52F4A" w:rsidRPr="00605EB6">
        <w:t>car je fais deux heureux</w:t>
      </w:r>
      <w:r w:rsidR="00C474C1">
        <w:t>.</w:t>
      </w:r>
    </w:p>
    <w:p w14:paraId="58AAD5C6" w14:textId="77777777" w:rsidR="00C474C1" w:rsidRDefault="00C52F4A" w:rsidP="00C52F4A">
      <w:r w:rsidRPr="00605EB6">
        <w:t>Quatre mois après eut lieu le mariage du marquis Paul de Chamarande et de miss Lucy Glandas</w:t>
      </w:r>
      <w:r w:rsidR="00C474C1">
        <w:t>.</w:t>
      </w:r>
    </w:p>
    <w:p w14:paraId="7457C73B" w14:textId="77777777" w:rsidR="00C474C1" w:rsidRDefault="00C52F4A" w:rsidP="00C52F4A">
      <w:r w:rsidRPr="00605EB6">
        <w:t>Il avait fallu tout ce temps pour faire venir de France et de Calcutta les papiers nécessaires</w:t>
      </w:r>
      <w:r w:rsidR="00C474C1">
        <w:t>.</w:t>
      </w:r>
    </w:p>
    <w:p w14:paraId="50365490" w14:textId="4A596658" w:rsidR="00C474C1" w:rsidRDefault="00C52F4A" w:rsidP="00C52F4A">
      <w:r w:rsidRPr="00605EB6">
        <w:t>À cette occasion</w:t>
      </w:r>
      <w:r w:rsidR="00C474C1">
        <w:t xml:space="preserve">, </w:t>
      </w:r>
      <w:r w:rsidRPr="00605EB6">
        <w:t>Paul avait écrit plusieurs lettres à sa mère et à son frère</w:t>
      </w:r>
      <w:r w:rsidR="00C474C1">
        <w:t xml:space="preserve">. </w:t>
      </w:r>
      <w:r w:rsidRPr="00605EB6">
        <w:t>Léon lui répondit très affectueusement</w:t>
      </w:r>
      <w:r w:rsidR="00C474C1">
        <w:t xml:space="preserve">, </w:t>
      </w:r>
      <w:r w:rsidRPr="00605EB6">
        <w:t>comme toujours</w:t>
      </w:r>
      <w:r w:rsidR="00C474C1">
        <w:t xml:space="preserve">, </w:t>
      </w:r>
      <w:r w:rsidRPr="00605EB6">
        <w:t>et avec une habileté qui aurait rendu des points au célèbre Machiavel lui-même</w:t>
      </w:r>
      <w:r w:rsidR="00C474C1">
        <w:t xml:space="preserve">. </w:t>
      </w:r>
      <w:r w:rsidRPr="00605EB6">
        <w:t>Le jeune homme savait que Paul reviendrait en France avec une grande fortune</w:t>
      </w:r>
      <w:r w:rsidR="00C474C1">
        <w:t xml:space="preserve">, </w:t>
      </w:r>
      <w:r w:rsidRPr="00605EB6">
        <w:t>et déjà</w:t>
      </w:r>
      <w:r w:rsidR="00C474C1">
        <w:t xml:space="preserve">, </w:t>
      </w:r>
      <w:r w:rsidRPr="00605EB6">
        <w:t>connaissant le caractère</w:t>
      </w:r>
      <w:r w:rsidR="00C474C1">
        <w:t xml:space="preserve">, </w:t>
      </w:r>
      <w:r w:rsidRPr="00605EB6">
        <w:t>la nature confiante et l</w:t>
      </w:r>
      <w:r w:rsidR="00C474C1">
        <w:t>’</w:t>
      </w:r>
      <w:r w:rsidRPr="00605EB6">
        <w:t>excellent cœur du marquis</w:t>
      </w:r>
      <w:r w:rsidR="00C474C1">
        <w:t xml:space="preserve">, </w:t>
      </w:r>
      <w:r w:rsidRPr="00605EB6">
        <w:t>il prenait ses dispositions pour pouvoir abuser de sa générosité</w:t>
      </w:r>
      <w:r w:rsidR="00C474C1">
        <w:t>.</w:t>
      </w:r>
    </w:p>
    <w:p w14:paraId="588E5191" w14:textId="77777777" w:rsidR="00C474C1" w:rsidRDefault="00C52F4A" w:rsidP="00C52F4A">
      <w:r w:rsidRPr="00605EB6">
        <w:t>Paul</w:t>
      </w:r>
      <w:r w:rsidR="00C474C1">
        <w:t xml:space="preserve">, </w:t>
      </w:r>
      <w:r w:rsidRPr="00605EB6">
        <w:t>croyant à l</w:t>
      </w:r>
      <w:r w:rsidR="00C474C1">
        <w:t>’</w:t>
      </w:r>
      <w:r w:rsidRPr="00605EB6">
        <w:t>affection sincère de l</w:t>
      </w:r>
      <w:r w:rsidR="00C474C1">
        <w:t>’</w:t>
      </w:r>
      <w:r w:rsidRPr="00605EB6">
        <w:t>hypocrite</w:t>
      </w:r>
      <w:r w:rsidR="00C474C1">
        <w:t xml:space="preserve">, </w:t>
      </w:r>
      <w:r w:rsidRPr="00605EB6">
        <w:t>s</w:t>
      </w:r>
      <w:r w:rsidR="00C474C1">
        <w:t>’</w:t>
      </w:r>
      <w:r w:rsidRPr="00605EB6">
        <w:t>attendrissait en lisant ses lettres où s</w:t>
      </w:r>
      <w:r w:rsidR="00C474C1">
        <w:t>’</w:t>
      </w:r>
      <w:r w:rsidRPr="00605EB6">
        <w:t>exaltait la fausse tendresse du fourbe</w:t>
      </w:r>
      <w:r w:rsidR="00C474C1">
        <w:t xml:space="preserve">. </w:t>
      </w:r>
      <w:r w:rsidRPr="00605EB6">
        <w:t>Certes</w:t>
      </w:r>
      <w:r w:rsidR="00C474C1">
        <w:t xml:space="preserve">, </w:t>
      </w:r>
      <w:r w:rsidRPr="00605EB6">
        <w:t>s</w:t>
      </w:r>
      <w:r w:rsidR="00C474C1">
        <w:t>’</w:t>
      </w:r>
      <w:r w:rsidRPr="00605EB6">
        <w:t>il eût su comment Léon se conduisait</w:t>
      </w:r>
      <w:r w:rsidR="00C474C1">
        <w:t xml:space="preserve">, </w:t>
      </w:r>
      <w:r w:rsidRPr="00605EB6">
        <w:t>il aurait été frappé de stupeur et son cœur se serait soulevé de dégoût</w:t>
      </w:r>
      <w:r w:rsidR="00C474C1">
        <w:t>.</w:t>
      </w:r>
    </w:p>
    <w:p w14:paraId="24327419" w14:textId="42237C54" w:rsidR="00C474C1" w:rsidRDefault="00C52F4A" w:rsidP="00C52F4A">
      <w:r w:rsidRPr="00605EB6">
        <w:t>La baronne seule aurait pu lui apprendre la vérité</w:t>
      </w:r>
      <w:r w:rsidR="004540F3">
        <w:t> ;</w:t>
      </w:r>
      <w:r w:rsidR="00C474C1">
        <w:t xml:space="preserve"> </w:t>
      </w:r>
      <w:r w:rsidRPr="00605EB6">
        <w:t>mais la pauvre mère n</w:t>
      </w:r>
      <w:r w:rsidR="00C474C1">
        <w:t>’</w:t>
      </w:r>
      <w:r w:rsidRPr="00605EB6">
        <w:t>avait garde de se plaindre</w:t>
      </w:r>
      <w:r w:rsidR="00C474C1">
        <w:t xml:space="preserve"> ; : </w:t>
      </w:r>
      <w:r w:rsidRPr="00605EB6">
        <w:t>elle cachait</w:t>
      </w:r>
      <w:r w:rsidR="00C474C1">
        <w:t xml:space="preserve">, </w:t>
      </w:r>
      <w:r w:rsidRPr="00605EB6">
        <w:t>au contraire</w:t>
      </w:r>
      <w:r w:rsidR="00C474C1">
        <w:t xml:space="preserve">, </w:t>
      </w:r>
      <w:r w:rsidRPr="00605EB6">
        <w:t>les chagrins que son indigne fils lui causait</w:t>
      </w:r>
      <w:r w:rsidR="00C474C1">
        <w:t>.</w:t>
      </w:r>
    </w:p>
    <w:p w14:paraId="1A0C0952" w14:textId="78B0BEC9" w:rsidR="00C474C1" w:rsidRDefault="00C52F4A" w:rsidP="00C52F4A">
      <w:r w:rsidRPr="00605EB6">
        <w:lastRenderedPageBreak/>
        <w:t>Un matin</w:t>
      </w:r>
      <w:r w:rsidR="00C474C1">
        <w:t xml:space="preserve">, </w:t>
      </w:r>
      <w:r w:rsidRPr="00605EB6">
        <w:t xml:space="preserve">il y eut entre </w:t>
      </w:r>
      <w:r w:rsidR="00C474C1">
        <w:t>M. de </w:t>
      </w:r>
      <w:r w:rsidRPr="00605EB6">
        <w:t>Villiers et Paul une longue conversation</w:t>
      </w:r>
      <w:r w:rsidR="00C474C1">
        <w:t>.</w:t>
      </w:r>
    </w:p>
    <w:p w14:paraId="3686143A" w14:textId="060F3573" w:rsidR="00C474C1" w:rsidRDefault="0094609C" w:rsidP="00C52F4A">
      <w:r>
        <w:t>— </w:t>
      </w:r>
      <w:r w:rsidR="00C52F4A" w:rsidRPr="00605EB6">
        <w:t>Mon cher Paul</w:t>
      </w:r>
      <w:r w:rsidR="00C474C1">
        <w:t xml:space="preserve">, </w:t>
      </w:r>
      <w:r w:rsidR="00C52F4A" w:rsidRPr="00605EB6">
        <w:t>dit le vieillard</w:t>
      </w:r>
      <w:r w:rsidR="00C474C1">
        <w:t xml:space="preserve">, </w:t>
      </w:r>
      <w:r w:rsidR="00C52F4A" w:rsidRPr="00605EB6">
        <w:t>le jour où j</w:t>
      </w:r>
      <w:r w:rsidR="00C474C1">
        <w:t>’</w:t>
      </w:r>
      <w:r w:rsidR="00C52F4A" w:rsidRPr="00605EB6">
        <w:t>ai demandé à la baronne de Simaise de me confier son fils aîné</w:t>
      </w:r>
      <w:r w:rsidR="00C474C1">
        <w:t xml:space="preserve">, </w:t>
      </w:r>
      <w:r w:rsidR="00C52F4A" w:rsidRPr="00605EB6">
        <w:t>je lui ai promis que tu reviendrais près d</w:t>
      </w:r>
      <w:r w:rsidR="00C474C1">
        <w:t>’</w:t>
      </w:r>
      <w:r w:rsidR="00C52F4A" w:rsidRPr="00605EB6">
        <w:t>elle heureux et riche</w:t>
      </w:r>
      <w:r w:rsidR="00C474C1">
        <w:t xml:space="preserve">. </w:t>
      </w:r>
      <w:r w:rsidR="00C52F4A" w:rsidRPr="00605EB6">
        <w:t>Aujourd</w:t>
      </w:r>
      <w:r w:rsidR="00C474C1">
        <w:t>’</w:t>
      </w:r>
      <w:r w:rsidR="00C52F4A" w:rsidRPr="00605EB6">
        <w:t>hui</w:t>
      </w:r>
      <w:r w:rsidR="00C474C1">
        <w:t xml:space="preserve">, </w:t>
      </w:r>
      <w:r w:rsidR="00C52F4A" w:rsidRPr="00605EB6">
        <w:t>ta fortune est faite et tu as trouvé le bonheur en épousant Lucy</w:t>
      </w:r>
      <w:r w:rsidR="00C474C1">
        <w:t xml:space="preserve">. </w:t>
      </w:r>
      <w:r w:rsidR="00C52F4A" w:rsidRPr="00605EB6">
        <w:t>Le moment de nous séparer est venu</w:t>
      </w:r>
      <w:r w:rsidR="00C474C1">
        <w:t xml:space="preserve"> ; </w:t>
      </w:r>
      <w:r w:rsidR="00C52F4A" w:rsidRPr="00605EB6">
        <w:t>je te rends ta liberté</w:t>
      </w:r>
      <w:r w:rsidR="00C474C1">
        <w:t xml:space="preserve">. </w:t>
      </w:r>
      <w:r w:rsidR="00C52F4A" w:rsidRPr="00605EB6">
        <w:t>Tu vas retourner en France</w:t>
      </w:r>
      <w:r w:rsidR="00C474C1">
        <w:t xml:space="preserve">, </w:t>
      </w:r>
      <w:r w:rsidR="00C52F4A" w:rsidRPr="00605EB6">
        <w:t>où ton excellente mère t</w:t>
      </w:r>
      <w:r w:rsidR="00C474C1">
        <w:t>’</w:t>
      </w:r>
      <w:r w:rsidR="00C52F4A" w:rsidRPr="00605EB6">
        <w:t>attend depuis des années</w:t>
      </w:r>
      <w:r w:rsidR="00C474C1">
        <w:t xml:space="preserve">. </w:t>
      </w:r>
      <w:r w:rsidR="00C52F4A" w:rsidRPr="00605EB6">
        <w:t>Dans un an</w:t>
      </w:r>
      <w:r w:rsidR="00C474C1">
        <w:t xml:space="preserve">, </w:t>
      </w:r>
      <w:r w:rsidR="00C52F4A" w:rsidRPr="00605EB6">
        <w:t>si je vis encore</w:t>
      </w:r>
      <w:r w:rsidR="00C474C1">
        <w:t xml:space="preserve">, </w:t>
      </w:r>
      <w:r w:rsidR="00C52F4A" w:rsidRPr="00605EB6">
        <w:t>j</w:t>
      </w:r>
      <w:r w:rsidR="00C474C1">
        <w:t>’</w:t>
      </w:r>
      <w:r w:rsidR="00C52F4A" w:rsidRPr="00605EB6">
        <w:t>irai probablement te rejoindre</w:t>
      </w:r>
      <w:r w:rsidR="00C474C1">
        <w:t xml:space="preserve"> ; </w:t>
      </w:r>
      <w:r w:rsidR="00C52F4A" w:rsidRPr="00605EB6">
        <w:t>il me serait doux de finir mes jours entre toi et Lucy</w:t>
      </w:r>
      <w:r w:rsidR="00C474C1">
        <w:t xml:space="preserve">, </w:t>
      </w:r>
      <w:r w:rsidR="00C52F4A" w:rsidRPr="00605EB6">
        <w:t>mes deux enfants</w:t>
      </w:r>
      <w:r w:rsidR="00C474C1">
        <w:t xml:space="preserve">. </w:t>
      </w:r>
      <w:r w:rsidR="00C52F4A" w:rsidRPr="00605EB6">
        <w:t>Nous verrons</w:t>
      </w:r>
      <w:r w:rsidR="00C474C1">
        <w:t xml:space="preserve">. </w:t>
      </w:r>
      <w:r w:rsidR="00C52F4A" w:rsidRPr="00605EB6">
        <w:t>Avant tout</w:t>
      </w:r>
      <w:r w:rsidR="00C474C1">
        <w:t xml:space="preserve">, </w:t>
      </w:r>
      <w:r w:rsidR="00C52F4A" w:rsidRPr="00605EB6">
        <w:t>il faut procéder à une liquidation et cela demandera du temps</w:t>
      </w:r>
      <w:r w:rsidR="00C474C1">
        <w:t>.</w:t>
      </w:r>
    </w:p>
    <w:p w14:paraId="5DCD63B3" w14:textId="77777777" w:rsidR="00C474C1" w:rsidRDefault="00C474C1" w:rsidP="00C52F4A">
      <w:r>
        <w:t>» </w:t>
      </w:r>
      <w:r w:rsidR="00C52F4A" w:rsidRPr="00940157">
        <w:t>J</w:t>
      </w:r>
      <w:r>
        <w:t>’</w:t>
      </w:r>
      <w:r w:rsidR="00C52F4A" w:rsidRPr="00940157">
        <w:t>ai tout préparé pour ton départ</w:t>
      </w:r>
      <w:r>
        <w:t xml:space="preserve"> ; </w:t>
      </w:r>
      <w:r w:rsidR="00C52F4A" w:rsidRPr="00940157">
        <w:t>sachant combien tu aimes peu les discussions d</w:t>
      </w:r>
      <w:r>
        <w:t>’</w:t>
      </w:r>
      <w:r w:rsidR="00C52F4A" w:rsidRPr="00940157">
        <w:t>intérêts</w:t>
      </w:r>
      <w:r>
        <w:t xml:space="preserve">, </w:t>
      </w:r>
      <w:r w:rsidR="00C52F4A" w:rsidRPr="00940157">
        <w:t>je t</w:t>
      </w:r>
      <w:r>
        <w:t>’</w:t>
      </w:r>
      <w:r w:rsidR="00C52F4A" w:rsidRPr="00940157">
        <w:t>ai évité cet ennui en réglant tes comptes moi-même avec nos associés</w:t>
      </w:r>
      <w:r>
        <w:t xml:space="preserve">. </w:t>
      </w:r>
      <w:r w:rsidR="00C52F4A" w:rsidRPr="00940157">
        <w:t>Dans ce portefeuille</w:t>
      </w:r>
      <w:r>
        <w:t xml:space="preserve">, </w:t>
      </w:r>
      <w:r w:rsidR="00C52F4A" w:rsidRPr="00940157">
        <w:t>que je te remets</w:t>
      </w:r>
      <w:r>
        <w:t xml:space="preserve">, </w:t>
      </w:r>
      <w:r w:rsidR="00C52F4A" w:rsidRPr="00940157">
        <w:t>il y a quatre millions en lettres de change</w:t>
      </w:r>
      <w:r>
        <w:t xml:space="preserve">, </w:t>
      </w:r>
      <w:r w:rsidR="00C52F4A" w:rsidRPr="00940157">
        <w:t>moitié sur Paris</w:t>
      </w:r>
      <w:r>
        <w:t xml:space="preserve">, </w:t>
      </w:r>
      <w:r w:rsidR="00C52F4A" w:rsidRPr="00940157">
        <w:t>moitié sur la maison Van Ossen</w:t>
      </w:r>
      <w:r>
        <w:t xml:space="preserve">, </w:t>
      </w:r>
      <w:r w:rsidR="00C52F4A" w:rsidRPr="00605EB6">
        <w:t>d</w:t>
      </w:r>
      <w:r>
        <w:t>’</w:t>
      </w:r>
      <w:r w:rsidR="00C52F4A" w:rsidRPr="00605EB6">
        <w:t>Amsterdam</w:t>
      </w:r>
      <w:r>
        <w:t>.</w:t>
      </w:r>
    </w:p>
    <w:p w14:paraId="065BB511" w14:textId="6D4881DF" w:rsidR="00C474C1" w:rsidRDefault="0094609C" w:rsidP="00C52F4A">
      <w:r>
        <w:t>— </w:t>
      </w:r>
      <w:r w:rsidR="00C52F4A" w:rsidRPr="00605EB6">
        <w:t>Quatre millions</w:t>
      </w:r>
      <w:r w:rsidR="00C474C1">
        <w:t xml:space="preserve"> ! </w:t>
      </w:r>
      <w:r w:rsidR="00C52F4A" w:rsidRPr="00605EB6">
        <w:t>exclama le jeune homme</w:t>
      </w:r>
      <w:r w:rsidR="00C474C1">
        <w:t>. !</w:t>
      </w:r>
    </w:p>
    <w:p w14:paraId="722A2723" w14:textId="6E07B0E3" w:rsidR="00C474C1" w:rsidRDefault="0094609C" w:rsidP="00C52F4A">
      <w:r>
        <w:t>— </w:t>
      </w:r>
      <w:r w:rsidR="00C52F4A" w:rsidRPr="00605EB6">
        <w:t>Oui</w:t>
      </w:r>
      <w:r w:rsidR="00C474C1">
        <w:t xml:space="preserve">, </w:t>
      </w:r>
      <w:r w:rsidR="00C52F4A" w:rsidRPr="00605EB6">
        <w:t>répondit le vieillard en souriant</w:t>
      </w:r>
      <w:r w:rsidR="00C474C1">
        <w:t>.</w:t>
      </w:r>
    </w:p>
    <w:p w14:paraId="7F3061FA" w14:textId="54C98CF1" w:rsidR="00C474C1" w:rsidRDefault="0094609C" w:rsidP="00C52F4A">
      <w:r>
        <w:t>— </w:t>
      </w:r>
      <w:r w:rsidR="00C52F4A" w:rsidRPr="00605EB6">
        <w:t>Mais ma part dans les bénéfices n</w:t>
      </w:r>
      <w:r w:rsidR="00C474C1">
        <w:t>’</w:t>
      </w:r>
      <w:r w:rsidR="00C52F4A" w:rsidRPr="00605EB6">
        <w:t>a pu atteindre ce chiffre</w:t>
      </w:r>
      <w:r w:rsidR="00C474C1">
        <w:t>.</w:t>
      </w:r>
    </w:p>
    <w:p w14:paraId="6C6CCA18" w14:textId="146986A6" w:rsidR="00C474C1" w:rsidRDefault="0094609C" w:rsidP="00C52F4A">
      <w:r>
        <w:t>— </w:t>
      </w:r>
      <w:r w:rsidR="00C52F4A" w:rsidRPr="00605EB6">
        <w:t>Depuis ton entrée dans la société</w:t>
      </w:r>
      <w:r w:rsidR="00C474C1">
        <w:t xml:space="preserve"> ; </w:t>
      </w:r>
      <w:r w:rsidR="00C52F4A" w:rsidRPr="00605EB6">
        <w:t>mais</w:t>
      </w:r>
      <w:r w:rsidR="00C474C1">
        <w:t xml:space="preserve">, </w:t>
      </w:r>
      <w:r w:rsidR="00C52F4A" w:rsidRPr="00605EB6">
        <w:t>à partir du jour où tu as quitté ta mère pour me suivre</w:t>
      </w:r>
      <w:r w:rsidR="00C474C1">
        <w:t xml:space="preserve">, </w:t>
      </w:r>
      <w:r w:rsidR="00C52F4A" w:rsidRPr="00605EB6">
        <w:t>je t</w:t>
      </w:r>
      <w:r w:rsidR="00C474C1">
        <w:t>’</w:t>
      </w:r>
      <w:r w:rsidR="00C52F4A" w:rsidRPr="00605EB6">
        <w:t>ai considéré comme mon associé</w:t>
      </w:r>
      <w:r w:rsidR="00C474C1">
        <w:t>.</w:t>
      </w:r>
    </w:p>
    <w:p w14:paraId="0FAFFD59" w14:textId="74CA430F" w:rsidR="00C474C1" w:rsidRDefault="0094609C" w:rsidP="00C52F4A">
      <w:r>
        <w:t>— </w:t>
      </w:r>
      <w:r w:rsidR="00C52F4A" w:rsidRPr="00605EB6">
        <w:t>Dites plutôt</w:t>
      </w:r>
      <w:r w:rsidR="00C474C1">
        <w:t xml:space="preserve">, </w:t>
      </w:r>
      <w:r w:rsidR="00C52F4A" w:rsidRPr="00605EB6">
        <w:t>mon généreux cousin</w:t>
      </w:r>
      <w:r w:rsidR="00C474C1">
        <w:t xml:space="preserve">, </w:t>
      </w:r>
      <w:r w:rsidR="00C52F4A" w:rsidRPr="00605EB6">
        <w:t>répliqua Paul très ému</w:t>
      </w:r>
      <w:r w:rsidR="00C474C1">
        <w:t xml:space="preserve">, </w:t>
      </w:r>
      <w:r w:rsidR="00C52F4A" w:rsidRPr="00605EB6">
        <w:t>que c</w:t>
      </w:r>
      <w:r w:rsidR="00C474C1">
        <w:t>’</w:t>
      </w:r>
      <w:r w:rsidR="00C52F4A" w:rsidRPr="00605EB6">
        <w:t>est un don que vous me faites</w:t>
      </w:r>
      <w:r w:rsidR="00C474C1">
        <w:t>.</w:t>
      </w:r>
    </w:p>
    <w:p w14:paraId="5163F297" w14:textId="331C1B59" w:rsidR="00C474C1" w:rsidRDefault="0094609C" w:rsidP="00C52F4A">
      <w:r>
        <w:lastRenderedPageBreak/>
        <w:t>— </w:t>
      </w:r>
      <w:r w:rsidR="00C52F4A" w:rsidRPr="00605EB6">
        <w:t>Qu</w:t>
      </w:r>
      <w:r w:rsidR="00C474C1">
        <w:t>’</w:t>
      </w:r>
      <w:r w:rsidR="00C52F4A" w:rsidRPr="00605EB6">
        <w:t>importe</w:t>
      </w:r>
      <w:r w:rsidR="00C474C1">
        <w:t xml:space="preserve"> ! </w:t>
      </w:r>
      <w:r w:rsidR="00C52F4A" w:rsidRPr="00605EB6">
        <w:t>Ce qui est dans ce portefeuille</w:t>
      </w:r>
      <w:r w:rsidR="00C474C1">
        <w:t xml:space="preserve">, </w:t>
      </w:r>
      <w:r w:rsidR="00C52F4A" w:rsidRPr="00605EB6">
        <w:t>mon ami</w:t>
      </w:r>
      <w:r w:rsidR="00C474C1">
        <w:t xml:space="preserve">, </w:t>
      </w:r>
      <w:r w:rsidR="00C52F4A" w:rsidRPr="00605EB6">
        <w:t>est à toi</w:t>
      </w:r>
      <w:r w:rsidR="00C474C1">
        <w:t xml:space="preserve">, </w:t>
      </w:r>
      <w:r w:rsidR="00C52F4A" w:rsidRPr="00605EB6">
        <w:t>bien à toi</w:t>
      </w:r>
      <w:r w:rsidR="00C474C1">
        <w:t xml:space="preserve">. </w:t>
      </w:r>
      <w:r w:rsidR="00C52F4A" w:rsidRPr="00605EB6">
        <w:t>D</w:t>
      </w:r>
      <w:r w:rsidR="00C474C1">
        <w:t>’</w:t>
      </w:r>
      <w:r w:rsidR="00C52F4A" w:rsidRPr="00605EB6">
        <w:t>ailleurs</w:t>
      </w:r>
      <w:r w:rsidR="00C474C1">
        <w:t xml:space="preserve">, </w:t>
      </w:r>
      <w:r w:rsidR="00C52F4A" w:rsidRPr="00605EB6">
        <w:t>n</w:t>
      </w:r>
      <w:r w:rsidR="00C474C1">
        <w:t>’</w:t>
      </w:r>
      <w:r w:rsidR="00C52F4A" w:rsidRPr="00605EB6">
        <w:t>es-tu pas mon héritier</w:t>
      </w:r>
      <w:r w:rsidR="00C474C1">
        <w:t xml:space="preserve"> ? </w:t>
      </w:r>
      <w:r w:rsidR="00C52F4A" w:rsidRPr="00605EB6">
        <w:t>Aujourd</w:t>
      </w:r>
      <w:r w:rsidR="00C474C1">
        <w:t>’</w:t>
      </w:r>
      <w:r w:rsidR="00C52F4A" w:rsidRPr="00605EB6">
        <w:t>hui</w:t>
      </w:r>
      <w:r w:rsidR="00C474C1">
        <w:t xml:space="preserve">, </w:t>
      </w:r>
      <w:r w:rsidR="00C52F4A" w:rsidRPr="00605EB6">
        <w:t>nous partageons</w:t>
      </w:r>
      <w:r w:rsidR="00C474C1">
        <w:t xml:space="preserve">, </w:t>
      </w:r>
      <w:r w:rsidR="00C52F4A" w:rsidRPr="00605EB6">
        <w:t>car j</w:t>
      </w:r>
      <w:r w:rsidR="00C474C1">
        <w:t>’</w:t>
      </w:r>
      <w:r w:rsidR="00C52F4A" w:rsidRPr="00605EB6">
        <w:t>espère bien avoir encore quatre millions le jour où je laisserai la maison à mes associés</w:t>
      </w:r>
      <w:r w:rsidR="00C474C1">
        <w:t>.</w:t>
      </w:r>
    </w:p>
    <w:p w14:paraId="789AA5BB" w14:textId="77777777" w:rsidR="00C474C1" w:rsidRDefault="00C474C1" w:rsidP="00C52F4A">
      <w:r>
        <w:t>» </w:t>
      </w:r>
      <w:r w:rsidR="00C52F4A" w:rsidRPr="00605EB6">
        <w:t>J</w:t>
      </w:r>
      <w:r>
        <w:t>’</w:t>
      </w:r>
      <w:r w:rsidR="00C52F4A" w:rsidRPr="00605EB6">
        <w:t>aurai aussi à rendre mes comptes à Lucy avant votre départ</w:t>
      </w:r>
      <w:r>
        <w:t xml:space="preserve"> ; </w:t>
      </w:r>
      <w:r w:rsidR="00C52F4A" w:rsidRPr="00605EB6">
        <w:t>je lui remettrai l</w:t>
      </w:r>
      <w:r>
        <w:t>’</w:t>
      </w:r>
      <w:r w:rsidR="00C52F4A" w:rsidRPr="00605EB6">
        <w:t>héritage de son père</w:t>
      </w:r>
      <w:r>
        <w:t xml:space="preserve">, </w:t>
      </w:r>
      <w:r w:rsidR="00C52F4A" w:rsidRPr="00605EB6">
        <w:t>tout près de cinq cent mille francs</w:t>
      </w:r>
      <w:r>
        <w:t>.</w:t>
      </w:r>
    </w:p>
    <w:p w14:paraId="08AF5BAB" w14:textId="3BE0D57F" w:rsidR="00C474C1" w:rsidRDefault="00C52F4A" w:rsidP="00C52F4A">
      <w:r w:rsidRPr="00605EB6">
        <w:t>Paul se jeta dans les bras du vieillard et ils s</w:t>
      </w:r>
      <w:r w:rsidR="00C474C1">
        <w:t>’</w:t>
      </w:r>
      <w:r w:rsidRPr="00605EB6">
        <w:t>embrassèrent</w:t>
      </w:r>
      <w:r w:rsidR="00C474C1">
        <w:t xml:space="preserve"> </w:t>
      </w:r>
      <w:r w:rsidR="00940157">
        <w:t>avec effusion</w:t>
      </w:r>
      <w:r w:rsidR="00C474C1">
        <w:t>.</w:t>
      </w:r>
    </w:p>
    <w:p w14:paraId="5633AE43" w14:textId="77777777" w:rsidR="00C474C1" w:rsidRDefault="00C52F4A" w:rsidP="00C52F4A">
      <w:r w:rsidRPr="00605EB6">
        <w:t>Le jour même</w:t>
      </w:r>
      <w:r w:rsidR="00C474C1">
        <w:t xml:space="preserve">, </w:t>
      </w:r>
      <w:r w:rsidRPr="00605EB6">
        <w:t>tout le monde sut dans la maison et le quartier commerçant de la ville que Paul et Lucy allaient bientôt partir</w:t>
      </w:r>
      <w:r w:rsidR="00C474C1">
        <w:t>.</w:t>
      </w:r>
    </w:p>
    <w:p w14:paraId="7F7451D2" w14:textId="77777777" w:rsidR="00C474C1" w:rsidRDefault="00C52F4A" w:rsidP="00C52F4A">
      <w:r w:rsidRPr="00605EB6">
        <w:t>Parmi les employés de la maison Philippe de Villiers et Cie</w:t>
      </w:r>
      <w:r w:rsidR="00C474C1">
        <w:t xml:space="preserve">, </w:t>
      </w:r>
      <w:r w:rsidRPr="00605EB6">
        <w:t>il s</w:t>
      </w:r>
      <w:r w:rsidR="00C474C1">
        <w:t>’</w:t>
      </w:r>
      <w:r w:rsidRPr="00605EB6">
        <w:t>en trouvait un que Paul affectionnait particulièrement</w:t>
      </w:r>
      <w:r w:rsidR="00C474C1">
        <w:t xml:space="preserve">. </w:t>
      </w:r>
      <w:r w:rsidRPr="00605EB6">
        <w:t>C</w:t>
      </w:r>
      <w:r w:rsidR="00C474C1">
        <w:t>’</w:t>
      </w:r>
      <w:r w:rsidRPr="00605EB6">
        <w:t>était un Français</w:t>
      </w:r>
      <w:r w:rsidR="00C474C1">
        <w:t xml:space="preserve"> ; </w:t>
      </w:r>
      <w:r w:rsidRPr="00605EB6">
        <w:t>il se nommait Charles Chevry</w:t>
      </w:r>
      <w:r w:rsidR="00C474C1">
        <w:t xml:space="preserve">. </w:t>
      </w:r>
      <w:r w:rsidRPr="00605EB6">
        <w:t>Celui-ci avait pour le marquis une amitié profonde et lui était entièrement dévoué</w:t>
      </w:r>
      <w:r w:rsidR="00C474C1">
        <w:t>.</w:t>
      </w:r>
    </w:p>
    <w:p w14:paraId="743DCFB2" w14:textId="77777777" w:rsidR="00C474C1" w:rsidRDefault="00C52F4A" w:rsidP="00C52F4A">
      <w:r w:rsidRPr="00605EB6">
        <w:t>Quand il apprit</w:t>
      </w:r>
      <w:r w:rsidR="00C474C1">
        <w:t xml:space="preserve">, </w:t>
      </w:r>
      <w:r w:rsidRPr="00605EB6">
        <w:t>comme les autres</w:t>
      </w:r>
      <w:r w:rsidR="00C474C1">
        <w:t xml:space="preserve">, </w:t>
      </w:r>
      <w:r w:rsidRPr="00605EB6">
        <w:t>que Paul était à la veille de quitter Batavia</w:t>
      </w:r>
      <w:r w:rsidR="00C474C1">
        <w:t xml:space="preserve">, </w:t>
      </w:r>
      <w:r w:rsidRPr="00605EB6">
        <w:t>il l</w:t>
      </w:r>
      <w:r w:rsidR="00C474C1">
        <w:t>’</w:t>
      </w:r>
      <w:r w:rsidRPr="00605EB6">
        <w:t>alla trouver et lui dit</w:t>
      </w:r>
      <w:r w:rsidR="00C474C1">
        <w:t> :</w:t>
      </w:r>
    </w:p>
    <w:p w14:paraId="2FA5E592" w14:textId="5C862EDA" w:rsidR="00C474C1" w:rsidRDefault="0094609C" w:rsidP="00C52F4A">
      <w:r>
        <w:t>— </w:t>
      </w:r>
      <w:r w:rsidR="00C52F4A" w:rsidRPr="00605EB6">
        <w:t>Grâce à vous</w:t>
      </w:r>
      <w:r w:rsidR="00C474C1">
        <w:t xml:space="preserve">, </w:t>
      </w:r>
      <w:r w:rsidR="00C52F4A" w:rsidRPr="00605EB6">
        <w:t>monsieur Paul</w:t>
      </w:r>
      <w:r w:rsidR="00C474C1">
        <w:t xml:space="preserve">, </w:t>
      </w:r>
      <w:r w:rsidR="00C52F4A" w:rsidRPr="00605EB6">
        <w:t>j</w:t>
      </w:r>
      <w:r w:rsidR="00C474C1">
        <w:t>’</w:t>
      </w:r>
      <w:r w:rsidR="00C52F4A" w:rsidRPr="00605EB6">
        <w:t>ai ici une position très belle</w:t>
      </w:r>
      <w:r w:rsidR="00C474C1">
        <w:t xml:space="preserve"> ; </w:t>
      </w:r>
      <w:r w:rsidR="00C52F4A" w:rsidRPr="00605EB6">
        <w:t>mais je me vois forcé d</w:t>
      </w:r>
      <w:r w:rsidR="00C474C1">
        <w:t>’</w:t>
      </w:r>
      <w:r w:rsidR="00C52F4A" w:rsidRPr="00605EB6">
        <w:t>y renoncer</w:t>
      </w:r>
      <w:r w:rsidR="00C474C1">
        <w:t>.</w:t>
      </w:r>
    </w:p>
    <w:p w14:paraId="5CA02093" w14:textId="48544403" w:rsidR="00C474C1" w:rsidRDefault="0094609C" w:rsidP="00C52F4A">
      <w:r>
        <w:t>— </w:t>
      </w:r>
      <w:r w:rsidR="00C52F4A" w:rsidRPr="00605EB6">
        <w:t>En avez-vous donc trouvé une meilleure</w:t>
      </w:r>
      <w:r w:rsidR="00C474C1">
        <w:t> ?</w:t>
      </w:r>
    </w:p>
    <w:p w14:paraId="79A2C99A" w14:textId="25C70F55" w:rsidR="00C474C1" w:rsidRDefault="0094609C" w:rsidP="00C52F4A">
      <w:r>
        <w:t>— </w:t>
      </w:r>
      <w:r w:rsidR="00C52F4A" w:rsidRPr="00605EB6">
        <w:t>Non</w:t>
      </w:r>
      <w:r w:rsidR="00C474C1">
        <w:t xml:space="preserve">, </w:t>
      </w:r>
      <w:r w:rsidR="00C52F4A" w:rsidRPr="00605EB6">
        <w:t>mais vous partez</w:t>
      </w:r>
      <w:r w:rsidR="00C474C1">
        <w:t>.</w:t>
      </w:r>
    </w:p>
    <w:p w14:paraId="753B7C80" w14:textId="0C5E3453" w:rsidR="00C474C1" w:rsidRDefault="0094609C" w:rsidP="00C52F4A">
      <w:r>
        <w:t>— </w:t>
      </w:r>
      <w:r w:rsidR="00C52F4A" w:rsidRPr="00605EB6">
        <w:t>Eh bien</w:t>
      </w:r>
      <w:r w:rsidR="00C474C1">
        <w:t> ?</w:t>
      </w:r>
    </w:p>
    <w:p w14:paraId="37209ACF" w14:textId="3FF57914" w:rsidR="00C474C1" w:rsidRDefault="0094609C" w:rsidP="00C52F4A">
      <w:r>
        <w:t>— </w:t>
      </w:r>
      <w:r w:rsidR="00C52F4A" w:rsidRPr="00605EB6">
        <w:t>Je veux retourner aussi en France</w:t>
      </w:r>
      <w:r w:rsidR="00C474C1">
        <w:t>.</w:t>
      </w:r>
    </w:p>
    <w:p w14:paraId="3EBF0EA8" w14:textId="03339252" w:rsidR="00C474C1" w:rsidRDefault="0094609C" w:rsidP="00C52F4A">
      <w:r>
        <w:t>— </w:t>
      </w:r>
      <w:r w:rsidR="00C52F4A" w:rsidRPr="00605EB6">
        <w:t>Vous n</w:t>
      </w:r>
      <w:r w:rsidR="00C474C1">
        <w:t>’</w:t>
      </w:r>
      <w:r w:rsidR="00C52F4A" w:rsidRPr="00605EB6">
        <w:t>y avez plus aucun parent</w:t>
      </w:r>
      <w:r w:rsidR="00C474C1">
        <w:t>.</w:t>
      </w:r>
    </w:p>
    <w:p w14:paraId="602EE933" w14:textId="2D202BF5" w:rsidR="00C474C1" w:rsidRDefault="0094609C" w:rsidP="00C52F4A">
      <w:r>
        <w:lastRenderedPageBreak/>
        <w:t>— </w:t>
      </w:r>
      <w:r w:rsidR="00C52F4A" w:rsidRPr="00605EB6">
        <w:t>C</w:t>
      </w:r>
      <w:r w:rsidR="00C474C1">
        <w:t>’</w:t>
      </w:r>
      <w:r w:rsidR="00C52F4A" w:rsidRPr="00605EB6">
        <w:t>est vrai</w:t>
      </w:r>
      <w:r w:rsidR="00C474C1">
        <w:t>.</w:t>
      </w:r>
    </w:p>
    <w:p w14:paraId="7C81C324" w14:textId="17256A75" w:rsidR="00C474C1" w:rsidRDefault="0094609C" w:rsidP="00C52F4A">
      <w:r>
        <w:t>— </w:t>
      </w:r>
      <w:r w:rsidR="00C52F4A" w:rsidRPr="00605EB6">
        <w:t>Alors</w:t>
      </w:r>
      <w:r w:rsidR="00C474C1">
        <w:t xml:space="preserve">, </w:t>
      </w:r>
      <w:r w:rsidR="00C52F4A" w:rsidRPr="00605EB6">
        <w:t>pourquoi ne pas rester à Batavia où</w:t>
      </w:r>
      <w:r w:rsidR="00C474C1">
        <w:t xml:space="preserve">, </w:t>
      </w:r>
      <w:r w:rsidR="00C52F4A" w:rsidRPr="00605EB6">
        <w:t>d</w:t>
      </w:r>
      <w:r w:rsidR="00C474C1">
        <w:t>’</w:t>
      </w:r>
      <w:r w:rsidR="00C52F4A" w:rsidRPr="00605EB6">
        <w:t>ici à quelques années</w:t>
      </w:r>
      <w:r w:rsidR="00C474C1">
        <w:t xml:space="preserve">, </w:t>
      </w:r>
      <w:r w:rsidR="00C52F4A" w:rsidRPr="00605EB6">
        <w:t>vous aurez gagné une petite fortune</w:t>
      </w:r>
      <w:r w:rsidR="00C474C1">
        <w:t> ?</w:t>
      </w:r>
    </w:p>
    <w:p w14:paraId="379D7ED5" w14:textId="5746AD2D" w:rsidR="00C474C1" w:rsidRDefault="0094609C" w:rsidP="00C52F4A">
      <w:r>
        <w:t>— </w:t>
      </w:r>
      <w:r w:rsidR="00C52F4A" w:rsidRPr="00605EB6">
        <w:t>Parce que vous parti</w:t>
      </w:r>
      <w:r w:rsidR="00C474C1">
        <w:t xml:space="preserve">, </w:t>
      </w:r>
      <w:r w:rsidR="00C52F4A" w:rsidRPr="00605EB6">
        <w:t>je le sens</w:t>
      </w:r>
      <w:r w:rsidR="00C474C1">
        <w:t xml:space="preserve">, </w:t>
      </w:r>
      <w:r w:rsidR="00C52F4A" w:rsidRPr="00605EB6">
        <w:t>je ne pourrais plus vivre ici</w:t>
      </w:r>
      <w:r w:rsidR="00C474C1">
        <w:t xml:space="preserve"> ; </w:t>
      </w:r>
      <w:r w:rsidR="00C52F4A" w:rsidRPr="00605EB6">
        <w:t>j</w:t>
      </w:r>
      <w:r w:rsidR="00C474C1">
        <w:t>’</w:t>
      </w:r>
      <w:r w:rsidR="00C52F4A" w:rsidRPr="00605EB6">
        <w:t>y serais malheureux</w:t>
      </w:r>
      <w:r w:rsidR="00C474C1">
        <w:t>.</w:t>
      </w:r>
    </w:p>
    <w:p w14:paraId="10D7A571" w14:textId="77777777" w:rsidR="00C474C1" w:rsidRDefault="00C52F4A" w:rsidP="00C52F4A">
      <w:r w:rsidRPr="00605EB6">
        <w:t>Paul le regarda fixement</w:t>
      </w:r>
      <w:r w:rsidR="00C474C1">
        <w:t xml:space="preserve">, </w:t>
      </w:r>
      <w:r w:rsidRPr="00605EB6">
        <w:t>en souriant</w:t>
      </w:r>
      <w:r w:rsidR="00C474C1">
        <w:t>.</w:t>
      </w:r>
    </w:p>
    <w:p w14:paraId="67B2E9F1" w14:textId="24126C6B" w:rsidR="00C474C1" w:rsidRDefault="0094609C" w:rsidP="00C52F4A">
      <w:r>
        <w:t>— </w:t>
      </w:r>
      <w:r w:rsidR="00C52F4A" w:rsidRPr="00605EB6">
        <w:t>Et si nous n</w:t>
      </w:r>
      <w:r w:rsidR="00C474C1">
        <w:t>’</w:t>
      </w:r>
      <w:r w:rsidR="00C52F4A" w:rsidRPr="00605EB6">
        <w:t>emmenions pas Zélima</w:t>
      </w:r>
      <w:r w:rsidR="00C474C1">
        <w:t xml:space="preserve"> ? </w:t>
      </w:r>
      <w:r w:rsidR="00C52F4A" w:rsidRPr="00605EB6">
        <w:t>dit-il</w:t>
      </w:r>
      <w:r w:rsidR="00C474C1">
        <w:t>.</w:t>
      </w:r>
    </w:p>
    <w:p w14:paraId="1AB9C6BC" w14:textId="77777777" w:rsidR="00C474C1" w:rsidRDefault="00C52F4A" w:rsidP="00C52F4A">
      <w:r w:rsidRPr="00605EB6">
        <w:t>Charles Chevry eut un mouvement de surprise</w:t>
      </w:r>
      <w:r w:rsidR="00C474C1">
        <w:t>.</w:t>
      </w:r>
    </w:p>
    <w:p w14:paraId="670E17C3" w14:textId="3A996980" w:rsidR="00C474C1" w:rsidRDefault="0094609C" w:rsidP="00C52F4A">
      <w:r>
        <w:t>— </w:t>
      </w:r>
      <w:r w:rsidR="00C52F4A" w:rsidRPr="00605EB6">
        <w:t>Ah</w:t>
      </w:r>
      <w:r w:rsidR="00C474C1">
        <w:t xml:space="preserve"> ! </w:t>
      </w:r>
      <w:r w:rsidR="00C52F4A" w:rsidRPr="00605EB6">
        <w:t>balbutia-t-il</w:t>
      </w:r>
      <w:r w:rsidR="00C474C1">
        <w:t xml:space="preserve">, </w:t>
      </w:r>
      <w:r w:rsidR="00C52F4A" w:rsidRPr="00605EB6">
        <w:t>vous avez deviné</w:t>
      </w:r>
      <w:r w:rsidR="00C474C1">
        <w:t>…</w:t>
      </w:r>
    </w:p>
    <w:p w14:paraId="37A41EA5" w14:textId="549A209E" w:rsidR="00C474C1" w:rsidRDefault="0094609C" w:rsidP="00C52F4A">
      <w:r>
        <w:t>— </w:t>
      </w:r>
      <w:r w:rsidR="00C52F4A" w:rsidRPr="00605EB6">
        <w:t>Oui</w:t>
      </w:r>
      <w:r w:rsidR="00C474C1">
        <w:t xml:space="preserve">, </w:t>
      </w:r>
      <w:r w:rsidR="00C52F4A" w:rsidRPr="00605EB6">
        <w:t>mon brave Chevry</w:t>
      </w:r>
      <w:r w:rsidR="00C474C1">
        <w:t xml:space="preserve">, </w:t>
      </w:r>
      <w:r w:rsidR="00C52F4A" w:rsidRPr="00605EB6">
        <w:t>j</w:t>
      </w:r>
      <w:r w:rsidR="00C474C1">
        <w:t>’</w:t>
      </w:r>
      <w:r w:rsidR="00C52F4A" w:rsidRPr="00605EB6">
        <w:t>ai deviné ton secret</w:t>
      </w:r>
      <w:r w:rsidR="00C474C1">
        <w:t xml:space="preserve"> ; : </w:t>
      </w:r>
      <w:r w:rsidR="00C52F4A" w:rsidRPr="00605EB6">
        <w:t>tu aimes Zélima</w:t>
      </w:r>
      <w:r w:rsidR="00C474C1">
        <w:t>.</w:t>
      </w:r>
    </w:p>
    <w:p w14:paraId="44888327" w14:textId="00395C43" w:rsidR="00C474C1" w:rsidRDefault="0094609C" w:rsidP="00C52F4A">
      <w:r>
        <w:t>— </w:t>
      </w:r>
      <w:r w:rsidR="00C52F4A" w:rsidRPr="00605EB6">
        <w:t>Oh</w:t>
      </w:r>
      <w:r w:rsidR="00C474C1">
        <w:t xml:space="preserve"> ! </w:t>
      </w:r>
      <w:r w:rsidR="00C52F4A" w:rsidRPr="00605EB6">
        <w:t>oui</w:t>
      </w:r>
      <w:r w:rsidR="00C474C1">
        <w:t xml:space="preserve">, </w:t>
      </w:r>
      <w:r w:rsidR="00C52F4A" w:rsidRPr="00605EB6">
        <w:t>je l</w:t>
      </w:r>
      <w:r w:rsidR="00C474C1">
        <w:t>’</w:t>
      </w:r>
      <w:r w:rsidR="00C52F4A" w:rsidRPr="00605EB6">
        <w:t>aime</w:t>
      </w:r>
      <w:r w:rsidR="00C474C1">
        <w:t xml:space="preserve"> ! </w:t>
      </w:r>
      <w:r w:rsidR="00940157" w:rsidRPr="00605EB6">
        <w:t>Mais</w:t>
      </w:r>
      <w:r w:rsidR="00C52F4A" w:rsidRPr="00605EB6">
        <w:t xml:space="preserve"> elle ne restera pas</w:t>
      </w:r>
      <w:r w:rsidR="00C474C1">
        <w:t xml:space="preserve">, </w:t>
      </w:r>
      <w:r w:rsidR="00C52F4A" w:rsidRPr="00605EB6">
        <w:t>elle voudra suivre sa maîtresse</w:t>
      </w:r>
      <w:r w:rsidR="00C474C1">
        <w:t>.</w:t>
      </w:r>
    </w:p>
    <w:p w14:paraId="0AB11458" w14:textId="2A488C67" w:rsidR="00C474C1" w:rsidRDefault="0094609C" w:rsidP="00C52F4A">
      <w:r>
        <w:t>— </w:t>
      </w:r>
      <w:r w:rsidR="00C52F4A" w:rsidRPr="00605EB6">
        <w:t>Bien que Zélima ait une grande amitié pour Lucy</w:t>
      </w:r>
      <w:r w:rsidR="00C474C1">
        <w:t xml:space="preserve">, </w:t>
      </w:r>
      <w:r w:rsidR="00C52F4A" w:rsidRPr="00605EB6">
        <w:t>Zélima restera à Batavia</w:t>
      </w:r>
      <w:r w:rsidR="00C474C1">
        <w:t xml:space="preserve">, </w:t>
      </w:r>
      <w:r w:rsidR="00C52F4A" w:rsidRPr="00605EB6">
        <w:t>parce qu</w:t>
      </w:r>
      <w:r w:rsidR="00C474C1">
        <w:t>’</w:t>
      </w:r>
      <w:r w:rsidR="00C52F4A" w:rsidRPr="00605EB6">
        <w:t>elle aime Charles Chevry</w:t>
      </w:r>
      <w:r w:rsidR="00C474C1">
        <w:t>.</w:t>
      </w:r>
    </w:p>
    <w:p w14:paraId="585D2E13" w14:textId="5C4BD4BE" w:rsidR="00C474C1" w:rsidRDefault="0094609C" w:rsidP="00C52F4A">
      <w:r>
        <w:t>— </w:t>
      </w:r>
      <w:r w:rsidR="00C52F4A" w:rsidRPr="00605EB6">
        <w:t>Elle m</w:t>
      </w:r>
      <w:r w:rsidR="00C474C1">
        <w:t>’</w:t>
      </w:r>
      <w:r w:rsidR="00C52F4A" w:rsidRPr="00605EB6">
        <w:t>aime</w:t>
      </w:r>
      <w:r w:rsidR="00C474C1">
        <w:t xml:space="preserve">, </w:t>
      </w:r>
      <w:r w:rsidR="00C52F4A" w:rsidRPr="00605EB6">
        <w:t>dites-vous</w:t>
      </w:r>
      <w:r w:rsidR="00C474C1">
        <w:t xml:space="preserve">, </w:t>
      </w:r>
      <w:r w:rsidR="00C52F4A" w:rsidRPr="00605EB6">
        <w:t>elle m</w:t>
      </w:r>
      <w:r w:rsidR="00C474C1">
        <w:t>’</w:t>
      </w:r>
      <w:r w:rsidR="00C52F4A" w:rsidRPr="00605EB6">
        <w:t>aime</w:t>
      </w:r>
      <w:r w:rsidR="00C474C1">
        <w:t> !?</w:t>
      </w:r>
    </w:p>
    <w:p w14:paraId="4630C71D" w14:textId="3E6C5FCA" w:rsidR="00C474C1" w:rsidRDefault="0094609C" w:rsidP="00C52F4A">
      <w:r>
        <w:t>— </w:t>
      </w:r>
      <w:r w:rsidR="00C52F4A" w:rsidRPr="00605EB6">
        <w:t>Oui</w:t>
      </w:r>
      <w:r w:rsidR="00C474C1">
        <w:t>.</w:t>
      </w:r>
    </w:p>
    <w:p w14:paraId="14C44BA5" w14:textId="447F6E4E" w:rsidR="00C474C1" w:rsidRDefault="0094609C" w:rsidP="00C52F4A">
      <w:r>
        <w:t>— </w:t>
      </w:r>
      <w:r w:rsidR="00C52F4A" w:rsidRPr="00605EB6">
        <w:t>Est-ce possible</w:t>
      </w:r>
      <w:r w:rsidR="00C474C1">
        <w:t> ?</w:t>
      </w:r>
    </w:p>
    <w:p w14:paraId="38638860" w14:textId="04F0F935" w:rsidR="00C474C1" w:rsidRDefault="0094609C" w:rsidP="00C52F4A">
      <w:r>
        <w:t>— </w:t>
      </w:r>
      <w:r w:rsidR="00C52F4A" w:rsidRPr="00605EB6">
        <w:t>Zélima n</w:t>
      </w:r>
      <w:r w:rsidR="00C474C1">
        <w:t>’</w:t>
      </w:r>
      <w:r w:rsidR="00C52F4A" w:rsidRPr="00605EB6">
        <w:t>a rien de caché pour Lucy</w:t>
      </w:r>
      <w:r w:rsidR="00C474C1">
        <w:t xml:space="preserve">. </w:t>
      </w:r>
      <w:r w:rsidR="00C52F4A" w:rsidRPr="00605EB6">
        <w:t>Maintenant</w:t>
      </w:r>
      <w:r w:rsidR="00C474C1">
        <w:t xml:space="preserve">, </w:t>
      </w:r>
      <w:r w:rsidR="00C52F4A" w:rsidRPr="00605EB6">
        <w:t>mon cher Chevry</w:t>
      </w:r>
      <w:r w:rsidR="00C474C1">
        <w:t xml:space="preserve">, </w:t>
      </w:r>
      <w:r w:rsidR="00C52F4A" w:rsidRPr="00605EB6">
        <w:t>écoutez-moi</w:t>
      </w:r>
      <w:r w:rsidR="00C474C1">
        <w:t> : M. de </w:t>
      </w:r>
      <w:r w:rsidR="00C52F4A" w:rsidRPr="00605EB6">
        <w:t>Villiers a pour vous beaucoup d</w:t>
      </w:r>
      <w:r w:rsidR="00C474C1">
        <w:t>’</w:t>
      </w:r>
      <w:r w:rsidR="00C52F4A" w:rsidRPr="00605EB6">
        <w:t>estime</w:t>
      </w:r>
      <w:r w:rsidR="00C474C1">
        <w:t xml:space="preserve">, </w:t>
      </w:r>
      <w:r w:rsidR="00C52F4A" w:rsidRPr="00605EB6">
        <w:t>car il a pu apprécier comme moi votre grande loyauté</w:t>
      </w:r>
      <w:r w:rsidR="00C474C1">
        <w:t xml:space="preserve"> ; </w:t>
      </w:r>
      <w:r w:rsidR="00C52F4A" w:rsidRPr="00605EB6">
        <w:t>il sait qu</w:t>
      </w:r>
      <w:r w:rsidR="00C474C1">
        <w:t>’</w:t>
      </w:r>
      <w:r w:rsidR="00C52F4A" w:rsidRPr="00605EB6">
        <w:t>on peut compter sur votre dévouement</w:t>
      </w:r>
      <w:r w:rsidR="00C474C1">
        <w:t xml:space="preserve">. </w:t>
      </w:r>
      <w:r w:rsidR="00C52F4A" w:rsidRPr="00605EB6">
        <w:t>En récompense des services que vous avez déjà rendus à la maison et de ceux que vous êtes appelé à lui rendre encore</w:t>
      </w:r>
      <w:r w:rsidR="00C474C1">
        <w:t xml:space="preserve">, </w:t>
      </w:r>
      <w:r w:rsidR="00C52F4A" w:rsidRPr="00605EB6">
        <w:t>vous allez être intéressé dans les affaires</w:t>
      </w:r>
      <w:r w:rsidR="00C474C1">
        <w:t>. M. de </w:t>
      </w:r>
      <w:r w:rsidR="00C52F4A" w:rsidRPr="00605EB6">
        <w:t>Villiers vous mariera</w:t>
      </w:r>
      <w:r w:rsidR="00C474C1">
        <w:t xml:space="preserve">, </w:t>
      </w:r>
      <w:r w:rsidR="00C52F4A" w:rsidRPr="00605EB6">
        <w:t>comme il nous a mariés</w:t>
      </w:r>
      <w:r w:rsidR="00C474C1">
        <w:t xml:space="preserve">, </w:t>
      </w:r>
      <w:r w:rsidR="00C52F4A" w:rsidRPr="00605EB6">
        <w:t>Lucy et moi</w:t>
      </w:r>
      <w:r w:rsidR="00C474C1">
        <w:t xml:space="preserve">, </w:t>
      </w:r>
      <w:r w:rsidR="00C52F4A" w:rsidRPr="00605EB6">
        <w:t xml:space="preserve">et dans quelques </w:t>
      </w:r>
      <w:r w:rsidR="00C52F4A" w:rsidRPr="00605EB6">
        <w:lastRenderedPageBreak/>
        <w:t>années</w:t>
      </w:r>
      <w:r w:rsidR="00C474C1">
        <w:t xml:space="preserve">, </w:t>
      </w:r>
      <w:r w:rsidR="00C52F4A" w:rsidRPr="00605EB6">
        <w:t>quand vous aussi vous aurez fait votre fortune</w:t>
      </w:r>
      <w:r w:rsidR="00C474C1">
        <w:t xml:space="preserve">, </w:t>
      </w:r>
      <w:r w:rsidR="00C52F4A" w:rsidRPr="00605EB6">
        <w:t>vous viendrez nous retrouver en France</w:t>
      </w:r>
      <w:r w:rsidR="00C474C1">
        <w:t xml:space="preserve">. </w:t>
      </w:r>
      <w:r w:rsidR="00C52F4A" w:rsidRPr="00605EB6">
        <w:t>Alors nous serons de nouveau et pour toujours réunis</w:t>
      </w:r>
      <w:r w:rsidR="00C474C1">
        <w:t>.</w:t>
      </w:r>
    </w:p>
    <w:p w14:paraId="366F0A14" w14:textId="33952A1E" w:rsidR="00C474C1" w:rsidRDefault="00C52F4A" w:rsidP="00C52F4A">
      <w:r w:rsidRPr="00605EB6">
        <w:t>Quelques jours après</w:t>
      </w:r>
      <w:r w:rsidR="00C474C1">
        <w:t xml:space="preserve">, </w:t>
      </w:r>
      <w:r w:rsidRPr="00605EB6">
        <w:t>Paul et Lucy s</w:t>
      </w:r>
      <w:r w:rsidR="00C474C1">
        <w:t>’</w:t>
      </w:r>
      <w:r w:rsidRPr="00605EB6">
        <w:t xml:space="preserve">embarquèrent sur un navire français qui </w:t>
      </w:r>
      <w:r w:rsidR="00940157">
        <w:t>faisait</w:t>
      </w:r>
      <w:r w:rsidRPr="00605EB6">
        <w:t xml:space="preserve"> voile vers la France</w:t>
      </w:r>
      <w:r w:rsidR="00C474C1">
        <w:t>.</w:t>
      </w:r>
    </w:p>
    <w:p w14:paraId="76CD75A9" w14:textId="77777777" w:rsidR="00C474C1" w:rsidRDefault="00C52F4A" w:rsidP="00C52F4A">
      <w:r w:rsidRPr="00605EB6">
        <w:t>Zélima pleura</w:t>
      </w:r>
      <w:r w:rsidR="00C474C1">
        <w:t xml:space="preserve">. </w:t>
      </w:r>
      <w:r w:rsidRPr="00605EB6">
        <w:t>Mais Charles Chevry était là pour la consoler</w:t>
      </w:r>
      <w:r w:rsidR="00C474C1">
        <w:t>.</w:t>
      </w:r>
    </w:p>
    <w:p w14:paraId="59003661" w14:textId="5CE275C9" w:rsidR="00C52F4A" w:rsidRPr="00605EB6" w:rsidRDefault="00C52F4A" w:rsidP="00C474C1">
      <w:pPr>
        <w:pStyle w:val="Titre2"/>
      </w:pPr>
      <w:bookmarkStart w:id="63" w:name="_Toc197617908"/>
      <w:r w:rsidRPr="00605EB6">
        <w:lastRenderedPageBreak/>
        <w:t>V</w:t>
      </w:r>
      <w:r w:rsidRPr="00605EB6">
        <w:br/>
      </w:r>
      <w:r w:rsidRPr="00605EB6">
        <w:br/>
        <w:t>RETOUR EN FRANCE</w:t>
      </w:r>
      <w:bookmarkEnd w:id="63"/>
    </w:p>
    <w:p w14:paraId="6821C454" w14:textId="77777777" w:rsidR="00C474C1" w:rsidRDefault="00C52F4A" w:rsidP="00C52F4A">
      <w:r w:rsidRPr="004D2862">
        <w:t>La traversée fut longue</w:t>
      </w:r>
      <w:r w:rsidR="00C474C1">
        <w:t xml:space="preserve">, </w:t>
      </w:r>
      <w:r w:rsidRPr="004D2862">
        <w:t>difficile</w:t>
      </w:r>
      <w:r w:rsidR="00C474C1">
        <w:t xml:space="preserve">, </w:t>
      </w:r>
      <w:r w:rsidRPr="004D2862">
        <w:t>périlleuse même</w:t>
      </w:r>
      <w:r w:rsidR="00C474C1">
        <w:t xml:space="preserve">. </w:t>
      </w:r>
      <w:r w:rsidRPr="004D2862">
        <w:t>Il y avait quatre mois que le navire était en mer lorsque la vigie signala enfin les côtes de France</w:t>
      </w:r>
      <w:r w:rsidR="00C474C1">
        <w:t>.</w:t>
      </w:r>
    </w:p>
    <w:p w14:paraId="2B7EAB90" w14:textId="10E9E3B9" w:rsidR="00C474C1" w:rsidRDefault="00C52F4A" w:rsidP="00C52F4A">
      <w:r w:rsidRPr="004D2862">
        <w:t xml:space="preserve">Paul et Lucy avaient quitté Batavia le </w:t>
      </w:r>
      <w:r w:rsidR="00C474C1" w:rsidRPr="004D2862">
        <w:t>8</w:t>
      </w:r>
      <w:r w:rsidR="00C474C1">
        <w:t> </w:t>
      </w:r>
      <w:r w:rsidR="00C474C1" w:rsidRPr="004D2862">
        <w:t>février</w:t>
      </w:r>
      <w:r w:rsidR="00C474C1">
        <w:t xml:space="preserve"> ; </w:t>
      </w:r>
      <w:r w:rsidRPr="004D2862">
        <w:t>ils arrivèrent au Havre le 1</w:t>
      </w:r>
      <w:r w:rsidR="00C474C1" w:rsidRPr="004D2862">
        <w:t>2</w:t>
      </w:r>
      <w:r w:rsidR="00C474C1">
        <w:t> </w:t>
      </w:r>
      <w:r w:rsidR="00C474C1" w:rsidRPr="004D2862">
        <w:t>juin</w:t>
      </w:r>
      <w:r w:rsidR="00C474C1">
        <w:t>.</w:t>
      </w:r>
    </w:p>
    <w:p w14:paraId="4DE49928" w14:textId="77777777" w:rsidR="00C474C1" w:rsidRDefault="00C52F4A" w:rsidP="00C52F4A">
      <w:r w:rsidRPr="00605EB6">
        <w:t>En ce temps-là</w:t>
      </w:r>
      <w:r w:rsidR="00C474C1">
        <w:t xml:space="preserve">, </w:t>
      </w:r>
      <w:r w:rsidRPr="00605EB6">
        <w:t>on ne faisait pas encore le tour du monde en quatre-vingts jours</w:t>
      </w:r>
      <w:r w:rsidR="00C474C1">
        <w:t xml:space="preserve">. </w:t>
      </w:r>
      <w:r w:rsidRPr="00605EB6">
        <w:t>Notre marine se transformait lentement</w:t>
      </w:r>
      <w:r w:rsidR="00C474C1">
        <w:t xml:space="preserve">. </w:t>
      </w:r>
      <w:r w:rsidRPr="00605EB6">
        <w:t>L</w:t>
      </w:r>
      <w:r w:rsidR="00C474C1">
        <w:t>’</w:t>
      </w:r>
      <w:r w:rsidRPr="00605EB6">
        <w:t>isthme de Suez</w:t>
      </w:r>
      <w:r w:rsidR="00C474C1">
        <w:t xml:space="preserve">, </w:t>
      </w:r>
      <w:r w:rsidRPr="00605EB6">
        <w:t>percé et canalisé</w:t>
      </w:r>
      <w:r w:rsidR="00C474C1">
        <w:t xml:space="preserve">, </w:t>
      </w:r>
      <w:r w:rsidRPr="00605EB6">
        <w:t>n</w:t>
      </w:r>
      <w:r w:rsidR="00C474C1">
        <w:t>’</w:t>
      </w:r>
      <w:r w:rsidRPr="00605EB6">
        <w:t>avait pas encore ouvert entre l</w:t>
      </w:r>
      <w:r w:rsidR="00C474C1">
        <w:t>’</w:t>
      </w:r>
      <w:r w:rsidRPr="00605EB6">
        <w:t>Europe</w:t>
      </w:r>
      <w:r w:rsidR="00C474C1">
        <w:t xml:space="preserve">, </w:t>
      </w:r>
      <w:r w:rsidRPr="00605EB6">
        <w:t>l</w:t>
      </w:r>
      <w:r w:rsidR="00C474C1">
        <w:t>’</w:t>
      </w:r>
      <w:r w:rsidRPr="00605EB6">
        <w:t>Inde et la Chine</w:t>
      </w:r>
      <w:r w:rsidR="00C474C1">
        <w:t xml:space="preserve">, </w:t>
      </w:r>
      <w:r w:rsidRPr="00605EB6">
        <w:t>une voie nouvelle à la navigation</w:t>
      </w:r>
      <w:r w:rsidR="00C474C1">
        <w:t xml:space="preserve">, </w:t>
      </w:r>
      <w:r w:rsidRPr="00605EB6">
        <w:t>et nous n</w:t>
      </w:r>
      <w:r w:rsidR="00C474C1">
        <w:t>’</w:t>
      </w:r>
      <w:r w:rsidRPr="00605EB6">
        <w:t>avions pas le service régulier des paquebots</w:t>
      </w:r>
      <w:r w:rsidR="00C474C1">
        <w:t xml:space="preserve">, </w:t>
      </w:r>
      <w:r w:rsidRPr="00605EB6">
        <w:t>qui existe aujourd</w:t>
      </w:r>
      <w:r w:rsidR="00C474C1">
        <w:t>’</w:t>
      </w:r>
      <w:r w:rsidRPr="00605EB6">
        <w:t>hui</w:t>
      </w:r>
      <w:r w:rsidR="00C474C1">
        <w:t xml:space="preserve">, </w:t>
      </w:r>
      <w:r w:rsidRPr="00605EB6">
        <w:t>principalement au Havre</w:t>
      </w:r>
      <w:r w:rsidR="00C474C1">
        <w:t>.</w:t>
      </w:r>
    </w:p>
    <w:p w14:paraId="520FE033" w14:textId="77777777" w:rsidR="00C474C1" w:rsidRDefault="00C52F4A" w:rsidP="00C52F4A">
      <w:r w:rsidRPr="00605EB6">
        <w:t>Un jeune homme attendait sur le port</w:t>
      </w:r>
      <w:r w:rsidR="00C474C1">
        <w:t xml:space="preserve">. </w:t>
      </w:r>
      <w:r w:rsidRPr="00605EB6">
        <w:t>Il vit jeter l</w:t>
      </w:r>
      <w:r w:rsidR="00C474C1">
        <w:t>’</w:t>
      </w:r>
      <w:r w:rsidRPr="00605EB6">
        <w:t>ancre</w:t>
      </w:r>
      <w:r w:rsidR="00C474C1">
        <w:t xml:space="preserve">, </w:t>
      </w:r>
      <w:r w:rsidRPr="00605EB6">
        <w:t>tourner le cabestan</w:t>
      </w:r>
      <w:r w:rsidR="00C474C1">
        <w:t xml:space="preserve">, </w:t>
      </w:r>
      <w:r w:rsidRPr="00605EB6">
        <w:t>amarrer le navire</w:t>
      </w:r>
      <w:r w:rsidR="00C474C1">
        <w:t xml:space="preserve">, </w:t>
      </w:r>
      <w:r w:rsidRPr="00605EB6">
        <w:t>puis placer la passerelle du débarquement</w:t>
      </w:r>
      <w:r w:rsidR="00C474C1">
        <w:t xml:space="preserve">. </w:t>
      </w:r>
      <w:r w:rsidRPr="00605EB6">
        <w:t>Mais</w:t>
      </w:r>
      <w:r w:rsidR="00C474C1">
        <w:t xml:space="preserve">, </w:t>
      </w:r>
      <w:r w:rsidRPr="00605EB6">
        <w:t>déjà</w:t>
      </w:r>
      <w:r w:rsidR="00C474C1">
        <w:t xml:space="preserve">, </w:t>
      </w:r>
      <w:r w:rsidRPr="00605EB6">
        <w:t>il avait remarqué sur le pont un grand et beau jeune homme de haute mine</w:t>
      </w:r>
      <w:r w:rsidR="00C474C1">
        <w:t xml:space="preserve">, </w:t>
      </w:r>
      <w:r w:rsidRPr="00605EB6">
        <w:t>de manières distinguées</w:t>
      </w:r>
      <w:r w:rsidR="00C474C1">
        <w:t xml:space="preserve">, </w:t>
      </w:r>
      <w:r w:rsidRPr="00605EB6">
        <w:t>très empressé auprès d</w:t>
      </w:r>
      <w:r w:rsidR="00C474C1">
        <w:t>’</w:t>
      </w:r>
      <w:r w:rsidRPr="00605EB6">
        <w:t>une jeune femme d</w:t>
      </w:r>
      <w:r w:rsidR="00C474C1">
        <w:t>’</w:t>
      </w:r>
      <w:r w:rsidRPr="00605EB6">
        <w:t>une beauté merveilleuse</w:t>
      </w:r>
      <w:r w:rsidR="00C474C1">
        <w:t>.</w:t>
      </w:r>
    </w:p>
    <w:p w14:paraId="442B8168" w14:textId="77777777" w:rsidR="00C474C1" w:rsidRDefault="00C52F4A" w:rsidP="00C52F4A">
      <w:r w:rsidRPr="00605EB6">
        <w:t>Le jeune homme qui attendait cherchait vainement à retrouver dans sa mémoire une image effacée</w:t>
      </w:r>
      <w:r w:rsidR="00C474C1">
        <w:t xml:space="preserve">. </w:t>
      </w:r>
      <w:r w:rsidRPr="00605EB6">
        <w:t>Il ne reconnaissait pas le passager</w:t>
      </w:r>
      <w:r w:rsidR="00C474C1">
        <w:t xml:space="preserve"> ; </w:t>
      </w:r>
      <w:r w:rsidRPr="00605EB6">
        <w:t>mais qu</w:t>
      </w:r>
      <w:r w:rsidR="00C474C1">
        <w:t>’</w:t>
      </w:r>
      <w:r w:rsidRPr="00605EB6">
        <w:t>importe</w:t>
      </w:r>
      <w:r w:rsidR="00C474C1">
        <w:t xml:space="preserve">, </w:t>
      </w:r>
      <w:r w:rsidRPr="00605EB6">
        <w:t>il ne doutait pas que ce ne fût le marquis de Chamarande</w:t>
      </w:r>
      <w:r w:rsidR="00C474C1">
        <w:t>.</w:t>
      </w:r>
    </w:p>
    <w:p w14:paraId="0E7B16E8" w14:textId="77777777" w:rsidR="00C474C1" w:rsidRDefault="00C52F4A" w:rsidP="00C52F4A">
      <w:r w:rsidRPr="00605EB6">
        <w:t>Quand Paul et Lucy furent à terre</w:t>
      </w:r>
      <w:r w:rsidR="00C474C1">
        <w:t xml:space="preserve">, </w:t>
      </w:r>
      <w:r w:rsidRPr="00605EB6">
        <w:t>le jeune homme s</w:t>
      </w:r>
      <w:r w:rsidR="00C474C1">
        <w:t>’</w:t>
      </w:r>
      <w:r w:rsidRPr="00605EB6">
        <w:t>avança vers eux</w:t>
      </w:r>
      <w:r w:rsidR="00C474C1">
        <w:t xml:space="preserve">, </w:t>
      </w:r>
      <w:r w:rsidRPr="00605EB6">
        <w:t>tenant respectueusement son chapeau à la main</w:t>
      </w:r>
      <w:r w:rsidR="00C474C1">
        <w:t>.</w:t>
      </w:r>
    </w:p>
    <w:p w14:paraId="2DEBF10C" w14:textId="0FD2A616" w:rsidR="00C474C1" w:rsidRDefault="0094609C" w:rsidP="00C52F4A">
      <w:r>
        <w:lastRenderedPageBreak/>
        <w:t>— </w:t>
      </w:r>
      <w:r w:rsidR="00C52F4A" w:rsidRPr="00605EB6">
        <w:t>Mes yeux ne vous reconnaissent point</w:t>
      </w:r>
      <w:r w:rsidR="00C474C1">
        <w:t xml:space="preserve">, </w:t>
      </w:r>
      <w:r w:rsidR="00C52F4A" w:rsidRPr="00605EB6">
        <w:t>dit-il</w:t>
      </w:r>
      <w:r w:rsidR="00C474C1">
        <w:t xml:space="preserve">, </w:t>
      </w:r>
      <w:r w:rsidR="00C52F4A" w:rsidRPr="00605EB6">
        <w:t>s</w:t>
      </w:r>
      <w:r w:rsidR="00C474C1">
        <w:t>’</w:t>
      </w:r>
      <w:r w:rsidR="00C52F4A" w:rsidRPr="00605EB6">
        <w:t>adressant au marquis</w:t>
      </w:r>
      <w:r w:rsidR="00C474C1">
        <w:t xml:space="preserve">, </w:t>
      </w:r>
      <w:r w:rsidR="00C52F4A" w:rsidRPr="00605EB6">
        <w:t>mais je sens aux battements de mon cœur que vous êtes mon bien-aimé frère</w:t>
      </w:r>
      <w:r w:rsidR="00C474C1">
        <w:t xml:space="preserve">, </w:t>
      </w:r>
      <w:r w:rsidR="00C52F4A" w:rsidRPr="00605EB6">
        <w:t>Paul de Chamarande</w:t>
      </w:r>
      <w:r w:rsidR="00C474C1">
        <w:t>.</w:t>
      </w:r>
    </w:p>
    <w:p w14:paraId="297A45BD" w14:textId="1B981C4F" w:rsidR="00C474C1" w:rsidRDefault="0094609C" w:rsidP="00C52F4A">
      <w:r>
        <w:t>— </w:t>
      </w:r>
      <w:r w:rsidR="00C52F4A" w:rsidRPr="00605EB6">
        <w:t>Léon</w:t>
      </w:r>
      <w:r w:rsidR="00C474C1">
        <w:t xml:space="preserve"> ! </w:t>
      </w:r>
      <w:r w:rsidR="00C52F4A" w:rsidRPr="00605EB6">
        <w:t>mon cher frère</w:t>
      </w:r>
      <w:r w:rsidR="00C474C1">
        <w:t xml:space="preserve"> ! </w:t>
      </w:r>
      <w:r w:rsidR="00C52F4A" w:rsidRPr="00605EB6">
        <w:t>s</w:t>
      </w:r>
      <w:r w:rsidR="00C474C1">
        <w:t>’</w:t>
      </w:r>
      <w:r w:rsidR="00C52F4A" w:rsidRPr="00605EB6">
        <w:t>écria Paul</w:t>
      </w:r>
      <w:r w:rsidR="00C474C1">
        <w:t xml:space="preserve">, </w:t>
      </w:r>
      <w:r w:rsidR="00C52F4A" w:rsidRPr="00605EB6">
        <w:t>ouvrant ses bras</w:t>
      </w:r>
      <w:r w:rsidR="00C474C1">
        <w:t>.</w:t>
      </w:r>
    </w:p>
    <w:p w14:paraId="61416636" w14:textId="77777777" w:rsidR="00C474C1" w:rsidRDefault="00C52F4A" w:rsidP="00C52F4A">
      <w:r w:rsidRPr="00605EB6">
        <w:t>Ils s</w:t>
      </w:r>
      <w:r w:rsidR="00C474C1">
        <w:t>’</w:t>
      </w:r>
      <w:r w:rsidRPr="00605EB6">
        <w:t>embrassèrent dans une chaleureuse étreinte</w:t>
      </w:r>
      <w:r w:rsidR="00C474C1">
        <w:t>.</w:t>
      </w:r>
    </w:p>
    <w:p w14:paraId="50208F65" w14:textId="76B29E8E" w:rsidR="00C474C1" w:rsidRDefault="0094609C" w:rsidP="00C52F4A">
      <w:r>
        <w:t>— </w:t>
      </w:r>
      <w:r w:rsidR="00C52F4A" w:rsidRPr="00605EB6">
        <w:t>Lucy</w:t>
      </w:r>
      <w:r w:rsidR="00C474C1">
        <w:t xml:space="preserve">, </w:t>
      </w:r>
      <w:r w:rsidR="00C52F4A" w:rsidRPr="00605EB6">
        <w:t>reprit Paul</w:t>
      </w:r>
      <w:r w:rsidR="00C474C1">
        <w:t xml:space="preserve">, </w:t>
      </w:r>
      <w:r w:rsidR="00C52F4A" w:rsidRPr="00605EB6">
        <w:t>parlant en anglais à la jeune femme</w:t>
      </w:r>
      <w:r w:rsidR="00C474C1">
        <w:t xml:space="preserve">, </w:t>
      </w:r>
      <w:r w:rsidR="00C52F4A" w:rsidRPr="00605EB6">
        <w:t>c</w:t>
      </w:r>
      <w:r w:rsidR="00C474C1">
        <w:t>’</w:t>
      </w:r>
      <w:r w:rsidR="00C52F4A" w:rsidRPr="00605EB6">
        <w:t>est mon frère</w:t>
      </w:r>
      <w:r w:rsidR="00C474C1">
        <w:t xml:space="preserve">, </w:t>
      </w:r>
      <w:r w:rsidR="00C52F4A" w:rsidRPr="00605EB6">
        <w:t>Léon de Simaise</w:t>
      </w:r>
      <w:r w:rsidR="00C474C1">
        <w:t xml:space="preserve">, </w:t>
      </w:r>
      <w:r w:rsidR="00C52F4A" w:rsidRPr="00605EB6">
        <w:t>dont je t</w:t>
      </w:r>
      <w:r w:rsidR="00C474C1">
        <w:t>’</w:t>
      </w:r>
      <w:r w:rsidR="00C52F4A" w:rsidRPr="00605EB6">
        <w:t>ai souvent parlé</w:t>
      </w:r>
      <w:r w:rsidR="00C474C1">
        <w:t>.</w:t>
      </w:r>
    </w:p>
    <w:p w14:paraId="3F9D88AA" w14:textId="77777777" w:rsidR="00C474C1" w:rsidRDefault="00C52F4A" w:rsidP="00C52F4A">
      <w:r w:rsidRPr="00605EB6">
        <w:t>La belle créole sourit gracieusement et tendit ses joues sur lesquelles Léon mit deux gros baisers</w:t>
      </w:r>
      <w:r w:rsidR="00C474C1">
        <w:t>.</w:t>
      </w:r>
    </w:p>
    <w:p w14:paraId="6142E533" w14:textId="7D8BECE4" w:rsidR="00C474C1" w:rsidRDefault="0094609C" w:rsidP="00C52F4A">
      <w:r>
        <w:t>— </w:t>
      </w:r>
      <w:r w:rsidR="00C52F4A" w:rsidRPr="00605EB6">
        <w:t>Lucy ne connaît pas encore la langue française</w:t>
      </w:r>
      <w:r w:rsidR="00C474C1">
        <w:t xml:space="preserve">, </w:t>
      </w:r>
      <w:r w:rsidR="00C52F4A" w:rsidRPr="00605EB6">
        <w:t>dit le marquis</w:t>
      </w:r>
      <w:r w:rsidR="00C474C1">
        <w:t xml:space="preserve">, </w:t>
      </w:r>
      <w:r w:rsidR="00C52F4A" w:rsidRPr="00605EB6">
        <w:t>elle ne parle bien que l</w:t>
      </w:r>
      <w:r w:rsidR="00C474C1">
        <w:t>’</w:t>
      </w:r>
      <w:r w:rsidR="00C52F4A" w:rsidRPr="00605EB6">
        <w:t>anglais et l</w:t>
      </w:r>
      <w:r w:rsidR="00C474C1">
        <w:t>’</w:t>
      </w:r>
      <w:r w:rsidR="00C52F4A" w:rsidRPr="00605EB6">
        <w:t>hindou</w:t>
      </w:r>
      <w:r w:rsidR="00C474C1">
        <w:t>.</w:t>
      </w:r>
    </w:p>
    <w:p w14:paraId="1A895BC9" w14:textId="6F57937A" w:rsidR="00C474C1" w:rsidRDefault="0094609C" w:rsidP="00C52F4A">
      <w:r>
        <w:t>— </w:t>
      </w:r>
      <w:r w:rsidR="00C52F4A" w:rsidRPr="00605EB6">
        <w:t>Je ne connais pas la langue hindoue</w:t>
      </w:r>
      <w:r w:rsidR="00C474C1">
        <w:t xml:space="preserve">, </w:t>
      </w:r>
      <w:r w:rsidR="00C52F4A" w:rsidRPr="00605EB6">
        <w:t>mon frère</w:t>
      </w:r>
      <w:r w:rsidR="00C474C1">
        <w:t xml:space="preserve">, </w:t>
      </w:r>
      <w:r w:rsidR="00C52F4A" w:rsidRPr="00605EB6">
        <w:t>répondit Léon</w:t>
      </w:r>
      <w:r w:rsidR="00C474C1">
        <w:t xml:space="preserve">, </w:t>
      </w:r>
      <w:r w:rsidR="00C52F4A" w:rsidRPr="00605EB6">
        <w:t>mais j</w:t>
      </w:r>
      <w:r w:rsidR="00C474C1">
        <w:t>’</w:t>
      </w:r>
      <w:r w:rsidR="00C52F4A" w:rsidRPr="00605EB6">
        <w:t>ai appris l</w:t>
      </w:r>
      <w:r w:rsidR="00C474C1">
        <w:t>’</w:t>
      </w:r>
      <w:r w:rsidR="00C52F4A" w:rsidRPr="00605EB6">
        <w:t>anglais</w:t>
      </w:r>
      <w:r w:rsidR="00C474C1">
        <w:t xml:space="preserve">, </w:t>
      </w:r>
      <w:r w:rsidR="00C52F4A" w:rsidRPr="00605EB6">
        <w:t>et</w:t>
      </w:r>
      <w:r w:rsidR="00C474C1">
        <w:t xml:space="preserve">, </w:t>
      </w:r>
      <w:r w:rsidR="00C52F4A" w:rsidRPr="00605EB6">
        <w:t>si vous le voulez bien</w:t>
      </w:r>
      <w:r w:rsidR="00C474C1">
        <w:t xml:space="preserve">, </w:t>
      </w:r>
      <w:r w:rsidR="00C52F4A" w:rsidRPr="00605EB6">
        <w:t>nous parlerons dans cette langue</w:t>
      </w:r>
      <w:r w:rsidR="00C474C1">
        <w:t>.</w:t>
      </w:r>
    </w:p>
    <w:p w14:paraId="79124919" w14:textId="77777777" w:rsidR="00C474C1" w:rsidRDefault="00C52F4A" w:rsidP="00C52F4A">
      <w:r w:rsidRPr="00605EB6">
        <w:t>Paul serra la main de Léon pour le remercier</w:t>
      </w:r>
      <w:r w:rsidR="00C474C1">
        <w:t>.</w:t>
      </w:r>
    </w:p>
    <w:p w14:paraId="707D10A5" w14:textId="57699C9A" w:rsidR="00C474C1" w:rsidRDefault="0094609C" w:rsidP="00C52F4A">
      <w:r>
        <w:t>— </w:t>
      </w:r>
      <w:r w:rsidR="00C52F4A" w:rsidRPr="00605EB6">
        <w:t>Comment va notre bonne mère</w:t>
      </w:r>
      <w:r w:rsidR="00C474C1">
        <w:t xml:space="preserve"> ? </w:t>
      </w:r>
      <w:r w:rsidR="00C52F4A" w:rsidRPr="00605EB6">
        <w:t>demanda-t-il</w:t>
      </w:r>
      <w:r w:rsidR="00C474C1">
        <w:t>.</w:t>
      </w:r>
    </w:p>
    <w:p w14:paraId="28E019B4" w14:textId="77777777" w:rsidR="00C474C1" w:rsidRDefault="00C52F4A" w:rsidP="00C52F4A">
      <w:r w:rsidRPr="00605EB6">
        <w:t>Léon baissa tristement la tête et laissa échapper un soupir</w:t>
      </w:r>
      <w:r w:rsidR="00C474C1">
        <w:t xml:space="preserve">, </w:t>
      </w:r>
      <w:r w:rsidRPr="00605EB6">
        <w:t>qui semblait venir du fond de son cœur</w:t>
      </w:r>
      <w:r w:rsidR="00C474C1">
        <w:t>.</w:t>
      </w:r>
    </w:p>
    <w:p w14:paraId="11BE22D4" w14:textId="4CB98BF4" w:rsidR="00C474C1" w:rsidRDefault="0094609C" w:rsidP="00C52F4A">
      <w:r>
        <w:t>— </w:t>
      </w:r>
      <w:r w:rsidR="00C52F4A" w:rsidRPr="00605EB6">
        <w:t>Ah</w:t>
      </w:r>
      <w:r w:rsidR="00C474C1">
        <w:t xml:space="preserve"> ! </w:t>
      </w:r>
      <w:r w:rsidR="00C52F4A" w:rsidRPr="00605EB6">
        <w:t>s</w:t>
      </w:r>
      <w:r w:rsidR="00C474C1">
        <w:t>’</w:t>
      </w:r>
      <w:r w:rsidR="00C52F4A" w:rsidRPr="00605EB6">
        <w:t>écria le marquis</w:t>
      </w:r>
      <w:r w:rsidR="00C474C1">
        <w:t xml:space="preserve">, </w:t>
      </w:r>
      <w:r w:rsidR="00C52F4A" w:rsidRPr="00605EB6">
        <w:t>ton silence m</w:t>
      </w:r>
      <w:r w:rsidR="00C474C1">
        <w:t>’</w:t>
      </w:r>
      <w:r w:rsidR="00C52F4A" w:rsidRPr="00605EB6">
        <w:t>annonce un malheur</w:t>
      </w:r>
      <w:r w:rsidR="00C474C1">
        <w:t xml:space="preserve"> ! </w:t>
      </w:r>
      <w:r w:rsidR="00C52F4A" w:rsidRPr="00605EB6">
        <w:t>Notre mère</w:t>
      </w:r>
      <w:r w:rsidR="00C474C1">
        <w:t xml:space="preserve">, </w:t>
      </w:r>
      <w:r w:rsidR="00C52F4A" w:rsidRPr="00605EB6">
        <w:t>Léon</w:t>
      </w:r>
      <w:r w:rsidR="00C474C1">
        <w:t xml:space="preserve">, </w:t>
      </w:r>
      <w:r w:rsidR="00C52F4A" w:rsidRPr="00605EB6">
        <w:t>notre excellente mère</w:t>
      </w:r>
      <w:r w:rsidR="00C474C1">
        <w:t>…</w:t>
      </w:r>
    </w:p>
    <w:p w14:paraId="3DC7F0F9" w14:textId="439F9CE0" w:rsidR="00C474C1" w:rsidRDefault="0094609C" w:rsidP="00C52F4A">
      <w:r>
        <w:t>— </w:t>
      </w:r>
      <w:r w:rsidR="00C52F4A" w:rsidRPr="00605EB6">
        <w:t>Morte</w:t>
      </w:r>
      <w:r w:rsidR="00C474C1">
        <w:t> !</w:t>
      </w:r>
    </w:p>
    <w:p w14:paraId="1DEC7972" w14:textId="77777777" w:rsidR="00C474C1" w:rsidRDefault="00C52F4A" w:rsidP="00C52F4A">
      <w:r w:rsidRPr="00605EB6">
        <w:t>Le marquis pâlit</w:t>
      </w:r>
      <w:r w:rsidR="00C474C1">
        <w:t xml:space="preserve">, </w:t>
      </w:r>
      <w:r w:rsidRPr="00605EB6">
        <w:t>chancela et des larmes jaillirent de ses yeux</w:t>
      </w:r>
      <w:r w:rsidR="00C474C1">
        <w:t>.</w:t>
      </w:r>
    </w:p>
    <w:p w14:paraId="3E87E4C8" w14:textId="77777777" w:rsidR="00C474C1" w:rsidRDefault="00C52F4A" w:rsidP="00C52F4A">
      <w:r w:rsidRPr="00605EB6">
        <w:t>Lucy soupira</w:t>
      </w:r>
      <w:r w:rsidR="00C474C1">
        <w:t>.</w:t>
      </w:r>
    </w:p>
    <w:p w14:paraId="5BC9545A" w14:textId="5FBC5115" w:rsidR="00C474C1" w:rsidRDefault="0094609C" w:rsidP="00C52F4A">
      <w:r>
        <w:lastRenderedPageBreak/>
        <w:t>— </w:t>
      </w:r>
      <w:r w:rsidR="00C52F4A" w:rsidRPr="00605EB6">
        <w:t>Paul</w:t>
      </w:r>
      <w:r w:rsidR="00C474C1">
        <w:t xml:space="preserve">, </w:t>
      </w:r>
      <w:r w:rsidR="00C52F4A" w:rsidRPr="00605EB6">
        <w:t>mon Paul</w:t>
      </w:r>
      <w:r w:rsidR="00C474C1">
        <w:t xml:space="preserve">, </w:t>
      </w:r>
      <w:r w:rsidR="00C52F4A" w:rsidRPr="00605EB6">
        <w:t>dit-elle de sa douce voix</w:t>
      </w:r>
      <w:r w:rsidR="00C474C1">
        <w:t xml:space="preserve">, </w:t>
      </w:r>
      <w:r w:rsidR="00C52F4A" w:rsidRPr="00605EB6">
        <w:t>moi aussi j</w:t>
      </w:r>
      <w:r w:rsidR="00C474C1">
        <w:t>’</w:t>
      </w:r>
      <w:r w:rsidR="00C52F4A" w:rsidRPr="00605EB6">
        <w:t>ai perdu ma mère et mon père</w:t>
      </w:r>
      <w:r w:rsidR="00C474C1">
        <w:t xml:space="preserve"> ; : </w:t>
      </w:r>
      <w:r w:rsidR="00C52F4A" w:rsidRPr="00605EB6">
        <w:t>tu m</w:t>
      </w:r>
      <w:r w:rsidR="00C474C1">
        <w:t>’</w:t>
      </w:r>
      <w:r w:rsidR="00C52F4A" w:rsidRPr="00605EB6">
        <w:t>as consolée</w:t>
      </w:r>
      <w:r w:rsidR="004540F3">
        <w:t> ;</w:t>
      </w:r>
      <w:r w:rsidR="00C474C1">
        <w:t xml:space="preserve"> </w:t>
      </w:r>
      <w:r w:rsidR="00C52F4A" w:rsidRPr="00605EB6">
        <w:t>à mon tour</w:t>
      </w:r>
      <w:r w:rsidR="00C474C1">
        <w:t xml:space="preserve">, </w:t>
      </w:r>
      <w:r w:rsidR="00C52F4A" w:rsidRPr="00605EB6">
        <w:t>je te consolerai</w:t>
      </w:r>
      <w:r w:rsidR="00C474C1">
        <w:t>.</w:t>
      </w:r>
    </w:p>
    <w:p w14:paraId="3EE93049" w14:textId="77777777" w:rsidR="00C474C1" w:rsidRDefault="00C52F4A" w:rsidP="00C52F4A">
      <w:r w:rsidRPr="00605EB6">
        <w:t>Elle prit une des mains de son mari pendant que Léon s</w:t>
      </w:r>
      <w:r w:rsidR="00C474C1">
        <w:t>’</w:t>
      </w:r>
      <w:r w:rsidRPr="00605EB6">
        <w:t>emparait de l</w:t>
      </w:r>
      <w:r w:rsidR="00C474C1">
        <w:t>’</w:t>
      </w:r>
      <w:r w:rsidRPr="00605EB6">
        <w:t>autre</w:t>
      </w:r>
      <w:r w:rsidR="00C474C1">
        <w:t>.</w:t>
      </w:r>
    </w:p>
    <w:p w14:paraId="54FA52DB" w14:textId="69FE3D97" w:rsidR="00C474C1" w:rsidRDefault="0094609C" w:rsidP="00C52F4A">
      <w:r>
        <w:t>— </w:t>
      </w:r>
      <w:r w:rsidR="00C52F4A" w:rsidRPr="00605EB6">
        <w:t>Frère</w:t>
      </w:r>
      <w:r w:rsidR="00C474C1">
        <w:t xml:space="preserve">, </w:t>
      </w:r>
      <w:r w:rsidR="00C52F4A" w:rsidRPr="00605EB6">
        <w:t>dit le baron avec des larmes dans la voix</w:t>
      </w:r>
      <w:r w:rsidR="00C474C1">
        <w:t xml:space="preserve">, </w:t>
      </w:r>
      <w:r w:rsidR="00C52F4A" w:rsidRPr="00605EB6">
        <w:t>nous la pleurerons ensemble</w:t>
      </w:r>
      <w:r w:rsidR="00C474C1">
        <w:t>.</w:t>
      </w:r>
    </w:p>
    <w:p w14:paraId="7934C430" w14:textId="77777777" w:rsidR="00C474C1" w:rsidRDefault="00C52F4A" w:rsidP="00C52F4A">
      <w:r w:rsidRPr="00605EB6">
        <w:t>Le fourbe se garda bien de dire à son frère que la baronne de Simaise était morte de chagrin</w:t>
      </w:r>
      <w:r w:rsidR="00C474C1">
        <w:t>.</w:t>
      </w:r>
    </w:p>
    <w:p w14:paraId="48A73B92" w14:textId="2C7CB66E" w:rsidR="00C474C1" w:rsidRDefault="0094609C" w:rsidP="00C52F4A">
      <w:r>
        <w:t>— </w:t>
      </w:r>
      <w:r w:rsidR="00C52F4A" w:rsidRPr="00605EB6">
        <w:t>Oui</w:t>
      </w:r>
      <w:r w:rsidR="00C474C1">
        <w:t xml:space="preserve">, </w:t>
      </w:r>
      <w:r w:rsidR="00C52F4A" w:rsidRPr="00605EB6">
        <w:t>répondit Paul</w:t>
      </w:r>
      <w:r w:rsidR="00C474C1">
        <w:t xml:space="preserve">, </w:t>
      </w:r>
      <w:r w:rsidR="00C52F4A" w:rsidRPr="00605EB6">
        <w:t>nous la pleurerons</w:t>
      </w:r>
      <w:r w:rsidR="00C474C1">
        <w:t xml:space="preserve"> ; </w:t>
      </w:r>
      <w:r w:rsidR="00C52F4A" w:rsidRPr="00605EB6">
        <w:t>elle mérite d</w:t>
      </w:r>
      <w:r w:rsidR="00C474C1">
        <w:t>’</w:t>
      </w:r>
      <w:r w:rsidR="00C52F4A" w:rsidRPr="00605EB6">
        <w:t>être pleurée</w:t>
      </w:r>
      <w:r w:rsidR="00C474C1">
        <w:t xml:space="preserve">, </w:t>
      </w:r>
      <w:r w:rsidR="00C52F4A" w:rsidRPr="00605EB6">
        <w:t>car elle nous a bien-aimés</w:t>
      </w:r>
      <w:r w:rsidR="00C474C1">
        <w:t>.</w:t>
      </w:r>
    </w:p>
    <w:p w14:paraId="25E5672B" w14:textId="77777777" w:rsidR="00C474C1" w:rsidRDefault="00C52F4A" w:rsidP="00C52F4A">
      <w:r w:rsidRPr="00605EB6">
        <w:t>Il se redressa et passa à plusieurs reprises sa main sur son front</w:t>
      </w:r>
      <w:r w:rsidR="00C474C1">
        <w:t>.</w:t>
      </w:r>
    </w:p>
    <w:p w14:paraId="45436059" w14:textId="15C95E8A" w:rsidR="00C474C1" w:rsidRDefault="0094609C" w:rsidP="00C52F4A">
      <w:r>
        <w:t>— </w:t>
      </w:r>
      <w:r w:rsidR="00C52F4A" w:rsidRPr="00605EB6">
        <w:t>Où allons-nous</w:t>
      </w:r>
      <w:r w:rsidR="00C474C1">
        <w:t xml:space="preserve"> ? </w:t>
      </w:r>
      <w:r w:rsidR="00C52F4A" w:rsidRPr="00605EB6">
        <w:t>demanda-t-il</w:t>
      </w:r>
      <w:r w:rsidR="00C474C1">
        <w:t>.</w:t>
      </w:r>
    </w:p>
    <w:p w14:paraId="19519912" w14:textId="5627AF6F" w:rsidR="00C474C1" w:rsidRDefault="0094609C" w:rsidP="00C52F4A">
      <w:r>
        <w:t>— </w:t>
      </w:r>
      <w:r w:rsidR="00C52F4A" w:rsidRPr="00605EB6">
        <w:t>À l</w:t>
      </w:r>
      <w:r w:rsidR="00C474C1">
        <w:t>’</w:t>
      </w:r>
      <w:r w:rsidR="00C52F4A" w:rsidRPr="00605EB6">
        <w:t>hôtel Frascati</w:t>
      </w:r>
      <w:r w:rsidR="00C474C1">
        <w:t xml:space="preserve">, </w:t>
      </w:r>
      <w:r w:rsidR="00C52F4A" w:rsidRPr="00605EB6">
        <w:t>où je vous ai retenu un appartement</w:t>
      </w:r>
      <w:r w:rsidR="00C474C1">
        <w:t xml:space="preserve">. </w:t>
      </w:r>
      <w:r w:rsidR="00C52F4A" w:rsidRPr="00605EB6">
        <w:t>J</w:t>
      </w:r>
      <w:r w:rsidR="00C474C1">
        <w:t>’</w:t>
      </w:r>
      <w:r w:rsidR="00C52F4A" w:rsidRPr="00605EB6">
        <w:t>ai aussi commandé à dîner</w:t>
      </w:r>
      <w:r w:rsidR="00C474C1">
        <w:t xml:space="preserve"> ; </w:t>
      </w:r>
      <w:r w:rsidR="00C52F4A" w:rsidRPr="00605EB6">
        <w:t>nous pourrons nous mettre à table en arrivant</w:t>
      </w:r>
      <w:r w:rsidR="00C474C1">
        <w:t>.</w:t>
      </w:r>
    </w:p>
    <w:p w14:paraId="7E56DF8E" w14:textId="56B4F9A1" w:rsidR="00C474C1" w:rsidRDefault="0094609C" w:rsidP="00C52F4A">
      <w:r>
        <w:t>— </w:t>
      </w:r>
      <w:r w:rsidR="00C52F4A" w:rsidRPr="00605EB6">
        <w:t>Nous avons nos bagages</w:t>
      </w:r>
      <w:r w:rsidR="00C474C1">
        <w:t>.</w:t>
      </w:r>
    </w:p>
    <w:p w14:paraId="40211A3D" w14:textId="6BD2D836" w:rsidR="00C474C1" w:rsidRDefault="0094609C" w:rsidP="00C52F4A">
      <w:r>
        <w:t>— </w:t>
      </w:r>
      <w:r w:rsidR="00C52F4A" w:rsidRPr="00605EB6">
        <w:t>Ne vous en préoccupez point</w:t>
      </w:r>
      <w:r w:rsidR="00C474C1">
        <w:t xml:space="preserve">, </w:t>
      </w:r>
      <w:r w:rsidR="00C52F4A" w:rsidRPr="00605EB6">
        <w:t>mon frère</w:t>
      </w:r>
      <w:r w:rsidR="00C474C1">
        <w:t xml:space="preserve"> : </w:t>
      </w:r>
      <w:r w:rsidR="00C52F4A" w:rsidRPr="00605EB6">
        <w:t>je me suis chargé du soin de les faire transporter à l</w:t>
      </w:r>
      <w:r w:rsidR="00C474C1">
        <w:t>’</w:t>
      </w:r>
      <w:r w:rsidR="00C52F4A" w:rsidRPr="00605EB6">
        <w:t>hôtel</w:t>
      </w:r>
      <w:r w:rsidR="00C474C1">
        <w:t>.</w:t>
      </w:r>
    </w:p>
    <w:p w14:paraId="6407B787" w14:textId="0A801CDB" w:rsidR="00C474C1" w:rsidRDefault="0094609C" w:rsidP="00C52F4A">
      <w:r>
        <w:t>— </w:t>
      </w:r>
      <w:r w:rsidR="00C52F4A" w:rsidRPr="00605EB6">
        <w:t>Merci</w:t>
      </w:r>
      <w:r w:rsidR="00C474C1">
        <w:t xml:space="preserve">, </w:t>
      </w:r>
      <w:r w:rsidR="00C52F4A" w:rsidRPr="00605EB6">
        <w:t>Léon</w:t>
      </w:r>
      <w:r w:rsidR="00C474C1">
        <w:t xml:space="preserve">, </w:t>
      </w:r>
      <w:r w:rsidR="00C52F4A" w:rsidRPr="00605EB6">
        <w:t>merci</w:t>
      </w:r>
      <w:r w:rsidR="00C474C1">
        <w:t xml:space="preserve">. </w:t>
      </w:r>
      <w:r w:rsidR="00C52F4A" w:rsidRPr="00605EB6">
        <w:t>Comment te trouves-tu si heureusement ici à notre arrivée</w:t>
      </w:r>
      <w:r w:rsidR="00C474C1">
        <w:t> ?</w:t>
      </w:r>
    </w:p>
    <w:p w14:paraId="25267956" w14:textId="714472B6" w:rsidR="00C474C1" w:rsidRDefault="0094609C" w:rsidP="00C52F4A">
      <w:r>
        <w:t>— </w:t>
      </w:r>
      <w:r w:rsidR="00C52F4A" w:rsidRPr="00605EB6">
        <w:t>Depuis trois semaines je suis au Havre</w:t>
      </w:r>
      <w:r w:rsidR="00C474C1">
        <w:t xml:space="preserve">, </w:t>
      </w:r>
      <w:r w:rsidR="00C52F4A" w:rsidRPr="00605EB6">
        <w:t>vous attendant</w:t>
      </w:r>
      <w:r w:rsidR="00C474C1">
        <w:t>.</w:t>
      </w:r>
    </w:p>
    <w:p w14:paraId="1A1979D2" w14:textId="7393BEBF" w:rsidR="00C474C1" w:rsidRDefault="0094609C" w:rsidP="00C52F4A">
      <w:r>
        <w:t>— </w:t>
      </w:r>
      <w:r w:rsidR="00C52F4A" w:rsidRPr="00605EB6">
        <w:t>Oh</w:t>
      </w:r>
      <w:r w:rsidR="00C474C1">
        <w:t xml:space="preserve"> ! </w:t>
      </w:r>
      <w:r w:rsidR="00C52F4A" w:rsidRPr="00605EB6">
        <w:t>cher frère</w:t>
      </w:r>
      <w:r w:rsidR="00C474C1">
        <w:t> !</w:t>
      </w:r>
    </w:p>
    <w:p w14:paraId="1B883567" w14:textId="397616F3" w:rsidR="00C474C1" w:rsidRDefault="0094609C" w:rsidP="00C52F4A">
      <w:r>
        <w:lastRenderedPageBreak/>
        <w:t>— </w:t>
      </w:r>
      <w:r w:rsidR="00C52F4A" w:rsidRPr="00605EB6">
        <w:t>Jugez de mon bonheur quand</w:t>
      </w:r>
      <w:r w:rsidR="00C474C1">
        <w:t xml:space="preserve">, </w:t>
      </w:r>
      <w:r w:rsidR="00C52F4A" w:rsidRPr="00605EB6">
        <w:t>ce matin</w:t>
      </w:r>
      <w:r w:rsidR="00C474C1">
        <w:t xml:space="preserve">, </w:t>
      </w:r>
      <w:r w:rsidR="00C52F4A" w:rsidRPr="00605EB6">
        <w:t>le bâtiment venant de Batavia a été reconnu en mer</w:t>
      </w:r>
      <w:r w:rsidR="00C474C1">
        <w:t xml:space="preserve">. </w:t>
      </w:r>
      <w:r w:rsidR="00C52F4A" w:rsidRPr="00605EB6">
        <w:t>Aussitôt</w:t>
      </w:r>
      <w:r w:rsidR="00C474C1">
        <w:t xml:space="preserve">, </w:t>
      </w:r>
      <w:r w:rsidR="00C52F4A" w:rsidRPr="00605EB6">
        <w:t>j</w:t>
      </w:r>
      <w:r w:rsidR="00C474C1">
        <w:t>’</w:t>
      </w:r>
      <w:r w:rsidR="00C52F4A" w:rsidRPr="00605EB6">
        <w:t>ai pris vite mes dispositions pour vous recevoir</w:t>
      </w:r>
      <w:r w:rsidR="00C474C1">
        <w:t>.</w:t>
      </w:r>
    </w:p>
    <w:p w14:paraId="5DD30854" w14:textId="7E52951D" w:rsidR="00C474C1" w:rsidRDefault="0094609C" w:rsidP="00C52F4A">
      <w:r>
        <w:t>— </w:t>
      </w:r>
      <w:r w:rsidR="00C52F4A" w:rsidRPr="00605EB6">
        <w:t>Bien</w:t>
      </w:r>
      <w:r w:rsidR="00C474C1">
        <w:t xml:space="preserve">, </w:t>
      </w:r>
      <w:r w:rsidR="00C52F4A" w:rsidRPr="00605EB6">
        <w:t>très bien</w:t>
      </w:r>
      <w:r w:rsidR="00C474C1">
        <w:t>.</w:t>
      </w:r>
    </w:p>
    <w:p w14:paraId="2E6E14BC" w14:textId="5743FA8E" w:rsidR="00C474C1" w:rsidRDefault="0094609C" w:rsidP="00C52F4A">
      <w:r>
        <w:t>— </w:t>
      </w:r>
      <w:r w:rsidR="00C52F4A" w:rsidRPr="00605EB6">
        <w:t>Dans la dernière lettre que vous lui avez écrite</w:t>
      </w:r>
      <w:r w:rsidR="00C474C1">
        <w:t xml:space="preserve">, </w:t>
      </w:r>
      <w:r w:rsidR="00C52F4A" w:rsidRPr="00605EB6">
        <w:t xml:space="preserve">vous chargiez notre mère de trouver pour </w:t>
      </w:r>
      <w:r w:rsidR="009A0CB4" w:rsidRPr="009A0CB4">
        <w:t>M</w:t>
      </w:r>
      <w:r w:rsidR="009A0CB4" w:rsidRPr="009A0CB4">
        <w:rPr>
          <w:vertAlign w:val="superscript"/>
        </w:rPr>
        <w:t>me</w:t>
      </w:r>
      <w:r w:rsidR="00C474C1">
        <w:t> </w:t>
      </w:r>
      <w:r w:rsidR="00C52F4A" w:rsidRPr="00605EB6">
        <w:t>la marquise</w:t>
      </w:r>
      <w:r w:rsidR="00C474C1">
        <w:t>…</w:t>
      </w:r>
    </w:p>
    <w:p w14:paraId="3209B52D" w14:textId="7162A9E9" w:rsidR="00C474C1" w:rsidRDefault="0094609C" w:rsidP="00C52F4A">
      <w:r>
        <w:t>— </w:t>
      </w:r>
      <w:r w:rsidR="00C52F4A" w:rsidRPr="00605EB6">
        <w:t>Dis</w:t>
      </w:r>
      <w:r w:rsidR="00C474C1">
        <w:t xml:space="preserve">, </w:t>
      </w:r>
      <w:r w:rsidR="00C52F4A" w:rsidRPr="00605EB6">
        <w:t>ma sœur</w:t>
      </w:r>
      <w:r w:rsidR="00C474C1">
        <w:t xml:space="preserve">, </w:t>
      </w:r>
      <w:r w:rsidR="00C52F4A" w:rsidRPr="00605EB6">
        <w:t>Léon</w:t>
      </w:r>
      <w:r w:rsidR="004540F3">
        <w:t> ;</w:t>
      </w:r>
      <w:r w:rsidR="00C474C1">
        <w:t xml:space="preserve"> </w:t>
      </w:r>
      <w:r w:rsidR="00C52F4A" w:rsidRPr="00605EB6">
        <w:t>Lucy veut que tu lui donnes ce nom</w:t>
      </w:r>
      <w:r w:rsidR="00C474C1">
        <w:t>.</w:t>
      </w:r>
    </w:p>
    <w:p w14:paraId="5858BFBD" w14:textId="1431BDD2" w:rsidR="00C474C1" w:rsidRDefault="0094609C" w:rsidP="00C52F4A">
      <w:r>
        <w:t>— </w:t>
      </w:r>
      <w:r w:rsidR="00C52F4A" w:rsidRPr="00605EB6">
        <w:t>Oui</w:t>
      </w:r>
      <w:r w:rsidR="00C474C1">
        <w:t xml:space="preserve">, </w:t>
      </w:r>
      <w:r w:rsidR="00C52F4A" w:rsidRPr="00605EB6">
        <w:t>appelez-moi votre sœur</w:t>
      </w:r>
      <w:r w:rsidR="00C474C1">
        <w:t xml:space="preserve">, </w:t>
      </w:r>
      <w:r w:rsidR="00C52F4A" w:rsidRPr="00605EB6">
        <w:t>dit Lucy</w:t>
      </w:r>
      <w:r w:rsidR="00C474C1">
        <w:t>.</w:t>
      </w:r>
    </w:p>
    <w:p w14:paraId="7B2DFD92" w14:textId="1F36D47D" w:rsidR="00C474C1" w:rsidRDefault="0094609C" w:rsidP="00C52F4A">
      <w:r>
        <w:t>— </w:t>
      </w:r>
      <w:r w:rsidR="00C474C1">
        <w:t xml:space="preserve">… </w:t>
      </w:r>
      <w:r w:rsidR="00C52F4A" w:rsidRPr="00605EB6">
        <w:t>De trouver pour ma sœur une femme de chambre anglaise connaissant parfaitement le français</w:t>
      </w:r>
      <w:r w:rsidR="00C474C1">
        <w:t xml:space="preserve">, </w:t>
      </w:r>
      <w:r w:rsidR="00C52F4A" w:rsidRPr="00605EB6">
        <w:t>et ayant déjà servi à Paris</w:t>
      </w:r>
      <w:r w:rsidR="00C474C1">
        <w:t>.</w:t>
      </w:r>
    </w:p>
    <w:p w14:paraId="12545AF7" w14:textId="4C527409" w:rsidR="00C474C1" w:rsidRDefault="0094609C" w:rsidP="00C52F4A">
      <w:r>
        <w:t>— </w:t>
      </w:r>
      <w:r w:rsidR="00C52F4A" w:rsidRPr="00605EB6">
        <w:t>En effet</w:t>
      </w:r>
      <w:r w:rsidR="00C474C1">
        <w:t>.</w:t>
      </w:r>
    </w:p>
    <w:p w14:paraId="2FB873E2" w14:textId="653AA72D" w:rsidR="00C474C1" w:rsidRDefault="0094609C" w:rsidP="00C52F4A">
      <w:r>
        <w:t>— </w:t>
      </w:r>
      <w:r w:rsidR="00C52F4A" w:rsidRPr="00605EB6">
        <w:t>La mort n</w:t>
      </w:r>
      <w:r w:rsidR="00C474C1">
        <w:t>’</w:t>
      </w:r>
      <w:r w:rsidR="00C52F4A" w:rsidRPr="00605EB6">
        <w:t>a pas permis à notre mère de répondre à votre désir</w:t>
      </w:r>
      <w:r w:rsidR="00C474C1">
        <w:t xml:space="preserve"> ; </w:t>
      </w:r>
      <w:r w:rsidR="00C52F4A" w:rsidRPr="00605EB6">
        <w:t>j</w:t>
      </w:r>
      <w:r w:rsidR="00C474C1">
        <w:t>’</w:t>
      </w:r>
      <w:r w:rsidR="00C52F4A" w:rsidRPr="00605EB6">
        <w:t>ai dû me charger moi-même de ce soin</w:t>
      </w:r>
      <w:r w:rsidR="00C474C1">
        <w:t xml:space="preserve">. </w:t>
      </w:r>
      <w:r w:rsidR="00C52F4A" w:rsidRPr="00605EB6">
        <w:t>J</w:t>
      </w:r>
      <w:r w:rsidR="00C474C1">
        <w:t>’</w:t>
      </w:r>
      <w:r w:rsidR="00C52F4A" w:rsidRPr="00605EB6">
        <w:t>espère que ma sœur sera contente de sa femme de chambre anglaise</w:t>
      </w:r>
      <w:r w:rsidR="00C474C1">
        <w:t xml:space="preserve">. </w:t>
      </w:r>
      <w:r w:rsidR="00C52F4A" w:rsidRPr="00605EB6">
        <w:t>Et puis</w:t>
      </w:r>
      <w:r w:rsidR="00C474C1">
        <w:t xml:space="preserve">, </w:t>
      </w:r>
      <w:r w:rsidR="00C52F4A" w:rsidRPr="00605EB6">
        <w:t>continua-t-il</w:t>
      </w:r>
      <w:r w:rsidR="00C474C1">
        <w:t xml:space="preserve">, </w:t>
      </w:r>
      <w:r w:rsidR="00C52F4A" w:rsidRPr="00605EB6">
        <w:t>sachant quelles étaient vos intentions</w:t>
      </w:r>
      <w:r w:rsidR="00C474C1">
        <w:t xml:space="preserve">, </w:t>
      </w:r>
      <w:r w:rsidR="00C52F4A" w:rsidRPr="00605EB6">
        <w:t>je me suis occupé de votre première installation</w:t>
      </w:r>
      <w:r w:rsidR="00C474C1">
        <w:t xml:space="preserve">. </w:t>
      </w:r>
      <w:r w:rsidR="00C52F4A" w:rsidRPr="00605EB6">
        <w:t>Mais je vous dirai dans un autre moment ce que j</w:t>
      </w:r>
      <w:r w:rsidR="00C474C1">
        <w:t>’</w:t>
      </w:r>
      <w:r w:rsidR="00C52F4A" w:rsidRPr="00605EB6">
        <w:t>ai fait</w:t>
      </w:r>
      <w:r w:rsidR="00C474C1">
        <w:t>.</w:t>
      </w:r>
    </w:p>
    <w:p w14:paraId="583E4110" w14:textId="77777777" w:rsidR="00C474C1" w:rsidRDefault="00C52F4A" w:rsidP="00C52F4A">
      <w:r w:rsidRPr="00605EB6">
        <w:t>On arrivait à l</w:t>
      </w:r>
      <w:r w:rsidR="00C474C1">
        <w:t>’</w:t>
      </w:r>
      <w:r w:rsidRPr="00605EB6">
        <w:t>hôtel</w:t>
      </w:r>
      <w:r w:rsidR="00C474C1">
        <w:t>.</w:t>
      </w:r>
    </w:p>
    <w:p w14:paraId="733AC991" w14:textId="77777777" w:rsidR="00C474C1" w:rsidRDefault="00C52F4A" w:rsidP="00C52F4A">
      <w:r w:rsidRPr="00605EB6">
        <w:t>Paul et Lucy prirent possession de leur appartement</w:t>
      </w:r>
      <w:r w:rsidR="00C474C1">
        <w:t xml:space="preserve">, </w:t>
      </w:r>
      <w:r w:rsidRPr="00605EB6">
        <w:t>pendant que le jeune baron</w:t>
      </w:r>
      <w:r w:rsidR="00C474C1">
        <w:t xml:space="preserve">, </w:t>
      </w:r>
      <w:r w:rsidRPr="00605EB6">
        <w:t>déployant une activité merveilleuse</w:t>
      </w:r>
      <w:r w:rsidR="00C474C1">
        <w:t xml:space="preserve">, </w:t>
      </w:r>
      <w:r w:rsidRPr="00605EB6">
        <w:t>hâtait le transport des bagages</w:t>
      </w:r>
      <w:r w:rsidR="00C474C1">
        <w:t>.</w:t>
      </w:r>
    </w:p>
    <w:p w14:paraId="7387DCD5" w14:textId="77777777" w:rsidR="00C474C1" w:rsidRDefault="00C52F4A" w:rsidP="00C52F4A">
      <w:r w:rsidRPr="00605EB6">
        <w:t>Les voyageurs eurent leurs malles assez à temps pour pouvoir changer de costume avant de se mettre à table</w:t>
      </w:r>
      <w:r w:rsidR="00C474C1">
        <w:t>.</w:t>
      </w:r>
    </w:p>
    <w:p w14:paraId="4A4EF965" w14:textId="3D002441" w:rsidR="00C474C1" w:rsidRDefault="0094609C" w:rsidP="00C52F4A">
      <w:r>
        <w:lastRenderedPageBreak/>
        <w:t>— </w:t>
      </w:r>
      <w:r w:rsidR="00C52F4A" w:rsidRPr="00605EB6">
        <w:t>Madame la marquise est servie</w:t>
      </w:r>
      <w:r w:rsidR="00C474C1">
        <w:t xml:space="preserve">, </w:t>
      </w:r>
      <w:r w:rsidR="00C52F4A" w:rsidRPr="00605EB6">
        <w:t>vint dire en anglais un garçon de l</w:t>
      </w:r>
      <w:r w:rsidR="00C474C1">
        <w:t>’</w:t>
      </w:r>
      <w:r w:rsidR="00C52F4A" w:rsidRPr="00605EB6">
        <w:t>hôtel</w:t>
      </w:r>
      <w:r w:rsidR="00C474C1">
        <w:t xml:space="preserve">, </w:t>
      </w:r>
      <w:r w:rsidR="00C52F4A" w:rsidRPr="00605EB6">
        <w:t>qu</w:t>
      </w:r>
      <w:r w:rsidR="00C474C1">
        <w:t>’</w:t>
      </w:r>
      <w:r w:rsidR="00C52F4A" w:rsidRPr="00605EB6">
        <w:t>il était facile de reconnaître pour un fils d</w:t>
      </w:r>
      <w:r w:rsidR="00C474C1">
        <w:t>’</w:t>
      </w:r>
      <w:r w:rsidR="00C52F4A" w:rsidRPr="00605EB6">
        <w:t>Albion</w:t>
      </w:r>
      <w:r w:rsidR="00C474C1">
        <w:t>.</w:t>
      </w:r>
    </w:p>
    <w:p w14:paraId="068D76F9" w14:textId="77777777" w:rsidR="00C474C1" w:rsidRDefault="00C52F4A" w:rsidP="00C52F4A">
      <w:r w:rsidRPr="00605EB6">
        <w:t>C</w:t>
      </w:r>
      <w:r w:rsidR="00C474C1">
        <w:t>’</w:t>
      </w:r>
      <w:r w:rsidRPr="00605EB6">
        <w:t>était une nouvelle attention de Léon</w:t>
      </w:r>
      <w:r w:rsidR="00C474C1">
        <w:t>.</w:t>
      </w:r>
    </w:p>
    <w:p w14:paraId="08003F5F" w14:textId="77777777" w:rsidR="00C474C1" w:rsidRDefault="00C52F4A" w:rsidP="00C52F4A">
      <w:r w:rsidRPr="00605EB6">
        <w:t>Le marquis sourit d</w:t>
      </w:r>
      <w:r w:rsidR="00C474C1">
        <w:t>’</w:t>
      </w:r>
      <w:r w:rsidRPr="00605EB6">
        <w:t>un air satisfait</w:t>
      </w:r>
      <w:r w:rsidR="00C474C1">
        <w:t xml:space="preserve">. </w:t>
      </w:r>
      <w:r w:rsidRPr="00605EB6">
        <w:t>La marquise gratifia son beau-frère d</w:t>
      </w:r>
      <w:r w:rsidR="00C474C1">
        <w:t>’</w:t>
      </w:r>
      <w:r w:rsidRPr="00605EB6">
        <w:t>un doux regard de gratitude</w:t>
      </w:r>
      <w:r w:rsidR="00C474C1">
        <w:t>.</w:t>
      </w:r>
    </w:p>
    <w:p w14:paraId="6A7D8D57" w14:textId="2778FDCF" w:rsidR="00C474C1" w:rsidRDefault="0094609C" w:rsidP="00C52F4A">
      <w:r>
        <w:t>— </w:t>
      </w:r>
      <w:r w:rsidR="00C52F4A" w:rsidRPr="00605EB6">
        <w:t>Comme elle est belle</w:t>
      </w:r>
      <w:r w:rsidR="00C474C1">
        <w:t xml:space="preserve"> ! </w:t>
      </w:r>
      <w:r w:rsidR="00C52F4A" w:rsidRPr="00605EB6">
        <w:t>pensait le baron</w:t>
      </w:r>
      <w:r w:rsidR="00C474C1">
        <w:t xml:space="preserve">, </w:t>
      </w:r>
      <w:r w:rsidR="00C52F4A" w:rsidRPr="00605EB6">
        <w:t>que la radieuse beauté de la créole éblouissait</w:t>
      </w:r>
      <w:r w:rsidR="00C474C1">
        <w:t>.</w:t>
      </w:r>
    </w:p>
    <w:p w14:paraId="4E623660" w14:textId="77777777" w:rsidR="00C474C1" w:rsidRDefault="00C52F4A" w:rsidP="00C52F4A">
      <w:r w:rsidRPr="00605EB6">
        <w:t>On passa dans la salle à manger</w:t>
      </w:r>
      <w:r w:rsidR="00C474C1">
        <w:t xml:space="preserve">. </w:t>
      </w:r>
      <w:r w:rsidRPr="00605EB6">
        <w:t>Le repas fut silencieux</w:t>
      </w:r>
      <w:r w:rsidR="00C474C1">
        <w:t xml:space="preserve">. </w:t>
      </w:r>
      <w:r w:rsidRPr="00605EB6">
        <w:t>Paul était triste</w:t>
      </w:r>
      <w:r w:rsidR="00C474C1">
        <w:t xml:space="preserve"> ; </w:t>
      </w:r>
      <w:r w:rsidRPr="00605EB6">
        <w:t>il pensait à sa mère</w:t>
      </w:r>
      <w:r w:rsidR="00C474C1">
        <w:t xml:space="preserve">. </w:t>
      </w:r>
      <w:r w:rsidRPr="00605EB6">
        <w:t>Quand on eut servi le café</w:t>
      </w:r>
      <w:r w:rsidR="00C474C1">
        <w:t xml:space="preserve">, </w:t>
      </w:r>
      <w:r w:rsidRPr="00605EB6">
        <w:t>voulant faire diversion à ses douloureuses pensées</w:t>
      </w:r>
      <w:r w:rsidR="00C474C1">
        <w:t xml:space="preserve">, </w:t>
      </w:r>
      <w:r w:rsidRPr="00605EB6">
        <w:t>le marquis dit à son frère</w:t>
      </w:r>
      <w:r w:rsidR="00C474C1">
        <w:t> :</w:t>
      </w:r>
    </w:p>
    <w:p w14:paraId="56BE66D7" w14:textId="0BCF93A2" w:rsidR="00C474C1" w:rsidRDefault="0094609C" w:rsidP="00C52F4A">
      <w:r>
        <w:t>— </w:t>
      </w:r>
      <w:r w:rsidR="00C52F4A" w:rsidRPr="00605EB6">
        <w:t>Tu t</w:t>
      </w:r>
      <w:r w:rsidR="00C474C1">
        <w:t>’</w:t>
      </w:r>
      <w:r w:rsidR="00C52F4A" w:rsidRPr="00605EB6">
        <w:t>es occupé de notre installation</w:t>
      </w:r>
      <w:r w:rsidR="00C474C1">
        <w:t xml:space="preserve">, </w:t>
      </w:r>
      <w:r w:rsidR="00C52F4A" w:rsidRPr="00605EB6">
        <w:t>m</w:t>
      </w:r>
      <w:r w:rsidR="00C474C1">
        <w:t>’</w:t>
      </w:r>
      <w:r w:rsidR="00C52F4A" w:rsidRPr="00605EB6">
        <w:t>as-tu dit</w:t>
      </w:r>
      <w:r w:rsidR="00C474C1">
        <w:t xml:space="preserve"> ; </w:t>
      </w:r>
      <w:r w:rsidR="00C52F4A" w:rsidRPr="00605EB6">
        <w:t>te plaît-il de nous apprendre comment tu as arrangé notre existence</w:t>
      </w:r>
      <w:r w:rsidR="00C474C1">
        <w:t> ?</w:t>
      </w:r>
    </w:p>
    <w:p w14:paraId="735807C5" w14:textId="29A6A859" w:rsidR="00C474C1" w:rsidRDefault="0094609C" w:rsidP="00C52F4A">
      <w:r>
        <w:t>— </w:t>
      </w:r>
      <w:r w:rsidR="00C52F4A" w:rsidRPr="00605EB6">
        <w:t>Mon frère</w:t>
      </w:r>
      <w:r w:rsidR="00C474C1">
        <w:t xml:space="preserve">, </w:t>
      </w:r>
      <w:r w:rsidR="00C52F4A" w:rsidRPr="00605EB6">
        <w:t>je n</w:t>
      </w:r>
      <w:r w:rsidR="00C474C1">
        <w:t>’</w:t>
      </w:r>
      <w:r w:rsidR="00C52F4A" w:rsidRPr="00605EB6">
        <w:t>ai fait quelque chose que si j</w:t>
      </w:r>
      <w:r w:rsidR="00C474C1">
        <w:t>’</w:t>
      </w:r>
      <w:r w:rsidR="00C52F4A" w:rsidRPr="00605EB6">
        <w:t>ai votre approbation</w:t>
      </w:r>
      <w:r w:rsidR="00C474C1">
        <w:t>.</w:t>
      </w:r>
    </w:p>
    <w:p w14:paraId="0FC5A5C4" w14:textId="6CC99F75" w:rsidR="00C474C1" w:rsidRDefault="0094609C" w:rsidP="00C52F4A">
      <w:r>
        <w:t>— </w:t>
      </w:r>
      <w:r w:rsidR="00C52F4A" w:rsidRPr="00605EB6">
        <w:t>Tout ce que tu as fait</w:t>
      </w:r>
      <w:r w:rsidR="00C474C1">
        <w:t xml:space="preserve">, </w:t>
      </w:r>
      <w:r w:rsidR="00C52F4A" w:rsidRPr="00605EB6">
        <w:t>Léon</w:t>
      </w:r>
      <w:r w:rsidR="00C474C1">
        <w:t xml:space="preserve">, </w:t>
      </w:r>
      <w:r w:rsidR="00C52F4A" w:rsidRPr="00605EB6">
        <w:t>je l</w:t>
      </w:r>
      <w:r w:rsidR="00C474C1">
        <w:t>’</w:t>
      </w:r>
      <w:r w:rsidR="00C52F4A" w:rsidRPr="00605EB6">
        <w:t>approuve d</w:t>
      </w:r>
      <w:r w:rsidR="00C474C1">
        <w:t>’</w:t>
      </w:r>
      <w:r w:rsidR="00C52F4A" w:rsidRPr="00605EB6">
        <w:t>avance</w:t>
      </w:r>
      <w:r w:rsidR="00C474C1">
        <w:t xml:space="preserve">. </w:t>
      </w:r>
      <w:r w:rsidR="00C52F4A" w:rsidRPr="00605EB6">
        <w:t>Je reviens en France tout à fait dépaysé</w:t>
      </w:r>
      <w:r w:rsidR="00C474C1">
        <w:t xml:space="preserve">, </w:t>
      </w:r>
      <w:r w:rsidR="00C52F4A" w:rsidRPr="00605EB6">
        <w:t>dans l</w:t>
      </w:r>
      <w:r w:rsidR="00C474C1">
        <w:t>’</w:t>
      </w:r>
      <w:r w:rsidR="00C52F4A" w:rsidRPr="00605EB6">
        <w:t>ignorance absolue des habitudes et des usages du monde</w:t>
      </w:r>
      <w:r w:rsidR="00C474C1">
        <w:t xml:space="preserve">. </w:t>
      </w:r>
      <w:r w:rsidR="00C52F4A" w:rsidRPr="00605EB6">
        <w:t>Toi</w:t>
      </w:r>
      <w:r w:rsidR="00C474C1">
        <w:t xml:space="preserve">, </w:t>
      </w:r>
      <w:r w:rsidR="00C52F4A" w:rsidRPr="00605EB6">
        <w:t>Léon</w:t>
      </w:r>
      <w:r w:rsidR="00C474C1">
        <w:t xml:space="preserve">, </w:t>
      </w:r>
      <w:r w:rsidR="00C52F4A" w:rsidRPr="00605EB6">
        <w:t>vrai Parisien</w:t>
      </w:r>
      <w:r w:rsidR="00C474C1">
        <w:t xml:space="preserve">, </w:t>
      </w:r>
      <w:r w:rsidR="00C52F4A" w:rsidRPr="00605EB6">
        <w:t>appartenant à la haute société</w:t>
      </w:r>
      <w:r w:rsidR="00C474C1">
        <w:t xml:space="preserve">, </w:t>
      </w:r>
      <w:r w:rsidR="00C52F4A" w:rsidRPr="00605EB6">
        <w:t>tu sais certainement mieux que moi ce qu</w:t>
      </w:r>
      <w:r w:rsidR="00C474C1">
        <w:t>’</w:t>
      </w:r>
      <w:r w:rsidR="00C52F4A" w:rsidRPr="00605EB6">
        <w:t>il faut</w:t>
      </w:r>
      <w:r w:rsidR="00C474C1">
        <w:t xml:space="preserve">, </w:t>
      </w:r>
      <w:r w:rsidR="00C52F4A" w:rsidRPr="00605EB6">
        <w:t>ce qui est nécessaire</w:t>
      </w:r>
      <w:r w:rsidR="00C474C1">
        <w:t xml:space="preserve">, </w:t>
      </w:r>
      <w:r w:rsidR="00C52F4A" w:rsidRPr="00605EB6">
        <w:t>ce qui est bien</w:t>
      </w:r>
      <w:r w:rsidR="00C474C1">
        <w:t xml:space="preserve">. </w:t>
      </w:r>
      <w:r w:rsidR="00C52F4A" w:rsidRPr="00605EB6">
        <w:t>Je possède une fortune qui me permet de faire beaucoup</w:t>
      </w:r>
      <w:r w:rsidR="00C474C1">
        <w:t xml:space="preserve"> ; </w:t>
      </w:r>
      <w:r w:rsidR="00C52F4A" w:rsidRPr="00605EB6">
        <w:t>néanmoins</w:t>
      </w:r>
      <w:r w:rsidR="00C474C1">
        <w:t xml:space="preserve">, </w:t>
      </w:r>
      <w:r w:rsidR="00C52F4A" w:rsidRPr="00605EB6">
        <w:t>je ne tiens pas à me faire remarquer par mon luxe</w:t>
      </w:r>
      <w:r w:rsidR="00C474C1">
        <w:t xml:space="preserve">, </w:t>
      </w:r>
      <w:r w:rsidR="00C52F4A" w:rsidRPr="00605EB6">
        <w:t>à faire grand bruit par mon train de maison</w:t>
      </w:r>
      <w:r w:rsidR="00C474C1">
        <w:t xml:space="preserve">. </w:t>
      </w:r>
      <w:r w:rsidR="00C52F4A" w:rsidRPr="00605EB6">
        <w:t>Je tiens</w:t>
      </w:r>
      <w:r w:rsidR="00C474C1">
        <w:t xml:space="preserve">, </w:t>
      </w:r>
      <w:r w:rsidR="00C52F4A" w:rsidRPr="00605EB6">
        <w:t>au contraire</w:t>
      </w:r>
      <w:r w:rsidR="00C474C1">
        <w:t xml:space="preserve">, </w:t>
      </w:r>
      <w:r w:rsidR="00C52F4A" w:rsidRPr="00605EB6">
        <w:t>au moins pendant quelque temps</w:t>
      </w:r>
      <w:r w:rsidR="00C474C1">
        <w:t xml:space="preserve">, </w:t>
      </w:r>
      <w:r w:rsidR="00C52F4A" w:rsidRPr="00605EB6">
        <w:t>à ne pas attirer l</w:t>
      </w:r>
      <w:r w:rsidR="00C474C1">
        <w:t>’</w:t>
      </w:r>
      <w:r w:rsidR="00C52F4A" w:rsidRPr="00605EB6">
        <w:t>attention sur nous</w:t>
      </w:r>
      <w:r w:rsidR="00C474C1">
        <w:t xml:space="preserve">. </w:t>
      </w:r>
      <w:r w:rsidR="00C52F4A" w:rsidRPr="00605EB6">
        <w:t>Il faut d</w:t>
      </w:r>
      <w:r w:rsidR="00C474C1">
        <w:t>’</w:t>
      </w:r>
      <w:r w:rsidR="00C52F4A" w:rsidRPr="00605EB6">
        <w:t>abord nous reconnaître</w:t>
      </w:r>
      <w:r w:rsidR="00C474C1">
        <w:t xml:space="preserve">, </w:t>
      </w:r>
      <w:r w:rsidR="00C52F4A" w:rsidRPr="00605EB6">
        <w:t>prendre pied</w:t>
      </w:r>
      <w:r w:rsidR="00C474C1">
        <w:t xml:space="preserve">. </w:t>
      </w:r>
      <w:r w:rsidR="00C52F4A" w:rsidRPr="00605EB6">
        <w:t>Il faut que ma Lucy apprenne la langue française</w:t>
      </w:r>
      <w:r w:rsidR="00C474C1">
        <w:t xml:space="preserve">, </w:t>
      </w:r>
      <w:r w:rsidR="00C52F4A" w:rsidRPr="00605EB6">
        <w:t>et se familiarise peu à peu avec les usages d</w:t>
      </w:r>
      <w:r w:rsidR="00C474C1">
        <w:t>’</w:t>
      </w:r>
      <w:r w:rsidR="00C52F4A" w:rsidRPr="00605EB6">
        <w:t xml:space="preserve">un monde </w:t>
      </w:r>
      <w:r w:rsidR="00C52F4A" w:rsidRPr="00605EB6">
        <w:lastRenderedPageBreak/>
        <w:t>qu</w:t>
      </w:r>
      <w:r w:rsidR="00C474C1">
        <w:t>’</w:t>
      </w:r>
      <w:r w:rsidR="00C52F4A" w:rsidRPr="00605EB6">
        <w:t>elle ne connaît point</w:t>
      </w:r>
      <w:r w:rsidR="00C474C1">
        <w:t xml:space="preserve">. </w:t>
      </w:r>
      <w:r w:rsidR="00C52F4A" w:rsidRPr="00605EB6">
        <w:t>Toutefois</w:t>
      </w:r>
      <w:r w:rsidR="00C474C1">
        <w:t xml:space="preserve">, </w:t>
      </w:r>
      <w:r w:rsidR="00C52F4A" w:rsidRPr="00605EB6">
        <w:t>je sais ce que je dois à la mémoire de mes aïeux</w:t>
      </w:r>
      <w:r w:rsidR="00C474C1">
        <w:t xml:space="preserve">, </w:t>
      </w:r>
      <w:r w:rsidR="00C52F4A" w:rsidRPr="00605EB6">
        <w:t>à mon nom</w:t>
      </w:r>
      <w:r w:rsidR="00C474C1">
        <w:t xml:space="preserve">, </w:t>
      </w:r>
      <w:r w:rsidR="00C52F4A" w:rsidRPr="00605EB6">
        <w:t>que je veux porter dignement</w:t>
      </w:r>
      <w:r w:rsidR="00C474C1">
        <w:t>.</w:t>
      </w:r>
    </w:p>
    <w:p w14:paraId="1F6BA3C6" w14:textId="5E51E7DA" w:rsidR="00C474C1" w:rsidRDefault="0094609C" w:rsidP="00C52F4A">
      <w:r>
        <w:t>— </w:t>
      </w:r>
      <w:r w:rsidR="00C52F4A" w:rsidRPr="00605EB6">
        <w:t>Ceci me rassure</w:t>
      </w:r>
      <w:r w:rsidR="00C474C1">
        <w:t xml:space="preserve">, </w:t>
      </w:r>
      <w:r w:rsidR="00C52F4A" w:rsidRPr="00605EB6">
        <w:t>mon frère</w:t>
      </w:r>
      <w:r w:rsidR="00C474C1">
        <w:t xml:space="preserve">, </w:t>
      </w:r>
      <w:r w:rsidR="00C52F4A" w:rsidRPr="00605EB6">
        <w:t>et je suis heureux d</w:t>
      </w:r>
      <w:r w:rsidR="00C474C1">
        <w:t>’</w:t>
      </w:r>
      <w:r w:rsidR="00C52F4A" w:rsidRPr="00605EB6">
        <w:t>avoir bien compris ce que vous désirez</w:t>
      </w:r>
      <w:r w:rsidR="00C474C1">
        <w:t xml:space="preserve">. </w:t>
      </w:r>
      <w:r w:rsidR="00C52F4A" w:rsidRPr="00605EB6">
        <w:t>Avant tout</w:t>
      </w:r>
      <w:r w:rsidR="00C474C1">
        <w:t xml:space="preserve">, </w:t>
      </w:r>
      <w:r w:rsidR="00C52F4A" w:rsidRPr="00605EB6">
        <w:t>cher frère</w:t>
      </w:r>
      <w:r w:rsidR="00C474C1">
        <w:t xml:space="preserve">, </w:t>
      </w:r>
      <w:r w:rsidR="00C52F4A" w:rsidRPr="00605EB6">
        <w:t>je dois vous apprendre que nous sommes</w:t>
      </w:r>
      <w:r w:rsidR="00C474C1">
        <w:t xml:space="preserve">, </w:t>
      </w:r>
      <w:r w:rsidR="00C52F4A" w:rsidRPr="00605EB6">
        <w:t>en France</w:t>
      </w:r>
      <w:r w:rsidR="00C474C1">
        <w:t xml:space="preserve">, </w:t>
      </w:r>
      <w:r w:rsidR="00C52F4A" w:rsidRPr="00605EB6">
        <w:t>en pleine révolution</w:t>
      </w:r>
      <w:r w:rsidR="00C474C1">
        <w:t xml:space="preserve">. </w:t>
      </w:r>
      <w:r w:rsidR="00C52F4A" w:rsidRPr="00605EB6">
        <w:t xml:space="preserve">Comme </w:t>
      </w:r>
      <w:r w:rsidR="00C474C1" w:rsidRPr="00605EB6">
        <w:t>Charles</w:t>
      </w:r>
      <w:r w:rsidR="00C474C1">
        <w:t> </w:t>
      </w:r>
      <w:r w:rsidR="00C474C1" w:rsidRPr="00605EB6">
        <w:t>X</w:t>
      </w:r>
      <w:r w:rsidR="00C474C1">
        <w:t xml:space="preserve">, </w:t>
      </w:r>
      <w:r w:rsidR="00C52F4A" w:rsidRPr="00605EB6">
        <w:t>Louis-Philippe a été détrôné</w:t>
      </w:r>
      <w:r w:rsidR="00C474C1">
        <w:t>.</w:t>
      </w:r>
    </w:p>
    <w:p w14:paraId="069121A2" w14:textId="1C06713F" w:rsidR="00C474C1" w:rsidRDefault="0094609C" w:rsidP="00C52F4A">
      <w:r>
        <w:t>— </w:t>
      </w:r>
      <w:r w:rsidR="00C52F4A" w:rsidRPr="00605EB6">
        <w:t>En vérité</w:t>
      </w:r>
      <w:r w:rsidR="00C474C1">
        <w:t> !</w:t>
      </w:r>
    </w:p>
    <w:p w14:paraId="624D13AB" w14:textId="4C94F2FC" w:rsidR="00C474C1" w:rsidRDefault="0094609C" w:rsidP="00C52F4A">
      <w:r>
        <w:t>— </w:t>
      </w:r>
      <w:r w:rsidR="00C52F4A" w:rsidRPr="00605EB6">
        <w:t>Paris révolté a chassé des Tuileries la famille royale</w:t>
      </w:r>
      <w:r w:rsidR="00C474C1">
        <w:t xml:space="preserve">, </w:t>
      </w:r>
      <w:r w:rsidR="00C52F4A" w:rsidRPr="00605EB6">
        <w:t>qui s</w:t>
      </w:r>
      <w:r w:rsidR="00C474C1">
        <w:t>’</w:t>
      </w:r>
      <w:r w:rsidR="00C52F4A" w:rsidRPr="00605EB6">
        <w:t>est réfugiée un peu partout</w:t>
      </w:r>
      <w:r w:rsidR="00C474C1">
        <w:t xml:space="preserve">. </w:t>
      </w:r>
      <w:r w:rsidR="00C52F4A" w:rsidRPr="00605EB6">
        <w:t>Le roi</w:t>
      </w:r>
      <w:r w:rsidR="00C474C1">
        <w:t xml:space="preserve">, </w:t>
      </w:r>
      <w:r w:rsidR="00C52F4A" w:rsidRPr="00605EB6">
        <w:t>la reine et les princesses ont trouvé un asile en Angleterre</w:t>
      </w:r>
      <w:r w:rsidR="00C474C1">
        <w:t xml:space="preserve">. </w:t>
      </w:r>
      <w:r w:rsidR="00C52F4A" w:rsidRPr="00605EB6">
        <w:t>Pour la seconde fois</w:t>
      </w:r>
      <w:r w:rsidR="00C474C1">
        <w:t xml:space="preserve">, </w:t>
      </w:r>
      <w:r w:rsidR="00C52F4A" w:rsidRPr="00605EB6">
        <w:t>la France est en République</w:t>
      </w:r>
      <w:r w:rsidR="00C474C1">
        <w:t xml:space="preserve">. </w:t>
      </w:r>
      <w:r w:rsidR="00C52F4A" w:rsidRPr="00605EB6">
        <w:t>Mais nous n</w:t>
      </w:r>
      <w:r w:rsidR="00C474C1">
        <w:t>’</w:t>
      </w:r>
      <w:r w:rsidR="00C52F4A" w:rsidRPr="00605EB6">
        <w:t>avons pas pour cela la tranquillité</w:t>
      </w:r>
      <w:r w:rsidR="00C474C1">
        <w:t xml:space="preserve">. </w:t>
      </w:r>
      <w:r w:rsidR="00C52F4A" w:rsidRPr="00605EB6">
        <w:t>De même qu</w:t>
      </w:r>
      <w:r w:rsidR="00C474C1">
        <w:t>’</w:t>
      </w:r>
      <w:r w:rsidR="00C52F4A" w:rsidRPr="00605EB6">
        <w:t>autrefois</w:t>
      </w:r>
      <w:r w:rsidR="00C474C1">
        <w:t xml:space="preserve">, </w:t>
      </w:r>
      <w:r w:rsidR="00C52F4A" w:rsidRPr="00605EB6">
        <w:t>les républicains qui nous gouvernent sont toujours prêts à se dévorer entre eux</w:t>
      </w:r>
      <w:r w:rsidR="00C474C1">
        <w:t xml:space="preserve">. </w:t>
      </w:r>
      <w:r w:rsidR="00C52F4A" w:rsidRPr="00605EB6">
        <w:t>Le commerce est mort</w:t>
      </w:r>
      <w:r w:rsidR="00C474C1">
        <w:t xml:space="preserve">, </w:t>
      </w:r>
      <w:r w:rsidR="00C52F4A" w:rsidRPr="00605EB6">
        <w:t>les grands travaux de l</w:t>
      </w:r>
      <w:r w:rsidR="00C474C1">
        <w:t>’</w:t>
      </w:r>
      <w:r w:rsidR="00C52F4A" w:rsidRPr="00605EB6">
        <w:t>industrie se sont subitement arrêtés</w:t>
      </w:r>
      <w:r w:rsidR="00C474C1">
        <w:t xml:space="preserve"> ; </w:t>
      </w:r>
      <w:r w:rsidR="00C52F4A" w:rsidRPr="00605EB6">
        <w:t>Paris est en état de révolte continuelle</w:t>
      </w:r>
      <w:r w:rsidR="00C474C1">
        <w:t xml:space="preserve">. </w:t>
      </w:r>
      <w:r w:rsidR="00C52F4A" w:rsidRPr="00605EB6">
        <w:t>Que veut-on</w:t>
      </w:r>
      <w:r w:rsidR="00C474C1">
        <w:t xml:space="preserve"> ? </w:t>
      </w:r>
      <w:r w:rsidR="00C52F4A" w:rsidRPr="00605EB6">
        <w:t>On ne le sait pas</w:t>
      </w:r>
      <w:r w:rsidR="00C474C1">
        <w:t>.</w:t>
      </w:r>
    </w:p>
    <w:p w14:paraId="713C4892" w14:textId="09D288EF" w:rsidR="00C474C1" w:rsidRDefault="00C474C1" w:rsidP="00C52F4A">
      <w:r>
        <w:t>» </w:t>
      </w:r>
      <w:r w:rsidR="00C52F4A" w:rsidRPr="00605EB6">
        <w:t>Partout la misère est grande</w:t>
      </w:r>
      <w:r>
        <w:t xml:space="preserve">. </w:t>
      </w:r>
      <w:r w:rsidR="00C52F4A" w:rsidRPr="00605EB6">
        <w:t>Le peuple réclame du travail</w:t>
      </w:r>
      <w:r w:rsidR="004540F3">
        <w:t> ;</w:t>
      </w:r>
      <w:r>
        <w:t xml:space="preserve"> </w:t>
      </w:r>
      <w:r w:rsidR="00C52F4A" w:rsidRPr="00605EB6">
        <w:t>les mères demandent du pain pour leurs enfants</w:t>
      </w:r>
      <w:r>
        <w:t xml:space="preserve">. </w:t>
      </w:r>
      <w:r w:rsidR="00C52F4A" w:rsidRPr="00605EB6">
        <w:t>Enfin</w:t>
      </w:r>
      <w:r>
        <w:t xml:space="preserve">, </w:t>
      </w:r>
      <w:r w:rsidR="00C52F4A" w:rsidRPr="00605EB6">
        <w:t>personne n</w:t>
      </w:r>
      <w:r>
        <w:t>’</w:t>
      </w:r>
      <w:r w:rsidR="00C52F4A" w:rsidRPr="00605EB6">
        <w:t>est satisfait</w:t>
      </w:r>
      <w:r>
        <w:t xml:space="preserve">, </w:t>
      </w:r>
      <w:r w:rsidR="00C52F4A" w:rsidRPr="00605EB6">
        <w:t>tout le monde se plaint</w:t>
      </w:r>
      <w:r>
        <w:t xml:space="preserve">. </w:t>
      </w:r>
      <w:r w:rsidR="00C52F4A" w:rsidRPr="00605EB6">
        <w:t>Paris est devenu inhabitable</w:t>
      </w:r>
      <w:r>
        <w:t xml:space="preserve"> ; </w:t>
      </w:r>
      <w:r w:rsidR="00C52F4A" w:rsidRPr="00605EB6">
        <w:t>les gens riches l</w:t>
      </w:r>
      <w:r>
        <w:t>’</w:t>
      </w:r>
      <w:r w:rsidR="00C52F4A" w:rsidRPr="00605EB6">
        <w:t>ont déserté</w:t>
      </w:r>
      <w:r>
        <w:t xml:space="preserve"> ; </w:t>
      </w:r>
      <w:r w:rsidR="00C52F4A" w:rsidRPr="00605EB6">
        <w:t>on a peur</w:t>
      </w:r>
      <w:r>
        <w:t xml:space="preserve">. </w:t>
      </w:r>
      <w:r w:rsidR="00C52F4A" w:rsidRPr="00605EB6">
        <w:t>Il y a dans l</w:t>
      </w:r>
      <w:r>
        <w:t>’</w:t>
      </w:r>
      <w:r w:rsidR="00C52F4A" w:rsidRPr="00605EB6">
        <w:t>air des menaces d</w:t>
      </w:r>
      <w:r>
        <w:t>’</w:t>
      </w:r>
      <w:r w:rsidR="00C52F4A" w:rsidRPr="00605EB6">
        <w:t>orage</w:t>
      </w:r>
      <w:r>
        <w:t xml:space="preserve">, </w:t>
      </w:r>
      <w:r w:rsidR="00C52F4A" w:rsidRPr="00605EB6">
        <w:t>des grondements de tonnerre</w:t>
      </w:r>
      <w:r>
        <w:t xml:space="preserve">. </w:t>
      </w:r>
      <w:r w:rsidR="00C52F4A" w:rsidRPr="00605EB6">
        <w:t>On s</w:t>
      </w:r>
      <w:r>
        <w:t>’</w:t>
      </w:r>
      <w:r w:rsidR="00C52F4A" w:rsidRPr="00605EB6">
        <w:t>attend d</w:t>
      </w:r>
      <w:r>
        <w:t>’</w:t>
      </w:r>
      <w:r w:rsidR="00C52F4A" w:rsidRPr="00605EB6">
        <w:t>un moment à l</w:t>
      </w:r>
      <w:r>
        <w:t>’</w:t>
      </w:r>
      <w:r w:rsidR="00C52F4A" w:rsidRPr="00605EB6">
        <w:t>autre à voir les horreurs d</w:t>
      </w:r>
      <w:r>
        <w:t>’</w:t>
      </w:r>
      <w:r w:rsidR="00C52F4A" w:rsidRPr="00605EB6">
        <w:t>une guerre civile</w:t>
      </w:r>
      <w:r>
        <w:t>.</w:t>
      </w:r>
    </w:p>
    <w:p w14:paraId="4370FA9E" w14:textId="23F5E352" w:rsidR="00C474C1" w:rsidRDefault="0094609C" w:rsidP="00C52F4A">
      <w:r>
        <w:t>— </w:t>
      </w:r>
      <w:r w:rsidR="00C52F4A" w:rsidRPr="00605EB6">
        <w:t>Nous arrivons mal</w:t>
      </w:r>
      <w:r w:rsidR="00C474C1">
        <w:t xml:space="preserve">, </w:t>
      </w:r>
      <w:r w:rsidR="00C52F4A" w:rsidRPr="00605EB6">
        <w:t>dit le marquis en hochant la tête</w:t>
      </w:r>
      <w:r w:rsidR="00C474C1">
        <w:t>.</w:t>
      </w:r>
    </w:p>
    <w:p w14:paraId="46F5DBF6" w14:textId="4F3BCE60" w:rsidR="00C474C1" w:rsidRDefault="0094609C" w:rsidP="00C52F4A">
      <w:r>
        <w:t>— </w:t>
      </w:r>
      <w:r w:rsidR="00C52F4A" w:rsidRPr="00605EB6">
        <w:t>Vu la situation</w:t>
      </w:r>
      <w:r w:rsidR="00C474C1">
        <w:t xml:space="preserve">, </w:t>
      </w:r>
      <w:r w:rsidR="00C52F4A" w:rsidRPr="00605EB6">
        <w:t>mon frère</w:t>
      </w:r>
      <w:r w:rsidR="00C474C1">
        <w:t xml:space="preserve">, </w:t>
      </w:r>
      <w:r w:rsidR="00C52F4A" w:rsidRPr="00605EB6">
        <w:t>vous devez comprendre que je n</w:t>
      </w:r>
      <w:r w:rsidR="00C474C1">
        <w:t>’</w:t>
      </w:r>
      <w:r w:rsidR="00C52F4A" w:rsidRPr="00605EB6">
        <w:t>ai pas songé à vous préparer une demeure à Paris</w:t>
      </w:r>
      <w:r w:rsidR="00C474C1">
        <w:t>.</w:t>
      </w:r>
    </w:p>
    <w:p w14:paraId="79ECA91B" w14:textId="77777777" w:rsidR="00C474C1" w:rsidRDefault="00C474C1" w:rsidP="00C52F4A">
      <w:r>
        <w:t>» </w:t>
      </w:r>
      <w:r w:rsidR="00C52F4A" w:rsidRPr="00605EB6">
        <w:t>En cherchant</w:t>
      </w:r>
      <w:r>
        <w:t xml:space="preserve">, </w:t>
      </w:r>
      <w:r w:rsidR="00C52F4A" w:rsidRPr="00605EB6">
        <w:t>j</w:t>
      </w:r>
      <w:r>
        <w:t>’</w:t>
      </w:r>
      <w:r w:rsidR="00C52F4A" w:rsidRPr="00605EB6">
        <w:t>ai découvert à Port-Marly</w:t>
      </w:r>
      <w:r>
        <w:t xml:space="preserve">, </w:t>
      </w:r>
      <w:r w:rsidR="00C52F4A" w:rsidRPr="00605EB6">
        <w:t>dans un endroit ravissant</w:t>
      </w:r>
      <w:r>
        <w:t xml:space="preserve">, </w:t>
      </w:r>
      <w:r w:rsidR="00C52F4A" w:rsidRPr="00605EB6">
        <w:t>au bord de la Seine</w:t>
      </w:r>
      <w:r>
        <w:t xml:space="preserve">, </w:t>
      </w:r>
      <w:r w:rsidR="00C52F4A" w:rsidRPr="00605EB6">
        <w:t>une charmante villa</w:t>
      </w:r>
      <w:r>
        <w:t xml:space="preserve">, </w:t>
      </w:r>
      <w:r w:rsidR="00C52F4A" w:rsidRPr="00605EB6">
        <w:lastRenderedPageBreak/>
        <w:t>presque un petit château</w:t>
      </w:r>
      <w:r>
        <w:t xml:space="preserve">. </w:t>
      </w:r>
      <w:r w:rsidR="00C52F4A" w:rsidRPr="00605EB6">
        <w:t xml:space="preserve">La propriété </w:t>
      </w:r>
      <w:r w:rsidR="00E9603C">
        <w:t>était à vendre ou à louer</w:t>
      </w:r>
      <w:r>
        <w:t xml:space="preserve"> ; </w:t>
      </w:r>
      <w:r w:rsidR="00E9603C">
        <w:t>je l</w:t>
      </w:r>
      <w:r>
        <w:t>’</w:t>
      </w:r>
      <w:r w:rsidR="00E9603C">
        <w:t>ai louée pour un an</w:t>
      </w:r>
      <w:r>
        <w:t xml:space="preserve">, </w:t>
      </w:r>
      <w:r w:rsidR="00793127">
        <w:t>au nom du marquis de Chamarande</w:t>
      </w:r>
      <w:r>
        <w:t xml:space="preserve">. </w:t>
      </w:r>
      <w:r w:rsidR="00793127">
        <w:t>Sans être vaste</w:t>
      </w:r>
      <w:r>
        <w:t xml:space="preserve">, </w:t>
      </w:r>
      <w:r w:rsidR="00793127">
        <w:t xml:space="preserve">la propriété </w:t>
      </w:r>
      <w:r w:rsidR="00C52F4A" w:rsidRPr="00605EB6">
        <w:t>est suffisamment grande</w:t>
      </w:r>
      <w:r>
        <w:t xml:space="preserve">. </w:t>
      </w:r>
      <w:r w:rsidR="00C52F4A" w:rsidRPr="00605EB6">
        <w:t>Il y a des massifs épais où nichent les merles</w:t>
      </w:r>
      <w:r>
        <w:t xml:space="preserve">, </w:t>
      </w:r>
      <w:r w:rsidR="00C52F4A" w:rsidRPr="00605EB6">
        <w:t>des ormes séculaires</w:t>
      </w:r>
      <w:r>
        <w:t xml:space="preserve">, </w:t>
      </w:r>
      <w:r w:rsidR="00C52F4A" w:rsidRPr="00605EB6">
        <w:t>une magnifique futaie</w:t>
      </w:r>
      <w:r>
        <w:t xml:space="preserve">, </w:t>
      </w:r>
      <w:r w:rsidR="00C52F4A" w:rsidRPr="00605EB6">
        <w:t>de belles pelouses à travers lesquelles serpente une jolie petite rivière anglaise alimentée par des eaux vives</w:t>
      </w:r>
      <w:r>
        <w:t xml:space="preserve">. </w:t>
      </w:r>
      <w:r w:rsidR="00C52F4A" w:rsidRPr="00605EB6">
        <w:t>Les fleurs ne manquent pas</w:t>
      </w:r>
      <w:r>
        <w:t xml:space="preserve">. </w:t>
      </w:r>
      <w:r w:rsidR="00C52F4A" w:rsidRPr="00605EB6">
        <w:t>Ma sœur Lucy aura là</w:t>
      </w:r>
      <w:r>
        <w:t xml:space="preserve">, </w:t>
      </w:r>
      <w:r w:rsidR="00C52F4A" w:rsidRPr="00605EB6">
        <w:t>à volonté</w:t>
      </w:r>
      <w:r>
        <w:t xml:space="preserve">, </w:t>
      </w:r>
      <w:r w:rsidR="00C52F4A" w:rsidRPr="00605EB6">
        <w:t>du soleil et de l</w:t>
      </w:r>
      <w:r>
        <w:t>’</w:t>
      </w:r>
      <w:r w:rsidR="00C52F4A" w:rsidRPr="00605EB6">
        <w:t>ombre</w:t>
      </w:r>
      <w:r>
        <w:t xml:space="preserve">. </w:t>
      </w:r>
      <w:r w:rsidR="00C52F4A" w:rsidRPr="00605EB6">
        <w:t>Elle respirera les parfums des roses pendant que</w:t>
      </w:r>
      <w:r>
        <w:t xml:space="preserve">, </w:t>
      </w:r>
      <w:r w:rsidR="00C52F4A" w:rsidRPr="00605EB6">
        <w:t>accompagnés par le doux murmure de la source</w:t>
      </w:r>
      <w:r>
        <w:t xml:space="preserve">, </w:t>
      </w:r>
      <w:r w:rsidR="00C52F4A" w:rsidRPr="00605EB6">
        <w:t>les oiseaux chanteront pour charmer ses oreilles</w:t>
      </w:r>
      <w:r>
        <w:t>.</w:t>
      </w:r>
    </w:p>
    <w:p w14:paraId="030C6CDF" w14:textId="10BA48BB" w:rsidR="00C474C1" w:rsidRDefault="0094609C" w:rsidP="00C52F4A">
      <w:r>
        <w:t>— </w:t>
      </w:r>
      <w:r w:rsidR="00C52F4A" w:rsidRPr="00605EB6">
        <w:t>Mais voilà un séjour délicieux</w:t>
      </w:r>
      <w:r w:rsidR="00C474C1">
        <w:t xml:space="preserve">, </w:t>
      </w:r>
      <w:r w:rsidR="00C52F4A" w:rsidRPr="00605EB6">
        <w:t>dit Lucy</w:t>
      </w:r>
      <w:r w:rsidR="00C474C1">
        <w:t>.</w:t>
      </w:r>
    </w:p>
    <w:p w14:paraId="78BFD459" w14:textId="651EB272" w:rsidR="00C474C1" w:rsidRDefault="0094609C" w:rsidP="00C52F4A">
      <w:r>
        <w:t>— </w:t>
      </w:r>
      <w:r w:rsidR="00C52F4A" w:rsidRPr="00605EB6">
        <w:t>Un nouveau paradis terrestre</w:t>
      </w:r>
      <w:r w:rsidR="00C474C1">
        <w:t xml:space="preserve">, </w:t>
      </w:r>
      <w:r w:rsidR="00C52F4A" w:rsidRPr="00605EB6">
        <w:t>ajouta Paul en souriant</w:t>
      </w:r>
      <w:r w:rsidR="00C474C1">
        <w:t>.</w:t>
      </w:r>
    </w:p>
    <w:p w14:paraId="74B5213D" w14:textId="44D42EB0" w:rsidR="00C474C1" w:rsidRDefault="0094609C" w:rsidP="00C52F4A">
      <w:r>
        <w:t>— </w:t>
      </w:r>
      <w:r w:rsidR="00C52F4A" w:rsidRPr="00605EB6">
        <w:t>C</w:t>
      </w:r>
      <w:r w:rsidR="00C474C1">
        <w:t>’</w:t>
      </w:r>
      <w:r w:rsidR="00C52F4A" w:rsidRPr="00605EB6">
        <w:t>est un nid de verdure et de fleurs où il vous sera facile de vous isoler</w:t>
      </w:r>
      <w:r w:rsidR="00C474C1">
        <w:t xml:space="preserve">, </w:t>
      </w:r>
      <w:r w:rsidR="00C52F4A" w:rsidRPr="00605EB6">
        <w:t>continua Léon</w:t>
      </w:r>
      <w:r w:rsidR="00C474C1">
        <w:t xml:space="preserve"> ; </w:t>
      </w:r>
      <w:r w:rsidR="00C52F4A" w:rsidRPr="00605EB6">
        <w:t>Port-Marly n</w:t>
      </w:r>
      <w:r w:rsidR="00C474C1">
        <w:t>’</w:t>
      </w:r>
      <w:r w:rsidR="00C52F4A" w:rsidRPr="00605EB6">
        <w:t>est qu</w:t>
      </w:r>
      <w:r w:rsidR="00C474C1">
        <w:t>’</w:t>
      </w:r>
      <w:r w:rsidR="00C52F4A" w:rsidRPr="00605EB6">
        <w:t>à quinze kilomètres de Paris</w:t>
      </w:r>
      <w:r w:rsidR="00C474C1">
        <w:t xml:space="preserve">, </w:t>
      </w:r>
      <w:r w:rsidR="00C52F4A" w:rsidRPr="00605EB6">
        <w:t>vous serez donc là en même temps à la campagne et à la ville</w:t>
      </w:r>
      <w:r w:rsidR="00C474C1">
        <w:t xml:space="preserve">. </w:t>
      </w:r>
      <w:r w:rsidR="00C52F4A" w:rsidRPr="00605EB6">
        <w:t>Pas de bruit autour de vous</w:t>
      </w:r>
      <w:r w:rsidR="00C474C1">
        <w:t xml:space="preserve">, </w:t>
      </w:r>
      <w:r w:rsidR="00C52F4A" w:rsidRPr="00605EB6">
        <w:t>mais le calme</w:t>
      </w:r>
      <w:r w:rsidR="00C474C1">
        <w:t xml:space="preserve">, </w:t>
      </w:r>
      <w:r w:rsidR="00C52F4A" w:rsidRPr="00605EB6">
        <w:t>la tranquillité</w:t>
      </w:r>
      <w:r w:rsidR="00C474C1">
        <w:t xml:space="preserve">, </w:t>
      </w:r>
      <w:r w:rsidR="00C52F4A" w:rsidRPr="00605EB6">
        <w:t>le silence</w:t>
      </w:r>
      <w:r w:rsidR="00C474C1">
        <w:t xml:space="preserve">. </w:t>
      </w:r>
      <w:r w:rsidR="00C52F4A" w:rsidRPr="00605EB6">
        <w:t>J</w:t>
      </w:r>
      <w:r w:rsidR="00C474C1">
        <w:t>’</w:t>
      </w:r>
      <w:r w:rsidR="00C52F4A" w:rsidRPr="00605EB6">
        <w:t>ai pensé</w:t>
      </w:r>
      <w:r w:rsidR="00C474C1">
        <w:t xml:space="preserve">, </w:t>
      </w:r>
      <w:r w:rsidR="00C52F4A" w:rsidRPr="00605EB6">
        <w:t>mon frère</w:t>
      </w:r>
      <w:r w:rsidR="00C474C1">
        <w:t xml:space="preserve">, </w:t>
      </w:r>
      <w:r w:rsidR="00C52F4A" w:rsidRPr="00605EB6">
        <w:t>qu</w:t>
      </w:r>
      <w:r w:rsidR="00C474C1">
        <w:t>’</w:t>
      </w:r>
      <w:r w:rsidR="00C52F4A" w:rsidRPr="00605EB6">
        <w:t>il vous conviendrait de vivre dans la solitude pendant quelque temps</w:t>
      </w:r>
      <w:r w:rsidR="00C474C1">
        <w:t>.</w:t>
      </w:r>
    </w:p>
    <w:p w14:paraId="3753B00C" w14:textId="4DB653BB" w:rsidR="00C474C1" w:rsidRDefault="0094609C" w:rsidP="00C52F4A">
      <w:r>
        <w:t>— </w:t>
      </w:r>
      <w:r w:rsidR="00C52F4A" w:rsidRPr="00605EB6">
        <w:t>Mon cher Léon</w:t>
      </w:r>
      <w:r w:rsidR="00C474C1">
        <w:t xml:space="preserve">, </w:t>
      </w:r>
      <w:r w:rsidR="00C52F4A" w:rsidRPr="00605EB6">
        <w:t>tu es allé au-devant de tous mes désirs</w:t>
      </w:r>
      <w:r w:rsidR="00C474C1">
        <w:t>.</w:t>
      </w:r>
    </w:p>
    <w:p w14:paraId="267C0B05" w14:textId="1849378F" w:rsidR="00C474C1" w:rsidRDefault="0094609C" w:rsidP="00C52F4A">
      <w:r>
        <w:t>— </w:t>
      </w:r>
      <w:r w:rsidR="00C52F4A" w:rsidRPr="00605EB6">
        <w:t>Nés de la même mère</w:t>
      </w:r>
      <w:r w:rsidR="00C474C1">
        <w:t xml:space="preserve">, </w:t>
      </w:r>
      <w:r w:rsidR="00C52F4A" w:rsidRPr="00605EB6">
        <w:t>j</w:t>
      </w:r>
      <w:r w:rsidR="00C474C1">
        <w:t>’</w:t>
      </w:r>
      <w:r w:rsidR="00C52F4A" w:rsidRPr="00605EB6">
        <w:t>ai pensé que vos goûts ressemblaient aux miens</w:t>
      </w:r>
      <w:r w:rsidR="00C474C1">
        <w:t xml:space="preserve">, </w:t>
      </w:r>
      <w:r w:rsidR="00C52F4A" w:rsidRPr="00605EB6">
        <w:t>répondit hypocritement le baron</w:t>
      </w:r>
      <w:r w:rsidR="00C474C1">
        <w:t>.</w:t>
      </w:r>
    </w:p>
    <w:p w14:paraId="70A440FD" w14:textId="77777777" w:rsidR="00C474C1" w:rsidRDefault="00C52F4A" w:rsidP="00C52F4A">
      <w:r w:rsidRPr="00605EB6">
        <w:t>Le marquis lui tendit la main</w:t>
      </w:r>
      <w:r w:rsidR="00C474C1">
        <w:t>.</w:t>
      </w:r>
    </w:p>
    <w:p w14:paraId="002EE487" w14:textId="31719CE6" w:rsidR="00C474C1" w:rsidRDefault="0094609C" w:rsidP="00C52F4A">
      <w:r>
        <w:t>— </w:t>
      </w:r>
      <w:r w:rsidR="00C52F4A" w:rsidRPr="00605EB6">
        <w:t>La propriété est entourée de murs</w:t>
      </w:r>
      <w:r w:rsidR="00C474C1">
        <w:t xml:space="preserve">, </w:t>
      </w:r>
      <w:r w:rsidR="00C52F4A" w:rsidRPr="00605EB6">
        <w:t>poursuivit Léon</w:t>
      </w:r>
      <w:r w:rsidR="00C474C1">
        <w:t xml:space="preserve">, </w:t>
      </w:r>
      <w:r w:rsidR="00C52F4A" w:rsidRPr="00605EB6">
        <w:t>de sorte qu</w:t>
      </w:r>
      <w:r w:rsidR="00C474C1">
        <w:t>’</w:t>
      </w:r>
      <w:r w:rsidR="00C52F4A" w:rsidRPr="00605EB6">
        <w:t>on peut se promener partout</w:t>
      </w:r>
      <w:r w:rsidR="00C474C1">
        <w:t xml:space="preserve">, </w:t>
      </w:r>
      <w:r w:rsidR="00C52F4A" w:rsidRPr="00605EB6">
        <w:t>dans les larges allées</w:t>
      </w:r>
      <w:r w:rsidR="00C474C1">
        <w:t xml:space="preserve">, </w:t>
      </w:r>
      <w:r w:rsidR="00C52F4A" w:rsidRPr="00605EB6">
        <w:t>sans être importuné par des regards curieux</w:t>
      </w:r>
      <w:r w:rsidR="00C474C1">
        <w:t xml:space="preserve">. </w:t>
      </w:r>
      <w:r w:rsidR="00C52F4A" w:rsidRPr="00605EB6">
        <w:t>L</w:t>
      </w:r>
      <w:r w:rsidR="00C474C1">
        <w:t>’</w:t>
      </w:r>
      <w:r w:rsidR="00C52F4A" w:rsidRPr="00605EB6">
        <w:t>habitation avait besoin de certaines réparations peu importantes</w:t>
      </w:r>
      <w:r w:rsidR="00C474C1">
        <w:t xml:space="preserve"> ; </w:t>
      </w:r>
      <w:r w:rsidR="00C52F4A" w:rsidRPr="00605EB6">
        <w:t xml:space="preserve">je les </w:t>
      </w:r>
      <w:r w:rsidR="00C52F4A" w:rsidRPr="00605EB6">
        <w:lastRenderedPageBreak/>
        <w:t>ai fait faire</w:t>
      </w:r>
      <w:r w:rsidR="00C474C1">
        <w:t xml:space="preserve"> ; </w:t>
      </w:r>
      <w:r w:rsidR="00C52F4A" w:rsidRPr="00605EB6">
        <w:t>j</w:t>
      </w:r>
      <w:r w:rsidR="00C474C1">
        <w:t>’</w:t>
      </w:r>
      <w:r w:rsidR="00C52F4A" w:rsidRPr="00605EB6">
        <w:t>ai fait également décorer l</w:t>
      </w:r>
      <w:r w:rsidR="00C474C1">
        <w:t>’</w:t>
      </w:r>
      <w:r w:rsidR="00C52F4A" w:rsidRPr="00605EB6">
        <w:t>intérieur de l</w:t>
      </w:r>
      <w:r w:rsidR="00C474C1">
        <w:t>’</w:t>
      </w:r>
      <w:r w:rsidR="00C52F4A" w:rsidRPr="00605EB6">
        <w:t>appartement destiné à ma sœur</w:t>
      </w:r>
      <w:r w:rsidR="00C474C1">
        <w:t xml:space="preserve">, </w:t>
      </w:r>
      <w:r w:rsidR="00C52F4A" w:rsidRPr="00605EB6">
        <w:t>en m</w:t>
      </w:r>
      <w:r w:rsidR="00C474C1">
        <w:t>’</w:t>
      </w:r>
      <w:r w:rsidR="00C52F4A" w:rsidRPr="00605EB6">
        <w:t>inspirant</w:t>
      </w:r>
      <w:r w:rsidR="00C474C1">
        <w:t xml:space="preserve">, </w:t>
      </w:r>
      <w:r w:rsidR="00C52F4A" w:rsidRPr="00605EB6">
        <w:t>le mieux que j</w:t>
      </w:r>
      <w:r w:rsidR="00C474C1">
        <w:t>’</w:t>
      </w:r>
      <w:r w:rsidR="00C52F4A" w:rsidRPr="00605EB6">
        <w:t>ai pu</w:t>
      </w:r>
      <w:r w:rsidR="00C474C1">
        <w:t xml:space="preserve">, </w:t>
      </w:r>
      <w:r w:rsidR="00C52F4A" w:rsidRPr="00605EB6">
        <w:t>du goût oriental</w:t>
      </w:r>
      <w:r w:rsidR="00C474C1">
        <w:t>.</w:t>
      </w:r>
    </w:p>
    <w:p w14:paraId="36FAEC3A" w14:textId="77777777" w:rsidR="00C474C1" w:rsidRDefault="00C52F4A" w:rsidP="00C52F4A">
      <w:r w:rsidRPr="00605EB6">
        <w:t>La jeune femme témoigna sa satisfaction par un gracieux mouvement de tête</w:t>
      </w:r>
      <w:r w:rsidR="00C474C1">
        <w:t>.</w:t>
      </w:r>
    </w:p>
    <w:p w14:paraId="20ECAAC8" w14:textId="144524D0" w:rsidR="00C474C1" w:rsidRDefault="0094609C" w:rsidP="00C52F4A">
      <w:r>
        <w:t>— </w:t>
      </w:r>
      <w:r w:rsidR="00C52F4A" w:rsidRPr="00605EB6">
        <w:t>Enfin</w:t>
      </w:r>
      <w:r w:rsidR="00C474C1">
        <w:t xml:space="preserve">, </w:t>
      </w:r>
      <w:r w:rsidR="00C52F4A" w:rsidRPr="00605EB6">
        <w:t>je me suis adressé à un tapissier en renom de Paris</w:t>
      </w:r>
      <w:r w:rsidR="00C474C1">
        <w:t xml:space="preserve">, </w:t>
      </w:r>
      <w:r w:rsidR="00C52F4A" w:rsidRPr="00605EB6">
        <w:t>qui a meublé et arrangé les appartements d</w:t>
      </w:r>
      <w:r w:rsidR="00C474C1">
        <w:t>’</w:t>
      </w:r>
      <w:r w:rsidR="00C52F4A" w:rsidRPr="00605EB6">
        <w:t>une façon convenable</w:t>
      </w:r>
      <w:r w:rsidR="00C474C1">
        <w:t xml:space="preserve">, </w:t>
      </w:r>
      <w:r w:rsidR="00C52F4A" w:rsidRPr="00605EB6">
        <w:t>sans grand luxe</w:t>
      </w:r>
      <w:r w:rsidR="00C474C1">
        <w:t xml:space="preserve">, </w:t>
      </w:r>
      <w:r w:rsidR="00C52F4A" w:rsidRPr="00605EB6">
        <w:t>mais avec tout le confortable qui convient</w:t>
      </w:r>
      <w:r w:rsidR="00C474C1">
        <w:t>.</w:t>
      </w:r>
    </w:p>
    <w:p w14:paraId="38260342" w14:textId="77777777" w:rsidR="00C474C1" w:rsidRDefault="00C474C1" w:rsidP="00C52F4A">
      <w:r>
        <w:t>» </w:t>
      </w:r>
      <w:r w:rsidR="00C52F4A" w:rsidRPr="00605EB6">
        <w:t>La femme de chambre anglaise est là depuis un mois</w:t>
      </w:r>
      <w:r>
        <w:t xml:space="preserve">, </w:t>
      </w:r>
      <w:r w:rsidR="00C52F4A" w:rsidRPr="00605EB6">
        <w:t>attendant sa maîtresse</w:t>
      </w:r>
      <w:r>
        <w:t xml:space="preserve">, </w:t>
      </w:r>
      <w:r w:rsidR="00C52F4A" w:rsidRPr="00605EB6">
        <w:t>en compagnie d</w:t>
      </w:r>
      <w:r>
        <w:t>’</w:t>
      </w:r>
      <w:r w:rsidR="00C52F4A" w:rsidRPr="00605EB6">
        <w:t>un maître d</w:t>
      </w:r>
      <w:r>
        <w:t>’</w:t>
      </w:r>
      <w:r w:rsidR="00C52F4A" w:rsidRPr="00605EB6">
        <w:t>hôtel et d</w:t>
      </w:r>
      <w:r>
        <w:t>’</w:t>
      </w:r>
      <w:r w:rsidR="00C52F4A" w:rsidRPr="00605EB6">
        <w:t>une autre femme</w:t>
      </w:r>
      <w:r>
        <w:t xml:space="preserve">, </w:t>
      </w:r>
      <w:r w:rsidR="00C52F4A" w:rsidRPr="00605EB6">
        <w:t>une cuisinière</w:t>
      </w:r>
      <w:r>
        <w:t xml:space="preserve">. </w:t>
      </w:r>
      <w:r w:rsidR="00C52F4A" w:rsidRPr="00605EB6">
        <w:t>J</w:t>
      </w:r>
      <w:r>
        <w:t>’</w:t>
      </w:r>
      <w:r w:rsidR="00C52F4A" w:rsidRPr="00605EB6">
        <w:t>ai également arrêté un cocher</w:t>
      </w:r>
      <w:r>
        <w:t xml:space="preserve">. </w:t>
      </w:r>
      <w:r w:rsidR="00C52F4A" w:rsidRPr="00605EB6">
        <w:t>J</w:t>
      </w:r>
      <w:r>
        <w:t>’</w:t>
      </w:r>
      <w:r w:rsidR="00C52F4A" w:rsidRPr="00605EB6">
        <w:t>ai acheté une calèche et un coupé</w:t>
      </w:r>
      <w:r>
        <w:t xml:space="preserve">, </w:t>
      </w:r>
      <w:r w:rsidR="00C52F4A" w:rsidRPr="00605EB6">
        <w:t>dont je n</w:t>
      </w:r>
      <w:r>
        <w:t>’</w:t>
      </w:r>
      <w:r w:rsidR="00C52F4A" w:rsidRPr="00605EB6">
        <w:t>ai pas encore pris livraison</w:t>
      </w:r>
      <w:r>
        <w:t xml:space="preserve"> : </w:t>
      </w:r>
      <w:r w:rsidR="00C52F4A" w:rsidRPr="00605EB6">
        <w:t>de même pour les chevaux</w:t>
      </w:r>
      <w:r>
        <w:t xml:space="preserve">, </w:t>
      </w:r>
      <w:r w:rsidR="00C52F4A" w:rsidRPr="00605EB6">
        <w:t>qui seront conduits à Port-Marly aussitôt que vous le voudrez</w:t>
      </w:r>
      <w:r>
        <w:t xml:space="preserve">, </w:t>
      </w:r>
      <w:r w:rsidR="00C52F4A" w:rsidRPr="00605EB6">
        <w:t>mon frère</w:t>
      </w:r>
      <w:r>
        <w:t>.</w:t>
      </w:r>
    </w:p>
    <w:p w14:paraId="33AC1D32" w14:textId="4D8B6899" w:rsidR="00C474C1" w:rsidRDefault="0094609C" w:rsidP="00C52F4A">
      <w:r>
        <w:t>— </w:t>
      </w:r>
      <w:r w:rsidR="00C52F4A" w:rsidRPr="00605EB6">
        <w:t>Enfin</w:t>
      </w:r>
      <w:r w:rsidR="00C474C1">
        <w:t xml:space="preserve">, </w:t>
      </w:r>
      <w:r w:rsidR="00C52F4A" w:rsidRPr="00605EB6">
        <w:t>mon cher Léon</w:t>
      </w:r>
      <w:r w:rsidR="00C474C1">
        <w:t xml:space="preserve">, </w:t>
      </w:r>
      <w:r w:rsidR="00C52F4A" w:rsidRPr="00605EB6">
        <w:t>je vois que tu n</w:t>
      </w:r>
      <w:r w:rsidR="00C474C1">
        <w:t>’</w:t>
      </w:r>
      <w:r w:rsidR="00C52F4A" w:rsidRPr="00605EB6">
        <w:t>as rien oublié</w:t>
      </w:r>
      <w:r w:rsidR="00C474C1">
        <w:t xml:space="preserve"> ; </w:t>
      </w:r>
      <w:r w:rsidR="00C52F4A" w:rsidRPr="00605EB6">
        <w:t>tu as pensé à tout</w:t>
      </w:r>
      <w:r w:rsidR="00C474C1">
        <w:t>.</w:t>
      </w:r>
    </w:p>
    <w:p w14:paraId="3CA259D2" w14:textId="2FE55140" w:rsidR="00C474C1" w:rsidRDefault="0094609C" w:rsidP="00C52F4A">
      <w:r>
        <w:t>— </w:t>
      </w:r>
      <w:r w:rsidR="00C52F4A" w:rsidRPr="00605EB6">
        <w:t>J</w:t>
      </w:r>
      <w:r w:rsidR="00C474C1">
        <w:t>’</w:t>
      </w:r>
      <w:r w:rsidR="00C52F4A" w:rsidRPr="00605EB6">
        <w:t>ai tâché de faire de mon mieux pour vous être agréable</w:t>
      </w:r>
      <w:r w:rsidR="00C474C1">
        <w:t xml:space="preserve">, </w:t>
      </w:r>
      <w:r w:rsidR="00C52F4A" w:rsidRPr="00605EB6">
        <w:t>répondit modestement le baron</w:t>
      </w:r>
      <w:r w:rsidR="00C474C1">
        <w:t>.</w:t>
      </w:r>
    </w:p>
    <w:p w14:paraId="6C50B0FC" w14:textId="19421ECC" w:rsidR="00C474C1" w:rsidRDefault="0094609C" w:rsidP="00C52F4A">
      <w:r>
        <w:t>— </w:t>
      </w:r>
      <w:r w:rsidR="00C52F4A" w:rsidRPr="00605EB6">
        <w:t>Et moi je te dis</w:t>
      </w:r>
      <w:r w:rsidR="00C474C1">
        <w:t xml:space="preserve"> : </w:t>
      </w:r>
      <w:r w:rsidR="00C52F4A" w:rsidRPr="00605EB6">
        <w:t>Merci</w:t>
      </w:r>
      <w:r w:rsidR="00C474C1">
        <w:t xml:space="preserve">, </w:t>
      </w:r>
      <w:r w:rsidR="00C52F4A" w:rsidRPr="00605EB6">
        <w:t>Léon</w:t>
      </w:r>
      <w:r w:rsidR="00C474C1">
        <w:t xml:space="preserve">, </w:t>
      </w:r>
      <w:r w:rsidR="00C52F4A" w:rsidRPr="00605EB6">
        <w:t>merci</w:t>
      </w:r>
      <w:r w:rsidR="00C474C1">
        <w:t xml:space="preserve">, </w:t>
      </w:r>
      <w:r w:rsidR="00C52F4A" w:rsidRPr="00605EB6">
        <w:t>mon bon frère</w:t>
      </w:r>
      <w:r w:rsidR="00C474C1">
        <w:t> !</w:t>
      </w:r>
    </w:p>
    <w:p w14:paraId="7263A3AB" w14:textId="77777777" w:rsidR="00C474C1" w:rsidRDefault="00C52F4A" w:rsidP="00C52F4A">
      <w:r w:rsidRPr="00605EB6">
        <w:t>Tu as le compte de ce que tu as dépensé</w:t>
      </w:r>
      <w:r w:rsidR="00C474C1">
        <w:t> ?</w:t>
      </w:r>
    </w:p>
    <w:p w14:paraId="2D658014" w14:textId="6C1AB751" w:rsidR="00C474C1" w:rsidRDefault="0094609C" w:rsidP="00C52F4A">
      <w:r>
        <w:t>— </w:t>
      </w:r>
      <w:r w:rsidR="00C52F4A" w:rsidRPr="00605EB6">
        <w:t>Sans doute</w:t>
      </w:r>
      <w:r w:rsidR="00C474C1">
        <w:t xml:space="preserve">, </w:t>
      </w:r>
      <w:r w:rsidR="00C52F4A" w:rsidRPr="00605EB6">
        <w:t>mon frère</w:t>
      </w:r>
      <w:r w:rsidR="00C474C1">
        <w:t>.</w:t>
      </w:r>
    </w:p>
    <w:p w14:paraId="5AB95AD4" w14:textId="520BD28B" w:rsidR="00C474C1" w:rsidRDefault="0094609C" w:rsidP="00C52F4A">
      <w:r>
        <w:t>— </w:t>
      </w:r>
      <w:r w:rsidR="00C52F4A" w:rsidRPr="00605EB6">
        <w:t>Je te réglerai cela</w:t>
      </w:r>
      <w:r w:rsidR="00C474C1">
        <w:t xml:space="preserve">, </w:t>
      </w:r>
      <w:r w:rsidR="00C52F4A" w:rsidRPr="00605EB6">
        <w:t>Léon</w:t>
      </w:r>
      <w:r w:rsidR="00C474C1">
        <w:t xml:space="preserve">, </w:t>
      </w:r>
      <w:r w:rsidR="00C52F4A" w:rsidRPr="00605EB6">
        <w:t>dès que j</w:t>
      </w:r>
      <w:r w:rsidR="00C474C1">
        <w:t>’</w:t>
      </w:r>
      <w:r w:rsidR="00C52F4A" w:rsidRPr="00605EB6">
        <w:t>aurai de l</w:t>
      </w:r>
      <w:r w:rsidR="00C474C1">
        <w:t>’</w:t>
      </w:r>
      <w:r w:rsidR="00C52F4A" w:rsidRPr="00605EB6">
        <w:t>argent de France</w:t>
      </w:r>
      <w:r w:rsidR="00C474C1">
        <w:t xml:space="preserve">. </w:t>
      </w:r>
      <w:r w:rsidR="00C52F4A" w:rsidRPr="00605EB6">
        <w:t>Je sais que tu n</w:t>
      </w:r>
      <w:r w:rsidR="00C474C1">
        <w:t>’</w:t>
      </w:r>
      <w:r w:rsidR="00C52F4A" w:rsidRPr="00605EB6">
        <w:t>es pas riche</w:t>
      </w:r>
      <w:r w:rsidR="00C474C1">
        <w:t>.</w:t>
      </w:r>
    </w:p>
    <w:p w14:paraId="55B651DD" w14:textId="4C084F8F" w:rsidR="00C474C1" w:rsidRDefault="0094609C" w:rsidP="00C52F4A">
      <w:r>
        <w:t>— </w:t>
      </w:r>
      <w:r w:rsidR="00C52F4A" w:rsidRPr="00083902">
        <w:t>C</w:t>
      </w:r>
      <w:r w:rsidR="00C474C1">
        <w:t>’</w:t>
      </w:r>
      <w:r w:rsidR="00C52F4A" w:rsidRPr="00083902">
        <w:t>est vrai</w:t>
      </w:r>
      <w:r w:rsidR="00C474C1">
        <w:t xml:space="preserve">. </w:t>
      </w:r>
      <w:r w:rsidR="00C52F4A" w:rsidRPr="00083902">
        <w:t>Mon père n</w:t>
      </w:r>
      <w:r w:rsidR="00C474C1">
        <w:t>’</w:t>
      </w:r>
      <w:r w:rsidR="00C52F4A" w:rsidRPr="00083902">
        <w:t>a pas ménagé sa fortune</w:t>
      </w:r>
      <w:r w:rsidR="00C474C1">
        <w:t xml:space="preserve"> ; </w:t>
      </w:r>
      <w:r w:rsidR="00C52F4A" w:rsidRPr="00083902">
        <w:t>mais il n</w:t>
      </w:r>
      <w:r w:rsidR="00C474C1">
        <w:t>’</w:t>
      </w:r>
      <w:r w:rsidR="00C52F4A" w:rsidRPr="00083902">
        <w:t>appartient pas à son fils de le juger</w:t>
      </w:r>
      <w:r w:rsidR="00C474C1">
        <w:t xml:space="preserve">. </w:t>
      </w:r>
      <w:r w:rsidR="00C52F4A" w:rsidRPr="00083902">
        <w:t xml:space="preserve">Je veux fermer les </w:t>
      </w:r>
      <w:r w:rsidR="00C52F4A" w:rsidRPr="00083902">
        <w:lastRenderedPageBreak/>
        <w:t>yeux sur les fautes qu</w:t>
      </w:r>
      <w:r w:rsidR="00C474C1">
        <w:t>’</w:t>
      </w:r>
      <w:r w:rsidR="00C52F4A" w:rsidRPr="00083902">
        <w:t>il a pu commettre et n</w:t>
      </w:r>
      <w:r w:rsidR="00C474C1">
        <w:t>’</w:t>
      </w:r>
      <w:r w:rsidR="00C52F4A" w:rsidRPr="00083902">
        <w:t>oublier jamais le respect que je dois à sa mémoire</w:t>
      </w:r>
      <w:r w:rsidR="00C474C1">
        <w:t>.</w:t>
      </w:r>
    </w:p>
    <w:p w14:paraId="2419BC31" w14:textId="50BA634F" w:rsidR="00C474C1" w:rsidRDefault="0094609C" w:rsidP="00C52F4A">
      <w:r>
        <w:t>— </w:t>
      </w:r>
      <w:r w:rsidR="00C52F4A" w:rsidRPr="00605EB6">
        <w:t>C</w:t>
      </w:r>
      <w:r w:rsidR="00C474C1">
        <w:t>’</w:t>
      </w:r>
      <w:r w:rsidR="00C52F4A" w:rsidRPr="00605EB6">
        <w:t>est bien</w:t>
      </w:r>
      <w:r w:rsidR="00C474C1">
        <w:t xml:space="preserve">, </w:t>
      </w:r>
      <w:r w:rsidR="00C52F4A" w:rsidRPr="00605EB6">
        <w:t>cela</w:t>
      </w:r>
      <w:r w:rsidR="00C474C1">
        <w:t xml:space="preserve">, </w:t>
      </w:r>
      <w:r w:rsidR="00C52F4A" w:rsidRPr="00605EB6">
        <w:t>Léon</w:t>
      </w:r>
      <w:r w:rsidR="00C474C1">
        <w:t>.</w:t>
      </w:r>
    </w:p>
    <w:p w14:paraId="0C77119E" w14:textId="767D3840" w:rsidR="00C474C1" w:rsidRDefault="0094609C" w:rsidP="00C52F4A">
      <w:r>
        <w:t>— </w:t>
      </w:r>
      <w:r w:rsidR="00C52F4A" w:rsidRPr="00605EB6">
        <w:t>D</w:t>
      </w:r>
      <w:r w:rsidR="00C474C1">
        <w:t>’</w:t>
      </w:r>
      <w:r w:rsidR="00C52F4A" w:rsidRPr="00605EB6">
        <w:t>ailleurs</w:t>
      </w:r>
      <w:r w:rsidR="00C474C1">
        <w:t xml:space="preserve">, </w:t>
      </w:r>
      <w:r w:rsidR="00C52F4A" w:rsidRPr="00605EB6">
        <w:t>grâce à notre excellente mère</w:t>
      </w:r>
      <w:r w:rsidR="00C474C1">
        <w:t xml:space="preserve">, </w:t>
      </w:r>
      <w:r w:rsidR="00C52F4A" w:rsidRPr="00605EB6">
        <w:t>qui veillait</w:t>
      </w:r>
      <w:r w:rsidR="00C474C1">
        <w:t xml:space="preserve">, </w:t>
      </w:r>
      <w:r w:rsidR="00C52F4A" w:rsidRPr="00605EB6">
        <w:t>tout n</w:t>
      </w:r>
      <w:r w:rsidR="00C474C1">
        <w:t>’</w:t>
      </w:r>
      <w:r w:rsidR="00C52F4A" w:rsidRPr="00605EB6">
        <w:t>a pas été englouti</w:t>
      </w:r>
      <w:r w:rsidR="00C474C1">
        <w:t xml:space="preserve"> ; </w:t>
      </w:r>
      <w:r w:rsidR="00C52F4A" w:rsidRPr="00605EB6">
        <w:t>j</w:t>
      </w:r>
      <w:r w:rsidR="00C474C1">
        <w:t>’</w:t>
      </w:r>
      <w:r w:rsidR="00C52F4A" w:rsidRPr="00605EB6">
        <w:t>ai pu recueillir les épaves du naufrage</w:t>
      </w:r>
      <w:r w:rsidR="00C474C1">
        <w:t xml:space="preserve">. </w:t>
      </w:r>
      <w:r w:rsidR="00C52F4A" w:rsidRPr="00605EB6">
        <w:t>J</w:t>
      </w:r>
      <w:r w:rsidR="00C474C1">
        <w:t>’</w:t>
      </w:r>
      <w:r w:rsidR="00C52F4A" w:rsidRPr="00605EB6">
        <w:t>ai juste assez pour ne pas mourir de faim</w:t>
      </w:r>
      <w:r w:rsidR="00C474C1">
        <w:t xml:space="preserve"> ; </w:t>
      </w:r>
      <w:r w:rsidR="00C52F4A" w:rsidRPr="00605EB6">
        <w:t>mais</w:t>
      </w:r>
      <w:r w:rsidR="00C474C1">
        <w:t xml:space="preserve">, </w:t>
      </w:r>
      <w:r w:rsidR="00C52F4A" w:rsidRPr="00605EB6">
        <w:t>Dieu merci</w:t>
      </w:r>
      <w:r w:rsidR="00C474C1">
        <w:t xml:space="preserve">, </w:t>
      </w:r>
      <w:r w:rsidR="00C52F4A" w:rsidRPr="00605EB6">
        <w:t>je suis jeune</w:t>
      </w:r>
      <w:r w:rsidR="00C474C1">
        <w:t xml:space="preserve">, </w:t>
      </w:r>
      <w:r w:rsidR="00C52F4A" w:rsidRPr="00605EB6">
        <w:t>j</w:t>
      </w:r>
      <w:r w:rsidR="00C474C1">
        <w:t>’</w:t>
      </w:r>
      <w:r w:rsidR="00C52F4A" w:rsidRPr="00605EB6">
        <w:t>ai du courage</w:t>
      </w:r>
      <w:r w:rsidR="00C474C1">
        <w:t xml:space="preserve">, </w:t>
      </w:r>
      <w:r w:rsidR="00C52F4A" w:rsidRPr="00605EB6">
        <w:t>de la volonté</w:t>
      </w:r>
      <w:r w:rsidR="00C474C1">
        <w:t xml:space="preserve">, </w:t>
      </w:r>
      <w:r w:rsidR="00C52F4A" w:rsidRPr="00605EB6">
        <w:t>je travaillerai</w:t>
      </w:r>
      <w:r w:rsidR="00C474C1">
        <w:t> !</w:t>
      </w:r>
    </w:p>
    <w:p w14:paraId="3C6CAA88" w14:textId="1051BC49" w:rsidR="00C474C1" w:rsidRDefault="0094609C" w:rsidP="00C52F4A">
      <w:r>
        <w:t>— </w:t>
      </w:r>
      <w:r w:rsidR="00C52F4A" w:rsidRPr="00605EB6">
        <w:t>Oh</w:t>
      </w:r>
      <w:r w:rsidR="00C474C1">
        <w:t> !</w:t>
      </w:r>
    </w:p>
    <w:p w14:paraId="65DAEA43" w14:textId="6307A362" w:rsidR="00C474C1" w:rsidRDefault="0094609C" w:rsidP="00C52F4A">
      <w:r>
        <w:t>— </w:t>
      </w:r>
      <w:r w:rsidR="00C52F4A" w:rsidRPr="00605EB6">
        <w:t>Quant à nos comptes</w:t>
      </w:r>
      <w:r w:rsidR="00C474C1">
        <w:t xml:space="preserve">, </w:t>
      </w:r>
      <w:r w:rsidR="00C52F4A" w:rsidRPr="00605EB6">
        <w:t>mon frère</w:t>
      </w:r>
      <w:r w:rsidR="00C474C1">
        <w:t xml:space="preserve">, </w:t>
      </w:r>
      <w:r w:rsidR="00C52F4A" w:rsidRPr="00605EB6">
        <w:t>ils ne seront pas</w:t>
      </w:r>
      <w:r w:rsidR="00C474C1">
        <w:t xml:space="preserve">, </w:t>
      </w:r>
      <w:r w:rsidR="00C52F4A" w:rsidRPr="00605EB6">
        <w:t>je crois</w:t>
      </w:r>
      <w:r w:rsidR="00C474C1">
        <w:t xml:space="preserve">, </w:t>
      </w:r>
      <w:r w:rsidR="00C52F4A" w:rsidRPr="00605EB6">
        <w:t>difficiles à régler</w:t>
      </w:r>
      <w:r w:rsidR="00C474C1">
        <w:t xml:space="preserve">. </w:t>
      </w:r>
      <w:r w:rsidR="00C52F4A" w:rsidRPr="00605EB6">
        <w:t>Vous ne me devez rien</w:t>
      </w:r>
      <w:r w:rsidR="00C474C1">
        <w:t xml:space="preserve">, </w:t>
      </w:r>
      <w:r w:rsidR="00C52F4A" w:rsidRPr="00605EB6">
        <w:t>puisque c</w:t>
      </w:r>
      <w:r w:rsidR="00C474C1">
        <w:t>’</w:t>
      </w:r>
      <w:r w:rsidR="00C52F4A" w:rsidRPr="00605EB6">
        <w:t>est moi</w:t>
      </w:r>
      <w:r w:rsidR="00C474C1">
        <w:t xml:space="preserve">, </w:t>
      </w:r>
      <w:r w:rsidR="00C52F4A" w:rsidRPr="00605EB6">
        <w:t>au contraire</w:t>
      </w:r>
      <w:r w:rsidR="00C474C1">
        <w:t xml:space="preserve">, </w:t>
      </w:r>
      <w:r w:rsidR="00C52F4A" w:rsidRPr="00605EB6">
        <w:t>qui vous dois</w:t>
      </w:r>
      <w:r w:rsidR="00C474C1">
        <w:t>.</w:t>
      </w:r>
    </w:p>
    <w:p w14:paraId="0B2187DD" w14:textId="0C741919" w:rsidR="00C474C1" w:rsidRDefault="0094609C" w:rsidP="00C52F4A">
      <w:r>
        <w:t>— </w:t>
      </w:r>
      <w:r w:rsidR="00C52F4A" w:rsidRPr="00605EB6">
        <w:t>Comment cela</w:t>
      </w:r>
      <w:r w:rsidR="00C474C1">
        <w:t> ?</w:t>
      </w:r>
    </w:p>
    <w:p w14:paraId="7D2F4964" w14:textId="03A1C1C6" w:rsidR="00C474C1" w:rsidRDefault="0094609C" w:rsidP="00C52F4A">
      <w:r>
        <w:t>— </w:t>
      </w:r>
      <w:r w:rsidR="00C52F4A" w:rsidRPr="00605EB6">
        <w:t>Quand la marquise de Chamarande a épousé le baron de Simaise</w:t>
      </w:r>
      <w:r w:rsidR="00C474C1">
        <w:t xml:space="preserve">, </w:t>
      </w:r>
      <w:r w:rsidR="00C52F4A" w:rsidRPr="00605EB6">
        <w:t>elle possédait cent mille francs</w:t>
      </w:r>
      <w:r w:rsidR="00C474C1">
        <w:t xml:space="preserve">, </w:t>
      </w:r>
      <w:r w:rsidR="00C52F4A" w:rsidRPr="00605EB6">
        <w:t>votre héritage</w:t>
      </w:r>
      <w:r w:rsidR="00C474C1">
        <w:t xml:space="preserve">, </w:t>
      </w:r>
      <w:r w:rsidR="00C52F4A" w:rsidRPr="00605EB6">
        <w:t>mon frère</w:t>
      </w:r>
      <w:r w:rsidR="00C474C1">
        <w:t xml:space="preserve"> ; </w:t>
      </w:r>
      <w:r w:rsidR="00C52F4A" w:rsidRPr="00605EB6">
        <w:t>je vous dois cette somme</w:t>
      </w:r>
      <w:r w:rsidR="00C474C1">
        <w:t>.</w:t>
      </w:r>
    </w:p>
    <w:p w14:paraId="0DDBAB26" w14:textId="2065D1D3" w:rsidR="00C474C1" w:rsidRDefault="00C474C1" w:rsidP="00C52F4A">
      <w:r>
        <w:t>« </w:t>
      </w:r>
      <w:r w:rsidR="00C52F4A" w:rsidRPr="00605EB6">
        <w:t>Généreux</w:t>
      </w:r>
      <w:r>
        <w:t xml:space="preserve">, </w:t>
      </w:r>
      <w:r w:rsidR="00C52F4A" w:rsidRPr="00605EB6">
        <w:t>désintéressé</w:t>
      </w:r>
      <w:r>
        <w:t xml:space="preserve">, </w:t>
      </w:r>
      <w:r w:rsidR="00C52F4A" w:rsidRPr="00605EB6">
        <w:t>pensa le marquis</w:t>
      </w:r>
      <w:r>
        <w:t>. »</w:t>
      </w:r>
    </w:p>
    <w:p w14:paraId="43D625E1" w14:textId="0957851A" w:rsidR="00C474C1" w:rsidRDefault="0094609C" w:rsidP="00C52F4A">
      <w:r>
        <w:t>— </w:t>
      </w:r>
      <w:r w:rsidR="00C52F4A" w:rsidRPr="00605EB6">
        <w:t>Tu es un bon et brave garçon</w:t>
      </w:r>
      <w:r w:rsidR="00C474C1">
        <w:t xml:space="preserve">, </w:t>
      </w:r>
      <w:r w:rsidR="00C52F4A" w:rsidRPr="00605EB6">
        <w:t>répliqua-t-il avec une émotion profonde</w:t>
      </w:r>
      <w:r w:rsidR="00C474C1">
        <w:t xml:space="preserve">. </w:t>
      </w:r>
      <w:r w:rsidR="00C52F4A" w:rsidRPr="00605EB6">
        <w:t>Ah</w:t>
      </w:r>
      <w:r w:rsidR="00C474C1">
        <w:t xml:space="preserve"> ! </w:t>
      </w:r>
      <w:r w:rsidR="00C52F4A" w:rsidRPr="00605EB6">
        <w:t>tu ne sais pas</w:t>
      </w:r>
      <w:r w:rsidR="00C474C1">
        <w:t xml:space="preserve">, </w:t>
      </w:r>
      <w:r w:rsidR="00C52F4A" w:rsidRPr="00605EB6">
        <w:t>non</w:t>
      </w:r>
      <w:r w:rsidR="00C474C1">
        <w:t xml:space="preserve">, </w:t>
      </w:r>
      <w:r w:rsidR="00C52F4A" w:rsidRPr="00605EB6">
        <w:t>tu ne sais pas combien je suis heureux de t</w:t>
      </w:r>
      <w:r w:rsidR="00C474C1">
        <w:t>’</w:t>
      </w:r>
      <w:r w:rsidR="00C52F4A" w:rsidRPr="00605EB6">
        <w:t>entendre parler ainsi</w:t>
      </w:r>
      <w:r w:rsidR="00C474C1">
        <w:t xml:space="preserve">. </w:t>
      </w:r>
      <w:r w:rsidR="00C52F4A" w:rsidRPr="00605EB6">
        <w:t>Mon frère est tel que le voulait mon cœur</w:t>
      </w:r>
      <w:r w:rsidR="00C474C1">
        <w:t xml:space="preserve"> ! </w:t>
      </w:r>
      <w:r w:rsidR="00C52F4A" w:rsidRPr="00605EB6">
        <w:t>Tu crois être mon débiteur</w:t>
      </w:r>
      <w:r w:rsidR="00C474C1">
        <w:t xml:space="preserve">, </w:t>
      </w:r>
      <w:r w:rsidR="00C52F4A" w:rsidRPr="00605EB6">
        <w:t>soit</w:t>
      </w:r>
      <w:r w:rsidR="00C474C1">
        <w:t xml:space="preserve"> ; </w:t>
      </w:r>
      <w:r w:rsidR="00C52F4A" w:rsidRPr="00605EB6">
        <w:t>mais je te donne quittance de ce que tu me dois</w:t>
      </w:r>
      <w:r w:rsidR="00C474C1">
        <w:t xml:space="preserve">. </w:t>
      </w:r>
      <w:r w:rsidR="00C52F4A" w:rsidRPr="00605EB6">
        <w:t>Je ne parle plus de te rembourser ce que tu as dépensé pour moi</w:t>
      </w:r>
      <w:r w:rsidR="00C474C1">
        <w:t xml:space="preserve"> ; </w:t>
      </w:r>
      <w:r w:rsidR="00C52F4A" w:rsidRPr="00605EB6">
        <w:t>c</w:t>
      </w:r>
      <w:r w:rsidR="00C474C1">
        <w:t>’</w:t>
      </w:r>
      <w:r w:rsidR="00C52F4A" w:rsidRPr="00605EB6">
        <w:t>est autrement que j</w:t>
      </w:r>
      <w:r w:rsidR="00C474C1">
        <w:t>’</w:t>
      </w:r>
      <w:r w:rsidR="00C52F4A" w:rsidRPr="00605EB6">
        <w:t>entends m</w:t>
      </w:r>
      <w:r w:rsidR="00C474C1">
        <w:t>’</w:t>
      </w:r>
      <w:r w:rsidR="00C52F4A" w:rsidRPr="00605EB6">
        <w:t>acquitter envers mon frère</w:t>
      </w:r>
      <w:r w:rsidR="00C474C1">
        <w:t xml:space="preserve">. </w:t>
      </w:r>
      <w:r w:rsidR="00C52F4A" w:rsidRPr="00605EB6">
        <w:t>Je reviens en France avec quatre millions et demi</w:t>
      </w:r>
      <w:r w:rsidR="00C474C1">
        <w:t>.</w:t>
      </w:r>
    </w:p>
    <w:p w14:paraId="5D46CB15" w14:textId="15119003" w:rsidR="00C474C1" w:rsidRDefault="0094609C" w:rsidP="00C52F4A">
      <w:r>
        <w:t>— </w:t>
      </w:r>
      <w:r w:rsidR="00C52F4A" w:rsidRPr="00605EB6">
        <w:t>Quatre millions</w:t>
      </w:r>
      <w:r w:rsidR="00C474C1">
        <w:t xml:space="preserve"> ! </w:t>
      </w:r>
      <w:r w:rsidR="00C52F4A" w:rsidRPr="00605EB6">
        <w:t>exclama le baron</w:t>
      </w:r>
      <w:r w:rsidR="00C474C1">
        <w:t xml:space="preserve">, </w:t>
      </w:r>
      <w:r w:rsidR="00C52F4A" w:rsidRPr="00605EB6">
        <w:t>qui voyait miroiter ce pactole à travers un éblouissement</w:t>
      </w:r>
      <w:r w:rsidR="00C474C1">
        <w:t>.</w:t>
      </w:r>
    </w:p>
    <w:p w14:paraId="459BAEFF" w14:textId="5695D41A" w:rsidR="00C474C1" w:rsidRDefault="0094609C" w:rsidP="00C52F4A">
      <w:r>
        <w:lastRenderedPageBreak/>
        <w:t>— </w:t>
      </w:r>
      <w:r w:rsidR="00C52F4A" w:rsidRPr="00605EB6">
        <w:t>Ce que je voulais faire pour notre mère et pour toi</w:t>
      </w:r>
      <w:r w:rsidR="00C474C1">
        <w:t xml:space="preserve">, </w:t>
      </w:r>
      <w:r w:rsidR="00C52F4A" w:rsidRPr="00605EB6">
        <w:t>continua le marquis</w:t>
      </w:r>
      <w:r w:rsidR="00C474C1">
        <w:t xml:space="preserve">, </w:t>
      </w:r>
      <w:r w:rsidR="00C52F4A" w:rsidRPr="00605EB6">
        <w:t>je le ferai pour toi seul</w:t>
      </w:r>
      <w:r w:rsidR="00C474C1">
        <w:t xml:space="preserve"> ; </w:t>
      </w:r>
      <w:r w:rsidR="00C52F4A" w:rsidRPr="00605EB6">
        <w:t>tu es presque pauvre</w:t>
      </w:r>
      <w:r w:rsidR="00C474C1">
        <w:t xml:space="preserve">, </w:t>
      </w:r>
      <w:r w:rsidR="00C52F4A" w:rsidRPr="00605EB6">
        <w:t>je te donnerai une fortune</w:t>
      </w:r>
      <w:r w:rsidR="00C474C1">
        <w:t>.</w:t>
      </w:r>
    </w:p>
    <w:p w14:paraId="7C4CEA81" w14:textId="349FB74F" w:rsidR="00C474C1" w:rsidRDefault="0094609C" w:rsidP="00C52F4A">
      <w:r>
        <w:t>— </w:t>
      </w:r>
      <w:r w:rsidR="00C52F4A" w:rsidRPr="00605EB6">
        <w:t>Oh</w:t>
      </w:r>
      <w:r w:rsidR="00C474C1">
        <w:t xml:space="preserve"> ! </w:t>
      </w:r>
      <w:r w:rsidR="00C52F4A" w:rsidRPr="00605EB6">
        <w:t>mon frère</w:t>
      </w:r>
      <w:r w:rsidR="00C474C1">
        <w:t> !</w:t>
      </w:r>
    </w:p>
    <w:p w14:paraId="36AC65D4" w14:textId="60D52926" w:rsidR="00C474C1" w:rsidRDefault="0094609C" w:rsidP="00C52F4A">
      <w:r>
        <w:t>— </w:t>
      </w:r>
      <w:r w:rsidR="00C52F4A" w:rsidRPr="00605EB6">
        <w:t>Est-ce que le marquis de Chamarande pourrait vivre dans l</w:t>
      </w:r>
      <w:r w:rsidR="00C474C1">
        <w:t>’</w:t>
      </w:r>
      <w:r w:rsidR="00C52F4A" w:rsidRPr="00605EB6">
        <w:t>opulence et sentir le baron de Simaise dans la gêne</w:t>
      </w:r>
      <w:r w:rsidR="00C474C1">
        <w:t xml:space="preserve"> ? </w:t>
      </w:r>
      <w:r w:rsidR="00C52F4A" w:rsidRPr="00605EB6">
        <w:t>Non</w:t>
      </w:r>
      <w:r w:rsidR="00C474C1">
        <w:t xml:space="preserve">, </w:t>
      </w:r>
      <w:r w:rsidR="00C52F4A" w:rsidRPr="00605EB6">
        <w:t>non</w:t>
      </w:r>
      <w:r w:rsidR="00C474C1">
        <w:t xml:space="preserve">. </w:t>
      </w:r>
      <w:r w:rsidR="00C52F4A" w:rsidRPr="00605EB6">
        <w:t>Ce serait l</w:t>
      </w:r>
      <w:r w:rsidR="00C474C1">
        <w:t>’</w:t>
      </w:r>
      <w:r w:rsidR="00C52F4A" w:rsidRPr="00605EB6">
        <w:t>amertume dans notre bonheur</w:t>
      </w:r>
      <w:r w:rsidR="00C474C1">
        <w:t xml:space="preserve">, </w:t>
      </w:r>
      <w:r w:rsidR="00C52F4A" w:rsidRPr="00605EB6">
        <w:t>n</w:t>
      </w:r>
      <w:r w:rsidR="00C474C1">
        <w:t>’</w:t>
      </w:r>
      <w:r w:rsidR="00C52F4A" w:rsidRPr="00605EB6">
        <w:t>est-ce pas</w:t>
      </w:r>
      <w:r w:rsidR="00C474C1">
        <w:t xml:space="preserve">, </w:t>
      </w:r>
      <w:r w:rsidR="00C52F4A" w:rsidRPr="00605EB6">
        <w:t>Lucy</w:t>
      </w:r>
      <w:r w:rsidR="00C474C1">
        <w:t> ?</w:t>
      </w:r>
    </w:p>
    <w:p w14:paraId="27F17FAC" w14:textId="328494D1" w:rsidR="00C474C1" w:rsidRDefault="0094609C" w:rsidP="00C52F4A">
      <w:r>
        <w:t>— </w:t>
      </w:r>
      <w:r w:rsidR="00C52F4A" w:rsidRPr="00605EB6">
        <w:t>Oui</w:t>
      </w:r>
      <w:r w:rsidR="00C474C1">
        <w:t xml:space="preserve">, </w:t>
      </w:r>
      <w:r w:rsidR="00C52F4A" w:rsidRPr="00605EB6">
        <w:t>mon Paul</w:t>
      </w:r>
      <w:r w:rsidR="00C474C1">
        <w:t>.</w:t>
      </w:r>
    </w:p>
    <w:p w14:paraId="1B470414" w14:textId="7E9B1364" w:rsidR="00C474C1" w:rsidRDefault="0094609C" w:rsidP="00C52F4A">
      <w:r>
        <w:t>— </w:t>
      </w:r>
      <w:r w:rsidR="00C52F4A" w:rsidRPr="00605EB6">
        <w:t>Quand tu te marieras</w:t>
      </w:r>
      <w:r w:rsidR="00C474C1">
        <w:t xml:space="preserve">, </w:t>
      </w:r>
      <w:r w:rsidR="00C52F4A" w:rsidRPr="00605EB6">
        <w:t>Léon</w:t>
      </w:r>
      <w:r w:rsidR="00C474C1">
        <w:t xml:space="preserve">, </w:t>
      </w:r>
      <w:r w:rsidR="00C52F4A" w:rsidRPr="00605EB6">
        <w:t>tu sauras ce que j</w:t>
      </w:r>
      <w:r w:rsidR="00C474C1">
        <w:t>’</w:t>
      </w:r>
      <w:r w:rsidR="00C52F4A" w:rsidRPr="00605EB6">
        <w:t>ai l</w:t>
      </w:r>
      <w:r w:rsidR="00C474C1">
        <w:t>’</w:t>
      </w:r>
      <w:r w:rsidR="00C52F4A" w:rsidRPr="00605EB6">
        <w:t>intention de faire pour toi</w:t>
      </w:r>
      <w:r w:rsidR="00C474C1">
        <w:t xml:space="preserve">. </w:t>
      </w:r>
      <w:r w:rsidR="00C52F4A" w:rsidRPr="00605EB6">
        <w:t>En attendant</w:t>
      </w:r>
      <w:r w:rsidR="00C474C1">
        <w:t xml:space="preserve">, </w:t>
      </w:r>
      <w:r w:rsidR="00C52F4A" w:rsidRPr="00605EB6">
        <w:t>tu resteras près de nous</w:t>
      </w:r>
      <w:r w:rsidR="00C474C1">
        <w:t xml:space="preserve">, </w:t>
      </w:r>
      <w:r w:rsidR="00C52F4A" w:rsidRPr="00605EB6">
        <w:t>nous vivrons en famille et ma bourse sera la tienne</w:t>
      </w:r>
      <w:r w:rsidR="00C474C1">
        <w:t xml:space="preserve">. </w:t>
      </w:r>
      <w:r w:rsidR="00C52F4A" w:rsidRPr="00605EB6">
        <w:t>Écoute</w:t>
      </w:r>
      <w:r w:rsidR="00C474C1">
        <w:t xml:space="preserve">, </w:t>
      </w:r>
      <w:r w:rsidR="00C52F4A" w:rsidRPr="00605EB6">
        <w:t>j</w:t>
      </w:r>
      <w:r w:rsidR="00C474C1">
        <w:t>’</w:t>
      </w:r>
      <w:r w:rsidR="00C52F4A" w:rsidRPr="00605EB6">
        <w:t>aurai souvent besoin de tes conseils et aussi de tes services dans une infinité de circonstances</w:t>
      </w:r>
      <w:r w:rsidR="00C474C1">
        <w:t xml:space="preserve">. </w:t>
      </w:r>
      <w:r w:rsidR="00C52F4A" w:rsidRPr="00605EB6">
        <w:t>Je serais fort embarrassé</w:t>
      </w:r>
      <w:r w:rsidR="00C474C1">
        <w:t xml:space="preserve">, </w:t>
      </w:r>
      <w:r w:rsidR="00C52F4A" w:rsidRPr="00605EB6">
        <w:t>je t</w:t>
      </w:r>
      <w:r w:rsidR="00C474C1">
        <w:t>’</w:t>
      </w:r>
      <w:r w:rsidR="00C52F4A" w:rsidRPr="00605EB6">
        <w:t>assure</w:t>
      </w:r>
      <w:r w:rsidR="00C474C1">
        <w:t xml:space="preserve">, </w:t>
      </w:r>
      <w:r w:rsidR="00C52F4A" w:rsidRPr="00605EB6">
        <w:t>si je ne t</w:t>
      </w:r>
      <w:r w:rsidR="00C474C1">
        <w:t>’</w:t>
      </w:r>
      <w:r w:rsidR="00C52F4A" w:rsidRPr="00605EB6">
        <w:t>avais pas près de moi</w:t>
      </w:r>
      <w:r w:rsidR="00C474C1">
        <w:t xml:space="preserve">, </w:t>
      </w:r>
      <w:r w:rsidR="00C52F4A" w:rsidRPr="00605EB6">
        <w:t>pour procéder au placement de mon capital</w:t>
      </w:r>
      <w:r w:rsidR="00C474C1">
        <w:t xml:space="preserve">. </w:t>
      </w:r>
      <w:r w:rsidR="00C52F4A" w:rsidRPr="00605EB6">
        <w:t>Tu dois connaître les choses de la finance</w:t>
      </w:r>
      <w:r w:rsidR="00C474C1">
        <w:t> ?</w:t>
      </w:r>
    </w:p>
    <w:p w14:paraId="1AED8274" w14:textId="2CCA722C" w:rsidR="00C474C1" w:rsidRDefault="0094609C" w:rsidP="00C52F4A">
      <w:r>
        <w:t>— </w:t>
      </w:r>
      <w:r w:rsidR="00C52F4A" w:rsidRPr="00605EB6">
        <w:t>Un peu</w:t>
      </w:r>
      <w:r w:rsidR="00C474C1">
        <w:t xml:space="preserve">, </w:t>
      </w:r>
      <w:r w:rsidR="00C52F4A" w:rsidRPr="00605EB6">
        <w:t>mon frère</w:t>
      </w:r>
      <w:r w:rsidR="00C474C1">
        <w:t>.</w:t>
      </w:r>
    </w:p>
    <w:p w14:paraId="6A96502F" w14:textId="4C8F1170" w:rsidR="00C474C1" w:rsidRDefault="0094609C" w:rsidP="00C52F4A">
      <w:r>
        <w:t>— </w:t>
      </w:r>
      <w:r w:rsidR="00C52F4A" w:rsidRPr="00605EB6">
        <w:t>Ce qui veut dire</w:t>
      </w:r>
      <w:r w:rsidR="00C474C1">
        <w:t xml:space="preserve">, – </w:t>
      </w:r>
      <w:r w:rsidR="00C52F4A" w:rsidRPr="00605EB6">
        <w:t>ta modestie étant connue</w:t>
      </w:r>
      <w:r w:rsidR="00C474C1">
        <w:t xml:space="preserve">, – </w:t>
      </w:r>
      <w:r w:rsidR="00C52F4A" w:rsidRPr="00605EB6">
        <w:t>que tu t</w:t>
      </w:r>
      <w:r w:rsidR="00C474C1">
        <w:t>’</w:t>
      </w:r>
      <w:r w:rsidR="00C52F4A" w:rsidRPr="00605EB6">
        <w:t>y entends très bien</w:t>
      </w:r>
      <w:r w:rsidR="00C474C1">
        <w:t xml:space="preserve">. </w:t>
      </w:r>
      <w:r w:rsidR="00C52F4A" w:rsidRPr="00605EB6">
        <w:t>Moi</w:t>
      </w:r>
      <w:r w:rsidR="00C474C1">
        <w:t xml:space="preserve">, </w:t>
      </w:r>
      <w:r w:rsidR="00C52F4A" w:rsidRPr="00605EB6">
        <w:t>je n</w:t>
      </w:r>
      <w:r w:rsidR="00C474C1">
        <w:t>’</w:t>
      </w:r>
      <w:r w:rsidR="00C52F4A" w:rsidRPr="00605EB6">
        <w:t>ai guère appris autre chose qu</w:t>
      </w:r>
      <w:r w:rsidR="00C474C1">
        <w:t>’</w:t>
      </w:r>
      <w:r w:rsidR="00C52F4A" w:rsidRPr="00605EB6">
        <w:t>à échanger les produits coloniaux de l</w:t>
      </w:r>
      <w:r w:rsidR="00C474C1">
        <w:t>’</w:t>
      </w:r>
      <w:r w:rsidR="00C52F4A" w:rsidRPr="00605EB6">
        <w:t>archipel Indien contre les marchandises diverses de l</w:t>
      </w:r>
      <w:r w:rsidR="00C474C1">
        <w:t>’</w:t>
      </w:r>
      <w:r w:rsidR="00C52F4A" w:rsidRPr="00605EB6">
        <w:t>ancien continent</w:t>
      </w:r>
      <w:r w:rsidR="00C474C1">
        <w:t xml:space="preserve">. </w:t>
      </w:r>
      <w:r w:rsidR="00C52F4A" w:rsidRPr="00605EB6">
        <w:t>Je suis un commerçant</w:t>
      </w:r>
      <w:r w:rsidR="00C474C1">
        <w:t xml:space="preserve">. </w:t>
      </w:r>
      <w:r w:rsidR="00C52F4A" w:rsidRPr="00605EB6">
        <w:t>Tu m</w:t>
      </w:r>
      <w:r w:rsidR="00C474C1">
        <w:t>’</w:t>
      </w:r>
      <w:r w:rsidR="00C52F4A" w:rsidRPr="00605EB6">
        <w:t>aideras</w:t>
      </w:r>
      <w:r w:rsidR="00C474C1">
        <w:t xml:space="preserve">, </w:t>
      </w:r>
      <w:r w:rsidR="00C52F4A" w:rsidRPr="00605EB6">
        <w:t>Léon</w:t>
      </w:r>
      <w:r w:rsidR="004540F3">
        <w:t> ;</w:t>
      </w:r>
      <w:r w:rsidR="00C474C1">
        <w:t xml:space="preserve"> </w:t>
      </w:r>
      <w:r w:rsidR="00C52F4A" w:rsidRPr="00605EB6">
        <w:t>tu seras mon guide</w:t>
      </w:r>
      <w:r w:rsidR="00C474C1">
        <w:t>.</w:t>
      </w:r>
    </w:p>
    <w:p w14:paraId="43304ED0" w14:textId="699CFCF4" w:rsidR="00C474C1" w:rsidRDefault="0094609C" w:rsidP="00C52F4A">
      <w:r>
        <w:t>— </w:t>
      </w:r>
      <w:r w:rsidR="00C52F4A" w:rsidRPr="00605EB6">
        <w:t>Tout ce que je pourrai faire pour vous</w:t>
      </w:r>
      <w:r w:rsidR="00C474C1">
        <w:t xml:space="preserve">, </w:t>
      </w:r>
      <w:r w:rsidR="00C52F4A" w:rsidRPr="00605EB6">
        <w:t>mon frère</w:t>
      </w:r>
      <w:r w:rsidR="00C474C1">
        <w:t xml:space="preserve">, </w:t>
      </w:r>
      <w:r w:rsidR="00C52F4A" w:rsidRPr="00605EB6">
        <w:t>je le ferai</w:t>
      </w:r>
      <w:r w:rsidR="00C474C1">
        <w:t>.</w:t>
      </w:r>
    </w:p>
    <w:p w14:paraId="1CF42BC5" w14:textId="28C01AF9" w:rsidR="00C474C1" w:rsidRDefault="0094609C" w:rsidP="00C52F4A">
      <w:r>
        <w:t>— </w:t>
      </w:r>
      <w:r w:rsidR="00C52F4A" w:rsidRPr="00605EB6">
        <w:t>J</w:t>
      </w:r>
      <w:r w:rsidR="00C474C1">
        <w:t>’</w:t>
      </w:r>
      <w:r w:rsidR="00C52F4A" w:rsidRPr="00605EB6">
        <w:t>en suis convaincu</w:t>
      </w:r>
      <w:r w:rsidR="00C474C1">
        <w:t xml:space="preserve">. </w:t>
      </w:r>
      <w:r w:rsidR="00C52F4A" w:rsidRPr="00605EB6">
        <w:t>J</w:t>
      </w:r>
      <w:r w:rsidR="00C474C1">
        <w:t>’</w:t>
      </w:r>
      <w:r w:rsidR="00C52F4A" w:rsidRPr="00605EB6">
        <w:t>ai certains projets</w:t>
      </w:r>
      <w:r w:rsidR="00C474C1">
        <w:t xml:space="preserve">, </w:t>
      </w:r>
      <w:r w:rsidR="00C52F4A" w:rsidRPr="00605EB6">
        <w:t>nous les examinerons ensemble</w:t>
      </w:r>
      <w:r w:rsidR="00C474C1">
        <w:t xml:space="preserve">. </w:t>
      </w:r>
      <w:r w:rsidR="00C52F4A" w:rsidRPr="00605EB6">
        <w:t>On commence à exécuter en France de grands travaux</w:t>
      </w:r>
      <w:r w:rsidR="00C474C1">
        <w:t xml:space="preserve"> : </w:t>
      </w:r>
      <w:r w:rsidR="00C52F4A" w:rsidRPr="00605EB6">
        <w:t>dans ces dernières années</w:t>
      </w:r>
      <w:r w:rsidR="00C474C1">
        <w:t xml:space="preserve">, </w:t>
      </w:r>
      <w:r w:rsidR="00C52F4A" w:rsidRPr="00605EB6">
        <w:t>l</w:t>
      </w:r>
      <w:r w:rsidR="00C474C1">
        <w:t>’</w:t>
      </w:r>
      <w:r w:rsidR="00C52F4A" w:rsidRPr="00605EB6">
        <w:t>industrie nationale a pris un nouvel essor extraordinaire</w:t>
      </w:r>
      <w:r w:rsidR="00C474C1">
        <w:t xml:space="preserve">. </w:t>
      </w:r>
      <w:r w:rsidR="00C52F4A" w:rsidRPr="00605EB6">
        <w:t xml:space="preserve">Les journaux </w:t>
      </w:r>
      <w:r w:rsidR="00C52F4A" w:rsidRPr="00605EB6">
        <w:lastRenderedPageBreak/>
        <w:t>français qu</w:t>
      </w:r>
      <w:r w:rsidR="00C474C1">
        <w:t>’</w:t>
      </w:r>
      <w:r w:rsidR="00C52F4A" w:rsidRPr="00605EB6">
        <w:t>on reçoit à Batavia m</w:t>
      </w:r>
      <w:r w:rsidR="00C474C1">
        <w:t>’</w:t>
      </w:r>
      <w:r w:rsidR="00C52F4A" w:rsidRPr="00605EB6">
        <w:t>ont appris cela</w:t>
      </w:r>
      <w:r w:rsidR="00C474C1">
        <w:t xml:space="preserve">. </w:t>
      </w:r>
      <w:r w:rsidR="00C52F4A" w:rsidRPr="00605EB6">
        <w:t>Le mouvement en avant s</w:t>
      </w:r>
      <w:r w:rsidR="00C474C1">
        <w:t>’</w:t>
      </w:r>
      <w:r w:rsidR="00C52F4A" w:rsidRPr="00605EB6">
        <w:t>est arrêté</w:t>
      </w:r>
      <w:r w:rsidR="00C474C1">
        <w:t xml:space="preserve">, </w:t>
      </w:r>
      <w:r w:rsidR="00C52F4A" w:rsidRPr="00605EB6">
        <w:t>viens-tu de me dire</w:t>
      </w:r>
      <w:r w:rsidR="00C474C1">
        <w:t xml:space="preserve"> ; </w:t>
      </w:r>
      <w:r w:rsidR="00C52F4A" w:rsidRPr="00605EB6">
        <w:t>mais ce n</w:t>
      </w:r>
      <w:r w:rsidR="00C474C1">
        <w:t>’</w:t>
      </w:r>
      <w:r w:rsidR="00C52F4A" w:rsidRPr="00605EB6">
        <w:t>est qu</w:t>
      </w:r>
      <w:r w:rsidR="00C474C1">
        <w:t>’</w:t>
      </w:r>
      <w:r w:rsidR="00C52F4A" w:rsidRPr="00605EB6">
        <w:t>un moment de crise</w:t>
      </w:r>
      <w:r w:rsidR="00C474C1">
        <w:t xml:space="preserve"> ; </w:t>
      </w:r>
      <w:r w:rsidR="00C52F4A" w:rsidRPr="00605EB6">
        <w:t>dans quelques mois</w:t>
      </w:r>
      <w:r w:rsidR="00C474C1">
        <w:t xml:space="preserve">, </w:t>
      </w:r>
      <w:r w:rsidR="00C52F4A" w:rsidRPr="00605EB6">
        <w:t>sans doute</w:t>
      </w:r>
      <w:r w:rsidR="00C474C1">
        <w:t xml:space="preserve">, </w:t>
      </w:r>
      <w:r w:rsidR="00C52F4A" w:rsidRPr="00605EB6">
        <w:t>nous verrons la reprise des affaires</w:t>
      </w:r>
      <w:r w:rsidR="00C474C1">
        <w:t xml:space="preserve">. </w:t>
      </w:r>
      <w:r w:rsidR="00C52F4A" w:rsidRPr="00605EB6">
        <w:t>Les travaux commencés s</w:t>
      </w:r>
      <w:r w:rsidR="00C474C1">
        <w:t>’</w:t>
      </w:r>
      <w:r w:rsidR="00C52F4A" w:rsidRPr="00605EB6">
        <w:t>achèveront et on mettra la main à ceux qui sont à l</w:t>
      </w:r>
      <w:r w:rsidR="00C474C1">
        <w:t>’</w:t>
      </w:r>
      <w:r w:rsidR="00C52F4A" w:rsidRPr="00605EB6">
        <w:t>étude</w:t>
      </w:r>
      <w:r w:rsidR="00C474C1">
        <w:t xml:space="preserve">. </w:t>
      </w:r>
      <w:r w:rsidR="00C52F4A" w:rsidRPr="00605EB6">
        <w:t>Eh bien</w:t>
      </w:r>
      <w:r w:rsidR="00C474C1">
        <w:t xml:space="preserve">, </w:t>
      </w:r>
      <w:r w:rsidR="00C52F4A" w:rsidRPr="00605EB6">
        <w:t>Léon</w:t>
      </w:r>
      <w:r w:rsidR="00C474C1">
        <w:t xml:space="preserve">, </w:t>
      </w:r>
      <w:r w:rsidR="00C52F4A" w:rsidRPr="00605EB6">
        <w:t>je ne resterai pas inactif</w:t>
      </w:r>
      <w:r w:rsidR="00C474C1">
        <w:t xml:space="preserve"> ; : </w:t>
      </w:r>
      <w:r w:rsidR="00C52F4A" w:rsidRPr="00605EB6">
        <w:t>à défaut de connaissances spéciales</w:t>
      </w:r>
      <w:r w:rsidR="00C474C1">
        <w:t xml:space="preserve">, </w:t>
      </w:r>
      <w:r w:rsidR="00C52F4A" w:rsidRPr="00605EB6">
        <w:t>je pourrai</w:t>
      </w:r>
      <w:r w:rsidR="00C474C1">
        <w:t xml:space="preserve">, </w:t>
      </w:r>
      <w:r w:rsidR="00C52F4A" w:rsidRPr="00605EB6">
        <w:t>grâce à mon capital</w:t>
      </w:r>
      <w:r w:rsidR="00C474C1">
        <w:t xml:space="preserve">, </w:t>
      </w:r>
      <w:r w:rsidR="00C52F4A" w:rsidRPr="00605EB6">
        <w:t>être utile à notre pays</w:t>
      </w:r>
      <w:r w:rsidR="00C474C1">
        <w:t xml:space="preserve"> ; </w:t>
      </w:r>
      <w:r w:rsidR="00C52F4A" w:rsidRPr="00605EB6">
        <w:t>j</w:t>
      </w:r>
      <w:r w:rsidR="00C474C1">
        <w:t>’</w:t>
      </w:r>
      <w:r w:rsidR="00C52F4A" w:rsidRPr="00605EB6">
        <w:t>apporterai</w:t>
      </w:r>
      <w:r w:rsidR="00C474C1">
        <w:t xml:space="preserve">, </w:t>
      </w:r>
      <w:r w:rsidR="00C52F4A" w:rsidRPr="00605EB6">
        <w:t>dans la mesure de mes moyens</w:t>
      </w:r>
      <w:r w:rsidR="00C474C1">
        <w:t xml:space="preserve">, </w:t>
      </w:r>
      <w:r w:rsidR="00C52F4A" w:rsidRPr="00605EB6">
        <w:t>mon concours aux grandes conceptions ayant pour but la prospérité et la grandeur de la France</w:t>
      </w:r>
      <w:r w:rsidR="00C474C1">
        <w:t>.</w:t>
      </w:r>
    </w:p>
    <w:p w14:paraId="0C00AF57" w14:textId="2F4C4B5E" w:rsidR="00C52F4A" w:rsidRPr="00605EB6" w:rsidRDefault="00C52F4A" w:rsidP="00C474C1">
      <w:pPr>
        <w:pStyle w:val="Titre2"/>
      </w:pPr>
      <w:bookmarkStart w:id="64" w:name="_Toc197617909"/>
      <w:r w:rsidRPr="00605EB6">
        <w:lastRenderedPageBreak/>
        <w:t>VI</w:t>
      </w:r>
      <w:r w:rsidRPr="00605EB6">
        <w:br/>
      </w:r>
      <w:r w:rsidRPr="00605EB6">
        <w:br/>
        <w:t>L</w:t>
      </w:r>
      <w:r w:rsidR="00C474C1">
        <w:t>’</w:t>
      </w:r>
      <w:r w:rsidRPr="00605EB6">
        <w:t>OISEAU NOIR</w:t>
      </w:r>
      <w:bookmarkEnd w:id="64"/>
    </w:p>
    <w:p w14:paraId="46CD0834" w14:textId="77777777" w:rsidR="00C474C1" w:rsidRDefault="00C52F4A" w:rsidP="00C52F4A">
      <w:r w:rsidRPr="00605EB6">
        <w:t>Le marquis et la marquise sont installés à Port-Marly</w:t>
      </w:r>
      <w:r w:rsidR="00C474C1">
        <w:t>.</w:t>
      </w:r>
    </w:p>
    <w:p w14:paraId="7003522E" w14:textId="77777777" w:rsidR="00C474C1" w:rsidRDefault="00C52F4A" w:rsidP="00C52F4A">
      <w:r w:rsidRPr="00605EB6">
        <w:t>Léon n</w:t>
      </w:r>
      <w:r w:rsidR="00C474C1">
        <w:t>’</w:t>
      </w:r>
      <w:r w:rsidRPr="00605EB6">
        <w:t>a rien exagéré</w:t>
      </w:r>
      <w:r w:rsidR="00C474C1">
        <w:t xml:space="preserve">. </w:t>
      </w:r>
      <w:r w:rsidRPr="00605EB6">
        <w:t>La propriété est ravissante</w:t>
      </w:r>
      <w:r w:rsidR="00C474C1">
        <w:t xml:space="preserve">. </w:t>
      </w:r>
      <w:r w:rsidRPr="00605EB6">
        <w:t>Ce petit coin de terre où l</w:t>
      </w:r>
      <w:r w:rsidR="00C474C1">
        <w:t>’</w:t>
      </w:r>
      <w:r w:rsidRPr="00605EB6">
        <w:t>air est embaumé</w:t>
      </w:r>
      <w:r w:rsidR="00C474C1">
        <w:t xml:space="preserve">, </w:t>
      </w:r>
      <w:r w:rsidR="00C009D0">
        <w:t>où une source murmure doucement</w:t>
      </w:r>
      <w:r w:rsidR="00C474C1">
        <w:t xml:space="preserve">, </w:t>
      </w:r>
      <w:r w:rsidR="00C009D0">
        <w:t>où les oiseaux chantent</w:t>
      </w:r>
      <w:r w:rsidR="00C474C1">
        <w:t xml:space="preserve">, </w:t>
      </w:r>
      <w:r w:rsidRPr="00605EB6">
        <w:t>où des fleurs magnifiques s</w:t>
      </w:r>
      <w:r w:rsidR="00C474C1">
        <w:t>’</w:t>
      </w:r>
      <w:r w:rsidRPr="00605EB6">
        <w:t>épanouissent sous les rayons caressants du soleil</w:t>
      </w:r>
      <w:r w:rsidR="00C474C1">
        <w:t xml:space="preserve">, </w:t>
      </w:r>
      <w:r w:rsidRPr="00605EB6">
        <w:t>semble avoir été créé exprès pour deux jeunes époux qui s</w:t>
      </w:r>
      <w:r w:rsidR="00C474C1">
        <w:t>’</w:t>
      </w:r>
      <w:r w:rsidRPr="00605EB6">
        <w:t>adorent</w:t>
      </w:r>
      <w:r w:rsidR="00C474C1">
        <w:t>.</w:t>
      </w:r>
    </w:p>
    <w:p w14:paraId="784A857B" w14:textId="77777777" w:rsidR="00C474C1" w:rsidRDefault="00C52F4A" w:rsidP="00C52F4A">
      <w:r w:rsidRPr="00605EB6">
        <w:t>Lucy est enchantée</w:t>
      </w:r>
      <w:r w:rsidR="00C474C1">
        <w:t xml:space="preserve">, </w:t>
      </w:r>
      <w:r w:rsidRPr="00605EB6">
        <w:t>et elle dit souvent</w:t>
      </w:r>
      <w:r w:rsidR="00C474C1">
        <w:t xml:space="preserve">, </w:t>
      </w:r>
      <w:r w:rsidRPr="00605EB6">
        <w:t>pour exprimer sa satisfaction</w:t>
      </w:r>
      <w:r w:rsidR="00C474C1">
        <w:t> :</w:t>
      </w:r>
    </w:p>
    <w:p w14:paraId="4F76723F" w14:textId="257D0DD4" w:rsidR="00C474C1" w:rsidRDefault="0094609C" w:rsidP="00C52F4A">
      <w:r>
        <w:t>— </w:t>
      </w:r>
      <w:r w:rsidR="00C52F4A" w:rsidRPr="00605EB6">
        <w:t>Je crois me retrouver au Bengale</w:t>
      </w:r>
      <w:r w:rsidR="00C474C1">
        <w:t>.</w:t>
      </w:r>
    </w:p>
    <w:p w14:paraId="25E2AFAF" w14:textId="77777777" w:rsidR="00C474C1" w:rsidRDefault="00C52F4A" w:rsidP="00C52F4A">
      <w:r w:rsidRPr="00605EB6">
        <w:t>L</w:t>
      </w:r>
      <w:r w:rsidR="00C474C1">
        <w:t>’</w:t>
      </w:r>
      <w:r w:rsidRPr="00605EB6">
        <w:t>habitation est charmante</w:t>
      </w:r>
      <w:r w:rsidR="00C474C1">
        <w:t xml:space="preserve">, </w:t>
      </w:r>
      <w:r w:rsidRPr="00605EB6">
        <w:t>c</w:t>
      </w:r>
      <w:r w:rsidR="00C474C1">
        <w:t>’</w:t>
      </w:r>
      <w:r w:rsidRPr="00605EB6">
        <w:t>est un petit palais</w:t>
      </w:r>
      <w:r w:rsidR="00C474C1">
        <w:t xml:space="preserve">. </w:t>
      </w:r>
      <w:r w:rsidRPr="00605EB6">
        <w:t>Un goût parfait a présidé à sa décoration intérieure et à son ameublement</w:t>
      </w:r>
      <w:r w:rsidR="00C474C1">
        <w:t xml:space="preserve">. </w:t>
      </w:r>
      <w:r w:rsidRPr="00605EB6">
        <w:t>Tout est délicieux</w:t>
      </w:r>
      <w:r w:rsidR="00C474C1">
        <w:t xml:space="preserve">. </w:t>
      </w:r>
      <w:r w:rsidRPr="00605EB6">
        <w:t>La chambre et le boudoir de la jeune femme sont deux merveilles</w:t>
      </w:r>
      <w:r w:rsidR="00C474C1">
        <w:t>.</w:t>
      </w:r>
    </w:p>
    <w:p w14:paraId="6CAE8BF3" w14:textId="77777777" w:rsidR="00C474C1" w:rsidRDefault="00C52F4A" w:rsidP="00C52F4A">
      <w:r w:rsidRPr="00605EB6">
        <w:t>Habitué à l</w:t>
      </w:r>
      <w:r w:rsidR="00C474C1">
        <w:t>’</w:t>
      </w:r>
      <w:r w:rsidRPr="00605EB6">
        <w:t>élégance et aux raffinements de la vie parisienne</w:t>
      </w:r>
      <w:r w:rsidR="00C474C1">
        <w:t xml:space="preserve">, </w:t>
      </w:r>
      <w:r w:rsidRPr="00605EB6">
        <w:t>Léon a bien fait les choses</w:t>
      </w:r>
      <w:r w:rsidR="00C474C1">
        <w:t xml:space="preserve">. </w:t>
      </w:r>
      <w:r w:rsidRPr="00605EB6">
        <w:t>C</w:t>
      </w:r>
      <w:r w:rsidR="00C474C1">
        <w:t>’</w:t>
      </w:r>
      <w:r w:rsidRPr="00605EB6">
        <w:t>est avec un accent plein de gratitude que Lucy l</w:t>
      </w:r>
      <w:r w:rsidR="00C474C1">
        <w:t>’</w:t>
      </w:r>
      <w:r w:rsidRPr="00605EB6">
        <w:t>a remercié et complimenté</w:t>
      </w:r>
      <w:r w:rsidR="00C474C1">
        <w:t>.</w:t>
      </w:r>
    </w:p>
    <w:p w14:paraId="36AA1A54" w14:textId="77777777" w:rsidR="00C474C1" w:rsidRDefault="00C52F4A" w:rsidP="00C52F4A">
      <w:r w:rsidRPr="00605EB6">
        <w:t>Deux voitures sont sous la remise</w:t>
      </w:r>
      <w:r w:rsidR="00C474C1">
        <w:t xml:space="preserve">, </w:t>
      </w:r>
      <w:r w:rsidRPr="00605EB6">
        <w:t>et il y a trois beaux chevaux dans l</w:t>
      </w:r>
      <w:r w:rsidR="00C474C1">
        <w:t>’</w:t>
      </w:r>
      <w:r w:rsidRPr="00605EB6">
        <w:t>écurie</w:t>
      </w:r>
      <w:r w:rsidR="00C474C1">
        <w:t>.</w:t>
      </w:r>
    </w:p>
    <w:p w14:paraId="1EB32603" w14:textId="77777777" w:rsidR="00C474C1" w:rsidRDefault="00C52F4A" w:rsidP="00C52F4A">
      <w:r w:rsidRPr="00605EB6">
        <w:t>Presque chaque jour</w:t>
      </w:r>
      <w:r w:rsidR="00C474C1">
        <w:t xml:space="preserve">, </w:t>
      </w:r>
      <w:r w:rsidRPr="00605EB6">
        <w:t>quand la grande chaleur est passée</w:t>
      </w:r>
      <w:r w:rsidR="00C474C1">
        <w:t xml:space="preserve">, </w:t>
      </w:r>
      <w:r w:rsidRPr="00605EB6">
        <w:t>on attelle</w:t>
      </w:r>
      <w:r w:rsidR="00C474C1">
        <w:t xml:space="preserve">, </w:t>
      </w:r>
      <w:r w:rsidRPr="00605EB6">
        <w:t>et les deux frères et Lucy font de ravissantes promenades dans les environs</w:t>
      </w:r>
      <w:r w:rsidR="00C474C1">
        <w:t xml:space="preserve"> ; </w:t>
      </w:r>
      <w:r w:rsidRPr="00605EB6">
        <w:t>ils visitent les sites pittoresques</w:t>
      </w:r>
      <w:r w:rsidR="00C474C1">
        <w:t xml:space="preserve"> ; </w:t>
      </w:r>
      <w:r w:rsidRPr="00605EB6">
        <w:t>partout ils admirent les magnifiques points de vue</w:t>
      </w:r>
      <w:r w:rsidR="00C474C1">
        <w:t xml:space="preserve">, </w:t>
      </w:r>
      <w:r w:rsidRPr="00605EB6">
        <w:t>les paysages splendides</w:t>
      </w:r>
      <w:r w:rsidR="00C474C1">
        <w:t>.</w:t>
      </w:r>
    </w:p>
    <w:p w14:paraId="1C215AE2" w14:textId="0B3B254A" w:rsidR="00C474C1" w:rsidRDefault="0094609C" w:rsidP="00C52F4A">
      <w:r>
        <w:lastRenderedPageBreak/>
        <w:t>— </w:t>
      </w:r>
      <w:r w:rsidR="00C52F4A" w:rsidRPr="005A157C">
        <w:t>C</w:t>
      </w:r>
      <w:r w:rsidR="00C474C1">
        <w:t>’</w:t>
      </w:r>
      <w:r w:rsidR="00C52F4A" w:rsidRPr="005A157C">
        <w:t>est beau</w:t>
      </w:r>
      <w:r w:rsidR="00C474C1">
        <w:t xml:space="preserve">, </w:t>
      </w:r>
      <w:r w:rsidR="00C52F4A" w:rsidRPr="005A157C">
        <w:t>c</w:t>
      </w:r>
      <w:r w:rsidR="00C474C1">
        <w:t>’</w:t>
      </w:r>
      <w:r w:rsidR="00C52F4A" w:rsidRPr="005A157C">
        <w:t>est beau</w:t>
      </w:r>
      <w:r w:rsidR="00C474C1">
        <w:t xml:space="preserve"> ! </w:t>
      </w:r>
      <w:r w:rsidR="00C52F4A" w:rsidRPr="005A157C">
        <w:t>ne se lasse point de répéter Lucy</w:t>
      </w:r>
      <w:r w:rsidR="00C474C1">
        <w:t xml:space="preserve">. </w:t>
      </w:r>
      <w:r w:rsidR="00C52F4A" w:rsidRPr="005A157C">
        <w:t>Ah</w:t>
      </w:r>
      <w:r w:rsidR="00C474C1">
        <w:t xml:space="preserve"> ! </w:t>
      </w:r>
      <w:r w:rsidR="00C52F4A" w:rsidRPr="005A157C">
        <w:t>c</w:t>
      </w:r>
      <w:r w:rsidR="00C474C1">
        <w:t>’</w:t>
      </w:r>
      <w:r w:rsidR="00C52F4A" w:rsidRPr="005A157C">
        <w:t>est avec raison qu</w:t>
      </w:r>
      <w:r w:rsidR="00C474C1">
        <w:t>’</w:t>
      </w:r>
      <w:r w:rsidR="00C52F4A" w:rsidRPr="005A157C">
        <w:t>on entend dire dans tous les pays du monde</w:t>
      </w:r>
      <w:r w:rsidR="00C474C1">
        <w:t xml:space="preserve"> : </w:t>
      </w:r>
      <w:r w:rsidR="00C52F4A" w:rsidRPr="005A157C">
        <w:t>La belle France</w:t>
      </w:r>
      <w:r w:rsidR="00C474C1">
        <w:t> !</w:t>
      </w:r>
    </w:p>
    <w:p w14:paraId="411B4C17" w14:textId="77777777" w:rsidR="00C474C1" w:rsidRDefault="00C52F4A" w:rsidP="00C52F4A">
      <w:r w:rsidRPr="00605EB6">
        <w:t>Des promenades aux environs de Versailles</w:t>
      </w:r>
      <w:r w:rsidR="00C474C1">
        <w:t xml:space="preserve">, </w:t>
      </w:r>
      <w:r w:rsidRPr="00605EB6">
        <w:t>de Saint-Germain</w:t>
      </w:r>
      <w:r w:rsidR="00C474C1">
        <w:t xml:space="preserve">, </w:t>
      </w:r>
      <w:r w:rsidRPr="00605EB6">
        <w:t>de Saint-Cloud</w:t>
      </w:r>
      <w:r w:rsidR="00C474C1">
        <w:t xml:space="preserve">, </w:t>
      </w:r>
      <w:r w:rsidRPr="00605EB6">
        <w:t>sont les seules sorties du marquis et de la marquise</w:t>
      </w:r>
      <w:r w:rsidR="00C474C1">
        <w:t xml:space="preserve">. </w:t>
      </w:r>
      <w:r w:rsidRPr="00605EB6">
        <w:t>Ne connaissant personne</w:t>
      </w:r>
      <w:r w:rsidR="00C474C1">
        <w:t xml:space="preserve">, </w:t>
      </w:r>
      <w:r w:rsidRPr="00605EB6">
        <w:t>ils vivent dans la solitude</w:t>
      </w:r>
      <w:r w:rsidR="00C474C1">
        <w:t xml:space="preserve">. </w:t>
      </w:r>
      <w:r w:rsidRPr="00605EB6">
        <w:t>Ils s</w:t>
      </w:r>
      <w:r w:rsidR="00C474C1">
        <w:t>’</w:t>
      </w:r>
      <w:r w:rsidRPr="00605EB6">
        <w:t>y plaisent</w:t>
      </w:r>
      <w:r w:rsidR="00C474C1">
        <w:t xml:space="preserve">. </w:t>
      </w:r>
      <w:r w:rsidRPr="00605EB6">
        <w:t>Ils se trouvent si bien dans leur nid d</w:t>
      </w:r>
      <w:r w:rsidR="00C474C1">
        <w:t>’</w:t>
      </w:r>
      <w:r w:rsidRPr="00605EB6">
        <w:t>amoureux</w:t>
      </w:r>
      <w:r w:rsidR="00C474C1">
        <w:t xml:space="preserve"> ! </w:t>
      </w:r>
      <w:r w:rsidRPr="00605EB6">
        <w:t>Ils n</w:t>
      </w:r>
      <w:r w:rsidR="00C474C1">
        <w:t>’</w:t>
      </w:r>
      <w:r w:rsidRPr="00605EB6">
        <w:t>ont pas un instant d</w:t>
      </w:r>
      <w:r w:rsidR="00C474C1">
        <w:t>’</w:t>
      </w:r>
      <w:r w:rsidRPr="00605EB6">
        <w:t>ennui</w:t>
      </w:r>
      <w:r w:rsidR="00C474C1">
        <w:t xml:space="preserve">. </w:t>
      </w:r>
      <w:r w:rsidRPr="00605EB6">
        <w:t>Est-ce qu</w:t>
      </w:r>
      <w:r w:rsidR="00C474C1">
        <w:t>’</w:t>
      </w:r>
      <w:r w:rsidRPr="00605EB6">
        <w:t>on peut jamais s</w:t>
      </w:r>
      <w:r w:rsidR="00C474C1">
        <w:t>’</w:t>
      </w:r>
      <w:r w:rsidRPr="00605EB6">
        <w:t>ennuyer quand on s</w:t>
      </w:r>
      <w:r w:rsidR="00C474C1">
        <w:t>’</w:t>
      </w:r>
      <w:r w:rsidRPr="00605EB6">
        <w:t>aime</w:t>
      </w:r>
      <w:r w:rsidR="00C474C1">
        <w:t> ?</w:t>
      </w:r>
    </w:p>
    <w:p w14:paraId="57173DB6" w14:textId="77777777" w:rsidR="00C474C1" w:rsidRDefault="00C52F4A" w:rsidP="00C52F4A">
      <w:r w:rsidRPr="00605EB6">
        <w:t>Pour le moment</w:t>
      </w:r>
      <w:r w:rsidR="00C474C1">
        <w:t xml:space="preserve">, </w:t>
      </w:r>
      <w:r w:rsidRPr="00605EB6">
        <w:t>ils ne voient et ne reçoivent personne</w:t>
      </w:r>
      <w:r w:rsidR="00C474C1">
        <w:t xml:space="preserve">. </w:t>
      </w:r>
      <w:r w:rsidRPr="00605EB6">
        <w:t>Dans quelques mois</w:t>
      </w:r>
      <w:r w:rsidR="00C474C1">
        <w:t xml:space="preserve">, </w:t>
      </w:r>
      <w:r w:rsidRPr="00605EB6">
        <w:t>on ne pensera plus à Paris aux mauvaises journées de juin</w:t>
      </w:r>
      <w:r w:rsidR="00C474C1">
        <w:t xml:space="preserve">, </w:t>
      </w:r>
      <w:r w:rsidRPr="00605EB6">
        <w:t>la tranquillité sera complètement rétablie</w:t>
      </w:r>
      <w:r w:rsidR="00C474C1">
        <w:t xml:space="preserve">. </w:t>
      </w:r>
      <w:r w:rsidRPr="00605EB6">
        <w:t>Ceux que la crainte a éloignés de Paris y reviendront</w:t>
      </w:r>
      <w:r w:rsidR="00C474C1">
        <w:t xml:space="preserve">. </w:t>
      </w:r>
      <w:r w:rsidRPr="00605EB6">
        <w:t>Alors on verra</w:t>
      </w:r>
      <w:r w:rsidR="00C474C1">
        <w:t xml:space="preserve">. </w:t>
      </w:r>
      <w:r w:rsidRPr="00605EB6">
        <w:t>Léon a des relations</w:t>
      </w:r>
      <w:r w:rsidR="00C474C1">
        <w:t xml:space="preserve">, </w:t>
      </w:r>
      <w:r w:rsidRPr="00605EB6">
        <w:t>il présentera le marquis et la marquise dans quelques maisons</w:t>
      </w:r>
      <w:r w:rsidR="00C474C1">
        <w:t xml:space="preserve"> ; </w:t>
      </w:r>
      <w:r w:rsidRPr="00605EB6">
        <w:t>mais on a le temps</w:t>
      </w:r>
      <w:r w:rsidR="00C474C1">
        <w:t xml:space="preserve">, </w:t>
      </w:r>
      <w:r w:rsidRPr="00605EB6">
        <w:t>on ne se pressera pas de faire des connaissances</w:t>
      </w:r>
      <w:r w:rsidR="00C474C1">
        <w:t xml:space="preserve"> ; </w:t>
      </w:r>
      <w:r w:rsidRPr="00605EB6">
        <w:t>car le monde est exigeant</w:t>
      </w:r>
      <w:r w:rsidR="00C474C1">
        <w:t xml:space="preserve"> : </w:t>
      </w:r>
      <w:r w:rsidRPr="00605EB6">
        <w:t>quand il s</w:t>
      </w:r>
      <w:r w:rsidR="00C474C1">
        <w:t>’</w:t>
      </w:r>
      <w:r w:rsidRPr="00605EB6">
        <w:t>empare de vous</w:t>
      </w:r>
      <w:r w:rsidR="00C474C1">
        <w:t xml:space="preserve">, </w:t>
      </w:r>
      <w:r w:rsidRPr="00605EB6">
        <w:t>vous ne vous appartenez plus</w:t>
      </w:r>
      <w:r w:rsidR="00C474C1">
        <w:t>.</w:t>
      </w:r>
    </w:p>
    <w:p w14:paraId="7B501D88" w14:textId="77777777" w:rsidR="00C474C1" w:rsidRDefault="00C52F4A" w:rsidP="00C52F4A">
      <w:r w:rsidRPr="00605EB6">
        <w:t>Près de son frère et de sa belle-sœur</w:t>
      </w:r>
      <w:r w:rsidR="00C474C1">
        <w:t xml:space="preserve">, </w:t>
      </w:r>
      <w:r w:rsidRPr="00605EB6">
        <w:t>le baron de Simaise continue à jouer son rôle en parfait comédien</w:t>
      </w:r>
      <w:r w:rsidR="00C474C1">
        <w:t xml:space="preserve">. </w:t>
      </w:r>
      <w:r w:rsidRPr="00605EB6">
        <w:t>Certes</w:t>
      </w:r>
      <w:r w:rsidR="00C474C1">
        <w:t xml:space="preserve">, </w:t>
      </w:r>
      <w:r w:rsidRPr="00605EB6">
        <w:t>ce n</w:t>
      </w:r>
      <w:r w:rsidR="00C474C1">
        <w:t>’</w:t>
      </w:r>
      <w:r w:rsidRPr="00605EB6">
        <w:t>est pas lui qui poussera le marquis à voir du monde</w:t>
      </w:r>
      <w:r w:rsidR="00C474C1">
        <w:t xml:space="preserve"> ; </w:t>
      </w:r>
      <w:r w:rsidRPr="00605EB6">
        <w:t>il le tiendra</w:t>
      </w:r>
      <w:r w:rsidR="00C474C1">
        <w:t xml:space="preserve">, </w:t>
      </w:r>
      <w:r w:rsidRPr="00605EB6">
        <w:t>au contraire</w:t>
      </w:r>
      <w:r w:rsidR="00C474C1">
        <w:t xml:space="preserve">, </w:t>
      </w:r>
      <w:r w:rsidRPr="00605EB6">
        <w:t>éloigné de Paris le plus longtemps qu</w:t>
      </w:r>
      <w:r w:rsidR="00C474C1">
        <w:t>’</w:t>
      </w:r>
      <w:r w:rsidRPr="00605EB6">
        <w:t>il pourra</w:t>
      </w:r>
      <w:r w:rsidR="00C474C1">
        <w:t>.</w:t>
      </w:r>
    </w:p>
    <w:p w14:paraId="057E6E79" w14:textId="525A4549" w:rsidR="00C474C1" w:rsidRDefault="00C52F4A" w:rsidP="00C52F4A">
      <w:r w:rsidRPr="00605EB6">
        <w:t>Il a réussi à gagner l</w:t>
      </w:r>
      <w:r w:rsidR="00C474C1">
        <w:t>’</w:t>
      </w:r>
      <w:r w:rsidRPr="00605EB6">
        <w:t>affection de son frère</w:t>
      </w:r>
      <w:r w:rsidR="00C474C1">
        <w:t xml:space="preserve">, </w:t>
      </w:r>
      <w:r w:rsidRPr="00605EB6">
        <w:t>à capter sa confiance</w:t>
      </w:r>
      <w:r w:rsidR="00C474C1">
        <w:t xml:space="preserve">, </w:t>
      </w:r>
      <w:r w:rsidRPr="00605EB6">
        <w:t>c</w:t>
      </w:r>
      <w:r w:rsidR="00C474C1">
        <w:t>’</w:t>
      </w:r>
      <w:r w:rsidRPr="00605EB6">
        <w:t>est bien</w:t>
      </w:r>
      <w:r w:rsidR="00C474C1">
        <w:t xml:space="preserve"> ; </w:t>
      </w:r>
      <w:r w:rsidRPr="00605EB6">
        <w:t>mais</w:t>
      </w:r>
      <w:r w:rsidR="00C474C1">
        <w:t xml:space="preserve">, </w:t>
      </w:r>
      <w:r w:rsidRPr="00605EB6">
        <w:t>pour que cela dure</w:t>
      </w:r>
      <w:r w:rsidR="00C474C1">
        <w:t xml:space="preserve">, </w:t>
      </w:r>
      <w:r w:rsidRPr="00605EB6">
        <w:t>il y a des choses que le marquis ne doit pas savoir</w:t>
      </w:r>
      <w:r w:rsidR="00C474C1">
        <w:t xml:space="preserve">. </w:t>
      </w:r>
      <w:r w:rsidRPr="00605EB6">
        <w:t>Si on lui ouvrait les yeux</w:t>
      </w:r>
      <w:r w:rsidR="00C474C1">
        <w:t xml:space="preserve">, </w:t>
      </w:r>
      <w:r w:rsidRPr="00605EB6">
        <w:t>s</w:t>
      </w:r>
      <w:r w:rsidR="00C474C1">
        <w:t>’</w:t>
      </w:r>
      <w:r w:rsidRPr="00605EB6">
        <w:t>il découvrait qu</w:t>
      </w:r>
      <w:r w:rsidR="00C474C1">
        <w:t>’</w:t>
      </w:r>
      <w:r w:rsidRPr="00605EB6">
        <w:t>il est la dupe d</w:t>
      </w:r>
      <w:r w:rsidR="00C474C1">
        <w:t>’</w:t>
      </w:r>
      <w:r w:rsidRPr="00605EB6">
        <w:t>un abominable hypocrite</w:t>
      </w:r>
      <w:r w:rsidR="00C474C1">
        <w:t xml:space="preserve">, </w:t>
      </w:r>
      <w:r w:rsidRPr="00605EB6">
        <w:t xml:space="preserve">toutes </w:t>
      </w:r>
      <w:r w:rsidR="005A157C">
        <w:t>l</w:t>
      </w:r>
      <w:r w:rsidR="005A157C" w:rsidRPr="00605EB6">
        <w:t xml:space="preserve">es </w:t>
      </w:r>
      <w:r w:rsidRPr="00605EB6">
        <w:t xml:space="preserve">combinaisons </w:t>
      </w:r>
      <w:r w:rsidR="005A157C">
        <w:t xml:space="preserve">de Léon </w:t>
      </w:r>
      <w:r w:rsidRPr="00605EB6">
        <w:t>seraient déjouées</w:t>
      </w:r>
      <w:r w:rsidR="00C474C1">
        <w:t xml:space="preserve">, </w:t>
      </w:r>
      <w:r w:rsidRPr="00605EB6">
        <w:t>il aurait pris une peine inutile</w:t>
      </w:r>
      <w:r w:rsidR="00C474C1">
        <w:t xml:space="preserve"> ; </w:t>
      </w:r>
      <w:r w:rsidRPr="00605EB6">
        <w:t>l</w:t>
      </w:r>
      <w:r w:rsidR="00C474C1">
        <w:t>’</w:t>
      </w:r>
      <w:r w:rsidRPr="00605EB6">
        <w:t>échafaudage de sa fortune s</w:t>
      </w:r>
      <w:r w:rsidR="00C474C1">
        <w:t>’</w:t>
      </w:r>
      <w:r w:rsidRPr="00605EB6">
        <w:t>écroulerait d</w:t>
      </w:r>
      <w:r w:rsidR="00C474C1">
        <w:t>’</w:t>
      </w:r>
      <w:r w:rsidRPr="00605EB6">
        <w:t>un seul coup</w:t>
      </w:r>
      <w:r w:rsidR="00C474C1">
        <w:t xml:space="preserve">, </w:t>
      </w:r>
      <w:r w:rsidRPr="00605EB6">
        <w:t>comme un château de cartes</w:t>
      </w:r>
      <w:r w:rsidR="00C474C1">
        <w:t>.</w:t>
      </w:r>
    </w:p>
    <w:p w14:paraId="43B983DD" w14:textId="77777777" w:rsidR="00C474C1" w:rsidRDefault="00C52F4A" w:rsidP="00C52F4A">
      <w:r w:rsidRPr="00605EB6">
        <w:lastRenderedPageBreak/>
        <w:t>Tromper son frère</w:t>
      </w:r>
      <w:r w:rsidR="00C474C1">
        <w:t xml:space="preserve">, </w:t>
      </w:r>
      <w:r w:rsidRPr="00605EB6">
        <w:t>l</w:t>
      </w:r>
      <w:r w:rsidR="00C474C1">
        <w:t>’</w:t>
      </w:r>
      <w:r w:rsidRPr="00605EB6">
        <w:t>enlacer dans les réseaux invisibles de son machiavélisme</w:t>
      </w:r>
      <w:r w:rsidR="00C474C1">
        <w:t xml:space="preserve">, </w:t>
      </w:r>
      <w:r w:rsidRPr="00605EB6">
        <w:t>voilà ce qu</w:t>
      </w:r>
      <w:r w:rsidR="00C474C1">
        <w:t>’</w:t>
      </w:r>
      <w:r w:rsidRPr="00605EB6">
        <w:t>il fallait</w:t>
      </w:r>
      <w:r w:rsidR="00C474C1">
        <w:t xml:space="preserve"> ; </w:t>
      </w:r>
      <w:r w:rsidRPr="00605EB6">
        <w:t>et ce résultat était d</w:t>
      </w:r>
      <w:r w:rsidR="00C474C1">
        <w:t>’</w:t>
      </w:r>
      <w:r w:rsidRPr="00605EB6">
        <w:t>autant plus facile à obtenir</w:t>
      </w:r>
      <w:r w:rsidR="00C474C1">
        <w:t xml:space="preserve">, </w:t>
      </w:r>
      <w:r w:rsidRPr="00605EB6">
        <w:t>que la confiance du marquis était plus grande</w:t>
      </w:r>
      <w:r w:rsidR="00C474C1">
        <w:t xml:space="preserve">, </w:t>
      </w:r>
      <w:r w:rsidRPr="00605EB6">
        <w:t>plus entière</w:t>
      </w:r>
      <w:r w:rsidR="00C474C1">
        <w:t>.</w:t>
      </w:r>
    </w:p>
    <w:p w14:paraId="2F5D947E" w14:textId="77777777" w:rsidR="00C474C1" w:rsidRDefault="00C52F4A" w:rsidP="00C52F4A">
      <w:r w:rsidRPr="00605EB6">
        <w:t>Paul jugeait les autres</w:t>
      </w:r>
      <w:r w:rsidR="00C474C1">
        <w:t xml:space="preserve">, </w:t>
      </w:r>
      <w:r w:rsidRPr="00605EB6">
        <w:t>son frère particulièrement</w:t>
      </w:r>
      <w:r w:rsidR="00C474C1">
        <w:t xml:space="preserve">, </w:t>
      </w:r>
      <w:r w:rsidRPr="00605EB6">
        <w:t>d</w:t>
      </w:r>
      <w:r w:rsidR="00C474C1">
        <w:t>’</w:t>
      </w:r>
      <w:r w:rsidRPr="00605EB6">
        <w:t>après lui-même</w:t>
      </w:r>
      <w:r w:rsidR="00C474C1">
        <w:t xml:space="preserve"> ; </w:t>
      </w:r>
      <w:r w:rsidRPr="00605EB6">
        <w:t>il croyait Léon bon</w:t>
      </w:r>
      <w:r w:rsidR="00C474C1">
        <w:t xml:space="preserve">, </w:t>
      </w:r>
      <w:r w:rsidRPr="00605EB6">
        <w:t>dévoué</w:t>
      </w:r>
      <w:r w:rsidR="00C474C1">
        <w:t xml:space="preserve">, </w:t>
      </w:r>
      <w:r w:rsidRPr="00605EB6">
        <w:t>sincère en tout</w:t>
      </w:r>
      <w:r w:rsidR="00C474C1">
        <w:t xml:space="preserve">. </w:t>
      </w:r>
      <w:r w:rsidRPr="00605EB6">
        <w:t>Comment aurait-il pu soupçonner seulement sa précoce perversité</w:t>
      </w:r>
      <w:r w:rsidR="00C474C1">
        <w:t xml:space="preserve"> ? </w:t>
      </w:r>
      <w:r w:rsidRPr="00605EB6">
        <w:t>C</w:t>
      </w:r>
      <w:r w:rsidR="00C474C1">
        <w:t>’</w:t>
      </w:r>
      <w:r w:rsidRPr="00605EB6">
        <w:t>est toujours parce qu</w:t>
      </w:r>
      <w:r w:rsidR="00C474C1">
        <w:t>’</w:t>
      </w:r>
      <w:r w:rsidRPr="00605EB6">
        <w:t>ils sont confiants et qu</w:t>
      </w:r>
      <w:r w:rsidR="00C474C1">
        <w:t>’</w:t>
      </w:r>
      <w:r w:rsidRPr="00605EB6">
        <w:t>ils ne peuvent croire au mal</w:t>
      </w:r>
      <w:r w:rsidR="00C474C1">
        <w:t xml:space="preserve">, </w:t>
      </w:r>
      <w:r w:rsidRPr="00605EB6">
        <w:t>que les hommes d</w:t>
      </w:r>
      <w:r w:rsidR="00C474C1">
        <w:t>’</w:t>
      </w:r>
      <w:r w:rsidRPr="00605EB6">
        <w:t>une nature loyale et généreuse sont victimes des méchants</w:t>
      </w:r>
      <w:r w:rsidR="00C474C1">
        <w:t>.</w:t>
      </w:r>
    </w:p>
    <w:p w14:paraId="5D8C62D2" w14:textId="77777777" w:rsidR="00C474C1" w:rsidRDefault="00C52F4A" w:rsidP="00C52F4A">
      <w:r w:rsidRPr="00605EB6">
        <w:t>Léon était trop adroit</w:t>
      </w:r>
      <w:r w:rsidR="00C474C1">
        <w:t xml:space="preserve">, </w:t>
      </w:r>
      <w:r w:rsidRPr="00605EB6">
        <w:t>trop rusé pour se laisser deviner</w:t>
      </w:r>
      <w:r w:rsidR="00C474C1">
        <w:t xml:space="preserve">. </w:t>
      </w:r>
      <w:r w:rsidRPr="00605EB6">
        <w:t>Il avait changé son caractère</w:t>
      </w:r>
      <w:r w:rsidR="00C474C1">
        <w:t xml:space="preserve">, </w:t>
      </w:r>
      <w:r w:rsidRPr="00605EB6">
        <w:t>l</w:t>
      </w:r>
      <w:r w:rsidR="00C474C1">
        <w:t>’</w:t>
      </w:r>
      <w:r w:rsidRPr="00605EB6">
        <w:t>expression de sa physionomie</w:t>
      </w:r>
      <w:r w:rsidR="00C474C1">
        <w:t xml:space="preserve">, </w:t>
      </w:r>
      <w:r w:rsidRPr="00605EB6">
        <w:t>celle de son regard</w:t>
      </w:r>
      <w:r w:rsidR="00C474C1">
        <w:t xml:space="preserve">, </w:t>
      </w:r>
      <w:r w:rsidR="005A157C">
        <w:t xml:space="preserve">il avait changé </w:t>
      </w:r>
      <w:r w:rsidRPr="00605EB6">
        <w:t>jusqu</w:t>
      </w:r>
      <w:r w:rsidR="00C474C1">
        <w:t>’</w:t>
      </w:r>
      <w:r w:rsidRPr="00605EB6">
        <w:t>au timbre de sa voix</w:t>
      </w:r>
      <w:r w:rsidR="00C474C1">
        <w:t xml:space="preserve">. </w:t>
      </w:r>
      <w:r w:rsidRPr="00605EB6">
        <w:t>Sa volonté avait mis un masque sur son visage</w:t>
      </w:r>
      <w:r w:rsidR="00C474C1">
        <w:t xml:space="preserve">, </w:t>
      </w:r>
      <w:r w:rsidRPr="00605EB6">
        <w:t>il le gardait</w:t>
      </w:r>
      <w:r w:rsidR="00C474C1">
        <w:t>.</w:t>
      </w:r>
    </w:p>
    <w:p w14:paraId="43522684" w14:textId="77777777" w:rsidR="00C474C1" w:rsidRDefault="00C52F4A" w:rsidP="00C52F4A">
      <w:r w:rsidRPr="00605EB6">
        <w:t>Il calculait ce que son jeu devait lui rapporter</w:t>
      </w:r>
      <w:r w:rsidR="00C474C1">
        <w:t xml:space="preserve">. </w:t>
      </w:r>
      <w:r w:rsidRPr="00605EB6">
        <w:t>L</w:t>
      </w:r>
      <w:r w:rsidR="00C474C1">
        <w:t>’</w:t>
      </w:r>
      <w:r w:rsidRPr="00605EB6">
        <w:t>amitié et la reconnaissance de son frère lui vaudraient tant</w:t>
      </w:r>
      <w:r w:rsidR="00C474C1">
        <w:t xml:space="preserve"> ; </w:t>
      </w:r>
      <w:r w:rsidRPr="00605EB6">
        <w:t>il aurait tant pour son dévouement et les services qu</w:t>
      </w:r>
      <w:r w:rsidR="00C474C1">
        <w:t>’</w:t>
      </w:r>
      <w:r w:rsidRPr="00605EB6">
        <w:t>il rendait au marquis</w:t>
      </w:r>
      <w:r w:rsidR="00C474C1">
        <w:t xml:space="preserve"> ; </w:t>
      </w:r>
      <w:r w:rsidRPr="00605EB6">
        <w:t>il comptait bien se faire payer aussi la contrainte qu</w:t>
      </w:r>
      <w:r w:rsidR="00C474C1">
        <w:t>’</w:t>
      </w:r>
      <w:r w:rsidRPr="00605EB6">
        <w:t>il s</w:t>
      </w:r>
      <w:r w:rsidR="00C474C1">
        <w:t>’</w:t>
      </w:r>
      <w:r w:rsidRPr="00605EB6">
        <w:t>imposait</w:t>
      </w:r>
      <w:r w:rsidR="00C474C1">
        <w:t xml:space="preserve">, </w:t>
      </w:r>
      <w:r w:rsidRPr="00605EB6">
        <w:t>le mal qu</w:t>
      </w:r>
      <w:r w:rsidR="00C474C1">
        <w:t>’</w:t>
      </w:r>
      <w:r w:rsidRPr="00605EB6">
        <w:t>il se donnait pour ne pas se montrer tel qu</w:t>
      </w:r>
      <w:r w:rsidR="00C474C1">
        <w:t>’</w:t>
      </w:r>
      <w:r w:rsidRPr="00605EB6">
        <w:t>il était</w:t>
      </w:r>
      <w:r w:rsidR="00C474C1">
        <w:t xml:space="preserve">. </w:t>
      </w:r>
      <w:r w:rsidRPr="00605EB6">
        <w:t>Dame</w:t>
      </w:r>
      <w:r w:rsidR="00C474C1">
        <w:t xml:space="preserve">, </w:t>
      </w:r>
      <w:r w:rsidRPr="00605EB6">
        <w:t>toute peine mérite salaire</w:t>
      </w:r>
      <w:r w:rsidR="00C474C1">
        <w:t xml:space="preserve">, </w:t>
      </w:r>
      <w:r w:rsidRPr="00605EB6">
        <w:t>et quand on calcule</w:t>
      </w:r>
      <w:r w:rsidR="00C474C1">
        <w:t xml:space="preserve">, </w:t>
      </w:r>
      <w:r w:rsidRPr="00605EB6">
        <w:t>il faut surtout</w:t>
      </w:r>
      <w:r w:rsidR="00C474C1">
        <w:t xml:space="preserve">, </w:t>
      </w:r>
      <w:r w:rsidRPr="00605EB6">
        <w:t>pour obtenir un calcul juste</w:t>
      </w:r>
      <w:r w:rsidR="00C474C1">
        <w:t xml:space="preserve">, </w:t>
      </w:r>
      <w:r w:rsidRPr="00605EB6">
        <w:t>ne rien oublier</w:t>
      </w:r>
      <w:r w:rsidR="00C474C1">
        <w:t>.</w:t>
      </w:r>
    </w:p>
    <w:p w14:paraId="27A7E55F" w14:textId="6C20DD14" w:rsidR="00C474C1" w:rsidRDefault="00C52F4A" w:rsidP="00C52F4A">
      <w:r w:rsidRPr="00605EB6">
        <w:t>Le marquis possédant plus de quatre millions</w:t>
      </w:r>
      <w:r w:rsidR="00C474C1">
        <w:t xml:space="preserve">, </w:t>
      </w:r>
      <w:r w:rsidRPr="00605EB6">
        <w:t xml:space="preserve">sans compter la fortune de </w:t>
      </w:r>
      <w:r w:rsidR="00C474C1">
        <w:t>M. </w:t>
      </w:r>
      <w:r w:rsidRPr="00605EB6">
        <w:t>Philippe de Villiers</w:t>
      </w:r>
      <w:r w:rsidR="00C474C1">
        <w:t xml:space="preserve">, </w:t>
      </w:r>
      <w:r w:rsidRPr="00605EB6">
        <w:t>qui lui viendrait un jour</w:t>
      </w:r>
      <w:r w:rsidR="00C474C1">
        <w:t xml:space="preserve">, </w:t>
      </w:r>
      <w:r w:rsidRPr="00605EB6">
        <w:t>il ne pouvait pas donner à son frère chéri moins d</w:t>
      </w:r>
      <w:r w:rsidR="00C474C1">
        <w:t>’</w:t>
      </w:r>
      <w:r w:rsidRPr="00605EB6">
        <w:t>un joli petit million</w:t>
      </w:r>
      <w:r w:rsidR="00C474C1">
        <w:t xml:space="preserve">. </w:t>
      </w:r>
      <w:r w:rsidRPr="00605EB6">
        <w:t>Mais qui sait</w:t>
      </w:r>
      <w:r w:rsidR="00C474C1">
        <w:t xml:space="preserve">, </w:t>
      </w:r>
      <w:r w:rsidRPr="00605EB6">
        <w:t>en s</w:t>
      </w:r>
      <w:r w:rsidR="00C474C1">
        <w:t>’</w:t>
      </w:r>
      <w:r w:rsidRPr="00605EB6">
        <w:t>y prenant bien</w:t>
      </w:r>
      <w:r w:rsidR="00C474C1">
        <w:t xml:space="preserve">, </w:t>
      </w:r>
      <w:r w:rsidRPr="00605EB6">
        <w:t>s</w:t>
      </w:r>
      <w:r w:rsidR="00C474C1">
        <w:t>’</w:t>
      </w:r>
      <w:r w:rsidRPr="00605EB6">
        <w:t>il était tout à fait adroit</w:t>
      </w:r>
      <w:r w:rsidR="00C474C1">
        <w:t xml:space="preserve">, </w:t>
      </w:r>
      <w:r w:rsidRPr="00605EB6">
        <w:t xml:space="preserve">Paul irait peut-être </w:t>
      </w:r>
      <w:r w:rsidR="005A157C">
        <w:t>à</w:t>
      </w:r>
      <w:r w:rsidR="005A157C" w:rsidRPr="00605EB6">
        <w:t xml:space="preserve"> </w:t>
      </w:r>
      <w:r w:rsidRPr="00605EB6">
        <w:t>deux millions</w:t>
      </w:r>
      <w:r w:rsidR="00C474C1">
        <w:t xml:space="preserve">. </w:t>
      </w:r>
      <w:r w:rsidRPr="00605EB6">
        <w:t>Mon Dieu</w:t>
      </w:r>
      <w:r w:rsidR="00C474C1">
        <w:t xml:space="preserve">, </w:t>
      </w:r>
      <w:r w:rsidRPr="00605EB6">
        <w:t>oui</w:t>
      </w:r>
      <w:r w:rsidR="00C474C1">
        <w:t xml:space="preserve">, </w:t>
      </w:r>
      <w:r w:rsidRPr="00605EB6">
        <w:t>deux millions</w:t>
      </w:r>
      <w:r w:rsidR="00C474C1">
        <w:t xml:space="preserve"> ! </w:t>
      </w:r>
      <w:r w:rsidRPr="00605EB6">
        <w:t>Cela n</w:t>
      </w:r>
      <w:r w:rsidR="00C474C1">
        <w:t>’</w:t>
      </w:r>
      <w:r w:rsidRPr="00605EB6">
        <w:t>aurait rien d</w:t>
      </w:r>
      <w:r w:rsidR="00C474C1">
        <w:t>’</w:t>
      </w:r>
      <w:r w:rsidRPr="00605EB6">
        <w:t>extraordinaire</w:t>
      </w:r>
      <w:r w:rsidR="00C474C1">
        <w:t>.</w:t>
      </w:r>
    </w:p>
    <w:p w14:paraId="679841B7" w14:textId="77777777" w:rsidR="00C474C1" w:rsidRDefault="00C52F4A" w:rsidP="00C52F4A">
      <w:r w:rsidRPr="00605EB6">
        <w:t>Et déjà le baron se sentait lesté de deux millions</w:t>
      </w:r>
      <w:r w:rsidR="00C474C1">
        <w:t xml:space="preserve"> ; </w:t>
      </w:r>
      <w:r w:rsidRPr="00605EB6">
        <w:t>il se lançait dans le tourbillon de la vie parisienne</w:t>
      </w:r>
      <w:r w:rsidR="00C474C1">
        <w:t xml:space="preserve"> ; </w:t>
      </w:r>
      <w:r w:rsidRPr="00605EB6">
        <w:t xml:space="preserve">il éclipsait ses </w:t>
      </w:r>
      <w:r w:rsidRPr="00605EB6">
        <w:lastRenderedPageBreak/>
        <w:t>amis</w:t>
      </w:r>
      <w:r w:rsidR="00C474C1">
        <w:t xml:space="preserve">, </w:t>
      </w:r>
      <w:r w:rsidRPr="00605EB6">
        <w:t>il brillait</w:t>
      </w:r>
      <w:r w:rsidR="00C474C1">
        <w:t xml:space="preserve">, </w:t>
      </w:r>
      <w:r w:rsidRPr="00605EB6">
        <w:t>il éblouissait</w:t>
      </w:r>
      <w:r w:rsidR="00C474C1">
        <w:t xml:space="preserve">, </w:t>
      </w:r>
      <w:r w:rsidRPr="00605EB6">
        <w:t>il était superbe</w:t>
      </w:r>
      <w:r w:rsidR="00C474C1">
        <w:t xml:space="preserve"> ; </w:t>
      </w:r>
      <w:r w:rsidRPr="00605EB6">
        <w:t>il avait pour maîtresses les plus belles femmes de Paris</w:t>
      </w:r>
      <w:r w:rsidR="00C474C1">
        <w:t xml:space="preserve"> ; </w:t>
      </w:r>
      <w:r w:rsidRPr="00605EB6">
        <w:t>il était l</w:t>
      </w:r>
      <w:r w:rsidR="00C474C1">
        <w:t>’</w:t>
      </w:r>
      <w:r w:rsidRPr="00605EB6">
        <w:t>homme du jour</w:t>
      </w:r>
      <w:r w:rsidR="00C474C1">
        <w:t xml:space="preserve">, </w:t>
      </w:r>
      <w:r w:rsidRPr="00605EB6">
        <w:t>on ne parlait que de lui dans tout Paris</w:t>
      </w:r>
      <w:r w:rsidR="00C474C1">
        <w:t>.</w:t>
      </w:r>
    </w:p>
    <w:p w14:paraId="3391F0D6" w14:textId="43CE471F" w:rsidR="00C474C1" w:rsidRDefault="00C52F4A" w:rsidP="00C52F4A">
      <w:r w:rsidRPr="00605EB6">
        <w:t>Tel était le rêve du baron</w:t>
      </w:r>
      <w:r w:rsidR="00C474C1">
        <w:t xml:space="preserve">. </w:t>
      </w:r>
      <w:r w:rsidRPr="00605EB6">
        <w:t>En attendant que tout cela devînt une réalité</w:t>
      </w:r>
      <w:r w:rsidR="00C474C1">
        <w:t xml:space="preserve">, </w:t>
      </w:r>
      <w:r w:rsidRPr="00605EB6">
        <w:t>l</w:t>
      </w:r>
      <w:r w:rsidR="00C474C1">
        <w:t>’</w:t>
      </w:r>
      <w:r w:rsidRPr="00605EB6">
        <w:t>activité de Léon était admirable</w:t>
      </w:r>
      <w:r w:rsidR="00C474C1">
        <w:t xml:space="preserve">. </w:t>
      </w:r>
      <w:r w:rsidRPr="00605EB6">
        <w:t>Il se multipliait</w:t>
      </w:r>
      <w:r w:rsidR="00C474C1">
        <w:t xml:space="preserve">. </w:t>
      </w:r>
      <w:r w:rsidRPr="00605EB6">
        <w:t>Pour être agréable aux deux époux</w:t>
      </w:r>
      <w:r w:rsidR="00C474C1">
        <w:t xml:space="preserve">, </w:t>
      </w:r>
      <w:r w:rsidRPr="00605EB6">
        <w:t>il aurait fait tout au monde</w:t>
      </w:r>
      <w:r w:rsidR="00C474C1">
        <w:t xml:space="preserve">. </w:t>
      </w:r>
      <w:r w:rsidRPr="00605EB6">
        <w:t>Aucune peine ne paraissait lui coûter</w:t>
      </w:r>
      <w:r w:rsidR="00C474C1">
        <w:t xml:space="preserve">. </w:t>
      </w:r>
      <w:r w:rsidRPr="00605EB6">
        <w:t>Il se montrait aimable</w:t>
      </w:r>
      <w:r w:rsidR="00C474C1">
        <w:t xml:space="preserve">, </w:t>
      </w:r>
      <w:r w:rsidRPr="00605EB6">
        <w:t>gracieux</w:t>
      </w:r>
      <w:r w:rsidR="00C474C1">
        <w:t xml:space="preserve">, </w:t>
      </w:r>
      <w:r w:rsidRPr="00605EB6">
        <w:t>empressé</w:t>
      </w:r>
      <w:r w:rsidR="00C474C1">
        <w:t xml:space="preserve">, </w:t>
      </w:r>
      <w:r w:rsidR="00C03117">
        <w:t>actif</w:t>
      </w:r>
      <w:r w:rsidR="00C474C1">
        <w:t xml:space="preserve">, </w:t>
      </w:r>
      <w:r w:rsidRPr="00605EB6">
        <w:t>respectueux</w:t>
      </w:r>
      <w:r w:rsidR="00C474C1">
        <w:t>.</w:t>
      </w:r>
    </w:p>
    <w:p w14:paraId="717230EB" w14:textId="13F46DA5" w:rsidR="00C474C1" w:rsidRDefault="0094609C" w:rsidP="00C52F4A">
      <w:r>
        <w:t>— </w:t>
      </w:r>
      <w:r w:rsidR="00C52F4A" w:rsidRPr="00605EB6">
        <w:t>C</w:t>
      </w:r>
      <w:r w:rsidR="00C474C1">
        <w:t>’</w:t>
      </w:r>
      <w:r w:rsidR="00C52F4A" w:rsidRPr="00605EB6">
        <w:t>est un cœur d</w:t>
      </w:r>
      <w:r w:rsidR="00C474C1">
        <w:t>’</w:t>
      </w:r>
      <w:r w:rsidR="00C52F4A" w:rsidRPr="00605EB6">
        <w:t>or</w:t>
      </w:r>
      <w:r w:rsidR="00C474C1">
        <w:t xml:space="preserve"> ! </w:t>
      </w:r>
      <w:r w:rsidR="00C52F4A" w:rsidRPr="00605EB6">
        <w:t>disait Paul à Lucy</w:t>
      </w:r>
      <w:r w:rsidR="00C474C1">
        <w:t>.</w:t>
      </w:r>
    </w:p>
    <w:p w14:paraId="528F9F35" w14:textId="77777777" w:rsidR="00C474C1" w:rsidRDefault="00C52F4A" w:rsidP="00C52F4A">
      <w:r w:rsidRPr="00605EB6">
        <w:t>Devenu commerçant par circonstance</w:t>
      </w:r>
      <w:r w:rsidR="00C474C1">
        <w:t xml:space="preserve">, </w:t>
      </w:r>
      <w:r w:rsidRPr="00605EB6">
        <w:t>le marquis était resté un véritable gentilhomme</w:t>
      </w:r>
      <w:r w:rsidR="00C474C1">
        <w:t xml:space="preserve"> ; </w:t>
      </w:r>
      <w:r w:rsidRPr="00605EB6">
        <w:t>comme tel</w:t>
      </w:r>
      <w:r w:rsidR="00C474C1">
        <w:t xml:space="preserve">, </w:t>
      </w:r>
      <w:r w:rsidRPr="00605EB6">
        <w:t>il avait le dédain des affaires d</w:t>
      </w:r>
      <w:r w:rsidR="00C474C1">
        <w:t>’</w:t>
      </w:r>
      <w:r w:rsidRPr="00605EB6">
        <w:t>argent</w:t>
      </w:r>
      <w:r w:rsidR="00C474C1">
        <w:t xml:space="preserve"> : </w:t>
      </w:r>
      <w:r w:rsidRPr="00605EB6">
        <w:t>il n</w:t>
      </w:r>
      <w:r w:rsidR="00C474C1">
        <w:t>’</w:t>
      </w:r>
      <w:r w:rsidRPr="00605EB6">
        <w:t>aimait pas compter</w:t>
      </w:r>
      <w:r w:rsidR="00C474C1">
        <w:t xml:space="preserve">. </w:t>
      </w:r>
      <w:r w:rsidRPr="00605EB6">
        <w:t>Aussi s</w:t>
      </w:r>
      <w:r w:rsidR="00C474C1">
        <w:t>’</w:t>
      </w:r>
      <w:r w:rsidRPr="00605EB6">
        <w:t>était-il empressé</w:t>
      </w:r>
      <w:r w:rsidR="00C474C1">
        <w:t xml:space="preserve">, </w:t>
      </w:r>
      <w:r w:rsidRPr="00605EB6">
        <w:t>courant ainsi au-devant des secrets désirs du baron</w:t>
      </w:r>
      <w:r w:rsidR="00C474C1">
        <w:t xml:space="preserve">, </w:t>
      </w:r>
      <w:r w:rsidRPr="00605EB6">
        <w:t>de lui confier le soin de ses intérêts</w:t>
      </w:r>
      <w:r w:rsidR="00C474C1">
        <w:t xml:space="preserve">. </w:t>
      </w:r>
      <w:r w:rsidRPr="00605EB6">
        <w:t>De ce côté</w:t>
      </w:r>
      <w:r w:rsidR="00C474C1">
        <w:t xml:space="preserve">, </w:t>
      </w:r>
      <w:r w:rsidRPr="00605EB6">
        <w:t>Léon suppléait son frère en tout</w:t>
      </w:r>
      <w:r w:rsidR="00C474C1">
        <w:t>.</w:t>
      </w:r>
    </w:p>
    <w:p w14:paraId="0417DE32" w14:textId="77777777" w:rsidR="00C474C1" w:rsidRDefault="00C52F4A" w:rsidP="00C52F4A">
      <w:r w:rsidRPr="00605EB6">
        <w:t>Tout entier à son amour pour Lucy</w:t>
      </w:r>
      <w:r w:rsidR="00C474C1">
        <w:t xml:space="preserve">, </w:t>
      </w:r>
      <w:r w:rsidRPr="00605EB6">
        <w:t>Paul se trouvait heureux de n</w:t>
      </w:r>
      <w:r w:rsidR="00C474C1">
        <w:t>’</w:t>
      </w:r>
      <w:r w:rsidRPr="00605EB6">
        <w:t>avoir à s</w:t>
      </w:r>
      <w:r w:rsidR="00C474C1">
        <w:t>’</w:t>
      </w:r>
      <w:r w:rsidRPr="00605EB6">
        <w:t>occuper que d</w:t>
      </w:r>
      <w:r w:rsidR="00C474C1">
        <w:t>’</w:t>
      </w:r>
      <w:r w:rsidRPr="00605EB6">
        <w:t>elle</w:t>
      </w:r>
      <w:r w:rsidR="00C474C1">
        <w:t xml:space="preserve">, </w:t>
      </w:r>
      <w:r w:rsidRPr="00605EB6">
        <w:t>à ne penser qu</w:t>
      </w:r>
      <w:r w:rsidR="00C474C1">
        <w:t>’</w:t>
      </w:r>
      <w:r w:rsidRPr="00605EB6">
        <w:t>à elle</w:t>
      </w:r>
      <w:r w:rsidR="00C474C1">
        <w:t>.</w:t>
      </w:r>
    </w:p>
    <w:p w14:paraId="6955F562" w14:textId="77777777" w:rsidR="00C474C1" w:rsidRDefault="00C52F4A" w:rsidP="00C52F4A">
      <w:r w:rsidRPr="00605EB6">
        <w:t>Les lettres de change avaient été converties en espèces</w:t>
      </w:r>
      <w:r w:rsidR="00C474C1">
        <w:t xml:space="preserve">. </w:t>
      </w:r>
      <w:r w:rsidRPr="00605EB6">
        <w:t>Deux millions étaient en dépôt à la Banque de France</w:t>
      </w:r>
      <w:r w:rsidR="00C474C1">
        <w:t xml:space="preserve">, </w:t>
      </w:r>
      <w:r w:rsidRPr="00605EB6">
        <w:t>en attendant qu</w:t>
      </w:r>
      <w:r w:rsidR="00C474C1">
        <w:t>’</w:t>
      </w:r>
      <w:r w:rsidRPr="00605EB6">
        <w:t>on eût décidé qu</w:t>
      </w:r>
      <w:r w:rsidR="00C474C1">
        <w:t>’</w:t>
      </w:r>
      <w:r w:rsidRPr="00605EB6">
        <w:t>il serait fait de ce capital tel ou tel emploi</w:t>
      </w:r>
      <w:r w:rsidR="00C474C1">
        <w:t xml:space="preserve">. </w:t>
      </w:r>
      <w:r w:rsidRPr="00605EB6">
        <w:t>Les affaires étaient toujours languissantes</w:t>
      </w:r>
      <w:r w:rsidR="00C474C1">
        <w:t xml:space="preserve"> ; </w:t>
      </w:r>
      <w:r w:rsidRPr="00605EB6">
        <w:t>mais leur reprise ne pouvait tarder longtemps</w:t>
      </w:r>
      <w:r w:rsidR="00C474C1">
        <w:t xml:space="preserve">. </w:t>
      </w:r>
      <w:r w:rsidRPr="00605EB6">
        <w:t>Léon attendait le moment propice pour prendre part à une grande entreprise</w:t>
      </w:r>
      <w:r w:rsidR="00C474C1">
        <w:t>.</w:t>
      </w:r>
    </w:p>
    <w:p w14:paraId="055EE2D7" w14:textId="77777777" w:rsidR="00C474C1" w:rsidRDefault="00C52F4A" w:rsidP="00C52F4A">
      <w:r w:rsidRPr="00605EB6">
        <w:t>Profitant de la baisse des fonds publics et de toutes les valeurs mobilières</w:t>
      </w:r>
      <w:r w:rsidR="00C474C1">
        <w:t xml:space="preserve">, </w:t>
      </w:r>
      <w:r w:rsidRPr="00605EB6">
        <w:t>le baron avait successivement acheté</w:t>
      </w:r>
      <w:r w:rsidR="00C474C1">
        <w:t xml:space="preserve">, </w:t>
      </w:r>
      <w:r w:rsidRPr="00605EB6">
        <w:t>et toujours dans d</w:t>
      </w:r>
      <w:r w:rsidR="00C474C1">
        <w:t>’</w:t>
      </w:r>
      <w:r w:rsidRPr="00605EB6">
        <w:t>excellentes conditions</w:t>
      </w:r>
      <w:r w:rsidR="00C474C1">
        <w:t xml:space="preserve">, </w:t>
      </w:r>
      <w:r w:rsidRPr="00605EB6">
        <w:t>des titres de rente sur l</w:t>
      </w:r>
      <w:r w:rsidR="00C474C1">
        <w:t>’</w:t>
      </w:r>
      <w:r w:rsidRPr="00605EB6">
        <w:t>État</w:t>
      </w:r>
      <w:r w:rsidR="00C474C1">
        <w:t xml:space="preserve">, </w:t>
      </w:r>
      <w:r w:rsidRPr="00605EB6">
        <w:t>des actions et des obligations au porteur</w:t>
      </w:r>
      <w:r w:rsidR="00C474C1">
        <w:t xml:space="preserve">. </w:t>
      </w:r>
      <w:r w:rsidRPr="00605EB6">
        <w:t>Les deux autres millions avaient ainsi trouvé leur placement</w:t>
      </w:r>
      <w:r w:rsidR="00C474C1">
        <w:t>.</w:t>
      </w:r>
    </w:p>
    <w:p w14:paraId="073CFBFA" w14:textId="77777777" w:rsidR="00C474C1" w:rsidRDefault="00C52F4A" w:rsidP="00C52F4A">
      <w:r w:rsidRPr="00605EB6">
        <w:lastRenderedPageBreak/>
        <w:t>Certaines opérations</w:t>
      </w:r>
      <w:r w:rsidR="00C474C1">
        <w:t xml:space="preserve">, </w:t>
      </w:r>
      <w:r w:rsidRPr="00605EB6">
        <w:t>celles principalement de la conversion des lettres de change en espèces</w:t>
      </w:r>
      <w:r w:rsidR="00C474C1">
        <w:t xml:space="preserve">, </w:t>
      </w:r>
      <w:r w:rsidRPr="00605EB6">
        <w:t>avaient exigé que le baron eût en main une procuration</w:t>
      </w:r>
      <w:r w:rsidR="00C474C1">
        <w:t xml:space="preserve"> ; </w:t>
      </w:r>
      <w:r w:rsidRPr="00605EB6">
        <w:t>le marquis la lui avait donnée aussi étendue que possible</w:t>
      </w:r>
      <w:r w:rsidR="00C474C1">
        <w:t xml:space="preserve">. </w:t>
      </w:r>
      <w:r w:rsidRPr="00605EB6">
        <w:t>Mais</w:t>
      </w:r>
      <w:r w:rsidR="00C474C1">
        <w:t xml:space="preserve">, </w:t>
      </w:r>
      <w:r w:rsidRPr="00605EB6">
        <w:t>ayant le maniement des fonds sans contrôle</w:t>
      </w:r>
      <w:r w:rsidR="00C474C1">
        <w:t xml:space="preserve">, </w:t>
      </w:r>
      <w:r w:rsidRPr="00605EB6">
        <w:t>la liberté entière d</w:t>
      </w:r>
      <w:r w:rsidR="00C474C1">
        <w:t>’</w:t>
      </w:r>
      <w:r w:rsidRPr="00605EB6">
        <w:t>opérer comme il l</w:t>
      </w:r>
      <w:r w:rsidR="00C474C1">
        <w:t>’</w:t>
      </w:r>
      <w:r w:rsidRPr="00605EB6">
        <w:t>entendait</w:t>
      </w:r>
      <w:r w:rsidR="00C474C1">
        <w:t xml:space="preserve">, </w:t>
      </w:r>
      <w:r w:rsidRPr="00605EB6">
        <w:t>Léon</w:t>
      </w:r>
      <w:r w:rsidR="00C474C1">
        <w:t xml:space="preserve">, </w:t>
      </w:r>
      <w:r w:rsidRPr="00605EB6">
        <w:t>par suite d</w:t>
      </w:r>
      <w:r w:rsidR="00C474C1">
        <w:t>’</w:t>
      </w:r>
      <w:r w:rsidRPr="00605EB6">
        <w:t>un autre calcul</w:t>
      </w:r>
      <w:r w:rsidR="00C474C1">
        <w:t xml:space="preserve">, </w:t>
      </w:r>
      <w:r w:rsidRPr="00605EB6">
        <w:t>sans aucun doute</w:t>
      </w:r>
      <w:r w:rsidR="00C474C1">
        <w:t xml:space="preserve">, </w:t>
      </w:r>
      <w:r w:rsidRPr="00605EB6">
        <w:t>se servait le moins possible de sa procuration et agissait en son propre nom</w:t>
      </w:r>
      <w:r w:rsidR="00C474C1">
        <w:t xml:space="preserve">. </w:t>
      </w:r>
      <w:r w:rsidRPr="00605EB6">
        <w:t>De cette façon</w:t>
      </w:r>
      <w:r w:rsidR="00C474C1">
        <w:t xml:space="preserve">, </w:t>
      </w:r>
      <w:r w:rsidRPr="00605EB6">
        <w:t>le marquis n</w:t>
      </w:r>
      <w:r w:rsidR="00C474C1">
        <w:t>’</w:t>
      </w:r>
      <w:r w:rsidRPr="00605EB6">
        <w:t>était plus le maître de sa fortune et se trouvait sous la dépendance de son frère</w:t>
      </w:r>
      <w:r w:rsidR="00C474C1">
        <w:t>.</w:t>
      </w:r>
    </w:p>
    <w:p w14:paraId="69613766" w14:textId="7A56F0BE" w:rsidR="00C474C1" w:rsidRDefault="0094609C" w:rsidP="00C52F4A">
      <w:r>
        <w:t>— </w:t>
      </w:r>
      <w:r w:rsidR="00C52F4A" w:rsidRPr="00605EB6">
        <w:t>Je tiens l</w:t>
      </w:r>
      <w:r w:rsidR="00C474C1">
        <w:t>’</w:t>
      </w:r>
      <w:r w:rsidR="00C52F4A" w:rsidRPr="00605EB6">
        <w:t>argent</w:t>
      </w:r>
      <w:r w:rsidR="00C474C1">
        <w:t xml:space="preserve">, </w:t>
      </w:r>
      <w:r w:rsidR="00C52F4A" w:rsidRPr="00605EB6">
        <w:t>pensait le mandataire</w:t>
      </w:r>
      <w:r w:rsidR="00C474C1">
        <w:t xml:space="preserve">, </w:t>
      </w:r>
      <w:r w:rsidR="00C52F4A" w:rsidRPr="00605EB6">
        <w:t>attendons et laissons venir</w:t>
      </w:r>
      <w:r w:rsidR="00C474C1">
        <w:t>.</w:t>
      </w:r>
    </w:p>
    <w:p w14:paraId="2F2317B1" w14:textId="77777777" w:rsidR="00C474C1" w:rsidRDefault="00C52F4A" w:rsidP="00C52F4A">
      <w:r w:rsidRPr="00605EB6">
        <w:t>Un événement imprévu</w:t>
      </w:r>
      <w:r w:rsidR="00C474C1">
        <w:t xml:space="preserve">, </w:t>
      </w:r>
      <w:r w:rsidRPr="00605EB6">
        <w:t>qui devait être suivi bientôt d</w:t>
      </w:r>
      <w:r w:rsidR="00C474C1">
        <w:t>’</w:t>
      </w:r>
      <w:r w:rsidRPr="00605EB6">
        <w:t>un épouvantable malheur</w:t>
      </w:r>
      <w:r w:rsidR="00C474C1">
        <w:t xml:space="preserve">, </w:t>
      </w:r>
      <w:r w:rsidRPr="00605EB6">
        <w:t>allait changer la face des choses et forcer le baron à se livrer à de nouvelles combinaisons</w:t>
      </w:r>
      <w:r w:rsidR="00C474C1">
        <w:t>.</w:t>
      </w:r>
    </w:p>
    <w:p w14:paraId="5FBB98B4" w14:textId="77777777" w:rsidR="00C474C1" w:rsidRDefault="00C52F4A" w:rsidP="00C52F4A">
      <w:r w:rsidRPr="00605EB6">
        <w:t>Un jour</w:t>
      </w:r>
      <w:r w:rsidR="00C474C1">
        <w:t xml:space="preserve">, </w:t>
      </w:r>
      <w:r w:rsidRPr="00605EB6">
        <w:t>le marquis reçut</w:t>
      </w:r>
      <w:r w:rsidR="00C474C1">
        <w:t xml:space="preserve">, </w:t>
      </w:r>
      <w:r w:rsidRPr="00605EB6">
        <w:t>venant de Batavia</w:t>
      </w:r>
      <w:r w:rsidR="00C474C1">
        <w:t xml:space="preserve">, </w:t>
      </w:r>
      <w:r w:rsidRPr="00605EB6">
        <w:t>un paquet cacheté de cire noire</w:t>
      </w:r>
      <w:r w:rsidR="00C474C1">
        <w:t xml:space="preserve">. </w:t>
      </w:r>
      <w:r w:rsidRPr="00605EB6">
        <w:t>Il y avait sous l</w:t>
      </w:r>
      <w:r w:rsidR="00C474C1">
        <w:t>’</w:t>
      </w:r>
      <w:r w:rsidRPr="00605EB6">
        <w:t>enveloppe</w:t>
      </w:r>
      <w:r w:rsidR="00C474C1">
        <w:t xml:space="preserve">, </w:t>
      </w:r>
      <w:r w:rsidRPr="00605EB6">
        <w:t>que Paul déchira d</w:t>
      </w:r>
      <w:r w:rsidR="00C474C1">
        <w:t>’</w:t>
      </w:r>
      <w:r w:rsidRPr="00605EB6">
        <w:t>une main tremblante</w:t>
      </w:r>
      <w:r w:rsidR="00C474C1">
        <w:t xml:space="preserve">, </w:t>
      </w:r>
      <w:r w:rsidRPr="00605EB6">
        <w:t>plusieurs lettres</w:t>
      </w:r>
      <w:r w:rsidR="00C474C1">
        <w:t xml:space="preserve">. </w:t>
      </w:r>
      <w:r w:rsidRPr="00605EB6">
        <w:t>La première qu</w:t>
      </w:r>
      <w:r w:rsidR="00C474C1">
        <w:t>’</w:t>
      </w:r>
      <w:r w:rsidRPr="00605EB6">
        <w:t>il ouvrit et lut était de Charles Chevry</w:t>
      </w:r>
      <w:r w:rsidR="00C474C1">
        <w:t>.</w:t>
      </w:r>
    </w:p>
    <w:p w14:paraId="752D9369" w14:textId="77777777" w:rsidR="00C474C1" w:rsidRDefault="00C52F4A" w:rsidP="00C52F4A">
      <w:r w:rsidRPr="00605EB6">
        <w:t>Le marquis était très pâle</w:t>
      </w:r>
      <w:r w:rsidR="00C474C1">
        <w:t xml:space="preserve">, </w:t>
      </w:r>
      <w:r w:rsidRPr="00605EB6">
        <w:t>de grosses larmes roulaient dans ses yeux</w:t>
      </w:r>
      <w:r w:rsidR="00C474C1">
        <w:t>.</w:t>
      </w:r>
    </w:p>
    <w:p w14:paraId="0A9CAC46" w14:textId="6FD69912" w:rsidR="00C474C1" w:rsidRDefault="0094609C" w:rsidP="00C52F4A">
      <w:r>
        <w:t>— </w:t>
      </w:r>
      <w:r w:rsidR="00C52F4A" w:rsidRPr="00605EB6">
        <w:t>Mon pauvre cousin</w:t>
      </w:r>
      <w:r w:rsidR="00C474C1">
        <w:t xml:space="preserve">, </w:t>
      </w:r>
      <w:r w:rsidR="00C52F4A" w:rsidRPr="00605EB6">
        <w:t>mon cher bienfaiteur</w:t>
      </w:r>
      <w:r w:rsidR="00C474C1">
        <w:t xml:space="preserve"> ! </w:t>
      </w:r>
      <w:r w:rsidR="00C52F4A" w:rsidRPr="00605EB6">
        <w:t>murmura-t-il</w:t>
      </w:r>
      <w:r w:rsidR="00C474C1">
        <w:t>.</w:t>
      </w:r>
    </w:p>
    <w:p w14:paraId="3878C96B" w14:textId="32EBE674" w:rsidR="00C474C1" w:rsidRDefault="00C52F4A" w:rsidP="00C52F4A">
      <w:r w:rsidRPr="00605EB6">
        <w:t xml:space="preserve">La lettre de Charles Chevry lui annonçait la mort de </w:t>
      </w:r>
      <w:r w:rsidR="00C474C1">
        <w:t>M. de </w:t>
      </w:r>
      <w:r w:rsidRPr="00605EB6">
        <w:t>Villiers</w:t>
      </w:r>
      <w:r w:rsidR="00C474C1">
        <w:t>.</w:t>
      </w:r>
    </w:p>
    <w:p w14:paraId="37D78984" w14:textId="77777777" w:rsidR="00C474C1" w:rsidRDefault="00C52F4A" w:rsidP="00C52F4A">
      <w:r w:rsidRPr="00605EB6">
        <w:t>Le vieillard avait été foudroyé par une attaque d</w:t>
      </w:r>
      <w:r w:rsidR="00C474C1">
        <w:t>’</w:t>
      </w:r>
      <w:r w:rsidRPr="00605EB6">
        <w:t>apoplexie</w:t>
      </w:r>
      <w:r w:rsidR="00C474C1">
        <w:t xml:space="preserve">, </w:t>
      </w:r>
      <w:r w:rsidRPr="00605EB6">
        <w:t>dans sa chambre</w:t>
      </w:r>
      <w:r w:rsidR="00C474C1">
        <w:t xml:space="preserve">, </w:t>
      </w:r>
      <w:r w:rsidRPr="00605EB6">
        <w:t>au moment où il allait se mettre au lit</w:t>
      </w:r>
      <w:r w:rsidR="00C474C1">
        <w:t xml:space="preserve">. </w:t>
      </w:r>
      <w:r w:rsidRPr="00605EB6">
        <w:t>Il n</w:t>
      </w:r>
      <w:r w:rsidR="00C474C1">
        <w:t>’</w:t>
      </w:r>
      <w:r w:rsidRPr="00605EB6">
        <w:t>avait pas eu le temps d</w:t>
      </w:r>
      <w:r w:rsidR="00C474C1">
        <w:t>’</w:t>
      </w:r>
      <w:r w:rsidRPr="00605EB6">
        <w:t>appeler à son secours</w:t>
      </w:r>
      <w:r w:rsidR="00C474C1">
        <w:t xml:space="preserve"> ; </w:t>
      </w:r>
      <w:r w:rsidRPr="00605EB6">
        <w:t>c</w:t>
      </w:r>
      <w:r w:rsidR="00C474C1">
        <w:t>’</w:t>
      </w:r>
      <w:r w:rsidRPr="00605EB6">
        <w:t xml:space="preserve">est le </w:t>
      </w:r>
      <w:r w:rsidRPr="00605EB6">
        <w:lastRenderedPageBreak/>
        <w:t>lendemain matin seulement</w:t>
      </w:r>
      <w:r w:rsidR="00C474C1">
        <w:t xml:space="preserve">, </w:t>
      </w:r>
      <w:r w:rsidRPr="00605EB6">
        <w:t>qu</w:t>
      </w:r>
      <w:r w:rsidR="00C474C1">
        <w:t>’</w:t>
      </w:r>
      <w:r w:rsidRPr="00605EB6">
        <w:t>on l</w:t>
      </w:r>
      <w:r w:rsidR="00C474C1">
        <w:t>’</w:t>
      </w:r>
      <w:r w:rsidRPr="00605EB6">
        <w:t>avait trouvé étendu sans vie</w:t>
      </w:r>
      <w:r w:rsidR="00C474C1">
        <w:t xml:space="preserve">, </w:t>
      </w:r>
      <w:r w:rsidRPr="00605EB6">
        <w:t>raide</w:t>
      </w:r>
      <w:r w:rsidR="00C474C1">
        <w:t xml:space="preserve">, </w:t>
      </w:r>
      <w:r w:rsidRPr="00605EB6">
        <w:t>sur le parquet</w:t>
      </w:r>
      <w:r w:rsidR="00C474C1">
        <w:t>.</w:t>
      </w:r>
    </w:p>
    <w:p w14:paraId="7AD8A79C" w14:textId="77777777" w:rsidR="00C474C1" w:rsidRDefault="00C52F4A" w:rsidP="00C52F4A">
      <w:r w:rsidRPr="00605EB6">
        <w:t>La lettre disait encore</w:t>
      </w:r>
      <w:r w:rsidR="00C474C1">
        <w:t> :</w:t>
      </w:r>
    </w:p>
    <w:p w14:paraId="37A536F1" w14:textId="62C35675" w:rsidR="00C52F4A" w:rsidRPr="00605EB6" w:rsidRDefault="00C52F4A" w:rsidP="00C52F4A"/>
    <w:p w14:paraId="5AA1896F" w14:textId="307C8DC7" w:rsidR="00C474C1" w:rsidRDefault="00C474C1" w:rsidP="00C52F4A">
      <w:r>
        <w:t>« M. de </w:t>
      </w:r>
      <w:r w:rsidR="00C52F4A" w:rsidRPr="00605EB6">
        <w:t>Villiers a fait son testament en votre faveur</w:t>
      </w:r>
      <w:r>
        <w:t xml:space="preserve"> ; </w:t>
      </w:r>
      <w:r w:rsidR="00C52F4A" w:rsidRPr="00605EB6">
        <w:t>à l</w:t>
      </w:r>
      <w:r>
        <w:t>’</w:t>
      </w:r>
      <w:r w:rsidR="00C52F4A" w:rsidRPr="00605EB6">
        <w:t>exception de quelques legs</w:t>
      </w:r>
      <w:r>
        <w:t xml:space="preserve">, </w:t>
      </w:r>
      <w:r w:rsidR="00C52F4A" w:rsidRPr="00605EB6">
        <w:t>qui ne s</w:t>
      </w:r>
      <w:r>
        <w:t>’</w:t>
      </w:r>
      <w:r w:rsidR="00C52F4A" w:rsidRPr="00605EB6">
        <w:t>élèvent pas</w:t>
      </w:r>
      <w:r>
        <w:t xml:space="preserve">, </w:t>
      </w:r>
      <w:r w:rsidR="00C52F4A" w:rsidRPr="00605EB6">
        <w:t>réunis</w:t>
      </w:r>
      <w:r>
        <w:t xml:space="preserve">, </w:t>
      </w:r>
      <w:r w:rsidR="00C52F4A" w:rsidRPr="00605EB6">
        <w:t>à plus de cinq cent mille francs</w:t>
      </w:r>
      <w:r>
        <w:t xml:space="preserve">, </w:t>
      </w:r>
      <w:r w:rsidR="00C52F4A" w:rsidRPr="00605EB6">
        <w:t>vous êtes son unique héritier</w:t>
      </w:r>
      <w:r>
        <w:t xml:space="preserve">. </w:t>
      </w:r>
      <w:r w:rsidR="00C52F4A" w:rsidRPr="00605EB6">
        <w:t>On ne sait pas encore exactement quel est le chiffre de sa fortune</w:t>
      </w:r>
      <w:r>
        <w:t xml:space="preserve">, </w:t>
      </w:r>
      <w:r w:rsidR="00C52F4A" w:rsidRPr="00605EB6">
        <w:t>mais on parle de cinq à six millions</w:t>
      </w:r>
      <w:r>
        <w:t>.</w:t>
      </w:r>
    </w:p>
    <w:p w14:paraId="7BEAA339" w14:textId="77777777" w:rsidR="00C474C1" w:rsidRDefault="00C474C1" w:rsidP="00C52F4A">
      <w:r>
        <w:t>» </w:t>
      </w:r>
      <w:r w:rsidR="00C52F4A" w:rsidRPr="00605EB6">
        <w:t>Pour régler les affaires de succession et celles de la liquidation</w:t>
      </w:r>
      <w:r>
        <w:t xml:space="preserve">, </w:t>
      </w:r>
      <w:r w:rsidR="00C52F4A" w:rsidRPr="00605EB6">
        <w:t>qui est commencée</w:t>
      </w:r>
      <w:r>
        <w:t xml:space="preserve">, </w:t>
      </w:r>
      <w:r w:rsidR="00C52F4A" w:rsidRPr="00605EB6">
        <w:t>votre présence à Batavia est indispensable</w:t>
      </w:r>
      <w:r>
        <w:t xml:space="preserve">. </w:t>
      </w:r>
      <w:r w:rsidR="00C52F4A" w:rsidRPr="00605EB6">
        <w:t>Il faut absolument que vous veniez</w:t>
      </w:r>
      <w:r>
        <w:t>.</w:t>
      </w:r>
    </w:p>
    <w:p w14:paraId="4477EE45" w14:textId="77777777" w:rsidR="00C474C1" w:rsidRDefault="00C474C1" w:rsidP="00C52F4A">
      <w:r>
        <w:t>» </w:t>
      </w:r>
      <w:r w:rsidR="00C52F4A" w:rsidRPr="00605EB6">
        <w:t>L</w:t>
      </w:r>
      <w:r>
        <w:t>’</w:t>
      </w:r>
      <w:r w:rsidR="00C52F4A" w:rsidRPr="00605EB6">
        <w:t>officier ministériel entre les mains duquel a été déposé le testament vous écrit</w:t>
      </w:r>
      <w:r>
        <w:t xml:space="preserve"> ; </w:t>
      </w:r>
      <w:r w:rsidR="00C52F4A" w:rsidRPr="00605EB6">
        <w:t>il vous dit qu</w:t>
      </w:r>
      <w:r>
        <w:t>’</w:t>
      </w:r>
      <w:r w:rsidR="00C52F4A" w:rsidRPr="00605EB6">
        <w:t>il vous attend</w:t>
      </w:r>
      <w:r>
        <w:t xml:space="preserve">. </w:t>
      </w:r>
      <w:r w:rsidR="00C52F4A" w:rsidRPr="00605EB6">
        <w:t>Les lettres des deux associés de la maison Philippe de Villiers et C</w:t>
      </w:r>
      <w:r w:rsidR="00C52F4A" w:rsidRPr="00605EB6">
        <w:rPr>
          <w:vertAlign w:val="superscript"/>
        </w:rPr>
        <w:t>ie</w:t>
      </w:r>
      <w:r w:rsidR="00C52F4A" w:rsidRPr="00605EB6">
        <w:t xml:space="preserve"> vous prient également de venir sans retard à Batavia</w:t>
      </w:r>
      <w:r>
        <w:t>.</w:t>
      </w:r>
    </w:p>
    <w:p w14:paraId="412BF482" w14:textId="07A4FF09" w:rsidR="00C474C1" w:rsidRDefault="00C474C1" w:rsidP="00C52F4A">
      <w:r>
        <w:t>» </w:t>
      </w:r>
      <w:r w:rsidR="00C52F4A" w:rsidRPr="00605EB6">
        <w:t>J</w:t>
      </w:r>
      <w:r>
        <w:t>’</w:t>
      </w:r>
      <w:r w:rsidR="00C52F4A" w:rsidRPr="00605EB6">
        <w:t>aime toujours Zélima</w:t>
      </w:r>
      <w:r>
        <w:t xml:space="preserve"> ; </w:t>
      </w:r>
      <w:r w:rsidR="00C52F4A" w:rsidRPr="00605EB6">
        <w:t>je l</w:t>
      </w:r>
      <w:r>
        <w:t>’</w:t>
      </w:r>
      <w:r w:rsidR="00C52F4A" w:rsidRPr="00605EB6">
        <w:t>aime comme vous aimez votre chère Lucy</w:t>
      </w:r>
      <w:r>
        <w:t xml:space="preserve">. </w:t>
      </w:r>
      <w:r w:rsidR="00C52F4A" w:rsidRPr="00605EB6">
        <w:t>Aimer et être aimé</w:t>
      </w:r>
      <w:r>
        <w:t xml:space="preserve">, </w:t>
      </w:r>
      <w:r w:rsidR="00C52F4A" w:rsidRPr="00605EB6">
        <w:t>voilà le suprême bonheur</w:t>
      </w:r>
      <w:r>
        <w:t xml:space="preserve"> ! </w:t>
      </w:r>
      <w:r w:rsidR="00C52F4A" w:rsidRPr="00605EB6">
        <w:t>Je ne puis douter de l</w:t>
      </w:r>
      <w:r>
        <w:t>’</w:t>
      </w:r>
      <w:r w:rsidR="00C52F4A" w:rsidRPr="00605EB6">
        <w:t>amour de ma Zélima adorée</w:t>
      </w:r>
      <w:r>
        <w:t xml:space="preserve">, </w:t>
      </w:r>
      <w:r w:rsidR="00C52F4A" w:rsidRPr="00605EB6">
        <w:t>car c</w:t>
      </w:r>
      <w:r>
        <w:t>’</w:t>
      </w:r>
      <w:r w:rsidR="00C52F4A" w:rsidRPr="00605EB6">
        <w:t>est un grand</w:t>
      </w:r>
      <w:r>
        <w:t xml:space="preserve">, </w:t>
      </w:r>
      <w:r w:rsidR="00C52F4A" w:rsidRPr="00605EB6">
        <w:t>un bien grand sacrifice qu</w:t>
      </w:r>
      <w:r>
        <w:t>’</w:t>
      </w:r>
      <w:r w:rsidR="00C52F4A" w:rsidRPr="00605EB6">
        <w:t>elle a fait en restant à Batavia</w:t>
      </w:r>
      <w:r>
        <w:t xml:space="preserve">. </w:t>
      </w:r>
      <w:r w:rsidR="00C52F4A" w:rsidRPr="00605EB6">
        <w:t xml:space="preserve">Elle a été la consolatrice de </w:t>
      </w:r>
      <w:r>
        <w:t>M. de </w:t>
      </w:r>
      <w:r w:rsidR="00C52F4A" w:rsidRPr="00605EB6">
        <w:t>Villiers</w:t>
      </w:r>
      <w:r>
        <w:t xml:space="preserve">, </w:t>
      </w:r>
      <w:r w:rsidR="00C52F4A" w:rsidRPr="00605EB6">
        <w:t>qui a été longtemps bien triste et comme une âme en peine après votre départ</w:t>
      </w:r>
      <w:r>
        <w:t>.</w:t>
      </w:r>
    </w:p>
    <w:p w14:paraId="6B91A42D" w14:textId="77777777" w:rsidR="00C474C1" w:rsidRDefault="00C474C1" w:rsidP="00C52F4A">
      <w:r>
        <w:t>» </w:t>
      </w:r>
      <w:r w:rsidR="00C52F4A" w:rsidRPr="00605EB6">
        <w:t>En attendant l</w:t>
      </w:r>
      <w:r>
        <w:t>’</w:t>
      </w:r>
      <w:r w:rsidR="00C52F4A" w:rsidRPr="00605EB6">
        <w:t>heureux jour où nous serons unis</w:t>
      </w:r>
      <w:r>
        <w:t xml:space="preserve">, </w:t>
      </w:r>
      <w:r w:rsidR="00C52F4A" w:rsidRPr="00605EB6">
        <w:t>Zélima m</w:t>
      </w:r>
      <w:r>
        <w:t>’</w:t>
      </w:r>
      <w:r w:rsidR="00C52F4A" w:rsidRPr="00605EB6">
        <w:t>apprend la langue hindoue</w:t>
      </w:r>
      <w:r>
        <w:t xml:space="preserve"> ; </w:t>
      </w:r>
      <w:r w:rsidR="00C52F4A" w:rsidRPr="00605EB6">
        <w:t>quand je connaîtrai suffisamment l</w:t>
      </w:r>
      <w:r>
        <w:t>’</w:t>
      </w:r>
      <w:r w:rsidR="00C52F4A" w:rsidRPr="00605EB6">
        <w:t>hindou</w:t>
      </w:r>
      <w:r>
        <w:t xml:space="preserve">, </w:t>
      </w:r>
      <w:r w:rsidR="00C52F4A" w:rsidRPr="00605EB6">
        <w:t>j</w:t>
      </w:r>
      <w:r>
        <w:t>’</w:t>
      </w:r>
      <w:r w:rsidR="00C52F4A" w:rsidRPr="00605EB6">
        <w:t>entreprendrai</w:t>
      </w:r>
      <w:r>
        <w:t xml:space="preserve">, </w:t>
      </w:r>
      <w:r w:rsidR="00C52F4A" w:rsidRPr="00605EB6">
        <w:t>à mon tour</w:t>
      </w:r>
      <w:r>
        <w:t xml:space="preserve">, </w:t>
      </w:r>
      <w:r w:rsidR="00C52F4A" w:rsidRPr="00605EB6">
        <w:t>d</w:t>
      </w:r>
      <w:r>
        <w:t>’</w:t>
      </w:r>
      <w:r w:rsidR="00C52F4A" w:rsidRPr="00605EB6">
        <w:t>apprendre le français à Zélima</w:t>
      </w:r>
      <w:r>
        <w:t xml:space="preserve">. </w:t>
      </w:r>
      <w:r w:rsidR="00C52F4A" w:rsidRPr="00605EB6">
        <w:t>Mais</w:t>
      </w:r>
      <w:r>
        <w:t xml:space="preserve">, </w:t>
      </w:r>
      <w:r w:rsidR="00C52F4A" w:rsidRPr="00605EB6">
        <w:t>quand</w:t>
      </w:r>
      <w:r>
        <w:t xml:space="preserve"> ? </w:t>
      </w:r>
      <w:r w:rsidR="00C52F4A" w:rsidRPr="00605EB6">
        <w:t>Je suis furieux contre moi</w:t>
      </w:r>
      <w:r>
        <w:t xml:space="preserve">, </w:t>
      </w:r>
      <w:r w:rsidR="00C52F4A" w:rsidRPr="00605EB6">
        <w:t>en voyant comme je fais peu de progrès</w:t>
      </w:r>
      <w:r>
        <w:t xml:space="preserve"> ; </w:t>
      </w:r>
      <w:r w:rsidR="00C52F4A" w:rsidRPr="00605EB6">
        <w:t>il paraît que quand le cœur est tendre la tête est dure</w:t>
      </w:r>
      <w:r>
        <w:t xml:space="preserve">. </w:t>
      </w:r>
      <w:r w:rsidR="00C52F4A" w:rsidRPr="00605EB6">
        <w:t xml:space="preserve">Je suis toujours distrait </w:t>
      </w:r>
      <w:r w:rsidR="00C52F4A" w:rsidRPr="00605EB6">
        <w:lastRenderedPageBreak/>
        <w:t>près de Zélima</w:t>
      </w:r>
      <w:r>
        <w:t xml:space="preserve"> ; </w:t>
      </w:r>
      <w:r w:rsidR="00C52F4A" w:rsidRPr="00605EB6">
        <w:t>je ne pense qu</w:t>
      </w:r>
      <w:r>
        <w:t>’</w:t>
      </w:r>
      <w:r w:rsidR="00C52F4A" w:rsidRPr="00605EB6">
        <w:t>à l</w:t>
      </w:r>
      <w:r>
        <w:t>’</w:t>
      </w:r>
      <w:r w:rsidR="00C52F4A" w:rsidRPr="00605EB6">
        <w:t>admirer</w:t>
      </w:r>
      <w:r>
        <w:t xml:space="preserve">, </w:t>
      </w:r>
      <w:r w:rsidR="00C52F4A" w:rsidRPr="00605EB6">
        <w:t>je suis en extase</w:t>
      </w:r>
      <w:r>
        <w:t xml:space="preserve">. </w:t>
      </w:r>
      <w:r w:rsidR="00C52F4A" w:rsidRPr="00605EB6">
        <w:t>Jugez comme je suis disposé à apprendre la langue passablement mystique des brahmanes et des rajahs</w:t>
      </w:r>
      <w:r>
        <w:t>.</w:t>
      </w:r>
    </w:p>
    <w:p w14:paraId="2407ED2E" w14:textId="1C5C0438" w:rsidR="00C52F4A" w:rsidRPr="00605EB6" w:rsidRDefault="00C474C1" w:rsidP="00C52F4A">
      <w:r>
        <w:t>» M. de </w:t>
      </w:r>
      <w:r w:rsidR="00C52F4A" w:rsidRPr="00605EB6">
        <w:t>Villiers devait nous marier</w:t>
      </w:r>
      <w:r>
        <w:t xml:space="preserve"> ; </w:t>
      </w:r>
      <w:r w:rsidR="00C52F4A" w:rsidRPr="00605EB6">
        <w:t>quelques jours avant sa mort il avait fixé l</w:t>
      </w:r>
      <w:r>
        <w:t>’</w:t>
      </w:r>
      <w:r w:rsidR="00C52F4A" w:rsidRPr="00605EB6">
        <w:t>époque du mariage</w:t>
      </w:r>
      <w:r>
        <w:t xml:space="preserve">. </w:t>
      </w:r>
      <w:r w:rsidR="00C52F4A" w:rsidRPr="00605EB6">
        <w:t>Notre bonheur est retardé</w:t>
      </w:r>
      <w:r>
        <w:t xml:space="preserve"> ; </w:t>
      </w:r>
      <w:r w:rsidR="00C52F4A" w:rsidRPr="00605EB6">
        <w:t>nous nous résignons</w:t>
      </w:r>
      <w:r>
        <w:t xml:space="preserve"> ; </w:t>
      </w:r>
      <w:r w:rsidR="00C52F4A" w:rsidRPr="00605EB6">
        <w:t>nous ne pouvons penser à la joie sur le bord de la tombe à peine fermée de notre bienfaiteur</w:t>
      </w:r>
      <w:r>
        <w:t xml:space="preserve">. </w:t>
      </w:r>
      <w:r w:rsidR="00C52F4A" w:rsidRPr="00605EB6">
        <w:t>Heureusement</w:t>
      </w:r>
      <w:r>
        <w:t xml:space="preserve">, </w:t>
      </w:r>
      <w:r w:rsidR="00C52F4A" w:rsidRPr="00605EB6">
        <w:t>un sourire et un doux regard de ma Zélima suffisent pour me faire prendre patience</w:t>
      </w:r>
      <w:r>
        <w:t>.</w:t>
      </w:r>
    </w:p>
    <w:p w14:paraId="5F22C6EA" w14:textId="77777777" w:rsidR="00C52F4A" w:rsidRPr="00605EB6" w:rsidRDefault="00C52F4A" w:rsidP="00C52F4A"/>
    <w:p w14:paraId="336365D6" w14:textId="77777777" w:rsidR="00C474C1" w:rsidRDefault="00C52F4A" w:rsidP="00C52F4A">
      <w:r w:rsidRPr="00605EB6">
        <w:t>Les autres lettres n</w:t>
      </w:r>
      <w:r w:rsidR="00C474C1">
        <w:t>’</w:t>
      </w:r>
      <w:r w:rsidRPr="00605EB6">
        <w:t>étaient que de quelques lignes</w:t>
      </w:r>
      <w:r w:rsidR="00C474C1">
        <w:t xml:space="preserve">, </w:t>
      </w:r>
      <w:r w:rsidRPr="00605EB6">
        <w:t>mais toutes se terminaient par ces mots</w:t>
      </w:r>
      <w:r w:rsidR="00C474C1">
        <w:t> :</w:t>
      </w:r>
    </w:p>
    <w:p w14:paraId="33760FDB" w14:textId="4D543ADF" w:rsidR="00C52F4A" w:rsidRPr="00605EB6" w:rsidRDefault="00C52F4A" w:rsidP="00C52F4A"/>
    <w:p w14:paraId="534B0C57" w14:textId="34E41470" w:rsidR="00C52F4A" w:rsidRPr="00605EB6" w:rsidRDefault="00C474C1" w:rsidP="00C52F4A">
      <w:r>
        <w:t>« </w:t>
      </w:r>
      <w:r w:rsidR="00C52F4A" w:rsidRPr="00605EB6">
        <w:t>Votre présence ici est absolument nécessaire</w:t>
      </w:r>
      <w:r>
        <w:t xml:space="preserve"> ; </w:t>
      </w:r>
      <w:r w:rsidR="00C52F4A" w:rsidRPr="00605EB6">
        <w:t>venez vite</w:t>
      </w:r>
      <w:r>
        <w:t xml:space="preserve">, </w:t>
      </w:r>
      <w:r w:rsidR="00C52F4A" w:rsidRPr="00605EB6">
        <w:t>nous vous attendons</w:t>
      </w:r>
      <w:r>
        <w:t>. »</w:t>
      </w:r>
    </w:p>
    <w:p w14:paraId="01253FE6" w14:textId="77777777" w:rsidR="00C52F4A" w:rsidRPr="00605EB6" w:rsidRDefault="00C52F4A" w:rsidP="00C52F4A"/>
    <w:p w14:paraId="3B9B6A2C" w14:textId="77777777" w:rsidR="00C474C1" w:rsidRDefault="00C52F4A" w:rsidP="00C52F4A">
      <w:r w:rsidRPr="00605EB6">
        <w:t>Ainsi</w:t>
      </w:r>
      <w:r w:rsidR="00C474C1">
        <w:t xml:space="preserve">, </w:t>
      </w:r>
      <w:r w:rsidRPr="00605EB6">
        <w:t>il fallait partir</w:t>
      </w:r>
      <w:r w:rsidR="00C474C1">
        <w:t>.</w:t>
      </w:r>
    </w:p>
    <w:p w14:paraId="72482E79" w14:textId="294EDAB0" w:rsidR="00C474C1" w:rsidRDefault="0094609C" w:rsidP="00C52F4A">
      <w:r>
        <w:t>— </w:t>
      </w:r>
      <w:r w:rsidR="00C52F4A" w:rsidRPr="00605EB6">
        <w:t>Paul</w:t>
      </w:r>
      <w:r w:rsidR="00C474C1">
        <w:t xml:space="preserve">, </w:t>
      </w:r>
      <w:r w:rsidR="00C52F4A" w:rsidRPr="00605EB6">
        <w:t>mon Paul</w:t>
      </w:r>
      <w:r w:rsidR="00C474C1">
        <w:t xml:space="preserve">, </w:t>
      </w:r>
      <w:r w:rsidR="00C52F4A" w:rsidRPr="00605EB6">
        <w:t>s</w:t>
      </w:r>
      <w:r w:rsidR="00C474C1">
        <w:t>’</w:t>
      </w:r>
      <w:r w:rsidR="00C52F4A" w:rsidRPr="00605EB6">
        <w:t>écria Lucy en pleurant</w:t>
      </w:r>
      <w:r w:rsidR="00C474C1">
        <w:t xml:space="preserve">, </w:t>
      </w:r>
      <w:r w:rsidR="00C52F4A" w:rsidRPr="00605EB6">
        <w:t>je veux t</w:t>
      </w:r>
      <w:r w:rsidR="00C474C1">
        <w:t>’</w:t>
      </w:r>
      <w:r w:rsidR="00C52F4A" w:rsidRPr="00605EB6">
        <w:t>accompagner</w:t>
      </w:r>
      <w:r w:rsidR="00C474C1">
        <w:t> !.</w:t>
      </w:r>
    </w:p>
    <w:p w14:paraId="668FC293" w14:textId="77777777" w:rsidR="00C474C1" w:rsidRDefault="00C52F4A" w:rsidP="00C52F4A">
      <w:r w:rsidRPr="00605EB6">
        <w:t>Le marquis secoua tristement la tête</w:t>
      </w:r>
      <w:r w:rsidR="00C474C1">
        <w:t>.</w:t>
      </w:r>
    </w:p>
    <w:p w14:paraId="0DB6AEE0" w14:textId="126E9480" w:rsidR="00C474C1" w:rsidRDefault="0094609C" w:rsidP="00C52F4A">
      <w:r>
        <w:t>— </w:t>
      </w:r>
      <w:r w:rsidR="00C52F4A" w:rsidRPr="00605EB6">
        <w:t>C</w:t>
      </w:r>
      <w:r w:rsidR="00C474C1">
        <w:t>’</w:t>
      </w:r>
      <w:r w:rsidR="00C52F4A" w:rsidRPr="00605EB6">
        <w:t>est impossible</w:t>
      </w:r>
      <w:r w:rsidR="00C474C1">
        <w:t xml:space="preserve">, </w:t>
      </w:r>
      <w:r w:rsidR="00C52F4A" w:rsidRPr="00605EB6">
        <w:t>dit-il</w:t>
      </w:r>
      <w:r w:rsidR="00C474C1">
        <w:t>.</w:t>
      </w:r>
    </w:p>
    <w:p w14:paraId="50A21037" w14:textId="77777777" w:rsidR="00C474C1" w:rsidRDefault="00C52F4A" w:rsidP="00C52F4A">
      <w:r w:rsidRPr="00605EB6">
        <w:t>Lucy était enceinte</w:t>
      </w:r>
      <w:r w:rsidR="00C474C1">
        <w:t>.</w:t>
      </w:r>
    </w:p>
    <w:p w14:paraId="7B5931E9" w14:textId="77777777" w:rsidR="00C474C1" w:rsidRDefault="00C52F4A" w:rsidP="00C52F4A">
      <w:r w:rsidRPr="00605EB6">
        <w:t>Mais la jeune femme ne voulait rien entendre</w:t>
      </w:r>
      <w:r w:rsidR="00C474C1">
        <w:t xml:space="preserve">. </w:t>
      </w:r>
      <w:r w:rsidRPr="00605EB6">
        <w:t>La séparation l</w:t>
      </w:r>
      <w:r w:rsidR="00C474C1">
        <w:t>’</w:t>
      </w:r>
      <w:r w:rsidRPr="00605EB6">
        <w:t>effrayait</w:t>
      </w:r>
      <w:r w:rsidR="00C474C1">
        <w:t>.</w:t>
      </w:r>
    </w:p>
    <w:p w14:paraId="58D39999" w14:textId="77777777" w:rsidR="00C474C1" w:rsidRDefault="00C52F4A" w:rsidP="00C52F4A">
      <w:r w:rsidRPr="00605EB6">
        <w:t>On aurait dit qu</w:t>
      </w:r>
      <w:r w:rsidR="00C474C1">
        <w:t>’</w:t>
      </w:r>
      <w:r w:rsidRPr="00605EB6">
        <w:t>elle avait le pressentiment des malheurs qui allaient fondre sur elle</w:t>
      </w:r>
      <w:r w:rsidR="00C474C1">
        <w:t>.</w:t>
      </w:r>
    </w:p>
    <w:p w14:paraId="62C45828" w14:textId="5B8B37AB" w:rsidR="00C474C1" w:rsidRDefault="00C52F4A" w:rsidP="00C52F4A">
      <w:r w:rsidRPr="00605EB6">
        <w:lastRenderedPageBreak/>
        <w:t>Il fallut toute l</w:t>
      </w:r>
      <w:r w:rsidR="00C474C1">
        <w:t>’</w:t>
      </w:r>
      <w:r w:rsidRPr="00605EB6">
        <w:t>autorité du marquis pour qu</w:t>
      </w:r>
      <w:r w:rsidR="00C474C1">
        <w:t>’</w:t>
      </w:r>
      <w:r w:rsidRPr="00605EB6">
        <w:t>elle se rendît à ses bonnes raisons</w:t>
      </w:r>
      <w:r w:rsidR="00C474C1">
        <w:t xml:space="preserve">. </w:t>
      </w:r>
      <w:r w:rsidRPr="00605EB6">
        <w:t>Elle finit par comprendre que</w:t>
      </w:r>
      <w:r w:rsidR="00C474C1">
        <w:t xml:space="preserve">, </w:t>
      </w:r>
      <w:r w:rsidRPr="00605EB6">
        <w:t>dans la position où elle se trouvait</w:t>
      </w:r>
      <w:r w:rsidR="00C474C1">
        <w:t xml:space="preserve">, </w:t>
      </w:r>
      <w:r w:rsidRPr="00605EB6">
        <w:t>il serait imprudent et même dangereux de faire ce long voyage en mer</w:t>
      </w:r>
      <w:r w:rsidR="00C474C1">
        <w:t xml:space="preserve">. </w:t>
      </w:r>
      <w:r w:rsidRPr="00605EB6">
        <w:t xml:space="preserve">Cette séparation forcée de cinq </w:t>
      </w:r>
      <w:r w:rsidR="00784544">
        <w:t>ou</w:t>
      </w:r>
      <w:r w:rsidR="00784544" w:rsidRPr="00605EB6">
        <w:t xml:space="preserve"> </w:t>
      </w:r>
      <w:r w:rsidRPr="00605EB6">
        <w:t>six mois était un sacrifice qu</w:t>
      </w:r>
      <w:r w:rsidR="00C474C1">
        <w:t>’</w:t>
      </w:r>
      <w:r w:rsidRPr="00605EB6">
        <w:t>il fallait faire</w:t>
      </w:r>
      <w:r w:rsidR="00C474C1">
        <w:t xml:space="preserve">. </w:t>
      </w:r>
      <w:r w:rsidRPr="00605EB6">
        <w:t>Déjà Lucy se devait au cher petit être qu</w:t>
      </w:r>
      <w:r w:rsidR="00C474C1">
        <w:t>’</w:t>
      </w:r>
      <w:r w:rsidRPr="00605EB6">
        <w:t>elle portait dans son sein</w:t>
      </w:r>
      <w:r w:rsidR="00C474C1">
        <w:t>.</w:t>
      </w:r>
    </w:p>
    <w:p w14:paraId="68102811" w14:textId="44E0CA94" w:rsidR="00C474C1" w:rsidRDefault="00C52F4A" w:rsidP="00C52F4A">
      <w:r w:rsidRPr="00605EB6">
        <w:t>La jeune femme ne cessa pas de pleurer</w:t>
      </w:r>
      <w:r w:rsidR="004540F3">
        <w:t> ;</w:t>
      </w:r>
      <w:r w:rsidR="00C474C1">
        <w:t xml:space="preserve"> </w:t>
      </w:r>
      <w:r w:rsidRPr="00605EB6">
        <w:t>elle avait toujours le cœur gros</w:t>
      </w:r>
      <w:r w:rsidR="00C474C1">
        <w:t xml:space="preserve">, </w:t>
      </w:r>
      <w:r w:rsidRPr="00605EB6">
        <w:t>mais elle était résignée</w:t>
      </w:r>
      <w:r w:rsidR="00C474C1">
        <w:t xml:space="preserve">. </w:t>
      </w:r>
      <w:r w:rsidRPr="00605EB6">
        <w:t>Plus encore que les raisonnements du marquis</w:t>
      </w:r>
      <w:r w:rsidR="00C474C1">
        <w:t xml:space="preserve">, </w:t>
      </w:r>
      <w:r w:rsidRPr="00605EB6">
        <w:t>le sentiment maternel</w:t>
      </w:r>
      <w:r w:rsidR="00C474C1">
        <w:t xml:space="preserve">, </w:t>
      </w:r>
      <w:r w:rsidRPr="00605EB6">
        <w:t>qui commençait à parler en elle</w:t>
      </w:r>
      <w:r w:rsidR="00C474C1">
        <w:t xml:space="preserve">, </w:t>
      </w:r>
      <w:r w:rsidRPr="00605EB6">
        <w:t>lui faisait comprendre qu</w:t>
      </w:r>
      <w:r w:rsidR="00C474C1">
        <w:t>’</w:t>
      </w:r>
      <w:r w:rsidRPr="00605EB6">
        <w:t>elle ne pouvait pas accompagner son mari</w:t>
      </w:r>
      <w:r w:rsidR="00C474C1">
        <w:t>.</w:t>
      </w:r>
    </w:p>
    <w:p w14:paraId="36901821" w14:textId="77777777" w:rsidR="00C474C1" w:rsidRDefault="00C52F4A" w:rsidP="00C52F4A">
      <w:r w:rsidRPr="00605EB6">
        <w:t>Un bâtiment de la marine hollandaise</w:t>
      </w:r>
      <w:r w:rsidR="00C474C1">
        <w:t xml:space="preserve">, </w:t>
      </w:r>
      <w:r w:rsidRPr="00605EB6">
        <w:t>chargé de marchandises pour les îles de la Sonde</w:t>
      </w:r>
      <w:r w:rsidR="00C474C1">
        <w:t xml:space="preserve">, </w:t>
      </w:r>
      <w:r w:rsidRPr="00605EB6">
        <w:t>était en partance dans le port de Marseille</w:t>
      </w:r>
      <w:r w:rsidR="00C474C1">
        <w:t>.</w:t>
      </w:r>
    </w:p>
    <w:p w14:paraId="354151F5" w14:textId="77777777" w:rsidR="00C474C1" w:rsidRDefault="00C52F4A" w:rsidP="00C52F4A">
      <w:r w:rsidRPr="00605EB6">
        <w:t>C</w:t>
      </w:r>
      <w:r w:rsidR="00C474C1">
        <w:t>’</w:t>
      </w:r>
      <w:r w:rsidRPr="00605EB6">
        <w:t>est à Marseille que le marquis s</w:t>
      </w:r>
      <w:r w:rsidR="00C474C1">
        <w:t>’</w:t>
      </w:r>
      <w:r w:rsidRPr="00605EB6">
        <w:t>était embarqué la première fois</w:t>
      </w:r>
      <w:r w:rsidR="00C474C1">
        <w:t xml:space="preserve">. </w:t>
      </w:r>
      <w:r w:rsidRPr="00605EB6">
        <w:t>Il résolut</w:t>
      </w:r>
      <w:r w:rsidR="00C474C1">
        <w:t xml:space="preserve">, </w:t>
      </w:r>
      <w:r w:rsidRPr="00605EB6">
        <w:t>pour ne pas perdre de temps</w:t>
      </w:r>
      <w:r w:rsidR="00C474C1">
        <w:t xml:space="preserve">, </w:t>
      </w:r>
      <w:r w:rsidRPr="00605EB6">
        <w:t>de prendre passage à bord du navire étranger</w:t>
      </w:r>
      <w:r w:rsidR="00C474C1">
        <w:t>.</w:t>
      </w:r>
    </w:p>
    <w:p w14:paraId="4CF5180D" w14:textId="3A03D0D4" w:rsidR="00C474C1" w:rsidRDefault="0094609C" w:rsidP="00C52F4A">
      <w:r>
        <w:t>— </w:t>
      </w:r>
      <w:r w:rsidR="00C52F4A" w:rsidRPr="00605EB6">
        <w:t>Allons</w:t>
      </w:r>
      <w:r w:rsidR="00C474C1">
        <w:t xml:space="preserve">, </w:t>
      </w:r>
      <w:r w:rsidR="00C52F4A" w:rsidRPr="00605EB6">
        <w:t>ma Lucy</w:t>
      </w:r>
      <w:r w:rsidR="00C474C1">
        <w:t xml:space="preserve">, </w:t>
      </w:r>
      <w:r w:rsidR="00C52F4A" w:rsidRPr="00605EB6">
        <w:t>dit-il à la jeune femme en l</w:t>
      </w:r>
      <w:r w:rsidR="00C474C1">
        <w:t>’</w:t>
      </w:r>
      <w:r w:rsidR="00C52F4A" w:rsidRPr="00605EB6">
        <w:t>embrassant tendrement au moment de partir</w:t>
      </w:r>
      <w:r w:rsidR="00C474C1">
        <w:t xml:space="preserve">, </w:t>
      </w:r>
      <w:r w:rsidR="00C52F4A" w:rsidRPr="00605EB6">
        <w:t>sèche tes larmes et pense que bientôt tu seras mère</w:t>
      </w:r>
      <w:r w:rsidR="00C474C1">
        <w:t xml:space="preserve"> ; </w:t>
      </w:r>
      <w:r w:rsidR="00C52F4A" w:rsidRPr="00605EB6">
        <w:t>je hâterai mon retour près de toi</w:t>
      </w:r>
      <w:r w:rsidR="00C474C1">
        <w:t xml:space="preserve">, </w:t>
      </w:r>
      <w:r w:rsidR="00C52F4A" w:rsidRPr="00605EB6">
        <w:t>je te le promets</w:t>
      </w:r>
      <w:r w:rsidR="00C474C1">
        <w:t>.</w:t>
      </w:r>
    </w:p>
    <w:p w14:paraId="6701105B" w14:textId="2631C712" w:rsidR="00C474C1" w:rsidRDefault="0094609C" w:rsidP="00C52F4A">
      <w:r>
        <w:t>— </w:t>
      </w:r>
      <w:r w:rsidR="00C52F4A" w:rsidRPr="00605EB6">
        <w:t>Oh</w:t>
      </w:r>
      <w:r w:rsidR="00C474C1">
        <w:t xml:space="preserve"> ! </w:t>
      </w:r>
      <w:r w:rsidR="00C52F4A" w:rsidRPr="00605EB6">
        <w:t>oui</w:t>
      </w:r>
      <w:r w:rsidR="00C474C1">
        <w:t xml:space="preserve">, </w:t>
      </w:r>
      <w:r w:rsidR="00C52F4A" w:rsidRPr="00605EB6">
        <w:t>mon Paul bien-aimé</w:t>
      </w:r>
      <w:r w:rsidR="00C474C1">
        <w:t xml:space="preserve">, </w:t>
      </w:r>
      <w:r w:rsidR="00C52F4A" w:rsidRPr="00605EB6">
        <w:t>reviens vite</w:t>
      </w:r>
      <w:r w:rsidR="00C474C1">
        <w:t xml:space="preserve"> ; </w:t>
      </w:r>
      <w:r w:rsidR="00C52F4A" w:rsidRPr="00605EB6">
        <w:t>je compterai les longues heures de ton absence</w:t>
      </w:r>
      <w:r w:rsidR="00C474C1">
        <w:t>.</w:t>
      </w:r>
    </w:p>
    <w:p w14:paraId="7E28FF34" w14:textId="77777777" w:rsidR="00C474C1" w:rsidRDefault="00C52F4A" w:rsidP="00C52F4A">
      <w:r w:rsidRPr="00605EB6">
        <w:t>Et</w:t>
      </w:r>
      <w:r w:rsidR="00C474C1">
        <w:t xml:space="preserve">, </w:t>
      </w:r>
      <w:r w:rsidRPr="00605EB6">
        <w:t>manquant de force</w:t>
      </w:r>
      <w:r w:rsidR="00C474C1">
        <w:t xml:space="preserve">, </w:t>
      </w:r>
      <w:r w:rsidRPr="00605EB6">
        <w:t>la pauvre Lucy se mit à sangloter</w:t>
      </w:r>
      <w:r w:rsidR="00C474C1">
        <w:t>.</w:t>
      </w:r>
    </w:p>
    <w:p w14:paraId="17C987C9" w14:textId="718FB82E" w:rsidR="00C474C1" w:rsidRDefault="0094609C" w:rsidP="00C52F4A">
      <w:r>
        <w:t>— </w:t>
      </w:r>
      <w:r w:rsidR="00C52F4A" w:rsidRPr="00605EB6">
        <w:t>Léon</w:t>
      </w:r>
      <w:r w:rsidR="00C474C1">
        <w:t xml:space="preserve">, </w:t>
      </w:r>
      <w:r w:rsidR="00C52F4A" w:rsidRPr="00605EB6">
        <w:t>mon frère</w:t>
      </w:r>
      <w:r w:rsidR="00C474C1">
        <w:t xml:space="preserve">, </w:t>
      </w:r>
      <w:r w:rsidR="00C52F4A" w:rsidRPr="00605EB6">
        <w:t>reprit le marquis</w:t>
      </w:r>
      <w:r w:rsidR="00C474C1">
        <w:t xml:space="preserve">, </w:t>
      </w:r>
      <w:r w:rsidR="00C52F4A" w:rsidRPr="00605EB6">
        <w:t>Lucy est ce que j</w:t>
      </w:r>
      <w:r w:rsidR="00C474C1">
        <w:t>’</w:t>
      </w:r>
      <w:r w:rsidR="00C52F4A" w:rsidRPr="00605EB6">
        <w:t>ai de plus précieux au monde</w:t>
      </w:r>
      <w:r w:rsidR="00C474C1">
        <w:t xml:space="preserve"> ; </w:t>
      </w:r>
      <w:r w:rsidR="00C52F4A" w:rsidRPr="00605EB6">
        <w:t>je te confie mon cher trésor</w:t>
      </w:r>
      <w:r w:rsidR="00C474C1">
        <w:t>.</w:t>
      </w:r>
    </w:p>
    <w:p w14:paraId="02C04E53" w14:textId="06E378EF" w:rsidR="00C474C1" w:rsidRDefault="00C52F4A" w:rsidP="00C52F4A">
      <w:r w:rsidRPr="00605EB6">
        <w:t>Le baron</w:t>
      </w:r>
      <w:r w:rsidR="00C474C1">
        <w:t xml:space="preserve">, </w:t>
      </w:r>
      <w:r w:rsidRPr="00605EB6">
        <w:t xml:space="preserve">ayant la mine </w:t>
      </w:r>
      <w:r w:rsidR="00784544">
        <w:t>attendrie</w:t>
      </w:r>
      <w:r w:rsidR="00784544" w:rsidRPr="00605EB6">
        <w:t xml:space="preserve"> </w:t>
      </w:r>
      <w:r w:rsidRPr="00605EB6">
        <w:t>commandée par la circonstance</w:t>
      </w:r>
      <w:r w:rsidR="00C474C1">
        <w:t xml:space="preserve">, </w:t>
      </w:r>
      <w:r w:rsidRPr="00605EB6">
        <w:t>forçait des larmes rebelles à mouiller ses yeux</w:t>
      </w:r>
      <w:r w:rsidR="00C474C1">
        <w:t>.</w:t>
      </w:r>
    </w:p>
    <w:p w14:paraId="0073E50A" w14:textId="6ECF32C2" w:rsidR="00C474C1" w:rsidRDefault="0094609C" w:rsidP="00C52F4A">
      <w:r>
        <w:lastRenderedPageBreak/>
        <w:t>— </w:t>
      </w:r>
      <w:r w:rsidR="00C52F4A" w:rsidRPr="00605EB6">
        <w:t>Mon frère</w:t>
      </w:r>
      <w:r w:rsidR="00C474C1">
        <w:t xml:space="preserve">, </w:t>
      </w:r>
      <w:r w:rsidR="00C52F4A" w:rsidRPr="00605EB6">
        <w:t>répondit-il d</w:t>
      </w:r>
      <w:r w:rsidR="00C474C1">
        <w:t>’</w:t>
      </w:r>
      <w:r w:rsidR="00C52F4A" w:rsidRPr="00605EB6">
        <w:t>un ton pénétré</w:t>
      </w:r>
      <w:r w:rsidR="00C474C1">
        <w:t xml:space="preserve">, </w:t>
      </w:r>
      <w:r w:rsidR="00C52F4A" w:rsidRPr="00605EB6">
        <w:t>vous pouvez partir tranquille</w:t>
      </w:r>
      <w:r w:rsidR="00C474C1">
        <w:t xml:space="preserve"> : </w:t>
      </w:r>
      <w:r w:rsidR="00C52F4A" w:rsidRPr="00605EB6">
        <w:t>je veillerai sur ma sœur comme une tendre mère veille sur son enfant</w:t>
      </w:r>
      <w:r w:rsidR="00C474C1">
        <w:t xml:space="preserve">, </w:t>
      </w:r>
      <w:r w:rsidR="00C52F4A" w:rsidRPr="00605EB6">
        <w:t>et je lui obéirai ainsi qu</w:t>
      </w:r>
      <w:r w:rsidR="00C474C1">
        <w:t>’</w:t>
      </w:r>
      <w:r w:rsidR="00C52F4A" w:rsidRPr="00605EB6">
        <w:t>un serviteur fidèle et dévoué obéit à son maître</w:t>
      </w:r>
      <w:r w:rsidR="00C474C1">
        <w:t>.</w:t>
      </w:r>
    </w:p>
    <w:p w14:paraId="532B7D34" w14:textId="77777777" w:rsidR="00C474C1" w:rsidRDefault="00C52F4A" w:rsidP="00C52F4A">
      <w:r w:rsidRPr="00605EB6">
        <w:t>L</w:t>
      </w:r>
      <w:r w:rsidR="00C474C1">
        <w:t>’</w:t>
      </w:r>
      <w:r w:rsidRPr="00605EB6">
        <w:t>heure de partir était venue</w:t>
      </w:r>
      <w:r w:rsidR="00C474C1">
        <w:t xml:space="preserve">. </w:t>
      </w:r>
      <w:r w:rsidRPr="00605EB6">
        <w:t>Les pieds des chevaux impatients</w:t>
      </w:r>
      <w:r w:rsidR="00C474C1">
        <w:t xml:space="preserve">, </w:t>
      </w:r>
      <w:r w:rsidRPr="00605EB6">
        <w:t>attelés au coupé</w:t>
      </w:r>
      <w:r w:rsidR="00C474C1">
        <w:t xml:space="preserve">, </w:t>
      </w:r>
      <w:r w:rsidRPr="00605EB6">
        <w:t>frappaient le sol</w:t>
      </w:r>
      <w:r w:rsidR="00C474C1">
        <w:t xml:space="preserve">. </w:t>
      </w:r>
      <w:r w:rsidRPr="00605EB6">
        <w:t>Le marquis s</w:t>
      </w:r>
      <w:r w:rsidR="00C474C1">
        <w:t>’</w:t>
      </w:r>
      <w:r w:rsidRPr="00605EB6">
        <w:t>arracha des bras de Lucy et se jeta dans la voiture</w:t>
      </w:r>
      <w:r w:rsidR="00C474C1">
        <w:t xml:space="preserve">, </w:t>
      </w:r>
      <w:r w:rsidRPr="00605EB6">
        <w:t>qui partit aussitôt comme un trait</w:t>
      </w:r>
      <w:r w:rsidR="00C474C1">
        <w:t>.</w:t>
      </w:r>
    </w:p>
    <w:p w14:paraId="2E5A4601" w14:textId="5FA32C2F" w:rsidR="00C474C1" w:rsidRDefault="00C52F4A" w:rsidP="00C52F4A">
      <w:r w:rsidRPr="00605EB6">
        <w:t>À ce moment</w:t>
      </w:r>
      <w:r w:rsidR="00C474C1">
        <w:t xml:space="preserve">, </w:t>
      </w:r>
      <w:r w:rsidRPr="00605EB6">
        <w:t xml:space="preserve">une corneille vint se percher </w:t>
      </w:r>
      <w:r w:rsidR="00784544">
        <w:t>sur</w:t>
      </w:r>
      <w:r w:rsidR="00784544" w:rsidRPr="00605EB6">
        <w:t xml:space="preserve"> </w:t>
      </w:r>
      <w:r w:rsidRPr="00605EB6">
        <w:t>la cime d</w:t>
      </w:r>
      <w:r w:rsidR="00C474C1">
        <w:t>’</w:t>
      </w:r>
      <w:r w:rsidRPr="00605EB6">
        <w:t>un orme et fit entendre son cri sinistre</w:t>
      </w:r>
      <w:r w:rsidR="00C474C1">
        <w:t>.</w:t>
      </w:r>
    </w:p>
    <w:p w14:paraId="1CA548E2" w14:textId="77777777" w:rsidR="00C474C1" w:rsidRDefault="00C52F4A" w:rsidP="00C52F4A">
      <w:r w:rsidRPr="00605EB6">
        <w:t>La jeune femme tressaillit et éprouva un malaise indéfinissable</w:t>
      </w:r>
      <w:r w:rsidR="00C474C1">
        <w:t xml:space="preserve">, </w:t>
      </w:r>
      <w:r w:rsidRPr="00605EB6">
        <w:t>comme si quelque chose se déchirait en elle</w:t>
      </w:r>
      <w:r w:rsidR="00C474C1">
        <w:t>.</w:t>
      </w:r>
    </w:p>
    <w:p w14:paraId="211C6D75" w14:textId="77777777" w:rsidR="00C474C1" w:rsidRDefault="00C52F4A" w:rsidP="00C52F4A">
      <w:r w:rsidRPr="00605EB6">
        <w:t>Lucy était superstitieuse</w:t>
      </w:r>
      <w:r w:rsidR="00C474C1">
        <w:t xml:space="preserve">, </w:t>
      </w:r>
      <w:r w:rsidRPr="00605EB6">
        <w:t>comme le sont généralement les créoles</w:t>
      </w:r>
      <w:r w:rsidR="00C474C1">
        <w:t>.</w:t>
      </w:r>
    </w:p>
    <w:p w14:paraId="41CE6671" w14:textId="11E2EC3B" w:rsidR="00C474C1" w:rsidRDefault="00C52F4A" w:rsidP="00C52F4A">
      <w:r w:rsidRPr="00605EB6">
        <w:t>Pourquoi cet oiseau de mauvais augure était-il venu se percher là</w:t>
      </w:r>
      <w:r w:rsidR="00C474C1">
        <w:t xml:space="preserve">, </w:t>
      </w:r>
      <w:r w:rsidRPr="00605EB6">
        <w:t>au-dessus de sa tête</w:t>
      </w:r>
      <w:r w:rsidR="00C474C1">
        <w:t xml:space="preserve"> ? </w:t>
      </w:r>
      <w:r w:rsidR="00784544" w:rsidRPr="00605EB6">
        <w:t>Il</w:t>
      </w:r>
      <w:r w:rsidRPr="00605EB6">
        <w:t xml:space="preserve"> lui sembla que le croassement de l</w:t>
      </w:r>
      <w:r w:rsidR="00C474C1">
        <w:t>’</w:t>
      </w:r>
      <w:r w:rsidRPr="00605EB6">
        <w:t>oiseau noir lui annonçait un malheur</w:t>
      </w:r>
      <w:r w:rsidR="00C474C1">
        <w:t>.</w:t>
      </w:r>
    </w:p>
    <w:p w14:paraId="052F8FF9" w14:textId="77777777" w:rsidR="00C474C1" w:rsidRDefault="00C52F4A" w:rsidP="00C52F4A">
      <w:r w:rsidRPr="00605EB6">
        <w:t>La voiture avait disparu et on n</w:t>
      </w:r>
      <w:r w:rsidR="00C474C1">
        <w:t>’</w:t>
      </w:r>
      <w:r w:rsidRPr="00605EB6">
        <w:t>entendait plus son roulement sur le pavé de la chaussée</w:t>
      </w:r>
      <w:r w:rsidR="00C474C1">
        <w:t>.</w:t>
      </w:r>
    </w:p>
    <w:p w14:paraId="47AF8C65" w14:textId="77777777" w:rsidR="00C474C1" w:rsidRDefault="00C52F4A" w:rsidP="00C52F4A">
      <w:r w:rsidRPr="00605EB6">
        <w:t>Lucy poussa un long soupir</w:t>
      </w:r>
      <w:r w:rsidR="00C474C1">
        <w:t xml:space="preserve">, </w:t>
      </w:r>
      <w:r w:rsidRPr="00605EB6">
        <w:t>rentra précipitamment dans la maison et courut s</w:t>
      </w:r>
      <w:r w:rsidR="00C474C1">
        <w:t>’</w:t>
      </w:r>
      <w:r w:rsidRPr="00605EB6">
        <w:t>enfermer</w:t>
      </w:r>
      <w:r w:rsidR="00C474C1">
        <w:t xml:space="preserve">, </w:t>
      </w:r>
      <w:r w:rsidRPr="00605EB6">
        <w:t>pour pleurer à son aise</w:t>
      </w:r>
      <w:r w:rsidR="00C474C1">
        <w:t xml:space="preserve">, </w:t>
      </w:r>
      <w:r w:rsidRPr="00605EB6">
        <w:t>dans son boudoir parfumé</w:t>
      </w:r>
      <w:r w:rsidR="00C474C1">
        <w:t xml:space="preserve">, </w:t>
      </w:r>
      <w:r w:rsidRPr="00605EB6">
        <w:t>encore tout plein du bruit des baisers de tout à l</w:t>
      </w:r>
      <w:r w:rsidR="00C474C1">
        <w:t>’</w:t>
      </w:r>
      <w:r w:rsidRPr="00605EB6">
        <w:t>heure</w:t>
      </w:r>
      <w:r w:rsidR="00C474C1">
        <w:t>.</w:t>
      </w:r>
    </w:p>
    <w:p w14:paraId="59BFDA08" w14:textId="0CB2F00B" w:rsidR="00C52F4A" w:rsidRPr="00605EB6" w:rsidRDefault="00C52F4A" w:rsidP="00C474C1">
      <w:pPr>
        <w:pStyle w:val="Etoile"/>
      </w:pPr>
      <w:r>
        <w:br/>
        <w:t>*</w:t>
      </w:r>
      <w:r>
        <w:br/>
      </w:r>
    </w:p>
    <w:p w14:paraId="7226F39C" w14:textId="4188078C" w:rsidR="00C474C1" w:rsidRDefault="00C52F4A" w:rsidP="00C52F4A">
      <w:r w:rsidRPr="00605EB6">
        <w:t>Elle pleura souvent</w:t>
      </w:r>
      <w:r w:rsidR="00C474C1">
        <w:t xml:space="preserve">, </w:t>
      </w:r>
      <w:r w:rsidRPr="00605EB6">
        <w:t>la pauvre Lucy</w:t>
      </w:r>
      <w:r w:rsidR="00C474C1">
        <w:t xml:space="preserve"> ; </w:t>
      </w:r>
      <w:r w:rsidRPr="00605EB6">
        <w:t>il lui semblait qu</w:t>
      </w:r>
      <w:r w:rsidR="00C474C1">
        <w:t>’</w:t>
      </w:r>
      <w:r w:rsidRPr="00605EB6">
        <w:t>autour d</w:t>
      </w:r>
      <w:r w:rsidR="00C474C1">
        <w:t>’</w:t>
      </w:r>
      <w:r w:rsidRPr="00605EB6">
        <w:t>elle tout se faisait ombre</w:t>
      </w:r>
      <w:r w:rsidR="00C474C1">
        <w:t xml:space="preserve">. </w:t>
      </w:r>
      <w:r w:rsidRPr="00605EB6">
        <w:t>L</w:t>
      </w:r>
      <w:r w:rsidR="00C474C1">
        <w:t>’</w:t>
      </w:r>
      <w:r w:rsidRPr="00605EB6">
        <w:t xml:space="preserve">inquiétude était dans ses </w:t>
      </w:r>
      <w:r w:rsidRPr="00605EB6">
        <w:lastRenderedPageBreak/>
        <w:t>yeux et son cœur avait des soupirs qui faisaient s</w:t>
      </w:r>
      <w:r w:rsidR="00C474C1">
        <w:t>’</w:t>
      </w:r>
      <w:r w:rsidRPr="00605EB6">
        <w:t>envoler le sourire de ses lèvres</w:t>
      </w:r>
      <w:r w:rsidR="00C474C1">
        <w:t xml:space="preserve">. </w:t>
      </w:r>
      <w:r w:rsidRPr="00605EB6">
        <w:t>Étendue</w:t>
      </w:r>
      <w:r w:rsidR="00C474C1">
        <w:t xml:space="preserve">, </w:t>
      </w:r>
      <w:r w:rsidRPr="00605EB6">
        <w:t>languissante</w:t>
      </w:r>
      <w:r w:rsidR="00C474C1">
        <w:t xml:space="preserve">, </w:t>
      </w:r>
      <w:r w:rsidRPr="00605EB6">
        <w:t xml:space="preserve">sur son ottomane </w:t>
      </w:r>
      <w:r w:rsidR="00C474C1">
        <w:t>moel</w:t>
      </w:r>
      <w:r w:rsidRPr="00605EB6">
        <w:t>leusement capitonnée</w:t>
      </w:r>
      <w:r w:rsidR="00C474C1">
        <w:t xml:space="preserve">, </w:t>
      </w:r>
      <w:r w:rsidRPr="00605EB6">
        <w:t>elle regardait tristement</w:t>
      </w:r>
      <w:r w:rsidR="00C474C1">
        <w:t xml:space="preserve">, </w:t>
      </w:r>
      <w:r w:rsidRPr="00605EB6">
        <w:t>à travers les vitres</w:t>
      </w:r>
      <w:r w:rsidR="00C474C1">
        <w:t xml:space="preserve">, </w:t>
      </w:r>
      <w:r w:rsidRPr="00605EB6">
        <w:t>tomber les feuilles d</w:t>
      </w:r>
      <w:r w:rsidR="00C474C1">
        <w:t>’</w:t>
      </w:r>
      <w:r w:rsidRPr="00605EB6">
        <w:t>automne</w:t>
      </w:r>
      <w:r w:rsidR="00C474C1">
        <w:t xml:space="preserve">. </w:t>
      </w:r>
      <w:r w:rsidRPr="00605EB6">
        <w:t>Ainsi qu</w:t>
      </w:r>
      <w:r w:rsidR="00C474C1">
        <w:t>’</w:t>
      </w:r>
      <w:r w:rsidRPr="00605EB6">
        <w:t>elle l</w:t>
      </w:r>
      <w:r w:rsidR="00C474C1">
        <w:t>’</w:t>
      </w:r>
      <w:r w:rsidRPr="00605EB6">
        <w:t>avait dit</w:t>
      </w:r>
      <w:r w:rsidR="00C474C1">
        <w:t xml:space="preserve">, </w:t>
      </w:r>
      <w:r w:rsidRPr="00605EB6">
        <w:t>elle comptait les heures</w:t>
      </w:r>
      <w:r w:rsidR="00C474C1">
        <w:t xml:space="preserve">. </w:t>
      </w:r>
      <w:r w:rsidRPr="00605EB6">
        <w:t>Ah</w:t>
      </w:r>
      <w:r w:rsidR="00C474C1">
        <w:t xml:space="preserve"> ! </w:t>
      </w:r>
      <w:r w:rsidRPr="00605EB6">
        <w:t>comme les jours et les nuits étaient longs</w:t>
      </w:r>
      <w:r w:rsidR="00C474C1">
        <w:t>. !</w:t>
      </w:r>
    </w:p>
    <w:p w14:paraId="0D1408F4" w14:textId="77777777" w:rsidR="00C474C1" w:rsidRDefault="00C52F4A" w:rsidP="00C52F4A">
      <w:r w:rsidRPr="00605EB6">
        <w:t>Et puis</w:t>
      </w:r>
      <w:r w:rsidR="00C474C1">
        <w:t xml:space="preserve">, </w:t>
      </w:r>
      <w:r w:rsidRPr="00605EB6">
        <w:t>malgré elle</w:t>
      </w:r>
      <w:r w:rsidR="00C474C1">
        <w:t xml:space="preserve">, </w:t>
      </w:r>
      <w:r w:rsidRPr="00605EB6">
        <w:t>en dépit de tous ses raisonnements</w:t>
      </w:r>
      <w:r w:rsidR="00C474C1">
        <w:t xml:space="preserve">, </w:t>
      </w:r>
      <w:r w:rsidRPr="00605EB6">
        <w:t>elle pensait constamment à l</w:t>
      </w:r>
      <w:r w:rsidR="00C474C1">
        <w:t>’</w:t>
      </w:r>
      <w:r w:rsidRPr="00605EB6">
        <w:t>oiseau noir qui s</w:t>
      </w:r>
      <w:r w:rsidR="00C474C1">
        <w:t>’</w:t>
      </w:r>
      <w:r w:rsidRPr="00605EB6">
        <w:t>était perché sur la plus haute branche de l</w:t>
      </w:r>
      <w:r w:rsidR="00C474C1">
        <w:t>’</w:t>
      </w:r>
      <w:r w:rsidRPr="00605EB6">
        <w:t>orme</w:t>
      </w:r>
      <w:r w:rsidR="00C474C1">
        <w:t xml:space="preserve">. </w:t>
      </w:r>
      <w:r w:rsidRPr="00605EB6">
        <w:t>Sans cesse elle croyait entendre le cri guttural qui l</w:t>
      </w:r>
      <w:r w:rsidR="00C474C1">
        <w:t>’</w:t>
      </w:r>
      <w:r w:rsidRPr="00605EB6">
        <w:t>avait si étrangement impressionnée</w:t>
      </w:r>
      <w:r w:rsidR="00C474C1">
        <w:t>.</w:t>
      </w:r>
    </w:p>
    <w:p w14:paraId="51F674FA" w14:textId="77777777" w:rsidR="00C474C1" w:rsidRDefault="00C52F4A" w:rsidP="00C52F4A">
      <w:r w:rsidRPr="00605EB6">
        <w:t>Vainement elle se raillait de sa faiblesse et avait beau se dire</w:t>
      </w:r>
      <w:r w:rsidR="00C474C1">
        <w:t xml:space="preserve"> : </w:t>
      </w:r>
      <w:r w:rsidRPr="00605EB6">
        <w:t>c</w:t>
      </w:r>
      <w:r w:rsidR="00C474C1">
        <w:t>’</w:t>
      </w:r>
      <w:r w:rsidRPr="00605EB6">
        <w:t>est absurde</w:t>
      </w:r>
      <w:r w:rsidR="00C474C1">
        <w:t xml:space="preserve">, </w:t>
      </w:r>
      <w:r w:rsidRPr="00605EB6">
        <w:t>je suis ridicule</w:t>
      </w:r>
      <w:r w:rsidR="00C474C1">
        <w:t xml:space="preserve"> ! </w:t>
      </w:r>
      <w:r w:rsidRPr="00605EB6">
        <w:t>rien ne pouvait lui ôter de l</w:t>
      </w:r>
      <w:r w:rsidR="00C474C1">
        <w:t>’</w:t>
      </w:r>
      <w:r w:rsidRPr="00605EB6">
        <w:t>idée qu</w:t>
      </w:r>
      <w:r w:rsidR="00C474C1">
        <w:t>’</w:t>
      </w:r>
      <w:r w:rsidRPr="00605EB6">
        <w:t>un malheur inconnu la menaçait</w:t>
      </w:r>
      <w:r w:rsidR="00C474C1">
        <w:t>.</w:t>
      </w:r>
    </w:p>
    <w:p w14:paraId="4E472B01" w14:textId="77777777" w:rsidR="00C474C1" w:rsidRDefault="00C52F4A" w:rsidP="00C52F4A">
      <w:r w:rsidRPr="00605EB6">
        <w:t>Lucy était frappée</w:t>
      </w:r>
      <w:r w:rsidR="00C474C1">
        <w:t xml:space="preserve">. </w:t>
      </w:r>
      <w:r w:rsidRPr="00605EB6">
        <w:t>Et voilà pourquoi</w:t>
      </w:r>
      <w:r w:rsidR="00C474C1">
        <w:t xml:space="preserve">, </w:t>
      </w:r>
      <w:r w:rsidRPr="00605EB6">
        <w:t>quoi qu</w:t>
      </w:r>
      <w:r w:rsidR="00C474C1">
        <w:t>’</w:t>
      </w:r>
      <w:r w:rsidRPr="00605EB6">
        <w:t>elle fît</w:t>
      </w:r>
      <w:r w:rsidR="00C474C1">
        <w:t xml:space="preserve">, </w:t>
      </w:r>
      <w:r w:rsidRPr="00605EB6">
        <w:t>elle pensait toujours à l</w:t>
      </w:r>
      <w:r w:rsidR="00C474C1">
        <w:t>’</w:t>
      </w:r>
      <w:r w:rsidRPr="00605EB6">
        <w:t>oiseau noir</w:t>
      </w:r>
      <w:r w:rsidR="00C474C1">
        <w:t>.</w:t>
      </w:r>
    </w:p>
    <w:p w14:paraId="75E2B7BA" w14:textId="77777777" w:rsidR="00C474C1" w:rsidRDefault="00C52F4A" w:rsidP="00C52F4A">
      <w:r w:rsidRPr="00605EB6">
        <w:t>Le baron était parfait</w:t>
      </w:r>
      <w:r w:rsidR="00C474C1">
        <w:t xml:space="preserve">. </w:t>
      </w:r>
      <w:r w:rsidRPr="00605EB6">
        <w:t>Il s</w:t>
      </w:r>
      <w:r w:rsidR="00C474C1">
        <w:t>’</w:t>
      </w:r>
      <w:r w:rsidRPr="00605EB6">
        <w:t>absentait rarement</w:t>
      </w:r>
      <w:r w:rsidR="00C474C1">
        <w:t xml:space="preserve">. </w:t>
      </w:r>
      <w:r w:rsidRPr="00605EB6">
        <w:t>Certes</w:t>
      </w:r>
      <w:r w:rsidR="00C474C1">
        <w:t xml:space="preserve">, </w:t>
      </w:r>
      <w:r w:rsidRPr="00605EB6">
        <w:t>cela lui coûtait beaucoup de partager la solitude de sa belle-sœur</w:t>
      </w:r>
      <w:r w:rsidR="00C474C1">
        <w:t xml:space="preserve"> ; </w:t>
      </w:r>
      <w:r w:rsidRPr="00605EB6">
        <w:t>mais il tenait à jouer sa comédie jusqu</w:t>
      </w:r>
      <w:r w:rsidR="00C474C1">
        <w:t>’</w:t>
      </w:r>
      <w:r w:rsidRPr="00605EB6">
        <w:t>au bout</w:t>
      </w:r>
      <w:r w:rsidR="00C474C1">
        <w:t>.</w:t>
      </w:r>
    </w:p>
    <w:p w14:paraId="02AA7626" w14:textId="77777777" w:rsidR="00C474C1" w:rsidRDefault="00C52F4A" w:rsidP="00C52F4A">
      <w:r w:rsidRPr="00605EB6">
        <w:t>Après tout</w:t>
      </w:r>
      <w:r w:rsidR="00C474C1">
        <w:t xml:space="preserve">, </w:t>
      </w:r>
      <w:r w:rsidRPr="00605EB6">
        <w:t>s</w:t>
      </w:r>
      <w:r w:rsidR="00C474C1">
        <w:t>’</w:t>
      </w:r>
      <w:r w:rsidRPr="00605EB6">
        <w:t>il se privait maintenant de quelques plaisirs</w:t>
      </w:r>
      <w:r w:rsidR="00C474C1">
        <w:t xml:space="preserve">, </w:t>
      </w:r>
      <w:r w:rsidRPr="00605EB6">
        <w:t>il saurait se dédommager</w:t>
      </w:r>
      <w:r w:rsidR="00C474C1">
        <w:t xml:space="preserve">, </w:t>
      </w:r>
      <w:r w:rsidRPr="00605EB6">
        <w:t>le moment venu</w:t>
      </w:r>
      <w:r w:rsidR="00C474C1">
        <w:t>.</w:t>
      </w:r>
    </w:p>
    <w:p w14:paraId="24157139" w14:textId="77777777" w:rsidR="00C474C1" w:rsidRDefault="00C52F4A" w:rsidP="00C52F4A">
      <w:r w:rsidRPr="00605EB6">
        <w:t>Plein d</w:t>
      </w:r>
      <w:r w:rsidR="00C474C1">
        <w:t>’</w:t>
      </w:r>
      <w:r w:rsidRPr="00605EB6">
        <w:t>attentions charmantes</w:t>
      </w:r>
      <w:r w:rsidR="00C474C1">
        <w:t xml:space="preserve">, </w:t>
      </w:r>
      <w:r w:rsidRPr="00605EB6">
        <w:t>toujours aux petits soins auprès de Lucy</w:t>
      </w:r>
      <w:r w:rsidR="00C474C1">
        <w:t xml:space="preserve">, </w:t>
      </w:r>
      <w:r w:rsidRPr="00605EB6">
        <w:t>lui tenant compagnie</w:t>
      </w:r>
      <w:r w:rsidR="00C474C1">
        <w:t xml:space="preserve">, </w:t>
      </w:r>
      <w:r w:rsidRPr="00605EB6">
        <w:t>cherchant à la distraire</w:t>
      </w:r>
      <w:r w:rsidR="00C474C1">
        <w:t xml:space="preserve">, </w:t>
      </w:r>
      <w:r w:rsidRPr="00605EB6">
        <w:t>à l</w:t>
      </w:r>
      <w:r w:rsidR="00C474C1">
        <w:t>’</w:t>
      </w:r>
      <w:r w:rsidRPr="00605EB6">
        <w:t>égayer</w:t>
      </w:r>
      <w:r w:rsidR="00C474C1">
        <w:t xml:space="preserve">, </w:t>
      </w:r>
      <w:r w:rsidRPr="00605EB6">
        <w:t>il avait pour elle une sollicitude d</w:t>
      </w:r>
      <w:r w:rsidR="00C474C1">
        <w:t>’</w:t>
      </w:r>
      <w:r w:rsidRPr="00605EB6">
        <w:t>amant respectueux</w:t>
      </w:r>
      <w:r w:rsidR="00C474C1">
        <w:t>.</w:t>
      </w:r>
    </w:p>
    <w:p w14:paraId="160AA4A8" w14:textId="77777777" w:rsidR="00C474C1" w:rsidRDefault="00C52F4A" w:rsidP="00C52F4A">
      <w:r w:rsidRPr="00605EB6">
        <w:t>Quand la jeune femme</w:t>
      </w:r>
      <w:r w:rsidR="00C474C1">
        <w:t xml:space="preserve">, </w:t>
      </w:r>
      <w:r w:rsidRPr="00605EB6">
        <w:t>à bout de forces</w:t>
      </w:r>
      <w:r w:rsidR="00C474C1">
        <w:t xml:space="preserve">, </w:t>
      </w:r>
      <w:r w:rsidRPr="00605EB6">
        <w:t>laissait voir son chagrin</w:t>
      </w:r>
      <w:r w:rsidR="00C474C1">
        <w:t xml:space="preserve">, </w:t>
      </w:r>
      <w:r w:rsidRPr="00605EB6">
        <w:t>il la consolait avec de douces paroles</w:t>
      </w:r>
      <w:r w:rsidR="00C474C1">
        <w:t xml:space="preserve"> ; </w:t>
      </w:r>
      <w:r w:rsidRPr="00605EB6">
        <w:t>quand elle lui disait ses craintes</w:t>
      </w:r>
      <w:r w:rsidR="00C474C1">
        <w:t xml:space="preserve">, </w:t>
      </w:r>
      <w:r w:rsidRPr="00605EB6">
        <w:t>il la grondait doucement et s</w:t>
      </w:r>
      <w:r w:rsidR="00C474C1">
        <w:t>’</w:t>
      </w:r>
      <w:r w:rsidRPr="00605EB6">
        <w:t>efforçait de la rassurer</w:t>
      </w:r>
      <w:r w:rsidR="00C474C1">
        <w:t>.</w:t>
      </w:r>
    </w:p>
    <w:p w14:paraId="1DDEE1E6" w14:textId="77777777" w:rsidR="00C474C1" w:rsidRDefault="00C52F4A" w:rsidP="00C52F4A">
      <w:r w:rsidRPr="00605EB6">
        <w:t>Malgré tout</w:t>
      </w:r>
      <w:r w:rsidR="00C474C1">
        <w:t xml:space="preserve">, </w:t>
      </w:r>
      <w:r w:rsidRPr="00605EB6">
        <w:t>Lucy restait triste et inquiète</w:t>
      </w:r>
      <w:r w:rsidR="00C474C1">
        <w:t>.</w:t>
      </w:r>
    </w:p>
    <w:p w14:paraId="5DB669A9" w14:textId="77777777" w:rsidR="00C474C1" w:rsidRDefault="00C52F4A" w:rsidP="00C52F4A">
      <w:r w:rsidRPr="00605EB6">
        <w:lastRenderedPageBreak/>
        <w:t>Ce n</w:t>
      </w:r>
      <w:r w:rsidR="00C474C1">
        <w:t>’</w:t>
      </w:r>
      <w:r w:rsidRPr="00605EB6">
        <w:t>est qu</w:t>
      </w:r>
      <w:r w:rsidR="00C474C1">
        <w:t>’</w:t>
      </w:r>
      <w:r w:rsidRPr="00605EB6">
        <w:t>au bout de quatre longs mois</w:t>
      </w:r>
      <w:r w:rsidR="00C474C1">
        <w:t xml:space="preserve">, </w:t>
      </w:r>
      <w:r w:rsidRPr="00605EB6">
        <w:t>en recevant une lettre de son mari</w:t>
      </w:r>
      <w:r w:rsidR="00C474C1">
        <w:t xml:space="preserve">, </w:t>
      </w:r>
      <w:r w:rsidRPr="00605EB6">
        <w:t>qu</w:t>
      </w:r>
      <w:r w:rsidR="00C474C1">
        <w:t>’</w:t>
      </w:r>
      <w:r w:rsidRPr="00605EB6">
        <w:t>elle se sentit moins tourmentée</w:t>
      </w:r>
      <w:r w:rsidR="00C474C1">
        <w:t>.</w:t>
      </w:r>
    </w:p>
    <w:p w14:paraId="39489A81" w14:textId="77777777" w:rsidR="00C474C1" w:rsidRDefault="00C52F4A" w:rsidP="00C52F4A">
      <w:r w:rsidRPr="00605EB6">
        <w:t>Après une heureuse traversée</w:t>
      </w:r>
      <w:r w:rsidR="00C474C1">
        <w:t xml:space="preserve">, </w:t>
      </w:r>
      <w:r w:rsidRPr="00605EB6">
        <w:t>le marquis était arrivé à Batavia</w:t>
      </w:r>
      <w:r w:rsidR="00C474C1">
        <w:t>.</w:t>
      </w:r>
    </w:p>
    <w:p w14:paraId="0624B031" w14:textId="3A0051A3" w:rsidR="00C52F4A" w:rsidRPr="00605EB6" w:rsidRDefault="00C52F4A" w:rsidP="00C52F4A"/>
    <w:p w14:paraId="48880970" w14:textId="74EF9BF2" w:rsidR="00C52F4A" w:rsidRPr="00605EB6" w:rsidRDefault="00C474C1" w:rsidP="00C52F4A">
      <w:r>
        <w:t>« </w:t>
      </w:r>
      <w:r w:rsidR="00C52F4A" w:rsidRPr="00605EB6">
        <w:t>En moins de quinze jours</w:t>
      </w:r>
      <w:r>
        <w:t xml:space="preserve">, </w:t>
      </w:r>
      <w:r w:rsidR="00C52F4A" w:rsidRPr="00605EB6">
        <w:t>disait-il</w:t>
      </w:r>
      <w:r>
        <w:t xml:space="preserve">, </w:t>
      </w:r>
      <w:r w:rsidR="00C52F4A" w:rsidRPr="00605EB6">
        <w:t>j</w:t>
      </w:r>
      <w:r>
        <w:t>’</w:t>
      </w:r>
      <w:r w:rsidR="00C52F4A" w:rsidRPr="00605EB6">
        <w:t>espère que les affaires pour lesquelles ma présence est nécessaire seront terminées</w:t>
      </w:r>
      <w:r>
        <w:t xml:space="preserve"> ; </w:t>
      </w:r>
      <w:r w:rsidR="00C52F4A" w:rsidRPr="00605EB6">
        <w:t>alors je reprendrai la mer</w:t>
      </w:r>
      <w:r>
        <w:t>. »</w:t>
      </w:r>
    </w:p>
    <w:p w14:paraId="25DEEC06" w14:textId="77777777" w:rsidR="00C52F4A" w:rsidRPr="00605EB6" w:rsidRDefault="00C52F4A" w:rsidP="00C52F4A"/>
    <w:p w14:paraId="357F3527" w14:textId="77777777" w:rsidR="00C474C1" w:rsidRDefault="00C52F4A" w:rsidP="00C52F4A">
      <w:r w:rsidRPr="00605EB6">
        <w:t>Or</w:t>
      </w:r>
      <w:r w:rsidR="00C474C1">
        <w:t xml:space="preserve">, </w:t>
      </w:r>
      <w:r w:rsidRPr="00605EB6">
        <w:t>la lettre avait mis deux mois pour venir en France</w:t>
      </w:r>
      <w:r w:rsidR="00C474C1">
        <w:t>.</w:t>
      </w:r>
    </w:p>
    <w:p w14:paraId="29A20F4D" w14:textId="77777777" w:rsidR="00C474C1" w:rsidRDefault="00C52F4A" w:rsidP="00C52F4A">
      <w:r w:rsidRPr="00605EB6">
        <w:t>Si le marquis avait pu quitter Batavia au bout de quinze jours</w:t>
      </w:r>
      <w:r w:rsidR="00C474C1">
        <w:t xml:space="preserve">, </w:t>
      </w:r>
      <w:r w:rsidRPr="00605EB6">
        <w:t>comme il l</w:t>
      </w:r>
      <w:r w:rsidR="00C474C1">
        <w:t>’</w:t>
      </w:r>
      <w:r w:rsidRPr="00605EB6">
        <w:t>espérait</w:t>
      </w:r>
      <w:r w:rsidR="00C474C1">
        <w:t xml:space="preserve">, </w:t>
      </w:r>
      <w:r w:rsidRPr="00605EB6">
        <w:t>il était en mer depuis six semaines</w:t>
      </w:r>
      <w:r w:rsidR="00C474C1">
        <w:t xml:space="preserve">, </w:t>
      </w:r>
      <w:r w:rsidRPr="00605EB6">
        <w:t>il arriverait bientôt</w:t>
      </w:r>
      <w:r w:rsidR="00C474C1">
        <w:t xml:space="preserve"> ; </w:t>
      </w:r>
      <w:r w:rsidRPr="00605EB6">
        <w:t>sans doute</w:t>
      </w:r>
      <w:r w:rsidR="00C474C1">
        <w:t xml:space="preserve">, </w:t>
      </w:r>
      <w:r w:rsidRPr="00605EB6">
        <w:t>on ne tarderait pas à recevoir une nouvelle lettre du marquis</w:t>
      </w:r>
      <w:r w:rsidR="00C474C1">
        <w:t xml:space="preserve">, </w:t>
      </w:r>
      <w:r w:rsidRPr="00605EB6">
        <w:t>annonçant son départ de Batavia</w:t>
      </w:r>
      <w:r w:rsidR="00C474C1">
        <w:t>.</w:t>
      </w:r>
    </w:p>
    <w:p w14:paraId="16DFC8B0" w14:textId="37D91A43" w:rsidR="00C474C1" w:rsidRDefault="0094609C" w:rsidP="00C52F4A">
      <w:r>
        <w:t>— </w:t>
      </w:r>
      <w:r w:rsidR="00C52F4A" w:rsidRPr="00605EB6">
        <w:t>Allons</w:t>
      </w:r>
      <w:r w:rsidR="00C474C1">
        <w:t xml:space="preserve">, </w:t>
      </w:r>
      <w:r w:rsidR="00C52F4A" w:rsidRPr="00605EB6">
        <w:t>tout va bien</w:t>
      </w:r>
      <w:r w:rsidR="00C474C1">
        <w:t xml:space="preserve">, </w:t>
      </w:r>
      <w:r w:rsidR="00C52F4A" w:rsidRPr="00605EB6">
        <w:t>dit le baron à la jeune femme</w:t>
      </w:r>
      <w:r w:rsidR="004540F3">
        <w:t>,</w:t>
      </w:r>
      <w:r w:rsidR="00C474C1">
        <w:t xml:space="preserve"> </w:t>
      </w:r>
      <w:r w:rsidR="00C52F4A" w:rsidRPr="00605EB6">
        <w:t>maintenant vous allez redevenir gaie</w:t>
      </w:r>
      <w:r w:rsidR="00C474C1">
        <w:t>.</w:t>
      </w:r>
    </w:p>
    <w:p w14:paraId="2A685894" w14:textId="77777777" w:rsidR="00C474C1" w:rsidRDefault="00C52F4A" w:rsidP="00C52F4A">
      <w:r w:rsidRPr="00605EB6">
        <w:t>Un sourire effleura les lèvres de la marquise</w:t>
      </w:r>
      <w:r w:rsidR="00C474C1">
        <w:t>.</w:t>
      </w:r>
    </w:p>
    <w:p w14:paraId="2215654D" w14:textId="75919AAB" w:rsidR="00C474C1" w:rsidRDefault="0094609C" w:rsidP="00C52F4A">
      <w:r>
        <w:t>— </w:t>
      </w:r>
      <w:r w:rsidR="00C52F4A" w:rsidRPr="00605EB6">
        <w:t>Pas encore</w:t>
      </w:r>
      <w:r w:rsidR="00C474C1">
        <w:t xml:space="preserve">, </w:t>
      </w:r>
      <w:r w:rsidR="00C52F4A" w:rsidRPr="00605EB6">
        <w:t>répondit elle</w:t>
      </w:r>
      <w:r w:rsidR="00C474C1">
        <w:t>.</w:t>
      </w:r>
    </w:p>
    <w:p w14:paraId="75F2CAD9" w14:textId="77777777" w:rsidR="00C474C1" w:rsidRDefault="00C52F4A" w:rsidP="00C52F4A">
      <w:r w:rsidRPr="00605EB6">
        <w:t>Lucy n</w:t>
      </w:r>
      <w:r w:rsidR="00C474C1">
        <w:t>’</w:t>
      </w:r>
      <w:r w:rsidRPr="00605EB6">
        <w:t>était pas complètement rassurée</w:t>
      </w:r>
      <w:r w:rsidR="00C474C1">
        <w:t>.</w:t>
      </w:r>
    </w:p>
    <w:p w14:paraId="4D7411E1" w14:textId="77777777" w:rsidR="00C474C1" w:rsidRDefault="00C52F4A" w:rsidP="00C52F4A">
      <w:r w:rsidRPr="00605EB6">
        <w:t>Lucy pensait toujours à l</w:t>
      </w:r>
      <w:r w:rsidR="00C474C1">
        <w:t>’</w:t>
      </w:r>
      <w:r w:rsidRPr="00605EB6">
        <w:t>oiseau noir</w:t>
      </w:r>
      <w:r w:rsidR="00C474C1">
        <w:t>.</w:t>
      </w:r>
    </w:p>
    <w:p w14:paraId="27AF671B" w14:textId="7E5CE96E" w:rsidR="00C52F4A" w:rsidRPr="00605EB6" w:rsidRDefault="00C52F4A" w:rsidP="00C474C1">
      <w:pPr>
        <w:pStyle w:val="Titre2"/>
      </w:pPr>
      <w:bookmarkStart w:id="65" w:name="_Toc197617910"/>
      <w:r w:rsidRPr="00605EB6">
        <w:lastRenderedPageBreak/>
        <w:t>VII</w:t>
      </w:r>
      <w:r w:rsidRPr="00605EB6">
        <w:br/>
      </w:r>
      <w:r w:rsidRPr="00605EB6">
        <w:br/>
        <w:t>LE NAUFRAGE</w:t>
      </w:r>
      <w:bookmarkEnd w:id="65"/>
    </w:p>
    <w:p w14:paraId="46050956" w14:textId="659CFA9E" w:rsidR="00C474C1" w:rsidRDefault="00C52F4A" w:rsidP="00C52F4A">
      <w:r w:rsidRPr="00605EB6">
        <w:t>En quinze jours</w:t>
      </w:r>
      <w:r w:rsidR="00C474C1">
        <w:t xml:space="preserve">, </w:t>
      </w:r>
      <w:r w:rsidRPr="00605EB6">
        <w:t>quand on ne veut pas perdre de temps</w:t>
      </w:r>
      <w:r w:rsidR="00C474C1">
        <w:t xml:space="preserve">, </w:t>
      </w:r>
      <w:r w:rsidRPr="00605EB6">
        <w:t>et quand</w:t>
      </w:r>
      <w:r w:rsidR="00C474C1">
        <w:t xml:space="preserve"> </w:t>
      </w:r>
      <w:r w:rsidRPr="00605EB6">
        <w:t>on se sait attendu par une personne aimée</w:t>
      </w:r>
      <w:r w:rsidR="00C474C1">
        <w:t xml:space="preserve">, </w:t>
      </w:r>
      <w:r w:rsidRPr="00605EB6">
        <w:t>en quinze jours on fait bien des choses</w:t>
      </w:r>
      <w:r w:rsidR="00C474C1">
        <w:t>.</w:t>
      </w:r>
    </w:p>
    <w:p w14:paraId="2B5BF078" w14:textId="77777777" w:rsidR="00C474C1" w:rsidRDefault="00C52F4A" w:rsidP="00C52F4A">
      <w:r w:rsidRPr="00605EB6">
        <w:t>Le marquis de Chamarande avait donné les signatures nécessaires et répondu à toutes les exigences du notaire</w:t>
      </w:r>
      <w:r w:rsidR="00C474C1">
        <w:t xml:space="preserve">, </w:t>
      </w:r>
      <w:r w:rsidRPr="00605EB6">
        <w:t>d</w:t>
      </w:r>
      <w:r w:rsidR="00C474C1">
        <w:t>’</w:t>
      </w:r>
      <w:r w:rsidRPr="00605EB6">
        <w:t>abord</w:t>
      </w:r>
      <w:r w:rsidR="00C474C1">
        <w:t xml:space="preserve">, </w:t>
      </w:r>
      <w:r w:rsidRPr="00605EB6">
        <w:t>et ensuite des associés de la maison Philippe de Villiers et C</w:t>
      </w:r>
      <w:r w:rsidRPr="00605EB6">
        <w:rPr>
          <w:vertAlign w:val="superscript"/>
        </w:rPr>
        <w:t>ie</w:t>
      </w:r>
      <w:r w:rsidR="00C474C1">
        <w:t>.</w:t>
      </w:r>
    </w:p>
    <w:p w14:paraId="03992D26" w14:textId="66B9F361" w:rsidR="00C474C1" w:rsidRDefault="00C52F4A" w:rsidP="00C52F4A">
      <w:r w:rsidRPr="00605EB6">
        <w:t>Mis en possession de l</w:t>
      </w:r>
      <w:r w:rsidR="00C474C1">
        <w:t>’</w:t>
      </w:r>
      <w:r w:rsidRPr="00605EB6">
        <w:t>héritage</w:t>
      </w:r>
      <w:r w:rsidR="00C474C1">
        <w:t xml:space="preserve">, </w:t>
      </w:r>
      <w:r w:rsidRPr="00605EB6">
        <w:t>on lui avait délivré</w:t>
      </w:r>
      <w:r w:rsidR="00C474C1">
        <w:t xml:space="preserve">, </w:t>
      </w:r>
      <w:r w:rsidRPr="00605EB6">
        <w:t>à la banque de Batavia</w:t>
      </w:r>
      <w:r w:rsidR="00C474C1">
        <w:t xml:space="preserve">, </w:t>
      </w:r>
      <w:r w:rsidRPr="00605EB6">
        <w:t>deux lettres de change</w:t>
      </w:r>
      <w:r w:rsidR="00C474C1">
        <w:t xml:space="preserve">, </w:t>
      </w:r>
      <w:r w:rsidRPr="00605EB6">
        <w:t xml:space="preserve">représentant la somme </w:t>
      </w:r>
      <w:r w:rsidR="00791E2F">
        <w:t>de deux millions</w:t>
      </w:r>
      <w:r w:rsidR="00C474C1">
        <w:t xml:space="preserve">, </w:t>
      </w:r>
      <w:r w:rsidR="00791E2F">
        <w:t xml:space="preserve">somme </w:t>
      </w:r>
      <w:r w:rsidRPr="00605EB6">
        <w:t xml:space="preserve">déposée à cette banque par </w:t>
      </w:r>
      <w:r w:rsidR="00C474C1">
        <w:t>M. de </w:t>
      </w:r>
      <w:r w:rsidRPr="00605EB6">
        <w:t>Villiers</w:t>
      </w:r>
      <w:r w:rsidR="00C474C1">
        <w:t>.</w:t>
      </w:r>
    </w:p>
    <w:p w14:paraId="26DA5D7E" w14:textId="77777777" w:rsidR="00C474C1" w:rsidRDefault="00C52F4A" w:rsidP="00C52F4A">
      <w:r w:rsidRPr="00605EB6">
        <w:t>D</w:t>
      </w:r>
      <w:r w:rsidR="00C474C1">
        <w:t>’</w:t>
      </w:r>
      <w:r w:rsidRPr="00605EB6">
        <w:t>après l</w:t>
      </w:r>
      <w:r w:rsidR="00C474C1">
        <w:t>’</w:t>
      </w:r>
      <w:r w:rsidRPr="00605EB6">
        <w:t>inventaire qui avait été fait immédiatement après le décès du vieux négociant</w:t>
      </w:r>
      <w:r w:rsidR="00C474C1">
        <w:t xml:space="preserve">, </w:t>
      </w:r>
      <w:r w:rsidRPr="00605EB6">
        <w:t>les deux associés reconnaissaient devoir trois millions à l</w:t>
      </w:r>
      <w:r w:rsidR="00C474C1">
        <w:t>’</w:t>
      </w:r>
      <w:r w:rsidRPr="00605EB6">
        <w:t>héritier de Philippe de Villiers</w:t>
      </w:r>
      <w:r w:rsidR="00C474C1">
        <w:t>.</w:t>
      </w:r>
    </w:p>
    <w:p w14:paraId="443A9749" w14:textId="77777777" w:rsidR="00C474C1" w:rsidRDefault="00C52F4A" w:rsidP="00C52F4A">
      <w:r w:rsidRPr="00605EB6">
        <w:t>Pour n</w:t>
      </w:r>
      <w:r w:rsidR="00C474C1">
        <w:t>’</w:t>
      </w:r>
      <w:r w:rsidRPr="00605EB6">
        <w:t>entraver en rien la marche toujours ascendante des affaires de la maison</w:t>
      </w:r>
      <w:r w:rsidR="00C474C1">
        <w:t xml:space="preserve">, </w:t>
      </w:r>
      <w:r w:rsidRPr="00605EB6">
        <w:t>et ne pas procéder hâtivement à une liquidation</w:t>
      </w:r>
      <w:r w:rsidR="00C474C1">
        <w:t xml:space="preserve">, </w:t>
      </w:r>
      <w:r w:rsidRPr="00605EB6">
        <w:t>qui pourrait être désastreuse pour eux</w:t>
      </w:r>
      <w:r w:rsidR="00C474C1">
        <w:t xml:space="preserve">, </w:t>
      </w:r>
      <w:r w:rsidRPr="00605EB6">
        <w:t>les associés demandèrent à ne payer cette somme de trois millions</w:t>
      </w:r>
      <w:r w:rsidR="00C474C1">
        <w:t xml:space="preserve">, </w:t>
      </w:r>
      <w:r w:rsidRPr="00605EB6">
        <w:t>augmentée des intérêts capitalisés à dix pour cent</w:t>
      </w:r>
      <w:r w:rsidR="00C474C1">
        <w:t xml:space="preserve">, </w:t>
      </w:r>
      <w:r w:rsidRPr="00605EB6">
        <w:t>qu</w:t>
      </w:r>
      <w:r w:rsidR="00C474C1">
        <w:t>’</w:t>
      </w:r>
      <w:r w:rsidRPr="00605EB6">
        <w:t>au bout de quatre années</w:t>
      </w:r>
      <w:r w:rsidR="00C474C1">
        <w:t>.</w:t>
      </w:r>
    </w:p>
    <w:p w14:paraId="74B418F5" w14:textId="77777777" w:rsidR="00C474C1" w:rsidRDefault="00C52F4A" w:rsidP="00C52F4A">
      <w:r w:rsidRPr="00605EB6">
        <w:t>Cela leur fut gracieusement accordé</w:t>
      </w:r>
      <w:r w:rsidR="00C474C1">
        <w:t>.</w:t>
      </w:r>
    </w:p>
    <w:p w14:paraId="5BE31C35" w14:textId="77777777" w:rsidR="00C474C1" w:rsidRDefault="00C52F4A" w:rsidP="00C52F4A">
      <w:r w:rsidRPr="00605EB6">
        <w:t>Pour le représenter à Batavia</w:t>
      </w:r>
      <w:r w:rsidR="00C474C1">
        <w:t xml:space="preserve">, </w:t>
      </w:r>
      <w:r w:rsidRPr="00605EB6">
        <w:t>il était nécessaire que le marquis eût un mandataire</w:t>
      </w:r>
      <w:r w:rsidR="00C474C1">
        <w:t xml:space="preserve">. </w:t>
      </w:r>
      <w:r w:rsidRPr="00605EB6">
        <w:t>Il choisit Charles Chevry</w:t>
      </w:r>
      <w:r w:rsidR="00C474C1">
        <w:t xml:space="preserve">, </w:t>
      </w:r>
      <w:r w:rsidRPr="00605EB6">
        <w:t xml:space="preserve">auquel </w:t>
      </w:r>
      <w:r w:rsidRPr="00605EB6">
        <w:lastRenderedPageBreak/>
        <w:t>il fit accepter</w:t>
      </w:r>
      <w:r w:rsidR="00C474C1">
        <w:t xml:space="preserve">, </w:t>
      </w:r>
      <w:r w:rsidRPr="00605EB6">
        <w:t>non sans peine</w:t>
      </w:r>
      <w:r w:rsidR="00C474C1">
        <w:t xml:space="preserve">, </w:t>
      </w:r>
      <w:r w:rsidRPr="00605EB6">
        <w:t>toutefois</w:t>
      </w:r>
      <w:r w:rsidR="00C474C1">
        <w:t xml:space="preserve">, </w:t>
      </w:r>
      <w:r w:rsidRPr="00605EB6">
        <w:t>la moitié des intérêts de la somme laissée entre les mains des associés</w:t>
      </w:r>
      <w:r w:rsidR="00C474C1">
        <w:t xml:space="preserve">, </w:t>
      </w:r>
      <w:r w:rsidRPr="00605EB6">
        <w:t>soit cinq pour cent par an</w:t>
      </w:r>
      <w:r w:rsidR="00C474C1">
        <w:t>.</w:t>
      </w:r>
    </w:p>
    <w:p w14:paraId="3E9D2FCB" w14:textId="77777777" w:rsidR="00C474C1" w:rsidRDefault="00C52F4A" w:rsidP="00C52F4A">
      <w:r w:rsidRPr="00605EB6">
        <w:t>Toujours généreux</w:t>
      </w:r>
      <w:r w:rsidR="00C474C1">
        <w:t xml:space="preserve">, </w:t>
      </w:r>
      <w:r w:rsidRPr="00605EB6">
        <w:t>le marquis avait trouvé ce moyen facile d</w:t>
      </w:r>
      <w:r w:rsidR="00C474C1">
        <w:t>’</w:t>
      </w:r>
      <w:r w:rsidRPr="00605EB6">
        <w:t>enrichir son fondé de pouvoir sans froisser sa susceptibilité</w:t>
      </w:r>
      <w:r w:rsidR="00C474C1">
        <w:t>.</w:t>
      </w:r>
    </w:p>
    <w:p w14:paraId="2C7E20EF" w14:textId="77777777" w:rsidR="00C474C1" w:rsidRDefault="00C52F4A" w:rsidP="00C52F4A">
      <w:r w:rsidRPr="00605EB6">
        <w:t>En onze jours seulement</w:t>
      </w:r>
      <w:r w:rsidR="00C474C1">
        <w:t xml:space="preserve">, </w:t>
      </w:r>
      <w:r w:rsidRPr="00605EB6">
        <w:t>tout avait été arrangé</w:t>
      </w:r>
      <w:r w:rsidR="00C474C1">
        <w:t xml:space="preserve">, </w:t>
      </w:r>
      <w:r w:rsidRPr="00605EB6">
        <w:t>terminé</w:t>
      </w:r>
      <w:r w:rsidR="00C474C1">
        <w:t xml:space="preserve">. </w:t>
      </w:r>
      <w:r w:rsidRPr="00605EB6">
        <w:t>Comme on le voit</w:t>
      </w:r>
      <w:r w:rsidR="00C474C1">
        <w:t xml:space="preserve">, </w:t>
      </w:r>
      <w:r w:rsidRPr="00605EB6">
        <w:t>le marquis avait bien employé son temps</w:t>
      </w:r>
      <w:r w:rsidR="00C474C1">
        <w:t>.</w:t>
      </w:r>
    </w:p>
    <w:p w14:paraId="1DB4FB9A" w14:textId="77777777" w:rsidR="00C474C1" w:rsidRDefault="00C52F4A" w:rsidP="00C52F4A">
      <w:r w:rsidRPr="00605EB6">
        <w:t>Presque chaque jour</w:t>
      </w:r>
      <w:r w:rsidR="00C474C1">
        <w:t xml:space="preserve">, </w:t>
      </w:r>
      <w:r w:rsidRPr="00605EB6">
        <w:t>un et même plusieurs navires européens</w:t>
      </w:r>
      <w:r w:rsidR="00C474C1">
        <w:t xml:space="preserve">, </w:t>
      </w:r>
      <w:r w:rsidRPr="00605EB6">
        <w:t>ayant pris leur cargaison</w:t>
      </w:r>
      <w:r w:rsidR="00C474C1">
        <w:t xml:space="preserve">, </w:t>
      </w:r>
      <w:r w:rsidRPr="00605EB6">
        <w:t>quittaient le port de Batavia</w:t>
      </w:r>
      <w:r w:rsidR="00C474C1">
        <w:t xml:space="preserve">. </w:t>
      </w:r>
      <w:r w:rsidRPr="00605EB6">
        <w:t>Le marquis aurait pu reprendre immédiatement le chemin de la France</w:t>
      </w:r>
      <w:r w:rsidR="00C474C1">
        <w:t xml:space="preserve"> ; </w:t>
      </w:r>
      <w:r w:rsidRPr="00605EB6">
        <w:t>mais</w:t>
      </w:r>
      <w:r w:rsidR="00C474C1">
        <w:t xml:space="preserve">, </w:t>
      </w:r>
      <w:r w:rsidRPr="00605EB6">
        <w:t>avant de partir</w:t>
      </w:r>
      <w:r w:rsidR="00C474C1">
        <w:t xml:space="preserve">, </w:t>
      </w:r>
      <w:r w:rsidRPr="00605EB6">
        <w:t>il voulait assister au mariage de Charles Chevry et de Zélima</w:t>
      </w:r>
      <w:r w:rsidR="00C474C1">
        <w:t xml:space="preserve">. </w:t>
      </w:r>
      <w:r w:rsidRPr="00605EB6">
        <w:t>D</w:t>
      </w:r>
      <w:r w:rsidR="00C474C1">
        <w:t>’</w:t>
      </w:r>
      <w:r w:rsidRPr="00605EB6">
        <w:t>ailleurs son départ ne serait retardé que de cinq jours</w:t>
      </w:r>
      <w:r w:rsidR="00C474C1">
        <w:t>.</w:t>
      </w:r>
    </w:p>
    <w:p w14:paraId="7E028866" w14:textId="77777777" w:rsidR="00C474C1" w:rsidRDefault="00C52F4A" w:rsidP="00C52F4A">
      <w:r w:rsidRPr="00605EB6">
        <w:t>Tout en s</w:t>
      </w:r>
      <w:r w:rsidR="00C474C1">
        <w:t>’</w:t>
      </w:r>
      <w:r w:rsidRPr="00605EB6">
        <w:t>occupant fiévreusement de ses affaires</w:t>
      </w:r>
      <w:r w:rsidR="00C474C1">
        <w:t xml:space="preserve">, </w:t>
      </w:r>
      <w:r w:rsidRPr="00605EB6">
        <w:t>le marquis avait pensé aux deux jeunes gens qui s</w:t>
      </w:r>
      <w:r w:rsidR="00C474C1">
        <w:t>’</w:t>
      </w:r>
      <w:r w:rsidRPr="00605EB6">
        <w:t>adoraient</w:t>
      </w:r>
      <w:r w:rsidR="00C474C1">
        <w:t xml:space="preserve">, </w:t>
      </w:r>
      <w:r w:rsidRPr="00605EB6">
        <w:t>et il s</w:t>
      </w:r>
      <w:r w:rsidR="00C474C1">
        <w:t>’</w:t>
      </w:r>
      <w:r w:rsidRPr="00605EB6">
        <w:t>était dit</w:t>
      </w:r>
      <w:r w:rsidR="00C474C1">
        <w:t> :</w:t>
      </w:r>
    </w:p>
    <w:p w14:paraId="6F4CEF10" w14:textId="69997034" w:rsidR="00C474C1" w:rsidRDefault="0094609C" w:rsidP="00C52F4A">
      <w:r>
        <w:t>— </w:t>
      </w:r>
      <w:r w:rsidR="00C52F4A" w:rsidRPr="00605EB6">
        <w:t>Je ne quitterai pas Batavia sans avoir fait deux heureux</w:t>
      </w:r>
      <w:r w:rsidR="00C474C1">
        <w:t xml:space="preserve">. </w:t>
      </w:r>
      <w:r w:rsidR="00C52F4A" w:rsidRPr="00605EB6">
        <w:t>Mon cousin de Villiers devait les marier</w:t>
      </w:r>
      <w:r w:rsidR="004540F3">
        <w:t> ;</w:t>
      </w:r>
      <w:r w:rsidR="00C474C1">
        <w:t xml:space="preserve"> </w:t>
      </w:r>
      <w:r w:rsidR="00C52F4A" w:rsidRPr="00605EB6">
        <w:t>eh bien</w:t>
      </w:r>
      <w:r w:rsidR="00C474C1">
        <w:t xml:space="preserve">, </w:t>
      </w:r>
      <w:r w:rsidR="00C52F4A" w:rsidRPr="00605EB6">
        <w:t>c</w:t>
      </w:r>
      <w:r w:rsidR="00C474C1">
        <w:t>’</w:t>
      </w:r>
      <w:r w:rsidR="00C52F4A" w:rsidRPr="00605EB6">
        <w:t>est moi qui ferai ce que mon cousin n</w:t>
      </w:r>
      <w:r w:rsidR="00C474C1">
        <w:t>’</w:t>
      </w:r>
      <w:r w:rsidR="00C52F4A" w:rsidRPr="00605EB6">
        <w:t>a pu faire</w:t>
      </w:r>
      <w:r w:rsidR="00C474C1">
        <w:t>.</w:t>
      </w:r>
    </w:p>
    <w:p w14:paraId="38BB4AC0" w14:textId="77777777" w:rsidR="00C474C1" w:rsidRDefault="00C52F4A" w:rsidP="00C52F4A">
      <w:r w:rsidRPr="00605EB6">
        <w:t>La veille du mariage</w:t>
      </w:r>
      <w:r w:rsidR="00C474C1">
        <w:t xml:space="preserve">, </w:t>
      </w:r>
      <w:r w:rsidRPr="00605EB6">
        <w:t>il écrivit deux lettres</w:t>
      </w:r>
      <w:r w:rsidR="00C474C1">
        <w:t xml:space="preserve">, </w:t>
      </w:r>
      <w:r w:rsidRPr="00605EB6">
        <w:t>une à la marquise</w:t>
      </w:r>
      <w:r w:rsidR="00C474C1">
        <w:t xml:space="preserve">, </w:t>
      </w:r>
      <w:r w:rsidRPr="00605EB6">
        <w:t>l</w:t>
      </w:r>
      <w:r w:rsidR="00C474C1">
        <w:t>’</w:t>
      </w:r>
      <w:r w:rsidRPr="00605EB6">
        <w:t>autre au baron de Simaise</w:t>
      </w:r>
      <w:r w:rsidR="00C474C1">
        <w:t>.</w:t>
      </w:r>
    </w:p>
    <w:p w14:paraId="2DDBCBE8" w14:textId="77777777" w:rsidR="00C474C1" w:rsidRDefault="00C52F4A" w:rsidP="00C52F4A">
      <w:r w:rsidRPr="00605EB6">
        <w:t>Ces deux lettres arrivèrent à Port-Marly dix-sept jours après la première</w:t>
      </w:r>
      <w:r w:rsidR="00C474C1">
        <w:t>.</w:t>
      </w:r>
    </w:p>
    <w:p w14:paraId="4826813A" w14:textId="77777777" w:rsidR="00C474C1" w:rsidRDefault="00C52F4A" w:rsidP="00C52F4A">
      <w:r w:rsidRPr="00605EB6">
        <w:t>La lettre adressée au baron renfermait les deux lettres de change de la banque de Batavia</w:t>
      </w:r>
      <w:r w:rsidR="00C474C1">
        <w:t xml:space="preserve">. </w:t>
      </w:r>
      <w:r w:rsidRPr="00605EB6">
        <w:t>Acquittées par le marquis</w:t>
      </w:r>
      <w:r w:rsidR="00C474C1">
        <w:t xml:space="preserve">, </w:t>
      </w:r>
      <w:r w:rsidRPr="00605EB6">
        <w:t>et d</w:t>
      </w:r>
      <w:r w:rsidR="00C474C1">
        <w:t>’</w:t>
      </w:r>
      <w:r w:rsidRPr="00605EB6">
        <w:t>un million chacune</w:t>
      </w:r>
      <w:r w:rsidR="00C474C1">
        <w:t xml:space="preserve">, </w:t>
      </w:r>
      <w:r w:rsidRPr="00605EB6">
        <w:t>elles étaient payables</w:t>
      </w:r>
      <w:r w:rsidR="00C474C1">
        <w:t xml:space="preserve">, </w:t>
      </w:r>
      <w:r w:rsidRPr="00605EB6">
        <w:t>après présentation</w:t>
      </w:r>
      <w:r w:rsidR="00C474C1">
        <w:t xml:space="preserve">, </w:t>
      </w:r>
      <w:r w:rsidRPr="00605EB6">
        <w:t>à la maison de banque Rothschild</w:t>
      </w:r>
      <w:r w:rsidR="00C474C1">
        <w:t xml:space="preserve">, </w:t>
      </w:r>
      <w:r w:rsidRPr="00605EB6">
        <w:t>de Paris</w:t>
      </w:r>
      <w:r w:rsidR="00C474C1">
        <w:t xml:space="preserve">, </w:t>
      </w:r>
      <w:r w:rsidRPr="00605EB6">
        <w:t>à un mois de distance</w:t>
      </w:r>
      <w:r w:rsidR="00C474C1">
        <w:t>.</w:t>
      </w:r>
    </w:p>
    <w:p w14:paraId="7753232D" w14:textId="61578CFE" w:rsidR="00C474C1" w:rsidRDefault="0094609C" w:rsidP="00C52F4A">
      <w:r>
        <w:lastRenderedPageBreak/>
        <w:t>— </w:t>
      </w:r>
      <w:r w:rsidR="00C52F4A" w:rsidRPr="00605EB6">
        <w:t>Deux nouveaux millions</w:t>
      </w:r>
      <w:r w:rsidR="00C474C1">
        <w:t xml:space="preserve"> ; ! </w:t>
      </w:r>
      <w:r w:rsidR="00C52F4A" w:rsidRPr="00605EB6">
        <w:t>se disait le baron</w:t>
      </w:r>
      <w:r w:rsidR="00C474C1">
        <w:t xml:space="preserve">, </w:t>
      </w:r>
      <w:r w:rsidR="00C52F4A" w:rsidRPr="00605EB6">
        <w:t>et ce n</w:t>
      </w:r>
      <w:r w:rsidR="00C474C1">
        <w:t>’</w:t>
      </w:r>
      <w:r w:rsidR="00C52F4A" w:rsidRPr="00605EB6">
        <w:t>est pas tout puisqu</w:t>
      </w:r>
      <w:r w:rsidR="00C474C1">
        <w:t>’</w:t>
      </w:r>
      <w:r w:rsidR="00C52F4A" w:rsidRPr="00605EB6">
        <w:t>on a parlé de plus de cinq millions</w:t>
      </w:r>
      <w:r w:rsidR="00C474C1">
        <w:t xml:space="preserve"> ; </w:t>
      </w:r>
      <w:r w:rsidR="00C52F4A" w:rsidRPr="00605EB6">
        <w:t>mon frère s</w:t>
      </w:r>
      <w:r w:rsidR="00C474C1">
        <w:t>’</w:t>
      </w:r>
      <w:r w:rsidR="00C52F4A" w:rsidRPr="00605EB6">
        <w:t>est donc embarqué avec au moins trois millions encore</w:t>
      </w:r>
      <w:r w:rsidR="00C474C1">
        <w:t xml:space="preserve">. </w:t>
      </w:r>
      <w:r w:rsidR="00C52F4A" w:rsidRPr="00605EB6">
        <w:t>Quelle merveilleuse fortune</w:t>
      </w:r>
      <w:r w:rsidR="00C474C1">
        <w:t xml:space="preserve"> ! </w:t>
      </w:r>
      <w:r w:rsidR="00C52F4A" w:rsidRPr="00605EB6">
        <w:t>Si j</w:t>
      </w:r>
      <w:r w:rsidR="00C474C1">
        <w:t>’</w:t>
      </w:r>
      <w:r w:rsidR="00C52F4A" w:rsidRPr="00605EB6">
        <w:t>en avais seulement la moitié</w:t>
      </w:r>
      <w:r w:rsidR="00C474C1">
        <w:t xml:space="preserve"> ! </w:t>
      </w:r>
      <w:r w:rsidR="00C52F4A" w:rsidRPr="00605EB6">
        <w:t>Nous verrons</w:t>
      </w:r>
      <w:r w:rsidR="00C474C1">
        <w:t xml:space="preserve">, </w:t>
      </w:r>
      <w:r w:rsidR="00C52F4A" w:rsidRPr="00605EB6">
        <w:t>nous verrons</w:t>
      </w:r>
      <w:r w:rsidR="00C474C1">
        <w:t> !</w:t>
      </w:r>
    </w:p>
    <w:p w14:paraId="0B0A51B8" w14:textId="77777777" w:rsidR="00C474C1" w:rsidRDefault="00C52F4A" w:rsidP="00C52F4A">
      <w:r w:rsidRPr="00605EB6">
        <w:t>Et ses yeux gris étincelaient</w:t>
      </w:r>
      <w:r w:rsidR="00C474C1">
        <w:t xml:space="preserve">. </w:t>
      </w:r>
      <w:r w:rsidRPr="00605EB6">
        <w:t>Et il sentait sur tout son corps un frémissement étrange</w:t>
      </w:r>
      <w:r w:rsidR="00C474C1">
        <w:t>.</w:t>
      </w:r>
    </w:p>
    <w:p w14:paraId="2A500A9C" w14:textId="77777777" w:rsidR="00C474C1" w:rsidRDefault="00C52F4A" w:rsidP="00C52F4A">
      <w:r w:rsidRPr="00605EB6">
        <w:t>Paul écrivait à Lucy</w:t>
      </w:r>
      <w:r w:rsidR="00C474C1">
        <w:t> :</w:t>
      </w:r>
    </w:p>
    <w:p w14:paraId="794D0B05" w14:textId="25EDAE9A" w:rsidR="00C52F4A" w:rsidRPr="00605EB6" w:rsidRDefault="00C52F4A" w:rsidP="00C52F4A"/>
    <w:p w14:paraId="1CB80F6E" w14:textId="77777777" w:rsidR="00C474C1" w:rsidRDefault="00C474C1" w:rsidP="00C52F4A">
      <w:r>
        <w:t>« </w:t>
      </w:r>
      <w:r w:rsidR="00C52F4A" w:rsidRPr="00605EB6">
        <w:t>Je pense</w:t>
      </w:r>
      <w:r>
        <w:t xml:space="preserve">, </w:t>
      </w:r>
      <w:r w:rsidR="00C52F4A" w:rsidRPr="00605EB6">
        <w:t>mon cher trésor</w:t>
      </w:r>
      <w:r>
        <w:t xml:space="preserve">, </w:t>
      </w:r>
      <w:r w:rsidR="00C52F4A" w:rsidRPr="00605EB6">
        <w:t>que tu as reçu ma première lettre</w:t>
      </w:r>
      <w:r>
        <w:t xml:space="preserve"> ; </w:t>
      </w:r>
      <w:r w:rsidR="00C52F4A" w:rsidRPr="00605EB6">
        <w:t>je l</w:t>
      </w:r>
      <w:r>
        <w:t>’</w:t>
      </w:r>
      <w:r w:rsidR="00C52F4A" w:rsidRPr="00605EB6">
        <w:t>ai écrite le jour même de mon arrivée à Batavia</w:t>
      </w:r>
      <w:r>
        <w:t xml:space="preserve">, </w:t>
      </w:r>
      <w:r w:rsidR="00C52F4A" w:rsidRPr="00605EB6">
        <w:t>ne voulant pas remettre au lendemain pour t</w:t>
      </w:r>
      <w:r>
        <w:t>’</w:t>
      </w:r>
      <w:r w:rsidR="00C52F4A" w:rsidRPr="00605EB6">
        <w:t>apprendre que j</w:t>
      </w:r>
      <w:r>
        <w:t>’</w:t>
      </w:r>
      <w:r w:rsidR="00C52F4A" w:rsidRPr="00605EB6">
        <w:t>avais fait une heureuse traversée</w:t>
      </w:r>
      <w:r>
        <w:t xml:space="preserve">, </w:t>
      </w:r>
      <w:r w:rsidR="00C52F4A" w:rsidRPr="00605EB6">
        <w:t>et pour te dire que je n</w:t>
      </w:r>
      <w:r>
        <w:t>’</w:t>
      </w:r>
      <w:r w:rsidR="00C52F4A" w:rsidRPr="00605EB6">
        <w:t>ai pas cessé un instant de penser à ma bien-aimée Lucy</w:t>
      </w:r>
      <w:r>
        <w:t>.</w:t>
      </w:r>
    </w:p>
    <w:p w14:paraId="6CACB8CF" w14:textId="77777777" w:rsidR="00C474C1" w:rsidRDefault="00C474C1" w:rsidP="00C52F4A">
      <w:r>
        <w:t>» </w:t>
      </w:r>
      <w:r w:rsidR="00C52F4A" w:rsidRPr="00605EB6">
        <w:t>Les grosses affaires qui m</w:t>
      </w:r>
      <w:r>
        <w:t>’</w:t>
      </w:r>
      <w:r w:rsidR="00C52F4A" w:rsidRPr="00605EB6">
        <w:t>ont amené ici sont maintenant terminées</w:t>
      </w:r>
      <w:r>
        <w:t xml:space="preserve">, </w:t>
      </w:r>
      <w:r w:rsidR="00C52F4A" w:rsidRPr="00605EB6">
        <w:t>et</w:t>
      </w:r>
      <w:r>
        <w:t xml:space="preserve">, </w:t>
      </w:r>
      <w:r w:rsidR="00C52F4A" w:rsidRPr="00605EB6">
        <w:t>enfin</w:t>
      </w:r>
      <w:r>
        <w:t xml:space="preserve">, </w:t>
      </w:r>
      <w:r w:rsidR="00C52F4A" w:rsidRPr="00605EB6">
        <w:t>je respire</w:t>
      </w:r>
      <w:r>
        <w:t xml:space="preserve">. </w:t>
      </w:r>
      <w:r w:rsidR="00C52F4A" w:rsidRPr="00605EB6">
        <w:t>Grâce à la bonne volonté de tous autour de moi</w:t>
      </w:r>
      <w:r>
        <w:t xml:space="preserve">, </w:t>
      </w:r>
      <w:r w:rsidR="00C52F4A" w:rsidRPr="00605EB6">
        <w:t>j</w:t>
      </w:r>
      <w:r>
        <w:t>’</w:t>
      </w:r>
      <w:r w:rsidR="00C52F4A" w:rsidRPr="00605EB6">
        <w:t>ai mené tout cela rondement</w:t>
      </w:r>
      <w:r>
        <w:t xml:space="preserve">. </w:t>
      </w:r>
      <w:r w:rsidR="00C52F4A" w:rsidRPr="00605EB6">
        <w:t>Il est vrai que le bon Charles Chevry</w:t>
      </w:r>
      <w:r>
        <w:t xml:space="preserve">, </w:t>
      </w:r>
      <w:r w:rsidR="00C52F4A" w:rsidRPr="00605EB6">
        <w:t>qui s</w:t>
      </w:r>
      <w:r>
        <w:t>’</w:t>
      </w:r>
      <w:r w:rsidR="00C52F4A" w:rsidRPr="00605EB6">
        <w:t>entend bien mieux que moi à ces sortes d</w:t>
      </w:r>
      <w:r>
        <w:t>’</w:t>
      </w:r>
      <w:r w:rsidR="00C52F4A" w:rsidRPr="00605EB6">
        <w:t>affaires</w:t>
      </w:r>
      <w:r>
        <w:t xml:space="preserve">, </w:t>
      </w:r>
      <w:r w:rsidR="00C52F4A" w:rsidRPr="00605EB6">
        <w:t>m</w:t>
      </w:r>
      <w:r>
        <w:t>’</w:t>
      </w:r>
      <w:r w:rsidR="00C52F4A" w:rsidRPr="00605EB6">
        <w:t>a beaucoup aidé</w:t>
      </w:r>
      <w:r>
        <w:t>.</w:t>
      </w:r>
    </w:p>
    <w:p w14:paraId="22EAA321" w14:textId="77777777" w:rsidR="00C474C1" w:rsidRDefault="00C474C1" w:rsidP="00C52F4A">
      <w:r>
        <w:t>» </w:t>
      </w:r>
      <w:r w:rsidR="00C52F4A" w:rsidRPr="00605EB6">
        <w:t>Demain</w:t>
      </w:r>
      <w:r>
        <w:t xml:space="preserve">, </w:t>
      </w:r>
      <w:r w:rsidR="00C52F4A" w:rsidRPr="00605EB6">
        <w:t>il épouse Zélima</w:t>
      </w:r>
      <w:r>
        <w:t xml:space="preserve"> ; </w:t>
      </w:r>
      <w:r w:rsidR="00C52F4A" w:rsidRPr="00605EB6">
        <w:t>oui</w:t>
      </w:r>
      <w:r>
        <w:t xml:space="preserve">, </w:t>
      </w:r>
      <w:r w:rsidR="00C52F4A" w:rsidRPr="00605EB6">
        <w:t>ma chérie</w:t>
      </w:r>
      <w:r>
        <w:t xml:space="preserve">, </w:t>
      </w:r>
      <w:r w:rsidR="00C52F4A" w:rsidRPr="00605EB6">
        <w:t>demain Zélima sera la femme de Charles Chevry</w:t>
      </w:r>
      <w:r>
        <w:t xml:space="preserve">. </w:t>
      </w:r>
      <w:r w:rsidR="00C52F4A" w:rsidRPr="00605EB6">
        <w:t>C</w:t>
      </w:r>
      <w:r>
        <w:t>’</w:t>
      </w:r>
      <w:r w:rsidR="00C52F4A" w:rsidRPr="00605EB6">
        <w:t>est moi qui ai hâté le mariage</w:t>
      </w:r>
      <w:r>
        <w:t xml:space="preserve">. </w:t>
      </w:r>
      <w:r w:rsidR="00C52F4A" w:rsidRPr="00605EB6">
        <w:t>J</w:t>
      </w:r>
      <w:r>
        <w:t>’</w:t>
      </w:r>
      <w:r w:rsidR="00C52F4A" w:rsidRPr="00605EB6">
        <w:t>ai voulu</w:t>
      </w:r>
      <w:r>
        <w:t xml:space="preserve">, </w:t>
      </w:r>
      <w:r w:rsidR="00C52F4A" w:rsidRPr="00605EB6">
        <w:t>avant de partir pour revenir vers toi</w:t>
      </w:r>
      <w:r>
        <w:t xml:space="preserve">, </w:t>
      </w:r>
      <w:r w:rsidR="00C52F4A" w:rsidRPr="00605EB6">
        <w:t>être témoin de leur bonheur</w:t>
      </w:r>
      <w:r>
        <w:t>.</w:t>
      </w:r>
    </w:p>
    <w:p w14:paraId="5323158B" w14:textId="77777777" w:rsidR="00C474C1" w:rsidRDefault="00C474C1" w:rsidP="00C52F4A">
      <w:r>
        <w:t>» </w:t>
      </w:r>
      <w:r w:rsidR="00C52F4A" w:rsidRPr="00605EB6">
        <w:t>Charles et Zélima s</w:t>
      </w:r>
      <w:r>
        <w:t>’</w:t>
      </w:r>
      <w:r w:rsidR="00C52F4A" w:rsidRPr="00605EB6">
        <w:t>aiment comme nous nous aimons et ils seront heureux comme nous le sommes</w:t>
      </w:r>
      <w:r>
        <w:t>.</w:t>
      </w:r>
    </w:p>
    <w:p w14:paraId="51AE9FF4" w14:textId="77777777" w:rsidR="00C474C1" w:rsidRDefault="00C474C1" w:rsidP="00C52F4A">
      <w:r>
        <w:t>» </w:t>
      </w:r>
      <w:r w:rsidR="00C52F4A" w:rsidRPr="00605EB6">
        <w:t>Un navire de la grande compagnie hollandaise va quitter le port dans une heure</w:t>
      </w:r>
      <w:r>
        <w:t xml:space="preserve"> ; </w:t>
      </w:r>
      <w:r w:rsidR="00C52F4A" w:rsidRPr="00605EB6">
        <w:t>il emportera cette lettre et une autre que j</w:t>
      </w:r>
      <w:r>
        <w:t>’</w:t>
      </w:r>
      <w:r w:rsidR="00C52F4A" w:rsidRPr="00605EB6">
        <w:t>écris à mon frère</w:t>
      </w:r>
      <w:r>
        <w:t>.</w:t>
      </w:r>
    </w:p>
    <w:p w14:paraId="7F1EC6EE" w14:textId="77777777" w:rsidR="00C474C1" w:rsidRDefault="00C474C1" w:rsidP="00C52F4A">
      <w:r>
        <w:lastRenderedPageBreak/>
        <w:t>» </w:t>
      </w:r>
      <w:r w:rsidR="00C52F4A" w:rsidRPr="00605EB6">
        <w:t>Je m</w:t>
      </w:r>
      <w:r>
        <w:t>’</w:t>
      </w:r>
      <w:r w:rsidR="00C52F4A" w:rsidRPr="00605EB6">
        <w:t>embarquerai dans trois jours</w:t>
      </w:r>
      <w:r>
        <w:t xml:space="preserve"> ; </w:t>
      </w:r>
      <w:r w:rsidR="00C52F4A" w:rsidRPr="00605EB6">
        <w:t>j</w:t>
      </w:r>
      <w:r>
        <w:t>’</w:t>
      </w:r>
      <w:r w:rsidR="00C52F4A" w:rsidRPr="00605EB6">
        <w:t xml:space="preserve">ai déjà assuré mon passage à bord du bâtiment français </w:t>
      </w:r>
      <w:r w:rsidR="00C52F4A" w:rsidRPr="00605EB6">
        <w:rPr>
          <w:i/>
          <w:iCs/>
        </w:rPr>
        <w:t xml:space="preserve">le </w:t>
      </w:r>
      <w:r w:rsidR="00C52F4A" w:rsidRPr="00605EB6">
        <w:rPr>
          <w:i/>
        </w:rPr>
        <w:t>Téméraire</w:t>
      </w:r>
      <w:r>
        <w:t xml:space="preserve">, </w:t>
      </w:r>
      <w:r w:rsidR="00C52F4A" w:rsidRPr="00605EB6">
        <w:t>du port du Havre</w:t>
      </w:r>
      <w:r>
        <w:t>.</w:t>
      </w:r>
    </w:p>
    <w:p w14:paraId="77F151B5" w14:textId="77777777" w:rsidR="00C474C1" w:rsidRDefault="00C474C1" w:rsidP="00C52F4A">
      <w:r>
        <w:t>» </w:t>
      </w:r>
      <w:r w:rsidR="00C52F4A" w:rsidRPr="00605EB6">
        <w:t>Quand tu recevras ma première lettre</w:t>
      </w:r>
      <w:r>
        <w:t xml:space="preserve">, </w:t>
      </w:r>
      <w:r w:rsidR="00C52F4A" w:rsidRPr="00605EB6">
        <w:t>ma bien-aimée Lucy</w:t>
      </w:r>
      <w:r>
        <w:t xml:space="preserve">, </w:t>
      </w:r>
      <w:r w:rsidR="00C52F4A" w:rsidRPr="00605EB6">
        <w:t>je serai loin déjà de Batavia</w:t>
      </w:r>
      <w:r>
        <w:t xml:space="preserve">, </w:t>
      </w:r>
      <w:r w:rsidR="00C52F4A" w:rsidRPr="00605EB6">
        <w:t>et quand celle-ci te parviendra</w:t>
      </w:r>
      <w:r>
        <w:t xml:space="preserve">, </w:t>
      </w:r>
      <w:r w:rsidR="00C52F4A" w:rsidRPr="00605EB6">
        <w:t>je serai bien près de la France</w:t>
      </w:r>
      <w:r>
        <w:t xml:space="preserve">. </w:t>
      </w:r>
      <w:r w:rsidR="00C52F4A" w:rsidRPr="00605EB6">
        <w:t>Il n</w:t>
      </w:r>
      <w:r>
        <w:t>’</w:t>
      </w:r>
      <w:r w:rsidR="00C52F4A" w:rsidRPr="00605EB6">
        <w:t>y aura plus entre nous</w:t>
      </w:r>
      <w:r>
        <w:t xml:space="preserve">, </w:t>
      </w:r>
      <w:r w:rsidR="00C52F4A" w:rsidRPr="00605EB6">
        <w:t>j</w:t>
      </w:r>
      <w:r>
        <w:t>’</w:t>
      </w:r>
      <w:r w:rsidR="00C52F4A" w:rsidRPr="00605EB6">
        <w:t>espère</w:t>
      </w:r>
      <w:r>
        <w:t xml:space="preserve">, </w:t>
      </w:r>
      <w:r w:rsidR="00C52F4A" w:rsidRPr="00605EB6">
        <w:t>que quatre ou cinq jours de distance</w:t>
      </w:r>
      <w:r>
        <w:t xml:space="preserve">. </w:t>
      </w:r>
      <w:r w:rsidR="00C52F4A" w:rsidRPr="00605EB6">
        <w:t>Ah</w:t>
      </w:r>
      <w:r>
        <w:t xml:space="preserve"> ! </w:t>
      </w:r>
      <w:r w:rsidR="00C52F4A" w:rsidRPr="00605EB6">
        <w:t>retourner près de toi</w:t>
      </w:r>
      <w:r>
        <w:t xml:space="preserve">, </w:t>
      </w:r>
      <w:r w:rsidR="00C52F4A" w:rsidRPr="00605EB6">
        <w:t>te tenir dans mes bras</w:t>
      </w:r>
      <w:r>
        <w:t xml:space="preserve">, </w:t>
      </w:r>
      <w:r w:rsidR="00C52F4A" w:rsidRPr="00605EB6">
        <w:t>contre mon cœur</w:t>
      </w:r>
      <w:r>
        <w:t xml:space="preserve">, </w:t>
      </w:r>
      <w:r w:rsidR="00C52F4A" w:rsidRPr="00605EB6">
        <w:t>quelle joie</w:t>
      </w:r>
      <w:r>
        <w:t xml:space="preserve">, </w:t>
      </w:r>
      <w:r w:rsidR="00C52F4A" w:rsidRPr="00605EB6">
        <w:t>quelle ivresse</w:t>
      </w:r>
      <w:r>
        <w:t> !</w:t>
      </w:r>
    </w:p>
    <w:p w14:paraId="3333F2DA" w14:textId="77777777" w:rsidR="00C474C1" w:rsidRDefault="00C474C1" w:rsidP="00C52F4A">
      <w:r>
        <w:t>» </w:t>
      </w:r>
      <w:r w:rsidR="00C52F4A" w:rsidRPr="00605EB6">
        <w:t>Soigne-toi bien</w:t>
      </w:r>
      <w:r>
        <w:t xml:space="preserve">, </w:t>
      </w:r>
      <w:r w:rsidR="00C52F4A" w:rsidRPr="00605EB6">
        <w:t>ma Lucy</w:t>
      </w:r>
      <w:r>
        <w:t xml:space="preserve">, </w:t>
      </w:r>
      <w:r w:rsidR="00C52F4A" w:rsidRPr="00605EB6">
        <w:t>ménage-toi et prends les plus grandes précautions</w:t>
      </w:r>
      <w:r>
        <w:t xml:space="preserve"> ; </w:t>
      </w:r>
      <w:r w:rsidR="00C52F4A" w:rsidRPr="00605EB6">
        <w:t>il faut que tu conserves ta chère santé</w:t>
      </w:r>
      <w:r>
        <w:t xml:space="preserve">. </w:t>
      </w:r>
      <w:r w:rsidR="00C52F4A" w:rsidRPr="00605EB6">
        <w:t>Tu ne dois pas oublier que</w:t>
      </w:r>
      <w:r>
        <w:t xml:space="preserve">, </w:t>
      </w:r>
      <w:r w:rsidR="00C52F4A" w:rsidRPr="00605EB6">
        <w:t>bientôt</w:t>
      </w:r>
      <w:r>
        <w:t xml:space="preserve">, </w:t>
      </w:r>
      <w:r w:rsidR="00C52F4A" w:rsidRPr="00605EB6">
        <w:t>tu seras mère</w:t>
      </w:r>
      <w:r>
        <w:t xml:space="preserve">. </w:t>
      </w:r>
      <w:r w:rsidR="00C52F4A" w:rsidRPr="00605EB6">
        <w:t>Notre enfant sera notre joie</w:t>
      </w:r>
      <w:r>
        <w:t xml:space="preserve"> ; </w:t>
      </w:r>
      <w:r w:rsidR="00C52F4A" w:rsidRPr="00605EB6">
        <w:t>ah</w:t>
      </w:r>
      <w:r>
        <w:t xml:space="preserve"> ! </w:t>
      </w:r>
      <w:r w:rsidR="00C52F4A" w:rsidRPr="00605EB6">
        <w:t>comme nous allons l</w:t>
      </w:r>
      <w:r>
        <w:t>’</w:t>
      </w:r>
      <w:r w:rsidR="00C52F4A" w:rsidRPr="00605EB6">
        <w:t>aimer</w:t>
      </w:r>
      <w:r>
        <w:t> !</w:t>
      </w:r>
    </w:p>
    <w:p w14:paraId="5475A439" w14:textId="2D67D624" w:rsidR="00C474C1" w:rsidRDefault="00C474C1" w:rsidP="00C52F4A">
      <w:r>
        <w:t>» </w:t>
      </w:r>
      <w:r w:rsidR="00C52F4A" w:rsidRPr="00605EB6">
        <w:t>À bientôt</w:t>
      </w:r>
      <w:r>
        <w:t xml:space="preserve">, </w:t>
      </w:r>
      <w:r w:rsidR="00C52F4A" w:rsidRPr="00605EB6">
        <w:t>ma chérie</w:t>
      </w:r>
      <w:r>
        <w:t xml:space="preserve"> ! </w:t>
      </w:r>
      <w:r w:rsidR="00C52F4A" w:rsidRPr="00605EB6">
        <w:t xml:space="preserve">Je voudrais </w:t>
      </w:r>
      <w:r w:rsidR="00AF5B09" w:rsidRPr="00605EB6">
        <w:t xml:space="preserve">déjà </w:t>
      </w:r>
      <w:r w:rsidR="00C52F4A" w:rsidRPr="00605EB6">
        <w:t>être près de toi pour mettre un long baiser d</w:t>
      </w:r>
      <w:r>
        <w:t>’</w:t>
      </w:r>
      <w:r w:rsidR="00C52F4A" w:rsidRPr="00605EB6">
        <w:t>amour sur tes lèvres roses et m</w:t>
      </w:r>
      <w:r>
        <w:t>’</w:t>
      </w:r>
      <w:r w:rsidR="00C52F4A" w:rsidRPr="00605EB6">
        <w:t>enivrer de la douceur de ton regard</w:t>
      </w:r>
      <w:r>
        <w:t>.</w:t>
      </w:r>
    </w:p>
    <w:p w14:paraId="23FA7280" w14:textId="77777777" w:rsidR="00C474C1" w:rsidRDefault="00C474C1" w:rsidP="00C52F4A">
      <w:r>
        <w:t>» </w:t>
      </w:r>
      <w:r w:rsidR="00C52F4A" w:rsidRPr="00605EB6">
        <w:t>Ton mari</w:t>
      </w:r>
      <w:r>
        <w:t xml:space="preserve">, </w:t>
      </w:r>
      <w:r w:rsidR="00C52F4A" w:rsidRPr="00605EB6">
        <w:t>qui t</w:t>
      </w:r>
      <w:r>
        <w:t>’</w:t>
      </w:r>
      <w:r w:rsidR="00C52F4A" w:rsidRPr="00605EB6">
        <w:t>adore</w:t>
      </w:r>
      <w:r>
        <w:t>.</w:t>
      </w:r>
    </w:p>
    <w:p w14:paraId="505A2DA7" w14:textId="4029F074" w:rsidR="00C52F4A" w:rsidRPr="00605EB6" w:rsidRDefault="00C474C1" w:rsidP="00C52F4A">
      <w:pPr>
        <w:jc w:val="right"/>
      </w:pPr>
      <w:r>
        <w:t>» </w:t>
      </w:r>
      <w:r w:rsidR="00C52F4A" w:rsidRPr="00171842">
        <w:t>P</w:t>
      </w:r>
      <w:r w:rsidR="00C52F4A" w:rsidRPr="00E65F09">
        <w:rPr>
          <w:rStyle w:val="Taille-1Caracteres"/>
          <w:smallCaps/>
        </w:rPr>
        <w:t xml:space="preserve">AUL DE </w:t>
      </w:r>
      <w:r w:rsidR="00C52F4A" w:rsidRPr="00171842">
        <w:t>C</w:t>
      </w:r>
      <w:r w:rsidR="00C52F4A" w:rsidRPr="00E65F09">
        <w:rPr>
          <w:rStyle w:val="Taille-1Caracteres"/>
          <w:smallCaps/>
        </w:rPr>
        <w:t>HAMARANDE</w:t>
      </w:r>
      <w:r w:rsidRPr="00171842">
        <w:t>. »</w:t>
      </w:r>
    </w:p>
    <w:p w14:paraId="2E963FA7" w14:textId="77777777" w:rsidR="00C52F4A" w:rsidRPr="00605EB6" w:rsidRDefault="00C52F4A" w:rsidP="00C52F4A"/>
    <w:p w14:paraId="685EA06F" w14:textId="77777777" w:rsidR="00C474C1" w:rsidRDefault="00C52F4A" w:rsidP="00C52F4A">
      <w:r w:rsidRPr="003E4131">
        <w:t>Avec un attendrissement facile à comprendre</w:t>
      </w:r>
      <w:r w:rsidR="00C474C1">
        <w:t xml:space="preserve">, </w:t>
      </w:r>
      <w:r w:rsidRPr="003E4131">
        <w:t>la marquise relut plusieurs fois cette lettre qu</w:t>
      </w:r>
      <w:r w:rsidR="00C474C1">
        <w:t>’</w:t>
      </w:r>
      <w:r w:rsidRPr="003E4131">
        <w:t>elle mouilla de ses larmes</w:t>
      </w:r>
      <w:r w:rsidR="00C474C1">
        <w:t>.</w:t>
      </w:r>
    </w:p>
    <w:p w14:paraId="06C1A4B9" w14:textId="77777777" w:rsidR="00C474C1" w:rsidRDefault="00C52F4A" w:rsidP="00C52F4A">
      <w:r w:rsidRPr="003E4131">
        <w:t>Quelques jours encore à attendre</w:t>
      </w:r>
      <w:r w:rsidR="00C474C1">
        <w:t xml:space="preserve">, </w:t>
      </w:r>
      <w:r w:rsidRPr="003E4131">
        <w:t>et elle le reverrait</w:t>
      </w:r>
      <w:r w:rsidR="00C474C1">
        <w:t xml:space="preserve">, </w:t>
      </w:r>
      <w:r w:rsidRPr="003E4131">
        <w:t>et il serait près</w:t>
      </w:r>
      <w:r w:rsidR="00C474C1">
        <w:t xml:space="preserve">, </w:t>
      </w:r>
      <w:r w:rsidRPr="003E4131">
        <w:t>d</w:t>
      </w:r>
      <w:r w:rsidR="00C474C1">
        <w:t>’</w:t>
      </w:r>
      <w:r w:rsidRPr="003E4131">
        <w:t>elle</w:t>
      </w:r>
      <w:r w:rsidR="00C474C1">
        <w:t xml:space="preserve">, </w:t>
      </w:r>
      <w:r w:rsidRPr="003E4131">
        <w:t>pour ne plus la quitter</w:t>
      </w:r>
      <w:r w:rsidR="00C474C1">
        <w:t xml:space="preserve">, </w:t>
      </w:r>
      <w:r w:rsidRPr="003E4131">
        <w:t>cette fois</w:t>
      </w:r>
      <w:r w:rsidR="00C474C1">
        <w:t> !</w:t>
      </w:r>
    </w:p>
    <w:p w14:paraId="1877D133" w14:textId="77777777" w:rsidR="00C474C1" w:rsidRDefault="00C52F4A" w:rsidP="00C52F4A">
      <w:r w:rsidRPr="00605EB6">
        <w:t>Il lui sembla qu</w:t>
      </w:r>
      <w:r w:rsidR="00C474C1">
        <w:t>’</w:t>
      </w:r>
      <w:r w:rsidRPr="00605EB6">
        <w:t>elle était enfin délivrée de ses noires appréhensions</w:t>
      </w:r>
      <w:r w:rsidR="00C474C1">
        <w:t xml:space="preserve"> ; </w:t>
      </w:r>
      <w:r w:rsidRPr="00605EB6">
        <w:t>elle sentait que son cœur s</w:t>
      </w:r>
      <w:r w:rsidR="00C474C1">
        <w:t>’</w:t>
      </w:r>
      <w:r w:rsidRPr="00605EB6">
        <w:t>ouvrait aux douces émotions de la joie</w:t>
      </w:r>
      <w:r w:rsidR="00C474C1">
        <w:t>.</w:t>
      </w:r>
    </w:p>
    <w:p w14:paraId="10798DB2" w14:textId="77777777" w:rsidR="00C474C1" w:rsidRDefault="00C52F4A" w:rsidP="00C52F4A">
      <w:r w:rsidRPr="00605EB6">
        <w:lastRenderedPageBreak/>
        <w:t>Pour la première fois depuis des mois</w:t>
      </w:r>
      <w:r w:rsidR="00C474C1">
        <w:t xml:space="preserve">, </w:t>
      </w:r>
      <w:r w:rsidRPr="00605EB6">
        <w:t>elle accueillit son beau-frère avec un air souriant</w:t>
      </w:r>
      <w:r w:rsidR="00C474C1">
        <w:t xml:space="preserve">. </w:t>
      </w:r>
      <w:r w:rsidRPr="00605EB6">
        <w:t>Léon parut enchanté de l</w:t>
      </w:r>
      <w:r w:rsidR="00C474C1">
        <w:t>’</w:t>
      </w:r>
      <w:r w:rsidRPr="00605EB6">
        <w:t>heureux changement qui venait de s</w:t>
      </w:r>
      <w:r w:rsidR="00C474C1">
        <w:t>’</w:t>
      </w:r>
      <w:r w:rsidRPr="00605EB6">
        <w:t>opérer en elle</w:t>
      </w:r>
      <w:r w:rsidR="00C474C1">
        <w:t xml:space="preserve">. </w:t>
      </w:r>
      <w:r w:rsidRPr="00605EB6">
        <w:t>Ils parlèrent longuement du prochain retour de Paul</w:t>
      </w:r>
      <w:r w:rsidR="00C474C1">
        <w:t xml:space="preserve">. </w:t>
      </w:r>
      <w:r w:rsidRPr="00605EB6">
        <w:t>La marquise s</w:t>
      </w:r>
      <w:r w:rsidR="00C474C1">
        <w:t>’</w:t>
      </w:r>
      <w:r w:rsidRPr="00605EB6">
        <w:t>animait</w:t>
      </w:r>
      <w:r w:rsidR="00C474C1">
        <w:t xml:space="preserve"> ; </w:t>
      </w:r>
      <w:r w:rsidRPr="00605EB6">
        <w:t>peu à peu ses yeux</w:t>
      </w:r>
      <w:r w:rsidR="00C474C1">
        <w:t xml:space="preserve">, </w:t>
      </w:r>
      <w:r w:rsidRPr="00605EB6">
        <w:t>fatigués par les larmes</w:t>
      </w:r>
      <w:r w:rsidR="00C474C1">
        <w:t xml:space="preserve">, </w:t>
      </w:r>
      <w:r w:rsidRPr="00605EB6">
        <w:t>reprenaient leur éclat</w:t>
      </w:r>
      <w:r w:rsidR="00C474C1">
        <w:t xml:space="preserve"> ; </w:t>
      </w:r>
      <w:r w:rsidRPr="00605EB6">
        <w:t>le nuage qui naguère obscurcissait son front avait disparu</w:t>
      </w:r>
      <w:r w:rsidR="00C474C1">
        <w:t>.</w:t>
      </w:r>
    </w:p>
    <w:p w14:paraId="2F541552" w14:textId="77777777" w:rsidR="00C474C1" w:rsidRDefault="00C52F4A" w:rsidP="00C52F4A">
      <w:r w:rsidRPr="00605EB6">
        <w:t>Ce ne fut qu</w:t>
      </w:r>
      <w:r w:rsidR="00C474C1">
        <w:t>’</w:t>
      </w:r>
      <w:r w:rsidRPr="00605EB6">
        <w:t>un rapide éclair de gaieté</w:t>
      </w:r>
      <w:r w:rsidR="00C474C1">
        <w:t xml:space="preserve">, </w:t>
      </w:r>
      <w:r w:rsidRPr="00605EB6">
        <w:t>une éclaircie momentanée dans un ciel orageux</w:t>
      </w:r>
      <w:r w:rsidR="00C474C1">
        <w:t>.</w:t>
      </w:r>
    </w:p>
    <w:p w14:paraId="15A22A4D" w14:textId="77777777" w:rsidR="00C474C1" w:rsidRDefault="00C52F4A" w:rsidP="00C52F4A">
      <w:r w:rsidRPr="00605EB6">
        <w:t>Cinq jours s</w:t>
      </w:r>
      <w:r w:rsidR="00C474C1">
        <w:t>’</w:t>
      </w:r>
      <w:r w:rsidRPr="00605EB6">
        <w:t>écoulèrent</w:t>
      </w:r>
      <w:r w:rsidR="00C474C1">
        <w:t xml:space="preserve">, </w:t>
      </w:r>
      <w:r w:rsidRPr="00605EB6">
        <w:t>puis cinq autres</w:t>
      </w:r>
      <w:r w:rsidR="00C474C1">
        <w:t xml:space="preserve">, </w:t>
      </w:r>
      <w:r w:rsidRPr="00605EB6">
        <w:t>puis une semaine encore</w:t>
      </w:r>
      <w:r w:rsidR="00C474C1">
        <w:t>.</w:t>
      </w:r>
    </w:p>
    <w:p w14:paraId="19C1D442" w14:textId="77777777" w:rsidR="00C474C1" w:rsidRDefault="00C52F4A" w:rsidP="00C52F4A">
      <w:r w:rsidRPr="00605EB6">
        <w:t>Lucy avait senti renaître ses craintes et était retombée dans ses sombres pensées</w:t>
      </w:r>
      <w:r w:rsidR="00C474C1">
        <w:t xml:space="preserve">. </w:t>
      </w:r>
      <w:r w:rsidRPr="00605EB6">
        <w:t>D</w:t>
      </w:r>
      <w:r w:rsidR="00C474C1">
        <w:t>’</w:t>
      </w:r>
      <w:r w:rsidRPr="00605EB6">
        <w:t>abord elle avait versé de nouvelles larmes</w:t>
      </w:r>
      <w:r w:rsidR="00C474C1">
        <w:t xml:space="preserve"> ; </w:t>
      </w:r>
      <w:r w:rsidRPr="00605EB6">
        <w:t>puis</w:t>
      </w:r>
      <w:r w:rsidR="00C474C1">
        <w:t xml:space="preserve">, </w:t>
      </w:r>
      <w:r w:rsidRPr="00605EB6">
        <w:t>brisée par d</w:t>
      </w:r>
      <w:r w:rsidR="00C474C1">
        <w:t>’</w:t>
      </w:r>
      <w:r w:rsidRPr="00605EB6">
        <w:t>horribles angoisses</w:t>
      </w:r>
      <w:r w:rsidR="00C474C1">
        <w:t xml:space="preserve">, </w:t>
      </w:r>
      <w:r w:rsidRPr="00605EB6">
        <w:t>anéantie</w:t>
      </w:r>
      <w:r w:rsidR="00C474C1">
        <w:t xml:space="preserve">, </w:t>
      </w:r>
      <w:r w:rsidRPr="00605EB6">
        <w:t>elle n</w:t>
      </w:r>
      <w:r w:rsidR="00C474C1">
        <w:t>’</w:t>
      </w:r>
      <w:r w:rsidRPr="00605EB6">
        <w:t>avait même plus eu la force de pleurer</w:t>
      </w:r>
      <w:r w:rsidR="00C474C1">
        <w:t xml:space="preserve">. </w:t>
      </w:r>
      <w:r w:rsidRPr="00605EB6">
        <w:t>Elle allait et venait machinalement</w:t>
      </w:r>
      <w:r w:rsidR="00C474C1">
        <w:t xml:space="preserve">, </w:t>
      </w:r>
      <w:r w:rsidRPr="00605EB6">
        <w:t>n</w:t>
      </w:r>
      <w:r w:rsidR="00C474C1">
        <w:t>’</w:t>
      </w:r>
      <w:r w:rsidRPr="00605EB6">
        <w:t>ayant conscience de rien</w:t>
      </w:r>
      <w:r w:rsidR="00C474C1">
        <w:t xml:space="preserve">, </w:t>
      </w:r>
      <w:r w:rsidRPr="00605EB6">
        <w:t>comme si la pensée eût été absente</w:t>
      </w:r>
      <w:r w:rsidR="00C474C1">
        <w:t xml:space="preserve"> ; </w:t>
      </w:r>
      <w:r w:rsidRPr="00605EB6">
        <w:t>ou bien</w:t>
      </w:r>
      <w:r w:rsidR="00C474C1">
        <w:t xml:space="preserve">, </w:t>
      </w:r>
      <w:r w:rsidRPr="00605EB6">
        <w:t>affaissée sur un siège</w:t>
      </w:r>
      <w:r w:rsidR="00C474C1">
        <w:t xml:space="preserve">, </w:t>
      </w:r>
      <w:r w:rsidRPr="00605EB6">
        <w:t>dans un état de prostration complet</w:t>
      </w:r>
      <w:r w:rsidR="00C474C1">
        <w:t xml:space="preserve">, </w:t>
      </w:r>
      <w:r w:rsidRPr="00605EB6">
        <w:t>elle restait des journées entières pâle</w:t>
      </w:r>
      <w:r w:rsidR="00C474C1">
        <w:t xml:space="preserve">, </w:t>
      </w:r>
      <w:r w:rsidRPr="00605EB6">
        <w:t>sans voix</w:t>
      </w:r>
      <w:r w:rsidR="00C474C1">
        <w:t xml:space="preserve">, </w:t>
      </w:r>
      <w:r w:rsidRPr="00605EB6">
        <w:t>les yeux fixes</w:t>
      </w:r>
      <w:r w:rsidR="00C474C1">
        <w:t xml:space="preserve">, </w:t>
      </w:r>
      <w:r w:rsidRPr="00605EB6">
        <w:t>immobile comme un corps paralysé</w:t>
      </w:r>
      <w:r w:rsidR="00C474C1">
        <w:t xml:space="preserve">. </w:t>
      </w:r>
      <w:r w:rsidRPr="00605EB6">
        <w:t>Cette douleur muette</w:t>
      </w:r>
      <w:r w:rsidR="00C474C1">
        <w:t xml:space="preserve">, </w:t>
      </w:r>
      <w:r w:rsidRPr="00605EB6">
        <w:t>concentrée</w:t>
      </w:r>
      <w:r w:rsidR="00C474C1">
        <w:t xml:space="preserve">, </w:t>
      </w:r>
      <w:r w:rsidRPr="00605EB6">
        <w:t>avait quelque chose de lugubre</w:t>
      </w:r>
      <w:r w:rsidR="00C474C1">
        <w:t xml:space="preserve">. </w:t>
      </w:r>
      <w:r w:rsidRPr="00605EB6">
        <w:t>C</w:t>
      </w:r>
      <w:r w:rsidR="00C474C1">
        <w:t>’</w:t>
      </w:r>
      <w:r w:rsidRPr="00605EB6">
        <w:t>était navrant</w:t>
      </w:r>
      <w:r w:rsidR="00C474C1">
        <w:t>.</w:t>
      </w:r>
    </w:p>
    <w:p w14:paraId="4EB7DD0C" w14:textId="77777777" w:rsidR="00C474C1" w:rsidRDefault="00C52F4A" w:rsidP="00C52F4A">
      <w:r w:rsidRPr="00605EB6">
        <w:t>Vainement son beau-frère essayait encore de la rassurer</w:t>
      </w:r>
      <w:r w:rsidR="00C474C1">
        <w:t xml:space="preserve"> ; </w:t>
      </w:r>
      <w:r w:rsidRPr="00605EB6">
        <w:t>il ne parvenait même pas à la tirer de sa torpeur</w:t>
      </w:r>
      <w:r w:rsidR="00C474C1">
        <w:t>.</w:t>
      </w:r>
    </w:p>
    <w:p w14:paraId="0F226014" w14:textId="1095CA80" w:rsidR="00C474C1" w:rsidRDefault="0094609C" w:rsidP="00C52F4A">
      <w:r>
        <w:t>— </w:t>
      </w:r>
      <w:r w:rsidR="00C52F4A" w:rsidRPr="00605EB6">
        <w:t>Vous ne devez pas vous désespérer ainsi</w:t>
      </w:r>
      <w:r w:rsidR="00C474C1">
        <w:t xml:space="preserve">, </w:t>
      </w:r>
      <w:r w:rsidR="00C52F4A" w:rsidRPr="00605EB6">
        <w:t>lui disait-il</w:t>
      </w:r>
      <w:r w:rsidR="00C474C1">
        <w:t xml:space="preserve"> ; </w:t>
      </w:r>
      <w:r w:rsidR="00C52F4A" w:rsidRPr="00605EB6">
        <w:t>Paul n</w:t>
      </w:r>
      <w:r w:rsidR="00C474C1">
        <w:t>’</w:t>
      </w:r>
      <w:r w:rsidR="00C52F4A" w:rsidRPr="00605EB6">
        <w:t>a pu nous dire exactement le jour de son arrivée</w:t>
      </w:r>
      <w:r w:rsidR="00C474C1">
        <w:t xml:space="preserve"> ; </w:t>
      </w:r>
      <w:r w:rsidR="00C52F4A" w:rsidRPr="00605EB6">
        <w:t>le bâtiment a très certainement fait escale quelque part</w:t>
      </w:r>
      <w:r w:rsidR="00C474C1">
        <w:t xml:space="preserve">, </w:t>
      </w:r>
      <w:r w:rsidR="00C52F4A" w:rsidRPr="00605EB6">
        <w:t>dans un port de la mer des Indes ou de l</w:t>
      </w:r>
      <w:r w:rsidR="00C474C1">
        <w:t>’</w:t>
      </w:r>
      <w:r w:rsidR="00C52F4A" w:rsidRPr="00605EB6">
        <w:t>océan Atlantique</w:t>
      </w:r>
      <w:r w:rsidR="00C474C1">
        <w:t>.</w:t>
      </w:r>
    </w:p>
    <w:p w14:paraId="26296014" w14:textId="452344D8" w:rsidR="00C474C1" w:rsidRDefault="00C52F4A" w:rsidP="00C52F4A">
      <w:r w:rsidRPr="00605EB6">
        <w:t>Et il lui expliquait de son mieux les différentes causes qui pouvaient retarder la marche d</w:t>
      </w:r>
      <w:r w:rsidR="00C474C1">
        <w:t>’</w:t>
      </w:r>
      <w:r w:rsidRPr="00605EB6">
        <w:t>un navire</w:t>
      </w:r>
      <w:r w:rsidR="00C474C1">
        <w:t xml:space="preserve">. </w:t>
      </w:r>
      <w:r w:rsidRPr="00605EB6">
        <w:t xml:space="preserve">Mais il lui disait </w:t>
      </w:r>
      <w:r w:rsidRPr="00605EB6">
        <w:lastRenderedPageBreak/>
        <w:t>tout cela sans conviction</w:t>
      </w:r>
      <w:r w:rsidR="004540F3">
        <w:t> ;</w:t>
      </w:r>
      <w:r w:rsidR="00C474C1">
        <w:t xml:space="preserve"> </w:t>
      </w:r>
      <w:r w:rsidRPr="00605EB6">
        <w:t xml:space="preserve">car lui-même commençait à croire que </w:t>
      </w:r>
      <w:r w:rsidRPr="00605EB6">
        <w:rPr>
          <w:i/>
          <w:iCs/>
        </w:rPr>
        <w:t>le</w:t>
      </w:r>
      <w:r w:rsidRPr="00605EB6">
        <w:t xml:space="preserve"> </w:t>
      </w:r>
      <w:r w:rsidRPr="00605EB6">
        <w:rPr>
          <w:i/>
        </w:rPr>
        <w:t>Téméraire</w:t>
      </w:r>
      <w:r w:rsidRPr="00605EB6">
        <w:t xml:space="preserve"> avait fait naufrage</w:t>
      </w:r>
      <w:r w:rsidR="00C474C1">
        <w:t>.</w:t>
      </w:r>
    </w:p>
    <w:p w14:paraId="692EF777" w14:textId="77777777" w:rsidR="00C474C1" w:rsidRDefault="00C52F4A" w:rsidP="00C52F4A">
      <w:r w:rsidRPr="00605EB6">
        <w:t>Il y avait eu quatre ou cinq jours de violentes tempêtes</w:t>
      </w:r>
      <w:r w:rsidR="00C474C1">
        <w:t xml:space="preserve">, </w:t>
      </w:r>
      <w:r w:rsidRPr="00605EB6">
        <w:t>et déjà on parlait de nombreux sinistres en mer</w:t>
      </w:r>
      <w:r w:rsidR="00C474C1">
        <w:t xml:space="preserve">. </w:t>
      </w:r>
      <w:r w:rsidRPr="00605EB6">
        <w:t>Mais on ne savait rien encore de précis</w:t>
      </w:r>
      <w:r w:rsidR="00C474C1">
        <w:t xml:space="preserve">, : </w:t>
      </w:r>
      <w:r w:rsidRPr="00605EB6">
        <w:t>on attendait des nouvelles</w:t>
      </w:r>
      <w:r w:rsidR="00C474C1">
        <w:t>.</w:t>
      </w:r>
    </w:p>
    <w:p w14:paraId="12805724" w14:textId="77777777" w:rsidR="00C474C1" w:rsidRDefault="00C52F4A" w:rsidP="00C52F4A">
      <w:r w:rsidRPr="00605EB6">
        <w:t>Le baron se gardait bien d</w:t>
      </w:r>
      <w:r w:rsidR="00C474C1">
        <w:t>’</w:t>
      </w:r>
      <w:r w:rsidRPr="00605EB6">
        <w:t>entretenir sa belle-sœur de tous les bruits qui couraient</w:t>
      </w:r>
      <w:r w:rsidR="00C474C1">
        <w:t xml:space="preserve">. </w:t>
      </w:r>
      <w:r w:rsidRPr="00605EB6">
        <w:t>Du reste</w:t>
      </w:r>
      <w:r w:rsidR="00C474C1">
        <w:t xml:space="preserve">, </w:t>
      </w:r>
      <w:r w:rsidRPr="00605EB6">
        <w:t>la jeune femme restait insensible à tout ce qu</w:t>
      </w:r>
      <w:r w:rsidR="00C474C1">
        <w:t>’</w:t>
      </w:r>
      <w:r w:rsidRPr="00605EB6">
        <w:t>il pouvait lui dire</w:t>
      </w:r>
      <w:r w:rsidR="00C474C1">
        <w:t xml:space="preserve"> ; </w:t>
      </w:r>
      <w:r w:rsidRPr="00605EB6">
        <w:t>elle ne l</w:t>
      </w:r>
      <w:r w:rsidR="00C474C1">
        <w:t>’</w:t>
      </w:r>
      <w:r w:rsidRPr="00605EB6">
        <w:t>écoutait pas</w:t>
      </w:r>
      <w:r w:rsidR="00C474C1">
        <w:t xml:space="preserve">. </w:t>
      </w:r>
      <w:r w:rsidRPr="00605EB6">
        <w:t>Le corps de Lucy seul était à Port-Marly</w:t>
      </w:r>
      <w:r w:rsidR="00C474C1">
        <w:t xml:space="preserve">, </w:t>
      </w:r>
      <w:r w:rsidRPr="00605EB6">
        <w:t>son âme et sa pensée s</w:t>
      </w:r>
      <w:r w:rsidR="00C474C1">
        <w:t>’</w:t>
      </w:r>
      <w:r w:rsidRPr="00605EB6">
        <w:t>en allaient bien loin</w:t>
      </w:r>
      <w:r w:rsidR="00C474C1">
        <w:t xml:space="preserve">, </w:t>
      </w:r>
      <w:r w:rsidRPr="00605EB6">
        <w:t>à travers les flots de l</w:t>
      </w:r>
      <w:r w:rsidR="00C474C1">
        <w:t>’</w:t>
      </w:r>
      <w:r w:rsidRPr="00605EB6">
        <w:t>Océan</w:t>
      </w:r>
      <w:r w:rsidR="00C474C1">
        <w:t xml:space="preserve">, </w:t>
      </w:r>
      <w:r w:rsidRPr="00605EB6">
        <w:t>à la recherche du bien-aimé</w:t>
      </w:r>
      <w:r w:rsidR="00C474C1">
        <w:t xml:space="preserve"> ; </w:t>
      </w:r>
      <w:r w:rsidRPr="00605EB6">
        <w:t>et quand ses yeux mornes semblaient errants dans le vague de l</w:t>
      </w:r>
      <w:r w:rsidR="00C474C1">
        <w:t>’</w:t>
      </w:r>
      <w:r w:rsidRPr="00605EB6">
        <w:t>infini</w:t>
      </w:r>
      <w:r w:rsidR="00C474C1">
        <w:t xml:space="preserve">, </w:t>
      </w:r>
      <w:r w:rsidRPr="00605EB6">
        <w:t>peut-être essayaient-ils de sonder la profondeur des eaux mugissantes où se cachent les effroyables abîmes sous-marins</w:t>
      </w:r>
      <w:r w:rsidR="00C474C1">
        <w:t>.</w:t>
      </w:r>
    </w:p>
    <w:p w14:paraId="4F9D67C2" w14:textId="77777777" w:rsidR="00C474C1" w:rsidRDefault="00C52F4A" w:rsidP="00C52F4A">
      <w:r w:rsidRPr="00EA77A2">
        <w:t>Tous les matins</w:t>
      </w:r>
      <w:r w:rsidR="00C474C1">
        <w:t xml:space="preserve">, </w:t>
      </w:r>
      <w:r w:rsidRPr="00EA77A2">
        <w:t>Léon lisait avidement les journaux qui venaient à Port-Marly</w:t>
      </w:r>
      <w:r w:rsidR="00C474C1">
        <w:t xml:space="preserve">, </w:t>
      </w:r>
      <w:r w:rsidRPr="00EA77A2">
        <w:t>s</w:t>
      </w:r>
      <w:r w:rsidR="00C474C1">
        <w:t>’</w:t>
      </w:r>
      <w:r w:rsidRPr="00EA77A2">
        <w:t xml:space="preserve">attendant toujours à y trouver le récit du naufrage du </w:t>
      </w:r>
      <w:r w:rsidRPr="00EA77A2">
        <w:rPr>
          <w:i/>
        </w:rPr>
        <w:t>Téméraire</w:t>
      </w:r>
      <w:r w:rsidR="00C474C1">
        <w:t xml:space="preserve">. </w:t>
      </w:r>
      <w:r w:rsidRPr="00EA77A2">
        <w:t>Dans l</w:t>
      </w:r>
      <w:r w:rsidR="00C474C1">
        <w:t>’</w:t>
      </w:r>
      <w:r w:rsidRPr="00EA77A2">
        <w:t>après-midi</w:t>
      </w:r>
      <w:r w:rsidR="00C474C1">
        <w:t xml:space="preserve">, </w:t>
      </w:r>
      <w:r w:rsidRPr="00EA77A2">
        <w:t>il faisait atteler et se rendait à Paris pour se mettre en quête de renseignements</w:t>
      </w:r>
      <w:r w:rsidR="00C474C1">
        <w:t>.</w:t>
      </w:r>
    </w:p>
    <w:p w14:paraId="443E819D" w14:textId="7F326DCA" w:rsidR="00C474C1" w:rsidRDefault="00C52F4A" w:rsidP="00C52F4A">
      <w:r w:rsidRPr="00605EB6">
        <w:t>On enregistrait successivement les sinistres</w:t>
      </w:r>
      <w:r w:rsidR="00C474C1">
        <w:t xml:space="preserve">, </w:t>
      </w:r>
      <w:r w:rsidRPr="00605EB6">
        <w:t>on en comptait déjà plus de vingt</w:t>
      </w:r>
      <w:r w:rsidR="00C474C1">
        <w:t xml:space="preserve">. </w:t>
      </w:r>
      <w:r w:rsidRPr="00605EB6">
        <w:t>Toutes les nations avaient été plus ou moins éprouvées</w:t>
      </w:r>
      <w:r w:rsidR="00C474C1">
        <w:t xml:space="preserve">. </w:t>
      </w:r>
      <w:r w:rsidRPr="00605EB6">
        <w:t>Tel bâtiment avait péri corps et biens</w:t>
      </w:r>
      <w:r w:rsidR="00C474C1">
        <w:t xml:space="preserve"> ; </w:t>
      </w:r>
      <w:r w:rsidRPr="00605EB6">
        <w:t>d</w:t>
      </w:r>
      <w:r w:rsidR="00C474C1">
        <w:t>’</w:t>
      </w:r>
      <w:r w:rsidRPr="00605EB6">
        <w:t>un autre</w:t>
      </w:r>
      <w:r w:rsidR="00C474C1">
        <w:t xml:space="preserve">, </w:t>
      </w:r>
      <w:r w:rsidRPr="00605EB6">
        <w:t>l</w:t>
      </w:r>
      <w:r w:rsidR="00C474C1">
        <w:t>’</w:t>
      </w:r>
      <w:r w:rsidRPr="00605EB6">
        <w:t>équipage avait été sauvé</w:t>
      </w:r>
      <w:r w:rsidR="00C474C1">
        <w:t xml:space="preserve">. </w:t>
      </w:r>
      <w:r w:rsidRPr="00605EB6">
        <w:t>Mais on était loin encore de connaître toutes les pertes</w:t>
      </w:r>
      <w:r w:rsidR="00C474C1">
        <w:t xml:space="preserve"> ; </w:t>
      </w:r>
      <w:r w:rsidRPr="00605EB6">
        <w:t>chaque jour on signalait de nouveaux sinistres</w:t>
      </w:r>
      <w:r w:rsidR="00C474C1">
        <w:t xml:space="preserve">. </w:t>
      </w:r>
      <w:r w:rsidRPr="00605EB6">
        <w:t>On était sans aucune nouvelle de plusieurs navires</w:t>
      </w:r>
      <w:r w:rsidR="00C474C1">
        <w:t xml:space="preserve"> ; </w:t>
      </w:r>
      <w:r w:rsidRPr="00605EB6">
        <w:t xml:space="preserve">au nombre de ces derniers se trouvait </w:t>
      </w:r>
      <w:r w:rsidRPr="00605EB6">
        <w:rPr>
          <w:i/>
          <w:iCs/>
        </w:rPr>
        <w:t xml:space="preserve">le </w:t>
      </w:r>
      <w:r w:rsidRPr="00605EB6">
        <w:rPr>
          <w:i/>
        </w:rPr>
        <w:t>Téméraire</w:t>
      </w:r>
      <w:r w:rsidR="00C474C1">
        <w:t xml:space="preserve">, </w:t>
      </w:r>
      <w:r w:rsidRPr="00605EB6">
        <w:t xml:space="preserve">bâtiment appartenant à </w:t>
      </w:r>
      <w:r w:rsidR="00C474C1">
        <w:t>M. </w:t>
      </w:r>
      <w:r w:rsidRPr="00605EB6">
        <w:t>Desprez</w:t>
      </w:r>
      <w:r w:rsidR="00C474C1">
        <w:t xml:space="preserve">, </w:t>
      </w:r>
      <w:r w:rsidRPr="00605EB6">
        <w:t>un des plus riches armateurs du Havre</w:t>
      </w:r>
      <w:r w:rsidR="00C474C1">
        <w:t>.</w:t>
      </w:r>
    </w:p>
    <w:p w14:paraId="56B64EE4" w14:textId="065FF7AA" w:rsidR="00C474C1" w:rsidRDefault="0094609C" w:rsidP="00C52F4A">
      <w:r>
        <w:t>— </w:t>
      </w:r>
      <w:r w:rsidR="00C52F4A" w:rsidRPr="00605EB6">
        <w:t>Attendons</w:t>
      </w:r>
      <w:r w:rsidR="00C474C1">
        <w:t xml:space="preserve">, </w:t>
      </w:r>
      <w:r w:rsidR="00C52F4A" w:rsidRPr="00605EB6">
        <w:t>attendons</w:t>
      </w:r>
      <w:r w:rsidR="00C474C1">
        <w:t xml:space="preserve">, </w:t>
      </w:r>
      <w:r w:rsidR="00C52F4A" w:rsidRPr="00605EB6">
        <w:t>se disait le baron de Simaise</w:t>
      </w:r>
      <w:r w:rsidR="00C474C1">
        <w:t>.</w:t>
      </w:r>
    </w:p>
    <w:p w14:paraId="56918C83" w14:textId="77777777" w:rsidR="00C474C1" w:rsidRDefault="00C52F4A" w:rsidP="00C52F4A">
      <w:r w:rsidRPr="00EA77A2">
        <w:rPr>
          <w:i/>
          <w:iCs/>
        </w:rPr>
        <w:lastRenderedPageBreak/>
        <w:t xml:space="preserve">Le </w:t>
      </w:r>
      <w:r w:rsidRPr="00EA77A2">
        <w:rPr>
          <w:i/>
        </w:rPr>
        <w:t>Téméraire</w:t>
      </w:r>
      <w:r w:rsidRPr="00EA77A2">
        <w:t xml:space="preserve"> s</w:t>
      </w:r>
      <w:r w:rsidR="00C474C1">
        <w:t>’</w:t>
      </w:r>
      <w:r w:rsidRPr="00EA77A2">
        <w:t>était-il perdu</w:t>
      </w:r>
      <w:r w:rsidR="00C474C1">
        <w:t xml:space="preserve"> ? </w:t>
      </w:r>
      <w:r w:rsidRPr="00EA77A2">
        <w:t>Le marquis avait-il trouvé la mort au milieu des flots de la mer furieuse</w:t>
      </w:r>
      <w:r w:rsidR="00C474C1">
        <w:t xml:space="preserve"> ? </w:t>
      </w:r>
      <w:r w:rsidRPr="00EA77A2">
        <w:t>Le baron osait à peine penser à cela</w:t>
      </w:r>
      <w:r w:rsidR="00C474C1">
        <w:t xml:space="preserve">, </w:t>
      </w:r>
      <w:r w:rsidRPr="00EA77A2">
        <w:t>non parce que la mort de son frère lui causerait</w:t>
      </w:r>
      <w:r w:rsidRPr="00605EB6">
        <w:t xml:space="preserve"> un grand chagrin</w:t>
      </w:r>
      <w:r w:rsidR="00C474C1">
        <w:t xml:space="preserve">, </w:t>
      </w:r>
      <w:r w:rsidRPr="00605EB6">
        <w:t>mais parce que cela lui donnait des idées singulières</w:t>
      </w:r>
      <w:r w:rsidR="00C474C1">
        <w:t xml:space="preserve">, </w:t>
      </w:r>
      <w:r w:rsidRPr="00605EB6">
        <w:t>lui faisait entrevoir un avenir trop éblouissant</w:t>
      </w:r>
      <w:r w:rsidR="00C474C1">
        <w:t xml:space="preserve">, </w:t>
      </w:r>
      <w:r w:rsidRPr="00605EB6">
        <w:t>la réalisation d</w:t>
      </w:r>
      <w:r w:rsidR="00C474C1">
        <w:t>’</w:t>
      </w:r>
      <w:r w:rsidRPr="00605EB6">
        <w:t>un rêve ténébreux</w:t>
      </w:r>
      <w:r w:rsidR="00C474C1">
        <w:t>.</w:t>
      </w:r>
    </w:p>
    <w:p w14:paraId="2C8EFD70" w14:textId="77777777" w:rsidR="00C474C1" w:rsidRDefault="00C52F4A" w:rsidP="00C52F4A">
      <w:r w:rsidRPr="00605EB6">
        <w:t>Déjà il songeait à trouver le moyen d</w:t>
      </w:r>
      <w:r w:rsidR="00C474C1">
        <w:t>’</w:t>
      </w:r>
      <w:r w:rsidRPr="00605EB6">
        <w:t>être le maître absolu de l</w:t>
      </w:r>
      <w:r w:rsidR="00C474C1">
        <w:t>’</w:t>
      </w:r>
      <w:r w:rsidRPr="00605EB6">
        <w:t>immense fortune du marquis de Chamarande</w:t>
      </w:r>
      <w:r w:rsidR="00C474C1">
        <w:t xml:space="preserve">. </w:t>
      </w:r>
      <w:r w:rsidRPr="00605EB6">
        <w:t>Était-ce possible</w:t>
      </w:r>
      <w:r w:rsidR="00C474C1">
        <w:t xml:space="preserve"> ? </w:t>
      </w:r>
      <w:r w:rsidRPr="00605EB6">
        <w:t>Pourquoi non</w:t>
      </w:r>
      <w:r w:rsidR="00C474C1">
        <w:t xml:space="preserve"> ? </w:t>
      </w:r>
      <w:r w:rsidRPr="00605EB6">
        <w:t>Il se sentait capable de tout</w:t>
      </w:r>
      <w:r w:rsidR="00C474C1">
        <w:t xml:space="preserve">, </w:t>
      </w:r>
      <w:r w:rsidRPr="00605EB6">
        <w:t>assez fort</w:t>
      </w:r>
      <w:r w:rsidR="00C474C1">
        <w:t xml:space="preserve">, </w:t>
      </w:r>
      <w:r w:rsidRPr="00605EB6">
        <w:t>assez audacieux pour ne reculer devant rien</w:t>
      </w:r>
      <w:r w:rsidR="00C474C1">
        <w:t xml:space="preserve">. </w:t>
      </w:r>
      <w:r w:rsidRPr="00605EB6">
        <w:t>Un autre que Léon aurait été épouvanté d</w:t>
      </w:r>
      <w:r w:rsidR="00C474C1">
        <w:t>’</w:t>
      </w:r>
      <w:r w:rsidRPr="00605EB6">
        <w:t>avoir une pareille pensée</w:t>
      </w:r>
      <w:r w:rsidR="00C474C1">
        <w:t xml:space="preserve"> ; </w:t>
      </w:r>
      <w:r w:rsidRPr="00605EB6">
        <w:t>mais lui ne s</w:t>
      </w:r>
      <w:r w:rsidR="00C474C1">
        <w:t>’</w:t>
      </w:r>
      <w:r w:rsidRPr="00605EB6">
        <w:t>effrayait pas pour si peu</w:t>
      </w:r>
      <w:r w:rsidR="00C474C1">
        <w:t xml:space="preserve"> ; </w:t>
      </w:r>
      <w:r w:rsidRPr="00605EB6">
        <w:t>s</w:t>
      </w:r>
      <w:r w:rsidR="00C474C1">
        <w:t>’</w:t>
      </w:r>
      <w:r w:rsidRPr="00605EB6">
        <w:t>il ne s</w:t>
      </w:r>
      <w:r w:rsidR="00C474C1">
        <w:t>’</w:t>
      </w:r>
      <w:r w:rsidRPr="00605EB6">
        <w:t>abandonnait pas à cette pensée</w:t>
      </w:r>
      <w:r w:rsidR="00C474C1">
        <w:t xml:space="preserve">, </w:t>
      </w:r>
      <w:r w:rsidRPr="00605EB6">
        <w:t>si même il l</w:t>
      </w:r>
      <w:r w:rsidR="00C474C1">
        <w:t>’</w:t>
      </w:r>
      <w:r w:rsidRPr="00605EB6">
        <w:t>éloignait de lui</w:t>
      </w:r>
      <w:r w:rsidR="00C474C1">
        <w:t xml:space="preserve">, </w:t>
      </w:r>
      <w:r w:rsidRPr="00605EB6">
        <w:t>c</w:t>
      </w:r>
      <w:r w:rsidR="00C474C1">
        <w:t>’</w:t>
      </w:r>
      <w:r w:rsidRPr="00605EB6">
        <w:t>est qu</w:t>
      </w:r>
      <w:r w:rsidR="00C474C1">
        <w:t>’</w:t>
      </w:r>
      <w:r w:rsidRPr="00605EB6">
        <w:t>il ne savait pas encore si son frère ne reviendrait plus</w:t>
      </w:r>
      <w:r w:rsidR="00C474C1">
        <w:t xml:space="preserve">. </w:t>
      </w:r>
      <w:r w:rsidRPr="00605EB6">
        <w:t>Il craignait une déconvenue</w:t>
      </w:r>
      <w:r w:rsidR="00C474C1">
        <w:t>.</w:t>
      </w:r>
    </w:p>
    <w:p w14:paraId="2B9F8479" w14:textId="45C65DEF" w:rsidR="00C474C1" w:rsidRDefault="0094609C" w:rsidP="00C52F4A">
      <w:r>
        <w:t>— </w:t>
      </w:r>
      <w:r w:rsidR="00C52F4A" w:rsidRPr="00605EB6">
        <w:t>Attendons</w:t>
      </w:r>
      <w:r w:rsidR="00C474C1">
        <w:t xml:space="preserve">, </w:t>
      </w:r>
      <w:r w:rsidR="00C52F4A" w:rsidRPr="00605EB6">
        <w:t>attendons</w:t>
      </w:r>
      <w:r w:rsidR="00C474C1">
        <w:t xml:space="preserve">, </w:t>
      </w:r>
      <w:r w:rsidR="00C52F4A" w:rsidRPr="00605EB6">
        <w:t>répétait-il</w:t>
      </w:r>
      <w:r w:rsidR="00C474C1">
        <w:t>.</w:t>
      </w:r>
    </w:p>
    <w:p w14:paraId="0F38F898" w14:textId="77777777" w:rsidR="00C474C1" w:rsidRDefault="00C52F4A" w:rsidP="00C52F4A">
      <w:r w:rsidRPr="00605EB6">
        <w:t>Quelques jours s</w:t>
      </w:r>
      <w:r w:rsidR="00C474C1">
        <w:t>’</w:t>
      </w:r>
      <w:r w:rsidRPr="00605EB6">
        <w:t>écoulèrent encore</w:t>
      </w:r>
      <w:r w:rsidR="00C474C1">
        <w:t>.</w:t>
      </w:r>
    </w:p>
    <w:p w14:paraId="48CDE7BF" w14:textId="77777777" w:rsidR="00C474C1" w:rsidRDefault="00C52F4A" w:rsidP="00C52F4A">
      <w:r w:rsidRPr="00605EB6">
        <w:t>Un matin</w:t>
      </w:r>
      <w:r w:rsidR="00C474C1">
        <w:t xml:space="preserve">, </w:t>
      </w:r>
      <w:r w:rsidRPr="00605EB6">
        <w:t>à la troisième page du premier journal qu</w:t>
      </w:r>
      <w:r w:rsidR="00C474C1">
        <w:t>’</w:t>
      </w:r>
      <w:r w:rsidRPr="00605EB6">
        <w:t>il ouvrit</w:t>
      </w:r>
      <w:r w:rsidR="00C474C1">
        <w:t xml:space="preserve">, </w:t>
      </w:r>
      <w:r w:rsidRPr="00605EB6">
        <w:t>ces mots</w:t>
      </w:r>
      <w:r w:rsidR="00C474C1">
        <w:t> ; « </w:t>
      </w:r>
      <w:r w:rsidRPr="00605EB6">
        <w:t xml:space="preserve">Naufrage du </w:t>
      </w:r>
      <w:r w:rsidRPr="00605EB6">
        <w:rPr>
          <w:i/>
        </w:rPr>
        <w:t>Téméraire</w:t>
      </w:r>
      <w:r w:rsidR="00C474C1">
        <w:rPr>
          <w:i/>
        </w:rPr>
        <w:t>, »</w:t>
      </w:r>
      <w:r w:rsidRPr="00605EB6">
        <w:t xml:space="preserve"> lui sautèrent aux yeux</w:t>
      </w:r>
      <w:r w:rsidR="00C474C1">
        <w:t xml:space="preserve">. </w:t>
      </w:r>
      <w:r w:rsidRPr="00605EB6">
        <w:t>Il laissa échapper une exclamation et éprouva un tel saisissement</w:t>
      </w:r>
      <w:r w:rsidR="00C474C1">
        <w:t xml:space="preserve">, </w:t>
      </w:r>
      <w:r w:rsidRPr="00605EB6">
        <w:t>que ses yeux se voilèrent et que la feuille trembla entre ses doigts</w:t>
      </w:r>
      <w:r w:rsidR="00C474C1">
        <w:t xml:space="preserve">. </w:t>
      </w:r>
      <w:r w:rsidRPr="00605EB6">
        <w:t>Mais il se remit promptement</w:t>
      </w:r>
      <w:r w:rsidR="00C474C1">
        <w:t>.</w:t>
      </w:r>
    </w:p>
    <w:p w14:paraId="26D91C2D" w14:textId="5588FAA2" w:rsidR="00C474C1" w:rsidRDefault="0094609C" w:rsidP="00C52F4A">
      <w:r>
        <w:t>— </w:t>
      </w:r>
      <w:r w:rsidR="00C52F4A" w:rsidRPr="00605EB6">
        <w:t>Enfin</w:t>
      </w:r>
      <w:r w:rsidR="00C474C1">
        <w:t xml:space="preserve"> ! </w:t>
      </w:r>
      <w:r w:rsidR="00C52F4A" w:rsidRPr="00605EB6">
        <w:t>murmura-t-il</w:t>
      </w:r>
      <w:r w:rsidR="00C474C1">
        <w:t>.</w:t>
      </w:r>
    </w:p>
    <w:p w14:paraId="05055838" w14:textId="77777777" w:rsidR="00C474C1" w:rsidRDefault="00C52F4A" w:rsidP="00C52F4A">
      <w:r w:rsidRPr="00605EB6">
        <w:t>Et les yeux brillants</w:t>
      </w:r>
      <w:r w:rsidR="00C474C1">
        <w:t xml:space="preserve">, </w:t>
      </w:r>
      <w:r w:rsidRPr="00605EB6">
        <w:t>haletant d</w:t>
      </w:r>
      <w:r w:rsidR="00C474C1">
        <w:t>’</w:t>
      </w:r>
      <w:r w:rsidRPr="00605EB6">
        <w:t>émotion</w:t>
      </w:r>
      <w:r w:rsidR="00C474C1">
        <w:t xml:space="preserve">, </w:t>
      </w:r>
      <w:r w:rsidRPr="00605EB6">
        <w:t>il lut avidement</w:t>
      </w:r>
      <w:r w:rsidR="00C474C1">
        <w:t>.</w:t>
      </w:r>
    </w:p>
    <w:p w14:paraId="213E1C5F" w14:textId="038EE398" w:rsidR="00C474C1" w:rsidRDefault="00C52F4A" w:rsidP="00C52F4A">
      <w:r w:rsidRPr="00605EB6">
        <w:t xml:space="preserve">Deux matelots du </w:t>
      </w:r>
      <w:r w:rsidRPr="00605EB6">
        <w:rPr>
          <w:i/>
        </w:rPr>
        <w:t>Téméraire</w:t>
      </w:r>
      <w:r w:rsidRPr="00605EB6">
        <w:t xml:space="preserve"> avaient été recueillis en mer par un bâtiment de la </w:t>
      </w:r>
      <w:r w:rsidR="00BE5852">
        <w:t>C</w:t>
      </w:r>
      <w:r w:rsidR="00BE5852" w:rsidRPr="00605EB6">
        <w:t xml:space="preserve">ompagnie </w:t>
      </w:r>
      <w:r w:rsidRPr="00605EB6">
        <w:t>des Indes</w:t>
      </w:r>
      <w:r w:rsidR="00C474C1">
        <w:t xml:space="preserve">, </w:t>
      </w:r>
      <w:r w:rsidRPr="00605EB6">
        <w:t>lequel avait lui-même beaucoup souffert de la tempête</w:t>
      </w:r>
      <w:r w:rsidR="00C474C1">
        <w:t xml:space="preserve">, </w:t>
      </w:r>
      <w:r w:rsidRPr="00605EB6">
        <w:t>ainsi que l</w:t>
      </w:r>
      <w:r w:rsidR="00C474C1">
        <w:t>’</w:t>
      </w:r>
      <w:r w:rsidRPr="00605EB6">
        <w:t>attestait le piteux état de ses agrès</w:t>
      </w:r>
      <w:r w:rsidR="00C474C1">
        <w:t>.</w:t>
      </w:r>
    </w:p>
    <w:p w14:paraId="512C8DCC" w14:textId="77777777" w:rsidR="00C474C1" w:rsidRDefault="00C52F4A" w:rsidP="00C52F4A">
      <w:r w:rsidRPr="00605EB6">
        <w:lastRenderedPageBreak/>
        <w:t>Après avoir été conduits à Plymouth</w:t>
      </w:r>
      <w:r w:rsidR="00C474C1">
        <w:t xml:space="preserve">, </w:t>
      </w:r>
      <w:r w:rsidRPr="00605EB6">
        <w:t>d</w:t>
      </w:r>
      <w:r w:rsidR="00C474C1">
        <w:t>’</w:t>
      </w:r>
      <w:r w:rsidRPr="00605EB6">
        <w:t>abord</w:t>
      </w:r>
      <w:r w:rsidR="00C474C1">
        <w:t xml:space="preserve">, </w:t>
      </w:r>
      <w:r w:rsidRPr="00605EB6">
        <w:t>les deux matelots</w:t>
      </w:r>
      <w:r w:rsidR="00C474C1">
        <w:t xml:space="preserve">, </w:t>
      </w:r>
      <w:r w:rsidRPr="00605EB6">
        <w:t>seuls survivants de l</w:t>
      </w:r>
      <w:r w:rsidR="00C474C1">
        <w:t>’</w:t>
      </w:r>
      <w:r w:rsidRPr="00605EB6">
        <w:t xml:space="preserve">équipage du </w:t>
      </w:r>
      <w:r w:rsidRPr="00605EB6">
        <w:rPr>
          <w:i/>
        </w:rPr>
        <w:t>Téméraire</w:t>
      </w:r>
      <w:r w:rsidR="00C474C1">
        <w:t xml:space="preserve">, </w:t>
      </w:r>
      <w:r w:rsidRPr="00605EB6">
        <w:t>s</w:t>
      </w:r>
      <w:r w:rsidR="00C474C1">
        <w:t>’</w:t>
      </w:r>
      <w:r w:rsidRPr="00605EB6">
        <w:t>étaient embarqués sur un navire marchand</w:t>
      </w:r>
      <w:r w:rsidR="00C474C1">
        <w:t xml:space="preserve">, </w:t>
      </w:r>
      <w:r w:rsidRPr="00605EB6">
        <w:t>qui les avait ramenés au Havre ou ils venaient d</w:t>
      </w:r>
      <w:r w:rsidR="00C474C1">
        <w:t>’</w:t>
      </w:r>
      <w:r w:rsidRPr="00605EB6">
        <w:t>arriver</w:t>
      </w:r>
      <w:r w:rsidR="00C474C1">
        <w:t xml:space="preserve">. </w:t>
      </w:r>
      <w:r w:rsidRPr="00605EB6">
        <w:t xml:space="preserve">Ce sont eux qui avaient raconté le naufrage du </w:t>
      </w:r>
      <w:r w:rsidRPr="00605EB6">
        <w:rPr>
          <w:i/>
        </w:rPr>
        <w:t>Téméraire</w:t>
      </w:r>
      <w:r w:rsidR="00C474C1">
        <w:t>.</w:t>
      </w:r>
    </w:p>
    <w:p w14:paraId="41CCAED8" w14:textId="77777777" w:rsidR="00C474C1" w:rsidRDefault="00C474C1" w:rsidP="00C52F4A">
      <w:r>
        <w:t>« </w:t>
      </w:r>
      <w:r w:rsidR="00C52F4A" w:rsidRPr="00605EB6">
        <w:t>Le navire voguait à pleines voiles dans les eaux du golfe de Guinée et n</w:t>
      </w:r>
      <w:r>
        <w:t>’</w:t>
      </w:r>
      <w:r w:rsidR="00C52F4A" w:rsidRPr="00605EB6">
        <w:t>allait pas tarder à passer la ligne de l</w:t>
      </w:r>
      <w:r>
        <w:t>’</w:t>
      </w:r>
      <w:r w:rsidR="00C52F4A" w:rsidRPr="00605EB6">
        <w:t>équateur</w:t>
      </w:r>
      <w:r>
        <w:t xml:space="preserve">, </w:t>
      </w:r>
      <w:r w:rsidR="00C52F4A" w:rsidRPr="00605EB6">
        <w:t>lorsqu</w:t>
      </w:r>
      <w:r>
        <w:t>’</w:t>
      </w:r>
      <w:r w:rsidR="00C52F4A" w:rsidRPr="00605EB6">
        <w:t>on vit tout à coup de gros nuages noirs se former à l</w:t>
      </w:r>
      <w:r>
        <w:t>’</w:t>
      </w:r>
      <w:r w:rsidR="00C52F4A" w:rsidRPr="00605EB6">
        <w:t>horizon</w:t>
      </w:r>
      <w:r>
        <w:t xml:space="preserve">, </w:t>
      </w:r>
      <w:r w:rsidR="00C52F4A" w:rsidRPr="00605EB6">
        <w:t>puis monter</w:t>
      </w:r>
      <w:r>
        <w:t xml:space="preserve">, </w:t>
      </w:r>
      <w:r w:rsidR="00C52F4A" w:rsidRPr="00605EB6">
        <w:t>s</w:t>
      </w:r>
      <w:r>
        <w:t>’</w:t>
      </w:r>
      <w:r w:rsidR="00C52F4A" w:rsidRPr="00605EB6">
        <w:t>étendre et couvrir le ciel tout entier</w:t>
      </w:r>
      <w:r>
        <w:t xml:space="preserve">. </w:t>
      </w:r>
      <w:r w:rsidR="00C52F4A" w:rsidRPr="00605EB6">
        <w:t>Le vent se mit à souffler avec une extrême violence</w:t>
      </w:r>
      <w:r>
        <w:t xml:space="preserve">. </w:t>
      </w:r>
      <w:r w:rsidR="00C52F4A" w:rsidRPr="00605EB6">
        <w:t>De larges éclairs</w:t>
      </w:r>
      <w:r>
        <w:t xml:space="preserve">, </w:t>
      </w:r>
      <w:r w:rsidR="00C52F4A" w:rsidRPr="00605EB6">
        <w:t>fendant la nuée</w:t>
      </w:r>
      <w:r>
        <w:t xml:space="preserve">, </w:t>
      </w:r>
      <w:r w:rsidR="00C52F4A" w:rsidRPr="00605EB6">
        <w:t>jetaient à travers l</w:t>
      </w:r>
      <w:r>
        <w:t>’</w:t>
      </w:r>
      <w:r w:rsidR="00C52F4A" w:rsidRPr="00605EB6">
        <w:t>immensité de grandes lueurs d</w:t>
      </w:r>
      <w:r>
        <w:t>’</w:t>
      </w:r>
      <w:r w:rsidR="00C52F4A" w:rsidRPr="00605EB6">
        <w:t>incendie</w:t>
      </w:r>
      <w:r>
        <w:t xml:space="preserve"> ; </w:t>
      </w:r>
      <w:r w:rsidR="00C52F4A" w:rsidRPr="00605EB6">
        <w:t>le tonnerre grondait</w:t>
      </w:r>
      <w:r>
        <w:t xml:space="preserve">, </w:t>
      </w:r>
      <w:r w:rsidR="00C52F4A" w:rsidRPr="00605EB6">
        <w:t>mêlant les bruits terribles de ses roulements lointains aux mugissements des vagues monstrueuses</w:t>
      </w:r>
      <w:r>
        <w:t xml:space="preserve">, </w:t>
      </w:r>
      <w:r w:rsidR="00C52F4A" w:rsidRPr="00605EB6">
        <w:t>qui sautaient en croupe les unes sur les autres</w:t>
      </w:r>
      <w:r>
        <w:t xml:space="preserve">. </w:t>
      </w:r>
      <w:r w:rsidR="00C52F4A" w:rsidRPr="00605EB6">
        <w:t>Ce n</w:t>
      </w:r>
      <w:r>
        <w:t>’</w:t>
      </w:r>
      <w:r w:rsidR="00C52F4A" w:rsidRPr="00605EB6">
        <w:t>était pas encore l</w:t>
      </w:r>
      <w:r>
        <w:t>’</w:t>
      </w:r>
      <w:r w:rsidR="00C52F4A" w:rsidRPr="00605EB6">
        <w:t>ouragan</w:t>
      </w:r>
      <w:r>
        <w:t>.</w:t>
      </w:r>
    </w:p>
    <w:p w14:paraId="460F8041" w14:textId="77777777" w:rsidR="00C474C1" w:rsidRDefault="00C474C1" w:rsidP="00C52F4A">
      <w:r>
        <w:t>» </w:t>
      </w:r>
      <w:r w:rsidR="00C52F4A" w:rsidRPr="00605EB6">
        <w:t>Il ne tarda pas à se déchaîner avec une telle fureur et si épouvantable qu</w:t>
      </w:r>
      <w:r>
        <w:t>’</w:t>
      </w:r>
      <w:r w:rsidR="00C52F4A" w:rsidRPr="00605EB6">
        <w:t>on n</w:t>
      </w:r>
      <w:r>
        <w:t>’</w:t>
      </w:r>
      <w:r w:rsidR="00C52F4A" w:rsidRPr="00605EB6">
        <w:t>en voit pas un semblable en vingt ans dans ces parages</w:t>
      </w:r>
      <w:r>
        <w:t>.</w:t>
      </w:r>
    </w:p>
    <w:p w14:paraId="412C0605" w14:textId="1BBE00C2" w:rsidR="00C474C1" w:rsidRDefault="00C474C1" w:rsidP="00C52F4A">
      <w:r>
        <w:t>» </w:t>
      </w:r>
      <w:r w:rsidR="00C52F4A" w:rsidRPr="00605EB6">
        <w:t>En un instant</w:t>
      </w:r>
      <w:r>
        <w:t xml:space="preserve">, </w:t>
      </w:r>
      <w:r w:rsidR="00C52F4A" w:rsidRPr="00605EB6">
        <w:t>le navire eut ses vergues</w:t>
      </w:r>
      <w:r>
        <w:t xml:space="preserve">, </w:t>
      </w:r>
      <w:r w:rsidR="00C52F4A" w:rsidRPr="00605EB6">
        <w:t>ses haubans</w:t>
      </w:r>
      <w:r>
        <w:t xml:space="preserve">, </w:t>
      </w:r>
      <w:r w:rsidR="00C52F4A" w:rsidRPr="00605EB6">
        <w:t>sa dunette</w:t>
      </w:r>
      <w:r>
        <w:t xml:space="preserve">, </w:t>
      </w:r>
      <w:r w:rsidR="00C52F4A" w:rsidRPr="00605EB6">
        <w:t>ses voiles carguées</w:t>
      </w:r>
      <w:r>
        <w:t xml:space="preserve">, </w:t>
      </w:r>
      <w:r w:rsidR="00C52F4A" w:rsidRPr="00605EB6">
        <w:t>tous ses cordages emportés</w:t>
      </w:r>
      <w:r>
        <w:t xml:space="preserve">, </w:t>
      </w:r>
      <w:r w:rsidR="00C52F4A" w:rsidRPr="00605EB6">
        <w:t>son gouvernail brisé</w:t>
      </w:r>
      <w:r>
        <w:t xml:space="preserve">, </w:t>
      </w:r>
      <w:r w:rsidR="00C52F4A" w:rsidRPr="00605EB6">
        <w:t>ses mâts tordus</w:t>
      </w:r>
      <w:r>
        <w:t xml:space="preserve">, </w:t>
      </w:r>
      <w:r w:rsidR="00C52F4A" w:rsidRPr="00605EB6">
        <w:t>rompus</w:t>
      </w:r>
      <w:r>
        <w:t xml:space="preserve">. </w:t>
      </w:r>
      <w:r w:rsidR="00C52F4A" w:rsidRPr="00605EB6">
        <w:t xml:space="preserve">Enveloppé soudain </w:t>
      </w:r>
      <w:r w:rsidR="00BE5852">
        <w:t>par</w:t>
      </w:r>
      <w:r w:rsidR="00BE5852" w:rsidRPr="00605EB6">
        <w:t xml:space="preserve"> </w:t>
      </w:r>
      <w:r w:rsidR="00C52F4A" w:rsidRPr="00605EB6">
        <w:t>une trombe</w:t>
      </w:r>
      <w:r>
        <w:t xml:space="preserve">, </w:t>
      </w:r>
      <w:r w:rsidR="00C52F4A" w:rsidRPr="00605EB6">
        <w:t>il tournoyait</w:t>
      </w:r>
      <w:r>
        <w:t xml:space="preserve">, </w:t>
      </w:r>
      <w:r w:rsidR="00C52F4A" w:rsidRPr="00605EB6">
        <w:t>bondissait sur les crêtes des plus hautes vagues</w:t>
      </w:r>
      <w:r>
        <w:t xml:space="preserve">, </w:t>
      </w:r>
      <w:r w:rsidR="00C52F4A" w:rsidRPr="00605EB6">
        <w:t>dans une course vertigineuse</w:t>
      </w:r>
      <w:r>
        <w:t>.</w:t>
      </w:r>
    </w:p>
    <w:p w14:paraId="17F99EA8" w14:textId="77777777" w:rsidR="00C474C1" w:rsidRDefault="00C474C1" w:rsidP="00C52F4A">
      <w:r>
        <w:t>» </w:t>
      </w:r>
      <w:r w:rsidR="00C52F4A" w:rsidRPr="00605EB6">
        <w:t>À bord</w:t>
      </w:r>
      <w:r>
        <w:t xml:space="preserve">, </w:t>
      </w:r>
      <w:r w:rsidR="00C52F4A" w:rsidRPr="00605EB6">
        <w:t>c</w:t>
      </w:r>
      <w:r>
        <w:t>’</w:t>
      </w:r>
      <w:r w:rsidR="00C52F4A" w:rsidRPr="00605EB6">
        <w:t>était une scène de désolation indescriptible</w:t>
      </w:r>
      <w:r>
        <w:t xml:space="preserve"> ; </w:t>
      </w:r>
      <w:r w:rsidR="00C52F4A" w:rsidRPr="00605EB6">
        <w:t>on sentait qu</w:t>
      </w:r>
      <w:r>
        <w:t>’</w:t>
      </w:r>
      <w:r w:rsidR="00C52F4A" w:rsidRPr="00605EB6">
        <w:t>on était perdu</w:t>
      </w:r>
      <w:r>
        <w:t xml:space="preserve">. </w:t>
      </w:r>
      <w:r w:rsidR="00C52F4A" w:rsidRPr="00605EB6">
        <w:t>On s</w:t>
      </w:r>
      <w:r>
        <w:t>’</w:t>
      </w:r>
      <w:r w:rsidR="00C52F4A" w:rsidRPr="00605EB6">
        <w:t>appelait sans s</w:t>
      </w:r>
      <w:r>
        <w:t>’</w:t>
      </w:r>
      <w:r w:rsidR="00C52F4A" w:rsidRPr="00605EB6">
        <w:t>entendre</w:t>
      </w:r>
      <w:r>
        <w:t xml:space="preserve">, </w:t>
      </w:r>
      <w:r w:rsidR="00C52F4A" w:rsidRPr="00605EB6">
        <w:t>on hurlait</w:t>
      </w:r>
      <w:r>
        <w:t xml:space="preserve">. </w:t>
      </w:r>
      <w:r w:rsidR="00C52F4A" w:rsidRPr="00605EB6">
        <w:t>Aux lamentations</w:t>
      </w:r>
      <w:r>
        <w:t xml:space="preserve">, </w:t>
      </w:r>
      <w:r w:rsidR="00C52F4A" w:rsidRPr="00605EB6">
        <w:t>aux cris de terreur et de désespoir des uns</w:t>
      </w:r>
      <w:r>
        <w:t xml:space="preserve">, </w:t>
      </w:r>
      <w:r w:rsidR="00C52F4A" w:rsidRPr="00605EB6">
        <w:t>se mêlaient les imprécations</w:t>
      </w:r>
      <w:r>
        <w:t xml:space="preserve">, </w:t>
      </w:r>
      <w:r w:rsidR="00C52F4A" w:rsidRPr="00605EB6">
        <w:t>les exclamations</w:t>
      </w:r>
      <w:r>
        <w:t xml:space="preserve">, </w:t>
      </w:r>
      <w:r w:rsidR="00C52F4A" w:rsidRPr="00605EB6">
        <w:t>les cris de fureur des autres</w:t>
      </w:r>
      <w:r>
        <w:t xml:space="preserve">. </w:t>
      </w:r>
      <w:r w:rsidR="00C52F4A" w:rsidRPr="00605EB6">
        <w:t>On s</w:t>
      </w:r>
      <w:r>
        <w:t>’</w:t>
      </w:r>
      <w:r w:rsidR="00C52F4A" w:rsidRPr="00605EB6">
        <w:t>était précipité par les écoutilles pour ne pas être balayé sur le pont</w:t>
      </w:r>
      <w:r>
        <w:t xml:space="preserve">. </w:t>
      </w:r>
      <w:r w:rsidR="00C52F4A" w:rsidRPr="00605EB6">
        <w:t>C</w:t>
      </w:r>
      <w:r>
        <w:t>’</w:t>
      </w:r>
      <w:r w:rsidR="00C52F4A" w:rsidRPr="00605EB6">
        <w:t>était un effarement</w:t>
      </w:r>
      <w:r>
        <w:t xml:space="preserve">, </w:t>
      </w:r>
      <w:r w:rsidR="00C52F4A" w:rsidRPr="00605EB6">
        <w:t>un affolement général</w:t>
      </w:r>
      <w:r>
        <w:t xml:space="preserve">. </w:t>
      </w:r>
      <w:r w:rsidR="00C52F4A" w:rsidRPr="00605EB6">
        <w:t>La voix des chefs recommandant le calme se perdait dans les sifflements de la tempête</w:t>
      </w:r>
      <w:r>
        <w:t xml:space="preserve">. </w:t>
      </w:r>
      <w:r w:rsidR="00C52F4A" w:rsidRPr="00605EB6">
        <w:t>La mer</w:t>
      </w:r>
      <w:r>
        <w:t xml:space="preserve">, </w:t>
      </w:r>
      <w:r w:rsidR="00C52F4A" w:rsidRPr="00605EB6">
        <w:t xml:space="preserve">battant </w:t>
      </w:r>
      <w:r w:rsidR="00C52F4A" w:rsidRPr="00605EB6">
        <w:lastRenderedPageBreak/>
        <w:t>les flancs du vaisseau</w:t>
      </w:r>
      <w:r>
        <w:t xml:space="preserve">, </w:t>
      </w:r>
      <w:r w:rsidR="00C52F4A" w:rsidRPr="00605EB6">
        <w:t>faisait craquer sa carène jusqu</w:t>
      </w:r>
      <w:r>
        <w:t>’</w:t>
      </w:r>
      <w:r w:rsidR="00C52F4A" w:rsidRPr="00605EB6">
        <w:t>à la cale</w:t>
      </w:r>
      <w:r>
        <w:t xml:space="preserve">. </w:t>
      </w:r>
      <w:r w:rsidR="00C52F4A" w:rsidRPr="00605EB6">
        <w:t>Aucun ordre ne pouvait être donné</w:t>
      </w:r>
      <w:r>
        <w:t xml:space="preserve">, </w:t>
      </w:r>
      <w:r w:rsidR="00C52F4A" w:rsidRPr="00605EB6">
        <w:t>puisqu</w:t>
      </w:r>
      <w:r>
        <w:t>’</w:t>
      </w:r>
      <w:r w:rsidR="00C52F4A" w:rsidRPr="00605EB6">
        <w:t>il était impossible de l</w:t>
      </w:r>
      <w:r>
        <w:t>’</w:t>
      </w:r>
      <w:r w:rsidR="00C52F4A" w:rsidRPr="00605EB6">
        <w:t>exécuter</w:t>
      </w:r>
      <w:r>
        <w:t xml:space="preserve">. </w:t>
      </w:r>
      <w:r w:rsidR="00C52F4A" w:rsidRPr="00605EB6">
        <w:t>Le malheureux navire s</w:t>
      </w:r>
      <w:r>
        <w:t>’</w:t>
      </w:r>
      <w:r w:rsidR="00C52F4A" w:rsidRPr="00605EB6">
        <w:t>abandonnait à la fureur du vent et des flots</w:t>
      </w:r>
      <w:r>
        <w:t xml:space="preserve">, </w:t>
      </w:r>
      <w:r w:rsidR="00C52F4A" w:rsidRPr="00605EB6">
        <w:t>sans pouvoir même essayer de lutter contre eux</w:t>
      </w:r>
      <w:r>
        <w:t xml:space="preserve">. </w:t>
      </w:r>
      <w:r w:rsidR="00C52F4A" w:rsidRPr="00605EB6">
        <w:t>C</w:t>
      </w:r>
      <w:r>
        <w:t>’</w:t>
      </w:r>
      <w:r w:rsidR="00C52F4A" w:rsidRPr="00605EB6">
        <w:t>était l</w:t>
      </w:r>
      <w:r>
        <w:t>’</w:t>
      </w:r>
      <w:r w:rsidR="00C52F4A" w:rsidRPr="00605EB6">
        <w:t>épouvantable dans ce qu</w:t>
      </w:r>
      <w:r>
        <w:t>’</w:t>
      </w:r>
      <w:r w:rsidR="00C52F4A" w:rsidRPr="00605EB6">
        <w:t>il y a de plus horrible</w:t>
      </w:r>
      <w:r>
        <w:t>.</w:t>
      </w:r>
    </w:p>
    <w:p w14:paraId="1804A109" w14:textId="77777777" w:rsidR="00C474C1" w:rsidRDefault="00C474C1" w:rsidP="00C52F4A">
      <w:r>
        <w:t>» </w:t>
      </w:r>
      <w:r w:rsidR="00C52F4A" w:rsidRPr="00605EB6">
        <w:t>Tout à coup</w:t>
      </w:r>
      <w:r>
        <w:t xml:space="preserve">, </w:t>
      </w:r>
      <w:r w:rsidR="00C52F4A" w:rsidRPr="00605EB6">
        <w:t>un effroyable craquement se fit entendre de l</w:t>
      </w:r>
      <w:r>
        <w:t>’</w:t>
      </w:r>
      <w:r w:rsidR="00C52F4A" w:rsidRPr="00605EB6">
        <w:t>avant à l</w:t>
      </w:r>
      <w:r>
        <w:t>’</w:t>
      </w:r>
      <w:r w:rsidR="00C52F4A" w:rsidRPr="00605EB6">
        <w:t>arrière</w:t>
      </w:r>
      <w:r>
        <w:t xml:space="preserve">. </w:t>
      </w:r>
      <w:r w:rsidR="00C52F4A" w:rsidRPr="00605EB6">
        <w:rPr>
          <w:i/>
          <w:iCs/>
        </w:rPr>
        <w:t xml:space="preserve">Le </w:t>
      </w:r>
      <w:r w:rsidR="00C52F4A" w:rsidRPr="00605EB6">
        <w:rPr>
          <w:i/>
        </w:rPr>
        <w:t>Téméraire</w:t>
      </w:r>
      <w:r w:rsidR="00C52F4A" w:rsidRPr="00605EB6">
        <w:t xml:space="preserve"> venait d</w:t>
      </w:r>
      <w:r>
        <w:t>’</w:t>
      </w:r>
      <w:r w:rsidR="00C52F4A" w:rsidRPr="00605EB6">
        <w:t>être jeté sur des récifs</w:t>
      </w:r>
      <w:r>
        <w:t xml:space="preserve">. </w:t>
      </w:r>
      <w:r w:rsidR="00C52F4A" w:rsidRPr="00605EB6">
        <w:t>Soulevé aussitôt par une lame énorme</w:t>
      </w:r>
      <w:r>
        <w:t xml:space="preserve">, </w:t>
      </w:r>
      <w:r w:rsidR="00C52F4A" w:rsidRPr="00605EB6">
        <w:t>il retomba de nouveau sur la chaîne de rochers</w:t>
      </w:r>
      <w:r>
        <w:t xml:space="preserve">. </w:t>
      </w:r>
      <w:r w:rsidR="00C52F4A" w:rsidRPr="00605EB6">
        <w:t>Cette fois</w:t>
      </w:r>
      <w:r>
        <w:t xml:space="preserve">, </w:t>
      </w:r>
      <w:r w:rsidR="00C52F4A" w:rsidRPr="00605EB6">
        <w:t>au milieu du craquement de la carène dans toutes ses jointures</w:t>
      </w:r>
      <w:r>
        <w:t xml:space="preserve">, </w:t>
      </w:r>
      <w:r w:rsidR="00C52F4A" w:rsidRPr="00605EB6">
        <w:t>il se fit à l</w:t>
      </w:r>
      <w:r>
        <w:t>’</w:t>
      </w:r>
      <w:r w:rsidR="00C52F4A" w:rsidRPr="00605EB6">
        <w:t>intérieur du bâtiment comme une explosion formidable</w:t>
      </w:r>
      <w:r>
        <w:t xml:space="preserve">. </w:t>
      </w:r>
      <w:r w:rsidR="00C52F4A" w:rsidRPr="00605EB6">
        <w:t>C</w:t>
      </w:r>
      <w:r>
        <w:t>’</w:t>
      </w:r>
      <w:r w:rsidR="00C52F4A" w:rsidRPr="00605EB6">
        <w:t>était fini</w:t>
      </w:r>
      <w:r>
        <w:t xml:space="preserve">. </w:t>
      </w:r>
      <w:r w:rsidR="00C52F4A" w:rsidRPr="00605EB6">
        <w:rPr>
          <w:i/>
          <w:iCs/>
        </w:rPr>
        <w:t xml:space="preserve">Le </w:t>
      </w:r>
      <w:r w:rsidR="00C52F4A" w:rsidRPr="00605EB6">
        <w:rPr>
          <w:i/>
        </w:rPr>
        <w:t>Téméraire</w:t>
      </w:r>
      <w:r w:rsidR="00C52F4A" w:rsidRPr="00605EB6">
        <w:t xml:space="preserve"> venait de s</w:t>
      </w:r>
      <w:r>
        <w:t>’</w:t>
      </w:r>
      <w:r w:rsidR="00C52F4A" w:rsidRPr="00605EB6">
        <w:t>ouvrir dans toute sa longueur</w:t>
      </w:r>
      <w:r>
        <w:t xml:space="preserve">. </w:t>
      </w:r>
      <w:r w:rsidR="00C52F4A" w:rsidRPr="00605EB6">
        <w:t>Une seconde lame</w:t>
      </w:r>
      <w:r>
        <w:t xml:space="preserve">, </w:t>
      </w:r>
      <w:r w:rsidR="00C52F4A" w:rsidRPr="00605EB6">
        <w:t>plus forte que la première</w:t>
      </w:r>
      <w:r>
        <w:t xml:space="preserve">, </w:t>
      </w:r>
      <w:r w:rsidR="00C52F4A" w:rsidRPr="00605EB6">
        <w:t>le souleva encore</w:t>
      </w:r>
      <w:r>
        <w:t xml:space="preserve"> ; </w:t>
      </w:r>
      <w:r w:rsidR="00C52F4A" w:rsidRPr="00605EB6">
        <w:t>mais il s</w:t>
      </w:r>
      <w:r>
        <w:t>’</w:t>
      </w:r>
      <w:r w:rsidR="00C52F4A" w:rsidRPr="00605EB6">
        <w:t>en alla de travers</w:t>
      </w:r>
      <w:r>
        <w:t xml:space="preserve">, </w:t>
      </w:r>
      <w:r w:rsidR="00C52F4A" w:rsidRPr="00605EB6">
        <w:t>couché sur bâbord</w:t>
      </w:r>
      <w:r>
        <w:t xml:space="preserve">, </w:t>
      </w:r>
      <w:r w:rsidR="00C52F4A" w:rsidRPr="00605EB6">
        <w:t>comme un albatros qui vient d</w:t>
      </w:r>
      <w:r>
        <w:t>’</w:t>
      </w:r>
      <w:r w:rsidR="00C52F4A" w:rsidRPr="00605EB6">
        <w:t>avoir l</w:t>
      </w:r>
      <w:r>
        <w:t>’</w:t>
      </w:r>
      <w:r w:rsidR="00C52F4A" w:rsidRPr="00605EB6">
        <w:t>aile gauche cassée</w:t>
      </w:r>
      <w:r>
        <w:t>.</w:t>
      </w:r>
    </w:p>
    <w:p w14:paraId="2A11EC77" w14:textId="4D5C5F86" w:rsidR="00C474C1" w:rsidRDefault="00C474C1" w:rsidP="00C52F4A">
      <w:r>
        <w:t>» </w:t>
      </w:r>
      <w:r w:rsidR="00C52F4A" w:rsidRPr="00605EB6">
        <w:t>Des voix étranglées crièrent</w:t>
      </w:r>
      <w:r>
        <w:t xml:space="preserve"> : </w:t>
      </w:r>
      <w:r w:rsidR="00467779">
        <w:t>“</w:t>
      </w:r>
      <w:r w:rsidR="00C52F4A" w:rsidRPr="00605EB6">
        <w:t>Nous coulons</w:t>
      </w:r>
      <w:r>
        <w:t> !…</w:t>
      </w:r>
      <w:r w:rsidR="00467779">
        <w:t>”</w:t>
      </w:r>
    </w:p>
    <w:p w14:paraId="6D70D4B1" w14:textId="77777777" w:rsidR="00C474C1" w:rsidRDefault="00C474C1" w:rsidP="00C52F4A">
      <w:r>
        <w:t>» </w:t>
      </w:r>
      <w:r w:rsidR="00C52F4A" w:rsidRPr="00605EB6">
        <w:t>En un clin d</w:t>
      </w:r>
      <w:r>
        <w:t>’</w:t>
      </w:r>
      <w:r w:rsidR="00C52F4A" w:rsidRPr="00605EB6">
        <w:t>œil l</w:t>
      </w:r>
      <w:r>
        <w:t>’</w:t>
      </w:r>
      <w:r w:rsidR="00C52F4A" w:rsidRPr="00605EB6">
        <w:t>eau avait rempli la carène</w:t>
      </w:r>
      <w:r>
        <w:t xml:space="preserve">. </w:t>
      </w:r>
      <w:r w:rsidR="00C52F4A" w:rsidRPr="00605EB6">
        <w:t>On s</w:t>
      </w:r>
      <w:r>
        <w:t>’</w:t>
      </w:r>
      <w:r w:rsidR="00C52F4A" w:rsidRPr="00605EB6">
        <w:t>était élancé vers les chaloupes de sauvetage</w:t>
      </w:r>
      <w:r>
        <w:t xml:space="preserve"> : </w:t>
      </w:r>
      <w:r w:rsidR="00C52F4A" w:rsidRPr="00605EB6">
        <w:t>mais on n</w:t>
      </w:r>
      <w:r>
        <w:t>’</w:t>
      </w:r>
      <w:r w:rsidR="00C52F4A" w:rsidRPr="00605EB6">
        <w:t>eut pas même le temps de les détacher des flancs du navire</w:t>
      </w:r>
      <w:r>
        <w:t xml:space="preserve">. </w:t>
      </w:r>
      <w:r w:rsidR="00C52F4A" w:rsidRPr="00605EB6">
        <w:rPr>
          <w:i/>
          <w:iCs/>
        </w:rPr>
        <w:t xml:space="preserve">Le </w:t>
      </w:r>
      <w:r w:rsidR="00C52F4A" w:rsidRPr="00605EB6">
        <w:rPr>
          <w:i/>
        </w:rPr>
        <w:t>Téméraire</w:t>
      </w:r>
      <w:r w:rsidR="00C52F4A" w:rsidRPr="00605EB6">
        <w:t xml:space="preserve"> s</w:t>
      </w:r>
      <w:r>
        <w:t>’</w:t>
      </w:r>
      <w:r w:rsidR="00C52F4A" w:rsidRPr="00605EB6">
        <w:t>enfonça et disparut sous les vagues écumantes</w:t>
      </w:r>
      <w:r>
        <w:t>.</w:t>
      </w:r>
    </w:p>
    <w:p w14:paraId="384CF8B8" w14:textId="77777777" w:rsidR="00C474C1" w:rsidRDefault="00C474C1" w:rsidP="00C52F4A">
      <w:r>
        <w:t>» </w:t>
      </w:r>
      <w:r w:rsidR="00C52F4A" w:rsidRPr="00605EB6">
        <w:t>Pendant un instant</w:t>
      </w:r>
      <w:r>
        <w:t xml:space="preserve">, </w:t>
      </w:r>
      <w:r w:rsidR="00C52F4A" w:rsidRPr="00605EB6">
        <w:t>on avait vu des têtes se dresser</w:t>
      </w:r>
      <w:r>
        <w:t xml:space="preserve">, </w:t>
      </w:r>
      <w:r w:rsidR="00C52F4A" w:rsidRPr="00605EB6">
        <w:t>des bras s</w:t>
      </w:r>
      <w:r>
        <w:t>’</w:t>
      </w:r>
      <w:r w:rsidR="00C52F4A" w:rsidRPr="00605EB6">
        <w:t>agiter</w:t>
      </w:r>
      <w:r>
        <w:t xml:space="preserve">, </w:t>
      </w:r>
      <w:r w:rsidR="00C52F4A" w:rsidRPr="00605EB6">
        <w:t>puis plus rien</w:t>
      </w:r>
      <w:r>
        <w:t xml:space="preserve">. </w:t>
      </w:r>
      <w:r w:rsidR="00C52F4A" w:rsidRPr="00605EB6">
        <w:t>L</w:t>
      </w:r>
      <w:r>
        <w:t>’</w:t>
      </w:r>
      <w:r w:rsidR="00C52F4A" w:rsidRPr="00605EB6">
        <w:t>Océan roulait des cadavres dans ses sombres profondeurs</w:t>
      </w:r>
      <w:r>
        <w:t>.</w:t>
      </w:r>
    </w:p>
    <w:p w14:paraId="09259696" w14:textId="77777777" w:rsidR="00C474C1" w:rsidRDefault="00C474C1" w:rsidP="00C52F4A">
      <w:r>
        <w:t>» </w:t>
      </w:r>
      <w:r w:rsidR="00C52F4A" w:rsidRPr="00605EB6">
        <w:t>En nageant</w:t>
      </w:r>
      <w:r>
        <w:t xml:space="preserve">, </w:t>
      </w:r>
      <w:r w:rsidR="00C52F4A" w:rsidRPr="00605EB6">
        <w:t>en se débattant au milieu des flots</w:t>
      </w:r>
      <w:r>
        <w:t xml:space="preserve">, </w:t>
      </w:r>
      <w:r w:rsidR="00C52F4A" w:rsidRPr="00605EB6">
        <w:t>les deux matelots sauvés avaient eu le bonheur inespéré de rencontrer la bouée de sauvetage</w:t>
      </w:r>
      <w:r>
        <w:t xml:space="preserve"> ; </w:t>
      </w:r>
      <w:r w:rsidR="00C52F4A" w:rsidRPr="00605EB6">
        <w:t>ils s</w:t>
      </w:r>
      <w:r>
        <w:t>’</w:t>
      </w:r>
      <w:r w:rsidR="00C52F4A" w:rsidRPr="00605EB6">
        <w:t>y étaient accrochés avec l</w:t>
      </w:r>
      <w:r>
        <w:t>’</w:t>
      </w:r>
      <w:r w:rsidR="00C52F4A" w:rsidRPr="00605EB6">
        <w:t>énergie du désespoir et ils lui avaient dû leur salut</w:t>
      </w:r>
      <w:r>
        <w:t>.</w:t>
      </w:r>
    </w:p>
    <w:p w14:paraId="2B21022F" w14:textId="299372CF" w:rsidR="00C474C1" w:rsidRDefault="00C474C1" w:rsidP="00C52F4A">
      <w:r>
        <w:t>» </w:t>
      </w:r>
      <w:r w:rsidR="00C52F4A" w:rsidRPr="00605EB6">
        <w:t>Ce n</w:t>
      </w:r>
      <w:r>
        <w:t>’</w:t>
      </w:r>
      <w:r w:rsidR="00C52F4A" w:rsidRPr="00605EB6">
        <w:t>est qu</w:t>
      </w:r>
      <w:r>
        <w:t>’</w:t>
      </w:r>
      <w:r w:rsidR="00C52F4A" w:rsidRPr="00605EB6">
        <w:t>au bout de cinquante-quatre heures que les pauvres naufragés avaient été recueillis par l</w:t>
      </w:r>
      <w:r>
        <w:t>’</w:t>
      </w:r>
      <w:r w:rsidR="00C52F4A" w:rsidRPr="00605EB6">
        <w:t xml:space="preserve">équipage du </w:t>
      </w:r>
      <w:r w:rsidR="00C52F4A" w:rsidRPr="00605EB6">
        <w:lastRenderedPageBreak/>
        <w:t>navire anglais</w:t>
      </w:r>
      <w:r>
        <w:t xml:space="preserve">. </w:t>
      </w:r>
      <w:r w:rsidR="00C52F4A" w:rsidRPr="00605EB6">
        <w:t>Il était temps</w:t>
      </w:r>
      <w:r>
        <w:t xml:space="preserve">. </w:t>
      </w:r>
      <w:r w:rsidR="00C52F4A" w:rsidRPr="00605EB6">
        <w:t>Épuisés</w:t>
      </w:r>
      <w:r>
        <w:t xml:space="preserve">, </w:t>
      </w:r>
      <w:r w:rsidR="00C52F4A" w:rsidRPr="00605EB6">
        <w:t>à bout de forces</w:t>
      </w:r>
      <w:r>
        <w:t xml:space="preserve">, </w:t>
      </w:r>
      <w:r w:rsidR="00C52F4A" w:rsidRPr="00605EB6">
        <w:t>mourant de faim et de soif</w:t>
      </w:r>
      <w:r>
        <w:t xml:space="preserve">, </w:t>
      </w:r>
      <w:r w:rsidR="00C52F4A" w:rsidRPr="00605EB6">
        <w:t>les deux malheureux n</w:t>
      </w:r>
      <w:r>
        <w:t>’</w:t>
      </w:r>
      <w:r w:rsidR="00C52F4A" w:rsidRPr="00605EB6">
        <w:t>avaient probablement plus que quelques heures à vivre</w:t>
      </w:r>
      <w:r>
        <w:t>.</w:t>
      </w:r>
    </w:p>
    <w:p w14:paraId="06B7687A" w14:textId="4AC9F33B" w:rsidR="00C474C1" w:rsidRDefault="0094609C" w:rsidP="00C52F4A">
      <w:r>
        <w:t>— </w:t>
      </w:r>
      <w:r w:rsidR="00C52F4A" w:rsidRPr="00605EB6">
        <w:t>Le doute n</w:t>
      </w:r>
      <w:r w:rsidR="00C474C1">
        <w:t>’</w:t>
      </w:r>
      <w:r w:rsidR="00C52F4A" w:rsidRPr="00605EB6">
        <w:t>est plus possible</w:t>
      </w:r>
      <w:r w:rsidR="00C474C1">
        <w:t xml:space="preserve">, </w:t>
      </w:r>
      <w:r w:rsidR="00C52F4A" w:rsidRPr="00605EB6">
        <w:t>murmura le baron</w:t>
      </w:r>
      <w:r w:rsidR="00C474C1">
        <w:t xml:space="preserve">, </w:t>
      </w:r>
      <w:r w:rsidR="00C52F4A" w:rsidRPr="00605EB6">
        <w:t>quand il eut lu jusqu</w:t>
      </w:r>
      <w:r w:rsidR="00C474C1">
        <w:t>’</w:t>
      </w:r>
      <w:r w:rsidR="00C52F4A" w:rsidRPr="00605EB6">
        <w:t>à la fin le récit du naufrage</w:t>
      </w:r>
      <w:r w:rsidR="00C474C1">
        <w:t xml:space="preserve">, </w:t>
      </w:r>
      <w:r w:rsidR="00C52F4A" w:rsidRPr="00605EB6">
        <w:t>mon frère est mort</w:t>
      </w:r>
      <w:r w:rsidR="00C474C1">
        <w:t xml:space="preserve"> ! </w:t>
      </w:r>
      <w:r w:rsidR="00C52F4A" w:rsidRPr="00605EB6">
        <w:t>Son corps gît au fond de l</w:t>
      </w:r>
      <w:r w:rsidR="00C474C1">
        <w:t>’</w:t>
      </w:r>
      <w:r w:rsidR="00C52F4A" w:rsidRPr="00605EB6">
        <w:t>Océan</w:t>
      </w:r>
      <w:r w:rsidR="00C474C1">
        <w:t xml:space="preserve">, </w:t>
      </w:r>
      <w:r w:rsidR="00C52F4A" w:rsidRPr="00605EB6">
        <w:t>à moins qu</w:t>
      </w:r>
      <w:r w:rsidR="00C474C1">
        <w:t>’</w:t>
      </w:r>
      <w:r w:rsidR="00C52F4A" w:rsidRPr="00605EB6">
        <w:t>il n</w:t>
      </w:r>
      <w:r w:rsidR="00C474C1">
        <w:t>’</w:t>
      </w:r>
      <w:r w:rsidR="00C52F4A" w:rsidRPr="00605EB6">
        <w:t>ait trouvé un cercueil dans le ventre d</w:t>
      </w:r>
      <w:r w:rsidR="00C474C1">
        <w:t>’</w:t>
      </w:r>
      <w:r w:rsidR="00C52F4A" w:rsidRPr="00605EB6">
        <w:t>un requin ou d</w:t>
      </w:r>
      <w:r w:rsidR="00C474C1">
        <w:t>’</w:t>
      </w:r>
      <w:r w:rsidR="00C52F4A" w:rsidRPr="00605EB6">
        <w:t>une baleine</w:t>
      </w:r>
      <w:r w:rsidR="00C474C1">
        <w:t>.</w:t>
      </w:r>
    </w:p>
    <w:p w14:paraId="569F38F1" w14:textId="77777777" w:rsidR="00C474C1" w:rsidRDefault="00C52F4A" w:rsidP="00C52F4A">
      <w:r w:rsidRPr="00605EB6">
        <w:t>Un sourire atroce crispa ses lèvres</w:t>
      </w:r>
      <w:r w:rsidR="00C474C1">
        <w:t>.</w:t>
      </w:r>
    </w:p>
    <w:p w14:paraId="1C1AB0C4" w14:textId="77777777" w:rsidR="00C474C1" w:rsidRDefault="00C52F4A" w:rsidP="00C52F4A">
      <w:r w:rsidRPr="00605EB6">
        <w:t>Il se dressa</w:t>
      </w:r>
      <w:r w:rsidR="00C474C1">
        <w:t xml:space="preserve">, </w:t>
      </w:r>
      <w:r w:rsidRPr="00605EB6">
        <w:t>les yeux pleins de lueurs fauves</w:t>
      </w:r>
      <w:r w:rsidR="00C474C1">
        <w:t xml:space="preserve">, </w:t>
      </w:r>
      <w:r w:rsidRPr="00605EB6">
        <w:t>et se mit à marcher à grands pas</w:t>
      </w:r>
      <w:r w:rsidR="00C474C1">
        <w:t xml:space="preserve">. </w:t>
      </w:r>
      <w:r w:rsidRPr="00605EB6">
        <w:t>Le sang lui montait à la tête</w:t>
      </w:r>
      <w:r w:rsidR="00C474C1">
        <w:t xml:space="preserve">, : </w:t>
      </w:r>
      <w:r w:rsidRPr="00605EB6">
        <w:t>il se sentait comme pris de vertige</w:t>
      </w:r>
      <w:r w:rsidR="00C474C1">
        <w:t xml:space="preserve">, </w:t>
      </w:r>
      <w:r w:rsidRPr="00605EB6">
        <w:t>il avait besoin de mouvement</w:t>
      </w:r>
      <w:r w:rsidR="00C474C1">
        <w:t>.</w:t>
      </w:r>
    </w:p>
    <w:p w14:paraId="4C89C42F" w14:textId="46BA0F2D" w:rsidR="00C474C1" w:rsidRDefault="0094609C" w:rsidP="00C52F4A">
      <w:r>
        <w:t>— </w:t>
      </w:r>
      <w:r w:rsidR="00C52F4A" w:rsidRPr="00605EB6">
        <w:t>À moi les millions</w:t>
      </w:r>
      <w:r w:rsidR="00C474C1">
        <w:t xml:space="preserve">, </w:t>
      </w:r>
      <w:r w:rsidR="00C52F4A" w:rsidRPr="00605EB6">
        <w:t>à moi les millions</w:t>
      </w:r>
      <w:r w:rsidR="00C474C1">
        <w:t xml:space="preserve"> ! </w:t>
      </w:r>
      <w:r w:rsidR="00C52F4A" w:rsidRPr="00605EB6">
        <w:t>disait-il</w:t>
      </w:r>
      <w:r w:rsidR="00C474C1">
        <w:t>.</w:t>
      </w:r>
    </w:p>
    <w:p w14:paraId="716260AF" w14:textId="77777777" w:rsidR="00C474C1" w:rsidRDefault="00C52F4A" w:rsidP="00C52F4A">
      <w:r w:rsidRPr="00605EB6">
        <w:t>Et il riait</w:t>
      </w:r>
      <w:r w:rsidR="00C474C1">
        <w:t xml:space="preserve">, </w:t>
      </w:r>
      <w:r w:rsidRPr="00605EB6">
        <w:t>le misérable</w:t>
      </w:r>
      <w:r w:rsidR="00C474C1">
        <w:t xml:space="preserve">, </w:t>
      </w:r>
      <w:r w:rsidRPr="00605EB6">
        <w:t>il riait comme un démon qui grince des dents</w:t>
      </w:r>
      <w:r w:rsidR="00C474C1">
        <w:t>.</w:t>
      </w:r>
    </w:p>
    <w:p w14:paraId="0E858114" w14:textId="77777777" w:rsidR="00C474C1" w:rsidRDefault="00C52F4A" w:rsidP="00C52F4A">
      <w:r w:rsidRPr="00605EB6">
        <w:t>Mais</w:t>
      </w:r>
      <w:r w:rsidR="00C474C1">
        <w:t xml:space="preserve">, </w:t>
      </w:r>
      <w:r w:rsidRPr="00605EB6">
        <w:t>dans le tumulte de ses abominables pensées</w:t>
      </w:r>
      <w:r w:rsidR="00C474C1">
        <w:t xml:space="preserve">, </w:t>
      </w:r>
      <w:r w:rsidRPr="00605EB6">
        <w:t>il lui en vint une qui calma subitement son ignoble joie</w:t>
      </w:r>
      <w:r w:rsidR="00C474C1">
        <w:t xml:space="preserve">. </w:t>
      </w:r>
      <w:r w:rsidRPr="00605EB6">
        <w:t>Il pâlit</w:t>
      </w:r>
      <w:r w:rsidR="00C474C1">
        <w:t xml:space="preserve">, </w:t>
      </w:r>
      <w:r w:rsidRPr="00605EB6">
        <w:t>son front s</w:t>
      </w:r>
      <w:r w:rsidR="00C474C1">
        <w:t>’</w:t>
      </w:r>
      <w:r w:rsidRPr="00605EB6">
        <w:t>assombrit</w:t>
      </w:r>
      <w:r w:rsidR="00C474C1">
        <w:t xml:space="preserve">, </w:t>
      </w:r>
      <w:r w:rsidRPr="00605EB6">
        <w:t>la flamme de son regard s</w:t>
      </w:r>
      <w:r w:rsidR="00C474C1">
        <w:t>’</w:t>
      </w:r>
      <w:r w:rsidRPr="00605EB6">
        <w:t>éteignit</w:t>
      </w:r>
      <w:r w:rsidR="00C474C1">
        <w:t>.</w:t>
      </w:r>
    </w:p>
    <w:p w14:paraId="7D7A399C" w14:textId="632FD157" w:rsidR="00C474C1" w:rsidRDefault="00C52F4A" w:rsidP="00C52F4A">
      <w:r w:rsidRPr="00605EB6">
        <w:t>Si le marquis n</w:t>
      </w:r>
      <w:r w:rsidR="00C474C1">
        <w:t>’</w:t>
      </w:r>
      <w:r w:rsidRPr="00605EB6">
        <w:t>était pas mort</w:t>
      </w:r>
      <w:r w:rsidR="00C474C1">
        <w:t xml:space="preserve"> ! </w:t>
      </w:r>
      <w:r w:rsidRPr="00605EB6">
        <w:t>N</w:t>
      </w:r>
      <w:r w:rsidR="00C474C1">
        <w:t>’</w:t>
      </w:r>
      <w:r w:rsidRPr="00605EB6">
        <w:t>avait-il pas pu être sauvé</w:t>
      </w:r>
      <w:r w:rsidR="00C474C1">
        <w:t xml:space="preserve">, </w:t>
      </w:r>
      <w:r w:rsidRPr="00605EB6">
        <w:t>lui aussi</w:t>
      </w:r>
      <w:r w:rsidR="00C474C1">
        <w:t xml:space="preserve">, </w:t>
      </w:r>
      <w:r w:rsidRPr="00605EB6">
        <w:t>par miracle</w:t>
      </w:r>
      <w:r w:rsidR="00C474C1">
        <w:t xml:space="preserve">, </w:t>
      </w:r>
      <w:r w:rsidRPr="00605EB6">
        <w:t>comme les deux matelots</w:t>
      </w:r>
      <w:r w:rsidR="00C474C1">
        <w:t xml:space="preserve"> ? </w:t>
      </w:r>
      <w:r w:rsidRPr="00605EB6">
        <w:t>Et puis</w:t>
      </w:r>
      <w:r w:rsidR="00C474C1">
        <w:t xml:space="preserve">, </w:t>
      </w:r>
      <w:r w:rsidRPr="00605EB6">
        <w:t>qui sait</w:t>
      </w:r>
      <w:r w:rsidR="00C474C1">
        <w:t xml:space="preserve"> ? </w:t>
      </w:r>
      <w:r w:rsidRPr="00605EB6">
        <w:t>il s</w:t>
      </w:r>
      <w:r w:rsidR="00C474C1">
        <w:t>’</w:t>
      </w:r>
      <w:r w:rsidRPr="00605EB6">
        <w:t xml:space="preserve">était peut-être embarqué sur un autre navire que </w:t>
      </w:r>
      <w:r w:rsidRPr="00605EB6">
        <w:rPr>
          <w:i/>
          <w:iCs/>
        </w:rPr>
        <w:t xml:space="preserve">le </w:t>
      </w:r>
      <w:r w:rsidRPr="00605EB6">
        <w:rPr>
          <w:i/>
        </w:rPr>
        <w:t>Téméraire</w:t>
      </w:r>
      <w:r w:rsidR="00C474C1">
        <w:rPr>
          <w:i/>
        </w:rPr>
        <w:t xml:space="preserve">. </w:t>
      </w:r>
      <w:r w:rsidRPr="00605EB6">
        <w:t>D</w:t>
      </w:r>
      <w:r w:rsidR="00C474C1">
        <w:t>’</w:t>
      </w:r>
      <w:r w:rsidRPr="00605EB6">
        <w:t>un moment à l</w:t>
      </w:r>
      <w:r w:rsidR="00C474C1">
        <w:t>’</w:t>
      </w:r>
      <w:r w:rsidRPr="00605EB6">
        <w:t>autre il pouvait arriver</w:t>
      </w:r>
      <w:r w:rsidR="00C474C1">
        <w:t xml:space="preserve">. </w:t>
      </w:r>
      <w:r w:rsidRPr="00605EB6">
        <w:t>Il fallait ne pas aller trop vite</w:t>
      </w:r>
      <w:r w:rsidR="00C474C1">
        <w:t xml:space="preserve">, </w:t>
      </w:r>
      <w:r w:rsidRPr="00605EB6">
        <w:t>il devait se contenir encore</w:t>
      </w:r>
      <w:r w:rsidR="00C474C1">
        <w:t xml:space="preserve">. </w:t>
      </w:r>
      <w:r w:rsidRPr="00605EB6">
        <w:t>Après avoir tant fait</w:t>
      </w:r>
      <w:r w:rsidR="00C474C1">
        <w:t xml:space="preserve">, </w:t>
      </w:r>
      <w:r w:rsidRPr="00605EB6">
        <w:t>si bien joué son rôle</w:t>
      </w:r>
      <w:r w:rsidR="00C474C1">
        <w:t xml:space="preserve">, </w:t>
      </w:r>
      <w:r w:rsidRPr="00605EB6">
        <w:t>ce serait trop bête</w:t>
      </w:r>
      <w:r w:rsidR="00C474C1">
        <w:t xml:space="preserve">, </w:t>
      </w:r>
      <w:r w:rsidRPr="00605EB6">
        <w:t>vraiment</w:t>
      </w:r>
      <w:r w:rsidR="00C474C1">
        <w:t xml:space="preserve">, </w:t>
      </w:r>
      <w:r w:rsidRPr="00605EB6">
        <w:t>de se perdre par une imprudence</w:t>
      </w:r>
      <w:r w:rsidR="00C474C1">
        <w:t xml:space="preserve">. </w:t>
      </w:r>
      <w:r w:rsidRPr="00605EB6">
        <w:t>Il ne fallait rien risquer</w:t>
      </w:r>
      <w:r w:rsidR="00C474C1">
        <w:t xml:space="preserve">. </w:t>
      </w:r>
      <w:r w:rsidRPr="00605EB6">
        <w:t>Il était patient</w:t>
      </w:r>
      <w:r w:rsidR="00C474C1">
        <w:t xml:space="preserve">, </w:t>
      </w:r>
      <w:r w:rsidRPr="00605EB6">
        <w:t>il l</w:t>
      </w:r>
      <w:r w:rsidR="00C474C1">
        <w:t>’</w:t>
      </w:r>
      <w:r w:rsidRPr="00605EB6">
        <w:t>avait prouvé</w:t>
      </w:r>
      <w:r w:rsidR="00C474C1">
        <w:t xml:space="preserve">. </w:t>
      </w:r>
      <w:r w:rsidRPr="00605EB6">
        <w:t>Eh bien</w:t>
      </w:r>
      <w:r w:rsidR="00C474C1">
        <w:t xml:space="preserve">, </w:t>
      </w:r>
      <w:r w:rsidRPr="00605EB6">
        <w:t>il patienterait</w:t>
      </w:r>
      <w:r w:rsidR="00C474C1">
        <w:t xml:space="preserve">. </w:t>
      </w:r>
      <w:r w:rsidRPr="00605EB6">
        <w:t>Après tout</w:t>
      </w:r>
      <w:r w:rsidR="00C474C1">
        <w:t xml:space="preserve">, </w:t>
      </w:r>
      <w:r w:rsidRPr="00605EB6">
        <w:t>il pouvait attendre</w:t>
      </w:r>
      <w:r w:rsidR="00C474C1">
        <w:t xml:space="preserve">, </w:t>
      </w:r>
      <w:r w:rsidRPr="00605EB6">
        <w:t>mettre pour un temps encore un frein à toutes ses convoitises</w:t>
      </w:r>
      <w:r w:rsidR="00C474C1">
        <w:t xml:space="preserve"> ; </w:t>
      </w:r>
      <w:r w:rsidRPr="00605EB6">
        <w:t>plus tard</w:t>
      </w:r>
      <w:r w:rsidR="00C474C1">
        <w:t xml:space="preserve">, </w:t>
      </w:r>
      <w:r w:rsidRPr="00605EB6">
        <w:t>il n</w:t>
      </w:r>
      <w:r w:rsidR="00C474C1">
        <w:t>’</w:t>
      </w:r>
      <w:r w:rsidRPr="00605EB6">
        <w:t>en savourerait que mieux toutes les jouissances</w:t>
      </w:r>
      <w:r w:rsidR="00C474C1">
        <w:t xml:space="preserve">. </w:t>
      </w:r>
      <w:r w:rsidRPr="00605EB6">
        <w:t>Oui</w:t>
      </w:r>
      <w:r w:rsidR="00C474C1">
        <w:t xml:space="preserve">, </w:t>
      </w:r>
      <w:r w:rsidRPr="00605EB6">
        <w:t>oui</w:t>
      </w:r>
      <w:r w:rsidR="00C474C1">
        <w:t xml:space="preserve">, </w:t>
      </w:r>
      <w:r w:rsidRPr="00605EB6">
        <w:t xml:space="preserve">pour mettre </w:t>
      </w:r>
      <w:r w:rsidRPr="00605EB6">
        <w:lastRenderedPageBreak/>
        <w:t>bas le masque</w:t>
      </w:r>
      <w:r w:rsidR="00C474C1">
        <w:t xml:space="preserve">, </w:t>
      </w:r>
      <w:r w:rsidRPr="00605EB6">
        <w:t>il attendrait que le moment fût venu</w:t>
      </w:r>
      <w:r w:rsidR="00C474C1">
        <w:t xml:space="preserve">, </w:t>
      </w:r>
      <w:r w:rsidRPr="00605EB6">
        <w:t>qu</w:t>
      </w:r>
      <w:r w:rsidR="00C474C1">
        <w:t>’</w:t>
      </w:r>
      <w:r w:rsidRPr="00605EB6">
        <w:t>il n</w:t>
      </w:r>
      <w:r w:rsidR="00C474C1">
        <w:t>’</w:t>
      </w:r>
      <w:r w:rsidRPr="00605EB6">
        <w:t>eût plus rien à redouter</w:t>
      </w:r>
      <w:r w:rsidR="00C474C1">
        <w:t>.</w:t>
      </w:r>
    </w:p>
    <w:p w14:paraId="25CAE2E3" w14:textId="3F331EF1" w:rsidR="00C474C1" w:rsidRDefault="00C52F4A" w:rsidP="00C52F4A">
      <w:r w:rsidRPr="0099223C">
        <w:t>En pensant à tous les plaisirs qu</w:t>
      </w:r>
      <w:r w:rsidR="00C474C1">
        <w:t>’</w:t>
      </w:r>
      <w:r w:rsidRPr="0099223C">
        <w:t>il se promettait</w:t>
      </w:r>
      <w:r w:rsidR="00C474C1">
        <w:t xml:space="preserve">, </w:t>
      </w:r>
      <w:r w:rsidRPr="0099223C">
        <w:t>aux nuits joyeuses</w:t>
      </w:r>
      <w:r w:rsidR="00C474C1">
        <w:t xml:space="preserve">, </w:t>
      </w:r>
      <w:r w:rsidRPr="0099223C">
        <w:t>aux débauches fiévreuses</w:t>
      </w:r>
      <w:r w:rsidR="00C474C1">
        <w:t xml:space="preserve">, </w:t>
      </w:r>
      <w:r w:rsidRPr="0099223C">
        <w:t>aux folles ivresses</w:t>
      </w:r>
      <w:r w:rsidR="00C474C1">
        <w:t xml:space="preserve">, </w:t>
      </w:r>
      <w:r w:rsidRPr="0099223C">
        <w:t>le baron sentait un frémissement dans tout son être</w:t>
      </w:r>
      <w:r w:rsidR="004540F3">
        <w:t> ;</w:t>
      </w:r>
      <w:r w:rsidR="00C474C1">
        <w:t xml:space="preserve"> </w:t>
      </w:r>
      <w:r w:rsidRPr="0099223C">
        <w:t>il éprouvait toutes sortes de sensations voluptueuses</w:t>
      </w:r>
      <w:r w:rsidR="00C474C1">
        <w:t>.</w:t>
      </w:r>
    </w:p>
    <w:p w14:paraId="7D987ACC" w14:textId="77777777" w:rsidR="00C474C1" w:rsidRDefault="00C52F4A" w:rsidP="00C52F4A">
      <w:r w:rsidRPr="00605EB6">
        <w:t>Il s</w:t>
      </w:r>
      <w:r w:rsidR="00C474C1">
        <w:t>’</w:t>
      </w:r>
      <w:r w:rsidRPr="00605EB6">
        <w:t>arrêta au milieu de la chambre</w:t>
      </w:r>
      <w:r w:rsidR="00C474C1">
        <w:t xml:space="preserve">, </w:t>
      </w:r>
      <w:r w:rsidRPr="00605EB6">
        <w:t>brusquement</w:t>
      </w:r>
      <w:r w:rsidR="00C474C1">
        <w:t xml:space="preserve">, </w:t>
      </w:r>
      <w:r w:rsidRPr="00605EB6">
        <w:t>et resta immobile pendant un instant</w:t>
      </w:r>
      <w:r w:rsidR="00C474C1">
        <w:t xml:space="preserve">, </w:t>
      </w:r>
      <w:r w:rsidRPr="00605EB6">
        <w:t>la main appuyée sur son front brûlant</w:t>
      </w:r>
      <w:r w:rsidR="00C474C1">
        <w:t xml:space="preserve">. </w:t>
      </w:r>
      <w:r w:rsidRPr="00605EB6">
        <w:t>Il réfléchissait</w:t>
      </w:r>
      <w:r w:rsidR="00C474C1">
        <w:t>.</w:t>
      </w:r>
    </w:p>
    <w:p w14:paraId="2548EF7C" w14:textId="6F8666A2" w:rsidR="00C474C1" w:rsidRDefault="0094609C" w:rsidP="00C52F4A">
      <w:r>
        <w:t>— </w:t>
      </w:r>
      <w:r w:rsidR="00C52F4A" w:rsidRPr="00605EB6">
        <w:t>Vivre ainsi longtemps encore serait intolérable</w:t>
      </w:r>
      <w:r w:rsidR="00C474C1">
        <w:t xml:space="preserve">, </w:t>
      </w:r>
      <w:r w:rsidR="00C52F4A" w:rsidRPr="00605EB6">
        <w:t>prononça-t-il d</w:t>
      </w:r>
      <w:r w:rsidR="00C474C1">
        <w:t>’</w:t>
      </w:r>
      <w:r w:rsidR="00C52F4A" w:rsidRPr="00605EB6">
        <w:t>une voix sourde</w:t>
      </w:r>
      <w:r w:rsidR="00C474C1">
        <w:t xml:space="preserve">, </w:t>
      </w:r>
      <w:r w:rsidR="00C52F4A" w:rsidRPr="00605EB6">
        <w:t>en rejetant sa tête en arrière</w:t>
      </w:r>
      <w:r w:rsidR="00C474C1">
        <w:t xml:space="preserve"> ; </w:t>
      </w:r>
      <w:r w:rsidR="00C52F4A" w:rsidRPr="00605EB6">
        <w:t>il faut faire cesser toute incertitude</w:t>
      </w:r>
      <w:r w:rsidR="00C474C1">
        <w:t xml:space="preserve">, </w:t>
      </w:r>
      <w:r w:rsidR="00C52F4A" w:rsidRPr="00605EB6">
        <w:t>il faut que je sache à quoi m</w:t>
      </w:r>
      <w:r w:rsidR="00C474C1">
        <w:t>’</w:t>
      </w:r>
      <w:r w:rsidR="00C52F4A" w:rsidRPr="00605EB6">
        <w:t>en tenir</w:t>
      </w:r>
      <w:r w:rsidR="00C474C1">
        <w:t>.</w:t>
      </w:r>
    </w:p>
    <w:p w14:paraId="0DE6E730" w14:textId="77777777" w:rsidR="00C474C1" w:rsidRDefault="00C52F4A" w:rsidP="00C52F4A">
      <w:r w:rsidRPr="00605EB6">
        <w:t>Aussitôt sa physionomie changea d</w:t>
      </w:r>
      <w:r w:rsidR="00C474C1">
        <w:t>’</w:t>
      </w:r>
      <w:r w:rsidRPr="00605EB6">
        <w:t>expression</w:t>
      </w:r>
      <w:r w:rsidR="00C474C1">
        <w:t xml:space="preserve">. </w:t>
      </w:r>
      <w:r w:rsidRPr="00605EB6">
        <w:t>Il se regarda dans une glace et parut satisfait</w:t>
      </w:r>
      <w:r w:rsidR="00C474C1">
        <w:t>.</w:t>
      </w:r>
    </w:p>
    <w:p w14:paraId="1F072D7A" w14:textId="77777777" w:rsidR="00C474C1" w:rsidRDefault="00C52F4A" w:rsidP="00C52F4A">
      <w:r w:rsidRPr="0099223C">
        <w:t>Ses traits</w:t>
      </w:r>
      <w:r w:rsidR="00C474C1">
        <w:t xml:space="preserve">, </w:t>
      </w:r>
      <w:r w:rsidRPr="0099223C">
        <w:t>tout à l</w:t>
      </w:r>
      <w:r w:rsidR="00C474C1">
        <w:t>’</w:t>
      </w:r>
      <w:r w:rsidRPr="0099223C">
        <w:t>heure tourmentés</w:t>
      </w:r>
      <w:r w:rsidR="00C474C1">
        <w:t xml:space="preserve">, </w:t>
      </w:r>
      <w:r w:rsidRPr="0099223C">
        <w:t>ne révélaient plus</w:t>
      </w:r>
      <w:r w:rsidR="00C474C1">
        <w:t xml:space="preserve">, </w:t>
      </w:r>
      <w:r w:rsidRPr="0099223C">
        <w:t>maintenant</w:t>
      </w:r>
      <w:r w:rsidR="00C474C1">
        <w:t xml:space="preserve">, </w:t>
      </w:r>
      <w:r w:rsidRPr="0099223C">
        <w:t>l</w:t>
      </w:r>
      <w:r w:rsidR="00C474C1">
        <w:t>’</w:t>
      </w:r>
      <w:r w:rsidRPr="0099223C">
        <w:t>agitation de son âme</w:t>
      </w:r>
      <w:r w:rsidR="00C474C1">
        <w:t xml:space="preserve"> ; </w:t>
      </w:r>
      <w:r w:rsidRPr="0099223C">
        <w:t>ses prunelles luisantes ne reflétaient plus ses hideuses pensées</w:t>
      </w:r>
      <w:r w:rsidR="00C474C1">
        <w:t xml:space="preserve"> ; </w:t>
      </w:r>
      <w:r w:rsidRPr="0099223C">
        <w:t>en lui</w:t>
      </w:r>
      <w:r w:rsidR="00C474C1">
        <w:t xml:space="preserve">, </w:t>
      </w:r>
      <w:r w:rsidRPr="0099223C">
        <w:t>pourtant</w:t>
      </w:r>
      <w:r w:rsidR="00C474C1">
        <w:t xml:space="preserve">, </w:t>
      </w:r>
      <w:r w:rsidRPr="0099223C">
        <w:t>les passions enchaînées par sa volonté étaient en pleine révolte</w:t>
      </w:r>
      <w:r w:rsidR="00C474C1">
        <w:t>.</w:t>
      </w:r>
    </w:p>
    <w:p w14:paraId="4EE5359A" w14:textId="77777777" w:rsidR="00C474C1" w:rsidRDefault="00C52F4A" w:rsidP="00C52F4A">
      <w:r w:rsidRPr="00605EB6">
        <w:t xml:space="preserve">Tenant à ce que la marquise ne fût pas instruite encore du naufrage du </w:t>
      </w:r>
      <w:r w:rsidRPr="00605EB6">
        <w:rPr>
          <w:i/>
        </w:rPr>
        <w:t>Téméraire</w:t>
      </w:r>
      <w:r w:rsidR="00C474C1">
        <w:t xml:space="preserve">, </w:t>
      </w:r>
      <w:r w:rsidRPr="00605EB6">
        <w:t>non certes point par pitié pour la malheureuse</w:t>
      </w:r>
      <w:r w:rsidR="00C474C1">
        <w:t xml:space="preserve">, </w:t>
      </w:r>
      <w:r w:rsidRPr="00605EB6">
        <w:t>mais par calcul</w:t>
      </w:r>
      <w:r w:rsidR="00C474C1">
        <w:t xml:space="preserve">, </w:t>
      </w:r>
      <w:r w:rsidRPr="00605EB6">
        <w:t>il fit rapidement disparaître les journaux</w:t>
      </w:r>
      <w:r w:rsidR="00C474C1">
        <w:t xml:space="preserve">. </w:t>
      </w:r>
      <w:r w:rsidRPr="00605EB6">
        <w:t>Il jeta un nouveau regard sur la glace et</w:t>
      </w:r>
      <w:r w:rsidR="00C474C1">
        <w:t xml:space="preserve">, </w:t>
      </w:r>
      <w:r w:rsidRPr="00605EB6">
        <w:t>prenant un air contrit</w:t>
      </w:r>
      <w:r w:rsidR="00C474C1">
        <w:t xml:space="preserve">, </w:t>
      </w:r>
      <w:r w:rsidRPr="00605EB6">
        <w:t>il se rendit près de sa belle-sœur</w:t>
      </w:r>
      <w:r w:rsidR="00C474C1">
        <w:t>.</w:t>
      </w:r>
    </w:p>
    <w:p w14:paraId="6C25CAC4" w14:textId="716871DE" w:rsidR="00C52F4A" w:rsidRPr="00605EB6" w:rsidRDefault="00C52F4A" w:rsidP="00C474C1">
      <w:pPr>
        <w:pStyle w:val="Titre2"/>
      </w:pPr>
      <w:bookmarkStart w:id="66" w:name="_Toc197617911"/>
      <w:r w:rsidRPr="00605EB6">
        <w:lastRenderedPageBreak/>
        <w:t>VIII</w:t>
      </w:r>
      <w:r w:rsidRPr="00605EB6">
        <w:br/>
      </w:r>
      <w:r w:rsidRPr="00605EB6">
        <w:br/>
        <w:t xml:space="preserve">LE MATELOT DU </w:t>
      </w:r>
      <w:r w:rsidRPr="00E65F09">
        <w:rPr>
          <w:i/>
        </w:rPr>
        <w:t>TÉMÉRAIRE</w:t>
      </w:r>
      <w:bookmarkEnd w:id="66"/>
    </w:p>
    <w:p w14:paraId="7A61DFFD" w14:textId="77777777" w:rsidR="00C474C1" w:rsidRDefault="00C52F4A" w:rsidP="00C52F4A">
      <w:r w:rsidRPr="00605EB6">
        <w:t>Lucy</w:t>
      </w:r>
      <w:r w:rsidR="00C474C1">
        <w:t xml:space="preserve">, </w:t>
      </w:r>
      <w:r w:rsidRPr="00605EB6">
        <w:t>très pâle</w:t>
      </w:r>
      <w:r w:rsidR="00C474C1">
        <w:t xml:space="preserve">, </w:t>
      </w:r>
      <w:r w:rsidRPr="00605EB6">
        <w:t>était assise sur son ottomane</w:t>
      </w:r>
      <w:r w:rsidR="00C474C1">
        <w:t xml:space="preserve">, </w:t>
      </w:r>
      <w:r w:rsidRPr="00605EB6">
        <w:t>dans son attitude habituelle</w:t>
      </w:r>
      <w:r w:rsidR="00C474C1">
        <w:t xml:space="preserve">, </w:t>
      </w:r>
      <w:r w:rsidRPr="00605EB6">
        <w:t>languissante</w:t>
      </w:r>
      <w:r w:rsidR="00C474C1">
        <w:t xml:space="preserve">, </w:t>
      </w:r>
      <w:r w:rsidRPr="00605EB6">
        <w:t>immobile</w:t>
      </w:r>
      <w:r w:rsidR="00C474C1">
        <w:t xml:space="preserve">, </w:t>
      </w:r>
      <w:r w:rsidRPr="00605EB6">
        <w:t>les mains jointes sur ses genoux</w:t>
      </w:r>
      <w:r w:rsidR="00C474C1">
        <w:t xml:space="preserve">, </w:t>
      </w:r>
      <w:r w:rsidRPr="00605EB6">
        <w:t>le regard fixe</w:t>
      </w:r>
      <w:r w:rsidR="00C474C1">
        <w:t xml:space="preserve">, </w:t>
      </w:r>
      <w:r w:rsidRPr="00605EB6">
        <w:t>égaré dans le noir</w:t>
      </w:r>
      <w:r w:rsidR="00C474C1">
        <w:t xml:space="preserve">, </w:t>
      </w:r>
      <w:r w:rsidRPr="00605EB6">
        <w:t>la pensée envolée</w:t>
      </w:r>
      <w:r w:rsidR="00C474C1">
        <w:t xml:space="preserve">, </w:t>
      </w:r>
      <w:r w:rsidRPr="00605EB6">
        <w:t>errante</w:t>
      </w:r>
      <w:r w:rsidR="00C474C1">
        <w:t>.</w:t>
      </w:r>
    </w:p>
    <w:p w14:paraId="4493859C" w14:textId="77777777" w:rsidR="00C474C1" w:rsidRDefault="00C52F4A" w:rsidP="00C52F4A">
      <w:r w:rsidRPr="00605EB6">
        <w:t>Au bruit que fit la porte en s</w:t>
      </w:r>
      <w:r w:rsidR="00C474C1">
        <w:t>’</w:t>
      </w:r>
      <w:r w:rsidRPr="00605EB6">
        <w:t>ouvrant</w:t>
      </w:r>
      <w:r w:rsidR="00C474C1">
        <w:t xml:space="preserve">, </w:t>
      </w:r>
      <w:r w:rsidRPr="00605EB6">
        <w:t>elle tressaillit</w:t>
      </w:r>
      <w:r w:rsidR="00C474C1">
        <w:t xml:space="preserve">, </w:t>
      </w:r>
      <w:r w:rsidRPr="00605EB6">
        <w:t>comme arrachée à un rêve</w:t>
      </w:r>
      <w:r w:rsidR="00C474C1">
        <w:t xml:space="preserve">, </w:t>
      </w:r>
      <w:r w:rsidRPr="00605EB6">
        <w:t>et</w:t>
      </w:r>
      <w:r w:rsidR="00C474C1">
        <w:t xml:space="preserve">, </w:t>
      </w:r>
      <w:r w:rsidRPr="00605EB6">
        <w:t>lentement</w:t>
      </w:r>
      <w:r w:rsidR="00C474C1">
        <w:t xml:space="preserve">, </w:t>
      </w:r>
      <w:r w:rsidRPr="00605EB6">
        <w:t>se retourna</w:t>
      </w:r>
      <w:r w:rsidR="00C474C1">
        <w:t>.</w:t>
      </w:r>
    </w:p>
    <w:p w14:paraId="54824B68" w14:textId="6287DC62" w:rsidR="00C474C1" w:rsidRDefault="0094609C" w:rsidP="00C52F4A">
      <w:r>
        <w:t>— </w:t>
      </w:r>
      <w:r w:rsidR="00C52F4A" w:rsidRPr="00605EB6">
        <w:t>Bonjour</w:t>
      </w:r>
      <w:r w:rsidR="00C474C1">
        <w:t xml:space="preserve">, </w:t>
      </w:r>
      <w:r w:rsidR="00C52F4A" w:rsidRPr="00605EB6">
        <w:t>ma sœur</w:t>
      </w:r>
      <w:r w:rsidR="00C474C1">
        <w:t xml:space="preserve">, </w:t>
      </w:r>
      <w:r w:rsidR="00C52F4A" w:rsidRPr="00605EB6">
        <w:t>dit le baron de sa voix mielleuse</w:t>
      </w:r>
      <w:r w:rsidR="00C474C1">
        <w:t>.</w:t>
      </w:r>
    </w:p>
    <w:p w14:paraId="2F50E7E8" w14:textId="77777777" w:rsidR="00C474C1" w:rsidRDefault="00C52F4A" w:rsidP="00C52F4A">
      <w:r w:rsidRPr="00605EB6">
        <w:t>Elle répondit par un léger mouvement de tête</w:t>
      </w:r>
      <w:r w:rsidR="00C474C1">
        <w:t xml:space="preserve">. </w:t>
      </w:r>
      <w:r w:rsidRPr="00605EB6">
        <w:t>Puis ses yeux</w:t>
      </w:r>
      <w:r w:rsidR="00C474C1">
        <w:t xml:space="preserve">, </w:t>
      </w:r>
      <w:r w:rsidRPr="00605EB6">
        <w:t>qu</w:t>
      </w:r>
      <w:r w:rsidR="00C474C1">
        <w:t>’</w:t>
      </w:r>
      <w:r w:rsidRPr="00605EB6">
        <w:t>une lueur subite éclaira</w:t>
      </w:r>
      <w:r w:rsidR="00C474C1">
        <w:t xml:space="preserve">, </w:t>
      </w:r>
      <w:r w:rsidRPr="00605EB6">
        <w:t>se fixèrent</w:t>
      </w:r>
      <w:r w:rsidR="00C474C1">
        <w:t xml:space="preserve">, </w:t>
      </w:r>
      <w:r w:rsidRPr="00605EB6">
        <w:t>anxieusement interrogateurs</w:t>
      </w:r>
      <w:r w:rsidR="00C474C1">
        <w:t xml:space="preserve">, </w:t>
      </w:r>
      <w:r w:rsidRPr="00605EB6">
        <w:t>sur ceux de son beau-frère</w:t>
      </w:r>
      <w:r w:rsidR="00C474C1">
        <w:t>.</w:t>
      </w:r>
    </w:p>
    <w:p w14:paraId="458C2B53" w14:textId="77777777" w:rsidR="00C474C1" w:rsidRDefault="00C52F4A" w:rsidP="00C52F4A">
      <w:r w:rsidRPr="00605EB6">
        <w:t>Le baron secoua tristement la tête</w:t>
      </w:r>
      <w:r w:rsidR="00C474C1">
        <w:t>.</w:t>
      </w:r>
    </w:p>
    <w:p w14:paraId="5EB4D913" w14:textId="77777777" w:rsidR="00C474C1" w:rsidRDefault="00C52F4A" w:rsidP="00C52F4A">
      <w:r w:rsidRPr="00605EB6">
        <w:t>Lucy laissa échapper une plainte sourde</w:t>
      </w:r>
      <w:r w:rsidR="00C474C1">
        <w:t>.</w:t>
      </w:r>
    </w:p>
    <w:p w14:paraId="0EAF90D7" w14:textId="5DD624CF" w:rsidR="00C474C1" w:rsidRDefault="0094609C" w:rsidP="00C52F4A">
      <w:r>
        <w:t>— </w:t>
      </w:r>
      <w:r w:rsidR="00C52F4A" w:rsidRPr="00605EB6">
        <w:t>Toujours pas de nouvelles</w:t>
      </w:r>
      <w:r w:rsidR="00C474C1">
        <w:t xml:space="preserve"> ! </w:t>
      </w:r>
      <w:r w:rsidR="00C52F4A" w:rsidRPr="00605EB6">
        <w:t>dit Léon</w:t>
      </w:r>
      <w:r w:rsidR="00C474C1">
        <w:t>.</w:t>
      </w:r>
    </w:p>
    <w:p w14:paraId="3CA39C1A" w14:textId="21105E50" w:rsidR="00C474C1" w:rsidRDefault="0094609C" w:rsidP="00C52F4A">
      <w:r>
        <w:t>— </w:t>
      </w:r>
      <w:r w:rsidR="00C52F4A" w:rsidRPr="00605EB6">
        <w:t>Rien</w:t>
      </w:r>
      <w:r w:rsidR="00C474C1">
        <w:t xml:space="preserve">, </w:t>
      </w:r>
      <w:r w:rsidR="00C52F4A" w:rsidRPr="00605EB6">
        <w:t>rien</w:t>
      </w:r>
      <w:r w:rsidR="00C474C1">
        <w:t xml:space="preserve">, </w:t>
      </w:r>
      <w:r w:rsidR="00C52F4A" w:rsidRPr="00605EB6">
        <w:t>toujours rien</w:t>
      </w:r>
      <w:r w:rsidR="00C474C1">
        <w:t xml:space="preserve"> ! </w:t>
      </w:r>
      <w:r w:rsidR="00C52F4A" w:rsidRPr="00605EB6">
        <w:t>gémit la jeune femme</w:t>
      </w:r>
      <w:r w:rsidR="00C474C1">
        <w:t>.</w:t>
      </w:r>
    </w:p>
    <w:p w14:paraId="341DB2A0" w14:textId="77777777" w:rsidR="00C474C1" w:rsidRDefault="00C52F4A" w:rsidP="00C52F4A">
      <w:r w:rsidRPr="00605EB6">
        <w:t>Et son visage</w:t>
      </w:r>
      <w:r w:rsidR="00C474C1">
        <w:t xml:space="preserve">, </w:t>
      </w:r>
      <w:r w:rsidRPr="00605EB6">
        <w:t>peut-être encore plus beau avec sa pâleur</w:t>
      </w:r>
      <w:r w:rsidR="00C474C1">
        <w:t xml:space="preserve">, </w:t>
      </w:r>
      <w:r w:rsidRPr="00605EB6">
        <w:t>prit une expression de douleur intraduisible</w:t>
      </w:r>
      <w:r w:rsidR="00C474C1">
        <w:t>.</w:t>
      </w:r>
    </w:p>
    <w:p w14:paraId="147CBFF5" w14:textId="4CC3A36C" w:rsidR="00C474C1" w:rsidRDefault="0094609C" w:rsidP="00C52F4A">
      <w:r>
        <w:t>— </w:t>
      </w:r>
      <w:r w:rsidR="00C52F4A" w:rsidRPr="00605EB6">
        <w:t>Ma sœur</w:t>
      </w:r>
      <w:r w:rsidR="00C474C1">
        <w:t xml:space="preserve">, </w:t>
      </w:r>
      <w:r w:rsidR="00C52F4A" w:rsidRPr="00605EB6">
        <w:t>reprit le baron</w:t>
      </w:r>
      <w:r w:rsidR="00C474C1">
        <w:t xml:space="preserve">, </w:t>
      </w:r>
      <w:r w:rsidR="00C52F4A" w:rsidRPr="00605EB6">
        <w:t>cherchant à paraître très attristé</w:t>
      </w:r>
      <w:r w:rsidR="00C474C1">
        <w:t xml:space="preserve">, </w:t>
      </w:r>
      <w:r w:rsidR="00C52F4A" w:rsidRPr="00605EB6">
        <w:t>je n</w:t>
      </w:r>
      <w:r w:rsidR="00C474C1">
        <w:t>’</w:t>
      </w:r>
      <w:r w:rsidR="00C52F4A" w:rsidRPr="00605EB6">
        <w:t>ose plus essayer de vous rassurer</w:t>
      </w:r>
      <w:r w:rsidR="00C474C1">
        <w:t xml:space="preserve">, </w:t>
      </w:r>
      <w:r w:rsidR="00C52F4A" w:rsidRPr="00605EB6">
        <w:t>après vous avoir dit tant de fois</w:t>
      </w:r>
      <w:r w:rsidR="00C474C1">
        <w:t xml:space="preserve"> : </w:t>
      </w:r>
      <w:r w:rsidR="00C52F4A" w:rsidRPr="00605EB6">
        <w:t>Il ne lui est rien arrivé</w:t>
      </w:r>
      <w:r w:rsidR="00C474C1">
        <w:t xml:space="preserve">, </w:t>
      </w:r>
      <w:r w:rsidR="00C52F4A" w:rsidRPr="00605EB6">
        <w:t>prenez patience</w:t>
      </w:r>
      <w:r w:rsidR="00C474C1">
        <w:t xml:space="preserve">, </w:t>
      </w:r>
      <w:r w:rsidR="00C52F4A" w:rsidRPr="00605EB6">
        <w:t>attendons</w:t>
      </w:r>
      <w:r w:rsidR="00C474C1">
        <w:t xml:space="preserve">… </w:t>
      </w:r>
      <w:r w:rsidR="00C52F4A" w:rsidRPr="00605EB6">
        <w:t>Hélas</w:t>
      </w:r>
      <w:r w:rsidR="00C474C1">
        <w:t xml:space="preserve"> ! </w:t>
      </w:r>
      <w:r w:rsidR="00C52F4A" w:rsidRPr="00605EB6">
        <w:t>les jours se succèdent</w:t>
      </w:r>
      <w:r w:rsidR="00C474C1">
        <w:t xml:space="preserve">, </w:t>
      </w:r>
      <w:r w:rsidR="00C52F4A" w:rsidRPr="00605EB6">
        <w:t>et rien</w:t>
      </w:r>
      <w:r w:rsidR="00C474C1">
        <w:t xml:space="preserve">. </w:t>
      </w:r>
      <w:r w:rsidR="00C52F4A" w:rsidRPr="00605EB6">
        <w:t>À mon tour</w:t>
      </w:r>
      <w:r w:rsidR="00C474C1">
        <w:t xml:space="preserve">, </w:t>
      </w:r>
      <w:r w:rsidR="00C52F4A" w:rsidRPr="00605EB6">
        <w:t>je ne peux plus rester calme</w:t>
      </w:r>
      <w:r w:rsidR="00C474C1">
        <w:t xml:space="preserve">, </w:t>
      </w:r>
      <w:r w:rsidR="00C52F4A" w:rsidRPr="00605EB6">
        <w:t>des pensées tristes m</w:t>
      </w:r>
      <w:r w:rsidR="00C474C1">
        <w:t>’</w:t>
      </w:r>
      <w:r w:rsidR="00C52F4A" w:rsidRPr="00605EB6">
        <w:t>assiègent</w:t>
      </w:r>
      <w:r w:rsidR="00C474C1">
        <w:t xml:space="preserve">, </w:t>
      </w:r>
      <w:r w:rsidR="00C52F4A" w:rsidRPr="00605EB6">
        <w:t>et</w:t>
      </w:r>
      <w:r w:rsidR="00C474C1">
        <w:t xml:space="preserve">, </w:t>
      </w:r>
      <w:r w:rsidR="00C52F4A" w:rsidRPr="00605EB6">
        <w:t>en dépit de mes efforts pour la repousser</w:t>
      </w:r>
      <w:r w:rsidR="00C474C1">
        <w:t xml:space="preserve">, </w:t>
      </w:r>
      <w:r w:rsidR="00C52F4A" w:rsidRPr="00605EB6">
        <w:t>l</w:t>
      </w:r>
      <w:r w:rsidR="00C474C1">
        <w:t>’</w:t>
      </w:r>
      <w:r w:rsidR="00C52F4A" w:rsidRPr="00605EB6">
        <w:t>inquiétude commence à pénétrer en moi</w:t>
      </w:r>
      <w:r w:rsidR="00C474C1">
        <w:t>.</w:t>
      </w:r>
    </w:p>
    <w:p w14:paraId="0361A6BD" w14:textId="77777777" w:rsidR="00C474C1" w:rsidRDefault="00C52F4A" w:rsidP="00C52F4A">
      <w:r w:rsidRPr="00605EB6">
        <w:lastRenderedPageBreak/>
        <w:t>Lucy fit entendre une nouvelle plainte</w:t>
      </w:r>
      <w:r w:rsidR="00C474C1">
        <w:t>.</w:t>
      </w:r>
    </w:p>
    <w:p w14:paraId="26537434" w14:textId="165125AA" w:rsidR="00C474C1" w:rsidRDefault="0094609C" w:rsidP="00C52F4A">
      <w:r>
        <w:t>— </w:t>
      </w:r>
      <w:r w:rsidR="00C52F4A" w:rsidRPr="00605EB6">
        <w:t>Pourtant</w:t>
      </w:r>
      <w:r w:rsidR="00C474C1">
        <w:t xml:space="preserve">, </w:t>
      </w:r>
      <w:r w:rsidR="00C52F4A" w:rsidRPr="00605EB6">
        <w:t>ma sœur</w:t>
      </w:r>
      <w:r w:rsidR="00C474C1">
        <w:t xml:space="preserve">, </w:t>
      </w:r>
      <w:r w:rsidR="00C52F4A" w:rsidRPr="00605EB6">
        <w:t>croyez-le</w:t>
      </w:r>
      <w:r w:rsidR="00C474C1">
        <w:t xml:space="preserve">, </w:t>
      </w:r>
      <w:r w:rsidR="00C52F4A" w:rsidRPr="00605EB6">
        <w:t>je ne cesse pas d</w:t>
      </w:r>
      <w:r w:rsidR="00C474C1">
        <w:t>’</w:t>
      </w:r>
      <w:r w:rsidR="00C52F4A" w:rsidRPr="00605EB6">
        <w:t>espérer</w:t>
      </w:r>
      <w:r w:rsidR="00C474C1">
        <w:t>.</w:t>
      </w:r>
    </w:p>
    <w:p w14:paraId="3ECC2667" w14:textId="2B1F3BAE" w:rsidR="00C474C1" w:rsidRDefault="0094609C" w:rsidP="00C52F4A">
      <w:r>
        <w:t>— </w:t>
      </w:r>
      <w:r w:rsidR="00C52F4A" w:rsidRPr="00605EB6">
        <w:t>Je n</w:t>
      </w:r>
      <w:r w:rsidR="00C474C1">
        <w:t>’</w:t>
      </w:r>
      <w:r w:rsidR="00C52F4A" w:rsidRPr="00605EB6">
        <w:t>espère plus</w:t>
      </w:r>
      <w:r w:rsidR="00C474C1">
        <w:t xml:space="preserve">, </w:t>
      </w:r>
      <w:r w:rsidR="00C52F4A" w:rsidRPr="00605EB6">
        <w:t>moi</w:t>
      </w:r>
      <w:r w:rsidR="00C474C1">
        <w:t xml:space="preserve"> ! </w:t>
      </w:r>
      <w:r w:rsidR="00C52F4A" w:rsidRPr="00605EB6">
        <w:t>murmura la pauvre désolée</w:t>
      </w:r>
      <w:r w:rsidR="00C474C1">
        <w:t>.</w:t>
      </w:r>
    </w:p>
    <w:p w14:paraId="08C7426D" w14:textId="298A290A" w:rsidR="00C474C1" w:rsidRDefault="0094609C" w:rsidP="00C52F4A">
      <w:r>
        <w:t>— </w:t>
      </w:r>
      <w:r w:rsidR="00C52F4A" w:rsidRPr="00605EB6">
        <w:t>Ah</w:t>
      </w:r>
      <w:r w:rsidR="00C474C1">
        <w:t xml:space="preserve"> ! </w:t>
      </w:r>
      <w:r w:rsidR="00C52F4A" w:rsidRPr="00605EB6">
        <w:t>je vous en prie</w:t>
      </w:r>
      <w:r w:rsidR="00C474C1">
        <w:t xml:space="preserve">, </w:t>
      </w:r>
      <w:r w:rsidR="00C52F4A" w:rsidRPr="00605EB6">
        <w:t>répliqua vivement Léon</w:t>
      </w:r>
      <w:r w:rsidR="00C474C1">
        <w:t xml:space="preserve">, </w:t>
      </w:r>
      <w:r w:rsidR="00C52F4A" w:rsidRPr="00605EB6">
        <w:t>espérez encore</w:t>
      </w:r>
      <w:r w:rsidR="00C474C1">
        <w:t xml:space="preserve"> ; </w:t>
      </w:r>
      <w:r w:rsidR="00C52F4A" w:rsidRPr="00605EB6">
        <w:t>jusqu</w:t>
      </w:r>
      <w:r w:rsidR="00C474C1">
        <w:t>’</w:t>
      </w:r>
      <w:r w:rsidR="00C52F4A" w:rsidRPr="00605EB6">
        <w:t>à la dernière minute</w:t>
      </w:r>
      <w:r w:rsidR="00C474C1">
        <w:t xml:space="preserve">, </w:t>
      </w:r>
      <w:r w:rsidR="00C52F4A" w:rsidRPr="00605EB6">
        <w:t>nous devons conserver l</w:t>
      </w:r>
      <w:r w:rsidR="00C474C1">
        <w:t>’</w:t>
      </w:r>
      <w:r w:rsidR="00C52F4A" w:rsidRPr="00605EB6">
        <w:t>espoir</w:t>
      </w:r>
      <w:r w:rsidR="00C474C1">
        <w:t xml:space="preserve"> : </w:t>
      </w:r>
      <w:r w:rsidR="00C52F4A" w:rsidRPr="00605EB6">
        <w:t>dans notre cruelle attente</w:t>
      </w:r>
      <w:r w:rsidR="00C474C1">
        <w:t xml:space="preserve">, </w:t>
      </w:r>
      <w:r w:rsidR="00C52F4A" w:rsidRPr="00605EB6">
        <w:t>l</w:t>
      </w:r>
      <w:r w:rsidR="00C474C1">
        <w:t>’</w:t>
      </w:r>
      <w:r w:rsidR="00C52F4A" w:rsidRPr="00605EB6">
        <w:t>espoir est notre unique refuge</w:t>
      </w:r>
      <w:r w:rsidR="00C474C1">
        <w:t>.</w:t>
      </w:r>
    </w:p>
    <w:p w14:paraId="031BB633" w14:textId="77777777" w:rsidR="00C474C1" w:rsidRDefault="00C52F4A" w:rsidP="00C52F4A">
      <w:r w:rsidRPr="00605EB6">
        <w:t>Lucy secoua la tête avec découragement</w:t>
      </w:r>
      <w:r w:rsidR="00C474C1">
        <w:t>.</w:t>
      </w:r>
    </w:p>
    <w:p w14:paraId="23F4B4D2" w14:textId="77777777" w:rsidR="00C474C1" w:rsidRDefault="00C52F4A" w:rsidP="00C52F4A">
      <w:r w:rsidRPr="00605EB6">
        <w:t>Il y eut un assez long silence</w:t>
      </w:r>
      <w:r w:rsidR="00C474C1">
        <w:t>.</w:t>
      </w:r>
    </w:p>
    <w:p w14:paraId="398039A9" w14:textId="4583F70B" w:rsidR="00C474C1" w:rsidRDefault="0094609C" w:rsidP="00C52F4A">
      <w:r>
        <w:t>— </w:t>
      </w:r>
      <w:r w:rsidR="00C52F4A" w:rsidRPr="00605EB6">
        <w:t>Ma sœur</w:t>
      </w:r>
      <w:r w:rsidR="00C474C1">
        <w:t xml:space="preserve">, </w:t>
      </w:r>
      <w:r w:rsidR="00C52F4A" w:rsidRPr="00605EB6">
        <w:t>reprit le baron</w:t>
      </w:r>
      <w:r w:rsidR="00C474C1">
        <w:t xml:space="preserve">, </w:t>
      </w:r>
      <w:r w:rsidR="00C52F4A" w:rsidRPr="00605EB6">
        <w:t>je viens prendre congé de vous</w:t>
      </w:r>
      <w:r w:rsidR="00C474C1">
        <w:t xml:space="preserve"> ; </w:t>
      </w:r>
      <w:r w:rsidR="00C52F4A" w:rsidRPr="00605EB6">
        <w:t>je vais m</w:t>
      </w:r>
      <w:r w:rsidR="00C474C1">
        <w:t>’</w:t>
      </w:r>
      <w:r w:rsidR="00C52F4A" w:rsidRPr="00605EB6">
        <w:t>absenter pour trois ou quatre jours</w:t>
      </w:r>
      <w:r w:rsidR="00C474C1">
        <w:t>.</w:t>
      </w:r>
    </w:p>
    <w:p w14:paraId="7689CA51" w14:textId="77777777" w:rsidR="00C474C1" w:rsidRDefault="00C52F4A" w:rsidP="00C52F4A">
      <w:r w:rsidRPr="00605EB6">
        <w:t>Le regard de la jeune femme redevint interrogateur</w:t>
      </w:r>
      <w:r w:rsidR="00C474C1">
        <w:t>.</w:t>
      </w:r>
    </w:p>
    <w:p w14:paraId="2C9CF359" w14:textId="60574004" w:rsidR="00C474C1" w:rsidRDefault="0094609C" w:rsidP="00C52F4A">
      <w:r>
        <w:t>— </w:t>
      </w:r>
      <w:r w:rsidR="00C52F4A" w:rsidRPr="00605EB6">
        <w:t>Chaque jour</w:t>
      </w:r>
      <w:r w:rsidR="00C474C1">
        <w:t xml:space="preserve">, </w:t>
      </w:r>
      <w:r w:rsidR="00C52F4A" w:rsidRPr="00605EB6">
        <w:t>vous le savez</w:t>
      </w:r>
      <w:r w:rsidR="00C474C1">
        <w:t xml:space="preserve">, </w:t>
      </w:r>
      <w:r w:rsidR="00C52F4A" w:rsidRPr="00605EB6">
        <w:t>continua le baron</w:t>
      </w:r>
      <w:r w:rsidR="00C474C1">
        <w:t xml:space="preserve">, </w:t>
      </w:r>
      <w:r w:rsidR="00C52F4A" w:rsidRPr="00605EB6">
        <w:t>je me rends à Paris</w:t>
      </w:r>
      <w:r w:rsidR="00C474C1">
        <w:t xml:space="preserve">, </w:t>
      </w:r>
      <w:r w:rsidR="00C52F4A" w:rsidRPr="00605EB6">
        <w:t>comptant toujours apprendre quelque chose</w:t>
      </w:r>
      <w:r w:rsidR="00C474C1">
        <w:t xml:space="preserve"> ; </w:t>
      </w:r>
      <w:r w:rsidR="00C52F4A" w:rsidRPr="00605EB6">
        <w:t>mais c</w:t>
      </w:r>
      <w:r w:rsidR="00C474C1">
        <w:t>’</w:t>
      </w:r>
      <w:r w:rsidR="00C52F4A" w:rsidRPr="00605EB6">
        <w:t>est en vain que je passe mon temps dans les bureaux des compagnies d</w:t>
      </w:r>
      <w:r w:rsidR="00C474C1">
        <w:t>’</w:t>
      </w:r>
      <w:r w:rsidR="00C52F4A" w:rsidRPr="00605EB6">
        <w:t>assurances maritimes</w:t>
      </w:r>
      <w:r w:rsidR="00C474C1">
        <w:t xml:space="preserve">, </w:t>
      </w:r>
      <w:r w:rsidR="00C52F4A" w:rsidRPr="00605EB6">
        <w:t>en vain que je lis tous les journaux de la première à la dernière ligne</w:t>
      </w:r>
      <w:r w:rsidR="00C474C1">
        <w:t xml:space="preserve"> ; </w:t>
      </w:r>
      <w:r w:rsidR="00C52F4A" w:rsidRPr="00605EB6">
        <w:t>je reviens ici le soir sans être mieux instruit que le matin</w:t>
      </w:r>
      <w:r w:rsidR="00C474C1">
        <w:t xml:space="preserve">, </w:t>
      </w:r>
      <w:r w:rsidR="00C52F4A" w:rsidRPr="00605EB6">
        <w:t>et chaque jour de plus en plus perplexe</w:t>
      </w:r>
      <w:r w:rsidR="00C474C1">
        <w:t xml:space="preserve">. </w:t>
      </w:r>
      <w:r w:rsidR="00C52F4A" w:rsidRPr="00605EB6">
        <w:t>Les journaux ne me renseignent point</w:t>
      </w:r>
      <w:r w:rsidR="00C474C1">
        <w:t xml:space="preserve">. </w:t>
      </w:r>
      <w:r w:rsidR="00C52F4A" w:rsidRPr="00605EB6">
        <w:t>Les gens que j</w:t>
      </w:r>
      <w:r w:rsidR="00C474C1">
        <w:t>’</w:t>
      </w:r>
      <w:r w:rsidR="00C52F4A" w:rsidRPr="00605EB6">
        <w:t>interroge restent muets</w:t>
      </w:r>
      <w:r w:rsidR="00C474C1">
        <w:t xml:space="preserve"> ; : </w:t>
      </w:r>
      <w:r w:rsidR="00C52F4A" w:rsidRPr="00605EB6">
        <w:t>ou ils ne savent rien</w:t>
      </w:r>
      <w:r w:rsidR="00C474C1">
        <w:t xml:space="preserve">, </w:t>
      </w:r>
      <w:r w:rsidR="00C52F4A" w:rsidRPr="00605EB6">
        <w:t>ou ils ne veulent rien me dire</w:t>
      </w:r>
      <w:r w:rsidR="00C474C1">
        <w:t>.</w:t>
      </w:r>
    </w:p>
    <w:p w14:paraId="05597E36" w14:textId="77777777" w:rsidR="00C474C1" w:rsidRDefault="00C474C1" w:rsidP="00C52F4A">
      <w:r>
        <w:t>» </w:t>
      </w:r>
      <w:r w:rsidR="00C52F4A" w:rsidRPr="00605EB6">
        <w:t>Eh bien</w:t>
      </w:r>
      <w:r>
        <w:t xml:space="preserve">, </w:t>
      </w:r>
      <w:r w:rsidR="00C52F4A" w:rsidRPr="00605EB6">
        <w:t>ma sœur</w:t>
      </w:r>
      <w:r>
        <w:t xml:space="preserve">, </w:t>
      </w:r>
      <w:r w:rsidR="00C52F4A" w:rsidRPr="00605EB6">
        <w:t>malgré ce qu</w:t>
      </w:r>
      <w:r>
        <w:t>’</w:t>
      </w:r>
      <w:r w:rsidR="00C52F4A" w:rsidRPr="00605EB6">
        <w:t>il m</w:t>
      </w:r>
      <w:r>
        <w:t>’</w:t>
      </w:r>
      <w:r w:rsidR="00C52F4A" w:rsidRPr="00605EB6">
        <w:t>en coûte de m</w:t>
      </w:r>
      <w:r>
        <w:t>’</w:t>
      </w:r>
      <w:r w:rsidR="00C52F4A" w:rsidRPr="00605EB6">
        <w:t>éloigner de vous</w:t>
      </w:r>
      <w:r>
        <w:t xml:space="preserve">, </w:t>
      </w:r>
      <w:r w:rsidR="00C52F4A" w:rsidRPr="00605EB6">
        <w:t>j</w:t>
      </w:r>
      <w:r>
        <w:t>’</w:t>
      </w:r>
      <w:r w:rsidR="00C52F4A" w:rsidRPr="00605EB6">
        <w:t>ai pris la résolution de me rendre au Havre</w:t>
      </w:r>
      <w:r>
        <w:t xml:space="preserve"> ; </w:t>
      </w:r>
      <w:r w:rsidR="00C52F4A" w:rsidRPr="00605EB6">
        <w:t>là</w:t>
      </w:r>
      <w:r>
        <w:t xml:space="preserve">, </w:t>
      </w:r>
      <w:r w:rsidR="00C52F4A" w:rsidRPr="00605EB6">
        <w:t>sûrement</w:t>
      </w:r>
      <w:r>
        <w:t xml:space="preserve">, </w:t>
      </w:r>
      <w:r w:rsidR="00C52F4A" w:rsidRPr="00605EB6">
        <w:t>je saurai quelque chose</w:t>
      </w:r>
      <w:r>
        <w:t xml:space="preserve">. </w:t>
      </w:r>
      <w:r w:rsidR="00C52F4A" w:rsidRPr="00605EB6">
        <w:rPr>
          <w:i/>
          <w:iCs/>
        </w:rPr>
        <w:t xml:space="preserve">Le </w:t>
      </w:r>
      <w:r w:rsidR="00C52F4A" w:rsidRPr="00605EB6">
        <w:rPr>
          <w:i/>
        </w:rPr>
        <w:t>Téméraire</w:t>
      </w:r>
      <w:r>
        <w:t xml:space="preserve">, </w:t>
      </w:r>
      <w:r w:rsidR="00C52F4A" w:rsidRPr="00605EB6">
        <w:t>sur lequel s</w:t>
      </w:r>
      <w:r>
        <w:t>’</w:t>
      </w:r>
      <w:r w:rsidR="00C52F4A" w:rsidRPr="00605EB6">
        <w:t>est embarqué mon frère</w:t>
      </w:r>
      <w:r>
        <w:t xml:space="preserve">, </w:t>
      </w:r>
      <w:r w:rsidR="00C52F4A" w:rsidRPr="00605EB6">
        <w:t>est un navire marchand</w:t>
      </w:r>
      <w:r>
        <w:t xml:space="preserve">, </w:t>
      </w:r>
      <w:r w:rsidR="00C52F4A" w:rsidRPr="00605EB6">
        <w:t>qui appartient à un armateur du Havre</w:t>
      </w:r>
      <w:r>
        <w:t xml:space="preserve">. </w:t>
      </w:r>
      <w:r w:rsidR="00C52F4A" w:rsidRPr="00605EB6">
        <w:t>Or</w:t>
      </w:r>
      <w:r>
        <w:t xml:space="preserve">, </w:t>
      </w:r>
      <w:r w:rsidR="00C52F4A" w:rsidRPr="00605EB6">
        <w:t>j</w:t>
      </w:r>
      <w:r>
        <w:t>’</w:t>
      </w:r>
      <w:r w:rsidR="00C52F4A" w:rsidRPr="00605EB6">
        <w:t>ai pensé que le meilleur et le plus sûr moyen d</w:t>
      </w:r>
      <w:r>
        <w:t>’</w:t>
      </w:r>
      <w:r w:rsidR="00C52F4A" w:rsidRPr="00605EB6">
        <w:t>être vite renseigné était de m</w:t>
      </w:r>
      <w:r>
        <w:t>’</w:t>
      </w:r>
      <w:r w:rsidR="00C52F4A" w:rsidRPr="00605EB6">
        <w:t xml:space="preserve">adresser </w:t>
      </w:r>
      <w:r w:rsidR="00C52F4A" w:rsidRPr="00605EB6">
        <w:lastRenderedPageBreak/>
        <w:t>directement à l</w:t>
      </w:r>
      <w:r>
        <w:t>’</w:t>
      </w:r>
      <w:r w:rsidR="00C52F4A" w:rsidRPr="00605EB6">
        <w:t xml:space="preserve">armateur propriétaire du </w:t>
      </w:r>
      <w:r w:rsidR="00C52F4A" w:rsidRPr="00605EB6">
        <w:rPr>
          <w:i/>
        </w:rPr>
        <w:t>Téméraire</w:t>
      </w:r>
      <w:r>
        <w:t xml:space="preserve">. </w:t>
      </w:r>
      <w:r w:rsidR="00C52F4A" w:rsidRPr="00605EB6">
        <w:t>J</w:t>
      </w:r>
      <w:r>
        <w:t>’</w:t>
      </w:r>
      <w:r w:rsidR="00C52F4A" w:rsidRPr="00605EB6">
        <w:t>aurais pu lui écrire</w:t>
      </w:r>
      <w:r>
        <w:t xml:space="preserve">, </w:t>
      </w:r>
      <w:r w:rsidR="00C52F4A" w:rsidRPr="00605EB6">
        <w:t>car je sais qu</w:t>
      </w:r>
      <w:r>
        <w:t>’</w:t>
      </w:r>
      <w:r w:rsidR="00C52F4A" w:rsidRPr="00605EB6">
        <w:t>il se nomme Desprez</w:t>
      </w:r>
      <w:r>
        <w:t xml:space="preserve"> ; </w:t>
      </w:r>
      <w:r w:rsidR="00C52F4A" w:rsidRPr="00605EB6">
        <w:t>mais je préfère me rendre au Havre et le voir moi-même</w:t>
      </w:r>
      <w:r>
        <w:t xml:space="preserve">. </w:t>
      </w:r>
      <w:r w:rsidR="00C52F4A" w:rsidRPr="00605EB6">
        <w:t>Nul mieux que lui ne peut me renseigner</w:t>
      </w:r>
      <w:r>
        <w:t xml:space="preserve"> ; </w:t>
      </w:r>
      <w:r w:rsidR="00C52F4A" w:rsidRPr="00605EB6">
        <w:t>car il sait</w:t>
      </w:r>
      <w:r>
        <w:t xml:space="preserve">, </w:t>
      </w:r>
      <w:r w:rsidR="00C52F4A" w:rsidRPr="00605EB6">
        <w:t>certainement</w:t>
      </w:r>
      <w:r>
        <w:t xml:space="preserve">, </w:t>
      </w:r>
      <w:r w:rsidR="00C52F4A" w:rsidRPr="00605EB6">
        <w:t>où se trouve en ce moment son navire et pour quelle cause il n</w:t>
      </w:r>
      <w:r>
        <w:t>’</w:t>
      </w:r>
      <w:r w:rsidR="00C52F4A" w:rsidRPr="00605EB6">
        <w:t>est pas encore rentré dans le port du Havre</w:t>
      </w:r>
      <w:r>
        <w:t xml:space="preserve">. </w:t>
      </w:r>
      <w:r w:rsidR="00C52F4A" w:rsidRPr="00605EB6">
        <w:t>Approuvez-vous mon idée d</w:t>
      </w:r>
      <w:r>
        <w:t>’</w:t>
      </w:r>
      <w:r w:rsidR="00C52F4A" w:rsidRPr="00605EB6">
        <w:t>aller au Havre</w:t>
      </w:r>
      <w:r>
        <w:t xml:space="preserve">, </w:t>
      </w:r>
      <w:r w:rsidR="00C52F4A" w:rsidRPr="00605EB6">
        <w:t>ma sœur</w:t>
      </w:r>
      <w:r>
        <w:t> ?</w:t>
      </w:r>
    </w:p>
    <w:p w14:paraId="4DD6853A" w14:textId="77777777" w:rsidR="00C474C1" w:rsidRDefault="00C52F4A" w:rsidP="00C52F4A">
      <w:r w:rsidRPr="00605EB6">
        <w:t>La jeune femme se dressa sur ses jambes</w:t>
      </w:r>
      <w:r w:rsidR="00C474C1">
        <w:t xml:space="preserve">, </w:t>
      </w:r>
      <w:r w:rsidRPr="00605EB6">
        <w:t>une lueur dans le regard</w:t>
      </w:r>
      <w:r w:rsidR="00C474C1">
        <w:t>.</w:t>
      </w:r>
    </w:p>
    <w:p w14:paraId="5FE44B5F" w14:textId="4162E127" w:rsidR="00C474C1" w:rsidRDefault="0094609C" w:rsidP="00C52F4A">
      <w:r>
        <w:t>— </w:t>
      </w:r>
      <w:r w:rsidR="00C52F4A" w:rsidRPr="00605EB6">
        <w:t>Oui</w:t>
      </w:r>
      <w:r w:rsidR="00C474C1">
        <w:t xml:space="preserve">, </w:t>
      </w:r>
      <w:r w:rsidR="00C52F4A" w:rsidRPr="00605EB6">
        <w:t>oui</w:t>
      </w:r>
      <w:r w:rsidR="00C474C1">
        <w:t xml:space="preserve">, </w:t>
      </w:r>
      <w:r w:rsidR="00C52F4A" w:rsidRPr="00605EB6">
        <w:t>répondit-elle avec une certaine force dans la voix</w:t>
      </w:r>
      <w:r w:rsidR="00C474C1">
        <w:t xml:space="preserve">, </w:t>
      </w:r>
      <w:r w:rsidR="00C52F4A" w:rsidRPr="00605EB6">
        <w:t>allez au Havre</w:t>
      </w:r>
      <w:r w:rsidR="00C474C1">
        <w:t xml:space="preserve">, </w:t>
      </w:r>
      <w:r w:rsidR="00C52F4A" w:rsidRPr="00605EB6">
        <w:t>mon frère</w:t>
      </w:r>
      <w:r w:rsidR="00C474C1">
        <w:t xml:space="preserve">, </w:t>
      </w:r>
      <w:r w:rsidR="00C52F4A" w:rsidRPr="00605EB6">
        <w:t>et sachez la vérité</w:t>
      </w:r>
      <w:r w:rsidR="00C474C1">
        <w:t xml:space="preserve"> ! </w:t>
      </w:r>
      <w:r w:rsidR="00C52F4A" w:rsidRPr="00605EB6">
        <w:t>Ah</w:t>
      </w:r>
      <w:r w:rsidR="00C474C1">
        <w:t xml:space="preserve"> ! </w:t>
      </w:r>
      <w:r w:rsidR="00C52F4A" w:rsidRPr="00605EB6">
        <w:t>depuis quinze jours je ne vis plus</w:t>
      </w:r>
      <w:r w:rsidR="00C474C1">
        <w:t xml:space="preserve">, </w:t>
      </w:r>
      <w:r w:rsidR="00C52F4A" w:rsidRPr="00605EB6">
        <w:t>je me sens mourir</w:t>
      </w:r>
      <w:r w:rsidR="00C474C1">
        <w:t xml:space="preserve"> ! </w:t>
      </w:r>
      <w:r w:rsidR="00C52F4A" w:rsidRPr="00605EB6">
        <w:t>Chaque heure qui s</w:t>
      </w:r>
      <w:r w:rsidR="00C474C1">
        <w:t>’</w:t>
      </w:r>
      <w:r w:rsidR="00C52F4A" w:rsidRPr="00605EB6">
        <w:t>écoule me paraît longue comme un siècle</w:t>
      </w:r>
      <w:r w:rsidR="00C474C1">
        <w:t xml:space="preserve"> ! </w:t>
      </w:r>
      <w:r w:rsidR="00C52F4A" w:rsidRPr="00605EB6">
        <w:t>Je veux savoir</w:t>
      </w:r>
      <w:r w:rsidR="00C474C1">
        <w:t xml:space="preserve">, </w:t>
      </w:r>
      <w:r w:rsidR="00C52F4A" w:rsidRPr="00605EB6">
        <w:t>je veux savoir</w:t>
      </w:r>
      <w:r w:rsidR="00C474C1">
        <w:t xml:space="preserve">… </w:t>
      </w:r>
      <w:r w:rsidR="00C52F4A" w:rsidRPr="00605EB6">
        <w:t>Allez</w:t>
      </w:r>
      <w:r w:rsidR="00C474C1">
        <w:t xml:space="preserve">, </w:t>
      </w:r>
      <w:r w:rsidR="00C52F4A" w:rsidRPr="00605EB6">
        <w:t>allez</w:t>
      </w:r>
      <w:r w:rsidR="00C474C1">
        <w:t xml:space="preserve">, </w:t>
      </w:r>
      <w:r w:rsidR="00C52F4A" w:rsidRPr="00605EB6">
        <w:t>mon frère</w:t>
      </w:r>
      <w:r w:rsidR="00C474C1">
        <w:t xml:space="preserve">, </w:t>
      </w:r>
      <w:r w:rsidR="00C52F4A" w:rsidRPr="00605EB6">
        <w:t>courez au Havre et revenez vite</w:t>
      </w:r>
      <w:r w:rsidR="00C474C1">
        <w:t xml:space="preserve">. </w:t>
      </w:r>
      <w:r w:rsidR="00C52F4A" w:rsidRPr="00605EB6">
        <w:t>Quelle qu</w:t>
      </w:r>
      <w:r w:rsidR="00C474C1">
        <w:t>’</w:t>
      </w:r>
      <w:r w:rsidR="00C52F4A" w:rsidRPr="00605EB6">
        <w:t>elle soit</w:t>
      </w:r>
      <w:r w:rsidR="00C474C1">
        <w:t xml:space="preserve">, </w:t>
      </w:r>
      <w:r w:rsidR="00C52F4A" w:rsidRPr="00605EB6">
        <w:t>bonne ou mauvaise</w:t>
      </w:r>
      <w:r w:rsidR="00C474C1">
        <w:t xml:space="preserve">, </w:t>
      </w:r>
      <w:r w:rsidR="00C52F4A" w:rsidRPr="00605EB6">
        <w:t>apportez-moi la nouvelle</w:t>
      </w:r>
      <w:r w:rsidR="00C474C1">
        <w:t xml:space="preserve">… </w:t>
      </w:r>
      <w:r w:rsidR="00C52F4A" w:rsidRPr="00605EB6">
        <w:t>Si je dois encore espérer</w:t>
      </w:r>
      <w:r w:rsidR="00C474C1">
        <w:t xml:space="preserve">, </w:t>
      </w:r>
      <w:r w:rsidR="00C52F4A" w:rsidRPr="00605EB6">
        <w:t>je rouvrirai mon cœur à l</w:t>
      </w:r>
      <w:r w:rsidR="00C474C1">
        <w:t>’</w:t>
      </w:r>
      <w:r w:rsidR="00C52F4A" w:rsidRPr="00605EB6">
        <w:t>espérance</w:t>
      </w:r>
      <w:r w:rsidR="00C474C1">
        <w:t xml:space="preserve">, </w:t>
      </w:r>
      <w:r w:rsidR="00C52F4A" w:rsidRPr="00605EB6">
        <w:t>en remerciant le ciel</w:t>
      </w:r>
      <w:r w:rsidR="00C474C1">
        <w:t xml:space="preserve"> !… </w:t>
      </w:r>
      <w:r w:rsidR="00C52F4A" w:rsidRPr="00605EB6">
        <w:t>Si tout est fini pour moi</w:t>
      </w:r>
      <w:r w:rsidR="00C474C1">
        <w:t xml:space="preserve">, </w:t>
      </w:r>
      <w:r w:rsidR="00C52F4A" w:rsidRPr="00605EB6">
        <w:t>si je ne dois plus revoir mon Paul bien-aimé</w:t>
      </w:r>
      <w:r w:rsidR="00C474C1">
        <w:t xml:space="preserve">, </w:t>
      </w:r>
      <w:r w:rsidR="00C52F4A" w:rsidRPr="00605EB6">
        <w:t>ne me le cachez point</w:t>
      </w:r>
      <w:r w:rsidR="00C474C1">
        <w:t xml:space="preserve">, </w:t>
      </w:r>
      <w:r w:rsidR="00C52F4A" w:rsidRPr="00605EB6">
        <w:t>non</w:t>
      </w:r>
      <w:r w:rsidR="00C474C1">
        <w:t xml:space="preserve">, </w:t>
      </w:r>
      <w:r w:rsidR="00C52F4A" w:rsidRPr="00605EB6">
        <w:t>ne me le cachez point</w:t>
      </w:r>
      <w:r w:rsidR="00C474C1">
        <w:t xml:space="preserve">. </w:t>
      </w:r>
      <w:r w:rsidR="00C52F4A" w:rsidRPr="00605EB6">
        <w:t>Le coup sera terrible</w:t>
      </w:r>
      <w:r w:rsidR="00C474C1">
        <w:t xml:space="preserve">, </w:t>
      </w:r>
      <w:r w:rsidR="00C52F4A" w:rsidRPr="00605EB6">
        <w:t>foudroyant</w:t>
      </w:r>
      <w:r w:rsidR="00C474C1">
        <w:t xml:space="preserve">, </w:t>
      </w:r>
      <w:r w:rsidR="00C52F4A" w:rsidRPr="00605EB6">
        <w:t>il me tuera</w:t>
      </w:r>
      <w:r w:rsidR="00C474C1">
        <w:t xml:space="preserve">… </w:t>
      </w:r>
      <w:r w:rsidR="00C52F4A" w:rsidRPr="00605EB6">
        <w:t>Qu</w:t>
      </w:r>
      <w:r w:rsidR="00C474C1">
        <w:t>’</w:t>
      </w:r>
      <w:r w:rsidR="00C52F4A" w:rsidRPr="00605EB6">
        <w:t>importe</w:t>
      </w:r>
      <w:r w:rsidR="00C474C1">
        <w:t xml:space="preserve"> ! </w:t>
      </w:r>
      <w:r w:rsidR="00C52F4A" w:rsidRPr="00605EB6">
        <w:t>N</w:t>
      </w:r>
      <w:r w:rsidR="00C474C1">
        <w:t>’</w:t>
      </w:r>
      <w:r w:rsidR="00C52F4A" w:rsidRPr="00605EB6">
        <w:t>en ayez ni effroi</w:t>
      </w:r>
      <w:r w:rsidR="00C474C1">
        <w:t xml:space="preserve">, </w:t>
      </w:r>
      <w:r w:rsidR="00C52F4A" w:rsidRPr="00605EB6">
        <w:t>ni chagrin</w:t>
      </w:r>
      <w:r w:rsidR="00C474C1">
        <w:t xml:space="preserve">, </w:t>
      </w:r>
      <w:r w:rsidR="00C52F4A" w:rsidRPr="00605EB6">
        <w:t>mon frère</w:t>
      </w:r>
      <w:r w:rsidR="00C474C1">
        <w:t xml:space="preserve">… </w:t>
      </w:r>
      <w:r w:rsidR="00C52F4A" w:rsidRPr="00605EB6">
        <w:t>La mort me sera douce</w:t>
      </w:r>
      <w:r w:rsidR="00C474C1">
        <w:t xml:space="preserve">. </w:t>
      </w:r>
      <w:r w:rsidR="00C52F4A" w:rsidRPr="00605EB6">
        <w:t>La mort est le repos pour toujours</w:t>
      </w:r>
      <w:r w:rsidR="00C474C1">
        <w:t xml:space="preserve">. </w:t>
      </w:r>
      <w:r w:rsidR="00C52F4A" w:rsidRPr="00605EB6">
        <w:t>S</w:t>
      </w:r>
      <w:r w:rsidR="00C474C1">
        <w:t>’</w:t>
      </w:r>
      <w:r w:rsidR="00C52F4A" w:rsidRPr="00605EB6">
        <w:t>il n</w:t>
      </w:r>
      <w:r w:rsidR="00C474C1">
        <w:t>’</w:t>
      </w:r>
      <w:r w:rsidR="00C52F4A" w:rsidRPr="00605EB6">
        <w:t>existe plus</w:t>
      </w:r>
      <w:r w:rsidR="00C474C1">
        <w:t xml:space="preserve">, </w:t>
      </w:r>
      <w:r w:rsidR="00C52F4A" w:rsidRPr="00605EB6">
        <w:t>lui</w:t>
      </w:r>
      <w:r w:rsidR="00C474C1">
        <w:t xml:space="preserve">, </w:t>
      </w:r>
      <w:r w:rsidR="00C52F4A" w:rsidRPr="00605EB6">
        <w:t>mon Paul</w:t>
      </w:r>
      <w:r w:rsidR="00C474C1">
        <w:t xml:space="preserve">, </w:t>
      </w:r>
      <w:r w:rsidR="00C52F4A" w:rsidRPr="00605EB6">
        <w:t>il faut bien que je meure pour que mon âme puisse aller retrouver la sienne</w:t>
      </w:r>
      <w:r w:rsidR="00C474C1">
        <w:t>. !</w:t>
      </w:r>
    </w:p>
    <w:p w14:paraId="4670F13C" w14:textId="77777777" w:rsidR="00C474C1" w:rsidRDefault="00C52F4A" w:rsidP="00C52F4A">
      <w:r w:rsidRPr="00605EB6">
        <w:t>Déjà épuisée par l</w:t>
      </w:r>
      <w:r w:rsidR="00C474C1">
        <w:t>’</w:t>
      </w:r>
      <w:r w:rsidRPr="00605EB6">
        <w:t>effort qu</w:t>
      </w:r>
      <w:r w:rsidR="00C474C1">
        <w:t>’</w:t>
      </w:r>
      <w:r w:rsidRPr="00605EB6">
        <w:t>elle avait fait pour parler</w:t>
      </w:r>
      <w:r w:rsidR="00C474C1">
        <w:t xml:space="preserve">, </w:t>
      </w:r>
      <w:r w:rsidRPr="00605EB6">
        <w:t>Lucy retomba lourdement sur l</w:t>
      </w:r>
      <w:r w:rsidR="00C474C1">
        <w:t>’</w:t>
      </w:r>
      <w:r w:rsidRPr="00605EB6">
        <w:t>ottomane</w:t>
      </w:r>
      <w:r w:rsidR="00C474C1">
        <w:t>.</w:t>
      </w:r>
    </w:p>
    <w:p w14:paraId="2F5C359B" w14:textId="6DEF26CB" w:rsidR="00C474C1" w:rsidRDefault="0094609C" w:rsidP="00C52F4A">
      <w:r>
        <w:t>— </w:t>
      </w:r>
      <w:r w:rsidR="00C52F4A" w:rsidRPr="00605EB6">
        <w:t>Courage</w:t>
      </w:r>
      <w:r w:rsidR="00C474C1">
        <w:t xml:space="preserve">, </w:t>
      </w:r>
      <w:r w:rsidR="00C52F4A" w:rsidRPr="00605EB6">
        <w:t>ma sœur</w:t>
      </w:r>
      <w:r w:rsidR="00C474C1">
        <w:t xml:space="preserve">, </w:t>
      </w:r>
      <w:r w:rsidR="00C52F4A" w:rsidRPr="00605EB6">
        <w:t>courage</w:t>
      </w:r>
      <w:r w:rsidR="00C474C1">
        <w:t xml:space="preserve"> ! </w:t>
      </w:r>
      <w:r w:rsidR="00C52F4A" w:rsidRPr="00605EB6">
        <w:t>s</w:t>
      </w:r>
      <w:r w:rsidR="00C474C1">
        <w:t>’</w:t>
      </w:r>
      <w:r w:rsidR="00C52F4A" w:rsidRPr="00605EB6">
        <w:t>écria le baron</w:t>
      </w:r>
      <w:r w:rsidR="00C474C1">
        <w:t xml:space="preserve">, </w:t>
      </w:r>
      <w:r w:rsidR="00C52F4A" w:rsidRPr="00605EB6">
        <w:t>je vous apporterai une bonne nouvelle</w:t>
      </w:r>
      <w:r w:rsidR="00C474C1">
        <w:t>.</w:t>
      </w:r>
    </w:p>
    <w:p w14:paraId="1B56D666" w14:textId="77777777" w:rsidR="00C474C1" w:rsidRDefault="00C52F4A" w:rsidP="00C52F4A">
      <w:r w:rsidRPr="00605EB6">
        <w:t>Elle tourna vers lui ses yeux alanguis et ébaucha un pâle sourire</w:t>
      </w:r>
      <w:r w:rsidR="00C474C1">
        <w:t>.</w:t>
      </w:r>
    </w:p>
    <w:p w14:paraId="5B7AA713" w14:textId="20F4A758" w:rsidR="00C474C1" w:rsidRDefault="0094609C" w:rsidP="00C52F4A">
      <w:r>
        <w:lastRenderedPageBreak/>
        <w:t>— </w:t>
      </w:r>
      <w:r w:rsidR="00C52F4A" w:rsidRPr="00605EB6">
        <w:t>Ma sœur</w:t>
      </w:r>
      <w:r w:rsidR="00C474C1">
        <w:t xml:space="preserve">, </w:t>
      </w:r>
      <w:r w:rsidR="00C52F4A" w:rsidRPr="00605EB6">
        <w:t>reprit le fourbe</w:t>
      </w:r>
      <w:r w:rsidR="00C474C1">
        <w:t xml:space="preserve">, </w:t>
      </w:r>
      <w:r w:rsidR="00C52F4A" w:rsidRPr="00605EB6">
        <w:t>vous croyez à ma sincère affection</w:t>
      </w:r>
      <w:r w:rsidR="00C474C1">
        <w:t xml:space="preserve">, </w:t>
      </w:r>
      <w:r w:rsidR="00C52F4A" w:rsidRPr="00605EB6">
        <w:t>n</w:t>
      </w:r>
      <w:r w:rsidR="00C474C1">
        <w:t>’</w:t>
      </w:r>
      <w:r w:rsidR="00C52F4A" w:rsidRPr="00605EB6">
        <w:t>est-ce pas</w:t>
      </w:r>
      <w:r w:rsidR="00C474C1">
        <w:t> ?</w:t>
      </w:r>
    </w:p>
    <w:p w14:paraId="3E488F0A" w14:textId="65400A13" w:rsidR="00C474C1" w:rsidRDefault="0094609C" w:rsidP="00C52F4A">
      <w:r>
        <w:t>— </w:t>
      </w:r>
      <w:r w:rsidR="00C52F4A" w:rsidRPr="00605EB6">
        <w:t>Oui</w:t>
      </w:r>
      <w:r w:rsidR="00C474C1">
        <w:t>.</w:t>
      </w:r>
    </w:p>
    <w:p w14:paraId="3AC8C79C" w14:textId="021521A3" w:rsidR="00C474C1" w:rsidRDefault="0094609C" w:rsidP="00C52F4A">
      <w:r>
        <w:t>— </w:t>
      </w:r>
      <w:r w:rsidR="00C52F4A" w:rsidRPr="00605EB6">
        <w:t>À mon dévouement</w:t>
      </w:r>
      <w:r w:rsidR="00C474C1">
        <w:t> ?</w:t>
      </w:r>
    </w:p>
    <w:p w14:paraId="3557BA00" w14:textId="5623F7CB" w:rsidR="00C474C1" w:rsidRDefault="0094609C" w:rsidP="00C52F4A">
      <w:r>
        <w:t>— </w:t>
      </w:r>
      <w:r w:rsidR="00C52F4A" w:rsidRPr="00605EB6">
        <w:t>Oui</w:t>
      </w:r>
      <w:r w:rsidR="00C474C1">
        <w:t>.</w:t>
      </w:r>
    </w:p>
    <w:p w14:paraId="41B71A7F" w14:textId="5E77CEC0" w:rsidR="00C474C1" w:rsidRDefault="0094609C" w:rsidP="00C52F4A">
      <w:r>
        <w:t>— </w:t>
      </w:r>
      <w:r w:rsidR="00C52F4A" w:rsidRPr="00605EB6">
        <w:t>Ayez donc confiance en moi</w:t>
      </w:r>
      <w:r w:rsidR="00C474C1">
        <w:t xml:space="preserve"> ; </w:t>
      </w:r>
      <w:r w:rsidR="00C52F4A" w:rsidRPr="00605EB6">
        <w:t>à mon retour</w:t>
      </w:r>
      <w:r w:rsidR="00C474C1">
        <w:t xml:space="preserve">, </w:t>
      </w:r>
      <w:r w:rsidR="00C52F4A" w:rsidRPr="00605EB6">
        <w:t>vous saurez la vérité</w:t>
      </w:r>
      <w:r w:rsidR="00C474C1">
        <w:t xml:space="preserve">, </w:t>
      </w:r>
      <w:r w:rsidR="00C52F4A" w:rsidRPr="00605EB6">
        <w:t>quelle qu</w:t>
      </w:r>
      <w:r w:rsidR="00C474C1">
        <w:t>’</w:t>
      </w:r>
      <w:r w:rsidR="00C52F4A" w:rsidRPr="00605EB6">
        <w:t>elle soit</w:t>
      </w:r>
      <w:r w:rsidR="00C474C1">
        <w:t xml:space="preserve">. </w:t>
      </w:r>
      <w:r w:rsidR="00C52F4A" w:rsidRPr="00605EB6">
        <w:t>Si la mort nous a pris</w:t>
      </w:r>
      <w:r w:rsidR="00C474C1">
        <w:t xml:space="preserve">, </w:t>
      </w:r>
      <w:r w:rsidR="00C52F4A" w:rsidRPr="00605EB6">
        <w:t>à vous votre mari</w:t>
      </w:r>
      <w:r w:rsidR="00C474C1">
        <w:t xml:space="preserve">, </w:t>
      </w:r>
      <w:r w:rsidR="00C52F4A" w:rsidRPr="00605EB6">
        <w:t>à moi mon frère</w:t>
      </w:r>
      <w:r w:rsidR="00C474C1">
        <w:t xml:space="preserve">, </w:t>
      </w:r>
      <w:r w:rsidR="00C52F4A" w:rsidRPr="00605EB6">
        <w:t>nous le pleurerons ensemble</w:t>
      </w:r>
      <w:r w:rsidR="00C474C1">
        <w:t xml:space="preserve">… </w:t>
      </w:r>
      <w:r w:rsidR="00C52F4A" w:rsidRPr="00605EB6">
        <w:t>Mais non</w:t>
      </w:r>
      <w:r w:rsidR="00C474C1">
        <w:t xml:space="preserve">, </w:t>
      </w:r>
      <w:r w:rsidR="00C52F4A" w:rsidRPr="00605EB6">
        <w:t>mais non</w:t>
      </w:r>
      <w:r w:rsidR="00C474C1">
        <w:t xml:space="preserve">, </w:t>
      </w:r>
      <w:r w:rsidR="00C52F4A" w:rsidRPr="00605EB6">
        <w:t>le marquis de Chamarande n</w:t>
      </w:r>
      <w:r w:rsidR="00C474C1">
        <w:t>’</w:t>
      </w:r>
      <w:r w:rsidR="00C52F4A" w:rsidRPr="00605EB6">
        <w:t>est pas mort</w:t>
      </w:r>
      <w:r w:rsidR="00C474C1">
        <w:t xml:space="preserve">, </w:t>
      </w:r>
      <w:r w:rsidR="00C52F4A" w:rsidRPr="00605EB6">
        <w:t>espérez encore</w:t>
      </w:r>
      <w:r w:rsidR="00C474C1">
        <w:t xml:space="preserve"> ; </w:t>
      </w:r>
      <w:r w:rsidR="00C52F4A" w:rsidRPr="00605EB6">
        <w:t>il y a en moi quelque chose qui me dit que je reviendrai avec une nouvelle rassurante</w:t>
      </w:r>
      <w:r w:rsidR="00C474C1">
        <w:t xml:space="preserve">, </w:t>
      </w:r>
      <w:r w:rsidR="00C52F4A" w:rsidRPr="00605EB6">
        <w:t>que je vous annoncerai la prochaine arrivée de mon frère</w:t>
      </w:r>
      <w:r w:rsidR="00C474C1">
        <w:t>.</w:t>
      </w:r>
    </w:p>
    <w:p w14:paraId="5C706E7C" w14:textId="77777777" w:rsidR="00C474C1" w:rsidRDefault="00C52F4A" w:rsidP="00C52F4A">
      <w:r w:rsidRPr="00605EB6">
        <w:t>Les yeux de la jeune femme reprirent un peu de l</w:t>
      </w:r>
      <w:r w:rsidR="00C474C1">
        <w:t>’</w:t>
      </w:r>
      <w:r w:rsidRPr="00605EB6">
        <w:t>éclat qu</w:t>
      </w:r>
      <w:r w:rsidR="00C474C1">
        <w:t>’</w:t>
      </w:r>
      <w:r w:rsidRPr="00605EB6">
        <w:t>ils avaient perdu</w:t>
      </w:r>
      <w:r w:rsidR="00C474C1">
        <w:t>.</w:t>
      </w:r>
    </w:p>
    <w:p w14:paraId="476A2A23" w14:textId="78CC2A79" w:rsidR="00C474C1" w:rsidRDefault="0094609C" w:rsidP="00C52F4A">
      <w:r>
        <w:t>— </w:t>
      </w:r>
      <w:r w:rsidR="00C52F4A" w:rsidRPr="00605EB6">
        <w:t>Vous ne serez absent que quatre jours</w:t>
      </w:r>
      <w:r w:rsidR="00C474C1">
        <w:t xml:space="preserve"> ? </w:t>
      </w:r>
      <w:r w:rsidR="00C52F4A" w:rsidRPr="00605EB6">
        <w:t>dit-elle</w:t>
      </w:r>
      <w:r w:rsidR="00C474C1">
        <w:t>.</w:t>
      </w:r>
    </w:p>
    <w:p w14:paraId="69908C08" w14:textId="7AAF6DD1" w:rsidR="00C474C1" w:rsidRDefault="0094609C" w:rsidP="00C52F4A">
      <w:r>
        <w:t>— </w:t>
      </w:r>
      <w:r w:rsidR="00C52F4A" w:rsidRPr="00605EB6">
        <w:t>Oui</w:t>
      </w:r>
      <w:r w:rsidR="00C474C1">
        <w:t xml:space="preserve">, </w:t>
      </w:r>
      <w:r w:rsidR="00C52F4A" w:rsidRPr="00605EB6">
        <w:t>quatre jours au plus</w:t>
      </w:r>
      <w:r w:rsidR="00C474C1">
        <w:t xml:space="preserve">, </w:t>
      </w:r>
      <w:r w:rsidR="00C52F4A" w:rsidRPr="00605EB6">
        <w:t>je vous le promets</w:t>
      </w:r>
      <w:r w:rsidR="00C474C1">
        <w:t>.</w:t>
      </w:r>
    </w:p>
    <w:p w14:paraId="16890F29" w14:textId="35096B4A" w:rsidR="00C474C1" w:rsidRDefault="0094609C" w:rsidP="00C52F4A">
      <w:r>
        <w:t>— </w:t>
      </w:r>
      <w:r w:rsidR="00C52F4A" w:rsidRPr="00605EB6">
        <w:t>Eh bien</w:t>
      </w:r>
      <w:r w:rsidR="00C474C1">
        <w:t xml:space="preserve">, </w:t>
      </w:r>
      <w:r w:rsidR="00C52F4A" w:rsidRPr="00605EB6">
        <w:t>pour échapper à mes douloureuses pensées</w:t>
      </w:r>
      <w:r w:rsidR="00C474C1">
        <w:t xml:space="preserve">, </w:t>
      </w:r>
      <w:r w:rsidR="00C52F4A" w:rsidRPr="00605EB6">
        <w:t>pendant quatre jours je veux espérer encore</w:t>
      </w:r>
      <w:r w:rsidR="00C474C1">
        <w:t xml:space="preserve">. </w:t>
      </w:r>
      <w:r w:rsidR="00C52F4A" w:rsidRPr="00605EB6">
        <w:t>Vous voyez</w:t>
      </w:r>
      <w:r w:rsidR="00C474C1">
        <w:t xml:space="preserve">, </w:t>
      </w:r>
      <w:r w:rsidR="00C52F4A" w:rsidRPr="00605EB6">
        <w:t>mon frère</w:t>
      </w:r>
      <w:r w:rsidR="00C474C1">
        <w:t xml:space="preserve">, </w:t>
      </w:r>
      <w:r w:rsidR="00C52F4A" w:rsidRPr="00605EB6">
        <w:t>combien est grande ma confiance en vous</w:t>
      </w:r>
      <w:r w:rsidR="00C474C1">
        <w:t xml:space="preserve">, </w:t>
      </w:r>
      <w:r w:rsidR="00C52F4A" w:rsidRPr="00605EB6">
        <w:t>ajouta-t-elle en tendant à Léon sa petite main blanche</w:t>
      </w:r>
      <w:r w:rsidR="00C474C1">
        <w:t>.</w:t>
      </w:r>
    </w:p>
    <w:p w14:paraId="50C18107" w14:textId="77777777" w:rsidR="00C474C1" w:rsidRDefault="00C52F4A" w:rsidP="00C52F4A">
      <w:r w:rsidRPr="00605EB6">
        <w:t>Le baron prit la main et la porta à ses lèvres</w:t>
      </w:r>
      <w:r w:rsidR="00C474C1">
        <w:t xml:space="preserve">, </w:t>
      </w:r>
      <w:r w:rsidRPr="00605EB6">
        <w:t>en s</w:t>
      </w:r>
      <w:r w:rsidR="00C474C1">
        <w:t>’</w:t>
      </w:r>
      <w:r w:rsidRPr="00605EB6">
        <w:t>inclinant</w:t>
      </w:r>
      <w:r w:rsidR="00C474C1">
        <w:t>.</w:t>
      </w:r>
    </w:p>
    <w:p w14:paraId="01D65F85" w14:textId="6DB95F8F" w:rsidR="00C474C1" w:rsidRDefault="0094609C" w:rsidP="00C52F4A">
      <w:r>
        <w:t>— </w:t>
      </w:r>
      <w:r w:rsidR="00C52F4A" w:rsidRPr="00605EB6">
        <w:t>Vous partez aujourd</w:t>
      </w:r>
      <w:r w:rsidR="00C474C1">
        <w:t>’</w:t>
      </w:r>
      <w:r w:rsidR="00C52F4A" w:rsidRPr="00605EB6">
        <w:t>hui</w:t>
      </w:r>
      <w:r w:rsidR="00C474C1">
        <w:t xml:space="preserve"> ? </w:t>
      </w:r>
      <w:r w:rsidR="00C52F4A" w:rsidRPr="00605EB6">
        <w:t>demanda Lucy</w:t>
      </w:r>
      <w:r w:rsidR="00C474C1">
        <w:t>.</w:t>
      </w:r>
    </w:p>
    <w:p w14:paraId="64651129" w14:textId="720DBF93" w:rsidR="00C474C1" w:rsidRDefault="0094609C" w:rsidP="00C52F4A">
      <w:r>
        <w:t>— </w:t>
      </w:r>
      <w:r w:rsidR="00C52F4A" w:rsidRPr="00605EB6">
        <w:t>Dans une heure</w:t>
      </w:r>
      <w:r w:rsidR="00C474C1">
        <w:t xml:space="preserve">. </w:t>
      </w:r>
      <w:r w:rsidR="00C52F4A" w:rsidRPr="00605EB6">
        <w:t>Je vous dis à revoir</w:t>
      </w:r>
      <w:r w:rsidR="00C474C1">
        <w:t>.</w:t>
      </w:r>
    </w:p>
    <w:p w14:paraId="64CFA444" w14:textId="5CB8996F" w:rsidR="00C474C1" w:rsidRDefault="0094609C" w:rsidP="00C52F4A">
      <w:r>
        <w:t>— </w:t>
      </w:r>
      <w:r w:rsidR="00C52F4A" w:rsidRPr="00605EB6">
        <w:t>À bientôt</w:t>
      </w:r>
      <w:r w:rsidR="00C474C1">
        <w:t xml:space="preserve">, </w:t>
      </w:r>
      <w:r w:rsidR="00C52F4A" w:rsidRPr="00605EB6">
        <w:t>mon frère</w:t>
      </w:r>
      <w:r w:rsidR="00C474C1">
        <w:t> !</w:t>
      </w:r>
    </w:p>
    <w:p w14:paraId="2FCCCD00" w14:textId="15AB40AD" w:rsidR="00C474C1" w:rsidRDefault="0094609C" w:rsidP="00C52F4A">
      <w:r>
        <w:t>— </w:t>
      </w:r>
      <w:r w:rsidR="00C52F4A" w:rsidRPr="00605EB6">
        <w:t>À bientôt</w:t>
      </w:r>
      <w:r w:rsidR="00C474C1">
        <w:t> !</w:t>
      </w:r>
    </w:p>
    <w:p w14:paraId="05C66D30" w14:textId="69BB521A" w:rsidR="00C474C1" w:rsidRDefault="0094609C" w:rsidP="00C52F4A">
      <w:r>
        <w:lastRenderedPageBreak/>
        <w:t>— </w:t>
      </w:r>
      <w:r w:rsidR="00C52F4A" w:rsidRPr="00605EB6">
        <w:t>N</w:t>
      </w:r>
      <w:r w:rsidR="00C474C1">
        <w:t>’</w:t>
      </w:r>
      <w:r w:rsidR="00C52F4A" w:rsidRPr="00605EB6">
        <w:t>oubliez pas</w:t>
      </w:r>
      <w:r w:rsidR="00C474C1">
        <w:t xml:space="preserve">, </w:t>
      </w:r>
      <w:r w:rsidR="00C52F4A" w:rsidRPr="00605EB6">
        <w:t>là-bas</w:t>
      </w:r>
      <w:r w:rsidR="00C474C1">
        <w:t xml:space="preserve">, </w:t>
      </w:r>
      <w:r w:rsidR="00C52F4A" w:rsidRPr="00605EB6">
        <w:t>que Lucy attend votre retour avec impatience</w:t>
      </w:r>
      <w:r w:rsidR="00C474C1">
        <w:t xml:space="preserve">, </w:t>
      </w:r>
      <w:r w:rsidR="00C52F4A" w:rsidRPr="00605EB6">
        <w:t>afin de savoir si elle doit vivre ou mourir</w:t>
      </w:r>
      <w:r w:rsidR="00C474C1">
        <w:t>.</w:t>
      </w:r>
    </w:p>
    <w:p w14:paraId="3CB4CC24" w14:textId="6C27100A" w:rsidR="00C474C1" w:rsidRDefault="0094609C" w:rsidP="00C52F4A">
      <w:r>
        <w:t>— </w:t>
      </w:r>
      <w:r w:rsidR="00C52F4A" w:rsidRPr="00605EB6">
        <w:t>Je ne perdrai pas une minute</w:t>
      </w:r>
      <w:r w:rsidR="00C474C1">
        <w:t>.</w:t>
      </w:r>
    </w:p>
    <w:p w14:paraId="7E4CDE46" w14:textId="77777777" w:rsidR="00C474C1" w:rsidRDefault="00C52F4A" w:rsidP="00C52F4A">
      <w:r w:rsidRPr="00605EB6">
        <w:t>La jeune femme fit de la main et de la tête un signe d</w:t>
      </w:r>
      <w:r w:rsidR="00C474C1">
        <w:t>’</w:t>
      </w:r>
      <w:r w:rsidRPr="00605EB6">
        <w:t>adieu</w:t>
      </w:r>
      <w:r w:rsidR="00C474C1">
        <w:t>.</w:t>
      </w:r>
    </w:p>
    <w:p w14:paraId="799EA510" w14:textId="77777777" w:rsidR="00C474C1" w:rsidRDefault="00C52F4A" w:rsidP="00C52F4A">
      <w:r w:rsidRPr="00605EB6">
        <w:t>Le baron sortit du boudoir</w:t>
      </w:r>
      <w:r w:rsidR="00C474C1">
        <w:t>.</w:t>
      </w:r>
    </w:p>
    <w:p w14:paraId="712CE5FE" w14:textId="77777777" w:rsidR="00C474C1" w:rsidRDefault="00C52F4A" w:rsidP="00C52F4A">
      <w:r w:rsidRPr="00605EB6">
        <w:t>Il donna l</w:t>
      </w:r>
      <w:r w:rsidR="00C474C1">
        <w:t>’</w:t>
      </w:r>
      <w:r w:rsidRPr="00605EB6">
        <w:t>ordre au cocher d</w:t>
      </w:r>
      <w:r w:rsidR="00C474C1">
        <w:t>’</w:t>
      </w:r>
      <w:r w:rsidRPr="00605EB6">
        <w:t>atteler immédiatement un cheval au coupé afin de le conduire à Paris</w:t>
      </w:r>
      <w:r w:rsidR="00C474C1">
        <w:t xml:space="preserve">. </w:t>
      </w:r>
      <w:r w:rsidRPr="00605EB6">
        <w:t>Ensuite il se fit servir à déjeuner</w:t>
      </w:r>
      <w:r w:rsidR="00C474C1">
        <w:t xml:space="preserve">. </w:t>
      </w:r>
      <w:r w:rsidRPr="00605EB6">
        <w:t>Il mangea rapidement</w:t>
      </w:r>
      <w:r w:rsidR="00C474C1">
        <w:t xml:space="preserve">, </w:t>
      </w:r>
      <w:r w:rsidRPr="00605EB6">
        <w:t>en homme très pressé</w:t>
      </w:r>
      <w:r w:rsidR="00C474C1">
        <w:t xml:space="preserve">, </w:t>
      </w:r>
      <w:r w:rsidRPr="00605EB6">
        <w:t>puis il passa dans sa chambre pour se vêtir à la hâte d</w:t>
      </w:r>
      <w:r w:rsidR="00C474C1">
        <w:t>’</w:t>
      </w:r>
      <w:r w:rsidRPr="00605EB6">
        <w:t>un costume de voyage</w:t>
      </w:r>
      <w:r w:rsidR="00C474C1">
        <w:t xml:space="preserve">. </w:t>
      </w:r>
      <w:r w:rsidRPr="00605EB6">
        <w:t>Il mit du linge dans une valise de cuir de Russie</w:t>
      </w:r>
      <w:r w:rsidR="00C474C1">
        <w:t xml:space="preserve">, </w:t>
      </w:r>
      <w:r w:rsidRPr="00605EB6">
        <w:t>facile à porter à la main</w:t>
      </w:r>
      <w:r w:rsidR="00C474C1">
        <w:t xml:space="preserve">. </w:t>
      </w:r>
      <w:r w:rsidRPr="00605EB6">
        <w:t>Cela fait</w:t>
      </w:r>
      <w:r w:rsidR="00C474C1">
        <w:t xml:space="preserve">, </w:t>
      </w:r>
      <w:r w:rsidRPr="00605EB6">
        <w:t>il s</w:t>
      </w:r>
      <w:r w:rsidR="00C474C1">
        <w:t>’</w:t>
      </w:r>
      <w:r w:rsidRPr="00605EB6">
        <w:t>assura que sa porte était bien fermée</w:t>
      </w:r>
      <w:r w:rsidR="00C474C1">
        <w:t xml:space="preserve">, </w:t>
      </w:r>
      <w:r w:rsidRPr="00605EB6">
        <w:t>que nul ne pouvait le voir</w:t>
      </w:r>
      <w:r w:rsidR="00C474C1">
        <w:t xml:space="preserve">, </w:t>
      </w:r>
      <w:r w:rsidRPr="00605EB6">
        <w:t>ni l</w:t>
      </w:r>
      <w:r w:rsidR="00C474C1">
        <w:t>’</w:t>
      </w:r>
      <w:r w:rsidRPr="00605EB6">
        <w:t>entendre</w:t>
      </w:r>
      <w:r w:rsidR="00C474C1">
        <w:t xml:space="preserve">, </w:t>
      </w:r>
      <w:r w:rsidRPr="00605EB6">
        <w:t>et il ouvrit un vieux meuble de Boule</w:t>
      </w:r>
      <w:r w:rsidR="00C474C1">
        <w:t xml:space="preserve">, </w:t>
      </w:r>
      <w:r w:rsidRPr="00605EB6">
        <w:t>en faisant jouer des ressorts secrets</w:t>
      </w:r>
      <w:r w:rsidR="00C474C1">
        <w:t xml:space="preserve">, </w:t>
      </w:r>
      <w:r w:rsidRPr="00605EB6">
        <w:t>invisibles</w:t>
      </w:r>
      <w:r w:rsidR="00C474C1">
        <w:t xml:space="preserve">. </w:t>
      </w:r>
      <w:r w:rsidRPr="00605EB6">
        <w:t>Ses yeux étincelèrent et son front s</w:t>
      </w:r>
      <w:r w:rsidR="00C474C1">
        <w:t>’</w:t>
      </w:r>
      <w:r w:rsidRPr="00605EB6">
        <w:t>irradia</w:t>
      </w:r>
      <w:r w:rsidR="00C474C1">
        <w:t>.</w:t>
      </w:r>
    </w:p>
    <w:p w14:paraId="6CAD5F07" w14:textId="2CBDB84A" w:rsidR="00C474C1" w:rsidRDefault="00C52F4A" w:rsidP="00C52F4A">
      <w:r w:rsidRPr="00605EB6">
        <w:t>Sur une des tablettes du meuble</w:t>
      </w:r>
      <w:r w:rsidR="00C474C1">
        <w:t xml:space="preserve">, </w:t>
      </w:r>
      <w:r w:rsidRPr="00605EB6">
        <w:t xml:space="preserve">des liasses de billets de </w:t>
      </w:r>
      <w:r w:rsidR="00D5751A">
        <w:t>B</w:t>
      </w:r>
      <w:r w:rsidR="00D5751A" w:rsidRPr="00605EB6">
        <w:t xml:space="preserve">anque </w:t>
      </w:r>
      <w:r w:rsidRPr="00605EB6">
        <w:t>étaient entassées</w:t>
      </w:r>
      <w:r w:rsidR="004540F3">
        <w:t> ;</w:t>
      </w:r>
      <w:r w:rsidR="00C474C1">
        <w:t xml:space="preserve"> </w:t>
      </w:r>
      <w:r w:rsidRPr="00605EB6">
        <w:t>billets de mille francs</w:t>
      </w:r>
      <w:r w:rsidR="00C474C1">
        <w:t xml:space="preserve">, </w:t>
      </w:r>
      <w:r w:rsidRPr="00605EB6">
        <w:t>de cinq cents</w:t>
      </w:r>
      <w:r w:rsidR="00C474C1">
        <w:t xml:space="preserve">, </w:t>
      </w:r>
      <w:r w:rsidRPr="00605EB6">
        <w:t>de deux cents</w:t>
      </w:r>
      <w:r w:rsidR="00C474C1">
        <w:t xml:space="preserve">, </w:t>
      </w:r>
      <w:r w:rsidRPr="00605EB6">
        <w:t>de cent francs</w:t>
      </w:r>
      <w:r w:rsidR="00C474C1">
        <w:t xml:space="preserve">. </w:t>
      </w:r>
      <w:r w:rsidRPr="00605EB6">
        <w:t>Le deuxième rayon ployait sous un amoncellement de rouleaux d</w:t>
      </w:r>
      <w:r w:rsidR="00C474C1">
        <w:t>’</w:t>
      </w:r>
      <w:r w:rsidRPr="00605EB6">
        <w:t>or</w:t>
      </w:r>
      <w:r w:rsidR="00C474C1">
        <w:t xml:space="preserve">. </w:t>
      </w:r>
      <w:r w:rsidRPr="00605EB6">
        <w:t>Sur les autres étaient placés</w:t>
      </w:r>
      <w:r w:rsidR="00C474C1">
        <w:t xml:space="preserve">, </w:t>
      </w:r>
      <w:r w:rsidRPr="00605EB6">
        <w:t>empilés</w:t>
      </w:r>
      <w:r w:rsidR="00C474C1">
        <w:t xml:space="preserve">, </w:t>
      </w:r>
      <w:r w:rsidRPr="00605EB6">
        <w:t>serrés</w:t>
      </w:r>
      <w:r w:rsidR="00C474C1">
        <w:t xml:space="preserve">, </w:t>
      </w:r>
      <w:r w:rsidRPr="00605EB6">
        <w:t>mais en ordre parfait</w:t>
      </w:r>
      <w:r w:rsidR="00C474C1">
        <w:t xml:space="preserve">, </w:t>
      </w:r>
      <w:r w:rsidRPr="00605EB6">
        <w:t>de nombreux titres de rente sur l</w:t>
      </w:r>
      <w:r w:rsidR="00C474C1">
        <w:t>’</w:t>
      </w:r>
      <w:r w:rsidRPr="00605EB6">
        <w:t>État</w:t>
      </w:r>
      <w:r w:rsidR="00C474C1">
        <w:t xml:space="preserve">, </w:t>
      </w:r>
      <w:r w:rsidRPr="00605EB6">
        <w:t>des actions de la Banque de France</w:t>
      </w:r>
      <w:r w:rsidR="00C474C1">
        <w:t xml:space="preserve">, </w:t>
      </w:r>
      <w:r w:rsidRPr="00605EB6">
        <w:t>de la compagnie du Gaz</w:t>
      </w:r>
      <w:r w:rsidR="00C474C1">
        <w:t xml:space="preserve">, </w:t>
      </w:r>
      <w:r w:rsidRPr="00605EB6">
        <w:t>toutes sortes d</w:t>
      </w:r>
      <w:r w:rsidR="00C474C1">
        <w:t>’</w:t>
      </w:r>
      <w:r w:rsidRPr="00605EB6">
        <w:t>autres valeurs mobilières de premier ordre</w:t>
      </w:r>
      <w:r w:rsidR="00C474C1">
        <w:t xml:space="preserve">. </w:t>
      </w:r>
      <w:r w:rsidRPr="00605EB6">
        <w:t>Tous ces titres divers étaient au porteur et représentaient plus de deux millions</w:t>
      </w:r>
      <w:r w:rsidR="00C474C1">
        <w:t xml:space="preserve">. </w:t>
      </w:r>
      <w:r w:rsidRPr="00605EB6">
        <w:t>L</w:t>
      </w:r>
      <w:r w:rsidR="00C474C1">
        <w:t>’</w:t>
      </w:r>
      <w:r w:rsidRPr="00605EB6">
        <w:t xml:space="preserve">or et les billets de </w:t>
      </w:r>
      <w:r w:rsidR="00A60469">
        <w:t>B</w:t>
      </w:r>
      <w:r w:rsidR="00A60469" w:rsidRPr="00605EB6">
        <w:t>anque</w:t>
      </w:r>
      <w:r w:rsidR="00C474C1">
        <w:t xml:space="preserve">, </w:t>
      </w:r>
      <w:r w:rsidRPr="00605EB6">
        <w:t>forma</w:t>
      </w:r>
      <w:r w:rsidR="00A60469">
        <w:t>ie</w:t>
      </w:r>
      <w:r w:rsidRPr="00605EB6">
        <w:t>nt ensemble une somme d</w:t>
      </w:r>
      <w:r w:rsidR="00C474C1">
        <w:t>’</w:t>
      </w:r>
      <w:r w:rsidRPr="00605EB6">
        <w:t>au moins un million</w:t>
      </w:r>
      <w:r w:rsidR="004540F3">
        <w:t> ;</w:t>
      </w:r>
      <w:r w:rsidR="00C474C1">
        <w:t xml:space="preserve"> </w:t>
      </w:r>
      <w:r w:rsidRPr="00605EB6">
        <w:t>il y avait là</w:t>
      </w:r>
      <w:r w:rsidR="00C474C1">
        <w:t xml:space="preserve">, </w:t>
      </w:r>
      <w:r w:rsidRPr="00605EB6">
        <w:t>dans ce meuble</w:t>
      </w:r>
      <w:r w:rsidR="00C474C1">
        <w:t xml:space="preserve">, </w:t>
      </w:r>
      <w:r w:rsidRPr="00605EB6">
        <w:t>plus de trois millions</w:t>
      </w:r>
      <w:r w:rsidR="00C474C1">
        <w:t>.</w:t>
      </w:r>
    </w:p>
    <w:p w14:paraId="38C18A8C" w14:textId="262E5830" w:rsidR="00C474C1" w:rsidRDefault="00C52F4A" w:rsidP="00C52F4A">
      <w:r w:rsidRPr="00605EB6">
        <w:lastRenderedPageBreak/>
        <w:t>L</w:t>
      </w:r>
      <w:r w:rsidR="00C474C1">
        <w:t>’</w:t>
      </w:r>
      <w:r w:rsidRPr="00605EB6">
        <w:t>autre partie de la fortune du marquis de Chamarande</w:t>
      </w:r>
      <w:r w:rsidR="00C474C1">
        <w:t xml:space="preserve">, </w:t>
      </w:r>
      <w:r w:rsidRPr="00605EB6">
        <w:t>près de trois millions encore en excellentes valeurs au porteur</w:t>
      </w:r>
      <w:r w:rsidR="00C474C1">
        <w:t xml:space="preserve">, </w:t>
      </w:r>
      <w:r w:rsidRPr="00605EB6">
        <w:t xml:space="preserve">était toujours en dépôt à la </w:t>
      </w:r>
      <w:r w:rsidR="00A60469">
        <w:t>B</w:t>
      </w:r>
      <w:r w:rsidR="00A60469" w:rsidRPr="00605EB6">
        <w:t xml:space="preserve">anque </w:t>
      </w:r>
      <w:r w:rsidRPr="00605EB6">
        <w:t>de France</w:t>
      </w:r>
      <w:r w:rsidR="00C474C1">
        <w:t>.</w:t>
      </w:r>
    </w:p>
    <w:p w14:paraId="628ABC2D" w14:textId="77777777" w:rsidR="00C474C1" w:rsidRDefault="00C52F4A" w:rsidP="00C52F4A">
      <w:r w:rsidRPr="00605EB6">
        <w:t>C</w:t>
      </w:r>
      <w:r w:rsidR="00C474C1">
        <w:t>’</w:t>
      </w:r>
      <w:r w:rsidRPr="00605EB6">
        <w:t>est cette fortune merveilleuse du marquis de Chamarande que convoitait le baron de Simaise</w:t>
      </w:r>
      <w:r w:rsidR="00C474C1">
        <w:t xml:space="preserve"> ; </w:t>
      </w:r>
      <w:r w:rsidRPr="00605EB6">
        <w:t>c</w:t>
      </w:r>
      <w:r w:rsidR="00C474C1">
        <w:t>’</w:t>
      </w:r>
      <w:r w:rsidRPr="00605EB6">
        <w:t>est de ce trésor confié à sa loyauté</w:t>
      </w:r>
      <w:r w:rsidR="00C474C1">
        <w:t xml:space="preserve">, </w:t>
      </w:r>
      <w:r w:rsidRPr="00605EB6">
        <w:t>à son honneur</w:t>
      </w:r>
      <w:r w:rsidR="00C474C1">
        <w:t xml:space="preserve">, </w:t>
      </w:r>
      <w:r w:rsidRPr="00605EB6">
        <w:t>qui</w:t>
      </w:r>
      <w:r w:rsidR="00C474C1">
        <w:t xml:space="preserve">, </w:t>
      </w:r>
      <w:r w:rsidRPr="00605EB6">
        <w:t>son frère mort</w:t>
      </w:r>
      <w:r w:rsidR="00C474C1">
        <w:t xml:space="preserve">, </w:t>
      </w:r>
      <w:r w:rsidRPr="00605EB6">
        <w:t>appartenait à la marquise</w:t>
      </w:r>
      <w:r w:rsidR="00C474C1">
        <w:t xml:space="preserve">, </w:t>
      </w:r>
      <w:r w:rsidRPr="00605EB6">
        <w:t>c</w:t>
      </w:r>
      <w:r w:rsidR="00C474C1">
        <w:t>’</w:t>
      </w:r>
      <w:r w:rsidRPr="00605EB6">
        <w:t>est de cette richesse qu</w:t>
      </w:r>
      <w:r w:rsidR="00C474C1">
        <w:t>’</w:t>
      </w:r>
      <w:r w:rsidRPr="00605EB6">
        <w:t>il songeait maintenant à devenir le possesseur</w:t>
      </w:r>
      <w:r w:rsidR="00C474C1">
        <w:t xml:space="preserve">, </w:t>
      </w:r>
      <w:r w:rsidRPr="00605EB6">
        <w:t>le maître absolu</w:t>
      </w:r>
      <w:r w:rsidR="00C474C1">
        <w:t>.</w:t>
      </w:r>
    </w:p>
    <w:p w14:paraId="6A5C0D05" w14:textId="77777777" w:rsidR="00C474C1" w:rsidRDefault="00C52F4A" w:rsidP="00C52F4A">
      <w:r w:rsidRPr="00605EB6">
        <w:t>Il méditait froidement l</w:t>
      </w:r>
      <w:r w:rsidR="00C474C1">
        <w:t>’</w:t>
      </w:r>
      <w:r w:rsidRPr="00605EB6">
        <w:t>acte de spoliation</w:t>
      </w:r>
      <w:r w:rsidR="00C474C1">
        <w:t xml:space="preserve">, </w:t>
      </w:r>
      <w:r w:rsidRPr="00605EB6">
        <w:t>cherchant</w:t>
      </w:r>
      <w:r w:rsidR="00C474C1">
        <w:t xml:space="preserve">, </w:t>
      </w:r>
      <w:r w:rsidRPr="00605EB6">
        <w:t>dans sa tête ouverte à toutes les pensées mauvaises</w:t>
      </w:r>
      <w:r w:rsidR="00C474C1">
        <w:t xml:space="preserve">, </w:t>
      </w:r>
      <w:r w:rsidRPr="00605EB6">
        <w:t>le moyen d</w:t>
      </w:r>
      <w:r w:rsidR="00C474C1">
        <w:t>’</w:t>
      </w:r>
      <w:r w:rsidRPr="00605EB6">
        <w:t>accomplir le crime</w:t>
      </w:r>
      <w:r w:rsidR="00C474C1">
        <w:t xml:space="preserve">. </w:t>
      </w:r>
      <w:r w:rsidRPr="00605EB6">
        <w:t>Dénué de sens moral</w:t>
      </w:r>
      <w:r w:rsidR="00C474C1">
        <w:t xml:space="preserve">, </w:t>
      </w:r>
      <w:r w:rsidRPr="00605EB6">
        <w:t>le misérable avait su si bien assouplir sa conscience</w:t>
      </w:r>
      <w:r w:rsidR="00C474C1">
        <w:t xml:space="preserve">, </w:t>
      </w:r>
      <w:r w:rsidRPr="00605EB6">
        <w:t>qu</w:t>
      </w:r>
      <w:r w:rsidR="00C474C1">
        <w:t>’</w:t>
      </w:r>
      <w:r w:rsidRPr="00605EB6">
        <w:t>aucune voix intérieure ne lui criait</w:t>
      </w:r>
      <w:r w:rsidR="00C474C1">
        <w:t xml:space="preserve"> : </w:t>
      </w:r>
      <w:r w:rsidRPr="00605EB6">
        <w:t>voleur</w:t>
      </w:r>
      <w:r w:rsidR="00C474C1">
        <w:t> !</w:t>
      </w:r>
    </w:p>
    <w:p w14:paraId="222CA05B" w14:textId="77777777" w:rsidR="00C474C1" w:rsidRDefault="00C52F4A" w:rsidP="00C52F4A">
      <w:r w:rsidRPr="00605EB6">
        <w:t>Six millions</w:t>
      </w:r>
      <w:r w:rsidR="00C474C1">
        <w:t xml:space="preserve"> ! </w:t>
      </w:r>
      <w:r w:rsidRPr="00605EB6">
        <w:t>six millions</w:t>
      </w:r>
      <w:r w:rsidR="00C474C1">
        <w:t xml:space="preserve"> ! </w:t>
      </w:r>
      <w:r w:rsidRPr="00605EB6">
        <w:t>Avec une pareille fortune</w:t>
      </w:r>
      <w:r w:rsidR="00C474C1">
        <w:t xml:space="preserve">, </w:t>
      </w:r>
      <w:r w:rsidRPr="00605EB6">
        <w:t>ce n</w:t>
      </w:r>
      <w:r w:rsidR="00C474C1">
        <w:t>’</w:t>
      </w:r>
      <w:r w:rsidRPr="00605EB6">
        <w:t>était pas seulement Paris</w:t>
      </w:r>
      <w:r w:rsidR="00C474C1">
        <w:t xml:space="preserve">, </w:t>
      </w:r>
      <w:r w:rsidRPr="00605EB6">
        <w:t>c</w:t>
      </w:r>
      <w:r w:rsidR="00C474C1">
        <w:t>’</w:t>
      </w:r>
      <w:r w:rsidRPr="00605EB6">
        <w:t>est le monde entier qui serait à lui</w:t>
      </w:r>
      <w:r w:rsidR="00C474C1">
        <w:t xml:space="preserve"> ! </w:t>
      </w:r>
      <w:r w:rsidRPr="00605EB6">
        <w:t>On comprend qu</w:t>
      </w:r>
      <w:r w:rsidR="00C474C1">
        <w:t>’</w:t>
      </w:r>
      <w:r w:rsidRPr="00605EB6">
        <w:t>il avait hâte de s</w:t>
      </w:r>
      <w:r w:rsidR="00C474C1">
        <w:t>’</w:t>
      </w:r>
      <w:r w:rsidRPr="00605EB6">
        <w:t>assurer</w:t>
      </w:r>
      <w:r w:rsidR="00C474C1">
        <w:t xml:space="preserve">, </w:t>
      </w:r>
      <w:r w:rsidRPr="00605EB6">
        <w:t>d</w:t>
      </w:r>
      <w:r w:rsidR="00C474C1">
        <w:t>’</w:t>
      </w:r>
      <w:r w:rsidRPr="00605EB6">
        <w:t>être convaincu que son frère avait trouvé la mort au milieu des vagues furieuses de l</w:t>
      </w:r>
      <w:r w:rsidR="00C474C1">
        <w:t>’</w:t>
      </w:r>
      <w:r w:rsidRPr="00605EB6">
        <w:t>Océan</w:t>
      </w:r>
      <w:r w:rsidR="00C474C1">
        <w:t>.</w:t>
      </w:r>
    </w:p>
    <w:p w14:paraId="0657D826" w14:textId="5AF9F6FD" w:rsidR="00C474C1" w:rsidRDefault="00C52F4A" w:rsidP="00C52F4A">
      <w:r w:rsidRPr="003D7C83">
        <w:t>Il restait debout devant le meuble</w:t>
      </w:r>
      <w:r w:rsidR="00C474C1">
        <w:t xml:space="preserve">, </w:t>
      </w:r>
      <w:r w:rsidRPr="003D7C83">
        <w:t>immobile</w:t>
      </w:r>
      <w:r w:rsidR="00C474C1">
        <w:t xml:space="preserve">, </w:t>
      </w:r>
      <w:r w:rsidRPr="003D7C83">
        <w:t>frémissant</w:t>
      </w:r>
      <w:r w:rsidR="00C474C1">
        <w:t xml:space="preserve">, </w:t>
      </w:r>
      <w:r w:rsidRPr="003D7C83">
        <w:t>ne se lassant point de contempler les rouleaux d</w:t>
      </w:r>
      <w:r w:rsidR="00C474C1">
        <w:t>’</w:t>
      </w:r>
      <w:r w:rsidRPr="003D7C83">
        <w:t>or</w:t>
      </w:r>
      <w:r w:rsidR="00C474C1">
        <w:t xml:space="preserve">, </w:t>
      </w:r>
      <w:r w:rsidRPr="003D7C83">
        <w:t xml:space="preserve">les billets de </w:t>
      </w:r>
      <w:r w:rsidR="003D7C83">
        <w:t>B</w:t>
      </w:r>
      <w:r w:rsidR="003D7C83" w:rsidRPr="003D7C83">
        <w:t>anque</w:t>
      </w:r>
      <w:r w:rsidR="00C474C1">
        <w:t xml:space="preserve">, </w:t>
      </w:r>
      <w:r w:rsidRPr="003D7C83">
        <w:t>les valeurs</w:t>
      </w:r>
      <w:r w:rsidR="00C474C1">
        <w:t xml:space="preserve">, </w:t>
      </w:r>
      <w:r w:rsidRPr="003D7C83">
        <w:t>les caressant d</w:t>
      </w:r>
      <w:r w:rsidR="00C474C1">
        <w:t>’</w:t>
      </w:r>
      <w:r w:rsidRPr="003D7C83">
        <w:t>un regard où éclatait la tendresse folle d</w:t>
      </w:r>
      <w:r w:rsidR="00C474C1">
        <w:t>’</w:t>
      </w:r>
      <w:r w:rsidRPr="003D7C83">
        <w:t>un avare</w:t>
      </w:r>
      <w:r w:rsidR="00C474C1">
        <w:t>.</w:t>
      </w:r>
    </w:p>
    <w:p w14:paraId="29296559" w14:textId="46650652" w:rsidR="00C474C1" w:rsidRDefault="0094609C" w:rsidP="00C52F4A">
      <w:r>
        <w:t>— </w:t>
      </w:r>
      <w:r w:rsidR="00C52F4A" w:rsidRPr="00605EB6">
        <w:t>Heureusement</w:t>
      </w:r>
      <w:r w:rsidR="00C474C1">
        <w:t xml:space="preserve">, </w:t>
      </w:r>
      <w:r w:rsidR="00C52F4A" w:rsidRPr="00605EB6">
        <w:t>pensait-il</w:t>
      </w:r>
      <w:r w:rsidR="00C474C1">
        <w:t xml:space="preserve">, </w:t>
      </w:r>
      <w:r w:rsidR="00C52F4A" w:rsidRPr="00605EB6">
        <w:t>nul ne sait que j</w:t>
      </w:r>
      <w:r w:rsidR="00C474C1">
        <w:t>’</w:t>
      </w:r>
      <w:r w:rsidR="00C52F4A" w:rsidRPr="00605EB6">
        <w:t>ai ici cette fortune</w:t>
      </w:r>
      <w:r w:rsidR="00C474C1">
        <w:t xml:space="preserve"> ; </w:t>
      </w:r>
      <w:r w:rsidR="00C52F4A" w:rsidRPr="00605EB6">
        <w:t>je n</w:t>
      </w:r>
      <w:r w:rsidR="00C474C1">
        <w:t>’</w:t>
      </w:r>
      <w:r w:rsidR="00C52F4A" w:rsidRPr="00605EB6">
        <w:t>ai pas à redouter les voleurs</w:t>
      </w:r>
      <w:r w:rsidR="00C474C1">
        <w:t xml:space="preserve"> ; </w:t>
      </w:r>
      <w:r w:rsidR="00C52F4A" w:rsidRPr="00605EB6">
        <w:t>d</w:t>
      </w:r>
      <w:r w:rsidR="00C474C1">
        <w:t>’</w:t>
      </w:r>
      <w:r w:rsidR="00C52F4A" w:rsidRPr="00605EB6">
        <w:t>ailleurs</w:t>
      </w:r>
      <w:r w:rsidR="00C474C1">
        <w:t xml:space="preserve">, </w:t>
      </w:r>
      <w:r w:rsidR="00C52F4A" w:rsidRPr="00605EB6">
        <w:t>la propriété est bien gardée</w:t>
      </w:r>
      <w:r w:rsidR="00C474C1">
        <w:t xml:space="preserve">. </w:t>
      </w:r>
      <w:r w:rsidR="00C52F4A" w:rsidRPr="00605EB6">
        <w:t>Quant aux domestiques</w:t>
      </w:r>
      <w:r w:rsidR="00C474C1">
        <w:t xml:space="preserve">, </w:t>
      </w:r>
      <w:r w:rsidR="00C52F4A" w:rsidRPr="00605EB6">
        <w:t>bien que je ne sois sûr d</w:t>
      </w:r>
      <w:r w:rsidR="00C474C1">
        <w:t>’</w:t>
      </w:r>
      <w:r w:rsidR="00C52F4A" w:rsidRPr="00605EB6">
        <w:t>aucun d</w:t>
      </w:r>
      <w:r w:rsidR="00C474C1">
        <w:t>’</w:t>
      </w:r>
      <w:r w:rsidR="00C52F4A" w:rsidRPr="00605EB6">
        <w:t>eux</w:t>
      </w:r>
      <w:r w:rsidR="00C474C1">
        <w:t xml:space="preserve">, </w:t>
      </w:r>
      <w:r w:rsidR="00C52F4A" w:rsidRPr="00605EB6">
        <w:t>en supposant qu</w:t>
      </w:r>
      <w:r w:rsidR="00C474C1">
        <w:t>’</w:t>
      </w:r>
      <w:r w:rsidR="00C52F4A" w:rsidRPr="00605EB6">
        <w:t>ils soupçonnent ce que contient ce meuble</w:t>
      </w:r>
      <w:r w:rsidR="00C474C1">
        <w:t xml:space="preserve">, </w:t>
      </w:r>
      <w:r w:rsidR="00C52F4A" w:rsidRPr="00605EB6">
        <w:t>il leur serait impossible de l</w:t>
      </w:r>
      <w:r w:rsidR="00C474C1">
        <w:t>’</w:t>
      </w:r>
      <w:r w:rsidR="00C52F4A" w:rsidRPr="00605EB6">
        <w:t>ouvrir</w:t>
      </w:r>
      <w:r w:rsidR="00C474C1">
        <w:t xml:space="preserve">. </w:t>
      </w:r>
      <w:r w:rsidR="00C52F4A" w:rsidRPr="00605EB6">
        <w:t>Le bois est muet</w:t>
      </w:r>
      <w:r w:rsidR="00C474C1">
        <w:t xml:space="preserve"> ; </w:t>
      </w:r>
      <w:r w:rsidR="00C52F4A" w:rsidRPr="00605EB6">
        <w:t>ce n</w:t>
      </w:r>
      <w:r w:rsidR="00C474C1">
        <w:t>’</w:t>
      </w:r>
      <w:r w:rsidR="00C52F4A" w:rsidRPr="00605EB6">
        <w:t>est pas lui qui dira jamais comment il faut appuyer là les cinq doigts de la main pour mettre en mouvement le mécanisme qui ouvre cette porte bardée de fer</w:t>
      </w:r>
      <w:r w:rsidR="00C474C1">
        <w:t xml:space="preserve">. </w:t>
      </w:r>
      <w:r w:rsidR="00C52F4A" w:rsidRPr="00605EB6">
        <w:lastRenderedPageBreak/>
        <w:t>Non</w:t>
      </w:r>
      <w:r w:rsidR="00C474C1">
        <w:t xml:space="preserve">, </w:t>
      </w:r>
      <w:r w:rsidR="00C52F4A" w:rsidRPr="00605EB6">
        <w:t>je n</w:t>
      </w:r>
      <w:r w:rsidR="00C474C1">
        <w:t>’</w:t>
      </w:r>
      <w:r w:rsidR="00C52F4A" w:rsidRPr="00605EB6">
        <w:t>ai rien</w:t>
      </w:r>
      <w:r w:rsidR="00C474C1">
        <w:t xml:space="preserve">, </w:t>
      </w:r>
      <w:r w:rsidR="00C52F4A" w:rsidRPr="00605EB6">
        <w:t>absolument rien à craindre</w:t>
      </w:r>
      <w:r w:rsidR="00C474C1">
        <w:t xml:space="preserve"> ; </w:t>
      </w:r>
      <w:r w:rsidR="00C52F4A" w:rsidRPr="00605EB6">
        <w:t>je peux partir tranquille</w:t>
      </w:r>
      <w:r w:rsidR="00C474C1">
        <w:t xml:space="preserve">. </w:t>
      </w:r>
      <w:r w:rsidR="00C52F4A" w:rsidRPr="00605EB6">
        <w:t>Il n</w:t>
      </w:r>
      <w:r w:rsidR="00C474C1">
        <w:t>’</w:t>
      </w:r>
      <w:r w:rsidR="00C52F4A" w:rsidRPr="00605EB6">
        <w:t>y a que le feu</w:t>
      </w:r>
      <w:r w:rsidR="00C474C1">
        <w:t>…</w:t>
      </w:r>
    </w:p>
    <w:p w14:paraId="0F754CF1" w14:textId="77777777" w:rsidR="00C474C1" w:rsidRDefault="00C52F4A" w:rsidP="00C52F4A">
      <w:r w:rsidRPr="00605EB6">
        <w:t>Il ne put s</w:t>
      </w:r>
      <w:r w:rsidR="00C474C1">
        <w:t>’</w:t>
      </w:r>
      <w:r w:rsidRPr="00605EB6">
        <w:t>empêcher de frissonner</w:t>
      </w:r>
      <w:r w:rsidR="00C474C1">
        <w:t>.</w:t>
      </w:r>
    </w:p>
    <w:p w14:paraId="29C84571" w14:textId="046071D8" w:rsidR="00C474C1" w:rsidRDefault="0094609C" w:rsidP="00C52F4A">
      <w:r>
        <w:t>— </w:t>
      </w:r>
      <w:r w:rsidR="00C52F4A" w:rsidRPr="003D7C83">
        <w:t>Ah</w:t>
      </w:r>
      <w:r w:rsidR="00C474C1">
        <w:t xml:space="preserve"> ! </w:t>
      </w:r>
      <w:r w:rsidR="00C52F4A" w:rsidRPr="003D7C83">
        <w:t>oui</w:t>
      </w:r>
      <w:r w:rsidR="00C474C1">
        <w:t xml:space="preserve">, </w:t>
      </w:r>
      <w:r w:rsidR="00C52F4A" w:rsidRPr="003D7C83">
        <w:t>grommela-t-il avec un rictus grimaçant</w:t>
      </w:r>
      <w:r w:rsidR="00C474C1">
        <w:t xml:space="preserve">, </w:t>
      </w:r>
      <w:r w:rsidR="00C52F4A" w:rsidRPr="003D7C83">
        <w:t>ce serait une belle proie pour un incendie</w:t>
      </w:r>
      <w:r w:rsidR="00C474C1">
        <w:t xml:space="preserve">. </w:t>
      </w:r>
      <w:r w:rsidR="00C52F4A" w:rsidRPr="003D7C83">
        <w:t>Des flammes jaunes</w:t>
      </w:r>
      <w:r w:rsidR="00C474C1">
        <w:t xml:space="preserve">, </w:t>
      </w:r>
      <w:r w:rsidR="00C52F4A" w:rsidRPr="003D7C83">
        <w:t>rouges</w:t>
      </w:r>
      <w:r w:rsidR="00C474C1">
        <w:t xml:space="preserve">, </w:t>
      </w:r>
      <w:r w:rsidR="00C52F4A" w:rsidRPr="003D7C83">
        <w:t>bleues</w:t>
      </w:r>
      <w:r w:rsidR="00C474C1">
        <w:t xml:space="preserve">, </w:t>
      </w:r>
      <w:r w:rsidR="00C52F4A" w:rsidRPr="003D7C83">
        <w:t>de toutes les couleurs</w:t>
      </w:r>
      <w:r w:rsidR="00C474C1">
        <w:t xml:space="preserve">, </w:t>
      </w:r>
      <w:r w:rsidR="00C52F4A" w:rsidRPr="003D7C83">
        <w:t>un magnifique feu de Bengale</w:t>
      </w:r>
      <w:r w:rsidR="00C474C1">
        <w:t xml:space="preserve">… </w:t>
      </w:r>
      <w:r w:rsidR="00C52F4A" w:rsidRPr="003D7C83">
        <w:t>Des millions en l</w:t>
      </w:r>
      <w:r w:rsidR="00C474C1">
        <w:t>’</w:t>
      </w:r>
      <w:r w:rsidR="00C52F4A" w:rsidRPr="003D7C83">
        <w:t>air</w:t>
      </w:r>
      <w:r w:rsidR="00C474C1">
        <w:t xml:space="preserve">, </w:t>
      </w:r>
      <w:r w:rsidR="00C52F4A" w:rsidRPr="003D7C83">
        <w:t>en cendres</w:t>
      </w:r>
      <w:r w:rsidR="00C474C1">
        <w:t xml:space="preserve">, </w:t>
      </w:r>
      <w:r w:rsidR="00C52F4A" w:rsidRPr="003D7C83">
        <w:t>en fumée</w:t>
      </w:r>
      <w:r w:rsidR="00C474C1">
        <w:t> !</w:t>
      </w:r>
    </w:p>
    <w:p w14:paraId="03C05E70" w14:textId="77777777" w:rsidR="00C474C1" w:rsidRDefault="00C474C1" w:rsidP="00C52F4A">
      <w:r>
        <w:t>» </w:t>
      </w:r>
      <w:r w:rsidR="00C52F4A" w:rsidRPr="00605EB6">
        <w:t>Ah</w:t>
      </w:r>
      <w:r>
        <w:t xml:space="preserve"> ! </w:t>
      </w:r>
      <w:r w:rsidR="00C52F4A" w:rsidRPr="00605EB6">
        <w:t>ç</w:t>
      </w:r>
      <w:r w:rsidR="00C52F4A">
        <w:t>à</w:t>
      </w:r>
      <w:r>
        <w:t xml:space="preserve">, </w:t>
      </w:r>
      <w:r w:rsidR="00C52F4A" w:rsidRPr="00605EB6">
        <w:t>voyons</w:t>
      </w:r>
      <w:r>
        <w:t xml:space="preserve">, </w:t>
      </w:r>
      <w:r w:rsidR="00C52F4A" w:rsidRPr="00605EB6">
        <w:t>est-ce que je suis fou pour avoir une idée pareille</w:t>
      </w:r>
      <w:r>
        <w:t xml:space="preserve"> ? </w:t>
      </w:r>
      <w:r w:rsidR="00C52F4A" w:rsidRPr="00605EB6">
        <w:t>Suis-je bête</w:t>
      </w:r>
      <w:r>
        <w:t xml:space="preserve"> ! </w:t>
      </w:r>
      <w:r w:rsidR="00C52F4A" w:rsidRPr="00605EB6">
        <w:t>Le feu</w:t>
      </w:r>
      <w:r>
        <w:t xml:space="preserve"> ! </w:t>
      </w:r>
      <w:r w:rsidR="00C52F4A" w:rsidRPr="00605EB6">
        <w:t>pourquoi prendrait-il ici</w:t>
      </w:r>
      <w:r>
        <w:t xml:space="preserve"> ? </w:t>
      </w:r>
      <w:r w:rsidR="00C52F4A" w:rsidRPr="00605EB6">
        <w:t>C</w:t>
      </w:r>
      <w:r>
        <w:t>’</w:t>
      </w:r>
      <w:r w:rsidR="00C52F4A" w:rsidRPr="00605EB6">
        <w:t>est ridicule</w:t>
      </w:r>
      <w:r>
        <w:t xml:space="preserve">, </w:t>
      </w:r>
      <w:r w:rsidR="00C52F4A" w:rsidRPr="00605EB6">
        <w:t>c</w:t>
      </w:r>
      <w:r>
        <w:t>’</w:t>
      </w:r>
      <w:r w:rsidR="00C52F4A" w:rsidRPr="00605EB6">
        <w:t>est insensé</w:t>
      </w:r>
      <w:r>
        <w:t xml:space="preserve">. </w:t>
      </w:r>
      <w:r w:rsidR="00C52F4A" w:rsidRPr="00605EB6">
        <w:t>Je vois constamment des dangers où il n</w:t>
      </w:r>
      <w:r>
        <w:t>’</w:t>
      </w:r>
      <w:r w:rsidR="00C52F4A" w:rsidRPr="00605EB6">
        <w:t>en existe aucun</w:t>
      </w:r>
      <w:r>
        <w:t>.</w:t>
      </w:r>
    </w:p>
    <w:p w14:paraId="6D145FC5" w14:textId="77777777" w:rsidR="00C474C1" w:rsidRDefault="00C52F4A" w:rsidP="00C52F4A">
      <w:r w:rsidRPr="00605EB6">
        <w:t>Et il se remit à rire comme pour se moquer de lui-même</w:t>
      </w:r>
      <w:r w:rsidR="00C474C1">
        <w:t>.</w:t>
      </w:r>
    </w:p>
    <w:p w14:paraId="54C329B8" w14:textId="77777777" w:rsidR="00C474C1" w:rsidRDefault="00C52F4A" w:rsidP="00C52F4A">
      <w:r w:rsidRPr="00605EB6">
        <w:t>Depuis un instant</w:t>
      </w:r>
      <w:r w:rsidR="00C474C1">
        <w:t xml:space="preserve">, </w:t>
      </w:r>
      <w:r w:rsidRPr="00605EB6">
        <w:t>on entendait le cheval piaffer au bas du perron de la maison</w:t>
      </w:r>
      <w:r w:rsidR="00C474C1">
        <w:t>.</w:t>
      </w:r>
    </w:p>
    <w:p w14:paraId="34893F4A" w14:textId="1CCBE0A2" w:rsidR="00C474C1" w:rsidRDefault="0094609C" w:rsidP="00C52F4A">
      <w:r>
        <w:t>— </w:t>
      </w:r>
      <w:r w:rsidR="00C52F4A" w:rsidRPr="00605EB6">
        <w:t>Le cheval s</w:t>
      </w:r>
      <w:r w:rsidR="00C474C1">
        <w:t>’</w:t>
      </w:r>
      <w:r w:rsidR="00C52F4A" w:rsidRPr="00605EB6">
        <w:t>impatiente</w:t>
      </w:r>
      <w:r w:rsidR="00C474C1">
        <w:t xml:space="preserve">, </w:t>
      </w:r>
      <w:r w:rsidR="00C52F4A" w:rsidRPr="00605EB6">
        <w:t>se dit-il</w:t>
      </w:r>
      <w:r w:rsidR="00C474C1">
        <w:t xml:space="preserve">. </w:t>
      </w:r>
      <w:r w:rsidR="00C52F4A" w:rsidRPr="00605EB6">
        <w:t>Allons</w:t>
      </w:r>
      <w:r w:rsidR="00C474C1">
        <w:t xml:space="preserve">, </w:t>
      </w:r>
      <w:r w:rsidR="00C52F4A" w:rsidRPr="00605EB6">
        <w:t>dépêchons-nous et ne perdons pas de temps</w:t>
      </w:r>
      <w:r w:rsidR="00C474C1">
        <w:t xml:space="preserve">, </w:t>
      </w:r>
      <w:r w:rsidR="00C52F4A" w:rsidRPr="00605EB6">
        <w:t>car je ne veux pas</w:t>
      </w:r>
      <w:r w:rsidR="00C474C1">
        <w:t xml:space="preserve">, </w:t>
      </w:r>
      <w:r w:rsidR="00C52F4A" w:rsidRPr="00605EB6">
        <w:t>à Paris</w:t>
      </w:r>
      <w:r w:rsidR="00C474C1">
        <w:t xml:space="preserve">, </w:t>
      </w:r>
      <w:r w:rsidR="00C52F4A" w:rsidRPr="00605EB6">
        <w:t>manquer l</w:t>
      </w:r>
      <w:r w:rsidR="00C474C1">
        <w:t>’</w:t>
      </w:r>
      <w:r w:rsidR="00C52F4A" w:rsidRPr="00605EB6">
        <w:t>heure du départ</w:t>
      </w:r>
      <w:r w:rsidR="00C474C1">
        <w:t>.</w:t>
      </w:r>
    </w:p>
    <w:p w14:paraId="10790328" w14:textId="0869B48E" w:rsidR="00C474C1" w:rsidRDefault="00C52F4A" w:rsidP="003D7C83">
      <w:r w:rsidRPr="00605EB6">
        <w:t>Il glissa un rouleau d</w:t>
      </w:r>
      <w:r w:rsidR="00C474C1">
        <w:t>’</w:t>
      </w:r>
      <w:r w:rsidRPr="00605EB6">
        <w:t>or dans sa poche</w:t>
      </w:r>
      <w:r w:rsidR="00C474C1">
        <w:t xml:space="preserve">, </w:t>
      </w:r>
      <w:r w:rsidRPr="00605EB6">
        <w:t xml:space="preserve">mit une liasse de billets de </w:t>
      </w:r>
      <w:r w:rsidR="003D7C83">
        <w:t>B</w:t>
      </w:r>
      <w:r w:rsidR="003D7C83" w:rsidRPr="00605EB6">
        <w:t xml:space="preserve">anque </w:t>
      </w:r>
      <w:r w:rsidRPr="00605EB6">
        <w:t>dans son portefeuille</w:t>
      </w:r>
      <w:r w:rsidR="00C474C1">
        <w:t xml:space="preserve">, </w:t>
      </w:r>
      <w:r w:rsidRPr="00605EB6">
        <w:t xml:space="preserve">jeta un dernier et long regard sur les rayons du meuble de sûreté transformé en </w:t>
      </w:r>
      <w:r w:rsidR="003D7C83" w:rsidRPr="00605EB6">
        <w:t>co</w:t>
      </w:r>
      <w:r w:rsidR="003D7C83">
        <w:t>ff</w:t>
      </w:r>
      <w:r w:rsidR="003D7C83" w:rsidRPr="00605EB6">
        <w:t>r</w:t>
      </w:r>
      <w:r w:rsidR="003D7C83">
        <w:t>e-</w:t>
      </w:r>
      <w:r w:rsidR="003D7C83" w:rsidRPr="00605EB6">
        <w:t xml:space="preserve">fort </w:t>
      </w:r>
      <w:r w:rsidRPr="00605EB6">
        <w:t>et poussa la porte</w:t>
      </w:r>
      <w:r w:rsidR="00C474C1">
        <w:t xml:space="preserve">, </w:t>
      </w:r>
      <w:r w:rsidRPr="00605EB6">
        <w:t>qui tourna sans bruit sur ses pivots d</w:t>
      </w:r>
      <w:r w:rsidR="00C474C1">
        <w:t>’</w:t>
      </w:r>
      <w:r w:rsidRPr="00605EB6">
        <w:t>acier poli et s</w:t>
      </w:r>
      <w:r w:rsidR="00C474C1">
        <w:t>’</w:t>
      </w:r>
      <w:r w:rsidRPr="00605EB6">
        <w:t>enfonça elle-même dans son encadrement</w:t>
      </w:r>
      <w:r w:rsidR="00C474C1">
        <w:t>.</w:t>
      </w:r>
    </w:p>
    <w:p w14:paraId="3A0288F6" w14:textId="77777777" w:rsidR="00C474C1" w:rsidRDefault="00C52F4A" w:rsidP="00C52F4A">
      <w:r w:rsidRPr="00605EB6">
        <w:t>Aussitôt une sorte de craquement se fit entendre</w:t>
      </w:r>
      <w:r w:rsidR="00C474C1">
        <w:t>.</w:t>
      </w:r>
    </w:p>
    <w:p w14:paraId="3D713FEC" w14:textId="361CC56C" w:rsidR="00C474C1" w:rsidRDefault="0094609C" w:rsidP="00C52F4A">
      <w:r>
        <w:t>— </w:t>
      </w:r>
      <w:r w:rsidR="00C52F4A" w:rsidRPr="00605EB6">
        <w:t>Fermée</w:t>
      </w:r>
      <w:r w:rsidR="00C474C1">
        <w:t xml:space="preserve">, ! </w:t>
      </w:r>
      <w:r w:rsidR="00C52F4A" w:rsidRPr="00605EB6">
        <w:t>murmura le baron</w:t>
      </w:r>
      <w:r w:rsidR="00C474C1">
        <w:t>.</w:t>
      </w:r>
    </w:p>
    <w:p w14:paraId="7BD446E0" w14:textId="77777777" w:rsidR="00C474C1" w:rsidRDefault="00C52F4A" w:rsidP="00C52F4A">
      <w:r w:rsidRPr="00605EB6">
        <w:t>Il mit son chapeau sur sa tête</w:t>
      </w:r>
      <w:r w:rsidR="00C474C1">
        <w:t xml:space="preserve">, </w:t>
      </w:r>
      <w:r w:rsidRPr="00605EB6">
        <w:t>son pardessus sur son bras et prit sa canne de gandin</w:t>
      </w:r>
      <w:r w:rsidR="00C474C1">
        <w:t xml:space="preserve">. </w:t>
      </w:r>
      <w:r w:rsidRPr="00605EB6">
        <w:t>Il n</w:t>
      </w:r>
      <w:r w:rsidR="00C474C1">
        <w:t>’</w:t>
      </w:r>
      <w:r w:rsidRPr="00605EB6">
        <w:t>oublia pas</w:t>
      </w:r>
      <w:r w:rsidR="00C474C1">
        <w:t xml:space="preserve">, </w:t>
      </w:r>
      <w:r w:rsidRPr="00605EB6">
        <w:t>en sortant</w:t>
      </w:r>
      <w:r w:rsidR="00C474C1">
        <w:t xml:space="preserve">, </w:t>
      </w:r>
      <w:r w:rsidRPr="00605EB6">
        <w:t xml:space="preserve">de </w:t>
      </w:r>
      <w:r w:rsidRPr="00605EB6">
        <w:lastRenderedPageBreak/>
        <w:t>fermer la porte de sa chambre à double tour et de mettre la clef dans sa poche</w:t>
      </w:r>
      <w:r w:rsidR="00C474C1">
        <w:t>.</w:t>
      </w:r>
    </w:p>
    <w:p w14:paraId="10683D08" w14:textId="511E9E57" w:rsidR="00C474C1" w:rsidRDefault="00C474C1" w:rsidP="00C52F4A">
      <w:r>
        <w:t>M. </w:t>
      </w:r>
      <w:r w:rsidR="00C52F4A" w:rsidRPr="00605EB6">
        <w:t>le baron de Simaise ne croyait à l</w:t>
      </w:r>
      <w:r>
        <w:t>’</w:t>
      </w:r>
      <w:r w:rsidR="00C52F4A" w:rsidRPr="00605EB6">
        <w:t>honnêteté de personne et il savait que les domestiques sont généralement curieux et indiscrets</w:t>
      </w:r>
      <w:r>
        <w:t xml:space="preserve">. </w:t>
      </w:r>
      <w:r w:rsidR="00C52F4A" w:rsidRPr="00605EB6">
        <w:t>Et puis il était de ceux qui pensent qu</w:t>
      </w:r>
      <w:r>
        <w:t>’</w:t>
      </w:r>
      <w:r w:rsidR="00C52F4A" w:rsidRPr="00605EB6">
        <w:t>on ne prend jamais trop de précautions</w:t>
      </w:r>
      <w:r>
        <w:t>.</w:t>
      </w:r>
    </w:p>
    <w:p w14:paraId="57A325FD" w14:textId="77777777" w:rsidR="00C474C1" w:rsidRDefault="00C52F4A" w:rsidP="00C52F4A">
      <w:r w:rsidRPr="00605EB6">
        <w:t>Le cocher</w:t>
      </w:r>
      <w:r w:rsidR="00C474C1">
        <w:t xml:space="preserve">, </w:t>
      </w:r>
      <w:r w:rsidRPr="00605EB6">
        <w:t>ayant peine à tenir en place le pur sang anglais</w:t>
      </w:r>
      <w:r w:rsidR="00C474C1">
        <w:t xml:space="preserve">, </w:t>
      </w:r>
      <w:r w:rsidRPr="00605EB6">
        <w:t>attendait son maître</w:t>
      </w:r>
      <w:r w:rsidR="00C474C1">
        <w:t xml:space="preserve">, </w:t>
      </w:r>
      <w:r w:rsidRPr="00605EB6">
        <w:t>installé sur son siège</w:t>
      </w:r>
      <w:r w:rsidR="00C474C1">
        <w:t xml:space="preserve">. </w:t>
      </w:r>
      <w:r w:rsidRPr="00605EB6">
        <w:t>Le valet de pied se tenait debout</w:t>
      </w:r>
      <w:r w:rsidR="00C474C1">
        <w:t xml:space="preserve">, </w:t>
      </w:r>
      <w:r w:rsidRPr="00605EB6">
        <w:t>immobile</w:t>
      </w:r>
      <w:r w:rsidR="00C474C1">
        <w:t xml:space="preserve">, </w:t>
      </w:r>
      <w:r w:rsidRPr="00605EB6">
        <w:t>comme en faction</w:t>
      </w:r>
      <w:r w:rsidR="00C474C1">
        <w:t xml:space="preserve">, </w:t>
      </w:r>
      <w:r w:rsidRPr="00605EB6">
        <w:t>à côté de la grille ouverte</w:t>
      </w:r>
      <w:r w:rsidR="00C474C1">
        <w:t xml:space="preserve">, </w:t>
      </w:r>
      <w:r w:rsidRPr="00605EB6">
        <w:t>prêt à la refermer</w:t>
      </w:r>
      <w:r w:rsidR="00C474C1">
        <w:t>.</w:t>
      </w:r>
    </w:p>
    <w:p w14:paraId="66032CBC" w14:textId="78D71E1F" w:rsidR="00C474C1" w:rsidRDefault="0094609C" w:rsidP="00C52F4A">
      <w:r>
        <w:t>— </w:t>
      </w:r>
      <w:r w:rsidR="00C52F4A" w:rsidRPr="00605EB6">
        <w:t>Me voici</w:t>
      </w:r>
      <w:r w:rsidR="00C474C1">
        <w:t xml:space="preserve">, </w:t>
      </w:r>
      <w:r w:rsidR="00C52F4A" w:rsidRPr="00605EB6">
        <w:t>partons</w:t>
      </w:r>
      <w:r w:rsidR="00C474C1">
        <w:t xml:space="preserve">, </w:t>
      </w:r>
      <w:r w:rsidR="00C52F4A" w:rsidRPr="00605EB6">
        <w:t>dit le baron</w:t>
      </w:r>
      <w:r w:rsidR="00C474C1">
        <w:t xml:space="preserve">, </w:t>
      </w:r>
      <w:r w:rsidR="00C52F4A" w:rsidRPr="00605EB6">
        <w:t>paraissant sur le perron</w:t>
      </w:r>
      <w:r w:rsidR="00C474C1">
        <w:t xml:space="preserve">, </w:t>
      </w:r>
      <w:r w:rsidR="00C52F4A" w:rsidRPr="00605EB6">
        <w:t>suivi du valet de chambre portant sa valise</w:t>
      </w:r>
      <w:r w:rsidR="00C474C1">
        <w:t>.</w:t>
      </w:r>
    </w:p>
    <w:p w14:paraId="550A5C8C" w14:textId="77777777" w:rsidR="00C474C1" w:rsidRDefault="00C52F4A" w:rsidP="00C52F4A">
      <w:r w:rsidRPr="00605EB6">
        <w:t>Le cheval</w:t>
      </w:r>
      <w:r w:rsidR="00C474C1">
        <w:t xml:space="preserve">, </w:t>
      </w:r>
      <w:r w:rsidRPr="00605EB6">
        <w:t>fatigué par le mors</w:t>
      </w:r>
      <w:r w:rsidR="00C474C1">
        <w:t xml:space="preserve">, </w:t>
      </w:r>
      <w:r w:rsidRPr="00605EB6">
        <w:t>manifesta sa joie par un petit hennissement</w:t>
      </w:r>
      <w:r w:rsidR="00C474C1">
        <w:t>.</w:t>
      </w:r>
    </w:p>
    <w:p w14:paraId="0DCF23FC" w14:textId="77777777" w:rsidR="00C474C1" w:rsidRDefault="00C52F4A" w:rsidP="00C52F4A">
      <w:r w:rsidRPr="00605EB6">
        <w:t>Le baron se jeta dans le coupé</w:t>
      </w:r>
      <w:r w:rsidR="00C474C1">
        <w:t xml:space="preserve">, </w:t>
      </w:r>
      <w:r w:rsidRPr="00605EB6">
        <w:t>et un instant après l</w:t>
      </w:r>
      <w:r w:rsidR="00C474C1">
        <w:t>’</w:t>
      </w:r>
      <w:r w:rsidRPr="00605EB6">
        <w:t>attelage disparaissait sur la route dans un nuage de poussière</w:t>
      </w:r>
      <w:r w:rsidR="00C474C1">
        <w:t>.</w:t>
      </w:r>
    </w:p>
    <w:p w14:paraId="5A6F9A65" w14:textId="77777777" w:rsidR="00C474C1" w:rsidRDefault="00C52F4A" w:rsidP="00C52F4A">
      <w:r w:rsidRPr="00605EB6">
        <w:t>Le baron ne s</w:t>
      </w:r>
      <w:r w:rsidR="00C474C1">
        <w:t>’</w:t>
      </w:r>
      <w:r w:rsidRPr="00605EB6">
        <w:t>arrêta à Paris que le temps nécessaire pour faire une visite à un de ses amis</w:t>
      </w:r>
      <w:r w:rsidR="00C474C1">
        <w:t xml:space="preserve">, </w:t>
      </w:r>
      <w:r w:rsidRPr="00605EB6">
        <w:t>le marquis de Presle</w:t>
      </w:r>
      <w:r w:rsidR="00C474C1">
        <w:t xml:space="preserve">, </w:t>
      </w:r>
      <w:r w:rsidRPr="00605EB6">
        <w:t>nouvellement marié</w:t>
      </w:r>
      <w:r w:rsidR="00C474C1">
        <w:t xml:space="preserve">. </w:t>
      </w:r>
      <w:r w:rsidRPr="00605EB6">
        <w:t>Léon avait résolu</w:t>
      </w:r>
      <w:r w:rsidR="00C474C1">
        <w:t xml:space="preserve">, </w:t>
      </w:r>
      <w:r w:rsidRPr="00605EB6">
        <w:t>voulant faire peau neuve</w:t>
      </w:r>
      <w:r w:rsidR="00C474C1">
        <w:t xml:space="preserve">, </w:t>
      </w:r>
      <w:r w:rsidRPr="00605EB6">
        <w:t>de ne plus fréquenter</w:t>
      </w:r>
      <w:r w:rsidR="00C474C1">
        <w:t xml:space="preserve">, </w:t>
      </w:r>
      <w:r w:rsidRPr="00605EB6">
        <w:t>ni même revoir aucun de ses anciens amis</w:t>
      </w:r>
      <w:r w:rsidR="00C474C1">
        <w:t xml:space="preserve"> ; </w:t>
      </w:r>
      <w:r w:rsidRPr="00605EB6">
        <w:t>mais il faisait exception pour le marquis de Presle</w:t>
      </w:r>
      <w:r w:rsidR="00C474C1">
        <w:t xml:space="preserve"> ; </w:t>
      </w:r>
      <w:r w:rsidRPr="00605EB6">
        <w:t>il tenait</w:t>
      </w:r>
      <w:r w:rsidR="00C474C1">
        <w:t xml:space="preserve">, </w:t>
      </w:r>
      <w:r w:rsidRPr="00605EB6">
        <w:t>au contraire</w:t>
      </w:r>
      <w:r w:rsidR="00C474C1">
        <w:t xml:space="preserve">, </w:t>
      </w:r>
      <w:r w:rsidRPr="00605EB6">
        <w:t>à entretenir avec lui des relations d</w:t>
      </w:r>
      <w:r w:rsidR="00C474C1">
        <w:t>’</w:t>
      </w:r>
      <w:r w:rsidRPr="00605EB6">
        <w:t>amitié plus intimes encore</w:t>
      </w:r>
      <w:r w:rsidR="00C474C1">
        <w:t>.</w:t>
      </w:r>
    </w:p>
    <w:p w14:paraId="6A5E6E0C" w14:textId="76ECB98B" w:rsidR="00C474C1" w:rsidRDefault="00C52F4A" w:rsidP="00C52F4A">
      <w:r w:rsidRPr="00605EB6">
        <w:t>C</w:t>
      </w:r>
      <w:r w:rsidR="00C474C1">
        <w:t>’</w:t>
      </w:r>
      <w:r w:rsidRPr="00605EB6">
        <w:t>était un calcul</w:t>
      </w:r>
      <w:r w:rsidR="004540F3">
        <w:t> ;</w:t>
      </w:r>
      <w:r w:rsidR="00C474C1">
        <w:t xml:space="preserve"> </w:t>
      </w:r>
      <w:r w:rsidRPr="00605EB6">
        <w:t>car</w:t>
      </w:r>
      <w:r w:rsidR="00C474C1">
        <w:t xml:space="preserve">, </w:t>
      </w:r>
      <w:r w:rsidRPr="00605EB6">
        <w:t>chez le baron de Simaise</w:t>
      </w:r>
      <w:r w:rsidR="00C474C1">
        <w:t xml:space="preserve">, </w:t>
      </w:r>
      <w:r w:rsidRPr="00605EB6">
        <w:t>tout était calcul</w:t>
      </w:r>
      <w:r w:rsidR="00C474C1">
        <w:t xml:space="preserve">. </w:t>
      </w:r>
      <w:r w:rsidRPr="00605EB6">
        <w:t>Le marquis avait une grande fortune</w:t>
      </w:r>
      <w:r w:rsidR="00C474C1">
        <w:t xml:space="preserve">, </w:t>
      </w:r>
      <w:r w:rsidRPr="00605EB6">
        <w:t>qui venait d</w:t>
      </w:r>
      <w:r w:rsidR="00C474C1">
        <w:t>’</w:t>
      </w:r>
      <w:r w:rsidRPr="00605EB6">
        <w:t>être triplée par la magnifique dot de sa femme</w:t>
      </w:r>
      <w:r w:rsidR="00C474C1">
        <w:t xml:space="preserve">. </w:t>
      </w:r>
      <w:r w:rsidRPr="00605EB6">
        <w:t>Homme du monde</w:t>
      </w:r>
      <w:r w:rsidR="00C474C1">
        <w:t xml:space="preserve">, </w:t>
      </w:r>
      <w:r w:rsidRPr="00605EB6">
        <w:t>spirituel</w:t>
      </w:r>
      <w:r w:rsidR="00C474C1">
        <w:t xml:space="preserve">, </w:t>
      </w:r>
      <w:r w:rsidRPr="00605EB6">
        <w:t>distingué</w:t>
      </w:r>
      <w:r w:rsidR="00C474C1">
        <w:t xml:space="preserve">, </w:t>
      </w:r>
      <w:r w:rsidRPr="00605EB6">
        <w:t>très répandu</w:t>
      </w:r>
      <w:r w:rsidR="00C474C1">
        <w:t xml:space="preserve">, </w:t>
      </w:r>
      <w:r w:rsidRPr="00605EB6">
        <w:t>très recherché</w:t>
      </w:r>
      <w:r w:rsidR="00C474C1">
        <w:t xml:space="preserve">, </w:t>
      </w:r>
      <w:r w:rsidRPr="00605EB6">
        <w:t>toutes les maisons</w:t>
      </w:r>
      <w:r w:rsidR="00C474C1">
        <w:t xml:space="preserve">, </w:t>
      </w:r>
      <w:r w:rsidRPr="00605EB6">
        <w:t>tous les salons lui étaient ouverts</w:t>
      </w:r>
      <w:r w:rsidR="00C474C1">
        <w:t xml:space="preserve">. </w:t>
      </w:r>
      <w:r w:rsidRPr="00605EB6">
        <w:t>Or</w:t>
      </w:r>
      <w:r w:rsidR="00C474C1">
        <w:t xml:space="preserve">, </w:t>
      </w:r>
      <w:r w:rsidRPr="00605EB6">
        <w:t>le baron comptait</w:t>
      </w:r>
      <w:r w:rsidR="00C474C1">
        <w:t xml:space="preserve">, </w:t>
      </w:r>
      <w:r w:rsidRPr="00605EB6">
        <w:t>le moment venu</w:t>
      </w:r>
      <w:r w:rsidR="00C474C1">
        <w:t xml:space="preserve">, </w:t>
      </w:r>
      <w:r w:rsidRPr="00605EB6">
        <w:t>sur l</w:t>
      </w:r>
      <w:r w:rsidR="00C474C1">
        <w:t>’</w:t>
      </w:r>
      <w:r w:rsidRPr="00605EB6">
        <w:t xml:space="preserve">amitié du marquis pour lui </w:t>
      </w:r>
      <w:r w:rsidRPr="00605EB6">
        <w:lastRenderedPageBreak/>
        <w:t>ouvrir les portes des salons à la mode</w:t>
      </w:r>
      <w:r w:rsidR="00C474C1">
        <w:t xml:space="preserve">, </w:t>
      </w:r>
      <w:r w:rsidRPr="00605EB6">
        <w:t>l</w:t>
      </w:r>
      <w:r w:rsidR="00C474C1">
        <w:t>’</w:t>
      </w:r>
      <w:r w:rsidRPr="00605EB6">
        <w:t>introduire dans le grand monde</w:t>
      </w:r>
      <w:r w:rsidR="00C474C1">
        <w:t xml:space="preserve">, </w:t>
      </w:r>
      <w:r w:rsidRPr="00605EB6">
        <w:t>où il était inconnu et qui devait être</w:t>
      </w:r>
      <w:r w:rsidR="00C474C1">
        <w:t xml:space="preserve">, – </w:t>
      </w:r>
      <w:r w:rsidRPr="00605EB6">
        <w:t>il l</w:t>
      </w:r>
      <w:r w:rsidR="00C474C1">
        <w:t>’</w:t>
      </w:r>
      <w:r w:rsidRPr="00605EB6">
        <w:t>avait décidé</w:t>
      </w:r>
      <w:r w:rsidR="00C474C1">
        <w:t xml:space="preserve">, – </w:t>
      </w:r>
      <w:r w:rsidRPr="00605EB6">
        <w:t>le théâtre de ses exploits</w:t>
      </w:r>
      <w:r w:rsidR="00C474C1">
        <w:t>.</w:t>
      </w:r>
    </w:p>
    <w:p w14:paraId="6C7B9EA2" w14:textId="77777777" w:rsidR="00C474C1" w:rsidRDefault="00C52F4A" w:rsidP="00C52F4A">
      <w:r w:rsidRPr="00605EB6">
        <w:t>Il arriva au Havre à une heure avancée de la nuit</w:t>
      </w:r>
      <w:r w:rsidR="00C474C1">
        <w:t xml:space="preserve">. </w:t>
      </w:r>
      <w:r w:rsidRPr="00605EB6">
        <w:t>Au lieu de se rendre à l</w:t>
      </w:r>
      <w:r w:rsidR="00C474C1">
        <w:t>’</w:t>
      </w:r>
      <w:r w:rsidRPr="00605EB6">
        <w:t xml:space="preserve">hôtel </w:t>
      </w:r>
      <w:r w:rsidRPr="00E65F09">
        <w:t>Frascati</w:t>
      </w:r>
      <w:r w:rsidRPr="00605EB6">
        <w:t xml:space="preserve"> où il était connu</w:t>
      </w:r>
      <w:r w:rsidR="00C474C1">
        <w:t xml:space="preserve">, </w:t>
      </w:r>
      <w:r w:rsidRPr="00605EB6">
        <w:t>il préféra aller se loger à l</w:t>
      </w:r>
      <w:r w:rsidR="00C474C1">
        <w:t>’</w:t>
      </w:r>
      <w:r w:rsidRPr="00605EB6">
        <w:t xml:space="preserve">hôtel des </w:t>
      </w:r>
      <w:r w:rsidRPr="00E65F09">
        <w:t>Voyageurs</w:t>
      </w:r>
      <w:r w:rsidR="00C474C1">
        <w:t xml:space="preserve">, </w:t>
      </w:r>
      <w:r w:rsidRPr="00605EB6">
        <w:t>se disant le fils d</w:t>
      </w:r>
      <w:r w:rsidR="00C474C1">
        <w:t>’</w:t>
      </w:r>
      <w:r w:rsidRPr="00605EB6">
        <w:t>un négociant de Paris</w:t>
      </w:r>
      <w:r w:rsidR="00C474C1">
        <w:t xml:space="preserve">, </w:t>
      </w:r>
      <w:r w:rsidRPr="00605EB6">
        <w:t>venant au Havre pour traiter d</w:t>
      </w:r>
      <w:r w:rsidR="00C474C1">
        <w:t>’</w:t>
      </w:r>
      <w:r w:rsidRPr="00605EB6">
        <w:t>importants achats de produits des deux Amériques</w:t>
      </w:r>
      <w:r w:rsidR="00C474C1">
        <w:t>.</w:t>
      </w:r>
    </w:p>
    <w:p w14:paraId="4FAB485B" w14:textId="77777777" w:rsidR="00C474C1" w:rsidRDefault="00C52F4A" w:rsidP="00C52F4A">
      <w:r w:rsidRPr="00605EB6">
        <w:t>Bien qu</w:t>
      </w:r>
      <w:r w:rsidR="00C474C1">
        <w:t>’</w:t>
      </w:r>
      <w:r w:rsidRPr="00605EB6">
        <w:t>il fût très agité</w:t>
      </w:r>
      <w:r w:rsidR="00C474C1">
        <w:t xml:space="preserve">, </w:t>
      </w:r>
      <w:r w:rsidRPr="00605EB6">
        <w:t>il dormit jusqu</w:t>
      </w:r>
      <w:r w:rsidR="00C474C1">
        <w:t>’</w:t>
      </w:r>
      <w:r w:rsidRPr="00605EB6">
        <w:t>à huit heures du matin</w:t>
      </w:r>
      <w:r w:rsidR="00C474C1">
        <w:t xml:space="preserve">. </w:t>
      </w:r>
      <w:r w:rsidRPr="00605EB6">
        <w:t>Ce fut le bruit des lourds camions chargés</w:t>
      </w:r>
      <w:r w:rsidR="00C474C1">
        <w:t xml:space="preserve">, </w:t>
      </w:r>
      <w:r w:rsidRPr="00605EB6">
        <w:t>passant dans la rue et faisant résonner les vitres</w:t>
      </w:r>
      <w:r w:rsidR="00C474C1">
        <w:t xml:space="preserve">, </w:t>
      </w:r>
      <w:r w:rsidRPr="00605EB6">
        <w:t>qui le réveilla</w:t>
      </w:r>
      <w:r w:rsidR="00C474C1">
        <w:t xml:space="preserve">. </w:t>
      </w:r>
      <w:r w:rsidRPr="00605EB6">
        <w:t>Il y avait du soleil plein la chambre</w:t>
      </w:r>
      <w:r w:rsidR="00C474C1">
        <w:t>.</w:t>
      </w:r>
    </w:p>
    <w:p w14:paraId="1E15E37E" w14:textId="24AA539D" w:rsidR="00C474C1" w:rsidRDefault="0094609C" w:rsidP="00C52F4A">
      <w:r>
        <w:t>— </w:t>
      </w:r>
      <w:r w:rsidR="00C52F4A" w:rsidRPr="00605EB6">
        <w:t>Diable</w:t>
      </w:r>
      <w:r w:rsidR="00C474C1">
        <w:t xml:space="preserve">, </w:t>
      </w:r>
      <w:r w:rsidR="00C52F4A" w:rsidRPr="00605EB6">
        <w:t>diable</w:t>
      </w:r>
      <w:r w:rsidR="00C474C1">
        <w:t xml:space="preserve">, ! </w:t>
      </w:r>
      <w:r w:rsidR="00C52F4A" w:rsidRPr="00605EB6">
        <w:t>se dit-il en regardant sa montre et en constatant qu</w:t>
      </w:r>
      <w:r w:rsidR="00C474C1">
        <w:t>’</w:t>
      </w:r>
      <w:r w:rsidR="00C52F4A" w:rsidRPr="00605EB6">
        <w:t>il était huit heures et quelques minutes</w:t>
      </w:r>
      <w:r w:rsidR="00C474C1">
        <w:t xml:space="preserve">, </w:t>
      </w:r>
      <w:r w:rsidR="00C52F4A" w:rsidRPr="00605EB6">
        <w:t>j</w:t>
      </w:r>
      <w:r w:rsidR="00C474C1">
        <w:t>’</w:t>
      </w:r>
      <w:r w:rsidR="00C52F4A" w:rsidRPr="00605EB6">
        <w:t>ai dormi longtemps</w:t>
      </w:r>
      <w:r w:rsidR="00C474C1">
        <w:t xml:space="preserve"> ; </w:t>
      </w:r>
      <w:r w:rsidR="00C52F4A" w:rsidRPr="00605EB6">
        <w:t>il est vrai que je suis arrivé ici harassé</w:t>
      </w:r>
      <w:r w:rsidR="00C474C1">
        <w:t>.</w:t>
      </w:r>
    </w:p>
    <w:p w14:paraId="4DFA5C50" w14:textId="77777777" w:rsidR="00C474C1" w:rsidRDefault="00C52F4A" w:rsidP="00C52F4A">
      <w:r w:rsidRPr="00605EB6">
        <w:t>Il se tourna</w:t>
      </w:r>
      <w:r w:rsidR="00C474C1">
        <w:t xml:space="preserve">, </w:t>
      </w:r>
      <w:r w:rsidRPr="00605EB6">
        <w:t>se retourna sur les matelas un peu durs</w:t>
      </w:r>
      <w:r w:rsidR="00C474C1">
        <w:t xml:space="preserve">, </w:t>
      </w:r>
      <w:r w:rsidRPr="00605EB6">
        <w:t>peu épais</w:t>
      </w:r>
      <w:r w:rsidR="00C474C1">
        <w:t xml:space="preserve">, </w:t>
      </w:r>
      <w:r w:rsidRPr="00605EB6">
        <w:t>s</w:t>
      </w:r>
      <w:r w:rsidR="00C474C1">
        <w:t>’</w:t>
      </w:r>
      <w:r w:rsidRPr="00605EB6">
        <w:t>étira les bras</w:t>
      </w:r>
      <w:r w:rsidR="00C474C1">
        <w:t xml:space="preserve">, </w:t>
      </w:r>
      <w:r w:rsidRPr="00605EB6">
        <w:t>bâilla</w:t>
      </w:r>
      <w:r w:rsidR="00C474C1">
        <w:t xml:space="preserve">, </w:t>
      </w:r>
      <w:r w:rsidRPr="00605EB6">
        <w:t>se frotta les yeux et</w:t>
      </w:r>
      <w:r w:rsidR="00C474C1">
        <w:t xml:space="preserve">, </w:t>
      </w:r>
      <w:r w:rsidRPr="00605EB6">
        <w:t>finalement</w:t>
      </w:r>
      <w:r w:rsidR="00C474C1">
        <w:t xml:space="preserve">, </w:t>
      </w:r>
      <w:r w:rsidRPr="00605EB6">
        <w:t>sauta à bas du lit</w:t>
      </w:r>
      <w:r w:rsidR="00C474C1">
        <w:t>.</w:t>
      </w:r>
    </w:p>
    <w:p w14:paraId="57F2D885" w14:textId="5A4062BB" w:rsidR="00C474C1" w:rsidRDefault="00C52F4A" w:rsidP="00C52F4A">
      <w:r w:rsidRPr="00605EB6">
        <w:t>Il s</w:t>
      </w:r>
      <w:r w:rsidR="00C474C1">
        <w:t>’</w:t>
      </w:r>
      <w:r w:rsidRPr="00605EB6">
        <w:t>habilla</w:t>
      </w:r>
      <w:r w:rsidR="00C474C1">
        <w:t xml:space="preserve">, </w:t>
      </w:r>
      <w:r w:rsidRPr="00605EB6">
        <w:t>sonna le garçon</w:t>
      </w:r>
      <w:r w:rsidR="00C474C1">
        <w:t xml:space="preserve">, </w:t>
      </w:r>
      <w:r w:rsidRPr="00605EB6">
        <w:t>se fit apporter un bol de café au lait</w:t>
      </w:r>
      <w:r w:rsidR="00C474C1">
        <w:t xml:space="preserve">, </w:t>
      </w:r>
      <w:r w:rsidRPr="00605EB6">
        <w:t xml:space="preserve">déjeuna debout devant la </w:t>
      </w:r>
      <w:r w:rsidR="009755BD">
        <w:t>c</w:t>
      </w:r>
      <w:r w:rsidR="009755BD" w:rsidRPr="00605EB6">
        <w:t>roisée</w:t>
      </w:r>
      <w:r w:rsidR="00C474C1">
        <w:t xml:space="preserve">, </w:t>
      </w:r>
      <w:r w:rsidRPr="00605EB6">
        <w:t>regardant dans la rue</w:t>
      </w:r>
      <w:r w:rsidR="00C474C1">
        <w:t xml:space="preserve"> ; </w:t>
      </w:r>
      <w:r w:rsidRPr="00605EB6">
        <w:t>puis il prit sa canne et sortit</w:t>
      </w:r>
      <w:r w:rsidR="00C474C1">
        <w:t>.</w:t>
      </w:r>
    </w:p>
    <w:p w14:paraId="51B55CE0" w14:textId="77777777" w:rsidR="00C474C1" w:rsidRDefault="00C52F4A" w:rsidP="00C52F4A">
      <w:r w:rsidRPr="00605EB6">
        <w:t>Il se rendit aussitôt sur le quai du port où tout était en mouvement</w:t>
      </w:r>
      <w:r w:rsidR="00C474C1">
        <w:t xml:space="preserve">, </w:t>
      </w:r>
      <w:r w:rsidRPr="00605EB6">
        <w:t>de même que sur les navires alignés les uns contre les autres</w:t>
      </w:r>
      <w:r w:rsidR="00C474C1">
        <w:t>.</w:t>
      </w:r>
    </w:p>
    <w:p w14:paraId="121C0883" w14:textId="77777777" w:rsidR="00C474C1" w:rsidRDefault="00C52F4A" w:rsidP="00C52F4A">
      <w:r w:rsidRPr="002A3A8C">
        <w:t>On déchargeait des caisses énormes</w:t>
      </w:r>
      <w:r w:rsidR="00C474C1">
        <w:t xml:space="preserve">, </w:t>
      </w:r>
      <w:r w:rsidRPr="002A3A8C">
        <w:t>de nombreuses balles de coton</w:t>
      </w:r>
      <w:r w:rsidR="00C474C1">
        <w:t xml:space="preserve">, </w:t>
      </w:r>
      <w:r w:rsidRPr="002A3A8C">
        <w:t>de la canne à sucre</w:t>
      </w:r>
      <w:r w:rsidR="00C474C1">
        <w:t xml:space="preserve">, </w:t>
      </w:r>
      <w:r w:rsidRPr="002A3A8C">
        <w:t>des bois des îles</w:t>
      </w:r>
      <w:r w:rsidR="00C474C1">
        <w:t xml:space="preserve">, </w:t>
      </w:r>
      <w:r w:rsidRPr="002A3A8C">
        <w:t>de l</w:t>
      </w:r>
      <w:r w:rsidR="00C474C1">
        <w:t>’</w:t>
      </w:r>
      <w:r w:rsidRPr="002A3A8C">
        <w:t>étain et du cuivre en lingots</w:t>
      </w:r>
      <w:r w:rsidR="00C474C1">
        <w:t xml:space="preserve">, </w:t>
      </w:r>
      <w:r w:rsidRPr="002A3A8C">
        <w:t>etc</w:t>
      </w:r>
      <w:r w:rsidR="00C474C1">
        <w:t xml:space="preserve">. </w:t>
      </w:r>
      <w:r w:rsidRPr="002A3A8C">
        <w:t>Les voitures emportant tout cela roulaient sur le pavé sec</w:t>
      </w:r>
      <w:r w:rsidR="00C474C1">
        <w:t xml:space="preserve">, </w:t>
      </w:r>
      <w:r w:rsidRPr="002A3A8C">
        <w:t>faisant grand bruit</w:t>
      </w:r>
      <w:r w:rsidR="00C474C1">
        <w:t>.</w:t>
      </w:r>
    </w:p>
    <w:p w14:paraId="27F41D35" w14:textId="77777777" w:rsidR="00C474C1" w:rsidRDefault="00C52F4A" w:rsidP="00C52F4A">
      <w:r w:rsidRPr="00605EB6">
        <w:lastRenderedPageBreak/>
        <w:t>Au milieu de cette animation</w:t>
      </w:r>
      <w:r w:rsidR="00C474C1">
        <w:t xml:space="preserve">, </w:t>
      </w:r>
      <w:r w:rsidRPr="00605EB6">
        <w:t>de cette foule d</w:t>
      </w:r>
      <w:r w:rsidR="00C474C1">
        <w:t>’</w:t>
      </w:r>
      <w:r w:rsidRPr="00605EB6">
        <w:t>hommes à l</w:t>
      </w:r>
      <w:r w:rsidR="00C474C1">
        <w:t>’</w:t>
      </w:r>
      <w:r w:rsidRPr="00605EB6">
        <w:t>ouvrage</w:t>
      </w:r>
      <w:r w:rsidR="00C474C1">
        <w:t xml:space="preserve">, </w:t>
      </w:r>
      <w:r w:rsidRPr="00605EB6">
        <w:t>de ce brouhaha</w:t>
      </w:r>
      <w:r w:rsidR="00C474C1">
        <w:t xml:space="preserve">, </w:t>
      </w:r>
      <w:r w:rsidRPr="00605EB6">
        <w:t>de ce va-et-vient continuel</w:t>
      </w:r>
      <w:r w:rsidR="00C474C1">
        <w:t xml:space="preserve">, </w:t>
      </w:r>
      <w:r w:rsidRPr="00605EB6">
        <w:t>qui montraient l</w:t>
      </w:r>
      <w:r w:rsidR="00C474C1">
        <w:t>’</w:t>
      </w:r>
      <w:r w:rsidRPr="00605EB6">
        <w:t>activité et révélaient la richesse et la vie puissante de la ville maritime</w:t>
      </w:r>
      <w:r w:rsidR="00C474C1">
        <w:t xml:space="preserve">, </w:t>
      </w:r>
      <w:r w:rsidRPr="00605EB6">
        <w:t>le baron cherchait un homme</w:t>
      </w:r>
      <w:r w:rsidR="00C474C1">
        <w:t xml:space="preserve">, </w:t>
      </w:r>
      <w:r w:rsidRPr="00605EB6">
        <w:t>de préférence un marin</w:t>
      </w:r>
      <w:r w:rsidR="00C474C1">
        <w:t xml:space="preserve">, </w:t>
      </w:r>
      <w:r w:rsidRPr="00605EB6">
        <w:t>avec lequel il pût entamer une conversation</w:t>
      </w:r>
      <w:r w:rsidR="00C474C1">
        <w:t>.</w:t>
      </w:r>
    </w:p>
    <w:p w14:paraId="3F5E9639" w14:textId="77777777" w:rsidR="00C474C1" w:rsidRDefault="00C52F4A" w:rsidP="00C52F4A">
      <w:r w:rsidRPr="00605EB6">
        <w:t>Au bout d</w:t>
      </w:r>
      <w:r w:rsidR="00C474C1">
        <w:t>’</w:t>
      </w:r>
      <w:r w:rsidRPr="00605EB6">
        <w:t>un instant il avisa un vieux matelot</w:t>
      </w:r>
      <w:r w:rsidR="00C474C1">
        <w:t xml:space="preserve">, </w:t>
      </w:r>
      <w:r w:rsidRPr="00605EB6">
        <w:t>qui mâchait mélancoliquement sa chique</w:t>
      </w:r>
      <w:r w:rsidR="00C474C1">
        <w:t xml:space="preserve">, </w:t>
      </w:r>
      <w:r w:rsidRPr="00605EB6">
        <w:t>assis sur des câbles enroulés</w:t>
      </w:r>
      <w:r w:rsidR="00C474C1">
        <w:t xml:space="preserve">, </w:t>
      </w:r>
      <w:r w:rsidRPr="00605EB6">
        <w:t>tout en ayant l</w:t>
      </w:r>
      <w:r w:rsidR="00C474C1">
        <w:t>’</w:t>
      </w:r>
      <w:r w:rsidRPr="00605EB6">
        <w:t>air de surveiller le travail de nettoyage à grande eau</w:t>
      </w:r>
      <w:r w:rsidR="00C474C1">
        <w:t xml:space="preserve">, </w:t>
      </w:r>
      <w:r w:rsidRPr="00605EB6">
        <w:t>qui se faisait à bord d</w:t>
      </w:r>
      <w:r w:rsidR="00C474C1">
        <w:t>’</w:t>
      </w:r>
      <w:r w:rsidRPr="00605EB6">
        <w:t>un trois-mâts</w:t>
      </w:r>
      <w:r w:rsidR="00C474C1">
        <w:t>.</w:t>
      </w:r>
    </w:p>
    <w:p w14:paraId="1F2E219F" w14:textId="532EB37A" w:rsidR="00C474C1" w:rsidRDefault="0094609C" w:rsidP="00C52F4A">
      <w:r>
        <w:t>— </w:t>
      </w:r>
      <w:r w:rsidR="00C52F4A" w:rsidRPr="00605EB6">
        <w:t>Joli</w:t>
      </w:r>
      <w:r w:rsidR="00C474C1">
        <w:t xml:space="preserve">, </w:t>
      </w:r>
      <w:r w:rsidR="00C52F4A" w:rsidRPr="00605EB6">
        <w:t>élégant</w:t>
      </w:r>
      <w:r w:rsidR="00C474C1">
        <w:t xml:space="preserve">, </w:t>
      </w:r>
      <w:r w:rsidR="00C52F4A" w:rsidRPr="00605EB6">
        <w:t>très coquet ce navire</w:t>
      </w:r>
      <w:r w:rsidR="00C474C1">
        <w:t xml:space="preserve">, </w:t>
      </w:r>
      <w:r w:rsidR="00C52F4A" w:rsidRPr="00605EB6">
        <w:t>n</w:t>
      </w:r>
      <w:r w:rsidR="00C474C1">
        <w:t>’</w:t>
      </w:r>
      <w:r w:rsidR="00C52F4A" w:rsidRPr="00605EB6">
        <w:t>est-ce pas</w:t>
      </w:r>
      <w:r w:rsidR="00C474C1">
        <w:t xml:space="preserve">, </w:t>
      </w:r>
      <w:r w:rsidR="00C52F4A" w:rsidRPr="00605EB6">
        <w:t>monsieur</w:t>
      </w:r>
      <w:r w:rsidR="00C474C1">
        <w:t xml:space="preserve"> ? </w:t>
      </w:r>
      <w:r w:rsidR="00C52F4A" w:rsidRPr="00605EB6">
        <w:t>dit le baron</w:t>
      </w:r>
      <w:r w:rsidR="00C474C1">
        <w:t xml:space="preserve">, </w:t>
      </w:r>
      <w:r w:rsidR="00C52F4A" w:rsidRPr="00605EB6">
        <w:t>interpellant le matelot</w:t>
      </w:r>
      <w:r w:rsidR="00C474C1">
        <w:t>.</w:t>
      </w:r>
    </w:p>
    <w:p w14:paraId="0B6FF00B" w14:textId="77777777" w:rsidR="00C474C1" w:rsidRDefault="00C52F4A" w:rsidP="00C52F4A">
      <w:r w:rsidRPr="00605EB6">
        <w:t>Celui-ci regarda l</w:t>
      </w:r>
      <w:r w:rsidR="00C474C1">
        <w:t>’</w:t>
      </w:r>
      <w:r w:rsidRPr="00605EB6">
        <w:t>inconnu qui lui adressait la parole et sourit</w:t>
      </w:r>
      <w:r w:rsidR="00C474C1">
        <w:t>.</w:t>
      </w:r>
    </w:p>
    <w:p w14:paraId="40736F0F" w14:textId="27FA02BD" w:rsidR="00C474C1" w:rsidRDefault="0094609C" w:rsidP="00C52F4A">
      <w:r>
        <w:t>— </w:t>
      </w:r>
      <w:r w:rsidR="00C52F4A" w:rsidRPr="00605EB6">
        <w:t>Oui</w:t>
      </w:r>
      <w:r w:rsidR="00C474C1">
        <w:t xml:space="preserve">, </w:t>
      </w:r>
      <w:r w:rsidR="00C52F4A" w:rsidRPr="00605EB6">
        <w:t>pas mal</w:t>
      </w:r>
      <w:r w:rsidR="00C474C1">
        <w:t xml:space="preserve">, </w:t>
      </w:r>
      <w:r w:rsidR="00C52F4A" w:rsidRPr="00605EB6">
        <w:t>répondit-il en faisant rouler sa chique de gauche à droite</w:t>
      </w:r>
      <w:r w:rsidR="00C474C1">
        <w:t xml:space="preserve"> ; </w:t>
      </w:r>
      <w:r w:rsidR="00C52F4A" w:rsidRPr="00605EB6">
        <w:t>c</w:t>
      </w:r>
      <w:r w:rsidR="00C474C1">
        <w:t>’</w:t>
      </w:r>
      <w:r w:rsidR="00C52F4A" w:rsidRPr="00605EB6">
        <w:t>est léger</w:t>
      </w:r>
      <w:r w:rsidR="00C474C1">
        <w:t xml:space="preserve">, </w:t>
      </w:r>
      <w:r w:rsidR="00C52F4A" w:rsidRPr="00605EB6">
        <w:t>ça file bien par bon vent</w:t>
      </w:r>
      <w:r w:rsidR="00C474C1">
        <w:t xml:space="preserve"> ; </w:t>
      </w:r>
      <w:r w:rsidR="00C52F4A" w:rsidRPr="00605EB6">
        <w:t>mais que vienne une bourrasque</w:t>
      </w:r>
      <w:r w:rsidR="00C474C1">
        <w:t xml:space="preserve">, </w:t>
      </w:r>
      <w:r w:rsidR="00C52F4A" w:rsidRPr="00605EB6">
        <w:t>va-t</w:t>
      </w:r>
      <w:r w:rsidR="00C474C1">
        <w:t>’</w:t>
      </w:r>
      <w:r w:rsidR="00C52F4A" w:rsidRPr="00605EB6">
        <w:t>en voir</w:t>
      </w:r>
      <w:r w:rsidR="00C474C1">
        <w:t xml:space="preserve"> : ! </w:t>
      </w:r>
      <w:r w:rsidR="00C52F4A" w:rsidRPr="00605EB6">
        <w:t>ça saute</w:t>
      </w:r>
      <w:r w:rsidR="00C474C1">
        <w:t xml:space="preserve">, </w:t>
      </w:r>
      <w:r w:rsidR="00C52F4A" w:rsidRPr="00605EB6">
        <w:t>ça danse</w:t>
      </w:r>
      <w:r w:rsidR="00C474C1">
        <w:t xml:space="preserve">, </w:t>
      </w:r>
      <w:r w:rsidR="00C52F4A" w:rsidRPr="00605EB6">
        <w:t>ça tourne</w:t>
      </w:r>
      <w:r w:rsidR="00C474C1">
        <w:t xml:space="preserve">, </w:t>
      </w:r>
      <w:r w:rsidR="00C52F4A" w:rsidRPr="00605EB6">
        <w:t>ça ne tient plus</w:t>
      </w:r>
      <w:r w:rsidR="00C474C1">
        <w:t xml:space="preserve">. </w:t>
      </w:r>
      <w:r w:rsidR="00C52F4A" w:rsidRPr="00605EB6">
        <w:t>Cabotage</w:t>
      </w:r>
      <w:r w:rsidR="00C474C1">
        <w:t xml:space="preserve">, </w:t>
      </w:r>
      <w:r w:rsidR="00C52F4A" w:rsidRPr="00605EB6">
        <w:t>oui</w:t>
      </w:r>
      <w:r w:rsidR="004540F3">
        <w:t> ;</w:t>
      </w:r>
      <w:r w:rsidR="00C474C1">
        <w:t xml:space="preserve"> </w:t>
      </w:r>
      <w:r w:rsidR="00C52F4A" w:rsidRPr="00605EB6">
        <w:t>long cours</w:t>
      </w:r>
      <w:r w:rsidR="00C474C1">
        <w:t xml:space="preserve">, </w:t>
      </w:r>
      <w:r w:rsidR="00C52F4A" w:rsidRPr="00605EB6">
        <w:t>non</w:t>
      </w:r>
      <w:r w:rsidR="00C474C1">
        <w:t>.</w:t>
      </w:r>
    </w:p>
    <w:p w14:paraId="5218A1F8" w14:textId="23B94563" w:rsidR="00C474C1" w:rsidRDefault="0094609C" w:rsidP="00C52F4A">
      <w:r>
        <w:t>— </w:t>
      </w:r>
      <w:r w:rsidR="00C52F4A" w:rsidRPr="00605EB6">
        <w:t>À qui appartient-il</w:t>
      </w:r>
      <w:r w:rsidR="00C474C1">
        <w:t xml:space="preserve">, </w:t>
      </w:r>
      <w:r w:rsidR="00C52F4A" w:rsidRPr="00605EB6">
        <w:t>ce navire</w:t>
      </w:r>
      <w:r w:rsidR="00C474C1">
        <w:t> ?</w:t>
      </w:r>
    </w:p>
    <w:p w14:paraId="2B156D1A" w14:textId="73189425" w:rsidR="00C474C1" w:rsidRDefault="0094609C" w:rsidP="00C52F4A">
      <w:r>
        <w:t>— </w:t>
      </w:r>
      <w:r w:rsidR="00C52F4A" w:rsidRPr="00605EB6">
        <w:t xml:space="preserve">À </w:t>
      </w:r>
      <w:r w:rsidR="00C474C1">
        <w:t>M. </w:t>
      </w:r>
      <w:r w:rsidR="00C52F4A" w:rsidRPr="00605EB6">
        <w:t>Desprez</w:t>
      </w:r>
      <w:r w:rsidR="00C474C1">
        <w:t>.</w:t>
      </w:r>
    </w:p>
    <w:p w14:paraId="63A7C7A4" w14:textId="15C35904" w:rsidR="00C474C1" w:rsidRDefault="0094609C" w:rsidP="00C52F4A">
      <w:r>
        <w:t>— </w:t>
      </w:r>
      <w:r w:rsidR="00C52F4A" w:rsidRPr="00605EB6">
        <w:t>Ah</w:t>
      </w:r>
      <w:r w:rsidR="00C474C1">
        <w:t> ! M. </w:t>
      </w:r>
      <w:r w:rsidR="00C52F4A" w:rsidRPr="00605EB6">
        <w:t>Desprez</w:t>
      </w:r>
      <w:r w:rsidR="00C474C1">
        <w:t xml:space="preserve">, </w:t>
      </w:r>
      <w:r w:rsidR="00C52F4A" w:rsidRPr="00605EB6">
        <w:t>l</w:t>
      </w:r>
      <w:r w:rsidR="00C474C1">
        <w:t>’</w:t>
      </w:r>
      <w:r w:rsidR="00C52F4A" w:rsidRPr="00605EB6">
        <w:t xml:space="preserve">armateur du </w:t>
      </w:r>
      <w:r w:rsidR="00C52F4A" w:rsidRPr="00605EB6">
        <w:rPr>
          <w:i/>
        </w:rPr>
        <w:t>Téméraire</w:t>
      </w:r>
      <w:r w:rsidR="00C474C1">
        <w:t> ?</w:t>
      </w:r>
    </w:p>
    <w:p w14:paraId="1C7B27AF" w14:textId="310EFF8E" w:rsidR="00C474C1" w:rsidRDefault="0094609C" w:rsidP="00C52F4A">
      <w:r>
        <w:t>— </w:t>
      </w:r>
      <w:r w:rsidR="00C52F4A" w:rsidRPr="00605EB6">
        <w:t>Oui</w:t>
      </w:r>
      <w:r w:rsidR="00C474C1">
        <w:t xml:space="preserve">, </w:t>
      </w:r>
      <w:r w:rsidR="00C52F4A" w:rsidRPr="00605EB6">
        <w:rPr>
          <w:i/>
          <w:iCs/>
        </w:rPr>
        <w:t xml:space="preserve">le </w:t>
      </w:r>
      <w:r w:rsidR="00C52F4A" w:rsidRPr="00605EB6">
        <w:rPr>
          <w:i/>
        </w:rPr>
        <w:t>Téméraire</w:t>
      </w:r>
      <w:r w:rsidR="00C52F4A" w:rsidRPr="00605EB6">
        <w:t xml:space="preserve"> était à lui</w:t>
      </w:r>
      <w:r w:rsidR="00C474C1">
        <w:t xml:space="preserve">. </w:t>
      </w:r>
      <w:r w:rsidR="00C52F4A" w:rsidRPr="00605EB6">
        <w:t>Vous êtes du Havre</w:t>
      </w:r>
      <w:r w:rsidR="00C474C1">
        <w:t xml:space="preserve">, </w:t>
      </w:r>
      <w:r w:rsidR="00C52F4A" w:rsidRPr="00605EB6">
        <w:t>monsieur</w:t>
      </w:r>
      <w:r w:rsidR="00C474C1">
        <w:t> ?</w:t>
      </w:r>
    </w:p>
    <w:p w14:paraId="20A9BEB9" w14:textId="5FB4784B" w:rsidR="00C474C1" w:rsidRDefault="0094609C" w:rsidP="00C52F4A">
      <w:r>
        <w:t>— </w:t>
      </w:r>
      <w:r w:rsidR="00C52F4A" w:rsidRPr="00605EB6">
        <w:t>Non</w:t>
      </w:r>
      <w:r w:rsidR="00C474C1">
        <w:t xml:space="preserve">, </w:t>
      </w:r>
      <w:r w:rsidR="00C52F4A" w:rsidRPr="00605EB6">
        <w:t>je suis de Paris</w:t>
      </w:r>
      <w:r w:rsidR="00C474C1">
        <w:t>.</w:t>
      </w:r>
    </w:p>
    <w:p w14:paraId="36B73835" w14:textId="727E6E64" w:rsidR="00C474C1" w:rsidRDefault="0094609C" w:rsidP="00C52F4A">
      <w:r>
        <w:t>— </w:t>
      </w:r>
      <w:r w:rsidR="00C52F4A" w:rsidRPr="00605EB6">
        <w:t xml:space="preserve">On parle donc à Paris du </w:t>
      </w:r>
      <w:r w:rsidR="00C52F4A" w:rsidRPr="00605EB6">
        <w:rPr>
          <w:i/>
        </w:rPr>
        <w:t>Téméraire</w:t>
      </w:r>
      <w:r w:rsidR="00C474C1">
        <w:t> !</w:t>
      </w:r>
    </w:p>
    <w:p w14:paraId="05D710BA" w14:textId="676DDCE9" w:rsidR="00C474C1" w:rsidRDefault="0094609C" w:rsidP="00C52F4A">
      <w:r>
        <w:t>— </w:t>
      </w:r>
      <w:r w:rsidR="00C52F4A" w:rsidRPr="00605EB6">
        <w:t>Dans toute la France</w:t>
      </w:r>
      <w:r w:rsidR="00C474C1">
        <w:t xml:space="preserve">, </w:t>
      </w:r>
      <w:r w:rsidR="00C52F4A" w:rsidRPr="00605EB6">
        <w:t>mon brave</w:t>
      </w:r>
      <w:r w:rsidR="00C474C1">
        <w:t xml:space="preserve">, </w:t>
      </w:r>
      <w:r w:rsidR="00C52F4A" w:rsidRPr="00605EB6">
        <w:t>dans le monde entier</w:t>
      </w:r>
      <w:r w:rsidR="00C474C1">
        <w:t>.</w:t>
      </w:r>
    </w:p>
    <w:p w14:paraId="4D0A00DB" w14:textId="0B1C2A3C" w:rsidR="00C474C1" w:rsidRDefault="0094609C" w:rsidP="00C52F4A">
      <w:r>
        <w:lastRenderedPageBreak/>
        <w:t>— </w:t>
      </w:r>
      <w:r w:rsidR="00C52F4A" w:rsidRPr="00605EB6">
        <w:t>Ah</w:t>
      </w:r>
      <w:r w:rsidR="00C474C1">
        <w:t> !</w:t>
      </w:r>
    </w:p>
    <w:p w14:paraId="22426A78" w14:textId="04971385" w:rsidR="00C474C1" w:rsidRDefault="0094609C" w:rsidP="00C52F4A">
      <w:r>
        <w:t>— </w:t>
      </w:r>
      <w:r w:rsidR="00C52F4A" w:rsidRPr="00605EB6">
        <w:t xml:space="preserve">Le récit du naufrage du </w:t>
      </w:r>
      <w:r w:rsidR="00C52F4A" w:rsidRPr="00605EB6">
        <w:rPr>
          <w:i/>
        </w:rPr>
        <w:t>Téméraire</w:t>
      </w:r>
      <w:r w:rsidR="00C474C1">
        <w:t xml:space="preserve">, </w:t>
      </w:r>
      <w:r w:rsidR="00C52F4A" w:rsidRPr="00605EB6">
        <w:t>tel qu</w:t>
      </w:r>
      <w:r w:rsidR="00C474C1">
        <w:t>’</w:t>
      </w:r>
      <w:r w:rsidR="00C52F4A" w:rsidRPr="00605EB6">
        <w:t>il a été fait par les deux braves marins de l</w:t>
      </w:r>
      <w:r w:rsidR="00C474C1">
        <w:t>’</w:t>
      </w:r>
      <w:r w:rsidR="00C52F4A" w:rsidRPr="00605EB6">
        <w:t>équipage</w:t>
      </w:r>
      <w:r w:rsidR="00C474C1">
        <w:t xml:space="preserve">, </w:t>
      </w:r>
      <w:r w:rsidR="00C52F4A" w:rsidRPr="00605EB6">
        <w:t>qui ont échappé à la mort</w:t>
      </w:r>
      <w:r w:rsidR="00C474C1">
        <w:t xml:space="preserve">, </w:t>
      </w:r>
      <w:r w:rsidR="00C52F4A" w:rsidRPr="00605EB6">
        <w:t>a été lu déjà dans tous les journaux</w:t>
      </w:r>
      <w:r w:rsidR="00C474C1">
        <w:t>.</w:t>
      </w:r>
    </w:p>
    <w:p w14:paraId="09623C86" w14:textId="1DA4F006" w:rsidR="00C474C1" w:rsidRDefault="0094609C" w:rsidP="00C52F4A">
      <w:r>
        <w:t>— </w:t>
      </w:r>
      <w:r w:rsidR="00C52F4A" w:rsidRPr="00605EB6">
        <w:t>Vraiment</w:t>
      </w:r>
      <w:r w:rsidR="00C474C1">
        <w:t xml:space="preserve"> ?! </w:t>
      </w:r>
      <w:r w:rsidR="00C52F4A" w:rsidRPr="00605EB6">
        <w:t>fit le marin dont les yeux parurent s</w:t>
      </w:r>
      <w:r w:rsidR="00C474C1">
        <w:t>’</w:t>
      </w:r>
      <w:r w:rsidR="00C52F4A" w:rsidRPr="00605EB6">
        <w:t>enflammer</w:t>
      </w:r>
      <w:r w:rsidR="00C474C1">
        <w:t xml:space="preserve">. </w:t>
      </w:r>
      <w:r w:rsidR="00C52F4A" w:rsidRPr="00605EB6">
        <w:t>Alors c</w:t>
      </w:r>
      <w:r w:rsidR="00C474C1">
        <w:t>’</w:t>
      </w:r>
      <w:r w:rsidR="00C52F4A" w:rsidRPr="00605EB6">
        <w:t xml:space="preserve">est en lisant les gazettes que vous avez appris la perte du pauvre </w:t>
      </w:r>
      <w:r w:rsidR="00C52F4A" w:rsidRPr="00605EB6">
        <w:rPr>
          <w:i/>
        </w:rPr>
        <w:t>Téméraire</w:t>
      </w:r>
      <w:r w:rsidR="00C474C1">
        <w:t> ?</w:t>
      </w:r>
    </w:p>
    <w:p w14:paraId="7AF36164" w14:textId="1411CEF1" w:rsidR="00C474C1" w:rsidRDefault="0094609C" w:rsidP="00C52F4A">
      <w:r>
        <w:t>— </w:t>
      </w:r>
      <w:r w:rsidR="00C52F4A" w:rsidRPr="00605EB6">
        <w:t>Oui</w:t>
      </w:r>
      <w:r w:rsidR="00C474C1">
        <w:t>.</w:t>
      </w:r>
    </w:p>
    <w:p w14:paraId="32176BC6" w14:textId="54CC3E9C" w:rsidR="00C474C1" w:rsidRDefault="0094609C" w:rsidP="00C52F4A">
      <w:r>
        <w:t>— </w:t>
      </w:r>
      <w:r w:rsidR="00C52F4A" w:rsidRPr="00605EB6">
        <w:t>Moi</w:t>
      </w:r>
      <w:r w:rsidR="00C474C1">
        <w:t xml:space="preserve">, </w:t>
      </w:r>
      <w:r w:rsidR="00C52F4A" w:rsidRPr="00605EB6">
        <w:t>monsieur</w:t>
      </w:r>
      <w:r w:rsidR="00C474C1">
        <w:t xml:space="preserve">, </w:t>
      </w:r>
      <w:r w:rsidR="00C52F4A" w:rsidRPr="00605EB6">
        <w:t>je ne sais pas lire</w:t>
      </w:r>
      <w:r w:rsidR="00C474C1">
        <w:t xml:space="preserve">, </w:t>
      </w:r>
      <w:r w:rsidR="00C52F4A" w:rsidRPr="00605EB6">
        <w:t>reprit le matelot en hochant la tête</w:t>
      </w:r>
      <w:r w:rsidR="00C474C1">
        <w:t xml:space="preserve"> ; </w:t>
      </w:r>
      <w:r w:rsidR="00C52F4A" w:rsidRPr="00605EB6">
        <w:t>malgré cela</w:t>
      </w:r>
      <w:r w:rsidR="00C474C1">
        <w:t xml:space="preserve">, </w:t>
      </w:r>
      <w:r w:rsidR="00C52F4A" w:rsidRPr="00605EB6">
        <w:t>je sais mieux que personne ce qui s</w:t>
      </w:r>
      <w:r w:rsidR="00C474C1">
        <w:t>’</w:t>
      </w:r>
      <w:r w:rsidR="00C52F4A" w:rsidRPr="00605EB6">
        <w:t xml:space="preserve">est passé à bord du </w:t>
      </w:r>
      <w:r w:rsidR="00C52F4A" w:rsidRPr="00605EB6">
        <w:rPr>
          <w:i/>
        </w:rPr>
        <w:t>Téméraire</w:t>
      </w:r>
      <w:r w:rsidR="00C52F4A" w:rsidRPr="00605EB6">
        <w:t xml:space="preserve"> avant la catastrophe finale</w:t>
      </w:r>
      <w:r w:rsidR="00C474C1">
        <w:t>.</w:t>
      </w:r>
    </w:p>
    <w:p w14:paraId="3DC23F78" w14:textId="7910A75C" w:rsidR="00C474C1" w:rsidRDefault="0094609C" w:rsidP="00C52F4A">
      <w:r>
        <w:t>— </w:t>
      </w:r>
      <w:r w:rsidR="00C52F4A" w:rsidRPr="00605EB6">
        <w:t>Je comprends</w:t>
      </w:r>
      <w:r w:rsidR="00C474C1">
        <w:t xml:space="preserve">, </w:t>
      </w:r>
      <w:r w:rsidR="00C52F4A" w:rsidRPr="00605EB6">
        <w:t>on vous a raconté les péripéties du naufrage</w:t>
      </w:r>
      <w:r w:rsidR="00C474C1">
        <w:t>.</w:t>
      </w:r>
    </w:p>
    <w:p w14:paraId="712E9DE6" w14:textId="60AF28E3" w:rsidR="00C474C1" w:rsidRDefault="0094609C" w:rsidP="00C52F4A">
      <w:r>
        <w:t>— </w:t>
      </w:r>
      <w:r w:rsidR="00C52F4A" w:rsidRPr="00605EB6">
        <w:t>On ne m</w:t>
      </w:r>
      <w:r w:rsidR="00C474C1">
        <w:t>’</w:t>
      </w:r>
      <w:r w:rsidR="00C52F4A" w:rsidRPr="00605EB6">
        <w:t>a rien raconté</w:t>
      </w:r>
      <w:r w:rsidR="00C474C1">
        <w:t xml:space="preserve">, </w:t>
      </w:r>
      <w:r w:rsidR="00C52F4A" w:rsidRPr="00605EB6">
        <w:t>répliqua le marin en secouant tristement la tête</w:t>
      </w:r>
      <w:r w:rsidR="00C474C1">
        <w:t xml:space="preserve">, </w:t>
      </w:r>
      <w:r w:rsidR="00C52F4A" w:rsidRPr="00605EB6">
        <w:t>j</w:t>
      </w:r>
      <w:r w:rsidR="00C474C1">
        <w:t>’</w:t>
      </w:r>
      <w:r w:rsidR="00C52F4A" w:rsidRPr="00605EB6">
        <w:t>ai vu</w:t>
      </w:r>
      <w:r w:rsidR="00C474C1">
        <w:t xml:space="preserve">, </w:t>
      </w:r>
      <w:r w:rsidR="00C52F4A" w:rsidRPr="00605EB6">
        <w:t>j</w:t>
      </w:r>
      <w:r w:rsidR="00C474C1">
        <w:t>’</w:t>
      </w:r>
      <w:r w:rsidR="00C52F4A" w:rsidRPr="00605EB6">
        <w:t>étais là</w:t>
      </w:r>
      <w:r w:rsidR="00C474C1">
        <w:t>.</w:t>
      </w:r>
    </w:p>
    <w:p w14:paraId="6D6FB404" w14:textId="0440D792" w:rsidR="00C474C1" w:rsidRDefault="0094609C" w:rsidP="00C52F4A">
      <w:r>
        <w:t>— </w:t>
      </w:r>
      <w:r w:rsidR="00C52F4A" w:rsidRPr="00605EB6">
        <w:t>Quoi</w:t>
      </w:r>
      <w:r w:rsidR="00C474C1">
        <w:t xml:space="preserve"> ! </w:t>
      </w:r>
      <w:r w:rsidR="00C52F4A" w:rsidRPr="00605EB6">
        <w:t>s</w:t>
      </w:r>
      <w:r w:rsidR="00C474C1">
        <w:t>’</w:t>
      </w:r>
      <w:r w:rsidR="00C52F4A" w:rsidRPr="00605EB6">
        <w:t>écria le baron en tressaillant</w:t>
      </w:r>
      <w:r w:rsidR="00C474C1">
        <w:t xml:space="preserve">, </w:t>
      </w:r>
      <w:r w:rsidR="00C52F4A" w:rsidRPr="00605EB6">
        <w:t>vous seriez</w:t>
      </w:r>
      <w:r w:rsidR="00C474C1">
        <w:t>…</w:t>
      </w:r>
    </w:p>
    <w:p w14:paraId="24568880" w14:textId="357D6173" w:rsidR="00C474C1" w:rsidRDefault="0094609C" w:rsidP="00C52F4A">
      <w:r>
        <w:t>— </w:t>
      </w:r>
      <w:r w:rsidR="00C52F4A" w:rsidRPr="00605EB6">
        <w:t>Je suis Gendron</w:t>
      </w:r>
      <w:r w:rsidR="00C474C1">
        <w:t xml:space="preserve">, </w:t>
      </w:r>
      <w:r w:rsidR="00C52F4A" w:rsidRPr="00605EB6">
        <w:t>l</w:t>
      </w:r>
      <w:r w:rsidR="00C474C1">
        <w:t>’</w:t>
      </w:r>
      <w:r w:rsidR="00C52F4A" w:rsidRPr="00605EB6">
        <w:t>un des deux marins recueillis en mer par les Anglais</w:t>
      </w:r>
      <w:r w:rsidR="00C474C1">
        <w:t>.</w:t>
      </w:r>
    </w:p>
    <w:p w14:paraId="18A49286" w14:textId="571F5888" w:rsidR="00C474C1" w:rsidRDefault="0094609C" w:rsidP="00C52F4A">
      <w:r>
        <w:t>— </w:t>
      </w:r>
      <w:r w:rsidR="00C52F4A" w:rsidRPr="00605EB6">
        <w:t>Ah</w:t>
      </w:r>
      <w:r w:rsidR="00C474C1">
        <w:t xml:space="preserve"> ! </w:t>
      </w:r>
      <w:r w:rsidR="00C52F4A" w:rsidRPr="00605EB6">
        <w:t>mon brave</w:t>
      </w:r>
      <w:r w:rsidR="00C474C1">
        <w:t xml:space="preserve">, </w:t>
      </w:r>
      <w:r w:rsidR="00C52F4A" w:rsidRPr="00605EB6">
        <w:t>que je vous serre la main</w:t>
      </w:r>
      <w:r w:rsidR="00C474C1">
        <w:t> !</w:t>
      </w:r>
    </w:p>
    <w:p w14:paraId="1AB1D9F2" w14:textId="1ADD4E46" w:rsidR="00C474C1" w:rsidRDefault="0094609C" w:rsidP="00C52F4A">
      <w:r>
        <w:t>— </w:t>
      </w:r>
      <w:r w:rsidR="00C52F4A" w:rsidRPr="00605EB6">
        <w:t>Vous me faites trop d</w:t>
      </w:r>
      <w:r w:rsidR="00C474C1">
        <w:t>’</w:t>
      </w:r>
      <w:r w:rsidR="00C52F4A" w:rsidRPr="00605EB6">
        <w:t>honneur</w:t>
      </w:r>
      <w:r w:rsidR="00C474C1">
        <w:t xml:space="preserve">, </w:t>
      </w:r>
      <w:r w:rsidR="00C52F4A" w:rsidRPr="00605EB6">
        <w:t>monsieur</w:t>
      </w:r>
      <w:r w:rsidR="00C474C1">
        <w:t>.</w:t>
      </w:r>
    </w:p>
    <w:p w14:paraId="6EDA36C9" w14:textId="11EE8E9E" w:rsidR="00C474C1" w:rsidRDefault="0094609C" w:rsidP="00C52F4A">
      <w:r>
        <w:t>— </w:t>
      </w:r>
      <w:r w:rsidR="00C52F4A" w:rsidRPr="00605EB6">
        <w:t>L</w:t>
      </w:r>
      <w:r w:rsidR="00C474C1">
        <w:t>’</w:t>
      </w:r>
      <w:r w:rsidR="00C52F4A" w:rsidRPr="00605EB6">
        <w:t>honneur</w:t>
      </w:r>
      <w:r w:rsidR="00C474C1">
        <w:t xml:space="preserve"> ! </w:t>
      </w:r>
      <w:r w:rsidR="00C52F4A" w:rsidRPr="00605EB6">
        <w:t>mais c</w:t>
      </w:r>
      <w:r w:rsidR="00C474C1">
        <w:t>’</w:t>
      </w:r>
      <w:r w:rsidR="00C52F4A" w:rsidRPr="00605EB6">
        <w:t>est moi</w:t>
      </w:r>
      <w:r w:rsidR="00C474C1">
        <w:t xml:space="preserve">, </w:t>
      </w:r>
      <w:r w:rsidR="00C52F4A" w:rsidRPr="00605EB6">
        <w:t>mon brave</w:t>
      </w:r>
      <w:r w:rsidR="00C474C1">
        <w:t xml:space="preserve">, </w:t>
      </w:r>
      <w:r w:rsidR="00C52F4A" w:rsidRPr="00605EB6">
        <w:t>c</w:t>
      </w:r>
      <w:r w:rsidR="00C474C1">
        <w:t>’</w:t>
      </w:r>
      <w:r w:rsidR="00C52F4A" w:rsidRPr="00605EB6">
        <w:t>est moi qui suis honoré de serrer votre main dans la mienne</w:t>
      </w:r>
      <w:r w:rsidR="00C474C1">
        <w:t>.</w:t>
      </w:r>
    </w:p>
    <w:p w14:paraId="4A6169EC" w14:textId="77777777" w:rsidR="00C474C1" w:rsidRDefault="00C52F4A" w:rsidP="00C52F4A">
      <w:r w:rsidRPr="00605EB6">
        <w:t>Le matelot se leva</w:t>
      </w:r>
      <w:r w:rsidR="00C474C1">
        <w:t>.</w:t>
      </w:r>
    </w:p>
    <w:p w14:paraId="4E7A866C" w14:textId="044CCF98" w:rsidR="00C474C1" w:rsidRDefault="0094609C" w:rsidP="00C52F4A">
      <w:r>
        <w:t>— </w:t>
      </w:r>
      <w:r w:rsidR="00C52F4A" w:rsidRPr="00605EB6">
        <w:t>Vous voyez tous ces bâtiments</w:t>
      </w:r>
      <w:r w:rsidR="00C474C1">
        <w:t xml:space="preserve">, </w:t>
      </w:r>
      <w:r w:rsidR="00C52F4A" w:rsidRPr="00605EB6">
        <w:t>dit-il</w:t>
      </w:r>
      <w:r w:rsidR="00C474C1">
        <w:t xml:space="preserve">, </w:t>
      </w:r>
      <w:r w:rsidR="00C52F4A" w:rsidRPr="00605EB6">
        <w:t>eh bien</w:t>
      </w:r>
      <w:r w:rsidR="00C474C1">
        <w:t xml:space="preserve"> ! </w:t>
      </w:r>
      <w:r w:rsidR="00C52F4A" w:rsidRPr="00605EB6">
        <w:t>il n</w:t>
      </w:r>
      <w:r w:rsidR="00C474C1">
        <w:t>’</w:t>
      </w:r>
      <w:r w:rsidR="00C52F4A" w:rsidRPr="00605EB6">
        <w:t xml:space="preserve">y en a pas un seul parmi eux qui aurait pu rivaliser avec </w:t>
      </w:r>
      <w:r w:rsidR="00C52F4A" w:rsidRPr="00605EB6">
        <w:rPr>
          <w:i/>
          <w:iCs/>
        </w:rPr>
        <w:t xml:space="preserve">le </w:t>
      </w:r>
      <w:r w:rsidR="00C52F4A" w:rsidRPr="00605EB6">
        <w:rPr>
          <w:i/>
        </w:rPr>
        <w:lastRenderedPageBreak/>
        <w:t>Téméraire</w:t>
      </w:r>
      <w:r w:rsidR="00C474C1">
        <w:t xml:space="preserve">. </w:t>
      </w:r>
      <w:r w:rsidR="00C52F4A" w:rsidRPr="00605EB6">
        <w:t>C</w:t>
      </w:r>
      <w:r w:rsidR="00C474C1">
        <w:t>’</w:t>
      </w:r>
      <w:r w:rsidR="00C52F4A" w:rsidRPr="00605EB6">
        <w:t>était le meilleur</w:t>
      </w:r>
      <w:r w:rsidR="00C474C1">
        <w:t xml:space="preserve">, </w:t>
      </w:r>
      <w:r w:rsidR="00C52F4A" w:rsidRPr="00605EB6">
        <w:t>le plus fin voilier du port du Havre</w:t>
      </w:r>
      <w:r w:rsidR="00C474C1">
        <w:t xml:space="preserve">. </w:t>
      </w:r>
      <w:r w:rsidR="00C52F4A" w:rsidRPr="00605EB6">
        <w:t>Quand nous revenions après des mois d</w:t>
      </w:r>
      <w:r w:rsidR="00C474C1">
        <w:t>’</w:t>
      </w:r>
      <w:r w:rsidR="00C52F4A" w:rsidRPr="00605EB6">
        <w:t>absence</w:t>
      </w:r>
      <w:r w:rsidR="00C474C1">
        <w:t xml:space="preserve">, </w:t>
      </w:r>
      <w:r w:rsidR="00C52F4A" w:rsidRPr="00605EB6">
        <w:t>et que nous entrions dans le port avec nos mâts pavoisés comme aux jours de grandes fêtes</w:t>
      </w:r>
      <w:r w:rsidR="00C474C1">
        <w:t xml:space="preserve">, </w:t>
      </w:r>
      <w:r w:rsidR="00C52F4A" w:rsidRPr="00605EB6">
        <w:t>la ville entière accourait pour nous saluer et nous souhaiter la bienvenue</w:t>
      </w:r>
      <w:r w:rsidR="00C474C1">
        <w:t xml:space="preserve">. </w:t>
      </w:r>
      <w:r w:rsidR="00C52F4A" w:rsidRPr="00605EB6">
        <w:t>On criait</w:t>
      </w:r>
      <w:r w:rsidR="00C474C1">
        <w:t xml:space="preserve"> : </w:t>
      </w:r>
      <w:r w:rsidR="00C52F4A" w:rsidRPr="00605EB6">
        <w:t>C</w:t>
      </w:r>
      <w:r w:rsidR="00C474C1">
        <w:t>’</w:t>
      </w:r>
      <w:r w:rsidR="00C52F4A" w:rsidRPr="00605EB6">
        <w:t xml:space="preserve">est </w:t>
      </w:r>
      <w:r w:rsidR="00C52F4A" w:rsidRPr="00605EB6">
        <w:rPr>
          <w:i/>
          <w:iCs/>
        </w:rPr>
        <w:t xml:space="preserve">le </w:t>
      </w:r>
      <w:r w:rsidR="00C52F4A" w:rsidRPr="00605EB6">
        <w:rPr>
          <w:i/>
        </w:rPr>
        <w:t>Téméraire</w:t>
      </w:r>
      <w:r w:rsidR="00C474C1">
        <w:t xml:space="preserve"> ! </w:t>
      </w:r>
      <w:r w:rsidR="00C52F4A" w:rsidRPr="00605EB6">
        <w:t>Les mouchoirs s</w:t>
      </w:r>
      <w:r w:rsidR="00C474C1">
        <w:t>’</w:t>
      </w:r>
      <w:r w:rsidR="00C52F4A" w:rsidRPr="00605EB6">
        <w:t>agitaient en l</w:t>
      </w:r>
      <w:r w:rsidR="00C474C1">
        <w:t>’</w:t>
      </w:r>
      <w:r w:rsidR="00C52F4A" w:rsidRPr="00605EB6">
        <w:t>air</w:t>
      </w:r>
      <w:r w:rsidR="00C474C1">
        <w:t xml:space="preserve">, </w:t>
      </w:r>
      <w:r w:rsidR="00C52F4A" w:rsidRPr="00605EB6">
        <w:t>on battait des mains</w:t>
      </w:r>
      <w:r w:rsidR="00C474C1">
        <w:t>. « </w:t>
      </w:r>
      <w:r w:rsidR="00C52F4A" w:rsidRPr="00605EB6">
        <w:t>Bravo</w:t>
      </w:r>
      <w:r w:rsidR="00C474C1">
        <w:t xml:space="preserve"> ! </w:t>
      </w:r>
      <w:r w:rsidR="00C52F4A" w:rsidRPr="00605EB6">
        <w:t>bravo</w:t>
      </w:r>
      <w:r w:rsidR="00C474C1">
        <w:t xml:space="preserve"> ! </w:t>
      </w:r>
      <w:r w:rsidR="00C52F4A" w:rsidRPr="00605EB6">
        <w:t xml:space="preserve">Vive </w:t>
      </w:r>
      <w:r w:rsidR="00C52F4A" w:rsidRPr="00605EB6">
        <w:rPr>
          <w:i/>
          <w:iCs/>
        </w:rPr>
        <w:t xml:space="preserve">le </w:t>
      </w:r>
      <w:r w:rsidR="00C52F4A" w:rsidRPr="00605EB6">
        <w:rPr>
          <w:i/>
        </w:rPr>
        <w:t>Téméraire</w:t>
      </w:r>
      <w:r w:rsidR="00C474C1">
        <w:t xml:space="preserve"> ! </w:t>
      </w:r>
      <w:r w:rsidR="00C52F4A" w:rsidRPr="00605EB6">
        <w:t>vive l</w:t>
      </w:r>
      <w:r w:rsidR="00C474C1">
        <w:t>’</w:t>
      </w:r>
      <w:r w:rsidR="00C52F4A" w:rsidRPr="00605EB6">
        <w:t>équipage</w:t>
      </w:r>
      <w:r w:rsidR="00C474C1">
        <w:t> ! »</w:t>
      </w:r>
      <w:r w:rsidR="00C52F4A" w:rsidRPr="00605EB6">
        <w:t xml:space="preserve"> Ah</w:t>
      </w:r>
      <w:r w:rsidR="00C474C1">
        <w:t xml:space="preserve"> ! </w:t>
      </w:r>
      <w:r w:rsidR="00C52F4A" w:rsidRPr="00605EB6">
        <w:t>on l</w:t>
      </w:r>
      <w:r w:rsidR="00C474C1">
        <w:t>’</w:t>
      </w:r>
      <w:r w:rsidR="00C52F4A" w:rsidRPr="00605EB6">
        <w:t>aimait</w:t>
      </w:r>
      <w:r w:rsidR="00C474C1">
        <w:t xml:space="preserve">, </w:t>
      </w:r>
      <w:r w:rsidR="00C52F4A" w:rsidRPr="00605EB6">
        <w:rPr>
          <w:i/>
          <w:iCs/>
        </w:rPr>
        <w:t xml:space="preserve">le </w:t>
      </w:r>
      <w:r w:rsidR="00C52F4A" w:rsidRPr="00605EB6">
        <w:rPr>
          <w:i/>
        </w:rPr>
        <w:t>Téméraire</w:t>
      </w:r>
      <w:r w:rsidR="00C474C1">
        <w:t xml:space="preserve"> ! </w:t>
      </w:r>
      <w:r w:rsidR="00C52F4A" w:rsidRPr="00605EB6">
        <w:t>C</w:t>
      </w:r>
      <w:r w:rsidR="00C474C1">
        <w:t>’</w:t>
      </w:r>
      <w:r w:rsidR="00C52F4A" w:rsidRPr="00605EB6">
        <w:t>est que</w:t>
      </w:r>
      <w:r w:rsidR="00C474C1">
        <w:t xml:space="preserve">, </w:t>
      </w:r>
      <w:r w:rsidR="00C52F4A" w:rsidRPr="00605EB6">
        <w:t>voyez-vous</w:t>
      </w:r>
      <w:r w:rsidR="00C474C1">
        <w:t xml:space="preserve">, </w:t>
      </w:r>
      <w:r w:rsidR="00C52F4A" w:rsidRPr="00605EB6">
        <w:t>c</w:t>
      </w:r>
      <w:r w:rsidR="00C474C1">
        <w:t>’</w:t>
      </w:r>
      <w:r w:rsidR="00C52F4A" w:rsidRPr="00605EB6">
        <w:t>était un fier navire</w:t>
      </w:r>
      <w:r w:rsidR="00C474C1">
        <w:t xml:space="preserve">. ! </w:t>
      </w:r>
      <w:r w:rsidR="00C52F4A" w:rsidRPr="00605EB6">
        <w:t>Aujourd</w:t>
      </w:r>
      <w:r w:rsidR="00C474C1">
        <w:t>’</w:t>
      </w:r>
      <w:r w:rsidR="00C52F4A" w:rsidRPr="00605EB6">
        <w:t>hui</w:t>
      </w:r>
      <w:r w:rsidR="00C474C1">
        <w:t xml:space="preserve">, </w:t>
      </w:r>
      <w:r w:rsidR="00C52F4A" w:rsidRPr="00605EB6">
        <w:t>il n</w:t>
      </w:r>
      <w:r w:rsidR="00C474C1">
        <w:t>’</w:t>
      </w:r>
      <w:r w:rsidR="00C52F4A" w:rsidRPr="00605EB6">
        <w:t>existe plus</w:t>
      </w:r>
      <w:r w:rsidR="00C474C1">
        <w:t xml:space="preserve"> ; </w:t>
      </w:r>
      <w:r w:rsidR="00C52F4A" w:rsidRPr="00605EB6">
        <w:t>éventré</w:t>
      </w:r>
      <w:r w:rsidR="00C474C1">
        <w:t xml:space="preserve">, </w:t>
      </w:r>
      <w:r w:rsidR="00C52F4A" w:rsidRPr="00605EB6">
        <w:t>ouvert</w:t>
      </w:r>
      <w:r w:rsidR="00C474C1">
        <w:t xml:space="preserve">, </w:t>
      </w:r>
      <w:r w:rsidR="00C52F4A" w:rsidRPr="00605EB6">
        <w:t>broyé</w:t>
      </w:r>
      <w:r w:rsidR="00C474C1">
        <w:t xml:space="preserve">, </w:t>
      </w:r>
      <w:r w:rsidR="00C52F4A" w:rsidRPr="00605EB6">
        <w:t>brisé</w:t>
      </w:r>
      <w:r w:rsidR="00C474C1">
        <w:t xml:space="preserve">, </w:t>
      </w:r>
      <w:r w:rsidR="00C52F4A" w:rsidRPr="00605EB6">
        <w:t>il est en train de pourrir au fond de l</w:t>
      </w:r>
      <w:r w:rsidR="00C474C1">
        <w:t>’</w:t>
      </w:r>
      <w:r w:rsidR="00C52F4A" w:rsidRPr="00605EB6">
        <w:t>Océan</w:t>
      </w:r>
      <w:r w:rsidR="00C474C1">
        <w:t xml:space="preserve">. </w:t>
      </w:r>
      <w:r w:rsidR="00C52F4A" w:rsidRPr="00605EB6">
        <w:t>Là</w:t>
      </w:r>
      <w:r w:rsidR="00C474C1">
        <w:t xml:space="preserve">, </w:t>
      </w:r>
      <w:r w:rsidR="00C52F4A" w:rsidRPr="00605EB6">
        <w:t>où</w:t>
      </w:r>
      <w:r w:rsidR="00C474C1">
        <w:t xml:space="preserve">, </w:t>
      </w:r>
      <w:r w:rsidR="00C52F4A" w:rsidRPr="00605EB6">
        <w:t>naguère encore</w:t>
      </w:r>
      <w:r w:rsidR="00C474C1">
        <w:t xml:space="preserve">, </w:t>
      </w:r>
      <w:r w:rsidR="00C52F4A" w:rsidRPr="00605EB6">
        <w:t>les joyeux matelots chantaient</w:t>
      </w:r>
      <w:r w:rsidR="00C474C1">
        <w:t xml:space="preserve">, </w:t>
      </w:r>
      <w:r w:rsidR="00C52F4A" w:rsidRPr="00605EB6">
        <w:t>les crabes noirs se promènent comme chez eux</w:t>
      </w:r>
      <w:r w:rsidR="00C474C1">
        <w:t xml:space="preserve"> ; </w:t>
      </w:r>
      <w:r w:rsidR="00C52F4A" w:rsidRPr="00605EB6">
        <w:t>là</w:t>
      </w:r>
      <w:r w:rsidR="00C474C1">
        <w:t xml:space="preserve">, </w:t>
      </w:r>
      <w:r w:rsidR="00C52F4A" w:rsidRPr="00605EB6">
        <w:t>les troupes de harengs se réfugient pour échapper aux dents des requins voraces</w:t>
      </w:r>
      <w:r w:rsidR="00C474C1">
        <w:t xml:space="preserve">. </w:t>
      </w:r>
      <w:r w:rsidR="00C52F4A" w:rsidRPr="00605EB6">
        <w:t xml:space="preserve">Pauvre </w:t>
      </w:r>
      <w:r w:rsidR="00C52F4A" w:rsidRPr="00605EB6">
        <w:rPr>
          <w:i/>
        </w:rPr>
        <w:t>Téméraire</w:t>
      </w:r>
      <w:r w:rsidR="00C474C1">
        <w:t xml:space="preserve"> ! </w:t>
      </w:r>
      <w:r w:rsidR="00C52F4A" w:rsidRPr="00605EB6">
        <w:t>Le capitaine</w:t>
      </w:r>
      <w:r w:rsidR="00C474C1">
        <w:t xml:space="preserve">, </w:t>
      </w:r>
      <w:r w:rsidR="00C52F4A" w:rsidRPr="00605EB6">
        <w:t>son second</w:t>
      </w:r>
      <w:r w:rsidR="00C474C1">
        <w:t xml:space="preserve">, </w:t>
      </w:r>
      <w:r w:rsidR="00C52F4A" w:rsidRPr="00605EB6">
        <w:t>le comptable</w:t>
      </w:r>
      <w:r w:rsidR="00C474C1">
        <w:t xml:space="preserve">, </w:t>
      </w:r>
      <w:r w:rsidR="00C52F4A" w:rsidRPr="00605EB6">
        <w:t>morts</w:t>
      </w:r>
      <w:r w:rsidR="00C474C1">
        <w:t xml:space="preserve"> ! </w:t>
      </w:r>
      <w:r w:rsidR="00C52F4A" w:rsidRPr="00605EB6">
        <w:t>Et les camarades</w:t>
      </w:r>
      <w:r w:rsidR="00C474C1">
        <w:t xml:space="preserve">, </w:t>
      </w:r>
      <w:r w:rsidR="00C52F4A" w:rsidRPr="00605EB6">
        <w:t>morts aussi</w:t>
      </w:r>
      <w:r w:rsidR="00C474C1">
        <w:t xml:space="preserve">, </w:t>
      </w:r>
      <w:r w:rsidR="00C52F4A" w:rsidRPr="00605EB6">
        <w:t>tous</w:t>
      </w:r>
      <w:r w:rsidR="00C474C1">
        <w:t xml:space="preserve">, </w:t>
      </w:r>
      <w:r w:rsidR="00C52F4A" w:rsidRPr="00605EB6">
        <w:t>tous</w:t>
      </w:r>
      <w:r w:rsidR="00C474C1">
        <w:t xml:space="preserve"> ! </w:t>
      </w:r>
      <w:r w:rsidR="00C52F4A" w:rsidRPr="00605EB6">
        <w:t>Nous étions trente hommes d</w:t>
      </w:r>
      <w:r w:rsidR="00C474C1">
        <w:t>’</w:t>
      </w:r>
      <w:r w:rsidR="00C52F4A" w:rsidRPr="00605EB6">
        <w:t>équipage</w:t>
      </w:r>
      <w:r w:rsidR="00C474C1">
        <w:t xml:space="preserve">, </w:t>
      </w:r>
      <w:r w:rsidR="00C52F4A" w:rsidRPr="00605EB6">
        <w:t>nous sommes revenus deux</w:t>
      </w:r>
      <w:r w:rsidR="00C474C1">
        <w:t xml:space="preserve">, </w:t>
      </w:r>
      <w:r w:rsidR="00C52F4A" w:rsidRPr="00605EB6">
        <w:t>rien que deux</w:t>
      </w:r>
      <w:r w:rsidR="00C474C1">
        <w:t xml:space="preserve">, </w:t>
      </w:r>
      <w:r w:rsidR="00C52F4A" w:rsidRPr="00605EB6">
        <w:t>mon camarade Baudry et moi</w:t>
      </w:r>
      <w:r w:rsidR="00C474C1">
        <w:t xml:space="preserve">, </w:t>
      </w:r>
      <w:r w:rsidR="00C52F4A" w:rsidRPr="00605EB6">
        <w:t>Prosper Gendron</w:t>
      </w:r>
      <w:r w:rsidR="00C474C1">
        <w:t xml:space="preserve">. </w:t>
      </w:r>
      <w:r w:rsidR="00C52F4A" w:rsidRPr="00605EB6">
        <w:t xml:space="preserve">Voilà ce qui reste du </w:t>
      </w:r>
      <w:r w:rsidR="00C52F4A" w:rsidRPr="00605EB6">
        <w:rPr>
          <w:i/>
        </w:rPr>
        <w:t>Téméraire</w:t>
      </w:r>
      <w:r w:rsidR="00C52F4A" w:rsidRPr="00605EB6">
        <w:t xml:space="preserve"> et de son équipage</w:t>
      </w:r>
      <w:r w:rsidR="00C474C1">
        <w:t xml:space="preserve">. </w:t>
      </w:r>
      <w:r w:rsidR="00C52F4A" w:rsidRPr="00605EB6">
        <w:t>Un souvenir</w:t>
      </w:r>
      <w:r w:rsidR="00C474C1">
        <w:t xml:space="preserve">, </w:t>
      </w:r>
      <w:r w:rsidR="00C52F4A" w:rsidRPr="00605EB6">
        <w:t>puis rien</w:t>
      </w:r>
      <w:r w:rsidR="00C474C1">
        <w:t xml:space="preserve">, </w:t>
      </w:r>
      <w:r w:rsidR="00C52F4A" w:rsidRPr="00605EB6">
        <w:t>rien</w:t>
      </w:r>
      <w:r w:rsidR="00C474C1">
        <w:t> !</w:t>
      </w:r>
    </w:p>
    <w:p w14:paraId="541E2287" w14:textId="77777777" w:rsidR="00C474C1" w:rsidRDefault="00C52F4A" w:rsidP="00C52F4A">
      <w:r w:rsidRPr="00605EB6">
        <w:t>Le brave homme était vivement ému</w:t>
      </w:r>
      <w:r w:rsidR="00C474C1">
        <w:t xml:space="preserve">. </w:t>
      </w:r>
      <w:r w:rsidRPr="00605EB6">
        <w:t>Il essuya deux grosses larmes avec la manche de sa vareuse</w:t>
      </w:r>
      <w:r w:rsidR="00C474C1">
        <w:t>.</w:t>
      </w:r>
    </w:p>
    <w:p w14:paraId="07388DED" w14:textId="3E545959" w:rsidR="00C474C1" w:rsidRDefault="0094609C" w:rsidP="00C52F4A">
      <w:r>
        <w:t>— </w:t>
      </w:r>
      <w:r w:rsidR="00C52F4A" w:rsidRPr="00605EB6">
        <w:t>C</w:t>
      </w:r>
      <w:r w:rsidR="00C474C1">
        <w:t>’</w:t>
      </w:r>
      <w:r w:rsidR="00C52F4A" w:rsidRPr="00605EB6">
        <w:t>est triste</w:t>
      </w:r>
      <w:r w:rsidR="00C474C1">
        <w:t xml:space="preserve">, </w:t>
      </w:r>
      <w:r w:rsidR="00C52F4A" w:rsidRPr="00605EB6">
        <w:t>bien triste</w:t>
      </w:r>
      <w:r w:rsidR="00C474C1">
        <w:t xml:space="preserve"> ! </w:t>
      </w:r>
      <w:r w:rsidR="00C52F4A" w:rsidRPr="00605EB6">
        <w:t>murmura le baron</w:t>
      </w:r>
      <w:r w:rsidR="00C474C1">
        <w:t>.</w:t>
      </w:r>
    </w:p>
    <w:p w14:paraId="40E9393D" w14:textId="75074ABF" w:rsidR="00C474C1" w:rsidRDefault="0094609C" w:rsidP="00C52F4A">
      <w:r>
        <w:t>— </w:t>
      </w:r>
      <w:r w:rsidR="00C52F4A" w:rsidRPr="00605EB6">
        <w:t>Oh</w:t>
      </w:r>
      <w:r w:rsidR="00C474C1">
        <w:t xml:space="preserve"> ! </w:t>
      </w:r>
      <w:r w:rsidR="00C52F4A" w:rsidRPr="00605EB6">
        <w:t>oui</w:t>
      </w:r>
      <w:r w:rsidR="00C474C1">
        <w:t xml:space="preserve">, </w:t>
      </w:r>
      <w:r w:rsidR="00C52F4A" w:rsidRPr="00605EB6">
        <w:t>allez</w:t>
      </w:r>
      <w:r w:rsidR="00C474C1">
        <w:t xml:space="preserve">, </w:t>
      </w:r>
      <w:r w:rsidR="00C52F4A" w:rsidRPr="00605EB6">
        <w:t>monsieur</w:t>
      </w:r>
      <w:r w:rsidR="00C474C1">
        <w:t xml:space="preserve">, </w:t>
      </w:r>
      <w:r w:rsidR="00C52F4A" w:rsidRPr="00605EB6">
        <w:t>c</w:t>
      </w:r>
      <w:r w:rsidR="00C474C1">
        <w:t>’</w:t>
      </w:r>
      <w:r w:rsidR="00C52F4A" w:rsidRPr="00605EB6">
        <w:t>est triste</w:t>
      </w:r>
      <w:r w:rsidR="00C474C1">
        <w:t xml:space="preserve">, </w:t>
      </w:r>
      <w:r w:rsidR="00C52F4A" w:rsidRPr="00605EB6">
        <w:t>épouvantable</w:t>
      </w:r>
      <w:r w:rsidR="00C474C1">
        <w:t xml:space="preserve"> ! </w:t>
      </w:r>
      <w:r w:rsidR="00C52F4A" w:rsidRPr="00605EB6">
        <w:t>Mais ce n</w:t>
      </w:r>
      <w:r w:rsidR="00C474C1">
        <w:t>’</w:t>
      </w:r>
      <w:r w:rsidR="00C52F4A" w:rsidRPr="00605EB6">
        <w:t>est rien de dire</w:t>
      </w:r>
      <w:r w:rsidR="00C474C1">
        <w:t xml:space="preserve">, </w:t>
      </w:r>
      <w:r w:rsidR="00C52F4A" w:rsidRPr="00605EB6">
        <w:t>il faut avoir passé par là</w:t>
      </w:r>
      <w:r w:rsidR="00C474C1">
        <w:t>.</w:t>
      </w:r>
    </w:p>
    <w:p w14:paraId="65551D20" w14:textId="073232E7" w:rsidR="00C474C1" w:rsidRDefault="0094609C" w:rsidP="00C52F4A">
      <w:r>
        <w:t>— </w:t>
      </w:r>
      <w:r w:rsidR="00C52F4A" w:rsidRPr="00605EB6">
        <w:t>Je suis heureux de vous avoir rencontré</w:t>
      </w:r>
      <w:r w:rsidR="00C474C1">
        <w:t xml:space="preserve"> ; </w:t>
      </w:r>
      <w:r w:rsidR="00C52F4A" w:rsidRPr="00605EB6">
        <w:t>en cela</w:t>
      </w:r>
      <w:r w:rsidR="00C474C1">
        <w:t xml:space="preserve">, </w:t>
      </w:r>
      <w:r w:rsidR="00C52F4A" w:rsidRPr="00605EB6">
        <w:t>le hasard m</w:t>
      </w:r>
      <w:r w:rsidR="00C474C1">
        <w:t>’</w:t>
      </w:r>
      <w:r w:rsidR="00C52F4A" w:rsidRPr="00605EB6">
        <w:t>a servi à souhait</w:t>
      </w:r>
      <w:r w:rsidR="00C474C1">
        <w:t xml:space="preserve">. </w:t>
      </w:r>
      <w:r w:rsidR="00C52F4A" w:rsidRPr="00605EB6">
        <w:t>Je suis venu au Havre pour affaires</w:t>
      </w:r>
      <w:r w:rsidR="004540F3">
        <w:t> ;</w:t>
      </w:r>
      <w:r w:rsidR="00C474C1">
        <w:t xml:space="preserve"> </w:t>
      </w:r>
      <w:r w:rsidR="00C52F4A" w:rsidRPr="00605EB6">
        <w:t>mais je ne serais point parti sans vous avoir vu</w:t>
      </w:r>
      <w:r w:rsidR="00C474C1">
        <w:t xml:space="preserve">, </w:t>
      </w:r>
      <w:r w:rsidR="00C52F4A" w:rsidRPr="00605EB6">
        <w:t>vous ou votre camarade Baudry</w:t>
      </w:r>
      <w:r w:rsidR="00C474C1">
        <w:t>.</w:t>
      </w:r>
    </w:p>
    <w:p w14:paraId="18E075CB" w14:textId="3E91B43B" w:rsidR="00C474C1" w:rsidRDefault="0094609C" w:rsidP="00C52F4A">
      <w:r>
        <w:t>— </w:t>
      </w:r>
      <w:r w:rsidR="00C52F4A" w:rsidRPr="00605EB6">
        <w:t>Ah</w:t>
      </w:r>
      <w:r w:rsidR="00C474C1">
        <w:t xml:space="preserve"> ! </w:t>
      </w:r>
      <w:r w:rsidR="00C52F4A" w:rsidRPr="00605EB6">
        <w:t>Et pourquoi</w:t>
      </w:r>
      <w:r w:rsidR="00C474C1">
        <w:t> ?</w:t>
      </w:r>
    </w:p>
    <w:p w14:paraId="6A6C5713" w14:textId="299FC38F" w:rsidR="00C474C1" w:rsidRDefault="0094609C" w:rsidP="00C52F4A">
      <w:r>
        <w:lastRenderedPageBreak/>
        <w:t>— </w:t>
      </w:r>
      <w:r w:rsidR="00C52F4A" w:rsidRPr="00605EB6">
        <w:t>Un renseignement à vous demander et que peut-être vous pourrez me donner</w:t>
      </w:r>
      <w:r w:rsidR="00C474C1">
        <w:t>.</w:t>
      </w:r>
    </w:p>
    <w:p w14:paraId="3BF29CE6" w14:textId="077FC285" w:rsidR="00C474C1" w:rsidRDefault="0094609C" w:rsidP="00C52F4A">
      <w:r>
        <w:t>— </w:t>
      </w:r>
      <w:r w:rsidR="00C52F4A" w:rsidRPr="00605EB6">
        <w:t>Ça ne se refuse jamais</w:t>
      </w:r>
      <w:r w:rsidR="00C474C1">
        <w:t xml:space="preserve">, </w:t>
      </w:r>
      <w:r w:rsidR="00C52F4A" w:rsidRPr="00605EB6">
        <w:t>un renseignement</w:t>
      </w:r>
      <w:r w:rsidR="004540F3">
        <w:t> ;</w:t>
      </w:r>
      <w:r w:rsidR="00C474C1">
        <w:t xml:space="preserve"> </w:t>
      </w:r>
      <w:r w:rsidR="00C52F4A" w:rsidRPr="00605EB6">
        <w:t>je suis à vos ordres</w:t>
      </w:r>
      <w:r w:rsidR="00C474C1">
        <w:t>.</w:t>
      </w:r>
    </w:p>
    <w:p w14:paraId="129C2D25" w14:textId="16C078AE" w:rsidR="00C474C1" w:rsidRDefault="0094609C" w:rsidP="00C52F4A">
      <w:r>
        <w:t>— </w:t>
      </w:r>
      <w:r w:rsidR="00C52F4A" w:rsidRPr="00605EB6">
        <w:t>Est-ce que vous êtes forcé de rester ici</w:t>
      </w:r>
      <w:r w:rsidR="00C474C1">
        <w:t> ?</w:t>
      </w:r>
    </w:p>
    <w:p w14:paraId="2366DDD6" w14:textId="3ADDEF00" w:rsidR="00C474C1" w:rsidRDefault="0094609C" w:rsidP="00C52F4A">
      <w:r>
        <w:t>— </w:t>
      </w:r>
      <w:r w:rsidR="00C52F4A" w:rsidRPr="00605EB6">
        <w:t>Nullement</w:t>
      </w:r>
      <w:r w:rsidR="00C474C1">
        <w:t xml:space="preserve">. </w:t>
      </w:r>
      <w:r w:rsidR="00C52F4A" w:rsidRPr="00605EB6">
        <w:t xml:space="preserve">Bien que je sois toujours au service de </w:t>
      </w:r>
      <w:r w:rsidR="00C474C1">
        <w:t>M. </w:t>
      </w:r>
      <w:r w:rsidR="00C52F4A" w:rsidRPr="00605EB6">
        <w:t>Desprez</w:t>
      </w:r>
      <w:r w:rsidR="00C474C1">
        <w:t xml:space="preserve">, </w:t>
      </w:r>
      <w:r w:rsidR="00C52F4A" w:rsidRPr="00605EB6">
        <w:t>je suis libre de mon temps jusqu</w:t>
      </w:r>
      <w:r w:rsidR="00C474C1">
        <w:t>’</w:t>
      </w:r>
      <w:r w:rsidR="00C52F4A" w:rsidRPr="00605EB6">
        <w:t>à nouvel ordre</w:t>
      </w:r>
      <w:r w:rsidR="00C474C1">
        <w:t xml:space="preserve">, </w:t>
      </w:r>
      <w:r w:rsidR="00C52F4A" w:rsidRPr="00605EB6">
        <w:t>c</w:t>
      </w:r>
      <w:r w:rsidR="00C474C1">
        <w:t>’</w:t>
      </w:r>
      <w:r w:rsidR="00C52F4A" w:rsidRPr="00605EB6">
        <w:t>est-à-dire jusqu</w:t>
      </w:r>
      <w:r w:rsidR="00C474C1">
        <w:t>’</w:t>
      </w:r>
      <w:r w:rsidR="00C52F4A" w:rsidRPr="00605EB6">
        <w:t>à la formation de l</w:t>
      </w:r>
      <w:r w:rsidR="00C474C1">
        <w:t>’</w:t>
      </w:r>
      <w:r w:rsidR="00C52F4A" w:rsidRPr="00605EB6">
        <w:t xml:space="preserve">équipage de </w:t>
      </w:r>
      <w:r w:rsidR="00C52F4A" w:rsidRPr="00605EB6">
        <w:rPr>
          <w:i/>
          <w:iCs/>
        </w:rPr>
        <w:t xml:space="preserve">la </w:t>
      </w:r>
      <w:r w:rsidR="00C52F4A" w:rsidRPr="00605EB6">
        <w:rPr>
          <w:i/>
        </w:rPr>
        <w:t>Vaillante</w:t>
      </w:r>
      <w:r w:rsidR="00C474C1">
        <w:t xml:space="preserve">, </w:t>
      </w:r>
      <w:r w:rsidR="00C52F4A" w:rsidRPr="00605EB6">
        <w:t>une goélette qui est encore sur les chantiers de construction</w:t>
      </w:r>
      <w:r w:rsidR="00C474C1">
        <w:t xml:space="preserve">. </w:t>
      </w:r>
      <w:r w:rsidR="00C52F4A" w:rsidRPr="00605EB6">
        <w:t>Baudry et moi</w:t>
      </w:r>
      <w:r w:rsidR="00C474C1">
        <w:t xml:space="preserve">, </w:t>
      </w:r>
      <w:r w:rsidR="00C52F4A" w:rsidRPr="00605EB6">
        <w:t>nous en avons vu de dures</w:t>
      </w:r>
      <w:r w:rsidR="00C474C1">
        <w:t xml:space="preserve">, </w:t>
      </w:r>
      <w:r w:rsidR="00C52F4A" w:rsidRPr="00605EB6">
        <w:t>et je ne suis pas encore bien solide sur mes jambes</w:t>
      </w:r>
      <w:r w:rsidR="00C474C1">
        <w:t xml:space="preserve">. </w:t>
      </w:r>
      <w:r w:rsidR="00C52F4A" w:rsidRPr="00605EB6">
        <w:t>À la maison</w:t>
      </w:r>
      <w:r w:rsidR="00C474C1">
        <w:t xml:space="preserve">, </w:t>
      </w:r>
      <w:r w:rsidR="00C52F4A" w:rsidRPr="00605EB6">
        <w:t>je m</w:t>
      </w:r>
      <w:r w:rsidR="00C474C1">
        <w:t>’</w:t>
      </w:r>
      <w:r w:rsidR="00C52F4A" w:rsidRPr="00605EB6">
        <w:t>ennuie</w:t>
      </w:r>
      <w:r w:rsidR="00C474C1">
        <w:t xml:space="preserve">, </w:t>
      </w:r>
      <w:r w:rsidR="00C52F4A" w:rsidRPr="00605EB6">
        <w:t>voyez-vous</w:t>
      </w:r>
      <w:r w:rsidR="00C474C1">
        <w:t xml:space="preserve"> ; </w:t>
      </w:r>
      <w:r w:rsidR="00C52F4A" w:rsidRPr="00605EB6">
        <w:t>je viens ici pour passer le temps</w:t>
      </w:r>
      <w:r w:rsidR="00C474C1">
        <w:t xml:space="preserve">, </w:t>
      </w:r>
      <w:r w:rsidR="00C52F4A" w:rsidRPr="00605EB6">
        <w:t>voir les camarades qui s</w:t>
      </w:r>
      <w:r w:rsidR="00C474C1">
        <w:t>’</w:t>
      </w:r>
      <w:r w:rsidR="00C52F4A" w:rsidRPr="00605EB6">
        <w:t>en vont et ceux qui reviennent</w:t>
      </w:r>
      <w:r w:rsidR="00C474C1">
        <w:t xml:space="preserve"> ; </w:t>
      </w:r>
      <w:r w:rsidR="00C52F4A" w:rsidRPr="00605EB6">
        <w:t>je cause avec l</w:t>
      </w:r>
      <w:r w:rsidR="00C474C1">
        <w:t>’</w:t>
      </w:r>
      <w:r w:rsidR="00C52F4A" w:rsidRPr="00605EB6">
        <w:t>un</w:t>
      </w:r>
      <w:r w:rsidR="00C474C1">
        <w:t xml:space="preserve">, </w:t>
      </w:r>
      <w:r w:rsidR="00C52F4A" w:rsidRPr="00605EB6">
        <w:t>avec l</w:t>
      </w:r>
      <w:r w:rsidR="00C474C1">
        <w:t>’</w:t>
      </w:r>
      <w:r w:rsidR="00C52F4A" w:rsidRPr="00605EB6">
        <w:t>autre</w:t>
      </w:r>
      <w:r w:rsidR="00C474C1">
        <w:t xml:space="preserve">, </w:t>
      </w:r>
      <w:r w:rsidR="00C52F4A" w:rsidRPr="00605EB6">
        <w:t>cela me distrait</w:t>
      </w:r>
      <w:r w:rsidR="00C474C1">
        <w:t xml:space="preserve">. </w:t>
      </w:r>
      <w:r w:rsidR="00C52F4A" w:rsidRPr="00605EB6">
        <w:t>Nous autres</w:t>
      </w:r>
      <w:r w:rsidR="00C474C1">
        <w:t xml:space="preserve">, </w:t>
      </w:r>
      <w:r w:rsidR="00C52F4A" w:rsidRPr="00605EB6">
        <w:t>monsieur</w:t>
      </w:r>
      <w:r w:rsidR="00C474C1">
        <w:t xml:space="preserve">, </w:t>
      </w:r>
      <w:r w:rsidR="00C52F4A" w:rsidRPr="00605EB6">
        <w:t>il faut toujours que nous sentions l</w:t>
      </w:r>
      <w:r w:rsidR="00C474C1">
        <w:t>’</w:t>
      </w:r>
      <w:r w:rsidR="00C52F4A" w:rsidRPr="00605EB6">
        <w:t>eau de la mer et l</w:t>
      </w:r>
      <w:r w:rsidR="00C474C1">
        <w:t>’</w:t>
      </w:r>
      <w:r w:rsidR="00C52F4A" w:rsidRPr="00605EB6">
        <w:t>odeur du goudron</w:t>
      </w:r>
      <w:r w:rsidR="00C474C1">
        <w:t>.</w:t>
      </w:r>
    </w:p>
    <w:p w14:paraId="444BD4EC" w14:textId="3B3CF4B5" w:rsidR="00C474C1" w:rsidRDefault="0094609C" w:rsidP="00C52F4A">
      <w:r>
        <w:t>— </w:t>
      </w:r>
      <w:r w:rsidR="00C52F4A" w:rsidRPr="00605EB6">
        <w:t>Du moment que rien ne vous retient à cette place</w:t>
      </w:r>
      <w:r w:rsidR="00C474C1">
        <w:t xml:space="preserve">, </w:t>
      </w:r>
      <w:r w:rsidR="00C52F4A" w:rsidRPr="00605EB6">
        <w:t>nous entrerons</w:t>
      </w:r>
      <w:r w:rsidR="00C474C1">
        <w:t xml:space="preserve">, </w:t>
      </w:r>
      <w:r w:rsidR="00C52F4A" w:rsidRPr="00605EB6">
        <w:t>si vous le voulez</w:t>
      </w:r>
      <w:r w:rsidR="00C474C1">
        <w:t xml:space="preserve">, </w:t>
      </w:r>
      <w:r w:rsidR="00C52F4A" w:rsidRPr="00605EB6">
        <w:t>dans ce restaurant</w:t>
      </w:r>
      <w:r w:rsidR="00C474C1">
        <w:t xml:space="preserve">, </w:t>
      </w:r>
      <w:r w:rsidR="00C52F4A" w:rsidRPr="00605EB6">
        <w:t>et nous viderons ensemble</w:t>
      </w:r>
      <w:r w:rsidR="00C474C1">
        <w:t xml:space="preserve">, </w:t>
      </w:r>
      <w:r w:rsidR="00C52F4A" w:rsidRPr="00605EB6">
        <w:t>en trinquant à votre santé et à celle de votre camarade Baudry</w:t>
      </w:r>
      <w:r w:rsidR="00C474C1">
        <w:t xml:space="preserve">, </w:t>
      </w:r>
      <w:r w:rsidR="00C52F4A" w:rsidRPr="00605EB6">
        <w:t>une bouteille de vieux bordeaux</w:t>
      </w:r>
      <w:r w:rsidR="00C474C1">
        <w:t>.</w:t>
      </w:r>
    </w:p>
    <w:p w14:paraId="6C2BB912" w14:textId="758AAE4E" w:rsidR="00C474C1" w:rsidRDefault="0094609C" w:rsidP="00C52F4A">
      <w:r>
        <w:t>— </w:t>
      </w:r>
      <w:r w:rsidR="00C52F4A" w:rsidRPr="00605EB6">
        <w:t>Comme il vous plaira</w:t>
      </w:r>
      <w:r w:rsidR="00C474C1">
        <w:t xml:space="preserve">, </w:t>
      </w:r>
      <w:r w:rsidR="00C52F4A" w:rsidRPr="00605EB6">
        <w:t>monsieur</w:t>
      </w:r>
      <w:r w:rsidR="00C474C1">
        <w:t>.</w:t>
      </w:r>
    </w:p>
    <w:p w14:paraId="7E7A9510" w14:textId="77777777" w:rsidR="00C474C1" w:rsidRDefault="00C52F4A" w:rsidP="00C52F4A">
      <w:r w:rsidRPr="00605EB6">
        <w:t>Le marin cracha sa chique et suivit le baron dans une salle du restaurant où ils s</w:t>
      </w:r>
      <w:r w:rsidR="00C474C1">
        <w:t>’</w:t>
      </w:r>
      <w:r w:rsidRPr="00605EB6">
        <w:t>assirent à une table de marbre en face l</w:t>
      </w:r>
      <w:r w:rsidR="00C474C1">
        <w:t>’</w:t>
      </w:r>
      <w:r w:rsidRPr="00605EB6">
        <w:t>un de l</w:t>
      </w:r>
      <w:r w:rsidR="00C474C1">
        <w:t>’</w:t>
      </w:r>
      <w:r w:rsidRPr="00605EB6">
        <w:t>autre</w:t>
      </w:r>
      <w:r w:rsidR="00C474C1">
        <w:t>.</w:t>
      </w:r>
    </w:p>
    <w:p w14:paraId="32FDCB22" w14:textId="77777777" w:rsidR="00C474C1" w:rsidRDefault="00C52F4A" w:rsidP="00C52F4A">
      <w:r w:rsidRPr="00605EB6">
        <w:t>Le garçon apporta la bouteille</w:t>
      </w:r>
      <w:r w:rsidR="00C474C1">
        <w:t>.</w:t>
      </w:r>
    </w:p>
    <w:p w14:paraId="76D69FE9" w14:textId="178CFC2E" w:rsidR="00C474C1" w:rsidRDefault="0094609C" w:rsidP="00C52F4A">
      <w:r>
        <w:t>— </w:t>
      </w:r>
      <w:r w:rsidR="00C52F4A" w:rsidRPr="00605EB6">
        <w:t>C</w:t>
      </w:r>
      <w:r w:rsidR="00C474C1">
        <w:t>’</w:t>
      </w:r>
      <w:r w:rsidR="00C52F4A" w:rsidRPr="00605EB6">
        <w:t>est du vieux et du bon</w:t>
      </w:r>
      <w:r w:rsidR="00C474C1">
        <w:t xml:space="preserve">, </w:t>
      </w:r>
      <w:r w:rsidR="001821AC">
        <w:t>je le connais</w:t>
      </w:r>
      <w:r w:rsidR="00C474C1">
        <w:t xml:space="preserve">, </w:t>
      </w:r>
      <w:r w:rsidR="00C52F4A" w:rsidRPr="00605EB6">
        <w:t>fit le matelot en faisant claquer sa langue</w:t>
      </w:r>
      <w:r w:rsidR="00C474C1">
        <w:t>.</w:t>
      </w:r>
    </w:p>
    <w:p w14:paraId="7A3D1AC1" w14:textId="751ACD98" w:rsidR="00C474C1" w:rsidRDefault="0094609C" w:rsidP="00C52F4A">
      <w:r>
        <w:t>— </w:t>
      </w:r>
      <w:r w:rsidR="00C52F4A" w:rsidRPr="00605EB6">
        <w:t>Buvons-le</w:t>
      </w:r>
      <w:r w:rsidR="00C474C1">
        <w:t xml:space="preserve">, </w:t>
      </w:r>
      <w:r w:rsidR="00C52F4A" w:rsidRPr="00605EB6">
        <w:t>répondit le baron en riant</w:t>
      </w:r>
      <w:r w:rsidR="00C474C1">
        <w:t>.</w:t>
      </w:r>
    </w:p>
    <w:p w14:paraId="7FA3AB2A" w14:textId="22C1A755" w:rsidR="00C474C1" w:rsidRDefault="00C52F4A" w:rsidP="00C474C1">
      <w:pPr>
        <w:pStyle w:val="Titre2"/>
      </w:pPr>
      <w:bookmarkStart w:id="67" w:name="_Toc197617912"/>
      <w:r w:rsidRPr="00605EB6">
        <w:lastRenderedPageBreak/>
        <w:t>IX</w:t>
      </w:r>
      <w:r w:rsidRPr="00605EB6">
        <w:br/>
      </w:r>
      <w:r w:rsidRPr="00605EB6">
        <w:br/>
        <w:t>CERTITUDE</w:t>
      </w:r>
      <w:bookmarkEnd w:id="67"/>
    </w:p>
    <w:p w14:paraId="1A95DEBA" w14:textId="723301C6" w:rsidR="00C474C1" w:rsidRDefault="0094609C" w:rsidP="00C52F4A">
      <w:r>
        <w:t>— </w:t>
      </w:r>
      <w:r w:rsidR="00C52F4A" w:rsidRPr="00605EB6">
        <w:t>Mon brave Gendron</w:t>
      </w:r>
      <w:r w:rsidR="00C474C1">
        <w:t xml:space="preserve">, </w:t>
      </w:r>
      <w:r w:rsidR="00C52F4A" w:rsidRPr="00605EB6">
        <w:t>dit le baron</w:t>
      </w:r>
      <w:r w:rsidR="00C474C1">
        <w:t xml:space="preserve">, </w:t>
      </w:r>
      <w:r w:rsidR="00C52F4A" w:rsidRPr="00605EB6">
        <w:t>entre le premier et le second verre</w:t>
      </w:r>
      <w:r w:rsidR="00C474C1">
        <w:t xml:space="preserve">, </w:t>
      </w:r>
      <w:r w:rsidR="00C52F4A" w:rsidRPr="00605EB6">
        <w:t>je ne suis pas personnellement intéressé à vous demander le renseignement en question</w:t>
      </w:r>
      <w:r w:rsidR="00C474C1">
        <w:t xml:space="preserve"> ; </w:t>
      </w:r>
      <w:r w:rsidR="00C52F4A" w:rsidRPr="00605EB6">
        <w:t>je vous interroge pour répondre au désir d</w:t>
      </w:r>
      <w:r w:rsidR="00C474C1">
        <w:t>’</w:t>
      </w:r>
      <w:r w:rsidR="00C52F4A" w:rsidRPr="00605EB6">
        <w:t>une personne que je connais</w:t>
      </w:r>
      <w:r w:rsidR="00C474C1">
        <w:t xml:space="preserve">, </w:t>
      </w:r>
      <w:r w:rsidR="00C52F4A" w:rsidRPr="00605EB6">
        <w:t>une vieille dame amie de ma famille</w:t>
      </w:r>
      <w:r w:rsidR="00C474C1">
        <w:t>.</w:t>
      </w:r>
    </w:p>
    <w:p w14:paraId="2717FD0C" w14:textId="5D2E6E57" w:rsidR="00C474C1" w:rsidRDefault="0094609C" w:rsidP="00C52F4A">
      <w:r>
        <w:t>— </w:t>
      </w:r>
      <w:r w:rsidR="00C52F4A" w:rsidRPr="00605EB6">
        <w:t>Ça ne fait rien</w:t>
      </w:r>
      <w:r w:rsidR="00C474C1">
        <w:t xml:space="preserve">, </w:t>
      </w:r>
      <w:r w:rsidR="00C52F4A" w:rsidRPr="00605EB6">
        <w:t>monsieur</w:t>
      </w:r>
      <w:r w:rsidR="00C474C1">
        <w:t xml:space="preserve">, </w:t>
      </w:r>
      <w:r w:rsidR="00C52F4A" w:rsidRPr="00605EB6">
        <w:t>ça ne fait rien</w:t>
      </w:r>
      <w:r w:rsidR="00C474C1">
        <w:t>.</w:t>
      </w:r>
    </w:p>
    <w:p w14:paraId="4517124F" w14:textId="4F434C2E" w:rsidR="00C474C1" w:rsidRDefault="0094609C" w:rsidP="00C52F4A">
      <w:r>
        <w:t>— </w:t>
      </w:r>
      <w:r w:rsidR="00C52F4A" w:rsidRPr="00605EB6">
        <w:t xml:space="preserve">Quand le vaisseau </w:t>
      </w:r>
      <w:r w:rsidR="00C52F4A" w:rsidRPr="00605EB6">
        <w:rPr>
          <w:i/>
          <w:iCs/>
        </w:rPr>
        <w:t xml:space="preserve">le </w:t>
      </w:r>
      <w:r w:rsidR="00C52F4A" w:rsidRPr="00605EB6">
        <w:rPr>
          <w:i/>
        </w:rPr>
        <w:t>Téméraire</w:t>
      </w:r>
      <w:r w:rsidR="00C52F4A" w:rsidRPr="00605EB6">
        <w:t xml:space="preserve"> a été assailli par cette effroyable tempête qui l</w:t>
      </w:r>
      <w:r w:rsidR="00C474C1">
        <w:t>’</w:t>
      </w:r>
      <w:r w:rsidR="00C52F4A" w:rsidRPr="00605EB6">
        <w:t>a jeté sur les récifs</w:t>
      </w:r>
      <w:r w:rsidR="00C474C1">
        <w:t xml:space="preserve">, </w:t>
      </w:r>
      <w:r w:rsidR="00C52F4A" w:rsidRPr="00605EB6">
        <w:t>vous veniez d</w:t>
      </w:r>
      <w:r w:rsidR="00FB0E8D">
        <w:t>e l</w:t>
      </w:r>
      <w:r w:rsidR="00C474C1">
        <w:t>’</w:t>
      </w:r>
      <w:r w:rsidR="00C52F4A" w:rsidRPr="00605EB6">
        <w:t>Océanie</w:t>
      </w:r>
      <w:r w:rsidR="00C474C1">
        <w:t xml:space="preserve">, </w:t>
      </w:r>
      <w:r w:rsidR="00C52F4A" w:rsidRPr="00605EB6">
        <w:t>des îles de la Sonde</w:t>
      </w:r>
      <w:r w:rsidR="00C474C1">
        <w:t> ?</w:t>
      </w:r>
    </w:p>
    <w:p w14:paraId="516CFFA4" w14:textId="7D2A13C3" w:rsidR="00C474C1" w:rsidRDefault="0094609C" w:rsidP="00C52F4A">
      <w:r>
        <w:t>— </w:t>
      </w:r>
      <w:r w:rsidR="00C52F4A" w:rsidRPr="00605EB6">
        <w:t>Oui</w:t>
      </w:r>
      <w:r w:rsidR="00C474C1">
        <w:t xml:space="preserve">, </w:t>
      </w:r>
      <w:r w:rsidR="00C52F4A" w:rsidRPr="00605EB6">
        <w:t>monsieur</w:t>
      </w:r>
      <w:r w:rsidR="00C474C1">
        <w:t xml:space="preserve">, </w:t>
      </w:r>
      <w:r w:rsidR="00C52F4A" w:rsidRPr="00605EB6">
        <w:t>de Batavia</w:t>
      </w:r>
      <w:r w:rsidR="00C474C1">
        <w:t xml:space="preserve">, </w:t>
      </w:r>
      <w:r w:rsidR="00C52F4A" w:rsidRPr="00605EB6">
        <w:t>île de Java</w:t>
      </w:r>
      <w:r w:rsidR="00C474C1">
        <w:t xml:space="preserve">, </w:t>
      </w:r>
      <w:r w:rsidR="00C52F4A" w:rsidRPr="00605EB6">
        <w:t>en Malaisie</w:t>
      </w:r>
      <w:r w:rsidR="00C474C1">
        <w:t>.</w:t>
      </w:r>
    </w:p>
    <w:p w14:paraId="3080AA9A" w14:textId="42E22130" w:rsidR="00C474C1" w:rsidRDefault="0094609C" w:rsidP="00C52F4A">
      <w:r>
        <w:t>— </w:t>
      </w:r>
      <w:r w:rsidR="00C52F4A" w:rsidRPr="00605EB6">
        <w:t>Directement</w:t>
      </w:r>
      <w:r w:rsidR="00C474C1">
        <w:t> ?</w:t>
      </w:r>
    </w:p>
    <w:p w14:paraId="31CB87C6" w14:textId="7D581B14" w:rsidR="00C474C1" w:rsidRDefault="0094609C" w:rsidP="00C52F4A">
      <w:r>
        <w:t>— </w:t>
      </w:r>
      <w:r w:rsidR="00C52F4A" w:rsidRPr="00605EB6">
        <w:t>Directement</w:t>
      </w:r>
      <w:r w:rsidR="00C474C1">
        <w:t xml:space="preserve">. </w:t>
      </w:r>
      <w:r w:rsidR="00C52F4A" w:rsidRPr="00605EB6">
        <w:t>Nous avions pris à Batavia notre chargement complet</w:t>
      </w:r>
      <w:r w:rsidR="00C474C1">
        <w:t>.</w:t>
      </w:r>
    </w:p>
    <w:p w14:paraId="5D9649F4" w14:textId="6888FE7F" w:rsidR="00C474C1" w:rsidRDefault="0094609C" w:rsidP="00C52F4A">
      <w:r>
        <w:t>— </w:t>
      </w:r>
      <w:r w:rsidR="00C52F4A" w:rsidRPr="00605EB6">
        <w:t>Vous ne vous êtes arrêté</w:t>
      </w:r>
      <w:r w:rsidR="00FB0E8D">
        <w:t>s</w:t>
      </w:r>
      <w:r w:rsidR="00C52F4A" w:rsidRPr="00605EB6">
        <w:t xml:space="preserve"> nulle part dans la mer des Indes</w:t>
      </w:r>
      <w:r w:rsidR="00C474C1">
        <w:t> ?</w:t>
      </w:r>
    </w:p>
    <w:p w14:paraId="391A6331" w14:textId="6E72A340" w:rsidR="00C474C1" w:rsidRDefault="0094609C" w:rsidP="00C52F4A">
      <w:r>
        <w:t>— </w:t>
      </w:r>
      <w:r w:rsidR="00C52F4A" w:rsidRPr="00605EB6">
        <w:t>Nulle part</w:t>
      </w:r>
      <w:r w:rsidR="00C474C1">
        <w:t xml:space="preserve">. </w:t>
      </w:r>
      <w:r w:rsidR="00C52F4A" w:rsidRPr="00605EB6">
        <w:t>Nous étions en mer depuis huit mois et nous avions hâte de revenir au Havre</w:t>
      </w:r>
      <w:r w:rsidR="00C474C1">
        <w:t xml:space="preserve">. </w:t>
      </w:r>
      <w:r w:rsidR="00C52F4A" w:rsidRPr="00605EB6">
        <w:t>D</w:t>
      </w:r>
      <w:r w:rsidR="00C474C1">
        <w:t>’</w:t>
      </w:r>
      <w:r w:rsidR="00C52F4A" w:rsidRPr="00605EB6">
        <w:t>ailleurs nous avions de l</w:t>
      </w:r>
      <w:r w:rsidR="00C474C1">
        <w:t>’</w:t>
      </w:r>
      <w:r w:rsidR="00C52F4A" w:rsidRPr="00605EB6">
        <w:t>eau et des vivres autant et plus qu</w:t>
      </w:r>
      <w:r w:rsidR="00C474C1">
        <w:t>’</w:t>
      </w:r>
      <w:r w:rsidR="00C52F4A" w:rsidRPr="00605EB6">
        <w:t>il ne nous en fallait</w:t>
      </w:r>
      <w:r w:rsidR="00C474C1">
        <w:t>.</w:t>
      </w:r>
    </w:p>
    <w:p w14:paraId="1C092A5A" w14:textId="43A02F44" w:rsidR="00C474C1" w:rsidRDefault="0094609C" w:rsidP="00C52F4A">
      <w:r>
        <w:t>— </w:t>
      </w:r>
      <w:r w:rsidR="00C52F4A" w:rsidRPr="00605EB6">
        <w:t>N</w:t>
      </w:r>
      <w:r w:rsidR="00C474C1">
        <w:t>’</w:t>
      </w:r>
      <w:r w:rsidR="00C52F4A" w:rsidRPr="00605EB6">
        <w:t>y avait-il pas avec vous</w:t>
      </w:r>
      <w:r w:rsidR="00C474C1">
        <w:t xml:space="preserve">, </w:t>
      </w:r>
      <w:r w:rsidR="00C52F4A" w:rsidRPr="00605EB6">
        <w:t xml:space="preserve">sur </w:t>
      </w:r>
      <w:r w:rsidR="00C52F4A" w:rsidRPr="00605EB6">
        <w:rPr>
          <w:i/>
          <w:iCs/>
        </w:rPr>
        <w:t xml:space="preserve">le </w:t>
      </w:r>
      <w:r w:rsidR="00C52F4A" w:rsidRPr="00605EB6">
        <w:rPr>
          <w:i/>
        </w:rPr>
        <w:t>Téméraire</w:t>
      </w:r>
      <w:r w:rsidR="00C474C1">
        <w:t xml:space="preserve">, </w:t>
      </w:r>
      <w:r w:rsidR="00C52F4A" w:rsidRPr="00605EB6">
        <w:t>des passagers</w:t>
      </w:r>
      <w:r w:rsidR="00C474C1">
        <w:t> ?</w:t>
      </w:r>
    </w:p>
    <w:p w14:paraId="74D3A92E" w14:textId="490CDF55" w:rsidR="00C474C1" w:rsidRDefault="0094609C" w:rsidP="00C52F4A">
      <w:r>
        <w:t>— </w:t>
      </w:r>
      <w:r w:rsidR="00C52F4A" w:rsidRPr="00605EB6">
        <w:t>Un seul</w:t>
      </w:r>
      <w:r w:rsidR="00C474C1">
        <w:t xml:space="preserve">, </w:t>
      </w:r>
      <w:r w:rsidR="00C52F4A" w:rsidRPr="00605EB6">
        <w:t>monsieur</w:t>
      </w:r>
      <w:r w:rsidR="00C474C1">
        <w:t>.</w:t>
      </w:r>
    </w:p>
    <w:p w14:paraId="761D3708" w14:textId="7EDD1DD6" w:rsidR="00C474C1" w:rsidRDefault="0094609C" w:rsidP="00C52F4A">
      <w:r>
        <w:t>— </w:t>
      </w:r>
      <w:r w:rsidR="00C52F4A" w:rsidRPr="00605EB6">
        <w:t>D</w:t>
      </w:r>
      <w:r w:rsidR="00C474C1">
        <w:t>’</w:t>
      </w:r>
      <w:r w:rsidR="00C52F4A" w:rsidRPr="00605EB6">
        <w:t>où venait-il</w:t>
      </w:r>
      <w:r w:rsidR="00C474C1">
        <w:t> ?</w:t>
      </w:r>
    </w:p>
    <w:p w14:paraId="5FD2D6E3" w14:textId="281B07AA" w:rsidR="00C474C1" w:rsidRDefault="0094609C" w:rsidP="00C52F4A">
      <w:r>
        <w:lastRenderedPageBreak/>
        <w:t>— </w:t>
      </w:r>
      <w:r w:rsidR="00C52F4A" w:rsidRPr="00605EB6">
        <w:t>De Batavia</w:t>
      </w:r>
      <w:r w:rsidR="00C474C1">
        <w:t xml:space="preserve">, </w:t>
      </w:r>
      <w:r w:rsidR="00C52F4A" w:rsidRPr="00605EB6">
        <w:t>je suppose</w:t>
      </w:r>
      <w:r w:rsidR="00C474C1">
        <w:t xml:space="preserve">, </w:t>
      </w:r>
      <w:r w:rsidR="00C52F4A" w:rsidRPr="00605EB6">
        <w:t>puisque c</w:t>
      </w:r>
      <w:r w:rsidR="00C474C1">
        <w:t>’</w:t>
      </w:r>
      <w:r w:rsidR="00C52F4A" w:rsidRPr="00605EB6">
        <w:t>est là qu</w:t>
      </w:r>
      <w:r w:rsidR="00C474C1">
        <w:t>’</w:t>
      </w:r>
      <w:r w:rsidR="00C52F4A" w:rsidRPr="00605EB6">
        <w:t>il s</w:t>
      </w:r>
      <w:r w:rsidR="00C474C1">
        <w:t>’</w:t>
      </w:r>
      <w:r w:rsidR="00C52F4A" w:rsidRPr="00605EB6">
        <w:t>est embarqué</w:t>
      </w:r>
      <w:r w:rsidR="00C474C1">
        <w:t>.</w:t>
      </w:r>
    </w:p>
    <w:p w14:paraId="7FF13E9D" w14:textId="4DFFBC38" w:rsidR="00C474C1" w:rsidRDefault="0094609C" w:rsidP="00C52F4A">
      <w:r>
        <w:t>— </w:t>
      </w:r>
      <w:r w:rsidR="00C52F4A" w:rsidRPr="00605EB6">
        <w:t>Son nom</w:t>
      </w:r>
      <w:r w:rsidR="00C474C1">
        <w:t xml:space="preserve">, </w:t>
      </w:r>
      <w:r w:rsidR="00C52F4A" w:rsidRPr="00605EB6">
        <w:t>le savez-vous</w:t>
      </w:r>
      <w:r w:rsidR="00C474C1">
        <w:t> ?</w:t>
      </w:r>
    </w:p>
    <w:p w14:paraId="35C28141" w14:textId="6687F669" w:rsidR="00C474C1" w:rsidRDefault="0094609C" w:rsidP="00C52F4A">
      <w:r>
        <w:t>— </w:t>
      </w:r>
      <w:r w:rsidR="00C52F4A" w:rsidRPr="00605EB6">
        <w:t>Non</w:t>
      </w:r>
      <w:r w:rsidR="00C474C1">
        <w:t xml:space="preserve">, </w:t>
      </w:r>
      <w:r w:rsidR="00C52F4A" w:rsidRPr="00605EB6">
        <w:t>monsieur</w:t>
      </w:r>
      <w:r w:rsidR="00C474C1">
        <w:t xml:space="preserve"> ; </w:t>
      </w:r>
      <w:r w:rsidR="00C52F4A" w:rsidRPr="00605EB6">
        <w:t>je sais seulement que c</w:t>
      </w:r>
      <w:r w:rsidR="00C474C1">
        <w:t>’</w:t>
      </w:r>
      <w:r w:rsidR="00C52F4A" w:rsidRPr="00605EB6">
        <w:t>était un Français</w:t>
      </w:r>
      <w:r w:rsidR="00C474C1">
        <w:t xml:space="preserve">. </w:t>
      </w:r>
      <w:r w:rsidR="00C52F4A" w:rsidRPr="00605EB6">
        <w:t>Notre commandant avait pour lui les plus grands égards</w:t>
      </w:r>
      <w:r w:rsidR="00C474C1">
        <w:t xml:space="preserve">. </w:t>
      </w:r>
      <w:r w:rsidR="00C52F4A" w:rsidRPr="00605EB6">
        <w:t>Ah</w:t>
      </w:r>
      <w:r w:rsidR="00C474C1">
        <w:t xml:space="preserve"> ! </w:t>
      </w:r>
      <w:r w:rsidR="00C52F4A" w:rsidRPr="00605EB6">
        <w:t>tenez</w:t>
      </w:r>
      <w:r w:rsidR="00C474C1">
        <w:t xml:space="preserve">, </w:t>
      </w:r>
      <w:r w:rsidR="00C52F4A" w:rsidRPr="00605EB6">
        <w:t>je me souviens maintenant que le capitaine l</w:t>
      </w:r>
      <w:r w:rsidR="00C474C1">
        <w:t>’</w:t>
      </w:r>
      <w:r w:rsidR="00C52F4A" w:rsidRPr="00605EB6">
        <w:t xml:space="preserve">appelait </w:t>
      </w:r>
      <w:r w:rsidR="00C474C1">
        <w:t>M. </w:t>
      </w:r>
      <w:r w:rsidR="00C52F4A" w:rsidRPr="00605EB6">
        <w:t>le marquis</w:t>
      </w:r>
      <w:r w:rsidR="00C474C1">
        <w:t xml:space="preserve">. </w:t>
      </w:r>
      <w:r w:rsidR="00C52F4A" w:rsidRPr="00605EB6">
        <w:t>Il avait bien</w:t>
      </w:r>
      <w:r w:rsidR="00C474C1">
        <w:t xml:space="preserve">, </w:t>
      </w:r>
      <w:r w:rsidR="00C52F4A" w:rsidRPr="00605EB6">
        <w:t>en effet</w:t>
      </w:r>
      <w:r w:rsidR="00C474C1">
        <w:t xml:space="preserve">, </w:t>
      </w:r>
      <w:r w:rsidR="00C52F4A" w:rsidRPr="00605EB6">
        <w:t>l</w:t>
      </w:r>
      <w:r w:rsidR="00C474C1">
        <w:t>’</w:t>
      </w:r>
      <w:r w:rsidR="00C52F4A" w:rsidRPr="00605EB6">
        <w:t>air d</w:t>
      </w:r>
      <w:r w:rsidR="00C474C1">
        <w:t>’</w:t>
      </w:r>
      <w:r w:rsidR="00C52F4A" w:rsidRPr="00605EB6">
        <w:t>un grand seigneur</w:t>
      </w:r>
      <w:r w:rsidR="00C474C1">
        <w:t xml:space="preserve">. </w:t>
      </w:r>
      <w:r w:rsidR="00C52F4A" w:rsidRPr="00605EB6">
        <w:t>Seulement il n</w:t>
      </w:r>
      <w:r w:rsidR="00C474C1">
        <w:t>’</w:t>
      </w:r>
      <w:r w:rsidR="00C52F4A" w:rsidRPr="00605EB6">
        <w:t>était pas fier du tout</w:t>
      </w:r>
      <w:r w:rsidR="00C474C1">
        <w:t xml:space="preserve"> : </w:t>
      </w:r>
      <w:r w:rsidR="00C52F4A" w:rsidRPr="00605EB6">
        <w:t>il causait avec les matelots et leur serrait la main comme un bon camarade</w:t>
      </w:r>
      <w:r w:rsidR="00C474C1">
        <w:t xml:space="preserve">. </w:t>
      </w:r>
      <w:r w:rsidR="00C52F4A" w:rsidRPr="00605EB6">
        <w:t>Cela nous flattait</w:t>
      </w:r>
      <w:r w:rsidR="00C474C1">
        <w:t xml:space="preserve">, </w:t>
      </w:r>
      <w:r w:rsidR="00C52F4A" w:rsidRPr="00605EB6">
        <w:t>nous autres</w:t>
      </w:r>
      <w:r w:rsidR="00C474C1">
        <w:t xml:space="preserve">. </w:t>
      </w:r>
      <w:r w:rsidR="00C52F4A" w:rsidRPr="00605EB6">
        <w:t>Ça fait toujours plaisir</w:t>
      </w:r>
      <w:r w:rsidR="00C474C1">
        <w:t xml:space="preserve">, </w:t>
      </w:r>
      <w:r w:rsidR="00C52F4A" w:rsidRPr="00605EB6">
        <w:t>voyez-vous</w:t>
      </w:r>
      <w:r w:rsidR="00C474C1">
        <w:t xml:space="preserve">, </w:t>
      </w:r>
      <w:r w:rsidR="00C52F4A" w:rsidRPr="00605EB6">
        <w:t>monsieur</w:t>
      </w:r>
      <w:r w:rsidR="00C474C1">
        <w:t xml:space="preserve">, </w:t>
      </w:r>
      <w:r w:rsidR="00C52F4A" w:rsidRPr="00605EB6">
        <w:t>quand on voit un homme distingué</w:t>
      </w:r>
      <w:r w:rsidR="00C474C1">
        <w:t xml:space="preserve">, </w:t>
      </w:r>
      <w:r w:rsidR="00C52F4A" w:rsidRPr="00605EB6">
        <w:t>instruit</w:t>
      </w:r>
      <w:r w:rsidR="00C474C1">
        <w:t xml:space="preserve">, </w:t>
      </w:r>
      <w:r w:rsidR="00C52F4A" w:rsidRPr="00605EB6">
        <w:t>riche</w:t>
      </w:r>
      <w:r w:rsidR="00C474C1">
        <w:t xml:space="preserve">, </w:t>
      </w:r>
      <w:r w:rsidR="00C52F4A" w:rsidRPr="00605EB6">
        <w:t>faire des amitiés à de pauvres diables</w:t>
      </w:r>
      <w:r w:rsidR="00C474C1">
        <w:t>.</w:t>
      </w:r>
    </w:p>
    <w:p w14:paraId="59050B15" w14:textId="77777777" w:rsidR="00C474C1" w:rsidRDefault="00C474C1" w:rsidP="00C52F4A">
      <w:r>
        <w:t>» </w:t>
      </w:r>
      <w:r w:rsidR="00C52F4A" w:rsidRPr="00605EB6">
        <w:t>Comme nous tous</w:t>
      </w:r>
      <w:r>
        <w:t xml:space="preserve">, </w:t>
      </w:r>
      <w:r w:rsidR="00C52F4A" w:rsidRPr="00605EB6">
        <w:t>il avait hâte de revoir la France</w:t>
      </w:r>
      <w:r>
        <w:t xml:space="preserve">. </w:t>
      </w:r>
      <w:r w:rsidR="00C52F4A" w:rsidRPr="00605EB6">
        <w:t>Souvent il était triste</w:t>
      </w:r>
      <w:r>
        <w:t xml:space="preserve">, </w:t>
      </w:r>
      <w:r w:rsidR="00C52F4A" w:rsidRPr="00605EB6">
        <w:t>songeur</w:t>
      </w:r>
      <w:r>
        <w:t xml:space="preserve">. </w:t>
      </w:r>
      <w:r w:rsidR="00C52F4A" w:rsidRPr="00605EB6">
        <w:t>Debout sur le pont</w:t>
      </w:r>
      <w:r>
        <w:t xml:space="preserve">, </w:t>
      </w:r>
      <w:r w:rsidR="00C52F4A" w:rsidRPr="00605EB6">
        <w:t>appuyé au bastingage et tourné vers l</w:t>
      </w:r>
      <w:r>
        <w:t>’</w:t>
      </w:r>
      <w:r w:rsidR="00C52F4A" w:rsidRPr="00605EB6">
        <w:t>Occident</w:t>
      </w:r>
      <w:r>
        <w:t xml:space="preserve">, </w:t>
      </w:r>
      <w:r w:rsidR="00C52F4A" w:rsidRPr="00605EB6">
        <w:t>il restait des heures entières immobile comme un mât</w:t>
      </w:r>
      <w:r>
        <w:t xml:space="preserve">, </w:t>
      </w:r>
      <w:r w:rsidR="00C52F4A" w:rsidRPr="00605EB6">
        <w:t>le regard perdu dans les nuages</w:t>
      </w:r>
      <w:r>
        <w:t xml:space="preserve">. </w:t>
      </w:r>
      <w:r w:rsidR="00C52F4A" w:rsidRPr="00605EB6">
        <w:t>Alors</w:t>
      </w:r>
      <w:r>
        <w:t xml:space="preserve">, </w:t>
      </w:r>
      <w:r w:rsidR="00C52F4A" w:rsidRPr="00605EB6">
        <w:t>sans doute</w:t>
      </w:r>
      <w:r>
        <w:t xml:space="preserve">, </w:t>
      </w:r>
      <w:r w:rsidR="00C52F4A" w:rsidRPr="00605EB6">
        <w:t>il pensait à ceux qui l</w:t>
      </w:r>
      <w:r>
        <w:t>’</w:t>
      </w:r>
      <w:r w:rsidR="00C52F4A" w:rsidRPr="00605EB6">
        <w:t>attendaient</w:t>
      </w:r>
      <w:r>
        <w:t xml:space="preserve">, </w:t>
      </w:r>
      <w:r w:rsidR="00C52F4A" w:rsidRPr="00605EB6">
        <w:t>à sa femme s</w:t>
      </w:r>
      <w:r>
        <w:t>’</w:t>
      </w:r>
      <w:r w:rsidR="00C52F4A" w:rsidRPr="00605EB6">
        <w:t>il était marié</w:t>
      </w:r>
      <w:r>
        <w:t xml:space="preserve">, </w:t>
      </w:r>
      <w:r w:rsidR="00C52F4A" w:rsidRPr="00605EB6">
        <w:t>à ses enfants</w:t>
      </w:r>
      <w:r>
        <w:t xml:space="preserve">. </w:t>
      </w:r>
      <w:r w:rsidR="00C52F4A" w:rsidRPr="00605EB6">
        <w:t>Ils l</w:t>
      </w:r>
      <w:r>
        <w:t>’</w:t>
      </w:r>
      <w:r w:rsidR="00C52F4A" w:rsidRPr="00605EB6">
        <w:t>attendent et il ne reviendra plus</w:t>
      </w:r>
      <w:r>
        <w:t> !</w:t>
      </w:r>
    </w:p>
    <w:p w14:paraId="22D48AA9" w14:textId="21C8516A" w:rsidR="00C474C1" w:rsidRDefault="0094609C" w:rsidP="00C52F4A">
      <w:r>
        <w:t>— </w:t>
      </w:r>
      <w:r w:rsidR="00C52F4A" w:rsidRPr="00605EB6">
        <w:t>Ainsi</w:t>
      </w:r>
      <w:r w:rsidR="00C474C1">
        <w:t xml:space="preserve">, </w:t>
      </w:r>
      <w:r w:rsidR="00C52F4A" w:rsidRPr="00605EB6">
        <w:t>ce passager</w:t>
      </w:r>
      <w:r w:rsidR="00C474C1">
        <w:t xml:space="preserve">, </w:t>
      </w:r>
      <w:r w:rsidR="00C52F4A" w:rsidRPr="00605EB6">
        <w:t xml:space="preserve">que votre commandant appelait </w:t>
      </w:r>
      <w:r w:rsidR="00C474C1">
        <w:t>M. </w:t>
      </w:r>
      <w:r w:rsidR="00C52F4A" w:rsidRPr="00605EB6">
        <w:t>le marquis</w:t>
      </w:r>
      <w:r w:rsidR="00C474C1">
        <w:t xml:space="preserve">, </w:t>
      </w:r>
      <w:r w:rsidR="00C52F4A" w:rsidRPr="00605EB6">
        <w:t>a péri</w:t>
      </w:r>
      <w:r w:rsidR="00C474C1">
        <w:t xml:space="preserve">, </w:t>
      </w:r>
      <w:r w:rsidR="00C52F4A" w:rsidRPr="00605EB6">
        <w:t>lui aussi</w:t>
      </w:r>
      <w:r w:rsidR="00C474C1">
        <w:t xml:space="preserve">, </w:t>
      </w:r>
      <w:r w:rsidR="00C52F4A" w:rsidRPr="00605EB6">
        <w:t>au milieu des flots</w:t>
      </w:r>
      <w:r w:rsidR="00C474C1">
        <w:t xml:space="preserve"> ? </w:t>
      </w:r>
      <w:r w:rsidR="00C52F4A" w:rsidRPr="00605EB6">
        <w:t>demanda le baron d</w:t>
      </w:r>
      <w:r w:rsidR="00C474C1">
        <w:t>’</w:t>
      </w:r>
      <w:r w:rsidR="00C52F4A" w:rsidRPr="00605EB6">
        <w:t>une voix vibrante d</w:t>
      </w:r>
      <w:r w:rsidR="00C474C1">
        <w:t>’</w:t>
      </w:r>
      <w:r w:rsidR="00C52F4A" w:rsidRPr="00605EB6">
        <w:t>émotion</w:t>
      </w:r>
      <w:r w:rsidR="00C474C1">
        <w:t>.</w:t>
      </w:r>
    </w:p>
    <w:p w14:paraId="5611FFC5" w14:textId="0E4292A4" w:rsidR="00C474C1" w:rsidRDefault="0094609C" w:rsidP="00C52F4A">
      <w:r>
        <w:t>— </w:t>
      </w:r>
      <w:r w:rsidR="00C52F4A" w:rsidRPr="00605EB6">
        <w:t>Mort comme les autres</w:t>
      </w:r>
      <w:r w:rsidR="00C474C1">
        <w:t xml:space="preserve">, </w:t>
      </w:r>
      <w:r w:rsidR="00C52F4A" w:rsidRPr="00605EB6">
        <w:t>monsieur</w:t>
      </w:r>
      <w:r w:rsidR="00C474C1">
        <w:t xml:space="preserve"> ; </w:t>
      </w:r>
      <w:r w:rsidR="00C52F4A" w:rsidRPr="00605EB6">
        <w:t>tous engloutis sous les vagues</w:t>
      </w:r>
      <w:r w:rsidR="00C474C1">
        <w:t>.</w:t>
      </w:r>
    </w:p>
    <w:p w14:paraId="617527A9" w14:textId="479F6755" w:rsidR="00C474C1" w:rsidRDefault="0094609C" w:rsidP="00C52F4A">
      <w:r>
        <w:t>— </w:t>
      </w:r>
      <w:r w:rsidR="00C52F4A" w:rsidRPr="00605EB6">
        <w:t>Qui dit que ce passager n</w:t>
      </w:r>
      <w:r w:rsidR="00C474C1">
        <w:t>’</w:t>
      </w:r>
      <w:r w:rsidR="00C52F4A" w:rsidRPr="00605EB6">
        <w:t>a pas été</w:t>
      </w:r>
      <w:r w:rsidR="00C474C1">
        <w:t xml:space="preserve">, </w:t>
      </w:r>
      <w:r w:rsidR="00C52F4A" w:rsidRPr="00605EB6">
        <w:t>comme vous</w:t>
      </w:r>
      <w:r w:rsidR="00C474C1">
        <w:t xml:space="preserve">, </w:t>
      </w:r>
      <w:r w:rsidR="00C52F4A" w:rsidRPr="00605EB6">
        <w:t>Prosper Gendron</w:t>
      </w:r>
      <w:r w:rsidR="00C474C1">
        <w:t xml:space="preserve">, </w:t>
      </w:r>
      <w:r w:rsidR="00C52F4A" w:rsidRPr="00605EB6">
        <w:t>miraculeusement sauvé</w:t>
      </w:r>
      <w:r w:rsidR="00C474C1">
        <w:t> ?</w:t>
      </w:r>
    </w:p>
    <w:p w14:paraId="3F3D7DE6" w14:textId="05E78AA1" w:rsidR="00C474C1" w:rsidRDefault="0094609C" w:rsidP="00C52F4A">
      <w:r>
        <w:t>— </w:t>
      </w:r>
      <w:r w:rsidR="00C52F4A" w:rsidRPr="00605EB6">
        <w:t>Il est mort</w:t>
      </w:r>
      <w:r w:rsidR="00C474C1">
        <w:t xml:space="preserve">, </w:t>
      </w:r>
      <w:r w:rsidR="00C52F4A" w:rsidRPr="00605EB6">
        <w:t>répliqua le marin</w:t>
      </w:r>
      <w:r w:rsidR="00C474C1">
        <w:t xml:space="preserve">, </w:t>
      </w:r>
      <w:r w:rsidR="00C52F4A" w:rsidRPr="00605EB6">
        <w:t>se secouant la tête</w:t>
      </w:r>
      <w:r w:rsidR="00C474C1">
        <w:t>.</w:t>
      </w:r>
    </w:p>
    <w:p w14:paraId="511C03C7" w14:textId="786C7815" w:rsidR="00C474C1" w:rsidRDefault="0094609C" w:rsidP="00C52F4A">
      <w:r>
        <w:t>— </w:t>
      </w:r>
      <w:r w:rsidR="00C52F4A" w:rsidRPr="00605EB6">
        <w:t>Vous en êtes donc bien sûr</w:t>
      </w:r>
      <w:r w:rsidR="00C474C1">
        <w:t xml:space="preserve">, </w:t>
      </w:r>
      <w:r w:rsidR="00C52F4A" w:rsidRPr="00605EB6">
        <w:t>pour l</w:t>
      </w:r>
      <w:r w:rsidR="00C474C1">
        <w:t>’</w:t>
      </w:r>
      <w:r w:rsidR="00C52F4A" w:rsidRPr="00605EB6">
        <w:t>affirmer ainsi</w:t>
      </w:r>
      <w:r w:rsidR="00C474C1">
        <w:t> ?</w:t>
      </w:r>
    </w:p>
    <w:p w14:paraId="68640BA0" w14:textId="7BC0EEC9" w:rsidR="00C474C1" w:rsidRDefault="0094609C" w:rsidP="00C52F4A">
      <w:r>
        <w:lastRenderedPageBreak/>
        <w:t>— </w:t>
      </w:r>
      <w:r w:rsidR="00C52F4A" w:rsidRPr="00605EB6">
        <w:t>Oui</w:t>
      </w:r>
      <w:r w:rsidR="00C474C1">
        <w:t>.</w:t>
      </w:r>
    </w:p>
    <w:p w14:paraId="7B24EAA2" w14:textId="0B8D88D7" w:rsidR="00C474C1" w:rsidRDefault="0094609C" w:rsidP="00C52F4A">
      <w:r>
        <w:t>— </w:t>
      </w:r>
      <w:r w:rsidR="00C52F4A" w:rsidRPr="00605EB6">
        <w:t>Écoutez</w:t>
      </w:r>
      <w:r w:rsidR="00C474C1">
        <w:t xml:space="preserve">, </w:t>
      </w:r>
      <w:r w:rsidR="00C52F4A" w:rsidRPr="00605EB6">
        <w:t>mon brave</w:t>
      </w:r>
      <w:r w:rsidR="00C474C1">
        <w:t xml:space="preserve">, </w:t>
      </w:r>
      <w:r w:rsidR="00C52F4A" w:rsidRPr="00605EB6">
        <w:t>c</w:t>
      </w:r>
      <w:r w:rsidR="00C474C1">
        <w:t>’</w:t>
      </w:r>
      <w:r w:rsidR="00C52F4A" w:rsidRPr="00605EB6">
        <w:t>est précisément au sujet de ce passager que je vous interroge</w:t>
      </w:r>
      <w:r w:rsidR="00C474C1">
        <w:t xml:space="preserve"> ; </w:t>
      </w:r>
      <w:r w:rsidR="00C52F4A" w:rsidRPr="00605EB6">
        <w:t>ce sont des paroles sérieuses</w:t>
      </w:r>
      <w:r w:rsidR="00C474C1">
        <w:t xml:space="preserve">, </w:t>
      </w:r>
      <w:r w:rsidR="00C52F4A" w:rsidRPr="00605EB6">
        <w:t>un renseignement certain que je dois rapporter à la personne qui m</w:t>
      </w:r>
      <w:r w:rsidR="00C474C1">
        <w:t>’</w:t>
      </w:r>
      <w:r w:rsidR="00C52F4A" w:rsidRPr="00605EB6">
        <w:t>a chargé de prendre des informations</w:t>
      </w:r>
      <w:r w:rsidR="00C474C1">
        <w:t xml:space="preserve">. </w:t>
      </w:r>
      <w:r w:rsidR="00C52F4A" w:rsidRPr="00605EB6">
        <w:t>Si vous n</w:t>
      </w:r>
      <w:r w:rsidR="00C474C1">
        <w:t>’</w:t>
      </w:r>
      <w:r w:rsidR="00C52F4A" w:rsidRPr="00605EB6">
        <w:t>étiez pas sûr</w:t>
      </w:r>
      <w:r w:rsidR="00C474C1">
        <w:t xml:space="preserve">, </w:t>
      </w:r>
      <w:r w:rsidR="00C52F4A" w:rsidRPr="00605EB6">
        <w:t>absolument sûr</w:t>
      </w:r>
      <w:r w:rsidR="00C474C1">
        <w:t>…</w:t>
      </w:r>
    </w:p>
    <w:p w14:paraId="07CD253B" w14:textId="2AB385C3" w:rsidR="00C474C1" w:rsidRDefault="0094609C" w:rsidP="00C52F4A">
      <w:r>
        <w:t>— </w:t>
      </w:r>
      <w:r w:rsidR="00C52F4A" w:rsidRPr="00605EB6">
        <w:t xml:space="preserve">Le passager est mort comme sont morts les marins du </w:t>
      </w:r>
      <w:r w:rsidR="00C52F4A" w:rsidRPr="00605EB6">
        <w:rPr>
          <w:i/>
        </w:rPr>
        <w:t>Téméraire</w:t>
      </w:r>
      <w:r w:rsidR="00C474C1">
        <w:t xml:space="preserve">, </w:t>
      </w:r>
      <w:r w:rsidR="00C52F4A" w:rsidRPr="00605EB6">
        <w:t>répondit le vieux matelot avec assurance et d</w:t>
      </w:r>
      <w:r w:rsidR="00C474C1">
        <w:t>’</w:t>
      </w:r>
      <w:r w:rsidR="00C52F4A" w:rsidRPr="00605EB6">
        <w:t>une voix ferme</w:t>
      </w:r>
      <w:r w:rsidR="00C474C1">
        <w:t>.</w:t>
      </w:r>
    </w:p>
    <w:p w14:paraId="55F5B364" w14:textId="01A4CE61" w:rsidR="00C474C1" w:rsidRDefault="0094609C" w:rsidP="00C52F4A">
      <w:r>
        <w:t>— </w:t>
      </w:r>
      <w:r w:rsidR="00C52F4A" w:rsidRPr="00605EB6">
        <w:t>Hélas</w:t>
      </w:r>
      <w:r w:rsidR="00C474C1">
        <w:t xml:space="preserve"> ! </w:t>
      </w:r>
      <w:r w:rsidR="00C52F4A" w:rsidRPr="00605EB6">
        <w:t>je vous crois</w:t>
      </w:r>
      <w:r w:rsidR="00C474C1">
        <w:t xml:space="preserve">, </w:t>
      </w:r>
      <w:r w:rsidR="00C52F4A" w:rsidRPr="00605EB6">
        <w:t>mon ami</w:t>
      </w:r>
      <w:r w:rsidR="00C474C1">
        <w:t xml:space="preserve">, </w:t>
      </w:r>
      <w:r w:rsidR="00C52F4A" w:rsidRPr="00605EB6">
        <w:t>je vous crois</w:t>
      </w:r>
      <w:r w:rsidR="00C474C1">
        <w:t>.</w:t>
      </w:r>
    </w:p>
    <w:p w14:paraId="06AE24AB" w14:textId="4FC300D7" w:rsidR="00C474C1" w:rsidRDefault="0094609C" w:rsidP="00C52F4A">
      <w:r>
        <w:t>— </w:t>
      </w:r>
      <w:r w:rsidR="00C52F4A" w:rsidRPr="00605EB6">
        <w:t>Si la vieille dame est la mère</w:t>
      </w:r>
      <w:r w:rsidR="00C474C1">
        <w:t xml:space="preserve">, </w:t>
      </w:r>
      <w:r w:rsidR="00C52F4A" w:rsidRPr="00605EB6">
        <w:t xml:space="preserve">vous </w:t>
      </w:r>
      <w:r w:rsidR="00A97C95" w:rsidRPr="00605EB6">
        <w:t>pou</w:t>
      </w:r>
      <w:r w:rsidR="00A97C95">
        <w:t>rr</w:t>
      </w:r>
      <w:r w:rsidR="00A97C95" w:rsidRPr="00605EB6">
        <w:t xml:space="preserve">ez </w:t>
      </w:r>
      <w:r w:rsidR="00C52F4A" w:rsidRPr="00605EB6">
        <w:t>lui dire</w:t>
      </w:r>
      <w:r w:rsidR="00C474C1">
        <w:t xml:space="preserve">, </w:t>
      </w:r>
      <w:r w:rsidR="00C52F4A" w:rsidRPr="00605EB6">
        <w:t>de la part de Prosper Gendron</w:t>
      </w:r>
      <w:r w:rsidR="00C474C1">
        <w:t xml:space="preserve">, </w:t>
      </w:r>
      <w:r w:rsidR="00C52F4A" w:rsidRPr="00605EB6">
        <w:t>qu</w:t>
      </w:r>
      <w:r w:rsidR="00C474C1">
        <w:t>’</w:t>
      </w:r>
      <w:r w:rsidR="00C52F4A" w:rsidRPr="00605EB6">
        <w:t>elle peut port</w:t>
      </w:r>
      <w:r w:rsidR="00A97C95">
        <w:t>er</w:t>
      </w:r>
      <w:r w:rsidR="00C52F4A" w:rsidRPr="00605EB6">
        <w:t xml:space="preserve"> le deuil de son fils</w:t>
      </w:r>
      <w:r w:rsidR="00C474C1">
        <w:t>.</w:t>
      </w:r>
    </w:p>
    <w:p w14:paraId="51ADA167" w14:textId="7A7CE19D" w:rsidR="00C474C1" w:rsidRDefault="0094609C" w:rsidP="00C52F4A">
      <w:r>
        <w:t>— </w:t>
      </w:r>
      <w:r w:rsidR="00C52F4A" w:rsidRPr="00605EB6">
        <w:t>Pourtant elle espère toujours</w:t>
      </w:r>
      <w:r w:rsidR="00C474C1">
        <w:t>.</w:t>
      </w:r>
    </w:p>
    <w:p w14:paraId="18A2B54C" w14:textId="21C7FBBD" w:rsidR="00C474C1" w:rsidRDefault="0094609C" w:rsidP="00C52F4A">
      <w:r>
        <w:t>— </w:t>
      </w:r>
      <w:r w:rsidR="00C52F4A" w:rsidRPr="00605EB6">
        <w:t>Qu</w:t>
      </w:r>
      <w:r w:rsidR="00C474C1">
        <w:t>’</w:t>
      </w:r>
      <w:r w:rsidR="00C52F4A" w:rsidRPr="00605EB6">
        <w:t>elle cesse d</w:t>
      </w:r>
      <w:r w:rsidR="00C474C1">
        <w:t>’</w:t>
      </w:r>
      <w:r w:rsidR="00C52F4A" w:rsidRPr="00605EB6">
        <w:t>espérer</w:t>
      </w:r>
      <w:r w:rsidR="00C474C1">
        <w:t> !</w:t>
      </w:r>
    </w:p>
    <w:p w14:paraId="08FA7166" w14:textId="00CB5EE6" w:rsidR="00C474C1" w:rsidRDefault="0094609C" w:rsidP="00C52F4A">
      <w:r>
        <w:t>— </w:t>
      </w:r>
      <w:r w:rsidR="00C52F4A" w:rsidRPr="00605EB6">
        <w:t>Oh</w:t>
      </w:r>
      <w:r w:rsidR="00C474C1">
        <w:t xml:space="preserve"> ! </w:t>
      </w:r>
      <w:r w:rsidR="00C52F4A" w:rsidRPr="00605EB6">
        <w:t>la pauvre femme</w:t>
      </w:r>
      <w:r w:rsidR="00C474C1">
        <w:t> !</w:t>
      </w:r>
    </w:p>
    <w:p w14:paraId="5F4FFAB8" w14:textId="5F806A47" w:rsidR="00C474C1" w:rsidRDefault="0094609C" w:rsidP="00C52F4A">
      <w:r>
        <w:t>— </w:t>
      </w:r>
      <w:r w:rsidR="00C52F4A" w:rsidRPr="00605EB6">
        <w:t>Est-ce la mère</w:t>
      </w:r>
      <w:r w:rsidR="00C474C1">
        <w:t> ?</w:t>
      </w:r>
    </w:p>
    <w:p w14:paraId="63B3C948" w14:textId="53F27623" w:rsidR="00C474C1" w:rsidRDefault="0094609C" w:rsidP="00C52F4A">
      <w:r>
        <w:t>— </w:t>
      </w:r>
      <w:r w:rsidR="00C52F4A" w:rsidRPr="00605EB6">
        <w:t>Oui</w:t>
      </w:r>
      <w:r w:rsidR="00C474C1">
        <w:t>.</w:t>
      </w:r>
    </w:p>
    <w:p w14:paraId="741AFBAC" w14:textId="181FD076" w:rsidR="00C474C1" w:rsidRDefault="0094609C" w:rsidP="00C52F4A">
      <w:r>
        <w:t>— </w:t>
      </w:r>
      <w:r w:rsidR="00C52F4A" w:rsidRPr="00605EB6">
        <w:t>Elle pleurera</w:t>
      </w:r>
      <w:r w:rsidR="00C474C1">
        <w:t xml:space="preserve">. </w:t>
      </w:r>
      <w:r w:rsidR="00C52F4A" w:rsidRPr="00605EB6">
        <w:t>Ici aussi</w:t>
      </w:r>
      <w:r w:rsidR="00C474C1">
        <w:t xml:space="preserve">, </w:t>
      </w:r>
      <w:r w:rsidR="00C52F4A" w:rsidRPr="00605EB6">
        <w:t>il y a des mères qui pleurent leurs fils</w:t>
      </w:r>
      <w:r w:rsidR="00C474C1">
        <w:t xml:space="preserve">, </w:t>
      </w:r>
      <w:r w:rsidR="00C52F4A" w:rsidRPr="00605EB6">
        <w:t>des veuves qui pleurent un mari</w:t>
      </w:r>
      <w:r w:rsidR="00C474C1">
        <w:t xml:space="preserve">, </w:t>
      </w:r>
      <w:r w:rsidR="00C52F4A" w:rsidRPr="00605EB6">
        <w:t>des orphelins qui pleurent un père</w:t>
      </w:r>
      <w:r w:rsidR="00C474C1">
        <w:t xml:space="preserve"> !. </w:t>
      </w:r>
      <w:r w:rsidR="00C52F4A" w:rsidRPr="00605EB6">
        <w:t>Quand je vais les voir</w:t>
      </w:r>
      <w:r w:rsidR="00C474C1">
        <w:t xml:space="preserve">, </w:t>
      </w:r>
      <w:r w:rsidR="00C52F4A" w:rsidRPr="00605EB6">
        <w:t>je pleure avec eux</w:t>
      </w:r>
      <w:r w:rsidR="00C474C1">
        <w:t>.</w:t>
      </w:r>
    </w:p>
    <w:p w14:paraId="0EE95A30" w14:textId="77777777" w:rsidR="00C474C1" w:rsidRDefault="00C474C1" w:rsidP="00C52F4A">
      <w:r>
        <w:t>» </w:t>
      </w:r>
      <w:r w:rsidR="00C52F4A" w:rsidRPr="00605EB6">
        <w:t>On est ce qu</w:t>
      </w:r>
      <w:r>
        <w:t>’</w:t>
      </w:r>
      <w:r w:rsidR="00C52F4A" w:rsidRPr="00605EB6">
        <w:t>on est</w:t>
      </w:r>
      <w:r>
        <w:t xml:space="preserve">, </w:t>
      </w:r>
      <w:r w:rsidR="00C52F4A" w:rsidRPr="00605EB6">
        <w:t>dur à cuire tant qu</w:t>
      </w:r>
      <w:r>
        <w:t>’</w:t>
      </w:r>
      <w:r w:rsidR="00C52F4A" w:rsidRPr="00605EB6">
        <w:t>on voudra</w:t>
      </w:r>
      <w:r>
        <w:t xml:space="preserve"> ; </w:t>
      </w:r>
      <w:r w:rsidR="00C52F4A" w:rsidRPr="00605EB6">
        <w:t>mais</w:t>
      </w:r>
      <w:r>
        <w:t xml:space="preserve">, </w:t>
      </w:r>
      <w:r w:rsidR="00C52F4A" w:rsidRPr="00605EB6">
        <w:t>tonnerre de Brest</w:t>
      </w:r>
      <w:r>
        <w:t xml:space="preserve"> ! </w:t>
      </w:r>
      <w:r w:rsidR="00C52F4A" w:rsidRPr="00605EB6">
        <w:t>on a tout de même le cœur sensible</w:t>
      </w:r>
      <w:r>
        <w:t xml:space="preserve">, </w:t>
      </w:r>
      <w:r w:rsidR="00C52F4A" w:rsidRPr="00605EB6">
        <w:t>et quand ça vous prend là</w:t>
      </w:r>
      <w:r>
        <w:t xml:space="preserve">, </w:t>
      </w:r>
      <w:r w:rsidR="00C52F4A" w:rsidRPr="00605EB6">
        <w:t>la larme vient vite à l</w:t>
      </w:r>
      <w:r>
        <w:t>’</w:t>
      </w:r>
      <w:r w:rsidR="00C52F4A" w:rsidRPr="00605EB6">
        <w:t>œil</w:t>
      </w:r>
      <w:r>
        <w:t>.</w:t>
      </w:r>
    </w:p>
    <w:p w14:paraId="092A7254" w14:textId="686E12F6" w:rsidR="00C474C1" w:rsidRDefault="00C474C1" w:rsidP="00C52F4A">
      <w:r>
        <w:t>» </w:t>
      </w:r>
      <w:r w:rsidR="00C52F4A" w:rsidRPr="003620D2">
        <w:t>Tenez</w:t>
      </w:r>
      <w:r>
        <w:t xml:space="preserve">, </w:t>
      </w:r>
      <w:r w:rsidR="00C52F4A" w:rsidRPr="003620D2">
        <w:t>si ça peut la consoler un peu</w:t>
      </w:r>
      <w:r>
        <w:t xml:space="preserve">, </w:t>
      </w:r>
      <w:r w:rsidR="00C52F4A" w:rsidRPr="003620D2">
        <w:t>la vieille dame</w:t>
      </w:r>
      <w:r>
        <w:t xml:space="preserve">, </w:t>
      </w:r>
      <w:r w:rsidR="00C52F4A" w:rsidRPr="003620D2">
        <w:t>la mère</w:t>
      </w:r>
      <w:r>
        <w:t xml:space="preserve">, </w:t>
      </w:r>
      <w:r w:rsidR="00C52F4A" w:rsidRPr="003620D2">
        <w:t>vous lui direz que son fils ne l</w:t>
      </w:r>
      <w:r>
        <w:t>’</w:t>
      </w:r>
      <w:r w:rsidR="00C52F4A" w:rsidRPr="003620D2">
        <w:t xml:space="preserve">a pas oubliée au moment </w:t>
      </w:r>
      <w:r w:rsidR="00C52F4A" w:rsidRPr="003620D2">
        <w:lastRenderedPageBreak/>
        <w:t>de sa mort</w:t>
      </w:r>
      <w:r>
        <w:t xml:space="preserve">. </w:t>
      </w:r>
      <w:r w:rsidR="00C52F4A" w:rsidRPr="003620D2">
        <w:t>À l</w:t>
      </w:r>
      <w:r>
        <w:t>’</w:t>
      </w:r>
      <w:r w:rsidR="00C52F4A" w:rsidRPr="003620D2">
        <w:t xml:space="preserve">instant où </w:t>
      </w:r>
      <w:r w:rsidR="00C52F4A" w:rsidRPr="003620D2">
        <w:rPr>
          <w:i/>
          <w:iCs/>
        </w:rPr>
        <w:t xml:space="preserve">le </w:t>
      </w:r>
      <w:r w:rsidR="00C52F4A" w:rsidRPr="003620D2">
        <w:rPr>
          <w:i/>
        </w:rPr>
        <w:t>Téméraire</w:t>
      </w:r>
      <w:r w:rsidR="00C52F4A" w:rsidRPr="003620D2">
        <w:t xml:space="preserve"> </w:t>
      </w:r>
      <w:r w:rsidR="003620D2">
        <w:t>a</w:t>
      </w:r>
      <w:r w:rsidR="003620D2" w:rsidRPr="003620D2">
        <w:t xml:space="preserve"> </w:t>
      </w:r>
      <w:r w:rsidR="00C52F4A" w:rsidRPr="003620D2">
        <w:t>coulé</w:t>
      </w:r>
      <w:r>
        <w:t xml:space="preserve">, </w:t>
      </w:r>
      <w:r w:rsidR="00C52F4A" w:rsidRPr="003620D2">
        <w:t>nous étions tous sur le pont</w:t>
      </w:r>
      <w:r>
        <w:t xml:space="preserve"> ; </w:t>
      </w:r>
      <w:r w:rsidR="00C52F4A" w:rsidRPr="003620D2">
        <w:t>je me trouvais près du passager</w:t>
      </w:r>
      <w:r>
        <w:t> :</w:t>
      </w:r>
    </w:p>
    <w:p w14:paraId="248C99CC" w14:textId="15EE8754" w:rsidR="00C474C1" w:rsidRDefault="00C474C1" w:rsidP="00C52F4A">
      <w:r>
        <w:t>» </w:t>
      </w:r>
      <w:r w:rsidR="0094609C">
        <w:t>— </w:t>
      </w:r>
      <w:r w:rsidR="00C52F4A" w:rsidRPr="003620D2">
        <w:t>Adieu</w:t>
      </w:r>
      <w:r>
        <w:t xml:space="preserve"> ! </w:t>
      </w:r>
      <w:r w:rsidR="00C52F4A" w:rsidRPr="003620D2">
        <w:t>adieu</w:t>
      </w:r>
      <w:r>
        <w:t xml:space="preserve"> ! </w:t>
      </w:r>
      <w:r w:rsidR="00C52F4A" w:rsidRPr="003620D2">
        <w:t>cria-t-il tombant à genoux</w:t>
      </w:r>
      <w:r>
        <w:t xml:space="preserve"> : ; </w:t>
      </w:r>
      <w:r w:rsidR="00C52F4A" w:rsidRPr="003620D2">
        <w:t>adieu</w:t>
      </w:r>
      <w:r>
        <w:t xml:space="preserve">, </w:t>
      </w:r>
      <w:r w:rsidR="00C52F4A" w:rsidRPr="003620D2">
        <w:t>toi que j</w:t>
      </w:r>
      <w:r>
        <w:t>’</w:t>
      </w:r>
      <w:r w:rsidR="00C52F4A" w:rsidRPr="003620D2">
        <w:t>aime</w:t>
      </w:r>
      <w:r>
        <w:t xml:space="preserve"> ! </w:t>
      </w:r>
      <w:r w:rsidR="00C52F4A" w:rsidRPr="003620D2">
        <w:t>Adieu</w:t>
      </w:r>
      <w:r>
        <w:t xml:space="preserve">, </w:t>
      </w:r>
      <w:r w:rsidR="00C52F4A" w:rsidRPr="003620D2">
        <w:t>toi pour qui j</w:t>
      </w:r>
      <w:r>
        <w:t>’</w:t>
      </w:r>
      <w:r w:rsidR="00C52F4A" w:rsidRPr="003620D2">
        <w:t>aurais voulu vivre</w:t>
      </w:r>
      <w:r>
        <w:t> !</w:t>
      </w:r>
    </w:p>
    <w:p w14:paraId="4B14C4AD" w14:textId="4033550D" w:rsidR="00C474C1" w:rsidRDefault="00C474C1" w:rsidP="00C52F4A">
      <w:r>
        <w:t>» </w:t>
      </w:r>
      <w:r w:rsidR="00C52F4A" w:rsidRPr="00605EB6">
        <w:t>L</w:t>
      </w:r>
      <w:r>
        <w:t>’</w:t>
      </w:r>
      <w:r w:rsidR="00C52F4A" w:rsidRPr="00605EB6">
        <w:t>eau montait</w:t>
      </w:r>
      <w:r>
        <w:t xml:space="preserve">, </w:t>
      </w:r>
      <w:r w:rsidR="00C52F4A" w:rsidRPr="00605EB6">
        <w:t>montait</w:t>
      </w:r>
      <w:r>
        <w:t xml:space="preserve">, </w:t>
      </w:r>
      <w:r w:rsidR="003620D2" w:rsidRPr="00605EB6">
        <w:t>faisa</w:t>
      </w:r>
      <w:r w:rsidR="003620D2">
        <w:t>n</w:t>
      </w:r>
      <w:r w:rsidR="003620D2" w:rsidRPr="00605EB6">
        <w:t xml:space="preserve">t </w:t>
      </w:r>
      <w:r w:rsidR="00C52F4A" w:rsidRPr="00605EB6">
        <w:t>un bruit d</w:t>
      </w:r>
      <w:r>
        <w:t>’</w:t>
      </w:r>
      <w:r w:rsidR="00C52F4A" w:rsidRPr="00605EB6">
        <w:t>enfer dans l</w:t>
      </w:r>
      <w:r>
        <w:t>’</w:t>
      </w:r>
      <w:r w:rsidR="00C52F4A" w:rsidRPr="00605EB6">
        <w:t>intérieur du navire</w:t>
      </w:r>
      <w:r>
        <w:t xml:space="preserve"> ; </w:t>
      </w:r>
      <w:r w:rsidR="00C52F4A" w:rsidRPr="00605EB6">
        <w:t>nous la sentions gronder sous nos pieds</w:t>
      </w:r>
      <w:r>
        <w:t xml:space="preserve">, </w:t>
      </w:r>
      <w:r w:rsidR="00C52F4A" w:rsidRPr="00605EB6">
        <w:t>comme bouillante</w:t>
      </w:r>
      <w:r>
        <w:t xml:space="preserve">, </w:t>
      </w:r>
      <w:r w:rsidR="00C52F4A" w:rsidRPr="00605EB6">
        <w:t>pendant que les lames déferlaient autour de nous</w:t>
      </w:r>
      <w:r>
        <w:t xml:space="preserve">, </w:t>
      </w:r>
      <w:r w:rsidR="00C52F4A" w:rsidRPr="00605EB6">
        <w:t>sur le pont</w:t>
      </w:r>
      <w:r>
        <w:t xml:space="preserve">. </w:t>
      </w:r>
      <w:r w:rsidR="00C52F4A" w:rsidRPr="00605EB6">
        <w:t>Nous étions tous silencieux</w:t>
      </w:r>
      <w:r>
        <w:t xml:space="preserve"> ; </w:t>
      </w:r>
      <w:r w:rsidR="00C52F4A" w:rsidRPr="00605EB6">
        <w:t>on ne jurait plus</w:t>
      </w:r>
      <w:r>
        <w:t xml:space="preserve">, </w:t>
      </w:r>
      <w:r w:rsidR="00C52F4A" w:rsidRPr="00605EB6">
        <w:t>on priait</w:t>
      </w:r>
      <w:r>
        <w:t>.</w:t>
      </w:r>
    </w:p>
    <w:p w14:paraId="402F8641" w14:textId="3FC02013" w:rsidR="00C474C1" w:rsidRDefault="00C474C1" w:rsidP="00C52F4A">
      <w:r>
        <w:t>» </w:t>
      </w:r>
      <w:r w:rsidR="00C52F4A" w:rsidRPr="00605EB6">
        <w:t>Quelques-uns pleuraient</w:t>
      </w:r>
      <w:r>
        <w:t xml:space="preserve">, </w:t>
      </w:r>
      <w:r w:rsidR="00C52F4A" w:rsidRPr="00605EB6">
        <w:t>d</w:t>
      </w:r>
      <w:r>
        <w:t>’</w:t>
      </w:r>
      <w:r w:rsidR="00C52F4A" w:rsidRPr="00605EB6">
        <w:t>autres se frappaient à grands coups la poitrine</w:t>
      </w:r>
      <w:r w:rsidR="004540F3">
        <w:t> ;</w:t>
      </w:r>
      <w:r>
        <w:t xml:space="preserve"> </w:t>
      </w:r>
      <w:r w:rsidR="00C52F4A" w:rsidRPr="00605EB6">
        <w:t>mais pas un ne tremblait</w:t>
      </w:r>
      <w:r>
        <w:t xml:space="preserve"> : </w:t>
      </w:r>
      <w:r w:rsidR="00C52F4A" w:rsidRPr="00605EB6">
        <w:t>le vrai marin n</w:t>
      </w:r>
      <w:r>
        <w:t>’</w:t>
      </w:r>
      <w:r w:rsidR="00C52F4A" w:rsidRPr="00605EB6">
        <w:t>a pas peur de la mort</w:t>
      </w:r>
      <w:r>
        <w:t> !</w:t>
      </w:r>
    </w:p>
    <w:p w14:paraId="3FB69EF0" w14:textId="77777777" w:rsidR="00C474C1" w:rsidRDefault="00C474C1" w:rsidP="00C52F4A">
      <w:r>
        <w:t>» </w:t>
      </w:r>
      <w:r w:rsidR="00C52F4A" w:rsidRPr="00605EB6">
        <w:t>Le passager se releva</w:t>
      </w:r>
      <w:r>
        <w:t xml:space="preserve"> ; </w:t>
      </w:r>
      <w:r w:rsidR="00C52F4A" w:rsidRPr="00605EB6">
        <w:t>je le vis à plusieurs reprises appuyer ses doigts sur ses lèvres et envoyer des baisers aussitôt emportés par le vent</w:t>
      </w:r>
      <w:r>
        <w:t>.</w:t>
      </w:r>
    </w:p>
    <w:p w14:paraId="2B24CB5F" w14:textId="44CF606B" w:rsidR="00C52F4A" w:rsidRPr="00605EB6" w:rsidRDefault="00C474C1" w:rsidP="00C52F4A">
      <w:r>
        <w:t>» </w:t>
      </w:r>
      <w:r w:rsidR="00C52F4A" w:rsidRPr="00605EB6">
        <w:rPr>
          <w:i/>
          <w:iCs/>
        </w:rPr>
        <w:t xml:space="preserve">Le </w:t>
      </w:r>
      <w:r w:rsidR="00C52F4A" w:rsidRPr="00605EB6">
        <w:rPr>
          <w:i/>
        </w:rPr>
        <w:t>Téméraire</w:t>
      </w:r>
      <w:r w:rsidR="00C52F4A" w:rsidRPr="00605EB6">
        <w:t xml:space="preserve"> disparut</w:t>
      </w:r>
      <w:r>
        <w:t xml:space="preserve"> ; </w:t>
      </w:r>
      <w:r w:rsidR="00C52F4A" w:rsidRPr="00605EB6">
        <w:t>nous étions au milieu des flots</w:t>
      </w:r>
      <w:r>
        <w:t xml:space="preserve">. </w:t>
      </w:r>
      <w:r w:rsidR="00C52F4A" w:rsidRPr="00605EB6">
        <w:t>Une dizaine d</w:t>
      </w:r>
      <w:r>
        <w:t>’</w:t>
      </w:r>
      <w:r w:rsidR="00C52F4A" w:rsidRPr="00605EB6">
        <w:t>entre nous ne furent pas immédiatement engloutis</w:t>
      </w:r>
      <w:r>
        <w:t xml:space="preserve"> ; </w:t>
      </w:r>
      <w:r w:rsidR="00C52F4A" w:rsidRPr="00605EB6">
        <w:t>le passager était de ce nombre</w:t>
      </w:r>
      <w:r>
        <w:t xml:space="preserve"> ; </w:t>
      </w:r>
      <w:r w:rsidR="00C52F4A" w:rsidRPr="00605EB6">
        <w:t>nous nagions</w:t>
      </w:r>
      <w:r>
        <w:t xml:space="preserve">, </w:t>
      </w:r>
      <w:r w:rsidR="00C52F4A" w:rsidRPr="00605EB6">
        <w:t>luttant contre la fureur des vagues</w:t>
      </w:r>
      <w:r>
        <w:t xml:space="preserve">. </w:t>
      </w:r>
      <w:r w:rsidR="00C52F4A" w:rsidRPr="00605EB6">
        <w:t>Un</w:t>
      </w:r>
      <w:r>
        <w:t xml:space="preserve">, </w:t>
      </w:r>
      <w:r w:rsidR="00C52F4A" w:rsidRPr="00605EB6">
        <w:t>deux</w:t>
      </w:r>
      <w:r>
        <w:t xml:space="preserve">, </w:t>
      </w:r>
      <w:r w:rsidR="00C52F4A" w:rsidRPr="00605EB6">
        <w:t>trois</w:t>
      </w:r>
      <w:r>
        <w:t xml:space="preserve">, </w:t>
      </w:r>
      <w:r w:rsidR="00C52F4A" w:rsidRPr="00605EB6">
        <w:t>quatre furent roulés</w:t>
      </w:r>
      <w:r>
        <w:t xml:space="preserve">, </w:t>
      </w:r>
      <w:r w:rsidR="00C52F4A" w:rsidRPr="00605EB6">
        <w:t>tordus dans le brisement des lames</w:t>
      </w:r>
      <w:r>
        <w:t xml:space="preserve">, </w:t>
      </w:r>
      <w:r w:rsidR="00C52F4A" w:rsidRPr="00605EB6">
        <w:t>puis ce fut le tour des autres</w:t>
      </w:r>
      <w:r>
        <w:t xml:space="preserve"> ; </w:t>
      </w:r>
      <w:r w:rsidR="00C52F4A" w:rsidRPr="00605EB6">
        <w:t>je les vis disparaître tous</w:t>
      </w:r>
      <w:r>
        <w:t xml:space="preserve">. </w:t>
      </w:r>
      <w:r w:rsidR="00C52F4A" w:rsidRPr="00605EB6">
        <w:t>Seuls</w:t>
      </w:r>
      <w:r>
        <w:t xml:space="preserve">, </w:t>
      </w:r>
      <w:r w:rsidR="00C52F4A" w:rsidRPr="00605EB6">
        <w:t>Baudry et moi</w:t>
      </w:r>
      <w:r>
        <w:t xml:space="preserve">, </w:t>
      </w:r>
      <w:r w:rsidR="00C52F4A" w:rsidRPr="00605EB6">
        <w:t>nous fûmes vainqueurs des flots</w:t>
      </w:r>
      <w:r>
        <w:t xml:space="preserve">, </w:t>
      </w:r>
      <w:r w:rsidR="00C52F4A" w:rsidRPr="00605EB6">
        <w:t>grâce à la bouée de sauvetage que nous eûmes le bonheur de saisir au passage</w:t>
      </w:r>
      <w:r>
        <w:t>.</w:t>
      </w:r>
    </w:p>
    <w:p w14:paraId="740BEDE7" w14:textId="77777777" w:rsidR="00C474C1" w:rsidRDefault="00C52F4A" w:rsidP="00C52F4A">
      <w:r w:rsidRPr="00605EB6">
        <w:t>Le baron remplit de nouveau les verres</w:t>
      </w:r>
      <w:r w:rsidR="00C474C1">
        <w:t>.</w:t>
      </w:r>
    </w:p>
    <w:p w14:paraId="4C2AA65E" w14:textId="4E0CE666" w:rsidR="00C474C1" w:rsidRDefault="0094609C" w:rsidP="00C52F4A">
      <w:r>
        <w:t>— </w:t>
      </w:r>
      <w:r w:rsidR="00C52F4A" w:rsidRPr="00605EB6">
        <w:t>Mon brave</w:t>
      </w:r>
      <w:r w:rsidR="00C474C1">
        <w:t xml:space="preserve">, </w:t>
      </w:r>
      <w:r w:rsidR="00C52F4A" w:rsidRPr="00605EB6">
        <w:t>dit-il</w:t>
      </w:r>
      <w:r w:rsidR="00C474C1">
        <w:t xml:space="preserve">, </w:t>
      </w:r>
      <w:r w:rsidR="00C52F4A" w:rsidRPr="00605EB6">
        <w:t>une fois encore à votre bonne santé et à celle de votre ami Baudry</w:t>
      </w:r>
      <w:r w:rsidR="00C474C1">
        <w:t xml:space="preserve">, </w:t>
      </w:r>
      <w:r w:rsidR="00C52F4A" w:rsidRPr="00605EB6">
        <w:t>les deux heureux survivants de l</w:t>
      </w:r>
      <w:r w:rsidR="00C474C1">
        <w:t>’</w:t>
      </w:r>
      <w:r w:rsidR="00C52F4A" w:rsidRPr="00605EB6">
        <w:t xml:space="preserve">épouvantable naufrage du </w:t>
      </w:r>
      <w:r w:rsidR="00C52F4A" w:rsidRPr="00605EB6">
        <w:rPr>
          <w:i/>
        </w:rPr>
        <w:t>Téméraire</w:t>
      </w:r>
      <w:r w:rsidR="00C474C1">
        <w:t>.</w:t>
      </w:r>
    </w:p>
    <w:p w14:paraId="1A62A359" w14:textId="086ADDFD" w:rsidR="00C474C1" w:rsidRDefault="0094609C" w:rsidP="00C52F4A">
      <w:r>
        <w:t>— </w:t>
      </w:r>
      <w:r w:rsidR="00C52F4A" w:rsidRPr="00605EB6">
        <w:t>Je le veux bien</w:t>
      </w:r>
      <w:r w:rsidR="00C474C1">
        <w:t xml:space="preserve">, </w:t>
      </w:r>
      <w:r w:rsidR="00C52F4A" w:rsidRPr="00605EB6">
        <w:t>monsieur</w:t>
      </w:r>
      <w:r w:rsidR="00C474C1">
        <w:t xml:space="preserve"> ; </w:t>
      </w:r>
      <w:r w:rsidR="00C52F4A" w:rsidRPr="00605EB6">
        <w:t>moi</w:t>
      </w:r>
      <w:r w:rsidR="00C474C1">
        <w:t xml:space="preserve">, </w:t>
      </w:r>
      <w:r w:rsidR="00C52F4A" w:rsidRPr="00605EB6">
        <w:t>je bois à la mémoire de ceux qui sont morts</w:t>
      </w:r>
      <w:r w:rsidR="00C474C1">
        <w:t>.</w:t>
      </w:r>
    </w:p>
    <w:p w14:paraId="79F09DA6" w14:textId="77777777" w:rsidR="00C474C1" w:rsidRDefault="00C52F4A" w:rsidP="00C52F4A">
      <w:r w:rsidRPr="00605EB6">
        <w:lastRenderedPageBreak/>
        <w:t>Ces paroles étaient un reproche indirect</w:t>
      </w:r>
      <w:r w:rsidR="00C474C1">
        <w:t xml:space="preserve">, </w:t>
      </w:r>
      <w:r w:rsidRPr="00605EB6">
        <w:t>innocemment</w:t>
      </w:r>
      <w:r w:rsidR="00C474C1">
        <w:t xml:space="preserve">, </w:t>
      </w:r>
      <w:r w:rsidRPr="00605EB6">
        <w:t>mais vertement adressé au frère du marquis</w:t>
      </w:r>
      <w:r w:rsidR="00C474C1">
        <w:t xml:space="preserve">. </w:t>
      </w:r>
      <w:r w:rsidRPr="00605EB6">
        <w:t>Léon pâlit légèrement et se mordit les lèvres</w:t>
      </w:r>
      <w:r w:rsidR="00C474C1">
        <w:t>.</w:t>
      </w:r>
    </w:p>
    <w:p w14:paraId="1C334F2F" w14:textId="77777777" w:rsidR="00C474C1" w:rsidRDefault="00C52F4A" w:rsidP="00C52F4A">
      <w:r w:rsidRPr="00605EB6">
        <w:t>La bouteille était vide</w:t>
      </w:r>
      <w:r w:rsidR="00C474C1">
        <w:t>.</w:t>
      </w:r>
    </w:p>
    <w:p w14:paraId="5A53EF65" w14:textId="77777777" w:rsidR="00C474C1" w:rsidRDefault="00C52F4A" w:rsidP="00C52F4A">
      <w:r w:rsidRPr="00605EB6">
        <w:t>Le baron appela le garçon</w:t>
      </w:r>
      <w:r w:rsidR="00C474C1">
        <w:t>.</w:t>
      </w:r>
    </w:p>
    <w:p w14:paraId="541DF743" w14:textId="652AA6A2" w:rsidR="00C474C1" w:rsidRDefault="0094609C" w:rsidP="00C52F4A">
      <w:r>
        <w:t>— </w:t>
      </w:r>
      <w:r w:rsidR="00C52F4A" w:rsidRPr="00605EB6">
        <w:t>Combien la bouteille</w:t>
      </w:r>
      <w:r w:rsidR="00C474C1">
        <w:t> ?</w:t>
      </w:r>
    </w:p>
    <w:p w14:paraId="4CB3F2A8" w14:textId="42766B0E" w:rsidR="00C474C1" w:rsidRDefault="0094609C" w:rsidP="00C52F4A">
      <w:r>
        <w:t>— </w:t>
      </w:r>
      <w:r w:rsidR="00C52F4A" w:rsidRPr="00605EB6">
        <w:t>Trois francs</w:t>
      </w:r>
      <w:r w:rsidR="00C474C1">
        <w:t>.</w:t>
      </w:r>
    </w:p>
    <w:p w14:paraId="4025920B" w14:textId="186C43CF" w:rsidR="00C474C1" w:rsidRDefault="0094609C" w:rsidP="00C52F4A">
      <w:r>
        <w:t>— </w:t>
      </w:r>
      <w:r w:rsidR="00C52F4A" w:rsidRPr="00605EB6">
        <w:t>En voilà cinq</w:t>
      </w:r>
      <w:r w:rsidR="00C474C1">
        <w:t xml:space="preserve">, </w:t>
      </w:r>
      <w:r w:rsidR="00C52F4A" w:rsidRPr="00605EB6">
        <w:t>le reste est pour vous</w:t>
      </w:r>
      <w:r w:rsidR="00C474C1">
        <w:t>.</w:t>
      </w:r>
    </w:p>
    <w:p w14:paraId="1DC5B1BA" w14:textId="77777777" w:rsidR="00C474C1" w:rsidRDefault="00C52F4A" w:rsidP="00C52F4A">
      <w:r w:rsidRPr="00605EB6">
        <w:t>Il tira deux louis de sa poche et les mit dans la main du matelot</w:t>
      </w:r>
      <w:r w:rsidR="00C474C1">
        <w:t>.</w:t>
      </w:r>
    </w:p>
    <w:p w14:paraId="65B04DEC" w14:textId="77777777" w:rsidR="00C474C1" w:rsidRDefault="00C52F4A" w:rsidP="00C52F4A">
      <w:r w:rsidRPr="00605EB6">
        <w:t>Celui-ci ne voulait pas accepter</w:t>
      </w:r>
      <w:r w:rsidR="00C474C1">
        <w:t>.</w:t>
      </w:r>
    </w:p>
    <w:p w14:paraId="173E8744" w14:textId="0DEFFB9C" w:rsidR="00C474C1" w:rsidRDefault="0094609C" w:rsidP="00C52F4A">
      <w:r>
        <w:t>— </w:t>
      </w:r>
      <w:r w:rsidR="00C52F4A" w:rsidRPr="00605EB6">
        <w:t>Si</w:t>
      </w:r>
      <w:r w:rsidR="00C474C1">
        <w:t xml:space="preserve">, </w:t>
      </w:r>
      <w:r w:rsidR="00C52F4A" w:rsidRPr="00605EB6">
        <w:t>prenez</w:t>
      </w:r>
      <w:r w:rsidR="00C474C1">
        <w:t xml:space="preserve">, </w:t>
      </w:r>
      <w:r w:rsidR="00C52F4A" w:rsidRPr="00605EB6">
        <w:t>prenez</w:t>
      </w:r>
      <w:r w:rsidR="00C474C1">
        <w:t xml:space="preserve"> ; </w:t>
      </w:r>
      <w:r w:rsidR="00C52F4A" w:rsidRPr="00605EB6">
        <w:t>c</w:t>
      </w:r>
      <w:r w:rsidR="00C474C1">
        <w:t>’</w:t>
      </w:r>
      <w:r w:rsidR="00C52F4A" w:rsidRPr="00605EB6">
        <w:t>est pour boire</w:t>
      </w:r>
      <w:r w:rsidR="00C474C1">
        <w:t xml:space="preserve">, </w:t>
      </w:r>
      <w:r w:rsidR="00C52F4A" w:rsidRPr="00605EB6">
        <w:t>en compagnie de votre ami Baudry et de vos autres camarades</w:t>
      </w:r>
      <w:r w:rsidR="00C474C1">
        <w:t xml:space="preserve">, </w:t>
      </w:r>
      <w:r w:rsidR="00C52F4A" w:rsidRPr="00605EB6">
        <w:t>à la mémoire de ceux qui ne sont plus</w:t>
      </w:r>
      <w:r w:rsidR="00C474C1">
        <w:t>.</w:t>
      </w:r>
    </w:p>
    <w:p w14:paraId="7DC8694E" w14:textId="77777777" w:rsidR="00C474C1" w:rsidRDefault="00C52F4A" w:rsidP="00C52F4A">
      <w:r w:rsidRPr="00605EB6">
        <w:t>Il remercia le vieux marin</w:t>
      </w:r>
      <w:r w:rsidR="00C474C1">
        <w:t xml:space="preserve">, </w:t>
      </w:r>
      <w:r w:rsidRPr="00605EB6">
        <w:t>lui souhaita bonne chance et ils se séparèrent</w:t>
      </w:r>
      <w:r w:rsidR="00C474C1">
        <w:t>.</w:t>
      </w:r>
    </w:p>
    <w:p w14:paraId="2E1889DC" w14:textId="0C52B9B4" w:rsidR="00C474C1" w:rsidRDefault="00C52F4A" w:rsidP="00C52F4A">
      <w:r w:rsidRPr="00C17E17">
        <w:t>Léon rentra à l</w:t>
      </w:r>
      <w:r w:rsidR="00C474C1">
        <w:t>’</w:t>
      </w:r>
      <w:r w:rsidRPr="00C17E17">
        <w:t>hôtel</w:t>
      </w:r>
      <w:r w:rsidR="00C474C1">
        <w:t xml:space="preserve">, </w:t>
      </w:r>
      <w:r w:rsidRPr="00C17E17">
        <w:t>se fit servir dans sa chambre un excellent déjeuner et mangea avec un appétit superbe</w:t>
      </w:r>
      <w:r w:rsidR="00C474C1">
        <w:t xml:space="preserve">. </w:t>
      </w:r>
      <w:r w:rsidRPr="00C17E17">
        <w:t>Quand il eut pris son café et bu</w:t>
      </w:r>
      <w:r w:rsidR="00C474C1">
        <w:t xml:space="preserve">, </w:t>
      </w:r>
      <w:r w:rsidRPr="00C17E17">
        <w:t>à petit coups</w:t>
      </w:r>
      <w:r w:rsidR="00C474C1">
        <w:t xml:space="preserve">, </w:t>
      </w:r>
      <w:r w:rsidRPr="00C17E17">
        <w:t>un petit verre de vieux cognac</w:t>
      </w:r>
      <w:r w:rsidR="00C474C1">
        <w:t xml:space="preserve">, </w:t>
      </w:r>
      <w:r w:rsidRPr="00C17E17">
        <w:t xml:space="preserve">il alluma un cigare blond de </w:t>
      </w:r>
      <w:r w:rsidR="00C17E17">
        <w:t>L</w:t>
      </w:r>
      <w:r w:rsidR="00C17E17" w:rsidRPr="00C17E17">
        <w:t xml:space="preserve">a </w:t>
      </w:r>
      <w:r w:rsidRPr="00C17E17">
        <w:t>Havane et s</w:t>
      </w:r>
      <w:r w:rsidR="00C474C1">
        <w:t>’</w:t>
      </w:r>
      <w:r w:rsidRPr="00C17E17">
        <w:t>étendit sur le canapé</w:t>
      </w:r>
      <w:r w:rsidRPr="00605EB6">
        <w:t xml:space="preserve"> afin de digérer tranquillement dans un doux farniente</w:t>
      </w:r>
      <w:r w:rsidR="00C474C1">
        <w:t>.</w:t>
      </w:r>
    </w:p>
    <w:p w14:paraId="4D856547" w14:textId="5CAAEA08" w:rsidR="00C474C1" w:rsidRDefault="00C52F4A" w:rsidP="00C52F4A">
      <w:r w:rsidRPr="00605EB6">
        <w:t>Mais le corps au repos donnait une activité plus grande à la pensée</w:t>
      </w:r>
      <w:r w:rsidR="00C474C1">
        <w:t xml:space="preserve">. </w:t>
      </w:r>
      <w:r w:rsidRPr="00605EB6">
        <w:t>Celle-ci n</w:t>
      </w:r>
      <w:r w:rsidR="00C474C1">
        <w:t>’</w:t>
      </w:r>
      <w:r w:rsidRPr="00605EB6">
        <w:t>était pas oisive</w:t>
      </w:r>
      <w:r w:rsidR="00C474C1">
        <w:t xml:space="preserve"> ; </w:t>
      </w:r>
      <w:r w:rsidRPr="00605EB6">
        <w:t xml:space="preserve">elle se livrait à un travail laborieux dans </w:t>
      </w:r>
      <w:r w:rsidR="00C17E17">
        <w:t>son</w:t>
      </w:r>
      <w:r w:rsidR="00C17E17" w:rsidRPr="00605EB6">
        <w:t xml:space="preserve"> </w:t>
      </w:r>
      <w:r w:rsidRPr="00605EB6">
        <w:t>cerveau en ébullition</w:t>
      </w:r>
      <w:r w:rsidR="00C474C1">
        <w:t>.</w:t>
      </w:r>
    </w:p>
    <w:p w14:paraId="25493A5A" w14:textId="77777777" w:rsidR="00C474C1" w:rsidRDefault="00C52F4A" w:rsidP="00C52F4A">
      <w:r w:rsidRPr="00605EB6">
        <w:lastRenderedPageBreak/>
        <w:t>Couché sur le dos</w:t>
      </w:r>
      <w:r w:rsidR="00C474C1">
        <w:t xml:space="preserve">, </w:t>
      </w:r>
      <w:r w:rsidRPr="00605EB6">
        <w:t>les yeux au plafond</w:t>
      </w:r>
      <w:r w:rsidR="00C474C1">
        <w:t xml:space="preserve">, </w:t>
      </w:r>
      <w:r w:rsidRPr="00605EB6">
        <w:t>que léchait la fumée du cigare</w:t>
      </w:r>
      <w:r w:rsidR="00C474C1">
        <w:t xml:space="preserve">, </w:t>
      </w:r>
      <w:r w:rsidRPr="00605EB6">
        <w:t>montant en spirales bleuâtres</w:t>
      </w:r>
      <w:r w:rsidR="00C474C1">
        <w:t xml:space="preserve">, </w:t>
      </w:r>
      <w:r w:rsidRPr="00605EB6">
        <w:t>il examinait ce qu</w:t>
      </w:r>
      <w:r w:rsidR="00C474C1">
        <w:t>’</w:t>
      </w:r>
      <w:r w:rsidRPr="00605EB6">
        <w:t>il y avait de bon et d</w:t>
      </w:r>
      <w:r w:rsidR="00C474C1">
        <w:t>’</w:t>
      </w:r>
      <w:r w:rsidRPr="00605EB6">
        <w:t>imparfait dans la trame de ses précédentes combinaisons</w:t>
      </w:r>
      <w:r w:rsidR="00C474C1">
        <w:t>.</w:t>
      </w:r>
    </w:p>
    <w:p w14:paraId="745A9465" w14:textId="36FD422A" w:rsidR="00C474C1" w:rsidRDefault="0094609C" w:rsidP="00C52F4A">
      <w:r>
        <w:t>— </w:t>
      </w:r>
      <w:r w:rsidR="00C52F4A" w:rsidRPr="00605EB6">
        <w:t>Maintenant</w:t>
      </w:r>
      <w:r w:rsidR="00C474C1">
        <w:t xml:space="preserve">, </w:t>
      </w:r>
      <w:r w:rsidR="00C52F4A" w:rsidRPr="00605EB6">
        <w:t>se disait-il</w:t>
      </w:r>
      <w:r w:rsidR="00C474C1">
        <w:t xml:space="preserve">, </w:t>
      </w:r>
      <w:r w:rsidR="00C52F4A" w:rsidRPr="00605EB6">
        <w:t>je n</w:t>
      </w:r>
      <w:r w:rsidR="00C474C1">
        <w:t>’</w:t>
      </w:r>
      <w:r w:rsidR="00C52F4A" w:rsidRPr="00605EB6">
        <w:t>ai plus un seul doute</w:t>
      </w:r>
      <w:r w:rsidR="00C474C1">
        <w:t xml:space="preserve">, </w:t>
      </w:r>
      <w:r w:rsidR="00C52F4A" w:rsidRPr="00605EB6">
        <w:t>mais la certitude la plus entière</w:t>
      </w:r>
      <w:r w:rsidR="00C474C1">
        <w:t xml:space="preserve">, </w:t>
      </w:r>
      <w:r w:rsidR="00C52F4A" w:rsidRPr="00605EB6">
        <w:t>la plus complète</w:t>
      </w:r>
      <w:r w:rsidR="00C474C1">
        <w:t xml:space="preserve"> : </w:t>
      </w:r>
      <w:r w:rsidR="00C52F4A" w:rsidRPr="00605EB6">
        <w:t>mon frère est mort</w:t>
      </w:r>
      <w:r w:rsidR="00C474C1">
        <w:t xml:space="preserve">, </w:t>
      </w:r>
      <w:r w:rsidR="00C52F4A" w:rsidRPr="00605EB6">
        <w:t>bien mort</w:t>
      </w:r>
      <w:r w:rsidR="00C474C1">
        <w:t xml:space="preserve">. </w:t>
      </w:r>
      <w:r w:rsidR="00C52F4A" w:rsidRPr="00605EB6">
        <w:t>Allons</w:t>
      </w:r>
      <w:r w:rsidR="00C474C1">
        <w:t xml:space="preserve">, </w:t>
      </w:r>
      <w:r w:rsidR="00C52F4A" w:rsidRPr="00605EB6">
        <w:t>j</w:t>
      </w:r>
      <w:r w:rsidR="00C474C1">
        <w:t>’</w:t>
      </w:r>
      <w:r w:rsidR="00C52F4A" w:rsidRPr="00605EB6">
        <w:t>ai bien fait de venir au Havre</w:t>
      </w:r>
      <w:r w:rsidR="00C474C1">
        <w:t xml:space="preserve">. </w:t>
      </w:r>
      <w:r w:rsidR="00C52F4A" w:rsidRPr="00605EB6">
        <w:t>Je sais ce que je voulais savoir</w:t>
      </w:r>
      <w:r w:rsidR="00C474C1">
        <w:t xml:space="preserve">. </w:t>
      </w:r>
      <w:r w:rsidR="00C52F4A" w:rsidRPr="00605EB6">
        <w:t>Rien à redouter</w:t>
      </w:r>
      <w:r w:rsidR="00C474C1">
        <w:t xml:space="preserve">, </w:t>
      </w:r>
      <w:r w:rsidR="00C52F4A" w:rsidRPr="00605EB6">
        <w:t>plus de craintes chimériques</w:t>
      </w:r>
      <w:r w:rsidR="00C474C1">
        <w:t xml:space="preserve"> ; </w:t>
      </w:r>
      <w:r w:rsidR="00C52F4A" w:rsidRPr="00605EB6">
        <w:t>je puis agir</w:t>
      </w:r>
      <w:r w:rsidR="00C474C1">
        <w:t xml:space="preserve">. </w:t>
      </w:r>
      <w:r w:rsidR="00C52F4A" w:rsidRPr="00605EB6">
        <w:t>Des gens s</w:t>
      </w:r>
      <w:r w:rsidR="00C474C1">
        <w:t>’</w:t>
      </w:r>
      <w:r w:rsidR="00C52F4A" w:rsidRPr="00605EB6">
        <w:t>étonneront</w:t>
      </w:r>
      <w:r w:rsidR="00C474C1">
        <w:t xml:space="preserve">, </w:t>
      </w:r>
      <w:r w:rsidR="00C52F4A" w:rsidRPr="00605EB6">
        <w:t>sans doute</w:t>
      </w:r>
      <w:r w:rsidR="00C474C1">
        <w:t xml:space="preserve">. </w:t>
      </w:r>
      <w:r w:rsidR="00C52F4A" w:rsidRPr="00605EB6">
        <w:t>Mais à ceux qui seront assez hardis pour me questionner</w:t>
      </w:r>
      <w:r w:rsidR="00C474C1">
        <w:t xml:space="preserve">, </w:t>
      </w:r>
      <w:r w:rsidR="00C52F4A" w:rsidRPr="00605EB6">
        <w:t>je saurai quoi répondre</w:t>
      </w:r>
      <w:r w:rsidR="00C474C1">
        <w:t xml:space="preserve">. </w:t>
      </w:r>
      <w:r w:rsidR="00C52F4A" w:rsidRPr="00605EB6">
        <w:t>J</w:t>
      </w:r>
      <w:r w:rsidR="00C474C1">
        <w:t>’</w:t>
      </w:r>
      <w:r w:rsidR="00C52F4A" w:rsidRPr="00605EB6">
        <w:t>avais un frère</w:t>
      </w:r>
      <w:r w:rsidR="00C474C1">
        <w:t xml:space="preserve">, </w:t>
      </w:r>
      <w:r w:rsidR="00C52F4A" w:rsidRPr="00605EB6">
        <w:t>le marquis de Chamarande</w:t>
      </w:r>
      <w:r w:rsidR="00C474C1">
        <w:t xml:space="preserve"> ; </w:t>
      </w:r>
      <w:r w:rsidR="00C52F4A" w:rsidRPr="00605EB6">
        <w:t>mon frère est mort après avoir fait fortune en Malaisie</w:t>
      </w:r>
      <w:r w:rsidR="00C474C1">
        <w:t xml:space="preserve"> ; </w:t>
      </w:r>
      <w:r w:rsidR="00C52F4A" w:rsidRPr="00605EB6">
        <w:t>j</w:t>
      </w:r>
      <w:r w:rsidR="00C474C1">
        <w:t>’</w:t>
      </w:r>
      <w:r w:rsidR="00C52F4A" w:rsidRPr="00605EB6">
        <w:t>hérite de lui</w:t>
      </w:r>
      <w:r w:rsidR="00C474C1">
        <w:t xml:space="preserve">, </w:t>
      </w:r>
      <w:r w:rsidR="00C52F4A" w:rsidRPr="00605EB6">
        <w:t>rien de plus naturel</w:t>
      </w:r>
      <w:r w:rsidR="00C474C1">
        <w:t>.</w:t>
      </w:r>
    </w:p>
    <w:p w14:paraId="43E1DE76" w14:textId="77777777" w:rsidR="00C474C1" w:rsidRDefault="00C474C1" w:rsidP="00C52F4A">
      <w:r>
        <w:t>» </w:t>
      </w:r>
      <w:r w:rsidR="00C52F4A" w:rsidRPr="00605EB6">
        <w:t>D</w:t>
      </w:r>
      <w:r>
        <w:t>’</w:t>
      </w:r>
      <w:r w:rsidR="00C52F4A" w:rsidRPr="00605EB6">
        <w:t>ailleurs</w:t>
      </w:r>
      <w:r>
        <w:t xml:space="preserve">, </w:t>
      </w:r>
      <w:r w:rsidR="00C52F4A" w:rsidRPr="00605EB6">
        <w:t>n</w:t>
      </w:r>
      <w:r>
        <w:t>’</w:t>
      </w:r>
      <w:r w:rsidR="00C52F4A" w:rsidRPr="00605EB6">
        <w:t>ai-je pas sa procuration</w:t>
      </w:r>
      <w:r>
        <w:t xml:space="preserve">, </w:t>
      </w:r>
      <w:r w:rsidR="00C52F4A" w:rsidRPr="00605EB6">
        <w:t>ses pouvoirs</w:t>
      </w:r>
      <w:r>
        <w:t xml:space="preserve"> ? </w:t>
      </w:r>
      <w:r w:rsidR="00C52F4A" w:rsidRPr="00605EB6">
        <w:t>En admettant qu</w:t>
      </w:r>
      <w:r>
        <w:t>’</w:t>
      </w:r>
      <w:r w:rsidR="00C52F4A" w:rsidRPr="00605EB6">
        <w:t>on veuille me chicaner sur la prise de possession immédiate de la fortune de mon frère</w:t>
      </w:r>
      <w:r>
        <w:t xml:space="preserve">, </w:t>
      </w:r>
      <w:r w:rsidR="00C52F4A" w:rsidRPr="00605EB6">
        <w:t>j</w:t>
      </w:r>
      <w:r>
        <w:t>’</w:t>
      </w:r>
      <w:r w:rsidR="00C52F4A" w:rsidRPr="00605EB6">
        <w:t>en suis de droit l</w:t>
      </w:r>
      <w:r>
        <w:t>’</w:t>
      </w:r>
      <w:r w:rsidR="00C52F4A" w:rsidRPr="00605EB6">
        <w:t>administrateur pendant cinq ans</w:t>
      </w:r>
      <w:r>
        <w:t xml:space="preserve">, </w:t>
      </w:r>
      <w:r w:rsidR="00C52F4A" w:rsidRPr="00605EB6">
        <w:t>d</w:t>
      </w:r>
      <w:r>
        <w:t>’</w:t>
      </w:r>
      <w:r w:rsidR="00C52F4A" w:rsidRPr="00605EB6">
        <w:t>abord</w:t>
      </w:r>
      <w:r>
        <w:t>.</w:t>
      </w:r>
    </w:p>
    <w:p w14:paraId="2C92C897" w14:textId="77777777" w:rsidR="00C474C1" w:rsidRDefault="00C474C1" w:rsidP="00C52F4A">
      <w:r>
        <w:t>» </w:t>
      </w:r>
      <w:r w:rsidR="00C52F4A" w:rsidRPr="00605EB6">
        <w:t>Mais</w:t>
      </w:r>
      <w:r>
        <w:t xml:space="preserve">, </w:t>
      </w:r>
      <w:r w:rsidR="00C52F4A" w:rsidRPr="00605EB6">
        <w:t>baste</w:t>
      </w:r>
      <w:r>
        <w:t xml:space="preserve">, </w:t>
      </w:r>
      <w:r w:rsidR="00C52F4A" w:rsidRPr="00605EB6">
        <w:t>nul ne se permettra de regarder de trop près dans mes affaires</w:t>
      </w:r>
      <w:r>
        <w:t>.</w:t>
      </w:r>
    </w:p>
    <w:p w14:paraId="4FCBBB4F" w14:textId="77777777" w:rsidR="00C474C1" w:rsidRDefault="00C474C1" w:rsidP="00C52F4A">
      <w:r>
        <w:t>» </w:t>
      </w:r>
      <w:r w:rsidR="00C52F4A" w:rsidRPr="00605EB6">
        <w:t>Je serai riche</w:t>
      </w:r>
      <w:r>
        <w:t xml:space="preserve"> : ; </w:t>
      </w:r>
      <w:r w:rsidR="00C52F4A" w:rsidRPr="00605EB6">
        <w:t>avec de l</w:t>
      </w:r>
      <w:r>
        <w:t>’</w:t>
      </w:r>
      <w:r w:rsidR="00C52F4A" w:rsidRPr="00605EB6">
        <w:t>or on bouche les oreilles de ceux qui écoutent</w:t>
      </w:r>
      <w:r>
        <w:t xml:space="preserve">, </w:t>
      </w:r>
      <w:r w:rsidR="00C52F4A" w:rsidRPr="00605EB6">
        <w:t>on ferme la bouche de ceux qui parlent</w:t>
      </w:r>
      <w:r>
        <w:t xml:space="preserve">, </w:t>
      </w:r>
      <w:r w:rsidR="00C52F4A" w:rsidRPr="00605EB6">
        <w:t>on met un bandeau sur les yeux de ceux qui veulent voir</w:t>
      </w:r>
      <w:r>
        <w:t xml:space="preserve"> ; </w:t>
      </w:r>
      <w:r w:rsidR="00C52F4A" w:rsidRPr="00605EB6">
        <w:t>avec de l</w:t>
      </w:r>
      <w:r>
        <w:t>’</w:t>
      </w:r>
      <w:r w:rsidR="00C52F4A" w:rsidRPr="00605EB6">
        <w:t>or</w:t>
      </w:r>
      <w:r>
        <w:t xml:space="preserve">, </w:t>
      </w:r>
      <w:r w:rsidR="00C52F4A" w:rsidRPr="00605EB6">
        <w:t>on rend aveugle la justice elle-même</w:t>
      </w:r>
      <w:r>
        <w:t>.</w:t>
      </w:r>
    </w:p>
    <w:p w14:paraId="38E47E3D" w14:textId="7FB94837" w:rsidR="00C52F4A" w:rsidRPr="00605EB6" w:rsidRDefault="00C474C1" w:rsidP="00C52F4A">
      <w:r>
        <w:t>» </w:t>
      </w:r>
      <w:r w:rsidR="00C52F4A" w:rsidRPr="00605EB6">
        <w:t>Aujourd</w:t>
      </w:r>
      <w:r>
        <w:t>’</w:t>
      </w:r>
      <w:r w:rsidR="00C52F4A" w:rsidRPr="00605EB6">
        <w:t>hui</w:t>
      </w:r>
      <w:r>
        <w:t xml:space="preserve">, </w:t>
      </w:r>
      <w:r w:rsidR="00C52F4A" w:rsidRPr="00605EB6">
        <w:t>avec de l</w:t>
      </w:r>
      <w:r>
        <w:t>’</w:t>
      </w:r>
      <w:r w:rsidR="00C52F4A" w:rsidRPr="00605EB6">
        <w:t>or</w:t>
      </w:r>
      <w:r>
        <w:t xml:space="preserve">, </w:t>
      </w:r>
      <w:r w:rsidR="00C52F4A" w:rsidRPr="00605EB6">
        <w:t>beaucoup d</w:t>
      </w:r>
      <w:r>
        <w:t>’</w:t>
      </w:r>
      <w:r w:rsidR="00C52F4A" w:rsidRPr="00605EB6">
        <w:t>or</w:t>
      </w:r>
      <w:r>
        <w:t xml:space="preserve">, </w:t>
      </w:r>
      <w:r w:rsidR="00C52F4A" w:rsidRPr="00605EB6">
        <w:t>on est un dieu</w:t>
      </w:r>
      <w:r>
        <w:t xml:space="preserve">… </w:t>
      </w:r>
      <w:r w:rsidR="00C52F4A" w:rsidRPr="00605EB6">
        <w:t>Il n</w:t>
      </w:r>
      <w:r>
        <w:t>’</w:t>
      </w:r>
      <w:r w:rsidR="00C52F4A" w:rsidRPr="00605EB6">
        <w:t>y a que l</w:t>
      </w:r>
      <w:r>
        <w:t>’</w:t>
      </w:r>
      <w:r w:rsidR="00C52F4A" w:rsidRPr="00605EB6">
        <w:t>or</w:t>
      </w:r>
      <w:r>
        <w:t xml:space="preserve">, </w:t>
      </w:r>
      <w:r w:rsidR="00C52F4A" w:rsidRPr="00605EB6">
        <w:t>l</w:t>
      </w:r>
      <w:r>
        <w:t>’</w:t>
      </w:r>
      <w:r w:rsidR="00C52F4A" w:rsidRPr="00605EB6">
        <w:t>or est tout</w:t>
      </w:r>
      <w:r>
        <w:t xml:space="preserve"> ; </w:t>
      </w:r>
      <w:r w:rsidR="00C52F4A" w:rsidRPr="00605EB6">
        <w:t>il est le conquérant</w:t>
      </w:r>
      <w:r>
        <w:t xml:space="preserve">, </w:t>
      </w:r>
      <w:r w:rsidR="00C52F4A" w:rsidRPr="00605EB6">
        <w:t>le grand dominateur du monde</w:t>
      </w:r>
      <w:r>
        <w:t> !</w:t>
      </w:r>
    </w:p>
    <w:p w14:paraId="34E1C46A" w14:textId="77777777" w:rsidR="00C474C1" w:rsidRDefault="00C52F4A" w:rsidP="00C52F4A">
      <w:r w:rsidRPr="00605EB6">
        <w:t>Ainsi raisonnait le baron de Simaise</w:t>
      </w:r>
      <w:r w:rsidR="00C474C1">
        <w:t>.</w:t>
      </w:r>
    </w:p>
    <w:p w14:paraId="25F0C8F3" w14:textId="77777777" w:rsidR="00C474C1" w:rsidRDefault="00C52F4A" w:rsidP="00C52F4A">
      <w:r w:rsidRPr="00605EB6">
        <w:t>Dans tout cela</w:t>
      </w:r>
      <w:r w:rsidR="00C474C1">
        <w:t xml:space="preserve">, </w:t>
      </w:r>
      <w:r w:rsidRPr="00605EB6">
        <w:t>cependant</w:t>
      </w:r>
      <w:r w:rsidR="00C474C1">
        <w:t xml:space="preserve">, </w:t>
      </w:r>
      <w:r w:rsidRPr="00605EB6">
        <w:t>il existait un point noir</w:t>
      </w:r>
      <w:r w:rsidR="00C474C1">
        <w:t xml:space="preserve">, </w:t>
      </w:r>
      <w:r w:rsidRPr="00605EB6">
        <w:t>à peine visible</w:t>
      </w:r>
      <w:r w:rsidR="00C474C1">
        <w:t xml:space="preserve">, </w:t>
      </w:r>
      <w:r w:rsidRPr="00605EB6">
        <w:t>d</w:t>
      </w:r>
      <w:r w:rsidR="00C474C1">
        <w:t>’</w:t>
      </w:r>
      <w:r w:rsidRPr="00605EB6">
        <w:t>abord</w:t>
      </w:r>
      <w:r w:rsidR="00C474C1">
        <w:t xml:space="preserve">, </w:t>
      </w:r>
      <w:r w:rsidRPr="00605EB6">
        <w:t>mais qui s</w:t>
      </w:r>
      <w:r w:rsidR="00C474C1">
        <w:t>’</w:t>
      </w:r>
      <w:r w:rsidRPr="00605EB6">
        <w:t>agrandissait peu à peu</w:t>
      </w:r>
      <w:r w:rsidR="00C474C1">
        <w:t xml:space="preserve">. </w:t>
      </w:r>
      <w:r w:rsidRPr="00605EB6">
        <w:t xml:space="preserve">En </w:t>
      </w:r>
      <w:r w:rsidRPr="00605EB6">
        <w:lastRenderedPageBreak/>
        <w:t>face de son audacieux et criminel projet</w:t>
      </w:r>
      <w:r w:rsidR="00C474C1">
        <w:t xml:space="preserve">, </w:t>
      </w:r>
      <w:r w:rsidRPr="00605EB6">
        <w:t>Léon voyait se dresser un obstacle</w:t>
      </w:r>
      <w:r w:rsidR="00C474C1">
        <w:t xml:space="preserve">, </w:t>
      </w:r>
      <w:r w:rsidRPr="00605EB6">
        <w:t>un seul</w:t>
      </w:r>
      <w:r w:rsidR="00C474C1">
        <w:t xml:space="preserve">, </w:t>
      </w:r>
      <w:r w:rsidRPr="00605EB6">
        <w:t>mais sérieux</w:t>
      </w:r>
      <w:r w:rsidR="00C474C1">
        <w:t xml:space="preserve">, </w:t>
      </w:r>
      <w:r w:rsidRPr="00605EB6">
        <w:t>la marquise</w:t>
      </w:r>
      <w:r w:rsidR="00C474C1">
        <w:t>.</w:t>
      </w:r>
    </w:p>
    <w:p w14:paraId="0C5D6AC8" w14:textId="77777777" w:rsidR="00C474C1" w:rsidRDefault="00C52F4A" w:rsidP="00C52F4A">
      <w:r w:rsidRPr="00605EB6">
        <w:t>Dans son aveugle confiance</w:t>
      </w:r>
      <w:r w:rsidR="00C474C1">
        <w:t xml:space="preserve">, </w:t>
      </w:r>
      <w:r w:rsidRPr="00605EB6">
        <w:t>le marquis avait livré sa fortune à son frère</w:t>
      </w:r>
      <w:r w:rsidR="00C474C1">
        <w:t xml:space="preserve"> ; </w:t>
      </w:r>
      <w:r w:rsidRPr="00605EB6">
        <w:t>le baron tenait les millions entre ses mains</w:t>
      </w:r>
      <w:r w:rsidR="00C474C1">
        <w:t xml:space="preserve"> ; </w:t>
      </w:r>
      <w:r w:rsidRPr="00605EB6">
        <w:t>oui</w:t>
      </w:r>
      <w:r w:rsidR="00C474C1">
        <w:t xml:space="preserve">, </w:t>
      </w:r>
      <w:r w:rsidRPr="00605EB6">
        <w:t>mais la marquise était là avec ses droits</w:t>
      </w:r>
      <w:r w:rsidR="00C474C1">
        <w:t xml:space="preserve">, </w:t>
      </w:r>
      <w:r w:rsidRPr="00605EB6">
        <w:t>prête à les faire valoir</w:t>
      </w:r>
      <w:r w:rsidR="00C474C1">
        <w:t xml:space="preserve">. </w:t>
      </w:r>
      <w:r w:rsidRPr="00605EB6">
        <w:t>La déposséder</w:t>
      </w:r>
      <w:r w:rsidR="00C474C1">
        <w:t xml:space="preserve"> ! </w:t>
      </w:r>
      <w:r w:rsidRPr="00605EB6">
        <w:t>Était-ce possible</w:t>
      </w:r>
      <w:r w:rsidR="00C474C1">
        <w:t> ?</w:t>
      </w:r>
    </w:p>
    <w:p w14:paraId="0FBD96A9" w14:textId="77777777" w:rsidR="00C474C1" w:rsidRDefault="00C52F4A" w:rsidP="00C52F4A">
      <w:r w:rsidRPr="00605EB6">
        <w:t>Cette interrogation tombait comme une douche d</w:t>
      </w:r>
      <w:r w:rsidR="00C474C1">
        <w:t>’</w:t>
      </w:r>
      <w:r w:rsidRPr="00605EB6">
        <w:t>eau glacée sur le crâne brûlant du baron et calmait pour un instant son effervescence</w:t>
      </w:r>
      <w:r w:rsidR="00C474C1">
        <w:t xml:space="preserve">, </w:t>
      </w:r>
      <w:r w:rsidRPr="00605EB6">
        <w:t>ses ardeurs</w:t>
      </w:r>
      <w:r w:rsidR="00C474C1">
        <w:t>.</w:t>
      </w:r>
    </w:p>
    <w:p w14:paraId="5944BEA6" w14:textId="77777777" w:rsidR="00C474C1" w:rsidRDefault="00C52F4A" w:rsidP="00C52F4A">
      <w:r w:rsidRPr="00605EB6">
        <w:t>Il pouvait laisser à Lucy la moitié de la fortune du marquis</w:t>
      </w:r>
      <w:r w:rsidR="00C474C1">
        <w:t xml:space="preserve"> ; </w:t>
      </w:r>
      <w:r w:rsidRPr="00605EB6">
        <w:t>sa part</w:t>
      </w:r>
      <w:r w:rsidR="00C474C1">
        <w:t xml:space="preserve">, </w:t>
      </w:r>
      <w:r w:rsidRPr="00605EB6">
        <w:t>à lui</w:t>
      </w:r>
      <w:r w:rsidR="00C474C1">
        <w:t xml:space="preserve">, </w:t>
      </w:r>
      <w:r w:rsidRPr="00605EB6">
        <w:t>serait encore fort belle</w:t>
      </w:r>
      <w:r w:rsidR="00C474C1">
        <w:t xml:space="preserve">. </w:t>
      </w:r>
      <w:r w:rsidRPr="00605EB6">
        <w:t>Plus d</w:t>
      </w:r>
      <w:r w:rsidR="00C474C1">
        <w:t>’</w:t>
      </w:r>
      <w:r w:rsidRPr="00605EB6">
        <w:t>une fois déjà cette pensée lui était venue</w:t>
      </w:r>
      <w:r w:rsidR="00C474C1">
        <w:t xml:space="preserve"> ; </w:t>
      </w:r>
      <w:r w:rsidRPr="00605EB6">
        <w:t>mais il l</w:t>
      </w:r>
      <w:r w:rsidR="00C474C1">
        <w:t>’</w:t>
      </w:r>
      <w:r w:rsidRPr="00605EB6">
        <w:t>avait repoussée avec une sorte de fureur</w:t>
      </w:r>
      <w:r w:rsidR="00C474C1">
        <w:t xml:space="preserve">. </w:t>
      </w:r>
      <w:r w:rsidRPr="00605EB6">
        <w:t xml:space="preserve">Il en était arrivé à ce point de ne pouvoir </w:t>
      </w:r>
      <w:r w:rsidR="007E7407">
        <w:t xml:space="preserve">plus </w:t>
      </w:r>
      <w:r w:rsidRPr="00605EB6">
        <w:t>admettre le partage</w:t>
      </w:r>
      <w:r w:rsidR="00C474C1">
        <w:t xml:space="preserve"> ; </w:t>
      </w:r>
      <w:r w:rsidRPr="00605EB6">
        <w:t>il voulait tout</w:t>
      </w:r>
      <w:r w:rsidR="00C474C1">
        <w:t xml:space="preserve">. </w:t>
      </w:r>
      <w:r w:rsidRPr="00605EB6">
        <w:t>Il s</w:t>
      </w:r>
      <w:r w:rsidR="00C474C1">
        <w:t>’</w:t>
      </w:r>
      <w:r w:rsidRPr="00605EB6">
        <w:t>était habitué à manier les millions</w:t>
      </w:r>
      <w:r w:rsidR="00C474C1">
        <w:t xml:space="preserve">, </w:t>
      </w:r>
      <w:r w:rsidRPr="00605EB6">
        <w:t>et cela l</w:t>
      </w:r>
      <w:r w:rsidR="00C474C1">
        <w:t>’</w:t>
      </w:r>
      <w:r w:rsidRPr="00605EB6">
        <w:t>avait grisé comme un vin capiteux</w:t>
      </w:r>
      <w:r w:rsidR="00C474C1">
        <w:t>.</w:t>
      </w:r>
    </w:p>
    <w:p w14:paraId="2E0BF5CD" w14:textId="77777777" w:rsidR="00C474C1" w:rsidRDefault="00C52F4A" w:rsidP="00C52F4A">
      <w:r w:rsidRPr="00336D05">
        <w:t>Il en voulait à son frère de l</w:t>
      </w:r>
      <w:r w:rsidR="00C474C1">
        <w:t>’</w:t>
      </w:r>
      <w:r w:rsidRPr="00336D05">
        <w:t>avoir mis dans un pareil embarras</w:t>
      </w:r>
      <w:r w:rsidR="00C474C1">
        <w:t xml:space="preserve">. </w:t>
      </w:r>
      <w:r w:rsidRPr="00336D05">
        <w:t>Qu</w:t>
      </w:r>
      <w:r w:rsidR="00C474C1">
        <w:t>’</w:t>
      </w:r>
      <w:r w:rsidRPr="00336D05">
        <w:t>avait-il besoin de se marier</w:t>
      </w:r>
      <w:r w:rsidR="00C474C1">
        <w:t xml:space="preserve">, </w:t>
      </w:r>
      <w:r w:rsidRPr="00336D05">
        <w:t>d</w:t>
      </w:r>
      <w:r w:rsidR="00C474C1">
        <w:t>’</w:t>
      </w:r>
      <w:r w:rsidRPr="00336D05">
        <w:t>épouser cette Anglaise</w:t>
      </w:r>
      <w:r w:rsidR="00C474C1">
        <w:t xml:space="preserve">, </w:t>
      </w:r>
      <w:r w:rsidRPr="00336D05">
        <w:t>qui</w:t>
      </w:r>
      <w:r w:rsidR="00C474C1">
        <w:t xml:space="preserve">, </w:t>
      </w:r>
      <w:r w:rsidRPr="00336D05">
        <w:t>dans deux mois</w:t>
      </w:r>
      <w:r w:rsidR="00C474C1">
        <w:t xml:space="preserve">, </w:t>
      </w:r>
      <w:r w:rsidRPr="00336D05">
        <w:t>allait mettre un enfant au monde</w:t>
      </w:r>
      <w:r w:rsidR="00C474C1">
        <w:t xml:space="preserve"> ? </w:t>
      </w:r>
      <w:r w:rsidRPr="00336D05">
        <w:t>Un enfant</w:t>
      </w:r>
      <w:r w:rsidR="00C474C1">
        <w:t xml:space="preserve"> ! </w:t>
      </w:r>
      <w:r w:rsidRPr="00336D05">
        <w:t>Un autre héritier</w:t>
      </w:r>
      <w:r w:rsidR="00C474C1">
        <w:t xml:space="preserve">, </w:t>
      </w:r>
      <w:r w:rsidRPr="00336D05">
        <w:t>le vrai</w:t>
      </w:r>
      <w:r w:rsidR="00C474C1">
        <w:t xml:space="preserve">, </w:t>
      </w:r>
      <w:r w:rsidRPr="00336D05">
        <w:t>celui-là</w:t>
      </w:r>
      <w:r w:rsidR="00C474C1">
        <w:t xml:space="preserve"> ; </w:t>
      </w:r>
      <w:r w:rsidRPr="00336D05">
        <w:t>nouvel embarras</w:t>
      </w:r>
      <w:r w:rsidR="00C474C1">
        <w:t> !</w:t>
      </w:r>
    </w:p>
    <w:p w14:paraId="340621F7" w14:textId="23E1253A" w:rsidR="00C474C1" w:rsidRDefault="00C52F4A" w:rsidP="00C52F4A">
      <w:r w:rsidRPr="00605EB6">
        <w:t>Décidément</w:t>
      </w:r>
      <w:r w:rsidR="00C474C1">
        <w:t xml:space="preserve">, </w:t>
      </w:r>
      <w:r w:rsidRPr="00605EB6">
        <w:t>plus Léon songeait à tout cela</w:t>
      </w:r>
      <w:r w:rsidR="00C474C1">
        <w:t xml:space="preserve">, </w:t>
      </w:r>
      <w:r w:rsidRPr="00605EB6">
        <w:t xml:space="preserve">plus il trouvait </w:t>
      </w:r>
      <w:r w:rsidR="00336D05">
        <w:t>l</w:t>
      </w:r>
      <w:r w:rsidR="00336D05" w:rsidRPr="00605EB6">
        <w:t xml:space="preserve">a </w:t>
      </w:r>
      <w:r w:rsidRPr="00605EB6">
        <w:t>situation difficile</w:t>
      </w:r>
      <w:r w:rsidR="00C474C1">
        <w:t>.</w:t>
      </w:r>
    </w:p>
    <w:p w14:paraId="5FA876D1" w14:textId="77777777" w:rsidR="00C474C1" w:rsidRDefault="00C52F4A" w:rsidP="00C52F4A">
      <w:r w:rsidRPr="00605EB6">
        <w:t>Ses idées s</w:t>
      </w:r>
      <w:r w:rsidR="00C474C1">
        <w:t>’</w:t>
      </w:r>
      <w:r w:rsidRPr="00605EB6">
        <w:t>embrouillaient</w:t>
      </w:r>
      <w:r w:rsidR="00C474C1">
        <w:t xml:space="preserve">, </w:t>
      </w:r>
      <w:r w:rsidRPr="00605EB6">
        <w:t>le fil de ses machinations lui échappait</w:t>
      </w:r>
      <w:r w:rsidR="00C474C1">
        <w:t xml:space="preserve">, </w:t>
      </w:r>
      <w:r w:rsidRPr="00605EB6">
        <w:t>et toutes ses savantes combinaisons</w:t>
      </w:r>
      <w:r w:rsidR="00C474C1">
        <w:t xml:space="preserve">, </w:t>
      </w:r>
      <w:r w:rsidRPr="00605EB6">
        <w:t>longuement méditées</w:t>
      </w:r>
      <w:r w:rsidR="00C474C1">
        <w:t xml:space="preserve">, </w:t>
      </w:r>
      <w:r w:rsidRPr="00605EB6">
        <w:t>roulaient</w:t>
      </w:r>
      <w:r w:rsidR="00C474C1">
        <w:t xml:space="preserve">, </w:t>
      </w:r>
      <w:r w:rsidRPr="00605EB6">
        <w:t>enchevêtrées</w:t>
      </w:r>
      <w:r w:rsidR="00C474C1">
        <w:t xml:space="preserve">, </w:t>
      </w:r>
      <w:r w:rsidRPr="00605EB6">
        <w:t>dans un chaos inextricable</w:t>
      </w:r>
      <w:r w:rsidR="00C474C1">
        <w:t>.</w:t>
      </w:r>
    </w:p>
    <w:p w14:paraId="0D22B411" w14:textId="77777777" w:rsidR="00C474C1" w:rsidRDefault="00C52F4A" w:rsidP="00C52F4A">
      <w:r w:rsidRPr="00605EB6">
        <w:t>Oh</w:t>
      </w:r>
      <w:r w:rsidR="00C474C1">
        <w:t xml:space="preserve"> ! </w:t>
      </w:r>
      <w:r w:rsidRPr="00605EB6">
        <w:t>cette Lucy</w:t>
      </w:r>
      <w:r w:rsidR="00C474C1">
        <w:t xml:space="preserve">, </w:t>
      </w:r>
      <w:r w:rsidRPr="00605EB6">
        <w:t>cette Lucy</w:t>
      </w:r>
      <w:r w:rsidR="00C474C1">
        <w:t> !</w:t>
      </w:r>
    </w:p>
    <w:p w14:paraId="70F5EF44" w14:textId="77777777" w:rsidR="00C474C1" w:rsidRDefault="00C52F4A" w:rsidP="00C52F4A">
      <w:r w:rsidRPr="00605EB6">
        <w:lastRenderedPageBreak/>
        <w:t>Et pourtant</w:t>
      </w:r>
      <w:r w:rsidR="00C474C1">
        <w:t xml:space="preserve">, </w:t>
      </w:r>
      <w:r w:rsidRPr="00605EB6">
        <w:t>chose étrange</w:t>
      </w:r>
      <w:r w:rsidR="00C474C1">
        <w:t xml:space="preserve">, </w:t>
      </w:r>
      <w:r w:rsidRPr="00605EB6">
        <w:t>il n</w:t>
      </w:r>
      <w:r w:rsidR="00C474C1">
        <w:t>’</w:t>
      </w:r>
      <w:r w:rsidRPr="00605EB6">
        <w:t>éprouvait aucune haine pour sa belle-sœur</w:t>
      </w:r>
      <w:r w:rsidR="00C474C1">
        <w:t xml:space="preserve"> ; </w:t>
      </w:r>
      <w:r w:rsidRPr="00605EB6">
        <w:t>il sentait</w:t>
      </w:r>
      <w:r w:rsidR="00C474C1">
        <w:t xml:space="preserve">, </w:t>
      </w:r>
      <w:r w:rsidRPr="00605EB6">
        <w:t>au contraire</w:t>
      </w:r>
      <w:r w:rsidR="00C474C1">
        <w:t xml:space="preserve">, </w:t>
      </w:r>
      <w:r w:rsidRPr="00605EB6">
        <w:t>qu</w:t>
      </w:r>
      <w:r w:rsidR="00C474C1">
        <w:t>’</w:t>
      </w:r>
      <w:r w:rsidRPr="00605EB6">
        <w:t>il s</w:t>
      </w:r>
      <w:r w:rsidR="00C474C1">
        <w:t>’</w:t>
      </w:r>
      <w:r w:rsidRPr="00605EB6">
        <w:t>était glissé dans son cœur</w:t>
      </w:r>
      <w:r w:rsidR="00C474C1">
        <w:t xml:space="preserve">, </w:t>
      </w:r>
      <w:r w:rsidRPr="00605EB6">
        <w:t>peu à peu</w:t>
      </w:r>
      <w:r w:rsidR="00C474C1">
        <w:t xml:space="preserve">, </w:t>
      </w:r>
      <w:r w:rsidRPr="00605EB6">
        <w:t>une sorte d</w:t>
      </w:r>
      <w:r w:rsidR="00C474C1">
        <w:t>’</w:t>
      </w:r>
      <w:r w:rsidRPr="00605EB6">
        <w:t>affection pour la jeune femme</w:t>
      </w:r>
      <w:r w:rsidR="00C474C1">
        <w:t xml:space="preserve">. </w:t>
      </w:r>
      <w:r w:rsidRPr="00605EB6">
        <w:t>Et maintenant</w:t>
      </w:r>
      <w:r w:rsidR="00C474C1">
        <w:t xml:space="preserve">, </w:t>
      </w:r>
      <w:r w:rsidRPr="00605EB6">
        <w:t>en pensant à elle</w:t>
      </w:r>
      <w:r w:rsidR="00C474C1">
        <w:t xml:space="preserve">, </w:t>
      </w:r>
      <w:r w:rsidRPr="00605EB6">
        <w:t>il voyait son image gracieuse lui apparaître au milieu d</w:t>
      </w:r>
      <w:r w:rsidR="00C474C1">
        <w:t>’</w:t>
      </w:r>
      <w:r w:rsidRPr="00605EB6">
        <w:t>un nuage de fumée</w:t>
      </w:r>
      <w:r w:rsidR="00C474C1">
        <w:t xml:space="preserve">, </w:t>
      </w:r>
      <w:r w:rsidRPr="00605EB6">
        <w:t>son suave et doux visage éclairé par un rayon de soleil</w:t>
      </w:r>
      <w:r w:rsidR="00C474C1">
        <w:t xml:space="preserve">, </w:t>
      </w:r>
      <w:r w:rsidRPr="00605EB6">
        <w:t>qui lui mettait sur le front comme une lumineuse auréole</w:t>
      </w:r>
      <w:r w:rsidR="00C474C1">
        <w:t>.</w:t>
      </w:r>
    </w:p>
    <w:p w14:paraId="73879838" w14:textId="77777777" w:rsidR="00C474C1" w:rsidRDefault="00C52F4A" w:rsidP="00C52F4A">
      <w:r w:rsidRPr="00605EB6">
        <w:t>Était-ce un rêve</w:t>
      </w:r>
      <w:r w:rsidR="00C474C1">
        <w:t xml:space="preserve"> ? </w:t>
      </w:r>
      <w:r w:rsidRPr="00605EB6">
        <w:t>Oui</w:t>
      </w:r>
      <w:r w:rsidR="00C474C1">
        <w:t xml:space="preserve">, </w:t>
      </w:r>
      <w:r w:rsidRPr="00605EB6">
        <w:t>sans doute</w:t>
      </w:r>
      <w:r w:rsidR="00C474C1">
        <w:t xml:space="preserve">, </w:t>
      </w:r>
      <w:r w:rsidRPr="00605EB6">
        <w:t>ou une hallucination</w:t>
      </w:r>
      <w:r w:rsidR="00C474C1">
        <w:t xml:space="preserve">. </w:t>
      </w:r>
      <w:r w:rsidRPr="00605EB6">
        <w:t>Lucy était devant lui</w:t>
      </w:r>
      <w:r w:rsidR="00C474C1">
        <w:t xml:space="preserve"> ; </w:t>
      </w:r>
      <w:r w:rsidRPr="00605EB6">
        <w:t>elle le regardait</w:t>
      </w:r>
      <w:r w:rsidR="00C474C1">
        <w:t xml:space="preserve">, </w:t>
      </w:r>
      <w:r w:rsidRPr="00605EB6">
        <w:t>ses grands beaux yeux caressants</w:t>
      </w:r>
      <w:r w:rsidR="00C474C1">
        <w:t xml:space="preserve">, </w:t>
      </w:r>
      <w:r w:rsidRPr="00605EB6">
        <w:t>plein de langueur</w:t>
      </w:r>
      <w:r w:rsidR="00C474C1">
        <w:t xml:space="preserve">, </w:t>
      </w:r>
      <w:r w:rsidRPr="00605EB6">
        <w:t>et lui souriait tristement</w:t>
      </w:r>
      <w:r w:rsidR="00C474C1">
        <w:t>.</w:t>
      </w:r>
    </w:p>
    <w:p w14:paraId="57B5554C" w14:textId="77777777" w:rsidR="00C474C1" w:rsidRDefault="00C52F4A" w:rsidP="00C52F4A">
      <w:r w:rsidRPr="00605EB6">
        <w:t>Il voyait remuer ses lèvres</w:t>
      </w:r>
      <w:r w:rsidR="00C474C1">
        <w:t xml:space="preserve">, </w:t>
      </w:r>
      <w:r w:rsidRPr="00605EB6">
        <w:t>et il lui semblait entendre le timbre mélodieux de sa voix fraîche et suave et doucement vibrante</w:t>
      </w:r>
      <w:r w:rsidR="00C474C1">
        <w:t xml:space="preserve">, </w:t>
      </w:r>
      <w:r w:rsidRPr="00605EB6">
        <w:t>comme le son d</w:t>
      </w:r>
      <w:r w:rsidR="00C474C1">
        <w:t>’</w:t>
      </w:r>
      <w:r w:rsidRPr="00605EB6">
        <w:t>une lyre aérienne</w:t>
      </w:r>
      <w:r w:rsidR="00C474C1">
        <w:t>.</w:t>
      </w:r>
    </w:p>
    <w:p w14:paraId="35D87F68" w14:textId="77777777" w:rsidR="00C474C1" w:rsidRDefault="00C52F4A" w:rsidP="00C52F4A">
      <w:r w:rsidRPr="00605EB6">
        <w:t>Il avait fermé les yeux</w:t>
      </w:r>
      <w:r w:rsidR="00C474C1">
        <w:t>.</w:t>
      </w:r>
    </w:p>
    <w:p w14:paraId="06E33B47" w14:textId="77777777" w:rsidR="00C474C1" w:rsidRDefault="00C52F4A" w:rsidP="00C52F4A">
      <w:r w:rsidRPr="00605EB6">
        <w:t>Soudain</w:t>
      </w:r>
      <w:r w:rsidR="00C474C1">
        <w:t xml:space="preserve">, </w:t>
      </w:r>
      <w:r w:rsidRPr="00605EB6">
        <w:t>il sursauta</w:t>
      </w:r>
      <w:r w:rsidR="00C474C1">
        <w:t xml:space="preserve">, </w:t>
      </w:r>
      <w:r w:rsidRPr="00605EB6">
        <w:t>comme sortant brusquement d</w:t>
      </w:r>
      <w:r w:rsidR="00C474C1">
        <w:t>’</w:t>
      </w:r>
      <w:r w:rsidRPr="00605EB6">
        <w:t>un lourd sommeil</w:t>
      </w:r>
      <w:r w:rsidR="00C474C1">
        <w:t xml:space="preserve">, </w:t>
      </w:r>
      <w:r w:rsidRPr="00605EB6">
        <w:t>jeta son cigare</w:t>
      </w:r>
      <w:r w:rsidR="00C474C1">
        <w:t xml:space="preserve">, </w:t>
      </w:r>
      <w:r w:rsidRPr="00605EB6">
        <w:t>qui s</w:t>
      </w:r>
      <w:r w:rsidR="00C474C1">
        <w:t>’</w:t>
      </w:r>
      <w:r w:rsidRPr="00605EB6">
        <w:t>était éteint entre ses doigts</w:t>
      </w:r>
      <w:r w:rsidR="00C474C1">
        <w:t xml:space="preserve">, </w:t>
      </w:r>
      <w:r w:rsidRPr="00605EB6">
        <w:t>et bondit sur ses jambes</w:t>
      </w:r>
      <w:r w:rsidR="00C474C1">
        <w:t>.</w:t>
      </w:r>
    </w:p>
    <w:p w14:paraId="1BC71BF8" w14:textId="77777777" w:rsidR="00C474C1" w:rsidRDefault="00C52F4A" w:rsidP="00C52F4A">
      <w:r w:rsidRPr="00605EB6">
        <w:t>Sa figure s</w:t>
      </w:r>
      <w:r w:rsidR="00C474C1">
        <w:t>’</w:t>
      </w:r>
      <w:r w:rsidRPr="00605EB6">
        <w:t>était largement épanouie et ses yeux rayonnaient</w:t>
      </w:r>
      <w:r w:rsidR="00C474C1">
        <w:t>.</w:t>
      </w:r>
    </w:p>
    <w:p w14:paraId="5AA3DCEB" w14:textId="77777777" w:rsidR="00C474C1" w:rsidRDefault="00C52F4A" w:rsidP="00C52F4A">
      <w:r w:rsidRPr="00605EB6">
        <w:t>Une idée venait de jaillir de son cerveau</w:t>
      </w:r>
      <w:r w:rsidR="00C474C1">
        <w:t>.</w:t>
      </w:r>
    </w:p>
    <w:p w14:paraId="69C54884" w14:textId="77777777" w:rsidR="00C474C1" w:rsidRDefault="00C52F4A" w:rsidP="00C52F4A">
      <w:r w:rsidRPr="00605EB6">
        <w:t>Cette idée faisait disparaître l</w:t>
      </w:r>
      <w:r w:rsidR="00C474C1">
        <w:t>’</w:t>
      </w:r>
      <w:r w:rsidRPr="00605EB6">
        <w:t>obstacle dressé devant lui</w:t>
      </w:r>
      <w:r w:rsidR="00C474C1">
        <w:t xml:space="preserve">, </w:t>
      </w:r>
      <w:r w:rsidRPr="00605EB6">
        <w:t>tranchait d</w:t>
      </w:r>
      <w:r w:rsidR="00C474C1">
        <w:t>’</w:t>
      </w:r>
      <w:r w:rsidRPr="00605EB6">
        <w:t>un seul coup toutes les difficultés</w:t>
      </w:r>
      <w:r w:rsidR="00C474C1">
        <w:t xml:space="preserve">. </w:t>
      </w:r>
      <w:r w:rsidRPr="00605EB6">
        <w:t>Comment ne lui était-elle pas venue déjà</w:t>
      </w:r>
      <w:r w:rsidR="00C474C1">
        <w:t> ?</w:t>
      </w:r>
    </w:p>
    <w:p w14:paraId="39A58F26" w14:textId="77777777" w:rsidR="00C474C1" w:rsidRDefault="00C52F4A" w:rsidP="00C52F4A">
      <w:r w:rsidRPr="00605EB6">
        <w:t>Il s</w:t>
      </w:r>
      <w:r w:rsidR="00C474C1">
        <w:t>’</w:t>
      </w:r>
      <w:r w:rsidRPr="00605EB6">
        <w:t>en étonnait</w:t>
      </w:r>
      <w:r w:rsidR="00C474C1">
        <w:t xml:space="preserve">, </w:t>
      </w:r>
      <w:r w:rsidRPr="00605EB6">
        <w:t>naïvement</w:t>
      </w:r>
      <w:r w:rsidR="00C474C1">
        <w:t xml:space="preserve">, </w:t>
      </w:r>
      <w:r w:rsidRPr="00605EB6">
        <w:t>ne comprenant pas que</w:t>
      </w:r>
      <w:r w:rsidR="00C474C1">
        <w:t xml:space="preserve">, </w:t>
      </w:r>
      <w:r w:rsidRPr="00605EB6">
        <w:t>si audacieuses que fussent ses pensées</w:t>
      </w:r>
      <w:r w:rsidR="00C474C1">
        <w:t xml:space="preserve">, </w:t>
      </w:r>
      <w:r w:rsidRPr="00605EB6">
        <w:t>elles avaient été maintenues jusqu</w:t>
      </w:r>
      <w:r w:rsidR="00C474C1">
        <w:t>’</w:t>
      </w:r>
      <w:r w:rsidRPr="00605EB6">
        <w:t>alors par le respect que lui inspirait et lui imposait la femme de son frère</w:t>
      </w:r>
      <w:r w:rsidR="00C474C1">
        <w:t>.</w:t>
      </w:r>
    </w:p>
    <w:p w14:paraId="5FFA72C7" w14:textId="77777777" w:rsidR="00C474C1" w:rsidRDefault="00C52F4A" w:rsidP="00C52F4A">
      <w:r w:rsidRPr="00605EB6">
        <w:lastRenderedPageBreak/>
        <w:t>Enfin</w:t>
      </w:r>
      <w:r w:rsidR="00C474C1">
        <w:t xml:space="preserve">, </w:t>
      </w:r>
      <w:r w:rsidRPr="00605EB6">
        <w:t>il avait trouvé</w:t>
      </w:r>
      <w:r w:rsidR="00C474C1">
        <w:t xml:space="preserve">, </w:t>
      </w:r>
      <w:r w:rsidRPr="00605EB6">
        <w:t>il était hors d</w:t>
      </w:r>
      <w:r w:rsidR="00C474C1">
        <w:t>’</w:t>
      </w:r>
      <w:r w:rsidRPr="00605EB6">
        <w:t>embarras</w:t>
      </w:r>
      <w:r w:rsidR="00C474C1">
        <w:t xml:space="preserve">, </w:t>
      </w:r>
      <w:r w:rsidRPr="00605EB6">
        <w:t>la marquise ne le gênait plus</w:t>
      </w:r>
      <w:r w:rsidR="00C474C1">
        <w:t>.</w:t>
      </w:r>
    </w:p>
    <w:p w14:paraId="1EA5CB00" w14:textId="77777777" w:rsidR="00C474C1" w:rsidRDefault="00C52F4A" w:rsidP="00C52F4A">
      <w:r w:rsidRPr="00605EB6">
        <w:t>Il n</w:t>
      </w:r>
      <w:r w:rsidR="00C474C1">
        <w:t>’</w:t>
      </w:r>
      <w:r w:rsidRPr="00605EB6">
        <w:t>avait plus rien à faire au Havre</w:t>
      </w:r>
      <w:r w:rsidR="00C474C1">
        <w:t>.</w:t>
      </w:r>
    </w:p>
    <w:p w14:paraId="3FFD059A" w14:textId="77777777" w:rsidR="00C474C1" w:rsidRDefault="00C52F4A" w:rsidP="00C52F4A">
      <w:r w:rsidRPr="00605EB6">
        <w:t>Il partit le soir</w:t>
      </w:r>
      <w:r w:rsidR="00C474C1">
        <w:t xml:space="preserve">, </w:t>
      </w:r>
      <w:r w:rsidRPr="00605EB6">
        <w:t>arriva à Paris un peu avant minuit et alla coucher chez lui</w:t>
      </w:r>
      <w:r w:rsidR="00C474C1">
        <w:t xml:space="preserve">, </w:t>
      </w:r>
      <w:r w:rsidRPr="00605EB6">
        <w:t>ne voulant pas faire la nuit le trajet de Paris à Port-Marly</w:t>
      </w:r>
      <w:r w:rsidR="00C474C1">
        <w:t>.</w:t>
      </w:r>
    </w:p>
    <w:p w14:paraId="104767A3" w14:textId="77777777" w:rsidR="00C474C1" w:rsidRDefault="00C52F4A" w:rsidP="00C52F4A">
      <w:r w:rsidRPr="00605EB6">
        <w:t>D</w:t>
      </w:r>
      <w:r w:rsidR="00C474C1">
        <w:t>’</w:t>
      </w:r>
      <w:r w:rsidRPr="00605EB6">
        <w:t>ailleurs</w:t>
      </w:r>
      <w:r w:rsidR="00C474C1">
        <w:t xml:space="preserve">, </w:t>
      </w:r>
      <w:r w:rsidRPr="00605EB6">
        <w:t>avant de se présenter devant sa belle-sœur</w:t>
      </w:r>
      <w:r w:rsidR="00C474C1">
        <w:t xml:space="preserve">, </w:t>
      </w:r>
      <w:r w:rsidRPr="00605EB6">
        <w:t>il avait besoin de réfléchir encore</w:t>
      </w:r>
      <w:r w:rsidR="00C474C1">
        <w:t xml:space="preserve">, </w:t>
      </w:r>
      <w:r w:rsidRPr="00605EB6">
        <w:t>afin de bien arrêter ce qu</w:t>
      </w:r>
      <w:r w:rsidR="00C474C1">
        <w:t>’</w:t>
      </w:r>
      <w:r w:rsidRPr="00605EB6">
        <w:t>il devait lui dire</w:t>
      </w:r>
      <w:r w:rsidR="00C474C1">
        <w:t xml:space="preserve">. </w:t>
      </w:r>
      <w:r w:rsidRPr="00605EB6">
        <w:t>C</w:t>
      </w:r>
      <w:r w:rsidR="00C474C1">
        <w:t>’</w:t>
      </w:r>
      <w:r w:rsidRPr="00605EB6">
        <w:t>est une dernière scène de haute comédie qu</w:t>
      </w:r>
      <w:r w:rsidR="00C474C1">
        <w:t>’</w:t>
      </w:r>
      <w:r w:rsidRPr="00605EB6">
        <w:t>il allait jouer</w:t>
      </w:r>
      <w:r w:rsidR="00C474C1">
        <w:t xml:space="preserve"> ; </w:t>
      </w:r>
      <w:r w:rsidRPr="00605EB6">
        <w:t>de son habileté</w:t>
      </w:r>
      <w:r w:rsidR="00C474C1">
        <w:t xml:space="preserve">, </w:t>
      </w:r>
      <w:r w:rsidRPr="00605EB6">
        <w:t>de son adresse dépendait le succès</w:t>
      </w:r>
      <w:r w:rsidR="00C474C1">
        <w:t xml:space="preserve"> ; </w:t>
      </w:r>
      <w:r w:rsidRPr="00605EB6">
        <w:t>il fallait qu</w:t>
      </w:r>
      <w:r w:rsidR="00C474C1">
        <w:t>’</w:t>
      </w:r>
      <w:r w:rsidRPr="00605EB6">
        <w:t>il fût éloquent</w:t>
      </w:r>
      <w:r w:rsidR="00C474C1">
        <w:t xml:space="preserve">, </w:t>
      </w:r>
      <w:r w:rsidRPr="00605EB6">
        <w:t>persuasif</w:t>
      </w:r>
      <w:r w:rsidR="00C474C1">
        <w:t>.</w:t>
      </w:r>
    </w:p>
    <w:p w14:paraId="52D7F2F6" w14:textId="77777777" w:rsidR="00C474C1" w:rsidRDefault="00C52F4A" w:rsidP="00C52F4A">
      <w:r w:rsidRPr="00605EB6">
        <w:t>Le lendemain</w:t>
      </w:r>
      <w:r w:rsidR="00C474C1">
        <w:t xml:space="preserve">, </w:t>
      </w:r>
      <w:r w:rsidRPr="00605EB6">
        <w:t>dans la matinée</w:t>
      </w:r>
      <w:r w:rsidR="00C474C1">
        <w:t xml:space="preserve">, </w:t>
      </w:r>
      <w:r w:rsidRPr="00605EB6">
        <w:t>il alla voir son agent de change et lui donna quelques ordres</w:t>
      </w:r>
      <w:r w:rsidR="00C474C1">
        <w:t>.</w:t>
      </w:r>
    </w:p>
    <w:p w14:paraId="684DF457" w14:textId="77777777" w:rsidR="00C474C1" w:rsidRDefault="00C52F4A" w:rsidP="00C52F4A">
      <w:r w:rsidRPr="00605EB6">
        <w:t>Il déjeuna au café Anglais</w:t>
      </w:r>
      <w:r w:rsidR="00C474C1">
        <w:t>.</w:t>
      </w:r>
    </w:p>
    <w:p w14:paraId="4E165DF8" w14:textId="77777777" w:rsidR="00C474C1" w:rsidRDefault="00C52F4A" w:rsidP="00C52F4A">
      <w:r w:rsidRPr="00605EB6">
        <w:t>À midi un quart</w:t>
      </w:r>
      <w:r w:rsidR="00C474C1">
        <w:t xml:space="preserve">, </w:t>
      </w:r>
      <w:r w:rsidRPr="00605EB6">
        <w:t>après avoir acheté les journaux du matin</w:t>
      </w:r>
      <w:r w:rsidR="00C474C1">
        <w:t xml:space="preserve">, </w:t>
      </w:r>
      <w:r w:rsidRPr="00605EB6">
        <w:t>il prit une voiture de remise</w:t>
      </w:r>
      <w:r w:rsidR="00C474C1">
        <w:t xml:space="preserve">, </w:t>
      </w:r>
      <w:r w:rsidRPr="00605EB6">
        <w:t>et</w:t>
      </w:r>
      <w:r w:rsidR="00C474C1">
        <w:t xml:space="preserve">, </w:t>
      </w:r>
      <w:r w:rsidRPr="00605EB6">
        <w:t>à deux heures</w:t>
      </w:r>
      <w:r w:rsidR="00C474C1">
        <w:t xml:space="preserve">, </w:t>
      </w:r>
      <w:r w:rsidRPr="00605EB6">
        <w:t>il arrivait à Port-Marly</w:t>
      </w:r>
      <w:r w:rsidR="00C474C1">
        <w:t>.</w:t>
      </w:r>
    </w:p>
    <w:p w14:paraId="1C48328B" w14:textId="77777777" w:rsidR="00C474C1" w:rsidRDefault="00C52F4A" w:rsidP="00C52F4A">
      <w:r w:rsidRPr="00605EB6">
        <w:t>En entendant le bruit d</w:t>
      </w:r>
      <w:r w:rsidR="00C474C1">
        <w:t>’</w:t>
      </w:r>
      <w:r w:rsidRPr="00605EB6">
        <w:t>une voiture</w:t>
      </w:r>
      <w:r w:rsidR="00C474C1">
        <w:t xml:space="preserve">, </w:t>
      </w:r>
      <w:r w:rsidRPr="00605EB6">
        <w:t>la marquise s</w:t>
      </w:r>
      <w:r w:rsidR="00C474C1">
        <w:t>’</w:t>
      </w:r>
      <w:r w:rsidRPr="00605EB6">
        <w:t>était levée et approchée de la fenêtre</w:t>
      </w:r>
      <w:r w:rsidR="00C474C1">
        <w:t xml:space="preserve">. </w:t>
      </w:r>
      <w:r w:rsidRPr="00605EB6">
        <w:t>Elle vit le baron mettre pied à terre et entrer par la porte de service</w:t>
      </w:r>
      <w:r w:rsidR="00C474C1">
        <w:t>.</w:t>
      </w:r>
    </w:p>
    <w:p w14:paraId="43AF64D7" w14:textId="77777777" w:rsidR="00C474C1" w:rsidRDefault="00C52F4A" w:rsidP="00C52F4A">
      <w:r w:rsidRPr="00605EB6">
        <w:t>Elle remarqua qu</w:t>
      </w:r>
      <w:r w:rsidR="00C474C1">
        <w:t>’</w:t>
      </w:r>
      <w:r w:rsidRPr="00605EB6">
        <w:t>il n</w:t>
      </w:r>
      <w:r w:rsidR="00C474C1">
        <w:t>’</w:t>
      </w:r>
      <w:r w:rsidRPr="00605EB6">
        <w:t>avait point la mine affligée d</w:t>
      </w:r>
      <w:r w:rsidR="00C474C1">
        <w:t>’</w:t>
      </w:r>
      <w:r w:rsidRPr="00605EB6">
        <w:t>un homme qui apporte une mauvaise nouvelle</w:t>
      </w:r>
      <w:r w:rsidR="00C474C1">
        <w:t xml:space="preserve">. </w:t>
      </w:r>
      <w:r w:rsidRPr="00605EB6">
        <w:t>Elle poussa un soupir de soulagement en levant ses yeux vers le ciel</w:t>
      </w:r>
      <w:r w:rsidR="00C474C1">
        <w:t>.</w:t>
      </w:r>
    </w:p>
    <w:p w14:paraId="67D3AFC4" w14:textId="77777777" w:rsidR="00C474C1" w:rsidRDefault="00C52F4A" w:rsidP="00C52F4A">
      <w:r w:rsidRPr="00605EB6">
        <w:t>Elle se sentait moins oppressée</w:t>
      </w:r>
      <w:r w:rsidR="00C474C1">
        <w:t xml:space="preserve"> ; </w:t>
      </w:r>
      <w:r w:rsidRPr="00605EB6">
        <w:t>son cœur se dilatait</w:t>
      </w:r>
      <w:r w:rsidR="00C474C1">
        <w:t xml:space="preserve">. </w:t>
      </w:r>
      <w:r w:rsidRPr="00605EB6">
        <w:t>Mais elle n</w:t>
      </w:r>
      <w:r w:rsidR="00C474C1">
        <w:t>’</w:t>
      </w:r>
      <w:r w:rsidRPr="00605EB6">
        <w:t>osait pas encore trop espérer</w:t>
      </w:r>
      <w:r w:rsidR="00C474C1">
        <w:t>.</w:t>
      </w:r>
    </w:p>
    <w:p w14:paraId="1FCC0AEF" w14:textId="0B93BFBF" w:rsidR="00C474C1" w:rsidRDefault="00C52F4A" w:rsidP="00C52F4A">
      <w:r w:rsidRPr="00605EB6">
        <w:t>Elle resta debout</w:t>
      </w:r>
      <w:r w:rsidR="00C474C1">
        <w:t xml:space="preserve">, </w:t>
      </w:r>
      <w:r w:rsidRPr="00605EB6">
        <w:t>l</w:t>
      </w:r>
      <w:r w:rsidR="00C474C1">
        <w:t>’</w:t>
      </w:r>
      <w:r w:rsidRPr="00605EB6">
        <w:t>oreille tendue</w:t>
      </w:r>
      <w:r w:rsidR="00C474C1">
        <w:t xml:space="preserve">, </w:t>
      </w:r>
      <w:r w:rsidRPr="00605EB6">
        <w:t>attendant</w:t>
      </w:r>
      <w:r w:rsidR="00C474C1">
        <w:t xml:space="preserve">. </w:t>
      </w:r>
      <w:r w:rsidRPr="00605EB6">
        <w:t>Son cœur battait violemment</w:t>
      </w:r>
      <w:r w:rsidR="004540F3">
        <w:t> ;</w:t>
      </w:r>
      <w:r w:rsidR="00C474C1">
        <w:t xml:space="preserve"> </w:t>
      </w:r>
      <w:r w:rsidRPr="00605EB6">
        <w:t>elle était haletante</w:t>
      </w:r>
      <w:r w:rsidR="00C474C1">
        <w:t>.</w:t>
      </w:r>
    </w:p>
    <w:p w14:paraId="40C37FB0" w14:textId="77777777" w:rsidR="00C474C1" w:rsidRDefault="00C52F4A" w:rsidP="00C52F4A">
      <w:r w:rsidRPr="00605EB6">
        <w:lastRenderedPageBreak/>
        <w:t>Des pas légers retentirent dans l</w:t>
      </w:r>
      <w:r w:rsidR="00C474C1">
        <w:t>’</w:t>
      </w:r>
      <w:r w:rsidRPr="00605EB6">
        <w:t>antichambre</w:t>
      </w:r>
      <w:r w:rsidR="00C474C1">
        <w:t>.</w:t>
      </w:r>
    </w:p>
    <w:p w14:paraId="38842297" w14:textId="2BE52177" w:rsidR="00C474C1" w:rsidRDefault="0094609C" w:rsidP="00C52F4A">
      <w:r>
        <w:t>— </w:t>
      </w:r>
      <w:r w:rsidR="00C52F4A" w:rsidRPr="00605EB6">
        <w:t>Mon Dieu</w:t>
      </w:r>
      <w:r w:rsidR="00C474C1">
        <w:t xml:space="preserve"> !… </w:t>
      </w:r>
      <w:r w:rsidR="00C52F4A" w:rsidRPr="00605EB6">
        <w:t>mon Dieu</w:t>
      </w:r>
      <w:r w:rsidR="00C474C1">
        <w:t xml:space="preserve"> !… </w:t>
      </w:r>
      <w:r w:rsidR="00C52F4A" w:rsidRPr="00605EB6">
        <w:t>murmura-t-elle</w:t>
      </w:r>
      <w:r w:rsidR="00C474C1">
        <w:t>.</w:t>
      </w:r>
    </w:p>
    <w:p w14:paraId="02E0664B" w14:textId="77777777" w:rsidR="00C474C1" w:rsidRDefault="00C52F4A" w:rsidP="00C52F4A">
      <w:r w:rsidRPr="00605EB6">
        <w:t>Dans son impatience</w:t>
      </w:r>
      <w:r w:rsidR="00C474C1">
        <w:t xml:space="preserve">, </w:t>
      </w:r>
      <w:r w:rsidRPr="00605EB6">
        <w:t>elle ouvrit la porte du boudoir</w:t>
      </w:r>
      <w:r w:rsidR="00C474C1">
        <w:t>.</w:t>
      </w:r>
    </w:p>
    <w:p w14:paraId="071E5AB7" w14:textId="77777777" w:rsidR="00C474C1" w:rsidRDefault="00C52F4A" w:rsidP="00C52F4A">
      <w:r w:rsidRPr="00605EB6">
        <w:t>C</w:t>
      </w:r>
      <w:r w:rsidR="00C474C1">
        <w:t>’</w:t>
      </w:r>
      <w:r w:rsidRPr="00605EB6">
        <w:t>était sa femme de chambre</w:t>
      </w:r>
      <w:r w:rsidR="00C474C1">
        <w:t>.</w:t>
      </w:r>
    </w:p>
    <w:p w14:paraId="113B45F9" w14:textId="3EDB2998" w:rsidR="00C474C1" w:rsidRDefault="0094609C" w:rsidP="00C52F4A">
      <w:r>
        <w:t>— </w:t>
      </w:r>
      <w:r w:rsidR="00C474C1">
        <w:t>M. </w:t>
      </w:r>
      <w:r w:rsidR="00C52F4A" w:rsidRPr="00605EB6">
        <w:t>le baron vient d</w:t>
      </w:r>
      <w:r w:rsidR="00C474C1">
        <w:t>’</w:t>
      </w:r>
      <w:r w:rsidR="00C52F4A" w:rsidRPr="00605EB6">
        <w:t>arriver</w:t>
      </w:r>
      <w:r w:rsidR="00C474C1">
        <w:t xml:space="preserve">, </w:t>
      </w:r>
      <w:r w:rsidR="00C52F4A" w:rsidRPr="00605EB6">
        <w:t>dit la domestique</w:t>
      </w:r>
      <w:r w:rsidR="00C474C1">
        <w:t>.</w:t>
      </w:r>
    </w:p>
    <w:p w14:paraId="304A43D7" w14:textId="01556712" w:rsidR="00C474C1" w:rsidRDefault="0094609C" w:rsidP="00C52F4A">
      <w:r>
        <w:t>— </w:t>
      </w:r>
      <w:r w:rsidR="00C52F4A" w:rsidRPr="00605EB6">
        <w:t>Je le sais</w:t>
      </w:r>
      <w:r w:rsidR="00C474C1">
        <w:t xml:space="preserve">, </w:t>
      </w:r>
      <w:r w:rsidR="00C52F4A" w:rsidRPr="00605EB6">
        <w:t>je l</w:t>
      </w:r>
      <w:r w:rsidR="00C474C1">
        <w:t>’</w:t>
      </w:r>
      <w:r w:rsidR="00C52F4A" w:rsidRPr="00605EB6">
        <w:t>ai vu entrer</w:t>
      </w:r>
      <w:r w:rsidR="00C474C1">
        <w:t xml:space="preserve">. </w:t>
      </w:r>
      <w:r w:rsidR="00C52F4A" w:rsidRPr="00605EB6">
        <w:t>Pourquoi n</w:t>
      </w:r>
      <w:r w:rsidR="00C474C1">
        <w:t>’</w:t>
      </w:r>
      <w:r w:rsidR="00C52F4A" w:rsidRPr="00605EB6">
        <w:t>est-il pas venu immédiatement</w:t>
      </w:r>
      <w:r w:rsidR="00C474C1">
        <w:t> ?</w:t>
      </w:r>
    </w:p>
    <w:p w14:paraId="6141529C" w14:textId="2AEDD79C" w:rsidR="00C474C1" w:rsidRDefault="0094609C" w:rsidP="00C52F4A">
      <w:r>
        <w:t>— </w:t>
      </w:r>
      <w:r w:rsidR="00C52F4A" w:rsidRPr="00605EB6">
        <w:t>Je ne sais pas</w:t>
      </w:r>
      <w:r w:rsidR="00C474C1">
        <w:t xml:space="preserve">. </w:t>
      </w:r>
      <w:r w:rsidR="00C52F4A" w:rsidRPr="00605EB6">
        <w:t>Il m</w:t>
      </w:r>
      <w:r w:rsidR="00C474C1">
        <w:t>’</w:t>
      </w:r>
      <w:r w:rsidR="00C52F4A" w:rsidRPr="00605EB6">
        <w:t>a donné l</w:t>
      </w:r>
      <w:r w:rsidR="00C474C1">
        <w:t>’</w:t>
      </w:r>
      <w:r w:rsidR="00C52F4A" w:rsidRPr="00605EB6">
        <w:t>ordre de prévenir madame</w:t>
      </w:r>
      <w:r w:rsidR="00C474C1">
        <w:t>.</w:t>
      </w:r>
    </w:p>
    <w:p w14:paraId="1BE6E532" w14:textId="0C8C7DB5" w:rsidR="00C474C1" w:rsidRDefault="0094609C" w:rsidP="00C52F4A">
      <w:r>
        <w:t>— </w:t>
      </w:r>
      <w:r w:rsidR="00C52F4A" w:rsidRPr="00605EB6">
        <w:t>Où est-il</w:t>
      </w:r>
      <w:r w:rsidR="00C474C1">
        <w:t> ?</w:t>
      </w:r>
    </w:p>
    <w:p w14:paraId="2CA8AD68" w14:textId="367C6BDC" w:rsidR="00C474C1" w:rsidRDefault="0094609C" w:rsidP="00C52F4A">
      <w:r>
        <w:t>— </w:t>
      </w:r>
      <w:r w:rsidR="00C52F4A" w:rsidRPr="00605EB6">
        <w:t>Dans sa chambre</w:t>
      </w:r>
      <w:r w:rsidR="00C474C1">
        <w:t> ?.</w:t>
      </w:r>
    </w:p>
    <w:p w14:paraId="534D84C9" w14:textId="3DE1BD4B" w:rsidR="00C474C1" w:rsidRDefault="0094609C" w:rsidP="00C52F4A">
      <w:r>
        <w:t>— </w:t>
      </w:r>
      <w:r w:rsidR="00C52F4A" w:rsidRPr="00605EB6">
        <w:t>C</w:t>
      </w:r>
      <w:r w:rsidR="00C474C1">
        <w:t>’</w:t>
      </w:r>
      <w:r w:rsidR="00C52F4A" w:rsidRPr="00605EB6">
        <w:t>est bien</w:t>
      </w:r>
      <w:r w:rsidR="00C474C1">
        <w:t xml:space="preserve">, </w:t>
      </w:r>
      <w:r w:rsidR="00C52F4A" w:rsidRPr="00605EB6">
        <w:t>je l</w:t>
      </w:r>
      <w:r w:rsidR="00C474C1">
        <w:t>’</w:t>
      </w:r>
      <w:r w:rsidR="00C52F4A" w:rsidRPr="00605EB6">
        <w:t>attends</w:t>
      </w:r>
      <w:r w:rsidR="00C474C1">
        <w:t> !</w:t>
      </w:r>
    </w:p>
    <w:p w14:paraId="78B6C7EB" w14:textId="77777777" w:rsidR="00C474C1" w:rsidRDefault="00C52F4A" w:rsidP="00C52F4A">
      <w:r w:rsidRPr="00605EB6">
        <w:t>La femme de chambre se retira</w:t>
      </w:r>
      <w:r w:rsidR="00C474C1">
        <w:t>.</w:t>
      </w:r>
    </w:p>
    <w:p w14:paraId="54CB1852" w14:textId="6C494033" w:rsidR="00C474C1" w:rsidRDefault="00C474C1" w:rsidP="00C52F4A">
      <w:r>
        <w:t>M. </w:t>
      </w:r>
      <w:r w:rsidR="00C52F4A" w:rsidRPr="00605EB6">
        <w:t>le baron avait cru devoir changer de vêtement</w:t>
      </w:r>
      <w:r>
        <w:t xml:space="preserve">. </w:t>
      </w:r>
      <w:r w:rsidR="00C52F4A" w:rsidRPr="00605EB6">
        <w:t>Il avait aussi pris le temps de jeter un coup d</w:t>
      </w:r>
      <w:r>
        <w:t>’</w:t>
      </w:r>
      <w:r w:rsidR="00C52F4A" w:rsidRPr="00605EB6">
        <w:t>œil sur les rayons du fameux meuble de Boule</w:t>
      </w:r>
      <w:r>
        <w:t xml:space="preserve">. </w:t>
      </w:r>
      <w:r w:rsidR="00C52F4A" w:rsidRPr="00605EB6">
        <w:t>Vingt minutes s</w:t>
      </w:r>
      <w:r>
        <w:t>’</w:t>
      </w:r>
      <w:r w:rsidR="00C52F4A" w:rsidRPr="00605EB6">
        <w:t>étaient écoulées lorsqu</w:t>
      </w:r>
      <w:r>
        <w:t>’</w:t>
      </w:r>
      <w:r w:rsidR="00C52F4A" w:rsidRPr="00605EB6">
        <w:t>il parut</w:t>
      </w:r>
      <w:r>
        <w:t xml:space="preserve">. </w:t>
      </w:r>
      <w:r w:rsidR="00C52F4A" w:rsidRPr="00605EB6">
        <w:t>La marquise était toujours debout</w:t>
      </w:r>
      <w:r>
        <w:t xml:space="preserve">, </w:t>
      </w:r>
      <w:r w:rsidR="00C52F4A" w:rsidRPr="00605EB6">
        <w:t>immobile comme une statue</w:t>
      </w:r>
      <w:r>
        <w:t>.</w:t>
      </w:r>
    </w:p>
    <w:p w14:paraId="1D558241" w14:textId="0F5DE044" w:rsidR="00C474C1" w:rsidRDefault="00C52F4A" w:rsidP="00C52F4A">
      <w:r w:rsidRPr="00605EB6">
        <w:t>Léon entra dans le boudoir</w:t>
      </w:r>
      <w:r w:rsidR="00C474C1">
        <w:t xml:space="preserve">, </w:t>
      </w:r>
      <w:r w:rsidRPr="00605EB6">
        <w:t>la tête baissée</w:t>
      </w:r>
      <w:r w:rsidR="00C474C1">
        <w:t xml:space="preserve">, </w:t>
      </w:r>
      <w:r w:rsidRPr="00605EB6">
        <w:t>les yeux mornes</w:t>
      </w:r>
      <w:r w:rsidR="00C474C1">
        <w:t xml:space="preserve">, </w:t>
      </w:r>
      <w:r w:rsidRPr="00605EB6">
        <w:t>comme brisé</w:t>
      </w:r>
      <w:r w:rsidR="00C474C1">
        <w:t xml:space="preserve">, </w:t>
      </w:r>
      <w:r w:rsidRPr="00605EB6">
        <w:t>anéanti</w:t>
      </w:r>
      <w:r w:rsidR="00C474C1">
        <w:t xml:space="preserve"> ; </w:t>
      </w:r>
      <w:r w:rsidRPr="00605EB6">
        <w:t xml:space="preserve">son visage </w:t>
      </w:r>
      <w:r w:rsidR="008F621C" w:rsidRPr="00605EB6">
        <w:t>refléta</w:t>
      </w:r>
      <w:r w:rsidR="008F621C">
        <w:t>i</w:t>
      </w:r>
      <w:r w:rsidR="008F621C" w:rsidRPr="00605EB6">
        <w:t xml:space="preserve">t </w:t>
      </w:r>
      <w:r w:rsidRPr="00605EB6">
        <w:t>une douleur profonde</w:t>
      </w:r>
      <w:r w:rsidR="00C474C1">
        <w:t xml:space="preserve">. </w:t>
      </w:r>
      <w:r w:rsidRPr="00605EB6">
        <w:t>Quel changement</w:t>
      </w:r>
      <w:r w:rsidR="00C474C1">
        <w:t xml:space="preserve"> ! </w:t>
      </w:r>
      <w:r w:rsidRPr="00605EB6">
        <w:t>Mais Lucy ne se souvenait déjà plus de la remarque qu</w:t>
      </w:r>
      <w:r w:rsidR="00C474C1">
        <w:t>’</w:t>
      </w:r>
      <w:r w:rsidRPr="00605EB6">
        <w:t>elle avait faite un instant auparavant</w:t>
      </w:r>
      <w:r w:rsidR="00C474C1">
        <w:t xml:space="preserve">. </w:t>
      </w:r>
      <w:r w:rsidRPr="00605EB6">
        <w:t>Elle comprit qu</w:t>
      </w:r>
      <w:r w:rsidR="00C474C1">
        <w:t>’</w:t>
      </w:r>
      <w:r w:rsidRPr="00605EB6">
        <w:t>elle devait renoncer à tout espoir</w:t>
      </w:r>
      <w:r w:rsidR="00C474C1">
        <w:t>.</w:t>
      </w:r>
    </w:p>
    <w:p w14:paraId="6FE92E34" w14:textId="77777777" w:rsidR="00C474C1" w:rsidRDefault="00C52F4A" w:rsidP="00C52F4A">
      <w:r w:rsidRPr="00605EB6">
        <w:t>Son pâle visage prit subitement une teinte terreuse et la lumière de son regard s</w:t>
      </w:r>
      <w:r w:rsidR="00C474C1">
        <w:t>’</w:t>
      </w:r>
      <w:r w:rsidRPr="00605EB6">
        <w:t>éteignit</w:t>
      </w:r>
      <w:r w:rsidR="00C474C1">
        <w:t xml:space="preserve"> ; </w:t>
      </w:r>
      <w:r w:rsidRPr="00605EB6">
        <w:t xml:space="preserve">elle appuya fiévreusement </w:t>
      </w:r>
      <w:r w:rsidRPr="00605EB6">
        <w:lastRenderedPageBreak/>
        <w:t>ses deux mains sur son cœur</w:t>
      </w:r>
      <w:r w:rsidR="00C474C1">
        <w:t xml:space="preserve">, </w:t>
      </w:r>
      <w:r w:rsidRPr="00605EB6">
        <w:t>poussa un cri rauque et chancela</w:t>
      </w:r>
      <w:r w:rsidR="00C474C1">
        <w:t>.</w:t>
      </w:r>
    </w:p>
    <w:p w14:paraId="5D0ADBA4" w14:textId="77777777" w:rsidR="00C474C1" w:rsidRDefault="00C52F4A" w:rsidP="00C52F4A">
      <w:r w:rsidRPr="00366BDF">
        <w:t>Le baron n</w:t>
      </w:r>
      <w:r w:rsidR="00C474C1">
        <w:t>’</w:t>
      </w:r>
      <w:r w:rsidRPr="00366BDF">
        <w:t>eut que le temps de se précipiter</w:t>
      </w:r>
      <w:r w:rsidR="00C474C1">
        <w:t xml:space="preserve">. </w:t>
      </w:r>
      <w:r w:rsidRPr="00366BDF">
        <w:t>Il reçut la malheureuse dans ses bras et la porta jusque sur l</w:t>
      </w:r>
      <w:r w:rsidR="00C474C1">
        <w:t>’</w:t>
      </w:r>
      <w:r w:rsidRPr="00366BDF">
        <w:t>ottomane</w:t>
      </w:r>
      <w:r w:rsidR="00C474C1">
        <w:t xml:space="preserve">. </w:t>
      </w:r>
      <w:r w:rsidRPr="00366BDF">
        <w:t>La marquise n</w:t>
      </w:r>
      <w:r w:rsidR="00C474C1">
        <w:t>’</w:t>
      </w:r>
      <w:r w:rsidRPr="00366BDF">
        <w:t>avait pas</w:t>
      </w:r>
      <w:r w:rsidRPr="00605EB6">
        <w:t xml:space="preserve"> perdu connaissance</w:t>
      </w:r>
      <w:r w:rsidR="00C474C1">
        <w:t xml:space="preserve">. </w:t>
      </w:r>
      <w:r w:rsidRPr="00605EB6">
        <w:t>C</w:t>
      </w:r>
      <w:r w:rsidR="00C474C1">
        <w:t>’</w:t>
      </w:r>
      <w:r w:rsidRPr="00605EB6">
        <w:t>était un coup terrible qu</w:t>
      </w:r>
      <w:r w:rsidR="00C474C1">
        <w:t>’</w:t>
      </w:r>
      <w:r w:rsidRPr="00605EB6">
        <w:t>elle venait de recevoir</w:t>
      </w:r>
      <w:r w:rsidR="00C474C1">
        <w:t xml:space="preserve"> ; </w:t>
      </w:r>
      <w:r w:rsidRPr="00605EB6">
        <w:t>mais</w:t>
      </w:r>
      <w:r w:rsidR="00C474C1">
        <w:t xml:space="preserve">, </w:t>
      </w:r>
      <w:r w:rsidRPr="00605EB6">
        <w:t>en même temps que son cœur avait cessé de battre</w:t>
      </w:r>
      <w:r w:rsidR="00C474C1">
        <w:t xml:space="preserve">, </w:t>
      </w:r>
      <w:r w:rsidRPr="00605EB6">
        <w:t>elle avait senti tressaillir l</w:t>
      </w:r>
      <w:r w:rsidR="00C474C1">
        <w:t>’</w:t>
      </w:r>
      <w:r w:rsidRPr="00605EB6">
        <w:t>enfant qu</w:t>
      </w:r>
      <w:r w:rsidR="00C474C1">
        <w:t>’</w:t>
      </w:r>
      <w:r w:rsidRPr="00605EB6">
        <w:t>elle portait dans son sein</w:t>
      </w:r>
      <w:r w:rsidR="00C474C1">
        <w:t xml:space="preserve">, </w:t>
      </w:r>
      <w:r w:rsidRPr="00605EB6">
        <w:t>et la mère s</w:t>
      </w:r>
      <w:r w:rsidR="00C474C1">
        <w:t>’</w:t>
      </w:r>
      <w:r w:rsidRPr="00605EB6">
        <w:t>était aussitôt raidie contre la faiblesse de l</w:t>
      </w:r>
      <w:r w:rsidR="00C474C1">
        <w:t>’</w:t>
      </w:r>
      <w:r w:rsidRPr="00605EB6">
        <w:t>épouse</w:t>
      </w:r>
      <w:r w:rsidR="00C474C1">
        <w:t xml:space="preserve">. </w:t>
      </w:r>
      <w:r w:rsidRPr="00605EB6">
        <w:t>Des sanglots noués dans sa gorge s</w:t>
      </w:r>
      <w:r w:rsidR="00C474C1">
        <w:t>’</w:t>
      </w:r>
      <w:r w:rsidRPr="00605EB6">
        <w:t>échappèrent</w:t>
      </w:r>
      <w:r w:rsidR="00C474C1">
        <w:t xml:space="preserve">, </w:t>
      </w:r>
      <w:r w:rsidRPr="00605EB6">
        <w:t>sa poitrine se souleva avec violence</w:t>
      </w:r>
      <w:r w:rsidR="00C474C1">
        <w:t xml:space="preserve"> ; </w:t>
      </w:r>
      <w:r w:rsidRPr="00605EB6">
        <w:t>maintenant elle respirait</w:t>
      </w:r>
      <w:r w:rsidR="00C474C1">
        <w:t xml:space="preserve">. </w:t>
      </w:r>
      <w:r w:rsidRPr="00605EB6">
        <w:t>Elle aurait voulu pleurer</w:t>
      </w:r>
      <w:r w:rsidR="00C474C1">
        <w:t xml:space="preserve">, </w:t>
      </w:r>
      <w:r w:rsidRPr="00605EB6">
        <w:t>elle ne pouvait pas</w:t>
      </w:r>
      <w:r w:rsidR="00C474C1">
        <w:t xml:space="preserve">. </w:t>
      </w:r>
      <w:r w:rsidRPr="00605EB6">
        <w:t>Ses yeux</w:t>
      </w:r>
      <w:r w:rsidR="00C474C1">
        <w:t xml:space="preserve">, </w:t>
      </w:r>
      <w:r w:rsidRPr="00605EB6">
        <w:t>brûlants comme du feu</w:t>
      </w:r>
      <w:r w:rsidR="00C474C1">
        <w:t xml:space="preserve">, </w:t>
      </w:r>
      <w:r w:rsidRPr="00605EB6">
        <w:t>restaient secs</w:t>
      </w:r>
      <w:r w:rsidR="00C474C1">
        <w:t xml:space="preserve">, </w:t>
      </w:r>
      <w:r w:rsidRPr="00605EB6">
        <w:t>comme si elle n</w:t>
      </w:r>
      <w:r w:rsidR="00C474C1">
        <w:t>’</w:t>
      </w:r>
      <w:r w:rsidRPr="00605EB6">
        <w:t>eût plus eu de larmes</w:t>
      </w:r>
      <w:r w:rsidR="00C474C1">
        <w:t>.</w:t>
      </w:r>
    </w:p>
    <w:p w14:paraId="7BAE0B53" w14:textId="77777777" w:rsidR="00C474C1" w:rsidRDefault="00C52F4A" w:rsidP="00C52F4A">
      <w:r w:rsidRPr="00605EB6">
        <w:t>À genoux devant elle</w:t>
      </w:r>
      <w:r w:rsidR="00C474C1">
        <w:t xml:space="preserve">, </w:t>
      </w:r>
      <w:r w:rsidRPr="00605EB6">
        <w:t>Léon tenait ses mains glacées et les couvrait de baisers</w:t>
      </w:r>
      <w:r w:rsidR="00C474C1">
        <w:t xml:space="preserve">. </w:t>
      </w:r>
      <w:r w:rsidRPr="00605EB6">
        <w:t>Il pleurait</w:t>
      </w:r>
      <w:r w:rsidR="00C474C1">
        <w:t xml:space="preserve">, </w:t>
      </w:r>
      <w:r w:rsidRPr="00605EB6">
        <w:t>lui</w:t>
      </w:r>
      <w:r w:rsidR="00C474C1">
        <w:t xml:space="preserve"> ; </w:t>
      </w:r>
      <w:r w:rsidRPr="00605EB6">
        <w:t>il le fallait</w:t>
      </w:r>
      <w:r w:rsidR="00C474C1">
        <w:t xml:space="preserve"> ; </w:t>
      </w:r>
      <w:r w:rsidRPr="00605EB6">
        <w:t>c</w:t>
      </w:r>
      <w:r w:rsidR="00C474C1">
        <w:t>’</w:t>
      </w:r>
      <w:r w:rsidRPr="00605EB6">
        <w:t>était dans son rôle</w:t>
      </w:r>
      <w:r w:rsidR="00C474C1">
        <w:t>.</w:t>
      </w:r>
    </w:p>
    <w:p w14:paraId="563EE799" w14:textId="0498F9A6" w:rsidR="00C52F4A" w:rsidRPr="00605EB6" w:rsidRDefault="00C52F4A" w:rsidP="00C474C1">
      <w:pPr>
        <w:pStyle w:val="Titre2"/>
      </w:pPr>
      <w:bookmarkStart w:id="68" w:name="_Toc197617913"/>
      <w:r w:rsidRPr="00605EB6">
        <w:lastRenderedPageBreak/>
        <w:t>X</w:t>
      </w:r>
      <w:r w:rsidRPr="00605EB6">
        <w:br/>
      </w:r>
      <w:r w:rsidRPr="00605EB6">
        <w:br/>
        <w:t>ELLE EST FOLLE</w:t>
      </w:r>
      <w:bookmarkEnd w:id="68"/>
    </w:p>
    <w:p w14:paraId="11515F12" w14:textId="77777777" w:rsidR="00C474C1" w:rsidRDefault="00C52F4A" w:rsidP="00C52F4A">
      <w:r w:rsidRPr="00605EB6">
        <w:t>Au bout d</w:t>
      </w:r>
      <w:r w:rsidR="00C474C1">
        <w:t>’</w:t>
      </w:r>
      <w:r w:rsidRPr="00605EB6">
        <w:t>un instant</w:t>
      </w:r>
      <w:r w:rsidR="00C474C1">
        <w:t xml:space="preserve">, </w:t>
      </w:r>
      <w:r w:rsidRPr="00605EB6">
        <w:t>la marquise se sentit soulagée et presque forte</w:t>
      </w:r>
      <w:r w:rsidR="00C474C1">
        <w:t xml:space="preserve">. </w:t>
      </w:r>
      <w:r w:rsidRPr="00605EB6">
        <w:t>Le sang</w:t>
      </w:r>
      <w:r w:rsidR="00C474C1">
        <w:t xml:space="preserve">, </w:t>
      </w:r>
      <w:r w:rsidRPr="00605EB6">
        <w:t>après avoir un moment cessé de circuler</w:t>
      </w:r>
      <w:r w:rsidR="00C474C1">
        <w:t xml:space="preserve">, </w:t>
      </w:r>
      <w:r w:rsidRPr="00605EB6">
        <w:t>bouillonnait maintenant dans les artères</w:t>
      </w:r>
      <w:r w:rsidR="00C474C1">
        <w:t xml:space="preserve"> ; </w:t>
      </w:r>
      <w:r w:rsidRPr="00605EB6">
        <w:t>il se précipitait vers la tête</w:t>
      </w:r>
      <w:r w:rsidR="00C474C1">
        <w:t xml:space="preserve">, </w:t>
      </w:r>
      <w:r w:rsidRPr="00605EB6">
        <w:t>battant les tempes</w:t>
      </w:r>
      <w:r w:rsidR="00C474C1">
        <w:t xml:space="preserve">, </w:t>
      </w:r>
      <w:r w:rsidRPr="00605EB6">
        <w:t>sonnant dans les oreilles</w:t>
      </w:r>
      <w:r w:rsidR="00C474C1">
        <w:t>.</w:t>
      </w:r>
    </w:p>
    <w:p w14:paraId="45ECCED5" w14:textId="77777777" w:rsidR="00C474C1" w:rsidRDefault="00C52F4A" w:rsidP="00C52F4A">
      <w:r w:rsidRPr="00605EB6">
        <w:t>Lucy s</w:t>
      </w:r>
      <w:r w:rsidR="00C474C1">
        <w:t>’</w:t>
      </w:r>
      <w:r w:rsidRPr="00605EB6">
        <w:t>aperçut enfin que son beau-frère était à ses pieds</w:t>
      </w:r>
      <w:r w:rsidR="00C474C1">
        <w:t xml:space="preserve">, </w:t>
      </w:r>
      <w:r w:rsidRPr="00605EB6">
        <w:t>qu</w:t>
      </w:r>
      <w:r w:rsidR="00C474C1">
        <w:t>’</w:t>
      </w:r>
      <w:r w:rsidRPr="00605EB6">
        <w:t>il tenait ses mains</w:t>
      </w:r>
      <w:r w:rsidR="00C474C1">
        <w:t xml:space="preserve">, </w:t>
      </w:r>
      <w:r w:rsidRPr="00605EB6">
        <w:t>les embrassait</w:t>
      </w:r>
      <w:r w:rsidR="00C474C1">
        <w:t>.</w:t>
      </w:r>
    </w:p>
    <w:p w14:paraId="0C1C0AB6" w14:textId="77777777" w:rsidR="00C474C1" w:rsidRDefault="00C52F4A" w:rsidP="00C52F4A">
      <w:r w:rsidRPr="00605EB6">
        <w:t>Elle éprouva une sensation étrange</w:t>
      </w:r>
      <w:r w:rsidR="00C474C1">
        <w:t xml:space="preserve">, </w:t>
      </w:r>
      <w:r w:rsidRPr="00605EB6">
        <w:t>comme un sentiment de répulsion</w:t>
      </w:r>
      <w:r w:rsidR="00C474C1">
        <w:t>.</w:t>
      </w:r>
    </w:p>
    <w:p w14:paraId="11613AC6" w14:textId="45493CF6" w:rsidR="00C474C1" w:rsidRDefault="0094609C" w:rsidP="00C52F4A">
      <w:r>
        <w:t>— </w:t>
      </w:r>
      <w:r w:rsidR="00C52F4A" w:rsidRPr="00605EB6">
        <w:t>Que faites-vous donc</w:t>
      </w:r>
      <w:r w:rsidR="00C474C1">
        <w:t xml:space="preserve"> ? </w:t>
      </w:r>
      <w:r w:rsidR="00C52F4A" w:rsidRPr="00605EB6">
        <w:t>lui dit-elle d</w:t>
      </w:r>
      <w:r w:rsidR="00C474C1">
        <w:t>’</w:t>
      </w:r>
      <w:r w:rsidR="00C52F4A" w:rsidRPr="00605EB6">
        <w:t>un ton sec</w:t>
      </w:r>
      <w:r w:rsidR="00C474C1">
        <w:t xml:space="preserve">, </w:t>
      </w:r>
      <w:r w:rsidR="00C52F4A" w:rsidRPr="00605EB6">
        <w:t>en retirant ses mains vivement</w:t>
      </w:r>
      <w:r w:rsidR="00C474C1">
        <w:t>.</w:t>
      </w:r>
    </w:p>
    <w:p w14:paraId="7AA047F6" w14:textId="77777777" w:rsidR="00C474C1" w:rsidRDefault="00C52F4A" w:rsidP="00C52F4A">
      <w:r w:rsidRPr="00605EB6">
        <w:t>Le baron se releva</w:t>
      </w:r>
      <w:r w:rsidR="00C474C1">
        <w:t>.</w:t>
      </w:r>
    </w:p>
    <w:p w14:paraId="78847874" w14:textId="19035AF7" w:rsidR="00C474C1" w:rsidRDefault="0094609C" w:rsidP="00C52F4A">
      <w:r>
        <w:t>— </w:t>
      </w:r>
      <w:r w:rsidR="00C52F4A" w:rsidRPr="00605EB6">
        <w:t>Pourquoi gardez-vous le silence</w:t>
      </w:r>
      <w:r w:rsidR="00C474C1">
        <w:t xml:space="preserve"> ? </w:t>
      </w:r>
      <w:r w:rsidR="00C52F4A" w:rsidRPr="00605EB6">
        <w:t>reprit-elle d</w:t>
      </w:r>
      <w:r w:rsidR="00C474C1">
        <w:t>’</w:t>
      </w:r>
      <w:r w:rsidR="00C52F4A" w:rsidRPr="00605EB6">
        <w:t>une voix saccadée</w:t>
      </w:r>
      <w:r w:rsidR="00C474C1">
        <w:t xml:space="preserve"> ; </w:t>
      </w:r>
      <w:r w:rsidR="00C52F4A" w:rsidRPr="00605EB6">
        <w:t>est-ce que vous n</w:t>
      </w:r>
      <w:r w:rsidR="00C474C1">
        <w:t>’</w:t>
      </w:r>
      <w:r w:rsidR="00C52F4A" w:rsidRPr="00605EB6">
        <w:t>avez rien à m</w:t>
      </w:r>
      <w:r w:rsidR="00C474C1">
        <w:t>’</w:t>
      </w:r>
      <w:r w:rsidR="00C52F4A" w:rsidRPr="00605EB6">
        <w:t>apprendre</w:t>
      </w:r>
      <w:r w:rsidR="00C474C1">
        <w:t> ?</w:t>
      </w:r>
    </w:p>
    <w:p w14:paraId="6DA883EF" w14:textId="1F81B204" w:rsidR="00C474C1" w:rsidRDefault="0094609C" w:rsidP="00C52F4A">
      <w:r>
        <w:t>— </w:t>
      </w:r>
      <w:r w:rsidR="00C52F4A" w:rsidRPr="00605EB6">
        <w:t>Je vous ai promis de ne rien vous cacher</w:t>
      </w:r>
      <w:r w:rsidR="00C474C1">
        <w:t xml:space="preserve">, </w:t>
      </w:r>
      <w:r w:rsidR="00C52F4A" w:rsidRPr="00605EB6">
        <w:t>de vous dire la vérité</w:t>
      </w:r>
      <w:r w:rsidR="00C474C1">
        <w:t>.</w:t>
      </w:r>
    </w:p>
    <w:p w14:paraId="7A3481F2" w14:textId="35A841D2" w:rsidR="00C474C1" w:rsidRDefault="0094609C" w:rsidP="00C52F4A">
      <w:r>
        <w:t>— </w:t>
      </w:r>
      <w:r w:rsidR="00C52F4A" w:rsidRPr="00605EB6">
        <w:t>Dites</w:t>
      </w:r>
      <w:r w:rsidR="00C474C1">
        <w:t xml:space="preserve">, </w:t>
      </w:r>
      <w:r w:rsidR="00C52F4A" w:rsidRPr="00605EB6">
        <w:t>dites donc</w:t>
      </w:r>
      <w:r w:rsidR="00C474C1">
        <w:t>.</w:t>
      </w:r>
    </w:p>
    <w:p w14:paraId="3E54F260" w14:textId="653EE45E" w:rsidR="00C474C1" w:rsidRDefault="0094609C" w:rsidP="00C52F4A">
      <w:r>
        <w:t>— </w:t>
      </w:r>
      <w:r w:rsidR="00C52F4A" w:rsidRPr="00605EB6">
        <w:t>Je crains</w:t>
      </w:r>
      <w:r w:rsidR="00C474C1">
        <w:t>…</w:t>
      </w:r>
    </w:p>
    <w:p w14:paraId="3276C17E" w14:textId="7E5279BF" w:rsidR="00C474C1" w:rsidRDefault="0094609C" w:rsidP="00C52F4A">
      <w:r>
        <w:t>— </w:t>
      </w:r>
      <w:r w:rsidR="00C52F4A" w:rsidRPr="00605EB6">
        <w:t>Qu</w:t>
      </w:r>
      <w:r w:rsidR="00C474C1">
        <w:t>’</w:t>
      </w:r>
      <w:r w:rsidR="00C52F4A" w:rsidRPr="00605EB6">
        <w:t>est-ce que vous craignez</w:t>
      </w:r>
      <w:r w:rsidR="00C474C1">
        <w:t xml:space="preserve"> ? </w:t>
      </w:r>
      <w:r w:rsidR="00C52F4A" w:rsidRPr="00605EB6">
        <w:t>Ne voyez-vous pas que je suis forte</w:t>
      </w:r>
      <w:r w:rsidR="00C474C1">
        <w:t xml:space="preserve">, </w:t>
      </w:r>
      <w:r w:rsidR="00C52F4A" w:rsidRPr="00605EB6">
        <w:t>que je puis tout entendre</w:t>
      </w:r>
      <w:r w:rsidR="00C474C1">
        <w:t xml:space="preserve"> ? </w:t>
      </w:r>
      <w:r w:rsidR="00C52F4A" w:rsidRPr="00605EB6">
        <w:t>Ah</w:t>
      </w:r>
      <w:r w:rsidR="00C474C1">
        <w:t xml:space="preserve"> ! </w:t>
      </w:r>
      <w:r w:rsidR="00C52F4A" w:rsidRPr="00605EB6">
        <w:t>j</w:t>
      </w:r>
      <w:r w:rsidR="00C474C1">
        <w:t>’</w:t>
      </w:r>
      <w:r w:rsidR="00C52F4A" w:rsidRPr="00605EB6">
        <w:t>ai déjà lu dans vos yeux ce que vous avez à me dire</w:t>
      </w:r>
      <w:r w:rsidR="00C474C1">
        <w:t>.</w:t>
      </w:r>
    </w:p>
    <w:p w14:paraId="748143B7" w14:textId="0208DE8D" w:rsidR="00C474C1" w:rsidRDefault="0094609C" w:rsidP="00C52F4A">
      <w:r>
        <w:t>— </w:t>
      </w:r>
      <w:r w:rsidR="00C52F4A" w:rsidRPr="00605EB6">
        <w:t>Hélas</w:t>
      </w:r>
      <w:r w:rsidR="00C474C1">
        <w:t xml:space="preserve"> ! </w:t>
      </w:r>
      <w:r w:rsidR="00C52F4A" w:rsidRPr="00605EB6">
        <w:t>je n</w:t>
      </w:r>
      <w:r w:rsidR="00C474C1">
        <w:t>’</w:t>
      </w:r>
      <w:r w:rsidR="00C52F4A" w:rsidRPr="00605EB6">
        <w:t>ai pas pu vous cacher ma douleur</w:t>
      </w:r>
      <w:r w:rsidR="00C474C1">
        <w:t>.</w:t>
      </w:r>
    </w:p>
    <w:p w14:paraId="5C8E1102" w14:textId="43DCCA28" w:rsidR="00C474C1" w:rsidRDefault="0094609C" w:rsidP="00C52F4A">
      <w:r>
        <w:lastRenderedPageBreak/>
        <w:t>— </w:t>
      </w:r>
      <w:r w:rsidR="00C52F4A" w:rsidRPr="00605EB6">
        <w:t>Vous deviez ne me rien cacher</w:t>
      </w:r>
      <w:r w:rsidR="00C474C1">
        <w:t>.</w:t>
      </w:r>
    </w:p>
    <w:p w14:paraId="227732E4" w14:textId="3D775510" w:rsidR="00C474C1" w:rsidRDefault="0094609C" w:rsidP="00C52F4A">
      <w:r>
        <w:t>— </w:t>
      </w:r>
      <w:r w:rsidR="00C52F4A" w:rsidRPr="00605EB6">
        <w:t>C</w:t>
      </w:r>
      <w:r w:rsidR="00C474C1">
        <w:t>’</w:t>
      </w:r>
      <w:r w:rsidR="00C52F4A" w:rsidRPr="00605EB6">
        <w:t>est vrai</w:t>
      </w:r>
      <w:r w:rsidR="00C474C1">
        <w:t>.</w:t>
      </w:r>
    </w:p>
    <w:p w14:paraId="4DB8C853" w14:textId="790C88E4" w:rsidR="00C474C1" w:rsidRDefault="0094609C" w:rsidP="00C52F4A">
      <w:r>
        <w:t>— </w:t>
      </w:r>
      <w:r w:rsidR="00C52F4A" w:rsidRPr="00605EB6">
        <w:t>Eh bien</w:t>
      </w:r>
      <w:r w:rsidR="00C474C1">
        <w:t xml:space="preserve">, </w:t>
      </w:r>
      <w:r w:rsidR="00C52F4A" w:rsidRPr="00605EB6">
        <w:t>parlez</w:t>
      </w:r>
      <w:r w:rsidR="00C474C1">
        <w:t xml:space="preserve">, </w:t>
      </w:r>
      <w:r w:rsidR="00C52F4A" w:rsidRPr="00605EB6">
        <w:t>parlez</w:t>
      </w:r>
      <w:r w:rsidR="00C474C1">
        <w:t> !</w:t>
      </w:r>
    </w:p>
    <w:p w14:paraId="615C67C2" w14:textId="77777777" w:rsidR="00C474C1" w:rsidRDefault="00C52F4A" w:rsidP="00C52F4A">
      <w:r w:rsidRPr="00605EB6">
        <w:t>Sa parole était brève</w:t>
      </w:r>
      <w:r w:rsidR="00C474C1">
        <w:t xml:space="preserve"> ; </w:t>
      </w:r>
      <w:r w:rsidRPr="00605EB6">
        <w:t>sa voix secouée</w:t>
      </w:r>
      <w:r w:rsidR="00C474C1">
        <w:t xml:space="preserve">, </w:t>
      </w:r>
      <w:r w:rsidRPr="00605EB6">
        <w:t>nerveuse</w:t>
      </w:r>
      <w:r w:rsidR="00C474C1">
        <w:t xml:space="preserve">, </w:t>
      </w:r>
      <w:r w:rsidRPr="00605EB6">
        <w:t>avait des intonations sourdes</w:t>
      </w:r>
      <w:r w:rsidR="00C474C1">
        <w:t xml:space="preserve">. </w:t>
      </w:r>
      <w:r w:rsidRPr="00605EB6">
        <w:t>Ses yeux grands ouverts s</w:t>
      </w:r>
      <w:r w:rsidR="00C474C1">
        <w:t>’</w:t>
      </w:r>
      <w:r w:rsidRPr="00605EB6">
        <w:t>injectaient de sang</w:t>
      </w:r>
      <w:r w:rsidR="00C474C1">
        <w:t xml:space="preserve">, </w:t>
      </w:r>
      <w:r w:rsidRPr="00605EB6">
        <w:t>avaient des lueurs rapides</w:t>
      </w:r>
      <w:r w:rsidR="00C474C1">
        <w:t xml:space="preserve">, </w:t>
      </w:r>
      <w:r w:rsidRPr="00605EB6">
        <w:t>farouches</w:t>
      </w:r>
      <w:r w:rsidR="00C474C1">
        <w:t xml:space="preserve">, </w:t>
      </w:r>
      <w:r w:rsidRPr="00605EB6">
        <w:t>et luisaient avec un pétillement de feu</w:t>
      </w:r>
      <w:r w:rsidR="00C474C1">
        <w:t xml:space="preserve"> ; </w:t>
      </w:r>
      <w:r w:rsidRPr="00605EB6">
        <w:t>les paupières restaient immobiles</w:t>
      </w:r>
      <w:r w:rsidR="00C474C1">
        <w:t xml:space="preserve">, </w:t>
      </w:r>
      <w:r w:rsidRPr="00605EB6">
        <w:t>comme collées sous l</w:t>
      </w:r>
      <w:r w:rsidR="00C474C1">
        <w:t>’</w:t>
      </w:r>
      <w:r w:rsidRPr="00605EB6">
        <w:t>os frontal</w:t>
      </w:r>
      <w:r w:rsidR="00C474C1">
        <w:t xml:space="preserve"> ; </w:t>
      </w:r>
      <w:r w:rsidRPr="00605EB6">
        <w:t>les prunelles semblaient se dilater</w:t>
      </w:r>
      <w:r w:rsidR="00C474C1">
        <w:t>.</w:t>
      </w:r>
    </w:p>
    <w:p w14:paraId="377A5300" w14:textId="77777777" w:rsidR="00C474C1" w:rsidRDefault="00C52F4A" w:rsidP="00C52F4A">
      <w:r w:rsidRPr="00605EB6">
        <w:t>Le baron laissa enfin tomber de ses lèvres ces mots terribles</w:t>
      </w:r>
      <w:r w:rsidR="00C474C1">
        <w:t> :</w:t>
      </w:r>
    </w:p>
    <w:p w14:paraId="2154B5CF" w14:textId="3D503CFC" w:rsidR="00C474C1" w:rsidRDefault="0094609C" w:rsidP="00C52F4A">
      <w:r>
        <w:t>— </w:t>
      </w:r>
      <w:r w:rsidR="00C52F4A" w:rsidRPr="00605EB6">
        <w:t>Mon pauvre frère est mort</w:t>
      </w:r>
      <w:r w:rsidR="00C474C1">
        <w:t> !</w:t>
      </w:r>
    </w:p>
    <w:p w14:paraId="375EF4D0" w14:textId="2199A959" w:rsidR="00C474C1" w:rsidRDefault="0094609C" w:rsidP="00C52F4A">
      <w:r>
        <w:t>— </w:t>
      </w:r>
      <w:r w:rsidR="00C52F4A" w:rsidRPr="00605EB6">
        <w:t>Mort</w:t>
      </w:r>
      <w:r w:rsidR="00C474C1">
        <w:t xml:space="preserve"> ! </w:t>
      </w:r>
      <w:r w:rsidR="00C52F4A" w:rsidRPr="00605EB6">
        <w:t>mort</w:t>
      </w:r>
      <w:r w:rsidR="00C474C1">
        <w:t xml:space="preserve"> ! </w:t>
      </w:r>
      <w:r w:rsidR="00C52F4A" w:rsidRPr="00605EB6">
        <w:t>répéta-t-elle comme un écho</w:t>
      </w:r>
      <w:r w:rsidR="00C474C1">
        <w:t xml:space="preserve">, </w:t>
      </w:r>
      <w:r w:rsidR="00C52F4A" w:rsidRPr="00605EB6">
        <w:t>d</w:t>
      </w:r>
      <w:r w:rsidR="00C474C1">
        <w:t>’</w:t>
      </w:r>
      <w:r w:rsidR="00C52F4A" w:rsidRPr="00605EB6">
        <w:t>une voix étranglée</w:t>
      </w:r>
      <w:r w:rsidR="00C474C1">
        <w:t>.</w:t>
      </w:r>
    </w:p>
    <w:p w14:paraId="22E5A1F4" w14:textId="40301585" w:rsidR="00C474C1" w:rsidRDefault="0094609C" w:rsidP="00C52F4A">
      <w:r>
        <w:t>— </w:t>
      </w:r>
      <w:r w:rsidR="00C52F4A" w:rsidRPr="00605EB6">
        <w:t>Ainsi qu</w:t>
      </w:r>
      <w:r w:rsidR="00C474C1">
        <w:t>’</w:t>
      </w:r>
      <w:r w:rsidR="00C52F4A" w:rsidRPr="00605EB6">
        <w:t>il nous l</w:t>
      </w:r>
      <w:r w:rsidR="00C474C1">
        <w:t>’</w:t>
      </w:r>
      <w:r w:rsidR="00C52F4A" w:rsidRPr="00605EB6">
        <w:t>a écrit</w:t>
      </w:r>
      <w:r w:rsidR="00C474C1">
        <w:t xml:space="preserve">, </w:t>
      </w:r>
      <w:r w:rsidR="00C52F4A" w:rsidRPr="00605EB6">
        <w:t>continua Léon</w:t>
      </w:r>
      <w:r w:rsidR="00C474C1">
        <w:t xml:space="preserve">, </w:t>
      </w:r>
      <w:r w:rsidR="00C52F4A" w:rsidRPr="00605EB6">
        <w:t>il s</w:t>
      </w:r>
      <w:r w:rsidR="00C474C1">
        <w:t>’</w:t>
      </w:r>
      <w:r w:rsidR="00C52F4A" w:rsidRPr="00605EB6">
        <w:t xml:space="preserve">est embarqué sur le navire </w:t>
      </w:r>
      <w:r w:rsidR="00C52F4A" w:rsidRPr="00605EB6">
        <w:rPr>
          <w:i/>
          <w:iCs/>
        </w:rPr>
        <w:t xml:space="preserve">le </w:t>
      </w:r>
      <w:r w:rsidR="00C52F4A" w:rsidRPr="00605EB6">
        <w:rPr>
          <w:i/>
        </w:rPr>
        <w:t>Téméraire</w:t>
      </w:r>
      <w:r w:rsidR="00C474C1">
        <w:t>.</w:t>
      </w:r>
    </w:p>
    <w:p w14:paraId="26B7E587" w14:textId="0AB433A3" w:rsidR="00C474C1" w:rsidRDefault="00C474C1" w:rsidP="00C52F4A">
      <w:r>
        <w:t>» </w:t>
      </w:r>
      <w:r w:rsidR="00C52F4A" w:rsidRPr="00961CC1">
        <w:t>Le bâtiment avait fait déjà plus des deux tiers de sa traversée</w:t>
      </w:r>
      <w:r>
        <w:t xml:space="preserve">, </w:t>
      </w:r>
      <w:r w:rsidR="00C52F4A" w:rsidRPr="00961CC1">
        <w:t>lorsqu</w:t>
      </w:r>
      <w:r>
        <w:t>’</w:t>
      </w:r>
      <w:r w:rsidR="00C52F4A" w:rsidRPr="00961CC1">
        <w:t>il fut surpris par une épouvantable tempête et jeté sur des récifs où il s</w:t>
      </w:r>
      <w:r>
        <w:t>’</w:t>
      </w:r>
      <w:r w:rsidR="00C52F4A" w:rsidRPr="00961CC1">
        <w:t>est perdu corps et biens</w:t>
      </w:r>
      <w:r>
        <w:t xml:space="preserve">. </w:t>
      </w:r>
      <w:r w:rsidR="00C52F4A" w:rsidRPr="00961CC1">
        <w:t>Deux hommes seulement</w:t>
      </w:r>
      <w:r>
        <w:t xml:space="preserve">, </w:t>
      </w:r>
      <w:r w:rsidR="00C52F4A" w:rsidRPr="00605EB6">
        <w:t>deux matelots de l</w:t>
      </w:r>
      <w:r>
        <w:t>’</w:t>
      </w:r>
      <w:r w:rsidR="00C52F4A" w:rsidRPr="00605EB6">
        <w:t>équipage</w:t>
      </w:r>
      <w:r>
        <w:t xml:space="preserve">, </w:t>
      </w:r>
      <w:r w:rsidR="00C52F4A" w:rsidRPr="00605EB6">
        <w:t>ont été sauvés par miracle</w:t>
      </w:r>
      <w:r>
        <w:t xml:space="preserve">. </w:t>
      </w:r>
      <w:r w:rsidR="00C52F4A" w:rsidRPr="00605EB6">
        <w:t>Recueillis en pleine mer</w:t>
      </w:r>
      <w:r>
        <w:t xml:space="preserve">, </w:t>
      </w:r>
      <w:r w:rsidR="00C52F4A" w:rsidRPr="00605EB6">
        <w:t>deux jours après le sinistre</w:t>
      </w:r>
      <w:r>
        <w:t xml:space="preserve">, </w:t>
      </w:r>
      <w:r w:rsidR="00C52F4A" w:rsidRPr="00605EB6">
        <w:t>par des marins anglais</w:t>
      </w:r>
      <w:r>
        <w:t xml:space="preserve">, </w:t>
      </w:r>
      <w:r w:rsidR="00C52F4A" w:rsidRPr="00605EB6">
        <w:t>ils sont maintenant revenus au Havre</w:t>
      </w:r>
      <w:r>
        <w:t xml:space="preserve">. </w:t>
      </w:r>
      <w:r w:rsidR="00C52F4A" w:rsidRPr="00605EB6">
        <w:t>J</w:t>
      </w:r>
      <w:r>
        <w:t>’</w:t>
      </w:r>
      <w:r w:rsidR="00C52F4A" w:rsidRPr="00605EB6">
        <w:t>ai vu l</w:t>
      </w:r>
      <w:r>
        <w:t>’</w:t>
      </w:r>
      <w:r w:rsidR="00C52F4A" w:rsidRPr="00605EB6">
        <w:t>un deux</w:t>
      </w:r>
      <w:r>
        <w:t xml:space="preserve">, </w:t>
      </w:r>
      <w:r w:rsidR="00C52F4A" w:rsidRPr="00605EB6">
        <w:t>et cet homme</w:t>
      </w:r>
      <w:r>
        <w:t xml:space="preserve">, </w:t>
      </w:r>
      <w:r w:rsidR="00C52F4A" w:rsidRPr="00605EB6">
        <w:t>qui se nomme Prosper Gendron</w:t>
      </w:r>
      <w:r>
        <w:t xml:space="preserve">, </w:t>
      </w:r>
      <w:r w:rsidR="00C52F4A" w:rsidRPr="00605EB6">
        <w:t>m</w:t>
      </w:r>
      <w:r>
        <w:t>’</w:t>
      </w:r>
      <w:r w:rsidR="00C52F4A" w:rsidRPr="00605EB6">
        <w:t>a fait le récit navrant</w:t>
      </w:r>
      <w:r>
        <w:t xml:space="preserve">, </w:t>
      </w:r>
      <w:r w:rsidR="00C52F4A" w:rsidRPr="00605EB6">
        <w:t>horrible de ce qui s</w:t>
      </w:r>
      <w:r>
        <w:t>’</w:t>
      </w:r>
      <w:r w:rsidR="00C52F4A" w:rsidRPr="00605EB6">
        <w:t xml:space="preserve">est passé à bord du </w:t>
      </w:r>
      <w:r w:rsidR="00C52F4A" w:rsidRPr="00605EB6">
        <w:rPr>
          <w:i/>
        </w:rPr>
        <w:t>Téméraire</w:t>
      </w:r>
      <w:r>
        <w:t xml:space="preserve">, </w:t>
      </w:r>
      <w:r w:rsidR="00C52F4A" w:rsidRPr="00605EB6">
        <w:t>au moment où il a sombré</w:t>
      </w:r>
      <w:r>
        <w:t xml:space="preserve">. </w:t>
      </w:r>
      <w:r w:rsidR="00C52F4A" w:rsidRPr="00605EB6">
        <w:t>Ce marin se trouvait près de mon frère</w:t>
      </w:r>
      <w:r>
        <w:t xml:space="preserve">, </w:t>
      </w:r>
      <w:r w:rsidR="00C52F4A" w:rsidRPr="00605EB6">
        <w:t>sur le pont du navire</w:t>
      </w:r>
      <w:r>
        <w:t xml:space="preserve">, </w:t>
      </w:r>
      <w:r w:rsidR="00C52F4A" w:rsidRPr="00605EB6">
        <w:t xml:space="preserve">et </w:t>
      </w:r>
      <w:r w:rsidR="00961CC1">
        <w:t xml:space="preserve">il </w:t>
      </w:r>
      <w:r w:rsidR="00C52F4A" w:rsidRPr="00605EB6">
        <w:t>l</w:t>
      </w:r>
      <w:r>
        <w:t>’</w:t>
      </w:r>
      <w:r w:rsidR="00C52F4A" w:rsidRPr="00605EB6">
        <w:t>a entendu s</w:t>
      </w:r>
      <w:r>
        <w:t>’</w:t>
      </w:r>
      <w:r w:rsidR="00C52F4A" w:rsidRPr="00605EB6">
        <w:t>écrier</w:t>
      </w:r>
      <w:r>
        <w:t xml:space="preserve"> : – </w:t>
      </w:r>
      <w:r w:rsidR="00CE09BD">
        <w:t>“</w:t>
      </w:r>
      <w:r w:rsidR="00C52F4A" w:rsidRPr="00605EB6">
        <w:t>Léon</w:t>
      </w:r>
      <w:r>
        <w:t xml:space="preserve">, </w:t>
      </w:r>
      <w:r w:rsidR="00C52F4A" w:rsidRPr="00605EB6">
        <w:t>Léon</w:t>
      </w:r>
      <w:r>
        <w:t xml:space="preserve">, </w:t>
      </w:r>
      <w:r w:rsidR="00C52F4A" w:rsidRPr="00605EB6">
        <w:t>je te recommande Lucy</w:t>
      </w:r>
      <w:r>
        <w:t xml:space="preserve">, </w:t>
      </w:r>
      <w:r w:rsidR="00C52F4A" w:rsidRPr="00605EB6">
        <w:t>ma chère Lucy</w:t>
      </w:r>
      <w:r>
        <w:t xml:space="preserve">, </w:t>
      </w:r>
      <w:r w:rsidR="00C52F4A" w:rsidRPr="00605EB6">
        <w:t>et mon enfant</w:t>
      </w:r>
      <w:r>
        <w:t xml:space="preserve">, </w:t>
      </w:r>
      <w:r w:rsidR="00C52F4A" w:rsidRPr="00605EB6">
        <w:t>qui n</w:t>
      </w:r>
      <w:r>
        <w:t>’</w:t>
      </w:r>
      <w:r w:rsidR="00C52F4A" w:rsidRPr="00605EB6">
        <w:t>ont plus que toi seul au monde pour les protéger et les aimer</w:t>
      </w:r>
      <w:r>
        <w:t> !</w:t>
      </w:r>
      <w:r w:rsidR="00CE09BD">
        <w:t>”</w:t>
      </w:r>
    </w:p>
    <w:p w14:paraId="5C620919" w14:textId="77777777" w:rsidR="00C474C1" w:rsidRDefault="00C474C1" w:rsidP="00C52F4A">
      <w:r>
        <w:lastRenderedPageBreak/>
        <w:t>» </w:t>
      </w:r>
      <w:r w:rsidR="00C52F4A" w:rsidRPr="00605EB6">
        <w:t>Hélas</w:t>
      </w:r>
      <w:r>
        <w:t xml:space="preserve"> ! </w:t>
      </w:r>
      <w:r w:rsidR="00C52F4A" w:rsidRPr="00605EB6">
        <w:t>ce furent ses dernières paroles</w:t>
      </w:r>
      <w:r>
        <w:t xml:space="preserve">. </w:t>
      </w:r>
      <w:r w:rsidR="00C52F4A" w:rsidRPr="00605EB6">
        <w:t>Le marin le vit un instant se débattre au milieu des flots de l</w:t>
      </w:r>
      <w:r>
        <w:t>’</w:t>
      </w:r>
      <w:r w:rsidR="00C52F4A" w:rsidRPr="00605EB6">
        <w:t>océan furieux</w:t>
      </w:r>
      <w:r>
        <w:t xml:space="preserve">, </w:t>
      </w:r>
      <w:r w:rsidR="00C52F4A" w:rsidRPr="00605EB6">
        <w:t>puis disparaître</w:t>
      </w:r>
      <w:r>
        <w:t xml:space="preserve">, </w:t>
      </w:r>
      <w:r w:rsidR="00C52F4A" w:rsidRPr="00605EB6">
        <w:t>englouti</w:t>
      </w:r>
      <w:r>
        <w:t xml:space="preserve">, </w:t>
      </w:r>
      <w:r w:rsidR="00C52F4A" w:rsidRPr="00605EB6">
        <w:t>au fond de l</w:t>
      </w:r>
      <w:r>
        <w:t>’</w:t>
      </w:r>
      <w:r w:rsidR="00C52F4A" w:rsidRPr="00605EB6">
        <w:t>abîme</w:t>
      </w:r>
      <w:r>
        <w:t>.</w:t>
      </w:r>
    </w:p>
    <w:p w14:paraId="0B64CA5F" w14:textId="77777777" w:rsidR="00C474C1" w:rsidRDefault="00C474C1" w:rsidP="00C52F4A">
      <w:r>
        <w:t>» </w:t>
      </w:r>
      <w:r w:rsidR="00C52F4A" w:rsidRPr="00605EB6">
        <w:t>Sauf les deux matelots sauvés par les Anglais</w:t>
      </w:r>
      <w:r>
        <w:t xml:space="preserve">, </w:t>
      </w:r>
      <w:r w:rsidR="00C52F4A" w:rsidRPr="00605EB6">
        <w:t>comme je viens de vous le dire</w:t>
      </w:r>
      <w:r>
        <w:t xml:space="preserve">, </w:t>
      </w:r>
      <w:r w:rsidR="00C52F4A" w:rsidRPr="00605EB6">
        <w:t>tout l</w:t>
      </w:r>
      <w:r>
        <w:t>’</w:t>
      </w:r>
      <w:r w:rsidR="00C52F4A" w:rsidRPr="00605EB6">
        <w:t xml:space="preserve">équipage du </w:t>
      </w:r>
      <w:r w:rsidR="00C52F4A" w:rsidRPr="00605EB6">
        <w:rPr>
          <w:i/>
        </w:rPr>
        <w:t>Téméraire</w:t>
      </w:r>
      <w:r w:rsidR="00C52F4A" w:rsidRPr="00605EB6">
        <w:t xml:space="preserve"> a péri</w:t>
      </w:r>
      <w:r>
        <w:t>.</w:t>
      </w:r>
    </w:p>
    <w:p w14:paraId="03447966" w14:textId="77777777" w:rsidR="00C474C1" w:rsidRDefault="00C52F4A" w:rsidP="00C52F4A">
      <w:r w:rsidRPr="00605EB6">
        <w:t>Il tira des journaux de sa poche</w:t>
      </w:r>
      <w:r w:rsidR="00C474C1">
        <w:t>.</w:t>
      </w:r>
    </w:p>
    <w:p w14:paraId="0086C330" w14:textId="63FE346D" w:rsidR="00C474C1" w:rsidRDefault="0094609C" w:rsidP="00C52F4A">
      <w:r>
        <w:t>— </w:t>
      </w:r>
      <w:r w:rsidR="00C52F4A" w:rsidRPr="00605EB6">
        <w:t>Tenez</w:t>
      </w:r>
      <w:r w:rsidR="00C474C1">
        <w:t xml:space="preserve">, </w:t>
      </w:r>
      <w:r w:rsidR="00C52F4A" w:rsidRPr="00605EB6">
        <w:t>ma sœur</w:t>
      </w:r>
      <w:r w:rsidR="00C474C1">
        <w:t xml:space="preserve">, </w:t>
      </w:r>
      <w:r w:rsidR="00C52F4A" w:rsidRPr="00605EB6">
        <w:t>dit-il</w:t>
      </w:r>
      <w:r w:rsidR="00C474C1">
        <w:t xml:space="preserve">, </w:t>
      </w:r>
      <w:r w:rsidR="00C52F4A" w:rsidRPr="00605EB6">
        <w:t xml:space="preserve">ces journaux contiennent le récit du naufrage du </w:t>
      </w:r>
      <w:r w:rsidR="00C52F4A" w:rsidRPr="00605EB6">
        <w:rPr>
          <w:i/>
        </w:rPr>
        <w:t>Téméraire</w:t>
      </w:r>
      <w:r w:rsidR="00C474C1">
        <w:rPr>
          <w:i/>
        </w:rPr>
        <w:t> ;</w:t>
      </w:r>
      <w:r w:rsidR="00C474C1">
        <w:t xml:space="preserve"> </w:t>
      </w:r>
      <w:r w:rsidR="00C52F4A" w:rsidRPr="00605EB6">
        <w:t>vous le ferez traduire en anglais et vous pourrez le lire</w:t>
      </w:r>
      <w:r w:rsidR="00C474C1">
        <w:t>.</w:t>
      </w:r>
    </w:p>
    <w:p w14:paraId="4AFF068F" w14:textId="77777777" w:rsidR="00C474C1" w:rsidRDefault="00C52F4A" w:rsidP="00C52F4A">
      <w:r w:rsidRPr="00605EB6">
        <w:t>La jeune femme prit les journaux machinalement</w:t>
      </w:r>
      <w:r w:rsidR="00C474C1">
        <w:t xml:space="preserve">, </w:t>
      </w:r>
      <w:r w:rsidRPr="00605EB6">
        <w:t>les froissa entre ses mains crispées et les laissa tomber sur le tapis</w:t>
      </w:r>
      <w:r w:rsidR="00C474C1">
        <w:t>.</w:t>
      </w:r>
    </w:p>
    <w:p w14:paraId="311A74D3" w14:textId="77777777" w:rsidR="00C474C1" w:rsidRDefault="00C52F4A" w:rsidP="00C52F4A">
      <w:r w:rsidRPr="00605EB6">
        <w:t>À chaque instant</w:t>
      </w:r>
      <w:r w:rsidR="00C474C1">
        <w:t xml:space="preserve">, </w:t>
      </w:r>
      <w:r w:rsidRPr="00605EB6">
        <w:t>des spasmes nerveux secouaient tout son corps</w:t>
      </w:r>
      <w:r w:rsidR="00C474C1">
        <w:t>.</w:t>
      </w:r>
    </w:p>
    <w:p w14:paraId="317E2D9E" w14:textId="46A66A99" w:rsidR="00C474C1" w:rsidRDefault="0094609C" w:rsidP="00C52F4A">
      <w:r>
        <w:t>— </w:t>
      </w:r>
      <w:r w:rsidR="00C52F4A" w:rsidRPr="00605EB6">
        <w:t>Ma sœur</w:t>
      </w:r>
      <w:r w:rsidR="00C474C1">
        <w:t xml:space="preserve">, </w:t>
      </w:r>
      <w:r w:rsidR="00C52F4A" w:rsidRPr="00605EB6">
        <w:t>ma sœur chérie</w:t>
      </w:r>
      <w:r w:rsidR="00C474C1">
        <w:t xml:space="preserve"> ! </w:t>
      </w:r>
      <w:r w:rsidR="00C52F4A" w:rsidRPr="00605EB6">
        <w:t>murmura le baron</w:t>
      </w:r>
      <w:r w:rsidR="00C474C1">
        <w:t>.</w:t>
      </w:r>
    </w:p>
    <w:p w14:paraId="75E0E1AC" w14:textId="77777777" w:rsidR="00C474C1" w:rsidRDefault="00C52F4A" w:rsidP="00C52F4A">
      <w:r w:rsidRPr="00605EB6">
        <w:t>Elle eut une nouvelle commotion plus violente encore que les autres</w:t>
      </w:r>
      <w:r w:rsidR="00C474C1">
        <w:t xml:space="preserve">, </w:t>
      </w:r>
      <w:r w:rsidRPr="00605EB6">
        <w:t>et ses yeux écarquillés</w:t>
      </w:r>
      <w:r w:rsidR="00C474C1">
        <w:t xml:space="preserve">, </w:t>
      </w:r>
      <w:r w:rsidRPr="00605EB6">
        <w:t>toujours luisants</w:t>
      </w:r>
      <w:r w:rsidR="00C474C1">
        <w:t xml:space="preserve">, </w:t>
      </w:r>
      <w:r w:rsidRPr="00605EB6">
        <w:t>toujours pleins de lueurs farouches</w:t>
      </w:r>
      <w:r w:rsidR="00C474C1">
        <w:t xml:space="preserve">, </w:t>
      </w:r>
      <w:r w:rsidRPr="00605EB6">
        <w:t>se fixèrent sur ceux du baron avec une expression étrange</w:t>
      </w:r>
      <w:r w:rsidR="00C474C1">
        <w:t>.</w:t>
      </w:r>
    </w:p>
    <w:p w14:paraId="28E21035" w14:textId="77777777" w:rsidR="00C474C1" w:rsidRDefault="00C52F4A" w:rsidP="00C52F4A">
      <w:r w:rsidRPr="00605EB6">
        <w:t>Il y eut un assez long silence</w:t>
      </w:r>
      <w:r w:rsidR="00C474C1">
        <w:t>.</w:t>
      </w:r>
    </w:p>
    <w:p w14:paraId="71F893F9" w14:textId="77777777" w:rsidR="00C474C1" w:rsidRDefault="00C52F4A" w:rsidP="00C52F4A">
      <w:r w:rsidRPr="00605EB6">
        <w:t>Léon avait pris un siège et s</w:t>
      </w:r>
      <w:r w:rsidR="00C474C1">
        <w:t>’</w:t>
      </w:r>
      <w:r w:rsidRPr="00605EB6">
        <w:t>était assis en face de Lucy</w:t>
      </w:r>
      <w:r w:rsidR="00C474C1">
        <w:t xml:space="preserve">. </w:t>
      </w:r>
      <w:r w:rsidRPr="00605EB6">
        <w:t>La malheureuse était comme pétrifiée</w:t>
      </w:r>
      <w:r w:rsidR="00C474C1">
        <w:t xml:space="preserve"> ; </w:t>
      </w:r>
      <w:r w:rsidRPr="00605EB6">
        <w:t>on aurait dit qu</w:t>
      </w:r>
      <w:r w:rsidR="00C474C1">
        <w:t>’</w:t>
      </w:r>
      <w:r w:rsidRPr="00605EB6">
        <w:t>il n</w:t>
      </w:r>
      <w:r w:rsidR="00C474C1">
        <w:t>’</w:t>
      </w:r>
      <w:r w:rsidRPr="00605EB6">
        <w:t>y avait plus rien de vivant en elle que son regard d</w:t>
      </w:r>
      <w:r w:rsidR="00C474C1">
        <w:t>’</w:t>
      </w:r>
      <w:r w:rsidRPr="00605EB6">
        <w:t>une effrayante fixité</w:t>
      </w:r>
      <w:r w:rsidR="00C474C1">
        <w:t>.</w:t>
      </w:r>
    </w:p>
    <w:p w14:paraId="1FFD1738" w14:textId="320A407A" w:rsidR="00C474C1" w:rsidRDefault="0094609C" w:rsidP="00C52F4A">
      <w:r>
        <w:t>— </w:t>
      </w:r>
      <w:r w:rsidR="00C52F4A" w:rsidRPr="00605EB6">
        <w:t>Ma sœur</w:t>
      </w:r>
      <w:r w:rsidR="00C474C1">
        <w:t xml:space="preserve">, </w:t>
      </w:r>
      <w:r w:rsidR="00C52F4A" w:rsidRPr="00605EB6">
        <w:t>reprit le baron</w:t>
      </w:r>
      <w:r w:rsidR="00C474C1">
        <w:t xml:space="preserve">, </w:t>
      </w:r>
      <w:r w:rsidR="00C52F4A" w:rsidRPr="00605EB6">
        <w:t>simulant une émotion profonde</w:t>
      </w:r>
      <w:r w:rsidR="00C474C1">
        <w:t xml:space="preserve">, </w:t>
      </w:r>
      <w:r w:rsidR="00C52F4A" w:rsidRPr="00605EB6">
        <w:t>vous avez confiance en moi</w:t>
      </w:r>
      <w:r w:rsidR="00C474C1">
        <w:t xml:space="preserve">, </w:t>
      </w:r>
      <w:r w:rsidR="00C52F4A" w:rsidRPr="00605EB6">
        <w:t>je le sais</w:t>
      </w:r>
      <w:r w:rsidR="00C474C1">
        <w:t xml:space="preserve">, </w:t>
      </w:r>
      <w:r w:rsidR="00C52F4A" w:rsidRPr="00605EB6">
        <w:t>et vous croyez à mon affection sincère</w:t>
      </w:r>
      <w:r w:rsidR="00C474C1">
        <w:t xml:space="preserve">, </w:t>
      </w:r>
      <w:r w:rsidR="00C52F4A" w:rsidRPr="00605EB6">
        <w:t>à mon dévouement</w:t>
      </w:r>
      <w:r w:rsidR="00C474C1">
        <w:t xml:space="preserve">. </w:t>
      </w:r>
      <w:r w:rsidR="00C52F4A" w:rsidRPr="00605EB6">
        <w:t>Ah</w:t>
      </w:r>
      <w:r w:rsidR="00C474C1">
        <w:t xml:space="preserve"> ! </w:t>
      </w:r>
      <w:r w:rsidR="00C52F4A" w:rsidRPr="00605EB6">
        <w:t xml:space="preserve">vous ne </w:t>
      </w:r>
      <w:r w:rsidR="00C52F4A" w:rsidRPr="00605EB6">
        <w:lastRenderedPageBreak/>
        <w:t>savez pas encore combien je vous aime</w:t>
      </w:r>
      <w:r w:rsidR="00C474C1">
        <w:t xml:space="preserve">, </w:t>
      </w:r>
      <w:r w:rsidR="00961CC1">
        <w:t>et</w:t>
      </w:r>
      <w:r w:rsidR="00961CC1" w:rsidRPr="00605EB6">
        <w:t xml:space="preserve"> </w:t>
      </w:r>
      <w:r w:rsidR="00C52F4A" w:rsidRPr="00605EB6">
        <w:t>jusqu</w:t>
      </w:r>
      <w:r w:rsidR="00C474C1">
        <w:t>’</w:t>
      </w:r>
      <w:r w:rsidR="00C52F4A" w:rsidRPr="00605EB6">
        <w:t>où peut aller mon dévouement pour vous</w:t>
      </w:r>
      <w:r w:rsidR="00C474C1">
        <w:t xml:space="preserve"> ! </w:t>
      </w:r>
      <w:r w:rsidR="00C52F4A" w:rsidRPr="00605EB6">
        <w:t>Un grand</w:t>
      </w:r>
      <w:r w:rsidR="00C474C1">
        <w:t xml:space="preserve">, </w:t>
      </w:r>
      <w:r w:rsidR="00C52F4A" w:rsidRPr="00605EB6">
        <w:t>un irréparable malheur nous a frappés tous les deux</w:t>
      </w:r>
      <w:r w:rsidR="00C474C1">
        <w:t xml:space="preserve"> ; </w:t>
      </w:r>
      <w:r w:rsidR="00C52F4A" w:rsidRPr="00605EB6">
        <w:t>à quoi servirait de nous révolter</w:t>
      </w:r>
      <w:r w:rsidR="00C474C1">
        <w:t xml:space="preserve"> ? </w:t>
      </w:r>
      <w:r w:rsidR="00C52F4A" w:rsidRPr="00605EB6">
        <w:t>Nous devons nous résigner et pleurer ensemble celui qui n</w:t>
      </w:r>
      <w:r w:rsidR="00C474C1">
        <w:t>’</w:t>
      </w:r>
      <w:r w:rsidR="00C52F4A" w:rsidRPr="00605EB6">
        <w:t>est plus</w:t>
      </w:r>
      <w:r w:rsidR="00C474C1">
        <w:t>.</w:t>
      </w:r>
    </w:p>
    <w:p w14:paraId="3530C59B" w14:textId="77777777" w:rsidR="00C474C1" w:rsidRDefault="00C474C1" w:rsidP="00C52F4A">
      <w:r>
        <w:t>» </w:t>
      </w:r>
      <w:r w:rsidR="00C52F4A" w:rsidRPr="00605EB6">
        <w:t>À son dernier moment</w:t>
      </w:r>
      <w:r>
        <w:t xml:space="preserve">, </w:t>
      </w:r>
      <w:r w:rsidR="00C52F4A" w:rsidRPr="00605EB6">
        <w:t>c</w:t>
      </w:r>
      <w:r>
        <w:t>’</w:t>
      </w:r>
      <w:r w:rsidR="00C52F4A" w:rsidRPr="00605EB6">
        <w:t>est à vous</w:t>
      </w:r>
      <w:r>
        <w:t xml:space="preserve">, </w:t>
      </w:r>
      <w:r w:rsidR="00C52F4A" w:rsidRPr="00605EB6">
        <w:t>à l</w:t>
      </w:r>
      <w:r>
        <w:t>’</w:t>
      </w:r>
      <w:r w:rsidR="00C52F4A" w:rsidRPr="00605EB6">
        <w:t>enfant qui va naître bientôt et à moi qu</w:t>
      </w:r>
      <w:r>
        <w:t>’</w:t>
      </w:r>
      <w:r w:rsidR="00C52F4A" w:rsidRPr="00605EB6">
        <w:t>il a pensé</w:t>
      </w:r>
      <w:r>
        <w:t xml:space="preserve">. </w:t>
      </w:r>
      <w:r w:rsidR="00C52F4A" w:rsidRPr="00605EB6">
        <w:t>Pauvre Paul</w:t>
      </w:r>
      <w:r>
        <w:t xml:space="preserve"> ! </w:t>
      </w:r>
      <w:r w:rsidR="00C52F4A" w:rsidRPr="00605EB6">
        <w:t>il n</w:t>
      </w:r>
      <w:r>
        <w:t>’</w:t>
      </w:r>
      <w:r w:rsidR="00C52F4A" w:rsidRPr="00605EB6">
        <w:t>avait que sa femme</w:t>
      </w:r>
      <w:r>
        <w:t xml:space="preserve">, </w:t>
      </w:r>
      <w:r w:rsidR="00C52F4A" w:rsidRPr="00605EB6">
        <w:t>son enfant et son frère à aimer en ce monde</w:t>
      </w:r>
      <w:r>
        <w:t> !</w:t>
      </w:r>
    </w:p>
    <w:p w14:paraId="12405036" w14:textId="77777777" w:rsidR="00C474C1" w:rsidRDefault="00C474C1" w:rsidP="00C52F4A">
      <w:r>
        <w:t>» </w:t>
      </w:r>
      <w:r w:rsidR="00C52F4A" w:rsidRPr="00605EB6">
        <w:t>C</w:t>
      </w:r>
      <w:r>
        <w:t>’</w:t>
      </w:r>
      <w:r w:rsidR="00C52F4A" w:rsidRPr="00605EB6">
        <w:t>est une sorte de consolation pour moi que ses dernières paroles aient été recueillies</w:t>
      </w:r>
      <w:r>
        <w:t xml:space="preserve"> ; </w:t>
      </w:r>
      <w:r w:rsidR="00C52F4A" w:rsidRPr="00605EB6">
        <w:t>n</w:t>
      </w:r>
      <w:r>
        <w:t>’</w:t>
      </w:r>
      <w:r w:rsidR="00C52F4A" w:rsidRPr="00605EB6">
        <w:t>est-ce pas</w:t>
      </w:r>
      <w:r>
        <w:t xml:space="preserve">, </w:t>
      </w:r>
      <w:r w:rsidR="00C52F4A" w:rsidRPr="00605EB6">
        <w:t>dites</w:t>
      </w:r>
      <w:r>
        <w:t xml:space="preserve">, </w:t>
      </w:r>
      <w:r w:rsidR="00C52F4A" w:rsidRPr="00605EB6">
        <w:t>Lucy</w:t>
      </w:r>
      <w:r>
        <w:t xml:space="preserve">, </w:t>
      </w:r>
      <w:r w:rsidR="00C52F4A" w:rsidRPr="00605EB6">
        <w:t>n</w:t>
      </w:r>
      <w:r>
        <w:t>’</w:t>
      </w:r>
      <w:r w:rsidR="00C52F4A" w:rsidRPr="00605EB6">
        <w:t>est-ce pas une volonté divine qui a voulu qu</w:t>
      </w:r>
      <w:r>
        <w:t>’</w:t>
      </w:r>
      <w:r w:rsidR="00C52F4A" w:rsidRPr="00605EB6">
        <w:t>elles fussent entendues par l</w:t>
      </w:r>
      <w:r>
        <w:t>’</w:t>
      </w:r>
      <w:r w:rsidR="00C52F4A" w:rsidRPr="00605EB6">
        <w:t>un des deux hommes qui allaient échapper à la mort</w:t>
      </w:r>
      <w:r>
        <w:t xml:space="preserve">, </w:t>
      </w:r>
      <w:r w:rsidR="00C52F4A" w:rsidRPr="00605EB6">
        <w:t>afin de m</w:t>
      </w:r>
      <w:r>
        <w:t>’</w:t>
      </w:r>
      <w:r w:rsidR="00C52F4A" w:rsidRPr="00605EB6">
        <w:t>être rapportées</w:t>
      </w:r>
      <w:r>
        <w:t> ?</w:t>
      </w:r>
    </w:p>
    <w:p w14:paraId="09DB7C0A" w14:textId="77777777" w:rsidR="00C474C1" w:rsidRDefault="00C474C1" w:rsidP="00C52F4A">
      <w:r>
        <w:t>» </w:t>
      </w:r>
      <w:r w:rsidR="00C52F4A" w:rsidRPr="00605EB6">
        <w:t>C</w:t>
      </w:r>
      <w:r>
        <w:t>’</w:t>
      </w:r>
      <w:r w:rsidR="00C52F4A" w:rsidRPr="00605EB6">
        <w:t>est à moi que mon frère s</w:t>
      </w:r>
      <w:r>
        <w:t>’</w:t>
      </w:r>
      <w:r w:rsidR="00C52F4A" w:rsidRPr="00605EB6">
        <w:t>adressait</w:t>
      </w:r>
      <w:r>
        <w:t xml:space="preserve">, </w:t>
      </w:r>
      <w:r w:rsidR="00C52F4A" w:rsidRPr="00605EB6">
        <w:t>comme si j</w:t>
      </w:r>
      <w:r>
        <w:t>’</w:t>
      </w:r>
      <w:r w:rsidR="00C52F4A" w:rsidRPr="00605EB6">
        <w:t>eusse pu l</w:t>
      </w:r>
      <w:r>
        <w:t>’</w:t>
      </w:r>
      <w:r w:rsidR="00C52F4A" w:rsidRPr="00605EB6">
        <w:t>entendre</w:t>
      </w:r>
      <w:r>
        <w:t xml:space="preserve"> ; </w:t>
      </w:r>
      <w:r w:rsidR="00C52F4A" w:rsidRPr="00605EB6">
        <w:t>mais n</w:t>
      </w:r>
      <w:r>
        <w:t>’</w:t>
      </w:r>
      <w:r w:rsidR="00C52F4A" w:rsidRPr="00605EB6">
        <w:t>était-il pas par la pensée</w:t>
      </w:r>
      <w:r>
        <w:t xml:space="preserve">, </w:t>
      </w:r>
      <w:r w:rsidR="00C52F4A" w:rsidRPr="00605EB6">
        <w:t>à cet instant suprême</w:t>
      </w:r>
      <w:r>
        <w:t xml:space="preserve">, </w:t>
      </w:r>
      <w:r w:rsidR="00C52F4A" w:rsidRPr="00605EB6">
        <w:t>près de moi</w:t>
      </w:r>
      <w:r>
        <w:t xml:space="preserve">, </w:t>
      </w:r>
      <w:r w:rsidR="00C52F4A" w:rsidRPr="00605EB6">
        <w:t>près de nous</w:t>
      </w:r>
      <w:r>
        <w:t xml:space="preserve"> ? </w:t>
      </w:r>
      <w:r w:rsidR="00C52F4A" w:rsidRPr="00605EB6">
        <w:t>Il vous a recommandée à moi</w:t>
      </w:r>
      <w:r>
        <w:t xml:space="preserve">, </w:t>
      </w:r>
      <w:r w:rsidR="00C52F4A" w:rsidRPr="00605EB6">
        <w:t>Lucy</w:t>
      </w:r>
      <w:r>
        <w:t xml:space="preserve"> ; </w:t>
      </w:r>
      <w:r w:rsidR="00C52F4A" w:rsidRPr="00605EB6">
        <w:t>il m</w:t>
      </w:r>
      <w:r>
        <w:t>’</w:t>
      </w:r>
      <w:r w:rsidR="00C52F4A" w:rsidRPr="00605EB6">
        <w:t>a chargé de veiller sur vous</w:t>
      </w:r>
      <w:r>
        <w:t xml:space="preserve">, </w:t>
      </w:r>
      <w:r w:rsidR="00C52F4A" w:rsidRPr="00605EB6">
        <w:t>de vous protéger</w:t>
      </w:r>
      <w:r>
        <w:t xml:space="preserve"> ; </w:t>
      </w:r>
      <w:r w:rsidR="00C52F4A" w:rsidRPr="00605EB6">
        <w:t>il m</w:t>
      </w:r>
      <w:r>
        <w:t>’</w:t>
      </w:r>
      <w:r w:rsidR="00C52F4A" w:rsidRPr="00605EB6">
        <w:t>a ordonné de vous aimer</w:t>
      </w:r>
      <w:r>
        <w:t xml:space="preserve"> !… </w:t>
      </w:r>
      <w:r w:rsidR="00C52F4A" w:rsidRPr="00605EB6">
        <w:t>Oh</w:t>
      </w:r>
      <w:r>
        <w:t xml:space="preserve"> ! </w:t>
      </w:r>
      <w:r w:rsidR="00C52F4A" w:rsidRPr="00605EB6">
        <w:t>oui</w:t>
      </w:r>
      <w:r>
        <w:t xml:space="preserve">, </w:t>
      </w:r>
      <w:r w:rsidR="00C52F4A" w:rsidRPr="00605EB6">
        <w:t>je vous aimerai</w:t>
      </w:r>
      <w:r>
        <w:t xml:space="preserve"> ! </w:t>
      </w:r>
      <w:r w:rsidR="00C52F4A" w:rsidRPr="00605EB6">
        <w:t>Vous verrez</w:t>
      </w:r>
      <w:r>
        <w:t xml:space="preserve">, </w:t>
      </w:r>
      <w:r w:rsidR="00C52F4A" w:rsidRPr="00605EB6">
        <w:t>Lucy</w:t>
      </w:r>
      <w:r>
        <w:t xml:space="preserve">, </w:t>
      </w:r>
      <w:r w:rsidR="00C52F4A" w:rsidRPr="00605EB6">
        <w:t>chère Lucy</w:t>
      </w:r>
      <w:r>
        <w:t xml:space="preserve">, </w:t>
      </w:r>
      <w:r w:rsidR="00C52F4A" w:rsidRPr="00605EB6">
        <w:t>les trésors de tendresse amassés pour vous dans mon cœur</w:t>
      </w:r>
      <w:r>
        <w:t> !</w:t>
      </w:r>
    </w:p>
    <w:p w14:paraId="54646119" w14:textId="77777777" w:rsidR="00C474C1" w:rsidRDefault="00C474C1" w:rsidP="00C52F4A">
      <w:r>
        <w:t>» </w:t>
      </w:r>
      <w:r w:rsidR="00C52F4A" w:rsidRPr="00605EB6">
        <w:t>Veiller sur vous</w:t>
      </w:r>
      <w:r>
        <w:t xml:space="preserve">, </w:t>
      </w:r>
      <w:r w:rsidR="00C52F4A" w:rsidRPr="00605EB6">
        <w:t>vous aider</w:t>
      </w:r>
      <w:r>
        <w:t xml:space="preserve">, </w:t>
      </w:r>
      <w:r w:rsidR="00C52F4A" w:rsidRPr="00605EB6">
        <w:t>vous soutenir</w:t>
      </w:r>
      <w:r>
        <w:t xml:space="preserve">, </w:t>
      </w:r>
      <w:r w:rsidR="00C52F4A" w:rsidRPr="00605EB6">
        <w:t>vous éviter les soucis</w:t>
      </w:r>
      <w:r>
        <w:t xml:space="preserve">, </w:t>
      </w:r>
      <w:r w:rsidR="00C52F4A" w:rsidRPr="00605EB6">
        <w:t>les ennuis</w:t>
      </w:r>
      <w:r>
        <w:t xml:space="preserve">, </w:t>
      </w:r>
      <w:r w:rsidR="00C52F4A" w:rsidRPr="00605EB6">
        <w:t>toute peine</w:t>
      </w:r>
      <w:r>
        <w:t xml:space="preserve"> ; </w:t>
      </w:r>
      <w:r w:rsidR="00C52F4A" w:rsidRPr="00605EB6">
        <w:t>écarter de votre chemin les épines</w:t>
      </w:r>
      <w:r>
        <w:t xml:space="preserve">, </w:t>
      </w:r>
      <w:r w:rsidR="00C52F4A" w:rsidRPr="00605EB6">
        <w:t>les ronces</w:t>
      </w:r>
      <w:r>
        <w:t xml:space="preserve">, </w:t>
      </w:r>
      <w:r w:rsidR="00C52F4A" w:rsidRPr="00605EB6">
        <w:t>les cailloux aigus</w:t>
      </w:r>
      <w:r>
        <w:t xml:space="preserve"> ; </w:t>
      </w:r>
      <w:r w:rsidR="00C52F4A" w:rsidRPr="00605EB6">
        <w:t>embellir pour vous la route de la vie</w:t>
      </w:r>
      <w:r>
        <w:t xml:space="preserve">, </w:t>
      </w:r>
      <w:r w:rsidR="00C52F4A" w:rsidRPr="00605EB6">
        <w:t>y semer continuellement des fleurs sous vos pas</w:t>
      </w:r>
      <w:r>
        <w:t xml:space="preserve">, </w:t>
      </w:r>
      <w:r w:rsidR="00C52F4A" w:rsidRPr="00605EB6">
        <w:t>voilà ce que je dois faire</w:t>
      </w:r>
      <w:r>
        <w:t xml:space="preserve">, </w:t>
      </w:r>
      <w:r w:rsidR="00C52F4A" w:rsidRPr="00605EB6">
        <w:t>ce qui m</w:t>
      </w:r>
      <w:r>
        <w:t>’</w:t>
      </w:r>
      <w:r w:rsidR="00C52F4A" w:rsidRPr="00605EB6">
        <w:t>est ordonné</w:t>
      </w:r>
      <w:r>
        <w:t xml:space="preserve"> : ; </w:t>
      </w:r>
      <w:r w:rsidR="00C52F4A" w:rsidRPr="00605EB6">
        <w:t>voilà la volonté de mon frère</w:t>
      </w:r>
      <w:r>
        <w:t xml:space="preserve">. </w:t>
      </w:r>
      <w:r w:rsidR="00C52F4A" w:rsidRPr="00605EB6">
        <w:t>Eh bien</w:t>
      </w:r>
      <w:r>
        <w:t xml:space="preserve">, </w:t>
      </w:r>
      <w:r w:rsidR="00C52F4A" w:rsidRPr="00605EB6">
        <w:t>je ferai cela</w:t>
      </w:r>
      <w:r>
        <w:t xml:space="preserve">, </w:t>
      </w:r>
      <w:r w:rsidR="00C52F4A" w:rsidRPr="00605EB6">
        <w:t>oui</w:t>
      </w:r>
      <w:r>
        <w:t xml:space="preserve">, </w:t>
      </w:r>
      <w:r w:rsidR="00C52F4A" w:rsidRPr="00605EB6">
        <w:t>cela</w:t>
      </w:r>
      <w:r>
        <w:t xml:space="preserve">, </w:t>
      </w:r>
      <w:r w:rsidR="00C52F4A" w:rsidRPr="00605EB6">
        <w:t>et plus encore</w:t>
      </w:r>
      <w:r>
        <w:t> !…</w:t>
      </w:r>
    </w:p>
    <w:p w14:paraId="2306BDFD" w14:textId="77777777" w:rsidR="00C474C1" w:rsidRDefault="00C474C1" w:rsidP="00C52F4A">
      <w:r>
        <w:t>» </w:t>
      </w:r>
      <w:r w:rsidR="00C52F4A" w:rsidRPr="00605EB6">
        <w:t>C</w:t>
      </w:r>
      <w:r>
        <w:t>’</w:t>
      </w:r>
      <w:r w:rsidR="00C52F4A" w:rsidRPr="00605EB6">
        <w:t>est le soin de votre bonheur qui m</w:t>
      </w:r>
      <w:r>
        <w:t>’</w:t>
      </w:r>
      <w:r w:rsidR="00C52F4A" w:rsidRPr="00605EB6">
        <w:t>est confié</w:t>
      </w:r>
      <w:r>
        <w:t xml:space="preserve"> ; </w:t>
      </w:r>
      <w:r w:rsidR="00C52F4A" w:rsidRPr="00605EB6">
        <w:t>oh</w:t>
      </w:r>
      <w:r>
        <w:t xml:space="preserve"> ! </w:t>
      </w:r>
      <w:r w:rsidR="00C52F4A" w:rsidRPr="00605EB6">
        <w:t>vous rendre heureuse</w:t>
      </w:r>
      <w:r>
        <w:t xml:space="preserve">, </w:t>
      </w:r>
      <w:r w:rsidR="00C52F4A" w:rsidRPr="00605EB6">
        <w:t>quelle douce mission à remplir</w:t>
      </w:r>
      <w:r>
        <w:t xml:space="preserve"> ! </w:t>
      </w:r>
      <w:r w:rsidR="00C52F4A" w:rsidRPr="00605EB6">
        <w:t>Et comme je la trouverai facile</w:t>
      </w:r>
      <w:r>
        <w:t> !</w:t>
      </w:r>
    </w:p>
    <w:p w14:paraId="7E29E3EA" w14:textId="77777777" w:rsidR="00C474C1" w:rsidRDefault="00C474C1" w:rsidP="00C52F4A">
      <w:r>
        <w:lastRenderedPageBreak/>
        <w:t>» </w:t>
      </w:r>
      <w:r w:rsidR="00C52F4A" w:rsidRPr="00605EB6">
        <w:t>Sans doute</w:t>
      </w:r>
      <w:r>
        <w:t xml:space="preserve">, </w:t>
      </w:r>
      <w:r w:rsidR="00C52F4A" w:rsidRPr="00605EB6">
        <w:t>vous ne l</w:t>
      </w:r>
      <w:r>
        <w:t>’</w:t>
      </w:r>
      <w:r w:rsidR="00C52F4A" w:rsidRPr="00605EB6">
        <w:t>oublierez pas</w:t>
      </w:r>
      <w:r>
        <w:t xml:space="preserve">, </w:t>
      </w:r>
      <w:r w:rsidR="00C52F4A" w:rsidRPr="00605EB6">
        <w:t>lui</w:t>
      </w:r>
      <w:r>
        <w:t xml:space="preserve"> ; </w:t>
      </w:r>
      <w:r w:rsidR="00C52F4A" w:rsidRPr="00605EB6">
        <w:t>mais je parviendrai</w:t>
      </w:r>
      <w:r>
        <w:t xml:space="preserve">, </w:t>
      </w:r>
      <w:r w:rsidR="00C52F4A" w:rsidRPr="00605EB6">
        <w:t>j</w:t>
      </w:r>
      <w:r>
        <w:t>’</w:t>
      </w:r>
      <w:r w:rsidR="00C52F4A" w:rsidRPr="00605EB6">
        <w:t>espère</w:t>
      </w:r>
      <w:r>
        <w:t xml:space="preserve">, </w:t>
      </w:r>
      <w:r w:rsidR="00C52F4A" w:rsidRPr="00605EB6">
        <w:t>à adoucir vos regrets</w:t>
      </w:r>
      <w:r>
        <w:t xml:space="preserve"> ; </w:t>
      </w:r>
      <w:r w:rsidR="00C52F4A" w:rsidRPr="00605EB6">
        <w:t>vous verrez</w:t>
      </w:r>
      <w:r>
        <w:t xml:space="preserve">, </w:t>
      </w:r>
      <w:r w:rsidR="00D201E3">
        <w:t>vous verrez</w:t>
      </w:r>
      <w:r>
        <w:t xml:space="preserve">. </w:t>
      </w:r>
      <w:r w:rsidR="00C52F4A" w:rsidRPr="00605EB6">
        <w:t>Et puis</w:t>
      </w:r>
      <w:r>
        <w:t xml:space="preserve">, </w:t>
      </w:r>
      <w:r w:rsidR="00C52F4A" w:rsidRPr="00605EB6">
        <w:t>il y aura près de vous votre enfant</w:t>
      </w:r>
      <w:r>
        <w:t xml:space="preserve">, </w:t>
      </w:r>
      <w:r w:rsidR="00C52F4A" w:rsidRPr="00605EB6">
        <w:t>il m</w:t>
      </w:r>
      <w:r>
        <w:t>’</w:t>
      </w:r>
      <w:r w:rsidR="00C52F4A" w:rsidRPr="00605EB6">
        <w:t>aidera à vous consoler</w:t>
      </w:r>
      <w:r>
        <w:t xml:space="preserve">. </w:t>
      </w:r>
      <w:r w:rsidR="00C52F4A" w:rsidRPr="00605EB6">
        <w:t>Vous retrouverez toute la tendresse</w:t>
      </w:r>
      <w:r>
        <w:t xml:space="preserve">, </w:t>
      </w:r>
      <w:r w:rsidR="00C52F4A" w:rsidRPr="00605EB6">
        <w:t>tout l</w:t>
      </w:r>
      <w:r>
        <w:t>’</w:t>
      </w:r>
      <w:r w:rsidR="00C52F4A" w:rsidRPr="00605EB6">
        <w:t>amour de celui qui n</w:t>
      </w:r>
      <w:r>
        <w:t>’</w:t>
      </w:r>
      <w:r w:rsidR="00C52F4A" w:rsidRPr="00605EB6">
        <w:t>est plus</w:t>
      </w:r>
      <w:r>
        <w:t xml:space="preserve">, </w:t>
      </w:r>
      <w:r w:rsidR="00C52F4A" w:rsidRPr="00605EB6">
        <w:t>dans le cœur de son frère</w:t>
      </w:r>
      <w:r>
        <w:t xml:space="preserve">, </w:t>
      </w:r>
      <w:r w:rsidR="00C52F4A" w:rsidRPr="00605EB6">
        <w:t>qui ne vivra que pour vous</w:t>
      </w:r>
      <w:r>
        <w:t>.</w:t>
      </w:r>
    </w:p>
    <w:p w14:paraId="781ADF76" w14:textId="77777777" w:rsidR="00C474C1" w:rsidRDefault="00C474C1" w:rsidP="00C52F4A">
      <w:r>
        <w:t>» </w:t>
      </w:r>
      <w:r w:rsidR="00C52F4A" w:rsidRPr="00605EB6">
        <w:t>Vous m</w:t>
      </w:r>
      <w:r>
        <w:t>’</w:t>
      </w:r>
      <w:r w:rsidR="00C52F4A" w:rsidRPr="00605EB6">
        <w:t>écoutez</w:t>
      </w:r>
      <w:r>
        <w:t xml:space="preserve">, </w:t>
      </w:r>
      <w:r w:rsidR="00C52F4A" w:rsidRPr="00605EB6">
        <w:t>n</w:t>
      </w:r>
      <w:r>
        <w:t>’</w:t>
      </w:r>
      <w:r w:rsidR="00C52F4A" w:rsidRPr="00605EB6">
        <w:t>est-ce pas</w:t>
      </w:r>
      <w:r>
        <w:t xml:space="preserve">, </w:t>
      </w:r>
      <w:r w:rsidR="00C52F4A" w:rsidRPr="00605EB6">
        <w:t>Lucy</w:t>
      </w:r>
      <w:r>
        <w:t xml:space="preserve">, </w:t>
      </w:r>
      <w:r w:rsidR="00C52F4A" w:rsidRPr="00605EB6">
        <w:t>vous m</w:t>
      </w:r>
      <w:r>
        <w:t>’</w:t>
      </w:r>
      <w:r w:rsidR="00C52F4A" w:rsidRPr="00605EB6">
        <w:t>écoutez</w:t>
      </w:r>
      <w:r>
        <w:t> ?</w:t>
      </w:r>
    </w:p>
    <w:p w14:paraId="049574C6" w14:textId="77777777" w:rsidR="00C474C1" w:rsidRDefault="00C52F4A" w:rsidP="00C52F4A">
      <w:r w:rsidRPr="00605EB6">
        <w:t>La jeune femme le regardait toujours fixement sans faire un mouvement</w:t>
      </w:r>
      <w:r w:rsidR="00C474C1">
        <w:t>.</w:t>
      </w:r>
    </w:p>
    <w:p w14:paraId="410F8D83" w14:textId="77777777" w:rsidR="00C474C1" w:rsidRDefault="00C52F4A" w:rsidP="00C52F4A">
      <w:r w:rsidRPr="00605EB6">
        <w:t>Il continua</w:t>
      </w:r>
      <w:r w:rsidR="00C474C1">
        <w:t> :</w:t>
      </w:r>
    </w:p>
    <w:p w14:paraId="0B01F711" w14:textId="2CB8333A" w:rsidR="00C474C1" w:rsidRDefault="0094609C" w:rsidP="00C52F4A">
      <w:r>
        <w:t>— </w:t>
      </w:r>
      <w:r w:rsidR="00C52F4A" w:rsidRPr="00605EB6">
        <w:t>Nous porterons le deuil de mon pauvre frère pendant un an</w:t>
      </w:r>
      <w:r w:rsidR="00C474C1">
        <w:t xml:space="preserve">, </w:t>
      </w:r>
      <w:r w:rsidR="00C52F4A" w:rsidRPr="00605EB6">
        <w:t>deux ans si vous le voulez</w:t>
      </w:r>
      <w:r w:rsidR="00C474C1">
        <w:t xml:space="preserve">. </w:t>
      </w:r>
      <w:r w:rsidR="00C52F4A" w:rsidRPr="00605EB6">
        <w:t>Alors le temps ayant un peu calmé notre douleur</w:t>
      </w:r>
      <w:r w:rsidR="00C474C1">
        <w:t xml:space="preserve">, </w:t>
      </w:r>
      <w:r w:rsidR="00C52F4A" w:rsidRPr="00605EB6">
        <w:t>pour que j</w:t>
      </w:r>
      <w:r w:rsidR="00C474C1">
        <w:t>’</w:t>
      </w:r>
      <w:r w:rsidR="00C52F4A" w:rsidRPr="00605EB6">
        <w:t>aie entièrement le droit de vous protéger</w:t>
      </w:r>
      <w:r w:rsidR="00C474C1">
        <w:t xml:space="preserve">, </w:t>
      </w:r>
      <w:r w:rsidR="00C52F4A" w:rsidRPr="00605EB6">
        <w:t>de vous rendre heureuse</w:t>
      </w:r>
      <w:r w:rsidR="00C474C1">
        <w:t xml:space="preserve">, </w:t>
      </w:r>
      <w:r w:rsidR="00C52F4A" w:rsidRPr="00605EB6">
        <w:t>je vous donnerai mon nom</w:t>
      </w:r>
      <w:r w:rsidR="00C474C1">
        <w:t xml:space="preserve"> ; </w:t>
      </w:r>
      <w:r w:rsidR="00C52F4A" w:rsidRPr="00605EB6">
        <w:t>une seconde marquise de Chamarande deviendra baronne de Simaise</w:t>
      </w:r>
      <w:r w:rsidR="00C474C1">
        <w:t xml:space="preserve">. </w:t>
      </w:r>
      <w:r w:rsidR="00C52F4A" w:rsidRPr="00605EB6">
        <w:t>Oh</w:t>
      </w:r>
      <w:r w:rsidR="00C474C1">
        <w:t xml:space="preserve"> ! </w:t>
      </w:r>
      <w:r w:rsidR="00C52F4A" w:rsidRPr="00605EB6">
        <w:t>s</w:t>
      </w:r>
      <w:r w:rsidR="00C474C1">
        <w:t>’</w:t>
      </w:r>
      <w:r w:rsidR="00C52F4A" w:rsidRPr="00605EB6">
        <w:t>appartenir</w:t>
      </w:r>
      <w:r w:rsidR="00C474C1">
        <w:t xml:space="preserve">, </w:t>
      </w:r>
      <w:r w:rsidR="00C52F4A" w:rsidRPr="00605EB6">
        <w:t>être l</w:t>
      </w:r>
      <w:r w:rsidR="00C474C1">
        <w:t>’</w:t>
      </w:r>
      <w:r w:rsidR="00C52F4A" w:rsidRPr="00605EB6">
        <w:t>un à l</w:t>
      </w:r>
      <w:r w:rsidR="00C474C1">
        <w:t>’</w:t>
      </w:r>
      <w:r w:rsidR="00C52F4A" w:rsidRPr="00605EB6">
        <w:t>autre</w:t>
      </w:r>
      <w:r w:rsidR="00C474C1">
        <w:t xml:space="preserve"> ! </w:t>
      </w:r>
      <w:r w:rsidR="00C52F4A" w:rsidRPr="00605EB6">
        <w:t>Vous serez ma femme bien-aimée</w:t>
      </w:r>
      <w:r w:rsidR="00C474C1">
        <w:t xml:space="preserve">, </w:t>
      </w:r>
      <w:r w:rsidR="00C52F4A" w:rsidRPr="00605EB6">
        <w:t>la douce et chère compagne de ma vie</w:t>
      </w:r>
      <w:r w:rsidR="00C474C1">
        <w:t xml:space="preserve">. </w:t>
      </w:r>
      <w:r w:rsidR="00C52F4A" w:rsidRPr="00605EB6">
        <w:t>L</w:t>
      </w:r>
      <w:r w:rsidR="00C474C1">
        <w:t>’</w:t>
      </w:r>
      <w:r w:rsidR="00C52F4A" w:rsidRPr="00605EB6">
        <w:t>enfant de mon frère ne sera pas orphelin</w:t>
      </w:r>
      <w:r w:rsidR="00C474C1">
        <w:t xml:space="preserve">, </w:t>
      </w:r>
      <w:r w:rsidR="00C52F4A" w:rsidRPr="00605EB6">
        <w:t>il aura retrouvé un père</w:t>
      </w:r>
      <w:r w:rsidR="00C474C1">
        <w:t> !</w:t>
      </w:r>
    </w:p>
    <w:p w14:paraId="16CF893C" w14:textId="77777777" w:rsidR="00C474C1" w:rsidRDefault="00C474C1" w:rsidP="00C52F4A">
      <w:r>
        <w:t>» </w:t>
      </w:r>
      <w:r w:rsidR="00C52F4A" w:rsidRPr="00605EB6">
        <w:t>Rassurée sur votre sort</w:t>
      </w:r>
      <w:r>
        <w:t xml:space="preserve">, </w:t>
      </w:r>
      <w:r w:rsidR="00C52F4A" w:rsidRPr="00605EB6">
        <w:t>sur votre avenir</w:t>
      </w:r>
      <w:r>
        <w:t xml:space="preserve">, </w:t>
      </w:r>
      <w:r w:rsidR="00C52F4A" w:rsidRPr="00605EB6">
        <w:t>satisfaite</w:t>
      </w:r>
      <w:r>
        <w:t xml:space="preserve">, </w:t>
      </w:r>
      <w:r w:rsidR="00C52F4A" w:rsidRPr="00605EB6">
        <w:t>heureuse</w:t>
      </w:r>
      <w:r>
        <w:t xml:space="preserve">, </w:t>
      </w:r>
      <w:r w:rsidR="00C52F4A" w:rsidRPr="00605EB6">
        <w:t>l</w:t>
      </w:r>
      <w:r>
        <w:t>’</w:t>
      </w:r>
      <w:r w:rsidR="00C52F4A" w:rsidRPr="00605EB6">
        <w:t>âme de celui que nous pleurons aujourd</w:t>
      </w:r>
      <w:r>
        <w:t>’</w:t>
      </w:r>
      <w:r w:rsidR="00C52F4A" w:rsidRPr="00605EB6">
        <w:t>hui nous enverra du haut du ciel ses plus doux sourires</w:t>
      </w:r>
      <w:r>
        <w:t>.</w:t>
      </w:r>
    </w:p>
    <w:p w14:paraId="0524CCC6" w14:textId="77777777" w:rsidR="00C474C1" w:rsidRDefault="00C474C1" w:rsidP="00C52F4A">
      <w:r>
        <w:t>» </w:t>
      </w:r>
      <w:r w:rsidR="00C52F4A" w:rsidRPr="00605EB6">
        <w:t>Pourquoi douter</w:t>
      </w:r>
      <w:r>
        <w:t xml:space="preserve"> ? </w:t>
      </w:r>
      <w:r w:rsidR="00C52F4A" w:rsidRPr="00605EB6">
        <w:t>Pourquoi ne pas croire au bonheur</w:t>
      </w:r>
      <w:r>
        <w:t xml:space="preserve">, </w:t>
      </w:r>
      <w:r w:rsidR="00C52F4A" w:rsidRPr="00605EB6">
        <w:t>aux félicités terrestres</w:t>
      </w:r>
      <w:r>
        <w:t xml:space="preserve"> ? </w:t>
      </w:r>
      <w:r w:rsidR="00C52F4A" w:rsidRPr="00605EB6">
        <w:t>S</w:t>
      </w:r>
      <w:r>
        <w:t>’</w:t>
      </w:r>
      <w:r w:rsidR="00C52F4A" w:rsidRPr="00605EB6">
        <w:t>il y a des jours sombres dans la vie</w:t>
      </w:r>
      <w:r>
        <w:t xml:space="preserve">, </w:t>
      </w:r>
      <w:r w:rsidR="00C52F4A" w:rsidRPr="00605EB6">
        <w:t>il y a aussi des jours de lumière</w:t>
      </w:r>
      <w:r>
        <w:t xml:space="preserve">. </w:t>
      </w:r>
      <w:r w:rsidR="00C52F4A" w:rsidRPr="00605EB6">
        <w:t>La foudre a grondé</w:t>
      </w:r>
      <w:r>
        <w:t xml:space="preserve">, </w:t>
      </w:r>
      <w:r w:rsidR="00C52F4A" w:rsidRPr="00605EB6">
        <w:t>l</w:t>
      </w:r>
      <w:r>
        <w:t>’</w:t>
      </w:r>
      <w:r w:rsidR="00C52F4A" w:rsidRPr="00605EB6">
        <w:t>orage passe</w:t>
      </w:r>
      <w:r>
        <w:t xml:space="preserve">, </w:t>
      </w:r>
      <w:r w:rsidR="00C52F4A" w:rsidRPr="00605EB6">
        <w:t>le calme succède</w:t>
      </w:r>
      <w:r>
        <w:t xml:space="preserve">. </w:t>
      </w:r>
      <w:r w:rsidR="00C52F4A" w:rsidRPr="00605EB6">
        <w:t>Non</w:t>
      </w:r>
      <w:r>
        <w:t xml:space="preserve">, </w:t>
      </w:r>
      <w:r w:rsidR="00C52F4A" w:rsidRPr="00605EB6">
        <w:t>non</w:t>
      </w:r>
      <w:r>
        <w:t xml:space="preserve">, </w:t>
      </w:r>
      <w:r w:rsidR="00C52F4A" w:rsidRPr="00605EB6">
        <w:t>ne doutons pas</w:t>
      </w:r>
      <w:r>
        <w:t xml:space="preserve">, </w:t>
      </w:r>
      <w:r w:rsidR="00C52F4A" w:rsidRPr="00605EB6">
        <w:t>car douter c</w:t>
      </w:r>
      <w:r>
        <w:t>’</w:t>
      </w:r>
      <w:r w:rsidR="00C52F4A" w:rsidRPr="00605EB6">
        <w:t>est blasphémer Dieu</w:t>
      </w:r>
      <w:r>
        <w:t xml:space="preserve"> ; </w:t>
      </w:r>
      <w:r w:rsidR="00C52F4A" w:rsidRPr="00605EB6">
        <w:t>croyons</w:t>
      </w:r>
      <w:r>
        <w:t xml:space="preserve">, </w:t>
      </w:r>
      <w:r w:rsidR="00C52F4A" w:rsidRPr="00605EB6">
        <w:t>au contraire</w:t>
      </w:r>
      <w:r>
        <w:t xml:space="preserve">, </w:t>
      </w:r>
      <w:r w:rsidR="00C52F4A" w:rsidRPr="00605EB6">
        <w:t>aux joies qui viennent après les larmes</w:t>
      </w:r>
      <w:r>
        <w:t xml:space="preserve">, </w:t>
      </w:r>
      <w:r w:rsidR="00C52F4A" w:rsidRPr="00605EB6">
        <w:t>et tournons nos yeux vers l</w:t>
      </w:r>
      <w:r>
        <w:t>’</w:t>
      </w:r>
      <w:r w:rsidR="00C52F4A" w:rsidRPr="00605EB6">
        <w:t>espérance</w:t>
      </w:r>
      <w:r>
        <w:t xml:space="preserve"> !… </w:t>
      </w:r>
      <w:r w:rsidR="00C52F4A" w:rsidRPr="00605EB6">
        <w:t>Nous sommes jeunes tous les deux</w:t>
      </w:r>
      <w:r>
        <w:t xml:space="preserve"> ; </w:t>
      </w:r>
      <w:r w:rsidR="00C52F4A" w:rsidRPr="00605EB6">
        <w:t xml:space="preserve">un avenir </w:t>
      </w:r>
      <w:r w:rsidR="00C52F4A" w:rsidRPr="00605EB6">
        <w:lastRenderedPageBreak/>
        <w:t>rayonnant</w:t>
      </w:r>
      <w:r>
        <w:t xml:space="preserve">, </w:t>
      </w:r>
      <w:r w:rsidR="00C52F4A" w:rsidRPr="00605EB6">
        <w:t>superbe s</w:t>
      </w:r>
      <w:r>
        <w:t>’</w:t>
      </w:r>
      <w:r w:rsidR="00C52F4A" w:rsidRPr="00605EB6">
        <w:t>ouvre devant nous avec ses vastes horizons ensoleillés</w:t>
      </w:r>
      <w:r>
        <w:t> !</w:t>
      </w:r>
    </w:p>
    <w:p w14:paraId="2CDE8DA9" w14:textId="30B50FBF" w:rsidR="00C474C1" w:rsidRDefault="00C52F4A" w:rsidP="00C52F4A">
      <w:r w:rsidRPr="00605EB6">
        <w:t>Certes</w:t>
      </w:r>
      <w:r w:rsidR="00C474C1">
        <w:t xml:space="preserve">, </w:t>
      </w:r>
      <w:r w:rsidRPr="00605EB6">
        <w:t>en un pareil moment</w:t>
      </w:r>
      <w:r w:rsidR="00C474C1">
        <w:t>, M. </w:t>
      </w:r>
      <w:r w:rsidRPr="00605EB6">
        <w:t>le baron de Simaise parlait à sa belle-sœur d</w:t>
      </w:r>
      <w:r w:rsidR="00C474C1">
        <w:t>’</w:t>
      </w:r>
      <w:r w:rsidRPr="00605EB6">
        <w:t>une singulière façon</w:t>
      </w:r>
      <w:r w:rsidR="00C474C1">
        <w:t xml:space="preserve">. </w:t>
      </w:r>
      <w:r w:rsidRPr="00605EB6">
        <w:t>S</w:t>
      </w:r>
      <w:r w:rsidR="00C474C1">
        <w:t>’</w:t>
      </w:r>
      <w:r w:rsidRPr="00605EB6">
        <w:t>il avait une certaine habileté</w:t>
      </w:r>
      <w:r w:rsidR="00C474C1">
        <w:t xml:space="preserve">, </w:t>
      </w:r>
      <w:r w:rsidRPr="00605EB6">
        <w:t>de la finesse</w:t>
      </w:r>
      <w:r w:rsidR="00C474C1">
        <w:t xml:space="preserve">, </w:t>
      </w:r>
      <w:r w:rsidRPr="00605EB6">
        <w:t>l</w:t>
      </w:r>
      <w:r w:rsidR="00C474C1">
        <w:t>’</w:t>
      </w:r>
      <w:r w:rsidRPr="00605EB6">
        <w:t>esprit astucieux</w:t>
      </w:r>
      <w:r w:rsidR="00C474C1">
        <w:t xml:space="preserve">, </w:t>
      </w:r>
      <w:r w:rsidRPr="00605EB6">
        <w:t>en revanche il ne possédait aucune des délicatesses du cœur</w:t>
      </w:r>
      <w:r w:rsidR="00C474C1">
        <w:t xml:space="preserve"> ; </w:t>
      </w:r>
      <w:r w:rsidRPr="00605EB6">
        <w:t>il ne sentait pas ce qu</w:t>
      </w:r>
      <w:r w:rsidR="00C474C1">
        <w:t>’</w:t>
      </w:r>
      <w:r w:rsidRPr="00605EB6">
        <w:t>il y avait d</w:t>
      </w:r>
      <w:r w:rsidR="00C474C1">
        <w:t>’</w:t>
      </w:r>
      <w:r w:rsidRPr="00605EB6">
        <w:t>inconvenant</w:t>
      </w:r>
      <w:r w:rsidR="00C474C1">
        <w:t xml:space="preserve">, </w:t>
      </w:r>
      <w:r w:rsidRPr="00605EB6">
        <w:t>de répugnant même dans son langage</w:t>
      </w:r>
      <w:r w:rsidR="00C474C1">
        <w:t xml:space="preserve">. </w:t>
      </w:r>
      <w:r w:rsidRPr="00605EB6">
        <w:t>Encouragé par le silence de Lucy</w:t>
      </w:r>
      <w:r w:rsidR="00C474C1">
        <w:t xml:space="preserve">, </w:t>
      </w:r>
      <w:r w:rsidRPr="00605EB6">
        <w:t>qui avait l</w:t>
      </w:r>
      <w:r w:rsidR="00C474C1">
        <w:t>’</w:t>
      </w:r>
      <w:r w:rsidRPr="00605EB6">
        <w:t>air de l</w:t>
      </w:r>
      <w:r w:rsidR="00C474C1">
        <w:t>’</w:t>
      </w:r>
      <w:r w:rsidRPr="00605EB6">
        <w:t>écouter avec attention</w:t>
      </w:r>
      <w:r w:rsidR="00C474C1">
        <w:t xml:space="preserve">, </w:t>
      </w:r>
      <w:r w:rsidRPr="00605EB6">
        <w:t>il avait débité son boniment</w:t>
      </w:r>
      <w:r w:rsidR="00C474C1">
        <w:t xml:space="preserve">, </w:t>
      </w:r>
      <w:r w:rsidRPr="00605EB6">
        <w:t>tranquillement</w:t>
      </w:r>
      <w:r w:rsidR="00C474C1">
        <w:t xml:space="preserve">, </w:t>
      </w:r>
      <w:r w:rsidRPr="00605EB6">
        <w:t>jusqu</w:t>
      </w:r>
      <w:r w:rsidR="00C474C1">
        <w:t>’</w:t>
      </w:r>
      <w:r w:rsidRPr="00605EB6">
        <w:t>au bout</w:t>
      </w:r>
      <w:r w:rsidR="00C474C1">
        <w:t xml:space="preserve">, </w:t>
      </w:r>
      <w:r w:rsidRPr="00605EB6">
        <w:t>comme la chose la plus naturelle du monde</w:t>
      </w:r>
      <w:r w:rsidR="00C474C1">
        <w:t>.</w:t>
      </w:r>
    </w:p>
    <w:p w14:paraId="5CABF229" w14:textId="77777777" w:rsidR="00C474C1" w:rsidRDefault="00C52F4A" w:rsidP="00C52F4A">
      <w:r w:rsidRPr="00605EB6">
        <w:t>Lucy l</w:t>
      </w:r>
      <w:r w:rsidR="00C474C1">
        <w:t>’</w:t>
      </w:r>
      <w:r w:rsidRPr="00605EB6">
        <w:t>avait écouté comme on écoute un bruit éloigné</w:t>
      </w:r>
      <w:r w:rsidR="00C474C1">
        <w:t xml:space="preserve">, </w:t>
      </w:r>
      <w:r w:rsidRPr="00605EB6">
        <w:t>indistinct</w:t>
      </w:r>
      <w:r w:rsidR="00C474C1">
        <w:t xml:space="preserve">, </w:t>
      </w:r>
      <w:r w:rsidRPr="00605EB6">
        <w:t>qu</w:t>
      </w:r>
      <w:r w:rsidR="00C474C1">
        <w:t>’</w:t>
      </w:r>
      <w:r w:rsidRPr="00605EB6">
        <w:t>on cherche à s</w:t>
      </w:r>
      <w:r w:rsidR="00C474C1">
        <w:t>’</w:t>
      </w:r>
      <w:r w:rsidRPr="00605EB6">
        <w:t>expliquer</w:t>
      </w:r>
      <w:r w:rsidR="00C474C1">
        <w:t xml:space="preserve"> ; </w:t>
      </w:r>
      <w:r w:rsidRPr="00605EB6">
        <w:t>le son de la voix seul frappait aux parois de ses oreilles bourdonnantes</w:t>
      </w:r>
      <w:r w:rsidR="00C474C1">
        <w:t xml:space="preserve">. </w:t>
      </w:r>
      <w:r w:rsidRPr="00605EB6">
        <w:t>Dans le trouble de son cerveau</w:t>
      </w:r>
      <w:r w:rsidR="00C474C1">
        <w:t xml:space="preserve">, </w:t>
      </w:r>
      <w:r w:rsidRPr="00605EB6">
        <w:t>d</w:t>
      </w:r>
      <w:r w:rsidR="00C474C1">
        <w:t>’</w:t>
      </w:r>
      <w:r w:rsidRPr="00605EB6">
        <w:t>où la pensée s</w:t>
      </w:r>
      <w:r w:rsidR="00C474C1">
        <w:t>’</w:t>
      </w:r>
      <w:r w:rsidRPr="00605EB6">
        <w:t>enfuyait</w:t>
      </w:r>
      <w:r w:rsidR="00C474C1">
        <w:t xml:space="preserve">, </w:t>
      </w:r>
      <w:r w:rsidRPr="00605EB6">
        <w:t>elle n</w:t>
      </w:r>
      <w:r w:rsidR="00C474C1">
        <w:t>’</w:t>
      </w:r>
      <w:r w:rsidRPr="00605EB6">
        <w:t>avait certainement pu saisir le sens des paroles de Léon</w:t>
      </w:r>
      <w:r w:rsidR="00C474C1">
        <w:t>.</w:t>
      </w:r>
    </w:p>
    <w:p w14:paraId="0676BA13" w14:textId="77777777" w:rsidR="00C474C1" w:rsidRDefault="00C52F4A" w:rsidP="00C52F4A">
      <w:r w:rsidRPr="00605EB6">
        <w:t>Lui ne voyait pas la contraction des traits de la jeune femme</w:t>
      </w:r>
      <w:r w:rsidR="00C474C1">
        <w:t xml:space="preserve">, </w:t>
      </w:r>
      <w:r w:rsidRPr="00605EB6">
        <w:t>la crispation de ses lèvres</w:t>
      </w:r>
      <w:r w:rsidR="00C474C1">
        <w:t xml:space="preserve">, </w:t>
      </w:r>
      <w:r w:rsidRPr="00605EB6">
        <w:t>le mouvement singulier de ses yeux</w:t>
      </w:r>
      <w:r w:rsidR="00C474C1">
        <w:t xml:space="preserve">, </w:t>
      </w:r>
      <w:r w:rsidRPr="00605EB6">
        <w:t>l</w:t>
      </w:r>
      <w:r w:rsidR="00C474C1">
        <w:t>’</w:t>
      </w:r>
      <w:r w:rsidRPr="00605EB6">
        <w:t>égarement de son regard</w:t>
      </w:r>
      <w:r w:rsidR="00C474C1">
        <w:t xml:space="preserve"> : ; </w:t>
      </w:r>
      <w:r w:rsidRPr="00605EB6">
        <w:t>il ne voyait rien</w:t>
      </w:r>
      <w:r w:rsidR="00C474C1">
        <w:t xml:space="preserve">, </w:t>
      </w:r>
      <w:r w:rsidRPr="00605EB6">
        <w:t>il ne se doutait de rien</w:t>
      </w:r>
      <w:r w:rsidR="00C474C1">
        <w:t xml:space="preserve">. </w:t>
      </w:r>
      <w:r w:rsidRPr="00605EB6">
        <w:t>Elle restait silencieuse</w:t>
      </w:r>
      <w:r w:rsidR="00C474C1">
        <w:t xml:space="preserve">, </w:t>
      </w:r>
      <w:r w:rsidRPr="00605EB6">
        <w:t>le regardant toujours</w:t>
      </w:r>
      <w:r w:rsidR="00C474C1">
        <w:t xml:space="preserve"> ; </w:t>
      </w:r>
      <w:r w:rsidRPr="00605EB6">
        <w:t>elle l</w:t>
      </w:r>
      <w:r w:rsidR="00C474C1">
        <w:t>’</w:t>
      </w:r>
      <w:r w:rsidRPr="00605EB6">
        <w:t>avait laissé parler</w:t>
      </w:r>
      <w:r w:rsidR="00C474C1">
        <w:t xml:space="preserve">, </w:t>
      </w:r>
      <w:r w:rsidRPr="00605EB6">
        <w:t>ne lui avait pas d</w:t>
      </w:r>
      <w:r w:rsidR="00C474C1">
        <w:t>’</w:t>
      </w:r>
      <w:r w:rsidRPr="00605EB6">
        <w:t>un mot fermé la bouche</w:t>
      </w:r>
      <w:r w:rsidR="00C474C1">
        <w:t xml:space="preserve">, </w:t>
      </w:r>
      <w:r w:rsidRPr="00605EB6">
        <w:t>elle l</w:t>
      </w:r>
      <w:r w:rsidR="00C474C1">
        <w:t>’</w:t>
      </w:r>
      <w:r w:rsidRPr="00605EB6">
        <w:t>approuvait donc</w:t>
      </w:r>
      <w:r w:rsidR="00C474C1">
        <w:t xml:space="preserve"> ? </w:t>
      </w:r>
      <w:r w:rsidRPr="00605EB6">
        <w:t>Elle consentait</w:t>
      </w:r>
      <w:r w:rsidR="00C474C1">
        <w:t xml:space="preserve"> ? </w:t>
      </w:r>
      <w:r w:rsidRPr="00605EB6">
        <w:t>Mais</w:t>
      </w:r>
      <w:r w:rsidR="00C474C1">
        <w:t xml:space="preserve">, </w:t>
      </w:r>
      <w:r w:rsidRPr="00605EB6">
        <w:t>qui sait</w:t>
      </w:r>
      <w:r w:rsidR="00C474C1">
        <w:t xml:space="preserve">, </w:t>
      </w:r>
      <w:r w:rsidRPr="00605EB6">
        <w:t>elle l</w:t>
      </w:r>
      <w:r w:rsidR="00C474C1">
        <w:t>’</w:t>
      </w:r>
      <w:r w:rsidRPr="00605EB6">
        <w:t>aimait peut-être</w:t>
      </w:r>
      <w:r w:rsidR="00C474C1">
        <w:t xml:space="preserve"> ! </w:t>
      </w:r>
      <w:r w:rsidRPr="00605EB6">
        <w:t>Pourquoi non</w:t>
      </w:r>
      <w:r w:rsidR="00C474C1">
        <w:t xml:space="preserve"> ? </w:t>
      </w:r>
      <w:r w:rsidRPr="00605EB6">
        <w:t>Il était beau</w:t>
      </w:r>
      <w:r w:rsidR="00C474C1">
        <w:t xml:space="preserve">, </w:t>
      </w:r>
      <w:r w:rsidRPr="00605EB6">
        <w:t>élégant</w:t>
      </w:r>
      <w:r w:rsidR="00C474C1">
        <w:t xml:space="preserve">, </w:t>
      </w:r>
      <w:r w:rsidRPr="00605EB6">
        <w:t>distingué comme son frère et</w:t>
      </w:r>
      <w:r w:rsidR="00C474C1">
        <w:t xml:space="preserve">, </w:t>
      </w:r>
      <w:r w:rsidRPr="00605EB6">
        <w:t>plus jeune que le marquis</w:t>
      </w:r>
      <w:r w:rsidR="00C474C1">
        <w:t xml:space="preserve">, </w:t>
      </w:r>
      <w:r w:rsidRPr="00605EB6">
        <w:t>il lui ressemblait beaucoup par les traits du visage</w:t>
      </w:r>
      <w:r w:rsidR="00C474C1">
        <w:t xml:space="preserve">. </w:t>
      </w:r>
      <w:r w:rsidRPr="00605EB6">
        <w:t>Il se souvenait que Lucy avait eu pour lui</w:t>
      </w:r>
      <w:r w:rsidR="00C474C1">
        <w:t xml:space="preserve">, </w:t>
      </w:r>
      <w:r w:rsidRPr="00605EB6">
        <w:t>depuis le départ de son mari</w:t>
      </w:r>
      <w:r w:rsidR="00C474C1">
        <w:t xml:space="preserve">, </w:t>
      </w:r>
      <w:r w:rsidRPr="00605EB6">
        <w:t>de tendres regards</w:t>
      </w:r>
      <w:r w:rsidR="00C474C1">
        <w:t xml:space="preserve">, </w:t>
      </w:r>
      <w:r w:rsidRPr="00605EB6">
        <w:t>de doux sourires</w:t>
      </w:r>
      <w:r w:rsidR="00C474C1">
        <w:t>.</w:t>
      </w:r>
    </w:p>
    <w:p w14:paraId="3FAE79ED" w14:textId="77777777" w:rsidR="00C474C1" w:rsidRDefault="00C52F4A" w:rsidP="00C52F4A">
      <w:r w:rsidRPr="00605EB6">
        <w:t>C</w:t>
      </w:r>
      <w:r w:rsidR="00C474C1">
        <w:t>’</w:t>
      </w:r>
      <w:r w:rsidRPr="00605EB6">
        <w:t>était assez</w:t>
      </w:r>
      <w:r w:rsidR="00C474C1">
        <w:t xml:space="preserve">, </w:t>
      </w:r>
      <w:r w:rsidRPr="00605EB6">
        <w:t>plus qu</w:t>
      </w:r>
      <w:r w:rsidR="00C474C1">
        <w:t>’</w:t>
      </w:r>
      <w:r w:rsidRPr="00605EB6">
        <w:t>il ne fallait pour enflammer le baron qui</w:t>
      </w:r>
      <w:r w:rsidR="00C474C1">
        <w:t xml:space="preserve">, </w:t>
      </w:r>
      <w:r w:rsidRPr="00605EB6">
        <w:t>ayant eu des succès auprès de certaines femmes faciles</w:t>
      </w:r>
      <w:r w:rsidR="00C474C1">
        <w:t xml:space="preserve">, </w:t>
      </w:r>
      <w:r w:rsidRPr="00605EB6">
        <w:t>se croyait irrésistible</w:t>
      </w:r>
      <w:r w:rsidR="00C474C1">
        <w:t>.</w:t>
      </w:r>
    </w:p>
    <w:p w14:paraId="40F68672" w14:textId="77777777" w:rsidR="00C474C1" w:rsidRDefault="00C52F4A" w:rsidP="00C52F4A">
      <w:r w:rsidRPr="00605EB6">
        <w:lastRenderedPageBreak/>
        <w:t>Il était lancé</w:t>
      </w:r>
      <w:r w:rsidR="00C474C1">
        <w:t xml:space="preserve">. </w:t>
      </w:r>
      <w:r w:rsidRPr="00605EB6">
        <w:t>Pourquoi s</w:t>
      </w:r>
      <w:r w:rsidR="00C474C1">
        <w:t>’</w:t>
      </w:r>
      <w:r w:rsidRPr="00605EB6">
        <w:t>arrêter</w:t>
      </w:r>
      <w:r w:rsidR="00C474C1">
        <w:t xml:space="preserve"> ? </w:t>
      </w:r>
      <w:r w:rsidRPr="00605EB6">
        <w:t>L</w:t>
      </w:r>
      <w:r w:rsidR="00C474C1">
        <w:t>’</w:t>
      </w:r>
      <w:r w:rsidRPr="00605EB6">
        <w:t>attitude de Lucy ne semblait-elle pas lui dire qu</w:t>
      </w:r>
      <w:r w:rsidR="00C474C1">
        <w:t>’</w:t>
      </w:r>
      <w:r w:rsidRPr="00605EB6">
        <w:t>il avait le droit de tout oser</w:t>
      </w:r>
      <w:r w:rsidR="00C474C1">
        <w:t xml:space="preserve"> ? </w:t>
      </w:r>
      <w:r w:rsidRPr="00605EB6">
        <w:t>Oubliant toute retenue</w:t>
      </w:r>
      <w:r w:rsidR="00C474C1">
        <w:t xml:space="preserve">, </w:t>
      </w:r>
      <w:r w:rsidRPr="00605EB6">
        <w:t>devenant plus audacieux encore</w:t>
      </w:r>
      <w:r w:rsidR="00C474C1">
        <w:t xml:space="preserve">, </w:t>
      </w:r>
      <w:r w:rsidRPr="00605EB6">
        <w:t>il glissa de son siège et se trouva à genoux devant la jeune femme</w:t>
      </w:r>
      <w:r w:rsidR="00C474C1">
        <w:t>.</w:t>
      </w:r>
    </w:p>
    <w:p w14:paraId="61106DC0" w14:textId="4A7E380F" w:rsidR="00C474C1" w:rsidRDefault="0094609C" w:rsidP="00C52F4A">
      <w:r>
        <w:t>— </w:t>
      </w:r>
      <w:r w:rsidR="00C52F4A" w:rsidRPr="00605EB6">
        <w:t>Chère Lucy</w:t>
      </w:r>
      <w:r w:rsidR="00C474C1">
        <w:t xml:space="preserve">, </w:t>
      </w:r>
      <w:r w:rsidR="00C52F4A" w:rsidRPr="00605EB6">
        <w:t>chère Lucy</w:t>
      </w:r>
      <w:r w:rsidR="00C474C1">
        <w:t xml:space="preserve"> ! </w:t>
      </w:r>
      <w:r w:rsidR="00C52F4A" w:rsidRPr="00605EB6">
        <w:t>prononça-t-il</w:t>
      </w:r>
      <w:r w:rsidR="00C474C1">
        <w:t xml:space="preserve">, </w:t>
      </w:r>
      <w:r w:rsidR="00C52F4A" w:rsidRPr="00605EB6">
        <w:t>avec un tremblement dans la voix qui devait</w:t>
      </w:r>
      <w:r w:rsidR="00C474C1">
        <w:t xml:space="preserve">, </w:t>
      </w:r>
      <w:r w:rsidR="00C52F4A" w:rsidRPr="00605EB6">
        <w:t>pensait-il</w:t>
      </w:r>
      <w:r w:rsidR="00C474C1">
        <w:t xml:space="preserve">, </w:t>
      </w:r>
      <w:r w:rsidR="00C52F4A" w:rsidRPr="00605EB6">
        <w:t>produire un effet merveilleux</w:t>
      </w:r>
      <w:r w:rsidR="00C474C1">
        <w:t>.</w:t>
      </w:r>
    </w:p>
    <w:p w14:paraId="54F21436" w14:textId="77777777" w:rsidR="00C474C1" w:rsidRDefault="00C52F4A" w:rsidP="00C52F4A">
      <w:r w:rsidRPr="00605EB6">
        <w:t>La jeune femme laissa échapper un soupir</w:t>
      </w:r>
      <w:r w:rsidR="00C474C1">
        <w:t>.</w:t>
      </w:r>
    </w:p>
    <w:p w14:paraId="6397E3B6" w14:textId="77777777" w:rsidR="00C474C1" w:rsidRDefault="00C52F4A" w:rsidP="00C52F4A">
      <w:r w:rsidRPr="00605EB6">
        <w:t>C</w:t>
      </w:r>
      <w:r w:rsidR="00C474C1">
        <w:t>’</w:t>
      </w:r>
      <w:r w:rsidRPr="00605EB6">
        <w:t>était une réponse</w:t>
      </w:r>
      <w:r w:rsidR="00C474C1">
        <w:t xml:space="preserve">, </w:t>
      </w:r>
      <w:r w:rsidRPr="00605EB6">
        <w:t>cela</w:t>
      </w:r>
      <w:r w:rsidR="00C474C1">
        <w:t xml:space="preserve">. </w:t>
      </w:r>
      <w:r w:rsidRPr="00605EB6">
        <w:t>Que de choses dans ce soupir</w:t>
      </w:r>
      <w:r w:rsidR="00C474C1">
        <w:t> !</w:t>
      </w:r>
    </w:p>
    <w:p w14:paraId="1FAA0181" w14:textId="77777777" w:rsidR="00C474C1" w:rsidRDefault="00C52F4A" w:rsidP="00C52F4A">
      <w:r w:rsidRPr="00605EB6">
        <w:t>Il passa ses bras autour de la taille de Lucy en se serrant contre elle</w:t>
      </w:r>
      <w:r w:rsidR="00C474C1">
        <w:t>.</w:t>
      </w:r>
    </w:p>
    <w:p w14:paraId="591E1E7F" w14:textId="77777777" w:rsidR="00C474C1" w:rsidRDefault="00C52F4A" w:rsidP="00C52F4A">
      <w:r w:rsidRPr="00605EB6">
        <w:t>La tête de la marquise</w:t>
      </w:r>
      <w:r w:rsidR="00C474C1">
        <w:t xml:space="preserve">, </w:t>
      </w:r>
      <w:r w:rsidRPr="00605EB6">
        <w:t>congestionnée</w:t>
      </w:r>
      <w:r w:rsidR="00C474C1">
        <w:t xml:space="preserve">, </w:t>
      </w:r>
      <w:r w:rsidRPr="00605EB6">
        <w:t>lourde</w:t>
      </w:r>
      <w:r w:rsidR="00C474C1">
        <w:t xml:space="preserve">, </w:t>
      </w:r>
      <w:r w:rsidRPr="00605EB6">
        <w:t>s</w:t>
      </w:r>
      <w:r w:rsidR="00C474C1">
        <w:t>’</w:t>
      </w:r>
      <w:r w:rsidRPr="00605EB6">
        <w:t>inclina vers lui</w:t>
      </w:r>
      <w:r w:rsidR="00C474C1">
        <w:t>.</w:t>
      </w:r>
    </w:p>
    <w:p w14:paraId="47BF1614" w14:textId="77777777" w:rsidR="00C474C1" w:rsidRDefault="00C52F4A" w:rsidP="00C52F4A">
      <w:r w:rsidRPr="00605EB6">
        <w:t>Il se méprit encore</w:t>
      </w:r>
      <w:r w:rsidR="00C474C1">
        <w:t xml:space="preserve">. </w:t>
      </w:r>
      <w:r w:rsidRPr="00605EB6">
        <w:t>Décidément</w:t>
      </w:r>
      <w:r w:rsidR="00C474C1">
        <w:t xml:space="preserve">, </w:t>
      </w:r>
      <w:r w:rsidRPr="00605EB6">
        <w:t>il était aveuglé</w:t>
      </w:r>
      <w:r w:rsidR="00C474C1">
        <w:t xml:space="preserve">, </w:t>
      </w:r>
      <w:r w:rsidRPr="00605EB6">
        <w:t>le malheureux</w:t>
      </w:r>
      <w:r w:rsidR="00C474C1">
        <w:t>.</w:t>
      </w:r>
    </w:p>
    <w:p w14:paraId="1D1DEF2C" w14:textId="77777777" w:rsidR="00C474C1" w:rsidRDefault="00C52F4A" w:rsidP="00C52F4A">
      <w:r w:rsidRPr="00605EB6">
        <w:t>La tête de la jeune femme s</w:t>
      </w:r>
      <w:r w:rsidR="00C474C1">
        <w:t>’</w:t>
      </w:r>
      <w:r w:rsidRPr="00605EB6">
        <w:t>inclina davantage</w:t>
      </w:r>
      <w:r w:rsidR="00C474C1">
        <w:t xml:space="preserve">. </w:t>
      </w:r>
      <w:r w:rsidRPr="00605EB6">
        <w:t>Il leva la sienne</w:t>
      </w:r>
      <w:r w:rsidR="00C474C1">
        <w:t xml:space="preserve">, </w:t>
      </w:r>
      <w:r w:rsidRPr="00605EB6">
        <w:t>se haussa</w:t>
      </w:r>
      <w:r w:rsidR="00C474C1">
        <w:t xml:space="preserve">, </w:t>
      </w:r>
      <w:r w:rsidRPr="00605EB6">
        <w:t>allongeant le cou</w:t>
      </w:r>
      <w:r w:rsidR="00C474C1">
        <w:t xml:space="preserve">. </w:t>
      </w:r>
      <w:r w:rsidRPr="00605EB6">
        <w:t>Les frisons soyeux de la chevelure brune caressèrent son front</w:t>
      </w:r>
      <w:r w:rsidR="00C474C1">
        <w:t xml:space="preserve"> : </w:t>
      </w:r>
      <w:r w:rsidRPr="00605EB6">
        <w:t>il sentait courir sur son visage un souffle tiède</w:t>
      </w:r>
      <w:r w:rsidR="00C474C1">
        <w:t xml:space="preserve">. </w:t>
      </w:r>
      <w:r w:rsidRPr="00605EB6">
        <w:t>Ses yeux étincelèrent</w:t>
      </w:r>
      <w:r w:rsidR="00C474C1">
        <w:t xml:space="preserve">, </w:t>
      </w:r>
      <w:r w:rsidRPr="00605EB6">
        <w:t>son regard devint flamboyant et un sourire satanique glissa sur ses lèvres</w:t>
      </w:r>
      <w:r w:rsidR="00C474C1">
        <w:t xml:space="preserve">. </w:t>
      </w:r>
      <w:r w:rsidRPr="00605EB6">
        <w:t>Il laissait tomber son masque</w:t>
      </w:r>
      <w:r w:rsidR="00C474C1">
        <w:t>.</w:t>
      </w:r>
    </w:p>
    <w:p w14:paraId="16AC15BB" w14:textId="77777777" w:rsidR="00C474C1" w:rsidRDefault="00C52F4A" w:rsidP="00C52F4A">
      <w:r w:rsidRPr="00605EB6">
        <w:t>Les yeux de la marquise</w:t>
      </w:r>
      <w:r w:rsidR="00C474C1">
        <w:t xml:space="preserve">, </w:t>
      </w:r>
      <w:r w:rsidRPr="00605EB6">
        <w:t>dardant leur flamme sur ceux du baron</w:t>
      </w:r>
      <w:r w:rsidR="00C474C1">
        <w:t xml:space="preserve">, </w:t>
      </w:r>
      <w:r w:rsidRPr="00605EB6">
        <w:t>semblèrent s</w:t>
      </w:r>
      <w:r w:rsidR="00C474C1">
        <w:t>’</w:t>
      </w:r>
      <w:r w:rsidRPr="00605EB6">
        <w:t>agrandir encore</w:t>
      </w:r>
      <w:r w:rsidR="00C474C1">
        <w:t>.</w:t>
      </w:r>
    </w:p>
    <w:p w14:paraId="081DBE45" w14:textId="2314E60A" w:rsidR="00C474C1" w:rsidRDefault="0094609C" w:rsidP="00C52F4A">
      <w:r>
        <w:t>— </w:t>
      </w:r>
      <w:r w:rsidR="00C52F4A" w:rsidRPr="00605EB6">
        <w:t>Lucy</w:t>
      </w:r>
      <w:r w:rsidR="00C474C1">
        <w:t xml:space="preserve">, </w:t>
      </w:r>
      <w:r w:rsidR="00C52F4A" w:rsidRPr="00605EB6">
        <w:t>je vous aime</w:t>
      </w:r>
      <w:r w:rsidR="00C474C1">
        <w:t xml:space="preserve">, </w:t>
      </w:r>
      <w:r w:rsidR="00C52F4A" w:rsidRPr="00605EB6">
        <w:t>je t</w:t>
      </w:r>
      <w:r w:rsidR="00C474C1">
        <w:t>’</w:t>
      </w:r>
      <w:r w:rsidR="00C52F4A" w:rsidRPr="00605EB6">
        <w:t>aime</w:t>
      </w:r>
      <w:r w:rsidR="00C474C1">
        <w:t xml:space="preserve">, </w:t>
      </w:r>
      <w:r w:rsidR="00C52F4A" w:rsidRPr="00605EB6">
        <w:t>je t</w:t>
      </w:r>
      <w:r w:rsidR="00C474C1">
        <w:t>’</w:t>
      </w:r>
      <w:r w:rsidR="00C52F4A" w:rsidRPr="00605EB6">
        <w:t>aime</w:t>
      </w:r>
      <w:r w:rsidR="00C474C1">
        <w:t xml:space="preserve"> ! </w:t>
      </w:r>
      <w:r w:rsidR="00C52F4A" w:rsidRPr="00605EB6">
        <w:t>s</w:t>
      </w:r>
      <w:r w:rsidR="00C474C1">
        <w:t>’</w:t>
      </w:r>
      <w:r w:rsidR="00C52F4A" w:rsidRPr="00605EB6">
        <w:t>écria-t-il avec une sorte d</w:t>
      </w:r>
      <w:r w:rsidR="00C474C1">
        <w:t>’</w:t>
      </w:r>
      <w:r w:rsidR="00C52F4A" w:rsidRPr="00605EB6">
        <w:t>exaltation passionnée</w:t>
      </w:r>
      <w:r w:rsidR="00C474C1">
        <w:t>.</w:t>
      </w:r>
    </w:p>
    <w:p w14:paraId="72E1CA15" w14:textId="77777777" w:rsidR="00C474C1" w:rsidRDefault="00C52F4A" w:rsidP="00C52F4A">
      <w:r w:rsidRPr="00605EB6">
        <w:t>Et</w:t>
      </w:r>
      <w:r w:rsidR="00C474C1">
        <w:t xml:space="preserve">, </w:t>
      </w:r>
      <w:r w:rsidRPr="00605EB6">
        <w:t>la serrant avec force</w:t>
      </w:r>
      <w:r w:rsidR="00C474C1">
        <w:t xml:space="preserve">, </w:t>
      </w:r>
      <w:r w:rsidRPr="00605EB6">
        <w:t>il lui mit un baiser sur les lèvres</w:t>
      </w:r>
      <w:r w:rsidR="00C474C1">
        <w:t>.</w:t>
      </w:r>
    </w:p>
    <w:p w14:paraId="6E3FE729" w14:textId="77777777" w:rsidR="00C474C1" w:rsidRDefault="00C52F4A" w:rsidP="00C52F4A">
      <w:r w:rsidRPr="00605EB6">
        <w:lastRenderedPageBreak/>
        <w:t>Elle se jeta en arrière</w:t>
      </w:r>
      <w:r w:rsidR="00C474C1">
        <w:t xml:space="preserve">, </w:t>
      </w:r>
      <w:r w:rsidRPr="00605EB6">
        <w:t>en poussant un cri aigu</w:t>
      </w:r>
      <w:r w:rsidR="00C474C1">
        <w:t xml:space="preserve">, </w:t>
      </w:r>
      <w:r w:rsidRPr="00605EB6">
        <w:t>comme si elle venait de sentir une brûlure ou une morsure</w:t>
      </w:r>
      <w:r w:rsidR="00C474C1">
        <w:t xml:space="preserve"> ; </w:t>
      </w:r>
      <w:r w:rsidRPr="00605EB6">
        <w:t>puis</w:t>
      </w:r>
      <w:r w:rsidR="00C474C1">
        <w:t xml:space="preserve">, </w:t>
      </w:r>
      <w:r w:rsidRPr="00605EB6">
        <w:t>se dégageant par un mouvement brusque</w:t>
      </w:r>
      <w:r w:rsidR="00C474C1">
        <w:t xml:space="preserve">, </w:t>
      </w:r>
      <w:r w:rsidRPr="00605EB6">
        <w:t>elle se dressa d</w:t>
      </w:r>
      <w:r w:rsidR="00C474C1">
        <w:t>’</w:t>
      </w:r>
      <w:r w:rsidRPr="00605EB6">
        <w:t>un bond</w:t>
      </w:r>
      <w:r w:rsidR="00C474C1">
        <w:t xml:space="preserve">, </w:t>
      </w:r>
      <w:r w:rsidRPr="00605EB6">
        <w:t>frémissante</w:t>
      </w:r>
      <w:r w:rsidR="00C474C1">
        <w:t xml:space="preserve">, </w:t>
      </w:r>
      <w:r w:rsidRPr="00605EB6">
        <w:t>livide</w:t>
      </w:r>
      <w:r w:rsidR="00C474C1">
        <w:t xml:space="preserve">, </w:t>
      </w:r>
      <w:r w:rsidRPr="00605EB6">
        <w:t>des éclairs dans le regard</w:t>
      </w:r>
      <w:r w:rsidR="00C474C1">
        <w:t xml:space="preserve">, </w:t>
      </w:r>
      <w:r w:rsidRPr="00605EB6">
        <w:t>effrayante</w:t>
      </w:r>
      <w:r w:rsidR="00C474C1">
        <w:t xml:space="preserve">, </w:t>
      </w:r>
      <w:r w:rsidRPr="00605EB6">
        <w:t>terrible</w:t>
      </w:r>
      <w:r w:rsidR="00C474C1">
        <w:t>.</w:t>
      </w:r>
    </w:p>
    <w:p w14:paraId="5EF28423" w14:textId="77777777" w:rsidR="00C474C1" w:rsidRDefault="00C52F4A" w:rsidP="00C52F4A">
      <w:r w:rsidRPr="00605EB6">
        <w:t>Debout devant elle</w:t>
      </w:r>
      <w:r w:rsidR="00C474C1">
        <w:t xml:space="preserve">, </w:t>
      </w:r>
      <w:r w:rsidRPr="00605EB6">
        <w:t>étonné</w:t>
      </w:r>
      <w:r w:rsidR="00C474C1">
        <w:t xml:space="preserve">, </w:t>
      </w:r>
      <w:r w:rsidRPr="00605EB6">
        <w:t>inquiet</w:t>
      </w:r>
      <w:r w:rsidR="00C474C1">
        <w:t xml:space="preserve">, </w:t>
      </w:r>
      <w:r w:rsidRPr="00605EB6">
        <w:t>le baron la regardait</w:t>
      </w:r>
      <w:r w:rsidR="00C474C1">
        <w:t xml:space="preserve">, </w:t>
      </w:r>
      <w:r w:rsidRPr="00605EB6">
        <w:t>se demandant ce que cela signifiait</w:t>
      </w:r>
      <w:r w:rsidR="00C474C1">
        <w:t xml:space="preserve">. </w:t>
      </w:r>
      <w:r w:rsidRPr="00605EB6">
        <w:t>Il ne comprenait pas encore</w:t>
      </w:r>
      <w:r w:rsidR="00C474C1">
        <w:t xml:space="preserve"> ; </w:t>
      </w:r>
      <w:r w:rsidRPr="00605EB6">
        <w:t>mais</w:t>
      </w:r>
      <w:r w:rsidR="00C474C1">
        <w:t xml:space="preserve">, </w:t>
      </w:r>
      <w:r w:rsidRPr="00605EB6">
        <w:t>sous ce regard de feu</w:t>
      </w:r>
      <w:r w:rsidR="00C474C1">
        <w:t xml:space="preserve">, </w:t>
      </w:r>
      <w:r w:rsidRPr="00605EB6">
        <w:t>qui ne le quittait pas</w:t>
      </w:r>
      <w:r w:rsidR="00C474C1">
        <w:t xml:space="preserve">, </w:t>
      </w:r>
      <w:r w:rsidRPr="00605EB6">
        <w:t>qui pesait lourdement sur lui et était comme rivé sur ses yeux</w:t>
      </w:r>
      <w:r w:rsidR="00C474C1">
        <w:t xml:space="preserve">, </w:t>
      </w:r>
      <w:r w:rsidRPr="00605EB6">
        <w:t>il se sentait troublé</w:t>
      </w:r>
      <w:r w:rsidR="00C474C1">
        <w:t xml:space="preserve">, </w:t>
      </w:r>
      <w:r w:rsidRPr="00605EB6">
        <w:t>gêné</w:t>
      </w:r>
      <w:r w:rsidR="00C474C1">
        <w:t xml:space="preserve">. </w:t>
      </w:r>
      <w:r w:rsidRPr="00605EB6">
        <w:t>Il commençait à trembler</w:t>
      </w:r>
      <w:r w:rsidR="00C474C1">
        <w:t xml:space="preserve">, </w:t>
      </w:r>
      <w:r w:rsidRPr="00605EB6">
        <w:t>à avoir peur</w:t>
      </w:r>
      <w:r w:rsidR="00C474C1">
        <w:t xml:space="preserve">. </w:t>
      </w:r>
      <w:r w:rsidRPr="00605EB6">
        <w:t>Pressentant une scène violente</w:t>
      </w:r>
      <w:r w:rsidR="00C474C1">
        <w:t xml:space="preserve">, </w:t>
      </w:r>
      <w:r w:rsidRPr="00605EB6">
        <w:t>il se redressa plein d</w:t>
      </w:r>
      <w:r w:rsidR="00C474C1">
        <w:t>’</w:t>
      </w:r>
      <w:r w:rsidRPr="00605EB6">
        <w:t>audace</w:t>
      </w:r>
      <w:r w:rsidR="00C474C1">
        <w:t xml:space="preserve">, </w:t>
      </w:r>
      <w:r w:rsidRPr="00605EB6">
        <w:t>prêt à tenir tête à l</w:t>
      </w:r>
      <w:r w:rsidR="00C474C1">
        <w:t>’</w:t>
      </w:r>
      <w:r w:rsidRPr="00605EB6">
        <w:t>orage</w:t>
      </w:r>
      <w:r w:rsidR="00C474C1">
        <w:t>.</w:t>
      </w:r>
    </w:p>
    <w:p w14:paraId="345912CD" w14:textId="77777777" w:rsidR="00C474C1" w:rsidRDefault="00C52F4A" w:rsidP="00C52F4A">
      <w:r w:rsidRPr="00605EB6">
        <w:t>D</w:t>
      </w:r>
      <w:r w:rsidR="00C474C1">
        <w:t>’</w:t>
      </w:r>
      <w:r w:rsidRPr="00605EB6">
        <w:t>ailleurs</w:t>
      </w:r>
      <w:r w:rsidR="00C474C1">
        <w:t xml:space="preserve">, </w:t>
      </w:r>
      <w:r w:rsidRPr="00605EB6">
        <w:t>sérieusement</w:t>
      </w:r>
      <w:r w:rsidR="00C474C1">
        <w:t xml:space="preserve">, </w:t>
      </w:r>
      <w:r w:rsidRPr="00605EB6">
        <w:t>qu</w:t>
      </w:r>
      <w:r w:rsidR="00C474C1">
        <w:t>’</w:t>
      </w:r>
      <w:r w:rsidRPr="00605EB6">
        <w:t>avait-il à redouter</w:t>
      </w:r>
      <w:r w:rsidR="00C474C1">
        <w:t xml:space="preserve"> ? </w:t>
      </w:r>
      <w:r w:rsidRPr="00605EB6">
        <w:t>Cette malheureuse</w:t>
      </w:r>
      <w:r w:rsidR="00C474C1">
        <w:t xml:space="preserve">, </w:t>
      </w:r>
      <w:r w:rsidRPr="00605EB6">
        <w:t>qui n</w:t>
      </w:r>
      <w:r w:rsidR="00C474C1">
        <w:t>’</w:t>
      </w:r>
      <w:r w:rsidRPr="00605EB6">
        <w:t>avait en France personne pour la protéger</w:t>
      </w:r>
      <w:r w:rsidR="00C474C1">
        <w:t xml:space="preserve">, </w:t>
      </w:r>
      <w:r w:rsidRPr="00605EB6">
        <w:t>la défendre</w:t>
      </w:r>
      <w:r w:rsidR="00C474C1">
        <w:t xml:space="preserve">, </w:t>
      </w:r>
      <w:r w:rsidRPr="00605EB6">
        <w:t>qui ne connaissait même pas la langue française</w:t>
      </w:r>
      <w:r w:rsidR="00C474C1">
        <w:t xml:space="preserve">, </w:t>
      </w:r>
      <w:r w:rsidRPr="00605EB6">
        <w:t>n</w:t>
      </w:r>
      <w:r w:rsidR="00C474C1">
        <w:t>’</w:t>
      </w:r>
      <w:r w:rsidRPr="00605EB6">
        <w:t>était-elle pas complètement en sa puissance</w:t>
      </w:r>
      <w:r w:rsidR="00C474C1">
        <w:t xml:space="preserve"> ? </w:t>
      </w:r>
      <w:r w:rsidRPr="00605EB6">
        <w:t>Faible</w:t>
      </w:r>
      <w:r w:rsidR="00C474C1">
        <w:t xml:space="preserve">, </w:t>
      </w:r>
      <w:r w:rsidRPr="00605EB6">
        <w:t>isolée</w:t>
      </w:r>
      <w:r w:rsidR="00C474C1">
        <w:t xml:space="preserve">, </w:t>
      </w:r>
      <w:r w:rsidRPr="00605EB6">
        <w:t>n</w:t>
      </w:r>
      <w:r w:rsidR="00C474C1">
        <w:t>’</w:t>
      </w:r>
      <w:r w:rsidRPr="00605EB6">
        <w:t>étant connue de personne</w:t>
      </w:r>
      <w:r w:rsidR="00C474C1">
        <w:t xml:space="preserve">, </w:t>
      </w:r>
      <w:r w:rsidRPr="00605EB6">
        <w:t>que pouvait-elle</w:t>
      </w:r>
      <w:r w:rsidR="00C474C1">
        <w:t xml:space="preserve"> ? </w:t>
      </w:r>
      <w:r w:rsidRPr="00605EB6">
        <w:t>Rien</w:t>
      </w:r>
      <w:r w:rsidR="00C474C1">
        <w:t xml:space="preserve">. </w:t>
      </w:r>
      <w:r w:rsidRPr="00605EB6">
        <w:t>Ah</w:t>
      </w:r>
      <w:r w:rsidR="00C474C1">
        <w:t xml:space="preserve"> ! </w:t>
      </w:r>
      <w:r w:rsidRPr="00605EB6">
        <w:t>maintenant qu</w:t>
      </w:r>
      <w:r w:rsidR="00C474C1">
        <w:t>’</w:t>
      </w:r>
      <w:r w:rsidRPr="00605EB6">
        <w:t>il n</w:t>
      </w:r>
      <w:r w:rsidR="00C474C1">
        <w:t>’</w:t>
      </w:r>
      <w:r w:rsidRPr="00605EB6">
        <w:t>avait plus son frère à tromper</w:t>
      </w:r>
      <w:r w:rsidR="00C474C1">
        <w:t xml:space="preserve">, </w:t>
      </w:r>
      <w:r w:rsidRPr="00605EB6">
        <w:t>il n</w:t>
      </w:r>
      <w:r w:rsidR="00C474C1">
        <w:t>’</w:t>
      </w:r>
      <w:r w:rsidRPr="00605EB6">
        <w:t>était plus forcé de se contraindre</w:t>
      </w:r>
      <w:r w:rsidR="00C474C1">
        <w:t xml:space="preserve"> ; </w:t>
      </w:r>
      <w:r w:rsidRPr="00605EB6">
        <w:t>en présence de sa belle-sœur</w:t>
      </w:r>
      <w:r w:rsidR="00C474C1">
        <w:t xml:space="preserve">, </w:t>
      </w:r>
      <w:r w:rsidRPr="00605EB6">
        <w:t>écrasée par le malheur</w:t>
      </w:r>
      <w:r w:rsidR="00C474C1">
        <w:t xml:space="preserve">, </w:t>
      </w:r>
      <w:r w:rsidRPr="00605EB6">
        <w:t>il pouvait lever haut la tête</w:t>
      </w:r>
      <w:r w:rsidR="00C474C1">
        <w:t xml:space="preserve">, </w:t>
      </w:r>
      <w:r w:rsidRPr="00605EB6">
        <w:t>lui faire comprendre qu</w:t>
      </w:r>
      <w:r w:rsidR="00C474C1">
        <w:t>’</w:t>
      </w:r>
      <w:r w:rsidRPr="00605EB6">
        <w:t>elle devait subir la domination d</w:t>
      </w:r>
      <w:r w:rsidR="00C474C1">
        <w:t>’</w:t>
      </w:r>
      <w:r w:rsidRPr="00605EB6">
        <w:t>un maître</w:t>
      </w:r>
      <w:r w:rsidR="00C474C1">
        <w:t>.</w:t>
      </w:r>
    </w:p>
    <w:p w14:paraId="3B845E3A" w14:textId="77777777" w:rsidR="00C474C1" w:rsidRDefault="00C52F4A" w:rsidP="00C52F4A">
      <w:r w:rsidRPr="00605EB6">
        <w:t>Et de fait</w:t>
      </w:r>
      <w:r w:rsidR="00C474C1">
        <w:t xml:space="preserve">, </w:t>
      </w:r>
      <w:r w:rsidRPr="00605EB6">
        <w:t>en ce moment</w:t>
      </w:r>
      <w:r w:rsidR="00C474C1">
        <w:t xml:space="preserve">, </w:t>
      </w:r>
      <w:r w:rsidRPr="00605EB6">
        <w:t>il se montrait bien tel qu</w:t>
      </w:r>
      <w:r w:rsidR="00C474C1">
        <w:t>’</w:t>
      </w:r>
      <w:r w:rsidRPr="00605EB6">
        <w:t>il était</w:t>
      </w:r>
      <w:r w:rsidR="00C474C1">
        <w:t xml:space="preserve"> ; </w:t>
      </w:r>
      <w:r w:rsidRPr="00605EB6">
        <w:t>il avait décidément mis bas le masque et jeté loin de lui ses oripeaux de comédien</w:t>
      </w:r>
      <w:r w:rsidR="00C474C1">
        <w:t>.</w:t>
      </w:r>
    </w:p>
    <w:p w14:paraId="3A2ED3B0" w14:textId="77777777" w:rsidR="00C474C1" w:rsidRDefault="00C52F4A" w:rsidP="00C52F4A">
      <w:r w:rsidRPr="00605EB6">
        <w:t>Après être restée un instant immobile</w:t>
      </w:r>
      <w:r w:rsidR="00C474C1">
        <w:t xml:space="preserve">, </w:t>
      </w:r>
      <w:r w:rsidRPr="00605EB6">
        <w:t>la marquise fit un pas en avant</w:t>
      </w:r>
      <w:r w:rsidR="00C474C1">
        <w:t xml:space="preserve">, </w:t>
      </w:r>
      <w:r w:rsidRPr="00605EB6">
        <w:t>puis un second</w:t>
      </w:r>
      <w:r w:rsidR="00C474C1">
        <w:t xml:space="preserve">, </w:t>
      </w:r>
      <w:r w:rsidRPr="00605EB6">
        <w:t>puis un troisième</w:t>
      </w:r>
      <w:r w:rsidR="00C474C1">
        <w:t xml:space="preserve">, </w:t>
      </w:r>
      <w:r w:rsidRPr="00605EB6">
        <w:t>s</w:t>
      </w:r>
      <w:r w:rsidR="00C474C1">
        <w:t>’</w:t>
      </w:r>
      <w:r w:rsidRPr="00605EB6">
        <w:t>approchant lentement du baron</w:t>
      </w:r>
      <w:r w:rsidR="00C474C1">
        <w:t xml:space="preserve">. </w:t>
      </w:r>
      <w:r w:rsidRPr="00605EB6">
        <w:t>Arrivée près de lui</w:t>
      </w:r>
      <w:r w:rsidR="00C474C1">
        <w:t xml:space="preserve">, </w:t>
      </w:r>
      <w:r w:rsidRPr="00605EB6">
        <w:t>le touchant presque</w:t>
      </w:r>
      <w:r w:rsidR="00C474C1">
        <w:t xml:space="preserve">, </w:t>
      </w:r>
      <w:r w:rsidRPr="00605EB6">
        <w:t>elle reprit son immobilité</w:t>
      </w:r>
      <w:r w:rsidR="00C474C1">
        <w:t xml:space="preserve"> ; </w:t>
      </w:r>
      <w:r w:rsidRPr="00605EB6">
        <w:t>mais de sombres éclairs sillonnaient son regard</w:t>
      </w:r>
      <w:r w:rsidR="00C474C1">
        <w:t xml:space="preserve"> ; </w:t>
      </w:r>
      <w:r w:rsidRPr="00605EB6">
        <w:t>ils passaient rapides</w:t>
      </w:r>
      <w:r w:rsidR="00C474C1">
        <w:t xml:space="preserve">, </w:t>
      </w:r>
      <w:r w:rsidRPr="00605EB6">
        <w:t>multipliés</w:t>
      </w:r>
      <w:r w:rsidR="00C474C1">
        <w:t xml:space="preserve">, </w:t>
      </w:r>
      <w:r w:rsidRPr="00605EB6">
        <w:t>avec des reflets étranges</w:t>
      </w:r>
      <w:r w:rsidR="00C474C1">
        <w:t xml:space="preserve">. </w:t>
      </w:r>
      <w:r w:rsidRPr="00605EB6">
        <w:t>Soudain</w:t>
      </w:r>
      <w:r w:rsidR="00C474C1">
        <w:t xml:space="preserve">, </w:t>
      </w:r>
      <w:r w:rsidRPr="00605EB6">
        <w:t>elle leva ses mains à la hauteur des épaules du baron et violemment</w:t>
      </w:r>
      <w:r w:rsidR="00C474C1">
        <w:t xml:space="preserve">, </w:t>
      </w:r>
      <w:r w:rsidRPr="00605EB6">
        <w:t>avec une énergie sauvage</w:t>
      </w:r>
      <w:r w:rsidR="00C474C1">
        <w:t xml:space="preserve">, </w:t>
      </w:r>
      <w:r w:rsidRPr="00605EB6">
        <w:lastRenderedPageBreak/>
        <w:t>elle le repoussa de toute sa force</w:t>
      </w:r>
      <w:r w:rsidR="00C474C1">
        <w:t xml:space="preserve">, </w:t>
      </w:r>
      <w:r w:rsidRPr="00605EB6">
        <w:t>en lui jetant à la face</w:t>
      </w:r>
      <w:r w:rsidR="00C474C1">
        <w:t xml:space="preserve">, </w:t>
      </w:r>
      <w:r w:rsidRPr="00605EB6">
        <w:t>d</w:t>
      </w:r>
      <w:r w:rsidR="00C474C1">
        <w:t>’</w:t>
      </w:r>
      <w:r w:rsidRPr="00605EB6">
        <w:t>une voix stridente</w:t>
      </w:r>
      <w:r w:rsidR="00C474C1">
        <w:t xml:space="preserve">, </w:t>
      </w:r>
      <w:r w:rsidRPr="00605EB6">
        <w:t>ce mot deux fois répété</w:t>
      </w:r>
      <w:r w:rsidR="00C474C1">
        <w:t> :</w:t>
      </w:r>
    </w:p>
    <w:p w14:paraId="790EDC97" w14:textId="1E91DA61" w:rsidR="00C474C1" w:rsidRDefault="0094609C" w:rsidP="00C52F4A">
      <w:r>
        <w:t>— </w:t>
      </w:r>
      <w:r w:rsidR="00C52F4A" w:rsidRPr="00605EB6">
        <w:t>Misérable</w:t>
      </w:r>
      <w:r w:rsidR="00C474C1">
        <w:t xml:space="preserve"> ! </w:t>
      </w:r>
      <w:r w:rsidR="00C52F4A" w:rsidRPr="00605EB6">
        <w:t>misérable</w:t>
      </w:r>
      <w:r w:rsidR="00C474C1">
        <w:t> !</w:t>
      </w:r>
    </w:p>
    <w:p w14:paraId="6936F331" w14:textId="77777777" w:rsidR="00C474C1" w:rsidRDefault="00C52F4A" w:rsidP="00C52F4A">
      <w:r w:rsidRPr="00605EB6">
        <w:t>Au milieu de l</w:t>
      </w:r>
      <w:r w:rsidR="00C474C1">
        <w:t>’</w:t>
      </w:r>
      <w:r w:rsidRPr="00605EB6">
        <w:t>épouvantable effondrement de ses facultés mentales</w:t>
      </w:r>
      <w:r w:rsidR="00C474C1">
        <w:t xml:space="preserve">, </w:t>
      </w:r>
      <w:r w:rsidRPr="00605EB6">
        <w:t>comme si</w:t>
      </w:r>
      <w:r w:rsidR="00C474C1">
        <w:t xml:space="preserve">, </w:t>
      </w:r>
      <w:r w:rsidRPr="00605EB6">
        <w:t>avant de s</w:t>
      </w:r>
      <w:r w:rsidR="00C474C1">
        <w:t>’</w:t>
      </w:r>
      <w:r w:rsidRPr="00605EB6">
        <w:t>éteindre</w:t>
      </w:r>
      <w:r w:rsidR="00C474C1">
        <w:t xml:space="preserve">, </w:t>
      </w:r>
      <w:r w:rsidRPr="00605EB6">
        <w:t>la dernière lueur de sa raison avait donné à son esprit cette faculté puissante</w:t>
      </w:r>
      <w:r w:rsidR="00C474C1">
        <w:t xml:space="preserve">, </w:t>
      </w:r>
      <w:r w:rsidRPr="00605EB6">
        <w:t>surnaturelle</w:t>
      </w:r>
      <w:r w:rsidR="00C474C1">
        <w:t xml:space="preserve">, </w:t>
      </w:r>
      <w:r w:rsidRPr="00605EB6">
        <w:t>la seconde vue</w:t>
      </w:r>
      <w:r w:rsidR="00C474C1">
        <w:t xml:space="preserve">, </w:t>
      </w:r>
      <w:r w:rsidRPr="00605EB6">
        <w:t>qui est une des merveilles du magnétisme</w:t>
      </w:r>
      <w:r w:rsidR="00C474C1">
        <w:t xml:space="preserve">, </w:t>
      </w:r>
      <w:r w:rsidRPr="00605EB6">
        <w:t>elle avait lu dans les yeux du baron ses plus secrètes pensées</w:t>
      </w:r>
      <w:r w:rsidR="00C474C1">
        <w:t>.</w:t>
      </w:r>
    </w:p>
    <w:p w14:paraId="6FB0EAAE" w14:textId="77777777" w:rsidR="00C474C1" w:rsidRDefault="00C52F4A" w:rsidP="00C52F4A">
      <w:r w:rsidRPr="00605EB6">
        <w:t>Léon s</w:t>
      </w:r>
      <w:r w:rsidR="00C474C1">
        <w:t>’</w:t>
      </w:r>
      <w:r w:rsidRPr="00605EB6">
        <w:t>attendait à une avalanche de reproches</w:t>
      </w:r>
      <w:r w:rsidR="00C474C1">
        <w:t xml:space="preserve">, </w:t>
      </w:r>
      <w:r w:rsidRPr="00605EB6">
        <w:t>à des paroles d</w:t>
      </w:r>
      <w:r w:rsidR="00C474C1">
        <w:t>’</w:t>
      </w:r>
      <w:r w:rsidRPr="00605EB6">
        <w:t>indignation</w:t>
      </w:r>
      <w:r w:rsidR="00C474C1">
        <w:t xml:space="preserve">, </w:t>
      </w:r>
      <w:r w:rsidRPr="00605EB6">
        <w:t>à des menaces</w:t>
      </w:r>
      <w:r w:rsidR="00C474C1">
        <w:t xml:space="preserve">, </w:t>
      </w:r>
      <w:r w:rsidRPr="00605EB6">
        <w:t>à un flagellement quelconque</w:t>
      </w:r>
      <w:r w:rsidR="00C474C1">
        <w:t xml:space="preserve">. </w:t>
      </w:r>
      <w:r w:rsidRPr="00605EB6">
        <w:t>Il n</w:t>
      </w:r>
      <w:r w:rsidR="00C474C1">
        <w:t>’</w:t>
      </w:r>
      <w:r w:rsidRPr="00605EB6">
        <w:t>en fut rien</w:t>
      </w:r>
      <w:r w:rsidR="00C474C1">
        <w:t xml:space="preserve">. </w:t>
      </w:r>
      <w:r w:rsidRPr="00605EB6">
        <w:t>L</w:t>
      </w:r>
      <w:r w:rsidR="00C474C1">
        <w:t>’</w:t>
      </w:r>
      <w:r w:rsidRPr="00605EB6">
        <w:t>explosion avait eu lieu</w:t>
      </w:r>
      <w:r w:rsidR="00C474C1">
        <w:t xml:space="preserve">. </w:t>
      </w:r>
      <w:r w:rsidRPr="00605EB6">
        <w:t>Lucy l</w:t>
      </w:r>
      <w:r w:rsidR="00C474C1">
        <w:t>’</w:t>
      </w:r>
      <w:r w:rsidRPr="00605EB6">
        <w:t>avait appelé misérable</w:t>
      </w:r>
      <w:r w:rsidR="00C474C1">
        <w:t xml:space="preserve"> ! </w:t>
      </w:r>
      <w:r w:rsidRPr="00605EB6">
        <w:t>C</w:t>
      </w:r>
      <w:r w:rsidR="00C474C1">
        <w:t>’</w:t>
      </w:r>
      <w:r w:rsidRPr="00605EB6">
        <w:t>était tout</w:t>
      </w:r>
      <w:r w:rsidR="00C474C1">
        <w:t>.</w:t>
      </w:r>
    </w:p>
    <w:p w14:paraId="29B91608" w14:textId="77777777" w:rsidR="00C474C1" w:rsidRDefault="00C52F4A" w:rsidP="00C52F4A">
      <w:r w:rsidRPr="00605EB6">
        <w:t>Elle s</w:t>
      </w:r>
      <w:r w:rsidR="00C474C1">
        <w:t>’</w:t>
      </w:r>
      <w:r w:rsidRPr="00605EB6">
        <w:t>éloigna calme</w:t>
      </w:r>
      <w:r w:rsidR="00C474C1">
        <w:t xml:space="preserve">, </w:t>
      </w:r>
      <w:r w:rsidRPr="00605EB6">
        <w:t>laissant</w:t>
      </w:r>
      <w:r w:rsidR="00C474C1">
        <w:t xml:space="preserve">, </w:t>
      </w:r>
      <w:r w:rsidRPr="00605EB6">
        <w:t>toujours gracieuse</w:t>
      </w:r>
      <w:r w:rsidR="00C474C1">
        <w:t xml:space="preserve">, </w:t>
      </w:r>
      <w:r w:rsidRPr="00605EB6">
        <w:t>aller son corps et sa tête dans un doux balancement</w:t>
      </w:r>
      <w:r w:rsidR="00C474C1">
        <w:t>.</w:t>
      </w:r>
    </w:p>
    <w:p w14:paraId="558DDF37" w14:textId="4ABF0A29" w:rsidR="00C474C1" w:rsidRDefault="00C52F4A" w:rsidP="00C52F4A">
      <w:r w:rsidRPr="00605EB6">
        <w:t>Son regard s</w:t>
      </w:r>
      <w:r w:rsidR="00C474C1">
        <w:t>’</w:t>
      </w:r>
      <w:r w:rsidRPr="00605EB6">
        <w:t>était subitement radouci</w:t>
      </w:r>
      <w:r w:rsidR="00C474C1">
        <w:t xml:space="preserve"> ; </w:t>
      </w:r>
      <w:r w:rsidRPr="00605EB6">
        <w:t>plus rien de farouche</w:t>
      </w:r>
      <w:r w:rsidR="004540F3">
        <w:t> ;</w:t>
      </w:r>
      <w:r w:rsidR="00C474C1">
        <w:t xml:space="preserve"> </w:t>
      </w:r>
      <w:r w:rsidRPr="00605EB6">
        <w:t>la flamme éteinte</w:t>
      </w:r>
      <w:r w:rsidR="00C474C1">
        <w:t xml:space="preserve">, </w:t>
      </w:r>
      <w:r w:rsidRPr="00605EB6">
        <w:t>l</w:t>
      </w:r>
      <w:r w:rsidR="00C474C1">
        <w:t>’</w:t>
      </w:r>
      <w:r w:rsidRPr="00605EB6">
        <w:t xml:space="preserve">intraduisible expression de langueur et de tristesse </w:t>
      </w:r>
      <w:r w:rsidR="00C506A3">
        <w:t xml:space="preserve">était </w:t>
      </w:r>
      <w:r w:rsidRPr="00605EB6">
        <w:t>revenue</w:t>
      </w:r>
      <w:r w:rsidR="00C474C1">
        <w:t>.</w:t>
      </w:r>
    </w:p>
    <w:p w14:paraId="5EC53645" w14:textId="77777777" w:rsidR="00C474C1" w:rsidRDefault="00C52F4A" w:rsidP="00C52F4A">
      <w:r w:rsidRPr="00605EB6">
        <w:t>Elle regardait autour d</w:t>
      </w:r>
      <w:r w:rsidR="00C474C1">
        <w:t>’</w:t>
      </w:r>
      <w:r w:rsidRPr="00605EB6">
        <w:t>elle tout étonnée</w:t>
      </w:r>
      <w:r w:rsidR="00C474C1">
        <w:t xml:space="preserve">, </w:t>
      </w:r>
      <w:r w:rsidRPr="00605EB6">
        <w:t>comme curieuse</w:t>
      </w:r>
      <w:r w:rsidR="00C474C1">
        <w:t xml:space="preserve"> ; </w:t>
      </w:r>
      <w:r w:rsidRPr="00605EB6">
        <w:t>il semblait qu</w:t>
      </w:r>
      <w:r w:rsidR="00C474C1">
        <w:t>’</w:t>
      </w:r>
      <w:r w:rsidRPr="00605EB6">
        <w:t>elle ne reconnaissait plus</w:t>
      </w:r>
      <w:r w:rsidR="00C474C1">
        <w:t xml:space="preserve">, </w:t>
      </w:r>
      <w:r w:rsidRPr="00605EB6">
        <w:t>dans ce petit salon</w:t>
      </w:r>
      <w:r w:rsidR="00C474C1">
        <w:t xml:space="preserve">, </w:t>
      </w:r>
      <w:r w:rsidRPr="00605EB6">
        <w:t>où tant de doux baisers s</w:t>
      </w:r>
      <w:r w:rsidR="00C474C1">
        <w:t>’</w:t>
      </w:r>
      <w:r w:rsidRPr="00605EB6">
        <w:t>étaient échangés naguère</w:t>
      </w:r>
      <w:r w:rsidR="00C474C1">
        <w:t xml:space="preserve">, </w:t>
      </w:r>
      <w:r w:rsidRPr="00605EB6">
        <w:t>les objets qui lui étaient familiers</w:t>
      </w:r>
      <w:r w:rsidR="00C474C1">
        <w:t>.</w:t>
      </w:r>
    </w:p>
    <w:p w14:paraId="30F29AA0" w14:textId="77777777" w:rsidR="00C474C1" w:rsidRDefault="00C52F4A" w:rsidP="00C52F4A">
      <w:r w:rsidRPr="00605EB6">
        <w:t>Elle ne faisait plus attention à Léon qui</w:t>
      </w:r>
      <w:r w:rsidR="00C474C1">
        <w:t xml:space="preserve">, </w:t>
      </w:r>
      <w:r w:rsidRPr="00605EB6">
        <w:t>stupéfié</w:t>
      </w:r>
      <w:r w:rsidR="00C474C1">
        <w:t xml:space="preserve">, </w:t>
      </w:r>
      <w:r w:rsidRPr="00605EB6">
        <w:t>retiré dans un angle de la pièce</w:t>
      </w:r>
      <w:r w:rsidR="00C474C1">
        <w:t xml:space="preserve">, </w:t>
      </w:r>
      <w:r w:rsidRPr="00605EB6">
        <w:t>l</w:t>
      </w:r>
      <w:r w:rsidR="00C474C1">
        <w:t>’</w:t>
      </w:r>
      <w:r w:rsidRPr="00605EB6">
        <w:t>examinait avec une inquiétude mal définie</w:t>
      </w:r>
      <w:r w:rsidR="00C474C1">
        <w:t xml:space="preserve"> ; </w:t>
      </w:r>
      <w:r w:rsidRPr="00605EB6">
        <w:t>peut-être même ne le voyait-elle pas</w:t>
      </w:r>
      <w:r w:rsidR="00C474C1">
        <w:t xml:space="preserve">. </w:t>
      </w:r>
      <w:r w:rsidRPr="00605EB6">
        <w:t>Hélas</w:t>
      </w:r>
      <w:r w:rsidR="00C474C1">
        <w:t xml:space="preserve"> ! </w:t>
      </w:r>
      <w:r w:rsidRPr="00605EB6">
        <w:t>elle ne se souvenait déjà plus de ce qui venait de se passer</w:t>
      </w:r>
      <w:r w:rsidR="00C474C1">
        <w:t>.</w:t>
      </w:r>
    </w:p>
    <w:p w14:paraId="5CBB814D" w14:textId="77777777" w:rsidR="00C474C1" w:rsidRDefault="00C52F4A" w:rsidP="00C52F4A">
      <w:r w:rsidRPr="00605EB6">
        <w:t>Elle appuya fortement ses deux mains sur son front</w:t>
      </w:r>
      <w:r w:rsidR="00C474C1">
        <w:t>.</w:t>
      </w:r>
    </w:p>
    <w:p w14:paraId="1017E741" w14:textId="56F78B49" w:rsidR="00C474C1" w:rsidRDefault="0094609C" w:rsidP="00C52F4A">
      <w:r>
        <w:t>— </w:t>
      </w:r>
      <w:r w:rsidR="00C52F4A" w:rsidRPr="00605EB6">
        <w:t>Oh</w:t>
      </w:r>
      <w:r w:rsidR="00C474C1">
        <w:t xml:space="preserve"> ! </w:t>
      </w:r>
      <w:r w:rsidR="00C52F4A" w:rsidRPr="00605EB6">
        <w:t>fit-elle</w:t>
      </w:r>
      <w:r w:rsidR="00C474C1">
        <w:t>.</w:t>
      </w:r>
    </w:p>
    <w:p w14:paraId="66BA4222" w14:textId="77777777" w:rsidR="00C474C1" w:rsidRDefault="00C52F4A" w:rsidP="00C52F4A">
      <w:r w:rsidRPr="00605EB6">
        <w:lastRenderedPageBreak/>
        <w:t>D</w:t>
      </w:r>
      <w:r w:rsidR="00C474C1">
        <w:t>’</w:t>
      </w:r>
      <w:r w:rsidRPr="00605EB6">
        <w:t>un pas inégal</w:t>
      </w:r>
      <w:r w:rsidR="00C474C1">
        <w:t xml:space="preserve">, </w:t>
      </w:r>
      <w:r w:rsidRPr="00605EB6">
        <w:t>fiévreux</w:t>
      </w:r>
      <w:r w:rsidR="00C474C1">
        <w:t xml:space="preserve">, </w:t>
      </w:r>
      <w:r w:rsidRPr="00605EB6">
        <w:t>elle fit plusieurs fois le tour du salon</w:t>
      </w:r>
      <w:r w:rsidR="00C474C1">
        <w:t xml:space="preserve">, </w:t>
      </w:r>
      <w:r w:rsidRPr="00605EB6">
        <w:t>jetant à chaque instant</w:t>
      </w:r>
      <w:r w:rsidR="00C474C1">
        <w:t xml:space="preserve">, </w:t>
      </w:r>
      <w:r w:rsidRPr="00605EB6">
        <w:t>en variant les intonations</w:t>
      </w:r>
      <w:r w:rsidR="00C474C1">
        <w:t xml:space="preserve">, </w:t>
      </w:r>
      <w:r w:rsidRPr="00605EB6">
        <w:t>l</w:t>
      </w:r>
      <w:r w:rsidR="00C474C1">
        <w:t>’</w:t>
      </w:r>
      <w:r w:rsidRPr="00605EB6">
        <w:t>exclamation</w:t>
      </w:r>
      <w:r w:rsidR="00C474C1">
        <w:t> : « </w:t>
      </w:r>
      <w:r w:rsidRPr="00605EB6">
        <w:t>Oh</w:t>
      </w:r>
      <w:r w:rsidR="00C474C1">
        <w:t> ! »</w:t>
      </w:r>
      <w:r w:rsidRPr="00605EB6">
        <w:t xml:space="preserve"> On aurait dit qu</w:t>
      </w:r>
      <w:r w:rsidR="00C474C1">
        <w:t>’</w:t>
      </w:r>
      <w:r w:rsidRPr="00605EB6">
        <w:t>elle essayait les notes basses de la gamme</w:t>
      </w:r>
      <w:r w:rsidR="00C474C1">
        <w:t>.</w:t>
      </w:r>
    </w:p>
    <w:p w14:paraId="03A5314E" w14:textId="77777777" w:rsidR="00C474C1" w:rsidRDefault="00C52F4A" w:rsidP="00C52F4A">
      <w:r w:rsidRPr="00605EB6">
        <w:t>Elle s</w:t>
      </w:r>
      <w:r w:rsidR="00C474C1">
        <w:t>’</w:t>
      </w:r>
      <w:r w:rsidRPr="00605EB6">
        <w:t>arrêta devant la fenêtre et l</w:t>
      </w:r>
      <w:r w:rsidR="00C474C1">
        <w:t>’</w:t>
      </w:r>
      <w:r w:rsidRPr="00605EB6">
        <w:t>ouvrit brusquement</w:t>
      </w:r>
      <w:r w:rsidR="00C474C1">
        <w:t xml:space="preserve">. </w:t>
      </w:r>
      <w:r w:rsidRPr="00605EB6">
        <w:t>Un vent de bise</w:t>
      </w:r>
      <w:r w:rsidR="00C474C1">
        <w:t xml:space="preserve">, </w:t>
      </w:r>
      <w:r w:rsidRPr="00605EB6">
        <w:t>aigre</w:t>
      </w:r>
      <w:r w:rsidR="00C474C1">
        <w:t xml:space="preserve">, </w:t>
      </w:r>
      <w:r w:rsidRPr="00605EB6">
        <w:t>glacial</w:t>
      </w:r>
      <w:r w:rsidR="00C474C1">
        <w:t xml:space="preserve">, </w:t>
      </w:r>
      <w:r w:rsidRPr="00605EB6">
        <w:t>s</w:t>
      </w:r>
      <w:r w:rsidR="00C474C1">
        <w:t>’</w:t>
      </w:r>
      <w:r w:rsidRPr="00605EB6">
        <w:t>engouffra dans la pièce avec un sifflement lugubre</w:t>
      </w:r>
      <w:r w:rsidR="00C474C1">
        <w:t xml:space="preserve"> ; </w:t>
      </w:r>
      <w:r w:rsidRPr="00605EB6">
        <w:t>elle avança la tête au dehors</w:t>
      </w:r>
      <w:r w:rsidR="00C474C1">
        <w:t xml:space="preserve">, </w:t>
      </w:r>
      <w:r w:rsidRPr="00605EB6">
        <w:t>appuyant ses mains délicates sur la barre d</w:t>
      </w:r>
      <w:r w:rsidR="00C474C1">
        <w:t>’</w:t>
      </w:r>
      <w:r w:rsidRPr="00605EB6">
        <w:t>appui</w:t>
      </w:r>
      <w:r w:rsidR="00C474C1">
        <w:t>.</w:t>
      </w:r>
    </w:p>
    <w:p w14:paraId="6FF9CB7E" w14:textId="77777777" w:rsidR="00C474C1" w:rsidRDefault="00C52F4A" w:rsidP="00C52F4A">
      <w:r w:rsidRPr="00605EB6">
        <w:t>Le vent faisait voltiger les boucles de ses cheveux fins</w:t>
      </w:r>
      <w:r w:rsidR="00C474C1">
        <w:t xml:space="preserve">, </w:t>
      </w:r>
      <w:r w:rsidRPr="00605EB6">
        <w:t>détruisant l</w:t>
      </w:r>
      <w:r w:rsidR="00C474C1">
        <w:t>’</w:t>
      </w:r>
      <w:r w:rsidRPr="00605EB6">
        <w:t>harmonie de sa coiffure</w:t>
      </w:r>
      <w:r w:rsidR="00C474C1">
        <w:t>.</w:t>
      </w:r>
    </w:p>
    <w:p w14:paraId="7CE46049" w14:textId="77777777" w:rsidR="00C474C1" w:rsidRDefault="00C52F4A" w:rsidP="00C52F4A">
      <w:r w:rsidRPr="00605EB6">
        <w:t>Tout à coup</w:t>
      </w:r>
      <w:r w:rsidR="00C474C1">
        <w:t xml:space="preserve">, </w:t>
      </w:r>
      <w:r w:rsidRPr="00605EB6">
        <w:t>les yeux fixés sur les hautes branches du plus grand orme</w:t>
      </w:r>
      <w:r w:rsidR="00C474C1">
        <w:t xml:space="preserve">, </w:t>
      </w:r>
      <w:r w:rsidRPr="00605EB6">
        <w:t>elle s</w:t>
      </w:r>
      <w:r w:rsidR="00C474C1">
        <w:t>’</w:t>
      </w:r>
      <w:r w:rsidRPr="00605EB6">
        <w:t>écria</w:t>
      </w:r>
      <w:r w:rsidR="00C474C1">
        <w:t> :</w:t>
      </w:r>
    </w:p>
    <w:p w14:paraId="4C5C2780" w14:textId="39F55D40" w:rsidR="00C474C1" w:rsidRDefault="0094609C" w:rsidP="00C52F4A">
      <w:r>
        <w:t>— </w:t>
      </w:r>
      <w:r w:rsidR="00C52F4A" w:rsidRPr="00605EB6">
        <w:t>Ah</w:t>
      </w:r>
      <w:r w:rsidR="00C474C1">
        <w:t xml:space="preserve"> ! </w:t>
      </w:r>
      <w:r w:rsidR="00C52F4A" w:rsidRPr="00605EB6">
        <w:t>ah</w:t>
      </w:r>
      <w:r w:rsidR="00C474C1">
        <w:t xml:space="preserve"> ! </w:t>
      </w:r>
      <w:r w:rsidR="00C52F4A" w:rsidRPr="00605EB6">
        <w:t>le voilà</w:t>
      </w:r>
      <w:r w:rsidR="00C474C1">
        <w:t xml:space="preserve">, </w:t>
      </w:r>
      <w:r w:rsidR="00C52F4A" w:rsidRPr="00605EB6">
        <w:t>l</w:t>
      </w:r>
      <w:r w:rsidR="00C474C1">
        <w:t>’</w:t>
      </w:r>
      <w:r w:rsidR="00C52F4A" w:rsidRPr="00605EB6">
        <w:t>oiseau noir</w:t>
      </w:r>
      <w:r w:rsidR="00C474C1">
        <w:t xml:space="preserve">, </w:t>
      </w:r>
      <w:r w:rsidR="00C52F4A" w:rsidRPr="00605EB6">
        <w:t>le voilà</w:t>
      </w:r>
      <w:r w:rsidR="00C474C1">
        <w:t xml:space="preserve">, </w:t>
      </w:r>
      <w:r w:rsidR="00C52F4A" w:rsidRPr="00605EB6">
        <w:t>le voilà</w:t>
      </w:r>
      <w:r w:rsidR="00C474C1">
        <w:t> !</w:t>
      </w:r>
    </w:p>
    <w:p w14:paraId="4DD2F99D" w14:textId="77777777" w:rsidR="00C474C1" w:rsidRDefault="00C52F4A" w:rsidP="00C52F4A">
      <w:r w:rsidRPr="00605EB6">
        <w:t>Le baron ne put s</w:t>
      </w:r>
      <w:r w:rsidR="00C474C1">
        <w:t>’</w:t>
      </w:r>
      <w:r w:rsidRPr="00605EB6">
        <w:t>empêcher de tressaillir</w:t>
      </w:r>
      <w:r w:rsidR="00C474C1">
        <w:t xml:space="preserve">. </w:t>
      </w:r>
      <w:r w:rsidRPr="00605EB6">
        <w:t>Il marcha vers la fenêtre d</w:t>
      </w:r>
      <w:r w:rsidR="00C474C1">
        <w:t>’</w:t>
      </w:r>
      <w:r w:rsidRPr="00605EB6">
        <w:t>un pas léger et vint se placer derrière la jeune femme</w:t>
      </w:r>
      <w:r w:rsidR="00C474C1">
        <w:t xml:space="preserve">. </w:t>
      </w:r>
      <w:r w:rsidRPr="00605EB6">
        <w:t>Il voulait voir</w:t>
      </w:r>
      <w:r w:rsidR="00C474C1">
        <w:t xml:space="preserve">. </w:t>
      </w:r>
      <w:r w:rsidRPr="00605EB6">
        <w:t>Il suivit la direction des yeux de Lucy</w:t>
      </w:r>
      <w:r w:rsidR="00C474C1">
        <w:t xml:space="preserve">, </w:t>
      </w:r>
      <w:r w:rsidRPr="00605EB6">
        <w:t>mais il ne vit rien</w:t>
      </w:r>
      <w:r w:rsidR="00C474C1">
        <w:t>.</w:t>
      </w:r>
    </w:p>
    <w:p w14:paraId="7FEC31E2" w14:textId="4F246EDB" w:rsidR="00C474C1" w:rsidRDefault="0094609C" w:rsidP="00C52F4A">
      <w:r>
        <w:t>— </w:t>
      </w:r>
      <w:r w:rsidR="00C52F4A" w:rsidRPr="00605EB6">
        <w:t>Oh</w:t>
      </w:r>
      <w:r w:rsidR="00C474C1">
        <w:t xml:space="preserve"> ! </w:t>
      </w:r>
      <w:r w:rsidR="00C52F4A" w:rsidRPr="00605EB6">
        <w:t>le vilain oiseau noir</w:t>
      </w:r>
      <w:r w:rsidR="00C474C1">
        <w:t xml:space="preserve"> ! </w:t>
      </w:r>
      <w:r w:rsidR="00C52F4A" w:rsidRPr="00605EB6">
        <w:t>reprit-elle</w:t>
      </w:r>
      <w:r w:rsidR="00C474C1">
        <w:t>.</w:t>
      </w:r>
    </w:p>
    <w:p w14:paraId="4CB8E36E" w14:textId="77777777" w:rsidR="00C474C1" w:rsidRDefault="00C52F4A" w:rsidP="00C52F4A">
      <w:r w:rsidRPr="00605EB6">
        <w:t>Et</w:t>
      </w:r>
      <w:r w:rsidR="00C474C1">
        <w:t xml:space="preserve">, </w:t>
      </w:r>
      <w:r w:rsidRPr="00605EB6">
        <w:t>imitant le croassement du corbeau et de la corneille</w:t>
      </w:r>
      <w:r w:rsidR="00C474C1">
        <w:t xml:space="preserve">, </w:t>
      </w:r>
      <w:r w:rsidRPr="00605EB6">
        <w:t>elle se mit à crier d</w:t>
      </w:r>
      <w:r w:rsidR="00C474C1">
        <w:t>’</w:t>
      </w:r>
      <w:r w:rsidRPr="00605EB6">
        <w:t>un ton guttural</w:t>
      </w:r>
      <w:r w:rsidR="00C474C1">
        <w:t> :</w:t>
      </w:r>
    </w:p>
    <w:p w14:paraId="6827522B" w14:textId="606C2F1E" w:rsidR="00C474C1" w:rsidRDefault="0094609C" w:rsidP="00C52F4A">
      <w:r>
        <w:t>— </w:t>
      </w:r>
      <w:r w:rsidR="00C52F4A" w:rsidRPr="00605EB6">
        <w:t>Coâque</w:t>
      </w:r>
      <w:r w:rsidR="00C474C1">
        <w:t xml:space="preserve">, </w:t>
      </w:r>
      <w:r w:rsidR="00C52F4A" w:rsidRPr="00605EB6">
        <w:t>coâque</w:t>
      </w:r>
      <w:r w:rsidR="00C474C1">
        <w:t xml:space="preserve">, </w:t>
      </w:r>
      <w:r w:rsidR="00C52F4A" w:rsidRPr="00605EB6">
        <w:t>coâque</w:t>
      </w:r>
      <w:r w:rsidR="00C474C1">
        <w:t> !</w:t>
      </w:r>
    </w:p>
    <w:p w14:paraId="504F209E" w14:textId="77777777" w:rsidR="00C474C1" w:rsidRDefault="00C52F4A" w:rsidP="00C52F4A">
      <w:r w:rsidRPr="00605EB6">
        <w:t>Elle frissonna</w:t>
      </w:r>
      <w:r w:rsidR="00C474C1">
        <w:t xml:space="preserve">, </w:t>
      </w:r>
      <w:r w:rsidRPr="00605EB6">
        <w:t>saisie par le froid</w:t>
      </w:r>
      <w:r w:rsidR="00C474C1">
        <w:t>.</w:t>
      </w:r>
    </w:p>
    <w:p w14:paraId="3C811CB2" w14:textId="29A57243" w:rsidR="00C474C1" w:rsidRDefault="0094609C" w:rsidP="00C52F4A">
      <w:r>
        <w:t>— </w:t>
      </w:r>
      <w:r w:rsidR="00C52F4A" w:rsidRPr="00605EB6">
        <w:t>Brr</w:t>
      </w:r>
      <w:r w:rsidR="00C506A3">
        <w:t>r</w:t>
      </w:r>
      <w:r w:rsidR="00C474C1">
        <w:t xml:space="preserve">… </w:t>
      </w:r>
      <w:r w:rsidR="00C52F4A" w:rsidRPr="00605EB6">
        <w:t>Oh</w:t>
      </w:r>
      <w:r w:rsidR="00C474C1">
        <w:t xml:space="preserve"> ! </w:t>
      </w:r>
      <w:r w:rsidR="00C52F4A" w:rsidRPr="00605EB6">
        <w:t>il fait bien froid</w:t>
      </w:r>
      <w:r w:rsidR="00C474C1">
        <w:t xml:space="preserve">, </w:t>
      </w:r>
      <w:r w:rsidR="00C52F4A" w:rsidRPr="00605EB6">
        <w:t>bien froid</w:t>
      </w:r>
      <w:r w:rsidR="00C474C1">
        <w:t xml:space="preserve">, </w:t>
      </w:r>
      <w:r w:rsidR="00C52F4A" w:rsidRPr="00605EB6">
        <w:t>je ne pourrai pas</w:t>
      </w:r>
      <w:r w:rsidR="00C474C1">
        <w:t xml:space="preserve">, </w:t>
      </w:r>
      <w:r w:rsidR="00C52F4A" w:rsidRPr="00605EB6">
        <w:t>aujourd</w:t>
      </w:r>
      <w:r w:rsidR="00C474C1">
        <w:t>’</w:t>
      </w:r>
      <w:r w:rsidR="00C52F4A" w:rsidRPr="00605EB6">
        <w:t>hui</w:t>
      </w:r>
      <w:r w:rsidR="00C474C1">
        <w:t xml:space="preserve">, </w:t>
      </w:r>
      <w:r w:rsidR="00C52F4A" w:rsidRPr="00605EB6">
        <w:t>mettre ma robe blanche pour aller cueillir des fleurs</w:t>
      </w:r>
      <w:r w:rsidR="00C474C1">
        <w:t xml:space="preserve">. </w:t>
      </w:r>
      <w:r w:rsidR="00C52F4A" w:rsidRPr="00605EB6">
        <w:t>Je les aime</w:t>
      </w:r>
      <w:r w:rsidR="00C474C1">
        <w:t xml:space="preserve">, </w:t>
      </w:r>
      <w:r w:rsidR="00C52F4A" w:rsidRPr="00605EB6">
        <w:t>les fleurs</w:t>
      </w:r>
      <w:r w:rsidR="00C474C1">
        <w:t xml:space="preserve">, </w:t>
      </w:r>
      <w:r w:rsidR="00C52F4A" w:rsidRPr="00605EB6">
        <w:t>surtout les roses</w:t>
      </w:r>
      <w:r w:rsidR="00C474C1">
        <w:t xml:space="preserve">, </w:t>
      </w:r>
      <w:r w:rsidR="00C52F4A" w:rsidRPr="00605EB6">
        <w:t>les belles roses odorantes</w:t>
      </w:r>
      <w:r w:rsidR="00C474C1">
        <w:t xml:space="preserve">, </w:t>
      </w:r>
      <w:r w:rsidR="00C52F4A" w:rsidRPr="00605EB6">
        <w:t>qui causent la nuit avec les étoiles et le matin avec les papillons bleus</w:t>
      </w:r>
      <w:r w:rsidR="00C474C1">
        <w:t xml:space="preserve">. </w:t>
      </w:r>
      <w:r w:rsidR="00C52F4A" w:rsidRPr="00605EB6">
        <w:t xml:space="preserve">Je voudrais pourtant bien en faire un </w:t>
      </w:r>
      <w:r w:rsidR="00C52F4A" w:rsidRPr="00605EB6">
        <w:lastRenderedPageBreak/>
        <w:t>gros bouquet</w:t>
      </w:r>
      <w:r w:rsidR="00C474C1">
        <w:t xml:space="preserve"> ; </w:t>
      </w:r>
      <w:r w:rsidR="00C52F4A" w:rsidRPr="00605EB6">
        <w:t>je l</w:t>
      </w:r>
      <w:r w:rsidR="00C474C1">
        <w:t>’</w:t>
      </w:r>
      <w:r w:rsidR="00C52F4A" w:rsidRPr="00605EB6">
        <w:t>ai promis à mon père pour sa fête</w:t>
      </w:r>
      <w:r w:rsidR="00C474C1">
        <w:t xml:space="preserve">. </w:t>
      </w:r>
      <w:r w:rsidR="00C52F4A" w:rsidRPr="00605EB6">
        <w:t>Ah</w:t>
      </w:r>
      <w:r w:rsidR="00C474C1">
        <w:t xml:space="preserve"> ! </w:t>
      </w:r>
      <w:r w:rsidR="00C52F4A" w:rsidRPr="00605EB6">
        <w:t>comment s</w:t>
      </w:r>
      <w:r w:rsidR="00C474C1">
        <w:t>’</w:t>
      </w:r>
      <w:r w:rsidR="00C52F4A" w:rsidRPr="00605EB6">
        <w:t>appelle-t-il donc</w:t>
      </w:r>
      <w:r w:rsidR="00C474C1">
        <w:t xml:space="preserve">, </w:t>
      </w:r>
      <w:r w:rsidR="00C52F4A" w:rsidRPr="00605EB6">
        <w:t>mon père</w:t>
      </w:r>
      <w:r w:rsidR="00C474C1">
        <w:t> ?</w:t>
      </w:r>
    </w:p>
    <w:p w14:paraId="0AD5AE49" w14:textId="77777777" w:rsidR="00C474C1" w:rsidRDefault="00C52F4A" w:rsidP="00C52F4A">
      <w:r w:rsidRPr="00605EB6">
        <w:t>Elle chercha un instant dans sa mémoire</w:t>
      </w:r>
      <w:r w:rsidR="00C474C1">
        <w:t>.</w:t>
      </w:r>
    </w:p>
    <w:p w14:paraId="0876717D" w14:textId="3D33590F" w:rsidR="00C474C1" w:rsidRDefault="0094609C" w:rsidP="00C52F4A">
      <w:r>
        <w:t>— </w:t>
      </w:r>
      <w:r w:rsidR="00C52F4A" w:rsidRPr="00605EB6">
        <w:t>Je ne sais plus</w:t>
      </w:r>
      <w:r w:rsidR="00C474C1">
        <w:t xml:space="preserve">, </w:t>
      </w:r>
      <w:r w:rsidR="00C52F4A" w:rsidRPr="00605EB6">
        <w:t>je ne sais plus</w:t>
      </w:r>
      <w:r w:rsidR="00C474C1">
        <w:t xml:space="preserve"> ! </w:t>
      </w:r>
      <w:r w:rsidR="00C52F4A" w:rsidRPr="00605EB6">
        <w:t>fit-elle tristement</w:t>
      </w:r>
      <w:r w:rsidR="00C474C1">
        <w:t>.</w:t>
      </w:r>
    </w:p>
    <w:p w14:paraId="03E3D5F4" w14:textId="77777777" w:rsidR="00C474C1" w:rsidRDefault="00C474C1" w:rsidP="00C52F4A">
      <w:r>
        <w:t>» </w:t>
      </w:r>
      <w:r w:rsidR="00C52F4A" w:rsidRPr="00605EB6">
        <w:t>Il reste toujours là</w:t>
      </w:r>
      <w:r>
        <w:t xml:space="preserve">, </w:t>
      </w:r>
      <w:r w:rsidR="00C52F4A" w:rsidRPr="00605EB6">
        <w:t>continua-t-elle en s</w:t>
      </w:r>
      <w:r>
        <w:t>’</w:t>
      </w:r>
      <w:r w:rsidR="00C52F4A" w:rsidRPr="00605EB6">
        <w:t>animant</w:t>
      </w:r>
      <w:r>
        <w:t xml:space="preserve"> ; </w:t>
      </w:r>
      <w:r w:rsidR="00C52F4A" w:rsidRPr="00605EB6">
        <w:t>pourquoi me regarde-t-il ainsi</w:t>
      </w:r>
      <w:r>
        <w:t xml:space="preserve"> ? </w:t>
      </w:r>
      <w:r w:rsidR="00C52F4A" w:rsidRPr="00605EB6">
        <w:t>Oh</w:t>
      </w:r>
      <w:r>
        <w:t xml:space="preserve"> ! </w:t>
      </w:r>
      <w:r w:rsidR="00C52F4A" w:rsidRPr="00605EB6">
        <w:t>comme il a les yeux méchants</w:t>
      </w:r>
      <w:r>
        <w:t xml:space="preserve">, </w:t>
      </w:r>
      <w:r w:rsidR="00C52F4A" w:rsidRPr="00605EB6">
        <w:t>l</w:t>
      </w:r>
      <w:r>
        <w:t>’</w:t>
      </w:r>
      <w:r w:rsidR="00C52F4A" w:rsidRPr="00605EB6">
        <w:t>oiseau noir</w:t>
      </w:r>
      <w:r>
        <w:t xml:space="preserve"> ! </w:t>
      </w:r>
      <w:r w:rsidR="00C52F4A" w:rsidRPr="00605EB6">
        <w:t>Va-t</w:t>
      </w:r>
      <w:r>
        <w:t>’</w:t>
      </w:r>
      <w:r w:rsidR="00C52F4A" w:rsidRPr="00605EB6">
        <w:t>en</w:t>
      </w:r>
      <w:r>
        <w:t xml:space="preserve">, </w:t>
      </w:r>
      <w:r w:rsidR="00C52F4A" w:rsidRPr="00605EB6">
        <w:t>va-t</w:t>
      </w:r>
      <w:r>
        <w:t>’</w:t>
      </w:r>
      <w:r w:rsidR="00C52F4A" w:rsidRPr="00605EB6">
        <w:t>en</w:t>
      </w:r>
      <w:r>
        <w:t xml:space="preserve"> ! </w:t>
      </w:r>
      <w:r w:rsidR="00C52F4A" w:rsidRPr="00605EB6">
        <w:t>Coâque</w:t>
      </w:r>
      <w:r>
        <w:t xml:space="preserve">, </w:t>
      </w:r>
      <w:r w:rsidR="00C52F4A" w:rsidRPr="00605EB6">
        <w:t>coâque</w:t>
      </w:r>
      <w:r>
        <w:t> !</w:t>
      </w:r>
    </w:p>
    <w:p w14:paraId="78ED44AC" w14:textId="77777777" w:rsidR="00C474C1" w:rsidRDefault="00C52F4A" w:rsidP="00C52F4A">
      <w:r w:rsidRPr="00605EB6">
        <w:t>Le baron</w:t>
      </w:r>
      <w:r w:rsidR="00C474C1">
        <w:t xml:space="preserve">, </w:t>
      </w:r>
      <w:r w:rsidRPr="00605EB6">
        <w:t>terrifié</w:t>
      </w:r>
      <w:r w:rsidR="00C474C1">
        <w:t xml:space="preserve">, </w:t>
      </w:r>
      <w:r w:rsidRPr="00605EB6">
        <w:t>se rejeta en arrière</w:t>
      </w:r>
      <w:r w:rsidR="00C474C1">
        <w:t xml:space="preserve">. </w:t>
      </w:r>
      <w:r w:rsidRPr="00605EB6">
        <w:t>Il comprenait enfin</w:t>
      </w:r>
      <w:r w:rsidR="00C474C1">
        <w:t>.</w:t>
      </w:r>
    </w:p>
    <w:p w14:paraId="10A16066" w14:textId="71C56DBE" w:rsidR="00C474C1" w:rsidRDefault="0094609C" w:rsidP="00C52F4A">
      <w:r>
        <w:t>— </w:t>
      </w:r>
      <w:r w:rsidR="00C52F4A" w:rsidRPr="00605EB6">
        <w:t>Folle</w:t>
      </w:r>
      <w:r w:rsidR="00C474C1">
        <w:t xml:space="preserve"> ! </w:t>
      </w:r>
      <w:r w:rsidR="00C52F4A" w:rsidRPr="00605EB6">
        <w:t>murmura-t-il d</w:t>
      </w:r>
      <w:r w:rsidR="00C474C1">
        <w:t>’</w:t>
      </w:r>
      <w:r w:rsidR="00C52F4A" w:rsidRPr="00605EB6">
        <w:t>une voix étranglée</w:t>
      </w:r>
      <w:r w:rsidR="004540F3">
        <w:t> ;</w:t>
      </w:r>
      <w:r w:rsidR="00C474C1">
        <w:t xml:space="preserve"> </w:t>
      </w:r>
      <w:r w:rsidR="00C52F4A" w:rsidRPr="00605EB6">
        <w:t>elle est folle</w:t>
      </w:r>
      <w:r w:rsidR="00C474C1">
        <w:t> !</w:t>
      </w:r>
    </w:p>
    <w:p w14:paraId="6E61FDE9" w14:textId="77777777" w:rsidR="00C474C1" w:rsidRDefault="00C52F4A" w:rsidP="00C52F4A">
      <w:r w:rsidRPr="00605EB6">
        <w:t>La malheureuse était toute grelottante</w:t>
      </w:r>
      <w:r w:rsidR="00C474C1">
        <w:t xml:space="preserve">, </w:t>
      </w:r>
      <w:r w:rsidRPr="00605EB6">
        <w:t>ses dents claquaient</w:t>
      </w:r>
      <w:r w:rsidR="00C474C1">
        <w:t>.</w:t>
      </w:r>
    </w:p>
    <w:p w14:paraId="5E299C3B" w14:textId="1F713B0A" w:rsidR="00C474C1" w:rsidRDefault="00C52F4A" w:rsidP="00C52F4A">
      <w:r w:rsidRPr="00605EB6">
        <w:t>Un coup de vent</w:t>
      </w:r>
      <w:r w:rsidR="00C474C1">
        <w:t xml:space="preserve">, </w:t>
      </w:r>
      <w:r w:rsidRPr="00605EB6">
        <w:t>une sorte de rafale avec grésil</w:t>
      </w:r>
      <w:r w:rsidR="00C474C1">
        <w:t xml:space="preserve">, </w:t>
      </w:r>
      <w:r w:rsidRPr="00605EB6">
        <w:t xml:space="preserve">la força </w:t>
      </w:r>
      <w:r w:rsidR="00C506A3">
        <w:t>de</w:t>
      </w:r>
      <w:r w:rsidR="00C506A3" w:rsidRPr="00605EB6">
        <w:t xml:space="preserve"> </w:t>
      </w:r>
      <w:r w:rsidRPr="00605EB6">
        <w:t>quitter la fenêtre</w:t>
      </w:r>
      <w:r w:rsidR="00C474C1">
        <w:t xml:space="preserve">. </w:t>
      </w:r>
      <w:r w:rsidRPr="00605EB6">
        <w:t>Elle recula jusqu</w:t>
      </w:r>
      <w:r w:rsidR="00C474C1">
        <w:t>’</w:t>
      </w:r>
      <w:r w:rsidRPr="00605EB6">
        <w:t>à l</w:t>
      </w:r>
      <w:r w:rsidR="00C474C1">
        <w:t>’</w:t>
      </w:r>
      <w:r w:rsidRPr="00605EB6">
        <w:t>ottomane sur laquelle elle s</w:t>
      </w:r>
      <w:r w:rsidR="00C474C1">
        <w:t>’</w:t>
      </w:r>
      <w:r w:rsidRPr="00605EB6">
        <w:t>affaissa et se pelotonna frileusement</w:t>
      </w:r>
      <w:r w:rsidR="00C474C1">
        <w:t>.</w:t>
      </w:r>
    </w:p>
    <w:p w14:paraId="36102CDA" w14:textId="77777777" w:rsidR="00C474C1" w:rsidRDefault="00C52F4A" w:rsidP="00C52F4A">
      <w:r w:rsidRPr="00605EB6">
        <w:t>Le baron s</w:t>
      </w:r>
      <w:r w:rsidR="00C474C1">
        <w:t>’</w:t>
      </w:r>
      <w:r w:rsidRPr="00605EB6">
        <w:t>empressa de refermer la fenêtre</w:t>
      </w:r>
      <w:r w:rsidR="00C474C1">
        <w:t xml:space="preserve"> ; </w:t>
      </w:r>
      <w:r w:rsidRPr="00605EB6">
        <w:t>puis</w:t>
      </w:r>
      <w:r w:rsidR="00C474C1">
        <w:t xml:space="preserve">, </w:t>
      </w:r>
      <w:r w:rsidRPr="00605EB6">
        <w:t>s</w:t>
      </w:r>
      <w:r w:rsidR="00C474C1">
        <w:t>’</w:t>
      </w:r>
      <w:r w:rsidRPr="00605EB6">
        <w:t>approchant de la jeune femme</w:t>
      </w:r>
      <w:r w:rsidR="00C474C1">
        <w:t> :</w:t>
      </w:r>
    </w:p>
    <w:p w14:paraId="7178DF7A" w14:textId="070B4081" w:rsidR="00C474C1" w:rsidRDefault="0094609C" w:rsidP="00C52F4A">
      <w:r>
        <w:t>— </w:t>
      </w:r>
      <w:r w:rsidR="00C52F4A" w:rsidRPr="00605EB6">
        <w:t>Lucy</w:t>
      </w:r>
      <w:r w:rsidR="00C474C1">
        <w:t xml:space="preserve">, </w:t>
      </w:r>
      <w:r w:rsidR="00C52F4A" w:rsidRPr="00605EB6">
        <w:t>Lucy</w:t>
      </w:r>
      <w:r w:rsidR="00C474C1">
        <w:t xml:space="preserve"> ! </w:t>
      </w:r>
      <w:r w:rsidR="00C52F4A" w:rsidRPr="00605EB6">
        <w:t>l</w:t>
      </w:r>
      <w:r w:rsidR="00C474C1">
        <w:t>’</w:t>
      </w:r>
      <w:r w:rsidR="00C52F4A" w:rsidRPr="00605EB6">
        <w:t>appela-t-il doucement</w:t>
      </w:r>
      <w:r w:rsidR="00C474C1">
        <w:t>.</w:t>
      </w:r>
    </w:p>
    <w:p w14:paraId="4D11C3F2" w14:textId="77777777" w:rsidR="00C474C1" w:rsidRDefault="00C52F4A" w:rsidP="00C52F4A">
      <w:r w:rsidRPr="00605EB6">
        <w:t>Elle le regarda</w:t>
      </w:r>
      <w:r w:rsidR="00C474C1">
        <w:t xml:space="preserve">, </w:t>
      </w:r>
      <w:r w:rsidRPr="00605EB6">
        <w:t>peureuse</w:t>
      </w:r>
      <w:r w:rsidR="00C474C1">
        <w:t>.</w:t>
      </w:r>
    </w:p>
    <w:p w14:paraId="6637DF41" w14:textId="4E10371F" w:rsidR="00C474C1" w:rsidRDefault="0094609C" w:rsidP="00C52F4A">
      <w:r>
        <w:t>— </w:t>
      </w:r>
      <w:r w:rsidR="00C52F4A" w:rsidRPr="00605EB6">
        <w:t>Silence</w:t>
      </w:r>
      <w:r w:rsidR="00C474C1">
        <w:t xml:space="preserve">, </w:t>
      </w:r>
      <w:r w:rsidR="00C52F4A" w:rsidRPr="00605EB6">
        <w:t>silence</w:t>
      </w:r>
      <w:r w:rsidR="00C474C1">
        <w:t xml:space="preserve">, </w:t>
      </w:r>
      <w:r w:rsidR="00C52F4A" w:rsidRPr="00605EB6">
        <w:t>fit-elle</w:t>
      </w:r>
      <w:r w:rsidR="00C474C1">
        <w:t xml:space="preserve">, </w:t>
      </w:r>
      <w:r w:rsidR="00C52F4A" w:rsidRPr="00605EB6">
        <w:t>ne parlez pas</w:t>
      </w:r>
      <w:r w:rsidR="00C474C1">
        <w:t xml:space="preserve"> ; </w:t>
      </w:r>
      <w:r w:rsidR="00C52F4A" w:rsidRPr="00605EB6">
        <w:t>l</w:t>
      </w:r>
      <w:r w:rsidR="00C474C1">
        <w:t>’</w:t>
      </w:r>
      <w:r w:rsidR="00C52F4A" w:rsidRPr="00605EB6">
        <w:t>oiseau noir me cherche</w:t>
      </w:r>
      <w:r w:rsidR="00C474C1">
        <w:t xml:space="preserve">… </w:t>
      </w:r>
      <w:r w:rsidR="00C52F4A" w:rsidRPr="00605EB6">
        <w:t>Il est méchant</w:t>
      </w:r>
      <w:r w:rsidR="00C474C1">
        <w:t xml:space="preserve">, </w:t>
      </w:r>
      <w:r w:rsidR="00C52F4A" w:rsidRPr="00605EB6">
        <w:t>l</w:t>
      </w:r>
      <w:r w:rsidR="00C474C1">
        <w:t>’</w:t>
      </w:r>
      <w:r w:rsidR="00C52F4A" w:rsidRPr="00605EB6">
        <w:t>oiseau noir</w:t>
      </w:r>
      <w:r w:rsidR="00C474C1">
        <w:t xml:space="preserve">, </w:t>
      </w:r>
      <w:r w:rsidR="00C52F4A" w:rsidRPr="00605EB6">
        <w:t>il me fait peur</w:t>
      </w:r>
      <w:r w:rsidR="00C474C1">
        <w:t xml:space="preserve">, </w:t>
      </w:r>
      <w:r w:rsidR="00C52F4A" w:rsidRPr="00605EB6">
        <w:t>je me cache</w:t>
      </w:r>
      <w:r w:rsidR="00C474C1">
        <w:t> !…</w:t>
      </w:r>
    </w:p>
    <w:p w14:paraId="31017182" w14:textId="77777777" w:rsidR="00C474C1" w:rsidRDefault="00C52F4A" w:rsidP="00C52F4A">
      <w:r w:rsidRPr="00605EB6">
        <w:t>Et</w:t>
      </w:r>
      <w:r w:rsidR="00C474C1">
        <w:t xml:space="preserve">, </w:t>
      </w:r>
      <w:r w:rsidRPr="00605EB6">
        <w:t>prise soudain d</w:t>
      </w:r>
      <w:r w:rsidR="00C474C1">
        <w:t>’</w:t>
      </w:r>
      <w:r w:rsidRPr="00605EB6">
        <w:t>un rire nerveux</w:t>
      </w:r>
      <w:r w:rsidR="00C474C1">
        <w:t xml:space="preserve">, </w:t>
      </w:r>
      <w:r w:rsidRPr="00605EB6">
        <w:t>effrayant</w:t>
      </w:r>
      <w:r w:rsidR="00C474C1">
        <w:t xml:space="preserve">, </w:t>
      </w:r>
      <w:r w:rsidRPr="00605EB6">
        <w:t>battant des mains</w:t>
      </w:r>
      <w:r w:rsidR="00C474C1">
        <w:t> :</w:t>
      </w:r>
    </w:p>
    <w:p w14:paraId="1CB00FB4" w14:textId="54FB105C" w:rsidR="00C474C1" w:rsidRDefault="0094609C" w:rsidP="00C52F4A">
      <w:r>
        <w:t>— </w:t>
      </w:r>
      <w:r w:rsidR="00C52F4A" w:rsidRPr="00605EB6">
        <w:t>Je suis cachée</w:t>
      </w:r>
      <w:r w:rsidR="00C474C1">
        <w:t xml:space="preserve">, </w:t>
      </w:r>
      <w:r w:rsidR="00C52F4A" w:rsidRPr="00605EB6">
        <w:t>bien cachée</w:t>
      </w:r>
      <w:r w:rsidR="00C474C1">
        <w:t xml:space="preserve">, </w:t>
      </w:r>
      <w:r w:rsidR="00C52F4A" w:rsidRPr="00605EB6">
        <w:t>il ne me trouvera pas</w:t>
      </w:r>
      <w:r w:rsidR="00C474C1">
        <w:t xml:space="preserve">, </w:t>
      </w:r>
      <w:r w:rsidR="00C52F4A" w:rsidRPr="00605EB6">
        <w:t>dit-elle</w:t>
      </w:r>
      <w:r w:rsidR="00C474C1">
        <w:t>.</w:t>
      </w:r>
    </w:p>
    <w:p w14:paraId="0FB32AB6" w14:textId="77777777" w:rsidR="00C474C1" w:rsidRDefault="00C52F4A" w:rsidP="00C52F4A">
      <w:r w:rsidRPr="00605EB6">
        <w:lastRenderedPageBreak/>
        <w:t>Se faisant petite</w:t>
      </w:r>
      <w:r w:rsidR="00C474C1">
        <w:t xml:space="preserve">, </w:t>
      </w:r>
      <w:r w:rsidRPr="00605EB6">
        <w:t>elle se blottit</w:t>
      </w:r>
      <w:r w:rsidR="00C474C1">
        <w:t xml:space="preserve">, </w:t>
      </w:r>
      <w:r w:rsidRPr="00605EB6">
        <w:t>couvrant sa tête avec les coussins</w:t>
      </w:r>
      <w:r w:rsidR="00C474C1">
        <w:t>.</w:t>
      </w:r>
    </w:p>
    <w:p w14:paraId="566FB1D9" w14:textId="77777777" w:rsidR="00C474C1" w:rsidRDefault="00C52F4A" w:rsidP="00C52F4A">
      <w:r w:rsidRPr="00605EB6">
        <w:t>Léon</w:t>
      </w:r>
      <w:r w:rsidR="00C474C1">
        <w:t xml:space="preserve">, </w:t>
      </w:r>
      <w:r w:rsidRPr="00605EB6">
        <w:t>les cheveux hérissés</w:t>
      </w:r>
      <w:r w:rsidR="00C474C1">
        <w:t xml:space="preserve">, </w:t>
      </w:r>
      <w:r w:rsidRPr="00605EB6">
        <w:t>blême</w:t>
      </w:r>
      <w:r w:rsidR="00C474C1">
        <w:t xml:space="preserve">, </w:t>
      </w:r>
      <w:r w:rsidRPr="00605EB6">
        <w:t>éperdu</w:t>
      </w:r>
      <w:r w:rsidR="00C474C1">
        <w:t xml:space="preserve">, </w:t>
      </w:r>
      <w:r w:rsidRPr="00605EB6">
        <w:t>frappé d</w:t>
      </w:r>
      <w:r w:rsidR="00C474C1">
        <w:t>’</w:t>
      </w:r>
      <w:r w:rsidRPr="00605EB6">
        <w:t>épouvante</w:t>
      </w:r>
      <w:r w:rsidR="00C474C1">
        <w:t xml:space="preserve">, </w:t>
      </w:r>
      <w:r w:rsidRPr="00605EB6">
        <w:t>s</w:t>
      </w:r>
      <w:r w:rsidR="00C474C1">
        <w:t>’</w:t>
      </w:r>
      <w:r w:rsidRPr="00605EB6">
        <w:t>élança hors du salon</w:t>
      </w:r>
      <w:r w:rsidR="00C474C1">
        <w:t>.</w:t>
      </w:r>
    </w:p>
    <w:p w14:paraId="1A7305F5" w14:textId="77777777" w:rsidR="00C474C1" w:rsidRDefault="00C52F4A" w:rsidP="00C52F4A">
      <w:r w:rsidRPr="00605EB6">
        <w:t>La femme de chambre se trouva sur son passage et ne put retenir un cri d</w:t>
      </w:r>
      <w:r w:rsidR="00C474C1">
        <w:t>’</w:t>
      </w:r>
      <w:r w:rsidRPr="00605EB6">
        <w:t>effroi</w:t>
      </w:r>
      <w:r w:rsidR="00C474C1">
        <w:t>.</w:t>
      </w:r>
    </w:p>
    <w:p w14:paraId="3FD6A0EE" w14:textId="6BEB62C0" w:rsidR="00C474C1" w:rsidRDefault="0094609C" w:rsidP="00C52F4A">
      <w:r>
        <w:t>— </w:t>
      </w:r>
      <w:r w:rsidR="00C52F4A" w:rsidRPr="00605EB6">
        <w:t>Courez vite près de votre maîtresse</w:t>
      </w:r>
      <w:r w:rsidR="00C474C1">
        <w:t xml:space="preserve">, </w:t>
      </w:r>
      <w:r w:rsidR="00C52F4A" w:rsidRPr="00605EB6">
        <w:t>lui dit-il</w:t>
      </w:r>
      <w:r w:rsidR="00C474C1">
        <w:t xml:space="preserve"> ; </w:t>
      </w:r>
      <w:r w:rsidR="00C52F4A" w:rsidRPr="00605EB6">
        <w:t>elle a besoin de vos soins</w:t>
      </w:r>
      <w:r w:rsidR="00C474C1">
        <w:t xml:space="preserve"> ; </w:t>
      </w:r>
      <w:r w:rsidR="00C52F4A" w:rsidRPr="00605EB6">
        <w:t>je ne sais ce qui se passe</w:t>
      </w:r>
      <w:r w:rsidR="00C474C1">
        <w:t xml:space="preserve">, </w:t>
      </w:r>
      <w:r w:rsidR="00C52F4A" w:rsidRPr="00605EB6">
        <w:t>mais je crois bien qu</w:t>
      </w:r>
      <w:r w:rsidR="00C474C1">
        <w:t>’</w:t>
      </w:r>
      <w:r w:rsidR="00C52F4A" w:rsidRPr="00605EB6">
        <w:t>elle a tout à coup perdu la raison</w:t>
      </w:r>
      <w:r w:rsidR="00C474C1">
        <w:t>.</w:t>
      </w:r>
    </w:p>
    <w:p w14:paraId="1FA3F5CC" w14:textId="45F58694" w:rsidR="00C474C1" w:rsidRDefault="00C52F4A" w:rsidP="00C52F4A">
      <w:r w:rsidRPr="00605EB6">
        <w:t>Et pendant que l</w:t>
      </w:r>
      <w:r w:rsidR="00C474C1">
        <w:t>’</w:t>
      </w:r>
      <w:r w:rsidRPr="00605EB6">
        <w:t>Anglaise affolée se précipitait vers le boudoir</w:t>
      </w:r>
      <w:r w:rsidR="00C474C1">
        <w:t>, M. de </w:t>
      </w:r>
      <w:r w:rsidRPr="00605EB6">
        <w:t>Simaise courait s</w:t>
      </w:r>
      <w:r w:rsidR="00C474C1">
        <w:t>’</w:t>
      </w:r>
      <w:r w:rsidRPr="00605EB6">
        <w:t>enfermer dans sa chambre pour rendre</w:t>
      </w:r>
      <w:r w:rsidR="00C474C1">
        <w:t xml:space="preserve">, </w:t>
      </w:r>
      <w:r w:rsidRPr="00605EB6">
        <w:t>d</w:t>
      </w:r>
      <w:r w:rsidR="00C474C1">
        <w:t>’</w:t>
      </w:r>
      <w:r w:rsidRPr="00605EB6">
        <w:t>abord</w:t>
      </w:r>
      <w:r w:rsidR="00C474C1">
        <w:t xml:space="preserve">, </w:t>
      </w:r>
      <w:r w:rsidRPr="00605EB6">
        <w:t>le calme à son esprit troublé et réfléchir ensuite à ce qu</w:t>
      </w:r>
      <w:r w:rsidR="00C474C1">
        <w:t>’</w:t>
      </w:r>
      <w:r w:rsidRPr="00605EB6">
        <w:t>il devait faire</w:t>
      </w:r>
      <w:r w:rsidR="00C474C1">
        <w:t xml:space="preserve">, </w:t>
      </w:r>
      <w:r w:rsidRPr="00605EB6">
        <w:t>maintenant</w:t>
      </w:r>
      <w:r w:rsidR="00C474C1">
        <w:t xml:space="preserve">, </w:t>
      </w:r>
      <w:r w:rsidRPr="00605EB6">
        <w:t>en présence de cette complication nouvelle et inattendue</w:t>
      </w:r>
      <w:r w:rsidR="00C474C1">
        <w:t xml:space="preserve">. </w:t>
      </w:r>
      <w:r w:rsidRPr="00605EB6">
        <w:t>Mais il eut beau chercher</w:t>
      </w:r>
      <w:r w:rsidR="00C474C1">
        <w:t xml:space="preserve">, </w:t>
      </w:r>
      <w:r w:rsidRPr="00605EB6">
        <w:t>entasser les idées</w:t>
      </w:r>
      <w:r w:rsidR="00C474C1">
        <w:t xml:space="preserve">, </w:t>
      </w:r>
      <w:r w:rsidRPr="00605EB6">
        <w:t>il voyait la situation de plus en plus difficile et embarrassante</w:t>
      </w:r>
      <w:r w:rsidR="00C474C1">
        <w:t xml:space="preserve">, </w:t>
      </w:r>
      <w:r w:rsidRPr="00605EB6">
        <w:t>sans trouver aucun moyen pratique d</w:t>
      </w:r>
      <w:r w:rsidR="00C474C1">
        <w:t>’</w:t>
      </w:r>
      <w:r w:rsidRPr="00605EB6">
        <w:t>en sortir</w:t>
      </w:r>
      <w:r w:rsidR="00C474C1">
        <w:t xml:space="preserve">. </w:t>
      </w:r>
      <w:r w:rsidRPr="00605EB6">
        <w:t>Il finit par reconnaître son impuissance</w:t>
      </w:r>
      <w:r w:rsidR="00C474C1">
        <w:t>.</w:t>
      </w:r>
    </w:p>
    <w:p w14:paraId="189B2D4A" w14:textId="77777777" w:rsidR="00C474C1" w:rsidRDefault="00C52F4A" w:rsidP="00C52F4A">
      <w:r w:rsidRPr="00605EB6">
        <w:t>Alors</w:t>
      </w:r>
      <w:r w:rsidR="00C474C1">
        <w:t xml:space="preserve">, </w:t>
      </w:r>
      <w:r w:rsidRPr="00605EB6">
        <w:t>il se souvint qu</w:t>
      </w:r>
      <w:r w:rsidR="00C474C1">
        <w:t>’</w:t>
      </w:r>
      <w:r w:rsidRPr="00605EB6">
        <w:t>un jour le marquis de Presle lui avait parlé d</w:t>
      </w:r>
      <w:r w:rsidR="00C474C1">
        <w:t>’</w:t>
      </w:r>
      <w:r w:rsidRPr="00605EB6">
        <w:t>un homme appelé Blaireau</w:t>
      </w:r>
      <w:r w:rsidR="00C474C1">
        <w:t xml:space="preserve">, </w:t>
      </w:r>
      <w:r w:rsidRPr="00605EB6">
        <w:t>personnage étrange</w:t>
      </w:r>
      <w:r w:rsidR="00C474C1">
        <w:t xml:space="preserve">, </w:t>
      </w:r>
      <w:r w:rsidRPr="00605EB6">
        <w:t>unique dans son genre</w:t>
      </w:r>
      <w:r w:rsidR="00C474C1">
        <w:t xml:space="preserve">, </w:t>
      </w:r>
      <w:r w:rsidRPr="00605EB6">
        <w:t>donnant des conseils</w:t>
      </w:r>
      <w:r w:rsidR="00C474C1">
        <w:t xml:space="preserve">, </w:t>
      </w:r>
      <w:r w:rsidRPr="00605EB6">
        <w:t>agissant même pour le compte des autres</w:t>
      </w:r>
      <w:r w:rsidR="00C474C1">
        <w:t xml:space="preserve">, </w:t>
      </w:r>
      <w:r w:rsidRPr="00605EB6">
        <w:t>pourvu qu</w:t>
      </w:r>
      <w:r w:rsidR="00C474C1">
        <w:t>’</w:t>
      </w:r>
      <w:r w:rsidRPr="00605EB6">
        <w:t>on le payât bien</w:t>
      </w:r>
      <w:r w:rsidR="00C474C1">
        <w:t xml:space="preserve">, </w:t>
      </w:r>
      <w:r w:rsidRPr="00605EB6">
        <w:t>faisant tout</w:t>
      </w:r>
      <w:r w:rsidR="00C474C1">
        <w:t xml:space="preserve">, </w:t>
      </w:r>
      <w:r w:rsidRPr="00605EB6">
        <w:t>pouvant tout</w:t>
      </w:r>
      <w:r w:rsidR="00C474C1">
        <w:t xml:space="preserve">, </w:t>
      </w:r>
      <w:r w:rsidRPr="00605EB6">
        <w:t>adroit</w:t>
      </w:r>
      <w:r w:rsidR="00C474C1">
        <w:t xml:space="preserve">, </w:t>
      </w:r>
      <w:r w:rsidRPr="00605EB6">
        <w:t>audacieux</w:t>
      </w:r>
      <w:r w:rsidR="00C474C1">
        <w:t xml:space="preserve">, </w:t>
      </w:r>
      <w:r w:rsidRPr="00605EB6">
        <w:t>sans scrupule</w:t>
      </w:r>
      <w:r w:rsidR="00C474C1">
        <w:t xml:space="preserve">, </w:t>
      </w:r>
      <w:r w:rsidRPr="00605EB6">
        <w:t>une puissance mystérieuse</w:t>
      </w:r>
      <w:r w:rsidR="00C474C1">
        <w:t xml:space="preserve">, </w:t>
      </w:r>
      <w:r w:rsidRPr="00605EB6">
        <w:t>enfin</w:t>
      </w:r>
      <w:r w:rsidR="00C474C1">
        <w:t xml:space="preserve">, </w:t>
      </w:r>
      <w:r w:rsidRPr="00605EB6">
        <w:t>terrible</w:t>
      </w:r>
      <w:r w:rsidR="00C474C1">
        <w:t xml:space="preserve">, </w:t>
      </w:r>
      <w:r w:rsidRPr="00605EB6">
        <w:t>qui ne connaissait aucune difficulté</w:t>
      </w:r>
      <w:r w:rsidR="00C474C1">
        <w:t xml:space="preserve">, </w:t>
      </w:r>
      <w:r w:rsidRPr="00605EB6">
        <w:t>ne s</w:t>
      </w:r>
      <w:r w:rsidR="00C474C1">
        <w:t>’</w:t>
      </w:r>
      <w:r w:rsidRPr="00605EB6">
        <w:t>arrêtait devant aucun obstacle</w:t>
      </w:r>
      <w:r w:rsidR="00C474C1">
        <w:t xml:space="preserve">, </w:t>
      </w:r>
      <w:r w:rsidRPr="00605EB6">
        <w:t>pour qui le mot impossible était inconnu</w:t>
      </w:r>
      <w:r w:rsidR="00C474C1">
        <w:t>.</w:t>
      </w:r>
    </w:p>
    <w:p w14:paraId="73E662C2" w14:textId="4C787464" w:rsidR="00C474C1" w:rsidRDefault="0094609C" w:rsidP="00C52F4A">
      <w:r>
        <w:t>— </w:t>
      </w:r>
      <w:r w:rsidR="00C52F4A" w:rsidRPr="00605EB6">
        <w:t>Je verrai cet individu</w:t>
      </w:r>
      <w:r w:rsidR="00C474C1">
        <w:t xml:space="preserve">, </w:t>
      </w:r>
      <w:r w:rsidR="00C52F4A" w:rsidRPr="00605EB6">
        <w:t>se dit le baron</w:t>
      </w:r>
      <w:r w:rsidR="00C474C1">
        <w:t xml:space="preserve">. </w:t>
      </w:r>
      <w:r w:rsidR="00C52F4A" w:rsidRPr="00605EB6">
        <w:t>Je ne sais pas où il demeure</w:t>
      </w:r>
      <w:r w:rsidR="00C474C1">
        <w:t xml:space="preserve">, </w:t>
      </w:r>
      <w:r w:rsidR="00C52F4A" w:rsidRPr="00605EB6">
        <w:t>mais le marquis qui s</w:t>
      </w:r>
      <w:r w:rsidR="00C474C1">
        <w:t>’</w:t>
      </w:r>
      <w:r w:rsidR="00C52F4A" w:rsidRPr="00605EB6">
        <w:t>est</w:t>
      </w:r>
      <w:r w:rsidR="00C474C1">
        <w:t xml:space="preserve">, </w:t>
      </w:r>
      <w:r w:rsidR="00C52F4A" w:rsidRPr="00605EB6">
        <w:t>m</w:t>
      </w:r>
      <w:r w:rsidR="00C474C1">
        <w:t>’</w:t>
      </w:r>
      <w:r w:rsidR="00C52F4A" w:rsidRPr="00605EB6">
        <w:t>a-t-il dit</w:t>
      </w:r>
      <w:r w:rsidR="00C474C1">
        <w:t xml:space="preserve">, </w:t>
      </w:r>
      <w:r w:rsidR="00C52F4A" w:rsidRPr="00605EB6">
        <w:t>servi de lui</w:t>
      </w:r>
      <w:r w:rsidR="00C474C1">
        <w:t xml:space="preserve">, </w:t>
      </w:r>
      <w:r w:rsidR="00C52F4A" w:rsidRPr="00605EB6">
        <w:t>ne refusera pas de me donner son adresse et même de le prévenir de ma visite</w:t>
      </w:r>
      <w:r w:rsidR="00C474C1">
        <w:t xml:space="preserve">. </w:t>
      </w:r>
      <w:r w:rsidR="00C52F4A" w:rsidRPr="00605EB6">
        <w:t>Si ce Blaireau est bien tel que le marquis me l</w:t>
      </w:r>
      <w:r w:rsidR="00C474C1">
        <w:t>’</w:t>
      </w:r>
      <w:r w:rsidR="00C52F4A" w:rsidRPr="00605EB6">
        <w:t>a dépeint</w:t>
      </w:r>
      <w:r w:rsidR="00C474C1">
        <w:t xml:space="preserve">, </w:t>
      </w:r>
      <w:r w:rsidR="00C52F4A" w:rsidRPr="00605EB6">
        <w:t>c</w:t>
      </w:r>
      <w:r w:rsidR="00C474C1">
        <w:t>’</w:t>
      </w:r>
      <w:r w:rsidR="00C52F4A" w:rsidRPr="00605EB6">
        <w:t>est l</w:t>
      </w:r>
      <w:r w:rsidR="00C474C1">
        <w:t>’</w:t>
      </w:r>
      <w:r w:rsidR="00C52F4A" w:rsidRPr="00605EB6">
        <w:t>homme dont j</w:t>
      </w:r>
      <w:r w:rsidR="00C474C1">
        <w:t>’</w:t>
      </w:r>
      <w:r w:rsidR="00C52F4A" w:rsidRPr="00605EB6">
        <w:t>ai besoin</w:t>
      </w:r>
      <w:r w:rsidR="00C474C1">
        <w:t xml:space="preserve">, </w:t>
      </w:r>
      <w:r w:rsidR="00C52F4A" w:rsidRPr="00605EB6">
        <w:t>l</w:t>
      </w:r>
      <w:r w:rsidR="00C474C1">
        <w:t>’</w:t>
      </w:r>
      <w:r w:rsidR="00C52F4A" w:rsidRPr="00605EB6">
        <w:t>homme qu</w:t>
      </w:r>
      <w:r w:rsidR="00C474C1">
        <w:t>’</w:t>
      </w:r>
      <w:r w:rsidR="00C52F4A" w:rsidRPr="00605EB6">
        <w:t xml:space="preserve">il </w:t>
      </w:r>
      <w:r w:rsidR="00C52F4A" w:rsidRPr="00605EB6">
        <w:lastRenderedPageBreak/>
        <w:t>me faut</w:t>
      </w:r>
      <w:r w:rsidR="00C474C1">
        <w:t xml:space="preserve">. </w:t>
      </w:r>
      <w:r w:rsidR="00C52F4A" w:rsidRPr="00605EB6">
        <w:t>Il m</w:t>
      </w:r>
      <w:r w:rsidR="00C474C1">
        <w:t>’</w:t>
      </w:r>
      <w:r w:rsidR="00C52F4A" w:rsidRPr="00605EB6">
        <w:t>aidera à sortir d</w:t>
      </w:r>
      <w:r w:rsidR="00C474C1">
        <w:t>’</w:t>
      </w:r>
      <w:r w:rsidR="00C52F4A" w:rsidRPr="00605EB6">
        <w:t>embarras</w:t>
      </w:r>
      <w:r w:rsidR="00C474C1">
        <w:t xml:space="preserve">. </w:t>
      </w:r>
      <w:r w:rsidR="00C52F4A" w:rsidRPr="00605EB6">
        <w:t>Ce que je n</w:t>
      </w:r>
      <w:r w:rsidR="00C474C1">
        <w:t>’</w:t>
      </w:r>
      <w:r w:rsidR="00C52F4A" w:rsidRPr="00605EB6">
        <w:t>oserais faire</w:t>
      </w:r>
      <w:r w:rsidR="00C474C1">
        <w:t xml:space="preserve">, </w:t>
      </w:r>
      <w:r w:rsidR="00C52F4A" w:rsidRPr="00605EB6">
        <w:t>moi</w:t>
      </w:r>
      <w:r w:rsidR="00C474C1">
        <w:t xml:space="preserve">, </w:t>
      </w:r>
      <w:r w:rsidR="00C52F4A" w:rsidRPr="00605EB6">
        <w:t>il le fera</w:t>
      </w:r>
      <w:r w:rsidR="00C474C1">
        <w:t>.</w:t>
      </w:r>
    </w:p>
    <w:p w14:paraId="6A7576AF" w14:textId="77777777" w:rsidR="00C474C1" w:rsidRDefault="00C52F4A" w:rsidP="00C52F4A">
      <w:r w:rsidRPr="00605EB6">
        <w:t>Le misérable avait</w:t>
      </w:r>
      <w:r w:rsidR="00C474C1">
        <w:t xml:space="preserve">, </w:t>
      </w:r>
      <w:r w:rsidRPr="00605EB6">
        <w:t>en ce moment</w:t>
      </w:r>
      <w:r w:rsidR="00C474C1">
        <w:t xml:space="preserve">, </w:t>
      </w:r>
      <w:r w:rsidRPr="00605EB6">
        <w:t>une pensée sinistre</w:t>
      </w:r>
      <w:r w:rsidR="00C474C1">
        <w:t xml:space="preserve">, </w:t>
      </w:r>
      <w:r w:rsidRPr="00605EB6">
        <w:t>que révélait le sombre éclair de son regard</w:t>
      </w:r>
      <w:r w:rsidR="00C474C1">
        <w:t>.</w:t>
      </w:r>
    </w:p>
    <w:p w14:paraId="1EB752D4" w14:textId="180BCDBD" w:rsidR="00C474C1" w:rsidRDefault="0094609C" w:rsidP="00C52F4A">
      <w:r>
        <w:t>— </w:t>
      </w:r>
      <w:r w:rsidR="00C52F4A" w:rsidRPr="00605EB6">
        <w:t>Sans scrupule</w:t>
      </w:r>
      <w:r w:rsidR="00C474C1">
        <w:t xml:space="preserve">, </w:t>
      </w:r>
      <w:r w:rsidR="00C52F4A" w:rsidRPr="00605EB6">
        <w:t>audacieux</w:t>
      </w:r>
      <w:r w:rsidR="00C474C1">
        <w:t xml:space="preserve">, </w:t>
      </w:r>
      <w:r w:rsidR="00C52F4A" w:rsidRPr="00605EB6">
        <w:t>capable de tout</w:t>
      </w:r>
      <w:r w:rsidR="00C474C1">
        <w:t xml:space="preserve">, </w:t>
      </w:r>
      <w:r w:rsidR="00C52F4A" w:rsidRPr="00605EB6">
        <w:t>continua-t-il</w:t>
      </w:r>
      <w:r w:rsidR="00C474C1">
        <w:t xml:space="preserve">, </w:t>
      </w:r>
      <w:r w:rsidR="00C52F4A" w:rsidRPr="00605EB6">
        <w:t>Blaireau se charge de n</w:t>
      </w:r>
      <w:r w:rsidR="00C474C1">
        <w:t>’</w:t>
      </w:r>
      <w:r w:rsidR="00C52F4A" w:rsidRPr="00605EB6">
        <w:t>importe quelle besogne</w:t>
      </w:r>
      <w:r w:rsidR="00C474C1">
        <w:t xml:space="preserve">…, </w:t>
      </w:r>
      <w:r w:rsidR="00C52F4A" w:rsidRPr="00605EB6">
        <w:t>pourvu qu</w:t>
      </w:r>
      <w:r w:rsidR="00C474C1">
        <w:t>’</w:t>
      </w:r>
      <w:r w:rsidR="00C52F4A" w:rsidRPr="00605EB6">
        <w:t>on le paye bien</w:t>
      </w:r>
      <w:r w:rsidR="00C474C1">
        <w:t xml:space="preserve">. </w:t>
      </w:r>
      <w:r w:rsidR="00C52F4A" w:rsidRPr="00605EB6">
        <w:t>Soit</w:t>
      </w:r>
      <w:r w:rsidR="00C474C1">
        <w:t xml:space="preserve">, </w:t>
      </w:r>
      <w:r w:rsidR="00C52F4A" w:rsidRPr="00605EB6">
        <w:t>on le payera bien</w:t>
      </w:r>
      <w:r w:rsidR="00C474C1">
        <w:t xml:space="preserve">. </w:t>
      </w:r>
      <w:r w:rsidR="00C52F4A" w:rsidRPr="00605EB6">
        <w:t>Oui</w:t>
      </w:r>
      <w:r w:rsidR="00C474C1">
        <w:t xml:space="preserve">, </w:t>
      </w:r>
      <w:r w:rsidR="00C52F4A" w:rsidRPr="00605EB6">
        <w:t>il faut que je le voie</w:t>
      </w:r>
      <w:r w:rsidR="00C474C1">
        <w:t xml:space="preserve">, </w:t>
      </w:r>
      <w:r w:rsidR="00C52F4A" w:rsidRPr="00605EB6">
        <w:t>le plus tôt possible</w:t>
      </w:r>
      <w:r w:rsidR="00C474C1">
        <w:t>.</w:t>
      </w:r>
    </w:p>
    <w:p w14:paraId="37EF892E" w14:textId="77777777" w:rsidR="00C474C1" w:rsidRDefault="00C474C1" w:rsidP="00C52F4A">
      <w:r>
        <w:t>» </w:t>
      </w:r>
      <w:r w:rsidR="00C52F4A" w:rsidRPr="00605EB6">
        <w:t>Capable de tout</w:t>
      </w:r>
      <w:r>
        <w:t xml:space="preserve"> ! </w:t>
      </w:r>
      <w:r w:rsidR="00C52F4A" w:rsidRPr="00605EB6">
        <w:t>ajouta-t-il lentement</w:t>
      </w:r>
      <w:r>
        <w:t xml:space="preserve">, </w:t>
      </w:r>
      <w:r w:rsidR="00C52F4A" w:rsidRPr="00605EB6">
        <w:t>d</w:t>
      </w:r>
      <w:r>
        <w:t>’</w:t>
      </w:r>
      <w:r w:rsidR="00C52F4A" w:rsidRPr="00605EB6">
        <w:t>une voix sourde</w:t>
      </w:r>
      <w:r>
        <w:t>.</w:t>
      </w:r>
    </w:p>
    <w:p w14:paraId="56892E9F" w14:textId="77777777" w:rsidR="00C474C1" w:rsidRDefault="00C52F4A" w:rsidP="00C52F4A">
      <w:r w:rsidRPr="00605EB6">
        <w:t>Et un hideux sourire crispa ses lèvres</w:t>
      </w:r>
      <w:r w:rsidR="00C474C1">
        <w:t>.</w:t>
      </w:r>
    </w:p>
    <w:p w14:paraId="76AFBB82" w14:textId="77777777" w:rsidR="00C474C1" w:rsidRDefault="00C52F4A" w:rsidP="00C52F4A">
      <w:r w:rsidRPr="00605EB6">
        <w:t>Après un court silence</w:t>
      </w:r>
      <w:r w:rsidR="00C474C1">
        <w:t> :</w:t>
      </w:r>
    </w:p>
    <w:p w14:paraId="3743B198" w14:textId="55F2BA29" w:rsidR="00C474C1" w:rsidRDefault="0094609C" w:rsidP="00C52F4A">
      <w:r>
        <w:t>— </w:t>
      </w:r>
      <w:r w:rsidR="00C52F4A" w:rsidRPr="00605EB6">
        <w:t>Ah</w:t>
      </w:r>
      <w:r w:rsidR="00C474C1">
        <w:t xml:space="preserve"> ! </w:t>
      </w:r>
      <w:r w:rsidR="00C52F4A" w:rsidRPr="00605EB6">
        <w:t>mais</w:t>
      </w:r>
      <w:r w:rsidR="00C474C1">
        <w:t xml:space="preserve">, </w:t>
      </w:r>
      <w:r w:rsidR="00C52F4A" w:rsidRPr="00605EB6">
        <w:t>je m</w:t>
      </w:r>
      <w:r w:rsidR="00C474C1">
        <w:t>’</w:t>
      </w:r>
      <w:r w:rsidR="00C52F4A" w:rsidRPr="00605EB6">
        <w:t>ennuie ici</w:t>
      </w:r>
      <w:r w:rsidR="00C474C1">
        <w:t xml:space="preserve">, </w:t>
      </w:r>
      <w:r w:rsidR="00C52F4A" w:rsidRPr="00605EB6">
        <w:t>j</w:t>
      </w:r>
      <w:r w:rsidR="00C474C1">
        <w:t>’</w:t>
      </w:r>
      <w:r w:rsidR="00C52F4A" w:rsidRPr="00605EB6">
        <w:t>étouffe</w:t>
      </w:r>
      <w:r w:rsidR="00C474C1">
        <w:t xml:space="preserve">. </w:t>
      </w:r>
      <w:r w:rsidR="00C52F4A" w:rsidRPr="00605EB6">
        <w:t>Décidément</w:t>
      </w:r>
      <w:r w:rsidR="00C474C1">
        <w:t xml:space="preserve">, </w:t>
      </w:r>
      <w:r w:rsidR="00C52F4A" w:rsidRPr="00605EB6">
        <w:t>j</w:t>
      </w:r>
      <w:r w:rsidR="00C474C1">
        <w:t>’</w:t>
      </w:r>
      <w:r w:rsidR="00C52F4A" w:rsidRPr="00605EB6">
        <w:t>en ai assez</w:t>
      </w:r>
      <w:r w:rsidR="00C474C1">
        <w:t xml:space="preserve">, </w:t>
      </w:r>
      <w:r w:rsidR="00C52F4A" w:rsidRPr="00605EB6">
        <w:t>j</w:t>
      </w:r>
      <w:r w:rsidR="00C474C1">
        <w:t>’</w:t>
      </w:r>
      <w:r w:rsidR="00C52F4A" w:rsidRPr="00605EB6">
        <w:t>en ai trop de cette existence de solitaire</w:t>
      </w:r>
      <w:r w:rsidR="00C474C1">
        <w:t>.</w:t>
      </w:r>
    </w:p>
    <w:p w14:paraId="29C89484" w14:textId="77777777" w:rsidR="00C474C1" w:rsidRDefault="00C52F4A" w:rsidP="00C52F4A">
      <w:r w:rsidRPr="00605EB6">
        <w:t>Il jeta les yeux sur la pendule</w:t>
      </w:r>
      <w:r w:rsidR="00C474C1">
        <w:t>.</w:t>
      </w:r>
    </w:p>
    <w:p w14:paraId="1BE8A2BA" w14:textId="0A26BD80" w:rsidR="00C474C1" w:rsidRDefault="0094609C" w:rsidP="00C52F4A">
      <w:r>
        <w:t>— </w:t>
      </w:r>
      <w:r w:rsidR="00C52F4A" w:rsidRPr="00605EB6">
        <w:t>Bon</w:t>
      </w:r>
      <w:r w:rsidR="00C474C1">
        <w:t xml:space="preserve">, </w:t>
      </w:r>
      <w:r w:rsidR="00C52F4A" w:rsidRPr="00605EB6">
        <w:t>fit-il</w:t>
      </w:r>
      <w:r w:rsidR="00C474C1">
        <w:t xml:space="preserve">, </w:t>
      </w:r>
      <w:r w:rsidR="00C52F4A" w:rsidRPr="00605EB6">
        <w:t>dans dix minutes l</w:t>
      </w:r>
      <w:r w:rsidR="00C474C1">
        <w:t>’</w:t>
      </w:r>
      <w:r w:rsidR="00C52F4A" w:rsidRPr="00605EB6">
        <w:t>omnibus de Saint-Germain va passer</w:t>
      </w:r>
      <w:r w:rsidR="00C474C1">
        <w:t>.</w:t>
      </w:r>
    </w:p>
    <w:p w14:paraId="0507A0BC" w14:textId="5BDC9454" w:rsidR="00C474C1" w:rsidRDefault="00C52F4A" w:rsidP="00C52F4A">
      <w:r w:rsidRPr="00605EB6">
        <w:t>Il sortit de sa chambre</w:t>
      </w:r>
      <w:r w:rsidR="00C474C1">
        <w:t xml:space="preserve">, </w:t>
      </w:r>
      <w:r w:rsidRPr="00605EB6">
        <w:t xml:space="preserve">son chapeau sur </w:t>
      </w:r>
      <w:r w:rsidR="00382C13">
        <w:t>s</w:t>
      </w:r>
      <w:r w:rsidR="00382C13" w:rsidRPr="00605EB6">
        <w:t xml:space="preserve">a </w:t>
      </w:r>
      <w:r w:rsidRPr="00605EB6">
        <w:t>tête</w:t>
      </w:r>
      <w:r w:rsidR="00C474C1">
        <w:t xml:space="preserve">, </w:t>
      </w:r>
      <w:r w:rsidRPr="00605EB6">
        <w:t>sa canne à la main</w:t>
      </w:r>
      <w:r w:rsidR="00C474C1">
        <w:t xml:space="preserve">. </w:t>
      </w:r>
      <w:r w:rsidRPr="00605EB6">
        <w:t>Il trouva les domestiques réunis dans l</w:t>
      </w:r>
      <w:r w:rsidR="00C474C1">
        <w:t>’</w:t>
      </w:r>
      <w:r w:rsidRPr="00605EB6">
        <w:t>antichambre</w:t>
      </w:r>
      <w:r w:rsidR="00C474C1">
        <w:t xml:space="preserve"> : ; </w:t>
      </w:r>
      <w:r w:rsidRPr="00605EB6">
        <w:t>tous avaient l</w:t>
      </w:r>
      <w:r w:rsidR="00C474C1">
        <w:t>’</w:t>
      </w:r>
      <w:r w:rsidRPr="00605EB6">
        <w:t>air consterné</w:t>
      </w:r>
      <w:r w:rsidR="00C474C1">
        <w:t xml:space="preserve">. </w:t>
      </w:r>
      <w:r w:rsidRPr="00605EB6">
        <w:t>La femme de chambre venait de leur apprendre que la marquise avait perdu la raison</w:t>
      </w:r>
      <w:r w:rsidR="00C474C1">
        <w:t>.</w:t>
      </w:r>
    </w:p>
    <w:p w14:paraId="7E7C3DA0" w14:textId="45DE4D77" w:rsidR="00C474C1" w:rsidRDefault="0094609C" w:rsidP="00C52F4A">
      <w:r>
        <w:t>— </w:t>
      </w:r>
      <w:r w:rsidR="00C52F4A" w:rsidRPr="00605EB6">
        <w:t>Ah</w:t>
      </w:r>
      <w:r w:rsidR="00C474C1">
        <w:t xml:space="preserve"> ! </w:t>
      </w:r>
      <w:r w:rsidR="00C52F4A" w:rsidRPr="00605EB6">
        <w:t>monsieur le baron</w:t>
      </w:r>
      <w:r w:rsidR="00C474C1">
        <w:t xml:space="preserve">, </w:t>
      </w:r>
      <w:r w:rsidR="00C52F4A" w:rsidRPr="00605EB6">
        <w:t>quel malheur</w:t>
      </w:r>
      <w:r w:rsidR="00C474C1">
        <w:t xml:space="preserve"> ! </w:t>
      </w:r>
      <w:r w:rsidR="00C52F4A" w:rsidRPr="00605EB6">
        <w:t>s</w:t>
      </w:r>
      <w:r w:rsidR="00C474C1">
        <w:t>’</w:t>
      </w:r>
      <w:r w:rsidR="00C52F4A" w:rsidRPr="00605EB6">
        <w:t>écrièrent-ils tous ensemble</w:t>
      </w:r>
      <w:r w:rsidR="00C474C1">
        <w:t>.</w:t>
      </w:r>
    </w:p>
    <w:p w14:paraId="7D731F21" w14:textId="73360DD1" w:rsidR="00C474C1" w:rsidRDefault="0094609C" w:rsidP="00C52F4A">
      <w:r>
        <w:t>— </w:t>
      </w:r>
      <w:r w:rsidR="00C52F4A" w:rsidRPr="00605EB6">
        <w:t>Oui</w:t>
      </w:r>
      <w:r w:rsidR="00C474C1">
        <w:t xml:space="preserve">, </w:t>
      </w:r>
      <w:r w:rsidR="00C52F4A" w:rsidRPr="00605EB6">
        <w:t>mes amis</w:t>
      </w:r>
      <w:r w:rsidR="00C474C1">
        <w:t xml:space="preserve">, </w:t>
      </w:r>
      <w:r w:rsidR="00C52F4A" w:rsidRPr="00605EB6">
        <w:t>c</w:t>
      </w:r>
      <w:r w:rsidR="00C474C1">
        <w:t>’</w:t>
      </w:r>
      <w:r w:rsidR="00C52F4A" w:rsidRPr="00605EB6">
        <w:t>est affreux</w:t>
      </w:r>
      <w:r w:rsidR="00C474C1">
        <w:t xml:space="preserve"> ! </w:t>
      </w:r>
      <w:r w:rsidR="00C52F4A" w:rsidRPr="00605EB6">
        <w:t>répondit hypocritement Léon</w:t>
      </w:r>
      <w:r w:rsidR="00C474C1">
        <w:t xml:space="preserve">. </w:t>
      </w:r>
      <w:r w:rsidR="00C52F4A" w:rsidRPr="00605EB6">
        <w:t>Aussi</w:t>
      </w:r>
      <w:r w:rsidR="00C474C1">
        <w:t xml:space="preserve">, </w:t>
      </w:r>
      <w:r w:rsidR="00C52F4A" w:rsidRPr="00605EB6">
        <w:t>à peine arrivé</w:t>
      </w:r>
      <w:r w:rsidR="00C474C1">
        <w:t xml:space="preserve">, </w:t>
      </w:r>
      <w:r w:rsidR="00C52F4A" w:rsidRPr="00605EB6">
        <w:t>je me vois forcé de retourner à Paris</w:t>
      </w:r>
      <w:r w:rsidR="00C474C1">
        <w:t>.</w:t>
      </w:r>
    </w:p>
    <w:p w14:paraId="360E0A1B" w14:textId="1CEB138D" w:rsidR="00C474C1" w:rsidRDefault="0094609C" w:rsidP="00C52F4A">
      <w:r>
        <w:lastRenderedPageBreak/>
        <w:t>— </w:t>
      </w:r>
      <w:r w:rsidR="00C52F4A" w:rsidRPr="00605EB6">
        <w:t>Faut-il atteler</w:t>
      </w:r>
      <w:r w:rsidR="00C474C1">
        <w:t xml:space="preserve"> ? </w:t>
      </w:r>
      <w:r w:rsidR="00C52F4A" w:rsidRPr="00605EB6">
        <w:t>demanda le cocher</w:t>
      </w:r>
      <w:r w:rsidR="00C474C1">
        <w:t>.</w:t>
      </w:r>
    </w:p>
    <w:p w14:paraId="331F85F9" w14:textId="6B4BCAA5" w:rsidR="00C474C1" w:rsidRDefault="0094609C" w:rsidP="00C52F4A">
      <w:r>
        <w:t>— </w:t>
      </w:r>
      <w:r w:rsidR="00C52F4A" w:rsidRPr="00605EB6">
        <w:t>Non</w:t>
      </w:r>
      <w:r w:rsidR="00C474C1">
        <w:t xml:space="preserve">, </w:t>
      </w:r>
      <w:r w:rsidR="00C52F4A" w:rsidRPr="00605EB6">
        <w:t>car je ne rentrerai probablement pas ce soir</w:t>
      </w:r>
      <w:r w:rsidR="00C474C1">
        <w:t xml:space="preserve">. </w:t>
      </w:r>
      <w:r w:rsidR="00C52F4A" w:rsidRPr="00605EB6">
        <w:t>Je vais prendre la voiture</w:t>
      </w:r>
      <w:r w:rsidR="00C474C1">
        <w:t xml:space="preserve">, </w:t>
      </w:r>
      <w:r w:rsidR="00C52F4A" w:rsidRPr="00605EB6">
        <w:t>qui passera dans un instant</w:t>
      </w:r>
      <w:r w:rsidR="00C474C1">
        <w:t>.</w:t>
      </w:r>
    </w:p>
    <w:p w14:paraId="12BA4192" w14:textId="76F8B7E7" w:rsidR="00C474C1" w:rsidRDefault="0094609C" w:rsidP="00C52F4A">
      <w:r>
        <w:t>— </w:t>
      </w:r>
      <w:r w:rsidR="00C52F4A" w:rsidRPr="00605EB6">
        <w:t>Monsieur le baron ramènera un médecin</w:t>
      </w:r>
      <w:r w:rsidR="00C474C1">
        <w:t xml:space="preserve"> ? </w:t>
      </w:r>
      <w:r w:rsidR="00C52F4A" w:rsidRPr="00605EB6">
        <w:t>hasarda la femme de chambre</w:t>
      </w:r>
      <w:r w:rsidR="00C474C1">
        <w:t>.</w:t>
      </w:r>
    </w:p>
    <w:p w14:paraId="4C589858" w14:textId="1A88963A" w:rsidR="00C474C1" w:rsidRDefault="0094609C" w:rsidP="00C52F4A">
      <w:r>
        <w:t>— </w:t>
      </w:r>
      <w:r w:rsidR="00C52F4A" w:rsidRPr="00605EB6">
        <w:t>Je ne sais pas encore ce qu</w:t>
      </w:r>
      <w:r w:rsidR="00C474C1">
        <w:t>’</w:t>
      </w:r>
      <w:r w:rsidR="00C52F4A" w:rsidRPr="00605EB6">
        <w:t>il convient de faire dans une situation aussi douloureuse</w:t>
      </w:r>
      <w:r w:rsidR="00C474C1">
        <w:t xml:space="preserve">. </w:t>
      </w:r>
      <w:r w:rsidR="00C52F4A" w:rsidRPr="00605EB6">
        <w:t>Je consulterai nos plus savants médecins aliénistes</w:t>
      </w:r>
      <w:r w:rsidR="00C474C1">
        <w:t xml:space="preserve"> ; </w:t>
      </w:r>
      <w:r w:rsidR="00C52F4A" w:rsidRPr="00605EB6">
        <w:t>ce qu</w:t>
      </w:r>
      <w:r w:rsidR="00C474C1">
        <w:t>’</w:t>
      </w:r>
      <w:r w:rsidR="00C52F4A" w:rsidRPr="00605EB6">
        <w:t>ils me diront de faire</w:t>
      </w:r>
      <w:r w:rsidR="00C474C1">
        <w:t xml:space="preserve">, </w:t>
      </w:r>
      <w:r w:rsidR="00C52F4A" w:rsidRPr="00605EB6">
        <w:t>je le ferai</w:t>
      </w:r>
      <w:r w:rsidR="00C474C1">
        <w:t xml:space="preserve">. </w:t>
      </w:r>
      <w:r w:rsidR="00C52F4A" w:rsidRPr="00605EB6">
        <w:t>Je n</w:t>
      </w:r>
      <w:r w:rsidR="00C474C1">
        <w:t>’</w:t>
      </w:r>
      <w:r w:rsidR="00C52F4A" w:rsidRPr="00605EB6">
        <w:t>ai pas besoin</w:t>
      </w:r>
      <w:r w:rsidR="00C474C1">
        <w:t xml:space="preserve">, </w:t>
      </w:r>
      <w:r w:rsidR="00C52F4A" w:rsidRPr="00605EB6">
        <w:t>n</w:t>
      </w:r>
      <w:r w:rsidR="00C474C1">
        <w:t>’</w:t>
      </w:r>
      <w:r w:rsidR="00C52F4A" w:rsidRPr="00605EB6">
        <w:t>est-ce pas</w:t>
      </w:r>
      <w:r w:rsidR="00C474C1">
        <w:t xml:space="preserve">, </w:t>
      </w:r>
      <w:r w:rsidR="00C52F4A" w:rsidRPr="00605EB6">
        <w:t>de vous recommander à tous votre maîtresse</w:t>
      </w:r>
      <w:r w:rsidR="00C474C1">
        <w:t xml:space="preserve"> ? </w:t>
      </w:r>
      <w:r w:rsidR="00C52F4A" w:rsidRPr="00605EB6">
        <w:t>Vous</w:t>
      </w:r>
      <w:r w:rsidR="00C474C1">
        <w:t xml:space="preserve">, </w:t>
      </w:r>
      <w:r w:rsidR="00C52F4A" w:rsidRPr="00605EB6">
        <w:t>Jenny</w:t>
      </w:r>
      <w:r w:rsidR="00C474C1">
        <w:t xml:space="preserve">, </w:t>
      </w:r>
      <w:r w:rsidR="00C52F4A" w:rsidRPr="00605EB6">
        <w:t>ne la quittez pas d</w:t>
      </w:r>
      <w:r w:rsidR="00C474C1">
        <w:t>’</w:t>
      </w:r>
      <w:r w:rsidR="00C52F4A" w:rsidRPr="00605EB6">
        <w:t>une minute</w:t>
      </w:r>
      <w:r w:rsidR="00C474C1">
        <w:t>.</w:t>
      </w:r>
    </w:p>
    <w:p w14:paraId="110C6767" w14:textId="77777777" w:rsidR="00C474C1" w:rsidRDefault="00C52F4A" w:rsidP="00C52F4A">
      <w:r w:rsidRPr="00605EB6">
        <w:t>Sur ces mots</w:t>
      </w:r>
      <w:r w:rsidR="00C474C1">
        <w:t xml:space="preserve">, </w:t>
      </w:r>
      <w:r w:rsidRPr="00605EB6">
        <w:t>le baron s</w:t>
      </w:r>
      <w:r w:rsidR="00C474C1">
        <w:t>’</w:t>
      </w:r>
      <w:r w:rsidRPr="00605EB6">
        <w:t>éloigna</w:t>
      </w:r>
      <w:r w:rsidR="00C474C1">
        <w:t>.</w:t>
      </w:r>
    </w:p>
    <w:p w14:paraId="0671CDE6" w14:textId="35647EE7" w:rsidR="00C474C1" w:rsidRDefault="0094609C" w:rsidP="00C52F4A">
      <w:r>
        <w:t>— </w:t>
      </w:r>
      <w:r w:rsidR="00C52F4A" w:rsidRPr="00605EB6">
        <w:t>Ouf</w:t>
      </w:r>
      <w:r w:rsidR="00C474C1">
        <w:t xml:space="preserve"> ! </w:t>
      </w:r>
      <w:r w:rsidR="00C52F4A" w:rsidRPr="00605EB6">
        <w:t>fit-il</w:t>
      </w:r>
      <w:r w:rsidR="00C474C1">
        <w:t xml:space="preserve">, </w:t>
      </w:r>
      <w:r w:rsidR="00C52F4A" w:rsidRPr="00605EB6">
        <w:t>quand il eut fermé derrière lui la porte de l</w:t>
      </w:r>
      <w:r w:rsidR="00C474C1">
        <w:t>’</w:t>
      </w:r>
      <w:r w:rsidR="00C52F4A" w:rsidRPr="00605EB6">
        <w:t>enclos</w:t>
      </w:r>
      <w:r w:rsidR="00C474C1">
        <w:t>.</w:t>
      </w:r>
    </w:p>
    <w:p w14:paraId="047EBEFA" w14:textId="77777777" w:rsidR="00C474C1" w:rsidRDefault="00C52F4A" w:rsidP="00C52F4A">
      <w:r w:rsidRPr="00605EB6">
        <w:t>Et il respira à pleins poumons</w:t>
      </w:r>
      <w:r w:rsidR="00C474C1">
        <w:t>.</w:t>
      </w:r>
    </w:p>
    <w:p w14:paraId="74BD4620" w14:textId="56F4B2DD" w:rsidR="00C52F4A" w:rsidRPr="00605EB6" w:rsidRDefault="00C52F4A" w:rsidP="00C474C1">
      <w:pPr>
        <w:pStyle w:val="Titre2"/>
      </w:pPr>
      <w:bookmarkStart w:id="69" w:name="_Toc197617914"/>
      <w:r w:rsidRPr="00605EB6">
        <w:lastRenderedPageBreak/>
        <w:t>XI</w:t>
      </w:r>
      <w:r w:rsidRPr="00605EB6">
        <w:br/>
      </w:r>
      <w:r w:rsidRPr="00605EB6">
        <w:br/>
        <w:t>CHEZ BLAIREAU</w:t>
      </w:r>
      <w:bookmarkEnd w:id="69"/>
    </w:p>
    <w:p w14:paraId="71F46FFB" w14:textId="77777777" w:rsidR="00C474C1" w:rsidRDefault="00C52F4A" w:rsidP="00C52F4A">
      <w:r w:rsidRPr="00D02E03">
        <w:t>Enveloppé dans sa longue robe de chambre crasseuse</w:t>
      </w:r>
      <w:r w:rsidR="00C474C1">
        <w:t xml:space="preserve">, </w:t>
      </w:r>
      <w:r w:rsidRPr="00D02E03">
        <w:t>déteinte</w:t>
      </w:r>
      <w:r w:rsidR="00C474C1">
        <w:t xml:space="preserve">, </w:t>
      </w:r>
      <w:r w:rsidRPr="00D02E03">
        <w:t>couverte de taches d</w:t>
      </w:r>
      <w:r w:rsidR="00C474C1">
        <w:t>’</w:t>
      </w:r>
      <w:r w:rsidRPr="00D02E03">
        <w:t>encre</w:t>
      </w:r>
      <w:r w:rsidR="00C474C1">
        <w:t xml:space="preserve">, </w:t>
      </w:r>
      <w:r w:rsidRPr="00D02E03">
        <w:t>usée</w:t>
      </w:r>
      <w:r w:rsidR="00C474C1">
        <w:t xml:space="preserve">, </w:t>
      </w:r>
      <w:r w:rsidRPr="00D02E03">
        <w:t>rapiécée</w:t>
      </w:r>
      <w:r w:rsidR="00C474C1">
        <w:t xml:space="preserve">, </w:t>
      </w:r>
      <w:r w:rsidRPr="00D02E03">
        <w:t>montrant toujours des trous et des déchirures</w:t>
      </w:r>
      <w:r w:rsidR="00C474C1">
        <w:t xml:space="preserve">, </w:t>
      </w:r>
      <w:r w:rsidRPr="00D02E03">
        <w:t>Blaireau était seul dans son cabinet</w:t>
      </w:r>
      <w:r w:rsidR="00C474C1">
        <w:t xml:space="preserve">, </w:t>
      </w:r>
      <w:r w:rsidRPr="00D02E03">
        <w:t>assis devant son bureau chargé de paperasses</w:t>
      </w:r>
      <w:r w:rsidR="00C474C1">
        <w:t xml:space="preserve">. </w:t>
      </w:r>
      <w:r w:rsidRPr="00D02E03">
        <w:t>Il tenait</w:t>
      </w:r>
      <w:r w:rsidRPr="00605EB6">
        <w:t xml:space="preserve"> ses jambes courtes allongées devant un feu vif</w:t>
      </w:r>
      <w:r w:rsidR="00C474C1">
        <w:t xml:space="preserve">, </w:t>
      </w:r>
      <w:r w:rsidRPr="00605EB6">
        <w:t>clair</w:t>
      </w:r>
      <w:r w:rsidR="00C474C1">
        <w:t xml:space="preserve">, </w:t>
      </w:r>
      <w:r w:rsidRPr="00605EB6">
        <w:t>flambant</w:t>
      </w:r>
      <w:r w:rsidR="00C474C1">
        <w:t xml:space="preserve">, </w:t>
      </w:r>
      <w:r w:rsidRPr="00605EB6">
        <w:t>et parcourait des yeux</w:t>
      </w:r>
      <w:r w:rsidR="00C474C1">
        <w:t xml:space="preserve">, </w:t>
      </w:r>
      <w:r w:rsidRPr="00605EB6">
        <w:t>rapidement</w:t>
      </w:r>
      <w:r w:rsidR="00C474C1">
        <w:t xml:space="preserve">, </w:t>
      </w:r>
      <w:r w:rsidRPr="00605EB6">
        <w:t>de nombreuses lettres éparpillées devant lui</w:t>
      </w:r>
      <w:r w:rsidR="00C474C1">
        <w:t xml:space="preserve">, </w:t>
      </w:r>
      <w:r w:rsidRPr="00605EB6">
        <w:t>et portant des dates déjà anciennes</w:t>
      </w:r>
      <w:r w:rsidR="00C474C1">
        <w:t>.</w:t>
      </w:r>
    </w:p>
    <w:p w14:paraId="3C609DAE" w14:textId="77777777" w:rsidR="00C474C1" w:rsidRDefault="00C52F4A" w:rsidP="00C52F4A">
      <w:r w:rsidRPr="00605EB6">
        <w:t>Quand il eut fini</w:t>
      </w:r>
      <w:r w:rsidR="00C474C1">
        <w:t xml:space="preserve">, </w:t>
      </w:r>
      <w:r w:rsidRPr="00605EB6">
        <w:t>ses épais sourcils se hérissèrent et il ne put réprimer un mouvement de dépit</w:t>
      </w:r>
      <w:r w:rsidR="00C474C1">
        <w:t xml:space="preserve">, </w:t>
      </w:r>
      <w:r w:rsidRPr="00605EB6">
        <w:t>presque de colère</w:t>
      </w:r>
      <w:r w:rsidR="00C474C1">
        <w:t xml:space="preserve">. </w:t>
      </w:r>
      <w:r w:rsidRPr="00605EB6">
        <w:t>Évidemment il n</w:t>
      </w:r>
      <w:r w:rsidR="00C474C1">
        <w:t>’</w:t>
      </w:r>
      <w:r w:rsidRPr="00605EB6">
        <w:t>avait point trouvé ce qu</w:t>
      </w:r>
      <w:r w:rsidR="00C474C1">
        <w:t>’</w:t>
      </w:r>
      <w:r w:rsidRPr="00605EB6">
        <w:t>il cherchait dans sa volumineuse correspondance</w:t>
      </w:r>
      <w:r w:rsidR="00C474C1">
        <w:t>.</w:t>
      </w:r>
    </w:p>
    <w:p w14:paraId="1D254DE8" w14:textId="23FC844D" w:rsidR="00C474C1" w:rsidRDefault="0094609C" w:rsidP="00C52F4A">
      <w:r>
        <w:t>— </w:t>
      </w:r>
      <w:r w:rsidR="00C52F4A" w:rsidRPr="00605EB6">
        <w:t>Rien</w:t>
      </w:r>
      <w:r w:rsidR="00C474C1">
        <w:t xml:space="preserve">, </w:t>
      </w:r>
      <w:r w:rsidR="00C52F4A" w:rsidRPr="00605EB6">
        <w:t>rien</w:t>
      </w:r>
      <w:r w:rsidR="00C474C1">
        <w:t xml:space="preserve">, </w:t>
      </w:r>
      <w:r w:rsidR="00C52F4A" w:rsidRPr="00605EB6">
        <w:t>grommela-t-il entre ses dents</w:t>
      </w:r>
      <w:r w:rsidR="00C474C1">
        <w:t xml:space="preserve">. </w:t>
      </w:r>
      <w:r w:rsidR="00C52F4A" w:rsidRPr="00605EB6">
        <w:t>Ah</w:t>
      </w:r>
      <w:r w:rsidR="00C474C1">
        <w:t xml:space="preserve"> ! </w:t>
      </w:r>
      <w:r w:rsidR="00C52F4A" w:rsidRPr="00605EB6">
        <w:t>ç</w:t>
      </w:r>
      <w:r w:rsidR="00C52F4A">
        <w:t>à</w:t>
      </w:r>
      <w:r w:rsidR="00C474C1">
        <w:t xml:space="preserve">, </w:t>
      </w:r>
      <w:r w:rsidR="00C52F4A" w:rsidRPr="00605EB6">
        <w:t>est-ce que le monde est changé</w:t>
      </w:r>
      <w:r w:rsidR="00C474C1">
        <w:t xml:space="preserve"> ? </w:t>
      </w:r>
      <w:r w:rsidR="00C52F4A" w:rsidRPr="00605EB6">
        <w:t>Toutes les passions humaines seraient-elles endormies</w:t>
      </w:r>
      <w:r w:rsidR="00C474C1">
        <w:t xml:space="preserve"> ? </w:t>
      </w:r>
      <w:r w:rsidR="00C52F4A" w:rsidRPr="00605EB6">
        <w:t>N</w:t>
      </w:r>
      <w:r w:rsidR="00C474C1">
        <w:t>’</w:t>
      </w:r>
      <w:r w:rsidR="00C52F4A" w:rsidRPr="00605EB6">
        <w:t>y a-t-il plus sur la terre d</w:t>
      </w:r>
      <w:r w:rsidR="00C474C1">
        <w:t>’</w:t>
      </w:r>
      <w:r w:rsidR="00C52F4A" w:rsidRPr="00605EB6">
        <w:t>êtres corrompus</w:t>
      </w:r>
      <w:r w:rsidR="00C474C1">
        <w:t xml:space="preserve"> ? </w:t>
      </w:r>
      <w:r w:rsidR="00C52F4A" w:rsidRPr="00605EB6">
        <w:t>Allons-nous voir arriver le règne de la sagesse universelle</w:t>
      </w:r>
      <w:r w:rsidR="00C474C1">
        <w:t xml:space="preserve"> ? </w:t>
      </w:r>
      <w:r w:rsidR="00C52F4A" w:rsidRPr="00605EB6">
        <w:t>Si le génie du bien triomphe</w:t>
      </w:r>
      <w:r w:rsidR="00C474C1">
        <w:t xml:space="preserve">, </w:t>
      </w:r>
      <w:r w:rsidR="00C52F4A" w:rsidRPr="00605EB6">
        <w:t>le diable n</w:t>
      </w:r>
      <w:r w:rsidR="00C474C1">
        <w:t>’</w:t>
      </w:r>
      <w:r w:rsidR="00C52F4A" w:rsidRPr="00605EB6">
        <w:t>a plus qu</w:t>
      </w:r>
      <w:r w:rsidR="00C474C1">
        <w:t>’</w:t>
      </w:r>
      <w:r w:rsidR="00C52F4A" w:rsidRPr="00605EB6">
        <w:t>à se faire ermite</w:t>
      </w:r>
      <w:r w:rsidR="00C474C1">
        <w:t>.</w:t>
      </w:r>
    </w:p>
    <w:p w14:paraId="695C4FCE" w14:textId="77777777" w:rsidR="00C474C1" w:rsidRDefault="00C52F4A" w:rsidP="00C52F4A">
      <w:r w:rsidRPr="00605EB6">
        <w:t>Un petit rire sec</w:t>
      </w:r>
      <w:r w:rsidR="00C474C1">
        <w:t xml:space="preserve">, </w:t>
      </w:r>
      <w:r w:rsidRPr="00605EB6">
        <w:t>aigu</w:t>
      </w:r>
      <w:r w:rsidR="00C474C1">
        <w:t xml:space="preserve">, </w:t>
      </w:r>
      <w:r w:rsidRPr="00605EB6">
        <w:t>éclata entre ses lèvres lippues</w:t>
      </w:r>
      <w:r w:rsidR="00C474C1">
        <w:t>.</w:t>
      </w:r>
    </w:p>
    <w:p w14:paraId="4CC3085E" w14:textId="37F3CBF7" w:rsidR="00C474C1" w:rsidRDefault="0094609C" w:rsidP="00C52F4A">
      <w:r>
        <w:t>— </w:t>
      </w:r>
      <w:r w:rsidR="00C52F4A" w:rsidRPr="00605EB6">
        <w:t>Non</w:t>
      </w:r>
      <w:r w:rsidR="00C474C1">
        <w:t xml:space="preserve">, </w:t>
      </w:r>
      <w:r w:rsidR="00C52F4A" w:rsidRPr="00605EB6">
        <w:t>non</w:t>
      </w:r>
      <w:r w:rsidR="00C474C1">
        <w:t xml:space="preserve">, </w:t>
      </w:r>
      <w:r w:rsidR="00C52F4A" w:rsidRPr="00605EB6">
        <w:t>reprit-il</w:t>
      </w:r>
      <w:r w:rsidR="00C474C1">
        <w:t xml:space="preserve">, </w:t>
      </w:r>
      <w:r w:rsidR="00C52F4A" w:rsidRPr="00605EB6">
        <w:t>cela ne peut pas marcher ainsi</w:t>
      </w:r>
      <w:r w:rsidR="00C474C1">
        <w:t xml:space="preserve"> : </w:t>
      </w:r>
      <w:r w:rsidR="00C52F4A" w:rsidRPr="00605EB6">
        <w:t>calme plat</w:t>
      </w:r>
      <w:r w:rsidR="00C474C1">
        <w:t xml:space="preserve">, </w:t>
      </w:r>
      <w:r w:rsidR="00C52F4A" w:rsidRPr="00605EB6">
        <w:t>les affaires ne vont plus</w:t>
      </w:r>
      <w:r w:rsidR="00C474C1">
        <w:t xml:space="preserve">… </w:t>
      </w:r>
      <w:r w:rsidR="00C52F4A" w:rsidRPr="00605EB6">
        <w:t>Et j</w:t>
      </w:r>
      <w:r w:rsidR="00C474C1">
        <w:t>’</w:t>
      </w:r>
      <w:r w:rsidR="00C52F4A" w:rsidRPr="00605EB6">
        <w:t>ai autour de moi des gaillards qu</w:t>
      </w:r>
      <w:r w:rsidR="00C474C1">
        <w:t>’</w:t>
      </w:r>
      <w:r w:rsidR="00C52F4A" w:rsidRPr="00605EB6">
        <w:t>on ne paie pas en monnaie de singe</w:t>
      </w:r>
      <w:r w:rsidR="00C474C1">
        <w:t xml:space="preserve">, </w:t>
      </w:r>
      <w:r w:rsidR="00C52F4A" w:rsidRPr="00605EB6">
        <w:t>chiens hurlants toujours prêts à devenir enragés</w:t>
      </w:r>
      <w:r w:rsidR="00C474C1">
        <w:t xml:space="preserve">, </w:t>
      </w:r>
      <w:r w:rsidR="00C52F4A" w:rsidRPr="00605EB6">
        <w:t>s</w:t>
      </w:r>
      <w:r w:rsidR="00C474C1">
        <w:t>’</w:t>
      </w:r>
      <w:r w:rsidR="00C52F4A" w:rsidRPr="00605EB6">
        <w:t>ils n</w:t>
      </w:r>
      <w:r w:rsidR="00C474C1">
        <w:t>’</w:t>
      </w:r>
      <w:r w:rsidR="00C52F4A" w:rsidRPr="00605EB6">
        <w:t>ont pas un os à ronger</w:t>
      </w:r>
      <w:r w:rsidR="00C474C1">
        <w:t xml:space="preserve">. </w:t>
      </w:r>
      <w:r w:rsidR="00C52F4A" w:rsidRPr="00EC46A8">
        <w:t>Ils sont bien muselés</w:t>
      </w:r>
      <w:r w:rsidR="00C474C1">
        <w:t xml:space="preserve">, </w:t>
      </w:r>
      <w:r w:rsidR="00C52F4A" w:rsidRPr="00EC46A8">
        <w:t>c</w:t>
      </w:r>
      <w:r w:rsidR="00C474C1">
        <w:t>’</w:t>
      </w:r>
      <w:r w:rsidR="00C52F4A" w:rsidRPr="00EC46A8">
        <w:t>est vrai</w:t>
      </w:r>
      <w:r w:rsidR="00C474C1">
        <w:t xml:space="preserve"> ; </w:t>
      </w:r>
      <w:r w:rsidR="00C52F4A" w:rsidRPr="00EC46A8">
        <w:t>mais quelle exigence</w:t>
      </w:r>
      <w:r w:rsidR="00C474C1">
        <w:t xml:space="preserve"> ! </w:t>
      </w:r>
      <w:r w:rsidR="00C52F4A" w:rsidRPr="00EC46A8">
        <w:t>Il faut les gaver</w:t>
      </w:r>
      <w:r w:rsidR="00C474C1">
        <w:t xml:space="preserve">… </w:t>
      </w:r>
      <w:r w:rsidR="00C52F4A" w:rsidRPr="00EC46A8">
        <w:t>Cela coûte</w:t>
      </w:r>
      <w:r w:rsidR="00C474C1">
        <w:t xml:space="preserve">. </w:t>
      </w:r>
      <w:r w:rsidR="00C52F4A" w:rsidRPr="00EC46A8">
        <w:t>Et rien</w:t>
      </w:r>
      <w:r w:rsidR="00C474C1">
        <w:t xml:space="preserve">, </w:t>
      </w:r>
      <w:r w:rsidR="00C52F4A" w:rsidRPr="00EC46A8">
        <w:t>rien à faire</w:t>
      </w:r>
      <w:r w:rsidR="00C474C1">
        <w:t xml:space="preserve"> ! </w:t>
      </w:r>
      <w:r w:rsidR="00C52F4A" w:rsidRPr="00EC46A8">
        <w:t xml:space="preserve">Il </w:t>
      </w:r>
      <w:r w:rsidR="00C52F4A" w:rsidRPr="00EC46A8">
        <w:lastRenderedPageBreak/>
        <w:t>faudra changer de métier</w:t>
      </w:r>
      <w:r w:rsidR="00C474C1">
        <w:t xml:space="preserve">, </w:t>
      </w:r>
      <w:r w:rsidR="00C52F4A" w:rsidRPr="00EC46A8">
        <w:t>trouver le moyen de faire autre chose</w:t>
      </w:r>
      <w:r w:rsidR="00C474C1">
        <w:t xml:space="preserve">. </w:t>
      </w:r>
      <w:r w:rsidR="00C52F4A" w:rsidRPr="00EC46A8">
        <w:t>En attendant</w:t>
      </w:r>
      <w:r w:rsidR="00C474C1">
        <w:t xml:space="preserve">, </w:t>
      </w:r>
      <w:r w:rsidR="00C52F4A" w:rsidRPr="00EC46A8">
        <w:t>c</w:t>
      </w:r>
      <w:r w:rsidR="00C474C1">
        <w:t>’</w:t>
      </w:r>
      <w:r w:rsidR="00C52F4A" w:rsidRPr="00EC46A8">
        <w:t>est leur pâtée qu</w:t>
      </w:r>
      <w:r w:rsidR="00C474C1">
        <w:t>’</w:t>
      </w:r>
      <w:r w:rsidR="00C52F4A" w:rsidRPr="00EC46A8">
        <w:t>il faut à mes loups</w:t>
      </w:r>
      <w:r w:rsidR="00C474C1">
        <w:t xml:space="preserve">. </w:t>
      </w:r>
      <w:r w:rsidR="00C52F4A" w:rsidRPr="00EC46A8">
        <w:t>Quelques billets de mille</w:t>
      </w:r>
      <w:r w:rsidR="00C52F4A" w:rsidRPr="00605EB6">
        <w:t xml:space="preserve"> vont encore y passer</w:t>
      </w:r>
      <w:r w:rsidR="00C474C1">
        <w:t xml:space="preserve">. </w:t>
      </w:r>
      <w:r w:rsidR="00C52F4A" w:rsidRPr="00605EB6">
        <w:t>Tonnerre</w:t>
      </w:r>
      <w:r w:rsidR="00C474C1">
        <w:t xml:space="preserve"> ! </w:t>
      </w:r>
      <w:r w:rsidR="00C52F4A" w:rsidRPr="00605EB6">
        <w:t>ça ne peut pas aller comme cela</w:t>
      </w:r>
      <w:r w:rsidR="00C474C1">
        <w:t xml:space="preserve">… </w:t>
      </w:r>
      <w:r w:rsidR="00C52F4A" w:rsidRPr="00605EB6">
        <w:t>Dans trois mois je serais à sec</w:t>
      </w:r>
      <w:r w:rsidR="00C474C1">
        <w:t xml:space="preserve">, </w:t>
      </w:r>
      <w:r w:rsidR="00C52F4A" w:rsidRPr="00605EB6">
        <w:t>ruiné</w:t>
      </w:r>
      <w:r w:rsidR="00C474C1">
        <w:t xml:space="preserve"> !… </w:t>
      </w:r>
      <w:r w:rsidR="00C52F4A" w:rsidRPr="00605EB6">
        <w:t>Où sont-ils</w:t>
      </w:r>
      <w:r w:rsidR="00C474C1">
        <w:t xml:space="preserve">, </w:t>
      </w:r>
      <w:r w:rsidR="00C52F4A" w:rsidRPr="00605EB6">
        <w:t>les millions que j</w:t>
      </w:r>
      <w:r w:rsidR="00C474C1">
        <w:t>’</w:t>
      </w:r>
      <w:r w:rsidR="00C52F4A" w:rsidRPr="00605EB6">
        <w:t>ai rêvés</w:t>
      </w:r>
      <w:r w:rsidR="00C474C1">
        <w:t xml:space="preserve"> ? </w:t>
      </w:r>
      <w:r w:rsidR="00C52F4A" w:rsidRPr="00605EB6">
        <w:t>Et pourtant</w:t>
      </w:r>
      <w:r w:rsidR="00C474C1">
        <w:t xml:space="preserve">, </w:t>
      </w:r>
      <w:r w:rsidR="00C52F4A" w:rsidRPr="00605EB6">
        <w:t>ajouta-t-il en se frappant le front</w:t>
      </w:r>
      <w:r w:rsidR="00C474C1">
        <w:t xml:space="preserve">, </w:t>
      </w:r>
      <w:r w:rsidR="00C52F4A" w:rsidRPr="00605EB6">
        <w:t>j</w:t>
      </w:r>
      <w:r w:rsidR="00C474C1">
        <w:t>’</w:t>
      </w:r>
      <w:r w:rsidR="00C52F4A" w:rsidRPr="00605EB6">
        <w:t>ai quelque chose là</w:t>
      </w:r>
      <w:r w:rsidR="00C474C1">
        <w:t> !</w:t>
      </w:r>
    </w:p>
    <w:p w14:paraId="2C904151" w14:textId="77777777" w:rsidR="00C474C1" w:rsidRDefault="00C52F4A" w:rsidP="00C52F4A">
      <w:r w:rsidRPr="00605EB6">
        <w:t>Il prit les lettres à pleines mains</w:t>
      </w:r>
      <w:r w:rsidR="00C474C1">
        <w:t xml:space="preserve">, </w:t>
      </w:r>
      <w:r w:rsidRPr="00605EB6">
        <w:t>les froissa avec une sorte de rage et les jeta sur les tisons</w:t>
      </w:r>
      <w:r w:rsidR="00C474C1">
        <w:t>.</w:t>
      </w:r>
    </w:p>
    <w:p w14:paraId="246EFA96" w14:textId="4318218E" w:rsidR="00C474C1" w:rsidRDefault="0094609C" w:rsidP="00C52F4A">
      <w:r>
        <w:t>— </w:t>
      </w:r>
      <w:r w:rsidR="00C52F4A" w:rsidRPr="00605EB6">
        <w:t>Voilà ce que ça vaut</w:t>
      </w:r>
      <w:r w:rsidR="00C474C1">
        <w:t xml:space="preserve">, </w:t>
      </w:r>
      <w:r w:rsidR="00C52F4A" w:rsidRPr="00605EB6">
        <w:t>grogna-t-il</w:t>
      </w:r>
      <w:r w:rsidR="00C474C1">
        <w:t xml:space="preserve"> : </w:t>
      </w:r>
      <w:r w:rsidR="00C52F4A" w:rsidRPr="00605EB6">
        <w:t>une flamme</w:t>
      </w:r>
      <w:r w:rsidR="00C474C1">
        <w:t xml:space="preserve">, </w:t>
      </w:r>
      <w:r w:rsidR="00C52F4A" w:rsidRPr="00605EB6">
        <w:t>un peu de fumée</w:t>
      </w:r>
      <w:r w:rsidR="00C474C1">
        <w:t xml:space="preserve">, </w:t>
      </w:r>
      <w:r w:rsidR="00C52F4A" w:rsidRPr="00605EB6">
        <w:t>des cendres</w:t>
      </w:r>
      <w:r w:rsidR="00C474C1">
        <w:t> !</w:t>
      </w:r>
    </w:p>
    <w:p w14:paraId="40305532" w14:textId="77777777" w:rsidR="00C474C1" w:rsidRDefault="00C52F4A" w:rsidP="00C52F4A">
      <w:r w:rsidRPr="00605EB6">
        <w:t>Et il asséna sur le bureau un formidable coup de poing</w:t>
      </w:r>
      <w:r w:rsidR="00C474C1">
        <w:t>.</w:t>
      </w:r>
    </w:p>
    <w:p w14:paraId="766E2A72" w14:textId="77777777" w:rsidR="00C474C1" w:rsidRDefault="00C52F4A" w:rsidP="00C52F4A">
      <w:r w:rsidRPr="00605EB6">
        <w:t>Blaireau était furieux</w:t>
      </w:r>
      <w:r w:rsidR="00C474C1">
        <w:t xml:space="preserve">. </w:t>
      </w:r>
      <w:r w:rsidRPr="00605EB6">
        <w:t>Il en voulait aux hommes</w:t>
      </w:r>
      <w:r w:rsidR="00C474C1">
        <w:t xml:space="preserve">, </w:t>
      </w:r>
      <w:r w:rsidRPr="00605EB6">
        <w:t>qui ne lui donnaient rien à faire</w:t>
      </w:r>
      <w:r w:rsidR="00C474C1">
        <w:t xml:space="preserve">, </w:t>
      </w:r>
      <w:r w:rsidRPr="00605EB6">
        <w:t>il en voulait à l</w:t>
      </w:r>
      <w:r w:rsidR="00C474C1">
        <w:t>’</w:t>
      </w:r>
      <w:r w:rsidRPr="00605EB6">
        <w:t>humanité entière</w:t>
      </w:r>
      <w:r w:rsidR="00C474C1">
        <w:t xml:space="preserve">. </w:t>
      </w:r>
      <w:r w:rsidRPr="00605EB6">
        <w:t>Mais qu</w:t>
      </w:r>
      <w:r w:rsidR="00C474C1">
        <w:t>’</w:t>
      </w:r>
      <w:r w:rsidRPr="00605EB6">
        <w:t>il fût calme ou colère</w:t>
      </w:r>
      <w:r w:rsidR="00C474C1">
        <w:t xml:space="preserve">, </w:t>
      </w:r>
      <w:r w:rsidRPr="00605EB6">
        <w:t>qu</w:t>
      </w:r>
      <w:r w:rsidR="00C474C1">
        <w:t>’</w:t>
      </w:r>
      <w:r w:rsidRPr="00605EB6">
        <w:t>il eût le sourire sur les lèvres ou l</w:t>
      </w:r>
      <w:r w:rsidR="00C474C1">
        <w:t>’</w:t>
      </w:r>
      <w:r w:rsidRPr="00605EB6">
        <w:t>éclair fauve dans le regard</w:t>
      </w:r>
      <w:r w:rsidR="00C474C1">
        <w:t xml:space="preserve">, </w:t>
      </w:r>
      <w:r w:rsidRPr="00605EB6">
        <w:t>Blaireau était toujours</w:t>
      </w:r>
      <w:r w:rsidR="00C474C1">
        <w:t xml:space="preserve">, </w:t>
      </w:r>
      <w:r w:rsidRPr="00605EB6">
        <w:t>un homme terrible</w:t>
      </w:r>
      <w:r w:rsidR="00C474C1">
        <w:t>.</w:t>
      </w:r>
    </w:p>
    <w:p w14:paraId="12C564C1" w14:textId="77777777" w:rsidR="00C474C1" w:rsidRDefault="00C52F4A" w:rsidP="00C52F4A">
      <w:r w:rsidRPr="00605EB6">
        <w:t>On frappa d</w:t>
      </w:r>
      <w:r w:rsidR="00C474C1">
        <w:t>’</w:t>
      </w:r>
      <w:r w:rsidRPr="00605EB6">
        <w:t>une certaine façon à la porte du cabinet</w:t>
      </w:r>
      <w:r w:rsidR="00C474C1">
        <w:t>.</w:t>
      </w:r>
    </w:p>
    <w:p w14:paraId="3A8EFAD2" w14:textId="77777777" w:rsidR="00C474C1" w:rsidRDefault="00C52F4A" w:rsidP="00C52F4A">
      <w:r w:rsidRPr="00605EB6">
        <w:t>Blaireau se redressa</w:t>
      </w:r>
      <w:r w:rsidR="00C474C1">
        <w:t>.</w:t>
      </w:r>
    </w:p>
    <w:p w14:paraId="1D87D386" w14:textId="26BD75FE" w:rsidR="00C474C1" w:rsidRDefault="0094609C" w:rsidP="00C52F4A">
      <w:r>
        <w:t>— </w:t>
      </w:r>
      <w:r w:rsidR="00C52F4A" w:rsidRPr="00605EB6">
        <w:t>Entrez</w:t>
      </w:r>
      <w:r w:rsidR="00C474C1">
        <w:t xml:space="preserve">, </w:t>
      </w:r>
      <w:r w:rsidR="00C52F4A" w:rsidRPr="00605EB6">
        <w:t>cria-t-il</w:t>
      </w:r>
      <w:r w:rsidR="00C474C1">
        <w:t>.</w:t>
      </w:r>
    </w:p>
    <w:p w14:paraId="3A41BEBC" w14:textId="77777777" w:rsidR="00C474C1" w:rsidRDefault="00C52F4A" w:rsidP="00C52F4A">
      <w:r w:rsidRPr="00605EB6">
        <w:t>La porte s</w:t>
      </w:r>
      <w:r w:rsidR="00C474C1">
        <w:t>’</w:t>
      </w:r>
      <w:r w:rsidRPr="00605EB6">
        <w:t>ouvrit</w:t>
      </w:r>
      <w:r w:rsidR="00C474C1">
        <w:t xml:space="preserve">, </w:t>
      </w:r>
      <w:r w:rsidRPr="00605EB6">
        <w:t>livrant passage à une vieille femme vêtue comme une pauvresse</w:t>
      </w:r>
      <w:r w:rsidR="00C474C1">
        <w:t xml:space="preserve">. </w:t>
      </w:r>
      <w:r w:rsidRPr="00605EB6">
        <w:t>C</w:t>
      </w:r>
      <w:r w:rsidR="00C474C1">
        <w:t>’</w:t>
      </w:r>
      <w:r w:rsidRPr="00605EB6">
        <w:t>était la gouvernante de l</w:t>
      </w:r>
      <w:r w:rsidR="00C474C1">
        <w:t>’</w:t>
      </w:r>
      <w:r w:rsidRPr="00605EB6">
        <w:t>homme d</w:t>
      </w:r>
      <w:r w:rsidR="00C474C1">
        <w:t>’</w:t>
      </w:r>
      <w:r w:rsidRPr="00605EB6">
        <w:t>affaires</w:t>
      </w:r>
      <w:r w:rsidR="00C474C1">
        <w:t xml:space="preserve">. </w:t>
      </w:r>
      <w:r w:rsidRPr="00605EB6">
        <w:t>Elle tenait une lettre à la main</w:t>
      </w:r>
      <w:r w:rsidR="00C474C1">
        <w:t>.</w:t>
      </w:r>
    </w:p>
    <w:p w14:paraId="17010090" w14:textId="1E6E603B" w:rsidR="00C474C1" w:rsidRDefault="0094609C" w:rsidP="00C52F4A">
      <w:r>
        <w:t>— </w:t>
      </w:r>
      <w:r w:rsidR="00C52F4A" w:rsidRPr="00605EB6">
        <w:t>Encore un qui hurle</w:t>
      </w:r>
      <w:r w:rsidR="00C474C1">
        <w:t xml:space="preserve">, </w:t>
      </w:r>
      <w:r w:rsidR="00C52F4A" w:rsidRPr="00605EB6">
        <w:t>je parie</w:t>
      </w:r>
      <w:r w:rsidR="00C474C1">
        <w:t xml:space="preserve">, </w:t>
      </w:r>
      <w:r w:rsidR="00C52F4A" w:rsidRPr="00605EB6">
        <w:t>pensa Blaireau</w:t>
      </w:r>
      <w:r w:rsidR="00C474C1">
        <w:t>.</w:t>
      </w:r>
    </w:p>
    <w:p w14:paraId="5E3BF0A7" w14:textId="77777777" w:rsidR="00C474C1" w:rsidRDefault="00C52F4A" w:rsidP="00C52F4A">
      <w:r w:rsidRPr="00605EB6">
        <w:t>Il arracha la lettre des mains de la vieille</w:t>
      </w:r>
      <w:r w:rsidR="00C474C1">
        <w:t xml:space="preserve">, </w:t>
      </w:r>
      <w:r w:rsidRPr="00605EB6">
        <w:t>qui se retira en murmurant</w:t>
      </w:r>
      <w:r w:rsidR="00C474C1">
        <w:t> :</w:t>
      </w:r>
    </w:p>
    <w:p w14:paraId="641D2000" w14:textId="26A93713" w:rsidR="00C474C1" w:rsidRDefault="0094609C" w:rsidP="00C52F4A">
      <w:r>
        <w:t>— </w:t>
      </w:r>
      <w:r w:rsidR="00C52F4A" w:rsidRPr="00605EB6">
        <w:t>Ça va mal</w:t>
      </w:r>
      <w:r w:rsidR="00C474C1">
        <w:t xml:space="preserve">, </w:t>
      </w:r>
      <w:r w:rsidR="00C52F4A" w:rsidRPr="00605EB6">
        <w:t>c</w:t>
      </w:r>
      <w:r w:rsidR="00C474C1">
        <w:t>’</w:t>
      </w:r>
      <w:r w:rsidR="00C52F4A" w:rsidRPr="00605EB6">
        <w:t>est toujours de pire en pire</w:t>
      </w:r>
      <w:r w:rsidR="00C474C1">
        <w:t>.</w:t>
      </w:r>
    </w:p>
    <w:p w14:paraId="55CD9946" w14:textId="1597E582" w:rsidR="00C474C1" w:rsidRDefault="0094609C" w:rsidP="00C52F4A">
      <w:r>
        <w:lastRenderedPageBreak/>
        <w:t>— </w:t>
      </w:r>
      <w:r w:rsidR="00C52F4A" w:rsidRPr="00605EB6">
        <w:t>Tiens</w:t>
      </w:r>
      <w:r w:rsidR="00C474C1">
        <w:t xml:space="preserve">, </w:t>
      </w:r>
      <w:r w:rsidR="00C52F4A" w:rsidRPr="00605EB6">
        <w:t>tiens</w:t>
      </w:r>
      <w:r w:rsidR="00C474C1">
        <w:t xml:space="preserve">, </w:t>
      </w:r>
      <w:r w:rsidR="00C52F4A" w:rsidRPr="00605EB6">
        <w:t>fit Blaireau</w:t>
      </w:r>
      <w:r w:rsidR="00C474C1">
        <w:t xml:space="preserve">, </w:t>
      </w:r>
      <w:r w:rsidR="00C52F4A" w:rsidRPr="00605EB6">
        <w:t>reconnaissant l</w:t>
      </w:r>
      <w:r w:rsidR="00C474C1">
        <w:t>’</w:t>
      </w:r>
      <w:r w:rsidR="00C52F4A" w:rsidRPr="00605EB6">
        <w:t>écriture sur l</w:t>
      </w:r>
      <w:r w:rsidR="00C474C1">
        <w:t>’</w:t>
      </w:r>
      <w:r w:rsidR="00C52F4A" w:rsidRPr="00605EB6">
        <w:t>enveloppe</w:t>
      </w:r>
      <w:r w:rsidR="00C474C1">
        <w:t xml:space="preserve">, </w:t>
      </w:r>
      <w:r w:rsidR="00C52F4A" w:rsidRPr="00605EB6">
        <w:t>c</w:t>
      </w:r>
      <w:r w:rsidR="00C474C1">
        <w:t>’</w:t>
      </w:r>
      <w:r w:rsidR="00C52F4A" w:rsidRPr="00605EB6">
        <w:t>est du marquis de Presle</w:t>
      </w:r>
      <w:r w:rsidR="00C474C1">
        <w:t xml:space="preserve"> ; </w:t>
      </w:r>
      <w:r w:rsidR="00C52F4A" w:rsidRPr="00605EB6">
        <w:t>est-ce qu</w:t>
      </w:r>
      <w:r w:rsidR="00C474C1">
        <w:t>’</w:t>
      </w:r>
      <w:r w:rsidR="00C52F4A" w:rsidRPr="00605EB6">
        <w:t>il aurait besoin de mes services</w:t>
      </w:r>
      <w:r w:rsidR="00C474C1">
        <w:t xml:space="preserve"> ? </w:t>
      </w:r>
      <w:r w:rsidR="00C52F4A" w:rsidRPr="00605EB6">
        <w:t>C</w:t>
      </w:r>
      <w:r w:rsidR="00C474C1">
        <w:t>’</w:t>
      </w:r>
      <w:r w:rsidR="00C52F4A" w:rsidRPr="00605EB6">
        <w:t>est peu probable</w:t>
      </w:r>
      <w:r w:rsidR="00C474C1">
        <w:t xml:space="preserve">, </w:t>
      </w:r>
      <w:r w:rsidR="00C52F4A" w:rsidRPr="00605EB6">
        <w:t>car il est</w:t>
      </w:r>
      <w:r w:rsidR="00C474C1">
        <w:t xml:space="preserve">, </w:t>
      </w:r>
      <w:r w:rsidR="00C52F4A" w:rsidRPr="00605EB6">
        <w:t>paraît-il</w:t>
      </w:r>
      <w:r w:rsidR="00C474C1">
        <w:t xml:space="preserve">, </w:t>
      </w:r>
      <w:r w:rsidR="00C52F4A" w:rsidRPr="00605EB6">
        <w:t>très amoureux de sa jeune femme</w:t>
      </w:r>
      <w:r w:rsidR="00C474C1">
        <w:t xml:space="preserve">. </w:t>
      </w:r>
      <w:r w:rsidR="00C52F4A" w:rsidRPr="00605EB6">
        <w:t>Voyons ce qu</w:t>
      </w:r>
      <w:r w:rsidR="00C474C1">
        <w:t>’</w:t>
      </w:r>
      <w:r w:rsidR="00C52F4A" w:rsidRPr="00605EB6">
        <w:t>il me veut</w:t>
      </w:r>
      <w:r w:rsidR="00C474C1">
        <w:t>.</w:t>
      </w:r>
    </w:p>
    <w:p w14:paraId="37EC6F9A" w14:textId="77777777" w:rsidR="00C474C1" w:rsidRDefault="00C52F4A" w:rsidP="00C52F4A">
      <w:r w:rsidRPr="00605EB6">
        <w:t>Il déchira l</w:t>
      </w:r>
      <w:r w:rsidR="00C474C1">
        <w:t>’</w:t>
      </w:r>
      <w:r w:rsidRPr="00605EB6">
        <w:t>enveloppe</w:t>
      </w:r>
      <w:r w:rsidR="00C474C1">
        <w:t xml:space="preserve">, </w:t>
      </w:r>
      <w:r w:rsidRPr="00605EB6">
        <w:t>ouvrit la lettre et lut</w:t>
      </w:r>
      <w:r w:rsidR="00C474C1">
        <w:t>.</w:t>
      </w:r>
    </w:p>
    <w:p w14:paraId="140D6FEB" w14:textId="77777777" w:rsidR="00C474C1" w:rsidRDefault="00C52F4A" w:rsidP="00C52F4A">
      <w:r w:rsidRPr="00605EB6">
        <w:t>L</w:t>
      </w:r>
      <w:r w:rsidR="00C474C1">
        <w:t>’</w:t>
      </w:r>
      <w:r w:rsidRPr="00605EB6">
        <w:t>expression de sa physionomie changea comme par enchantement</w:t>
      </w:r>
      <w:r w:rsidR="00C474C1">
        <w:t xml:space="preserve">. </w:t>
      </w:r>
      <w:r w:rsidRPr="00605EB6">
        <w:t>Son front se dérida</w:t>
      </w:r>
      <w:r w:rsidR="00C474C1">
        <w:t xml:space="preserve">, </w:t>
      </w:r>
      <w:r w:rsidRPr="00605EB6">
        <w:t>ses petits yeux félins étincelèrent et un joyeux sourire s</w:t>
      </w:r>
      <w:r w:rsidR="00C474C1">
        <w:t>’</w:t>
      </w:r>
      <w:r w:rsidRPr="00605EB6">
        <w:t>épanouit sur ses lèvres</w:t>
      </w:r>
      <w:r w:rsidR="00C474C1">
        <w:t xml:space="preserve">, </w:t>
      </w:r>
      <w:r w:rsidRPr="00605EB6">
        <w:t>pendant que ses narines</w:t>
      </w:r>
      <w:r w:rsidR="00C474C1">
        <w:t xml:space="preserve">, </w:t>
      </w:r>
      <w:r w:rsidRPr="00605EB6">
        <w:t>largement ouvertes</w:t>
      </w:r>
      <w:r w:rsidR="00C474C1">
        <w:t xml:space="preserve">, </w:t>
      </w:r>
      <w:r w:rsidRPr="00605EB6">
        <w:t>frémissaient comme le mufle d</w:t>
      </w:r>
      <w:r w:rsidR="00C474C1">
        <w:t>’</w:t>
      </w:r>
      <w:r w:rsidRPr="00605EB6">
        <w:t>un carnassier à l</w:t>
      </w:r>
      <w:r w:rsidR="00C474C1">
        <w:t>’</w:t>
      </w:r>
      <w:r w:rsidRPr="00605EB6">
        <w:t>odeur du sang</w:t>
      </w:r>
      <w:r w:rsidR="00C474C1">
        <w:t>.</w:t>
      </w:r>
    </w:p>
    <w:p w14:paraId="14CA68BF" w14:textId="77777777" w:rsidR="00C474C1" w:rsidRDefault="00C52F4A" w:rsidP="00C52F4A">
      <w:r w:rsidRPr="00605EB6">
        <w:t>Le marquis le prévenait que le jour même</w:t>
      </w:r>
      <w:r w:rsidR="00C474C1">
        <w:t xml:space="preserve">, </w:t>
      </w:r>
      <w:r w:rsidRPr="00605EB6">
        <w:t>entre dix et onze heures</w:t>
      </w:r>
      <w:r w:rsidR="00C474C1">
        <w:t xml:space="preserve">, </w:t>
      </w:r>
      <w:r w:rsidRPr="00605EB6">
        <w:t>un de ses amis</w:t>
      </w:r>
      <w:r w:rsidR="00C474C1">
        <w:t xml:space="preserve">, </w:t>
      </w:r>
      <w:r w:rsidRPr="00605EB6">
        <w:t>le baron de Simaise</w:t>
      </w:r>
      <w:r w:rsidR="00C474C1">
        <w:t xml:space="preserve">, </w:t>
      </w:r>
      <w:r w:rsidRPr="00605EB6">
        <w:t>lui ferait une visite</w:t>
      </w:r>
      <w:r w:rsidR="00C474C1">
        <w:t xml:space="preserve">, </w:t>
      </w:r>
      <w:r w:rsidRPr="00605EB6">
        <w:t>ayant à réclamer ses bons offices au sujet d</w:t>
      </w:r>
      <w:r w:rsidR="00C474C1">
        <w:t>’</w:t>
      </w:r>
      <w:r w:rsidRPr="00605EB6">
        <w:t>une affaire qui devait être d</w:t>
      </w:r>
      <w:r w:rsidR="00C474C1">
        <w:t>’</w:t>
      </w:r>
      <w:r w:rsidRPr="00605EB6">
        <w:t>une certaine importance</w:t>
      </w:r>
      <w:r w:rsidR="00C474C1">
        <w:t>.</w:t>
      </w:r>
    </w:p>
    <w:p w14:paraId="75891C86" w14:textId="77777777" w:rsidR="00C474C1" w:rsidRDefault="00C52F4A" w:rsidP="00C52F4A">
      <w:r w:rsidRPr="00605EB6">
        <w:t>Blaireau regarda l</w:t>
      </w:r>
      <w:r w:rsidR="00C474C1">
        <w:t>’</w:t>
      </w:r>
      <w:r w:rsidRPr="00605EB6">
        <w:t>heure à sa montre</w:t>
      </w:r>
      <w:r w:rsidR="00C474C1">
        <w:t xml:space="preserve">. </w:t>
      </w:r>
      <w:r w:rsidRPr="00605EB6">
        <w:t>Il était neuf heures et demie</w:t>
      </w:r>
      <w:r w:rsidR="00C474C1">
        <w:t>.</w:t>
      </w:r>
    </w:p>
    <w:p w14:paraId="427B9282" w14:textId="32D4AD79" w:rsidR="00C474C1" w:rsidRDefault="0094609C" w:rsidP="00C52F4A">
      <w:r>
        <w:t>— </w:t>
      </w:r>
      <w:r w:rsidR="00C52F4A" w:rsidRPr="00605EB6">
        <w:t>Dans une heure je saurai de quoi il s</w:t>
      </w:r>
      <w:r w:rsidR="00C474C1">
        <w:t>’</w:t>
      </w:r>
      <w:r w:rsidR="00C52F4A" w:rsidRPr="00605EB6">
        <w:t>agit</w:t>
      </w:r>
      <w:r w:rsidR="00C474C1">
        <w:t xml:space="preserve">, </w:t>
      </w:r>
      <w:r w:rsidR="00C52F4A" w:rsidRPr="00605EB6">
        <w:t>se dit-il</w:t>
      </w:r>
      <w:r w:rsidR="00C474C1">
        <w:t xml:space="preserve"> ; </w:t>
      </w:r>
      <w:r w:rsidR="00C52F4A" w:rsidRPr="00605EB6">
        <w:t>attendons ce nouveau client</w:t>
      </w:r>
      <w:r w:rsidR="00C474C1">
        <w:t>.</w:t>
      </w:r>
    </w:p>
    <w:p w14:paraId="1DFF8391" w14:textId="77777777" w:rsidR="00C474C1" w:rsidRDefault="00C52F4A" w:rsidP="00C52F4A">
      <w:r w:rsidRPr="00605EB6">
        <w:t>Il glissa la lettre du marquis dans un tiroir et s</w:t>
      </w:r>
      <w:r w:rsidR="00C474C1">
        <w:t>’</w:t>
      </w:r>
      <w:r w:rsidRPr="00605EB6">
        <w:t>occupa</w:t>
      </w:r>
      <w:r w:rsidR="00C474C1">
        <w:t xml:space="preserve">, </w:t>
      </w:r>
      <w:r w:rsidRPr="00605EB6">
        <w:t>pour tuer le temps</w:t>
      </w:r>
      <w:r w:rsidR="00C474C1">
        <w:t xml:space="preserve">, </w:t>
      </w:r>
      <w:r w:rsidRPr="00605EB6">
        <w:t>à ranger</w:t>
      </w:r>
      <w:r w:rsidR="00C474C1">
        <w:t xml:space="preserve">, </w:t>
      </w:r>
      <w:r w:rsidRPr="00605EB6">
        <w:t>à mettre en ordre les dossiers et autres paperasses jetés pêle-mêle sur le bureau</w:t>
      </w:r>
      <w:r w:rsidR="00C474C1">
        <w:t>.</w:t>
      </w:r>
    </w:p>
    <w:p w14:paraId="02A4CAAE" w14:textId="520E4D93" w:rsidR="00C474C1" w:rsidRDefault="00C52F4A" w:rsidP="00C52F4A">
      <w:r w:rsidRPr="00605EB6">
        <w:t xml:space="preserve">À dix heures un quart la vieille domestique annonça </w:t>
      </w:r>
      <w:r w:rsidR="00C474C1">
        <w:t>M. </w:t>
      </w:r>
      <w:r w:rsidRPr="00605EB6">
        <w:t>le baron de Simaise</w:t>
      </w:r>
      <w:r w:rsidR="00C474C1">
        <w:t>.</w:t>
      </w:r>
    </w:p>
    <w:p w14:paraId="29A1D695" w14:textId="0DF06CF5" w:rsidR="00C474C1" w:rsidRDefault="0094609C" w:rsidP="00C52F4A">
      <w:r>
        <w:t>— </w:t>
      </w:r>
      <w:r w:rsidR="00C52F4A" w:rsidRPr="00605EB6">
        <w:t>Bien</w:t>
      </w:r>
      <w:r w:rsidR="00C474C1">
        <w:t xml:space="preserve">, </w:t>
      </w:r>
      <w:r w:rsidR="00C52F4A" w:rsidRPr="00605EB6">
        <w:t>fit Blaireau</w:t>
      </w:r>
      <w:r w:rsidR="00C474C1">
        <w:t xml:space="preserve">, </w:t>
      </w:r>
      <w:r w:rsidR="00C52F4A" w:rsidRPr="00605EB6">
        <w:t>grave comme un véritable homme d</w:t>
      </w:r>
      <w:r w:rsidR="00C474C1">
        <w:t>’</w:t>
      </w:r>
      <w:r w:rsidR="00C52F4A" w:rsidRPr="00605EB6">
        <w:t>affaires</w:t>
      </w:r>
      <w:r w:rsidR="00C474C1">
        <w:t xml:space="preserve"> ; </w:t>
      </w:r>
      <w:r w:rsidR="00C52F4A" w:rsidRPr="00605EB6">
        <w:t xml:space="preserve">faites entrer </w:t>
      </w:r>
      <w:r w:rsidR="00C474C1">
        <w:t>M. </w:t>
      </w:r>
      <w:r w:rsidR="00C52F4A" w:rsidRPr="00605EB6">
        <w:t>le baron et qu</w:t>
      </w:r>
      <w:r w:rsidR="00C474C1">
        <w:t>’</w:t>
      </w:r>
      <w:r w:rsidR="00C52F4A" w:rsidRPr="00605EB6">
        <w:t>on ne nous dérange pas</w:t>
      </w:r>
      <w:r w:rsidR="00C474C1">
        <w:t>.</w:t>
      </w:r>
    </w:p>
    <w:p w14:paraId="02B375F2" w14:textId="58F33B79" w:rsidR="00C474C1" w:rsidRDefault="0094609C" w:rsidP="00C52F4A">
      <w:r>
        <w:t>— </w:t>
      </w:r>
      <w:r w:rsidR="00C52F4A" w:rsidRPr="00605EB6">
        <w:t>S</w:t>
      </w:r>
      <w:r w:rsidR="00C474C1">
        <w:t>’</w:t>
      </w:r>
      <w:r w:rsidR="00C52F4A" w:rsidRPr="00605EB6">
        <w:t>il vient quelqu</w:t>
      </w:r>
      <w:r w:rsidR="00C474C1">
        <w:t>’</w:t>
      </w:r>
      <w:r w:rsidR="00C52F4A" w:rsidRPr="00605EB6">
        <w:t>un</w:t>
      </w:r>
      <w:r w:rsidR="00C474C1">
        <w:t> ?</w:t>
      </w:r>
    </w:p>
    <w:p w14:paraId="266A566E" w14:textId="7EF7519A" w:rsidR="00C474C1" w:rsidRDefault="0094609C" w:rsidP="00C52F4A">
      <w:r>
        <w:lastRenderedPageBreak/>
        <w:t>— </w:t>
      </w:r>
      <w:r w:rsidR="00C52F4A" w:rsidRPr="00605EB6">
        <w:t>Je n</w:t>
      </w:r>
      <w:r w:rsidR="00C474C1">
        <w:t>’</w:t>
      </w:r>
      <w:r w:rsidR="00C52F4A" w:rsidRPr="00605EB6">
        <w:t>y suis pour personne</w:t>
      </w:r>
      <w:r w:rsidR="00C474C1">
        <w:t>.</w:t>
      </w:r>
    </w:p>
    <w:p w14:paraId="2000641A" w14:textId="0974914B" w:rsidR="00C474C1" w:rsidRDefault="0094609C" w:rsidP="00C52F4A">
      <w:r>
        <w:t>— </w:t>
      </w:r>
      <w:r w:rsidR="00C52F4A" w:rsidRPr="00605EB6">
        <w:t>Monsieur le baron peut entrer</w:t>
      </w:r>
      <w:r w:rsidR="00C474C1">
        <w:t xml:space="preserve">, </w:t>
      </w:r>
      <w:r w:rsidR="00C52F4A" w:rsidRPr="00605EB6">
        <w:t>cria la vieille d</w:t>
      </w:r>
      <w:r w:rsidR="00C474C1">
        <w:t>’</w:t>
      </w:r>
      <w:r w:rsidR="00C52F4A" w:rsidRPr="00605EB6">
        <w:t>une voix grêle</w:t>
      </w:r>
      <w:r w:rsidR="00C474C1">
        <w:t xml:space="preserve">, </w:t>
      </w:r>
      <w:r w:rsidR="00C52F4A" w:rsidRPr="00605EB6">
        <w:t>sur le seuil de la porte</w:t>
      </w:r>
      <w:r w:rsidR="00C474C1">
        <w:t>.</w:t>
      </w:r>
    </w:p>
    <w:p w14:paraId="6EB5D6B6" w14:textId="77777777" w:rsidR="00C474C1" w:rsidRDefault="00C52F4A" w:rsidP="00C52F4A">
      <w:r w:rsidRPr="00605EB6">
        <w:t>La tête enfoncée dans les épaules</w:t>
      </w:r>
      <w:r w:rsidR="00C474C1">
        <w:t xml:space="preserve">, </w:t>
      </w:r>
      <w:r w:rsidRPr="00605EB6">
        <w:t>Blaireau s</w:t>
      </w:r>
      <w:r w:rsidR="00C474C1">
        <w:t>’</w:t>
      </w:r>
      <w:r w:rsidRPr="00605EB6">
        <w:t>était incliné sur un dossier ouvert devant lui</w:t>
      </w:r>
      <w:r w:rsidR="00C474C1">
        <w:t xml:space="preserve">, </w:t>
      </w:r>
      <w:r w:rsidRPr="00605EB6">
        <w:t>en se donnant l</w:t>
      </w:r>
      <w:r w:rsidR="00C474C1">
        <w:t>’</w:t>
      </w:r>
      <w:r w:rsidRPr="00605EB6">
        <w:t>air d</w:t>
      </w:r>
      <w:r w:rsidR="00C474C1">
        <w:t>’</w:t>
      </w:r>
      <w:r w:rsidRPr="00605EB6">
        <w:t>un homme absorbé</w:t>
      </w:r>
      <w:r w:rsidR="00C474C1">
        <w:t xml:space="preserve">, </w:t>
      </w:r>
      <w:r w:rsidRPr="00605EB6">
        <w:t>écrasé de travail</w:t>
      </w:r>
      <w:r w:rsidR="00C474C1">
        <w:t>.</w:t>
      </w:r>
    </w:p>
    <w:p w14:paraId="47BC5CBA" w14:textId="77777777" w:rsidR="00C474C1" w:rsidRDefault="00C52F4A" w:rsidP="00C52F4A">
      <w:r w:rsidRPr="00605EB6">
        <w:t>Le baron entré</w:t>
      </w:r>
      <w:r w:rsidR="00C474C1">
        <w:t xml:space="preserve">, </w:t>
      </w:r>
      <w:r w:rsidRPr="00605EB6">
        <w:t>la vieille avait refermé la porte</w:t>
      </w:r>
      <w:r w:rsidR="00C474C1">
        <w:t>.</w:t>
      </w:r>
    </w:p>
    <w:p w14:paraId="0BE8D66A" w14:textId="77777777" w:rsidR="00C474C1" w:rsidRDefault="00C52F4A" w:rsidP="00C52F4A">
      <w:r w:rsidRPr="00605EB6">
        <w:t>Blaireau attendit que le jeune homme fût arrivé près de lui pour lever la tête</w:t>
      </w:r>
      <w:r w:rsidR="00C474C1">
        <w:t xml:space="preserve">. </w:t>
      </w:r>
      <w:r w:rsidRPr="00605EB6">
        <w:t>Les regards se croisèrent</w:t>
      </w:r>
      <w:r w:rsidR="00C474C1">
        <w:t xml:space="preserve">. </w:t>
      </w:r>
      <w:r w:rsidRPr="00605EB6">
        <w:t>Déjà Blaireau avait jugé son homme</w:t>
      </w:r>
      <w:r w:rsidR="00C474C1">
        <w:t xml:space="preserve">. </w:t>
      </w:r>
      <w:r w:rsidRPr="00605EB6">
        <w:t>Léon sentait comme un frisson courir dans ses membres</w:t>
      </w:r>
      <w:r w:rsidR="00C474C1">
        <w:t xml:space="preserve">. </w:t>
      </w:r>
      <w:r w:rsidRPr="00605EB6">
        <w:t>Quelque chose lui disait qu</w:t>
      </w:r>
      <w:r w:rsidR="00C474C1">
        <w:t>’</w:t>
      </w:r>
      <w:r w:rsidRPr="00605EB6">
        <w:t>il se trouvait en présence d</w:t>
      </w:r>
      <w:r w:rsidR="00C474C1">
        <w:t>’</w:t>
      </w:r>
      <w:r w:rsidRPr="00605EB6">
        <w:t>un dominateur</w:t>
      </w:r>
      <w:r w:rsidR="00C474C1">
        <w:t>.</w:t>
      </w:r>
    </w:p>
    <w:p w14:paraId="1C895BD5" w14:textId="2DE7B308" w:rsidR="00C474C1" w:rsidRDefault="0094609C" w:rsidP="00C52F4A">
      <w:r>
        <w:t>— </w:t>
      </w:r>
      <w:r w:rsidR="00C52F4A" w:rsidRPr="00605EB6">
        <w:t>Voilà un fauteuil</w:t>
      </w:r>
      <w:r w:rsidR="00C474C1">
        <w:t xml:space="preserve">, </w:t>
      </w:r>
      <w:r w:rsidR="00C52F4A" w:rsidRPr="00605EB6">
        <w:t>monsieur</w:t>
      </w:r>
      <w:r w:rsidR="00C474C1">
        <w:t xml:space="preserve">, </w:t>
      </w:r>
      <w:r w:rsidR="00C52F4A" w:rsidRPr="00605EB6">
        <w:t>asseyez-vous</w:t>
      </w:r>
      <w:r w:rsidR="00C474C1">
        <w:t xml:space="preserve">, </w:t>
      </w:r>
      <w:r w:rsidR="00C52F4A" w:rsidRPr="00605EB6">
        <w:t>dit Blaireau</w:t>
      </w:r>
      <w:r w:rsidR="00C474C1">
        <w:t xml:space="preserve">. </w:t>
      </w:r>
      <w:r w:rsidR="00C52F4A" w:rsidRPr="00605EB6">
        <w:t>Vous êtes monsieur le baron de</w:t>
      </w:r>
      <w:r w:rsidR="00C474C1">
        <w:t xml:space="preserve">… </w:t>
      </w:r>
      <w:r w:rsidR="00C52F4A" w:rsidRPr="00605EB6">
        <w:t>de</w:t>
      </w:r>
      <w:r w:rsidR="00C474C1">
        <w:t xml:space="preserve">… </w:t>
      </w:r>
      <w:r w:rsidR="00C52F4A" w:rsidRPr="00605EB6">
        <w:t>pardon</w:t>
      </w:r>
      <w:r w:rsidR="00C474C1">
        <w:t xml:space="preserve">, </w:t>
      </w:r>
      <w:r w:rsidR="00C52F4A" w:rsidRPr="00605EB6">
        <w:t>on vient de vous annoncer</w:t>
      </w:r>
      <w:r w:rsidR="00C474C1">
        <w:t xml:space="preserve">, </w:t>
      </w:r>
      <w:r w:rsidR="00C52F4A" w:rsidRPr="00605EB6">
        <w:t>mais votre nom m</w:t>
      </w:r>
      <w:r w:rsidR="00C474C1">
        <w:t>’</w:t>
      </w:r>
      <w:r w:rsidR="00C52F4A" w:rsidRPr="00605EB6">
        <w:t>échappe</w:t>
      </w:r>
      <w:r w:rsidR="00C474C1">
        <w:t xml:space="preserve"> ; </w:t>
      </w:r>
      <w:r w:rsidR="00C52F4A" w:rsidRPr="00605EB6">
        <w:t>le travail m</w:t>
      </w:r>
      <w:r w:rsidR="00C474C1">
        <w:t>’</w:t>
      </w:r>
      <w:r w:rsidR="00C52F4A" w:rsidRPr="00605EB6">
        <w:t>absorbe tellement</w:t>
      </w:r>
      <w:r w:rsidR="00C474C1">
        <w:t>…</w:t>
      </w:r>
    </w:p>
    <w:p w14:paraId="52B59000" w14:textId="2A696BB8" w:rsidR="00C474C1" w:rsidRDefault="0094609C" w:rsidP="00C52F4A">
      <w:r>
        <w:t>— </w:t>
      </w:r>
      <w:r w:rsidR="00C52F4A" w:rsidRPr="00605EB6">
        <w:t>Je suis le baron de Simaise</w:t>
      </w:r>
      <w:r w:rsidR="00C474C1">
        <w:t>.</w:t>
      </w:r>
    </w:p>
    <w:p w14:paraId="445BDE39" w14:textId="6AB43782" w:rsidR="00C474C1" w:rsidRDefault="0094609C" w:rsidP="00C52F4A">
      <w:r>
        <w:t>— </w:t>
      </w:r>
      <w:r w:rsidR="00C52F4A" w:rsidRPr="00605EB6">
        <w:t>De Simaise</w:t>
      </w:r>
      <w:r w:rsidR="00C474C1">
        <w:t xml:space="preserve">… </w:t>
      </w:r>
      <w:r w:rsidR="00C52F4A" w:rsidRPr="00605EB6">
        <w:t>votre nom ne m</w:t>
      </w:r>
      <w:r w:rsidR="00C474C1">
        <w:t>’</w:t>
      </w:r>
      <w:r w:rsidR="00C52F4A" w:rsidRPr="00605EB6">
        <w:t>est pas inconnu</w:t>
      </w:r>
      <w:r w:rsidR="00C474C1">
        <w:t xml:space="preserve">, </w:t>
      </w:r>
      <w:r w:rsidR="00C52F4A" w:rsidRPr="00605EB6">
        <w:t>monsieur le baron</w:t>
      </w:r>
      <w:r w:rsidR="00C474C1">
        <w:t xml:space="preserve">. </w:t>
      </w:r>
      <w:r w:rsidR="00C52F4A" w:rsidRPr="00605EB6">
        <w:t>À quoi dois-je l</w:t>
      </w:r>
      <w:r w:rsidR="00C474C1">
        <w:t>’</w:t>
      </w:r>
      <w:r w:rsidR="00C52F4A" w:rsidRPr="00605EB6">
        <w:t>honneur de votre visite</w:t>
      </w:r>
      <w:r w:rsidR="00C474C1">
        <w:t xml:space="preserve"> ? </w:t>
      </w:r>
      <w:r w:rsidR="00C52F4A" w:rsidRPr="00605EB6">
        <w:t>Est-ce un château que vous désirez acheter ou une propriété que vous voulez vendre</w:t>
      </w:r>
      <w:r w:rsidR="00C474C1">
        <w:t xml:space="preserve"> ? </w:t>
      </w:r>
      <w:r w:rsidR="00C52F4A" w:rsidRPr="00605EB6">
        <w:t>Peut-être avez-vous besoin d</w:t>
      </w:r>
      <w:r w:rsidR="00C474C1">
        <w:t>’</w:t>
      </w:r>
      <w:r w:rsidR="00C52F4A" w:rsidRPr="00605EB6">
        <w:t>un régisseur pour l</w:t>
      </w:r>
      <w:r w:rsidR="00C474C1">
        <w:t>’</w:t>
      </w:r>
      <w:r w:rsidR="00C52F4A" w:rsidRPr="00605EB6">
        <w:t>administration de vos domaines</w:t>
      </w:r>
      <w:r w:rsidR="00C474C1">
        <w:t xml:space="preserve"> ; </w:t>
      </w:r>
      <w:r w:rsidR="00C52F4A" w:rsidRPr="00605EB6">
        <w:t>justement</w:t>
      </w:r>
      <w:r w:rsidR="00C474C1">
        <w:t xml:space="preserve">, </w:t>
      </w:r>
      <w:r w:rsidR="00C52F4A" w:rsidRPr="00605EB6">
        <w:t>j</w:t>
      </w:r>
      <w:r w:rsidR="00C474C1">
        <w:t>’</w:t>
      </w:r>
      <w:r w:rsidR="00C52F4A" w:rsidRPr="00605EB6">
        <w:t>ai en ce moment</w:t>
      </w:r>
      <w:r w:rsidR="00C474C1">
        <w:t xml:space="preserve">, </w:t>
      </w:r>
      <w:r w:rsidR="00C52F4A" w:rsidRPr="00605EB6">
        <w:t>sous la main</w:t>
      </w:r>
      <w:r w:rsidR="00C474C1">
        <w:t xml:space="preserve">, </w:t>
      </w:r>
      <w:r w:rsidR="00C52F4A" w:rsidRPr="00605EB6">
        <w:t>un homme sûr</w:t>
      </w:r>
      <w:r w:rsidR="00C474C1">
        <w:t>.</w:t>
      </w:r>
    </w:p>
    <w:p w14:paraId="41251EC1" w14:textId="77777777" w:rsidR="00C474C1" w:rsidRDefault="00C52F4A" w:rsidP="00C52F4A">
      <w:r w:rsidRPr="00605EB6">
        <w:t>Le baron secoua la tête</w:t>
      </w:r>
      <w:r w:rsidR="00C474C1">
        <w:t>.</w:t>
      </w:r>
    </w:p>
    <w:p w14:paraId="1B3A0913" w14:textId="22E4C70D" w:rsidR="00C474C1" w:rsidRDefault="0094609C" w:rsidP="00C52F4A">
      <w:r>
        <w:t>— </w:t>
      </w:r>
      <w:r w:rsidR="00C52F4A" w:rsidRPr="00605EB6">
        <w:t>C</w:t>
      </w:r>
      <w:r w:rsidR="00C474C1">
        <w:t>’</w:t>
      </w:r>
      <w:r w:rsidR="00C52F4A" w:rsidRPr="00605EB6">
        <w:t>est pour une affaire toute différente que je viens vous trouver</w:t>
      </w:r>
      <w:r w:rsidR="00C474C1">
        <w:t xml:space="preserve">, </w:t>
      </w:r>
      <w:r w:rsidR="00C52F4A" w:rsidRPr="00605EB6">
        <w:t>monsieur Blaireau</w:t>
      </w:r>
      <w:r w:rsidR="00C474C1">
        <w:t xml:space="preserve">, </w:t>
      </w:r>
      <w:r w:rsidR="00C52F4A" w:rsidRPr="00605EB6">
        <w:t>répondit-il d</w:t>
      </w:r>
      <w:r w:rsidR="00C474C1">
        <w:t>’</w:t>
      </w:r>
      <w:r w:rsidR="00C52F4A" w:rsidRPr="00605EB6">
        <w:t>une voix mal assurée</w:t>
      </w:r>
      <w:r w:rsidR="00C474C1">
        <w:t xml:space="preserve"> ; </w:t>
      </w:r>
      <w:r w:rsidR="00C52F4A" w:rsidRPr="00605EB6">
        <w:t>la chose est d</w:t>
      </w:r>
      <w:r w:rsidR="00C474C1">
        <w:t>’</w:t>
      </w:r>
      <w:r w:rsidR="00C52F4A" w:rsidRPr="00605EB6">
        <w:t>une nature délicate</w:t>
      </w:r>
      <w:r w:rsidR="00C474C1">
        <w:t xml:space="preserve">, </w:t>
      </w:r>
      <w:r w:rsidR="00C52F4A" w:rsidRPr="00605EB6">
        <w:t>exceptionnelle</w:t>
      </w:r>
      <w:r w:rsidR="00C474C1">
        <w:t xml:space="preserve">. </w:t>
      </w:r>
      <w:r w:rsidR="00C52F4A" w:rsidRPr="00605EB6">
        <w:lastRenderedPageBreak/>
        <w:t>Enfin</w:t>
      </w:r>
      <w:r w:rsidR="00C474C1">
        <w:t xml:space="preserve">, </w:t>
      </w:r>
      <w:r w:rsidR="00C52F4A" w:rsidRPr="00605EB6">
        <w:t>j</w:t>
      </w:r>
      <w:r w:rsidR="00C474C1">
        <w:t>’</w:t>
      </w:r>
      <w:r w:rsidR="00C52F4A" w:rsidRPr="00605EB6">
        <w:t>ai besoin de vos conseils</w:t>
      </w:r>
      <w:r w:rsidR="00C474C1">
        <w:t xml:space="preserve">, </w:t>
      </w:r>
      <w:r w:rsidR="00C52F4A" w:rsidRPr="00605EB6">
        <w:t>de votre intervention</w:t>
      </w:r>
      <w:r w:rsidR="00C474C1">
        <w:t xml:space="preserve">, </w:t>
      </w:r>
      <w:r w:rsidR="00C52F4A" w:rsidRPr="00605EB6">
        <w:t>de votre aide</w:t>
      </w:r>
      <w:r w:rsidR="00C474C1">
        <w:t>.</w:t>
      </w:r>
    </w:p>
    <w:p w14:paraId="313D6B33" w14:textId="65F710C3" w:rsidR="00C474C1" w:rsidRDefault="0094609C" w:rsidP="00C52F4A">
      <w:r>
        <w:t>— </w:t>
      </w:r>
      <w:r w:rsidR="00C52F4A" w:rsidRPr="00605EB6">
        <w:t>Je ne refuse jamais mes conseils</w:t>
      </w:r>
      <w:r w:rsidR="00C474C1">
        <w:t xml:space="preserve">, </w:t>
      </w:r>
      <w:r w:rsidR="00C52F4A" w:rsidRPr="00605EB6">
        <w:t>répliqua Blaireau en souriant</w:t>
      </w:r>
      <w:r w:rsidR="00C474C1">
        <w:t xml:space="preserve"> ; </w:t>
      </w:r>
      <w:r w:rsidR="00C52F4A" w:rsidRPr="00605EB6">
        <w:t>quant à mon intervention</w:t>
      </w:r>
      <w:r w:rsidR="00C474C1">
        <w:t xml:space="preserve">, </w:t>
      </w:r>
      <w:r w:rsidR="00C52F4A" w:rsidRPr="00605EB6">
        <w:t>c</w:t>
      </w:r>
      <w:r w:rsidR="00C474C1">
        <w:t>’</w:t>
      </w:r>
      <w:r w:rsidR="00C52F4A" w:rsidRPr="00605EB6">
        <w:t>est-à-dire mon concours</w:t>
      </w:r>
      <w:r w:rsidR="00C474C1">
        <w:t xml:space="preserve">, </w:t>
      </w:r>
      <w:r w:rsidR="00C52F4A" w:rsidRPr="00605EB6">
        <w:t>c</w:t>
      </w:r>
      <w:r w:rsidR="00C474C1">
        <w:t>’</w:t>
      </w:r>
      <w:r w:rsidR="00C52F4A" w:rsidRPr="00605EB6">
        <w:t>est différent</w:t>
      </w:r>
      <w:r w:rsidR="00C474C1">
        <w:t xml:space="preserve"> ; </w:t>
      </w:r>
      <w:r w:rsidR="00C52F4A" w:rsidRPr="00605EB6">
        <w:t>nous verrons</w:t>
      </w:r>
      <w:r w:rsidR="00C474C1">
        <w:t>.</w:t>
      </w:r>
    </w:p>
    <w:p w14:paraId="5347A782" w14:textId="1E70F8AD" w:rsidR="00C474C1" w:rsidRDefault="0094609C" w:rsidP="00C52F4A">
      <w:r>
        <w:t>— </w:t>
      </w:r>
      <w:r w:rsidR="00C52F4A" w:rsidRPr="00605EB6">
        <w:t>N</w:t>
      </w:r>
      <w:r w:rsidR="00C474C1">
        <w:t>’</w:t>
      </w:r>
      <w:r w:rsidR="00C52F4A" w:rsidRPr="00605EB6">
        <w:t>avez-vous pas reçu une lettre du marquis de Presle vous annonçant ma visite</w:t>
      </w:r>
      <w:r w:rsidR="00C474C1">
        <w:t> ?</w:t>
      </w:r>
    </w:p>
    <w:p w14:paraId="266F0D0A" w14:textId="383347C3" w:rsidR="00C474C1" w:rsidRDefault="0094609C" w:rsidP="00C52F4A">
      <w:r>
        <w:t>— </w:t>
      </w:r>
      <w:r w:rsidR="00C52F4A" w:rsidRPr="00605EB6">
        <w:t>Mais oui</w:t>
      </w:r>
      <w:r w:rsidR="00C474C1">
        <w:t xml:space="preserve">, </w:t>
      </w:r>
      <w:r w:rsidR="00C52F4A" w:rsidRPr="00605EB6">
        <w:t>j</w:t>
      </w:r>
      <w:r w:rsidR="00C474C1">
        <w:t>’</w:t>
      </w:r>
      <w:r w:rsidR="00C52F4A" w:rsidRPr="00605EB6">
        <w:t xml:space="preserve">ai reçu un billet de </w:t>
      </w:r>
      <w:r w:rsidR="00C474C1">
        <w:t>M. de </w:t>
      </w:r>
      <w:r w:rsidR="00C52F4A" w:rsidRPr="00605EB6">
        <w:t>Presle</w:t>
      </w:r>
      <w:r w:rsidR="00C474C1">
        <w:t xml:space="preserve"> ; </w:t>
      </w:r>
      <w:r w:rsidR="00C52F4A" w:rsidRPr="00605EB6">
        <w:t>quand donc</w:t>
      </w:r>
      <w:r w:rsidR="00C474C1">
        <w:t xml:space="preserve"> ? </w:t>
      </w:r>
      <w:r w:rsidR="007E5CEE">
        <w:t>H</w:t>
      </w:r>
      <w:r w:rsidR="007E5CEE" w:rsidRPr="00605EB6">
        <w:t xml:space="preserve">ier </w:t>
      </w:r>
      <w:r w:rsidR="00C52F4A" w:rsidRPr="00605EB6">
        <w:t>soir ou ce matin</w:t>
      </w:r>
      <w:r w:rsidR="00C474C1">
        <w:t xml:space="preserve">. </w:t>
      </w:r>
      <w:r w:rsidR="00C52F4A" w:rsidRPr="00605EB6">
        <w:t>Je l</w:t>
      </w:r>
      <w:r w:rsidR="00C474C1">
        <w:t>’</w:t>
      </w:r>
      <w:r w:rsidR="00C52F4A" w:rsidRPr="00605EB6">
        <w:t>ai lu avec distraction</w:t>
      </w:r>
      <w:r w:rsidR="00C474C1">
        <w:t xml:space="preserve">, </w:t>
      </w:r>
      <w:r w:rsidR="00C52F4A" w:rsidRPr="00605EB6">
        <w:t>je suis tellement occupé</w:t>
      </w:r>
      <w:r w:rsidR="00C474C1">
        <w:t xml:space="preserve">… </w:t>
      </w:r>
      <w:r w:rsidR="00C52F4A" w:rsidRPr="00605EB6">
        <w:t>Je me souviens</w:t>
      </w:r>
      <w:r w:rsidR="00C474C1">
        <w:t>, M. de </w:t>
      </w:r>
      <w:r w:rsidR="00C52F4A" w:rsidRPr="00605EB6">
        <w:t>Presle m</w:t>
      </w:r>
      <w:r w:rsidR="00C474C1">
        <w:t>’</w:t>
      </w:r>
      <w:r w:rsidR="00C52F4A" w:rsidRPr="00605EB6">
        <w:t>annonce</w:t>
      </w:r>
      <w:r w:rsidR="00C474C1">
        <w:t xml:space="preserve">, </w:t>
      </w:r>
      <w:r w:rsidR="00C52F4A" w:rsidRPr="00605EB6">
        <w:t>en effet</w:t>
      </w:r>
      <w:r w:rsidR="00C474C1">
        <w:t xml:space="preserve">, </w:t>
      </w:r>
      <w:r w:rsidR="00C52F4A" w:rsidRPr="00605EB6">
        <w:t>votre visite</w:t>
      </w:r>
      <w:r w:rsidR="00C474C1">
        <w:t xml:space="preserve">. </w:t>
      </w:r>
      <w:r w:rsidR="00C52F4A" w:rsidRPr="00605EB6">
        <w:t>Ainsi</w:t>
      </w:r>
      <w:r w:rsidR="00C474C1">
        <w:t xml:space="preserve">, </w:t>
      </w:r>
      <w:r w:rsidR="00C52F4A" w:rsidRPr="00605EB6">
        <w:t>vous connaissez le marquis de Presle</w:t>
      </w:r>
      <w:r w:rsidR="00C474C1">
        <w:t> ?</w:t>
      </w:r>
    </w:p>
    <w:p w14:paraId="67B83E4A" w14:textId="5E982399" w:rsidR="00C474C1" w:rsidRDefault="0094609C" w:rsidP="00C52F4A">
      <w:r>
        <w:t>— </w:t>
      </w:r>
      <w:r w:rsidR="00C52F4A" w:rsidRPr="00605EB6">
        <w:t>Je suis un de ses amis</w:t>
      </w:r>
      <w:r w:rsidR="00C474C1">
        <w:t xml:space="preserve"> ; </w:t>
      </w:r>
      <w:r w:rsidR="00C52F4A" w:rsidRPr="00605EB6">
        <w:t>c</w:t>
      </w:r>
      <w:r w:rsidR="00C474C1">
        <w:t>’</w:t>
      </w:r>
      <w:r w:rsidR="00C52F4A" w:rsidRPr="00605EB6">
        <w:t>est lui qui m</w:t>
      </w:r>
      <w:r w:rsidR="00C474C1">
        <w:t>’</w:t>
      </w:r>
      <w:r w:rsidR="00C52F4A" w:rsidRPr="00605EB6">
        <w:t>a parlé de vous</w:t>
      </w:r>
      <w:r w:rsidR="00C474C1">
        <w:t>.</w:t>
      </w:r>
    </w:p>
    <w:p w14:paraId="3BEE7A95" w14:textId="7DF8E3FC" w:rsidR="00C474C1" w:rsidRDefault="0094609C" w:rsidP="00C52F4A">
      <w:r>
        <w:t>— </w:t>
      </w:r>
      <w:r w:rsidR="00C52F4A" w:rsidRPr="00605EB6">
        <w:t>J</w:t>
      </w:r>
      <w:r w:rsidR="00C474C1">
        <w:t>’</w:t>
      </w:r>
      <w:r w:rsidR="00C52F4A" w:rsidRPr="00605EB6">
        <w:t>ai pu rendre quelques services au marquis</w:t>
      </w:r>
      <w:r w:rsidR="00C474C1">
        <w:t xml:space="preserve"> ; </w:t>
      </w:r>
      <w:r w:rsidR="00C52F4A" w:rsidRPr="00605EB6">
        <w:t>il ne vous a pas dit de mal de moi</w:t>
      </w:r>
      <w:r w:rsidR="00C474C1">
        <w:t xml:space="preserve">, </w:t>
      </w:r>
      <w:r w:rsidR="00C52F4A" w:rsidRPr="00605EB6">
        <w:t>hein</w:t>
      </w:r>
      <w:r w:rsidR="00C474C1">
        <w:t> ?</w:t>
      </w:r>
    </w:p>
    <w:p w14:paraId="51453DCE" w14:textId="0A76AA89" w:rsidR="00C474C1" w:rsidRDefault="0094609C" w:rsidP="00C52F4A">
      <w:r>
        <w:t>— </w:t>
      </w:r>
      <w:r w:rsidR="00C52F4A" w:rsidRPr="00605EB6">
        <w:t>Au contraire</w:t>
      </w:r>
      <w:r w:rsidR="00C474C1">
        <w:t xml:space="preserve">, </w:t>
      </w:r>
      <w:r w:rsidR="00C52F4A" w:rsidRPr="00605EB6">
        <w:t>monsieur Blaireau</w:t>
      </w:r>
      <w:r w:rsidR="00C474C1">
        <w:t xml:space="preserve"> ; </w:t>
      </w:r>
      <w:r w:rsidR="00C52F4A" w:rsidRPr="00605EB6">
        <w:t>j</w:t>
      </w:r>
      <w:r w:rsidR="00C474C1">
        <w:t>’</w:t>
      </w:r>
      <w:r w:rsidR="00C52F4A" w:rsidRPr="00605EB6">
        <w:t>ai su par lui que vous êtes un homme en qui on peut avoir une entière confiance</w:t>
      </w:r>
      <w:r w:rsidR="00C474C1">
        <w:t>.</w:t>
      </w:r>
    </w:p>
    <w:p w14:paraId="666B4AC7" w14:textId="0DC3499F" w:rsidR="00C474C1" w:rsidRDefault="0094609C" w:rsidP="00C52F4A">
      <w:r>
        <w:t>— </w:t>
      </w:r>
      <w:r w:rsidR="00C52F4A" w:rsidRPr="00605EB6">
        <w:t>C</w:t>
      </w:r>
      <w:r w:rsidR="00C474C1">
        <w:t>’</w:t>
      </w:r>
      <w:r w:rsidR="00C52F4A" w:rsidRPr="00605EB6">
        <w:t>est vrai</w:t>
      </w:r>
      <w:r w:rsidR="00C474C1">
        <w:t>.</w:t>
      </w:r>
    </w:p>
    <w:p w14:paraId="28CAD40E" w14:textId="57C918DF" w:rsidR="00C474C1" w:rsidRDefault="0094609C" w:rsidP="00C52F4A">
      <w:r>
        <w:t>— </w:t>
      </w:r>
      <w:r w:rsidR="00C52F4A" w:rsidRPr="00605EB6">
        <w:t>Vous l</w:t>
      </w:r>
      <w:r w:rsidR="00C474C1">
        <w:t>’</w:t>
      </w:r>
      <w:r w:rsidR="00C52F4A" w:rsidRPr="00605EB6">
        <w:t>avez tiré</w:t>
      </w:r>
      <w:r w:rsidR="00C474C1">
        <w:t xml:space="preserve">, </w:t>
      </w:r>
      <w:r w:rsidR="00C52F4A" w:rsidRPr="00605EB6">
        <w:t>m</w:t>
      </w:r>
      <w:r w:rsidR="00C474C1">
        <w:t>’</w:t>
      </w:r>
      <w:r w:rsidR="00C52F4A" w:rsidRPr="00605EB6">
        <w:t>a-t-il dit</w:t>
      </w:r>
      <w:r w:rsidR="00C474C1">
        <w:t xml:space="preserve">, </w:t>
      </w:r>
      <w:r w:rsidR="00C52F4A" w:rsidRPr="00605EB6">
        <w:t>d</w:t>
      </w:r>
      <w:r w:rsidR="00C474C1">
        <w:t>’</w:t>
      </w:r>
      <w:r w:rsidR="00C52F4A" w:rsidRPr="00605EB6">
        <w:t>un sérieux embarras</w:t>
      </w:r>
      <w:r w:rsidR="00C474C1">
        <w:t>.</w:t>
      </w:r>
    </w:p>
    <w:p w14:paraId="163B1735" w14:textId="262897ED" w:rsidR="00C474C1" w:rsidRDefault="0094609C" w:rsidP="00C52F4A">
      <w:r>
        <w:t>— </w:t>
      </w:r>
      <w:r w:rsidR="00C52F4A" w:rsidRPr="00605EB6">
        <w:t>Hé</w:t>
      </w:r>
      <w:r w:rsidR="00C474C1">
        <w:t xml:space="preserve">, </w:t>
      </w:r>
      <w:r w:rsidR="00C52F4A" w:rsidRPr="00605EB6">
        <w:t>hé</w:t>
      </w:r>
      <w:r w:rsidR="00C474C1">
        <w:t xml:space="preserve">, </w:t>
      </w:r>
      <w:r w:rsidR="00C52F4A" w:rsidRPr="00605EB6">
        <w:t>tirer les autres d</w:t>
      </w:r>
      <w:r w:rsidR="00C474C1">
        <w:t>’</w:t>
      </w:r>
      <w:r w:rsidR="00C52F4A" w:rsidRPr="00605EB6">
        <w:t>embarras</w:t>
      </w:r>
      <w:r w:rsidR="00C474C1">
        <w:t xml:space="preserve">, </w:t>
      </w:r>
      <w:r w:rsidR="00C52F4A" w:rsidRPr="00605EB6">
        <w:t>c</w:t>
      </w:r>
      <w:r w:rsidR="00C474C1">
        <w:t>’</w:t>
      </w:r>
      <w:r w:rsidR="00C52F4A" w:rsidRPr="00605EB6">
        <w:t>est un peu ma spécialité</w:t>
      </w:r>
      <w:r w:rsidR="00C474C1">
        <w:t>.</w:t>
      </w:r>
    </w:p>
    <w:p w14:paraId="41CD5EAC" w14:textId="3F6E866C" w:rsidR="00C474C1" w:rsidRDefault="0094609C" w:rsidP="00C52F4A">
      <w:r>
        <w:t>— </w:t>
      </w:r>
      <w:r w:rsidR="00C52F4A" w:rsidRPr="00605EB6">
        <w:t>Sans doute</w:t>
      </w:r>
      <w:r w:rsidR="00C474C1">
        <w:t xml:space="preserve">, </w:t>
      </w:r>
      <w:r w:rsidR="00C52F4A" w:rsidRPr="00605EB6">
        <w:t>puisque vous vous occupez d</w:t>
      </w:r>
      <w:r w:rsidR="00C474C1">
        <w:t>’</w:t>
      </w:r>
      <w:r w:rsidR="00C52F4A" w:rsidRPr="00605EB6">
        <w:t>affaires</w:t>
      </w:r>
      <w:r w:rsidR="00C474C1">
        <w:t>.</w:t>
      </w:r>
    </w:p>
    <w:p w14:paraId="1D4FBDCB" w14:textId="22683F71" w:rsidR="00C474C1" w:rsidRDefault="0094609C" w:rsidP="00C52F4A">
      <w:r>
        <w:t>— </w:t>
      </w:r>
      <w:r w:rsidR="00C52F4A" w:rsidRPr="00605EB6">
        <w:t>C</w:t>
      </w:r>
      <w:r w:rsidR="00C474C1">
        <w:t>’</w:t>
      </w:r>
      <w:r w:rsidR="00C52F4A" w:rsidRPr="00605EB6">
        <w:t>est mon métier</w:t>
      </w:r>
      <w:r w:rsidR="00C474C1">
        <w:t>.</w:t>
      </w:r>
    </w:p>
    <w:p w14:paraId="48E7DD10" w14:textId="5904FE6B" w:rsidR="00C474C1" w:rsidRDefault="0094609C" w:rsidP="00C52F4A">
      <w:r>
        <w:t>— </w:t>
      </w:r>
      <w:r w:rsidR="00C52F4A" w:rsidRPr="00605EB6">
        <w:t>De</w:t>
      </w:r>
      <w:r w:rsidR="00C474C1">
        <w:t xml:space="preserve">… </w:t>
      </w:r>
      <w:r w:rsidR="00C52F4A" w:rsidRPr="00605EB6">
        <w:t>toutes sortes d</w:t>
      </w:r>
      <w:r w:rsidR="00C474C1">
        <w:t>’</w:t>
      </w:r>
      <w:r w:rsidR="00C52F4A" w:rsidRPr="00605EB6">
        <w:t>affaires</w:t>
      </w:r>
      <w:r w:rsidR="00C474C1">
        <w:t>.</w:t>
      </w:r>
    </w:p>
    <w:p w14:paraId="0427EA5C" w14:textId="5498204E" w:rsidR="00C474C1" w:rsidRDefault="0094609C" w:rsidP="00C52F4A">
      <w:r>
        <w:lastRenderedPageBreak/>
        <w:t>— </w:t>
      </w:r>
      <w:r w:rsidR="00C52F4A" w:rsidRPr="00605EB6">
        <w:t>Oui</w:t>
      </w:r>
      <w:r w:rsidR="00C474C1">
        <w:t xml:space="preserve">, </w:t>
      </w:r>
      <w:r w:rsidR="00C52F4A" w:rsidRPr="00605EB6">
        <w:t>monsieur le baron</w:t>
      </w:r>
      <w:r w:rsidR="00C474C1">
        <w:t xml:space="preserve">, </w:t>
      </w:r>
      <w:r w:rsidR="00C52F4A" w:rsidRPr="00605EB6">
        <w:t>de toutes sortes d</w:t>
      </w:r>
      <w:r w:rsidR="00C474C1">
        <w:t>’</w:t>
      </w:r>
      <w:r w:rsidR="00C52F4A" w:rsidRPr="00605EB6">
        <w:t>affaires</w:t>
      </w:r>
      <w:r w:rsidR="00C474C1">
        <w:t xml:space="preserve"> ; </w:t>
      </w:r>
      <w:r w:rsidR="00C52F4A" w:rsidRPr="00605EB6">
        <w:t>seulement</w:t>
      </w:r>
      <w:r w:rsidR="00C474C1">
        <w:t xml:space="preserve">, </w:t>
      </w:r>
      <w:r w:rsidR="00C52F4A" w:rsidRPr="00605EB6">
        <w:t>je ne les prends pas toutes</w:t>
      </w:r>
      <w:r w:rsidR="00C474C1">
        <w:t xml:space="preserve"> ; </w:t>
      </w:r>
      <w:r w:rsidR="00C52F4A" w:rsidRPr="00605EB6">
        <w:t>je choisis dans le nombre celles qui me conviennent</w:t>
      </w:r>
      <w:r w:rsidR="00C474C1">
        <w:t xml:space="preserve">. </w:t>
      </w:r>
      <w:r w:rsidR="00C52F4A" w:rsidRPr="00605EB6">
        <w:t>Maintenant</w:t>
      </w:r>
      <w:r w:rsidR="00C474C1">
        <w:t xml:space="preserve">, </w:t>
      </w:r>
      <w:r w:rsidR="00C52F4A" w:rsidRPr="00605EB6">
        <w:t>si vous le voulez bien</w:t>
      </w:r>
      <w:r w:rsidR="00C474C1">
        <w:t xml:space="preserve">, </w:t>
      </w:r>
      <w:r w:rsidR="00C52F4A" w:rsidRPr="00605EB6">
        <w:t>nous allons parler de la vôtre</w:t>
      </w:r>
      <w:r w:rsidR="00C474C1">
        <w:t>.</w:t>
      </w:r>
    </w:p>
    <w:p w14:paraId="31BCB854" w14:textId="34F1F658" w:rsidR="00C474C1" w:rsidRDefault="0094609C" w:rsidP="00C52F4A">
      <w:r>
        <w:t>— </w:t>
      </w:r>
      <w:r w:rsidR="00C52F4A" w:rsidRPr="00605EB6">
        <w:t>Il est bien entendu</w:t>
      </w:r>
      <w:r w:rsidR="00C474C1">
        <w:t xml:space="preserve">, </w:t>
      </w:r>
      <w:r w:rsidR="00C52F4A" w:rsidRPr="00605EB6">
        <w:t>monsieur Blaireau</w:t>
      </w:r>
      <w:r w:rsidR="00C474C1">
        <w:t xml:space="preserve">, </w:t>
      </w:r>
      <w:r w:rsidR="00C52F4A" w:rsidRPr="00605EB6">
        <w:t>que si</w:t>
      </w:r>
      <w:r w:rsidR="00C474C1">
        <w:t xml:space="preserve">, </w:t>
      </w:r>
      <w:r w:rsidR="00C52F4A" w:rsidRPr="00605EB6">
        <w:t>pour une cause ou pour une autre</w:t>
      </w:r>
      <w:r w:rsidR="00C474C1">
        <w:t xml:space="preserve">, </w:t>
      </w:r>
      <w:r w:rsidR="00C52F4A" w:rsidRPr="00605EB6">
        <w:t>vous ne m</w:t>
      </w:r>
      <w:r w:rsidR="00C474C1">
        <w:t>’</w:t>
      </w:r>
      <w:r w:rsidR="00C52F4A" w:rsidRPr="00605EB6">
        <w:t>accordiez pas votre concours</w:t>
      </w:r>
      <w:r w:rsidR="00C474C1">
        <w:t xml:space="preserve">, </w:t>
      </w:r>
      <w:r w:rsidR="00C52F4A" w:rsidRPr="00605EB6">
        <w:t>ce que je vais vous dire ne sera jamais répété</w:t>
      </w:r>
      <w:r w:rsidR="00C474C1">
        <w:t>.</w:t>
      </w:r>
    </w:p>
    <w:p w14:paraId="5F7FB8E9" w14:textId="0F8F41E0" w:rsidR="00C474C1" w:rsidRDefault="0094609C" w:rsidP="00C52F4A">
      <w:r>
        <w:t>— </w:t>
      </w:r>
      <w:r w:rsidR="00C52F4A" w:rsidRPr="00605EB6">
        <w:t>Ne savez-vous pas qu</w:t>
      </w:r>
      <w:r w:rsidR="00C474C1">
        <w:t>’</w:t>
      </w:r>
      <w:r w:rsidR="00C52F4A" w:rsidRPr="00605EB6">
        <w:t>on peut avoir en moi une entière confiance</w:t>
      </w:r>
      <w:r w:rsidR="00C474C1">
        <w:t xml:space="preserve"> ? </w:t>
      </w:r>
      <w:r w:rsidR="00C52F4A" w:rsidRPr="00605EB6">
        <w:t>Vous êtes ici comme dans un confessionnal</w:t>
      </w:r>
      <w:r w:rsidR="00C474C1">
        <w:t xml:space="preserve">, </w:t>
      </w:r>
      <w:r w:rsidR="00C52F4A" w:rsidRPr="00605EB6">
        <w:t>monsieur</w:t>
      </w:r>
      <w:r w:rsidR="00C474C1">
        <w:t>.</w:t>
      </w:r>
    </w:p>
    <w:p w14:paraId="22DEB9A2" w14:textId="5279FAA4" w:rsidR="00C474C1" w:rsidRDefault="0094609C" w:rsidP="00C52F4A">
      <w:r>
        <w:t>— </w:t>
      </w:r>
      <w:r w:rsidR="00C52F4A" w:rsidRPr="00605EB6">
        <w:t>Oh</w:t>
      </w:r>
      <w:r w:rsidR="00C474C1">
        <w:t xml:space="preserve"> ! </w:t>
      </w:r>
      <w:r w:rsidR="00C52F4A" w:rsidRPr="00605EB6">
        <w:t>ne trouvez pas mauvais</w:t>
      </w:r>
      <w:r w:rsidR="00C474C1">
        <w:t>…</w:t>
      </w:r>
    </w:p>
    <w:p w14:paraId="4BF2F15C" w14:textId="5EDE13A4" w:rsidR="00C474C1" w:rsidRDefault="0094609C" w:rsidP="00C52F4A">
      <w:r>
        <w:t>— </w:t>
      </w:r>
      <w:r w:rsidR="00C52F4A" w:rsidRPr="00605EB6">
        <w:t>Que vous preniez certaines précautions</w:t>
      </w:r>
      <w:r w:rsidR="00C474C1">
        <w:t xml:space="preserve"> ? </w:t>
      </w:r>
      <w:r w:rsidR="00C52F4A" w:rsidRPr="00605EB6">
        <w:t>Nullement</w:t>
      </w:r>
      <w:r w:rsidR="00C474C1">
        <w:t xml:space="preserve">. </w:t>
      </w:r>
      <w:r w:rsidR="00C52F4A" w:rsidRPr="00605EB6">
        <w:t>Prudence est mère de sûreté</w:t>
      </w:r>
      <w:r w:rsidR="00C474C1">
        <w:t xml:space="preserve">. </w:t>
      </w:r>
      <w:r w:rsidR="00C52F4A" w:rsidRPr="00605EB6">
        <w:t>Mais vous pouvez parler sans crainte</w:t>
      </w:r>
      <w:r w:rsidR="00C474C1">
        <w:t xml:space="preserve">, </w:t>
      </w:r>
      <w:r w:rsidR="00C52F4A" w:rsidRPr="00605EB6">
        <w:t>nous sommes seuls et nul autre que moi ne peut vous entendre</w:t>
      </w:r>
      <w:r w:rsidR="00C474C1">
        <w:t>.</w:t>
      </w:r>
    </w:p>
    <w:p w14:paraId="339F97A7" w14:textId="24559263" w:rsidR="00C474C1" w:rsidRDefault="0094609C" w:rsidP="00C52F4A">
      <w:r>
        <w:t>— </w:t>
      </w:r>
      <w:r w:rsidR="00C52F4A" w:rsidRPr="00605EB6">
        <w:t>En vérité</w:t>
      </w:r>
      <w:r w:rsidR="00C474C1">
        <w:t xml:space="preserve">, </w:t>
      </w:r>
      <w:r w:rsidR="00C52F4A" w:rsidRPr="00605EB6">
        <w:t>balbutia Léon</w:t>
      </w:r>
      <w:r w:rsidR="00C474C1">
        <w:t xml:space="preserve">, </w:t>
      </w:r>
      <w:r w:rsidR="00C52F4A" w:rsidRPr="00605EB6">
        <w:t>je ne sais comment vous dire</w:t>
      </w:r>
      <w:r w:rsidR="00C474C1">
        <w:t>…</w:t>
      </w:r>
    </w:p>
    <w:p w14:paraId="18F152AA" w14:textId="74A780F4" w:rsidR="00C474C1" w:rsidRDefault="0094609C" w:rsidP="00C52F4A">
      <w:r>
        <w:t>— </w:t>
      </w:r>
      <w:r w:rsidR="00C52F4A" w:rsidRPr="00605EB6">
        <w:t>Oh</w:t>
      </w:r>
      <w:r w:rsidR="00C474C1">
        <w:t xml:space="preserve"> ! </w:t>
      </w:r>
      <w:r w:rsidR="00C52F4A" w:rsidRPr="00605EB6">
        <w:t>oh</w:t>
      </w:r>
      <w:r w:rsidR="00C474C1">
        <w:t xml:space="preserve"> ! </w:t>
      </w:r>
      <w:r w:rsidR="00C52F4A" w:rsidRPr="00605EB6">
        <w:t>pensa Blaireau</w:t>
      </w:r>
      <w:r w:rsidR="00C474C1">
        <w:t xml:space="preserve">, </w:t>
      </w:r>
      <w:r w:rsidR="00C52F4A" w:rsidRPr="00605EB6">
        <w:t>donc l</w:t>
      </w:r>
      <w:r w:rsidR="00C474C1">
        <w:t>’</w:t>
      </w:r>
      <w:r w:rsidR="00C52F4A" w:rsidRPr="00605EB6">
        <w:t>affaire est bonne</w:t>
      </w:r>
      <w:r w:rsidR="00C474C1">
        <w:t>.</w:t>
      </w:r>
    </w:p>
    <w:p w14:paraId="0F0A5175" w14:textId="77777777" w:rsidR="00C474C1" w:rsidRDefault="00C52F4A" w:rsidP="00C52F4A">
      <w:r w:rsidRPr="00605EB6">
        <w:t>Et regardant fixement le baron</w:t>
      </w:r>
      <w:r w:rsidR="00C474C1">
        <w:t xml:space="preserve">, </w:t>
      </w:r>
      <w:r w:rsidRPr="00605EB6">
        <w:t>les yeux dans les yeux</w:t>
      </w:r>
      <w:r w:rsidR="00C474C1">
        <w:t> :</w:t>
      </w:r>
    </w:p>
    <w:p w14:paraId="4CA004D2" w14:textId="2CC35846" w:rsidR="00C474C1" w:rsidRDefault="0094609C" w:rsidP="00C52F4A">
      <w:r>
        <w:t>— </w:t>
      </w:r>
      <w:r w:rsidR="00C52F4A" w:rsidRPr="00605EB6">
        <w:t>Moi</w:t>
      </w:r>
      <w:r w:rsidR="00C474C1">
        <w:t xml:space="preserve">, </w:t>
      </w:r>
      <w:r w:rsidR="00C52F4A" w:rsidRPr="00605EB6">
        <w:t>dit-il</w:t>
      </w:r>
      <w:r w:rsidR="00C474C1">
        <w:t xml:space="preserve">, </w:t>
      </w:r>
      <w:r w:rsidR="00C52F4A" w:rsidRPr="00605EB6">
        <w:t>je suis rond en affaires</w:t>
      </w:r>
      <w:r w:rsidR="00C474C1">
        <w:t xml:space="preserve">, </w:t>
      </w:r>
      <w:r w:rsidR="00C52F4A" w:rsidRPr="00605EB6">
        <w:t>tout d</w:t>
      </w:r>
      <w:r w:rsidR="00C474C1">
        <w:t>’</w:t>
      </w:r>
      <w:r w:rsidR="00C52F4A" w:rsidRPr="00605EB6">
        <w:t>une pièce</w:t>
      </w:r>
      <w:r w:rsidR="00C474C1">
        <w:t xml:space="preserve">, </w:t>
      </w:r>
      <w:r w:rsidR="00C52F4A" w:rsidRPr="00605EB6">
        <w:t>et j</w:t>
      </w:r>
      <w:r w:rsidR="00C474C1">
        <w:t>’</w:t>
      </w:r>
      <w:r w:rsidR="00C52F4A" w:rsidRPr="00605EB6">
        <w:t>aime la franchise chez les autres</w:t>
      </w:r>
      <w:r w:rsidR="00C474C1">
        <w:t xml:space="preserve">. </w:t>
      </w:r>
      <w:r w:rsidR="00C52F4A" w:rsidRPr="00605EB6">
        <w:t>Vous voilà prévenu</w:t>
      </w:r>
      <w:r w:rsidR="00C474C1">
        <w:t xml:space="preserve">. </w:t>
      </w:r>
      <w:r w:rsidR="00C52F4A" w:rsidRPr="00605EB6">
        <w:t>Pourquoi êtes-vous ici</w:t>
      </w:r>
      <w:r w:rsidR="00C474C1">
        <w:t xml:space="preserve"> ? </w:t>
      </w:r>
      <w:r w:rsidR="00C52F4A" w:rsidRPr="00605EB6">
        <w:t>Parce que vous avez besoin de moi</w:t>
      </w:r>
      <w:r w:rsidR="00C474C1">
        <w:t xml:space="preserve">. </w:t>
      </w:r>
      <w:r w:rsidR="00C52F4A" w:rsidRPr="00605EB6">
        <w:t>Pourtant</w:t>
      </w:r>
      <w:r w:rsidR="00C474C1">
        <w:t xml:space="preserve">, </w:t>
      </w:r>
      <w:r w:rsidR="00C52F4A" w:rsidRPr="00605EB6">
        <w:t>si vous craignez quelque chose</w:t>
      </w:r>
      <w:r w:rsidR="00C474C1">
        <w:t xml:space="preserve">, </w:t>
      </w:r>
      <w:r w:rsidR="00C52F4A" w:rsidRPr="00605EB6">
        <w:t>si vous manquez de confiance</w:t>
      </w:r>
      <w:r w:rsidR="00C474C1">
        <w:t xml:space="preserve">, </w:t>
      </w:r>
      <w:r w:rsidR="00C52F4A" w:rsidRPr="00605EB6">
        <w:t>vous ne m</w:t>
      </w:r>
      <w:r w:rsidR="00C474C1">
        <w:t>’</w:t>
      </w:r>
      <w:r w:rsidR="00C52F4A" w:rsidRPr="00605EB6">
        <w:t>avez rien dit encore</w:t>
      </w:r>
      <w:r w:rsidR="00C474C1">
        <w:t xml:space="preserve">, </w:t>
      </w:r>
      <w:r w:rsidR="00C52F4A" w:rsidRPr="00605EB6">
        <w:t>vous pouvez vous retirer</w:t>
      </w:r>
      <w:r w:rsidR="00C474C1">
        <w:t>.</w:t>
      </w:r>
    </w:p>
    <w:p w14:paraId="5A52CA9A" w14:textId="6C2A9A63" w:rsidR="00C474C1" w:rsidRDefault="0094609C" w:rsidP="00C52F4A">
      <w:r>
        <w:t>— </w:t>
      </w:r>
      <w:r w:rsidR="00C52F4A" w:rsidRPr="00605EB6">
        <w:t>Mais je ne crains rien et j</w:t>
      </w:r>
      <w:r w:rsidR="00C474C1">
        <w:t>’</w:t>
      </w:r>
      <w:r w:rsidR="00C52F4A" w:rsidRPr="00605EB6">
        <w:t>ai pleine confiance</w:t>
      </w:r>
      <w:r w:rsidR="00C474C1">
        <w:t xml:space="preserve"> ! </w:t>
      </w:r>
      <w:r w:rsidR="00C52F4A" w:rsidRPr="00605EB6">
        <w:t>s</w:t>
      </w:r>
      <w:r w:rsidR="00C474C1">
        <w:t>’</w:t>
      </w:r>
      <w:r w:rsidR="00C52F4A" w:rsidRPr="00605EB6">
        <w:t>écria le baron</w:t>
      </w:r>
      <w:r w:rsidR="00C474C1">
        <w:t xml:space="preserve">, </w:t>
      </w:r>
      <w:r w:rsidR="00C52F4A" w:rsidRPr="00605EB6">
        <w:t>dont le regard s</w:t>
      </w:r>
      <w:r w:rsidR="00C474C1">
        <w:t>’</w:t>
      </w:r>
      <w:r w:rsidR="00C52F4A" w:rsidRPr="00605EB6">
        <w:t>éclaira d</w:t>
      </w:r>
      <w:r w:rsidR="00C474C1">
        <w:t>’</w:t>
      </w:r>
      <w:r w:rsidR="00C52F4A" w:rsidRPr="00605EB6">
        <w:t>une lueur fauve</w:t>
      </w:r>
      <w:r w:rsidR="00C474C1">
        <w:t>.</w:t>
      </w:r>
    </w:p>
    <w:p w14:paraId="0FAD7F7C" w14:textId="59EB6FE4" w:rsidR="00C474C1" w:rsidRDefault="0094609C" w:rsidP="00C52F4A">
      <w:r>
        <w:lastRenderedPageBreak/>
        <w:t>— </w:t>
      </w:r>
      <w:r w:rsidR="00C52F4A" w:rsidRPr="00605EB6">
        <w:t>Parlez donc</w:t>
      </w:r>
      <w:r w:rsidR="00C474C1">
        <w:t xml:space="preserve">, </w:t>
      </w:r>
      <w:r w:rsidR="00C52F4A" w:rsidRPr="00605EB6">
        <w:t>alors</w:t>
      </w:r>
      <w:r w:rsidR="00C474C1">
        <w:t xml:space="preserve">. </w:t>
      </w:r>
      <w:r w:rsidR="00C52F4A" w:rsidRPr="00605EB6">
        <w:t>Mais pas de demi-tour à droite ni à gauche</w:t>
      </w:r>
      <w:r w:rsidR="00C474C1">
        <w:t xml:space="preserve">, </w:t>
      </w:r>
      <w:r w:rsidR="00C52F4A" w:rsidRPr="00605EB6">
        <w:t>pas de faux-fuyants</w:t>
      </w:r>
      <w:r w:rsidR="00C474C1">
        <w:t xml:space="preserve">, </w:t>
      </w:r>
      <w:r w:rsidR="00C52F4A" w:rsidRPr="00605EB6">
        <w:t>pas de réticences</w:t>
      </w:r>
      <w:r w:rsidR="00C474C1">
        <w:t xml:space="preserve"> ; </w:t>
      </w:r>
      <w:r w:rsidR="00C52F4A" w:rsidRPr="00605EB6">
        <w:t>au fait</w:t>
      </w:r>
      <w:r w:rsidR="00C474C1">
        <w:t xml:space="preserve">, </w:t>
      </w:r>
      <w:r w:rsidR="00C52F4A" w:rsidRPr="00605EB6">
        <w:t>au fait</w:t>
      </w:r>
      <w:r w:rsidR="00C474C1">
        <w:t xml:space="preserve">, </w:t>
      </w:r>
      <w:r w:rsidR="00C52F4A" w:rsidRPr="00605EB6">
        <w:t>brutalement</w:t>
      </w:r>
      <w:r w:rsidR="00C474C1">
        <w:t xml:space="preserve">. </w:t>
      </w:r>
      <w:r w:rsidR="00C52F4A" w:rsidRPr="00605EB6">
        <w:t>Maintenant</w:t>
      </w:r>
      <w:r w:rsidR="00C474C1">
        <w:t xml:space="preserve">, </w:t>
      </w:r>
      <w:r w:rsidR="00C52F4A" w:rsidRPr="00605EB6">
        <w:t>monsieur le baron</w:t>
      </w:r>
      <w:r w:rsidR="00C474C1">
        <w:t xml:space="preserve">, </w:t>
      </w:r>
      <w:r w:rsidR="00C52F4A" w:rsidRPr="00605EB6">
        <w:t>allez</w:t>
      </w:r>
      <w:r w:rsidR="00C474C1">
        <w:t xml:space="preserve">, </w:t>
      </w:r>
      <w:r w:rsidR="00C52F4A" w:rsidRPr="00605EB6">
        <w:t>je vous écoute</w:t>
      </w:r>
      <w:r w:rsidR="00C474C1">
        <w:t>.</w:t>
      </w:r>
    </w:p>
    <w:p w14:paraId="40A58B4D" w14:textId="57050246" w:rsidR="00C474C1" w:rsidRDefault="0094609C" w:rsidP="00C52F4A">
      <w:r>
        <w:t>— </w:t>
      </w:r>
      <w:r w:rsidR="00C52F4A" w:rsidRPr="00605EB6">
        <w:t>Il faut que vous sachiez d</w:t>
      </w:r>
      <w:r w:rsidR="00C474C1">
        <w:t>’</w:t>
      </w:r>
      <w:r w:rsidR="00C52F4A" w:rsidRPr="00605EB6">
        <w:t>abord que ma mère</w:t>
      </w:r>
      <w:r w:rsidR="00C474C1">
        <w:t xml:space="preserve">, </w:t>
      </w:r>
      <w:r w:rsidR="00C52F4A" w:rsidRPr="00605EB6">
        <w:t>mariée en secondes noces au baron de Simaise</w:t>
      </w:r>
      <w:r w:rsidR="00C474C1">
        <w:t xml:space="preserve">, </w:t>
      </w:r>
      <w:r w:rsidR="00C52F4A" w:rsidRPr="00605EB6">
        <w:t>mon père</w:t>
      </w:r>
      <w:r w:rsidR="00C474C1">
        <w:t xml:space="preserve">, </w:t>
      </w:r>
      <w:r w:rsidR="00C52F4A" w:rsidRPr="00605EB6">
        <w:t>avait un fils de son premier mari</w:t>
      </w:r>
      <w:r w:rsidR="00C474C1">
        <w:t xml:space="preserve">. </w:t>
      </w:r>
      <w:r w:rsidR="00C52F4A" w:rsidRPr="00605EB6">
        <w:t>Ce fils</w:t>
      </w:r>
      <w:r w:rsidR="00C474C1">
        <w:t xml:space="preserve">, </w:t>
      </w:r>
      <w:r w:rsidR="00C52F4A" w:rsidRPr="00605EB6">
        <w:t>mon frère</w:t>
      </w:r>
      <w:r w:rsidR="00C474C1">
        <w:t xml:space="preserve">, </w:t>
      </w:r>
      <w:r w:rsidR="00C52F4A" w:rsidRPr="00605EB6">
        <w:t>fut emmené</w:t>
      </w:r>
      <w:r w:rsidR="00C474C1">
        <w:t xml:space="preserve">, </w:t>
      </w:r>
      <w:r w:rsidR="00C52F4A" w:rsidRPr="00605EB6">
        <w:t>jeune encore</w:t>
      </w:r>
      <w:r w:rsidR="00C474C1">
        <w:t xml:space="preserve">, </w:t>
      </w:r>
      <w:r w:rsidR="00C52F4A" w:rsidRPr="00605EB6">
        <w:t>en Malaisie</w:t>
      </w:r>
      <w:r w:rsidR="00C474C1">
        <w:t xml:space="preserve">, </w:t>
      </w:r>
      <w:r w:rsidR="00C52F4A" w:rsidRPr="00605EB6">
        <w:t>à Batavia</w:t>
      </w:r>
      <w:r w:rsidR="00C474C1">
        <w:t xml:space="preserve">, </w:t>
      </w:r>
      <w:r w:rsidR="00C52F4A" w:rsidRPr="00605EB6">
        <w:t>où il fit fortune</w:t>
      </w:r>
      <w:r w:rsidR="00C474C1">
        <w:t xml:space="preserve">. </w:t>
      </w:r>
      <w:r w:rsidR="00C52F4A" w:rsidRPr="00605EB6">
        <w:t>Il est revenu en France</w:t>
      </w:r>
      <w:r w:rsidR="00C474C1">
        <w:t xml:space="preserve">, </w:t>
      </w:r>
      <w:r w:rsidR="00C52F4A" w:rsidRPr="00605EB6">
        <w:t>au mois de juin</w:t>
      </w:r>
      <w:r w:rsidR="00C474C1">
        <w:t xml:space="preserve">, </w:t>
      </w:r>
      <w:r w:rsidR="00C52F4A" w:rsidRPr="00605EB6">
        <w:t>pour s</w:t>
      </w:r>
      <w:r w:rsidR="00C474C1">
        <w:t>’</w:t>
      </w:r>
      <w:r w:rsidR="00C52F4A" w:rsidRPr="00605EB6">
        <w:t>y fixer</w:t>
      </w:r>
      <w:r w:rsidR="00C474C1">
        <w:t xml:space="preserve">. </w:t>
      </w:r>
      <w:r w:rsidR="00C52F4A" w:rsidRPr="00605EB6">
        <w:t>Un événement imprévu</w:t>
      </w:r>
      <w:r w:rsidR="00C474C1">
        <w:t xml:space="preserve">, </w:t>
      </w:r>
      <w:r w:rsidR="00C52F4A" w:rsidRPr="00605EB6">
        <w:t>la mort d</w:t>
      </w:r>
      <w:r w:rsidR="00C474C1">
        <w:t>’</w:t>
      </w:r>
      <w:r w:rsidR="00C52F4A" w:rsidRPr="00605EB6">
        <w:t>un parent avec lequel il s</w:t>
      </w:r>
      <w:r w:rsidR="00C474C1">
        <w:t>’</w:t>
      </w:r>
      <w:r w:rsidR="00C52F4A" w:rsidRPr="00605EB6">
        <w:t>était associé</w:t>
      </w:r>
      <w:r w:rsidR="00C474C1">
        <w:t xml:space="preserve">, </w:t>
      </w:r>
      <w:r w:rsidR="00C52F4A" w:rsidRPr="00605EB6">
        <w:t>l</w:t>
      </w:r>
      <w:r w:rsidR="00C474C1">
        <w:t>’</w:t>
      </w:r>
      <w:r w:rsidR="00C52F4A" w:rsidRPr="00605EB6">
        <w:t>obligea à retourner en Malaisie</w:t>
      </w:r>
      <w:r w:rsidR="00C474C1">
        <w:t xml:space="preserve">. </w:t>
      </w:r>
      <w:r w:rsidR="00C52F4A" w:rsidRPr="00605EB6">
        <w:t>Ayant terminé ses affaires</w:t>
      </w:r>
      <w:r w:rsidR="00C474C1">
        <w:t xml:space="preserve">, </w:t>
      </w:r>
      <w:r w:rsidR="00C52F4A" w:rsidRPr="00605EB6">
        <w:t>il prit passage à bord d</w:t>
      </w:r>
      <w:r w:rsidR="00C474C1">
        <w:t>’</w:t>
      </w:r>
      <w:r w:rsidR="00C52F4A" w:rsidRPr="00605EB6">
        <w:t>un navire marchand du Havre pour revenir en France</w:t>
      </w:r>
      <w:r w:rsidR="00C474C1">
        <w:t xml:space="preserve">. </w:t>
      </w:r>
      <w:r w:rsidR="00C52F4A" w:rsidRPr="00605EB6">
        <w:t>Ce bâtiment fit naufrage et mon frère a péri</w:t>
      </w:r>
      <w:r w:rsidR="00C474C1">
        <w:t>.</w:t>
      </w:r>
    </w:p>
    <w:p w14:paraId="3FEB9BE4" w14:textId="09DFE24B" w:rsidR="00C474C1" w:rsidRDefault="0094609C" w:rsidP="00C52F4A">
      <w:r>
        <w:t>— </w:t>
      </w:r>
      <w:r w:rsidR="00C52F4A" w:rsidRPr="00605EB6">
        <w:t>Ah</w:t>
      </w:r>
      <w:r w:rsidR="00C474C1">
        <w:t xml:space="preserve"> ! </w:t>
      </w:r>
      <w:r w:rsidR="00C52F4A" w:rsidRPr="00605EB6">
        <w:t>fit Blaireau</w:t>
      </w:r>
      <w:r w:rsidR="00C474C1">
        <w:t>.</w:t>
      </w:r>
    </w:p>
    <w:p w14:paraId="3B69E25D" w14:textId="2B36B4B2" w:rsidR="00C474C1" w:rsidRDefault="0094609C" w:rsidP="00C52F4A">
      <w:r>
        <w:t>— </w:t>
      </w:r>
      <w:r w:rsidR="00C52F4A" w:rsidRPr="00605EB6">
        <w:t>Avant de partir</w:t>
      </w:r>
      <w:r w:rsidR="00C474C1">
        <w:t xml:space="preserve">, </w:t>
      </w:r>
      <w:r w:rsidR="00C52F4A" w:rsidRPr="00605EB6">
        <w:t>il m</w:t>
      </w:r>
      <w:r w:rsidR="00C474C1">
        <w:t>’</w:t>
      </w:r>
      <w:r w:rsidR="00C52F4A" w:rsidRPr="00605EB6">
        <w:t>a laissé ses pleins pouvoirs pour gérer sa fortune</w:t>
      </w:r>
      <w:r w:rsidR="00C474C1">
        <w:t xml:space="preserve">, </w:t>
      </w:r>
      <w:r w:rsidR="00C52F4A" w:rsidRPr="00605EB6">
        <w:t>qui est tout entière en argent et en valeurs mobilières au porteur</w:t>
      </w:r>
      <w:r w:rsidR="00C474C1">
        <w:t xml:space="preserve">, </w:t>
      </w:r>
      <w:r w:rsidR="00C52F4A" w:rsidRPr="00605EB6">
        <w:t>achetées par moi</w:t>
      </w:r>
      <w:r w:rsidR="00C474C1">
        <w:t>.</w:t>
      </w:r>
    </w:p>
    <w:p w14:paraId="5D5646EF" w14:textId="72A76F00" w:rsidR="00C474C1" w:rsidRDefault="0094609C" w:rsidP="00C52F4A">
      <w:r>
        <w:t>— </w:t>
      </w:r>
      <w:r w:rsidR="00C52F4A" w:rsidRPr="00605EB6">
        <w:t>Quel est le chiffre de cette fortune</w:t>
      </w:r>
      <w:r w:rsidR="00C474C1">
        <w:t> ?</w:t>
      </w:r>
    </w:p>
    <w:p w14:paraId="6BEDA73C" w14:textId="4C87EE0E" w:rsidR="00C474C1" w:rsidRDefault="0094609C" w:rsidP="00C52F4A">
      <w:r>
        <w:t>— </w:t>
      </w:r>
      <w:r w:rsidR="00C52F4A" w:rsidRPr="00605EB6">
        <w:t>Un peu plus de deux millions</w:t>
      </w:r>
      <w:r w:rsidR="00C474C1">
        <w:t xml:space="preserve">, </w:t>
      </w:r>
      <w:r w:rsidR="00C52F4A" w:rsidRPr="00605EB6">
        <w:t>répondit Léon</w:t>
      </w:r>
      <w:r w:rsidR="00C474C1">
        <w:t xml:space="preserve">, </w:t>
      </w:r>
      <w:r w:rsidR="00C52F4A" w:rsidRPr="00605EB6">
        <w:t>se gardant bien de dire la vérité</w:t>
      </w:r>
      <w:r w:rsidR="00C474C1">
        <w:t>.</w:t>
      </w:r>
    </w:p>
    <w:p w14:paraId="7E28D332" w14:textId="2D4D2300" w:rsidR="00C474C1" w:rsidRDefault="0094609C" w:rsidP="00C52F4A">
      <w:r>
        <w:t>— </w:t>
      </w:r>
      <w:r w:rsidR="00C52F4A" w:rsidRPr="00605EB6">
        <w:t>C</w:t>
      </w:r>
      <w:r w:rsidR="00C474C1">
        <w:t>’</w:t>
      </w:r>
      <w:r w:rsidR="00C52F4A" w:rsidRPr="00605EB6">
        <w:t>est assez joli</w:t>
      </w:r>
      <w:r w:rsidR="00C474C1">
        <w:t xml:space="preserve">, </w:t>
      </w:r>
      <w:r w:rsidR="00C52F4A" w:rsidRPr="00605EB6">
        <w:t>monsieur le baron</w:t>
      </w:r>
      <w:r w:rsidR="00C474C1">
        <w:t xml:space="preserve"> ; </w:t>
      </w:r>
      <w:r w:rsidR="00C52F4A" w:rsidRPr="00605EB6">
        <w:t>ces deux millions</w:t>
      </w:r>
      <w:r w:rsidR="00C474C1">
        <w:t xml:space="preserve">, </w:t>
      </w:r>
      <w:r w:rsidR="00C52F4A" w:rsidRPr="00605EB6">
        <w:t>ajoutés à votre fortune personnelle</w:t>
      </w:r>
      <w:r w:rsidR="00C474C1">
        <w:t xml:space="preserve">, </w:t>
      </w:r>
      <w:r w:rsidR="00C52F4A" w:rsidRPr="00605EB6">
        <w:t>vous font une situation superbe</w:t>
      </w:r>
      <w:r w:rsidR="00C474C1">
        <w:t>.</w:t>
      </w:r>
    </w:p>
    <w:p w14:paraId="19F30609" w14:textId="77084A33" w:rsidR="00C474C1" w:rsidRDefault="0094609C" w:rsidP="00C52F4A">
      <w:r>
        <w:t>— </w:t>
      </w:r>
      <w:r w:rsidR="00C52F4A" w:rsidRPr="00605EB6">
        <w:t>Je n</w:t>
      </w:r>
      <w:r w:rsidR="00C474C1">
        <w:t>’</w:t>
      </w:r>
      <w:r w:rsidR="00C52F4A" w:rsidRPr="00605EB6">
        <w:t>ai pas de fortune personnelle</w:t>
      </w:r>
      <w:r w:rsidR="00C474C1">
        <w:t xml:space="preserve">, </w:t>
      </w:r>
      <w:r w:rsidR="00C52F4A" w:rsidRPr="00605EB6">
        <w:t>monsieur Blaireau</w:t>
      </w:r>
      <w:r w:rsidR="00C474C1">
        <w:t xml:space="preserve">. </w:t>
      </w:r>
      <w:r w:rsidR="00C52F4A" w:rsidRPr="00605EB6">
        <w:t>Mon père</w:t>
      </w:r>
      <w:r w:rsidR="00C474C1">
        <w:t xml:space="preserve">, </w:t>
      </w:r>
      <w:r w:rsidR="00C52F4A" w:rsidRPr="00605EB6">
        <w:t>avant de mourir</w:t>
      </w:r>
      <w:r w:rsidR="00C474C1">
        <w:t xml:space="preserve">, </w:t>
      </w:r>
      <w:r w:rsidR="00C52F4A" w:rsidRPr="00605EB6">
        <w:t>était à peu près ruiné</w:t>
      </w:r>
      <w:r w:rsidR="00C474C1">
        <w:t xml:space="preserve"> ; </w:t>
      </w:r>
      <w:r w:rsidR="00C52F4A" w:rsidRPr="00605EB6">
        <w:t>le reste de sa fortune</w:t>
      </w:r>
      <w:r w:rsidR="00C474C1">
        <w:t xml:space="preserve">, </w:t>
      </w:r>
      <w:r w:rsidR="00C52F4A" w:rsidRPr="00605EB6">
        <w:t>je l</w:t>
      </w:r>
      <w:r w:rsidR="00C474C1">
        <w:t>’</w:t>
      </w:r>
      <w:r w:rsidR="00C52F4A" w:rsidRPr="00605EB6">
        <w:t>ai dissipé</w:t>
      </w:r>
      <w:r w:rsidR="00C474C1">
        <w:t xml:space="preserve"> ; </w:t>
      </w:r>
      <w:r w:rsidR="00C52F4A" w:rsidRPr="00605EB6">
        <w:t>vous savez</w:t>
      </w:r>
      <w:r w:rsidR="00C474C1">
        <w:t xml:space="preserve">, </w:t>
      </w:r>
      <w:r w:rsidR="00C52F4A" w:rsidRPr="00605EB6">
        <w:t>quand on est jeune</w:t>
      </w:r>
      <w:r w:rsidR="00C474C1">
        <w:t>…</w:t>
      </w:r>
    </w:p>
    <w:p w14:paraId="4B74759C" w14:textId="763510F7" w:rsidR="00C474C1" w:rsidRDefault="0094609C" w:rsidP="00C52F4A">
      <w:r>
        <w:t>— </w:t>
      </w:r>
      <w:r w:rsidR="00C52F4A" w:rsidRPr="00605EB6">
        <w:t>On s</w:t>
      </w:r>
      <w:r w:rsidR="00C474C1">
        <w:t>’</w:t>
      </w:r>
      <w:r w:rsidR="00C52F4A" w:rsidRPr="00605EB6">
        <w:t>amuse</w:t>
      </w:r>
      <w:r w:rsidR="00C474C1">
        <w:t xml:space="preserve">. </w:t>
      </w:r>
      <w:r w:rsidR="00C52F4A" w:rsidRPr="00605EB6">
        <w:t>À Paris les femmes sont si jolies</w:t>
      </w:r>
      <w:r w:rsidR="00C474C1">
        <w:t xml:space="preserve"> ! </w:t>
      </w:r>
      <w:r w:rsidR="00C52F4A" w:rsidRPr="00605EB6">
        <w:t>Ah</w:t>
      </w:r>
      <w:r w:rsidR="00C474C1">
        <w:t xml:space="preserve"> ! </w:t>
      </w:r>
      <w:r w:rsidR="00C52F4A" w:rsidRPr="00605EB6">
        <w:t>elles coûtent cher</w:t>
      </w:r>
      <w:r w:rsidR="00C474C1">
        <w:t xml:space="preserve">, </w:t>
      </w:r>
      <w:r w:rsidR="00C52F4A" w:rsidRPr="00605EB6">
        <w:t>les femmes</w:t>
      </w:r>
      <w:r w:rsidR="00C474C1">
        <w:t xml:space="preserve">, </w:t>
      </w:r>
      <w:r w:rsidR="00C52F4A" w:rsidRPr="00605EB6">
        <w:t>n</w:t>
      </w:r>
      <w:r w:rsidR="00C474C1">
        <w:t>’</w:t>
      </w:r>
      <w:r w:rsidR="00C52F4A" w:rsidRPr="00605EB6">
        <w:t>est-ce pas</w:t>
      </w:r>
      <w:r w:rsidR="00C474C1">
        <w:t xml:space="preserve">, </w:t>
      </w:r>
      <w:r w:rsidR="00C52F4A" w:rsidRPr="00605EB6">
        <w:t>monsieur le baron</w:t>
      </w:r>
      <w:r w:rsidR="00C474C1">
        <w:t xml:space="preserve"> ? </w:t>
      </w:r>
      <w:r w:rsidR="00C52F4A" w:rsidRPr="00605EB6">
        <w:t>Mais</w:t>
      </w:r>
      <w:r w:rsidR="00C474C1">
        <w:t xml:space="preserve">, </w:t>
      </w:r>
      <w:r w:rsidR="00C52F4A" w:rsidRPr="00605EB6">
        <w:t>n</w:t>
      </w:r>
      <w:r w:rsidR="00C474C1">
        <w:t>’</w:t>
      </w:r>
      <w:r w:rsidR="00C52F4A" w:rsidRPr="00605EB6">
        <w:t>importe</w:t>
      </w:r>
      <w:r w:rsidR="00C474C1">
        <w:t xml:space="preserve">, </w:t>
      </w:r>
      <w:r w:rsidR="00C52F4A" w:rsidRPr="00605EB6">
        <w:t>vous n</w:t>
      </w:r>
      <w:r w:rsidR="00C474C1">
        <w:t>’</w:t>
      </w:r>
      <w:r w:rsidR="00C52F4A" w:rsidRPr="00605EB6">
        <w:t>êtes pas bien à plaindre</w:t>
      </w:r>
      <w:r w:rsidR="00C474C1">
        <w:t xml:space="preserve">. </w:t>
      </w:r>
      <w:r w:rsidR="00C52F4A" w:rsidRPr="00605EB6">
        <w:t xml:space="preserve">Deux </w:t>
      </w:r>
      <w:r w:rsidR="00C52F4A" w:rsidRPr="00605EB6">
        <w:lastRenderedPageBreak/>
        <w:t>millions</w:t>
      </w:r>
      <w:r w:rsidR="00C474C1">
        <w:t xml:space="preserve">, </w:t>
      </w:r>
      <w:r w:rsidR="00C52F4A" w:rsidRPr="00605EB6">
        <w:t>un peu plus même</w:t>
      </w:r>
      <w:r w:rsidR="00C474C1">
        <w:t xml:space="preserve">, </w:t>
      </w:r>
      <w:r w:rsidR="00C52F4A" w:rsidRPr="00605EB6">
        <w:t>c</w:t>
      </w:r>
      <w:r w:rsidR="00C474C1">
        <w:t>’</w:t>
      </w:r>
      <w:r w:rsidR="00C52F4A" w:rsidRPr="00605EB6">
        <w:t>est cent bonnes mille livres de rente</w:t>
      </w:r>
      <w:r w:rsidR="00C474C1">
        <w:t xml:space="preserve">. </w:t>
      </w:r>
      <w:r w:rsidR="00C52F4A" w:rsidRPr="00605EB6">
        <w:t>Avec cela</w:t>
      </w:r>
      <w:r w:rsidR="00C474C1">
        <w:t xml:space="preserve">, </w:t>
      </w:r>
      <w:r w:rsidR="00C52F4A" w:rsidRPr="00605EB6">
        <w:t xml:space="preserve">on peut tenir </w:t>
      </w:r>
      <w:r w:rsidR="00FE3C44">
        <w:t>son</w:t>
      </w:r>
      <w:r w:rsidR="00FE3C44" w:rsidRPr="00605EB6">
        <w:t xml:space="preserve"> </w:t>
      </w:r>
      <w:r w:rsidR="00C52F4A" w:rsidRPr="00605EB6">
        <w:t>rang dans le monde et mener joyeusement la vie</w:t>
      </w:r>
      <w:r w:rsidR="00C474C1">
        <w:t xml:space="preserve">, </w:t>
      </w:r>
      <w:r w:rsidR="00C52F4A" w:rsidRPr="00605EB6">
        <w:t>à grandes guides même</w:t>
      </w:r>
      <w:r w:rsidR="00C474C1">
        <w:t>.</w:t>
      </w:r>
    </w:p>
    <w:p w14:paraId="5AA82E6B" w14:textId="09522542" w:rsidR="00C474C1" w:rsidRDefault="0094609C" w:rsidP="00C52F4A">
      <w:r>
        <w:t>— </w:t>
      </w:r>
      <w:r w:rsidR="00C52F4A" w:rsidRPr="00605EB6">
        <w:t>Mais cette fortune</w:t>
      </w:r>
      <w:r w:rsidR="00C474C1">
        <w:t xml:space="preserve">, </w:t>
      </w:r>
      <w:r w:rsidR="00C52F4A" w:rsidRPr="00605EB6">
        <w:t>que je tiens entre mes mains</w:t>
      </w:r>
      <w:r w:rsidR="00C474C1">
        <w:t xml:space="preserve">, </w:t>
      </w:r>
      <w:r w:rsidR="00C52F4A" w:rsidRPr="00605EB6">
        <w:t>cette fortune n</w:t>
      </w:r>
      <w:r w:rsidR="00C474C1">
        <w:t>’</w:t>
      </w:r>
      <w:r w:rsidR="00C52F4A" w:rsidRPr="00605EB6">
        <w:t>est pas à moi</w:t>
      </w:r>
      <w:r w:rsidR="00C474C1">
        <w:t xml:space="preserve"> ! </w:t>
      </w:r>
      <w:r w:rsidR="00C52F4A" w:rsidRPr="00605EB6">
        <w:t>s</w:t>
      </w:r>
      <w:r w:rsidR="00C474C1">
        <w:t>’</w:t>
      </w:r>
      <w:r w:rsidR="00C52F4A" w:rsidRPr="00605EB6">
        <w:t>écria le baron</w:t>
      </w:r>
      <w:r w:rsidR="00C474C1">
        <w:t>.</w:t>
      </w:r>
    </w:p>
    <w:p w14:paraId="68B2CA19" w14:textId="5E7EBC75" w:rsidR="00C474C1" w:rsidRDefault="0094609C" w:rsidP="00C52F4A">
      <w:r>
        <w:t>— </w:t>
      </w:r>
      <w:r w:rsidR="00C52F4A" w:rsidRPr="00605EB6">
        <w:t>Hein</w:t>
      </w:r>
      <w:r w:rsidR="00C474C1">
        <w:t xml:space="preserve">, </w:t>
      </w:r>
      <w:r w:rsidR="00C52F4A" w:rsidRPr="00605EB6">
        <w:t>comment cela</w:t>
      </w:r>
      <w:r w:rsidR="00C474C1">
        <w:t xml:space="preserve"> ? </w:t>
      </w:r>
      <w:r w:rsidR="00C52F4A" w:rsidRPr="00605EB6">
        <w:t>N</w:t>
      </w:r>
      <w:r w:rsidR="00C474C1">
        <w:t>’</w:t>
      </w:r>
      <w:r w:rsidR="00C52F4A" w:rsidRPr="00605EB6">
        <w:t>êtes-vous pas l</w:t>
      </w:r>
      <w:r w:rsidR="00C474C1">
        <w:t>’</w:t>
      </w:r>
      <w:r w:rsidR="00C52F4A" w:rsidRPr="00605EB6">
        <w:t>héritier de votre frère</w:t>
      </w:r>
      <w:r w:rsidR="00C474C1">
        <w:t> ?</w:t>
      </w:r>
    </w:p>
    <w:p w14:paraId="51CB3B8A" w14:textId="010274DB" w:rsidR="00C474C1" w:rsidRDefault="0094609C" w:rsidP="00C52F4A">
      <w:r>
        <w:t>— </w:t>
      </w:r>
      <w:r w:rsidR="00C52F4A" w:rsidRPr="00605EB6">
        <w:t>Mon frère était marié</w:t>
      </w:r>
      <w:r w:rsidR="00C474C1">
        <w:t>.</w:t>
      </w:r>
    </w:p>
    <w:p w14:paraId="3AC0C6A7" w14:textId="636DA9DD" w:rsidR="00C474C1" w:rsidRDefault="0094609C" w:rsidP="00C52F4A">
      <w:r>
        <w:t>— </w:t>
      </w:r>
      <w:r w:rsidR="00C52F4A" w:rsidRPr="00605EB6">
        <w:t>Oh</w:t>
      </w:r>
      <w:r w:rsidR="00C474C1">
        <w:t xml:space="preserve"> ! </w:t>
      </w:r>
      <w:r w:rsidR="00C52F4A" w:rsidRPr="00605EB6">
        <w:t>alors</w:t>
      </w:r>
      <w:r w:rsidR="00C474C1">
        <w:t xml:space="preserve">, </w:t>
      </w:r>
      <w:r w:rsidR="00C52F4A" w:rsidRPr="00605EB6">
        <w:t>je comprends</w:t>
      </w:r>
      <w:r w:rsidR="00C474C1">
        <w:t xml:space="preserve">. </w:t>
      </w:r>
      <w:r w:rsidR="00C52F4A" w:rsidRPr="00605EB6">
        <w:t>La fortune est entre vos mains</w:t>
      </w:r>
      <w:r w:rsidR="00C474C1">
        <w:t xml:space="preserve">, </w:t>
      </w:r>
      <w:r w:rsidR="00C52F4A" w:rsidRPr="00605EB6">
        <w:t>en dépôt</w:t>
      </w:r>
      <w:r w:rsidR="00C474C1">
        <w:t xml:space="preserve"> ; </w:t>
      </w:r>
      <w:r w:rsidR="00C52F4A" w:rsidRPr="00605EB6">
        <w:t>vous voudriez la garder</w:t>
      </w:r>
      <w:r w:rsidR="00C474C1">
        <w:t xml:space="preserve"> ; </w:t>
      </w:r>
      <w:r w:rsidR="00C52F4A" w:rsidRPr="00605EB6">
        <w:t>mais la femme de votre frère</w:t>
      </w:r>
      <w:r w:rsidR="00C474C1">
        <w:t xml:space="preserve">, </w:t>
      </w:r>
      <w:r w:rsidR="00C52F4A" w:rsidRPr="00605EB6">
        <w:t>votre belle-sœur est là</w:t>
      </w:r>
      <w:r w:rsidR="00C474C1">
        <w:t xml:space="preserve">, </w:t>
      </w:r>
      <w:r w:rsidR="00C52F4A" w:rsidRPr="00605EB6">
        <w:t>avec ses droits</w:t>
      </w:r>
      <w:r w:rsidR="00C474C1">
        <w:t xml:space="preserve">, </w:t>
      </w:r>
      <w:r w:rsidR="00C52F4A" w:rsidRPr="00605EB6">
        <w:t>contre lesquels vous ne pouvez rien</w:t>
      </w:r>
      <w:r w:rsidR="00C474C1">
        <w:t>.</w:t>
      </w:r>
    </w:p>
    <w:p w14:paraId="43AF2E47" w14:textId="6CD21684" w:rsidR="00C474C1" w:rsidRDefault="0094609C" w:rsidP="00C52F4A">
      <w:r>
        <w:t>— </w:t>
      </w:r>
      <w:r w:rsidR="00C52F4A" w:rsidRPr="00605EB6">
        <w:t>Eh bien</w:t>
      </w:r>
      <w:r w:rsidR="00C474C1">
        <w:t xml:space="preserve">, </w:t>
      </w:r>
      <w:r w:rsidR="00C52F4A" w:rsidRPr="00605EB6">
        <w:t>oui</w:t>
      </w:r>
      <w:r w:rsidR="00C474C1">
        <w:t xml:space="preserve">, </w:t>
      </w:r>
      <w:r w:rsidR="00C52F4A" w:rsidRPr="00605EB6">
        <w:t>vous avez deviné</w:t>
      </w:r>
      <w:r w:rsidR="00C474C1">
        <w:t xml:space="preserve">, </w:t>
      </w:r>
      <w:r w:rsidR="00C52F4A" w:rsidRPr="00605EB6">
        <w:t>répliqua le baron</w:t>
      </w:r>
      <w:r w:rsidR="00C474C1">
        <w:t xml:space="preserve">, </w:t>
      </w:r>
      <w:r w:rsidR="00C52F4A" w:rsidRPr="00605EB6">
        <w:t>les yeux étincelants</w:t>
      </w:r>
      <w:r w:rsidR="00C474C1">
        <w:t xml:space="preserve"> ; </w:t>
      </w:r>
      <w:r w:rsidR="00C52F4A" w:rsidRPr="00605EB6">
        <w:t>j</w:t>
      </w:r>
      <w:r w:rsidR="00C474C1">
        <w:t>’</w:t>
      </w:r>
      <w:r w:rsidR="00C52F4A" w:rsidRPr="00605EB6">
        <w:t>ai peur de la misère</w:t>
      </w:r>
      <w:r w:rsidR="00C474C1">
        <w:t xml:space="preserve">, </w:t>
      </w:r>
      <w:r w:rsidR="00C52F4A" w:rsidRPr="00605EB6">
        <w:t>entendez-vous</w:t>
      </w:r>
      <w:r w:rsidR="00C474C1">
        <w:t xml:space="preserve"> ! </w:t>
      </w:r>
      <w:r w:rsidR="00C52F4A" w:rsidRPr="00605EB6">
        <w:t>Et quand je puis être riche</w:t>
      </w:r>
      <w:r w:rsidR="00C474C1">
        <w:t xml:space="preserve">, </w:t>
      </w:r>
      <w:r w:rsidR="00C52F4A" w:rsidRPr="00605EB6">
        <w:t>quand je tiens une fortune</w:t>
      </w:r>
      <w:r w:rsidR="00C474C1">
        <w:t>…</w:t>
      </w:r>
    </w:p>
    <w:p w14:paraId="3D46424C" w14:textId="48305194" w:rsidR="00C474C1" w:rsidRDefault="0094609C" w:rsidP="00C52F4A">
      <w:r>
        <w:t>— </w:t>
      </w:r>
      <w:r w:rsidR="00C52F4A" w:rsidRPr="00605EB6">
        <w:t>Vous ne voulez pas la lâcher</w:t>
      </w:r>
      <w:r w:rsidR="00C474C1">
        <w:t xml:space="preserve">, </w:t>
      </w:r>
      <w:r w:rsidR="00C52F4A" w:rsidRPr="00605EB6">
        <w:t>c</w:t>
      </w:r>
      <w:r w:rsidR="00C474C1">
        <w:t>’</w:t>
      </w:r>
      <w:r w:rsidR="00C52F4A" w:rsidRPr="00605EB6">
        <w:t>est dit</w:t>
      </w:r>
      <w:r w:rsidR="00C474C1">
        <w:t xml:space="preserve">. </w:t>
      </w:r>
      <w:r w:rsidR="00C52F4A" w:rsidRPr="00605EB6">
        <w:t>Voyons</w:t>
      </w:r>
      <w:r w:rsidR="00C474C1">
        <w:t xml:space="preserve">, </w:t>
      </w:r>
      <w:r w:rsidR="00C52F4A" w:rsidRPr="00605EB6">
        <w:t>pourquoi</w:t>
      </w:r>
      <w:r w:rsidR="00C474C1">
        <w:t xml:space="preserve">, </w:t>
      </w:r>
      <w:r w:rsidR="00C52F4A" w:rsidRPr="00605EB6">
        <w:t>avec l</w:t>
      </w:r>
      <w:r w:rsidR="00C474C1">
        <w:t>’</w:t>
      </w:r>
      <w:r w:rsidR="00C52F4A" w:rsidRPr="00605EB6">
        <w:t>argent et les valeurs dans une valise solide</w:t>
      </w:r>
      <w:r w:rsidR="00C474C1">
        <w:t xml:space="preserve">, </w:t>
      </w:r>
      <w:r w:rsidR="00C52F4A" w:rsidRPr="00605EB6">
        <w:t>bien fermée</w:t>
      </w:r>
      <w:r w:rsidR="00C474C1">
        <w:t xml:space="preserve">, </w:t>
      </w:r>
      <w:r w:rsidR="00C52F4A" w:rsidRPr="00605EB6">
        <w:t>ne filez-vous pas en Amérique ou ailleurs</w:t>
      </w:r>
      <w:r w:rsidR="00C474C1">
        <w:t> ?</w:t>
      </w:r>
    </w:p>
    <w:p w14:paraId="43349B97" w14:textId="7045AB44" w:rsidR="00C474C1" w:rsidRDefault="0094609C" w:rsidP="00C52F4A">
      <w:r>
        <w:t>— </w:t>
      </w:r>
      <w:r w:rsidR="00C52F4A" w:rsidRPr="00605EB6">
        <w:t>Pour plusieurs raisons</w:t>
      </w:r>
      <w:r w:rsidR="00C474C1">
        <w:t xml:space="preserve">. </w:t>
      </w:r>
      <w:r w:rsidR="00C52F4A" w:rsidRPr="00605EB6">
        <w:t>D</w:t>
      </w:r>
      <w:r w:rsidR="00C474C1">
        <w:t>’</w:t>
      </w:r>
      <w:r w:rsidR="00C52F4A" w:rsidRPr="00605EB6">
        <w:t>abord</w:t>
      </w:r>
      <w:r w:rsidR="00C474C1">
        <w:t>…</w:t>
      </w:r>
    </w:p>
    <w:p w14:paraId="7A3CCAD5" w14:textId="6CD8D641" w:rsidR="00C474C1" w:rsidRDefault="0094609C" w:rsidP="00C52F4A">
      <w:r>
        <w:t>— </w:t>
      </w:r>
      <w:r w:rsidR="00C52F4A" w:rsidRPr="00605EB6">
        <w:t>Vous voulez prendre et ne pas être pris à votre tour</w:t>
      </w:r>
      <w:r w:rsidR="00C474C1">
        <w:t xml:space="preserve"> ; </w:t>
      </w:r>
      <w:r w:rsidR="00C52F4A" w:rsidRPr="00605EB6">
        <w:t>et puis</w:t>
      </w:r>
      <w:r w:rsidR="00C474C1">
        <w:t xml:space="preserve">, </w:t>
      </w:r>
      <w:r w:rsidR="00C52F4A" w:rsidRPr="00605EB6">
        <w:t>en admettant qu</w:t>
      </w:r>
      <w:r w:rsidR="00C474C1">
        <w:t>’</w:t>
      </w:r>
      <w:r w:rsidR="00C52F4A" w:rsidRPr="00605EB6">
        <w:t xml:space="preserve">on ne </w:t>
      </w:r>
      <w:r w:rsidR="00FE3C44" w:rsidRPr="00605EB6">
        <w:t>cour</w:t>
      </w:r>
      <w:r w:rsidR="00FE3C44">
        <w:t>t</w:t>
      </w:r>
      <w:r w:rsidR="00FE3C44" w:rsidRPr="00605EB6">
        <w:t xml:space="preserve"> </w:t>
      </w:r>
      <w:r w:rsidR="00C52F4A" w:rsidRPr="00605EB6">
        <w:t>pas après vous</w:t>
      </w:r>
      <w:r w:rsidR="00C474C1">
        <w:t xml:space="preserve">, </w:t>
      </w:r>
      <w:r w:rsidR="00C52F4A" w:rsidRPr="00605EB6">
        <w:t>ce serait toujours l</w:t>
      </w:r>
      <w:r w:rsidR="00C474C1">
        <w:t>’</w:t>
      </w:r>
      <w:r w:rsidR="00C52F4A" w:rsidRPr="00605EB6">
        <w:t>exil</w:t>
      </w:r>
      <w:r w:rsidR="00C474C1">
        <w:t xml:space="preserve">, </w:t>
      </w:r>
      <w:r w:rsidR="00C52F4A" w:rsidRPr="00605EB6">
        <w:t>une sorte de déportation</w:t>
      </w:r>
      <w:r w:rsidR="00C474C1">
        <w:t xml:space="preserve">. </w:t>
      </w:r>
      <w:r w:rsidR="00C52F4A" w:rsidRPr="00605EB6">
        <w:t>Enfin</w:t>
      </w:r>
      <w:r w:rsidR="00C474C1">
        <w:t xml:space="preserve">, </w:t>
      </w:r>
      <w:r w:rsidR="00C52F4A" w:rsidRPr="00605EB6">
        <w:t>véritable Parisien</w:t>
      </w:r>
      <w:r w:rsidR="00C474C1">
        <w:t xml:space="preserve">, </w:t>
      </w:r>
      <w:r w:rsidR="00C52F4A" w:rsidRPr="00605EB6">
        <w:t>vous aimez Paris</w:t>
      </w:r>
      <w:r w:rsidR="00C474C1">
        <w:t xml:space="preserve">, </w:t>
      </w:r>
      <w:r w:rsidR="00C52F4A" w:rsidRPr="00605EB6">
        <w:t>ses boulevards</w:t>
      </w:r>
      <w:r w:rsidR="00C474C1">
        <w:t xml:space="preserve">, </w:t>
      </w:r>
      <w:r w:rsidR="00C52F4A" w:rsidRPr="00605EB6">
        <w:t>ses joyeuses nuits d</w:t>
      </w:r>
      <w:r w:rsidR="00C474C1">
        <w:t>’</w:t>
      </w:r>
      <w:r w:rsidR="00C52F4A" w:rsidRPr="00605EB6">
        <w:t>amour</w:t>
      </w:r>
      <w:r w:rsidR="00C474C1">
        <w:t xml:space="preserve">, </w:t>
      </w:r>
      <w:r w:rsidR="00C52F4A" w:rsidRPr="00605EB6">
        <w:t>et le reste</w:t>
      </w:r>
      <w:r w:rsidR="00C474C1">
        <w:t xml:space="preserve">, </w:t>
      </w:r>
      <w:r w:rsidR="00C52F4A" w:rsidRPr="00605EB6">
        <w:t>tout ce qu</w:t>
      </w:r>
      <w:r w:rsidR="00C474C1">
        <w:t>’</w:t>
      </w:r>
      <w:r w:rsidR="00C52F4A" w:rsidRPr="00605EB6">
        <w:t>on ne trouve que dans une seule ville</w:t>
      </w:r>
      <w:r w:rsidR="00C474C1">
        <w:t xml:space="preserve">, </w:t>
      </w:r>
      <w:r w:rsidR="00C52F4A" w:rsidRPr="00605EB6">
        <w:t>à Paris</w:t>
      </w:r>
      <w:r w:rsidR="00C474C1">
        <w:t xml:space="preserve">. </w:t>
      </w:r>
      <w:r w:rsidR="00C52F4A" w:rsidRPr="00605EB6">
        <w:t>Mais croyez-vous sérieusement</w:t>
      </w:r>
      <w:r w:rsidR="00C474C1">
        <w:t xml:space="preserve">, </w:t>
      </w:r>
      <w:r w:rsidR="00C52F4A" w:rsidRPr="00605EB6">
        <w:t>monsieur le baron</w:t>
      </w:r>
      <w:r w:rsidR="00C474C1">
        <w:t xml:space="preserve">, </w:t>
      </w:r>
      <w:r w:rsidR="00C52F4A" w:rsidRPr="00605EB6">
        <w:t>qu</w:t>
      </w:r>
      <w:r w:rsidR="00C474C1">
        <w:t>’</w:t>
      </w:r>
      <w:r w:rsidR="00C52F4A" w:rsidRPr="00605EB6">
        <w:t>il vous soit possible de dépouiller la femme de votre frère</w:t>
      </w:r>
      <w:r w:rsidR="00C474C1">
        <w:t> ?</w:t>
      </w:r>
    </w:p>
    <w:p w14:paraId="37751064" w14:textId="4A544A67" w:rsidR="00C474C1" w:rsidRDefault="0094609C" w:rsidP="00C52F4A">
      <w:r>
        <w:t>— </w:t>
      </w:r>
      <w:r w:rsidR="00C52F4A" w:rsidRPr="00605EB6">
        <w:t>Oui</w:t>
      </w:r>
      <w:r w:rsidR="00C474C1">
        <w:t xml:space="preserve">, </w:t>
      </w:r>
      <w:r w:rsidR="00C52F4A" w:rsidRPr="00605EB6">
        <w:t>je le crois</w:t>
      </w:r>
      <w:r w:rsidR="00C474C1">
        <w:t>.</w:t>
      </w:r>
    </w:p>
    <w:p w14:paraId="7E79A81B" w14:textId="76399B2B" w:rsidR="00C474C1" w:rsidRDefault="0094609C" w:rsidP="00C52F4A">
      <w:r>
        <w:lastRenderedPageBreak/>
        <w:t>— </w:t>
      </w:r>
      <w:r w:rsidR="00C52F4A" w:rsidRPr="00605EB6">
        <w:t>Le moyen</w:t>
      </w:r>
      <w:r w:rsidR="00C474C1">
        <w:t> ?</w:t>
      </w:r>
    </w:p>
    <w:p w14:paraId="70A750D5" w14:textId="52AC5BFC" w:rsidR="00C474C1" w:rsidRDefault="0094609C" w:rsidP="00C52F4A">
      <w:r>
        <w:t>— </w:t>
      </w:r>
      <w:r w:rsidR="00C52F4A" w:rsidRPr="00605EB6">
        <w:t>Je suis venu chez vous pour que nous le trouvions ensemble</w:t>
      </w:r>
      <w:r w:rsidR="00C474C1">
        <w:t>.</w:t>
      </w:r>
    </w:p>
    <w:p w14:paraId="4F6DED52" w14:textId="0CCDC976" w:rsidR="00C474C1" w:rsidRDefault="0094609C" w:rsidP="00C52F4A">
      <w:r>
        <w:t>— </w:t>
      </w:r>
      <w:r w:rsidR="00C52F4A" w:rsidRPr="00605EB6">
        <w:t>Oh</w:t>
      </w:r>
      <w:r w:rsidR="00C474C1">
        <w:t xml:space="preserve"> ! </w:t>
      </w:r>
      <w:r w:rsidR="00C52F4A" w:rsidRPr="00605EB6">
        <w:t>oh</w:t>
      </w:r>
      <w:r w:rsidR="00C474C1">
        <w:t> !</w:t>
      </w:r>
    </w:p>
    <w:p w14:paraId="06D4DD42" w14:textId="68A1D868" w:rsidR="00C474C1" w:rsidRDefault="0094609C" w:rsidP="00C52F4A">
      <w:r>
        <w:t>— </w:t>
      </w:r>
      <w:r w:rsidR="00C52F4A" w:rsidRPr="00605EB6">
        <w:t>Rien ne vous est impossible</w:t>
      </w:r>
      <w:r w:rsidR="00C474C1">
        <w:t>.</w:t>
      </w:r>
    </w:p>
    <w:p w14:paraId="3563642A" w14:textId="7CE17DDD" w:rsidR="00C474C1" w:rsidRDefault="0094609C" w:rsidP="00C52F4A">
      <w:r>
        <w:t>— </w:t>
      </w:r>
      <w:r w:rsidR="00C52F4A" w:rsidRPr="00605EB6">
        <w:t>Vous croyez cela</w:t>
      </w:r>
      <w:r w:rsidR="00C474C1">
        <w:t> ?</w:t>
      </w:r>
    </w:p>
    <w:p w14:paraId="30522667" w14:textId="1C9478FD" w:rsidR="00C474C1" w:rsidRDefault="0094609C" w:rsidP="00C52F4A">
      <w:r>
        <w:t>— </w:t>
      </w:r>
      <w:r w:rsidR="00C52F4A" w:rsidRPr="00605EB6">
        <w:t>Oui</w:t>
      </w:r>
      <w:r w:rsidR="00C474C1">
        <w:t xml:space="preserve">, </w:t>
      </w:r>
      <w:r w:rsidR="00C52F4A" w:rsidRPr="00605EB6">
        <w:t>et mon ami de Presle le croit aussi</w:t>
      </w:r>
      <w:r w:rsidR="00C474C1">
        <w:t>.</w:t>
      </w:r>
    </w:p>
    <w:p w14:paraId="15069014" w14:textId="193B377F" w:rsidR="00C474C1" w:rsidRDefault="0094609C" w:rsidP="00C52F4A">
      <w:r>
        <w:t>— </w:t>
      </w:r>
      <w:r w:rsidR="00C52F4A" w:rsidRPr="00605EB6">
        <w:t>Vous me faites</w:t>
      </w:r>
      <w:r w:rsidR="00C474C1">
        <w:t xml:space="preserve">, </w:t>
      </w:r>
      <w:r w:rsidR="00C52F4A" w:rsidRPr="00605EB6">
        <w:t>l</w:t>
      </w:r>
      <w:r w:rsidR="00C474C1">
        <w:t>’</w:t>
      </w:r>
      <w:r w:rsidR="00C52F4A" w:rsidRPr="00605EB6">
        <w:t>un et l</w:t>
      </w:r>
      <w:r w:rsidR="00C474C1">
        <w:t>’</w:t>
      </w:r>
      <w:r w:rsidR="00C52F4A" w:rsidRPr="00605EB6">
        <w:t>autre</w:t>
      </w:r>
      <w:r w:rsidR="00C474C1">
        <w:t xml:space="preserve">, </w:t>
      </w:r>
      <w:r w:rsidR="00C52F4A" w:rsidRPr="00605EB6">
        <w:t>beaucoup d</w:t>
      </w:r>
      <w:r w:rsidR="00C474C1">
        <w:t>’</w:t>
      </w:r>
      <w:r w:rsidR="00C52F4A" w:rsidRPr="00605EB6">
        <w:t>honneur</w:t>
      </w:r>
      <w:r w:rsidR="00C474C1">
        <w:t>.</w:t>
      </w:r>
    </w:p>
    <w:p w14:paraId="0F471E9F" w14:textId="3C7DAB96" w:rsidR="00C474C1" w:rsidRDefault="0094609C" w:rsidP="00C52F4A">
      <w:r>
        <w:t>— </w:t>
      </w:r>
      <w:r w:rsidR="00C52F4A" w:rsidRPr="002811DD">
        <w:t>Monsieur Blaireau</w:t>
      </w:r>
      <w:r w:rsidR="00C474C1">
        <w:t xml:space="preserve">, </w:t>
      </w:r>
      <w:r w:rsidR="00C52F4A" w:rsidRPr="002811DD">
        <w:t>voulez-vous m</w:t>
      </w:r>
      <w:r w:rsidR="00C474C1">
        <w:t>’</w:t>
      </w:r>
      <w:r w:rsidR="00C52F4A" w:rsidRPr="002811DD">
        <w:t>aider</w:t>
      </w:r>
      <w:r w:rsidR="00C474C1">
        <w:t> ?</w:t>
      </w:r>
    </w:p>
    <w:p w14:paraId="450872D7" w14:textId="0EE1661C" w:rsidR="00C474C1" w:rsidRDefault="0094609C" w:rsidP="00C52F4A">
      <w:r>
        <w:t>— </w:t>
      </w:r>
      <w:r w:rsidR="00C52F4A" w:rsidRPr="00605EB6">
        <w:t>Je ne dis pas non</w:t>
      </w:r>
      <w:r w:rsidR="00C474C1">
        <w:t xml:space="preserve">, </w:t>
      </w:r>
      <w:r w:rsidR="00C52F4A" w:rsidRPr="00605EB6">
        <w:t>mais je ne dis pas oui</w:t>
      </w:r>
      <w:r w:rsidR="00C474C1">
        <w:t xml:space="preserve"> ; </w:t>
      </w:r>
      <w:r w:rsidR="00C52F4A" w:rsidRPr="00605EB6">
        <w:t>hé</w:t>
      </w:r>
      <w:r w:rsidR="00C474C1">
        <w:t xml:space="preserve">, </w:t>
      </w:r>
      <w:r w:rsidR="00C52F4A" w:rsidRPr="00605EB6">
        <w:t>hé</w:t>
      </w:r>
      <w:r w:rsidR="00C474C1">
        <w:t xml:space="preserve">, </w:t>
      </w:r>
      <w:r w:rsidR="00C52F4A" w:rsidRPr="00605EB6">
        <w:t>je suis comme le Normand</w:t>
      </w:r>
      <w:r w:rsidR="00C474C1">
        <w:t xml:space="preserve"> : </w:t>
      </w:r>
      <w:r w:rsidR="00C52F4A" w:rsidRPr="00605EB6">
        <w:t>avant de m</w:t>
      </w:r>
      <w:r w:rsidR="00C474C1">
        <w:t>’</w:t>
      </w:r>
      <w:r w:rsidR="00C52F4A" w:rsidRPr="00605EB6">
        <w:t>engager</w:t>
      </w:r>
      <w:r w:rsidR="00C474C1">
        <w:t xml:space="preserve">, </w:t>
      </w:r>
      <w:r w:rsidR="00C52F4A" w:rsidRPr="00605EB6">
        <w:t>il faut voir</w:t>
      </w:r>
      <w:r w:rsidR="00C474C1">
        <w:t xml:space="preserve">. </w:t>
      </w:r>
      <w:r w:rsidR="00C52F4A" w:rsidRPr="00605EB6">
        <w:t>Vous prétendez que la chose est possible</w:t>
      </w:r>
      <w:r w:rsidR="00C474C1">
        <w:t xml:space="preserve"> ; </w:t>
      </w:r>
      <w:r w:rsidR="00C52F4A" w:rsidRPr="00605EB6">
        <w:t>je puis</w:t>
      </w:r>
      <w:r w:rsidR="00C474C1">
        <w:t xml:space="preserve">, </w:t>
      </w:r>
      <w:r w:rsidR="00C52F4A" w:rsidRPr="00605EB6">
        <w:t>moi</w:t>
      </w:r>
      <w:r w:rsidR="00C474C1">
        <w:t xml:space="preserve">, </w:t>
      </w:r>
      <w:r w:rsidR="00C52F4A" w:rsidRPr="00605EB6">
        <w:t>penser le contraire</w:t>
      </w:r>
      <w:r w:rsidR="00C474C1">
        <w:t xml:space="preserve">. </w:t>
      </w:r>
      <w:r w:rsidR="00C52F4A" w:rsidRPr="00605EB6">
        <w:t>Comme dans tout</w:t>
      </w:r>
      <w:r w:rsidR="00C474C1">
        <w:t xml:space="preserve">, </w:t>
      </w:r>
      <w:r w:rsidR="00C52F4A" w:rsidRPr="00605EB6">
        <w:t>il y a le pour et le contre</w:t>
      </w:r>
      <w:r w:rsidR="00C474C1">
        <w:t xml:space="preserve">. </w:t>
      </w:r>
      <w:r w:rsidR="00C52F4A" w:rsidRPr="00605EB6">
        <w:t>Examinons d</w:t>
      </w:r>
      <w:r w:rsidR="00C474C1">
        <w:t>’</w:t>
      </w:r>
      <w:r w:rsidR="00C52F4A" w:rsidRPr="00605EB6">
        <w:t>abord</w:t>
      </w:r>
      <w:r w:rsidR="00C474C1">
        <w:t>.</w:t>
      </w:r>
    </w:p>
    <w:p w14:paraId="2AB64F82" w14:textId="220CCA4F" w:rsidR="00C474C1" w:rsidRDefault="0094609C" w:rsidP="00C52F4A">
      <w:r>
        <w:t>— </w:t>
      </w:r>
      <w:r w:rsidR="00C52F4A" w:rsidRPr="00605EB6">
        <w:t>Soit</w:t>
      </w:r>
      <w:r w:rsidR="00C474C1">
        <w:t xml:space="preserve">, </w:t>
      </w:r>
      <w:r w:rsidR="00C52F4A" w:rsidRPr="00605EB6">
        <w:t>examinons</w:t>
      </w:r>
      <w:r w:rsidR="00C474C1">
        <w:t>.</w:t>
      </w:r>
    </w:p>
    <w:p w14:paraId="51E6A83F" w14:textId="7CD9B2AB" w:rsidR="00C474C1" w:rsidRDefault="0094609C" w:rsidP="00C52F4A">
      <w:r>
        <w:t>— </w:t>
      </w:r>
      <w:r w:rsidR="00C52F4A" w:rsidRPr="00605EB6">
        <w:t>Vous me permettez de vous adresser quelques questions</w:t>
      </w:r>
      <w:r w:rsidR="00C474C1">
        <w:t> ?</w:t>
      </w:r>
    </w:p>
    <w:p w14:paraId="349B55FF" w14:textId="40D6684C" w:rsidR="00C474C1" w:rsidRDefault="0094609C" w:rsidP="00C52F4A">
      <w:r>
        <w:t>— </w:t>
      </w:r>
      <w:r w:rsidR="00C52F4A" w:rsidRPr="00605EB6">
        <w:t>Certainement</w:t>
      </w:r>
      <w:r w:rsidR="00C474C1">
        <w:t>.</w:t>
      </w:r>
    </w:p>
    <w:p w14:paraId="780D63A0" w14:textId="77777777" w:rsidR="00C474C1" w:rsidRDefault="00C52F4A" w:rsidP="00C52F4A">
      <w:r w:rsidRPr="00605EB6">
        <w:t>Blaireau appuya son coude sur la table et</w:t>
      </w:r>
      <w:r w:rsidR="00C474C1">
        <w:t xml:space="preserve">, </w:t>
      </w:r>
      <w:r w:rsidRPr="00605EB6">
        <w:t>son menton dans sa main</w:t>
      </w:r>
      <w:r w:rsidR="00C474C1">
        <w:t> :</w:t>
      </w:r>
    </w:p>
    <w:p w14:paraId="775D6854" w14:textId="56144A38" w:rsidR="00C474C1" w:rsidRDefault="0094609C" w:rsidP="00C52F4A">
      <w:r>
        <w:t>— </w:t>
      </w:r>
      <w:r w:rsidR="00C52F4A" w:rsidRPr="00605EB6">
        <w:t>Quel est le nom de votre frère</w:t>
      </w:r>
      <w:r w:rsidR="00C474C1">
        <w:t xml:space="preserve"> ? </w:t>
      </w:r>
      <w:r w:rsidR="00C52F4A" w:rsidRPr="00605EB6">
        <w:t>demanda-t-il</w:t>
      </w:r>
      <w:r w:rsidR="00C474C1">
        <w:t xml:space="preserve">, </w:t>
      </w:r>
      <w:r w:rsidR="00C52F4A" w:rsidRPr="00605EB6">
        <w:t>en regardant sournoisement le baron</w:t>
      </w:r>
      <w:r w:rsidR="00C474C1">
        <w:t>.</w:t>
      </w:r>
    </w:p>
    <w:p w14:paraId="028C5090" w14:textId="5E368C43" w:rsidR="00C474C1" w:rsidRDefault="0094609C" w:rsidP="00C52F4A">
      <w:r>
        <w:t>— </w:t>
      </w:r>
      <w:r w:rsidR="00C52F4A" w:rsidRPr="00605EB6">
        <w:t>Marquis de Chamarande</w:t>
      </w:r>
      <w:r w:rsidR="00C474C1">
        <w:t>.</w:t>
      </w:r>
    </w:p>
    <w:p w14:paraId="5363DD91" w14:textId="0F79FC30" w:rsidR="00C474C1" w:rsidRDefault="0094609C" w:rsidP="00C52F4A">
      <w:r>
        <w:t>— </w:t>
      </w:r>
      <w:r w:rsidR="00C52F4A" w:rsidRPr="00605EB6">
        <w:t>Un vieux et beau nom</w:t>
      </w:r>
      <w:r w:rsidR="00C474C1">
        <w:t>.</w:t>
      </w:r>
    </w:p>
    <w:p w14:paraId="301458CC" w14:textId="22CEE7BF" w:rsidR="00C474C1" w:rsidRDefault="0094609C" w:rsidP="00C52F4A">
      <w:r>
        <w:lastRenderedPageBreak/>
        <w:t>— </w:t>
      </w:r>
      <w:r w:rsidR="00C52F4A" w:rsidRPr="00605EB6">
        <w:t>Complètement oublié en France</w:t>
      </w:r>
      <w:r w:rsidR="00C474C1">
        <w:t>.</w:t>
      </w:r>
    </w:p>
    <w:p w14:paraId="57C77E96" w14:textId="0B38437E" w:rsidR="00C474C1" w:rsidRDefault="0094609C" w:rsidP="00C52F4A">
      <w:r>
        <w:t>— </w:t>
      </w:r>
      <w:r w:rsidR="00C52F4A" w:rsidRPr="00605EB6">
        <w:t>Votre frère devait y avoir des amis</w:t>
      </w:r>
      <w:r w:rsidR="00C474C1">
        <w:t xml:space="preserve">, </w:t>
      </w:r>
      <w:r w:rsidR="00C52F4A" w:rsidRPr="00605EB6">
        <w:t>quoique s</w:t>
      </w:r>
      <w:r w:rsidR="00C474C1">
        <w:t>’</w:t>
      </w:r>
      <w:r w:rsidR="00C52F4A" w:rsidRPr="00605EB6">
        <w:t>étant expatrié fort jeune</w:t>
      </w:r>
      <w:r w:rsidR="00C474C1">
        <w:t> ?</w:t>
      </w:r>
    </w:p>
    <w:p w14:paraId="6ED4D518" w14:textId="7C371A93" w:rsidR="00C474C1" w:rsidRDefault="0094609C" w:rsidP="00C52F4A">
      <w:r>
        <w:t>— </w:t>
      </w:r>
      <w:r w:rsidR="00C52F4A" w:rsidRPr="00605EB6">
        <w:t>Aucun ami</w:t>
      </w:r>
      <w:r w:rsidR="00C474C1">
        <w:t>.</w:t>
      </w:r>
    </w:p>
    <w:p w14:paraId="77886B76" w14:textId="41E1E926" w:rsidR="00C474C1" w:rsidRDefault="0094609C" w:rsidP="00C52F4A">
      <w:r>
        <w:t>— </w:t>
      </w:r>
      <w:r w:rsidR="00C52F4A" w:rsidRPr="00605EB6">
        <w:t>Et vous êtes son unique parent</w:t>
      </w:r>
      <w:r w:rsidR="00C474C1">
        <w:t> ?</w:t>
      </w:r>
    </w:p>
    <w:p w14:paraId="6921DC18" w14:textId="08DDFEAA" w:rsidR="00C474C1" w:rsidRDefault="0094609C" w:rsidP="00C52F4A">
      <w:r>
        <w:t>— </w:t>
      </w:r>
      <w:r w:rsidR="00C52F4A" w:rsidRPr="00605EB6">
        <w:t>Oui</w:t>
      </w:r>
      <w:r w:rsidR="00C474C1">
        <w:t>.</w:t>
      </w:r>
    </w:p>
    <w:p w14:paraId="13E91902" w14:textId="00072FE1" w:rsidR="00C474C1" w:rsidRDefault="0094609C" w:rsidP="00C52F4A">
      <w:r>
        <w:t>— </w:t>
      </w:r>
      <w:r w:rsidR="00C52F4A" w:rsidRPr="00605EB6">
        <w:t>Vous êtes sûr qu</w:t>
      </w:r>
      <w:r w:rsidR="00C474C1">
        <w:t>’</w:t>
      </w:r>
      <w:r w:rsidR="00C52F4A" w:rsidRPr="00605EB6">
        <w:t>il est mort en mer</w:t>
      </w:r>
      <w:r w:rsidR="00C474C1">
        <w:t> ?</w:t>
      </w:r>
    </w:p>
    <w:p w14:paraId="3CDCE259" w14:textId="4059561D" w:rsidR="00C474C1" w:rsidRDefault="0094609C" w:rsidP="00C52F4A">
      <w:r>
        <w:t>— </w:t>
      </w:r>
      <w:r w:rsidR="00C52F4A" w:rsidRPr="00605EB6">
        <w:t>Absolument sûr</w:t>
      </w:r>
      <w:r w:rsidR="00C474C1">
        <w:t>.</w:t>
      </w:r>
    </w:p>
    <w:p w14:paraId="50CA8DFC" w14:textId="242C303F" w:rsidR="00C474C1" w:rsidRDefault="0094609C" w:rsidP="00C52F4A">
      <w:r>
        <w:t>— </w:t>
      </w:r>
      <w:r w:rsidR="00C52F4A" w:rsidRPr="00605EB6">
        <w:t>Quelle preuve en avez-vous</w:t>
      </w:r>
      <w:r w:rsidR="00C474C1">
        <w:t> ?</w:t>
      </w:r>
    </w:p>
    <w:p w14:paraId="2B7B7646" w14:textId="12549D50" w:rsidR="00C474C1" w:rsidRDefault="0094609C" w:rsidP="00C52F4A">
      <w:r>
        <w:t>— </w:t>
      </w:r>
      <w:r w:rsidR="00C52F4A" w:rsidRPr="00605EB6">
        <w:t>Le témoignage de deux marins sauvés du naufrage</w:t>
      </w:r>
      <w:r w:rsidR="00C474C1">
        <w:t>.</w:t>
      </w:r>
    </w:p>
    <w:p w14:paraId="3DF984B2" w14:textId="1DD68631" w:rsidR="00C474C1" w:rsidRDefault="0094609C" w:rsidP="00C52F4A">
      <w:r>
        <w:t>— </w:t>
      </w:r>
      <w:r w:rsidR="00C52F4A" w:rsidRPr="00605EB6">
        <w:t>On peut</w:t>
      </w:r>
      <w:r w:rsidR="00C474C1">
        <w:t xml:space="preserve">, </w:t>
      </w:r>
      <w:r w:rsidR="00C52F4A" w:rsidRPr="00605EB6">
        <w:t>pour le moment</w:t>
      </w:r>
      <w:r w:rsidR="00C474C1">
        <w:t xml:space="preserve">, </w:t>
      </w:r>
      <w:r w:rsidR="00C52F4A" w:rsidRPr="00605EB6">
        <w:t>se contenter de cela</w:t>
      </w:r>
      <w:r w:rsidR="00C474C1">
        <w:t xml:space="preserve">. </w:t>
      </w:r>
      <w:r w:rsidR="00C52F4A" w:rsidRPr="00605EB6">
        <w:t>Où est maintenant votre belle-sœur</w:t>
      </w:r>
      <w:r w:rsidR="00C474C1">
        <w:t> ?</w:t>
      </w:r>
    </w:p>
    <w:p w14:paraId="309465DB" w14:textId="38411235" w:rsidR="00C474C1" w:rsidRDefault="0094609C" w:rsidP="00C52F4A">
      <w:r>
        <w:t>— </w:t>
      </w:r>
      <w:r w:rsidR="00C52F4A" w:rsidRPr="00605EB6">
        <w:t>À Port-Marly</w:t>
      </w:r>
      <w:r w:rsidR="00C474C1">
        <w:t>.</w:t>
      </w:r>
    </w:p>
    <w:p w14:paraId="5077233C" w14:textId="2C9F9A31" w:rsidR="00C474C1" w:rsidRDefault="0094609C" w:rsidP="00C52F4A">
      <w:r>
        <w:t>— </w:t>
      </w:r>
      <w:r w:rsidR="00C52F4A" w:rsidRPr="00605EB6">
        <w:t>Elle est Française</w:t>
      </w:r>
      <w:r w:rsidR="00C474C1">
        <w:t> ?</w:t>
      </w:r>
    </w:p>
    <w:p w14:paraId="6FE12F10" w14:textId="330B500A" w:rsidR="00C474C1" w:rsidRDefault="0094609C" w:rsidP="00C52F4A">
      <w:r>
        <w:t>— </w:t>
      </w:r>
      <w:r w:rsidR="00C52F4A" w:rsidRPr="00605EB6">
        <w:t>Non</w:t>
      </w:r>
      <w:r w:rsidR="00C474C1">
        <w:t xml:space="preserve">, </w:t>
      </w:r>
      <w:r w:rsidR="00C52F4A" w:rsidRPr="00605EB6">
        <w:t>c</w:t>
      </w:r>
      <w:r w:rsidR="00C474C1">
        <w:t>’</w:t>
      </w:r>
      <w:r w:rsidR="00C52F4A" w:rsidRPr="00605EB6">
        <w:t>est une créole anglaise</w:t>
      </w:r>
      <w:r w:rsidR="00C474C1">
        <w:t xml:space="preserve"> ; </w:t>
      </w:r>
      <w:r w:rsidR="00C52F4A" w:rsidRPr="00605EB6">
        <w:t>elle est née au Bengale et ne connaît pas dix mots de notre langue</w:t>
      </w:r>
      <w:r w:rsidR="00C474C1">
        <w:t>.</w:t>
      </w:r>
    </w:p>
    <w:p w14:paraId="622D760E" w14:textId="2B2D35C9" w:rsidR="00C474C1" w:rsidRDefault="0094609C" w:rsidP="00C52F4A">
      <w:r>
        <w:t>— </w:t>
      </w:r>
      <w:r w:rsidR="00C52F4A" w:rsidRPr="00605EB6">
        <w:t>Cela veut dire que</w:t>
      </w:r>
      <w:r w:rsidR="00C474C1">
        <w:t xml:space="preserve">, </w:t>
      </w:r>
      <w:r w:rsidR="00C52F4A" w:rsidRPr="00605EB6">
        <w:t>seule</w:t>
      </w:r>
      <w:r w:rsidR="00C474C1">
        <w:t xml:space="preserve">, </w:t>
      </w:r>
      <w:r w:rsidR="00C52F4A" w:rsidRPr="00605EB6">
        <w:t>elle serait embarrassée pour revendiquer ses droits</w:t>
      </w:r>
      <w:r w:rsidR="00C474C1">
        <w:t xml:space="preserve">. </w:t>
      </w:r>
      <w:r w:rsidR="00C52F4A" w:rsidRPr="00605EB6">
        <w:t>Mais elle a une famille</w:t>
      </w:r>
      <w:r w:rsidR="00C474C1">
        <w:t> ?</w:t>
      </w:r>
    </w:p>
    <w:p w14:paraId="5C534C7A" w14:textId="29036395" w:rsidR="00C474C1" w:rsidRDefault="0094609C" w:rsidP="00C52F4A">
      <w:r>
        <w:t>— </w:t>
      </w:r>
      <w:r w:rsidR="00C52F4A" w:rsidRPr="00605EB6">
        <w:t>Elle n</w:t>
      </w:r>
      <w:r w:rsidR="00C474C1">
        <w:t>’</w:t>
      </w:r>
      <w:r w:rsidR="00C52F4A" w:rsidRPr="00605EB6">
        <w:t>a plus aucun parent</w:t>
      </w:r>
      <w:r w:rsidR="00C474C1">
        <w:t>.</w:t>
      </w:r>
    </w:p>
    <w:p w14:paraId="473E420E" w14:textId="3EBDAE68" w:rsidR="00C474C1" w:rsidRDefault="0094609C" w:rsidP="00C52F4A">
      <w:r>
        <w:t>— </w:t>
      </w:r>
      <w:r w:rsidR="00C52F4A" w:rsidRPr="00605EB6">
        <w:t>Ah</w:t>
      </w:r>
      <w:r w:rsidR="00C474C1">
        <w:t xml:space="preserve"> !… </w:t>
      </w:r>
      <w:r w:rsidR="00C52F4A" w:rsidRPr="00605EB6">
        <w:t>Elle est jeune</w:t>
      </w:r>
      <w:r w:rsidR="00C474C1">
        <w:t> ?</w:t>
      </w:r>
    </w:p>
    <w:p w14:paraId="4BF54AF8" w14:textId="4CE1EB9E" w:rsidR="00C474C1" w:rsidRDefault="0094609C" w:rsidP="00C52F4A">
      <w:r>
        <w:t>— </w:t>
      </w:r>
      <w:r w:rsidR="00C52F4A" w:rsidRPr="00605EB6">
        <w:t>Pas encore vingt ans</w:t>
      </w:r>
      <w:r w:rsidR="00C474C1">
        <w:t>.</w:t>
      </w:r>
    </w:p>
    <w:p w14:paraId="5D59AD37" w14:textId="5FA48B13" w:rsidR="00C474C1" w:rsidRDefault="0094609C" w:rsidP="00C52F4A">
      <w:r>
        <w:t>— </w:t>
      </w:r>
      <w:r w:rsidR="00C52F4A" w:rsidRPr="00605EB6">
        <w:t>Jolie</w:t>
      </w:r>
      <w:r w:rsidR="00C474C1">
        <w:t> ?</w:t>
      </w:r>
    </w:p>
    <w:p w14:paraId="277B2D4A" w14:textId="0C1ED771" w:rsidR="00C474C1" w:rsidRDefault="0094609C" w:rsidP="00C52F4A">
      <w:r>
        <w:t>— </w:t>
      </w:r>
      <w:r w:rsidR="00C52F4A" w:rsidRPr="00605EB6">
        <w:t>Une beauté incomparable</w:t>
      </w:r>
      <w:r w:rsidR="00C474C1">
        <w:t xml:space="preserve">, </w:t>
      </w:r>
      <w:r w:rsidR="00C52F4A" w:rsidRPr="00605EB6">
        <w:t>idéale</w:t>
      </w:r>
      <w:r w:rsidR="00C474C1">
        <w:t>.</w:t>
      </w:r>
    </w:p>
    <w:p w14:paraId="0050B394" w14:textId="0B9544B8" w:rsidR="00C474C1" w:rsidRDefault="0094609C" w:rsidP="00C52F4A">
      <w:r>
        <w:lastRenderedPageBreak/>
        <w:t>— </w:t>
      </w:r>
      <w:r w:rsidR="00C52F4A" w:rsidRPr="00605EB6">
        <w:t>Hé</w:t>
      </w:r>
      <w:r w:rsidR="00C474C1">
        <w:t xml:space="preserve">, </w:t>
      </w:r>
      <w:r w:rsidR="00C52F4A" w:rsidRPr="00605EB6">
        <w:t>bé</w:t>
      </w:r>
      <w:r w:rsidR="00C474C1">
        <w:t xml:space="preserve">, </w:t>
      </w:r>
      <w:r w:rsidR="00C52F4A" w:rsidRPr="00605EB6">
        <w:t>fit Blaireau souriant et avec une légère pointe d</w:t>
      </w:r>
      <w:r w:rsidR="00C474C1">
        <w:t>’</w:t>
      </w:r>
      <w:r w:rsidR="00C52F4A" w:rsidRPr="00605EB6">
        <w:t>ironie</w:t>
      </w:r>
      <w:r w:rsidR="00C474C1">
        <w:t xml:space="preserve">, </w:t>
      </w:r>
      <w:r w:rsidR="00C52F4A" w:rsidRPr="00605EB6">
        <w:t>il me vient une idée</w:t>
      </w:r>
      <w:r w:rsidR="00C474C1">
        <w:t xml:space="preserve"> : </w:t>
      </w:r>
      <w:r w:rsidR="00C52F4A" w:rsidRPr="00605EB6">
        <w:t>votre belle-sœur étant veuve</w:t>
      </w:r>
      <w:r w:rsidR="00C474C1">
        <w:t xml:space="preserve">, </w:t>
      </w:r>
      <w:r w:rsidR="00C52F4A" w:rsidRPr="00605EB6">
        <w:t>monsieur le baron</w:t>
      </w:r>
      <w:r w:rsidR="00C474C1">
        <w:t xml:space="preserve">, </w:t>
      </w:r>
      <w:r w:rsidR="00C52F4A" w:rsidRPr="00605EB6">
        <w:t>pourquoi ne l</w:t>
      </w:r>
      <w:r w:rsidR="00C474C1">
        <w:t>’</w:t>
      </w:r>
      <w:r w:rsidR="00C52F4A" w:rsidRPr="00605EB6">
        <w:t>épousez-vous pas</w:t>
      </w:r>
      <w:r w:rsidR="00C474C1">
        <w:t xml:space="preserve"> ? </w:t>
      </w:r>
      <w:r w:rsidR="00C52F4A" w:rsidRPr="00605EB6">
        <w:t>Cela simplifierait beaucoup les choses</w:t>
      </w:r>
      <w:r w:rsidR="00C474C1">
        <w:t>.</w:t>
      </w:r>
    </w:p>
    <w:p w14:paraId="0294BC41" w14:textId="7D1A0FB6" w:rsidR="00C474C1" w:rsidRDefault="0094609C" w:rsidP="00C52F4A">
      <w:r>
        <w:t>— </w:t>
      </w:r>
      <w:r w:rsidR="00C52F4A" w:rsidRPr="00605EB6">
        <w:t>J</w:t>
      </w:r>
      <w:r w:rsidR="00C474C1">
        <w:t>’</w:t>
      </w:r>
      <w:r w:rsidR="00C52F4A" w:rsidRPr="00605EB6">
        <w:t>ai eu cette pensée</w:t>
      </w:r>
      <w:r w:rsidR="00C474C1">
        <w:t>.</w:t>
      </w:r>
    </w:p>
    <w:p w14:paraId="628AD644" w14:textId="1C453DEA" w:rsidR="00C474C1" w:rsidRDefault="0094609C" w:rsidP="00C52F4A">
      <w:r>
        <w:t>— </w:t>
      </w:r>
      <w:r w:rsidR="00C52F4A" w:rsidRPr="00605EB6">
        <w:t>Ah</w:t>
      </w:r>
      <w:r w:rsidR="00C474C1">
        <w:t xml:space="preserve"> ! </w:t>
      </w:r>
      <w:r w:rsidR="00C52F4A" w:rsidRPr="00605EB6">
        <w:t>vraiment</w:t>
      </w:r>
      <w:r w:rsidR="00C474C1">
        <w:t xml:space="preserve">, </w:t>
      </w:r>
      <w:r w:rsidR="00C52F4A" w:rsidRPr="00605EB6">
        <w:t>malgré la difficulté de vous procurer l</w:t>
      </w:r>
      <w:r w:rsidR="00C474C1">
        <w:t>’</w:t>
      </w:r>
      <w:r w:rsidR="00C52F4A" w:rsidRPr="00605EB6">
        <w:t>acte de décès du défunt</w:t>
      </w:r>
      <w:r w:rsidR="00C474C1">
        <w:t> ?</w:t>
      </w:r>
    </w:p>
    <w:p w14:paraId="6AE78108" w14:textId="6A025129" w:rsidR="00C474C1" w:rsidRDefault="0094609C" w:rsidP="00C52F4A">
      <w:r>
        <w:t>— </w:t>
      </w:r>
      <w:r w:rsidR="00C52F4A" w:rsidRPr="00605EB6">
        <w:t>Oui</w:t>
      </w:r>
      <w:r w:rsidR="00C474C1">
        <w:t xml:space="preserve">, </w:t>
      </w:r>
      <w:r w:rsidR="00C52F4A" w:rsidRPr="00605EB6">
        <w:t>malgré cela</w:t>
      </w:r>
      <w:r w:rsidR="00C474C1">
        <w:t>.</w:t>
      </w:r>
    </w:p>
    <w:p w14:paraId="20EA2C29" w14:textId="25338805" w:rsidR="00C474C1" w:rsidRDefault="0094609C" w:rsidP="00C52F4A">
      <w:r>
        <w:t>— </w:t>
      </w:r>
      <w:r w:rsidR="00C52F4A" w:rsidRPr="00605EB6">
        <w:t>Enfin</w:t>
      </w:r>
      <w:r w:rsidR="00C474C1">
        <w:t xml:space="preserve">, </w:t>
      </w:r>
      <w:r w:rsidR="00C52F4A" w:rsidRPr="00605EB6">
        <w:t>l</w:t>
      </w:r>
      <w:r w:rsidR="00C474C1">
        <w:t>’</w:t>
      </w:r>
      <w:r w:rsidR="00C52F4A" w:rsidRPr="00605EB6">
        <w:t>idée est bonne</w:t>
      </w:r>
      <w:r w:rsidR="00C474C1">
        <w:t xml:space="preserve">, </w:t>
      </w:r>
      <w:r w:rsidR="00C52F4A" w:rsidRPr="00605EB6">
        <w:t>puisqu</w:t>
      </w:r>
      <w:r w:rsidR="00C474C1">
        <w:t>’</w:t>
      </w:r>
      <w:r w:rsidR="00C52F4A" w:rsidRPr="00605EB6">
        <w:t>elle m</w:t>
      </w:r>
      <w:r w:rsidR="00C474C1">
        <w:t>’</w:t>
      </w:r>
      <w:r w:rsidR="00C52F4A" w:rsidRPr="00605EB6">
        <w:t>est venue</w:t>
      </w:r>
      <w:r w:rsidR="00C474C1">
        <w:t xml:space="preserve">, </w:t>
      </w:r>
      <w:r w:rsidR="00C52F4A" w:rsidRPr="00605EB6">
        <w:t>à moi aussi</w:t>
      </w:r>
      <w:r w:rsidR="00C474C1">
        <w:t xml:space="preserve">. </w:t>
      </w:r>
      <w:r w:rsidR="00C52F4A" w:rsidRPr="00605EB6">
        <w:t>Et vous y avez renoncé</w:t>
      </w:r>
      <w:r w:rsidR="00C474C1">
        <w:t> ?</w:t>
      </w:r>
    </w:p>
    <w:p w14:paraId="4E784E5C" w14:textId="2A48F71F" w:rsidR="00C474C1" w:rsidRDefault="0094609C" w:rsidP="00C52F4A">
      <w:r>
        <w:t>— </w:t>
      </w:r>
      <w:r w:rsidR="00C52F4A" w:rsidRPr="00605EB6">
        <w:t>Oui</w:t>
      </w:r>
      <w:r w:rsidR="00C474C1">
        <w:t>.</w:t>
      </w:r>
    </w:p>
    <w:p w14:paraId="095761A0" w14:textId="628C18E5" w:rsidR="00C474C1" w:rsidRDefault="0094609C" w:rsidP="00C52F4A">
      <w:r>
        <w:t>— </w:t>
      </w:r>
      <w:r w:rsidR="00C52F4A" w:rsidRPr="00605EB6">
        <w:t>Pourquoi</w:t>
      </w:r>
      <w:r w:rsidR="00C474C1">
        <w:t> ?</w:t>
      </w:r>
    </w:p>
    <w:p w14:paraId="218D99E9" w14:textId="31D3755F" w:rsidR="00C474C1" w:rsidRDefault="0094609C" w:rsidP="00C52F4A">
      <w:r>
        <w:t>— </w:t>
      </w:r>
      <w:r w:rsidR="00C52F4A" w:rsidRPr="00605EB6">
        <w:t>On n</w:t>
      </w:r>
      <w:r w:rsidR="00C474C1">
        <w:t>’</w:t>
      </w:r>
      <w:r w:rsidR="00C52F4A" w:rsidRPr="00605EB6">
        <w:t>épouse pas une folle</w:t>
      </w:r>
      <w:r w:rsidR="00C474C1">
        <w:t>.</w:t>
      </w:r>
    </w:p>
    <w:p w14:paraId="1969561B" w14:textId="7FA5F47C" w:rsidR="00C474C1" w:rsidRDefault="0094609C" w:rsidP="00C52F4A">
      <w:r>
        <w:t>— </w:t>
      </w:r>
      <w:r w:rsidR="00C52F4A" w:rsidRPr="00605EB6">
        <w:t>Une folle</w:t>
      </w:r>
      <w:r w:rsidR="00C474C1">
        <w:t> !?</w:t>
      </w:r>
    </w:p>
    <w:p w14:paraId="4E29F1A8" w14:textId="716B8EFE" w:rsidR="00C474C1" w:rsidRDefault="0094609C" w:rsidP="00C52F4A">
      <w:r>
        <w:t>— </w:t>
      </w:r>
      <w:r w:rsidR="00C52F4A" w:rsidRPr="00605EB6">
        <w:t>Il y a trois jours</w:t>
      </w:r>
      <w:r w:rsidR="00C474C1">
        <w:t xml:space="preserve">, </w:t>
      </w:r>
      <w:r w:rsidR="00C52F4A" w:rsidRPr="00605EB6">
        <w:t>en apprenant la mort de son mari</w:t>
      </w:r>
      <w:r w:rsidR="00C474C1">
        <w:t xml:space="preserve">, </w:t>
      </w:r>
      <w:r w:rsidR="00C52F4A" w:rsidRPr="00605EB6">
        <w:t>elle a subitement perdu la raison</w:t>
      </w:r>
      <w:r w:rsidR="00C474C1">
        <w:t>.</w:t>
      </w:r>
    </w:p>
    <w:p w14:paraId="43CE8BE3" w14:textId="76A81B69" w:rsidR="00C474C1" w:rsidRDefault="0094609C" w:rsidP="00C52F4A">
      <w:r>
        <w:t>— </w:t>
      </w:r>
      <w:r w:rsidR="00C52F4A" w:rsidRPr="00605EB6">
        <w:t>Hum</w:t>
      </w:r>
      <w:r w:rsidR="00C474C1">
        <w:t xml:space="preserve">, </w:t>
      </w:r>
      <w:r w:rsidR="00C52F4A" w:rsidRPr="00605EB6">
        <w:t>hum</w:t>
      </w:r>
      <w:r w:rsidR="00C474C1">
        <w:t xml:space="preserve"> ! </w:t>
      </w:r>
      <w:r w:rsidR="00C52F4A" w:rsidRPr="00605EB6">
        <w:t>fit Blaireau</w:t>
      </w:r>
      <w:r w:rsidR="00C474C1">
        <w:t xml:space="preserve">, </w:t>
      </w:r>
      <w:r w:rsidR="00C52F4A" w:rsidRPr="00605EB6">
        <w:t>dont le regard eut un jeu de lumière étrange</w:t>
      </w:r>
      <w:r w:rsidR="00C474C1">
        <w:t>.</w:t>
      </w:r>
    </w:p>
    <w:p w14:paraId="6024FC43" w14:textId="77777777" w:rsidR="00C474C1" w:rsidRDefault="00C52F4A" w:rsidP="00C52F4A">
      <w:r w:rsidRPr="00605EB6">
        <w:t>Mais</w:t>
      </w:r>
      <w:r w:rsidR="00C474C1">
        <w:t xml:space="preserve">, </w:t>
      </w:r>
      <w:r w:rsidRPr="00605EB6">
        <w:t>toujours prudent</w:t>
      </w:r>
      <w:r w:rsidR="00C474C1">
        <w:t xml:space="preserve">, </w:t>
      </w:r>
      <w:r w:rsidRPr="00605EB6">
        <w:t>froidement réservé</w:t>
      </w:r>
      <w:r w:rsidR="00C474C1">
        <w:t xml:space="preserve">, </w:t>
      </w:r>
      <w:r w:rsidRPr="00605EB6">
        <w:t>ne laissant jamais rien voir de ce qu</w:t>
      </w:r>
      <w:r w:rsidR="00C474C1">
        <w:t>’</w:t>
      </w:r>
      <w:r w:rsidRPr="00605EB6">
        <w:t>il pensait et méditait avant d</w:t>
      </w:r>
      <w:r w:rsidR="00C474C1">
        <w:t>’</w:t>
      </w:r>
      <w:r w:rsidRPr="00605EB6">
        <w:t>avoir complètement sondé la pensée des autres</w:t>
      </w:r>
      <w:r w:rsidR="00C474C1">
        <w:t xml:space="preserve">, </w:t>
      </w:r>
      <w:r w:rsidRPr="00605EB6">
        <w:t>il reprit après un court silence</w:t>
      </w:r>
      <w:r w:rsidR="00C474C1">
        <w:t> :</w:t>
      </w:r>
    </w:p>
    <w:p w14:paraId="2B96B53E" w14:textId="1FACF1B4" w:rsidR="00C474C1" w:rsidRDefault="0094609C" w:rsidP="00C52F4A">
      <w:r>
        <w:t>— </w:t>
      </w:r>
      <w:r w:rsidR="00C52F4A" w:rsidRPr="00605EB6">
        <w:t>En ce cas</w:t>
      </w:r>
      <w:r w:rsidR="00C474C1">
        <w:t xml:space="preserve">, </w:t>
      </w:r>
      <w:r w:rsidR="00C52F4A" w:rsidRPr="00605EB6">
        <w:t>monsieur le baron</w:t>
      </w:r>
      <w:r w:rsidR="00C474C1">
        <w:t xml:space="preserve">, </w:t>
      </w:r>
      <w:r w:rsidR="00C52F4A" w:rsidRPr="00605EB6">
        <w:t>vous n</w:t>
      </w:r>
      <w:r w:rsidR="00C474C1">
        <w:t>’</w:t>
      </w:r>
      <w:r w:rsidR="00C52F4A" w:rsidRPr="00605EB6">
        <w:t>avez qu</w:t>
      </w:r>
      <w:r w:rsidR="00C474C1">
        <w:t>’</w:t>
      </w:r>
      <w:r w:rsidR="00C52F4A" w:rsidRPr="00605EB6">
        <w:t>à faire enfermer votre belle-sœur dans une maison d</w:t>
      </w:r>
      <w:r w:rsidR="00C474C1">
        <w:t>’</w:t>
      </w:r>
      <w:r w:rsidR="00C52F4A" w:rsidRPr="00605EB6">
        <w:t>aliénées</w:t>
      </w:r>
      <w:r w:rsidR="00C474C1">
        <w:t>.</w:t>
      </w:r>
    </w:p>
    <w:p w14:paraId="3EAA698D" w14:textId="3BD23D69" w:rsidR="00C474C1" w:rsidRDefault="0094609C" w:rsidP="00C52F4A">
      <w:r>
        <w:t>— </w:t>
      </w:r>
      <w:r w:rsidR="00C52F4A" w:rsidRPr="00605EB6">
        <w:t>Non</w:t>
      </w:r>
      <w:r w:rsidR="00C474C1">
        <w:t xml:space="preserve">, </w:t>
      </w:r>
      <w:r w:rsidR="00C52F4A" w:rsidRPr="00605EB6">
        <w:t>répliqua de Simaise</w:t>
      </w:r>
      <w:r w:rsidR="00C474C1">
        <w:t xml:space="preserve">, </w:t>
      </w:r>
      <w:r w:rsidR="00C52F4A" w:rsidRPr="00605EB6">
        <w:t>il faudrait dire d</w:t>
      </w:r>
      <w:r w:rsidR="00C474C1">
        <w:t>’</w:t>
      </w:r>
      <w:r w:rsidR="00C52F4A" w:rsidRPr="00605EB6">
        <w:t>où elle vient</w:t>
      </w:r>
      <w:r w:rsidR="00C474C1">
        <w:t xml:space="preserve">, </w:t>
      </w:r>
      <w:r w:rsidR="00C52F4A" w:rsidRPr="00605EB6">
        <w:t>qui elle est</w:t>
      </w:r>
      <w:r w:rsidR="00C474C1">
        <w:t>.</w:t>
      </w:r>
    </w:p>
    <w:p w14:paraId="5A8AE809" w14:textId="63F604EB" w:rsidR="00C474C1" w:rsidRDefault="0094609C" w:rsidP="00C52F4A">
      <w:r>
        <w:lastRenderedPageBreak/>
        <w:t>— </w:t>
      </w:r>
      <w:r w:rsidR="00C52F4A" w:rsidRPr="00605EB6">
        <w:t>Forcément</w:t>
      </w:r>
      <w:r w:rsidR="00C474C1">
        <w:t>.</w:t>
      </w:r>
    </w:p>
    <w:p w14:paraId="4B6241F5" w14:textId="37705751" w:rsidR="00C474C1" w:rsidRDefault="0094609C" w:rsidP="00C52F4A">
      <w:r>
        <w:t>— </w:t>
      </w:r>
      <w:r w:rsidR="00C52F4A" w:rsidRPr="00605EB6">
        <w:t>C</w:t>
      </w:r>
      <w:r w:rsidR="00C474C1">
        <w:t>’</w:t>
      </w:r>
      <w:r w:rsidR="00C52F4A" w:rsidRPr="00605EB6">
        <w:t>est ce que je ne veux pas</w:t>
      </w:r>
      <w:r w:rsidR="00C474C1">
        <w:t xml:space="preserve">. </w:t>
      </w:r>
      <w:r w:rsidR="00C52F4A" w:rsidRPr="00605EB6">
        <w:t>Et puis on peut la guérir</w:t>
      </w:r>
      <w:r w:rsidR="00C474C1">
        <w:t>.</w:t>
      </w:r>
    </w:p>
    <w:p w14:paraId="12E3EFCC" w14:textId="06651A31" w:rsidR="00C474C1" w:rsidRDefault="0094609C" w:rsidP="00C52F4A">
      <w:r>
        <w:t>— </w:t>
      </w:r>
      <w:r w:rsidR="00C52F4A" w:rsidRPr="00605EB6">
        <w:t>Dame</w:t>
      </w:r>
      <w:r w:rsidR="00C474C1">
        <w:t xml:space="preserve">, </w:t>
      </w:r>
      <w:r w:rsidR="00C52F4A" w:rsidRPr="00605EB6">
        <w:t>cela arrive quelquefois</w:t>
      </w:r>
      <w:r w:rsidR="00C474C1">
        <w:t xml:space="preserve">. </w:t>
      </w:r>
      <w:r w:rsidR="00C52F4A" w:rsidRPr="00605EB6">
        <w:t>Et vous ne voulez pas cela non plus</w:t>
      </w:r>
      <w:r w:rsidR="00C474C1">
        <w:t xml:space="preserve">. </w:t>
      </w:r>
      <w:r w:rsidR="00C52F4A" w:rsidRPr="00605EB6">
        <w:t>Je comprends</w:t>
      </w:r>
      <w:r w:rsidR="00C474C1">
        <w:t xml:space="preserve"> : </w:t>
      </w:r>
      <w:r w:rsidR="00C52F4A" w:rsidRPr="00605EB6">
        <w:t>folle</w:t>
      </w:r>
      <w:r w:rsidR="00C474C1">
        <w:t xml:space="preserve">, </w:t>
      </w:r>
      <w:r w:rsidR="00C52F4A" w:rsidRPr="00605EB6">
        <w:t>votre belle-sœur est moins à craindre que si elle se trouvait en pleine possession de toutes ses facultés</w:t>
      </w:r>
      <w:r w:rsidR="00C474C1">
        <w:t xml:space="preserve">. </w:t>
      </w:r>
      <w:r w:rsidR="00C52F4A" w:rsidRPr="00605EB6">
        <w:t>Un fou ne compte plus dans la société</w:t>
      </w:r>
      <w:r w:rsidR="00C474C1">
        <w:t xml:space="preserve">, </w:t>
      </w:r>
      <w:r w:rsidR="00C52F4A" w:rsidRPr="00605EB6">
        <w:t>il est mis en tutelle</w:t>
      </w:r>
      <w:r w:rsidR="00C474C1">
        <w:t xml:space="preserve"> ; </w:t>
      </w:r>
      <w:r w:rsidR="00C52F4A" w:rsidRPr="00605EB6">
        <w:t>on peut encore lui reconnaître certains droits</w:t>
      </w:r>
      <w:r w:rsidR="00C474C1">
        <w:t xml:space="preserve">, </w:t>
      </w:r>
      <w:r w:rsidR="00C52F4A" w:rsidRPr="00605EB6">
        <w:t>mais on ne lui permet pas de les revendiquer</w:t>
      </w:r>
      <w:r w:rsidR="00C474C1">
        <w:t xml:space="preserve">. </w:t>
      </w:r>
      <w:r w:rsidR="00C52F4A" w:rsidRPr="00605EB6">
        <w:t>Ma foi</w:t>
      </w:r>
      <w:r w:rsidR="00C474C1">
        <w:t xml:space="preserve">, </w:t>
      </w:r>
      <w:r w:rsidR="00C52F4A" w:rsidRPr="00605EB6">
        <w:t>monsieur le baron</w:t>
      </w:r>
      <w:r w:rsidR="00C474C1">
        <w:t xml:space="preserve">, </w:t>
      </w:r>
      <w:r w:rsidR="00C52F4A" w:rsidRPr="00605EB6">
        <w:t>je ne vous vois point dans une situation trop difficile</w:t>
      </w:r>
      <w:r w:rsidR="00C474C1">
        <w:t xml:space="preserve">. </w:t>
      </w:r>
      <w:r w:rsidR="00C52F4A" w:rsidRPr="00605EB6">
        <w:t>Mandataire de votre frère</w:t>
      </w:r>
      <w:r w:rsidR="00C474C1">
        <w:t xml:space="preserve">, </w:t>
      </w:r>
      <w:r w:rsidR="00C52F4A" w:rsidRPr="00605EB6">
        <w:t>maître de sa fortune puisqu</w:t>
      </w:r>
      <w:r w:rsidR="00C474C1">
        <w:t>’</w:t>
      </w:r>
      <w:r w:rsidR="00C52F4A" w:rsidRPr="00605EB6">
        <w:t xml:space="preserve">elle </w:t>
      </w:r>
      <w:r w:rsidR="002811DD">
        <w:t xml:space="preserve">est </w:t>
      </w:r>
      <w:r w:rsidR="00C52F4A" w:rsidRPr="00605EB6">
        <w:t>en vos mains</w:t>
      </w:r>
      <w:r w:rsidR="00C474C1">
        <w:t xml:space="preserve">, </w:t>
      </w:r>
      <w:r w:rsidR="00C52F4A" w:rsidRPr="00605EB6">
        <w:t>n</w:t>
      </w:r>
      <w:r w:rsidR="00C474C1">
        <w:t>’</w:t>
      </w:r>
      <w:r w:rsidR="00C52F4A" w:rsidRPr="00605EB6">
        <w:t>ayant pas à redouter un séquestre</w:t>
      </w:r>
      <w:r w:rsidR="00C474C1">
        <w:t xml:space="preserve">, </w:t>
      </w:r>
      <w:r w:rsidR="00C52F4A" w:rsidRPr="00605EB6">
        <w:t>vous pouvez faire largement ce qu</w:t>
      </w:r>
      <w:r w:rsidR="00C474C1">
        <w:t>’</w:t>
      </w:r>
      <w:r w:rsidR="00C52F4A" w:rsidRPr="00605EB6">
        <w:t>il vous plaira et jouir bien à votre aise des deux millions</w:t>
      </w:r>
      <w:r w:rsidR="00C474C1">
        <w:t>.</w:t>
      </w:r>
    </w:p>
    <w:p w14:paraId="5321488F" w14:textId="7CF6430B" w:rsidR="00C474C1" w:rsidRDefault="0094609C" w:rsidP="00C52F4A">
      <w:r>
        <w:t>— </w:t>
      </w:r>
      <w:r w:rsidR="00C52F4A" w:rsidRPr="00605EB6">
        <w:t>Malheureusement</w:t>
      </w:r>
      <w:r w:rsidR="00C474C1">
        <w:t xml:space="preserve">, </w:t>
      </w:r>
      <w:r w:rsidR="00C52F4A" w:rsidRPr="00605EB6">
        <w:t>monsieur Blaireau</w:t>
      </w:r>
      <w:r w:rsidR="00C474C1">
        <w:t xml:space="preserve">, </w:t>
      </w:r>
      <w:r w:rsidR="00C52F4A" w:rsidRPr="00605EB6">
        <w:t>il y a autre chose</w:t>
      </w:r>
      <w:r w:rsidR="00C474C1">
        <w:t>.</w:t>
      </w:r>
    </w:p>
    <w:p w14:paraId="20213FA3" w14:textId="071E50CB" w:rsidR="00C474C1" w:rsidRDefault="0094609C" w:rsidP="00C52F4A">
      <w:r>
        <w:t>— </w:t>
      </w:r>
      <w:r w:rsidR="00C52F4A" w:rsidRPr="00605EB6">
        <w:t>Quoi donc</w:t>
      </w:r>
      <w:r w:rsidR="00C474C1">
        <w:t> ?</w:t>
      </w:r>
    </w:p>
    <w:p w14:paraId="4556FD0E" w14:textId="09028633" w:rsidR="00C474C1" w:rsidRDefault="0094609C" w:rsidP="00C52F4A">
      <w:r>
        <w:t>— </w:t>
      </w:r>
      <w:r w:rsidR="00C52F4A" w:rsidRPr="00605EB6">
        <w:t>Dans deux mois</w:t>
      </w:r>
      <w:r w:rsidR="00C474C1">
        <w:t xml:space="preserve">, </w:t>
      </w:r>
      <w:r w:rsidR="00C52F4A" w:rsidRPr="00605EB6">
        <w:t>au plus tard</w:t>
      </w:r>
      <w:r w:rsidR="00C474C1">
        <w:t xml:space="preserve">, </w:t>
      </w:r>
      <w:r w:rsidR="00C52F4A" w:rsidRPr="00605EB6">
        <w:t>ma belle-sœur mettra un enfant au monde</w:t>
      </w:r>
      <w:r w:rsidR="00C474C1">
        <w:t>.</w:t>
      </w:r>
    </w:p>
    <w:p w14:paraId="11E28454" w14:textId="60261168" w:rsidR="00C474C1" w:rsidRDefault="0094609C" w:rsidP="00C52F4A">
      <w:r>
        <w:t>— </w:t>
      </w:r>
      <w:r w:rsidR="00C52F4A" w:rsidRPr="00605EB6">
        <w:t>Diable</w:t>
      </w:r>
      <w:r w:rsidR="00C474C1">
        <w:t xml:space="preserve">, </w:t>
      </w:r>
      <w:r w:rsidR="00C52F4A" w:rsidRPr="00605EB6">
        <w:t>diable</w:t>
      </w:r>
      <w:r w:rsidR="00C474C1">
        <w:t xml:space="preserve">, </w:t>
      </w:r>
      <w:r w:rsidR="00C52F4A" w:rsidRPr="00605EB6">
        <w:t>je ne m</w:t>
      </w:r>
      <w:r w:rsidR="00C474C1">
        <w:t>’</w:t>
      </w:r>
      <w:r w:rsidR="00C52F4A" w:rsidRPr="00605EB6">
        <w:t>attendais pas à cela</w:t>
      </w:r>
      <w:r w:rsidR="004540F3">
        <w:t>,</w:t>
      </w:r>
      <w:r w:rsidR="00C474C1">
        <w:t xml:space="preserve"> </w:t>
      </w:r>
      <w:r w:rsidR="00C52F4A" w:rsidRPr="00605EB6">
        <w:t>l</w:t>
      </w:r>
      <w:r w:rsidR="00C474C1">
        <w:t>’</w:t>
      </w:r>
      <w:r w:rsidR="00C52F4A" w:rsidRPr="00605EB6">
        <w:t>affaire se complique d</w:t>
      </w:r>
      <w:r w:rsidR="00C474C1">
        <w:t>’</w:t>
      </w:r>
      <w:r w:rsidR="00C52F4A" w:rsidRPr="00605EB6">
        <w:t>une singulière façon</w:t>
      </w:r>
      <w:r w:rsidR="00C474C1">
        <w:t>.</w:t>
      </w:r>
    </w:p>
    <w:p w14:paraId="579D7D3C" w14:textId="3536C9A5" w:rsidR="00C52F4A" w:rsidRPr="00605EB6" w:rsidRDefault="00C52F4A" w:rsidP="00C474C1">
      <w:pPr>
        <w:pStyle w:val="Titre2"/>
      </w:pPr>
      <w:bookmarkStart w:id="70" w:name="_Toc197617915"/>
      <w:r w:rsidRPr="00605EB6">
        <w:lastRenderedPageBreak/>
        <w:t>XII</w:t>
      </w:r>
      <w:r w:rsidRPr="00605EB6">
        <w:br/>
      </w:r>
      <w:r w:rsidRPr="00605EB6">
        <w:br/>
        <w:t>UN HOMME TERRIBLE</w:t>
      </w:r>
      <w:bookmarkEnd w:id="70"/>
    </w:p>
    <w:p w14:paraId="13878D5D" w14:textId="77777777" w:rsidR="00C474C1" w:rsidRDefault="00C52F4A" w:rsidP="00C52F4A">
      <w:r w:rsidRPr="00605EB6">
        <w:t>Il y eut un assez long silence</w:t>
      </w:r>
      <w:r w:rsidR="00C474C1">
        <w:t>.</w:t>
      </w:r>
    </w:p>
    <w:p w14:paraId="05377419" w14:textId="77777777" w:rsidR="00C474C1" w:rsidRDefault="00C52F4A" w:rsidP="00C52F4A">
      <w:r w:rsidRPr="00605EB6">
        <w:t>Toujours dans la même position</w:t>
      </w:r>
      <w:r w:rsidR="00C474C1">
        <w:t xml:space="preserve">, </w:t>
      </w:r>
      <w:r w:rsidRPr="00605EB6">
        <w:t>ses petits yeux vifs</w:t>
      </w:r>
      <w:r w:rsidR="00C474C1">
        <w:t xml:space="preserve">, </w:t>
      </w:r>
      <w:r w:rsidRPr="00605EB6">
        <w:t>clignotants</w:t>
      </w:r>
      <w:r w:rsidR="00C474C1">
        <w:t xml:space="preserve">, </w:t>
      </w:r>
      <w:r w:rsidRPr="00605EB6">
        <w:t>fixés sur ceux du baron</w:t>
      </w:r>
      <w:r w:rsidR="00C474C1">
        <w:t xml:space="preserve">, </w:t>
      </w:r>
      <w:r w:rsidRPr="00605EB6">
        <w:t>scrutant sa pensée</w:t>
      </w:r>
      <w:r w:rsidR="00C474C1">
        <w:t xml:space="preserve">, </w:t>
      </w:r>
      <w:r w:rsidRPr="00605EB6">
        <w:t>Blaireau avait l</w:t>
      </w:r>
      <w:r w:rsidR="00C474C1">
        <w:t>’</w:t>
      </w:r>
      <w:r w:rsidRPr="00605EB6">
        <w:t>air de réfléchir profondément</w:t>
      </w:r>
      <w:r w:rsidR="00C474C1">
        <w:t>.</w:t>
      </w:r>
    </w:p>
    <w:p w14:paraId="78C52022" w14:textId="58461721" w:rsidR="00C474C1" w:rsidRDefault="0094609C" w:rsidP="00C52F4A">
      <w:r>
        <w:t>— </w:t>
      </w:r>
      <w:r w:rsidR="00C52F4A" w:rsidRPr="00605EB6">
        <w:t>Enfin</w:t>
      </w:r>
      <w:r w:rsidR="00C474C1">
        <w:t xml:space="preserve">, </w:t>
      </w:r>
      <w:r w:rsidR="00C52F4A" w:rsidRPr="00605EB6">
        <w:t>monsieur le baron</w:t>
      </w:r>
      <w:r w:rsidR="00C474C1">
        <w:t xml:space="preserve">, </w:t>
      </w:r>
      <w:r w:rsidR="00C52F4A" w:rsidRPr="00605EB6">
        <w:t>dit-il brusquement</w:t>
      </w:r>
      <w:r w:rsidR="00C474C1">
        <w:t xml:space="preserve">, </w:t>
      </w:r>
      <w:r w:rsidR="00C52F4A" w:rsidRPr="00605EB6">
        <w:t>arrivons au fait</w:t>
      </w:r>
      <w:r w:rsidR="00C474C1">
        <w:t xml:space="preserve">. </w:t>
      </w:r>
      <w:r w:rsidR="00C52F4A" w:rsidRPr="00605EB6">
        <w:t>Votre belle-sœur vous gêne</w:t>
      </w:r>
      <w:r w:rsidR="00C474C1">
        <w:t xml:space="preserve">, </w:t>
      </w:r>
      <w:r w:rsidR="00C52F4A" w:rsidRPr="00605EB6">
        <w:t>vous voudriez vous en débarrasser</w:t>
      </w:r>
      <w:r w:rsidR="00C474C1">
        <w:t xml:space="preserve">, </w:t>
      </w:r>
      <w:r w:rsidR="00C52F4A" w:rsidRPr="00605EB6">
        <w:t>la faire disparaître n</w:t>
      </w:r>
      <w:r w:rsidR="00C474C1">
        <w:t>’</w:t>
      </w:r>
      <w:r w:rsidR="00C52F4A" w:rsidRPr="00605EB6">
        <w:t>importe comment</w:t>
      </w:r>
      <w:r w:rsidR="00C474C1">
        <w:t xml:space="preserve">, </w:t>
      </w:r>
      <w:r w:rsidR="00C52F4A" w:rsidRPr="00605EB6">
        <w:t>et c</w:t>
      </w:r>
      <w:r w:rsidR="00C474C1">
        <w:t>’</w:t>
      </w:r>
      <w:r w:rsidR="00C52F4A" w:rsidRPr="00605EB6">
        <w:t>est pour cela</w:t>
      </w:r>
      <w:r w:rsidR="00C474C1">
        <w:t xml:space="preserve">, </w:t>
      </w:r>
      <w:r w:rsidR="00C52F4A" w:rsidRPr="00605EB6">
        <w:t>n</w:t>
      </w:r>
      <w:r w:rsidR="00C474C1">
        <w:t>’</w:t>
      </w:r>
      <w:r w:rsidR="00C52F4A" w:rsidRPr="00605EB6">
        <w:t>est-ce pas</w:t>
      </w:r>
      <w:r w:rsidR="00C474C1">
        <w:t xml:space="preserve">, </w:t>
      </w:r>
      <w:r w:rsidR="00C52F4A" w:rsidRPr="00605EB6">
        <w:t>que vous êtes venu me trouver</w:t>
      </w:r>
      <w:r w:rsidR="00C474C1">
        <w:t> ?</w:t>
      </w:r>
    </w:p>
    <w:p w14:paraId="58C552B3" w14:textId="4F85999F" w:rsidR="00C474C1" w:rsidRDefault="0094609C" w:rsidP="00C52F4A">
      <w:r>
        <w:t>— </w:t>
      </w:r>
      <w:r w:rsidR="00C52F4A" w:rsidRPr="00605EB6">
        <w:t>C</w:t>
      </w:r>
      <w:r w:rsidR="00C474C1">
        <w:t>’</w:t>
      </w:r>
      <w:r w:rsidR="00C52F4A" w:rsidRPr="00605EB6">
        <w:t>est pour cela</w:t>
      </w:r>
      <w:r w:rsidR="00C474C1">
        <w:t xml:space="preserve">, </w:t>
      </w:r>
      <w:r w:rsidR="00C52F4A" w:rsidRPr="00605EB6">
        <w:t>répondit de Simaise sans hésiter</w:t>
      </w:r>
      <w:r w:rsidR="00C474C1">
        <w:t>.</w:t>
      </w:r>
    </w:p>
    <w:p w14:paraId="69ED5BF3" w14:textId="0A22069D" w:rsidR="00C474C1" w:rsidRDefault="0094609C" w:rsidP="00C52F4A">
      <w:r>
        <w:t>— </w:t>
      </w:r>
      <w:r w:rsidR="00C52F4A" w:rsidRPr="00605EB6">
        <w:t>Chose grave</w:t>
      </w:r>
      <w:r w:rsidR="00C474C1">
        <w:t xml:space="preserve">, </w:t>
      </w:r>
      <w:r w:rsidR="00C52F4A" w:rsidRPr="00605EB6">
        <w:t>monsieur le baron</w:t>
      </w:r>
      <w:r w:rsidR="00C474C1">
        <w:t xml:space="preserve">, </w:t>
      </w:r>
      <w:r w:rsidR="00C52F4A" w:rsidRPr="00605EB6">
        <w:t>chose excessivement grave</w:t>
      </w:r>
      <w:r w:rsidR="00C474C1">
        <w:t xml:space="preserve"> ; </w:t>
      </w:r>
      <w:r w:rsidR="00C52F4A" w:rsidRPr="00605EB6">
        <w:t>on ne fait pas disparaître ainsi une femme</w:t>
      </w:r>
      <w:r w:rsidR="00C474C1">
        <w:t xml:space="preserve">, </w:t>
      </w:r>
      <w:r w:rsidR="00C52F4A" w:rsidRPr="00605EB6">
        <w:t>un enfant comme un glaçon qu</w:t>
      </w:r>
      <w:r w:rsidR="00C474C1">
        <w:t>’</w:t>
      </w:r>
      <w:r w:rsidR="00C52F4A" w:rsidRPr="00605EB6">
        <w:t>on fait fondre au soleil ou un fétu de paille qu</w:t>
      </w:r>
      <w:r w:rsidR="00C474C1">
        <w:t>’</w:t>
      </w:r>
      <w:r w:rsidR="00C52F4A" w:rsidRPr="00605EB6">
        <w:t>on jette au feu</w:t>
      </w:r>
      <w:r w:rsidR="00C474C1">
        <w:t xml:space="preserve">. </w:t>
      </w:r>
      <w:r w:rsidR="00C52F4A" w:rsidRPr="00605EB6">
        <w:t>Dans certains pays où il n</w:t>
      </w:r>
      <w:r w:rsidR="00C474C1">
        <w:t>’</w:t>
      </w:r>
      <w:r w:rsidR="00C52F4A" w:rsidRPr="00605EB6">
        <w:t>y a ni gendarmes</w:t>
      </w:r>
      <w:r w:rsidR="00C474C1">
        <w:t xml:space="preserve">, </w:t>
      </w:r>
      <w:r w:rsidR="00C52F4A" w:rsidRPr="00605EB6">
        <w:t>ni agents de police</w:t>
      </w:r>
      <w:r w:rsidR="00C474C1">
        <w:t xml:space="preserve">, </w:t>
      </w:r>
      <w:r w:rsidR="00C52F4A" w:rsidRPr="00605EB6">
        <w:t>ni magistrats</w:t>
      </w:r>
      <w:r w:rsidR="00C474C1">
        <w:t xml:space="preserve">, </w:t>
      </w:r>
      <w:r w:rsidR="00C52F4A" w:rsidRPr="00605EB6">
        <w:t>ni cours de justice</w:t>
      </w:r>
      <w:r w:rsidR="00C474C1">
        <w:t xml:space="preserve">, </w:t>
      </w:r>
      <w:r w:rsidR="00C52F4A" w:rsidRPr="00605EB6">
        <w:t>ce serait un jeu d</w:t>
      </w:r>
      <w:r w:rsidR="00C474C1">
        <w:t>’</w:t>
      </w:r>
      <w:r w:rsidR="00C52F4A" w:rsidRPr="00605EB6">
        <w:t>enfant</w:t>
      </w:r>
      <w:r w:rsidR="00C474C1">
        <w:t xml:space="preserve">, </w:t>
      </w:r>
      <w:r w:rsidR="00C52F4A" w:rsidRPr="00605EB6">
        <w:t>une bagatelle</w:t>
      </w:r>
      <w:r w:rsidR="004540F3">
        <w:t> ;</w:t>
      </w:r>
      <w:r w:rsidR="00C474C1">
        <w:t xml:space="preserve"> </w:t>
      </w:r>
      <w:r w:rsidR="00C52F4A" w:rsidRPr="00605EB6">
        <w:t>mais ici</w:t>
      </w:r>
      <w:r w:rsidR="00C474C1">
        <w:t xml:space="preserve">, </w:t>
      </w:r>
      <w:r w:rsidR="00C52F4A" w:rsidRPr="00605EB6">
        <w:t>en France</w:t>
      </w:r>
      <w:r w:rsidR="00C474C1">
        <w:t xml:space="preserve">, </w:t>
      </w:r>
      <w:r w:rsidR="00C52F4A" w:rsidRPr="00605EB6">
        <w:t>où nous avons tout cela</w:t>
      </w:r>
      <w:r w:rsidR="00C474C1">
        <w:t xml:space="preserve">, </w:t>
      </w:r>
      <w:r w:rsidR="00C52F4A" w:rsidRPr="00605EB6">
        <w:t>ce n</w:t>
      </w:r>
      <w:r w:rsidR="00C474C1">
        <w:t>’</w:t>
      </w:r>
      <w:r w:rsidR="00C52F4A" w:rsidRPr="00605EB6">
        <w:t>est pas du tout la même chose</w:t>
      </w:r>
      <w:r w:rsidR="00C474C1">
        <w:t>.</w:t>
      </w:r>
    </w:p>
    <w:p w14:paraId="1A7A81FA" w14:textId="14430A0B" w:rsidR="00C474C1" w:rsidRDefault="00C474C1" w:rsidP="00C52F4A">
      <w:r>
        <w:t>» </w:t>
      </w:r>
      <w:r w:rsidR="00C52F4A" w:rsidRPr="00605EB6">
        <w:t>L</w:t>
      </w:r>
      <w:r>
        <w:t>’</w:t>
      </w:r>
      <w:r w:rsidR="00C52F4A" w:rsidRPr="00605EB6">
        <w:t>enfant</w:t>
      </w:r>
      <w:r>
        <w:t xml:space="preserve">, </w:t>
      </w:r>
      <w:r w:rsidR="00C52F4A" w:rsidRPr="00605EB6">
        <w:t>quant à présent</w:t>
      </w:r>
      <w:r>
        <w:t xml:space="preserve">, </w:t>
      </w:r>
      <w:r w:rsidR="00C52F4A" w:rsidRPr="00605EB6">
        <w:t>n</w:t>
      </w:r>
      <w:r>
        <w:t>’</w:t>
      </w:r>
      <w:r w:rsidR="00C52F4A" w:rsidRPr="00605EB6">
        <w:t>est pas bien gênant</w:t>
      </w:r>
      <w:r>
        <w:t xml:space="preserve">, </w:t>
      </w:r>
      <w:r w:rsidR="00C52F4A" w:rsidRPr="00605EB6">
        <w:t>continua Blaireau avec son froid sourire</w:t>
      </w:r>
      <w:r>
        <w:t xml:space="preserve">, </w:t>
      </w:r>
      <w:r w:rsidR="00C52F4A" w:rsidRPr="00605EB6">
        <w:t>mais il le deviendra</w:t>
      </w:r>
      <w:r>
        <w:t xml:space="preserve">. </w:t>
      </w:r>
      <w:r w:rsidR="00C52F4A" w:rsidRPr="00605EB6">
        <w:t>Cependant</w:t>
      </w:r>
      <w:r>
        <w:t xml:space="preserve">, </w:t>
      </w:r>
      <w:r w:rsidR="00C52F4A" w:rsidRPr="00605EB6">
        <w:t>ne nous occupons que de la mère en ce moment</w:t>
      </w:r>
      <w:r>
        <w:t xml:space="preserve">. </w:t>
      </w:r>
      <w:r w:rsidR="00C52F4A" w:rsidRPr="00605EB6">
        <w:t>On la fait disparaître</w:t>
      </w:r>
      <w:r>
        <w:t xml:space="preserve"> ; </w:t>
      </w:r>
      <w:r w:rsidR="00C52F4A" w:rsidRPr="00605EB6">
        <w:t>cela se peut</w:t>
      </w:r>
      <w:r>
        <w:t xml:space="preserve">, </w:t>
      </w:r>
      <w:r w:rsidR="00C52F4A" w:rsidRPr="00605EB6">
        <w:t>en agissant prudemment</w:t>
      </w:r>
      <w:r>
        <w:t xml:space="preserve">, </w:t>
      </w:r>
      <w:r w:rsidR="00C52F4A" w:rsidRPr="00605EB6">
        <w:t>en prenant certaines précautions</w:t>
      </w:r>
      <w:r>
        <w:t xml:space="preserve">. </w:t>
      </w:r>
      <w:r w:rsidR="00C52F4A" w:rsidRPr="00605EB6">
        <w:t xml:space="preserve">Mais </w:t>
      </w:r>
      <w:r w:rsidR="003F0995">
        <w:t>si l</w:t>
      </w:r>
      <w:r>
        <w:t>’</w:t>
      </w:r>
      <w:r w:rsidR="003F0995">
        <w:t>on vous demande ce qu</w:t>
      </w:r>
      <w:r>
        <w:t>’</w:t>
      </w:r>
      <w:r w:rsidR="003F0995">
        <w:t>elle est devenue</w:t>
      </w:r>
      <w:r>
        <w:t xml:space="preserve">, </w:t>
      </w:r>
      <w:r w:rsidR="00C52F4A" w:rsidRPr="00605EB6">
        <w:t>si on vous la réclame</w:t>
      </w:r>
      <w:r>
        <w:t xml:space="preserve">, </w:t>
      </w:r>
      <w:r w:rsidR="00C52F4A" w:rsidRPr="00605EB6">
        <w:t>que répondrez-vous</w:t>
      </w:r>
      <w:r>
        <w:t> ?</w:t>
      </w:r>
    </w:p>
    <w:p w14:paraId="69419D0C" w14:textId="0E2A9F1E" w:rsidR="00C474C1" w:rsidRDefault="0094609C" w:rsidP="00C52F4A">
      <w:r>
        <w:lastRenderedPageBreak/>
        <w:t>— </w:t>
      </w:r>
      <w:r w:rsidR="00C52F4A" w:rsidRPr="00605EB6">
        <w:t>Personne ne me demandera ce qu</w:t>
      </w:r>
      <w:r w:rsidR="00C474C1">
        <w:t>’</w:t>
      </w:r>
      <w:r w:rsidR="00C52F4A" w:rsidRPr="00605EB6">
        <w:t>elle est devenue</w:t>
      </w:r>
      <w:r w:rsidR="00C474C1">
        <w:t xml:space="preserve">, </w:t>
      </w:r>
      <w:r w:rsidR="00C52F4A" w:rsidRPr="00605EB6">
        <w:t>attendu que</w:t>
      </w:r>
      <w:r w:rsidR="00C474C1">
        <w:t xml:space="preserve">, </w:t>
      </w:r>
      <w:r w:rsidR="00C52F4A" w:rsidRPr="00605EB6">
        <w:t>n</w:t>
      </w:r>
      <w:r w:rsidR="00C474C1">
        <w:t>’</w:t>
      </w:r>
      <w:r w:rsidR="00C52F4A" w:rsidRPr="00605EB6">
        <w:t>ayant été présentée nulle part</w:t>
      </w:r>
      <w:r w:rsidR="00C474C1">
        <w:t xml:space="preserve">, </w:t>
      </w:r>
      <w:r w:rsidR="00C52F4A" w:rsidRPr="00605EB6">
        <w:t>elle ne connaît personne</w:t>
      </w:r>
      <w:r w:rsidR="00C474C1">
        <w:t xml:space="preserve">. </w:t>
      </w:r>
      <w:r w:rsidR="00C52F4A" w:rsidRPr="00605EB6">
        <w:t>On ignore absolument à Paris qu</w:t>
      </w:r>
      <w:r w:rsidR="00C474C1">
        <w:t>’</w:t>
      </w:r>
      <w:r w:rsidR="00C52F4A" w:rsidRPr="00605EB6">
        <w:t>il existe une marquise de Chamarande</w:t>
      </w:r>
      <w:r w:rsidR="00C474C1">
        <w:t>.</w:t>
      </w:r>
    </w:p>
    <w:p w14:paraId="56359527" w14:textId="382CB831" w:rsidR="00C474C1" w:rsidRDefault="0094609C" w:rsidP="00C52F4A">
      <w:r>
        <w:t>— </w:t>
      </w:r>
      <w:r w:rsidR="00C52F4A" w:rsidRPr="00605EB6">
        <w:t>Votre ami</w:t>
      </w:r>
      <w:r w:rsidR="00C474C1">
        <w:t xml:space="preserve">, </w:t>
      </w:r>
      <w:r w:rsidR="00C52F4A" w:rsidRPr="00605EB6">
        <w:t>le marquis de Presle</w:t>
      </w:r>
      <w:r w:rsidR="00C474C1">
        <w:t xml:space="preserve">, </w:t>
      </w:r>
      <w:r w:rsidR="00C52F4A" w:rsidRPr="00605EB6">
        <w:t>ne sait donc pas</w:t>
      </w:r>
      <w:r w:rsidR="00C474C1">
        <w:t> ?…</w:t>
      </w:r>
    </w:p>
    <w:p w14:paraId="23480F07" w14:textId="556E2481" w:rsidR="00C474C1" w:rsidRDefault="0094609C" w:rsidP="00C52F4A">
      <w:r>
        <w:t>— </w:t>
      </w:r>
      <w:r w:rsidR="00C52F4A" w:rsidRPr="00605EB6">
        <w:t>Il sait seulement que j</w:t>
      </w:r>
      <w:r w:rsidR="00C474C1">
        <w:t>’</w:t>
      </w:r>
      <w:r w:rsidR="00C52F4A" w:rsidRPr="00605EB6">
        <w:t>ai perdu mon frère</w:t>
      </w:r>
      <w:r w:rsidR="00C474C1">
        <w:t>.</w:t>
      </w:r>
    </w:p>
    <w:p w14:paraId="13861DB9" w14:textId="7B8CF2A3" w:rsidR="00C474C1" w:rsidRDefault="0094609C" w:rsidP="00C52F4A">
      <w:r>
        <w:t>— </w:t>
      </w:r>
      <w:r w:rsidR="00C52F4A" w:rsidRPr="00605EB6">
        <w:t>Ainsi</w:t>
      </w:r>
      <w:r w:rsidR="00C474C1">
        <w:t xml:space="preserve">, </w:t>
      </w:r>
      <w:r w:rsidR="00C52F4A" w:rsidRPr="00605EB6">
        <w:t>vous n</w:t>
      </w:r>
      <w:r w:rsidR="00C474C1">
        <w:t>’</w:t>
      </w:r>
      <w:r w:rsidR="00C52F4A" w:rsidRPr="00605EB6">
        <w:t>avez dit à personne que le marquis</w:t>
      </w:r>
      <w:r w:rsidR="00C474C1">
        <w:t xml:space="preserve">, </w:t>
      </w:r>
      <w:r w:rsidR="00C52F4A" w:rsidRPr="00605EB6">
        <w:t>votre frère</w:t>
      </w:r>
      <w:r w:rsidR="00C474C1">
        <w:t xml:space="preserve">, </w:t>
      </w:r>
      <w:r w:rsidR="00C52F4A" w:rsidRPr="00605EB6">
        <w:t>était marié</w:t>
      </w:r>
      <w:r w:rsidR="00C474C1">
        <w:t> ?</w:t>
      </w:r>
    </w:p>
    <w:p w14:paraId="7226FCAB" w14:textId="25C423C6" w:rsidR="00C474C1" w:rsidRDefault="0094609C" w:rsidP="00C52F4A">
      <w:r>
        <w:t>— </w:t>
      </w:r>
      <w:r w:rsidR="00C52F4A" w:rsidRPr="00605EB6">
        <w:t>À personne</w:t>
      </w:r>
      <w:r w:rsidR="00C474C1">
        <w:t>.</w:t>
      </w:r>
    </w:p>
    <w:p w14:paraId="1E69F66B" w14:textId="576E2E90" w:rsidR="00C474C1" w:rsidRDefault="0094609C" w:rsidP="00C52F4A">
      <w:r>
        <w:t>— </w:t>
      </w:r>
      <w:r w:rsidR="00C52F4A" w:rsidRPr="00605EB6">
        <w:t>C</w:t>
      </w:r>
      <w:r w:rsidR="00C474C1">
        <w:t>’</w:t>
      </w:r>
      <w:r w:rsidR="00C52F4A" w:rsidRPr="00605EB6">
        <w:t>est de l</w:t>
      </w:r>
      <w:r w:rsidR="00C474C1">
        <w:t>’</w:t>
      </w:r>
      <w:r w:rsidR="00C52F4A" w:rsidRPr="00605EB6">
        <w:t>adresse</w:t>
      </w:r>
      <w:r w:rsidR="00C474C1">
        <w:t xml:space="preserve">, </w:t>
      </w:r>
      <w:r w:rsidR="00C52F4A" w:rsidRPr="00605EB6">
        <w:t>cela</w:t>
      </w:r>
      <w:r w:rsidR="00C474C1">
        <w:t xml:space="preserve">. </w:t>
      </w:r>
      <w:r w:rsidR="00C52F4A" w:rsidRPr="00605EB6">
        <w:t>Hé</w:t>
      </w:r>
      <w:r w:rsidR="00C474C1">
        <w:t xml:space="preserve">, </w:t>
      </w:r>
      <w:r w:rsidR="00C52F4A" w:rsidRPr="00605EB6">
        <w:t>hé</w:t>
      </w:r>
      <w:r w:rsidR="00C474C1">
        <w:t xml:space="preserve">, </w:t>
      </w:r>
      <w:r w:rsidR="00C52F4A" w:rsidRPr="00605EB6">
        <w:t>vous êtes un malin</w:t>
      </w:r>
      <w:r w:rsidR="00C474C1">
        <w:t xml:space="preserve">, </w:t>
      </w:r>
      <w:r w:rsidR="00C52F4A" w:rsidRPr="00605EB6">
        <w:t>monsieur le baron</w:t>
      </w:r>
      <w:r w:rsidR="00C474C1">
        <w:t>.</w:t>
      </w:r>
    </w:p>
    <w:p w14:paraId="62058EAE" w14:textId="77777777" w:rsidR="00C474C1" w:rsidRDefault="00C474C1" w:rsidP="00C52F4A">
      <w:r>
        <w:t>» </w:t>
      </w:r>
      <w:r w:rsidR="00C52F4A" w:rsidRPr="00605EB6">
        <w:t>À Paris</w:t>
      </w:r>
      <w:r>
        <w:t xml:space="preserve">, </w:t>
      </w:r>
      <w:r w:rsidR="00C52F4A" w:rsidRPr="00605EB6">
        <w:t>vous voilà tranquille</w:t>
      </w:r>
      <w:r>
        <w:t xml:space="preserve">. </w:t>
      </w:r>
      <w:r w:rsidR="00C52F4A" w:rsidRPr="00605EB6">
        <w:t>Et à Port-Marly</w:t>
      </w:r>
      <w:r>
        <w:t> ?</w:t>
      </w:r>
    </w:p>
    <w:p w14:paraId="41963B44" w14:textId="623E3F64" w:rsidR="00C474C1" w:rsidRDefault="0094609C" w:rsidP="00C52F4A">
      <w:r>
        <w:t>— </w:t>
      </w:r>
      <w:r w:rsidR="00C52F4A" w:rsidRPr="00605EB6">
        <w:t>C</w:t>
      </w:r>
      <w:r w:rsidR="00C474C1">
        <w:t>’</w:t>
      </w:r>
      <w:r w:rsidR="00C52F4A" w:rsidRPr="00605EB6">
        <w:t>est à peu près la même chose</w:t>
      </w:r>
      <w:r w:rsidR="00C474C1">
        <w:t xml:space="preserve">. </w:t>
      </w:r>
      <w:r w:rsidR="00C52F4A" w:rsidRPr="00605EB6">
        <w:t>On a pu voir ma belle-sœur</w:t>
      </w:r>
      <w:r w:rsidR="00C474C1">
        <w:t xml:space="preserve">, </w:t>
      </w:r>
      <w:r w:rsidR="00C52F4A" w:rsidRPr="00605EB6">
        <w:t>la rencontrer se promenant à pied ou en voiture</w:t>
      </w:r>
      <w:r w:rsidR="00C474C1">
        <w:t xml:space="preserve"> : </w:t>
      </w:r>
      <w:r w:rsidR="00C52F4A" w:rsidRPr="00605EB6">
        <w:t>mais on ne la connaît pas autrement</w:t>
      </w:r>
      <w:r w:rsidR="00C474C1">
        <w:t xml:space="preserve"> ; </w:t>
      </w:r>
      <w:r w:rsidR="00C52F4A" w:rsidRPr="00605EB6">
        <w:t>très indifférents</w:t>
      </w:r>
      <w:r w:rsidR="00C474C1">
        <w:t xml:space="preserve">, </w:t>
      </w:r>
      <w:r w:rsidR="00C52F4A" w:rsidRPr="00605EB6">
        <w:t>d</w:t>
      </w:r>
      <w:r w:rsidR="00C474C1">
        <w:t>’</w:t>
      </w:r>
      <w:r w:rsidR="00C52F4A" w:rsidRPr="00605EB6">
        <w:t>ailleurs</w:t>
      </w:r>
      <w:r w:rsidR="00C474C1">
        <w:t xml:space="preserve">, </w:t>
      </w:r>
      <w:r w:rsidR="00C52F4A" w:rsidRPr="00605EB6">
        <w:t>les gens du pays ne s</w:t>
      </w:r>
      <w:r w:rsidR="00C474C1">
        <w:t>’</w:t>
      </w:r>
      <w:r w:rsidR="00C52F4A" w:rsidRPr="00605EB6">
        <w:t>occupent guère d</w:t>
      </w:r>
      <w:r w:rsidR="00C474C1">
        <w:t>’</w:t>
      </w:r>
      <w:r w:rsidR="00C52F4A" w:rsidRPr="00605EB6">
        <w:t>elle</w:t>
      </w:r>
      <w:r w:rsidR="00C474C1">
        <w:t xml:space="preserve">. </w:t>
      </w:r>
      <w:r w:rsidR="00C52F4A" w:rsidRPr="00605EB6">
        <w:t>Ne connaissant pas la langue française</w:t>
      </w:r>
      <w:r w:rsidR="00C474C1">
        <w:t xml:space="preserve">, </w:t>
      </w:r>
      <w:r w:rsidR="00C52F4A" w:rsidRPr="00605EB6">
        <w:t>comme je vous l</w:t>
      </w:r>
      <w:r w:rsidR="00C474C1">
        <w:t>’</w:t>
      </w:r>
      <w:r w:rsidR="00C52F4A" w:rsidRPr="00605EB6">
        <w:t>ai dit</w:t>
      </w:r>
      <w:r w:rsidR="00C474C1">
        <w:t xml:space="preserve">, </w:t>
      </w:r>
      <w:r w:rsidR="00C52F4A" w:rsidRPr="00605EB6">
        <w:t>la marquise n</w:t>
      </w:r>
      <w:r w:rsidR="00C474C1">
        <w:t>’</w:t>
      </w:r>
      <w:r w:rsidR="00C52F4A" w:rsidRPr="00605EB6">
        <w:t>a pu parler à personne et a toujours vécu très isolée</w:t>
      </w:r>
      <w:r w:rsidR="00C474C1">
        <w:t>.</w:t>
      </w:r>
    </w:p>
    <w:p w14:paraId="4AD0430E" w14:textId="2FEEA5EE" w:rsidR="00C474C1" w:rsidRDefault="0094609C" w:rsidP="00C52F4A">
      <w:r>
        <w:t>— </w:t>
      </w:r>
      <w:r w:rsidR="00C52F4A" w:rsidRPr="00605EB6">
        <w:t>Il y a les domestiques</w:t>
      </w:r>
      <w:r w:rsidR="00C474C1">
        <w:t>.</w:t>
      </w:r>
    </w:p>
    <w:p w14:paraId="26A216F3" w14:textId="1AF9EE3C" w:rsidR="00C474C1" w:rsidRDefault="0094609C" w:rsidP="00C52F4A">
      <w:r>
        <w:t>— </w:t>
      </w:r>
      <w:r w:rsidR="00C52F4A" w:rsidRPr="00605EB6">
        <w:t>Oui</w:t>
      </w:r>
      <w:r w:rsidR="00C474C1">
        <w:t xml:space="preserve">, </w:t>
      </w:r>
      <w:r w:rsidR="00C52F4A" w:rsidRPr="00605EB6">
        <w:t>il y a les domestiques</w:t>
      </w:r>
      <w:r w:rsidR="00C474C1">
        <w:t xml:space="preserve"> ; </w:t>
      </w:r>
      <w:r w:rsidR="00C52F4A" w:rsidRPr="00605EB6">
        <w:t>mais on peut acheter leur silence</w:t>
      </w:r>
      <w:r w:rsidR="00C474C1">
        <w:t>.</w:t>
      </w:r>
    </w:p>
    <w:p w14:paraId="31269D66" w14:textId="72A5D244" w:rsidR="00C474C1" w:rsidRDefault="0094609C" w:rsidP="00C52F4A">
      <w:r>
        <w:t>— </w:t>
      </w:r>
      <w:r w:rsidR="00C52F4A" w:rsidRPr="00605EB6">
        <w:t>Mauvais moyen</w:t>
      </w:r>
      <w:r w:rsidR="00C474C1">
        <w:t xml:space="preserve">, </w:t>
      </w:r>
      <w:r w:rsidR="00C52F4A" w:rsidRPr="00605EB6">
        <w:t>monsieur le baron</w:t>
      </w:r>
      <w:r w:rsidR="00C474C1">
        <w:t xml:space="preserve"> ; : </w:t>
      </w:r>
      <w:r w:rsidR="00C52F4A" w:rsidRPr="00605EB6">
        <w:t>payer le silence de quelqu</w:t>
      </w:r>
      <w:r w:rsidR="00C474C1">
        <w:t>’</w:t>
      </w:r>
      <w:r w:rsidR="00C52F4A" w:rsidRPr="00605EB6">
        <w:t>un</w:t>
      </w:r>
      <w:r w:rsidR="00C474C1">
        <w:t xml:space="preserve">, </w:t>
      </w:r>
      <w:r w:rsidR="00C52F4A" w:rsidRPr="00605EB6">
        <w:t>c</w:t>
      </w:r>
      <w:r w:rsidR="00C474C1">
        <w:t>’</w:t>
      </w:r>
      <w:r w:rsidR="00C52F4A" w:rsidRPr="00605EB6">
        <w:t>est se mettre à sa discrétion et lui donner la démangeaison de parler</w:t>
      </w:r>
      <w:r w:rsidR="00C474C1">
        <w:t xml:space="preserve"> ; </w:t>
      </w:r>
      <w:r w:rsidR="00C52F4A" w:rsidRPr="00605EB6">
        <w:t>si vos domestiques devenaient ainsi vos complices</w:t>
      </w:r>
      <w:r w:rsidR="00C474C1">
        <w:t xml:space="preserve">, </w:t>
      </w:r>
      <w:r w:rsidR="00C52F4A" w:rsidRPr="00605EB6">
        <w:t>vous seriez</w:t>
      </w:r>
      <w:r w:rsidR="00C474C1">
        <w:t xml:space="preserve">, </w:t>
      </w:r>
      <w:r w:rsidR="00C52F4A" w:rsidRPr="00605EB6">
        <w:t>tôt ou tard</w:t>
      </w:r>
      <w:r w:rsidR="00C474C1">
        <w:t xml:space="preserve">, </w:t>
      </w:r>
      <w:r w:rsidR="00C52F4A" w:rsidRPr="00605EB6">
        <w:t>trahi par eux</w:t>
      </w:r>
      <w:r w:rsidR="00C474C1">
        <w:t xml:space="preserve">. </w:t>
      </w:r>
      <w:r w:rsidR="00C52F4A" w:rsidRPr="00605EB6">
        <w:t>Nous trouverons autre chose</w:t>
      </w:r>
      <w:r w:rsidR="00C474C1">
        <w:t xml:space="preserve">. </w:t>
      </w:r>
      <w:r w:rsidR="00C52F4A" w:rsidRPr="00605EB6">
        <w:t>Pendant son court séjour en France</w:t>
      </w:r>
      <w:r w:rsidR="00C474C1">
        <w:t xml:space="preserve">, </w:t>
      </w:r>
      <w:r w:rsidR="00C52F4A" w:rsidRPr="00605EB6">
        <w:t>votre frère a dû voir quelques personnes</w:t>
      </w:r>
      <w:r w:rsidR="00C474C1">
        <w:t> ?</w:t>
      </w:r>
    </w:p>
    <w:p w14:paraId="591BD67F" w14:textId="01683A0A" w:rsidR="00C474C1" w:rsidRDefault="0094609C" w:rsidP="00C52F4A">
      <w:r>
        <w:lastRenderedPageBreak/>
        <w:t>— </w:t>
      </w:r>
      <w:r w:rsidR="00C52F4A" w:rsidRPr="00605EB6">
        <w:t>Non</w:t>
      </w:r>
      <w:r w:rsidR="00C474C1">
        <w:t xml:space="preserve"> : </w:t>
      </w:r>
      <w:r w:rsidR="00C52F4A" w:rsidRPr="00605EB6">
        <w:t>il est constamment resté à Port-Marly</w:t>
      </w:r>
      <w:r w:rsidR="00C474C1">
        <w:t xml:space="preserve">. </w:t>
      </w:r>
      <w:r w:rsidR="00C52F4A" w:rsidRPr="00605EB6">
        <w:t>Paris était alors inhabitable</w:t>
      </w:r>
      <w:r w:rsidR="00C474C1">
        <w:t xml:space="preserve">, </w:t>
      </w:r>
      <w:r w:rsidR="00C52F4A" w:rsidRPr="00605EB6">
        <w:t>en pleine insurrection</w:t>
      </w:r>
      <w:r w:rsidR="00C474C1">
        <w:t xml:space="preserve">, </w:t>
      </w:r>
      <w:r w:rsidR="00C52F4A" w:rsidRPr="00605EB6">
        <w:t>on se battait dans les rues</w:t>
      </w:r>
      <w:r w:rsidR="00C474C1">
        <w:t>.</w:t>
      </w:r>
    </w:p>
    <w:p w14:paraId="63197C8C" w14:textId="5BA7550C" w:rsidR="00C474C1" w:rsidRDefault="0094609C" w:rsidP="00C52F4A">
      <w:r>
        <w:t>— </w:t>
      </w:r>
      <w:r w:rsidR="00C52F4A" w:rsidRPr="00605EB6">
        <w:t>Ce mandat</w:t>
      </w:r>
      <w:r w:rsidR="00C474C1">
        <w:t xml:space="preserve">, </w:t>
      </w:r>
      <w:r w:rsidR="00C52F4A" w:rsidRPr="00605EB6">
        <w:t>dont vous m</w:t>
      </w:r>
      <w:r w:rsidR="00C474C1">
        <w:t>’</w:t>
      </w:r>
      <w:r w:rsidR="00C52F4A" w:rsidRPr="00605EB6">
        <w:t>avez parlé</w:t>
      </w:r>
      <w:r w:rsidR="00C474C1">
        <w:t xml:space="preserve">, </w:t>
      </w:r>
      <w:r w:rsidR="00C52F4A" w:rsidRPr="00605EB6">
        <w:t>et que votre frère vous a laissé en partant</w:t>
      </w:r>
      <w:r w:rsidR="00C474C1">
        <w:t xml:space="preserve">, </w:t>
      </w:r>
      <w:r w:rsidR="00C52F4A" w:rsidRPr="00605EB6">
        <w:t>est un acte notarié</w:t>
      </w:r>
      <w:r w:rsidR="00C474C1">
        <w:t> ?</w:t>
      </w:r>
    </w:p>
    <w:p w14:paraId="1F6F6517" w14:textId="0762AEC6" w:rsidR="00C474C1" w:rsidRDefault="0094609C" w:rsidP="00C52F4A">
      <w:r>
        <w:t>— </w:t>
      </w:r>
      <w:r w:rsidR="00C52F4A" w:rsidRPr="00605EB6">
        <w:t>Parfaitement</w:t>
      </w:r>
      <w:r w:rsidR="00C474C1">
        <w:t>.</w:t>
      </w:r>
    </w:p>
    <w:p w14:paraId="1E58867E" w14:textId="3C074E67" w:rsidR="00C474C1" w:rsidRDefault="0094609C" w:rsidP="00C52F4A">
      <w:r>
        <w:t>— </w:t>
      </w:r>
      <w:r w:rsidR="00C52F4A" w:rsidRPr="00605EB6">
        <w:t>Y est-il parlé de la marquise</w:t>
      </w:r>
      <w:r w:rsidR="00C474C1">
        <w:t> ?</w:t>
      </w:r>
    </w:p>
    <w:p w14:paraId="4D95A600" w14:textId="5F1DFD4D" w:rsidR="00C474C1" w:rsidRDefault="0094609C" w:rsidP="00C52F4A">
      <w:r>
        <w:t>— </w:t>
      </w:r>
      <w:r w:rsidR="00C52F4A" w:rsidRPr="00605EB6">
        <w:t>En aucune façon</w:t>
      </w:r>
      <w:r w:rsidR="00C474C1">
        <w:t>.</w:t>
      </w:r>
    </w:p>
    <w:p w14:paraId="1751D253" w14:textId="2BFF6055" w:rsidR="00C474C1" w:rsidRDefault="0094609C" w:rsidP="00C52F4A">
      <w:r>
        <w:t>— </w:t>
      </w:r>
      <w:r w:rsidR="00C52F4A" w:rsidRPr="00605EB6">
        <w:t>Bien</w:t>
      </w:r>
      <w:r w:rsidR="00C474C1">
        <w:t xml:space="preserve">. </w:t>
      </w:r>
      <w:r w:rsidR="00C52F4A" w:rsidRPr="00605EB6">
        <w:t>Que pouvez-vous avoir à redouter du côté de Batavia</w:t>
      </w:r>
      <w:r w:rsidR="00C474C1">
        <w:t> ?</w:t>
      </w:r>
    </w:p>
    <w:p w14:paraId="1372FA28" w14:textId="738214E1" w:rsidR="00C474C1" w:rsidRDefault="0094609C" w:rsidP="00C52F4A">
      <w:r>
        <w:t>— </w:t>
      </w:r>
      <w:r w:rsidR="00C52F4A" w:rsidRPr="00605EB6">
        <w:t>Mais je</w:t>
      </w:r>
      <w:r w:rsidR="00C474C1">
        <w:t xml:space="preserve">… </w:t>
      </w:r>
      <w:r w:rsidR="00C52F4A" w:rsidRPr="00605EB6">
        <w:t>je ne vois pas</w:t>
      </w:r>
      <w:r w:rsidR="00C474C1">
        <w:t xml:space="preserve">, </w:t>
      </w:r>
      <w:r w:rsidR="00C52F4A" w:rsidRPr="00605EB6">
        <w:t>balbutia le baron</w:t>
      </w:r>
      <w:r w:rsidR="00C474C1">
        <w:t xml:space="preserve">, </w:t>
      </w:r>
      <w:r w:rsidR="00C52F4A" w:rsidRPr="00605EB6">
        <w:t>c</w:t>
      </w:r>
      <w:r w:rsidR="00C474C1">
        <w:t>’</w:t>
      </w:r>
      <w:r w:rsidR="00C52F4A" w:rsidRPr="00605EB6">
        <w:t>est si loin</w:t>
      </w:r>
      <w:r w:rsidR="00C474C1">
        <w:t> !…</w:t>
      </w:r>
    </w:p>
    <w:p w14:paraId="66ABA06C" w14:textId="0BDDD07B" w:rsidR="00C474C1" w:rsidRDefault="0094609C" w:rsidP="00C52F4A">
      <w:r>
        <w:t>— </w:t>
      </w:r>
      <w:r w:rsidR="00C52F4A" w:rsidRPr="00605EB6">
        <w:t>En effet</w:t>
      </w:r>
      <w:r w:rsidR="00C474C1">
        <w:t xml:space="preserve">, </w:t>
      </w:r>
      <w:r w:rsidR="00C52F4A" w:rsidRPr="00605EB6">
        <w:t>c</w:t>
      </w:r>
      <w:r w:rsidR="00C474C1">
        <w:t>’</w:t>
      </w:r>
      <w:r w:rsidR="00C52F4A" w:rsidRPr="00605EB6">
        <w:t>est loin</w:t>
      </w:r>
      <w:r w:rsidR="00C474C1">
        <w:t>.</w:t>
      </w:r>
    </w:p>
    <w:p w14:paraId="7625EBD2" w14:textId="57494A86" w:rsidR="00C474C1" w:rsidRDefault="0094609C" w:rsidP="00C52F4A">
      <w:r>
        <w:t>— </w:t>
      </w:r>
      <w:r w:rsidR="00C52F4A" w:rsidRPr="00605EB6">
        <w:t>Mon frère n</w:t>
      </w:r>
      <w:r w:rsidR="00C474C1">
        <w:t>’</w:t>
      </w:r>
      <w:r w:rsidR="00C52F4A" w:rsidRPr="00605EB6">
        <w:t>avait là qu</w:t>
      </w:r>
      <w:r w:rsidR="00C474C1">
        <w:t>’</w:t>
      </w:r>
      <w:r w:rsidR="00C52F4A" w:rsidRPr="00605EB6">
        <w:t>un seul parent et il n</w:t>
      </w:r>
      <w:r w:rsidR="00C474C1">
        <w:t>’</w:t>
      </w:r>
      <w:r w:rsidR="00C52F4A" w:rsidRPr="00605EB6">
        <w:t>existe plus</w:t>
      </w:r>
      <w:r w:rsidR="00C474C1">
        <w:t xml:space="preserve">. </w:t>
      </w:r>
      <w:r w:rsidR="00C52F4A" w:rsidRPr="00605EB6">
        <w:t>Ma belle-sœur y est aussi inconnue qu</w:t>
      </w:r>
      <w:r w:rsidR="00C474C1">
        <w:t>’</w:t>
      </w:r>
      <w:r w:rsidR="00C52F4A" w:rsidRPr="00605EB6">
        <w:t>à Paris et à Port-Marly</w:t>
      </w:r>
      <w:r w:rsidR="00C474C1">
        <w:t xml:space="preserve">. </w:t>
      </w:r>
      <w:r w:rsidR="00C52F4A" w:rsidRPr="00605EB6">
        <w:t>Cependant elle y a une amie</w:t>
      </w:r>
      <w:r w:rsidR="00C474C1">
        <w:t>.</w:t>
      </w:r>
    </w:p>
    <w:p w14:paraId="2AA0F701" w14:textId="35169ECA" w:rsidR="00C474C1" w:rsidRDefault="0094609C" w:rsidP="00C52F4A">
      <w:r>
        <w:t>— </w:t>
      </w:r>
      <w:r w:rsidR="00C52F4A" w:rsidRPr="00605EB6">
        <w:t>Un danger</w:t>
      </w:r>
      <w:r w:rsidR="00C474C1">
        <w:t xml:space="preserve">, </w:t>
      </w:r>
      <w:r w:rsidR="00C52F4A" w:rsidRPr="00605EB6">
        <w:t>monsieur le baron</w:t>
      </w:r>
      <w:r w:rsidR="00C474C1">
        <w:t>.</w:t>
      </w:r>
    </w:p>
    <w:p w14:paraId="70B657A9" w14:textId="2209E12B" w:rsidR="00C474C1" w:rsidRDefault="0094609C" w:rsidP="00C52F4A">
      <w:r>
        <w:t>— </w:t>
      </w:r>
      <w:r w:rsidR="00C52F4A" w:rsidRPr="00605EB6">
        <w:t>Je ne crois pas</w:t>
      </w:r>
      <w:r w:rsidR="00C474C1">
        <w:t>.</w:t>
      </w:r>
    </w:p>
    <w:p w14:paraId="2C998E6B" w14:textId="2ED16EB1" w:rsidR="00C474C1" w:rsidRDefault="0094609C" w:rsidP="00C52F4A">
      <w:r>
        <w:t>— </w:t>
      </w:r>
      <w:r w:rsidR="00C52F4A" w:rsidRPr="00605EB6">
        <w:t>Qu</w:t>
      </w:r>
      <w:r w:rsidR="00C474C1">
        <w:t>’</w:t>
      </w:r>
      <w:r w:rsidR="00C52F4A" w:rsidRPr="00605EB6">
        <w:t>est-ce que c</w:t>
      </w:r>
      <w:r w:rsidR="00C474C1">
        <w:t>’</w:t>
      </w:r>
      <w:r w:rsidR="00C52F4A" w:rsidRPr="00605EB6">
        <w:t>est que cette amie</w:t>
      </w:r>
      <w:r w:rsidR="00C474C1">
        <w:t> ?</w:t>
      </w:r>
    </w:p>
    <w:p w14:paraId="12A70F25" w14:textId="416E09F6" w:rsidR="00C474C1" w:rsidRDefault="0094609C" w:rsidP="00C52F4A">
      <w:r>
        <w:t>— </w:t>
      </w:r>
      <w:r w:rsidR="00C52F4A" w:rsidRPr="00605EB6">
        <w:t>Oh</w:t>
      </w:r>
      <w:r w:rsidR="00C474C1">
        <w:t xml:space="preserve"> ! </w:t>
      </w:r>
      <w:r w:rsidR="00C52F4A" w:rsidRPr="00605EB6">
        <w:t>une pauvre Hindoue</w:t>
      </w:r>
      <w:r w:rsidR="00C474C1">
        <w:t xml:space="preserve">, </w:t>
      </w:r>
      <w:r w:rsidR="00C52F4A" w:rsidRPr="00605EB6">
        <w:t>fille d</w:t>
      </w:r>
      <w:r w:rsidR="00C474C1">
        <w:t>’</w:t>
      </w:r>
      <w:r w:rsidR="00C52F4A" w:rsidRPr="00605EB6">
        <w:t>un paria</w:t>
      </w:r>
      <w:r w:rsidR="00C474C1">
        <w:t xml:space="preserve">, </w:t>
      </w:r>
      <w:r w:rsidR="00C52F4A" w:rsidRPr="00605EB6">
        <w:t>recueillie autrefois par le père de ma belle-sœur et mariée aujourd</w:t>
      </w:r>
      <w:r w:rsidR="00C474C1">
        <w:t>’</w:t>
      </w:r>
      <w:r w:rsidR="00C52F4A" w:rsidRPr="00605EB6">
        <w:t>hui à un simple employé d</w:t>
      </w:r>
      <w:r w:rsidR="00C474C1">
        <w:t>’</w:t>
      </w:r>
      <w:r w:rsidR="00C52F4A" w:rsidRPr="00605EB6">
        <w:t>une factorerie</w:t>
      </w:r>
      <w:r w:rsidR="00C474C1">
        <w:t>.</w:t>
      </w:r>
    </w:p>
    <w:p w14:paraId="54DA582B" w14:textId="2E13A90D" w:rsidR="00C474C1" w:rsidRDefault="0094609C" w:rsidP="00C52F4A">
      <w:r>
        <w:t>— </w:t>
      </w:r>
      <w:r w:rsidR="00C52F4A" w:rsidRPr="00605EB6">
        <w:t>Ce ne sont pas là</w:t>
      </w:r>
      <w:r w:rsidR="00C474C1">
        <w:t xml:space="preserve">, </w:t>
      </w:r>
      <w:r w:rsidR="00C52F4A" w:rsidRPr="00605EB6">
        <w:t>en effet</w:t>
      </w:r>
      <w:r w:rsidR="00C474C1">
        <w:t xml:space="preserve">, </w:t>
      </w:r>
      <w:r w:rsidR="00C52F4A" w:rsidRPr="00605EB6">
        <w:t>des gens bien redoutables</w:t>
      </w:r>
      <w:r w:rsidR="00C474C1">
        <w:t xml:space="preserve">. </w:t>
      </w:r>
      <w:r w:rsidR="00C52F4A" w:rsidRPr="00605EB6">
        <w:t>C</w:t>
      </w:r>
      <w:r w:rsidR="00C474C1">
        <w:t>’</w:t>
      </w:r>
      <w:r w:rsidR="00C52F4A" w:rsidRPr="00605EB6">
        <w:t>est égal</w:t>
      </w:r>
      <w:r w:rsidR="00C474C1">
        <w:t xml:space="preserve">, </w:t>
      </w:r>
      <w:r w:rsidR="00C52F4A" w:rsidRPr="00605EB6">
        <w:t>monsieur le baron</w:t>
      </w:r>
      <w:r w:rsidR="00C474C1">
        <w:t xml:space="preserve">, </w:t>
      </w:r>
      <w:r w:rsidR="00C52F4A" w:rsidRPr="00605EB6">
        <w:t>il n</w:t>
      </w:r>
      <w:r w:rsidR="00C474C1">
        <w:t>’</w:t>
      </w:r>
      <w:r w:rsidR="00C52F4A" w:rsidRPr="00605EB6">
        <w:t>y a si petite voix qui ne puisse se faire entendre</w:t>
      </w:r>
      <w:r w:rsidR="00C474C1">
        <w:t xml:space="preserve"> ; </w:t>
      </w:r>
      <w:r w:rsidR="00C52F4A" w:rsidRPr="00605EB6">
        <w:t>il sera bon de regarder de temps à autre du côté de Batavia</w:t>
      </w:r>
      <w:r w:rsidR="00C474C1">
        <w:t xml:space="preserve">. </w:t>
      </w:r>
      <w:r w:rsidR="00C52F4A" w:rsidRPr="00605EB6">
        <w:t>Maintenant</w:t>
      </w:r>
      <w:r w:rsidR="00C474C1">
        <w:t xml:space="preserve">, </w:t>
      </w:r>
      <w:r w:rsidR="00C52F4A" w:rsidRPr="00605EB6">
        <w:t>résumons</w:t>
      </w:r>
      <w:r w:rsidR="00C474C1">
        <w:t xml:space="preserve"> : </w:t>
      </w:r>
      <w:r w:rsidR="00C52F4A" w:rsidRPr="00605EB6">
        <w:t>il y a à Port-</w:t>
      </w:r>
      <w:r w:rsidR="00C52F4A" w:rsidRPr="00605EB6">
        <w:lastRenderedPageBreak/>
        <w:t>Marly une pauvre folle à qui personne ne s</w:t>
      </w:r>
      <w:r w:rsidR="00C474C1">
        <w:t>’</w:t>
      </w:r>
      <w:r w:rsidR="00C52F4A" w:rsidRPr="00605EB6">
        <w:t>intéresse</w:t>
      </w:r>
      <w:r w:rsidR="00C474C1">
        <w:t xml:space="preserve">, </w:t>
      </w:r>
      <w:r w:rsidR="00C52F4A" w:rsidRPr="00605EB6">
        <w:t>la veuve d</w:t>
      </w:r>
      <w:r w:rsidR="00C474C1">
        <w:t>’</w:t>
      </w:r>
      <w:r w:rsidR="00C52F4A" w:rsidRPr="00605EB6">
        <w:t>un homme qui a presque constamment vécu en Océanie et dont le nom est oublié en France</w:t>
      </w:r>
      <w:r w:rsidR="00C474C1">
        <w:t xml:space="preserve">, </w:t>
      </w:r>
      <w:r w:rsidR="00C52F4A" w:rsidRPr="00605EB6">
        <w:t>une marquise</w:t>
      </w:r>
      <w:r w:rsidR="00C474C1">
        <w:t xml:space="preserve">, </w:t>
      </w:r>
      <w:r w:rsidR="00C52F4A" w:rsidRPr="00605EB6">
        <w:t>enfin</w:t>
      </w:r>
      <w:r w:rsidR="00C474C1">
        <w:t xml:space="preserve">, </w:t>
      </w:r>
      <w:r w:rsidR="00C52F4A" w:rsidRPr="00605EB6">
        <w:t>dont on ne soupçonne même pas l</w:t>
      </w:r>
      <w:r w:rsidR="00C474C1">
        <w:t>’</w:t>
      </w:r>
      <w:r w:rsidR="00C52F4A" w:rsidRPr="00605EB6">
        <w:t>existence</w:t>
      </w:r>
      <w:r w:rsidR="00C474C1">
        <w:t>.</w:t>
      </w:r>
    </w:p>
    <w:p w14:paraId="49A9AC07" w14:textId="77777777" w:rsidR="00C474C1" w:rsidRDefault="00C474C1" w:rsidP="00C52F4A">
      <w:r>
        <w:t>» </w:t>
      </w:r>
      <w:r w:rsidR="00C52F4A" w:rsidRPr="00605EB6">
        <w:t>Je comprends</w:t>
      </w:r>
      <w:r>
        <w:t xml:space="preserve">, </w:t>
      </w:r>
      <w:r w:rsidR="00C52F4A" w:rsidRPr="00605EB6">
        <w:t>monsieur le baron</w:t>
      </w:r>
      <w:r>
        <w:t xml:space="preserve">, </w:t>
      </w:r>
      <w:r w:rsidR="00C52F4A" w:rsidRPr="00605EB6">
        <w:t>que vous vouliez exploiter à votre profit une pareille situation</w:t>
      </w:r>
      <w:r>
        <w:t xml:space="preserve">. </w:t>
      </w:r>
      <w:r w:rsidR="00C52F4A" w:rsidRPr="00605EB6">
        <w:t>Complètement ruiné</w:t>
      </w:r>
      <w:r>
        <w:t xml:space="preserve">, </w:t>
      </w:r>
      <w:r w:rsidR="00C52F4A" w:rsidRPr="00605EB6">
        <w:t>à bout de tout</w:t>
      </w:r>
      <w:r>
        <w:t xml:space="preserve">, </w:t>
      </w:r>
      <w:r w:rsidR="00C52F4A" w:rsidRPr="00605EB6">
        <w:t>comme on dit</w:t>
      </w:r>
      <w:r>
        <w:t xml:space="preserve">, </w:t>
      </w:r>
      <w:r w:rsidR="00C52F4A" w:rsidRPr="00605EB6">
        <w:t>prêt à crever de misère ou obligé de vivre d</w:t>
      </w:r>
      <w:r>
        <w:t>’</w:t>
      </w:r>
      <w:r w:rsidR="00C52F4A" w:rsidRPr="00605EB6">
        <w:t>expédient</w:t>
      </w:r>
      <w:r w:rsidR="003F0995">
        <w:t>s</w:t>
      </w:r>
      <w:r>
        <w:t xml:space="preserve">, </w:t>
      </w:r>
      <w:r w:rsidR="00C52F4A" w:rsidRPr="00605EB6">
        <w:t>vous deviez avoir la pensée hardie de vous approprier la fortune de votre frère qui</w:t>
      </w:r>
      <w:r>
        <w:t xml:space="preserve">, </w:t>
      </w:r>
      <w:r w:rsidR="00C52F4A" w:rsidRPr="00605EB6">
        <w:t>en somme</w:t>
      </w:r>
      <w:r>
        <w:t xml:space="preserve">, </w:t>
      </w:r>
      <w:r w:rsidR="00C52F4A" w:rsidRPr="00605EB6">
        <w:t>serait bien à vous</w:t>
      </w:r>
      <w:r>
        <w:t xml:space="preserve">, </w:t>
      </w:r>
      <w:r w:rsidR="00C52F4A" w:rsidRPr="00605EB6">
        <w:t>s</w:t>
      </w:r>
      <w:r>
        <w:t>’</w:t>
      </w:r>
      <w:r w:rsidR="00C52F4A" w:rsidRPr="00605EB6">
        <w:t>il n</w:t>
      </w:r>
      <w:r>
        <w:t>’</w:t>
      </w:r>
      <w:r w:rsidR="00C52F4A" w:rsidRPr="00605EB6">
        <w:t>avait pas fait la sottise de se marier</w:t>
      </w:r>
      <w:r>
        <w:t xml:space="preserve">. </w:t>
      </w:r>
      <w:r w:rsidR="00C52F4A" w:rsidRPr="00605EB6">
        <w:t>Vous avez faim</w:t>
      </w:r>
      <w:r>
        <w:t xml:space="preserve">, </w:t>
      </w:r>
      <w:r w:rsidR="00C52F4A" w:rsidRPr="00605EB6">
        <w:t>vous tenez le gâteau</w:t>
      </w:r>
      <w:r>
        <w:t xml:space="preserve">, </w:t>
      </w:r>
      <w:r w:rsidR="00C52F4A" w:rsidRPr="00605EB6">
        <w:t>et ce serait triste</w:t>
      </w:r>
      <w:r>
        <w:t xml:space="preserve">, </w:t>
      </w:r>
      <w:r w:rsidR="00C52F4A" w:rsidRPr="00605EB6">
        <w:t>vraiment</w:t>
      </w:r>
      <w:r>
        <w:t xml:space="preserve">, </w:t>
      </w:r>
      <w:r w:rsidR="00C52F4A" w:rsidRPr="00605EB6">
        <w:t>d</w:t>
      </w:r>
      <w:r>
        <w:t>’</w:t>
      </w:r>
      <w:r w:rsidR="00C52F4A" w:rsidRPr="00605EB6">
        <w:t>en sentir seulement l</w:t>
      </w:r>
      <w:r>
        <w:t>’</w:t>
      </w:r>
      <w:r w:rsidR="00C52F4A" w:rsidRPr="00605EB6">
        <w:t>odeur alléchante</w:t>
      </w:r>
      <w:r>
        <w:t>.</w:t>
      </w:r>
    </w:p>
    <w:p w14:paraId="6FF59EF3" w14:textId="77777777" w:rsidR="00C474C1" w:rsidRDefault="00C474C1" w:rsidP="00C52F4A">
      <w:r>
        <w:t>» </w:t>
      </w:r>
      <w:r w:rsidR="00C52F4A" w:rsidRPr="00605EB6">
        <w:t>Oui</w:t>
      </w:r>
      <w:r>
        <w:t xml:space="preserve">, </w:t>
      </w:r>
      <w:r w:rsidR="00C52F4A" w:rsidRPr="00605EB6">
        <w:t>en prenant certaines précautions</w:t>
      </w:r>
      <w:r>
        <w:t xml:space="preserve">, </w:t>
      </w:r>
      <w:r w:rsidR="00C52F4A" w:rsidRPr="00605EB6">
        <w:t>on peut faire disparaître votre belle-sœur</w:t>
      </w:r>
      <w:r>
        <w:t xml:space="preserve">. </w:t>
      </w:r>
      <w:r w:rsidR="00C52F4A" w:rsidRPr="00605EB6">
        <w:t>Elle est folle</w:t>
      </w:r>
      <w:r>
        <w:t xml:space="preserve">, </w:t>
      </w:r>
      <w:r w:rsidR="00C52F4A" w:rsidRPr="00605EB6">
        <w:t>elle ne peut rester à Port-Marly</w:t>
      </w:r>
      <w:r>
        <w:t xml:space="preserve">, </w:t>
      </w:r>
      <w:r w:rsidR="00C52F4A" w:rsidRPr="00605EB6">
        <w:t>et comme personne ne viendra vous demander compte de vos actes</w:t>
      </w:r>
      <w:r>
        <w:t xml:space="preserve">, </w:t>
      </w:r>
      <w:r w:rsidR="00C52F4A" w:rsidRPr="00605EB6">
        <w:t>vous pouvez la conduire où il vous plaira</w:t>
      </w:r>
      <w:r>
        <w:t xml:space="preserve">, </w:t>
      </w:r>
      <w:r w:rsidR="00C52F4A" w:rsidRPr="00605EB6">
        <w:t>la placer ou la cacher</w:t>
      </w:r>
      <w:r>
        <w:t xml:space="preserve">, </w:t>
      </w:r>
      <w:r w:rsidR="00C52F4A" w:rsidRPr="00605EB6">
        <w:t>si vous préférez ce dernier mot</w:t>
      </w:r>
      <w:r>
        <w:t xml:space="preserve">, </w:t>
      </w:r>
      <w:r w:rsidR="00C52F4A" w:rsidRPr="00605EB6">
        <w:t>dans un endroit perdu</w:t>
      </w:r>
      <w:r>
        <w:t xml:space="preserve">, </w:t>
      </w:r>
      <w:r w:rsidR="00C52F4A" w:rsidRPr="00605EB6">
        <w:t>sauvage</w:t>
      </w:r>
      <w:r>
        <w:t xml:space="preserve">, </w:t>
      </w:r>
      <w:r w:rsidR="00C52F4A" w:rsidRPr="00605EB6">
        <w:t>inconnu</w:t>
      </w:r>
      <w:r>
        <w:t xml:space="preserve"> ; </w:t>
      </w:r>
      <w:r w:rsidR="00C52F4A" w:rsidRPr="00605EB6">
        <w:t>car vous ne pouvez pas</w:t>
      </w:r>
      <w:r>
        <w:t xml:space="preserve">, </w:t>
      </w:r>
      <w:r w:rsidR="00C52F4A" w:rsidRPr="00605EB6">
        <w:t>monsieur le baron</w:t>
      </w:r>
      <w:r>
        <w:t xml:space="preserve">, </w:t>
      </w:r>
      <w:r w:rsidR="00C52F4A" w:rsidRPr="00605EB6">
        <w:t>quant à présent</w:t>
      </w:r>
      <w:r>
        <w:t xml:space="preserve">, </w:t>
      </w:r>
      <w:r w:rsidR="00C52F4A" w:rsidRPr="00605EB6">
        <w:t>du moins</w:t>
      </w:r>
      <w:r>
        <w:t xml:space="preserve">, </w:t>
      </w:r>
      <w:r w:rsidR="00C52F4A" w:rsidRPr="00605EB6">
        <w:t>vous débarrasser complètement de votre belle-sœur</w:t>
      </w:r>
      <w:r>
        <w:t xml:space="preserve">. </w:t>
      </w:r>
      <w:r w:rsidR="00C52F4A" w:rsidRPr="00605EB6">
        <w:t>Non</w:t>
      </w:r>
      <w:r>
        <w:t xml:space="preserve">, </w:t>
      </w:r>
      <w:r w:rsidR="00C52F4A" w:rsidRPr="00605EB6">
        <w:t>vous ne le pouvez pas</w:t>
      </w:r>
      <w:r>
        <w:t xml:space="preserve">, </w:t>
      </w:r>
      <w:r w:rsidR="00C52F4A" w:rsidRPr="00605EB6">
        <w:t>vous ne le devez pas</w:t>
      </w:r>
      <w:r>
        <w:t xml:space="preserve">. </w:t>
      </w:r>
      <w:r w:rsidR="00C52F4A" w:rsidRPr="00605EB6">
        <w:t>D</w:t>
      </w:r>
      <w:r>
        <w:t>’</w:t>
      </w:r>
      <w:r w:rsidR="00C52F4A" w:rsidRPr="00605EB6">
        <w:t>ailleurs</w:t>
      </w:r>
      <w:r>
        <w:t xml:space="preserve">, </w:t>
      </w:r>
      <w:r w:rsidR="00C52F4A" w:rsidRPr="00605EB6">
        <w:t>ce serait difficile et il y aurait de trop grands risques à courir</w:t>
      </w:r>
      <w:r>
        <w:t xml:space="preserve">. </w:t>
      </w:r>
      <w:r w:rsidR="00C52F4A" w:rsidRPr="00605EB6">
        <w:t>Quand on joue une partie comme celle que vous avez en mains</w:t>
      </w:r>
      <w:r>
        <w:t xml:space="preserve">, </w:t>
      </w:r>
      <w:r w:rsidR="00C52F4A" w:rsidRPr="00605EB6">
        <w:t>il faut se garder à toutes cartes</w:t>
      </w:r>
      <w:r>
        <w:t xml:space="preserve"> ; </w:t>
      </w:r>
      <w:r w:rsidR="00C52F4A" w:rsidRPr="00605EB6">
        <w:t>il faut prévoir même les choses qui paraissent inadmissibles ou invraisemblables</w:t>
      </w:r>
      <w:r>
        <w:t>.</w:t>
      </w:r>
    </w:p>
    <w:p w14:paraId="6E3753EB" w14:textId="130A21C8" w:rsidR="00C474C1" w:rsidRDefault="00C474C1" w:rsidP="00C52F4A">
      <w:r>
        <w:t>» </w:t>
      </w:r>
      <w:r w:rsidR="00C52F4A" w:rsidRPr="006C4AA8">
        <w:t>Votre belle-sœur n</w:t>
      </w:r>
      <w:r>
        <w:t>’</w:t>
      </w:r>
      <w:r w:rsidR="00C52F4A" w:rsidRPr="006C4AA8">
        <w:t>a plus aucun parent</w:t>
      </w:r>
      <w:r>
        <w:t xml:space="preserve">, </w:t>
      </w:r>
      <w:r w:rsidR="00C52F4A" w:rsidRPr="006C4AA8">
        <w:t>vous le croyez</w:t>
      </w:r>
      <w:r>
        <w:t xml:space="preserve">, </w:t>
      </w:r>
      <w:r w:rsidR="00C52F4A" w:rsidRPr="006C4AA8">
        <w:t>vous en êtes sûr</w:t>
      </w:r>
      <w:r>
        <w:t xml:space="preserve"> ; </w:t>
      </w:r>
      <w:r w:rsidR="00C52F4A" w:rsidRPr="006C4AA8">
        <w:t>mais il en peut surgir un tout à coup</w:t>
      </w:r>
      <w:r>
        <w:t xml:space="preserve">, </w:t>
      </w:r>
      <w:r w:rsidR="00C52F4A" w:rsidRPr="006C4AA8">
        <w:t>venant on ne sait d</w:t>
      </w:r>
      <w:r>
        <w:t>’</w:t>
      </w:r>
      <w:r w:rsidR="00C52F4A" w:rsidRPr="006C4AA8">
        <w:t>où pour vous crier</w:t>
      </w:r>
      <w:r>
        <w:t xml:space="preserve">, </w:t>
      </w:r>
      <w:r w:rsidR="00C52F4A" w:rsidRPr="006C4AA8">
        <w:t>menaçant</w:t>
      </w:r>
      <w:r>
        <w:t> : « </w:t>
      </w:r>
      <w:r w:rsidR="00C52F4A" w:rsidRPr="006C4AA8">
        <w:t>Où est votre belle-sœur</w:t>
      </w:r>
      <w:r>
        <w:t xml:space="preserve"> ?! </w:t>
      </w:r>
      <w:r w:rsidR="00C52F4A" w:rsidRPr="006C4AA8">
        <w:t>Qu</w:t>
      </w:r>
      <w:r>
        <w:t>’</w:t>
      </w:r>
      <w:r w:rsidR="00C52F4A" w:rsidRPr="006C4AA8">
        <w:t>avez-vous fait de la marquise de Chamarande</w:t>
      </w:r>
      <w:r>
        <w:t> ? »</w:t>
      </w:r>
      <w:r w:rsidR="00C52F4A" w:rsidRPr="006C4AA8">
        <w:t xml:space="preserve"> Eh</w:t>
      </w:r>
      <w:r w:rsidR="00C52F4A" w:rsidRPr="00605EB6">
        <w:t xml:space="preserve"> bien</w:t>
      </w:r>
      <w:r>
        <w:t xml:space="preserve"> ! </w:t>
      </w:r>
      <w:r w:rsidR="00C52F4A" w:rsidRPr="00605EB6">
        <w:t>il faut qu</w:t>
      </w:r>
      <w:r>
        <w:t>’</w:t>
      </w:r>
      <w:r w:rsidR="00C52F4A" w:rsidRPr="00605EB6">
        <w:t xml:space="preserve">à celui-là ou à un autre vous </w:t>
      </w:r>
      <w:r w:rsidR="00C52F4A" w:rsidRPr="00605EB6">
        <w:lastRenderedPageBreak/>
        <w:t>puissiez répondre immédiatement</w:t>
      </w:r>
      <w:r>
        <w:t xml:space="preserve">, </w:t>
      </w:r>
      <w:r w:rsidR="00C52F4A" w:rsidRPr="00605EB6">
        <w:t>et</w:t>
      </w:r>
      <w:r>
        <w:t xml:space="preserve">, </w:t>
      </w:r>
      <w:r w:rsidR="006C4AA8">
        <w:t>au</w:t>
      </w:r>
      <w:r w:rsidR="006C4AA8" w:rsidRPr="00605EB6">
        <w:t xml:space="preserve"> </w:t>
      </w:r>
      <w:r w:rsidR="00C52F4A" w:rsidRPr="00605EB6">
        <w:t>besoin</w:t>
      </w:r>
      <w:r>
        <w:t xml:space="preserve">, </w:t>
      </w:r>
      <w:r w:rsidR="00C52F4A" w:rsidRPr="00605EB6">
        <w:t>si on l</w:t>
      </w:r>
      <w:r>
        <w:t>’</w:t>
      </w:r>
      <w:r w:rsidR="00C52F4A" w:rsidRPr="00605EB6">
        <w:t>exige</w:t>
      </w:r>
      <w:r>
        <w:t xml:space="preserve">, </w:t>
      </w:r>
      <w:r w:rsidR="00C52F4A" w:rsidRPr="00605EB6">
        <w:t>montrer la marquise</w:t>
      </w:r>
      <w:r>
        <w:t>.</w:t>
      </w:r>
    </w:p>
    <w:p w14:paraId="6FD33E64" w14:textId="77777777" w:rsidR="00C474C1" w:rsidRDefault="00C474C1" w:rsidP="00C52F4A">
      <w:r>
        <w:t>» </w:t>
      </w:r>
      <w:r w:rsidR="00C52F4A" w:rsidRPr="00605EB6">
        <w:t>Une autre supposition</w:t>
      </w:r>
      <w:r>
        <w:t xml:space="preserve">. </w:t>
      </w:r>
      <w:r w:rsidR="00C52F4A" w:rsidRPr="00605EB6">
        <w:t>Les journaux ont raconté la perte du navire sur lequel votre frère s</w:t>
      </w:r>
      <w:r>
        <w:t>’</w:t>
      </w:r>
      <w:r w:rsidR="00C52F4A" w:rsidRPr="00605EB6">
        <w:t>était embarqué</w:t>
      </w:r>
      <w:r>
        <w:t xml:space="preserve"> ; ! </w:t>
      </w:r>
      <w:r w:rsidR="00C52F4A" w:rsidRPr="00605EB6">
        <w:t>deux marins sauvés du naufrage vous ont donné l</w:t>
      </w:r>
      <w:r>
        <w:t>’</w:t>
      </w:r>
      <w:r w:rsidR="00C52F4A" w:rsidRPr="00605EB6">
        <w:t>assurance que votre frère avait péri</w:t>
      </w:r>
      <w:r>
        <w:t xml:space="preserve"> ; </w:t>
      </w:r>
      <w:r w:rsidR="00C52F4A" w:rsidRPr="00605EB6">
        <w:t>mais vous n</w:t>
      </w:r>
      <w:r>
        <w:t>’</w:t>
      </w:r>
      <w:r w:rsidR="00C52F4A" w:rsidRPr="00605EB6">
        <w:t>avez pas vu de vos yeux</w:t>
      </w:r>
      <w:r>
        <w:t xml:space="preserve">, </w:t>
      </w:r>
      <w:r w:rsidR="00C52F4A" w:rsidRPr="00605EB6">
        <w:t>ni touché de vos mains son cadavre</w:t>
      </w:r>
      <w:r>
        <w:t xml:space="preserve">. </w:t>
      </w:r>
      <w:r w:rsidR="00C52F4A" w:rsidRPr="00605EB6">
        <w:t>Rien ne vous prouve d</w:t>
      </w:r>
      <w:r>
        <w:t>’</w:t>
      </w:r>
      <w:r w:rsidR="00C52F4A" w:rsidRPr="00605EB6">
        <w:t>une façon absolue qu</w:t>
      </w:r>
      <w:r>
        <w:t>’</w:t>
      </w:r>
      <w:r w:rsidR="00C52F4A" w:rsidRPr="00605EB6">
        <w:t>il ait été englouti au fond de l</w:t>
      </w:r>
      <w:r>
        <w:t>’</w:t>
      </w:r>
      <w:r w:rsidR="00C52F4A" w:rsidRPr="00605EB6">
        <w:t>Océan</w:t>
      </w:r>
      <w:r>
        <w:t xml:space="preserve">. </w:t>
      </w:r>
      <w:r w:rsidR="00C52F4A" w:rsidRPr="00605EB6">
        <w:t>Vous avez le témoignage des deux marins</w:t>
      </w:r>
      <w:r>
        <w:t xml:space="preserve"> ; </w:t>
      </w:r>
      <w:r w:rsidR="00C52F4A" w:rsidRPr="00605EB6">
        <w:t>cela n</w:t>
      </w:r>
      <w:r>
        <w:t>’</w:t>
      </w:r>
      <w:r w:rsidR="00C52F4A" w:rsidRPr="00605EB6">
        <w:t>est pas suffisant</w:t>
      </w:r>
      <w:r>
        <w:t xml:space="preserve">. </w:t>
      </w:r>
      <w:r w:rsidR="00C52F4A" w:rsidRPr="00605EB6">
        <w:t>Ils ont bien été sauvés</w:t>
      </w:r>
      <w:r>
        <w:t xml:space="preserve">, </w:t>
      </w:r>
      <w:r w:rsidR="00C52F4A" w:rsidRPr="00605EB6">
        <w:t>eux</w:t>
      </w:r>
      <w:r>
        <w:t xml:space="preserve">, </w:t>
      </w:r>
      <w:r w:rsidR="00C52F4A" w:rsidRPr="00605EB6">
        <w:t>pourquoi votre frère n</w:t>
      </w:r>
      <w:r>
        <w:t>’</w:t>
      </w:r>
      <w:r w:rsidR="00C52F4A" w:rsidRPr="00605EB6">
        <w:t>aurait-il pas eu le même bonheur</w:t>
      </w:r>
      <w:r>
        <w:t xml:space="preserve"> ? </w:t>
      </w:r>
      <w:r w:rsidR="00C52F4A" w:rsidRPr="00605EB6">
        <w:t>Le voyez-vous dans six mois</w:t>
      </w:r>
      <w:r>
        <w:t xml:space="preserve">, </w:t>
      </w:r>
      <w:r w:rsidR="00C52F4A" w:rsidRPr="00605EB6">
        <w:t>dans un an</w:t>
      </w:r>
      <w:r>
        <w:t xml:space="preserve">, </w:t>
      </w:r>
      <w:r w:rsidR="00C52F4A" w:rsidRPr="00605EB6">
        <w:t>disons même au bout de plusieurs années</w:t>
      </w:r>
      <w:r>
        <w:t xml:space="preserve">, </w:t>
      </w:r>
      <w:r w:rsidR="00C52F4A" w:rsidRPr="00605EB6">
        <w:t>au moment où vous vous y attendrez le moins</w:t>
      </w:r>
      <w:r>
        <w:t xml:space="preserve">, </w:t>
      </w:r>
      <w:r w:rsidR="00C52F4A" w:rsidRPr="00605EB6">
        <w:t>reparaître devant vous comme un spectre sorti de sa tombe</w:t>
      </w:r>
      <w:r>
        <w:t> !</w:t>
      </w:r>
    </w:p>
    <w:p w14:paraId="1AF73F8A" w14:textId="77777777" w:rsidR="00C474C1" w:rsidRDefault="00C52F4A" w:rsidP="00C52F4A">
      <w:r w:rsidRPr="00605EB6">
        <w:t>Le baron était devenu livide</w:t>
      </w:r>
      <w:r w:rsidR="00C474C1">
        <w:t xml:space="preserve"> ; </w:t>
      </w:r>
      <w:r w:rsidRPr="00605EB6">
        <w:t>de grosses gouttes de sueur perlaient sur son front</w:t>
      </w:r>
      <w:r w:rsidR="00C474C1">
        <w:t>.</w:t>
      </w:r>
    </w:p>
    <w:p w14:paraId="2219FD2A" w14:textId="683347AD" w:rsidR="00C474C1" w:rsidRDefault="0094609C" w:rsidP="00C52F4A">
      <w:r>
        <w:t>— </w:t>
      </w:r>
      <w:r w:rsidR="00C52F4A" w:rsidRPr="00605EB6">
        <w:t>Ce n</w:t>
      </w:r>
      <w:r w:rsidR="00C474C1">
        <w:t>’</w:t>
      </w:r>
      <w:r w:rsidR="00C52F4A" w:rsidRPr="00605EB6">
        <w:t>est qu</w:t>
      </w:r>
      <w:r w:rsidR="00C474C1">
        <w:t>’</w:t>
      </w:r>
      <w:r w:rsidR="00C52F4A" w:rsidRPr="00605EB6">
        <w:t>une supposition</w:t>
      </w:r>
      <w:r w:rsidR="00C474C1">
        <w:t xml:space="preserve">, </w:t>
      </w:r>
      <w:r w:rsidR="00C52F4A" w:rsidRPr="00605EB6">
        <w:t>monsieur le baron</w:t>
      </w:r>
      <w:r w:rsidR="00C474C1">
        <w:t xml:space="preserve"> ; </w:t>
      </w:r>
      <w:r w:rsidR="00C52F4A" w:rsidRPr="00605EB6">
        <w:t>comme vous</w:t>
      </w:r>
      <w:r w:rsidR="00C474C1">
        <w:t xml:space="preserve">, </w:t>
      </w:r>
      <w:r w:rsidR="00C52F4A" w:rsidRPr="00605EB6">
        <w:t>je crois que votre frère est mort</w:t>
      </w:r>
      <w:r w:rsidR="00C474C1">
        <w:t xml:space="preserve">, </w:t>
      </w:r>
      <w:r w:rsidR="00C52F4A" w:rsidRPr="00605EB6">
        <w:t>bien mort</w:t>
      </w:r>
      <w:r w:rsidR="00C474C1">
        <w:t xml:space="preserve"> ; </w:t>
      </w:r>
      <w:r w:rsidR="00C52F4A" w:rsidRPr="00605EB6">
        <w:t>mais je tiens à vous faire bien saisir qu</w:t>
      </w:r>
      <w:r w:rsidR="00C474C1">
        <w:t>’</w:t>
      </w:r>
      <w:r w:rsidR="00C52F4A" w:rsidRPr="00605EB6">
        <w:t>il y a nécessité pour vous de tout prévoir</w:t>
      </w:r>
      <w:r w:rsidR="00C474C1">
        <w:t xml:space="preserve"> ; </w:t>
      </w:r>
      <w:r w:rsidR="00C52F4A" w:rsidRPr="00605EB6">
        <w:t>vous devez être constamment prêt à parer tous les coups qui pourraient vous être portés</w:t>
      </w:r>
      <w:r w:rsidR="00C474C1">
        <w:t xml:space="preserve">. </w:t>
      </w:r>
      <w:r w:rsidR="00C52F4A" w:rsidRPr="00605EB6">
        <w:t>Donc</w:t>
      </w:r>
      <w:r w:rsidR="00C474C1">
        <w:t xml:space="preserve">, </w:t>
      </w:r>
      <w:r w:rsidR="00C52F4A" w:rsidRPr="00605EB6">
        <w:t>à mon avis</w:t>
      </w:r>
      <w:r w:rsidR="00C474C1">
        <w:t xml:space="preserve">, </w:t>
      </w:r>
      <w:r w:rsidR="00C52F4A" w:rsidRPr="00605EB6">
        <w:t>monsieur le baron</w:t>
      </w:r>
      <w:r w:rsidR="00C474C1">
        <w:t xml:space="preserve">, </w:t>
      </w:r>
      <w:r w:rsidR="00C52F4A" w:rsidRPr="00605EB6">
        <w:t>vous ne devez vous considérer</w:t>
      </w:r>
      <w:r w:rsidR="00C474C1">
        <w:t xml:space="preserve">, </w:t>
      </w:r>
      <w:r w:rsidR="00C52F4A" w:rsidRPr="00605EB6">
        <w:t>pendant quelques années</w:t>
      </w:r>
      <w:r w:rsidR="00C474C1">
        <w:t xml:space="preserve">, </w:t>
      </w:r>
      <w:r w:rsidR="00C52F4A" w:rsidRPr="00605EB6">
        <w:t>disons cinq ans</w:t>
      </w:r>
      <w:r w:rsidR="00C474C1">
        <w:t xml:space="preserve">, </w:t>
      </w:r>
      <w:r w:rsidR="00C52F4A" w:rsidRPr="00605EB6">
        <w:t>que comme le dépositaire de la fortune de votre frère</w:t>
      </w:r>
      <w:r w:rsidR="00C474C1">
        <w:t xml:space="preserve"> ; </w:t>
      </w:r>
      <w:r w:rsidR="00C52F4A" w:rsidRPr="00605EB6">
        <w:t>vous pouvez l</w:t>
      </w:r>
      <w:r w:rsidR="00C474C1">
        <w:t>’</w:t>
      </w:r>
      <w:r w:rsidR="00C52F4A" w:rsidRPr="00605EB6">
        <w:t>administrer en vertu du mandat que vous possédez et en jouir avec modération</w:t>
      </w:r>
      <w:r w:rsidR="00C474C1">
        <w:t xml:space="preserve">, </w:t>
      </w:r>
      <w:r w:rsidR="00C52F4A" w:rsidRPr="00605EB6">
        <w:t>c</w:t>
      </w:r>
      <w:r w:rsidR="00C474C1">
        <w:t>’</w:t>
      </w:r>
      <w:r w:rsidR="00C52F4A" w:rsidRPr="00605EB6">
        <w:t>est-à-dire sans attaquer le capital</w:t>
      </w:r>
      <w:r w:rsidR="00C474C1">
        <w:t>.</w:t>
      </w:r>
    </w:p>
    <w:p w14:paraId="7E07B10A" w14:textId="77777777" w:rsidR="00C474C1" w:rsidRDefault="00C474C1" w:rsidP="00C52F4A">
      <w:r>
        <w:t>» </w:t>
      </w:r>
      <w:r w:rsidR="00C52F4A" w:rsidRPr="00605EB6">
        <w:t>Si</w:t>
      </w:r>
      <w:r>
        <w:t xml:space="preserve">, </w:t>
      </w:r>
      <w:r w:rsidR="00C52F4A" w:rsidRPr="00605EB6">
        <w:t>dans l</w:t>
      </w:r>
      <w:r>
        <w:t>’</w:t>
      </w:r>
      <w:r w:rsidR="00C52F4A" w:rsidRPr="00605EB6">
        <w:t>espace de cinq années</w:t>
      </w:r>
      <w:r>
        <w:t xml:space="preserve">, </w:t>
      </w:r>
      <w:r w:rsidR="00C52F4A" w:rsidRPr="00605EB6">
        <w:t>aucune réclamation ne s</w:t>
      </w:r>
      <w:r>
        <w:t>’</w:t>
      </w:r>
      <w:r w:rsidR="00C52F4A" w:rsidRPr="00605EB6">
        <w:t>est produite</w:t>
      </w:r>
      <w:r>
        <w:t xml:space="preserve">, </w:t>
      </w:r>
      <w:r w:rsidR="00C52F4A" w:rsidRPr="00605EB6">
        <w:t>si votre frère n</w:t>
      </w:r>
      <w:r>
        <w:t>’</w:t>
      </w:r>
      <w:r w:rsidR="00C52F4A" w:rsidRPr="00605EB6">
        <w:t>a pas donné signe de vie</w:t>
      </w:r>
      <w:r>
        <w:t xml:space="preserve">, </w:t>
      </w:r>
      <w:r w:rsidR="00C52F4A" w:rsidRPr="00605EB6">
        <w:t>si votre belle-sœur est toujours dans le même état</w:t>
      </w:r>
      <w:r>
        <w:t xml:space="preserve">, </w:t>
      </w:r>
      <w:r w:rsidR="00C52F4A" w:rsidRPr="00605EB6">
        <w:t>n</w:t>
      </w:r>
      <w:r>
        <w:t>’</w:t>
      </w:r>
      <w:r w:rsidR="00C52F4A" w:rsidRPr="00605EB6">
        <w:t>ayant plus rien alors à redouter ni d</w:t>
      </w:r>
      <w:r>
        <w:t>’</w:t>
      </w:r>
      <w:r w:rsidR="00C52F4A" w:rsidRPr="00605EB6">
        <w:t>un côté ni d</w:t>
      </w:r>
      <w:r>
        <w:t>’</w:t>
      </w:r>
      <w:r w:rsidR="00C52F4A" w:rsidRPr="00605EB6">
        <w:t>un autre</w:t>
      </w:r>
      <w:r>
        <w:t xml:space="preserve">, </w:t>
      </w:r>
      <w:r w:rsidR="00C52F4A" w:rsidRPr="00605EB6">
        <w:t>vous pourrez faire ce que vous voudrez</w:t>
      </w:r>
      <w:r>
        <w:t xml:space="preserve">, </w:t>
      </w:r>
      <w:r w:rsidR="00C52F4A" w:rsidRPr="00605EB6">
        <w:t>agir au gré de votre fantaisie</w:t>
      </w:r>
      <w:r>
        <w:t xml:space="preserve">. </w:t>
      </w:r>
      <w:r w:rsidR="00C52F4A" w:rsidRPr="00605EB6">
        <w:t xml:space="preserve">Par </w:t>
      </w:r>
      <w:r w:rsidR="00C52F4A" w:rsidRPr="00605EB6">
        <w:lastRenderedPageBreak/>
        <w:t>un moyen quelconque</w:t>
      </w:r>
      <w:r>
        <w:t xml:space="preserve">, </w:t>
      </w:r>
      <w:r w:rsidR="00C52F4A" w:rsidRPr="00605EB6">
        <w:t>que vous trouverez facilement</w:t>
      </w:r>
      <w:r>
        <w:t xml:space="preserve">, </w:t>
      </w:r>
      <w:r w:rsidR="00C52F4A" w:rsidRPr="00605EB6">
        <w:t>vous vous débarrasserez de la folle</w:t>
      </w:r>
      <w:r>
        <w:t xml:space="preserve">, </w:t>
      </w:r>
      <w:r w:rsidR="00C52F4A" w:rsidRPr="00605EB6">
        <w:t>et tout sera dit</w:t>
      </w:r>
      <w:r>
        <w:t>.</w:t>
      </w:r>
    </w:p>
    <w:p w14:paraId="47AB97EF" w14:textId="5F5192F8" w:rsidR="00C474C1" w:rsidRDefault="0094609C" w:rsidP="00C52F4A">
      <w:r>
        <w:t>— </w:t>
      </w:r>
      <w:r w:rsidR="00C52F4A" w:rsidRPr="00605EB6">
        <w:t>Et l</w:t>
      </w:r>
      <w:r w:rsidR="00C474C1">
        <w:t>’</w:t>
      </w:r>
      <w:r w:rsidR="00C52F4A" w:rsidRPr="00605EB6">
        <w:t>enfant</w:t>
      </w:r>
      <w:r w:rsidR="00C474C1">
        <w:t xml:space="preserve"> ? </w:t>
      </w:r>
      <w:r w:rsidR="00C52F4A" w:rsidRPr="00605EB6">
        <w:t>vous ne parlez pas de l</w:t>
      </w:r>
      <w:r w:rsidR="00C474C1">
        <w:t>’</w:t>
      </w:r>
      <w:r w:rsidR="00C52F4A" w:rsidRPr="00605EB6">
        <w:t>enfant</w:t>
      </w:r>
      <w:r w:rsidR="00C474C1">
        <w:t> !</w:t>
      </w:r>
    </w:p>
    <w:p w14:paraId="5258BB86" w14:textId="06BEBEB7" w:rsidR="00C474C1" w:rsidRDefault="0094609C" w:rsidP="00C52F4A">
      <w:r>
        <w:t>— </w:t>
      </w:r>
      <w:r w:rsidR="00C52F4A" w:rsidRPr="00605EB6">
        <w:t>C</w:t>
      </w:r>
      <w:r w:rsidR="00C474C1">
        <w:t>’</w:t>
      </w:r>
      <w:r w:rsidR="00C52F4A" w:rsidRPr="00605EB6">
        <w:t>est vrai</w:t>
      </w:r>
      <w:r w:rsidR="00C474C1">
        <w:t xml:space="preserve"> ; </w:t>
      </w:r>
      <w:r w:rsidR="00C52F4A" w:rsidRPr="00605EB6">
        <w:t xml:space="preserve">mais il est </w:t>
      </w:r>
      <w:r w:rsidR="008E1FDF">
        <w:t>plus</w:t>
      </w:r>
      <w:r w:rsidR="00C52F4A" w:rsidRPr="00605EB6">
        <w:t xml:space="preserve"> gênant pour vous</w:t>
      </w:r>
      <w:r w:rsidR="00C474C1">
        <w:t xml:space="preserve">, </w:t>
      </w:r>
      <w:r w:rsidR="00C52F4A" w:rsidRPr="00605EB6">
        <w:t>aujourd</w:t>
      </w:r>
      <w:r w:rsidR="00C474C1">
        <w:t>’</w:t>
      </w:r>
      <w:r w:rsidR="00C52F4A" w:rsidRPr="00605EB6">
        <w:t>hui</w:t>
      </w:r>
      <w:r w:rsidR="00C474C1">
        <w:t xml:space="preserve">, </w:t>
      </w:r>
      <w:r w:rsidR="00C52F4A" w:rsidRPr="00605EB6">
        <w:t>qu</w:t>
      </w:r>
      <w:r w:rsidR="00C474C1">
        <w:t>’</w:t>
      </w:r>
      <w:r w:rsidR="00C52F4A" w:rsidRPr="00605EB6">
        <w:t>il n</w:t>
      </w:r>
      <w:r w:rsidR="00C474C1">
        <w:t>’</w:t>
      </w:r>
      <w:r w:rsidR="00C52F4A" w:rsidRPr="00605EB6">
        <w:t>a pas encore vu le jour</w:t>
      </w:r>
      <w:r w:rsidR="00C474C1">
        <w:t xml:space="preserve">, </w:t>
      </w:r>
      <w:r w:rsidR="00C52F4A" w:rsidRPr="00605EB6">
        <w:t>qu</w:t>
      </w:r>
      <w:r w:rsidR="00C474C1">
        <w:t>’</w:t>
      </w:r>
      <w:r w:rsidR="00C52F4A" w:rsidRPr="00605EB6">
        <w:t>il ne le sera plus tard</w:t>
      </w:r>
      <w:r w:rsidR="00C474C1">
        <w:t xml:space="preserve">. </w:t>
      </w:r>
      <w:r w:rsidR="00C52F4A" w:rsidRPr="00605EB6">
        <w:t>D</w:t>
      </w:r>
      <w:r w:rsidR="00C474C1">
        <w:t>’</w:t>
      </w:r>
      <w:r w:rsidR="00C52F4A" w:rsidRPr="00605EB6">
        <w:t>abord</w:t>
      </w:r>
      <w:r w:rsidR="00C474C1">
        <w:t xml:space="preserve">, </w:t>
      </w:r>
      <w:r w:rsidR="00C52F4A" w:rsidRPr="00605EB6">
        <w:t>dans la situation où se trouve la mère</w:t>
      </w:r>
      <w:r w:rsidR="00C474C1">
        <w:t xml:space="preserve">, </w:t>
      </w:r>
      <w:r w:rsidR="00C52F4A" w:rsidRPr="00605EB6">
        <w:t xml:space="preserve">il peut ne pas </w:t>
      </w:r>
      <w:r w:rsidR="006C4AA8">
        <w:t>naître</w:t>
      </w:r>
      <w:r w:rsidR="006C4AA8" w:rsidRPr="00605EB6">
        <w:t xml:space="preserve"> </w:t>
      </w:r>
      <w:r w:rsidR="00C52F4A" w:rsidRPr="00605EB6">
        <w:t>viable</w:t>
      </w:r>
      <w:r w:rsidR="00C474C1">
        <w:t xml:space="preserve">. </w:t>
      </w:r>
      <w:r w:rsidR="00C52F4A" w:rsidRPr="00605EB6">
        <w:t>Si</w:t>
      </w:r>
      <w:r w:rsidR="00C474C1">
        <w:t xml:space="preserve">, </w:t>
      </w:r>
      <w:r w:rsidR="00C52F4A" w:rsidRPr="00605EB6">
        <w:t>malgré tout</w:t>
      </w:r>
      <w:r w:rsidR="00C474C1">
        <w:t xml:space="preserve">, </w:t>
      </w:r>
      <w:r w:rsidR="00C52F4A" w:rsidRPr="00605EB6">
        <w:t>il vient au monde bien portant</w:t>
      </w:r>
      <w:r w:rsidR="00C474C1">
        <w:t xml:space="preserve">, </w:t>
      </w:r>
      <w:r w:rsidR="00C52F4A" w:rsidRPr="00605EB6">
        <w:t>rien de plus facile de le déclarer</w:t>
      </w:r>
      <w:r w:rsidR="00C474C1">
        <w:t xml:space="preserve">, </w:t>
      </w:r>
      <w:r w:rsidR="00C52F4A" w:rsidRPr="00605EB6">
        <w:t>à l</w:t>
      </w:r>
      <w:r w:rsidR="00C474C1">
        <w:t>’</w:t>
      </w:r>
      <w:r w:rsidR="00C52F4A" w:rsidRPr="00605EB6">
        <w:t>état civil</w:t>
      </w:r>
      <w:r w:rsidR="00C474C1">
        <w:t xml:space="preserve">, </w:t>
      </w:r>
      <w:r w:rsidR="00C52F4A" w:rsidRPr="00605EB6">
        <w:t>né de père et mère inconnus</w:t>
      </w:r>
      <w:r w:rsidR="00C474C1">
        <w:t>.</w:t>
      </w:r>
    </w:p>
    <w:p w14:paraId="0980D958" w14:textId="63709A85" w:rsidR="00C474C1" w:rsidRDefault="0094609C" w:rsidP="00C52F4A">
      <w:r>
        <w:t>— </w:t>
      </w:r>
      <w:r w:rsidR="00C52F4A" w:rsidRPr="00605EB6">
        <w:t>C</w:t>
      </w:r>
      <w:r w:rsidR="00C474C1">
        <w:t>’</w:t>
      </w:r>
      <w:r w:rsidR="00C52F4A" w:rsidRPr="00605EB6">
        <w:t>est possible</w:t>
      </w:r>
      <w:r w:rsidR="00C474C1">
        <w:t> ?</w:t>
      </w:r>
    </w:p>
    <w:p w14:paraId="48885FBB" w14:textId="6F56118C" w:rsidR="00C474C1" w:rsidRDefault="0094609C" w:rsidP="00C52F4A">
      <w:r>
        <w:t>— </w:t>
      </w:r>
      <w:r w:rsidR="00C52F4A" w:rsidRPr="00605EB6">
        <w:t>Très possible</w:t>
      </w:r>
      <w:r w:rsidR="00C474C1">
        <w:t xml:space="preserve">, </w:t>
      </w:r>
      <w:r w:rsidR="00C52F4A" w:rsidRPr="00605EB6">
        <w:t>monsieur le baron</w:t>
      </w:r>
      <w:r w:rsidR="00C474C1">
        <w:t xml:space="preserve">. </w:t>
      </w:r>
      <w:r w:rsidR="00C52F4A" w:rsidRPr="00605EB6">
        <w:t>Ah</w:t>
      </w:r>
      <w:r w:rsidR="00C474C1">
        <w:t xml:space="preserve"> ! </w:t>
      </w:r>
      <w:r w:rsidR="00C52F4A" w:rsidRPr="00605EB6">
        <w:t>dame</w:t>
      </w:r>
      <w:r w:rsidR="00C474C1">
        <w:t xml:space="preserve">, </w:t>
      </w:r>
      <w:r w:rsidR="00C52F4A" w:rsidRPr="00605EB6">
        <w:t>nos lois sont loin d</w:t>
      </w:r>
      <w:r w:rsidR="00C474C1">
        <w:t>’</w:t>
      </w:r>
      <w:r w:rsidR="00C52F4A" w:rsidRPr="00605EB6">
        <w:t>être parfaites</w:t>
      </w:r>
      <w:r w:rsidR="00C474C1">
        <w:t xml:space="preserve">, </w:t>
      </w:r>
      <w:r w:rsidR="00C52F4A" w:rsidRPr="00605EB6">
        <w:t>et il en existe une qui permet cela</w:t>
      </w:r>
      <w:r w:rsidR="00C474C1">
        <w:t xml:space="preserve">. </w:t>
      </w:r>
      <w:r w:rsidR="00C52F4A" w:rsidRPr="00605EB6">
        <w:t>On s</w:t>
      </w:r>
      <w:r w:rsidR="00C474C1">
        <w:t>’</w:t>
      </w:r>
      <w:r w:rsidR="00C52F4A" w:rsidRPr="00605EB6">
        <w:t>en sert</w:t>
      </w:r>
      <w:r w:rsidR="00C474C1">
        <w:t xml:space="preserve">, </w:t>
      </w:r>
      <w:r w:rsidR="00C52F4A" w:rsidRPr="00605EB6">
        <w:t>et souvent même</w:t>
      </w:r>
      <w:r w:rsidR="00C474C1">
        <w:t xml:space="preserve">. </w:t>
      </w:r>
      <w:r w:rsidR="00C52F4A" w:rsidRPr="00605EB6">
        <w:t>Aussi y en a-t-il sur la terre de ces misérables déshérités</w:t>
      </w:r>
      <w:r w:rsidR="00C474C1">
        <w:t xml:space="preserve"> ! </w:t>
      </w:r>
      <w:r w:rsidR="00C52F4A" w:rsidRPr="00605EB6">
        <w:t>D</w:t>
      </w:r>
      <w:r w:rsidR="00C474C1">
        <w:t>’</w:t>
      </w:r>
      <w:r w:rsidR="00C52F4A" w:rsidRPr="00605EB6">
        <w:t>ailleurs</w:t>
      </w:r>
      <w:r w:rsidR="00C474C1">
        <w:t xml:space="preserve">, </w:t>
      </w:r>
      <w:r w:rsidR="00C52F4A" w:rsidRPr="00605EB6">
        <w:t>on peut encore ne pas déclarer du tout la naissance de l</w:t>
      </w:r>
      <w:r w:rsidR="00C474C1">
        <w:t>’</w:t>
      </w:r>
      <w:r w:rsidR="00C52F4A" w:rsidRPr="00605EB6">
        <w:t>enfant</w:t>
      </w:r>
      <w:r w:rsidR="00C474C1">
        <w:t xml:space="preserve">, </w:t>
      </w:r>
      <w:r w:rsidR="00C52F4A" w:rsidRPr="00605EB6">
        <w:t>si on y est forcé par une mesure de prudence</w:t>
      </w:r>
      <w:r w:rsidR="00C474C1">
        <w:t xml:space="preserve"> ; </w:t>
      </w:r>
      <w:r w:rsidR="00C52F4A" w:rsidRPr="00605EB6">
        <w:t>c</w:t>
      </w:r>
      <w:r w:rsidR="00C474C1">
        <w:t>’</w:t>
      </w:r>
      <w:r w:rsidR="00C52F4A" w:rsidRPr="00605EB6">
        <w:t>est toujours possible à la suite d</w:t>
      </w:r>
      <w:r w:rsidR="00C474C1">
        <w:t>’</w:t>
      </w:r>
      <w:r w:rsidR="00C52F4A" w:rsidRPr="00605EB6">
        <w:t>un accouchement clandestin</w:t>
      </w:r>
      <w:r w:rsidR="00C474C1">
        <w:t xml:space="preserve">. </w:t>
      </w:r>
      <w:r w:rsidR="00C52F4A" w:rsidRPr="00605EB6">
        <w:t>Dans ce cas</w:t>
      </w:r>
      <w:r w:rsidR="00C474C1">
        <w:t xml:space="preserve">, </w:t>
      </w:r>
      <w:r w:rsidR="00C52F4A" w:rsidRPr="00605EB6">
        <w:t>on garde l</w:t>
      </w:r>
      <w:r w:rsidR="00C474C1">
        <w:t>’</w:t>
      </w:r>
      <w:r w:rsidR="00C52F4A" w:rsidRPr="00605EB6">
        <w:t>enfant pendant un temps</w:t>
      </w:r>
      <w:r w:rsidR="00C474C1">
        <w:t xml:space="preserve">, </w:t>
      </w:r>
      <w:r w:rsidR="00C52F4A" w:rsidRPr="00605EB6">
        <w:t>puis un beau jour</w:t>
      </w:r>
      <w:r w:rsidR="00C474C1">
        <w:t xml:space="preserve">, </w:t>
      </w:r>
      <w:r w:rsidR="00C52F4A" w:rsidRPr="00605EB6">
        <w:t>quand on veut finalement s</w:t>
      </w:r>
      <w:r w:rsidR="00C474C1">
        <w:t>’</w:t>
      </w:r>
      <w:r w:rsidR="00C52F4A" w:rsidRPr="00605EB6">
        <w:t>en débarrasser</w:t>
      </w:r>
      <w:r w:rsidR="00C474C1">
        <w:t xml:space="preserve">, </w:t>
      </w:r>
      <w:r w:rsidR="00C52F4A" w:rsidRPr="00605EB6">
        <w:t>on l</w:t>
      </w:r>
      <w:r w:rsidR="00C474C1">
        <w:t>’</w:t>
      </w:r>
      <w:r w:rsidR="00C52F4A" w:rsidRPr="00605EB6">
        <w:t>abandonne dans un endroit quelconque</w:t>
      </w:r>
      <w:r w:rsidR="00C474C1">
        <w:t xml:space="preserve">, </w:t>
      </w:r>
      <w:r w:rsidR="00C52F4A" w:rsidRPr="00605EB6">
        <w:t>au coin d</w:t>
      </w:r>
      <w:r w:rsidR="00C474C1">
        <w:t>’</w:t>
      </w:r>
      <w:r w:rsidR="00C52F4A" w:rsidRPr="00605EB6">
        <w:t>une borne</w:t>
      </w:r>
      <w:r w:rsidR="00C474C1">
        <w:t xml:space="preserve">, </w:t>
      </w:r>
      <w:r w:rsidR="00C52F4A" w:rsidRPr="00605EB6">
        <w:t>au bord d</w:t>
      </w:r>
      <w:r w:rsidR="00C474C1">
        <w:t>’</w:t>
      </w:r>
      <w:r w:rsidR="00C52F4A" w:rsidRPr="00605EB6">
        <w:t>une route</w:t>
      </w:r>
      <w:r w:rsidR="00C474C1">
        <w:t xml:space="preserve">, </w:t>
      </w:r>
      <w:r w:rsidR="00C52F4A" w:rsidRPr="00605EB6">
        <w:t>sous le porche d</w:t>
      </w:r>
      <w:r w:rsidR="00C474C1">
        <w:t>’</w:t>
      </w:r>
      <w:r w:rsidR="00C52F4A" w:rsidRPr="00605EB6">
        <w:t>une église où il est recueilli par la charité publique</w:t>
      </w:r>
      <w:r w:rsidR="00C474C1">
        <w:t xml:space="preserve">. </w:t>
      </w:r>
      <w:r w:rsidR="00C52F4A" w:rsidRPr="00605EB6">
        <w:t>D</w:t>
      </w:r>
      <w:r w:rsidR="00C474C1">
        <w:t>’</w:t>
      </w:r>
      <w:r w:rsidR="00C52F4A" w:rsidRPr="00605EB6">
        <w:t>où vient-il</w:t>
      </w:r>
      <w:r w:rsidR="00C474C1">
        <w:t xml:space="preserve"> ? </w:t>
      </w:r>
      <w:r w:rsidR="00C52F4A" w:rsidRPr="00605EB6">
        <w:t>Qui est-il</w:t>
      </w:r>
      <w:r w:rsidR="00C474C1">
        <w:t xml:space="preserve"> ? </w:t>
      </w:r>
      <w:r w:rsidR="00C52F4A" w:rsidRPr="00605EB6">
        <w:t>Cherche</w:t>
      </w:r>
      <w:r w:rsidR="00C474C1">
        <w:t xml:space="preserve">. </w:t>
      </w:r>
      <w:r w:rsidR="00C52F4A" w:rsidRPr="00605EB6">
        <w:t>C</w:t>
      </w:r>
      <w:r w:rsidR="00C474C1">
        <w:t>’</w:t>
      </w:r>
      <w:r w:rsidR="00C52F4A" w:rsidRPr="00605EB6">
        <w:t>est un enfant perdu</w:t>
      </w:r>
      <w:r w:rsidR="00C474C1">
        <w:t xml:space="preserve"> ! </w:t>
      </w:r>
      <w:r w:rsidR="00ED3821">
        <w:t>E</w:t>
      </w:r>
      <w:r w:rsidR="00ED3821" w:rsidRPr="00605EB6">
        <w:t xml:space="preserve">t </w:t>
      </w:r>
      <w:r w:rsidR="00C52F4A" w:rsidRPr="00605EB6">
        <w:t>ceux qui ont eu intérêt à s</w:t>
      </w:r>
      <w:r w:rsidR="00C474C1">
        <w:t>’</w:t>
      </w:r>
      <w:r w:rsidR="00C52F4A" w:rsidRPr="00605EB6">
        <w:t>en débarrasser n</w:t>
      </w:r>
      <w:r w:rsidR="00C474C1">
        <w:t>’</w:t>
      </w:r>
      <w:r w:rsidR="00C52F4A" w:rsidRPr="00605EB6">
        <w:t>en entendront plus jamais parler</w:t>
      </w:r>
      <w:r w:rsidR="00C474C1">
        <w:t xml:space="preserve">. </w:t>
      </w:r>
      <w:r w:rsidR="00C52F4A" w:rsidRPr="00605EB6">
        <w:t>Vous en rencontrez comme cela des milliers</w:t>
      </w:r>
      <w:r w:rsidR="00C474C1">
        <w:t>.</w:t>
      </w:r>
    </w:p>
    <w:p w14:paraId="0F5854D1" w14:textId="77777777" w:rsidR="00C474C1" w:rsidRDefault="00C474C1" w:rsidP="00C52F4A">
      <w:r>
        <w:t>» </w:t>
      </w:r>
      <w:r w:rsidR="00C52F4A" w:rsidRPr="00605EB6">
        <w:t>Mais revenons à la chose capitale</w:t>
      </w:r>
      <w:r>
        <w:t xml:space="preserve">, </w:t>
      </w:r>
      <w:r w:rsidR="00C52F4A" w:rsidRPr="00605EB6">
        <w:t>monsieur le baron</w:t>
      </w:r>
      <w:r>
        <w:t xml:space="preserve"> ; </w:t>
      </w:r>
      <w:r w:rsidR="00C52F4A" w:rsidRPr="00605EB6">
        <w:t>je vous ai parlé comme j</w:t>
      </w:r>
      <w:r>
        <w:t>’</w:t>
      </w:r>
      <w:r w:rsidR="00C52F4A" w:rsidRPr="00605EB6">
        <w:t>ai cru devoir le faire</w:t>
      </w:r>
      <w:r>
        <w:t xml:space="preserve">, </w:t>
      </w:r>
      <w:r w:rsidR="00C52F4A" w:rsidRPr="00605EB6">
        <w:t>vous disant</w:t>
      </w:r>
      <w:r>
        <w:t xml:space="preserve">, </w:t>
      </w:r>
      <w:r w:rsidR="00C52F4A" w:rsidRPr="00605EB6">
        <w:t>dans votre intérêt</w:t>
      </w:r>
      <w:r>
        <w:t xml:space="preserve">, </w:t>
      </w:r>
      <w:r w:rsidR="00C52F4A" w:rsidRPr="00605EB6">
        <w:t>ce qu</w:t>
      </w:r>
      <w:r>
        <w:t>’</w:t>
      </w:r>
      <w:r w:rsidR="00C52F4A" w:rsidRPr="00605EB6">
        <w:t>il était utile de vous dire</w:t>
      </w:r>
      <w:r>
        <w:t>.</w:t>
      </w:r>
    </w:p>
    <w:p w14:paraId="71BD2002" w14:textId="604E9A37" w:rsidR="00C474C1" w:rsidRDefault="0094609C" w:rsidP="00C52F4A">
      <w:r>
        <w:t>— </w:t>
      </w:r>
      <w:r w:rsidR="00C52F4A" w:rsidRPr="00605EB6">
        <w:t>Aussi vous ai-je parfaitement compris</w:t>
      </w:r>
      <w:r w:rsidR="00C474C1">
        <w:t xml:space="preserve">, </w:t>
      </w:r>
      <w:r w:rsidR="00C52F4A" w:rsidRPr="00605EB6">
        <w:t>monsieur Blaireau</w:t>
      </w:r>
      <w:r w:rsidR="00C474C1">
        <w:t xml:space="preserve">. </w:t>
      </w:r>
      <w:r w:rsidR="00C52F4A" w:rsidRPr="00605EB6">
        <w:t>Mais</w:t>
      </w:r>
      <w:r w:rsidR="00C474C1">
        <w:t xml:space="preserve">, </w:t>
      </w:r>
      <w:r w:rsidR="00C52F4A" w:rsidRPr="00605EB6">
        <w:t>jusqu</w:t>
      </w:r>
      <w:r w:rsidR="00C474C1">
        <w:t>’</w:t>
      </w:r>
      <w:r w:rsidR="00C52F4A" w:rsidRPr="00605EB6">
        <w:t>ici</w:t>
      </w:r>
      <w:r w:rsidR="00C474C1">
        <w:t xml:space="preserve">, </w:t>
      </w:r>
      <w:r w:rsidR="00C52F4A" w:rsidRPr="00605EB6">
        <w:t>vous ne m</w:t>
      </w:r>
      <w:r w:rsidR="00C474C1">
        <w:t>’</w:t>
      </w:r>
      <w:r w:rsidR="00C52F4A" w:rsidRPr="00605EB6">
        <w:t>avez donné que des conseils</w:t>
      </w:r>
      <w:r w:rsidR="00C474C1">
        <w:t>.</w:t>
      </w:r>
    </w:p>
    <w:p w14:paraId="36121C25" w14:textId="211E12A4" w:rsidR="00C474C1" w:rsidRDefault="0094609C" w:rsidP="00C52F4A">
      <w:r>
        <w:lastRenderedPageBreak/>
        <w:t>— </w:t>
      </w:r>
      <w:r w:rsidR="00C52F4A" w:rsidRPr="00605EB6">
        <w:t>N</w:t>
      </w:r>
      <w:r w:rsidR="00C474C1">
        <w:t>’</w:t>
      </w:r>
      <w:r w:rsidR="00C52F4A" w:rsidRPr="00605EB6">
        <w:t>est-ce pas déjà quelque chose</w:t>
      </w:r>
      <w:r w:rsidR="00C474C1">
        <w:t> ?</w:t>
      </w:r>
    </w:p>
    <w:p w14:paraId="5EBFF5D5" w14:textId="24B3191C" w:rsidR="00C474C1" w:rsidRDefault="0094609C" w:rsidP="00C52F4A">
      <w:r>
        <w:t>— </w:t>
      </w:r>
      <w:r w:rsidR="00C52F4A" w:rsidRPr="00605EB6">
        <w:t>Oh</w:t>
      </w:r>
      <w:r w:rsidR="00C474C1">
        <w:t xml:space="preserve"> ! </w:t>
      </w:r>
      <w:r w:rsidR="00C52F4A" w:rsidRPr="00605EB6">
        <w:t>certainement</w:t>
      </w:r>
      <w:r w:rsidR="00C474C1">
        <w:t>.</w:t>
      </w:r>
    </w:p>
    <w:p w14:paraId="09570B30" w14:textId="266580EE" w:rsidR="00C474C1" w:rsidRDefault="0094609C" w:rsidP="00C52F4A">
      <w:r>
        <w:t>— </w:t>
      </w:r>
      <w:r w:rsidR="00C52F4A" w:rsidRPr="00605EB6">
        <w:t>Vous trouvez que ce n</w:t>
      </w:r>
      <w:r w:rsidR="00C474C1">
        <w:t>’</w:t>
      </w:r>
      <w:r w:rsidR="00C52F4A" w:rsidRPr="00605EB6">
        <w:t>est pas assez</w:t>
      </w:r>
      <w:r w:rsidR="00C474C1">
        <w:t> ?</w:t>
      </w:r>
    </w:p>
    <w:p w14:paraId="34CF01A0" w14:textId="43CCB7CB" w:rsidR="00C474C1" w:rsidRDefault="0094609C" w:rsidP="00C52F4A">
      <w:r>
        <w:t>— </w:t>
      </w:r>
      <w:r w:rsidR="00C52F4A" w:rsidRPr="00605EB6">
        <w:t>Je trouve et vois clairement que j</w:t>
      </w:r>
      <w:r w:rsidR="00C474C1">
        <w:t>’</w:t>
      </w:r>
      <w:r w:rsidR="00C52F4A" w:rsidRPr="00605EB6">
        <w:t>ai eu mille fois raison de venir à vous</w:t>
      </w:r>
      <w:r w:rsidR="00C474C1">
        <w:t xml:space="preserve">. </w:t>
      </w:r>
      <w:r w:rsidR="00C52F4A" w:rsidRPr="00605EB6">
        <w:t>Votre aide m</w:t>
      </w:r>
      <w:r w:rsidR="00C474C1">
        <w:t>’</w:t>
      </w:r>
      <w:r w:rsidR="00C52F4A" w:rsidRPr="00605EB6">
        <w:t>est nécessaire</w:t>
      </w:r>
      <w:r w:rsidR="00C474C1">
        <w:t xml:space="preserve">, </w:t>
      </w:r>
      <w:r w:rsidR="00C52F4A" w:rsidRPr="00605EB6">
        <w:t>puis-je compter sur vous</w:t>
      </w:r>
      <w:r w:rsidR="00C474C1">
        <w:t> ?</w:t>
      </w:r>
    </w:p>
    <w:p w14:paraId="7834C4E2" w14:textId="4C88BC54" w:rsidR="00C474C1" w:rsidRDefault="0094609C" w:rsidP="00C52F4A">
      <w:r>
        <w:t>— </w:t>
      </w:r>
      <w:r w:rsidR="00C52F4A" w:rsidRPr="00605EB6">
        <w:t>Êtes-vous disposé à payer largement</w:t>
      </w:r>
      <w:r w:rsidR="00C474C1">
        <w:t> ?</w:t>
      </w:r>
    </w:p>
    <w:p w14:paraId="7FAB694F" w14:textId="0A840530" w:rsidR="00C474C1" w:rsidRDefault="0094609C" w:rsidP="00C52F4A">
      <w:r>
        <w:t>— </w:t>
      </w:r>
      <w:r w:rsidR="00C52F4A" w:rsidRPr="00605EB6">
        <w:t>Oui</w:t>
      </w:r>
      <w:r w:rsidR="00C474C1">
        <w:t>.</w:t>
      </w:r>
    </w:p>
    <w:p w14:paraId="40E62330" w14:textId="5A38BC91" w:rsidR="00C474C1" w:rsidRDefault="0094609C" w:rsidP="00C52F4A">
      <w:r>
        <w:t>— </w:t>
      </w:r>
      <w:r w:rsidR="00C52F4A" w:rsidRPr="00605EB6">
        <w:t>En ce cas</w:t>
      </w:r>
      <w:r w:rsidR="00C474C1">
        <w:t xml:space="preserve">, </w:t>
      </w:r>
      <w:r w:rsidR="00C52F4A" w:rsidRPr="00605EB6">
        <w:t>vous avez mon concours</w:t>
      </w:r>
      <w:r w:rsidR="00C474C1">
        <w:t xml:space="preserve">. </w:t>
      </w:r>
      <w:r w:rsidR="00C52F4A" w:rsidRPr="00605EB6">
        <w:t>Cela coûtera cher</w:t>
      </w:r>
      <w:r w:rsidR="00C474C1">
        <w:t xml:space="preserve">, </w:t>
      </w:r>
      <w:r w:rsidR="00C52F4A" w:rsidRPr="00605EB6">
        <w:t>je vous en préviens</w:t>
      </w:r>
      <w:r w:rsidR="00C474C1">
        <w:t xml:space="preserve"> : ; </w:t>
      </w:r>
      <w:r w:rsidR="00C52F4A" w:rsidRPr="00605EB6">
        <w:t>avec les gaillards dont je me sers</w:t>
      </w:r>
      <w:r w:rsidR="00C474C1">
        <w:t xml:space="preserve">, </w:t>
      </w:r>
      <w:r w:rsidR="00C52F4A" w:rsidRPr="00605EB6">
        <w:t>les billets de mille ne font que paraître et disparaître</w:t>
      </w:r>
      <w:r w:rsidR="00C474C1">
        <w:t xml:space="preserve">. </w:t>
      </w:r>
      <w:r w:rsidR="00C52F4A" w:rsidRPr="00605EB6">
        <w:t>Et puis</w:t>
      </w:r>
      <w:r w:rsidR="00C474C1">
        <w:t xml:space="preserve">, </w:t>
      </w:r>
      <w:r w:rsidR="00C52F4A" w:rsidRPr="00605EB6">
        <w:t>c</w:t>
      </w:r>
      <w:r w:rsidR="00C474C1">
        <w:t>’</w:t>
      </w:r>
      <w:r w:rsidR="00C52F4A" w:rsidRPr="00605EB6">
        <w:t>est une femme</w:t>
      </w:r>
      <w:r w:rsidR="00C474C1">
        <w:t xml:space="preserve">, </w:t>
      </w:r>
      <w:r w:rsidR="00C52F4A" w:rsidRPr="00605EB6">
        <w:t>une folle et un enfant</w:t>
      </w:r>
      <w:r w:rsidR="00C474C1">
        <w:t xml:space="preserve">, </w:t>
      </w:r>
      <w:r w:rsidR="00C52F4A" w:rsidRPr="00605EB6">
        <w:t>probablement</w:t>
      </w:r>
      <w:r w:rsidR="00C474C1">
        <w:t xml:space="preserve">, </w:t>
      </w:r>
      <w:r w:rsidR="00C52F4A" w:rsidRPr="00605EB6">
        <w:t>à garder pendant des années</w:t>
      </w:r>
      <w:r w:rsidR="00C474C1">
        <w:t xml:space="preserve"> : </w:t>
      </w:r>
      <w:r w:rsidR="00C52F4A" w:rsidRPr="00605EB6">
        <w:t>il y aura à payer le logement</w:t>
      </w:r>
      <w:r w:rsidR="00C474C1">
        <w:t xml:space="preserve">, </w:t>
      </w:r>
      <w:r w:rsidR="00C52F4A" w:rsidRPr="00605EB6">
        <w:t>une femme que je placerai près de la marquise</w:t>
      </w:r>
      <w:r w:rsidR="00C474C1">
        <w:t xml:space="preserve">, </w:t>
      </w:r>
      <w:r w:rsidR="00C52F4A" w:rsidRPr="00605EB6">
        <w:t>un ou plusieurs autres gardiens</w:t>
      </w:r>
      <w:r w:rsidR="00C474C1">
        <w:t xml:space="preserve">, </w:t>
      </w:r>
      <w:r w:rsidR="00C52F4A" w:rsidRPr="00605EB6">
        <w:t>si c</w:t>
      </w:r>
      <w:r w:rsidR="00C474C1">
        <w:t>’</w:t>
      </w:r>
      <w:r w:rsidR="00C52F4A" w:rsidRPr="00605EB6">
        <w:t>est nécessaire</w:t>
      </w:r>
      <w:r w:rsidR="00C474C1">
        <w:t xml:space="preserve">, </w:t>
      </w:r>
      <w:r w:rsidR="00C52F4A" w:rsidRPr="00605EB6">
        <w:t>leur nourriture</w:t>
      </w:r>
      <w:r w:rsidR="00C474C1">
        <w:t xml:space="preserve">, </w:t>
      </w:r>
      <w:r w:rsidR="00C52F4A" w:rsidRPr="00605EB6">
        <w:t>leur entretien</w:t>
      </w:r>
      <w:r w:rsidR="00C474C1">
        <w:t xml:space="preserve">, </w:t>
      </w:r>
      <w:r w:rsidR="00C52F4A" w:rsidRPr="00605EB6">
        <w:t>et plus tard une gratification à donner</w:t>
      </w:r>
      <w:r w:rsidR="00C474C1">
        <w:t xml:space="preserve">, </w:t>
      </w:r>
      <w:r w:rsidR="00C52F4A" w:rsidRPr="00605EB6">
        <w:t>proportionnée aux services rendus par chacun</w:t>
      </w:r>
      <w:r w:rsidR="00C474C1">
        <w:t xml:space="preserve">. </w:t>
      </w:r>
      <w:r w:rsidR="00C52F4A" w:rsidRPr="00605EB6">
        <w:t>Cela montera haut</w:t>
      </w:r>
      <w:r w:rsidR="00C474C1">
        <w:t xml:space="preserve">. </w:t>
      </w:r>
      <w:r w:rsidR="00C52F4A" w:rsidRPr="00605EB6">
        <w:t>Je vous ferai ma petite note</w:t>
      </w:r>
      <w:r w:rsidR="00C474C1">
        <w:t xml:space="preserve">. </w:t>
      </w:r>
      <w:r w:rsidR="00C52F4A" w:rsidRPr="00605EB6">
        <w:t>Quelle somme avez-vous sur vous</w:t>
      </w:r>
      <w:r w:rsidR="00C474C1">
        <w:t xml:space="preserve">, </w:t>
      </w:r>
      <w:r w:rsidR="00C52F4A" w:rsidRPr="00605EB6">
        <w:t>en portefeuille</w:t>
      </w:r>
      <w:r w:rsidR="00C474C1">
        <w:t> ?</w:t>
      </w:r>
    </w:p>
    <w:p w14:paraId="66C8D599" w14:textId="1675D453" w:rsidR="00C474C1" w:rsidRDefault="0094609C" w:rsidP="00C52F4A">
      <w:r>
        <w:t>— </w:t>
      </w:r>
      <w:r w:rsidR="00C52F4A" w:rsidRPr="00605EB6">
        <w:t>Une vingtaine de mille francs</w:t>
      </w:r>
      <w:r w:rsidR="00C474C1">
        <w:t>.</w:t>
      </w:r>
    </w:p>
    <w:p w14:paraId="2D7C278B" w14:textId="7DDB967D" w:rsidR="00C474C1" w:rsidRDefault="0094609C" w:rsidP="00C52F4A">
      <w:r>
        <w:t>— </w:t>
      </w:r>
      <w:r w:rsidR="00C52F4A" w:rsidRPr="00605EB6">
        <w:t>Heu</w:t>
      </w:r>
      <w:r w:rsidR="00C474C1">
        <w:t xml:space="preserve">, </w:t>
      </w:r>
      <w:r w:rsidR="00C52F4A" w:rsidRPr="00605EB6">
        <w:t>c</w:t>
      </w:r>
      <w:r w:rsidR="00C474C1">
        <w:t>’</w:t>
      </w:r>
      <w:r w:rsidR="00C52F4A" w:rsidRPr="00605EB6">
        <w:t>est peu</w:t>
      </w:r>
      <w:r w:rsidR="00C474C1">
        <w:t xml:space="preserve">. </w:t>
      </w:r>
      <w:r w:rsidR="00C52F4A" w:rsidRPr="00605EB6">
        <w:t>N</w:t>
      </w:r>
      <w:r w:rsidR="00C474C1">
        <w:t>’</w:t>
      </w:r>
      <w:r w:rsidR="00C52F4A" w:rsidRPr="00605EB6">
        <w:t>importe</w:t>
      </w:r>
      <w:r w:rsidR="00C474C1">
        <w:t xml:space="preserve">, </w:t>
      </w:r>
      <w:r w:rsidR="00C52F4A" w:rsidRPr="00605EB6">
        <w:t>donnez toujours</w:t>
      </w:r>
      <w:r w:rsidR="00C474C1">
        <w:t xml:space="preserve">. </w:t>
      </w:r>
      <w:r w:rsidR="00C52F4A" w:rsidRPr="00605EB6">
        <w:t>Mes hommes</w:t>
      </w:r>
      <w:r w:rsidR="00C474C1">
        <w:t xml:space="preserve">, </w:t>
      </w:r>
      <w:r w:rsidR="00C52F4A" w:rsidRPr="00605EB6">
        <w:t>voyez-vous</w:t>
      </w:r>
      <w:r w:rsidR="00C474C1">
        <w:t xml:space="preserve">, </w:t>
      </w:r>
      <w:r w:rsidR="00C52F4A" w:rsidRPr="00605EB6">
        <w:t>ne travaillent que l</w:t>
      </w:r>
      <w:r w:rsidR="00C474C1">
        <w:t>’</w:t>
      </w:r>
      <w:r w:rsidR="00C52F4A" w:rsidRPr="00605EB6">
        <w:t>argent en poche</w:t>
      </w:r>
      <w:r w:rsidR="00C474C1">
        <w:t xml:space="preserve">. </w:t>
      </w:r>
      <w:r w:rsidR="00C52F4A" w:rsidRPr="00605EB6">
        <w:t>Toujours des avances</w:t>
      </w:r>
      <w:r w:rsidR="00C474C1">
        <w:t xml:space="preserve">. </w:t>
      </w:r>
      <w:r w:rsidR="00C52F4A" w:rsidRPr="00605EB6">
        <w:t>Vos vingt mille francs couvriront les premiers frais</w:t>
      </w:r>
      <w:r w:rsidR="00C474C1">
        <w:t>.</w:t>
      </w:r>
    </w:p>
    <w:p w14:paraId="6A423A05" w14:textId="77777777" w:rsidR="00C474C1" w:rsidRDefault="00C52F4A" w:rsidP="00C52F4A">
      <w:r w:rsidRPr="00605EB6">
        <w:t>Le baron tira son portefeuille et étala devant Blaireau</w:t>
      </w:r>
      <w:r w:rsidR="00C474C1">
        <w:t xml:space="preserve">, </w:t>
      </w:r>
      <w:r w:rsidRPr="00605EB6">
        <w:t>dont les yeux de chat étincelaient</w:t>
      </w:r>
      <w:r w:rsidR="00C474C1">
        <w:t xml:space="preserve">, </w:t>
      </w:r>
      <w:r w:rsidRPr="00605EB6">
        <w:t>vingt billets de banque de mille francs</w:t>
      </w:r>
      <w:r w:rsidR="00C474C1">
        <w:t>.</w:t>
      </w:r>
    </w:p>
    <w:p w14:paraId="12131EDB" w14:textId="77777777" w:rsidR="00C474C1" w:rsidRDefault="00C52F4A" w:rsidP="00C52F4A">
      <w:r w:rsidRPr="008F0FDC">
        <w:lastRenderedPageBreak/>
        <w:t>L</w:t>
      </w:r>
      <w:r w:rsidR="00C474C1">
        <w:t>’</w:t>
      </w:r>
      <w:r w:rsidRPr="008F0FDC">
        <w:t>homme d</w:t>
      </w:r>
      <w:r w:rsidR="00C474C1">
        <w:t>’</w:t>
      </w:r>
      <w:r w:rsidRPr="008F0FDC">
        <w:t>affaires les prit</w:t>
      </w:r>
      <w:r w:rsidR="00C474C1">
        <w:t xml:space="preserve">, </w:t>
      </w:r>
      <w:r w:rsidRPr="008F0FDC">
        <w:t>les palpa</w:t>
      </w:r>
      <w:r w:rsidR="00C474C1">
        <w:t xml:space="preserve">, </w:t>
      </w:r>
      <w:r w:rsidRPr="008F0FDC">
        <w:t>les compta et les glissa dans un des tiroirs du bureau</w:t>
      </w:r>
      <w:r w:rsidR="00C474C1">
        <w:t>.</w:t>
      </w:r>
    </w:p>
    <w:p w14:paraId="6B3C186C" w14:textId="55094DDF" w:rsidR="00C474C1" w:rsidRDefault="00C474C1" w:rsidP="00C52F4A">
      <w:r>
        <w:t>M. de </w:t>
      </w:r>
      <w:r w:rsidR="00C52F4A" w:rsidRPr="008F0FDC">
        <w:t>Simaise attendait un reçu</w:t>
      </w:r>
      <w:r>
        <w:t xml:space="preserve">. </w:t>
      </w:r>
      <w:r w:rsidR="00C52F4A" w:rsidRPr="008F0FDC">
        <w:t>Blaireau le comprit</w:t>
      </w:r>
      <w:r>
        <w:t>.</w:t>
      </w:r>
    </w:p>
    <w:p w14:paraId="41B55B12" w14:textId="03D37660" w:rsidR="00C474C1" w:rsidRDefault="0094609C" w:rsidP="00C52F4A">
      <w:r>
        <w:t>— </w:t>
      </w:r>
      <w:r w:rsidR="00C52F4A" w:rsidRPr="00605EB6">
        <w:t>Monsieur le baron</w:t>
      </w:r>
      <w:r w:rsidR="00C474C1">
        <w:t xml:space="preserve">, </w:t>
      </w:r>
      <w:r w:rsidR="00C52F4A" w:rsidRPr="00605EB6">
        <w:t>dit-il en souriant</w:t>
      </w:r>
      <w:r w:rsidR="00C474C1">
        <w:t xml:space="preserve">, </w:t>
      </w:r>
      <w:r w:rsidR="00C52F4A" w:rsidRPr="00605EB6">
        <w:t>tout se fait ici de confiance</w:t>
      </w:r>
      <w:r w:rsidR="00C474C1">
        <w:t xml:space="preserve">. </w:t>
      </w:r>
      <w:r w:rsidR="00C52F4A" w:rsidRPr="00605EB6">
        <w:t>Je travaille</w:t>
      </w:r>
      <w:r w:rsidR="00C474C1">
        <w:t xml:space="preserve">, </w:t>
      </w:r>
      <w:r w:rsidR="00C52F4A" w:rsidRPr="00605EB6">
        <w:t>on me paye</w:t>
      </w:r>
      <w:r w:rsidR="00C474C1">
        <w:t xml:space="preserve">. </w:t>
      </w:r>
      <w:r w:rsidR="00C52F4A" w:rsidRPr="00605EB6">
        <w:t>Le service que je rends est le reçu de l</w:t>
      </w:r>
      <w:r w:rsidR="00C474C1">
        <w:t>’</w:t>
      </w:r>
      <w:r w:rsidR="00C52F4A" w:rsidRPr="00605EB6">
        <w:t>argent qu</w:t>
      </w:r>
      <w:r w:rsidR="00C474C1">
        <w:t>’</w:t>
      </w:r>
      <w:r w:rsidR="00C52F4A" w:rsidRPr="00605EB6">
        <w:t>on me donne</w:t>
      </w:r>
      <w:r w:rsidR="00C474C1">
        <w:t xml:space="preserve">. </w:t>
      </w:r>
      <w:r w:rsidR="00C52F4A" w:rsidRPr="00605EB6">
        <w:t>Les paroles s</w:t>
      </w:r>
      <w:r w:rsidR="00C474C1">
        <w:t>’</w:t>
      </w:r>
      <w:r w:rsidR="00C52F4A" w:rsidRPr="00605EB6">
        <w:t>envolent</w:t>
      </w:r>
      <w:r w:rsidR="00C474C1">
        <w:t xml:space="preserve">, </w:t>
      </w:r>
      <w:r w:rsidR="00C52F4A" w:rsidRPr="00605EB6">
        <w:t>les écrits restent</w:t>
      </w:r>
      <w:r w:rsidR="00C474C1">
        <w:t xml:space="preserve">. </w:t>
      </w:r>
      <w:r w:rsidR="00C52F4A" w:rsidRPr="00605EB6">
        <w:t>J</w:t>
      </w:r>
      <w:r w:rsidR="00C474C1">
        <w:t>’</w:t>
      </w:r>
      <w:r w:rsidR="00C52F4A" w:rsidRPr="00605EB6">
        <w:t>écris le plus rarement possible et je ne livre jamais ma signature</w:t>
      </w:r>
      <w:r w:rsidR="00C474C1">
        <w:t xml:space="preserve">. </w:t>
      </w:r>
      <w:r w:rsidR="00C52F4A" w:rsidRPr="00605EB6">
        <w:t>Rien qui puisse compromettre moi ou mes clients ne sort de mon cabinet</w:t>
      </w:r>
      <w:r w:rsidR="00C474C1">
        <w:t>.</w:t>
      </w:r>
    </w:p>
    <w:p w14:paraId="1D453F1F" w14:textId="236EE5F4" w:rsidR="00C474C1" w:rsidRDefault="0094609C" w:rsidP="00C52F4A">
      <w:r>
        <w:t>— </w:t>
      </w:r>
      <w:r w:rsidR="00C52F4A" w:rsidRPr="00605EB6">
        <w:t>C</w:t>
      </w:r>
      <w:r w:rsidR="00C474C1">
        <w:t>’</w:t>
      </w:r>
      <w:r w:rsidR="00C52F4A" w:rsidRPr="00605EB6">
        <w:t>est bien</w:t>
      </w:r>
      <w:r w:rsidR="00C474C1">
        <w:t xml:space="preserve">, </w:t>
      </w:r>
      <w:r w:rsidR="00C52F4A" w:rsidRPr="00605EB6">
        <w:t>je comprends</w:t>
      </w:r>
      <w:r w:rsidR="00C474C1">
        <w:t xml:space="preserve">, </w:t>
      </w:r>
      <w:r w:rsidR="00C52F4A" w:rsidRPr="00605EB6">
        <w:t>monsieur Blaireau</w:t>
      </w:r>
      <w:r w:rsidR="00C474C1">
        <w:t xml:space="preserve"> : </w:t>
      </w:r>
      <w:r w:rsidR="00C52F4A" w:rsidRPr="00605EB6">
        <w:t>vous n</w:t>
      </w:r>
      <w:r w:rsidR="00C474C1">
        <w:t>’</w:t>
      </w:r>
      <w:r w:rsidR="00C52F4A" w:rsidRPr="00605EB6">
        <w:t>aviez pas à me donner cette explication</w:t>
      </w:r>
      <w:r w:rsidR="00C474C1">
        <w:t>.</w:t>
      </w:r>
    </w:p>
    <w:p w14:paraId="22E2AB3E" w14:textId="5C1464D2" w:rsidR="00C474C1" w:rsidRDefault="0094609C" w:rsidP="00C52F4A">
      <w:r>
        <w:t>— </w:t>
      </w:r>
      <w:r w:rsidR="00C52F4A" w:rsidRPr="00605EB6">
        <w:t>Nous entrons en relations</w:t>
      </w:r>
      <w:r w:rsidR="00C474C1">
        <w:t xml:space="preserve">, </w:t>
      </w:r>
      <w:r w:rsidR="00C52F4A" w:rsidRPr="00605EB6">
        <w:t>il est bon que vous sachiez dès aujourd</w:t>
      </w:r>
      <w:r w:rsidR="00C474C1">
        <w:t>’</w:t>
      </w:r>
      <w:r w:rsidR="00C52F4A" w:rsidRPr="00605EB6">
        <w:t>hui comment je procède</w:t>
      </w:r>
      <w:r w:rsidR="00C474C1">
        <w:t>.</w:t>
      </w:r>
    </w:p>
    <w:p w14:paraId="0AE92D27" w14:textId="08E55B59" w:rsidR="00C474C1" w:rsidRDefault="0094609C" w:rsidP="00C52F4A">
      <w:r>
        <w:t>— </w:t>
      </w:r>
      <w:r w:rsidR="00C52F4A" w:rsidRPr="00605EB6">
        <w:t>Ainsi</w:t>
      </w:r>
      <w:r w:rsidR="00C474C1">
        <w:t xml:space="preserve">, </w:t>
      </w:r>
      <w:r w:rsidR="00C52F4A" w:rsidRPr="00605EB6">
        <w:t>vous allez agir</w:t>
      </w:r>
      <w:r w:rsidR="00C474C1">
        <w:t> ?</w:t>
      </w:r>
    </w:p>
    <w:p w14:paraId="7CD9D3B6" w14:textId="057CD769" w:rsidR="00C474C1" w:rsidRDefault="0094609C" w:rsidP="00C52F4A">
      <w:r>
        <w:t>— </w:t>
      </w:r>
      <w:r w:rsidR="00C52F4A" w:rsidRPr="00605EB6">
        <w:t>Sans tarder</w:t>
      </w:r>
      <w:r w:rsidR="00C474C1">
        <w:t xml:space="preserve">. </w:t>
      </w:r>
      <w:r w:rsidR="00C52F4A" w:rsidRPr="00605EB6">
        <w:t>Le temps de prévenir les hommes dont j</w:t>
      </w:r>
      <w:r w:rsidR="00C474C1">
        <w:t>’</w:t>
      </w:r>
      <w:r w:rsidR="00C52F4A" w:rsidRPr="00605EB6">
        <w:t>ai besoin</w:t>
      </w:r>
      <w:r w:rsidR="00C474C1">
        <w:t xml:space="preserve">, </w:t>
      </w:r>
      <w:r w:rsidR="00C52F4A" w:rsidRPr="00605EB6">
        <w:t>de leur donner mes instructions</w:t>
      </w:r>
      <w:r w:rsidR="00C474C1">
        <w:t xml:space="preserve">. </w:t>
      </w:r>
      <w:r w:rsidR="00C52F4A" w:rsidRPr="00605EB6">
        <w:t>Quand je me charge d</w:t>
      </w:r>
      <w:r w:rsidR="00C474C1">
        <w:t>’</w:t>
      </w:r>
      <w:r w:rsidR="00C52F4A" w:rsidRPr="00605EB6">
        <w:t>une affaire</w:t>
      </w:r>
      <w:r w:rsidR="00C474C1">
        <w:t xml:space="preserve">, </w:t>
      </w:r>
      <w:r w:rsidR="00C52F4A" w:rsidRPr="00605EB6">
        <w:t>si difficile qu</w:t>
      </w:r>
      <w:r w:rsidR="00C474C1">
        <w:t>’</w:t>
      </w:r>
      <w:r w:rsidR="00C52F4A" w:rsidRPr="00605EB6">
        <w:t>elle soit</w:t>
      </w:r>
      <w:r w:rsidR="00C474C1">
        <w:t xml:space="preserve">, </w:t>
      </w:r>
      <w:r w:rsidR="00C52F4A" w:rsidRPr="00605EB6">
        <w:t>je n</w:t>
      </w:r>
      <w:r w:rsidR="00C474C1">
        <w:t>’</w:t>
      </w:r>
      <w:r w:rsidR="00C52F4A" w:rsidRPr="00605EB6">
        <w:t>aime pas à la voir traîner</w:t>
      </w:r>
      <w:r w:rsidR="00C474C1">
        <w:t xml:space="preserve">. </w:t>
      </w:r>
      <w:r w:rsidR="00C52F4A" w:rsidRPr="00605EB6">
        <w:t>Il faut</w:t>
      </w:r>
      <w:r w:rsidR="00C474C1">
        <w:t xml:space="preserve">, </w:t>
      </w:r>
      <w:r w:rsidR="00C52F4A" w:rsidRPr="00605EB6">
        <w:t>avec moi</w:t>
      </w:r>
      <w:r w:rsidR="00C474C1">
        <w:t xml:space="preserve">, </w:t>
      </w:r>
      <w:r w:rsidR="00C52F4A" w:rsidRPr="00605EB6">
        <w:t>que la besogne marche vite et bien</w:t>
      </w:r>
      <w:r w:rsidR="00C474C1">
        <w:t xml:space="preserve">. </w:t>
      </w:r>
      <w:r w:rsidR="00C52F4A" w:rsidRPr="00605EB6">
        <w:t>Tout en causant avec vous</w:t>
      </w:r>
      <w:r w:rsidR="00C474C1">
        <w:t xml:space="preserve">, </w:t>
      </w:r>
      <w:r w:rsidR="00C52F4A" w:rsidRPr="00605EB6">
        <w:t>je bâtissais mon plan</w:t>
      </w:r>
      <w:r w:rsidR="00C474C1">
        <w:t xml:space="preserve"> ; </w:t>
      </w:r>
      <w:r w:rsidR="00C52F4A" w:rsidRPr="00605EB6">
        <w:t>il est déjà là</w:t>
      </w:r>
      <w:r w:rsidR="00C474C1">
        <w:t>.</w:t>
      </w:r>
    </w:p>
    <w:p w14:paraId="38876D8E" w14:textId="77777777" w:rsidR="00C474C1" w:rsidRDefault="00C52F4A" w:rsidP="00C52F4A">
      <w:r w:rsidRPr="00605EB6">
        <w:t>Et il tapota son large front carré du bout de ses doigts</w:t>
      </w:r>
      <w:r w:rsidR="00C474C1">
        <w:t>.</w:t>
      </w:r>
    </w:p>
    <w:p w14:paraId="3496430B" w14:textId="72007A69" w:rsidR="00C474C1" w:rsidRDefault="00C474C1" w:rsidP="00C52F4A">
      <w:r>
        <w:t>M. de </w:t>
      </w:r>
      <w:r w:rsidR="00C52F4A" w:rsidRPr="00605EB6">
        <w:t>Simaise le regarda avec une sorte d</w:t>
      </w:r>
      <w:r>
        <w:t>’</w:t>
      </w:r>
      <w:r w:rsidR="00C52F4A" w:rsidRPr="00605EB6">
        <w:t>admiration</w:t>
      </w:r>
      <w:r>
        <w:t>.</w:t>
      </w:r>
    </w:p>
    <w:p w14:paraId="4AEDD63C" w14:textId="1025C244" w:rsidR="00C474C1" w:rsidRDefault="0094609C" w:rsidP="00C52F4A">
      <w:r>
        <w:t>— </w:t>
      </w:r>
      <w:r w:rsidR="00C52F4A" w:rsidRPr="00605EB6">
        <w:t>Ainsi</w:t>
      </w:r>
      <w:r w:rsidR="00C474C1">
        <w:t xml:space="preserve">, </w:t>
      </w:r>
      <w:r w:rsidR="00C52F4A" w:rsidRPr="00605EB6">
        <w:t>demanda-t-il</w:t>
      </w:r>
      <w:r w:rsidR="00C474C1">
        <w:t xml:space="preserve">, </w:t>
      </w:r>
      <w:r w:rsidR="00C52F4A" w:rsidRPr="00605EB6">
        <w:t>vous savez déjà où vous allez conduire ma belle-sœur</w:t>
      </w:r>
      <w:r w:rsidR="00C474C1">
        <w:t> ?</w:t>
      </w:r>
    </w:p>
    <w:p w14:paraId="475A2D22" w14:textId="2255B0D2" w:rsidR="00C474C1" w:rsidRDefault="0094609C" w:rsidP="00C52F4A">
      <w:r>
        <w:t>— </w:t>
      </w:r>
      <w:r w:rsidR="00C52F4A" w:rsidRPr="00605EB6">
        <w:t>Oui</w:t>
      </w:r>
      <w:r w:rsidR="00C474C1">
        <w:t xml:space="preserve">. </w:t>
      </w:r>
      <w:r w:rsidR="00C52F4A" w:rsidRPr="00605EB6">
        <w:t>Mais en cela il n</w:t>
      </w:r>
      <w:r w:rsidR="00C474C1">
        <w:t>’</w:t>
      </w:r>
      <w:r w:rsidR="00C52F4A" w:rsidRPr="00605EB6">
        <w:t>y a pas grand mérite</w:t>
      </w:r>
      <w:r w:rsidR="00C474C1">
        <w:t xml:space="preserve">. </w:t>
      </w:r>
      <w:r w:rsidR="00C52F4A" w:rsidRPr="00605EB6">
        <w:t>J</w:t>
      </w:r>
      <w:r w:rsidR="00C474C1">
        <w:t>’</w:t>
      </w:r>
      <w:r w:rsidR="00C52F4A" w:rsidRPr="00605EB6">
        <w:t>ai l</w:t>
      </w:r>
      <w:r w:rsidR="00C474C1">
        <w:t>’</w:t>
      </w:r>
      <w:r w:rsidR="00C52F4A" w:rsidRPr="00605EB6">
        <w:t>endroit sous la main</w:t>
      </w:r>
      <w:r w:rsidR="00C474C1">
        <w:t xml:space="preserve">, </w:t>
      </w:r>
      <w:r w:rsidR="00C52F4A" w:rsidRPr="00605EB6">
        <w:t>et merveilleusement choisi</w:t>
      </w:r>
      <w:r w:rsidR="00C474C1">
        <w:t xml:space="preserve">, </w:t>
      </w:r>
      <w:r w:rsidR="00C52F4A" w:rsidRPr="00605EB6">
        <w:t>comme exprès</w:t>
      </w:r>
      <w:r w:rsidR="00C474C1">
        <w:t xml:space="preserve">. </w:t>
      </w:r>
      <w:r w:rsidR="00C52F4A" w:rsidRPr="00605EB6">
        <w:t>Il est vrai qu</w:t>
      </w:r>
      <w:r w:rsidR="00C474C1">
        <w:t>’</w:t>
      </w:r>
      <w:r w:rsidR="00C52F4A" w:rsidRPr="00605EB6">
        <w:t xml:space="preserve">il avait été destiné à un usage à peu près </w:t>
      </w:r>
      <w:r w:rsidR="00C52F4A" w:rsidRPr="00605EB6">
        <w:lastRenderedPageBreak/>
        <w:t>semblable</w:t>
      </w:r>
      <w:r w:rsidR="00C474C1">
        <w:t xml:space="preserve">. </w:t>
      </w:r>
      <w:r w:rsidR="00C52F4A" w:rsidRPr="00605EB6">
        <w:t>C</w:t>
      </w:r>
      <w:r w:rsidR="00C474C1">
        <w:t>’</w:t>
      </w:r>
      <w:r w:rsidR="00C52F4A" w:rsidRPr="00605EB6">
        <w:t>est un vieux château en ruine</w:t>
      </w:r>
      <w:r w:rsidR="00C474C1">
        <w:t xml:space="preserve">, </w:t>
      </w:r>
      <w:r w:rsidR="00C52F4A" w:rsidRPr="00605EB6">
        <w:t>abandonné depuis longtemps</w:t>
      </w:r>
      <w:r w:rsidR="00C474C1">
        <w:t xml:space="preserve">, </w:t>
      </w:r>
      <w:r w:rsidR="00C52F4A" w:rsidRPr="00605EB6">
        <w:t>perdu dans un coin de la France</w:t>
      </w:r>
      <w:r w:rsidR="00C474C1">
        <w:t xml:space="preserve">, </w:t>
      </w:r>
      <w:r w:rsidR="00C52F4A" w:rsidRPr="00605EB6">
        <w:t>au milieu de montagnes sauvages</w:t>
      </w:r>
      <w:r w:rsidR="00C474C1">
        <w:t xml:space="preserve">, </w:t>
      </w:r>
      <w:r w:rsidR="00C52F4A" w:rsidRPr="00605EB6">
        <w:t>que j</w:t>
      </w:r>
      <w:r w:rsidR="00C474C1">
        <w:t>’</w:t>
      </w:r>
      <w:r w:rsidR="00C52F4A" w:rsidRPr="00605EB6">
        <w:t>ai fait louer il y a quelques mois</w:t>
      </w:r>
      <w:r w:rsidR="00C474C1">
        <w:t xml:space="preserve">. </w:t>
      </w:r>
      <w:r w:rsidR="00C52F4A" w:rsidRPr="00605EB6">
        <w:t>Trois ans de bail</w:t>
      </w:r>
      <w:r w:rsidR="00C474C1">
        <w:t xml:space="preserve">, </w:t>
      </w:r>
      <w:r w:rsidR="00C52F4A" w:rsidRPr="00605EB6">
        <w:t>on le renouvellera</w:t>
      </w:r>
      <w:r w:rsidR="00C474C1">
        <w:t xml:space="preserve">, </w:t>
      </w:r>
      <w:r w:rsidR="00C52F4A" w:rsidRPr="00605EB6">
        <w:t>si c</w:t>
      </w:r>
      <w:r w:rsidR="00C474C1">
        <w:t>’</w:t>
      </w:r>
      <w:r w:rsidR="00C52F4A" w:rsidRPr="00605EB6">
        <w:t>est nécessaire</w:t>
      </w:r>
      <w:r w:rsidR="00C474C1">
        <w:t xml:space="preserve">. </w:t>
      </w:r>
      <w:r w:rsidR="00C52F4A" w:rsidRPr="00605EB6">
        <w:t>Qui a loué</w:t>
      </w:r>
      <w:r w:rsidR="00C474C1">
        <w:t xml:space="preserve"> ? </w:t>
      </w:r>
      <w:r w:rsidR="00C52F4A" w:rsidRPr="00605EB6">
        <w:t>Un inconnu</w:t>
      </w:r>
      <w:r w:rsidR="00C474C1">
        <w:t xml:space="preserve">. </w:t>
      </w:r>
      <w:r w:rsidR="00C52F4A" w:rsidRPr="00605EB6">
        <w:t>Moi</w:t>
      </w:r>
      <w:r w:rsidR="00C474C1">
        <w:t xml:space="preserve">, </w:t>
      </w:r>
      <w:r w:rsidR="00C52F4A" w:rsidRPr="00605EB6">
        <w:t>monsieur le baron</w:t>
      </w:r>
      <w:r w:rsidR="00C474C1">
        <w:t xml:space="preserve">, </w:t>
      </w:r>
      <w:r w:rsidR="00C52F4A" w:rsidRPr="00605EB6">
        <w:t>je me montre le moins possible</w:t>
      </w:r>
      <w:r w:rsidR="00C474C1">
        <w:t xml:space="preserve">. </w:t>
      </w:r>
      <w:r w:rsidR="00C52F4A" w:rsidRPr="00605EB6">
        <w:t>Quand je donne de ma personne</w:t>
      </w:r>
      <w:r w:rsidR="00C474C1">
        <w:t xml:space="preserve">, </w:t>
      </w:r>
      <w:r w:rsidR="00C52F4A" w:rsidRPr="00605EB6">
        <w:t>c</w:t>
      </w:r>
      <w:r w:rsidR="00C474C1">
        <w:t>’</w:t>
      </w:r>
      <w:r w:rsidR="00C52F4A" w:rsidRPr="00605EB6">
        <w:t>est qu</w:t>
      </w:r>
      <w:r w:rsidR="00C474C1">
        <w:t>’</w:t>
      </w:r>
      <w:r w:rsidR="00C52F4A" w:rsidRPr="00605EB6">
        <w:t>il le faut absolument</w:t>
      </w:r>
      <w:r w:rsidR="00C474C1">
        <w:t xml:space="preserve">. </w:t>
      </w:r>
      <w:r w:rsidR="00C52F4A" w:rsidRPr="00605EB6">
        <w:t>Mais</w:t>
      </w:r>
      <w:r w:rsidR="00C474C1">
        <w:t xml:space="preserve">, </w:t>
      </w:r>
      <w:r w:rsidR="00C52F4A" w:rsidRPr="00605EB6">
        <w:t>alors</w:t>
      </w:r>
      <w:r w:rsidR="00C474C1">
        <w:t xml:space="preserve">, </w:t>
      </w:r>
      <w:r w:rsidR="00C52F4A" w:rsidRPr="00605EB6">
        <w:t>je ne suis plus l</w:t>
      </w:r>
      <w:r w:rsidR="00C474C1">
        <w:t>’</w:t>
      </w:r>
      <w:r w:rsidR="00C52F4A" w:rsidRPr="00605EB6">
        <w:t>agent d</w:t>
      </w:r>
      <w:r w:rsidR="00C474C1">
        <w:t>’</w:t>
      </w:r>
      <w:r w:rsidR="00C52F4A" w:rsidRPr="00605EB6">
        <w:t>affaires Blaireau</w:t>
      </w:r>
      <w:r w:rsidR="00C474C1">
        <w:t xml:space="preserve"> ; </w:t>
      </w:r>
      <w:r w:rsidR="00C52F4A" w:rsidRPr="00605EB6">
        <w:t>je change de peau</w:t>
      </w:r>
      <w:r w:rsidR="00C474C1">
        <w:t xml:space="preserve">, </w:t>
      </w:r>
      <w:r w:rsidR="00C52F4A" w:rsidRPr="00605EB6">
        <w:t>je me transforme</w:t>
      </w:r>
      <w:r w:rsidR="00C474C1">
        <w:t xml:space="preserve">, </w:t>
      </w:r>
      <w:r w:rsidR="00C52F4A" w:rsidRPr="00605EB6">
        <w:t>je deviens l</w:t>
      </w:r>
      <w:r w:rsidR="00C474C1">
        <w:t>’</w:t>
      </w:r>
      <w:r w:rsidR="00C52F4A" w:rsidRPr="00605EB6">
        <w:t>homme que je veux être</w:t>
      </w:r>
      <w:r w:rsidR="00C474C1">
        <w:t xml:space="preserve">. </w:t>
      </w:r>
      <w:r w:rsidR="00C52F4A" w:rsidRPr="00605EB6">
        <w:t>Je me rajeunis ou me vieillis à volonté</w:t>
      </w:r>
      <w:r w:rsidR="00C474C1">
        <w:t>.</w:t>
      </w:r>
    </w:p>
    <w:p w14:paraId="48E9ED2F" w14:textId="77777777" w:rsidR="00C474C1" w:rsidRDefault="00C474C1" w:rsidP="00C52F4A">
      <w:r>
        <w:t>» </w:t>
      </w:r>
      <w:r w:rsidR="00C52F4A" w:rsidRPr="00605EB6">
        <w:t>Dans trois ou quatre jours vous me verrez à Port-Marly</w:t>
      </w:r>
      <w:r>
        <w:t xml:space="preserve"> ; </w:t>
      </w:r>
      <w:r w:rsidR="00C52F4A" w:rsidRPr="00605EB6">
        <w:t>je serai médecin-aliéniste</w:t>
      </w:r>
      <w:r>
        <w:t>.</w:t>
      </w:r>
    </w:p>
    <w:p w14:paraId="2DC01658" w14:textId="53EC26A3" w:rsidR="00C474C1" w:rsidRDefault="00C474C1" w:rsidP="00C52F4A">
      <w:r>
        <w:t>» </w:t>
      </w:r>
      <w:r w:rsidR="00C52F4A" w:rsidRPr="00605EB6">
        <w:t>J</w:t>
      </w:r>
      <w:r>
        <w:t>’</w:t>
      </w:r>
      <w:r w:rsidR="00C52F4A" w:rsidRPr="00605EB6">
        <w:t>ai une police à mes ordres</w:t>
      </w:r>
      <w:r>
        <w:t xml:space="preserve">, </w:t>
      </w:r>
      <w:r w:rsidR="00C52F4A" w:rsidRPr="00605EB6">
        <w:t>des esclaves dont je suis le maître</w:t>
      </w:r>
      <w:r>
        <w:t xml:space="preserve">. </w:t>
      </w:r>
      <w:r w:rsidR="00C52F4A" w:rsidRPr="00605EB6">
        <w:t>Et c</w:t>
      </w:r>
      <w:r>
        <w:t>’</w:t>
      </w:r>
      <w:r w:rsidR="00C52F4A" w:rsidRPr="00605EB6">
        <w:t>est ainsi qu</w:t>
      </w:r>
      <w:r>
        <w:t>’</w:t>
      </w:r>
      <w:r w:rsidR="00C52F4A" w:rsidRPr="00605EB6">
        <w:t>ils m</w:t>
      </w:r>
      <w:r>
        <w:t>’</w:t>
      </w:r>
      <w:r w:rsidR="00C52F4A" w:rsidRPr="00605EB6">
        <w:t xml:space="preserve">appellent </w:t>
      </w:r>
      <w:r>
        <w:t>« </w:t>
      </w:r>
      <w:r w:rsidR="00C52F4A" w:rsidRPr="00605EB6">
        <w:t>Maître</w:t>
      </w:r>
      <w:r>
        <w:t xml:space="preserve"> », </w:t>
      </w:r>
      <w:r w:rsidR="00C52F4A" w:rsidRPr="00605EB6">
        <w:t>quand je parais parmi eux</w:t>
      </w:r>
      <w:r>
        <w:t xml:space="preserve"> ; </w:t>
      </w:r>
      <w:r w:rsidR="00C52F4A" w:rsidRPr="00605EB6">
        <w:t>deux ou trois seulement connaissent Blaireau</w:t>
      </w:r>
      <w:r>
        <w:t xml:space="preserve"> ; </w:t>
      </w:r>
      <w:r w:rsidR="00C52F4A" w:rsidRPr="00605EB6">
        <w:t>ce sont mes chefs de file</w:t>
      </w:r>
      <w:r>
        <w:t xml:space="preserve"> ; </w:t>
      </w:r>
      <w:r w:rsidR="00C52F4A" w:rsidRPr="00605EB6">
        <w:t>ceux-là me sont dévoués comme le chien l</w:t>
      </w:r>
      <w:r>
        <w:t>’</w:t>
      </w:r>
      <w:r w:rsidR="00C52F4A" w:rsidRPr="00605EB6">
        <w:t>est à celui qui l</w:t>
      </w:r>
      <w:r>
        <w:t>’</w:t>
      </w:r>
      <w:r w:rsidR="00C52F4A" w:rsidRPr="00605EB6">
        <w:t>a élevé et le nourrit</w:t>
      </w:r>
      <w:r>
        <w:t xml:space="preserve"> ; </w:t>
      </w:r>
      <w:r w:rsidR="00C52F4A" w:rsidRPr="00605EB6">
        <w:t>même sous le couteau de la guillotine</w:t>
      </w:r>
      <w:r>
        <w:t xml:space="preserve">, </w:t>
      </w:r>
      <w:r w:rsidR="00C52F4A" w:rsidRPr="00605EB6">
        <w:t>ils ne me trahiraient point</w:t>
      </w:r>
      <w:r>
        <w:t>.</w:t>
      </w:r>
    </w:p>
    <w:p w14:paraId="72CAB2A0" w14:textId="10958277" w:rsidR="00C474C1" w:rsidRDefault="0094609C" w:rsidP="00C52F4A">
      <w:r>
        <w:t>— </w:t>
      </w:r>
      <w:r w:rsidR="00C52F4A" w:rsidRPr="00605EB6">
        <w:t>Oh</w:t>
      </w:r>
      <w:r w:rsidR="00C474C1">
        <w:t xml:space="preserve"> ! </w:t>
      </w:r>
      <w:r w:rsidR="00C52F4A" w:rsidRPr="00605EB6">
        <w:t>vous êtes un homme terrible</w:t>
      </w:r>
      <w:r w:rsidR="00C474C1">
        <w:t xml:space="preserve">, </w:t>
      </w:r>
      <w:r w:rsidR="00C52F4A" w:rsidRPr="00605EB6">
        <w:t>monsieur Blaireau</w:t>
      </w:r>
      <w:r w:rsidR="00C474C1">
        <w:t xml:space="preserve"> ; </w:t>
      </w:r>
      <w:r w:rsidR="00C52F4A" w:rsidRPr="00605EB6">
        <w:t>vous me faites frissonner</w:t>
      </w:r>
      <w:r w:rsidR="00C474C1">
        <w:t xml:space="preserve">. </w:t>
      </w:r>
      <w:r w:rsidR="00C52F4A" w:rsidRPr="00605EB6">
        <w:t>Je sens votre force et je comprends pourquoi tout vous est possible</w:t>
      </w:r>
      <w:r w:rsidR="00C474C1">
        <w:t xml:space="preserve">. </w:t>
      </w:r>
      <w:r w:rsidR="00C52F4A" w:rsidRPr="00605EB6">
        <w:t>Il faut s</w:t>
      </w:r>
      <w:r w:rsidR="00C474C1">
        <w:t>’</w:t>
      </w:r>
      <w:r w:rsidR="00C52F4A" w:rsidRPr="00605EB6">
        <w:t>incliner devant votre puissance</w:t>
      </w:r>
      <w:r w:rsidR="00C474C1">
        <w:t>.</w:t>
      </w:r>
    </w:p>
    <w:p w14:paraId="063FFE34" w14:textId="6295A25F" w:rsidR="00C474C1" w:rsidRDefault="0094609C" w:rsidP="00C52F4A">
      <w:r>
        <w:t>— </w:t>
      </w:r>
      <w:r w:rsidR="00C52F4A" w:rsidRPr="00605EB6">
        <w:t>Ma puissance</w:t>
      </w:r>
      <w:r w:rsidR="00C474C1">
        <w:t xml:space="preserve">, </w:t>
      </w:r>
      <w:r w:rsidR="00C52F4A" w:rsidRPr="00605EB6">
        <w:t>c</w:t>
      </w:r>
      <w:r w:rsidR="00C474C1">
        <w:t>’</w:t>
      </w:r>
      <w:r w:rsidR="00C52F4A" w:rsidRPr="00605EB6">
        <w:t>est mon génie</w:t>
      </w:r>
      <w:r w:rsidR="00C474C1">
        <w:t xml:space="preserve"> ! </w:t>
      </w:r>
      <w:r w:rsidR="00C52F4A" w:rsidRPr="00605EB6">
        <w:t>répliqua Blaireau d</w:t>
      </w:r>
      <w:r w:rsidR="00C474C1">
        <w:t>’</w:t>
      </w:r>
      <w:r w:rsidR="00C52F4A" w:rsidRPr="00605EB6">
        <w:t>un ton superbe</w:t>
      </w:r>
      <w:r w:rsidR="00C474C1">
        <w:t xml:space="preserve">, </w:t>
      </w:r>
      <w:r w:rsidR="00C52F4A" w:rsidRPr="00605EB6">
        <w:t>l</w:t>
      </w:r>
      <w:r w:rsidR="00C474C1">
        <w:t>’</w:t>
      </w:r>
      <w:r w:rsidR="00C52F4A" w:rsidRPr="00605EB6">
        <w:t>œil flamboyant d</w:t>
      </w:r>
      <w:r w:rsidR="00C474C1">
        <w:t>’</w:t>
      </w:r>
      <w:r w:rsidR="00C52F4A" w:rsidRPr="00605EB6">
        <w:t>orgueil</w:t>
      </w:r>
      <w:r w:rsidR="00C474C1">
        <w:t>.</w:t>
      </w:r>
    </w:p>
    <w:p w14:paraId="3DBB1F33" w14:textId="6533909F" w:rsidR="00C474C1" w:rsidRDefault="00C52F4A" w:rsidP="00C474C1">
      <w:pPr>
        <w:pStyle w:val="Titre2"/>
      </w:pPr>
      <w:bookmarkStart w:id="71" w:name="_Toc197617916"/>
      <w:r w:rsidRPr="00605EB6">
        <w:lastRenderedPageBreak/>
        <w:t>XIII</w:t>
      </w:r>
      <w:r w:rsidRPr="00605EB6">
        <w:br/>
      </w:r>
      <w:r w:rsidRPr="00605EB6">
        <w:br/>
        <w:t>L</w:t>
      </w:r>
      <w:r w:rsidR="00C474C1">
        <w:t>’</w:t>
      </w:r>
      <w:r w:rsidRPr="00605EB6">
        <w:t>UN VAUT L</w:t>
      </w:r>
      <w:r w:rsidR="00C474C1">
        <w:t>’</w:t>
      </w:r>
      <w:r w:rsidRPr="00605EB6">
        <w:t>AUTRE</w:t>
      </w:r>
      <w:bookmarkEnd w:id="71"/>
    </w:p>
    <w:p w14:paraId="4EC52FB8" w14:textId="39FD5F54" w:rsidR="00C474C1" w:rsidRDefault="0094609C" w:rsidP="00C52F4A">
      <w:r>
        <w:t>— </w:t>
      </w:r>
      <w:r w:rsidR="00C52F4A" w:rsidRPr="00605EB6">
        <w:t>Quel homme</w:t>
      </w:r>
      <w:r w:rsidR="00C474C1">
        <w:t xml:space="preserve">, </w:t>
      </w:r>
      <w:r w:rsidR="00C52F4A" w:rsidRPr="00605EB6">
        <w:t>quel homme</w:t>
      </w:r>
      <w:r w:rsidR="00C474C1">
        <w:t xml:space="preserve"> ! </w:t>
      </w:r>
      <w:r w:rsidR="00C52F4A" w:rsidRPr="00605EB6">
        <w:t>pensait le baron</w:t>
      </w:r>
      <w:r w:rsidR="00C474C1">
        <w:t>.</w:t>
      </w:r>
    </w:p>
    <w:p w14:paraId="78519800" w14:textId="77777777" w:rsidR="00C474C1" w:rsidRDefault="00C52F4A" w:rsidP="00C52F4A">
      <w:r w:rsidRPr="00605EB6">
        <w:t>Et</w:t>
      </w:r>
      <w:r w:rsidR="00C474C1">
        <w:t xml:space="preserve">, </w:t>
      </w:r>
      <w:r w:rsidRPr="00605EB6">
        <w:t>les yeux écarquillés</w:t>
      </w:r>
      <w:r w:rsidR="00C474C1">
        <w:t xml:space="preserve">, </w:t>
      </w:r>
      <w:r w:rsidRPr="00605EB6">
        <w:t>la bouche ouverte</w:t>
      </w:r>
      <w:r w:rsidR="00C474C1">
        <w:t xml:space="preserve">, </w:t>
      </w:r>
      <w:r w:rsidRPr="00605EB6">
        <w:t>ahuri</w:t>
      </w:r>
      <w:r w:rsidR="00C474C1">
        <w:t xml:space="preserve">, </w:t>
      </w:r>
      <w:r w:rsidRPr="00605EB6">
        <w:t>il le contemplait</w:t>
      </w:r>
      <w:r w:rsidR="00C474C1">
        <w:t xml:space="preserve">, </w:t>
      </w:r>
      <w:r w:rsidRPr="00605EB6">
        <w:t>en extase</w:t>
      </w:r>
      <w:r w:rsidR="00C474C1">
        <w:t xml:space="preserve">, </w:t>
      </w:r>
      <w:r w:rsidRPr="00605EB6">
        <w:t>ébloui comme devant une lumière trop éclatante</w:t>
      </w:r>
      <w:r w:rsidR="00C474C1">
        <w:t>.</w:t>
      </w:r>
    </w:p>
    <w:p w14:paraId="774D14B5" w14:textId="77777777" w:rsidR="00C474C1" w:rsidRDefault="00C52F4A" w:rsidP="00C52F4A">
      <w:r w:rsidRPr="00605EB6">
        <w:t>Il lui semblait que ce petit homme trapu</w:t>
      </w:r>
      <w:r w:rsidR="00C474C1">
        <w:t xml:space="preserve">, </w:t>
      </w:r>
      <w:r w:rsidRPr="00605EB6">
        <w:t>chauve</w:t>
      </w:r>
      <w:r w:rsidR="00C474C1">
        <w:t xml:space="preserve">, </w:t>
      </w:r>
      <w:r w:rsidRPr="00605EB6">
        <w:t>laid</w:t>
      </w:r>
      <w:r w:rsidR="00C474C1">
        <w:t xml:space="preserve">, </w:t>
      </w:r>
      <w:r w:rsidRPr="00605EB6">
        <w:t>au regard de vautour</w:t>
      </w:r>
      <w:r w:rsidR="00C474C1">
        <w:t xml:space="preserve">, </w:t>
      </w:r>
      <w:r w:rsidRPr="00605EB6">
        <w:t>emmitouflé dans une robe de chambre crasseuse</w:t>
      </w:r>
      <w:r w:rsidR="00C474C1">
        <w:t xml:space="preserve">, </w:t>
      </w:r>
      <w:r w:rsidRPr="00605EB6">
        <w:t>avait la taille d</w:t>
      </w:r>
      <w:r w:rsidR="00C474C1">
        <w:t>’</w:t>
      </w:r>
      <w:r w:rsidRPr="00605EB6">
        <w:t>un géant</w:t>
      </w:r>
      <w:r w:rsidR="00C474C1">
        <w:t>.</w:t>
      </w:r>
    </w:p>
    <w:p w14:paraId="6B938C2A" w14:textId="77777777" w:rsidR="00C474C1" w:rsidRDefault="00C52F4A" w:rsidP="00C52F4A">
      <w:r w:rsidRPr="00605EB6">
        <w:t>Ce que lui inspirait Blaireau était une sorte de respect mêlé à une impression de terreur</w:t>
      </w:r>
      <w:r w:rsidR="00C474C1">
        <w:t>.</w:t>
      </w:r>
    </w:p>
    <w:p w14:paraId="247DEDF6" w14:textId="77777777" w:rsidR="00C474C1" w:rsidRDefault="00C52F4A" w:rsidP="00C52F4A">
      <w:r w:rsidRPr="00605EB6">
        <w:t>Blaireau examinait son nouveau client d</w:t>
      </w:r>
      <w:r w:rsidR="00C474C1">
        <w:t>’</w:t>
      </w:r>
      <w:r w:rsidRPr="00605EB6">
        <w:t>un air goguenard</w:t>
      </w:r>
      <w:r w:rsidR="00C474C1">
        <w:t xml:space="preserve"> ; </w:t>
      </w:r>
      <w:r w:rsidRPr="00605EB6">
        <w:t>il se donna</w:t>
      </w:r>
      <w:r w:rsidR="00C474C1">
        <w:t xml:space="preserve">, </w:t>
      </w:r>
      <w:r w:rsidRPr="00605EB6">
        <w:t>pendant un instant</w:t>
      </w:r>
      <w:r w:rsidR="00C474C1">
        <w:t xml:space="preserve">, </w:t>
      </w:r>
      <w:r w:rsidRPr="00605EB6">
        <w:t>le plaisir de jouir de l</w:t>
      </w:r>
      <w:r w:rsidR="00C474C1">
        <w:t>’</w:t>
      </w:r>
      <w:r w:rsidRPr="00605EB6">
        <w:t>effet qu</w:t>
      </w:r>
      <w:r w:rsidR="00C474C1">
        <w:t>’</w:t>
      </w:r>
      <w:r w:rsidRPr="00605EB6">
        <w:t>il venait de produire</w:t>
      </w:r>
      <w:r w:rsidR="00C474C1">
        <w:t>.</w:t>
      </w:r>
    </w:p>
    <w:p w14:paraId="4E1AFEF4" w14:textId="333B6E06" w:rsidR="00C474C1" w:rsidRDefault="0094609C" w:rsidP="00C52F4A">
      <w:r>
        <w:t>— </w:t>
      </w:r>
      <w:r w:rsidR="00C52F4A" w:rsidRPr="00605EB6">
        <w:t>Quelle drôle de figure vous faites</w:t>
      </w:r>
      <w:r w:rsidR="00C474C1">
        <w:t xml:space="preserve">, </w:t>
      </w:r>
      <w:r w:rsidR="00C52F4A" w:rsidRPr="00605EB6">
        <w:t>monsieur le baron</w:t>
      </w:r>
      <w:r w:rsidR="00C474C1">
        <w:t xml:space="preserve"> ! </w:t>
      </w:r>
      <w:r w:rsidR="00C52F4A" w:rsidRPr="00605EB6">
        <w:t>dit-il</w:t>
      </w:r>
      <w:r w:rsidR="00C474C1">
        <w:t xml:space="preserve">, </w:t>
      </w:r>
      <w:r w:rsidR="00C52F4A" w:rsidRPr="00605EB6">
        <w:t>dissimulant mal son ironie</w:t>
      </w:r>
      <w:r w:rsidR="00C474C1">
        <w:t xml:space="preserve"> ; </w:t>
      </w:r>
      <w:r w:rsidR="00C52F4A" w:rsidRPr="00605EB6">
        <w:t>pourquoi me regardez-vous ainsi</w:t>
      </w:r>
      <w:r w:rsidR="00C474C1">
        <w:t> ?</w:t>
      </w:r>
    </w:p>
    <w:p w14:paraId="146691C8" w14:textId="232149DF" w:rsidR="00C474C1" w:rsidRDefault="0094609C" w:rsidP="00C52F4A">
      <w:r>
        <w:t>— </w:t>
      </w:r>
      <w:r w:rsidR="00C52F4A" w:rsidRPr="00605EB6">
        <w:t>Je vous admire</w:t>
      </w:r>
      <w:r w:rsidR="00C474C1">
        <w:t xml:space="preserve">, </w:t>
      </w:r>
      <w:r w:rsidR="00C52F4A" w:rsidRPr="00605EB6">
        <w:t>monsieur Blaireau</w:t>
      </w:r>
      <w:r w:rsidR="00C474C1">
        <w:t xml:space="preserve"> ; </w:t>
      </w:r>
      <w:r w:rsidR="00C52F4A" w:rsidRPr="00605EB6">
        <w:t>énergique</w:t>
      </w:r>
      <w:r w:rsidR="00C474C1">
        <w:t xml:space="preserve">, </w:t>
      </w:r>
      <w:r w:rsidR="00C52F4A" w:rsidRPr="00605EB6">
        <w:t>fort dans votre volonté</w:t>
      </w:r>
      <w:r w:rsidR="00C474C1">
        <w:t xml:space="preserve">, </w:t>
      </w:r>
      <w:r w:rsidR="00C52F4A" w:rsidRPr="00605EB6">
        <w:t>vous êtes superbe</w:t>
      </w:r>
      <w:r w:rsidR="00C474C1">
        <w:t> !</w:t>
      </w:r>
    </w:p>
    <w:p w14:paraId="3CAC33A5" w14:textId="651E5A5B" w:rsidR="00C474C1" w:rsidRDefault="0094609C" w:rsidP="00C52F4A">
      <w:r>
        <w:t>— </w:t>
      </w:r>
      <w:r w:rsidR="00C52F4A" w:rsidRPr="00605EB6">
        <w:t>Chez l</w:t>
      </w:r>
      <w:r w:rsidR="00C474C1">
        <w:t>’</w:t>
      </w:r>
      <w:r w:rsidR="00C52F4A" w:rsidRPr="00605EB6">
        <w:t>homme</w:t>
      </w:r>
      <w:r w:rsidR="00C474C1">
        <w:t xml:space="preserve">, </w:t>
      </w:r>
      <w:r w:rsidR="00C52F4A" w:rsidRPr="00605EB6">
        <w:t>répliqua Blaireau gravement</w:t>
      </w:r>
      <w:r w:rsidR="00C474C1">
        <w:t xml:space="preserve">, </w:t>
      </w:r>
      <w:r w:rsidR="00C52F4A" w:rsidRPr="00605EB6">
        <w:t>la volonté est tout</w:t>
      </w:r>
      <w:r w:rsidR="00C474C1">
        <w:t xml:space="preserve"> ; </w:t>
      </w:r>
      <w:r w:rsidR="00C52F4A" w:rsidRPr="00605EB6">
        <w:t>sans elle</w:t>
      </w:r>
      <w:r w:rsidR="00C474C1">
        <w:t xml:space="preserve">, </w:t>
      </w:r>
      <w:r w:rsidR="00C52F4A" w:rsidRPr="00605EB6">
        <w:t>plus de force</w:t>
      </w:r>
      <w:r w:rsidR="004540F3">
        <w:t> ;</w:t>
      </w:r>
      <w:r w:rsidR="00C474C1">
        <w:t xml:space="preserve"> </w:t>
      </w:r>
      <w:r w:rsidR="00C52F4A" w:rsidRPr="00605EB6">
        <w:t>il n</w:t>
      </w:r>
      <w:r w:rsidR="00C474C1">
        <w:t>’</w:t>
      </w:r>
      <w:r w:rsidR="00C52F4A" w:rsidRPr="00605EB6">
        <w:t>y a que faiblesse</w:t>
      </w:r>
      <w:r w:rsidR="00C474C1">
        <w:t>.</w:t>
      </w:r>
    </w:p>
    <w:p w14:paraId="5AD21B1B" w14:textId="0930D2CC" w:rsidR="00C474C1" w:rsidRDefault="0094609C" w:rsidP="00C52F4A">
      <w:r>
        <w:t>— </w:t>
      </w:r>
      <w:r w:rsidR="00C52F4A" w:rsidRPr="00605EB6">
        <w:t>C</w:t>
      </w:r>
      <w:r w:rsidR="00C474C1">
        <w:t>’</w:t>
      </w:r>
      <w:r w:rsidR="00C52F4A" w:rsidRPr="00605EB6">
        <w:t>est vrai</w:t>
      </w:r>
      <w:r w:rsidR="00C474C1">
        <w:t>.</w:t>
      </w:r>
    </w:p>
    <w:p w14:paraId="075D7140" w14:textId="58CB4464" w:rsidR="00C474C1" w:rsidRDefault="0094609C" w:rsidP="00C52F4A">
      <w:r>
        <w:t>— </w:t>
      </w:r>
      <w:r w:rsidR="00C52F4A" w:rsidRPr="00605EB6">
        <w:t>Mais revenons à notre affaire</w:t>
      </w:r>
      <w:r w:rsidR="00C474C1">
        <w:t xml:space="preserve">, </w:t>
      </w:r>
      <w:r w:rsidR="00C52F4A" w:rsidRPr="00605EB6">
        <w:t>monsieur le baron</w:t>
      </w:r>
      <w:r w:rsidR="00C474C1">
        <w:t>.</w:t>
      </w:r>
    </w:p>
    <w:p w14:paraId="57CB6C6D" w14:textId="1F131381" w:rsidR="00C474C1" w:rsidRDefault="0094609C" w:rsidP="00C52F4A">
      <w:r>
        <w:lastRenderedPageBreak/>
        <w:t>— </w:t>
      </w:r>
      <w:r w:rsidR="00C52F4A" w:rsidRPr="00605EB6">
        <w:t>Déjà</w:t>
      </w:r>
      <w:r w:rsidR="00C474C1">
        <w:t xml:space="preserve">, </w:t>
      </w:r>
      <w:r w:rsidR="00C52F4A" w:rsidRPr="00605EB6">
        <w:t>m</w:t>
      </w:r>
      <w:r w:rsidR="00C474C1">
        <w:t>’</w:t>
      </w:r>
      <w:r w:rsidR="00C52F4A" w:rsidRPr="00605EB6">
        <w:t>avez-vous dit</w:t>
      </w:r>
      <w:r w:rsidR="00C474C1">
        <w:t xml:space="preserve">, </w:t>
      </w:r>
      <w:r w:rsidR="00C52F4A" w:rsidRPr="00605EB6">
        <w:t>vous avez tout combiné</w:t>
      </w:r>
      <w:r w:rsidR="00C474C1">
        <w:t xml:space="preserve">, </w:t>
      </w:r>
      <w:r w:rsidR="00C52F4A" w:rsidRPr="00605EB6">
        <w:t>tout arrêté</w:t>
      </w:r>
      <w:r w:rsidR="00C474C1">
        <w:t>. ?</w:t>
      </w:r>
    </w:p>
    <w:p w14:paraId="7E61541C" w14:textId="628E2481" w:rsidR="00C474C1" w:rsidRDefault="0094609C" w:rsidP="00C52F4A">
      <w:r>
        <w:t>— </w:t>
      </w:r>
      <w:r w:rsidR="00C52F4A" w:rsidRPr="00605EB6">
        <w:t>Oui</w:t>
      </w:r>
      <w:r w:rsidR="00C474C1">
        <w:t xml:space="preserve">, </w:t>
      </w:r>
      <w:r w:rsidR="00C52F4A" w:rsidRPr="00605EB6">
        <w:t>sauf ce que l</w:t>
      </w:r>
      <w:r w:rsidR="00C474C1">
        <w:t>’</w:t>
      </w:r>
      <w:r w:rsidR="00C52F4A" w:rsidRPr="00605EB6">
        <w:t>imprévu pourrait m</w:t>
      </w:r>
      <w:r w:rsidR="00C474C1">
        <w:t>’</w:t>
      </w:r>
      <w:r w:rsidR="00C52F4A" w:rsidRPr="00605EB6">
        <w:t>obliger à changer dans mon plan</w:t>
      </w:r>
      <w:r w:rsidR="00C474C1">
        <w:t>.</w:t>
      </w:r>
    </w:p>
    <w:p w14:paraId="3F800F42" w14:textId="6C8711CA" w:rsidR="00C474C1" w:rsidRDefault="0094609C" w:rsidP="00C52F4A">
      <w:r>
        <w:t>— </w:t>
      </w:r>
      <w:r w:rsidR="00C52F4A" w:rsidRPr="00605EB6">
        <w:t>Ce plan</w:t>
      </w:r>
      <w:r w:rsidR="00C474C1">
        <w:t xml:space="preserve">, </w:t>
      </w:r>
      <w:r w:rsidR="00C52F4A" w:rsidRPr="00605EB6">
        <w:t>pouvez-vous me le faire connaître</w:t>
      </w:r>
      <w:r w:rsidR="00C474C1">
        <w:t> ?</w:t>
      </w:r>
    </w:p>
    <w:p w14:paraId="6C493A82" w14:textId="259321F2" w:rsidR="00C474C1" w:rsidRDefault="0094609C" w:rsidP="00C52F4A">
      <w:r>
        <w:t>— </w:t>
      </w:r>
      <w:r w:rsidR="00C52F4A" w:rsidRPr="00605EB6">
        <w:t>C</w:t>
      </w:r>
      <w:r w:rsidR="00C474C1">
        <w:t>’</w:t>
      </w:r>
      <w:r w:rsidR="00C52F4A" w:rsidRPr="00605EB6">
        <w:t>est inutile</w:t>
      </w:r>
      <w:r w:rsidR="00C474C1">
        <w:t xml:space="preserve"> : </w:t>
      </w:r>
      <w:r w:rsidR="00C52F4A" w:rsidRPr="00605EB6">
        <w:t>vous en verrez l</w:t>
      </w:r>
      <w:r w:rsidR="00C474C1">
        <w:t>’</w:t>
      </w:r>
      <w:r w:rsidR="00C52F4A" w:rsidRPr="00605EB6">
        <w:t>exécution</w:t>
      </w:r>
      <w:r w:rsidR="00C474C1">
        <w:t xml:space="preserve">, </w:t>
      </w:r>
      <w:r w:rsidR="00C52F4A" w:rsidRPr="00605EB6">
        <w:t>puisque cela se passera sous vos yeux</w:t>
      </w:r>
      <w:r w:rsidR="00C474C1">
        <w:t xml:space="preserve">… </w:t>
      </w:r>
      <w:r w:rsidR="00C52F4A" w:rsidRPr="00605EB6">
        <w:t>Une fois votre belle-sœur en lieu sûr</w:t>
      </w:r>
      <w:r w:rsidR="00C474C1">
        <w:t xml:space="preserve">, </w:t>
      </w:r>
      <w:r w:rsidR="00C52F4A" w:rsidRPr="00605EB6">
        <w:t>vous n</w:t>
      </w:r>
      <w:r w:rsidR="00C474C1">
        <w:t>’</w:t>
      </w:r>
      <w:r w:rsidR="00C52F4A" w:rsidRPr="00605EB6">
        <w:t>aurez plus à vous occuper d</w:t>
      </w:r>
      <w:r w:rsidR="00C474C1">
        <w:t>’</w:t>
      </w:r>
      <w:r w:rsidR="00C52F4A" w:rsidRPr="00605EB6">
        <w:t>elle</w:t>
      </w:r>
      <w:r w:rsidR="00C474C1">
        <w:t xml:space="preserve"> ; </w:t>
      </w:r>
      <w:r w:rsidR="00C52F4A" w:rsidRPr="00605EB6">
        <w:t>elle appartiendra à ceux à qui je l</w:t>
      </w:r>
      <w:r w:rsidR="00C474C1">
        <w:t>’</w:t>
      </w:r>
      <w:r w:rsidR="00C52F4A" w:rsidRPr="00605EB6">
        <w:t>aurai confiée</w:t>
      </w:r>
      <w:r w:rsidR="00C474C1">
        <w:t xml:space="preserve">. </w:t>
      </w:r>
      <w:r w:rsidR="00C52F4A" w:rsidRPr="00605EB6">
        <w:t>Oh</w:t>
      </w:r>
      <w:r w:rsidR="00C474C1">
        <w:t xml:space="preserve"> ! </w:t>
      </w:r>
      <w:r w:rsidR="00C52F4A" w:rsidRPr="00605EB6">
        <w:t>je fais bien les choses</w:t>
      </w:r>
      <w:r w:rsidR="00C474C1">
        <w:t xml:space="preserve">, </w:t>
      </w:r>
      <w:r w:rsidR="00C52F4A" w:rsidRPr="00605EB6">
        <w:t>moi</w:t>
      </w:r>
      <w:r w:rsidR="00C474C1">
        <w:t xml:space="preserve">. </w:t>
      </w:r>
      <w:r w:rsidR="00C52F4A" w:rsidRPr="00605EB6">
        <w:t>Avec moi</w:t>
      </w:r>
      <w:r w:rsidR="00C474C1">
        <w:t xml:space="preserve">, </w:t>
      </w:r>
      <w:r w:rsidR="00C52F4A" w:rsidRPr="00605EB6">
        <w:t>monsieur le baron</w:t>
      </w:r>
      <w:r w:rsidR="00C474C1">
        <w:t xml:space="preserve">, </w:t>
      </w:r>
      <w:r w:rsidR="00C52F4A" w:rsidRPr="00605EB6">
        <w:t>on en a toujours pour son argent</w:t>
      </w:r>
      <w:r w:rsidR="00C474C1">
        <w:t xml:space="preserve"> : </w:t>
      </w:r>
      <w:r w:rsidR="00C52F4A" w:rsidRPr="00605EB6">
        <w:t>mieux on paye</w:t>
      </w:r>
      <w:r w:rsidR="00C474C1">
        <w:t xml:space="preserve">, </w:t>
      </w:r>
      <w:r w:rsidR="00C52F4A" w:rsidRPr="00605EB6">
        <w:t>mieux on est servi</w:t>
      </w:r>
      <w:r w:rsidR="00C474C1">
        <w:t xml:space="preserve">. </w:t>
      </w:r>
      <w:r w:rsidR="00C52F4A" w:rsidRPr="00605EB6">
        <w:t>Je vous dirai comment j</w:t>
      </w:r>
      <w:r w:rsidR="00C474C1">
        <w:t>’</w:t>
      </w:r>
      <w:r w:rsidR="00C52F4A" w:rsidRPr="00605EB6">
        <w:t>aurai arrangé l</w:t>
      </w:r>
      <w:r w:rsidR="00C474C1">
        <w:t>’</w:t>
      </w:r>
      <w:r w:rsidR="00C52F4A" w:rsidRPr="00605EB6">
        <w:t>existence de la folle</w:t>
      </w:r>
      <w:r w:rsidR="00C474C1">
        <w:t xml:space="preserve"> ; </w:t>
      </w:r>
      <w:r w:rsidR="00C52F4A" w:rsidRPr="00605EB6">
        <w:t>elle ne manquera de rien</w:t>
      </w:r>
      <w:r w:rsidR="00C474C1">
        <w:t xml:space="preserve">, </w:t>
      </w:r>
      <w:r w:rsidR="00C52F4A" w:rsidRPr="00605EB6">
        <w:t>sera bien soignée et surtout bien gardée</w:t>
      </w:r>
      <w:r w:rsidR="00C474C1">
        <w:t xml:space="preserve">. </w:t>
      </w:r>
      <w:r w:rsidR="00C52F4A" w:rsidRPr="00605EB6">
        <w:t>Je vous verrai de temps à autre et vous tiendrai au courant de la situation</w:t>
      </w:r>
      <w:r w:rsidR="00C474C1">
        <w:t xml:space="preserve"> ; </w:t>
      </w:r>
      <w:r w:rsidR="00C52F4A" w:rsidRPr="00605EB6">
        <w:t>d</w:t>
      </w:r>
      <w:r w:rsidR="00C474C1">
        <w:t>’</w:t>
      </w:r>
      <w:r w:rsidR="00C52F4A" w:rsidRPr="00605EB6">
        <w:t>ailleurs</w:t>
      </w:r>
      <w:r w:rsidR="00C474C1">
        <w:t xml:space="preserve">, </w:t>
      </w:r>
      <w:r w:rsidR="00C52F4A" w:rsidRPr="00605EB6">
        <w:t xml:space="preserve">rien ne sera fait plus tard </w:t>
      </w:r>
      <w:r w:rsidR="00CE0AAC" w:rsidRPr="00605EB6">
        <w:t>s</w:t>
      </w:r>
      <w:r w:rsidR="00CE0AAC">
        <w:t>a</w:t>
      </w:r>
      <w:r w:rsidR="00CE0AAC" w:rsidRPr="00605EB6">
        <w:t xml:space="preserve">ns </w:t>
      </w:r>
      <w:r w:rsidR="00C52F4A" w:rsidRPr="00605EB6">
        <w:t>votre assentiment ou votre approbation</w:t>
      </w:r>
      <w:r w:rsidR="00C474C1">
        <w:t>.</w:t>
      </w:r>
    </w:p>
    <w:p w14:paraId="1E973F19" w14:textId="30293D08" w:rsidR="00C474C1" w:rsidRDefault="0094609C" w:rsidP="00C52F4A">
      <w:r>
        <w:t>— </w:t>
      </w:r>
      <w:r w:rsidR="00C52F4A" w:rsidRPr="00A97369">
        <w:t>Pour le moment</w:t>
      </w:r>
      <w:r w:rsidR="00C474C1">
        <w:t xml:space="preserve">, </w:t>
      </w:r>
      <w:r w:rsidR="00C52F4A" w:rsidRPr="00A97369">
        <w:t>que vais-je avoir à faire</w:t>
      </w:r>
      <w:r w:rsidR="00C474C1">
        <w:t> ?</w:t>
      </w:r>
    </w:p>
    <w:p w14:paraId="1053C03C" w14:textId="4AD76DA9" w:rsidR="00C474C1" w:rsidRDefault="0094609C" w:rsidP="00C52F4A">
      <w:r>
        <w:t>— </w:t>
      </w:r>
      <w:r w:rsidR="00C52F4A" w:rsidRPr="00A97369">
        <w:t>Peu de chose</w:t>
      </w:r>
      <w:r w:rsidR="00C474C1">
        <w:t xml:space="preserve">. </w:t>
      </w:r>
      <w:r w:rsidR="00C52F4A" w:rsidRPr="00A97369">
        <w:t>Dans un instant nous allons nous quitter</w:t>
      </w:r>
      <w:r w:rsidR="00C474C1">
        <w:t xml:space="preserve"> ; </w:t>
      </w:r>
      <w:r w:rsidR="00C52F4A" w:rsidRPr="00A97369">
        <w:t>vous retournerez aussitôt à Port-Marly où je vous consigne</w:t>
      </w:r>
      <w:r w:rsidR="00C474C1">
        <w:t xml:space="preserve">, </w:t>
      </w:r>
      <w:r w:rsidR="00C52F4A" w:rsidRPr="00A97369">
        <w:t>vous entendez</w:t>
      </w:r>
      <w:r w:rsidR="00C474C1">
        <w:t xml:space="preserve"> ? </w:t>
      </w:r>
      <w:r w:rsidR="00C52F4A" w:rsidRPr="00A97369">
        <w:t>Vous ne devez plus vous éloigner de votre belle-</w:t>
      </w:r>
      <w:r w:rsidR="00C52F4A" w:rsidRPr="00605EB6">
        <w:t>sœur</w:t>
      </w:r>
      <w:r w:rsidR="00C474C1">
        <w:t xml:space="preserve">. </w:t>
      </w:r>
      <w:r w:rsidR="00C52F4A" w:rsidRPr="00605EB6">
        <w:t>Vous-même</w:t>
      </w:r>
      <w:r w:rsidR="00C474C1">
        <w:t xml:space="preserve">, </w:t>
      </w:r>
      <w:r w:rsidR="00C52F4A" w:rsidRPr="00605EB6">
        <w:t>vous veillerez sur elle</w:t>
      </w:r>
      <w:r w:rsidR="00C474C1">
        <w:t xml:space="preserve">. </w:t>
      </w:r>
      <w:r w:rsidR="00C52F4A" w:rsidRPr="00605EB6">
        <w:t>Personne ne doit la voir</w:t>
      </w:r>
      <w:r w:rsidR="00C474C1">
        <w:t xml:space="preserve">. </w:t>
      </w:r>
      <w:r w:rsidR="00C52F4A" w:rsidRPr="00605EB6">
        <w:t>Combien y a-t-il de domestiques</w:t>
      </w:r>
      <w:r w:rsidR="00C474C1">
        <w:t> ?</w:t>
      </w:r>
    </w:p>
    <w:p w14:paraId="14949001" w14:textId="462E273A" w:rsidR="00C474C1" w:rsidRDefault="0094609C" w:rsidP="00C52F4A">
      <w:r>
        <w:t>— </w:t>
      </w:r>
      <w:r w:rsidR="00C52F4A" w:rsidRPr="00605EB6">
        <w:t>Quatre</w:t>
      </w:r>
      <w:r w:rsidR="00C474C1">
        <w:t>.</w:t>
      </w:r>
    </w:p>
    <w:p w14:paraId="2013D6FC" w14:textId="67B7DDA5" w:rsidR="00C474C1" w:rsidRDefault="0094609C" w:rsidP="00C52F4A">
      <w:r>
        <w:t>— </w:t>
      </w:r>
      <w:r w:rsidR="00C52F4A" w:rsidRPr="00605EB6">
        <w:t>Leur avez-vous donné leur compte</w:t>
      </w:r>
      <w:r w:rsidR="00C474C1">
        <w:t> ?</w:t>
      </w:r>
    </w:p>
    <w:p w14:paraId="79E5AA1B" w14:textId="21027E76" w:rsidR="00C474C1" w:rsidRDefault="0094609C" w:rsidP="00C52F4A">
      <w:r>
        <w:t>— </w:t>
      </w:r>
      <w:r w:rsidR="00C52F4A" w:rsidRPr="00605EB6">
        <w:t>Pas encore</w:t>
      </w:r>
      <w:r w:rsidR="00C474C1">
        <w:t xml:space="preserve"> ; </w:t>
      </w:r>
      <w:r w:rsidR="00C52F4A" w:rsidRPr="00605EB6">
        <w:t>mais ils s</w:t>
      </w:r>
      <w:r w:rsidR="00C474C1">
        <w:t>’</w:t>
      </w:r>
      <w:r w:rsidR="00C52F4A" w:rsidRPr="00605EB6">
        <w:t>attendent à être congédiés</w:t>
      </w:r>
      <w:r w:rsidR="00C474C1">
        <w:t>.</w:t>
      </w:r>
    </w:p>
    <w:p w14:paraId="105FABE9" w14:textId="3F03231A" w:rsidR="00C474C1" w:rsidRDefault="0094609C" w:rsidP="00C52F4A">
      <w:r>
        <w:t>— </w:t>
      </w:r>
      <w:r w:rsidR="00C52F4A" w:rsidRPr="00605EB6">
        <w:t>C</w:t>
      </w:r>
      <w:r w:rsidR="00C474C1">
        <w:t>’</w:t>
      </w:r>
      <w:r w:rsidR="00C52F4A" w:rsidRPr="00605EB6">
        <w:t>est ce que vous ferez dès aujourd</w:t>
      </w:r>
      <w:r w:rsidR="00C474C1">
        <w:t>’</w:t>
      </w:r>
      <w:r w:rsidR="00C52F4A" w:rsidRPr="00605EB6">
        <w:t>hui</w:t>
      </w:r>
      <w:r w:rsidR="00C474C1">
        <w:t xml:space="preserve">, </w:t>
      </w:r>
      <w:r w:rsidR="00C52F4A" w:rsidRPr="00605EB6">
        <w:t>en leur donnant à chacun une gratification convenable</w:t>
      </w:r>
      <w:r w:rsidR="00C474C1">
        <w:t xml:space="preserve">, </w:t>
      </w:r>
      <w:r w:rsidR="00C52F4A" w:rsidRPr="00605EB6">
        <w:t>à titre d</w:t>
      </w:r>
      <w:r w:rsidR="00C474C1">
        <w:t>’</w:t>
      </w:r>
      <w:r w:rsidR="00C52F4A" w:rsidRPr="00605EB6">
        <w:t>indemnité</w:t>
      </w:r>
      <w:r w:rsidR="00C474C1">
        <w:t>.</w:t>
      </w:r>
    </w:p>
    <w:p w14:paraId="203388A8" w14:textId="53B221BE" w:rsidR="00C474C1" w:rsidRDefault="0094609C" w:rsidP="00C52F4A">
      <w:r>
        <w:lastRenderedPageBreak/>
        <w:t>— </w:t>
      </w:r>
      <w:r w:rsidR="00C52F4A" w:rsidRPr="00605EB6">
        <w:t>Devront-ils partir immédiatement</w:t>
      </w:r>
      <w:r w:rsidR="00C474C1">
        <w:t> ?</w:t>
      </w:r>
    </w:p>
    <w:p w14:paraId="66C089B4" w14:textId="77777777" w:rsidR="00C474C1" w:rsidRDefault="00C52F4A" w:rsidP="00C52F4A">
      <w:r w:rsidRPr="00605EB6">
        <w:t>Blaireau resta silencieux</w:t>
      </w:r>
      <w:r w:rsidR="00C474C1">
        <w:t xml:space="preserve">, </w:t>
      </w:r>
      <w:r w:rsidRPr="00605EB6">
        <w:t>il réfléchissait</w:t>
      </w:r>
      <w:r w:rsidR="00C474C1">
        <w:t>.</w:t>
      </w:r>
    </w:p>
    <w:p w14:paraId="6BD0D9DC" w14:textId="75339055" w:rsidR="00C474C1" w:rsidRDefault="0094609C" w:rsidP="00C52F4A">
      <w:r>
        <w:t>— </w:t>
      </w:r>
      <w:r w:rsidR="00C52F4A" w:rsidRPr="00605EB6">
        <w:t>Monsieur le baron</w:t>
      </w:r>
      <w:r w:rsidR="00C474C1">
        <w:t xml:space="preserve">, </w:t>
      </w:r>
      <w:r w:rsidR="00C52F4A" w:rsidRPr="00605EB6">
        <w:t>dit-il au bout d</w:t>
      </w:r>
      <w:r w:rsidR="00C474C1">
        <w:t>’</w:t>
      </w:r>
      <w:r w:rsidR="00C52F4A" w:rsidRPr="00605EB6">
        <w:t>un instant</w:t>
      </w:r>
      <w:r w:rsidR="00C474C1">
        <w:t xml:space="preserve">, </w:t>
      </w:r>
      <w:r w:rsidR="00C52F4A" w:rsidRPr="00605EB6">
        <w:t>je pense à une chose</w:t>
      </w:r>
      <w:r w:rsidR="00C474C1">
        <w:t xml:space="preserve"> ; </w:t>
      </w:r>
      <w:r w:rsidR="00C52F4A" w:rsidRPr="00605EB6">
        <w:t>les domestiques de votre belle-sœur n</w:t>
      </w:r>
      <w:r w:rsidR="00C474C1">
        <w:t>’</w:t>
      </w:r>
      <w:r w:rsidR="00C52F4A" w:rsidRPr="00605EB6">
        <w:t>ont pas assisté à son mariage</w:t>
      </w:r>
      <w:r w:rsidR="00C474C1">
        <w:t> ?</w:t>
      </w:r>
    </w:p>
    <w:p w14:paraId="0B9BD830" w14:textId="49864FEE" w:rsidR="00C474C1" w:rsidRDefault="0094609C" w:rsidP="00C52F4A">
      <w:r>
        <w:t>— </w:t>
      </w:r>
      <w:r w:rsidR="00C52F4A" w:rsidRPr="00605EB6">
        <w:t>Cela leur eût été difficile</w:t>
      </w:r>
      <w:r w:rsidR="00C474C1">
        <w:t xml:space="preserve">, </w:t>
      </w:r>
      <w:r w:rsidR="00C52F4A" w:rsidRPr="00605EB6">
        <w:t>répondit de Simaise</w:t>
      </w:r>
      <w:r w:rsidR="00C474C1">
        <w:t xml:space="preserve">, </w:t>
      </w:r>
      <w:r w:rsidR="00C52F4A" w:rsidRPr="00605EB6">
        <w:t>étonné de la question</w:t>
      </w:r>
      <w:r w:rsidR="00C474C1">
        <w:t>.</w:t>
      </w:r>
    </w:p>
    <w:p w14:paraId="37364447" w14:textId="0547DD6E" w:rsidR="00C474C1" w:rsidRDefault="0094609C" w:rsidP="00C52F4A">
      <w:r>
        <w:t>— </w:t>
      </w:r>
      <w:r w:rsidR="00C52F4A" w:rsidRPr="00605EB6">
        <w:t>L</w:t>
      </w:r>
      <w:r w:rsidR="00C474C1">
        <w:t>’</w:t>
      </w:r>
      <w:r w:rsidR="00C52F4A" w:rsidRPr="00605EB6">
        <w:t>un ou l</w:t>
      </w:r>
      <w:r w:rsidR="00C474C1">
        <w:t>’</w:t>
      </w:r>
      <w:r w:rsidR="00C52F4A" w:rsidRPr="00605EB6">
        <w:t>autre pourrait-il affirmer</w:t>
      </w:r>
      <w:r w:rsidR="00C474C1">
        <w:t xml:space="preserve">, </w:t>
      </w:r>
      <w:r w:rsidR="00C52F4A" w:rsidRPr="00605EB6">
        <w:t>ayant vu</w:t>
      </w:r>
      <w:r w:rsidR="00C474C1">
        <w:t xml:space="preserve">, </w:t>
      </w:r>
      <w:r w:rsidR="00C52F4A" w:rsidRPr="00605EB6">
        <w:t>par exemple</w:t>
      </w:r>
      <w:r w:rsidR="00C474C1">
        <w:t xml:space="preserve">, </w:t>
      </w:r>
      <w:r w:rsidR="00C52F4A" w:rsidRPr="00605EB6">
        <w:t>l</w:t>
      </w:r>
      <w:r w:rsidR="00C474C1">
        <w:t>’</w:t>
      </w:r>
      <w:r w:rsidR="00C52F4A" w:rsidRPr="00605EB6">
        <w:t>acte de mariage</w:t>
      </w:r>
      <w:r w:rsidR="00C474C1">
        <w:t xml:space="preserve">, </w:t>
      </w:r>
      <w:r w:rsidR="00C52F4A" w:rsidRPr="00605EB6">
        <w:t>que votre belle-sœur</w:t>
      </w:r>
      <w:r w:rsidR="00C474C1">
        <w:t xml:space="preserve">… </w:t>
      </w:r>
      <w:r w:rsidR="00C52F4A" w:rsidRPr="00605EB6">
        <w:t>Comment s</w:t>
      </w:r>
      <w:r w:rsidR="00C474C1">
        <w:t>’</w:t>
      </w:r>
      <w:r w:rsidR="00C52F4A" w:rsidRPr="00605EB6">
        <w:t>appelait-elle quand votre frère l</w:t>
      </w:r>
      <w:r w:rsidR="00C474C1">
        <w:t>’</w:t>
      </w:r>
      <w:r w:rsidR="00C52F4A" w:rsidRPr="00605EB6">
        <w:t>a connue</w:t>
      </w:r>
      <w:r w:rsidR="00C474C1">
        <w:t> ?</w:t>
      </w:r>
    </w:p>
    <w:p w14:paraId="14A36A2F" w14:textId="60838FA4" w:rsidR="00C474C1" w:rsidRDefault="0094609C" w:rsidP="00C52F4A">
      <w:r>
        <w:t>— </w:t>
      </w:r>
      <w:r w:rsidR="00C52F4A" w:rsidRPr="00605EB6">
        <w:t>Lucy Glandas</w:t>
      </w:r>
      <w:r w:rsidR="00C474C1">
        <w:t>.</w:t>
      </w:r>
    </w:p>
    <w:p w14:paraId="4E3D7C77" w14:textId="22F7AA0C" w:rsidR="00C474C1" w:rsidRDefault="0094609C" w:rsidP="00C52F4A">
      <w:r>
        <w:t>— </w:t>
      </w:r>
      <w:r w:rsidR="00C52F4A" w:rsidRPr="00605EB6">
        <w:t>Pourrait-il affirmer que Lucy Glandas</w:t>
      </w:r>
      <w:r w:rsidR="00C474C1">
        <w:t xml:space="preserve">, </w:t>
      </w:r>
      <w:r w:rsidR="00C52F4A" w:rsidRPr="00605EB6">
        <w:t>légitimement mariée</w:t>
      </w:r>
      <w:r w:rsidR="00C474C1">
        <w:t xml:space="preserve">, </w:t>
      </w:r>
      <w:r w:rsidR="00C52F4A" w:rsidRPr="00605EB6">
        <w:t>est marquise de Chamarande</w:t>
      </w:r>
      <w:r w:rsidR="00C474C1">
        <w:t> ?</w:t>
      </w:r>
    </w:p>
    <w:p w14:paraId="59A57759" w14:textId="3D4F31BA" w:rsidR="00C474C1" w:rsidRDefault="0094609C" w:rsidP="00C52F4A">
      <w:r>
        <w:t>— </w:t>
      </w:r>
      <w:r w:rsidR="00C52F4A" w:rsidRPr="00605EB6">
        <w:t>Non</w:t>
      </w:r>
      <w:r w:rsidR="00C474C1">
        <w:t xml:space="preserve">, </w:t>
      </w:r>
      <w:r w:rsidR="00C52F4A" w:rsidRPr="00605EB6">
        <w:t>certes</w:t>
      </w:r>
      <w:r w:rsidR="00C474C1">
        <w:t xml:space="preserve">. </w:t>
      </w:r>
      <w:r w:rsidR="00C52F4A" w:rsidRPr="00605EB6">
        <w:t>Mon frère a négligé d</w:t>
      </w:r>
      <w:r w:rsidR="00C474C1">
        <w:t>’</w:t>
      </w:r>
      <w:r w:rsidR="00C52F4A" w:rsidRPr="00605EB6">
        <w:t>apporter en France son acte de mariage</w:t>
      </w:r>
      <w:r w:rsidR="00C474C1">
        <w:t xml:space="preserve"> ; </w:t>
      </w:r>
      <w:r w:rsidR="00C52F4A" w:rsidRPr="00605EB6">
        <w:t>moi-même je n</w:t>
      </w:r>
      <w:r w:rsidR="00C474C1">
        <w:t>’</w:t>
      </w:r>
      <w:r w:rsidR="00C52F4A" w:rsidRPr="00605EB6">
        <w:t>ai du mariage que des preuves morales</w:t>
      </w:r>
      <w:r w:rsidR="00C474C1">
        <w:t>.</w:t>
      </w:r>
    </w:p>
    <w:p w14:paraId="2DEEEC77" w14:textId="1889F584" w:rsidR="00C474C1" w:rsidRDefault="0094609C" w:rsidP="00C52F4A">
      <w:r>
        <w:t>— </w:t>
      </w:r>
      <w:r w:rsidR="00C52F4A" w:rsidRPr="00605EB6">
        <w:t>Parfait</w:t>
      </w:r>
      <w:r w:rsidR="00C474C1">
        <w:t xml:space="preserve">. </w:t>
      </w:r>
      <w:r w:rsidR="00C52F4A" w:rsidRPr="00605EB6">
        <w:t>Eh bien</w:t>
      </w:r>
      <w:r w:rsidR="00C474C1">
        <w:t xml:space="preserve"> ! </w:t>
      </w:r>
      <w:r w:rsidR="00C52F4A" w:rsidRPr="00605EB6">
        <w:t>monsieur le baron</w:t>
      </w:r>
      <w:r w:rsidR="00C474C1">
        <w:t xml:space="preserve">, </w:t>
      </w:r>
      <w:r w:rsidR="00C52F4A" w:rsidRPr="00605EB6">
        <w:t>pourquoi ne diriez-vous pas aux domestiques</w:t>
      </w:r>
      <w:r w:rsidR="00C474C1">
        <w:t xml:space="preserve">, – </w:t>
      </w:r>
      <w:r w:rsidR="00C52F4A" w:rsidRPr="00605EB6">
        <w:t>et cela de manière à les en convaincre</w:t>
      </w:r>
      <w:r w:rsidR="00C474C1">
        <w:t xml:space="preserve">, – </w:t>
      </w:r>
      <w:r w:rsidR="00C52F4A" w:rsidRPr="00605EB6">
        <w:t>que celle qu</w:t>
      </w:r>
      <w:r w:rsidR="00C474C1">
        <w:t>’</w:t>
      </w:r>
      <w:r w:rsidR="00C52F4A" w:rsidRPr="00605EB6">
        <w:t>ils ont servie et qu</w:t>
      </w:r>
      <w:r w:rsidR="00C474C1">
        <w:t>’</w:t>
      </w:r>
      <w:r w:rsidR="00C52F4A" w:rsidRPr="00605EB6">
        <w:t xml:space="preserve">ils appelaient </w:t>
      </w:r>
      <w:r w:rsidR="009A0CB4" w:rsidRPr="009A0CB4">
        <w:t>M</w:t>
      </w:r>
      <w:r w:rsidR="009A0CB4" w:rsidRPr="009A0CB4">
        <w:rPr>
          <w:vertAlign w:val="superscript"/>
        </w:rPr>
        <w:t>me</w:t>
      </w:r>
      <w:r w:rsidR="00C474C1">
        <w:t> </w:t>
      </w:r>
      <w:r w:rsidR="00C52F4A" w:rsidRPr="00605EB6">
        <w:t>la marquise</w:t>
      </w:r>
      <w:r w:rsidR="00C474C1">
        <w:t xml:space="preserve">, </w:t>
      </w:r>
      <w:r w:rsidR="00C52F4A" w:rsidRPr="00605EB6">
        <w:t>n</w:t>
      </w:r>
      <w:r w:rsidR="00C474C1">
        <w:t>’</w:t>
      </w:r>
      <w:r w:rsidR="00C52F4A" w:rsidRPr="00605EB6">
        <w:t>est pas marquise du tout</w:t>
      </w:r>
      <w:r w:rsidR="00C474C1">
        <w:t xml:space="preserve">, </w:t>
      </w:r>
      <w:r w:rsidR="00C52F4A" w:rsidRPr="00605EB6">
        <w:t>mais était simplement la maîtresse de votre frère</w:t>
      </w:r>
      <w:r w:rsidR="00C474C1">
        <w:t xml:space="preserve"> ? </w:t>
      </w:r>
      <w:r w:rsidR="00C52F4A" w:rsidRPr="00605EB6">
        <w:t>Follement éprise du marquis</w:t>
      </w:r>
      <w:r w:rsidR="00C474C1">
        <w:t xml:space="preserve">, </w:t>
      </w:r>
      <w:r w:rsidR="00C52F4A" w:rsidRPr="00605EB6">
        <w:t>elle a tout abandonné là-bas pour le suivre à Paris</w:t>
      </w:r>
      <w:r w:rsidR="00C474C1">
        <w:t>.</w:t>
      </w:r>
    </w:p>
    <w:p w14:paraId="0989FFAB" w14:textId="57A16959" w:rsidR="00C474C1" w:rsidRDefault="0094609C" w:rsidP="00C52F4A">
      <w:r>
        <w:t>— </w:t>
      </w:r>
      <w:r w:rsidR="00C52F4A" w:rsidRPr="00605EB6">
        <w:t>Sans doute</w:t>
      </w:r>
      <w:r w:rsidR="00C474C1">
        <w:t xml:space="preserve">, </w:t>
      </w:r>
      <w:r w:rsidR="00C52F4A" w:rsidRPr="00605EB6">
        <w:t>je peux dire cela</w:t>
      </w:r>
      <w:r w:rsidR="00C474C1">
        <w:t xml:space="preserve">, </w:t>
      </w:r>
      <w:r w:rsidR="00C52F4A" w:rsidRPr="00605EB6">
        <w:t>mais dans quel but</w:t>
      </w:r>
      <w:r w:rsidR="00C474C1">
        <w:t> ?</w:t>
      </w:r>
    </w:p>
    <w:p w14:paraId="45D07658" w14:textId="24E07734" w:rsidR="00C474C1" w:rsidRDefault="0094609C" w:rsidP="00C52F4A">
      <w:r>
        <w:t>— </w:t>
      </w:r>
      <w:r w:rsidR="00C52F4A" w:rsidRPr="00605EB6">
        <w:t>Vous allez voir</w:t>
      </w:r>
      <w:r w:rsidR="00C474C1">
        <w:t xml:space="preserve">. </w:t>
      </w:r>
      <w:r w:rsidR="00C52F4A" w:rsidRPr="00605EB6">
        <w:t>Vous ajouteriez que Lucy Glandas a des parents en Angleterre</w:t>
      </w:r>
      <w:r w:rsidR="00C474C1">
        <w:t xml:space="preserve">, </w:t>
      </w:r>
      <w:r w:rsidR="00C52F4A" w:rsidRPr="00605EB6">
        <w:t>un oncle à qui vous avez écrit</w:t>
      </w:r>
      <w:r w:rsidR="00C474C1">
        <w:t xml:space="preserve">, </w:t>
      </w:r>
      <w:r w:rsidR="00C52F4A" w:rsidRPr="00605EB6">
        <w:t>l</w:t>
      </w:r>
      <w:r w:rsidR="00C474C1">
        <w:t>’</w:t>
      </w:r>
      <w:r w:rsidR="00C52F4A" w:rsidRPr="00605EB6">
        <w:t>informant de la triste situation dans laquelle se trouve sa nièce</w:t>
      </w:r>
      <w:r w:rsidR="00C474C1">
        <w:t xml:space="preserve">. </w:t>
      </w:r>
      <w:r w:rsidR="00C52F4A" w:rsidRPr="00605EB6">
        <w:t>Naturellement</w:t>
      </w:r>
      <w:r w:rsidR="00C474C1">
        <w:t xml:space="preserve">, </w:t>
      </w:r>
      <w:r w:rsidR="00C52F4A" w:rsidRPr="00605EB6">
        <w:t>n</w:t>
      </w:r>
      <w:r w:rsidR="00C474C1">
        <w:t>’</w:t>
      </w:r>
      <w:r w:rsidR="00C52F4A" w:rsidRPr="00605EB6">
        <w:t>étant pas marquise de Chamarande</w:t>
      </w:r>
      <w:r w:rsidR="00C474C1">
        <w:t xml:space="preserve">, </w:t>
      </w:r>
      <w:r w:rsidR="00C52F4A" w:rsidRPr="00605EB6">
        <w:t xml:space="preserve">et par </w:t>
      </w:r>
      <w:r w:rsidR="00C52F4A" w:rsidRPr="00605EB6">
        <w:lastRenderedPageBreak/>
        <w:t>conséquent votre belle-sœur</w:t>
      </w:r>
      <w:r w:rsidR="00C474C1">
        <w:t xml:space="preserve">, </w:t>
      </w:r>
      <w:r w:rsidR="00C52F4A" w:rsidRPr="00605EB6">
        <w:t>Lucy Glandas appartient à ses proches</w:t>
      </w:r>
      <w:r w:rsidR="00C474C1">
        <w:t xml:space="preserve"> ; </w:t>
      </w:r>
      <w:r w:rsidR="00C52F4A" w:rsidRPr="00605EB6">
        <w:t>n</w:t>
      </w:r>
      <w:r w:rsidR="00C474C1">
        <w:t>’</w:t>
      </w:r>
      <w:r w:rsidR="00C52F4A" w:rsidRPr="00605EB6">
        <w:t>ayant aucun droit sur elle</w:t>
      </w:r>
      <w:r w:rsidR="00C474C1">
        <w:t xml:space="preserve">, </w:t>
      </w:r>
      <w:r w:rsidR="00C52F4A" w:rsidRPr="00605EB6">
        <w:t>vous ne pouvez prendre aucune décision la concernant</w:t>
      </w:r>
      <w:r w:rsidR="00C474C1">
        <w:t>.</w:t>
      </w:r>
    </w:p>
    <w:p w14:paraId="11C4CD41" w14:textId="77777777" w:rsidR="00C474C1" w:rsidRDefault="00C474C1" w:rsidP="00C52F4A">
      <w:r>
        <w:t>» </w:t>
      </w:r>
      <w:r w:rsidR="00C52F4A" w:rsidRPr="00605EB6">
        <w:t>Vous avez écrit à l</w:t>
      </w:r>
      <w:r>
        <w:t>’</w:t>
      </w:r>
      <w:r w:rsidR="00C52F4A" w:rsidRPr="00605EB6">
        <w:t>oncle d</w:t>
      </w:r>
      <w:r>
        <w:t>’</w:t>
      </w:r>
      <w:r w:rsidR="00C52F4A" w:rsidRPr="00605EB6">
        <w:t>Angleterre aussitôt après avoir appris la mort de votre frère et vous lui avez écrit une seconde lettre pour lui annoncer que sa nièce venait d</w:t>
      </w:r>
      <w:r>
        <w:t>’</w:t>
      </w:r>
      <w:r w:rsidR="00C52F4A" w:rsidRPr="00605EB6">
        <w:t>être subitement frappée d</w:t>
      </w:r>
      <w:r>
        <w:t>’</w:t>
      </w:r>
      <w:r w:rsidR="00C52F4A" w:rsidRPr="00605EB6">
        <w:t>aliénation mentale</w:t>
      </w:r>
      <w:r>
        <w:t xml:space="preserve">. </w:t>
      </w:r>
      <w:r w:rsidR="00C52F4A" w:rsidRPr="00605EB6">
        <w:t>Vous attendez sa réponse</w:t>
      </w:r>
      <w:r>
        <w:t xml:space="preserve">, </w:t>
      </w:r>
      <w:r w:rsidR="00C52F4A" w:rsidRPr="00605EB6">
        <w:t>qui ne saurait tarder à arriver</w:t>
      </w:r>
      <w:r>
        <w:t>.</w:t>
      </w:r>
    </w:p>
    <w:p w14:paraId="7B64E8CC" w14:textId="73B1E1CA" w:rsidR="00C474C1" w:rsidRDefault="0094609C" w:rsidP="00C52F4A">
      <w:r>
        <w:t>— </w:t>
      </w:r>
      <w:r w:rsidR="00C52F4A" w:rsidRPr="00605EB6">
        <w:t>Mais qui ne viendra pas</w:t>
      </w:r>
      <w:r w:rsidR="00C474C1">
        <w:t>.</w:t>
      </w:r>
    </w:p>
    <w:p w14:paraId="697193F3" w14:textId="6C36C4F6" w:rsidR="00C474C1" w:rsidRDefault="0094609C" w:rsidP="00C52F4A">
      <w:r>
        <w:t>— </w:t>
      </w:r>
      <w:r w:rsidR="00C52F4A" w:rsidRPr="00605EB6">
        <w:t>Erreur</w:t>
      </w:r>
      <w:r w:rsidR="00C474C1">
        <w:t xml:space="preserve">, </w:t>
      </w:r>
      <w:r w:rsidR="00C52F4A" w:rsidRPr="00605EB6">
        <w:t>monsieur le baron</w:t>
      </w:r>
      <w:r w:rsidR="00C474C1">
        <w:t xml:space="preserve">, </w:t>
      </w:r>
      <w:r w:rsidR="00C52F4A" w:rsidRPr="00605EB6">
        <w:t>vous aurez cette réponse</w:t>
      </w:r>
      <w:r w:rsidR="00C474C1">
        <w:t xml:space="preserve">, </w:t>
      </w:r>
      <w:r w:rsidR="00C52F4A" w:rsidRPr="00605EB6">
        <w:t>pas demain</w:t>
      </w:r>
      <w:r w:rsidR="00C474C1">
        <w:t xml:space="preserve">, </w:t>
      </w:r>
      <w:r w:rsidR="00C52F4A" w:rsidRPr="00605EB6">
        <w:t>mais après-demain dans la matinée</w:t>
      </w:r>
      <w:r w:rsidR="00C474C1">
        <w:t xml:space="preserve">. </w:t>
      </w:r>
      <w:r w:rsidR="00C52F4A" w:rsidRPr="00605EB6">
        <w:t>Et il se passera sous les yeux des domestiques une petite scène intéressante</w:t>
      </w:r>
      <w:r w:rsidR="00C474C1">
        <w:t xml:space="preserve">, </w:t>
      </w:r>
      <w:r w:rsidR="00C52F4A" w:rsidRPr="00605EB6">
        <w:t>qui ne leur laissera aucun doute sur ce que vous leur aurez dit</w:t>
      </w:r>
      <w:r w:rsidR="00C474C1">
        <w:t>.</w:t>
      </w:r>
    </w:p>
    <w:p w14:paraId="1D270B0C" w14:textId="77777777" w:rsidR="00C474C1" w:rsidRDefault="00C474C1" w:rsidP="00C52F4A">
      <w:r>
        <w:t>» </w:t>
      </w:r>
      <w:r w:rsidR="00C52F4A" w:rsidRPr="00605EB6">
        <w:t>Voilà donc comment vous devez parler à vos serviteurs en réglant leur compte</w:t>
      </w:r>
      <w:r>
        <w:t xml:space="preserve">. </w:t>
      </w:r>
      <w:r w:rsidR="00C52F4A" w:rsidRPr="00605EB6">
        <w:t>Vous les prierez</w:t>
      </w:r>
      <w:r>
        <w:t xml:space="preserve">, </w:t>
      </w:r>
      <w:r w:rsidR="00C52F4A" w:rsidRPr="00605EB6">
        <w:t>toutefois</w:t>
      </w:r>
      <w:r>
        <w:t xml:space="preserve">, </w:t>
      </w:r>
      <w:r w:rsidR="00C52F4A" w:rsidRPr="00605EB6">
        <w:t>de vouloir bien rester près de vous pendant quelques jours encore</w:t>
      </w:r>
      <w:r>
        <w:t xml:space="preserve">. </w:t>
      </w:r>
      <w:r w:rsidR="00C52F4A" w:rsidRPr="00605EB6">
        <w:t>Vous m</w:t>
      </w:r>
      <w:r>
        <w:t>’</w:t>
      </w:r>
      <w:r w:rsidR="00C52F4A" w:rsidRPr="00605EB6">
        <w:t>avez compris</w:t>
      </w:r>
      <w:r>
        <w:t xml:space="preserve">, </w:t>
      </w:r>
      <w:r w:rsidR="00C52F4A" w:rsidRPr="00605EB6">
        <w:t>n</w:t>
      </w:r>
      <w:r>
        <w:t>’</w:t>
      </w:r>
      <w:r w:rsidR="00C52F4A" w:rsidRPr="00605EB6">
        <w:t>est-ce pas</w:t>
      </w:r>
      <w:r>
        <w:t> ?</w:t>
      </w:r>
    </w:p>
    <w:p w14:paraId="0361FA49" w14:textId="03AB0C69" w:rsidR="00C474C1" w:rsidRDefault="0094609C" w:rsidP="00C52F4A">
      <w:r>
        <w:t>— </w:t>
      </w:r>
      <w:r w:rsidR="00C52F4A" w:rsidRPr="00605EB6">
        <w:t>Parfaitement</w:t>
      </w:r>
      <w:r w:rsidR="00C474C1">
        <w:t>.</w:t>
      </w:r>
    </w:p>
    <w:p w14:paraId="7AE76D5F" w14:textId="48CB1391" w:rsidR="00C474C1" w:rsidRDefault="0094609C" w:rsidP="00C52F4A">
      <w:r>
        <w:t>— </w:t>
      </w:r>
      <w:r w:rsidR="00C52F4A" w:rsidRPr="00605EB6">
        <w:t>Alors la chose est entendue</w:t>
      </w:r>
      <w:r w:rsidR="00C474C1">
        <w:t>.</w:t>
      </w:r>
    </w:p>
    <w:p w14:paraId="2BE66D74" w14:textId="5794C5FB" w:rsidR="00C474C1" w:rsidRDefault="0094609C" w:rsidP="00C52F4A">
      <w:r>
        <w:t>— </w:t>
      </w:r>
      <w:r w:rsidR="00C52F4A" w:rsidRPr="00605EB6">
        <w:t>Mais le but</w:t>
      </w:r>
      <w:r w:rsidR="00C474C1">
        <w:t xml:space="preserve">, </w:t>
      </w:r>
      <w:r w:rsidR="00C52F4A" w:rsidRPr="00605EB6">
        <w:t>monsieur Blaireau</w:t>
      </w:r>
      <w:r w:rsidR="00C474C1">
        <w:t xml:space="preserve">, </w:t>
      </w:r>
      <w:r w:rsidR="00C52F4A" w:rsidRPr="00605EB6">
        <w:t>le but</w:t>
      </w:r>
      <w:r w:rsidR="00C474C1">
        <w:t> ?</w:t>
      </w:r>
    </w:p>
    <w:p w14:paraId="5B4053C2" w14:textId="1071A727" w:rsidR="00C474C1" w:rsidRDefault="0094609C" w:rsidP="00C52F4A">
      <w:r>
        <w:t>— </w:t>
      </w:r>
      <w:r w:rsidR="00C52F4A" w:rsidRPr="00605EB6">
        <w:t>Voici</w:t>
      </w:r>
      <w:r w:rsidR="00C474C1">
        <w:t xml:space="preserve"> : </w:t>
      </w:r>
      <w:r w:rsidR="00C52F4A" w:rsidRPr="00605EB6">
        <w:t>les domestiques sont tous les mêmes</w:t>
      </w:r>
      <w:r w:rsidR="00C474C1">
        <w:t xml:space="preserve">, </w:t>
      </w:r>
      <w:r w:rsidR="00C52F4A" w:rsidRPr="00605EB6">
        <w:t>cancaniers</w:t>
      </w:r>
      <w:r w:rsidR="00C474C1">
        <w:t xml:space="preserve">, </w:t>
      </w:r>
      <w:r w:rsidR="00C52F4A" w:rsidRPr="00605EB6">
        <w:t>bavards</w:t>
      </w:r>
      <w:r w:rsidR="00C474C1">
        <w:t xml:space="preserve">, </w:t>
      </w:r>
      <w:r w:rsidR="00C52F4A" w:rsidRPr="00605EB6">
        <w:t>médisants</w:t>
      </w:r>
      <w:r w:rsidR="00C474C1">
        <w:t xml:space="preserve"> : </w:t>
      </w:r>
      <w:r w:rsidR="00C52F4A" w:rsidRPr="00605EB6">
        <w:t>à peine leur aurez-vous fait votre petit discours</w:t>
      </w:r>
      <w:r w:rsidR="00C474C1">
        <w:t xml:space="preserve">, </w:t>
      </w:r>
      <w:r w:rsidR="00C52F4A" w:rsidRPr="00605EB6">
        <w:t>qu</w:t>
      </w:r>
      <w:r w:rsidR="00C474C1">
        <w:t>’</w:t>
      </w:r>
      <w:r w:rsidR="00C52F4A" w:rsidRPr="00605EB6">
        <w:t>ils iront répéter vos paroles aux gens du pays qu</w:t>
      </w:r>
      <w:r w:rsidR="00C474C1">
        <w:t>’</w:t>
      </w:r>
      <w:r w:rsidR="00C52F4A" w:rsidRPr="00605EB6">
        <w:t>ils connaissent</w:t>
      </w:r>
      <w:r w:rsidR="00C474C1">
        <w:t xml:space="preserve">, </w:t>
      </w:r>
      <w:r w:rsidR="00C52F4A" w:rsidRPr="00605EB6">
        <w:t>principalement aux fournisseurs</w:t>
      </w:r>
      <w:r w:rsidR="00C474C1">
        <w:t xml:space="preserve"> ; </w:t>
      </w:r>
      <w:r w:rsidR="00C52F4A" w:rsidRPr="00605EB6">
        <w:t>ceux-ci s</w:t>
      </w:r>
      <w:r w:rsidR="00C474C1">
        <w:t>’</w:t>
      </w:r>
      <w:r w:rsidR="00C52F4A" w:rsidRPr="00605EB6">
        <w:t>empresseront d</w:t>
      </w:r>
      <w:r w:rsidR="00C474C1">
        <w:t>’</w:t>
      </w:r>
      <w:r w:rsidR="00C52F4A" w:rsidRPr="00605EB6">
        <w:t xml:space="preserve">instruire leurs </w:t>
      </w:r>
      <w:r w:rsidR="00A0048E">
        <w:t>voisins</w:t>
      </w:r>
      <w:r w:rsidR="00C474C1">
        <w:t xml:space="preserve">, </w:t>
      </w:r>
      <w:r w:rsidR="00A0048E">
        <w:t xml:space="preserve">leurs </w:t>
      </w:r>
      <w:r w:rsidR="00C52F4A" w:rsidRPr="00605EB6">
        <w:t>amis</w:t>
      </w:r>
      <w:r w:rsidR="00C474C1">
        <w:t xml:space="preserve"> ; </w:t>
      </w:r>
      <w:r w:rsidR="00C52F4A" w:rsidRPr="00605EB6">
        <w:t>les commères seront aux anges</w:t>
      </w:r>
      <w:r w:rsidR="00C474C1">
        <w:t xml:space="preserve"> : </w:t>
      </w:r>
      <w:r w:rsidR="00C52F4A" w:rsidRPr="00605EB6">
        <w:t>c</w:t>
      </w:r>
      <w:r w:rsidR="00C474C1">
        <w:t>’</w:t>
      </w:r>
      <w:r w:rsidR="00C52F4A" w:rsidRPr="00605EB6">
        <w:t>est si agréable d</w:t>
      </w:r>
      <w:r w:rsidR="00C474C1">
        <w:t>’</w:t>
      </w:r>
      <w:r w:rsidR="00C52F4A" w:rsidRPr="00605EB6">
        <w:t>avoir à s</w:t>
      </w:r>
      <w:r w:rsidR="00C474C1">
        <w:t>’</w:t>
      </w:r>
      <w:r w:rsidR="00C52F4A" w:rsidRPr="00605EB6">
        <w:t>égayer aux dépens d</w:t>
      </w:r>
      <w:r w:rsidR="00C474C1">
        <w:t>’</w:t>
      </w:r>
      <w:r w:rsidR="00C52F4A" w:rsidRPr="00605EB6">
        <w:t>autrui</w:t>
      </w:r>
      <w:r w:rsidR="00C474C1">
        <w:t xml:space="preserve">, </w:t>
      </w:r>
      <w:r w:rsidR="00C52F4A" w:rsidRPr="00605EB6">
        <w:t>c</w:t>
      </w:r>
      <w:r w:rsidR="00C474C1">
        <w:t>’</w:t>
      </w:r>
      <w:r w:rsidR="00C52F4A" w:rsidRPr="00605EB6">
        <w:t>est si doux de pouvoir faire aller sa langue</w:t>
      </w:r>
      <w:r w:rsidR="00C474C1">
        <w:t xml:space="preserve">, </w:t>
      </w:r>
      <w:r w:rsidR="00C52F4A" w:rsidRPr="00605EB6">
        <w:t>d</w:t>
      </w:r>
      <w:r w:rsidR="00C474C1">
        <w:t>’</w:t>
      </w:r>
      <w:r w:rsidR="00C52F4A" w:rsidRPr="00605EB6">
        <w:t>avoir un petit scandale à exploiter</w:t>
      </w:r>
      <w:r w:rsidR="00C474C1">
        <w:t xml:space="preserve"> ! </w:t>
      </w:r>
      <w:r w:rsidR="00C52F4A" w:rsidRPr="00605EB6">
        <w:t>Bref</w:t>
      </w:r>
      <w:r w:rsidR="00C474C1">
        <w:t xml:space="preserve">, </w:t>
      </w:r>
      <w:r w:rsidR="00C52F4A" w:rsidRPr="00605EB6">
        <w:t xml:space="preserve">en </w:t>
      </w:r>
      <w:r w:rsidR="00C52F4A" w:rsidRPr="00605EB6">
        <w:lastRenderedPageBreak/>
        <w:t>moins de vingt-quatre heures tout le monde saura</w:t>
      </w:r>
      <w:r w:rsidR="00C474C1">
        <w:t xml:space="preserve">, </w:t>
      </w:r>
      <w:r w:rsidR="00C52F4A" w:rsidRPr="00605EB6">
        <w:t>à Port-Marly</w:t>
      </w:r>
      <w:r w:rsidR="00C474C1">
        <w:t xml:space="preserve">, </w:t>
      </w:r>
      <w:r w:rsidR="00C52F4A" w:rsidRPr="00605EB6">
        <w:t>que celle qu</w:t>
      </w:r>
      <w:r w:rsidR="00C474C1">
        <w:t>’</w:t>
      </w:r>
      <w:r w:rsidR="00C52F4A" w:rsidRPr="00605EB6">
        <w:t>on croyait marquise n</w:t>
      </w:r>
      <w:r w:rsidR="00C474C1">
        <w:t>’</w:t>
      </w:r>
      <w:r w:rsidR="00C52F4A" w:rsidRPr="00605EB6">
        <w:t>était qu</w:t>
      </w:r>
      <w:r w:rsidR="00C474C1">
        <w:t>’</w:t>
      </w:r>
      <w:r w:rsidR="00C52F4A" w:rsidRPr="00605EB6">
        <w:t>une fille entretenue</w:t>
      </w:r>
      <w:r w:rsidR="00C474C1">
        <w:t xml:space="preserve">, </w:t>
      </w:r>
      <w:r w:rsidR="00C52F4A" w:rsidRPr="00605EB6">
        <w:t>comme il y en a tant</w:t>
      </w:r>
      <w:r w:rsidR="00C474C1">
        <w:t xml:space="preserve">. </w:t>
      </w:r>
      <w:r w:rsidR="00C52F4A" w:rsidRPr="00605EB6">
        <w:t>Dès lors</w:t>
      </w:r>
      <w:r w:rsidR="00C474C1">
        <w:t xml:space="preserve">, </w:t>
      </w:r>
      <w:r w:rsidR="00C52F4A" w:rsidRPr="00605EB6">
        <w:t>nul ne s</w:t>
      </w:r>
      <w:r w:rsidR="00C474C1">
        <w:t>’</w:t>
      </w:r>
      <w:r w:rsidR="00C52F4A" w:rsidRPr="00605EB6">
        <w:t>intéressera plus à votre belle-sœur</w:t>
      </w:r>
      <w:r w:rsidR="00C474C1">
        <w:t xml:space="preserve">, </w:t>
      </w:r>
      <w:r w:rsidR="00C52F4A" w:rsidRPr="00605EB6">
        <w:t>et</w:t>
      </w:r>
      <w:r w:rsidR="00C474C1">
        <w:t xml:space="preserve">, </w:t>
      </w:r>
      <w:r w:rsidR="00C52F4A" w:rsidRPr="00605EB6">
        <w:t>après son enlèvement de Port-Marly et sa disparition</w:t>
      </w:r>
      <w:r w:rsidR="00C474C1">
        <w:t xml:space="preserve">, </w:t>
      </w:r>
      <w:r w:rsidR="00C52F4A" w:rsidRPr="00605EB6">
        <w:t>nul ne gardera le souvenir de son court séjour dans la localité</w:t>
      </w:r>
      <w:r w:rsidR="00C474C1">
        <w:t>.</w:t>
      </w:r>
    </w:p>
    <w:p w14:paraId="46654B15" w14:textId="77777777" w:rsidR="00C474C1" w:rsidRDefault="00C474C1" w:rsidP="00C52F4A">
      <w:r>
        <w:t>» </w:t>
      </w:r>
      <w:r w:rsidR="00C52F4A" w:rsidRPr="00605EB6">
        <w:t>D</w:t>
      </w:r>
      <w:r>
        <w:t>’</w:t>
      </w:r>
      <w:r w:rsidR="00C52F4A" w:rsidRPr="00605EB6">
        <w:t>un autre côté</w:t>
      </w:r>
      <w:r>
        <w:t xml:space="preserve">, </w:t>
      </w:r>
      <w:r w:rsidR="00C52F4A" w:rsidRPr="00605EB6">
        <w:t>les domestiques diront</w:t>
      </w:r>
      <w:r>
        <w:t xml:space="preserve">, </w:t>
      </w:r>
      <w:r w:rsidR="00C52F4A" w:rsidRPr="00605EB6">
        <w:t>partout où ils se replaceront</w:t>
      </w:r>
      <w:r>
        <w:t xml:space="preserve">, </w:t>
      </w:r>
      <w:r w:rsidR="00C52F4A" w:rsidRPr="00605EB6">
        <w:t>s</w:t>
      </w:r>
      <w:r>
        <w:t>’</w:t>
      </w:r>
      <w:r w:rsidR="00C52F4A" w:rsidRPr="00605EB6">
        <w:t>ils parlent de leur ancienne maîtresse</w:t>
      </w:r>
      <w:r>
        <w:t xml:space="preserve">, </w:t>
      </w:r>
      <w:r w:rsidR="00C52F4A" w:rsidRPr="00605EB6">
        <w:t>qu</w:t>
      </w:r>
      <w:r>
        <w:t>’</w:t>
      </w:r>
      <w:r w:rsidR="00C52F4A" w:rsidRPr="00605EB6">
        <w:t>elle n</w:t>
      </w:r>
      <w:r>
        <w:t>’</w:t>
      </w:r>
      <w:r w:rsidR="00C52F4A" w:rsidRPr="00605EB6">
        <w:t>était pas mariée</w:t>
      </w:r>
      <w:r>
        <w:t>.</w:t>
      </w:r>
    </w:p>
    <w:p w14:paraId="5444A108" w14:textId="77777777" w:rsidR="00C474C1" w:rsidRDefault="00C474C1" w:rsidP="00C52F4A">
      <w:r>
        <w:t>» </w:t>
      </w:r>
      <w:r w:rsidR="00C52F4A" w:rsidRPr="00605EB6">
        <w:t>On peut chercher à savoir ce qu</w:t>
      </w:r>
      <w:r>
        <w:t>’</w:t>
      </w:r>
      <w:r w:rsidR="00C52F4A" w:rsidRPr="00605EB6">
        <w:t>est devenue une épouse légitime</w:t>
      </w:r>
      <w:r>
        <w:t xml:space="preserve">, </w:t>
      </w:r>
      <w:r w:rsidR="00C52F4A" w:rsidRPr="00605EB6">
        <w:t>surtout quand elle a le titre de marquise</w:t>
      </w:r>
      <w:r>
        <w:t xml:space="preserve">, </w:t>
      </w:r>
      <w:r w:rsidR="00C52F4A" w:rsidRPr="00605EB6">
        <w:t>mais d</w:t>
      </w:r>
      <w:r>
        <w:t>’</w:t>
      </w:r>
      <w:r w:rsidR="00C52F4A" w:rsidRPr="00605EB6">
        <w:t>une fille entretenue</w:t>
      </w:r>
      <w:r>
        <w:t xml:space="preserve">, </w:t>
      </w:r>
      <w:r w:rsidR="00C52F4A" w:rsidRPr="00605EB6">
        <w:t>même par un marquis</w:t>
      </w:r>
      <w:r>
        <w:t xml:space="preserve">, </w:t>
      </w:r>
      <w:r w:rsidR="00C52F4A" w:rsidRPr="00605EB6">
        <w:t>le monde dans lequel vous vivez s</w:t>
      </w:r>
      <w:r>
        <w:t>’</w:t>
      </w:r>
      <w:r w:rsidR="00C52F4A" w:rsidRPr="00605EB6">
        <w:t>en soucie comme d</w:t>
      </w:r>
      <w:r>
        <w:t>’</w:t>
      </w:r>
      <w:r w:rsidR="00C52F4A" w:rsidRPr="00605EB6">
        <w:t>une guigne</w:t>
      </w:r>
      <w:r>
        <w:t>.</w:t>
      </w:r>
    </w:p>
    <w:p w14:paraId="77E26088" w14:textId="7F9C900E" w:rsidR="00C474C1" w:rsidRDefault="00C474C1" w:rsidP="00C52F4A">
      <w:r>
        <w:t>» </w:t>
      </w:r>
      <w:r w:rsidR="00C52F4A" w:rsidRPr="00605EB6">
        <w:t>Enfin</w:t>
      </w:r>
      <w:r>
        <w:t xml:space="preserve">, </w:t>
      </w:r>
      <w:r w:rsidR="00C52F4A" w:rsidRPr="00605EB6">
        <w:t>monsieur le baron</w:t>
      </w:r>
      <w:r>
        <w:t xml:space="preserve">, </w:t>
      </w:r>
      <w:r w:rsidR="00C52F4A" w:rsidRPr="00605EB6">
        <w:t>grâce à ce petit truc</w:t>
      </w:r>
      <w:r>
        <w:t xml:space="preserve"> – </w:t>
      </w:r>
      <w:r w:rsidR="00C52F4A" w:rsidRPr="00605EB6">
        <w:t>en réalité</w:t>
      </w:r>
      <w:r>
        <w:t xml:space="preserve">, </w:t>
      </w:r>
      <w:r w:rsidR="00C52F4A" w:rsidRPr="00605EB6">
        <w:t>ce n</w:t>
      </w:r>
      <w:r>
        <w:t>’</w:t>
      </w:r>
      <w:r w:rsidR="00C52F4A" w:rsidRPr="00605EB6">
        <w:t>est que cela</w:t>
      </w:r>
      <w:r>
        <w:t xml:space="preserve"> – </w:t>
      </w:r>
      <w:r w:rsidR="00C52F4A" w:rsidRPr="00605EB6">
        <w:t>que de questions plus on moins indiscrètes</w:t>
      </w:r>
      <w:r>
        <w:t xml:space="preserve">, </w:t>
      </w:r>
      <w:r w:rsidR="00C52F4A" w:rsidRPr="00605EB6">
        <w:t>plus ou moins malveillantes</w:t>
      </w:r>
      <w:r>
        <w:t xml:space="preserve">, </w:t>
      </w:r>
      <w:r w:rsidR="00C52F4A" w:rsidRPr="00605EB6">
        <w:t>mais toutes embarrassantes</w:t>
      </w:r>
      <w:r>
        <w:t xml:space="preserve">, </w:t>
      </w:r>
      <w:r w:rsidR="00C52F4A" w:rsidRPr="00605EB6">
        <w:t>vous vous évitez dans l</w:t>
      </w:r>
      <w:r>
        <w:t>’</w:t>
      </w:r>
      <w:r w:rsidR="00C52F4A" w:rsidRPr="00605EB6">
        <w:t>avenir</w:t>
      </w:r>
      <w:r>
        <w:t xml:space="preserve"> ; </w:t>
      </w:r>
      <w:r w:rsidR="00C52F4A" w:rsidRPr="00605EB6">
        <w:t>car</w:t>
      </w:r>
      <w:r>
        <w:t xml:space="preserve">, </w:t>
      </w:r>
      <w:r w:rsidR="00C52F4A" w:rsidRPr="00605EB6">
        <w:t>ne vous y trompez pas</w:t>
      </w:r>
      <w:r>
        <w:t xml:space="preserve">, </w:t>
      </w:r>
      <w:r w:rsidR="00C52F4A" w:rsidRPr="00605EB6">
        <w:t>il arrivera tôt ou tard aux oreilles de quelques-unes des personnes qui vous connaissent</w:t>
      </w:r>
      <w:r>
        <w:t xml:space="preserve">, </w:t>
      </w:r>
      <w:r w:rsidR="00C52F4A" w:rsidRPr="00605EB6">
        <w:t>qu</w:t>
      </w:r>
      <w:r>
        <w:t>’</w:t>
      </w:r>
      <w:r w:rsidR="00C52F4A" w:rsidRPr="00605EB6">
        <w:t>une femme</w:t>
      </w:r>
      <w:r>
        <w:t xml:space="preserve">, </w:t>
      </w:r>
      <w:r w:rsidR="00C52F4A" w:rsidRPr="00605EB6">
        <w:t>portant le nom de votre frère</w:t>
      </w:r>
      <w:r>
        <w:t xml:space="preserve">, </w:t>
      </w:r>
      <w:r w:rsidR="00C52F4A" w:rsidRPr="00605EB6">
        <w:t xml:space="preserve">a habité </w:t>
      </w:r>
      <w:r w:rsidR="00BF70DB">
        <w:t xml:space="preserve">à </w:t>
      </w:r>
      <w:r w:rsidR="00C52F4A" w:rsidRPr="00605EB6">
        <w:t>Port-Marly pendant quelques mois</w:t>
      </w:r>
      <w:r>
        <w:t xml:space="preserve">. </w:t>
      </w:r>
      <w:r w:rsidR="00C52F4A" w:rsidRPr="00605EB6">
        <w:t>Mais vous ne serez pas pris à l</w:t>
      </w:r>
      <w:r>
        <w:t>’</w:t>
      </w:r>
      <w:r w:rsidR="00C52F4A" w:rsidRPr="00605EB6">
        <w:t>improviste</w:t>
      </w:r>
      <w:r>
        <w:t xml:space="preserve">. </w:t>
      </w:r>
      <w:r w:rsidR="00C52F4A" w:rsidRPr="00605EB6">
        <w:t>À ceux qui vous interrogeront vous répondrez sans hésiter</w:t>
      </w:r>
      <w:r>
        <w:t xml:space="preserve">, </w:t>
      </w:r>
      <w:r w:rsidR="00C52F4A" w:rsidRPr="00605EB6">
        <w:t>sans trouble ni embarras</w:t>
      </w:r>
      <w:r>
        <w:t xml:space="preserve">, </w:t>
      </w:r>
      <w:r w:rsidR="00C52F4A" w:rsidRPr="00605EB6">
        <w:t>négligemment</w:t>
      </w:r>
      <w:r>
        <w:t> : – « </w:t>
      </w:r>
      <w:r w:rsidR="00C52F4A" w:rsidRPr="00605EB6">
        <w:t>En effet</w:t>
      </w:r>
      <w:r>
        <w:t xml:space="preserve">, </w:t>
      </w:r>
      <w:r w:rsidR="00C52F4A" w:rsidRPr="00605EB6">
        <w:t>mon frère avait amené en France une jeune fille fort jolie</w:t>
      </w:r>
      <w:r>
        <w:t xml:space="preserve">, </w:t>
      </w:r>
      <w:r w:rsidR="00C52F4A" w:rsidRPr="00605EB6">
        <w:t>qui a quitté les Indes</w:t>
      </w:r>
      <w:r>
        <w:t xml:space="preserve">, </w:t>
      </w:r>
      <w:r w:rsidR="00C52F4A" w:rsidRPr="00605EB6">
        <w:t>sa famille</w:t>
      </w:r>
      <w:r>
        <w:t xml:space="preserve">, </w:t>
      </w:r>
      <w:r w:rsidR="00C52F4A" w:rsidRPr="00605EB6">
        <w:t>pour le suivre</w:t>
      </w:r>
      <w:r>
        <w:t xml:space="preserve">. </w:t>
      </w:r>
      <w:r w:rsidR="00C52F4A" w:rsidRPr="00605EB6">
        <w:t>Ne voulant pas qu</w:t>
      </w:r>
      <w:r>
        <w:t>’</w:t>
      </w:r>
      <w:r w:rsidR="00C52F4A" w:rsidRPr="00605EB6">
        <w:t>on sût qu</w:t>
      </w:r>
      <w:r>
        <w:t>’</w:t>
      </w:r>
      <w:r w:rsidR="00C52F4A" w:rsidRPr="00605EB6">
        <w:t>il avait une maîtresse</w:t>
      </w:r>
      <w:r>
        <w:t xml:space="preserve">, </w:t>
      </w:r>
      <w:r w:rsidR="00C52F4A" w:rsidRPr="00605EB6">
        <w:t>le marquis l</w:t>
      </w:r>
      <w:r>
        <w:t>’</w:t>
      </w:r>
      <w:r w:rsidR="00C52F4A" w:rsidRPr="00605EB6">
        <w:t>avait installée à Port-Marly</w:t>
      </w:r>
      <w:r>
        <w:t xml:space="preserve">, </w:t>
      </w:r>
      <w:r w:rsidR="00C52F4A" w:rsidRPr="00605EB6">
        <w:t>dans une charmante propriété</w:t>
      </w:r>
      <w:r>
        <w:t xml:space="preserve">, </w:t>
      </w:r>
      <w:r w:rsidR="00C52F4A" w:rsidRPr="00605EB6">
        <w:t>un vrai nid d</w:t>
      </w:r>
      <w:r>
        <w:t>’</w:t>
      </w:r>
      <w:r w:rsidR="00C52F4A" w:rsidRPr="00605EB6">
        <w:t>amoureux</w:t>
      </w:r>
      <w:r>
        <w:t xml:space="preserve">… </w:t>
      </w:r>
      <w:r w:rsidR="00C52F4A" w:rsidRPr="00605EB6">
        <w:t>Les gens du pays l</w:t>
      </w:r>
      <w:r>
        <w:t>’</w:t>
      </w:r>
      <w:r w:rsidR="00C52F4A" w:rsidRPr="00605EB6">
        <w:t>appelaient madame la marquise</w:t>
      </w:r>
      <w:r>
        <w:t xml:space="preserve">. </w:t>
      </w:r>
      <w:r w:rsidR="00C52F4A" w:rsidRPr="00605EB6">
        <w:t>Elle vécut là pendant quelque temps</w:t>
      </w:r>
      <w:r>
        <w:t xml:space="preserve">, </w:t>
      </w:r>
      <w:r w:rsidR="00C52F4A" w:rsidRPr="00605EB6">
        <w:t>puis</w:t>
      </w:r>
      <w:r>
        <w:t xml:space="preserve">, </w:t>
      </w:r>
      <w:r w:rsidR="00C52F4A" w:rsidRPr="00605EB6">
        <w:t>tout à coup</w:t>
      </w:r>
      <w:r>
        <w:t xml:space="preserve">, </w:t>
      </w:r>
      <w:r w:rsidR="00C52F4A" w:rsidRPr="00605EB6">
        <w:t>elle devint folle</w:t>
      </w:r>
      <w:r>
        <w:t xml:space="preserve">. </w:t>
      </w:r>
      <w:r w:rsidR="00C52F4A" w:rsidRPr="00605EB6">
        <w:t>Mon frère n</w:t>
      </w:r>
      <w:r>
        <w:t>’</w:t>
      </w:r>
      <w:r w:rsidR="00C52F4A" w:rsidRPr="00605EB6">
        <w:t>était plus</w:t>
      </w:r>
      <w:r>
        <w:t xml:space="preserve">. </w:t>
      </w:r>
      <w:r w:rsidR="00C52F4A" w:rsidRPr="00605EB6">
        <w:t>La malheureuse jeune femme fut réclamée par sa famille</w:t>
      </w:r>
      <w:r>
        <w:t xml:space="preserve"> ; </w:t>
      </w:r>
      <w:r w:rsidR="00C52F4A" w:rsidRPr="00605EB6">
        <w:t>on vint la chercher</w:t>
      </w:r>
      <w:r>
        <w:t xml:space="preserve">, </w:t>
      </w:r>
      <w:r w:rsidR="00C52F4A" w:rsidRPr="00605EB6">
        <w:t>pour l</w:t>
      </w:r>
      <w:r>
        <w:t>’</w:t>
      </w:r>
      <w:r w:rsidR="00C52F4A" w:rsidRPr="00605EB6">
        <w:t xml:space="preserve">emmener en </w:t>
      </w:r>
      <w:r w:rsidR="00C52F4A" w:rsidRPr="00605EB6">
        <w:lastRenderedPageBreak/>
        <w:t>Angleterre</w:t>
      </w:r>
      <w:r>
        <w:t xml:space="preserve">, </w:t>
      </w:r>
      <w:r w:rsidR="00C52F4A" w:rsidRPr="00605EB6">
        <w:t>et depuis je n</w:t>
      </w:r>
      <w:r>
        <w:t>’</w:t>
      </w:r>
      <w:r w:rsidR="00C52F4A" w:rsidRPr="00605EB6">
        <w:t>en ai plus entendu parler</w:t>
      </w:r>
      <w:r>
        <w:t xml:space="preserve">, </w:t>
      </w:r>
      <w:r w:rsidR="00C52F4A" w:rsidRPr="00605EB6">
        <w:t>j</w:t>
      </w:r>
      <w:r>
        <w:t>’</w:t>
      </w:r>
      <w:r w:rsidR="00C52F4A" w:rsidRPr="00605EB6">
        <w:t>ignore ce qu</w:t>
      </w:r>
      <w:r>
        <w:t>’</w:t>
      </w:r>
      <w:r w:rsidR="00C52F4A" w:rsidRPr="00605EB6">
        <w:t>elle est devenue</w:t>
      </w:r>
      <w:r>
        <w:t xml:space="preserve">. » </w:t>
      </w:r>
      <w:r w:rsidR="00C52F4A" w:rsidRPr="00605EB6">
        <w:t>Eh bien</w:t>
      </w:r>
      <w:r>
        <w:t xml:space="preserve">, </w:t>
      </w:r>
      <w:r w:rsidR="00C52F4A" w:rsidRPr="00605EB6">
        <w:t>monsieur le baron</w:t>
      </w:r>
      <w:r>
        <w:t xml:space="preserve">, </w:t>
      </w:r>
      <w:r w:rsidR="00C52F4A" w:rsidRPr="00605EB6">
        <w:t>comprenez-vous</w:t>
      </w:r>
      <w:r>
        <w:t xml:space="preserve">, </w:t>
      </w:r>
      <w:r w:rsidR="00C52F4A" w:rsidRPr="00605EB6">
        <w:t>maintenant</w:t>
      </w:r>
      <w:r>
        <w:t> ?</w:t>
      </w:r>
    </w:p>
    <w:p w14:paraId="4A7EC3E8" w14:textId="1EBFF5F3" w:rsidR="00C474C1" w:rsidRDefault="0094609C" w:rsidP="00C52F4A">
      <w:r>
        <w:t>— </w:t>
      </w:r>
      <w:r w:rsidR="00C52F4A" w:rsidRPr="00605EB6">
        <w:t>Oui</w:t>
      </w:r>
      <w:r w:rsidR="00C474C1">
        <w:t xml:space="preserve">, </w:t>
      </w:r>
      <w:r w:rsidR="00C52F4A" w:rsidRPr="00605EB6">
        <w:t>oui</w:t>
      </w:r>
      <w:r w:rsidR="00C474C1">
        <w:t xml:space="preserve">, </w:t>
      </w:r>
      <w:r w:rsidR="00C52F4A" w:rsidRPr="00605EB6">
        <w:t>je comprends</w:t>
      </w:r>
      <w:r w:rsidR="00C474C1">
        <w:t xml:space="preserve">. </w:t>
      </w:r>
      <w:r w:rsidR="00C52F4A" w:rsidRPr="00605EB6">
        <w:t>Ah</w:t>
      </w:r>
      <w:r w:rsidR="00C474C1">
        <w:t xml:space="preserve"> ! </w:t>
      </w:r>
      <w:r w:rsidR="00C52F4A" w:rsidRPr="00605EB6">
        <w:t>décidément</w:t>
      </w:r>
      <w:r w:rsidR="00C474C1">
        <w:t xml:space="preserve">, </w:t>
      </w:r>
      <w:r w:rsidR="00C52F4A" w:rsidRPr="00605EB6">
        <w:t>vous êtes un homme merveilleux</w:t>
      </w:r>
      <w:r w:rsidR="00C474C1">
        <w:t xml:space="preserve"> ! </w:t>
      </w:r>
      <w:r w:rsidR="00C52F4A" w:rsidRPr="00605EB6">
        <w:t>Vous voyez tout</w:t>
      </w:r>
      <w:r w:rsidR="00C474C1">
        <w:t xml:space="preserve">, </w:t>
      </w:r>
      <w:r w:rsidR="00C52F4A" w:rsidRPr="00605EB6">
        <w:t>vous pensez à tout</w:t>
      </w:r>
      <w:r w:rsidR="00C474C1">
        <w:t>.</w:t>
      </w:r>
    </w:p>
    <w:p w14:paraId="1DB49369" w14:textId="70B083B6" w:rsidR="00C474C1" w:rsidRDefault="0094609C" w:rsidP="00C52F4A">
      <w:r>
        <w:t>— </w:t>
      </w:r>
      <w:r w:rsidR="00C52F4A" w:rsidRPr="00605EB6">
        <w:t>Il faut cela</w:t>
      </w:r>
      <w:r w:rsidR="00C474C1">
        <w:t xml:space="preserve">. </w:t>
      </w:r>
      <w:r w:rsidR="00C52F4A" w:rsidRPr="00605EB6">
        <w:t>Je ne m</w:t>
      </w:r>
      <w:r w:rsidR="00C474C1">
        <w:t>’</w:t>
      </w:r>
      <w:r w:rsidR="00C52F4A" w:rsidRPr="00605EB6">
        <w:t>embarque jamais dans une aventure sans prendre les plus minutieuses précautions</w:t>
      </w:r>
      <w:r w:rsidR="00C474C1">
        <w:t>.</w:t>
      </w:r>
    </w:p>
    <w:p w14:paraId="7E94942B" w14:textId="77777777" w:rsidR="00C474C1" w:rsidRDefault="00C52F4A" w:rsidP="00C52F4A">
      <w:r w:rsidRPr="00605EB6">
        <w:t>Les deux coquins</w:t>
      </w:r>
      <w:r w:rsidR="00C474C1">
        <w:t xml:space="preserve">, </w:t>
      </w:r>
      <w:r w:rsidRPr="00605EB6">
        <w:t>si bien faits pour s</w:t>
      </w:r>
      <w:r w:rsidR="00C474C1">
        <w:t>’</w:t>
      </w:r>
      <w:r w:rsidRPr="00605EB6">
        <w:t>entendre</w:t>
      </w:r>
      <w:r w:rsidR="00C474C1">
        <w:t xml:space="preserve">, </w:t>
      </w:r>
      <w:r w:rsidRPr="00605EB6">
        <w:t>causèrent encore pendant quelques minutes</w:t>
      </w:r>
      <w:r w:rsidR="00C474C1">
        <w:t xml:space="preserve">, </w:t>
      </w:r>
      <w:r w:rsidRPr="00605EB6">
        <w:t>Blaireau complétant ses instructions afin que le rôle qu</w:t>
      </w:r>
      <w:r w:rsidR="00C474C1">
        <w:t>’</w:t>
      </w:r>
      <w:r w:rsidRPr="00605EB6">
        <w:t>allait jouer le baron à Port-Marly ne laissât rien à désirer</w:t>
      </w:r>
      <w:r w:rsidR="00C474C1">
        <w:t>.</w:t>
      </w:r>
    </w:p>
    <w:p w14:paraId="55BA9CB5" w14:textId="1A490511" w:rsidR="00C474C1" w:rsidRDefault="00C52F4A" w:rsidP="00C52F4A">
      <w:r w:rsidRPr="0007658B">
        <w:t>Tout ayant été dit</w:t>
      </w:r>
      <w:r w:rsidR="00C474C1">
        <w:t>, M. de </w:t>
      </w:r>
      <w:r w:rsidRPr="0007658B">
        <w:t>Simaise se leva</w:t>
      </w:r>
      <w:r w:rsidR="00C474C1">
        <w:t xml:space="preserve">. </w:t>
      </w:r>
      <w:r w:rsidRPr="0007658B">
        <w:t>Blaireau le reconduisit jusqu</w:t>
      </w:r>
      <w:r w:rsidR="00C474C1">
        <w:t>’</w:t>
      </w:r>
      <w:r w:rsidRPr="0007658B">
        <w:t>à sa porte</w:t>
      </w:r>
      <w:r w:rsidR="00C474C1">
        <w:t xml:space="preserve">, </w:t>
      </w:r>
      <w:r w:rsidRPr="0007658B">
        <w:t>dérogeant ainsi à ses habitudes</w:t>
      </w:r>
      <w:r w:rsidR="00C474C1">
        <w:t xml:space="preserve">, </w:t>
      </w:r>
      <w:r w:rsidRPr="0007658B">
        <w:t>et ils se séparèrent sur ce mot de l</w:t>
      </w:r>
      <w:r w:rsidR="00C474C1">
        <w:t>’</w:t>
      </w:r>
      <w:r w:rsidRPr="0007658B">
        <w:t>homme terrible</w:t>
      </w:r>
      <w:r w:rsidR="00C474C1">
        <w:t> :</w:t>
      </w:r>
    </w:p>
    <w:p w14:paraId="6035AB0E" w14:textId="77AC4FBA" w:rsidR="00C474C1" w:rsidRDefault="0094609C" w:rsidP="00C52F4A">
      <w:r>
        <w:t>— </w:t>
      </w:r>
      <w:r w:rsidR="00C52F4A" w:rsidRPr="0007658B">
        <w:t>À bientôt</w:t>
      </w:r>
      <w:r w:rsidR="00C474C1">
        <w:t>. !</w:t>
      </w:r>
    </w:p>
    <w:p w14:paraId="65AD459D" w14:textId="77777777" w:rsidR="00C474C1" w:rsidRDefault="00C52F4A" w:rsidP="00C52F4A">
      <w:r w:rsidRPr="00605EB6">
        <w:t>Blaireau rentra dans son cabinet</w:t>
      </w:r>
      <w:r w:rsidR="00C474C1">
        <w:t xml:space="preserve">, </w:t>
      </w:r>
      <w:r w:rsidRPr="00605EB6">
        <w:t>le rictus grimaçant</w:t>
      </w:r>
      <w:r w:rsidR="00C474C1">
        <w:t xml:space="preserve">, </w:t>
      </w:r>
      <w:r w:rsidRPr="00605EB6">
        <w:t>ayant dans le regard comme un jaillissement d</w:t>
      </w:r>
      <w:r w:rsidR="00C474C1">
        <w:t>’</w:t>
      </w:r>
      <w:r w:rsidRPr="00605EB6">
        <w:t>étincelles</w:t>
      </w:r>
      <w:r w:rsidR="00C474C1">
        <w:t>.</w:t>
      </w:r>
    </w:p>
    <w:p w14:paraId="1BA6D8C5" w14:textId="2802645F" w:rsidR="00C474C1" w:rsidRDefault="0094609C" w:rsidP="00C52F4A">
      <w:r>
        <w:t>— </w:t>
      </w:r>
      <w:r w:rsidR="00C52F4A" w:rsidRPr="00605EB6">
        <w:t>Enfin</w:t>
      </w:r>
      <w:r w:rsidR="00C474C1">
        <w:t xml:space="preserve">, </w:t>
      </w:r>
      <w:r w:rsidR="00C52F4A" w:rsidRPr="00605EB6">
        <w:t>murmura-t-il</w:t>
      </w:r>
      <w:r w:rsidR="00C474C1">
        <w:t xml:space="preserve">, </w:t>
      </w:r>
      <w:r w:rsidR="00C52F4A" w:rsidRPr="00605EB6">
        <w:t>la fortune me sourit de nouveau</w:t>
      </w:r>
      <w:r w:rsidR="00C474C1">
        <w:t xml:space="preserve">. </w:t>
      </w:r>
      <w:r w:rsidR="00C52F4A" w:rsidRPr="00605EB6">
        <w:t>Allons</w:t>
      </w:r>
      <w:r w:rsidR="00C474C1">
        <w:t xml:space="preserve">, </w:t>
      </w:r>
      <w:r w:rsidR="00C52F4A" w:rsidRPr="00605EB6">
        <w:t>j</w:t>
      </w:r>
      <w:r w:rsidR="00C474C1">
        <w:t>’</w:t>
      </w:r>
      <w:r w:rsidR="00C52F4A" w:rsidRPr="00605EB6">
        <w:t>avais tort de me plaindre</w:t>
      </w:r>
      <w:r w:rsidR="00C474C1">
        <w:t xml:space="preserve">, </w:t>
      </w:r>
      <w:r w:rsidR="00C52F4A" w:rsidRPr="00605EB6">
        <w:t>de désespérer</w:t>
      </w:r>
      <w:r w:rsidR="00C474C1">
        <w:t xml:space="preserve">. </w:t>
      </w:r>
      <w:r w:rsidR="00C52F4A" w:rsidRPr="00605EB6">
        <w:t>Le diable</w:t>
      </w:r>
      <w:r w:rsidR="00C474C1">
        <w:t xml:space="preserve">, </w:t>
      </w:r>
      <w:r w:rsidR="00C52F4A" w:rsidRPr="00605EB6">
        <w:t>mon patron</w:t>
      </w:r>
      <w:r w:rsidR="00C474C1">
        <w:t xml:space="preserve">, </w:t>
      </w:r>
      <w:r w:rsidR="00C52F4A" w:rsidRPr="00605EB6">
        <w:t>est toujours là pour me protéger</w:t>
      </w:r>
      <w:r w:rsidR="00C474C1">
        <w:t xml:space="preserve">. </w:t>
      </w:r>
      <w:r w:rsidR="00C52F4A" w:rsidRPr="00605EB6">
        <w:t>Mille tonnerres</w:t>
      </w:r>
      <w:r w:rsidR="00C474C1">
        <w:t xml:space="preserve"> ! </w:t>
      </w:r>
      <w:r w:rsidR="00C52F4A" w:rsidRPr="00605EB6">
        <w:t>on ne jette pas ainsi le manche après la cognée</w:t>
      </w:r>
      <w:r w:rsidR="00C474C1">
        <w:t xml:space="preserve"> ! </w:t>
      </w:r>
      <w:r w:rsidR="00C52F4A" w:rsidRPr="00605EB6">
        <w:t>Non</w:t>
      </w:r>
      <w:r w:rsidR="00C474C1">
        <w:t xml:space="preserve">, </w:t>
      </w:r>
      <w:r w:rsidR="00C52F4A" w:rsidRPr="00605EB6">
        <w:t>non</w:t>
      </w:r>
      <w:r w:rsidR="00C474C1">
        <w:t xml:space="preserve">, </w:t>
      </w:r>
      <w:r w:rsidR="00C52F4A" w:rsidRPr="00605EB6">
        <w:t>le monde n</w:t>
      </w:r>
      <w:r w:rsidR="00C474C1">
        <w:t>’</w:t>
      </w:r>
      <w:r w:rsidR="00C52F4A" w:rsidRPr="00605EB6">
        <w:t>est pas changé</w:t>
      </w:r>
      <w:r w:rsidR="00C474C1">
        <w:t xml:space="preserve">, </w:t>
      </w:r>
      <w:r w:rsidR="00C52F4A" w:rsidRPr="00605EB6">
        <w:t>les hommes sont et resteront toujours les mêmes</w:t>
      </w:r>
      <w:r w:rsidR="00C474C1">
        <w:t xml:space="preserve"> ! </w:t>
      </w:r>
      <w:r w:rsidR="00C52F4A" w:rsidRPr="00605EB6">
        <w:t>Oh</w:t>
      </w:r>
      <w:r w:rsidR="00C474C1">
        <w:t xml:space="preserve"> ! </w:t>
      </w:r>
      <w:r w:rsidR="00C52F4A" w:rsidRPr="00605EB6">
        <w:t>les passions humaines</w:t>
      </w:r>
      <w:r w:rsidR="00C474C1">
        <w:t xml:space="preserve"> ! </w:t>
      </w:r>
      <w:r w:rsidR="00C52F4A" w:rsidRPr="00605EB6">
        <w:t>Quelle mine riche</w:t>
      </w:r>
      <w:r w:rsidR="00C474C1">
        <w:t xml:space="preserve">, </w:t>
      </w:r>
      <w:r w:rsidR="00C52F4A" w:rsidRPr="00605EB6">
        <w:t>inépuisable à exploiter</w:t>
      </w:r>
      <w:r w:rsidR="00C474C1">
        <w:t xml:space="preserve"> !… </w:t>
      </w:r>
      <w:r w:rsidR="00C52F4A" w:rsidRPr="00605EB6">
        <w:t>Il me plaît</w:t>
      </w:r>
      <w:r w:rsidR="00C474C1">
        <w:t xml:space="preserve">, </w:t>
      </w:r>
      <w:r w:rsidR="00C52F4A" w:rsidRPr="00605EB6">
        <w:t>ce petit baron</w:t>
      </w:r>
      <w:r w:rsidR="00C474C1">
        <w:t xml:space="preserve"> ; </w:t>
      </w:r>
      <w:r w:rsidR="00C52F4A" w:rsidRPr="00605EB6">
        <w:t>il a la marque de l</w:t>
      </w:r>
      <w:r w:rsidR="00C474C1">
        <w:t>’</w:t>
      </w:r>
      <w:r w:rsidR="00C52F4A" w:rsidRPr="00605EB6">
        <w:t>audace sur le front</w:t>
      </w:r>
      <w:r w:rsidR="00C474C1">
        <w:t xml:space="preserve">, </w:t>
      </w:r>
      <w:r w:rsidR="00C52F4A" w:rsidRPr="00605EB6">
        <w:t>dans le regard quelque chose de prédestiné</w:t>
      </w:r>
      <w:r w:rsidR="00C474C1">
        <w:t> !</w:t>
      </w:r>
    </w:p>
    <w:p w14:paraId="4D12D979" w14:textId="77777777" w:rsidR="00C474C1" w:rsidRDefault="00C474C1" w:rsidP="00C52F4A">
      <w:r>
        <w:t>» </w:t>
      </w:r>
      <w:r w:rsidR="00C52F4A" w:rsidRPr="00605EB6">
        <w:t>Hé</w:t>
      </w:r>
      <w:r>
        <w:t xml:space="preserve"> ! </w:t>
      </w:r>
      <w:r w:rsidR="00C52F4A" w:rsidRPr="00605EB6">
        <w:t>hé</w:t>
      </w:r>
      <w:r>
        <w:t xml:space="preserve"> ! </w:t>
      </w:r>
      <w:r w:rsidR="00C52F4A" w:rsidRPr="00605EB6">
        <w:t>fit-il en ricanant</w:t>
      </w:r>
      <w:r>
        <w:t xml:space="preserve">, </w:t>
      </w:r>
      <w:r w:rsidR="00C52F4A" w:rsidRPr="00605EB6">
        <w:t>il ira loin</w:t>
      </w:r>
      <w:r>
        <w:t xml:space="preserve">, </w:t>
      </w:r>
      <w:r w:rsidR="00C52F4A" w:rsidRPr="00605EB6">
        <w:t>très loin</w:t>
      </w:r>
      <w:r>
        <w:t xml:space="preserve">, </w:t>
      </w:r>
      <w:r w:rsidR="00C52F4A" w:rsidRPr="00605EB6">
        <w:t>s</w:t>
      </w:r>
      <w:r>
        <w:t>’</w:t>
      </w:r>
      <w:r w:rsidR="00C52F4A" w:rsidRPr="00605EB6">
        <w:t>il ne se casse pas les reins au beau milieu du chemin</w:t>
      </w:r>
      <w:r>
        <w:t xml:space="preserve">. </w:t>
      </w:r>
      <w:r w:rsidR="00C52F4A" w:rsidRPr="00605EB6">
        <w:t>Il a hâte de mordre au gâteau</w:t>
      </w:r>
      <w:r>
        <w:t xml:space="preserve">… </w:t>
      </w:r>
      <w:r w:rsidR="00C52F4A" w:rsidRPr="00605EB6">
        <w:t>Deux millions</w:t>
      </w:r>
      <w:r>
        <w:t xml:space="preserve">, </w:t>
      </w:r>
      <w:r w:rsidR="00C52F4A" w:rsidRPr="00605EB6">
        <w:t xml:space="preserve">et probablement deux </w:t>
      </w:r>
      <w:r w:rsidR="00C52F4A" w:rsidRPr="00605EB6">
        <w:lastRenderedPageBreak/>
        <w:t>autres dont il n</w:t>
      </w:r>
      <w:r>
        <w:t>’</w:t>
      </w:r>
      <w:r w:rsidR="00C52F4A" w:rsidRPr="00605EB6">
        <w:t>a point parlé</w:t>
      </w:r>
      <w:r>
        <w:t xml:space="preserve"> ! </w:t>
      </w:r>
      <w:r w:rsidR="00C52F4A" w:rsidRPr="00605EB6">
        <w:t>Morceau friand</w:t>
      </w:r>
      <w:r>
        <w:t xml:space="preserve">, </w:t>
      </w:r>
      <w:r w:rsidR="00C52F4A" w:rsidRPr="00605EB6">
        <w:t>dont nous aurons une croûte</w:t>
      </w:r>
      <w:r>
        <w:t xml:space="preserve">, </w:t>
      </w:r>
      <w:r w:rsidR="00C52F4A" w:rsidRPr="00605EB6">
        <w:t>moi et mes loups</w:t>
      </w:r>
      <w:r>
        <w:t xml:space="preserve"> ; </w:t>
      </w:r>
      <w:r w:rsidR="00C52F4A" w:rsidRPr="00605EB6">
        <w:t>mais à moi la part du lion</w:t>
      </w:r>
      <w:r>
        <w:t xml:space="preserve">, </w:t>
      </w:r>
      <w:r w:rsidR="00C52F4A" w:rsidRPr="00605EB6">
        <w:t>aux loups ce qu</w:t>
      </w:r>
      <w:r>
        <w:t>’</w:t>
      </w:r>
      <w:r w:rsidR="00C52F4A" w:rsidRPr="00605EB6">
        <w:t>ils pourront m</w:t>
      </w:r>
      <w:r>
        <w:t>’</w:t>
      </w:r>
      <w:r w:rsidR="00C52F4A" w:rsidRPr="00605EB6">
        <w:t>arracher avec leurs dents</w:t>
      </w:r>
      <w:r>
        <w:t> !</w:t>
      </w:r>
    </w:p>
    <w:p w14:paraId="6450EC89" w14:textId="02816EF8" w:rsidR="00C474C1" w:rsidRDefault="00C474C1" w:rsidP="00C52F4A">
      <w:r>
        <w:t>» M. </w:t>
      </w:r>
      <w:r w:rsidR="00C52F4A" w:rsidRPr="00605EB6">
        <w:t>le baron est généreux</w:t>
      </w:r>
      <w:r>
        <w:t xml:space="preserve">, </w:t>
      </w:r>
      <w:r w:rsidR="00C52F4A" w:rsidRPr="00605EB6">
        <w:t>cela se comprend</w:t>
      </w:r>
      <w:r>
        <w:t xml:space="preserve"> : </w:t>
      </w:r>
      <w:r w:rsidR="00C52F4A" w:rsidRPr="00605EB6">
        <w:t>il a des écus qui ne lui coûtent guère</w:t>
      </w:r>
      <w:r>
        <w:t xml:space="preserve">, </w:t>
      </w:r>
      <w:r w:rsidR="00C52F4A" w:rsidRPr="00605EB6">
        <w:t>comme dit la vieille chanson</w:t>
      </w:r>
      <w:r>
        <w:t> : « </w:t>
      </w:r>
      <w:r w:rsidR="00C52F4A" w:rsidRPr="00605EB6">
        <w:t>il payera bien</w:t>
      </w:r>
      <w:r>
        <w:t xml:space="preserve">, </w:t>
      </w:r>
      <w:r w:rsidR="00C52F4A" w:rsidRPr="00605EB6">
        <w:t>sans marchander</w:t>
      </w:r>
      <w:r>
        <w:t xml:space="preserve">, </w:t>
      </w:r>
      <w:r w:rsidR="00C52F4A" w:rsidRPr="00605EB6">
        <w:t>rubis sur l</w:t>
      </w:r>
      <w:r>
        <w:t>’</w:t>
      </w:r>
      <w:r w:rsidR="00C52F4A" w:rsidRPr="00605EB6">
        <w:t>ongle</w:t>
      </w:r>
      <w:r>
        <w:t xml:space="preserve"> ». </w:t>
      </w:r>
      <w:r w:rsidR="00C52F4A" w:rsidRPr="00605EB6">
        <w:t>Excellente affaire</w:t>
      </w:r>
      <w:r>
        <w:t xml:space="preserve">, </w:t>
      </w:r>
      <w:r w:rsidR="00C52F4A" w:rsidRPr="00605EB6">
        <w:t>affaire superbe</w:t>
      </w:r>
      <w:r>
        <w:t xml:space="preserve"> !… </w:t>
      </w:r>
      <w:r w:rsidR="00C52F4A" w:rsidRPr="00605EB6">
        <w:t>Vous serez servi comme un empereur</w:t>
      </w:r>
      <w:r>
        <w:t xml:space="preserve">, </w:t>
      </w:r>
      <w:r w:rsidR="00C52F4A" w:rsidRPr="00605EB6">
        <w:t>mon gentil baron</w:t>
      </w:r>
      <w:r>
        <w:t xml:space="preserve">, </w:t>
      </w:r>
      <w:r w:rsidR="00C52F4A" w:rsidRPr="00605EB6">
        <w:t>et pendant des années je vous tiendrai entre mes serres</w:t>
      </w:r>
      <w:r>
        <w:t> !</w:t>
      </w:r>
    </w:p>
    <w:p w14:paraId="06073AF1" w14:textId="77777777" w:rsidR="00C474C1" w:rsidRDefault="00C52F4A" w:rsidP="00C52F4A">
      <w:r w:rsidRPr="00605EB6">
        <w:t>Et il se mit à rire</w:t>
      </w:r>
      <w:r w:rsidR="00C474C1">
        <w:t xml:space="preserve">, </w:t>
      </w:r>
      <w:r w:rsidRPr="00605EB6">
        <w:t>d</w:t>
      </w:r>
      <w:r w:rsidR="00C474C1">
        <w:t>’</w:t>
      </w:r>
      <w:r w:rsidRPr="00605EB6">
        <w:t>un rire strident</w:t>
      </w:r>
      <w:r w:rsidR="00C474C1">
        <w:t xml:space="preserve">, </w:t>
      </w:r>
      <w:r w:rsidRPr="00605EB6">
        <w:t>convulsif</w:t>
      </w:r>
      <w:r w:rsidR="00C474C1">
        <w:t xml:space="preserve">, </w:t>
      </w:r>
      <w:r w:rsidRPr="00605EB6">
        <w:t>le buste en arrière</w:t>
      </w:r>
      <w:r w:rsidR="00C474C1">
        <w:t xml:space="preserve">, </w:t>
      </w:r>
      <w:r w:rsidRPr="00605EB6">
        <w:t>les poings serrés</w:t>
      </w:r>
      <w:r w:rsidR="00C474C1">
        <w:t xml:space="preserve">, </w:t>
      </w:r>
      <w:r w:rsidRPr="00605EB6">
        <w:t>regardant insolemment le ciel</w:t>
      </w:r>
      <w:r w:rsidR="00C474C1">
        <w:t xml:space="preserve">, </w:t>
      </w:r>
      <w:r w:rsidRPr="00605EB6">
        <w:t>comme si</w:t>
      </w:r>
      <w:r w:rsidR="00C474C1">
        <w:t xml:space="preserve">, </w:t>
      </w:r>
      <w:r w:rsidRPr="00605EB6">
        <w:t>ne reconnaissant aucune puissance supérieure à la sienne</w:t>
      </w:r>
      <w:r w:rsidR="00C474C1">
        <w:t xml:space="preserve">, </w:t>
      </w:r>
      <w:r w:rsidRPr="00605EB6">
        <w:t>sûr de sa destinée</w:t>
      </w:r>
      <w:r w:rsidR="00C474C1">
        <w:t xml:space="preserve">, </w:t>
      </w:r>
      <w:r w:rsidRPr="00605EB6">
        <w:t>il eût jeté un défi à Dieu</w:t>
      </w:r>
      <w:r w:rsidR="00C474C1">
        <w:t>.</w:t>
      </w:r>
    </w:p>
    <w:p w14:paraId="1522B4A1" w14:textId="3EE79E89" w:rsidR="00C474C1" w:rsidRDefault="0094609C" w:rsidP="00C52F4A">
      <w:r>
        <w:t>— </w:t>
      </w:r>
      <w:r w:rsidR="00C52F4A" w:rsidRPr="00605EB6">
        <w:t>Maintenant</w:t>
      </w:r>
      <w:r w:rsidR="00C474C1">
        <w:t xml:space="preserve">, </w:t>
      </w:r>
      <w:r w:rsidR="00C52F4A" w:rsidRPr="00605EB6">
        <w:t>à l</w:t>
      </w:r>
      <w:r w:rsidR="00C474C1">
        <w:t>’</w:t>
      </w:r>
      <w:r w:rsidR="00C52F4A" w:rsidRPr="00605EB6">
        <w:t>œuvre</w:t>
      </w:r>
      <w:r w:rsidR="00C474C1">
        <w:t xml:space="preserve">, </w:t>
      </w:r>
      <w:r w:rsidR="00C52F4A" w:rsidRPr="00605EB6">
        <w:t>à l</w:t>
      </w:r>
      <w:r w:rsidR="00C474C1">
        <w:t>’</w:t>
      </w:r>
      <w:r w:rsidR="00C52F4A" w:rsidRPr="00605EB6">
        <w:t>œuvre</w:t>
      </w:r>
      <w:r w:rsidR="00C474C1">
        <w:t xml:space="preserve"> ! </w:t>
      </w:r>
      <w:r w:rsidR="00C52F4A" w:rsidRPr="00605EB6">
        <w:t>exclama-t-il</w:t>
      </w:r>
      <w:r w:rsidR="00C474C1">
        <w:t>.</w:t>
      </w:r>
    </w:p>
    <w:p w14:paraId="718F15D5" w14:textId="77777777" w:rsidR="00C474C1" w:rsidRDefault="00C52F4A" w:rsidP="00C52F4A">
      <w:r w:rsidRPr="00605EB6">
        <w:t>Lestement il se débarrassa de sa robe de chambre</w:t>
      </w:r>
      <w:r w:rsidR="00C474C1">
        <w:t xml:space="preserve">, </w:t>
      </w:r>
      <w:r w:rsidRPr="00605EB6">
        <w:t>qu</w:t>
      </w:r>
      <w:r w:rsidR="00C474C1">
        <w:t>’</w:t>
      </w:r>
      <w:r w:rsidRPr="00605EB6">
        <w:t>il jeta sur un fauteuil</w:t>
      </w:r>
      <w:r w:rsidR="00C474C1">
        <w:t xml:space="preserve">, </w:t>
      </w:r>
      <w:r w:rsidRPr="00605EB6">
        <w:t>et entra dans son cabinet de toilette</w:t>
      </w:r>
      <w:r w:rsidR="00C474C1">
        <w:t>.</w:t>
      </w:r>
    </w:p>
    <w:p w14:paraId="194F22FC" w14:textId="77777777" w:rsidR="00C474C1" w:rsidRDefault="00C52F4A" w:rsidP="00C52F4A">
      <w:r w:rsidRPr="00605EB6">
        <w:t>Quand il reparut</w:t>
      </w:r>
      <w:r w:rsidR="00C474C1">
        <w:t xml:space="preserve">, </w:t>
      </w:r>
      <w:r w:rsidRPr="00605EB6">
        <w:t>au bout d</w:t>
      </w:r>
      <w:r w:rsidR="00C474C1">
        <w:t>’</w:t>
      </w:r>
      <w:r w:rsidRPr="00605EB6">
        <w:t>un quart d</w:t>
      </w:r>
      <w:r w:rsidR="00C474C1">
        <w:t>’</w:t>
      </w:r>
      <w:r w:rsidRPr="00605EB6">
        <w:t>heure</w:t>
      </w:r>
      <w:r w:rsidR="00C474C1">
        <w:t xml:space="preserve">, </w:t>
      </w:r>
      <w:r w:rsidRPr="00605EB6">
        <w:t>il était métamorphosé</w:t>
      </w:r>
      <w:r w:rsidR="00C474C1">
        <w:t xml:space="preserve">. </w:t>
      </w:r>
      <w:r w:rsidRPr="00605EB6">
        <w:t>Après la chrysalide</w:t>
      </w:r>
      <w:r w:rsidR="00C474C1">
        <w:t xml:space="preserve">, </w:t>
      </w:r>
      <w:r w:rsidRPr="00605EB6">
        <w:t>le papillon</w:t>
      </w:r>
      <w:r w:rsidR="00C474C1">
        <w:t xml:space="preserve">. </w:t>
      </w:r>
      <w:r w:rsidRPr="00605EB6">
        <w:t>L</w:t>
      </w:r>
      <w:r w:rsidR="00C474C1">
        <w:t>’</w:t>
      </w:r>
      <w:r w:rsidRPr="00605EB6">
        <w:t>œil le plus exercé aurait eu de la peine à le reconnaître</w:t>
      </w:r>
      <w:r w:rsidR="00C474C1">
        <w:t xml:space="preserve">. </w:t>
      </w:r>
      <w:r w:rsidRPr="00605EB6">
        <w:t>Une perruque sur son crâne chauve</w:t>
      </w:r>
      <w:r w:rsidR="00C474C1">
        <w:t xml:space="preserve">, </w:t>
      </w:r>
      <w:r w:rsidRPr="00605EB6">
        <w:t>une barbe postiche changeaient complètement sa physionomie</w:t>
      </w:r>
      <w:r w:rsidR="00C474C1">
        <w:t xml:space="preserve">, </w:t>
      </w:r>
      <w:r w:rsidRPr="00605EB6">
        <w:t>en la rajeunissant</w:t>
      </w:r>
      <w:r w:rsidR="00C474C1">
        <w:t xml:space="preserve">. </w:t>
      </w:r>
      <w:r w:rsidRPr="00605EB6">
        <w:t>Vêtu à la dernière mode</w:t>
      </w:r>
      <w:r w:rsidR="00C474C1">
        <w:t xml:space="preserve"> : </w:t>
      </w:r>
      <w:r w:rsidRPr="00605EB6">
        <w:t>pantalon noir</w:t>
      </w:r>
      <w:r w:rsidR="00C474C1">
        <w:t xml:space="preserve">, </w:t>
      </w:r>
      <w:r w:rsidRPr="00605EB6">
        <w:t>tombant sur des bottines vernies</w:t>
      </w:r>
      <w:r w:rsidR="00C474C1">
        <w:t xml:space="preserve">, </w:t>
      </w:r>
      <w:r w:rsidRPr="00605EB6">
        <w:t>gilet ouvert sur une chemise à plis fins</w:t>
      </w:r>
      <w:r w:rsidR="00C474C1">
        <w:t xml:space="preserve">, </w:t>
      </w:r>
      <w:r w:rsidRPr="00605EB6">
        <w:t>redingote boutonnée</w:t>
      </w:r>
      <w:r w:rsidR="00C474C1">
        <w:t xml:space="preserve">, </w:t>
      </w:r>
      <w:r w:rsidRPr="00605EB6">
        <w:t>tenant son chapeau d</w:t>
      </w:r>
      <w:r w:rsidR="00C474C1">
        <w:t>’</w:t>
      </w:r>
      <w:r w:rsidRPr="00605EB6">
        <w:t>une main</w:t>
      </w:r>
      <w:r w:rsidR="00C474C1">
        <w:t xml:space="preserve">, </w:t>
      </w:r>
      <w:r w:rsidRPr="00605EB6">
        <w:t>sa canne de l</w:t>
      </w:r>
      <w:r w:rsidR="00C474C1">
        <w:t>’</w:t>
      </w:r>
      <w:r w:rsidRPr="00605EB6">
        <w:t>autre</w:t>
      </w:r>
      <w:r w:rsidR="00C474C1">
        <w:t xml:space="preserve">, </w:t>
      </w:r>
      <w:r w:rsidRPr="00605EB6">
        <w:t>il avait tout à fait l</w:t>
      </w:r>
      <w:r w:rsidR="00C474C1">
        <w:t>’</w:t>
      </w:r>
      <w:r w:rsidRPr="00605EB6">
        <w:t>extérieur d</w:t>
      </w:r>
      <w:r w:rsidR="00C474C1">
        <w:t>’</w:t>
      </w:r>
      <w:r w:rsidRPr="00605EB6">
        <w:t>un héros de salon qui se dispose à aller faire des visites mondaines</w:t>
      </w:r>
      <w:r w:rsidR="00C474C1">
        <w:t>.</w:t>
      </w:r>
    </w:p>
    <w:p w14:paraId="2722987F" w14:textId="344F77C0" w:rsidR="00C474C1" w:rsidRDefault="00C52F4A" w:rsidP="00C52F4A">
      <w:r w:rsidRPr="00605EB6">
        <w:t>Il se plaça devant une glace</w:t>
      </w:r>
      <w:r w:rsidR="00C474C1">
        <w:t xml:space="preserve">, </w:t>
      </w:r>
      <w:r w:rsidRPr="00605EB6">
        <w:t>se trouva bien</w:t>
      </w:r>
      <w:r w:rsidR="00C474C1">
        <w:t xml:space="preserve">, </w:t>
      </w:r>
      <w:r w:rsidRPr="00605EB6">
        <w:t>sourit</w:t>
      </w:r>
      <w:r w:rsidR="00C474C1">
        <w:t xml:space="preserve">, </w:t>
      </w:r>
      <w:r w:rsidRPr="00605EB6">
        <w:t>puis sortit d</w:t>
      </w:r>
      <w:r w:rsidR="00C474C1">
        <w:t>’</w:t>
      </w:r>
      <w:r w:rsidRPr="00605EB6">
        <w:t>un pas léger</w:t>
      </w:r>
      <w:r w:rsidR="00C474C1">
        <w:t xml:space="preserve">, </w:t>
      </w:r>
      <w:r w:rsidRPr="00605EB6">
        <w:t>se dressant</w:t>
      </w:r>
      <w:r w:rsidR="00C474C1">
        <w:t xml:space="preserve">, </w:t>
      </w:r>
      <w:r w:rsidRPr="00605EB6">
        <w:t>se carrant</w:t>
      </w:r>
      <w:r w:rsidR="00C474C1">
        <w:t xml:space="preserve">, </w:t>
      </w:r>
      <w:r w:rsidRPr="00605EB6">
        <w:t>se dandinant</w:t>
      </w:r>
      <w:r w:rsidR="00C474C1">
        <w:t xml:space="preserve">, </w:t>
      </w:r>
      <w:r w:rsidRPr="00605EB6">
        <w:t>la tête haute</w:t>
      </w:r>
      <w:r w:rsidR="00C474C1">
        <w:t xml:space="preserve">, </w:t>
      </w:r>
      <w:r w:rsidRPr="00605EB6">
        <w:t>l</w:t>
      </w:r>
      <w:r w:rsidR="00C474C1">
        <w:t>’</w:t>
      </w:r>
      <w:r w:rsidRPr="00605EB6">
        <w:t>œil fier</w:t>
      </w:r>
      <w:r w:rsidR="00C474C1">
        <w:t xml:space="preserve">, </w:t>
      </w:r>
      <w:r w:rsidRPr="00605EB6">
        <w:t>hautain</w:t>
      </w:r>
      <w:r w:rsidR="00C474C1">
        <w:t xml:space="preserve">, </w:t>
      </w:r>
      <w:r w:rsidRPr="00605EB6">
        <w:t>toisant les passants avec dédain</w:t>
      </w:r>
      <w:r w:rsidR="00C474C1">
        <w:t xml:space="preserve">, </w:t>
      </w:r>
      <w:r w:rsidRPr="00605EB6">
        <w:lastRenderedPageBreak/>
        <w:t>ayant l</w:t>
      </w:r>
      <w:r w:rsidR="00C474C1">
        <w:t>’</w:t>
      </w:r>
      <w:r w:rsidRPr="00605EB6">
        <w:t>air vainqueur d</w:t>
      </w:r>
      <w:r w:rsidR="00C474C1">
        <w:t>’</w:t>
      </w:r>
      <w:r w:rsidRPr="00605EB6">
        <w:t xml:space="preserve">un </w:t>
      </w:r>
      <w:r w:rsidR="00923A9B">
        <w:t>c</w:t>
      </w:r>
      <w:r w:rsidR="00923A9B" w:rsidRPr="00605EB6">
        <w:t xml:space="preserve">éladon </w:t>
      </w:r>
      <w:r w:rsidRPr="00605EB6">
        <w:t>qui court à un rendez-vous d</w:t>
      </w:r>
      <w:r w:rsidR="00C474C1">
        <w:t>’</w:t>
      </w:r>
      <w:r w:rsidRPr="00605EB6">
        <w:t>amour longtemps attendu</w:t>
      </w:r>
      <w:r w:rsidR="00C474C1">
        <w:t>.</w:t>
      </w:r>
    </w:p>
    <w:p w14:paraId="58A07644" w14:textId="77777777" w:rsidR="00C474C1" w:rsidRDefault="00C52F4A" w:rsidP="00C52F4A">
      <w:r w:rsidRPr="00605EB6">
        <w:t>Mais Blaireau n</w:t>
      </w:r>
      <w:r w:rsidR="00C474C1">
        <w:t>’</w:t>
      </w:r>
      <w:r w:rsidRPr="00605EB6">
        <w:t>allait point pirouetter dans le salon d</w:t>
      </w:r>
      <w:r w:rsidR="00C474C1">
        <w:t>’</w:t>
      </w:r>
      <w:r w:rsidRPr="00605EB6">
        <w:t>une femme à la mode ou roucouler des mots langoureux dans le boudoir réservé de madame</w:t>
      </w:r>
      <w:r w:rsidR="00C474C1">
        <w:t xml:space="preserve"> ; </w:t>
      </w:r>
      <w:r w:rsidRPr="00605EB6">
        <w:t>il n</w:t>
      </w:r>
      <w:r w:rsidR="00C474C1">
        <w:t>’</w:t>
      </w:r>
      <w:r w:rsidRPr="00605EB6">
        <w:t>en était plus à ce jeu qui consiste à se pâmer aux genoux d</w:t>
      </w:r>
      <w:r w:rsidR="00C474C1">
        <w:t>’</w:t>
      </w:r>
      <w:r w:rsidRPr="00605EB6">
        <w:t>une Dalila quelconque</w:t>
      </w:r>
      <w:r w:rsidR="00C474C1">
        <w:t xml:space="preserve">, </w:t>
      </w:r>
      <w:r w:rsidRPr="00605EB6">
        <w:t>et il avait un profond mépris pour les mièvreries des galantins</w:t>
      </w:r>
      <w:r w:rsidR="00C474C1">
        <w:t>.</w:t>
      </w:r>
    </w:p>
    <w:p w14:paraId="75F16456" w14:textId="67B1D498" w:rsidR="00C474C1" w:rsidRDefault="00C52F4A" w:rsidP="00C52F4A">
      <w:r w:rsidRPr="00605EB6">
        <w:t>De l</w:t>
      </w:r>
      <w:r w:rsidR="00C474C1">
        <w:t>’</w:t>
      </w:r>
      <w:r w:rsidRPr="00605EB6">
        <w:t>or</w:t>
      </w:r>
      <w:r w:rsidR="00C474C1">
        <w:t xml:space="preserve">, </w:t>
      </w:r>
      <w:r w:rsidRPr="00605EB6">
        <w:t>de l</w:t>
      </w:r>
      <w:r w:rsidR="00C474C1">
        <w:t>’</w:t>
      </w:r>
      <w:r w:rsidRPr="00605EB6">
        <w:t>or</w:t>
      </w:r>
      <w:r w:rsidR="00C474C1">
        <w:t xml:space="preserve"> ! </w:t>
      </w:r>
      <w:r w:rsidRPr="00605EB6">
        <w:t>Un monceau</w:t>
      </w:r>
      <w:r w:rsidR="00C474C1">
        <w:t xml:space="preserve">…, </w:t>
      </w:r>
      <w:r w:rsidR="00923A9B">
        <w:t>u</w:t>
      </w:r>
      <w:r w:rsidR="00923A9B" w:rsidRPr="00605EB6">
        <w:t xml:space="preserve">n </w:t>
      </w:r>
      <w:r w:rsidRPr="00605EB6">
        <w:t>piédestal d</w:t>
      </w:r>
      <w:r w:rsidR="00C474C1">
        <w:t>’</w:t>
      </w:r>
      <w:r w:rsidRPr="00605EB6">
        <w:t>or massif</w:t>
      </w:r>
      <w:r w:rsidR="00C474C1">
        <w:t xml:space="preserve">, </w:t>
      </w:r>
      <w:r w:rsidRPr="00605EB6">
        <w:t>le seul digne de lui</w:t>
      </w:r>
      <w:r w:rsidR="00C474C1">
        <w:t xml:space="preserve">, </w:t>
      </w:r>
      <w:r w:rsidRPr="00605EB6">
        <w:t>pour se dresser superbe</w:t>
      </w:r>
      <w:r w:rsidR="00C474C1">
        <w:t xml:space="preserve">, </w:t>
      </w:r>
      <w:r w:rsidRPr="00605EB6">
        <w:t>majestueux</w:t>
      </w:r>
      <w:r w:rsidR="00C474C1">
        <w:t xml:space="preserve"> ! </w:t>
      </w:r>
      <w:r w:rsidRPr="00605EB6">
        <w:t>Sa fortune commencée</w:t>
      </w:r>
      <w:r w:rsidR="00C474C1">
        <w:t xml:space="preserve">, </w:t>
      </w:r>
      <w:r w:rsidRPr="00605EB6">
        <w:t>il voulait l</w:t>
      </w:r>
      <w:r w:rsidR="00C474C1">
        <w:t>’</w:t>
      </w:r>
      <w:r w:rsidRPr="00605EB6">
        <w:t>achever</w:t>
      </w:r>
      <w:r w:rsidR="00C474C1">
        <w:t xml:space="preserve">. </w:t>
      </w:r>
      <w:r w:rsidRPr="00605EB6">
        <w:t>Il lui fallait des millions</w:t>
      </w:r>
      <w:r w:rsidR="00C474C1">
        <w:t> !</w:t>
      </w:r>
    </w:p>
    <w:p w14:paraId="37902DCD" w14:textId="77777777" w:rsidR="00C474C1" w:rsidRDefault="00C52F4A" w:rsidP="00C52F4A">
      <w:r w:rsidRPr="00605EB6">
        <w:t>Blaireau entrait en campagne</w:t>
      </w:r>
      <w:r w:rsidR="00C474C1">
        <w:t xml:space="preserve"> ; </w:t>
      </w:r>
      <w:r w:rsidRPr="00605EB6">
        <w:t>il se rendait près de ses loups</w:t>
      </w:r>
      <w:r w:rsidR="00C474C1">
        <w:t xml:space="preserve">, </w:t>
      </w:r>
      <w:r w:rsidRPr="00605EB6">
        <w:t>ainsi qu</w:t>
      </w:r>
      <w:r w:rsidR="00C474C1">
        <w:t>’</w:t>
      </w:r>
      <w:r w:rsidRPr="00605EB6">
        <w:t>il les appelait</w:t>
      </w:r>
      <w:r w:rsidR="00C474C1">
        <w:t xml:space="preserve">, </w:t>
      </w:r>
      <w:r w:rsidRPr="00605EB6">
        <w:t>afin de leur donner ses instructions</w:t>
      </w:r>
      <w:r w:rsidR="00C474C1">
        <w:t xml:space="preserve">, </w:t>
      </w:r>
      <w:r w:rsidRPr="00605EB6">
        <w:t>de dicter à chacun son rôle</w:t>
      </w:r>
      <w:r w:rsidR="00C474C1">
        <w:t xml:space="preserve"> ; </w:t>
      </w:r>
      <w:r w:rsidRPr="00605EB6">
        <w:t>et ceux-ci allaient aiguiser leurs dents</w:t>
      </w:r>
      <w:r w:rsidR="00C474C1">
        <w:t xml:space="preserve">, </w:t>
      </w:r>
      <w:r w:rsidRPr="00605EB6">
        <w:t>pour être prêts à bondir sur les proies nouvelles qu</w:t>
      </w:r>
      <w:r w:rsidR="00C474C1">
        <w:t>’</w:t>
      </w:r>
      <w:r w:rsidRPr="00605EB6">
        <w:t>on leur donnerait à dévorer</w:t>
      </w:r>
      <w:r w:rsidR="00C474C1">
        <w:t>.</w:t>
      </w:r>
    </w:p>
    <w:p w14:paraId="24CF4E11" w14:textId="48A330B3" w:rsidR="00C52F4A" w:rsidRPr="00605EB6" w:rsidRDefault="00C52F4A" w:rsidP="00C474C1">
      <w:pPr>
        <w:pStyle w:val="Titre2"/>
      </w:pPr>
      <w:bookmarkStart w:id="72" w:name="_Toc197617917"/>
      <w:r w:rsidRPr="00605EB6">
        <w:lastRenderedPageBreak/>
        <w:t>XIV</w:t>
      </w:r>
      <w:r w:rsidRPr="00605EB6">
        <w:br/>
      </w:r>
      <w:r w:rsidRPr="00605EB6">
        <w:br/>
        <w:t>MONSIEUR LE DOCTEUR</w:t>
      </w:r>
      <w:bookmarkEnd w:id="72"/>
    </w:p>
    <w:p w14:paraId="2BFBF981" w14:textId="77777777" w:rsidR="00C474C1" w:rsidRDefault="00C52F4A" w:rsidP="00C52F4A">
      <w:r w:rsidRPr="00605EB6">
        <w:t>En sortant de la maison où demeurait Blaireau</w:t>
      </w:r>
      <w:r w:rsidR="00C474C1">
        <w:t xml:space="preserve">, </w:t>
      </w:r>
      <w:r w:rsidRPr="00605EB6">
        <w:t>rue du Roi-de-Sicile</w:t>
      </w:r>
      <w:r w:rsidR="00C474C1">
        <w:t xml:space="preserve">, </w:t>
      </w:r>
      <w:r w:rsidRPr="00605EB6">
        <w:t>le baron de Simaise était très pâle</w:t>
      </w:r>
      <w:r w:rsidR="00C474C1">
        <w:t xml:space="preserve">, </w:t>
      </w:r>
      <w:r w:rsidRPr="00605EB6">
        <w:t>et il sentait sous le poids de son corps ses jambes peu solides</w:t>
      </w:r>
      <w:r w:rsidR="00C474C1">
        <w:t xml:space="preserve">. </w:t>
      </w:r>
      <w:r w:rsidRPr="00605EB6">
        <w:t>Malgré son audace</w:t>
      </w:r>
      <w:r w:rsidR="00C474C1">
        <w:t xml:space="preserve">, </w:t>
      </w:r>
      <w:r w:rsidRPr="00605EB6">
        <w:t>sa perversité précoce</w:t>
      </w:r>
      <w:r w:rsidR="00C474C1">
        <w:t xml:space="preserve">, </w:t>
      </w:r>
      <w:r w:rsidRPr="00605EB6">
        <w:t>en un mot sa gredinerie</w:t>
      </w:r>
      <w:r w:rsidR="00C474C1">
        <w:t xml:space="preserve">, </w:t>
      </w:r>
      <w:r w:rsidRPr="00605EB6">
        <w:t>il était fort troublé</w:t>
      </w:r>
      <w:r w:rsidR="00C474C1">
        <w:t xml:space="preserve">. </w:t>
      </w:r>
      <w:r w:rsidRPr="00605EB6">
        <w:t>Il ne songeait pas sans effroi à ce qu</w:t>
      </w:r>
      <w:r w:rsidR="00C474C1">
        <w:t>’</w:t>
      </w:r>
      <w:r w:rsidRPr="00605EB6">
        <w:t>il allait faire</w:t>
      </w:r>
      <w:r w:rsidR="00C474C1">
        <w:t xml:space="preserve">, </w:t>
      </w:r>
      <w:r w:rsidRPr="00605EB6">
        <w:t>ayant pour complice cet homme qu</w:t>
      </w:r>
      <w:r w:rsidR="00C474C1">
        <w:t>’</w:t>
      </w:r>
      <w:r w:rsidRPr="00605EB6">
        <w:t>il venait de voir</w:t>
      </w:r>
      <w:r w:rsidR="00C474C1">
        <w:t xml:space="preserve">, </w:t>
      </w:r>
      <w:r w:rsidRPr="00605EB6">
        <w:t>ce génie du mal incarné</w:t>
      </w:r>
      <w:r w:rsidR="00C474C1">
        <w:t xml:space="preserve">, </w:t>
      </w:r>
      <w:r w:rsidRPr="00605EB6">
        <w:t>capable de tout</w:t>
      </w:r>
      <w:r w:rsidR="00C474C1">
        <w:t xml:space="preserve">. </w:t>
      </w:r>
      <w:r w:rsidRPr="00605EB6">
        <w:t>Et</w:t>
      </w:r>
      <w:r w:rsidR="00C474C1">
        <w:t xml:space="preserve">, </w:t>
      </w:r>
      <w:r w:rsidRPr="00605EB6">
        <w:t>frissonnant</w:t>
      </w:r>
      <w:r w:rsidR="00C474C1">
        <w:t xml:space="preserve">, </w:t>
      </w:r>
      <w:r w:rsidRPr="00605EB6">
        <w:t>il se demandait si l</w:t>
      </w:r>
      <w:r w:rsidR="00C474C1">
        <w:t>’</w:t>
      </w:r>
      <w:r w:rsidRPr="00605EB6">
        <w:t>acte monstrueux qu</w:t>
      </w:r>
      <w:r w:rsidR="00C474C1">
        <w:t>’</w:t>
      </w:r>
      <w:r w:rsidRPr="00605EB6">
        <w:t>il allait commettre n</w:t>
      </w:r>
      <w:r w:rsidR="00C474C1">
        <w:t>’</w:t>
      </w:r>
      <w:r w:rsidRPr="00605EB6">
        <w:t>aurait pas pour lui</w:t>
      </w:r>
      <w:r w:rsidR="00C474C1">
        <w:t xml:space="preserve">, </w:t>
      </w:r>
      <w:r w:rsidRPr="00605EB6">
        <w:t>plus tard</w:t>
      </w:r>
      <w:r w:rsidR="00C474C1">
        <w:t xml:space="preserve">, </w:t>
      </w:r>
      <w:r w:rsidRPr="00605EB6">
        <w:t>des conséquences terribles</w:t>
      </w:r>
      <w:r w:rsidR="00C474C1">
        <w:t>.</w:t>
      </w:r>
    </w:p>
    <w:p w14:paraId="0FB78BD7" w14:textId="77777777" w:rsidR="00C474C1" w:rsidRDefault="00C52F4A" w:rsidP="00C52F4A">
      <w:r w:rsidRPr="00605EB6">
        <w:t>Mais cette immense fortune dont il voulait s</w:t>
      </w:r>
      <w:r w:rsidR="00C474C1">
        <w:t>’</w:t>
      </w:r>
      <w:r w:rsidRPr="00605EB6">
        <w:t>emparer</w:t>
      </w:r>
      <w:r w:rsidR="00C474C1">
        <w:t xml:space="preserve">, </w:t>
      </w:r>
      <w:r w:rsidRPr="00605EB6">
        <w:t>pouvait-il y renoncer</w:t>
      </w:r>
      <w:r w:rsidR="00C474C1">
        <w:t> ?</w:t>
      </w:r>
    </w:p>
    <w:p w14:paraId="3145BC7E" w14:textId="77777777" w:rsidR="00C474C1" w:rsidRDefault="00C52F4A" w:rsidP="00C52F4A">
      <w:r w:rsidRPr="00605EB6">
        <w:t>Non</w:t>
      </w:r>
      <w:r w:rsidR="00C474C1">
        <w:t xml:space="preserve">, </w:t>
      </w:r>
      <w:r w:rsidRPr="00605EB6">
        <w:t>mille fois non</w:t>
      </w:r>
      <w:r w:rsidR="00C474C1">
        <w:t xml:space="preserve"> ! </w:t>
      </w:r>
      <w:r w:rsidRPr="00605EB6">
        <w:t>Il était sur la pente raide</w:t>
      </w:r>
      <w:r w:rsidR="00C474C1">
        <w:t xml:space="preserve"> ; </w:t>
      </w:r>
      <w:r w:rsidRPr="00605EB6">
        <w:t>impossible de remonter</w:t>
      </w:r>
      <w:r w:rsidR="00C474C1">
        <w:t xml:space="preserve">, : </w:t>
      </w:r>
      <w:r w:rsidRPr="00605EB6">
        <w:t>il fallait descendre</w:t>
      </w:r>
      <w:r w:rsidR="00C474C1">
        <w:t xml:space="preserve">, </w:t>
      </w:r>
      <w:r w:rsidRPr="00605EB6">
        <w:t>dût-il rouler au fond d</w:t>
      </w:r>
      <w:r w:rsidR="00C474C1">
        <w:t>’</w:t>
      </w:r>
      <w:r w:rsidRPr="00605EB6">
        <w:t>un abîme</w:t>
      </w:r>
      <w:r w:rsidR="00C474C1">
        <w:t> !</w:t>
      </w:r>
    </w:p>
    <w:p w14:paraId="1BFC9812" w14:textId="77777777" w:rsidR="00C474C1" w:rsidRDefault="00C52F4A" w:rsidP="00C52F4A">
      <w:r w:rsidRPr="00605EB6">
        <w:t>En arpentant rapidement le trottoir</w:t>
      </w:r>
      <w:r w:rsidR="00C474C1">
        <w:t xml:space="preserve">, </w:t>
      </w:r>
      <w:r w:rsidRPr="00605EB6">
        <w:t>son agitation se calma peu à peu et il parvint à se rassurer</w:t>
      </w:r>
      <w:r w:rsidR="00C474C1">
        <w:t xml:space="preserve">, </w:t>
      </w:r>
      <w:r w:rsidRPr="00605EB6">
        <w:t>en se disant</w:t>
      </w:r>
      <w:r w:rsidR="00C474C1">
        <w:t> :</w:t>
      </w:r>
    </w:p>
    <w:p w14:paraId="182C3BEB" w14:textId="321FA6D8" w:rsidR="00C474C1" w:rsidRDefault="0094609C" w:rsidP="00C52F4A">
      <w:r>
        <w:t>— </w:t>
      </w:r>
      <w:r w:rsidR="00C52F4A" w:rsidRPr="00605EB6">
        <w:t>Elle est folle</w:t>
      </w:r>
      <w:r w:rsidR="00C474C1">
        <w:t xml:space="preserve">, </w:t>
      </w:r>
      <w:r w:rsidR="00C52F4A" w:rsidRPr="00605EB6">
        <w:t>personne ne la connaît</w:t>
      </w:r>
      <w:r w:rsidR="00C474C1">
        <w:t xml:space="preserve">, : </w:t>
      </w:r>
      <w:r w:rsidR="00C52F4A" w:rsidRPr="00605EB6">
        <w:t>on ignore qu</w:t>
      </w:r>
      <w:r w:rsidR="00C474C1">
        <w:t>’</w:t>
      </w:r>
      <w:r w:rsidR="00C52F4A" w:rsidRPr="00605EB6">
        <w:t>il existe une marquise de Chamarande</w:t>
      </w:r>
      <w:r w:rsidR="00C474C1">
        <w:t xml:space="preserve"> ; </w:t>
      </w:r>
      <w:r w:rsidR="00C52F4A" w:rsidRPr="00605EB6">
        <w:t>d</w:t>
      </w:r>
      <w:r w:rsidR="00C474C1">
        <w:t>’</w:t>
      </w:r>
      <w:r w:rsidR="00C52F4A" w:rsidRPr="00605EB6">
        <w:t>ailleurs</w:t>
      </w:r>
      <w:r w:rsidR="00C474C1">
        <w:t xml:space="preserve">, </w:t>
      </w:r>
      <w:r w:rsidR="00C52F4A" w:rsidRPr="00605EB6">
        <w:t>je peux compter sur Blaireau</w:t>
      </w:r>
      <w:r w:rsidR="00C474C1">
        <w:t xml:space="preserve">. </w:t>
      </w:r>
      <w:r w:rsidR="00C52F4A" w:rsidRPr="00605EB6">
        <w:t>Quel homme</w:t>
      </w:r>
      <w:r w:rsidR="00C474C1">
        <w:t xml:space="preserve"> ! </w:t>
      </w:r>
      <w:r w:rsidR="00C52F4A" w:rsidRPr="00605EB6">
        <w:t>Il fera bien les choses</w:t>
      </w:r>
      <w:r w:rsidR="00C474C1">
        <w:t xml:space="preserve"> ; </w:t>
      </w:r>
      <w:r w:rsidR="00C52F4A" w:rsidRPr="00605EB6">
        <w:t>il est prudent et</w:t>
      </w:r>
      <w:r w:rsidR="00C474C1">
        <w:t xml:space="preserve">, </w:t>
      </w:r>
      <w:r w:rsidR="00C52F4A" w:rsidRPr="00605EB6">
        <w:t>il me l</w:t>
      </w:r>
      <w:r w:rsidR="00C474C1">
        <w:t>’</w:t>
      </w:r>
      <w:r w:rsidR="00C52F4A" w:rsidRPr="00605EB6">
        <w:t>a dit</w:t>
      </w:r>
      <w:r w:rsidR="00C474C1">
        <w:t xml:space="preserve">, </w:t>
      </w:r>
      <w:r w:rsidR="00C52F4A" w:rsidRPr="00605EB6">
        <w:t>il ne s</w:t>
      </w:r>
      <w:r w:rsidR="00C474C1">
        <w:t>’</w:t>
      </w:r>
      <w:r w:rsidR="00C52F4A" w:rsidRPr="00605EB6">
        <w:t>embarque jamais dans une aventure sans avoir pris les plus minutieuses précautions</w:t>
      </w:r>
      <w:r w:rsidR="00C474C1">
        <w:t xml:space="preserve">. </w:t>
      </w:r>
      <w:r w:rsidR="00C52F4A" w:rsidRPr="00605EB6">
        <w:t>Allons</w:t>
      </w:r>
      <w:r w:rsidR="00C474C1">
        <w:t xml:space="preserve">, </w:t>
      </w:r>
      <w:r w:rsidR="00C52F4A" w:rsidRPr="00605EB6">
        <w:t>allons</w:t>
      </w:r>
      <w:r w:rsidR="00C474C1">
        <w:t xml:space="preserve">, </w:t>
      </w:r>
      <w:r w:rsidR="00C52F4A" w:rsidRPr="00605EB6">
        <w:t>avec mes craintes puériles</w:t>
      </w:r>
      <w:r w:rsidR="00C474C1">
        <w:t xml:space="preserve">, </w:t>
      </w:r>
      <w:r w:rsidR="00C52F4A" w:rsidRPr="00605EB6">
        <w:t>je suis ridicule</w:t>
      </w:r>
      <w:r w:rsidR="00C474C1">
        <w:t xml:space="preserve">. </w:t>
      </w:r>
      <w:r w:rsidR="00C52F4A" w:rsidRPr="00605EB6">
        <w:t>Si Blaireau savait que je tremblais tout à l</w:t>
      </w:r>
      <w:r w:rsidR="00C474C1">
        <w:t>’</w:t>
      </w:r>
      <w:r w:rsidR="00C52F4A" w:rsidRPr="00605EB6">
        <w:t>heure en le quittant</w:t>
      </w:r>
      <w:r w:rsidR="00C474C1">
        <w:t xml:space="preserve">, </w:t>
      </w:r>
      <w:r w:rsidR="00C52F4A" w:rsidRPr="00605EB6">
        <w:t>il se moquerait de moi</w:t>
      </w:r>
      <w:r w:rsidR="00C474C1">
        <w:t xml:space="preserve">, </w:t>
      </w:r>
      <w:r w:rsidR="00C52F4A" w:rsidRPr="00605EB6">
        <w:t>et il aurait raison</w:t>
      </w:r>
      <w:r w:rsidR="00C474C1">
        <w:t xml:space="preserve">. </w:t>
      </w:r>
      <w:r w:rsidR="00C52F4A" w:rsidRPr="00605EB6">
        <w:t>Tout sera prévu</w:t>
      </w:r>
      <w:r w:rsidR="00C474C1">
        <w:t xml:space="preserve">, </w:t>
      </w:r>
      <w:r w:rsidR="00C52F4A" w:rsidRPr="00605EB6">
        <w:t xml:space="preserve">rien </w:t>
      </w:r>
      <w:r w:rsidR="00C52F4A" w:rsidRPr="00605EB6">
        <w:lastRenderedPageBreak/>
        <w:t>à craindre</w:t>
      </w:r>
      <w:r w:rsidR="00C474C1">
        <w:t xml:space="preserve">… </w:t>
      </w:r>
      <w:r w:rsidR="00C52F4A" w:rsidRPr="00605EB6">
        <w:t>Lucy Glandas doit disparaître</w:t>
      </w:r>
      <w:r w:rsidR="00C474C1">
        <w:t xml:space="preserve">, </w:t>
      </w:r>
      <w:r w:rsidR="00C52F4A" w:rsidRPr="00605EB6">
        <w:t>il le faut</w:t>
      </w:r>
      <w:r w:rsidR="00C474C1">
        <w:t xml:space="preserve"> ; </w:t>
      </w:r>
      <w:r w:rsidR="00C52F4A" w:rsidRPr="00605EB6">
        <w:t>les millions sont à moi</w:t>
      </w:r>
      <w:r w:rsidR="00C474C1">
        <w:t xml:space="preserve">. </w:t>
      </w:r>
      <w:r w:rsidR="00C52F4A" w:rsidRPr="00605EB6">
        <w:t>À moi les millions</w:t>
      </w:r>
      <w:r w:rsidR="00C474C1">
        <w:t xml:space="preserve">, </w:t>
      </w:r>
      <w:r w:rsidR="00C52F4A" w:rsidRPr="00605EB6">
        <w:t>à moi</w:t>
      </w:r>
      <w:r w:rsidR="00C474C1">
        <w:t xml:space="preserve">, </w:t>
      </w:r>
      <w:r w:rsidR="00C52F4A" w:rsidRPr="00605EB6">
        <w:t>à moi</w:t>
      </w:r>
      <w:r w:rsidR="00C474C1">
        <w:t> !</w:t>
      </w:r>
    </w:p>
    <w:p w14:paraId="41BCD2EF" w14:textId="77777777" w:rsidR="00C474C1" w:rsidRDefault="00C52F4A" w:rsidP="00C52F4A">
      <w:r w:rsidRPr="00605EB6">
        <w:t>Il arrivait sur la place de l</w:t>
      </w:r>
      <w:r w:rsidR="00C474C1">
        <w:t>’</w:t>
      </w:r>
      <w:r w:rsidRPr="00605EB6">
        <w:t>Hôtel-de-Ville où l</w:t>
      </w:r>
      <w:r w:rsidR="00C474C1">
        <w:t>’</w:t>
      </w:r>
      <w:r w:rsidRPr="00605EB6">
        <w:t>attendait sa voiture</w:t>
      </w:r>
      <w:r w:rsidR="00C474C1">
        <w:t>.</w:t>
      </w:r>
    </w:p>
    <w:p w14:paraId="64EE0B5D" w14:textId="3F3284EE" w:rsidR="00C474C1" w:rsidRDefault="0094609C" w:rsidP="00C52F4A">
      <w:r>
        <w:t>— </w:t>
      </w:r>
      <w:r w:rsidR="00C52F4A" w:rsidRPr="00605EB6">
        <w:t>Nous retournons directement à Port-Marly</w:t>
      </w:r>
      <w:r w:rsidR="00C474C1">
        <w:t xml:space="preserve">, </w:t>
      </w:r>
      <w:r w:rsidR="00C52F4A" w:rsidRPr="00605EB6">
        <w:t>dit-il au cocher</w:t>
      </w:r>
      <w:r w:rsidR="00C474C1">
        <w:t xml:space="preserve">, </w:t>
      </w:r>
      <w:r w:rsidR="00C52F4A" w:rsidRPr="00605EB6">
        <w:t>qui se morfondait depuis plus d</w:t>
      </w:r>
      <w:r w:rsidR="00C474C1">
        <w:t>’</w:t>
      </w:r>
      <w:r w:rsidR="00C52F4A" w:rsidRPr="00605EB6">
        <w:t>une heure</w:t>
      </w:r>
      <w:r w:rsidR="00C474C1">
        <w:t xml:space="preserve">, </w:t>
      </w:r>
      <w:r w:rsidR="00C52F4A" w:rsidRPr="00605EB6">
        <w:t>battant la semelle sur le pavé pour réchauffer ses pieds</w:t>
      </w:r>
      <w:r w:rsidR="00C474C1">
        <w:t>.</w:t>
      </w:r>
    </w:p>
    <w:p w14:paraId="20D52720" w14:textId="77777777" w:rsidR="00C474C1" w:rsidRDefault="00C52F4A" w:rsidP="00C52F4A">
      <w:r w:rsidRPr="00605EB6">
        <w:t>Le baron n</w:t>
      </w:r>
      <w:r w:rsidR="00C474C1">
        <w:t>’</w:t>
      </w:r>
      <w:r w:rsidRPr="00605EB6">
        <w:t>avait oublié aucune des recommandations de Blaireau</w:t>
      </w:r>
      <w:r w:rsidR="00C474C1">
        <w:t xml:space="preserve">. </w:t>
      </w:r>
      <w:r w:rsidRPr="00605EB6">
        <w:t>Aussitôt arrivé à Port-Marly</w:t>
      </w:r>
      <w:r w:rsidR="00C474C1">
        <w:t xml:space="preserve">, </w:t>
      </w:r>
      <w:r w:rsidRPr="00605EB6">
        <w:t>ayant le front soucieux et l</w:t>
      </w:r>
      <w:r w:rsidR="00C474C1">
        <w:t>’</w:t>
      </w:r>
      <w:r w:rsidRPr="00605EB6">
        <w:t>air affligé</w:t>
      </w:r>
      <w:r w:rsidR="00C474C1">
        <w:t xml:space="preserve">, </w:t>
      </w:r>
      <w:r w:rsidRPr="00605EB6">
        <w:t>ainsi que la circonstance l</w:t>
      </w:r>
      <w:r w:rsidR="00C474C1">
        <w:t>’</w:t>
      </w:r>
      <w:r w:rsidRPr="00605EB6">
        <w:t>exigeait</w:t>
      </w:r>
      <w:r w:rsidR="00C474C1">
        <w:t xml:space="preserve">, </w:t>
      </w:r>
      <w:r w:rsidRPr="00605EB6">
        <w:t>il fit venir les domestiques dans sa chambre</w:t>
      </w:r>
      <w:r w:rsidR="00C474C1">
        <w:t>.</w:t>
      </w:r>
    </w:p>
    <w:p w14:paraId="4A12DA99" w14:textId="1379E127" w:rsidR="00C474C1" w:rsidRDefault="0094609C" w:rsidP="00C52F4A">
      <w:r>
        <w:t>— </w:t>
      </w:r>
      <w:r w:rsidR="00C52F4A" w:rsidRPr="00605EB6">
        <w:t>Comment va votre maîtresse</w:t>
      </w:r>
      <w:r w:rsidR="00C474C1">
        <w:t xml:space="preserve"> ? </w:t>
      </w:r>
      <w:r w:rsidR="00C52F4A" w:rsidRPr="00605EB6">
        <w:t>demanda-t-il à la femme de chambre anglaise</w:t>
      </w:r>
      <w:r w:rsidR="00C474C1">
        <w:t>.</w:t>
      </w:r>
    </w:p>
    <w:p w14:paraId="7E4ECDF5" w14:textId="58DF3641" w:rsidR="00C474C1" w:rsidRDefault="0094609C" w:rsidP="00C52F4A">
      <w:r>
        <w:t>— </w:t>
      </w:r>
      <w:r w:rsidR="00C52F4A" w:rsidRPr="00605EB6">
        <w:t>Hélas</w:t>
      </w:r>
      <w:r w:rsidR="00C474C1">
        <w:t xml:space="preserve"> ! </w:t>
      </w:r>
      <w:r w:rsidR="00C52F4A" w:rsidRPr="00605EB6">
        <w:t>monsieur</w:t>
      </w:r>
      <w:r w:rsidR="00C474C1">
        <w:t xml:space="preserve">, </w:t>
      </w:r>
      <w:r w:rsidR="00C52F4A" w:rsidRPr="00605EB6">
        <w:t>répondit-elle</w:t>
      </w:r>
      <w:r w:rsidR="00C474C1">
        <w:t xml:space="preserve">, </w:t>
      </w:r>
      <w:r w:rsidR="00C52F4A" w:rsidRPr="00605EB6">
        <w:t>c</w:t>
      </w:r>
      <w:r w:rsidR="00C474C1">
        <w:t>’</w:t>
      </w:r>
      <w:r w:rsidR="00C52F4A" w:rsidRPr="00605EB6">
        <w:t>est toujours la même chose</w:t>
      </w:r>
      <w:r w:rsidR="00C474C1">
        <w:t xml:space="preserve">. </w:t>
      </w:r>
      <w:r w:rsidR="00C52F4A" w:rsidRPr="00605EB6">
        <w:t>Plus de mémoire</w:t>
      </w:r>
      <w:r w:rsidR="00C474C1">
        <w:t xml:space="preserve">, </w:t>
      </w:r>
      <w:r w:rsidR="00C52F4A" w:rsidRPr="00605EB6">
        <w:t>tout le passé est perdu dans les ténèbres</w:t>
      </w:r>
      <w:r w:rsidR="00C474C1">
        <w:t xml:space="preserve">. </w:t>
      </w:r>
      <w:r w:rsidR="00C52F4A" w:rsidRPr="00605EB6">
        <w:t>Elle ne sait pas où elle est</w:t>
      </w:r>
      <w:r w:rsidR="00C474C1">
        <w:t xml:space="preserve">, </w:t>
      </w:r>
      <w:r w:rsidR="00C52F4A" w:rsidRPr="00605EB6">
        <w:t>ne se rappelle même plus son nom</w:t>
      </w:r>
      <w:r w:rsidR="00C474C1">
        <w:t xml:space="preserve">. </w:t>
      </w:r>
      <w:r w:rsidR="00C52F4A" w:rsidRPr="00605EB6">
        <w:t>Je lui parle</w:t>
      </w:r>
      <w:r w:rsidR="00C474C1">
        <w:t xml:space="preserve">, </w:t>
      </w:r>
      <w:r w:rsidR="00C52F4A" w:rsidRPr="00605EB6">
        <w:t>elle m</w:t>
      </w:r>
      <w:r w:rsidR="00C474C1">
        <w:t>’</w:t>
      </w:r>
      <w:r w:rsidR="00C52F4A" w:rsidRPr="00605EB6">
        <w:t>écoute</w:t>
      </w:r>
      <w:r w:rsidR="00C474C1">
        <w:t xml:space="preserve">, </w:t>
      </w:r>
      <w:r w:rsidR="00C52F4A" w:rsidRPr="00605EB6">
        <w:t>mais ne m</w:t>
      </w:r>
      <w:r w:rsidR="00C474C1">
        <w:t>’</w:t>
      </w:r>
      <w:r w:rsidR="00C52F4A" w:rsidRPr="00605EB6">
        <w:t>entend point</w:t>
      </w:r>
      <w:r w:rsidR="00C474C1">
        <w:t xml:space="preserve"> : </w:t>
      </w:r>
      <w:r w:rsidR="00C52F4A" w:rsidRPr="00605EB6">
        <w:t>c</w:t>
      </w:r>
      <w:r w:rsidR="00C474C1">
        <w:t>’</w:t>
      </w:r>
      <w:r w:rsidR="00C52F4A" w:rsidRPr="00605EB6">
        <w:t>est à croire que l</w:t>
      </w:r>
      <w:r w:rsidR="00C474C1">
        <w:t>’</w:t>
      </w:r>
      <w:r w:rsidR="00C52F4A" w:rsidRPr="00605EB6">
        <w:t>anglais est pour elle</w:t>
      </w:r>
      <w:r w:rsidR="00C474C1">
        <w:t xml:space="preserve">, </w:t>
      </w:r>
      <w:r w:rsidR="00C52F4A" w:rsidRPr="00605EB6">
        <w:t>maintenant</w:t>
      </w:r>
      <w:r w:rsidR="00C474C1">
        <w:t xml:space="preserve">, </w:t>
      </w:r>
      <w:r w:rsidR="00C52F4A" w:rsidRPr="00605EB6">
        <w:t>une langue étrangère</w:t>
      </w:r>
      <w:r w:rsidR="00C474C1">
        <w:t xml:space="preserve"> ; </w:t>
      </w:r>
      <w:r w:rsidR="00C52F4A" w:rsidRPr="00605EB6">
        <w:t>et pourtant</w:t>
      </w:r>
      <w:r w:rsidR="00C474C1">
        <w:t xml:space="preserve">, </w:t>
      </w:r>
      <w:r w:rsidR="00C52F4A" w:rsidRPr="00605EB6">
        <w:t>elle se fait à elle-même de longs discours que j</w:t>
      </w:r>
      <w:r w:rsidR="00C474C1">
        <w:t>’</w:t>
      </w:r>
      <w:r w:rsidR="00C52F4A" w:rsidRPr="00605EB6">
        <w:t>écoute et également sans comprendre</w:t>
      </w:r>
      <w:r w:rsidR="00C474C1">
        <w:t xml:space="preserve">, </w:t>
      </w:r>
      <w:r w:rsidR="00C52F4A" w:rsidRPr="00605EB6">
        <w:t>car tout ce qu</w:t>
      </w:r>
      <w:r w:rsidR="00C474C1">
        <w:t>’</w:t>
      </w:r>
      <w:r w:rsidR="00C52F4A" w:rsidRPr="00605EB6">
        <w:t>elle dit est incohérent et si bizarre</w:t>
      </w:r>
      <w:r w:rsidR="00C474C1">
        <w:t xml:space="preserve">… </w:t>
      </w:r>
      <w:r w:rsidR="00C52F4A" w:rsidRPr="00605EB6">
        <w:t>On dirait qu</w:t>
      </w:r>
      <w:r w:rsidR="00C474C1">
        <w:t>’</w:t>
      </w:r>
      <w:r w:rsidR="00C52F4A" w:rsidRPr="00605EB6">
        <w:t>elle appartient à un autre monde que le nôtre</w:t>
      </w:r>
      <w:r w:rsidR="00C474C1">
        <w:t>.</w:t>
      </w:r>
    </w:p>
    <w:p w14:paraId="29583512" w14:textId="2C54ACDA" w:rsidR="00C474C1" w:rsidRDefault="0094609C" w:rsidP="00C52F4A">
      <w:r>
        <w:t>— </w:t>
      </w:r>
      <w:r w:rsidR="00C52F4A" w:rsidRPr="00605EB6">
        <w:t>Triste</w:t>
      </w:r>
      <w:r w:rsidR="00C474C1">
        <w:t xml:space="preserve">, </w:t>
      </w:r>
      <w:r w:rsidR="00C52F4A" w:rsidRPr="00605EB6">
        <w:t>triste</w:t>
      </w:r>
      <w:r w:rsidR="00C474C1">
        <w:t xml:space="preserve"> ! </w:t>
      </w:r>
      <w:r w:rsidR="00C52F4A" w:rsidRPr="00605EB6">
        <w:t>soupira le baron</w:t>
      </w:r>
      <w:r w:rsidR="00C474C1">
        <w:t>.</w:t>
      </w:r>
    </w:p>
    <w:p w14:paraId="5E47FB48" w14:textId="77777777" w:rsidR="00C474C1" w:rsidRDefault="00C52F4A" w:rsidP="00C52F4A">
      <w:r w:rsidRPr="00605EB6">
        <w:t>Conformément aux instructions de Blaireau</w:t>
      </w:r>
      <w:r w:rsidR="00C474C1">
        <w:t xml:space="preserve">, </w:t>
      </w:r>
      <w:r w:rsidRPr="00605EB6">
        <w:t>il dit alors aux domestiques que dans la situation difficile et pénible où il se trouvait</w:t>
      </w:r>
      <w:r w:rsidR="00C474C1">
        <w:t xml:space="preserve">, </w:t>
      </w:r>
      <w:r w:rsidRPr="00605EB6">
        <w:t>il était forcé de les remercier</w:t>
      </w:r>
      <w:r w:rsidR="00C474C1">
        <w:t xml:space="preserve">. </w:t>
      </w:r>
      <w:r w:rsidRPr="00605EB6">
        <w:t>Il ajouta</w:t>
      </w:r>
      <w:r w:rsidR="00C474C1">
        <w:t> :</w:t>
      </w:r>
    </w:p>
    <w:p w14:paraId="65722AEF" w14:textId="609EB585" w:rsidR="00C474C1" w:rsidRDefault="0094609C" w:rsidP="00C52F4A">
      <w:r>
        <w:t>— </w:t>
      </w:r>
      <w:r w:rsidR="00C52F4A" w:rsidRPr="00605EB6">
        <w:t>À partir de ce moment</w:t>
      </w:r>
      <w:r w:rsidR="00C474C1">
        <w:t xml:space="preserve">, </w:t>
      </w:r>
      <w:r w:rsidR="00C52F4A" w:rsidRPr="00605EB6">
        <w:t>vous êtes libres</w:t>
      </w:r>
      <w:r w:rsidR="00C474C1">
        <w:t xml:space="preserve"> ; </w:t>
      </w:r>
      <w:r w:rsidR="00C52F4A" w:rsidRPr="00605EB6">
        <w:t>toutefois</w:t>
      </w:r>
      <w:r w:rsidR="00C474C1">
        <w:t xml:space="preserve">, </w:t>
      </w:r>
      <w:r w:rsidR="00C52F4A" w:rsidRPr="00605EB6">
        <w:t>je vous prie de vouloir bien rester ici</w:t>
      </w:r>
      <w:r w:rsidR="00C474C1">
        <w:t xml:space="preserve">, </w:t>
      </w:r>
      <w:r w:rsidR="00C52F4A" w:rsidRPr="00605EB6">
        <w:t>avec moi</w:t>
      </w:r>
      <w:r w:rsidR="00C474C1">
        <w:t xml:space="preserve">, </w:t>
      </w:r>
      <w:r w:rsidR="00C52F4A" w:rsidRPr="00605EB6">
        <w:t>pendant quelques jours encore jusqu</w:t>
      </w:r>
      <w:r w:rsidR="00C474C1">
        <w:t>’</w:t>
      </w:r>
      <w:r w:rsidR="00C52F4A" w:rsidRPr="00605EB6">
        <w:t>à ce qu</w:t>
      </w:r>
      <w:r w:rsidR="00C474C1">
        <w:t>’</w:t>
      </w:r>
      <w:r w:rsidR="00C52F4A" w:rsidRPr="00605EB6">
        <w:t xml:space="preserve">une décision ait été prise </w:t>
      </w:r>
      <w:r w:rsidR="00C52F4A" w:rsidRPr="00605EB6">
        <w:lastRenderedPageBreak/>
        <w:t>au sujet de notre pauvre malade</w:t>
      </w:r>
      <w:r w:rsidR="00C474C1">
        <w:t xml:space="preserve">. </w:t>
      </w:r>
      <w:r w:rsidR="00C52F4A" w:rsidRPr="00605EB6">
        <w:t>Tous vous avez été de bons</w:t>
      </w:r>
      <w:r w:rsidR="00C474C1">
        <w:t xml:space="preserve">, </w:t>
      </w:r>
      <w:r w:rsidR="00C52F4A" w:rsidRPr="00605EB6">
        <w:t>de fidèles serviteurs</w:t>
      </w:r>
      <w:r w:rsidR="00C474C1">
        <w:t xml:space="preserve">, </w:t>
      </w:r>
      <w:r w:rsidR="00C52F4A" w:rsidRPr="00605EB6">
        <w:t>et je dois</w:t>
      </w:r>
      <w:r w:rsidR="00C474C1">
        <w:t xml:space="preserve">, </w:t>
      </w:r>
      <w:r w:rsidR="00C52F4A" w:rsidRPr="00605EB6">
        <w:t>au nom de mon malheureux frère</w:t>
      </w:r>
      <w:r w:rsidR="00C474C1">
        <w:t xml:space="preserve">, </w:t>
      </w:r>
      <w:r w:rsidR="00C52F4A" w:rsidRPr="00605EB6">
        <w:t>m</w:t>
      </w:r>
      <w:r w:rsidR="00C474C1">
        <w:t>’</w:t>
      </w:r>
      <w:r w:rsidR="00C52F4A" w:rsidRPr="00605EB6">
        <w:t>inspirant de ses sentiments</w:t>
      </w:r>
      <w:r w:rsidR="00C474C1">
        <w:t xml:space="preserve">, </w:t>
      </w:r>
      <w:r w:rsidR="00C52F4A" w:rsidRPr="00605EB6">
        <w:t>faire aujourd</w:t>
      </w:r>
      <w:r w:rsidR="00C474C1">
        <w:t>’</w:t>
      </w:r>
      <w:r w:rsidR="00C52F4A" w:rsidRPr="00605EB6">
        <w:t>hui pour vous ce qu</w:t>
      </w:r>
      <w:r w:rsidR="00C474C1">
        <w:t>’</w:t>
      </w:r>
      <w:r w:rsidR="00C52F4A" w:rsidRPr="00605EB6">
        <w:t>il ferait s</w:t>
      </w:r>
      <w:r w:rsidR="00C474C1">
        <w:t>’</w:t>
      </w:r>
      <w:r w:rsidR="00C52F4A" w:rsidRPr="00605EB6">
        <w:t>il était là</w:t>
      </w:r>
      <w:r w:rsidR="00C474C1">
        <w:t xml:space="preserve"> : </w:t>
      </w:r>
      <w:r w:rsidR="00C52F4A" w:rsidRPr="00605EB6">
        <w:t>vous témoigner ma reconnaissance de votre bon service</w:t>
      </w:r>
      <w:r w:rsidR="00C474C1">
        <w:t xml:space="preserve">. </w:t>
      </w:r>
      <w:r w:rsidR="00C52F4A" w:rsidRPr="00605EB6">
        <w:t>Le mois courant vous sera naturellement payé</w:t>
      </w:r>
      <w:r w:rsidR="00C474C1">
        <w:t xml:space="preserve">, – </w:t>
      </w:r>
      <w:r w:rsidR="00C52F4A" w:rsidRPr="00605EB6">
        <w:t>c</w:t>
      </w:r>
      <w:r w:rsidR="00C474C1">
        <w:t>’</w:t>
      </w:r>
      <w:r w:rsidR="00C52F4A" w:rsidRPr="00605EB6">
        <w:t>est de droit</w:t>
      </w:r>
      <w:r w:rsidR="00C474C1">
        <w:t xml:space="preserve"> ; – </w:t>
      </w:r>
      <w:r w:rsidR="00C52F4A" w:rsidRPr="00605EB6">
        <w:t>de plus</w:t>
      </w:r>
      <w:r w:rsidR="00C474C1">
        <w:t xml:space="preserve">, </w:t>
      </w:r>
      <w:r w:rsidR="00C52F4A" w:rsidRPr="00605EB6">
        <w:t>ne voulant faire aucune différence entre vous</w:t>
      </w:r>
      <w:r w:rsidR="00C474C1">
        <w:t xml:space="preserve">, </w:t>
      </w:r>
      <w:r w:rsidR="00C52F4A" w:rsidRPr="00605EB6">
        <w:t>vous recevrez chacun</w:t>
      </w:r>
      <w:r w:rsidR="00C474C1">
        <w:t xml:space="preserve">, </w:t>
      </w:r>
      <w:r w:rsidR="00C52F4A" w:rsidRPr="00605EB6">
        <w:t>à titre d</w:t>
      </w:r>
      <w:r w:rsidR="00C474C1">
        <w:t>’</w:t>
      </w:r>
      <w:r w:rsidR="00C52F4A" w:rsidRPr="00605EB6">
        <w:t>indemnité</w:t>
      </w:r>
      <w:r w:rsidR="00C474C1">
        <w:t xml:space="preserve">, </w:t>
      </w:r>
      <w:r w:rsidR="00C52F4A" w:rsidRPr="00605EB6">
        <w:t>une gratification de mille francs</w:t>
      </w:r>
      <w:r w:rsidR="00C474C1">
        <w:t>.</w:t>
      </w:r>
    </w:p>
    <w:p w14:paraId="7FAE6E22" w14:textId="77777777" w:rsidR="00C474C1" w:rsidRDefault="00C52F4A" w:rsidP="00C52F4A">
      <w:r w:rsidRPr="00605EB6">
        <w:t>Les domestiques ne furent nullement étonnés de leur renvoi</w:t>
      </w:r>
      <w:r w:rsidR="00C474C1">
        <w:t xml:space="preserve"> ; </w:t>
      </w:r>
      <w:r w:rsidRPr="00605EB6">
        <w:t>ils s</w:t>
      </w:r>
      <w:r w:rsidR="00C474C1">
        <w:t>’</w:t>
      </w:r>
      <w:r w:rsidRPr="00605EB6">
        <w:t>attendaient à être congédiés</w:t>
      </w:r>
      <w:r w:rsidR="00C474C1">
        <w:t xml:space="preserve">, </w:t>
      </w:r>
      <w:r w:rsidRPr="00605EB6">
        <w:t>ayant parfaitement compris que leur service dans la maison allait devenir inutile</w:t>
      </w:r>
      <w:r w:rsidR="00C474C1">
        <w:t xml:space="preserve">. </w:t>
      </w:r>
      <w:r w:rsidRPr="00605EB6">
        <w:t>Mais les dernières paroles de l</w:t>
      </w:r>
      <w:r w:rsidR="00C474C1">
        <w:t>’</w:t>
      </w:r>
      <w:r w:rsidRPr="00605EB6">
        <w:t>astucieux baron produisirent l</w:t>
      </w:r>
      <w:r w:rsidR="00C474C1">
        <w:t>’</w:t>
      </w:r>
      <w:r w:rsidRPr="00605EB6">
        <w:t>effet qu</w:t>
      </w:r>
      <w:r w:rsidR="00C474C1">
        <w:t>’</w:t>
      </w:r>
      <w:r w:rsidRPr="00605EB6">
        <w:t>il attendait</w:t>
      </w:r>
      <w:r w:rsidR="00C474C1">
        <w:t>.</w:t>
      </w:r>
    </w:p>
    <w:p w14:paraId="3BBC74BF" w14:textId="77777777" w:rsidR="00C474C1" w:rsidRDefault="00C52F4A" w:rsidP="00C52F4A">
      <w:r w:rsidRPr="00605EB6">
        <w:t>Les domestiques s</w:t>
      </w:r>
      <w:r w:rsidR="00C474C1">
        <w:t>’</w:t>
      </w:r>
      <w:r w:rsidRPr="00605EB6">
        <w:t>inclinèrent humblement devant lui</w:t>
      </w:r>
      <w:r w:rsidR="00C474C1">
        <w:t xml:space="preserve">, </w:t>
      </w:r>
      <w:r w:rsidRPr="00605EB6">
        <w:t>ne dissimulant point leur satisfaction</w:t>
      </w:r>
      <w:r w:rsidR="00C474C1">
        <w:t xml:space="preserve">, </w:t>
      </w:r>
      <w:r w:rsidRPr="00605EB6">
        <w:t>leur vénération pour l</w:t>
      </w:r>
      <w:r w:rsidR="00C474C1">
        <w:t>’</w:t>
      </w:r>
      <w:r w:rsidRPr="00605EB6">
        <w:t>homme généreux qui savait si bien récompenser</w:t>
      </w:r>
      <w:r w:rsidR="00C474C1">
        <w:t>.</w:t>
      </w:r>
    </w:p>
    <w:p w14:paraId="3586ADF1" w14:textId="6872637C" w:rsidR="00C474C1" w:rsidRDefault="0094609C" w:rsidP="00C52F4A">
      <w:r>
        <w:t>— </w:t>
      </w:r>
      <w:r w:rsidR="00C52F4A" w:rsidRPr="00605EB6">
        <w:t>Ah</w:t>
      </w:r>
      <w:r w:rsidR="00C474C1">
        <w:t xml:space="preserve"> ! </w:t>
      </w:r>
      <w:r w:rsidR="00C52F4A" w:rsidRPr="00605EB6">
        <w:t>monsieur le baron</w:t>
      </w:r>
      <w:r w:rsidR="00C474C1">
        <w:t>. M. </w:t>
      </w:r>
      <w:r w:rsidR="00C52F4A" w:rsidRPr="00605EB6">
        <w:t>le baron est bien bon</w:t>
      </w:r>
      <w:r w:rsidR="00C474C1">
        <w:t xml:space="preserve"> ! </w:t>
      </w:r>
      <w:r w:rsidR="00C52F4A" w:rsidRPr="00605EB6">
        <w:t xml:space="preserve">Tous les maîtres devraient ressembler à </w:t>
      </w:r>
      <w:r w:rsidR="00C474C1">
        <w:t>M. </w:t>
      </w:r>
      <w:r w:rsidR="00C52F4A" w:rsidRPr="00605EB6">
        <w:t>le baron</w:t>
      </w:r>
      <w:r w:rsidR="00C474C1">
        <w:t xml:space="preserve"> ! </w:t>
      </w:r>
      <w:r w:rsidR="00C52F4A" w:rsidRPr="00605EB6">
        <w:t>C</w:t>
      </w:r>
      <w:r w:rsidR="00C474C1">
        <w:t>’</w:t>
      </w:r>
      <w:r w:rsidR="00C52F4A" w:rsidRPr="00605EB6">
        <w:t xml:space="preserve">est en pleurant que nous quitterons </w:t>
      </w:r>
      <w:r w:rsidR="00C474C1">
        <w:t>M. </w:t>
      </w:r>
      <w:r w:rsidR="00C52F4A" w:rsidRPr="00605EB6">
        <w:t>le baron</w:t>
      </w:r>
      <w:r w:rsidR="00C474C1">
        <w:t> !</w:t>
      </w:r>
    </w:p>
    <w:p w14:paraId="46F54A49" w14:textId="77777777" w:rsidR="00C474C1" w:rsidRDefault="00C52F4A" w:rsidP="00C52F4A">
      <w:r w:rsidRPr="00605EB6">
        <w:t>Exclamations sur tous les tons</w:t>
      </w:r>
      <w:r w:rsidR="00C474C1">
        <w:t xml:space="preserve">, </w:t>
      </w:r>
      <w:r w:rsidRPr="00605EB6">
        <w:t>protestations de dévouement</w:t>
      </w:r>
      <w:r w:rsidR="00C474C1">
        <w:t xml:space="preserve">, </w:t>
      </w:r>
      <w:r w:rsidRPr="00605EB6">
        <w:t>toutes les platitudes ordinaires des valets</w:t>
      </w:r>
      <w:r w:rsidR="00C474C1">
        <w:t>.</w:t>
      </w:r>
    </w:p>
    <w:p w14:paraId="0010AA4B" w14:textId="77777777" w:rsidR="00C474C1" w:rsidRDefault="00C52F4A" w:rsidP="00C52F4A">
      <w:r w:rsidRPr="00605EB6">
        <w:t>Le baron comprit qu</w:t>
      </w:r>
      <w:r w:rsidR="00C474C1">
        <w:t>’</w:t>
      </w:r>
      <w:r w:rsidRPr="00605EB6">
        <w:t>il ne pouvait choisir un meilleur moment pour lancer sa bombe</w:t>
      </w:r>
      <w:r w:rsidR="00C474C1">
        <w:t xml:space="preserve">. </w:t>
      </w:r>
      <w:r w:rsidRPr="00605EB6">
        <w:t>Après s</w:t>
      </w:r>
      <w:r w:rsidR="00C474C1">
        <w:t>’</w:t>
      </w:r>
      <w:r w:rsidRPr="00605EB6">
        <w:t>être recueilli un instant</w:t>
      </w:r>
      <w:r w:rsidR="00C474C1">
        <w:t xml:space="preserve">, </w:t>
      </w:r>
      <w:r w:rsidRPr="00605EB6">
        <w:t>il parla ainsi qu</w:t>
      </w:r>
      <w:r w:rsidR="00C474C1">
        <w:t>’</w:t>
      </w:r>
      <w:r w:rsidRPr="00605EB6">
        <w:t>il avait été convenu entre lui et Blaireau</w:t>
      </w:r>
      <w:r w:rsidR="00C474C1">
        <w:t xml:space="preserve">. </w:t>
      </w:r>
      <w:r w:rsidRPr="00605EB6">
        <w:t>Possédant à un haut degré l</w:t>
      </w:r>
      <w:r w:rsidR="00C474C1">
        <w:t>’</w:t>
      </w:r>
      <w:r w:rsidRPr="00605EB6">
        <w:t>art de tromper</w:t>
      </w:r>
      <w:r w:rsidR="00C474C1">
        <w:t xml:space="preserve">, </w:t>
      </w:r>
      <w:r w:rsidRPr="00605EB6">
        <w:t>ses paroles</w:t>
      </w:r>
      <w:r w:rsidR="00C474C1">
        <w:t xml:space="preserve">, </w:t>
      </w:r>
      <w:r w:rsidRPr="00605EB6">
        <w:t>dites avec un grand accent de vérité</w:t>
      </w:r>
      <w:r w:rsidR="00C474C1">
        <w:t xml:space="preserve">, </w:t>
      </w:r>
      <w:r w:rsidRPr="00605EB6">
        <w:t>furent pénétrantes</w:t>
      </w:r>
      <w:r w:rsidR="00C474C1">
        <w:t xml:space="preserve">. </w:t>
      </w:r>
      <w:r w:rsidRPr="00605EB6">
        <w:t>Il fallait convaincre</w:t>
      </w:r>
      <w:r w:rsidR="00C474C1">
        <w:t xml:space="preserve">. </w:t>
      </w:r>
      <w:r w:rsidRPr="00605EB6">
        <w:t>Succès complet</w:t>
      </w:r>
      <w:r w:rsidR="00C474C1">
        <w:t>.</w:t>
      </w:r>
    </w:p>
    <w:p w14:paraId="331A7D79" w14:textId="77777777" w:rsidR="00C474C1" w:rsidRDefault="00C52F4A" w:rsidP="00C52F4A">
      <w:r w:rsidRPr="00605EB6">
        <w:t>Admirablement disposés en faveur du baron</w:t>
      </w:r>
      <w:r w:rsidR="00C474C1">
        <w:t xml:space="preserve">, </w:t>
      </w:r>
      <w:r w:rsidRPr="00605EB6">
        <w:t>ses auditeurs ne doutèrent point que la révélation inattendue qui leur était faite ne fût vraie</w:t>
      </w:r>
      <w:r w:rsidR="00C474C1">
        <w:t>.</w:t>
      </w:r>
    </w:p>
    <w:p w14:paraId="7F31D652" w14:textId="77777777" w:rsidR="00C474C1" w:rsidRDefault="00C52F4A" w:rsidP="00C52F4A">
      <w:r w:rsidRPr="00605EB6">
        <w:lastRenderedPageBreak/>
        <w:t>Cette fois</w:t>
      </w:r>
      <w:r w:rsidR="00C474C1">
        <w:t xml:space="preserve">, </w:t>
      </w:r>
      <w:r w:rsidRPr="00605EB6">
        <w:t>l</w:t>
      </w:r>
      <w:r w:rsidR="00C474C1">
        <w:t>’</w:t>
      </w:r>
      <w:r w:rsidRPr="00605EB6">
        <w:t>étonnement et la stupéfaction se peignirent sur tous les visages</w:t>
      </w:r>
      <w:r w:rsidR="00C474C1">
        <w:t xml:space="preserve">. </w:t>
      </w:r>
      <w:r w:rsidRPr="00605EB6">
        <w:t>L</w:t>
      </w:r>
      <w:r w:rsidR="00C474C1">
        <w:t>’</w:t>
      </w:r>
      <w:r w:rsidRPr="00605EB6">
        <w:t>Anglaise était devenue rouge comme du feu</w:t>
      </w:r>
      <w:r w:rsidR="00C474C1">
        <w:t>.</w:t>
      </w:r>
    </w:p>
    <w:p w14:paraId="099C12E6" w14:textId="73641528" w:rsidR="00C474C1" w:rsidRDefault="0094609C" w:rsidP="00C52F4A">
      <w:r>
        <w:t>— </w:t>
      </w:r>
      <w:r w:rsidR="00C52F4A" w:rsidRPr="00605EB6">
        <w:rPr>
          <w:i/>
          <w:iCs/>
        </w:rPr>
        <w:t>Aôoh</w:t>
      </w:r>
      <w:r w:rsidR="00C474C1">
        <w:rPr>
          <w:i/>
          <w:iCs/>
        </w:rPr>
        <w:t xml:space="preserve"> ! </w:t>
      </w:r>
      <w:r w:rsidR="00C52F4A" w:rsidRPr="00605EB6">
        <w:rPr>
          <w:i/>
          <w:iCs/>
        </w:rPr>
        <w:t>shocking</w:t>
      </w:r>
      <w:r w:rsidR="00C474C1">
        <w:rPr>
          <w:i/>
          <w:iCs/>
        </w:rPr>
        <w:t xml:space="preserve"> !… </w:t>
      </w:r>
      <w:r w:rsidR="00C52F4A" w:rsidRPr="00605EB6">
        <w:rPr>
          <w:i/>
          <w:iCs/>
        </w:rPr>
        <w:t>Improper</w:t>
      </w:r>
      <w:r w:rsidR="00C474C1">
        <w:rPr>
          <w:i/>
          <w:iCs/>
        </w:rPr>
        <w:t> !…</w:t>
      </w:r>
      <w:r w:rsidR="00C474C1">
        <w:t xml:space="preserve"> </w:t>
      </w:r>
      <w:r w:rsidR="00C52F4A" w:rsidRPr="00605EB6">
        <w:t>exclama-t-elle</w:t>
      </w:r>
      <w:r w:rsidR="00C474C1">
        <w:t xml:space="preserve">, </w:t>
      </w:r>
      <w:r w:rsidR="00C52F4A" w:rsidRPr="00605EB6">
        <w:t>faisant des gestes et prenant des poses d</w:t>
      </w:r>
      <w:r w:rsidR="00C474C1">
        <w:t>’</w:t>
      </w:r>
      <w:r w:rsidR="00C52F4A" w:rsidRPr="00605EB6">
        <w:t>un haut comique</w:t>
      </w:r>
      <w:r w:rsidR="00C474C1">
        <w:t>.</w:t>
      </w:r>
    </w:p>
    <w:p w14:paraId="311B8669" w14:textId="77777777" w:rsidR="00C474C1" w:rsidRDefault="00C52F4A" w:rsidP="00C52F4A">
      <w:r w:rsidRPr="00605EB6">
        <w:t>La jeune fille d</w:t>
      </w:r>
      <w:r w:rsidR="00C474C1">
        <w:t>’</w:t>
      </w:r>
      <w:r w:rsidRPr="00605EB6">
        <w:t>Albion se trouvait offensée</w:t>
      </w:r>
      <w:r w:rsidR="00C474C1">
        <w:t xml:space="preserve">, </w:t>
      </w:r>
      <w:r w:rsidRPr="00605EB6">
        <w:t>blessée dans sa dignité de miss pudique</w:t>
      </w:r>
      <w:r w:rsidR="00C474C1">
        <w:t>.</w:t>
      </w:r>
    </w:p>
    <w:p w14:paraId="0DCF85A0" w14:textId="6B2C1D37" w:rsidR="00C474C1" w:rsidRDefault="0094609C" w:rsidP="00C52F4A">
      <w:r>
        <w:t>— </w:t>
      </w:r>
      <w:r w:rsidR="00C52F4A" w:rsidRPr="00605EB6">
        <w:t>Par exemple</w:t>
      </w:r>
      <w:r w:rsidR="00C474C1">
        <w:t xml:space="preserve">, </w:t>
      </w:r>
      <w:r w:rsidR="00C52F4A" w:rsidRPr="00605EB6">
        <w:t>reprit-elle indignée</w:t>
      </w:r>
      <w:r w:rsidR="00C474C1">
        <w:t xml:space="preserve">, </w:t>
      </w:r>
      <w:r w:rsidR="00C52F4A" w:rsidRPr="00605EB6">
        <w:t>si j</w:t>
      </w:r>
      <w:r w:rsidR="00C474C1">
        <w:t>’</w:t>
      </w:r>
      <w:r w:rsidR="00C52F4A" w:rsidRPr="00605EB6">
        <w:t>eusse appris cela plus tôt</w:t>
      </w:r>
      <w:r w:rsidR="00C474C1">
        <w:t xml:space="preserve">, </w:t>
      </w:r>
      <w:r w:rsidR="00C52F4A" w:rsidRPr="00605EB6">
        <w:t>je ne serais certainement pas restée au service de cette</w:t>
      </w:r>
      <w:r w:rsidR="00C474C1">
        <w:t xml:space="preserve">… </w:t>
      </w:r>
      <w:r w:rsidR="00C52F4A" w:rsidRPr="00605EB6">
        <w:t>demoiselle</w:t>
      </w:r>
      <w:r w:rsidR="00C474C1">
        <w:t>.</w:t>
      </w:r>
    </w:p>
    <w:p w14:paraId="343369DD" w14:textId="7250504D" w:rsidR="00C474C1" w:rsidRDefault="0094609C" w:rsidP="00C52F4A">
      <w:r>
        <w:t>— </w:t>
      </w:r>
      <w:r w:rsidR="00C52F4A" w:rsidRPr="00605EB6">
        <w:t>Alors</w:t>
      </w:r>
      <w:r w:rsidR="00C474C1">
        <w:t xml:space="preserve">, </w:t>
      </w:r>
      <w:r w:rsidR="00C52F4A" w:rsidRPr="00605EB6">
        <w:t>miss Jenny</w:t>
      </w:r>
      <w:r w:rsidR="00C474C1">
        <w:t xml:space="preserve">, </w:t>
      </w:r>
      <w:r w:rsidR="00C52F4A" w:rsidRPr="00605EB6">
        <w:t>répliqua le baron</w:t>
      </w:r>
      <w:r w:rsidR="00C474C1">
        <w:t xml:space="preserve">, </w:t>
      </w:r>
      <w:r w:rsidR="00C52F4A" w:rsidRPr="00605EB6">
        <w:t>vous m</w:t>
      </w:r>
      <w:r w:rsidR="00C474C1">
        <w:t>’</w:t>
      </w:r>
      <w:r w:rsidR="00C52F4A" w:rsidRPr="00605EB6">
        <w:t>en voulez de vous avoir caché la vérité aussi longtemps</w:t>
      </w:r>
      <w:r w:rsidR="00C474C1">
        <w:t> ?</w:t>
      </w:r>
    </w:p>
    <w:p w14:paraId="15322967" w14:textId="4FC44E45" w:rsidR="00C474C1" w:rsidRDefault="0094609C" w:rsidP="00C52F4A">
      <w:r>
        <w:t>— </w:t>
      </w:r>
      <w:r w:rsidR="00C52F4A" w:rsidRPr="00605EB6">
        <w:t>Non</w:t>
      </w:r>
      <w:r w:rsidR="00C474C1">
        <w:t xml:space="preserve">, </w:t>
      </w:r>
      <w:r w:rsidR="00C52F4A" w:rsidRPr="00605EB6">
        <w:t>monsieur le baron</w:t>
      </w:r>
      <w:r w:rsidR="00C474C1">
        <w:t xml:space="preserve">, </w:t>
      </w:r>
      <w:r w:rsidR="00C52F4A" w:rsidRPr="00605EB6">
        <w:t>je ne vous en veux pas</w:t>
      </w:r>
      <w:r w:rsidR="00C474C1">
        <w:t xml:space="preserve"> ; </w:t>
      </w:r>
      <w:r w:rsidR="00C52F4A" w:rsidRPr="00605EB6">
        <w:t>je sais bien que les Français sont moins rigides que nous ne le sommes en Angleterre</w:t>
      </w:r>
      <w:r w:rsidR="00C474C1">
        <w:t xml:space="preserve"> ; </w:t>
      </w:r>
      <w:r w:rsidR="00C52F4A" w:rsidRPr="00605EB6">
        <w:t>mais c</w:t>
      </w:r>
      <w:r w:rsidR="00C474C1">
        <w:t>’</w:t>
      </w:r>
      <w:r w:rsidR="00C52F4A" w:rsidRPr="00605EB6">
        <w:t>est égal</w:t>
      </w:r>
      <w:r w:rsidR="00C474C1">
        <w:t xml:space="preserve">, </w:t>
      </w:r>
      <w:r w:rsidR="00C52F4A" w:rsidRPr="00605EB6">
        <w:t>si j</w:t>
      </w:r>
      <w:r w:rsidR="00C474C1">
        <w:t>’</w:t>
      </w:r>
      <w:r w:rsidR="00C52F4A" w:rsidRPr="00605EB6">
        <w:t>avais su</w:t>
      </w:r>
      <w:r w:rsidR="00C474C1">
        <w:t>…</w:t>
      </w:r>
    </w:p>
    <w:p w14:paraId="685C485B" w14:textId="77777777" w:rsidR="00C474C1" w:rsidRDefault="00C52F4A" w:rsidP="00C52F4A">
      <w:r w:rsidRPr="00605EB6">
        <w:t>Le baron ouvrit un tiroir dans lequel il y avait de l</w:t>
      </w:r>
      <w:r w:rsidR="00C474C1">
        <w:t>’</w:t>
      </w:r>
      <w:r w:rsidRPr="00605EB6">
        <w:t>or et des billets de banque</w:t>
      </w:r>
      <w:r w:rsidR="00C474C1">
        <w:t xml:space="preserve">. </w:t>
      </w:r>
      <w:r w:rsidRPr="00605EB6">
        <w:t>L</w:t>
      </w:r>
      <w:r w:rsidR="00C474C1">
        <w:t>’</w:t>
      </w:r>
      <w:r w:rsidRPr="00605EB6">
        <w:t>Anglaise se calma aussitôt et un sourire glissa sur ses lèvres</w:t>
      </w:r>
      <w:r w:rsidR="00C474C1">
        <w:t xml:space="preserve">. </w:t>
      </w:r>
      <w:r w:rsidRPr="00605EB6">
        <w:t>Elle n</w:t>
      </w:r>
      <w:r w:rsidR="00C474C1">
        <w:t>’</w:t>
      </w:r>
      <w:r w:rsidRPr="00605EB6">
        <w:t>avait plus sa mine effarouchée</w:t>
      </w:r>
      <w:r w:rsidR="00C474C1">
        <w:t>.</w:t>
      </w:r>
    </w:p>
    <w:p w14:paraId="30A125E0" w14:textId="2C35AEE0" w:rsidR="00C474C1" w:rsidRDefault="00C52F4A" w:rsidP="00C52F4A">
      <w:r w:rsidRPr="00605EB6">
        <w:t>Le baron paya les gages du mois</w:t>
      </w:r>
      <w:r w:rsidR="00C474C1">
        <w:t xml:space="preserve">, </w:t>
      </w:r>
      <w:r w:rsidRPr="00605EB6">
        <w:t xml:space="preserve">mit dans </w:t>
      </w:r>
      <w:r w:rsidR="00E46EFF" w:rsidRPr="00605EB6">
        <w:t>l</w:t>
      </w:r>
      <w:r w:rsidR="00E46EFF">
        <w:t>es</w:t>
      </w:r>
      <w:r w:rsidR="00E46EFF" w:rsidRPr="00605EB6">
        <w:t xml:space="preserve"> </w:t>
      </w:r>
      <w:r w:rsidRPr="00605EB6">
        <w:t>main</w:t>
      </w:r>
      <w:r w:rsidR="00E46EFF">
        <w:t>s</w:t>
      </w:r>
      <w:r w:rsidRPr="00605EB6">
        <w:t xml:space="preserve"> de chaque domestique un billet de mille francs</w:t>
      </w:r>
      <w:r w:rsidR="00C474C1">
        <w:t xml:space="preserve">, </w:t>
      </w:r>
      <w:r w:rsidRPr="00605EB6">
        <w:t>et ils se retirèrent en se confondant en remerciements</w:t>
      </w:r>
      <w:r w:rsidR="00C474C1">
        <w:t>.</w:t>
      </w:r>
    </w:p>
    <w:p w14:paraId="20BC3AE1" w14:textId="2459651E" w:rsidR="00C474C1" w:rsidRDefault="0094609C" w:rsidP="00C52F4A">
      <w:r>
        <w:t>— </w:t>
      </w:r>
      <w:r w:rsidR="00C52F4A" w:rsidRPr="00605EB6">
        <w:t>Décidément</w:t>
      </w:r>
      <w:r w:rsidR="00C474C1">
        <w:t xml:space="preserve">, </w:t>
      </w:r>
      <w:r w:rsidR="00C52F4A" w:rsidRPr="00605EB6">
        <w:t>se dit le baron</w:t>
      </w:r>
      <w:r w:rsidR="00C474C1">
        <w:t xml:space="preserve">, </w:t>
      </w:r>
      <w:r w:rsidR="00C52F4A" w:rsidRPr="00605EB6">
        <w:t>tout marche à merveille</w:t>
      </w:r>
      <w:r w:rsidR="00C474C1">
        <w:t xml:space="preserve">. </w:t>
      </w:r>
      <w:r w:rsidR="00C52F4A" w:rsidRPr="00605EB6">
        <w:t>La petite histoire imaginée par Blaireau a passé comme une lettre à la poste</w:t>
      </w:r>
      <w:r w:rsidR="00C474C1">
        <w:t xml:space="preserve"> ; </w:t>
      </w:r>
      <w:r w:rsidR="00C52F4A" w:rsidRPr="00605EB6">
        <w:t>l</w:t>
      </w:r>
      <w:r w:rsidR="00C474C1">
        <w:t>’</w:t>
      </w:r>
      <w:r w:rsidR="00C52F4A" w:rsidRPr="00605EB6">
        <w:t>Anglaise</w:t>
      </w:r>
      <w:r w:rsidR="00C474C1">
        <w:t xml:space="preserve">, </w:t>
      </w:r>
      <w:r w:rsidR="00C52F4A" w:rsidRPr="00605EB6">
        <w:t>elle-même</w:t>
      </w:r>
      <w:r w:rsidR="00C474C1">
        <w:t xml:space="preserve">, </w:t>
      </w:r>
      <w:r w:rsidR="00C52F4A" w:rsidRPr="00605EB6">
        <w:t>dont j</w:t>
      </w:r>
      <w:r w:rsidR="00C474C1">
        <w:t>’</w:t>
      </w:r>
      <w:r w:rsidR="00C52F4A" w:rsidRPr="00605EB6">
        <w:t>avais peur</w:t>
      </w:r>
      <w:r w:rsidR="00C474C1">
        <w:t xml:space="preserve">, </w:t>
      </w:r>
      <w:r w:rsidR="00C52F4A" w:rsidRPr="00605EB6">
        <w:t>je l</w:t>
      </w:r>
      <w:r w:rsidR="00C474C1">
        <w:t>’</w:t>
      </w:r>
      <w:r w:rsidR="00C52F4A" w:rsidRPr="00605EB6">
        <w:t>avoue</w:t>
      </w:r>
      <w:r w:rsidR="00C474C1">
        <w:t xml:space="preserve">, </w:t>
      </w:r>
      <w:r w:rsidR="00C52F4A" w:rsidRPr="00605EB6">
        <w:t>a avalé cela comme un verre de sirop</w:t>
      </w:r>
      <w:r w:rsidR="00C474C1">
        <w:t xml:space="preserve">. </w:t>
      </w:r>
      <w:r w:rsidR="00C52F4A" w:rsidRPr="00605EB6">
        <w:t>Ah</w:t>
      </w:r>
      <w:r w:rsidR="00C474C1">
        <w:t xml:space="preserve"> ! </w:t>
      </w:r>
      <w:r w:rsidR="00C52F4A" w:rsidRPr="00605EB6">
        <w:t>ah</w:t>
      </w:r>
      <w:r w:rsidR="00C474C1">
        <w:t xml:space="preserve"> ! </w:t>
      </w:r>
      <w:r w:rsidR="00C52F4A" w:rsidRPr="00605EB6">
        <w:t>la gratification a fait son effet</w:t>
      </w:r>
      <w:r w:rsidR="00C474C1">
        <w:t xml:space="preserve">. </w:t>
      </w:r>
      <w:r w:rsidR="00C52F4A" w:rsidRPr="00605EB6">
        <w:t>Oh</w:t>
      </w:r>
      <w:r w:rsidR="00C474C1">
        <w:t xml:space="preserve"> ! </w:t>
      </w:r>
      <w:r w:rsidR="00C52F4A" w:rsidRPr="00605EB6">
        <w:t>l</w:t>
      </w:r>
      <w:r w:rsidR="00C474C1">
        <w:t>’</w:t>
      </w:r>
      <w:r w:rsidR="00C52F4A" w:rsidRPr="00605EB6">
        <w:t>argent</w:t>
      </w:r>
      <w:r w:rsidR="00C474C1">
        <w:t xml:space="preserve"> ! </w:t>
      </w:r>
      <w:r w:rsidR="00C52F4A" w:rsidRPr="00605EB6">
        <w:t>Allons</w:t>
      </w:r>
      <w:r w:rsidR="00C474C1">
        <w:t xml:space="preserve">, </w:t>
      </w:r>
      <w:r w:rsidR="00C52F4A" w:rsidRPr="00605EB6">
        <w:t>la chose prend une excellente tournure</w:t>
      </w:r>
      <w:r w:rsidR="00C474C1">
        <w:t xml:space="preserve">, </w:t>
      </w:r>
      <w:r w:rsidR="00C52F4A" w:rsidRPr="00605EB6">
        <w:t>tout ira bien jusqu</w:t>
      </w:r>
      <w:r w:rsidR="00C474C1">
        <w:t>’</w:t>
      </w:r>
      <w:r w:rsidR="00C52F4A" w:rsidRPr="00605EB6">
        <w:t>au bout</w:t>
      </w:r>
      <w:r w:rsidR="00C474C1">
        <w:t xml:space="preserve">. </w:t>
      </w:r>
      <w:r w:rsidR="00C52F4A" w:rsidRPr="00605EB6">
        <w:t>Maintenant je n</w:t>
      </w:r>
      <w:r w:rsidR="00C474C1">
        <w:t>’</w:t>
      </w:r>
      <w:r w:rsidR="00C52F4A" w:rsidRPr="00605EB6">
        <w:t>ai plus qu</w:t>
      </w:r>
      <w:r w:rsidR="00C474C1">
        <w:t>’</w:t>
      </w:r>
      <w:r w:rsidR="00C52F4A" w:rsidRPr="00605EB6">
        <w:t>à attendre</w:t>
      </w:r>
      <w:r w:rsidR="00C474C1">
        <w:t xml:space="preserve">, </w:t>
      </w:r>
      <w:r w:rsidR="00C52F4A" w:rsidRPr="00605EB6">
        <w:t>non pas tranquillement</w:t>
      </w:r>
      <w:r w:rsidR="00C474C1">
        <w:t xml:space="preserve">, </w:t>
      </w:r>
      <w:r w:rsidR="00C52F4A" w:rsidRPr="00605EB6">
        <w:t>mais patiemment</w:t>
      </w:r>
      <w:r w:rsidR="00C474C1">
        <w:t xml:space="preserve">, </w:t>
      </w:r>
      <w:r w:rsidR="00C52F4A" w:rsidRPr="00605EB6">
        <w:t>les surprises que Blaireau me ménage</w:t>
      </w:r>
      <w:r w:rsidR="00C474C1">
        <w:t>.</w:t>
      </w:r>
    </w:p>
    <w:p w14:paraId="516961E4" w14:textId="77777777" w:rsidR="00C474C1" w:rsidRDefault="00C52F4A" w:rsidP="00C52F4A">
      <w:r w:rsidRPr="00605EB6">
        <w:lastRenderedPageBreak/>
        <w:t>Le surlendemain</w:t>
      </w:r>
      <w:r w:rsidR="00C474C1">
        <w:t xml:space="preserve">, </w:t>
      </w:r>
      <w:r w:rsidRPr="00605EB6">
        <w:t>à dix heures du matin</w:t>
      </w:r>
      <w:r w:rsidR="00C474C1">
        <w:t xml:space="preserve">, </w:t>
      </w:r>
      <w:r w:rsidRPr="00605EB6">
        <w:t>un coupé</w:t>
      </w:r>
      <w:r w:rsidR="00C474C1">
        <w:t xml:space="preserve">, </w:t>
      </w:r>
      <w:r w:rsidRPr="00605EB6">
        <w:t>qui paraissait être une voiture de maître</w:t>
      </w:r>
      <w:r w:rsidR="00C474C1">
        <w:t xml:space="preserve">, </w:t>
      </w:r>
      <w:r w:rsidRPr="00605EB6">
        <w:t>s</w:t>
      </w:r>
      <w:r w:rsidR="00C474C1">
        <w:t>’</w:t>
      </w:r>
      <w:r w:rsidRPr="00605EB6">
        <w:t>arrêta devant la grille de la villa</w:t>
      </w:r>
      <w:r w:rsidR="00C474C1">
        <w:t xml:space="preserve">. </w:t>
      </w:r>
      <w:r w:rsidRPr="00605EB6">
        <w:t>Le cocher</w:t>
      </w:r>
      <w:r w:rsidR="00C474C1">
        <w:t xml:space="preserve">, </w:t>
      </w:r>
      <w:r w:rsidRPr="00605EB6">
        <w:t>ayant un chapeau galonné avec cocarde et aigrette</w:t>
      </w:r>
      <w:r w:rsidR="00C474C1">
        <w:t xml:space="preserve">, </w:t>
      </w:r>
      <w:r w:rsidRPr="00605EB6">
        <w:t>portait</w:t>
      </w:r>
      <w:r w:rsidR="00C474C1">
        <w:t xml:space="preserve">, </w:t>
      </w:r>
      <w:r w:rsidRPr="00605EB6">
        <w:t>sur sa tunique de drap vert-pomme</w:t>
      </w:r>
      <w:r w:rsidR="00C474C1">
        <w:t xml:space="preserve">, </w:t>
      </w:r>
      <w:r w:rsidRPr="00605EB6">
        <w:t>un manteau garni de fourrures</w:t>
      </w:r>
      <w:r w:rsidR="00C474C1">
        <w:t xml:space="preserve">. </w:t>
      </w:r>
      <w:r w:rsidRPr="00605EB6">
        <w:t>Le cheval était un fier normand de belle encolure</w:t>
      </w:r>
      <w:r w:rsidR="00C474C1">
        <w:t xml:space="preserve">, </w:t>
      </w:r>
      <w:r w:rsidRPr="00605EB6">
        <w:t>aux jarrets solides</w:t>
      </w:r>
      <w:r w:rsidR="00C474C1">
        <w:t>.</w:t>
      </w:r>
    </w:p>
    <w:p w14:paraId="0DAB891B" w14:textId="77777777" w:rsidR="00C474C1" w:rsidRDefault="00C52F4A" w:rsidP="00C52F4A">
      <w:r w:rsidRPr="00605EB6">
        <w:t>Un homme</w:t>
      </w:r>
      <w:r w:rsidR="00C474C1">
        <w:t xml:space="preserve">, </w:t>
      </w:r>
      <w:r w:rsidRPr="00605EB6">
        <w:t>qui paraissait avoir soixante-cinq ou soixante-dix ans</w:t>
      </w:r>
      <w:r w:rsidR="00C474C1">
        <w:t xml:space="preserve">, </w:t>
      </w:r>
      <w:r w:rsidRPr="00605EB6">
        <w:t>descendit du coupé et sonna à la petite porte de la villa</w:t>
      </w:r>
      <w:r w:rsidR="00C474C1">
        <w:t xml:space="preserve">. </w:t>
      </w:r>
      <w:r w:rsidRPr="00605EB6">
        <w:t>Ce vieillard était de petite taille</w:t>
      </w:r>
      <w:r w:rsidR="00C474C1">
        <w:t xml:space="preserve">, </w:t>
      </w:r>
      <w:r w:rsidRPr="00605EB6">
        <w:t>obèse</w:t>
      </w:r>
      <w:r w:rsidR="00C474C1">
        <w:t xml:space="preserve"> ; </w:t>
      </w:r>
      <w:r w:rsidRPr="00605EB6">
        <w:t>il semblait marcher difficilement</w:t>
      </w:r>
      <w:r w:rsidR="00C474C1">
        <w:t xml:space="preserve">, </w:t>
      </w:r>
      <w:r w:rsidRPr="00605EB6">
        <w:t>quoique s</w:t>
      </w:r>
      <w:r w:rsidR="00C474C1">
        <w:t>’</w:t>
      </w:r>
      <w:r w:rsidRPr="00605EB6">
        <w:t>appuyant sur un jonc à pomme d</w:t>
      </w:r>
      <w:r w:rsidR="00C474C1">
        <w:t>’</w:t>
      </w:r>
      <w:r w:rsidRPr="00605EB6">
        <w:t>or</w:t>
      </w:r>
      <w:r w:rsidR="00C474C1">
        <w:t xml:space="preserve">. </w:t>
      </w:r>
      <w:r w:rsidRPr="00605EB6">
        <w:t>Ses cheveux blancs tombaient</w:t>
      </w:r>
      <w:r w:rsidR="00C474C1">
        <w:t xml:space="preserve">, </w:t>
      </w:r>
      <w:r w:rsidRPr="00605EB6">
        <w:t>bouclés</w:t>
      </w:r>
      <w:r w:rsidR="00C474C1">
        <w:t xml:space="preserve">, </w:t>
      </w:r>
      <w:r w:rsidRPr="00605EB6">
        <w:t>sur le col de velours de son pardessus de gros drap marron</w:t>
      </w:r>
      <w:r w:rsidR="00C474C1">
        <w:t xml:space="preserve">, </w:t>
      </w:r>
      <w:r w:rsidRPr="00605EB6">
        <w:t>qui descendait</w:t>
      </w:r>
      <w:r w:rsidR="00C474C1">
        <w:t xml:space="preserve">, </w:t>
      </w:r>
      <w:r w:rsidRPr="00605EB6">
        <w:t>serré sur le ventre rond</w:t>
      </w:r>
      <w:r w:rsidR="00C474C1">
        <w:t xml:space="preserve">, </w:t>
      </w:r>
      <w:r w:rsidRPr="00605EB6">
        <w:t>jusqu</w:t>
      </w:r>
      <w:r w:rsidR="00C474C1">
        <w:t>’</w:t>
      </w:r>
      <w:r w:rsidRPr="00605EB6">
        <w:t>au bas des mollets</w:t>
      </w:r>
      <w:r w:rsidR="00C474C1">
        <w:t xml:space="preserve"> ; </w:t>
      </w:r>
      <w:r w:rsidRPr="00605EB6">
        <w:t>ses longs et épais favoris</w:t>
      </w:r>
      <w:r w:rsidR="00C474C1">
        <w:t xml:space="preserve">, </w:t>
      </w:r>
      <w:r w:rsidRPr="00605EB6">
        <w:t>également d</w:t>
      </w:r>
      <w:r w:rsidR="00C474C1">
        <w:t>’</w:t>
      </w:r>
      <w:r w:rsidRPr="00605EB6">
        <w:t>une blancheur de neige</w:t>
      </w:r>
      <w:r w:rsidR="00C474C1">
        <w:t xml:space="preserve">, </w:t>
      </w:r>
      <w:r w:rsidRPr="00605EB6">
        <w:t>encadraient son visage calme</w:t>
      </w:r>
      <w:r w:rsidR="00C474C1">
        <w:t xml:space="preserve">, </w:t>
      </w:r>
      <w:r w:rsidRPr="00605EB6">
        <w:t>austère de sexagénaire</w:t>
      </w:r>
      <w:r w:rsidR="00C474C1">
        <w:t xml:space="preserve">. </w:t>
      </w:r>
      <w:r w:rsidRPr="00605EB6">
        <w:t>Son chapeau était de forme déjà ancienne</w:t>
      </w:r>
      <w:r w:rsidR="00C474C1">
        <w:t xml:space="preserve"> : </w:t>
      </w:r>
      <w:r w:rsidRPr="00605EB6">
        <w:t>un cône tronqué</w:t>
      </w:r>
      <w:r w:rsidR="00C474C1">
        <w:t xml:space="preserve">, </w:t>
      </w:r>
      <w:r w:rsidRPr="00605EB6">
        <w:t>à larges bords</w:t>
      </w:r>
      <w:r w:rsidR="00C474C1">
        <w:t xml:space="preserve">. </w:t>
      </w:r>
      <w:r w:rsidRPr="00605EB6">
        <w:t>Il était parfaitement ganté et portait une cravate blanche</w:t>
      </w:r>
      <w:r w:rsidR="00C474C1">
        <w:t xml:space="preserve">, </w:t>
      </w:r>
      <w:r w:rsidRPr="00605EB6">
        <w:t>montrant</w:t>
      </w:r>
      <w:r w:rsidR="00C474C1">
        <w:t xml:space="preserve">, </w:t>
      </w:r>
      <w:r w:rsidRPr="00605EB6">
        <w:t>sous le menton</w:t>
      </w:r>
      <w:r w:rsidR="00C474C1">
        <w:t xml:space="preserve">, </w:t>
      </w:r>
      <w:r w:rsidRPr="00605EB6">
        <w:t>son nœud irréprochable</w:t>
      </w:r>
      <w:r w:rsidR="00C474C1">
        <w:t>.</w:t>
      </w:r>
    </w:p>
    <w:p w14:paraId="04DBE4DE" w14:textId="68054C4E" w:rsidR="00C474C1" w:rsidRDefault="0094609C" w:rsidP="00C52F4A">
      <w:r>
        <w:t>— </w:t>
      </w:r>
      <w:r w:rsidR="00C52F4A" w:rsidRPr="00605EB6">
        <w:t>Monsieur le baron de Simaise est-il visible</w:t>
      </w:r>
      <w:r w:rsidR="00C474C1">
        <w:t xml:space="preserve"> ? </w:t>
      </w:r>
      <w:r w:rsidR="00C52F4A" w:rsidRPr="00605EB6">
        <w:t>demanda-t-il au domestique qui vint lui ouvrir</w:t>
      </w:r>
      <w:r w:rsidR="00C474C1">
        <w:t>.</w:t>
      </w:r>
    </w:p>
    <w:p w14:paraId="0F38D433" w14:textId="6361DFA0" w:rsidR="00C474C1" w:rsidRDefault="0094609C" w:rsidP="00C52F4A">
      <w:r>
        <w:t>— </w:t>
      </w:r>
      <w:r w:rsidR="00C52F4A" w:rsidRPr="00605EB6">
        <w:t xml:space="preserve">Monsieur le baron </w:t>
      </w:r>
      <w:r w:rsidR="00F2571B">
        <w:t xml:space="preserve">de Simaise </w:t>
      </w:r>
      <w:r w:rsidR="00C52F4A" w:rsidRPr="00605EB6">
        <w:t>est ici</w:t>
      </w:r>
      <w:r w:rsidR="00C474C1">
        <w:t xml:space="preserve">, </w:t>
      </w:r>
      <w:r w:rsidR="00C52F4A" w:rsidRPr="00605EB6">
        <w:t>et je pense qu</w:t>
      </w:r>
      <w:r w:rsidR="00C474C1">
        <w:t>’</w:t>
      </w:r>
      <w:r w:rsidR="00C52F4A" w:rsidRPr="00605EB6">
        <w:t>il pourra recevoir monsieur</w:t>
      </w:r>
      <w:r w:rsidR="00C474C1">
        <w:t>.</w:t>
      </w:r>
    </w:p>
    <w:p w14:paraId="0C8C250E" w14:textId="1DA6C222" w:rsidR="00C474C1" w:rsidRDefault="0094609C" w:rsidP="00C52F4A">
      <w:r>
        <w:t>— </w:t>
      </w:r>
      <w:r w:rsidR="00C52F4A" w:rsidRPr="00605EB6">
        <w:t>Vous lui remettrez ma carte</w:t>
      </w:r>
      <w:r w:rsidR="00C474C1">
        <w:t xml:space="preserve">, </w:t>
      </w:r>
      <w:r w:rsidR="00C52F4A" w:rsidRPr="00605EB6">
        <w:t>que voilà</w:t>
      </w:r>
      <w:r w:rsidR="00C474C1">
        <w:t>.</w:t>
      </w:r>
    </w:p>
    <w:p w14:paraId="10F60E87" w14:textId="77777777" w:rsidR="00C474C1" w:rsidRDefault="00C52F4A" w:rsidP="00C52F4A">
      <w:r w:rsidRPr="00605EB6">
        <w:t>Le domestique prit le carré de bristol</w:t>
      </w:r>
      <w:r w:rsidR="00C474C1">
        <w:t xml:space="preserve">, </w:t>
      </w:r>
      <w:r w:rsidRPr="00605EB6">
        <w:t>sur lequel il jeta les yeux et lut</w:t>
      </w:r>
      <w:r w:rsidR="00C474C1">
        <w:t> :</w:t>
      </w:r>
    </w:p>
    <w:p w14:paraId="449973B7" w14:textId="7776505E" w:rsidR="00C52F4A" w:rsidRPr="00605EB6" w:rsidRDefault="00C52F4A" w:rsidP="00C52F4A"/>
    <w:p w14:paraId="4DF9115D" w14:textId="77777777" w:rsidR="00C52F4A" w:rsidRPr="00605EB6" w:rsidRDefault="00C52F4A" w:rsidP="00C474C1">
      <w:pPr>
        <w:pStyle w:val="Centr"/>
      </w:pPr>
      <w:r w:rsidRPr="00605EB6">
        <w:t>DOCTEUR CHARRONNEAU</w:t>
      </w:r>
    </w:p>
    <w:p w14:paraId="671C0D7A" w14:textId="77777777" w:rsidR="00C52F4A" w:rsidRPr="00F06B4F" w:rsidRDefault="00C52F4A" w:rsidP="00C474C1">
      <w:pPr>
        <w:pStyle w:val="Centr"/>
        <w:rPr>
          <w:rStyle w:val="Taille-1Caracteres"/>
          <w:szCs w:val="32"/>
        </w:rPr>
      </w:pPr>
      <w:r w:rsidRPr="00F06B4F">
        <w:rPr>
          <w:rStyle w:val="Taille-1Caracteres"/>
          <w:szCs w:val="32"/>
        </w:rPr>
        <w:t>MÉDECIN ALIÉNISTE</w:t>
      </w:r>
    </w:p>
    <w:p w14:paraId="3A3DE25A" w14:textId="77777777" w:rsidR="00C52F4A" w:rsidRPr="00605EB6" w:rsidRDefault="00C52F4A" w:rsidP="00C52F4A"/>
    <w:p w14:paraId="451A722D" w14:textId="4EF9EA04" w:rsidR="00C474C1" w:rsidRDefault="00C52F4A" w:rsidP="00C52F4A">
      <w:r w:rsidRPr="00605EB6">
        <w:t>Il précéda le visiteur dans la maison</w:t>
      </w:r>
      <w:r w:rsidR="00C474C1">
        <w:t xml:space="preserve">, </w:t>
      </w:r>
      <w:r w:rsidRPr="00605EB6">
        <w:t>remit la carte à Jenny</w:t>
      </w:r>
      <w:r w:rsidR="00C474C1">
        <w:t xml:space="preserve">, </w:t>
      </w:r>
      <w:r w:rsidRPr="00605EB6">
        <w:t xml:space="preserve">lui disant de la porter à </w:t>
      </w:r>
      <w:r w:rsidR="00C474C1">
        <w:t>M. </w:t>
      </w:r>
      <w:r w:rsidRPr="00605EB6">
        <w:t>le baron</w:t>
      </w:r>
      <w:r w:rsidR="00C474C1">
        <w:t xml:space="preserve">, </w:t>
      </w:r>
      <w:r w:rsidRPr="00605EB6">
        <w:t>et</w:t>
      </w:r>
      <w:r w:rsidR="00C474C1">
        <w:t xml:space="preserve">, </w:t>
      </w:r>
      <w:r w:rsidRPr="00605EB6">
        <w:t>revenant à la porte</w:t>
      </w:r>
      <w:r w:rsidR="00C474C1">
        <w:t xml:space="preserve">, </w:t>
      </w:r>
      <w:r w:rsidRPr="00605EB6">
        <w:t>il attendit le docteur pour l</w:t>
      </w:r>
      <w:r w:rsidR="00C474C1">
        <w:t>’</w:t>
      </w:r>
      <w:r w:rsidRPr="00605EB6">
        <w:t>introduire dans le salon</w:t>
      </w:r>
      <w:r w:rsidR="00C474C1">
        <w:t>.</w:t>
      </w:r>
    </w:p>
    <w:p w14:paraId="32789D0A" w14:textId="77777777" w:rsidR="00C474C1" w:rsidRDefault="00C52F4A" w:rsidP="00C52F4A">
      <w:r w:rsidRPr="00605EB6">
        <w:t>Le baron parut presque aussitôt</w:t>
      </w:r>
      <w:r w:rsidR="00C474C1">
        <w:t xml:space="preserve">, </w:t>
      </w:r>
      <w:r w:rsidRPr="00605EB6">
        <w:t>étonné</w:t>
      </w:r>
      <w:r w:rsidR="00C474C1">
        <w:t xml:space="preserve">, </w:t>
      </w:r>
      <w:r w:rsidRPr="00605EB6">
        <w:t>inquiet</w:t>
      </w:r>
      <w:r w:rsidR="00C474C1">
        <w:t>.</w:t>
      </w:r>
    </w:p>
    <w:p w14:paraId="5C6778D3" w14:textId="77777777" w:rsidR="00C474C1" w:rsidRDefault="00C52F4A" w:rsidP="00C52F4A">
      <w:r w:rsidRPr="00605EB6">
        <w:t>La porte du salon étant restée ouverte</w:t>
      </w:r>
      <w:r w:rsidR="00C474C1">
        <w:t xml:space="preserve">, </w:t>
      </w:r>
      <w:r w:rsidRPr="00605EB6">
        <w:t>on pouvait voir l</w:t>
      </w:r>
      <w:r w:rsidR="00C474C1">
        <w:t>’</w:t>
      </w:r>
      <w:r w:rsidRPr="00605EB6">
        <w:t>Anglaise et le valet de pied dans l</w:t>
      </w:r>
      <w:r w:rsidR="00C474C1">
        <w:t>’</w:t>
      </w:r>
      <w:r w:rsidRPr="00605EB6">
        <w:t>antichambre</w:t>
      </w:r>
      <w:r w:rsidR="00C474C1">
        <w:t xml:space="preserve">, </w:t>
      </w:r>
      <w:r w:rsidRPr="00605EB6">
        <w:t>tendant l</w:t>
      </w:r>
      <w:r w:rsidR="00C474C1">
        <w:t>’</w:t>
      </w:r>
      <w:r w:rsidRPr="00605EB6">
        <w:t>oreille</w:t>
      </w:r>
      <w:r w:rsidR="00C474C1">
        <w:t xml:space="preserve">. </w:t>
      </w:r>
      <w:r w:rsidRPr="00605EB6">
        <w:t>Le baron allait fermer la porte</w:t>
      </w:r>
      <w:r w:rsidR="00C474C1">
        <w:t>.</w:t>
      </w:r>
    </w:p>
    <w:p w14:paraId="0C290C3E" w14:textId="3846C3AE" w:rsidR="00C474C1" w:rsidRDefault="0094609C" w:rsidP="00C52F4A">
      <w:r>
        <w:t>— </w:t>
      </w:r>
      <w:r w:rsidR="00C52F4A" w:rsidRPr="00605EB6">
        <w:t>Ne vous donnez point cette peine</w:t>
      </w:r>
      <w:r w:rsidR="00C474C1">
        <w:t xml:space="preserve">, </w:t>
      </w:r>
      <w:r w:rsidR="00C52F4A" w:rsidRPr="00605EB6">
        <w:t>monsieur le baron</w:t>
      </w:r>
      <w:r w:rsidR="00C474C1">
        <w:t xml:space="preserve">, </w:t>
      </w:r>
      <w:r w:rsidR="00C52F4A" w:rsidRPr="00605EB6">
        <w:t>dit le médecin</w:t>
      </w:r>
      <w:r w:rsidR="00C474C1">
        <w:t xml:space="preserve">, </w:t>
      </w:r>
      <w:r w:rsidR="00C52F4A" w:rsidRPr="00605EB6">
        <w:t>on peut entendre ce que je vais avoir l</w:t>
      </w:r>
      <w:r w:rsidR="00C474C1">
        <w:t>’</w:t>
      </w:r>
      <w:r w:rsidR="00C52F4A" w:rsidRPr="00605EB6">
        <w:t>honneur de vous dire</w:t>
      </w:r>
      <w:r w:rsidR="00C474C1">
        <w:t xml:space="preserve">. </w:t>
      </w:r>
      <w:r w:rsidR="00C52F4A" w:rsidRPr="00605EB6">
        <w:t>D</w:t>
      </w:r>
      <w:r w:rsidR="00C474C1">
        <w:t>’</w:t>
      </w:r>
      <w:r w:rsidR="00C52F4A" w:rsidRPr="00605EB6">
        <w:t>abord</w:t>
      </w:r>
      <w:r w:rsidR="00C474C1">
        <w:t xml:space="preserve">, </w:t>
      </w:r>
      <w:r w:rsidR="00C52F4A" w:rsidRPr="00605EB6">
        <w:t>veuillez ne pas vous étonner de ma présence ici</w:t>
      </w:r>
      <w:r w:rsidR="00C474C1">
        <w:t xml:space="preserve">, </w:t>
      </w:r>
      <w:r w:rsidR="00C52F4A" w:rsidRPr="00605EB6">
        <w:t>n</w:t>
      </w:r>
      <w:r w:rsidR="00C474C1">
        <w:t>’</w:t>
      </w:r>
      <w:r w:rsidR="00C52F4A" w:rsidRPr="00605EB6">
        <w:t>y ayant pas été appelé</w:t>
      </w:r>
      <w:r w:rsidR="00C474C1">
        <w:t xml:space="preserve">. </w:t>
      </w:r>
      <w:r w:rsidR="00C52F4A" w:rsidRPr="00605EB6">
        <w:t>Ma carte</w:t>
      </w:r>
      <w:r w:rsidR="00C474C1">
        <w:t xml:space="preserve">, </w:t>
      </w:r>
      <w:r w:rsidR="00C52F4A" w:rsidRPr="00605EB6">
        <w:t>qu</w:t>
      </w:r>
      <w:r w:rsidR="00C474C1">
        <w:t>’</w:t>
      </w:r>
      <w:r w:rsidR="00C52F4A" w:rsidRPr="00605EB6">
        <w:t>on vous a remise</w:t>
      </w:r>
      <w:r w:rsidR="00C474C1">
        <w:t xml:space="preserve">, </w:t>
      </w:r>
      <w:r w:rsidR="00C52F4A" w:rsidRPr="00605EB6">
        <w:t>vous a fait connaître mon nom et ma qualité</w:t>
      </w:r>
      <w:r w:rsidR="00C474C1">
        <w:t xml:space="preserve">. </w:t>
      </w:r>
      <w:r w:rsidR="00C52F4A" w:rsidRPr="00605EB6">
        <w:t>Médecin aliéniste</w:t>
      </w:r>
      <w:r w:rsidR="00C474C1">
        <w:t xml:space="preserve">, </w:t>
      </w:r>
      <w:r w:rsidR="00C52F4A" w:rsidRPr="00605EB6">
        <w:t>vieux praticien</w:t>
      </w:r>
      <w:r w:rsidR="00C474C1">
        <w:t xml:space="preserve">, </w:t>
      </w:r>
      <w:r w:rsidR="00C52F4A" w:rsidRPr="00605EB6">
        <w:t>connu dans toute l</w:t>
      </w:r>
      <w:r w:rsidR="00C474C1">
        <w:t>’</w:t>
      </w:r>
      <w:r w:rsidR="00C52F4A" w:rsidRPr="00605EB6">
        <w:t>Europe</w:t>
      </w:r>
      <w:r w:rsidR="00C474C1">
        <w:t xml:space="preserve">, </w:t>
      </w:r>
      <w:r w:rsidR="00C52F4A" w:rsidRPr="00605EB6">
        <w:t>surtout en Angleterre</w:t>
      </w:r>
      <w:r w:rsidR="00C474C1">
        <w:t xml:space="preserve">, </w:t>
      </w:r>
      <w:r w:rsidR="00C52F4A" w:rsidRPr="00605EB6">
        <w:t>j</w:t>
      </w:r>
      <w:r w:rsidR="00C474C1">
        <w:t>’</w:t>
      </w:r>
      <w:r w:rsidR="00C52F4A" w:rsidRPr="00605EB6">
        <w:t>ai à Auteuil une maison de santé</w:t>
      </w:r>
      <w:r w:rsidR="00C474C1">
        <w:t>.</w:t>
      </w:r>
    </w:p>
    <w:p w14:paraId="0583B047" w14:textId="50715FB4" w:rsidR="00C474C1" w:rsidRDefault="00C474C1" w:rsidP="00C52F4A">
      <w:r>
        <w:t>» </w:t>
      </w:r>
      <w:r w:rsidR="00C52F4A" w:rsidRPr="00605EB6">
        <w:t xml:space="preserve">Vous avez écrit à </w:t>
      </w:r>
      <w:r>
        <w:t>M. </w:t>
      </w:r>
      <w:r w:rsidR="00C52F4A" w:rsidRPr="00605EB6">
        <w:t>Eddison</w:t>
      </w:r>
      <w:r>
        <w:t xml:space="preserve">, </w:t>
      </w:r>
      <w:r w:rsidR="00C52F4A" w:rsidRPr="00605EB6">
        <w:t>de la maison Collins</w:t>
      </w:r>
      <w:r>
        <w:t xml:space="preserve">, </w:t>
      </w:r>
      <w:r w:rsidR="00C52F4A" w:rsidRPr="00605EB6">
        <w:t>Eddison</w:t>
      </w:r>
      <w:r>
        <w:t xml:space="preserve">, </w:t>
      </w:r>
      <w:r w:rsidR="00C52F4A" w:rsidRPr="00605EB6">
        <w:t>Capper et C</w:t>
      </w:r>
      <w:r w:rsidR="00C52F4A" w:rsidRPr="00605EB6">
        <w:rPr>
          <w:vertAlign w:val="superscript"/>
        </w:rPr>
        <w:t>ie</w:t>
      </w:r>
      <w:r>
        <w:t xml:space="preserve">, </w:t>
      </w:r>
      <w:r w:rsidR="00C52F4A" w:rsidRPr="00605EB6">
        <w:t>de Liverpool</w:t>
      </w:r>
      <w:r>
        <w:t xml:space="preserve">, </w:t>
      </w:r>
      <w:r w:rsidR="00C52F4A" w:rsidRPr="00605EB6">
        <w:t>au sujet d</w:t>
      </w:r>
      <w:r>
        <w:t>’</w:t>
      </w:r>
      <w:r w:rsidR="00C52F4A" w:rsidRPr="00605EB6">
        <w:t>une jeune femme</w:t>
      </w:r>
      <w:r>
        <w:t xml:space="preserve">, </w:t>
      </w:r>
      <w:r w:rsidR="00C52F4A" w:rsidRPr="00605EB6">
        <w:t xml:space="preserve">la nièce de </w:t>
      </w:r>
      <w:r>
        <w:t>M. </w:t>
      </w:r>
      <w:r w:rsidR="00C52F4A" w:rsidRPr="00605EB6">
        <w:t>Eddison</w:t>
      </w:r>
      <w:r>
        <w:t xml:space="preserve">, </w:t>
      </w:r>
      <w:r w:rsidR="00C52F4A" w:rsidRPr="00605EB6">
        <w:t>qui a subitement perdu la raison</w:t>
      </w:r>
      <w:r>
        <w:t> ?</w:t>
      </w:r>
    </w:p>
    <w:p w14:paraId="4618FC04" w14:textId="1151F683" w:rsidR="00C474C1" w:rsidRDefault="00C52F4A" w:rsidP="00C52F4A">
      <w:r w:rsidRPr="00605EB6">
        <w:t xml:space="preserve">Ces paroles ouvrirent enfin les yeux </w:t>
      </w:r>
      <w:r w:rsidR="00F2571B">
        <w:t>d</w:t>
      </w:r>
      <w:r w:rsidR="00F2571B" w:rsidRPr="00605EB6">
        <w:t xml:space="preserve">u </w:t>
      </w:r>
      <w:r w:rsidRPr="00605EB6">
        <w:t>baron</w:t>
      </w:r>
      <w:r w:rsidR="00C474C1">
        <w:t xml:space="preserve"> : </w:t>
      </w:r>
      <w:r w:rsidRPr="00605EB6">
        <w:t>il reconnut Blaireau</w:t>
      </w:r>
      <w:r w:rsidR="00C474C1">
        <w:t xml:space="preserve">, </w:t>
      </w:r>
      <w:r w:rsidRPr="00605EB6">
        <w:t>qui n</w:t>
      </w:r>
      <w:r w:rsidR="00C474C1">
        <w:t>’</w:t>
      </w:r>
      <w:r w:rsidRPr="00605EB6">
        <w:t>avait plus ni la même figure</w:t>
      </w:r>
      <w:r w:rsidR="00C474C1">
        <w:t xml:space="preserve">, </w:t>
      </w:r>
      <w:r w:rsidRPr="00605EB6">
        <w:t>ni la même voix</w:t>
      </w:r>
      <w:r w:rsidR="00C474C1">
        <w:t>.</w:t>
      </w:r>
    </w:p>
    <w:p w14:paraId="6CED7AF8" w14:textId="27EFEF07" w:rsidR="00C474C1" w:rsidRDefault="0094609C" w:rsidP="00C52F4A">
      <w:r>
        <w:t>— </w:t>
      </w:r>
      <w:r w:rsidR="00C52F4A" w:rsidRPr="00605EB6">
        <w:t>C</w:t>
      </w:r>
      <w:r w:rsidR="00C474C1">
        <w:t>’</w:t>
      </w:r>
      <w:r w:rsidR="00C52F4A" w:rsidRPr="00605EB6">
        <w:t>est vrai</w:t>
      </w:r>
      <w:r w:rsidR="00C474C1">
        <w:t xml:space="preserve">, </w:t>
      </w:r>
      <w:r w:rsidR="00C52F4A" w:rsidRPr="00605EB6">
        <w:t>monsieur</w:t>
      </w:r>
      <w:r w:rsidR="00C474C1">
        <w:t xml:space="preserve">, </w:t>
      </w:r>
      <w:r w:rsidR="00C52F4A" w:rsidRPr="00605EB6">
        <w:t>répondit-il</w:t>
      </w:r>
      <w:r w:rsidR="00C474C1">
        <w:t>.</w:t>
      </w:r>
    </w:p>
    <w:p w14:paraId="4B3FE1F2" w14:textId="4DE8645F" w:rsidR="00C474C1" w:rsidRDefault="0094609C" w:rsidP="00C52F4A">
      <w:r>
        <w:t>— </w:t>
      </w:r>
      <w:r w:rsidR="00C52F4A" w:rsidRPr="00605EB6">
        <w:t xml:space="preserve">Vous avez écrit deux lettres à </w:t>
      </w:r>
      <w:r w:rsidR="00C474C1">
        <w:t>M. </w:t>
      </w:r>
      <w:r w:rsidR="00C52F4A" w:rsidRPr="00605EB6">
        <w:t>Eddison</w:t>
      </w:r>
      <w:r w:rsidR="00C474C1">
        <w:t> ?…</w:t>
      </w:r>
    </w:p>
    <w:p w14:paraId="64F85FBF" w14:textId="50C24469" w:rsidR="00C474C1" w:rsidRDefault="0094609C" w:rsidP="00C52F4A">
      <w:r>
        <w:t>— </w:t>
      </w:r>
      <w:r w:rsidR="00C52F4A" w:rsidRPr="00605EB6">
        <w:t>Oui</w:t>
      </w:r>
      <w:r w:rsidR="00C474C1">
        <w:t xml:space="preserve">, </w:t>
      </w:r>
      <w:r w:rsidR="00C52F4A" w:rsidRPr="00605EB6">
        <w:t>deux lettres</w:t>
      </w:r>
      <w:r w:rsidR="00C474C1">
        <w:t>.</w:t>
      </w:r>
    </w:p>
    <w:p w14:paraId="2B1EE241" w14:textId="106AC846" w:rsidR="00C474C1" w:rsidRDefault="0094609C" w:rsidP="00C52F4A">
      <w:r>
        <w:t>— </w:t>
      </w:r>
      <w:r w:rsidR="00C474C1">
        <w:t>M. </w:t>
      </w:r>
      <w:r w:rsidR="00C52F4A" w:rsidRPr="00605EB6">
        <w:t>Eddison se disposait à répondre à votre première lettre</w:t>
      </w:r>
      <w:r w:rsidR="00C474C1">
        <w:t xml:space="preserve">, </w:t>
      </w:r>
      <w:r w:rsidR="00C52F4A" w:rsidRPr="00605EB6">
        <w:t>lorsque la seconde lui est parvenue</w:t>
      </w:r>
      <w:r w:rsidR="00C474C1">
        <w:t xml:space="preserve">. </w:t>
      </w:r>
      <w:r w:rsidR="00C52F4A" w:rsidRPr="00605EB6">
        <w:t>Votre première lettre</w:t>
      </w:r>
      <w:r w:rsidR="00C474C1">
        <w:t xml:space="preserve">, </w:t>
      </w:r>
      <w:r w:rsidR="00C52F4A" w:rsidRPr="00605EB6">
        <w:t>monsieur le baron</w:t>
      </w:r>
      <w:r w:rsidR="00C474C1">
        <w:t xml:space="preserve">, </w:t>
      </w:r>
      <w:r w:rsidR="00C52F4A" w:rsidRPr="00605EB6">
        <w:t xml:space="preserve">informait </w:t>
      </w:r>
      <w:r w:rsidR="00C474C1">
        <w:t>M. </w:t>
      </w:r>
      <w:r w:rsidR="00C52F4A" w:rsidRPr="00605EB6">
        <w:t>Eddison</w:t>
      </w:r>
      <w:r w:rsidR="00C474C1">
        <w:t xml:space="preserve">, </w:t>
      </w:r>
      <w:r w:rsidR="00C52F4A" w:rsidRPr="00605EB6">
        <w:t xml:space="preserve">de la mort </w:t>
      </w:r>
      <w:r w:rsidR="00C52F4A" w:rsidRPr="00605EB6">
        <w:lastRenderedPageBreak/>
        <w:t xml:space="preserve">inattendue de </w:t>
      </w:r>
      <w:r w:rsidR="00C474C1">
        <w:t>M. </w:t>
      </w:r>
      <w:r w:rsidR="00C52F4A" w:rsidRPr="00605EB6">
        <w:t>le marquis</w:t>
      </w:r>
      <w:r w:rsidR="00C474C1">
        <w:t xml:space="preserve">, </w:t>
      </w:r>
      <w:r w:rsidR="00C52F4A" w:rsidRPr="00605EB6">
        <w:t>votre frère</w:t>
      </w:r>
      <w:r w:rsidR="00C474C1">
        <w:t xml:space="preserve">, </w:t>
      </w:r>
      <w:r w:rsidR="00C52F4A" w:rsidRPr="00605EB6">
        <w:t xml:space="preserve">lui faisant connaître aussi dans quelle situation cruelle se trouvait </w:t>
      </w:r>
      <w:r w:rsidR="009A0CB4" w:rsidRPr="009A0CB4">
        <w:t>M</w:t>
      </w:r>
      <w:r w:rsidR="009A0CB4" w:rsidRPr="009A0CB4">
        <w:rPr>
          <w:vertAlign w:val="superscript"/>
        </w:rPr>
        <w:t>lle</w:t>
      </w:r>
      <w:r w:rsidR="00C474C1">
        <w:t> </w:t>
      </w:r>
      <w:r w:rsidR="00C52F4A" w:rsidRPr="00605EB6">
        <w:t>Lucy Glandas</w:t>
      </w:r>
      <w:r w:rsidR="00C474C1">
        <w:t xml:space="preserve">, </w:t>
      </w:r>
      <w:r w:rsidR="00C52F4A" w:rsidRPr="00605EB6">
        <w:t>sa nièce</w:t>
      </w:r>
      <w:r w:rsidR="00C474C1">
        <w:t xml:space="preserve">, </w:t>
      </w:r>
      <w:r w:rsidR="00C52F4A" w:rsidRPr="00605EB6">
        <w:t>l</w:t>
      </w:r>
      <w:r w:rsidR="00C474C1">
        <w:t>’</w:t>
      </w:r>
      <w:r w:rsidR="00C52F4A" w:rsidRPr="00605EB6">
        <w:t>unique enfant d</w:t>
      </w:r>
      <w:r w:rsidR="00C474C1">
        <w:t>’</w:t>
      </w:r>
      <w:r w:rsidR="00C52F4A" w:rsidRPr="00605EB6">
        <w:t>une sœur qu</w:t>
      </w:r>
      <w:r w:rsidR="00C474C1">
        <w:t>’</w:t>
      </w:r>
      <w:r w:rsidR="00C52F4A" w:rsidRPr="00605EB6">
        <w:t>il a beaucoup aimée</w:t>
      </w:r>
      <w:r w:rsidR="00C474C1">
        <w:t>. M. </w:t>
      </w:r>
      <w:r w:rsidR="00C52F4A" w:rsidRPr="00605EB6">
        <w:t>Eddison</w:t>
      </w:r>
      <w:r w:rsidR="00C474C1">
        <w:t xml:space="preserve">, </w:t>
      </w:r>
      <w:r w:rsidR="00C52F4A" w:rsidRPr="00605EB6">
        <w:t>que je n</w:t>
      </w:r>
      <w:r w:rsidR="00C474C1">
        <w:t>’</w:t>
      </w:r>
      <w:r w:rsidR="00C52F4A" w:rsidRPr="00605EB6">
        <w:t>ai pas l</w:t>
      </w:r>
      <w:r w:rsidR="00C474C1">
        <w:t>’</w:t>
      </w:r>
      <w:r w:rsidR="00C52F4A" w:rsidRPr="00605EB6">
        <w:t>honneur de connaître</w:t>
      </w:r>
      <w:r w:rsidR="00C474C1">
        <w:t xml:space="preserve">, </w:t>
      </w:r>
      <w:r w:rsidR="00C52F4A" w:rsidRPr="00605EB6">
        <w:t>est</w:t>
      </w:r>
      <w:r w:rsidR="00C474C1">
        <w:t xml:space="preserve">, </w:t>
      </w:r>
      <w:r w:rsidR="00C52F4A" w:rsidRPr="00605EB6">
        <w:t>paraît-il</w:t>
      </w:r>
      <w:r w:rsidR="00C474C1">
        <w:t xml:space="preserve">, </w:t>
      </w:r>
      <w:r w:rsidR="00C52F4A" w:rsidRPr="00605EB6">
        <w:t>un excellent homme</w:t>
      </w:r>
      <w:r w:rsidR="00C474C1">
        <w:t>.</w:t>
      </w:r>
    </w:p>
    <w:p w14:paraId="130A3E7D" w14:textId="355FDEE5" w:rsidR="00C474C1" w:rsidRDefault="00C474C1" w:rsidP="00C52F4A">
      <w:r>
        <w:t>» </w:t>
      </w:r>
      <w:r w:rsidR="00C52F4A" w:rsidRPr="00605EB6">
        <w:t>D</w:t>
      </w:r>
      <w:r>
        <w:t>’</w:t>
      </w:r>
      <w:r w:rsidR="00C52F4A" w:rsidRPr="00605EB6">
        <w:t>après cette lettre</w:t>
      </w:r>
      <w:r>
        <w:t xml:space="preserve">, </w:t>
      </w:r>
      <w:r w:rsidR="00C52F4A" w:rsidRPr="00605EB6">
        <w:t>continua Blaireau</w:t>
      </w:r>
      <w:r>
        <w:t xml:space="preserve">, </w:t>
      </w:r>
      <w:r w:rsidR="00C52F4A" w:rsidRPr="00605EB6">
        <w:t>tirant</w:t>
      </w:r>
      <w:r>
        <w:t xml:space="preserve">, </w:t>
      </w:r>
      <w:r w:rsidR="00C52F4A" w:rsidRPr="00605EB6">
        <w:t>en effet</w:t>
      </w:r>
      <w:r>
        <w:t xml:space="preserve">, </w:t>
      </w:r>
      <w:r w:rsidR="00C52F4A" w:rsidRPr="00605EB6">
        <w:t>une lettre de sa poche</w:t>
      </w:r>
      <w:r>
        <w:t>, M. </w:t>
      </w:r>
      <w:r w:rsidR="00C52F4A" w:rsidRPr="00605EB6">
        <w:t>Eddison</w:t>
      </w:r>
      <w:r>
        <w:t xml:space="preserve">, </w:t>
      </w:r>
      <w:r w:rsidR="00C52F4A" w:rsidRPr="00605EB6">
        <w:t>oubliant le passé</w:t>
      </w:r>
      <w:r>
        <w:t xml:space="preserve">, </w:t>
      </w:r>
      <w:r w:rsidR="00C52F4A" w:rsidRPr="00605EB6">
        <w:t>le chagrin que lui avait causé sa nièce</w:t>
      </w:r>
      <w:r>
        <w:t xml:space="preserve">, </w:t>
      </w:r>
      <w:r w:rsidR="00C52F4A" w:rsidRPr="00605EB6">
        <w:t>était prêt à lui pardonner sa faute et à l</w:t>
      </w:r>
      <w:r>
        <w:t>’</w:t>
      </w:r>
      <w:r w:rsidR="00C52F4A" w:rsidRPr="00605EB6">
        <w:t>appeler près de lui</w:t>
      </w:r>
      <w:r>
        <w:t xml:space="preserve">. </w:t>
      </w:r>
      <w:r w:rsidR="00C52F4A" w:rsidRPr="00605EB6">
        <w:t>Malheureusement</w:t>
      </w:r>
      <w:r>
        <w:t xml:space="preserve">, </w:t>
      </w:r>
      <w:r w:rsidR="00C52F4A" w:rsidRPr="00605EB6">
        <w:t>l</w:t>
      </w:r>
      <w:r>
        <w:t>’</w:t>
      </w:r>
      <w:r w:rsidR="00C52F4A" w:rsidRPr="00605EB6">
        <w:t>affreuse maladie dont sa nièce est atteinte</w:t>
      </w:r>
      <w:r>
        <w:t xml:space="preserve">, </w:t>
      </w:r>
      <w:r w:rsidR="00C52F4A" w:rsidRPr="00605EB6">
        <w:t>l</w:t>
      </w:r>
      <w:r>
        <w:t>’</w:t>
      </w:r>
      <w:r w:rsidR="00C52F4A" w:rsidRPr="00605EB6">
        <w:t>oblige à prendre une autre décision</w:t>
      </w:r>
      <w:r>
        <w:t xml:space="preserve">. </w:t>
      </w:r>
      <w:r w:rsidR="00C52F4A" w:rsidRPr="00605EB6">
        <w:t>Il ne peut plus lui ouvrir sa maison</w:t>
      </w:r>
      <w:r>
        <w:t xml:space="preserve"> ; </w:t>
      </w:r>
      <w:r w:rsidR="00C52F4A" w:rsidRPr="00605EB6">
        <w:t>mais il a pardonné et il désire l</w:t>
      </w:r>
      <w:r>
        <w:t>’</w:t>
      </w:r>
      <w:r w:rsidR="00C52F4A" w:rsidRPr="00605EB6">
        <w:t>avoir près de lui</w:t>
      </w:r>
      <w:r>
        <w:t xml:space="preserve">, </w:t>
      </w:r>
      <w:r w:rsidR="00C52F4A" w:rsidRPr="00605EB6">
        <w:t>néanmoins</w:t>
      </w:r>
      <w:r>
        <w:t xml:space="preserve">, </w:t>
      </w:r>
      <w:r w:rsidR="00C52F4A" w:rsidRPr="00605EB6">
        <w:t>afin de pouvoir surveiller les soins qui lui seront donnés et que réclame le triste état dans lequel elle se trouve</w:t>
      </w:r>
      <w:r>
        <w:t xml:space="preserve">. </w:t>
      </w:r>
      <w:r w:rsidR="00C52F4A" w:rsidRPr="00605EB6">
        <w:t>Il veut donc</w:t>
      </w:r>
      <w:r>
        <w:t xml:space="preserve">, </w:t>
      </w:r>
      <w:r w:rsidR="00C52F4A" w:rsidRPr="00605EB6">
        <w:t>espérant qu</w:t>
      </w:r>
      <w:r>
        <w:t>’</w:t>
      </w:r>
      <w:r w:rsidR="00C52F4A" w:rsidRPr="00605EB6">
        <w:t>on parviendra à la guérir</w:t>
      </w:r>
      <w:r>
        <w:t xml:space="preserve">, </w:t>
      </w:r>
      <w:r w:rsidR="00C52F4A" w:rsidRPr="00605EB6">
        <w:t>la placer dans une maison de santé près de Liverpool</w:t>
      </w:r>
      <w:r>
        <w:t xml:space="preserve">. </w:t>
      </w:r>
      <w:r w:rsidR="00C52F4A" w:rsidRPr="00605EB6">
        <w:t>Cette maison est dirigée par le célèbre docteur Husson</w:t>
      </w:r>
      <w:r>
        <w:t xml:space="preserve">, </w:t>
      </w:r>
      <w:r w:rsidR="00C52F4A" w:rsidRPr="00605EB6">
        <w:t>mon confrère et mon ami</w:t>
      </w:r>
      <w:r>
        <w:t>.</w:t>
      </w:r>
    </w:p>
    <w:p w14:paraId="650EF683" w14:textId="4BBE1D16" w:rsidR="00C474C1" w:rsidRDefault="00C474C1" w:rsidP="00C52F4A">
      <w:r>
        <w:t>» </w:t>
      </w:r>
      <w:r w:rsidR="00C52F4A" w:rsidRPr="00605EB6">
        <w:t>Au reçu de votre seconde lettre</w:t>
      </w:r>
      <w:r>
        <w:t xml:space="preserve">, </w:t>
      </w:r>
      <w:r w:rsidR="00C52F4A" w:rsidRPr="00605EB6">
        <w:t>monsieur le baron</w:t>
      </w:r>
      <w:r>
        <w:t>, M. </w:t>
      </w:r>
      <w:r w:rsidR="00C52F4A" w:rsidRPr="00605EB6">
        <w:t>Eddison s</w:t>
      </w:r>
      <w:r>
        <w:t>’</w:t>
      </w:r>
      <w:r w:rsidR="00C52F4A" w:rsidRPr="00605EB6">
        <w:t>est rendu chez le docteur Husson</w:t>
      </w:r>
      <w:r>
        <w:t xml:space="preserve">, </w:t>
      </w:r>
      <w:r w:rsidR="00C52F4A" w:rsidRPr="00605EB6">
        <w:t>et ces messieurs ont décidé que Lucy Glandas serait amenée le plus vite possible en Angleterre</w:t>
      </w:r>
      <w:r>
        <w:t xml:space="preserve">. </w:t>
      </w:r>
      <w:r w:rsidR="00C52F4A" w:rsidRPr="00605EB6">
        <w:t>Du reste</w:t>
      </w:r>
      <w:r>
        <w:t xml:space="preserve">, </w:t>
      </w:r>
      <w:r w:rsidR="00C52F4A" w:rsidRPr="00605EB6">
        <w:t>monsieur le baron</w:t>
      </w:r>
      <w:r>
        <w:t xml:space="preserve">, </w:t>
      </w:r>
      <w:r w:rsidR="00C52F4A" w:rsidRPr="00605EB6">
        <w:t>voyez ce que m</w:t>
      </w:r>
      <w:r>
        <w:t>’</w:t>
      </w:r>
      <w:r w:rsidR="00C52F4A" w:rsidRPr="00605EB6">
        <w:t>écrit à ce sujet le docteur Husson</w:t>
      </w:r>
      <w:r>
        <w:t xml:space="preserve"> ; </w:t>
      </w:r>
      <w:r w:rsidR="00C52F4A" w:rsidRPr="00605EB6">
        <w:t>cette lettre est de lui</w:t>
      </w:r>
      <w:r>
        <w:t xml:space="preserve">, </w:t>
      </w:r>
      <w:r w:rsidR="00C52F4A" w:rsidRPr="00605EB6">
        <w:t>veuillez lire</w:t>
      </w:r>
      <w:r>
        <w:t>.</w:t>
      </w:r>
    </w:p>
    <w:p w14:paraId="3C2C21B6" w14:textId="77777777" w:rsidR="00C474C1" w:rsidRDefault="00C52F4A" w:rsidP="00C52F4A">
      <w:r w:rsidRPr="00605EB6">
        <w:t>Le baron ouvrit le papier et le parcourut rapidement des yeux</w:t>
      </w:r>
      <w:r w:rsidR="00C474C1">
        <w:t>.</w:t>
      </w:r>
    </w:p>
    <w:p w14:paraId="5FBDB089" w14:textId="700CFFD3" w:rsidR="00C474C1" w:rsidRDefault="0094609C" w:rsidP="00C52F4A">
      <w:r>
        <w:t>— </w:t>
      </w:r>
      <w:r w:rsidR="00C52F4A" w:rsidRPr="00605EB6">
        <w:t>Je n</w:t>
      </w:r>
      <w:r w:rsidR="00C474C1">
        <w:t>’</w:t>
      </w:r>
      <w:r w:rsidR="00C52F4A" w:rsidRPr="00605EB6">
        <w:t>ai aucune objection à faire</w:t>
      </w:r>
      <w:r w:rsidR="00C474C1">
        <w:t xml:space="preserve">, </w:t>
      </w:r>
      <w:r w:rsidR="00C52F4A" w:rsidRPr="00605EB6">
        <w:t>monsieur</w:t>
      </w:r>
      <w:r w:rsidR="00C474C1">
        <w:t xml:space="preserve">, </w:t>
      </w:r>
      <w:r w:rsidR="00C52F4A" w:rsidRPr="00605EB6">
        <w:t>dit-il</w:t>
      </w:r>
      <w:r w:rsidR="00C474C1">
        <w:t>.</w:t>
      </w:r>
    </w:p>
    <w:p w14:paraId="74B43ADF" w14:textId="6B17F9DB" w:rsidR="00C474C1" w:rsidRDefault="0094609C" w:rsidP="00C52F4A">
      <w:r>
        <w:t>— </w:t>
      </w:r>
      <w:r w:rsidR="00C52F4A" w:rsidRPr="00605EB6">
        <w:t>En ce cas</w:t>
      </w:r>
      <w:r w:rsidR="00C474C1">
        <w:t xml:space="preserve">, </w:t>
      </w:r>
      <w:r w:rsidR="00C52F4A" w:rsidRPr="00605EB6">
        <w:t>monsieur le baron</w:t>
      </w:r>
      <w:r w:rsidR="00C474C1">
        <w:t xml:space="preserve">, </w:t>
      </w:r>
      <w:r w:rsidR="00C52F4A" w:rsidRPr="00605EB6">
        <w:t>je pourrai remplir exactement</w:t>
      </w:r>
      <w:r w:rsidR="00C474C1">
        <w:t xml:space="preserve">, </w:t>
      </w:r>
      <w:r w:rsidR="00C52F4A" w:rsidRPr="00605EB6">
        <w:t>sans empêchement de votre part</w:t>
      </w:r>
      <w:r w:rsidR="00C474C1">
        <w:t xml:space="preserve">, </w:t>
      </w:r>
      <w:r w:rsidR="00C52F4A" w:rsidRPr="00605EB6">
        <w:t>la mission que me confie mon confrère</w:t>
      </w:r>
      <w:r w:rsidR="00C474C1">
        <w:t xml:space="preserve">, </w:t>
      </w:r>
      <w:r w:rsidR="00C52F4A" w:rsidRPr="00605EB6">
        <w:t>le docteur Husson</w:t>
      </w:r>
      <w:r w:rsidR="00C474C1">
        <w:t> ?</w:t>
      </w:r>
    </w:p>
    <w:p w14:paraId="53670CE7" w14:textId="54B0B8DD" w:rsidR="00C474C1" w:rsidRDefault="0094609C" w:rsidP="00C52F4A">
      <w:r>
        <w:lastRenderedPageBreak/>
        <w:t>— </w:t>
      </w:r>
      <w:r w:rsidR="00C52F4A" w:rsidRPr="00605EB6">
        <w:t>Mon Dieu</w:t>
      </w:r>
      <w:r w:rsidR="00C474C1">
        <w:t xml:space="preserve">, </w:t>
      </w:r>
      <w:r w:rsidR="00C52F4A" w:rsidRPr="00605EB6">
        <w:t>monsieur</w:t>
      </w:r>
      <w:r w:rsidR="00C474C1">
        <w:t xml:space="preserve">, </w:t>
      </w:r>
      <w:r w:rsidR="00C52F4A" w:rsidRPr="00605EB6">
        <w:t>je n</w:t>
      </w:r>
      <w:r w:rsidR="00C474C1">
        <w:t>’</w:t>
      </w:r>
      <w:r w:rsidR="00C52F4A" w:rsidRPr="00605EB6">
        <w:t>ai</w:t>
      </w:r>
      <w:r w:rsidR="00C474C1">
        <w:t xml:space="preserve">, </w:t>
      </w:r>
      <w:r w:rsidR="00C52F4A" w:rsidRPr="00605EB6">
        <w:t>moi</w:t>
      </w:r>
      <w:r w:rsidR="00C474C1">
        <w:t xml:space="preserve">, </w:t>
      </w:r>
      <w:r w:rsidR="00C52F4A" w:rsidRPr="00605EB6">
        <w:t>aucun droit</w:t>
      </w:r>
      <w:r w:rsidR="00C474C1">
        <w:t xml:space="preserve"> ; </w:t>
      </w:r>
      <w:r w:rsidR="00C52F4A" w:rsidRPr="00605EB6">
        <w:t>je ne peux que me soumettre à la volonté de l</w:t>
      </w:r>
      <w:r w:rsidR="00C474C1">
        <w:t>’</w:t>
      </w:r>
      <w:r w:rsidR="00C52F4A" w:rsidRPr="00605EB6">
        <w:t>oncle de Lucy Glandas</w:t>
      </w:r>
      <w:r w:rsidR="00C474C1">
        <w:t xml:space="preserve">, </w:t>
      </w:r>
      <w:r w:rsidR="00C52F4A" w:rsidRPr="00605EB6">
        <w:t>son unique parent</w:t>
      </w:r>
      <w:r w:rsidR="00C474C1">
        <w:t xml:space="preserve">, </w:t>
      </w:r>
      <w:r w:rsidR="00C52F4A" w:rsidRPr="00605EB6">
        <w:t>je crois</w:t>
      </w:r>
      <w:r w:rsidR="00C474C1">
        <w:t>.</w:t>
      </w:r>
    </w:p>
    <w:p w14:paraId="0A6C2FF0" w14:textId="0CBFC6B4" w:rsidR="00C474C1" w:rsidRDefault="0094609C" w:rsidP="00C52F4A">
      <w:r>
        <w:t>— </w:t>
      </w:r>
      <w:r w:rsidR="00C52F4A" w:rsidRPr="00605EB6">
        <w:t>En ce cas</w:t>
      </w:r>
      <w:r w:rsidR="00C474C1">
        <w:t xml:space="preserve">, </w:t>
      </w:r>
      <w:r w:rsidR="00C52F4A" w:rsidRPr="00605EB6">
        <w:t>monsieur le baron</w:t>
      </w:r>
      <w:r w:rsidR="00C474C1">
        <w:t xml:space="preserve">, </w:t>
      </w:r>
      <w:r w:rsidR="00C52F4A" w:rsidRPr="00605EB6">
        <w:t>je ferai ainsi que me le demande le docteur Husson</w:t>
      </w:r>
      <w:r w:rsidR="00C474C1">
        <w:t>.</w:t>
      </w:r>
    </w:p>
    <w:p w14:paraId="537D56E3" w14:textId="79E48A47" w:rsidR="00C474C1" w:rsidRDefault="00C474C1" w:rsidP="00C52F4A">
      <w:r>
        <w:t>M. de </w:t>
      </w:r>
      <w:r w:rsidR="00C52F4A" w:rsidRPr="00605EB6">
        <w:t>Simaise s</w:t>
      </w:r>
      <w:r>
        <w:t>’</w:t>
      </w:r>
      <w:r w:rsidR="00C52F4A" w:rsidRPr="00605EB6">
        <w:t>inclina</w:t>
      </w:r>
      <w:r>
        <w:t>.</w:t>
      </w:r>
    </w:p>
    <w:p w14:paraId="3027ABF1" w14:textId="30CE4691" w:rsidR="00C474C1" w:rsidRDefault="0094609C" w:rsidP="00C52F4A">
      <w:r>
        <w:t>— </w:t>
      </w:r>
      <w:r w:rsidR="00C52F4A" w:rsidRPr="00605EB6">
        <w:t>Ce soir</w:t>
      </w:r>
      <w:r w:rsidR="00C474C1">
        <w:t xml:space="preserve">, </w:t>
      </w:r>
      <w:r w:rsidR="00C52F4A" w:rsidRPr="00605EB6">
        <w:t>reprit le faux docteur</w:t>
      </w:r>
      <w:r w:rsidR="00C474C1">
        <w:t xml:space="preserve">, </w:t>
      </w:r>
      <w:r w:rsidR="00C52F4A" w:rsidRPr="00605EB6">
        <w:t>j</w:t>
      </w:r>
      <w:r w:rsidR="00C474C1">
        <w:t>’</w:t>
      </w:r>
      <w:r w:rsidR="00C52F4A" w:rsidRPr="00605EB6">
        <w:t>enverrai ici une femme de ma maison</w:t>
      </w:r>
      <w:r w:rsidR="00C474C1">
        <w:t xml:space="preserve">, </w:t>
      </w:r>
      <w:r w:rsidR="00C52F4A" w:rsidRPr="00605EB6">
        <w:t>choisie parmi celles qui savent le mieux soigner mes malades</w:t>
      </w:r>
      <w:r w:rsidR="00C474C1">
        <w:t xml:space="preserve">. </w:t>
      </w:r>
      <w:r w:rsidR="00C52F4A" w:rsidRPr="00605EB6">
        <w:t>Demain ou après-demain</w:t>
      </w:r>
      <w:r w:rsidR="00C474C1">
        <w:t xml:space="preserve">, </w:t>
      </w:r>
      <w:r w:rsidR="00C52F4A" w:rsidRPr="00605EB6">
        <w:t>je reviendrai et j</w:t>
      </w:r>
      <w:r w:rsidR="00C474C1">
        <w:t>’</w:t>
      </w:r>
      <w:r w:rsidR="00C52F4A" w:rsidRPr="00605EB6">
        <w:t>emmènerai chez moi</w:t>
      </w:r>
      <w:r w:rsidR="00C474C1">
        <w:t xml:space="preserve">, </w:t>
      </w:r>
      <w:r w:rsidR="00C52F4A" w:rsidRPr="00605EB6">
        <w:t>à Auteuil</w:t>
      </w:r>
      <w:r w:rsidR="00C474C1">
        <w:t xml:space="preserve">, </w:t>
      </w:r>
      <w:r w:rsidR="00C52F4A" w:rsidRPr="00605EB6">
        <w:t>la pauvre jeune femme</w:t>
      </w:r>
      <w:r w:rsidR="00C474C1">
        <w:t xml:space="preserve"> ; </w:t>
      </w:r>
      <w:r w:rsidR="00C52F4A" w:rsidRPr="00605EB6">
        <w:t>car c</w:t>
      </w:r>
      <w:r w:rsidR="00C474C1">
        <w:t>’</w:t>
      </w:r>
      <w:r w:rsidR="00C52F4A" w:rsidRPr="00605EB6">
        <w:t>est chez moi que le docteur Husson viendra la prendre pour la conduire lui-même à sa maison de santé</w:t>
      </w:r>
      <w:r w:rsidR="00C474C1">
        <w:t xml:space="preserve">, </w:t>
      </w:r>
      <w:r w:rsidR="00C52F4A" w:rsidRPr="00605EB6">
        <w:t>près de Liverpool</w:t>
      </w:r>
      <w:r w:rsidR="00C474C1">
        <w:t xml:space="preserve">. </w:t>
      </w:r>
      <w:r w:rsidR="00C52F4A" w:rsidRPr="00605EB6">
        <w:t>Comme vous l</w:t>
      </w:r>
      <w:r w:rsidR="00C474C1">
        <w:t>’</w:t>
      </w:r>
      <w:r w:rsidR="00C52F4A" w:rsidRPr="00605EB6">
        <w:t>avez lu</w:t>
      </w:r>
      <w:r w:rsidR="00C474C1">
        <w:t xml:space="preserve">, </w:t>
      </w:r>
      <w:r w:rsidR="00C52F4A" w:rsidRPr="00605EB6">
        <w:t>monsieur le baron</w:t>
      </w:r>
      <w:r w:rsidR="00C474C1">
        <w:t xml:space="preserve">, </w:t>
      </w:r>
      <w:r w:rsidR="00C52F4A" w:rsidRPr="00605EB6">
        <w:t>le docteur ne me fixe pas le jour où il arrivera en France</w:t>
      </w:r>
      <w:r w:rsidR="00C474C1">
        <w:t xml:space="preserve"> ; </w:t>
      </w:r>
      <w:r w:rsidR="00C52F4A" w:rsidRPr="00605EB6">
        <w:t>il peut se faire que j</w:t>
      </w:r>
      <w:r w:rsidR="00C474C1">
        <w:t>’</w:t>
      </w:r>
      <w:r w:rsidR="00C52F4A" w:rsidRPr="00605EB6">
        <w:t>aie à garder notre malade pendant quinze jours</w:t>
      </w:r>
      <w:r w:rsidR="00C474C1">
        <w:t xml:space="preserve">, </w:t>
      </w:r>
      <w:r w:rsidR="00C52F4A" w:rsidRPr="00605EB6">
        <w:t>trois semaines ou un mois</w:t>
      </w:r>
      <w:r w:rsidR="00C474C1">
        <w:t xml:space="preserve">. </w:t>
      </w:r>
      <w:r w:rsidR="00C52F4A" w:rsidRPr="00605EB6">
        <w:t>Inutile de vous dire qu</w:t>
      </w:r>
      <w:r w:rsidR="00C474C1">
        <w:t>’</w:t>
      </w:r>
      <w:r w:rsidR="00C52F4A" w:rsidRPr="00605EB6">
        <w:t>elle sera</w:t>
      </w:r>
      <w:r w:rsidR="00C474C1">
        <w:t xml:space="preserve">, </w:t>
      </w:r>
      <w:r w:rsidR="00C52F4A" w:rsidRPr="00605EB6">
        <w:t>dans mon établissement</w:t>
      </w:r>
      <w:r w:rsidR="00C474C1">
        <w:t xml:space="preserve">, </w:t>
      </w:r>
      <w:r w:rsidR="00C52F4A" w:rsidRPr="00605EB6">
        <w:t>l</w:t>
      </w:r>
      <w:r w:rsidR="00C474C1">
        <w:t>’</w:t>
      </w:r>
      <w:r w:rsidR="00C52F4A" w:rsidRPr="00605EB6">
        <w:t>objet des plus grands soins</w:t>
      </w:r>
      <w:r w:rsidR="00C474C1">
        <w:t xml:space="preserve">. </w:t>
      </w:r>
      <w:r w:rsidR="00C52F4A" w:rsidRPr="00605EB6">
        <w:t>La femme que je vous enverrai dans la soirée sera spécialement attachée à sa personne pendant tout le temps qu</w:t>
      </w:r>
      <w:r w:rsidR="00C474C1">
        <w:t>’</w:t>
      </w:r>
      <w:r w:rsidR="00C52F4A" w:rsidRPr="00605EB6">
        <w:t>elle restera à Auteuil</w:t>
      </w:r>
      <w:r w:rsidR="00C474C1">
        <w:t>.</w:t>
      </w:r>
    </w:p>
    <w:p w14:paraId="69C0BC5E" w14:textId="6E0376DB" w:rsidR="00C474C1" w:rsidRDefault="0094609C" w:rsidP="00C52F4A">
      <w:r>
        <w:t>— </w:t>
      </w:r>
      <w:r w:rsidR="00C52F4A" w:rsidRPr="00605EB6">
        <w:t>Je suis persuadé</w:t>
      </w:r>
      <w:r w:rsidR="00C474C1">
        <w:t xml:space="preserve">, </w:t>
      </w:r>
      <w:r w:rsidR="00C52F4A" w:rsidRPr="00605EB6">
        <w:t>monsieur le docteur</w:t>
      </w:r>
      <w:r w:rsidR="00C474C1">
        <w:t xml:space="preserve">, </w:t>
      </w:r>
      <w:r w:rsidR="00C52F4A" w:rsidRPr="00605EB6">
        <w:t xml:space="preserve">répondit </w:t>
      </w:r>
      <w:r w:rsidR="00C474C1">
        <w:t>M. de </w:t>
      </w:r>
      <w:r w:rsidR="00C52F4A" w:rsidRPr="00605EB6">
        <w:t>Simaise</w:t>
      </w:r>
      <w:r w:rsidR="00C474C1">
        <w:t xml:space="preserve">, </w:t>
      </w:r>
      <w:r w:rsidR="00C52F4A" w:rsidRPr="00605EB6">
        <w:t>que Lucy Glandas sera traitée chez vous avec douceur</w:t>
      </w:r>
      <w:r w:rsidR="00C474C1">
        <w:t xml:space="preserve">, </w:t>
      </w:r>
      <w:r w:rsidR="00C52F4A" w:rsidRPr="00605EB6">
        <w:t>avec tous les égards dus à son malheur</w:t>
      </w:r>
      <w:r w:rsidR="00C474C1">
        <w:t>.</w:t>
      </w:r>
    </w:p>
    <w:p w14:paraId="0B869FB9" w14:textId="3ECD730E" w:rsidR="00C474C1" w:rsidRDefault="0094609C" w:rsidP="00C52F4A">
      <w:r>
        <w:t>— </w:t>
      </w:r>
      <w:r w:rsidR="00C52F4A" w:rsidRPr="00605EB6">
        <w:t>Maintenant</w:t>
      </w:r>
      <w:r w:rsidR="00C474C1">
        <w:t xml:space="preserve">, </w:t>
      </w:r>
      <w:r w:rsidR="00C52F4A" w:rsidRPr="00605EB6">
        <w:t>monsieur le baron</w:t>
      </w:r>
      <w:r w:rsidR="00C474C1">
        <w:t xml:space="preserve">, </w:t>
      </w:r>
      <w:r w:rsidR="00C52F4A" w:rsidRPr="00605EB6">
        <w:t>puis-je voir la malade</w:t>
      </w:r>
      <w:r w:rsidR="00C474C1">
        <w:t> ?</w:t>
      </w:r>
    </w:p>
    <w:p w14:paraId="09C06094" w14:textId="71C36AA3" w:rsidR="00C474C1" w:rsidRDefault="0094609C" w:rsidP="00C52F4A">
      <w:r>
        <w:t>— </w:t>
      </w:r>
      <w:r w:rsidR="00C52F4A" w:rsidRPr="00605EB6">
        <w:t>Sans doute</w:t>
      </w:r>
      <w:r w:rsidR="00C474C1">
        <w:t xml:space="preserve">. </w:t>
      </w:r>
      <w:r w:rsidR="00C52F4A" w:rsidRPr="00605EB6">
        <w:t>Veuillez me suivre</w:t>
      </w:r>
      <w:r w:rsidR="00C474C1">
        <w:t xml:space="preserve">, </w:t>
      </w:r>
      <w:r w:rsidR="00C52F4A" w:rsidRPr="00605EB6">
        <w:t>monsieur le docteur</w:t>
      </w:r>
      <w:r w:rsidR="00C474C1">
        <w:t>.</w:t>
      </w:r>
    </w:p>
    <w:p w14:paraId="72A03E5E" w14:textId="77777777" w:rsidR="00C474C1" w:rsidRDefault="00C52F4A" w:rsidP="00C52F4A">
      <w:r w:rsidRPr="00605EB6">
        <w:t>Jenny et le valet de pied n</w:t>
      </w:r>
      <w:r w:rsidR="00C474C1">
        <w:t>’</w:t>
      </w:r>
      <w:r w:rsidRPr="00605EB6">
        <w:t>avaient pas perdu un mot de la conversation</w:t>
      </w:r>
      <w:r w:rsidR="00C474C1">
        <w:t xml:space="preserve">. </w:t>
      </w:r>
      <w:r w:rsidRPr="00605EB6">
        <w:t>À peine le baron et le faux docteur étaient-il sortis du salon</w:t>
      </w:r>
      <w:r w:rsidR="00C474C1">
        <w:t xml:space="preserve">, </w:t>
      </w:r>
      <w:r w:rsidRPr="00605EB6">
        <w:t xml:space="preserve">que Jenny était déjà près de la cuisinière et le </w:t>
      </w:r>
      <w:r w:rsidRPr="00605EB6">
        <w:lastRenderedPageBreak/>
        <w:t>valet de pied près du cocher pour répéter ce qu</w:t>
      </w:r>
      <w:r w:rsidR="00C474C1">
        <w:t>’</w:t>
      </w:r>
      <w:r w:rsidRPr="00605EB6">
        <w:t>ils venaient d</w:t>
      </w:r>
      <w:r w:rsidR="00C474C1">
        <w:t>’</w:t>
      </w:r>
      <w:r w:rsidRPr="00605EB6">
        <w:t>entendre</w:t>
      </w:r>
      <w:r w:rsidR="00C474C1">
        <w:t>.</w:t>
      </w:r>
    </w:p>
    <w:p w14:paraId="04AFE9C7" w14:textId="77777777" w:rsidR="00C474C1" w:rsidRDefault="00C52F4A" w:rsidP="00C52F4A">
      <w:r w:rsidRPr="00605EB6">
        <w:t>Lucy</w:t>
      </w:r>
      <w:r w:rsidR="00C474C1">
        <w:t xml:space="preserve">, </w:t>
      </w:r>
      <w:r w:rsidRPr="00605EB6">
        <w:t>assise sur l</w:t>
      </w:r>
      <w:r w:rsidR="00C474C1">
        <w:t>’</w:t>
      </w:r>
      <w:r w:rsidRPr="00605EB6">
        <w:t>ottomane</w:t>
      </w:r>
      <w:r w:rsidR="00C474C1">
        <w:t xml:space="preserve">, </w:t>
      </w:r>
      <w:r w:rsidRPr="00605EB6">
        <w:t>jouait avec ses doigts</w:t>
      </w:r>
      <w:r w:rsidR="00C474C1">
        <w:t xml:space="preserve">, </w:t>
      </w:r>
      <w:r w:rsidRPr="00605EB6">
        <w:t>comme un enfant</w:t>
      </w:r>
      <w:r w:rsidR="00C474C1">
        <w:t xml:space="preserve">. </w:t>
      </w:r>
      <w:r w:rsidRPr="00605EB6">
        <w:t>L</w:t>
      </w:r>
      <w:r w:rsidR="00C474C1">
        <w:t>’</w:t>
      </w:r>
      <w:r w:rsidRPr="00605EB6">
        <w:t>entrée des deux hommes dans le boudoir l</w:t>
      </w:r>
      <w:r w:rsidR="00C474C1">
        <w:t>’</w:t>
      </w:r>
      <w:r w:rsidRPr="00605EB6">
        <w:t>arracha à son occupation</w:t>
      </w:r>
      <w:r w:rsidR="00C474C1">
        <w:t xml:space="preserve">. </w:t>
      </w:r>
      <w:r w:rsidRPr="00605EB6">
        <w:t>Elle se leva</w:t>
      </w:r>
      <w:r w:rsidR="00C474C1">
        <w:t xml:space="preserve">, </w:t>
      </w:r>
      <w:r w:rsidRPr="00605EB6">
        <w:t>regarda autour d</w:t>
      </w:r>
      <w:r w:rsidR="00C474C1">
        <w:t>’</w:t>
      </w:r>
      <w:r w:rsidRPr="00605EB6">
        <w:t>elle</w:t>
      </w:r>
      <w:r w:rsidR="00C474C1">
        <w:t xml:space="preserve">, </w:t>
      </w:r>
      <w:r w:rsidRPr="00605EB6">
        <w:t>craintivement</w:t>
      </w:r>
      <w:r w:rsidR="00C474C1">
        <w:t xml:space="preserve">, </w:t>
      </w:r>
      <w:r w:rsidRPr="00605EB6">
        <w:t>et s</w:t>
      </w:r>
      <w:r w:rsidR="00C474C1">
        <w:t>’</w:t>
      </w:r>
      <w:r w:rsidRPr="00605EB6">
        <w:t>approchant de Blaireau</w:t>
      </w:r>
      <w:r w:rsidR="00C474C1">
        <w:t xml:space="preserve">, </w:t>
      </w:r>
      <w:r w:rsidRPr="00605EB6">
        <w:t>avec un air de mystère</w:t>
      </w:r>
      <w:r w:rsidR="00C474C1">
        <w:t> :</w:t>
      </w:r>
    </w:p>
    <w:p w14:paraId="3049590A" w14:textId="32E45595" w:rsidR="00C474C1" w:rsidRDefault="0094609C" w:rsidP="00C52F4A">
      <w:r>
        <w:t>— </w:t>
      </w:r>
      <w:r w:rsidR="00C52F4A" w:rsidRPr="00605EB6">
        <w:t>Avez-vous vu l</w:t>
      </w:r>
      <w:r w:rsidR="00C474C1">
        <w:t>’</w:t>
      </w:r>
      <w:r w:rsidR="00C52F4A" w:rsidRPr="00605EB6">
        <w:t>oiseau noir</w:t>
      </w:r>
      <w:r w:rsidR="00C474C1">
        <w:t xml:space="preserve"> ? </w:t>
      </w:r>
      <w:r w:rsidR="00C52F4A" w:rsidRPr="00605EB6">
        <w:t>lui demanda-t-elle</w:t>
      </w:r>
      <w:r w:rsidR="00C474C1">
        <w:t>.</w:t>
      </w:r>
    </w:p>
    <w:p w14:paraId="037BDBD0" w14:textId="222517FA" w:rsidR="00C474C1" w:rsidRDefault="0094609C" w:rsidP="00C52F4A">
      <w:r>
        <w:t>— </w:t>
      </w:r>
      <w:r w:rsidR="00C52F4A" w:rsidRPr="00605EB6">
        <w:t>Elle vous demande si vous avez vu l</w:t>
      </w:r>
      <w:r w:rsidR="00C474C1">
        <w:t>’</w:t>
      </w:r>
      <w:r w:rsidR="00C52F4A" w:rsidRPr="00605EB6">
        <w:t>oiseau noir</w:t>
      </w:r>
      <w:r w:rsidR="00C474C1">
        <w:t xml:space="preserve">, </w:t>
      </w:r>
      <w:r w:rsidR="00C52F4A" w:rsidRPr="00605EB6">
        <w:t>dit le baron</w:t>
      </w:r>
      <w:r w:rsidR="00C474C1">
        <w:t xml:space="preserve">, </w:t>
      </w:r>
      <w:r w:rsidR="00C52F4A" w:rsidRPr="00605EB6">
        <w:t>traduisant les mots anglais</w:t>
      </w:r>
      <w:r w:rsidR="00C474C1">
        <w:t xml:space="preserve">. </w:t>
      </w:r>
      <w:r w:rsidR="00C52F4A" w:rsidRPr="00605EB6">
        <w:t>L</w:t>
      </w:r>
      <w:r w:rsidR="00C474C1">
        <w:t>’</w:t>
      </w:r>
      <w:r w:rsidR="00C52F4A" w:rsidRPr="00605EB6">
        <w:t>oiseau noir</w:t>
      </w:r>
      <w:r w:rsidR="00C474C1">
        <w:t xml:space="preserve"> ! </w:t>
      </w:r>
      <w:r w:rsidR="00C52F4A" w:rsidRPr="00605EB6">
        <w:t>Elle parle constamment de l</w:t>
      </w:r>
      <w:r w:rsidR="00C474C1">
        <w:t>’</w:t>
      </w:r>
      <w:r w:rsidR="00C52F4A" w:rsidRPr="00605EB6">
        <w:t>oiseau noir</w:t>
      </w:r>
      <w:r w:rsidR="00C474C1">
        <w:t xml:space="preserve">… </w:t>
      </w:r>
      <w:r w:rsidR="00C52F4A" w:rsidRPr="00605EB6">
        <w:t>J</w:t>
      </w:r>
      <w:r w:rsidR="00C474C1">
        <w:t>’</w:t>
      </w:r>
      <w:r w:rsidR="00C52F4A" w:rsidRPr="00605EB6">
        <w:t>ai eu beau chercher</w:t>
      </w:r>
      <w:r w:rsidR="00C474C1">
        <w:t xml:space="preserve">, </w:t>
      </w:r>
      <w:r w:rsidR="00C52F4A" w:rsidRPr="00605EB6">
        <w:t>je ne suis pas parvenu à comprendre</w:t>
      </w:r>
      <w:r w:rsidR="00C474C1">
        <w:t>.</w:t>
      </w:r>
    </w:p>
    <w:p w14:paraId="0D1D9D4B" w14:textId="4981FC74" w:rsidR="00C474C1" w:rsidRDefault="0094609C" w:rsidP="00C52F4A">
      <w:r>
        <w:t>— </w:t>
      </w:r>
      <w:r w:rsidR="00C52F4A" w:rsidRPr="00605EB6">
        <w:t>Ne lui dites pas que je suis ici</w:t>
      </w:r>
      <w:r w:rsidR="00C474C1">
        <w:t xml:space="preserve">, </w:t>
      </w:r>
      <w:r w:rsidR="00C52F4A" w:rsidRPr="00605EB6">
        <w:t>reprit Lucy</w:t>
      </w:r>
      <w:r w:rsidR="00C474C1">
        <w:t xml:space="preserve"> ; </w:t>
      </w:r>
      <w:r w:rsidR="00C52F4A" w:rsidRPr="00605EB6">
        <w:t>il me cherche</w:t>
      </w:r>
      <w:r w:rsidR="00C474C1">
        <w:t xml:space="preserve">, </w:t>
      </w:r>
      <w:r w:rsidR="00C52F4A" w:rsidRPr="00605EB6">
        <w:t>mais il ne me trouvera pas</w:t>
      </w:r>
      <w:r w:rsidR="00C474C1">
        <w:t xml:space="preserve">. </w:t>
      </w:r>
      <w:r w:rsidR="00C52F4A" w:rsidRPr="00605EB6">
        <w:t>Ah</w:t>
      </w:r>
      <w:r w:rsidR="00C474C1">
        <w:t xml:space="preserve"> ! </w:t>
      </w:r>
      <w:r w:rsidR="00C52F4A" w:rsidRPr="00605EB6">
        <w:t>ah</w:t>
      </w:r>
      <w:r w:rsidR="00C474C1">
        <w:t xml:space="preserve"> ! </w:t>
      </w:r>
      <w:r w:rsidR="00C52F4A" w:rsidRPr="00605EB6">
        <w:t>ah</w:t>
      </w:r>
      <w:r w:rsidR="00C474C1">
        <w:t xml:space="preserve"> ! </w:t>
      </w:r>
      <w:r w:rsidR="00C52F4A" w:rsidRPr="00605EB6">
        <w:t>il ne me trouvera pas</w:t>
      </w:r>
      <w:r w:rsidR="00C474C1">
        <w:t xml:space="preserve"> ! </w:t>
      </w:r>
      <w:r w:rsidR="00C52F4A" w:rsidRPr="00605EB6">
        <w:t>répéta-t-elle en chantant</w:t>
      </w:r>
      <w:r w:rsidR="00C474C1">
        <w:t>.</w:t>
      </w:r>
    </w:p>
    <w:p w14:paraId="4E13EF53" w14:textId="77777777" w:rsidR="00C474C1" w:rsidRDefault="00C52F4A" w:rsidP="00C52F4A">
      <w:r w:rsidRPr="00605EB6">
        <w:t>Et elle se remit à jouer avec ses doigts</w:t>
      </w:r>
      <w:r w:rsidR="00C474C1">
        <w:t>.</w:t>
      </w:r>
    </w:p>
    <w:p w14:paraId="0BB0BE2C" w14:textId="2308057F" w:rsidR="00C474C1" w:rsidRDefault="0094609C" w:rsidP="00C52F4A">
      <w:r>
        <w:t>— </w:t>
      </w:r>
      <w:r w:rsidR="00C52F4A" w:rsidRPr="00605EB6">
        <w:t>C</w:t>
      </w:r>
      <w:r w:rsidR="00C474C1">
        <w:t>’</w:t>
      </w:r>
      <w:r w:rsidR="00C52F4A" w:rsidRPr="00605EB6">
        <w:t>est dommage</w:t>
      </w:r>
      <w:r w:rsidR="00C474C1">
        <w:t xml:space="preserve">, </w:t>
      </w:r>
      <w:r w:rsidR="00C52F4A" w:rsidRPr="00605EB6">
        <w:t>vraiment</w:t>
      </w:r>
      <w:r w:rsidR="00C474C1">
        <w:t xml:space="preserve">, </w:t>
      </w:r>
      <w:r w:rsidR="00C52F4A" w:rsidRPr="00605EB6">
        <w:t>fit Blaireau</w:t>
      </w:r>
      <w:r w:rsidR="00C474C1">
        <w:t xml:space="preserve">, </w:t>
      </w:r>
      <w:r w:rsidR="00C52F4A" w:rsidRPr="00605EB6">
        <w:t>oui</w:t>
      </w:r>
      <w:r w:rsidR="00C474C1">
        <w:t xml:space="preserve">, </w:t>
      </w:r>
      <w:r w:rsidR="00C52F4A" w:rsidRPr="00605EB6">
        <w:t>dommage</w:t>
      </w:r>
      <w:r w:rsidR="00C474C1">
        <w:t xml:space="preserve">… </w:t>
      </w:r>
      <w:r w:rsidR="00C52F4A" w:rsidRPr="00605EB6">
        <w:t>Une si ravissante créature</w:t>
      </w:r>
      <w:r w:rsidR="00C474C1">
        <w:t> !</w:t>
      </w:r>
    </w:p>
    <w:p w14:paraId="39A1754D" w14:textId="56D8CF94" w:rsidR="00C474C1" w:rsidRDefault="0094609C" w:rsidP="00C52F4A">
      <w:r>
        <w:t>— </w:t>
      </w:r>
      <w:r w:rsidR="00C52F4A" w:rsidRPr="00605EB6">
        <w:t>Jamais plus de bruit que cela</w:t>
      </w:r>
      <w:r w:rsidR="00C474C1">
        <w:t xml:space="preserve">, </w:t>
      </w:r>
      <w:r w:rsidR="00C52F4A" w:rsidRPr="00605EB6">
        <w:t>dit le baron</w:t>
      </w:r>
      <w:r w:rsidR="004540F3">
        <w:t> ;</w:t>
      </w:r>
      <w:r w:rsidR="00C474C1">
        <w:t xml:space="preserve"> </w:t>
      </w:r>
      <w:r w:rsidR="00C52F4A" w:rsidRPr="00605EB6">
        <w:t>s</w:t>
      </w:r>
      <w:r w:rsidR="00C474C1">
        <w:t>’</w:t>
      </w:r>
      <w:r w:rsidR="00C52F4A" w:rsidRPr="00605EB6">
        <w:t>amusant d</w:t>
      </w:r>
      <w:r w:rsidR="00C474C1">
        <w:t>’</w:t>
      </w:r>
      <w:r w:rsidR="00C52F4A" w:rsidRPr="00605EB6">
        <w:t>un rien</w:t>
      </w:r>
      <w:r w:rsidR="00C474C1">
        <w:t xml:space="preserve">, </w:t>
      </w:r>
      <w:r w:rsidR="00C52F4A" w:rsidRPr="00605EB6">
        <w:t>comme en ce moment avec ses doigts</w:t>
      </w:r>
      <w:r w:rsidR="00C474C1">
        <w:t xml:space="preserve">. </w:t>
      </w:r>
      <w:r w:rsidR="00C52F4A" w:rsidRPr="00605EB6">
        <w:t>Folie douce</w:t>
      </w:r>
      <w:r w:rsidR="00C474C1">
        <w:t xml:space="preserve">, </w:t>
      </w:r>
      <w:r w:rsidR="00C52F4A" w:rsidRPr="00605EB6">
        <w:t>comme vous voyez</w:t>
      </w:r>
      <w:r w:rsidR="00C474C1">
        <w:t>.</w:t>
      </w:r>
    </w:p>
    <w:p w14:paraId="4C9E36BD" w14:textId="77777777" w:rsidR="00C474C1" w:rsidRDefault="00C52F4A" w:rsidP="00C52F4A">
      <w:r w:rsidRPr="00605EB6">
        <w:t>Blaireau hocha la tête</w:t>
      </w:r>
      <w:r w:rsidR="00C474C1">
        <w:t>.</w:t>
      </w:r>
    </w:p>
    <w:p w14:paraId="56826FDD" w14:textId="6E7DE6CB" w:rsidR="00C474C1" w:rsidRDefault="0094609C" w:rsidP="00C52F4A">
      <w:r>
        <w:t>— </w:t>
      </w:r>
      <w:r w:rsidR="00C52F4A" w:rsidRPr="00605EB6">
        <w:t>La folie calme est souvent plus terrible que la folie furieuse</w:t>
      </w:r>
      <w:r w:rsidR="00C474C1">
        <w:t xml:space="preserve">, </w:t>
      </w:r>
      <w:r w:rsidR="00C52F4A" w:rsidRPr="00605EB6">
        <w:t>répondit Blaireau</w:t>
      </w:r>
      <w:r w:rsidR="00C474C1">
        <w:t xml:space="preserve">. </w:t>
      </w:r>
      <w:r w:rsidR="00C52F4A" w:rsidRPr="00605EB6">
        <w:t>Nous pouvons aller de l</w:t>
      </w:r>
      <w:r w:rsidR="00C474C1">
        <w:t>’</w:t>
      </w:r>
      <w:r w:rsidR="00C52F4A" w:rsidRPr="00605EB6">
        <w:t>avant</w:t>
      </w:r>
      <w:r w:rsidR="00C474C1">
        <w:t xml:space="preserve">, </w:t>
      </w:r>
      <w:r w:rsidR="00C52F4A" w:rsidRPr="00605EB6">
        <w:t>monsieur le baron</w:t>
      </w:r>
      <w:r w:rsidR="00C474C1">
        <w:t xml:space="preserve">, </w:t>
      </w:r>
      <w:r w:rsidR="00C52F4A" w:rsidRPr="00605EB6">
        <w:t xml:space="preserve">sans </w:t>
      </w:r>
      <w:r w:rsidR="00412D58">
        <w:t xml:space="preserve">aucune </w:t>
      </w:r>
      <w:r w:rsidR="00C52F4A" w:rsidRPr="00605EB6">
        <w:t>crainte</w:t>
      </w:r>
      <w:r w:rsidR="00C474C1">
        <w:t xml:space="preserve">, </w:t>
      </w:r>
      <w:r w:rsidR="00C52F4A" w:rsidRPr="00605EB6">
        <w:t>elle ne retrouvera jamais la raison</w:t>
      </w:r>
      <w:r w:rsidR="00C474C1">
        <w:t>.</w:t>
      </w:r>
    </w:p>
    <w:p w14:paraId="570D9B01" w14:textId="77777777" w:rsidR="00C474C1" w:rsidRDefault="00C52F4A" w:rsidP="00C52F4A">
      <w:r w:rsidRPr="002B3A04">
        <w:lastRenderedPageBreak/>
        <w:t>La marquise leur avait tourné le dos</w:t>
      </w:r>
      <w:r w:rsidR="00C474C1">
        <w:t xml:space="preserve"> ; </w:t>
      </w:r>
      <w:r w:rsidRPr="002B3A04">
        <w:t>elle marchait lentement</w:t>
      </w:r>
      <w:r w:rsidR="00C474C1">
        <w:t xml:space="preserve">, </w:t>
      </w:r>
      <w:r w:rsidRPr="002B3A04">
        <w:t>courbée</w:t>
      </w:r>
      <w:r w:rsidR="00C474C1">
        <w:t xml:space="preserve">, </w:t>
      </w:r>
      <w:r w:rsidRPr="002B3A04">
        <w:t>comme si elle cherchait sur le tapis quelque chose qu</w:t>
      </w:r>
      <w:r w:rsidR="00C474C1">
        <w:t>’</w:t>
      </w:r>
      <w:r w:rsidRPr="002B3A04">
        <w:t>elle eût perdu</w:t>
      </w:r>
      <w:r w:rsidR="00C474C1">
        <w:t xml:space="preserve">. </w:t>
      </w:r>
      <w:r w:rsidRPr="002B3A04">
        <w:t>Elle ramassa une mouche engourdie par le froid</w:t>
      </w:r>
      <w:r w:rsidR="00C474C1">
        <w:t xml:space="preserve">, </w:t>
      </w:r>
      <w:r w:rsidRPr="002B3A04">
        <w:t>mourante</w:t>
      </w:r>
      <w:r w:rsidR="00C474C1">
        <w:t xml:space="preserve">, </w:t>
      </w:r>
      <w:r w:rsidRPr="002B3A04">
        <w:t>n</w:t>
      </w:r>
      <w:r w:rsidR="00C474C1">
        <w:t>’</w:t>
      </w:r>
      <w:r w:rsidRPr="002B3A04">
        <w:t>ayant plus que le mouvement des pattes et</w:t>
      </w:r>
      <w:r w:rsidRPr="00605EB6">
        <w:t xml:space="preserve"> un frémissement des ailes</w:t>
      </w:r>
      <w:r w:rsidR="00C474C1">
        <w:t xml:space="preserve">. </w:t>
      </w:r>
      <w:r w:rsidRPr="00605EB6">
        <w:t>Elle plaça l</w:t>
      </w:r>
      <w:r w:rsidR="00C474C1">
        <w:t>’</w:t>
      </w:r>
      <w:r w:rsidRPr="00605EB6">
        <w:t>insecte dans le creux de sa main et chercha à le réchauffer</w:t>
      </w:r>
      <w:r w:rsidR="00C474C1">
        <w:t xml:space="preserve">, </w:t>
      </w:r>
      <w:r w:rsidRPr="00605EB6">
        <w:t>à lui rendre l</w:t>
      </w:r>
      <w:r w:rsidR="00C474C1">
        <w:t>’</w:t>
      </w:r>
      <w:r w:rsidRPr="00605EB6">
        <w:t>usage de ses ailes</w:t>
      </w:r>
      <w:r w:rsidR="00C474C1">
        <w:t xml:space="preserve">, </w:t>
      </w:r>
      <w:r w:rsidRPr="00605EB6">
        <w:t>la vie sous le souffle tiède de son haleine</w:t>
      </w:r>
      <w:r w:rsidR="00C474C1">
        <w:t>.</w:t>
      </w:r>
    </w:p>
    <w:p w14:paraId="666CD540" w14:textId="384A3EFE" w:rsidR="00C474C1" w:rsidRDefault="0094609C" w:rsidP="00C52F4A">
      <w:r>
        <w:t>— </w:t>
      </w:r>
      <w:r w:rsidR="00C52F4A" w:rsidRPr="00605EB6">
        <w:t>Que fait-elle donc</w:t>
      </w:r>
      <w:r w:rsidR="00C474C1">
        <w:t xml:space="preserve"> ? </w:t>
      </w:r>
      <w:r w:rsidR="00C52F4A" w:rsidRPr="00605EB6">
        <w:t>demanda Blaireau à voix basse</w:t>
      </w:r>
      <w:r w:rsidR="00C474C1">
        <w:t>.</w:t>
      </w:r>
    </w:p>
    <w:p w14:paraId="7ACD9EB1" w14:textId="4E0F6935" w:rsidR="00C474C1" w:rsidRDefault="0094609C" w:rsidP="00C52F4A">
      <w:r>
        <w:t>— </w:t>
      </w:r>
      <w:r w:rsidR="00C52F4A" w:rsidRPr="00605EB6">
        <w:t>Elle a trouvé sur le tapis une mouche expirante et elle cherche à la ranimer</w:t>
      </w:r>
      <w:r w:rsidR="00C474C1">
        <w:t xml:space="preserve">, </w:t>
      </w:r>
      <w:r w:rsidR="00C52F4A" w:rsidRPr="00605EB6">
        <w:t>espérant</w:t>
      </w:r>
      <w:r w:rsidR="00C474C1">
        <w:t xml:space="preserve">, </w:t>
      </w:r>
      <w:r w:rsidR="00C52F4A" w:rsidRPr="00605EB6">
        <w:t>sans doute</w:t>
      </w:r>
      <w:r w:rsidR="00C474C1">
        <w:t xml:space="preserve">, </w:t>
      </w:r>
      <w:r w:rsidR="00C52F4A" w:rsidRPr="00605EB6">
        <w:t>que dans un instant elle reprendra son vol</w:t>
      </w:r>
      <w:r w:rsidR="00C474C1">
        <w:t xml:space="preserve">. </w:t>
      </w:r>
      <w:r w:rsidR="00C52F4A" w:rsidRPr="00605EB6">
        <w:t>C</w:t>
      </w:r>
      <w:r w:rsidR="00C474C1">
        <w:t>’</w:t>
      </w:r>
      <w:r w:rsidR="00C52F4A" w:rsidRPr="00605EB6">
        <w:t>est un de ses amusements</w:t>
      </w:r>
      <w:r w:rsidR="00C474C1">
        <w:t xml:space="preserve">. </w:t>
      </w:r>
      <w:r w:rsidR="00C52F4A" w:rsidRPr="00605EB6">
        <w:t>En voilà pour une heure au moins</w:t>
      </w:r>
      <w:r w:rsidR="00C474C1">
        <w:t xml:space="preserve">, </w:t>
      </w:r>
      <w:r w:rsidR="00C52F4A" w:rsidRPr="00605EB6">
        <w:t>peut-être pour plus longtemps</w:t>
      </w:r>
      <w:r w:rsidR="00C474C1">
        <w:t xml:space="preserve">, </w:t>
      </w:r>
      <w:r w:rsidR="00C52F4A" w:rsidRPr="00605EB6">
        <w:t>jusqu</w:t>
      </w:r>
      <w:r w:rsidR="00C474C1">
        <w:t>’</w:t>
      </w:r>
      <w:r w:rsidR="00C52F4A" w:rsidRPr="00605EB6">
        <w:t>à ce qu</w:t>
      </w:r>
      <w:r w:rsidR="00C474C1">
        <w:t>’</w:t>
      </w:r>
      <w:r w:rsidR="00C52F4A" w:rsidRPr="00605EB6">
        <w:t>une autre futilité quelconque vienne captiver son attention</w:t>
      </w:r>
      <w:r w:rsidR="00C474C1">
        <w:t>.</w:t>
      </w:r>
    </w:p>
    <w:p w14:paraId="6F93F856" w14:textId="0BF3BCA6" w:rsidR="00C474C1" w:rsidRDefault="0094609C" w:rsidP="00C52F4A">
      <w:r>
        <w:t>— </w:t>
      </w:r>
      <w:r w:rsidR="00C52F4A" w:rsidRPr="00605EB6">
        <w:t>D</w:t>
      </w:r>
      <w:r w:rsidR="00C474C1">
        <w:t>’</w:t>
      </w:r>
      <w:r w:rsidR="00C52F4A" w:rsidRPr="00605EB6">
        <w:t>après ce que vous me dites et ce que je vois</w:t>
      </w:r>
      <w:r w:rsidR="00C474C1">
        <w:t xml:space="preserve">, </w:t>
      </w:r>
      <w:r w:rsidR="00C52F4A" w:rsidRPr="00605EB6">
        <w:t>monsieur le baron</w:t>
      </w:r>
      <w:r w:rsidR="00C474C1">
        <w:t xml:space="preserve">, </w:t>
      </w:r>
      <w:r w:rsidR="00C52F4A" w:rsidRPr="00605EB6">
        <w:t>elle ne sera pas difficile à garder</w:t>
      </w:r>
      <w:r w:rsidR="00C474C1">
        <w:t>.</w:t>
      </w:r>
    </w:p>
    <w:p w14:paraId="27FC6A19" w14:textId="77777777" w:rsidR="00C474C1" w:rsidRDefault="00C52F4A" w:rsidP="00C52F4A">
      <w:r w:rsidRPr="00605EB6">
        <w:t>Les deux misérables se retirèrent</w:t>
      </w:r>
      <w:r w:rsidR="00C474C1">
        <w:t xml:space="preserve">, </w:t>
      </w:r>
      <w:r w:rsidRPr="00605EB6">
        <w:t>laissant la pauvre folle continuer son œuvre de résurrection</w:t>
      </w:r>
      <w:r w:rsidR="00C474C1">
        <w:t>.</w:t>
      </w:r>
    </w:p>
    <w:p w14:paraId="59DC3D1D" w14:textId="1AAADD67" w:rsidR="00C52F4A" w:rsidRPr="00605EB6" w:rsidRDefault="00C52F4A" w:rsidP="00C474C1">
      <w:pPr>
        <w:pStyle w:val="Titre2"/>
      </w:pPr>
      <w:bookmarkStart w:id="73" w:name="_Toc197617918"/>
      <w:r w:rsidRPr="00605EB6">
        <w:lastRenderedPageBreak/>
        <w:t>XV</w:t>
      </w:r>
      <w:r w:rsidRPr="00605EB6">
        <w:br/>
      </w:r>
      <w:r w:rsidRPr="00605EB6">
        <w:br/>
        <w:t>COLOMBE ET VAUTOURS</w:t>
      </w:r>
      <w:bookmarkEnd w:id="73"/>
    </w:p>
    <w:p w14:paraId="324850BC" w14:textId="77777777" w:rsidR="00C474C1" w:rsidRDefault="00C52F4A" w:rsidP="00C52F4A">
      <w:r w:rsidRPr="00605EB6">
        <w:t>Le baron conduisit Blaireau dans sa chambre</w:t>
      </w:r>
      <w:r w:rsidR="00C474C1">
        <w:t xml:space="preserve"> ; </w:t>
      </w:r>
      <w:r w:rsidRPr="00605EB6">
        <w:t>il ferma soigneusement la porte sur laquelle</w:t>
      </w:r>
      <w:r w:rsidR="00C474C1">
        <w:t xml:space="preserve">, </w:t>
      </w:r>
      <w:r w:rsidRPr="00605EB6">
        <w:t>par surcroît de précautions</w:t>
      </w:r>
      <w:r w:rsidR="00C474C1">
        <w:t xml:space="preserve">, </w:t>
      </w:r>
      <w:r w:rsidRPr="00605EB6">
        <w:t>il tira une lourde tapisserie</w:t>
      </w:r>
      <w:r w:rsidR="00C474C1">
        <w:t>.</w:t>
      </w:r>
    </w:p>
    <w:p w14:paraId="1C35BF97" w14:textId="77777777" w:rsidR="00C474C1" w:rsidRDefault="00C52F4A" w:rsidP="00C52F4A">
      <w:r w:rsidRPr="00605EB6">
        <w:t>Blaireau se laissa tomber sur un canapé</w:t>
      </w:r>
      <w:r w:rsidR="00C474C1">
        <w:t xml:space="preserve">, </w:t>
      </w:r>
      <w:r w:rsidRPr="00605EB6">
        <w:t>se renversa en arrière</w:t>
      </w:r>
      <w:r w:rsidR="00C474C1">
        <w:t xml:space="preserve">, </w:t>
      </w:r>
      <w:r w:rsidRPr="00605EB6">
        <w:t>allongea ses jambes et se mit à rire</w:t>
      </w:r>
      <w:r w:rsidR="00C474C1">
        <w:t>.</w:t>
      </w:r>
    </w:p>
    <w:p w14:paraId="0C325752" w14:textId="256BBAB5" w:rsidR="00C474C1" w:rsidRDefault="0094609C" w:rsidP="00C52F4A">
      <w:r>
        <w:t>— </w:t>
      </w:r>
      <w:r w:rsidR="00C52F4A" w:rsidRPr="00605EB6">
        <w:t>Eh bien</w:t>
      </w:r>
      <w:r w:rsidR="00C474C1">
        <w:t xml:space="preserve">, </w:t>
      </w:r>
      <w:r w:rsidR="00C52F4A" w:rsidRPr="00605EB6">
        <w:t>monsieur le baron</w:t>
      </w:r>
      <w:r w:rsidR="00C474C1">
        <w:t xml:space="preserve">, </w:t>
      </w:r>
      <w:r w:rsidR="00C52F4A" w:rsidRPr="00605EB6">
        <w:t>ai-je joué convenablement mon rôle de vieux médecin aliéniste</w:t>
      </w:r>
      <w:r w:rsidR="00C474C1">
        <w:t> ?</w:t>
      </w:r>
    </w:p>
    <w:p w14:paraId="4E9164DA" w14:textId="14C2F7B5" w:rsidR="00C474C1" w:rsidRDefault="0094609C" w:rsidP="00C52F4A">
      <w:r>
        <w:t>— </w:t>
      </w:r>
      <w:r w:rsidR="00C52F4A" w:rsidRPr="00605EB6">
        <w:t>Dans la perfection</w:t>
      </w:r>
      <w:r w:rsidR="00C474C1">
        <w:t xml:space="preserve">. </w:t>
      </w:r>
      <w:r w:rsidR="00C52F4A" w:rsidRPr="00605EB6">
        <w:t>Savez-vous que j</w:t>
      </w:r>
      <w:r w:rsidR="00C474C1">
        <w:t>’</w:t>
      </w:r>
      <w:r w:rsidR="00C52F4A" w:rsidRPr="00605EB6">
        <w:t>ai eu un moment d</w:t>
      </w:r>
      <w:r w:rsidR="00C474C1">
        <w:t>’</w:t>
      </w:r>
      <w:r w:rsidR="00C52F4A" w:rsidRPr="00605EB6">
        <w:t>inquiétude</w:t>
      </w:r>
      <w:r w:rsidR="00C474C1">
        <w:t xml:space="preserve"> ! </w:t>
      </w:r>
      <w:r w:rsidR="00C52F4A" w:rsidRPr="00605EB6">
        <w:t>Je ne vous reconnaissais point</w:t>
      </w:r>
      <w:r w:rsidR="00C474C1">
        <w:t>.</w:t>
      </w:r>
    </w:p>
    <w:p w14:paraId="5D880B81" w14:textId="6AAFA3B0" w:rsidR="00C474C1" w:rsidRDefault="0094609C" w:rsidP="00C52F4A">
      <w:r>
        <w:t>— </w:t>
      </w:r>
      <w:r w:rsidR="00C52F4A" w:rsidRPr="00605EB6">
        <w:t>Vrai</w:t>
      </w:r>
      <w:r w:rsidR="00C474C1">
        <w:t> ?</w:t>
      </w:r>
    </w:p>
    <w:p w14:paraId="5664ACF8" w14:textId="585A85BD" w:rsidR="00C474C1" w:rsidRDefault="0094609C" w:rsidP="00C52F4A">
      <w:r>
        <w:t>— </w:t>
      </w:r>
      <w:r w:rsidR="00C52F4A" w:rsidRPr="00605EB6">
        <w:t>Parole d</w:t>
      </w:r>
      <w:r w:rsidR="00C474C1">
        <w:t>’</w:t>
      </w:r>
      <w:r w:rsidR="00C52F4A" w:rsidRPr="00605EB6">
        <w:t>honneur</w:t>
      </w:r>
      <w:r w:rsidR="00C474C1">
        <w:t xml:space="preserve"> ! </w:t>
      </w:r>
      <w:r w:rsidR="00C52F4A" w:rsidRPr="00605EB6">
        <w:t>Écoutez donc</w:t>
      </w:r>
      <w:r w:rsidR="00C474C1">
        <w:t xml:space="preserve">, </w:t>
      </w:r>
      <w:r w:rsidR="00C52F4A" w:rsidRPr="00605EB6">
        <w:t>j</w:t>
      </w:r>
      <w:r w:rsidR="00C474C1">
        <w:t>’</w:t>
      </w:r>
      <w:r w:rsidR="00C52F4A" w:rsidRPr="00605EB6">
        <w:t xml:space="preserve">ignorais que vous eussiez le talent de vous grimer comme </w:t>
      </w:r>
      <w:r w:rsidR="00C474C1">
        <w:t>M. </w:t>
      </w:r>
      <w:r w:rsidR="00C52F4A" w:rsidRPr="00605EB6">
        <w:t xml:space="preserve">Prévost ou </w:t>
      </w:r>
      <w:r w:rsidR="00C474C1">
        <w:t>M. </w:t>
      </w:r>
      <w:r w:rsidR="00C52F4A" w:rsidRPr="00605EB6">
        <w:t>Samson de la Comédie-Française</w:t>
      </w:r>
      <w:r w:rsidR="00C474C1">
        <w:t xml:space="preserve"> ; </w:t>
      </w:r>
      <w:r w:rsidR="00C52F4A" w:rsidRPr="00605EB6">
        <w:t>et puis ces cheveux et ces favoris blancs</w:t>
      </w:r>
      <w:r w:rsidR="00C474C1">
        <w:t xml:space="preserve">, </w:t>
      </w:r>
      <w:r w:rsidR="00C52F4A" w:rsidRPr="00605EB6">
        <w:t>cet abdomen arrondi</w:t>
      </w:r>
      <w:r w:rsidR="00C474C1">
        <w:t xml:space="preserve">, </w:t>
      </w:r>
      <w:r w:rsidR="00C52F4A" w:rsidRPr="00605EB6">
        <w:t>ce costume</w:t>
      </w:r>
      <w:r w:rsidR="00C474C1">
        <w:t xml:space="preserve">, </w:t>
      </w:r>
      <w:r w:rsidR="00C52F4A" w:rsidRPr="00605EB6">
        <w:t>cet air grave</w:t>
      </w:r>
      <w:r w:rsidR="00C474C1">
        <w:t xml:space="preserve">, </w:t>
      </w:r>
      <w:r w:rsidR="00C52F4A" w:rsidRPr="00605EB6">
        <w:t>jusqu</w:t>
      </w:r>
      <w:r w:rsidR="00C474C1">
        <w:t>’</w:t>
      </w:r>
      <w:r w:rsidR="00C52F4A" w:rsidRPr="00605EB6">
        <w:t>à votre voix changée</w:t>
      </w:r>
      <w:r w:rsidR="00C474C1">
        <w:t xml:space="preserve">… </w:t>
      </w:r>
      <w:r w:rsidR="00C52F4A" w:rsidRPr="00605EB6">
        <w:t>Je crois</w:t>
      </w:r>
      <w:r w:rsidR="00C474C1">
        <w:t xml:space="preserve">, </w:t>
      </w:r>
      <w:r w:rsidR="00C52F4A" w:rsidRPr="00605EB6">
        <w:t>monsieur le docteur</w:t>
      </w:r>
      <w:r w:rsidR="00C474C1">
        <w:t xml:space="preserve">, </w:t>
      </w:r>
      <w:r w:rsidR="00C52F4A" w:rsidRPr="00605EB6">
        <w:t>que d</w:t>
      </w:r>
      <w:r w:rsidR="00C474C1">
        <w:t>’</w:t>
      </w:r>
      <w:r w:rsidR="00C52F4A" w:rsidRPr="00605EB6">
        <w:t>autres que moi s</w:t>
      </w:r>
      <w:r w:rsidR="00C474C1">
        <w:t>’</w:t>
      </w:r>
      <w:r w:rsidR="00C52F4A" w:rsidRPr="00605EB6">
        <w:t>y seraient laissé prendre</w:t>
      </w:r>
      <w:r w:rsidR="00C474C1">
        <w:t>.</w:t>
      </w:r>
    </w:p>
    <w:p w14:paraId="6622367E" w14:textId="04DD5DCC" w:rsidR="00C474C1" w:rsidRDefault="0094609C" w:rsidP="00C52F4A">
      <w:r>
        <w:t>— </w:t>
      </w:r>
      <w:r w:rsidR="00C52F4A" w:rsidRPr="00605EB6">
        <w:t>Avez-vous fait ce qui était convenu</w:t>
      </w:r>
      <w:r w:rsidR="00C474C1">
        <w:t> ?</w:t>
      </w:r>
    </w:p>
    <w:p w14:paraId="6B358A87" w14:textId="05E440F3" w:rsidR="00C474C1" w:rsidRDefault="0094609C" w:rsidP="00C52F4A">
      <w:r>
        <w:t>— </w:t>
      </w:r>
      <w:r w:rsidR="00C52F4A" w:rsidRPr="00605EB6">
        <w:t>Exactement</w:t>
      </w:r>
      <w:r w:rsidR="00C474C1">
        <w:t>.</w:t>
      </w:r>
    </w:p>
    <w:p w14:paraId="0D82DAE6" w14:textId="27362446" w:rsidR="00C474C1" w:rsidRDefault="0094609C" w:rsidP="00C52F4A">
      <w:r>
        <w:t>— </w:t>
      </w:r>
      <w:r w:rsidR="00C52F4A" w:rsidRPr="00605EB6">
        <w:t>Comment ont-ils avalé la couleuvre</w:t>
      </w:r>
      <w:r w:rsidR="00C474C1">
        <w:t> ?</w:t>
      </w:r>
    </w:p>
    <w:p w14:paraId="575EC573" w14:textId="04956A25" w:rsidR="00C474C1" w:rsidRDefault="0094609C" w:rsidP="00C52F4A">
      <w:r>
        <w:t>— </w:t>
      </w:r>
      <w:r w:rsidR="00C52F4A" w:rsidRPr="00605EB6">
        <w:t>On ne peut mieux</w:t>
      </w:r>
      <w:r w:rsidR="00C474C1">
        <w:t>.</w:t>
      </w:r>
    </w:p>
    <w:p w14:paraId="79F27715" w14:textId="2212E604" w:rsidR="00C474C1" w:rsidRDefault="0094609C" w:rsidP="00C52F4A">
      <w:r>
        <w:t>— </w:t>
      </w:r>
      <w:r w:rsidR="00C52F4A" w:rsidRPr="00605EB6">
        <w:t>Bien</w:t>
      </w:r>
      <w:r w:rsidR="00C474C1">
        <w:t>.</w:t>
      </w:r>
    </w:p>
    <w:p w14:paraId="5E302F3B" w14:textId="37422A83" w:rsidR="00C474C1" w:rsidRDefault="0094609C" w:rsidP="00C52F4A">
      <w:r>
        <w:lastRenderedPageBreak/>
        <w:t>— </w:t>
      </w:r>
      <w:r w:rsidR="00C52F4A" w:rsidRPr="00605EB6">
        <w:t>J</w:t>
      </w:r>
      <w:r w:rsidR="00C474C1">
        <w:t>’</w:t>
      </w:r>
      <w:r w:rsidR="00C52F4A" w:rsidRPr="00605EB6">
        <w:t>ai même été étonné de voir avec quelle facilité ils se sont laissé convaincre</w:t>
      </w:r>
      <w:r w:rsidR="00C474C1">
        <w:t>.</w:t>
      </w:r>
    </w:p>
    <w:p w14:paraId="42FA1544" w14:textId="77777777" w:rsidR="00C474C1" w:rsidRDefault="00C52F4A" w:rsidP="00C52F4A">
      <w:r w:rsidRPr="00605EB6">
        <w:t>Blaireau retrouva son sourire diabolique</w:t>
      </w:r>
      <w:r w:rsidR="00C474C1">
        <w:t>.</w:t>
      </w:r>
    </w:p>
    <w:p w14:paraId="3DF22689" w14:textId="6B91E03F" w:rsidR="00C474C1" w:rsidRDefault="0094609C" w:rsidP="00C52F4A">
      <w:r>
        <w:t>— </w:t>
      </w:r>
      <w:r w:rsidR="00C52F4A" w:rsidRPr="00605EB6">
        <w:t>Mon cher monsieur</w:t>
      </w:r>
      <w:r w:rsidR="00C474C1">
        <w:t xml:space="preserve">, </w:t>
      </w:r>
      <w:r w:rsidR="00C52F4A" w:rsidRPr="00605EB6">
        <w:t>répondit-il</w:t>
      </w:r>
      <w:r w:rsidR="00C474C1">
        <w:t xml:space="preserve">, </w:t>
      </w:r>
      <w:r w:rsidR="00C52F4A" w:rsidRPr="00605EB6">
        <w:t>voilà les hommes</w:t>
      </w:r>
      <w:r w:rsidR="00C474C1">
        <w:t xml:space="preserve">, </w:t>
      </w:r>
      <w:r w:rsidR="00C52F4A" w:rsidRPr="00605EB6">
        <w:t>voilà le monde</w:t>
      </w:r>
      <w:r w:rsidR="00C474C1">
        <w:t xml:space="preserve"> : </w:t>
      </w:r>
      <w:r w:rsidR="00C52F4A" w:rsidRPr="00605EB6">
        <w:t>on croit au mal plus facilement qu</w:t>
      </w:r>
      <w:r w:rsidR="00C474C1">
        <w:t>’</w:t>
      </w:r>
      <w:r w:rsidR="00C52F4A" w:rsidRPr="00605EB6">
        <w:t>au bien</w:t>
      </w:r>
      <w:r w:rsidR="00C474C1">
        <w:t xml:space="preserve"> ; </w:t>
      </w:r>
      <w:r w:rsidR="00C52F4A" w:rsidRPr="00605EB6">
        <w:t>et quand il s</w:t>
      </w:r>
      <w:r w:rsidR="00C474C1">
        <w:t>’</w:t>
      </w:r>
      <w:r w:rsidR="00C52F4A" w:rsidRPr="00605EB6">
        <w:t>agit d</w:t>
      </w:r>
      <w:r w:rsidR="00C474C1">
        <w:t>’</w:t>
      </w:r>
      <w:r w:rsidR="00C52F4A" w:rsidRPr="00605EB6">
        <w:t>autrui</w:t>
      </w:r>
      <w:r w:rsidR="00C474C1">
        <w:t xml:space="preserve">, </w:t>
      </w:r>
      <w:r w:rsidR="00C52F4A" w:rsidRPr="00605EB6">
        <w:t>on apprend avec plus de plaisir ce qui est l</w:t>
      </w:r>
      <w:r w:rsidR="00C474C1">
        <w:t>’</w:t>
      </w:r>
      <w:r w:rsidR="00C52F4A" w:rsidRPr="00605EB6">
        <w:t>un que ce qui est l</w:t>
      </w:r>
      <w:r w:rsidR="00C474C1">
        <w:t>’</w:t>
      </w:r>
      <w:r w:rsidR="00C52F4A" w:rsidRPr="00605EB6">
        <w:t>autre</w:t>
      </w:r>
      <w:r w:rsidR="00C474C1">
        <w:t xml:space="preserve">. </w:t>
      </w:r>
      <w:r w:rsidR="00C52F4A" w:rsidRPr="00605EB6">
        <w:t>Tous les mêmes</w:t>
      </w:r>
      <w:r w:rsidR="00C474C1">
        <w:t xml:space="preserve">, </w:t>
      </w:r>
      <w:r w:rsidR="00C52F4A" w:rsidRPr="00605EB6">
        <w:t>les hommes</w:t>
      </w:r>
      <w:r w:rsidR="00C474C1">
        <w:t xml:space="preserve"> : </w:t>
      </w:r>
      <w:r w:rsidR="00C52F4A" w:rsidRPr="00605EB6">
        <w:t>envieux</w:t>
      </w:r>
      <w:r w:rsidR="00C474C1">
        <w:t xml:space="preserve">, </w:t>
      </w:r>
      <w:r w:rsidR="00C52F4A" w:rsidRPr="00605EB6">
        <w:t>jaloux</w:t>
      </w:r>
      <w:r w:rsidR="00C474C1">
        <w:t xml:space="preserve">, </w:t>
      </w:r>
      <w:r w:rsidR="00C52F4A" w:rsidRPr="00605EB6">
        <w:t>égoïstes</w:t>
      </w:r>
      <w:r w:rsidR="00C474C1">
        <w:t xml:space="preserve">, </w:t>
      </w:r>
      <w:r w:rsidR="00C52F4A" w:rsidRPr="00605EB6">
        <w:t>méchants</w:t>
      </w:r>
      <w:r w:rsidR="00C474C1">
        <w:t xml:space="preserve">, </w:t>
      </w:r>
      <w:r w:rsidR="00C52F4A" w:rsidRPr="00605EB6">
        <w:t>aimant à se dénigrer</w:t>
      </w:r>
      <w:r w:rsidR="00C474C1">
        <w:t xml:space="preserve"> ; </w:t>
      </w:r>
      <w:r w:rsidR="00C52F4A" w:rsidRPr="00605EB6">
        <w:t>allez</w:t>
      </w:r>
      <w:r w:rsidR="00C474C1">
        <w:t xml:space="preserve">, </w:t>
      </w:r>
      <w:r w:rsidR="00C52F4A" w:rsidRPr="00605EB6">
        <w:t>je les connais</w:t>
      </w:r>
      <w:r w:rsidR="00C474C1">
        <w:t xml:space="preserve">, </w:t>
      </w:r>
      <w:r w:rsidR="00C52F4A" w:rsidRPr="00605EB6">
        <w:t>je les ai étudiés</w:t>
      </w:r>
      <w:r w:rsidR="00C474C1">
        <w:t xml:space="preserve">, </w:t>
      </w:r>
      <w:r w:rsidR="00C52F4A" w:rsidRPr="00605EB6">
        <w:t>je les vois à l</w:t>
      </w:r>
      <w:r w:rsidR="00C474C1">
        <w:t>’</w:t>
      </w:r>
      <w:r w:rsidR="00C52F4A" w:rsidRPr="00605EB6">
        <w:t>œuvre</w:t>
      </w:r>
      <w:r w:rsidR="00C474C1">
        <w:t xml:space="preserve"> ; </w:t>
      </w:r>
      <w:r w:rsidR="00C52F4A" w:rsidRPr="00605EB6">
        <w:t xml:space="preserve">le meilleur ne vaut pas </w:t>
      </w:r>
      <w:r w:rsidR="002B3A04" w:rsidRPr="00605EB6">
        <w:t>grand</w:t>
      </w:r>
      <w:r w:rsidR="00C474C1">
        <w:t>’</w:t>
      </w:r>
      <w:r w:rsidR="00C52F4A" w:rsidRPr="00605EB6">
        <w:t>chose</w:t>
      </w:r>
      <w:r w:rsidR="00C474C1">
        <w:t xml:space="preserve">. </w:t>
      </w:r>
      <w:r w:rsidR="00C52F4A" w:rsidRPr="00605EB6">
        <w:t>Le mal</w:t>
      </w:r>
      <w:r w:rsidR="00C474C1">
        <w:t xml:space="preserve"> ! </w:t>
      </w:r>
      <w:r w:rsidR="00C52F4A" w:rsidRPr="00605EB6">
        <w:t>monsieur le baron</w:t>
      </w:r>
      <w:r w:rsidR="00C474C1">
        <w:t xml:space="preserve">, </w:t>
      </w:r>
      <w:r w:rsidR="00C52F4A" w:rsidRPr="00605EB6">
        <w:t>il domine partout</w:t>
      </w:r>
      <w:r w:rsidR="00C474C1">
        <w:t>.</w:t>
      </w:r>
    </w:p>
    <w:p w14:paraId="2C235901" w14:textId="77777777" w:rsidR="00C474C1" w:rsidRDefault="00C474C1" w:rsidP="00C52F4A">
      <w:r>
        <w:t>» </w:t>
      </w:r>
      <w:r w:rsidR="00C52F4A" w:rsidRPr="00605EB6">
        <w:t>Vos domestiques sont devenus vos auxiliaires</w:t>
      </w:r>
      <w:r>
        <w:t xml:space="preserve"> ; </w:t>
      </w:r>
      <w:r w:rsidR="00C52F4A" w:rsidRPr="00605EB6">
        <w:t>de ce côté</w:t>
      </w:r>
      <w:r>
        <w:t xml:space="preserve">, </w:t>
      </w:r>
      <w:r w:rsidR="00C52F4A" w:rsidRPr="00605EB6">
        <w:t>nous pouvons être tranquilles</w:t>
      </w:r>
      <w:r>
        <w:t xml:space="preserve"> ; </w:t>
      </w:r>
      <w:r w:rsidR="00C52F4A" w:rsidRPr="00605EB6">
        <w:t>si</w:t>
      </w:r>
      <w:r>
        <w:t xml:space="preserve">, </w:t>
      </w:r>
      <w:r w:rsidR="00C52F4A" w:rsidRPr="00605EB6">
        <w:t>après ce que vous leur avez dit</w:t>
      </w:r>
      <w:r>
        <w:t xml:space="preserve">, </w:t>
      </w:r>
      <w:r w:rsidR="00C52F4A" w:rsidRPr="00605EB6">
        <w:t>il leur restait un doute</w:t>
      </w:r>
      <w:r>
        <w:t xml:space="preserve">, </w:t>
      </w:r>
      <w:r w:rsidR="00C52F4A" w:rsidRPr="00605EB6">
        <w:t>ils ne l</w:t>
      </w:r>
      <w:r>
        <w:t>’</w:t>
      </w:r>
      <w:r w:rsidR="00C52F4A" w:rsidRPr="00605EB6">
        <w:t>ont plus</w:t>
      </w:r>
      <w:r>
        <w:t xml:space="preserve">. </w:t>
      </w:r>
      <w:r w:rsidR="00C52F4A" w:rsidRPr="00605EB6">
        <w:t>Pendant que nous causions dans le salon</w:t>
      </w:r>
      <w:r>
        <w:t xml:space="preserve">, </w:t>
      </w:r>
      <w:r w:rsidR="00C52F4A" w:rsidRPr="00605EB6">
        <w:t>deux nous écoutaient</w:t>
      </w:r>
      <w:r>
        <w:t xml:space="preserve"> ; </w:t>
      </w:r>
      <w:r w:rsidR="00C52F4A" w:rsidRPr="00605EB6">
        <w:t>les deux autres savent déjà tout ce que nous avons dit</w:t>
      </w:r>
      <w:r>
        <w:t xml:space="preserve">. </w:t>
      </w:r>
      <w:r w:rsidR="00C52F4A" w:rsidRPr="00605EB6">
        <w:t>Tel était le but de ma visite</w:t>
      </w:r>
      <w:r>
        <w:t xml:space="preserve">. </w:t>
      </w:r>
      <w:r w:rsidR="00C52F4A" w:rsidRPr="00605EB6">
        <w:t>J</w:t>
      </w:r>
      <w:r>
        <w:t>’</w:t>
      </w:r>
      <w:r w:rsidR="00C52F4A" w:rsidRPr="00605EB6">
        <w:t>en profiterai cependant</w:t>
      </w:r>
      <w:r>
        <w:t xml:space="preserve">, </w:t>
      </w:r>
      <w:r w:rsidR="00C52F4A" w:rsidRPr="00605EB6">
        <w:t>monsieur le baron</w:t>
      </w:r>
      <w:r>
        <w:t xml:space="preserve">, </w:t>
      </w:r>
      <w:r w:rsidR="00C52F4A" w:rsidRPr="00605EB6">
        <w:t>pour placer sous vos yeux la note dont je vous ai parlé</w:t>
      </w:r>
      <w:r>
        <w:t>.</w:t>
      </w:r>
    </w:p>
    <w:p w14:paraId="00556AD5" w14:textId="77777777" w:rsidR="00C474C1" w:rsidRDefault="00C52F4A" w:rsidP="00C52F4A">
      <w:r w:rsidRPr="00605EB6">
        <w:t>Et Blaireau</w:t>
      </w:r>
      <w:r w:rsidR="00C474C1">
        <w:t xml:space="preserve">, </w:t>
      </w:r>
      <w:r w:rsidRPr="00605EB6">
        <w:t>tirant une pancarte de la poche de sa redingote</w:t>
      </w:r>
      <w:r w:rsidR="00C474C1">
        <w:t xml:space="preserve">, </w:t>
      </w:r>
      <w:r w:rsidRPr="00605EB6">
        <w:t>la tendit au baron</w:t>
      </w:r>
      <w:r w:rsidR="00C474C1">
        <w:t>.</w:t>
      </w:r>
    </w:p>
    <w:p w14:paraId="7FC7DEA5" w14:textId="77777777" w:rsidR="00C474C1" w:rsidRDefault="00C52F4A" w:rsidP="00C52F4A">
      <w:r w:rsidRPr="00605EB6">
        <w:t>Celui-ci ne put s</w:t>
      </w:r>
      <w:r w:rsidR="00C474C1">
        <w:t>’</w:t>
      </w:r>
      <w:r w:rsidRPr="00605EB6">
        <w:t>empêcher de faire une grimace quand ses yeux tombèrent sur les chiffres de l</w:t>
      </w:r>
      <w:r w:rsidR="00C474C1">
        <w:t>’</w:t>
      </w:r>
      <w:r w:rsidRPr="00605EB6">
        <w:t>addition</w:t>
      </w:r>
      <w:r w:rsidR="00C474C1">
        <w:t>.</w:t>
      </w:r>
    </w:p>
    <w:p w14:paraId="16FF7423" w14:textId="77777777" w:rsidR="00C474C1" w:rsidRDefault="00C52F4A" w:rsidP="00C52F4A">
      <w:r w:rsidRPr="00605EB6">
        <w:t>Deux cent mille francs</w:t>
      </w:r>
      <w:r w:rsidR="00C474C1">
        <w:t xml:space="preserve"> ! </w:t>
      </w:r>
      <w:r w:rsidRPr="00605EB6">
        <w:t>Sur la feuille un détail fantaisiste de dépenses forcées</w:t>
      </w:r>
      <w:r w:rsidR="00C474C1">
        <w:t xml:space="preserve">. </w:t>
      </w:r>
      <w:r w:rsidRPr="00605EB6">
        <w:t>La dernière ligne</w:t>
      </w:r>
      <w:r w:rsidR="00C474C1">
        <w:t xml:space="preserve">, </w:t>
      </w:r>
      <w:r w:rsidRPr="00605EB6">
        <w:t>gratifications</w:t>
      </w:r>
      <w:r w:rsidR="00C474C1">
        <w:t xml:space="preserve"> : </w:t>
      </w:r>
      <w:r w:rsidRPr="00605EB6">
        <w:t>soixante mille francs</w:t>
      </w:r>
      <w:r w:rsidR="00C474C1">
        <w:t xml:space="preserve">. </w:t>
      </w:r>
      <w:r w:rsidRPr="00605EB6">
        <w:t>Oh</w:t>
      </w:r>
      <w:r w:rsidR="00C474C1">
        <w:t xml:space="preserve"> ! </w:t>
      </w:r>
      <w:r w:rsidRPr="00605EB6">
        <w:t>ce chapitre des gratifications</w:t>
      </w:r>
      <w:r w:rsidR="00C474C1">
        <w:t xml:space="preserve">, </w:t>
      </w:r>
      <w:r w:rsidRPr="00605EB6">
        <w:t>Blaireau ne l</w:t>
      </w:r>
      <w:r w:rsidR="00C474C1">
        <w:t>’</w:t>
      </w:r>
      <w:r w:rsidRPr="00605EB6">
        <w:t>oubliait jamais</w:t>
      </w:r>
      <w:r w:rsidR="00C474C1">
        <w:t>.</w:t>
      </w:r>
    </w:p>
    <w:p w14:paraId="51785C68" w14:textId="77777777" w:rsidR="00C474C1" w:rsidRDefault="00C52F4A" w:rsidP="00C52F4A">
      <w:r w:rsidRPr="00605EB6">
        <w:t>Le coquin</w:t>
      </w:r>
      <w:r w:rsidR="00C474C1">
        <w:t xml:space="preserve">, </w:t>
      </w:r>
      <w:r w:rsidRPr="00605EB6">
        <w:t>toujours souriant</w:t>
      </w:r>
      <w:r w:rsidR="00C474C1">
        <w:t xml:space="preserve">, </w:t>
      </w:r>
      <w:r w:rsidRPr="00605EB6">
        <w:t>regardait son client</w:t>
      </w:r>
      <w:r w:rsidR="00C474C1">
        <w:t xml:space="preserve">, </w:t>
      </w:r>
      <w:r w:rsidRPr="00605EB6">
        <w:t>lisant sur son visage</w:t>
      </w:r>
      <w:r w:rsidR="00C474C1">
        <w:t xml:space="preserve">, </w:t>
      </w:r>
      <w:r w:rsidRPr="00605EB6">
        <w:t>l</w:t>
      </w:r>
      <w:r w:rsidR="00C474C1">
        <w:t>’</w:t>
      </w:r>
      <w:r w:rsidRPr="00605EB6">
        <w:t>une après l</w:t>
      </w:r>
      <w:r w:rsidR="00C474C1">
        <w:t>’</w:t>
      </w:r>
      <w:r w:rsidRPr="00605EB6">
        <w:t>autre</w:t>
      </w:r>
      <w:r w:rsidR="00C474C1">
        <w:t xml:space="preserve">, </w:t>
      </w:r>
      <w:r w:rsidRPr="00605EB6">
        <w:t>toutes ses impressions</w:t>
      </w:r>
      <w:r w:rsidR="00C474C1">
        <w:t>.</w:t>
      </w:r>
    </w:p>
    <w:p w14:paraId="259E4615" w14:textId="7CD6CB1B" w:rsidR="00C474C1" w:rsidRDefault="0094609C" w:rsidP="00C52F4A">
      <w:r>
        <w:t>— </w:t>
      </w:r>
      <w:r w:rsidR="00C52F4A" w:rsidRPr="00605EB6">
        <w:t>Eh bien</w:t>
      </w:r>
      <w:r w:rsidR="00C474C1">
        <w:t xml:space="preserve">, </w:t>
      </w:r>
      <w:r w:rsidR="00C52F4A" w:rsidRPr="00605EB6">
        <w:t>monsieur le baron</w:t>
      </w:r>
      <w:r w:rsidR="00C474C1">
        <w:t xml:space="preserve"> ? </w:t>
      </w:r>
      <w:r w:rsidR="00C52F4A" w:rsidRPr="00605EB6">
        <w:t>fit-il</w:t>
      </w:r>
      <w:r w:rsidR="00C474C1">
        <w:t>.</w:t>
      </w:r>
    </w:p>
    <w:p w14:paraId="675A8436" w14:textId="0243A99B" w:rsidR="00C474C1" w:rsidRDefault="0094609C" w:rsidP="00C52F4A">
      <w:r>
        <w:lastRenderedPageBreak/>
        <w:t>— </w:t>
      </w:r>
      <w:r w:rsidR="00C52F4A" w:rsidRPr="00605EB6">
        <w:t>Je regarde</w:t>
      </w:r>
      <w:r w:rsidR="00C474C1">
        <w:t xml:space="preserve">, </w:t>
      </w:r>
      <w:r w:rsidR="00C52F4A" w:rsidRPr="00605EB6">
        <w:t>monsieur Blaireau</w:t>
      </w:r>
      <w:r w:rsidR="00C474C1">
        <w:t>.</w:t>
      </w:r>
    </w:p>
    <w:p w14:paraId="05920DD3" w14:textId="1BA17959" w:rsidR="00C474C1" w:rsidRDefault="0094609C" w:rsidP="00C52F4A">
      <w:r>
        <w:t>— </w:t>
      </w:r>
      <w:r w:rsidR="00C52F4A" w:rsidRPr="00605EB6">
        <w:t>Vous trouvez peut-être la somme un peu forte</w:t>
      </w:r>
      <w:r w:rsidR="00C474C1">
        <w:t> ?</w:t>
      </w:r>
    </w:p>
    <w:p w14:paraId="72553CE9" w14:textId="005919C5" w:rsidR="00C474C1" w:rsidRDefault="0094609C" w:rsidP="00C52F4A">
      <w:r>
        <w:t>— </w:t>
      </w:r>
      <w:r w:rsidR="00C52F4A" w:rsidRPr="00605EB6">
        <w:t>En effet</w:t>
      </w:r>
      <w:r w:rsidR="00C474C1">
        <w:t xml:space="preserve">, </w:t>
      </w:r>
      <w:r w:rsidR="00C52F4A" w:rsidRPr="00605EB6">
        <w:t>je ne croyais pas</w:t>
      </w:r>
      <w:r w:rsidR="00C474C1">
        <w:t>…</w:t>
      </w:r>
    </w:p>
    <w:p w14:paraId="0D5BA23D" w14:textId="74A07282" w:rsidR="00C474C1" w:rsidRDefault="0094609C" w:rsidP="00C52F4A">
      <w:r>
        <w:t>— </w:t>
      </w:r>
      <w:r w:rsidR="00C52F4A" w:rsidRPr="00B101D3">
        <w:t>Hé</w:t>
      </w:r>
      <w:r w:rsidR="00C474C1">
        <w:t xml:space="preserve">, </w:t>
      </w:r>
      <w:r w:rsidR="00C52F4A" w:rsidRPr="00B101D3">
        <w:t>hé</w:t>
      </w:r>
      <w:r w:rsidR="00C474C1">
        <w:t xml:space="preserve">, </w:t>
      </w:r>
      <w:r w:rsidR="00C52F4A" w:rsidRPr="00B101D3">
        <w:t>monsieur le baron</w:t>
      </w:r>
      <w:r w:rsidR="00C474C1">
        <w:t xml:space="preserve">, </w:t>
      </w:r>
      <w:r w:rsidR="00C52F4A" w:rsidRPr="00B101D3">
        <w:t>tout se paye</w:t>
      </w:r>
      <w:r w:rsidR="00C474C1">
        <w:t xml:space="preserve"> ; </w:t>
      </w:r>
      <w:r w:rsidR="00C52F4A" w:rsidRPr="00B101D3">
        <w:t>et en proportion toujours du service rendu</w:t>
      </w:r>
      <w:r w:rsidR="00C474C1">
        <w:t xml:space="preserve">. </w:t>
      </w:r>
      <w:r w:rsidR="00C52F4A" w:rsidRPr="00B101D3">
        <w:t>Il ne s</w:t>
      </w:r>
      <w:r w:rsidR="00C474C1">
        <w:t>’</w:t>
      </w:r>
      <w:r w:rsidR="00C52F4A" w:rsidRPr="00B101D3">
        <w:t>agit pas ici d</w:t>
      </w:r>
      <w:r w:rsidR="00C474C1">
        <w:t>’</w:t>
      </w:r>
      <w:r w:rsidR="00C52F4A" w:rsidRPr="00B101D3">
        <w:t>une marchandise à prix fixe</w:t>
      </w:r>
      <w:r w:rsidR="00C474C1">
        <w:t xml:space="preserve">, </w:t>
      </w:r>
      <w:r w:rsidR="00C52F4A" w:rsidRPr="00B101D3">
        <w:t>qu</w:t>
      </w:r>
      <w:r w:rsidR="00C474C1">
        <w:t>’</w:t>
      </w:r>
      <w:r w:rsidR="00C52F4A" w:rsidRPr="00B101D3">
        <w:t>on achète</w:t>
      </w:r>
      <w:r w:rsidR="00C474C1">
        <w:t xml:space="preserve">, </w:t>
      </w:r>
      <w:r w:rsidR="00C52F4A" w:rsidRPr="00B101D3">
        <w:t>ni d</w:t>
      </w:r>
      <w:r w:rsidR="00C474C1">
        <w:t>’</w:t>
      </w:r>
      <w:r w:rsidR="00C52F4A" w:rsidRPr="00B101D3">
        <w:t>une valeur cotée à la Bourse</w:t>
      </w:r>
      <w:r w:rsidR="00C474C1">
        <w:t xml:space="preserve">. </w:t>
      </w:r>
      <w:r w:rsidR="00C52F4A" w:rsidRPr="00B101D3">
        <w:t>Plus une affaire est difficile</w:t>
      </w:r>
      <w:r w:rsidR="00C474C1">
        <w:t xml:space="preserve">, </w:t>
      </w:r>
      <w:r w:rsidR="00C52F4A" w:rsidRPr="00B101D3">
        <w:t>plus elle demande de soins</w:t>
      </w:r>
      <w:r w:rsidR="00C474C1">
        <w:t xml:space="preserve">, </w:t>
      </w:r>
      <w:r w:rsidR="00C52F4A" w:rsidRPr="00B101D3">
        <w:t>plus elle présente de risques</w:t>
      </w:r>
      <w:r w:rsidR="00C474C1">
        <w:t xml:space="preserve">, </w:t>
      </w:r>
      <w:r w:rsidR="00C52F4A" w:rsidRPr="00B101D3">
        <w:t>mieux doivent être rétribués ceux qu</w:t>
      </w:r>
      <w:r w:rsidR="00C474C1">
        <w:t>’</w:t>
      </w:r>
      <w:r w:rsidR="00C52F4A" w:rsidRPr="00B101D3">
        <w:t>on</w:t>
      </w:r>
      <w:r w:rsidR="00C52F4A" w:rsidRPr="00605EB6">
        <w:t xml:space="preserve"> emploie pour la faire réussir</w:t>
      </w:r>
      <w:r w:rsidR="00C474C1">
        <w:t xml:space="preserve">. </w:t>
      </w:r>
      <w:r w:rsidR="00C52F4A" w:rsidRPr="00605EB6">
        <w:t>Mais nous ne discutons point les chiffres</w:t>
      </w:r>
      <w:r w:rsidR="00C474C1">
        <w:t xml:space="preserve">, </w:t>
      </w:r>
      <w:r w:rsidR="00C52F4A" w:rsidRPr="00605EB6">
        <w:t>n</w:t>
      </w:r>
      <w:r w:rsidR="00C474C1">
        <w:t>’</w:t>
      </w:r>
      <w:r w:rsidR="00C52F4A" w:rsidRPr="00605EB6">
        <w:t>est-ce pas</w:t>
      </w:r>
      <w:r w:rsidR="00C474C1">
        <w:t xml:space="preserve"> ? </w:t>
      </w:r>
      <w:r w:rsidR="00C52F4A" w:rsidRPr="00605EB6">
        <w:t>Discuter en matière d</w:t>
      </w:r>
      <w:r w:rsidR="00C474C1">
        <w:t>’</w:t>
      </w:r>
      <w:r w:rsidR="00C52F4A" w:rsidRPr="00605EB6">
        <w:t>argent</w:t>
      </w:r>
      <w:r w:rsidR="00C474C1">
        <w:t xml:space="preserve">, </w:t>
      </w:r>
      <w:r w:rsidR="00C52F4A" w:rsidRPr="00605EB6">
        <w:t>fi donc</w:t>
      </w:r>
      <w:r w:rsidR="00C474C1">
        <w:t xml:space="preserve"> ! </w:t>
      </w:r>
      <w:r w:rsidR="00C52F4A" w:rsidRPr="00605EB6">
        <w:t>Avec moi cela ne se fait jamais</w:t>
      </w:r>
      <w:r w:rsidR="00C474C1">
        <w:t xml:space="preserve">. </w:t>
      </w:r>
      <w:r w:rsidR="00C52F4A" w:rsidRPr="00605EB6">
        <w:t>Je dis</w:t>
      </w:r>
      <w:r w:rsidR="00C474C1">
        <w:t xml:space="preserve"> : </w:t>
      </w:r>
      <w:r w:rsidR="00C52F4A" w:rsidRPr="00605EB6">
        <w:t>Voilà</w:t>
      </w:r>
      <w:r w:rsidR="00C474C1">
        <w:t xml:space="preserve"> ! </w:t>
      </w:r>
      <w:r w:rsidR="00C52F4A" w:rsidRPr="00605EB6">
        <w:t>Et c</w:t>
      </w:r>
      <w:r w:rsidR="00C474C1">
        <w:t>’</w:t>
      </w:r>
      <w:r w:rsidR="00C52F4A" w:rsidRPr="00605EB6">
        <w:t>est à prendre ou à laisser</w:t>
      </w:r>
      <w:r w:rsidR="00C474C1">
        <w:t xml:space="preserve">. </w:t>
      </w:r>
      <w:r w:rsidR="00C52F4A" w:rsidRPr="00605EB6">
        <w:t>Donc</w:t>
      </w:r>
      <w:r w:rsidR="00C474C1">
        <w:t xml:space="preserve">, </w:t>
      </w:r>
      <w:r w:rsidR="00C52F4A" w:rsidRPr="00605EB6">
        <w:t>monsieur le baron</w:t>
      </w:r>
      <w:r w:rsidR="00C474C1">
        <w:t xml:space="preserve">, </w:t>
      </w:r>
      <w:r w:rsidR="00C52F4A" w:rsidRPr="00605EB6">
        <w:t>il en est temps encore</w:t>
      </w:r>
      <w:r w:rsidR="00C474C1">
        <w:t xml:space="preserve">, </w:t>
      </w:r>
      <w:r w:rsidR="00C52F4A" w:rsidRPr="00605EB6">
        <w:t>prenez ou laissez</w:t>
      </w:r>
      <w:r w:rsidR="00C474C1">
        <w:t>.</w:t>
      </w:r>
    </w:p>
    <w:p w14:paraId="2F6B4455" w14:textId="5B300BA4" w:rsidR="00C474C1" w:rsidRDefault="0094609C" w:rsidP="00C52F4A">
      <w:r>
        <w:t>— </w:t>
      </w:r>
      <w:r w:rsidR="00C52F4A" w:rsidRPr="00605EB6">
        <w:t>Je prends</w:t>
      </w:r>
      <w:r w:rsidR="00C474C1">
        <w:t xml:space="preserve">, </w:t>
      </w:r>
      <w:r w:rsidR="00C52F4A" w:rsidRPr="00605EB6">
        <w:t>monsieur Blaireau</w:t>
      </w:r>
      <w:r w:rsidR="00C474C1">
        <w:t>.</w:t>
      </w:r>
    </w:p>
    <w:p w14:paraId="6410D576" w14:textId="4B39BC5D" w:rsidR="00C474C1" w:rsidRDefault="0094609C" w:rsidP="00C52F4A">
      <w:r>
        <w:t>— </w:t>
      </w:r>
      <w:r w:rsidR="00C52F4A" w:rsidRPr="00605EB6">
        <w:t>Et vous devez vous trouver satisfait</w:t>
      </w:r>
      <w:r w:rsidR="00C474C1">
        <w:t xml:space="preserve"> : </w:t>
      </w:r>
      <w:r w:rsidR="00C52F4A" w:rsidRPr="00605EB6">
        <w:t>j</w:t>
      </w:r>
      <w:r w:rsidR="00C474C1">
        <w:t>’</w:t>
      </w:r>
      <w:r w:rsidR="00C52F4A" w:rsidRPr="00605EB6">
        <w:t>ai été modéré</w:t>
      </w:r>
      <w:r w:rsidR="00C474C1">
        <w:t xml:space="preserve">, </w:t>
      </w:r>
      <w:r w:rsidR="00C52F4A" w:rsidRPr="00605EB6">
        <w:t>très modéré</w:t>
      </w:r>
      <w:r w:rsidR="00C474C1">
        <w:t>.</w:t>
      </w:r>
    </w:p>
    <w:p w14:paraId="66CDB796" w14:textId="77777777" w:rsidR="00C474C1" w:rsidRDefault="00C52F4A" w:rsidP="00C52F4A">
      <w:r w:rsidRPr="00605EB6">
        <w:t>Le baron eut un sourire que Blaireau surprit</w:t>
      </w:r>
      <w:r w:rsidR="00C474C1">
        <w:t xml:space="preserve">, </w:t>
      </w:r>
      <w:r w:rsidRPr="00605EB6">
        <w:t>mais dont il n</w:t>
      </w:r>
      <w:r w:rsidR="00C474C1">
        <w:t>’</w:t>
      </w:r>
      <w:r w:rsidRPr="00605EB6">
        <w:t>eut garde de se montrer offensé</w:t>
      </w:r>
      <w:r w:rsidR="00C474C1">
        <w:t>.</w:t>
      </w:r>
    </w:p>
    <w:p w14:paraId="5B87422E" w14:textId="60D0D890" w:rsidR="00C474C1" w:rsidRDefault="0094609C" w:rsidP="00C52F4A">
      <w:r>
        <w:t>— </w:t>
      </w:r>
      <w:r w:rsidR="00C52F4A" w:rsidRPr="00605EB6">
        <w:t>Vous avez dû remarquer</w:t>
      </w:r>
      <w:r w:rsidR="00C474C1">
        <w:t xml:space="preserve">, </w:t>
      </w:r>
      <w:r w:rsidR="00C52F4A" w:rsidRPr="00605EB6">
        <w:t>monsieur le baron</w:t>
      </w:r>
      <w:r w:rsidR="00C474C1">
        <w:t xml:space="preserve">, </w:t>
      </w:r>
      <w:r w:rsidR="00C52F4A" w:rsidRPr="00605EB6">
        <w:t>que je ne parle point sur ce papier de la somme que vous aurez à payer chaque année pendant tout le temps que votre belle-sœur sera sous notre protection</w:t>
      </w:r>
      <w:r w:rsidR="00C474C1">
        <w:t xml:space="preserve">. </w:t>
      </w:r>
      <w:r w:rsidR="00C52F4A" w:rsidRPr="00605EB6">
        <w:t>Pour ce</w:t>
      </w:r>
      <w:r w:rsidR="00C474C1">
        <w:t xml:space="preserve">, </w:t>
      </w:r>
      <w:r w:rsidR="00C52F4A" w:rsidRPr="00605EB6">
        <w:t>vous porterez vingt-cinq mille francs à votre budget</w:t>
      </w:r>
      <w:r w:rsidR="00C474C1">
        <w:t xml:space="preserve"> ; </w:t>
      </w:r>
      <w:r w:rsidR="00C52F4A" w:rsidRPr="00605EB6">
        <w:t>ce n</w:t>
      </w:r>
      <w:r w:rsidR="00C474C1">
        <w:t>’</w:t>
      </w:r>
      <w:r w:rsidR="00C52F4A" w:rsidRPr="00605EB6">
        <w:t>est pas trop</w:t>
      </w:r>
      <w:r w:rsidR="00C474C1">
        <w:t xml:space="preserve">, </w:t>
      </w:r>
      <w:r w:rsidR="00C52F4A" w:rsidRPr="00605EB6">
        <w:t>mais on s</w:t>
      </w:r>
      <w:r w:rsidR="00C474C1">
        <w:t>’</w:t>
      </w:r>
      <w:r w:rsidR="00C52F4A" w:rsidRPr="00605EB6">
        <w:t>arrangera pour que cela soit suffisant</w:t>
      </w:r>
      <w:r w:rsidR="00C474C1">
        <w:t xml:space="preserve">. </w:t>
      </w:r>
      <w:r w:rsidR="00C52F4A" w:rsidRPr="00605EB6">
        <w:t>Il y aura près de la folle</w:t>
      </w:r>
      <w:r w:rsidR="00C474C1">
        <w:t xml:space="preserve">, </w:t>
      </w:r>
      <w:r w:rsidR="00C52F4A" w:rsidRPr="00605EB6">
        <w:t>ne la quittant pas d</w:t>
      </w:r>
      <w:r w:rsidR="00C474C1">
        <w:t>’</w:t>
      </w:r>
      <w:r w:rsidR="00C52F4A" w:rsidRPr="00605EB6">
        <w:t>un instant</w:t>
      </w:r>
      <w:r w:rsidR="00C474C1">
        <w:t xml:space="preserve">, </w:t>
      </w:r>
      <w:r w:rsidR="00C52F4A" w:rsidRPr="00605EB6">
        <w:t>une femme</w:t>
      </w:r>
      <w:r w:rsidR="00C474C1">
        <w:t xml:space="preserve">, </w:t>
      </w:r>
      <w:r w:rsidR="00C52F4A" w:rsidRPr="00605EB6">
        <w:t>celle qui sera ici ce soir</w:t>
      </w:r>
      <w:r w:rsidR="00C474C1">
        <w:t xml:space="preserve">. </w:t>
      </w:r>
      <w:r w:rsidR="00C52F4A" w:rsidRPr="00605EB6">
        <w:t>C</w:t>
      </w:r>
      <w:r w:rsidR="00C474C1">
        <w:t>’</w:t>
      </w:r>
      <w:r w:rsidR="00C52F4A" w:rsidRPr="00605EB6">
        <w:t>est du dévouement</w:t>
      </w:r>
      <w:r w:rsidR="00C474C1">
        <w:t xml:space="preserve">, </w:t>
      </w:r>
      <w:r w:rsidR="00C52F4A" w:rsidRPr="00605EB6">
        <w:t>cela</w:t>
      </w:r>
      <w:r w:rsidR="00C474C1">
        <w:t xml:space="preserve">, </w:t>
      </w:r>
      <w:r w:rsidR="00C52F4A" w:rsidRPr="00605EB6">
        <w:t>monsieur le baron</w:t>
      </w:r>
      <w:r w:rsidR="00C474C1">
        <w:t xml:space="preserve">. </w:t>
      </w:r>
      <w:r w:rsidR="00C52F4A" w:rsidRPr="00605EB6">
        <w:t>Naturellement</w:t>
      </w:r>
      <w:r w:rsidR="00C474C1">
        <w:t xml:space="preserve">, </w:t>
      </w:r>
      <w:r w:rsidR="00C52F4A" w:rsidRPr="00605EB6">
        <w:t>un pareil dévouement doit être récompensé</w:t>
      </w:r>
      <w:r w:rsidR="00C474C1">
        <w:t xml:space="preserve">. </w:t>
      </w:r>
      <w:r w:rsidR="00C52F4A" w:rsidRPr="00605EB6">
        <w:t>J</w:t>
      </w:r>
      <w:r w:rsidR="00C474C1">
        <w:t>’</w:t>
      </w:r>
      <w:r w:rsidR="00C52F4A" w:rsidRPr="00605EB6">
        <w:t>aurai là un homme sûr</w:t>
      </w:r>
      <w:r w:rsidR="00C474C1">
        <w:t xml:space="preserve">, </w:t>
      </w:r>
      <w:r w:rsidR="00C52F4A" w:rsidRPr="00605EB6">
        <w:t>un gardien fidèle</w:t>
      </w:r>
      <w:r w:rsidR="00C474C1">
        <w:t xml:space="preserve">, </w:t>
      </w:r>
      <w:r w:rsidR="00C52F4A" w:rsidRPr="00605EB6">
        <w:t>un autre Cerbère</w:t>
      </w:r>
      <w:r w:rsidR="00C474C1">
        <w:t xml:space="preserve">, </w:t>
      </w:r>
      <w:r w:rsidR="00C52F4A" w:rsidRPr="00605EB6">
        <w:t>grognant</w:t>
      </w:r>
      <w:r w:rsidR="00C474C1">
        <w:t xml:space="preserve">, </w:t>
      </w:r>
      <w:r w:rsidR="00C52F4A" w:rsidRPr="00605EB6">
        <w:t>montrant les dents</w:t>
      </w:r>
      <w:r w:rsidR="00C474C1">
        <w:t xml:space="preserve">, </w:t>
      </w:r>
      <w:r w:rsidR="00C52F4A" w:rsidRPr="00605EB6">
        <w:t>toujours prêt à mordre</w:t>
      </w:r>
      <w:r w:rsidR="00C474C1">
        <w:t xml:space="preserve">. </w:t>
      </w:r>
      <w:r w:rsidR="00C52F4A" w:rsidRPr="00605EB6">
        <w:t xml:space="preserve">Celui-ci a </w:t>
      </w:r>
      <w:r w:rsidR="00C52F4A" w:rsidRPr="00605EB6">
        <w:lastRenderedPageBreak/>
        <w:t>dû partir hier soir ou ce matin pour prendre possession de sa niche</w:t>
      </w:r>
      <w:r w:rsidR="00C474C1">
        <w:t xml:space="preserve">. </w:t>
      </w:r>
      <w:r w:rsidR="00C52F4A" w:rsidRPr="00605EB6">
        <w:t>Comme vous le voyez</w:t>
      </w:r>
      <w:r w:rsidR="00C474C1">
        <w:t xml:space="preserve">, </w:t>
      </w:r>
      <w:r w:rsidR="00C52F4A" w:rsidRPr="00605EB6">
        <w:t>je n</w:t>
      </w:r>
      <w:r w:rsidR="00C474C1">
        <w:t>’</w:t>
      </w:r>
      <w:r w:rsidR="00C52F4A" w:rsidRPr="00605EB6">
        <w:t>ai pas perdu une minute</w:t>
      </w:r>
      <w:r w:rsidR="00C474C1">
        <w:t xml:space="preserve">. </w:t>
      </w:r>
      <w:r w:rsidR="00C52F4A" w:rsidRPr="00605EB6">
        <w:t>Dans quelques jours</w:t>
      </w:r>
      <w:r w:rsidR="00C474C1">
        <w:t xml:space="preserve">, </w:t>
      </w:r>
      <w:r w:rsidR="00C52F4A" w:rsidRPr="00605EB6">
        <w:t>on aura tout préparé là-bas pour recevoir la pensionnaire</w:t>
      </w:r>
      <w:r w:rsidR="00C474C1">
        <w:t>.</w:t>
      </w:r>
    </w:p>
    <w:p w14:paraId="5874339D" w14:textId="77777777" w:rsidR="00C474C1" w:rsidRDefault="00C474C1" w:rsidP="00C52F4A">
      <w:r>
        <w:t>» </w:t>
      </w:r>
      <w:r w:rsidR="00C52F4A" w:rsidRPr="00605EB6">
        <w:t>Après-demain</w:t>
      </w:r>
      <w:r>
        <w:t xml:space="preserve">, </w:t>
      </w:r>
      <w:r w:rsidR="00C52F4A" w:rsidRPr="00605EB6">
        <w:t>le docteur Charronneau viendra la prendre ici</w:t>
      </w:r>
      <w:r>
        <w:t xml:space="preserve"> ; </w:t>
      </w:r>
      <w:r w:rsidR="00C52F4A" w:rsidRPr="00605EB6">
        <w:t>il ne la conduira pas à Auteuil</w:t>
      </w:r>
      <w:r>
        <w:t xml:space="preserve">, </w:t>
      </w:r>
      <w:r w:rsidR="00C52F4A" w:rsidRPr="00605EB6">
        <w:t>mais chez un de ses fidèles</w:t>
      </w:r>
      <w:r>
        <w:t xml:space="preserve">, </w:t>
      </w:r>
      <w:r w:rsidR="00C52F4A" w:rsidRPr="00605EB6">
        <w:t>qui demeure dans un petit village</w:t>
      </w:r>
      <w:r>
        <w:t xml:space="preserve">, </w:t>
      </w:r>
      <w:r w:rsidR="00C52F4A" w:rsidRPr="00605EB6">
        <w:t>à vingt-cinq lieues d</w:t>
      </w:r>
      <w:r>
        <w:t>’</w:t>
      </w:r>
      <w:r w:rsidR="00C52F4A" w:rsidRPr="00605EB6">
        <w:t>ici</w:t>
      </w:r>
      <w:r>
        <w:t xml:space="preserve">, </w:t>
      </w:r>
      <w:r w:rsidR="00C52F4A" w:rsidRPr="00605EB6">
        <w:t>sur la route de Paris à Strasbourg</w:t>
      </w:r>
      <w:r>
        <w:t xml:space="preserve">. </w:t>
      </w:r>
      <w:r w:rsidR="00C52F4A" w:rsidRPr="00605EB6">
        <w:t>On la gardera là un jour ou deux</w:t>
      </w:r>
      <w:r>
        <w:t xml:space="preserve">, </w:t>
      </w:r>
      <w:r w:rsidR="00C52F4A" w:rsidRPr="00605EB6">
        <w:t>le temps de lui faire prendre un repos nécessaire</w:t>
      </w:r>
      <w:r>
        <w:t xml:space="preserve">, </w:t>
      </w:r>
      <w:r w:rsidR="00C52F4A" w:rsidRPr="00605EB6">
        <w:t>puis on fera une deuxième étape</w:t>
      </w:r>
      <w:r>
        <w:t xml:space="preserve">, </w:t>
      </w:r>
      <w:r w:rsidR="00C52F4A" w:rsidRPr="00605EB6">
        <w:t>et ainsi de suite jusqu</w:t>
      </w:r>
      <w:r>
        <w:t>’</w:t>
      </w:r>
      <w:r w:rsidR="00C52F4A" w:rsidRPr="00605EB6">
        <w:t>à ce qu</w:t>
      </w:r>
      <w:r>
        <w:t>’</w:t>
      </w:r>
      <w:r w:rsidR="00C52F4A" w:rsidRPr="00605EB6">
        <w:t>elle arrive à destination</w:t>
      </w:r>
      <w:r>
        <w:t xml:space="preserve">. </w:t>
      </w:r>
      <w:r w:rsidR="00C52F4A" w:rsidRPr="00605EB6">
        <w:t>J</w:t>
      </w:r>
      <w:r>
        <w:t>’</w:t>
      </w:r>
      <w:r w:rsidR="00C52F4A" w:rsidRPr="00605EB6">
        <w:t>opère ainsi</w:t>
      </w:r>
      <w:r>
        <w:t xml:space="preserve">, </w:t>
      </w:r>
      <w:r w:rsidR="00C52F4A" w:rsidRPr="00605EB6">
        <w:t>monsieur le baron</w:t>
      </w:r>
      <w:r>
        <w:t xml:space="preserve">, </w:t>
      </w:r>
      <w:r w:rsidR="00C52F4A" w:rsidRPr="00605EB6">
        <w:t>par mesure de prudence</w:t>
      </w:r>
      <w:r>
        <w:t xml:space="preserve">. </w:t>
      </w:r>
      <w:r w:rsidR="00C52F4A" w:rsidRPr="00605EB6">
        <w:t>Vous devez comprendre que</w:t>
      </w:r>
      <w:r>
        <w:t xml:space="preserve">, </w:t>
      </w:r>
      <w:r w:rsidR="00C52F4A" w:rsidRPr="00605EB6">
        <w:t>dans la circonstance</w:t>
      </w:r>
      <w:r>
        <w:t xml:space="preserve">, </w:t>
      </w:r>
      <w:r w:rsidR="00C52F4A" w:rsidRPr="00605EB6">
        <w:t>nous ne pouvons nous servir des voitures publiques</w:t>
      </w:r>
      <w:r>
        <w:t xml:space="preserve">. </w:t>
      </w:r>
      <w:r w:rsidR="00C52F4A" w:rsidRPr="00605EB6">
        <w:t>Il faut que votre belle-sœur arrive à sa demeure secrètement</w:t>
      </w:r>
      <w:r>
        <w:t xml:space="preserve">, </w:t>
      </w:r>
      <w:r w:rsidR="00C52F4A" w:rsidRPr="00605EB6">
        <w:t>et que sa présence dans le pays ne soit pas même soupçonnée</w:t>
      </w:r>
      <w:r>
        <w:t xml:space="preserve">. </w:t>
      </w:r>
      <w:r w:rsidR="00C52F4A" w:rsidRPr="00605EB6">
        <w:t>Je me défie des gens curieux</w:t>
      </w:r>
      <w:r>
        <w:t>.</w:t>
      </w:r>
    </w:p>
    <w:p w14:paraId="2B4E2298" w14:textId="77777777" w:rsidR="00C474C1" w:rsidRDefault="00C474C1" w:rsidP="00C52F4A">
      <w:r>
        <w:t>» </w:t>
      </w:r>
      <w:r w:rsidR="00C52F4A" w:rsidRPr="00605EB6">
        <w:t>L</w:t>
      </w:r>
      <w:r>
        <w:t>’</w:t>
      </w:r>
      <w:r w:rsidR="00C52F4A" w:rsidRPr="00605EB6">
        <w:t>enfant viendra au monde</w:t>
      </w:r>
      <w:r>
        <w:t xml:space="preserve">. </w:t>
      </w:r>
      <w:r w:rsidR="00C52F4A" w:rsidRPr="00605EB6">
        <w:t>S</w:t>
      </w:r>
      <w:r>
        <w:t>’</w:t>
      </w:r>
      <w:r w:rsidR="00C52F4A" w:rsidRPr="00605EB6">
        <w:t>il meurt</w:t>
      </w:r>
      <w:r>
        <w:t xml:space="preserve">, </w:t>
      </w:r>
      <w:r w:rsidR="00C52F4A" w:rsidRPr="00605EB6">
        <w:t>nous le mettrons dans un trou profond</w:t>
      </w:r>
      <w:r>
        <w:t xml:space="preserve">, </w:t>
      </w:r>
      <w:r w:rsidR="00C52F4A" w:rsidRPr="00605EB6">
        <w:t>et tout sera dit</w:t>
      </w:r>
      <w:r>
        <w:t xml:space="preserve">. </w:t>
      </w:r>
      <w:r w:rsidR="00C52F4A" w:rsidRPr="00605EB6">
        <w:t>S</w:t>
      </w:r>
      <w:r>
        <w:t>’</w:t>
      </w:r>
      <w:r w:rsidR="00C52F4A" w:rsidRPr="00605EB6">
        <w:t>il vit</w:t>
      </w:r>
      <w:r>
        <w:t xml:space="preserve">, </w:t>
      </w:r>
      <w:r w:rsidR="00C52F4A" w:rsidRPr="00605EB6">
        <w:t>nous verrons</w:t>
      </w:r>
      <w:r>
        <w:t xml:space="preserve"> ; </w:t>
      </w:r>
      <w:r w:rsidR="00C52F4A" w:rsidRPr="00605EB6">
        <w:t>vous déciderez de son sort</w:t>
      </w:r>
      <w:r>
        <w:t xml:space="preserve">, </w:t>
      </w:r>
      <w:r w:rsidR="00C52F4A" w:rsidRPr="00605EB6">
        <w:t>monsieur le baron</w:t>
      </w:r>
      <w:r>
        <w:t>.</w:t>
      </w:r>
    </w:p>
    <w:p w14:paraId="4DC3C6D8" w14:textId="77777777" w:rsidR="00C474C1" w:rsidRDefault="00C474C1" w:rsidP="00C52F4A">
      <w:r>
        <w:t>» </w:t>
      </w:r>
      <w:r w:rsidR="00C52F4A" w:rsidRPr="00605EB6">
        <w:t>Voyons</w:t>
      </w:r>
      <w:r>
        <w:t xml:space="preserve">, </w:t>
      </w:r>
      <w:r w:rsidR="00C52F4A" w:rsidRPr="00605EB6">
        <w:t>ai-je autre chose à vous dire</w:t>
      </w:r>
      <w:r>
        <w:t xml:space="preserve"> ? </w:t>
      </w:r>
      <w:r w:rsidR="00C52F4A" w:rsidRPr="00605EB6">
        <w:t>Oui</w:t>
      </w:r>
      <w:r>
        <w:t xml:space="preserve">. </w:t>
      </w:r>
      <w:r w:rsidR="00C52F4A" w:rsidRPr="00605EB6">
        <w:t>Arrangez-vous pour que les domestiques restent ici jusqu</w:t>
      </w:r>
      <w:r>
        <w:t>’</w:t>
      </w:r>
      <w:r w:rsidR="00C52F4A" w:rsidRPr="00605EB6">
        <w:t>à l</w:t>
      </w:r>
      <w:r>
        <w:t>’</w:t>
      </w:r>
      <w:r w:rsidR="00C52F4A" w:rsidRPr="00605EB6">
        <w:t>heure du départ de leur maîtresse</w:t>
      </w:r>
      <w:r>
        <w:t xml:space="preserve">. </w:t>
      </w:r>
      <w:r w:rsidR="00C52F4A" w:rsidRPr="00605EB6">
        <w:t>Après cela</w:t>
      </w:r>
      <w:r>
        <w:t xml:space="preserve">, </w:t>
      </w:r>
      <w:r w:rsidR="00C52F4A" w:rsidRPr="00605EB6">
        <w:t>vous n</w:t>
      </w:r>
      <w:r>
        <w:t>’</w:t>
      </w:r>
      <w:r w:rsidR="00C52F4A" w:rsidRPr="00605EB6">
        <w:t>aurez plus à vous occuper de rien</w:t>
      </w:r>
      <w:r>
        <w:t xml:space="preserve"> ; </w:t>
      </w:r>
      <w:r w:rsidR="00C52F4A" w:rsidRPr="00605EB6">
        <w:t>vous pourrez fermer les portes de la villa</w:t>
      </w:r>
      <w:r>
        <w:t xml:space="preserve">, </w:t>
      </w:r>
      <w:r w:rsidR="00C52F4A" w:rsidRPr="00605EB6">
        <w:t>si cela vous convient</w:t>
      </w:r>
      <w:r>
        <w:t xml:space="preserve">, </w:t>
      </w:r>
      <w:r w:rsidR="00C52F4A" w:rsidRPr="00605EB6">
        <w:t>et rentrer à Paris où</w:t>
      </w:r>
      <w:r>
        <w:t xml:space="preserve">, </w:t>
      </w:r>
      <w:r w:rsidR="00C52F4A" w:rsidRPr="00605EB6">
        <w:t>j</w:t>
      </w:r>
      <w:r>
        <w:t>’</w:t>
      </w:r>
      <w:r w:rsidR="00C52F4A" w:rsidRPr="00605EB6">
        <w:t>en suis certain</w:t>
      </w:r>
      <w:r>
        <w:t xml:space="preserve">, </w:t>
      </w:r>
      <w:r w:rsidR="00C52F4A" w:rsidRPr="00605EB6">
        <w:t>vous êtes impatient de vous retrouver au milieu de vos amis et des agréables plaisirs de votre âge</w:t>
      </w:r>
      <w:r>
        <w:t xml:space="preserve">, </w:t>
      </w:r>
      <w:r w:rsidR="00C52F4A" w:rsidRPr="00605EB6">
        <w:t>dont vous êtes sevré depuis de longs mois</w:t>
      </w:r>
      <w:r>
        <w:t>.</w:t>
      </w:r>
    </w:p>
    <w:p w14:paraId="060D5018" w14:textId="77777777" w:rsidR="00C474C1" w:rsidRDefault="00C52F4A" w:rsidP="00C52F4A">
      <w:r w:rsidRPr="00605EB6">
        <w:t>Le baron rougit et se mordit les lèvres</w:t>
      </w:r>
      <w:r w:rsidR="00C474C1">
        <w:t>.</w:t>
      </w:r>
    </w:p>
    <w:p w14:paraId="20E56F2A" w14:textId="77777777" w:rsidR="00C474C1" w:rsidRDefault="00C52F4A" w:rsidP="00C52F4A">
      <w:r w:rsidRPr="00605EB6">
        <w:lastRenderedPageBreak/>
        <w:t>Blaireau l</w:t>
      </w:r>
      <w:r w:rsidR="00C474C1">
        <w:t>’</w:t>
      </w:r>
      <w:r w:rsidRPr="00605EB6">
        <w:t>avait deviné</w:t>
      </w:r>
      <w:r w:rsidR="00C474C1">
        <w:t xml:space="preserve"> ; </w:t>
      </w:r>
      <w:r w:rsidRPr="00605EB6">
        <w:t>profond observateur</w:t>
      </w:r>
      <w:r w:rsidR="00C474C1">
        <w:t xml:space="preserve">, </w:t>
      </w:r>
      <w:r w:rsidRPr="00605EB6">
        <w:t>il lisait jusqu</w:t>
      </w:r>
      <w:r w:rsidR="00C474C1">
        <w:t>’</w:t>
      </w:r>
      <w:r w:rsidRPr="00605EB6">
        <w:t>au fond de sa pensée</w:t>
      </w:r>
      <w:r w:rsidR="00C474C1">
        <w:t xml:space="preserve"> ; </w:t>
      </w:r>
      <w:r w:rsidRPr="00605EB6">
        <w:t>rien ne lui échappait</w:t>
      </w:r>
      <w:r w:rsidR="00C474C1">
        <w:t xml:space="preserve">. </w:t>
      </w:r>
      <w:r w:rsidRPr="00605EB6">
        <w:t>Sous tous les rapports</w:t>
      </w:r>
      <w:r w:rsidR="00C474C1">
        <w:t xml:space="preserve">, </w:t>
      </w:r>
      <w:r w:rsidRPr="00605EB6">
        <w:t>cet homme était son maître</w:t>
      </w:r>
      <w:r w:rsidR="00C474C1">
        <w:t>.</w:t>
      </w:r>
    </w:p>
    <w:p w14:paraId="4D80CC73" w14:textId="72BE30BC" w:rsidR="00C474C1" w:rsidRDefault="0094609C" w:rsidP="00C52F4A">
      <w:r>
        <w:t>— </w:t>
      </w:r>
      <w:r w:rsidR="00C52F4A" w:rsidRPr="00605EB6">
        <w:t>Il y a votre note</w:t>
      </w:r>
      <w:r w:rsidR="00C474C1">
        <w:t xml:space="preserve">, </w:t>
      </w:r>
      <w:r w:rsidR="00C52F4A" w:rsidRPr="00605EB6">
        <w:t>monsieur Blaireau</w:t>
      </w:r>
      <w:r w:rsidR="00C474C1">
        <w:t xml:space="preserve">, </w:t>
      </w:r>
      <w:r w:rsidR="00C52F4A" w:rsidRPr="00605EB6">
        <w:t>reprit-il</w:t>
      </w:r>
      <w:r w:rsidR="00C474C1">
        <w:t>.</w:t>
      </w:r>
    </w:p>
    <w:p w14:paraId="0ED5A421" w14:textId="6518FAFD" w:rsidR="00C474C1" w:rsidRDefault="0094609C" w:rsidP="00C52F4A">
      <w:r>
        <w:t>— </w:t>
      </w:r>
      <w:r w:rsidR="00C52F4A" w:rsidRPr="00605EB6">
        <w:t>Gardez-la</w:t>
      </w:r>
      <w:r w:rsidR="00C474C1">
        <w:t xml:space="preserve">. </w:t>
      </w:r>
      <w:r w:rsidR="00C52F4A" w:rsidRPr="00605EB6">
        <w:t>Inutile de vous recommander de ne pas la laisser traîner</w:t>
      </w:r>
      <w:r w:rsidR="00C474C1">
        <w:t xml:space="preserve">. </w:t>
      </w:r>
      <w:r w:rsidR="00C52F4A" w:rsidRPr="00605EB6">
        <w:t>Je vous conseille même</w:t>
      </w:r>
      <w:r w:rsidR="00C474C1">
        <w:t xml:space="preserve">, </w:t>
      </w:r>
      <w:r w:rsidR="00C52F4A" w:rsidRPr="00605EB6">
        <w:t>puisque vous savez ce qu</w:t>
      </w:r>
      <w:r w:rsidR="00C474C1">
        <w:t>’</w:t>
      </w:r>
      <w:r w:rsidR="00C52F4A" w:rsidRPr="00605EB6">
        <w:t>elle contient</w:t>
      </w:r>
      <w:r w:rsidR="00C474C1">
        <w:t xml:space="preserve">, </w:t>
      </w:r>
      <w:r w:rsidR="00C52F4A" w:rsidRPr="00605EB6">
        <w:t>de la détruire</w:t>
      </w:r>
      <w:r w:rsidR="00C474C1">
        <w:t>.</w:t>
      </w:r>
    </w:p>
    <w:p w14:paraId="4AA95DF9" w14:textId="5F1EFCE0" w:rsidR="00C474C1" w:rsidRDefault="0094609C" w:rsidP="00C52F4A">
      <w:r>
        <w:t>— </w:t>
      </w:r>
      <w:r w:rsidR="00C52F4A" w:rsidRPr="00605EB6">
        <w:t>Vous avez raison</w:t>
      </w:r>
      <w:r w:rsidR="00C474C1">
        <w:t>.</w:t>
      </w:r>
    </w:p>
    <w:p w14:paraId="78814FAD" w14:textId="77777777" w:rsidR="00C474C1" w:rsidRDefault="00C52F4A" w:rsidP="00C52F4A">
      <w:r w:rsidRPr="00605EB6">
        <w:t>Et le baron jeta le papier dans les flammes du foyer</w:t>
      </w:r>
      <w:r w:rsidR="00C474C1">
        <w:t>.</w:t>
      </w:r>
    </w:p>
    <w:p w14:paraId="45D05DBF" w14:textId="72D1E389" w:rsidR="00C474C1" w:rsidRDefault="0094609C" w:rsidP="00C52F4A">
      <w:r>
        <w:t>— </w:t>
      </w:r>
      <w:r w:rsidR="00C52F4A" w:rsidRPr="00605EB6">
        <w:t>Cela vaut mieux</w:t>
      </w:r>
      <w:r w:rsidR="00C474C1">
        <w:t xml:space="preserve">, </w:t>
      </w:r>
      <w:r w:rsidR="00C52F4A" w:rsidRPr="00605EB6">
        <w:t>fit Blaireau</w:t>
      </w:r>
      <w:r w:rsidR="00C474C1">
        <w:t>.</w:t>
      </w:r>
    </w:p>
    <w:p w14:paraId="26FA384A" w14:textId="694242D3" w:rsidR="00C474C1" w:rsidRDefault="0094609C" w:rsidP="00C52F4A">
      <w:r>
        <w:t>— </w:t>
      </w:r>
      <w:r w:rsidR="00C52F4A" w:rsidRPr="00605EB6">
        <w:t>Quand dois-je vous remettre la somme</w:t>
      </w:r>
      <w:r w:rsidR="00C474C1">
        <w:t> ?</w:t>
      </w:r>
    </w:p>
    <w:p w14:paraId="1D881B8C" w14:textId="653576A5" w:rsidR="00C474C1" w:rsidRDefault="0094609C" w:rsidP="00C52F4A">
      <w:r>
        <w:t>— </w:t>
      </w:r>
      <w:r w:rsidR="00C52F4A" w:rsidRPr="00605EB6">
        <w:t>Oh</w:t>
      </w:r>
      <w:r w:rsidR="00C474C1">
        <w:t xml:space="preserve"> ! </w:t>
      </w:r>
      <w:r w:rsidR="00C52F4A" w:rsidRPr="00605EB6">
        <w:t>je ne suis pas si pressé que ça</w:t>
      </w:r>
      <w:r w:rsidR="00C474C1">
        <w:t xml:space="preserve"> ; </w:t>
      </w:r>
      <w:r w:rsidR="00C52F4A" w:rsidRPr="00605EB6">
        <w:t>nous nous reverrons</w:t>
      </w:r>
      <w:r w:rsidR="00C474C1">
        <w:t xml:space="preserve">. </w:t>
      </w:r>
      <w:r w:rsidR="00C52F4A" w:rsidRPr="00605EB6">
        <w:t>J</w:t>
      </w:r>
      <w:r w:rsidR="00C474C1">
        <w:t>’</w:t>
      </w:r>
      <w:r w:rsidR="00C52F4A" w:rsidRPr="00605EB6">
        <w:t>ai déjà reçu vingt mille francs</w:t>
      </w:r>
      <w:r w:rsidR="00C474C1">
        <w:t xml:space="preserve"> : </w:t>
      </w:r>
      <w:r w:rsidR="00C52F4A" w:rsidRPr="00605EB6">
        <w:t>avec cela on fait un bon bout de chemin</w:t>
      </w:r>
      <w:r w:rsidR="00C474C1">
        <w:t>.</w:t>
      </w:r>
    </w:p>
    <w:p w14:paraId="480731A1" w14:textId="091BE4E5" w:rsidR="00C474C1" w:rsidRDefault="0094609C" w:rsidP="00C52F4A">
      <w:r>
        <w:t>— </w:t>
      </w:r>
      <w:r w:rsidR="00C52F4A" w:rsidRPr="00605EB6">
        <w:t>Pour les vingt-cinq mille francs</w:t>
      </w:r>
      <w:r w:rsidR="00C474C1">
        <w:t xml:space="preserve">, </w:t>
      </w:r>
      <w:r w:rsidR="00C52F4A" w:rsidRPr="00605EB6">
        <w:t>à payer chaque année</w:t>
      </w:r>
      <w:r w:rsidR="00C474C1">
        <w:t xml:space="preserve">, </w:t>
      </w:r>
      <w:r w:rsidR="00C52F4A" w:rsidRPr="00605EB6">
        <w:t>j</w:t>
      </w:r>
      <w:r w:rsidR="00C474C1">
        <w:t>’</w:t>
      </w:r>
      <w:r w:rsidR="00C52F4A" w:rsidRPr="00605EB6">
        <w:t>aurai à vous faire une reconnaissance</w:t>
      </w:r>
      <w:r w:rsidR="00C474C1">
        <w:t>.</w:t>
      </w:r>
    </w:p>
    <w:p w14:paraId="5F37A18B" w14:textId="5096E396" w:rsidR="00C474C1" w:rsidRDefault="0094609C" w:rsidP="00C52F4A">
      <w:r>
        <w:t>— </w:t>
      </w:r>
      <w:r w:rsidR="00C52F4A" w:rsidRPr="00605EB6">
        <w:t>Nullement</w:t>
      </w:r>
      <w:r w:rsidR="00C474C1">
        <w:t xml:space="preserve">, </w:t>
      </w:r>
      <w:r w:rsidR="00C52F4A" w:rsidRPr="00605EB6">
        <w:t>monsieur le baron</w:t>
      </w:r>
      <w:r w:rsidR="00C474C1">
        <w:t xml:space="preserve">, </w:t>
      </w:r>
      <w:r w:rsidR="00C52F4A" w:rsidRPr="00605EB6">
        <w:t>pas d</w:t>
      </w:r>
      <w:r w:rsidR="00C474C1">
        <w:t>’</w:t>
      </w:r>
      <w:r w:rsidR="00C52F4A" w:rsidRPr="00605EB6">
        <w:t>écrit</w:t>
      </w:r>
      <w:r w:rsidR="00C474C1">
        <w:t xml:space="preserve">, </w:t>
      </w:r>
      <w:r w:rsidR="00C52F4A" w:rsidRPr="00605EB6">
        <w:t>jamais d</w:t>
      </w:r>
      <w:r w:rsidR="00C474C1">
        <w:t>’</w:t>
      </w:r>
      <w:r w:rsidR="00C52F4A" w:rsidRPr="00605EB6">
        <w:t>écrit</w:t>
      </w:r>
      <w:r w:rsidR="00C474C1">
        <w:t xml:space="preserve">, </w:t>
      </w:r>
      <w:r w:rsidR="00C52F4A" w:rsidRPr="00605EB6">
        <w:t>vous savez</w:t>
      </w:r>
      <w:r w:rsidR="00C474C1">
        <w:t xml:space="preserve">… </w:t>
      </w:r>
      <w:r w:rsidR="00C52F4A" w:rsidRPr="00605EB6">
        <w:t>Confiance réciproque</w:t>
      </w:r>
      <w:r w:rsidR="00C474C1">
        <w:t xml:space="preserve">, </w:t>
      </w:r>
      <w:r w:rsidR="00C52F4A" w:rsidRPr="00605EB6">
        <w:t>entière</w:t>
      </w:r>
      <w:r w:rsidR="00C474C1">
        <w:t xml:space="preserve">, </w:t>
      </w:r>
      <w:r w:rsidR="00C52F4A" w:rsidRPr="00605EB6">
        <w:t>illimitée</w:t>
      </w:r>
      <w:r w:rsidR="00C474C1">
        <w:t xml:space="preserve">. </w:t>
      </w:r>
      <w:r w:rsidR="00C52F4A" w:rsidRPr="00605EB6">
        <w:t>Je puis mourir</w:t>
      </w:r>
      <w:r w:rsidR="00C474C1">
        <w:t xml:space="preserve">, </w:t>
      </w:r>
      <w:r w:rsidR="00C52F4A" w:rsidRPr="00605EB6">
        <w:t>monsieur le baron</w:t>
      </w:r>
      <w:r w:rsidR="00C474C1">
        <w:t xml:space="preserve"> ; </w:t>
      </w:r>
      <w:r w:rsidR="00C52F4A" w:rsidRPr="00605EB6">
        <w:t>il ne faut pas qu</w:t>
      </w:r>
      <w:r w:rsidR="00C474C1">
        <w:t>’</w:t>
      </w:r>
      <w:r w:rsidR="00C52F4A" w:rsidRPr="00605EB6">
        <w:t>on trouve chez moi rien de compromettant pour personne</w:t>
      </w:r>
      <w:r w:rsidR="00C474C1">
        <w:t xml:space="preserve">. </w:t>
      </w:r>
      <w:r w:rsidR="00C52F4A" w:rsidRPr="00605EB6">
        <w:t>Prudence</w:t>
      </w:r>
      <w:r w:rsidR="00C474C1">
        <w:t xml:space="preserve"> ! </w:t>
      </w:r>
      <w:r w:rsidR="00C52F4A" w:rsidRPr="00605EB6">
        <w:t>prudence</w:t>
      </w:r>
      <w:r w:rsidR="00C474C1">
        <w:t xml:space="preserve"> ! </w:t>
      </w:r>
      <w:r w:rsidR="00C52F4A" w:rsidRPr="00605EB6">
        <w:t>D</w:t>
      </w:r>
      <w:r w:rsidR="00C474C1">
        <w:t>’</w:t>
      </w:r>
      <w:r w:rsidR="00C52F4A" w:rsidRPr="00605EB6">
        <w:t>ailleurs</w:t>
      </w:r>
      <w:r w:rsidR="00C474C1">
        <w:t xml:space="preserve">, </w:t>
      </w:r>
      <w:r w:rsidR="00C52F4A" w:rsidRPr="00605EB6">
        <w:t>monsieur le baron</w:t>
      </w:r>
      <w:r w:rsidR="00C474C1">
        <w:t xml:space="preserve">, </w:t>
      </w:r>
      <w:r w:rsidR="00C52F4A" w:rsidRPr="00605EB6">
        <w:t>ajouta-t-il</w:t>
      </w:r>
      <w:r w:rsidR="00C474C1">
        <w:t xml:space="preserve">, </w:t>
      </w:r>
      <w:r w:rsidR="00C52F4A" w:rsidRPr="00605EB6">
        <w:t>avec son inimitable sourire</w:t>
      </w:r>
      <w:r w:rsidR="00C474C1">
        <w:t xml:space="preserve">, </w:t>
      </w:r>
      <w:r w:rsidR="00C52F4A" w:rsidRPr="00605EB6">
        <w:t>en auriez-vous l</w:t>
      </w:r>
      <w:r w:rsidR="00C474C1">
        <w:t>’</w:t>
      </w:r>
      <w:r w:rsidR="00C52F4A" w:rsidRPr="00605EB6">
        <w:t>intention</w:t>
      </w:r>
      <w:r w:rsidR="00C474C1">
        <w:t xml:space="preserve">, </w:t>
      </w:r>
      <w:r w:rsidR="00C52F4A" w:rsidRPr="00605EB6">
        <w:t>vous ne pourriez vous soustraire à votre engagement</w:t>
      </w:r>
      <w:r w:rsidR="00C474C1">
        <w:t>.</w:t>
      </w:r>
    </w:p>
    <w:p w14:paraId="6932F9BB" w14:textId="77777777" w:rsidR="00C474C1" w:rsidRDefault="00C52F4A" w:rsidP="00C52F4A">
      <w:r w:rsidRPr="00605EB6">
        <w:t>De Simaise sentit le coup de boutoir</w:t>
      </w:r>
      <w:r w:rsidR="00C474C1">
        <w:t xml:space="preserve">. </w:t>
      </w:r>
      <w:r w:rsidRPr="00605EB6">
        <w:t>Brutalement</w:t>
      </w:r>
      <w:r w:rsidR="00C474C1">
        <w:t xml:space="preserve">, </w:t>
      </w:r>
      <w:r w:rsidRPr="00605EB6">
        <w:t>Blaireau venait de lui dire</w:t>
      </w:r>
      <w:r w:rsidR="00C474C1">
        <w:t xml:space="preserve"> : </w:t>
      </w:r>
      <w:r w:rsidRPr="00605EB6">
        <w:t>Je vous tiens</w:t>
      </w:r>
      <w:r w:rsidR="00C474C1">
        <w:t xml:space="preserve">, </w:t>
      </w:r>
      <w:r w:rsidRPr="00605EB6">
        <w:t>vous êtes en ma puissance</w:t>
      </w:r>
      <w:r w:rsidR="00C474C1">
        <w:t> !</w:t>
      </w:r>
    </w:p>
    <w:p w14:paraId="10B50B07" w14:textId="77777777" w:rsidR="00C474C1" w:rsidRDefault="00C52F4A" w:rsidP="00C52F4A">
      <w:r w:rsidRPr="00605EB6">
        <w:lastRenderedPageBreak/>
        <w:t>Le faux docteur se leva</w:t>
      </w:r>
      <w:r w:rsidR="00C474C1">
        <w:t xml:space="preserve">, </w:t>
      </w:r>
      <w:r w:rsidRPr="00605EB6">
        <w:t>et</w:t>
      </w:r>
      <w:r w:rsidR="00C474C1">
        <w:t xml:space="preserve">, </w:t>
      </w:r>
      <w:r w:rsidRPr="00605EB6">
        <w:t>reprenant aussitôt son air austère</w:t>
      </w:r>
      <w:r w:rsidR="00C474C1">
        <w:t> :</w:t>
      </w:r>
    </w:p>
    <w:p w14:paraId="7996C908" w14:textId="3D7F18AC" w:rsidR="00C474C1" w:rsidRDefault="0094609C" w:rsidP="00C52F4A">
      <w:r>
        <w:t>— </w:t>
      </w:r>
      <w:r w:rsidR="00C52F4A" w:rsidRPr="00605EB6">
        <w:t>Monsieur le baron</w:t>
      </w:r>
      <w:r w:rsidR="00C474C1">
        <w:t xml:space="preserve">, </w:t>
      </w:r>
      <w:r w:rsidR="00C52F4A" w:rsidRPr="00605EB6">
        <w:t>dit-il</w:t>
      </w:r>
      <w:r w:rsidR="00C474C1">
        <w:t xml:space="preserve">, </w:t>
      </w:r>
      <w:r w:rsidR="00C52F4A" w:rsidRPr="00605EB6">
        <w:t>vous allez</w:t>
      </w:r>
      <w:r w:rsidR="00C474C1">
        <w:t xml:space="preserve">, </w:t>
      </w:r>
      <w:r w:rsidR="00C52F4A" w:rsidRPr="00605EB6">
        <w:t>s</w:t>
      </w:r>
      <w:r w:rsidR="00C474C1">
        <w:t>’</w:t>
      </w:r>
      <w:r w:rsidR="00C52F4A" w:rsidRPr="00605EB6">
        <w:t>il vous</w:t>
      </w:r>
      <w:r w:rsidR="00C474C1">
        <w:t xml:space="preserve">, </w:t>
      </w:r>
      <w:r w:rsidR="00C52F4A" w:rsidRPr="00605EB6">
        <w:t>plaît</w:t>
      </w:r>
      <w:r w:rsidR="00C474C1">
        <w:t xml:space="preserve">, </w:t>
      </w:r>
      <w:r w:rsidR="00C52F4A" w:rsidRPr="00605EB6">
        <w:t>me reconduire jusqu</w:t>
      </w:r>
      <w:r w:rsidR="00C474C1">
        <w:t>’</w:t>
      </w:r>
      <w:r w:rsidR="00C52F4A" w:rsidRPr="00605EB6">
        <w:t>à ma voiture</w:t>
      </w:r>
      <w:r w:rsidR="00C474C1">
        <w:t xml:space="preserve">, </w:t>
      </w:r>
      <w:r w:rsidR="00C52F4A" w:rsidRPr="00605EB6">
        <w:t>avec la politesse et les égards que vous devez à mon caractère</w:t>
      </w:r>
      <w:r w:rsidR="00C474C1">
        <w:t xml:space="preserve">, </w:t>
      </w:r>
      <w:r w:rsidR="00C52F4A" w:rsidRPr="00605EB6">
        <w:t>à mon âge</w:t>
      </w:r>
      <w:r w:rsidR="00C474C1">
        <w:t xml:space="preserve">, </w:t>
      </w:r>
      <w:r w:rsidR="00C52F4A" w:rsidRPr="00605EB6">
        <w:t>à l</w:t>
      </w:r>
      <w:r w:rsidR="00C474C1">
        <w:t>’</w:t>
      </w:r>
      <w:r w:rsidR="00C52F4A" w:rsidRPr="00605EB6">
        <w:t>homme de science</w:t>
      </w:r>
      <w:r w:rsidR="00C474C1">
        <w:t xml:space="preserve">, </w:t>
      </w:r>
      <w:r w:rsidR="00C52F4A" w:rsidRPr="00605EB6">
        <w:t>à un membre illustre de la Faculté</w:t>
      </w:r>
      <w:r w:rsidR="00C474C1">
        <w:t>.</w:t>
      </w:r>
    </w:p>
    <w:p w14:paraId="4AF922E7" w14:textId="77777777" w:rsidR="00C474C1" w:rsidRDefault="00C52F4A" w:rsidP="00C52F4A">
      <w:r w:rsidRPr="00605EB6">
        <w:t>Le ventre en avant</w:t>
      </w:r>
      <w:r w:rsidR="00C474C1">
        <w:t xml:space="preserve">, </w:t>
      </w:r>
      <w:r w:rsidRPr="00605EB6">
        <w:t>s</w:t>
      </w:r>
      <w:r w:rsidR="00C474C1">
        <w:t>’</w:t>
      </w:r>
      <w:r w:rsidRPr="00605EB6">
        <w:t>appuyant sur sa canne</w:t>
      </w:r>
      <w:r w:rsidR="00C474C1">
        <w:t xml:space="preserve">, </w:t>
      </w:r>
      <w:r w:rsidRPr="00605EB6">
        <w:t>il passa gravement devant les domestiques</w:t>
      </w:r>
      <w:r w:rsidR="00C474C1">
        <w:t xml:space="preserve">, </w:t>
      </w:r>
      <w:r w:rsidRPr="00605EB6">
        <w:t>qui s</w:t>
      </w:r>
      <w:r w:rsidR="00C474C1">
        <w:t>’</w:t>
      </w:r>
      <w:r w:rsidRPr="00605EB6">
        <w:t>inclinèrent respectueusement devant le vénérable docteur</w:t>
      </w:r>
      <w:r w:rsidR="00C474C1">
        <w:t>.</w:t>
      </w:r>
    </w:p>
    <w:p w14:paraId="309CB317" w14:textId="77777777" w:rsidR="00C474C1" w:rsidRDefault="00C52F4A" w:rsidP="00C52F4A">
      <w:r w:rsidRPr="00605EB6">
        <w:t>Vers trois heures de l</w:t>
      </w:r>
      <w:r w:rsidR="00C474C1">
        <w:t>’</w:t>
      </w:r>
      <w:r w:rsidRPr="00605EB6">
        <w:t>après-midi</w:t>
      </w:r>
      <w:r w:rsidR="00C474C1">
        <w:t xml:space="preserve">, </w:t>
      </w:r>
      <w:r w:rsidRPr="00605EB6">
        <w:t>la femme annoncée par Blaireau arriva</w:t>
      </w:r>
      <w:r w:rsidR="00C474C1">
        <w:t xml:space="preserve">. </w:t>
      </w:r>
      <w:r w:rsidRPr="00605EB6">
        <w:t>Elle paraissait avoir trente-cinq ans</w:t>
      </w:r>
      <w:r w:rsidR="00C474C1">
        <w:t xml:space="preserve"> ; </w:t>
      </w:r>
      <w:r w:rsidRPr="00605EB6">
        <w:t>elle était mise simplement</w:t>
      </w:r>
      <w:r w:rsidR="00C474C1">
        <w:t xml:space="preserve">, </w:t>
      </w:r>
      <w:r w:rsidRPr="00605EB6">
        <w:t>avait l</w:t>
      </w:r>
      <w:r w:rsidR="00C474C1">
        <w:t>’</w:t>
      </w:r>
      <w:r w:rsidRPr="00605EB6">
        <w:t>air réservé</w:t>
      </w:r>
      <w:r w:rsidR="00C474C1">
        <w:t xml:space="preserve">, </w:t>
      </w:r>
      <w:r w:rsidRPr="00605EB6">
        <w:t>modeste</w:t>
      </w:r>
      <w:r w:rsidR="00C474C1">
        <w:t xml:space="preserve">, </w:t>
      </w:r>
      <w:r w:rsidRPr="00605EB6">
        <w:t>honnête d</w:t>
      </w:r>
      <w:r w:rsidR="00C474C1">
        <w:t>’</w:t>
      </w:r>
      <w:r w:rsidRPr="00605EB6">
        <w:t>une personne réellement attachée à une maison de santé</w:t>
      </w:r>
      <w:r w:rsidR="00C474C1">
        <w:t xml:space="preserve">, </w:t>
      </w:r>
      <w:r w:rsidRPr="00605EB6">
        <w:t>où</w:t>
      </w:r>
      <w:r w:rsidR="00C474C1">
        <w:t xml:space="preserve">, </w:t>
      </w:r>
      <w:r w:rsidRPr="00605EB6">
        <w:t>pour soigner les pauvres malades</w:t>
      </w:r>
      <w:r w:rsidR="00C474C1">
        <w:t xml:space="preserve">, </w:t>
      </w:r>
      <w:r w:rsidRPr="00605EB6">
        <w:t>il faut tant de douceur</w:t>
      </w:r>
      <w:r w:rsidR="00C474C1">
        <w:t xml:space="preserve">, </w:t>
      </w:r>
      <w:r w:rsidRPr="00605EB6">
        <w:t>de patience et de bonté</w:t>
      </w:r>
      <w:r w:rsidR="00C474C1">
        <w:t>.</w:t>
      </w:r>
    </w:p>
    <w:p w14:paraId="412A3159" w14:textId="77777777" w:rsidR="00C474C1" w:rsidRDefault="00C52F4A" w:rsidP="00C52F4A">
      <w:r w:rsidRPr="00605EB6">
        <w:t>Hommes ou femmes</w:t>
      </w:r>
      <w:r w:rsidR="00C474C1">
        <w:t xml:space="preserve">, </w:t>
      </w:r>
      <w:r w:rsidRPr="00605EB6">
        <w:t>Blaireau savait choisir ses agents</w:t>
      </w:r>
      <w:r w:rsidR="00C474C1">
        <w:t xml:space="preserve"> ; </w:t>
      </w:r>
      <w:r w:rsidRPr="00605EB6">
        <w:t>il ne confiait à aucun une mission avant de l</w:t>
      </w:r>
      <w:r w:rsidR="00C474C1">
        <w:t>’</w:t>
      </w:r>
      <w:r w:rsidRPr="00605EB6">
        <w:t>avoir mis sérieusement et longuement à l</w:t>
      </w:r>
      <w:r w:rsidR="00C474C1">
        <w:t>’</w:t>
      </w:r>
      <w:r w:rsidRPr="00605EB6">
        <w:t>épreuve</w:t>
      </w:r>
      <w:r w:rsidR="00C474C1">
        <w:t>.</w:t>
      </w:r>
    </w:p>
    <w:p w14:paraId="3612B203" w14:textId="77777777" w:rsidR="00C474C1" w:rsidRDefault="00C52F4A" w:rsidP="00C52F4A">
      <w:r w:rsidRPr="00605EB6">
        <w:t>Il n</w:t>
      </w:r>
      <w:r w:rsidR="00C474C1">
        <w:t>’</w:t>
      </w:r>
      <w:r w:rsidRPr="00605EB6">
        <w:t>attachait à sa fortune que des personnages tout à fait dignes de lui</w:t>
      </w:r>
      <w:r w:rsidR="00C474C1">
        <w:t>.</w:t>
      </w:r>
    </w:p>
    <w:p w14:paraId="753D1E78" w14:textId="2CB80C35" w:rsidR="00C474C1" w:rsidRDefault="00C52F4A" w:rsidP="00C52F4A">
      <w:r w:rsidRPr="00605EB6">
        <w:t xml:space="preserve">Aussitôt après avoir vu </w:t>
      </w:r>
      <w:r w:rsidR="00C474C1">
        <w:t>M. de </w:t>
      </w:r>
      <w:r w:rsidRPr="00605EB6">
        <w:t>Simaise</w:t>
      </w:r>
      <w:r w:rsidR="00C474C1">
        <w:t xml:space="preserve">, </w:t>
      </w:r>
      <w:r w:rsidR="009A0CB4" w:rsidRPr="009A0CB4">
        <w:t>M</w:t>
      </w:r>
      <w:r w:rsidR="009A0CB4" w:rsidRPr="009A0CB4">
        <w:rPr>
          <w:vertAlign w:val="superscript"/>
        </w:rPr>
        <w:t>me</w:t>
      </w:r>
      <w:r w:rsidR="00C474C1">
        <w:t> </w:t>
      </w:r>
      <w:r w:rsidRPr="00605EB6">
        <w:t>Birette</w:t>
      </w:r>
      <w:r w:rsidR="00C474C1">
        <w:t xml:space="preserve"> – </w:t>
      </w:r>
      <w:r w:rsidRPr="00605EB6">
        <w:t>c</w:t>
      </w:r>
      <w:r w:rsidR="00C474C1">
        <w:t>’</w:t>
      </w:r>
      <w:r w:rsidRPr="00605EB6">
        <w:t>est sous ce nom que la femme s</w:t>
      </w:r>
      <w:r w:rsidR="00C474C1">
        <w:t>’</w:t>
      </w:r>
      <w:r w:rsidRPr="00605EB6">
        <w:t>était fait annoncer</w:t>
      </w:r>
      <w:r w:rsidR="00C474C1">
        <w:t xml:space="preserve">, – </w:t>
      </w:r>
      <w:r w:rsidR="009A0CB4" w:rsidRPr="009A0CB4">
        <w:t>M</w:t>
      </w:r>
      <w:r w:rsidR="009A0CB4" w:rsidRPr="009A0CB4">
        <w:rPr>
          <w:vertAlign w:val="superscript"/>
        </w:rPr>
        <w:t>me</w:t>
      </w:r>
      <w:r w:rsidR="00C474C1">
        <w:t> </w:t>
      </w:r>
      <w:r w:rsidRPr="00605EB6">
        <w:t>Birette prit près de la marquise la place de la femme de chambre</w:t>
      </w:r>
      <w:r w:rsidR="00C474C1">
        <w:t>.</w:t>
      </w:r>
    </w:p>
    <w:p w14:paraId="1DD0F546" w14:textId="3AB0AAD3" w:rsidR="00C474C1" w:rsidRDefault="0094609C" w:rsidP="00C52F4A">
      <w:r>
        <w:t>— </w:t>
      </w:r>
      <w:r w:rsidR="00C52F4A" w:rsidRPr="00605EB6">
        <w:t>Vous êtes maintenant absolument libre</w:t>
      </w:r>
      <w:r w:rsidR="00C474C1">
        <w:t xml:space="preserve">, </w:t>
      </w:r>
      <w:r w:rsidR="00C52F4A" w:rsidRPr="00605EB6">
        <w:t>dit le baron à cette dernière</w:t>
      </w:r>
      <w:r w:rsidR="00C474C1">
        <w:t xml:space="preserve"> ; </w:t>
      </w:r>
      <w:r w:rsidR="00C52F4A" w:rsidRPr="00605EB6">
        <w:t>mais</w:t>
      </w:r>
      <w:r w:rsidR="00C474C1">
        <w:t xml:space="preserve">, </w:t>
      </w:r>
      <w:r w:rsidR="00C52F4A" w:rsidRPr="00605EB6">
        <w:t>comme il est convenu avec vos camarades qu</w:t>
      </w:r>
      <w:r w:rsidR="00C474C1">
        <w:t>’</w:t>
      </w:r>
      <w:r w:rsidR="00C52F4A" w:rsidRPr="00605EB6">
        <w:t>ils ne partiront pas avant que le docteur ne soit venu chercher votre maîtresse</w:t>
      </w:r>
      <w:r w:rsidR="00C474C1">
        <w:t xml:space="preserve">, </w:t>
      </w:r>
      <w:r w:rsidR="00C52F4A" w:rsidRPr="00605EB6">
        <w:t>vous me ferez plaisir si vous voulez bien rester encore</w:t>
      </w:r>
      <w:r w:rsidR="00C474C1">
        <w:t>.</w:t>
      </w:r>
    </w:p>
    <w:p w14:paraId="5F22E6A1" w14:textId="699724BD" w:rsidR="00C474C1" w:rsidRDefault="0094609C" w:rsidP="00C52F4A">
      <w:r>
        <w:lastRenderedPageBreak/>
        <w:t>— </w:t>
      </w:r>
      <w:r w:rsidR="00C52F4A" w:rsidRPr="00605EB6">
        <w:t>Je n</w:t>
      </w:r>
      <w:r w:rsidR="00C474C1">
        <w:t>’</w:t>
      </w:r>
      <w:r w:rsidR="00C52F4A" w:rsidRPr="00605EB6">
        <w:t>ai rien à refuser à monsieur le baron</w:t>
      </w:r>
      <w:r w:rsidR="00C474C1">
        <w:t xml:space="preserve">, </w:t>
      </w:r>
      <w:r w:rsidR="00C52F4A" w:rsidRPr="00605EB6">
        <w:t>répondit l</w:t>
      </w:r>
      <w:r w:rsidR="00C474C1">
        <w:t>’</w:t>
      </w:r>
      <w:r w:rsidR="00C52F4A" w:rsidRPr="00605EB6">
        <w:t>anglaise</w:t>
      </w:r>
      <w:r w:rsidR="00C474C1">
        <w:t xml:space="preserve">, </w:t>
      </w:r>
      <w:r w:rsidR="00C52F4A" w:rsidRPr="00605EB6">
        <w:t>souriant aussi gracieusement qu</w:t>
      </w:r>
      <w:r w:rsidR="00C474C1">
        <w:t>’</w:t>
      </w:r>
      <w:r w:rsidR="00C52F4A" w:rsidRPr="00605EB6">
        <w:t>elle le pouvait</w:t>
      </w:r>
      <w:r w:rsidR="00C474C1">
        <w:t>.</w:t>
      </w:r>
    </w:p>
    <w:p w14:paraId="0784F169" w14:textId="77777777" w:rsidR="00C474C1" w:rsidRDefault="00C52F4A" w:rsidP="00C52F4A">
      <w:r w:rsidRPr="00605EB6">
        <w:t>Dans la soirée</w:t>
      </w:r>
      <w:r w:rsidR="00C474C1">
        <w:t xml:space="preserve">, </w:t>
      </w:r>
      <w:r w:rsidRPr="00605EB6">
        <w:t>sur l</w:t>
      </w:r>
      <w:r w:rsidR="00C474C1">
        <w:t>’</w:t>
      </w:r>
      <w:r w:rsidRPr="00605EB6">
        <w:t>ordre du baron et sous ses yeux</w:t>
      </w:r>
      <w:r w:rsidR="00C474C1">
        <w:t xml:space="preserve">, </w:t>
      </w:r>
      <w:r w:rsidRPr="00605EB6">
        <w:t>on enferma dans des malles le linge</w:t>
      </w:r>
      <w:r w:rsidR="00C474C1">
        <w:t xml:space="preserve">, </w:t>
      </w:r>
      <w:r w:rsidRPr="00605EB6">
        <w:t>les effets et les autres choses à l</w:t>
      </w:r>
      <w:r w:rsidR="00C474C1">
        <w:t>’</w:t>
      </w:r>
      <w:r w:rsidRPr="00605EB6">
        <w:t>usage de la marquise</w:t>
      </w:r>
      <w:r w:rsidR="00C474C1">
        <w:t>.</w:t>
      </w:r>
    </w:p>
    <w:p w14:paraId="0BAE1581" w14:textId="5916C806" w:rsidR="00C474C1" w:rsidRDefault="00C52F4A" w:rsidP="00C52F4A">
      <w:r w:rsidRPr="00605EB6">
        <w:t>Le lendemain</w:t>
      </w:r>
      <w:r w:rsidR="00C474C1">
        <w:t xml:space="preserve">, </w:t>
      </w:r>
      <w:r w:rsidRPr="00605EB6">
        <w:t xml:space="preserve">il donna </w:t>
      </w:r>
      <w:r w:rsidRPr="00605EB6">
        <w:rPr>
          <w:i/>
        </w:rPr>
        <w:t>campos</w:t>
      </w:r>
      <w:r w:rsidRPr="00605EB6">
        <w:t xml:space="preserve"> aux domestiques pour toute la journée</w:t>
      </w:r>
      <w:r w:rsidR="00C474C1">
        <w:t xml:space="preserve">. </w:t>
      </w:r>
      <w:r w:rsidRPr="00605EB6">
        <w:t>Ceux-ci</w:t>
      </w:r>
      <w:r w:rsidR="00C474C1">
        <w:t xml:space="preserve">, </w:t>
      </w:r>
      <w:r w:rsidRPr="00605EB6">
        <w:t>profitant de la permission qui leur était donnée de courir la prétantaine</w:t>
      </w:r>
      <w:r w:rsidR="00C474C1">
        <w:t xml:space="preserve">, </w:t>
      </w:r>
      <w:r w:rsidRPr="00605EB6">
        <w:t>s</w:t>
      </w:r>
      <w:r w:rsidR="00C474C1">
        <w:t>’</w:t>
      </w:r>
      <w:r w:rsidRPr="00605EB6">
        <w:t>en allèrent tous ensemble en partie de plaisir à Saint-Germain</w:t>
      </w:r>
      <w:r w:rsidR="00C474C1">
        <w:t xml:space="preserve">. </w:t>
      </w:r>
      <w:r w:rsidRPr="00605EB6">
        <w:t>Il ne leur vint pas à l</w:t>
      </w:r>
      <w:r w:rsidR="00C474C1">
        <w:t>’</w:t>
      </w:r>
      <w:r w:rsidRPr="00605EB6">
        <w:t xml:space="preserve">idée que </w:t>
      </w:r>
      <w:r w:rsidR="00C474C1">
        <w:t>M. </w:t>
      </w:r>
      <w:r w:rsidRPr="00605EB6">
        <w:t>le baron avait tout simplement voulu se débarrasser de leur présence</w:t>
      </w:r>
      <w:r w:rsidR="00C474C1">
        <w:t>.</w:t>
      </w:r>
    </w:p>
    <w:p w14:paraId="11E00E82" w14:textId="5654C147" w:rsidR="00C474C1" w:rsidRDefault="00C52F4A" w:rsidP="00C52F4A">
      <w:r w:rsidRPr="00605EB6">
        <w:t>N</w:t>
      </w:r>
      <w:r w:rsidR="00C474C1">
        <w:t>’</w:t>
      </w:r>
      <w:r w:rsidRPr="00605EB6">
        <w:t>avait-il pas</w:t>
      </w:r>
      <w:r w:rsidR="00C474C1">
        <w:t xml:space="preserve">, </w:t>
      </w:r>
      <w:r w:rsidRPr="00605EB6">
        <w:t>lui aussi</w:t>
      </w:r>
      <w:r w:rsidR="00C474C1">
        <w:t xml:space="preserve">, </w:t>
      </w:r>
      <w:r w:rsidRPr="00605EB6">
        <w:t>à préparer son déménagement</w:t>
      </w:r>
      <w:r w:rsidR="00C474C1">
        <w:t xml:space="preserve"> ? </w:t>
      </w:r>
      <w:r w:rsidRPr="00605EB6">
        <w:t>Et certes</w:t>
      </w:r>
      <w:r w:rsidR="00C474C1">
        <w:t xml:space="preserve">, </w:t>
      </w:r>
      <w:r w:rsidRPr="00605EB6">
        <w:t>ce n</w:t>
      </w:r>
      <w:r w:rsidR="00C474C1">
        <w:t>’</w:t>
      </w:r>
      <w:r w:rsidRPr="00605EB6">
        <w:t>était pas une petite affaire</w:t>
      </w:r>
      <w:r w:rsidR="00C474C1">
        <w:t xml:space="preserve">. </w:t>
      </w:r>
      <w:r w:rsidRPr="00605EB6">
        <w:t>On ne transporte pas des millions comme un colis ordinaire</w:t>
      </w:r>
      <w:r w:rsidR="00C474C1">
        <w:t xml:space="preserve">. </w:t>
      </w:r>
      <w:r w:rsidRPr="00605EB6">
        <w:t>Il passa la journée à peu près entière à clouer solidement des caisses</w:t>
      </w:r>
      <w:r w:rsidR="00C474C1">
        <w:t xml:space="preserve">, </w:t>
      </w:r>
      <w:r w:rsidRPr="00605EB6">
        <w:t>dans lesquelles il avait entassé l</w:t>
      </w:r>
      <w:r w:rsidR="00C474C1">
        <w:t>’</w:t>
      </w:r>
      <w:r w:rsidRPr="00605EB6">
        <w:t>or</w:t>
      </w:r>
      <w:r w:rsidR="00C474C1">
        <w:t xml:space="preserve">, </w:t>
      </w:r>
      <w:r w:rsidRPr="00605EB6">
        <w:t xml:space="preserve">les billets de </w:t>
      </w:r>
      <w:r w:rsidR="00920E10">
        <w:t>B</w:t>
      </w:r>
      <w:r w:rsidR="00920E10" w:rsidRPr="00605EB6">
        <w:t>anque</w:t>
      </w:r>
      <w:r w:rsidR="00C474C1">
        <w:t xml:space="preserve">, </w:t>
      </w:r>
      <w:r w:rsidRPr="00605EB6">
        <w:t>les valeurs mobilières</w:t>
      </w:r>
      <w:r w:rsidR="00C474C1">
        <w:t xml:space="preserve">, </w:t>
      </w:r>
      <w:r w:rsidRPr="00605EB6">
        <w:t>et</w:t>
      </w:r>
      <w:r w:rsidR="00C474C1">
        <w:t xml:space="preserve">, </w:t>
      </w:r>
      <w:r w:rsidRPr="00605EB6">
        <w:t>sans honte ni scrupule</w:t>
      </w:r>
      <w:r w:rsidR="00C474C1">
        <w:t xml:space="preserve">, </w:t>
      </w:r>
      <w:r w:rsidRPr="00605EB6">
        <w:t>les bijoux donnés par son frère à sa femme</w:t>
      </w:r>
      <w:r w:rsidR="00C474C1">
        <w:t>.</w:t>
      </w:r>
    </w:p>
    <w:p w14:paraId="20CE0BFF" w14:textId="77777777" w:rsidR="00C474C1" w:rsidRDefault="00C52F4A" w:rsidP="00C52F4A">
      <w:r w:rsidRPr="00605EB6">
        <w:t>Il est vrai</w:t>
      </w:r>
      <w:r w:rsidR="00C474C1">
        <w:t xml:space="preserve">, </w:t>
      </w:r>
      <w:r w:rsidRPr="00605EB6">
        <w:t>hélas</w:t>
      </w:r>
      <w:r w:rsidR="00C474C1">
        <w:t xml:space="preserve"> ! </w:t>
      </w:r>
      <w:r w:rsidRPr="00605EB6">
        <w:t>que la pauvre Lucy n</w:t>
      </w:r>
      <w:r w:rsidR="00C474C1">
        <w:t>’</w:t>
      </w:r>
      <w:r w:rsidRPr="00605EB6">
        <w:t>avait plus besoin de ces parures de perles</w:t>
      </w:r>
      <w:r w:rsidR="00C474C1">
        <w:t xml:space="preserve">, </w:t>
      </w:r>
      <w:r w:rsidRPr="00605EB6">
        <w:t>de diamants</w:t>
      </w:r>
      <w:r w:rsidR="00C474C1">
        <w:t xml:space="preserve">, </w:t>
      </w:r>
      <w:r w:rsidRPr="00605EB6">
        <w:t>de rubis</w:t>
      </w:r>
      <w:r w:rsidR="00C474C1">
        <w:t xml:space="preserve">, </w:t>
      </w:r>
      <w:r w:rsidRPr="00605EB6">
        <w:t>d</w:t>
      </w:r>
      <w:r w:rsidR="00C474C1">
        <w:t>’</w:t>
      </w:r>
      <w:r w:rsidRPr="00605EB6">
        <w:t>émeraudes</w:t>
      </w:r>
      <w:r w:rsidR="00C474C1">
        <w:t xml:space="preserve">. </w:t>
      </w:r>
      <w:r w:rsidRPr="00605EB6">
        <w:t>Ces objets de luxe</w:t>
      </w:r>
      <w:r w:rsidR="00C474C1">
        <w:t xml:space="preserve">, </w:t>
      </w:r>
      <w:r w:rsidRPr="00605EB6">
        <w:t>que tant de femmes désirent</w:t>
      </w:r>
      <w:r w:rsidR="00C474C1">
        <w:t xml:space="preserve">, </w:t>
      </w:r>
      <w:r w:rsidRPr="00605EB6">
        <w:t>envient</w:t>
      </w:r>
      <w:r w:rsidR="00C474C1">
        <w:t xml:space="preserve">, </w:t>
      </w:r>
      <w:r w:rsidRPr="00605EB6">
        <w:t>étaient devenus pour elle sans attraits comme sans valeur</w:t>
      </w:r>
      <w:r w:rsidR="00C474C1">
        <w:t>.</w:t>
      </w:r>
    </w:p>
    <w:p w14:paraId="2464DED7" w14:textId="77777777" w:rsidR="00C474C1" w:rsidRDefault="00C52F4A" w:rsidP="00C52F4A">
      <w:r w:rsidRPr="00605EB6">
        <w:t>Enfin</w:t>
      </w:r>
      <w:r w:rsidR="00C474C1">
        <w:t xml:space="preserve">, </w:t>
      </w:r>
      <w:r w:rsidRPr="00605EB6">
        <w:t>le moment impatiemment attendu par le baron arriva</w:t>
      </w:r>
      <w:r w:rsidR="00C474C1">
        <w:t>.</w:t>
      </w:r>
    </w:p>
    <w:p w14:paraId="571A9D00" w14:textId="77777777" w:rsidR="00C474C1" w:rsidRDefault="00C52F4A" w:rsidP="00C52F4A">
      <w:r w:rsidRPr="00605EB6">
        <w:t>Comme l</w:t>
      </w:r>
      <w:r w:rsidR="00C474C1">
        <w:t>’</w:t>
      </w:r>
      <w:r w:rsidRPr="00605EB6">
        <w:t>avant-veille</w:t>
      </w:r>
      <w:r w:rsidR="00C474C1">
        <w:t xml:space="preserve">, </w:t>
      </w:r>
      <w:r w:rsidRPr="00605EB6">
        <w:t>une voiture s</w:t>
      </w:r>
      <w:r w:rsidR="00C474C1">
        <w:t>’</w:t>
      </w:r>
      <w:r w:rsidRPr="00605EB6">
        <w:t>arrêta devant la grille de la villa</w:t>
      </w:r>
      <w:r w:rsidR="00C474C1">
        <w:t xml:space="preserve">. </w:t>
      </w:r>
      <w:r w:rsidRPr="00605EB6">
        <w:t>Ce n</w:t>
      </w:r>
      <w:r w:rsidR="00C474C1">
        <w:t>’</w:t>
      </w:r>
      <w:r w:rsidRPr="00605EB6">
        <w:t>était plus le coupé du docteur</w:t>
      </w:r>
      <w:r w:rsidR="00C474C1">
        <w:t xml:space="preserve">, </w:t>
      </w:r>
      <w:r w:rsidRPr="00605EB6">
        <w:t>mais une berline de voyage large</w:t>
      </w:r>
      <w:r w:rsidR="00C474C1">
        <w:t xml:space="preserve">, </w:t>
      </w:r>
      <w:r w:rsidRPr="00605EB6">
        <w:t>solide et légère en même temps</w:t>
      </w:r>
      <w:r w:rsidR="00C474C1">
        <w:t xml:space="preserve">. </w:t>
      </w:r>
      <w:r w:rsidRPr="00605EB6">
        <w:t>Le cocher était le même</w:t>
      </w:r>
      <w:r w:rsidR="00C474C1">
        <w:t xml:space="preserve"> ; </w:t>
      </w:r>
      <w:r w:rsidRPr="00605EB6">
        <w:t>seulement</w:t>
      </w:r>
      <w:r w:rsidR="00C474C1">
        <w:t xml:space="preserve">, </w:t>
      </w:r>
      <w:r w:rsidRPr="00605EB6">
        <w:t>au lieu d</w:t>
      </w:r>
      <w:r w:rsidR="00C474C1">
        <w:t>’</w:t>
      </w:r>
      <w:r w:rsidRPr="00605EB6">
        <w:t>un cheval</w:t>
      </w:r>
      <w:r w:rsidR="00C474C1">
        <w:t xml:space="preserve">, </w:t>
      </w:r>
      <w:r w:rsidRPr="00605EB6">
        <w:t>il en conduisait deux</w:t>
      </w:r>
      <w:r w:rsidR="00C474C1">
        <w:t xml:space="preserve">, </w:t>
      </w:r>
      <w:r w:rsidRPr="00605EB6">
        <w:t>deux magnifiques percherons</w:t>
      </w:r>
      <w:r w:rsidR="00C474C1">
        <w:t xml:space="preserve">, </w:t>
      </w:r>
      <w:r w:rsidRPr="00605EB6">
        <w:t>évidemment excellents trotteurs</w:t>
      </w:r>
      <w:r w:rsidR="00C474C1">
        <w:t>.</w:t>
      </w:r>
    </w:p>
    <w:p w14:paraId="0596CFDD" w14:textId="23950C89" w:rsidR="00C474C1" w:rsidRDefault="00C52F4A" w:rsidP="00C52F4A">
      <w:r w:rsidRPr="00605EB6">
        <w:lastRenderedPageBreak/>
        <w:t>Les domestiques coururent au-devant du bon docteur Charronneau et l</w:t>
      </w:r>
      <w:r w:rsidR="00C474C1">
        <w:t>’</w:t>
      </w:r>
      <w:r w:rsidRPr="00605EB6">
        <w:t>escortèrent jusqu</w:t>
      </w:r>
      <w:r w:rsidR="00C474C1">
        <w:t>’</w:t>
      </w:r>
      <w:r w:rsidRPr="00605EB6">
        <w:t>au seuil de la maison</w:t>
      </w:r>
      <w:r w:rsidR="00C474C1">
        <w:t xml:space="preserve">, </w:t>
      </w:r>
      <w:r w:rsidRPr="00605EB6">
        <w:t>où l</w:t>
      </w:r>
      <w:r w:rsidR="00C474C1">
        <w:t>’</w:t>
      </w:r>
      <w:r w:rsidRPr="00605EB6">
        <w:t xml:space="preserve">attendait </w:t>
      </w:r>
      <w:r w:rsidR="00C474C1">
        <w:t>M. de </w:t>
      </w:r>
      <w:r w:rsidRPr="00605EB6">
        <w:t>Simaise</w:t>
      </w:r>
      <w:r w:rsidR="00C474C1">
        <w:t>.</w:t>
      </w:r>
    </w:p>
    <w:p w14:paraId="759FE106" w14:textId="32A40760" w:rsidR="00C474C1" w:rsidRDefault="0094609C" w:rsidP="00C52F4A">
      <w:r>
        <w:t>— </w:t>
      </w:r>
      <w:r w:rsidR="00C52F4A" w:rsidRPr="00605EB6">
        <w:t>Monsieur le docteur</w:t>
      </w:r>
      <w:r w:rsidR="00C474C1">
        <w:t xml:space="preserve">, </w:t>
      </w:r>
      <w:r w:rsidR="00C52F4A" w:rsidRPr="00605EB6">
        <w:t>dit le baron</w:t>
      </w:r>
      <w:r w:rsidR="00C474C1">
        <w:t xml:space="preserve">, </w:t>
      </w:r>
      <w:r w:rsidR="00C52F4A" w:rsidRPr="00605EB6">
        <w:t xml:space="preserve">vous </w:t>
      </w:r>
      <w:r w:rsidR="00920E10" w:rsidRPr="00605EB6">
        <w:t>n</w:t>
      </w:r>
      <w:r w:rsidR="00C474C1">
        <w:t>’</w:t>
      </w:r>
      <w:r w:rsidR="00920E10" w:rsidRPr="00605EB6">
        <w:t>a</w:t>
      </w:r>
      <w:r w:rsidR="00920E10">
        <w:t>ur</w:t>
      </w:r>
      <w:r w:rsidR="00920E10" w:rsidRPr="00605EB6">
        <w:t xml:space="preserve">ez </w:t>
      </w:r>
      <w:r w:rsidR="00C52F4A" w:rsidRPr="00605EB6">
        <w:t>pas à attendre</w:t>
      </w:r>
      <w:r w:rsidR="00C474C1">
        <w:t xml:space="preserve">, </w:t>
      </w:r>
      <w:r w:rsidR="00C52F4A" w:rsidRPr="00605EB6">
        <w:t>tout est prêt</w:t>
      </w:r>
      <w:r w:rsidR="00C474C1">
        <w:t xml:space="preserve">. </w:t>
      </w:r>
      <w:r w:rsidR="00C52F4A" w:rsidRPr="00605EB6">
        <w:t>Votre pensionnaire a mangé il y a une heure</w:t>
      </w:r>
      <w:r w:rsidR="00C474C1">
        <w:t xml:space="preserve">, </w:t>
      </w:r>
      <w:r w:rsidR="00C52F4A" w:rsidRPr="00605EB6">
        <w:t>avec appétit</w:t>
      </w:r>
      <w:r w:rsidR="00C474C1">
        <w:t xml:space="preserve">, </w:t>
      </w:r>
      <w:r w:rsidR="00C52F4A" w:rsidRPr="00605EB6">
        <w:t xml:space="preserve">et elle </w:t>
      </w:r>
      <w:r w:rsidR="00920E10">
        <w:t>a été</w:t>
      </w:r>
      <w:r w:rsidR="00920E10" w:rsidRPr="00605EB6">
        <w:t xml:space="preserve"> </w:t>
      </w:r>
      <w:r w:rsidR="00C52F4A" w:rsidRPr="00605EB6">
        <w:t>chaudement habillée</w:t>
      </w:r>
      <w:r w:rsidR="00C474C1">
        <w:t>.</w:t>
      </w:r>
    </w:p>
    <w:p w14:paraId="3F0B19B7" w14:textId="385D645F" w:rsidR="00C474C1" w:rsidRDefault="0094609C" w:rsidP="00C52F4A">
      <w:r>
        <w:t>— </w:t>
      </w:r>
      <w:r w:rsidR="00C52F4A" w:rsidRPr="00605EB6">
        <w:t>Bon</w:t>
      </w:r>
      <w:r w:rsidR="00C474C1">
        <w:t xml:space="preserve">, </w:t>
      </w:r>
      <w:r w:rsidR="00C52F4A" w:rsidRPr="00605EB6">
        <w:t>bon</w:t>
      </w:r>
      <w:r w:rsidR="00C474C1">
        <w:t xml:space="preserve">, </w:t>
      </w:r>
      <w:r w:rsidR="00C52F4A" w:rsidRPr="00605EB6">
        <w:t>très bien</w:t>
      </w:r>
      <w:r w:rsidR="00C474C1">
        <w:t xml:space="preserve">, </w:t>
      </w:r>
      <w:r w:rsidR="00C52F4A" w:rsidRPr="00605EB6">
        <w:t>monsieur le baron</w:t>
      </w:r>
      <w:r w:rsidR="00C474C1">
        <w:t>.</w:t>
      </w:r>
    </w:p>
    <w:p w14:paraId="4AA09217" w14:textId="77777777" w:rsidR="00C474C1" w:rsidRDefault="00C52F4A" w:rsidP="00C52F4A">
      <w:r w:rsidRPr="00605EB6">
        <w:t>Celui-ci donna un ordre</w:t>
      </w:r>
      <w:r w:rsidR="00C474C1">
        <w:t>.</w:t>
      </w:r>
    </w:p>
    <w:p w14:paraId="6F04983C" w14:textId="77777777" w:rsidR="00C474C1" w:rsidRDefault="00C52F4A" w:rsidP="00C52F4A">
      <w:r w:rsidRPr="00605EB6">
        <w:t>Aussitôt les domestiques enlevèrent les malles</w:t>
      </w:r>
      <w:r w:rsidR="00C474C1">
        <w:t xml:space="preserve">, </w:t>
      </w:r>
      <w:r w:rsidRPr="00605EB6">
        <w:t>qui furent portées sur la berline</w:t>
      </w:r>
      <w:r w:rsidR="00C474C1">
        <w:t xml:space="preserve">, </w:t>
      </w:r>
      <w:r w:rsidRPr="00605EB6">
        <w:t>sous une bâche</w:t>
      </w:r>
      <w:r w:rsidR="00C474C1">
        <w:t>.</w:t>
      </w:r>
    </w:p>
    <w:p w14:paraId="2CD94C71" w14:textId="77777777" w:rsidR="00C474C1" w:rsidRDefault="00C52F4A" w:rsidP="00C52F4A">
      <w:r w:rsidRPr="00605EB6">
        <w:t>Un instant après</w:t>
      </w:r>
      <w:r w:rsidR="00C474C1">
        <w:t xml:space="preserve">, </w:t>
      </w:r>
      <w:r w:rsidRPr="00605EB6">
        <w:t>la marquise parut donnant le bras à la femme qui allait remplir près d</w:t>
      </w:r>
      <w:r w:rsidR="00C474C1">
        <w:t>’</w:t>
      </w:r>
      <w:r w:rsidRPr="00605EB6">
        <w:t>elle les fonctions de servante</w:t>
      </w:r>
      <w:r w:rsidR="00C474C1">
        <w:t xml:space="preserve">, </w:t>
      </w:r>
      <w:r w:rsidRPr="00605EB6">
        <w:t>de geôlière et bientôt celles d</w:t>
      </w:r>
      <w:r w:rsidR="00C474C1">
        <w:t>’</w:t>
      </w:r>
      <w:r w:rsidRPr="00605EB6">
        <w:t>accoucheuse</w:t>
      </w:r>
      <w:r w:rsidR="00C474C1">
        <w:t xml:space="preserve">. </w:t>
      </w:r>
      <w:r w:rsidRPr="00605EB6">
        <w:t>On la vit s</w:t>
      </w:r>
      <w:r w:rsidR="00C474C1">
        <w:t>’</w:t>
      </w:r>
      <w:r w:rsidRPr="00605EB6">
        <w:t>avancer calme</w:t>
      </w:r>
      <w:r w:rsidR="00C474C1">
        <w:t xml:space="preserve">, </w:t>
      </w:r>
      <w:r w:rsidRPr="00605EB6">
        <w:t>la douceur dans le regard</w:t>
      </w:r>
      <w:r w:rsidR="00C474C1">
        <w:t xml:space="preserve">, </w:t>
      </w:r>
      <w:r w:rsidRPr="00605EB6">
        <w:t>ayant l</w:t>
      </w:r>
      <w:r w:rsidR="00C474C1">
        <w:t>’</w:t>
      </w:r>
      <w:r w:rsidRPr="00605EB6">
        <w:t>air imposant et majestueux d</w:t>
      </w:r>
      <w:r w:rsidR="00C474C1">
        <w:t>’</w:t>
      </w:r>
      <w:r w:rsidRPr="00605EB6">
        <w:t>une jeune reine nouvellement couronnée</w:t>
      </w:r>
      <w:r w:rsidR="00C474C1">
        <w:t>.</w:t>
      </w:r>
    </w:p>
    <w:p w14:paraId="34671EAC" w14:textId="77777777" w:rsidR="00C474C1" w:rsidRDefault="00C52F4A" w:rsidP="00C52F4A">
      <w:r w:rsidRPr="00605EB6">
        <w:t>Docile à la voix pateline de la dame Birette</w:t>
      </w:r>
      <w:r w:rsidR="00C474C1">
        <w:t xml:space="preserve">, </w:t>
      </w:r>
      <w:r w:rsidRPr="00605EB6">
        <w:t>elle se laissait conduire comme un enfant à qui l</w:t>
      </w:r>
      <w:r w:rsidR="00C474C1">
        <w:t>’</w:t>
      </w:r>
      <w:r w:rsidRPr="00605EB6">
        <w:t>on a promis un joujou depuis longtemps demandé</w:t>
      </w:r>
      <w:r w:rsidR="00C474C1">
        <w:t>.</w:t>
      </w:r>
    </w:p>
    <w:p w14:paraId="582F7BAA" w14:textId="77777777" w:rsidR="00C474C1" w:rsidRDefault="00C52F4A" w:rsidP="00C52F4A">
      <w:r w:rsidRPr="00605EB6">
        <w:t>En passant devant le baron</w:t>
      </w:r>
      <w:r w:rsidR="00C474C1">
        <w:t xml:space="preserve">, </w:t>
      </w:r>
      <w:r w:rsidRPr="00605EB6">
        <w:t>le faux docteur et ceux qui avaient été ses serviteurs</w:t>
      </w:r>
      <w:r w:rsidR="00C474C1">
        <w:t xml:space="preserve">, </w:t>
      </w:r>
      <w:r w:rsidRPr="00605EB6">
        <w:t>elle s</w:t>
      </w:r>
      <w:r w:rsidR="00C474C1">
        <w:t>’</w:t>
      </w:r>
      <w:r w:rsidRPr="00605EB6">
        <w:t>arrêta</w:t>
      </w:r>
      <w:r w:rsidR="00C474C1">
        <w:t xml:space="preserve">, </w:t>
      </w:r>
      <w:r w:rsidRPr="00605EB6">
        <w:t>les regarda sans les reconnaître</w:t>
      </w:r>
      <w:r w:rsidR="00C474C1">
        <w:t xml:space="preserve">, </w:t>
      </w:r>
      <w:r w:rsidRPr="00605EB6">
        <w:t>salua d</w:t>
      </w:r>
      <w:r w:rsidR="00C474C1">
        <w:t>’</w:t>
      </w:r>
      <w:r w:rsidRPr="00605EB6">
        <w:t>un mouvement de tête machinal et sourit</w:t>
      </w:r>
      <w:r w:rsidR="00C474C1">
        <w:t xml:space="preserve">. </w:t>
      </w:r>
      <w:r w:rsidRPr="00605EB6">
        <w:t>Mais il y avait dans ce sourire quelque chose de si triste</w:t>
      </w:r>
      <w:r w:rsidR="00C474C1">
        <w:t xml:space="preserve">, </w:t>
      </w:r>
      <w:r w:rsidRPr="00605EB6">
        <w:t>de si douloureux</w:t>
      </w:r>
      <w:r w:rsidR="00C474C1">
        <w:t xml:space="preserve"> ; </w:t>
      </w:r>
      <w:r w:rsidRPr="00605EB6">
        <w:t>sa physionomie eut</w:t>
      </w:r>
      <w:r w:rsidR="00C474C1">
        <w:t xml:space="preserve">, </w:t>
      </w:r>
      <w:r w:rsidRPr="00605EB6">
        <w:t>à ce moment</w:t>
      </w:r>
      <w:r w:rsidR="00C474C1">
        <w:t xml:space="preserve">, </w:t>
      </w:r>
      <w:r w:rsidRPr="00605EB6">
        <w:t>une expression d</w:t>
      </w:r>
      <w:r w:rsidR="00C474C1">
        <w:t>’</w:t>
      </w:r>
      <w:r w:rsidRPr="00605EB6">
        <w:t>angoisse si profonde</w:t>
      </w:r>
      <w:r w:rsidR="00C474C1">
        <w:t xml:space="preserve">, </w:t>
      </w:r>
      <w:r w:rsidRPr="00605EB6">
        <w:t>que le baron</w:t>
      </w:r>
      <w:r w:rsidR="00C474C1">
        <w:t xml:space="preserve">, </w:t>
      </w:r>
      <w:r w:rsidRPr="00605EB6">
        <w:t>les domestiques et Blaireau lui-même se sentirent vivement impressionnés</w:t>
      </w:r>
      <w:r w:rsidR="00C474C1">
        <w:t>.</w:t>
      </w:r>
    </w:p>
    <w:p w14:paraId="3ACE5E5B" w14:textId="77777777" w:rsidR="00C474C1" w:rsidRDefault="00C52F4A" w:rsidP="00C52F4A">
      <w:r w:rsidRPr="00605EB6">
        <w:t>On aurait dit que la malheureuse</w:t>
      </w:r>
      <w:r w:rsidR="00C474C1">
        <w:t xml:space="preserve">, </w:t>
      </w:r>
      <w:r w:rsidRPr="00605EB6">
        <w:t>devinant le sort qui l</w:t>
      </w:r>
      <w:r w:rsidR="00C474C1">
        <w:t>’</w:t>
      </w:r>
      <w:r w:rsidRPr="00605EB6">
        <w:t>attendait</w:t>
      </w:r>
      <w:r w:rsidR="00C474C1">
        <w:t xml:space="preserve">, </w:t>
      </w:r>
      <w:r w:rsidRPr="00605EB6">
        <w:t>demandait grâce à ses bourreaux</w:t>
      </w:r>
      <w:r w:rsidR="00C474C1">
        <w:t xml:space="preserve">. </w:t>
      </w:r>
      <w:r w:rsidRPr="00605EB6">
        <w:t>Hélas</w:t>
      </w:r>
      <w:r w:rsidR="00C474C1">
        <w:t xml:space="preserve"> ! </w:t>
      </w:r>
      <w:r w:rsidRPr="00605EB6">
        <w:t>sa destinée devait s</w:t>
      </w:r>
      <w:r w:rsidR="00C474C1">
        <w:t>’</w:t>
      </w:r>
      <w:r w:rsidRPr="00605EB6">
        <w:t>accomplir</w:t>
      </w:r>
      <w:r w:rsidR="00C474C1">
        <w:t xml:space="preserve">. </w:t>
      </w:r>
      <w:r w:rsidRPr="00605EB6">
        <w:t>La colombe était entre les serres des vautours</w:t>
      </w:r>
      <w:r w:rsidR="00C474C1">
        <w:t>.</w:t>
      </w:r>
    </w:p>
    <w:p w14:paraId="0998FAC4" w14:textId="77777777" w:rsidR="00C474C1" w:rsidRDefault="00C52F4A" w:rsidP="00C52F4A">
      <w:r w:rsidRPr="00605EB6">
        <w:lastRenderedPageBreak/>
        <w:t>Elle passa</w:t>
      </w:r>
      <w:r w:rsidR="00C474C1">
        <w:t xml:space="preserve">. </w:t>
      </w:r>
      <w:r w:rsidRPr="00605EB6">
        <w:t>Les autres la suivirent silencieusement</w:t>
      </w:r>
      <w:r w:rsidR="00C474C1">
        <w:t xml:space="preserve">. </w:t>
      </w:r>
      <w:r w:rsidRPr="00605EB6">
        <w:t>Quand elle sentit l</w:t>
      </w:r>
      <w:r w:rsidR="00C474C1">
        <w:t>’</w:t>
      </w:r>
      <w:r w:rsidRPr="00605EB6">
        <w:t>air vif sur son visage</w:t>
      </w:r>
      <w:r w:rsidR="00C474C1">
        <w:t xml:space="preserve">, </w:t>
      </w:r>
      <w:r w:rsidRPr="00605EB6">
        <w:t>au grand jour</w:t>
      </w:r>
      <w:r w:rsidR="00C474C1">
        <w:t xml:space="preserve">, </w:t>
      </w:r>
      <w:r w:rsidRPr="00605EB6">
        <w:t>dans le reflet pâle du soleil couchant</w:t>
      </w:r>
      <w:r w:rsidR="00C474C1">
        <w:t xml:space="preserve">, </w:t>
      </w:r>
      <w:r w:rsidRPr="00605EB6">
        <w:t>elle se rejeta en arrière avec une sorte d</w:t>
      </w:r>
      <w:r w:rsidR="00C474C1">
        <w:t>’</w:t>
      </w:r>
      <w:r w:rsidRPr="00605EB6">
        <w:t>effroi</w:t>
      </w:r>
      <w:r w:rsidR="00C474C1">
        <w:t xml:space="preserve">. </w:t>
      </w:r>
      <w:r w:rsidRPr="00605EB6">
        <w:t>On put croire un instant à une résistance</w:t>
      </w:r>
      <w:r w:rsidR="00C474C1">
        <w:t xml:space="preserve">. </w:t>
      </w:r>
      <w:r w:rsidRPr="00605EB6">
        <w:t>Il n</w:t>
      </w:r>
      <w:r w:rsidR="00C474C1">
        <w:t>’</w:t>
      </w:r>
      <w:r w:rsidRPr="00605EB6">
        <w:t>en fut rien</w:t>
      </w:r>
      <w:r w:rsidR="00C474C1">
        <w:t xml:space="preserve">. </w:t>
      </w:r>
      <w:r w:rsidRPr="00605EB6">
        <w:t>Jenny ayant pris son autre bras</w:t>
      </w:r>
      <w:r w:rsidR="00C474C1">
        <w:t xml:space="preserve">, </w:t>
      </w:r>
      <w:r w:rsidRPr="00605EB6">
        <w:t>elle marcha jusqu</w:t>
      </w:r>
      <w:r w:rsidR="00C474C1">
        <w:t>’</w:t>
      </w:r>
      <w:r w:rsidRPr="00605EB6">
        <w:t>à la voiture</w:t>
      </w:r>
      <w:r w:rsidR="00C474C1">
        <w:t xml:space="preserve">. </w:t>
      </w:r>
      <w:r w:rsidRPr="00605EB6">
        <w:t>Machinalement encore</w:t>
      </w:r>
      <w:r w:rsidR="00C474C1">
        <w:t xml:space="preserve">, </w:t>
      </w:r>
      <w:r w:rsidRPr="00605EB6">
        <w:t>et sans qu</w:t>
      </w:r>
      <w:r w:rsidR="00C474C1">
        <w:t>’</w:t>
      </w:r>
      <w:r w:rsidRPr="00605EB6">
        <w:t>on eût besoin de l</w:t>
      </w:r>
      <w:r w:rsidR="00C474C1">
        <w:t>’</w:t>
      </w:r>
      <w:r w:rsidRPr="00605EB6">
        <w:t>aider beaucoup</w:t>
      </w:r>
      <w:r w:rsidR="00C474C1">
        <w:t xml:space="preserve">, </w:t>
      </w:r>
      <w:r w:rsidRPr="00605EB6">
        <w:t>elle prit place dans la berline</w:t>
      </w:r>
      <w:r w:rsidR="00C474C1">
        <w:t xml:space="preserve">. </w:t>
      </w:r>
      <w:r w:rsidRPr="00605EB6">
        <w:t>La Birette s</w:t>
      </w:r>
      <w:r w:rsidR="00C474C1">
        <w:t>’</w:t>
      </w:r>
      <w:r w:rsidRPr="00605EB6">
        <w:t>assit à côté d</w:t>
      </w:r>
      <w:r w:rsidR="00C474C1">
        <w:t>’</w:t>
      </w:r>
      <w:r w:rsidRPr="00605EB6">
        <w:t>elle</w:t>
      </w:r>
      <w:r w:rsidR="00C474C1">
        <w:t xml:space="preserve">, </w:t>
      </w:r>
      <w:r w:rsidRPr="00605EB6">
        <w:t>et Blaireau sur le siège de devant</w:t>
      </w:r>
      <w:r w:rsidR="00C474C1">
        <w:t xml:space="preserve">, </w:t>
      </w:r>
      <w:r w:rsidRPr="00605EB6">
        <w:t>leur faisant face</w:t>
      </w:r>
      <w:r w:rsidR="00C474C1">
        <w:t xml:space="preserve">. </w:t>
      </w:r>
      <w:r w:rsidRPr="00605EB6">
        <w:t>La portière fermée</w:t>
      </w:r>
      <w:r w:rsidR="00C474C1">
        <w:t xml:space="preserve">, </w:t>
      </w:r>
      <w:r w:rsidRPr="00605EB6">
        <w:t>Blaireau baissa les stores des deux côtés</w:t>
      </w:r>
      <w:r w:rsidR="00C474C1">
        <w:t>.</w:t>
      </w:r>
    </w:p>
    <w:p w14:paraId="3AE31531" w14:textId="77777777" w:rsidR="00C474C1" w:rsidRDefault="00C52F4A" w:rsidP="00C52F4A">
      <w:r w:rsidRPr="00605EB6">
        <w:t>Le cocher piqua légèrement les flancs des chevaux</w:t>
      </w:r>
      <w:r w:rsidR="00C474C1">
        <w:t xml:space="preserve">, </w:t>
      </w:r>
      <w:r w:rsidRPr="00605EB6">
        <w:t>et l</w:t>
      </w:r>
      <w:r w:rsidR="00C474C1">
        <w:t>’</w:t>
      </w:r>
      <w:r w:rsidRPr="00605EB6">
        <w:t>attelage partit à fond de train</w:t>
      </w:r>
      <w:r w:rsidR="00C474C1">
        <w:t>.</w:t>
      </w:r>
    </w:p>
    <w:p w14:paraId="7AC21AF5" w14:textId="77777777" w:rsidR="00C474C1" w:rsidRDefault="00C52F4A" w:rsidP="00C52F4A">
      <w:r w:rsidRPr="00605EB6">
        <w:t>Au delà de Rueil</w:t>
      </w:r>
      <w:r w:rsidR="00C474C1">
        <w:t xml:space="preserve">, </w:t>
      </w:r>
      <w:r w:rsidRPr="00605EB6">
        <w:t>le jour commença à baisser</w:t>
      </w:r>
      <w:r w:rsidR="00C474C1">
        <w:t xml:space="preserve">. </w:t>
      </w:r>
      <w:r w:rsidRPr="00605EB6">
        <w:t>La route était solitaire</w:t>
      </w:r>
      <w:r w:rsidR="00C474C1">
        <w:t xml:space="preserve">. </w:t>
      </w:r>
      <w:r w:rsidRPr="00605EB6">
        <w:t>Lestement</w:t>
      </w:r>
      <w:r w:rsidR="00C474C1">
        <w:t xml:space="preserve">, </w:t>
      </w:r>
      <w:r w:rsidRPr="00605EB6">
        <w:t>le cocher de la berline se débarrassa de son chapeau galonné et de son manteau fourré</w:t>
      </w:r>
      <w:r w:rsidR="00C474C1">
        <w:t xml:space="preserve">, </w:t>
      </w:r>
      <w:r w:rsidRPr="00605EB6">
        <w:t>qu</w:t>
      </w:r>
      <w:r w:rsidR="00C474C1">
        <w:t>’</w:t>
      </w:r>
      <w:r w:rsidRPr="00605EB6">
        <w:t>il jeta dans le coffre de son siège</w:t>
      </w:r>
      <w:r w:rsidR="00C474C1">
        <w:t xml:space="preserve"> ; </w:t>
      </w:r>
      <w:r w:rsidRPr="00605EB6">
        <w:t>il remplaça le chapeau par une casquette de peau de loutre et le manteau par une humble limousine de roulier</w:t>
      </w:r>
      <w:r w:rsidR="00C474C1">
        <w:t>.</w:t>
      </w:r>
    </w:p>
    <w:p w14:paraId="749B9457" w14:textId="77777777" w:rsidR="00C474C1" w:rsidRDefault="00C52F4A" w:rsidP="00C52F4A">
      <w:r w:rsidRPr="00605EB6">
        <w:t>Deux heures après l</w:t>
      </w:r>
      <w:r w:rsidR="00C474C1">
        <w:t>’</w:t>
      </w:r>
      <w:r w:rsidRPr="00605EB6">
        <w:t>enlèvement de la marquise de Chamarande</w:t>
      </w:r>
      <w:r w:rsidR="00C474C1">
        <w:t xml:space="preserve">, </w:t>
      </w:r>
      <w:r w:rsidRPr="00605EB6">
        <w:t>la villa était déserte</w:t>
      </w:r>
      <w:r w:rsidR="00C474C1">
        <w:t xml:space="preserve">. </w:t>
      </w:r>
      <w:r w:rsidRPr="00605EB6">
        <w:t>Les portes et toutes les fenêtres</w:t>
      </w:r>
      <w:r w:rsidR="00C474C1">
        <w:t xml:space="preserve">, </w:t>
      </w:r>
      <w:r w:rsidRPr="00605EB6">
        <w:t>croisées et persiennes</w:t>
      </w:r>
      <w:r w:rsidR="00C474C1">
        <w:t xml:space="preserve">, </w:t>
      </w:r>
      <w:r w:rsidRPr="00605EB6">
        <w:t>étaient fermées</w:t>
      </w:r>
      <w:r w:rsidR="00C474C1">
        <w:t>.</w:t>
      </w:r>
    </w:p>
    <w:p w14:paraId="26797A80" w14:textId="56BE102A" w:rsidR="00C474C1" w:rsidRDefault="00C52F4A" w:rsidP="00C52F4A">
      <w:r w:rsidRPr="00605EB6">
        <w:t>Le valet de pied</w:t>
      </w:r>
      <w:r w:rsidR="00C474C1">
        <w:t xml:space="preserve">, </w:t>
      </w:r>
      <w:r w:rsidRPr="00605EB6">
        <w:t>la cuisinière et l</w:t>
      </w:r>
      <w:r w:rsidR="00C474C1">
        <w:t>’</w:t>
      </w:r>
      <w:r w:rsidRPr="00605EB6">
        <w:t>anglaise étaient partis les premiers</w:t>
      </w:r>
      <w:r w:rsidR="00C474C1">
        <w:t xml:space="preserve">. </w:t>
      </w:r>
      <w:r w:rsidRPr="00605EB6">
        <w:t>Le baron et le cocher les suivirent de près</w:t>
      </w:r>
      <w:r w:rsidR="00C474C1">
        <w:t xml:space="preserve">. </w:t>
      </w:r>
      <w:r w:rsidRPr="00605EB6">
        <w:t>Ce dernier avait attelé les deux chevaux à la calèche</w:t>
      </w:r>
      <w:r w:rsidR="00C474C1">
        <w:t>. M. de </w:t>
      </w:r>
      <w:r w:rsidRPr="00605EB6">
        <w:t>Simaise emportait les millions</w:t>
      </w:r>
      <w:r w:rsidR="00C474C1">
        <w:t xml:space="preserve">. </w:t>
      </w:r>
      <w:r w:rsidRPr="00605EB6">
        <w:t>Et aucune voix</w:t>
      </w:r>
      <w:r w:rsidR="00C474C1">
        <w:t xml:space="preserve">, </w:t>
      </w:r>
      <w:r w:rsidRPr="00605EB6">
        <w:t>pas même celle de sa conscience</w:t>
      </w:r>
      <w:r w:rsidR="00C474C1">
        <w:t xml:space="preserve">, </w:t>
      </w:r>
      <w:r w:rsidRPr="00605EB6">
        <w:t>ne cria</w:t>
      </w:r>
      <w:r w:rsidR="00C474C1">
        <w:t xml:space="preserve"> : </w:t>
      </w:r>
      <w:r w:rsidRPr="00605EB6">
        <w:t>Au voleur</w:t>
      </w:r>
      <w:r w:rsidR="00C474C1">
        <w:t> !</w:t>
      </w:r>
    </w:p>
    <w:p w14:paraId="1BED6C01" w14:textId="77777777" w:rsidR="00C474C1" w:rsidRDefault="00C52F4A" w:rsidP="00C52F4A">
      <w:r w:rsidRPr="00605EB6">
        <w:t>À Port-Marly</w:t>
      </w:r>
      <w:r w:rsidR="00C474C1">
        <w:t xml:space="preserve">, </w:t>
      </w:r>
      <w:r w:rsidRPr="00605EB6">
        <w:t>le lendemain</w:t>
      </w:r>
      <w:r w:rsidR="00C474C1">
        <w:t xml:space="preserve">, </w:t>
      </w:r>
      <w:r w:rsidRPr="00605EB6">
        <w:t>les commères disaient</w:t>
      </w:r>
      <w:r w:rsidR="00C474C1">
        <w:t> :</w:t>
      </w:r>
    </w:p>
    <w:p w14:paraId="21B504F6" w14:textId="46C4CE3E" w:rsidR="00C474C1" w:rsidRDefault="0094609C" w:rsidP="00C52F4A">
      <w:r>
        <w:t>— </w:t>
      </w:r>
      <w:r w:rsidR="00C52F4A" w:rsidRPr="00605EB6">
        <w:t>Vous savez</w:t>
      </w:r>
      <w:r w:rsidR="00C474C1">
        <w:t xml:space="preserve">, </w:t>
      </w:r>
      <w:r w:rsidR="00C52F4A" w:rsidRPr="00605EB6">
        <w:t>la villa est fermée</w:t>
      </w:r>
      <w:r w:rsidR="00C474C1">
        <w:t xml:space="preserve">, </w:t>
      </w:r>
      <w:r w:rsidR="00C52F4A" w:rsidRPr="00605EB6">
        <w:t>plus personne</w:t>
      </w:r>
      <w:r w:rsidR="00C474C1">
        <w:t>.</w:t>
      </w:r>
    </w:p>
    <w:p w14:paraId="6F8899CB" w14:textId="48FA2064" w:rsidR="00C474C1" w:rsidRDefault="0094609C" w:rsidP="00C52F4A">
      <w:r>
        <w:lastRenderedPageBreak/>
        <w:t>— </w:t>
      </w:r>
      <w:r w:rsidR="00C52F4A" w:rsidRPr="00605EB6">
        <w:t>Un grand médecin de Paris est venu chercher la folle</w:t>
      </w:r>
      <w:r w:rsidR="00C474C1">
        <w:t xml:space="preserve"> ; </w:t>
      </w:r>
      <w:r w:rsidR="00C52F4A" w:rsidRPr="00605EB6">
        <w:t>mais ce n</w:t>
      </w:r>
      <w:r w:rsidR="00C474C1">
        <w:t>’</w:t>
      </w:r>
      <w:r w:rsidR="00C52F4A" w:rsidRPr="00605EB6">
        <w:t>est pas à la Salpêtrière ni dans une maison de santé de Paris qu</w:t>
      </w:r>
      <w:r w:rsidR="00C474C1">
        <w:t>’</w:t>
      </w:r>
      <w:r w:rsidR="00C52F4A" w:rsidRPr="00605EB6">
        <w:t>on va l</w:t>
      </w:r>
      <w:r w:rsidR="00C474C1">
        <w:t>’</w:t>
      </w:r>
      <w:r w:rsidR="00C52F4A" w:rsidRPr="00605EB6">
        <w:t>enfermer</w:t>
      </w:r>
      <w:r w:rsidR="00C474C1">
        <w:t xml:space="preserve"> ; </w:t>
      </w:r>
      <w:r w:rsidR="00C52F4A" w:rsidRPr="00605EB6">
        <w:t>elle a</w:t>
      </w:r>
      <w:r w:rsidR="00C474C1">
        <w:t xml:space="preserve">, </w:t>
      </w:r>
      <w:r w:rsidR="00C52F4A" w:rsidRPr="00605EB6">
        <w:t>paraît-il</w:t>
      </w:r>
      <w:r w:rsidR="00C474C1">
        <w:t xml:space="preserve">, </w:t>
      </w:r>
      <w:r w:rsidR="00C52F4A" w:rsidRPr="00605EB6">
        <w:t>un oncle en Angleterre qui la réclame</w:t>
      </w:r>
      <w:r w:rsidR="00C474C1">
        <w:t>.</w:t>
      </w:r>
    </w:p>
    <w:p w14:paraId="7A93241D" w14:textId="6A6A7323" w:rsidR="00C474C1" w:rsidRDefault="0094609C" w:rsidP="00C52F4A">
      <w:r>
        <w:t>— </w:t>
      </w:r>
      <w:r w:rsidR="00C52F4A" w:rsidRPr="00605EB6">
        <w:t>Le baron s</w:t>
      </w:r>
      <w:r w:rsidR="00C474C1">
        <w:t>’</w:t>
      </w:r>
      <w:r w:rsidR="00C52F4A" w:rsidRPr="00605EB6">
        <w:t>est très bien conduit</w:t>
      </w:r>
      <w:r w:rsidR="00C474C1">
        <w:t xml:space="preserve"> ; </w:t>
      </w:r>
      <w:r w:rsidR="00C52F4A" w:rsidRPr="00605EB6">
        <w:t>il a été pour cette fille d</w:t>
      </w:r>
      <w:r w:rsidR="00C474C1">
        <w:t>’</w:t>
      </w:r>
      <w:r w:rsidR="00C52F4A" w:rsidRPr="00605EB6">
        <w:t>une bonté</w:t>
      </w:r>
      <w:r w:rsidR="00C474C1">
        <w:t xml:space="preserve">… </w:t>
      </w:r>
      <w:r w:rsidR="00C52F4A" w:rsidRPr="00605EB6">
        <w:t>L</w:t>
      </w:r>
      <w:r w:rsidR="00C474C1">
        <w:t>’</w:t>
      </w:r>
      <w:r w:rsidR="00C52F4A" w:rsidRPr="00605EB6">
        <w:t>aimait-il</w:t>
      </w:r>
      <w:r w:rsidR="00C474C1">
        <w:t xml:space="preserve">, </w:t>
      </w:r>
      <w:r w:rsidR="00C52F4A" w:rsidRPr="00605EB6">
        <w:t>son frère</w:t>
      </w:r>
      <w:r w:rsidR="00C474C1">
        <w:t xml:space="preserve">, </w:t>
      </w:r>
      <w:r w:rsidR="00C52F4A" w:rsidRPr="00605EB6">
        <w:t>celui-là</w:t>
      </w:r>
      <w:r w:rsidR="00C474C1">
        <w:t xml:space="preserve"> ! </w:t>
      </w:r>
      <w:r w:rsidR="00C52F4A" w:rsidRPr="00605EB6">
        <w:t>Les domestiques l</w:t>
      </w:r>
      <w:r w:rsidR="00C474C1">
        <w:t>’</w:t>
      </w:r>
      <w:r w:rsidR="00C52F4A" w:rsidRPr="00605EB6">
        <w:t>ont vu pleurer</w:t>
      </w:r>
      <w:r w:rsidR="00C474C1">
        <w:t xml:space="preserve">, </w:t>
      </w:r>
      <w:r w:rsidR="00C52F4A" w:rsidRPr="00605EB6">
        <w:t>sangloter</w:t>
      </w:r>
      <w:r w:rsidR="00C474C1">
        <w:t xml:space="preserve">. </w:t>
      </w:r>
      <w:r w:rsidR="00C52F4A" w:rsidRPr="00605EB6">
        <w:t>Quel brave</w:t>
      </w:r>
      <w:r w:rsidR="00C474C1">
        <w:t xml:space="preserve">, </w:t>
      </w:r>
      <w:r w:rsidR="00C52F4A" w:rsidRPr="00605EB6">
        <w:t>quel excellent jeune homme</w:t>
      </w:r>
      <w:r w:rsidR="00C474C1">
        <w:t> !</w:t>
      </w:r>
    </w:p>
    <w:p w14:paraId="3B966361" w14:textId="166BE676" w:rsidR="00C474C1" w:rsidRDefault="0094609C" w:rsidP="00C52F4A">
      <w:r>
        <w:t>— </w:t>
      </w:r>
      <w:r w:rsidR="00C52F4A" w:rsidRPr="00605EB6">
        <w:t>Comme on est trompé tout de même</w:t>
      </w:r>
      <w:r w:rsidR="00C474C1">
        <w:t xml:space="preserve"> ; </w:t>
      </w:r>
      <w:r w:rsidR="00C52F4A" w:rsidRPr="00605EB6">
        <w:t>je la croyais mariée</w:t>
      </w:r>
      <w:r w:rsidR="00C474C1">
        <w:t xml:space="preserve">, </w:t>
      </w:r>
      <w:r w:rsidR="00C52F4A" w:rsidRPr="00605EB6">
        <w:t>j</w:t>
      </w:r>
      <w:r w:rsidR="00C474C1">
        <w:t>’</w:t>
      </w:r>
      <w:r w:rsidR="00C52F4A" w:rsidRPr="00605EB6">
        <w:t>en aurais mis ma main au feu</w:t>
      </w:r>
      <w:r w:rsidR="00C474C1">
        <w:t xml:space="preserve">… </w:t>
      </w:r>
      <w:r w:rsidR="00C52F4A" w:rsidRPr="00605EB6">
        <w:t>Et pas du tout</w:t>
      </w:r>
      <w:r w:rsidR="00C474C1">
        <w:t xml:space="preserve">. </w:t>
      </w:r>
      <w:r w:rsidR="00C52F4A" w:rsidRPr="00605EB6">
        <w:t>Ne nous fions jamais aux apparences</w:t>
      </w:r>
      <w:r w:rsidR="00C474C1">
        <w:t>.</w:t>
      </w:r>
    </w:p>
    <w:p w14:paraId="3274FC37" w14:textId="59BBAD6A" w:rsidR="00C474C1" w:rsidRDefault="0094609C" w:rsidP="00C52F4A">
      <w:r>
        <w:t>— </w:t>
      </w:r>
      <w:r w:rsidR="00C52F4A" w:rsidRPr="00605EB6">
        <w:t>Ah</w:t>
      </w:r>
      <w:r w:rsidR="00C474C1">
        <w:t xml:space="preserve"> ! </w:t>
      </w:r>
      <w:r w:rsidR="00C52F4A" w:rsidRPr="00605EB6">
        <w:t>c</w:t>
      </w:r>
      <w:r w:rsidR="00C474C1">
        <w:t>’</w:t>
      </w:r>
      <w:r w:rsidR="00C52F4A" w:rsidRPr="00605EB6">
        <w:t>en était une effrontée</w:t>
      </w:r>
      <w:r w:rsidR="00C474C1">
        <w:t xml:space="preserve">, </w:t>
      </w:r>
      <w:r w:rsidR="00C52F4A" w:rsidRPr="00605EB6">
        <w:t>celle-là</w:t>
      </w:r>
      <w:r w:rsidR="00C474C1">
        <w:t xml:space="preserve"> ; </w:t>
      </w:r>
      <w:r w:rsidR="00C52F4A" w:rsidRPr="00605EB6">
        <w:t>ces femmes-là ne doutent de rien</w:t>
      </w:r>
      <w:r w:rsidR="00C474C1">
        <w:t xml:space="preserve">, </w:t>
      </w:r>
      <w:r w:rsidR="00C52F4A" w:rsidRPr="00605EB6">
        <w:t>se moquent de tout</w:t>
      </w:r>
      <w:r w:rsidR="00C474C1">
        <w:t xml:space="preserve"> ; </w:t>
      </w:r>
      <w:r w:rsidR="00C52F4A" w:rsidRPr="00605EB6">
        <w:t>elles ont une audace</w:t>
      </w:r>
      <w:r w:rsidR="00C474C1">
        <w:t xml:space="preserve">… </w:t>
      </w:r>
      <w:r w:rsidR="00C52F4A" w:rsidRPr="00605EB6">
        <w:t xml:space="preserve">Se faire appeler </w:t>
      </w:r>
      <w:r w:rsidR="009A0CB4" w:rsidRPr="009A0CB4">
        <w:t>M</w:t>
      </w:r>
      <w:r w:rsidR="009A0CB4" w:rsidRPr="009A0CB4">
        <w:rPr>
          <w:vertAlign w:val="superscript"/>
        </w:rPr>
        <w:t>me</w:t>
      </w:r>
      <w:r w:rsidR="00C474C1">
        <w:t> </w:t>
      </w:r>
      <w:r w:rsidR="00C52F4A" w:rsidRPr="00605EB6">
        <w:t>la marquise</w:t>
      </w:r>
      <w:r w:rsidR="00C474C1">
        <w:t xml:space="preserve">, </w:t>
      </w:r>
      <w:r w:rsidR="00C52F4A" w:rsidRPr="00605EB6">
        <w:t>quel toupet</w:t>
      </w:r>
      <w:r w:rsidR="00C474C1">
        <w:t> !…</w:t>
      </w:r>
    </w:p>
    <w:p w14:paraId="0FB5E88A" w14:textId="3CAAEC8C" w:rsidR="00C474C1" w:rsidRDefault="0094609C" w:rsidP="00C52F4A">
      <w:r>
        <w:t>— </w:t>
      </w:r>
      <w:r w:rsidR="00C52F4A" w:rsidRPr="00605EB6">
        <w:t>Voilà où nous en sommes aujourd</w:t>
      </w:r>
      <w:r w:rsidR="00C474C1">
        <w:t>’</w:t>
      </w:r>
      <w:r w:rsidR="00C52F4A" w:rsidRPr="00605EB6">
        <w:t>hui</w:t>
      </w:r>
      <w:r w:rsidR="00C474C1">
        <w:t xml:space="preserve"> : </w:t>
      </w:r>
      <w:r w:rsidR="00C52F4A" w:rsidRPr="00605EB6">
        <w:t>la cocotte tient le haut du pavé</w:t>
      </w:r>
      <w:r w:rsidR="00C474C1">
        <w:t xml:space="preserve">, </w:t>
      </w:r>
      <w:r w:rsidR="00C52F4A" w:rsidRPr="00605EB6">
        <w:t>elle a équipage</w:t>
      </w:r>
      <w:r w:rsidR="00C474C1">
        <w:t xml:space="preserve">, </w:t>
      </w:r>
      <w:r w:rsidR="00C52F4A" w:rsidRPr="00605EB6">
        <w:t>hôtel à Paris</w:t>
      </w:r>
      <w:r w:rsidR="00C474C1">
        <w:t xml:space="preserve">, </w:t>
      </w:r>
      <w:r w:rsidR="00C52F4A" w:rsidRPr="00605EB6">
        <w:t>château à la campagne</w:t>
      </w:r>
      <w:r w:rsidR="00C474C1">
        <w:t xml:space="preserve"> ; </w:t>
      </w:r>
      <w:r w:rsidR="00C52F4A" w:rsidRPr="00605EB6">
        <w:t>elle s</w:t>
      </w:r>
      <w:r w:rsidR="00C474C1">
        <w:t>’</w:t>
      </w:r>
      <w:r w:rsidR="00C52F4A" w:rsidRPr="00605EB6">
        <w:t>appelle baronne</w:t>
      </w:r>
      <w:r w:rsidR="00C474C1">
        <w:t xml:space="preserve">, </w:t>
      </w:r>
      <w:r w:rsidR="00C52F4A" w:rsidRPr="00605EB6">
        <w:t>comtesse</w:t>
      </w:r>
      <w:r w:rsidR="00C474C1">
        <w:t xml:space="preserve">, </w:t>
      </w:r>
      <w:r w:rsidR="00C52F4A" w:rsidRPr="00605EB6">
        <w:t>marquise</w:t>
      </w:r>
      <w:r w:rsidR="00C474C1">
        <w:t xml:space="preserve">, </w:t>
      </w:r>
      <w:r w:rsidR="00C52F4A" w:rsidRPr="00605EB6">
        <w:t>duchesse parfois</w:t>
      </w:r>
      <w:r w:rsidR="00C474C1">
        <w:t xml:space="preserve">, </w:t>
      </w:r>
      <w:r w:rsidR="00C52F4A" w:rsidRPr="00605EB6">
        <w:t>et monte même jusqu</w:t>
      </w:r>
      <w:r w:rsidR="00C474C1">
        <w:t>’</w:t>
      </w:r>
      <w:r w:rsidR="00C52F4A" w:rsidRPr="00605EB6">
        <w:t>au titre de princesse</w:t>
      </w:r>
      <w:r w:rsidR="00C474C1">
        <w:t xml:space="preserve">. </w:t>
      </w:r>
      <w:r w:rsidR="00C52F4A" w:rsidRPr="00605EB6">
        <w:t>Bah</w:t>
      </w:r>
      <w:r w:rsidR="00C474C1">
        <w:t xml:space="preserve"> ! </w:t>
      </w:r>
      <w:r w:rsidR="00C52F4A" w:rsidRPr="00605EB6">
        <w:t>quand on prend du galon</w:t>
      </w:r>
      <w:r w:rsidR="00C474C1">
        <w:t xml:space="preserve">, </w:t>
      </w:r>
      <w:r w:rsidR="00C52F4A" w:rsidRPr="00605EB6">
        <w:t>on n</w:t>
      </w:r>
      <w:r w:rsidR="00C474C1">
        <w:t>’</w:t>
      </w:r>
      <w:r w:rsidR="00C52F4A" w:rsidRPr="00605EB6">
        <w:t>en saurait trop prendre</w:t>
      </w:r>
      <w:r w:rsidR="00C474C1">
        <w:t xml:space="preserve">. </w:t>
      </w:r>
      <w:r w:rsidR="00C52F4A" w:rsidRPr="00605EB6">
        <w:t>Le maire de son village lui rend hommage</w:t>
      </w:r>
      <w:r w:rsidR="00C474C1">
        <w:t xml:space="preserve">… </w:t>
      </w:r>
      <w:r w:rsidR="00C52F4A" w:rsidRPr="00605EB6">
        <w:t>Il est vrai que la cocotte</w:t>
      </w:r>
      <w:r w:rsidR="00C474C1">
        <w:t xml:space="preserve">, </w:t>
      </w:r>
      <w:r w:rsidR="00C52F4A" w:rsidRPr="00605EB6">
        <w:t>baronne</w:t>
      </w:r>
      <w:r w:rsidR="00C474C1">
        <w:t xml:space="preserve">, </w:t>
      </w:r>
      <w:r w:rsidR="00C52F4A" w:rsidRPr="00605EB6">
        <w:t>comtesse ou marquise</w:t>
      </w:r>
      <w:r w:rsidR="00C474C1">
        <w:t xml:space="preserve">, </w:t>
      </w:r>
      <w:r w:rsidR="00C52F4A" w:rsidRPr="00605EB6">
        <w:t>a fait don à la commune d</w:t>
      </w:r>
      <w:r w:rsidR="00C474C1">
        <w:t>’</w:t>
      </w:r>
      <w:r w:rsidR="00C52F4A" w:rsidRPr="00605EB6">
        <w:t>un tuyau de cheminée pour la mairie</w:t>
      </w:r>
      <w:r w:rsidR="00C474C1">
        <w:t xml:space="preserve">, </w:t>
      </w:r>
      <w:r w:rsidR="00C52F4A" w:rsidRPr="00605EB6">
        <w:t>d</w:t>
      </w:r>
      <w:r w:rsidR="00C474C1">
        <w:t>’</w:t>
      </w:r>
      <w:r w:rsidR="00C52F4A" w:rsidRPr="00605EB6">
        <w:t>une carte géographique pour l</w:t>
      </w:r>
      <w:r w:rsidR="00C474C1">
        <w:t>’</w:t>
      </w:r>
      <w:r w:rsidR="00C52F4A" w:rsidRPr="00605EB6">
        <w:t>école des garçons</w:t>
      </w:r>
      <w:r w:rsidR="00C474C1">
        <w:t xml:space="preserve">, </w:t>
      </w:r>
      <w:r w:rsidR="00C52F4A" w:rsidRPr="00605EB6">
        <w:t>et pour l</w:t>
      </w:r>
      <w:r w:rsidR="00C474C1">
        <w:t>’</w:t>
      </w:r>
      <w:r w:rsidR="00C52F4A" w:rsidRPr="00605EB6">
        <w:t>école des filles d</w:t>
      </w:r>
      <w:r w:rsidR="00C474C1">
        <w:t>’</w:t>
      </w:r>
      <w:r w:rsidR="00C52F4A" w:rsidRPr="00605EB6">
        <w:t>un volume intitulé</w:t>
      </w:r>
      <w:r w:rsidR="00C474C1">
        <w:t> : « </w:t>
      </w:r>
      <w:r w:rsidR="00C52F4A" w:rsidRPr="00605EB6">
        <w:rPr>
          <w:i/>
          <w:iCs/>
        </w:rPr>
        <w:t>Comment on comprend la morale et la dignité dans notre pays</w:t>
      </w:r>
      <w:r w:rsidR="00C474C1">
        <w:t xml:space="preserve"> », </w:t>
      </w:r>
      <w:r w:rsidR="00C52F4A" w:rsidRPr="00605EB6">
        <w:t>et d</w:t>
      </w:r>
      <w:r w:rsidR="00C474C1">
        <w:t>’</w:t>
      </w:r>
      <w:r w:rsidR="00C52F4A" w:rsidRPr="00605EB6">
        <w:t>un autre volume portant ce titre</w:t>
      </w:r>
      <w:r w:rsidR="00C474C1">
        <w:t> : « </w:t>
      </w:r>
      <w:r w:rsidR="00C52F4A" w:rsidRPr="00605EB6">
        <w:rPr>
          <w:i/>
          <w:iCs/>
        </w:rPr>
        <w:t>Traité de vertu</w:t>
      </w:r>
      <w:r w:rsidR="00C474C1">
        <w:t> »</w:t>
      </w:r>
      <w:r w:rsidR="008E1FDF">
        <w:t>.</w:t>
      </w:r>
      <w:r w:rsidR="00C52F4A" w:rsidRPr="00605EB6">
        <w:t xml:space="preserve"> Eh bien</w:t>
      </w:r>
      <w:r w:rsidR="00C474C1">
        <w:t xml:space="preserve">, </w:t>
      </w:r>
      <w:r w:rsidR="00C52F4A" w:rsidRPr="00605EB6">
        <w:t>voilà quelles sont nos mœurs</w:t>
      </w:r>
      <w:r w:rsidR="00C474C1">
        <w:t>.</w:t>
      </w:r>
    </w:p>
    <w:p w14:paraId="23F6A0A8" w14:textId="5F735610" w:rsidR="00C474C1" w:rsidRDefault="0094609C" w:rsidP="00C52F4A">
      <w:r>
        <w:t>— </w:t>
      </w:r>
      <w:r w:rsidR="00C52F4A" w:rsidRPr="00605EB6">
        <w:t>Elles sont propres</w:t>
      </w:r>
      <w:r w:rsidR="00C474C1">
        <w:t xml:space="preserve">, </w:t>
      </w:r>
      <w:r w:rsidR="00C52F4A" w:rsidRPr="00605EB6">
        <w:t>nos mœurs</w:t>
      </w:r>
      <w:r w:rsidR="00C474C1">
        <w:t> !</w:t>
      </w:r>
    </w:p>
    <w:p w14:paraId="4C0DDD0C" w14:textId="792112C8" w:rsidR="00C474C1" w:rsidRDefault="0094609C" w:rsidP="00C52F4A">
      <w:r>
        <w:t>— </w:t>
      </w:r>
      <w:r w:rsidR="00C52F4A" w:rsidRPr="00605EB6">
        <w:t>Des fils de famille</w:t>
      </w:r>
      <w:r w:rsidR="00C474C1">
        <w:t xml:space="preserve">, </w:t>
      </w:r>
      <w:r w:rsidR="00C52F4A" w:rsidRPr="00605EB6">
        <w:t>des hommes mariés même se ruinent pour ces créatures-là</w:t>
      </w:r>
      <w:r w:rsidR="00C474C1">
        <w:t>.</w:t>
      </w:r>
    </w:p>
    <w:p w14:paraId="737AB929" w14:textId="49ECF0EF" w:rsidR="00C474C1" w:rsidRDefault="0094609C" w:rsidP="00C52F4A">
      <w:r>
        <w:lastRenderedPageBreak/>
        <w:t>— </w:t>
      </w:r>
      <w:r w:rsidR="00C52F4A" w:rsidRPr="00605EB6">
        <w:t>Sont-ils bêtes</w:t>
      </w:r>
      <w:r w:rsidR="00C474C1">
        <w:t xml:space="preserve">, </w:t>
      </w:r>
      <w:r w:rsidR="00C52F4A" w:rsidRPr="00605EB6">
        <w:t>les hommes</w:t>
      </w:r>
      <w:r w:rsidR="00C474C1">
        <w:t> !</w:t>
      </w:r>
    </w:p>
    <w:p w14:paraId="138A98D1" w14:textId="3BF26CD2" w:rsidR="00C474C1" w:rsidRDefault="0094609C" w:rsidP="00C52F4A">
      <w:r>
        <w:t>— </w:t>
      </w:r>
      <w:r w:rsidR="00C52F4A" w:rsidRPr="00605EB6">
        <w:t>Ah</w:t>
      </w:r>
      <w:r w:rsidR="00C474C1">
        <w:t xml:space="preserve"> ! </w:t>
      </w:r>
      <w:r w:rsidR="00C52F4A" w:rsidRPr="00605EB6">
        <w:t>oui</w:t>
      </w:r>
      <w:r w:rsidR="00C474C1">
        <w:t xml:space="preserve">, </w:t>
      </w:r>
      <w:r w:rsidR="00C52F4A" w:rsidRPr="00605EB6">
        <w:t>ils le sont</w:t>
      </w:r>
      <w:r w:rsidR="00C474C1">
        <w:t> !</w:t>
      </w:r>
    </w:p>
    <w:p w14:paraId="175CAD83" w14:textId="2C1A08CB" w:rsidR="00C474C1" w:rsidRDefault="0094609C" w:rsidP="00C52F4A">
      <w:r>
        <w:t>— </w:t>
      </w:r>
      <w:r w:rsidR="00C52F4A" w:rsidRPr="00605EB6">
        <w:t>Puisque c</w:t>
      </w:r>
      <w:r w:rsidR="00C474C1">
        <w:t>’</w:t>
      </w:r>
      <w:r w:rsidR="00C52F4A" w:rsidRPr="00605EB6">
        <w:t>est comme cela</w:t>
      </w:r>
      <w:r w:rsidR="00C474C1">
        <w:t xml:space="preserve">, </w:t>
      </w:r>
      <w:r w:rsidR="00C52F4A" w:rsidRPr="00605EB6">
        <w:t>il faut s</w:t>
      </w:r>
      <w:r w:rsidR="00C474C1">
        <w:t>’</w:t>
      </w:r>
      <w:r w:rsidR="00C52F4A" w:rsidRPr="00605EB6">
        <w:t>y faire</w:t>
      </w:r>
      <w:r w:rsidR="00C474C1">
        <w:t xml:space="preserve">. </w:t>
      </w:r>
      <w:r w:rsidR="00C52F4A" w:rsidRPr="00605EB6">
        <w:t>Hier</w:t>
      </w:r>
      <w:r w:rsidR="00C474C1">
        <w:t xml:space="preserve">, </w:t>
      </w:r>
      <w:r w:rsidR="00C52F4A" w:rsidRPr="00605EB6">
        <w:t>c</w:t>
      </w:r>
      <w:r w:rsidR="00C474C1">
        <w:t>’</w:t>
      </w:r>
      <w:r w:rsidR="00C52F4A" w:rsidRPr="00605EB6">
        <w:t>était une marquise pour rire qui nous éblouissait par son luxe insolent</w:t>
      </w:r>
      <w:r w:rsidR="00C474C1">
        <w:t xml:space="preserve"> ; </w:t>
      </w:r>
      <w:r w:rsidR="00C52F4A" w:rsidRPr="00605EB6">
        <w:t>demain</w:t>
      </w:r>
      <w:r w:rsidR="00C474C1">
        <w:t xml:space="preserve">, </w:t>
      </w:r>
      <w:r w:rsidR="00C52F4A" w:rsidRPr="00605EB6">
        <w:t>ce sera une baronne ou une comtesse du même tonneau</w:t>
      </w:r>
      <w:r w:rsidR="00C474C1">
        <w:t xml:space="preserve">. </w:t>
      </w:r>
      <w:r w:rsidR="00C52F4A" w:rsidRPr="00605EB6">
        <w:t>Ce sont ces filles impures qui nous éclaboussent en passant</w:t>
      </w:r>
      <w:r w:rsidR="00C474C1">
        <w:t xml:space="preserve">, </w:t>
      </w:r>
      <w:r w:rsidR="00C52F4A" w:rsidRPr="00605EB6">
        <w:t>nous autres honnêtes femmes</w:t>
      </w:r>
      <w:r w:rsidR="00C474C1">
        <w:t>.</w:t>
      </w:r>
    </w:p>
    <w:p w14:paraId="1A56236D" w14:textId="77777777" w:rsidR="00C474C1" w:rsidRDefault="00C52F4A" w:rsidP="00C52F4A">
      <w:r w:rsidRPr="0068137B">
        <w:t>Voilà quels étaient les propos tenus</w:t>
      </w:r>
      <w:r w:rsidR="00C474C1">
        <w:t xml:space="preserve">, </w:t>
      </w:r>
      <w:r w:rsidRPr="0068137B">
        <w:t>les réflexions faites au sujet de la pauvre Lucy</w:t>
      </w:r>
      <w:r w:rsidR="00C474C1">
        <w:t xml:space="preserve">. </w:t>
      </w:r>
      <w:r w:rsidRPr="0068137B">
        <w:t>Comme on le voit</w:t>
      </w:r>
      <w:r w:rsidR="00C474C1">
        <w:t xml:space="preserve">, </w:t>
      </w:r>
      <w:r w:rsidRPr="0068137B">
        <w:t>les paroles du baron</w:t>
      </w:r>
      <w:r w:rsidR="00C474C1">
        <w:t xml:space="preserve">, </w:t>
      </w:r>
      <w:r w:rsidRPr="0068137B">
        <w:t>répétées par les domestiques</w:t>
      </w:r>
      <w:r w:rsidR="00C474C1">
        <w:t xml:space="preserve">, </w:t>
      </w:r>
      <w:r w:rsidRPr="0068137B">
        <w:t>avaient porté leurs fruits</w:t>
      </w:r>
      <w:r w:rsidR="00C474C1">
        <w:t>.</w:t>
      </w:r>
    </w:p>
    <w:p w14:paraId="286733AF" w14:textId="77777777" w:rsidR="00C474C1" w:rsidRDefault="00C52F4A" w:rsidP="00C52F4A">
      <w:r w:rsidRPr="00605EB6">
        <w:t>La marquise fut</w:t>
      </w:r>
      <w:r w:rsidR="00C474C1">
        <w:t xml:space="preserve">, </w:t>
      </w:r>
      <w:r w:rsidRPr="00605EB6">
        <w:t>pendant quelques jours</w:t>
      </w:r>
      <w:r w:rsidR="00C474C1">
        <w:t xml:space="preserve">, </w:t>
      </w:r>
      <w:r w:rsidRPr="00605EB6">
        <w:t>l</w:t>
      </w:r>
      <w:r w:rsidR="00C474C1">
        <w:t>’</w:t>
      </w:r>
      <w:r w:rsidRPr="00605EB6">
        <w:t>objet de toutes les conversations</w:t>
      </w:r>
      <w:r w:rsidR="00C474C1">
        <w:t xml:space="preserve">. </w:t>
      </w:r>
      <w:r w:rsidRPr="00605EB6">
        <w:t>Des paroles indignées</w:t>
      </w:r>
      <w:r w:rsidR="00C474C1">
        <w:t xml:space="preserve">, </w:t>
      </w:r>
      <w:r w:rsidRPr="00605EB6">
        <w:t>du dédain</w:t>
      </w:r>
      <w:r w:rsidR="00C474C1">
        <w:t xml:space="preserve">, </w:t>
      </w:r>
      <w:r w:rsidRPr="00605EB6">
        <w:t>du mépris</w:t>
      </w:r>
      <w:r w:rsidR="00C474C1">
        <w:t xml:space="preserve">… </w:t>
      </w:r>
      <w:r w:rsidRPr="00605EB6">
        <w:t>Pas un mot de pitié</w:t>
      </w:r>
      <w:r w:rsidR="00C474C1">
        <w:t xml:space="preserve">. </w:t>
      </w:r>
      <w:r w:rsidRPr="00605EB6">
        <w:t>Le courant n</w:t>
      </w:r>
      <w:r w:rsidR="00C474C1">
        <w:t>’</w:t>
      </w:r>
      <w:r w:rsidRPr="00605EB6">
        <w:t>y était pas</w:t>
      </w:r>
      <w:r w:rsidR="00C474C1">
        <w:t xml:space="preserve">. </w:t>
      </w:r>
      <w:r w:rsidRPr="00605EB6">
        <w:t>Elle était folle</w:t>
      </w:r>
      <w:r w:rsidR="00C474C1">
        <w:t xml:space="preserve">. </w:t>
      </w:r>
      <w:r w:rsidRPr="00605EB6">
        <w:t>Qu</w:t>
      </w:r>
      <w:r w:rsidR="00C474C1">
        <w:t>’</w:t>
      </w:r>
      <w:r w:rsidRPr="00605EB6">
        <w:t>importe</w:t>
      </w:r>
      <w:r w:rsidR="00C474C1">
        <w:t xml:space="preserve"> ? </w:t>
      </w:r>
      <w:r w:rsidRPr="00605EB6">
        <w:t>On fut impitoyable</w:t>
      </w:r>
      <w:r w:rsidR="00C474C1">
        <w:t>.</w:t>
      </w:r>
    </w:p>
    <w:p w14:paraId="3BAC27BB" w14:textId="77777777" w:rsidR="00C474C1" w:rsidRDefault="00C52F4A" w:rsidP="00C52F4A">
      <w:r w:rsidRPr="00605EB6">
        <w:t>Mais tout passe</w:t>
      </w:r>
      <w:r w:rsidR="00C474C1">
        <w:t xml:space="preserve">, </w:t>
      </w:r>
      <w:r w:rsidRPr="00605EB6">
        <w:t>tout s</w:t>
      </w:r>
      <w:r w:rsidR="00C474C1">
        <w:t>’</w:t>
      </w:r>
      <w:r w:rsidRPr="00605EB6">
        <w:t>oublie</w:t>
      </w:r>
      <w:r w:rsidR="00C474C1">
        <w:t xml:space="preserve"> : </w:t>
      </w:r>
      <w:r w:rsidRPr="00605EB6">
        <w:t>on ne pensait déjà plus</w:t>
      </w:r>
      <w:r w:rsidR="00C474C1">
        <w:t xml:space="preserve">, </w:t>
      </w:r>
      <w:r w:rsidRPr="00605EB6">
        <w:t>au bout de deux semaines</w:t>
      </w:r>
      <w:r w:rsidR="00C474C1">
        <w:t xml:space="preserve">, </w:t>
      </w:r>
      <w:r w:rsidRPr="00605EB6">
        <w:t>à la pauvre Lucy</w:t>
      </w:r>
      <w:r w:rsidR="00C474C1">
        <w:t xml:space="preserve">, </w:t>
      </w:r>
      <w:r w:rsidRPr="00605EB6">
        <w:t>Marquise de Chamarande</w:t>
      </w:r>
      <w:r w:rsidR="00C474C1">
        <w:t>.</w:t>
      </w:r>
    </w:p>
    <w:p w14:paraId="632D3CB5" w14:textId="1A369984" w:rsidR="00C52F4A" w:rsidRPr="00605EB6" w:rsidRDefault="00C52F4A" w:rsidP="00C474C1">
      <w:pPr>
        <w:pStyle w:val="Titre2"/>
      </w:pPr>
      <w:bookmarkStart w:id="74" w:name="_Toc197617919"/>
      <w:r w:rsidRPr="00605EB6">
        <w:lastRenderedPageBreak/>
        <w:t>XVI</w:t>
      </w:r>
      <w:r w:rsidRPr="00605EB6">
        <w:br/>
      </w:r>
      <w:r w:rsidRPr="00605EB6">
        <w:br/>
        <w:t>COMMENT CLÉMENTINE DE VAUCOURT DEVINT BARONNE DE SIMAISE</w:t>
      </w:r>
      <w:bookmarkEnd w:id="74"/>
    </w:p>
    <w:p w14:paraId="5327804C" w14:textId="77777777" w:rsidR="00C474C1" w:rsidRDefault="00C52F4A" w:rsidP="00C52F4A">
      <w:r w:rsidRPr="00605EB6">
        <w:t>Le baron de Simaise avait acheté un hôtel avenue des Champs-Élysées et meublé somptueusement ses appartements</w:t>
      </w:r>
      <w:r w:rsidR="00C474C1">
        <w:t xml:space="preserve">. </w:t>
      </w:r>
      <w:r w:rsidRPr="00605EB6">
        <w:t>Toutefois</w:t>
      </w:r>
      <w:r w:rsidR="00C474C1">
        <w:t xml:space="preserve">, </w:t>
      </w:r>
      <w:r w:rsidRPr="00605EB6">
        <w:t>il ne se pressait point de monter sa maison</w:t>
      </w:r>
      <w:r w:rsidR="00C474C1">
        <w:t xml:space="preserve">. </w:t>
      </w:r>
      <w:r w:rsidRPr="00605EB6">
        <w:t>Il n</w:t>
      </w:r>
      <w:r w:rsidR="00C474C1">
        <w:t>’</w:t>
      </w:r>
      <w:r w:rsidRPr="00605EB6">
        <w:t>avait encore que trois domestiques et se contentait</w:t>
      </w:r>
      <w:r w:rsidR="00C474C1">
        <w:t xml:space="preserve">, </w:t>
      </w:r>
      <w:r w:rsidRPr="00605EB6">
        <w:t>pour le moment</w:t>
      </w:r>
      <w:r w:rsidR="00C474C1">
        <w:t xml:space="preserve">, </w:t>
      </w:r>
      <w:r w:rsidRPr="00605EB6">
        <w:t>des deux chevaux et des voitures achetés par le marquis</w:t>
      </w:r>
      <w:r w:rsidR="00C474C1">
        <w:t>.</w:t>
      </w:r>
    </w:p>
    <w:p w14:paraId="7F585820" w14:textId="5BE6BEA0" w:rsidR="00C474C1" w:rsidRDefault="00C52F4A" w:rsidP="00C52F4A">
      <w:r w:rsidRPr="00605EB6">
        <w:t>Il recevait peu</w:t>
      </w:r>
      <w:r w:rsidR="00C474C1">
        <w:t xml:space="preserve">, </w:t>
      </w:r>
      <w:r w:rsidRPr="00605EB6">
        <w:t>quelques amis seulement</w:t>
      </w:r>
      <w:r w:rsidR="00C474C1">
        <w:t xml:space="preserve">, </w:t>
      </w:r>
      <w:r w:rsidRPr="00605EB6">
        <w:t>des amis choisis</w:t>
      </w:r>
      <w:r w:rsidR="00C474C1">
        <w:t xml:space="preserve">. </w:t>
      </w:r>
      <w:r w:rsidRPr="00605EB6">
        <w:t>Il se montrait réservé</w:t>
      </w:r>
      <w:r w:rsidR="00C474C1">
        <w:t xml:space="preserve">, </w:t>
      </w:r>
      <w:r w:rsidRPr="00605EB6">
        <w:t>sa parole était celle d</w:t>
      </w:r>
      <w:r w:rsidR="00C474C1">
        <w:t>’</w:t>
      </w:r>
      <w:r w:rsidRPr="00605EB6">
        <w:t>un sage</w:t>
      </w:r>
      <w:r w:rsidR="00C474C1">
        <w:t xml:space="preserve">. </w:t>
      </w:r>
      <w:r w:rsidRPr="00605EB6">
        <w:t>Il portait ostensiblement le deuil de son frère</w:t>
      </w:r>
      <w:r w:rsidR="00C474C1">
        <w:t xml:space="preserve">, </w:t>
      </w:r>
      <w:r w:rsidRPr="00605EB6">
        <w:t>affectait une grande tristesse</w:t>
      </w:r>
      <w:r w:rsidR="00C474C1">
        <w:t xml:space="preserve">, </w:t>
      </w:r>
      <w:r w:rsidRPr="00605EB6">
        <w:t>une douleur vraie</w:t>
      </w:r>
      <w:r w:rsidR="00C474C1">
        <w:t xml:space="preserve"> ; </w:t>
      </w:r>
      <w:r w:rsidRPr="00605EB6">
        <w:t>il édifiait le monde</w:t>
      </w:r>
      <w:r w:rsidR="00C474C1">
        <w:t xml:space="preserve">. </w:t>
      </w:r>
      <w:r w:rsidRPr="00605EB6">
        <w:t>Rien à dire sur sa conduite</w:t>
      </w:r>
      <w:r w:rsidR="004540F3">
        <w:t> ;</w:t>
      </w:r>
      <w:r w:rsidR="00C474C1">
        <w:t xml:space="preserve"> </w:t>
      </w:r>
      <w:r w:rsidRPr="00605EB6">
        <w:t>il semblait avoir renoncé pour toujours à toutes les folies qui le faisaient acclamer autrefois par les viveurs de Paris</w:t>
      </w:r>
      <w:r w:rsidR="00C474C1">
        <w:t>.</w:t>
      </w:r>
    </w:p>
    <w:p w14:paraId="7450B435" w14:textId="77777777" w:rsidR="00C474C1" w:rsidRDefault="00C52F4A" w:rsidP="00C52F4A">
      <w:r w:rsidRPr="006D1185">
        <w:t>Il suivait les conseils de Blaireau</w:t>
      </w:r>
      <w:r w:rsidR="00C474C1">
        <w:t xml:space="preserve">. </w:t>
      </w:r>
      <w:r w:rsidRPr="006D1185">
        <w:t>Celui-ci lui avait dit</w:t>
      </w:r>
      <w:r w:rsidR="00C474C1">
        <w:t> :</w:t>
      </w:r>
    </w:p>
    <w:p w14:paraId="40C446A2" w14:textId="33E52286" w:rsidR="00C474C1" w:rsidRDefault="0094609C" w:rsidP="00C52F4A">
      <w:r>
        <w:t>— </w:t>
      </w:r>
      <w:r w:rsidR="00C52F4A" w:rsidRPr="006D1185">
        <w:t>Pour commencer</w:t>
      </w:r>
      <w:r w:rsidR="00C474C1">
        <w:t xml:space="preserve">, </w:t>
      </w:r>
      <w:r w:rsidR="00C52F4A" w:rsidRPr="006D1185">
        <w:t>monsieur le baron</w:t>
      </w:r>
      <w:r w:rsidR="00C474C1">
        <w:t xml:space="preserve">, </w:t>
      </w:r>
      <w:r w:rsidR="00C52F4A" w:rsidRPr="006D1185">
        <w:t>pas de bruit</w:t>
      </w:r>
      <w:r w:rsidR="00C474C1">
        <w:t xml:space="preserve">, </w:t>
      </w:r>
      <w:r w:rsidR="00C52F4A" w:rsidRPr="006D1185">
        <w:t>pas d</w:t>
      </w:r>
      <w:r w:rsidR="00C474C1">
        <w:t>’</w:t>
      </w:r>
      <w:r w:rsidR="00C52F4A" w:rsidRPr="006D1185">
        <w:t>éclat</w:t>
      </w:r>
      <w:r w:rsidR="00C474C1">
        <w:t xml:space="preserve"> ; </w:t>
      </w:r>
      <w:r w:rsidR="00C52F4A" w:rsidRPr="006D1185">
        <w:t>veillez sur vous</w:t>
      </w:r>
      <w:r w:rsidR="00C474C1">
        <w:t xml:space="preserve">, </w:t>
      </w:r>
      <w:r w:rsidR="00C52F4A" w:rsidRPr="006D1185">
        <w:t>prenez garde</w:t>
      </w:r>
      <w:r w:rsidR="00C474C1">
        <w:t> !</w:t>
      </w:r>
    </w:p>
    <w:p w14:paraId="740226EE" w14:textId="0FF8968D" w:rsidR="00C474C1" w:rsidRDefault="00C52F4A" w:rsidP="00C52F4A">
      <w:r w:rsidRPr="00605EB6">
        <w:t>Si grande hâte qu</w:t>
      </w:r>
      <w:r w:rsidR="00C474C1">
        <w:t>’</w:t>
      </w:r>
      <w:r w:rsidRPr="00605EB6">
        <w:t xml:space="preserve">il </w:t>
      </w:r>
      <w:r w:rsidR="006D1185" w:rsidRPr="00605EB6">
        <w:t>e</w:t>
      </w:r>
      <w:r w:rsidR="006D1185">
        <w:t>û</w:t>
      </w:r>
      <w:r w:rsidR="006D1185" w:rsidRPr="00605EB6">
        <w:t xml:space="preserve">t </w:t>
      </w:r>
      <w:r w:rsidRPr="00605EB6">
        <w:t>de jouir complètement de sa fortune</w:t>
      </w:r>
      <w:r w:rsidR="00C474C1">
        <w:t xml:space="preserve">, </w:t>
      </w:r>
      <w:r w:rsidRPr="00605EB6">
        <w:t>iniquement acquise</w:t>
      </w:r>
      <w:r w:rsidR="00C474C1">
        <w:t xml:space="preserve">, </w:t>
      </w:r>
      <w:r w:rsidRPr="00605EB6">
        <w:t>il se modérait</w:t>
      </w:r>
      <w:r w:rsidR="00C474C1">
        <w:t xml:space="preserve">, </w:t>
      </w:r>
      <w:r w:rsidRPr="00605EB6">
        <w:t>mettait un frein à ses ardeurs</w:t>
      </w:r>
      <w:r w:rsidR="00C474C1">
        <w:t xml:space="preserve">. </w:t>
      </w:r>
      <w:r w:rsidRPr="00605EB6">
        <w:t>C</w:t>
      </w:r>
      <w:r w:rsidR="00C474C1">
        <w:t>’</w:t>
      </w:r>
      <w:r w:rsidRPr="00605EB6">
        <w:t>est le monde</w:t>
      </w:r>
      <w:r w:rsidR="00C474C1">
        <w:t xml:space="preserve">, </w:t>
      </w:r>
      <w:r w:rsidRPr="00605EB6">
        <w:t>maintenant</w:t>
      </w:r>
      <w:r w:rsidR="00C474C1">
        <w:t xml:space="preserve">, </w:t>
      </w:r>
      <w:r w:rsidRPr="00605EB6">
        <w:t>qu</w:t>
      </w:r>
      <w:r w:rsidR="00C474C1">
        <w:t>’</w:t>
      </w:r>
      <w:r w:rsidRPr="00605EB6">
        <w:t>il fallait tromper</w:t>
      </w:r>
      <w:r w:rsidR="00C474C1">
        <w:t xml:space="preserve">. </w:t>
      </w:r>
      <w:r w:rsidRPr="00605EB6">
        <w:t>Il y réussit</w:t>
      </w:r>
      <w:r w:rsidR="00C474C1">
        <w:t xml:space="preserve">. </w:t>
      </w:r>
      <w:r w:rsidRPr="00605EB6">
        <w:t>Il s</w:t>
      </w:r>
      <w:r w:rsidR="00C474C1">
        <w:t>’</w:t>
      </w:r>
      <w:r w:rsidRPr="00605EB6">
        <w:t>arrangea de façon à ne pas attirer trop l</w:t>
      </w:r>
      <w:r w:rsidR="00C474C1">
        <w:t>’</w:t>
      </w:r>
      <w:r w:rsidRPr="00605EB6">
        <w:t>attention sur lui</w:t>
      </w:r>
      <w:r w:rsidR="00C474C1">
        <w:t xml:space="preserve">, </w:t>
      </w:r>
      <w:r w:rsidRPr="00605EB6">
        <w:t>et il n</w:t>
      </w:r>
      <w:r w:rsidR="00C474C1">
        <w:t>’</w:t>
      </w:r>
      <w:r w:rsidRPr="00605EB6">
        <w:t>eut qu</w:t>
      </w:r>
      <w:r w:rsidR="00C474C1">
        <w:t>’</w:t>
      </w:r>
      <w:r w:rsidRPr="00605EB6">
        <w:t>à se féliciter des conseils de Blaireau</w:t>
      </w:r>
      <w:r w:rsidR="00C474C1">
        <w:t xml:space="preserve">, </w:t>
      </w:r>
      <w:r w:rsidRPr="00605EB6">
        <w:t>car on s</w:t>
      </w:r>
      <w:r w:rsidR="00C474C1">
        <w:t>’</w:t>
      </w:r>
      <w:r w:rsidRPr="00605EB6">
        <w:t>étonna à peine du changement survenu dans sa fortune</w:t>
      </w:r>
      <w:r w:rsidR="00C474C1">
        <w:t>.</w:t>
      </w:r>
    </w:p>
    <w:p w14:paraId="3932D5ED" w14:textId="77777777" w:rsidR="00C474C1" w:rsidRDefault="00C52F4A" w:rsidP="00C52F4A">
      <w:r w:rsidRPr="00605EB6">
        <w:t>En effet</w:t>
      </w:r>
      <w:r w:rsidR="00C474C1">
        <w:t xml:space="preserve">, </w:t>
      </w:r>
      <w:r w:rsidRPr="00605EB6">
        <w:t>ceci passa à peu près inaperçu</w:t>
      </w:r>
      <w:r w:rsidR="00C474C1">
        <w:t xml:space="preserve">, </w:t>
      </w:r>
      <w:r w:rsidRPr="00605EB6">
        <w:t>comme tant de choses dans la grande ville</w:t>
      </w:r>
      <w:r w:rsidR="00C474C1">
        <w:t>.</w:t>
      </w:r>
    </w:p>
    <w:p w14:paraId="00FD99EE" w14:textId="77777777" w:rsidR="00C474C1" w:rsidRDefault="00C52F4A" w:rsidP="00C52F4A">
      <w:r w:rsidRPr="00605EB6">
        <w:lastRenderedPageBreak/>
        <w:t>Le baron n</w:t>
      </w:r>
      <w:r w:rsidR="00C474C1">
        <w:t>’</w:t>
      </w:r>
      <w:r w:rsidRPr="00605EB6">
        <w:t>en continuait pas moins à être prudent</w:t>
      </w:r>
      <w:r w:rsidR="00C474C1">
        <w:t xml:space="preserve"> ; </w:t>
      </w:r>
      <w:r w:rsidRPr="00605EB6">
        <w:t>il ne faisait un pas en avant qu</w:t>
      </w:r>
      <w:r w:rsidR="00C474C1">
        <w:t>’</w:t>
      </w:r>
      <w:r w:rsidRPr="00605EB6">
        <w:t>après s</w:t>
      </w:r>
      <w:r w:rsidR="00C474C1">
        <w:t>’</w:t>
      </w:r>
      <w:r w:rsidRPr="00605EB6">
        <w:t>être bien assuré qu</w:t>
      </w:r>
      <w:r w:rsidR="00C474C1">
        <w:t>’</w:t>
      </w:r>
      <w:r w:rsidRPr="00605EB6">
        <w:t>il posait le pied sur un terrain solide</w:t>
      </w:r>
      <w:r w:rsidR="00C474C1">
        <w:t xml:space="preserve"> ; </w:t>
      </w:r>
      <w:r w:rsidRPr="00605EB6">
        <w:t>constamment il se tenait sur la défensive</w:t>
      </w:r>
      <w:r w:rsidR="00C474C1">
        <w:t>.</w:t>
      </w:r>
    </w:p>
    <w:p w14:paraId="504402A3" w14:textId="77777777" w:rsidR="00C474C1" w:rsidRDefault="00C52F4A" w:rsidP="00C52F4A">
      <w:r w:rsidRPr="00605EB6">
        <w:t>Malgré tout</w:t>
      </w:r>
      <w:r w:rsidR="00C474C1">
        <w:t xml:space="preserve">, </w:t>
      </w:r>
      <w:r w:rsidRPr="00605EB6">
        <w:t>sa conscience n</w:t>
      </w:r>
      <w:r w:rsidR="00C474C1">
        <w:t>’</w:t>
      </w:r>
      <w:r w:rsidRPr="00605EB6">
        <w:t>était pas tranquille</w:t>
      </w:r>
      <w:r w:rsidR="00C474C1">
        <w:t xml:space="preserve"> ; </w:t>
      </w:r>
      <w:r w:rsidRPr="00605EB6">
        <w:t>il lui semblait entendre autour de lui comme une rumeur menaçante</w:t>
      </w:r>
      <w:r w:rsidR="00C474C1">
        <w:t xml:space="preserve">, </w:t>
      </w:r>
      <w:r w:rsidRPr="00605EB6">
        <w:t>et il sentait qu</w:t>
      </w:r>
      <w:r w:rsidR="00C474C1">
        <w:t>’</w:t>
      </w:r>
      <w:r w:rsidRPr="00605EB6">
        <w:t>il faudrait peu de chose pour qu</w:t>
      </w:r>
      <w:r w:rsidR="00C474C1">
        <w:t>’</w:t>
      </w:r>
      <w:r w:rsidRPr="00605EB6">
        <w:t>il fût englouti dans un effroyable effondrement</w:t>
      </w:r>
      <w:r w:rsidR="00C474C1">
        <w:t>.</w:t>
      </w:r>
    </w:p>
    <w:p w14:paraId="3B467DBD" w14:textId="77777777" w:rsidR="00C474C1" w:rsidRDefault="00C52F4A" w:rsidP="00C52F4A">
      <w:r w:rsidRPr="00605EB6">
        <w:t>Voilà pourquoi sa conduite</w:t>
      </w:r>
      <w:r w:rsidR="00C474C1">
        <w:t xml:space="preserve">, </w:t>
      </w:r>
      <w:r w:rsidRPr="00605EB6">
        <w:t>en apparence du moins</w:t>
      </w:r>
      <w:r w:rsidR="00C474C1">
        <w:t xml:space="preserve">, </w:t>
      </w:r>
      <w:r w:rsidRPr="00605EB6">
        <w:t>était exemplaire</w:t>
      </w:r>
      <w:r w:rsidR="00C474C1">
        <w:t xml:space="preserve">, </w:t>
      </w:r>
      <w:r w:rsidRPr="00605EB6">
        <w:t>pourquoi il se montrait modeste</w:t>
      </w:r>
      <w:r w:rsidR="00C474C1">
        <w:t xml:space="preserve">, </w:t>
      </w:r>
      <w:r w:rsidRPr="00605EB6">
        <w:t>réservé</w:t>
      </w:r>
      <w:r w:rsidR="00C474C1">
        <w:t xml:space="preserve">, </w:t>
      </w:r>
      <w:r w:rsidRPr="00605EB6">
        <w:t>parlant peu</w:t>
      </w:r>
      <w:r w:rsidR="00C474C1">
        <w:t xml:space="preserve">, </w:t>
      </w:r>
      <w:r w:rsidRPr="00605EB6">
        <w:t>s</w:t>
      </w:r>
      <w:r w:rsidR="00C474C1">
        <w:t>’</w:t>
      </w:r>
      <w:r w:rsidRPr="00605EB6">
        <w:t>observant</w:t>
      </w:r>
      <w:r w:rsidR="00C474C1">
        <w:t xml:space="preserve">, </w:t>
      </w:r>
      <w:r w:rsidRPr="00605EB6">
        <w:t>évitant avec soin qu</w:t>
      </w:r>
      <w:r w:rsidR="00C474C1">
        <w:t>’</w:t>
      </w:r>
      <w:r w:rsidRPr="00605EB6">
        <w:t>on fît du bruit autour de son nom</w:t>
      </w:r>
      <w:r w:rsidR="00C474C1">
        <w:t>.</w:t>
      </w:r>
    </w:p>
    <w:p w14:paraId="69FC86AD" w14:textId="77777777" w:rsidR="00C474C1" w:rsidRDefault="00C52F4A" w:rsidP="00C52F4A">
      <w:r w:rsidRPr="00605EB6">
        <w:t>Trompés</w:t>
      </w:r>
      <w:r w:rsidR="00C474C1">
        <w:t xml:space="preserve">, </w:t>
      </w:r>
      <w:r w:rsidRPr="00605EB6">
        <w:t>eux aussi</w:t>
      </w:r>
      <w:r w:rsidR="00C474C1">
        <w:t xml:space="preserve">, </w:t>
      </w:r>
      <w:r w:rsidRPr="00605EB6">
        <w:t>ses anciens amis</w:t>
      </w:r>
      <w:r w:rsidR="00C474C1">
        <w:t xml:space="preserve">, </w:t>
      </w:r>
      <w:r w:rsidRPr="00605EB6">
        <w:t>les viveurs</w:t>
      </w:r>
      <w:r w:rsidR="00C474C1">
        <w:t xml:space="preserve">, </w:t>
      </w:r>
      <w:r w:rsidRPr="00605EB6">
        <w:t>le dédaignèrent</w:t>
      </w:r>
      <w:r w:rsidR="00C474C1">
        <w:t xml:space="preserve">, </w:t>
      </w:r>
      <w:r w:rsidRPr="00605EB6">
        <w:t>l</w:t>
      </w:r>
      <w:r w:rsidR="00C474C1">
        <w:t>’</w:t>
      </w:r>
      <w:r w:rsidRPr="00605EB6">
        <w:t>abandonnèrent</w:t>
      </w:r>
      <w:r w:rsidR="00C474C1">
        <w:t xml:space="preserve"> ; </w:t>
      </w:r>
      <w:r w:rsidRPr="00605EB6">
        <w:t>ils ne le trouvaient plus digne d</w:t>
      </w:r>
      <w:r w:rsidR="00C474C1">
        <w:t>’</w:t>
      </w:r>
      <w:r w:rsidRPr="00605EB6">
        <w:t>occuper une place parmi eux</w:t>
      </w:r>
      <w:r w:rsidR="00C474C1">
        <w:t xml:space="preserve">. </w:t>
      </w:r>
      <w:r w:rsidRPr="00605EB6">
        <w:t>C</w:t>
      </w:r>
      <w:r w:rsidR="00C474C1">
        <w:t>’</w:t>
      </w:r>
      <w:r w:rsidRPr="00605EB6">
        <w:t>est ce que voulait le baron</w:t>
      </w:r>
      <w:r w:rsidR="00C474C1">
        <w:t xml:space="preserve">. </w:t>
      </w:r>
      <w:r w:rsidRPr="00605EB6">
        <w:t>En revanche</w:t>
      </w:r>
      <w:r w:rsidR="00C474C1">
        <w:t xml:space="preserve">, </w:t>
      </w:r>
      <w:r w:rsidRPr="00605EB6">
        <w:t>du côté des honnêtes gens</w:t>
      </w:r>
      <w:r w:rsidR="00C474C1">
        <w:t xml:space="preserve">, </w:t>
      </w:r>
      <w:r w:rsidRPr="00605EB6">
        <w:t>il s</w:t>
      </w:r>
      <w:r w:rsidR="00C474C1">
        <w:t>’</w:t>
      </w:r>
      <w:r w:rsidRPr="00605EB6">
        <w:t>acquit de nombreuses sympathies</w:t>
      </w:r>
      <w:r w:rsidR="00C474C1">
        <w:t xml:space="preserve"> ; </w:t>
      </w:r>
      <w:r w:rsidRPr="00605EB6">
        <w:t>c</w:t>
      </w:r>
      <w:r w:rsidR="00C474C1">
        <w:t>’</w:t>
      </w:r>
      <w:r w:rsidRPr="00605EB6">
        <w:t>est ce qu</w:t>
      </w:r>
      <w:r w:rsidR="00C474C1">
        <w:t>’</w:t>
      </w:r>
      <w:r w:rsidRPr="00605EB6">
        <w:t>il voulait aussi</w:t>
      </w:r>
      <w:r w:rsidR="00C474C1">
        <w:t>.</w:t>
      </w:r>
    </w:p>
    <w:p w14:paraId="5AA34C4C" w14:textId="77777777" w:rsidR="00C474C1" w:rsidRDefault="00C52F4A" w:rsidP="00C52F4A">
      <w:r w:rsidRPr="00605EB6">
        <w:t>Ami du marquis de Presle</w:t>
      </w:r>
      <w:r w:rsidR="00C474C1">
        <w:t xml:space="preserve">, </w:t>
      </w:r>
      <w:r w:rsidRPr="00605EB6">
        <w:t>présenté par lui dans les salons du meilleur monde et les mieux fréquentés</w:t>
      </w:r>
      <w:r w:rsidR="00C474C1">
        <w:t xml:space="preserve">, </w:t>
      </w:r>
      <w:r w:rsidRPr="00605EB6">
        <w:t>il fut très bien accueilli partout</w:t>
      </w:r>
      <w:r w:rsidR="00C474C1">
        <w:t>.</w:t>
      </w:r>
    </w:p>
    <w:p w14:paraId="7AC291A2" w14:textId="77777777" w:rsidR="00C474C1" w:rsidRDefault="00C52F4A" w:rsidP="00C52F4A">
      <w:r w:rsidRPr="00605EB6">
        <w:t>Beau garçon</w:t>
      </w:r>
      <w:r w:rsidR="00C474C1">
        <w:t xml:space="preserve">, </w:t>
      </w:r>
      <w:r w:rsidRPr="00605EB6">
        <w:t>élégant</w:t>
      </w:r>
      <w:r w:rsidR="00C474C1">
        <w:t xml:space="preserve">, </w:t>
      </w:r>
      <w:r w:rsidRPr="00605EB6">
        <w:t>distingué</w:t>
      </w:r>
      <w:r w:rsidR="00C474C1">
        <w:t xml:space="preserve">, </w:t>
      </w:r>
      <w:r w:rsidRPr="00605EB6">
        <w:t>esprit subtil</w:t>
      </w:r>
      <w:r w:rsidR="00C474C1">
        <w:t xml:space="preserve">, </w:t>
      </w:r>
      <w:r w:rsidRPr="00605EB6">
        <w:t>parlant peu</w:t>
      </w:r>
      <w:r w:rsidR="00C474C1">
        <w:t xml:space="preserve">, </w:t>
      </w:r>
      <w:r w:rsidRPr="00605EB6">
        <w:t>mais bien et juste</w:t>
      </w:r>
      <w:r w:rsidR="00C474C1">
        <w:t xml:space="preserve"> ; </w:t>
      </w:r>
      <w:r w:rsidRPr="00605EB6">
        <w:t>l</w:t>
      </w:r>
      <w:r w:rsidR="00C474C1">
        <w:t>’</w:t>
      </w:r>
      <w:r w:rsidRPr="00605EB6">
        <w:t>air un peu timide</w:t>
      </w:r>
      <w:r w:rsidR="00C474C1">
        <w:t xml:space="preserve">, </w:t>
      </w:r>
      <w:r w:rsidRPr="00605EB6">
        <w:t>un peu embarrassé</w:t>
      </w:r>
      <w:r w:rsidR="00C474C1">
        <w:t xml:space="preserve">, </w:t>
      </w:r>
      <w:r w:rsidRPr="00605EB6">
        <w:t>empressé auprès des dames</w:t>
      </w:r>
      <w:r w:rsidR="00C474C1">
        <w:t xml:space="preserve">, </w:t>
      </w:r>
      <w:r w:rsidRPr="00605EB6">
        <w:t>des vieilles surtout</w:t>
      </w:r>
      <w:r w:rsidR="00C474C1">
        <w:t xml:space="preserve">, </w:t>
      </w:r>
      <w:r w:rsidRPr="00605EB6">
        <w:t>il devint vite leur favori et elles eurent pour lui d</w:t>
      </w:r>
      <w:r w:rsidR="00C474C1">
        <w:t>’</w:t>
      </w:r>
      <w:r w:rsidRPr="00605EB6">
        <w:t>aimables minauderies</w:t>
      </w:r>
      <w:r w:rsidR="00C474C1">
        <w:t xml:space="preserve">, </w:t>
      </w:r>
      <w:r w:rsidRPr="00605EB6">
        <w:t>d</w:t>
      </w:r>
      <w:r w:rsidR="00C474C1">
        <w:t>’</w:t>
      </w:r>
      <w:r w:rsidRPr="00605EB6">
        <w:t>adorables prévenances</w:t>
      </w:r>
      <w:r w:rsidR="00C474C1">
        <w:t>.</w:t>
      </w:r>
    </w:p>
    <w:p w14:paraId="37170D48" w14:textId="4EB446EF" w:rsidR="00C474C1" w:rsidRDefault="00C52F4A" w:rsidP="00C52F4A">
      <w:r w:rsidRPr="00605EB6">
        <w:t xml:space="preserve">Le baron continuait </w:t>
      </w:r>
      <w:r w:rsidR="004E552E">
        <w:t>de</w:t>
      </w:r>
      <w:r w:rsidR="004E552E" w:rsidRPr="00605EB6">
        <w:t xml:space="preserve"> </w:t>
      </w:r>
      <w:r w:rsidRPr="00605EB6">
        <w:t>jouer délicieusement la comédie</w:t>
      </w:r>
      <w:r w:rsidR="00C474C1">
        <w:t>.</w:t>
      </w:r>
    </w:p>
    <w:p w14:paraId="6CFE1C32" w14:textId="77777777" w:rsidR="00C474C1" w:rsidRDefault="00C52F4A" w:rsidP="00C52F4A">
      <w:r w:rsidRPr="00605EB6">
        <w:t>On se disait et on se répétait à l</w:t>
      </w:r>
      <w:r w:rsidR="00C474C1">
        <w:t>’</w:t>
      </w:r>
      <w:r w:rsidRPr="00605EB6">
        <w:t>oreille</w:t>
      </w:r>
      <w:r w:rsidR="00C474C1">
        <w:t> :</w:t>
      </w:r>
    </w:p>
    <w:p w14:paraId="0BCD2837" w14:textId="1CD51160" w:rsidR="00C474C1" w:rsidRDefault="0094609C" w:rsidP="00C52F4A">
      <w:r>
        <w:t>— </w:t>
      </w:r>
      <w:r w:rsidR="00C52F4A" w:rsidRPr="00605EB6">
        <w:t>C</w:t>
      </w:r>
      <w:r w:rsidR="00C474C1">
        <w:t>’</w:t>
      </w:r>
      <w:r w:rsidR="00C52F4A" w:rsidRPr="00605EB6">
        <w:t>est le baron de Simaise</w:t>
      </w:r>
      <w:r w:rsidR="00C474C1">
        <w:t xml:space="preserve"> ; </w:t>
      </w:r>
      <w:r w:rsidR="00C52F4A" w:rsidRPr="00605EB6">
        <w:t>il est fort bien</w:t>
      </w:r>
      <w:r w:rsidR="00C474C1">
        <w:t xml:space="preserve">, </w:t>
      </w:r>
      <w:r w:rsidR="00C52F4A" w:rsidRPr="00605EB6">
        <w:t>ce jeune homme</w:t>
      </w:r>
      <w:r w:rsidR="00C474C1">
        <w:t xml:space="preserve"> ; </w:t>
      </w:r>
      <w:r w:rsidR="00C52F4A" w:rsidRPr="00605EB6">
        <w:t>vous avez peut-être connu son père</w:t>
      </w:r>
      <w:r w:rsidR="00C474C1">
        <w:t xml:space="preserve">, </w:t>
      </w:r>
      <w:r w:rsidR="00C52F4A" w:rsidRPr="00605EB6">
        <w:t xml:space="preserve">qui a fait </w:t>
      </w:r>
      <w:r w:rsidR="00C52F4A" w:rsidRPr="00605EB6">
        <w:lastRenderedPageBreak/>
        <w:t>beaucoup parler de lui dans un temps</w:t>
      </w:r>
      <w:r w:rsidR="00C474C1">
        <w:t xml:space="preserve"> ; </w:t>
      </w:r>
      <w:r w:rsidR="00C52F4A" w:rsidRPr="00605EB6">
        <w:t>c</w:t>
      </w:r>
      <w:r w:rsidR="00C474C1">
        <w:t>’</w:t>
      </w:r>
      <w:r w:rsidR="00C52F4A" w:rsidRPr="00605EB6">
        <w:t>était un joueur</w:t>
      </w:r>
      <w:r w:rsidR="00C474C1">
        <w:t xml:space="preserve">, </w:t>
      </w:r>
      <w:r w:rsidR="00C52F4A" w:rsidRPr="00605EB6">
        <w:t>un débauché</w:t>
      </w:r>
      <w:r w:rsidR="00C474C1">
        <w:t xml:space="preserve"> ; </w:t>
      </w:r>
      <w:r w:rsidR="00C52F4A" w:rsidRPr="00605EB6">
        <w:t>il a dévoré sa fortune</w:t>
      </w:r>
      <w:r w:rsidR="00C474C1">
        <w:t xml:space="preserve">. </w:t>
      </w:r>
      <w:r w:rsidR="00C52F4A" w:rsidRPr="00605EB6">
        <w:t>Son fils serait obligé</w:t>
      </w:r>
      <w:r w:rsidR="00C474C1">
        <w:t xml:space="preserve">, </w:t>
      </w:r>
      <w:r w:rsidR="00C52F4A" w:rsidRPr="00605EB6">
        <w:t>aujourd</w:t>
      </w:r>
      <w:r w:rsidR="00C474C1">
        <w:t>’</w:t>
      </w:r>
      <w:r w:rsidR="00C52F4A" w:rsidRPr="00605EB6">
        <w:t>hui</w:t>
      </w:r>
      <w:r w:rsidR="00C474C1">
        <w:t xml:space="preserve">, </w:t>
      </w:r>
      <w:r w:rsidR="00C52F4A" w:rsidRPr="00605EB6">
        <w:t>de travailler pour vivre</w:t>
      </w:r>
      <w:r w:rsidR="00C474C1">
        <w:t xml:space="preserve">, </w:t>
      </w:r>
      <w:r w:rsidR="00C52F4A" w:rsidRPr="00605EB6">
        <w:t>s</w:t>
      </w:r>
      <w:r w:rsidR="00C474C1">
        <w:t>’</w:t>
      </w:r>
      <w:r w:rsidR="00C52F4A" w:rsidRPr="00605EB6">
        <w:t>il n</w:t>
      </w:r>
      <w:r w:rsidR="00C474C1">
        <w:t>’</w:t>
      </w:r>
      <w:r w:rsidR="00C52F4A" w:rsidRPr="00605EB6">
        <w:t xml:space="preserve">avait </w:t>
      </w:r>
      <w:r w:rsidR="004E552E">
        <w:t xml:space="preserve">pas </w:t>
      </w:r>
      <w:r w:rsidR="00C52F4A" w:rsidRPr="00605EB6">
        <w:t>eu un frère aîné</w:t>
      </w:r>
      <w:r w:rsidR="00C474C1">
        <w:t xml:space="preserve">, </w:t>
      </w:r>
      <w:r w:rsidR="00C52F4A" w:rsidRPr="00605EB6">
        <w:t>lequel était allé faire sa fortune en pays étranger</w:t>
      </w:r>
      <w:r w:rsidR="00C474C1">
        <w:t xml:space="preserve"> ; </w:t>
      </w:r>
      <w:r w:rsidR="00C52F4A" w:rsidRPr="00605EB6">
        <w:t>il est mort il y a quelques mois</w:t>
      </w:r>
      <w:r w:rsidR="00C474C1">
        <w:t xml:space="preserve">, </w:t>
      </w:r>
      <w:r w:rsidR="00C52F4A" w:rsidRPr="00605EB6">
        <w:t>laissant tout ce qu</w:t>
      </w:r>
      <w:r w:rsidR="00C474C1">
        <w:t>’</w:t>
      </w:r>
      <w:r w:rsidR="00C52F4A" w:rsidRPr="00605EB6">
        <w:t>il possédait au jeune baron</w:t>
      </w:r>
      <w:r w:rsidR="00C474C1">
        <w:t xml:space="preserve">, </w:t>
      </w:r>
      <w:r w:rsidR="00C52F4A" w:rsidRPr="00605EB6">
        <w:t>quelque chose comme deux ou trois millions</w:t>
      </w:r>
      <w:r w:rsidR="00C474C1">
        <w:t xml:space="preserve">, </w:t>
      </w:r>
      <w:r w:rsidR="00C52F4A" w:rsidRPr="00605EB6">
        <w:t>dit-on</w:t>
      </w:r>
      <w:r w:rsidR="00C474C1">
        <w:t>.</w:t>
      </w:r>
    </w:p>
    <w:p w14:paraId="21753FA9" w14:textId="1B290D0E" w:rsidR="00C474C1" w:rsidRDefault="0094609C" w:rsidP="00C52F4A">
      <w:r>
        <w:t>— </w:t>
      </w:r>
      <w:r w:rsidR="00C52F4A" w:rsidRPr="00605EB6">
        <w:t>C</w:t>
      </w:r>
      <w:r w:rsidR="00C474C1">
        <w:t>’</w:t>
      </w:r>
      <w:r w:rsidR="00C52F4A" w:rsidRPr="00605EB6">
        <w:t>est joli</w:t>
      </w:r>
      <w:r w:rsidR="00C474C1">
        <w:t>.</w:t>
      </w:r>
    </w:p>
    <w:p w14:paraId="73039B37" w14:textId="75122300" w:rsidR="00C474C1" w:rsidRDefault="0094609C" w:rsidP="00C52F4A">
      <w:r>
        <w:t>— </w:t>
      </w:r>
      <w:r w:rsidR="00C474C1">
        <w:t xml:space="preserve">» </w:t>
      </w:r>
      <w:r w:rsidR="00C52F4A" w:rsidRPr="00605EB6">
        <w:t>Jeune</w:t>
      </w:r>
      <w:r w:rsidR="00C474C1">
        <w:t xml:space="preserve">, </w:t>
      </w:r>
      <w:r w:rsidR="00C52F4A" w:rsidRPr="00605EB6">
        <w:t>bien posé</w:t>
      </w:r>
      <w:r w:rsidR="00C474C1">
        <w:t xml:space="preserve">, </w:t>
      </w:r>
      <w:r w:rsidR="00C52F4A" w:rsidRPr="00605EB6">
        <w:t>beau garçon</w:t>
      </w:r>
      <w:r w:rsidR="00C474C1">
        <w:t xml:space="preserve">, </w:t>
      </w:r>
      <w:r w:rsidR="00C52F4A" w:rsidRPr="00605EB6">
        <w:t>bon enfant</w:t>
      </w:r>
      <w:r w:rsidR="00C474C1">
        <w:t xml:space="preserve">, </w:t>
      </w:r>
      <w:r w:rsidR="00C52F4A" w:rsidRPr="00605EB6">
        <w:t>excellente conduite</w:t>
      </w:r>
      <w:r w:rsidR="00C474C1">
        <w:t xml:space="preserve">, </w:t>
      </w:r>
      <w:r w:rsidR="00C52F4A" w:rsidRPr="00605EB6">
        <w:t>riche</w:t>
      </w:r>
      <w:r w:rsidR="00C474C1">
        <w:t xml:space="preserve">, </w:t>
      </w:r>
      <w:r w:rsidR="00C52F4A" w:rsidRPr="00605EB6">
        <w:t>un beau nom</w:t>
      </w:r>
      <w:r w:rsidR="00C474C1">
        <w:t xml:space="preserve">, </w:t>
      </w:r>
      <w:r w:rsidR="00C52F4A" w:rsidRPr="00605EB6">
        <w:t>le baron n</w:t>
      </w:r>
      <w:r w:rsidR="00C474C1">
        <w:t>’</w:t>
      </w:r>
      <w:r w:rsidR="00C52F4A" w:rsidRPr="00605EB6">
        <w:t>est pas à dédaigner</w:t>
      </w:r>
      <w:r w:rsidR="00C474C1">
        <w:t xml:space="preserve">, </w:t>
      </w:r>
      <w:r w:rsidR="00C52F4A" w:rsidRPr="00605EB6">
        <w:t>surtout en ce temps-ci</w:t>
      </w:r>
      <w:r w:rsidR="00C474C1">
        <w:t xml:space="preserve">, </w:t>
      </w:r>
      <w:r w:rsidR="00C52F4A" w:rsidRPr="00605EB6">
        <w:t>où nos jeunes filles trouvent si difficilement à se marier</w:t>
      </w:r>
      <w:r w:rsidR="00C474C1">
        <w:t xml:space="preserve">. </w:t>
      </w:r>
      <w:r w:rsidR="00C52F4A" w:rsidRPr="00605EB6">
        <w:t>Eh bien</w:t>
      </w:r>
      <w:r w:rsidR="00C474C1">
        <w:t xml:space="preserve">, </w:t>
      </w:r>
      <w:r w:rsidR="00C52F4A" w:rsidRPr="00605EB6">
        <w:t>nous marierons le baron</w:t>
      </w:r>
      <w:r w:rsidR="00C474C1">
        <w:t xml:space="preserve"> ; </w:t>
      </w:r>
      <w:r w:rsidR="00C52F4A" w:rsidRPr="00605EB6">
        <w:t>du reste</w:t>
      </w:r>
      <w:r w:rsidR="00C474C1">
        <w:t xml:space="preserve">, </w:t>
      </w:r>
      <w:r w:rsidR="00C52F4A" w:rsidRPr="00605EB6">
        <w:t>il ne demande pas mieux</w:t>
      </w:r>
      <w:r w:rsidR="00C474C1">
        <w:t xml:space="preserve">. </w:t>
      </w:r>
      <w:r w:rsidR="00C52F4A" w:rsidRPr="00605EB6">
        <w:t>C</w:t>
      </w:r>
      <w:r w:rsidR="00C474C1">
        <w:t>’</w:t>
      </w:r>
      <w:r w:rsidR="00C52F4A" w:rsidRPr="00605EB6">
        <w:t>est toujours amusant de marier les autres</w:t>
      </w:r>
      <w:r w:rsidR="00C474C1">
        <w:t>.</w:t>
      </w:r>
    </w:p>
    <w:p w14:paraId="330FAF2C" w14:textId="77777777" w:rsidR="00C474C1" w:rsidRDefault="00C52F4A" w:rsidP="00C52F4A">
      <w:r w:rsidRPr="00605EB6">
        <w:t>Un jour</w:t>
      </w:r>
      <w:r w:rsidR="00C474C1">
        <w:t xml:space="preserve">, </w:t>
      </w:r>
      <w:r w:rsidRPr="00605EB6">
        <w:t>la duchesse douairière de Corgimon dit au baron</w:t>
      </w:r>
      <w:r w:rsidR="00C474C1">
        <w:t> :</w:t>
      </w:r>
    </w:p>
    <w:p w14:paraId="0C13978A" w14:textId="53BD89CF" w:rsidR="00C474C1" w:rsidRDefault="0094609C" w:rsidP="00C52F4A">
      <w:r>
        <w:t>— </w:t>
      </w:r>
      <w:r w:rsidR="00C52F4A" w:rsidRPr="00F71E9C">
        <w:t>Monsieur de Simaise</w:t>
      </w:r>
      <w:r w:rsidR="00C474C1">
        <w:t xml:space="preserve">, </w:t>
      </w:r>
      <w:r w:rsidR="00C52F4A" w:rsidRPr="00F71E9C">
        <w:t>voulez-vous vous marier</w:t>
      </w:r>
      <w:r w:rsidR="00C474C1">
        <w:t xml:space="preserve"> ? </w:t>
      </w:r>
      <w:r w:rsidR="00C52F4A" w:rsidRPr="00F71E9C">
        <w:t>Ne riez pas</w:t>
      </w:r>
      <w:r w:rsidR="00C474C1">
        <w:t xml:space="preserve">, </w:t>
      </w:r>
      <w:r w:rsidR="00C52F4A" w:rsidRPr="00F71E9C">
        <w:t>monsieur</w:t>
      </w:r>
      <w:r w:rsidR="00C474C1">
        <w:t xml:space="preserve">, </w:t>
      </w:r>
      <w:r w:rsidR="00C52F4A" w:rsidRPr="00F71E9C">
        <w:t>c</w:t>
      </w:r>
      <w:r w:rsidR="00C474C1">
        <w:t>’</w:t>
      </w:r>
      <w:r w:rsidR="00C52F4A" w:rsidRPr="00F71E9C">
        <w:t>est sérieux</w:t>
      </w:r>
      <w:r w:rsidR="00C474C1">
        <w:t xml:space="preserve">, </w:t>
      </w:r>
      <w:r w:rsidR="00C52F4A" w:rsidRPr="00F71E9C">
        <w:t>très sérieux</w:t>
      </w:r>
      <w:r w:rsidR="00C474C1">
        <w:t>.</w:t>
      </w:r>
    </w:p>
    <w:p w14:paraId="0894DB2C" w14:textId="652FE139" w:rsidR="00C474C1" w:rsidRDefault="0094609C" w:rsidP="00C52F4A">
      <w:r>
        <w:t>— </w:t>
      </w:r>
      <w:r w:rsidR="00C52F4A" w:rsidRPr="00F71E9C">
        <w:t>En ce cas</w:t>
      </w:r>
      <w:r w:rsidR="00C474C1">
        <w:t xml:space="preserve">, </w:t>
      </w:r>
      <w:r w:rsidR="00C52F4A" w:rsidRPr="00F71E9C">
        <w:t>soyons graves</w:t>
      </w:r>
      <w:r w:rsidR="00C474C1">
        <w:t xml:space="preserve">, </w:t>
      </w:r>
      <w:r w:rsidR="00C52F4A" w:rsidRPr="00F71E9C">
        <w:t>madame la duchesse</w:t>
      </w:r>
      <w:r w:rsidR="00C474C1">
        <w:t xml:space="preserve"> ; </w:t>
      </w:r>
      <w:r w:rsidR="00C52F4A" w:rsidRPr="00F71E9C">
        <w:t>mon</w:t>
      </w:r>
      <w:r w:rsidR="00C52F4A" w:rsidRPr="00605EB6">
        <w:t xml:space="preserve"> Dieu</w:t>
      </w:r>
      <w:r w:rsidR="00C474C1">
        <w:t xml:space="preserve">, </w:t>
      </w:r>
      <w:r w:rsidR="00C52F4A" w:rsidRPr="00605EB6">
        <w:t>je me marierais volontiers</w:t>
      </w:r>
      <w:r w:rsidR="00C474C1">
        <w:t xml:space="preserve"> ; </w:t>
      </w:r>
      <w:r w:rsidR="00C52F4A" w:rsidRPr="00605EB6">
        <w:t>mais il faudrait pour cela qu</w:t>
      </w:r>
      <w:r w:rsidR="00C474C1">
        <w:t>’</w:t>
      </w:r>
      <w:r w:rsidR="00C52F4A" w:rsidRPr="00605EB6">
        <w:t>une jeune fille me plût</w:t>
      </w:r>
      <w:r w:rsidR="00C474C1">
        <w:t xml:space="preserve">, </w:t>
      </w:r>
      <w:r w:rsidR="00C52F4A" w:rsidRPr="00605EB6">
        <w:t>d</w:t>
      </w:r>
      <w:r w:rsidR="00C474C1">
        <w:t>’</w:t>
      </w:r>
      <w:r w:rsidR="00C52F4A" w:rsidRPr="00605EB6">
        <w:t>abord</w:t>
      </w:r>
      <w:r w:rsidR="00C474C1">
        <w:t xml:space="preserve">, </w:t>
      </w:r>
      <w:r w:rsidR="00C52F4A" w:rsidRPr="00605EB6">
        <w:t>et qu</w:t>
      </w:r>
      <w:r w:rsidR="00C474C1">
        <w:t>’</w:t>
      </w:r>
      <w:r w:rsidR="00C52F4A" w:rsidRPr="00605EB6">
        <w:t>elle voulût de moi ensuite</w:t>
      </w:r>
      <w:r w:rsidR="00C474C1">
        <w:t>.</w:t>
      </w:r>
    </w:p>
    <w:p w14:paraId="547E81CC" w14:textId="498DA85E" w:rsidR="00C474C1" w:rsidRDefault="0094609C" w:rsidP="00C52F4A">
      <w:r>
        <w:t>— </w:t>
      </w:r>
      <w:r w:rsidR="00C52F4A" w:rsidRPr="00605EB6">
        <w:t>Croyez-vous cela impossible</w:t>
      </w:r>
      <w:r w:rsidR="00C474C1">
        <w:t xml:space="preserve">, </w:t>
      </w:r>
      <w:r w:rsidR="00C52F4A" w:rsidRPr="00605EB6">
        <w:t>baron</w:t>
      </w:r>
      <w:r w:rsidR="00C474C1">
        <w:t> ?</w:t>
      </w:r>
    </w:p>
    <w:p w14:paraId="6B3AB7FA" w14:textId="20D8F508" w:rsidR="00C474C1" w:rsidRDefault="0094609C" w:rsidP="00C52F4A">
      <w:r>
        <w:t>— </w:t>
      </w:r>
      <w:r w:rsidR="00C52F4A" w:rsidRPr="00605EB6">
        <w:t>Non</w:t>
      </w:r>
      <w:r w:rsidR="00C474C1">
        <w:t xml:space="preserve">, </w:t>
      </w:r>
      <w:r w:rsidR="00C52F4A" w:rsidRPr="00605EB6">
        <w:t>sans doute</w:t>
      </w:r>
      <w:r w:rsidR="00C474C1">
        <w:t xml:space="preserve"> ; </w:t>
      </w:r>
      <w:r w:rsidR="00C52F4A" w:rsidRPr="00605EB6">
        <w:t>mais jusqu</w:t>
      </w:r>
      <w:r w:rsidR="00C474C1">
        <w:t>’</w:t>
      </w:r>
      <w:r w:rsidR="00C52F4A" w:rsidRPr="00605EB6">
        <w:t>à présent</w:t>
      </w:r>
      <w:r w:rsidR="00C474C1">
        <w:t>…</w:t>
      </w:r>
    </w:p>
    <w:p w14:paraId="0A2E055E" w14:textId="458A7DFA" w:rsidR="00C474C1" w:rsidRDefault="0094609C" w:rsidP="00C52F4A">
      <w:r>
        <w:t>— </w:t>
      </w:r>
      <w:r w:rsidR="00C52F4A" w:rsidRPr="00605EB6">
        <w:t xml:space="preserve">Vous connaissez </w:t>
      </w:r>
      <w:r w:rsidR="009A0CB4" w:rsidRPr="009A0CB4">
        <w:t>M</w:t>
      </w:r>
      <w:r w:rsidR="009A0CB4" w:rsidRPr="009A0CB4">
        <w:rPr>
          <w:vertAlign w:val="superscript"/>
        </w:rPr>
        <w:t>lle</w:t>
      </w:r>
      <w:r w:rsidR="00C474C1">
        <w:t> de </w:t>
      </w:r>
      <w:r w:rsidR="00C52F4A" w:rsidRPr="00605EB6">
        <w:t>Vaucourt</w:t>
      </w:r>
      <w:r w:rsidR="00C474C1">
        <w:t> ?</w:t>
      </w:r>
    </w:p>
    <w:p w14:paraId="1E41380D" w14:textId="0CA0791C" w:rsidR="00C474C1" w:rsidRDefault="0094609C" w:rsidP="00C52F4A">
      <w:r>
        <w:t>— </w:t>
      </w:r>
      <w:r w:rsidR="00C52F4A" w:rsidRPr="00605EB6">
        <w:t>J</w:t>
      </w:r>
      <w:r w:rsidR="00C474C1">
        <w:t>’</w:t>
      </w:r>
      <w:r w:rsidR="00C52F4A" w:rsidRPr="00605EB6">
        <w:t>ai eu l</w:t>
      </w:r>
      <w:r w:rsidR="00C474C1">
        <w:t>’</w:t>
      </w:r>
      <w:r w:rsidR="00C52F4A" w:rsidRPr="00605EB6">
        <w:t>honneur de danser deux ou trois fois avec elle</w:t>
      </w:r>
      <w:r w:rsidR="00C474C1">
        <w:t xml:space="preserve">, </w:t>
      </w:r>
      <w:r w:rsidR="00C52F4A" w:rsidRPr="00605EB6">
        <w:t>chez vous</w:t>
      </w:r>
      <w:r w:rsidR="00C474C1">
        <w:t xml:space="preserve">, </w:t>
      </w:r>
      <w:r w:rsidR="00C52F4A" w:rsidRPr="00605EB6">
        <w:t>madame la duchesse</w:t>
      </w:r>
      <w:r w:rsidR="00C474C1">
        <w:t>.</w:t>
      </w:r>
    </w:p>
    <w:p w14:paraId="5029A790" w14:textId="1B4D72FB" w:rsidR="00C474C1" w:rsidRDefault="0094609C" w:rsidP="00C52F4A">
      <w:r>
        <w:lastRenderedPageBreak/>
        <w:t>— </w:t>
      </w:r>
      <w:r w:rsidR="00C52F4A" w:rsidRPr="00605EB6">
        <w:t>Est-ce qu</w:t>
      </w:r>
      <w:r w:rsidR="00C474C1">
        <w:t>’</w:t>
      </w:r>
      <w:r w:rsidR="00C52F4A" w:rsidRPr="00605EB6">
        <w:t>elle ne vous plaît pas</w:t>
      </w:r>
      <w:r w:rsidR="00C474C1">
        <w:t> ?</w:t>
      </w:r>
    </w:p>
    <w:p w14:paraId="5E718D1F" w14:textId="21DAF054" w:rsidR="00C474C1" w:rsidRDefault="0094609C" w:rsidP="00C52F4A">
      <w:r>
        <w:t>— </w:t>
      </w:r>
      <w:r w:rsidR="00C52F4A" w:rsidRPr="00605EB6">
        <w:t>Je serais bien difficile</w:t>
      </w:r>
      <w:r w:rsidR="00C474C1">
        <w:t xml:space="preserve"> : </w:t>
      </w:r>
      <w:r w:rsidR="009A0CB4" w:rsidRPr="009A0CB4">
        <w:t>M</w:t>
      </w:r>
      <w:r w:rsidR="009A0CB4" w:rsidRPr="009A0CB4">
        <w:rPr>
          <w:vertAlign w:val="superscript"/>
        </w:rPr>
        <w:t>lle</w:t>
      </w:r>
      <w:r w:rsidR="00C474C1">
        <w:t> de </w:t>
      </w:r>
      <w:r w:rsidR="00C52F4A" w:rsidRPr="00605EB6">
        <w:t>Vaucourt est charmante sous tous les rapports</w:t>
      </w:r>
      <w:r w:rsidR="00C474C1">
        <w:t>.</w:t>
      </w:r>
    </w:p>
    <w:p w14:paraId="3A161D24" w14:textId="7C90F3F8" w:rsidR="00C474C1" w:rsidRDefault="0094609C" w:rsidP="00C52F4A">
      <w:r>
        <w:t>— </w:t>
      </w:r>
      <w:r w:rsidR="00C52F4A" w:rsidRPr="00605EB6">
        <w:t>Eh bien</w:t>
      </w:r>
      <w:r w:rsidR="00C474C1">
        <w:t xml:space="preserve">, </w:t>
      </w:r>
      <w:r w:rsidR="00C52F4A" w:rsidRPr="00605EB6">
        <w:t>voulez-vous l</w:t>
      </w:r>
      <w:r w:rsidR="00C474C1">
        <w:t>’</w:t>
      </w:r>
      <w:r w:rsidR="00C52F4A" w:rsidRPr="00605EB6">
        <w:t>épouser</w:t>
      </w:r>
      <w:r w:rsidR="00C474C1">
        <w:t> ?</w:t>
      </w:r>
    </w:p>
    <w:p w14:paraId="381DB04B" w14:textId="09FD423A" w:rsidR="00C474C1" w:rsidRDefault="0094609C" w:rsidP="00C52F4A">
      <w:r>
        <w:t>— </w:t>
      </w:r>
      <w:r w:rsidR="00C52F4A" w:rsidRPr="00605EB6">
        <w:t>Pardon</w:t>
      </w:r>
      <w:r w:rsidR="00C474C1">
        <w:t xml:space="preserve">, </w:t>
      </w:r>
      <w:r w:rsidR="00C52F4A" w:rsidRPr="00605EB6">
        <w:t>madame la duchesse</w:t>
      </w:r>
      <w:r w:rsidR="00C474C1">
        <w:t xml:space="preserve">, </w:t>
      </w:r>
      <w:r w:rsidR="00C52F4A" w:rsidRPr="00605EB6">
        <w:t>mais</w:t>
      </w:r>
      <w:r w:rsidR="00C474C1">
        <w:t>…</w:t>
      </w:r>
    </w:p>
    <w:p w14:paraId="4FC1B0F1" w14:textId="31517001" w:rsidR="00C474C1" w:rsidRDefault="0094609C" w:rsidP="00C52F4A">
      <w:r>
        <w:t>— </w:t>
      </w:r>
      <w:r w:rsidR="00C52F4A" w:rsidRPr="00605EB6">
        <w:t>Quoi</w:t>
      </w:r>
      <w:r w:rsidR="00C474C1">
        <w:t> ?</w:t>
      </w:r>
    </w:p>
    <w:p w14:paraId="2DC9820E" w14:textId="41721A79" w:rsidR="00C474C1" w:rsidRDefault="0094609C" w:rsidP="00C52F4A">
      <w:r>
        <w:t>— </w:t>
      </w:r>
      <w:r w:rsidR="00C52F4A" w:rsidRPr="00605EB6">
        <w:t xml:space="preserve">Est-ce que vous croyez que </w:t>
      </w:r>
      <w:r w:rsidR="009A0CB4" w:rsidRPr="009A0CB4">
        <w:t>M</w:t>
      </w:r>
      <w:r w:rsidR="009A0CB4" w:rsidRPr="009A0CB4">
        <w:rPr>
          <w:vertAlign w:val="superscript"/>
        </w:rPr>
        <w:t>lle</w:t>
      </w:r>
      <w:r w:rsidR="00C474C1">
        <w:t> de </w:t>
      </w:r>
      <w:r w:rsidR="00C52F4A" w:rsidRPr="00605EB6">
        <w:t>Vaucourt</w:t>
      </w:r>
      <w:r w:rsidR="00C474C1">
        <w:t>…</w:t>
      </w:r>
    </w:p>
    <w:p w14:paraId="5AE6F25C" w14:textId="53D5B195" w:rsidR="00C474C1" w:rsidRDefault="0094609C" w:rsidP="00C52F4A">
      <w:r>
        <w:t>— </w:t>
      </w:r>
      <w:r w:rsidR="00C52F4A" w:rsidRPr="00605EB6">
        <w:t>Vous acceptera</w:t>
      </w:r>
      <w:r w:rsidR="00C474C1">
        <w:t xml:space="preserve"> ? </w:t>
      </w:r>
      <w:r w:rsidR="00C52F4A" w:rsidRPr="00605EB6">
        <w:t>Oui</w:t>
      </w:r>
      <w:r w:rsidR="00C474C1">
        <w:t xml:space="preserve">, </w:t>
      </w:r>
      <w:r w:rsidR="00C52F4A" w:rsidRPr="00605EB6">
        <w:t>je le crois</w:t>
      </w:r>
      <w:r w:rsidR="00C474C1">
        <w:t xml:space="preserve">. </w:t>
      </w:r>
      <w:r w:rsidR="00C52F4A" w:rsidRPr="00605EB6">
        <w:t>Écoutez</w:t>
      </w:r>
      <w:r w:rsidR="00C474C1">
        <w:t xml:space="preserve"> : </w:t>
      </w:r>
      <w:r w:rsidR="00C52F4A" w:rsidRPr="00605EB6">
        <w:t>Clémentine de Vaucourt est orpheline</w:t>
      </w:r>
      <w:r w:rsidR="00C474C1">
        <w:t xml:space="preserve">, </w:t>
      </w:r>
      <w:r w:rsidR="00C52F4A" w:rsidRPr="00605EB6">
        <w:t>sans famille</w:t>
      </w:r>
      <w:r w:rsidR="00C474C1">
        <w:t xml:space="preserve">, </w:t>
      </w:r>
      <w:r w:rsidR="00C52F4A" w:rsidRPr="00605EB6">
        <w:t>comme vous</w:t>
      </w:r>
      <w:r w:rsidR="00C474C1">
        <w:t xml:space="preserve">, </w:t>
      </w:r>
      <w:r w:rsidR="00C52F4A" w:rsidRPr="00605EB6">
        <w:t>et sa fortune est à peu près égale à la vôtre</w:t>
      </w:r>
      <w:r w:rsidR="00C474C1">
        <w:t xml:space="preserve">. </w:t>
      </w:r>
      <w:r w:rsidR="00C52F4A" w:rsidRPr="00605EB6">
        <w:t>C</w:t>
      </w:r>
      <w:r w:rsidR="00C474C1">
        <w:t>’</w:t>
      </w:r>
      <w:r w:rsidR="00C52F4A" w:rsidRPr="00605EB6">
        <w:t>est une bonne et excellente enfant</w:t>
      </w:r>
      <w:r w:rsidR="00C474C1">
        <w:t xml:space="preserve">, </w:t>
      </w:r>
      <w:r w:rsidR="00C52F4A" w:rsidRPr="00605EB6">
        <w:t>douce</w:t>
      </w:r>
      <w:r w:rsidR="00C474C1">
        <w:t xml:space="preserve">, </w:t>
      </w:r>
      <w:r w:rsidR="00C52F4A" w:rsidRPr="00605EB6">
        <w:t>aimante</w:t>
      </w:r>
      <w:r w:rsidR="00C474C1">
        <w:t xml:space="preserve">, </w:t>
      </w:r>
      <w:r w:rsidR="00C52F4A" w:rsidRPr="00605EB6">
        <w:t>nature exquise</w:t>
      </w:r>
      <w:r w:rsidR="00C474C1">
        <w:t xml:space="preserve"> : ; </w:t>
      </w:r>
      <w:r w:rsidR="00C52F4A" w:rsidRPr="00605EB6">
        <w:t>je ne lui connais pas un défaut</w:t>
      </w:r>
      <w:r w:rsidR="00C474C1">
        <w:t xml:space="preserve">, </w:t>
      </w:r>
      <w:r w:rsidR="00C52F4A" w:rsidRPr="00605EB6">
        <w:t>et je vois en elle les qualités les plus rares et les meilleures</w:t>
      </w:r>
      <w:r w:rsidR="00C474C1">
        <w:t xml:space="preserve">. </w:t>
      </w:r>
      <w:r w:rsidR="00C52F4A" w:rsidRPr="00605EB6">
        <w:t>Inutile de vous parler de ses avantages physiques</w:t>
      </w:r>
      <w:r w:rsidR="00C474C1">
        <w:t xml:space="preserve">, </w:t>
      </w:r>
      <w:r w:rsidR="00C52F4A" w:rsidRPr="00605EB6">
        <w:t>vous l</w:t>
      </w:r>
      <w:r w:rsidR="00C474C1">
        <w:t>’</w:t>
      </w:r>
      <w:r w:rsidR="00C52F4A" w:rsidRPr="00605EB6">
        <w:t>avez vue</w:t>
      </w:r>
      <w:r w:rsidR="00C474C1">
        <w:t xml:space="preserve">, </w:t>
      </w:r>
      <w:r w:rsidR="00C52F4A" w:rsidRPr="00605EB6">
        <w:t>vous la connaissez</w:t>
      </w:r>
      <w:r w:rsidR="00C474C1">
        <w:t xml:space="preserve">. </w:t>
      </w:r>
      <w:r w:rsidR="00C52F4A" w:rsidRPr="00605EB6">
        <w:t>Elle a été élevée</w:t>
      </w:r>
      <w:r w:rsidR="00C474C1">
        <w:t xml:space="preserve">, </w:t>
      </w:r>
      <w:r w:rsidR="00C52F4A" w:rsidRPr="00605EB6">
        <w:t>dans un pensionnat de premier ordre</w:t>
      </w:r>
      <w:r w:rsidR="00C474C1">
        <w:t xml:space="preserve"> ; </w:t>
      </w:r>
      <w:r w:rsidR="00C52F4A" w:rsidRPr="00605EB6">
        <w:t>elle est fort instruite</w:t>
      </w:r>
      <w:r w:rsidR="00C474C1">
        <w:t>.</w:t>
      </w:r>
    </w:p>
    <w:p w14:paraId="564A5122" w14:textId="77777777" w:rsidR="00C474C1" w:rsidRDefault="00C474C1" w:rsidP="00C52F4A">
      <w:r>
        <w:t>» </w:t>
      </w:r>
      <w:r w:rsidR="00C52F4A" w:rsidRPr="00605EB6">
        <w:t>Son tuteur</w:t>
      </w:r>
      <w:r>
        <w:t xml:space="preserve">, </w:t>
      </w:r>
      <w:r w:rsidR="00C52F4A" w:rsidRPr="00605EB6">
        <w:t>un vieillard</w:t>
      </w:r>
      <w:r>
        <w:t xml:space="preserve">, </w:t>
      </w:r>
      <w:r w:rsidR="00C52F4A" w:rsidRPr="00605EB6">
        <w:t>qui n</w:t>
      </w:r>
      <w:r>
        <w:t>’</w:t>
      </w:r>
      <w:r w:rsidR="00C52F4A" w:rsidRPr="00605EB6">
        <w:t>est même pas son parent</w:t>
      </w:r>
      <w:r>
        <w:t xml:space="preserve">, </w:t>
      </w:r>
      <w:r w:rsidR="00C52F4A" w:rsidRPr="00605EB6">
        <w:t>désire vivement la marier</w:t>
      </w:r>
      <w:r>
        <w:t xml:space="preserve">, </w:t>
      </w:r>
      <w:r w:rsidR="00C52F4A" w:rsidRPr="00605EB6">
        <w:t>car il craint de s</w:t>
      </w:r>
      <w:r>
        <w:t>’</w:t>
      </w:r>
      <w:r w:rsidR="00C52F4A" w:rsidRPr="00605EB6">
        <w:t>en aller d</w:t>
      </w:r>
      <w:r>
        <w:t>’</w:t>
      </w:r>
      <w:r w:rsidR="00C52F4A" w:rsidRPr="00605EB6">
        <w:t>un moment à l</w:t>
      </w:r>
      <w:r>
        <w:t>’</w:t>
      </w:r>
      <w:r w:rsidR="00C52F4A" w:rsidRPr="00605EB6">
        <w:t>autre</w:t>
      </w:r>
      <w:r>
        <w:t xml:space="preserve">. </w:t>
      </w:r>
      <w:r w:rsidR="00C52F4A" w:rsidRPr="00605EB6">
        <w:t>Actuellement</w:t>
      </w:r>
      <w:r>
        <w:t xml:space="preserve">, </w:t>
      </w:r>
      <w:r w:rsidR="00C52F4A" w:rsidRPr="00605EB6">
        <w:t>l</w:t>
      </w:r>
      <w:r>
        <w:t>’</w:t>
      </w:r>
      <w:r w:rsidR="00C52F4A" w:rsidRPr="00605EB6">
        <w:t>avenir de sa pupille l</w:t>
      </w:r>
      <w:r>
        <w:t>’</w:t>
      </w:r>
      <w:r w:rsidR="00C52F4A" w:rsidRPr="00605EB6">
        <w:t>inquiète</w:t>
      </w:r>
      <w:r>
        <w:t xml:space="preserve">. </w:t>
      </w:r>
      <w:r w:rsidR="00C52F4A" w:rsidRPr="00605EB6">
        <w:t>D</w:t>
      </w:r>
      <w:r>
        <w:t>’</w:t>
      </w:r>
      <w:r w:rsidR="00C52F4A" w:rsidRPr="00605EB6">
        <w:t>autre part</w:t>
      </w:r>
      <w:r>
        <w:t xml:space="preserve">, </w:t>
      </w:r>
      <w:r w:rsidR="00C52F4A" w:rsidRPr="00605EB6">
        <w:t>Clémentine ne se plaît pas beaucoup dans ce milieu froid</w:t>
      </w:r>
      <w:r>
        <w:t xml:space="preserve">, </w:t>
      </w:r>
      <w:r w:rsidR="00C52F4A" w:rsidRPr="00605EB6">
        <w:t>sévère</w:t>
      </w:r>
      <w:r>
        <w:t xml:space="preserve">, </w:t>
      </w:r>
      <w:r w:rsidR="00C52F4A" w:rsidRPr="00605EB6">
        <w:t>triste</w:t>
      </w:r>
      <w:r>
        <w:t xml:space="preserve">, </w:t>
      </w:r>
      <w:r w:rsidR="00C52F4A" w:rsidRPr="00605EB6">
        <w:t>où elle est forcée de vivre</w:t>
      </w:r>
      <w:r>
        <w:t xml:space="preserve"> ; </w:t>
      </w:r>
      <w:r w:rsidR="00C52F4A" w:rsidRPr="00605EB6">
        <w:t>elle s</w:t>
      </w:r>
      <w:r>
        <w:t>’</w:t>
      </w:r>
      <w:r w:rsidR="00C52F4A" w:rsidRPr="00605EB6">
        <w:t>ennuie</w:t>
      </w:r>
      <w:r>
        <w:t>.</w:t>
      </w:r>
    </w:p>
    <w:p w14:paraId="2652BBFE" w14:textId="775D0F29" w:rsidR="00C474C1" w:rsidRDefault="00C474C1" w:rsidP="00C52F4A">
      <w:r>
        <w:t>» </w:t>
      </w:r>
      <w:r w:rsidR="00C52F4A" w:rsidRPr="00605EB6">
        <w:t>Qu</w:t>
      </w:r>
      <w:r>
        <w:t>’</w:t>
      </w:r>
      <w:r w:rsidR="00C52F4A" w:rsidRPr="00605EB6">
        <w:t>un mari se présente</w:t>
      </w:r>
      <w:r>
        <w:t xml:space="preserve">, </w:t>
      </w:r>
      <w:r w:rsidR="00C52F4A" w:rsidRPr="00605EB6">
        <w:t>et elle le prendra aussitôt</w:t>
      </w:r>
      <w:r w:rsidR="004540F3">
        <w:t>,</w:t>
      </w:r>
      <w:r>
        <w:t xml:space="preserve"> </w:t>
      </w:r>
      <w:r w:rsidR="00C52F4A" w:rsidRPr="00605EB6">
        <w:t>pourvu</w:t>
      </w:r>
      <w:r>
        <w:t xml:space="preserve">, </w:t>
      </w:r>
      <w:r w:rsidR="00C52F4A" w:rsidRPr="00605EB6">
        <w:t>cependant</w:t>
      </w:r>
      <w:r>
        <w:t xml:space="preserve">, </w:t>
      </w:r>
      <w:r w:rsidR="00C52F4A" w:rsidRPr="00605EB6">
        <w:t>qu</w:t>
      </w:r>
      <w:r>
        <w:t>’</w:t>
      </w:r>
      <w:r w:rsidR="00C52F4A" w:rsidRPr="00605EB6">
        <w:t>il lui plaise et qu</w:t>
      </w:r>
      <w:r>
        <w:t>’</w:t>
      </w:r>
      <w:r w:rsidR="00C52F4A" w:rsidRPr="00605EB6">
        <w:t>il soit digne d</w:t>
      </w:r>
      <w:r>
        <w:t>’</w:t>
      </w:r>
      <w:r w:rsidR="00C52F4A" w:rsidRPr="00605EB6">
        <w:t>elle</w:t>
      </w:r>
      <w:r>
        <w:t>.</w:t>
      </w:r>
    </w:p>
    <w:p w14:paraId="3AA386F8" w14:textId="77777777" w:rsidR="00C474C1" w:rsidRDefault="00C474C1" w:rsidP="00C52F4A">
      <w:r>
        <w:t>» </w:t>
      </w:r>
      <w:r w:rsidR="00C52F4A" w:rsidRPr="00605EB6">
        <w:t>Baron</w:t>
      </w:r>
      <w:r>
        <w:t xml:space="preserve">, </w:t>
      </w:r>
      <w:r w:rsidR="00C52F4A" w:rsidRPr="00605EB6">
        <w:t>vous êtes le mari qui convient à Clémentine de Vaucourt</w:t>
      </w:r>
      <w:r>
        <w:t>.</w:t>
      </w:r>
    </w:p>
    <w:p w14:paraId="23DE5501" w14:textId="2505610B" w:rsidR="00C474C1" w:rsidRDefault="0094609C" w:rsidP="00C52F4A">
      <w:r>
        <w:lastRenderedPageBreak/>
        <w:t>— </w:t>
      </w:r>
      <w:r w:rsidR="00C52F4A" w:rsidRPr="00605EB6">
        <w:t>Vous pensez cela</w:t>
      </w:r>
      <w:r w:rsidR="00C474C1">
        <w:t xml:space="preserve">, </w:t>
      </w:r>
      <w:r w:rsidR="00C52F4A" w:rsidRPr="00605EB6">
        <w:t>madame la duchesse</w:t>
      </w:r>
      <w:r w:rsidR="00C474C1">
        <w:t xml:space="preserve">, </w:t>
      </w:r>
      <w:r w:rsidR="00C52F4A" w:rsidRPr="00605EB6">
        <w:t>répliqua de Simaise en souriant</w:t>
      </w:r>
      <w:r w:rsidR="00C474C1">
        <w:t xml:space="preserve"> ; </w:t>
      </w:r>
      <w:r w:rsidR="00330F9A">
        <w:t xml:space="preserve">mais </w:t>
      </w:r>
      <w:r w:rsidR="009A0CB4" w:rsidRPr="009A0CB4">
        <w:t>M</w:t>
      </w:r>
      <w:r w:rsidR="009A0CB4" w:rsidRPr="009A0CB4">
        <w:rPr>
          <w:vertAlign w:val="superscript"/>
        </w:rPr>
        <w:t>lle</w:t>
      </w:r>
      <w:r w:rsidR="00C474C1">
        <w:t> de </w:t>
      </w:r>
      <w:r w:rsidR="00C52F4A" w:rsidRPr="00605EB6">
        <w:t>Vaucourt ne partage peut-être point votre bonne opinion sur ma personne</w:t>
      </w:r>
      <w:r w:rsidR="00C474C1">
        <w:t> ?</w:t>
      </w:r>
    </w:p>
    <w:p w14:paraId="112E9278" w14:textId="170BE1F9" w:rsidR="00C474C1" w:rsidRDefault="0094609C" w:rsidP="00C52F4A">
      <w:r>
        <w:t>— </w:t>
      </w:r>
      <w:r w:rsidR="00C52F4A" w:rsidRPr="00605EB6">
        <w:t>C</w:t>
      </w:r>
      <w:r w:rsidR="00C474C1">
        <w:t>’</w:t>
      </w:r>
      <w:r w:rsidR="00C52F4A" w:rsidRPr="00605EB6">
        <w:t>est ce que nous verrons</w:t>
      </w:r>
      <w:r w:rsidR="00C474C1">
        <w:t xml:space="preserve">. </w:t>
      </w:r>
      <w:r w:rsidR="00C52F4A" w:rsidRPr="00605EB6">
        <w:t>Voulez-vous</w:t>
      </w:r>
      <w:r w:rsidR="00C474C1">
        <w:t xml:space="preserve">, </w:t>
      </w:r>
      <w:r w:rsidR="00C52F4A" w:rsidRPr="00605EB6">
        <w:t>oui ou non</w:t>
      </w:r>
      <w:r w:rsidR="00C474C1">
        <w:t xml:space="preserve">, </w:t>
      </w:r>
      <w:r w:rsidR="00C52F4A" w:rsidRPr="00605EB6">
        <w:t>que je m</w:t>
      </w:r>
      <w:r w:rsidR="00C474C1">
        <w:t>’</w:t>
      </w:r>
      <w:r w:rsidR="00C52F4A" w:rsidRPr="00605EB6">
        <w:t>occupe de votre mariage</w:t>
      </w:r>
      <w:r w:rsidR="00C474C1">
        <w:t> ?</w:t>
      </w:r>
    </w:p>
    <w:p w14:paraId="51FF6866" w14:textId="26BCB14C" w:rsidR="00C474C1" w:rsidRDefault="0094609C" w:rsidP="00C52F4A">
      <w:r>
        <w:t>— </w:t>
      </w:r>
      <w:r w:rsidR="00C52F4A" w:rsidRPr="00605EB6">
        <w:t>En vérité</w:t>
      </w:r>
      <w:r w:rsidR="00C474C1">
        <w:t xml:space="preserve">, </w:t>
      </w:r>
      <w:r w:rsidR="00C52F4A" w:rsidRPr="00605EB6">
        <w:t>madame la duchesse</w:t>
      </w:r>
      <w:r w:rsidR="00C474C1">
        <w:t xml:space="preserve">, </w:t>
      </w:r>
      <w:r w:rsidR="00C52F4A" w:rsidRPr="00605EB6">
        <w:t>je ne saurais être trop sensible à l</w:t>
      </w:r>
      <w:r w:rsidR="00C474C1">
        <w:t>’</w:t>
      </w:r>
      <w:r w:rsidR="00C52F4A" w:rsidRPr="00605EB6">
        <w:t>intérêt que vous me portez</w:t>
      </w:r>
      <w:r w:rsidR="00C474C1">
        <w:t>.</w:t>
      </w:r>
    </w:p>
    <w:p w14:paraId="2AE6A350" w14:textId="5216633C" w:rsidR="00C474C1" w:rsidRDefault="0094609C" w:rsidP="00C52F4A">
      <w:r>
        <w:t>— </w:t>
      </w:r>
      <w:r w:rsidR="00C52F4A" w:rsidRPr="00605EB6">
        <w:t>Vous le méritez</w:t>
      </w:r>
      <w:r w:rsidR="00C474C1">
        <w:t xml:space="preserve">, </w:t>
      </w:r>
      <w:r w:rsidR="00C52F4A" w:rsidRPr="00605EB6">
        <w:t>baron</w:t>
      </w:r>
      <w:r w:rsidR="00C474C1">
        <w:t xml:space="preserve">. </w:t>
      </w:r>
      <w:r w:rsidR="00C52F4A" w:rsidRPr="00605EB6">
        <w:t>Ainsi</w:t>
      </w:r>
      <w:r w:rsidR="00C474C1">
        <w:t xml:space="preserve">, </w:t>
      </w:r>
      <w:r w:rsidR="00C52F4A" w:rsidRPr="00605EB6">
        <w:t>c</w:t>
      </w:r>
      <w:r w:rsidR="00C474C1">
        <w:t>’</w:t>
      </w:r>
      <w:r w:rsidR="00C52F4A" w:rsidRPr="00605EB6">
        <w:t>est dit</w:t>
      </w:r>
      <w:r w:rsidR="00C474C1">
        <w:t> ?</w:t>
      </w:r>
    </w:p>
    <w:p w14:paraId="33AB7C82" w14:textId="0A18D8D4" w:rsidR="00C474C1" w:rsidRDefault="0094609C" w:rsidP="00C52F4A">
      <w:r>
        <w:t>— </w:t>
      </w:r>
      <w:r w:rsidR="00C52F4A" w:rsidRPr="00605EB6">
        <w:t>Oui</w:t>
      </w:r>
      <w:r w:rsidR="00C474C1">
        <w:t xml:space="preserve">, </w:t>
      </w:r>
      <w:r w:rsidR="00C52F4A" w:rsidRPr="00605EB6">
        <w:t>madame la duchesse</w:t>
      </w:r>
      <w:r w:rsidR="00C474C1">
        <w:t>.</w:t>
      </w:r>
    </w:p>
    <w:p w14:paraId="6FEAB9E2" w14:textId="7F3698C8" w:rsidR="00C474C1" w:rsidRDefault="0094609C" w:rsidP="00C52F4A">
      <w:r>
        <w:t>— </w:t>
      </w:r>
      <w:r w:rsidR="00C52F4A" w:rsidRPr="00605EB6">
        <w:t>Dès demain je verrai Clémentine et son vieux tuteur</w:t>
      </w:r>
      <w:r w:rsidR="00C474C1">
        <w:t>.</w:t>
      </w:r>
    </w:p>
    <w:p w14:paraId="1FA03858" w14:textId="77777777" w:rsidR="00C474C1" w:rsidRDefault="00C52F4A" w:rsidP="00C52F4A">
      <w:r w:rsidRPr="00605EB6">
        <w:t>Les choses marchèrent vite</w:t>
      </w:r>
      <w:r w:rsidR="00C474C1">
        <w:t xml:space="preserve">. </w:t>
      </w:r>
      <w:r w:rsidRPr="00605EB6">
        <w:t>Il n</w:t>
      </w:r>
      <w:r w:rsidR="00C474C1">
        <w:t>’</w:t>
      </w:r>
      <w:r w:rsidRPr="00605EB6">
        <w:t>est telle qu</w:t>
      </w:r>
      <w:r w:rsidR="00C474C1">
        <w:t>’</w:t>
      </w:r>
      <w:r w:rsidRPr="00605EB6">
        <w:t>une vieille femme pour mener rondement une affaire matrimoniale</w:t>
      </w:r>
      <w:r w:rsidR="00C474C1">
        <w:t xml:space="preserve">, </w:t>
      </w:r>
      <w:r w:rsidRPr="00605EB6">
        <w:t xml:space="preserve">arrêter les </w:t>
      </w:r>
      <w:r w:rsidR="00C474C1">
        <w:t>« </w:t>
      </w:r>
      <w:r w:rsidRPr="00605EB6">
        <w:t>mais</w:t>
      </w:r>
      <w:r w:rsidR="00C474C1">
        <w:t> »</w:t>
      </w:r>
      <w:r w:rsidRPr="00605EB6">
        <w:t xml:space="preserve"> et briser les empêchements qui pourraient se présenter</w:t>
      </w:r>
      <w:r w:rsidR="00C474C1">
        <w:t>.</w:t>
      </w:r>
    </w:p>
    <w:p w14:paraId="3637FE17" w14:textId="235FCE6A" w:rsidR="00C474C1" w:rsidRDefault="00C52F4A" w:rsidP="00C52F4A">
      <w:r w:rsidRPr="00605EB6">
        <w:t>Sachant que son tuteur tenait à la marier</w:t>
      </w:r>
      <w:r w:rsidR="00C474C1">
        <w:t xml:space="preserve">, </w:t>
      </w:r>
      <w:r w:rsidRPr="00605EB6">
        <w:t>désireuse de sortir de l</w:t>
      </w:r>
      <w:r w:rsidR="00C474C1">
        <w:t>’</w:t>
      </w:r>
      <w:r w:rsidRPr="00605EB6">
        <w:t>atmosphère lourde</w:t>
      </w:r>
      <w:r w:rsidR="00C474C1">
        <w:t xml:space="preserve">, </w:t>
      </w:r>
      <w:r w:rsidRPr="00605EB6">
        <w:t>soporifique</w:t>
      </w:r>
      <w:r w:rsidR="00C474C1">
        <w:t xml:space="preserve">, </w:t>
      </w:r>
      <w:r w:rsidRPr="00605EB6">
        <w:t>dans laquelle elle vivait</w:t>
      </w:r>
      <w:r w:rsidR="00C474C1">
        <w:t xml:space="preserve">, </w:t>
      </w:r>
      <w:r w:rsidRPr="00605EB6">
        <w:t>séduite d</w:t>
      </w:r>
      <w:r w:rsidR="00C474C1">
        <w:t>’</w:t>
      </w:r>
      <w:r w:rsidRPr="00605EB6">
        <w:t>ailleurs par l</w:t>
      </w:r>
      <w:r w:rsidR="00C474C1">
        <w:t>’</w:t>
      </w:r>
      <w:r w:rsidRPr="00605EB6">
        <w:t>extérieur agréable du baron</w:t>
      </w:r>
      <w:r w:rsidR="00C474C1">
        <w:t xml:space="preserve">, </w:t>
      </w:r>
      <w:r w:rsidRPr="00605EB6">
        <w:t>dont on ne cessait de lui dire le plus grand bien</w:t>
      </w:r>
      <w:r w:rsidR="00C474C1">
        <w:t xml:space="preserve">, </w:t>
      </w:r>
      <w:r w:rsidR="009A0CB4" w:rsidRPr="009A0CB4">
        <w:t>M</w:t>
      </w:r>
      <w:r w:rsidR="009A0CB4" w:rsidRPr="009A0CB4">
        <w:rPr>
          <w:vertAlign w:val="superscript"/>
        </w:rPr>
        <w:t>lle</w:t>
      </w:r>
      <w:r w:rsidR="00C474C1">
        <w:t> de </w:t>
      </w:r>
      <w:r w:rsidRPr="00605EB6">
        <w:t>Vaucourt l</w:t>
      </w:r>
      <w:r w:rsidR="00C474C1">
        <w:t>’</w:t>
      </w:r>
      <w:r w:rsidRPr="00605EB6">
        <w:t>accepta en fermant un peu trop les yeux</w:t>
      </w:r>
      <w:r w:rsidR="00C474C1">
        <w:t>.</w:t>
      </w:r>
    </w:p>
    <w:p w14:paraId="42BF1CA0" w14:textId="77777777" w:rsidR="00C474C1" w:rsidRDefault="00C52F4A" w:rsidP="00C52F4A">
      <w:r w:rsidRPr="00605EB6">
        <w:t>Six semaines plus tard ils étaient mariés</w:t>
      </w:r>
      <w:r w:rsidR="00C474C1">
        <w:t>.</w:t>
      </w:r>
    </w:p>
    <w:p w14:paraId="51F3E008" w14:textId="77777777" w:rsidR="00C474C1" w:rsidRDefault="00C52F4A" w:rsidP="00C52F4A">
      <w:r w:rsidRPr="00605EB6">
        <w:t>La lune de miel fut délicieuse</w:t>
      </w:r>
      <w:r w:rsidR="00C474C1">
        <w:t xml:space="preserve">. </w:t>
      </w:r>
      <w:r w:rsidRPr="00605EB6">
        <w:t>Le baron</w:t>
      </w:r>
      <w:r w:rsidR="00C474C1">
        <w:t xml:space="preserve">, </w:t>
      </w:r>
      <w:r w:rsidRPr="00605EB6">
        <w:t>se contraignant encore</w:t>
      </w:r>
      <w:r w:rsidR="00C474C1">
        <w:t xml:space="preserve">, </w:t>
      </w:r>
      <w:r w:rsidRPr="00605EB6">
        <w:t>était le modèle des époux</w:t>
      </w:r>
      <w:r w:rsidR="00C474C1">
        <w:t xml:space="preserve">, </w:t>
      </w:r>
      <w:r w:rsidRPr="00605EB6">
        <w:t>et Clémentine</w:t>
      </w:r>
      <w:r w:rsidR="00C474C1">
        <w:t xml:space="preserve">, </w:t>
      </w:r>
      <w:r w:rsidRPr="00605EB6">
        <w:t>pensant que cela durerait toujours</w:t>
      </w:r>
      <w:r w:rsidR="00C474C1">
        <w:t xml:space="preserve">, </w:t>
      </w:r>
      <w:r w:rsidRPr="00605EB6">
        <w:t>envisageait l</w:t>
      </w:r>
      <w:r w:rsidR="00C474C1">
        <w:t>’</w:t>
      </w:r>
      <w:r w:rsidRPr="00605EB6">
        <w:t>avenir sous ses plus riantes couleurs</w:t>
      </w:r>
      <w:r w:rsidR="00C474C1">
        <w:t xml:space="preserve">. </w:t>
      </w:r>
      <w:r w:rsidRPr="00605EB6">
        <w:t>Le mariage de convenance était devenu pour elle</w:t>
      </w:r>
      <w:r w:rsidR="00C474C1">
        <w:t xml:space="preserve">, </w:t>
      </w:r>
      <w:r w:rsidRPr="00605EB6">
        <w:t>désormais</w:t>
      </w:r>
      <w:r w:rsidR="00C474C1">
        <w:t xml:space="preserve">, </w:t>
      </w:r>
      <w:r w:rsidRPr="00605EB6">
        <w:t>un mariage d</w:t>
      </w:r>
      <w:r w:rsidR="00C474C1">
        <w:t>’</w:t>
      </w:r>
      <w:r w:rsidRPr="00605EB6">
        <w:t>amour</w:t>
      </w:r>
      <w:r w:rsidR="00C474C1">
        <w:t xml:space="preserve">. </w:t>
      </w:r>
      <w:r w:rsidRPr="00605EB6">
        <w:t>Elle aimait son mari</w:t>
      </w:r>
      <w:r w:rsidR="00C474C1">
        <w:t xml:space="preserve">, </w:t>
      </w:r>
      <w:r w:rsidRPr="00605EB6">
        <w:t>ne se doutant guère</w:t>
      </w:r>
      <w:r w:rsidR="00C474C1">
        <w:t xml:space="preserve">, </w:t>
      </w:r>
      <w:r w:rsidRPr="00605EB6">
        <w:t>la pauvre jeune femme</w:t>
      </w:r>
      <w:r w:rsidR="00C474C1">
        <w:t xml:space="preserve">, </w:t>
      </w:r>
      <w:r w:rsidRPr="00605EB6">
        <w:t>que le baron</w:t>
      </w:r>
      <w:r w:rsidR="00C474C1">
        <w:t xml:space="preserve">, </w:t>
      </w:r>
      <w:r w:rsidRPr="00605EB6">
        <w:t>être dépravé</w:t>
      </w:r>
      <w:r w:rsidR="00C474C1">
        <w:t xml:space="preserve">, </w:t>
      </w:r>
      <w:r w:rsidRPr="00605EB6">
        <w:t>manquant de sens moral</w:t>
      </w:r>
      <w:r w:rsidR="00C474C1">
        <w:t xml:space="preserve">, </w:t>
      </w:r>
      <w:r w:rsidRPr="00605EB6">
        <w:t>et profondément égoïste</w:t>
      </w:r>
      <w:r w:rsidR="00C474C1">
        <w:t xml:space="preserve">, </w:t>
      </w:r>
      <w:r w:rsidRPr="00605EB6">
        <w:t>n</w:t>
      </w:r>
      <w:r w:rsidR="00C474C1">
        <w:t>’</w:t>
      </w:r>
      <w:r w:rsidRPr="00605EB6">
        <w:t>avait jamais aimé que sa personne et le plaisir</w:t>
      </w:r>
      <w:r w:rsidR="00C474C1">
        <w:t>.</w:t>
      </w:r>
    </w:p>
    <w:p w14:paraId="0BC6B777" w14:textId="77777777" w:rsidR="00C474C1" w:rsidRDefault="00C52F4A" w:rsidP="00C52F4A">
      <w:r w:rsidRPr="00605EB6">
        <w:lastRenderedPageBreak/>
        <w:t>Tout alla assez bien jusqu</w:t>
      </w:r>
      <w:r w:rsidR="00C474C1">
        <w:t>’</w:t>
      </w:r>
      <w:r w:rsidRPr="00605EB6">
        <w:t>à la naissance du premier-né</w:t>
      </w:r>
      <w:r w:rsidR="00C474C1">
        <w:t xml:space="preserve">, </w:t>
      </w:r>
      <w:r w:rsidRPr="00605EB6">
        <w:t>que la baronne mit au monde neuf mois et quelques jours après son mariage</w:t>
      </w:r>
      <w:r w:rsidR="00C474C1">
        <w:t>.</w:t>
      </w:r>
    </w:p>
    <w:p w14:paraId="7AD7E530" w14:textId="77777777" w:rsidR="00C474C1" w:rsidRDefault="00C52F4A" w:rsidP="00C52F4A">
      <w:r w:rsidRPr="00605EB6">
        <w:t>Alors</w:t>
      </w:r>
      <w:r w:rsidR="00C474C1">
        <w:t xml:space="preserve">, </w:t>
      </w:r>
      <w:r w:rsidRPr="00605EB6">
        <w:t>tout à coup</w:t>
      </w:r>
      <w:r w:rsidR="00C474C1">
        <w:t xml:space="preserve">, </w:t>
      </w:r>
      <w:r w:rsidRPr="00605EB6">
        <w:t>chez le baron</w:t>
      </w:r>
      <w:r w:rsidR="00C474C1">
        <w:t xml:space="preserve">, </w:t>
      </w:r>
      <w:r w:rsidRPr="00605EB6">
        <w:t>le changement fut complet</w:t>
      </w:r>
      <w:r w:rsidR="00C474C1">
        <w:t xml:space="preserve">, </w:t>
      </w:r>
      <w:r w:rsidRPr="00605EB6">
        <w:t>radical</w:t>
      </w:r>
      <w:r w:rsidR="00C474C1">
        <w:t xml:space="preserve">. </w:t>
      </w:r>
      <w:r w:rsidRPr="00605EB6">
        <w:t>Loin de lui imposer de nouveaux devoirs</w:t>
      </w:r>
      <w:r w:rsidR="00C474C1">
        <w:t xml:space="preserve">, </w:t>
      </w:r>
      <w:r w:rsidRPr="00605EB6">
        <w:t>la naissance de son fils sembla</w:t>
      </w:r>
      <w:r w:rsidR="00C474C1">
        <w:t xml:space="preserve">, </w:t>
      </w:r>
      <w:r w:rsidRPr="00605EB6">
        <w:t>au contraire</w:t>
      </w:r>
      <w:r w:rsidR="00C474C1">
        <w:t xml:space="preserve">, </w:t>
      </w:r>
      <w:r w:rsidRPr="00605EB6">
        <w:t>l</w:t>
      </w:r>
      <w:r w:rsidR="00C474C1">
        <w:t>’</w:t>
      </w:r>
      <w:r w:rsidRPr="00605EB6">
        <w:t>affranchir de tous les autres</w:t>
      </w:r>
      <w:r w:rsidR="00C474C1">
        <w:t xml:space="preserve">. </w:t>
      </w:r>
      <w:r w:rsidRPr="00605EB6">
        <w:t>Il ne connut plus d</w:t>
      </w:r>
      <w:r w:rsidR="00C474C1">
        <w:t>’</w:t>
      </w:r>
      <w:r w:rsidRPr="00605EB6">
        <w:t>entraves</w:t>
      </w:r>
      <w:r w:rsidR="00C474C1">
        <w:t xml:space="preserve">. </w:t>
      </w:r>
      <w:r w:rsidRPr="00605EB6">
        <w:t>Trop longtemps il avait refoulé en lui tous ses désirs</w:t>
      </w:r>
      <w:r w:rsidR="00C474C1">
        <w:t xml:space="preserve">, </w:t>
      </w:r>
      <w:r w:rsidRPr="00605EB6">
        <w:t>toutes ses pétulantes ardeurs</w:t>
      </w:r>
      <w:r w:rsidR="00C474C1">
        <w:t xml:space="preserve"> ; </w:t>
      </w:r>
      <w:r w:rsidRPr="00605EB6">
        <w:t>trop longtemps il s</w:t>
      </w:r>
      <w:r w:rsidR="00C474C1">
        <w:t>’</w:t>
      </w:r>
      <w:r w:rsidRPr="00605EB6">
        <w:t>était dompté</w:t>
      </w:r>
      <w:r w:rsidR="00C474C1">
        <w:t xml:space="preserve"> ; </w:t>
      </w:r>
      <w:r w:rsidRPr="00605EB6">
        <w:t>il ne pouvait plus se contenir</w:t>
      </w:r>
      <w:r w:rsidR="00C474C1">
        <w:t xml:space="preserve">. </w:t>
      </w:r>
      <w:r w:rsidRPr="00605EB6">
        <w:t>C</w:t>
      </w:r>
      <w:r w:rsidR="00C474C1">
        <w:t>’</w:t>
      </w:r>
      <w:r w:rsidRPr="00605EB6">
        <w:t>était un torrent de passions</w:t>
      </w:r>
      <w:r w:rsidR="00C474C1">
        <w:t xml:space="preserve">, </w:t>
      </w:r>
      <w:r w:rsidRPr="00605EB6">
        <w:t>prêt à déborder</w:t>
      </w:r>
      <w:r w:rsidR="00C474C1">
        <w:t xml:space="preserve">, </w:t>
      </w:r>
      <w:r w:rsidRPr="00605EB6">
        <w:t>sautant par-dessus toutes les digues</w:t>
      </w:r>
      <w:r w:rsidR="00C474C1">
        <w:t xml:space="preserve">. </w:t>
      </w:r>
      <w:r w:rsidRPr="00605EB6">
        <w:t>Le volcan grondait sourdement</w:t>
      </w:r>
      <w:r w:rsidR="00C474C1">
        <w:t xml:space="preserve">, </w:t>
      </w:r>
      <w:r w:rsidRPr="00605EB6">
        <w:t>annonçant une éruption violente</w:t>
      </w:r>
      <w:r w:rsidR="00C474C1">
        <w:t xml:space="preserve">, </w:t>
      </w:r>
      <w:r w:rsidRPr="00605EB6">
        <w:t>terrible</w:t>
      </w:r>
      <w:r w:rsidR="00C474C1">
        <w:t>.</w:t>
      </w:r>
    </w:p>
    <w:p w14:paraId="25128B5B" w14:textId="710B8C8C" w:rsidR="00C474C1" w:rsidRDefault="0094609C" w:rsidP="00C52F4A">
      <w:r>
        <w:t>— </w:t>
      </w:r>
      <w:r w:rsidR="00C52F4A" w:rsidRPr="00605EB6">
        <w:t>Vous n</w:t>
      </w:r>
      <w:r w:rsidR="00C474C1">
        <w:t>’</w:t>
      </w:r>
      <w:r w:rsidR="00C52F4A" w:rsidRPr="00605EB6">
        <w:t>avez plus rien à craindre</w:t>
      </w:r>
      <w:r w:rsidR="00C474C1">
        <w:t xml:space="preserve">, </w:t>
      </w:r>
      <w:r w:rsidR="00C52F4A" w:rsidRPr="00605EB6">
        <w:t>maintenant</w:t>
      </w:r>
      <w:r w:rsidR="00C474C1">
        <w:t xml:space="preserve">, </w:t>
      </w:r>
      <w:r w:rsidR="00C52F4A" w:rsidRPr="00605EB6">
        <w:t>lui avait dit Blaireau</w:t>
      </w:r>
      <w:r w:rsidR="00C474C1">
        <w:t xml:space="preserve"> ; </w:t>
      </w:r>
      <w:r w:rsidR="00C52F4A" w:rsidRPr="00605EB6">
        <w:t>vous vous êtes créé des relations puissantes</w:t>
      </w:r>
      <w:r w:rsidR="00C474C1">
        <w:t xml:space="preserve">, </w:t>
      </w:r>
      <w:r w:rsidR="00C52F4A" w:rsidRPr="00605EB6">
        <w:t>nul ne songera désormais à vous chicaner sur n</w:t>
      </w:r>
      <w:r w:rsidR="00C474C1">
        <w:t>’</w:t>
      </w:r>
      <w:r w:rsidR="00C52F4A" w:rsidRPr="00605EB6">
        <w:t>importe quoi</w:t>
      </w:r>
      <w:r w:rsidR="00C474C1">
        <w:t xml:space="preserve">. </w:t>
      </w:r>
      <w:r w:rsidR="00C52F4A" w:rsidRPr="00605EB6">
        <w:t>Tout vous est permis</w:t>
      </w:r>
      <w:r w:rsidR="00C474C1">
        <w:t xml:space="preserve">. </w:t>
      </w:r>
      <w:r w:rsidR="00C52F4A" w:rsidRPr="00605EB6">
        <w:t>La fortune de votre femme empêchera qu</w:t>
      </w:r>
      <w:r w:rsidR="00C474C1">
        <w:t>’</w:t>
      </w:r>
      <w:r w:rsidR="00C52F4A" w:rsidRPr="00605EB6">
        <w:t>on regarde de trop près dans la vôtre</w:t>
      </w:r>
      <w:r w:rsidR="00C474C1">
        <w:t xml:space="preserve">. </w:t>
      </w:r>
      <w:r w:rsidR="00C52F4A" w:rsidRPr="00605EB6">
        <w:t>Clémentine de Vaucourt vous couvre de son égide</w:t>
      </w:r>
      <w:r w:rsidR="00C474C1">
        <w:t xml:space="preserve">. </w:t>
      </w:r>
      <w:r w:rsidR="00C52F4A" w:rsidRPr="00605EB6">
        <w:t>Vous êtes riche</w:t>
      </w:r>
      <w:r w:rsidR="00C474C1">
        <w:t xml:space="preserve">, </w:t>
      </w:r>
      <w:r w:rsidR="00C52F4A" w:rsidRPr="00605EB6">
        <w:t>vivez en homme riche</w:t>
      </w:r>
      <w:r w:rsidR="00C474C1">
        <w:t xml:space="preserve">. </w:t>
      </w:r>
      <w:r w:rsidR="00C52F4A" w:rsidRPr="00605EB6">
        <w:t>Recevez</w:t>
      </w:r>
      <w:r w:rsidR="00C474C1">
        <w:t xml:space="preserve">, </w:t>
      </w:r>
      <w:r w:rsidR="00C52F4A" w:rsidRPr="00605EB6">
        <w:t>donnez des fêtes</w:t>
      </w:r>
      <w:r w:rsidR="00C474C1">
        <w:t xml:space="preserve"> : </w:t>
      </w:r>
      <w:r w:rsidR="00C52F4A" w:rsidRPr="00605EB6">
        <w:t>vous avez le droit d</w:t>
      </w:r>
      <w:r w:rsidR="00C474C1">
        <w:t>’</w:t>
      </w:r>
      <w:r w:rsidR="00C52F4A" w:rsidRPr="00605EB6">
        <w:t>avoir le train de maison qui vous plaira et de jouir de la vie en jouissant de la fortune</w:t>
      </w:r>
      <w:r w:rsidR="00C474C1">
        <w:t>.</w:t>
      </w:r>
    </w:p>
    <w:p w14:paraId="61ACAC03" w14:textId="77777777" w:rsidR="00C474C1" w:rsidRDefault="00C52F4A" w:rsidP="00C52F4A">
      <w:r w:rsidRPr="00605EB6">
        <w:t>Le baron n</w:t>
      </w:r>
      <w:r w:rsidR="00C474C1">
        <w:t>’</w:t>
      </w:r>
      <w:r w:rsidRPr="00605EB6">
        <w:t>avait plus la bride au cou</w:t>
      </w:r>
      <w:r w:rsidR="00C474C1">
        <w:t xml:space="preserve"> ; </w:t>
      </w:r>
      <w:r w:rsidRPr="00605EB6">
        <w:t>il se lança à corps perdu dans le tourbillon</w:t>
      </w:r>
      <w:r w:rsidR="00C474C1">
        <w:t xml:space="preserve">, </w:t>
      </w:r>
      <w:r w:rsidRPr="00605EB6">
        <w:t>sans mesure</w:t>
      </w:r>
      <w:r w:rsidR="00C474C1">
        <w:t xml:space="preserve">, </w:t>
      </w:r>
      <w:r w:rsidRPr="00605EB6">
        <w:t>sans retenue</w:t>
      </w:r>
      <w:r w:rsidR="00C474C1">
        <w:t xml:space="preserve">, </w:t>
      </w:r>
      <w:r w:rsidRPr="00605EB6">
        <w:t>faisant danser les louis d</w:t>
      </w:r>
      <w:r w:rsidR="00C474C1">
        <w:t>’</w:t>
      </w:r>
      <w:r w:rsidRPr="00605EB6">
        <w:t>or</w:t>
      </w:r>
      <w:r w:rsidR="00C474C1">
        <w:t xml:space="preserve">, </w:t>
      </w:r>
      <w:r w:rsidRPr="00605EB6">
        <w:t>les billets de mille</w:t>
      </w:r>
      <w:r w:rsidR="00C474C1">
        <w:t xml:space="preserve">. </w:t>
      </w:r>
      <w:r w:rsidRPr="00605EB6">
        <w:t>Ce fut un vertige</w:t>
      </w:r>
      <w:r w:rsidR="00C474C1">
        <w:t xml:space="preserve">, </w:t>
      </w:r>
      <w:r w:rsidRPr="00605EB6">
        <w:t>un ouragan d</w:t>
      </w:r>
      <w:r w:rsidR="00C474C1">
        <w:t>’</w:t>
      </w:r>
      <w:r w:rsidRPr="00605EB6">
        <w:t>extravagances</w:t>
      </w:r>
      <w:r w:rsidR="00C474C1">
        <w:t>.</w:t>
      </w:r>
    </w:p>
    <w:p w14:paraId="6A4BE811" w14:textId="77777777" w:rsidR="00C474C1" w:rsidRDefault="00C52F4A" w:rsidP="00C52F4A">
      <w:r w:rsidRPr="00605EB6">
        <w:t>Dix domestiques obéissaient à ses ordres</w:t>
      </w:r>
      <w:r w:rsidR="00C474C1">
        <w:t xml:space="preserve">. </w:t>
      </w:r>
      <w:r w:rsidRPr="00605EB6">
        <w:t>Il avait quinze chevaux dans son écurie et des voitures de tous les modèles</w:t>
      </w:r>
      <w:r w:rsidR="00C474C1">
        <w:t xml:space="preserve">. </w:t>
      </w:r>
      <w:r w:rsidRPr="00605EB6">
        <w:t>On parlait partout de ses merveilleux attelages</w:t>
      </w:r>
      <w:r w:rsidR="00C474C1">
        <w:t xml:space="preserve">. </w:t>
      </w:r>
      <w:r w:rsidRPr="00605EB6">
        <w:t>Au bois</w:t>
      </w:r>
      <w:r w:rsidR="00C474C1">
        <w:t xml:space="preserve">, </w:t>
      </w:r>
      <w:r w:rsidRPr="00605EB6">
        <w:t>il faisait sensation</w:t>
      </w:r>
      <w:r w:rsidR="00C474C1">
        <w:t xml:space="preserve">. </w:t>
      </w:r>
      <w:r w:rsidRPr="00605EB6">
        <w:t>Il laissait loin derrière lui les équipages du vieux faubourg</w:t>
      </w:r>
      <w:r w:rsidR="00C474C1">
        <w:t xml:space="preserve">. </w:t>
      </w:r>
      <w:r w:rsidRPr="00605EB6">
        <w:t>Les gros financiers n</w:t>
      </w:r>
      <w:r w:rsidR="00C474C1">
        <w:t>’</w:t>
      </w:r>
      <w:r w:rsidRPr="00605EB6">
        <w:t xml:space="preserve">essayaient pas de lutter </w:t>
      </w:r>
      <w:r w:rsidRPr="00605EB6">
        <w:lastRenderedPageBreak/>
        <w:t>de luxe avec lui</w:t>
      </w:r>
      <w:r w:rsidR="00C474C1">
        <w:t xml:space="preserve">. </w:t>
      </w:r>
      <w:r w:rsidRPr="00605EB6">
        <w:t>Il éclipsait les hauts personnages le plus en vue</w:t>
      </w:r>
      <w:r w:rsidR="00C474C1">
        <w:t>.</w:t>
      </w:r>
    </w:p>
    <w:p w14:paraId="5490143F" w14:textId="77777777" w:rsidR="00C474C1" w:rsidRDefault="00C52F4A" w:rsidP="00C52F4A">
      <w:r w:rsidRPr="00605EB6">
        <w:t>Membre du Jockey-club</w:t>
      </w:r>
      <w:r w:rsidR="00C474C1">
        <w:t xml:space="preserve">, </w:t>
      </w:r>
      <w:r w:rsidRPr="00605EB6">
        <w:t>il faisait courir</w:t>
      </w:r>
      <w:r w:rsidR="00C474C1">
        <w:t xml:space="preserve"> ; </w:t>
      </w:r>
      <w:r w:rsidRPr="00605EB6">
        <w:t>on citait ses paris</w:t>
      </w:r>
      <w:r w:rsidR="00C474C1">
        <w:t xml:space="preserve">. </w:t>
      </w:r>
      <w:r w:rsidRPr="00605EB6">
        <w:t>Il était l</w:t>
      </w:r>
      <w:r w:rsidR="00C474C1">
        <w:t>’</w:t>
      </w:r>
      <w:r w:rsidRPr="00605EB6">
        <w:t>homme du jour</w:t>
      </w:r>
      <w:r w:rsidR="00C474C1">
        <w:t xml:space="preserve">, </w:t>
      </w:r>
      <w:r w:rsidRPr="00605EB6">
        <w:t>un lion de Paris</w:t>
      </w:r>
      <w:r w:rsidR="00C474C1">
        <w:t xml:space="preserve">, </w:t>
      </w:r>
      <w:r w:rsidRPr="00605EB6">
        <w:t>lion à tous crins</w:t>
      </w:r>
      <w:r w:rsidR="00C474C1">
        <w:t>.</w:t>
      </w:r>
    </w:p>
    <w:p w14:paraId="753D57E8" w14:textId="77777777" w:rsidR="00C474C1" w:rsidRDefault="00C52F4A" w:rsidP="00C52F4A">
      <w:r w:rsidRPr="00605EB6">
        <w:t>Il ne se contenta pas d</w:t>
      </w:r>
      <w:r w:rsidR="00C474C1">
        <w:t>’</w:t>
      </w:r>
      <w:r w:rsidRPr="00605EB6">
        <w:t>une maîtresse</w:t>
      </w:r>
      <w:r w:rsidR="00C474C1">
        <w:t xml:space="preserve">, </w:t>
      </w:r>
      <w:r w:rsidRPr="00605EB6">
        <w:t>il en eut plusieurs</w:t>
      </w:r>
      <w:r w:rsidR="00C474C1">
        <w:t xml:space="preserve">. </w:t>
      </w:r>
      <w:r w:rsidRPr="00605EB6">
        <w:t>Où allait-il les chercher</w:t>
      </w:r>
      <w:r w:rsidR="00C474C1">
        <w:t xml:space="preserve"> ? </w:t>
      </w:r>
      <w:r w:rsidRPr="00605EB6">
        <w:t>Partout où l</w:t>
      </w:r>
      <w:r w:rsidR="00C474C1">
        <w:t>’</w:t>
      </w:r>
      <w:r w:rsidRPr="00605EB6">
        <w:t>on trouve ces Circés parisiennes</w:t>
      </w:r>
      <w:r w:rsidR="00C474C1">
        <w:t xml:space="preserve"> : </w:t>
      </w:r>
      <w:r w:rsidRPr="00605EB6">
        <w:t>à l</w:t>
      </w:r>
      <w:r w:rsidR="00C474C1">
        <w:t>’</w:t>
      </w:r>
      <w:r w:rsidRPr="00605EB6">
        <w:t>Opéra</w:t>
      </w:r>
      <w:r w:rsidR="00C474C1">
        <w:t xml:space="preserve">, </w:t>
      </w:r>
      <w:r w:rsidRPr="00605EB6">
        <w:t>au foyer de la danse</w:t>
      </w:r>
      <w:r w:rsidR="00C474C1">
        <w:t xml:space="preserve">, </w:t>
      </w:r>
      <w:r w:rsidRPr="00605EB6">
        <w:t>dans les antres du monde interlope</w:t>
      </w:r>
      <w:r w:rsidR="00C474C1">
        <w:t xml:space="preserve">, </w:t>
      </w:r>
      <w:r w:rsidRPr="00605EB6">
        <w:t>dans certaines salles publiques tapageuses</w:t>
      </w:r>
      <w:r w:rsidR="00C474C1">
        <w:t xml:space="preserve">, </w:t>
      </w:r>
      <w:r w:rsidRPr="00605EB6">
        <w:t>dans les coulisses des théâtres</w:t>
      </w:r>
      <w:r w:rsidR="00C474C1">
        <w:t xml:space="preserve">, </w:t>
      </w:r>
      <w:r w:rsidRPr="00605EB6">
        <w:t>jusque sur l</w:t>
      </w:r>
      <w:r w:rsidR="00C474C1">
        <w:t>’</w:t>
      </w:r>
      <w:r w:rsidRPr="00605EB6">
        <w:t>asphalte des boulevards</w:t>
      </w:r>
      <w:r w:rsidR="00C474C1">
        <w:t>.</w:t>
      </w:r>
    </w:p>
    <w:p w14:paraId="5012FF85" w14:textId="77777777" w:rsidR="00C474C1" w:rsidRDefault="00C52F4A" w:rsidP="00C52F4A">
      <w:r w:rsidRPr="00605EB6">
        <w:t>D</w:t>
      </w:r>
      <w:r w:rsidR="00C474C1">
        <w:t>’</w:t>
      </w:r>
      <w:r w:rsidRPr="00605EB6">
        <w:t>abord</w:t>
      </w:r>
      <w:r w:rsidR="00C474C1">
        <w:t xml:space="preserve">, </w:t>
      </w:r>
      <w:r w:rsidRPr="00605EB6">
        <w:t>par un reste de pudeur</w:t>
      </w:r>
      <w:r w:rsidR="00C474C1">
        <w:t xml:space="preserve">, </w:t>
      </w:r>
      <w:r w:rsidRPr="00605EB6">
        <w:t>il ne se montra pas en public avec ces femmes qu</w:t>
      </w:r>
      <w:r w:rsidR="00C474C1">
        <w:t>’</w:t>
      </w:r>
      <w:r w:rsidRPr="00605EB6">
        <w:t>il couvrait de soie</w:t>
      </w:r>
      <w:r w:rsidR="00C474C1">
        <w:t xml:space="preserve">, </w:t>
      </w:r>
      <w:r w:rsidRPr="00605EB6">
        <w:t>de bijoux</w:t>
      </w:r>
      <w:r w:rsidR="00C474C1">
        <w:t xml:space="preserve">, </w:t>
      </w:r>
      <w:r w:rsidRPr="00605EB6">
        <w:t>gorgeait d</w:t>
      </w:r>
      <w:r w:rsidR="00C474C1">
        <w:t>’</w:t>
      </w:r>
      <w:r w:rsidRPr="00605EB6">
        <w:t>or</w:t>
      </w:r>
      <w:r w:rsidR="00C474C1">
        <w:t xml:space="preserve">, </w:t>
      </w:r>
      <w:r w:rsidRPr="00605EB6">
        <w:t>payant cher leurs caresses excitantes</w:t>
      </w:r>
      <w:r w:rsidR="00C474C1">
        <w:t xml:space="preserve"> ; </w:t>
      </w:r>
      <w:r w:rsidRPr="00605EB6">
        <w:t>mais cela manquait à sa sotte vanité et il finit par se moquer du qu</w:t>
      </w:r>
      <w:r w:rsidR="00C474C1">
        <w:t>’</w:t>
      </w:r>
      <w:r w:rsidRPr="00605EB6">
        <w:t>en dira-t-on</w:t>
      </w:r>
      <w:r w:rsidR="00C474C1">
        <w:t xml:space="preserve">, </w:t>
      </w:r>
      <w:r w:rsidRPr="00605EB6">
        <w:t>par jeter au vent de la honte le dernier lambeau de sa dignité d</w:t>
      </w:r>
      <w:r w:rsidR="00C474C1">
        <w:t>’</w:t>
      </w:r>
      <w:r w:rsidRPr="00605EB6">
        <w:t>homme du monde</w:t>
      </w:r>
      <w:r w:rsidR="00C474C1">
        <w:t>.</w:t>
      </w:r>
    </w:p>
    <w:p w14:paraId="7B17C0D8" w14:textId="77777777" w:rsidR="00C474C1" w:rsidRDefault="00C52F4A" w:rsidP="00C52F4A">
      <w:r w:rsidRPr="00605EB6">
        <w:t>Dès lors</w:t>
      </w:r>
      <w:r w:rsidR="00C474C1">
        <w:t xml:space="preserve">, </w:t>
      </w:r>
      <w:r w:rsidRPr="00605EB6">
        <w:t>on le vit s</w:t>
      </w:r>
      <w:r w:rsidR="00C474C1">
        <w:t>’</w:t>
      </w:r>
      <w:r w:rsidRPr="00605EB6">
        <w:t>afficher publiquement</w:t>
      </w:r>
      <w:r w:rsidR="00C474C1">
        <w:t xml:space="preserve">, </w:t>
      </w:r>
      <w:r w:rsidRPr="00605EB6">
        <w:t>au bois</w:t>
      </w:r>
      <w:r w:rsidR="00C474C1">
        <w:t xml:space="preserve">, </w:t>
      </w:r>
      <w:r w:rsidRPr="00605EB6">
        <w:t>aux courses</w:t>
      </w:r>
      <w:r w:rsidR="00C474C1">
        <w:t xml:space="preserve">, </w:t>
      </w:r>
      <w:r w:rsidRPr="00605EB6">
        <w:t>au théâtre</w:t>
      </w:r>
      <w:r w:rsidR="00C474C1">
        <w:t xml:space="preserve">, </w:t>
      </w:r>
      <w:r w:rsidRPr="00605EB6">
        <w:t>partout</w:t>
      </w:r>
      <w:r w:rsidR="00C474C1">
        <w:t xml:space="preserve">, </w:t>
      </w:r>
      <w:r w:rsidRPr="00605EB6">
        <w:t>tantôt avec une courtisane</w:t>
      </w:r>
      <w:r w:rsidR="00C474C1">
        <w:t xml:space="preserve">, </w:t>
      </w:r>
      <w:r w:rsidRPr="00605EB6">
        <w:t>tantôt avec une autre</w:t>
      </w:r>
      <w:r w:rsidR="00C474C1">
        <w:t xml:space="preserve">, </w:t>
      </w:r>
      <w:r w:rsidRPr="00605EB6">
        <w:t>mais disant toutes ce qu</w:t>
      </w:r>
      <w:r w:rsidR="00C474C1">
        <w:t>’</w:t>
      </w:r>
      <w:r w:rsidRPr="00605EB6">
        <w:t>elles étaient et ce qu</w:t>
      </w:r>
      <w:r w:rsidR="00C474C1">
        <w:t>’</w:t>
      </w:r>
      <w:r w:rsidRPr="00605EB6">
        <w:t>elles valaient par leur tenue</w:t>
      </w:r>
      <w:r w:rsidR="00C474C1">
        <w:t xml:space="preserve">, </w:t>
      </w:r>
      <w:r w:rsidRPr="00605EB6">
        <w:t>leurs regards effrontés</w:t>
      </w:r>
      <w:r w:rsidR="00C474C1">
        <w:t xml:space="preserve">, </w:t>
      </w:r>
      <w:r w:rsidRPr="00605EB6">
        <w:t>leurs toilettes tapageuses</w:t>
      </w:r>
      <w:r w:rsidR="00C474C1">
        <w:t xml:space="preserve">, </w:t>
      </w:r>
      <w:r w:rsidRPr="00605EB6">
        <w:t>la forme provocante de leurs chapeaux</w:t>
      </w:r>
      <w:r w:rsidR="00C474C1">
        <w:t xml:space="preserve">, </w:t>
      </w:r>
      <w:r w:rsidRPr="00605EB6">
        <w:t>leurs poses lascives</w:t>
      </w:r>
      <w:r w:rsidR="00C474C1">
        <w:t>.</w:t>
      </w:r>
    </w:p>
    <w:p w14:paraId="255A59E4" w14:textId="77777777" w:rsidR="00C474C1" w:rsidRDefault="00C52F4A" w:rsidP="00C52F4A">
      <w:r w:rsidRPr="00605EB6">
        <w:t>Il s</w:t>
      </w:r>
      <w:r w:rsidR="00C474C1">
        <w:t>’</w:t>
      </w:r>
      <w:r w:rsidRPr="00605EB6">
        <w:t>amusait de cela</w:t>
      </w:r>
      <w:r w:rsidR="00C474C1">
        <w:t xml:space="preserve">, </w:t>
      </w:r>
      <w:r w:rsidRPr="00605EB6">
        <w:t>le misérable</w:t>
      </w:r>
      <w:r w:rsidR="00C474C1">
        <w:t xml:space="preserve">, </w:t>
      </w:r>
      <w:r w:rsidRPr="00605EB6">
        <w:t>ne voyant pas avec quel dégoût se détournaient de lui certaines personnes qui</w:t>
      </w:r>
      <w:r w:rsidR="00C474C1">
        <w:t xml:space="preserve">, </w:t>
      </w:r>
      <w:r w:rsidRPr="00605EB6">
        <w:t>naguère encore</w:t>
      </w:r>
      <w:r w:rsidR="00C474C1">
        <w:t xml:space="preserve">, </w:t>
      </w:r>
      <w:r w:rsidRPr="00605EB6">
        <w:t>lui tendaient la main</w:t>
      </w:r>
      <w:r w:rsidR="00C474C1">
        <w:t>.</w:t>
      </w:r>
    </w:p>
    <w:p w14:paraId="61448BA6" w14:textId="77777777" w:rsidR="00C474C1" w:rsidRDefault="00C52F4A" w:rsidP="00C52F4A">
      <w:r w:rsidRPr="00605EB6">
        <w:t>À grands fracas il descendait les Champs-Élysées</w:t>
      </w:r>
      <w:r w:rsidR="00C474C1">
        <w:t xml:space="preserve">, </w:t>
      </w:r>
      <w:r w:rsidRPr="00605EB6">
        <w:t>insultant ainsi sa femme</w:t>
      </w:r>
      <w:r w:rsidR="00C474C1">
        <w:t xml:space="preserve">, </w:t>
      </w:r>
      <w:r w:rsidRPr="00605EB6">
        <w:t>en passant sous ses fenêtres</w:t>
      </w:r>
      <w:r w:rsidR="00C474C1">
        <w:t>.</w:t>
      </w:r>
    </w:p>
    <w:p w14:paraId="434B4A27" w14:textId="77777777" w:rsidR="00C474C1" w:rsidRDefault="00C52F4A" w:rsidP="00C52F4A">
      <w:r w:rsidRPr="00605EB6">
        <w:t>Abandonnée</w:t>
      </w:r>
      <w:r w:rsidR="00C474C1">
        <w:t xml:space="preserve">, </w:t>
      </w:r>
      <w:r w:rsidRPr="00605EB6">
        <w:t>méprisée</w:t>
      </w:r>
      <w:r w:rsidR="00C474C1">
        <w:t xml:space="preserve">, </w:t>
      </w:r>
      <w:r w:rsidRPr="00605EB6">
        <w:t>grossièrement offensée</w:t>
      </w:r>
      <w:r w:rsidR="00C474C1">
        <w:t xml:space="preserve">, </w:t>
      </w:r>
      <w:r w:rsidRPr="00605EB6">
        <w:t>lâchement insultée</w:t>
      </w:r>
      <w:r w:rsidR="00C474C1">
        <w:t xml:space="preserve">, </w:t>
      </w:r>
      <w:r w:rsidRPr="00605EB6">
        <w:t>la baronne gémissait et</w:t>
      </w:r>
      <w:r w:rsidR="00C474C1">
        <w:t xml:space="preserve">, </w:t>
      </w:r>
      <w:r w:rsidRPr="00605EB6">
        <w:t>en secret</w:t>
      </w:r>
      <w:r w:rsidR="00C474C1">
        <w:t xml:space="preserve">, </w:t>
      </w:r>
      <w:r w:rsidRPr="00605EB6">
        <w:t xml:space="preserve">fuyant les </w:t>
      </w:r>
      <w:r w:rsidRPr="00605EB6">
        <w:lastRenderedPageBreak/>
        <w:t>regards de ses serviteurs</w:t>
      </w:r>
      <w:r w:rsidR="00C474C1">
        <w:t xml:space="preserve">, </w:t>
      </w:r>
      <w:r w:rsidRPr="00605EB6">
        <w:t>qui la plaignaient</w:t>
      </w:r>
      <w:r w:rsidR="00C474C1">
        <w:t xml:space="preserve">, </w:t>
      </w:r>
      <w:r w:rsidRPr="00605EB6">
        <w:t>elle dévorait ses larmes</w:t>
      </w:r>
      <w:r w:rsidR="00C474C1">
        <w:t>.</w:t>
      </w:r>
    </w:p>
    <w:p w14:paraId="57D50FFA" w14:textId="59BC4D75" w:rsidR="00C474C1" w:rsidRDefault="00C52F4A" w:rsidP="00C52F4A">
      <w:r w:rsidRPr="00605EB6">
        <w:t>Après Raoul</w:t>
      </w:r>
      <w:r w:rsidR="00C474C1">
        <w:t xml:space="preserve">, </w:t>
      </w:r>
      <w:r w:rsidRPr="00605EB6">
        <w:t>Henriette était née</w:t>
      </w:r>
      <w:r w:rsidR="00C474C1">
        <w:t xml:space="preserve">. </w:t>
      </w:r>
      <w:r w:rsidRPr="00605EB6">
        <w:t>Clémentine n</w:t>
      </w:r>
      <w:r w:rsidR="00C474C1">
        <w:t>’</w:t>
      </w:r>
      <w:r w:rsidRPr="00605EB6">
        <w:t>avait plus que ses enfants à aimer au monde</w:t>
      </w:r>
      <w:r w:rsidR="00C474C1">
        <w:t xml:space="preserve"> ; </w:t>
      </w:r>
      <w:r w:rsidRPr="00605EB6">
        <w:t>descendue du faîte où ses rêves</w:t>
      </w:r>
      <w:r w:rsidR="00C474C1">
        <w:t xml:space="preserve">, </w:t>
      </w:r>
      <w:r w:rsidRPr="00605EB6">
        <w:t>aux premiers jours de son mariage</w:t>
      </w:r>
      <w:r w:rsidR="00C474C1">
        <w:t xml:space="preserve">, </w:t>
      </w:r>
      <w:r w:rsidRPr="00605EB6">
        <w:t>l</w:t>
      </w:r>
      <w:r w:rsidR="00C474C1">
        <w:t>’</w:t>
      </w:r>
      <w:r w:rsidRPr="00605EB6">
        <w:t>avaient placée</w:t>
      </w:r>
      <w:r w:rsidR="00C474C1">
        <w:t xml:space="preserve">, </w:t>
      </w:r>
      <w:r w:rsidRPr="00605EB6">
        <w:t>n</w:t>
      </w:r>
      <w:r w:rsidR="00C474C1">
        <w:t>’</w:t>
      </w:r>
      <w:r w:rsidRPr="00605EB6">
        <w:t>ayant plus et ne pouvant plus avoir du côté de son mari aucune illusion</w:t>
      </w:r>
      <w:r w:rsidR="00C474C1">
        <w:t xml:space="preserve">, </w:t>
      </w:r>
      <w:r w:rsidRPr="00605EB6">
        <w:t>toute sa vitalité se concentra dans l</w:t>
      </w:r>
      <w:r w:rsidR="00C474C1">
        <w:t>’</w:t>
      </w:r>
      <w:r w:rsidRPr="00605EB6">
        <w:t>amour maternel</w:t>
      </w:r>
      <w:r w:rsidR="00C474C1">
        <w:t xml:space="preserve"> : </w:t>
      </w:r>
      <w:r w:rsidRPr="00605EB6">
        <w:t>les deux chers petits êtres étaient sa consolation</w:t>
      </w:r>
      <w:r w:rsidR="00C474C1">
        <w:t xml:space="preserve"> ; </w:t>
      </w:r>
      <w:r w:rsidRPr="00605EB6">
        <w:t>ils calmaient ses révoltes intérieures</w:t>
      </w:r>
      <w:r w:rsidR="00C474C1">
        <w:t xml:space="preserve"> ; </w:t>
      </w:r>
      <w:r w:rsidRPr="00605EB6">
        <w:t>pour eux</w:t>
      </w:r>
      <w:r w:rsidR="00C474C1">
        <w:t xml:space="preserve">, </w:t>
      </w:r>
      <w:r w:rsidRPr="00605EB6">
        <w:t>à cause d</w:t>
      </w:r>
      <w:r w:rsidR="00C474C1">
        <w:t>’</w:t>
      </w:r>
      <w:r w:rsidRPr="00605EB6">
        <w:t>eux</w:t>
      </w:r>
      <w:r w:rsidR="00C474C1">
        <w:t xml:space="preserve">, </w:t>
      </w:r>
      <w:r w:rsidRPr="00605EB6">
        <w:t>elle restait sous le toit conjugal</w:t>
      </w:r>
      <w:r w:rsidR="00C474C1">
        <w:t xml:space="preserve">, </w:t>
      </w:r>
      <w:r w:rsidRPr="00605EB6">
        <w:t>souffrait sans se plaindre</w:t>
      </w:r>
      <w:r w:rsidR="00C474C1">
        <w:t xml:space="preserve">, </w:t>
      </w:r>
      <w:r w:rsidRPr="00605EB6">
        <w:t>ne jetait pas à la tête de l</w:t>
      </w:r>
      <w:r w:rsidR="00C474C1">
        <w:t>’</w:t>
      </w:r>
      <w:r w:rsidRPr="00605EB6">
        <w:t>indigne son mépris et son dégoût</w:t>
      </w:r>
      <w:r w:rsidR="00C474C1">
        <w:t xml:space="preserve">. </w:t>
      </w:r>
      <w:r w:rsidRPr="00605EB6">
        <w:t>Près de ses enfants</w:t>
      </w:r>
      <w:r w:rsidR="00C474C1">
        <w:t xml:space="preserve">, </w:t>
      </w:r>
      <w:r w:rsidRPr="00605EB6">
        <w:t>elle puisait la résignation et la force</w:t>
      </w:r>
      <w:r w:rsidR="00C474C1">
        <w:t>.</w:t>
      </w:r>
    </w:p>
    <w:p w14:paraId="1B534008" w14:textId="3A688C24" w:rsidR="00C52F4A" w:rsidRPr="00605EB6" w:rsidRDefault="00C52F4A" w:rsidP="00C474C1">
      <w:pPr>
        <w:pStyle w:val="Titre2"/>
      </w:pPr>
      <w:bookmarkStart w:id="75" w:name="_Toc197617920"/>
      <w:r w:rsidRPr="00605EB6">
        <w:lastRenderedPageBreak/>
        <w:t>XVII</w:t>
      </w:r>
      <w:r w:rsidRPr="00605EB6">
        <w:br/>
      </w:r>
      <w:r w:rsidRPr="00605EB6">
        <w:br/>
        <w:t>CHARLES CHEVRY ET ZÉLIMA</w:t>
      </w:r>
      <w:bookmarkEnd w:id="75"/>
    </w:p>
    <w:p w14:paraId="76D09609" w14:textId="77777777" w:rsidR="00C474C1" w:rsidRDefault="00C52F4A" w:rsidP="00C52F4A">
      <w:r w:rsidRPr="001617C0">
        <w:t xml:space="preserve">On avait appris le naufrage du </w:t>
      </w:r>
      <w:r w:rsidRPr="001617C0">
        <w:rPr>
          <w:i/>
        </w:rPr>
        <w:t>Téméraire</w:t>
      </w:r>
      <w:r w:rsidRPr="001617C0">
        <w:t xml:space="preserve"> à Batavia</w:t>
      </w:r>
      <w:r w:rsidR="00C474C1">
        <w:t xml:space="preserve">, </w:t>
      </w:r>
      <w:r w:rsidRPr="001617C0">
        <w:t>un mois environ après l</w:t>
      </w:r>
      <w:r w:rsidR="00C474C1">
        <w:t>’</w:t>
      </w:r>
      <w:r w:rsidRPr="001617C0">
        <w:t>épouvantable catastrophe</w:t>
      </w:r>
      <w:r w:rsidR="00C474C1">
        <w:t>.</w:t>
      </w:r>
    </w:p>
    <w:p w14:paraId="296AD4F7" w14:textId="27F47160" w:rsidR="00C52F4A" w:rsidRPr="00605EB6" w:rsidRDefault="00C474C1" w:rsidP="00C52F4A">
      <w:r>
        <w:t>« </w:t>
      </w:r>
      <w:r w:rsidR="00C52F4A" w:rsidRPr="00605EB6">
        <w:t>Le bâtiment s</w:t>
      </w:r>
      <w:r>
        <w:t>’</w:t>
      </w:r>
      <w:r w:rsidR="00C52F4A" w:rsidRPr="00605EB6">
        <w:t xml:space="preserve">est </w:t>
      </w:r>
      <w:r w:rsidR="001617C0">
        <w:t>échoué</w:t>
      </w:r>
      <w:r>
        <w:t xml:space="preserve">, </w:t>
      </w:r>
      <w:r w:rsidR="00C52F4A" w:rsidRPr="00605EB6">
        <w:t>disait-on</w:t>
      </w:r>
      <w:r>
        <w:t xml:space="preserve">, </w:t>
      </w:r>
      <w:r w:rsidR="00C52F4A" w:rsidRPr="00605EB6">
        <w:t>et sauf deux matelots</w:t>
      </w:r>
      <w:r>
        <w:t xml:space="preserve">, </w:t>
      </w:r>
      <w:r w:rsidR="00C52F4A" w:rsidRPr="00605EB6">
        <w:t>qu</w:t>
      </w:r>
      <w:r>
        <w:t>’</w:t>
      </w:r>
      <w:r w:rsidR="00C52F4A" w:rsidRPr="00605EB6">
        <w:t>on a eu le bonheur de recueillir en mer</w:t>
      </w:r>
      <w:r>
        <w:t xml:space="preserve">, </w:t>
      </w:r>
      <w:r w:rsidR="00C52F4A" w:rsidRPr="00605EB6">
        <w:t>l</w:t>
      </w:r>
      <w:r>
        <w:t>’</w:t>
      </w:r>
      <w:r w:rsidR="00C52F4A" w:rsidRPr="00605EB6">
        <w:t>équipage tout entier a péri</w:t>
      </w:r>
      <w:r>
        <w:t>. »</w:t>
      </w:r>
    </w:p>
    <w:p w14:paraId="42C73203" w14:textId="32D3D84C" w:rsidR="00C474C1" w:rsidRDefault="00C52F4A" w:rsidP="00C52F4A">
      <w:r w:rsidRPr="00605EB6">
        <w:t>En proie à une douleur facile à comprendre</w:t>
      </w:r>
      <w:r w:rsidR="00C474C1">
        <w:t xml:space="preserve">, </w:t>
      </w:r>
      <w:r w:rsidRPr="00605EB6">
        <w:t>car il avait pour le marquis de Chamarande</w:t>
      </w:r>
      <w:r w:rsidR="00C474C1">
        <w:t xml:space="preserve">, </w:t>
      </w:r>
      <w:r w:rsidRPr="00605EB6">
        <w:t>son protecteur</w:t>
      </w:r>
      <w:r w:rsidR="00C474C1">
        <w:t xml:space="preserve">, </w:t>
      </w:r>
      <w:r w:rsidRPr="00605EB6">
        <w:t>son ami</w:t>
      </w:r>
      <w:r w:rsidR="00C474C1">
        <w:t xml:space="preserve">, </w:t>
      </w:r>
      <w:r w:rsidRPr="00605EB6">
        <w:t>une affection sincère</w:t>
      </w:r>
      <w:r w:rsidR="00C474C1">
        <w:t xml:space="preserve">, </w:t>
      </w:r>
      <w:r w:rsidRPr="00605EB6">
        <w:t>un dévouement absolu</w:t>
      </w:r>
      <w:r w:rsidR="00C474C1">
        <w:t xml:space="preserve">, </w:t>
      </w:r>
      <w:r w:rsidRPr="00605EB6">
        <w:t>Charles Chevry écrivit aussitôt au baron de Simaise</w:t>
      </w:r>
      <w:r w:rsidR="00C474C1">
        <w:t xml:space="preserve">, </w:t>
      </w:r>
      <w:r w:rsidRPr="00605EB6">
        <w:t>lui demandant si l</w:t>
      </w:r>
      <w:r w:rsidR="00C474C1">
        <w:t>’</w:t>
      </w:r>
      <w:r w:rsidRPr="00605EB6">
        <w:t>affreuse nouvelle arrivée jusqu</w:t>
      </w:r>
      <w:r w:rsidR="00C474C1">
        <w:t>’</w:t>
      </w:r>
      <w:r w:rsidRPr="00605EB6">
        <w:t>à lui était exacte</w:t>
      </w:r>
      <w:r w:rsidR="00C474C1">
        <w:t xml:space="preserve"> ; </w:t>
      </w:r>
      <w:r w:rsidRPr="00605EB6">
        <w:t>si</w:t>
      </w:r>
      <w:r w:rsidR="00C474C1">
        <w:t xml:space="preserve">, </w:t>
      </w:r>
      <w:r w:rsidRPr="00605EB6">
        <w:t>enfin</w:t>
      </w:r>
      <w:r w:rsidR="00C474C1">
        <w:t>, M. </w:t>
      </w:r>
      <w:r w:rsidRPr="00605EB6">
        <w:t>le marquis de Chamarande</w:t>
      </w:r>
      <w:r w:rsidR="00C474C1">
        <w:t xml:space="preserve">, </w:t>
      </w:r>
      <w:r w:rsidRPr="00605EB6">
        <w:t xml:space="preserve">passager à bord du </w:t>
      </w:r>
      <w:r w:rsidRPr="00605EB6">
        <w:rPr>
          <w:i/>
        </w:rPr>
        <w:t>Téméraire</w:t>
      </w:r>
      <w:r w:rsidR="00C474C1">
        <w:t xml:space="preserve">, </w:t>
      </w:r>
      <w:r w:rsidRPr="00605EB6">
        <w:t>avait trouvé la mort dans les flots de l</w:t>
      </w:r>
      <w:r w:rsidR="00C474C1">
        <w:t>’</w:t>
      </w:r>
      <w:r w:rsidRPr="00605EB6">
        <w:t>Océan</w:t>
      </w:r>
      <w:r w:rsidR="00C474C1">
        <w:t xml:space="preserve">. </w:t>
      </w:r>
      <w:r w:rsidRPr="00605EB6">
        <w:t>Zélima</w:t>
      </w:r>
      <w:r w:rsidR="00C474C1">
        <w:t xml:space="preserve">, </w:t>
      </w:r>
      <w:r w:rsidRPr="00605EB6">
        <w:t>de son côté</w:t>
      </w:r>
      <w:r w:rsidR="00C474C1">
        <w:t xml:space="preserve">, </w:t>
      </w:r>
      <w:r w:rsidRPr="00605EB6">
        <w:t>et en même temps</w:t>
      </w:r>
      <w:r w:rsidR="00C474C1">
        <w:t xml:space="preserve">, </w:t>
      </w:r>
      <w:r w:rsidRPr="00605EB6">
        <w:t>avait adressé à Lucy une lettre émue</w:t>
      </w:r>
      <w:r w:rsidR="00C474C1">
        <w:t xml:space="preserve">, </w:t>
      </w:r>
      <w:r w:rsidRPr="00605EB6">
        <w:t>pleine de tendresse</w:t>
      </w:r>
      <w:r w:rsidR="00C474C1">
        <w:t>.</w:t>
      </w:r>
    </w:p>
    <w:p w14:paraId="34D3F7AD" w14:textId="67AE2A9E" w:rsidR="00C474C1" w:rsidRDefault="00C52F4A" w:rsidP="00C52F4A">
      <w:r w:rsidRPr="00605EB6">
        <w:t>Charles Chevry reçut</w:t>
      </w:r>
      <w:r w:rsidR="00C474C1">
        <w:t xml:space="preserve">, </w:t>
      </w:r>
      <w:r w:rsidRPr="00605EB6">
        <w:t>dans le délai voulu</w:t>
      </w:r>
      <w:r w:rsidR="00C474C1">
        <w:t xml:space="preserve">, </w:t>
      </w:r>
      <w:r w:rsidRPr="00605EB6">
        <w:t>datée de Paris</w:t>
      </w:r>
      <w:r w:rsidR="00C474C1">
        <w:t xml:space="preserve">, </w:t>
      </w:r>
      <w:r w:rsidRPr="00605EB6">
        <w:t>la réponse du baron</w:t>
      </w:r>
      <w:r w:rsidR="00C474C1">
        <w:t xml:space="preserve">. </w:t>
      </w:r>
      <w:r w:rsidRPr="00605EB6">
        <w:t xml:space="preserve">Celui-ci lui confirmait la perte du </w:t>
      </w:r>
      <w:r w:rsidRPr="00605EB6">
        <w:rPr>
          <w:i/>
        </w:rPr>
        <w:t>Téméraire</w:t>
      </w:r>
      <w:r w:rsidRPr="00605EB6">
        <w:t xml:space="preserve"> et lui annonçait que</w:t>
      </w:r>
      <w:r w:rsidR="00C474C1">
        <w:t xml:space="preserve">, </w:t>
      </w:r>
      <w:r w:rsidRPr="00605EB6">
        <w:t>en effet</w:t>
      </w:r>
      <w:r w:rsidR="00C474C1">
        <w:t xml:space="preserve">, </w:t>
      </w:r>
      <w:r w:rsidRPr="00605EB6">
        <w:t>et malheureusement</w:t>
      </w:r>
      <w:r w:rsidR="00C474C1">
        <w:t xml:space="preserve">, </w:t>
      </w:r>
      <w:r w:rsidRPr="00605EB6">
        <w:t xml:space="preserve">son pauvre frère était </w:t>
      </w:r>
      <w:r w:rsidR="001617C0">
        <w:t>d</w:t>
      </w:r>
      <w:r w:rsidR="001617C0" w:rsidRPr="00605EB6">
        <w:t xml:space="preserve">u </w:t>
      </w:r>
      <w:r w:rsidRPr="00605EB6">
        <w:t>nombre des morts</w:t>
      </w:r>
      <w:r w:rsidR="00C474C1">
        <w:t>.</w:t>
      </w:r>
    </w:p>
    <w:p w14:paraId="7A1E51F8" w14:textId="272E5F01" w:rsidR="00C474C1" w:rsidRDefault="00C52F4A" w:rsidP="00C52F4A">
      <w:r w:rsidRPr="00605EB6">
        <w:t>Charles Chevry le savait déjà par les journaux de France qu</w:t>
      </w:r>
      <w:r w:rsidR="00C474C1">
        <w:t>’</w:t>
      </w:r>
      <w:r w:rsidRPr="00605EB6">
        <w:t>on recevait à Batavia</w:t>
      </w:r>
      <w:r w:rsidR="00C474C1">
        <w:t xml:space="preserve">. </w:t>
      </w:r>
      <w:r w:rsidRPr="00605EB6">
        <w:t>Mais ce qui l</w:t>
      </w:r>
      <w:r w:rsidR="00C474C1">
        <w:t>’</w:t>
      </w:r>
      <w:r w:rsidRPr="00605EB6">
        <w:t>étonna singulièrement</w:t>
      </w:r>
      <w:r w:rsidR="00C474C1">
        <w:t xml:space="preserve">, </w:t>
      </w:r>
      <w:r w:rsidRPr="00605EB6">
        <w:t>c</w:t>
      </w:r>
      <w:r w:rsidR="00C474C1">
        <w:t>’</w:t>
      </w:r>
      <w:r w:rsidRPr="00605EB6">
        <w:t xml:space="preserve">est que </w:t>
      </w:r>
      <w:r w:rsidR="00C474C1">
        <w:t>M. de </w:t>
      </w:r>
      <w:r w:rsidRPr="00605EB6">
        <w:t>Simaise ne disait rien dans sa lettre concernant la marquise</w:t>
      </w:r>
      <w:r w:rsidR="00C474C1">
        <w:t>.</w:t>
      </w:r>
    </w:p>
    <w:p w14:paraId="1FE61ED8" w14:textId="77777777" w:rsidR="00C474C1" w:rsidRDefault="00C52F4A" w:rsidP="00C52F4A">
      <w:r w:rsidRPr="00605EB6">
        <w:t>Cependant</w:t>
      </w:r>
      <w:r w:rsidR="00C474C1">
        <w:t xml:space="preserve">, </w:t>
      </w:r>
      <w:r w:rsidRPr="00605EB6">
        <w:t>après réflexion</w:t>
      </w:r>
      <w:r w:rsidR="00C474C1">
        <w:t xml:space="preserve">, </w:t>
      </w:r>
      <w:r w:rsidRPr="00605EB6">
        <w:t>il se dit</w:t>
      </w:r>
      <w:r w:rsidR="00C474C1">
        <w:t> :</w:t>
      </w:r>
    </w:p>
    <w:p w14:paraId="7E14C322" w14:textId="3D419C21" w:rsidR="00C474C1" w:rsidRDefault="0094609C" w:rsidP="00C52F4A">
      <w:r>
        <w:lastRenderedPageBreak/>
        <w:t>— </w:t>
      </w:r>
      <w:r w:rsidR="00C52F4A" w:rsidRPr="00605EB6">
        <w:t>Il n</w:t>
      </w:r>
      <w:r w:rsidR="00C474C1">
        <w:t>’</w:t>
      </w:r>
      <w:r w:rsidR="00C52F4A" w:rsidRPr="00605EB6">
        <w:t>a pas cru devoir me donner des nouvelles de sa belle-sœur</w:t>
      </w:r>
      <w:r w:rsidR="00C474C1">
        <w:t xml:space="preserve">, </w:t>
      </w:r>
      <w:r w:rsidR="009A0CB4" w:rsidRPr="009A0CB4">
        <w:t>M</w:t>
      </w:r>
      <w:r w:rsidR="009A0CB4" w:rsidRPr="009A0CB4">
        <w:rPr>
          <w:vertAlign w:val="superscript"/>
        </w:rPr>
        <w:t>me</w:t>
      </w:r>
      <w:r w:rsidR="00C474C1">
        <w:t> </w:t>
      </w:r>
      <w:r w:rsidR="00C52F4A" w:rsidRPr="00605EB6">
        <w:t>la marquise ayant à répondre à la lettre de Zélima</w:t>
      </w:r>
      <w:r w:rsidR="00C474C1">
        <w:t>.</w:t>
      </w:r>
    </w:p>
    <w:p w14:paraId="6E7AB87D" w14:textId="77777777" w:rsidR="00C474C1" w:rsidRDefault="00C52F4A" w:rsidP="00C52F4A">
      <w:r w:rsidRPr="00605EB6">
        <w:t>Charles et Zélima attendirent anxieusement la lettre de la marquise</w:t>
      </w:r>
      <w:r w:rsidR="00C474C1">
        <w:t xml:space="preserve">, </w:t>
      </w:r>
      <w:r w:rsidRPr="00605EB6">
        <w:t>qui ne vint pas</w:t>
      </w:r>
      <w:r w:rsidR="00C474C1">
        <w:t>.</w:t>
      </w:r>
    </w:p>
    <w:p w14:paraId="476CB026" w14:textId="77777777" w:rsidR="00C474C1" w:rsidRDefault="00C52F4A" w:rsidP="00C52F4A">
      <w:r w:rsidRPr="00605EB6">
        <w:t>Après deux mois écoulés</w:t>
      </w:r>
      <w:r w:rsidR="00C474C1">
        <w:t xml:space="preserve">, </w:t>
      </w:r>
      <w:r w:rsidRPr="00605EB6">
        <w:t>très inquiet</w:t>
      </w:r>
      <w:r w:rsidR="00C474C1">
        <w:t xml:space="preserve">, </w:t>
      </w:r>
      <w:r w:rsidRPr="00605EB6">
        <w:t>las d</w:t>
      </w:r>
      <w:r w:rsidR="00C474C1">
        <w:t>’</w:t>
      </w:r>
      <w:r w:rsidRPr="00605EB6">
        <w:t>attendre</w:t>
      </w:r>
      <w:r w:rsidR="00C474C1">
        <w:t xml:space="preserve">, </w:t>
      </w:r>
      <w:r w:rsidRPr="00605EB6">
        <w:t>Charles Chevry écrivit de nouveau au baron de Simaise</w:t>
      </w:r>
      <w:r w:rsidR="00C474C1">
        <w:t>.</w:t>
      </w:r>
    </w:p>
    <w:p w14:paraId="55C9E398" w14:textId="77777777" w:rsidR="00C474C1" w:rsidRDefault="00C52F4A" w:rsidP="00C52F4A">
      <w:r w:rsidRPr="00605EB6">
        <w:t>Cette fois pas de réponse</w:t>
      </w:r>
      <w:r w:rsidR="00C474C1">
        <w:t>.</w:t>
      </w:r>
    </w:p>
    <w:p w14:paraId="053D51EB" w14:textId="77777777" w:rsidR="00C474C1" w:rsidRDefault="00C52F4A" w:rsidP="00C52F4A">
      <w:r w:rsidRPr="00605EB6">
        <w:t>Il écrivit une seconde lettre</w:t>
      </w:r>
      <w:r w:rsidR="00C474C1">
        <w:t xml:space="preserve">, </w:t>
      </w:r>
      <w:r w:rsidRPr="00605EB6">
        <w:t>puis une troisième</w:t>
      </w:r>
      <w:r w:rsidR="00C474C1">
        <w:t>.</w:t>
      </w:r>
    </w:p>
    <w:p w14:paraId="6AF21E1A" w14:textId="77777777" w:rsidR="00C474C1" w:rsidRDefault="00C52F4A" w:rsidP="00C52F4A">
      <w:r w:rsidRPr="00605EB6">
        <w:t>Toujours pas de réponse</w:t>
      </w:r>
      <w:r w:rsidR="00C474C1">
        <w:t>.</w:t>
      </w:r>
    </w:p>
    <w:p w14:paraId="0BCE7955" w14:textId="022429CD" w:rsidR="00C474C1" w:rsidRDefault="0094609C" w:rsidP="00C52F4A">
      <w:r>
        <w:t>— </w:t>
      </w:r>
      <w:r w:rsidR="00C52F4A" w:rsidRPr="00605EB6">
        <w:t>Qu</w:t>
      </w:r>
      <w:r w:rsidR="00C474C1">
        <w:t>’</w:t>
      </w:r>
      <w:r w:rsidR="00C52F4A" w:rsidRPr="00605EB6">
        <w:t>est-ce que cela signifie</w:t>
      </w:r>
      <w:r w:rsidR="00C474C1">
        <w:t xml:space="preserve"> ? </w:t>
      </w:r>
      <w:r w:rsidR="00C52F4A" w:rsidRPr="00605EB6">
        <w:t>se demandait Chevry</w:t>
      </w:r>
      <w:r w:rsidR="00C474C1">
        <w:t xml:space="preserve"> ; </w:t>
      </w:r>
      <w:r w:rsidR="00C52F4A" w:rsidRPr="00605EB6">
        <w:t>je ne comprends pas</w:t>
      </w:r>
      <w:r w:rsidR="00C474C1">
        <w:t>.</w:t>
      </w:r>
    </w:p>
    <w:p w14:paraId="35AC42C2" w14:textId="66034F1C" w:rsidR="00C474C1" w:rsidRDefault="0094609C" w:rsidP="00C52F4A">
      <w:r>
        <w:t>— </w:t>
      </w:r>
      <w:r w:rsidR="00C52F4A" w:rsidRPr="00605EB6">
        <w:t>Il est arrivé malheur à ma chère</w:t>
      </w:r>
      <w:r w:rsidR="00C474C1">
        <w:t xml:space="preserve">, </w:t>
      </w:r>
      <w:r w:rsidR="00C52F4A" w:rsidRPr="00605EB6">
        <w:t>à ma bonne Lucy</w:t>
      </w:r>
      <w:r w:rsidR="00C474C1">
        <w:t xml:space="preserve">… </w:t>
      </w:r>
      <w:r w:rsidR="00C52F4A" w:rsidRPr="00605EB6">
        <w:t>Ah</w:t>
      </w:r>
      <w:r w:rsidR="00C474C1">
        <w:t xml:space="preserve"> ! </w:t>
      </w:r>
      <w:r w:rsidR="00C52F4A" w:rsidRPr="00605EB6">
        <w:t>peut-être est-elle morte aussi</w:t>
      </w:r>
      <w:r w:rsidR="00C474C1">
        <w:t xml:space="preserve"> ! </w:t>
      </w:r>
      <w:r w:rsidR="00C52F4A" w:rsidRPr="00605EB6">
        <w:t>disait Zélima en pleurant</w:t>
      </w:r>
      <w:r w:rsidR="00C474C1">
        <w:t>.</w:t>
      </w:r>
    </w:p>
    <w:p w14:paraId="3E8F830B" w14:textId="1FA5D8D3" w:rsidR="00C474C1" w:rsidRDefault="0094609C" w:rsidP="00C52F4A">
      <w:r>
        <w:t>— </w:t>
      </w:r>
      <w:r w:rsidR="00C52F4A" w:rsidRPr="00605EB6">
        <w:t>Si cela était</w:t>
      </w:r>
      <w:r w:rsidR="00C474C1">
        <w:t xml:space="preserve">, </w:t>
      </w:r>
      <w:r w:rsidR="00C52F4A" w:rsidRPr="00605EB6">
        <w:t>répondait Charles</w:t>
      </w:r>
      <w:r w:rsidR="00C474C1">
        <w:t xml:space="preserve">, </w:t>
      </w:r>
      <w:r w:rsidR="00C52F4A" w:rsidRPr="00605EB6">
        <w:t>s</w:t>
      </w:r>
      <w:r w:rsidR="00C474C1">
        <w:t>’</w:t>
      </w:r>
      <w:r w:rsidR="00C52F4A" w:rsidRPr="00605EB6">
        <w:t>efforçant de rassurer sa femme</w:t>
      </w:r>
      <w:r w:rsidR="00C474C1">
        <w:t xml:space="preserve">, </w:t>
      </w:r>
      <w:r w:rsidR="00C52F4A" w:rsidRPr="00605EB6">
        <w:t>nous le saurions</w:t>
      </w:r>
      <w:r w:rsidR="00C474C1">
        <w:t>. M. </w:t>
      </w:r>
      <w:r w:rsidR="00C52F4A" w:rsidRPr="00605EB6">
        <w:t>le baron de Simaise aurait été plus empressé à nous écrire</w:t>
      </w:r>
      <w:r w:rsidR="00C474C1">
        <w:t xml:space="preserve">, </w:t>
      </w:r>
      <w:r w:rsidR="00C52F4A" w:rsidRPr="00605EB6">
        <w:t xml:space="preserve">à répondre à </w:t>
      </w:r>
      <w:r w:rsidR="001617C0">
        <w:t>nos</w:t>
      </w:r>
      <w:r w:rsidR="001617C0" w:rsidRPr="00605EB6">
        <w:t xml:space="preserve"> </w:t>
      </w:r>
      <w:r w:rsidR="00C52F4A" w:rsidRPr="00605EB6">
        <w:t>lettres</w:t>
      </w:r>
      <w:r w:rsidR="00C474C1">
        <w:t>.</w:t>
      </w:r>
    </w:p>
    <w:p w14:paraId="62EFA119" w14:textId="77777777" w:rsidR="00C474C1" w:rsidRDefault="00C52F4A" w:rsidP="00C52F4A">
      <w:r w:rsidRPr="00605EB6">
        <w:t>En réalité</w:t>
      </w:r>
      <w:r w:rsidR="00C474C1">
        <w:t xml:space="preserve">, </w:t>
      </w:r>
      <w:r w:rsidRPr="00605EB6">
        <w:t>Charles Chevry ne savait que penser</w:t>
      </w:r>
      <w:r w:rsidR="00C474C1">
        <w:t xml:space="preserve">, </w:t>
      </w:r>
      <w:r w:rsidRPr="00605EB6">
        <w:t>ni quoi imaginer</w:t>
      </w:r>
      <w:r w:rsidR="00C474C1">
        <w:t>.</w:t>
      </w:r>
    </w:p>
    <w:p w14:paraId="1F8D1C1B" w14:textId="636FD06E" w:rsidR="00C474C1" w:rsidRDefault="0094609C" w:rsidP="00C52F4A">
      <w:r>
        <w:t>— </w:t>
      </w:r>
      <w:r w:rsidR="00C52F4A" w:rsidRPr="00605EB6">
        <w:t>Voilà</w:t>
      </w:r>
      <w:r w:rsidR="00C474C1">
        <w:t xml:space="preserve">, </w:t>
      </w:r>
      <w:r w:rsidR="00C52F4A" w:rsidRPr="00605EB6">
        <w:t>se disait-il</w:t>
      </w:r>
      <w:r w:rsidR="00C474C1">
        <w:t xml:space="preserve">, </w:t>
      </w:r>
      <w:r w:rsidR="00C52F4A" w:rsidRPr="00605EB6">
        <w:t>nous sommes de petites gens</w:t>
      </w:r>
      <w:r w:rsidR="00C474C1">
        <w:t xml:space="preserve">, </w:t>
      </w:r>
      <w:r w:rsidR="00C52F4A" w:rsidRPr="00605EB6">
        <w:t>nous</w:t>
      </w:r>
      <w:r w:rsidR="00C474C1">
        <w:t xml:space="preserve">. </w:t>
      </w:r>
      <w:r w:rsidR="00C52F4A" w:rsidRPr="00605EB6">
        <w:t>On nous dédaigne</w:t>
      </w:r>
      <w:r w:rsidR="00C474C1">
        <w:t xml:space="preserve">, </w:t>
      </w:r>
      <w:r w:rsidR="00C52F4A" w:rsidRPr="00605EB6">
        <w:t>on ne veut plus même se donner la peine de nous écrire</w:t>
      </w:r>
      <w:r w:rsidR="00C474C1">
        <w:t xml:space="preserve">. </w:t>
      </w:r>
      <w:r w:rsidR="00C52F4A" w:rsidRPr="00605EB6">
        <w:t>Et pourtant</w:t>
      </w:r>
      <w:r w:rsidR="00C474C1">
        <w:t xml:space="preserve">, </w:t>
      </w:r>
      <w:r w:rsidR="00C52F4A" w:rsidRPr="00605EB6">
        <w:t>ici</w:t>
      </w:r>
      <w:r w:rsidR="00C474C1">
        <w:t xml:space="preserve">, </w:t>
      </w:r>
      <w:r w:rsidR="00C52F4A" w:rsidRPr="00605EB6">
        <w:t xml:space="preserve">mandataire de </w:t>
      </w:r>
      <w:r w:rsidR="00C474C1">
        <w:t>M. </w:t>
      </w:r>
      <w:r w:rsidR="00C52F4A" w:rsidRPr="00605EB6">
        <w:t>le marquis</w:t>
      </w:r>
      <w:r w:rsidR="00C474C1">
        <w:t xml:space="preserve">, </w:t>
      </w:r>
      <w:r w:rsidR="00C52F4A" w:rsidRPr="00605EB6">
        <w:t>j</w:t>
      </w:r>
      <w:r w:rsidR="00C474C1">
        <w:t>’</w:t>
      </w:r>
      <w:r w:rsidR="00C52F4A" w:rsidRPr="00605EB6">
        <w:t>ai à m</w:t>
      </w:r>
      <w:r w:rsidR="00C474C1">
        <w:t>’</w:t>
      </w:r>
      <w:r w:rsidR="00C52F4A" w:rsidRPr="00605EB6">
        <w:t xml:space="preserve">occuper des intérêts de </w:t>
      </w:r>
      <w:r w:rsidR="009A0CB4" w:rsidRPr="009A0CB4">
        <w:t>M</w:t>
      </w:r>
      <w:r w:rsidR="009A0CB4" w:rsidRPr="009A0CB4">
        <w:rPr>
          <w:vertAlign w:val="superscript"/>
        </w:rPr>
        <w:t>me</w:t>
      </w:r>
      <w:r w:rsidR="00C474C1">
        <w:t> </w:t>
      </w:r>
      <w:r w:rsidR="00C52F4A" w:rsidRPr="00605EB6">
        <w:t>la marquise</w:t>
      </w:r>
      <w:r w:rsidR="00C474C1">
        <w:t>.</w:t>
      </w:r>
    </w:p>
    <w:p w14:paraId="44B3390B" w14:textId="77777777" w:rsidR="00C474C1" w:rsidRDefault="00C52F4A" w:rsidP="00C52F4A">
      <w:r w:rsidRPr="00605EB6">
        <w:t>Le baron ne savait pas cela</w:t>
      </w:r>
      <w:r w:rsidR="00C474C1">
        <w:t xml:space="preserve"> ; </w:t>
      </w:r>
      <w:r w:rsidRPr="00605EB6">
        <w:t>il ignorait absolument que sa belle sœur avait encore des millions à Batavia</w:t>
      </w:r>
      <w:r w:rsidR="00C474C1">
        <w:t xml:space="preserve">, </w:t>
      </w:r>
      <w:r w:rsidRPr="00605EB6">
        <w:t>participant aux fructueuses opérations d</w:t>
      </w:r>
      <w:r w:rsidR="00C474C1">
        <w:t>’</w:t>
      </w:r>
      <w:r w:rsidRPr="00605EB6">
        <w:t>une importante maison de commerce</w:t>
      </w:r>
      <w:r w:rsidR="00C474C1">
        <w:t xml:space="preserve">. </w:t>
      </w:r>
      <w:r w:rsidRPr="00605EB6">
        <w:t>Son frère</w:t>
      </w:r>
      <w:r w:rsidR="00C474C1">
        <w:t xml:space="preserve">, </w:t>
      </w:r>
      <w:r w:rsidRPr="00605EB6">
        <w:t>avant de s</w:t>
      </w:r>
      <w:r w:rsidR="00C474C1">
        <w:t>’</w:t>
      </w:r>
      <w:r w:rsidRPr="00605EB6">
        <w:t xml:space="preserve">embarquer sur </w:t>
      </w:r>
      <w:r w:rsidRPr="00605EB6">
        <w:rPr>
          <w:i/>
          <w:iCs/>
        </w:rPr>
        <w:t xml:space="preserve">le </w:t>
      </w:r>
      <w:r w:rsidRPr="00605EB6">
        <w:rPr>
          <w:i/>
        </w:rPr>
        <w:t>Téméraire</w:t>
      </w:r>
      <w:r w:rsidR="00C474C1">
        <w:t xml:space="preserve">, </w:t>
      </w:r>
      <w:r w:rsidRPr="00605EB6">
        <w:t xml:space="preserve">avait </w:t>
      </w:r>
      <w:r w:rsidRPr="00605EB6">
        <w:lastRenderedPageBreak/>
        <w:t>négligé de l</w:t>
      </w:r>
      <w:r w:rsidR="00C474C1">
        <w:t>’</w:t>
      </w:r>
      <w:r w:rsidRPr="00605EB6">
        <w:t>instruire exactement de ses affaires</w:t>
      </w:r>
      <w:r w:rsidR="00C474C1">
        <w:t xml:space="preserve">, </w:t>
      </w:r>
      <w:r w:rsidRPr="00605EB6">
        <w:t>et Charles Chevry</w:t>
      </w:r>
      <w:r w:rsidR="00C474C1">
        <w:t xml:space="preserve">, </w:t>
      </w:r>
      <w:r w:rsidRPr="00605EB6">
        <w:t>dans ses lettres</w:t>
      </w:r>
      <w:r w:rsidR="00C474C1">
        <w:t xml:space="preserve">, </w:t>
      </w:r>
      <w:r w:rsidRPr="00605EB6">
        <w:t>n</w:t>
      </w:r>
      <w:r w:rsidR="00C474C1">
        <w:t>’</w:t>
      </w:r>
      <w:r w:rsidRPr="00605EB6">
        <w:t>avait pas cru devoir mêler les choses d</w:t>
      </w:r>
      <w:r w:rsidR="00C474C1">
        <w:t>’</w:t>
      </w:r>
      <w:r w:rsidRPr="00605EB6">
        <w:t>argent avec celles du cœur</w:t>
      </w:r>
      <w:r w:rsidR="00C474C1">
        <w:t>.</w:t>
      </w:r>
    </w:p>
    <w:p w14:paraId="605C98CC" w14:textId="1F38F63C" w:rsidR="00C474C1" w:rsidRDefault="0094609C" w:rsidP="00C52F4A">
      <w:r>
        <w:t>— </w:t>
      </w:r>
      <w:r w:rsidR="00C52F4A" w:rsidRPr="00605EB6">
        <w:t>Pourtant</w:t>
      </w:r>
      <w:r w:rsidR="00C474C1">
        <w:t xml:space="preserve">, </w:t>
      </w:r>
      <w:r w:rsidR="00C52F4A" w:rsidRPr="00605EB6">
        <w:t>se disait encore le brave Chevry</w:t>
      </w:r>
      <w:r w:rsidR="00C474C1">
        <w:t xml:space="preserve">, </w:t>
      </w:r>
      <w:r w:rsidR="009A0CB4" w:rsidRPr="009A0CB4">
        <w:t>M</w:t>
      </w:r>
      <w:r w:rsidR="009A0CB4" w:rsidRPr="009A0CB4">
        <w:rPr>
          <w:vertAlign w:val="superscript"/>
        </w:rPr>
        <w:t>me</w:t>
      </w:r>
      <w:r w:rsidR="00C474C1">
        <w:t> </w:t>
      </w:r>
      <w:r w:rsidR="00C52F4A" w:rsidRPr="00605EB6">
        <w:t>la marquise aimait beaucoup Zélima</w:t>
      </w:r>
      <w:r w:rsidR="00C474C1">
        <w:t xml:space="preserve"> ; </w:t>
      </w:r>
      <w:r w:rsidR="00C52F4A" w:rsidRPr="00605EB6">
        <w:t>pourquoi l</w:t>
      </w:r>
      <w:r w:rsidR="00C474C1">
        <w:t>’</w:t>
      </w:r>
      <w:r w:rsidR="00C52F4A" w:rsidRPr="00605EB6">
        <w:t>aurait-elle si vite et si complètement oubliée</w:t>
      </w:r>
      <w:r w:rsidR="00C474C1">
        <w:t xml:space="preserve"> ? </w:t>
      </w:r>
      <w:r w:rsidR="00C52F4A" w:rsidRPr="00605EB6">
        <w:t>Eh bien</w:t>
      </w:r>
      <w:r w:rsidR="00C474C1">
        <w:t xml:space="preserve">, </w:t>
      </w:r>
      <w:r w:rsidR="00C52F4A" w:rsidRPr="00605EB6">
        <w:t>non</w:t>
      </w:r>
      <w:r w:rsidR="00C474C1">
        <w:t xml:space="preserve">, </w:t>
      </w:r>
      <w:r w:rsidR="00C52F4A" w:rsidRPr="00605EB6">
        <w:t>je ne comprends pas</w:t>
      </w:r>
      <w:r w:rsidR="00C474C1">
        <w:t xml:space="preserve"> !… </w:t>
      </w:r>
      <w:r w:rsidR="00C52F4A" w:rsidRPr="00605EB6">
        <w:t>Il y a là quelque chose que je ne puis deviner</w:t>
      </w:r>
      <w:r w:rsidR="00C474C1">
        <w:t xml:space="preserve"> ; </w:t>
      </w:r>
      <w:r w:rsidR="00C52F4A" w:rsidRPr="00605EB6">
        <w:t>oui</w:t>
      </w:r>
      <w:r w:rsidR="00C474C1">
        <w:t xml:space="preserve">, </w:t>
      </w:r>
      <w:r w:rsidR="00C52F4A" w:rsidRPr="00605EB6">
        <w:t>il y a quelque chose</w:t>
      </w:r>
      <w:r w:rsidR="00C474C1">
        <w:t>.</w:t>
      </w:r>
    </w:p>
    <w:p w14:paraId="5DA6DAB1" w14:textId="77777777" w:rsidR="00C474C1" w:rsidRDefault="00C52F4A" w:rsidP="00C52F4A">
      <w:r w:rsidRPr="00605EB6">
        <w:t>Il aurait pu écrire</w:t>
      </w:r>
      <w:r w:rsidR="00C474C1">
        <w:t xml:space="preserve">, </w:t>
      </w:r>
      <w:r w:rsidRPr="00605EB6">
        <w:t>en France</w:t>
      </w:r>
      <w:r w:rsidR="00C474C1">
        <w:t xml:space="preserve">, </w:t>
      </w:r>
      <w:r w:rsidRPr="00605EB6">
        <w:t>à un des correspondants de la maison pour le prier de prendre des informations et de les lui transmettre</w:t>
      </w:r>
      <w:r w:rsidR="00C474C1">
        <w:t xml:space="preserve">. </w:t>
      </w:r>
      <w:r w:rsidRPr="00605EB6">
        <w:t>Le moyen était facile à employer</w:t>
      </w:r>
      <w:r w:rsidR="00C474C1">
        <w:t xml:space="preserve">. </w:t>
      </w:r>
      <w:r w:rsidRPr="00605EB6">
        <w:t>Il ne voulut pas s</w:t>
      </w:r>
      <w:r w:rsidR="00C474C1">
        <w:t>’</w:t>
      </w:r>
      <w:r w:rsidRPr="00605EB6">
        <w:t>en servir</w:t>
      </w:r>
      <w:r w:rsidR="00C474C1">
        <w:t xml:space="preserve">. </w:t>
      </w:r>
      <w:r w:rsidRPr="00605EB6">
        <w:t>Cela lui répugnait</w:t>
      </w:r>
      <w:r w:rsidR="00C474C1">
        <w:t xml:space="preserve">. </w:t>
      </w:r>
      <w:r w:rsidRPr="00605EB6">
        <w:t>On agit ainsi quand on a un doute sur quelqu</w:t>
      </w:r>
      <w:r w:rsidR="00C474C1">
        <w:t>’</w:t>
      </w:r>
      <w:r w:rsidRPr="00605EB6">
        <w:t>un</w:t>
      </w:r>
      <w:r w:rsidR="00C474C1">
        <w:t xml:space="preserve">, </w:t>
      </w:r>
      <w:r w:rsidRPr="00605EB6">
        <w:t>quand on veut s</w:t>
      </w:r>
      <w:r w:rsidR="00C474C1">
        <w:t>’</w:t>
      </w:r>
      <w:r w:rsidRPr="00605EB6">
        <w:t>assurer</w:t>
      </w:r>
      <w:r w:rsidR="00C474C1">
        <w:t xml:space="preserve">, </w:t>
      </w:r>
      <w:r w:rsidRPr="00605EB6">
        <w:t>par exemple</w:t>
      </w:r>
      <w:r w:rsidR="00C474C1">
        <w:t xml:space="preserve">, </w:t>
      </w:r>
      <w:r w:rsidRPr="00605EB6">
        <w:t>qu</w:t>
      </w:r>
      <w:r w:rsidR="00C474C1">
        <w:t>’</w:t>
      </w:r>
      <w:r w:rsidRPr="00605EB6">
        <w:t>il est solvable</w:t>
      </w:r>
      <w:r w:rsidR="00C474C1">
        <w:t xml:space="preserve"> ; </w:t>
      </w:r>
      <w:r w:rsidRPr="00605EB6">
        <w:t>c</w:t>
      </w:r>
      <w:r w:rsidR="00C474C1">
        <w:t>’</w:t>
      </w:r>
      <w:r w:rsidRPr="00605EB6">
        <w:t>est une sorte d</w:t>
      </w:r>
      <w:r w:rsidR="00C474C1">
        <w:t>’</w:t>
      </w:r>
      <w:r w:rsidRPr="00605EB6">
        <w:t>enquête peu flatteuse pour celui qui en est l</w:t>
      </w:r>
      <w:r w:rsidR="00C474C1">
        <w:t>’</w:t>
      </w:r>
      <w:r w:rsidRPr="00605EB6">
        <w:t>objet</w:t>
      </w:r>
      <w:r w:rsidR="00C474C1">
        <w:t>.</w:t>
      </w:r>
    </w:p>
    <w:p w14:paraId="2F118F8D" w14:textId="450BC84F" w:rsidR="00C474C1" w:rsidRDefault="0094609C" w:rsidP="00C52F4A">
      <w:r>
        <w:t>— </w:t>
      </w:r>
      <w:r w:rsidR="00C52F4A" w:rsidRPr="00605EB6">
        <w:t>Plus tard</w:t>
      </w:r>
      <w:r w:rsidR="00C474C1">
        <w:t xml:space="preserve">, </w:t>
      </w:r>
      <w:r w:rsidR="001617C0">
        <w:t>plus tard</w:t>
      </w:r>
      <w:r w:rsidR="00C474C1">
        <w:t xml:space="preserve">, </w:t>
      </w:r>
      <w:r w:rsidR="00C52F4A" w:rsidRPr="00605EB6">
        <w:t>nous verrons</w:t>
      </w:r>
      <w:r w:rsidR="00C474C1">
        <w:t xml:space="preserve">, </w:t>
      </w:r>
      <w:r w:rsidR="00C52F4A" w:rsidRPr="00605EB6">
        <w:t>se dit Chevry</w:t>
      </w:r>
      <w:r w:rsidR="00C474C1">
        <w:t>.</w:t>
      </w:r>
    </w:p>
    <w:p w14:paraId="1C4DE146" w14:textId="77777777" w:rsidR="00C474C1" w:rsidRDefault="00C52F4A" w:rsidP="00C52F4A">
      <w:r w:rsidRPr="00605EB6">
        <w:t>Au commencement de l</w:t>
      </w:r>
      <w:r w:rsidR="00C474C1">
        <w:t>’</w:t>
      </w:r>
      <w:r w:rsidRPr="00605EB6">
        <w:t>année 1850</w:t>
      </w:r>
      <w:r w:rsidR="00C474C1">
        <w:t xml:space="preserve">, </w:t>
      </w:r>
      <w:r w:rsidRPr="00605EB6">
        <w:t>les associés de l</w:t>
      </w:r>
      <w:r w:rsidR="00C474C1">
        <w:t>’</w:t>
      </w:r>
      <w:r w:rsidRPr="00605EB6">
        <w:t>ancienne maison Philippe de Villiers et C</w:t>
      </w:r>
      <w:r w:rsidRPr="00605EB6">
        <w:rPr>
          <w:vertAlign w:val="superscript"/>
        </w:rPr>
        <w:t>ie</w:t>
      </w:r>
      <w:r w:rsidR="00C474C1">
        <w:t xml:space="preserve">, </w:t>
      </w:r>
      <w:r w:rsidRPr="00605EB6">
        <w:t>dont les affaires étaient de plus en plus brillantes et prospères</w:t>
      </w:r>
      <w:r w:rsidR="00C474C1">
        <w:t xml:space="preserve">, </w:t>
      </w:r>
      <w:r w:rsidRPr="00605EB6">
        <w:t>créèrent une succursale au Bengale</w:t>
      </w:r>
      <w:r w:rsidR="00C474C1">
        <w:t xml:space="preserve">, </w:t>
      </w:r>
      <w:r w:rsidRPr="00605EB6">
        <w:t>à Calcutta</w:t>
      </w:r>
      <w:r w:rsidR="00C474C1">
        <w:t xml:space="preserve">, </w:t>
      </w:r>
      <w:r w:rsidRPr="00605EB6">
        <w:t>voulant étendre encore leurs opérations</w:t>
      </w:r>
      <w:r w:rsidR="00C474C1">
        <w:t xml:space="preserve">, </w:t>
      </w:r>
      <w:r w:rsidRPr="00605EB6">
        <w:t>et offrirent à Charles Chevry la gérance du nouveau comptoir</w:t>
      </w:r>
      <w:r w:rsidR="00C474C1">
        <w:t>.</w:t>
      </w:r>
    </w:p>
    <w:p w14:paraId="7D6E72E3" w14:textId="77777777" w:rsidR="00C474C1" w:rsidRDefault="00C52F4A" w:rsidP="00C52F4A">
      <w:r w:rsidRPr="00605EB6">
        <w:t>Le jeune homme accepta avec plaisir</w:t>
      </w:r>
      <w:r w:rsidR="00C474C1">
        <w:t xml:space="preserve">. </w:t>
      </w:r>
      <w:r w:rsidRPr="00605EB6">
        <w:t>Outre les avantages qu</w:t>
      </w:r>
      <w:r w:rsidR="00C474C1">
        <w:t>’</w:t>
      </w:r>
      <w:r w:rsidRPr="00605EB6">
        <w:t>il allait trouver dans sa nouvelle position</w:t>
      </w:r>
      <w:r w:rsidR="00C474C1">
        <w:t xml:space="preserve">, </w:t>
      </w:r>
      <w:r w:rsidRPr="00605EB6">
        <w:t>sa part dans les bénéfices devenant plus forte</w:t>
      </w:r>
      <w:r w:rsidR="00C474C1">
        <w:t xml:space="preserve">, </w:t>
      </w:r>
      <w:r w:rsidRPr="00605EB6">
        <w:t>il y avait la joie</w:t>
      </w:r>
      <w:r w:rsidR="00C474C1">
        <w:t xml:space="preserve">, </w:t>
      </w:r>
      <w:r w:rsidRPr="00605EB6">
        <w:t>le bonheur de Zélima</w:t>
      </w:r>
      <w:r w:rsidR="00C474C1">
        <w:t xml:space="preserve">, </w:t>
      </w:r>
      <w:r w:rsidRPr="00605EB6">
        <w:t>retournant dans sa belle patrie où naissent</w:t>
      </w:r>
      <w:r w:rsidR="00C474C1">
        <w:t xml:space="preserve">, </w:t>
      </w:r>
      <w:r w:rsidRPr="00605EB6">
        <w:t>sous un ciel pur et les chaudes caresses du soleil</w:t>
      </w:r>
      <w:r w:rsidR="00C474C1">
        <w:t xml:space="preserve">, </w:t>
      </w:r>
      <w:r w:rsidRPr="00605EB6">
        <w:t>les plus belles fleurs du monde</w:t>
      </w:r>
      <w:r w:rsidR="00C474C1">
        <w:t>.</w:t>
      </w:r>
    </w:p>
    <w:p w14:paraId="07DCFD15" w14:textId="77777777" w:rsidR="00C474C1" w:rsidRDefault="00C52F4A" w:rsidP="00C52F4A">
      <w:r w:rsidRPr="00605EB6">
        <w:t>Pendant trois ans et demi</w:t>
      </w:r>
      <w:r w:rsidR="00C474C1">
        <w:t xml:space="preserve">, </w:t>
      </w:r>
      <w:r w:rsidRPr="00605EB6">
        <w:t>Charles Chevry dirigea la maison de Calcutta avec une prudence</w:t>
      </w:r>
      <w:r w:rsidR="00C474C1">
        <w:t xml:space="preserve">, </w:t>
      </w:r>
      <w:r w:rsidRPr="00605EB6">
        <w:t>une activité</w:t>
      </w:r>
      <w:r w:rsidR="00C474C1">
        <w:t xml:space="preserve">, </w:t>
      </w:r>
      <w:r w:rsidRPr="00605EB6">
        <w:t>une aptitude</w:t>
      </w:r>
      <w:r w:rsidR="00C474C1">
        <w:t xml:space="preserve">, </w:t>
      </w:r>
      <w:r w:rsidRPr="00605EB6">
        <w:lastRenderedPageBreak/>
        <w:t>une entente des affaires</w:t>
      </w:r>
      <w:r w:rsidR="00C474C1">
        <w:t xml:space="preserve">, </w:t>
      </w:r>
      <w:r w:rsidRPr="00605EB6">
        <w:t>qui lui donnèrent vite un renom et une prospérité qui rivalisait avec celle de la maison mère</w:t>
      </w:r>
      <w:r w:rsidR="00C474C1">
        <w:t xml:space="preserve">. </w:t>
      </w:r>
      <w:r w:rsidRPr="00605EB6">
        <w:t>Les associés n</w:t>
      </w:r>
      <w:r w:rsidR="00C474C1">
        <w:t>’</w:t>
      </w:r>
      <w:r w:rsidRPr="00605EB6">
        <w:t>eurent qu</w:t>
      </w:r>
      <w:r w:rsidR="00C474C1">
        <w:t>’</w:t>
      </w:r>
      <w:r w:rsidRPr="00605EB6">
        <w:t>à s</w:t>
      </w:r>
      <w:r w:rsidR="00C474C1">
        <w:t>’</w:t>
      </w:r>
      <w:r w:rsidRPr="00605EB6">
        <w:t>applaudir de leur création et surtout d</w:t>
      </w:r>
      <w:r w:rsidR="00C474C1">
        <w:t>’</w:t>
      </w:r>
      <w:r w:rsidRPr="00605EB6">
        <w:t>avoir choisi Charles Chevry pour les représenter</w:t>
      </w:r>
      <w:r w:rsidR="00C474C1">
        <w:t xml:space="preserve">, </w:t>
      </w:r>
      <w:r w:rsidRPr="00605EB6">
        <w:t>Charles Chevry à qui ils devaient certainement d</w:t>
      </w:r>
      <w:r w:rsidR="00C474C1">
        <w:t>’</w:t>
      </w:r>
      <w:r w:rsidRPr="00605EB6">
        <w:t>avoir réussi dans leur entreprise</w:t>
      </w:r>
      <w:r w:rsidR="00C474C1">
        <w:t>.</w:t>
      </w:r>
    </w:p>
    <w:p w14:paraId="5F1B0593" w14:textId="77777777" w:rsidR="00C474C1" w:rsidRDefault="00C52F4A" w:rsidP="00C52F4A">
      <w:r w:rsidRPr="00605EB6">
        <w:t>Aussi furent-ils surpris et même peinés</w:t>
      </w:r>
      <w:r w:rsidR="00C474C1">
        <w:t xml:space="preserve">, </w:t>
      </w:r>
      <w:r w:rsidRPr="00605EB6">
        <w:t>lorsque le gérant leur annonça son intention de se retirer</w:t>
      </w:r>
      <w:r w:rsidR="00C474C1">
        <w:t xml:space="preserve">, </w:t>
      </w:r>
      <w:r w:rsidRPr="00605EB6">
        <w:t>en les priant de lui donner un successeur</w:t>
      </w:r>
      <w:r w:rsidR="00C474C1">
        <w:t>.</w:t>
      </w:r>
    </w:p>
    <w:p w14:paraId="0211F808" w14:textId="77777777" w:rsidR="00C474C1" w:rsidRDefault="00C52F4A" w:rsidP="00C52F4A">
      <w:r w:rsidRPr="00605EB6">
        <w:t>Après avoir été trop longtemps oublié dans les bureaux</w:t>
      </w:r>
      <w:r w:rsidR="00C474C1">
        <w:t xml:space="preserve">, </w:t>
      </w:r>
      <w:r w:rsidRPr="00605EB6">
        <w:t>Charles Chevry était enfin sorti de l</w:t>
      </w:r>
      <w:r w:rsidR="00C474C1">
        <w:t>’</w:t>
      </w:r>
      <w:r w:rsidRPr="00605EB6">
        <w:t>impasse</w:t>
      </w:r>
      <w:r w:rsidR="00C474C1">
        <w:t xml:space="preserve">, </w:t>
      </w:r>
      <w:r w:rsidRPr="00605EB6">
        <w:t>grâce à la main que le marquis de Chamarande lui avait tendue</w:t>
      </w:r>
      <w:r w:rsidR="00C474C1">
        <w:t xml:space="preserve">. </w:t>
      </w:r>
      <w:r w:rsidRPr="00605EB6">
        <w:t>Depuis</w:t>
      </w:r>
      <w:r w:rsidR="00C474C1">
        <w:t xml:space="preserve">, </w:t>
      </w:r>
      <w:r w:rsidRPr="00605EB6">
        <w:t>il avait travaillé plus encore qu</w:t>
      </w:r>
      <w:r w:rsidR="00C474C1">
        <w:t>’</w:t>
      </w:r>
      <w:r w:rsidRPr="00605EB6">
        <w:t>auparavant</w:t>
      </w:r>
      <w:r w:rsidR="00C474C1">
        <w:t xml:space="preserve"> ; </w:t>
      </w:r>
      <w:r w:rsidRPr="00605EB6">
        <w:t>mais le succès était venu le récompenser</w:t>
      </w:r>
      <w:r w:rsidR="00C474C1">
        <w:t xml:space="preserve"> ; </w:t>
      </w:r>
      <w:r w:rsidRPr="00605EB6">
        <w:t>il avait récolté les fruits de son travail et de son intelligence</w:t>
      </w:r>
      <w:r w:rsidR="00C474C1">
        <w:t>.</w:t>
      </w:r>
    </w:p>
    <w:p w14:paraId="696BFF33" w14:textId="77777777" w:rsidR="00C474C1" w:rsidRDefault="00C52F4A" w:rsidP="00C52F4A">
      <w:r w:rsidRPr="00605EB6">
        <w:t>Il possédait cinq cent mille francs</w:t>
      </w:r>
      <w:r w:rsidR="00C474C1">
        <w:t>.</w:t>
      </w:r>
    </w:p>
    <w:p w14:paraId="40F4EA4A" w14:textId="3EF62E3C" w:rsidR="00C474C1" w:rsidRDefault="0094609C" w:rsidP="00C52F4A">
      <w:r>
        <w:t>— </w:t>
      </w:r>
      <w:r w:rsidR="00C52F4A" w:rsidRPr="00605EB6">
        <w:t>Avec cela</w:t>
      </w:r>
      <w:r w:rsidR="00C474C1">
        <w:t xml:space="preserve">, </w:t>
      </w:r>
      <w:r w:rsidR="00C52F4A" w:rsidRPr="00605EB6">
        <w:t>dit-il à Zélima</w:t>
      </w:r>
      <w:r w:rsidR="00C474C1">
        <w:t xml:space="preserve">, </w:t>
      </w:r>
      <w:r w:rsidR="00C52F4A" w:rsidRPr="00605EB6">
        <w:t>on peut vivre très à son aise dans n</w:t>
      </w:r>
      <w:r w:rsidR="00C474C1">
        <w:t>’</w:t>
      </w:r>
      <w:r w:rsidR="00C52F4A" w:rsidRPr="00605EB6">
        <w:t>importe quelle contrée du monde</w:t>
      </w:r>
      <w:r w:rsidR="00C474C1">
        <w:t xml:space="preserve">, </w:t>
      </w:r>
      <w:r w:rsidR="00C52F4A" w:rsidRPr="00605EB6">
        <w:t>même à Paris</w:t>
      </w:r>
      <w:r w:rsidR="00C474C1">
        <w:t xml:space="preserve">, </w:t>
      </w:r>
      <w:r w:rsidR="00C52F4A" w:rsidRPr="00605EB6">
        <w:t>la ville où l</w:t>
      </w:r>
      <w:r w:rsidR="00C474C1">
        <w:t>’</w:t>
      </w:r>
      <w:r w:rsidR="00C52F4A" w:rsidRPr="00605EB6">
        <w:t>on dépense le plus</w:t>
      </w:r>
      <w:r w:rsidR="00C474C1">
        <w:t xml:space="preserve">. </w:t>
      </w:r>
      <w:r w:rsidR="00C52F4A" w:rsidRPr="00605EB6">
        <w:t>D</w:t>
      </w:r>
      <w:r w:rsidR="00C474C1">
        <w:t>’</w:t>
      </w:r>
      <w:r w:rsidR="00C52F4A" w:rsidRPr="00605EB6">
        <w:t>ailleurs</w:t>
      </w:r>
      <w:r w:rsidR="00C474C1">
        <w:t xml:space="preserve">, </w:t>
      </w:r>
      <w:r w:rsidR="00C52F4A" w:rsidRPr="00605EB6">
        <w:t>plus tard</w:t>
      </w:r>
      <w:r w:rsidR="00C474C1">
        <w:t xml:space="preserve">, </w:t>
      </w:r>
      <w:r w:rsidR="00C52F4A" w:rsidRPr="00605EB6">
        <w:t>si cela me convient</w:t>
      </w:r>
      <w:r w:rsidR="00C474C1">
        <w:t xml:space="preserve">, </w:t>
      </w:r>
      <w:r w:rsidR="00C52F4A" w:rsidRPr="00605EB6">
        <w:t>comme je suis jeune encore et que j</w:t>
      </w:r>
      <w:r w:rsidR="00C474C1">
        <w:t>’</w:t>
      </w:r>
      <w:r w:rsidR="00C52F4A" w:rsidRPr="00605EB6">
        <w:t>ai besoin d</w:t>
      </w:r>
      <w:r w:rsidR="00C474C1">
        <w:t>’</w:t>
      </w:r>
      <w:r w:rsidR="00C52F4A" w:rsidRPr="00605EB6">
        <w:t>activité</w:t>
      </w:r>
      <w:r w:rsidR="00C474C1">
        <w:t xml:space="preserve">, </w:t>
      </w:r>
      <w:r w:rsidR="00C52F4A" w:rsidRPr="00605EB6">
        <w:t>je ferai quelque chose</w:t>
      </w:r>
      <w:r w:rsidR="00C474C1">
        <w:t xml:space="preserve">. </w:t>
      </w:r>
      <w:r w:rsidR="00C52F4A" w:rsidRPr="00605EB6">
        <w:t>J</w:t>
      </w:r>
      <w:r w:rsidR="00C474C1">
        <w:t>’</w:t>
      </w:r>
      <w:r w:rsidR="00C52F4A" w:rsidRPr="00605EB6">
        <w:t>ai suffisamment prouvé que je m</w:t>
      </w:r>
      <w:r w:rsidR="00C474C1">
        <w:t>’</w:t>
      </w:r>
      <w:r w:rsidR="00C52F4A" w:rsidRPr="00605EB6">
        <w:t>entends aux affaires commerciales pour trouver facilement en France une association</w:t>
      </w:r>
      <w:r w:rsidR="00C474C1">
        <w:t xml:space="preserve">. </w:t>
      </w:r>
      <w:r w:rsidR="00C52F4A" w:rsidRPr="00605EB6">
        <w:t>Car</w:t>
      </w:r>
      <w:r w:rsidR="00C474C1">
        <w:t xml:space="preserve">, </w:t>
      </w:r>
      <w:r w:rsidR="00C52F4A" w:rsidRPr="00605EB6">
        <w:t>ma douce Zélima</w:t>
      </w:r>
      <w:r w:rsidR="00C474C1">
        <w:t xml:space="preserve">, </w:t>
      </w:r>
      <w:r w:rsidR="00C52F4A" w:rsidRPr="00605EB6">
        <w:t>nous allons quitter ton pays</w:t>
      </w:r>
      <w:r w:rsidR="00C474C1">
        <w:t xml:space="preserve"> ; </w:t>
      </w:r>
      <w:r w:rsidR="00C52F4A" w:rsidRPr="00605EB6">
        <w:t>c</w:t>
      </w:r>
      <w:r w:rsidR="00C474C1">
        <w:t>’</w:t>
      </w:r>
      <w:r w:rsidR="00C52F4A" w:rsidRPr="00605EB6">
        <w:t>est en France</w:t>
      </w:r>
      <w:r w:rsidR="00C474C1">
        <w:t xml:space="preserve">, </w:t>
      </w:r>
      <w:r w:rsidR="00C52F4A" w:rsidRPr="00605EB6">
        <w:t>dans ma patrie</w:t>
      </w:r>
      <w:r w:rsidR="00C474C1">
        <w:t xml:space="preserve">, </w:t>
      </w:r>
      <w:r w:rsidR="00C52F4A" w:rsidRPr="00605EB6">
        <w:t>à moi</w:t>
      </w:r>
      <w:r w:rsidR="00C474C1">
        <w:t xml:space="preserve">, </w:t>
      </w:r>
      <w:r w:rsidR="00C52F4A" w:rsidRPr="00605EB6">
        <w:t>que je vais te conduire</w:t>
      </w:r>
      <w:r w:rsidR="00C474C1">
        <w:t xml:space="preserve">. </w:t>
      </w:r>
      <w:r w:rsidR="00C52F4A" w:rsidRPr="00605EB6">
        <w:t>Ah</w:t>
      </w:r>
      <w:r w:rsidR="00C474C1">
        <w:t xml:space="preserve"> ! </w:t>
      </w:r>
      <w:r w:rsidR="00C52F4A" w:rsidRPr="00605EB6">
        <w:t>j</w:t>
      </w:r>
      <w:r w:rsidR="00C474C1">
        <w:t>’</w:t>
      </w:r>
      <w:r w:rsidR="00C52F4A" w:rsidRPr="00605EB6">
        <w:t>ai hâte de la revoir</w:t>
      </w:r>
      <w:r w:rsidR="00C474C1">
        <w:t xml:space="preserve">, </w:t>
      </w:r>
      <w:r w:rsidR="00C52F4A" w:rsidRPr="00605EB6">
        <w:t>ma belle France</w:t>
      </w:r>
      <w:r w:rsidR="00C474C1">
        <w:t xml:space="preserve">, </w:t>
      </w:r>
      <w:r w:rsidR="00C52F4A" w:rsidRPr="00605EB6">
        <w:t>de la revoir et de te la faire connaître</w:t>
      </w:r>
      <w:r w:rsidR="00C474C1">
        <w:t xml:space="preserve">, </w:t>
      </w:r>
      <w:r w:rsidR="00C52F4A" w:rsidRPr="00605EB6">
        <w:t>ma Zélima</w:t>
      </w:r>
      <w:r w:rsidR="00C474C1">
        <w:t xml:space="preserve">. </w:t>
      </w:r>
      <w:r w:rsidR="00C52F4A" w:rsidRPr="00605EB6">
        <w:t>Tu es contente</w:t>
      </w:r>
      <w:r w:rsidR="00C474C1">
        <w:t xml:space="preserve">, </w:t>
      </w:r>
      <w:r w:rsidR="00C52F4A" w:rsidRPr="00605EB6">
        <w:t>n</w:t>
      </w:r>
      <w:r w:rsidR="00C474C1">
        <w:t>’</w:t>
      </w:r>
      <w:r w:rsidR="00C52F4A" w:rsidRPr="00605EB6">
        <w:t>est-ce pas</w:t>
      </w:r>
      <w:r w:rsidR="00C474C1">
        <w:t> ?</w:t>
      </w:r>
    </w:p>
    <w:p w14:paraId="6527104B" w14:textId="3177F54D" w:rsidR="00C474C1" w:rsidRDefault="0094609C" w:rsidP="00C52F4A">
      <w:r>
        <w:t>— </w:t>
      </w:r>
      <w:r w:rsidR="00C52F4A" w:rsidRPr="00605EB6">
        <w:t>Oui</w:t>
      </w:r>
      <w:r w:rsidR="00C474C1">
        <w:t xml:space="preserve">, </w:t>
      </w:r>
      <w:r w:rsidR="00C52F4A" w:rsidRPr="00605EB6">
        <w:t>Charles</w:t>
      </w:r>
      <w:r w:rsidR="00C474C1">
        <w:t xml:space="preserve">, </w:t>
      </w:r>
      <w:r w:rsidR="00C52F4A" w:rsidRPr="00605EB6">
        <w:t>oui</w:t>
      </w:r>
      <w:r w:rsidR="00C474C1">
        <w:t xml:space="preserve"> ; </w:t>
      </w:r>
      <w:r w:rsidR="00C52F4A" w:rsidRPr="00605EB6">
        <w:t>partout où tu vas</w:t>
      </w:r>
      <w:r w:rsidR="00C474C1">
        <w:t xml:space="preserve">, </w:t>
      </w:r>
      <w:r w:rsidR="00C52F4A" w:rsidRPr="00605EB6">
        <w:t>je vais</w:t>
      </w:r>
      <w:r w:rsidR="00C474C1">
        <w:t xml:space="preserve"> ; </w:t>
      </w:r>
      <w:r w:rsidR="00C52F4A" w:rsidRPr="00605EB6">
        <w:t>partout où tu voudras aller</w:t>
      </w:r>
      <w:r w:rsidR="00C474C1">
        <w:t xml:space="preserve">, </w:t>
      </w:r>
      <w:r w:rsidR="00C52F4A" w:rsidRPr="00605EB6">
        <w:t>j</w:t>
      </w:r>
      <w:r w:rsidR="00C474C1">
        <w:t>’</w:t>
      </w:r>
      <w:r w:rsidR="00C52F4A" w:rsidRPr="00605EB6">
        <w:t>irai</w:t>
      </w:r>
      <w:r w:rsidR="00C474C1">
        <w:t xml:space="preserve">. </w:t>
      </w:r>
      <w:r w:rsidR="00C52F4A" w:rsidRPr="00605EB6">
        <w:t>Je veux te suivre partout</w:t>
      </w:r>
      <w:r w:rsidR="00C474C1">
        <w:t xml:space="preserve">, </w:t>
      </w:r>
      <w:r w:rsidR="00C52F4A" w:rsidRPr="00605EB6">
        <w:t>ne te quitter jamais</w:t>
      </w:r>
      <w:r w:rsidR="00C474C1">
        <w:t xml:space="preserve">, </w:t>
      </w:r>
      <w:r w:rsidR="00C52F4A" w:rsidRPr="00605EB6">
        <w:t>jamais</w:t>
      </w:r>
      <w:r w:rsidR="00C474C1">
        <w:t>. !</w:t>
      </w:r>
    </w:p>
    <w:p w14:paraId="3D17163A" w14:textId="77777777" w:rsidR="00C474C1" w:rsidRDefault="00C474C1" w:rsidP="00C52F4A">
      <w:r>
        <w:lastRenderedPageBreak/>
        <w:t>» </w:t>
      </w:r>
      <w:r w:rsidR="00C52F4A" w:rsidRPr="00605EB6">
        <w:t>La France</w:t>
      </w:r>
      <w:r>
        <w:t xml:space="preserve">, </w:t>
      </w:r>
      <w:r w:rsidR="00C52F4A" w:rsidRPr="00605EB6">
        <w:t>la France</w:t>
      </w:r>
      <w:r>
        <w:t xml:space="preserve">, </w:t>
      </w:r>
      <w:r w:rsidR="00C52F4A" w:rsidRPr="00605EB6">
        <w:t>continua-t-elle</w:t>
      </w:r>
      <w:r>
        <w:t xml:space="preserve">, </w:t>
      </w:r>
      <w:r w:rsidR="00C52F4A" w:rsidRPr="00605EB6">
        <w:t>laissant échapper un soupir</w:t>
      </w:r>
      <w:r>
        <w:t xml:space="preserve">, </w:t>
      </w:r>
      <w:r w:rsidR="00C52F4A" w:rsidRPr="00605EB6">
        <w:t>j</w:t>
      </w:r>
      <w:r>
        <w:t>’</w:t>
      </w:r>
      <w:r w:rsidR="00C52F4A" w:rsidRPr="00605EB6">
        <w:t>y suis souvent par la pensée</w:t>
      </w:r>
      <w:r>
        <w:t>.</w:t>
      </w:r>
    </w:p>
    <w:p w14:paraId="11671E1D" w14:textId="42DE9BD7" w:rsidR="00C474C1" w:rsidRDefault="0094609C" w:rsidP="00C52F4A">
      <w:r>
        <w:t>— </w:t>
      </w:r>
      <w:r w:rsidR="00C52F4A" w:rsidRPr="00605EB6">
        <w:t>Moi aussi</w:t>
      </w:r>
      <w:r w:rsidR="00C474C1">
        <w:t xml:space="preserve">, </w:t>
      </w:r>
      <w:r w:rsidR="00C52F4A" w:rsidRPr="00605EB6">
        <w:t>Zélima</w:t>
      </w:r>
      <w:r w:rsidR="00C474C1">
        <w:t xml:space="preserve"> ; </w:t>
      </w:r>
      <w:r w:rsidR="00C52F4A" w:rsidRPr="00605EB6">
        <w:t>tous deux nous pensons à ta bienfaitrice</w:t>
      </w:r>
      <w:r w:rsidR="00C474C1">
        <w:t xml:space="preserve">, </w:t>
      </w:r>
      <w:r w:rsidR="00C52F4A" w:rsidRPr="00605EB6">
        <w:t>à l</w:t>
      </w:r>
      <w:r w:rsidR="00C474C1">
        <w:t>’</w:t>
      </w:r>
      <w:r w:rsidR="00C52F4A" w:rsidRPr="00605EB6">
        <w:t>enfant qu</w:t>
      </w:r>
      <w:r w:rsidR="00C474C1">
        <w:t>’</w:t>
      </w:r>
      <w:r w:rsidR="00C52F4A" w:rsidRPr="00605EB6">
        <w:t>elle a mis au monde</w:t>
      </w:r>
      <w:r w:rsidR="00C474C1">
        <w:t xml:space="preserve">. </w:t>
      </w:r>
      <w:r w:rsidR="00C52F4A" w:rsidRPr="00605EB6">
        <w:t>Allons</w:t>
      </w:r>
      <w:r w:rsidR="00C474C1">
        <w:t xml:space="preserve">, </w:t>
      </w:r>
      <w:r w:rsidR="00C52F4A" w:rsidRPr="00605EB6">
        <w:t>bientôt tu reverras ta chère Lucy</w:t>
      </w:r>
      <w:r w:rsidR="00C474C1">
        <w:t>.</w:t>
      </w:r>
    </w:p>
    <w:p w14:paraId="242BF9E3" w14:textId="77777777" w:rsidR="00C474C1" w:rsidRDefault="00C52F4A" w:rsidP="00C52F4A">
      <w:r w:rsidRPr="00605EB6">
        <w:t>Le successeur était arrivé</w:t>
      </w:r>
      <w:r w:rsidR="00C474C1">
        <w:t xml:space="preserve">, </w:t>
      </w:r>
      <w:r w:rsidRPr="00605EB6">
        <w:t>avait pris possession du comptoir</w:t>
      </w:r>
      <w:r w:rsidR="00C474C1">
        <w:t xml:space="preserve">. </w:t>
      </w:r>
      <w:r w:rsidRPr="00605EB6">
        <w:t>Charles et Zélima étaient prêts à quitter Calcutta</w:t>
      </w:r>
      <w:r w:rsidR="00C474C1">
        <w:t xml:space="preserve"> : </w:t>
      </w:r>
      <w:r w:rsidRPr="00605EB6">
        <w:t>ils attendaient</w:t>
      </w:r>
      <w:r w:rsidR="00C474C1">
        <w:t xml:space="preserve">, </w:t>
      </w:r>
      <w:r w:rsidRPr="00605EB6">
        <w:t>pour s</w:t>
      </w:r>
      <w:r w:rsidR="00C474C1">
        <w:t>’</w:t>
      </w:r>
      <w:r w:rsidRPr="00605EB6">
        <w:t>embarquer</w:t>
      </w:r>
      <w:r w:rsidR="00C474C1">
        <w:t xml:space="preserve">, </w:t>
      </w:r>
      <w:r w:rsidRPr="00605EB6">
        <w:t>le premier navire en partance</w:t>
      </w:r>
      <w:r w:rsidR="00C474C1">
        <w:t>.</w:t>
      </w:r>
    </w:p>
    <w:p w14:paraId="0FFC5C39" w14:textId="387BDFEF" w:rsidR="00C474C1" w:rsidRDefault="00C52F4A" w:rsidP="00C52F4A">
      <w:r w:rsidRPr="00605EB6">
        <w:t>Mandataire du marquis de Chamarande</w:t>
      </w:r>
      <w:r w:rsidR="00C474C1">
        <w:t xml:space="preserve">, </w:t>
      </w:r>
      <w:r w:rsidRPr="00605EB6">
        <w:t>Chevry avait réglé les comptes de son mandant avec les associés et successeurs de Philippe de Villiers</w:t>
      </w:r>
      <w:r w:rsidR="00C474C1">
        <w:t xml:space="preserve">. </w:t>
      </w:r>
      <w:r w:rsidRPr="00605EB6">
        <w:t>Ceux-ci</w:t>
      </w:r>
      <w:r w:rsidR="00C474C1">
        <w:t xml:space="preserve">, </w:t>
      </w:r>
      <w:r w:rsidRPr="00605EB6">
        <w:t>le terme échu</w:t>
      </w:r>
      <w:r w:rsidR="00C474C1">
        <w:t xml:space="preserve">, </w:t>
      </w:r>
      <w:r w:rsidRPr="00605EB6">
        <w:t>avaient versé quatre millions et demi entre les mains de Chevry</w:t>
      </w:r>
      <w:r w:rsidR="00C474C1">
        <w:t xml:space="preserve">, </w:t>
      </w:r>
      <w:r w:rsidRPr="00605EB6">
        <w:t>contre quittance</w:t>
      </w:r>
      <w:r w:rsidR="00C474C1">
        <w:t xml:space="preserve">. </w:t>
      </w:r>
      <w:r w:rsidRPr="00605EB6">
        <w:t xml:space="preserve">Cette somme énorme avait été </w:t>
      </w:r>
      <w:r w:rsidR="00460669">
        <w:t>versée</w:t>
      </w:r>
      <w:r w:rsidR="00460669" w:rsidRPr="00605EB6">
        <w:t xml:space="preserve"> </w:t>
      </w:r>
      <w:r w:rsidRPr="00605EB6">
        <w:t>immédiatement par le mandataire dans la caisse de la banque de Batavia</w:t>
      </w:r>
      <w:r w:rsidR="00C474C1">
        <w:t xml:space="preserve">, </w:t>
      </w:r>
      <w:r w:rsidRPr="00605EB6">
        <w:t>succursale importante de la grande et célèbre maison de banque Van Ossen et fils d</w:t>
      </w:r>
      <w:r w:rsidR="00C474C1">
        <w:t>’</w:t>
      </w:r>
      <w:r w:rsidRPr="00605EB6">
        <w:t>Amsterdam</w:t>
      </w:r>
      <w:r w:rsidR="00C474C1">
        <w:t>.</w:t>
      </w:r>
    </w:p>
    <w:p w14:paraId="1D17BBD5" w14:textId="0D69A9F9" w:rsidR="00C474C1" w:rsidRDefault="00C52F4A" w:rsidP="00C52F4A">
      <w:r w:rsidRPr="00605EB6">
        <w:t>Charles Chevry et sa femme prirent passage à bord d</w:t>
      </w:r>
      <w:r w:rsidR="00C474C1">
        <w:t>’</w:t>
      </w:r>
      <w:r w:rsidRPr="00605EB6">
        <w:t>un bâtiment de la compagnie des Indes</w:t>
      </w:r>
      <w:r w:rsidR="00C474C1">
        <w:t xml:space="preserve">, </w:t>
      </w:r>
      <w:r w:rsidRPr="00605EB6">
        <w:t>qui devait faire escale dans un port de Hollande</w:t>
      </w:r>
      <w:r w:rsidR="00C474C1">
        <w:t xml:space="preserve">. </w:t>
      </w:r>
      <w:r w:rsidRPr="00605EB6">
        <w:t>Le jeune homme avait choisi ce navire de préférence à un autre</w:t>
      </w:r>
      <w:r w:rsidR="00C474C1">
        <w:t xml:space="preserve">, </w:t>
      </w:r>
      <w:r w:rsidRPr="00605EB6">
        <w:t>parce qu</w:t>
      </w:r>
      <w:r w:rsidR="00C474C1">
        <w:t>’</w:t>
      </w:r>
      <w:r w:rsidRPr="00605EB6">
        <w:t>il désirait se rendre tout d</w:t>
      </w:r>
      <w:r w:rsidR="00C474C1">
        <w:t>’</w:t>
      </w:r>
      <w:r w:rsidRPr="00605EB6">
        <w:t>abord à Amsterdam</w:t>
      </w:r>
      <w:r w:rsidR="00C474C1">
        <w:t xml:space="preserve">, </w:t>
      </w:r>
      <w:r w:rsidRPr="00605EB6">
        <w:t>afin d</w:t>
      </w:r>
      <w:r w:rsidR="00C474C1">
        <w:t>’</w:t>
      </w:r>
      <w:r w:rsidRPr="00605EB6">
        <w:t xml:space="preserve">avoir un entretien avec </w:t>
      </w:r>
      <w:r w:rsidR="00C474C1">
        <w:t>M. </w:t>
      </w:r>
      <w:r w:rsidRPr="00605EB6">
        <w:t>Van Ossen au sujet du capital versé par lui à la banque de Batavia</w:t>
      </w:r>
      <w:r w:rsidR="00C474C1">
        <w:t>.</w:t>
      </w:r>
    </w:p>
    <w:p w14:paraId="7B70DD43" w14:textId="77777777" w:rsidR="00C474C1" w:rsidRDefault="00C52F4A" w:rsidP="00C52F4A">
      <w:r w:rsidRPr="00605EB6">
        <w:t>On arriva en Hollande sans avoir eu trop à souffrir de la mer</w:t>
      </w:r>
      <w:r w:rsidR="00C474C1">
        <w:t xml:space="preserve">. </w:t>
      </w:r>
      <w:r w:rsidRPr="00605EB6">
        <w:t>Bien qu</w:t>
      </w:r>
      <w:r w:rsidR="00C474C1">
        <w:t>’</w:t>
      </w:r>
      <w:r w:rsidRPr="00605EB6">
        <w:t>elle fût enceinte de plusieurs mois</w:t>
      </w:r>
      <w:r w:rsidR="00C474C1">
        <w:t xml:space="preserve">, </w:t>
      </w:r>
      <w:r w:rsidRPr="00605EB6">
        <w:t>Zélima supporta très bien la fatigue de la longue traversée</w:t>
      </w:r>
      <w:r w:rsidR="00C474C1">
        <w:t>.</w:t>
      </w:r>
    </w:p>
    <w:p w14:paraId="7EE29754" w14:textId="77777777" w:rsidR="00C474C1" w:rsidRDefault="00C52F4A" w:rsidP="00C52F4A">
      <w:r w:rsidRPr="00605EB6">
        <w:t>Le vieux banquier Van Ossen</w:t>
      </w:r>
      <w:r w:rsidR="00C474C1">
        <w:t xml:space="preserve">, </w:t>
      </w:r>
      <w:r w:rsidRPr="00605EB6">
        <w:t>qui avait connu le marquis de Chamarande</w:t>
      </w:r>
      <w:r w:rsidR="00C474C1">
        <w:t xml:space="preserve">, </w:t>
      </w:r>
      <w:r w:rsidRPr="00605EB6">
        <w:t>ayant été l</w:t>
      </w:r>
      <w:r w:rsidR="00C474C1">
        <w:t>’</w:t>
      </w:r>
      <w:r w:rsidRPr="00605EB6">
        <w:t>ami intime de Philippe de Villiers</w:t>
      </w:r>
      <w:r w:rsidR="00C474C1">
        <w:t xml:space="preserve">, </w:t>
      </w:r>
      <w:r w:rsidRPr="00605EB6">
        <w:t>reçut cordialement le visiteur</w:t>
      </w:r>
      <w:r w:rsidR="00C474C1">
        <w:t xml:space="preserve">, </w:t>
      </w:r>
      <w:r w:rsidRPr="00605EB6">
        <w:t xml:space="preserve">lui disant que le capital </w:t>
      </w:r>
      <w:r w:rsidRPr="00605EB6">
        <w:lastRenderedPageBreak/>
        <w:t>encaissé à Batavia serait à sa disposition aussitôt qu</w:t>
      </w:r>
      <w:r w:rsidR="00C474C1">
        <w:t>’</w:t>
      </w:r>
      <w:r w:rsidRPr="00605EB6">
        <w:t>il le voudrait</w:t>
      </w:r>
      <w:r w:rsidR="00C474C1">
        <w:t>.</w:t>
      </w:r>
    </w:p>
    <w:p w14:paraId="4F836F64" w14:textId="2822030A" w:rsidR="00C474C1" w:rsidRDefault="0094609C" w:rsidP="00C52F4A">
      <w:r>
        <w:t>— </w:t>
      </w:r>
      <w:r w:rsidR="00C52F4A" w:rsidRPr="00605EB6">
        <w:t>Ainsi</w:t>
      </w:r>
      <w:r w:rsidR="00C474C1">
        <w:t xml:space="preserve">, </w:t>
      </w:r>
      <w:r w:rsidR="00C52F4A" w:rsidRPr="00605EB6">
        <w:t>demanda Chevry</w:t>
      </w:r>
      <w:r w:rsidR="00C474C1">
        <w:t xml:space="preserve">, </w:t>
      </w:r>
      <w:r w:rsidR="00C52F4A" w:rsidRPr="00605EB6">
        <w:t xml:space="preserve">cette somme ne vous a pas encore été réclamée par </w:t>
      </w:r>
      <w:r w:rsidR="009A0CB4" w:rsidRPr="009A0CB4">
        <w:t>M</w:t>
      </w:r>
      <w:r w:rsidR="009A0CB4" w:rsidRPr="009A0CB4">
        <w:rPr>
          <w:vertAlign w:val="superscript"/>
        </w:rPr>
        <w:t>me</w:t>
      </w:r>
      <w:r w:rsidR="00C474C1">
        <w:t> </w:t>
      </w:r>
      <w:r w:rsidR="00C52F4A" w:rsidRPr="00605EB6">
        <w:t>la marquise de Chamarande</w:t>
      </w:r>
      <w:r w:rsidR="00C474C1">
        <w:t> ?</w:t>
      </w:r>
    </w:p>
    <w:p w14:paraId="5CF6D55A" w14:textId="67A85AFA" w:rsidR="00C474C1" w:rsidRDefault="0094609C" w:rsidP="00C52F4A">
      <w:r>
        <w:t>— </w:t>
      </w:r>
      <w:r w:rsidR="00C52F4A" w:rsidRPr="00605EB6">
        <w:t>La marquise</w:t>
      </w:r>
      <w:r w:rsidR="00C474C1">
        <w:t xml:space="preserve"> ? </w:t>
      </w:r>
      <w:r w:rsidR="00C52F4A" w:rsidRPr="00605EB6">
        <w:t>fit le banquier très surpris</w:t>
      </w:r>
      <w:r w:rsidR="00C474C1">
        <w:t>.</w:t>
      </w:r>
    </w:p>
    <w:p w14:paraId="05560B5A" w14:textId="77777777" w:rsidR="00C474C1" w:rsidRDefault="00C52F4A" w:rsidP="00C52F4A">
      <w:r w:rsidRPr="00605EB6">
        <w:t>Il ignorait que le marquis se fût marié</w:t>
      </w:r>
      <w:r w:rsidR="00C474C1">
        <w:t>.</w:t>
      </w:r>
    </w:p>
    <w:p w14:paraId="411FAB45" w14:textId="39F7FA7E" w:rsidR="00C474C1" w:rsidRDefault="00C52F4A" w:rsidP="00C52F4A">
      <w:r w:rsidRPr="003A22C6">
        <w:t>Charles Chevry lui apprit comment Paul de Chamarande avait épousé</w:t>
      </w:r>
      <w:r w:rsidR="00C474C1">
        <w:t xml:space="preserve">, </w:t>
      </w:r>
      <w:r w:rsidRPr="003A22C6">
        <w:t>à Batavia</w:t>
      </w:r>
      <w:r w:rsidR="00C474C1">
        <w:t xml:space="preserve">, </w:t>
      </w:r>
      <w:r w:rsidRPr="003A22C6">
        <w:t>Lucy Glandas</w:t>
      </w:r>
      <w:r w:rsidR="00C474C1">
        <w:t xml:space="preserve">, </w:t>
      </w:r>
      <w:r w:rsidRPr="003A22C6">
        <w:t>créole anglaise et pupille de Philippe de Villiers</w:t>
      </w:r>
      <w:r w:rsidR="00C474C1">
        <w:t xml:space="preserve"> ; </w:t>
      </w:r>
      <w:r w:rsidRPr="003A22C6">
        <w:t>il apprit également au banquier le départ du marquis et de la marquise pour la France</w:t>
      </w:r>
      <w:r w:rsidR="00C474C1">
        <w:t xml:space="preserve"> ; </w:t>
      </w:r>
      <w:r w:rsidRPr="003A22C6">
        <w:t>le retour du</w:t>
      </w:r>
      <w:r w:rsidRPr="00605EB6">
        <w:t xml:space="preserve"> marquis à Batavia</w:t>
      </w:r>
      <w:r w:rsidR="00C474C1">
        <w:t xml:space="preserve">, </w:t>
      </w:r>
      <w:r w:rsidRPr="00605EB6">
        <w:t xml:space="preserve">après la mort de </w:t>
      </w:r>
      <w:r w:rsidR="00C474C1">
        <w:t>M. de </w:t>
      </w:r>
      <w:r w:rsidRPr="00605EB6">
        <w:t>Villiers</w:t>
      </w:r>
      <w:r w:rsidR="00C474C1">
        <w:t xml:space="preserve"> ; </w:t>
      </w:r>
      <w:r w:rsidRPr="00605EB6">
        <w:t>les arrangements pris avec les associés</w:t>
      </w:r>
      <w:r w:rsidR="00C474C1">
        <w:t xml:space="preserve">, </w:t>
      </w:r>
      <w:r w:rsidRPr="00605EB6">
        <w:t>ceux-ci l</w:t>
      </w:r>
      <w:r w:rsidR="00C474C1">
        <w:t>’</w:t>
      </w:r>
      <w:r w:rsidRPr="00605EB6">
        <w:t>acceptant</w:t>
      </w:r>
      <w:r w:rsidR="00C474C1">
        <w:t xml:space="preserve">, </w:t>
      </w:r>
      <w:r w:rsidRPr="00605EB6">
        <w:t>lui</w:t>
      </w:r>
      <w:r w:rsidR="00C474C1">
        <w:t xml:space="preserve">, </w:t>
      </w:r>
      <w:r w:rsidRPr="00605EB6">
        <w:t>Chevry</w:t>
      </w:r>
      <w:r w:rsidR="00C474C1">
        <w:t xml:space="preserve">, </w:t>
      </w:r>
      <w:r w:rsidRPr="00605EB6">
        <w:t>pour mandataire du marquis</w:t>
      </w:r>
      <w:r w:rsidR="00C474C1">
        <w:t>.</w:t>
      </w:r>
    </w:p>
    <w:p w14:paraId="7C93208B" w14:textId="4D79DF2E" w:rsidR="00C474C1" w:rsidRDefault="0094609C" w:rsidP="00C52F4A">
      <w:r>
        <w:t>— </w:t>
      </w:r>
      <w:r w:rsidR="00C52F4A" w:rsidRPr="00605EB6">
        <w:t>Où est maintenant la marquise</w:t>
      </w:r>
      <w:r w:rsidR="00C474C1">
        <w:t xml:space="preserve"> ? </w:t>
      </w:r>
      <w:r w:rsidR="00C52F4A" w:rsidRPr="00605EB6">
        <w:t>demanda le banquier</w:t>
      </w:r>
      <w:r w:rsidR="00C474C1">
        <w:t>.</w:t>
      </w:r>
    </w:p>
    <w:p w14:paraId="4A194842" w14:textId="0E621512" w:rsidR="00C474C1" w:rsidRDefault="0094609C" w:rsidP="00C52F4A">
      <w:r>
        <w:t>— </w:t>
      </w:r>
      <w:r w:rsidR="00C52F4A" w:rsidRPr="00605EB6">
        <w:t>Je l</w:t>
      </w:r>
      <w:r w:rsidR="00C474C1">
        <w:t>’</w:t>
      </w:r>
      <w:r w:rsidR="00C52F4A" w:rsidRPr="00605EB6">
        <w:t>ignore absolument</w:t>
      </w:r>
      <w:r w:rsidR="00C474C1">
        <w:t xml:space="preserve"> ; </w:t>
      </w:r>
      <w:r w:rsidR="00C52F4A" w:rsidRPr="00605EB6">
        <w:t>elle habite à Paris</w:t>
      </w:r>
      <w:r w:rsidR="00C474C1">
        <w:t xml:space="preserve">, </w:t>
      </w:r>
      <w:r w:rsidR="00C52F4A" w:rsidRPr="00605EB6">
        <w:t>je suppose</w:t>
      </w:r>
      <w:r w:rsidR="00C474C1">
        <w:t>.</w:t>
      </w:r>
    </w:p>
    <w:p w14:paraId="610005CC" w14:textId="77777777" w:rsidR="00C474C1" w:rsidRDefault="00C52F4A" w:rsidP="00C52F4A">
      <w:r w:rsidRPr="00605EB6">
        <w:t>Le banquier secoua la tête</w:t>
      </w:r>
      <w:r w:rsidR="00C474C1">
        <w:t>.</w:t>
      </w:r>
    </w:p>
    <w:p w14:paraId="552355B7" w14:textId="19F0A33F" w:rsidR="00C474C1" w:rsidRDefault="0094609C" w:rsidP="00C52F4A">
      <w:r>
        <w:t>— </w:t>
      </w:r>
      <w:r w:rsidR="00C52F4A" w:rsidRPr="00605EB6">
        <w:t>Cela m</w:t>
      </w:r>
      <w:r w:rsidR="00C474C1">
        <w:t>’</w:t>
      </w:r>
      <w:r w:rsidR="00C52F4A" w:rsidRPr="00605EB6">
        <w:t>étonnerait</w:t>
      </w:r>
      <w:r w:rsidR="00C474C1">
        <w:t xml:space="preserve">, </w:t>
      </w:r>
      <w:r w:rsidR="00C52F4A" w:rsidRPr="00605EB6">
        <w:t>répondit-il</w:t>
      </w:r>
      <w:r w:rsidR="00C474C1">
        <w:t xml:space="preserve"> ; </w:t>
      </w:r>
      <w:r w:rsidR="00C52F4A" w:rsidRPr="00605EB6">
        <w:t>je vais souvent à Paris</w:t>
      </w:r>
      <w:r w:rsidR="00C474C1">
        <w:t xml:space="preserve">, </w:t>
      </w:r>
      <w:r w:rsidR="00C52F4A" w:rsidRPr="00605EB6">
        <w:t>j</w:t>
      </w:r>
      <w:r w:rsidR="00C474C1">
        <w:t>’</w:t>
      </w:r>
      <w:r w:rsidR="00C52F4A" w:rsidRPr="00605EB6">
        <w:t>y reste des mois</w:t>
      </w:r>
      <w:r w:rsidR="00C474C1">
        <w:t xml:space="preserve">, </w:t>
      </w:r>
      <w:r w:rsidR="00C52F4A" w:rsidRPr="00605EB6">
        <w:t>je connais à peu près toutes les personnes qui ont un nom</w:t>
      </w:r>
      <w:r w:rsidR="00C474C1">
        <w:t xml:space="preserve">, </w:t>
      </w:r>
      <w:r w:rsidR="00C52F4A" w:rsidRPr="00605EB6">
        <w:t>un titre</w:t>
      </w:r>
      <w:r w:rsidR="00C474C1">
        <w:t xml:space="preserve">, </w:t>
      </w:r>
      <w:r w:rsidR="00C52F4A" w:rsidRPr="00605EB6">
        <w:t>une fortune</w:t>
      </w:r>
      <w:r w:rsidR="00C474C1">
        <w:t xml:space="preserve">, </w:t>
      </w:r>
      <w:r w:rsidR="00C52F4A" w:rsidRPr="00605EB6">
        <w:t>et je n</w:t>
      </w:r>
      <w:r w:rsidR="00C474C1">
        <w:t>’</w:t>
      </w:r>
      <w:r w:rsidR="00C52F4A" w:rsidRPr="00605EB6">
        <w:t>ai jamais entendu dire qu</w:t>
      </w:r>
      <w:r w:rsidR="00C474C1">
        <w:t>’</w:t>
      </w:r>
      <w:r w:rsidR="00C52F4A" w:rsidRPr="00605EB6">
        <w:t>il y eût à Paris une marquise de Chamarande</w:t>
      </w:r>
      <w:r w:rsidR="00C474C1">
        <w:t xml:space="preserve">. </w:t>
      </w:r>
      <w:r w:rsidR="00C52F4A" w:rsidRPr="00605EB6">
        <w:t>Mais comment se fait-il que</w:t>
      </w:r>
      <w:r w:rsidR="00C474C1">
        <w:t xml:space="preserve">, </w:t>
      </w:r>
      <w:r w:rsidR="00C52F4A" w:rsidRPr="00605EB6">
        <w:t>ayant en mains</w:t>
      </w:r>
      <w:r w:rsidR="00C474C1">
        <w:t xml:space="preserve">, </w:t>
      </w:r>
      <w:r w:rsidR="00C52F4A" w:rsidRPr="00605EB6">
        <w:t>à Batavia</w:t>
      </w:r>
      <w:r w:rsidR="00C474C1">
        <w:t xml:space="preserve">, </w:t>
      </w:r>
      <w:r w:rsidR="00C52F4A" w:rsidRPr="00605EB6">
        <w:t>les intérêts de la veuve</w:t>
      </w:r>
      <w:r w:rsidR="00C474C1">
        <w:t xml:space="preserve">, </w:t>
      </w:r>
      <w:r w:rsidR="00C52F4A" w:rsidRPr="00605EB6">
        <w:t>vous n</w:t>
      </w:r>
      <w:r w:rsidR="00C474C1">
        <w:t>’</w:t>
      </w:r>
      <w:r w:rsidR="00C52F4A" w:rsidRPr="00605EB6">
        <w:t>ayez pas été en correspondance avec elle</w:t>
      </w:r>
      <w:r w:rsidR="00C474C1">
        <w:t> ?</w:t>
      </w:r>
    </w:p>
    <w:p w14:paraId="4BB470F0" w14:textId="60853C48" w:rsidR="00C474C1" w:rsidRDefault="0094609C" w:rsidP="00C52F4A">
      <w:r>
        <w:t>— </w:t>
      </w:r>
      <w:r w:rsidR="00C52F4A" w:rsidRPr="00605EB6">
        <w:t>Ma femme</w:t>
      </w:r>
      <w:r w:rsidR="00C474C1">
        <w:t xml:space="preserve">, </w:t>
      </w:r>
      <w:r w:rsidR="00C52F4A" w:rsidRPr="00605EB6">
        <w:t xml:space="preserve">dont </w:t>
      </w:r>
      <w:r w:rsidR="009A0CB4" w:rsidRPr="009A0CB4">
        <w:t>M</w:t>
      </w:r>
      <w:r w:rsidR="009A0CB4" w:rsidRPr="009A0CB4">
        <w:rPr>
          <w:vertAlign w:val="superscript"/>
        </w:rPr>
        <w:t>me</w:t>
      </w:r>
      <w:r w:rsidR="00C474C1">
        <w:t> </w:t>
      </w:r>
      <w:r w:rsidR="00C52F4A" w:rsidRPr="00605EB6">
        <w:t>la marquise a été pendant des années la protectrice</w:t>
      </w:r>
      <w:r w:rsidR="00C474C1">
        <w:t xml:space="preserve">, </w:t>
      </w:r>
      <w:r w:rsidR="00C52F4A" w:rsidRPr="00605EB6">
        <w:t>ma femme et moi avons écrit plusieurs lettres</w:t>
      </w:r>
      <w:r w:rsidR="00C474C1">
        <w:t xml:space="preserve">. </w:t>
      </w:r>
      <w:r w:rsidR="00C52F4A" w:rsidRPr="00605EB6">
        <w:t>Ma femme n</w:t>
      </w:r>
      <w:r w:rsidR="00C474C1">
        <w:t>’</w:t>
      </w:r>
      <w:r w:rsidR="00C52F4A" w:rsidRPr="00605EB6">
        <w:t>a reçu qu</w:t>
      </w:r>
      <w:r w:rsidR="00C474C1">
        <w:t>’</w:t>
      </w:r>
      <w:r w:rsidR="00C52F4A" w:rsidRPr="00605EB6">
        <w:t>une seule réponse</w:t>
      </w:r>
      <w:r w:rsidR="00C474C1">
        <w:t xml:space="preserve">, </w:t>
      </w:r>
      <w:r w:rsidR="00C52F4A" w:rsidRPr="00605EB6">
        <w:t xml:space="preserve">antérieure à la mort de </w:t>
      </w:r>
      <w:r w:rsidR="00C474C1">
        <w:t>M. </w:t>
      </w:r>
      <w:r w:rsidR="00C52F4A" w:rsidRPr="00605EB6">
        <w:t>le marquis</w:t>
      </w:r>
      <w:r w:rsidR="00C474C1">
        <w:t xml:space="preserve">. </w:t>
      </w:r>
      <w:r w:rsidR="009A0CB4" w:rsidRPr="009A0CB4">
        <w:t>M</w:t>
      </w:r>
      <w:r w:rsidR="009A0CB4" w:rsidRPr="009A0CB4">
        <w:rPr>
          <w:vertAlign w:val="superscript"/>
        </w:rPr>
        <w:t>me</w:t>
      </w:r>
      <w:r w:rsidR="00C474C1">
        <w:t> </w:t>
      </w:r>
      <w:r w:rsidR="00C52F4A" w:rsidRPr="00605EB6">
        <w:t>la marquise lui annonçait qu</w:t>
      </w:r>
      <w:r w:rsidR="00C474C1">
        <w:t>’</w:t>
      </w:r>
      <w:r w:rsidR="00C52F4A" w:rsidRPr="00605EB6">
        <w:t>elle serait bientôt mère</w:t>
      </w:r>
      <w:r w:rsidR="00C474C1">
        <w:t xml:space="preserve">, </w:t>
      </w:r>
      <w:r w:rsidR="00C52F4A" w:rsidRPr="00605EB6">
        <w:t xml:space="preserve">lui parlait de son bonheur et lui </w:t>
      </w:r>
      <w:r w:rsidR="00C52F4A" w:rsidRPr="00605EB6">
        <w:lastRenderedPageBreak/>
        <w:t>faisait la description de l</w:t>
      </w:r>
      <w:r w:rsidR="00C474C1">
        <w:t>’</w:t>
      </w:r>
      <w:r w:rsidR="00C52F4A" w:rsidRPr="00605EB6">
        <w:t>habitation qu</w:t>
      </w:r>
      <w:r w:rsidR="00C474C1">
        <w:t>’</w:t>
      </w:r>
      <w:r w:rsidR="00C52F4A" w:rsidRPr="00605EB6">
        <w:t>elle occupait près de Paris</w:t>
      </w:r>
      <w:r w:rsidR="00C474C1">
        <w:t xml:space="preserve">, </w:t>
      </w:r>
      <w:r w:rsidR="00C52F4A" w:rsidRPr="00605EB6">
        <w:t>à Port-Marly</w:t>
      </w:r>
      <w:r w:rsidR="00C474C1">
        <w:t xml:space="preserve">. </w:t>
      </w:r>
      <w:r w:rsidR="00C52F4A" w:rsidRPr="00605EB6">
        <w:t>J</w:t>
      </w:r>
      <w:r w:rsidR="00C474C1">
        <w:t>’</w:t>
      </w:r>
      <w:r w:rsidR="00C52F4A" w:rsidRPr="00605EB6">
        <w:t>ai reçu également une seule réponse</w:t>
      </w:r>
      <w:r w:rsidR="00C474C1">
        <w:t xml:space="preserve">, </w:t>
      </w:r>
      <w:r w:rsidR="00C52F4A" w:rsidRPr="00605EB6">
        <w:t>me disant</w:t>
      </w:r>
      <w:r w:rsidR="00C474C1">
        <w:t xml:space="preserve">, </w:t>
      </w:r>
      <w:r w:rsidR="00C52F4A" w:rsidRPr="00605EB6">
        <w:t>ce que je savais déjà</w:t>
      </w:r>
      <w:r w:rsidR="00C474C1">
        <w:t xml:space="preserve">, </w:t>
      </w:r>
      <w:r w:rsidR="00C52F4A" w:rsidRPr="00605EB6">
        <w:t xml:space="preserve">que </w:t>
      </w:r>
      <w:r w:rsidR="00C474C1">
        <w:t>M. </w:t>
      </w:r>
      <w:r w:rsidR="00C52F4A" w:rsidRPr="00605EB6">
        <w:t>le marquis avait péri en mer</w:t>
      </w:r>
      <w:r w:rsidR="00C474C1">
        <w:t xml:space="preserve">. </w:t>
      </w:r>
      <w:r w:rsidR="00C52F4A" w:rsidRPr="00605EB6">
        <w:t>Depuis</w:t>
      </w:r>
      <w:r w:rsidR="00C474C1">
        <w:t xml:space="preserve">, </w:t>
      </w:r>
      <w:r w:rsidR="00C52F4A" w:rsidRPr="00605EB6">
        <w:t>plus rien</w:t>
      </w:r>
      <w:r w:rsidR="00C474C1">
        <w:t xml:space="preserve">. </w:t>
      </w:r>
      <w:r w:rsidR="00C52F4A" w:rsidRPr="00605EB6">
        <w:t>Voyant cela</w:t>
      </w:r>
      <w:r w:rsidR="00C474C1">
        <w:t xml:space="preserve">, </w:t>
      </w:r>
      <w:r w:rsidR="00C52F4A" w:rsidRPr="00605EB6">
        <w:t>ma femme et moi nous avons cessé d</w:t>
      </w:r>
      <w:r w:rsidR="00C474C1">
        <w:t>’</w:t>
      </w:r>
      <w:r w:rsidR="00C52F4A" w:rsidRPr="00605EB6">
        <w:t>écrire</w:t>
      </w:r>
      <w:r w:rsidR="00C474C1">
        <w:t>.</w:t>
      </w:r>
    </w:p>
    <w:p w14:paraId="7062AFC6" w14:textId="60368C0C" w:rsidR="00C474C1" w:rsidRDefault="0094609C" w:rsidP="00C52F4A">
      <w:r>
        <w:t>— </w:t>
      </w:r>
      <w:r w:rsidR="00C52F4A" w:rsidRPr="00605EB6">
        <w:t>C</w:t>
      </w:r>
      <w:r w:rsidR="00C474C1">
        <w:t>’</w:t>
      </w:r>
      <w:r w:rsidR="00C52F4A" w:rsidRPr="00605EB6">
        <w:t>est bien singulier</w:t>
      </w:r>
      <w:r w:rsidR="00C474C1">
        <w:t>.</w:t>
      </w:r>
    </w:p>
    <w:p w14:paraId="792D68A5" w14:textId="62069B81" w:rsidR="00C474C1" w:rsidRDefault="0094609C" w:rsidP="00C52F4A">
      <w:r>
        <w:t>— </w:t>
      </w:r>
      <w:r w:rsidR="00C52F4A" w:rsidRPr="00605EB6">
        <w:t>Oui</w:t>
      </w:r>
      <w:r w:rsidR="00C474C1">
        <w:t xml:space="preserve">, </w:t>
      </w:r>
      <w:r w:rsidR="00C52F4A" w:rsidRPr="00605EB6">
        <w:t>monsieur</w:t>
      </w:r>
      <w:r w:rsidR="00C474C1">
        <w:t xml:space="preserve">, </w:t>
      </w:r>
      <w:r w:rsidR="00C52F4A" w:rsidRPr="00605EB6">
        <w:t>c</w:t>
      </w:r>
      <w:r w:rsidR="00C474C1">
        <w:t>’</w:t>
      </w:r>
      <w:r w:rsidR="00C52F4A" w:rsidRPr="00605EB6">
        <w:t>est étrange</w:t>
      </w:r>
      <w:r w:rsidR="00C474C1">
        <w:t xml:space="preserve"> ; </w:t>
      </w:r>
      <w:r w:rsidR="00C52F4A" w:rsidRPr="00605EB6">
        <w:t>et depuis longtemps je suis assailli par toutes sortes de craintes</w:t>
      </w:r>
      <w:r w:rsidR="00C474C1">
        <w:t xml:space="preserve">. </w:t>
      </w:r>
      <w:r w:rsidR="00C52F4A" w:rsidRPr="00605EB6">
        <w:t>Et pourtant</w:t>
      </w:r>
      <w:r w:rsidR="00C474C1">
        <w:t xml:space="preserve">, </w:t>
      </w:r>
      <w:r w:rsidR="00C52F4A" w:rsidRPr="00605EB6">
        <w:t xml:space="preserve">si </w:t>
      </w:r>
      <w:r w:rsidR="009A0CB4" w:rsidRPr="009A0CB4">
        <w:t>M</w:t>
      </w:r>
      <w:r w:rsidR="009A0CB4" w:rsidRPr="009A0CB4">
        <w:rPr>
          <w:vertAlign w:val="superscript"/>
        </w:rPr>
        <w:t>me</w:t>
      </w:r>
      <w:r w:rsidR="00C474C1">
        <w:t> </w:t>
      </w:r>
      <w:r w:rsidR="00C52F4A" w:rsidRPr="00605EB6">
        <w:t>la marquise était morte</w:t>
      </w:r>
      <w:r w:rsidR="00C474C1">
        <w:t xml:space="preserve">, </w:t>
      </w:r>
      <w:r w:rsidR="00C52F4A" w:rsidRPr="00605EB6">
        <w:t>son beau-frère</w:t>
      </w:r>
      <w:r w:rsidR="00C474C1">
        <w:t xml:space="preserve">, </w:t>
      </w:r>
      <w:r w:rsidR="00C52F4A" w:rsidRPr="00605EB6">
        <w:t>qui a répondu à ma première lettre</w:t>
      </w:r>
      <w:r w:rsidR="00C474C1">
        <w:t xml:space="preserve">, </w:t>
      </w:r>
      <w:r w:rsidR="00C52F4A" w:rsidRPr="00605EB6">
        <w:t>aurait pris la peine</w:t>
      </w:r>
      <w:r w:rsidR="00C474C1">
        <w:t xml:space="preserve">, </w:t>
      </w:r>
      <w:r w:rsidR="00C52F4A" w:rsidRPr="00605EB6">
        <w:t>je pense</w:t>
      </w:r>
      <w:r w:rsidR="00C474C1">
        <w:t xml:space="preserve">, </w:t>
      </w:r>
      <w:r w:rsidR="00C52F4A" w:rsidRPr="00605EB6">
        <w:t>de m</w:t>
      </w:r>
      <w:r w:rsidR="00C474C1">
        <w:t>’</w:t>
      </w:r>
      <w:r w:rsidR="00C52F4A" w:rsidRPr="00605EB6">
        <w:t>instruire de ce nouveau malheur</w:t>
      </w:r>
      <w:r w:rsidR="00C474C1">
        <w:t>.</w:t>
      </w:r>
    </w:p>
    <w:p w14:paraId="5178D24B" w14:textId="3DE5BF0A" w:rsidR="00C474C1" w:rsidRDefault="0094609C" w:rsidP="00C52F4A">
      <w:r>
        <w:t>— </w:t>
      </w:r>
      <w:r w:rsidR="00C52F4A" w:rsidRPr="00605EB6">
        <w:t>Ah</w:t>
      </w:r>
      <w:r w:rsidR="00C474C1">
        <w:t xml:space="preserve"> ! </w:t>
      </w:r>
      <w:r w:rsidR="00C52F4A" w:rsidRPr="00605EB6">
        <w:t>Paul de Chamarande avait un frère</w:t>
      </w:r>
      <w:r w:rsidR="00C474C1">
        <w:t> ?</w:t>
      </w:r>
    </w:p>
    <w:p w14:paraId="5DFF07B9" w14:textId="48A0C340" w:rsidR="00C474C1" w:rsidRDefault="0094609C" w:rsidP="00C52F4A">
      <w:r>
        <w:t>— </w:t>
      </w:r>
      <w:r w:rsidR="00C52F4A" w:rsidRPr="00605EB6">
        <w:t>De mère seulement</w:t>
      </w:r>
      <w:r w:rsidR="00C474C1">
        <w:t xml:space="preserve">. </w:t>
      </w:r>
      <w:r w:rsidR="00C52F4A" w:rsidRPr="00605EB6">
        <w:t xml:space="preserve">La mère de </w:t>
      </w:r>
      <w:r w:rsidR="00C474C1">
        <w:t>M. </w:t>
      </w:r>
      <w:r w:rsidR="00C52F4A" w:rsidRPr="00605EB6">
        <w:t>le marquis s</w:t>
      </w:r>
      <w:r w:rsidR="00C474C1">
        <w:t>’</w:t>
      </w:r>
      <w:r w:rsidR="00C52F4A" w:rsidRPr="00605EB6">
        <w:t>était remariée</w:t>
      </w:r>
      <w:r w:rsidR="00C474C1">
        <w:t>.</w:t>
      </w:r>
    </w:p>
    <w:p w14:paraId="51D6AC8D" w14:textId="7A27AC48" w:rsidR="00C474C1" w:rsidRDefault="0094609C" w:rsidP="00C52F4A">
      <w:r>
        <w:t>— </w:t>
      </w:r>
      <w:r w:rsidR="00C52F4A" w:rsidRPr="00605EB6">
        <w:t>Comment appelez-vous ce frère</w:t>
      </w:r>
      <w:r w:rsidR="00C474C1">
        <w:t> ?</w:t>
      </w:r>
    </w:p>
    <w:p w14:paraId="13A598D3" w14:textId="0307FBB9" w:rsidR="00C474C1" w:rsidRDefault="0094609C" w:rsidP="00C52F4A">
      <w:r>
        <w:t>— </w:t>
      </w:r>
      <w:r w:rsidR="00C52F4A" w:rsidRPr="00605EB6">
        <w:t>Le baron de Simaise</w:t>
      </w:r>
      <w:r w:rsidR="00C474C1">
        <w:t>.</w:t>
      </w:r>
    </w:p>
    <w:p w14:paraId="2606B4FB" w14:textId="036E7A62" w:rsidR="00C474C1" w:rsidRDefault="0094609C" w:rsidP="00C52F4A">
      <w:r>
        <w:t>— </w:t>
      </w:r>
      <w:r w:rsidR="00C52F4A" w:rsidRPr="00605EB6">
        <w:t>Le baron de Simaise</w:t>
      </w:r>
      <w:r w:rsidR="00C474C1">
        <w:t xml:space="preserve"> ! </w:t>
      </w:r>
      <w:r w:rsidR="00C52F4A" w:rsidRPr="00605EB6">
        <w:t>exclama le banquier</w:t>
      </w:r>
      <w:r w:rsidR="00C474C1">
        <w:t>.</w:t>
      </w:r>
    </w:p>
    <w:p w14:paraId="0F352068" w14:textId="4AC4261D" w:rsidR="00C474C1" w:rsidRDefault="0094609C" w:rsidP="00C52F4A">
      <w:r>
        <w:t>— </w:t>
      </w:r>
      <w:r w:rsidR="00C52F4A" w:rsidRPr="00605EB6">
        <w:t>Vous le connaissez</w:t>
      </w:r>
      <w:r w:rsidR="00C474C1">
        <w:t> ?</w:t>
      </w:r>
    </w:p>
    <w:p w14:paraId="2F55C87D" w14:textId="5A60855C" w:rsidR="00C474C1" w:rsidRDefault="0094609C" w:rsidP="00C52F4A">
      <w:r>
        <w:t>— </w:t>
      </w:r>
      <w:r w:rsidR="00C52F4A" w:rsidRPr="00605EB6">
        <w:t>Oh</w:t>
      </w:r>
      <w:r w:rsidR="00C474C1">
        <w:t xml:space="preserve"> ! </w:t>
      </w:r>
      <w:r w:rsidR="00C52F4A" w:rsidRPr="00605EB6">
        <w:t>pas intimement</w:t>
      </w:r>
      <w:r w:rsidR="00C474C1">
        <w:t xml:space="preserve">. </w:t>
      </w:r>
      <w:r w:rsidR="00C52F4A" w:rsidRPr="00605EB6">
        <w:t>Je crois l</w:t>
      </w:r>
      <w:r w:rsidR="00C474C1">
        <w:t>’</w:t>
      </w:r>
      <w:r w:rsidR="00C52F4A" w:rsidRPr="00605EB6">
        <w:t>avoir vu une ou deux fois</w:t>
      </w:r>
      <w:r w:rsidR="00C474C1">
        <w:t xml:space="preserve">. </w:t>
      </w:r>
      <w:r w:rsidR="00C52F4A" w:rsidRPr="00605EB6">
        <w:t>Il est connu</w:t>
      </w:r>
      <w:r w:rsidR="00C474C1">
        <w:t xml:space="preserve">, </w:t>
      </w:r>
      <w:r w:rsidR="00C52F4A" w:rsidRPr="00605EB6">
        <w:t>très connu</w:t>
      </w:r>
      <w:r w:rsidR="00C474C1">
        <w:t xml:space="preserve">, </w:t>
      </w:r>
      <w:r w:rsidR="00C52F4A" w:rsidRPr="00605EB6">
        <w:t>le baron de Simaise</w:t>
      </w:r>
      <w:r w:rsidR="00C474C1">
        <w:t xml:space="preserve"> ; </w:t>
      </w:r>
      <w:r w:rsidR="00C52F4A" w:rsidRPr="00605EB6">
        <w:t>il se fait à Paris un grand bruit autour de son nom</w:t>
      </w:r>
      <w:r w:rsidR="00C474C1">
        <w:t xml:space="preserve"> : </w:t>
      </w:r>
      <w:r w:rsidR="00C52F4A" w:rsidRPr="00605EB6">
        <w:t>tout le monde parle de lui</w:t>
      </w:r>
      <w:r w:rsidR="00C474C1">
        <w:t xml:space="preserve">, </w:t>
      </w:r>
      <w:r w:rsidR="00C52F4A" w:rsidRPr="00605EB6">
        <w:t>de son train de maison</w:t>
      </w:r>
      <w:r w:rsidR="00C474C1">
        <w:t xml:space="preserve">, </w:t>
      </w:r>
      <w:r w:rsidR="00C52F4A" w:rsidRPr="00605EB6">
        <w:t>de ses chevaux</w:t>
      </w:r>
      <w:r w:rsidR="00C474C1">
        <w:t xml:space="preserve">, </w:t>
      </w:r>
      <w:r w:rsidR="00C52F4A" w:rsidRPr="00605EB6">
        <w:t>de ses équipages</w:t>
      </w:r>
      <w:r w:rsidR="00C474C1">
        <w:t xml:space="preserve">, </w:t>
      </w:r>
      <w:r w:rsidR="00C52F4A" w:rsidRPr="00605EB6">
        <w:t>de ses maîtresses</w:t>
      </w:r>
      <w:r w:rsidR="00C474C1">
        <w:t>…</w:t>
      </w:r>
    </w:p>
    <w:p w14:paraId="59B5D431" w14:textId="5AAA831D" w:rsidR="00C474C1" w:rsidRDefault="0094609C" w:rsidP="00C52F4A">
      <w:r>
        <w:t>— </w:t>
      </w:r>
      <w:r w:rsidR="00C52F4A" w:rsidRPr="00605EB6">
        <w:t xml:space="preserve">Ce baron de Simaise ne peut pas être le frère de </w:t>
      </w:r>
      <w:r w:rsidR="00C474C1">
        <w:t>M. </w:t>
      </w:r>
      <w:r w:rsidR="00C52F4A" w:rsidRPr="00605EB6">
        <w:t>le marquis de Chamarande</w:t>
      </w:r>
      <w:r w:rsidR="00C474C1">
        <w:t xml:space="preserve">, </w:t>
      </w:r>
      <w:r w:rsidR="00C52F4A" w:rsidRPr="00605EB6">
        <w:t>monsieur</w:t>
      </w:r>
      <w:r w:rsidR="00C474C1">
        <w:t>.</w:t>
      </w:r>
    </w:p>
    <w:p w14:paraId="4CA6681E" w14:textId="509FD40B" w:rsidR="00C474C1" w:rsidRDefault="0094609C" w:rsidP="00C52F4A">
      <w:r>
        <w:lastRenderedPageBreak/>
        <w:t>— </w:t>
      </w:r>
      <w:r w:rsidR="00C52F4A" w:rsidRPr="00605EB6">
        <w:t>Pourtant</w:t>
      </w:r>
      <w:r w:rsidR="00C474C1">
        <w:t xml:space="preserve">, </w:t>
      </w:r>
      <w:r w:rsidR="00C52F4A" w:rsidRPr="00605EB6">
        <w:t>répliqua le banquier en souriant</w:t>
      </w:r>
      <w:r w:rsidR="00C474C1">
        <w:t xml:space="preserve">, </w:t>
      </w:r>
      <w:r w:rsidR="00C52F4A" w:rsidRPr="00605EB6">
        <w:t>je ne crois pas qu</w:t>
      </w:r>
      <w:r w:rsidR="00C474C1">
        <w:t>’</w:t>
      </w:r>
      <w:r w:rsidR="00C52F4A" w:rsidRPr="00605EB6">
        <w:t>il puisse y avoir à Paris deux barons portant le même nom</w:t>
      </w:r>
      <w:r w:rsidR="00C474C1">
        <w:t>.</w:t>
      </w:r>
    </w:p>
    <w:p w14:paraId="24B9670D" w14:textId="365AE79D" w:rsidR="00C474C1" w:rsidRDefault="0094609C" w:rsidP="00C52F4A">
      <w:r>
        <w:t>— </w:t>
      </w:r>
      <w:r w:rsidR="00C52F4A" w:rsidRPr="00605EB6">
        <w:t>Le père du baron de Simaise</w:t>
      </w:r>
      <w:r w:rsidR="00C474C1">
        <w:t xml:space="preserve">, </w:t>
      </w:r>
      <w:r w:rsidR="00C52F4A" w:rsidRPr="00605EB6">
        <w:t xml:space="preserve">frère de </w:t>
      </w:r>
      <w:r w:rsidR="00C474C1">
        <w:t>M. </w:t>
      </w:r>
      <w:r w:rsidR="00C52F4A" w:rsidRPr="00605EB6">
        <w:t>le marquis</w:t>
      </w:r>
      <w:r w:rsidR="00C474C1">
        <w:t xml:space="preserve">, </w:t>
      </w:r>
      <w:r w:rsidR="00C52F4A" w:rsidRPr="00605EB6">
        <w:t>avait mangé toute sa fortune ou à peu près</w:t>
      </w:r>
      <w:r w:rsidR="004540F3">
        <w:t> ;</w:t>
      </w:r>
      <w:r w:rsidR="00C474C1">
        <w:t xml:space="preserve"> </w:t>
      </w:r>
      <w:r w:rsidR="00C52F4A" w:rsidRPr="00605EB6">
        <w:t>son fils était pauvre</w:t>
      </w:r>
      <w:r w:rsidR="00C474C1">
        <w:t>.</w:t>
      </w:r>
    </w:p>
    <w:p w14:paraId="2D0EF309" w14:textId="2274ADC0" w:rsidR="00C474C1" w:rsidRDefault="0094609C" w:rsidP="00C52F4A">
      <w:r>
        <w:t>— </w:t>
      </w:r>
      <w:r w:rsidR="00C52F4A" w:rsidRPr="00605EB6">
        <w:t>Vous êtes sûr de cela</w:t>
      </w:r>
      <w:r w:rsidR="00C474C1">
        <w:t> ?</w:t>
      </w:r>
    </w:p>
    <w:p w14:paraId="3F6B72D0" w14:textId="676B35FB" w:rsidR="00C474C1" w:rsidRDefault="0094609C" w:rsidP="00C52F4A">
      <w:r>
        <w:t>— </w:t>
      </w:r>
      <w:r w:rsidR="00C52F4A" w:rsidRPr="00605EB6">
        <w:t>Absolument sûr</w:t>
      </w:r>
      <w:r w:rsidR="00C474C1">
        <w:t xml:space="preserve">, </w:t>
      </w:r>
      <w:r w:rsidR="00C52F4A" w:rsidRPr="00605EB6">
        <w:t>monsieur</w:t>
      </w:r>
      <w:r w:rsidR="00C474C1">
        <w:t>.</w:t>
      </w:r>
    </w:p>
    <w:p w14:paraId="2FA950BB" w14:textId="5ED90A29" w:rsidR="00C474C1" w:rsidRDefault="0094609C" w:rsidP="00C52F4A">
      <w:r>
        <w:t>— </w:t>
      </w:r>
      <w:r w:rsidR="00C52F4A" w:rsidRPr="00605EB6">
        <w:t>Ah</w:t>
      </w:r>
      <w:r w:rsidR="00C474C1">
        <w:t xml:space="preserve"> ! </w:t>
      </w:r>
      <w:r w:rsidR="00C52F4A" w:rsidRPr="00605EB6">
        <w:t>fit le banquier</w:t>
      </w:r>
      <w:r w:rsidR="00C474C1">
        <w:t xml:space="preserve">, </w:t>
      </w:r>
      <w:r w:rsidR="00C52F4A" w:rsidRPr="00605EB6">
        <w:t>fronçant ses épais sourcils gris</w:t>
      </w:r>
      <w:r w:rsidR="00C474C1">
        <w:t>.</w:t>
      </w:r>
    </w:p>
    <w:p w14:paraId="217D05E3" w14:textId="6F0F4CA3" w:rsidR="00C474C1" w:rsidRDefault="0094609C" w:rsidP="00C52F4A">
      <w:r>
        <w:t>— </w:t>
      </w:r>
      <w:r w:rsidR="00C52F4A" w:rsidRPr="00605EB6">
        <w:t>Je vous</w:t>
      </w:r>
      <w:r w:rsidR="00C474C1">
        <w:t xml:space="preserve">, </w:t>
      </w:r>
      <w:r w:rsidR="00C52F4A" w:rsidRPr="00605EB6">
        <w:t>en prie</w:t>
      </w:r>
      <w:r w:rsidR="00C474C1">
        <w:t xml:space="preserve">, </w:t>
      </w:r>
      <w:r w:rsidR="00C52F4A" w:rsidRPr="00605EB6">
        <w:t>monsieur</w:t>
      </w:r>
      <w:r w:rsidR="00C474C1">
        <w:t xml:space="preserve">, </w:t>
      </w:r>
      <w:r w:rsidR="00C52F4A" w:rsidRPr="00605EB6">
        <w:t>ne me cachez pas votre pensée</w:t>
      </w:r>
      <w:r w:rsidR="00C474C1">
        <w:t xml:space="preserve">, </w:t>
      </w:r>
      <w:r w:rsidR="00C52F4A" w:rsidRPr="00605EB6">
        <w:t>dit Charles Chevry</w:t>
      </w:r>
      <w:r w:rsidR="00C474C1">
        <w:t xml:space="preserve">, </w:t>
      </w:r>
      <w:r w:rsidR="00C52F4A" w:rsidRPr="00605EB6">
        <w:t>visiblement ému</w:t>
      </w:r>
      <w:r w:rsidR="00C474C1">
        <w:t>.</w:t>
      </w:r>
    </w:p>
    <w:p w14:paraId="3E9786EE" w14:textId="35AC3A85" w:rsidR="00C474C1" w:rsidRDefault="0094609C" w:rsidP="00C52F4A">
      <w:r>
        <w:t>— </w:t>
      </w:r>
      <w:r w:rsidR="00C52F4A" w:rsidRPr="009A7B46">
        <w:t>Mon Dieu</w:t>
      </w:r>
      <w:r w:rsidR="00C474C1">
        <w:t xml:space="preserve">, </w:t>
      </w:r>
      <w:r w:rsidR="00C52F4A" w:rsidRPr="009A7B46">
        <w:t>je ne sais que vous dire</w:t>
      </w:r>
      <w:r w:rsidR="00C474C1">
        <w:t xml:space="preserve">… </w:t>
      </w:r>
      <w:r w:rsidR="00C52F4A" w:rsidRPr="009A7B46">
        <w:t>Le baron de Simaise a épousé une femme charmante et riche</w:t>
      </w:r>
      <w:r w:rsidR="00C474C1">
        <w:t xml:space="preserve">, </w:t>
      </w:r>
      <w:r w:rsidR="00C52F4A" w:rsidRPr="009A7B46">
        <w:t>qu</w:t>
      </w:r>
      <w:r w:rsidR="00C474C1">
        <w:t>’</w:t>
      </w:r>
      <w:r w:rsidR="00C52F4A" w:rsidRPr="009A7B46">
        <w:t>il ne rend pas heureuse</w:t>
      </w:r>
      <w:r w:rsidR="00C474C1">
        <w:t xml:space="preserve">. </w:t>
      </w:r>
      <w:r w:rsidR="00C52F4A" w:rsidRPr="009A7B46">
        <w:t>Heureuse</w:t>
      </w:r>
      <w:r w:rsidR="00C474C1">
        <w:t xml:space="preserve">, </w:t>
      </w:r>
      <w:r w:rsidR="00C52F4A" w:rsidRPr="009A7B46">
        <w:t>elle ne saurait l</w:t>
      </w:r>
      <w:r w:rsidR="00C474C1">
        <w:t>’</w:t>
      </w:r>
      <w:r w:rsidR="00C52F4A" w:rsidRPr="009A7B46">
        <w:t>être</w:t>
      </w:r>
      <w:r w:rsidR="00C474C1">
        <w:t xml:space="preserve">, </w:t>
      </w:r>
      <w:r w:rsidR="00C52F4A" w:rsidRPr="009A7B46">
        <w:t>vu la conduite dissipée</w:t>
      </w:r>
      <w:r w:rsidR="00C474C1">
        <w:t xml:space="preserve">, – </w:t>
      </w:r>
      <w:r w:rsidR="00C52F4A" w:rsidRPr="009A7B46">
        <w:t>pour ne pas dire plus</w:t>
      </w:r>
      <w:r w:rsidR="00C474C1">
        <w:t xml:space="preserve">, – </w:t>
      </w:r>
      <w:r w:rsidR="00C52F4A" w:rsidRPr="009A7B46">
        <w:t>de son mari</w:t>
      </w:r>
      <w:r w:rsidR="00C474C1">
        <w:t xml:space="preserve">. </w:t>
      </w:r>
      <w:r w:rsidR="00C52F4A" w:rsidRPr="009A7B46">
        <w:t>Mais</w:t>
      </w:r>
      <w:r w:rsidR="00C474C1">
        <w:t xml:space="preserve">, </w:t>
      </w:r>
      <w:r w:rsidR="00C52F4A" w:rsidRPr="009A7B46">
        <w:t>avant son mariage</w:t>
      </w:r>
      <w:r w:rsidR="00C474C1">
        <w:t xml:space="preserve">, </w:t>
      </w:r>
      <w:r w:rsidR="00C52F4A" w:rsidRPr="00605EB6">
        <w:t>c</w:t>
      </w:r>
      <w:r w:rsidR="00C474C1">
        <w:t>’</w:t>
      </w:r>
      <w:r w:rsidR="00C52F4A" w:rsidRPr="00605EB6">
        <w:t>est-à-dire quelques mois après la mort du marquis de Chamarande</w:t>
      </w:r>
      <w:r w:rsidR="00C474C1">
        <w:t xml:space="preserve">, </w:t>
      </w:r>
      <w:r w:rsidR="00C52F4A" w:rsidRPr="00605EB6">
        <w:t>il était déjà puissamment riche</w:t>
      </w:r>
      <w:r w:rsidR="00C474C1">
        <w:t xml:space="preserve">. </w:t>
      </w:r>
      <w:r w:rsidR="00C52F4A" w:rsidRPr="00605EB6">
        <w:t>Il avait acheté cinq ou six cent mille francs et fait meubler splendidement son hôtel de l</w:t>
      </w:r>
      <w:r w:rsidR="00C474C1">
        <w:t>’</w:t>
      </w:r>
      <w:r w:rsidR="00C52F4A" w:rsidRPr="00605EB6">
        <w:t>avenue des Champs-Élysées</w:t>
      </w:r>
      <w:r w:rsidR="00C474C1">
        <w:t>.</w:t>
      </w:r>
    </w:p>
    <w:p w14:paraId="2911A9DC" w14:textId="61EB4267" w:rsidR="00C474C1" w:rsidRDefault="0094609C" w:rsidP="00C52F4A">
      <w:r>
        <w:t>— </w:t>
      </w:r>
      <w:r w:rsidR="00C52F4A" w:rsidRPr="00605EB6">
        <w:t>Oh</w:t>
      </w:r>
      <w:r w:rsidR="00C474C1">
        <w:t xml:space="preserve"> ! </w:t>
      </w:r>
      <w:r w:rsidR="00C52F4A" w:rsidRPr="00605EB6">
        <w:t>fit Charles Chevry</w:t>
      </w:r>
      <w:r w:rsidR="00C474C1">
        <w:t xml:space="preserve">, </w:t>
      </w:r>
      <w:r w:rsidR="00C52F4A" w:rsidRPr="00605EB6">
        <w:t>se frappant le front sous lequel venait de jaillir une idée subite</w:t>
      </w:r>
      <w:r w:rsidR="00C474C1">
        <w:t>.</w:t>
      </w:r>
    </w:p>
    <w:p w14:paraId="2219A655" w14:textId="77777777" w:rsidR="00C474C1" w:rsidRDefault="00C52F4A" w:rsidP="00C52F4A">
      <w:r w:rsidRPr="00605EB6">
        <w:t>Il était devenu très pâle et tremblait nerveusement</w:t>
      </w:r>
      <w:r w:rsidR="00C474C1">
        <w:t>.</w:t>
      </w:r>
    </w:p>
    <w:p w14:paraId="4B97E47C" w14:textId="7ADFBBE4" w:rsidR="00C474C1" w:rsidRDefault="0094609C" w:rsidP="00C52F4A">
      <w:r>
        <w:t>— </w:t>
      </w:r>
      <w:r w:rsidR="00C52F4A" w:rsidRPr="00605EB6">
        <w:t>Eh bien</w:t>
      </w:r>
      <w:r w:rsidR="00C474C1">
        <w:t xml:space="preserve">, </w:t>
      </w:r>
      <w:r w:rsidR="00C52F4A" w:rsidRPr="00605EB6">
        <w:t>monsieur Charles Chevry</w:t>
      </w:r>
      <w:r w:rsidR="00C474C1">
        <w:t xml:space="preserve"> ? </w:t>
      </w:r>
      <w:r w:rsidR="00C52F4A" w:rsidRPr="00605EB6">
        <w:t>interrogea le banquier</w:t>
      </w:r>
      <w:r w:rsidR="00C474C1">
        <w:t>.</w:t>
      </w:r>
    </w:p>
    <w:p w14:paraId="3C74EE41" w14:textId="245D387C" w:rsidR="00C474C1" w:rsidRDefault="0094609C" w:rsidP="00C52F4A">
      <w:r>
        <w:t>— </w:t>
      </w:r>
      <w:r w:rsidR="00C52F4A" w:rsidRPr="00605EB6">
        <w:t>Vos paroles viennent de m</w:t>
      </w:r>
      <w:r w:rsidR="00C474C1">
        <w:t>’</w:t>
      </w:r>
      <w:r w:rsidR="00C52F4A" w:rsidRPr="00605EB6">
        <w:t>éclairer</w:t>
      </w:r>
      <w:r w:rsidR="00C474C1">
        <w:t xml:space="preserve">, </w:t>
      </w:r>
      <w:r w:rsidR="00C52F4A" w:rsidRPr="00605EB6">
        <w:t>monsieur</w:t>
      </w:r>
      <w:r w:rsidR="00C474C1">
        <w:t xml:space="preserve">. </w:t>
      </w:r>
      <w:r w:rsidR="00C52F4A" w:rsidRPr="00605EB6">
        <w:t xml:space="preserve">Je comprends enfin pourquoi mes lettres et celles de ma femme sont </w:t>
      </w:r>
      <w:r w:rsidR="00C52F4A" w:rsidRPr="00605EB6">
        <w:lastRenderedPageBreak/>
        <w:t>restées sans réponse</w:t>
      </w:r>
      <w:r w:rsidR="00C474C1">
        <w:t xml:space="preserve">. </w:t>
      </w:r>
      <w:r w:rsidR="009A0CB4" w:rsidRPr="009A0CB4">
        <w:t>M</w:t>
      </w:r>
      <w:r w:rsidR="009A0CB4" w:rsidRPr="009A0CB4">
        <w:rPr>
          <w:vertAlign w:val="superscript"/>
        </w:rPr>
        <w:t>me</w:t>
      </w:r>
      <w:r w:rsidR="00C474C1">
        <w:t> </w:t>
      </w:r>
      <w:r w:rsidR="00C52F4A" w:rsidRPr="00605EB6">
        <w:t>la marquise de Chamarande a été victime de quelque noire infamie</w:t>
      </w:r>
      <w:r w:rsidR="00C474C1">
        <w:t>.</w:t>
      </w:r>
    </w:p>
    <w:p w14:paraId="295BF729" w14:textId="43F5EC7D" w:rsidR="00C474C1" w:rsidRDefault="0094609C" w:rsidP="00C52F4A">
      <w:r>
        <w:t>— </w:t>
      </w:r>
      <w:r w:rsidR="00C52F4A" w:rsidRPr="00605EB6">
        <w:t>Monsieur Chevry</w:t>
      </w:r>
      <w:r w:rsidR="00C474C1">
        <w:t xml:space="preserve">, </w:t>
      </w:r>
      <w:r w:rsidR="00C52F4A" w:rsidRPr="00605EB6">
        <w:t>je pense comme vous</w:t>
      </w:r>
      <w:r w:rsidR="00C474C1">
        <w:t xml:space="preserve"> : </w:t>
      </w:r>
      <w:r w:rsidR="00C52F4A" w:rsidRPr="00605EB6">
        <w:t>si le baron de Simaise était réellement sans fortune lors de la mort de son frère</w:t>
      </w:r>
      <w:r w:rsidR="00C474C1">
        <w:t xml:space="preserve">, </w:t>
      </w:r>
      <w:r w:rsidR="00C52F4A" w:rsidRPr="00605EB6">
        <w:t>il s</w:t>
      </w:r>
      <w:r w:rsidR="00C474C1">
        <w:t>’</w:t>
      </w:r>
      <w:r w:rsidR="00C52F4A" w:rsidRPr="00605EB6">
        <w:t>est emparé</w:t>
      </w:r>
      <w:r w:rsidR="00C474C1">
        <w:t xml:space="preserve">, </w:t>
      </w:r>
      <w:r w:rsidR="00C52F4A" w:rsidRPr="00605EB6">
        <w:t>par fraude ou par violence</w:t>
      </w:r>
      <w:r w:rsidR="00C474C1">
        <w:t xml:space="preserve">, </w:t>
      </w:r>
      <w:r w:rsidR="00C52F4A" w:rsidRPr="00605EB6">
        <w:t>des deniers de la veuve et de l</w:t>
      </w:r>
      <w:r w:rsidR="00C474C1">
        <w:t>’</w:t>
      </w:r>
      <w:r w:rsidR="00C52F4A" w:rsidRPr="00605EB6">
        <w:t>orphelin</w:t>
      </w:r>
      <w:r w:rsidR="00C474C1">
        <w:t xml:space="preserve">. </w:t>
      </w:r>
      <w:r w:rsidR="00C52F4A" w:rsidRPr="00605EB6">
        <w:t>Mais nous n</w:t>
      </w:r>
      <w:r w:rsidR="00C474C1">
        <w:t>’</w:t>
      </w:r>
      <w:r w:rsidR="00C52F4A" w:rsidRPr="00605EB6">
        <w:t>avons pas le droit de porter un jugement téméraire</w:t>
      </w:r>
      <w:r w:rsidR="00C474C1">
        <w:t xml:space="preserve">. </w:t>
      </w:r>
      <w:r w:rsidR="00C52F4A" w:rsidRPr="00605EB6">
        <w:t>Avant tout</w:t>
      </w:r>
      <w:r w:rsidR="00C474C1">
        <w:t xml:space="preserve">, </w:t>
      </w:r>
      <w:r w:rsidR="00C52F4A" w:rsidRPr="00605EB6">
        <w:t>il faut savoir</w:t>
      </w:r>
      <w:r w:rsidR="00C474C1">
        <w:t>.</w:t>
      </w:r>
    </w:p>
    <w:p w14:paraId="67F1CE62" w14:textId="2225B6C6" w:rsidR="00C474C1" w:rsidRDefault="0094609C" w:rsidP="00C52F4A">
      <w:r>
        <w:t>— </w:t>
      </w:r>
      <w:r w:rsidR="00C52F4A" w:rsidRPr="00605EB6">
        <w:t>Je saurai</w:t>
      </w:r>
      <w:r w:rsidR="00C474C1">
        <w:t xml:space="preserve">, </w:t>
      </w:r>
      <w:r w:rsidR="00C52F4A" w:rsidRPr="00605EB6">
        <w:t>monsieur</w:t>
      </w:r>
      <w:r w:rsidR="00C474C1">
        <w:t xml:space="preserve">, </w:t>
      </w:r>
      <w:r w:rsidR="00C52F4A" w:rsidRPr="00605EB6">
        <w:t>je saurai</w:t>
      </w:r>
      <w:r w:rsidR="00C474C1">
        <w:t xml:space="preserve">, </w:t>
      </w:r>
      <w:r w:rsidR="00C52F4A" w:rsidRPr="00605EB6">
        <w:t>je vous le jure</w:t>
      </w:r>
      <w:r w:rsidR="00C474C1">
        <w:t> !</w:t>
      </w:r>
    </w:p>
    <w:p w14:paraId="62C65149" w14:textId="77777777" w:rsidR="00C474C1" w:rsidRDefault="00C52F4A" w:rsidP="00C52F4A">
      <w:r w:rsidRPr="00605EB6">
        <w:t>L</w:t>
      </w:r>
      <w:r w:rsidR="00C474C1">
        <w:t>’</w:t>
      </w:r>
      <w:r w:rsidRPr="00605EB6">
        <w:t>entretien se prolongea encore un instant</w:t>
      </w:r>
      <w:r w:rsidR="00C474C1">
        <w:t xml:space="preserve">, </w:t>
      </w:r>
      <w:r w:rsidRPr="00605EB6">
        <w:t>et il fut convenu</w:t>
      </w:r>
      <w:r w:rsidR="00C474C1">
        <w:t xml:space="preserve">, </w:t>
      </w:r>
      <w:r w:rsidRPr="00605EB6">
        <w:t>entre Charles Chevry et le banquier</w:t>
      </w:r>
      <w:r w:rsidR="00C474C1">
        <w:t xml:space="preserve">, </w:t>
      </w:r>
      <w:r w:rsidRPr="00605EB6">
        <w:t>que le capital resterait dans les caisses de la banque</w:t>
      </w:r>
      <w:r w:rsidR="00C474C1">
        <w:t xml:space="preserve">, </w:t>
      </w:r>
      <w:r w:rsidRPr="00605EB6">
        <w:t>participant à toutes les opérations financières</w:t>
      </w:r>
      <w:r w:rsidR="00C474C1">
        <w:t xml:space="preserve">, </w:t>
      </w:r>
      <w:r w:rsidRPr="00605EB6">
        <w:t>jusqu</w:t>
      </w:r>
      <w:r w:rsidR="00C474C1">
        <w:t>’</w:t>
      </w:r>
      <w:r w:rsidRPr="00605EB6">
        <w:t>à ce qu</w:t>
      </w:r>
      <w:r w:rsidR="00C474C1">
        <w:t>’</w:t>
      </w:r>
      <w:r w:rsidRPr="00605EB6">
        <w:t>il soit réclamé directement par la marquise de Chamarande</w:t>
      </w:r>
      <w:r w:rsidR="00C474C1">
        <w:t>.</w:t>
      </w:r>
    </w:p>
    <w:p w14:paraId="61C78FE2" w14:textId="034AA008" w:rsidR="00C474C1" w:rsidRDefault="0094609C" w:rsidP="00C52F4A">
      <w:r>
        <w:t>— </w:t>
      </w:r>
      <w:r w:rsidR="00C52F4A" w:rsidRPr="00605EB6">
        <w:t>Autrement</w:t>
      </w:r>
      <w:r w:rsidR="00C474C1">
        <w:t xml:space="preserve">, </w:t>
      </w:r>
      <w:r w:rsidR="00C52F4A" w:rsidRPr="00605EB6">
        <w:t>monsieur Chevry</w:t>
      </w:r>
      <w:r w:rsidR="00C474C1">
        <w:t xml:space="preserve">, </w:t>
      </w:r>
      <w:r w:rsidR="00C52F4A" w:rsidRPr="00605EB6">
        <w:t xml:space="preserve">ajouta </w:t>
      </w:r>
      <w:r w:rsidR="00C474C1">
        <w:t>M. </w:t>
      </w:r>
      <w:r w:rsidR="00C52F4A" w:rsidRPr="00605EB6">
        <w:t>Van Ossen</w:t>
      </w:r>
      <w:r w:rsidR="00C474C1">
        <w:t xml:space="preserve">, </w:t>
      </w:r>
      <w:r w:rsidR="00C52F4A" w:rsidRPr="00605EB6">
        <w:t>je ne remettrai la somme</w:t>
      </w:r>
      <w:r w:rsidR="00C474C1">
        <w:t xml:space="preserve">, </w:t>
      </w:r>
      <w:r w:rsidR="00C52F4A" w:rsidRPr="00605EB6">
        <w:t>augmentée des bénéfices de participation capitalisés</w:t>
      </w:r>
      <w:r w:rsidR="00C474C1">
        <w:t xml:space="preserve">, </w:t>
      </w:r>
      <w:r w:rsidR="00C52F4A" w:rsidRPr="00605EB6">
        <w:t>qu</w:t>
      </w:r>
      <w:r w:rsidR="00C474C1">
        <w:t>’</w:t>
      </w:r>
      <w:r w:rsidR="00C52F4A" w:rsidRPr="00605EB6">
        <w:t>en vos mains propres</w:t>
      </w:r>
      <w:r w:rsidR="00C474C1">
        <w:t xml:space="preserve"> ; </w:t>
      </w:r>
      <w:r w:rsidR="00C52F4A" w:rsidRPr="00605EB6">
        <w:t>car en définitive</w:t>
      </w:r>
      <w:r w:rsidR="00C474C1">
        <w:t xml:space="preserve">, </w:t>
      </w:r>
      <w:r w:rsidR="00C52F4A" w:rsidRPr="00605EB6">
        <w:t>monsieur Chevry</w:t>
      </w:r>
      <w:r w:rsidR="00C474C1">
        <w:t xml:space="preserve">, </w:t>
      </w:r>
      <w:r w:rsidR="00C52F4A" w:rsidRPr="00605EB6">
        <w:t>dans cette affaire</w:t>
      </w:r>
      <w:r w:rsidR="00C474C1">
        <w:t xml:space="preserve">, </w:t>
      </w:r>
      <w:r w:rsidR="00C52F4A" w:rsidRPr="00605EB6">
        <w:t>je ne connais que vous</w:t>
      </w:r>
      <w:r w:rsidR="00C474C1">
        <w:t>.</w:t>
      </w:r>
    </w:p>
    <w:p w14:paraId="3A63F9DF" w14:textId="77777777" w:rsidR="00C474C1" w:rsidRDefault="00C474C1" w:rsidP="00C52F4A">
      <w:r>
        <w:t>» </w:t>
      </w:r>
      <w:r w:rsidR="00C52F4A" w:rsidRPr="00605EB6">
        <w:t>Dès aujourd</w:t>
      </w:r>
      <w:r>
        <w:t>’</w:t>
      </w:r>
      <w:r w:rsidR="00C52F4A" w:rsidRPr="00605EB6">
        <w:t>hui</w:t>
      </w:r>
      <w:r>
        <w:t xml:space="preserve">, </w:t>
      </w:r>
      <w:r w:rsidR="00C52F4A" w:rsidRPr="00605EB6">
        <w:t>je vais ouvrir au grand livre de la banque le compte Chamarande-Chevry</w:t>
      </w:r>
      <w:r>
        <w:t xml:space="preserve">. </w:t>
      </w:r>
      <w:r w:rsidR="00C52F4A" w:rsidRPr="00605EB6">
        <w:t>J</w:t>
      </w:r>
      <w:r>
        <w:t>’</w:t>
      </w:r>
      <w:r w:rsidR="00C52F4A" w:rsidRPr="00605EB6">
        <w:t>écrirai de ma main</w:t>
      </w:r>
      <w:r>
        <w:t xml:space="preserve">, </w:t>
      </w:r>
      <w:r w:rsidR="00C52F4A" w:rsidRPr="00605EB6">
        <w:t>sur le livre cerclé d</w:t>
      </w:r>
      <w:r>
        <w:t>’</w:t>
      </w:r>
      <w:r w:rsidR="00C52F4A" w:rsidRPr="00605EB6">
        <w:t>or</w:t>
      </w:r>
      <w:r>
        <w:t xml:space="preserve">, </w:t>
      </w:r>
      <w:r w:rsidR="00C52F4A" w:rsidRPr="00605EB6">
        <w:t>ce qui vient d</w:t>
      </w:r>
      <w:r>
        <w:t>’</w:t>
      </w:r>
      <w:r w:rsidR="00C52F4A" w:rsidRPr="00605EB6">
        <w:t>être arrêté entre nous</w:t>
      </w:r>
      <w:r>
        <w:t xml:space="preserve">, </w:t>
      </w:r>
      <w:r w:rsidR="00C52F4A" w:rsidRPr="00605EB6">
        <w:t>monsieur</w:t>
      </w:r>
      <w:r>
        <w:t xml:space="preserve">, </w:t>
      </w:r>
      <w:r w:rsidR="00C52F4A" w:rsidRPr="00605EB6">
        <w:t>et nous le signerons</w:t>
      </w:r>
      <w:r>
        <w:t xml:space="preserve">, </w:t>
      </w:r>
      <w:r w:rsidR="00C52F4A" w:rsidRPr="00605EB6">
        <w:t>mon fils et moi</w:t>
      </w:r>
      <w:r>
        <w:t xml:space="preserve">. </w:t>
      </w:r>
      <w:r w:rsidR="00C52F4A" w:rsidRPr="00605EB6">
        <w:t>Ce livre</w:t>
      </w:r>
      <w:r>
        <w:t xml:space="preserve">, </w:t>
      </w:r>
      <w:r w:rsidR="00C52F4A" w:rsidRPr="00605EB6">
        <w:t>dont je vous parle</w:t>
      </w:r>
      <w:r>
        <w:t xml:space="preserve">, </w:t>
      </w:r>
      <w:r w:rsidR="00C52F4A" w:rsidRPr="00605EB6">
        <w:t>monsieur Chevry</w:t>
      </w:r>
      <w:r>
        <w:t xml:space="preserve">, </w:t>
      </w:r>
      <w:r w:rsidR="00C52F4A" w:rsidRPr="00605EB6">
        <w:t>et que voilà</w:t>
      </w:r>
      <w:r>
        <w:t xml:space="preserve">, </w:t>
      </w:r>
      <w:r w:rsidR="00C52F4A" w:rsidRPr="00605EB6">
        <w:t>seul</w:t>
      </w:r>
      <w:r>
        <w:t xml:space="preserve">, </w:t>
      </w:r>
      <w:r w:rsidR="00C52F4A" w:rsidRPr="00605EB6">
        <w:t>dans son casier</w:t>
      </w:r>
      <w:r>
        <w:t xml:space="preserve">, </w:t>
      </w:r>
      <w:r w:rsidR="00C52F4A" w:rsidRPr="00605EB6">
        <w:t>est le mémorial de notre maison</w:t>
      </w:r>
      <w:r>
        <w:t xml:space="preserve"> ; </w:t>
      </w:r>
      <w:r w:rsidR="00C52F4A" w:rsidRPr="00605EB6">
        <w:t>ce sont les archives d</w:t>
      </w:r>
      <w:r>
        <w:t>’</w:t>
      </w:r>
      <w:r w:rsidR="00C52F4A" w:rsidRPr="00605EB6">
        <w:t>honneur des Van Ossen</w:t>
      </w:r>
      <w:r>
        <w:t xml:space="preserve">, </w:t>
      </w:r>
      <w:r w:rsidR="00C52F4A" w:rsidRPr="00605EB6">
        <w:t>qui sont écrites sur ces pages</w:t>
      </w:r>
      <w:r>
        <w:t xml:space="preserve">. </w:t>
      </w:r>
      <w:r w:rsidR="00C52F4A" w:rsidRPr="00605EB6">
        <w:t>Ici</w:t>
      </w:r>
      <w:r>
        <w:t xml:space="preserve">, </w:t>
      </w:r>
      <w:r w:rsidR="00C52F4A" w:rsidRPr="00605EB6">
        <w:t>les engagements pris se transmettent comme l</w:t>
      </w:r>
      <w:r>
        <w:t>’</w:t>
      </w:r>
      <w:r w:rsidR="00C52F4A" w:rsidRPr="00605EB6">
        <w:t>honneur</w:t>
      </w:r>
      <w:r>
        <w:t xml:space="preserve">, </w:t>
      </w:r>
      <w:r w:rsidR="00C52F4A" w:rsidRPr="00605EB6">
        <w:t>de père en fils</w:t>
      </w:r>
      <w:r>
        <w:t xml:space="preserve">, </w:t>
      </w:r>
      <w:r w:rsidR="00C52F4A" w:rsidRPr="00605EB6">
        <w:t>depuis bientôt deux siècles</w:t>
      </w:r>
      <w:r>
        <w:t>.</w:t>
      </w:r>
    </w:p>
    <w:p w14:paraId="4778F117" w14:textId="60E9FBF7" w:rsidR="00C474C1" w:rsidRDefault="00C474C1" w:rsidP="00C52F4A">
      <w:r>
        <w:t>» </w:t>
      </w:r>
      <w:r w:rsidR="00C52F4A" w:rsidRPr="00605EB6">
        <w:t>Je puis mourir bientôt</w:t>
      </w:r>
      <w:r>
        <w:t xml:space="preserve">, </w:t>
      </w:r>
      <w:r w:rsidR="00C52F4A" w:rsidRPr="00605EB6">
        <w:t xml:space="preserve">car je touche à ma quatre </w:t>
      </w:r>
      <w:r w:rsidR="009A7B46" w:rsidRPr="00605EB6">
        <w:t>vingt</w:t>
      </w:r>
      <w:r w:rsidR="009A7B46">
        <w:t>-</w:t>
      </w:r>
      <w:r w:rsidR="00C52F4A" w:rsidRPr="00605EB6">
        <w:t>huitième année</w:t>
      </w:r>
      <w:r>
        <w:t xml:space="preserve"> ; </w:t>
      </w:r>
      <w:r w:rsidR="00C52F4A" w:rsidRPr="00605EB6">
        <w:t>mon fils</w:t>
      </w:r>
      <w:r>
        <w:t xml:space="preserve">, </w:t>
      </w:r>
      <w:r w:rsidR="00C52F4A" w:rsidRPr="00605EB6">
        <w:t>mon successeur désigné</w:t>
      </w:r>
      <w:r>
        <w:t xml:space="preserve">, </w:t>
      </w:r>
      <w:r w:rsidR="00C52F4A" w:rsidRPr="00605EB6">
        <w:t>a soixante quatre ans</w:t>
      </w:r>
      <w:r>
        <w:t xml:space="preserve">, </w:t>
      </w:r>
      <w:r w:rsidR="00C52F4A" w:rsidRPr="00605EB6">
        <w:t>c</w:t>
      </w:r>
      <w:r>
        <w:t>’</w:t>
      </w:r>
      <w:r w:rsidR="00C52F4A" w:rsidRPr="00605EB6">
        <w:t>est presque un vieillard</w:t>
      </w:r>
      <w:r>
        <w:t xml:space="preserve"> ; </w:t>
      </w:r>
      <w:r w:rsidR="00C52F4A" w:rsidRPr="00605EB6">
        <w:t>mais le jour où il prendra ma place</w:t>
      </w:r>
      <w:r>
        <w:t xml:space="preserve">, </w:t>
      </w:r>
      <w:r w:rsidR="00C52F4A" w:rsidRPr="00605EB6">
        <w:t>son fils aîné aura la sienne</w:t>
      </w:r>
      <w:r>
        <w:t xml:space="preserve">. </w:t>
      </w:r>
      <w:r w:rsidR="00C52F4A" w:rsidRPr="00605EB6">
        <w:t xml:space="preserve">Il en est toujours </w:t>
      </w:r>
      <w:r w:rsidR="00C52F4A" w:rsidRPr="00605EB6">
        <w:lastRenderedPageBreak/>
        <w:t>ainsi</w:t>
      </w:r>
      <w:r>
        <w:t xml:space="preserve"> : </w:t>
      </w:r>
      <w:r w:rsidR="00C52F4A" w:rsidRPr="00605EB6">
        <w:t>le fils succède au père et continue la tradition</w:t>
      </w:r>
      <w:r>
        <w:t xml:space="preserve">, </w:t>
      </w:r>
      <w:r w:rsidR="00C52F4A" w:rsidRPr="00605EB6">
        <w:t>et les engagements pris par ceux qui ont disparu sont remplis scrupuleusement par ceux qui restent</w:t>
      </w:r>
      <w:r>
        <w:t xml:space="preserve">. </w:t>
      </w:r>
      <w:r w:rsidR="00C52F4A" w:rsidRPr="00605EB6">
        <w:t>C</w:t>
      </w:r>
      <w:r>
        <w:t>’</w:t>
      </w:r>
      <w:r w:rsidR="00C52F4A" w:rsidRPr="00605EB6">
        <w:t>est assez vous dire</w:t>
      </w:r>
      <w:r>
        <w:t xml:space="preserve">, </w:t>
      </w:r>
      <w:r w:rsidR="00C52F4A" w:rsidRPr="00605EB6">
        <w:t>n</w:t>
      </w:r>
      <w:r>
        <w:t>’</w:t>
      </w:r>
      <w:r w:rsidR="00C52F4A" w:rsidRPr="00605EB6">
        <w:t>est-ce pas</w:t>
      </w:r>
      <w:r>
        <w:t xml:space="preserve">, ? </w:t>
      </w:r>
      <w:r w:rsidR="00C52F4A" w:rsidRPr="00605EB6">
        <w:t>que</w:t>
      </w:r>
      <w:r>
        <w:t xml:space="preserve">, </w:t>
      </w:r>
      <w:r w:rsidR="00C52F4A" w:rsidRPr="00605EB6">
        <w:t>serait-ce dans dix ans</w:t>
      </w:r>
      <w:r>
        <w:t xml:space="preserve">, </w:t>
      </w:r>
      <w:r w:rsidR="00C52F4A" w:rsidRPr="00605EB6">
        <w:t>dans vingt ans</w:t>
      </w:r>
      <w:r>
        <w:t xml:space="preserve">, </w:t>
      </w:r>
      <w:r w:rsidR="00C52F4A" w:rsidRPr="00605EB6">
        <w:t>nos conventions seront exécutées dans leurs termes précis</w:t>
      </w:r>
      <w:r>
        <w:t>.</w:t>
      </w:r>
    </w:p>
    <w:p w14:paraId="14240E14" w14:textId="77777777" w:rsidR="00C474C1" w:rsidRDefault="00C474C1" w:rsidP="00C52F4A">
      <w:r>
        <w:t>» </w:t>
      </w:r>
      <w:r w:rsidR="00C52F4A" w:rsidRPr="00605EB6">
        <w:t>Vous rendez-vous directement en France</w:t>
      </w:r>
      <w:r>
        <w:t xml:space="preserve">, </w:t>
      </w:r>
      <w:r w:rsidR="00C52F4A" w:rsidRPr="00605EB6">
        <w:t>monsieur Charles Chevry</w:t>
      </w:r>
      <w:r>
        <w:t> ?</w:t>
      </w:r>
    </w:p>
    <w:p w14:paraId="2566AD44" w14:textId="1601CB06" w:rsidR="00C474C1" w:rsidRDefault="0094609C" w:rsidP="00C52F4A">
      <w:r>
        <w:t>— </w:t>
      </w:r>
      <w:r w:rsidR="00C52F4A" w:rsidRPr="00605EB6">
        <w:t>Non</w:t>
      </w:r>
      <w:r w:rsidR="00C474C1">
        <w:t xml:space="preserve">, </w:t>
      </w:r>
      <w:r w:rsidR="00C52F4A" w:rsidRPr="00605EB6">
        <w:t>monsieur</w:t>
      </w:r>
      <w:r w:rsidR="00C474C1">
        <w:t xml:space="preserve">, </w:t>
      </w:r>
      <w:r w:rsidR="00C52F4A" w:rsidRPr="00605EB6">
        <w:t>pas directement</w:t>
      </w:r>
      <w:r w:rsidR="00C474C1">
        <w:t xml:space="preserve"> : ; </w:t>
      </w:r>
      <w:r w:rsidR="00C52F4A" w:rsidRPr="00605EB6">
        <w:t>je vais d</w:t>
      </w:r>
      <w:r w:rsidR="00C474C1">
        <w:t>’</w:t>
      </w:r>
      <w:r w:rsidR="00C52F4A" w:rsidRPr="00605EB6">
        <w:t>abord passer à Londres</w:t>
      </w:r>
      <w:r w:rsidR="00C474C1">
        <w:t xml:space="preserve">, </w:t>
      </w:r>
      <w:r w:rsidR="00C52F4A" w:rsidRPr="00605EB6">
        <w:t>mais je compte bien être à Paris dans huit ou dix jours</w:t>
      </w:r>
      <w:r w:rsidR="00C474C1">
        <w:t>.</w:t>
      </w:r>
    </w:p>
    <w:p w14:paraId="1950BFD4" w14:textId="01D20531" w:rsidR="00C474C1" w:rsidRDefault="0094609C" w:rsidP="00C52F4A">
      <w:r>
        <w:t>— </w:t>
      </w:r>
      <w:r w:rsidR="00C52F4A" w:rsidRPr="00605EB6">
        <w:t>Vous ne tarderez pas à me donner des nouvelles</w:t>
      </w:r>
      <w:r w:rsidR="00C474C1">
        <w:t> ?</w:t>
      </w:r>
    </w:p>
    <w:p w14:paraId="16FE0EB8" w14:textId="0B742141" w:rsidR="00C474C1" w:rsidRDefault="0094609C" w:rsidP="00C52F4A">
      <w:r>
        <w:t>— </w:t>
      </w:r>
      <w:r w:rsidR="00C52F4A" w:rsidRPr="00605EB6">
        <w:t>Aussitôt que j</w:t>
      </w:r>
      <w:r w:rsidR="00C474C1">
        <w:t>’</w:t>
      </w:r>
      <w:r w:rsidR="00C52F4A" w:rsidRPr="00605EB6">
        <w:t xml:space="preserve">aurai appris quelque chose de certain au sujet de </w:t>
      </w:r>
      <w:r w:rsidR="009A0CB4" w:rsidRPr="009A0CB4">
        <w:t>M</w:t>
      </w:r>
      <w:r w:rsidR="009A0CB4" w:rsidRPr="009A0CB4">
        <w:rPr>
          <w:vertAlign w:val="superscript"/>
        </w:rPr>
        <w:t>me</w:t>
      </w:r>
      <w:r w:rsidR="00C474C1">
        <w:t> </w:t>
      </w:r>
      <w:r w:rsidR="00C52F4A" w:rsidRPr="00605EB6">
        <w:t>la marquise de Chamarande</w:t>
      </w:r>
      <w:r w:rsidR="00C474C1">
        <w:t xml:space="preserve">, </w:t>
      </w:r>
      <w:r w:rsidR="00C52F4A" w:rsidRPr="00605EB6">
        <w:t>je m</w:t>
      </w:r>
      <w:r w:rsidR="00C474C1">
        <w:t>’</w:t>
      </w:r>
      <w:r w:rsidR="00C52F4A" w:rsidRPr="00605EB6">
        <w:t>empresserai de vous écrire</w:t>
      </w:r>
      <w:r w:rsidR="00C474C1">
        <w:t>.</w:t>
      </w:r>
    </w:p>
    <w:p w14:paraId="030A462C" w14:textId="66CF7B2E" w:rsidR="00C474C1" w:rsidRDefault="0094609C" w:rsidP="00C52F4A">
      <w:r>
        <w:t>— </w:t>
      </w:r>
      <w:r w:rsidR="00C52F4A" w:rsidRPr="00605EB6">
        <w:t>Je n</w:t>
      </w:r>
      <w:r w:rsidR="00C474C1">
        <w:t>’</w:t>
      </w:r>
      <w:r w:rsidR="00C52F4A" w:rsidRPr="00605EB6">
        <w:t>ai pas besoin de vous recommander d</w:t>
      </w:r>
      <w:r w:rsidR="00C474C1">
        <w:t>’</w:t>
      </w:r>
      <w:r w:rsidR="00C52F4A" w:rsidRPr="00605EB6">
        <w:t>être prudent</w:t>
      </w:r>
      <w:r w:rsidR="00C474C1">
        <w:t xml:space="preserve">, </w:t>
      </w:r>
      <w:r w:rsidR="00C52F4A" w:rsidRPr="00605EB6">
        <w:t>monsieur Chevry</w:t>
      </w:r>
      <w:r w:rsidR="00C474C1">
        <w:t xml:space="preserve"> ; </w:t>
      </w:r>
      <w:r w:rsidR="00C52F4A" w:rsidRPr="00605EB6">
        <w:t>vous vous chargez d</w:t>
      </w:r>
      <w:r w:rsidR="00C474C1">
        <w:t>’</w:t>
      </w:r>
      <w:r w:rsidR="00C52F4A" w:rsidRPr="00605EB6">
        <w:t>une tâche difficile</w:t>
      </w:r>
      <w:r w:rsidR="00C474C1">
        <w:t xml:space="preserve">, </w:t>
      </w:r>
      <w:r w:rsidR="0028306A">
        <w:t>et</w:t>
      </w:r>
      <w:r w:rsidR="00C52F4A" w:rsidRPr="00605EB6">
        <w:t xml:space="preserve"> extrêmement délicate</w:t>
      </w:r>
      <w:r w:rsidR="00C474C1">
        <w:t xml:space="preserve"> ; </w:t>
      </w:r>
      <w:r w:rsidR="00C52F4A" w:rsidRPr="00605EB6">
        <w:t>prenez bien vos précautions</w:t>
      </w:r>
      <w:r w:rsidR="00C474C1">
        <w:t xml:space="preserve"> ; </w:t>
      </w:r>
      <w:r w:rsidR="00C52F4A" w:rsidRPr="00605EB6">
        <w:t>cherchez à savoir</w:t>
      </w:r>
      <w:r w:rsidR="00C474C1">
        <w:t xml:space="preserve">, </w:t>
      </w:r>
      <w:r w:rsidR="00C52F4A" w:rsidRPr="00605EB6">
        <w:t>mais n</w:t>
      </w:r>
      <w:r w:rsidR="00C474C1">
        <w:t>’</w:t>
      </w:r>
      <w:r w:rsidR="00C52F4A" w:rsidRPr="00605EB6">
        <w:t>allez pas trop vite</w:t>
      </w:r>
      <w:r w:rsidR="00C474C1">
        <w:t xml:space="preserve">, </w:t>
      </w:r>
      <w:r w:rsidR="00C52F4A" w:rsidRPr="00605EB6">
        <w:t>ne brusquez rien</w:t>
      </w:r>
      <w:r w:rsidR="00C474C1">
        <w:t xml:space="preserve"> ; </w:t>
      </w:r>
      <w:r w:rsidR="00C52F4A" w:rsidRPr="00605EB6">
        <w:t>évitez surtout de vous heurter à une force qui pourrait vous briser</w:t>
      </w:r>
      <w:r w:rsidR="00C474C1">
        <w:t xml:space="preserve">. </w:t>
      </w:r>
      <w:r w:rsidR="00C52F4A" w:rsidRPr="00605EB6">
        <w:t>Il me paraît clair comme le jour</w:t>
      </w:r>
      <w:r w:rsidR="00C474C1">
        <w:t xml:space="preserve">, </w:t>
      </w:r>
      <w:r w:rsidR="00C52F4A" w:rsidRPr="00605EB6">
        <w:t>qu</w:t>
      </w:r>
      <w:r w:rsidR="00C474C1">
        <w:t>’</w:t>
      </w:r>
      <w:r w:rsidR="00C52F4A" w:rsidRPr="00605EB6">
        <w:t>afin de pouvoir s</w:t>
      </w:r>
      <w:r w:rsidR="00C474C1">
        <w:t>’</w:t>
      </w:r>
      <w:r w:rsidR="00C52F4A" w:rsidRPr="00605EB6">
        <w:t>emparer de la fortune du marquis</w:t>
      </w:r>
      <w:r w:rsidR="00C474C1">
        <w:t xml:space="preserve">, </w:t>
      </w:r>
      <w:r w:rsidR="00C52F4A" w:rsidRPr="00605EB6">
        <w:t>le baron de Simaise a fait disparaître la marquise</w:t>
      </w:r>
      <w:r w:rsidR="00C474C1">
        <w:t xml:space="preserve">. </w:t>
      </w:r>
      <w:r w:rsidR="00C52F4A" w:rsidRPr="00605EB6">
        <w:t>Par quel moyen</w:t>
      </w:r>
      <w:r w:rsidR="00C474C1">
        <w:t xml:space="preserve"> ? </w:t>
      </w:r>
      <w:r w:rsidR="00C52F4A" w:rsidRPr="00605EB6">
        <w:t>Comment a-t-il pu réussir</w:t>
      </w:r>
      <w:r w:rsidR="00C474C1">
        <w:t xml:space="preserve"> ? </w:t>
      </w:r>
      <w:r w:rsidR="00C52F4A" w:rsidRPr="00605EB6">
        <w:t>Je ne puis le deviner</w:t>
      </w:r>
      <w:r w:rsidR="00C474C1">
        <w:t xml:space="preserve">. </w:t>
      </w:r>
      <w:r w:rsidR="00C52F4A" w:rsidRPr="00605EB6">
        <w:t>Mais vous découvrirez la vérité</w:t>
      </w:r>
      <w:r w:rsidR="00C474C1">
        <w:t xml:space="preserve">, </w:t>
      </w:r>
      <w:r w:rsidR="00C52F4A" w:rsidRPr="00605EB6">
        <w:t>je l</w:t>
      </w:r>
      <w:r w:rsidR="00C474C1">
        <w:t>’</w:t>
      </w:r>
      <w:r w:rsidR="00C52F4A" w:rsidRPr="00605EB6">
        <w:t>espère</w:t>
      </w:r>
      <w:r w:rsidR="00C474C1">
        <w:t>.</w:t>
      </w:r>
    </w:p>
    <w:p w14:paraId="00833B3C" w14:textId="0ED62241" w:rsidR="00C474C1" w:rsidRDefault="0094609C" w:rsidP="00C52F4A">
      <w:r>
        <w:t>— </w:t>
      </w:r>
      <w:r w:rsidR="00C52F4A" w:rsidRPr="00605EB6">
        <w:t>Qui sait si cet homme n</w:t>
      </w:r>
      <w:r w:rsidR="00C474C1">
        <w:t>’</w:t>
      </w:r>
      <w:r w:rsidR="00C52F4A" w:rsidRPr="00605EB6">
        <w:t>a pas tué sa belle-sœur</w:t>
      </w:r>
      <w:r w:rsidR="00C474C1">
        <w:t> ?</w:t>
      </w:r>
    </w:p>
    <w:p w14:paraId="7AA5BA47" w14:textId="648268A5" w:rsidR="00C474C1" w:rsidRDefault="0094609C" w:rsidP="00C52F4A">
      <w:r>
        <w:t>— </w:t>
      </w:r>
      <w:r w:rsidR="00C52F4A" w:rsidRPr="00605EB6">
        <w:t>Tout est possible</w:t>
      </w:r>
      <w:r w:rsidR="00C474C1">
        <w:t xml:space="preserve">, </w:t>
      </w:r>
      <w:r w:rsidR="00C52F4A" w:rsidRPr="00605EB6">
        <w:t>monsieur</w:t>
      </w:r>
      <w:r w:rsidR="00C474C1">
        <w:t xml:space="preserve">. </w:t>
      </w:r>
      <w:r w:rsidR="00C52F4A" w:rsidRPr="00605EB6">
        <w:t>Toutefois</w:t>
      </w:r>
      <w:r w:rsidR="00C474C1">
        <w:t xml:space="preserve">, </w:t>
      </w:r>
      <w:r w:rsidR="00C52F4A" w:rsidRPr="00605EB6">
        <w:t>je ne puis admettre l</w:t>
      </w:r>
      <w:r w:rsidR="00C474C1">
        <w:t>’</w:t>
      </w:r>
      <w:r w:rsidR="00C52F4A" w:rsidRPr="00605EB6">
        <w:t>hypothèse d</w:t>
      </w:r>
      <w:r w:rsidR="00C474C1">
        <w:t>’</w:t>
      </w:r>
      <w:r w:rsidR="00C52F4A" w:rsidRPr="00605EB6">
        <w:t>un pareil crime</w:t>
      </w:r>
      <w:r w:rsidR="00C474C1">
        <w:t xml:space="preserve">. </w:t>
      </w:r>
      <w:r w:rsidR="00C52F4A" w:rsidRPr="00605EB6">
        <w:t>On ne tue pas si facilement que cela en France</w:t>
      </w:r>
      <w:r w:rsidR="00C474C1">
        <w:t xml:space="preserve">. </w:t>
      </w:r>
      <w:r w:rsidR="00C52F4A" w:rsidRPr="00605EB6">
        <w:t>Non</w:t>
      </w:r>
      <w:r w:rsidR="00C474C1">
        <w:t xml:space="preserve">, </w:t>
      </w:r>
      <w:r w:rsidR="00C52F4A" w:rsidRPr="00605EB6">
        <w:t>le baron de Simaise a pris un autre moyen pour se débarrasser de sa belle-sœur</w:t>
      </w:r>
      <w:r w:rsidR="00C474C1">
        <w:t xml:space="preserve">. </w:t>
      </w:r>
      <w:r w:rsidR="00C52F4A" w:rsidRPr="00605EB6">
        <w:t xml:space="preserve">Il la tient </w:t>
      </w:r>
      <w:r w:rsidR="00C52F4A" w:rsidRPr="00605EB6">
        <w:lastRenderedPageBreak/>
        <w:t>cachée</w:t>
      </w:r>
      <w:r w:rsidR="00C474C1">
        <w:t xml:space="preserve">, </w:t>
      </w:r>
      <w:r w:rsidR="00C52F4A" w:rsidRPr="00605EB6">
        <w:t>enfermée quelque part</w:t>
      </w:r>
      <w:r w:rsidR="00C474C1">
        <w:t xml:space="preserve">, </w:t>
      </w:r>
      <w:r w:rsidR="00C52F4A" w:rsidRPr="00605EB6">
        <w:t>peut-être dans une maison d</w:t>
      </w:r>
      <w:r w:rsidR="00C474C1">
        <w:t>’</w:t>
      </w:r>
      <w:r w:rsidR="00C52F4A" w:rsidRPr="00605EB6">
        <w:t>aliénées</w:t>
      </w:r>
      <w:r w:rsidR="00C474C1">
        <w:t xml:space="preserve">. </w:t>
      </w:r>
      <w:r w:rsidR="00C52F4A" w:rsidRPr="00605EB6">
        <w:t>On a vu cela plus d</w:t>
      </w:r>
      <w:r w:rsidR="00C474C1">
        <w:t>’</w:t>
      </w:r>
      <w:r w:rsidR="00C52F4A" w:rsidRPr="00605EB6">
        <w:t>une fois</w:t>
      </w:r>
      <w:r w:rsidR="00C474C1">
        <w:t xml:space="preserve">, </w:t>
      </w:r>
      <w:r w:rsidR="00C52F4A" w:rsidRPr="00605EB6">
        <w:t>monsieur Chevry</w:t>
      </w:r>
      <w:r w:rsidR="00C474C1">
        <w:t>.</w:t>
      </w:r>
    </w:p>
    <w:p w14:paraId="6160C9E6" w14:textId="553C146A" w:rsidR="00C474C1" w:rsidRDefault="0094609C" w:rsidP="00C52F4A">
      <w:r>
        <w:t>— </w:t>
      </w:r>
      <w:r w:rsidR="00C52F4A" w:rsidRPr="00605EB6">
        <w:t>Mais l</w:t>
      </w:r>
      <w:r w:rsidR="00C474C1">
        <w:t>’</w:t>
      </w:r>
      <w:r w:rsidR="00C52F4A" w:rsidRPr="00605EB6">
        <w:t>enfant</w:t>
      </w:r>
      <w:r w:rsidR="00C474C1">
        <w:t xml:space="preserve">, </w:t>
      </w:r>
      <w:r w:rsidR="00C52F4A" w:rsidRPr="00605EB6">
        <w:t>monsieur</w:t>
      </w:r>
      <w:r w:rsidR="00C474C1">
        <w:t> ?</w:t>
      </w:r>
    </w:p>
    <w:p w14:paraId="6527AAA9" w14:textId="6AD82E36" w:rsidR="00C474C1" w:rsidRDefault="0094609C" w:rsidP="00C52F4A">
      <w:r>
        <w:t>— </w:t>
      </w:r>
      <w:r w:rsidR="00C52F4A" w:rsidRPr="00605EB6">
        <w:t>Si l</w:t>
      </w:r>
      <w:r w:rsidR="00C474C1">
        <w:t>’</w:t>
      </w:r>
      <w:r w:rsidR="00C52F4A" w:rsidRPr="00605EB6">
        <w:t>enfant existe</w:t>
      </w:r>
      <w:r w:rsidR="00C474C1">
        <w:t xml:space="preserve">, </w:t>
      </w:r>
      <w:r w:rsidR="00C52F4A" w:rsidRPr="00605EB6">
        <w:t>vous aurez à le chercher comme la mère</w:t>
      </w:r>
      <w:r w:rsidR="00C474C1">
        <w:t xml:space="preserve"> ; </w:t>
      </w:r>
      <w:r w:rsidR="00C52F4A" w:rsidRPr="00605EB6">
        <w:t>je vous le répète</w:t>
      </w:r>
      <w:r w:rsidR="00C474C1">
        <w:t xml:space="preserve">, </w:t>
      </w:r>
      <w:r w:rsidR="00C52F4A" w:rsidRPr="00605EB6">
        <w:t>vous allez entreprendre une tâche difficile et je ne saurais trop vous recommander la prudence</w:t>
      </w:r>
      <w:r w:rsidR="00C474C1">
        <w:t xml:space="preserve">. </w:t>
      </w:r>
      <w:r w:rsidR="00C52F4A" w:rsidRPr="00605EB6">
        <w:t>Ne vous occupez pas trop de l</w:t>
      </w:r>
      <w:r w:rsidR="00C474C1">
        <w:t>’</w:t>
      </w:r>
      <w:r w:rsidR="00C52F4A" w:rsidRPr="00605EB6">
        <w:t>enfant</w:t>
      </w:r>
      <w:r w:rsidR="00C474C1">
        <w:t xml:space="preserve">, </w:t>
      </w:r>
      <w:r w:rsidR="00C52F4A" w:rsidRPr="00605EB6">
        <w:t>d</w:t>
      </w:r>
      <w:r w:rsidR="00C474C1">
        <w:t>’</w:t>
      </w:r>
      <w:r w:rsidR="00C52F4A" w:rsidRPr="00605EB6">
        <w:t>abord</w:t>
      </w:r>
      <w:r w:rsidR="00C474C1">
        <w:t xml:space="preserve"> ; </w:t>
      </w:r>
      <w:r w:rsidR="00C52F4A" w:rsidRPr="00605EB6">
        <w:t>commencez par chercher la mère</w:t>
      </w:r>
      <w:r w:rsidR="00C474C1">
        <w:t xml:space="preserve">. </w:t>
      </w:r>
      <w:r w:rsidR="00C52F4A" w:rsidRPr="00605EB6">
        <w:t>Quand vous saurez ce qu</w:t>
      </w:r>
      <w:r w:rsidR="00C474C1">
        <w:t>’</w:t>
      </w:r>
      <w:r w:rsidR="00C52F4A" w:rsidRPr="00605EB6">
        <w:t>elle est devenue</w:t>
      </w:r>
      <w:r w:rsidR="00C474C1">
        <w:t xml:space="preserve">, </w:t>
      </w:r>
      <w:r w:rsidR="00C52F4A" w:rsidRPr="00605EB6">
        <w:t>où elle se trouve</w:t>
      </w:r>
      <w:r w:rsidR="00C474C1">
        <w:t xml:space="preserve">, </w:t>
      </w:r>
      <w:r w:rsidR="00C52F4A" w:rsidRPr="00605EB6">
        <w:t>vous pourrez demander hardiment au baron</w:t>
      </w:r>
      <w:r w:rsidR="00C474C1">
        <w:t xml:space="preserve"> : </w:t>
      </w:r>
      <w:r w:rsidR="00C52F4A" w:rsidRPr="00605EB6">
        <w:t>Où est l</w:t>
      </w:r>
      <w:r w:rsidR="00C474C1">
        <w:t>’</w:t>
      </w:r>
      <w:r w:rsidR="00C52F4A" w:rsidRPr="00605EB6">
        <w:t>enfant</w:t>
      </w:r>
      <w:r w:rsidR="00C474C1">
        <w:t> ?</w:t>
      </w:r>
    </w:p>
    <w:p w14:paraId="2D5701D3" w14:textId="77777777" w:rsidR="00C474C1" w:rsidRDefault="00C474C1" w:rsidP="00C52F4A">
      <w:r>
        <w:t>» </w:t>
      </w:r>
      <w:r w:rsidR="00C52F4A" w:rsidRPr="00605EB6">
        <w:t>À Port-Marly</w:t>
      </w:r>
      <w:r>
        <w:t xml:space="preserve">, </w:t>
      </w:r>
      <w:r w:rsidR="00C52F4A" w:rsidRPr="00605EB6">
        <w:t>où la jeune femme a demeuré</w:t>
      </w:r>
      <w:r>
        <w:t xml:space="preserve">, </w:t>
      </w:r>
      <w:r w:rsidR="00C52F4A" w:rsidRPr="00605EB6">
        <w:t>on vous donnera peut-être des renseignements</w:t>
      </w:r>
      <w:r>
        <w:t xml:space="preserve"> ; </w:t>
      </w:r>
      <w:r w:rsidR="00C52F4A" w:rsidRPr="00605EB6">
        <w:t>dans tous les cas</w:t>
      </w:r>
      <w:r>
        <w:t xml:space="preserve">, </w:t>
      </w:r>
      <w:r w:rsidR="00C52F4A" w:rsidRPr="00605EB6">
        <w:t>on vous apprendra quelque chose de ce qui s</w:t>
      </w:r>
      <w:r>
        <w:t>’</w:t>
      </w:r>
      <w:r w:rsidR="00C52F4A" w:rsidRPr="00605EB6">
        <w:t>y est passé</w:t>
      </w:r>
      <w:r>
        <w:t>.</w:t>
      </w:r>
    </w:p>
    <w:p w14:paraId="24FC58CA" w14:textId="5E0C7B6C" w:rsidR="00C474C1" w:rsidRDefault="0094609C" w:rsidP="00C52F4A">
      <w:r>
        <w:t>— </w:t>
      </w:r>
      <w:r w:rsidR="00C52F4A" w:rsidRPr="00605EB6">
        <w:t>Ne me conseillez-vous pas de m</w:t>
      </w:r>
      <w:r w:rsidR="00C474C1">
        <w:t>’</w:t>
      </w:r>
      <w:r w:rsidR="00C52F4A" w:rsidRPr="00605EB6">
        <w:t>adresser immédiatement au préfet de police</w:t>
      </w:r>
      <w:r w:rsidR="00C474C1">
        <w:t> ?</w:t>
      </w:r>
    </w:p>
    <w:p w14:paraId="5AB5ADF4" w14:textId="17963931" w:rsidR="00C474C1" w:rsidRDefault="0094609C" w:rsidP="00C52F4A">
      <w:r>
        <w:t>— </w:t>
      </w:r>
      <w:r w:rsidR="00C52F4A" w:rsidRPr="00605EB6">
        <w:t>Non</w:t>
      </w:r>
      <w:r w:rsidR="00C474C1">
        <w:t xml:space="preserve">. </w:t>
      </w:r>
      <w:r w:rsidR="00C52F4A" w:rsidRPr="00605EB6">
        <w:t>Ce serait dénoncer le baron de Simaise</w:t>
      </w:r>
      <w:r w:rsidR="00C474C1">
        <w:t xml:space="preserve">, </w:t>
      </w:r>
      <w:r w:rsidR="00C52F4A" w:rsidRPr="00605EB6">
        <w:t>l</w:t>
      </w:r>
      <w:r w:rsidR="00C474C1">
        <w:t>’</w:t>
      </w:r>
      <w:r w:rsidR="00C52F4A" w:rsidRPr="00605EB6">
        <w:t>accuser d</w:t>
      </w:r>
      <w:r w:rsidR="00C474C1">
        <w:t>’</w:t>
      </w:r>
      <w:r w:rsidR="00C52F4A" w:rsidRPr="00605EB6">
        <w:t>un crime monstrueux</w:t>
      </w:r>
      <w:r w:rsidR="00C474C1">
        <w:t>.</w:t>
      </w:r>
    </w:p>
    <w:p w14:paraId="40040225" w14:textId="61819903" w:rsidR="00C474C1" w:rsidRDefault="0094609C" w:rsidP="00C52F4A">
      <w:r>
        <w:t>— </w:t>
      </w:r>
      <w:r w:rsidR="00C52F4A" w:rsidRPr="00605EB6">
        <w:t>Eh</w:t>
      </w:r>
      <w:r w:rsidR="00C474C1">
        <w:t xml:space="preserve"> ! </w:t>
      </w:r>
      <w:r w:rsidR="00C52F4A" w:rsidRPr="00605EB6">
        <w:t>qu</w:t>
      </w:r>
      <w:r w:rsidR="00C474C1">
        <w:t>’</w:t>
      </w:r>
      <w:r w:rsidR="00C52F4A" w:rsidRPr="00605EB6">
        <w:t>importe</w:t>
      </w:r>
      <w:r w:rsidR="00C474C1">
        <w:t> ?</w:t>
      </w:r>
    </w:p>
    <w:p w14:paraId="64860641" w14:textId="0116BBF9" w:rsidR="00C474C1" w:rsidRDefault="0094609C" w:rsidP="00C52F4A">
      <w:r>
        <w:t>— </w:t>
      </w:r>
      <w:r w:rsidR="00C52F4A" w:rsidRPr="00605EB6">
        <w:t>Assurément</w:t>
      </w:r>
      <w:r w:rsidR="00C474C1">
        <w:t xml:space="preserve">, </w:t>
      </w:r>
      <w:r w:rsidR="00C52F4A" w:rsidRPr="00605EB6">
        <w:t>il ne mérite aucune pitié</w:t>
      </w:r>
      <w:r w:rsidR="004540F3">
        <w:t> ;</w:t>
      </w:r>
      <w:r w:rsidR="00C474C1">
        <w:t xml:space="preserve"> </w:t>
      </w:r>
      <w:r w:rsidR="00C52F4A" w:rsidRPr="00605EB6">
        <w:t>mais il y a près de lui une noble jeune femme</w:t>
      </w:r>
      <w:r w:rsidR="00C474C1">
        <w:t xml:space="preserve">, </w:t>
      </w:r>
      <w:r w:rsidR="00C52F4A" w:rsidRPr="00605EB6">
        <w:t>deux enfants</w:t>
      </w:r>
      <w:r w:rsidR="00C474C1">
        <w:t xml:space="preserve">, </w:t>
      </w:r>
      <w:r w:rsidR="00C52F4A" w:rsidRPr="00605EB6">
        <w:t>trois innocents</w:t>
      </w:r>
      <w:r w:rsidR="00C474C1">
        <w:t xml:space="preserve"> !… </w:t>
      </w:r>
      <w:r w:rsidR="00C52F4A" w:rsidRPr="00605EB6">
        <w:t>Commencez par chercher</w:t>
      </w:r>
      <w:r w:rsidR="00C474C1">
        <w:t xml:space="preserve">, </w:t>
      </w:r>
      <w:r w:rsidR="00C52F4A" w:rsidRPr="00605EB6">
        <w:t>monsieur Chevry</w:t>
      </w:r>
      <w:r w:rsidR="00C474C1">
        <w:t xml:space="preserve">, </w:t>
      </w:r>
      <w:r w:rsidR="00C52F4A" w:rsidRPr="00605EB6">
        <w:t>discrètement</w:t>
      </w:r>
      <w:r w:rsidR="00C474C1">
        <w:t xml:space="preserve">, </w:t>
      </w:r>
      <w:r w:rsidR="00C52F4A" w:rsidRPr="00605EB6">
        <w:t>adroitement</w:t>
      </w:r>
      <w:r w:rsidR="00C474C1">
        <w:t xml:space="preserve">, </w:t>
      </w:r>
      <w:r w:rsidR="00C52F4A" w:rsidRPr="00605EB6">
        <w:t>avec patience</w:t>
      </w:r>
      <w:r w:rsidR="00C474C1">
        <w:t xml:space="preserve">. </w:t>
      </w:r>
      <w:r w:rsidR="00C52F4A" w:rsidRPr="00605EB6">
        <w:t>Si</w:t>
      </w:r>
      <w:r w:rsidR="00C474C1">
        <w:t xml:space="preserve">, </w:t>
      </w:r>
      <w:r w:rsidR="00C52F4A" w:rsidRPr="00605EB6">
        <w:t>après avoir tout fait</w:t>
      </w:r>
      <w:r w:rsidR="00C474C1">
        <w:t xml:space="preserve">, </w:t>
      </w:r>
      <w:r w:rsidR="00C52F4A" w:rsidRPr="00605EB6">
        <w:t>vous ne trouvez pas</w:t>
      </w:r>
      <w:r w:rsidR="00C474C1">
        <w:t xml:space="preserve">, </w:t>
      </w:r>
      <w:r w:rsidR="00C52F4A" w:rsidRPr="00605EB6">
        <w:t>si le terrain vous manque</w:t>
      </w:r>
      <w:r w:rsidR="00C474C1">
        <w:t xml:space="preserve">, </w:t>
      </w:r>
      <w:r w:rsidR="00C52F4A" w:rsidRPr="00605EB6">
        <w:t>alors</w:t>
      </w:r>
      <w:r w:rsidR="00C474C1">
        <w:t xml:space="preserve">, </w:t>
      </w:r>
      <w:r w:rsidR="00C52F4A" w:rsidRPr="00605EB6">
        <w:t>alors seulement</w:t>
      </w:r>
      <w:r w:rsidR="00C474C1">
        <w:t xml:space="preserve">, </w:t>
      </w:r>
      <w:r w:rsidR="00C52F4A" w:rsidRPr="00605EB6">
        <w:t>y étant forcé</w:t>
      </w:r>
      <w:r w:rsidR="00C474C1">
        <w:t xml:space="preserve">, </w:t>
      </w:r>
      <w:r w:rsidR="00C52F4A" w:rsidRPr="00605EB6">
        <w:t>vous réclamerez la marquise aux magistrats du parquet de Paris</w:t>
      </w:r>
      <w:r w:rsidR="00C474C1">
        <w:t>.</w:t>
      </w:r>
    </w:p>
    <w:p w14:paraId="29B89E89" w14:textId="0FEA3A90" w:rsidR="00C474C1" w:rsidRDefault="0094609C" w:rsidP="00C52F4A">
      <w:r>
        <w:t>— </w:t>
      </w:r>
      <w:r w:rsidR="00C52F4A" w:rsidRPr="00605EB6">
        <w:t>Vous avez raison</w:t>
      </w:r>
      <w:r w:rsidR="00C474C1">
        <w:t xml:space="preserve">, </w:t>
      </w:r>
      <w:r w:rsidR="00C52F4A" w:rsidRPr="00605EB6">
        <w:t>monsieur</w:t>
      </w:r>
      <w:r w:rsidR="00C474C1">
        <w:t xml:space="preserve">, </w:t>
      </w:r>
      <w:r w:rsidR="00C52F4A" w:rsidRPr="00605EB6">
        <w:t>il y a la mère et ses enfants</w:t>
      </w:r>
      <w:r w:rsidR="00C474C1">
        <w:t xml:space="preserve">, </w:t>
      </w:r>
      <w:r w:rsidR="00C52F4A" w:rsidRPr="00605EB6">
        <w:t>trois innocents</w:t>
      </w:r>
      <w:r w:rsidR="00C474C1">
        <w:t xml:space="preserve"> !… </w:t>
      </w:r>
      <w:r w:rsidR="00C52F4A" w:rsidRPr="00605EB6">
        <w:t>Je suivrai vos conseils</w:t>
      </w:r>
      <w:r w:rsidR="00C474C1">
        <w:t>.</w:t>
      </w:r>
    </w:p>
    <w:p w14:paraId="569E72E2" w14:textId="77777777" w:rsidR="00C474C1" w:rsidRDefault="00C52F4A" w:rsidP="00C52F4A">
      <w:r w:rsidRPr="00605EB6">
        <w:t>Les deux hommes n</w:t>
      </w:r>
      <w:r w:rsidR="00C474C1">
        <w:t>’</w:t>
      </w:r>
      <w:r w:rsidRPr="00605EB6">
        <w:t>avaient plus rien à se dire</w:t>
      </w:r>
      <w:r w:rsidR="00C474C1">
        <w:t>.</w:t>
      </w:r>
    </w:p>
    <w:p w14:paraId="778B4DB3" w14:textId="39F01C1D" w:rsidR="00C474C1" w:rsidRDefault="00C474C1" w:rsidP="00C52F4A">
      <w:r>
        <w:lastRenderedPageBreak/>
        <w:t>M. </w:t>
      </w:r>
      <w:r w:rsidR="00C52F4A" w:rsidRPr="00605EB6">
        <w:t>Van Ossen reconduisit Charles Chevry jusqu</w:t>
      </w:r>
      <w:r>
        <w:t>’</w:t>
      </w:r>
      <w:r w:rsidR="00C52F4A" w:rsidRPr="00605EB6">
        <w:t>à la grille de son hôtel</w:t>
      </w:r>
      <w:r>
        <w:t>.</w:t>
      </w:r>
    </w:p>
    <w:p w14:paraId="07011D3D" w14:textId="3D66FD20" w:rsidR="00C474C1" w:rsidRDefault="0094609C" w:rsidP="00C52F4A">
      <w:r>
        <w:t>— </w:t>
      </w:r>
      <w:r w:rsidR="00C52F4A" w:rsidRPr="00605EB6">
        <w:t>Allons</w:t>
      </w:r>
      <w:r w:rsidR="00C474C1">
        <w:t xml:space="preserve">, </w:t>
      </w:r>
      <w:r w:rsidR="00C52F4A" w:rsidRPr="00605EB6">
        <w:t>bon courage</w:t>
      </w:r>
      <w:r w:rsidR="00C474C1">
        <w:t xml:space="preserve">, </w:t>
      </w:r>
      <w:r w:rsidR="00C52F4A" w:rsidRPr="00605EB6">
        <w:t>et bonne chance</w:t>
      </w:r>
      <w:r w:rsidR="00C474C1">
        <w:t xml:space="preserve">, ! </w:t>
      </w:r>
      <w:r w:rsidR="00C52F4A" w:rsidRPr="00605EB6">
        <w:t>dit le vieillard</w:t>
      </w:r>
      <w:r w:rsidR="00C474C1">
        <w:t xml:space="preserve"> ; </w:t>
      </w:r>
      <w:r w:rsidR="00C52F4A" w:rsidRPr="00605EB6">
        <w:t>j</w:t>
      </w:r>
      <w:r w:rsidR="00C474C1">
        <w:t>’</w:t>
      </w:r>
      <w:r w:rsidR="00C52F4A" w:rsidRPr="00605EB6">
        <w:t>attendrai impatiemment votre première lettre</w:t>
      </w:r>
      <w:r w:rsidR="00C474C1">
        <w:t>.</w:t>
      </w:r>
    </w:p>
    <w:p w14:paraId="262474EE" w14:textId="77777777" w:rsidR="00C474C1" w:rsidRDefault="00C52F4A" w:rsidP="00C52F4A">
      <w:r w:rsidRPr="00605EB6">
        <w:t>Ils se serrèrent la main et se séparèrent</w:t>
      </w:r>
      <w:r w:rsidR="00C474C1">
        <w:t>.</w:t>
      </w:r>
    </w:p>
    <w:p w14:paraId="15F29666" w14:textId="77777777" w:rsidR="00C474C1" w:rsidRDefault="00C52F4A" w:rsidP="00C52F4A">
      <w:r w:rsidRPr="00605EB6">
        <w:t>Trois jours après</w:t>
      </w:r>
      <w:r w:rsidR="00C474C1">
        <w:t xml:space="preserve">, </w:t>
      </w:r>
      <w:r w:rsidRPr="00605EB6">
        <w:t>Charles Chevry et Zélima étaient à Londres</w:t>
      </w:r>
      <w:r w:rsidR="00C474C1">
        <w:t xml:space="preserve">. </w:t>
      </w:r>
      <w:r w:rsidRPr="00605EB6">
        <w:t>Ils y restèrent deux jours seulement</w:t>
      </w:r>
      <w:r w:rsidR="00C474C1">
        <w:t xml:space="preserve">, </w:t>
      </w:r>
      <w:r w:rsidRPr="00605EB6">
        <w:t xml:space="preserve">le temps de visiter </w:t>
      </w:r>
      <w:r w:rsidR="0028306A">
        <w:t xml:space="preserve">sommairement </w:t>
      </w:r>
      <w:r w:rsidRPr="00605EB6">
        <w:t>la ville</w:t>
      </w:r>
      <w:r w:rsidR="00C474C1">
        <w:t xml:space="preserve">, </w:t>
      </w:r>
      <w:r w:rsidRPr="00605EB6">
        <w:t>et de placer leur petite fortune chez un banquier de la compagnie des Indes</w:t>
      </w:r>
      <w:r w:rsidR="00C474C1">
        <w:t xml:space="preserve">, </w:t>
      </w:r>
      <w:r w:rsidRPr="00605EB6">
        <w:t>que Charles Chevry avait connu à Calcutta et avec lequel il était en relations d</w:t>
      </w:r>
      <w:r w:rsidR="00C474C1">
        <w:t>’</w:t>
      </w:r>
      <w:r w:rsidRPr="00605EB6">
        <w:t>amitié</w:t>
      </w:r>
      <w:r w:rsidR="00C474C1">
        <w:t>.</w:t>
      </w:r>
    </w:p>
    <w:p w14:paraId="5D283FB4" w14:textId="77777777" w:rsidR="00C474C1" w:rsidRDefault="00C52F4A" w:rsidP="00C52F4A">
      <w:r w:rsidRPr="00605EB6">
        <w:t xml:space="preserve">Ils prirent le paquebot à </w:t>
      </w:r>
      <w:r w:rsidRPr="00605EB6">
        <w:rPr>
          <w:i/>
        </w:rPr>
        <w:t>London-Bridge</w:t>
      </w:r>
      <w:r w:rsidR="00C474C1">
        <w:t xml:space="preserve">, </w:t>
      </w:r>
      <w:r w:rsidRPr="00605EB6">
        <w:t>firent rapidement la traversée de la Manche et arrivèrent enfin à Paris</w:t>
      </w:r>
      <w:r w:rsidR="00C474C1">
        <w:t xml:space="preserve">, </w:t>
      </w:r>
      <w:r w:rsidRPr="00605EB6">
        <w:t>où ils descendirent à l</w:t>
      </w:r>
      <w:r w:rsidR="00C474C1">
        <w:t>’</w:t>
      </w:r>
      <w:r w:rsidRPr="00605EB6">
        <w:t>hôtel du Havre</w:t>
      </w:r>
      <w:r w:rsidR="00C474C1">
        <w:t>.</w:t>
      </w:r>
    </w:p>
    <w:p w14:paraId="4EBE007B" w14:textId="16809030" w:rsidR="00C52F4A" w:rsidRPr="00605EB6" w:rsidRDefault="00C52F4A" w:rsidP="00C474C1">
      <w:pPr>
        <w:pStyle w:val="Titre2"/>
      </w:pPr>
      <w:bookmarkStart w:id="76" w:name="_Toc197617921"/>
      <w:r w:rsidRPr="00605EB6">
        <w:lastRenderedPageBreak/>
        <w:t>XVIII</w:t>
      </w:r>
      <w:r w:rsidRPr="00605EB6">
        <w:br/>
      </w:r>
      <w:r w:rsidRPr="00605EB6">
        <w:br/>
        <w:t>VISITE À LA VILLA DE PORT-MARLY</w:t>
      </w:r>
      <w:bookmarkEnd w:id="76"/>
    </w:p>
    <w:p w14:paraId="515408DA" w14:textId="77777777" w:rsidR="00C474C1" w:rsidRDefault="00C52F4A" w:rsidP="00C52F4A">
      <w:r w:rsidRPr="00605EB6">
        <w:t>Charles Chevry s</w:t>
      </w:r>
      <w:r w:rsidR="00C474C1">
        <w:t>’</w:t>
      </w:r>
      <w:r w:rsidRPr="00605EB6">
        <w:t>était juré à lui-même de ne pas prendre un jour</w:t>
      </w:r>
      <w:r w:rsidR="00C474C1">
        <w:t xml:space="preserve">, </w:t>
      </w:r>
      <w:r w:rsidRPr="00605EB6">
        <w:t>un instant de repos</w:t>
      </w:r>
      <w:r w:rsidR="00C474C1">
        <w:t xml:space="preserve">, </w:t>
      </w:r>
      <w:r w:rsidRPr="00605EB6">
        <w:t>avant d</w:t>
      </w:r>
      <w:r w:rsidR="00C474C1">
        <w:t>’</w:t>
      </w:r>
      <w:r w:rsidRPr="00605EB6">
        <w:t>avoir découvert ce qu</w:t>
      </w:r>
      <w:r w:rsidR="00C474C1">
        <w:t>’</w:t>
      </w:r>
      <w:r w:rsidRPr="00605EB6">
        <w:t>était devenue la femme de son bienfaiteur</w:t>
      </w:r>
      <w:r w:rsidR="00C474C1">
        <w:t xml:space="preserve">. </w:t>
      </w:r>
      <w:r w:rsidRPr="00605EB6">
        <w:t>Ainsi fit-il</w:t>
      </w:r>
      <w:r w:rsidR="00C474C1">
        <w:t>.</w:t>
      </w:r>
    </w:p>
    <w:p w14:paraId="17E1B355" w14:textId="77777777" w:rsidR="00C474C1" w:rsidRDefault="00C52F4A" w:rsidP="00C52F4A">
      <w:r w:rsidRPr="00605EB6">
        <w:t>Le lendemain de son arrivée à Paris</w:t>
      </w:r>
      <w:r w:rsidR="00C474C1">
        <w:t xml:space="preserve">, </w:t>
      </w:r>
      <w:r w:rsidRPr="00605EB6">
        <w:t>il se leva au premier bruit qu</w:t>
      </w:r>
      <w:r w:rsidR="00C474C1">
        <w:t>’</w:t>
      </w:r>
      <w:r w:rsidRPr="00605EB6">
        <w:t>il entendit dans l</w:t>
      </w:r>
      <w:r w:rsidR="00C474C1">
        <w:t>’</w:t>
      </w:r>
      <w:r w:rsidRPr="00605EB6">
        <w:t>hôtel</w:t>
      </w:r>
      <w:r w:rsidR="00C474C1">
        <w:t xml:space="preserve">, </w:t>
      </w:r>
      <w:r w:rsidRPr="00605EB6">
        <w:t>c</w:t>
      </w:r>
      <w:r w:rsidR="00C474C1">
        <w:t>’</w:t>
      </w:r>
      <w:r w:rsidRPr="00605EB6">
        <w:t>est-à-dire vers sept heures du matin</w:t>
      </w:r>
      <w:r w:rsidR="00C474C1">
        <w:t xml:space="preserve">. </w:t>
      </w:r>
      <w:r w:rsidRPr="00605EB6">
        <w:t>Tout en s</w:t>
      </w:r>
      <w:r w:rsidR="00C474C1">
        <w:t>’</w:t>
      </w:r>
      <w:r w:rsidRPr="00605EB6">
        <w:t>habillant</w:t>
      </w:r>
      <w:r w:rsidR="00C474C1">
        <w:t xml:space="preserve">, </w:t>
      </w:r>
      <w:r w:rsidRPr="00605EB6">
        <w:t>il sonna le garçon et le pria de lui trouver immédiatement une voiture de remise attelée d</w:t>
      </w:r>
      <w:r w:rsidR="00C474C1">
        <w:t>’</w:t>
      </w:r>
      <w:r w:rsidRPr="00605EB6">
        <w:t>un bon cheval</w:t>
      </w:r>
      <w:r w:rsidR="00C474C1">
        <w:t>.</w:t>
      </w:r>
    </w:p>
    <w:p w14:paraId="2CC41CA6" w14:textId="77777777" w:rsidR="00C474C1" w:rsidRDefault="00C52F4A" w:rsidP="00C52F4A">
      <w:r w:rsidRPr="00605EB6">
        <w:t>Vingt minutes après</w:t>
      </w:r>
      <w:r w:rsidR="00C474C1">
        <w:t xml:space="preserve">, </w:t>
      </w:r>
      <w:r w:rsidRPr="00605EB6">
        <w:t>le garçon vint prévenir le voyageur que la voiture l</w:t>
      </w:r>
      <w:r w:rsidR="00C474C1">
        <w:t>’</w:t>
      </w:r>
      <w:r w:rsidRPr="00605EB6">
        <w:t>attendait à la porte de l</w:t>
      </w:r>
      <w:r w:rsidR="00C474C1">
        <w:t>’</w:t>
      </w:r>
      <w:r w:rsidRPr="00605EB6">
        <w:t>hôtel</w:t>
      </w:r>
      <w:r w:rsidR="00C474C1">
        <w:t>.</w:t>
      </w:r>
    </w:p>
    <w:p w14:paraId="617C6878" w14:textId="77777777" w:rsidR="00C474C1" w:rsidRDefault="00C52F4A" w:rsidP="00C52F4A">
      <w:r w:rsidRPr="00605EB6">
        <w:t>Zélima</w:t>
      </w:r>
      <w:r w:rsidR="00C474C1">
        <w:t xml:space="preserve">, </w:t>
      </w:r>
      <w:r w:rsidRPr="00605EB6">
        <w:t>fatiguée</w:t>
      </w:r>
      <w:r w:rsidR="00C474C1">
        <w:t xml:space="preserve">, </w:t>
      </w:r>
      <w:r w:rsidRPr="00605EB6">
        <w:t>courbaturée</w:t>
      </w:r>
      <w:r w:rsidR="00C474C1">
        <w:t xml:space="preserve">, </w:t>
      </w:r>
      <w:r w:rsidRPr="00605EB6">
        <w:t>était restée couchée</w:t>
      </w:r>
      <w:r w:rsidR="00C474C1">
        <w:t>.</w:t>
      </w:r>
    </w:p>
    <w:p w14:paraId="068C642B" w14:textId="77777777" w:rsidR="00C474C1" w:rsidRDefault="00C52F4A" w:rsidP="00C52F4A">
      <w:r w:rsidRPr="00605EB6">
        <w:t>Charles l</w:t>
      </w:r>
      <w:r w:rsidR="00C474C1">
        <w:t>’</w:t>
      </w:r>
      <w:r w:rsidRPr="00605EB6">
        <w:t>embrassa</w:t>
      </w:r>
      <w:r w:rsidR="00C474C1">
        <w:t xml:space="preserve">, </w:t>
      </w:r>
      <w:r w:rsidRPr="00605EB6">
        <w:t>en lui disant</w:t>
      </w:r>
      <w:r w:rsidR="00C474C1">
        <w:t> :</w:t>
      </w:r>
    </w:p>
    <w:p w14:paraId="30ADED71" w14:textId="11A271C9" w:rsidR="00C474C1" w:rsidRDefault="0094609C" w:rsidP="00C52F4A">
      <w:r>
        <w:t>— </w:t>
      </w:r>
      <w:r w:rsidR="00C52F4A" w:rsidRPr="00605EB6">
        <w:t>Je serai</w:t>
      </w:r>
      <w:r w:rsidR="00C474C1">
        <w:t xml:space="preserve">, </w:t>
      </w:r>
      <w:r w:rsidR="00C52F4A" w:rsidRPr="00605EB6">
        <w:t>je pense</w:t>
      </w:r>
      <w:r w:rsidR="00C474C1">
        <w:t xml:space="preserve">, </w:t>
      </w:r>
      <w:r w:rsidR="00C52F4A" w:rsidRPr="00605EB6">
        <w:t>de retour avant midi</w:t>
      </w:r>
      <w:r w:rsidR="00C474C1">
        <w:t xml:space="preserve"> ; </w:t>
      </w:r>
      <w:r w:rsidR="00C52F4A" w:rsidRPr="00605EB6">
        <w:t>repose-toi bien en m</w:t>
      </w:r>
      <w:r w:rsidR="00C474C1">
        <w:t>’</w:t>
      </w:r>
      <w:r w:rsidR="00C52F4A" w:rsidRPr="00605EB6">
        <w:t>attendant</w:t>
      </w:r>
      <w:r w:rsidR="00C474C1">
        <w:t xml:space="preserve">. </w:t>
      </w:r>
      <w:r w:rsidR="00C52F4A" w:rsidRPr="00605EB6">
        <w:t>Si tu te sens assez forte dans l</w:t>
      </w:r>
      <w:r w:rsidR="00C474C1">
        <w:t>’</w:t>
      </w:r>
      <w:r w:rsidR="00C52F4A" w:rsidRPr="00605EB6">
        <w:t>après-midi</w:t>
      </w:r>
      <w:r w:rsidR="00C474C1">
        <w:t xml:space="preserve">, </w:t>
      </w:r>
      <w:r w:rsidR="00C52F4A" w:rsidRPr="00605EB6">
        <w:t>quand nous aurons bien déjeuné</w:t>
      </w:r>
      <w:r w:rsidR="00C474C1">
        <w:t xml:space="preserve">, </w:t>
      </w:r>
      <w:r w:rsidR="00C52F4A" w:rsidRPr="00605EB6">
        <w:t>nous ferons une première promenade en voiture dans la ville</w:t>
      </w:r>
      <w:r w:rsidR="00C474C1">
        <w:t>.</w:t>
      </w:r>
    </w:p>
    <w:p w14:paraId="53080735" w14:textId="77777777" w:rsidR="00C474C1" w:rsidRDefault="00C52F4A" w:rsidP="00C52F4A">
      <w:r w:rsidRPr="00605EB6">
        <w:t>Il sortit</w:t>
      </w:r>
      <w:r w:rsidR="00C474C1">
        <w:t>.</w:t>
      </w:r>
    </w:p>
    <w:p w14:paraId="61608F8F" w14:textId="6861ED5C" w:rsidR="00C474C1" w:rsidRDefault="0094609C" w:rsidP="00C52F4A">
      <w:r>
        <w:t>— </w:t>
      </w:r>
      <w:r w:rsidR="00C52F4A" w:rsidRPr="00605EB6">
        <w:t>Où allons-nous</w:t>
      </w:r>
      <w:r w:rsidR="00C474C1">
        <w:t xml:space="preserve">, </w:t>
      </w:r>
      <w:r w:rsidR="00C52F4A" w:rsidRPr="00605EB6">
        <w:t>bourgeois</w:t>
      </w:r>
      <w:r w:rsidR="00C474C1">
        <w:t xml:space="preserve"> ? </w:t>
      </w:r>
      <w:r w:rsidR="00C52F4A" w:rsidRPr="00605EB6">
        <w:t>lui demanda le cocher</w:t>
      </w:r>
      <w:r w:rsidR="00C474C1">
        <w:t>.</w:t>
      </w:r>
    </w:p>
    <w:p w14:paraId="7EA890BD" w14:textId="0010B721" w:rsidR="00C474C1" w:rsidRDefault="0094609C" w:rsidP="00C52F4A">
      <w:r>
        <w:t>— </w:t>
      </w:r>
      <w:r w:rsidR="00C52F4A" w:rsidRPr="00605EB6">
        <w:t>À Port-Marly</w:t>
      </w:r>
      <w:r w:rsidR="00C474C1">
        <w:t xml:space="preserve">. </w:t>
      </w:r>
      <w:r w:rsidR="00C52F4A" w:rsidRPr="00605EB6">
        <w:t>Vous connaissez le chemin</w:t>
      </w:r>
      <w:r w:rsidR="00C474C1">
        <w:t> ?</w:t>
      </w:r>
    </w:p>
    <w:p w14:paraId="6ED517BD" w14:textId="7E73AD8D" w:rsidR="00C474C1" w:rsidRDefault="0094609C" w:rsidP="00C52F4A">
      <w:r>
        <w:t>— </w:t>
      </w:r>
      <w:r w:rsidR="00C52F4A" w:rsidRPr="00605EB6">
        <w:t>Bien sûr</w:t>
      </w:r>
      <w:r w:rsidR="00C474C1">
        <w:t xml:space="preserve">, </w:t>
      </w:r>
      <w:r w:rsidR="00C52F4A" w:rsidRPr="00605EB6">
        <w:t>que je le connais</w:t>
      </w:r>
      <w:r w:rsidR="00C474C1">
        <w:t xml:space="preserve">. </w:t>
      </w:r>
      <w:r w:rsidR="00C52F4A" w:rsidRPr="00605EB6">
        <w:t>L</w:t>
      </w:r>
      <w:r w:rsidR="00C474C1">
        <w:t>’</w:t>
      </w:r>
      <w:r w:rsidR="00C52F4A" w:rsidRPr="00605EB6">
        <w:t>avenue des Champs-Élysées</w:t>
      </w:r>
      <w:r w:rsidR="00C474C1">
        <w:t xml:space="preserve">, </w:t>
      </w:r>
      <w:r w:rsidR="00C52F4A" w:rsidRPr="00605EB6">
        <w:t>l</w:t>
      </w:r>
      <w:r w:rsidR="00C474C1">
        <w:t>’</w:t>
      </w:r>
      <w:r w:rsidR="00C52F4A" w:rsidRPr="00605EB6">
        <w:t>avenue de Neuilly et toujours tout droit par Courbevoie</w:t>
      </w:r>
      <w:r w:rsidR="00C474C1">
        <w:t xml:space="preserve">, </w:t>
      </w:r>
      <w:r w:rsidR="00C52F4A" w:rsidRPr="00605EB6">
        <w:t>Nanterre</w:t>
      </w:r>
      <w:r w:rsidR="00C474C1">
        <w:t xml:space="preserve">, </w:t>
      </w:r>
      <w:r w:rsidR="00C52F4A" w:rsidRPr="00605EB6">
        <w:t>Rueil et Bougival</w:t>
      </w:r>
      <w:r w:rsidR="00C474C1">
        <w:t>.</w:t>
      </w:r>
    </w:p>
    <w:p w14:paraId="191A4651" w14:textId="77777777" w:rsidR="00C474C1" w:rsidRDefault="00C52F4A" w:rsidP="00C52F4A">
      <w:r w:rsidRPr="00605EB6">
        <w:lastRenderedPageBreak/>
        <w:t>Le cheval</w:t>
      </w:r>
      <w:r w:rsidR="00C474C1">
        <w:t xml:space="preserve">, </w:t>
      </w:r>
      <w:r w:rsidRPr="00605EB6">
        <w:t>jeune encore</w:t>
      </w:r>
      <w:r w:rsidR="00C474C1">
        <w:t xml:space="preserve">, </w:t>
      </w:r>
      <w:r w:rsidRPr="00605EB6">
        <w:t>était bon coureur</w:t>
      </w:r>
      <w:r w:rsidR="00C474C1">
        <w:t xml:space="preserve">. </w:t>
      </w:r>
      <w:r w:rsidRPr="00605EB6">
        <w:t>Il fit le trajet en moins de deux heures</w:t>
      </w:r>
      <w:r w:rsidR="00C474C1">
        <w:t>.</w:t>
      </w:r>
    </w:p>
    <w:p w14:paraId="7A700AC2" w14:textId="77777777" w:rsidR="00C474C1" w:rsidRDefault="00C52F4A" w:rsidP="00C52F4A">
      <w:r w:rsidRPr="00605EB6">
        <w:t>Charles Chevry descendit de voiture au bord de la Seine</w:t>
      </w:r>
      <w:r w:rsidR="00C474C1">
        <w:t xml:space="preserve">, </w:t>
      </w:r>
      <w:r w:rsidRPr="00605EB6">
        <w:t>devant la boutique d</w:t>
      </w:r>
      <w:r w:rsidR="00C474C1">
        <w:t>’</w:t>
      </w:r>
      <w:r w:rsidRPr="00605EB6">
        <w:t>un pêcheur marchand de vin</w:t>
      </w:r>
      <w:r w:rsidR="00C474C1">
        <w:t xml:space="preserve">. </w:t>
      </w:r>
      <w:r w:rsidRPr="00605EB6">
        <w:t>Une femme s</w:t>
      </w:r>
      <w:r w:rsidR="00C474C1">
        <w:t>’</w:t>
      </w:r>
      <w:r w:rsidRPr="00605EB6">
        <w:t>avança sur le seuil de la porte</w:t>
      </w:r>
      <w:r w:rsidR="00C474C1">
        <w:t>.</w:t>
      </w:r>
    </w:p>
    <w:p w14:paraId="03CC331F" w14:textId="4B9E6634" w:rsidR="00C474C1" w:rsidRDefault="0094609C" w:rsidP="00C52F4A">
      <w:r>
        <w:t>— </w:t>
      </w:r>
      <w:r w:rsidR="00C52F4A" w:rsidRPr="00605EB6">
        <w:t>Madame</w:t>
      </w:r>
      <w:r w:rsidR="00C474C1">
        <w:t xml:space="preserve">, </w:t>
      </w:r>
      <w:r w:rsidR="00C52F4A" w:rsidRPr="00605EB6">
        <w:t>lui dit-il</w:t>
      </w:r>
      <w:r w:rsidR="00C474C1">
        <w:t xml:space="preserve">, </w:t>
      </w:r>
      <w:r w:rsidR="00C52F4A" w:rsidRPr="00605EB6">
        <w:t>je vous serais obligé de vouloir bien m</w:t>
      </w:r>
      <w:r w:rsidR="00C474C1">
        <w:t>’</w:t>
      </w:r>
      <w:r w:rsidR="00C52F4A" w:rsidRPr="00605EB6">
        <w:t>indiquer la villa des Ormes</w:t>
      </w:r>
      <w:r w:rsidR="00C474C1">
        <w:t>. ?</w:t>
      </w:r>
    </w:p>
    <w:p w14:paraId="4E97FAC9" w14:textId="77777777" w:rsidR="00C474C1" w:rsidRDefault="00C52F4A" w:rsidP="00C52F4A">
      <w:r w:rsidRPr="00605EB6">
        <w:t>La débitante sortit de la maison</w:t>
      </w:r>
      <w:r w:rsidR="00C474C1">
        <w:t>.</w:t>
      </w:r>
    </w:p>
    <w:p w14:paraId="4CC3A5F6" w14:textId="6E3C0FA0" w:rsidR="00C474C1" w:rsidRDefault="0094609C" w:rsidP="00C52F4A">
      <w:r>
        <w:t>— </w:t>
      </w:r>
      <w:r w:rsidR="00C52F4A" w:rsidRPr="00605EB6">
        <w:t>La villa est plus loin</w:t>
      </w:r>
      <w:r w:rsidR="00C474C1">
        <w:t xml:space="preserve">, </w:t>
      </w:r>
      <w:r w:rsidR="00C52F4A" w:rsidRPr="00605EB6">
        <w:t>monsieur</w:t>
      </w:r>
      <w:r w:rsidR="00C474C1">
        <w:t xml:space="preserve">, </w:t>
      </w:r>
      <w:r w:rsidR="00C52F4A" w:rsidRPr="00605EB6">
        <w:t>toujours en suivant le bord de l</w:t>
      </w:r>
      <w:r w:rsidR="00C474C1">
        <w:t>’</w:t>
      </w:r>
      <w:r w:rsidR="00C52F4A" w:rsidRPr="00605EB6">
        <w:t>eau</w:t>
      </w:r>
      <w:r w:rsidR="00C474C1">
        <w:t xml:space="preserve">. </w:t>
      </w:r>
      <w:r w:rsidR="00C52F4A" w:rsidRPr="00605EB6">
        <w:t>Vous voyez devant vous ces grands arbres</w:t>
      </w:r>
      <w:r w:rsidR="00C474C1">
        <w:t> ?</w:t>
      </w:r>
    </w:p>
    <w:p w14:paraId="2D2C3CE7" w14:textId="0A325D71" w:rsidR="00C474C1" w:rsidRDefault="0094609C" w:rsidP="00C52F4A">
      <w:r>
        <w:t>— </w:t>
      </w:r>
      <w:r w:rsidR="00C52F4A" w:rsidRPr="00605EB6">
        <w:t>Parfaitement</w:t>
      </w:r>
      <w:r w:rsidR="00C474C1">
        <w:t>.</w:t>
      </w:r>
    </w:p>
    <w:p w14:paraId="6AA36073" w14:textId="6D6A141E" w:rsidR="00C474C1" w:rsidRDefault="0094609C" w:rsidP="00C52F4A">
      <w:r>
        <w:t>— </w:t>
      </w:r>
      <w:r w:rsidR="00C52F4A" w:rsidRPr="00605EB6">
        <w:t>Eh bien</w:t>
      </w:r>
      <w:r w:rsidR="00C474C1">
        <w:t xml:space="preserve">, </w:t>
      </w:r>
      <w:r w:rsidR="00C52F4A" w:rsidRPr="00605EB6">
        <w:t>ce sont les ormes de la villa</w:t>
      </w:r>
      <w:r w:rsidR="00C474C1">
        <w:t>.</w:t>
      </w:r>
    </w:p>
    <w:p w14:paraId="66984613" w14:textId="2E28700F" w:rsidR="00C474C1" w:rsidRDefault="0094609C" w:rsidP="00C52F4A">
      <w:r>
        <w:t>— </w:t>
      </w:r>
      <w:r w:rsidR="00C52F4A" w:rsidRPr="00605EB6">
        <w:t>Est-elle habitée en ce moment</w:t>
      </w:r>
      <w:r w:rsidR="00C474C1">
        <w:t> ?</w:t>
      </w:r>
    </w:p>
    <w:p w14:paraId="79CD7070" w14:textId="536CA811" w:rsidR="00C474C1" w:rsidRDefault="0094609C" w:rsidP="00C52F4A">
      <w:r>
        <w:t>— </w:t>
      </w:r>
      <w:r w:rsidR="00C52F4A" w:rsidRPr="00605EB6">
        <w:t>Non</w:t>
      </w:r>
      <w:r w:rsidR="00C474C1">
        <w:t xml:space="preserve">, </w:t>
      </w:r>
      <w:r w:rsidR="00C52F4A" w:rsidRPr="00605EB6">
        <w:t>monsieur</w:t>
      </w:r>
      <w:r w:rsidR="00C474C1">
        <w:t xml:space="preserve">. </w:t>
      </w:r>
      <w:r w:rsidR="00C52F4A" w:rsidRPr="00605EB6">
        <w:t>Les personnes qui demeurent aux Ormes l</w:t>
      </w:r>
      <w:r w:rsidR="00C474C1">
        <w:t>’</w:t>
      </w:r>
      <w:r w:rsidR="00C52F4A" w:rsidRPr="00605EB6">
        <w:t>été retournent à Paris à la fin de septembre</w:t>
      </w:r>
      <w:r w:rsidR="00C474C1">
        <w:t xml:space="preserve">. </w:t>
      </w:r>
      <w:r w:rsidR="00C52F4A" w:rsidRPr="00605EB6">
        <w:t>Cependant</w:t>
      </w:r>
      <w:r w:rsidR="00C474C1">
        <w:t xml:space="preserve">, </w:t>
      </w:r>
      <w:r w:rsidR="00C52F4A" w:rsidRPr="00605EB6">
        <w:t>si ce n</w:t>
      </w:r>
      <w:r w:rsidR="00C474C1">
        <w:t>’</w:t>
      </w:r>
      <w:r w:rsidR="00C52F4A" w:rsidRPr="00605EB6">
        <w:t xml:space="preserve">est pas </w:t>
      </w:r>
      <w:r w:rsidR="00C474C1">
        <w:t>M. </w:t>
      </w:r>
      <w:r w:rsidR="00C52F4A" w:rsidRPr="00605EB6">
        <w:t xml:space="preserve">et </w:t>
      </w:r>
      <w:r w:rsidR="009A0CB4" w:rsidRPr="009A0CB4">
        <w:t>M</w:t>
      </w:r>
      <w:r w:rsidR="009A0CB4" w:rsidRPr="009A0CB4">
        <w:rPr>
          <w:vertAlign w:val="superscript"/>
        </w:rPr>
        <w:t>me</w:t>
      </w:r>
      <w:r w:rsidR="00C474C1">
        <w:t> </w:t>
      </w:r>
      <w:r w:rsidR="00C52F4A" w:rsidRPr="00605EB6">
        <w:t>Legrand que vous voulez voir</w:t>
      </w:r>
      <w:r w:rsidR="00C474C1">
        <w:t xml:space="preserve">, </w:t>
      </w:r>
      <w:r w:rsidR="00C52F4A" w:rsidRPr="00605EB6">
        <w:t>vous trouverez à la villa le jardinier et sa femme qui</w:t>
      </w:r>
      <w:r w:rsidR="00C474C1">
        <w:t xml:space="preserve">, </w:t>
      </w:r>
      <w:r w:rsidR="00C52F4A" w:rsidRPr="00605EB6">
        <w:t>peut-être</w:t>
      </w:r>
      <w:r w:rsidR="00C474C1">
        <w:t xml:space="preserve">, </w:t>
      </w:r>
      <w:r w:rsidR="00C52F4A" w:rsidRPr="00605EB6">
        <w:t>pourront vous répondre</w:t>
      </w:r>
      <w:r w:rsidR="00C474C1">
        <w:t>.</w:t>
      </w:r>
    </w:p>
    <w:p w14:paraId="3FBBC86B" w14:textId="77777777" w:rsidR="00C474C1" w:rsidRDefault="00C52F4A" w:rsidP="00C52F4A">
      <w:r w:rsidRPr="00605EB6">
        <w:t>Chevry remercia l</w:t>
      </w:r>
      <w:r w:rsidR="00C474C1">
        <w:t>’</w:t>
      </w:r>
      <w:r w:rsidRPr="00605EB6">
        <w:t>obligeante cabaretière et se rendit pédestrement à la villa</w:t>
      </w:r>
      <w:r w:rsidR="00C474C1">
        <w:t>.</w:t>
      </w:r>
    </w:p>
    <w:p w14:paraId="23B49502" w14:textId="012C8206" w:rsidR="00C474C1" w:rsidRDefault="00C52F4A" w:rsidP="00C52F4A">
      <w:r w:rsidRPr="00605EB6">
        <w:t>Il avait encore dans la mémoire la description de l</w:t>
      </w:r>
      <w:r w:rsidR="00C474C1">
        <w:t>’</w:t>
      </w:r>
      <w:r w:rsidRPr="00605EB6">
        <w:t>habitation faite par Lucy dans l</w:t>
      </w:r>
      <w:r w:rsidR="00C474C1">
        <w:t>’</w:t>
      </w:r>
      <w:r w:rsidRPr="00605EB6">
        <w:t>unique lettre qu</w:t>
      </w:r>
      <w:r w:rsidR="00C474C1">
        <w:t>’</w:t>
      </w:r>
      <w:r w:rsidRPr="00605EB6">
        <w:t>elle avait écrite à Zélima</w:t>
      </w:r>
      <w:r w:rsidR="00C474C1">
        <w:t xml:space="preserve">. </w:t>
      </w:r>
      <w:r w:rsidRPr="00605EB6">
        <w:t>Il reconnut facilement la maison</w:t>
      </w:r>
      <w:r w:rsidR="00C474C1">
        <w:t xml:space="preserve"> ; </w:t>
      </w:r>
      <w:r w:rsidRPr="00605EB6">
        <w:t>il vit les grandes pelouses</w:t>
      </w:r>
      <w:r w:rsidR="00C474C1">
        <w:t xml:space="preserve">, </w:t>
      </w:r>
      <w:r w:rsidRPr="00605EB6">
        <w:t>les bosquets</w:t>
      </w:r>
      <w:r w:rsidR="00C474C1">
        <w:t xml:space="preserve">, </w:t>
      </w:r>
      <w:r w:rsidRPr="00605EB6">
        <w:t>la serre</w:t>
      </w:r>
      <w:r w:rsidR="00C474C1">
        <w:t xml:space="preserve">, </w:t>
      </w:r>
      <w:r w:rsidRPr="00605EB6">
        <w:t>la source jaillissante</w:t>
      </w:r>
      <w:r w:rsidR="00C474C1">
        <w:t xml:space="preserve">, </w:t>
      </w:r>
      <w:r w:rsidRPr="00605EB6">
        <w:t>la petite rivière anglaise</w:t>
      </w:r>
      <w:r w:rsidR="00C474C1">
        <w:t xml:space="preserve">. </w:t>
      </w:r>
      <w:r w:rsidRPr="00605EB6">
        <w:t>Il sonna à la porte de service</w:t>
      </w:r>
      <w:r w:rsidR="00C474C1">
        <w:t>.</w:t>
      </w:r>
    </w:p>
    <w:p w14:paraId="62ABB8A8" w14:textId="77777777" w:rsidR="00C474C1" w:rsidRDefault="00C52F4A" w:rsidP="00C52F4A">
      <w:r w:rsidRPr="00605EB6">
        <w:t>Ce fut le jardinier qui vint lui ouvrir</w:t>
      </w:r>
      <w:r w:rsidR="00C474C1">
        <w:t>.</w:t>
      </w:r>
    </w:p>
    <w:p w14:paraId="25E9B309" w14:textId="492FC07A" w:rsidR="00C474C1" w:rsidRDefault="0094609C" w:rsidP="00C52F4A">
      <w:r>
        <w:lastRenderedPageBreak/>
        <w:t>— </w:t>
      </w:r>
      <w:r w:rsidR="00C52F4A" w:rsidRPr="00605EB6">
        <w:t>Mon brave homme</w:t>
      </w:r>
      <w:r w:rsidR="00C474C1">
        <w:t xml:space="preserve">, </w:t>
      </w:r>
      <w:r w:rsidR="00C52F4A" w:rsidRPr="00605EB6">
        <w:t>dit Chevry</w:t>
      </w:r>
      <w:r w:rsidR="00C474C1">
        <w:t xml:space="preserve">, </w:t>
      </w:r>
      <w:r w:rsidR="00C52F4A" w:rsidRPr="00605EB6">
        <w:t>je m</w:t>
      </w:r>
      <w:r w:rsidR="00C474C1">
        <w:t>’</w:t>
      </w:r>
      <w:r w:rsidR="00C52F4A" w:rsidRPr="00605EB6">
        <w:t>adresse à vous dans l</w:t>
      </w:r>
      <w:r w:rsidR="00C474C1">
        <w:t>’</w:t>
      </w:r>
      <w:r w:rsidR="00C52F4A" w:rsidRPr="00605EB6">
        <w:t>espoir que vous pourrez</w:t>
      </w:r>
      <w:r w:rsidR="00C474C1">
        <w:t xml:space="preserve">, </w:t>
      </w:r>
      <w:r w:rsidR="00C52F4A" w:rsidRPr="00605EB6">
        <w:t>me donner certains renseignements</w:t>
      </w:r>
      <w:r w:rsidR="00C474C1">
        <w:t>.</w:t>
      </w:r>
    </w:p>
    <w:p w14:paraId="6564965C" w14:textId="0E4412B2" w:rsidR="00C474C1" w:rsidRDefault="0094609C" w:rsidP="00C52F4A">
      <w:r>
        <w:t>— </w:t>
      </w:r>
      <w:r w:rsidR="00C52F4A" w:rsidRPr="00605EB6">
        <w:t>Si je le peux</w:t>
      </w:r>
      <w:r w:rsidR="00C474C1">
        <w:t xml:space="preserve">, </w:t>
      </w:r>
      <w:r w:rsidR="00C52F4A" w:rsidRPr="00605EB6">
        <w:t>monsieur</w:t>
      </w:r>
      <w:r w:rsidR="00C474C1">
        <w:t xml:space="preserve">, </w:t>
      </w:r>
      <w:r w:rsidR="00C52F4A" w:rsidRPr="00605EB6">
        <w:t>je suis tout à votre service</w:t>
      </w:r>
      <w:r w:rsidR="00C474C1">
        <w:t>.</w:t>
      </w:r>
    </w:p>
    <w:p w14:paraId="3314FD56" w14:textId="345C0D3E" w:rsidR="00C474C1" w:rsidRDefault="0094609C" w:rsidP="00C52F4A">
      <w:r>
        <w:t>— </w:t>
      </w:r>
      <w:r w:rsidR="00C52F4A" w:rsidRPr="00605EB6">
        <w:t>Y a-t-il longtemps que vous êtes le jardinier de cette belle propriété</w:t>
      </w:r>
      <w:r w:rsidR="00C474C1">
        <w:t> ?</w:t>
      </w:r>
    </w:p>
    <w:p w14:paraId="22BB454E" w14:textId="7D12D059" w:rsidR="00C474C1" w:rsidRDefault="0094609C" w:rsidP="00C52F4A">
      <w:r>
        <w:t>— </w:t>
      </w:r>
      <w:r w:rsidR="00C52F4A" w:rsidRPr="00605EB6">
        <w:t>Je suis ici depuis deux ans</w:t>
      </w:r>
      <w:r w:rsidR="00C474C1">
        <w:t>.</w:t>
      </w:r>
    </w:p>
    <w:p w14:paraId="13A2E203" w14:textId="20B56B02" w:rsidR="00C474C1" w:rsidRDefault="0094609C" w:rsidP="00C52F4A">
      <w:r>
        <w:t>— </w:t>
      </w:r>
      <w:r w:rsidR="00C52F4A" w:rsidRPr="00605EB6">
        <w:t>Ah</w:t>
      </w:r>
      <w:r w:rsidR="00C474C1">
        <w:t xml:space="preserve"> ! </w:t>
      </w:r>
      <w:r w:rsidR="00C52F4A" w:rsidRPr="00605EB6">
        <w:t>depuis deux ans seulement</w:t>
      </w:r>
      <w:r w:rsidR="00C474C1">
        <w:t xml:space="preserve">. </w:t>
      </w:r>
      <w:r w:rsidR="00C52F4A" w:rsidRPr="00605EB6">
        <w:t>Les renseignements que je désire concernent des personnes qui ont habité ici</w:t>
      </w:r>
      <w:r w:rsidR="00C474C1">
        <w:t xml:space="preserve">, </w:t>
      </w:r>
      <w:r w:rsidR="00C52F4A" w:rsidRPr="00605EB6">
        <w:t>en 1848</w:t>
      </w:r>
      <w:r w:rsidR="00C474C1">
        <w:t xml:space="preserve">, </w:t>
      </w:r>
      <w:r w:rsidR="00C52F4A" w:rsidRPr="00605EB6">
        <w:t>pendant une partie de l</w:t>
      </w:r>
      <w:r w:rsidR="00C474C1">
        <w:t>’</w:t>
      </w:r>
      <w:r w:rsidR="00C52F4A" w:rsidRPr="00605EB6">
        <w:t>année</w:t>
      </w:r>
      <w:r w:rsidR="00C474C1">
        <w:t>.</w:t>
      </w:r>
    </w:p>
    <w:p w14:paraId="2FEE2273" w14:textId="53489C84" w:rsidR="00C474C1" w:rsidRDefault="0094609C" w:rsidP="00C52F4A">
      <w:r>
        <w:t>— </w:t>
      </w:r>
      <w:r w:rsidR="00C52F4A" w:rsidRPr="00605EB6">
        <w:t>Je vois</w:t>
      </w:r>
      <w:r w:rsidR="00C474C1">
        <w:t xml:space="preserve">, </w:t>
      </w:r>
      <w:r w:rsidR="00C52F4A" w:rsidRPr="00605EB6">
        <w:t>je vois</w:t>
      </w:r>
      <w:r w:rsidR="00C474C1">
        <w:t xml:space="preserve">… </w:t>
      </w:r>
      <w:r w:rsidR="00C52F4A" w:rsidRPr="00605EB6">
        <w:t>il s</w:t>
      </w:r>
      <w:r w:rsidR="00C474C1">
        <w:t>’</w:t>
      </w:r>
      <w:r w:rsidR="00C52F4A" w:rsidRPr="00605EB6">
        <w:t>agit d</w:t>
      </w:r>
      <w:r w:rsidR="00C474C1">
        <w:t>’</w:t>
      </w:r>
      <w:r w:rsidR="00C52F4A" w:rsidRPr="00605EB6">
        <w:t>une certaine marquise</w:t>
      </w:r>
      <w:r w:rsidR="00C474C1">
        <w:t>.</w:t>
      </w:r>
    </w:p>
    <w:p w14:paraId="369707DF" w14:textId="3067FE70" w:rsidR="00C474C1" w:rsidRDefault="0094609C" w:rsidP="00C52F4A">
      <w:r>
        <w:t>— </w:t>
      </w:r>
      <w:r w:rsidR="00C52F4A" w:rsidRPr="00605EB6">
        <w:t>Précisément</w:t>
      </w:r>
      <w:r w:rsidR="00C474C1">
        <w:t>.</w:t>
      </w:r>
    </w:p>
    <w:p w14:paraId="6CF68555" w14:textId="2317EBFF" w:rsidR="00C474C1" w:rsidRDefault="0094609C" w:rsidP="00C52F4A">
      <w:r>
        <w:t>— </w:t>
      </w:r>
      <w:r w:rsidR="00C52F4A" w:rsidRPr="00605EB6">
        <w:t>J</w:t>
      </w:r>
      <w:r w:rsidR="00C474C1">
        <w:t>’</w:t>
      </w:r>
      <w:r w:rsidR="00C52F4A" w:rsidRPr="00605EB6">
        <w:t>ai entendu parler de ça</w:t>
      </w:r>
      <w:r w:rsidR="00C474C1">
        <w:t xml:space="preserve">, </w:t>
      </w:r>
      <w:r w:rsidR="00C52F4A" w:rsidRPr="00605EB6">
        <w:t>monsieur</w:t>
      </w:r>
      <w:r w:rsidR="00C474C1">
        <w:t xml:space="preserve">, </w:t>
      </w:r>
      <w:r w:rsidR="00C52F4A" w:rsidRPr="00605EB6">
        <w:t>mais si vaguement</w:t>
      </w:r>
      <w:r w:rsidR="00C474C1">
        <w:t xml:space="preserve">… </w:t>
      </w:r>
      <w:r w:rsidR="00C52F4A" w:rsidRPr="00605EB6">
        <w:t>Je ne pourrais certainement pas répondre à vos questions</w:t>
      </w:r>
      <w:r w:rsidR="00C474C1">
        <w:t xml:space="preserve">… </w:t>
      </w:r>
      <w:r w:rsidR="00C52F4A" w:rsidRPr="00605EB6">
        <w:t>Voyez-vous</w:t>
      </w:r>
      <w:r w:rsidR="00C474C1">
        <w:t xml:space="preserve">, </w:t>
      </w:r>
      <w:r w:rsidR="00C52F4A" w:rsidRPr="00605EB6">
        <w:t>pour être bien renseigné</w:t>
      </w:r>
      <w:r w:rsidR="00C474C1">
        <w:t xml:space="preserve">, </w:t>
      </w:r>
      <w:r w:rsidR="00C52F4A" w:rsidRPr="00605EB6">
        <w:t>il faudrait vous adresser à l</w:t>
      </w:r>
      <w:r w:rsidR="00C474C1">
        <w:t>’</w:t>
      </w:r>
      <w:r w:rsidR="00C52F4A" w:rsidRPr="00605EB6">
        <w:t>ancien jardinier</w:t>
      </w:r>
      <w:r w:rsidR="00C474C1">
        <w:t xml:space="preserve">, </w:t>
      </w:r>
      <w:r w:rsidR="00C52F4A" w:rsidRPr="00605EB6">
        <w:t>celui qui était ici du temps de la fameuse marquise</w:t>
      </w:r>
      <w:r w:rsidR="00C474C1">
        <w:t>.</w:t>
      </w:r>
    </w:p>
    <w:p w14:paraId="0D2E9947" w14:textId="4016434F" w:rsidR="00C474C1" w:rsidRDefault="00C52F4A" w:rsidP="00C52F4A">
      <w:r w:rsidRPr="00605EB6">
        <w:t xml:space="preserve">Ce mot </w:t>
      </w:r>
      <w:r w:rsidR="00C474C1">
        <w:t>« </w:t>
      </w:r>
      <w:r w:rsidRPr="00605EB6">
        <w:t>fameuse</w:t>
      </w:r>
      <w:r w:rsidR="00C474C1">
        <w:t xml:space="preserve"> », </w:t>
      </w:r>
      <w:r w:rsidRPr="00605EB6">
        <w:t>prononcé avec un accent dédaigneux</w:t>
      </w:r>
      <w:r w:rsidR="00C474C1">
        <w:t xml:space="preserve">, </w:t>
      </w:r>
      <w:r w:rsidRPr="00605EB6">
        <w:t>perça l</w:t>
      </w:r>
      <w:r w:rsidR="00C474C1">
        <w:t>’</w:t>
      </w:r>
      <w:r w:rsidRPr="00605EB6">
        <w:t>oreille de Chevry comme un coup de poinçon</w:t>
      </w:r>
      <w:r w:rsidR="00C474C1">
        <w:t xml:space="preserve">. </w:t>
      </w:r>
      <w:r w:rsidRPr="00605EB6">
        <w:t>Pourtant</w:t>
      </w:r>
      <w:r w:rsidR="00C474C1">
        <w:t xml:space="preserve">, </w:t>
      </w:r>
      <w:r w:rsidRPr="00605EB6">
        <w:t xml:space="preserve">se rappelant les recommandations de </w:t>
      </w:r>
      <w:r w:rsidR="00C474C1">
        <w:t>M. </w:t>
      </w:r>
      <w:r w:rsidRPr="00605EB6">
        <w:t>Van Ossen</w:t>
      </w:r>
      <w:r w:rsidR="00C474C1">
        <w:t xml:space="preserve">, </w:t>
      </w:r>
      <w:r w:rsidRPr="00605EB6">
        <w:t>il se contint</w:t>
      </w:r>
      <w:r w:rsidR="00C474C1">
        <w:t>.</w:t>
      </w:r>
    </w:p>
    <w:p w14:paraId="5154813F" w14:textId="186FD9BE" w:rsidR="00C474C1" w:rsidRDefault="0094609C" w:rsidP="00C52F4A">
      <w:r>
        <w:t>— </w:t>
      </w:r>
      <w:r w:rsidR="00C52F4A" w:rsidRPr="00605EB6">
        <w:t>On le trouver</w:t>
      </w:r>
      <w:r w:rsidR="00C474C1">
        <w:t xml:space="preserve">, </w:t>
      </w:r>
      <w:r w:rsidR="00C52F4A" w:rsidRPr="00605EB6">
        <w:t>ce jardinier</w:t>
      </w:r>
      <w:r w:rsidR="00C474C1">
        <w:t xml:space="preserve"> ? </w:t>
      </w:r>
      <w:r w:rsidR="00C52F4A" w:rsidRPr="00605EB6">
        <w:t>demanda-t-il</w:t>
      </w:r>
      <w:r w:rsidR="00C474C1">
        <w:t>.</w:t>
      </w:r>
    </w:p>
    <w:p w14:paraId="3F55366C" w14:textId="408952D3" w:rsidR="00C474C1" w:rsidRDefault="0094609C" w:rsidP="00C52F4A">
      <w:r>
        <w:t>— </w:t>
      </w:r>
      <w:r w:rsidR="00C52F4A" w:rsidRPr="00605EB6">
        <w:t>Il est toujours à Port-Marly</w:t>
      </w:r>
      <w:r w:rsidR="00C474C1">
        <w:t xml:space="preserve">. </w:t>
      </w:r>
      <w:r w:rsidR="00C52F4A" w:rsidRPr="00605EB6">
        <w:t>Bien qu</w:t>
      </w:r>
      <w:r w:rsidR="00C474C1">
        <w:t>’</w:t>
      </w:r>
      <w:r w:rsidR="00C52F4A" w:rsidRPr="00605EB6">
        <w:t>il ne soit plus en maison</w:t>
      </w:r>
      <w:r w:rsidR="00C474C1">
        <w:t xml:space="preserve">, </w:t>
      </w:r>
      <w:r w:rsidR="00C52F4A" w:rsidRPr="00605EB6">
        <w:t>il n</w:t>
      </w:r>
      <w:r w:rsidR="00C474C1">
        <w:t>’</w:t>
      </w:r>
      <w:r w:rsidR="00C52F4A" w:rsidRPr="00605EB6">
        <w:t>a pas quitté le métier</w:t>
      </w:r>
      <w:r w:rsidR="00C474C1">
        <w:t xml:space="preserve"> ; : </w:t>
      </w:r>
      <w:r w:rsidR="00C52F4A" w:rsidRPr="00605EB6">
        <w:t>il fait des jardins pour les uns</w:t>
      </w:r>
      <w:r w:rsidR="00C474C1">
        <w:t xml:space="preserve">, </w:t>
      </w:r>
      <w:r w:rsidR="00C52F4A" w:rsidRPr="00605EB6">
        <w:t>pour les autres</w:t>
      </w:r>
      <w:r w:rsidR="00C474C1">
        <w:t xml:space="preserve">. </w:t>
      </w:r>
      <w:r w:rsidR="00C52F4A" w:rsidRPr="00605EB6">
        <w:t>Dame</w:t>
      </w:r>
      <w:r w:rsidR="00C474C1">
        <w:t xml:space="preserve">, </w:t>
      </w:r>
      <w:r w:rsidR="00C52F4A" w:rsidRPr="00605EB6">
        <w:t>vous savez</w:t>
      </w:r>
      <w:r w:rsidR="00C474C1">
        <w:t xml:space="preserve">, </w:t>
      </w:r>
      <w:r w:rsidR="00C52F4A" w:rsidRPr="00605EB6">
        <w:t>monsieur</w:t>
      </w:r>
      <w:r w:rsidR="00C474C1">
        <w:t xml:space="preserve">, </w:t>
      </w:r>
      <w:r w:rsidR="00C52F4A" w:rsidRPr="00605EB6">
        <w:t>quand on n</w:t>
      </w:r>
      <w:r w:rsidR="00C474C1">
        <w:t>’</w:t>
      </w:r>
      <w:r w:rsidR="00C52F4A" w:rsidRPr="00605EB6">
        <w:t>a pas de rentes</w:t>
      </w:r>
      <w:r w:rsidR="00C474C1">
        <w:t xml:space="preserve">, </w:t>
      </w:r>
      <w:r w:rsidR="00C52F4A" w:rsidRPr="00605EB6">
        <w:t>il faut qu</w:t>
      </w:r>
      <w:r w:rsidR="00C474C1">
        <w:t>’</w:t>
      </w:r>
      <w:r w:rsidR="00C52F4A" w:rsidRPr="00605EB6">
        <w:t>on travaille</w:t>
      </w:r>
      <w:r w:rsidR="00C474C1">
        <w:t>.</w:t>
      </w:r>
    </w:p>
    <w:p w14:paraId="319A6B5C" w14:textId="51B75352" w:rsidR="00C474C1" w:rsidRDefault="0094609C" w:rsidP="00C52F4A">
      <w:r>
        <w:lastRenderedPageBreak/>
        <w:t>— </w:t>
      </w:r>
      <w:r w:rsidR="00C52F4A" w:rsidRPr="00C42366">
        <w:t>C</w:t>
      </w:r>
      <w:r w:rsidR="00C474C1">
        <w:t>’</w:t>
      </w:r>
      <w:r w:rsidR="00C52F4A" w:rsidRPr="00C42366">
        <w:t>est juste</w:t>
      </w:r>
      <w:r w:rsidR="00C474C1">
        <w:t xml:space="preserve">. </w:t>
      </w:r>
      <w:r w:rsidR="00C52F4A" w:rsidRPr="00C42366">
        <w:t>Maintenant</w:t>
      </w:r>
      <w:r w:rsidR="00C474C1">
        <w:t xml:space="preserve">, </w:t>
      </w:r>
      <w:r w:rsidR="00C52F4A" w:rsidRPr="00C42366">
        <w:t>mon brave homme</w:t>
      </w:r>
      <w:r w:rsidR="00C474C1">
        <w:t xml:space="preserve">, </w:t>
      </w:r>
      <w:r w:rsidR="00C52F4A" w:rsidRPr="00C42366">
        <w:t>je vous prie de m</w:t>
      </w:r>
      <w:r w:rsidR="00C474C1">
        <w:t>’</w:t>
      </w:r>
      <w:r w:rsidR="00C52F4A" w:rsidRPr="00C42366">
        <w:t>indiquer la demeure de l</w:t>
      </w:r>
      <w:r w:rsidR="00C474C1">
        <w:t>’</w:t>
      </w:r>
      <w:r w:rsidR="00C52F4A" w:rsidRPr="00C42366">
        <w:t>ancien jardinier</w:t>
      </w:r>
      <w:r w:rsidR="00C474C1">
        <w:t>.</w:t>
      </w:r>
    </w:p>
    <w:p w14:paraId="2D5616FE" w14:textId="1E594106" w:rsidR="00C474C1" w:rsidRDefault="0094609C" w:rsidP="00C52F4A">
      <w:r>
        <w:t>— </w:t>
      </w:r>
      <w:r w:rsidR="00C52F4A" w:rsidRPr="00C42366">
        <w:t>Le père Vincent reste assez loin d</w:t>
      </w:r>
      <w:r w:rsidR="00C474C1">
        <w:t>’</w:t>
      </w:r>
      <w:r w:rsidR="00C52F4A" w:rsidRPr="00C42366">
        <w:t>ici</w:t>
      </w:r>
      <w:r w:rsidR="00C474C1">
        <w:t xml:space="preserve">, </w:t>
      </w:r>
      <w:r w:rsidR="00C52F4A" w:rsidRPr="00C42366">
        <w:t>en montant vers Marly-le-Roi</w:t>
      </w:r>
      <w:r w:rsidR="00C474C1">
        <w:t xml:space="preserve">. </w:t>
      </w:r>
      <w:r w:rsidR="00C52F4A" w:rsidRPr="00C42366">
        <w:t>Une petite maison au milieu des champs</w:t>
      </w:r>
      <w:r w:rsidR="00C474C1">
        <w:t xml:space="preserve"> ; </w:t>
      </w:r>
      <w:r w:rsidR="00C52F4A" w:rsidRPr="00C42366">
        <w:t>c</w:t>
      </w:r>
      <w:r w:rsidR="00C474C1">
        <w:t>’</w:t>
      </w:r>
      <w:r w:rsidR="00C52F4A" w:rsidRPr="00C42366">
        <w:t xml:space="preserve">est </w:t>
      </w:r>
      <w:r w:rsidR="00C52F4A" w:rsidRPr="00605EB6">
        <w:t>difficile à trouver</w:t>
      </w:r>
      <w:r w:rsidR="00C474C1">
        <w:t xml:space="preserve">, </w:t>
      </w:r>
      <w:r w:rsidR="00C52F4A" w:rsidRPr="00605EB6">
        <w:t>quand on ne connaît pas</w:t>
      </w:r>
      <w:r w:rsidR="00C474C1">
        <w:t xml:space="preserve">. </w:t>
      </w:r>
      <w:r w:rsidR="00C52F4A" w:rsidRPr="00605EB6">
        <w:t>Mais</w:t>
      </w:r>
      <w:r w:rsidR="00C474C1">
        <w:t xml:space="preserve">, </w:t>
      </w:r>
      <w:r w:rsidR="00C52F4A" w:rsidRPr="00605EB6">
        <w:t>au fait</w:t>
      </w:r>
      <w:r w:rsidR="00C474C1">
        <w:t xml:space="preserve">, </w:t>
      </w:r>
      <w:r w:rsidR="00C52F4A" w:rsidRPr="00605EB6">
        <w:t>si vous le voulez</w:t>
      </w:r>
      <w:r w:rsidR="00C474C1">
        <w:t xml:space="preserve">, </w:t>
      </w:r>
      <w:r w:rsidR="00C52F4A" w:rsidRPr="00605EB6">
        <w:t>je l</w:t>
      </w:r>
      <w:r w:rsidR="00C474C1">
        <w:t>’</w:t>
      </w:r>
      <w:r w:rsidR="00C52F4A" w:rsidRPr="00605EB6">
        <w:t>enverrai chercher</w:t>
      </w:r>
      <w:r w:rsidR="00C474C1">
        <w:t>.</w:t>
      </w:r>
    </w:p>
    <w:p w14:paraId="18923B35" w14:textId="2C61E242" w:rsidR="00C474C1" w:rsidRDefault="0094609C" w:rsidP="00C52F4A">
      <w:r>
        <w:t>— </w:t>
      </w:r>
      <w:r w:rsidR="00C52F4A" w:rsidRPr="00605EB6">
        <w:t>Ce serait fort gracieux de votre part</w:t>
      </w:r>
      <w:r w:rsidR="00C474C1">
        <w:t>.</w:t>
      </w:r>
    </w:p>
    <w:p w14:paraId="479C1BE4" w14:textId="77777777" w:rsidR="00C474C1" w:rsidRDefault="00C52F4A" w:rsidP="00C52F4A">
      <w:r w:rsidRPr="00605EB6">
        <w:t>Le jardinier appela un gamin d</w:t>
      </w:r>
      <w:r w:rsidR="00C474C1">
        <w:t>’</w:t>
      </w:r>
      <w:r w:rsidRPr="00605EB6">
        <w:t>une dizaine d</w:t>
      </w:r>
      <w:r w:rsidR="00C474C1">
        <w:t>’</w:t>
      </w:r>
      <w:r w:rsidRPr="00605EB6">
        <w:t>années</w:t>
      </w:r>
      <w:r w:rsidR="00C474C1">
        <w:t xml:space="preserve">, </w:t>
      </w:r>
      <w:r w:rsidRPr="00605EB6">
        <w:t>qui jouait dans l</w:t>
      </w:r>
      <w:r w:rsidR="00C474C1">
        <w:t>’</w:t>
      </w:r>
      <w:r w:rsidRPr="00605EB6">
        <w:t>allée</w:t>
      </w:r>
      <w:r w:rsidR="00C474C1">
        <w:t xml:space="preserve">, </w:t>
      </w:r>
      <w:r w:rsidRPr="00605EB6">
        <w:t>sur le sable</w:t>
      </w:r>
      <w:r w:rsidR="00C474C1">
        <w:t xml:space="preserve">, </w:t>
      </w:r>
      <w:r w:rsidRPr="00605EB6">
        <w:t>avec un gros chien de Terre-Neuve</w:t>
      </w:r>
      <w:r w:rsidR="00C474C1">
        <w:t xml:space="preserve">. </w:t>
      </w:r>
      <w:r w:rsidRPr="00605EB6">
        <w:t>L</w:t>
      </w:r>
      <w:r w:rsidR="00C474C1">
        <w:t>’</w:t>
      </w:r>
      <w:r w:rsidRPr="00605EB6">
        <w:t>enfant laissa l</w:t>
      </w:r>
      <w:r w:rsidR="00C474C1">
        <w:t>’</w:t>
      </w:r>
      <w:r w:rsidRPr="00605EB6">
        <w:t>animal et accourut près de son père</w:t>
      </w:r>
      <w:r w:rsidR="00C474C1">
        <w:t>.</w:t>
      </w:r>
    </w:p>
    <w:p w14:paraId="12C94A83" w14:textId="09E7047E" w:rsidR="00C474C1" w:rsidRDefault="0094609C" w:rsidP="00C52F4A">
      <w:r>
        <w:t>— </w:t>
      </w:r>
      <w:r w:rsidR="00C52F4A" w:rsidRPr="00605EB6">
        <w:t>Tu sais où reste le père Vincent</w:t>
      </w:r>
      <w:r w:rsidR="00C474C1">
        <w:t xml:space="preserve">, </w:t>
      </w:r>
      <w:r w:rsidR="00C52F4A" w:rsidRPr="00605EB6">
        <w:t>le vieux jardinier</w:t>
      </w:r>
      <w:r w:rsidR="00C474C1">
        <w:t> ?</w:t>
      </w:r>
    </w:p>
    <w:p w14:paraId="58270A29" w14:textId="78ACEF45" w:rsidR="00C474C1" w:rsidRDefault="0094609C" w:rsidP="00C52F4A">
      <w:r>
        <w:t>— </w:t>
      </w:r>
      <w:r w:rsidR="00C52F4A" w:rsidRPr="00605EB6">
        <w:t>Oui</w:t>
      </w:r>
      <w:r w:rsidR="00C474C1">
        <w:t xml:space="preserve">, </w:t>
      </w:r>
      <w:r w:rsidR="00C52F4A" w:rsidRPr="00605EB6">
        <w:t>papa</w:t>
      </w:r>
      <w:r w:rsidR="00C474C1">
        <w:t>.</w:t>
      </w:r>
    </w:p>
    <w:p w14:paraId="42FFB022" w14:textId="240489DA" w:rsidR="00C474C1" w:rsidRDefault="0094609C" w:rsidP="00C52F4A">
      <w:r>
        <w:t>— </w:t>
      </w:r>
      <w:r w:rsidR="00C52F4A" w:rsidRPr="00605EB6">
        <w:t>Tu le trouveras probablement chez lui</w:t>
      </w:r>
      <w:r w:rsidR="00C474C1">
        <w:t xml:space="preserve">, </w:t>
      </w:r>
      <w:r w:rsidR="00C52F4A" w:rsidRPr="00605EB6">
        <w:t>car en ce moment il n</w:t>
      </w:r>
      <w:r w:rsidR="00C474C1">
        <w:t>’</w:t>
      </w:r>
      <w:r w:rsidR="00C52F4A" w:rsidRPr="00605EB6">
        <w:t>est guère occupé</w:t>
      </w:r>
      <w:r w:rsidR="00C474C1">
        <w:t xml:space="preserve">. </w:t>
      </w:r>
      <w:r w:rsidR="00C52F4A" w:rsidRPr="00605EB6">
        <w:t>Tu lui diras qu</w:t>
      </w:r>
      <w:r w:rsidR="00C474C1">
        <w:t>’</w:t>
      </w:r>
      <w:r w:rsidR="00C52F4A" w:rsidRPr="00605EB6">
        <w:t>un monsieur le demande et tu reviendras ici avec lui</w:t>
      </w:r>
      <w:r w:rsidR="00C474C1">
        <w:t xml:space="preserve">. </w:t>
      </w:r>
      <w:r w:rsidR="00C52F4A" w:rsidRPr="00605EB6">
        <w:t>Surtout</w:t>
      </w:r>
      <w:r w:rsidR="00C474C1">
        <w:t xml:space="preserve">, </w:t>
      </w:r>
      <w:r w:rsidR="00C52F4A" w:rsidRPr="00605EB6">
        <w:t>ne t</w:t>
      </w:r>
      <w:r w:rsidR="00C474C1">
        <w:t>’</w:t>
      </w:r>
      <w:r w:rsidR="00C52F4A" w:rsidRPr="00605EB6">
        <w:t>amuse pas à gaminer sur ton chemin</w:t>
      </w:r>
      <w:r w:rsidR="00C474C1">
        <w:t>.</w:t>
      </w:r>
    </w:p>
    <w:p w14:paraId="4750A4D7" w14:textId="13C2302D" w:rsidR="00C474C1" w:rsidRDefault="0094609C" w:rsidP="00C52F4A">
      <w:r>
        <w:t>— </w:t>
      </w:r>
      <w:r w:rsidR="00C52F4A" w:rsidRPr="00605EB6">
        <w:t>Non</w:t>
      </w:r>
      <w:r w:rsidR="00C474C1">
        <w:t xml:space="preserve">, </w:t>
      </w:r>
      <w:r w:rsidR="00C52F4A" w:rsidRPr="00605EB6">
        <w:t>papa</w:t>
      </w:r>
      <w:r w:rsidR="00C474C1">
        <w:t>.</w:t>
      </w:r>
    </w:p>
    <w:p w14:paraId="0CC61A3F" w14:textId="77777777" w:rsidR="00C474C1" w:rsidRDefault="00C52F4A" w:rsidP="00C52F4A">
      <w:r w:rsidRPr="00605EB6">
        <w:t>Le gamin partit en courant</w:t>
      </w:r>
      <w:r w:rsidR="00C474C1">
        <w:t xml:space="preserve">. </w:t>
      </w:r>
      <w:r w:rsidRPr="00605EB6">
        <w:t>Il revint</w:t>
      </w:r>
      <w:r w:rsidR="00C474C1">
        <w:t xml:space="preserve">, </w:t>
      </w:r>
      <w:r w:rsidRPr="00605EB6">
        <w:t>au bout de vingt minutes</w:t>
      </w:r>
      <w:r w:rsidR="00C474C1">
        <w:t xml:space="preserve">, </w:t>
      </w:r>
      <w:r w:rsidRPr="00605EB6">
        <w:t>amenant le vieux jardinier</w:t>
      </w:r>
      <w:r w:rsidR="00C474C1">
        <w:t>.</w:t>
      </w:r>
    </w:p>
    <w:p w14:paraId="6C11AA3F" w14:textId="77777777" w:rsidR="00C474C1" w:rsidRDefault="00C52F4A" w:rsidP="00C52F4A">
      <w:r w:rsidRPr="00605EB6">
        <w:t>Quand Charles Chevry lui eut dit ce qu</w:t>
      </w:r>
      <w:r w:rsidR="00C474C1">
        <w:t>’</w:t>
      </w:r>
      <w:r w:rsidRPr="00605EB6">
        <w:t>il attendait de lui</w:t>
      </w:r>
      <w:r w:rsidR="00C474C1">
        <w:t xml:space="preserve">, </w:t>
      </w:r>
      <w:r w:rsidRPr="00605EB6">
        <w:t>le père Vincent prit la parole</w:t>
      </w:r>
      <w:r w:rsidR="00C474C1">
        <w:t>.</w:t>
      </w:r>
    </w:p>
    <w:p w14:paraId="7DC034BE" w14:textId="77777777" w:rsidR="00C474C1" w:rsidRDefault="00C52F4A" w:rsidP="00C52F4A">
      <w:r w:rsidRPr="00605EB6">
        <w:t>Il parla de ses anciens maîtres en homme qui les avait bien connus</w:t>
      </w:r>
      <w:r w:rsidR="00C474C1">
        <w:t xml:space="preserve">. </w:t>
      </w:r>
      <w:r w:rsidRPr="00605EB6">
        <w:t>Le marquis était très froid</w:t>
      </w:r>
      <w:r w:rsidR="00C474C1">
        <w:t xml:space="preserve">, </w:t>
      </w:r>
      <w:r w:rsidRPr="00605EB6">
        <w:t>il n</w:t>
      </w:r>
      <w:r w:rsidR="00C474C1">
        <w:t>’</w:t>
      </w:r>
      <w:r w:rsidRPr="00605EB6">
        <w:t>adressait</w:t>
      </w:r>
      <w:r w:rsidR="00C474C1">
        <w:t xml:space="preserve">, </w:t>
      </w:r>
      <w:r w:rsidRPr="00605EB6">
        <w:t>presque jamais la parole à un domestique</w:t>
      </w:r>
      <w:r w:rsidR="00C474C1">
        <w:t xml:space="preserve"> ; </w:t>
      </w:r>
      <w:r w:rsidRPr="00605EB6">
        <w:t>c</w:t>
      </w:r>
      <w:r w:rsidR="00C474C1">
        <w:t>’</w:t>
      </w:r>
      <w:r w:rsidRPr="00605EB6">
        <w:t>est dans le jardin</w:t>
      </w:r>
      <w:r w:rsidR="00C474C1">
        <w:t xml:space="preserve">, </w:t>
      </w:r>
      <w:r w:rsidRPr="00605EB6">
        <w:t>avec lui</w:t>
      </w:r>
      <w:r w:rsidR="00C474C1">
        <w:t xml:space="preserve">, </w:t>
      </w:r>
      <w:r w:rsidRPr="00605EB6">
        <w:t>le père Vincent</w:t>
      </w:r>
      <w:r w:rsidR="00C474C1">
        <w:t xml:space="preserve">, </w:t>
      </w:r>
      <w:r w:rsidRPr="00605EB6">
        <w:t>qu</w:t>
      </w:r>
      <w:r w:rsidR="00C474C1">
        <w:t>’</w:t>
      </w:r>
      <w:r w:rsidRPr="00605EB6">
        <w:t>il causait</w:t>
      </w:r>
      <w:r w:rsidR="00C474C1">
        <w:t xml:space="preserve">, </w:t>
      </w:r>
      <w:r w:rsidRPr="00605EB6">
        <w:t>un peu</w:t>
      </w:r>
      <w:r w:rsidR="00C474C1">
        <w:t>.</w:t>
      </w:r>
    </w:p>
    <w:p w14:paraId="0E0A9B99" w14:textId="08C9E0B6" w:rsidR="00C474C1" w:rsidRDefault="0094609C" w:rsidP="00C52F4A">
      <w:r>
        <w:t>— </w:t>
      </w:r>
      <w:r w:rsidR="00C52F4A" w:rsidRPr="00605EB6">
        <w:t>D</w:t>
      </w:r>
      <w:r w:rsidR="00C474C1">
        <w:t>’</w:t>
      </w:r>
      <w:r w:rsidR="00C52F4A" w:rsidRPr="00605EB6">
        <w:t>ailleurs</w:t>
      </w:r>
      <w:r w:rsidR="00C474C1">
        <w:t xml:space="preserve">, </w:t>
      </w:r>
      <w:r w:rsidR="00C52F4A" w:rsidRPr="00605EB6">
        <w:t>il ne s</w:t>
      </w:r>
      <w:r w:rsidR="00C474C1">
        <w:t>’</w:t>
      </w:r>
      <w:r w:rsidR="00C52F4A" w:rsidRPr="00605EB6">
        <w:t>occupait de rien dans la maison</w:t>
      </w:r>
      <w:r w:rsidR="00C474C1">
        <w:t xml:space="preserve">, </w:t>
      </w:r>
      <w:r w:rsidR="00C52F4A" w:rsidRPr="00605EB6">
        <w:t>pas plus que la dame</w:t>
      </w:r>
      <w:r w:rsidR="00C474C1">
        <w:t xml:space="preserve">, </w:t>
      </w:r>
      <w:r w:rsidR="00C52F4A" w:rsidRPr="00605EB6">
        <w:t>qui ne parlait pas le français</w:t>
      </w:r>
      <w:r w:rsidR="00C474C1">
        <w:t xml:space="preserve">. </w:t>
      </w:r>
      <w:r w:rsidR="00C52F4A" w:rsidRPr="00605EB6">
        <w:t>C</w:t>
      </w:r>
      <w:r w:rsidR="00C474C1">
        <w:t>’</w:t>
      </w:r>
      <w:r w:rsidR="00C52F4A" w:rsidRPr="00605EB6">
        <w:t xml:space="preserve">est </w:t>
      </w:r>
      <w:r w:rsidR="00C474C1">
        <w:t>M. </w:t>
      </w:r>
      <w:r w:rsidR="00C52F4A" w:rsidRPr="00605EB6">
        <w:t xml:space="preserve">le </w:t>
      </w:r>
      <w:r w:rsidR="00C52F4A" w:rsidRPr="00605EB6">
        <w:lastRenderedPageBreak/>
        <w:t>baron de Simaise qui commandait</w:t>
      </w:r>
      <w:r w:rsidR="00C474C1">
        <w:t xml:space="preserve">, </w:t>
      </w:r>
      <w:r w:rsidR="00C52F4A" w:rsidRPr="00605EB6">
        <w:t>ordonnait</w:t>
      </w:r>
      <w:r w:rsidR="00C474C1">
        <w:t xml:space="preserve"> ; </w:t>
      </w:r>
      <w:r w:rsidR="00C52F4A" w:rsidRPr="00605EB6">
        <w:t>il était tout</w:t>
      </w:r>
      <w:r w:rsidR="00C474C1">
        <w:t xml:space="preserve">. </w:t>
      </w:r>
      <w:r w:rsidR="00C52F4A" w:rsidRPr="00605EB6">
        <w:t>On ne connaissait que lui</w:t>
      </w:r>
      <w:r w:rsidR="00C474C1">
        <w:t xml:space="preserve">, </w:t>
      </w:r>
      <w:r w:rsidR="00C52F4A" w:rsidRPr="00605EB6">
        <w:t>on n</w:t>
      </w:r>
      <w:r w:rsidR="00C474C1">
        <w:t>’</w:t>
      </w:r>
      <w:r w:rsidR="00C52F4A" w:rsidRPr="00605EB6">
        <w:t>obéissait qu</w:t>
      </w:r>
      <w:r w:rsidR="00C474C1">
        <w:t>’</w:t>
      </w:r>
      <w:r w:rsidR="00C52F4A" w:rsidRPr="00605EB6">
        <w:t>à lui</w:t>
      </w:r>
      <w:r w:rsidR="00C474C1">
        <w:t xml:space="preserve">, </w:t>
      </w:r>
      <w:r w:rsidR="00C52F4A" w:rsidRPr="00605EB6">
        <w:t>il était le maître</w:t>
      </w:r>
      <w:r w:rsidR="00C474C1">
        <w:t xml:space="preserve">. </w:t>
      </w:r>
      <w:r w:rsidR="00C52F4A" w:rsidRPr="00605EB6">
        <w:t>Mais quel bon</w:t>
      </w:r>
      <w:r w:rsidR="00C474C1">
        <w:t xml:space="preserve">, </w:t>
      </w:r>
      <w:r w:rsidR="00C52F4A" w:rsidRPr="00605EB6">
        <w:t>quel excellent maître</w:t>
      </w:r>
      <w:r w:rsidR="00C474C1">
        <w:t> !</w:t>
      </w:r>
    </w:p>
    <w:p w14:paraId="423E8EE3" w14:textId="2384D7A1" w:rsidR="00C474C1" w:rsidRDefault="00C52F4A" w:rsidP="00C52F4A">
      <w:r w:rsidRPr="00605EB6">
        <w:t xml:space="preserve">Le </w:t>
      </w:r>
      <w:r w:rsidR="00C42366">
        <w:t>père</w:t>
      </w:r>
      <w:r w:rsidR="00C42366" w:rsidRPr="00605EB6">
        <w:t xml:space="preserve"> </w:t>
      </w:r>
      <w:r w:rsidRPr="00605EB6">
        <w:t>Vincent fit longuement l</w:t>
      </w:r>
      <w:r w:rsidR="00C474C1">
        <w:t>’</w:t>
      </w:r>
      <w:r w:rsidRPr="00605EB6">
        <w:t>éloge du baron</w:t>
      </w:r>
      <w:r w:rsidR="00C474C1">
        <w:t xml:space="preserve">, </w:t>
      </w:r>
      <w:r w:rsidRPr="00605EB6">
        <w:t>sans remarquer le front assombri et les mouvements d</w:t>
      </w:r>
      <w:r w:rsidR="00C474C1">
        <w:t>’</w:t>
      </w:r>
      <w:r w:rsidRPr="00605EB6">
        <w:t>impatience de son auditeur</w:t>
      </w:r>
      <w:r w:rsidR="00C474C1">
        <w:t xml:space="preserve">. </w:t>
      </w:r>
      <w:r w:rsidRPr="00605EB6">
        <w:t>Enfin</w:t>
      </w:r>
      <w:r w:rsidR="00C474C1">
        <w:t xml:space="preserve">, </w:t>
      </w:r>
      <w:r w:rsidRPr="00605EB6">
        <w:t>il raconta comment</w:t>
      </w:r>
      <w:r w:rsidR="00C474C1">
        <w:t xml:space="preserve">, </w:t>
      </w:r>
      <w:r w:rsidRPr="00605EB6">
        <w:t>tout à coup</w:t>
      </w:r>
      <w:r w:rsidR="00C474C1">
        <w:t xml:space="preserve">, </w:t>
      </w:r>
      <w:r w:rsidRPr="00605EB6">
        <w:t>on avait appris à la villa</w:t>
      </w:r>
      <w:r w:rsidR="00C474C1">
        <w:t xml:space="preserve">, </w:t>
      </w:r>
      <w:r w:rsidRPr="00605EB6">
        <w:t>après la mort du marquis</w:t>
      </w:r>
      <w:r w:rsidR="00C474C1">
        <w:t xml:space="preserve">, </w:t>
      </w:r>
      <w:r w:rsidRPr="00605EB6">
        <w:t>que la dame était devenue folle</w:t>
      </w:r>
      <w:r w:rsidR="00C474C1">
        <w:t xml:space="preserve">, – </w:t>
      </w:r>
      <w:r w:rsidRPr="00605EB6">
        <w:t>il évitait de dire la marquise</w:t>
      </w:r>
      <w:r w:rsidR="00C474C1">
        <w:t xml:space="preserve">. – </w:t>
      </w:r>
      <w:r w:rsidRPr="00605EB6">
        <w:t>Il parla ensuite du grand médecin</w:t>
      </w:r>
      <w:r w:rsidR="00C474C1">
        <w:t xml:space="preserve">, </w:t>
      </w:r>
      <w:r w:rsidRPr="00605EB6">
        <w:t>envoyé par l</w:t>
      </w:r>
      <w:r w:rsidR="00C474C1">
        <w:t>’</w:t>
      </w:r>
      <w:r w:rsidRPr="00605EB6">
        <w:t>oncle de la dame</w:t>
      </w:r>
      <w:r w:rsidR="00C474C1">
        <w:t xml:space="preserve">, </w:t>
      </w:r>
      <w:r w:rsidRPr="00605EB6">
        <w:t>qui est Anglais et demeure à Liverpool</w:t>
      </w:r>
      <w:r w:rsidR="00C474C1">
        <w:t xml:space="preserve"> ; </w:t>
      </w:r>
      <w:r w:rsidRPr="00605EB6">
        <w:t>de la stupéfaction</w:t>
      </w:r>
      <w:r w:rsidR="00C474C1">
        <w:t xml:space="preserve">, </w:t>
      </w:r>
      <w:r w:rsidRPr="00605EB6">
        <w:t>de la surprise des autres domestiques en apprenant que la dame n</w:t>
      </w:r>
      <w:r w:rsidR="00C474C1">
        <w:t>’</w:t>
      </w:r>
      <w:r w:rsidRPr="00605EB6">
        <w:t>était pas mariée</w:t>
      </w:r>
      <w:r w:rsidR="00C474C1">
        <w:t xml:space="preserve">. </w:t>
      </w:r>
      <w:r w:rsidRPr="00605EB6">
        <w:t>Il dit comment la folle</w:t>
      </w:r>
      <w:r w:rsidR="00C474C1">
        <w:t xml:space="preserve">, </w:t>
      </w:r>
      <w:r w:rsidRPr="00605EB6">
        <w:t>qui n</w:t>
      </w:r>
      <w:r w:rsidR="00C474C1">
        <w:t>’</w:t>
      </w:r>
      <w:r w:rsidRPr="00605EB6">
        <w:t>était pas plus marquise que lui</w:t>
      </w:r>
      <w:r w:rsidR="00C474C1">
        <w:t xml:space="preserve">, </w:t>
      </w:r>
      <w:r w:rsidRPr="00605EB6">
        <w:t>le père Vincent</w:t>
      </w:r>
      <w:r w:rsidR="00C474C1">
        <w:t xml:space="preserve">, </w:t>
      </w:r>
      <w:r w:rsidR="00C42366">
        <w:t>n</w:t>
      </w:r>
      <w:r w:rsidR="00C474C1">
        <w:t>’</w:t>
      </w:r>
      <w:r w:rsidRPr="00605EB6">
        <w:t>était marquis</w:t>
      </w:r>
      <w:r w:rsidR="00C474C1">
        <w:t xml:space="preserve">, </w:t>
      </w:r>
      <w:r w:rsidRPr="00605EB6">
        <w:t>avait été emmenée par le célèbre médecin pour être conduite en Angleterre</w:t>
      </w:r>
      <w:r w:rsidR="00C474C1">
        <w:t xml:space="preserve">. </w:t>
      </w:r>
      <w:r w:rsidRPr="00605EB6">
        <w:t>Il était là</w:t>
      </w:r>
      <w:r w:rsidR="00C474C1">
        <w:t xml:space="preserve">, </w:t>
      </w:r>
      <w:r w:rsidRPr="00605EB6">
        <w:t>présent</w:t>
      </w:r>
      <w:r w:rsidR="00C474C1">
        <w:t xml:space="preserve">, </w:t>
      </w:r>
      <w:r w:rsidRPr="00605EB6">
        <w:t>bien qu</w:t>
      </w:r>
      <w:r w:rsidR="00C474C1">
        <w:t>’</w:t>
      </w:r>
      <w:r w:rsidRPr="00605EB6">
        <w:t>il eût été congédié plusieurs jours auparavant</w:t>
      </w:r>
      <w:r w:rsidR="00C474C1">
        <w:t xml:space="preserve"> ; </w:t>
      </w:r>
      <w:r w:rsidRPr="00605EB6">
        <w:t>il avait vu partir la folle</w:t>
      </w:r>
      <w:r w:rsidR="00C474C1">
        <w:t>.</w:t>
      </w:r>
    </w:p>
    <w:p w14:paraId="131DD07C" w14:textId="77777777" w:rsidR="00C474C1" w:rsidRDefault="00C52F4A" w:rsidP="00C52F4A">
      <w:r w:rsidRPr="00605EB6">
        <w:t>On comprend combien durent être douloureuses les impressions de Charles Chevry en écoutant cet homme</w:t>
      </w:r>
      <w:r w:rsidR="00C474C1">
        <w:t xml:space="preserve">, </w:t>
      </w:r>
      <w:r w:rsidRPr="00605EB6">
        <w:t>racontant simplement</w:t>
      </w:r>
      <w:r w:rsidR="00C474C1">
        <w:t xml:space="preserve">, </w:t>
      </w:r>
      <w:r w:rsidRPr="00605EB6">
        <w:t>naïvement</w:t>
      </w:r>
      <w:r w:rsidR="00C474C1">
        <w:t xml:space="preserve">, </w:t>
      </w:r>
      <w:r w:rsidRPr="00605EB6">
        <w:t>avec conviction</w:t>
      </w:r>
      <w:r w:rsidR="00C474C1">
        <w:t xml:space="preserve">, </w:t>
      </w:r>
      <w:r w:rsidRPr="00605EB6">
        <w:t>ces choses monstrueuses qu</w:t>
      </w:r>
      <w:r w:rsidR="00C474C1">
        <w:t>’</w:t>
      </w:r>
      <w:r w:rsidRPr="00605EB6">
        <w:t>il croyait vraies</w:t>
      </w:r>
      <w:r w:rsidR="00C474C1">
        <w:t xml:space="preserve">, </w:t>
      </w:r>
      <w:r w:rsidRPr="00605EB6">
        <w:t>et quels efforts il dut faire sur lui-même pour ne pas laisser éclater son indignation</w:t>
      </w:r>
      <w:r w:rsidR="00C474C1">
        <w:t xml:space="preserve">, </w:t>
      </w:r>
      <w:r w:rsidRPr="00605EB6">
        <w:t>la colère qui grondait sourdement en lui</w:t>
      </w:r>
      <w:r w:rsidR="00C474C1">
        <w:t xml:space="preserve">. </w:t>
      </w:r>
      <w:r w:rsidRPr="00605EB6">
        <w:t>Pâle</w:t>
      </w:r>
      <w:r w:rsidR="00C474C1">
        <w:t xml:space="preserve">, </w:t>
      </w:r>
      <w:r w:rsidRPr="00605EB6">
        <w:t>frémissant</w:t>
      </w:r>
      <w:r w:rsidR="00C474C1">
        <w:t xml:space="preserve">, </w:t>
      </w:r>
      <w:r w:rsidRPr="00605EB6">
        <w:t>les dents serrées</w:t>
      </w:r>
      <w:r w:rsidR="00C474C1">
        <w:t xml:space="preserve">, </w:t>
      </w:r>
      <w:r w:rsidRPr="00605EB6">
        <w:t>il eut la force et le courage d</w:t>
      </w:r>
      <w:r w:rsidR="00C474C1">
        <w:t>’</w:t>
      </w:r>
      <w:r w:rsidRPr="00605EB6">
        <w:t>écouter jusqu</w:t>
      </w:r>
      <w:r w:rsidR="00C474C1">
        <w:t>’</w:t>
      </w:r>
      <w:r w:rsidRPr="00605EB6">
        <w:t>au bout</w:t>
      </w:r>
      <w:r w:rsidR="00C474C1">
        <w:t xml:space="preserve">, </w:t>
      </w:r>
      <w:r w:rsidRPr="00605EB6">
        <w:t>sans interrompre</w:t>
      </w:r>
      <w:r w:rsidR="00C474C1">
        <w:t xml:space="preserve">. </w:t>
      </w:r>
      <w:r w:rsidRPr="00605EB6">
        <w:t>D</w:t>
      </w:r>
      <w:r w:rsidR="00C474C1">
        <w:t>’</w:t>
      </w:r>
      <w:r w:rsidRPr="00605EB6">
        <w:t>ailleurs</w:t>
      </w:r>
      <w:r w:rsidR="00C474C1">
        <w:t xml:space="preserve">, </w:t>
      </w:r>
      <w:r w:rsidRPr="00605EB6">
        <w:t>ce récit l</w:t>
      </w:r>
      <w:r w:rsidR="00C474C1">
        <w:t>’</w:t>
      </w:r>
      <w:r w:rsidRPr="00605EB6">
        <w:t>instruisait</w:t>
      </w:r>
      <w:r w:rsidR="00C474C1">
        <w:t xml:space="preserve">. </w:t>
      </w:r>
      <w:r w:rsidRPr="00605EB6">
        <w:t>Il avait voulu savoir</w:t>
      </w:r>
      <w:r w:rsidR="00C474C1">
        <w:t xml:space="preserve">, </w:t>
      </w:r>
      <w:r w:rsidRPr="00605EB6">
        <w:t>il savait</w:t>
      </w:r>
      <w:r w:rsidR="00C474C1">
        <w:t xml:space="preserve">. </w:t>
      </w:r>
      <w:r w:rsidRPr="00605EB6">
        <w:t>Le doute n</w:t>
      </w:r>
      <w:r w:rsidR="00C474C1">
        <w:t>’</w:t>
      </w:r>
      <w:r w:rsidRPr="00605EB6">
        <w:t>était plus possible</w:t>
      </w:r>
      <w:r w:rsidR="00C474C1">
        <w:t xml:space="preserve">. </w:t>
      </w:r>
      <w:r w:rsidRPr="00605EB6">
        <w:t>Le baron de Simaise était un voleur</w:t>
      </w:r>
      <w:r w:rsidR="00C474C1">
        <w:t xml:space="preserve">, </w:t>
      </w:r>
      <w:r w:rsidRPr="00605EB6">
        <w:t>et</w:t>
      </w:r>
      <w:r w:rsidR="00C474C1">
        <w:t xml:space="preserve">, </w:t>
      </w:r>
      <w:r w:rsidRPr="00605EB6">
        <w:t>pour voler</w:t>
      </w:r>
      <w:r w:rsidR="00C474C1">
        <w:t xml:space="preserve">, </w:t>
      </w:r>
      <w:r w:rsidRPr="00605EB6">
        <w:t>il n</w:t>
      </w:r>
      <w:r w:rsidR="00C474C1">
        <w:t>’</w:t>
      </w:r>
      <w:r w:rsidRPr="00605EB6">
        <w:t>avait pas reculé devant un autre crime</w:t>
      </w:r>
      <w:r w:rsidR="00C474C1">
        <w:t xml:space="preserve">, </w:t>
      </w:r>
      <w:r w:rsidRPr="00605EB6">
        <w:t>un crime horrible</w:t>
      </w:r>
      <w:r w:rsidR="00C474C1">
        <w:t xml:space="preserve"> ! </w:t>
      </w:r>
      <w:r w:rsidRPr="00605EB6">
        <w:t>La trame ourdie contre la malheureuse marquise</w:t>
      </w:r>
      <w:r w:rsidR="00C474C1">
        <w:t xml:space="preserve">, </w:t>
      </w:r>
      <w:r w:rsidRPr="00605EB6">
        <w:t>pour la faire disparaître</w:t>
      </w:r>
      <w:r w:rsidR="00C474C1">
        <w:t xml:space="preserve">, </w:t>
      </w:r>
      <w:r w:rsidRPr="00605EB6">
        <w:t>était dévoilée</w:t>
      </w:r>
      <w:r w:rsidR="00C474C1">
        <w:t>.</w:t>
      </w:r>
    </w:p>
    <w:p w14:paraId="531FF092" w14:textId="77777777" w:rsidR="00C474C1" w:rsidRDefault="00C52F4A" w:rsidP="00C52F4A">
      <w:r w:rsidRPr="00605EB6">
        <w:t>Au bout d</w:t>
      </w:r>
      <w:r w:rsidR="00C474C1">
        <w:t>’</w:t>
      </w:r>
      <w:r w:rsidRPr="00605EB6">
        <w:t>un instant</w:t>
      </w:r>
      <w:r w:rsidR="00C474C1">
        <w:t xml:space="preserve">, </w:t>
      </w:r>
      <w:r w:rsidRPr="00605EB6">
        <w:t>faisant appel à sa volonté</w:t>
      </w:r>
      <w:r w:rsidR="00C474C1">
        <w:t xml:space="preserve">, </w:t>
      </w:r>
      <w:r w:rsidRPr="00605EB6">
        <w:t>se raidissant</w:t>
      </w:r>
      <w:r w:rsidR="00C474C1">
        <w:t xml:space="preserve">, </w:t>
      </w:r>
      <w:r w:rsidRPr="00605EB6">
        <w:t>il parvint à calmer son agitation</w:t>
      </w:r>
      <w:r w:rsidR="00C474C1">
        <w:t>.</w:t>
      </w:r>
    </w:p>
    <w:p w14:paraId="06720E00" w14:textId="781592AC" w:rsidR="00C474C1" w:rsidRDefault="0094609C" w:rsidP="00C52F4A">
      <w:r>
        <w:lastRenderedPageBreak/>
        <w:t>— </w:t>
      </w:r>
      <w:r w:rsidR="00C52F4A" w:rsidRPr="00605EB6">
        <w:t>N</w:t>
      </w:r>
      <w:r w:rsidR="00C474C1">
        <w:t>’</w:t>
      </w:r>
      <w:r w:rsidR="00C52F4A" w:rsidRPr="00605EB6">
        <w:t>était-elle pas enceinte</w:t>
      </w:r>
      <w:r w:rsidR="00C474C1">
        <w:t xml:space="preserve"> ? </w:t>
      </w:r>
      <w:r w:rsidR="00C52F4A" w:rsidRPr="00605EB6">
        <w:t>demanda-t-il</w:t>
      </w:r>
      <w:r w:rsidR="00C474C1">
        <w:t>.</w:t>
      </w:r>
    </w:p>
    <w:p w14:paraId="07FA55F1" w14:textId="5D242411" w:rsidR="00C474C1" w:rsidRDefault="0094609C" w:rsidP="00C52F4A">
      <w:r>
        <w:t>— </w:t>
      </w:r>
      <w:r w:rsidR="00C52F4A" w:rsidRPr="00605EB6">
        <w:t>Oui</w:t>
      </w:r>
      <w:r w:rsidR="00C474C1">
        <w:t xml:space="preserve">, </w:t>
      </w:r>
      <w:r w:rsidR="00C52F4A" w:rsidRPr="00605EB6">
        <w:t>monsieur</w:t>
      </w:r>
      <w:r w:rsidR="00C474C1">
        <w:t xml:space="preserve">, </w:t>
      </w:r>
      <w:r w:rsidR="00C52F4A" w:rsidRPr="00605EB6">
        <w:t>et tout près d</w:t>
      </w:r>
      <w:r w:rsidR="00C474C1">
        <w:t>’</w:t>
      </w:r>
      <w:r w:rsidR="00C52F4A" w:rsidRPr="00605EB6">
        <w:t>accoucher</w:t>
      </w:r>
      <w:r w:rsidR="00C474C1">
        <w:t>.</w:t>
      </w:r>
    </w:p>
    <w:p w14:paraId="3CCF692D" w14:textId="64EBBB0E" w:rsidR="00C474C1" w:rsidRDefault="0094609C" w:rsidP="00C52F4A">
      <w:r>
        <w:t>— </w:t>
      </w:r>
      <w:r w:rsidR="00C52F4A" w:rsidRPr="00605EB6">
        <w:t>Et elle était folle</w:t>
      </w:r>
      <w:r w:rsidR="00C474C1">
        <w:t> ?</w:t>
      </w:r>
    </w:p>
    <w:p w14:paraId="11515E67" w14:textId="743BC0EB" w:rsidR="00C474C1" w:rsidRDefault="0094609C" w:rsidP="00C52F4A">
      <w:r>
        <w:t>— </w:t>
      </w:r>
      <w:r w:rsidR="00C52F4A" w:rsidRPr="00605EB6">
        <w:t>Oui</w:t>
      </w:r>
      <w:r w:rsidR="00C474C1">
        <w:t xml:space="preserve">, </w:t>
      </w:r>
      <w:r w:rsidR="00C52F4A" w:rsidRPr="00605EB6">
        <w:t>monsieur</w:t>
      </w:r>
      <w:r w:rsidR="00C474C1">
        <w:t xml:space="preserve">, </w:t>
      </w:r>
      <w:r w:rsidR="00C52F4A" w:rsidRPr="00605EB6">
        <w:t>folle</w:t>
      </w:r>
      <w:r w:rsidR="00C474C1">
        <w:t> !</w:t>
      </w:r>
    </w:p>
    <w:p w14:paraId="7231A307" w14:textId="446C0949" w:rsidR="00C474C1" w:rsidRDefault="0094609C" w:rsidP="00C52F4A">
      <w:r>
        <w:t>— </w:t>
      </w:r>
      <w:r w:rsidR="00C52F4A" w:rsidRPr="00605EB6">
        <w:t>Êtes-vous bien sûr de cela</w:t>
      </w:r>
      <w:r w:rsidR="00C474C1">
        <w:t> ?</w:t>
      </w:r>
    </w:p>
    <w:p w14:paraId="6FD1CE57" w14:textId="2E0AA465" w:rsidR="00C474C1" w:rsidRDefault="0094609C" w:rsidP="00C52F4A">
      <w:r>
        <w:t>— </w:t>
      </w:r>
      <w:r w:rsidR="00C52F4A" w:rsidRPr="00605EB6">
        <w:t>Dame</w:t>
      </w:r>
      <w:r w:rsidR="00C474C1">
        <w:t xml:space="preserve">, </w:t>
      </w:r>
      <w:r w:rsidR="00C52F4A" w:rsidRPr="00605EB6">
        <w:t>monsieur</w:t>
      </w:r>
      <w:r w:rsidR="00C474C1">
        <w:t xml:space="preserve">, </w:t>
      </w:r>
      <w:r w:rsidR="00C52F4A" w:rsidRPr="00605EB6">
        <w:t>il faut bien le croire</w:t>
      </w:r>
      <w:r w:rsidR="00C474C1">
        <w:t xml:space="preserve">, </w:t>
      </w:r>
      <w:r w:rsidR="00C52F4A" w:rsidRPr="00605EB6">
        <w:t>puisque le médecin des fous a déclaré qu</w:t>
      </w:r>
      <w:r w:rsidR="00C474C1">
        <w:t>’</w:t>
      </w:r>
      <w:r w:rsidR="00C52F4A" w:rsidRPr="00605EB6">
        <w:t>elle devait être enfermée</w:t>
      </w:r>
      <w:r w:rsidR="00C474C1">
        <w:t>.</w:t>
      </w:r>
    </w:p>
    <w:p w14:paraId="2FEB066F" w14:textId="78C0C779" w:rsidR="00C474C1" w:rsidRDefault="0094609C" w:rsidP="00C52F4A">
      <w:r>
        <w:t>— </w:t>
      </w:r>
      <w:r w:rsidR="00C52F4A" w:rsidRPr="00605EB6">
        <w:t>Et vous croyez qu</w:t>
      </w:r>
      <w:r w:rsidR="00C474C1">
        <w:t>’</w:t>
      </w:r>
      <w:r w:rsidR="00C52F4A" w:rsidRPr="00605EB6">
        <w:t>on l</w:t>
      </w:r>
      <w:r w:rsidR="00C474C1">
        <w:t>’</w:t>
      </w:r>
      <w:r w:rsidR="00C52F4A" w:rsidRPr="00605EB6">
        <w:t>a emmenée en Angleterre</w:t>
      </w:r>
      <w:r w:rsidR="00C474C1">
        <w:t> ?</w:t>
      </w:r>
    </w:p>
    <w:p w14:paraId="72DBF6C8" w14:textId="2DA4A770" w:rsidR="00C474C1" w:rsidRDefault="0094609C" w:rsidP="00C52F4A">
      <w:r>
        <w:t>— </w:t>
      </w:r>
      <w:r w:rsidR="00C52F4A" w:rsidRPr="00605EB6">
        <w:t>Oui</w:t>
      </w:r>
      <w:r w:rsidR="00C474C1">
        <w:t xml:space="preserve">, </w:t>
      </w:r>
      <w:r w:rsidR="00C52F4A" w:rsidRPr="00605EB6">
        <w:t>monsieur</w:t>
      </w:r>
      <w:r w:rsidR="00C474C1">
        <w:t xml:space="preserve">, </w:t>
      </w:r>
      <w:r w:rsidR="00C52F4A" w:rsidRPr="00605EB6">
        <w:t>près de son oncle</w:t>
      </w:r>
      <w:r w:rsidR="00C474C1">
        <w:t xml:space="preserve"> ; </w:t>
      </w:r>
      <w:r w:rsidR="00C52F4A" w:rsidRPr="00605EB6">
        <w:t>je savais le nom de cet oncle</w:t>
      </w:r>
      <w:r w:rsidR="00C474C1">
        <w:t xml:space="preserve"> ; </w:t>
      </w:r>
      <w:r w:rsidR="00C52F4A" w:rsidRPr="00605EB6">
        <w:t>mais</w:t>
      </w:r>
      <w:r w:rsidR="00C474C1">
        <w:t xml:space="preserve">, </w:t>
      </w:r>
      <w:r w:rsidR="00C52F4A" w:rsidRPr="00605EB6">
        <w:t>depuis le temps</w:t>
      </w:r>
      <w:r w:rsidR="00C474C1">
        <w:t xml:space="preserve">, </w:t>
      </w:r>
      <w:r w:rsidR="00C52F4A" w:rsidRPr="00605EB6">
        <w:t>je l</w:t>
      </w:r>
      <w:r w:rsidR="00C474C1">
        <w:t>’</w:t>
      </w:r>
      <w:r w:rsidR="00C52F4A" w:rsidRPr="00605EB6">
        <w:t>ai oublié</w:t>
      </w:r>
      <w:r w:rsidR="00C474C1">
        <w:t>.</w:t>
      </w:r>
    </w:p>
    <w:p w14:paraId="73711B31" w14:textId="592429FB" w:rsidR="00C474C1" w:rsidRDefault="0094609C" w:rsidP="00C52F4A">
      <w:r>
        <w:t>— </w:t>
      </w:r>
      <w:r w:rsidR="00C52F4A" w:rsidRPr="00605EB6">
        <w:t>Et le nom du médecin</w:t>
      </w:r>
      <w:r w:rsidR="00C474C1">
        <w:t> ?</w:t>
      </w:r>
    </w:p>
    <w:p w14:paraId="3F63ACF0" w14:textId="43C6E08C" w:rsidR="00C474C1" w:rsidRDefault="0094609C" w:rsidP="00C52F4A">
      <w:r>
        <w:t>— </w:t>
      </w:r>
      <w:r w:rsidR="00C52F4A" w:rsidRPr="00605EB6">
        <w:t>Je l</w:t>
      </w:r>
      <w:r w:rsidR="00C474C1">
        <w:t>’</w:t>
      </w:r>
      <w:r w:rsidR="00C52F4A" w:rsidRPr="00605EB6">
        <w:t>ai oublié aussi</w:t>
      </w:r>
      <w:r w:rsidR="00C474C1">
        <w:t xml:space="preserve"> ; </w:t>
      </w:r>
      <w:r w:rsidR="00C52F4A" w:rsidRPr="00605EB6">
        <w:t>mais je crois me rappeler qu</w:t>
      </w:r>
      <w:r w:rsidR="00C474C1">
        <w:t>’</w:t>
      </w:r>
      <w:r w:rsidR="00C52F4A" w:rsidRPr="00605EB6">
        <w:t>il a une maison de santé à Auteuil</w:t>
      </w:r>
      <w:r w:rsidR="00C474C1">
        <w:t xml:space="preserve"> ; </w:t>
      </w:r>
      <w:r w:rsidR="00C52F4A" w:rsidRPr="00605EB6">
        <w:t>c</w:t>
      </w:r>
      <w:r w:rsidR="00C474C1">
        <w:t>’</w:t>
      </w:r>
      <w:r w:rsidR="00C52F4A" w:rsidRPr="00605EB6">
        <w:t>est là</w:t>
      </w:r>
      <w:r w:rsidR="00C474C1">
        <w:t xml:space="preserve">, </w:t>
      </w:r>
      <w:r w:rsidR="00C52F4A" w:rsidRPr="00605EB6">
        <w:t>d</w:t>
      </w:r>
      <w:r w:rsidR="00C474C1">
        <w:t>’</w:t>
      </w:r>
      <w:r w:rsidR="00C52F4A" w:rsidRPr="00605EB6">
        <w:t>abord</w:t>
      </w:r>
      <w:r w:rsidR="00C474C1">
        <w:t xml:space="preserve">, </w:t>
      </w:r>
      <w:r w:rsidR="00C52F4A" w:rsidRPr="00605EB6">
        <w:t>que la dame a été enfermée avant de partir pour l</w:t>
      </w:r>
      <w:r w:rsidR="00C474C1">
        <w:t>’</w:t>
      </w:r>
      <w:r w:rsidR="00C52F4A" w:rsidRPr="00605EB6">
        <w:t>Angleterre</w:t>
      </w:r>
      <w:r w:rsidR="00C474C1">
        <w:t>.</w:t>
      </w:r>
    </w:p>
    <w:p w14:paraId="6BF96119" w14:textId="247E3F13" w:rsidR="00C474C1" w:rsidRDefault="0094609C" w:rsidP="00C52F4A">
      <w:r>
        <w:t>— </w:t>
      </w:r>
      <w:r w:rsidR="00C52F4A" w:rsidRPr="00605EB6">
        <w:t>Savez-vous encore autre chose</w:t>
      </w:r>
      <w:r w:rsidR="00C474C1">
        <w:t> ?</w:t>
      </w:r>
    </w:p>
    <w:p w14:paraId="2CC3A75B" w14:textId="1E75E805" w:rsidR="00C474C1" w:rsidRDefault="0094609C" w:rsidP="00C52F4A">
      <w:r>
        <w:t>— </w:t>
      </w:r>
      <w:r w:rsidR="00C52F4A" w:rsidRPr="00605EB6">
        <w:t>Je vous ai dit</w:t>
      </w:r>
      <w:r w:rsidR="00C474C1">
        <w:t xml:space="preserve">, </w:t>
      </w:r>
      <w:r w:rsidR="00C52F4A" w:rsidRPr="00605EB6">
        <w:t>monsieur</w:t>
      </w:r>
      <w:r w:rsidR="00C474C1">
        <w:t xml:space="preserve">, </w:t>
      </w:r>
      <w:r w:rsidR="00C52F4A" w:rsidRPr="00605EB6">
        <w:t>tout ce que je sais</w:t>
      </w:r>
      <w:r w:rsidR="00C474C1">
        <w:t>.</w:t>
      </w:r>
    </w:p>
    <w:p w14:paraId="132DD395" w14:textId="77777777" w:rsidR="00C474C1" w:rsidRDefault="00C52F4A" w:rsidP="00C52F4A">
      <w:r w:rsidRPr="00605EB6">
        <w:t>Charles Chevry comprit qu</w:t>
      </w:r>
      <w:r w:rsidR="00C474C1">
        <w:t>’</w:t>
      </w:r>
      <w:r w:rsidRPr="00605EB6">
        <w:t>il n</w:t>
      </w:r>
      <w:r w:rsidR="00C474C1">
        <w:t>’</w:t>
      </w:r>
      <w:r w:rsidRPr="00605EB6">
        <w:t>en apprendrait pas davantage à Port-Marly</w:t>
      </w:r>
      <w:r w:rsidR="00C474C1">
        <w:t xml:space="preserve">, </w:t>
      </w:r>
      <w:r w:rsidRPr="00605EB6">
        <w:t>et qu</w:t>
      </w:r>
      <w:r w:rsidR="00C474C1">
        <w:t>’</w:t>
      </w:r>
      <w:r w:rsidRPr="00605EB6">
        <w:t>il perdrait un temps précieux à interroger d</w:t>
      </w:r>
      <w:r w:rsidR="00C474C1">
        <w:t>’</w:t>
      </w:r>
      <w:r w:rsidRPr="00605EB6">
        <w:t>autres personnes</w:t>
      </w:r>
      <w:r w:rsidR="00C474C1">
        <w:t>.</w:t>
      </w:r>
    </w:p>
    <w:p w14:paraId="7D41441A" w14:textId="77777777" w:rsidR="00C474C1" w:rsidRDefault="00C52F4A" w:rsidP="00C52F4A">
      <w:r w:rsidRPr="00605EB6">
        <w:t>Il remercia les deux jardiniers</w:t>
      </w:r>
      <w:r w:rsidR="00C474C1">
        <w:t xml:space="preserve">, </w:t>
      </w:r>
      <w:r w:rsidRPr="00605EB6">
        <w:t>leur mettant un louis dans la main</w:t>
      </w:r>
      <w:r w:rsidR="00C474C1">
        <w:t xml:space="preserve">, </w:t>
      </w:r>
      <w:r w:rsidRPr="00605EB6">
        <w:t>appela le petit garçon</w:t>
      </w:r>
      <w:r w:rsidR="00C474C1">
        <w:t xml:space="preserve">, </w:t>
      </w:r>
      <w:r w:rsidRPr="00605EB6">
        <w:t>à qui il donna une pièce de cinq francs</w:t>
      </w:r>
      <w:r w:rsidR="00C474C1">
        <w:t xml:space="preserve">, </w:t>
      </w:r>
      <w:r w:rsidRPr="00605EB6">
        <w:t>rejoignit sa voiture et reprit aussitôt la route de Paris</w:t>
      </w:r>
      <w:r w:rsidR="00C474C1">
        <w:t>.</w:t>
      </w:r>
    </w:p>
    <w:p w14:paraId="36B91B78" w14:textId="62E68896" w:rsidR="00C474C1" w:rsidRDefault="0094609C" w:rsidP="00C52F4A">
      <w:r>
        <w:t>— </w:t>
      </w:r>
      <w:r w:rsidR="00C52F4A" w:rsidRPr="00605EB6">
        <w:t>Ah</w:t>
      </w:r>
      <w:r w:rsidR="00C474C1">
        <w:t xml:space="preserve"> ! </w:t>
      </w:r>
      <w:r w:rsidR="00C52F4A" w:rsidRPr="00605EB6">
        <w:t>le misérable</w:t>
      </w:r>
      <w:r w:rsidR="00C474C1">
        <w:t xml:space="preserve">, </w:t>
      </w:r>
      <w:r w:rsidR="00C52F4A" w:rsidRPr="00605EB6">
        <w:t>l</w:t>
      </w:r>
      <w:r w:rsidR="00C474C1">
        <w:t>’</w:t>
      </w:r>
      <w:r w:rsidR="00C52F4A" w:rsidRPr="00605EB6">
        <w:t>infâme</w:t>
      </w:r>
      <w:r w:rsidR="00C474C1">
        <w:t xml:space="preserve"> ! </w:t>
      </w:r>
      <w:r w:rsidR="00C52F4A" w:rsidRPr="00605EB6">
        <w:t>se disait-il</w:t>
      </w:r>
      <w:r w:rsidR="00C474C1">
        <w:t xml:space="preserve"> ; </w:t>
      </w:r>
      <w:r w:rsidR="00C52F4A" w:rsidRPr="00605EB6">
        <w:t>est-il possible qu</w:t>
      </w:r>
      <w:r w:rsidR="00C474C1">
        <w:t>’</w:t>
      </w:r>
      <w:r w:rsidR="00C52F4A" w:rsidRPr="00605EB6">
        <w:t xml:space="preserve">il y ait sur la terre de pareils scélérats et que Dieu les laisse </w:t>
      </w:r>
      <w:r w:rsidR="00C52F4A" w:rsidRPr="00605EB6">
        <w:lastRenderedPageBreak/>
        <w:t>vivre</w:t>
      </w:r>
      <w:r w:rsidR="00C474C1">
        <w:t xml:space="preserve"> !… </w:t>
      </w:r>
      <w:r w:rsidR="00C52F4A" w:rsidRPr="00605EB6">
        <w:t>Mais</w:t>
      </w:r>
      <w:r w:rsidR="00C474C1">
        <w:t xml:space="preserve">, </w:t>
      </w:r>
      <w:r w:rsidR="00C52F4A" w:rsidRPr="00605EB6">
        <w:t>je le tiens</w:t>
      </w:r>
      <w:r w:rsidR="00C474C1">
        <w:t xml:space="preserve">, </w:t>
      </w:r>
      <w:r w:rsidR="00C52F4A" w:rsidRPr="00605EB6">
        <w:t>il ne m</w:t>
      </w:r>
      <w:r w:rsidR="00C474C1">
        <w:t>’</w:t>
      </w:r>
      <w:r w:rsidR="00C52F4A" w:rsidRPr="00605EB6">
        <w:t>échappera pas</w:t>
      </w:r>
      <w:r w:rsidR="00C474C1">
        <w:t xml:space="preserve"> ! </w:t>
      </w:r>
      <w:r w:rsidR="00C52F4A" w:rsidRPr="00605EB6">
        <w:t>De gré ou de force</w:t>
      </w:r>
      <w:r w:rsidR="00C474C1">
        <w:t xml:space="preserve">, </w:t>
      </w:r>
      <w:r w:rsidR="00C52F4A" w:rsidRPr="00605EB6">
        <w:t>il faudra bien qu</w:t>
      </w:r>
      <w:r w:rsidR="00C474C1">
        <w:t>’</w:t>
      </w:r>
      <w:r w:rsidR="00C52F4A" w:rsidRPr="00605EB6">
        <w:t>il me dise où est la marquise de Chamarande</w:t>
      </w:r>
      <w:r w:rsidR="00C474C1">
        <w:t xml:space="preserve">, </w:t>
      </w:r>
      <w:r w:rsidR="00C52F4A" w:rsidRPr="00605EB6">
        <w:t>où est son enfant</w:t>
      </w:r>
      <w:r w:rsidR="00C474C1">
        <w:t> ! M. </w:t>
      </w:r>
      <w:r w:rsidR="00C52F4A" w:rsidRPr="00605EB6">
        <w:t>Van Ossen m</w:t>
      </w:r>
      <w:r w:rsidR="00C474C1">
        <w:t>’</w:t>
      </w:r>
      <w:r w:rsidR="00C52F4A" w:rsidRPr="00605EB6">
        <w:t>a recommandé d</w:t>
      </w:r>
      <w:r w:rsidR="00C474C1">
        <w:t>’</w:t>
      </w:r>
      <w:r w:rsidR="00C52F4A" w:rsidRPr="00605EB6">
        <w:t>être prudent</w:t>
      </w:r>
      <w:r w:rsidR="00C474C1">
        <w:t xml:space="preserve">, </w:t>
      </w:r>
      <w:r w:rsidR="00C52F4A" w:rsidRPr="00605EB6">
        <w:t>patient</w:t>
      </w:r>
      <w:r w:rsidR="00C474C1">
        <w:t xml:space="preserve">, </w:t>
      </w:r>
      <w:r w:rsidR="00C52F4A" w:rsidRPr="00605EB6">
        <w:t>de ne rien brusquer</w:t>
      </w:r>
      <w:r w:rsidR="00C474C1">
        <w:t xml:space="preserve"> ; </w:t>
      </w:r>
      <w:r w:rsidR="00C52F4A" w:rsidRPr="00605EB6">
        <w:t>soit</w:t>
      </w:r>
      <w:r w:rsidR="00C474C1">
        <w:t xml:space="preserve">, </w:t>
      </w:r>
      <w:r w:rsidR="00C52F4A" w:rsidRPr="00605EB6">
        <w:t>j</w:t>
      </w:r>
      <w:r w:rsidR="00C474C1">
        <w:t>’</w:t>
      </w:r>
      <w:r w:rsidR="00C52F4A" w:rsidRPr="00605EB6">
        <w:t>agirai ainsi qu</w:t>
      </w:r>
      <w:r w:rsidR="00C474C1">
        <w:t>’</w:t>
      </w:r>
      <w:r w:rsidR="00C52F4A" w:rsidRPr="00605EB6">
        <w:t>il me l</w:t>
      </w:r>
      <w:r w:rsidR="00C474C1">
        <w:t>’</w:t>
      </w:r>
      <w:r w:rsidR="00C52F4A" w:rsidRPr="00605EB6">
        <w:t>a conseillé</w:t>
      </w:r>
      <w:r w:rsidR="00C474C1">
        <w:t xml:space="preserve">… </w:t>
      </w:r>
      <w:r w:rsidR="00C52F4A" w:rsidRPr="00605EB6">
        <w:t>En France</w:t>
      </w:r>
      <w:r w:rsidR="00C474C1">
        <w:t xml:space="preserve">, </w:t>
      </w:r>
      <w:r w:rsidR="00C52F4A" w:rsidRPr="00605EB6">
        <w:t>la justice est sévère</w:t>
      </w:r>
      <w:r w:rsidR="00C474C1">
        <w:t xml:space="preserve"> ; </w:t>
      </w:r>
      <w:r w:rsidR="00C52F4A" w:rsidRPr="00605EB6">
        <w:t>c</w:t>
      </w:r>
      <w:r w:rsidR="00C474C1">
        <w:t>’</w:t>
      </w:r>
      <w:r w:rsidR="00C52F4A" w:rsidRPr="00605EB6">
        <w:t>est au bagne que je puis envoyer le baron de Simaise</w:t>
      </w:r>
      <w:r w:rsidR="00C474C1">
        <w:t xml:space="preserve"> ; </w:t>
      </w:r>
      <w:r w:rsidR="00C52F4A" w:rsidRPr="00605EB6">
        <w:t>pour cela</w:t>
      </w:r>
      <w:r w:rsidR="00C474C1">
        <w:t xml:space="preserve">, </w:t>
      </w:r>
      <w:r w:rsidR="00C52F4A" w:rsidRPr="00605EB6">
        <w:t>je n</w:t>
      </w:r>
      <w:r w:rsidR="00C474C1">
        <w:t>’</w:t>
      </w:r>
      <w:r w:rsidR="00C52F4A" w:rsidRPr="00605EB6">
        <w:t>ai que quelques paroles à dire</w:t>
      </w:r>
      <w:r w:rsidR="00C474C1">
        <w:t xml:space="preserve">. </w:t>
      </w:r>
      <w:r w:rsidR="00C52F4A" w:rsidRPr="00605EB6">
        <w:t>Mais il y a une femme</w:t>
      </w:r>
      <w:r w:rsidR="00C474C1">
        <w:t xml:space="preserve">, </w:t>
      </w:r>
      <w:r w:rsidR="00C52F4A" w:rsidRPr="00605EB6">
        <w:t>des enfants</w:t>
      </w:r>
      <w:r w:rsidR="00C474C1">
        <w:t xml:space="preserve">. </w:t>
      </w:r>
      <w:r w:rsidR="00C52F4A" w:rsidRPr="00605EB6">
        <w:t>Dois-je frapper ces têtes innocentes en même temps que celle du criminel</w:t>
      </w:r>
      <w:r w:rsidR="00C474C1">
        <w:t xml:space="preserve"> ? </w:t>
      </w:r>
      <w:r w:rsidR="00C52F4A" w:rsidRPr="00605EB6">
        <w:t>Oh</w:t>
      </w:r>
      <w:r w:rsidR="00C474C1">
        <w:t xml:space="preserve"> ! </w:t>
      </w:r>
      <w:r w:rsidR="00C52F4A" w:rsidRPr="00605EB6">
        <w:t>non</w:t>
      </w:r>
      <w:r w:rsidR="00C474C1">
        <w:t xml:space="preserve">, </w:t>
      </w:r>
      <w:r w:rsidR="00C52F4A" w:rsidRPr="00605EB6">
        <w:t>non</w:t>
      </w:r>
      <w:r w:rsidR="00C474C1">
        <w:t xml:space="preserve">, </w:t>
      </w:r>
      <w:r w:rsidR="00C52F4A" w:rsidRPr="00605EB6">
        <w:t>ce serait cruel</w:t>
      </w:r>
      <w:r w:rsidR="004540F3">
        <w:t>,</w:t>
      </w:r>
      <w:r w:rsidR="00C474C1">
        <w:t xml:space="preserve"> </w:t>
      </w:r>
      <w:r w:rsidR="00C52F4A" w:rsidRPr="00605EB6">
        <w:t>ce serait un acte odieux</w:t>
      </w:r>
      <w:r w:rsidR="00C474C1">
        <w:t xml:space="preserve">, </w:t>
      </w:r>
      <w:r w:rsidR="00C52F4A" w:rsidRPr="00605EB6">
        <w:t>une affreuse cruauté</w:t>
      </w:r>
      <w:r w:rsidR="00C474C1">
        <w:t xml:space="preserve">. </w:t>
      </w:r>
      <w:r w:rsidR="00C52F4A" w:rsidRPr="00605EB6">
        <w:t>Ah</w:t>
      </w:r>
      <w:r w:rsidR="00C474C1">
        <w:t xml:space="preserve"> ! </w:t>
      </w:r>
      <w:r w:rsidR="00C52F4A" w:rsidRPr="00605EB6">
        <w:t>baron de Simaise</w:t>
      </w:r>
      <w:r w:rsidR="00C474C1">
        <w:t xml:space="preserve">, </w:t>
      </w:r>
      <w:r w:rsidR="00C52F4A" w:rsidRPr="00605EB6">
        <w:t>vous êtes bien heureux aujourd</w:t>
      </w:r>
      <w:r w:rsidR="00C474C1">
        <w:t>’</w:t>
      </w:r>
      <w:r w:rsidR="00C52F4A" w:rsidRPr="00605EB6">
        <w:t>hui d</w:t>
      </w:r>
      <w:r w:rsidR="00C474C1">
        <w:t>’</w:t>
      </w:r>
      <w:r w:rsidR="00C52F4A" w:rsidRPr="00605EB6">
        <w:t>avoir une femme</w:t>
      </w:r>
      <w:r w:rsidR="00C474C1">
        <w:t xml:space="preserve">, </w:t>
      </w:r>
      <w:r w:rsidR="00C52F4A" w:rsidRPr="00605EB6">
        <w:t>des enfants pour vous protéger contre moi</w:t>
      </w:r>
      <w:r w:rsidR="00C474C1">
        <w:t> !</w:t>
      </w:r>
    </w:p>
    <w:p w14:paraId="4AE9CDE3" w14:textId="3A50FEDA" w:rsidR="00C474C1" w:rsidRDefault="00C52F4A" w:rsidP="00C52F4A">
      <w:r w:rsidRPr="006E5CF2">
        <w:t>Pendant huit jours</w:t>
      </w:r>
      <w:r w:rsidR="00C474C1">
        <w:t xml:space="preserve">, </w:t>
      </w:r>
      <w:r w:rsidR="006E5CF2">
        <w:t>il</w:t>
      </w:r>
      <w:r w:rsidR="006E5CF2" w:rsidRPr="006E5CF2">
        <w:t xml:space="preserve"> </w:t>
      </w:r>
      <w:r w:rsidRPr="006E5CF2">
        <w:t>fit des recherches à Auteuil d</w:t>
      </w:r>
      <w:r w:rsidR="00C474C1">
        <w:t>’</w:t>
      </w:r>
      <w:r w:rsidRPr="006E5CF2">
        <w:t>abord</w:t>
      </w:r>
      <w:r w:rsidR="00C474C1">
        <w:t xml:space="preserve">, </w:t>
      </w:r>
      <w:r w:rsidRPr="006E5CF2">
        <w:t>ensuite dans Paris et dans toute la banlieue</w:t>
      </w:r>
      <w:r w:rsidR="00C474C1">
        <w:t xml:space="preserve">. </w:t>
      </w:r>
      <w:r w:rsidRPr="006E5CF2">
        <w:t>Partout</w:t>
      </w:r>
      <w:r w:rsidR="00C474C1">
        <w:t xml:space="preserve">, </w:t>
      </w:r>
      <w:r w:rsidRPr="006E5CF2">
        <w:t>prudemment</w:t>
      </w:r>
      <w:r w:rsidR="00C474C1">
        <w:t xml:space="preserve">, </w:t>
      </w:r>
      <w:r w:rsidRPr="006E5CF2">
        <w:t>adroitement</w:t>
      </w:r>
      <w:r w:rsidR="00C474C1">
        <w:t xml:space="preserve">, </w:t>
      </w:r>
      <w:r w:rsidRPr="006E5CF2">
        <w:t>il prenait des informations</w:t>
      </w:r>
      <w:r w:rsidR="00C474C1">
        <w:t xml:space="preserve">. </w:t>
      </w:r>
      <w:r w:rsidRPr="006E5CF2">
        <w:t>Il était persuadé que la marquise</w:t>
      </w:r>
      <w:r w:rsidR="00C474C1">
        <w:t xml:space="preserve">, </w:t>
      </w:r>
      <w:r w:rsidRPr="006E5CF2">
        <w:t>si elle existait encore</w:t>
      </w:r>
      <w:r w:rsidR="00C474C1">
        <w:t xml:space="preserve">, </w:t>
      </w:r>
      <w:r w:rsidRPr="006E5CF2">
        <w:t>avait été enfermée</w:t>
      </w:r>
      <w:r w:rsidR="00C474C1">
        <w:t xml:space="preserve">, </w:t>
      </w:r>
      <w:r w:rsidRPr="00605EB6">
        <w:t>séquestrée à Paris même ou dans les environs</w:t>
      </w:r>
      <w:r w:rsidR="00C474C1">
        <w:t xml:space="preserve">. </w:t>
      </w:r>
      <w:r w:rsidRPr="00605EB6">
        <w:t>Mais il finit par comprendre qu</w:t>
      </w:r>
      <w:r w:rsidR="00C474C1">
        <w:t>’</w:t>
      </w:r>
      <w:r w:rsidRPr="00605EB6">
        <w:t>il perdait absolument son temps</w:t>
      </w:r>
      <w:r w:rsidR="00C474C1">
        <w:t xml:space="preserve">. </w:t>
      </w:r>
      <w:r w:rsidRPr="00605EB6">
        <w:t>Autant chercher une épingle dans l</w:t>
      </w:r>
      <w:r w:rsidR="00C474C1">
        <w:t>’</w:t>
      </w:r>
      <w:r w:rsidRPr="00605EB6">
        <w:t>herbe haute et drue d</w:t>
      </w:r>
      <w:r w:rsidR="00C474C1">
        <w:t>’</w:t>
      </w:r>
      <w:r w:rsidRPr="00605EB6">
        <w:t>une prairie</w:t>
      </w:r>
      <w:r w:rsidR="00C474C1">
        <w:t xml:space="preserve">. </w:t>
      </w:r>
      <w:r w:rsidRPr="00605EB6">
        <w:t>Seul</w:t>
      </w:r>
      <w:r w:rsidR="00C474C1">
        <w:t xml:space="preserve">, </w:t>
      </w:r>
      <w:r w:rsidRPr="00605EB6">
        <w:t>il ne pouvait rien</w:t>
      </w:r>
      <w:r w:rsidR="00C474C1">
        <w:t xml:space="preserve">. </w:t>
      </w:r>
      <w:r w:rsidRPr="00605EB6">
        <w:t>Continuer ses recherches dans les mêmes conditions était illusoire</w:t>
      </w:r>
      <w:r w:rsidR="00C474C1">
        <w:t xml:space="preserve">. </w:t>
      </w:r>
      <w:r w:rsidRPr="00605EB6">
        <w:t>Il pouvait chercher ainsi inutilement pendant des années</w:t>
      </w:r>
      <w:r w:rsidR="00C474C1">
        <w:t>.</w:t>
      </w:r>
    </w:p>
    <w:p w14:paraId="53AA3E3A" w14:textId="105C7082" w:rsidR="00C474C1" w:rsidRDefault="00C52F4A" w:rsidP="00C52F4A">
      <w:r w:rsidRPr="00605EB6">
        <w:t>Il savait la conduite que menait le baron de Simaise</w:t>
      </w:r>
      <w:r w:rsidR="00C474C1">
        <w:t xml:space="preserve">. </w:t>
      </w:r>
      <w:r w:rsidRPr="00605EB6">
        <w:t>Toutes les personnes qu</w:t>
      </w:r>
      <w:r w:rsidR="00C474C1">
        <w:t>’</w:t>
      </w:r>
      <w:r w:rsidRPr="00605EB6">
        <w:t>il interrogeait au sujet de la baronne lui en disaient le plus grand bien</w:t>
      </w:r>
      <w:r w:rsidR="00C474C1">
        <w:t xml:space="preserve">. </w:t>
      </w:r>
      <w:r w:rsidRPr="00605EB6">
        <w:t>Les paroles abondaient</w:t>
      </w:r>
      <w:r w:rsidR="00C474C1">
        <w:t xml:space="preserve">, </w:t>
      </w:r>
      <w:r w:rsidRPr="00605EB6">
        <w:t>ne tarissaient point quand on faisait son éloge</w:t>
      </w:r>
      <w:r w:rsidR="00C474C1">
        <w:t xml:space="preserve">. </w:t>
      </w:r>
      <w:r w:rsidRPr="00605EB6">
        <w:t>C</w:t>
      </w:r>
      <w:r w:rsidR="00C474C1">
        <w:t>’</w:t>
      </w:r>
      <w:r w:rsidRPr="00605EB6">
        <w:t>était une noble et digne jeune femme</w:t>
      </w:r>
      <w:r w:rsidR="00C474C1">
        <w:t xml:space="preserve">, </w:t>
      </w:r>
      <w:r w:rsidRPr="00605EB6">
        <w:t>ayant le cœur haut placé</w:t>
      </w:r>
      <w:r w:rsidR="00C474C1">
        <w:t xml:space="preserve">, </w:t>
      </w:r>
      <w:r w:rsidRPr="00605EB6">
        <w:t>douce</w:t>
      </w:r>
      <w:r w:rsidR="00C474C1">
        <w:t xml:space="preserve">, </w:t>
      </w:r>
      <w:r w:rsidRPr="00605EB6">
        <w:t>bonne</w:t>
      </w:r>
      <w:r w:rsidR="00C474C1">
        <w:t xml:space="preserve">, </w:t>
      </w:r>
      <w:r w:rsidRPr="00605EB6">
        <w:t>dévouée</w:t>
      </w:r>
      <w:r w:rsidR="00C474C1">
        <w:t xml:space="preserve">, </w:t>
      </w:r>
      <w:r w:rsidRPr="00605EB6">
        <w:t>adorant ses enfants</w:t>
      </w:r>
      <w:r w:rsidR="00C474C1">
        <w:t xml:space="preserve">. </w:t>
      </w:r>
      <w:r w:rsidRPr="00605EB6">
        <w:t>Son mari avait tous les vices</w:t>
      </w:r>
      <w:r w:rsidR="00C474C1">
        <w:t xml:space="preserve">, </w:t>
      </w:r>
      <w:r w:rsidRPr="00605EB6">
        <w:t>elle toutes les vertus</w:t>
      </w:r>
      <w:r w:rsidR="00C474C1">
        <w:t xml:space="preserve">. </w:t>
      </w:r>
      <w:r w:rsidRPr="00605EB6">
        <w:t>Elle souffrait</w:t>
      </w:r>
      <w:r w:rsidR="00C474C1">
        <w:t xml:space="preserve">, </w:t>
      </w:r>
      <w:r w:rsidRPr="00605EB6">
        <w:t>elle était malheureuse</w:t>
      </w:r>
      <w:r w:rsidR="004540F3">
        <w:t> ;</w:t>
      </w:r>
      <w:r w:rsidR="00C474C1">
        <w:t xml:space="preserve"> </w:t>
      </w:r>
      <w:r w:rsidRPr="00605EB6">
        <w:t>on la plaignait</w:t>
      </w:r>
      <w:r w:rsidR="00C474C1">
        <w:t>.</w:t>
      </w:r>
    </w:p>
    <w:p w14:paraId="495C7062" w14:textId="77777777" w:rsidR="00C474C1" w:rsidRDefault="00C52F4A" w:rsidP="00C52F4A">
      <w:r w:rsidRPr="00605EB6">
        <w:lastRenderedPageBreak/>
        <w:t>Avant de frapper le coup terrible qu</w:t>
      </w:r>
      <w:r w:rsidR="00C474C1">
        <w:t>’</w:t>
      </w:r>
      <w:r w:rsidRPr="00605EB6">
        <w:t>il réservait au baron</w:t>
      </w:r>
      <w:r w:rsidR="00C474C1">
        <w:t xml:space="preserve">, </w:t>
      </w:r>
      <w:r w:rsidRPr="00605EB6">
        <w:t>Charles Chevry résolut de voir la baronne</w:t>
      </w:r>
      <w:r w:rsidR="00C474C1">
        <w:t xml:space="preserve">. </w:t>
      </w:r>
      <w:r w:rsidRPr="00605EB6">
        <w:t>Sans doute elle ne savait rien</w:t>
      </w:r>
      <w:r w:rsidR="00C474C1">
        <w:t xml:space="preserve">, </w:t>
      </w:r>
      <w:r w:rsidRPr="00605EB6">
        <w:t>mais il l</w:t>
      </w:r>
      <w:r w:rsidR="00C474C1">
        <w:t>’</w:t>
      </w:r>
      <w:r w:rsidRPr="00605EB6">
        <w:t>instruirait</w:t>
      </w:r>
      <w:r w:rsidR="00C474C1">
        <w:t xml:space="preserve"> ; </w:t>
      </w:r>
      <w:r w:rsidRPr="00605EB6">
        <w:t>et</w:t>
      </w:r>
      <w:r w:rsidR="00C474C1">
        <w:t xml:space="preserve">, </w:t>
      </w:r>
      <w:r w:rsidRPr="00605EB6">
        <w:t>si elle était bien telle qu</w:t>
      </w:r>
      <w:r w:rsidR="00C474C1">
        <w:t>’</w:t>
      </w:r>
      <w:r w:rsidRPr="00605EB6">
        <w:t>on la lui avait dépeinte</w:t>
      </w:r>
      <w:r w:rsidR="00C474C1">
        <w:t xml:space="preserve">, </w:t>
      </w:r>
      <w:r w:rsidRPr="00605EB6">
        <w:t>elle deviendrait aussitôt son alliée</w:t>
      </w:r>
      <w:r w:rsidR="00C474C1">
        <w:t xml:space="preserve">. </w:t>
      </w:r>
      <w:r w:rsidRPr="00605EB6">
        <w:t>Cédant à la menace</w:t>
      </w:r>
      <w:r w:rsidR="00C474C1">
        <w:t xml:space="preserve">, </w:t>
      </w:r>
      <w:r w:rsidRPr="00605EB6">
        <w:t>voulant échapper au châtiment</w:t>
      </w:r>
      <w:r w:rsidR="00C474C1">
        <w:t xml:space="preserve">, </w:t>
      </w:r>
      <w:r w:rsidRPr="00605EB6">
        <w:t>le baron dirait où il tenait la marquise cachée</w:t>
      </w:r>
      <w:r w:rsidR="00C474C1">
        <w:t xml:space="preserve">. </w:t>
      </w:r>
      <w:r w:rsidRPr="00605EB6">
        <w:t>S</w:t>
      </w:r>
      <w:r w:rsidR="00C474C1">
        <w:t>’</w:t>
      </w:r>
      <w:r w:rsidRPr="00605EB6">
        <w:t>il le fallait</w:t>
      </w:r>
      <w:r w:rsidR="00C474C1">
        <w:t xml:space="preserve">, </w:t>
      </w:r>
      <w:r w:rsidRPr="00605EB6">
        <w:t>on lui laisserait les millions volés</w:t>
      </w:r>
      <w:r w:rsidR="00C474C1">
        <w:t xml:space="preserve">. </w:t>
      </w:r>
      <w:r w:rsidRPr="00605EB6">
        <w:t>Certes</w:t>
      </w:r>
      <w:r w:rsidR="00C474C1">
        <w:t xml:space="preserve">, </w:t>
      </w:r>
      <w:r w:rsidRPr="00605EB6">
        <w:t>dans de telles conditions</w:t>
      </w:r>
      <w:r w:rsidR="00C474C1">
        <w:t xml:space="preserve">, </w:t>
      </w:r>
      <w:r w:rsidRPr="00605EB6">
        <w:t>il n</w:t>
      </w:r>
      <w:r w:rsidR="00C474C1">
        <w:t>’</w:t>
      </w:r>
      <w:r w:rsidRPr="00605EB6">
        <w:t>hésiterait pas à faire amende honorable</w:t>
      </w:r>
      <w:r w:rsidR="00C474C1">
        <w:t xml:space="preserve">. </w:t>
      </w:r>
      <w:r w:rsidRPr="00605EB6">
        <w:t>Il éviterait le scandale</w:t>
      </w:r>
      <w:r w:rsidR="00C474C1">
        <w:t xml:space="preserve">, </w:t>
      </w:r>
      <w:r w:rsidRPr="00605EB6">
        <w:t>la prison</w:t>
      </w:r>
      <w:r w:rsidR="00C474C1">
        <w:t xml:space="preserve">, </w:t>
      </w:r>
      <w:r w:rsidRPr="00605EB6">
        <w:t>la cour d</w:t>
      </w:r>
      <w:r w:rsidR="00C474C1">
        <w:t>’</w:t>
      </w:r>
      <w:r w:rsidRPr="00605EB6">
        <w:t>assises</w:t>
      </w:r>
      <w:r w:rsidR="00C474C1">
        <w:t xml:space="preserve">, </w:t>
      </w:r>
      <w:r w:rsidRPr="00605EB6">
        <w:t>le bagne</w:t>
      </w:r>
      <w:r w:rsidR="00C474C1">
        <w:t xml:space="preserve"> ; </w:t>
      </w:r>
      <w:r w:rsidRPr="00605EB6">
        <w:t>son nom ne serait pas déshonoré</w:t>
      </w:r>
      <w:r w:rsidR="00C474C1">
        <w:t xml:space="preserve">, </w:t>
      </w:r>
      <w:r w:rsidRPr="00605EB6">
        <w:t>son infamie ne retomberait point sur les innocents en larges éclaboussures</w:t>
      </w:r>
      <w:r w:rsidR="00C474C1">
        <w:t>.</w:t>
      </w:r>
    </w:p>
    <w:p w14:paraId="717C43F2" w14:textId="77777777" w:rsidR="00C474C1" w:rsidRDefault="00C52F4A" w:rsidP="00C52F4A">
      <w:r w:rsidRPr="00605EB6">
        <w:t>Tout cela était bien pensé</w:t>
      </w:r>
      <w:r w:rsidR="00C474C1">
        <w:t>.</w:t>
      </w:r>
    </w:p>
    <w:p w14:paraId="1FF72C94" w14:textId="77777777" w:rsidR="00C474C1" w:rsidRDefault="00C52F4A" w:rsidP="00C52F4A">
      <w:r w:rsidRPr="00605EB6">
        <w:t>Zélima</w:t>
      </w:r>
      <w:r w:rsidR="00C474C1">
        <w:t xml:space="preserve">, </w:t>
      </w:r>
      <w:r w:rsidRPr="00605EB6">
        <w:t>consultée</w:t>
      </w:r>
      <w:r w:rsidR="00C474C1">
        <w:t xml:space="preserve">, </w:t>
      </w:r>
      <w:r w:rsidRPr="00605EB6">
        <w:t>approuva la démarche que voulait faire son mari</w:t>
      </w:r>
      <w:r w:rsidR="00C474C1">
        <w:t xml:space="preserve">. </w:t>
      </w:r>
      <w:r w:rsidRPr="00605EB6">
        <w:t>Celui-ci se rendit chez la baronne</w:t>
      </w:r>
      <w:r w:rsidR="00C474C1">
        <w:t>.</w:t>
      </w:r>
    </w:p>
    <w:p w14:paraId="11F3C8CE" w14:textId="77777777" w:rsidR="00C474C1" w:rsidRDefault="00C52F4A" w:rsidP="00C52F4A">
      <w:r w:rsidRPr="00605EB6">
        <w:t>Nous savons quel fut le résultat de l</w:t>
      </w:r>
      <w:r w:rsidR="00C474C1">
        <w:t>’</w:t>
      </w:r>
      <w:r w:rsidRPr="00605EB6">
        <w:t>entrevue</w:t>
      </w:r>
      <w:r w:rsidR="00C474C1">
        <w:t xml:space="preserve"> ; </w:t>
      </w:r>
      <w:r w:rsidRPr="00605EB6">
        <w:t>scène violente</w:t>
      </w:r>
      <w:r w:rsidR="00C474C1">
        <w:t xml:space="preserve">, </w:t>
      </w:r>
      <w:r w:rsidRPr="00605EB6">
        <w:t>terrible</w:t>
      </w:r>
      <w:r w:rsidR="00C474C1">
        <w:t xml:space="preserve">, </w:t>
      </w:r>
      <w:r w:rsidRPr="00605EB6">
        <w:t>entre Clémentine</w:t>
      </w:r>
      <w:r w:rsidR="00C474C1">
        <w:t xml:space="preserve">, </w:t>
      </w:r>
      <w:r w:rsidRPr="00605EB6">
        <w:t>et le baron</w:t>
      </w:r>
      <w:r w:rsidR="00C474C1">
        <w:t xml:space="preserve">, </w:t>
      </w:r>
      <w:r w:rsidRPr="00605EB6">
        <w:t>où celui-ci nia tout effrontément</w:t>
      </w:r>
      <w:r w:rsidR="00C474C1">
        <w:t xml:space="preserve">, </w:t>
      </w:r>
      <w:r w:rsidRPr="00605EB6">
        <w:t>avec une audace révoltante</w:t>
      </w:r>
      <w:r w:rsidR="00C474C1">
        <w:t xml:space="preserve">. </w:t>
      </w:r>
      <w:r w:rsidRPr="00605EB6">
        <w:t>Mais la baronne ne pouvait être trompée</w:t>
      </w:r>
      <w:r w:rsidR="00C474C1">
        <w:t xml:space="preserve"> : </w:t>
      </w:r>
      <w:r w:rsidRPr="00605EB6">
        <w:t>elle avait vu et tenu dans ses mains l</w:t>
      </w:r>
      <w:r w:rsidR="00C474C1">
        <w:t>’</w:t>
      </w:r>
      <w:r w:rsidRPr="00605EB6">
        <w:t>acte de mariage du marquis de Chamarande et de Lucy Glandas</w:t>
      </w:r>
      <w:r w:rsidR="00C474C1">
        <w:t xml:space="preserve">. </w:t>
      </w:r>
      <w:r w:rsidRPr="00605EB6">
        <w:t>Les dénégations du baron lui firent même voir encore à quelle espèce de misérable elle avait eu le malheur d</w:t>
      </w:r>
      <w:r w:rsidR="00C474C1">
        <w:t>’</w:t>
      </w:r>
      <w:r w:rsidRPr="00605EB6">
        <w:t>unir sa destinée</w:t>
      </w:r>
      <w:r w:rsidR="00C474C1">
        <w:t>.</w:t>
      </w:r>
    </w:p>
    <w:p w14:paraId="3BA34C81" w14:textId="77777777" w:rsidR="00C474C1" w:rsidRDefault="00C52F4A" w:rsidP="00C52F4A">
      <w:r w:rsidRPr="00605EB6">
        <w:t>Elle se souvint de certaines visites mystérieuses faites de temps à autre à son mari par un inconnu</w:t>
      </w:r>
      <w:r w:rsidR="00C474C1">
        <w:t xml:space="preserve">. </w:t>
      </w:r>
      <w:r w:rsidRPr="00605EB6">
        <w:t>Nous savons également comment</w:t>
      </w:r>
      <w:r w:rsidR="00C474C1">
        <w:t xml:space="preserve">, </w:t>
      </w:r>
      <w:r w:rsidRPr="00605EB6">
        <w:t>interrogeant sa mémoire</w:t>
      </w:r>
      <w:r w:rsidR="00C474C1">
        <w:t xml:space="preserve">, </w:t>
      </w:r>
      <w:r w:rsidRPr="00605EB6">
        <w:t>elle se rappela des paroles</w:t>
      </w:r>
      <w:r w:rsidR="00C474C1">
        <w:t xml:space="preserve">, </w:t>
      </w:r>
      <w:r w:rsidRPr="00605EB6">
        <w:t>alors incompréhensibles pour elle</w:t>
      </w:r>
      <w:r w:rsidR="00C474C1">
        <w:t xml:space="preserve">, </w:t>
      </w:r>
      <w:r w:rsidRPr="00605EB6">
        <w:t>entendues un jour</w:t>
      </w:r>
      <w:r w:rsidR="00C474C1">
        <w:t xml:space="preserve">, </w:t>
      </w:r>
      <w:r w:rsidRPr="00605EB6">
        <w:t>par hasard</w:t>
      </w:r>
      <w:r w:rsidR="00C474C1">
        <w:t xml:space="preserve"> : </w:t>
      </w:r>
      <w:r w:rsidRPr="00605EB6">
        <w:t>Blaincourt</w:t>
      </w:r>
      <w:r w:rsidR="00C474C1">
        <w:t xml:space="preserve">, </w:t>
      </w:r>
      <w:r w:rsidRPr="00605EB6">
        <w:t>vieux château</w:t>
      </w:r>
      <w:r w:rsidR="00C474C1">
        <w:t xml:space="preserve">, </w:t>
      </w:r>
      <w:r w:rsidRPr="00605EB6">
        <w:t>la folle</w:t>
      </w:r>
      <w:r w:rsidR="00C474C1">
        <w:t xml:space="preserve">, </w:t>
      </w:r>
      <w:r w:rsidRPr="00605EB6">
        <w:t>l</w:t>
      </w:r>
      <w:r w:rsidR="00C474C1">
        <w:t>’</w:t>
      </w:r>
      <w:r w:rsidRPr="00605EB6">
        <w:t>enfant</w:t>
      </w:r>
      <w:r w:rsidR="00C474C1">
        <w:t>…</w:t>
      </w:r>
    </w:p>
    <w:p w14:paraId="51A35CB6" w14:textId="77777777" w:rsidR="00C474C1" w:rsidRDefault="00C52F4A" w:rsidP="00C52F4A">
      <w:r w:rsidRPr="00605EB6">
        <w:t>C</w:t>
      </w:r>
      <w:r w:rsidR="00C474C1">
        <w:t>’</w:t>
      </w:r>
      <w:r w:rsidRPr="00605EB6">
        <w:t>était une vive clarté jetée dans la nuit</w:t>
      </w:r>
      <w:r w:rsidR="00C474C1">
        <w:t>.</w:t>
      </w:r>
    </w:p>
    <w:p w14:paraId="4579FF96" w14:textId="77777777" w:rsidR="00C474C1" w:rsidRDefault="00C52F4A" w:rsidP="00C52F4A">
      <w:r w:rsidRPr="00605EB6">
        <w:t>Ainsi</w:t>
      </w:r>
      <w:r w:rsidR="00C474C1">
        <w:t xml:space="preserve">, </w:t>
      </w:r>
      <w:r w:rsidRPr="00605EB6">
        <w:t>c</w:t>
      </w:r>
      <w:r w:rsidR="00C474C1">
        <w:t>’</w:t>
      </w:r>
      <w:r w:rsidRPr="00605EB6">
        <w:t>était à quelques lieues seulement de Vaucourt</w:t>
      </w:r>
      <w:r w:rsidR="00C474C1">
        <w:t xml:space="preserve">, </w:t>
      </w:r>
      <w:r w:rsidRPr="00605EB6">
        <w:t>où elle allait chaque année passer la belle saison</w:t>
      </w:r>
      <w:r w:rsidR="00C474C1">
        <w:t xml:space="preserve">, </w:t>
      </w:r>
      <w:r w:rsidRPr="00605EB6">
        <w:t>c</w:t>
      </w:r>
      <w:r w:rsidR="00C474C1">
        <w:t>’</w:t>
      </w:r>
      <w:r w:rsidRPr="00605EB6">
        <w:t xml:space="preserve">était à </w:t>
      </w:r>
      <w:r w:rsidRPr="00605EB6">
        <w:lastRenderedPageBreak/>
        <w:t>Blaincourt</w:t>
      </w:r>
      <w:r w:rsidR="00C474C1">
        <w:t xml:space="preserve">, </w:t>
      </w:r>
      <w:r w:rsidRPr="00605EB6">
        <w:t>dans un vieux manoir en ruines</w:t>
      </w:r>
      <w:r w:rsidR="00C474C1">
        <w:t xml:space="preserve">, </w:t>
      </w:r>
      <w:r w:rsidRPr="00605EB6">
        <w:t>que la marquise et son enfant</w:t>
      </w:r>
      <w:r w:rsidR="00C474C1">
        <w:t xml:space="preserve">, </w:t>
      </w:r>
      <w:r w:rsidRPr="00605EB6">
        <w:t>malheureuses victimes de la cupidité de son mari</w:t>
      </w:r>
      <w:r w:rsidR="00C474C1">
        <w:t xml:space="preserve">, </w:t>
      </w:r>
      <w:r w:rsidRPr="00605EB6">
        <w:t>étaient enfermés</w:t>
      </w:r>
      <w:r w:rsidR="00C474C1">
        <w:t xml:space="preserve">, </w:t>
      </w:r>
      <w:r w:rsidRPr="00605EB6">
        <w:t>séquestrés</w:t>
      </w:r>
      <w:r w:rsidR="00C474C1">
        <w:t>.</w:t>
      </w:r>
    </w:p>
    <w:p w14:paraId="11994168" w14:textId="77777777" w:rsidR="00C474C1" w:rsidRDefault="00C52F4A" w:rsidP="00C52F4A">
      <w:r w:rsidRPr="00605EB6">
        <w:t>Elle avait promis à Charles Chevry d</w:t>
      </w:r>
      <w:r w:rsidR="00C474C1">
        <w:t>’</w:t>
      </w:r>
      <w:r w:rsidRPr="00605EB6">
        <w:t>être son alliée</w:t>
      </w:r>
      <w:r w:rsidR="00C474C1">
        <w:t xml:space="preserve">, </w:t>
      </w:r>
      <w:r w:rsidRPr="00605EB6">
        <w:t>de l</w:t>
      </w:r>
      <w:r w:rsidR="00C474C1">
        <w:t>’</w:t>
      </w:r>
      <w:r w:rsidRPr="00605EB6">
        <w:t>aider par tous les moyens possibles à retrouver la marquise de Chamarande</w:t>
      </w:r>
      <w:r w:rsidR="00C474C1">
        <w:t xml:space="preserve">. </w:t>
      </w:r>
      <w:r w:rsidRPr="00605EB6">
        <w:t>Pouvait-elle faire moins</w:t>
      </w:r>
      <w:r w:rsidR="00C474C1">
        <w:t xml:space="preserve"> ? </w:t>
      </w:r>
      <w:r w:rsidRPr="00605EB6">
        <w:t>Non</w:t>
      </w:r>
      <w:r w:rsidR="00C474C1">
        <w:t xml:space="preserve">. </w:t>
      </w:r>
      <w:r w:rsidRPr="00605EB6">
        <w:t>Elle devait</w:t>
      </w:r>
      <w:r w:rsidR="00C474C1">
        <w:t xml:space="preserve">, </w:t>
      </w:r>
      <w:r w:rsidRPr="00605EB6">
        <w:t>en présence d</w:t>
      </w:r>
      <w:r w:rsidR="00C474C1">
        <w:t>’</w:t>
      </w:r>
      <w:r w:rsidRPr="00605EB6">
        <w:t>une telle iniquité</w:t>
      </w:r>
      <w:r w:rsidR="00C474C1">
        <w:t xml:space="preserve">, </w:t>
      </w:r>
      <w:r w:rsidRPr="00605EB6">
        <w:t>réparer</w:t>
      </w:r>
      <w:r w:rsidR="00C474C1">
        <w:t xml:space="preserve">, </w:t>
      </w:r>
      <w:r w:rsidRPr="00605EB6">
        <w:t>dans les limites du possible</w:t>
      </w:r>
      <w:r w:rsidR="00C474C1">
        <w:t xml:space="preserve">, </w:t>
      </w:r>
      <w:r w:rsidRPr="00605EB6">
        <w:t>le mal qui avait été fait</w:t>
      </w:r>
      <w:r w:rsidR="00C474C1">
        <w:t xml:space="preserve">. </w:t>
      </w:r>
      <w:r w:rsidRPr="00605EB6">
        <w:t>À tout prix</w:t>
      </w:r>
      <w:r w:rsidR="00C474C1">
        <w:t xml:space="preserve">, </w:t>
      </w:r>
      <w:r w:rsidRPr="00605EB6">
        <w:t>il fallait conjurer l</w:t>
      </w:r>
      <w:r w:rsidR="00C474C1">
        <w:t>’</w:t>
      </w:r>
      <w:r w:rsidRPr="00605EB6">
        <w:t>épouvantable malheur qui menaçait ses enfants et elle-même</w:t>
      </w:r>
      <w:r w:rsidR="00C474C1">
        <w:t xml:space="preserve">. </w:t>
      </w:r>
      <w:r w:rsidRPr="00605EB6">
        <w:t>Pour elle</w:t>
      </w:r>
      <w:r w:rsidR="00C474C1">
        <w:t xml:space="preserve">, </w:t>
      </w:r>
      <w:r w:rsidRPr="00605EB6">
        <w:t>pour ses chers enfants</w:t>
      </w:r>
      <w:r w:rsidR="00C474C1">
        <w:t xml:space="preserve">, </w:t>
      </w:r>
      <w:r w:rsidRPr="00605EB6">
        <w:t>Chevry avait promis de se taire</w:t>
      </w:r>
      <w:r w:rsidR="00C474C1">
        <w:t xml:space="preserve">, </w:t>
      </w:r>
      <w:r w:rsidRPr="00605EB6">
        <w:t>de ne rien révéler encore à la justice</w:t>
      </w:r>
      <w:r w:rsidR="00C474C1">
        <w:t xml:space="preserve"> ; </w:t>
      </w:r>
      <w:r w:rsidRPr="00605EB6">
        <w:t>elle pouvait donc éviter l</w:t>
      </w:r>
      <w:r w:rsidR="00C474C1">
        <w:t>’</w:t>
      </w:r>
      <w:r w:rsidRPr="00605EB6">
        <w:t>opprobre</w:t>
      </w:r>
      <w:r w:rsidR="00C474C1">
        <w:t xml:space="preserve">, </w:t>
      </w:r>
      <w:r w:rsidRPr="00605EB6">
        <w:t>la honte</w:t>
      </w:r>
      <w:r w:rsidR="00C474C1">
        <w:t xml:space="preserve">, </w:t>
      </w:r>
      <w:r w:rsidRPr="00605EB6">
        <w:t>le déshonneur</w:t>
      </w:r>
      <w:r w:rsidR="00C474C1">
        <w:t> !</w:t>
      </w:r>
    </w:p>
    <w:p w14:paraId="1CBDC110" w14:textId="77777777" w:rsidR="00C474C1" w:rsidRDefault="00C52F4A" w:rsidP="00C52F4A">
      <w:r w:rsidRPr="00605EB6">
        <w:t>Alors elle écrivit cette lettre fatale qui allait livrer au sinistre Blaireau deux nouvelles victimes</w:t>
      </w:r>
      <w:r w:rsidR="00C474C1">
        <w:t>.</w:t>
      </w:r>
    </w:p>
    <w:p w14:paraId="59978EF1" w14:textId="77777777" w:rsidR="00C474C1" w:rsidRDefault="00C52F4A" w:rsidP="00C52F4A">
      <w:r w:rsidRPr="00605EB6">
        <w:t>Confiée à un domestique</w:t>
      </w:r>
      <w:r w:rsidR="00C474C1">
        <w:t xml:space="preserve">, </w:t>
      </w:r>
      <w:r w:rsidRPr="00605EB6">
        <w:t>la lettre</w:t>
      </w:r>
      <w:r w:rsidR="00C474C1">
        <w:t xml:space="preserve">, </w:t>
      </w:r>
      <w:r w:rsidRPr="00605EB6">
        <w:t>au lieu d</w:t>
      </w:r>
      <w:r w:rsidR="00C474C1">
        <w:t>’</w:t>
      </w:r>
      <w:r w:rsidRPr="00605EB6">
        <w:t>être portée immédiatement à Charles Chevry</w:t>
      </w:r>
      <w:r w:rsidR="00C474C1">
        <w:t xml:space="preserve">, </w:t>
      </w:r>
      <w:r w:rsidRPr="00605EB6">
        <w:t>fut remise au baron de Simaise par le valet infidèle</w:t>
      </w:r>
      <w:r w:rsidR="00C474C1">
        <w:t>.</w:t>
      </w:r>
    </w:p>
    <w:p w14:paraId="72F8D23B" w14:textId="77777777" w:rsidR="00C474C1" w:rsidRDefault="00C52F4A" w:rsidP="00C52F4A">
      <w:r w:rsidRPr="00605EB6">
        <w:t>Déjà</w:t>
      </w:r>
      <w:r w:rsidR="00C474C1">
        <w:t xml:space="preserve">, </w:t>
      </w:r>
      <w:r w:rsidRPr="00605EB6">
        <w:t>sentant qu</w:t>
      </w:r>
      <w:r w:rsidR="00C474C1">
        <w:t>’</w:t>
      </w:r>
      <w:r w:rsidRPr="00605EB6">
        <w:t>il avait tout à redouter de sa femme</w:t>
      </w:r>
      <w:r w:rsidR="00C474C1">
        <w:t xml:space="preserve">, </w:t>
      </w:r>
      <w:r w:rsidRPr="00605EB6">
        <w:t>le baron avait eu le temps de l</w:t>
      </w:r>
      <w:r w:rsidR="00C474C1">
        <w:t>’</w:t>
      </w:r>
      <w:r w:rsidRPr="00605EB6">
        <w:t>entourer d</w:t>
      </w:r>
      <w:r w:rsidR="00C474C1">
        <w:t>’</w:t>
      </w:r>
      <w:r w:rsidRPr="00605EB6">
        <w:t>espions</w:t>
      </w:r>
      <w:r w:rsidR="00C474C1">
        <w:t>.</w:t>
      </w:r>
    </w:p>
    <w:p w14:paraId="5750F15B" w14:textId="77777777" w:rsidR="00C474C1" w:rsidRDefault="00C52F4A" w:rsidP="00C52F4A">
      <w:r w:rsidRPr="00605EB6">
        <w:t>Sans la moindre hésitation</w:t>
      </w:r>
      <w:r w:rsidR="00C474C1">
        <w:t xml:space="preserve">, </w:t>
      </w:r>
      <w:r w:rsidRPr="00605EB6">
        <w:t>le misérable décacheta la lettre et lut</w:t>
      </w:r>
      <w:r w:rsidR="00C474C1">
        <w:t>.</w:t>
      </w:r>
    </w:p>
    <w:p w14:paraId="03C4564E" w14:textId="77777777" w:rsidR="00C474C1" w:rsidRDefault="00C52F4A" w:rsidP="00C52F4A">
      <w:r w:rsidRPr="00605EB6">
        <w:t>Quoi</w:t>
      </w:r>
      <w:r w:rsidR="00C474C1">
        <w:t xml:space="preserve"> ! </w:t>
      </w:r>
      <w:r w:rsidRPr="00605EB6">
        <w:t>ce que Blaireau et lui croyaient si bien caché</w:t>
      </w:r>
      <w:r w:rsidR="00C474C1">
        <w:t xml:space="preserve">, </w:t>
      </w:r>
      <w:r w:rsidRPr="00605EB6">
        <w:t>la baronne le savait</w:t>
      </w:r>
      <w:r w:rsidR="00C474C1">
        <w:t> !</w:t>
      </w:r>
    </w:p>
    <w:p w14:paraId="2509129B" w14:textId="77777777" w:rsidR="00C474C1" w:rsidRDefault="00C52F4A" w:rsidP="00C52F4A">
      <w:r w:rsidRPr="00605EB6">
        <w:t>Un instant il se crut perdu</w:t>
      </w:r>
      <w:r w:rsidR="00C474C1">
        <w:t xml:space="preserve">. </w:t>
      </w:r>
      <w:r w:rsidRPr="00605EB6">
        <w:t>Il sentait ses cheveux se hérisser sur sa tête</w:t>
      </w:r>
      <w:r w:rsidR="00C474C1">
        <w:t xml:space="preserve">, </w:t>
      </w:r>
      <w:r w:rsidRPr="00605EB6">
        <w:t>une sueur abondante et froide inondait son front et ses tempes</w:t>
      </w:r>
      <w:r w:rsidR="00C474C1">
        <w:t xml:space="preserve">. </w:t>
      </w:r>
      <w:r w:rsidRPr="00605EB6">
        <w:t>Il se vit dans une glace</w:t>
      </w:r>
      <w:r w:rsidR="00C474C1">
        <w:t xml:space="preserve"> : </w:t>
      </w:r>
      <w:r w:rsidRPr="00605EB6">
        <w:t>il lui sembla qu</w:t>
      </w:r>
      <w:r w:rsidR="00C474C1">
        <w:t>’</w:t>
      </w:r>
      <w:r w:rsidRPr="00605EB6">
        <w:t>en quelques minutes il avait vieilli de dix ans</w:t>
      </w:r>
      <w:r w:rsidR="00C474C1">
        <w:t xml:space="preserve">. </w:t>
      </w:r>
      <w:r w:rsidRPr="00605EB6">
        <w:t>Il était livide</w:t>
      </w:r>
      <w:r w:rsidR="00C474C1">
        <w:t xml:space="preserve">, </w:t>
      </w:r>
      <w:r w:rsidRPr="00605EB6">
        <w:t>avait les traits affreusement contractés</w:t>
      </w:r>
      <w:r w:rsidR="00C474C1">
        <w:t xml:space="preserve">. </w:t>
      </w:r>
      <w:r w:rsidRPr="00605EB6">
        <w:t>Il poussa une sorte de rugissement</w:t>
      </w:r>
      <w:r w:rsidR="00C474C1">
        <w:t xml:space="preserve">, </w:t>
      </w:r>
      <w:r w:rsidRPr="00605EB6">
        <w:t xml:space="preserve">en pressant fiévreusement son front dans ses </w:t>
      </w:r>
      <w:r w:rsidRPr="00605EB6">
        <w:lastRenderedPageBreak/>
        <w:t>mains</w:t>
      </w:r>
      <w:r w:rsidR="00C474C1">
        <w:t xml:space="preserve">. </w:t>
      </w:r>
      <w:r w:rsidRPr="00605EB6">
        <w:t>Il voyait le gouffre sous ses pieds</w:t>
      </w:r>
      <w:r w:rsidR="00C474C1">
        <w:t xml:space="preserve">, </w:t>
      </w:r>
      <w:r w:rsidRPr="00605EB6">
        <w:t>il allait tomber</w:t>
      </w:r>
      <w:r w:rsidR="00C474C1">
        <w:t xml:space="preserve">. </w:t>
      </w:r>
      <w:r w:rsidRPr="00605EB6">
        <w:t>Quel écroulement</w:t>
      </w:r>
      <w:r w:rsidR="00C474C1">
        <w:t xml:space="preserve"> ! </w:t>
      </w:r>
      <w:r w:rsidRPr="00605EB6">
        <w:t>Quelle chute horrible</w:t>
      </w:r>
      <w:r w:rsidR="00C474C1">
        <w:t> !</w:t>
      </w:r>
    </w:p>
    <w:p w14:paraId="048C60A1" w14:textId="504DBB7C" w:rsidR="00C474C1" w:rsidRDefault="00C52F4A" w:rsidP="00C52F4A">
      <w:r w:rsidRPr="00605EB6">
        <w:t>Que faire</w:t>
      </w:r>
      <w:r w:rsidR="00C474C1">
        <w:t xml:space="preserve"> ? </w:t>
      </w:r>
      <w:r w:rsidRPr="00605EB6">
        <w:t>Que faire</w:t>
      </w:r>
      <w:r w:rsidR="00C474C1">
        <w:t xml:space="preserve"> ? </w:t>
      </w:r>
      <w:r w:rsidRPr="00605EB6">
        <w:t>Il ne pouvait rien</w:t>
      </w:r>
      <w:r w:rsidR="00C474C1">
        <w:t xml:space="preserve">, </w:t>
      </w:r>
      <w:r w:rsidRPr="00605EB6">
        <w:t>lui</w:t>
      </w:r>
      <w:r w:rsidR="00C474C1">
        <w:t xml:space="preserve">, </w:t>
      </w:r>
      <w:r w:rsidRPr="00605EB6">
        <w:t>rien</w:t>
      </w:r>
      <w:r w:rsidR="00C474C1">
        <w:t xml:space="preserve">, </w:t>
      </w:r>
      <w:r w:rsidRPr="00605EB6">
        <w:t>rien</w:t>
      </w:r>
      <w:r w:rsidR="00C474C1">
        <w:t xml:space="preserve">… </w:t>
      </w:r>
      <w:r w:rsidRPr="00605EB6">
        <w:t>Et ce Charles Chevry et sa femme devenaient de plus en plus menaçants</w:t>
      </w:r>
      <w:r w:rsidR="00C474C1">
        <w:t xml:space="preserve"> ! </w:t>
      </w:r>
      <w:r w:rsidRPr="00605EB6">
        <w:t>Blaireau seul pouvait le sauver</w:t>
      </w:r>
      <w:r w:rsidR="00C474C1">
        <w:t xml:space="preserve">, </w:t>
      </w:r>
      <w:r w:rsidRPr="00605EB6">
        <w:t>si le sauvetage était possible</w:t>
      </w:r>
      <w:r w:rsidR="00C474C1">
        <w:t xml:space="preserve">. </w:t>
      </w:r>
      <w:r w:rsidR="00267043" w:rsidRPr="00605EB6">
        <w:t>Cel</w:t>
      </w:r>
      <w:r w:rsidR="00267043">
        <w:t>ui-ci</w:t>
      </w:r>
      <w:r w:rsidR="00267043" w:rsidRPr="00605EB6">
        <w:t xml:space="preserve"> </w:t>
      </w:r>
      <w:r w:rsidRPr="00605EB6">
        <w:t>lui coûterait cher</w:t>
      </w:r>
      <w:r w:rsidR="00C474C1">
        <w:t xml:space="preserve">, </w:t>
      </w:r>
      <w:r w:rsidRPr="00605EB6">
        <w:t>mais qu</w:t>
      </w:r>
      <w:r w:rsidR="00C474C1">
        <w:t>’</w:t>
      </w:r>
      <w:r w:rsidRPr="00605EB6">
        <w:t>importe</w:t>
      </w:r>
      <w:r w:rsidR="00C474C1">
        <w:t xml:space="preserve"> ! </w:t>
      </w:r>
      <w:r w:rsidRPr="00605EB6">
        <w:t>Oh</w:t>
      </w:r>
      <w:r w:rsidR="00C474C1">
        <w:t xml:space="preserve"> ! </w:t>
      </w:r>
      <w:r w:rsidRPr="00605EB6">
        <w:t>la prison</w:t>
      </w:r>
      <w:r w:rsidR="00C474C1">
        <w:t xml:space="preserve">, </w:t>
      </w:r>
      <w:r w:rsidRPr="00605EB6">
        <w:t>la cour d</w:t>
      </w:r>
      <w:r w:rsidR="00C474C1">
        <w:t>’</w:t>
      </w:r>
      <w:r w:rsidRPr="00605EB6">
        <w:t>assises</w:t>
      </w:r>
      <w:r w:rsidR="00C474C1">
        <w:t xml:space="preserve">, </w:t>
      </w:r>
      <w:r w:rsidRPr="00605EB6">
        <w:t>les juges</w:t>
      </w:r>
      <w:r w:rsidR="00C474C1">
        <w:t xml:space="preserve"> !… </w:t>
      </w:r>
      <w:r w:rsidRPr="00605EB6">
        <w:t>Ses dents claquaient</w:t>
      </w:r>
      <w:r w:rsidR="00C474C1">
        <w:t xml:space="preserve">, </w:t>
      </w:r>
      <w:r w:rsidRPr="00605EB6">
        <w:t>il tremblait</w:t>
      </w:r>
      <w:r w:rsidR="00C474C1">
        <w:t xml:space="preserve">, </w:t>
      </w:r>
      <w:r w:rsidRPr="00605EB6">
        <w:t>grelottait comme s</w:t>
      </w:r>
      <w:r w:rsidR="00C474C1">
        <w:t>’</w:t>
      </w:r>
      <w:r w:rsidRPr="00605EB6">
        <w:t>il eût eu la fièvre</w:t>
      </w:r>
      <w:r w:rsidR="00C474C1">
        <w:t>.</w:t>
      </w:r>
    </w:p>
    <w:p w14:paraId="453AEE0C" w14:textId="77777777" w:rsidR="00C474C1" w:rsidRDefault="00C52F4A" w:rsidP="00C52F4A">
      <w:r w:rsidRPr="00605EB6">
        <w:t>Il n</w:t>
      </w:r>
      <w:r w:rsidR="00C474C1">
        <w:t>’</w:t>
      </w:r>
      <w:r w:rsidRPr="00605EB6">
        <w:t>avait plus d</w:t>
      </w:r>
      <w:r w:rsidR="00C474C1">
        <w:t>’</w:t>
      </w:r>
      <w:r w:rsidRPr="00605EB6">
        <w:t>espoir qu</w:t>
      </w:r>
      <w:r w:rsidR="00C474C1">
        <w:t>’</w:t>
      </w:r>
      <w:r w:rsidRPr="00605EB6">
        <w:t>en Blaireau</w:t>
      </w:r>
      <w:r w:rsidR="00C474C1">
        <w:t xml:space="preserve"> ; </w:t>
      </w:r>
      <w:r w:rsidRPr="00605EB6">
        <w:t>il courut rue du Roi-de-Sicile</w:t>
      </w:r>
      <w:r w:rsidR="00C474C1">
        <w:t xml:space="preserve">. </w:t>
      </w:r>
      <w:r w:rsidRPr="00605EB6">
        <w:t>Blaireau était chez lui</w:t>
      </w:r>
      <w:r w:rsidR="00C474C1">
        <w:t xml:space="preserve">. </w:t>
      </w:r>
      <w:r w:rsidRPr="00605EB6">
        <w:t>L</w:t>
      </w:r>
      <w:r w:rsidR="00C474C1">
        <w:t>’</w:t>
      </w:r>
      <w:r w:rsidRPr="00605EB6">
        <w:t>homme du mal devina</w:t>
      </w:r>
      <w:r w:rsidR="00C474C1">
        <w:t xml:space="preserve">, </w:t>
      </w:r>
      <w:r w:rsidRPr="00605EB6">
        <w:t>d</w:t>
      </w:r>
      <w:r w:rsidR="00C474C1">
        <w:t>’</w:t>
      </w:r>
      <w:r w:rsidRPr="00605EB6">
        <w:t>un coup d</w:t>
      </w:r>
      <w:r w:rsidR="00C474C1">
        <w:t>’</w:t>
      </w:r>
      <w:r w:rsidRPr="00605EB6">
        <w:t>œil</w:t>
      </w:r>
      <w:r w:rsidR="00C474C1">
        <w:t xml:space="preserve">, </w:t>
      </w:r>
      <w:r w:rsidRPr="00605EB6">
        <w:t>la gravité de la situation</w:t>
      </w:r>
      <w:r w:rsidR="00C474C1">
        <w:t>.</w:t>
      </w:r>
    </w:p>
    <w:p w14:paraId="0B647DEF" w14:textId="1C54E165" w:rsidR="00C474C1" w:rsidRDefault="0094609C" w:rsidP="00C52F4A">
      <w:r>
        <w:t>— </w:t>
      </w:r>
      <w:r w:rsidR="00C52F4A" w:rsidRPr="00605EB6">
        <w:t>Lisez</w:t>
      </w:r>
      <w:r w:rsidR="00C474C1">
        <w:t xml:space="preserve">, </w:t>
      </w:r>
      <w:r w:rsidR="00C52F4A" w:rsidRPr="00605EB6">
        <w:t>lisez vite</w:t>
      </w:r>
      <w:r w:rsidR="00C474C1">
        <w:t xml:space="preserve">, </w:t>
      </w:r>
      <w:r w:rsidR="00C52F4A" w:rsidRPr="00605EB6">
        <w:t>lui dit le baron</w:t>
      </w:r>
      <w:r w:rsidR="00C474C1">
        <w:t xml:space="preserve">, </w:t>
      </w:r>
      <w:r w:rsidR="00C52F4A" w:rsidRPr="00605EB6">
        <w:t>en lui tendant la lettre</w:t>
      </w:r>
      <w:r w:rsidR="00C474C1">
        <w:t>.</w:t>
      </w:r>
    </w:p>
    <w:p w14:paraId="170C02CB" w14:textId="77777777" w:rsidR="00C474C1" w:rsidRDefault="00C52F4A" w:rsidP="00C52F4A">
      <w:r w:rsidRPr="00605EB6">
        <w:t>En lisant</w:t>
      </w:r>
      <w:r w:rsidR="00C474C1">
        <w:t xml:space="preserve">, </w:t>
      </w:r>
      <w:r w:rsidRPr="00605EB6">
        <w:t>la figure de Blaireau changea trois ou quatre fois d</w:t>
      </w:r>
      <w:r w:rsidR="00C474C1">
        <w:t>’</w:t>
      </w:r>
      <w:r w:rsidRPr="00605EB6">
        <w:t>expression</w:t>
      </w:r>
      <w:r w:rsidR="00C474C1">
        <w:t>.</w:t>
      </w:r>
    </w:p>
    <w:p w14:paraId="542BA259" w14:textId="608729D5" w:rsidR="00C474C1" w:rsidRDefault="0094609C" w:rsidP="00C52F4A">
      <w:r>
        <w:t>— </w:t>
      </w:r>
      <w:r w:rsidR="00C52F4A" w:rsidRPr="00605EB6">
        <w:t>Hum</w:t>
      </w:r>
      <w:r w:rsidR="00C474C1">
        <w:t xml:space="preserve">, </w:t>
      </w:r>
      <w:r w:rsidR="00C52F4A" w:rsidRPr="00605EB6">
        <w:t>hum</w:t>
      </w:r>
      <w:r w:rsidR="00C474C1">
        <w:t xml:space="preserve">, ! </w:t>
      </w:r>
      <w:r w:rsidR="00C52F4A" w:rsidRPr="00605EB6">
        <w:t>fit-il</w:t>
      </w:r>
      <w:r w:rsidR="00C474C1">
        <w:t xml:space="preserve">, </w:t>
      </w:r>
      <w:r w:rsidR="00C52F4A" w:rsidRPr="00605EB6">
        <w:t>les sourcils froncés</w:t>
      </w:r>
      <w:r w:rsidR="00C474C1">
        <w:t xml:space="preserve">, </w:t>
      </w:r>
      <w:r w:rsidR="00C52F4A" w:rsidRPr="00605EB6">
        <w:t>le front plissé</w:t>
      </w:r>
      <w:r w:rsidR="00C474C1">
        <w:t>.</w:t>
      </w:r>
    </w:p>
    <w:p w14:paraId="03451822" w14:textId="77777777" w:rsidR="00C474C1" w:rsidRDefault="00C52F4A" w:rsidP="00C52F4A">
      <w:r w:rsidRPr="00605EB6">
        <w:t>Et il se gratta le menton</w:t>
      </w:r>
      <w:r w:rsidR="00C474C1">
        <w:t xml:space="preserve">, </w:t>
      </w:r>
      <w:r w:rsidRPr="00605EB6">
        <w:t>ce qui était chez lui l</w:t>
      </w:r>
      <w:r w:rsidR="00C474C1">
        <w:t>’</w:t>
      </w:r>
      <w:r w:rsidRPr="00605EB6">
        <w:t>indice d</w:t>
      </w:r>
      <w:r w:rsidR="00C474C1">
        <w:t>’</w:t>
      </w:r>
      <w:r w:rsidRPr="00605EB6">
        <w:t>une violente émotion</w:t>
      </w:r>
      <w:r w:rsidR="00C474C1">
        <w:t>.</w:t>
      </w:r>
    </w:p>
    <w:p w14:paraId="0F671D15" w14:textId="4A233634" w:rsidR="00C474C1" w:rsidRDefault="0094609C" w:rsidP="00C52F4A">
      <w:r>
        <w:t>— </w:t>
      </w:r>
      <w:r w:rsidR="00C52F4A" w:rsidRPr="00605EB6">
        <w:t>Eh bien</w:t>
      </w:r>
      <w:r w:rsidR="00C474C1">
        <w:t xml:space="preserve"> ? </w:t>
      </w:r>
      <w:r w:rsidR="00C52F4A" w:rsidRPr="00605EB6">
        <w:t>interrogea le baron avec l</w:t>
      </w:r>
      <w:r w:rsidR="00C474C1">
        <w:t>’</w:t>
      </w:r>
      <w:r w:rsidR="00C52F4A" w:rsidRPr="00605EB6">
        <w:t>anxiété d</w:t>
      </w:r>
      <w:r w:rsidR="00C474C1">
        <w:t>’</w:t>
      </w:r>
      <w:r w:rsidR="00C52F4A" w:rsidRPr="00605EB6">
        <w:t>un homme placé entre la vie et la mort</w:t>
      </w:r>
      <w:r w:rsidR="00C474C1">
        <w:t>.</w:t>
      </w:r>
    </w:p>
    <w:p w14:paraId="278942F0" w14:textId="034CB189" w:rsidR="00C474C1" w:rsidRDefault="0094609C" w:rsidP="00C52F4A">
      <w:r>
        <w:t>— </w:t>
      </w:r>
      <w:r w:rsidR="00C52F4A" w:rsidRPr="00605EB6">
        <w:t>C</w:t>
      </w:r>
      <w:r w:rsidR="00C474C1">
        <w:t>’</w:t>
      </w:r>
      <w:r w:rsidR="00C52F4A" w:rsidRPr="00605EB6">
        <w:t>est grave</w:t>
      </w:r>
      <w:r w:rsidR="00C474C1">
        <w:t xml:space="preserve">, </w:t>
      </w:r>
      <w:r w:rsidR="00C52F4A" w:rsidRPr="00605EB6">
        <w:t>c</w:t>
      </w:r>
      <w:r w:rsidR="00C474C1">
        <w:t>’</w:t>
      </w:r>
      <w:r w:rsidR="00C52F4A" w:rsidRPr="00605EB6">
        <w:t>est excessivement grave</w:t>
      </w:r>
      <w:r w:rsidR="00C474C1">
        <w:t xml:space="preserve">, </w:t>
      </w:r>
      <w:r w:rsidR="00C52F4A" w:rsidRPr="00605EB6">
        <w:t>répondit Blaireau d</w:t>
      </w:r>
      <w:r w:rsidR="00C474C1">
        <w:t>’</w:t>
      </w:r>
      <w:r w:rsidR="00C52F4A" w:rsidRPr="00605EB6">
        <w:t>une voix creuse</w:t>
      </w:r>
      <w:r w:rsidR="00C474C1">
        <w:t>.</w:t>
      </w:r>
    </w:p>
    <w:p w14:paraId="54371EDE" w14:textId="2BCE538B" w:rsidR="00C474C1" w:rsidRDefault="0094609C" w:rsidP="00C52F4A">
      <w:r>
        <w:t>— </w:t>
      </w:r>
      <w:r w:rsidR="00C52F4A" w:rsidRPr="00605EB6">
        <w:t>Aussi n</w:t>
      </w:r>
      <w:r w:rsidR="00C474C1">
        <w:t>’</w:t>
      </w:r>
      <w:r w:rsidR="00C52F4A" w:rsidRPr="00605EB6">
        <w:t>ai-je pas perdu un instant pour venir vous trouver</w:t>
      </w:r>
      <w:r w:rsidR="00C474C1">
        <w:t>.</w:t>
      </w:r>
    </w:p>
    <w:p w14:paraId="05902349" w14:textId="185F5939" w:rsidR="00C474C1" w:rsidRDefault="0094609C" w:rsidP="00C52F4A">
      <w:r>
        <w:t>— </w:t>
      </w:r>
      <w:r w:rsidR="00C52F4A" w:rsidRPr="00605EB6">
        <w:t>Vous avez bien fait</w:t>
      </w:r>
      <w:r w:rsidR="00C474C1">
        <w:t xml:space="preserve">. </w:t>
      </w:r>
      <w:r w:rsidR="00C52F4A" w:rsidRPr="00605EB6">
        <w:t>Ah</w:t>
      </w:r>
      <w:r w:rsidR="00C474C1">
        <w:t xml:space="preserve"> ! </w:t>
      </w:r>
      <w:r w:rsidR="00C52F4A" w:rsidRPr="00605EB6">
        <w:t>monsieur le baron</w:t>
      </w:r>
      <w:r w:rsidR="00C474C1">
        <w:t xml:space="preserve">, </w:t>
      </w:r>
      <w:r w:rsidR="00C52F4A" w:rsidRPr="00605EB6">
        <w:t>je vous ai toujours dit</w:t>
      </w:r>
      <w:r w:rsidR="00C474C1">
        <w:t> :</w:t>
      </w:r>
    </w:p>
    <w:p w14:paraId="58ECA698" w14:textId="77777777" w:rsidR="00C474C1" w:rsidRDefault="00C474C1" w:rsidP="00C52F4A">
      <w:r>
        <w:t>» </w:t>
      </w:r>
      <w:r w:rsidR="00C52F4A" w:rsidRPr="00605EB6">
        <w:t>Ne cessez pas de regarder du côté de Batavia</w:t>
      </w:r>
      <w:r>
        <w:t xml:space="preserve">. </w:t>
      </w:r>
      <w:r w:rsidR="00C52F4A" w:rsidRPr="00605EB6">
        <w:t>Comme j</w:t>
      </w:r>
      <w:r>
        <w:t>’</w:t>
      </w:r>
      <w:r w:rsidR="00C52F4A" w:rsidRPr="00605EB6">
        <w:t>avais raison</w:t>
      </w:r>
      <w:r>
        <w:t xml:space="preserve"> ! </w:t>
      </w:r>
      <w:r w:rsidR="00C52F4A" w:rsidRPr="00605EB6">
        <w:t>Oui</w:t>
      </w:r>
      <w:r>
        <w:t xml:space="preserve">, </w:t>
      </w:r>
      <w:r w:rsidR="00C52F4A" w:rsidRPr="00605EB6">
        <w:t>quelque chose me disait que</w:t>
      </w:r>
      <w:r>
        <w:t xml:space="preserve">, </w:t>
      </w:r>
      <w:r w:rsidR="00C52F4A" w:rsidRPr="00605EB6">
        <w:t xml:space="preserve">si nous </w:t>
      </w:r>
      <w:r w:rsidR="00C52F4A" w:rsidRPr="00605EB6">
        <w:lastRenderedPageBreak/>
        <w:t>étions un jour inquiétés</w:t>
      </w:r>
      <w:r>
        <w:t xml:space="preserve">, </w:t>
      </w:r>
      <w:r w:rsidR="00C52F4A" w:rsidRPr="00605EB6">
        <w:t>le danger viendrait de là</w:t>
      </w:r>
      <w:r>
        <w:t xml:space="preserve">. </w:t>
      </w:r>
      <w:r w:rsidR="00C52F4A" w:rsidRPr="00605EB6">
        <w:t>Et il est venu</w:t>
      </w:r>
      <w:r>
        <w:t xml:space="preserve">, </w:t>
      </w:r>
      <w:r w:rsidR="00C52F4A" w:rsidRPr="00605EB6">
        <w:t>et il est près de nous</w:t>
      </w:r>
      <w:r>
        <w:t xml:space="preserve">, </w:t>
      </w:r>
      <w:r w:rsidR="00C52F4A" w:rsidRPr="00605EB6">
        <w:t>menaçant</w:t>
      </w:r>
      <w:r>
        <w:t xml:space="preserve">, </w:t>
      </w:r>
      <w:r w:rsidR="00C52F4A" w:rsidRPr="00605EB6">
        <w:t>terrible</w:t>
      </w:r>
      <w:r>
        <w:t>.</w:t>
      </w:r>
    </w:p>
    <w:p w14:paraId="245F7752" w14:textId="09600EEE" w:rsidR="00C474C1" w:rsidRDefault="0094609C" w:rsidP="00C52F4A">
      <w:r>
        <w:t>— </w:t>
      </w:r>
      <w:r w:rsidR="00C52F4A" w:rsidRPr="00605EB6">
        <w:t>N</w:t>
      </w:r>
      <w:r w:rsidR="00C474C1">
        <w:t>’</w:t>
      </w:r>
      <w:r w:rsidR="00C52F4A" w:rsidRPr="00605EB6">
        <w:t>y a-t-il donc rien à faire</w:t>
      </w:r>
      <w:r w:rsidR="00C474C1">
        <w:t xml:space="preserve"> ? </w:t>
      </w:r>
      <w:r w:rsidR="00C52F4A" w:rsidRPr="00605EB6">
        <w:t>demanda le baron accablé</w:t>
      </w:r>
      <w:r w:rsidR="00C474C1">
        <w:t>.</w:t>
      </w:r>
    </w:p>
    <w:p w14:paraId="7D90A2F7" w14:textId="608E4429" w:rsidR="00C474C1" w:rsidRDefault="0094609C" w:rsidP="00C52F4A">
      <w:r>
        <w:t>— </w:t>
      </w:r>
      <w:r w:rsidR="00C52F4A" w:rsidRPr="00605EB6">
        <w:t>Il y a toujours à faire</w:t>
      </w:r>
      <w:r w:rsidR="00C474C1">
        <w:t xml:space="preserve">, </w:t>
      </w:r>
      <w:r w:rsidR="00C52F4A" w:rsidRPr="00605EB6">
        <w:t>monsieur le baron</w:t>
      </w:r>
      <w:r w:rsidR="00C474C1">
        <w:t xml:space="preserve">. </w:t>
      </w:r>
      <w:r w:rsidR="00C52F4A" w:rsidRPr="00605EB6">
        <w:t>Donc</w:t>
      </w:r>
      <w:r w:rsidR="00C474C1">
        <w:t xml:space="preserve">, </w:t>
      </w:r>
      <w:r w:rsidR="00C52F4A" w:rsidRPr="00605EB6">
        <w:t xml:space="preserve">cet homme a vu </w:t>
      </w:r>
      <w:r w:rsidR="009A0CB4" w:rsidRPr="009A0CB4">
        <w:t>M</w:t>
      </w:r>
      <w:r w:rsidR="009A0CB4" w:rsidRPr="009A0CB4">
        <w:rPr>
          <w:vertAlign w:val="superscript"/>
        </w:rPr>
        <w:t>me</w:t>
      </w:r>
      <w:r w:rsidR="00C474C1">
        <w:t> de </w:t>
      </w:r>
      <w:r w:rsidR="00C52F4A" w:rsidRPr="00605EB6">
        <w:t>Simaise</w:t>
      </w:r>
      <w:r w:rsidR="00C474C1">
        <w:t> ?</w:t>
      </w:r>
    </w:p>
    <w:p w14:paraId="225C0994" w14:textId="5B92CF74" w:rsidR="00C474C1" w:rsidRDefault="0094609C" w:rsidP="00C52F4A">
      <w:r>
        <w:t>— </w:t>
      </w:r>
      <w:r w:rsidR="00C52F4A" w:rsidRPr="00605EB6">
        <w:t>Oui</w:t>
      </w:r>
      <w:r w:rsidR="00C474C1">
        <w:t>.</w:t>
      </w:r>
    </w:p>
    <w:p w14:paraId="4897041E" w14:textId="2C4981E2" w:rsidR="00C474C1" w:rsidRDefault="0094609C" w:rsidP="00C52F4A">
      <w:r>
        <w:t>— </w:t>
      </w:r>
      <w:r w:rsidR="00C52F4A" w:rsidRPr="00605EB6">
        <w:t>Que s</w:t>
      </w:r>
      <w:r w:rsidR="00C474C1">
        <w:t>’</w:t>
      </w:r>
      <w:r w:rsidR="00C52F4A" w:rsidRPr="00605EB6">
        <w:t>est-il passé entre eux</w:t>
      </w:r>
      <w:r w:rsidR="00C474C1">
        <w:t> ?</w:t>
      </w:r>
    </w:p>
    <w:p w14:paraId="7BB32456" w14:textId="3080B32B" w:rsidR="00C474C1" w:rsidRDefault="0094609C" w:rsidP="00C52F4A">
      <w:r>
        <w:t>— </w:t>
      </w:r>
      <w:r w:rsidR="00C52F4A" w:rsidRPr="00605EB6">
        <w:t>Il a montré à ma femme l</w:t>
      </w:r>
      <w:r w:rsidR="00C474C1">
        <w:t>’</w:t>
      </w:r>
      <w:r w:rsidR="00C52F4A" w:rsidRPr="00605EB6">
        <w:t>acte de mariage</w:t>
      </w:r>
      <w:r w:rsidR="00C474C1">
        <w:t xml:space="preserve">, </w:t>
      </w:r>
      <w:r w:rsidR="00C52F4A" w:rsidRPr="00605EB6">
        <w:t>et la baronne</w:t>
      </w:r>
      <w:r w:rsidR="00C474C1">
        <w:t xml:space="preserve">, </w:t>
      </w:r>
      <w:r w:rsidR="00C52F4A" w:rsidRPr="00605EB6">
        <w:t>comme vous le voyez par cette lettre</w:t>
      </w:r>
      <w:r w:rsidR="00C474C1">
        <w:t xml:space="preserve">, </w:t>
      </w:r>
      <w:r w:rsidR="00C52F4A" w:rsidRPr="00605EB6">
        <w:t>a pris l</w:t>
      </w:r>
      <w:r w:rsidR="00C474C1">
        <w:t>’</w:t>
      </w:r>
      <w:r w:rsidR="00C52F4A" w:rsidRPr="00605EB6">
        <w:t>engagement de l</w:t>
      </w:r>
      <w:r w:rsidR="00C474C1">
        <w:t>’</w:t>
      </w:r>
      <w:r w:rsidR="00C52F4A" w:rsidRPr="00605EB6">
        <w:t>aider dans ses recherches</w:t>
      </w:r>
      <w:r w:rsidR="00C474C1">
        <w:t>.</w:t>
      </w:r>
    </w:p>
    <w:p w14:paraId="0A472D29" w14:textId="71B60A39" w:rsidR="00C474C1" w:rsidRDefault="0094609C" w:rsidP="00C52F4A">
      <w:r>
        <w:t>— </w:t>
      </w:r>
      <w:r w:rsidR="00C52F4A" w:rsidRPr="00605EB6">
        <w:t xml:space="preserve">Et quand </w:t>
      </w:r>
      <w:r w:rsidR="009A0CB4" w:rsidRPr="009A0CB4">
        <w:t>M</w:t>
      </w:r>
      <w:r w:rsidR="009A0CB4" w:rsidRPr="009A0CB4">
        <w:rPr>
          <w:vertAlign w:val="superscript"/>
        </w:rPr>
        <w:t>me</w:t>
      </w:r>
      <w:r w:rsidR="00C474C1">
        <w:t> de </w:t>
      </w:r>
      <w:r w:rsidR="00C52F4A" w:rsidRPr="00605EB6">
        <w:t>Simaise vous a parlé de votre belle-sœur</w:t>
      </w:r>
      <w:r w:rsidR="00C474C1">
        <w:t xml:space="preserve">, </w:t>
      </w:r>
      <w:r w:rsidR="00C52F4A" w:rsidRPr="00605EB6">
        <w:t>qu</w:t>
      </w:r>
      <w:r w:rsidR="00C474C1">
        <w:t>’</w:t>
      </w:r>
      <w:r w:rsidR="00C52F4A" w:rsidRPr="00605EB6">
        <w:t>avez-vous répondu</w:t>
      </w:r>
      <w:r w:rsidR="00C474C1">
        <w:t> ?</w:t>
      </w:r>
    </w:p>
    <w:p w14:paraId="6D3605A8" w14:textId="43D2463A" w:rsidR="00C474C1" w:rsidRDefault="0094609C" w:rsidP="00C52F4A">
      <w:r>
        <w:t>— </w:t>
      </w:r>
      <w:r w:rsidR="00C52F4A" w:rsidRPr="00605EB6">
        <w:t>Que l</w:t>
      </w:r>
      <w:r w:rsidR="00C474C1">
        <w:t>’</w:t>
      </w:r>
      <w:r w:rsidR="00C52F4A" w:rsidRPr="00605EB6">
        <w:t>acte de mariage était faux</w:t>
      </w:r>
      <w:r w:rsidR="00C474C1">
        <w:t xml:space="preserve">, </w:t>
      </w:r>
      <w:r w:rsidR="00C52F4A" w:rsidRPr="00605EB6">
        <w:t>que Lucy Glandas n</w:t>
      </w:r>
      <w:r w:rsidR="00C474C1">
        <w:t>’</w:t>
      </w:r>
      <w:r w:rsidR="00C52F4A" w:rsidRPr="00605EB6">
        <w:t>était que la maîtresse de mon frère</w:t>
      </w:r>
      <w:r w:rsidR="00C474C1">
        <w:t xml:space="preserve"> ; </w:t>
      </w:r>
      <w:r w:rsidR="00C52F4A" w:rsidRPr="00605EB6">
        <w:t>qu</w:t>
      </w:r>
      <w:r w:rsidR="00C474C1">
        <w:t>’</w:t>
      </w:r>
      <w:r w:rsidR="00C52F4A" w:rsidRPr="00605EB6">
        <w:t>elle avait</w:t>
      </w:r>
      <w:r w:rsidR="00C474C1">
        <w:t xml:space="preserve">, </w:t>
      </w:r>
      <w:r w:rsidR="00C52F4A" w:rsidRPr="00605EB6">
        <w:t>après la mort du marquis</w:t>
      </w:r>
      <w:r w:rsidR="00C474C1">
        <w:t xml:space="preserve">, </w:t>
      </w:r>
      <w:r w:rsidR="00C52F4A" w:rsidRPr="00605EB6">
        <w:t>quitté Port-Marly</w:t>
      </w:r>
      <w:r w:rsidR="00C474C1">
        <w:t xml:space="preserve">, </w:t>
      </w:r>
      <w:r w:rsidR="00C52F4A" w:rsidRPr="00605EB6">
        <w:t>et que j</w:t>
      </w:r>
      <w:r w:rsidR="00C474C1">
        <w:t>’</w:t>
      </w:r>
      <w:r w:rsidR="00C52F4A" w:rsidRPr="00605EB6">
        <w:t>ignorais absolument ce qu</w:t>
      </w:r>
      <w:r w:rsidR="00C474C1">
        <w:t>’</w:t>
      </w:r>
      <w:r w:rsidR="00C52F4A" w:rsidRPr="00605EB6">
        <w:t>elle était devenue</w:t>
      </w:r>
      <w:r w:rsidR="00C474C1">
        <w:t>.</w:t>
      </w:r>
    </w:p>
    <w:p w14:paraId="7CF40A07" w14:textId="5CFDCC0A" w:rsidR="00C474C1" w:rsidRDefault="0094609C" w:rsidP="00C52F4A">
      <w:r>
        <w:t>— </w:t>
      </w:r>
      <w:r w:rsidR="00C52F4A" w:rsidRPr="00605EB6">
        <w:t>Bien</w:t>
      </w:r>
      <w:r w:rsidR="00C474C1">
        <w:t xml:space="preserve">. </w:t>
      </w:r>
      <w:r w:rsidR="00C52F4A" w:rsidRPr="00605EB6">
        <w:t>Mais comment votre femme a-t-elle pu savoir ce qu</w:t>
      </w:r>
      <w:r w:rsidR="00C474C1">
        <w:t>’</w:t>
      </w:r>
      <w:r w:rsidR="00C52F4A" w:rsidRPr="00605EB6">
        <w:t>elle révèle dans cette lettre</w:t>
      </w:r>
      <w:r w:rsidR="00C474C1">
        <w:t> ?</w:t>
      </w:r>
    </w:p>
    <w:p w14:paraId="426E42AF" w14:textId="2818ECDF" w:rsidR="00C474C1" w:rsidRDefault="0094609C" w:rsidP="00C52F4A">
      <w:r>
        <w:t>— </w:t>
      </w:r>
      <w:r w:rsidR="00C52F4A" w:rsidRPr="00605EB6">
        <w:t>Je ne saurais le dire</w:t>
      </w:r>
      <w:r w:rsidR="00C474C1">
        <w:t xml:space="preserve">. </w:t>
      </w:r>
      <w:r w:rsidR="00C52F4A" w:rsidRPr="00605EB6">
        <w:t>Pourtant je crois pouvoir supposer qu</w:t>
      </w:r>
      <w:r w:rsidR="00C474C1">
        <w:t>’</w:t>
      </w:r>
      <w:r w:rsidR="00C52F4A" w:rsidRPr="00605EB6">
        <w:t>elle a un jour surpris notre conversation</w:t>
      </w:r>
      <w:r w:rsidR="00C474C1">
        <w:t>.</w:t>
      </w:r>
    </w:p>
    <w:p w14:paraId="1013A836" w14:textId="4C40DB21" w:rsidR="00C474C1" w:rsidRDefault="0094609C" w:rsidP="00C52F4A">
      <w:r>
        <w:t>— </w:t>
      </w:r>
      <w:r w:rsidR="00C52F4A" w:rsidRPr="00605EB6">
        <w:t>Oui</w:t>
      </w:r>
      <w:r w:rsidR="00C474C1">
        <w:t xml:space="preserve">, </w:t>
      </w:r>
      <w:r w:rsidR="00C52F4A" w:rsidRPr="00605EB6">
        <w:t>oui</w:t>
      </w:r>
      <w:r w:rsidR="00C474C1">
        <w:t xml:space="preserve">, </w:t>
      </w:r>
      <w:r w:rsidR="00C52F4A" w:rsidRPr="00605EB6">
        <w:t>c</w:t>
      </w:r>
      <w:r w:rsidR="00C474C1">
        <w:t>’</w:t>
      </w:r>
      <w:r w:rsidR="00C52F4A" w:rsidRPr="00605EB6">
        <w:t>est cela</w:t>
      </w:r>
      <w:r w:rsidR="00C474C1">
        <w:t xml:space="preserve">, </w:t>
      </w:r>
      <w:r w:rsidR="00C52F4A" w:rsidRPr="00605EB6">
        <w:t>monsieur le baron</w:t>
      </w:r>
      <w:r w:rsidR="00C474C1">
        <w:t xml:space="preserve"> : </w:t>
      </w:r>
      <w:r w:rsidR="00C52F4A" w:rsidRPr="00605EB6">
        <w:t>je me souviens d</w:t>
      </w:r>
      <w:r w:rsidR="00C474C1">
        <w:t>’</w:t>
      </w:r>
      <w:r w:rsidR="00C52F4A" w:rsidRPr="00605EB6">
        <w:t>avoir entendu un jour</w:t>
      </w:r>
      <w:r w:rsidR="00C474C1">
        <w:t xml:space="preserve">, </w:t>
      </w:r>
      <w:r w:rsidR="00C52F4A" w:rsidRPr="00605EB6">
        <w:t>au commencement de cette année</w:t>
      </w:r>
      <w:r w:rsidR="00C474C1">
        <w:t xml:space="preserve">, </w:t>
      </w:r>
      <w:r w:rsidR="00C52F4A" w:rsidRPr="00605EB6">
        <w:t>un bruit de pas et le froissement d</w:t>
      </w:r>
      <w:r w:rsidR="00C474C1">
        <w:t>’</w:t>
      </w:r>
      <w:r w:rsidR="00C52F4A" w:rsidRPr="00605EB6">
        <w:t>une robe de soie derrière l</w:t>
      </w:r>
      <w:r w:rsidR="00C474C1">
        <w:t>’</w:t>
      </w:r>
      <w:r w:rsidR="00C52F4A" w:rsidRPr="00605EB6">
        <w:t>une des portes de votre chambre</w:t>
      </w:r>
      <w:r w:rsidR="00C474C1">
        <w:t>.</w:t>
      </w:r>
    </w:p>
    <w:p w14:paraId="04BDD44C" w14:textId="677CC832" w:rsidR="00C474C1" w:rsidRDefault="00C474C1" w:rsidP="00C52F4A">
      <w:r>
        <w:t>» </w:t>
      </w:r>
      <w:r w:rsidR="00C52F4A" w:rsidRPr="00605EB6">
        <w:t>Cette lettre</w:t>
      </w:r>
      <w:r>
        <w:t xml:space="preserve">, </w:t>
      </w:r>
      <w:r w:rsidR="00C52F4A" w:rsidRPr="00605EB6">
        <w:t>monsieur le baron</w:t>
      </w:r>
      <w:r>
        <w:t xml:space="preserve">, </w:t>
      </w:r>
      <w:r w:rsidR="00C52F4A" w:rsidRPr="00605EB6">
        <w:t>m</w:t>
      </w:r>
      <w:r>
        <w:t>’</w:t>
      </w:r>
      <w:r w:rsidR="00C52F4A" w:rsidRPr="00605EB6">
        <w:t>effraye et me rassure en même temps</w:t>
      </w:r>
      <w:r>
        <w:t xml:space="preserve"> ; </w:t>
      </w:r>
      <w:r w:rsidR="00C52F4A" w:rsidRPr="00605EB6">
        <w:t>elle m</w:t>
      </w:r>
      <w:r>
        <w:t>’</w:t>
      </w:r>
      <w:r w:rsidR="00C52F4A" w:rsidRPr="00605EB6">
        <w:t>effraye parce que nous avons tout à redouter</w:t>
      </w:r>
      <w:r w:rsidR="004540F3">
        <w:t> ;</w:t>
      </w:r>
      <w:r>
        <w:t xml:space="preserve"> </w:t>
      </w:r>
      <w:r w:rsidR="00C52F4A" w:rsidRPr="00605EB6">
        <w:t>elle me rassure</w:t>
      </w:r>
      <w:r>
        <w:t xml:space="preserve">, </w:t>
      </w:r>
      <w:r w:rsidR="00C52F4A" w:rsidRPr="00605EB6">
        <w:t>parce que le péril n</w:t>
      </w:r>
      <w:r>
        <w:t>’</w:t>
      </w:r>
      <w:r w:rsidR="00C52F4A" w:rsidRPr="00605EB6">
        <w:t xml:space="preserve">est pas </w:t>
      </w:r>
      <w:r w:rsidR="00C52F4A" w:rsidRPr="00605EB6">
        <w:lastRenderedPageBreak/>
        <w:t>imminent</w:t>
      </w:r>
      <w:r>
        <w:t xml:space="preserve">. </w:t>
      </w:r>
      <w:r w:rsidR="00C52F4A" w:rsidRPr="00605EB6">
        <w:t>Nous avons le temps d</w:t>
      </w:r>
      <w:r>
        <w:t>’</w:t>
      </w:r>
      <w:r w:rsidR="00C52F4A" w:rsidRPr="00605EB6">
        <w:t>aviser</w:t>
      </w:r>
      <w:r>
        <w:t xml:space="preserve">. </w:t>
      </w:r>
      <w:r w:rsidR="00C52F4A" w:rsidRPr="00605EB6">
        <w:t>Pour le moment et jusqu</w:t>
      </w:r>
      <w:r>
        <w:t>’</w:t>
      </w:r>
      <w:r w:rsidR="00C52F4A" w:rsidRPr="00605EB6">
        <w:t>à nouvel ordre</w:t>
      </w:r>
      <w:r>
        <w:t xml:space="preserve">, </w:t>
      </w:r>
      <w:r w:rsidR="00C52F4A" w:rsidRPr="00605EB6">
        <w:t>votre femme et vos enfants sont notre sauvegarde</w:t>
      </w:r>
      <w:r>
        <w:t xml:space="preserve">. </w:t>
      </w:r>
      <w:r w:rsidR="00C52F4A" w:rsidRPr="00605EB6">
        <w:t>Certes</w:t>
      </w:r>
      <w:r>
        <w:t xml:space="preserve">, </w:t>
      </w:r>
      <w:r w:rsidR="00C52F4A" w:rsidRPr="00605EB6">
        <w:t>il est heureux pour nous que Charles Chevry ait eu l</w:t>
      </w:r>
      <w:r>
        <w:t>’</w:t>
      </w:r>
      <w:r w:rsidR="00C52F4A" w:rsidRPr="00605EB6">
        <w:t xml:space="preserve">idée de voir </w:t>
      </w:r>
      <w:r w:rsidR="009A0CB4" w:rsidRPr="009A0CB4">
        <w:t>M</w:t>
      </w:r>
      <w:r w:rsidR="009A0CB4" w:rsidRPr="009A0CB4">
        <w:rPr>
          <w:vertAlign w:val="superscript"/>
        </w:rPr>
        <w:t>me</w:t>
      </w:r>
      <w:r>
        <w:t> de </w:t>
      </w:r>
      <w:r w:rsidR="00C52F4A" w:rsidRPr="00605EB6">
        <w:t>Simaise avant de s</w:t>
      </w:r>
      <w:r>
        <w:t>’</w:t>
      </w:r>
      <w:r w:rsidR="00C52F4A" w:rsidRPr="00605EB6">
        <w:t>adresser à la justice</w:t>
      </w:r>
      <w:r>
        <w:t xml:space="preserve">. </w:t>
      </w:r>
      <w:r w:rsidR="00C52F4A" w:rsidRPr="00605EB6">
        <w:t>C</w:t>
      </w:r>
      <w:r>
        <w:t>’</w:t>
      </w:r>
      <w:r w:rsidR="00C52F4A" w:rsidRPr="00605EB6">
        <w:t xml:space="preserve">est pour vous sauver que </w:t>
      </w:r>
      <w:r w:rsidR="009A0CB4" w:rsidRPr="009A0CB4">
        <w:t>M</w:t>
      </w:r>
      <w:r w:rsidR="009A0CB4" w:rsidRPr="009A0CB4">
        <w:rPr>
          <w:vertAlign w:val="superscript"/>
        </w:rPr>
        <w:t>me</w:t>
      </w:r>
      <w:r>
        <w:t> de </w:t>
      </w:r>
      <w:r w:rsidR="00C52F4A" w:rsidRPr="00605EB6">
        <w:t>Simaise devient l</w:t>
      </w:r>
      <w:r>
        <w:t>’</w:t>
      </w:r>
      <w:r w:rsidR="00C52F4A" w:rsidRPr="00605EB6">
        <w:t>alliée de votre ennemi</w:t>
      </w:r>
      <w:r>
        <w:t xml:space="preserve"> ; </w:t>
      </w:r>
      <w:r w:rsidR="00C52F4A" w:rsidRPr="00605EB6">
        <w:t>comprenez-vous cela</w:t>
      </w:r>
      <w:r>
        <w:t> ?</w:t>
      </w:r>
    </w:p>
    <w:p w14:paraId="0FBE98B2" w14:textId="3B184069" w:rsidR="00C474C1" w:rsidRDefault="0094609C" w:rsidP="00C52F4A">
      <w:r>
        <w:t>— </w:t>
      </w:r>
      <w:r w:rsidR="00C52F4A" w:rsidRPr="00605EB6">
        <w:t>Oui</w:t>
      </w:r>
      <w:r w:rsidR="00C474C1">
        <w:t xml:space="preserve">, </w:t>
      </w:r>
      <w:r w:rsidR="00C52F4A" w:rsidRPr="00605EB6">
        <w:t>je comprends</w:t>
      </w:r>
      <w:r w:rsidR="00C474C1">
        <w:t>.</w:t>
      </w:r>
    </w:p>
    <w:p w14:paraId="4B5DDBAC" w14:textId="40A96E76" w:rsidR="00C474C1" w:rsidRDefault="0094609C" w:rsidP="00C52F4A">
      <w:r>
        <w:t>— </w:t>
      </w:r>
      <w:r w:rsidR="00C52F4A" w:rsidRPr="00605EB6">
        <w:t>Monsieur le baron</w:t>
      </w:r>
      <w:r w:rsidR="00C474C1">
        <w:t xml:space="preserve">, </w:t>
      </w:r>
      <w:r w:rsidR="00C52F4A" w:rsidRPr="00605EB6">
        <w:t>vous avez bien fait de vous marier et mieux fait encore d</w:t>
      </w:r>
      <w:r w:rsidR="00C474C1">
        <w:t>’</w:t>
      </w:r>
      <w:r w:rsidR="00C52F4A" w:rsidRPr="00605EB6">
        <w:t>avoir des enfants</w:t>
      </w:r>
      <w:r w:rsidR="00C474C1">
        <w:t>.</w:t>
      </w:r>
    </w:p>
    <w:p w14:paraId="136D6041" w14:textId="77777777" w:rsidR="00C474C1" w:rsidRDefault="00C52F4A" w:rsidP="00C52F4A">
      <w:r w:rsidRPr="00605EB6">
        <w:t>Blaireau resta un instant silencieux</w:t>
      </w:r>
      <w:r w:rsidR="00C474C1">
        <w:t xml:space="preserve">, </w:t>
      </w:r>
      <w:r w:rsidRPr="00605EB6">
        <w:t>la tête dans ses mains</w:t>
      </w:r>
      <w:r w:rsidR="00C474C1">
        <w:t xml:space="preserve">. </w:t>
      </w:r>
      <w:r w:rsidRPr="00605EB6">
        <w:t>Quand il se redressa</w:t>
      </w:r>
      <w:r w:rsidR="00C474C1">
        <w:t xml:space="preserve">, </w:t>
      </w:r>
      <w:r w:rsidRPr="00605EB6">
        <w:t xml:space="preserve">un </w:t>
      </w:r>
      <w:r w:rsidR="00390280">
        <w:t xml:space="preserve">fauve </w:t>
      </w:r>
      <w:r w:rsidRPr="00605EB6">
        <w:t>éclair sillonna son regard</w:t>
      </w:r>
      <w:r w:rsidR="00C474C1">
        <w:t>.</w:t>
      </w:r>
    </w:p>
    <w:p w14:paraId="6AE84C8E" w14:textId="62698680" w:rsidR="00C474C1" w:rsidRDefault="0094609C" w:rsidP="00C52F4A">
      <w:r>
        <w:t>— </w:t>
      </w:r>
      <w:r w:rsidR="00C52F4A" w:rsidRPr="00605EB6">
        <w:t>Monsieur le baron</w:t>
      </w:r>
      <w:r w:rsidR="00C474C1">
        <w:t xml:space="preserve">, </w:t>
      </w:r>
      <w:r w:rsidR="00C52F4A" w:rsidRPr="00605EB6">
        <w:t>prononça-t-il lentement et d</w:t>
      </w:r>
      <w:r w:rsidR="00C474C1">
        <w:t>’</w:t>
      </w:r>
      <w:r w:rsidR="00C52F4A" w:rsidRPr="00605EB6">
        <w:t>une voix sourde</w:t>
      </w:r>
      <w:r w:rsidR="003D7A22">
        <w:t>,</w:t>
      </w:r>
      <w:r w:rsidR="00C474C1">
        <w:t xml:space="preserve"> </w:t>
      </w:r>
      <w:r w:rsidR="00C52F4A" w:rsidRPr="00605EB6">
        <w:t>quand un danger me menace</w:t>
      </w:r>
      <w:r w:rsidR="00C474C1">
        <w:t xml:space="preserve">, </w:t>
      </w:r>
      <w:r w:rsidR="00C52F4A" w:rsidRPr="00605EB6">
        <w:t>je l</w:t>
      </w:r>
      <w:r w:rsidR="00C474C1">
        <w:t>’</w:t>
      </w:r>
      <w:r w:rsidR="00C52F4A" w:rsidRPr="00605EB6">
        <w:t>arrête</w:t>
      </w:r>
      <w:r w:rsidR="00C474C1">
        <w:t xml:space="preserve"> : </w:t>
      </w:r>
      <w:r w:rsidR="00C52F4A" w:rsidRPr="00605EB6">
        <w:t>il faut que ce Charles Chevry meure</w:t>
      </w:r>
      <w:r w:rsidR="00C474C1">
        <w:t> !</w:t>
      </w:r>
    </w:p>
    <w:p w14:paraId="2FE8224E" w14:textId="17D09175" w:rsidR="00C474C1" w:rsidRDefault="00C52F4A" w:rsidP="00C52F4A">
      <w:r w:rsidRPr="00605EB6">
        <w:t>La physionomie de Blaireau avait pris une expression si terrible</w:t>
      </w:r>
      <w:r w:rsidR="00C474C1">
        <w:t xml:space="preserve">, </w:t>
      </w:r>
      <w:r w:rsidRPr="00605EB6">
        <w:t xml:space="preserve">que le baron se sentit frissonner jusque dans la </w:t>
      </w:r>
      <w:r w:rsidR="00C474C1">
        <w:t>moel</w:t>
      </w:r>
      <w:r w:rsidRPr="00605EB6">
        <w:t>le des os</w:t>
      </w:r>
      <w:r w:rsidR="00C474C1">
        <w:t>.</w:t>
      </w:r>
    </w:p>
    <w:p w14:paraId="736EE8AC" w14:textId="1395CDB1" w:rsidR="00C474C1" w:rsidRDefault="0094609C" w:rsidP="00C52F4A">
      <w:r>
        <w:t>— </w:t>
      </w:r>
      <w:r w:rsidR="00C52F4A" w:rsidRPr="00605EB6">
        <w:t>Mais la baronne sait</w:t>
      </w:r>
      <w:r w:rsidR="00C474C1">
        <w:t xml:space="preserve">…, </w:t>
      </w:r>
      <w:r w:rsidR="00C52F4A" w:rsidRPr="00605EB6">
        <w:t>balbutia-t-il</w:t>
      </w:r>
      <w:r w:rsidR="00C474C1">
        <w:t>.</w:t>
      </w:r>
    </w:p>
    <w:p w14:paraId="542E50FF" w14:textId="77777777" w:rsidR="00C474C1" w:rsidRDefault="00C52F4A" w:rsidP="00C52F4A">
      <w:r w:rsidRPr="00605EB6">
        <w:t>Blaireau eut un petit rire sec</w:t>
      </w:r>
      <w:r w:rsidR="00C474C1">
        <w:t xml:space="preserve">, </w:t>
      </w:r>
      <w:r w:rsidRPr="00605EB6">
        <w:t>aigre</w:t>
      </w:r>
      <w:r w:rsidR="00C474C1">
        <w:t>.</w:t>
      </w:r>
    </w:p>
    <w:p w14:paraId="09EBEBCC" w14:textId="77777777" w:rsidR="00C474C1" w:rsidRDefault="00C52F4A" w:rsidP="00C52F4A">
      <w:r w:rsidRPr="00605EB6">
        <w:t>Puis</w:t>
      </w:r>
      <w:r w:rsidR="00C474C1">
        <w:t xml:space="preserve">, </w:t>
      </w:r>
      <w:r w:rsidRPr="00605EB6">
        <w:t>hochant la tête</w:t>
      </w:r>
      <w:r w:rsidR="00C474C1">
        <w:t> :</w:t>
      </w:r>
    </w:p>
    <w:p w14:paraId="32131D52" w14:textId="377E0677" w:rsidR="00C474C1" w:rsidRDefault="0094609C" w:rsidP="00C52F4A">
      <w:r>
        <w:t>— </w:t>
      </w:r>
      <w:r w:rsidR="00C52F4A" w:rsidRPr="00605EB6">
        <w:t>Oui</w:t>
      </w:r>
      <w:r w:rsidR="00C474C1">
        <w:t xml:space="preserve">, </w:t>
      </w:r>
      <w:r w:rsidR="00C52F4A" w:rsidRPr="00605EB6">
        <w:t>répliqua-t-il</w:t>
      </w:r>
      <w:r w:rsidR="00C474C1">
        <w:t xml:space="preserve">, </w:t>
      </w:r>
      <w:r w:rsidR="009A0CB4" w:rsidRPr="009A0CB4">
        <w:t>M</w:t>
      </w:r>
      <w:r w:rsidR="009A0CB4" w:rsidRPr="009A0CB4">
        <w:rPr>
          <w:vertAlign w:val="superscript"/>
        </w:rPr>
        <w:t>me</w:t>
      </w:r>
      <w:r w:rsidR="00C474C1">
        <w:t> de </w:t>
      </w:r>
      <w:r w:rsidR="00C52F4A" w:rsidRPr="00605EB6">
        <w:t>Simaise sait</w:t>
      </w:r>
      <w:r w:rsidR="00C474C1">
        <w:t xml:space="preserve"> ; </w:t>
      </w:r>
      <w:r w:rsidR="00C52F4A" w:rsidRPr="00605EB6">
        <w:t>mais elle se taira</w:t>
      </w:r>
      <w:r w:rsidR="00C474C1">
        <w:t xml:space="preserve">… </w:t>
      </w:r>
      <w:r w:rsidR="00C52F4A" w:rsidRPr="00605EB6">
        <w:t>Elle se taira</w:t>
      </w:r>
      <w:r w:rsidR="00C474C1">
        <w:t xml:space="preserve">, </w:t>
      </w:r>
      <w:r w:rsidR="00C52F4A" w:rsidRPr="00605EB6">
        <w:t>monsieur le baron</w:t>
      </w:r>
      <w:r w:rsidR="00C474C1">
        <w:t xml:space="preserve">, </w:t>
      </w:r>
      <w:r w:rsidR="00C52F4A" w:rsidRPr="00605EB6">
        <w:t>non point par amour pour vous</w:t>
      </w:r>
      <w:r w:rsidR="00C474C1">
        <w:t xml:space="preserve">, – </w:t>
      </w:r>
      <w:r w:rsidR="00C52F4A" w:rsidRPr="00605EB6">
        <w:t>ceci soit dit sans vous offenser</w:t>
      </w:r>
      <w:r w:rsidR="00C474C1">
        <w:t xml:space="preserve">, – </w:t>
      </w:r>
      <w:r w:rsidR="00C52F4A" w:rsidRPr="00605EB6">
        <w:t>mais à cause de ses enfants</w:t>
      </w:r>
      <w:r w:rsidR="00C474C1">
        <w:t xml:space="preserve">. </w:t>
      </w:r>
      <w:r w:rsidR="00C52F4A" w:rsidRPr="00605EB6">
        <w:t>Une mère ne peut rien</w:t>
      </w:r>
      <w:r w:rsidR="00C474C1">
        <w:t xml:space="preserve">, </w:t>
      </w:r>
      <w:r w:rsidR="00C52F4A" w:rsidRPr="00605EB6">
        <w:t>rien</w:t>
      </w:r>
      <w:r w:rsidR="00C474C1">
        <w:t xml:space="preserve">, </w:t>
      </w:r>
      <w:r w:rsidR="00C52F4A" w:rsidRPr="00605EB6">
        <w:t>contre le père de ses enfants</w:t>
      </w:r>
      <w:r w:rsidR="00C474C1">
        <w:t>.</w:t>
      </w:r>
    </w:p>
    <w:p w14:paraId="3CBB86FE" w14:textId="182B5D40" w:rsidR="00C474C1" w:rsidRDefault="0094609C" w:rsidP="00C52F4A">
      <w:r>
        <w:t>— </w:t>
      </w:r>
      <w:r w:rsidR="00C52F4A" w:rsidRPr="00605EB6">
        <w:t>Enfin</w:t>
      </w:r>
      <w:r w:rsidR="00C474C1">
        <w:t xml:space="preserve">, </w:t>
      </w:r>
      <w:r w:rsidR="00C52F4A" w:rsidRPr="00605EB6">
        <w:t>qu</w:t>
      </w:r>
      <w:r w:rsidR="00C474C1">
        <w:t>’</w:t>
      </w:r>
      <w:r w:rsidR="00C52F4A" w:rsidRPr="00605EB6">
        <w:t>allez-vous faire</w:t>
      </w:r>
      <w:r w:rsidR="00C474C1">
        <w:t> ?</w:t>
      </w:r>
    </w:p>
    <w:p w14:paraId="243D3BD1" w14:textId="23BE838D" w:rsidR="00C474C1" w:rsidRDefault="0094609C" w:rsidP="00C52F4A">
      <w:r>
        <w:lastRenderedPageBreak/>
        <w:t>— </w:t>
      </w:r>
      <w:r w:rsidR="00C52F4A" w:rsidRPr="00605EB6">
        <w:t>Je vous l</w:t>
      </w:r>
      <w:r w:rsidR="00C474C1">
        <w:t>’</w:t>
      </w:r>
      <w:r w:rsidR="00C52F4A" w:rsidRPr="00605EB6">
        <w:t>ai dit</w:t>
      </w:r>
      <w:r w:rsidR="00C474C1">
        <w:t xml:space="preserve"> : </w:t>
      </w:r>
      <w:r w:rsidR="00C52F4A" w:rsidRPr="00605EB6">
        <w:t>nous débarrasser de notre ennemi</w:t>
      </w:r>
      <w:r w:rsidR="00C474C1">
        <w:t>.</w:t>
      </w:r>
    </w:p>
    <w:p w14:paraId="31F5DF85" w14:textId="74D00EAC" w:rsidR="00C474C1" w:rsidRDefault="0094609C" w:rsidP="00C52F4A">
      <w:r>
        <w:t>— </w:t>
      </w:r>
      <w:r w:rsidR="00C52F4A" w:rsidRPr="00605EB6">
        <w:t>Comment</w:t>
      </w:r>
      <w:r w:rsidR="00C474C1">
        <w:t> ?</w:t>
      </w:r>
    </w:p>
    <w:p w14:paraId="757162A8" w14:textId="7D01A14D" w:rsidR="00C474C1" w:rsidRDefault="0094609C" w:rsidP="00C52F4A">
      <w:r>
        <w:t>— </w:t>
      </w:r>
      <w:r w:rsidR="00C52F4A" w:rsidRPr="00605EB6">
        <w:t>Cet homme nous menace</w:t>
      </w:r>
      <w:r w:rsidR="00C474C1">
        <w:t xml:space="preserve">, </w:t>
      </w:r>
      <w:r w:rsidR="00C52F4A" w:rsidRPr="00605EB6">
        <w:t>il peut nous envoyer au bagne</w:t>
      </w:r>
      <w:r w:rsidR="00C474C1">
        <w:t xml:space="preserve"> ; </w:t>
      </w:r>
      <w:r w:rsidR="00C52F4A" w:rsidRPr="00605EB6">
        <w:t>je l</w:t>
      </w:r>
      <w:r w:rsidR="00C474C1">
        <w:t>’</w:t>
      </w:r>
      <w:r w:rsidR="00C52F4A" w:rsidRPr="00605EB6">
        <w:t>ai condamné</w:t>
      </w:r>
      <w:r w:rsidR="00C474C1">
        <w:t xml:space="preserve">, </w:t>
      </w:r>
      <w:r w:rsidR="00C52F4A" w:rsidRPr="00605EB6">
        <w:t>il mourra</w:t>
      </w:r>
      <w:r w:rsidR="00C474C1">
        <w:t>.</w:t>
      </w:r>
    </w:p>
    <w:p w14:paraId="2986D734" w14:textId="11A68F33" w:rsidR="00C474C1" w:rsidRDefault="0094609C" w:rsidP="00C52F4A">
      <w:r>
        <w:t>— </w:t>
      </w:r>
      <w:r w:rsidR="00C52F4A" w:rsidRPr="00605EB6">
        <w:t>Prenez garde</w:t>
      </w:r>
      <w:r w:rsidR="00C474C1">
        <w:t xml:space="preserve">, </w:t>
      </w:r>
      <w:r w:rsidR="00C52F4A" w:rsidRPr="00605EB6">
        <w:t>Blaireau</w:t>
      </w:r>
      <w:r w:rsidR="00C474C1">
        <w:t>.</w:t>
      </w:r>
    </w:p>
    <w:p w14:paraId="0D6196BF" w14:textId="7C80C405" w:rsidR="00C474C1" w:rsidRDefault="0094609C" w:rsidP="00C52F4A">
      <w:r>
        <w:t>— </w:t>
      </w:r>
      <w:r w:rsidR="00C52F4A" w:rsidRPr="00605EB6">
        <w:t>Oh</w:t>
      </w:r>
      <w:r w:rsidR="00C474C1">
        <w:t xml:space="preserve"> ! </w:t>
      </w:r>
      <w:r w:rsidR="00C52F4A" w:rsidRPr="00605EB6">
        <w:t>vous n</w:t>
      </w:r>
      <w:r w:rsidR="00C474C1">
        <w:t>’</w:t>
      </w:r>
      <w:r w:rsidR="00C52F4A" w:rsidRPr="00605EB6">
        <w:t>avez pas besoin de me recommander la prudence</w:t>
      </w:r>
      <w:r w:rsidR="00C474C1">
        <w:t xml:space="preserve">. </w:t>
      </w:r>
      <w:r w:rsidR="00C52F4A" w:rsidRPr="00605EB6">
        <w:t>D</w:t>
      </w:r>
      <w:r w:rsidR="00C474C1">
        <w:t>’</w:t>
      </w:r>
      <w:r w:rsidR="00C52F4A" w:rsidRPr="00605EB6">
        <w:t>abord</w:t>
      </w:r>
      <w:r w:rsidR="00C474C1">
        <w:t xml:space="preserve">, </w:t>
      </w:r>
      <w:r w:rsidR="00C52F4A" w:rsidRPr="00605EB6">
        <w:t>cette lettre</w:t>
      </w:r>
      <w:r w:rsidR="00C474C1">
        <w:t>.</w:t>
      </w:r>
    </w:p>
    <w:p w14:paraId="126063F8" w14:textId="77777777" w:rsidR="00C474C1" w:rsidRDefault="00C52F4A" w:rsidP="00C52F4A">
      <w:r w:rsidRPr="00605EB6">
        <w:t>Blaireau la glissa dans une enveloppe blanche</w:t>
      </w:r>
      <w:r w:rsidR="00C474C1">
        <w:t xml:space="preserve">, </w:t>
      </w:r>
      <w:r w:rsidRPr="00605EB6">
        <w:t>sur laquelle il écrivit l</w:t>
      </w:r>
      <w:r w:rsidR="00C474C1">
        <w:t>’</w:t>
      </w:r>
      <w:r w:rsidRPr="00605EB6">
        <w:t>adresse de Charles Chevry</w:t>
      </w:r>
      <w:r w:rsidR="00C474C1">
        <w:t xml:space="preserve">, </w:t>
      </w:r>
      <w:r w:rsidRPr="00605EB6">
        <w:t>imitant avec une merveilleuse habileté de faussaire l</w:t>
      </w:r>
      <w:r w:rsidR="00C474C1">
        <w:t>’</w:t>
      </w:r>
      <w:r w:rsidRPr="00605EB6">
        <w:t>écriture de la baronne</w:t>
      </w:r>
      <w:r w:rsidR="00C474C1">
        <w:t xml:space="preserve">. </w:t>
      </w:r>
      <w:r w:rsidRPr="00605EB6">
        <w:t>Cela fait</w:t>
      </w:r>
      <w:r w:rsidR="00C474C1">
        <w:t xml:space="preserve">, </w:t>
      </w:r>
      <w:r w:rsidRPr="00605EB6">
        <w:t>il détacha adroitement le cachet de cire de la première enveloppe</w:t>
      </w:r>
      <w:r w:rsidR="00C474C1">
        <w:t xml:space="preserve">, </w:t>
      </w:r>
      <w:r w:rsidRPr="00605EB6">
        <w:t>et à l</w:t>
      </w:r>
      <w:r w:rsidR="00C474C1">
        <w:t>’</w:t>
      </w:r>
      <w:r w:rsidRPr="00605EB6">
        <w:t>aide d</w:t>
      </w:r>
      <w:r w:rsidR="00C474C1">
        <w:t>’</w:t>
      </w:r>
      <w:r w:rsidRPr="00605EB6">
        <w:t>une composition de cire liquide</w:t>
      </w:r>
      <w:r w:rsidR="00C474C1">
        <w:t xml:space="preserve">, </w:t>
      </w:r>
      <w:r w:rsidRPr="00605EB6">
        <w:t>prenant sur le papier comme de la colle</w:t>
      </w:r>
      <w:r w:rsidR="00C474C1">
        <w:t xml:space="preserve">, </w:t>
      </w:r>
      <w:r w:rsidRPr="00605EB6">
        <w:t>il l</w:t>
      </w:r>
      <w:r w:rsidR="00C474C1">
        <w:t>’</w:t>
      </w:r>
      <w:r w:rsidRPr="00605EB6">
        <w:t>adapta sur le revers de l</w:t>
      </w:r>
      <w:r w:rsidR="00C474C1">
        <w:t>’</w:t>
      </w:r>
      <w:r w:rsidRPr="00605EB6">
        <w:t>autre enveloppe</w:t>
      </w:r>
      <w:r w:rsidR="00C474C1">
        <w:t>.</w:t>
      </w:r>
    </w:p>
    <w:p w14:paraId="58AA2180" w14:textId="77777777" w:rsidR="00C474C1" w:rsidRDefault="00C52F4A" w:rsidP="00C52F4A">
      <w:r w:rsidRPr="00605EB6">
        <w:t>Le baron le regardait faire</w:t>
      </w:r>
      <w:r w:rsidR="00C474C1">
        <w:t xml:space="preserve">, </w:t>
      </w:r>
      <w:r w:rsidRPr="00605EB6">
        <w:t>ébahi</w:t>
      </w:r>
      <w:r w:rsidR="00C474C1">
        <w:t>.</w:t>
      </w:r>
    </w:p>
    <w:p w14:paraId="0FFFD3B5" w14:textId="087C886E" w:rsidR="00C474C1" w:rsidRDefault="0094609C" w:rsidP="00C52F4A">
      <w:r>
        <w:t>— </w:t>
      </w:r>
      <w:r w:rsidR="00C52F4A" w:rsidRPr="00605EB6">
        <w:t>Voyez</w:t>
      </w:r>
      <w:r w:rsidR="00C474C1">
        <w:t xml:space="preserve">, </w:t>
      </w:r>
      <w:r w:rsidR="00C52F4A" w:rsidRPr="00605EB6">
        <w:t>lui dit Blaireau</w:t>
      </w:r>
      <w:r w:rsidR="00C474C1">
        <w:t xml:space="preserve">, </w:t>
      </w:r>
      <w:r w:rsidR="00C52F4A" w:rsidRPr="00605EB6">
        <w:t>en lui mettant la lettre dans la main</w:t>
      </w:r>
      <w:r w:rsidR="00C474C1">
        <w:t>.</w:t>
      </w:r>
    </w:p>
    <w:p w14:paraId="40D5D4D3" w14:textId="5CAF6C0C" w:rsidR="00C474C1" w:rsidRDefault="0094609C" w:rsidP="00C52F4A">
      <w:r>
        <w:t>— </w:t>
      </w:r>
      <w:r w:rsidR="00C52F4A" w:rsidRPr="00605EB6">
        <w:t>Oui</w:t>
      </w:r>
      <w:r w:rsidR="00C474C1">
        <w:t xml:space="preserve">, </w:t>
      </w:r>
      <w:r w:rsidR="00C52F4A" w:rsidRPr="00605EB6">
        <w:t>c</w:t>
      </w:r>
      <w:r w:rsidR="00C474C1">
        <w:t>’</w:t>
      </w:r>
      <w:r w:rsidR="00C52F4A" w:rsidRPr="00605EB6">
        <w:t>est bien l</w:t>
      </w:r>
      <w:r w:rsidR="00C474C1">
        <w:t>’</w:t>
      </w:r>
      <w:r w:rsidR="00C52F4A" w:rsidRPr="00605EB6">
        <w:t>écriture de la baronne</w:t>
      </w:r>
      <w:r w:rsidR="00C474C1">
        <w:t xml:space="preserve">, </w:t>
      </w:r>
      <w:r w:rsidR="00C52F4A" w:rsidRPr="00605EB6">
        <w:t>et il est impossible de reconnaître que cette enveloppe a été substituée à une autre</w:t>
      </w:r>
      <w:r w:rsidR="00C474C1">
        <w:t>.</w:t>
      </w:r>
    </w:p>
    <w:p w14:paraId="069872C6" w14:textId="79F83F62" w:rsidR="00C474C1" w:rsidRDefault="0094609C" w:rsidP="00C52F4A">
      <w:r>
        <w:t>— </w:t>
      </w:r>
      <w:r w:rsidR="00C52F4A" w:rsidRPr="00605EB6">
        <w:t>Aussitôt rentré chez vous</w:t>
      </w:r>
      <w:r w:rsidR="00C474C1">
        <w:t xml:space="preserve">, </w:t>
      </w:r>
      <w:r w:rsidR="00C52F4A" w:rsidRPr="00605EB6">
        <w:t>vous rendrez cette lettre au domestique qui vous l</w:t>
      </w:r>
      <w:r w:rsidR="00C474C1">
        <w:t>’</w:t>
      </w:r>
      <w:r w:rsidR="00C52F4A" w:rsidRPr="00605EB6">
        <w:t>a remise et il la portera immédiatement à son adresse</w:t>
      </w:r>
      <w:r w:rsidR="00C474C1">
        <w:t>.</w:t>
      </w:r>
    </w:p>
    <w:p w14:paraId="0E1CCDF0" w14:textId="1BC33909" w:rsidR="00C474C1" w:rsidRDefault="0094609C" w:rsidP="00C52F4A">
      <w:r>
        <w:t>— </w:t>
      </w:r>
      <w:r w:rsidR="00C52F4A" w:rsidRPr="00605EB6">
        <w:t>Comment</w:t>
      </w:r>
      <w:r w:rsidR="00C474C1">
        <w:t xml:space="preserve">, </w:t>
      </w:r>
      <w:r w:rsidR="00C52F4A" w:rsidRPr="00605EB6">
        <w:t>vous voulez</w:t>
      </w:r>
      <w:r w:rsidR="00C474C1">
        <w:t>…</w:t>
      </w:r>
    </w:p>
    <w:p w14:paraId="7DEF5A7B" w14:textId="78B935F2" w:rsidR="00C474C1" w:rsidRDefault="0094609C" w:rsidP="00C52F4A">
      <w:r>
        <w:t>— </w:t>
      </w:r>
      <w:r w:rsidR="00C52F4A" w:rsidRPr="00605EB6">
        <w:t>Je veux que Charles Chevry se mettre en route pour Blaincourt</w:t>
      </w:r>
      <w:r w:rsidR="00C474C1">
        <w:t xml:space="preserve"> ; </w:t>
      </w:r>
      <w:r w:rsidR="00C52F4A" w:rsidRPr="00605EB6">
        <w:t>seulement</w:t>
      </w:r>
      <w:r w:rsidR="00C474C1">
        <w:t xml:space="preserve">, </w:t>
      </w:r>
      <w:r w:rsidR="00C52F4A" w:rsidRPr="00605EB6">
        <w:t>je prendrai certaines dispositions pour l</w:t>
      </w:r>
      <w:r w:rsidR="00C474C1">
        <w:t>’</w:t>
      </w:r>
      <w:r w:rsidR="00C52F4A" w:rsidRPr="00605EB6">
        <w:t>empêcher d</w:t>
      </w:r>
      <w:r w:rsidR="00C474C1">
        <w:t>’</w:t>
      </w:r>
      <w:r w:rsidR="00C52F4A" w:rsidRPr="00605EB6">
        <w:t>arriver au but de son voyage</w:t>
      </w:r>
      <w:r w:rsidR="00C474C1">
        <w:t>.</w:t>
      </w:r>
    </w:p>
    <w:p w14:paraId="2A03A545" w14:textId="77777777" w:rsidR="00C474C1" w:rsidRDefault="00C52F4A" w:rsidP="00C474C1">
      <w:pPr>
        <w:pStyle w:val="Titre2"/>
      </w:pPr>
      <w:bookmarkStart w:id="77" w:name="_Toc197617922"/>
      <w:r w:rsidRPr="00605EB6">
        <w:lastRenderedPageBreak/>
        <w:t>XIX</w:t>
      </w:r>
      <w:r w:rsidRPr="00605EB6">
        <w:br/>
      </w:r>
      <w:r w:rsidRPr="00605EB6">
        <w:br/>
        <w:t>QU</w:t>
      </w:r>
      <w:r w:rsidR="00C474C1">
        <w:t>’</w:t>
      </w:r>
      <w:r w:rsidRPr="00605EB6">
        <w:t>EST-ELLE DEVENUE</w:t>
      </w:r>
      <w:r w:rsidR="00C474C1">
        <w:t> ?</w:t>
      </w:r>
      <w:bookmarkEnd w:id="77"/>
    </w:p>
    <w:p w14:paraId="2C63D337" w14:textId="77777777" w:rsidR="00C474C1" w:rsidRDefault="00C52F4A" w:rsidP="00C52F4A">
      <w:r w:rsidRPr="00605EB6">
        <w:t>Une heure plus tard</w:t>
      </w:r>
      <w:r w:rsidR="00C474C1">
        <w:t xml:space="preserve">, </w:t>
      </w:r>
      <w:r w:rsidRPr="00605EB6">
        <w:t>un homme</w:t>
      </w:r>
      <w:r w:rsidR="00C474C1">
        <w:t xml:space="preserve">, </w:t>
      </w:r>
      <w:r w:rsidRPr="00605EB6">
        <w:t>envoyé par Blaireau</w:t>
      </w:r>
      <w:r w:rsidR="00C474C1">
        <w:t xml:space="preserve">, </w:t>
      </w:r>
      <w:r w:rsidRPr="00605EB6">
        <w:t>était en observation devant l</w:t>
      </w:r>
      <w:r w:rsidR="00C474C1">
        <w:t>’</w:t>
      </w:r>
      <w:r w:rsidRPr="00605EB6">
        <w:t>hôtel du Havre</w:t>
      </w:r>
      <w:r w:rsidR="00C474C1">
        <w:t xml:space="preserve">. </w:t>
      </w:r>
      <w:r w:rsidRPr="00605EB6">
        <w:t>C</w:t>
      </w:r>
      <w:r w:rsidR="00C474C1">
        <w:t>’</w:t>
      </w:r>
      <w:r w:rsidRPr="00605EB6">
        <w:t>était Princet</w:t>
      </w:r>
      <w:r w:rsidR="00C474C1">
        <w:t>.</w:t>
      </w:r>
    </w:p>
    <w:p w14:paraId="08D284BB" w14:textId="77777777" w:rsidR="00C474C1" w:rsidRDefault="00C52F4A" w:rsidP="00C52F4A">
      <w:r w:rsidRPr="00605EB6">
        <w:t>À peu près certain que Charles Chevry n</w:t>
      </w:r>
      <w:r w:rsidR="00C474C1">
        <w:t>’</w:t>
      </w:r>
      <w:r w:rsidRPr="00605EB6">
        <w:t>attendrait pas au lendemain pour prendre la route des Vosges</w:t>
      </w:r>
      <w:r w:rsidR="00C474C1">
        <w:t xml:space="preserve">, </w:t>
      </w:r>
      <w:r w:rsidRPr="00605EB6">
        <w:t>Blaireau était prêt à partir</w:t>
      </w:r>
      <w:r w:rsidR="00C474C1">
        <w:t>.</w:t>
      </w:r>
    </w:p>
    <w:p w14:paraId="580D32F9" w14:textId="77777777" w:rsidR="00C474C1" w:rsidRDefault="00C52F4A" w:rsidP="00C52F4A">
      <w:r w:rsidRPr="00605EB6">
        <w:t>Princet devait reconnaître facilement l</w:t>
      </w:r>
      <w:r w:rsidR="00C474C1">
        <w:t>’</w:t>
      </w:r>
      <w:r w:rsidRPr="00605EB6">
        <w:t>étranger lorsqu</w:t>
      </w:r>
      <w:r w:rsidR="00C474C1">
        <w:t>’</w:t>
      </w:r>
      <w:r w:rsidRPr="00605EB6">
        <w:t>il sortirait de l</w:t>
      </w:r>
      <w:r w:rsidR="00C474C1">
        <w:t>’</w:t>
      </w:r>
      <w:r w:rsidRPr="00605EB6">
        <w:t>hôtel pour se rendre à la gare de l</w:t>
      </w:r>
      <w:r w:rsidR="00C474C1">
        <w:t>’</w:t>
      </w:r>
      <w:r w:rsidRPr="00605EB6">
        <w:t>Est</w:t>
      </w:r>
      <w:r w:rsidR="00C474C1">
        <w:t xml:space="preserve">. </w:t>
      </w:r>
      <w:r w:rsidRPr="00605EB6">
        <w:t>Il le suivrait</w:t>
      </w:r>
      <w:r w:rsidR="00C474C1">
        <w:t xml:space="preserve">. </w:t>
      </w:r>
      <w:r w:rsidRPr="00605EB6">
        <w:t>Blaireau serait à la gare</w:t>
      </w:r>
      <w:r w:rsidR="00C474C1">
        <w:t xml:space="preserve">, </w:t>
      </w:r>
      <w:r w:rsidRPr="00605EB6">
        <w:t>attendant</w:t>
      </w:r>
      <w:r w:rsidR="00C474C1">
        <w:t xml:space="preserve">, </w:t>
      </w:r>
      <w:r w:rsidRPr="00605EB6">
        <w:t>vingt minutes avant le départ du train-poste</w:t>
      </w:r>
      <w:r w:rsidR="00C474C1">
        <w:t xml:space="preserve">. </w:t>
      </w:r>
      <w:r w:rsidRPr="00605EB6">
        <w:t>C</w:t>
      </w:r>
      <w:r w:rsidR="00C474C1">
        <w:t>’</w:t>
      </w:r>
      <w:r w:rsidRPr="00605EB6">
        <w:t>était évidemment ce train</w:t>
      </w:r>
      <w:r w:rsidR="00C474C1">
        <w:t xml:space="preserve">, </w:t>
      </w:r>
      <w:r w:rsidRPr="00605EB6">
        <w:t>et non un autre</w:t>
      </w:r>
      <w:r w:rsidR="00C474C1">
        <w:t xml:space="preserve">, </w:t>
      </w:r>
      <w:r w:rsidRPr="00605EB6">
        <w:t>que prendrait Charles Chevry</w:t>
      </w:r>
      <w:r w:rsidR="00C474C1">
        <w:t xml:space="preserve">, </w:t>
      </w:r>
      <w:r w:rsidRPr="00605EB6">
        <w:t>s</w:t>
      </w:r>
      <w:r w:rsidR="00C474C1">
        <w:t>’</w:t>
      </w:r>
      <w:r w:rsidRPr="00605EB6">
        <w:t>il se mettait en route le jour même</w:t>
      </w:r>
      <w:r w:rsidR="00C474C1">
        <w:t>.</w:t>
      </w:r>
    </w:p>
    <w:p w14:paraId="1D523398" w14:textId="77777777" w:rsidR="00C474C1" w:rsidRDefault="00C52F4A" w:rsidP="00C52F4A">
      <w:r w:rsidRPr="00605EB6">
        <w:t>Blaireau ne s</w:t>
      </w:r>
      <w:r w:rsidR="00C474C1">
        <w:t>’</w:t>
      </w:r>
      <w:r w:rsidRPr="00605EB6">
        <w:t>était pas trompé dans ses prévisions</w:t>
      </w:r>
      <w:r w:rsidR="00C474C1">
        <w:t>.</w:t>
      </w:r>
    </w:p>
    <w:p w14:paraId="7ED90A01" w14:textId="77777777" w:rsidR="00C474C1" w:rsidRDefault="00C52F4A" w:rsidP="00C52F4A">
      <w:r w:rsidRPr="00605EB6">
        <w:t>Un quart d</w:t>
      </w:r>
      <w:r w:rsidR="00C474C1">
        <w:t>’</w:t>
      </w:r>
      <w:r w:rsidRPr="00605EB6">
        <w:t>heure avant le départ du train</w:t>
      </w:r>
      <w:r w:rsidR="00C474C1">
        <w:t xml:space="preserve">, </w:t>
      </w:r>
      <w:r w:rsidRPr="00605EB6">
        <w:t>Princet le rejoignit à la gare</w:t>
      </w:r>
      <w:r w:rsidR="00C474C1">
        <w:t>.</w:t>
      </w:r>
    </w:p>
    <w:p w14:paraId="2B024F53" w14:textId="59F71FF6" w:rsidR="00C474C1" w:rsidRDefault="0094609C" w:rsidP="00C52F4A">
      <w:r>
        <w:t>— </w:t>
      </w:r>
      <w:r w:rsidR="00C52F4A" w:rsidRPr="00605EB6">
        <w:t>Où est-il</w:t>
      </w:r>
      <w:r w:rsidR="00C474C1">
        <w:t xml:space="preserve"> ? </w:t>
      </w:r>
      <w:r w:rsidR="00C52F4A" w:rsidRPr="00605EB6">
        <w:t>demanda Blaireau</w:t>
      </w:r>
      <w:r w:rsidR="00C474C1">
        <w:t>.</w:t>
      </w:r>
    </w:p>
    <w:p w14:paraId="1B8FAE26" w14:textId="14918569" w:rsidR="00C474C1" w:rsidRDefault="0094609C" w:rsidP="00C52F4A">
      <w:r>
        <w:t>— </w:t>
      </w:r>
      <w:r w:rsidR="00C52F4A" w:rsidRPr="00605EB6">
        <w:t>Le voilà</w:t>
      </w:r>
      <w:r w:rsidR="00C474C1">
        <w:t xml:space="preserve"> : ; </w:t>
      </w:r>
      <w:r w:rsidR="00C52F4A" w:rsidRPr="00605EB6">
        <w:t>c</w:t>
      </w:r>
      <w:r w:rsidR="00C474C1">
        <w:t>’</w:t>
      </w:r>
      <w:r w:rsidR="00C52F4A" w:rsidRPr="00605EB6">
        <w:t>est ce grand brun qui est en ce moment devant le guichet</w:t>
      </w:r>
      <w:r w:rsidR="00C474C1">
        <w:t xml:space="preserve">. </w:t>
      </w:r>
      <w:r w:rsidR="00C52F4A" w:rsidRPr="00605EB6">
        <w:t>Il prend deux billets</w:t>
      </w:r>
      <w:r w:rsidR="00C474C1">
        <w:t>.</w:t>
      </w:r>
    </w:p>
    <w:p w14:paraId="39459A13" w14:textId="7DFADEB5" w:rsidR="00C474C1" w:rsidRDefault="0094609C" w:rsidP="00C52F4A">
      <w:r>
        <w:t>— </w:t>
      </w:r>
      <w:r w:rsidR="00C52F4A" w:rsidRPr="00605EB6">
        <w:t>Deux billets</w:t>
      </w:r>
      <w:r w:rsidR="00C474C1">
        <w:t xml:space="preserve"> ? </w:t>
      </w:r>
      <w:r w:rsidR="00C52F4A" w:rsidRPr="00605EB6">
        <w:t>Pourquoi</w:t>
      </w:r>
      <w:r w:rsidR="00C474C1">
        <w:t> ?</w:t>
      </w:r>
    </w:p>
    <w:p w14:paraId="01B58053" w14:textId="2BCD8153" w:rsidR="00C474C1" w:rsidRDefault="0094609C" w:rsidP="00C52F4A">
      <w:r>
        <w:t>— </w:t>
      </w:r>
      <w:r w:rsidR="00C52F4A" w:rsidRPr="00605EB6">
        <w:t>Il emmène sa femme</w:t>
      </w:r>
      <w:r w:rsidR="00C474C1">
        <w:t>.</w:t>
      </w:r>
    </w:p>
    <w:p w14:paraId="05016E99" w14:textId="100C0D3C" w:rsidR="00C474C1" w:rsidRDefault="0094609C" w:rsidP="00C52F4A">
      <w:r>
        <w:t>— </w:t>
      </w:r>
      <w:r w:rsidR="00C52F4A" w:rsidRPr="00605EB6">
        <w:t>Diable</w:t>
      </w:r>
      <w:r w:rsidR="00C474C1">
        <w:t xml:space="preserve">, </w:t>
      </w:r>
      <w:r w:rsidR="00C52F4A" w:rsidRPr="00605EB6">
        <w:t>diable</w:t>
      </w:r>
      <w:r w:rsidR="00C474C1">
        <w:t xml:space="preserve"> ! </w:t>
      </w:r>
      <w:r w:rsidR="00C52F4A" w:rsidRPr="00605EB6">
        <w:t>fit Blaireau</w:t>
      </w:r>
      <w:r w:rsidR="00C474C1">
        <w:t xml:space="preserve">, </w:t>
      </w:r>
      <w:r w:rsidR="00C52F4A" w:rsidRPr="00605EB6">
        <w:t>la femme va nous gêner</w:t>
      </w:r>
      <w:r w:rsidR="00C474C1">
        <w:t>.</w:t>
      </w:r>
    </w:p>
    <w:p w14:paraId="4FCE8586" w14:textId="5AC402D1" w:rsidR="00C474C1" w:rsidRDefault="0094609C" w:rsidP="00C52F4A">
      <w:r>
        <w:t>— </w:t>
      </w:r>
      <w:r w:rsidR="00C52F4A" w:rsidRPr="00605EB6">
        <w:t>Elle ne parle pas le français</w:t>
      </w:r>
      <w:r w:rsidR="00C474C1">
        <w:t>.</w:t>
      </w:r>
    </w:p>
    <w:p w14:paraId="38B0E13C" w14:textId="04051331" w:rsidR="00C474C1" w:rsidRDefault="0094609C" w:rsidP="00C52F4A">
      <w:r>
        <w:lastRenderedPageBreak/>
        <w:t>— </w:t>
      </w:r>
      <w:r w:rsidR="00C52F4A" w:rsidRPr="00605EB6">
        <w:t>Comment le sais-tu</w:t>
      </w:r>
      <w:r w:rsidR="00C474C1">
        <w:t> ?</w:t>
      </w:r>
    </w:p>
    <w:p w14:paraId="27B4261F" w14:textId="0037F1A2" w:rsidR="00C474C1" w:rsidRDefault="0094609C" w:rsidP="00C52F4A">
      <w:r>
        <w:t>— </w:t>
      </w:r>
      <w:r w:rsidR="00C52F4A" w:rsidRPr="00605EB6">
        <w:t>J</w:t>
      </w:r>
      <w:r w:rsidR="00C474C1">
        <w:t>’</w:t>
      </w:r>
      <w:r w:rsidR="00C52F4A" w:rsidRPr="00605EB6">
        <w:t>ai pu causer avec un garçon de l</w:t>
      </w:r>
      <w:r w:rsidR="00C474C1">
        <w:t>’</w:t>
      </w:r>
      <w:r w:rsidR="00C52F4A" w:rsidRPr="00605EB6">
        <w:t>hôtel</w:t>
      </w:r>
      <w:r w:rsidR="00C474C1">
        <w:t>.</w:t>
      </w:r>
    </w:p>
    <w:p w14:paraId="0DE88597" w14:textId="3994F4AF" w:rsidR="00C474C1" w:rsidRDefault="0094609C" w:rsidP="00C52F4A">
      <w:r>
        <w:t>— </w:t>
      </w:r>
      <w:r w:rsidR="00C52F4A" w:rsidRPr="00605EB6">
        <w:t>C</w:t>
      </w:r>
      <w:r w:rsidR="00C474C1">
        <w:t>’</w:t>
      </w:r>
      <w:r w:rsidR="00C52F4A" w:rsidRPr="00605EB6">
        <w:t>est égal</w:t>
      </w:r>
      <w:r w:rsidR="00C474C1">
        <w:t xml:space="preserve">, </w:t>
      </w:r>
      <w:r w:rsidR="00C52F4A" w:rsidRPr="00605EB6">
        <w:t>c</w:t>
      </w:r>
      <w:r w:rsidR="00C474C1">
        <w:t>’</w:t>
      </w:r>
      <w:r w:rsidR="00C52F4A" w:rsidRPr="00605EB6">
        <w:t>est bigrement embêtant</w:t>
      </w:r>
      <w:r w:rsidR="00C474C1">
        <w:t xml:space="preserve">. </w:t>
      </w:r>
      <w:r w:rsidR="00C52F4A" w:rsidRPr="00605EB6">
        <w:t>Cela détruit mes premières combinaisons</w:t>
      </w:r>
      <w:r w:rsidR="00C474C1">
        <w:t xml:space="preserve"> ; </w:t>
      </w:r>
      <w:r w:rsidR="00C52F4A" w:rsidRPr="00605EB6">
        <w:t>il faudra chercher et trouver autre chose</w:t>
      </w:r>
      <w:r w:rsidR="00C474C1">
        <w:t>.</w:t>
      </w:r>
    </w:p>
    <w:p w14:paraId="05200B74" w14:textId="77777777" w:rsidR="00C474C1" w:rsidRDefault="00C52F4A" w:rsidP="00C52F4A">
      <w:r w:rsidRPr="00605EB6">
        <w:t>Charles Chevry</w:t>
      </w:r>
      <w:r w:rsidR="00C474C1">
        <w:t xml:space="preserve">, </w:t>
      </w:r>
      <w:r w:rsidRPr="00605EB6">
        <w:t>ayant pris ses billets</w:t>
      </w:r>
      <w:r w:rsidR="00C474C1">
        <w:t xml:space="preserve">, </w:t>
      </w:r>
      <w:r w:rsidRPr="00605EB6">
        <w:t>revint près de Zélima et ils entrèrent dans la salle d</w:t>
      </w:r>
      <w:r w:rsidR="00C474C1">
        <w:t>’</w:t>
      </w:r>
      <w:r w:rsidRPr="00605EB6">
        <w:t>attente</w:t>
      </w:r>
      <w:r w:rsidR="00C474C1">
        <w:t>.</w:t>
      </w:r>
    </w:p>
    <w:p w14:paraId="4EBA0B9B" w14:textId="77777777" w:rsidR="00C474C1" w:rsidRDefault="00C52F4A" w:rsidP="00C52F4A">
      <w:r w:rsidRPr="00605EB6">
        <w:t>Blaireau se précipita au guichet et se fit donner deux billets</w:t>
      </w:r>
      <w:r w:rsidR="00C474C1">
        <w:t>.</w:t>
      </w:r>
    </w:p>
    <w:p w14:paraId="31CA654E" w14:textId="77777777" w:rsidR="00C474C1" w:rsidRDefault="00C52F4A" w:rsidP="00C52F4A">
      <w:r w:rsidRPr="00605EB6">
        <w:t>Nous avons dit que Charles Chevry et sa femme</w:t>
      </w:r>
      <w:r w:rsidR="00C474C1">
        <w:t xml:space="preserve">, </w:t>
      </w:r>
      <w:r w:rsidRPr="00605EB6">
        <w:t>celle-ci s</w:t>
      </w:r>
      <w:r w:rsidR="00C474C1">
        <w:t>’</w:t>
      </w:r>
      <w:r w:rsidRPr="00605EB6">
        <w:t>étant trouvée fatiguée</w:t>
      </w:r>
      <w:r w:rsidR="00C474C1">
        <w:t xml:space="preserve">, </w:t>
      </w:r>
      <w:r w:rsidRPr="00605EB6">
        <w:t>un peu malade</w:t>
      </w:r>
      <w:r w:rsidR="00C474C1">
        <w:t xml:space="preserve">, </w:t>
      </w:r>
      <w:r w:rsidRPr="00605EB6">
        <w:t>avaient été forcés de s</w:t>
      </w:r>
      <w:r w:rsidR="00C474C1">
        <w:t>’</w:t>
      </w:r>
      <w:r w:rsidRPr="00605EB6">
        <w:t>arrêter en route</w:t>
      </w:r>
      <w:r w:rsidR="00C474C1">
        <w:t>.</w:t>
      </w:r>
    </w:p>
    <w:p w14:paraId="752DD373" w14:textId="77777777" w:rsidR="00C474C1" w:rsidRDefault="00C52F4A" w:rsidP="00C52F4A">
      <w:r w:rsidRPr="00605EB6">
        <w:t>Cela permit à Blaireau et à Princet de les devancer à Varnejols</w:t>
      </w:r>
      <w:r w:rsidR="00C474C1">
        <w:t xml:space="preserve">, </w:t>
      </w:r>
      <w:r w:rsidRPr="00605EB6">
        <w:t>après avoir endossé</w:t>
      </w:r>
      <w:r w:rsidR="00C474C1">
        <w:t xml:space="preserve">, </w:t>
      </w:r>
      <w:r w:rsidRPr="00605EB6">
        <w:t>à Remiremont</w:t>
      </w:r>
      <w:r w:rsidR="00C474C1">
        <w:t xml:space="preserve">, </w:t>
      </w:r>
      <w:r w:rsidRPr="00605EB6">
        <w:t>le costume des paysans des Vosges</w:t>
      </w:r>
      <w:r w:rsidR="00C474C1">
        <w:t>.</w:t>
      </w:r>
    </w:p>
    <w:p w14:paraId="34780B85" w14:textId="77777777" w:rsidR="00C474C1" w:rsidRDefault="00C52F4A" w:rsidP="00C52F4A">
      <w:r w:rsidRPr="00A611B0">
        <w:t>Ayant dû abandonner son premier projet</w:t>
      </w:r>
      <w:r w:rsidR="00C474C1">
        <w:t xml:space="preserve">, </w:t>
      </w:r>
      <w:r w:rsidRPr="00A611B0">
        <w:t>que la présence de Zélima rendait difficile</w:t>
      </w:r>
      <w:r w:rsidR="00C474C1">
        <w:t xml:space="preserve">, </w:t>
      </w:r>
      <w:r w:rsidRPr="00A611B0">
        <w:t>sinon impossible à exécuter</w:t>
      </w:r>
      <w:r w:rsidR="00C474C1">
        <w:t xml:space="preserve">, </w:t>
      </w:r>
      <w:r w:rsidRPr="00A611B0">
        <w:t>Blaireau avait vite conçu et tracé un nouveau plan dans lequel</w:t>
      </w:r>
      <w:r w:rsidR="00C474C1">
        <w:t xml:space="preserve">, </w:t>
      </w:r>
      <w:r w:rsidRPr="00A611B0">
        <w:t>avec ses trois places d</w:t>
      </w:r>
      <w:r w:rsidR="00C474C1">
        <w:t>’</w:t>
      </w:r>
      <w:r w:rsidRPr="00A611B0">
        <w:t>intérieur</w:t>
      </w:r>
      <w:r w:rsidR="00C474C1">
        <w:t xml:space="preserve">, </w:t>
      </w:r>
      <w:r w:rsidRPr="00A611B0">
        <w:t>la voiture du courrier de Verzéville devait</w:t>
      </w:r>
      <w:r w:rsidRPr="00605EB6">
        <w:t xml:space="preserve"> jouer son rôle</w:t>
      </w:r>
      <w:r w:rsidR="00C474C1">
        <w:t xml:space="preserve">. </w:t>
      </w:r>
      <w:r w:rsidRPr="00605EB6">
        <w:t>En effet</w:t>
      </w:r>
      <w:r w:rsidR="00C474C1">
        <w:t xml:space="preserve">, </w:t>
      </w:r>
      <w:r w:rsidRPr="00605EB6">
        <w:t>il fallait d</w:t>
      </w:r>
      <w:r w:rsidR="00C474C1">
        <w:t>’</w:t>
      </w:r>
      <w:r w:rsidRPr="00605EB6">
        <w:t>abord faire connaissance avec Charles Chevry et l</w:t>
      </w:r>
      <w:r w:rsidR="00C474C1">
        <w:t>’</w:t>
      </w:r>
      <w:r w:rsidRPr="00605EB6">
        <w:t>amener à lier conversation</w:t>
      </w:r>
      <w:r w:rsidR="00C474C1">
        <w:t xml:space="preserve"> ; : </w:t>
      </w:r>
      <w:r w:rsidRPr="00605EB6">
        <w:t>or</w:t>
      </w:r>
      <w:r w:rsidR="00C474C1">
        <w:t xml:space="preserve">, </w:t>
      </w:r>
      <w:r w:rsidRPr="00605EB6">
        <w:t>pour cela</w:t>
      </w:r>
      <w:r w:rsidR="00C474C1">
        <w:t xml:space="preserve">, </w:t>
      </w:r>
      <w:r w:rsidRPr="00605EB6">
        <w:t>il n</w:t>
      </w:r>
      <w:r w:rsidR="00C474C1">
        <w:t>’</w:t>
      </w:r>
      <w:r w:rsidRPr="00605EB6">
        <w:t>est rien de tel qu</w:t>
      </w:r>
      <w:r w:rsidR="00C474C1">
        <w:t>’</w:t>
      </w:r>
      <w:r w:rsidRPr="00605EB6">
        <w:t>une voiture publique</w:t>
      </w:r>
      <w:r w:rsidR="00C474C1">
        <w:t xml:space="preserve">. </w:t>
      </w:r>
      <w:r w:rsidRPr="00605EB6">
        <w:t>La conversation entamée</w:t>
      </w:r>
      <w:r w:rsidR="00C474C1">
        <w:t xml:space="preserve">, </w:t>
      </w:r>
      <w:r w:rsidRPr="00605EB6">
        <w:t>il fallait ensuite amadouer le voyageur naïf et manœuvrer de façon à gagner sa confiance</w:t>
      </w:r>
      <w:r w:rsidR="00C474C1">
        <w:t>.</w:t>
      </w:r>
    </w:p>
    <w:p w14:paraId="5722C835" w14:textId="77777777" w:rsidR="00C474C1" w:rsidRDefault="00C52F4A" w:rsidP="00C52F4A">
      <w:r w:rsidRPr="00605EB6">
        <w:t>Nous avons vu avec quelle facilité</w:t>
      </w:r>
      <w:r w:rsidR="00C474C1">
        <w:t xml:space="preserve">, </w:t>
      </w:r>
      <w:r w:rsidRPr="00605EB6">
        <w:t>quelle aisance et quelle bonhomie l</w:t>
      </w:r>
      <w:r w:rsidR="00C474C1">
        <w:t>’</w:t>
      </w:r>
      <w:r w:rsidRPr="00605EB6">
        <w:t>audacieux Blaireau joua son rôle de paysan des Vosges</w:t>
      </w:r>
      <w:r w:rsidR="00C474C1">
        <w:t>.</w:t>
      </w:r>
    </w:p>
    <w:p w14:paraId="59DF188F" w14:textId="77777777" w:rsidR="00C474C1" w:rsidRDefault="00C52F4A" w:rsidP="00C52F4A">
      <w:r w:rsidRPr="00605EB6">
        <w:lastRenderedPageBreak/>
        <w:t>Certes</w:t>
      </w:r>
      <w:r w:rsidR="00C474C1">
        <w:t xml:space="preserve">, </w:t>
      </w:r>
      <w:r w:rsidRPr="00605EB6">
        <w:t>un autre</w:t>
      </w:r>
      <w:r w:rsidR="00C474C1">
        <w:t xml:space="preserve">, </w:t>
      </w:r>
      <w:r w:rsidRPr="00605EB6">
        <w:t>plus expérimenté que Charles Chevry</w:t>
      </w:r>
      <w:r w:rsidR="00C474C1">
        <w:t xml:space="preserve">, </w:t>
      </w:r>
      <w:r w:rsidRPr="00605EB6">
        <w:t>s</w:t>
      </w:r>
      <w:r w:rsidR="00C474C1">
        <w:t>’</w:t>
      </w:r>
      <w:r w:rsidRPr="00605EB6">
        <w:t>y serait laissé prendre</w:t>
      </w:r>
      <w:r w:rsidR="00C474C1">
        <w:t>.</w:t>
      </w:r>
    </w:p>
    <w:p w14:paraId="3C2721BE" w14:textId="77777777" w:rsidR="00C474C1" w:rsidRDefault="00C52F4A" w:rsidP="00C52F4A">
      <w:r w:rsidRPr="00A611B0">
        <w:t>Comment se douter que ce brave homme si complaisant</w:t>
      </w:r>
      <w:r w:rsidR="00C474C1">
        <w:t xml:space="preserve">, </w:t>
      </w:r>
      <w:r w:rsidRPr="00A611B0">
        <w:t>si obligeant</w:t>
      </w:r>
      <w:r w:rsidR="00C474C1">
        <w:t xml:space="preserve">, </w:t>
      </w:r>
      <w:r w:rsidRPr="00A611B0">
        <w:t>tendait un piège</w:t>
      </w:r>
      <w:r w:rsidR="00C474C1">
        <w:t> ?</w:t>
      </w:r>
    </w:p>
    <w:p w14:paraId="5741F0AA" w14:textId="6A8FDDFE" w:rsidR="00C474C1" w:rsidRDefault="00C52F4A" w:rsidP="00C52F4A">
      <w:r w:rsidRPr="00605EB6">
        <w:t>Ce fut avec intention que Blaireau défigura la vérité</w:t>
      </w:r>
      <w:r w:rsidR="00C474C1">
        <w:t xml:space="preserve">, </w:t>
      </w:r>
      <w:r w:rsidRPr="00605EB6">
        <w:t>en racontant sa fable d</w:t>
      </w:r>
      <w:r w:rsidR="00C474C1">
        <w:t>’</w:t>
      </w:r>
      <w:r w:rsidRPr="00605EB6">
        <w:t>une jeune fille de grande maison enfermée par sa famille dans le vieux château de Blaincourt</w:t>
      </w:r>
      <w:r w:rsidR="00C474C1">
        <w:t xml:space="preserve">. </w:t>
      </w:r>
      <w:r w:rsidRPr="00605EB6">
        <w:t>Il fallait impressionner le trop confiant jeune homme</w:t>
      </w:r>
      <w:r w:rsidR="00C474C1">
        <w:t xml:space="preserve">, </w:t>
      </w:r>
      <w:r w:rsidRPr="00605EB6">
        <w:t>l</w:t>
      </w:r>
      <w:r w:rsidR="00C474C1">
        <w:t>’</w:t>
      </w:r>
      <w:r w:rsidRPr="00605EB6">
        <w:t>exciter</w:t>
      </w:r>
      <w:r w:rsidR="00C474C1">
        <w:t xml:space="preserve">, </w:t>
      </w:r>
      <w:r w:rsidRPr="00605EB6">
        <w:t>l</w:t>
      </w:r>
      <w:r w:rsidR="00C474C1">
        <w:t>’</w:t>
      </w:r>
      <w:r w:rsidRPr="00605EB6">
        <w:t xml:space="preserve">encourager </w:t>
      </w:r>
      <w:r w:rsidR="002C38CD">
        <w:t>à</w:t>
      </w:r>
      <w:r w:rsidR="002C38CD" w:rsidRPr="00605EB6">
        <w:t xml:space="preserve"> </w:t>
      </w:r>
      <w:r w:rsidRPr="00605EB6">
        <w:t>poursuivre son œuvre</w:t>
      </w:r>
      <w:r w:rsidR="00C474C1">
        <w:t xml:space="preserve">, </w:t>
      </w:r>
      <w:r w:rsidRPr="00605EB6">
        <w:t>l</w:t>
      </w:r>
      <w:r w:rsidR="00C474C1">
        <w:t>’</w:t>
      </w:r>
      <w:r w:rsidRPr="00605EB6">
        <w:t>attirer enfin dans le guet-apens où il devait perdre la vie</w:t>
      </w:r>
      <w:r w:rsidR="00C474C1">
        <w:t>.</w:t>
      </w:r>
    </w:p>
    <w:p w14:paraId="10FB2C0B" w14:textId="444647EC" w:rsidR="00C52F4A" w:rsidRPr="00605EB6" w:rsidRDefault="00C52F4A" w:rsidP="00C474C1">
      <w:pPr>
        <w:pStyle w:val="Etoile"/>
      </w:pPr>
      <w:r>
        <w:br/>
        <w:t>*</w:t>
      </w:r>
      <w:r>
        <w:br/>
      </w:r>
    </w:p>
    <w:p w14:paraId="6B7F3D6C" w14:textId="77777777" w:rsidR="00C474C1" w:rsidRDefault="00C52F4A" w:rsidP="00C52F4A">
      <w:r w:rsidRPr="00605EB6">
        <w:t>En ourdissant sa trame</w:t>
      </w:r>
      <w:r w:rsidR="00C474C1">
        <w:t xml:space="preserve">, </w:t>
      </w:r>
      <w:r w:rsidRPr="00605EB6">
        <w:t>en dressant ses batteries</w:t>
      </w:r>
      <w:r w:rsidR="00C474C1">
        <w:t xml:space="preserve">, </w:t>
      </w:r>
      <w:r w:rsidRPr="00605EB6">
        <w:t>Blaireau n</w:t>
      </w:r>
      <w:r w:rsidR="00C474C1">
        <w:t>’</w:t>
      </w:r>
      <w:r w:rsidRPr="00605EB6">
        <w:t>avait pas mis hors de cause la femme de Charles Chevry</w:t>
      </w:r>
      <w:r w:rsidR="00C474C1">
        <w:t xml:space="preserve">. </w:t>
      </w:r>
      <w:r w:rsidRPr="00605EB6">
        <w:t>Il y aurait aussi nécessité à se débarrasser d</w:t>
      </w:r>
      <w:r w:rsidR="00C474C1">
        <w:t>’</w:t>
      </w:r>
      <w:r w:rsidRPr="00605EB6">
        <w:t>elle</w:t>
      </w:r>
      <w:r w:rsidR="00C474C1">
        <w:t xml:space="preserve">, </w:t>
      </w:r>
      <w:r w:rsidRPr="00605EB6">
        <w:t>ou tout au moins de la mettre dans l</w:t>
      </w:r>
      <w:r w:rsidR="00C474C1">
        <w:t>’</w:t>
      </w:r>
      <w:r w:rsidRPr="00605EB6">
        <w:t>impossibilité de nuire</w:t>
      </w:r>
      <w:r w:rsidR="00C474C1">
        <w:t xml:space="preserve">, </w:t>
      </w:r>
      <w:r w:rsidRPr="00605EB6">
        <w:t>c</w:t>
      </w:r>
      <w:r w:rsidR="00C474C1">
        <w:t>’</w:t>
      </w:r>
      <w:r w:rsidRPr="00605EB6">
        <w:t>est-à-dire de faire certaines révélations pouvant mettre sur la piste des assassins de son mari</w:t>
      </w:r>
      <w:r w:rsidR="00C474C1">
        <w:t xml:space="preserve">, </w:t>
      </w:r>
      <w:r w:rsidRPr="00605EB6">
        <w:t>en remontant à la cause</w:t>
      </w:r>
      <w:r w:rsidR="00C474C1">
        <w:t xml:space="preserve"> : </w:t>
      </w:r>
      <w:r w:rsidRPr="00605EB6">
        <w:t>le baron de Simaise</w:t>
      </w:r>
      <w:r w:rsidR="00C474C1">
        <w:t>.</w:t>
      </w:r>
    </w:p>
    <w:p w14:paraId="1FF87C99" w14:textId="77777777" w:rsidR="00C474C1" w:rsidRDefault="00C52F4A" w:rsidP="00C52F4A">
      <w:r w:rsidRPr="00605EB6">
        <w:t>Mais il n</w:t>
      </w:r>
      <w:r w:rsidR="00C474C1">
        <w:t>’</w:t>
      </w:r>
      <w:r w:rsidRPr="00605EB6">
        <w:t>y avait pas urgence</w:t>
      </w:r>
      <w:r w:rsidR="00C474C1">
        <w:t xml:space="preserve">. </w:t>
      </w:r>
      <w:r w:rsidRPr="00605EB6">
        <w:t>Un long temps se passerait avant que Zélima eût pu apprendre suffisamment le français pour dire ou faire seulement comprendre dans quel but elle et son mari s</w:t>
      </w:r>
      <w:r w:rsidR="00C474C1">
        <w:t>’</w:t>
      </w:r>
      <w:r w:rsidRPr="00605EB6">
        <w:t>étaient rendus à Blaincourt</w:t>
      </w:r>
      <w:r w:rsidR="00C474C1">
        <w:t>.</w:t>
      </w:r>
    </w:p>
    <w:p w14:paraId="53A2BD93" w14:textId="77777777" w:rsidR="00C474C1" w:rsidRDefault="00C52F4A" w:rsidP="00C52F4A">
      <w:r w:rsidRPr="00605EB6">
        <w:t>Blaireau pouvait donc attendre et choisir</w:t>
      </w:r>
      <w:r w:rsidR="00C474C1">
        <w:t xml:space="preserve">, </w:t>
      </w:r>
      <w:r w:rsidRPr="00605EB6">
        <w:t>sans se presser</w:t>
      </w:r>
      <w:r w:rsidR="00C474C1">
        <w:t xml:space="preserve">, </w:t>
      </w:r>
      <w:r w:rsidRPr="00605EB6">
        <w:t>le moyen qui conviendrait le mieux</w:t>
      </w:r>
      <w:r w:rsidR="00C474C1">
        <w:t xml:space="preserve">, </w:t>
      </w:r>
      <w:r w:rsidRPr="00605EB6">
        <w:t>le plus sûr moyen de frapper la jeune femme à son tour</w:t>
      </w:r>
      <w:r w:rsidR="00C474C1">
        <w:t>.</w:t>
      </w:r>
    </w:p>
    <w:p w14:paraId="7ABBB88F" w14:textId="77777777" w:rsidR="00C474C1" w:rsidRDefault="00C52F4A" w:rsidP="00C52F4A">
      <w:r w:rsidRPr="00605EB6">
        <w:lastRenderedPageBreak/>
        <w:t>La mort inattendue</w:t>
      </w:r>
      <w:r w:rsidR="00C474C1">
        <w:t xml:space="preserve">, </w:t>
      </w:r>
      <w:r w:rsidRPr="00605EB6">
        <w:t>imprévue de Zélima vint le délivrer des préoccupations</w:t>
      </w:r>
      <w:r w:rsidR="00C474C1">
        <w:t xml:space="preserve">, </w:t>
      </w:r>
      <w:r w:rsidRPr="00605EB6">
        <w:t>des inquiétudes qu</w:t>
      </w:r>
      <w:r w:rsidR="00C474C1">
        <w:t>’</w:t>
      </w:r>
      <w:r w:rsidRPr="00605EB6">
        <w:t>il pouvait avoir de ce côté</w:t>
      </w:r>
      <w:r w:rsidR="00C474C1">
        <w:t>.</w:t>
      </w:r>
    </w:p>
    <w:p w14:paraId="4D9489D1" w14:textId="77777777" w:rsidR="00C474C1" w:rsidRDefault="00C52F4A" w:rsidP="00C52F4A">
      <w:r w:rsidRPr="00605EB6">
        <w:t>Le misérable se frotta les mains de satisfaction</w:t>
      </w:r>
      <w:r w:rsidR="00C474C1">
        <w:t>.</w:t>
      </w:r>
    </w:p>
    <w:p w14:paraId="51E6862D" w14:textId="77777777" w:rsidR="00C474C1" w:rsidRDefault="00C52F4A" w:rsidP="00C52F4A">
      <w:r w:rsidRPr="00605EB6">
        <w:t>Décidément</w:t>
      </w:r>
      <w:r w:rsidR="00C474C1">
        <w:t xml:space="preserve">, </w:t>
      </w:r>
      <w:r w:rsidRPr="00605EB6">
        <w:t>tout lui réussissait au delà même de ses désirs</w:t>
      </w:r>
      <w:r w:rsidR="00C474C1">
        <w:t xml:space="preserve">. </w:t>
      </w:r>
      <w:r w:rsidRPr="00605EB6">
        <w:t>Le mal était toujours et partout triomphant</w:t>
      </w:r>
      <w:r w:rsidR="00C474C1">
        <w:t> !</w:t>
      </w:r>
    </w:p>
    <w:p w14:paraId="54F1371D" w14:textId="77777777" w:rsidR="00C474C1" w:rsidRDefault="00C52F4A" w:rsidP="00C52F4A">
      <w:r w:rsidRPr="00605EB6">
        <w:t>Toutefois</w:t>
      </w:r>
      <w:r w:rsidR="00C474C1">
        <w:t xml:space="preserve">, </w:t>
      </w:r>
      <w:r w:rsidRPr="00605EB6">
        <w:t>la mort de Zélima n</w:t>
      </w:r>
      <w:r w:rsidR="00C474C1">
        <w:t>’</w:t>
      </w:r>
      <w:r w:rsidRPr="00605EB6">
        <w:t>éloignait pas tout danger</w:t>
      </w:r>
      <w:r w:rsidR="00C474C1">
        <w:t xml:space="preserve">. </w:t>
      </w:r>
      <w:r w:rsidRPr="00605EB6">
        <w:t>Charles Chevry avait laissé à l</w:t>
      </w:r>
      <w:r w:rsidR="00C474C1">
        <w:t>’</w:t>
      </w:r>
      <w:r w:rsidRPr="00605EB6">
        <w:t>hôtel des papiers importants</w:t>
      </w:r>
      <w:r w:rsidR="00C474C1">
        <w:t xml:space="preserve">, </w:t>
      </w:r>
      <w:r w:rsidRPr="00605EB6">
        <w:t>entre autres l</w:t>
      </w:r>
      <w:r w:rsidR="00C474C1">
        <w:t>’</w:t>
      </w:r>
      <w:r w:rsidRPr="00605EB6">
        <w:t>acte de mariage du marquis et de la marquise de Chamarande et la lettre de la baronne de Simaise</w:t>
      </w:r>
      <w:r w:rsidR="00C474C1">
        <w:t xml:space="preserve">. </w:t>
      </w:r>
      <w:r w:rsidRPr="00605EB6">
        <w:t>Au bout d</w:t>
      </w:r>
      <w:r w:rsidR="00C474C1">
        <w:t>’</w:t>
      </w:r>
      <w:r w:rsidRPr="00605EB6">
        <w:t>un certain temps</w:t>
      </w:r>
      <w:r w:rsidR="00C474C1">
        <w:t xml:space="preserve">, </w:t>
      </w:r>
      <w:r w:rsidRPr="00605EB6">
        <w:t>le maître de l</w:t>
      </w:r>
      <w:r w:rsidR="00C474C1">
        <w:t>’</w:t>
      </w:r>
      <w:r w:rsidRPr="00605EB6">
        <w:t>hôtel pouvait remettre le tout entre les mains d</w:t>
      </w:r>
      <w:r w:rsidR="00C474C1">
        <w:t>’</w:t>
      </w:r>
      <w:r w:rsidRPr="00605EB6">
        <w:t>un commissaire de police</w:t>
      </w:r>
      <w:r w:rsidR="00C474C1">
        <w:t xml:space="preserve">. </w:t>
      </w:r>
      <w:r w:rsidRPr="00605EB6">
        <w:t>Alors le danger reparaissait</w:t>
      </w:r>
      <w:r w:rsidR="00C474C1">
        <w:t xml:space="preserve"> : </w:t>
      </w:r>
      <w:r w:rsidRPr="00605EB6">
        <w:t>une fois qu</w:t>
      </w:r>
      <w:r w:rsidR="00C474C1">
        <w:t>’</w:t>
      </w:r>
      <w:r w:rsidRPr="00605EB6">
        <w:t>ils auraient mis le nez dans l</w:t>
      </w:r>
      <w:r w:rsidR="00C474C1">
        <w:t>’</w:t>
      </w:r>
      <w:r w:rsidRPr="00605EB6">
        <w:t>affaire</w:t>
      </w:r>
      <w:r w:rsidR="00C474C1">
        <w:t xml:space="preserve">, </w:t>
      </w:r>
      <w:r w:rsidRPr="00605EB6">
        <w:t>les magistrats voudraient tout savoir</w:t>
      </w:r>
      <w:r w:rsidR="00C474C1">
        <w:t xml:space="preserve"> ; </w:t>
      </w:r>
      <w:r w:rsidRPr="00605EB6">
        <w:t>ils ne s</w:t>
      </w:r>
      <w:r w:rsidR="00C474C1">
        <w:t>’</w:t>
      </w:r>
      <w:r w:rsidRPr="00605EB6">
        <w:t>arrêteraient point</w:t>
      </w:r>
      <w:r w:rsidR="00C474C1">
        <w:t xml:space="preserve">, </w:t>
      </w:r>
      <w:r w:rsidRPr="00605EB6">
        <w:t>ils iraient jusqu</w:t>
      </w:r>
      <w:r w:rsidR="00C474C1">
        <w:t>’</w:t>
      </w:r>
      <w:r w:rsidRPr="00605EB6">
        <w:t>au fond des choses</w:t>
      </w:r>
      <w:r w:rsidR="00C474C1">
        <w:t xml:space="preserve">. </w:t>
      </w:r>
      <w:r w:rsidRPr="00605EB6">
        <w:t>Il fallait donc s</w:t>
      </w:r>
      <w:r w:rsidR="00C474C1">
        <w:t>’</w:t>
      </w:r>
      <w:r w:rsidRPr="00605EB6">
        <w:t>emparer</w:t>
      </w:r>
      <w:r w:rsidR="00C474C1">
        <w:t xml:space="preserve">, </w:t>
      </w:r>
      <w:r w:rsidRPr="00605EB6">
        <w:t>à tout prix</w:t>
      </w:r>
      <w:r w:rsidR="00C474C1">
        <w:t xml:space="preserve">, </w:t>
      </w:r>
      <w:r w:rsidRPr="00605EB6">
        <w:t>de ces papiers compromettants</w:t>
      </w:r>
      <w:r w:rsidR="00C474C1">
        <w:t xml:space="preserve">, </w:t>
      </w:r>
      <w:r w:rsidRPr="00605EB6">
        <w:t>terribles</w:t>
      </w:r>
      <w:r w:rsidR="00C474C1">
        <w:t>.</w:t>
      </w:r>
    </w:p>
    <w:p w14:paraId="500D134B" w14:textId="77777777" w:rsidR="00C474C1" w:rsidRDefault="00C52F4A" w:rsidP="00C52F4A">
      <w:r w:rsidRPr="00605EB6">
        <w:t>C</w:t>
      </w:r>
      <w:r w:rsidR="00C474C1">
        <w:t>’</w:t>
      </w:r>
      <w:r w:rsidRPr="00605EB6">
        <w:t>est ce que fit Blaireau avec cette habileté et cette audace qui le rendaient si redoutable</w:t>
      </w:r>
      <w:r w:rsidR="00C474C1">
        <w:t>.</w:t>
      </w:r>
    </w:p>
    <w:p w14:paraId="3590B7A3" w14:textId="2C443763" w:rsidR="00C474C1" w:rsidRDefault="00C52F4A" w:rsidP="00C52F4A">
      <w:r w:rsidRPr="00605EB6">
        <w:t>Pendant que les gendarmes des cantons de l</w:t>
      </w:r>
      <w:r w:rsidR="00C474C1">
        <w:t>’</w:t>
      </w:r>
      <w:r w:rsidRPr="00605EB6">
        <w:t>arrondissement de Remiremont battaient la campagne</w:t>
      </w:r>
      <w:r w:rsidR="00C474C1">
        <w:t xml:space="preserve">, </w:t>
      </w:r>
      <w:r w:rsidRPr="00605EB6">
        <w:t xml:space="preserve">cherchaient inutilement partout les </w:t>
      </w:r>
      <w:r w:rsidR="002C38CD">
        <w:t>assassins</w:t>
      </w:r>
      <w:r w:rsidR="002C38CD" w:rsidRPr="00605EB6">
        <w:t xml:space="preserve"> </w:t>
      </w:r>
      <w:r w:rsidRPr="00605EB6">
        <w:t>du malheureux Charles Chevry</w:t>
      </w:r>
      <w:r w:rsidR="00C474C1">
        <w:t xml:space="preserve">, </w:t>
      </w:r>
      <w:r w:rsidRPr="00605EB6">
        <w:t>Blaireau</w:t>
      </w:r>
      <w:r w:rsidR="00C474C1">
        <w:t xml:space="preserve">, </w:t>
      </w:r>
      <w:r w:rsidRPr="00605EB6">
        <w:t>tranquillement assis dans son cabinet</w:t>
      </w:r>
      <w:r w:rsidR="00C474C1">
        <w:t xml:space="preserve">, </w:t>
      </w:r>
      <w:r w:rsidRPr="00605EB6">
        <w:t>devant un bon feu flambant</w:t>
      </w:r>
      <w:r w:rsidR="00C474C1">
        <w:t xml:space="preserve">, </w:t>
      </w:r>
      <w:r w:rsidRPr="00605EB6">
        <w:t>examinait avec un soin minutieux les papiers de la victime</w:t>
      </w:r>
      <w:r w:rsidR="00C474C1">
        <w:t>.</w:t>
      </w:r>
    </w:p>
    <w:p w14:paraId="6EDB84E2" w14:textId="77777777" w:rsidR="00C474C1" w:rsidRDefault="00C52F4A" w:rsidP="00C52F4A">
      <w:r w:rsidRPr="00605EB6">
        <w:t>Il ne les lisait pas tous</w:t>
      </w:r>
      <w:r w:rsidR="00C474C1">
        <w:t xml:space="preserve">, </w:t>
      </w:r>
      <w:r w:rsidRPr="00605EB6">
        <w:t>parce que plusieurs étaient écrits en hollandais</w:t>
      </w:r>
      <w:r w:rsidR="00C474C1">
        <w:t xml:space="preserve">, </w:t>
      </w:r>
      <w:r w:rsidRPr="00605EB6">
        <w:t>d</w:t>
      </w:r>
      <w:r w:rsidR="00C474C1">
        <w:t>’</w:t>
      </w:r>
      <w:r w:rsidRPr="00605EB6">
        <w:t>autres en anglais</w:t>
      </w:r>
      <w:r w:rsidR="00C474C1">
        <w:t xml:space="preserve">, </w:t>
      </w:r>
      <w:r w:rsidRPr="00605EB6">
        <w:t>et que Blaireau ne connaissait qu</w:t>
      </w:r>
      <w:r w:rsidR="00C474C1">
        <w:t>’</w:t>
      </w:r>
      <w:r w:rsidRPr="00605EB6">
        <w:t>une seule langue</w:t>
      </w:r>
      <w:r w:rsidR="00C474C1">
        <w:t xml:space="preserve"> : </w:t>
      </w:r>
      <w:r w:rsidRPr="00605EB6">
        <w:t>la sienne</w:t>
      </w:r>
      <w:r w:rsidR="00C474C1">
        <w:t>.</w:t>
      </w:r>
    </w:p>
    <w:p w14:paraId="076EA5AD" w14:textId="77777777" w:rsidR="00C474C1" w:rsidRDefault="00C52F4A" w:rsidP="00C52F4A">
      <w:r w:rsidRPr="00605EB6">
        <w:lastRenderedPageBreak/>
        <w:t>Toutefois</w:t>
      </w:r>
      <w:r w:rsidR="00C474C1">
        <w:t xml:space="preserve">, </w:t>
      </w:r>
      <w:r w:rsidRPr="00605EB6">
        <w:t>prenant les pièces l</w:t>
      </w:r>
      <w:r w:rsidR="00C474C1">
        <w:t>’</w:t>
      </w:r>
      <w:r w:rsidRPr="00605EB6">
        <w:t>une après l</w:t>
      </w:r>
      <w:r w:rsidR="00C474C1">
        <w:t>’</w:t>
      </w:r>
      <w:r w:rsidRPr="00605EB6">
        <w:t>autre</w:t>
      </w:r>
      <w:r w:rsidR="00C474C1">
        <w:t xml:space="preserve">, </w:t>
      </w:r>
      <w:r w:rsidRPr="00605EB6">
        <w:t>il les tournait longtemps entre ses doigts avant de se décider à les jeter dans la flamme du foyer</w:t>
      </w:r>
      <w:r w:rsidR="00C474C1">
        <w:t>.</w:t>
      </w:r>
    </w:p>
    <w:p w14:paraId="52FF80EE" w14:textId="3455BEBA" w:rsidR="00C474C1" w:rsidRDefault="00C52F4A" w:rsidP="00C52F4A">
      <w:r w:rsidRPr="00605EB6">
        <w:t>Au feu l</w:t>
      </w:r>
      <w:r w:rsidR="00C474C1">
        <w:t>’</w:t>
      </w:r>
      <w:r w:rsidRPr="00605EB6">
        <w:t>acte de mariage du marquis et de la marquise</w:t>
      </w:r>
      <w:r w:rsidR="00C474C1">
        <w:t xml:space="preserve">. </w:t>
      </w:r>
      <w:r w:rsidRPr="00605EB6">
        <w:t>Au feu l</w:t>
      </w:r>
      <w:r w:rsidR="00C474C1">
        <w:t>’</w:t>
      </w:r>
      <w:r w:rsidRPr="00605EB6">
        <w:t>acte de mariage de Charles Chevry et de Zélima</w:t>
      </w:r>
      <w:r w:rsidR="00C474C1">
        <w:t xml:space="preserve">. </w:t>
      </w:r>
      <w:r w:rsidRPr="00605EB6">
        <w:t>Au feu les lettres de Paul de Chamarande adressées à Charles Chevry</w:t>
      </w:r>
      <w:r w:rsidR="00C474C1">
        <w:t xml:space="preserve">. </w:t>
      </w:r>
      <w:r w:rsidRPr="00605EB6">
        <w:t>Au feu la lettre de Lucy à Zélima</w:t>
      </w:r>
      <w:r w:rsidR="00C474C1">
        <w:t xml:space="preserve">. </w:t>
      </w:r>
      <w:r w:rsidRPr="00605EB6">
        <w:t>Au feu le passeport de Charles Chevry</w:t>
      </w:r>
      <w:r w:rsidR="00C474C1">
        <w:t xml:space="preserve">, </w:t>
      </w:r>
      <w:r w:rsidRPr="00605EB6">
        <w:t>voyageant avec sa femme</w:t>
      </w:r>
      <w:r w:rsidR="00C474C1">
        <w:t xml:space="preserve">, </w:t>
      </w:r>
      <w:r w:rsidRPr="00605EB6">
        <w:t xml:space="preserve">délivré par </w:t>
      </w:r>
      <w:r w:rsidR="002C38CD" w:rsidRPr="00605EB6">
        <w:t>l</w:t>
      </w:r>
      <w:r w:rsidR="002C38CD">
        <w:t>e</w:t>
      </w:r>
      <w:r w:rsidR="002C38CD" w:rsidRPr="00605EB6">
        <w:t xml:space="preserve"> </w:t>
      </w:r>
      <w:r w:rsidRPr="00605EB6">
        <w:t>chancel</w:t>
      </w:r>
      <w:r w:rsidR="002C38CD">
        <w:t>ier</w:t>
      </w:r>
      <w:r w:rsidRPr="00605EB6">
        <w:t xml:space="preserve"> de l</w:t>
      </w:r>
      <w:r w:rsidR="00C474C1">
        <w:t>’</w:t>
      </w:r>
      <w:r w:rsidRPr="00605EB6">
        <w:t>ambassade de France à Londres</w:t>
      </w:r>
      <w:r w:rsidR="00C474C1">
        <w:t xml:space="preserve">. </w:t>
      </w:r>
      <w:r w:rsidRPr="00605EB6">
        <w:t>Au feu tous les papiers en langues étrangères</w:t>
      </w:r>
      <w:r w:rsidR="00C474C1">
        <w:t>.</w:t>
      </w:r>
    </w:p>
    <w:p w14:paraId="7B940DD5" w14:textId="77777777" w:rsidR="00C474C1" w:rsidRDefault="00C52F4A" w:rsidP="00C52F4A">
      <w:r w:rsidRPr="00605EB6">
        <w:t>Non</w:t>
      </w:r>
      <w:r w:rsidR="00C474C1">
        <w:t xml:space="preserve">, </w:t>
      </w:r>
      <w:r w:rsidRPr="00605EB6">
        <w:t>pas tous</w:t>
      </w:r>
      <w:r w:rsidR="00C474C1">
        <w:t xml:space="preserve">, : </w:t>
      </w:r>
      <w:r w:rsidRPr="00605EB6">
        <w:t>deux restaient sur le bureau</w:t>
      </w:r>
      <w:r w:rsidR="00C474C1">
        <w:t xml:space="preserve">, </w:t>
      </w:r>
      <w:r w:rsidRPr="00605EB6">
        <w:t>mis de côté par l</w:t>
      </w:r>
      <w:r w:rsidR="00C474C1">
        <w:t>’</w:t>
      </w:r>
      <w:r w:rsidRPr="00605EB6">
        <w:t>impitoyable brûleur</w:t>
      </w:r>
      <w:r w:rsidR="00C474C1">
        <w:t>.</w:t>
      </w:r>
    </w:p>
    <w:p w14:paraId="2A36DC05" w14:textId="77777777" w:rsidR="00C474C1" w:rsidRDefault="00C52F4A" w:rsidP="00C52F4A">
      <w:r w:rsidRPr="00605EB6">
        <w:t>Il les reprit</w:t>
      </w:r>
      <w:r w:rsidR="00C474C1">
        <w:t xml:space="preserve">, </w:t>
      </w:r>
      <w:r w:rsidRPr="00605EB6">
        <w:t>et</w:t>
      </w:r>
      <w:r w:rsidR="00C474C1">
        <w:t xml:space="preserve">, </w:t>
      </w:r>
      <w:r w:rsidRPr="00605EB6">
        <w:t>l</w:t>
      </w:r>
      <w:r w:rsidR="00C474C1">
        <w:t>’</w:t>
      </w:r>
      <w:r w:rsidRPr="00605EB6">
        <w:t>un dans sa main droite</w:t>
      </w:r>
      <w:r w:rsidR="00C474C1">
        <w:t xml:space="preserve">, </w:t>
      </w:r>
      <w:r w:rsidRPr="00605EB6">
        <w:t>l</w:t>
      </w:r>
      <w:r w:rsidR="00C474C1">
        <w:t>’</w:t>
      </w:r>
      <w:r w:rsidRPr="00605EB6">
        <w:t>autre dans sa main gauche</w:t>
      </w:r>
      <w:r w:rsidR="00C474C1">
        <w:t xml:space="preserve">, </w:t>
      </w:r>
      <w:r w:rsidRPr="00605EB6">
        <w:t>tous deux sous ses yeux</w:t>
      </w:r>
      <w:r w:rsidR="00C474C1">
        <w:t xml:space="preserve">, </w:t>
      </w:r>
      <w:r w:rsidRPr="00605EB6">
        <w:t>il les regarda longuement</w:t>
      </w:r>
      <w:r w:rsidR="00C474C1">
        <w:t xml:space="preserve">, </w:t>
      </w:r>
      <w:r w:rsidRPr="00605EB6">
        <w:t>pensif</w:t>
      </w:r>
      <w:r w:rsidR="00C474C1">
        <w:t xml:space="preserve">, </w:t>
      </w:r>
      <w:r w:rsidRPr="00605EB6">
        <w:t>avec des crispations nerveuses</w:t>
      </w:r>
      <w:r w:rsidR="00C474C1">
        <w:t xml:space="preserve">, </w:t>
      </w:r>
      <w:r w:rsidRPr="00605EB6">
        <w:t>les enveloppant de lueurs fauves</w:t>
      </w:r>
      <w:r w:rsidR="00C474C1">
        <w:t>.</w:t>
      </w:r>
    </w:p>
    <w:p w14:paraId="3A996EBE" w14:textId="77777777" w:rsidR="00C474C1" w:rsidRDefault="00C52F4A" w:rsidP="00C52F4A">
      <w:r w:rsidRPr="00605EB6">
        <w:t>Il faisait</w:t>
      </w:r>
      <w:r w:rsidR="00C474C1">
        <w:t xml:space="preserve">, </w:t>
      </w:r>
      <w:r w:rsidRPr="00605EB6">
        <w:t>évidemment</w:t>
      </w:r>
      <w:r w:rsidR="00C474C1">
        <w:t xml:space="preserve">, </w:t>
      </w:r>
      <w:r w:rsidRPr="00605EB6">
        <w:t>de violents et inutiles efforts pour deviner les mots</w:t>
      </w:r>
      <w:r w:rsidR="00C474C1">
        <w:t xml:space="preserve">, </w:t>
      </w:r>
      <w:r w:rsidRPr="00605EB6">
        <w:t>lire les syllabes</w:t>
      </w:r>
      <w:r w:rsidR="00C474C1">
        <w:t>.</w:t>
      </w:r>
    </w:p>
    <w:p w14:paraId="74B6E737" w14:textId="77777777" w:rsidR="00C474C1" w:rsidRDefault="00C52F4A" w:rsidP="00C52F4A">
      <w:r w:rsidRPr="00605EB6">
        <w:t>En vérité</w:t>
      </w:r>
      <w:r w:rsidR="00C474C1">
        <w:t xml:space="preserve">, </w:t>
      </w:r>
      <w:r w:rsidRPr="00605EB6">
        <w:t>on aurait dit qu</w:t>
      </w:r>
      <w:r w:rsidR="00C474C1">
        <w:t>’</w:t>
      </w:r>
      <w:r w:rsidRPr="00605EB6">
        <w:t>il espérait</w:t>
      </w:r>
      <w:r w:rsidR="00C474C1">
        <w:t xml:space="preserve">, </w:t>
      </w:r>
      <w:r w:rsidRPr="00605EB6">
        <w:t>à force de les regarder</w:t>
      </w:r>
      <w:r w:rsidR="00C474C1">
        <w:t xml:space="preserve">, </w:t>
      </w:r>
      <w:r w:rsidRPr="00605EB6">
        <w:t>que les deux papiers lui livreraient leur secret</w:t>
      </w:r>
      <w:r w:rsidR="00C474C1">
        <w:t>.</w:t>
      </w:r>
    </w:p>
    <w:p w14:paraId="1C375811" w14:textId="77777777" w:rsidR="00C474C1" w:rsidRDefault="00C52F4A" w:rsidP="00C52F4A">
      <w:r w:rsidRPr="00605EB6">
        <w:t>Ils avaient</w:t>
      </w:r>
      <w:r w:rsidR="00C474C1">
        <w:t xml:space="preserve">, </w:t>
      </w:r>
      <w:r w:rsidRPr="00605EB6">
        <w:t>l</w:t>
      </w:r>
      <w:r w:rsidR="00C474C1">
        <w:t>’</w:t>
      </w:r>
      <w:r w:rsidRPr="00605EB6">
        <w:t>un et l</w:t>
      </w:r>
      <w:r w:rsidR="00C474C1">
        <w:t>’</w:t>
      </w:r>
      <w:r w:rsidRPr="00605EB6">
        <w:t>autre</w:t>
      </w:r>
      <w:r w:rsidR="00C474C1">
        <w:t xml:space="preserve">, </w:t>
      </w:r>
      <w:r w:rsidRPr="00605EB6">
        <w:t>la forme ordinaire d</w:t>
      </w:r>
      <w:r w:rsidR="00C474C1">
        <w:t>’</w:t>
      </w:r>
      <w:r w:rsidRPr="00605EB6">
        <w:t>un reçu</w:t>
      </w:r>
      <w:r w:rsidR="00C474C1">
        <w:t xml:space="preserve"> ; </w:t>
      </w:r>
      <w:r w:rsidRPr="00605EB6">
        <w:t>d</w:t>
      </w:r>
      <w:r w:rsidR="00C474C1">
        <w:t>’</w:t>
      </w:r>
      <w:r w:rsidRPr="00605EB6">
        <w:t>ailleurs</w:t>
      </w:r>
      <w:r w:rsidR="00C474C1">
        <w:t xml:space="preserve">, </w:t>
      </w:r>
      <w:r w:rsidRPr="00605EB6">
        <w:t xml:space="preserve">le mot </w:t>
      </w:r>
      <w:r w:rsidR="00C474C1">
        <w:t>« </w:t>
      </w:r>
      <w:r w:rsidRPr="00605EB6">
        <w:t>banque</w:t>
      </w:r>
      <w:r w:rsidR="00C474C1">
        <w:t xml:space="preserve">, », </w:t>
      </w:r>
      <w:r w:rsidRPr="00605EB6">
        <w:t>le seul que Blaireau pût lire et traduire</w:t>
      </w:r>
      <w:r w:rsidR="00C474C1">
        <w:t xml:space="preserve">, </w:t>
      </w:r>
      <w:r w:rsidRPr="00605EB6">
        <w:t>ne lui laissait aucun doute à ce sujet</w:t>
      </w:r>
      <w:r w:rsidR="00C474C1">
        <w:t>.</w:t>
      </w:r>
    </w:p>
    <w:p w14:paraId="622D4888" w14:textId="77777777" w:rsidR="00C474C1" w:rsidRDefault="00C52F4A" w:rsidP="00C52F4A">
      <w:r w:rsidRPr="00605EB6">
        <w:t>C</w:t>
      </w:r>
      <w:r w:rsidR="00C474C1">
        <w:t>’</w:t>
      </w:r>
      <w:r w:rsidRPr="00605EB6">
        <w:t>étaient deux reçus</w:t>
      </w:r>
      <w:r w:rsidR="00C474C1">
        <w:t xml:space="preserve">, </w:t>
      </w:r>
      <w:r w:rsidRPr="00605EB6">
        <w:t>en effet</w:t>
      </w:r>
      <w:r w:rsidR="00C474C1">
        <w:t xml:space="preserve">, : </w:t>
      </w:r>
      <w:r w:rsidRPr="00605EB6">
        <w:t>l</w:t>
      </w:r>
      <w:r w:rsidR="00C474C1">
        <w:t>’</w:t>
      </w:r>
      <w:r w:rsidRPr="00605EB6">
        <w:t>un</w:t>
      </w:r>
      <w:r w:rsidR="00C474C1">
        <w:t xml:space="preserve">, </w:t>
      </w:r>
      <w:r w:rsidRPr="00605EB6">
        <w:t>des millions versés à la banque de Batavia</w:t>
      </w:r>
      <w:r w:rsidR="00C474C1">
        <w:t xml:space="preserve">, </w:t>
      </w:r>
      <w:r w:rsidRPr="00605EB6">
        <w:t>rédigé en hollandais</w:t>
      </w:r>
      <w:r w:rsidR="00C474C1">
        <w:t xml:space="preserve"> ; </w:t>
      </w:r>
      <w:r w:rsidRPr="00605EB6">
        <w:t>l</w:t>
      </w:r>
      <w:r w:rsidR="00C474C1">
        <w:t>’</w:t>
      </w:r>
      <w:r w:rsidRPr="00605EB6">
        <w:t>autre</w:t>
      </w:r>
      <w:r w:rsidR="00C474C1">
        <w:t xml:space="preserve">, </w:t>
      </w:r>
      <w:r w:rsidRPr="00605EB6">
        <w:t>de la somme confiée au banquier de la compagnie des Indes</w:t>
      </w:r>
      <w:r w:rsidR="00C474C1">
        <w:t xml:space="preserve">, </w:t>
      </w:r>
      <w:r w:rsidRPr="00605EB6">
        <w:t>écrit en anglais</w:t>
      </w:r>
      <w:r w:rsidR="00C474C1">
        <w:t>.</w:t>
      </w:r>
    </w:p>
    <w:p w14:paraId="231B7CFB" w14:textId="77777777" w:rsidR="00C474C1" w:rsidRDefault="00C52F4A" w:rsidP="00C52F4A">
      <w:r w:rsidRPr="00605EB6">
        <w:lastRenderedPageBreak/>
        <w:t>Blaireau sentait</w:t>
      </w:r>
      <w:r w:rsidR="00C474C1">
        <w:t xml:space="preserve">, </w:t>
      </w:r>
      <w:r w:rsidRPr="00605EB6">
        <w:t>devinait</w:t>
      </w:r>
      <w:r w:rsidR="00C474C1">
        <w:t xml:space="preserve">, </w:t>
      </w:r>
      <w:r w:rsidRPr="00605EB6">
        <w:t>avec son flair habituel</w:t>
      </w:r>
      <w:r w:rsidR="00C474C1">
        <w:t xml:space="preserve">, </w:t>
      </w:r>
      <w:r w:rsidRPr="00605EB6">
        <w:t>qu</w:t>
      </w:r>
      <w:r w:rsidR="00C474C1">
        <w:t>’</w:t>
      </w:r>
      <w:r w:rsidRPr="00605EB6">
        <w:t>il tenait entre ses doigts deux documents précieux</w:t>
      </w:r>
      <w:r w:rsidR="00C474C1">
        <w:t xml:space="preserve">, </w:t>
      </w:r>
      <w:r w:rsidRPr="00605EB6">
        <w:t>extrêmement intéressants</w:t>
      </w:r>
      <w:r w:rsidR="00C474C1">
        <w:t>.</w:t>
      </w:r>
    </w:p>
    <w:p w14:paraId="54DD8083" w14:textId="77777777" w:rsidR="00C474C1" w:rsidRDefault="00C52F4A" w:rsidP="00C52F4A">
      <w:r w:rsidRPr="00605EB6">
        <w:t>Ah</w:t>
      </w:r>
      <w:r w:rsidR="00C474C1">
        <w:t xml:space="preserve"> ! </w:t>
      </w:r>
      <w:r w:rsidRPr="00605EB6">
        <w:t>s</w:t>
      </w:r>
      <w:r w:rsidR="00C474C1">
        <w:t>’</w:t>
      </w:r>
      <w:r w:rsidRPr="00605EB6">
        <w:t>il avait pu lire</w:t>
      </w:r>
      <w:r w:rsidR="00C474C1">
        <w:t> ?</w:t>
      </w:r>
    </w:p>
    <w:p w14:paraId="72F9EC98" w14:textId="004C22C5" w:rsidR="00C474C1" w:rsidRDefault="0094609C" w:rsidP="00C52F4A">
      <w:r>
        <w:t>— </w:t>
      </w:r>
      <w:r w:rsidR="00C52F4A" w:rsidRPr="00605EB6">
        <w:t>Tonnerre</w:t>
      </w:r>
      <w:r w:rsidR="00C474C1">
        <w:t xml:space="preserve"> ! </w:t>
      </w:r>
      <w:r w:rsidR="00C52F4A" w:rsidRPr="00605EB6">
        <w:t>grogna-t-il</w:t>
      </w:r>
      <w:r w:rsidR="00C474C1">
        <w:t xml:space="preserve">, </w:t>
      </w:r>
      <w:r w:rsidR="00C52F4A" w:rsidRPr="00605EB6">
        <w:t>impossible de déchiffrer ce grimoire</w:t>
      </w:r>
      <w:r w:rsidR="00C474C1">
        <w:t xml:space="preserve"> ; </w:t>
      </w:r>
      <w:r w:rsidR="00C52F4A" w:rsidRPr="00605EB6">
        <w:t>maudites pattes de mouches</w:t>
      </w:r>
      <w:r w:rsidR="00C474C1">
        <w:t xml:space="preserve"> !… </w:t>
      </w:r>
      <w:r w:rsidR="00C52F4A" w:rsidRPr="00605EB6">
        <w:t>Je pourrais les faire traduire</w:t>
      </w:r>
      <w:r w:rsidR="00C474C1">
        <w:t xml:space="preserve">, </w:t>
      </w:r>
      <w:r w:rsidR="00C52F4A" w:rsidRPr="00605EB6">
        <w:t>alors je saurais</w:t>
      </w:r>
      <w:r w:rsidR="00C474C1">
        <w:t xml:space="preserve">… </w:t>
      </w:r>
      <w:r w:rsidR="00C52F4A" w:rsidRPr="00605EB6">
        <w:t>Oui</w:t>
      </w:r>
      <w:r w:rsidR="00C474C1">
        <w:t xml:space="preserve">, </w:t>
      </w:r>
      <w:r w:rsidR="00C52F4A" w:rsidRPr="00605EB6">
        <w:t>mais</w:t>
      </w:r>
      <w:r w:rsidR="00C474C1">
        <w:t xml:space="preserve">… </w:t>
      </w:r>
      <w:r w:rsidR="00C52F4A" w:rsidRPr="00605EB6">
        <w:t>je n</w:t>
      </w:r>
      <w:r w:rsidR="00C474C1">
        <w:t>’</w:t>
      </w:r>
      <w:r w:rsidR="00C52F4A" w:rsidRPr="00605EB6">
        <w:t>ai personne de sûr sous la main</w:t>
      </w:r>
      <w:r w:rsidR="00C474C1">
        <w:t xml:space="preserve">. </w:t>
      </w:r>
      <w:r w:rsidR="00C52F4A" w:rsidRPr="00605EB6">
        <w:t>Je peux</w:t>
      </w:r>
      <w:r w:rsidR="00C474C1">
        <w:t xml:space="preserve">, </w:t>
      </w:r>
      <w:r w:rsidR="00C52F4A" w:rsidRPr="00605EB6">
        <w:t>sorti d</w:t>
      </w:r>
      <w:r w:rsidR="00C474C1">
        <w:t>’</w:t>
      </w:r>
      <w:r w:rsidR="00C52F4A" w:rsidRPr="00605EB6">
        <w:t>un danger</w:t>
      </w:r>
      <w:r w:rsidR="00C474C1">
        <w:t xml:space="preserve">, </w:t>
      </w:r>
      <w:r w:rsidR="00C52F4A" w:rsidRPr="00605EB6">
        <w:t>me fourrer dans un autre</w:t>
      </w:r>
      <w:r w:rsidR="00C474C1">
        <w:t xml:space="preserve">. </w:t>
      </w:r>
      <w:r w:rsidR="00C52F4A" w:rsidRPr="00605EB6">
        <w:t>Pas si sot</w:t>
      </w:r>
      <w:r w:rsidR="00C474C1">
        <w:t xml:space="preserve"> ! </w:t>
      </w:r>
      <w:r w:rsidR="00C52F4A" w:rsidRPr="00605EB6">
        <w:t>Prudence est mère de sûreté</w:t>
      </w:r>
      <w:r w:rsidR="00C474C1">
        <w:t xml:space="preserve"> !… </w:t>
      </w:r>
      <w:r w:rsidR="00C52F4A" w:rsidRPr="00605EB6">
        <w:t>Pourtant</w:t>
      </w:r>
      <w:r w:rsidR="00C474C1">
        <w:t xml:space="preserve">, </w:t>
      </w:r>
      <w:r w:rsidR="00C52F4A" w:rsidRPr="00605EB6">
        <w:t>j</w:t>
      </w:r>
      <w:r w:rsidR="00C474C1">
        <w:t>’</w:t>
      </w:r>
      <w:r w:rsidR="00C52F4A" w:rsidRPr="00605EB6">
        <w:t>en suis sûr</w:t>
      </w:r>
      <w:r w:rsidR="00C474C1">
        <w:t xml:space="preserve">, </w:t>
      </w:r>
      <w:r w:rsidR="00C52F4A" w:rsidRPr="00605EB6">
        <w:t>il y aurait quelque chose à faire avec cela</w:t>
      </w:r>
      <w:r w:rsidR="00C474C1">
        <w:t xml:space="preserve">. </w:t>
      </w:r>
      <w:r w:rsidR="00C52F4A" w:rsidRPr="00605EB6">
        <w:t>Au diable les gens qui écrivent dans leur bête de langue</w:t>
      </w:r>
      <w:r w:rsidR="00C474C1">
        <w:t xml:space="preserve"> ! </w:t>
      </w:r>
      <w:r w:rsidR="00C52F4A" w:rsidRPr="00605EB6">
        <w:t>Est-ce qu</w:t>
      </w:r>
      <w:r w:rsidR="00C474C1">
        <w:t>’</w:t>
      </w:r>
      <w:r w:rsidR="00C52F4A" w:rsidRPr="00605EB6">
        <w:t>on ne devrait pas partout écrire et parler le français</w:t>
      </w:r>
      <w:r w:rsidR="00C474C1">
        <w:t> ?</w:t>
      </w:r>
    </w:p>
    <w:p w14:paraId="2233EDF8" w14:textId="77777777" w:rsidR="00C474C1" w:rsidRDefault="00C52F4A" w:rsidP="00C52F4A">
      <w:r w:rsidRPr="00605EB6">
        <w:t>Pendant un instant encore</w:t>
      </w:r>
      <w:r w:rsidR="00C474C1">
        <w:t xml:space="preserve">, </w:t>
      </w:r>
      <w:r w:rsidRPr="00605EB6">
        <w:t>tout songeur</w:t>
      </w:r>
      <w:r w:rsidR="00C474C1">
        <w:t xml:space="preserve">, </w:t>
      </w:r>
      <w:r w:rsidRPr="00605EB6">
        <w:t>ses yeux restèrent fixés sur les deux reçus</w:t>
      </w:r>
      <w:r w:rsidR="00C474C1">
        <w:t xml:space="preserve"> ; </w:t>
      </w:r>
      <w:r w:rsidRPr="00605EB6">
        <w:t>puis</w:t>
      </w:r>
      <w:r w:rsidR="00C474C1">
        <w:t xml:space="preserve">, </w:t>
      </w:r>
      <w:r w:rsidRPr="00605EB6">
        <w:t>pris d</w:t>
      </w:r>
      <w:r w:rsidR="00C474C1">
        <w:t>’</w:t>
      </w:r>
      <w:r w:rsidRPr="00605EB6">
        <w:t>une sorte de rage subite</w:t>
      </w:r>
      <w:r w:rsidR="00C474C1">
        <w:t xml:space="preserve">, </w:t>
      </w:r>
      <w:r w:rsidRPr="00605EB6">
        <w:t>grinçant des dents</w:t>
      </w:r>
      <w:r w:rsidR="00C474C1">
        <w:t xml:space="preserve">, </w:t>
      </w:r>
      <w:r w:rsidRPr="00605EB6">
        <w:t>il déchira les papiers</w:t>
      </w:r>
      <w:r w:rsidR="00C474C1">
        <w:t xml:space="preserve">, </w:t>
      </w:r>
      <w:r w:rsidRPr="00605EB6">
        <w:t>les roula entre ses mains</w:t>
      </w:r>
      <w:r w:rsidR="00C474C1">
        <w:t xml:space="preserve">, </w:t>
      </w:r>
      <w:r w:rsidRPr="00605EB6">
        <w:t>et</w:t>
      </w:r>
      <w:r w:rsidR="00C474C1">
        <w:t xml:space="preserve">, </w:t>
      </w:r>
      <w:r w:rsidRPr="00605EB6">
        <w:t>finalement</w:t>
      </w:r>
      <w:r w:rsidR="00C474C1">
        <w:t xml:space="preserve">, </w:t>
      </w:r>
      <w:r w:rsidRPr="00605EB6">
        <w:t>lança la boulette dans les flammes</w:t>
      </w:r>
      <w:r w:rsidR="00C474C1">
        <w:t>.</w:t>
      </w:r>
    </w:p>
    <w:p w14:paraId="694A3400" w14:textId="0F613531" w:rsidR="00C474C1" w:rsidRDefault="0094609C" w:rsidP="00C52F4A">
      <w:r>
        <w:t>— </w:t>
      </w:r>
      <w:r w:rsidR="00C52F4A" w:rsidRPr="00605EB6">
        <w:t>Comme cela</w:t>
      </w:r>
      <w:r w:rsidR="00C474C1">
        <w:t xml:space="preserve">, </w:t>
      </w:r>
      <w:r w:rsidR="00C52F4A" w:rsidRPr="00605EB6">
        <w:t>murmura-t-il</w:t>
      </w:r>
      <w:r w:rsidR="00C474C1">
        <w:t xml:space="preserve">, </w:t>
      </w:r>
      <w:r w:rsidR="00C52F4A" w:rsidRPr="00605EB6">
        <w:t>je n</w:t>
      </w:r>
      <w:r w:rsidR="00C474C1">
        <w:t>’</w:t>
      </w:r>
      <w:r w:rsidR="00C52F4A" w:rsidRPr="00605EB6">
        <w:t>aurai pas de dangereuses tentations</w:t>
      </w:r>
      <w:r w:rsidR="004540F3">
        <w:t> ;</w:t>
      </w:r>
      <w:r w:rsidR="00C474C1">
        <w:t xml:space="preserve"> </w:t>
      </w:r>
      <w:r w:rsidR="00C52F4A" w:rsidRPr="00605EB6">
        <w:t>je n</w:t>
      </w:r>
      <w:r w:rsidR="00C474C1">
        <w:t>’</w:t>
      </w:r>
      <w:r w:rsidR="00C52F4A" w:rsidRPr="00605EB6">
        <w:t>y penserai plus</w:t>
      </w:r>
      <w:r w:rsidR="00C474C1">
        <w:t>.</w:t>
      </w:r>
    </w:p>
    <w:p w14:paraId="1783A978" w14:textId="77777777" w:rsidR="00C474C1" w:rsidRDefault="00C52F4A" w:rsidP="00C52F4A">
      <w:r w:rsidRPr="00605EB6">
        <w:t>Maintenant</w:t>
      </w:r>
      <w:r w:rsidR="00C474C1">
        <w:t xml:space="preserve">, </w:t>
      </w:r>
      <w:r w:rsidRPr="00605EB6">
        <w:t>tout était en cendres</w:t>
      </w:r>
      <w:r w:rsidR="00C474C1">
        <w:t xml:space="preserve"> ; </w:t>
      </w:r>
      <w:r w:rsidRPr="00605EB6">
        <w:t>l</w:t>
      </w:r>
      <w:r w:rsidR="00C474C1">
        <w:t>’</w:t>
      </w:r>
      <w:r w:rsidRPr="00605EB6">
        <w:t>autodafé était complet</w:t>
      </w:r>
      <w:r w:rsidR="00C474C1">
        <w:t>.</w:t>
      </w:r>
    </w:p>
    <w:p w14:paraId="45C97766" w14:textId="38916F02" w:rsidR="00C474C1" w:rsidRDefault="0094609C" w:rsidP="00C52F4A">
      <w:r>
        <w:t>— </w:t>
      </w:r>
      <w:r w:rsidR="00C52F4A" w:rsidRPr="004F1205">
        <w:t>Quant à cela</w:t>
      </w:r>
      <w:r w:rsidR="00C474C1">
        <w:t xml:space="preserve">, </w:t>
      </w:r>
      <w:r w:rsidR="00C52F4A" w:rsidRPr="004F1205">
        <w:t>grommela Blaireau</w:t>
      </w:r>
      <w:r w:rsidR="00C474C1">
        <w:t xml:space="preserve">, </w:t>
      </w:r>
      <w:r w:rsidR="00C52F4A" w:rsidRPr="004F1205">
        <w:t>jetant les yeux sur les bijoux</w:t>
      </w:r>
      <w:r w:rsidR="00C474C1">
        <w:t xml:space="preserve"> </w:t>
      </w:r>
      <w:r w:rsidR="00C52F4A" w:rsidRPr="004F1205">
        <w:t>de Zélima</w:t>
      </w:r>
      <w:r w:rsidR="00C474C1">
        <w:t xml:space="preserve">, </w:t>
      </w:r>
      <w:r w:rsidR="00C52F4A" w:rsidRPr="004F1205">
        <w:t>et sur les deux caisses bondées de linge et de belles</w:t>
      </w:r>
      <w:r w:rsidR="00C52F4A" w:rsidRPr="00605EB6">
        <w:t xml:space="preserve"> et riches étoffes de l</w:t>
      </w:r>
      <w:r w:rsidR="00C474C1">
        <w:t>’</w:t>
      </w:r>
      <w:r w:rsidR="00C52F4A" w:rsidRPr="00605EB6">
        <w:t>Inde</w:t>
      </w:r>
      <w:r w:rsidR="00C474C1">
        <w:t xml:space="preserve">, </w:t>
      </w:r>
      <w:r w:rsidR="00C52F4A" w:rsidRPr="00605EB6">
        <w:t>j</w:t>
      </w:r>
      <w:r w:rsidR="00C474C1">
        <w:t>’</w:t>
      </w:r>
      <w:r w:rsidR="00C52F4A" w:rsidRPr="00605EB6">
        <w:t>en ferai un de ces jours la distribution</w:t>
      </w:r>
      <w:r w:rsidR="00C474C1">
        <w:t xml:space="preserve">. </w:t>
      </w:r>
      <w:r w:rsidR="00C52F4A" w:rsidRPr="00605EB6">
        <w:t>On vend toujours facilement et très bien les pierres précieuses</w:t>
      </w:r>
      <w:r w:rsidR="00C474C1">
        <w:t>.</w:t>
      </w:r>
    </w:p>
    <w:p w14:paraId="4493BDF9" w14:textId="31091DD0" w:rsidR="00C52F4A" w:rsidRPr="00605EB6" w:rsidRDefault="00C52F4A" w:rsidP="00C474C1">
      <w:pPr>
        <w:pStyle w:val="Etoile"/>
      </w:pPr>
      <w:r>
        <w:br/>
        <w:t>*</w:t>
      </w:r>
      <w:r>
        <w:br/>
      </w:r>
    </w:p>
    <w:p w14:paraId="729F6A4F" w14:textId="77777777" w:rsidR="00C474C1" w:rsidRDefault="00C52F4A" w:rsidP="00C52F4A">
      <w:r w:rsidRPr="00605EB6">
        <w:lastRenderedPageBreak/>
        <w:t>Blaireau était exactement renseigné sur ce qui se passait à Blaincourt par la femme chargée de veiller sur la marquise</w:t>
      </w:r>
      <w:r w:rsidR="00C474C1">
        <w:t xml:space="preserve">. </w:t>
      </w:r>
      <w:r w:rsidRPr="00605EB6">
        <w:t>Tout ce qu</w:t>
      </w:r>
      <w:r w:rsidR="00C474C1">
        <w:t>’</w:t>
      </w:r>
      <w:r w:rsidRPr="00605EB6">
        <w:t>on disait dans le pays lui était rapporté</w:t>
      </w:r>
      <w:r w:rsidR="00C474C1">
        <w:t xml:space="preserve"> ; </w:t>
      </w:r>
      <w:r w:rsidRPr="00605EB6">
        <w:t>il n</w:t>
      </w:r>
      <w:r w:rsidR="00C474C1">
        <w:t>’</w:t>
      </w:r>
      <w:r w:rsidRPr="00605EB6">
        <w:t>ignorait rien</w:t>
      </w:r>
      <w:r w:rsidR="00C474C1">
        <w:t xml:space="preserve">, </w:t>
      </w:r>
      <w:r w:rsidRPr="00605EB6">
        <w:t>il savait que l</w:t>
      </w:r>
      <w:r w:rsidR="00C474C1">
        <w:t>’</w:t>
      </w:r>
      <w:r w:rsidRPr="00605EB6">
        <w:t>enquête faite par les magistrats n</w:t>
      </w:r>
      <w:r w:rsidR="00C474C1">
        <w:t>’</w:t>
      </w:r>
      <w:r w:rsidRPr="00605EB6">
        <w:t>avait amené aucune découverte</w:t>
      </w:r>
      <w:r w:rsidR="00C474C1">
        <w:t xml:space="preserve"> : ; </w:t>
      </w:r>
      <w:r w:rsidRPr="00605EB6">
        <w:t>que Charles Chevry et sa femme étaient restés inconnus et que</w:t>
      </w:r>
      <w:r w:rsidR="00C474C1">
        <w:t xml:space="preserve">, </w:t>
      </w:r>
      <w:r w:rsidRPr="00605EB6">
        <w:t>las de se livrer à des recherches inutiles</w:t>
      </w:r>
      <w:r w:rsidR="00C474C1">
        <w:t xml:space="preserve">, </w:t>
      </w:r>
      <w:r w:rsidRPr="00605EB6">
        <w:t>on avait dû renoncer à mettre la main sur les auteurs du crime de Blaincourt</w:t>
      </w:r>
      <w:r w:rsidR="00C474C1">
        <w:t>.</w:t>
      </w:r>
    </w:p>
    <w:p w14:paraId="67AABB94" w14:textId="4A5D960D" w:rsidR="00C474C1" w:rsidRDefault="00C52F4A" w:rsidP="00C52F4A">
      <w:r w:rsidRPr="00605EB6">
        <w:t>La Birette trouvait que le maître la laissait bien longtemps en compagnie d</w:t>
      </w:r>
      <w:r w:rsidR="00C474C1">
        <w:t>’</w:t>
      </w:r>
      <w:r w:rsidRPr="00605EB6">
        <w:t>une folle dans ce vieux château</w:t>
      </w:r>
      <w:r w:rsidR="00C474C1">
        <w:t xml:space="preserve">, </w:t>
      </w:r>
      <w:r w:rsidRPr="00605EB6">
        <w:t>dont il lui était défendu de sortir sous aucun prétexte</w:t>
      </w:r>
      <w:r w:rsidR="00C474C1">
        <w:t xml:space="preserve">. </w:t>
      </w:r>
      <w:r w:rsidRPr="00605EB6">
        <w:t>Ce n</w:t>
      </w:r>
      <w:r w:rsidR="00C474C1">
        <w:t>’</w:t>
      </w:r>
      <w:r w:rsidRPr="00605EB6">
        <w:t>était pas gai du tout</w:t>
      </w:r>
      <w:r w:rsidR="00C474C1">
        <w:t xml:space="preserve">, </w:t>
      </w:r>
      <w:r w:rsidRPr="00605EB6">
        <w:t>elle s</w:t>
      </w:r>
      <w:r w:rsidR="00C474C1">
        <w:t>’</w:t>
      </w:r>
      <w:r w:rsidRPr="00605EB6">
        <w:t>ennuyait à mourir</w:t>
      </w:r>
      <w:r w:rsidR="00C474C1">
        <w:t xml:space="preserve">. </w:t>
      </w:r>
      <w:r w:rsidRPr="00605EB6">
        <w:t>Certainement</w:t>
      </w:r>
      <w:r w:rsidR="00C474C1">
        <w:t xml:space="preserve">, </w:t>
      </w:r>
      <w:r w:rsidRPr="00605EB6">
        <w:t>si elle avait su</w:t>
      </w:r>
      <w:r w:rsidR="00C474C1">
        <w:t xml:space="preserve">, </w:t>
      </w:r>
      <w:r w:rsidRPr="00605EB6">
        <w:t>elle n</w:t>
      </w:r>
      <w:r w:rsidR="00C474C1">
        <w:t>’</w:t>
      </w:r>
      <w:r w:rsidRPr="00605EB6">
        <w:t>aurait pas accepté une pareille mission</w:t>
      </w:r>
      <w:r w:rsidR="00C474C1">
        <w:t xml:space="preserve">. </w:t>
      </w:r>
      <w:r w:rsidRPr="00605EB6">
        <w:t>Vraiment</w:t>
      </w:r>
      <w:r w:rsidR="00C474C1">
        <w:t xml:space="preserve">, </w:t>
      </w:r>
      <w:r w:rsidRPr="00605EB6">
        <w:t>c</w:t>
      </w:r>
      <w:r w:rsidR="00C474C1">
        <w:t>’</w:t>
      </w:r>
      <w:r w:rsidRPr="00605EB6">
        <w:t>était trop exiger de ses forces</w:t>
      </w:r>
      <w:r w:rsidR="00C474C1">
        <w:t xml:space="preserve"> : ; </w:t>
      </w:r>
      <w:r w:rsidRPr="00605EB6">
        <w:t>elle était à bout de courage</w:t>
      </w:r>
      <w:r w:rsidR="00C474C1">
        <w:t xml:space="preserve">, </w:t>
      </w:r>
      <w:r w:rsidRPr="00605EB6">
        <w:t>elle n</w:t>
      </w:r>
      <w:r w:rsidR="00C474C1">
        <w:t>’</w:t>
      </w:r>
      <w:r w:rsidRPr="00605EB6">
        <w:t>en pouvait plus</w:t>
      </w:r>
      <w:r w:rsidR="00C474C1">
        <w:t xml:space="preserve"> ; </w:t>
      </w:r>
      <w:r w:rsidRPr="00605EB6">
        <w:t>elle voulait revenir à Paris</w:t>
      </w:r>
      <w:r w:rsidR="00C474C1">
        <w:t xml:space="preserve">. </w:t>
      </w:r>
      <w:r w:rsidRPr="00605EB6">
        <w:t>À grands cris elle réclamait sa délivrance</w:t>
      </w:r>
      <w:r w:rsidR="00C474C1">
        <w:t xml:space="preserve">. </w:t>
      </w:r>
      <w:r w:rsidRPr="00605EB6">
        <w:t>Si on ne la délivrait pas bien vite</w:t>
      </w:r>
      <w:r w:rsidR="00C474C1">
        <w:t xml:space="preserve">, </w:t>
      </w:r>
      <w:r w:rsidRPr="00605EB6">
        <w:t>elle sentait qu</w:t>
      </w:r>
      <w:r w:rsidR="00C474C1">
        <w:t>’</w:t>
      </w:r>
      <w:r w:rsidRPr="00605EB6">
        <w:t>elle deviendrait folle aussi</w:t>
      </w:r>
      <w:r w:rsidR="00C474C1">
        <w:t>.</w:t>
      </w:r>
    </w:p>
    <w:p w14:paraId="241C9AC7" w14:textId="77777777" w:rsidR="00C474C1" w:rsidRDefault="00C52F4A" w:rsidP="00C52F4A">
      <w:r w:rsidRPr="00605EB6">
        <w:t>D</w:t>
      </w:r>
      <w:r w:rsidR="00C474C1">
        <w:t>’</w:t>
      </w:r>
      <w:r w:rsidRPr="00605EB6">
        <w:t>ailleurs</w:t>
      </w:r>
      <w:r w:rsidR="00C474C1">
        <w:t xml:space="preserve">, </w:t>
      </w:r>
      <w:r w:rsidRPr="00605EB6">
        <w:t>après ce qui venait de se passer</w:t>
      </w:r>
      <w:r w:rsidR="00C474C1">
        <w:t xml:space="preserve">, </w:t>
      </w:r>
      <w:r w:rsidRPr="00605EB6">
        <w:t>n</w:t>
      </w:r>
      <w:r w:rsidR="00C474C1">
        <w:t>’</w:t>
      </w:r>
      <w:r w:rsidRPr="00605EB6">
        <w:t>était-il pas dangereux de garder la folle plus longtemps dans le vieux château</w:t>
      </w:r>
      <w:r w:rsidR="00C474C1">
        <w:t xml:space="preserve"> ? </w:t>
      </w:r>
      <w:r w:rsidRPr="00605EB6">
        <w:t>Il y avait nécessité de la transporter ailleurs</w:t>
      </w:r>
      <w:r w:rsidR="00C474C1">
        <w:t xml:space="preserve">. </w:t>
      </w:r>
      <w:r w:rsidRPr="00605EB6">
        <w:t>Pourquoi</w:t>
      </w:r>
      <w:r w:rsidR="00C474C1">
        <w:t xml:space="preserve">, </w:t>
      </w:r>
      <w:r w:rsidRPr="00605EB6">
        <w:t>puisqu</w:t>
      </w:r>
      <w:r w:rsidR="00C474C1">
        <w:t>’</w:t>
      </w:r>
      <w:r w:rsidRPr="00605EB6">
        <w:t>on voulait la laisser vivre</w:t>
      </w:r>
      <w:r w:rsidR="00C474C1">
        <w:t xml:space="preserve">, </w:t>
      </w:r>
      <w:r w:rsidRPr="00605EB6">
        <w:t>ne pas la mettre dans une maison de fous</w:t>
      </w:r>
      <w:r w:rsidR="00C474C1">
        <w:t xml:space="preserve"> ? </w:t>
      </w:r>
      <w:r w:rsidRPr="00605EB6">
        <w:t>On n</w:t>
      </w:r>
      <w:r w:rsidR="00C474C1">
        <w:t>’</w:t>
      </w:r>
      <w:r w:rsidRPr="00605EB6">
        <w:t>avait rien à craindre</w:t>
      </w:r>
      <w:r w:rsidR="00C474C1">
        <w:t xml:space="preserve"> ; : </w:t>
      </w:r>
      <w:r w:rsidRPr="00605EB6">
        <w:t>elle ne se souvenait absolument de rien du passé</w:t>
      </w:r>
      <w:r w:rsidR="00C474C1">
        <w:t xml:space="preserve">, </w:t>
      </w:r>
      <w:r w:rsidRPr="00605EB6">
        <w:t>et jamais</w:t>
      </w:r>
      <w:r w:rsidR="00C474C1">
        <w:t xml:space="preserve">, </w:t>
      </w:r>
      <w:r w:rsidRPr="00605EB6">
        <w:t>jamais</w:t>
      </w:r>
      <w:r w:rsidR="00C474C1">
        <w:t xml:space="preserve">, </w:t>
      </w:r>
      <w:r w:rsidRPr="00605EB6">
        <w:t>elle ne guérirait</w:t>
      </w:r>
      <w:r w:rsidR="00C474C1">
        <w:t xml:space="preserve"> ; </w:t>
      </w:r>
      <w:r w:rsidRPr="00605EB6">
        <w:t>elle resterait folle toute sa vie</w:t>
      </w:r>
      <w:r w:rsidR="00C474C1">
        <w:t>.</w:t>
      </w:r>
    </w:p>
    <w:p w14:paraId="2BFC7EA4" w14:textId="77777777" w:rsidR="00C474C1" w:rsidRDefault="00C52F4A" w:rsidP="00C52F4A">
      <w:r w:rsidRPr="00605EB6">
        <w:t>Blaireau se rendit à ces raisons</w:t>
      </w:r>
      <w:r w:rsidR="00C474C1">
        <w:t xml:space="preserve">. </w:t>
      </w:r>
      <w:r w:rsidRPr="00605EB6">
        <w:t>En effet</w:t>
      </w:r>
      <w:r w:rsidR="00C474C1">
        <w:t xml:space="preserve">, </w:t>
      </w:r>
      <w:r w:rsidRPr="00605EB6">
        <w:t>laisser la marquise plus longtemps au château de Blaincourt présentait des dangers</w:t>
      </w:r>
      <w:r w:rsidR="00C474C1">
        <w:t>.</w:t>
      </w:r>
    </w:p>
    <w:p w14:paraId="75265B38" w14:textId="77777777" w:rsidR="00C474C1" w:rsidRDefault="00C52F4A" w:rsidP="00C52F4A">
      <w:r w:rsidRPr="00605EB6">
        <w:t>Il vit le baron de Simaise et il fut décidé entre eux qu</w:t>
      </w:r>
      <w:r w:rsidR="00C474C1">
        <w:t>’</w:t>
      </w:r>
      <w:r w:rsidRPr="00605EB6">
        <w:t>on se débarrasserait complètement de la malheureuse jeune femme</w:t>
      </w:r>
      <w:r w:rsidR="00C474C1">
        <w:t>.</w:t>
      </w:r>
    </w:p>
    <w:p w14:paraId="4F761A55" w14:textId="77777777" w:rsidR="00C474C1" w:rsidRDefault="00C52F4A" w:rsidP="00C52F4A">
      <w:r w:rsidRPr="00605EB6">
        <w:lastRenderedPageBreak/>
        <w:t>Chez elle rien de changé</w:t>
      </w:r>
      <w:r w:rsidR="00C474C1">
        <w:t xml:space="preserve"> : </w:t>
      </w:r>
      <w:r w:rsidRPr="00605EB6">
        <w:t>sa situation était la même depuis cinq ans</w:t>
      </w:r>
      <w:r w:rsidR="00C474C1">
        <w:t xml:space="preserve">, </w:t>
      </w:r>
      <w:r w:rsidRPr="00605EB6">
        <w:t>ni meilleure</w:t>
      </w:r>
      <w:r w:rsidR="00C474C1">
        <w:t xml:space="preserve">, </w:t>
      </w:r>
      <w:r w:rsidRPr="00605EB6">
        <w:t>ni pire</w:t>
      </w:r>
      <w:r w:rsidR="00C474C1">
        <w:t xml:space="preserve">. </w:t>
      </w:r>
      <w:r w:rsidRPr="00605EB6">
        <w:t>Elle était devenue mère sans en avoir conscience</w:t>
      </w:r>
      <w:r w:rsidR="00C474C1">
        <w:t xml:space="preserve"> ; </w:t>
      </w:r>
      <w:r w:rsidRPr="00605EB6">
        <w:t>pendant quelques jours elle s</w:t>
      </w:r>
      <w:r w:rsidR="00C474C1">
        <w:t>’</w:t>
      </w:r>
      <w:r w:rsidRPr="00605EB6">
        <w:t>était amusée avec son enfant</w:t>
      </w:r>
      <w:r w:rsidR="00C474C1">
        <w:t xml:space="preserve">, </w:t>
      </w:r>
      <w:r w:rsidRPr="00605EB6">
        <w:t>comme avec un autre objet quelconque</w:t>
      </w:r>
      <w:r w:rsidR="00C474C1">
        <w:t xml:space="preserve"> ; </w:t>
      </w:r>
      <w:r w:rsidRPr="00605EB6">
        <w:t>on le lui avait enlevé sans qu</w:t>
      </w:r>
      <w:r w:rsidR="00C474C1">
        <w:t>’</w:t>
      </w:r>
      <w:r w:rsidRPr="00605EB6">
        <w:t>elle manifestât la moindre émotion</w:t>
      </w:r>
      <w:r w:rsidR="00C474C1">
        <w:t xml:space="preserve"> : </w:t>
      </w:r>
      <w:r w:rsidRPr="00605EB6">
        <w:t>c</w:t>
      </w:r>
      <w:r w:rsidR="00C474C1">
        <w:t>’</w:t>
      </w:r>
      <w:r w:rsidRPr="00605EB6">
        <w:t>était un jouet qu</w:t>
      </w:r>
      <w:r w:rsidR="00C474C1">
        <w:t>’</w:t>
      </w:r>
      <w:r w:rsidRPr="00605EB6">
        <w:t>on lui retirait</w:t>
      </w:r>
      <w:r w:rsidR="00C474C1">
        <w:t xml:space="preserve">, </w:t>
      </w:r>
      <w:r w:rsidRPr="00605EB6">
        <w:t>voilà tout</w:t>
      </w:r>
      <w:r w:rsidR="00C474C1">
        <w:t xml:space="preserve">. </w:t>
      </w:r>
      <w:r w:rsidRPr="00605EB6">
        <w:t>Insensibilité complète</w:t>
      </w:r>
      <w:r w:rsidR="00C474C1">
        <w:t xml:space="preserve">. </w:t>
      </w:r>
      <w:r w:rsidRPr="00605EB6">
        <w:t>Comme le cerveau</w:t>
      </w:r>
      <w:r w:rsidR="00C474C1">
        <w:t xml:space="preserve">, </w:t>
      </w:r>
      <w:r w:rsidRPr="00605EB6">
        <w:t>le cœur était paralysé</w:t>
      </w:r>
      <w:r w:rsidR="00C474C1">
        <w:t xml:space="preserve">. </w:t>
      </w:r>
      <w:r w:rsidRPr="00605EB6">
        <w:t>Oubli absolu des choses et des événements passés</w:t>
      </w:r>
      <w:r w:rsidR="00C474C1">
        <w:t xml:space="preserve">. </w:t>
      </w:r>
      <w:r w:rsidRPr="00605EB6">
        <w:t>Anéantissement de toutes les facultés morales</w:t>
      </w:r>
      <w:r w:rsidR="00C474C1">
        <w:t xml:space="preserve">. </w:t>
      </w:r>
      <w:r w:rsidRPr="00605EB6">
        <w:t>L</w:t>
      </w:r>
      <w:r w:rsidR="00C474C1">
        <w:t>’</w:t>
      </w:r>
      <w:r w:rsidRPr="00605EB6">
        <w:t>être devenu machine</w:t>
      </w:r>
      <w:r w:rsidR="00C474C1">
        <w:t>.</w:t>
      </w:r>
    </w:p>
    <w:p w14:paraId="393CFCAF" w14:textId="77777777" w:rsidR="00C474C1" w:rsidRDefault="00C52F4A" w:rsidP="00C52F4A">
      <w:r w:rsidRPr="00605EB6">
        <w:t>Donc</w:t>
      </w:r>
      <w:r w:rsidR="00C474C1">
        <w:t xml:space="preserve">, </w:t>
      </w:r>
      <w:r w:rsidRPr="00605EB6">
        <w:t>le baron n</w:t>
      </w:r>
      <w:r w:rsidR="00C474C1">
        <w:t>’</w:t>
      </w:r>
      <w:r w:rsidRPr="00605EB6">
        <w:t>avait rien à redouter</w:t>
      </w:r>
      <w:r w:rsidR="00C474C1">
        <w:t xml:space="preserve">. </w:t>
      </w:r>
      <w:r w:rsidRPr="00605EB6">
        <w:t>On pouvait maintenant</w:t>
      </w:r>
      <w:r w:rsidR="00C474C1">
        <w:t xml:space="preserve">, </w:t>
      </w:r>
      <w:r w:rsidRPr="00605EB6">
        <w:t>sans danger</w:t>
      </w:r>
      <w:r w:rsidR="00C474C1">
        <w:t xml:space="preserve">, </w:t>
      </w:r>
      <w:r w:rsidRPr="00605EB6">
        <w:t>livrer la marquise aux hasards de la vie</w:t>
      </w:r>
      <w:r w:rsidR="00C474C1">
        <w:t xml:space="preserve">. </w:t>
      </w:r>
      <w:r w:rsidRPr="00605EB6">
        <w:t>Qu</w:t>
      </w:r>
      <w:r w:rsidR="00C474C1">
        <w:t>’</w:t>
      </w:r>
      <w:r w:rsidRPr="00605EB6">
        <w:t>importe quel serait son sort</w:t>
      </w:r>
      <w:r w:rsidR="00C474C1">
        <w:t> !</w:t>
      </w:r>
    </w:p>
    <w:p w14:paraId="3CB30950" w14:textId="77777777" w:rsidR="00C474C1" w:rsidRDefault="00C52F4A" w:rsidP="00C52F4A">
      <w:r w:rsidRPr="00605EB6">
        <w:t>Quant à l</w:t>
      </w:r>
      <w:r w:rsidR="00C474C1">
        <w:t>’</w:t>
      </w:r>
      <w:r w:rsidRPr="00605EB6">
        <w:t>enfant</w:t>
      </w:r>
      <w:r w:rsidR="00C474C1">
        <w:t xml:space="preserve">, </w:t>
      </w:r>
      <w:r w:rsidRPr="00605EB6">
        <w:t>pendant quelque temps encore</w:t>
      </w:r>
      <w:r w:rsidR="00C474C1">
        <w:t xml:space="preserve">, </w:t>
      </w:r>
      <w:r w:rsidRPr="00605EB6">
        <w:t>on pouvait le garder</w:t>
      </w:r>
      <w:r w:rsidR="00C474C1">
        <w:t xml:space="preserve">. </w:t>
      </w:r>
      <w:r w:rsidRPr="00605EB6">
        <w:t>Il n</w:t>
      </w:r>
      <w:r w:rsidR="00C474C1">
        <w:t>’</w:t>
      </w:r>
      <w:r w:rsidRPr="00605EB6">
        <w:t>était guère gênant</w:t>
      </w:r>
      <w:r w:rsidR="00C474C1">
        <w:t xml:space="preserve">. </w:t>
      </w:r>
      <w:r w:rsidRPr="00605EB6">
        <w:t>Plus tard</w:t>
      </w:r>
      <w:r w:rsidR="00C474C1">
        <w:t xml:space="preserve">, </w:t>
      </w:r>
      <w:r w:rsidRPr="00605EB6">
        <w:t>quand le moment serait venu</w:t>
      </w:r>
      <w:r w:rsidR="00C474C1">
        <w:t xml:space="preserve">, </w:t>
      </w:r>
      <w:r w:rsidRPr="00605EB6">
        <w:t>on s</w:t>
      </w:r>
      <w:r w:rsidR="00C474C1">
        <w:t>’</w:t>
      </w:r>
      <w:r w:rsidRPr="00605EB6">
        <w:t>en débarrasserait</w:t>
      </w:r>
      <w:r w:rsidR="00C474C1">
        <w:t xml:space="preserve">, </w:t>
      </w:r>
      <w:r w:rsidRPr="00605EB6">
        <w:t>comme de la mère</w:t>
      </w:r>
      <w:r w:rsidR="00C474C1">
        <w:t xml:space="preserve">. </w:t>
      </w:r>
      <w:r w:rsidRPr="00605EB6">
        <w:t>Ce serait facile</w:t>
      </w:r>
      <w:r w:rsidR="00C474C1">
        <w:t xml:space="preserve"> : </w:t>
      </w:r>
      <w:r w:rsidRPr="00605EB6">
        <w:t>on n</w:t>
      </w:r>
      <w:r w:rsidR="00C474C1">
        <w:t>’</w:t>
      </w:r>
      <w:r w:rsidRPr="00605EB6">
        <w:t>aurait qu</w:t>
      </w:r>
      <w:r w:rsidR="00C474C1">
        <w:t>’</w:t>
      </w:r>
      <w:r w:rsidRPr="00605EB6">
        <w:t>à le conduire dans un pays éloigné</w:t>
      </w:r>
      <w:r w:rsidR="00C474C1">
        <w:t xml:space="preserve">, </w:t>
      </w:r>
      <w:r w:rsidRPr="00605EB6">
        <w:t>et à l</w:t>
      </w:r>
      <w:r w:rsidR="00C474C1">
        <w:t>’</w:t>
      </w:r>
      <w:r w:rsidRPr="00605EB6">
        <w:t>abandonner là</w:t>
      </w:r>
      <w:r w:rsidR="00C474C1">
        <w:t xml:space="preserve">, </w:t>
      </w:r>
      <w:r w:rsidRPr="00605EB6">
        <w:t>sur un chemin solitaire</w:t>
      </w:r>
      <w:r w:rsidR="00C474C1">
        <w:t>.</w:t>
      </w:r>
    </w:p>
    <w:p w14:paraId="2F9AC551" w14:textId="77777777" w:rsidR="00C474C1" w:rsidRDefault="00C52F4A" w:rsidP="00C52F4A">
      <w:r w:rsidRPr="00605EB6">
        <w:t>À Blaincourt et dans les environs</w:t>
      </w:r>
      <w:r w:rsidR="00C474C1">
        <w:t xml:space="preserve">, </w:t>
      </w:r>
      <w:r w:rsidRPr="00605EB6">
        <w:t>l</w:t>
      </w:r>
      <w:r w:rsidR="00C474C1">
        <w:t>’</w:t>
      </w:r>
      <w:r w:rsidRPr="00605EB6">
        <w:t>émotion causée par la mort des deux inconnus s</w:t>
      </w:r>
      <w:r w:rsidR="00C474C1">
        <w:t>’</w:t>
      </w:r>
      <w:r w:rsidRPr="00605EB6">
        <w:t>était calmée</w:t>
      </w:r>
      <w:r w:rsidR="00C474C1">
        <w:t>.</w:t>
      </w:r>
    </w:p>
    <w:p w14:paraId="453BF491" w14:textId="77777777" w:rsidR="00C474C1" w:rsidRDefault="00C52F4A" w:rsidP="00C52F4A">
      <w:r w:rsidRPr="00605EB6">
        <w:t>Blaireau pouvait s</w:t>
      </w:r>
      <w:r w:rsidR="00C474C1">
        <w:t>’</w:t>
      </w:r>
      <w:r w:rsidRPr="00605EB6">
        <w:t>aventurer de nouveau dans le pays</w:t>
      </w:r>
      <w:r w:rsidR="00C474C1">
        <w:t xml:space="preserve">. </w:t>
      </w:r>
      <w:r w:rsidRPr="00605EB6">
        <w:t>D</w:t>
      </w:r>
      <w:r w:rsidR="00C474C1">
        <w:t>’</w:t>
      </w:r>
      <w:r w:rsidRPr="00605EB6">
        <w:t>ailleurs</w:t>
      </w:r>
      <w:r w:rsidR="00C474C1">
        <w:t xml:space="preserve">, </w:t>
      </w:r>
      <w:r w:rsidRPr="00605EB6">
        <w:t>il arriverait au vieux château au milieu de la nuit</w:t>
      </w:r>
      <w:r w:rsidR="00C474C1">
        <w:t>.</w:t>
      </w:r>
    </w:p>
    <w:p w14:paraId="4634D6BA" w14:textId="77777777" w:rsidR="00C474C1" w:rsidRDefault="00C52F4A" w:rsidP="00C52F4A">
      <w:r w:rsidRPr="00605EB6">
        <w:t>Nous savons par le récit de Grappier</w:t>
      </w:r>
      <w:r w:rsidR="00C474C1">
        <w:t xml:space="preserve">, </w:t>
      </w:r>
      <w:r w:rsidRPr="00605EB6">
        <w:t>son gardien</w:t>
      </w:r>
      <w:r w:rsidR="00C474C1">
        <w:t xml:space="preserve">, </w:t>
      </w:r>
      <w:r w:rsidRPr="00605EB6">
        <w:t>comment la marquise fut enlevée du château où elle était emprisonnée depuis cinq ans</w:t>
      </w:r>
      <w:r w:rsidR="00C474C1">
        <w:t>.</w:t>
      </w:r>
    </w:p>
    <w:p w14:paraId="4DCCA05A" w14:textId="77777777" w:rsidR="00C474C1" w:rsidRDefault="00C52F4A" w:rsidP="00C52F4A">
      <w:r w:rsidRPr="00605EB6">
        <w:t>La Birette l</w:t>
      </w:r>
      <w:r w:rsidR="00C474C1">
        <w:t>’</w:t>
      </w:r>
      <w:r w:rsidRPr="00605EB6">
        <w:t>avait revêtue d</w:t>
      </w:r>
      <w:r w:rsidR="00C474C1">
        <w:t>’</w:t>
      </w:r>
      <w:r w:rsidRPr="00605EB6">
        <w:t>un costume complet de paysanne presque neuf</w:t>
      </w:r>
      <w:r w:rsidR="00C474C1">
        <w:t xml:space="preserve">. </w:t>
      </w:r>
      <w:r w:rsidRPr="00605EB6">
        <w:t>Souliers ferrés aux pieds</w:t>
      </w:r>
      <w:r w:rsidR="00C474C1">
        <w:t xml:space="preserve">, </w:t>
      </w:r>
      <w:r w:rsidRPr="00605EB6">
        <w:t>chemise de grosse toile</w:t>
      </w:r>
      <w:r w:rsidR="00C474C1">
        <w:t xml:space="preserve">, </w:t>
      </w:r>
      <w:r w:rsidRPr="00605EB6">
        <w:t>sans marque</w:t>
      </w:r>
      <w:r w:rsidR="00C474C1">
        <w:t xml:space="preserve">, </w:t>
      </w:r>
      <w:r w:rsidRPr="00605EB6">
        <w:t>robe épaisse</w:t>
      </w:r>
      <w:r w:rsidR="00C474C1">
        <w:t xml:space="preserve">, </w:t>
      </w:r>
      <w:r w:rsidRPr="00605EB6">
        <w:t>laine et coton</w:t>
      </w:r>
      <w:r w:rsidR="00C474C1">
        <w:t xml:space="preserve">, </w:t>
      </w:r>
      <w:r w:rsidRPr="00605EB6">
        <w:t>bas de laine bleue</w:t>
      </w:r>
      <w:r w:rsidR="00C474C1">
        <w:t xml:space="preserve">, </w:t>
      </w:r>
      <w:r w:rsidRPr="00605EB6">
        <w:t>bonnet de linge rond</w:t>
      </w:r>
      <w:r w:rsidR="00C474C1">
        <w:t xml:space="preserve">, </w:t>
      </w:r>
      <w:r w:rsidRPr="00605EB6">
        <w:t>tuyauté</w:t>
      </w:r>
      <w:r w:rsidR="00C474C1">
        <w:t xml:space="preserve">, </w:t>
      </w:r>
      <w:r w:rsidRPr="00605EB6">
        <w:t>et sur les épaules</w:t>
      </w:r>
      <w:r w:rsidR="00C474C1">
        <w:t xml:space="preserve">, </w:t>
      </w:r>
      <w:r w:rsidRPr="00605EB6">
        <w:lastRenderedPageBreak/>
        <w:t>enveloppant la tête</w:t>
      </w:r>
      <w:r w:rsidR="00C474C1">
        <w:t xml:space="preserve">, </w:t>
      </w:r>
      <w:r w:rsidRPr="00605EB6">
        <w:t>le dos et la poitrine</w:t>
      </w:r>
      <w:r w:rsidR="00C474C1">
        <w:t xml:space="preserve">, </w:t>
      </w:r>
      <w:r w:rsidRPr="00605EB6">
        <w:t>un grand capuchon d</w:t>
      </w:r>
      <w:r w:rsidR="00C474C1">
        <w:t>’</w:t>
      </w:r>
      <w:r w:rsidRPr="00605EB6">
        <w:t>une espèce de drap marron</w:t>
      </w:r>
      <w:r w:rsidR="00C474C1">
        <w:t>.</w:t>
      </w:r>
    </w:p>
    <w:p w14:paraId="675993BF" w14:textId="77777777" w:rsidR="00C474C1" w:rsidRDefault="00C52F4A" w:rsidP="00C52F4A">
      <w:r w:rsidRPr="00605EB6">
        <w:t>La voiture alla bon train jusqu</w:t>
      </w:r>
      <w:r w:rsidR="00C474C1">
        <w:t>’</w:t>
      </w:r>
      <w:r w:rsidRPr="00605EB6">
        <w:t>au lever du soleil</w:t>
      </w:r>
      <w:r w:rsidR="00C474C1">
        <w:t xml:space="preserve">. </w:t>
      </w:r>
      <w:r w:rsidRPr="00605EB6">
        <w:t>On était depuis longtemps hors du département des Vosges et déjà on avait traversé une partie de celui de la Haute-Saône</w:t>
      </w:r>
      <w:r w:rsidR="00C474C1">
        <w:t xml:space="preserve">. </w:t>
      </w:r>
      <w:r w:rsidRPr="00605EB6">
        <w:t>La route suivie était celle indiquée par Blaireau</w:t>
      </w:r>
      <w:r w:rsidR="00C474C1">
        <w:t>.</w:t>
      </w:r>
    </w:p>
    <w:p w14:paraId="16EC0C3E" w14:textId="77777777" w:rsidR="00C474C1" w:rsidRDefault="00C52F4A" w:rsidP="00C52F4A">
      <w:r w:rsidRPr="00605EB6">
        <w:t>On arriva à un petit village et on s</w:t>
      </w:r>
      <w:r w:rsidR="00C474C1">
        <w:t>’</w:t>
      </w:r>
      <w:r w:rsidRPr="00605EB6">
        <w:t>y arrêta dans une auberge</w:t>
      </w:r>
      <w:r w:rsidR="00C474C1">
        <w:t xml:space="preserve">. </w:t>
      </w:r>
      <w:r w:rsidRPr="00605EB6">
        <w:t>D</w:t>
      </w:r>
      <w:r w:rsidR="00C474C1">
        <w:t>’</w:t>
      </w:r>
      <w:r w:rsidRPr="00605EB6">
        <w:t>abord</w:t>
      </w:r>
      <w:r w:rsidR="00C474C1">
        <w:t xml:space="preserve">, </w:t>
      </w:r>
      <w:r w:rsidRPr="00605EB6">
        <w:t>il fallait laisser reposer les chevaux</w:t>
      </w:r>
      <w:r w:rsidR="00C474C1">
        <w:t xml:space="preserve"> ; </w:t>
      </w:r>
      <w:r w:rsidRPr="00605EB6">
        <w:t>et puis</w:t>
      </w:r>
      <w:r w:rsidR="00C474C1">
        <w:t xml:space="preserve">, </w:t>
      </w:r>
      <w:r w:rsidRPr="00605EB6">
        <w:t>pour plus de sûreté</w:t>
      </w:r>
      <w:r w:rsidR="00C474C1">
        <w:t xml:space="preserve">, </w:t>
      </w:r>
      <w:r w:rsidRPr="00605EB6">
        <w:t>Blaireau ne voulait voyager que la nuit</w:t>
      </w:r>
      <w:r w:rsidR="00C474C1">
        <w:t>.</w:t>
      </w:r>
    </w:p>
    <w:p w14:paraId="6FA47003" w14:textId="77777777" w:rsidR="00C474C1" w:rsidRDefault="00C52F4A" w:rsidP="00C52F4A">
      <w:r w:rsidRPr="00605EB6">
        <w:t>Le soir</w:t>
      </w:r>
      <w:r w:rsidR="00C474C1">
        <w:t xml:space="preserve">, </w:t>
      </w:r>
      <w:r w:rsidRPr="00605EB6">
        <w:t>une heure avant le coucher du soleil</w:t>
      </w:r>
      <w:r w:rsidR="00C474C1">
        <w:t xml:space="preserve">, </w:t>
      </w:r>
      <w:r w:rsidRPr="00605EB6">
        <w:t>on se remit en route</w:t>
      </w:r>
      <w:r w:rsidR="00C474C1">
        <w:t xml:space="preserve">. </w:t>
      </w:r>
      <w:r w:rsidRPr="00605EB6">
        <w:t>On marcha toute la nuit</w:t>
      </w:r>
      <w:r w:rsidR="00C474C1">
        <w:t xml:space="preserve">. </w:t>
      </w:r>
      <w:r w:rsidRPr="00605EB6">
        <w:t>On fit deux haltes seulement</w:t>
      </w:r>
      <w:r w:rsidR="00C474C1">
        <w:t xml:space="preserve">, </w:t>
      </w:r>
      <w:r w:rsidRPr="00605EB6">
        <w:t>de vingt minutes chacune</w:t>
      </w:r>
      <w:r w:rsidR="00C474C1">
        <w:t xml:space="preserve">, </w:t>
      </w:r>
      <w:r w:rsidRPr="00605EB6">
        <w:t>temps nécessaire pour faire manger l</w:t>
      </w:r>
      <w:r w:rsidR="00C474C1">
        <w:t>’</w:t>
      </w:r>
      <w:r w:rsidRPr="00605EB6">
        <w:t>avoine aux chevaux</w:t>
      </w:r>
      <w:r w:rsidR="00C474C1">
        <w:t xml:space="preserve">. </w:t>
      </w:r>
      <w:r w:rsidRPr="00605EB6">
        <w:t>Comme la veille</w:t>
      </w:r>
      <w:r w:rsidR="00C474C1">
        <w:t xml:space="preserve">, </w:t>
      </w:r>
      <w:r w:rsidRPr="00605EB6">
        <w:t>on s</w:t>
      </w:r>
      <w:r w:rsidR="00C474C1">
        <w:t>’</w:t>
      </w:r>
      <w:r w:rsidRPr="00605EB6">
        <w:t>arrêta dans une auberge de village</w:t>
      </w:r>
      <w:r w:rsidR="00C474C1">
        <w:t xml:space="preserve">, </w:t>
      </w:r>
      <w:r w:rsidRPr="00605EB6">
        <w:t>où on passa la journée</w:t>
      </w:r>
      <w:r w:rsidR="00C474C1">
        <w:t>.</w:t>
      </w:r>
    </w:p>
    <w:p w14:paraId="0AEA5C3E" w14:textId="77777777" w:rsidR="00C474C1" w:rsidRDefault="00C52F4A" w:rsidP="00C52F4A">
      <w:r w:rsidRPr="00F473DE">
        <w:t>La troisième nuit</w:t>
      </w:r>
      <w:r w:rsidR="00C474C1">
        <w:t xml:space="preserve">, </w:t>
      </w:r>
      <w:r w:rsidRPr="00F473DE">
        <w:t>à deux heures du matin</w:t>
      </w:r>
      <w:r w:rsidR="00C474C1">
        <w:t xml:space="preserve">, </w:t>
      </w:r>
      <w:r w:rsidRPr="00F473DE">
        <w:t>on avait dépassé Tonnerre</w:t>
      </w:r>
      <w:r w:rsidR="00C474C1">
        <w:t xml:space="preserve"> ; </w:t>
      </w:r>
      <w:r w:rsidRPr="00F473DE">
        <w:t>on s</w:t>
      </w:r>
      <w:r w:rsidR="00C474C1">
        <w:t>’</w:t>
      </w:r>
      <w:r w:rsidRPr="00F473DE">
        <w:t>était</w:t>
      </w:r>
      <w:r w:rsidR="00C474C1">
        <w:t xml:space="preserve">, </w:t>
      </w:r>
      <w:r w:rsidRPr="00F473DE">
        <w:t>à dessein</w:t>
      </w:r>
      <w:r w:rsidR="00C474C1">
        <w:t xml:space="preserve">, </w:t>
      </w:r>
      <w:r w:rsidRPr="00605EB6">
        <w:t>éloigné de la grande route de Bourgogne</w:t>
      </w:r>
      <w:r w:rsidR="00C474C1">
        <w:t xml:space="preserve">, </w:t>
      </w:r>
      <w:r w:rsidRPr="00605EB6">
        <w:t>et on se dirigeait vers Joigny par un chemin de communication départementale</w:t>
      </w:r>
      <w:r w:rsidR="00C474C1">
        <w:t>.</w:t>
      </w:r>
    </w:p>
    <w:p w14:paraId="6FA40B14" w14:textId="77777777" w:rsidR="00C474C1" w:rsidRDefault="00C52F4A" w:rsidP="00C52F4A">
      <w:r w:rsidRPr="00605EB6">
        <w:t>Un peu ayant six heures</w:t>
      </w:r>
      <w:r w:rsidR="00C474C1">
        <w:t xml:space="preserve">, </w:t>
      </w:r>
      <w:r w:rsidRPr="00605EB6">
        <w:t>le jour commençant à poindre</w:t>
      </w:r>
      <w:r w:rsidR="00C474C1">
        <w:t xml:space="preserve">, </w:t>
      </w:r>
      <w:r w:rsidRPr="00605EB6">
        <w:t>Blaireau donna l</w:t>
      </w:r>
      <w:r w:rsidR="00C474C1">
        <w:t>’</w:t>
      </w:r>
      <w:r w:rsidRPr="00605EB6">
        <w:t>ordre au cocher d</w:t>
      </w:r>
      <w:r w:rsidR="00C474C1">
        <w:t>’</w:t>
      </w:r>
      <w:r w:rsidRPr="00605EB6">
        <w:t>arrêter</w:t>
      </w:r>
      <w:r w:rsidR="00C474C1">
        <w:t xml:space="preserve">. </w:t>
      </w:r>
      <w:r w:rsidRPr="00605EB6">
        <w:t>La voiture traversait un bois</w:t>
      </w:r>
      <w:r w:rsidR="00C474C1">
        <w:t>.</w:t>
      </w:r>
    </w:p>
    <w:p w14:paraId="456F98E6" w14:textId="6A4A38F4" w:rsidR="00C474C1" w:rsidRDefault="0094609C" w:rsidP="00C52F4A">
      <w:r>
        <w:t>— </w:t>
      </w:r>
      <w:r w:rsidR="00C52F4A" w:rsidRPr="00605EB6">
        <w:t>Inutile d</w:t>
      </w:r>
      <w:r w:rsidR="00C474C1">
        <w:t>’</w:t>
      </w:r>
      <w:r w:rsidR="00C52F4A" w:rsidRPr="00605EB6">
        <w:t>aller plus loin</w:t>
      </w:r>
      <w:r w:rsidR="00C474C1">
        <w:t xml:space="preserve">, </w:t>
      </w:r>
      <w:r w:rsidR="00C52F4A" w:rsidRPr="00605EB6">
        <w:t>murmura Blaireau</w:t>
      </w:r>
      <w:r w:rsidR="00C474C1">
        <w:t xml:space="preserve"> : ; </w:t>
      </w:r>
      <w:r w:rsidR="00C52F4A" w:rsidRPr="00605EB6">
        <w:t>la route est déserte</w:t>
      </w:r>
      <w:r w:rsidR="00C474C1">
        <w:t xml:space="preserve">, </w:t>
      </w:r>
      <w:r w:rsidR="00C52F4A" w:rsidRPr="00605EB6">
        <w:t>une forêt</w:t>
      </w:r>
      <w:r w:rsidR="00C474C1">
        <w:t xml:space="preserve">, </w:t>
      </w:r>
      <w:r w:rsidR="00C52F4A" w:rsidRPr="00605EB6">
        <w:t>l</w:t>
      </w:r>
      <w:r w:rsidR="00C474C1">
        <w:t>’</w:t>
      </w:r>
      <w:r w:rsidR="00C52F4A" w:rsidRPr="00605EB6">
        <w:t>endroit est bien choisi</w:t>
      </w:r>
      <w:r w:rsidR="00C474C1">
        <w:t>.</w:t>
      </w:r>
    </w:p>
    <w:p w14:paraId="5295DFF1" w14:textId="77777777" w:rsidR="00C474C1" w:rsidRDefault="00C52F4A" w:rsidP="00C52F4A">
      <w:r w:rsidRPr="00605EB6">
        <w:t>Il mit pied à terre le premier</w:t>
      </w:r>
      <w:r w:rsidR="00C474C1">
        <w:t xml:space="preserve">, </w:t>
      </w:r>
      <w:r w:rsidRPr="00605EB6">
        <w:t>la Birette le suivit</w:t>
      </w:r>
      <w:r w:rsidR="00C474C1">
        <w:t xml:space="preserve">, </w:t>
      </w:r>
      <w:r w:rsidRPr="00605EB6">
        <w:t>puis elle prit le bras de la marquise et l</w:t>
      </w:r>
      <w:r w:rsidR="00C474C1">
        <w:t>’</w:t>
      </w:r>
      <w:r w:rsidRPr="00605EB6">
        <w:t>aida à descendre</w:t>
      </w:r>
      <w:r w:rsidR="00C474C1">
        <w:t xml:space="preserve">. </w:t>
      </w:r>
      <w:r w:rsidRPr="00605EB6">
        <w:t>La pauvre folle</w:t>
      </w:r>
      <w:r w:rsidR="00C474C1">
        <w:t xml:space="preserve">, </w:t>
      </w:r>
      <w:r w:rsidRPr="00605EB6">
        <w:t>douce et docile</w:t>
      </w:r>
      <w:r w:rsidR="00C474C1">
        <w:t xml:space="preserve">, </w:t>
      </w:r>
      <w:r w:rsidRPr="00605EB6">
        <w:t>obéissait passivement</w:t>
      </w:r>
      <w:r w:rsidR="00C474C1">
        <w:t>.</w:t>
      </w:r>
    </w:p>
    <w:p w14:paraId="1F7F98C3" w14:textId="2151E303" w:rsidR="00C474C1" w:rsidRDefault="00C52F4A" w:rsidP="00C52F4A">
      <w:r w:rsidRPr="00605EB6">
        <w:t>Sur un signe de Blaireau</w:t>
      </w:r>
      <w:r w:rsidR="00C474C1">
        <w:t xml:space="preserve">, </w:t>
      </w:r>
      <w:r w:rsidRPr="00605EB6">
        <w:t>la Birette conduisit la marquise au bord du fossé du chemin et l</w:t>
      </w:r>
      <w:r w:rsidR="00F473DE">
        <w:t xml:space="preserve">a força de </w:t>
      </w:r>
      <w:r w:rsidRPr="00605EB6">
        <w:t>s</w:t>
      </w:r>
      <w:r w:rsidR="00C474C1">
        <w:t>’</w:t>
      </w:r>
      <w:r w:rsidRPr="00605EB6">
        <w:t>asseoir sur le talus</w:t>
      </w:r>
      <w:r w:rsidR="00C474C1">
        <w:t>.</w:t>
      </w:r>
    </w:p>
    <w:p w14:paraId="0899CAE9" w14:textId="77777777" w:rsidR="00C474C1" w:rsidRDefault="00C52F4A" w:rsidP="00C52F4A">
      <w:r w:rsidRPr="00605EB6">
        <w:lastRenderedPageBreak/>
        <w:t>Vite</w:t>
      </w:r>
      <w:r w:rsidR="00C474C1">
        <w:t xml:space="preserve">, </w:t>
      </w:r>
      <w:r w:rsidRPr="00605EB6">
        <w:t>Blaireau et la femme reprirent place dans la voiture</w:t>
      </w:r>
      <w:r w:rsidR="00C474C1">
        <w:t xml:space="preserve">, </w:t>
      </w:r>
      <w:r w:rsidRPr="00605EB6">
        <w:t>et les chevaux</w:t>
      </w:r>
      <w:r w:rsidR="00C474C1">
        <w:t xml:space="preserve">, </w:t>
      </w:r>
      <w:r w:rsidRPr="00605EB6">
        <w:t>piqués par la mèche du fouet</w:t>
      </w:r>
      <w:r w:rsidR="00C474C1">
        <w:t xml:space="preserve">, </w:t>
      </w:r>
      <w:r w:rsidRPr="00605EB6">
        <w:t>s</w:t>
      </w:r>
      <w:r w:rsidR="00C474C1">
        <w:t>’</w:t>
      </w:r>
      <w:r w:rsidRPr="00605EB6">
        <w:t>emportèrent dans un galop rapide</w:t>
      </w:r>
      <w:r w:rsidR="00C474C1">
        <w:t>.</w:t>
      </w:r>
    </w:p>
    <w:p w14:paraId="1087D659" w14:textId="77777777" w:rsidR="00C474C1" w:rsidRDefault="00C52F4A" w:rsidP="00C52F4A">
      <w:r w:rsidRPr="00605EB6">
        <w:t>C</w:t>
      </w:r>
      <w:r w:rsidR="00C474C1">
        <w:t>’</w:t>
      </w:r>
      <w:r w:rsidRPr="00605EB6">
        <w:t>était fait</w:t>
      </w:r>
      <w:r w:rsidR="00C474C1">
        <w:t xml:space="preserve"> : </w:t>
      </w:r>
      <w:r w:rsidRPr="00605EB6">
        <w:t>la marquise de Chamarande était abandonnée</w:t>
      </w:r>
      <w:r w:rsidR="00C474C1">
        <w:t>.</w:t>
      </w:r>
    </w:p>
    <w:p w14:paraId="3E23674E" w14:textId="77777777" w:rsidR="00C474C1" w:rsidRDefault="00C52F4A" w:rsidP="00C52F4A">
      <w:r w:rsidRPr="00605EB6">
        <w:t>Depuis</w:t>
      </w:r>
      <w:r w:rsidR="00C474C1">
        <w:t xml:space="preserve">, </w:t>
      </w:r>
      <w:r w:rsidRPr="00605EB6">
        <w:t>Blaireau et le baron de Simaise n</w:t>
      </w:r>
      <w:r w:rsidR="00C474C1">
        <w:t>’</w:t>
      </w:r>
      <w:r w:rsidRPr="00605EB6">
        <w:t>avaient point cherché à savoir à quelle destinée ils l</w:t>
      </w:r>
      <w:r w:rsidR="00C474C1">
        <w:t>’</w:t>
      </w:r>
      <w:r w:rsidRPr="00605EB6">
        <w:t>avaient condamnée</w:t>
      </w:r>
      <w:r w:rsidR="00C474C1">
        <w:t>.</w:t>
      </w:r>
    </w:p>
    <w:p w14:paraId="5A70B220" w14:textId="77777777" w:rsidR="00C474C1" w:rsidRDefault="00C52F4A" w:rsidP="00C52F4A">
      <w:r w:rsidRPr="00605EB6">
        <w:t>Et des années s</w:t>
      </w:r>
      <w:r w:rsidR="00C474C1">
        <w:t>’</w:t>
      </w:r>
      <w:r w:rsidRPr="00605EB6">
        <w:t>étaient écoulées</w:t>
      </w:r>
      <w:r w:rsidR="00C474C1">
        <w:t>.</w:t>
      </w:r>
    </w:p>
    <w:p w14:paraId="15BFB951" w14:textId="77777777" w:rsidR="00C474C1" w:rsidRDefault="00C52F4A" w:rsidP="00C52F4A">
      <w:r w:rsidRPr="00605EB6">
        <w:t>Pauvre Lucy</w:t>
      </w:r>
      <w:r w:rsidR="00C474C1">
        <w:t> !</w:t>
      </w:r>
    </w:p>
    <w:p w14:paraId="489DB405" w14:textId="77777777" w:rsidR="00C474C1" w:rsidRDefault="00C52F4A" w:rsidP="00C52F4A">
      <w:r w:rsidRPr="00605EB6">
        <w:t>Qu</w:t>
      </w:r>
      <w:r w:rsidR="00C474C1">
        <w:t>’</w:t>
      </w:r>
      <w:r w:rsidRPr="00605EB6">
        <w:t>était-elle devenue</w:t>
      </w:r>
      <w:r w:rsidR="00C474C1">
        <w:t> ?</w:t>
      </w:r>
    </w:p>
    <w:p w14:paraId="17C6054C" w14:textId="773508C0" w:rsidR="00C52F4A" w:rsidRPr="00605EB6" w:rsidRDefault="00C52F4A" w:rsidP="00C52F4A"/>
    <w:p w14:paraId="3462C699" w14:textId="77777777" w:rsidR="00C474C1" w:rsidRDefault="00C52F4A" w:rsidP="00C474C1">
      <w:pPr>
        <w:pStyle w:val="Centr"/>
        <w:rPr>
          <w:b/>
          <w:bCs/>
        </w:rPr>
      </w:pPr>
      <w:r w:rsidRPr="00605EB6">
        <w:rPr>
          <w:b/>
          <w:bCs/>
        </w:rPr>
        <w:t>FIN DE LA TROISIÈME PARTIE</w:t>
      </w:r>
      <w:r w:rsidR="00C474C1">
        <w:rPr>
          <w:b/>
          <w:bCs/>
        </w:rPr>
        <w:t>.</w:t>
      </w:r>
    </w:p>
    <w:p w14:paraId="1F0ED287" w14:textId="651010D6" w:rsidR="00C52F4A" w:rsidRPr="00605EB6" w:rsidRDefault="00C52F4A" w:rsidP="00C474C1">
      <w:pPr>
        <w:pStyle w:val="Titre1"/>
      </w:pPr>
      <w:bookmarkStart w:id="78" w:name="_Toc197617923"/>
      <w:r w:rsidRPr="00605EB6">
        <w:lastRenderedPageBreak/>
        <w:t>QUATRIÈME PARTIE</w:t>
      </w:r>
      <w:r w:rsidRPr="00605EB6">
        <w:br/>
      </w:r>
      <w:r w:rsidRPr="00605EB6">
        <w:br/>
        <w:t>LE PROTECTEUR</w:t>
      </w:r>
      <w:bookmarkEnd w:id="78"/>
    </w:p>
    <w:p w14:paraId="16AF3BF8" w14:textId="77777777" w:rsidR="00C52F4A" w:rsidRPr="00605EB6" w:rsidRDefault="00C52F4A" w:rsidP="00C474C1">
      <w:pPr>
        <w:pStyle w:val="Titre2"/>
      </w:pPr>
      <w:bookmarkStart w:id="79" w:name="_Toc197617924"/>
      <w:r w:rsidRPr="00605EB6">
        <w:lastRenderedPageBreak/>
        <w:t>I</w:t>
      </w:r>
      <w:r w:rsidRPr="00605EB6">
        <w:br/>
      </w:r>
      <w:r w:rsidRPr="00605EB6">
        <w:br/>
        <w:t>LE COMMENCEMENT DE LA FIN</w:t>
      </w:r>
      <w:bookmarkEnd w:id="79"/>
    </w:p>
    <w:p w14:paraId="635DD866" w14:textId="77777777" w:rsidR="00C474C1" w:rsidRDefault="00C52F4A" w:rsidP="00C52F4A">
      <w:r w:rsidRPr="00605EB6">
        <w:t>Quelle vie</w:t>
      </w:r>
      <w:r w:rsidR="00C474C1">
        <w:t xml:space="preserve"> ! </w:t>
      </w:r>
      <w:r w:rsidRPr="00605EB6">
        <w:t>quelle existence</w:t>
      </w:r>
      <w:r w:rsidR="00C474C1">
        <w:t> !</w:t>
      </w:r>
    </w:p>
    <w:p w14:paraId="17A848B6" w14:textId="44CD1E95" w:rsidR="00C474C1" w:rsidRDefault="00C52F4A" w:rsidP="00C52F4A">
      <w:r w:rsidRPr="00605EB6">
        <w:t>On s</w:t>
      </w:r>
      <w:r w:rsidR="00C474C1">
        <w:t>’</w:t>
      </w:r>
      <w:r w:rsidRPr="00605EB6">
        <w:t>était souvent servi de cette double exclamation depuis plus de vingt ans</w:t>
      </w:r>
      <w:r w:rsidR="00C474C1">
        <w:t xml:space="preserve">, </w:t>
      </w:r>
      <w:r w:rsidRPr="00605EB6">
        <w:t>lorsqu</w:t>
      </w:r>
      <w:r w:rsidR="00C474C1">
        <w:t>’</w:t>
      </w:r>
      <w:r w:rsidRPr="00605EB6">
        <w:t xml:space="preserve">on parlait de </w:t>
      </w:r>
      <w:r w:rsidR="00C474C1">
        <w:t>M. </w:t>
      </w:r>
      <w:r w:rsidRPr="00605EB6">
        <w:t>le baron de Simaise</w:t>
      </w:r>
      <w:r w:rsidR="00C474C1">
        <w:t xml:space="preserve">. </w:t>
      </w:r>
      <w:r w:rsidRPr="00605EB6">
        <w:t>C</w:t>
      </w:r>
      <w:r w:rsidR="00C474C1">
        <w:t>’</w:t>
      </w:r>
      <w:r w:rsidRPr="00605EB6">
        <w:t>était</w:t>
      </w:r>
      <w:r w:rsidR="00C474C1">
        <w:t xml:space="preserve">, </w:t>
      </w:r>
      <w:r w:rsidRPr="00605EB6">
        <w:t>chez les honnêtes gens</w:t>
      </w:r>
      <w:r w:rsidR="00C474C1">
        <w:t xml:space="preserve">, </w:t>
      </w:r>
      <w:r w:rsidRPr="00605EB6">
        <w:t>une expression de blâme</w:t>
      </w:r>
      <w:r w:rsidR="00C474C1">
        <w:t xml:space="preserve">, </w:t>
      </w:r>
      <w:r w:rsidRPr="00605EB6">
        <w:t>quelquefois même de dégoût</w:t>
      </w:r>
      <w:r w:rsidR="00C474C1">
        <w:t xml:space="preserve"> ; </w:t>
      </w:r>
      <w:r w:rsidRPr="00605EB6">
        <w:t>chez les viveurs</w:t>
      </w:r>
      <w:r w:rsidR="00C474C1">
        <w:t xml:space="preserve">, </w:t>
      </w:r>
      <w:r w:rsidRPr="00605EB6">
        <w:t>de l</w:t>
      </w:r>
      <w:r w:rsidR="00C474C1">
        <w:t>’</w:t>
      </w:r>
      <w:r w:rsidRPr="00605EB6">
        <w:t>admiration</w:t>
      </w:r>
      <w:r w:rsidR="00C474C1">
        <w:t xml:space="preserve">, </w:t>
      </w:r>
      <w:r w:rsidRPr="00605EB6">
        <w:t>une manière de dire qu</w:t>
      </w:r>
      <w:r w:rsidR="00C474C1">
        <w:t>’</w:t>
      </w:r>
      <w:r w:rsidRPr="00605EB6">
        <w:t>ils enviaient le luxe et les succès mondains du merveilleux baron</w:t>
      </w:r>
      <w:r w:rsidR="00C474C1">
        <w:t xml:space="preserve"> ; </w:t>
      </w:r>
      <w:r w:rsidRPr="00605EB6">
        <w:t xml:space="preserve">car si </w:t>
      </w:r>
      <w:r w:rsidR="00C474C1">
        <w:t>M. de </w:t>
      </w:r>
      <w:r w:rsidRPr="00605EB6">
        <w:t>Simaise était pour les premiers un fou</w:t>
      </w:r>
      <w:r w:rsidR="00C474C1">
        <w:t xml:space="preserve">, </w:t>
      </w:r>
      <w:r w:rsidRPr="00605EB6">
        <w:t>un extravagant</w:t>
      </w:r>
      <w:r w:rsidR="00C474C1">
        <w:t xml:space="preserve">, </w:t>
      </w:r>
      <w:r w:rsidRPr="00605EB6">
        <w:t>un vil débauché qu</w:t>
      </w:r>
      <w:r w:rsidR="00C474C1">
        <w:t>’</w:t>
      </w:r>
      <w:r w:rsidRPr="00605EB6">
        <w:t>on devait fuir comme la peste</w:t>
      </w:r>
      <w:r w:rsidR="00C474C1">
        <w:t xml:space="preserve">, </w:t>
      </w:r>
      <w:r w:rsidRPr="00605EB6">
        <w:t>les autres voyaient toujours en lui l</w:t>
      </w:r>
      <w:r w:rsidR="00C474C1">
        <w:t>’</w:t>
      </w:r>
      <w:r w:rsidRPr="00605EB6">
        <w:t>homme à la mode</w:t>
      </w:r>
      <w:r w:rsidR="00C474C1">
        <w:t xml:space="preserve">, </w:t>
      </w:r>
      <w:r w:rsidRPr="00605EB6">
        <w:t>le modèle de la suprême élégance</w:t>
      </w:r>
      <w:r w:rsidR="00C474C1">
        <w:t>.</w:t>
      </w:r>
    </w:p>
    <w:p w14:paraId="6F469D21" w14:textId="77777777" w:rsidR="00C474C1" w:rsidRDefault="00C52F4A" w:rsidP="00C52F4A">
      <w:r w:rsidRPr="00605EB6">
        <w:t>À Paris</w:t>
      </w:r>
      <w:r w:rsidR="00C474C1">
        <w:t xml:space="preserve">, </w:t>
      </w:r>
      <w:r w:rsidRPr="00605EB6">
        <w:t>c</w:t>
      </w:r>
      <w:r w:rsidR="00C474C1">
        <w:t>’</w:t>
      </w:r>
      <w:r w:rsidRPr="00605EB6">
        <w:t>est ainsi</w:t>
      </w:r>
      <w:r w:rsidR="00C474C1">
        <w:t xml:space="preserve"> : </w:t>
      </w:r>
      <w:r w:rsidRPr="00605EB6">
        <w:t>ce que blâment les uns</w:t>
      </w:r>
      <w:r w:rsidR="00C474C1">
        <w:t xml:space="preserve">, </w:t>
      </w:r>
      <w:r w:rsidRPr="00605EB6">
        <w:t>les autres l</w:t>
      </w:r>
      <w:r w:rsidR="00C474C1">
        <w:t>’</w:t>
      </w:r>
      <w:r w:rsidRPr="00605EB6">
        <w:t>approuvent</w:t>
      </w:r>
      <w:r w:rsidR="00C474C1">
        <w:t xml:space="preserve"> ; </w:t>
      </w:r>
      <w:r w:rsidRPr="00605EB6">
        <w:t>d</w:t>
      </w:r>
      <w:r w:rsidR="00C474C1">
        <w:t>’</w:t>
      </w:r>
      <w:r w:rsidRPr="00605EB6">
        <w:t>ailleurs</w:t>
      </w:r>
      <w:r w:rsidR="00C474C1">
        <w:t xml:space="preserve">, </w:t>
      </w:r>
      <w:r w:rsidRPr="00605EB6">
        <w:t>on ne voit guère que ce qui est apparent</w:t>
      </w:r>
      <w:r w:rsidR="00C474C1">
        <w:t xml:space="preserve"> ; </w:t>
      </w:r>
      <w:r w:rsidRPr="00605EB6">
        <w:t>rarement on se donne la peine de fouiller au fond des choses</w:t>
      </w:r>
      <w:r w:rsidR="00C474C1">
        <w:t>.</w:t>
      </w:r>
    </w:p>
    <w:p w14:paraId="3DE5184A" w14:textId="77777777" w:rsidR="00C474C1" w:rsidRDefault="00C52F4A" w:rsidP="00C52F4A">
      <w:r w:rsidRPr="00605EB6">
        <w:t>Le baron de Simaise avait mené une vie infernale</w:t>
      </w:r>
      <w:r w:rsidR="00C474C1">
        <w:t xml:space="preserve">, </w:t>
      </w:r>
      <w:r w:rsidRPr="00605EB6">
        <w:t>féconde en folies de toutes sortes</w:t>
      </w:r>
      <w:r w:rsidR="00C474C1">
        <w:t xml:space="preserve">, </w:t>
      </w:r>
      <w:r w:rsidRPr="00605EB6">
        <w:t>lesquelles dépassaient de beaucoup tout ce qu</w:t>
      </w:r>
      <w:r w:rsidR="00C474C1">
        <w:t>’</w:t>
      </w:r>
      <w:r w:rsidRPr="00605EB6">
        <w:t>on avait raconté jusqu</w:t>
      </w:r>
      <w:r w:rsidR="00C474C1">
        <w:t>’</w:t>
      </w:r>
      <w:r w:rsidRPr="00605EB6">
        <w:t>alors de maints viveurs émérites</w:t>
      </w:r>
      <w:r w:rsidR="00C474C1">
        <w:t>.</w:t>
      </w:r>
    </w:p>
    <w:p w14:paraId="23D08CDC" w14:textId="77777777" w:rsidR="00C474C1" w:rsidRDefault="00C52F4A" w:rsidP="00C52F4A">
      <w:r w:rsidRPr="00605EB6">
        <w:t>Il jouait avec les millions comme un nabab</w:t>
      </w:r>
      <w:r w:rsidR="00C474C1">
        <w:t xml:space="preserve">. </w:t>
      </w:r>
      <w:r w:rsidRPr="00605EB6">
        <w:t>C</w:t>
      </w:r>
      <w:r w:rsidR="00C474C1">
        <w:t>’</w:t>
      </w:r>
      <w:r w:rsidRPr="00605EB6">
        <w:t>était à croire qu</w:t>
      </w:r>
      <w:r w:rsidR="00C474C1">
        <w:t>’</w:t>
      </w:r>
      <w:r w:rsidRPr="00605EB6">
        <w:t>il puisait l</w:t>
      </w:r>
      <w:r w:rsidR="00C474C1">
        <w:t>’</w:t>
      </w:r>
      <w:r w:rsidRPr="00605EB6">
        <w:t>or comme de l</w:t>
      </w:r>
      <w:r w:rsidR="00C474C1">
        <w:t>’</w:t>
      </w:r>
      <w:r w:rsidRPr="00605EB6">
        <w:t>eau dans un puits</w:t>
      </w:r>
      <w:r w:rsidR="00C474C1">
        <w:t xml:space="preserve">, </w:t>
      </w:r>
      <w:r w:rsidRPr="00605EB6">
        <w:t>dans un coffre inépuisable ou dans une mine de Californie</w:t>
      </w:r>
      <w:r w:rsidR="00C474C1">
        <w:t>.</w:t>
      </w:r>
    </w:p>
    <w:p w14:paraId="4D76D6FC" w14:textId="77777777" w:rsidR="00C474C1" w:rsidRDefault="00C52F4A" w:rsidP="00C52F4A">
      <w:r w:rsidRPr="00605EB6">
        <w:t>Certes</w:t>
      </w:r>
      <w:r w:rsidR="00C474C1">
        <w:t xml:space="preserve">, </w:t>
      </w:r>
      <w:r w:rsidRPr="00605EB6">
        <w:t>il avait vécu et il pouvait dire encore</w:t>
      </w:r>
      <w:r w:rsidR="00C474C1">
        <w:t> :</w:t>
      </w:r>
    </w:p>
    <w:p w14:paraId="369D47B5" w14:textId="5E7A4028" w:rsidR="00C474C1" w:rsidRDefault="0094609C" w:rsidP="00C52F4A">
      <w:r>
        <w:t>— </w:t>
      </w:r>
      <w:r w:rsidR="00C52F4A" w:rsidRPr="00605EB6">
        <w:t>Je vis</w:t>
      </w:r>
      <w:r w:rsidR="00C474C1">
        <w:t> !</w:t>
      </w:r>
    </w:p>
    <w:p w14:paraId="607E01C4" w14:textId="77777777" w:rsidR="00C474C1" w:rsidRDefault="00C52F4A" w:rsidP="00C52F4A">
      <w:r w:rsidRPr="00605EB6">
        <w:lastRenderedPageBreak/>
        <w:t>C</w:t>
      </w:r>
      <w:r w:rsidR="00C474C1">
        <w:t>’</w:t>
      </w:r>
      <w:r w:rsidRPr="00605EB6">
        <w:t>était un tempérament</w:t>
      </w:r>
      <w:r w:rsidR="00C474C1">
        <w:t xml:space="preserve">, </w:t>
      </w:r>
      <w:r w:rsidRPr="00605EB6">
        <w:t>cet homme</w:t>
      </w:r>
      <w:r w:rsidR="00C474C1">
        <w:t> !</w:t>
      </w:r>
    </w:p>
    <w:p w14:paraId="4AD6C402" w14:textId="77777777" w:rsidR="00C474C1" w:rsidRDefault="00C52F4A" w:rsidP="00C52F4A">
      <w:r w:rsidRPr="00605EB6">
        <w:t>Tous les hommes naissent pour le travail</w:t>
      </w:r>
      <w:r w:rsidR="00C474C1">
        <w:t xml:space="preserve"> ; </w:t>
      </w:r>
      <w:r w:rsidRPr="00605EB6">
        <w:t>il était né</w:t>
      </w:r>
      <w:r w:rsidR="00C474C1">
        <w:t xml:space="preserve">, </w:t>
      </w:r>
      <w:r w:rsidRPr="00605EB6">
        <w:t>lui</w:t>
      </w:r>
      <w:r w:rsidR="00C474C1">
        <w:t xml:space="preserve">, </w:t>
      </w:r>
      <w:r w:rsidRPr="00605EB6">
        <w:t>pour le plaisir</w:t>
      </w:r>
      <w:r w:rsidR="00C474C1">
        <w:t xml:space="preserve">. </w:t>
      </w:r>
      <w:r w:rsidRPr="00605EB6">
        <w:t>Les plaisirs</w:t>
      </w:r>
      <w:r w:rsidR="00C474C1">
        <w:t xml:space="preserve"> ! </w:t>
      </w:r>
      <w:r w:rsidRPr="00605EB6">
        <w:t>il les connaissait tous</w:t>
      </w:r>
      <w:r w:rsidR="00C474C1">
        <w:t xml:space="preserve"> ; </w:t>
      </w:r>
      <w:r w:rsidRPr="00605EB6">
        <w:t>il en avait usé</w:t>
      </w:r>
      <w:r w:rsidR="00C474C1">
        <w:t xml:space="preserve">, </w:t>
      </w:r>
      <w:r w:rsidRPr="00605EB6">
        <w:t>abusé</w:t>
      </w:r>
      <w:r w:rsidR="00C474C1">
        <w:t>…</w:t>
      </w:r>
    </w:p>
    <w:p w14:paraId="6E600FAD" w14:textId="77777777" w:rsidR="00C474C1" w:rsidRDefault="00C52F4A" w:rsidP="00C52F4A">
      <w:r w:rsidRPr="00605EB6">
        <w:t>Il s</w:t>
      </w:r>
      <w:r w:rsidR="00C474C1">
        <w:t>’</w:t>
      </w:r>
      <w:r w:rsidRPr="00605EB6">
        <w:t>était saturé de toutes les jouissances</w:t>
      </w:r>
      <w:r w:rsidR="00C474C1">
        <w:t xml:space="preserve">, </w:t>
      </w:r>
      <w:r w:rsidRPr="00605EB6">
        <w:t>de toutes les ivresses</w:t>
      </w:r>
      <w:r w:rsidR="00C474C1">
        <w:t xml:space="preserve">, </w:t>
      </w:r>
      <w:r w:rsidRPr="00605EB6">
        <w:t>se traînant</w:t>
      </w:r>
      <w:r w:rsidR="00C474C1">
        <w:t xml:space="preserve">, </w:t>
      </w:r>
      <w:r w:rsidRPr="00605EB6">
        <w:t>se roulant dans toutes les fanges</w:t>
      </w:r>
      <w:r w:rsidR="00C474C1">
        <w:t xml:space="preserve">, </w:t>
      </w:r>
      <w:r w:rsidRPr="00605EB6">
        <w:t>sans en avoir à satiété</w:t>
      </w:r>
      <w:r w:rsidR="00C474C1">
        <w:t xml:space="preserve">, </w:t>
      </w:r>
      <w:r w:rsidRPr="00605EB6">
        <w:t>sans être parvenu à assouvir sa soif de débauches</w:t>
      </w:r>
      <w:r w:rsidR="00C474C1">
        <w:t xml:space="preserve"> ; </w:t>
      </w:r>
      <w:r w:rsidRPr="00605EB6">
        <w:t>il semblait</w:t>
      </w:r>
      <w:r w:rsidR="00C474C1">
        <w:t xml:space="preserve">, </w:t>
      </w:r>
      <w:r w:rsidRPr="00605EB6">
        <w:t>au contraire</w:t>
      </w:r>
      <w:r w:rsidR="00C474C1">
        <w:t xml:space="preserve">, </w:t>
      </w:r>
      <w:r w:rsidRPr="00605EB6">
        <w:t>que le feu de ses terribles passions fût devenu plus ardent</w:t>
      </w:r>
      <w:r w:rsidR="00C474C1">
        <w:t>.</w:t>
      </w:r>
    </w:p>
    <w:p w14:paraId="01534D57" w14:textId="77777777" w:rsidR="00C474C1" w:rsidRDefault="00C52F4A" w:rsidP="00C52F4A">
      <w:r w:rsidRPr="00605EB6">
        <w:t>De tels excès tuent presque toujours ceux qui s</w:t>
      </w:r>
      <w:r w:rsidR="00C474C1">
        <w:t>’</w:t>
      </w:r>
      <w:r w:rsidRPr="00605EB6">
        <w:t>y livrent</w:t>
      </w:r>
      <w:r w:rsidR="00C474C1">
        <w:t xml:space="preserve"> ; </w:t>
      </w:r>
      <w:r w:rsidRPr="00605EB6">
        <w:t>lui</w:t>
      </w:r>
      <w:r w:rsidR="00C474C1">
        <w:t xml:space="preserve">, </w:t>
      </w:r>
      <w:r w:rsidRPr="00605EB6">
        <w:t>ne prenait aucun repos et restait fort</w:t>
      </w:r>
      <w:r w:rsidR="00C474C1">
        <w:t xml:space="preserve"> ; </w:t>
      </w:r>
      <w:r w:rsidRPr="00605EB6">
        <w:t>la fatigue n</w:t>
      </w:r>
      <w:r w:rsidR="00C474C1">
        <w:t>’</w:t>
      </w:r>
      <w:r w:rsidRPr="00605EB6">
        <w:t>avait pas prise sur lui</w:t>
      </w:r>
      <w:r w:rsidR="00C474C1">
        <w:t>.</w:t>
      </w:r>
    </w:p>
    <w:p w14:paraId="43648D8B" w14:textId="77777777" w:rsidR="00C474C1" w:rsidRDefault="00C52F4A" w:rsidP="00C52F4A">
      <w:r w:rsidRPr="00605EB6">
        <w:t>À peine était-il vieilli</w:t>
      </w:r>
      <w:r w:rsidR="00C474C1">
        <w:t xml:space="preserve"> ; </w:t>
      </w:r>
      <w:r w:rsidRPr="00605EB6">
        <w:t>pas un cheveu blanc</w:t>
      </w:r>
      <w:r w:rsidR="00C474C1">
        <w:t xml:space="preserve">, </w:t>
      </w:r>
      <w:r w:rsidRPr="00605EB6">
        <w:t>pas une ride</w:t>
      </w:r>
      <w:r w:rsidR="00C474C1">
        <w:t xml:space="preserve"> ; </w:t>
      </w:r>
      <w:r w:rsidRPr="00605EB6">
        <w:t>toujours frais</w:t>
      </w:r>
      <w:r w:rsidR="00C474C1">
        <w:t xml:space="preserve">, </w:t>
      </w:r>
      <w:r w:rsidRPr="00605EB6">
        <w:t>le corps souple</w:t>
      </w:r>
      <w:r w:rsidR="00C474C1">
        <w:t xml:space="preserve">, </w:t>
      </w:r>
      <w:r w:rsidRPr="00605EB6">
        <w:t>l</w:t>
      </w:r>
      <w:r w:rsidR="00C474C1">
        <w:t>’</w:t>
      </w:r>
      <w:r w:rsidRPr="00605EB6">
        <w:t>œil brillant</w:t>
      </w:r>
      <w:r w:rsidR="00C474C1">
        <w:t xml:space="preserve">, </w:t>
      </w:r>
      <w:r w:rsidRPr="00605EB6">
        <w:t>le jarret solide</w:t>
      </w:r>
      <w:r w:rsidR="00C474C1">
        <w:t>.</w:t>
      </w:r>
    </w:p>
    <w:p w14:paraId="4E4FAA42" w14:textId="77777777" w:rsidR="00C474C1" w:rsidRDefault="00C52F4A" w:rsidP="00C52F4A">
      <w:r w:rsidRPr="00605EB6">
        <w:t>Des plaisirs du jour il passait aux orgies de la nuit sans crier</w:t>
      </w:r>
      <w:r w:rsidR="00C474C1">
        <w:t xml:space="preserve"> : </w:t>
      </w:r>
      <w:r w:rsidRPr="00605EB6">
        <w:t>merci</w:t>
      </w:r>
      <w:r w:rsidR="00C474C1">
        <w:t xml:space="preserve"> ! </w:t>
      </w:r>
      <w:r w:rsidRPr="00605EB6">
        <w:t>Indomptable comme ses passions</w:t>
      </w:r>
      <w:r w:rsidR="00C474C1">
        <w:t xml:space="preserve">, </w:t>
      </w:r>
      <w:r w:rsidRPr="00605EB6">
        <w:t>il se reposait d</w:t>
      </w:r>
      <w:r w:rsidR="00C474C1">
        <w:t>’</w:t>
      </w:r>
      <w:r w:rsidRPr="00605EB6">
        <w:t>une jouissance par une autre</w:t>
      </w:r>
      <w:r w:rsidR="00C474C1">
        <w:t>.</w:t>
      </w:r>
    </w:p>
    <w:p w14:paraId="78E3E00E" w14:textId="77777777" w:rsidR="00C474C1" w:rsidRDefault="00C52F4A" w:rsidP="00C52F4A">
      <w:r w:rsidRPr="00605EB6">
        <w:t>Mais tout a une fin</w:t>
      </w:r>
      <w:r w:rsidR="00C474C1">
        <w:t xml:space="preserve"> ; </w:t>
      </w:r>
      <w:r w:rsidRPr="00605EB6">
        <w:t>on arrive au bout de tout</w:t>
      </w:r>
      <w:r w:rsidR="00C474C1">
        <w:t>.</w:t>
      </w:r>
    </w:p>
    <w:p w14:paraId="74725F2E" w14:textId="77777777" w:rsidR="00C474C1" w:rsidRDefault="00C52F4A" w:rsidP="00C52F4A">
      <w:r w:rsidRPr="00605EB6">
        <w:t>Les plaisirs coûtent cher</w:t>
      </w:r>
      <w:r w:rsidR="00C474C1">
        <w:t xml:space="preserve">, </w:t>
      </w:r>
      <w:r w:rsidRPr="00605EB6">
        <w:t>très cher</w:t>
      </w:r>
      <w:r w:rsidR="00C474C1">
        <w:t xml:space="preserve">. </w:t>
      </w:r>
      <w:r w:rsidRPr="00605EB6">
        <w:t>Le baron avait gaspillé une grande fortune volée et l</w:t>
      </w:r>
      <w:r w:rsidR="00C474C1">
        <w:t>’</w:t>
      </w:r>
      <w:r w:rsidRPr="00605EB6">
        <w:t>avenir commençait à lui apparaître sous de sombres couleurs</w:t>
      </w:r>
      <w:r w:rsidR="00C474C1">
        <w:t xml:space="preserve">. </w:t>
      </w:r>
      <w:r w:rsidRPr="00605EB6">
        <w:t>Il était en train de croquer son dernier million</w:t>
      </w:r>
      <w:r w:rsidR="00C474C1">
        <w:t xml:space="preserve">, </w:t>
      </w:r>
      <w:r w:rsidRPr="00605EB6">
        <w:t>et</w:t>
      </w:r>
      <w:r w:rsidR="00C474C1">
        <w:t xml:space="preserve">, </w:t>
      </w:r>
      <w:r w:rsidRPr="00605EB6">
        <w:t>de la façon dont il y allait</w:t>
      </w:r>
      <w:r w:rsidR="00C474C1">
        <w:t xml:space="preserve">, </w:t>
      </w:r>
      <w:r w:rsidRPr="00605EB6">
        <w:t>il n</w:t>
      </w:r>
      <w:r w:rsidR="00C474C1">
        <w:t>’</w:t>
      </w:r>
      <w:r w:rsidRPr="00605EB6">
        <w:t>y en avait pas pour longtemps</w:t>
      </w:r>
      <w:r w:rsidR="00C474C1">
        <w:t>.</w:t>
      </w:r>
    </w:p>
    <w:p w14:paraId="211511A8" w14:textId="77777777" w:rsidR="00C474C1" w:rsidRDefault="00C52F4A" w:rsidP="00C52F4A">
      <w:r w:rsidRPr="00605EB6">
        <w:t>Déjà six ou sept millions engloutis</w:t>
      </w:r>
      <w:r w:rsidR="00C474C1">
        <w:t xml:space="preserve"> ! </w:t>
      </w:r>
      <w:r w:rsidRPr="00605EB6">
        <w:t>Il suffisait d</w:t>
      </w:r>
      <w:r w:rsidR="00C474C1">
        <w:t>’</w:t>
      </w:r>
      <w:r w:rsidRPr="00605EB6">
        <w:t>un coup de vent pour emporter le reste</w:t>
      </w:r>
      <w:r w:rsidR="00C474C1">
        <w:t>.</w:t>
      </w:r>
    </w:p>
    <w:p w14:paraId="4DD81EC9" w14:textId="77777777" w:rsidR="00C474C1" w:rsidRDefault="00C52F4A" w:rsidP="00C52F4A">
      <w:r w:rsidRPr="00605EB6">
        <w:t>Le nuage noir était à l</w:t>
      </w:r>
      <w:r w:rsidR="00C474C1">
        <w:t>’</w:t>
      </w:r>
      <w:r w:rsidRPr="00605EB6">
        <w:t>horizon</w:t>
      </w:r>
      <w:r w:rsidR="00C474C1">
        <w:t xml:space="preserve">, </w:t>
      </w:r>
      <w:r w:rsidRPr="00605EB6">
        <w:t>l</w:t>
      </w:r>
      <w:r w:rsidR="00C474C1">
        <w:t>’</w:t>
      </w:r>
      <w:r w:rsidRPr="00605EB6">
        <w:t>orage allait venir</w:t>
      </w:r>
      <w:r w:rsidR="00C474C1">
        <w:t xml:space="preserve">, </w:t>
      </w:r>
      <w:r w:rsidRPr="00605EB6">
        <w:t>le coup de vent s</w:t>
      </w:r>
      <w:r w:rsidR="00C474C1">
        <w:t>’</w:t>
      </w:r>
      <w:r w:rsidRPr="00605EB6">
        <w:t>annonçait</w:t>
      </w:r>
      <w:r w:rsidR="00C474C1">
        <w:t>.</w:t>
      </w:r>
    </w:p>
    <w:p w14:paraId="69E54A4A" w14:textId="77777777" w:rsidR="00C474C1" w:rsidRDefault="00C52F4A" w:rsidP="00C52F4A">
      <w:r w:rsidRPr="00605EB6">
        <w:lastRenderedPageBreak/>
        <w:t>Le baron avait déjà contracté des emprunts à de dures conditions</w:t>
      </w:r>
      <w:r w:rsidR="00C474C1">
        <w:t xml:space="preserve">. </w:t>
      </w:r>
      <w:r w:rsidRPr="00605EB6">
        <w:t>Son hôtel des Champs-Élysées</w:t>
      </w:r>
      <w:r w:rsidR="00C474C1">
        <w:t xml:space="preserve">, </w:t>
      </w:r>
      <w:r w:rsidRPr="00605EB6">
        <w:t>son château de Ville-d</w:t>
      </w:r>
      <w:r w:rsidR="00C474C1">
        <w:t>’</w:t>
      </w:r>
      <w:r w:rsidRPr="00605EB6">
        <w:t>Avray et une grande et riche ferme qu</w:t>
      </w:r>
      <w:r w:rsidR="00C474C1">
        <w:t>’</w:t>
      </w:r>
      <w:r w:rsidRPr="00605EB6">
        <w:t>il avait achetée en Normandie étaient hypothéqués</w:t>
      </w:r>
      <w:r w:rsidR="00C474C1">
        <w:t>.</w:t>
      </w:r>
    </w:p>
    <w:p w14:paraId="26822E15" w14:textId="77777777" w:rsidR="00C474C1" w:rsidRDefault="00C52F4A" w:rsidP="00C52F4A">
      <w:r w:rsidRPr="00605EB6">
        <w:t>Quand ses créanciers le rencontraient</w:t>
      </w:r>
      <w:r w:rsidR="00C474C1">
        <w:t xml:space="preserve">, </w:t>
      </w:r>
      <w:r w:rsidRPr="00605EB6">
        <w:t>ils lui décochaient des regards inquiétants</w:t>
      </w:r>
      <w:r w:rsidR="00C474C1">
        <w:t>.</w:t>
      </w:r>
    </w:p>
    <w:p w14:paraId="7895DE0A" w14:textId="77777777" w:rsidR="00C474C1" w:rsidRDefault="00C52F4A" w:rsidP="00C52F4A">
      <w:r w:rsidRPr="00605EB6">
        <w:t>Il n</w:t>
      </w:r>
      <w:r w:rsidR="00C474C1">
        <w:t>’</w:t>
      </w:r>
      <w:r w:rsidRPr="00605EB6">
        <w:t>en était pas encore aux expédients</w:t>
      </w:r>
      <w:r w:rsidR="00C474C1">
        <w:t xml:space="preserve"> ; </w:t>
      </w:r>
      <w:r w:rsidRPr="00605EB6">
        <w:t>mais cela arriverait</w:t>
      </w:r>
      <w:r w:rsidR="00C474C1">
        <w:t xml:space="preserve">, </w:t>
      </w:r>
      <w:r w:rsidRPr="00605EB6">
        <w:t>c</w:t>
      </w:r>
      <w:r w:rsidR="00C474C1">
        <w:t>’</w:t>
      </w:r>
      <w:r w:rsidRPr="00605EB6">
        <w:t>était fatal</w:t>
      </w:r>
      <w:r w:rsidR="00C474C1">
        <w:t>.</w:t>
      </w:r>
    </w:p>
    <w:p w14:paraId="0B664E49" w14:textId="77777777" w:rsidR="00C474C1" w:rsidRDefault="00C52F4A" w:rsidP="00C52F4A">
      <w:r w:rsidRPr="00605EB6">
        <w:t>Quoi</w:t>
      </w:r>
      <w:r w:rsidR="00C474C1">
        <w:t xml:space="preserve"> ! </w:t>
      </w:r>
      <w:r w:rsidRPr="00605EB6">
        <w:t>lui</w:t>
      </w:r>
      <w:r w:rsidR="00C474C1">
        <w:t xml:space="preserve">, </w:t>
      </w:r>
      <w:r w:rsidRPr="00605EB6">
        <w:t>le brillant baron de Simaise</w:t>
      </w:r>
      <w:r w:rsidR="00C474C1">
        <w:t xml:space="preserve">, </w:t>
      </w:r>
      <w:r w:rsidRPr="00605EB6">
        <w:t>descendre après être monté si haut</w:t>
      </w:r>
      <w:r w:rsidR="00C474C1">
        <w:t xml:space="preserve"> ! </w:t>
      </w:r>
      <w:r w:rsidRPr="00605EB6">
        <w:t>Il ne pouvait penser à sa dégringolade sans grincer des dents et rugir de rage</w:t>
      </w:r>
      <w:r w:rsidR="00C474C1">
        <w:t xml:space="preserve">. </w:t>
      </w:r>
      <w:r w:rsidRPr="00605EB6">
        <w:t>Inutile révolte contre l</w:t>
      </w:r>
      <w:r w:rsidR="00C474C1">
        <w:t>’</w:t>
      </w:r>
      <w:r w:rsidRPr="00605EB6">
        <w:t>ordre des choses</w:t>
      </w:r>
      <w:r w:rsidR="00C474C1">
        <w:t xml:space="preserve">. </w:t>
      </w:r>
      <w:r w:rsidRPr="00605EB6">
        <w:t>On n</w:t>
      </w:r>
      <w:r w:rsidR="00C474C1">
        <w:t>’</w:t>
      </w:r>
      <w:r w:rsidRPr="00605EB6">
        <w:t>arrête pas un torrent</w:t>
      </w:r>
      <w:r w:rsidR="00C474C1">
        <w:t>.</w:t>
      </w:r>
    </w:p>
    <w:p w14:paraId="21F89C68" w14:textId="77777777" w:rsidR="00C474C1" w:rsidRDefault="00C52F4A" w:rsidP="00C52F4A">
      <w:r w:rsidRPr="00605EB6">
        <w:t>Le baron ne pouvait échapper à la ruine</w:t>
      </w:r>
      <w:r w:rsidR="00C474C1">
        <w:t xml:space="preserve">. </w:t>
      </w:r>
      <w:r w:rsidRPr="00605EB6">
        <w:t>Il avait creusé lui-même</w:t>
      </w:r>
      <w:r w:rsidR="00C474C1">
        <w:t xml:space="preserve">, </w:t>
      </w:r>
      <w:r w:rsidRPr="00605EB6">
        <w:t>de ses mains</w:t>
      </w:r>
      <w:r w:rsidR="00C474C1">
        <w:t xml:space="preserve">, </w:t>
      </w:r>
      <w:r w:rsidRPr="00605EB6">
        <w:t>le gouffre ouvert sous ses pieds</w:t>
      </w:r>
      <w:r w:rsidR="00C474C1">
        <w:t>.</w:t>
      </w:r>
    </w:p>
    <w:p w14:paraId="43F066DF" w14:textId="77777777" w:rsidR="00C474C1" w:rsidRDefault="00C52F4A" w:rsidP="00C52F4A">
      <w:r w:rsidRPr="00605EB6">
        <w:t>Maintenant</w:t>
      </w:r>
      <w:r w:rsidR="00C474C1">
        <w:t xml:space="preserve">, </w:t>
      </w:r>
      <w:r w:rsidRPr="00605EB6">
        <w:t>forcé de calculer</w:t>
      </w:r>
      <w:r w:rsidR="00C474C1">
        <w:t xml:space="preserve">, </w:t>
      </w:r>
      <w:r w:rsidRPr="00605EB6">
        <w:t>il commença par modérer ses dépenses</w:t>
      </w:r>
      <w:r w:rsidR="00C474C1">
        <w:t xml:space="preserve"> ; </w:t>
      </w:r>
      <w:r w:rsidRPr="00605EB6">
        <w:t>il réduisit à quatre le nombre de ses domestiques et ne garda que trois chevaux dans son écurie</w:t>
      </w:r>
      <w:r w:rsidR="00C474C1">
        <w:t xml:space="preserve">. </w:t>
      </w:r>
      <w:r w:rsidRPr="00605EB6">
        <w:t>La peur lui faisait faire des économies</w:t>
      </w:r>
      <w:r w:rsidR="00C474C1">
        <w:t xml:space="preserve">. </w:t>
      </w:r>
      <w:r w:rsidRPr="00605EB6">
        <w:t>Malheureusement pour lui</w:t>
      </w:r>
      <w:r w:rsidR="00C474C1">
        <w:t xml:space="preserve">, </w:t>
      </w:r>
      <w:r w:rsidRPr="00605EB6">
        <w:t>ce qu</w:t>
      </w:r>
      <w:r w:rsidR="00C474C1">
        <w:t>’</w:t>
      </w:r>
      <w:r w:rsidRPr="00605EB6">
        <w:t>il ne dépensait pas d</w:t>
      </w:r>
      <w:r w:rsidR="00C474C1">
        <w:t>’</w:t>
      </w:r>
      <w:r w:rsidRPr="00605EB6">
        <w:t>un côté s</w:t>
      </w:r>
      <w:r w:rsidR="00C474C1">
        <w:t>’</w:t>
      </w:r>
      <w:r w:rsidRPr="00605EB6">
        <w:t>en allait d</w:t>
      </w:r>
      <w:r w:rsidR="00C474C1">
        <w:t>’</w:t>
      </w:r>
      <w:r w:rsidRPr="00605EB6">
        <w:t>un autre</w:t>
      </w:r>
      <w:r w:rsidR="00C474C1">
        <w:t>.</w:t>
      </w:r>
    </w:p>
    <w:p w14:paraId="4575CEA0" w14:textId="77777777" w:rsidR="00C474C1" w:rsidRDefault="00C52F4A" w:rsidP="00C52F4A">
      <w:r w:rsidRPr="00605EB6">
        <w:t>Georgette</w:t>
      </w:r>
      <w:r w:rsidR="00C474C1">
        <w:t xml:space="preserve">, </w:t>
      </w:r>
      <w:r w:rsidRPr="00605EB6">
        <w:t>surnommée Pomme-d</w:t>
      </w:r>
      <w:r w:rsidR="00C474C1">
        <w:t>’</w:t>
      </w:r>
      <w:r w:rsidRPr="00605EB6">
        <w:t>Api</w:t>
      </w:r>
      <w:r w:rsidR="00C474C1">
        <w:t xml:space="preserve">, </w:t>
      </w:r>
      <w:r w:rsidRPr="00605EB6">
        <w:t>sa maîtresse</w:t>
      </w:r>
      <w:r w:rsidR="00C474C1">
        <w:t xml:space="preserve">, </w:t>
      </w:r>
      <w:r w:rsidRPr="00605EB6">
        <w:t>une belle fille</w:t>
      </w:r>
      <w:r w:rsidR="00C474C1">
        <w:t xml:space="preserve">, </w:t>
      </w:r>
      <w:r w:rsidRPr="00605EB6">
        <w:t>rieuse et folle</w:t>
      </w:r>
      <w:r w:rsidR="00C474C1">
        <w:t xml:space="preserve">, </w:t>
      </w:r>
      <w:r w:rsidRPr="00605EB6">
        <w:t>fraîche et rose comme la pomme dont on lui avait donné le nom</w:t>
      </w:r>
      <w:r w:rsidR="00C474C1">
        <w:t xml:space="preserve">, </w:t>
      </w:r>
      <w:r w:rsidRPr="00605EB6">
        <w:t>que tous ses amis lui enviaient et auraient voulu lui prendre</w:t>
      </w:r>
      <w:r w:rsidR="00C474C1">
        <w:t xml:space="preserve">, </w:t>
      </w:r>
      <w:r w:rsidRPr="00605EB6">
        <w:t>Georgette était exigeante</w:t>
      </w:r>
      <w:r w:rsidR="00C474C1">
        <w:t xml:space="preserve">, </w:t>
      </w:r>
      <w:r w:rsidRPr="00605EB6">
        <w:t>avait des caprices</w:t>
      </w:r>
      <w:r w:rsidR="00C474C1">
        <w:t xml:space="preserve">, </w:t>
      </w:r>
      <w:r w:rsidRPr="00605EB6">
        <w:t>et il ne savait rien lui refuser</w:t>
      </w:r>
      <w:r w:rsidR="00C474C1">
        <w:t>.</w:t>
      </w:r>
    </w:p>
    <w:p w14:paraId="25FD1D6F" w14:textId="77777777" w:rsidR="00C474C1" w:rsidRDefault="00C52F4A" w:rsidP="00C52F4A">
      <w:r w:rsidRPr="00605EB6">
        <w:t>Un jour</w:t>
      </w:r>
      <w:r w:rsidR="00C474C1">
        <w:t xml:space="preserve">, </w:t>
      </w:r>
      <w:r w:rsidRPr="00605EB6">
        <w:t>Georgette vendait ses chevaux qui ne lui plaisaient plus</w:t>
      </w:r>
      <w:r w:rsidR="00C474C1">
        <w:t xml:space="preserve">, </w:t>
      </w:r>
      <w:r w:rsidRPr="00605EB6">
        <w:t>gardait l</w:t>
      </w:r>
      <w:r w:rsidR="00C474C1">
        <w:t>’</w:t>
      </w:r>
      <w:r w:rsidRPr="00605EB6">
        <w:t>argent</w:t>
      </w:r>
      <w:r w:rsidR="00C474C1">
        <w:t xml:space="preserve">, </w:t>
      </w:r>
      <w:r w:rsidRPr="00605EB6">
        <w:t>et les faisait remplacer par le baron</w:t>
      </w:r>
      <w:r w:rsidR="00C474C1">
        <w:t xml:space="preserve"> ; </w:t>
      </w:r>
      <w:r w:rsidRPr="00605EB6">
        <w:t>puis c</w:t>
      </w:r>
      <w:r w:rsidR="00C474C1">
        <w:t>’</w:t>
      </w:r>
      <w:r w:rsidRPr="00605EB6">
        <w:t>était le tour du huit-ressorts</w:t>
      </w:r>
      <w:r w:rsidR="00C474C1">
        <w:t xml:space="preserve">, </w:t>
      </w:r>
      <w:r w:rsidRPr="00605EB6">
        <w:t>d</w:t>
      </w:r>
      <w:r w:rsidR="00C474C1">
        <w:t>’</w:t>
      </w:r>
      <w:r w:rsidRPr="00605EB6">
        <w:t>une parure de diamants</w:t>
      </w:r>
      <w:r w:rsidR="00C474C1">
        <w:t xml:space="preserve">, </w:t>
      </w:r>
      <w:r w:rsidRPr="00605EB6">
        <w:t>d</w:t>
      </w:r>
      <w:r w:rsidR="00C474C1">
        <w:t>’</w:t>
      </w:r>
      <w:r w:rsidRPr="00605EB6">
        <w:t>une toilette de mille écus</w:t>
      </w:r>
      <w:r w:rsidR="00C474C1">
        <w:t xml:space="preserve">. </w:t>
      </w:r>
      <w:r w:rsidRPr="00605EB6">
        <w:t>Chaque jour</w:t>
      </w:r>
      <w:r w:rsidR="00C474C1">
        <w:t xml:space="preserve">, </w:t>
      </w:r>
      <w:r w:rsidRPr="00605EB6">
        <w:t>enfin</w:t>
      </w:r>
      <w:r w:rsidR="00C474C1">
        <w:t xml:space="preserve">, </w:t>
      </w:r>
      <w:r w:rsidRPr="00605EB6">
        <w:t>Georgette avait une nouvelle fantaisie ruineuse</w:t>
      </w:r>
      <w:r w:rsidR="00C474C1">
        <w:t>.</w:t>
      </w:r>
    </w:p>
    <w:p w14:paraId="29E8B2D9" w14:textId="77777777" w:rsidR="00C474C1" w:rsidRDefault="00C52F4A" w:rsidP="00C52F4A">
      <w:r w:rsidRPr="00DF0FBE">
        <w:lastRenderedPageBreak/>
        <w:t>La fine mouche flairait la prochaine déconfiture du baron</w:t>
      </w:r>
      <w:r w:rsidR="00C474C1">
        <w:t xml:space="preserve">, </w:t>
      </w:r>
      <w:r w:rsidRPr="00DF0FBE">
        <w:t>et elle s</w:t>
      </w:r>
      <w:r w:rsidR="00C474C1">
        <w:t>’</w:t>
      </w:r>
      <w:r w:rsidRPr="00DF0FBE">
        <w:t>empressait de recueillir le plus qu</w:t>
      </w:r>
      <w:r w:rsidR="00C474C1">
        <w:t>’</w:t>
      </w:r>
      <w:r w:rsidRPr="00DF0FBE">
        <w:t>elle pouvait des épaves de sa fortune</w:t>
      </w:r>
      <w:r w:rsidR="00C474C1">
        <w:t xml:space="preserve">. </w:t>
      </w:r>
      <w:r w:rsidRPr="00DF0FBE">
        <w:t>Il se ruinait</w:t>
      </w:r>
      <w:r w:rsidR="00C474C1">
        <w:t xml:space="preserve">, </w:t>
      </w:r>
      <w:r w:rsidRPr="00DF0FBE">
        <w:t>elle s</w:t>
      </w:r>
      <w:r w:rsidR="00C474C1">
        <w:t>’</w:t>
      </w:r>
      <w:r w:rsidRPr="00DF0FBE">
        <w:t>enrichissait</w:t>
      </w:r>
      <w:r w:rsidR="00C474C1">
        <w:t>.</w:t>
      </w:r>
    </w:p>
    <w:p w14:paraId="325B3DB7" w14:textId="77777777" w:rsidR="00C474C1" w:rsidRDefault="00C52F4A" w:rsidP="00C52F4A">
      <w:r w:rsidRPr="00605EB6">
        <w:t>Quand le baron</w:t>
      </w:r>
      <w:r w:rsidR="00C474C1">
        <w:t xml:space="preserve">, </w:t>
      </w:r>
      <w:r w:rsidRPr="00605EB6">
        <w:t>la trouvant trop exigeante</w:t>
      </w:r>
      <w:r w:rsidR="00C474C1">
        <w:t xml:space="preserve">, </w:t>
      </w:r>
      <w:r w:rsidRPr="00605EB6">
        <w:t>se montrait récalcitrant</w:t>
      </w:r>
      <w:r w:rsidR="00C474C1">
        <w:t> :</w:t>
      </w:r>
    </w:p>
    <w:p w14:paraId="5C7CA671" w14:textId="6FFA1B3F" w:rsidR="00C474C1" w:rsidRDefault="0094609C" w:rsidP="00C52F4A">
      <w:r>
        <w:t>— </w:t>
      </w:r>
      <w:r w:rsidR="00C52F4A" w:rsidRPr="00605EB6">
        <w:t>Mon bon</w:t>
      </w:r>
      <w:r w:rsidR="00C474C1">
        <w:t xml:space="preserve">, </w:t>
      </w:r>
      <w:r w:rsidR="00C52F4A" w:rsidRPr="00605EB6">
        <w:t>lui disait-elle</w:t>
      </w:r>
      <w:r w:rsidR="00C474C1">
        <w:t xml:space="preserve">, </w:t>
      </w:r>
      <w:r w:rsidR="00C52F4A" w:rsidRPr="00605EB6">
        <w:t>si tu ne me donnes pas ce que je te demande</w:t>
      </w:r>
      <w:r w:rsidR="00C474C1">
        <w:t xml:space="preserve">, </w:t>
      </w:r>
      <w:r w:rsidR="00C52F4A" w:rsidRPr="00605EB6">
        <w:t>un autre sera enchanté de me l</w:t>
      </w:r>
      <w:r w:rsidR="00C474C1">
        <w:t>’</w:t>
      </w:r>
      <w:r w:rsidR="00C52F4A" w:rsidRPr="00605EB6">
        <w:t>offrir</w:t>
      </w:r>
      <w:r w:rsidR="00C474C1">
        <w:t xml:space="preserve">. </w:t>
      </w:r>
      <w:r w:rsidR="00C52F4A" w:rsidRPr="00605EB6">
        <w:t>Je t</w:t>
      </w:r>
      <w:r w:rsidR="00C474C1">
        <w:t>’</w:t>
      </w:r>
      <w:r w:rsidR="00C52F4A" w:rsidRPr="00605EB6">
        <w:t>aime</w:t>
      </w:r>
      <w:r w:rsidR="00C474C1">
        <w:t xml:space="preserve">, </w:t>
      </w:r>
      <w:r w:rsidR="00C52F4A" w:rsidRPr="00605EB6">
        <w:t>je ne tiens pas à te quitter</w:t>
      </w:r>
      <w:r w:rsidR="00C474C1">
        <w:t xml:space="preserve"> ; </w:t>
      </w:r>
      <w:r w:rsidR="00C52F4A" w:rsidRPr="00605EB6">
        <w:t>mais</w:t>
      </w:r>
      <w:r w:rsidR="00C474C1">
        <w:t xml:space="preserve">, </w:t>
      </w:r>
      <w:r w:rsidR="00C52F4A" w:rsidRPr="00605EB6">
        <w:t>tu sais</w:t>
      </w:r>
      <w:r w:rsidR="00C474C1">
        <w:t xml:space="preserve">, </w:t>
      </w:r>
      <w:r w:rsidR="00C52F4A" w:rsidRPr="00605EB6">
        <w:t>il faut ce qu</w:t>
      </w:r>
      <w:r w:rsidR="00C474C1">
        <w:t>’</w:t>
      </w:r>
      <w:r w:rsidR="00C52F4A" w:rsidRPr="00605EB6">
        <w:t>il faut</w:t>
      </w:r>
      <w:r w:rsidR="00C474C1">
        <w:t>.</w:t>
      </w:r>
    </w:p>
    <w:p w14:paraId="60FFE4C6" w14:textId="77777777" w:rsidR="00C474C1" w:rsidRDefault="00C52F4A" w:rsidP="00C52F4A">
      <w:r w:rsidRPr="00605EB6">
        <w:t>Et le baron s</w:t>
      </w:r>
      <w:r w:rsidR="00C474C1">
        <w:t>’</w:t>
      </w:r>
      <w:r w:rsidRPr="00605EB6">
        <w:t>exécutait</w:t>
      </w:r>
      <w:r w:rsidR="00C474C1">
        <w:t>.</w:t>
      </w:r>
    </w:p>
    <w:p w14:paraId="7942701D" w14:textId="77777777" w:rsidR="00C474C1" w:rsidRDefault="00C52F4A" w:rsidP="00C52F4A">
      <w:r w:rsidRPr="00605EB6">
        <w:t>Il s</w:t>
      </w:r>
      <w:r w:rsidR="00C474C1">
        <w:t>’</w:t>
      </w:r>
      <w:r w:rsidRPr="00605EB6">
        <w:t>était affolé de cette fille</w:t>
      </w:r>
      <w:r w:rsidR="00C474C1">
        <w:t xml:space="preserve">, </w:t>
      </w:r>
      <w:r w:rsidRPr="00605EB6">
        <w:t>une passion de seconde jeunesse</w:t>
      </w:r>
      <w:r w:rsidR="00C474C1">
        <w:t xml:space="preserve">, </w:t>
      </w:r>
      <w:r w:rsidRPr="00605EB6">
        <w:t>et Pomme-d</w:t>
      </w:r>
      <w:r w:rsidR="00C474C1">
        <w:t>’</w:t>
      </w:r>
      <w:r w:rsidRPr="00605EB6">
        <w:t>Api avait fait de lui son esclave</w:t>
      </w:r>
      <w:r w:rsidR="00C474C1">
        <w:t>.</w:t>
      </w:r>
    </w:p>
    <w:p w14:paraId="56967E70" w14:textId="77777777" w:rsidR="00C474C1" w:rsidRDefault="00C52F4A" w:rsidP="00C52F4A">
      <w:r w:rsidRPr="00605EB6">
        <w:t>Au nombre de ses amis de plaisir</w:t>
      </w:r>
      <w:r w:rsidR="00C474C1">
        <w:t xml:space="preserve">, </w:t>
      </w:r>
      <w:r w:rsidRPr="00605EB6">
        <w:t>il y avait un Brésilien avec lequel il s</w:t>
      </w:r>
      <w:r w:rsidR="00C474C1">
        <w:t>’</w:t>
      </w:r>
      <w:r w:rsidRPr="00605EB6">
        <w:t>était lié intimement</w:t>
      </w:r>
      <w:r w:rsidR="00C474C1">
        <w:t>.</w:t>
      </w:r>
    </w:p>
    <w:p w14:paraId="77644F14" w14:textId="77777777" w:rsidR="00C474C1" w:rsidRDefault="00C52F4A" w:rsidP="00C52F4A">
      <w:r w:rsidRPr="00605EB6">
        <w:t>Après avoir promené son désœuvrement et son ennui dans presque toutes les capitales de l</w:t>
      </w:r>
      <w:r w:rsidR="00C474C1">
        <w:t>’</w:t>
      </w:r>
      <w:r w:rsidRPr="00605EB6">
        <w:t>Europe</w:t>
      </w:r>
      <w:r w:rsidR="00C474C1">
        <w:t xml:space="preserve">, </w:t>
      </w:r>
      <w:r w:rsidRPr="00605EB6">
        <w:t>Pedro Castora</w:t>
      </w:r>
      <w:r w:rsidR="00C474C1">
        <w:t xml:space="preserve">, – </w:t>
      </w:r>
      <w:r w:rsidRPr="00605EB6">
        <w:t>ainsi se nommait le Brésilien</w:t>
      </w:r>
      <w:r w:rsidR="00C474C1">
        <w:t xml:space="preserve">, – </w:t>
      </w:r>
      <w:r w:rsidRPr="00605EB6">
        <w:t>était enfin arrivé à Paris pour jouer son rôle sur la grande scène parisienne</w:t>
      </w:r>
      <w:r w:rsidR="00C474C1">
        <w:t>.</w:t>
      </w:r>
    </w:p>
    <w:p w14:paraId="0B4DE93F" w14:textId="77777777" w:rsidR="00C474C1" w:rsidRDefault="00C52F4A" w:rsidP="00C52F4A">
      <w:r w:rsidRPr="00605EB6">
        <w:t>Archimillionnaire</w:t>
      </w:r>
      <w:r w:rsidR="00C474C1">
        <w:t xml:space="preserve">, </w:t>
      </w:r>
      <w:r w:rsidRPr="00605EB6">
        <w:t>assez bien de figure</w:t>
      </w:r>
      <w:r w:rsidR="00C474C1">
        <w:t xml:space="preserve">, </w:t>
      </w:r>
      <w:r w:rsidRPr="00605EB6">
        <w:t>et n</w:t>
      </w:r>
      <w:r w:rsidR="00C474C1">
        <w:t>’</w:t>
      </w:r>
      <w:r w:rsidRPr="00605EB6">
        <w:t>ayant guère plus de trente ans</w:t>
      </w:r>
      <w:r w:rsidR="00C474C1">
        <w:t xml:space="preserve">, </w:t>
      </w:r>
      <w:r w:rsidRPr="00605EB6">
        <w:t>Pedro devait se faire aisément remarquer</w:t>
      </w:r>
      <w:r w:rsidR="00C474C1">
        <w:t>.</w:t>
      </w:r>
    </w:p>
    <w:p w14:paraId="7738EBC2" w14:textId="77777777" w:rsidR="00C474C1" w:rsidRDefault="00C52F4A" w:rsidP="00C52F4A">
      <w:r w:rsidRPr="00605EB6">
        <w:t>Le baron et lui se rencontrèrent la première fois dans un de ces salons du demi-monde où l</w:t>
      </w:r>
      <w:r w:rsidR="00C474C1">
        <w:t>’</w:t>
      </w:r>
      <w:r w:rsidRPr="00605EB6">
        <w:t>on attire les fils de famille et surtout les riches étrangers</w:t>
      </w:r>
      <w:r w:rsidR="00C474C1">
        <w:t>.</w:t>
      </w:r>
    </w:p>
    <w:p w14:paraId="2ACCFA1B" w14:textId="77777777" w:rsidR="00C474C1" w:rsidRDefault="00C52F4A" w:rsidP="00C52F4A">
      <w:r w:rsidRPr="00605EB6">
        <w:t>C</w:t>
      </w:r>
      <w:r w:rsidR="00C474C1">
        <w:t>’</w:t>
      </w:r>
      <w:r w:rsidRPr="00605EB6">
        <w:t>est là</w:t>
      </w:r>
      <w:r w:rsidR="00C474C1">
        <w:t xml:space="preserve">, </w:t>
      </w:r>
      <w:r w:rsidRPr="00605EB6">
        <w:t>dans ce monde de nuances diverses</w:t>
      </w:r>
      <w:r w:rsidR="00C474C1">
        <w:t xml:space="preserve">, </w:t>
      </w:r>
      <w:r w:rsidRPr="00605EB6">
        <w:t>qu</w:t>
      </w:r>
      <w:r w:rsidR="00C474C1">
        <w:t>’</w:t>
      </w:r>
      <w:r w:rsidRPr="00605EB6">
        <w:t>on découvre à l</w:t>
      </w:r>
      <w:r w:rsidR="00C474C1">
        <w:t>’</w:t>
      </w:r>
      <w:r w:rsidRPr="00605EB6">
        <w:t>œil nu les satellites qui gravitent autour de tout astre nouveau</w:t>
      </w:r>
      <w:r w:rsidR="00C474C1">
        <w:t>.</w:t>
      </w:r>
    </w:p>
    <w:p w14:paraId="6450F4F0" w14:textId="77777777" w:rsidR="00C474C1" w:rsidRDefault="00C52F4A" w:rsidP="00C52F4A">
      <w:r w:rsidRPr="00605EB6">
        <w:t>Un courant sympathique s</w:t>
      </w:r>
      <w:r w:rsidR="00C474C1">
        <w:t>’</w:t>
      </w:r>
      <w:r w:rsidRPr="00605EB6">
        <w:t>établit aussitôt entre ces deux hommes de nature et de caractères différents</w:t>
      </w:r>
      <w:r w:rsidR="00C474C1">
        <w:t xml:space="preserve">. </w:t>
      </w:r>
      <w:r w:rsidRPr="00605EB6">
        <w:t>Pourquoi</w:t>
      </w:r>
      <w:r w:rsidR="00C474C1">
        <w:t xml:space="preserve"> ? </w:t>
      </w:r>
      <w:r w:rsidRPr="00605EB6">
        <w:t xml:space="preserve">Ils </w:t>
      </w:r>
      <w:r w:rsidRPr="00605EB6">
        <w:lastRenderedPageBreak/>
        <w:t>n</w:t>
      </w:r>
      <w:r w:rsidR="00C474C1">
        <w:t>’</w:t>
      </w:r>
      <w:r w:rsidRPr="00605EB6">
        <w:t>auraient certainement pas su le dire</w:t>
      </w:r>
      <w:r w:rsidR="00C474C1">
        <w:t xml:space="preserve">. </w:t>
      </w:r>
      <w:r w:rsidRPr="00605EB6">
        <w:t>Ils se firent des avances réciproques auxquelles ils répondirent avec empressement</w:t>
      </w:r>
      <w:r w:rsidR="00C474C1">
        <w:t>.</w:t>
      </w:r>
    </w:p>
    <w:p w14:paraId="4F8EB330" w14:textId="77777777" w:rsidR="00C474C1" w:rsidRDefault="00C52F4A" w:rsidP="00C52F4A">
      <w:r w:rsidRPr="00605EB6">
        <w:t>Le baron fit de Castora son élève</w:t>
      </w:r>
      <w:r w:rsidR="00C474C1">
        <w:t xml:space="preserve"> ; </w:t>
      </w:r>
      <w:r w:rsidRPr="00605EB6">
        <w:t>celui-ci prit son maître pour modèle</w:t>
      </w:r>
      <w:r w:rsidR="00C474C1">
        <w:t xml:space="preserve">, </w:t>
      </w:r>
      <w:r w:rsidRPr="00605EB6">
        <w:t>réclama ses conseils</w:t>
      </w:r>
      <w:r w:rsidR="00C474C1">
        <w:t xml:space="preserve">, </w:t>
      </w:r>
      <w:r w:rsidRPr="00605EB6">
        <w:t>en profita le mieux qu</w:t>
      </w:r>
      <w:r w:rsidR="00C474C1">
        <w:t>’</w:t>
      </w:r>
      <w:r w:rsidRPr="00605EB6">
        <w:t>il put</w:t>
      </w:r>
      <w:r w:rsidR="00C474C1">
        <w:t xml:space="preserve"> ; </w:t>
      </w:r>
      <w:r w:rsidRPr="00605EB6">
        <w:t>bref</w:t>
      </w:r>
      <w:r w:rsidR="00C474C1">
        <w:t xml:space="preserve">, </w:t>
      </w:r>
      <w:r w:rsidRPr="00605EB6">
        <w:t>il se laissa diriger</w:t>
      </w:r>
      <w:r w:rsidR="00C474C1">
        <w:t xml:space="preserve">, </w:t>
      </w:r>
      <w:r w:rsidRPr="00605EB6">
        <w:t>piloter par de Simaise</w:t>
      </w:r>
      <w:r w:rsidR="00C474C1">
        <w:t xml:space="preserve">, </w:t>
      </w:r>
      <w:r w:rsidRPr="00605EB6">
        <w:t>qui le lança comme un ouragan dans le vaste domaine de la vie aventureuse</w:t>
      </w:r>
      <w:r w:rsidR="00C474C1">
        <w:t>.</w:t>
      </w:r>
    </w:p>
    <w:p w14:paraId="49301F98" w14:textId="77777777" w:rsidR="00C474C1" w:rsidRDefault="00C52F4A" w:rsidP="00C52F4A">
      <w:r w:rsidRPr="00605EB6">
        <w:t>Pedro Castora était un homme froid</w:t>
      </w:r>
      <w:r w:rsidR="00C474C1">
        <w:t xml:space="preserve">, </w:t>
      </w:r>
      <w:r w:rsidRPr="00605EB6">
        <w:t>dont le calme contrastait avec l</w:t>
      </w:r>
      <w:r w:rsidR="00C474C1">
        <w:t>’</w:t>
      </w:r>
      <w:r w:rsidRPr="00605EB6">
        <w:t>agitation permanente du baron</w:t>
      </w:r>
      <w:r w:rsidR="00C474C1">
        <w:t xml:space="preserve"> ; </w:t>
      </w:r>
      <w:r w:rsidRPr="00605EB6">
        <w:t>il se livrait au plaisir sans emportement</w:t>
      </w:r>
      <w:r w:rsidR="00C474C1">
        <w:t xml:space="preserve"> ; </w:t>
      </w:r>
      <w:r w:rsidRPr="00605EB6">
        <w:t>caractère bizarre</w:t>
      </w:r>
      <w:r w:rsidR="00C474C1">
        <w:t xml:space="preserve">, </w:t>
      </w:r>
      <w:r w:rsidRPr="00605EB6">
        <w:t>fantasque</w:t>
      </w:r>
      <w:r w:rsidR="00C474C1">
        <w:t xml:space="preserve">, </w:t>
      </w:r>
      <w:r w:rsidRPr="00605EB6">
        <w:t>renfermant sa pensée</w:t>
      </w:r>
      <w:r w:rsidR="00C474C1">
        <w:t xml:space="preserve">, </w:t>
      </w:r>
      <w:r w:rsidRPr="00605EB6">
        <w:t>impénétrable</w:t>
      </w:r>
      <w:r w:rsidR="00C474C1">
        <w:t xml:space="preserve">, </w:t>
      </w:r>
      <w:r w:rsidRPr="00605EB6">
        <w:t>ne donnant de sa personne que ce qu</w:t>
      </w:r>
      <w:r w:rsidR="00C474C1">
        <w:t>’</w:t>
      </w:r>
      <w:r w:rsidRPr="00605EB6">
        <w:t>il voulait</w:t>
      </w:r>
      <w:r w:rsidR="00C474C1">
        <w:t xml:space="preserve">, </w:t>
      </w:r>
      <w:r w:rsidRPr="00605EB6">
        <w:t>ceux qui le connaissaient disaient de lui</w:t>
      </w:r>
      <w:r w:rsidR="00C474C1">
        <w:t> :</w:t>
      </w:r>
    </w:p>
    <w:p w14:paraId="601EBEC8" w14:textId="7968F0D9" w:rsidR="00C474C1" w:rsidRDefault="0094609C" w:rsidP="00C52F4A">
      <w:r>
        <w:t>— </w:t>
      </w:r>
      <w:r w:rsidR="00C52F4A" w:rsidRPr="00605EB6">
        <w:t>C</w:t>
      </w:r>
      <w:r w:rsidR="00C474C1">
        <w:t>’</w:t>
      </w:r>
      <w:r w:rsidR="00C52F4A" w:rsidRPr="00605EB6">
        <w:t>est un original</w:t>
      </w:r>
      <w:r w:rsidR="00C474C1">
        <w:t> !</w:t>
      </w:r>
    </w:p>
    <w:p w14:paraId="456DC1D4" w14:textId="77777777" w:rsidR="00C474C1" w:rsidRDefault="00C52F4A" w:rsidP="00C52F4A">
      <w:r w:rsidRPr="00605EB6">
        <w:t>Mais un agréable original</w:t>
      </w:r>
      <w:r w:rsidR="00C474C1">
        <w:t xml:space="preserve">, </w:t>
      </w:r>
      <w:r w:rsidRPr="00605EB6">
        <w:t>ne comptant jamais avec ses amis</w:t>
      </w:r>
      <w:r w:rsidR="00C474C1">
        <w:t xml:space="preserve">, </w:t>
      </w:r>
      <w:r w:rsidRPr="00605EB6">
        <w:t>généreux et grand comme un hidalgo de race</w:t>
      </w:r>
      <w:r w:rsidR="00C474C1">
        <w:t xml:space="preserve">. </w:t>
      </w:r>
      <w:r w:rsidRPr="00605EB6">
        <w:t>Pedro s</w:t>
      </w:r>
      <w:r w:rsidR="00C474C1">
        <w:t>’</w:t>
      </w:r>
      <w:r w:rsidRPr="00605EB6">
        <w:t>amusait pour employer son temps</w:t>
      </w:r>
      <w:r w:rsidR="00C474C1">
        <w:t xml:space="preserve">, </w:t>
      </w:r>
      <w:r w:rsidRPr="00605EB6">
        <w:t>faire quelque chose</w:t>
      </w:r>
      <w:r w:rsidR="00C474C1">
        <w:t xml:space="preserve">, </w:t>
      </w:r>
      <w:r w:rsidRPr="00605EB6">
        <w:t>ne pas trop s</w:t>
      </w:r>
      <w:r w:rsidR="00C474C1">
        <w:t>’</w:t>
      </w:r>
      <w:r w:rsidRPr="00605EB6">
        <w:t>ennuyer et dépenser son argent</w:t>
      </w:r>
      <w:r w:rsidR="00C474C1">
        <w:t xml:space="preserve"> ; </w:t>
      </w:r>
      <w:r w:rsidRPr="00605EB6">
        <w:t>mais froidement</w:t>
      </w:r>
      <w:r w:rsidR="00C474C1">
        <w:t xml:space="preserve">, </w:t>
      </w:r>
      <w:r w:rsidRPr="00605EB6">
        <w:t>sans chaleur</w:t>
      </w:r>
      <w:r w:rsidR="00C474C1">
        <w:t xml:space="preserve">, </w:t>
      </w:r>
      <w:r w:rsidRPr="00605EB6">
        <w:t>sans passion</w:t>
      </w:r>
      <w:r w:rsidR="00C474C1">
        <w:t>.</w:t>
      </w:r>
    </w:p>
    <w:p w14:paraId="2446E94F" w14:textId="77777777" w:rsidR="00C474C1" w:rsidRDefault="00C52F4A" w:rsidP="00C52F4A">
      <w:r w:rsidRPr="00605EB6">
        <w:t>Il jouait</w:t>
      </w:r>
      <w:r w:rsidR="00C474C1">
        <w:t xml:space="preserve">, </w:t>
      </w:r>
      <w:r w:rsidRPr="00605EB6">
        <w:t>non point parce que le jeu l</w:t>
      </w:r>
      <w:r w:rsidR="00C474C1">
        <w:t>’</w:t>
      </w:r>
      <w:r w:rsidRPr="00605EB6">
        <w:t>enfiévrait</w:t>
      </w:r>
      <w:r w:rsidR="00C474C1">
        <w:t xml:space="preserve"> : </w:t>
      </w:r>
      <w:r w:rsidRPr="00605EB6">
        <w:t>gagner ou perdre lui était égal</w:t>
      </w:r>
      <w:r w:rsidR="00C474C1">
        <w:t xml:space="preserve"> ; </w:t>
      </w:r>
      <w:r w:rsidRPr="00605EB6">
        <w:t>il jouait pour ne pas bâiller en regardant les joueurs</w:t>
      </w:r>
      <w:r w:rsidR="00C474C1">
        <w:t xml:space="preserve">. </w:t>
      </w:r>
      <w:r w:rsidRPr="00605EB6">
        <w:t>Il buvait pour boire avec les autres et riait quand on riait autour de lui afin de ne point paraître un compagnon maussade</w:t>
      </w:r>
      <w:r w:rsidR="00C474C1">
        <w:t>.</w:t>
      </w:r>
    </w:p>
    <w:p w14:paraId="477B9CDE" w14:textId="77777777" w:rsidR="00C474C1" w:rsidRDefault="00C52F4A" w:rsidP="00C52F4A">
      <w:r w:rsidRPr="00605EB6">
        <w:t>Il avait une maîtresse</w:t>
      </w:r>
      <w:r w:rsidR="00C474C1">
        <w:t xml:space="preserve">, </w:t>
      </w:r>
      <w:r w:rsidRPr="00605EB6">
        <w:t>parce que le baron lui avait dit qu</w:t>
      </w:r>
      <w:r w:rsidR="00C474C1">
        <w:t>’</w:t>
      </w:r>
      <w:r w:rsidRPr="00605EB6">
        <w:t>à Paris un homme riche doit avoir une maîtresse</w:t>
      </w:r>
      <w:r w:rsidR="00C474C1">
        <w:t>.</w:t>
      </w:r>
    </w:p>
    <w:p w14:paraId="1B45BB4C" w14:textId="77777777" w:rsidR="00C474C1" w:rsidRDefault="00C52F4A" w:rsidP="00C52F4A">
      <w:r w:rsidRPr="00605EB6">
        <w:t>Bien que Charlotte</w:t>
      </w:r>
      <w:r w:rsidR="00C474C1">
        <w:t xml:space="preserve">, </w:t>
      </w:r>
      <w:r w:rsidRPr="00605EB6">
        <w:t>fauvette envolée depuis peu d</w:t>
      </w:r>
      <w:r w:rsidR="00C474C1">
        <w:t>’</w:t>
      </w:r>
      <w:r w:rsidRPr="00605EB6">
        <w:t>un atelier de couture</w:t>
      </w:r>
      <w:r w:rsidR="00C474C1">
        <w:t xml:space="preserve">, </w:t>
      </w:r>
      <w:r w:rsidRPr="00605EB6">
        <w:t>fût jolie et eût la fraîcheur de ses vingt printemps</w:t>
      </w:r>
      <w:r w:rsidR="00C474C1">
        <w:t xml:space="preserve">, </w:t>
      </w:r>
      <w:r w:rsidRPr="00605EB6">
        <w:t>il ne l</w:t>
      </w:r>
      <w:r w:rsidR="00C474C1">
        <w:t>’</w:t>
      </w:r>
      <w:r w:rsidRPr="00605EB6">
        <w:t>aimait point et la voyait le moins possible</w:t>
      </w:r>
      <w:r w:rsidR="00C474C1">
        <w:t>.</w:t>
      </w:r>
    </w:p>
    <w:p w14:paraId="7339A6EF" w14:textId="77777777" w:rsidR="00C474C1" w:rsidRDefault="00C52F4A" w:rsidP="00C52F4A">
      <w:r w:rsidRPr="00605EB6">
        <w:lastRenderedPageBreak/>
        <w:t>Sans doute</w:t>
      </w:r>
      <w:r w:rsidR="00C474C1">
        <w:t xml:space="preserve">, </w:t>
      </w:r>
      <w:r w:rsidRPr="00605EB6">
        <w:t>il avait ses idées sur les femmes</w:t>
      </w:r>
      <w:r w:rsidR="00C474C1">
        <w:t xml:space="preserve">. </w:t>
      </w:r>
      <w:r w:rsidRPr="00605EB6">
        <w:t>Toutefois</w:t>
      </w:r>
      <w:r w:rsidR="00C474C1">
        <w:t xml:space="preserve">, </w:t>
      </w:r>
      <w:r w:rsidRPr="00605EB6">
        <w:t>la nouvelle Danaé n</w:t>
      </w:r>
      <w:r w:rsidR="00C474C1">
        <w:t>’</w:t>
      </w:r>
      <w:r w:rsidRPr="00605EB6">
        <w:t>avait pas à se plaindre de son Jupiter</w:t>
      </w:r>
      <w:r w:rsidR="00C474C1">
        <w:t xml:space="preserve"> ; </w:t>
      </w:r>
      <w:r w:rsidRPr="00605EB6">
        <w:t>elle resplendissait sous une pluie d</w:t>
      </w:r>
      <w:r w:rsidR="00C474C1">
        <w:t>’</w:t>
      </w:r>
      <w:r w:rsidRPr="00605EB6">
        <w:t>or</w:t>
      </w:r>
      <w:r w:rsidR="00C474C1">
        <w:t>.</w:t>
      </w:r>
    </w:p>
    <w:p w14:paraId="19A483B1" w14:textId="77777777" w:rsidR="00C474C1" w:rsidRDefault="00C52F4A" w:rsidP="00C52F4A">
      <w:r w:rsidRPr="00605EB6">
        <w:t>Sortie d</w:t>
      </w:r>
      <w:r w:rsidR="00C474C1">
        <w:t>’</w:t>
      </w:r>
      <w:r w:rsidRPr="00605EB6">
        <w:t>un grenier</w:t>
      </w:r>
      <w:r w:rsidR="00C474C1">
        <w:t xml:space="preserve">, </w:t>
      </w:r>
      <w:r w:rsidRPr="00605EB6">
        <w:t>elle avait son petit hôtel</w:t>
      </w:r>
      <w:r w:rsidR="00C474C1">
        <w:t xml:space="preserve">, </w:t>
      </w:r>
      <w:r w:rsidRPr="00605EB6">
        <w:t>domestiques</w:t>
      </w:r>
      <w:r w:rsidR="00C474C1">
        <w:t xml:space="preserve">, </w:t>
      </w:r>
      <w:r w:rsidRPr="00605EB6">
        <w:t>chevaux</w:t>
      </w:r>
      <w:r w:rsidR="00C474C1">
        <w:t xml:space="preserve">, </w:t>
      </w:r>
      <w:r w:rsidRPr="00605EB6">
        <w:t>voitures</w:t>
      </w:r>
      <w:r w:rsidR="00C474C1">
        <w:t xml:space="preserve">, </w:t>
      </w:r>
      <w:r w:rsidRPr="00605EB6">
        <w:t>et des toilettes et des bijoux pouvant rivaliser avec ceux d</w:t>
      </w:r>
      <w:r w:rsidR="00C474C1">
        <w:t>’</w:t>
      </w:r>
      <w:r w:rsidRPr="00605EB6">
        <w:t>une princesse</w:t>
      </w:r>
      <w:r w:rsidR="00C474C1">
        <w:t>.</w:t>
      </w:r>
    </w:p>
    <w:p w14:paraId="230962B2" w14:textId="77777777" w:rsidR="00C474C1" w:rsidRDefault="00C52F4A" w:rsidP="00C52F4A">
      <w:r w:rsidRPr="00605EB6">
        <w:t>Il semblait que plus Pedro dépensait</w:t>
      </w:r>
      <w:r w:rsidR="00C474C1">
        <w:t xml:space="preserve">, </w:t>
      </w:r>
      <w:r w:rsidRPr="00605EB6">
        <w:t>plus il était content</w:t>
      </w:r>
      <w:r w:rsidR="00C474C1">
        <w:t xml:space="preserve"> ; </w:t>
      </w:r>
      <w:r w:rsidRPr="00605EB6">
        <w:t>il était si puissamment riche que</w:t>
      </w:r>
      <w:r w:rsidR="00C474C1">
        <w:t xml:space="preserve">, </w:t>
      </w:r>
      <w:r w:rsidRPr="00605EB6">
        <w:t>vraiment</w:t>
      </w:r>
      <w:r w:rsidR="00C474C1">
        <w:t xml:space="preserve">, </w:t>
      </w:r>
      <w:r w:rsidRPr="00605EB6">
        <w:t>il ne savait que faire de son argent</w:t>
      </w:r>
      <w:r w:rsidR="00C474C1">
        <w:t xml:space="preserve">. </w:t>
      </w:r>
      <w:r w:rsidRPr="00605EB6">
        <w:t>Il n</w:t>
      </w:r>
      <w:r w:rsidR="00C474C1">
        <w:t>’</w:t>
      </w:r>
      <w:r w:rsidRPr="00605EB6">
        <w:t>avait pas devant lui la crainte de se ruiner</w:t>
      </w:r>
      <w:r w:rsidR="00C474C1">
        <w:t>.</w:t>
      </w:r>
    </w:p>
    <w:p w14:paraId="5EB124BD" w14:textId="151B77C9" w:rsidR="00C474C1" w:rsidRDefault="0094609C" w:rsidP="00C52F4A">
      <w:r>
        <w:t>— </w:t>
      </w:r>
      <w:r w:rsidR="00C52F4A" w:rsidRPr="00605EB6">
        <w:t>Quel est donc le chiffre de votre fortune</w:t>
      </w:r>
      <w:r w:rsidR="00C474C1">
        <w:t xml:space="preserve"> ? </w:t>
      </w:r>
      <w:r w:rsidR="00C52F4A" w:rsidRPr="00605EB6">
        <w:t>lui demanda un jour de Simaise</w:t>
      </w:r>
      <w:r w:rsidR="00C474C1">
        <w:t>.</w:t>
      </w:r>
    </w:p>
    <w:p w14:paraId="160EF498" w14:textId="79989809" w:rsidR="00C474C1" w:rsidRDefault="0094609C" w:rsidP="00C52F4A">
      <w:r>
        <w:t>— </w:t>
      </w:r>
      <w:r w:rsidR="00C52F4A" w:rsidRPr="00605EB6">
        <w:t>Mais je ne sais pas</w:t>
      </w:r>
      <w:r w:rsidR="00C474C1">
        <w:t xml:space="preserve">, </w:t>
      </w:r>
      <w:r w:rsidR="00C52F4A" w:rsidRPr="00605EB6">
        <w:t>répondit-il avec le ton de l</w:t>
      </w:r>
      <w:r w:rsidR="00C474C1">
        <w:t>’</w:t>
      </w:r>
      <w:r w:rsidR="00C52F4A" w:rsidRPr="00605EB6">
        <w:t>indifférence</w:t>
      </w:r>
      <w:r w:rsidR="00C474C1">
        <w:t xml:space="preserve">, </w:t>
      </w:r>
      <w:r w:rsidR="00C52F4A" w:rsidRPr="00605EB6">
        <w:t>vingt</w:t>
      </w:r>
      <w:r w:rsidR="00C474C1">
        <w:t xml:space="preserve">, </w:t>
      </w:r>
      <w:r w:rsidR="00C52F4A" w:rsidRPr="00605EB6">
        <w:t>vingt-cinq</w:t>
      </w:r>
      <w:r w:rsidR="00C474C1">
        <w:t xml:space="preserve">, </w:t>
      </w:r>
      <w:r w:rsidR="00C52F4A" w:rsidRPr="00605EB6">
        <w:t>trente millions</w:t>
      </w:r>
      <w:r w:rsidR="00C474C1">
        <w:t xml:space="preserve">, </w:t>
      </w:r>
      <w:r w:rsidR="00C52F4A" w:rsidRPr="00605EB6">
        <w:t>peut-être davantage</w:t>
      </w:r>
      <w:r w:rsidR="00C474C1">
        <w:t>.</w:t>
      </w:r>
    </w:p>
    <w:p w14:paraId="21CF126F" w14:textId="77777777" w:rsidR="00C474C1" w:rsidRDefault="00C52F4A" w:rsidP="00C52F4A">
      <w:r w:rsidRPr="00605EB6">
        <w:t>Le baron resta stupéfié au milieu d</w:t>
      </w:r>
      <w:r w:rsidR="00C474C1">
        <w:t>’</w:t>
      </w:r>
      <w:r w:rsidRPr="00605EB6">
        <w:t>un éblouissement fantastique</w:t>
      </w:r>
      <w:r w:rsidR="00C474C1">
        <w:t>.</w:t>
      </w:r>
    </w:p>
    <w:p w14:paraId="2D52BEFA" w14:textId="77777777" w:rsidR="00C474C1" w:rsidRDefault="00C52F4A" w:rsidP="00C52F4A">
      <w:r w:rsidRPr="00605EB6">
        <w:t>Aussi quand</w:t>
      </w:r>
      <w:r w:rsidR="00C474C1">
        <w:t xml:space="preserve">, </w:t>
      </w:r>
      <w:r w:rsidRPr="00605EB6">
        <w:t>un peu plus tard</w:t>
      </w:r>
      <w:r w:rsidR="00C474C1">
        <w:t xml:space="preserve">, </w:t>
      </w:r>
      <w:r w:rsidRPr="00605EB6">
        <w:t>la gêne vint sérieusement le talonner</w:t>
      </w:r>
      <w:r w:rsidR="00C474C1">
        <w:t xml:space="preserve">, </w:t>
      </w:r>
      <w:r w:rsidRPr="00605EB6">
        <w:t>n</w:t>
      </w:r>
      <w:r w:rsidR="00C474C1">
        <w:t>’</w:t>
      </w:r>
      <w:r w:rsidRPr="00605EB6">
        <w:t>hésita-t-il point à avoir recours à son richissime ami</w:t>
      </w:r>
      <w:r w:rsidR="00C474C1">
        <w:t>.</w:t>
      </w:r>
    </w:p>
    <w:p w14:paraId="60769AFD" w14:textId="1825910E" w:rsidR="00C474C1" w:rsidRDefault="0094609C" w:rsidP="00C52F4A">
      <w:r>
        <w:t>— </w:t>
      </w:r>
      <w:r w:rsidR="00C52F4A" w:rsidRPr="00605EB6">
        <w:t>Pedro</w:t>
      </w:r>
      <w:r w:rsidR="00C474C1">
        <w:t xml:space="preserve">, </w:t>
      </w:r>
      <w:r w:rsidR="00C52F4A" w:rsidRPr="00605EB6">
        <w:t>j</w:t>
      </w:r>
      <w:r w:rsidR="00C474C1">
        <w:t>’</w:t>
      </w:r>
      <w:r w:rsidR="00C52F4A" w:rsidRPr="00605EB6">
        <w:t>aurais besoin de cent mille francs</w:t>
      </w:r>
      <w:r w:rsidR="00C474C1">
        <w:t xml:space="preserve"> ; </w:t>
      </w:r>
      <w:r w:rsidR="00C52F4A" w:rsidRPr="00605EB6">
        <w:t>ne pourriez-vous pas me prêter cette somme</w:t>
      </w:r>
      <w:r w:rsidR="00C474C1">
        <w:t> ?</w:t>
      </w:r>
    </w:p>
    <w:p w14:paraId="3D50FF64" w14:textId="05F9B116" w:rsidR="00C474C1" w:rsidRDefault="0094609C" w:rsidP="00C52F4A">
      <w:r>
        <w:t>— </w:t>
      </w:r>
      <w:r w:rsidR="00C52F4A" w:rsidRPr="00605EB6">
        <w:t>Avec plaisir</w:t>
      </w:r>
      <w:r w:rsidR="00C474C1">
        <w:t>.</w:t>
      </w:r>
    </w:p>
    <w:p w14:paraId="4598F1C5" w14:textId="77777777" w:rsidR="00C474C1" w:rsidRDefault="00C52F4A" w:rsidP="00C52F4A">
      <w:r w:rsidRPr="00605EB6">
        <w:t>Quel charmant prêteur</w:t>
      </w:r>
      <w:r w:rsidR="00C474C1">
        <w:t> !</w:t>
      </w:r>
    </w:p>
    <w:p w14:paraId="227A797F" w14:textId="77777777" w:rsidR="00C474C1" w:rsidRDefault="00C52F4A" w:rsidP="00C52F4A">
      <w:r w:rsidRPr="00605EB6">
        <w:t>Ne valait-il pas mieux s</w:t>
      </w:r>
      <w:r w:rsidR="00C474C1">
        <w:t>’</w:t>
      </w:r>
      <w:r w:rsidRPr="00605EB6">
        <w:t>adresser à lui qu</w:t>
      </w:r>
      <w:r w:rsidR="00C474C1">
        <w:t>’</w:t>
      </w:r>
      <w:r w:rsidRPr="00605EB6">
        <w:t>à des usuriers</w:t>
      </w:r>
      <w:r w:rsidR="00C474C1">
        <w:t xml:space="preserve"> ? </w:t>
      </w:r>
      <w:r w:rsidRPr="00605EB6">
        <w:t>Il se contentait d</w:t>
      </w:r>
      <w:r w:rsidR="00C474C1">
        <w:t>’</w:t>
      </w:r>
      <w:r w:rsidRPr="00605EB6">
        <w:t>un simple reçu</w:t>
      </w:r>
      <w:r w:rsidR="00C474C1">
        <w:t xml:space="preserve">, </w:t>
      </w:r>
      <w:r w:rsidRPr="00605EB6">
        <w:t>tandis que les autres auraient exigé des garanties</w:t>
      </w:r>
      <w:r w:rsidR="00C474C1">
        <w:t xml:space="preserve">…, </w:t>
      </w:r>
      <w:r w:rsidRPr="00605EB6">
        <w:t xml:space="preserve">des garanties que le baron ne </w:t>
      </w:r>
      <w:r w:rsidRPr="00605EB6">
        <w:lastRenderedPageBreak/>
        <w:t>pouvait plus offrir</w:t>
      </w:r>
      <w:r w:rsidR="00C474C1">
        <w:t xml:space="preserve">, </w:t>
      </w:r>
      <w:r w:rsidRPr="00605EB6">
        <w:t>puisque son hôtel</w:t>
      </w:r>
      <w:r w:rsidR="00C474C1">
        <w:t xml:space="preserve">, </w:t>
      </w:r>
      <w:r w:rsidRPr="00605EB6">
        <w:t>son château</w:t>
      </w:r>
      <w:r w:rsidR="00C474C1">
        <w:t xml:space="preserve">, </w:t>
      </w:r>
      <w:r w:rsidRPr="00605EB6">
        <w:t>sa ferme normande ne lui appartenaient déjà plus</w:t>
      </w:r>
      <w:r w:rsidR="00C474C1">
        <w:t>.</w:t>
      </w:r>
    </w:p>
    <w:p w14:paraId="740A393E" w14:textId="77777777" w:rsidR="00C474C1" w:rsidRDefault="00C52F4A" w:rsidP="00C52F4A">
      <w:r w:rsidRPr="00605EB6">
        <w:t>Ce fut Pedro Castora qui acheta les chevaux du baron et recueillit ses domestiques congédiés un jour l</w:t>
      </w:r>
      <w:r w:rsidR="00C474C1">
        <w:t>’</w:t>
      </w:r>
      <w:r w:rsidRPr="00605EB6">
        <w:t>un</w:t>
      </w:r>
      <w:r w:rsidR="00C474C1">
        <w:t xml:space="preserve">, </w:t>
      </w:r>
      <w:r w:rsidRPr="00605EB6">
        <w:t>un jour l</w:t>
      </w:r>
      <w:r w:rsidR="00C474C1">
        <w:t>’</w:t>
      </w:r>
      <w:r w:rsidRPr="00605EB6">
        <w:t>autre</w:t>
      </w:r>
      <w:r w:rsidR="00C474C1">
        <w:t>.</w:t>
      </w:r>
    </w:p>
    <w:p w14:paraId="6DD85114" w14:textId="77777777" w:rsidR="00C474C1" w:rsidRDefault="00C52F4A" w:rsidP="00C52F4A">
      <w:r w:rsidRPr="00605EB6">
        <w:t>Quelque temps après</w:t>
      </w:r>
      <w:r w:rsidR="00C474C1">
        <w:t xml:space="preserve">, </w:t>
      </w:r>
      <w:r w:rsidRPr="00605EB6">
        <w:t>Pedro dit à de Simaise</w:t>
      </w:r>
      <w:r w:rsidR="00C474C1">
        <w:t> :</w:t>
      </w:r>
    </w:p>
    <w:p w14:paraId="3119AD2B" w14:textId="68955CD9" w:rsidR="00C474C1" w:rsidRDefault="0094609C" w:rsidP="00C52F4A">
      <w:r>
        <w:t>— </w:t>
      </w:r>
      <w:r w:rsidR="00C52F4A" w:rsidRPr="00605EB6">
        <w:t>Pour que ma maison soit montée comme je le désire</w:t>
      </w:r>
      <w:r w:rsidR="00C474C1">
        <w:t xml:space="preserve">, </w:t>
      </w:r>
      <w:r w:rsidR="00C52F4A" w:rsidRPr="00605EB6">
        <w:t>il me faudrait encore deux domestiques bien dressés</w:t>
      </w:r>
      <w:r w:rsidR="00C474C1">
        <w:t xml:space="preserve">, </w:t>
      </w:r>
      <w:r w:rsidR="00C52F4A" w:rsidRPr="00605EB6">
        <w:t>comme le sont les vôtres</w:t>
      </w:r>
      <w:r w:rsidR="00C474C1">
        <w:t xml:space="preserve">, </w:t>
      </w:r>
      <w:r w:rsidR="00C52F4A" w:rsidRPr="00605EB6">
        <w:t>mon cher baron</w:t>
      </w:r>
      <w:r w:rsidR="00C474C1">
        <w:t xml:space="preserve"> : </w:t>
      </w:r>
      <w:r w:rsidR="00C52F4A" w:rsidRPr="00605EB6">
        <w:t>si j</w:t>
      </w:r>
      <w:r w:rsidR="00C474C1">
        <w:t>’</w:t>
      </w:r>
      <w:r w:rsidR="00C52F4A" w:rsidRPr="00605EB6">
        <w:t>osais</w:t>
      </w:r>
      <w:r w:rsidR="00C474C1">
        <w:t>…</w:t>
      </w:r>
    </w:p>
    <w:p w14:paraId="6013D7D8" w14:textId="40A98D69" w:rsidR="00C474C1" w:rsidRDefault="0094609C" w:rsidP="00C52F4A">
      <w:r>
        <w:t>— </w:t>
      </w:r>
      <w:r w:rsidR="00C52F4A" w:rsidRPr="00605EB6">
        <w:t>Eh bien</w:t>
      </w:r>
      <w:r w:rsidR="00C474C1">
        <w:t> !</w:t>
      </w:r>
    </w:p>
    <w:p w14:paraId="30F39A8D" w14:textId="56E2F71E" w:rsidR="00C474C1" w:rsidRDefault="0094609C" w:rsidP="00C52F4A">
      <w:r>
        <w:t>— </w:t>
      </w:r>
      <w:r w:rsidR="00C52F4A" w:rsidRPr="00605EB6">
        <w:t>Je v</w:t>
      </w:r>
      <w:r w:rsidR="00C52F4A" w:rsidRPr="00605EB6">
        <w:rPr>
          <w:bCs/>
        </w:rPr>
        <w:t>ous</w:t>
      </w:r>
      <w:r w:rsidR="00C52F4A" w:rsidRPr="00605EB6">
        <w:t xml:space="preserve"> demanderais votre valet de chambre et votre cocher</w:t>
      </w:r>
      <w:r w:rsidR="00C474C1">
        <w:t>.</w:t>
      </w:r>
    </w:p>
    <w:p w14:paraId="2DDEE4A9" w14:textId="77777777" w:rsidR="00C474C1" w:rsidRDefault="00C52F4A" w:rsidP="00C52F4A">
      <w:r w:rsidRPr="00605EB6">
        <w:t>Justement</w:t>
      </w:r>
      <w:r w:rsidR="00C474C1">
        <w:t xml:space="preserve">, </w:t>
      </w:r>
      <w:r w:rsidRPr="00605EB6">
        <w:t>trois jours auparavant</w:t>
      </w:r>
      <w:r w:rsidR="00C474C1">
        <w:t xml:space="preserve">, </w:t>
      </w:r>
      <w:r w:rsidRPr="00605EB6">
        <w:t>un domestique cherchant une place s</w:t>
      </w:r>
      <w:r w:rsidR="00C474C1">
        <w:t>’</w:t>
      </w:r>
      <w:r w:rsidRPr="00605EB6">
        <w:t>était présenté chez le baron</w:t>
      </w:r>
      <w:r w:rsidR="00C474C1">
        <w:t xml:space="preserve">, </w:t>
      </w:r>
      <w:r w:rsidRPr="00605EB6">
        <w:t>muni d</w:t>
      </w:r>
      <w:r w:rsidR="00C474C1">
        <w:t>’</w:t>
      </w:r>
      <w:r w:rsidRPr="00605EB6">
        <w:t>excellents certificats</w:t>
      </w:r>
      <w:r w:rsidR="00C474C1">
        <w:t xml:space="preserve">, </w:t>
      </w:r>
      <w:r w:rsidRPr="00605EB6">
        <w:t>le recommandant en même temps comme valet de chambre et comme cocher</w:t>
      </w:r>
      <w:r w:rsidR="00C474C1">
        <w:t>.</w:t>
      </w:r>
    </w:p>
    <w:p w14:paraId="4F817D48" w14:textId="77777777" w:rsidR="00C474C1" w:rsidRDefault="00C52F4A" w:rsidP="00C52F4A">
      <w:r w:rsidRPr="00605EB6">
        <w:t>En prenant cet homme</w:t>
      </w:r>
      <w:r w:rsidR="00C474C1">
        <w:t xml:space="preserve">, </w:t>
      </w:r>
      <w:r w:rsidRPr="00605EB6">
        <w:t>pouvant remplir un double service</w:t>
      </w:r>
      <w:r w:rsidR="00C474C1">
        <w:t xml:space="preserve">, </w:t>
      </w:r>
      <w:r w:rsidRPr="00605EB6">
        <w:t>le baron économisait encore les gages et la nourriture d</w:t>
      </w:r>
      <w:r w:rsidR="00C474C1">
        <w:t>’</w:t>
      </w:r>
      <w:r w:rsidRPr="00605EB6">
        <w:t>un domestique</w:t>
      </w:r>
      <w:r w:rsidR="00C474C1">
        <w:t>.</w:t>
      </w:r>
    </w:p>
    <w:p w14:paraId="3DAA676A" w14:textId="145753DF" w:rsidR="00C474C1" w:rsidRDefault="0094609C" w:rsidP="00C52F4A">
      <w:r>
        <w:t>— </w:t>
      </w:r>
      <w:r w:rsidR="00C52F4A" w:rsidRPr="00605EB6">
        <w:t>Mon cher Pedro</w:t>
      </w:r>
      <w:r w:rsidR="00C474C1">
        <w:t xml:space="preserve">, </w:t>
      </w:r>
      <w:r w:rsidR="00C52F4A" w:rsidRPr="00605EB6">
        <w:t>répondit-il au Brésilien</w:t>
      </w:r>
      <w:r w:rsidR="00C474C1">
        <w:t xml:space="preserve">, </w:t>
      </w:r>
      <w:r w:rsidR="00C52F4A" w:rsidRPr="00605EB6">
        <w:t>je n</w:t>
      </w:r>
      <w:r w:rsidR="00C474C1">
        <w:t>’</w:t>
      </w:r>
      <w:r w:rsidR="00C52F4A" w:rsidRPr="00605EB6">
        <w:t>ai rien à vous refuser</w:t>
      </w:r>
      <w:r w:rsidR="00C474C1">
        <w:t xml:space="preserve"> ; </w:t>
      </w:r>
      <w:r w:rsidR="00C52F4A" w:rsidRPr="00605EB6">
        <w:t>prenez mon valet de chambre et mon cocher</w:t>
      </w:r>
      <w:r w:rsidR="00C474C1">
        <w:t>.</w:t>
      </w:r>
    </w:p>
    <w:p w14:paraId="47CA2FB7" w14:textId="77777777" w:rsidR="00C474C1" w:rsidRDefault="00C52F4A" w:rsidP="00C52F4A">
      <w:r w:rsidRPr="00605EB6">
        <w:t>Ainsi fut fait</w:t>
      </w:r>
      <w:r w:rsidR="00C474C1">
        <w:t>.</w:t>
      </w:r>
    </w:p>
    <w:p w14:paraId="259EFB54" w14:textId="502C34C8" w:rsidR="00C474C1" w:rsidRDefault="00C52F4A" w:rsidP="00C52F4A">
      <w:r w:rsidRPr="00605EB6">
        <w:t>Et le lendemain</w:t>
      </w:r>
      <w:r w:rsidR="00C474C1">
        <w:t xml:space="preserve">, </w:t>
      </w:r>
      <w:r w:rsidRPr="00605EB6">
        <w:t>sous le nom de Frédéric</w:t>
      </w:r>
      <w:r w:rsidR="00C474C1">
        <w:t xml:space="preserve">, </w:t>
      </w:r>
      <w:r w:rsidRPr="00605EB6">
        <w:t>le valet de chambre-cocher entrait en fonctions</w:t>
      </w:r>
      <w:r w:rsidR="00C474C1">
        <w:t xml:space="preserve">, </w:t>
      </w:r>
      <w:r w:rsidRPr="00605EB6">
        <w:t>enchanté d</w:t>
      </w:r>
      <w:r w:rsidR="00C474C1">
        <w:t>’</w:t>
      </w:r>
      <w:r w:rsidRPr="00605EB6">
        <w:t xml:space="preserve">avoir enfin trouvé une bonne place chez </w:t>
      </w:r>
      <w:r w:rsidR="00C474C1">
        <w:t>M. </w:t>
      </w:r>
      <w:r w:rsidRPr="00605EB6">
        <w:t>le baron de Simaise</w:t>
      </w:r>
      <w:r w:rsidR="00C474C1">
        <w:t>.</w:t>
      </w:r>
    </w:p>
    <w:p w14:paraId="626BB92B" w14:textId="77777777" w:rsidR="00C474C1" w:rsidRDefault="00C52F4A" w:rsidP="00C52F4A">
      <w:r w:rsidRPr="00605EB6">
        <w:t>Le baron retardait autant qu</w:t>
      </w:r>
      <w:r w:rsidR="00C474C1">
        <w:t>’</w:t>
      </w:r>
      <w:r w:rsidRPr="00605EB6">
        <w:t>il le pouvait la grande débâcle</w:t>
      </w:r>
      <w:r w:rsidR="00C474C1">
        <w:t xml:space="preserve"> ; </w:t>
      </w:r>
      <w:r w:rsidRPr="00605EB6">
        <w:t>mais il voyait s</w:t>
      </w:r>
      <w:r w:rsidR="00C474C1">
        <w:t>’</w:t>
      </w:r>
      <w:r w:rsidRPr="00605EB6">
        <w:t xml:space="preserve">approcher avec terreur le jour où il </w:t>
      </w:r>
      <w:r w:rsidRPr="00605EB6">
        <w:lastRenderedPageBreak/>
        <w:t>serait aux abois</w:t>
      </w:r>
      <w:r w:rsidR="00C474C1">
        <w:t xml:space="preserve">. </w:t>
      </w:r>
      <w:r w:rsidRPr="00605EB6">
        <w:t>Ses créanciers montreraient les dents et les huissiers porteurs de papiers timbrés feraient leur apparition</w:t>
      </w:r>
      <w:r w:rsidR="00C474C1">
        <w:t>.</w:t>
      </w:r>
    </w:p>
    <w:p w14:paraId="2565E9C8" w14:textId="77777777" w:rsidR="00C474C1" w:rsidRDefault="00C52F4A" w:rsidP="00C52F4A">
      <w:r w:rsidRPr="00605EB6">
        <w:t>Grâce à la caisse de Pedro</w:t>
      </w:r>
      <w:r w:rsidR="00C474C1">
        <w:t xml:space="preserve">, </w:t>
      </w:r>
      <w:r w:rsidRPr="00605EB6">
        <w:t>généreusement et largement ouverte</w:t>
      </w:r>
      <w:r w:rsidR="00C474C1">
        <w:t xml:space="preserve">, </w:t>
      </w:r>
      <w:r w:rsidRPr="00605EB6">
        <w:t>il pouvait encore jeter un peu de poudre aux yeux et remplir ses engagements envers les usuriers</w:t>
      </w:r>
      <w:r w:rsidR="00C474C1">
        <w:t xml:space="preserve"> ; </w:t>
      </w:r>
      <w:r w:rsidRPr="00605EB6">
        <w:t>mais ce n</w:t>
      </w:r>
      <w:r w:rsidR="00C474C1">
        <w:t>’</w:t>
      </w:r>
      <w:r w:rsidRPr="00605EB6">
        <w:t>était qu</w:t>
      </w:r>
      <w:r w:rsidR="00C474C1">
        <w:t>’</w:t>
      </w:r>
      <w:r w:rsidRPr="00605EB6">
        <w:t>un temps d</w:t>
      </w:r>
      <w:r w:rsidR="00C474C1">
        <w:t>’</w:t>
      </w:r>
      <w:r w:rsidRPr="00605EB6">
        <w:t>arrêt au bord du fossé avant la culbute</w:t>
      </w:r>
      <w:r w:rsidR="00C474C1">
        <w:t>.</w:t>
      </w:r>
    </w:p>
    <w:p w14:paraId="409C1198" w14:textId="77777777" w:rsidR="00C474C1" w:rsidRDefault="00C52F4A" w:rsidP="00C52F4A">
      <w:r w:rsidRPr="00605EB6">
        <w:t>Pedro était bon enfant</w:t>
      </w:r>
      <w:r w:rsidR="00C474C1">
        <w:t xml:space="preserve">, </w:t>
      </w:r>
      <w:r w:rsidRPr="00605EB6">
        <w:t>sans doute</w:t>
      </w:r>
      <w:r w:rsidR="00C474C1">
        <w:t xml:space="preserve">, </w:t>
      </w:r>
      <w:r w:rsidRPr="00605EB6">
        <w:t>mais à la fin il se lasserait</w:t>
      </w:r>
      <w:r w:rsidR="00C474C1">
        <w:t xml:space="preserve">. </w:t>
      </w:r>
      <w:r w:rsidRPr="00605EB6">
        <w:t>Et puis</w:t>
      </w:r>
      <w:r w:rsidR="00C474C1">
        <w:t xml:space="preserve">, </w:t>
      </w:r>
      <w:r w:rsidRPr="00605EB6">
        <w:t>il pouvait quitter Paris</w:t>
      </w:r>
      <w:r w:rsidR="00C474C1">
        <w:t xml:space="preserve"> ; </w:t>
      </w:r>
      <w:r w:rsidRPr="00605EB6">
        <w:t>déjà il avait manifesté l</w:t>
      </w:r>
      <w:r w:rsidR="00C474C1">
        <w:t>’</w:t>
      </w:r>
      <w:r w:rsidRPr="00605EB6">
        <w:t>intention d</w:t>
      </w:r>
      <w:r w:rsidR="00C474C1">
        <w:t>’</w:t>
      </w:r>
      <w:r w:rsidRPr="00605EB6">
        <w:t>aller passer une année à Madrid</w:t>
      </w:r>
      <w:r w:rsidR="00C474C1">
        <w:t>.</w:t>
      </w:r>
    </w:p>
    <w:p w14:paraId="5FFA89C7" w14:textId="77777777" w:rsidR="00C474C1" w:rsidRDefault="00C52F4A" w:rsidP="00C52F4A">
      <w:r w:rsidRPr="00605EB6">
        <w:t>De Simaise ne savait pas au juste ce qu</w:t>
      </w:r>
      <w:r w:rsidR="00C474C1">
        <w:t>’</w:t>
      </w:r>
      <w:r w:rsidRPr="00605EB6">
        <w:t>il devait à Castora</w:t>
      </w:r>
      <w:r w:rsidR="00C474C1">
        <w:t xml:space="preserve"> ; </w:t>
      </w:r>
      <w:r w:rsidRPr="00605EB6">
        <w:t>mais les différentes sommes empruntées dépassaient certainement</w:t>
      </w:r>
      <w:r w:rsidR="00C474C1">
        <w:t xml:space="preserve">, </w:t>
      </w:r>
      <w:r w:rsidRPr="00605EB6">
        <w:t>au total</w:t>
      </w:r>
      <w:r w:rsidR="00C474C1">
        <w:t xml:space="preserve">, </w:t>
      </w:r>
      <w:r w:rsidRPr="00605EB6">
        <w:t>le chiffre de quatre cent mille francs</w:t>
      </w:r>
      <w:r w:rsidR="00C474C1">
        <w:t>.</w:t>
      </w:r>
    </w:p>
    <w:p w14:paraId="5D6D038D" w14:textId="77777777" w:rsidR="00C474C1" w:rsidRDefault="00C52F4A" w:rsidP="00C52F4A">
      <w:r w:rsidRPr="00605EB6">
        <w:t>Pour Pedro</w:t>
      </w:r>
      <w:r w:rsidR="00C474C1">
        <w:t xml:space="preserve">, </w:t>
      </w:r>
      <w:r w:rsidRPr="00605EB6">
        <w:t>c</w:t>
      </w:r>
      <w:r w:rsidR="00C474C1">
        <w:t>’</w:t>
      </w:r>
      <w:r w:rsidRPr="00605EB6">
        <w:t>était peu</w:t>
      </w:r>
      <w:r w:rsidR="00C474C1">
        <w:t xml:space="preserve"> ; </w:t>
      </w:r>
      <w:r w:rsidRPr="00605EB6">
        <w:t>pour le baron</w:t>
      </w:r>
      <w:r w:rsidR="00C474C1">
        <w:t xml:space="preserve">, </w:t>
      </w:r>
      <w:r w:rsidRPr="00605EB6">
        <w:t>c</w:t>
      </w:r>
      <w:r w:rsidR="00C474C1">
        <w:t>’</w:t>
      </w:r>
      <w:r w:rsidRPr="00605EB6">
        <w:t>était énorme</w:t>
      </w:r>
      <w:r w:rsidR="00C474C1">
        <w:t>.</w:t>
      </w:r>
    </w:p>
    <w:p w14:paraId="15D0B1F8" w14:textId="319E98E9" w:rsidR="00C474C1" w:rsidRDefault="0094609C" w:rsidP="00C52F4A">
      <w:r>
        <w:t>— </w:t>
      </w:r>
      <w:r w:rsidR="00C52F4A" w:rsidRPr="00605EB6">
        <w:t>Et pourtant</w:t>
      </w:r>
      <w:r w:rsidR="00C474C1">
        <w:t xml:space="preserve">, </w:t>
      </w:r>
      <w:r w:rsidR="00C52F4A" w:rsidRPr="00605EB6">
        <w:t>se dit un matin de Simaise en se levant</w:t>
      </w:r>
      <w:r w:rsidR="00C474C1">
        <w:t xml:space="preserve">, </w:t>
      </w:r>
      <w:r w:rsidR="00C52F4A" w:rsidRPr="00605EB6">
        <w:t>il faut qu</w:t>
      </w:r>
      <w:r w:rsidR="00C474C1">
        <w:t>’</w:t>
      </w:r>
      <w:r w:rsidR="00C52F4A" w:rsidRPr="00605EB6">
        <w:t>il me prête encore aujourd</w:t>
      </w:r>
      <w:r w:rsidR="00C474C1">
        <w:t>’</w:t>
      </w:r>
      <w:r w:rsidR="00C52F4A" w:rsidRPr="00605EB6">
        <w:t>hui cent mille francs</w:t>
      </w:r>
      <w:r w:rsidR="00C474C1">
        <w:t>.</w:t>
      </w:r>
    </w:p>
    <w:p w14:paraId="2625AE3F" w14:textId="77777777" w:rsidR="00C474C1" w:rsidRDefault="00C52F4A" w:rsidP="00C52F4A">
      <w:r w:rsidRPr="00605EB6">
        <w:t>Il avait à payer le lendemain soixante mille francs à ses créanciers</w:t>
      </w:r>
      <w:r w:rsidR="00C474C1">
        <w:t>.</w:t>
      </w:r>
    </w:p>
    <w:p w14:paraId="5615E198" w14:textId="77777777" w:rsidR="00C474C1" w:rsidRDefault="00C52F4A" w:rsidP="00C52F4A">
      <w:r w:rsidRPr="00605EB6">
        <w:t>Il s</w:t>
      </w:r>
      <w:r w:rsidR="00C474C1">
        <w:t>’</w:t>
      </w:r>
      <w:r w:rsidRPr="00605EB6">
        <w:t>habilla et courut chez Pedro</w:t>
      </w:r>
      <w:r w:rsidR="00C474C1">
        <w:t>.</w:t>
      </w:r>
    </w:p>
    <w:p w14:paraId="5D14A3EC" w14:textId="77777777" w:rsidR="00C474C1" w:rsidRDefault="00C52F4A" w:rsidP="00C52F4A">
      <w:r w:rsidRPr="00605EB6">
        <w:t>Le Brésilien était absent</w:t>
      </w:r>
      <w:r w:rsidR="00C474C1">
        <w:t>.</w:t>
      </w:r>
    </w:p>
    <w:p w14:paraId="15F0C5D2" w14:textId="048E86E6" w:rsidR="00C474C1" w:rsidRDefault="0094609C" w:rsidP="00C52F4A">
      <w:r>
        <w:t>— </w:t>
      </w:r>
      <w:r w:rsidR="00C52F4A" w:rsidRPr="00605EB6">
        <w:t>Où est-il allé</w:t>
      </w:r>
      <w:r w:rsidR="00C474C1">
        <w:t xml:space="preserve"> ? </w:t>
      </w:r>
      <w:r w:rsidR="00C52F4A" w:rsidRPr="00605EB6">
        <w:t>demanda-t-il</w:t>
      </w:r>
      <w:r w:rsidR="00C474C1">
        <w:t>.</w:t>
      </w:r>
    </w:p>
    <w:p w14:paraId="033B0D07" w14:textId="40F22A64" w:rsidR="00C474C1" w:rsidRDefault="0094609C" w:rsidP="00C52F4A">
      <w:r>
        <w:t>— </w:t>
      </w:r>
      <w:r w:rsidR="00C52F4A" w:rsidRPr="00605EB6">
        <w:t>Faire un voyage</w:t>
      </w:r>
      <w:r w:rsidR="00C474C1">
        <w:t>…</w:t>
      </w:r>
    </w:p>
    <w:p w14:paraId="4FE6F674" w14:textId="32D3FE66" w:rsidR="00C474C1" w:rsidRDefault="0094609C" w:rsidP="00C52F4A">
      <w:r>
        <w:t>— </w:t>
      </w:r>
      <w:r w:rsidR="00C52F4A" w:rsidRPr="00605EB6">
        <w:t>Un voyage</w:t>
      </w:r>
      <w:r w:rsidR="00C474C1">
        <w:t xml:space="preserve"> ? </w:t>
      </w:r>
      <w:r w:rsidR="00C52F4A" w:rsidRPr="00605EB6">
        <w:t>Mais où</w:t>
      </w:r>
      <w:r w:rsidR="00C474C1">
        <w:t> ?</w:t>
      </w:r>
    </w:p>
    <w:p w14:paraId="3D6E7620" w14:textId="0BEDC794" w:rsidR="00C474C1" w:rsidRDefault="0094609C" w:rsidP="00C52F4A">
      <w:r>
        <w:t>— </w:t>
      </w:r>
      <w:r w:rsidR="00C52F4A" w:rsidRPr="00605EB6">
        <w:t>Il ne l</w:t>
      </w:r>
      <w:r w:rsidR="00C474C1">
        <w:t>’</w:t>
      </w:r>
      <w:r w:rsidR="00C52F4A" w:rsidRPr="00605EB6">
        <w:t>a pas dit</w:t>
      </w:r>
      <w:r w:rsidR="00C474C1">
        <w:t>.</w:t>
      </w:r>
    </w:p>
    <w:p w14:paraId="631D4F8C" w14:textId="05D2A310" w:rsidR="00C474C1" w:rsidRDefault="0094609C" w:rsidP="00C52F4A">
      <w:r>
        <w:t>— </w:t>
      </w:r>
      <w:r w:rsidR="00C52F4A" w:rsidRPr="00605EB6">
        <w:t>Quand reviendra-t-il</w:t>
      </w:r>
      <w:r w:rsidR="00C474C1">
        <w:t> ?</w:t>
      </w:r>
    </w:p>
    <w:p w14:paraId="629E8B6E" w14:textId="5F1437C7" w:rsidR="00C474C1" w:rsidRDefault="0094609C" w:rsidP="00C52F4A">
      <w:r>
        <w:t>— </w:t>
      </w:r>
      <w:r w:rsidR="00C52F4A" w:rsidRPr="00605EB6">
        <w:t>Dans une quinzaine de jours</w:t>
      </w:r>
      <w:r w:rsidR="00C474C1">
        <w:t>.</w:t>
      </w:r>
    </w:p>
    <w:p w14:paraId="021AF0AA" w14:textId="77777777" w:rsidR="00C474C1" w:rsidRDefault="00C52F4A" w:rsidP="00C52F4A">
      <w:r w:rsidRPr="00605EB6">
        <w:lastRenderedPageBreak/>
        <w:t>Le baron se retira fort désappointé</w:t>
      </w:r>
      <w:r w:rsidR="00C474C1">
        <w:t xml:space="preserve">, </w:t>
      </w:r>
      <w:r w:rsidRPr="00605EB6">
        <w:t>grognant</w:t>
      </w:r>
      <w:r w:rsidR="00C474C1">
        <w:t xml:space="preserve">, </w:t>
      </w:r>
      <w:r w:rsidRPr="00605EB6">
        <w:t>mordant ses lèvres</w:t>
      </w:r>
      <w:r w:rsidR="00C474C1">
        <w:t>.</w:t>
      </w:r>
    </w:p>
    <w:p w14:paraId="3A18B994" w14:textId="6D8E7E42" w:rsidR="00C474C1" w:rsidRDefault="0094609C" w:rsidP="00C52F4A">
      <w:r>
        <w:t>— </w:t>
      </w:r>
      <w:r w:rsidR="00C52F4A" w:rsidRPr="00605EB6">
        <w:t>Parti pour quinze jours</w:t>
      </w:r>
      <w:r w:rsidR="00C474C1">
        <w:t xml:space="preserve"> ! </w:t>
      </w:r>
      <w:r w:rsidR="00C52F4A" w:rsidRPr="00605EB6">
        <w:t>se disait-il en arpentant fiévreusement le trottoir</w:t>
      </w:r>
      <w:r w:rsidR="00C474C1">
        <w:t xml:space="preserve">, </w:t>
      </w:r>
      <w:r w:rsidR="00C52F4A" w:rsidRPr="00605EB6">
        <w:t>parti sans être venu me voir</w:t>
      </w:r>
      <w:r w:rsidR="00C474C1">
        <w:t xml:space="preserve">, </w:t>
      </w:r>
      <w:r w:rsidR="00C52F4A" w:rsidRPr="00605EB6">
        <w:t>sans me prévenir</w:t>
      </w:r>
      <w:r w:rsidR="00C474C1">
        <w:t xml:space="preserve"> ; </w:t>
      </w:r>
      <w:r w:rsidR="00C52F4A" w:rsidRPr="00605EB6">
        <w:t>c</w:t>
      </w:r>
      <w:r w:rsidR="00C474C1">
        <w:t>’</w:t>
      </w:r>
      <w:r w:rsidR="00C52F4A" w:rsidRPr="00605EB6">
        <w:t>est abominable</w:t>
      </w:r>
      <w:r w:rsidR="00C474C1">
        <w:t xml:space="preserve">, </w:t>
      </w:r>
      <w:r w:rsidR="00C52F4A" w:rsidRPr="00605EB6">
        <w:t>monstrueux</w:t>
      </w:r>
      <w:r w:rsidR="00C474C1">
        <w:t> !</w:t>
      </w:r>
    </w:p>
    <w:p w14:paraId="0F67322A" w14:textId="77777777" w:rsidR="00C474C1" w:rsidRDefault="00C474C1" w:rsidP="00C52F4A">
      <w:r>
        <w:t>» </w:t>
      </w:r>
      <w:r w:rsidR="00C52F4A" w:rsidRPr="00605EB6">
        <w:t>Et cet argent qu</w:t>
      </w:r>
      <w:r>
        <w:t>’</w:t>
      </w:r>
      <w:r w:rsidR="00C52F4A" w:rsidRPr="00605EB6">
        <w:t>il me faut</w:t>
      </w:r>
      <w:r>
        <w:t xml:space="preserve">, </w:t>
      </w:r>
      <w:r w:rsidR="00C52F4A" w:rsidRPr="00605EB6">
        <w:t>où le trouver</w:t>
      </w:r>
      <w:r>
        <w:t> ?</w:t>
      </w:r>
    </w:p>
    <w:p w14:paraId="59969BC0" w14:textId="77777777" w:rsidR="00C474C1" w:rsidRDefault="00C474C1" w:rsidP="00C52F4A">
      <w:r>
        <w:t>» </w:t>
      </w:r>
      <w:r w:rsidR="00C52F4A" w:rsidRPr="00605EB6">
        <w:t>Pedro sera de retour dans quinze jours</w:t>
      </w:r>
      <w:r>
        <w:t xml:space="preserve"> ; </w:t>
      </w:r>
      <w:r w:rsidR="00C52F4A" w:rsidRPr="00605EB6">
        <w:t>mais je connais les bêtes féroces à qui j</w:t>
      </w:r>
      <w:r>
        <w:t>’</w:t>
      </w:r>
      <w:r w:rsidR="00C52F4A" w:rsidRPr="00605EB6">
        <w:t>ai affaire</w:t>
      </w:r>
      <w:r>
        <w:t xml:space="preserve"> ; </w:t>
      </w:r>
      <w:r w:rsidR="00C52F4A" w:rsidRPr="00605EB6">
        <w:t>les coquins ne voudront pas attendre</w:t>
      </w:r>
      <w:r>
        <w:t>.</w:t>
      </w:r>
    </w:p>
    <w:p w14:paraId="566DA74A" w14:textId="77777777" w:rsidR="00C474C1" w:rsidRDefault="00C474C1" w:rsidP="00C52F4A">
      <w:r>
        <w:t>» </w:t>
      </w:r>
      <w:r w:rsidR="00C52F4A" w:rsidRPr="00605EB6">
        <w:t>Comment faire</w:t>
      </w:r>
      <w:r>
        <w:t> ?</w:t>
      </w:r>
    </w:p>
    <w:p w14:paraId="6C0E77A9" w14:textId="77777777" w:rsidR="00C474C1" w:rsidRDefault="00C52F4A" w:rsidP="00C52F4A">
      <w:r w:rsidRPr="00605EB6">
        <w:t>Il pressait dans ses mains son front brûlant</w:t>
      </w:r>
      <w:r w:rsidR="00C474C1">
        <w:t xml:space="preserve">, </w:t>
      </w:r>
      <w:r w:rsidRPr="00605EB6">
        <w:t>couvert de sueur</w:t>
      </w:r>
      <w:r w:rsidR="00C474C1">
        <w:t>.</w:t>
      </w:r>
    </w:p>
    <w:p w14:paraId="7578E242" w14:textId="129C3307" w:rsidR="00C474C1" w:rsidRDefault="0094609C" w:rsidP="00C52F4A">
      <w:r>
        <w:t>— </w:t>
      </w:r>
      <w:r w:rsidR="00C52F4A" w:rsidRPr="00605EB6">
        <w:t>Comment faire</w:t>
      </w:r>
      <w:r w:rsidR="00C474C1">
        <w:t xml:space="preserve"> ? </w:t>
      </w:r>
      <w:r w:rsidR="00C52F4A" w:rsidRPr="00605EB6">
        <w:t>comment faire</w:t>
      </w:r>
      <w:r w:rsidR="00C474C1">
        <w:t xml:space="preserve"> ? </w:t>
      </w:r>
      <w:r w:rsidR="00C52F4A" w:rsidRPr="00605EB6">
        <w:t>répéta-t-il</w:t>
      </w:r>
      <w:r w:rsidR="00C474C1">
        <w:t>.</w:t>
      </w:r>
    </w:p>
    <w:p w14:paraId="707EB947" w14:textId="77777777" w:rsidR="00C474C1" w:rsidRDefault="00C52F4A" w:rsidP="00C52F4A">
      <w:r w:rsidRPr="00605EB6">
        <w:t>Soudain</w:t>
      </w:r>
      <w:r w:rsidR="00C474C1">
        <w:t xml:space="preserve">, </w:t>
      </w:r>
      <w:r w:rsidRPr="00605EB6">
        <w:t>l</w:t>
      </w:r>
      <w:r w:rsidR="00C474C1">
        <w:t>’</w:t>
      </w:r>
      <w:r w:rsidRPr="00605EB6">
        <w:t>éclosion d</w:t>
      </w:r>
      <w:r w:rsidR="00C474C1">
        <w:t>’</w:t>
      </w:r>
      <w:r w:rsidRPr="00605EB6">
        <w:t>une idée se fit dans son cerveau en feu</w:t>
      </w:r>
      <w:r w:rsidR="00C474C1">
        <w:t>.</w:t>
      </w:r>
    </w:p>
    <w:p w14:paraId="5CB96FB2" w14:textId="77777777" w:rsidR="00C474C1" w:rsidRDefault="00C52F4A" w:rsidP="00C52F4A">
      <w:r w:rsidRPr="00605EB6">
        <w:t>Il revint rapidement sur ses pas et rentra chez Pedro Castora</w:t>
      </w:r>
      <w:r w:rsidR="00C474C1">
        <w:t>.</w:t>
      </w:r>
    </w:p>
    <w:p w14:paraId="605A6873" w14:textId="78A010E7" w:rsidR="00C474C1" w:rsidRDefault="0094609C" w:rsidP="00C52F4A">
      <w:r>
        <w:t>— </w:t>
      </w:r>
      <w:r w:rsidR="00C52F4A" w:rsidRPr="00605EB6">
        <w:t>J</w:t>
      </w:r>
      <w:r w:rsidR="00C474C1">
        <w:t>’</w:t>
      </w:r>
      <w:r w:rsidR="00C52F4A" w:rsidRPr="00605EB6">
        <w:t>ai deux ou trois lettres à expédier</w:t>
      </w:r>
      <w:r w:rsidR="00C474C1">
        <w:t xml:space="preserve">, </w:t>
      </w:r>
      <w:r w:rsidR="00C52F4A" w:rsidRPr="00605EB6">
        <w:t>dit-il au valet de chambre dont il avait été le maître</w:t>
      </w:r>
      <w:r w:rsidR="00C474C1">
        <w:t xml:space="preserve"> ; </w:t>
      </w:r>
      <w:r w:rsidR="00C52F4A" w:rsidRPr="00605EB6">
        <w:t>je vais les écrire dans le cabinet de Castora</w:t>
      </w:r>
      <w:r w:rsidR="00C474C1">
        <w:t>.</w:t>
      </w:r>
    </w:p>
    <w:p w14:paraId="6D270336" w14:textId="5D151B2E" w:rsidR="00C474C1" w:rsidRDefault="0094609C" w:rsidP="00C52F4A">
      <w:r>
        <w:t>— </w:t>
      </w:r>
      <w:r w:rsidR="00C52F4A" w:rsidRPr="00605EB6">
        <w:t>C</w:t>
      </w:r>
      <w:r w:rsidR="00C474C1">
        <w:t>’</w:t>
      </w:r>
      <w:r w:rsidR="00C52F4A" w:rsidRPr="00605EB6">
        <w:t>est bien</w:t>
      </w:r>
      <w:r w:rsidR="00C474C1">
        <w:t xml:space="preserve">, </w:t>
      </w:r>
      <w:r w:rsidR="00C52F4A" w:rsidRPr="00605EB6">
        <w:t>monsieur le baron</w:t>
      </w:r>
      <w:r w:rsidR="00C474C1">
        <w:t>.</w:t>
      </w:r>
    </w:p>
    <w:p w14:paraId="4D7D49A0" w14:textId="77777777" w:rsidR="00C474C1" w:rsidRDefault="00C52F4A" w:rsidP="00C52F4A">
      <w:r w:rsidRPr="00605EB6">
        <w:t>Toutes les portes s</w:t>
      </w:r>
      <w:r w:rsidR="00C474C1">
        <w:t>’</w:t>
      </w:r>
      <w:r w:rsidRPr="00605EB6">
        <w:t>ouvrirent devant lui</w:t>
      </w:r>
      <w:r w:rsidR="00C474C1">
        <w:t>.</w:t>
      </w:r>
    </w:p>
    <w:p w14:paraId="3B337865" w14:textId="77777777" w:rsidR="00C474C1" w:rsidRDefault="00C52F4A" w:rsidP="00C52F4A">
      <w:r w:rsidRPr="00605EB6">
        <w:t>Dès qu</w:t>
      </w:r>
      <w:r w:rsidR="00C474C1">
        <w:t>’</w:t>
      </w:r>
      <w:r w:rsidRPr="00605EB6">
        <w:t>il fut seul dans le cabinet</w:t>
      </w:r>
      <w:r w:rsidR="00C474C1">
        <w:t xml:space="preserve">, </w:t>
      </w:r>
      <w:r w:rsidRPr="00605EB6">
        <w:t>il marcha vers le coffre-fort</w:t>
      </w:r>
      <w:r w:rsidR="00C474C1">
        <w:t xml:space="preserve">, </w:t>
      </w:r>
      <w:r w:rsidRPr="00605EB6">
        <w:t>le regard sillonné de sombres éclairs</w:t>
      </w:r>
      <w:r w:rsidR="00C474C1">
        <w:t xml:space="preserve">, </w:t>
      </w:r>
      <w:r w:rsidRPr="00605EB6">
        <w:t>secoué par une sorte de tremblement nerveux</w:t>
      </w:r>
      <w:r w:rsidR="00C474C1">
        <w:t>.</w:t>
      </w:r>
    </w:p>
    <w:p w14:paraId="1F644F31" w14:textId="2F5C47E3" w:rsidR="00C474C1" w:rsidRDefault="0094609C" w:rsidP="00C52F4A">
      <w:r>
        <w:lastRenderedPageBreak/>
        <w:t>— </w:t>
      </w:r>
      <w:r w:rsidR="00C52F4A" w:rsidRPr="00605EB6">
        <w:t>Il y a là deux ou trois millions</w:t>
      </w:r>
      <w:r w:rsidR="00C474C1">
        <w:t xml:space="preserve">, </w:t>
      </w:r>
      <w:r w:rsidR="00C52F4A" w:rsidRPr="00605EB6">
        <w:t>murmura-t-il</w:t>
      </w:r>
      <w:r w:rsidR="00C474C1">
        <w:t xml:space="preserve"> ; </w:t>
      </w:r>
      <w:r w:rsidR="00C52F4A" w:rsidRPr="00605EB6">
        <w:t>Pedro m</w:t>
      </w:r>
      <w:r w:rsidR="00C474C1">
        <w:t>’</w:t>
      </w:r>
      <w:r w:rsidR="00C52F4A" w:rsidRPr="00605EB6">
        <w:t>aurait certainement prêté les cent mille francs dont j</w:t>
      </w:r>
      <w:r w:rsidR="00C474C1">
        <w:t>’</w:t>
      </w:r>
      <w:r w:rsidR="00C52F4A" w:rsidRPr="00605EB6">
        <w:t>ai besoin</w:t>
      </w:r>
      <w:r w:rsidR="00C474C1">
        <w:t xml:space="preserve"> ; </w:t>
      </w:r>
      <w:r w:rsidR="00C52F4A" w:rsidRPr="00605EB6">
        <w:t>je pourrais donc les prendre et les remplacer par un reçu</w:t>
      </w:r>
      <w:r w:rsidR="00C474C1">
        <w:t>.</w:t>
      </w:r>
    </w:p>
    <w:p w14:paraId="12977EA1" w14:textId="77777777" w:rsidR="00C474C1" w:rsidRDefault="00C52F4A" w:rsidP="00C52F4A">
      <w:r w:rsidRPr="00605EB6">
        <w:t>Oui</w:t>
      </w:r>
      <w:r w:rsidR="00C474C1">
        <w:t xml:space="preserve"> ; </w:t>
      </w:r>
      <w:r w:rsidRPr="00605EB6">
        <w:t>mais le coffre est fermé</w:t>
      </w:r>
      <w:r w:rsidR="00C474C1">
        <w:t xml:space="preserve">, </w:t>
      </w:r>
      <w:r w:rsidRPr="00605EB6">
        <w:t>bien fermé</w:t>
      </w:r>
      <w:r w:rsidR="00C474C1">
        <w:t xml:space="preserve">, </w:t>
      </w:r>
      <w:r w:rsidRPr="00605EB6">
        <w:t>et la porte et les serrures sont solides</w:t>
      </w:r>
      <w:r w:rsidR="00C474C1">
        <w:t xml:space="preserve"> ; </w:t>
      </w:r>
      <w:r w:rsidRPr="00605EB6">
        <w:t>sans les clefs</w:t>
      </w:r>
      <w:r w:rsidR="00C474C1">
        <w:t xml:space="preserve">, </w:t>
      </w:r>
      <w:r w:rsidRPr="00605EB6">
        <w:t>impossible de l</w:t>
      </w:r>
      <w:r w:rsidR="00C474C1">
        <w:t>’</w:t>
      </w:r>
      <w:r w:rsidRPr="00605EB6">
        <w:t>ouvrir</w:t>
      </w:r>
      <w:r w:rsidR="00C474C1">
        <w:t>.</w:t>
      </w:r>
    </w:p>
    <w:p w14:paraId="620D4834" w14:textId="77777777" w:rsidR="00C474C1" w:rsidRDefault="00C52F4A" w:rsidP="00C52F4A">
      <w:r w:rsidRPr="00605EB6">
        <w:t>Les tiroirs du bureau n</w:t>
      </w:r>
      <w:r w:rsidR="00C474C1">
        <w:t>’</w:t>
      </w:r>
      <w:r w:rsidRPr="00605EB6">
        <w:t>étaient pas fermés comme la porte du coffre-fort</w:t>
      </w:r>
      <w:r w:rsidR="00C474C1">
        <w:t xml:space="preserve">. </w:t>
      </w:r>
      <w:r w:rsidRPr="00605EB6">
        <w:t>Il put les ouvrir tous</w:t>
      </w:r>
      <w:r w:rsidR="00C474C1">
        <w:t xml:space="preserve">, </w:t>
      </w:r>
      <w:r w:rsidRPr="00605EB6">
        <w:t>cherchant</w:t>
      </w:r>
      <w:r w:rsidR="00C474C1">
        <w:t xml:space="preserve">, </w:t>
      </w:r>
      <w:r w:rsidRPr="00605EB6">
        <w:t>furetant partout</w:t>
      </w:r>
      <w:r w:rsidR="00C474C1">
        <w:t>.</w:t>
      </w:r>
    </w:p>
    <w:p w14:paraId="058488E0" w14:textId="77777777" w:rsidR="00C474C1" w:rsidRDefault="00C52F4A" w:rsidP="00C52F4A">
      <w:r w:rsidRPr="00605EB6">
        <w:t>Rien</w:t>
      </w:r>
      <w:r w:rsidR="00C474C1">
        <w:t>.</w:t>
      </w:r>
    </w:p>
    <w:p w14:paraId="7EF55414" w14:textId="77777777" w:rsidR="00C474C1" w:rsidRDefault="00C52F4A" w:rsidP="00C52F4A">
      <w:r w:rsidRPr="00605EB6">
        <w:t>Naturellement</w:t>
      </w:r>
      <w:r w:rsidR="00C474C1">
        <w:t xml:space="preserve">, </w:t>
      </w:r>
      <w:r w:rsidRPr="00605EB6">
        <w:t>Pedro Castora ne laissait pas traîner les clefs de sa caisse</w:t>
      </w:r>
      <w:r w:rsidR="00C474C1">
        <w:t>.</w:t>
      </w:r>
    </w:p>
    <w:p w14:paraId="497F8383" w14:textId="77777777" w:rsidR="00C474C1" w:rsidRDefault="00C52F4A" w:rsidP="00C52F4A">
      <w:r w:rsidRPr="00605EB6">
        <w:t>Le baron allait pousser le dernier tiroir avec fureur</w:t>
      </w:r>
      <w:r w:rsidR="00C474C1">
        <w:t xml:space="preserve">, </w:t>
      </w:r>
      <w:r w:rsidRPr="00605EB6">
        <w:t>lorsque ses yeux tombèrent sur un carnet de chèques du Comptoir d</w:t>
      </w:r>
      <w:r w:rsidR="00C474C1">
        <w:t>’</w:t>
      </w:r>
      <w:r w:rsidRPr="00605EB6">
        <w:t>escompte</w:t>
      </w:r>
      <w:r w:rsidR="00C474C1">
        <w:t xml:space="preserve">. </w:t>
      </w:r>
      <w:r w:rsidRPr="00605EB6">
        <w:t>Il le saisit avidement</w:t>
      </w:r>
      <w:r w:rsidR="00C474C1">
        <w:t xml:space="preserve">, </w:t>
      </w:r>
      <w:r w:rsidRPr="00605EB6">
        <w:t>l</w:t>
      </w:r>
      <w:r w:rsidR="00C474C1">
        <w:t>’</w:t>
      </w:r>
      <w:r w:rsidRPr="00605EB6">
        <w:t>ouvrit et le tint un instant serré entre ses doigts fiévreux</w:t>
      </w:r>
      <w:r w:rsidR="00C474C1">
        <w:t>.</w:t>
      </w:r>
    </w:p>
    <w:p w14:paraId="5BB39225" w14:textId="77777777" w:rsidR="00C474C1" w:rsidRDefault="00C52F4A" w:rsidP="00C52F4A">
      <w:r w:rsidRPr="00605EB6">
        <w:t>Un combat se livrait en lui</w:t>
      </w:r>
      <w:r w:rsidR="00C474C1">
        <w:t>.</w:t>
      </w:r>
    </w:p>
    <w:p w14:paraId="2C9A4E2F" w14:textId="77777777" w:rsidR="00C474C1" w:rsidRDefault="00C52F4A" w:rsidP="00C52F4A">
      <w:r w:rsidRPr="00605EB6">
        <w:t>L</w:t>
      </w:r>
      <w:r w:rsidR="00C474C1">
        <w:t>’</w:t>
      </w:r>
      <w:r w:rsidRPr="00605EB6">
        <w:t>esprit du mal triompha</w:t>
      </w:r>
      <w:r w:rsidR="00C474C1">
        <w:t>.</w:t>
      </w:r>
    </w:p>
    <w:p w14:paraId="04D73906" w14:textId="36FADDA4" w:rsidR="00C474C1" w:rsidRDefault="0094609C" w:rsidP="00C52F4A">
      <w:r>
        <w:t>— </w:t>
      </w:r>
      <w:r w:rsidR="00C52F4A" w:rsidRPr="00605EB6">
        <w:t>Eh bien</w:t>
      </w:r>
      <w:r w:rsidR="00C474C1">
        <w:t xml:space="preserve">, </w:t>
      </w:r>
      <w:r w:rsidR="00C52F4A" w:rsidRPr="00605EB6">
        <w:t>pourquoi pas</w:t>
      </w:r>
      <w:r w:rsidR="00C474C1">
        <w:t xml:space="preserve"> ? </w:t>
      </w:r>
      <w:r w:rsidR="00C52F4A" w:rsidRPr="00605EB6">
        <w:t>murmura-t-il sourdement</w:t>
      </w:r>
      <w:r w:rsidR="00C474C1">
        <w:t>.</w:t>
      </w:r>
    </w:p>
    <w:p w14:paraId="2DDD2932" w14:textId="77777777" w:rsidR="00C474C1" w:rsidRDefault="00C52F4A" w:rsidP="00C52F4A">
      <w:r w:rsidRPr="00605EB6">
        <w:t>Il s</w:t>
      </w:r>
      <w:r w:rsidR="00C474C1">
        <w:t>’</w:t>
      </w:r>
      <w:r w:rsidRPr="00605EB6">
        <w:t>assit devant la table du bureau</w:t>
      </w:r>
      <w:r w:rsidR="00C474C1">
        <w:t>.</w:t>
      </w:r>
    </w:p>
    <w:p w14:paraId="5420E6ED" w14:textId="77777777" w:rsidR="00C474C1" w:rsidRDefault="00C52F4A" w:rsidP="00C52F4A">
      <w:r w:rsidRPr="00605EB6">
        <w:t>Le premier chèque à détacher était daté de l</w:t>
      </w:r>
      <w:r w:rsidR="00C474C1">
        <w:t>’</w:t>
      </w:r>
      <w:r w:rsidRPr="00605EB6">
        <w:t>avant-veille</w:t>
      </w:r>
      <w:r w:rsidR="00C474C1">
        <w:t xml:space="preserve">. </w:t>
      </w:r>
      <w:r w:rsidRPr="00605EB6">
        <w:t>De plus après les mots imprimés</w:t>
      </w:r>
      <w:r w:rsidR="00C474C1">
        <w:t> : « </w:t>
      </w:r>
      <w:r w:rsidRPr="00605EB6">
        <w:t>payez à</w:t>
      </w:r>
      <w:r w:rsidR="00C474C1">
        <w:t>, »</w:t>
      </w:r>
      <w:r w:rsidRPr="00605EB6">
        <w:t xml:space="preserve"> Pedro avait encore écrit de sa main</w:t>
      </w:r>
      <w:r w:rsidR="00C474C1">
        <w:t> : « </w:t>
      </w:r>
      <w:r w:rsidRPr="00605EB6">
        <w:t>mon ordre</w:t>
      </w:r>
      <w:r w:rsidR="00C474C1">
        <w:t>. »</w:t>
      </w:r>
      <w:r w:rsidRPr="00605EB6">
        <w:t xml:space="preserve"> Il restait à écrire le chiffre de la somme et à signer</w:t>
      </w:r>
      <w:r w:rsidR="00C474C1">
        <w:t>.</w:t>
      </w:r>
    </w:p>
    <w:p w14:paraId="1DDC6936" w14:textId="77777777" w:rsidR="00C474C1" w:rsidRDefault="00C52F4A" w:rsidP="00C52F4A">
      <w:r w:rsidRPr="00C6159B">
        <w:t>Sans doute</w:t>
      </w:r>
      <w:r w:rsidR="00C474C1">
        <w:t xml:space="preserve">, </w:t>
      </w:r>
      <w:r w:rsidRPr="00C6159B">
        <w:t>avant de partir</w:t>
      </w:r>
      <w:r w:rsidR="00C474C1">
        <w:t xml:space="preserve">, </w:t>
      </w:r>
      <w:r w:rsidRPr="00C6159B">
        <w:t>Pedro Castora avait eu l</w:t>
      </w:r>
      <w:r w:rsidR="00C474C1">
        <w:t>’</w:t>
      </w:r>
      <w:r w:rsidRPr="00C6159B">
        <w:t>intention de toucher une somme quelconque au Comptoir</w:t>
      </w:r>
      <w:r w:rsidR="00C474C1">
        <w:t>.</w:t>
      </w:r>
    </w:p>
    <w:p w14:paraId="0D5E9759" w14:textId="77777777" w:rsidR="00C474C1" w:rsidRDefault="00C52F4A" w:rsidP="00C52F4A">
      <w:r w:rsidRPr="00C6159B">
        <w:lastRenderedPageBreak/>
        <w:t>Le baron avait dans sa poche une lettre du Brésilien</w:t>
      </w:r>
      <w:r w:rsidR="00C474C1">
        <w:t xml:space="preserve"> ; </w:t>
      </w:r>
      <w:r w:rsidRPr="00C6159B">
        <w:t>il l</w:t>
      </w:r>
      <w:r w:rsidR="00C474C1">
        <w:t>’</w:t>
      </w:r>
      <w:r w:rsidRPr="00C6159B">
        <w:t>ouvrit devant lui et pendant un quart d</w:t>
      </w:r>
      <w:r w:rsidR="00C474C1">
        <w:t>’</w:t>
      </w:r>
      <w:r w:rsidRPr="00C6159B">
        <w:t>heure il s</w:t>
      </w:r>
      <w:r w:rsidR="00C474C1">
        <w:t>’</w:t>
      </w:r>
      <w:r w:rsidRPr="00C6159B">
        <w:t>exerça</w:t>
      </w:r>
      <w:r w:rsidR="00C474C1">
        <w:t xml:space="preserve">, </w:t>
      </w:r>
      <w:r w:rsidRPr="00C6159B">
        <w:t>sur</w:t>
      </w:r>
      <w:r w:rsidRPr="00605EB6">
        <w:t xml:space="preserve"> une feuille de papier blanc</w:t>
      </w:r>
      <w:r w:rsidR="00C474C1">
        <w:t xml:space="preserve">, </w:t>
      </w:r>
      <w:r w:rsidRPr="00605EB6">
        <w:t>à imiter l</w:t>
      </w:r>
      <w:r w:rsidR="00C474C1">
        <w:t>’</w:t>
      </w:r>
      <w:r w:rsidRPr="00605EB6">
        <w:t>écriture et principalement la signature</w:t>
      </w:r>
      <w:r w:rsidR="00C474C1">
        <w:t xml:space="preserve"> : </w:t>
      </w:r>
      <w:r w:rsidRPr="00605EB6">
        <w:t>Pedro Castora</w:t>
      </w:r>
      <w:r w:rsidR="00C474C1">
        <w:t>.</w:t>
      </w:r>
    </w:p>
    <w:p w14:paraId="506AE647" w14:textId="2BBD0466" w:rsidR="00C52F4A" w:rsidRPr="00605EB6" w:rsidRDefault="00C52F4A" w:rsidP="00C52F4A">
      <w:r w:rsidRPr="00605EB6">
        <w:t>Satisfait de son travail de patience</w:t>
      </w:r>
      <w:r w:rsidR="00C474C1">
        <w:t xml:space="preserve">, </w:t>
      </w:r>
      <w:r w:rsidRPr="00605EB6">
        <w:t>il trempa une dernière fois la plume dans l</w:t>
      </w:r>
      <w:r w:rsidR="00C474C1">
        <w:t>’</w:t>
      </w:r>
      <w:r w:rsidRPr="00605EB6">
        <w:t>encre</w:t>
      </w:r>
      <w:r w:rsidR="00C474C1">
        <w:t xml:space="preserve">, </w:t>
      </w:r>
      <w:r w:rsidRPr="00605EB6">
        <w:t>et hardiment</w:t>
      </w:r>
      <w:r w:rsidR="00C474C1">
        <w:t xml:space="preserve">, </w:t>
      </w:r>
      <w:r w:rsidRPr="00605EB6">
        <w:t>d</w:t>
      </w:r>
      <w:r w:rsidR="00C474C1">
        <w:t>’</w:t>
      </w:r>
      <w:r w:rsidRPr="00605EB6">
        <w:t>une main sûre</w:t>
      </w:r>
      <w:r w:rsidR="00C474C1">
        <w:t xml:space="preserve">, </w:t>
      </w:r>
      <w:r w:rsidRPr="00605EB6">
        <w:t>sans trembler</w:t>
      </w:r>
      <w:r w:rsidR="00C474C1">
        <w:t xml:space="preserve">, </w:t>
      </w:r>
      <w:r w:rsidRPr="00605EB6">
        <w:t>il écrivit en toutes lettres</w:t>
      </w:r>
      <w:r w:rsidR="00C474C1">
        <w:t> : « </w:t>
      </w:r>
      <w:r w:rsidRPr="00605EB6">
        <w:t>cent mille francs</w:t>
      </w:r>
      <w:r w:rsidR="00C474C1">
        <w:t>, »</w:t>
      </w:r>
      <w:r w:rsidRPr="00605EB6">
        <w:t xml:space="preserve"> et signa</w:t>
      </w:r>
      <w:r w:rsidR="00C474C1">
        <w:t> : « </w:t>
      </w:r>
      <w:r w:rsidRPr="00605EB6">
        <w:t>Pedro Castora</w:t>
      </w:r>
      <w:r w:rsidR="00C474C1">
        <w:t>. »</w:t>
      </w:r>
    </w:p>
    <w:p w14:paraId="4E019305" w14:textId="77777777" w:rsidR="00C474C1" w:rsidRDefault="00C52F4A" w:rsidP="00C52F4A">
      <w:r w:rsidRPr="00605EB6">
        <w:t>Cela fait</w:t>
      </w:r>
      <w:r w:rsidR="00C474C1">
        <w:t xml:space="preserve">, </w:t>
      </w:r>
      <w:r w:rsidRPr="00605EB6">
        <w:t>le faussaire remit le carnet à sa place</w:t>
      </w:r>
      <w:r w:rsidR="00C474C1">
        <w:t xml:space="preserve">, </w:t>
      </w:r>
      <w:r w:rsidRPr="00605EB6">
        <w:t>dans le tiroir</w:t>
      </w:r>
      <w:r w:rsidR="00C474C1">
        <w:t xml:space="preserve">, </w:t>
      </w:r>
      <w:r w:rsidRPr="00605EB6">
        <w:t>glissa le chèque dans son portefeuille</w:t>
      </w:r>
      <w:r w:rsidR="00C474C1">
        <w:t xml:space="preserve">, </w:t>
      </w:r>
      <w:r w:rsidRPr="00605EB6">
        <w:t>fourra dans sa poche la feuille couverte de signatures plus ou moins grossièrement imitées</w:t>
      </w:r>
      <w:r w:rsidR="00C474C1">
        <w:t xml:space="preserve">, </w:t>
      </w:r>
      <w:r w:rsidRPr="00605EB6">
        <w:t>et sortit du cabinet</w:t>
      </w:r>
      <w:r w:rsidR="00C474C1">
        <w:t>.</w:t>
      </w:r>
    </w:p>
    <w:p w14:paraId="0828BA56" w14:textId="77777777" w:rsidR="00C474C1" w:rsidRDefault="00C52F4A" w:rsidP="00C52F4A">
      <w:r w:rsidRPr="00605EB6">
        <w:t>Il passa</w:t>
      </w:r>
      <w:r w:rsidR="00C474C1">
        <w:t xml:space="preserve">, </w:t>
      </w:r>
      <w:r w:rsidRPr="00605EB6">
        <w:t>la tête haute</w:t>
      </w:r>
      <w:r w:rsidR="00C474C1">
        <w:t xml:space="preserve">, </w:t>
      </w:r>
      <w:r w:rsidRPr="00605EB6">
        <w:t>devant les domestiques</w:t>
      </w:r>
      <w:r w:rsidR="00C474C1">
        <w:t xml:space="preserve"> ; </w:t>
      </w:r>
      <w:r w:rsidRPr="00605EB6">
        <w:t>mais ceux-ci remarquèrent qu</w:t>
      </w:r>
      <w:r w:rsidR="00C474C1">
        <w:t>’</w:t>
      </w:r>
      <w:r w:rsidRPr="00605EB6">
        <w:t>il était très pâle</w:t>
      </w:r>
      <w:r w:rsidR="00C474C1">
        <w:t>.</w:t>
      </w:r>
    </w:p>
    <w:p w14:paraId="00349ED0" w14:textId="77777777" w:rsidR="00C474C1" w:rsidRDefault="00C52F4A" w:rsidP="00C52F4A">
      <w:r w:rsidRPr="00605EB6">
        <w:t>Le lendemain de son retour à Paris</w:t>
      </w:r>
      <w:r w:rsidR="00C474C1">
        <w:t xml:space="preserve">, </w:t>
      </w:r>
      <w:r w:rsidRPr="00605EB6">
        <w:t>Pedro</w:t>
      </w:r>
      <w:r w:rsidR="00C474C1">
        <w:t xml:space="preserve">, </w:t>
      </w:r>
      <w:r w:rsidRPr="00605EB6">
        <w:t>ayant besoin de quarante mille francs</w:t>
      </w:r>
      <w:r w:rsidR="00C474C1">
        <w:t xml:space="preserve">, </w:t>
      </w:r>
      <w:r w:rsidRPr="00605EB6">
        <w:t>pensa à les demander au Comptoir d</w:t>
      </w:r>
      <w:r w:rsidR="00C474C1">
        <w:t>’</w:t>
      </w:r>
      <w:r w:rsidRPr="00605EB6">
        <w:t>escompte</w:t>
      </w:r>
      <w:r w:rsidR="00C474C1">
        <w:t xml:space="preserve">. </w:t>
      </w:r>
      <w:r w:rsidRPr="00605EB6">
        <w:t>Il prit son carnet pour remplir le chèque à présenter</w:t>
      </w:r>
      <w:r w:rsidR="00C474C1">
        <w:t>.</w:t>
      </w:r>
    </w:p>
    <w:p w14:paraId="5EC3FCB0" w14:textId="47CABDA4" w:rsidR="00C474C1" w:rsidRDefault="0094609C" w:rsidP="00C52F4A">
      <w:r>
        <w:t>— </w:t>
      </w:r>
      <w:r w:rsidR="00C52F4A" w:rsidRPr="00605EB6">
        <w:t>Tiens</w:t>
      </w:r>
      <w:r w:rsidR="00C474C1">
        <w:t xml:space="preserve"> ! </w:t>
      </w:r>
      <w:r w:rsidR="00C52F4A" w:rsidRPr="00605EB6">
        <w:t>fit-il avec surprise</w:t>
      </w:r>
      <w:r w:rsidR="00C474C1">
        <w:t>.</w:t>
      </w:r>
    </w:p>
    <w:p w14:paraId="69656299" w14:textId="77777777" w:rsidR="00C474C1" w:rsidRDefault="00C52F4A" w:rsidP="00C52F4A">
      <w:r w:rsidRPr="00605EB6">
        <w:t>Le chèque ne portait pas la date qu</w:t>
      </w:r>
      <w:r w:rsidR="00C474C1">
        <w:t>’</w:t>
      </w:r>
      <w:r w:rsidRPr="00605EB6">
        <w:t>il se souvenait avoir mise</w:t>
      </w:r>
      <w:r w:rsidR="00C474C1">
        <w:t xml:space="preserve"> ; </w:t>
      </w:r>
      <w:r w:rsidRPr="00605EB6">
        <w:t>de plus</w:t>
      </w:r>
      <w:r w:rsidR="00C474C1">
        <w:t xml:space="preserve">, </w:t>
      </w:r>
      <w:r w:rsidRPr="00605EB6">
        <w:t>il n</w:t>
      </w:r>
      <w:r w:rsidR="00C474C1">
        <w:t>’</w:t>
      </w:r>
      <w:r w:rsidRPr="00605EB6">
        <w:t>y avait rien d</w:t>
      </w:r>
      <w:r w:rsidR="00C474C1">
        <w:t>’</w:t>
      </w:r>
      <w:r w:rsidRPr="00605EB6">
        <w:t>écrit sur le talon précédent</w:t>
      </w:r>
      <w:r w:rsidR="00C474C1">
        <w:t xml:space="preserve">, </w:t>
      </w:r>
      <w:r w:rsidRPr="00605EB6">
        <w:t>ce qui était contraire à ses habitudes d</w:t>
      </w:r>
      <w:r w:rsidR="00C474C1">
        <w:t>’</w:t>
      </w:r>
      <w:r w:rsidRPr="00605EB6">
        <w:t>ordre</w:t>
      </w:r>
      <w:r w:rsidR="00C474C1">
        <w:t>.</w:t>
      </w:r>
    </w:p>
    <w:p w14:paraId="02D30D49" w14:textId="17413A06" w:rsidR="00C474C1" w:rsidRDefault="0094609C" w:rsidP="00C52F4A">
      <w:r>
        <w:t>— </w:t>
      </w:r>
      <w:r w:rsidR="00C52F4A" w:rsidRPr="00605EB6">
        <w:t>Par exemple</w:t>
      </w:r>
      <w:r w:rsidR="00C474C1">
        <w:t xml:space="preserve">, </w:t>
      </w:r>
      <w:r w:rsidR="00C52F4A" w:rsidRPr="00605EB6">
        <w:t>voilà qui est singulier</w:t>
      </w:r>
      <w:r w:rsidR="00C474C1">
        <w:t> !</w:t>
      </w:r>
    </w:p>
    <w:p w14:paraId="2DFF0EB2" w14:textId="77777777" w:rsidR="00C474C1" w:rsidRDefault="00C52F4A" w:rsidP="00C52F4A">
      <w:r w:rsidRPr="00605EB6">
        <w:t>Il prit un calepin</w:t>
      </w:r>
      <w:r w:rsidR="00C474C1">
        <w:t xml:space="preserve">, </w:t>
      </w:r>
      <w:r w:rsidRPr="00605EB6">
        <w:t>sur lequel il inscrivait toutes les sommes qu</w:t>
      </w:r>
      <w:r w:rsidR="00C474C1">
        <w:t>’</w:t>
      </w:r>
      <w:r w:rsidRPr="00605EB6">
        <w:t>il retirait des maisons de banque où il avait de l</w:t>
      </w:r>
      <w:r w:rsidR="00C474C1">
        <w:t>’</w:t>
      </w:r>
      <w:r w:rsidRPr="00605EB6">
        <w:t>argent déposé</w:t>
      </w:r>
      <w:r w:rsidR="00C474C1">
        <w:t xml:space="preserve">, </w:t>
      </w:r>
      <w:r w:rsidRPr="00605EB6">
        <w:t>et put constater facilement qu</w:t>
      </w:r>
      <w:r w:rsidR="00C474C1">
        <w:t>’</w:t>
      </w:r>
      <w:r w:rsidRPr="00605EB6">
        <w:t>un chèque</w:t>
      </w:r>
      <w:r w:rsidR="00C474C1">
        <w:t xml:space="preserve">, </w:t>
      </w:r>
      <w:r w:rsidRPr="00605EB6">
        <w:t>qu</w:t>
      </w:r>
      <w:r w:rsidR="00C474C1">
        <w:t>’</w:t>
      </w:r>
      <w:r w:rsidRPr="00605EB6">
        <w:t>il n</w:t>
      </w:r>
      <w:r w:rsidR="00C474C1">
        <w:t>’</w:t>
      </w:r>
      <w:r w:rsidRPr="00605EB6">
        <w:t>avait pas employé</w:t>
      </w:r>
      <w:r w:rsidR="00C474C1">
        <w:t xml:space="preserve">, </w:t>
      </w:r>
      <w:r w:rsidRPr="00605EB6">
        <w:t>manquait à son carnet du Comptoir d</w:t>
      </w:r>
      <w:r w:rsidR="00C474C1">
        <w:t>’</w:t>
      </w:r>
      <w:r w:rsidRPr="00605EB6">
        <w:t>escompte</w:t>
      </w:r>
      <w:r w:rsidR="00C474C1">
        <w:t>.</w:t>
      </w:r>
    </w:p>
    <w:p w14:paraId="301DB363" w14:textId="77777777" w:rsidR="00C474C1" w:rsidRDefault="00C52F4A" w:rsidP="00C52F4A">
      <w:r w:rsidRPr="00605EB6">
        <w:t>Qu</w:t>
      </w:r>
      <w:r w:rsidR="00C474C1">
        <w:t>’</w:t>
      </w:r>
      <w:r w:rsidRPr="00605EB6">
        <w:t>était-il devenu</w:t>
      </w:r>
      <w:r w:rsidR="00C474C1">
        <w:t> ?</w:t>
      </w:r>
    </w:p>
    <w:p w14:paraId="4D7F7E9E" w14:textId="77777777" w:rsidR="00C474C1" w:rsidRDefault="00C52F4A" w:rsidP="00C52F4A">
      <w:r w:rsidRPr="00605EB6">
        <w:lastRenderedPageBreak/>
        <w:t>Un autre</w:t>
      </w:r>
      <w:r w:rsidR="00C474C1">
        <w:t xml:space="preserve">, </w:t>
      </w:r>
      <w:r w:rsidRPr="00605EB6">
        <w:t>à la place de Pedro Castora</w:t>
      </w:r>
      <w:r w:rsidR="00C474C1">
        <w:t xml:space="preserve">, </w:t>
      </w:r>
      <w:r w:rsidRPr="00605EB6">
        <w:t>se serait dit aussitôt</w:t>
      </w:r>
      <w:r w:rsidR="00C474C1">
        <w:t> : « </w:t>
      </w:r>
      <w:r w:rsidRPr="00605EB6">
        <w:t>Il y a un voleur dans ma maison</w:t>
      </w:r>
      <w:r w:rsidR="00C474C1">
        <w:t>. »</w:t>
      </w:r>
      <w:r w:rsidRPr="00605EB6">
        <w:t xml:space="preserve"> Lui point</w:t>
      </w:r>
      <w:r w:rsidR="00C474C1">
        <w:t xml:space="preserve">. </w:t>
      </w:r>
      <w:r w:rsidRPr="00605EB6">
        <w:t>Il réfléchit un instant et sonna son valet de chambre</w:t>
      </w:r>
      <w:r w:rsidR="00C474C1">
        <w:t>.</w:t>
      </w:r>
    </w:p>
    <w:p w14:paraId="5E3FF1EF" w14:textId="277E338B" w:rsidR="00C474C1" w:rsidRDefault="0094609C" w:rsidP="00C52F4A">
      <w:r>
        <w:t>— </w:t>
      </w:r>
      <w:r w:rsidR="00C52F4A" w:rsidRPr="00605EB6">
        <w:t>Quels sont ceux de mes amis qui sont venus pour me voir en mon absence</w:t>
      </w:r>
      <w:r w:rsidR="00C474C1">
        <w:t xml:space="preserve"> ? </w:t>
      </w:r>
      <w:r w:rsidR="00C52F4A" w:rsidRPr="00605EB6">
        <w:t>demanda-t-il</w:t>
      </w:r>
      <w:r w:rsidR="00C474C1">
        <w:t>.</w:t>
      </w:r>
    </w:p>
    <w:p w14:paraId="3C72E0ED" w14:textId="30B8F7FC" w:rsidR="00C474C1" w:rsidRDefault="0094609C" w:rsidP="00C52F4A">
      <w:r>
        <w:t>— </w:t>
      </w:r>
      <w:r w:rsidR="00C52F4A" w:rsidRPr="00605EB6">
        <w:t>D</w:t>
      </w:r>
      <w:r w:rsidR="00C474C1">
        <w:t>’</w:t>
      </w:r>
      <w:r w:rsidR="00C52F4A" w:rsidRPr="00605EB6">
        <w:t>abord</w:t>
      </w:r>
      <w:r w:rsidR="00C474C1">
        <w:t>, M. </w:t>
      </w:r>
      <w:r w:rsidR="00C52F4A" w:rsidRPr="00605EB6">
        <w:t>le baron de Simaise</w:t>
      </w:r>
      <w:r w:rsidR="00C474C1">
        <w:t xml:space="preserve">, </w:t>
      </w:r>
      <w:r w:rsidR="00C52F4A" w:rsidRPr="00605EB6">
        <w:t>dès le lendemain de votre départ</w:t>
      </w:r>
      <w:r w:rsidR="00C474C1">
        <w:t>.</w:t>
      </w:r>
    </w:p>
    <w:p w14:paraId="0E30FCBA" w14:textId="16B2730A" w:rsidR="00C474C1" w:rsidRDefault="0094609C" w:rsidP="00C52F4A">
      <w:r>
        <w:t>— </w:t>
      </w:r>
      <w:r w:rsidR="00C52F4A" w:rsidRPr="00605EB6">
        <w:t>Mon meilleur ami</w:t>
      </w:r>
      <w:r w:rsidR="00C474C1">
        <w:t xml:space="preserve"> ! </w:t>
      </w:r>
      <w:r w:rsidR="00C52F4A" w:rsidRPr="00605EB6">
        <w:t>Il me devait une visite</w:t>
      </w:r>
      <w:r w:rsidR="00C474C1">
        <w:t>.</w:t>
      </w:r>
    </w:p>
    <w:p w14:paraId="51312041" w14:textId="69644F1E" w:rsidR="00C474C1" w:rsidRDefault="0094609C" w:rsidP="00C52F4A">
      <w:r>
        <w:t>— </w:t>
      </w:r>
      <w:r w:rsidR="00C52F4A" w:rsidRPr="00605EB6">
        <w:t>Il a été très contrarié de ne pas trouver monsieur</w:t>
      </w:r>
      <w:r w:rsidR="00C474C1">
        <w:t>.</w:t>
      </w:r>
    </w:p>
    <w:p w14:paraId="32E9180D" w14:textId="44EB48B1" w:rsidR="00C474C1" w:rsidRDefault="0094609C" w:rsidP="00C52F4A">
      <w:r>
        <w:t>— </w:t>
      </w:r>
      <w:r w:rsidR="00C52F4A" w:rsidRPr="00605EB6">
        <w:t>J</w:t>
      </w:r>
      <w:r w:rsidR="00C474C1">
        <w:t>’</w:t>
      </w:r>
      <w:r w:rsidR="00C52F4A" w:rsidRPr="00605EB6">
        <w:t>avais oublié de le prévenir que j</w:t>
      </w:r>
      <w:r w:rsidR="00C474C1">
        <w:t>’</w:t>
      </w:r>
      <w:r w:rsidR="00C52F4A" w:rsidRPr="00605EB6">
        <w:t>allais m</w:t>
      </w:r>
      <w:r w:rsidR="00C474C1">
        <w:t>’</w:t>
      </w:r>
      <w:r w:rsidR="00C52F4A" w:rsidRPr="00605EB6">
        <w:t>absenter pour quelques jours</w:t>
      </w:r>
      <w:r w:rsidR="00C474C1">
        <w:t>.</w:t>
      </w:r>
    </w:p>
    <w:p w14:paraId="19FF148E" w14:textId="77777777" w:rsidR="00C474C1" w:rsidRDefault="00C52F4A" w:rsidP="00C52F4A">
      <w:r w:rsidRPr="00605EB6">
        <w:t>Le domestique nomma encore plusieurs personnes</w:t>
      </w:r>
      <w:r w:rsidR="00C474C1">
        <w:t>.</w:t>
      </w:r>
    </w:p>
    <w:p w14:paraId="2B717AEE" w14:textId="58B4A80F" w:rsidR="00C474C1" w:rsidRDefault="0094609C" w:rsidP="00C52F4A">
      <w:r>
        <w:t>— </w:t>
      </w:r>
      <w:r w:rsidR="00C52F4A" w:rsidRPr="00605EB6">
        <w:t>Et tous s</w:t>
      </w:r>
      <w:r w:rsidR="00C474C1">
        <w:t>’</w:t>
      </w:r>
      <w:r w:rsidR="00C52F4A" w:rsidRPr="00605EB6">
        <w:t>en sont allés contrariés comme mon ami de Simaise</w:t>
      </w:r>
      <w:r w:rsidR="00C474C1">
        <w:t> ?</w:t>
      </w:r>
    </w:p>
    <w:p w14:paraId="17336864" w14:textId="0F5175B5" w:rsidR="00C474C1" w:rsidRDefault="0094609C" w:rsidP="00C52F4A">
      <w:r>
        <w:t>— </w:t>
      </w:r>
      <w:r w:rsidR="00C52F4A" w:rsidRPr="00605EB6">
        <w:t>Oui</w:t>
      </w:r>
      <w:r w:rsidR="00C474C1">
        <w:t xml:space="preserve">, </w:t>
      </w:r>
      <w:r w:rsidR="00C52F4A" w:rsidRPr="00605EB6">
        <w:t>monsieur</w:t>
      </w:r>
      <w:r w:rsidR="00C474C1">
        <w:t>.</w:t>
      </w:r>
    </w:p>
    <w:p w14:paraId="54B1DBFD" w14:textId="58999D11" w:rsidR="00C474C1" w:rsidRDefault="0094609C" w:rsidP="00C52F4A">
      <w:r>
        <w:t>— </w:t>
      </w:r>
      <w:r w:rsidR="00C52F4A" w:rsidRPr="00605EB6">
        <w:t>Ce n</w:t>
      </w:r>
      <w:r w:rsidR="00C474C1">
        <w:t>’</w:t>
      </w:r>
      <w:r w:rsidR="00C52F4A" w:rsidRPr="00605EB6">
        <w:t>est pas</w:t>
      </w:r>
      <w:r w:rsidR="00C474C1">
        <w:t xml:space="preserve">, </w:t>
      </w:r>
      <w:r w:rsidR="00C52F4A" w:rsidRPr="00605EB6">
        <w:t>je suppose</w:t>
      </w:r>
      <w:r w:rsidR="00C474C1">
        <w:t xml:space="preserve">, </w:t>
      </w:r>
      <w:r w:rsidR="00C52F4A" w:rsidRPr="00605EB6">
        <w:t>dans l</w:t>
      </w:r>
      <w:r w:rsidR="00C474C1">
        <w:t>’</w:t>
      </w:r>
      <w:r w:rsidR="00C52F4A" w:rsidRPr="00605EB6">
        <w:t>antichambre qu</w:t>
      </w:r>
      <w:r w:rsidR="00C474C1">
        <w:t>’</w:t>
      </w:r>
      <w:r w:rsidR="00C52F4A" w:rsidRPr="00605EB6">
        <w:t>on a reçu ces messieurs</w:t>
      </w:r>
      <w:r w:rsidR="00C474C1">
        <w:t xml:space="preserve">, </w:t>
      </w:r>
      <w:r w:rsidR="00C52F4A" w:rsidRPr="00605EB6">
        <w:t>mais dans le salon</w:t>
      </w:r>
      <w:r w:rsidR="00C474C1">
        <w:t> ?</w:t>
      </w:r>
    </w:p>
    <w:p w14:paraId="39701AF5" w14:textId="5925D1E5" w:rsidR="00C474C1" w:rsidRDefault="0094609C" w:rsidP="00C52F4A">
      <w:r>
        <w:t>— </w:t>
      </w:r>
      <w:r w:rsidR="00C52F4A" w:rsidRPr="00605EB6">
        <w:t>Parfaitement</w:t>
      </w:r>
      <w:r w:rsidR="00C474C1">
        <w:t xml:space="preserve">, </w:t>
      </w:r>
      <w:r w:rsidR="00C52F4A" w:rsidRPr="00605EB6">
        <w:t>monsieur</w:t>
      </w:r>
      <w:r w:rsidR="00C474C1">
        <w:t xml:space="preserve">, </w:t>
      </w:r>
      <w:r w:rsidR="00C52F4A" w:rsidRPr="00605EB6">
        <w:t>ainsi que vous l</w:t>
      </w:r>
      <w:r w:rsidR="00C474C1">
        <w:t>’</w:t>
      </w:r>
      <w:r w:rsidR="00C52F4A" w:rsidRPr="00605EB6">
        <w:t>avez toujours ordonné</w:t>
      </w:r>
      <w:r w:rsidR="00C474C1">
        <w:t>.</w:t>
      </w:r>
    </w:p>
    <w:p w14:paraId="1791837E" w14:textId="5600AC06" w:rsidR="00C474C1" w:rsidRDefault="0094609C" w:rsidP="00C52F4A">
      <w:r>
        <w:t>— </w:t>
      </w:r>
      <w:r w:rsidR="00C52F4A" w:rsidRPr="00605EB6">
        <w:t>Leur avez-vous offert un rafraîchissement</w:t>
      </w:r>
      <w:r w:rsidR="00C474C1">
        <w:t xml:space="preserve">, </w:t>
      </w:r>
      <w:r w:rsidR="00C52F4A" w:rsidRPr="00605EB6">
        <w:t>de mes excellents cigares du Brésil</w:t>
      </w:r>
      <w:r w:rsidR="00C474C1">
        <w:t> ?</w:t>
      </w:r>
    </w:p>
    <w:p w14:paraId="51E3A213" w14:textId="546E0DB6" w:rsidR="00C474C1" w:rsidRDefault="0094609C" w:rsidP="00C52F4A">
      <w:r>
        <w:t>— </w:t>
      </w:r>
      <w:r w:rsidR="00C52F4A" w:rsidRPr="00605EB6">
        <w:t>Je ne me suis point permis de faire cela</w:t>
      </w:r>
      <w:r w:rsidR="00C474C1">
        <w:t>.</w:t>
      </w:r>
    </w:p>
    <w:p w14:paraId="0034FD51" w14:textId="29B38870" w:rsidR="00C474C1" w:rsidRDefault="0094609C" w:rsidP="00C52F4A">
      <w:r>
        <w:t>— </w:t>
      </w:r>
      <w:r w:rsidR="00C52F4A" w:rsidRPr="00605EB6">
        <w:t>Vous savez</w:t>
      </w:r>
      <w:r w:rsidR="00C474C1">
        <w:t xml:space="preserve">, </w:t>
      </w:r>
      <w:r w:rsidR="00C52F4A" w:rsidRPr="00605EB6">
        <w:t>monsieur Lucas</w:t>
      </w:r>
      <w:r w:rsidR="00C474C1">
        <w:t xml:space="preserve">, </w:t>
      </w:r>
      <w:r w:rsidR="00C52F4A" w:rsidRPr="00605EB6">
        <w:t>que mes amis doivent toujours trouver chez moi une cordiale et large hospitalité</w:t>
      </w:r>
      <w:r w:rsidR="00C474C1">
        <w:t xml:space="preserve">. </w:t>
      </w:r>
      <w:r w:rsidR="00C52F4A" w:rsidRPr="00605EB6">
        <w:t>Ainsi</w:t>
      </w:r>
      <w:r w:rsidR="00C474C1">
        <w:t xml:space="preserve">, </w:t>
      </w:r>
      <w:r w:rsidR="00C52F4A" w:rsidRPr="00605EB6">
        <w:t>aucun de mes bons amis</w:t>
      </w:r>
      <w:r w:rsidR="00C474C1">
        <w:t xml:space="preserve">, </w:t>
      </w:r>
      <w:r w:rsidR="00C52F4A" w:rsidRPr="00605EB6">
        <w:t>que vous venez de nommer</w:t>
      </w:r>
      <w:r w:rsidR="00C474C1">
        <w:t xml:space="preserve">, </w:t>
      </w:r>
      <w:r w:rsidR="00C52F4A" w:rsidRPr="00605EB6">
        <w:lastRenderedPageBreak/>
        <w:t>n</w:t>
      </w:r>
      <w:r w:rsidR="00C474C1">
        <w:t>’</w:t>
      </w:r>
      <w:r w:rsidR="00C52F4A" w:rsidRPr="00605EB6">
        <w:t>est entré dans mon cabinet pour fumer un cigare ou se reposer un instant</w:t>
      </w:r>
      <w:r w:rsidR="00C474C1">
        <w:t>.</w:t>
      </w:r>
    </w:p>
    <w:p w14:paraId="2C23AC33" w14:textId="190D1439" w:rsidR="00C474C1" w:rsidRDefault="0094609C" w:rsidP="00C52F4A">
      <w:r>
        <w:t>— </w:t>
      </w:r>
      <w:r w:rsidR="00C474C1">
        <w:t>M. </w:t>
      </w:r>
      <w:r w:rsidR="00C52F4A" w:rsidRPr="00605EB6">
        <w:t>le baron seul est entré dans votre cabinet pour écrire deux ou trois lettres pressées</w:t>
      </w:r>
      <w:r w:rsidR="00C474C1">
        <w:t>.</w:t>
      </w:r>
    </w:p>
    <w:p w14:paraId="4C21F629" w14:textId="58D70D6F" w:rsidR="00C474C1" w:rsidRDefault="0094609C" w:rsidP="00C52F4A">
      <w:r>
        <w:t>— </w:t>
      </w:r>
      <w:r w:rsidR="00C52F4A" w:rsidRPr="00605EB6">
        <w:t>Ah</w:t>
      </w:r>
      <w:r w:rsidR="00C474C1">
        <w:t xml:space="preserve"> ! </w:t>
      </w:r>
      <w:r w:rsidR="00C52F4A" w:rsidRPr="00605EB6">
        <w:t>fit Pedro</w:t>
      </w:r>
      <w:r w:rsidR="00C474C1">
        <w:t>.</w:t>
      </w:r>
    </w:p>
    <w:p w14:paraId="24733C56" w14:textId="77777777" w:rsidR="00C474C1" w:rsidRDefault="00C52F4A" w:rsidP="00C52F4A">
      <w:r w:rsidRPr="00605EB6">
        <w:t>Et il sourit</w:t>
      </w:r>
      <w:r w:rsidR="00C474C1">
        <w:t>.</w:t>
      </w:r>
    </w:p>
    <w:p w14:paraId="36E26E7B" w14:textId="0F190D1F" w:rsidR="00C474C1" w:rsidRDefault="0094609C" w:rsidP="00C52F4A">
      <w:r>
        <w:t>— </w:t>
      </w:r>
      <w:r w:rsidR="00C52F4A" w:rsidRPr="00605EB6">
        <w:t>Mon ami de Simaise</w:t>
      </w:r>
      <w:r w:rsidR="00C474C1">
        <w:t xml:space="preserve">, </w:t>
      </w:r>
      <w:r w:rsidR="00C52F4A" w:rsidRPr="00605EB6">
        <w:t>reprit-il</w:t>
      </w:r>
      <w:r w:rsidR="00C474C1">
        <w:t xml:space="preserve">, </w:t>
      </w:r>
      <w:r w:rsidR="00C52F4A" w:rsidRPr="00605EB6">
        <w:t>a chez moi toute liberté</w:t>
      </w:r>
      <w:r w:rsidR="00C474C1">
        <w:t xml:space="preserve"> ; </w:t>
      </w:r>
      <w:r w:rsidR="00C52F4A" w:rsidRPr="00605EB6">
        <w:t>j</w:t>
      </w:r>
      <w:r w:rsidR="00C474C1">
        <w:t>’</w:t>
      </w:r>
      <w:r w:rsidR="00C52F4A" w:rsidRPr="00605EB6">
        <w:t>aurais été contrarié si vous ne lui aviez pas permis d</w:t>
      </w:r>
      <w:r w:rsidR="00C474C1">
        <w:t>’</w:t>
      </w:r>
      <w:r w:rsidR="00C52F4A" w:rsidRPr="00605EB6">
        <w:t>écrire ses lettres pressées dans mon cabinet</w:t>
      </w:r>
      <w:r w:rsidR="00C474C1">
        <w:t xml:space="preserve">. </w:t>
      </w:r>
      <w:r w:rsidR="00C52F4A" w:rsidRPr="00605EB6">
        <w:t>Vous pouvez vous retirer</w:t>
      </w:r>
      <w:r w:rsidR="00C474C1">
        <w:t xml:space="preserve">, </w:t>
      </w:r>
      <w:r w:rsidR="00C52F4A" w:rsidRPr="00605EB6">
        <w:t>monsieur Lucas</w:t>
      </w:r>
      <w:r w:rsidR="00C474C1">
        <w:t xml:space="preserve">, </w:t>
      </w:r>
      <w:r w:rsidR="00C52F4A" w:rsidRPr="00605EB6">
        <w:t>je vous remercie</w:t>
      </w:r>
      <w:r w:rsidR="00C474C1">
        <w:t>.</w:t>
      </w:r>
    </w:p>
    <w:p w14:paraId="6D498213" w14:textId="77777777" w:rsidR="00C474C1" w:rsidRDefault="00C52F4A" w:rsidP="00C52F4A">
      <w:r w:rsidRPr="00605EB6">
        <w:t>Resté seul</w:t>
      </w:r>
      <w:r w:rsidR="00C474C1">
        <w:t xml:space="preserve">, </w:t>
      </w:r>
      <w:r w:rsidRPr="00605EB6">
        <w:t>Pedro Castora eut un nouveau sourire</w:t>
      </w:r>
      <w:r w:rsidR="00C474C1">
        <w:t>.</w:t>
      </w:r>
    </w:p>
    <w:p w14:paraId="5BED823A" w14:textId="0FECCFC9" w:rsidR="00C474C1" w:rsidRDefault="0094609C" w:rsidP="00C52F4A">
      <w:r>
        <w:t>— </w:t>
      </w:r>
      <w:r w:rsidR="00C52F4A" w:rsidRPr="00605EB6">
        <w:t>Je m</w:t>
      </w:r>
      <w:r w:rsidR="00C474C1">
        <w:t>’</w:t>
      </w:r>
      <w:r w:rsidR="00C52F4A" w:rsidRPr="00605EB6">
        <w:t>en doutais</w:t>
      </w:r>
      <w:r w:rsidR="00C474C1">
        <w:t xml:space="preserve">, </w:t>
      </w:r>
      <w:r w:rsidR="00C52F4A" w:rsidRPr="00605EB6">
        <w:t>dit-il sans la moindre émotion</w:t>
      </w:r>
      <w:r w:rsidR="00C474C1">
        <w:t>.</w:t>
      </w:r>
    </w:p>
    <w:p w14:paraId="2A4FC0AB" w14:textId="77777777" w:rsidR="00C474C1" w:rsidRDefault="00C52F4A" w:rsidP="00C52F4A">
      <w:r w:rsidRPr="00605EB6">
        <w:t>Puis</w:t>
      </w:r>
      <w:r w:rsidR="00C474C1">
        <w:t xml:space="preserve">, </w:t>
      </w:r>
      <w:r w:rsidRPr="00605EB6">
        <w:t>hochant la tête</w:t>
      </w:r>
      <w:r w:rsidR="00C474C1">
        <w:t xml:space="preserve">, </w:t>
      </w:r>
      <w:r w:rsidRPr="00605EB6">
        <w:t>il ajouta</w:t>
      </w:r>
      <w:r w:rsidR="00C474C1">
        <w:t> :</w:t>
      </w:r>
    </w:p>
    <w:p w14:paraId="077104B0" w14:textId="19E0FEBA" w:rsidR="00C474C1" w:rsidRDefault="0094609C" w:rsidP="00C52F4A">
      <w:r>
        <w:t>— </w:t>
      </w:r>
      <w:r w:rsidR="00C52F4A" w:rsidRPr="00605EB6">
        <w:t>Le baron de Simaise finira mal</w:t>
      </w:r>
      <w:r w:rsidR="00C474C1">
        <w:t>.</w:t>
      </w:r>
    </w:p>
    <w:p w14:paraId="0BD5FC65" w14:textId="77777777" w:rsidR="00C474C1" w:rsidRDefault="00C52F4A" w:rsidP="00C52F4A">
      <w:r w:rsidRPr="00605EB6">
        <w:t>Il prépara le chèque de quarante mille francs et le mit dans son portefeuille</w:t>
      </w:r>
      <w:r w:rsidR="00C474C1">
        <w:t>.</w:t>
      </w:r>
    </w:p>
    <w:p w14:paraId="6089F737" w14:textId="77777777" w:rsidR="00C474C1" w:rsidRDefault="00C52F4A" w:rsidP="00C52F4A">
      <w:r w:rsidRPr="00605EB6">
        <w:t>Dans l</w:t>
      </w:r>
      <w:r w:rsidR="00C474C1">
        <w:t>’</w:t>
      </w:r>
      <w:r w:rsidRPr="00605EB6">
        <w:t>après-midi</w:t>
      </w:r>
      <w:r w:rsidR="00C474C1">
        <w:t xml:space="preserve">, </w:t>
      </w:r>
      <w:r w:rsidRPr="00605EB6">
        <w:t>il se rendit au Comptoir et remit son chèque à un garçon de bureau</w:t>
      </w:r>
      <w:r w:rsidR="00C474C1">
        <w:t xml:space="preserve">, </w:t>
      </w:r>
      <w:r w:rsidRPr="00605EB6">
        <w:t>qui le passa à un employé</w:t>
      </w:r>
      <w:r w:rsidR="00C474C1">
        <w:t>.</w:t>
      </w:r>
    </w:p>
    <w:p w14:paraId="039477F9" w14:textId="77777777" w:rsidR="00C474C1" w:rsidRDefault="00C52F4A" w:rsidP="00C52F4A">
      <w:r w:rsidRPr="00605EB6">
        <w:t>Un instant après</w:t>
      </w:r>
      <w:r w:rsidR="00C474C1">
        <w:t xml:space="preserve">, </w:t>
      </w:r>
      <w:r w:rsidRPr="00605EB6">
        <w:t>un guichet s</w:t>
      </w:r>
      <w:r w:rsidR="00C474C1">
        <w:t>’</w:t>
      </w:r>
      <w:r w:rsidRPr="00605EB6">
        <w:t>ouvrit</w:t>
      </w:r>
      <w:r w:rsidR="00C474C1">
        <w:t xml:space="preserve">, </w:t>
      </w:r>
      <w:r w:rsidRPr="00605EB6">
        <w:t>et Pedro s</w:t>
      </w:r>
      <w:r w:rsidR="00C474C1">
        <w:t>’</w:t>
      </w:r>
      <w:r w:rsidRPr="00605EB6">
        <w:t>entendit appeler par son nom</w:t>
      </w:r>
      <w:r w:rsidR="00C474C1">
        <w:t>.</w:t>
      </w:r>
    </w:p>
    <w:p w14:paraId="1F0EB36B" w14:textId="77777777" w:rsidR="00C474C1" w:rsidRDefault="00C52F4A" w:rsidP="00C52F4A">
      <w:r w:rsidRPr="00605EB6">
        <w:t>Il s</w:t>
      </w:r>
      <w:r w:rsidR="00C474C1">
        <w:t>’</w:t>
      </w:r>
      <w:r w:rsidRPr="00605EB6">
        <w:t>approcha</w:t>
      </w:r>
      <w:r w:rsidR="00C474C1">
        <w:t>.</w:t>
      </w:r>
    </w:p>
    <w:p w14:paraId="04E71F32" w14:textId="70D94FDA" w:rsidR="00C474C1" w:rsidRDefault="0094609C" w:rsidP="00C52F4A">
      <w:r>
        <w:t>— </w:t>
      </w:r>
      <w:r w:rsidR="00C52F4A" w:rsidRPr="00605EB6">
        <w:t xml:space="preserve">Vous êtes </w:t>
      </w:r>
      <w:r w:rsidR="00C474C1">
        <w:t>M. </w:t>
      </w:r>
      <w:r w:rsidR="00C52F4A" w:rsidRPr="00605EB6">
        <w:t>Pedro Castora</w:t>
      </w:r>
      <w:r w:rsidR="00C474C1">
        <w:t xml:space="preserve"> ? </w:t>
      </w:r>
      <w:r w:rsidR="00C52F4A" w:rsidRPr="00605EB6">
        <w:t>lui demanda-t-on</w:t>
      </w:r>
      <w:r w:rsidR="00C474C1">
        <w:t>.</w:t>
      </w:r>
    </w:p>
    <w:p w14:paraId="0A97A639" w14:textId="3BB41010" w:rsidR="00C474C1" w:rsidRDefault="0094609C" w:rsidP="00C52F4A">
      <w:r>
        <w:t>— </w:t>
      </w:r>
      <w:r w:rsidR="00C52F4A" w:rsidRPr="00605EB6">
        <w:t>Oui</w:t>
      </w:r>
      <w:r w:rsidR="00C474C1">
        <w:t xml:space="preserve">, </w:t>
      </w:r>
      <w:r w:rsidR="00C52F4A" w:rsidRPr="00605EB6">
        <w:t>monsieur</w:t>
      </w:r>
      <w:r w:rsidR="00C474C1">
        <w:t>.</w:t>
      </w:r>
    </w:p>
    <w:p w14:paraId="39E97562" w14:textId="7257358E" w:rsidR="00C474C1" w:rsidRDefault="0094609C" w:rsidP="00C52F4A">
      <w:r>
        <w:t>— </w:t>
      </w:r>
      <w:r w:rsidR="00C52F4A" w:rsidRPr="00605EB6">
        <w:t>Nous ne pouvons pas vous donner la somme que vous nous demandez</w:t>
      </w:r>
      <w:r w:rsidR="00C474C1">
        <w:t>.</w:t>
      </w:r>
    </w:p>
    <w:p w14:paraId="2A41D5CB" w14:textId="3DBD41FE" w:rsidR="00C474C1" w:rsidRDefault="0094609C" w:rsidP="00C52F4A">
      <w:r>
        <w:lastRenderedPageBreak/>
        <w:t>— </w:t>
      </w:r>
      <w:r w:rsidR="00C52F4A" w:rsidRPr="00605EB6">
        <w:t>Ah</w:t>
      </w:r>
      <w:r w:rsidR="00C474C1">
        <w:t xml:space="preserve"> ! </w:t>
      </w:r>
      <w:r w:rsidR="00C52F4A" w:rsidRPr="00605EB6">
        <w:t>et pourquoi</w:t>
      </w:r>
      <w:r w:rsidR="00C474C1">
        <w:t> ?</w:t>
      </w:r>
    </w:p>
    <w:p w14:paraId="14B50C16" w14:textId="3E4E44C8" w:rsidR="00C474C1" w:rsidRDefault="0094609C" w:rsidP="00C52F4A">
      <w:r>
        <w:t>— </w:t>
      </w:r>
      <w:r w:rsidR="00C52F4A" w:rsidRPr="00605EB6">
        <w:t>Parce que vous n</w:t>
      </w:r>
      <w:r w:rsidR="00C474C1">
        <w:t>’</w:t>
      </w:r>
      <w:r w:rsidR="00C52F4A" w:rsidRPr="00605EB6">
        <w:t>avez plus que vingt mille francs au crédit de votre compte</w:t>
      </w:r>
      <w:r w:rsidR="00C474C1">
        <w:t>.</w:t>
      </w:r>
    </w:p>
    <w:p w14:paraId="3265BE43" w14:textId="467E50EB" w:rsidR="00C474C1" w:rsidRDefault="0094609C" w:rsidP="00C52F4A">
      <w:r>
        <w:t>— </w:t>
      </w:r>
      <w:r w:rsidR="00C52F4A" w:rsidRPr="00605EB6">
        <w:t>Ah</w:t>
      </w:r>
      <w:r w:rsidR="00C474C1">
        <w:t xml:space="preserve"> ! </w:t>
      </w:r>
      <w:r w:rsidR="00C52F4A" w:rsidRPr="00605EB6">
        <w:t>vraiment</w:t>
      </w:r>
      <w:r w:rsidR="00C474C1">
        <w:t xml:space="preserve">, </w:t>
      </w:r>
      <w:r w:rsidR="00C52F4A" w:rsidRPr="00605EB6">
        <w:t>je</w:t>
      </w:r>
      <w:r w:rsidR="00C474C1">
        <w:t xml:space="preserve">… </w:t>
      </w:r>
      <w:r w:rsidR="00C52F4A" w:rsidRPr="00605EB6">
        <w:t>je ne savais pas</w:t>
      </w:r>
      <w:r w:rsidR="00C474C1">
        <w:t xml:space="preserve">, </w:t>
      </w:r>
      <w:r w:rsidR="00C52F4A" w:rsidRPr="00605EB6">
        <w:t>balbutia le jeune homme</w:t>
      </w:r>
      <w:r w:rsidR="00C474C1">
        <w:t xml:space="preserve">, </w:t>
      </w:r>
      <w:r w:rsidR="00C52F4A" w:rsidRPr="00605EB6">
        <w:t>jouant la surprise</w:t>
      </w:r>
      <w:r w:rsidR="00C474C1">
        <w:t>.</w:t>
      </w:r>
    </w:p>
    <w:p w14:paraId="49C67F7D" w14:textId="682887F8" w:rsidR="00C474C1" w:rsidRDefault="0094609C" w:rsidP="00C52F4A">
      <w:r>
        <w:t>— </w:t>
      </w:r>
      <w:r w:rsidR="00C52F4A" w:rsidRPr="00605EB6">
        <w:t>Voici votre chèque</w:t>
      </w:r>
      <w:r w:rsidR="00C474C1">
        <w:t xml:space="preserve">, </w:t>
      </w:r>
      <w:r w:rsidR="00C52F4A" w:rsidRPr="00605EB6">
        <w:t>monsieur</w:t>
      </w:r>
      <w:r w:rsidR="00C474C1">
        <w:t xml:space="preserve"> ; </w:t>
      </w:r>
      <w:r w:rsidR="00C52F4A" w:rsidRPr="00605EB6">
        <w:t>veuillez nous en présenter un autre de vingt mille francs</w:t>
      </w:r>
      <w:r w:rsidR="00C474C1">
        <w:t>.</w:t>
      </w:r>
    </w:p>
    <w:p w14:paraId="5DAAE3A5" w14:textId="5783DEE3" w:rsidR="00C474C1" w:rsidRDefault="0094609C" w:rsidP="00C52F4A">
      <w:r>
        <w:t>— </w:t>
      </w:r>
      <w:r w:rsidR="00C52F4A" w:rsidRPr="00605EB6">
        <w:t>Pas aujourd</w:t>
      </w:r>
      <w:r w:rsidR="00C474C1">
        <w:t>’</w:t>
      </w:r>
      <w:r w:rsidR="00C52F4A" w:rsidRPr="00605EB6">
        <w:t>hui</w:t>
      </w:r>
      <w:r w:rsidR="00C474C1">
        <w:t xml:space="preserve"> ; </w:t>
      </w:r>
      <w:r w:rsidR="00C52F4A" w:rsidRPr="00605EB6">
        <w:t>je viendrai dans quelques jours</w:t>
      </w:r>
      <w:r w:rsidR="00C474C1">
        <w:t xml:space="preserve">, </w:t>
      </w:r>
      <w:r w:rsidR="00C52F4A" w:rsidRPr="00605EB6">
        <w:t>non pour toucher</w:t>
      </w:r>
      <w:r w:rsidR="00C474C1">
        <w:t xml:space="preserve">, </w:t>
      </w:r>
      <w:r w:rsidR="00C52F4A" w:rsidRPr="00605EB6">
        <w:t>mais pour faire un nouveau versement</w:t>
      </w:r>
      <w:r w:rsidR="00C474C1">
        <w:t>.</w:t>
      </w:r>
    </w:p>
    <w:p w14:paraId="20DBC47F" w14:textId="77777777" w:rsidR="00C474C1" w:rsidRDefault="00C474C1" w:rsidP="00C52F4A">
      <w:r>
        <w:t>» </w:t>
      </w:r>
      <w:r w:rsidR="00C52F4A" w:rsidRPr="00605EB6">
        <w:t>Pardon</w:t>
      </w:r>
      <w:r>
        <w:t xml:space="preserve">, </w:t>
      </w:r>
      <w:r w:rsidR="00C52F4A" w:rsidRPr="00605EB6">
        <w:t>monsieur</w:t>
      </w:r>
      <w:r>
        <w:t xml:space="preserve">, </w:t>
      </w:r>
      <w:r w:rsidR="00C52F4A" w:rsidRPr="00605EB6">
        <w:t>continua-t-il</w:t>
      </w:r>
      <w:r>
        <w:t xml:space="preserve">, </w:t>
      </w:r>
      <w:r w:rsidR="00C52F4A" w:rsidRPr="00605EB6">
        <w:t>ne laissant pas à l</w:t>
      </w:r>
      <w:r>
        <w:t>’</w:t>
      </w:r>
      <w:r w:rsidR="00C52F4A" w:rsidRPr="00605EB6">
        <w:t>employé le temps de refermer le guichet</w:t>
      </w:r>
      <w:r>
        <w:t xml:space="preserve">, </w:t>
      </w:r>
      <w:r w:rsidR="00C52F4A" w:rsidRPr="00605EB6">
        <w:t>je voudrais vous demander un renseignement</w:t>
      </w:r>
      <w:r>
        <w:t>.</w:t>
      </w:r>
    </w:p>
    <w:p w14:paraId="78E3EFB2" w14:textId="27A4466B" w:rsidR="00C474C1" w:rsidRDefault="0094609C" w:rsidP="00C52F4A">
      <w:r>
        <w:t>— </w:t>
      </w:r>
      <w:r w:rsidR="00C52F4A" w:rsidRPr="00605EB6">
        <w:t>À vos ordres</w:t>
      </w:r>
      <w:r w:rsidR="00C474C1">
        <w:t xml:space="preserve">, </w:t>
      </w:r>
      <w:r w:rsidR="00C52F4A" w:rsidRPr="00605EB6">
        <w:t>monsieur</w:t>
      </w:r>
      <w:r w:rsidR="00C474C1">
        <w:t>.</w:t>
      </w:r>
    </w:p>
    <w:p w14:paraId="605DEFD3" w14:textId="5CC1CB7B" w:rsidR="00C474C1" w:rsidRDefault="0094609C" w:rsidP="00C52F4A">
      <w:r>
        <w:t>— </w:t>
      </w:r>
      <w:r w:rsidR="00C52F4A" w:rsidRPr="00605EB6">
        <w:t>Le dernier chèque qui vous a été présenté est bien de cent mille francs</w:t>
      </w:r>
      <w:r w:rsidR="00C474C1">
        <w:t xml:space="preserve">, </w:t>
      </w:r>
      <w:r w:rsidR="00C52F4A" w:rsidRPr="00605EB6">
        <w:t>n</w:t>
      </w:r>
      <w:r w:rsidR="00C474C1">
        <w:t>’</w:t>
      </w:r>
      <w:r w:rsidR="00C52F4A" w:rsidRPr="00605EB6">
        <w:t>est-ce pas</w:t>
      </w:r>
      <w:r w:rsidR="00C474C1">
        <w:t> ?</w:t>
      </w:r>
    </w:p>
    <w:p w14:paraId="698FC3D4" w14:textId="79DE8730" w:rsidR="00C474C1" w:rsidRDefault="0094609C" w:rsidP="00C52F4A">
      <w:r>
        <w:t>— </w:t>
      </w:r>
      <w:r w:rsidR="00C52F4A" w:rsidRPr="00605EB6">
        <w:t>Je ne sais pas</w:t>
      </w:r>
      <w:r w:rsidR="00C474C1">
        <w:t xml:space="preserve">, </w:t>
      </w:r>
      <w:r w:rsidR="00C52F4A" w:rsidRPr="00605EB6">
        <w:t>je vais voir</w:t>
      </w:r>
      <w:r w:rsidR="00C474C1">
        <w:t>.</w:t>
      </w:r>
    </w:p>
    <w:p w14:paraId="20908BFA" w14:textId="77777777" w:rsidR="00C474C1" w:rsidRDefault="00C52F4A" w:rsidP="00C52F4A">
      <w:r w:rsidRPr="00605EB6">
        <w:t>L</w:t>
      </w:r>
      <w:r w:rsidR="00C474C1">
        <w:t>’</w:t>
      </w:r>
      <w:r w:rsidRPr="00605EB6">
        <w:t>employé s</w:t>
      </w:r>
      <w:r w:rsidR="00C474C1">
        <w:t>’</w:t>
      </w:r>
      <w:r w:rsidRPr="00605EB6">
        <w:t>éloigna et revint au bout d</w:t>
      </w:r>
      <w:r w:rsidR="00C474C1">
        <w:t>’</w:t>
      </w:r>
      <w:r w:rsidRPr="00605EB6">
        <w:t>un instant</w:t>
      </w:r>
      <w:r w:rsidR="00C474C1">
        <w:t>.</w:t>
      </w:r>
    </w:p>
    <w:p w14:paraId="6D27E914" w14:textId="22F63365" w:rsidR="00C474C1" w:rsidRDefault="0094609C" w:rsidP="00C52F4A">
      <w:r>
        <w:t>— </w:t>
      </w:r>
      <w:r w:rsidR="00C52F4A" w:rsidRPr="00605EB6">
        <w:t>Oui</w:t>
      </w:r>
      <w:r w:rsidR="00C474C1">
        <w:t xml:space="preserve">, </w:t>
      </w:r>
      <w:r w:rsidR="00C52F4A" w:rsidRPr="00605EB6">
        <w:t>monsieur</w:t>
      </w:r>
      <w:r w:rsidR="00C474C1">
        <w:t xml:space="preserve">, </w:t>
      </w:r>
      <w:r w:rsidR="00C52F4A" w:rsidRPr="00605EB6">
        <w:t>dit-il</w:t>
      </w:r>
      <w:r w:rsidR="00C474C1">
        <w:t xml:space="preserve">, </w:t>
      </w:r>
      <w:r w:rsidR="00C52F4A" w:rsidRPr="00605EB6">
        <w:t>c</w:t>
      </w:r>
      <w:r w:rsidR="00C474C1">
        <w:t>’</w:t>
      </w:r>
      <w:r w:rsidR="00C52F4A" w:rsidRPr="00605EB6">
        <w:t>est</w:t>
      </w:r>
      <w:r w:rsidR="00C474C1">
        <w:t xml:space="preserve">, </w:t>
      </w:r>
      <w:r w:rsidR="00C52F4A" w:rsidRPr="00605EB6">
        <w:t>bien</w:t>
      </w:r>
      <w:r w:rsidR="00C474C1">
        <w:t xml:space="preserve">, </w:t>
      </w:r>
      <w:r w:rsidR="00C52F4A" w:rsidRPr="00605EB6">
        <w:t>cent mille francs que vous avez retirés le 2</w:t>
      </w:r>
      <w:r w:rsidR="00C474C1" w:rsidRPr="00605EB6">
        <w:t>5</w:t>
      </w:r>
      <w:r w:rsidR="00C474C1">
        <w:t> </w:t>
      </w:r>
      <w:r w:rsidR="00C474C1" w:rsidRPr="00605EB6">
        <w:t>mai</w:t>
      </w:r>
      <w:r w:rsidR="00C52F4A" w:rsidRPr="00605EB6">
        <w:t xml:space="preserve"> dernier</w:t>
      </w:r>
      <w:r w:rsidR="00C474C1">
        <w:t>.</w:t>
      </w:r>
    </w:p>
    <w:p w14:paraId="506B9534" w14:textId="77777777" w:rsidR="00C474C1" w:rsidRDefault="00C52F4A" w:rsidP="00C52F4A">
      <w:r w:rsidRPr="00605EB6">
        <w:t>Pedro sourit gracieusement à l</w:t>
      </w:r>
      <w:r w:rsidR="00C474C1">
        <w:t>’</w:t>
      </w:r>
      <w:r w:rsidRPr="00605EB6">
        <w:t>employé</w:t>
      </w:r>
      <w:r w:rsidR="00C474C1">
        <w:t>.</w:t>
      </w:r>
    </w:p>
    <w:p w14:paraId="3D4016B4" w14:textId="5F04F173" w:rsidR="00C474C1" w:rsidRDefault="0094609C" w:rsidP="00C52F4A">
      <w:r>
        <w:t>— </w:t>
      </w:r>
      <w:r w:rsidR="00C52F4A" w:rsidRPr="00605EB6">
        <w:t>Encore un mot</w:t>
      </w:r>
      <w:r w:rsidR="00C474C1">
        <w:t xml:space="preserve">, </w:t>
      </w:r>
      <w:r w:rsidR="00C52F4A" w:rsidRPr="00605EB6">
        <w:t>monsieur</w:t>
      </w:r>
      <w:r w:rsidR="00C474C1">
        <w:t xml:space="preserve">, </w:t>
      </w:r>
      <w:r w:rsidR="00C52F4A" w:rsidRPr="00605EB6">
        <w:t>dit-il</w:t>
      </w:r>
      <w:r w:rsidR="00C474C1">
        <w:t xml:space="preserve"> ; </w:t>
      </w:r>
      <w:r w:rsidR="00C52F4A" w:rsidRPr="00605EB6">
        <w:t>les chèques qui vous sont présentés sont-ils conservés</w:t>
      </w:r>
      <w:r w:rsidR="00C474C1">
        <w:t> ?</w:t>
      </w:r>
    </w:p>
    <w:p w14:paraId="31B10A27" w14:textId="7CA231B2" w:rsidR="00C474C1" w:rsidRDefault="0094609C" w:rsidP="00C52F4A">
      <w:r>
        <w:t>— </w:t>
      </w:r>
      <w:r w:rsidR="00C52F4A" w:rsidRPr="00605EB6">
        <w:t>Certainement</w:t>
      </w:r>
      <w:r w:rsidR="00C474C1">
        <w:t xml:space="preserve">, </w:t>
      </w:r>
      <w:r w:rsidR="00C52F4A" w:rsidRPr="00605EB6">
        <w:t>monsieur</w:t>
      </w:r>
      <w:r w:rsidR="00C474C1">
        <w:t xml:space="preserve">, </w:t>
      </w:r>
      <w:r w:rsidR="00C52F4A" w:rsidRPr="00605EB6">
        <w:t>et soigneusement</w:t>
      </w:r>
      <w:r w:rsidR="00C474C1">
        <w:t>.</w:t>
      </w:r>
    </w:p>
    <w:p w14:paraId="6392DA52" w14:textId="03DEB466" w:rsidR="00C474C1" w:rsidRDefault="0094609C" w:rsidP="00C52F4A">
      <w:r>
        <w:t>— </w:t>
      </w:r>
      <w:r w:rsidR="00C52F4A" w:rsidRPr="00605EB6">
        <w:t>Merci</w:t>
      </w:r>
      <w:r w:rsidR="00C474C1">
        <w:t>.</w:t>
      </w:r>
    </w:p>
    <w:p w14:paraId="72AE59FF" w14:textId="77777777" w:rsidR="00C474C1" w:rsidRDefault="00C52F4A" w:rsidP="00C52F4A">
      <w:r w:rsidRPr="00605EB6">
        <w:t>Le guichet se ferma</w:t>
      </w:r>
      <w:r w:rsidR="00C474C1">
        <w:t>.</w:t>
      </w:r>
    </w:p>
    <w:p w14:paraId="3D902971" w14:textId="5B1A2299" w:rsidR="00C474C1" w:rsidRDefault="0094609C" w:rsidP="00C52F4A">
      <w:r>
        <w:lastRenderedPageBreak/>
        <w:t>— </w:t>
      </w:r>
      <w:r w:rsidR="00C52F4A" w:rsidRPr="00605EB6">
        <w:t>Décidément</w:t>
      </w:r>
      <w:r w:rsidR="00C474C1">
        <w:t xml:space="preserve">, </w:t>
      </w:r>
      <w:r w:rsidR="00C52F4A" w:rsidRPr="00605EB6">
        <w:t>se dit Pedro</w:t>
      </w:r>
      <w:r w:rsidR="00C474C1">
        <w:t xml:space="preserve">, </w:t>
      </w:r>
      <w:r w:rsidR="00C52F4A" w:rsidRPr="00605EB6">
        <w:t>en remontant dans sa voiture</w:t>
      </w:r>
      <w:r w:rsidR="00C474C1">
        <w:t xml:space="preserve">, </w:t>
      </w:r>
      <w:r w:rsidR="00C52F4A" w:rsidRPr="00605EB6">
        <w:t>ce cher baron est un peu trop sans gêne avec moi</w:t>
      </w:r>
      <w:r w:rsidR="00C474C1">
        <w:t xml:space="preserve">. </w:t>
      </w:r>
      <w:r w:rsidR="00C52F4A" w:rsidRPr="00605EB6">
        <w:t>Il me faudra maintenant</w:t>
      </w:r>
      <w:r w:rsidR="00C474C1">
        <w:t xml:space="preserve">, </w:t>
      </w:r>
      <w:r w:rsidR="00C52F4A" w:rsidRPr="00605EB6">
        <w:t>avec lui</w:t>
      </w:r>
      <w:r w:rsidR="00C474C1">
        <w:t xml:space="preserve">, </w:t>
      </w:r>
      <w:r w:rsidR="00C52F4A" w:rsidRPr="00605EB6">
        <w:t>tenir mes mains sur mes poches</w:t>
      </w:r>
      <w:r w:rsidR="00C474C1">
        <w:t>.</w:t>
      </w:r>
    </w:p>
    <w:p w14:paraId="3D876598" w14:textId="77777777" w:rsidR="00C474C1" w:rsidRDefault="00C52F4A" w:rsidP="00C52F4A">
      <w:r w:rsidRPr="00605EB6">
        <w:t>Et son pâle et froid sourire reparut sur ses lèvres</w:t>
      </w:r>
      <w:r w:rsidR="00C474C1">
        <w:t>.</w:t>
      </w:r>
    </w:p>
    <w:p w14:paraId="5F7B49FE" w14:textId="7692C5EC" w:rsidR="00C474C1" w:rsidRDefault="0094609C" w:rsidP="00C52F4A">
      <w:r>
        <w:t>— </w:t>
      </w:r>
      <w:r w:rsidR="00C52F4A" w:rsidRPr="00605EB6">
        <w:t>Champs-Élysées</w:t>
      </w:r>
      <w:r w:rsidR="00C474C1">
        <w:t xml:space="preserve">, </w:t>
      </w:r>
      <w:r w:rsidR="00C52F4A" w:rsidRPr="00605EB6">
        <w:t xml:space="preserve">chez </w:t>
      </w:r>
      <w:r w:rsidR="00C474C1">
        <w:t>M. </w:t>
      </w:r>
      <w:r w:rsidR="00C52F4A" w:rsidRPr="00605EB6">
        <w:t>le baron de Simaise</w:t>
      </w:r>
      <w:r w:rsidR="00C474C1">
        <w:t xml:space="preserve"> ! </w:t>
      </w:r>
      <w:r w:rsidR="00C52F4A" w:rsidRPr="00605EB6">
        <w:t>dit-il au cocher</w:t>
      </w:r>
      <w:r w:rsidR="00C474C1">
        <w:t>.</w:t>
      </w:r>
    </w:p>
    <w:p w14:paraId="7C5D4B27" w14:textId="0E514972" w:rsidR="00C52F4A" w:rsidRPr="00605EB6" w:rsidRDefault="00C52F4A" w:rsidP="00C474C1">
      <w:pPr>
        <w:pStyle w:val="Titre2"/>
      </w:pPr>
      <w:bookmarkStart w:id="80" w:name="_Toc197617925"/>
      <w:r w:rsidRPr="00605EB6">
        <w:lastRenderedPageBreak/>
        <w:t>II</w:t>
      </w:r>
      <w:r w:rsidRPr="00605EB6">
        <w:br/>
      </w:r>
      <w:r w:rsidRPr="00605EB6">
        <w:br/>
        <w:t>PEDRO CASTORA</w:t>
      </w:r>
      <w:bookmarkEnd w:id="80"/>
    </w:p>
    <w:p w14:paraId="2A3371E3" w14:textId="77777777" w:rsidR="00C474C1" w:rsidRDefault="00C52F4A" w:rsidP="00C52F4A">
      <w:r w:rsidRPr="00605EB6">
        <w:t>Le baron était chez lui</w:t>
      </w:r>
      <w:r w:rsidR="00C474C1">
        <w:t>.</w:t>
      </w:r>
    </w:p>
    <w:p w14:paraId="5948FF03" w14:textId="77777777" w:rsidR="00C474C1" w:rsidRDefault="00C52F4A" w:rsidP="00C52F4A">
      <w:r w:rsidRPr="00605EB6">
        <w:t>En voyant paraître le Brésilien</w:t>
      </w:r>
      <w:r w:rsidR="00C474C1">
        <w:t xml:space="preserve">, </w:t>
      </w:r>
      <w:r w:rsidRPr="00605EB6">
        <w:t>il pâlit</w:t>
      </w:r>
      <w:r w:rsidR="00C474C1">
        <w:t>.</w:t>
      </w:r>
    </w:p>
    <w:p w14:paraId="275C1515" w14:textId="77777777" w:rsidR="00C474C1" w:rsidRDefault="00C52F4A" w:rsidP="00C52F4A">
      <w:r w:rsidRPr="00605EB6">
        <w:t>Mais Pedro</w:t>
      </w:r>
      <w:r w:rsidR="00C474C1">
        <w:t xml:space="preserve">, </w:t>
      </w:r>
      <w:r w:rsidRPr="00605EB6">
        <w:t>toujours le même</w:t>
      </w:r>
      <w:r w:rsidR="00C474C1">
        <w:t xml:space="preserve">, </w:t>
      </w:r>
      <w:r w:rsidRPr="00605EB6">
        <w:t>l</w:t>
      </w:r>
      <w:r w:rsidR="00C474C1">
        <w:t>’</w:t>
      </w:r>
      <w:r w:rsidRPr="00605EB6">
        <w:t>aborda le sourire sur les lèvres</w:t>
      </w:r>
      <w:r w:rsidR="00C474C1">
        <w:t xml:space="preserve">, </w:t>
      </w:r>
      <w:r w:rsidRPr="00605EB6">
        <w:t>lui tendant sa main largement ouverte</w:t>
      </w:r>
      <w:r w:rsidR="00C474C1">
        <w:t>.</w:t>
      </w:r>
    </w:p>
    <w:p w14:paraId="5D2E71EB" w14:textId="1738D637" w:rsidR="00C474C1" w:rsidRDefault="0094609C" w:rsidP="00C52F4A">
      <w:r>
        <w:t>— </w:t>
      </w:r>
      <w:r w:rsidR="00C52F4A" w:rsidRPr="00605EB6">
        <w:t>Il ne sait rien</w:t>
      </w:r>
      <w:r w:rsidR="00C474C1">
        <w:t xml:space="preserve">, </w:t>
      </w:r>
      <w:r w:rsidR="00C52F4A" w:rsidRPr="00605EB6">
        <w:t>pensa le baron</w:t>
      </w:r>
      <w:r w:rsidR="00C474C1">
        <w:t xml:space="preserve">, </w:t>
      </w:r>
      <w:r w:rsidR="00C52F4A" w:rsidRPr="00605EB6">
        <w:t>serrant avec effusion la main de Pedro</w:t>
      </w:r>
      <w:r w:rsidR="00C474C1">
        <w:t xml:space="preserve"> ; </w:t>
      </w:r>
      <w:r w:rsidR="00C52F4A" w:rsidRPr="00605EB6">
        <w:t>il ne s</w:t>
      </w:r>
      <w:r w:rsidR="00C474C1">
        <w:t>’</w:t>
      </w:r>
      <w:r w:rsidR="00C52F4A" w:rsidRPr="00605EB6">
        <w:t>apercevra pas de la disparition du chèque</w:t>
      </w:r>
      <w:r w:rsidR="00C474C1">
        <w:t xml:space="preserve"> ; </w:t>
      </w:r>
      <w:r w:rsidR="00C52F4A" w:rsidRPr="00605EB6">
        <w:t>il est si riche</w:t>
      </w:r>
      <w:r w:rsidR="00C474C1">
        <w:t> !</w:t>
      </w:r>
    </w:p>
    <w:p w14:paraId="64DFD6A4" w14:textId="77777777" w:rsidR="00C474C1" w:rsidRDefault="00C52F4A" w:rsidP="00C52F4A">
      <w:r w:rsidRPr="00605EB6">
        <w:t>Et</w:t>
      </w:r>
      <w:r w:rsidR="00C474C1">
        <w:t xml:space="preserve">, </w:t>
      </w:r>
      <w:r w:rsidRPr="00605EB6">
        <w:t>complètement rassuré</w:t>
      </w:r>
      <w:r w:rsidR="00C474C1">
        <w:t xml:space="preserve">, </w:t>
      </w:r>
      <w:r w:rsidRPr="00605EB6">
        <w:t>il fit fête à son cher Castora</w:t>
      </w:r>
      <w:r w:rsidR="00C474C1">
        <w:t>.</w:t>
      </w:r>
    </w:p>
    <w:p w14:paraId="2A043B78" w14:textId="6C094B8C" w:rsidR="00C474C1" w:rsidRDefault="0094609C" w:rsidP="00C52F4A">
      <w:r>
        <w:t>— </w:t>
      </w:r>
      <w:r w:rsidR="00C52F4A" w:rsidRPr="00605EB6">
        <w:t>Quand êtes-vous revenu</w:t>
      </w:r>
      <w:r w:rsidR="00C474C1">
        <w:t xml:space="preserve">, </w:t>
      </w:r>
      <w:r w:rsidR="00C52F4A" w:rsidRPr="00605EB6">
        <w:t>Pedro</w:t>
      </w:r>
      <w:r w:rsidR="00C474C1">
        <w:t> ?</w:t>
      </w:r>
    </w:p>
    <w:p w14:paraId="2788CDC3" w14:textId="26B0456C" w:rsidR="00C474C1" w:rsidRDefault="0094609C" w:rsidP="00C52F4A">
      <w:r>
        <w:t>— </w:t>
      </w:r>
      <w:r w:rsidR="00C52F4A" w:rsidRPr="00605EB6">
        <w:t>Hier soir</w:t>
      </w:r>
      <w:r w:rsidR="00C474C1">
        <w:t xml:space="preserve">. </w:t>
      </w:r>
      <w:r w:rsidR="00C52F4A" w:rsidRPr="00605EB6">
        <w:t>Vous avez ma première visite</w:t>
      </w:r>
      <w:r w:rsidR="00C474C1">
        <w:t>.</w:t>
      </w:r>
    </w:p>
    <w:p w14:paraId="312E8E4E" w14:textId="40BF4E4B" w:rsidR="00C474C1" w:rsidRDefault="0094609C" w:rsidP="00C52F4A">
      <w:r>
        <w:t>— </w:t>
      </w:r>
      <w:r w:rsidR="00C52F4A" w:rsidRPr="00605EB6">
        <w:t>C</w:t>
      </w:r>
      <w:r w:rsidR="00C474C1">
        <w:t>’</w:t>
      </w:r>
      <w:r w:rsidR="00C52F4A" w:rsidRPr="00605EB6">
        <w:t>est tout à fait gentil</w:t>
      </w:r>
      <w:r w:rsidR="00C474C1">
        <w:t>.</w:t>
      </w:r>
    </w:p>
    <w:p w14:paraId="0165237F" w14:textId="4952AA31" w:rsidR="00C474C1" w:rsidRDefault="0094609C" w:rsidP="00C52F4A">
      <w:r>
        <w:t>— </w:t>
      </w:r>
      <w:r w:rsidR="00C52F4A" w:rsidRPr="00605EB6">
        <w:t>Je me suis empressé de vous rendre celle que vous m</w:t>
      </w:r>
      <w:r w:rsidR="00C474C1">
        <w:t>’</w:t>
      </w:r>
      <w:r w:rsidR="00C52F4A" w:rsidRPr="00605EB6">
        <w:t>avez faite en mon absence</w:t>
      </w:r>
      <w:r w:rsidR="00C474C1">
        <w:t>.</w:t>
      </w:r>
    </w:p>
    <w:p w14:paraId="0A3153C8" w14:textId="77777777" w:rsidR="00C474C1" w:rsidRDefault="00C52F4A" w:rsidP="00C52F4A">
      <w:r w:rsidRPr="00605EB6">
        <w:t>Le baron ne put s</w:t>
      </w:r>
      <w:r w:rsidR="00C474C1">
        <w:t>’</w:t>
      </w:r>
      <w:r w:rsidRPr="00605EB6">
        <w:t>empêcher de tressaillir</w:t>
      </w:r>
      <w:r w:rsidR="00C474C1">
        <w:t xml:space="preserve">. </w:t>
      </w:r>
      <w:r w:rsidRPr="00605EB6">
        <w:t>Il jeta sur Pedro un rapide regard</w:t>
      </w:r>
      <w:r w:rsidR="00C474C1">
        <w:t xml:space="preserve"> ; </w:t>
      </w:r>
      <w:r w:rsidRPr="00605EB6">
        <w:t>mais rien dans la physionomie et l</w:t>
      </w:r>
      <w:r w:rsidR="00C474C1">
        <w:t>’</w:t>
      </w:r>
      <w:r w:rsidRPr="00605EB6">
        <w:t>attitude du jeune homme n</w:t>
      </w:r>
      <w:r w:rsidR="00C474C1">
        <w:t>’</w:t>
      </w:r>
      <w:r w:rsidRPr="00605EB6">
        <w:t>indiquait une intention cachée</w:t>
      </w:r>
      <w:r w:rsidR="00C474C1">
        <w:t>.</w:t>
      </w:r>
    </w:p>
    <w:p w14:paraId="29CC020D" w14:textId="615E3E69" w:rsidR="00C474C1" w:rsidRDefault="0094609C" w:rsidP="00C52F4A">
      <w:r>
        <w:t>— </w:t>
      </w:r>
      <w:r w:rsidR="00C52F4A" w:rsidRPr="00605EB6">
        <w:t>Mon cher</w:t>
      </w:r>
      <w:r w:rsidR="00C474C1">
        <w:t xml:space="preserve">, </w:t>
      </w:r>
      <w:r w:rsidR="00C52F4A" w:rsidRPr="00605EB6">
        <w:t>répliqua-t-il</w:t>
      </w:r>
      <w:r w:rsidR="00C474C1">
        <w:t xml:space="preserve">, </w:t>
      </w:r>
      <w:r w:rsidR="00C52F4A" w:rsidRPr="00605EB6">
        <w:t>j</w:t>
      </w:r>
      <w:r w:rsidR="00C474C1">
        <w:t>’</w:t>
      </w:r>
      <w:r w:rsidR="00C52F4A" w:rsidRPr="00605EB6">
        <w:t>étais ce jour-là furieux contre vous</w:t>
      </w:r>
      <w:r w:rsidR="00C474C1">
        <w:t>.</w:t>
      </w:r>
    </w:p>
    <w:p w14:paraId="0D11F3D5" w14:textId="7E4EA37F" w:rsidR="00C474C1" w:rsidRDefault="0094609C" w:rsidP="00C52F4A">
      <w:r>
        <w:t>— </w:t>
      </w:r>
      <w:r w:rsidR="00C52F4A" w:rsidRPr="00605EB6">
        <w:t>Bah</w:t>
      </w:r>
      <w:r w:rsidR="00C474C1">
        <w:t xml:space="preserve"> ! </w:t>
      </w:r>
      <w:r w:rsidR="00C52F4A" w:rsidRPr="00605EB6">
        <w:t>pourquoi cela</w:t>
      </w:r>
      <w:r w:rsidR="00C474C1">
        <w:t> ?</w:t>
      </w:r>
    </w:p>
    <w:p w14:paraId="684EFB92" w14:textId="0CEDCAC5" w:rsidR="00C474C1" w:rsidRDefault="0094609C" w:rsidP="00C52F4A">
      <w:r>
        <w:t>— </w:t>
      </w:r>
      <w:r w:rsidR="00C52F4A" w:rsidRPr="00605EB6">
        <w:t>Parce que vous êtes parti sans me prévenir</w:t>
      </w:r>
      <w:r w:rsidR="00C474C1">
        <w:t xml:space="preserve">. </w:t>
      </w:r>
      <w:r w:rsidR="00C52F4A" w:rsidRPr="00605EB6">
        <w:t>Ah</w:t>
      </w:r>
      <w:r w:rsidR="00C474C1">
        <w:t xml:space="preserve"> ! </w:t>
      </w:r>
      <w:r w:rsidR="00C52F4A" w:rsidRPr="00605EB6">
        <w:t>çà</w:t>
      </w:r>
      <w:r w:rsidR="00C474C1">
        <w:t xml:space="preserve">, </w:t>
      </w:r>
      <w:r w:rsidR="00C52F4A" w:rsidRPr="00605EB6">
        <w:t>voyons</w:t>
      </w:r>
      <w:r w:rsidR="00C474C1">
        <w:t xml:space="preserve">, </w:t>
      </w:r>
      <w:r w:rsidR="00C52F4A" w:rsidRPr="00605EB6">
        <w:t>quelle mouche vous a piqué</w:t>
      </w:r>
      <w:r w:rsidR="00C474C1">
        <w:t> ?</w:t>
      </w:r>
    </w:p>
    <w:p w14:paraId="1DC64451" w14:textId="2B76C6BA" w:rsidR="00C474C1" w:rsidRDefault="0094609C" w:rsidP="00C52F4A">
      <w:r>
        <w:lastRenderedPageBreak/>
        <w:t>— </w:t>
      </w:r>
      <w:r w:rsidR="00C52F4A" w:rsidRPr="00605EB6">
        <w:t>Une idée qui m</w:t>
      </w:r>
      <w:r w:rsidR="00C474C1">
        <w:t>’</w:t>
      </w:r>
      <w:r w:rsidR="00C52F4A" w:rsidRPr="00605EB6">
        <w:t>est venue</w:t>
      </w:r>
      <w:r w:rsidR="00C474C1">
        <w:t>.</w:t>
      </w:r>
    </w:p>
    <w:p w14:paraId="24679D16" w14:textId="0BAB3CE7" w:rsidR="00C474C1" w:rsidRDefault="0094609C" w:rsidP="00C52F4A">
      <w:r>
        <w:t>— </w:t>
      </w:r>
      <w:r w:rsidR="00C52F4A" w:rsidRPr="00605EB6">
        <w:t>Soit</w:t>
      </w:r>
      <w:r w:rsidR="00C474C1">
        <w:t xml:space="preserve">. </w:t>
      </w:r>
      <w:r w:rsidR="00C52F4A" w:rsidRPr="00605EB6">
        <w:t>Mais on ne s</w:t>
      </w:r>
      <w:r w:rsidR="00C474C1">
        <w:t>’</w:t>
      </w:r>
      <w:r w:rsidR="00C52F4A" w:rsidRPr="00605EB6">
        <w:t>envole pas ainsi à propos de rien</w:t>
      </w:r>
      <w:r w:rsidR="00C474C1">
        <w:t xml:space="preserve">. </w:t>
      </w:r>
      <w:r w:rsidR="00C52F4A" w:rsidRPr="00605EB6">
        <w:t>Où êtes-vous allé</w:t>
      </w:r>
      <w:r w:rsidR="00C474C1">
        <w:t> ?</w:t>
      </w:r>
    </w:p>
    <w:p w14:paraId="09339C70" w14:textId="59D42014" w:rsidR="00C474C1" w:rsidRDefault="0094609C" w:rsidP="00C52F4A">
      <w:r>
        <w:t>— </w:t>
      </w:r>
      <w:r w:rsidR="00C52F4A" w:rsidRPr="00605EB6">
        <w:t>Curieux</w:t>
      </w:r>
      <w:r w:rsidR="00C474C1">
        <w:t xml:space="preserve"> ! </w:t>
      </w:r>
      <w:r w:rsidR="00C52F4A" w:rsidRPr="00605EB6">
        <w:t>J</w:t>
      </w:r>
      <w:r w:rsidR="00C474C1">
        <w:t>’</w:t>
      </w:r>
      <w:r w:rsidR="00C52F4A" w:rsidRPr="00605EB6">
        <w:t>ai voulu faire une promenade à travers la France</w:t>
      </w:r>
      <w:r w:rsidR="00C474C1">
        <w:t>.</w:t>
      </w:r>
    </w:p>
    <w:p w14:paraId="0EF94CE1" w14:textId="4E9D2250" w:rsidR="00C474C1" w:rsidRDefault="0094609C" w:rsidP="00C52F4A">
      <w:r>
        <w:t>— </w:t>
      </w:r>
      <w:r w:rsidR="00C52F4A" w:rsidRPr="00605EB6">
        <w:t>Pour voir quoi</w:t>
      </w:r>
      <w:r w:rsidR="00C474C1">
        <w:t> ?</w:t>
      </w:r>
    </w:p>
    <w:p w14:paraId="61B81A22" w14:textId="3FABDA79" w:rsidR="00C474C1" w:rsidRDefault="0094609C" w:rsidP="00C52F4A">
      <w:r>
        <w:t>— </w:t>
      </w:r>
      <w:r w:rsidR="00C52F4A" w:rsidRPr="00605EB6">
        <w:t>Des champs verts</w:t>
      </w:r>
      <w:r w:rsidR="00C474C1">
        <w:t xml:space="preserve">, </w:t>
      </w:r>
      <w:r w:rsidR="00C52F4A" w:rsidRPr="00605EB6">
        <w:t>des prairies couvertes de fleurs</w:t>
      </w:r>
      <w:r w:rsidR="00C474C1">
        <w:t xml:space="preserve">, </w:t>
      </w:r>
      <w:r w:rsidR="00C52F4A" w:rsidRPr="00605EB6">
        <w:t>des villes tranquilles</w:t>
      </w:r>
      <w:r w:rsidR="00C474C1">
        <w:t xml:space="preserve">, </w:t>
      </w:r>
      <w:r w:rsidR="00C52F4A" w:rsidRPr="00605EB6">
        <w:t>des villages dans les arbres</w:t>
      </w:r>
      <w:r w:rsidR="00C474C1">
        <w:t xml:space="preserve">, </w:t>
      </w:r>
      <w:r w:rsidR="00C52F4A" w:rsidRPr="00605EB6">
        <w:t>des montagnes</w:t>
      </w:r>
      <w:r w:rsidR="00C474C1">
        <w:t xml:space="preserve">, </w:t>
      </w:r>
      <w:r w:rsidR="00C52F4A" w:rsidRPr="00605EB6">
        <w:t>des vallées</w:t>
      </w:r>
      <w:r w:rsidR="00C474C1">
        <w:t xml:space="preserve">, </w:t>
      </w:r>
      <w:r w:rsidR="00C52F4A" w:rsidRPr="00605EB6">
        <w:t>des rivières</w:t>
      </w:r>
      <w:r w:rsidR="00C474C1">
        <w:t>.</w:t>
      </w:r>
    </w:p>
    <w:p w14:paraId="2879987D" w14:textId="137A722E" w:rsidR="00C474C1" w:rsidRDefault="0094609C" w:rsidP="00C52F4A">
      <w:r>
        <w:t>— </w:t>
      </w:r>
      <w:r w:rsidR="00C52F4A" w:rsidRPr="00605EB6">
        <w:t>Une fantaisie</w:t>
      </w:r>
      <w:r w:rsidR="00C474C1">
        <w:t> !</w:t>
      </w:r>
    </w:p>
    <w:p w14:paraId="1625128D" w14:textId="1A183137" w:rsidR="00C474C1" w:rsidRDefault="0094609C" w:rsidP="00C52F4A">
      <w:r>
        <w:t>— </w:t>
      </w:r>
      <w:r w:rsidR="00C52F4A" w:rsidRPr="00605EB6">
        <w:t>Mon Dieu</w:t>
      </w:r>
      <w:r w:rsidR="00C474C1">
        <w:t xml:space="preserve">, </w:t>
      </w:r>
      <w:r w:rsidR="00C52F4A" w:rsidRPr="00605EB6">
        <w:t>oui</w:t>
      </w:r>
      <w:r w:rsidR="00C474C1">
        <w:t xml:space="preserve">. </w:t>
      </w:r>
      <w:r w:rsidR="00C52F4A" w:rsidRPr="00605EB6">
        <w:t>J</w:t>
      </w:r>
      <w:r w:rsidR="00C474C1">
        <w:t>’</w:t>
      </w:r>
      <w:r w:rsidR="00C52F4A" w:rsidRPr="00605EB6">
        <w:t>étais fatigué du bruit de Paris</w:t>
      </w:r>
      <w:r w:rsidR="00C474C1">
        <w:t xml:space="preserve"> ; </w:t>
      </w:r>
      <w:r w:rsidR="00C52F4A" w:rsidRPr="00605EB6">
        <w:t>j</w:t>
      </w:r>
      <w:r w:rsidR="00C474C1">
        <w:t>’</w:t>
      </w:r>
      <w:r w:rsidR="00C52F4A" w:rsidRPr="00605EB6">
        <w:t>ai voulu jouir pendant quelques jours du calme des champs</w:t>
      </w:r>
      <w:r w:rsidR="00C474C1">
        <w:t>.</w:t>
      </w:r>
    </w:p>
    <w:p w14:paraId="2D7C719D" w14:textId="76469930" w:rsidR="00C474C1" w:rsidRDefault="0094609C" w:rsidP="00C52F4A">
      <w:r>
        <w:t>— </w:t>
      </w:r>
      <w:r w:rsidR="00C52F4A" w:rsidRPr="00605EB6">
        <w:t>Et c</w:t>
      </w:r>
      <w:r w:rsidR="00C474C1">
        <w:t>’</w:t>
      </w:r>
      <w:r w:rsidR="00C52F4A" w:rsidRPr="00605EB6">
        <w:t>est tout ce que vous avez vu</w:t>
      </w:r>
      <w:r w:rsidR="00C474C1">
        <w:t> ?</w:t>
      </w:r>
    </w:p>
    <w:p w14:paraId="3DE1B46F" w14:textId="153846EA" w:rsidR="00C474C1" w:rsidRDefault="0094609C" w:rsidP="00C52F4A">
      <w:r>
        <w:t>— </w:t>
      </w:r>
      <w:r w:rsidR="00C52F4A" w:rsidRPr="00605EB6">
        <w:t>J</w:t>
      </w:r>
      <w:r w:rsidR="00C474C1">
        <w:t>’</w:t>
      </w:r>
      <w:r w:rsidR="00C52F4A" w:rsidRPr="00605EB6">
        <w:t>ai trouvé que c</w:t>
      </w:r>
      <w:r w:rsidR="00C474C1">
        <w:t>’</w:t>
      </w:r>
      <w:r w:rsidR="00C52F4A" w:rsidRPr="00605EB6">
        <w:t>était suffisant</w:t>
      </w:r>
      <w:r w:rsidR="00C474C1">
        <w:t xml:space="preserve">, </w:t>
      </w:r>
      <w:r w:rsidR="00C52F4A" w:rsidRPr="00605EB6">
        <w:t>et je suis revenu</w:t>
      </w:r>
      <w:r w:rsidR="00C474C1">
        <w:t>.</w:t>
      </w:r>
    </w:p>
    <w:p w14:paraId="5848C891" w14:textId="009CBA2A" w:rsidR="00C474C1" w:rsidRDefault="0094609C" w:rsidP="00C52F4A">
      <w:r>
        <w:t>— </w:t>
      </w:r>
      <w:r w:rsidR="00C52F4A" w:rsidRPr="00605EB6">
        <w:t>Vous êtes étonnant</w:t>
      </w:r>
      <w:r w:rsidR="00C474C1">
        <w:t> !</w:t>
      </w:r>
    </w:p>
    <w:p w14:paraId="613B3A2B" w14:textId="38293939" w:rsidR="00C474C1" w:rsidRDefault="0094609C" w:rsidP="00C52F4A">
      <w:r>
        <w:t>— </w:t>
      </w:r>
      <w:r w:rsidR="00C52F4A" w:rsidRPr="00605EB6">
        <w:t>Je sais</w:t>
      </w:r>
      <w:r w:rsidR="00C474C1">
        <w:t xml:space="preserve">, </w:t>
      </w:r>
      <w:r w:rsidR="00C52F4A" w:rsidRPr="00605EB6">
        <w:t>je sais</w:t>
      </w:r>
      <w:r w:rsidR="00C474C1">
        <w:t xml:space="preserve">… </w:t>
      </w:r>
      <w:r w:rsidR="00C52F4A" w:rsidRPr="00605EB6">
        <w:t>je suis un original</w:t>
      </w:r>
      <w:r w:rsidR="00C474C1">
        <w:t xml:space="preserve">. </w:t>
      </w:r>
      <w:r w:rsidR="00C52F4A" w:rsidRPr="00605EB6">
        <w:t>Que voulez-vous</w:t>
      </w:r>
      <w:r w:rsidR="00C474C1">
        <w:t xml:space="preserve">, </w:t>
      </w:r>
      <w:r w:rsidR="00C52F4A" w:rsidRPr="00605EB6">
        <w:t>baron</w:t>
      </w:r>
      <w:r w:rsidR="00C474C1">
        <w:t xml:space="preserve"> ? </w:t>
      </w:r>
      <w:r w:rsidR="00C52F4A" w:rsidRPr="00605EB6">
        <w:t>chacun a ses goûts</w:t>
      </w:r>
      <w:r w:rsidR="00C474C1">
        <w:t xml:space="preserve">, </w:t>
      </w:r>
      <w:r w:rsidR="00C52F4A" w:rsidRPr="00605EB6">
        <w:t>ses petites fantaisies</w:t>
      </w:r>
      <w:r w:rsidR="00C474C1">
        <w:t xml:space="preserve"> ; </w:t>
      </w:r>
      <w:r w:rsidR="00C52F4A" w:rsidRPr="00605EB6">
        <w:t>je m</w:t>
      </w:r>
      <w:r w:rsidR="00C474C1">
        <w:t>’</w:t>
      </w:r>
      <w:r w:rsidR="00C52F4A" w:rsidRPr="00605EB6">
        <w:t>offre</w:t>
      </w:r>
      <w:r w:rsidR="00C474C1">
        <w:t xml:space="preserve">, </w:t>
      </w:r>
      <w:r w:rsidR="00C52F4A" w:rsidRPr="00605EB6">
        <w:t>parfois</w:t>
      </w:r>
      <w:r w:rsidR="00C474C1">
        <w:t xml:space="preserve">, </w:t>
      </w:r>
      <w:r w:rsidR="00C52F4A" w:rsidRPr="00605EB6">
        <w:t>des débauches qui me plaisent</w:t>
      </w:r>
      <w:r w:rsidR="00C474C1">
        <w:t>.</w:t>
      </w:r>
    </w:p>
    <w:p w14:paraId="2ABF8E0D" w14:textId="2B16E9BE" w:rsidR="00C474C1" w:rsidRDefault="0094609C" w:rsidP="00C52F4A">
      <w:r>
        <w:t>— </w:t>
      </w:r>
      <w:r w:rsidR="00C52F4A" w:rsidRPr="00605EB6">
        <w:t>Parbleu</w:t>
      </w:r>
      <w:r w:rsidR="00C474C1">
        <w:t xml:space="preserve">, </w:t>
      </w:r>
      <w:r w:rsidR="00C52F4A" w:rsidRPr="00605EB6">
        <w:t>mon cher Pedro</w:t>
      </w:r>
      <w:r w:rsidR="00C474C1">
        <w:t xml:space="preserve">, </w:t>
      </w:r>
      <w:r w:rsidR="00C52F4A" w:rsidRPr="00605EB6">
        <w:t>c</w:t>
      </w:r>
      <w:r w:rsidR="00C474C1">
        <w:t>’</w:t>
      </w:r>
      <w:r w:rsidR="00C52F4A" w:rsidRPr="00605EB6">
        <w:t>est votre droit</w:t>
      </w:r>
      <w:r w:rsidR="00C474C1">
        <w:t xml:space="preserve"> ; </w:t>
      </w:r>
      <w:r w:rsidR="00C52F4A" w:rsidRPr="00605EB6">
        <w:t>mais vous ne m</w:t>
      </w:r>
      <w:r w:rsidR="00C474C1">
        <w:t>’</w:t>
      </w:r>
      <w:r w:rsidR="00C52F4A" w:rsidRPr="00605EB6">
        <w:t>avez pas dit la cause réelle de votre escapade</w:t>
      </w:r>
      <w:r w:rsidR="00C474C1">
        <w:t>.</w:t>
      </w:r>
    </w:p>
    <w:p w14:paraId="0D945C2E" w14:textId="77777777" w:rsidR="00C474C1" w:rsidRDefault="00C52F4A" w:rsidP="00C52F4A">
      <w:r w:rsidRPr="00605EB6">
        <w:t>Le Brésilien se mit à rire</w:t>
      </w:r>
      <w:r w:rsidR="00C474C1">
        <w:t>.</w:t>
      </w:r>
    </w:p>
    <w:p w14:paraId="31805C36" w14:textId="3198285F" w:rsidR="00C474C1" w:rsidRDefault="0094609C" w:rsidP="00C52F4A">
      <w:r>
        <w:t>— </w:t>
      </w:r>
      <w:r w:rsidR="00C52F4A" w:rsidRPr="00605EB6">
        <w:t>Si je ne craignais pas</w:t>
      </w:r>
      <w:r w:rsidR="00C474C1">
        <w:t xml:space="preserve">…, </w:t>
      </w:r>
      <w:r w:rsidR="00C52F4A" w:rsidRPr="00605EB6">
        <w:t>fit-il</w:t>
      </w:r>
      <w:r w:rsidR="00C474C1">
        <w:t>.</w:t>
      </w:r>
    </w:p>
    <w:p w14:paraId="5128FAB6" w14:textId="1648FEFA" w:rsidR="00C474C1" w:rsidRDefault="0094609C" w:rsidP="00C52F4A">
      <w:r>
        <w:t>— </w:t>
      </w:r>
      <w:r w:rsidR="00C52F4A" w:rsidRPr="00605EB6">
        <w:t>Quoi</w:t>
      </w:r>
      <w:r w:rsidR="00C474C1">
        <w:t> ?</w:t>
      </w:r>
    </w:p>
    <w:p w14:paraId="703671FB" w14:textId="5237F2BB" w:rsidR="00C474C1" w:rsidRDefault="0094609C" w:rsidP="00C52F4A">
      <w:r>
        <w:t>— </w:t>
      </w:r>
      <w:r w:rsidR="00C52F4A" w:rsidRPr="00605EB6">
        <w:t>Que vous vous moquiez de moi</w:t>
      </w:r>
      <w:r w:rsidR="00C474C1">
        <w:t>.</w:t>
      </w:r>
    </w:p>
    <w:p w14:paraId="172CD56D" w14:textId="74A037FE" w:rsidR="00C474C1" w:rsidRDefault="0094609C" w:rsidP="00C52F4A">
      <w:r>
        <w:lastRenderedPageBreak/>
        <w:t>— </w:t>
      </w:r>
      <w:r w:rsidR="00C52F4A" w:rsidRPr="00605EB6">
        <w:t>Jamais</w:t>
      </w:r>
      <w:r w:rsidR="00C474C1">
        <w:t> !</w:t>
      </w:r>
    </w:p>
    <w:p w14:paraId="7D294CC2" w14:textId="757A8D2B" w:rsidR="00C474C1" w:rsidRDefault="0094609C" w:rsidP="00C52F4A">
      <w:r>
        <w:t>— </w:t>
      </w:r>
      <w:r w:rsidR="00C52F4A" w:rsidRPr="00605EB6">
        <w:t>Non</w:t>
      </w:r>
      <w:r w:rsidR="00C474C1">
        <w:t xml:space="preserve">, </w:t>
      </w:r>
      <w:r w:rsidR="00C52F4A" w:rsidRPr="00605EB6">
        <w:t>vous me trouveriez ridicule</w:t>
      </w:r>
      <w:r w:rsidR="00C474C1">
        <w:t>.</w:t>
      </w:r>
    </w:p>
    <w:p w14:paraId="2C2037EE" w14:textId="3A3B01AE" w:rsidR="00C474C1" w:rsidRDefault="0094609C" w:rsidP="00C52F4A">
      <w:r>
        <w:t>— </w:t>
      </w:r>
      <w:r w:rsidR="00C52F4A" w:rsidRPr="00605EB6">
        <w:t>Vous</w:t>
      </w:r>
      <w:r w:rsidR="00C474C1">
        <w:t xml:space="preserve">, </w:t>
      </w:r>
      <w:r w:rsidR="00C52F4A" w:rsidRPr="00605EB6">
        <w:t>mon ami</w:t>
      </w:r>
      <w:r w:rsidR="00C474C1">
        <w:t xml:space="preserve">, </w:t>
      </w:r>
      <w:r w:rsidR="00C52F4A" w:rsidRPr="00605EB6">
        <w:t>mon meilleur ami</w:t>
      </w:r>
      <w:r w:rsidR="00C474C1">
        <w:t xml:space="preserve"> ! </w:t>
      </w:r>
      <w:r w:rsidR="00C52F4A" w:rsidRPr="00605EB6">
        <w:t>Comme vous me jugez mal</w:t>
      </w:r>
      <w:r w:rsidR="00C474C1">
        <w:t xml:space="preserve">, </w:t>
      </w:r>
      <w:r w:rsidR="00C52F4A" w:rsidRPr="00605EB6">
        <w:t>mon cher Pedro</w:t>
      </w:r>
      <w:r w:rsidR="00C474C1">
        <w:t> !</w:t>
      </w:r>
    </w:p>
    <w:p w14:paraId="21CCD179" w14:textId="43EDC35D" w:rsidR="00C474C1" w:rsidRDefault="0094609C" w:rsidP="00C52F4A">
      <w:r>
        <w:t>— </w:t>
      </w:r>
      <w:r w:rsidR="00C52F4A" w:rsidRPr="00605EB6">
        <w:t>Eh bien</w:t>
      </w:r>
      <w:r w:rsidR="00C474C1">
        <w:t xml:space="preserve">, </w:t>
      </w:r>
      <w:r w:rsidR="00C52F4A" w:rsidRPr="00605EB6">
        <w:t>qu</w:t>
      </w:r>
      <w:r w:rsidR="00C474C1">
        <w:t>’</w:t>
      </w:r>
      <w:r w:rsidR="00C52F4A" w:rsidRPr="00605EB6">
        <w:t>importe</w:t>
      </w:r>
      <w:r w:rsidR="00C474C1">
        <w:t xml:space="preserve"> ? </w:t>
      </w:r>
      <w:r w:rsidR="00C52F4A" w:rsidRPr="00605EB6">
        <w:t>Je vais vous dire</w:t>
      </w:r>
      <w:r w:rsidR="00C474C1">
        <w:t>…</w:t>
      </w:r>
    </w:p>
    <w:p w14:paraId="393CA04A" w14:textId="49A5A86F" w:rsidR="00C474C1" w:rsidRDefault="0094609C" w:rsidP="00C52F4A">
      <w:r>
        <w:t>— </w:t>
      </w:r>
      <w:r w:rsidR="00C52F4A" w:rsidRPr="00605EB6">
        <w:t>Je vous écoute</w:t>
      </w:r>
      <w:r w:rsidR="00C474C1">
        <w:t xml:space="preserve">, </w:t>
      </w:r>
      <w:r w:rsidR="00C52F4A" w:rsidRPr="00605EB6">
        <w:t>Pedro</w:t>
      </w:r>
      <w:r w:rsidR="00C474C1">
        <w:t>.</w:t>
      </w:r>
    </w:p>
    <w:p w14:paraId="10E9F544" w14:textId="4E6983FF" w:rsidR="00C474C1" w:rsidRDefault="0094609C" w:rsidP="00C52F4A">
      <w:r>
        <w:t>— </w:t>
      </w:r>
      <w:r w:rsidR="00C52F4A" w:rsidRPr="00605EB6">
        <w:t>J</w:t>
      </w:r>
      <w:r w:rsidR="00C474C1">
        <w:t>’</w:t>
      </w:r>
      <w:r w:rsidR="00C52F4A" w:rsidRPr="00605EB6">
        <w:t>ai entendu parler d</w:t>
      </w:r>
      <w:r w:rsidR="00C474C1">
        <w:t>’</w:t>
      </w:r>
      <w:r w:rsidR="00C52F4A" w:rsidRPr="00605EB6">
        <w:t>une belle jeune fille</w:t>
      </w:r>
      <w:r w:rsidR="00C474C1">
        <w:t>.</w:t>
      </w:r>
    </w:p>
    <w:p w14:paraId="243F2DDA" w14:textId="460AB470" w:rsidR="00C474C1" w:rsidRDefault="0094609C" w:rsidP="00C52F4A">
      <w:r>
        <w:t>— </w:t>
      </w:r>
      <w:r w:rsidR="00C52F4A" w:rsidRPr="00605EB6">
        <w:t>Nous y voilà</w:t>
      </w:r>
      <w:r w:rsidR="00C474C1">
        <w:t xml:space="preserve"> ; </w:t>
      </w:r>
      <w:r w:rsidR="00C52F4A" w:rsidRPr="00605EB6">
        <w:t>j</w:t>
      </w:r>
      <w:r w:rsidR="00C474C1">
        <w:t>’</w:t>
      </w:r>
      <w:r w:rsidR="00C52F4A" w:rsidRPr="00605EB6">
        <w:t>en étais sûr</w:t>
      </w:r>
      <w:r w:rsidR="00C474C1">
        <w:t xml:space="preserve">. </w:t>
      </w:r>
      <w:r w:rsidR="00C52F4A" w:rsidRPr="00605EB6">
        <w:t>Et cette belle jeune fille demeure en province</w:t>
      </w:r>
      <w:r w:rsidR="00C474C1">
        <w:t>.</w:t>
      </w:r>
    </w:p>
    <w:p w14:paraId="6579FB5C" w14:textId="0D9AEAF1" w:rsidR="00C474C1" w:rsidRDefault="0094609C" w:rsidP="00C52F4A">
      <w:r>
        <w:t>— </w:t>
      </w:r>
      <w:r w:rsidR="00C52F4A" w:rsidRPr="00605EB6">
        <w:t>Oui</w:t>
      </w:r>
      <w:r w:rsidR="00C474C1">
        <w:t>.</w:t>
      </w:r>
    </w:p>
    <w:p w14:paraId="6952D744" w14:textId="5D870CF9" w:rsidR="00C474C1" w:rsidRDefault="0094609C" w:rsidP="00C52F4A">
      <w:r>
        <w:t>— </w:t>
      </w:r>
      <w:r w:rsidR="00C52F4A" w:rsidRPr="00605EB6">
        <w:t>Et vous êtes allé la voir</w:t>
      </w:r>
      <w:r w:rsidR="00C474C1">
        <w:t>.</w:t>
      </w:r>
    </w:p>
    <w:p w14:paraId="26066607" w14:textId="07F00693" w:rsidR="00C474C1" w:rsidRDefault="0094609C" w:rsidP="00C52F4A">
      <w:r>
        <w:t>— </w:t>
      </w:r>
      <w:r w:rsidR="00C52F4A" w:rsidRPr="00605EB6">
        <w:t>J</w:t>
      </w:r>
      <w:r w:rsidR="00C474C1">
        <w:t>’</w:t>
      </w:r>
      <w:r w:rsidR="00C52F4A" w:rsidRPr="00605EB6">
        <w:t>ai fait le voyage</w:t>
      </w:r>
      <w:r w:rsidR="00C474C1">
        <w:t xml:space="preserve">, </w:t>
      </w:r>
      <w:r w:rsidR="00C52F4A" w:rsidRPr="00605EB6">
        <w:t>baron</w:t>
      </w:r>
      <w:r w:rsidR="00C474C1">
        <w:t xml:space="preserve"> ; </w:t>
      </w:r>
      <w:r w:rsidR="00C52F4A" w:rsidRPr="00605EB6">
        <w:t>mais une déception m</w:t>
      </w:r>
      <w:r w:rsidR="00C474C1">
        <w:t>’</w:t>
      </w:r>
      <w:r w:rsidR="00C52F4A" w:rsidRPr="00605EB6">
        <w:t>attendait</w:t>
      </w:r>
      <w:r w:rsidR="00C474C1">
        <w:t xml:space="preserve"> : </w:t>
      </w:r>
      <w:r w:rsidR="00C52F4A" w:rsidRPr="00605EB6">
        <w:t>je ne l</w:t>
      </w:r>
      <w:r w:rsidR="00C474C1">
        <w:t>’</w:t>
      </w:r>
      <w:r w:rsidR="00C52F4A" w:rsidRPr="00605EB6">
        <w:t>ai pas vue</w:t>
      </w:r>
      <w:r w:rsidR="00C474C1">
        <w:t>.</w:t>
      </w:r>
    </w:p>
    <w:p w14:paraId="28D79C5E" w14:textId="0919C81A" w:rsidR="00C474C1" w:rsidRDefault="0094609C" w:rsidP="00C52F4A">
      <w:r>
        <w:t>— </w:t>
      </w:r>
      <w:r w:rsidR="00C52F4A" w:rsidRPr="00605EB6">
        <w:t>Pourquoi cela</w:t>
      </w:r>
      <w:r w:rsidR="00C474C1">
        <w:t> ?</w:t>
      </w:r>
    </w:p>
    <w:p w14:paraId="157B1B23" w14:textId="4E231E98" w:rsidR="00C474C1" w:rsidRDefault="0094609C" w:rsidP="00C52F4A">
      <w:r>
        <w:t>— </w:t>
      </w:r>
      <w:r w:rsidR="00C52F4A" w:rsidRPr="00605EB6">
        <w:t>Absente</w:t>
      </w:r>
      <w:r w:rsidR="00C474C1">
        <w:t xml:space="preserve">, </w:t>
      </w:r>
      <w:r w:rsidR="00C52F4A" w:rsidRPr="00605EB6">
        <w:t>partie</w:t>
      </w:r>
      <w:r w:rsidR="00C474C1">
        <w:t xml:space="preserve"> ; </w:t>
      </w:r>
      <w:r w:rsidR="00C52F4A" w:rsidRPr="00605EB6">
        <w:t>elle voyage</w:t>
      </w:r>
      <w:r w:rsidR="00C474C1">
        <w:t xml:space="preserve">. </w:t>
      </w:r>
      <w:r w:rsidR="00C52F4A" w:rsidRPr="00605EB6">
        <w:t>Où</w:t>
      </w:r>
      <w:r w:rsidR="00C474C1">
        <w:t xml:space="preserve"> ? </w:t>
      </w:r>
      <w:r w:rsidR="00C52F4A" w:rsidRPr="00605EB6">
        <w:t>On ne me l</w:t>
      </w:r>
      <w:r w:rsidR="00C474C1">
        <w:t>’</w:t>
      </w:r>
      <w:r w:rsidR="00C52F4A" w:rsidRPr="00605EB6">
        <w:t>a pas dit</w:t>
      </w:r>
      <w:r w:rsidR="00C474C1">
        <w:t xml:space="preserve">. </w:t>
      </w:r>
      <w:r w:rsidR="00C52F4A" w:rsidRPr="00605EB6">
        <w:t>Mais</w:t>
      </w:r>
      <w:r w:rsidR="00C474C1">
        <w:t xml:space="preserve">, </w:t>
      </w:r>
      <w:r w:rsidR="00C52F4A" w:rsidRPr="00605EB6">
        <w:t>pendant quelques jours</w:t>
      </w:r>
      <w:r w:rsidR="00C474C1">
        <w:t xml:space="preserve">, </w:t>
      </w:r>
      <w:r w:rsidR="00C52F4A" w:rsidRPr="00605EB6">
        <w:t>j</w:t>
      </w:r>
      <w:r w:rsidR="00C474C1">
        <w:t>’</w:t>
      </w:r>
      <w:r w:rsidR="00C52F4A" w:rsidRPr="00605EB6">
        <w:t>ai eu le bonheur de respirer le même air embaumé qu</w:t>
      </w:r>
      <w:r w:rsidR="00C474C1">
        <w:t>’</w:t>
      </w:r>
      <w:r w:rsidR="00C52F4A" w:rsidRPr="00605EB6">
        <w:t>elle a respiré</w:t>
      </w:r>
      <w:r w:rsidR="00C474C1">
        <w:t xml:space="preserve">. </w:t>
      </w:r>
      <w:r w:rsidR="00C52F4A" w:rsidRPr="00605EB6">
        <w:t>Je me suis promené le long des sentiers quelle a souvent parcourus</w:t>
      </w:r>
      <w:r w:rsidR="00C474C1">
        <w:t xml:space="preserve">, </w:t>
      </w:r>
      <w:r w:rsidR="00C52F4A" w:rsidRPr="00605EB6">
        <w:t>où tout me parlait d</w:t>
      </w:r>
      <w:r w:rsidR="00C474C1">
        <w:t>’</w:t>
      </w:r>
      <w:r w:rsidR="00C52F4A" w:rsidRPr="00605EB6">
        <w:t>elle</w:t>
      </w:r>
      <w:r w:rsidR="00C474C1">
        <w:t xml:space="preserve"> : </w:t>
      </w:r>
      <w:r w:rsidR="00C52F4A" w:rsidRPr="00605EB6">
        <w:t>le frémissement des feuilles</w:t>
      </w:r>
      <w:r w:rsidR="00C474C1">
        <w:t xml:space="preserve">, </w:t>
      </w:r>
      <w:r w:rsidR="00C52F4A" w:rsidRPr="00605EB6">
        <w:t>les fleurs épanouies</w:t>
      </w:r>
      <w:r w:rsidR="00C474C1">
        <w:t xml:space="preserve">, </w:t>
      </w:r>
      <w:r w:rsidR="00C52F4A" w:rsidRPr="00605EB6">
        <w:t>le gazouillement du ruisseau</w:t>
      </w:r>
      <w:r w:rsidR="00C474C1">
        <w:t xml:space="preserve">, </w:t>
      </w:r>
      <w:r w:rsidR="00C52F4A" w:rsidRPr="00605EB6">
        <w:t>le papillon aux ailes diaprées</w:t>
      </w:r>
      <w:r w:rsidR="00C474C1">
        <w:t xml:space="preserve">, </w:t>
      </w:r>
      <w:r w:rsidR="00C52F4A" w:rsidRPr="00605EB6">
        <w:t>l</w:t>
      </w:r>
      <w:r w:rsidR="00C474C1">
        <w:t>’</w:t>
      </w:r>
      <w:r w:rsidR="00C52F4A" w:rsidRPr="00605EB6">
        <w:t>oiseau du buisson</w:t>
      </w:r>
      <w:r w:rsidR="00C474C1">
        <w:t xml:space="preserve">, </w:t>
      </w:r>
      <w:r w:rsidR="00C52F4A" w:rsidRPr="00605EB6">
        <w:t>le merle chantant sous la futaie</w:t>
      </w:r>
      <w:r w:rsidR="00C474C1">
        <w:t>.</w:t>
      </w:r>
    </w:p>
    <w:p w14:paraId="04609555" w14:textId="77777777" w:rsidR="00C474C1" w:rsidRDefault="00C474C1" w:rsidP="00C52F4A">
      <w:r>
        <w:t>» </w:t>
      </w:r>
      <w:r w:rsidR="00C52F4A" w:rsidRPr="00605EB6">
        <w:t>Il me semblait la voir passer à travers les arbres</w:t>
      </w:r>
      <w:r>
        <w:t xml:space="preserve">, </w:t>
      </w:r>
      <w:r w:rsidR="00C52F4A" w:rsidRPr="00605EB6">
        <w:t>gracieuse</w:t>
      </w:r>
      <w:r>
        <w:t xml:space="preserve">, </w:t>
      </w:r>
      <w:r w:rsidR="00C52F4A" w:rsidRPr="00605EB6">
        <w:t>souriante</w:t>
      </w:r>
      <w:r>
        <w:t xml:space="preserve">, </w:t>
      </w:r>
      <w:r w:rsidR="00C52F4A" w:rsidRPr="00605EB6">
        <w:t>légère comme une sylphide</w:t>
      </w:r>
      <w:r>
        <w:t xml:space="preserve">, </w:t>
      </w:r>
      <w:r w:rsidR="00C52F4A" w:rsidRPr="00605EB6">
        <w:t xml:space="preserve">laissant accrochée à </w:t>
      </w:r>
      <w:r w:rsidR="00C52F4A" w:rsidRPr="00605EB6">
        <w:rPr>
          <w:bCs/>
        </w:rPr>
        <w:t xml:space="preserve">une branche </w:t>
      </w:r>
      <w:r w:rsidR="00C52F4A" w:rsidRPr="00605EB6">
        <w:t>verte son écharpe blanche</w:t>
      </w:r>
      <w:r>
        <w:t>.</w:t>
      </w:r>
    </w:p>
    <w:p w14:paraId="23C5569C" w14:textId="77777777" w:rsidR="00C474C1" w:rsidRDefault="00C474C1" w:rsidP="00C52F4A">
      <w:r>
        <w:t>» </w:t>
      </w:r>
      <w:r w:rsidR="00C52F4A" w:rsidRPr="00605EB6">
        <w:t>Que vous dirai-je encore</w:t>
      </w:r>
      <w:r>
        <w:t xml:space="preserve">, </w:t>
      </w:r>
      <w:r w:rsidR="00C52F4A" w:rsidRPr="00605EB6">
        <w:t>baron</w:t>
      </w:r>
      <w:r>
        <w:t xml:space="preserve"> ? </w:t>
      </w:r>
      <w:r w:rsidR="00C52F4A" w:rsidRPr="00605EB6">
        <w:t>Ce que m</w:t>
      </w:r>
      <w:r>
        <w:t>’</w:t>
      </w:r>
      <w:r w:rsidR="00C52F4A" w:rsidRPr="00605EB6">
        <w:t>ont dit de la jeune fille ceux qui la connaissent</w:t>
      </w:r>
      <w:r>
        <w:t xml:space="preserve">, </w:t>
      </w:r>
      <w:r w:rsidR="00C52F4A" w:rsidRPr="00605EB6">
        <w:t>ceux qui</w:t>
      </w:r>
      <w:r>
        <w:t xml:space="preserve">, </w:t>
      </w:r>
      <w:r w:rsidR="00C52F4A" w:rsidRPr="00605EB6">
        <w:t xml:space="preserve">plus heureux </w:t>
      </w:r>
      <w:r w:rsidR="00C52F4A" w:rsidRPr="00605EB6">
        <w:lastRenderedPageBreak/>
        <w:t>que moi</w:t>
      </w:r>
      <w:r>
        <w:t xml:space="preserve">, </w:t>
      </w:r>
      <w:r w:rsidR="00C52F4A" w:rsidRPr="00605EB6">
        <w:t>l</w:t>
      </w:r>
      <w:r>
        <w:t>’</w:t>
      </w:r>
      <w:r w:rsidR="00C52F4A" w:rsidRPr="00605EB6">
        <w:t>ont vue</w:t>
      </w:r>
      <w:r>
        <w:t xml:space="preserve">, </w:t>
      </w:r>
      <w:r w:rsidR="00C52F4A" w:rsidRPr="00605EB6">
        <w:t>lui ont parlé</w:t>
      </w:r>
      <w:r>
        <w:t xml:space="preserve">, </w:t>
      </w:r>
      <w:r w:rsidR="00C52F4A" w:rsidRPr="00605EB6">
        <w:t>a mis le comble à mon enthousiasme</w:t>
      </w:r>
      <w:r>
        <w:t>.</w:t>
      </w:r>
    </w:p>
    <w:p w14:paraId="46E41BD1" w14:textId="69C19A91" w:rsidR="00C474C1" w:rsidRDefault="0094609C" w:rsidP="00C52F4A">
      <w:r>
        <w:t>— </w:t>
      </w:r>
      <w:r w:rsidR="00C52F4A" w:rsidRPr="00605EB6">
        <w:t>Pedro</w:t>
      </w:r>
      <w:r w:rsidR="00C474C1">
        <w:t xml:space="preserve">, </w:t>
      </w:r>
      <w:r w:rsidR="00C52F4A" w:rsidRPr="00605EB6">
        <w:t>vous êtes amoureux</w:t>
      </w:r>
      <w:r w:rsidR="00C474C1">
        <w:t>.</w:t>
      </w:r>
    </w:p>
    <w:p w14:paraId="3D1ED435" w14:textId="7A615953" w:rsidR="00C474C1" w:rsidRDefault="0094609C" w:rsidP="00C52F4A">
      <w:r>
        <w:t>— </w:t>
      </w:r>
      <w:r w:rsidR="00C52F4A" w:rsidRPr="00605EB6">
        <w:t>Moi</w:t>
      </w:r>
      <w:r w:rsidR="00C474C1">
        <w:t xml:space="preserve"> ? </w:t>
      </w:r>
      <w:r w:rsidR="00C52F4A" w:rsidRPr="00605EB6">
        <w:t>pas le moins du monde</w:t>
      </w:r>
      <w:r w:rsidR="00C474C1">
        <w:t xml:space="preserve">. </w:t>
      </w:r>
      <w:r w:rsidR="00C52F4A" w:rsidRPr="00605EB6">
        <w:t>Comment voulez-vous que je sois amoureux d</w:t>
      </w:r>
      <w:r w:rsidR="00C474C1">
        <w:t>’</w:t>
      </w:r>
      <w:r w:rsidR="00C52F4A" w:rsidRPr="00605EB6">
        <w:t>une jeune fille que je n</w:t>
      </w:r>
      <w:r w:rsidR="00C474C1">
        <w:t>’</w:t>
      </w:r>
      <w:r w:rsidR="00C52F4A" w:rsidRPr="00605EB6">
        <w:t>ai jamais vue</w:t>
      </w:r>
      <w:r w:rsidR="00C474C1">
        <w:t xml:space="preserve">, </w:t>
      </w:r>
      <w:r w:rsidR="00C52F4A" w:rsidRPr="00605EB6">
        <w:t>dont j</w:t>
      </w:r>
      <w:r w:rsidR="00C474C1">
        <w:t>’</w:t>
      </w:r>
      <w:r w:rsidR="00C52F4A" w:rsidRPr="00605EB6">
        <w:t>ai seulement entendu parler</w:t>
      </w:r>
      <w:r w:rsidR="00C474C1">
        <w:t> ?</w:t>
      </w:r>
    </w:p>
    <w:p w14:paraId="6FEC4641" w14:textId="136A24D9" w:rsidR="00C474C1" w:rsidRDefault="0094609C" w:rsidP="00C52F4A">
      <w:r>
        <w:t>— </w:t>
      </w:r>
      <w:r w:rsidR="00C52F4A" w:rsidRPr="00605EB6">
        <w:t>Pourtant</w:t>
      </w:r>
      <w:r w:rsidR="00C474C1">
        <w:t xml:space="preserve">, </w:t>
      </w:r>
      <w:r w:rsidR="00C52F4A" w:rsidRPr="00605EB6">
        <w:t>cet enthousiasme</w:t>
      </w:r>
      <w:r w:rsidR="00C474C1">
        <w:t>…</w:t>
      </w:r>
    </w:p>
    <w:p w14:paraId="5C4C0711" w14:textId="2778679B" w:rsidR="00C474C1" w:rsidRDefault="0094609C" w:rsidP="00C52F4A">
      <w:r>
        <w:t>— </w:t>
      </w:r>
      <w:r w:rsidR="00C52F4A" w:rsidRPr="00605EB6">
        <w:t>Une fantaisie</w:t>
      </w:r>
      <w:r w:rsidR="00C474C1">
        <w:t xml:space="preserve">, </w:t>
      </w:r>
      <w:r w:rsidR="00C52F4A" w:rsidRPr="00605EB6">
        <w:t>baron</w:t>
      </w:r>
      <w:r w:rsidR="00C474C1">
        <w:t xml:space="preserve">, </w:t>
      </w:r>
      <w:r w:rsidR="00C52F4A" w:rsidRPr="00605EB6">
        <w:t>une fantaisie</w:t>
      </w:r>
      <w:r w:rsidR="00C474C1">
        <w:t xml:space="preserve">. </w:t>
      </w:r>
      <w:r w:rsidR="00C52F4A" w:rsidRPr="00605EB6">
        <w:t>Vous connaissez mon humeur fantasque</w:t>
      </w:r>
      <w:r w:rsidR="00C474C1">
        <w:t xml:space="preserve"> : </w:t>
      </w:r>
      <w:r w:rsidR="00C52F4A" w:rsidRPr="00605EB6">
        <w:t>une chose me frappe</w:t>
      </w:r>
      <w:r w:rsidR="00C474C1">
        <w:t xml:space="preserve">, </w:t>
      </w:r>
      <w:r w:rsidR="00C52F4A" w:rsidRPr="00605EB6">
        <w:t>vite je m</w:t>
      </w:r>
      <w:r w:rsidR="00C474C1">
        <w:t>’</w:t>
      </w:r>
      <w:r w:rsidR="00C52F4A" w:rsidRPr="00605EB6">
        <w:t>envole et me perds dans un rêve</w:t>
      </w:r>
      <w:r w:rsidR="00C474C1">
        <w:t xml:space="preserve"> ; </w:t>
      </w:r>
      <w:r w:rsidR="00C52F4A" w:rsidRPr="00605EB6">
        <w:t>au réveil</w:t>
      </w:r>
      <w:r w:rsidR="00C474C1">
        <w:t xml:space="preserve">, </w:t>
      </w:r>
      <w:r w:rsidR="00C52F4A" w:rsidRPr="00605EB6">
        <w:t>tout est oublié</w:t>
      </w:r>
      <w:r w:rsidR="00C474C1">
        <w:t xml:space="preserve">. </w:t>
      </w:r>
      <w:r w:rsidR="00C52F4A" w:rsidRPr="00605EB6">
        <w:t>Je m</w:t>
      </w:r>
      <w:r w:rsidR="00C474C1">
        <w:t>’</w:t>
      </w:r>
      <w:r w:rsidR="00C52F4A" w:rsidRPr="00605EB6">
        <w:t>embrase tout d</w:t>
      </w:r>
      <w:r w:rsidR="00C474C1">
        <w:t>’</w:t>
      </w:r>
      <w:r w:rsidR="00C52F4A" w:rsidRPr="00605EB6">
        <w:t>un coup</w:t>
      </w:r>
      <w:r w:rsidR="00C474C1">
        <w:t xml:space="preserve"> ; </w:t>
      </w:r>
      <w:r w:rsidR="00C52F4A" w:rsidRPr="00605EB6">
        <w:t>mais</w:t>
      </w:r>
      <w:r w:rsidR="00C474C1">
        <w:t xml:space="preserve">, </w:t>
      </w:r>
      <w:r w:rsidR="00C52F4A" w:rsidRPr="00605EB6">
        <w:t>heureusement</w:t>
      </w:r>
      <w:r w:rsidR="00C474C1">
        <w:t xml:space="preserve">, </w:t>
      </w:r>
      <w:r w:rsidR="00C52F4A" w:rsidRPr="00605EB6">
        <w:t>la combustion s</w:t>
      </w:r>
      <w:r w:rsidR="00C474C1">
        <w:t>’</w:t>
      </w:r>
      <w:r w:rsidR="00C52F4A" w:rsidRPr="00605EB6">
        <w:t>arrête</w:t>
      </w:r>
      <w:r w:rsidR="00C474C1">
        <w:t xml:space="preserve">, </w:t>
      </w:r>
      <w:r w:rsidR="00C52F4A" w:rsidRPr="00605EB6">
        <w:t>le feu s</w:t>
      </w:r>
      <w:r w:rsidR="00C474C1">
        <w:t>’</w:t>
      </w:r>
      <w:r w:rsidR="00C52F4A" w:rsidRPr="00605EB6">
        <w:t>est éteint</w:t>
      </w:r>
      <w:r w:rsidR="00C474C1">
        <w:t>.</w:t>
      </w:r>
    </w:p>
    <w:p w14:paraId="0F6021AF" w14:textId="77777777" w:rsidR="00C474C1" w:rsidRDefault="00C474C1" w:rsidP="00C52F4A">
      <w:r>
        <w:t>» </w:t>
      </w:r>
      <w:r w:rsidR="00C52F4A" w:rsidRPr="00605EB6">
        <w:t>Je suis parti il y a dix jours et me voilà revenu</w:t>
      </w:r>
      <w:r>
        <w:t xml:space="preserve"> ; </w:t>
      </w:r>
      <w:r w:rsidR="00C52F4A" w:rsidRPr="00605EB6">
        <w:t>c</w:t>
      </w:r>
      <w:r>
        <w:t>’</w:t>
      </w:r>
      <w:r w:rsidR="00C52F4A" w:rsidRPr="00605EB6">
        <w:t>est fini</w:t>
      </w:r>
      <w:r>
        <w:t xml:space="preserve">, </w:t>
      </w:r>
      <w:r w:rsidR="00C52F4A" w:rsidRPr="00605EB6">
        <w:t>je ne pense déjà plus à cette jeune fille</w:t>
      </w:r>
      <w:r>
        <w:t>.</w:t>
      </w:r>
    </w:p>
    <w:p w14:paraId="67DED5E9" w14:textId="0AD99C14" w:rsidR="00C474C1" w:rsidRDefault="0094609C" w:rsidP="00C52F4A">
      <w:r>
        <w:t>— </w:t>
      </w:r>
      <w:r w:rsidR="00C52F4A" w:rsidRPr="00605EB6">
        <w:t>Comment se nomme-t-elle</w:t>
      </w:r>
      <w:r w:rsidR="00C474C1">
        <w:t> ?</w:t>
      </w:r>
    </w:p>
    <w:p w14:paraId="13DB1D44" w14:textId="54E6157B" w:rsidR="00C474C1" w:rsidRDefault="0094609C" w:rsidP="00C52F4A">
      <w:r>
        <w:t>— </w:t>
      </w:r>
      <w:r w:rsidR="00C52F4A" w:rsidRPr="00605EB6">
        <w:t>Sur ce point</w:t>
      </w:r>
      <w:r w:rsidR="00C474C1">
        <w:t xml:space="preserve">, </w:t>
      </w:r>
      <w:r w:rsidR="00C52F4A" w:rsidRPr="00605EB6">
        <w:t>baron</w:t>
      </w:r>
      <w:r w:rsidR="00C474C1">
        <w:t xml:space="preserve">, </w:t>
      </w:r>
      <w:r w:rsidR="00C52F4A" w:rsidRPr="00605EB6">
        <w:t>je veux garder le silence</w:t>
      </w:r>
      <w:r w:rsidR="00C474C1">
        <w:t>.</w:t>
      </w:r>
    </w:p>
    <w:p w14:paraId="592D72AC" w14:textId="77777777" w:rsidR="00C474C1" w:rsidRDefault="00C52F4A" w:rsidP="00C52F4A">
      <w:r w:rsidRPr="00605EB6">
        <w:t>De Simaise secoua la tête en souriant</w:t>
      </w:r>
      <w:r w:rsidR="00C474C1">
        <w:t>.</w:t>
      </w:r>
    </w:p>
    <w:p w14:paraId="5488DA83" w14:textId="4B1EEDCF" w:rsidR="00C474C1" w:rsidRDefault="0094609C" w:rsidP="00C52F4A">
      <w:r>
        <w:t>— </w:t>
      </w:r>
      <w:r w:rsidR="00C52F4A" w:rsidRPr="00605EB6">
        <w:t>Avouez</w:t>
      </w:r>
      <w:r w:rsidR="00C474C1">
        <w:t xml:space="preserve">, </w:t>
      </w:r>
      <w:r w:rsidR="00C52F4A" w:rsidRPr="00605EB6">
        <w:t>Pedro</w:t>
      </w:r>
      <w:r w:rsidR="00C474C1">
        <w:t xml:space="preserve">, </w:t>
      </w:r>
      <w:r w:rsidR="00C52F4A" w:rsidRPr="00605EB6">
        <w:t>que vous avez l</w:t>
      </w:r>
      <w:r w:rsidR="00C474C1">
        <w:t>’</w:t>
      </w:r>
      <w:r w:rsidR="00C52F4A" w:rsidRPr="00605EB6">
        <w:t>intention de vous marier</w:t>
      </w:r>
      <w:r w:rsidR="00C474C1">
        <w:t>.</w:t>
      </w:r>
    </w:p>
    <w:p w14:paraId="5806D5D2" w14:textId="2084875E" w:rsidR="00C474C1" w:rsidRDefault="0094609C" w:rsidP="00C52F4A">
      <w:r>
        <w:t>— </w:t>
      </w:r>
      <w:r w:rsidR="00C52F4A" w:rsidRPr="00605EB6">
        <w:t>J</w:t>
      </w:r>
      <w:r w:rsidR="00C474C1">
        <w:t>’</w:t>
      </w:r>
      <w:r w:rsidR="00C52F4A" w:rsidRPr="00605EB6">
        <w:t>avoue volontiers que je me marierais si je trouvais la femme que je rêve et que je cherche depuis longtemps sans la trouver</w:t>
      </w:r>
      <w:r w:rsidR="00C474C1">
        <w:t>.</w:t>
      </w:r>
    </w:p>
    <w:p w14:paraId="2218491C" w14:textId="089C76B6" w:rsidR="00C474C1" w:rsidRDefault="0094609C" w:rsidP="00C52F4A">
      <w:r>
        <w:t>— </w:t>
      </w:r>
      <w:r w:rsidR="00C52F4A" w:rsidRPr="00605EB6">
        <w:t>À la bonne heure</w:t>
      </w:r>
      <w:r w:rsidR="00C474C1">
        <w:t xml:space="preserve">, </w:t>
      </w:r>
      <w:r w:rsidR="00C52F4A" w:rsidRPr="00605EB6">
        <w:t>ceci explique pourquoi</w:t>
      </w:r>
      <w:r w:rsidR="00C474C1">
        <w:t xml:space="preserve">, </w:t>
      </w:r>
      <w:r w:rsidR="00C52F4A" w:rsidRPr="00605EB6">
        <w:t>entendant parler d</w:t>
      </w:r>
      <w:r w:rsidR="00C474C1">
        <w:t>’</w:t>
      </w:r>
      <w:r w:rsidR="00C52F4A" w:rsidRPr="00605EB6">
        <w:t>une jeune fille</w:t>
      </w:r>
      <w:r w:rsidR="00C474C1">
        <w:t xml:space="preserve">, </w:t>
      </w:r>
      <w:r w:rsidR="00C52F4A" w:rsidRPr="00605EB6">
        <w:t>vous n</w:t>
      </w:r>
      <w:r w:rsidR="00C474C1">
        <w:t>’</w:t>
      </w:r>
      <w:r w:rsidR="00C52F4A" w:rsidRPr="00605EB6">
        <w:t>hésitez pas à faire cent ou deux cents lieues pour la voir</w:t>
      </w:r>
      <w:r w:rsidR="00C474C1">
        <w:t xml:space="preserve"> : </w:t>
      </w:r>
      <w:r w:rsidR="00C52F4A" w:rsidRPr="00605EB6">
        <w:t>vous cherchez</w:t>
      </w:r>
      <w:r w:rsidR="00C474C1">
        <w:t> !</w:t>
      </w:r>
    </w:p>
    <w:p w14:paraId="204245AE" w14:textId="38702A10" w:rsidR="00C474C1" w:rsidRDefault="0094609C" w:rsidP="00C52F4A">
      <w:r>
        <w:t>— </w:t>
      </w:r>
      <w:r w:rsidR="00C52F4A" w:rsidRPr="00605EB6">
        <w:t>Je cherche</w:t>
      </w:r>
      <w:r w:rsidR="00C474C1">
        <w:t xml:space="preserve">, </w:t>
      </w:r>
      <w:r w:rsidR="00C52F4A" w:rsidRPr="00605EB6">
        <w:t>baron</w:t>
      </w:r>
      <w:r w:rsidR="00C474C1">
        <w:t>.</w:t>
      </w:r>
    </w:p>
    <w:p w14:paraId="78A8296E" w14:textId="271FC0B9" w:rsidR="00C474C1" w:rsidRDefault="0094609C" w:rsidP="00C52F4A">
      <w:r>
        <w:lastRenderedPageBreak/>
        <w:t>— </w:t>
      </w:r>
      <w:r w:rsidR="00C52F4A" w:rsidRPr="00605EB6">
        <w:t>Mais vous avez beau dire que déjà vous ne pensez plus à cette jeune fille de province</w:t>
      </w:r>
      <w:r w:rsidR="00C474C1">
        <w:t xml:space="preserve">, </w:t>
      </w:r>
      <w:r w:rsidR="00C52F4A" w:rsidRPr="00605EB6">
        <w:t>elle vous tient au cœur</w:t>
      </w:r>
      <w:r w:rsidR="00C474C1">
        <w:t xml:space="preserve">, </w:t>
      </w:r>
      <w:r w:rsidR="00C52F4A" w:rsidRPr="00605EB6">
        <w:t>mon cher Pedro</w:t>
      </w:r>
      <w:r w:rsidR="00C474C1">
        <w:t>.</w:t>
      </w:r>
    </w:p>
    <w:p w14:paraId="4D2B2944" w14:textId="6415AA04" w:rsidR="00C474C1" w:rsidRDefault="0094609C" w:rsidP="00C52F4A">
      <w:r>
        <w:t>— </w:t>
      </w:r>
      <w:r w:rsidR="00C52F4A" w:rsidRPr="00605EB6">
        <w:t>Pas plus qu</w:t>
      </w:r>
      <w:r w:rsidR="00C474C1">
        <w:t>’</w:t>
      </w:r>
      <w:r w:rsidR="00C52F4A" w:rsidRPr="00605EB6">
        <w:t>une autre</w:t>
      </w:r>
      <w:r w:rsidR="00C474C1">
        <w:t xml:space="preserve">, </w:t>
      </w:r>
      <w:r w:rsidR="00C52F4A" w:rsidRPr="00605EB6">
        <w:t>je vous jure</w:t>
      </w:r>
      <w:r w:rsidR="00C474C1">
        <w:t> !</w:t>
      </w:r>
    </w:p>
    <w:p w14:paraId="68416362" w14:textId="5BA7A0D8" w:rsidR="00C474C1" w:rsidRDefault="0094609C" w:rsidP="00C52F4A">
      <w:r>
        <w:t>— </w:t>
      </w:r>
      <w:r w:rsidR="00C52F4A" w:rsidRPr="00605EB6">
        <w:t>Certes</w:t>
      </w:r>
      <w:r w:rsidR="00C474C1">
        <w:t xml:space="preserve">, </w:t>
      </w:r>
      <w:r w:rsidR="00C52F4A" w:rsidRPr="00605EB6">
        <w:t>répliqua le baron</w:t>
      </w:r>
      <w:r w:rsidR="00C474C1">
        <w:t xml:space="preserve">, </w:t>
      </w:r>
      <w:r w:rsidR="00C52F4A" w:rsidRPr="00605EB6">
        <w:t>je parie qu</w:t>
      </w:r>
      <w:r w:rsidR="00C474C1">
        <w:t>’</w:t>
      </w:r>
      <w:r w:rsidR="00C52F4A" w:rsidRPr="00605EB6">
        <w:t>avant peu vous ferez une seconde tentative pour la voir</w:t>
      </w:r>
      <w:r w:rsidR="00C474C1">
        <w:t>.</w:t>
      </w:r>
    </w:p>
    <w:p w14:paraId="0B9CC14D" w14:textId="47EBE7DF" w:rsidR="00C474C1" w:rsidRDefault="0094609C" w:rsidP="00C52F4A">
      <w:r>
        <w:t>— </w:t>
      </w:r>
      <w:r w:rsidR="00C52F4A" w:rsidRPr="00605EB6">
        <w:t>Je ne parie pas</w:t>
      </w:r>
      <w:r w:rsidR="00C474C1">
        <w:t xml:space="preserve">, </w:t>
      </w:r>
      <w:r w:rsidR="00C52F4A" w:rsidRPr="00605EB6">
        <w:t>vous perdriez</w:t>
      </w:r>
      <w:r w:rsidR="00C474C1">
        <w:t xml:space="preserve">. </w:t>
      </w:r>
      <w:r w:rsidR="00C52F4A" w:rsidRPr="00605EB6">
        <w:t>Je ne suis pas de ceux qui s</w:t>
      </w:r>
      <w:r w:rsidR="00C474C1">
        <w:t>’</w:t>
      </w:r>
      <w:r w:rsidR="00C52F4A" w:rsidRPr="00605EB6">
        <w:t>acharnent contre les obstacles</w:t>
      </w:r>
      <w:r w:rsidR="00C474C1">
        <w:t xml:space="preserve"> ; </w:t>
      </w:r>
      <w:r w:rsidR="00C52F4A" w:rsidRPr="00605EB6">
        <w:t>je m</w:t>
      </w:r>
      <w:r w:rsidR="00C474C1">
        <w:t>’</w:t>
      </w:r>
      <w:r w:rsidR="00C52F4A" w:rsidRPr="00605EB6">
        <w:t>en éloigne au lieu de les briser</w:t>
      </w:r>
      <w:r w:rsidR="00C474C1">
        <w:t xml:space="preserve">. </w:t>
      </w:r>
      <w:r w:rsidR="00C52F4A" w:rsidRPr="00605EB6">
        <w:t>Lorsque je désire une chose</w:t>
      </w:r>
      <w:r w:rsidR="00C474C1">
        <w:t xml:space="preserve">, </w:t>
      </w:r>
      <w:r w:rsidR="00C52F4A" w:rsidRPr="00605EB6">
        <w:t>il me la faut tout de suite ou je n</w:t>
      </w:r>
      <w:r w:rsidR="00C474C1">
        <w:t>’</w:t>
      </w:r>
      <w:r w:rsidR="00C52F4A" w:rsidRPr="00605EB6">
        <w:t>en veux plus</w:t>
      </w:r>
      <w:r w:rsidR="00C474C1">
        <w:t xml:space="preserve">. </w:t>
      </w:r>
      <w:r w:rsidR="00C52F4A" w:rsidRPr="00605EB6">
        <w:t>Un rêve terminé</w:t>
      </w:r>
      <w:r w:rsidR="00C474C1">
        <w:t xml:space="preserve">, </w:t>
      </w:r>
      <w:r w:rsidR="00C52F4A" w:rsidRPr="00605EB6">
        <w:t>j</w:t>
      </w:r>
      <w:r w:rsidR="00C474C1">
        <w:t>’</w:t>
      </w:r>
      <w:r w:rsidR="00C52F4A" w:rsidRPr="00605EB6">
        <w:t>en reprends un autre</w:t>
      </w:r>
      <w:r w:rsidR="00C474C1">
        <w:t xml:space="preserve">. </w:t>
      </w:r>
      <w:r w:rsidR="00C52F4A" w:rsidRPr="00605EB6">
        <w:t>Demain</w:t>
      </w:r>
      <w:r w:rsidR="00C474C1">
        <w:t xml:space="preserve">, </w:t>
      </w:r>
      <w:r w:rsidR="00C52F4A" w:rsidRPr="00605EB6">
        <w:t>si ce n</w:t>
      </w:r>
      <w:r w:rsidR="00C474C1">
        <w:t>’</w:t>
      </w:r>
      <w:r w:rsidR="00C52F4A" w:rsidRPr="00605EB6">
        <w:t>est pas aujourd</w:t>
      </w:r>
      <w:r w:rsidR="00C474C1">
        <w:t>’</w:t>
      </w:r>
      <w:r w:rsidR="00C52F4A" w:rsidRPr="00605EB6">
        <w:t>hui</w:t>
      </w:r>
      <w:r w:rsidR="00C474C1">
        <w:t xml:space="preserve">, </w:t>
      </w:r>
      <w:r w:rsidR="00C52F4A" w:rsidRPr="00605EB6">
        <w:t>une idée plus ou moins biscornue me passera par la tête et j</w:t>
      </w:r>
      <w:r w:rsidR="00C474C1">
        <w:t>’</w:t>
      </w:r>
      <w:r w:rsidR="00C52F4A" w:rsidRPr="00605EB6">
        <w:t>enfourcherai un nouveau dada</w:t>
      </w:r>
      <w:r w:rsidR="00C474C1">
        <w:t xml:space="preserve">. </w:t>
      </w:r>
      <w:r w:rsidR="00C52F4A" w:rsidRPr="00605EB6">
        <w:t>Je suis ainsi</w:t>
      </w:r>
      <w:r w:rsidR="00C474C1">
        <w:t xml:space="preserve"> : </w:t>
      </w:r>
      <w:r w:rsidR="00C52F4A" w:rsidRPr="00605EB6">
        <w:t>capricieux</w:t>
      </w:r>
      <w:r w:rsidR="00C474C1">
        <w:t xml:space="preserve">, </w:t>
      </w:r>
      <w:r w:rsidR="00C52F4A" w:rsidRPr="00605EB6">
        <w:t>extravagant</w:t>
      </w:r>
      <w:r w:rsidR="00C474C1">
        <w:t xml:space="preserve">, </w:t>
      </w:r>
      <w:r w:rsidR="00C52F4A" w:rsidRPr="00605EB6">
        <w:t>fou</w:t>
      </w:r>
      <w:r w:rsidR="00C474C1">
        <w:t> !</w:t>
      </w:r>
    </w:p>
    <w:p w14:paraId="62E12714" w14:textId="77777777" w:rsidR="00C474C1" w:rsidRDefault="00C52F4A" w:rsidP="00C52F4A">
      <w:r w:rsidRPr="00605EB6">
        <w:t>Le baron se mit à rire</w:t>
      </w:r>
      <w:r w:rsidR="00C474C1">
        <w:t>.</w:t>
      </w:r>
    </w:p>
    <w:p w14:paraId="417B5BE2" w14:textId="55198162" w:rsidR="00C474C1" w:rsidRDefault="0094609C" w:rsidP="00C52F4A">
      <w:r>
        <w:t>— </w:t>
      </w:r>
      <w:r w:rsidR="00C52F4A" w:rsidRPr="00605EB6">
        <w:t>Voulez-vous un cigare</w:t>
      </w:r>
      <w:r w:rsidR="00C474C1">
        <w:t xml:space="preserve"> ? </w:t>
      </w:r>
      <w:r w:rsidR="00C52F4A" w:rsidRPr="00605EB6">
        <w:t>dit le jeune homme</w:t>
      </w:r>
      <w:r w:rsidR="00C474C1">
        <w:t>.</w:t>
      </w:r>
    </w:p>
    <w:p w14:paraId="4BA799DC" w14:textId="6E789191" w:rsidR="00C474C1" w:rsidRDefault="0094609C" w:rsidP="00C52F4A">
      <w:r>
        <w:t>— </w:t>
      </w:r>
      <w:r w:rsidR="00C52F4A" w:rsidRPr="00605EB6">
        <w:t>Volontiers</w:t>
      </w:r>
      <w:r w:rsidR="00C474C1">
        <w:t>.</w:t>
      </w:r>
    </w:p>
    <w:p w14:paraId="12808B95" w14:textId="09649F6D" w:rsidR="00C474C1" w:rsidRDefault="0094609C" w:rsidP="00C52F4A">
      <w:r>
        <w:t>— </w:t>
      </w:r>
      <w:r w:rsidR="00C52F4A" w:rsidRPr="00605EB6">
        <w:t>Voilà du feu</w:t>
      </w:r>
      <w:r w:rsidR="00C474C1">
        <w:t>.</w:t>
      </w:r>
    </w:p>
    <w:p w14:paraId="4DE3A96D" w14:textId="0D617192" w:rsidR="00C474C1" w:rsidRDefault="0094609C" w:rsidP="00C52F4A">
      <w:r>
        <w:t>— </w:t>
      </w:r>
      <w:r w:rsidR="00C52F4A" w:rsidRPr="00605EB6">
        <w:t>Merci</w:t>
      </w:r>
      <w:r w:rsidR="00C474C1">
        <w:t>.</w:t>
      </w:r>
    </w:p>
    <w:p w14:paraId="1D950E96" w14:textId="77777777" w:rsidR="00C474C1" w:rsidRDefault="00C52F4A" w:rsidP="00C52F4A">
      <w:r w:rsidRPr="00605EB6">
        <w:t>Pedro se leva</w:t>
      </w:r>
      <w:r w:rsidR="00C474C1">
        <w:t xml:space="preserve">, </w:t>
      </w:r>
      <w:r w:rsidRPr="00605EB6">
        <w:t>fit le tour de la chambre</w:t>
      </w:r>
      <w:r w:rsidR="00C474C1">
        <w:t xml:space="preserve">, </w:t>
      </w:r>
      <w:r w:rsidRPr="00605EB6">
        <w:t>puis s</w:t>
      </w:r>
      <w:r w:rsidR="00C474C1">
        <w:t>’</w:t>
      </w:r>
      <w:r w:rsidRPr="00605EB6">
        <w:t>arrêta devant la cheminée</w:t>
      </w:r>
      <w:r w:rsidR="00C474C1">
        <w:t xml:space="preserve">, </w:t>
      </w:r>
      <w:r w:rsidRPr="00605EB6">
        <w:t>où il resta immobile</w:t>
      </w:r>
      <w:r w:rsidR="00C474C1">
        <w:t xml:space="preserve">, </w:t>
      </w:r>
      <w:r w:rsidRPr="00605EB6">
        <w:t>comme en extase</w:t>
      </w:r>
      <w:r w:rsidR="00C474C1">
        <w:t>.</w:t>
      </w:r>
    </w:p>
    <w:p w14:paraId="6658DA86" w14:textId="5A494E9B" w:rsidR="00C474C1" w:rsidRDefault="0094609C" w:rsidP="00C52F4A">
      <w:r>
        <w:t>— </w:t>
      </w:r>
      <w:r w:rsidR="00C52F4A" w:rsidRPr="00605EB6">
        <w:t>Que regardez-vous donc si attentivement</w:t>
      </w:r>
      <w:r w:rsidR="00C474C1">
        <w:t xml:space="preserve"> ? </w:t>
      </w:r>
      <w:r w:rsidR="00C52F4A" w:rsidRPr="00605EB6">
        <w:t>lui demanda le baron</w:t>
      </w:r>
      <w:r w:rsidR="00C474C1">
        <w:t>.</w:t>
      </w:r>
    </w:p>
    <w:p w14:paraId="76A44304" w14:textId="082CEFC1" w:rsidR="00C474C1" w:rsidRDefault="0094609C" w:rsidP="00C52F4A">
      <w:r>
        <w:t>— </w:t>
      </w:r>
      <w:r w:rsidR="00C52F4A" w:rsidRPr="00605EB6">
        <w:t>Ce portrait</w:t>
      </w:r>
      <w:r w:rsidR="00C474C1">
        <w:t>.</w:t>
      </w:r>
    </w:p>
    <w:p w14:paraId="5CD4B36F" w14:textId="77777777" w:rsidR="00C474C1" w:rsidRDefault="00C52F4A" w:rsidP="00C52F4A">
      <w:r w:rsidRPr="00605EB6">
        <w:t>Il le prit</w:t>
      </w:r>
      <w:r w:rsidR="00C474C1">
        <w:t>.</w:t>
      </w:r>
    </w:p>
    <w:p w14:paraId="4D8F5179" w14:textId="77777777" w:rsidR="00C474C1" w:rsidRDefault="00C52F4A" w:rsidP="00C52F4A">
      <w:r w:rsidRPr="00605EB6">
        <w:t>C</w:t>
      </w:r>
      <w:r w:rsidR="00C474C1">
        <w:t>’</w:t>
      </w:r>
      <w:r w:rsidRPr="00605EB6">
        <w:t>était une photographie de grandeur ordinaire</w:t>
      </w:r>
      <w:r w:rsidR="00C474C1">
        <w:t xml:space="preserve">, </w:t>
      </w:r>
      <w:r w:rsidRPr="00605EB6">
        <w:t>dans un petit cadre d</w:t>
      </w:r>
      <w:r w:rsidR="00C474C1">
        <w:t>’</w:t>
      </w:r>
      <w:r w:rsidRPr="00605EB6">
        <w:t>argent doré</w:t>
      </w:r>
      <w:r w:rsidR="00C474C1">
        <w:t xml:space="preserve"> ; </w:t>
      </w:r>
      <w:r w:rsidRPr="00605EB6">
        <w:t xml:space="preserve">elle représentait une charmante </w:t>
      </w:r>
      <w:r w:rsidRPr="00605EB6">
        <w:lastRenderedPageBreak/>
        <w:t>enfant de dix-sept à dix-huit ans</w:t>
      </w:r>
      <w:r w:rsidR="00C474C1">
        <w:t xml:space="preserve">, </w:t>
      </w:r>
      <w:r w:rsidRPr="00605EB6">
        <w:t>assise</w:t>
      </w:r>
      <w:r w:rsidR="00C474C1">
        <w:t xml:space="preserve">, </w:t>
      </w:r>
      <w:r w:rsidRPr="00605EB6">
        <w:t>la tête penchée sur l</w:t>
      </w:r>
      <w:r w:rsidR="00C474C1">
        <w:t>’</w:t>
      </w:r>
      <w:r w:rsidRPr="00605EB6">
        <w:t>épaule</w:t>
      </w:r>
      <w:r w:rsidR="00C474C1">
        <w:t xml:space="preserve">, </w:t>
      </w:r>
      <w:r w:rsidRPr="00605EB6">
        <w:t>et regardant</w:t>
      </w:r>
      <w:r w:rsidR="00C474C1">
        <w:t xml:space="preserve">, </w:t>
      </w:r>
      <w:r w:rsidRPr="00605EB6">
        <w:t>rêveuse</w:t>
      </w:r>
      <w:r w:rsidR="00C474C1">
        <w:t xml:space="preserve">, </w:t>
      </w:r>
      <w:r w:rsidRPr="00605EB6">
        <w:t>une rose qu</w:t>
      </w:r>
      <w:r w:rsidR="00C474C1">
        <w:t>’</w:t>
      </w:r>
      <w:r w:rsidRPr="00605EB6">
        <w:t>elle tenait à la main</w:t>
      </w:r>
      <w:r w:rsidR="00C474C1">
        <w:t>.</w:t>
      </w:r>
    </w:p>
    <w:p w14:paraId="31B48F46" w14:textId="0F40A069" w:rsidR="00C474C1" w:rsidRDefault="0094609C" w:rsidP="00C52F4A">
      <w:r>
        <w:t>— </w:t>
      </w:r>
      <w:r w:rsidR="00C52F4A" w:rsidRPr="00605EB6">
        <w:t>Oh</w:t>
      </w:r>
      <w:r w:rsidR="00C474C1">
        <w:t xml:space="preserve"> ! </w:t>
      </w:r>
      <w:r w:rsidR="00C52F4A" w:rsidRPr="00605EB6">
        <w:t>la délicieuse et suave figure</w:t>
      </w:r>
      <w:r w:rsidR="00C474C1">
        <w:t xml:space="preserve"> ! </w:t>
      </w:r>
      <w:r w:rsidR="00C52F4A" w:rsidRPr="00605EB6">
        <w:t>dit Pedro</w:t>
      </w:r>
      <w:r w:rsidR="00C474C1">
        <w:t xml:space="preserve">, </w:t>
      </w:r>
      <w:r w:rsidR="00C52F4A" w:rsidRPr="00605EB6">
        <w:t>ne se lassant point de contempler et d</w:t>
      </w:r>
      <w:r w:rsidR="00C474C1">
        <w:t>’</w:t>
      </w:r>
      <w:r w:rsidR="00C52F4A" w:rsidRPr="00605EB6">
        <w:t>admirer l</w:t>
      </w:r>
      <w:r w:rsidR="00C474C1">
        <w:t>’</w:t>
      </w:r>
      <w:r w:rsidR="00C52F4A" w:rsidRPr="00605EB6">
        <w:t>image</w:t>
      </w:r>
      <w:r w:rsidR="00C474C1">
        <w:t xml:space="preserve">. </w:t>
      </w:r>
      <w:r w:rsidR="00C52F4A" w:rsidRPr="00605EB6">
        <w:t>Quelle grâce</w:t>
      </w:r>
      <w:r w:rsidR="00C474C1">
        <w:t xml:space="preserve"> ! </w:t>
      </w:r>
      <w:r w:rsidR="00C52F4A" w:rsidRPr="00605EB6">
        <w:t>Quelle candeur</w:t>
      </w:r>
      <w:r w:rsidR="00C474C1">
        <w:t xml:space="preserve"> ! </w:t>
      </w:r>
      <w:r w:rsidR="00C52F4A" w:rsidRPr="00605EB6">
        <w:t>Bouche exquise</w:t>
      </w:r>
      <w:r w:rsidR="00C474C1">
        <w:t xml:space="preserve"> ! </w:t>
      </w:r>
      <w:r w:rsidR="00C52F4A" w:rsidRPr="00605EB6">
        <w:t>Enivrant doit être son sourire</w:t>
      </w:r>
      <w:r w:rsidR="00C474C1">
        <w:t xml:space="preserve">. </w:t>
      </w:r>
      <w:r w:rsidR="00C52F4A" w:rsidRPr="00605EB6">
        <w:t>Son regard</w:t>
      </w:r>
      <w:r w:rsidR="00C474C1">
        <w:t xml:space="preserve">… </w:t>
      </w:r>
      <w:r w:rsidR="00C52F4A" w:rsidRPr="00605EB6">
        <w:t>oh</w:t>
      </w:r>
      <w:r w:rsidR="00C474C1">
        <w:t xml:space="preserve"> ! </w:t>
      </w:r>
      <w:r w:rsidR="00C52F4A" w:rsidRPr="00605EB6">
        <w:t>son regard</w:t>
      </w:r>
      <w:r w:rsidR="00C474C1">
        <w:t xml:space="preserve"> ! </w:t>
      </w:r>
      <w:r w:rsidR="00C52F4A" w:rsidRPr="00605EB6">
        <w:t>Il est adorable</w:t>
      </w:r>
      <w:r w:rsidR="00C474C1">
        <w:t xml:space="preserve">, </w:t>
      </w:r>
      <w:r w:rsidR="00C52F4A" w:rsidRPr="00605EB6">
        <w:t>doux comme une caresse du ciel</w:t>
      </w:r>
      <w:r w:rsidR="00C474C1">
        <w:t xml:space="preserve"> !… </w:t>
      </w:r>
      <w:r w:rsidR="00C52F4A" w:rsidRPr="00605EB6">
        <w:t>Il doit avoir toujours</w:t>
      </w:r>
      <w:r w:rsidR="00C474C1">
        <w:t xml:space="preserve">, </w:t>
      </w:r>
      <w:r w:rsidR="00C52F4A" w:rsidRPr="00605EB6">
        <w:t>cette expression rêveuse qui fait si bien comprendre ce que la belle enfant dit à la rose dans un langage muet et mystérieux</w:t>
      </w:r>
      <w:r w:rsidR="00C474C1">
        <w:t>…</w:t>
      </w:r>
    </w:p>
    <w:p w14:paraId="6E2F321B" w14:textId="3E070A78" w:rsidR="00C474C1" w:rsidRDefault="0094609C" w:rsidP="00C52F4A">
      <w:r>
        <w:t>— </w:t>
      </w:r>
      <w:r w:rsidR="00C52F4A" w:rsidRPr="00605EB6">
        <w:t>En vérité</w:t>
      </w:r>
      <w:r w:rsidR="00C474C1">
        <w:t xml:space="preserve">, </w:t>
      </w:r>
      <w:r w:rsidR="00C52F4A" w:rsidRPr="00605EB6">
        <w:t>Pedro</w:t>
      </w:r>
      <w:r w:rsidR="00C474C1">
        <w:t xml:space="preserve">, </w:t>
      </w:r>
      <w:r w:rsidR="00C52F4A" w:rsidRPr="00605EB6">
        <w:t xml:space="preserve">dit </w:t>
      </w:r>
      <w:r w:rsidR="00C474C1">
        <w:t>M. de </w:t>
      </w:r>
      <w:r w:rsidR="00C52F4A" w:rsidRPr="00605EB6">
        <w:t>Simaise</w:t>
      </w:r>
      <w:r w:rsidR="00C474C1">
        <w:t xml:space="preserve">, </w:t>
      </w:r>
      <w:r w:rsidR="00C52F4A" w:rsidRPr="00605EB6">
        <w:t>qui paraissait éprouver une certaine fatigue</w:t>
      </w:r>
      <w:r w:rsidR="00C474C1">
        <w:t xml:space="preserve">, </w:t>
      </w:r>
      <w:r w:rsidR="00C52F4A" w:rsidRPr="00605EB6">
        <w:t>vous êtes un grand enfant</w:t>
      </w:r>
      <w:r w:rsidR="00C474C1">
        <w:t>.</w:t>
      </w:r>
    </w:p>
    <w:p w14:paraId="21A59B56" w14:textId="6151179A" w:rsidR="00C474C1" w:rsidRDefault="0094609C" w:rsidP="00C52F4A">
      <w:r>
        <w:t>— </w:t>
      </w:r>
      <w:r w:rsidR="00C52F4A" w:rsidRPr="00605EB6">
        <w:t>N</w:t>
      </w:r>
      <w:r w:rsidR="00C474C1">
        <w:t>’</w:t>
      </w:r>
      <w:r w:rsidR="00C52F4A" w:rsidRPr="00605EB6">
        <w:t>est pas jeune qui veut</w:t>
      </w:r>
      <w:r w:rsidR="00C474C1">
        <w:t xml:space="preserve">, </w:t>
      </w:r>
      <w:r w:rsidR="00C52F4A" w:rsidRPr="00605EB6">
        <w:t>à mon âge</w:t>
      </w:r>
      <w:r w:rsidR="00C474C1">
        <w:t xml:space="preserve">, </w:t>
      </w:r>
      <w:r w:rsidR="00C52F4A" w:rsidRPr="00605EB6">
        <w:t>baron</w:t>
      </w:r>
      <w:r w:rsidR="00C474C1">
        <w:t xml:space="preserve">. </w:t>
      </w:r>
      <w:r w:rsidR="00C52F4A" w:rsidRPr="00605EB6">
        <w:t>Est-ce que vous êtes mécontent de me voir admirer le portrait de cette délicieuse créature</w:t>
      </w:r>
      <w:r w:rsidR="00C474C1">
        <w:t> ?</w:t>
      </w:r>
    </w:p>
    <w:p w14:paraId="18943750" w14:textId="402DE91A" w:rsidR="00C474C1" w:rsidRDefault="0094609C" w:rsidP="00C52F4A">
      <w:r>
        <w:t>— </w:t>
      </w:r>
      <w:r w:rsidR="00C52F4A" w:rsidRPr="00605EB6">
        <w:t>Pas du tout</w:t>
      </w:r>
      <w:r w:rsidR="00C474C1">
        <w:t xml:space="preserve">, </w:t>
      </w:r>
      <w:r w:rsidR="00C52F4A" w:rsidRPr="00605EB6">
        <w:t>mon cher Pedro</w:t>
      </w:r>
      <w:r w:rsidR="00C474C1">
        <w:t>.</w:t>
      </w:r>
    </w:p>
    <w:p w14:paraId="610829B9" w14:textId="097EB9E4" w:rsidR="00C474C1" w:rsidRDefault="0094609C" w:rsidP="00C52F4A">
      <w:r>
        <w:t>— </w:t>
      </w:r>
      <w:r w:rsidR="00C52F4A" w:rsidRPr="00605EB6">
        <w:t>Cheveux superbes</w:t>
      </w:r>
      <w:r w:rsidR="00C474C1">
        <w:t xml:space="preserve"> ! </w:t>
      </w:r>
      <w:r w:rsidR="00C52F4A" w:rsidRPr="00605EB6">
        <w:t>Elle est blonde</w:t>
      </w:r>
      <w:r w:rsidR="00C474C1">
        <w:t xml:space="preserve">, </w:t>
      </w:r>
      <w:r w:rsidR="00C52F4A" w:rsidRPr="00605EB6">
        <w:t>on le voit</w:t>
      </w:r>
      <w:r w:rsidR="00C474C1">
        <w:t xml:space="preserve">, </w:t>
      </w:r>
      <w:r w:rsidR="00C52F4A" w:rsidRPr="00605EB6">
        <w:t>blonde comme l</w:t>
      </w:r>
      <w:r w:rsidR="00C474C1">
        <w:t>’</w:t>
      </w:r>
      <w:r w:rsidR="00C52F4A" w:rsidRPr="00605EB6">
        <w:t>épi au jour de la moisson</w:t>
      </w:r>
      <w:r w:rsidR="00C474C1">
        <w:t xml:space="preserve"> ; </w:t>
      </w:r>
      <w:r w:rsidR="00C52F4A" w:rsidRPr="00605EB6">
        <w:t>il me semble que je vois ses beaux yeux grands ouverts</w:t>
      </w:r>
      <w:r w:rsidR="00C474C1">
        <w:t xml:space="preserve">, </w:t>
      </w:r>
      <w:r w:rsidR="00C52F4A" w:rsidRPr="00605EB6">
        <w:t>deux saphirs autrement précieux que les pierres bleues d</w:t>
      </w:r>
      <w:r w:rsidR="00C474C1">
        <w:t>’</w:t>
      </w:r>
      <w:r w:rsidR="00C52F4A" w:rsidRPr="00605EB6">
        <w:t>Orient</w:t>
      </w:r>
      <w:r w:rsidR="00C474C1">
        <w:t xml:space="preserve">… </w:t>
      </w:r>
      <w:r w:rsidR="00C52F4A" w:rsidRPr="00605EB6">
        <w:t>Ensemble parfait</w:t>
      </w:r>
      <w:r w:rsidR="00C474C1">
        <w:t xml:space="preserve">. </w:t>
      </w:r>
      <w:r w:rsidR="00C52F4A" w:rsidRPr="00605EB6">
        <w:t>C</w:t>
      </w:r>
      <w:r w:rsidR="00C474C1">
        <w:t>’</w:t>
      </w:r>
      <w:r w:rsidR="00C52F4A" w:rsidRPr="00605EB6">
        <w:t>est une incomparable merveille</w:t>
      </w:r>
      <w:r w:rsidR="00C474C1">
        <w:t xml:space="preserve">, </w:t>
      </w:r>
      <w:r w:rsidR="00C52F4A" w:rsidRPr="00605EB6">
        <w:t>un des plus rares et des plus riches chefs-d</w:t>
      </w:r>
      <w:r w:rsidR="00C474C1">
        <w:t>’</w:t>
      </w:r>
      <w:r w:rsidR="00C52F4A" w:rsidRPr="00605EB6">
        <w:t>œuvre de la nature</w:t>
      </w:r>
      <w:r w:rsidR="00C474C1">
        <w:t>.</w:t>
      </w:r>
    </w:p>
    <w:p w14:paraId="4E0B7659" w14:textId="77777777" w:rsidR="00C474C1" w:rsidRDefault="00C52F4A" w:rsidP="00C52F4A">
      <w:r w:rsidRPr="00605EB6">
        <w:t>Le baron</w:t>
      </w:r>
      <w:r w:rsidR="00C474C1">
        <w:t xml:space="preserve">, </w:t>
      </w:r>
      <w:r w:rsidRPr="00605EB6">
        <w:t>impatienté</w:t>
      </w:r>
      <w:r w:rsidR="00C474C1">
        <w:t xml:space="preserve">, </w:t>
      </w:r>
      <w:r w:rsidRPr="00605EB6">
        <w:t>eut un léger haussement d</w:t>
      </w:r>
      <w:r w:rsidR="00C474C1">
        <w:t>’</w:t>
      </w:r>
      <w:r w:rsidRPr="00605EB6">
        <w:t>épaules</w:t>
      </w:r>
      <w:r w:rsidR="00C474C1">
        <w:t>.</w:t>
      </w:r>
    </w:p>
    <w:p w14:paraId="1BEEB584" w14:textId="7810C10F" w:rsidR="00C474C1" w:rsidRDefault="0094609C" w:rsidP="00C52F4A">
      <w:r>
        <w:t>— </w:t>
      </w:r>
      <w:r w:rsidR="00C52F4A" w:rsidRPr="00605EB6">
        <w:t>Comme il faut peu de chose pour vous amuser</w:t>
      </w:r>
      <w:r w:rsidR="00C474C1">
        <w:t xml:space="preserve">, </w:t>
      </w:r>
      <w:r w:rsidR="00C52F4A" w:rsidRPr="00605EB6">
        <w:t>Pedro</w:t>
      </w:r>
      <w:r w:rsidR="00C474C1">
        <w:t xml:space="preserve"> ! </w:t>
      </w:r>
      <w:r w:rsidR="00C52F4A" w:rsidRPr="00605EB6">
        <w:t>dit-il</w:t>
      </w:r>
      <w:r w:rsidR="00C474C1">
        <w:t>.</w:t>
      </w:r>
    </w:p>
    <w:p w14:paraId="7E0AF030" w14:textId="5580467C" w:rsidR="00C474C1" w:rsidRDefault="0094609C" w:rsidP="00C52F4A">
      <w:r>
        <w:t>— </w:t>
      </w:r>
      <w:r w:rsidR="00C52F4A" w:rsidRPr="00605EB6">
        <w:t>Oh</w:t>
      </w:r>
      <w:r w:rsidR="00C474C1">
        <w:t xml:space="preserve"> ! </w:t>
      </w:r>
      <w:r w:rsidR="00C52F4A" w:rsidRPr="00605EB6">
        <w:t>peu de chose</w:t>
      </w:r>
      <w:r w:rsidR="00C474C1">
        <w:t xml:space="preserve"> ; </w:t>
      </w:r>
      <w:r w:rsidR="00C52F4A" w:rsidRPr="00605EB6">
        <w:t>je ne suis point de votre avis</w:t>
      </w:r>
      <w:r w:rsidR="00C474C1">
        <w:t xml:space="preserve">, </w:t>
      </w:r>
      <w:r w:rsidR="00C52F4A" w:rsidRPr="00605EB6">
        <w:t>baron</w:t>
      </w:r>
      <w:r w:rsidR="00C474C1">
        <w:t>.</w:t>
      </w:r>
    </w:p>
    <w:p w14:paraId="0B5F38B4" w14:textId="2EAEE982" w:rsidR="00C474C1" w:rsidRDefault="0094609C" w:rsidP="00C52F4A">
      <w:r>
        <w:lastRenderedPageBreak/>
        <w:t>— </w:t>
      </w:r>
      <w:r w:rsidR="00C52F4A" w:rsidRPr="00605EB6">
        <w:t>Allons</w:t>
      </w:r>
      <w:r w:rsidR="00C474C1">
        <w:t xml:space="preserve">, </w:t>
      </w:r>
      <w:r w:rsidR="00C52F4A" w:rsidRPr="00605EB6">
        <w:t>laissez cette photographie et venez vous asseoir</w:t>
      </w:r>
      <w:r w:rsidR="00C474C1">
        <w:t>.</w:t>
      </w:r>
    </w:p>
    <w:p w14:paraId="5FEC96CA" w14:textId="636A0879" w:rsidR="00C474C1" w:rsidRDefault="0094609C" w:rsidP="00C52F4A">
      <w:r>
        <w:t>— </w:t>
      </w:r>
      <w:r w:rsidR="00C52F4A" w:rsidRPr="00605EB6">
        <w:t>Je ne me lasse point d</w:t>
      </w:r>
      <w:r w:rsidR="00C474C1">
        <w:t>’</w:t>
      </w:r>
      <w:r w:rsidR="00C52F4A" w:rsidRPr="00605EB6">
        <w:t>admirer cette ravissante jeune fille</w:t>
      </w:r>
      <w:r w:rsidR="00C474C1">
        <w:t>.</w:t>
      </w:r>
    </w:p>
    <w:p w14:paraId="4A43128E" w14:textId="61D0417D" w:rsidR="00C474C1" w:rsidRDefault="0094609C" w:rsidP="00C52F4A">
      <w:r>
        <w:t>— </w:t>
      </w:r>
      <w:r w:rsidR="00C52F4A" w:rsidRPr="00605EB6">
        <w:t>Vingt fois déjà vous avez vu ce portrait sans y faire la moindre attention</w:t>
      </w:r>
      <w:r w:rsidR="00C474C1">
        <w:t>.</w:t>
      </w:r>
    </w:p>
    <w:p w14:paraId="470BF567" w14:textId="337DB848" w:rsidR="00C474C1" w:rsidRDefault="0094609C" w:rsidP="00C52F4A">
      <w:r>
        <w:t>— </w:t>
      </w:r>
      <w:r w:rsidR="00C52F4A" w:rsidRPr="00605EB6">
        <w:t>Erreur</w:t>
      </w:r>
      <w:r w:rsidR="00C474C1">
        <w:t xml:space="preserve">, </w:t>
      </w:r>
      <w:r w:rsidR="00C52F4A" w:rsidRPr="00605EB6">
        <w:t>baron</w:t>
      </w:r>
      <w:r w:rsidR="00C474C1">
        <w:t xml:space="preserve"> ; </w:t>
      </w:r>
      <w:r w:rsidR="00C52F4A" w:rsidRPr="00605EB6">
        <w:t>aujourd</w:t>
      </w:r>
      <w:r w:rsidR="00C474C1">
        <w:t>’</w:t>
      </w:r>
      <w:r w:rsidR="00C52F4A" w:rsidRPr="00605EB6">
        <w:t>hui</w:t>
      </w:r>
      <w:r w:rsidR="00C474C1">
        <w:t xml:space="preserve">, </w:t>
      </w:r>
      <w:r w:rsidR="00C52F4A" w:rsidRPr="00605EB6">
        <w:t>pour la première fois</w:t>
      </w:r>
      <w:r w:rsidR="00C474C1">
        <w:t xml:space="preserve">, </w:t>
      </w:r>
      <w:r w:rsidR="00C52F4A" w:rsidRPr="00605EB6">
        <w:t>cette délicieuse figure a frappé mes yeux</w:t>
      </w:r>
      <w:r w:rsidR="00C474C1">
        <w:t>.</w:t>
      </w:r>
    </w:p>
    <w:p w14:paraId="0BEB1502" w14:textId="7AB9C09E" w:rsidR="00C474C1" w:rsidRDefault="0094609C" w:rsidP="00C52F4A">
      <w:r>
        <w:t>— </w:t>
      </w:r>
      <w:r w:rsidR="00C52F4A" w:rsidRPr="00605EB6">
        <w:t>Cette photographie a toujours été là</w:t>
      </w:r>
      <w:r w:rsidR="00C474C1">
        <w:t xml:space="preserve">, </w:t>
      </w:r>
      <w:r w:rsidR="00C52F4A" w:rsidRPr="00605EB6">
        <w:t>à la même place</w:t>
      </w:r>
      <w:r w:rsidR="00C474C1">
        <w:t>.</w:t>
      </w:r>
    </w:p>
    <w:p w14:paraId="740720DC" w14:textId="262A10CD" w:rsidR="00C474C1" w:rsidRDefault="0094609C" w:rsidP="00C52F4A">
      <w:r>
        <w:t>— </w:t>
      </w:r>
      <w:r w:rsidR="00C52F4A" w:rsidRPr="00605EB6">
        <w:t>Est-ce possible</w:t>
      </w:r>
      <w:r w:rsidR="00C474C1">
        <w:t xml:space="preserve"> ? </w:t>
      </w:r>
      <w:r w:rsidR="00C52F4A" w:rsidRPr="00605EB6">
        <w:t>En ce cas</w:t>
      </w:r>
      <w:r w:rsidR="00C474C1">
        <w:t xml:space="preserve">, </w:t>
      </w:r>
      <w:r w:rsidR="00C52F4A" w:rsidRPr="00605EB6">
        <w:t>baron</w:t>
      </w:r>
      <w:r w:rsidR="00C474C1">
        <w:t xml:space="preserve">, </w:t>
      </w:r>
      <w:r w:rsidR="00C52F4A" w:rsidRPr="00605EB6">
        <w:t>il faut croire que j</w:t>
      </w:r>
      <w:r w:rsidR="00C474C1">
        <w:t>’</w:t>
      </w:r>
      <w:r w:rsidR="00C52F4A" w:rsidRPr="00605EB6">
        <w:t>étais aveugle</w:t>
      </w:r>
      <w:r w:rsidR="00C474C1">
        <w:t>.</w:t>
      </w:r>
    </w:p>
    <w:p w14:paraId="06C1D859" w14:textId="77777777" w:rsidR="00C474C1" w:rsidRDefault="00C52F4A" w:rsidP="00C52F4A">
      <w:r w:rsidRPr="00605EB6">
        <w:t>De Simaise essaya un rire forcé</w:t>
      </w:r>
      <w:r w:rsidR="00C474C1">
        <w:t>.</w:t>
      </w:r>
    </w:p>
    <w:p w14:paraId="64344D46" w14:textId="61E33D1C" w:rsidR="00C474C1" w:rsidRDefault="0094609C" w:rsidP="00C52F4A">
      <w:r>
        <w:t>— </w:t>
      </w:r>
      <w:r w:rsidR="00C52F4A" w:rsidRPr="00605EB6">
        <w:t>Baron</w:t>
      </w:r>
      <w:r w:rsidR="00C474C1">
        <w:t xml:space="preserve">, </w:t>
      </w:r>
      <w:r w:rsidR="00C52F4A" w:rsidRPr="00605EB6">
        <w:t>pourquoi riez-vous</w:t>
      </w:r>
      <w:r w:rsidR="00C474C1">
        <w:t xml:space="preserve"> ? </w:t>
      </w:r>
      <w:r w:rsidR="00C52F4A" w:rsidRPr="00605EB6">
        <w:t>demanda le Brésilien</w:t>
      </w:r>
      <w:r w:rsidR="00C474C1">
        <w:t xml:space="preserve">, </w:t>
      </w:r>
      <w:r w:rsidR="00C52F4A" w:rsidRPr="00605EB6">
        <w:t>prenant son air le plus sérieux</w:t>
      </w:r>
      <w:r w:rsidR="00C474C1">
        <w:t>.</w:t>
      </w:r>
    </w:p>
    <w:p w14:paraId="295376FC" w14:textId="1D51C50B" w:rsidR="00C474C1" w:rsidRDefault="0094609C" w:rsidP="00C52F4A">
      <w:r>
        <w:t>— </w:t>
      </w:r>
      <w:r w:rsidR="00C52F4A" w:rsidRPr="00605EB6">
        <w:t>Parce que je vous trouve de plus en plus fantasque</w:t>
      </w:r>
      <w:r w:rsidR="00C474C1">
        <w:t>.</w:t>
      </w:r>
    </w:p>
    <w:p w14:paraId="1A2A79DF" w14:textId="73D8DFF5" w:rsidR="00C474C1" w:rsidRDefault="0094609C" w:rsidP="00C52F4A">
      <w:r>
        <w:t>— </w:t>
      </w:r>
      <w:r w:rsidR="00C52F4A" w:rsidRPr="00605EB6">
        <w:t>C</w:t>
      </w:r>
      <w:r w:rsidR="00C474C1">
        <w:t>’</w:t>
      </w:r>
      <w:r w:rsidR="00C52F4A" w:rsidRPr="00605EB6">
        <w:t>est ma nature</w:t>
      </w:r>
      <w:r w:rsidR="00C474C1">
        <w:t xml:space="preserve">. </w:t>
      </w:r>
      <w:r w:rsidR="00C52F4A" w:rsidRPr="00605EB6">
        <w:t>La bizarrerie est mon élément</w:t>
      </w:r>
      <w:r w:rsidR="00C474C1">
        <w:t xml:space="preserve">, </w:t>
      </w:r>
      <w:r w:rsidR="00C52F4A" w:rsidRPr="00605EB6">
        <w:t>je m</w:t>
      </w:r>
      <w:r w:rsidR="00C474C1">
        <w:t>’</w:t>
      </w:r>
      <w:r w:rsidR="00C52F4A" w:rsidRPr="00605EB6">
        <w:t>y plonge</w:t>
      </w:r>
      <w:r w:rsidR="00C474C1">
        <w:t xml:space="preserve">, </w:t>
      </w:r>
      <w:r w:rsidR="00C52F4A" w:rsidRPr="00605EB6">
        <w:t>j</w:t>
      </w:r>
      <w:r w:rsidR="00C474C1">
        <w:t>’</w:t>
      </w:r>
      <w:r w:rsidR="00C52F4A" w:rsidRPr="00605EB6">
        <w:t>y nage</w:t>
      </w:r>
      <w:r w:rsidR="00C474C1">
        <w:t xml:space="preserve">… </w:t>
      </w:r>
      <w:r w:rsidR="00C52F4A" w:rsidRPr="00605EB6">
        <w:t>Que vous disais-je</w:t>
      </w:r>
      <w:r w:rsidR="00C474C1">
        <w:t xml:space="preserve">, </w:t>
      </w:r>
      <w:r w:rsidR="00C52F4A" w:rsidRPr="00605EB6">
        <w:t>baron</w:t>
      </w:r>
      <w:r w:rsidR="00C474C1">
        <w:t xml:space="preserve"> ? </w:t>
      </w:r>
      <w:r w:rsidR="00C52F4A" w:rsidRPr="00605EB6">
        <w:t>Je vous disais que</w:t>
      </w:r>
      <w:r w:rsidR="00C474C1">
        <w:t xml:space="preserve">, </w:t>
      </w:r>
      <w:r w:rsidR="00C52F4A" w:rsidRPr="00605EB6">
        <w:t xml:space="preserve">aussitôt un rêve </w:t>
      </w:r>
      <w:r w:rsidR="00C52F4A" w:rsidRPr="00605EB6">
        <w:rPr>
          <w:bCs/>
        </w:rPr>
        <w:t>terminé</w:t>
      </w:r>
      <w:r w:rsidR="00C474C1">
        <w:rPr>
          <w:bCs/>
        </w:rPr>
        <w:t xml:space="preserve">, </w:t>
      </w:r>
      <w:r w:rsidR="00C52F4A" w:rsidRPr="00605EB6">
        <w:t>j</w:t>
      </w:r>
      <w:r w:rsidR="00C474C1">
        <w:t>’</w:t>
      </w:r>
      <w:r w:rsidR="00C52F4A" w:rsidRPr="00605EB6">
        <w:t>en reprenais un autre</w:t>
      </w:r>
      <w:r w:rsidR="00C474C1">
        <w:t xml:space="preserve">. </w:t>
      </w:r>
      <w:r w:rsidR="00C52F4A" w:rsidRPr="00605EB6">
        <w:t>C</w:t>
      </w:r>
      <w:r w:rsidR="00C474C1">
        <w:t>’</w:t>
      </w:r>
      <w:r w:rsidR="00C52F4A" w:rsidRPr="00605EB6">
        <w:t>est fait</w:t>
      </w:r>
      <w:r w:rsidR="00C474C1">
        <w:t xml:space="preserve">. </w:t>
      </w:r>
      <w:r w:rsidR="00C52F4A" w:rsidRPr="00605EB6">
        <w:t>Le rêve d</w:t>
      </w:r>
      <w:r w:rsidR="00C474C1">
        <w:t>’</w:t>
      </w:r>
      <w:r w:rsidR="00C52F4A" w:rsidRPr="00605EB6">
        <w:t>hier est achevé</w:t>
      </w:r>
      <w:r w:rsidR="00C474C1">
        <w:t xml:space="preserve"> ; </w:t>
      </w:r>
      <w:r w:rsidR="00C52F4A" w:rsidRPr="00605EB6">
        <w:t>celui d</w:t>
      </w:r>
      <w:r w:rsidR="00C474C1">
        <w:t>’</w:t>
      </w:r>
      <w:r w:rsidR="00C52F4A" w:rsidRPr="00605EB6">
        <w:t>aujourd</w:t>
      </w:r>
      <w:r w:rsidR="00C474C1">
        <w:t>’</w:t>
      </w:r>
      <w:r w:rsidR="00C52F4A" w:rsidRPr="00605EB6">
        <w:t>hui commence</w:t>
      </w:r>
      <w:r w:rsidR="00C474C1">
        <w:t xml:space="preserve">. </w:t>
      </w:r>
      <w:r w:rsidR="00C52F4A" w:rsidRPr="00605EB6">
        <w:t>Me voici à cheval sur mon nouveau dada</w:t>
      </w:r>
      <w:r w:rsidR="00C474C1">
        <w:t>.</w:t>
      </w:r>
    </w:p>
    <w:p w14:paraId="04E23E79" w14:textId="4CD15C1C" w:rsidR="00C474C1" w:rsidRDefault="0094609C" w:rsidP="00C52F4A">
      <w:r>
        <w:t>— </w:t>
      </w:r>
      <w:r w:rsidR="00C52F4A" w:rsidRPr="00605EB6">
        <w:t>Vous êtes fou</w:t>
      </w:r>
      <w:r w:rsidR="00C474C1">
        <w:t> !</w:t>
      </w:r>
    </w:p>
    <w:p w14:paraId="2691576E" w14:textId="006A5934" w:rsidR="00C474C1" w:rsidRDefault="0094609C" w:rsidP="00C52F4A">
      <w:r>
        <w:t>— </w:t>
      </w:r>
      <w:r w:rsidR="00C52F4A" w:rsidRPr="00605EB6">
        <w:t>Je le sais bien</w:t>
      </w:r>
      <w:r w:rsidR="00C474C1">
        <w:t xml:space="preserve"> ; </w:t>
      </w:r>
      <w:r w:rsidR="00C52F4A" w:rsidRPr="00605EB6">
        <w:t>mais qu</w:t>
      </w:r>
      <w:r w:rsidR="00C474C1">
        <w:t>’</w:t>
      </w:r>
      <w:r w:rsidR="00C52F4A" w:rsidRPr="00605EB6">
        <w:t>importe</w:t>
      </w:r>
      <w:r w:rsidR="00C474C1">
        <w:t xml:space="preserve">, </w:t>
      </w:r>
      <w:r w:rsidR="00C52F4A" w:rsidRPr="00605EB6">
        <w:t>puisque c</w:t>
      </w:r>
      <w:r w:rsidR="00C474C1">
        <w:t>’</w:t>
      </w:r>
      <w:r w:rsidR="00C52F4A" w:rsidRPr="00605EB6">
        <w:t>est ainsi</w:t>
      </w:r>
      <w:r w:rsidR="00C474C1">
        <w:t xml:space="preserve">, </w:t>
      </w:r>
      <w:r w:rsidR="00C52F4A" w:rsidRPr="00605EB6">
        <w:t>avec mes idées extravagantes</w:t>
      </w:r>
      <w:r w:rsidR="00C474C1">
        <w:t xml:space="preserve">, </w:t>
      </w:r>
      <w:r w:rsidR="00C52F4A" w:rsidRPr="00605EB6">
        <w:t>que je trouve le moyen d</w:t>
      </w:r>
      <w:r w:rsidR="00C474C1">
        <w:t>’</w:t>
      </w:r>
      <w:r w:rsidR="00C52F4A" w:rsidRPr="00605EB6">
        <w:t>embellir ma vie</w:t>
      </w:r>
      <w:r w:rsidR="00C474C1">
        <w:t xml:space="preserve">, </w:t>
      </w:r>
      <w:r w:rsidR="00C52F4A" w:rsidRPr="00605EB6">
        <w:t>c</w:t>
      </w:r>
      <w:r w:rsidR="00C474C1">
        <w:t>’</w:t>
      </w:r>
      <w:r w:rsidR="00C52F4A" w:rsidRPr="00605EB6">
        <w:t>est-à-dire d</w:t>
      </w:r>
      <w:r w:rsidR="00C474C1">
        <w:t>’</w:t>
      </w:r>
      <w:r w:rsidR="00C52F4A" w:rsidRPr="00605EB6">
        <w:t>éloigner l</w:t>
      </w:r>
      <w:r w:rsidR="00C474C1">
        <w:t>’</w:t>
      </w:r>
      <w:r w:rsidR="00C52F4A" w:rsidRPr="00605EB6">
        <w:t>ennui de mon existence</w:t>
      </w:r>
      <w:r w:rsidR="00C474C1">
        <w:t>.</w:t>
      </w:r>
    </w:p>
    <w:p w14:paraId="4D903CBB" w14:textId="77777777" w:rsidR="00C474C1" w:rsidRDefault="00C474C1" w:rsidP="00C52F4A">
      <w:r>
        <w:t>» </w:t>
      </w:r>
      <w:r w:rsidR="00C52F4A" w:rsidRPr="00605EB6">
        <w:t>Quand je suis au milieu de vos amis</w:t>
      </w:r>
      <w:r>
        <w:t xml:space="preserve">, </w:t>
      </w:r>
      <w:r w:rsidR="00C52F4A" w:rsidRPr="00605EB6">
        <w:t>tous joyeux compagnons</w:t>
      </w:r>
      <w:r>
        <w:t xml:space="preserve">, </w:t>
      </w:r>
      <w:r w:rsidR="00C52F4A" w:rsidRPr="00605EB6">
        <w:t>est-ce que vous croyez que je m</w:t>
      </w:r>
      <w:r>
        <w:t>’</w:t>
      </w:r>
      <w:r w:rsidR="00C52F4A" w:rsidRPr="00605EB6">
        <w:t>amuse</w:t>
      </w:r>
      <w:r>
        <w:t xml:space="preserve"> ? </w:t>
      </w:r>
      <w:r w:rsidR="00C52F4A" w:rsidRPr="00605EB6">
        <w:t>Non</w:t>
      </w:r>
      <w:r>
        <w:t xml:space="preserve">, </w:t>
      </w:r>
      <w:r w:rsidR="00C52F4A" w:rsidRPr="00605EB6">
        <w:t>non</w:t>
      </w:r>
      <w:r>
        <w:t xml:space="preserve">. </w:t>
      </w:r>
      <w:r w:rsidR="00C52F4A" w:rsidRPr="00605EB6">
        <w:lastRenderedPageBreak/>
        <w:t>J</w:t>
      </w:r>
      <w:r>
        <w:t>’</w:t>
      </w:r>
      <w:r w:rsidR="00C52F4A" w:rsidRPr="00605EB6">
        <w:t>approche mes lèvres de toutes les coupes qu</w:t>
      </w:r>
      <w:r>
        <w:t>’</w:t>
      </w:r>
      <w:r w:rsidR="00C52F4A" w:rsidRPr="00605EB6">
        <w:t>on me présente sans avoir soif</w:t>
      </w:r>
      <w:r>
        <w:t xml:space="preserve"> ; </w:t>
      </w:r>
      <w:r w:rsidR="00C52F4A" w:rsidRPr="00605EB6">
        <w:t>je ris sans en avoir envie</w:t>
      </w:r>
      <w:r>
        <w:t xml:space="preserve"> ; </w:t>
      </w:r>
      <w:r w:rsidR="00C52F4A" w:rsidRPr="00605EB6">
        <w:t>ces femmes</w:t>
      </w:r>
      <w:r>
        <w:t xml:space="preserve">, </w:t>
      </w:r>
      <w:r w:rsidR="00C52F4A" w:rsidRPr="00605EB6">
        <w:t>que vous trouvez charmantes</w:t>
      </w:r>
      <w:r>
        <w:t xml:space="preserve">, </w:t>
      </w:r>
      <w:r w:rsidR="00C52F4A" w:rsidRPr="00605EB6">
        <w:t>sont jolies</w:t>
      </w:r>
      <w:r>
        <w:t xml:space="preserve">, </w:t>
      </w:r>
      <w:r w:rsidR="00C52F4A" w:rsidRPr="00605EB6">
        <w:t>sans doute</w:t>
      </w:r>
      <w:r>
        <w:t xml:space="preserve"> ; </w:t>
      </w:r>
      <w:r w:rsidR="00C52F4A" w:rsidRPr="00605EB6">
        <w:t>mais je reste près d</w:t>
      </w:r>
      <w:r>
        <w:t>’</w:t>
      </w:r>
      <w:r w:rsidR="00C52F4A" w:rsidRPr="00605EB6">
        <w:t>elles à l</w:t>
      </w:r>
      <w:r>
        <w:t>’</w:t>
      </w:r>
      <w:r w:rsidR="00C52F4A" w:rsidRPr="00605EB6">
        <w:t>état de glaçon</w:t>
      </w:r>
      <w:r>
        <w:t>.</w:t>
      </w:r>
    </w:p>
    <w:p w14:paraId="3171D38D" w14:textId="77777777" w:rsidR="00C474C1" w:rsidRDefault="00C474C1" w:rsidP="00C52F4A">
      <w:r>
        <w:t>» </w:t>
      </w:r>
      <w:r w:rsidR="00C52F4A" w:rsidRPr="00605EB6">
        <w:t>Trop de piment amène le dégoût</w:t>
      </w:r>
      <w:r>
        <w:t>.</w:t>
      </w:r>
    </w:p>
    <w:p w14:paraId="46C134A9" w14:textId="77777777" w:rsidR="00C474C1" w:rsidRDefault="00C474C1" w:rsidP="00C52F4A">
      <w:r>
        <w:t>» </w:t>
      </w:r>
      <w:r w:rsidR="00C52F4A" w:rsidRPr="00605EB6">
        <w:t>Allez</w:t>
      </w:r>
      <w:r>
        <w:t xml:space="preserve">, </w:t>
      </w:r>
      <w:r w:rsidR="00C52F4A" w:rsidRPr="00605EB6">
        <w:t>l</w:t>
      </w:r>
      <w:r>
        <w:t>’</w:t>
      </w:r>
      <w:r w:rsidR="00C52F4A" w:rsidRPr="00605EB6">
        <w:t>ivresse qu</w:t>
      </w:r>
      <w:r>
        <w:t>’</w:t>
      </w:r>
      <w:r w:rsidR="00C52F4A" w:rsidRPr="00605EB6">
        <w:t>on demande au champagne</w:t>
      </w:r>
      <w:r>
        <w:t xml:space="preserve">, </w:t>
      </w:r>
      <w:r w:rsidR="00C52F4A" w:rsidRPr="00605EB6">
        <w:t>aux liqueurs capiteuses</w:t>
      </w:r>
      <w:r>
        <w:t xml:space="preserve">, </w:t>
      </w:r>
      <w:r w:rsidR="00C52F4A" w:rsidRPr="00605EB6">
        <w:t>à des regards voluptueux</w:t>
      </w:r>
      <w:r>
        <w:t xml:space="preserve">, </w:t>
      </w:r>
      <w:r w:rsidR="00C52F4A" w:rsidRPr="00605EB6">
        <w:t>à des caresses qui brûlent comme un fer rouge</w:t>
      </w:r>
      <w:r>
        <w:t xml:space="preserve">, </w:t>
      </w:r>
      <w:r w:rsidR="00C52F4A" w:rsidRPr="00605EB6">
        <w:t>ne vaut pas l</w:t>
      </w:r>
      <w:r>
        <w:t>’</w:t>
      </w:r>
      <w:r w:rsidR="00C52F4A" w:rsidRPr="00605EB6">
        <w:t>ivresse qu</w:t>
      </w:r>
      <w:r>
        <w:t>’</w:t>
      </w:r>
      <w:r w:rsidR="00C52F4A" w:rsidRPr="00605EB6">
        <w:t>on trouve dans un rêve</w:t>
      </w:r>
      <w:r>
        <w:t xml:space="preserve">, </w:t>
      </w:r>
      <w:r w:rsidR="00C52F4A" w:rsidRPr="00605EB6">
        <w:t>en cherchant l</w:t>
      </w:r>
      <w:r>
        <w:t>’</w:t>
      </w:r>
      <w:r w:rsidR="00C52F4A" w:rsidRPr="00605EB6">
        <w:t>idéal</w:t>
      </w:r>
      <w:r>
        <w:t>.</w:t>
      </w:r>
    </w:p>
    <w:p w14:paraId="20EE6E81" w14:textId="77777777" w:rsidR="00C474C1" w:rsidRDefault="00C474C1" w:rsidP="00C52F4A">
      <w:r>
        <w:t>» </w:t>
      </w:r>
      <w:r w:rsidR="00C52F4A" w:rsidRPr="00605EB6">
        <w:t>Oh</w:t>
      </w:r>
      <w:r>
        <w:t xml:space="preserve"> ! </w:t>
      </w:r>
      <w:r w:rsidR="00C52F4A" w:rsidRPr="00605EB6">
        <w:t>l</w:t>
      </w:r>
      <w:r>
        <w:t>’</w:t>
      </w:r>
      <w:r w:rsidR="00C52F4A" w:rsidRPr="00605EB6">
        <w:t>idéal</w:t>
      </w:r>
      <w:r>
        <w:t xml:space="preserve"> ! </w:t>
      </w:r>
      <w:r w:rsidR="00C52F4A" w:rsidRPr="00605EB6">
        <w:t>Où est-il</w:t>
      </w:r>
      <w:r>
        <w:t xml:space="preserve"> ? </w:t>
      </w:r>
      <w:r w:rsidR="00C52F4A" w:rsidRPr="00605EB6">
        <w:t>Dans le rêve</w:t>
      </w:r>
      <w:r>
        <w:t>.</w:t>
      </w:r>
    </w:p>
    <w:p w14:paraId="2D96076A" w14:textId="77777777" w:rsidR="00C474C1" w:rsidRDefault="00C474C1" w:rsidP="00C52F4A">
      <w:r>
        <w:t>» </w:t>
      </w:r>
      <w:r w:rsidR="00C52F4A" w:rsidRPr="00605EB6">
        <w:t>Et voilà pourquoi je rêve</w:t>
      </w:r>
      <w:r>
        <w:t xml:space="preserve">, </w:t>
      </w:r>
      <w:r w:rsidR="00C52F4A" w:rsidRPr="00605EB6">
        <w:t>baron</w:t>
      </w:r>
      <w:r>
        <w:t xml:space="preserve">, </w:t>
      </w:r>
      <w:r w:rsidR="00C52F4A" w:rsidRPr="00605EB6">
        <w:t>pourquoi je rêve toujours</w:t>
      </w:r>
      <w:r>
        <w:t xml:space="preserve">. </w:t>
      </w:r>
      <w:r w:rsidR="00C52F4A" w:rsidRPr="00605EB6">
        <w:t>Le rêve m</w:t>
      </w:r>
      <w:r>
        <w:t>’</w:t>
      </w:r>
      <w:r w:rsidR="00C52F4A" w:rsidRPr="00605EB6">
        <w:t>emporte sur ses ailes et je vais</w:t>
      </w:r>
      <w:r>
        <w:t xml:space="preserve">, </w:t>
      </w:r>
      <w:r w:rsidR="00C52F4A" w:rsidRPr="00605EB6">
        <w:t>je vais</w:t>
      </w:r>
      <w:r>
        <w:t xml:space="preserve">… </w:t>
      </w:r>
      <w:r w:rsidR="00C52F4A" w:rsidRPr="00605EB6">
        <w:t>doucement bercé</w:t>
      </w:r>
      <w:r>
        <w:t xml:space="preserve">, </w:t>
      </w:r>
      <w:r w:rsidR="00C52F4A" w:rsidRPr="00605EB6">
        <w:t>à travers des mondes inconnus</w:t>
      </w:r>
      <w:r>
        <w:t xml:space="preserve">, </w:t>
      </w:r>
      <w:r w:rsidR="00C52F4A" w:rsidRPr="00605EB6">
        <w:t>ne m</w:t>
      </w:r>
      <w:r>
        <w:t>’</w:t>
      </w:r>
      <w:r w:rsidR="00C52F4A" w:rsidRPr="00605EB6">
        <w:t>arrêtant en route que pour recueillir quelques-uns de mes plus chers souvenirs</w:t>
      </w:r>
      <w:r>
        <w:t xml:space="preserve">, </w:t>
      </w:r>
      <w:r w:rsidR="00C52F4A" w:rsidRPr="00605EB6">
        <w:t>cherchant toujours</w:t>
      </w:r>
      <w:r>
        <w:t xml:space="preserve">, </w:t>
      </w:r>
      <w:r w:rsidR="00C52F4A" w:rsidRPr="00605EB6">
        <w:t>hélas</w:t>
      </w:r>
      <w:r>
        <w:t xml:space="preserve"> ! </w:t>
      </w:r>
      <w:r w:rsidR="00C52F4A" w:rsidRPr="00605EB6">
        <w:t>ce que je ne trouve jamais</w:t>
      </w:r>
      <w:r>
        <w:t xml:space="preserve">, </w:t>
      </w:r>
      <w:r w:rsidR="00C52F4A" w:rsidRPr="00605EB6">
        <w:t>jusqu</w:t>
      </w:r>
      <w:r>
        <w:t>’</w:t>
      </w:r>
      <w:r w:rsidR="00C52F4A" w:rsidRPr="00605EB6">
        <w:t>à ce que</w:t>
      </w:r>
      <w:r>
        <w:t xml:space="preserve">, </w:t>
      </w:r>
      <w:r w:rsidR="00C52F4A" w:rsidRPr="00605EB6">
        <w:t>lui ayant fatigué les ailes</w:t>
      </w:r>
      <w:r>
        <w:t xml:space="preserve">, </w:t>
      </w:r>
      <w:r w:rsidR="00C52F4A" w:rsidRPr="00605EB6">
        <w:t>le rêve me laisse retomber dans la réalité</w:t>
      </w:r>
      <w:r>
        <w:t>.</w:t>
      </w:r>
    </w:p>
    <w:p w14:paraId="7C949397" w14:textId="3748136C" w:rsidR="00C474C1" w:rsidRDefault="0094609C" w:rsidP="00C52F4A">
      <w:r>
        <w:t>— </w:t>
      </w:r>
      <w:r w:rsidR="00C52F4A" w:rsidRPr="00605EB6">
        <w:t>J</w:t>
      </w:r>
      <w:r w:rsidR="00C474C1">
        <w:t>’</w:t>
      </w:r>
      <w:r w:rsidR="00C52F4A" w:rsidRPr="00605EB6">
        <w:t>ignorais que vous fussiez poète</w:t>
      </w:r>
      <w:r w:rsidR="00C474C1">
        <w:t xml:space="preserve">, </w:t>
      </w:r>
      <w:r w:rsidR="00C52F4A" w:rsidRPr="00605EB6">
        <w:t>Pedro</w:t>
      </w:r>
      <w:r w:rsidR="00C474C1">
        <w:t>.</w:t>
      </w:r>
    </w:p>
    <w:p w14:paraId="6F70F50E" w14:textId="0CC55F2B" w:rsidR="00C474C1" w:rsidRDefault="0094609C" w:rsidP="00C52F4A">
      <w:r>
        <w:t>— </w:t>
      </w:r>
      <w:r w:rsidR="00C52F4A" w:rsidRPr="00605EB6">
        <w:t>Que voulez-vous</w:t>
      </w:r>
      <w:r w:rsidR="00C474C1">
        <w:t xml:space="preserve">, </w:t>
      </w:r>
      <w:r w:rsidR="00C52F4A" w:rsidRPr="00605EB6">
        <w:t>baron</w:t>
      </w:r>
      <w:r w:rsidR="00C474C1">
        <w:t xml:space="preserve">, </w:t>
      </w:r>
      <w:r w:rsidR="00C52F4A" w:rsidRPr="00605EB6">
        <w:t>j</w:t>
      </w:r>
      <w:r w:rsidR="00C474C1">
        <w:t>’</w:t>
      </w:r>
      <w:r w:rsidR="00C52F4A" w:rsidRPr="00605EB6">
        <w:t>ai tous les défauts</w:t>
      </w:r>
      <w:r w:rsidR="00C474C1">
        <w:t>.</w:t>
      </w:r>
    </w:p>
    <w:p w14:paraId="5B546C37" w14:textId="77777777" w:rsidR="00C474C1" w:rsidRDefault="00C52F4A" w:rsidP="00C52F4A">
      <w:r w:rsidRPr="00605EB6">
        <w:t>Puis</w:t>
      </w:r>
      <w:r w:rsidR="00C474C1">
        <w:t xml:space="preserve">, </w:t>
      </w:r>
      <w:r w:rsidRPr="00605EB6">
        <w:t>changeant de ton subitement</w:t>
      </w:r>
      <w:r w:rsidR="00C474C1">
        <w:t> :</w:t>
      </w:r>
    </w:p>
    <w:p w14:paraId="34BF5D5C" w14:textId="67CB96AF" w:rsidR="00C474C1" w:rsidRDefault="0094609C" w:rsidP="00C52F4A">
      <w:r>
        <w:t>— </w:t>
      </w:r>
      <w:r w:rsidR="00C52F4A" w:rsidRPr="00605EB6">
        <w:t>Baron</w:t>
      </w:r>
      <w:r w:rsidR="00C474C1">
        <w:t xml:space="preserve">, </w:t>
      </w:r>
      <w:r w:rsidR="00C52F4A" w:rsidRPr="00605EB6">
        <w:t>reprit-il</w:t>
      </w:r>
      <w:r w:rsidR="00C474C1">
        <w:t xml:space="preserve">, </w:t>
      </w:r>
      <w:r w:rsidR="00C52F4A" w:rsidRPr="00605EB6">
        <w:t>cette jeune fille</w:t>
      </w:r>
      <w:r w:rsidR="00C474C1">
        <w:t> ?</w:t>
      </w:r>
    </w:p>
    <w:p w14:paraId="7D99EF9A" w14:textId="7D440F54" w:rsidR="00C474C1" w:rsidRDefault="0094609C" w:rsidP="00C52F4A">
      <w:r>
        <w:t>— </w:t>
      </w:r>
      <w:r w:rsidR="00C52F4A" w:rsidRPr="00605EB6">
        <w:t>Eh bien</w:t>
      </w:r>
      <w:r w:rsidR="00C474C1">
        <w:t> ?</w:t>
      </w:r>
    </w:p>
    <w:p w14:paraId="667E0E3D" w14:textId="0B2C1EBB" w:rsidR="00C474C1" w:rsidRDefault="0094609C" w:rsidP="00C52F4A">
      <w:r>
        <w:t>— </w:t>
      </w:r>
      <w:r w:rsidR="00C52F4A" w:rsidRPr="00605EB6">
        <w:t>Vous m</w:t>
      </w:r>
      <w:r w:rsidR="00C474C1">
        <w:t>’</w:t>
      </w:r>
      <w:r w:rsidR="00C52F4A" w:rsidRPr="00605EB6">
        <w:t>avez dit souvent que vous n</w:t>
      </w:r>
      <w:r w:rsidR="00C474C1">
        <w:t>’</w:t>
      </w:r>
      <w:r w:rsidR="00C52F4A" w:rsidRPr="00605EB6">
        <w:t>aviez rien à me refuser</w:t>
      </w:r>
      <w:r w:rsidR="00C474C1">
        <w:t xml:space="preserve">, </w:t>
      </w:r>
      <w:r w:rsidR="00C52F4A" w:rsidRPr="00605EB6">
        <w:t>que</w:t>
      </w:r>
      <w:r w:rsidR="00C474C1">
        <w:t xml:space="preserve">, </w:t>
      </w:r>
      <w:r w:rsidR="00C52F4A" w:rsidRPr="00605EB6">
        <w:t>quoi que je puisse vous demander</w:t>
      </w:r>
      <w:r w:rsidR="00C474C1">
        <w:t xml:space="preserve">, </w:t>
      </w:r>
      <w:r w:rsidR="00C52F4A" w:rsidRPr="00605EB6">
        <w:t>vous me le donneriez</w:t>
      </w:r>
      <w:r w:rsidR="00C474C1">
        <w:t> ?</w:t>
      </w:r>
    </w:p>
    <w:p w14:paraId="313833BC" w14:textId="3EFEE71E" w:rsidR="00C474C1" w:rsidRDefault="0094609C" w:rsidP="00C52F4A">
      <w:r>
        <w:t>— </w:t>
      </w:r>
      <w:r w:rsidR="00C52F4A" w:rsidRPr="00605EB6">
        <w:t>C</w:t>
      </w:r>
      <w:r w:rsidR="00C474C1">
        <w:t>’</w:t>
      </w:r>
      <w:r w:rsidR="00C52F4A" w:rsidRPr="00605EB6">
        <w:t>est vrai</w:t>
      </w:r>
      <w:r w:rsidR="00C474C1">
        <w:t>.</w:t>
      </w:r>
    </w:p>
    <w:p w14:paraId="3C0F52A4" w14:textId="02CFDFDD" w:rsidR="00C474C1" w:rsidRDefault="0094609C" w:rsidP="00C52F4A">
      <w:r>
        <w:lastRenderedPageBreak/>
        <w:t>— </w:t>
      </w:r>
      <w:r w:rsidR="00C52F4A" w:rsidRPr="00605EB6">
        <w:t>Baron</w:t>
      </w:r>
      <w:r w:rsidR="00C474C1">
        <w:t xml:space="preserve">, </w:t>
      </w:r>
      <w:r w:rsidR="00C52F4A" w:rsidRPr="00605EB6">
        <w:t>donnez-moi cette femme</w:t>
      </w:r>
      <w:r w:rsidR="00C474C1">
        <w:t>.</w:t>
      </w:r>
    </w:p>
    <w:p w14:paraId="2CED649A" w14:textId="543B3F32" w:rsidR="00C474C1" w:rsidRDefault="0094609C" w:rsidP="00C52F4A">
      <w:r>
        <w:t>— </w:t>
      </w:r>
      <w:r w:rsidR="00C52F4A" w:rsidRPr="00605EB6">
        <w:t>Une photographie plus ou moins bien réussie</w:t>
      </w:r>
      <w:r w:rsidR="00C474C1">
        <w:t> ?</w:t>
      </w:r>
    </w:p>
    <w:p w14:paraId="7121F340" w14:textId="5A17C98C" w:rsidR="00C474C1" w:rsidRDefault="0094609C" w:rsidP="00C52F4A">
      <w:r>
        <w:t>— </w:t>
      </w:r>
      <w:r w:rsidR="00C52F4A" w:rsidRPr="00605EB6">
        <w:t>Non</w:t>
      </w:r>
      <w:r w:rsidR="00C474C1">
        <w:t xml:space="preserve">, </w:t>
      </w:r>
      <w:r w:rsidR="00C52F4A" w:rsidRPr="00605EB6">
        <w:t>non</w:t>
      </w:r>
      <w:r w:rsidR="00C474C1">
        <w:t xml:space="preserve">, </w:t>
      </w:r>
      <w:r w:rsidR="00C52F4A" w:rsidRPr="00605EB6">
        <w:t>ce n</w:t>
      </w:r>
      <w:r w:rsidR="00C474C1">
        <w:t>’</w:t>
      </w:r>
      <w:r w:rsidR="00C52F4A" w:rsidRPr="00605EB6">
        <w:t>est pas ce portrait que je vous demande</w:t>
      </w:r>
      <w:r w:rsidR="00C474C1">
        <w:t xml:space="preserve">, </w:t>
      </w:r>
      <w:r w:rsidR="00C52F4A" w:rsidRPr="00605EB6">
        <w:t>c</w:t>
      </w:r>
      <w:r w:rsidR="00C474C1">
        <w:t>’</w:t>
      </w:r>
      <w:r w:rsidR="00C52F4A" w:rsidRPr="00605EB6">
        <w:t>est la personne dont il reproduit les traits adorables</w:t>
      </w:r>
      <w:r w:rsidR="00C474C1">
        <w:t>.</w:t>
      </w:r>
    </w:p>
    <w:p w14:paraId="7B8A13F4" w14:textId="77777777" w:rsidR="00C474C1" w:rsidRDefault="00C52F4A" w:rsidP="00C52F4A">
      <w:r w:rsidRPr="00605EB6">
        <w:t>De Simaise sursauta et devint pâle</w:t>
      </w:r>
      <w:r w:rsidR="00C474C1">
        <w:t>.</w:t>
      </w:r>
    </w:p>
    <w:p w14:paraId="73AB0F0A" w14:textId="77777777" w:rsidR="00C474C1" w:rsidRDefault="00C52F4A" w:rsidP="00C52F4A">
      <w:r w:rsidRPr="00605EB6">
        <w:t>Le Brésilien l</w:t>
      </w:r>
      <w:r w:rsidR="00C474C1">
        <w:t>’</w:t>
      </w:r>
      <w:r w:rsidRPr="00605EB6">
        <w:t>enveloppa d</w:t>
      </w:r>
      <w:r w:rsidR="00C474C1">
        <w:t>’</w:t>
      </w:r>
      <w:r w:rsidRPr="00605EB6">
        <w:t>un regard enflammé</w:t>
      </w:r>
      <w:r w:rsidR="00C474C1">
        <w:t>.</w:t>
      </w:r>
    </w:p>
    <w:p w14:paraId="5F9EF0AA" w14:textId="41DB5898" w:rsidR="00C474C1" w:rsidRDefault="0094609C" w:rsidP="00C52F4A">
      <w:r>
        <w:t>— </w:t>
      </w:r>
      <w:r w:rsidR="00C52F4A" w:rsidRPr="00605EB6">
        <w:t>C</w:t>
      </w:r>
      <w:r w:rsidR="00C474C1">
        <w:t>’</w:t>
      </w:r>
      <w:r w:rsidR="00C52F4A" w:rsidRPr="00605EB6">
        <w:t>est une de vos maîtresses</w:t>
      </w:r>
      <w:r w:rsidR="00C474C1">
        <w:t xml:space="preserve">, </w:t>
      </w:r>
      <w:r w:rsidR="00C52F4A" w:rsidRPr="00605EB6">
        <w:t>n</w:t>
      </w:r>
      <w:r w:rsidR="00C474C1">
        <w:t>’</w:t>
      </w:r>
      <w:r w:rsidR="00C52F4A" w:rsidRPr="00605EB6">
        <w:t>est-ce pas</w:t>
      </w:r>
      <w:r w:rsidR="00C474C1">
        <w:t xml:space="preserve"> ? </w:t>
      </w:r>
      <w:r w:rsidR="00C52F4A" w:rsidRPr="00605EB6">
        <w:t>fit-il</w:t>
      </w:r>
      <w:r w:rsidR="00C474C1">
        <w:t>.</w:t>
      </w:r>
    </w:p>
    <w:p w14:paraId="25985C85" w14:textId="0B258802" w:rsidR="00C474C1" w:rsidRDefault="0094609C" w:rsidP="00C52F4A">
      <w:r>
        <w:t>— </w:t>
      </w:r>
      <w:r w:rsidR="00C52F4A" w:rsidRPr="00605EB6">
        <w:t>Oh</w:t>
      </w:r>
      <w:r w:rsidR="00C474C1">
        <w:t xml:space="preserve"> ! </w:t>
      </w:r>
      <w:r w:rsidR="00C52F4A" w:rsidRPr="00605EB6">
        <w:t>Pedro</w:t>
      </w:r>
      <w:r w:rsidR="00C474C1">
        <w:t xml:space="preserve">, </w:t>
      </w:r>
      <w:r w:rsidR="00C52F4A" w:rsidRPr="00605EB6">
        <w:t>Pedro</w:t>
      </w:r>
      <w:r w:rsidR="00C474C1">
        <w:t> !</w:t>
      </w:r>
    </w:p>
    <w:p w14:paraId="75FE8DCF" w14:textId="4B70DBC5" w:rsidR="00C474C1" w:rsidRDefault="0094609C" w:rsidP="00C52F4A">
      <w:r>
        <w:t>— </w:t>
      </w:r>
      <w:r w:rsidR="00C52F4A" w:rsidRPr="00605EB6">
        <w:t>Cédez-la-moi</w:t>
      </w:r>
      <w:r w:rsidR="00C474C1">
        <w:t>.</w:t>
      </w:r>
    </w:p>
    <w:p w14:paraId="4489784F" w14:textId="34143268" w:rsidR="00C474C1" w:rsidRDefault="0094609C" w:rsidP="00C52F4A">
      <w:r>
        <w:t>— </w:t>
      </w:r>
      <w:r w:rsidR="00C52F4A" w:rsidRPr="00605EB6">
        <w:t>Mais cette enfant n</w:t>
      </w:r>
      <w:r w:rsidR="00C474C1">
        <w:t>’</w:t>
      </w:r>
      <w:r w:rsidR="00C52F4A" w:rsidRPr="00605EB6">
        <w:t>est pas une maîtresse</w:t>
      </w:r>
      <w:r w:rsidR="00C474C1">
        <w:t xml:space="preserve"> ! </w:t>
      </w:r>
      <w:r w:rsidR="00C52F4A" w:rsidRPr="00605EB6">
        <w:t>exclama de Simaise éperdu</w:t>
      </w:r>
      <w:r w:rsidR="00C474C1">
        <w:t>.</w:t>
      </w:r>
    </w:p>
    <w:p w14:paraId="72B24873" w14:textId="443762C9" w:rsidR="00C474C1" w:rsidRDefault="0094609C" w:rsidP="00C52F4A">
      <w:r>
        <w:t>— </w:t>
      </w:r>
      <w:r w:rsidR="00C52F4A" w:rsidRPr="00605EB6">
        <w:t>Qu</w:t>
      </w:r>
      <w:r w:rsidR="00C474C1">
        <w:t>’</w:t>
      </w:r>
      <w:r w:rsidR="00C52F4A" w:rsidRPr="00605EB6">
        <w:t>est-elle donc</w:t>
      </w:r>
      <w:r w:rsidR="00C474C1">
        <w:t> ?</w:t>
      </w:r>
    </w:p>
    <w:p w14:paraId="5457E548" w14:textId="6895B471" w:rsidR="00C474C1" w:rsidRDefault="0094609C" w:rsidP="00C52F4A">
      <w:r>
        <w:t>— </w:t>
      </w:r>
      <w:r w:rsidR="00C52F4A" w:rsidRPr="00605EB6">
        <w:t>C</w:t>
      </w:r>
      <w:r w:rsidR="00C474C1">
        <w:t>’</w:t>
      </w:r>
      <w:r w:rsidR="00C52F4A" w:rsidRPr="00605EB6">
        <w:t>est ma fille</w:t>
      </w:r>
      <w:r w:rsidR="00C474C1">
        <w:t> !</w:t>
      </w:r>
    </w:p>
    <w:p w14:paraId="6D96263A" w14:textId="51B16665" w:rsidR="00C474C1" w:rsidRDefault="0094609C" w:rsidP="00C52F4A">
      <w:r>
        <w:t>— </w:t>
      </w:r>
      <w:r w:rsidR="00C52F4A" w:rsidRPr="00605EB6">
        <w:t>Votre fille</w:t>
      </w:r>
      <w:r w:rsidR="00C474C1">
        <w:t xml:space="preserve"> ? </w:t>
      </w:r>
      <w:r w:rsidR="00C52F4A" w:rsidRPr="00605EB6">
        <w:t>Ah</w:t>
      </w:r>
      <w:r w:rsidR="00C474C1">
        <w:t> !…</w:t>
      </w:r>
    </w:p>
    <w:p w14:paraId="68D7561C" w14:textId="77777777" w:rsidR="00C474C1" w:rsidRDefault="00C52F4A" w:rsidP="00C52F4A">
      <w:r w:rsidRPr="00605EB6">
        <w:t>Le jeune homme resta un instant songeur</w:t>
      </w:r>
      <w:r w:rsidR="00C474C1">
        <w:t xml:space="preserve">, </w:t>
      </w:r>
      <w:r w:rsidRPr="00605EB6">
        <w:t>remit silencieusement le portrait-carte où il l</w:t>
      </w:r>
      <w:r w:rsidR="00C474C1">
        <w:t>’</w:t>
      </w:r>
      <w:r w:rsidRPr="00605EB6">
        <w:t>avait pris et vint s</w:t>
      </w:r>
      <w:r w:rsidR="00C474C1">
        <w:t>’</w:t>
      </w:r>
      <w:r w:rsidRPr="00605EB6">
        <w:t>asseoir dans un fauteuil en face du baron</w:t>
      </w:r>
      <w:r w:rsidR="00C474C1">
        <w:t>.</w:t>
      </w:r>
    </w:p>
    <w:p w14:paraId="6F6BB1AE" w14:textId="52001871" w:rsidR="00C474C1" w:rsidRDefault="0094609C" w:rsidP="00C52F4A">
      <w:r>
        <w:t>— </w:t>
      </w:r>
      <w:r w:rsidR="00C52F4A" w:rsidRPr="00605EB6">
        <w:t>Ainsi</w:t>
      </w:r>
      <w:r w:rsidR="00C474C1">
        <w:t xml:space="preserve">, </w:t>
      </w:r>
      <w:r w:rsidR="00C52F4A" w:rsidRPr="00605EB6">
        <w:t>dit-il</w:t>
      </w:r>
      <w:r w:rsidR="00C474C1">
        <w:t xml:space="preserve">, </w:t>
      </w:r>
      <w:r w:rsidR="00C52F4A" w:rsidRPr="00605EB6">
        <w:t>vous avez une fille</w:t>
      </w:r>
      <w:r w:rsidR="00C474C1">
        <w:t> ?</w:t>
      </w:r>
    </w:p>
    <w:p w14:paraId="4E5C16B6" w14:textId="3B398AFC" w:rsidR="00C474C1" w:rsidRDefault="0094609C" w:rsidP="00C52F4A">
      <w:r>
        <w:t>— </w:t>
      </w:r>
      <w:r w:rsidR="00C52F4A" w:rsidRPr="00605EB6">
        <w:t>Oui</w:t>
      </w:r>
      <w:r w:rsidR="00C474C1">
        <w:t>.</w:t>
      </w:r>
    </w:p>
    <w:p w14:paraId="58044788" w14:textId="70F8C957" w:rsidR="00C474C1" w:rsidRDefault="0094609C" w:rsidP="00C52F4A">
      <w:r>
        <w:t>— </w:t>
      </w:r>
      <w:r w:rsidR="00C52F4A" w:rsidRPr="00605EB6">
        <w:t>Je déplore mon erreur</w:t>
      </w:r>
      <w:r w:rsidR="00C474C1">
        <w:t xml:space="preserve"> ; </w:t>
      </w:r>
      <w:r w:rsidR="00C52F4A" w:rsidRPr="00605EB6">
        <w:t>mais c</w:t>
      </w:r>
      <w:r w:rsidR="00C474C1">
        <w:t>’</w:t>
      </w:r>
      <w:r w:rsidR="00C52F4A" w:rsidRPr="00605EB6">
        <w:t>est votre faute</w:t>
      </w:r>
      <w:r w:rsidR="00C474C1">
        <w:t xml:space="preserve"> : </w:t>
      </w:r>
      <w:r w:rsidR="00C52F4A" w:rsidRPr="00605EB6">
        <w:t>pourquoi ne m</w:t>
      </w:r>
      <w:r w:rsidR="00C474C1">
        <w:t>’</w:t>
      </w:r>
      <w:r w:rsidR="00C52F4A" w:rsidRPr="00605EB6">
        <w:t>avez-vous pas dit que vous aviez une fille</w:t>
      </w:r>
      <w:r w:rsidR="00C474C1">
        <w:t> ?</w:t>
      </w:r>
    </w:p>
    <w:p w14:paraId="2283471F" w14:textId="273372A3" w:rsidR="00C474C1" w:rsidRDefault="0094609C" w:rsidP="00C52F4A">
      <w:r>
        <w:t>— </w:t>
      </w:r>
      <w:r w:rsidR="00C52F4A" w:rsidRPr="00605EB6">
        <w:t>On ne dit pas tout</w:t>
      </w:r>
      <w:r w:rsidR="00C474C1">
        <w:t xml:space="preserve">, </w:t>
      </w:r>
      <w:r w:rsidR="00C52F4A" w:rsidRPr="00605EB6">
        <w:t>même à ses amis</w:t>
      </w:r>
      <w:r w:rsidR="00C474C1">
        <w:t>.</w:t>
      </w:r>
    </w:p>
    <w:p w14:paraId="01DB71A3" w14:textId="5019DE9D" w:rsidR="00C474C1" w:rsidRDefault="0094609C" w:rsidP="00C52F4A">
      <w:r>
        <w:t>— </w:t>
      </w:r>
      <w:r w:rsidR="00C52F4A" w:rsidRPr="00605EB6">
        <w:t>Quel âge a-t-elle</w:t>
      </w:r>
      <w:r w:rsidR="00C474C1">
        <w:t> ?</w:t>
      </w:r>
    </w:p>
    <w:p w14:paraId="40B81580" w14:textId="7B08E5FF" w:rsidR="00C474C1" w:rsidRDefault="0094609C" w:rsidP="00C52F4A">
      <w:r>
        <w:lastRenderedPageBreak/>
        <w:t>— </w:t>
      </w:r>
      <w:r w:rsidR="00C52F4A" w:rsidRPr="00605EB6">
        <w:t>Vingt ans</w:t>
      </w:r>
      <w:r w:rsidR="00C474C1">
        <w:t>.</w:t>
      </w:r>
    </w:p>
    <w:p w14:paraId="1BF5E943" w14:textId="19579D34" w:rsidR="00C474C1" w:rsidRDefault="0094609C" w:rsidP="00C52F4A">
      <w:r>
        <w:t>— </w:t>
      </w:r>
      <w:r w:rsidR="00C52F4A" w:rsidRPr="00605EB6">
        <w:t>Elle se nomme</w:t>
      </w:r>
      <w:r w:rsidR="00C474C1">
        <w:t> ?</w:t>
      </w:r>
    </w:p>
    <w:p w14:paraId="29D24665" w14:textId="37E4E56D" w:rsidR="00C474C1" w:rsidRDefault="0094609C" w:rsidP="00C52F4A">
      <w:r>
        <w:t>— </w:t>
      </w:r>
      <w:r w:rsidR="00C52F4A" w:rsidRPr="00605EB6">
        <w:t>Henriette</w:t>
      </w:r>
      <w:r w:rsidR="00C474C1">
        <w:t>.</w:t>
      </w:r>
    </w:p>
    <w:p w14:paraId="656A23E4" w14:textId="061B479C" w:rsidR="00C474C1" w:rsidRDefault="0094609C" w:rsidP="00C52F4A">
      <w:r>
        <w:t>— </w:t>
      </w:r>
      <w:r w:rsidR="00C52F4A" w:rsidRPr="00605EB6">
        <w:t>Un joli nom</w:t>
      </w:r>
      <w:r w:rsidR="00C474C1">
        <w:t xml:space="preserve">. </w:t>
      </w:r>
      <w:r w:rsidR="00C52F4A" w:rsidRPr="00605EB6">
        <w:t>Où est-elle</w:t>
      </w:r>
      <w:r w:rsidR="00C474C1">
        <w:t> ?</w:t>
      </w:r>
    </w:p>
    <w:p w14:paraId="14073DDC" w14:textId="3C5A0B30" w:rsidR="00C474C1" w:rsidRDefault="0094609C" w:rsidP="00C52F4A">
      <w:r>
        <w:t>— </w:t>
      </w:r>
      <w:r w:rsidR="00C52F4A" w:rsidRPr="00605EB6">
        <w:t>Loin</w:t>
      </w:r>
      <w:r w:rsidR="00C474C1">
        <w:t xml:space="preserve">. </w:t>
      </w:r>
      <w:r w:rsidR="00C52F4A" w:rsidRPr="00605EB6">
        <w:t>Elle demeure avec sa mère</w:t>
      </w:r>
      <w:r w:rsidR="00C474C1">
        <w:t>.</w:t>
      </w:r>
    </w:p>
    <w:p w14:paraId="5A67D536" w14:textId="7EAD621F" w:rsidR="00C474C1" w:rsidRDefault="0094609C" w:rsidP="00C52F4A">
      <w:r>
        <w:t>— </w:t>
      </w:r>
      <w:r w:rsidR="00C52F4A" w:rsidRPr="00605EB6">
        <w:t>Vous la voyez souvent</w:t>
      </w:r>
      <w:r w:rsidR="00C474C1">
        <w:t> ?</w:t>
      </w:r>
    </w:p>
    <w:p w14:paraId="1F32828E" w14:textId="26059898" w:rsidR="00C474C1" w:rsidRDefault="0094609C" w:rsidP="00C52F4A">
      <w:r>
        <w:t>— </w:t>
      </w:r>
      <w:r w:rsidR="00C52F4A" w:rsidRPr="00605EB6">
        <w:t>Jamais</w:t>
      </w:r>
      <w:r w:rsidR="00C474C1">
        <w:t> !</w:t>
      </w:r>
    </w:p>
    <w:p w14:paraId="48A1B49B" w14:textId="23A59015" w:rsidR="00C474C1" w:rsidRDefault="0094609C" w:rsidP="00C52F4A">
      <w:r>
        <w:t>— </w:t>
      </w:r>
      <w:r w:rsidR="00C52F4A" w:rsidRPr="00605EB6">
        <w:t>Est-ce possible</w:t>
      </w:r>
      <w:r w:rsidR="00C474C1">
        <w:t> ?</w:t>
      </w:r>
    </w:p>
    <w:p w14:paraId="05A72B00" w14:textId="73D51147" w:rsidR="00C474C1" w:rsidRDefault="0094609C" w:rsidP="00C52F4A">
      <w:r>
        <w:t>— </w:t>
      </w:r>
      <w:r w:rsidR="00C52F4A" w:rsidRPr="00605EB6">
        <w:t>Je ne l</w:t>
      </w:r>
      <w:r w:rsidR="00C474C1">
        <w:t>’</w:t>
      </w:r>
      <w:r w:rsidR="00C52F4A" w:rsidRPr="00605EB6">
        <w:t>ai pas vue depuis dix-huit ans que la baronne et moi nous sommes séparés</w:t>
      </w:r>
      <w:r w:rsidR="00C474C1">
        <w:t>.</w:t>
      </w:r>
    </w:p>
    <w:p w14:paraId="40A16BC1" w14:textId="621ACC3E" w:rsidR="00C474C1" w:rsidRDefault="0094609C" w:rsidP="00C52F4A">
      <w:r>
        <w:t>— </w:t>
      </w:r>
      <w:r w:rsidR="00C52F4A" w:rsidRPr="00605EB6">
        <w:t>Quelle a été la cause de la séparation</w:t>
      </w:r>
      <w:r w:rsidR="00C474C1">
        <w:t> ?</w:t>
      </w:r>
    </w:p>
    <w:p w14:paraId="691C1B8E" w14:textId="43AA6D57" w:rsidR="00C474C1" w:rsidRDefault="0094609C" w:rsidP="00C52F4A">
      <w:r>
        <w:t>— </w:t>
      </w:r>
      <w:r w:rsidR="00C52F4A" w:rsidRPr="00605EB6">
        <w:t>Incompatibilité d</w:t>
      </w:r>
      <w:r w:rsidR="00C474C1">
        <w:t>’</w:t>
      </w:r>
      <w:r w:rsidR="00C52F4A" w:rsidRPr="00605EB6">
        <w:t>humeur</w:t>
      </w:r>
      <w:r w:rsidR="00C474C1">
        <w:t>.</w:t>
      </w:r>
    </w:p>
    <w:p w14:paraId="78BBD9F7" w14:textId="0FC26722" w:rsidR="00C474C1" w:rsidRDefault="0094609C" w:rsidP="00C52F4A">
      <w:r>
        <w:t>— </w:t>
      </w:r>
      <w:r w:rsidR="00C52F4A" w:rsidRPr="00605EB6">
        <w:t>Il faudra vous rapprocher</w:t>
      </w:r>
      <w:r w:rsidR="00C474C1">
        <w:t>.</w:t>
      </w:r>
    </w:p>
    <w:p w14:paraId="4AE795EA" w14:textId="57220A44" w:rsidR="00C474C1" w:rsidRDefault="0094609C" w:rsidP="00C52F4A">
      <w:r>
        <w:t>— </w:t>
      </w:r>
      <w:r w:rsidR="00C52F4A" w:rsidRPr="00605EB6">
        <w:t>J</w:t>
      </w:r>
      <w:r w:rsidR="00C474C1">
        <w:t>’</w:t>
      </w:r>
      <w:r w:rsidR="00C52F4A" w:rsidRPr="00605EB6">
        <w:t>y ai déjà pensé</w:t>
      </w:r>
      <w:r w:rsidR="00C474C1">
        <w:t xml:space="preserve">, </w:t>
      </w:r>
      <w:r w:rsidR="00C52F4A" w:rsidRPr="00605EB6">
        <w:t>j</w:t>
      </w:r>
      <w:r w:rsidR="00C474C1">
        <w:t>’</w:t>
      </w:r>
      <w:r w:rsidR="00C52F4A" w:rsidRPr="00605EB6">
        <w:t>y pense souvent</w:t>
      </w:r>
      <w:r w:rsidR="00C474C1">
        <w:t xml:space="preserve"> ; </w:t>
      </w:r>
      <w:r w:rsidR="00C52F4A" w:rsidRPr="00605EB6">
        <w:t>mais c</w:t>
      </w:r>
      <w:r w:rsidR="00C474C1">
        <w:t>’</w:t>
      </w:r>
      <w:r w:rsidR="00C52F4A" w:rsidRPr="00605EB6">
        <w:t>est difficile</w:t>
      </w:r>
      <w:r w:rsidR="00C474C1">
        <w:t>.</w:t>
      </w:r>
    </w:p>
    <w:p w14:paraId="0DE3E176" w14:textId="636DB03F" w:rsidR="00C474C1" w:rsidRDefault="0094609C" w:rsidP="00C52F4A">
      <w:r>
        <w:t>— </w:t>
      </w:r>
      <w:r w:rsidR="00C52F4A" w:rsidRPr="00605EB6">
        <w:t>Il le faudra</w:t>
      </w:r>
      <w:r w:rsidR="00C474C1">
        <w:t>.</w:t>
      </w:r>
    </w:p>
    <w:p w14:paraId="7DA98E44" w14:textId="204F2096" w:rsidR="00C474C1" w:rsidRDefault="0094609C" w:rsidP="00C52F4A">
      <w:r>
        <w:t>— </w:t>
      </w:r>
      <w:r w:rsidR="00C52F4A" w:rsidRPr="00605EB6">
        <w:t>Oui</w:t>
      </w:r>
      <w:r w:rsidR="00C474C1">
        <w:t xml:space="preserve">, </w:t>
      </w:r>
      <w:r w:rsidR="00C52F4A" w:rsidRPr="00605EB6">
        <w:t>il le faudra</w:t>
      </w:r>
      <w:r w:rsidR="00C474C1">
        <w:t xml:space="preserve">, </w:t>
      </w:r>
      <w:r w:rsidR="00C52F4A" w:rsidRPr="00605EB6">
        <w:t>bégaya le baron</w:t>
      </w:r>
      <w:r w:rsidR="00C474C1">
        <w:t>.</w:t>
      </w:r>
    </w:p>
    <w:p w14:paraId="2A48AB58" w14:textId="598CBE93" w:rsidR="00C474C1" w:rsidRDefault="0094609C" w:rsidP="00C52F4A">
      <w:r>
        <w:t>— </w:t>
      </w:r>
      <w:r w:rsidR="00C52F4A" w:rsidRPr="00605EB6">
        <w:t>La baronne est riche</w:t>
      </w:r>
      <w:r w:rsidR="00C474C1">
        <w:t> ?</w:t>
      </w:r>
    </w:p>
    <w:p w14:paraId="3E476A41" w14:textId="2280F290" w:rsidR="00C474C1" w:rsidRDefault="0094609C" w:rsidP="00C52F4A">
      <w:r>
        <w:t>— </w:t>
      </w:r>
      <w:r w:rsidR="00C52F4A" w:rsidRPr="00605EB6">
        <w:t>Très riche</w:t>
      </w:r>
      <w:r w:rsidR="00C474C1">
        <w:t xml:space="preserve"> ; </w:t>
      </w:r>
      <w:r w:rsidR="00C52F4A" w:rsidRPr="00605EB6">
        <w:t>mais elle garde sa fortune pour ses enfants</w:t>
      </w:r>
      <w:r w:rsidR="00C474C1">
        <w:t>.</w:t>
      </w:r>
    </w:p>
    <w:p w14:paraId="7EDB2DCC" w14:textId="669AB256" w:rsidR="00C474C1" w:rsidRDefault="0094609C" w:rsidP="00C52F4A">
      <w:r>
        <w:t>— </w:t>
      </w:r>
      <w:r w:rsidR="00C52F4A" w:rsidRPr="00605EB6">
        <w:t>Elle a raison</w:t>
      </w:r>
      <w:r w:rsidR="00C474C1">
        <w:t xml:space="preserve">, </w:t>
      </w:r>
      <w:r w:rsidR="00C52F4A" w:rsidRPr="00605EB6">
        <w:t>c</w:t>
      </w:r>
      <w:r w:rsidR="00C474C1">
        <w:t>’</w:t>
      </w:r>
      <w:r w:rsidR="00C52F4A" w:rsidRPr="00605EB6">
        <w:t>est une bonne mère</w:t>
      </w:r>
      <w:r w:rsidR="00C474C1">
        <w:t xml:space="preserve">. </w:t>
      </w:r>
      <w:r w:rsidR="00C52F4A" w:rsidRPr="00605EB6">
        <w:t>Où est votre fils</w:t>
      </w:r>
      <w:r w:rsidR="00C474C1">
        <w:t> ?</w:t>
      </w:r>
    </w:p>
    <w:p w14:paraId="6D3EC0F2" w14:textId="59E6F053" w:rsidR="00C474C1" w:rsidRDefault="0094609C" w:rsidP="00C52F4A">
      <w:r>
        <w:t>— </w:t>
      </w:r>
      <w:r w:rsidR="00C52F4A" w:rsidRPr="00605EB6">
        <w:t>En Afrique</w:t>
      </w:r>
      <w:r w:rsidR="00C474C1">
        <w:t xml:space="preserve">, </w:t>
      </w:r>
      <w:r w:rsidR="00C52F4A" w:rsidRPr="00605EB6">
        <w:t>soldat</w:t>
      </w:r>
      <w:r w:rsidR="00C474C1">
        <w:t>.</w:t>
      </w:r>
    </w:p>
    <w:p w14:paraId="26786032" w14:textId="77777777" w:rsidR="00C474C1" w:rsidRDefault="00C474C1" w:rsidP="00C52F4A">
      <w:r>
        <w:lastRenderedPageBreak/>
        <w:t>» </w:t>
      </w:r>
      <w:r w:rsidR="00C52F4A" w:rsidRPr="00605EB6">
        <w:t>Il s</w:t>
      </w:r>
      <w:r>
        <w:t>’</w:t>
      </w:r>
      <w:r w:rsidR="00C52F4A" w:rsidRPr="00605EB6">
        <w:t>est engagé peu de temps après la guerre</w:t>
      </w:r>
      <w:r>
        <w:t xml:space="preserve">, – </w:t>
      </w:r>
      <w:r w:rsidR="00C52F4A" w:rsidRPr="00605EB6">
        <w:t>un coup de tête</w:t>
      </w:r>
      <w:r>
        <w:t xml:space="preserve"> ; – </w:t>
      </w:r>
      <w:r w:rsidR="00C52F4A" w:rsidRPr="00605EB6">
        <w:t>il a bien fait</w:t>
      </w:r>
      <w:r>
        <w:t xml:space="preserve">, </w:t>
      </w:r>
      <w:r w:rsidR="00C52F4A" w:rsidRPr="00605EB6">
        <w:t>je crois</w:t>
      </w:r>
      <w:r>
        <w:t xml:space="preserve">. </w:t>
      </w:r>
      <w:r w:rsidR="00C52F4A" w:rsidRPr="00605EB6">
        <w:t>À Paris</w:t>
      </w:r>
      <w:r>
        <w:t xml:space="preserve">, </w:t>
      </w:r>
      <w:r w:rsidR="00C52F4A" w:rsidRPr="00605EB6">
        <w:t>il ne serait arrivé à rien</w:t>
      </w:r>
      <w:r>
        <w:t xml:space="preserve">. </w:t>
      </w:r>
      <w:r w:rsidR="00C52F4A" w:rsidRPr="00605EB6">
        <w:t>Le métier des armes lui plaît</w:t>
      </w:r>
      <w:r>
        <w:t xml:space="preserve"> ; </w:t>
      </w:r>
      <w:r w:rsidR="00C52F4A" w:rsidRPr="00605EB6">
        <w:t>il fera son chemin</w:t>
      </w:r>
      <w:r>
        <w:t xml:space="preserve">. </w:t>
      </w:r>
      <w:r w:rsidR="00C52F4A" w:rsidRPr="00605EB6">
        <w:t>Il est aujourd</w:t>
      </w:r>
      <w:r>
        <w:t>’</w:t>
      </w:r>
      <w:r w:rsidR="00C52F4A" w:rsidRPr="00605EB6">
        <w:t>hui sous-lieutenant de spahis</w:t>
      </w:r>
      <w:r>
        <w:t>.</w:t>
      </w:r>
    </w:p>
    <w:p w14:paraId="278B8B11" w14:textId="77777777" w:rsidR="00C474C1" w:rsidRDefault="00C52F4A" w:rsidP="00C52F4A">
      <w:r w:rsidRPr="00605EB6">
        <w:t>Pedro Castora se leva</w:t>
      </w:r>
      <w:r w:rsidR="00C474C1">
        <w:t>.</w:t>
      </w:r>
    </w:p>
    <w:p w14:paraId="7CC2811C" w14:textId="5A0E3332" w:rsidR="00C474C1" w:rsidRDefault="0094609C" w:rsidP="00C52F4A">
      <w:r>
        <w:t>— </w:t>
      </w:r>
      <w:r w:rsidR="00C52F4A" w:rsidRPr="00605EB6">
        <w:t>Vous me quittez</w:t>
      </w:r>
      <w:r w:rsidR="00C474C1">
        <w:t> ?</w:t>
      </w:r>
    </w:p>
    <w:p w14:paraId="49113AC3" w14:textId="33932371" w:rsidR="00C474C1" w:rsidRDefault="0094609C" w:rsidP="00C52F4A">
      <w:r>
        <w:t>— </w:t>
      </w:r>
      <w:r w:rsidR="00C52F4A" w:rsidRPr="00605EB6">
        <w:t>Oui</w:t>
      </w:r>
      <w:r w:rsidR="00C474C1">
        <w:t>.</w:t>
      </w:r>
    </w:p>
    <w:p w14:paraId="14D8945C" w14:textId="1CE5E150" w:rsidR="00C474C1" w:rsidRDefault="0094609C" w:rsidP="00C52F4A">
      <w:r>
        <w:t>— </w:t>
      </w:r>
      <w:r w:rsidR="00C52F4A" w:rsidRPr="00605EB6">
        <w:t>Aurai-je le plaisir de vous voir ce soir</w:t>
      </w:r>
      <w:r w:rsidR="00C474C1">
        <w:t> ?</w:t>
      </w:r>
    </w:p>
    <w:p w14:paraId="12D6DA19" w14:textId="66A87836" w:rsidR="00C474C1" w:rsidRDefault="0094609C" w:rsidP="00C52F4A">
      <w:r>
        <w:t>— </w:t>
      </w:r>
      <w:r w:rsidR="00C52F4A" w:rsidRPr="00605EB6">
        <w:t>Non</w:t>
      </w:r>
      <w:r w:rsidR="00C474C1">
        <w:t>.</w:t>
      </w:r>
    </w:p>
    <w:p w14:paraId="7314D7D0" w14:textId="15A52265" w:rsidR="00C474C1" w:rsidRDefault="0094609C" w:rsidP="00C52F4A">
      <w:r>
        <w:t>— </w:t>
      </w:r>
      <w:r w:rsidR="00C52F4A" w:rsidRPr="00605EB6">
        <w:t>Vous allez rêver</w:t>
      </w:r>
      <w:r w:rsidR="00C474C1">
        <w:t xml:space="preserve"> ?… </w:t>
      </w:r>
      <w:r w:rsidR="00C52F4A" w:rsidRPr="00605EB6">
        <w:t>dit le baron en riant</w:t>
      </w:r>
      <w:r w:rsidR="00C474C1">
        <w:t>.</w:t>
      </w:r>
    </w:p>
    <w:p w14:paraId="2F1185FD" w14:textId="5F95922F" w:rsidR="00C474C1" w:rsidRDefault="0094609C" w:rsidP="00C52F4A">
      <w:r>
        <w:t>— </w:t>
      </w:r>
      <w:r w:rsidR="00C52F4A" w:rsidRPr="00605EB6">
        <w:t>Je ne sais pas</w:t>
      </w:r>
      <w:r w:rsidR="00C474C1">
        <w:t>.</w:t>
      </w:r>
    </w:p>
    <w:p w14:paraId="23E68DC8" w14:textId="4F4FB817" w:rsidR="00C474C1" w:rsidRDefault="0094609C" w:rsidP="00C52F4A">
      <w:r>
        <w:t>— </w:t>
      </w:r>
      <w:r w:rsidR="00C52F4A" w:rsidRPr="00605EB6">
        <w:t>Alors</w:t>
      </w:r>
      <w:r w:rsidR="00C474C1">
        <w:t xml:space="preserve">, </w:t>
      </w:r>
      <w:r w:rsidR="00C52F4A" w:rsidRPr="00605EB6">
        <w:t>à bientôt</w:t>
      </w:r>
      <w:r w:rsidR="00C474C1">
        <w:t> !</w:t>
      </w:r>
    </w:p>
    <w:p w14:paraId="6896F6C1" w14:textId="433EA945" w:rsidR="00C474C1" w:rsidRDefault="0094609C" w:rsidP="00C52F4A">
      <w:r>
        <w:t>— </w:t>
      </w:r>
      <w:r w:rsidR="00C52F4A" w:rsidRPr="00605EB6">
        <w:t>Oui</w:t>
      </w:r>
      <w:r w:rsidR="00C474C1">
        <w:t xml:space="preserve">, </w:t>
      </w:r>
      <w:r w:rsidR="00C52F4A" w:rsidRPr="00605EB6">
        <w:t>à bientôt</w:t>
      </w:r>
      <w:r w:rsidR="00C474C1">
        <w:t> !</w:t>
      </w:r>
    </w:p>
    <w:p w14:paraId="4B4D9BF5" w14:textId="77777777" w:rsidR="00C474C1" w:rsidRDefault="00C52F4A" w:rsidP="00C52F4A">
      <w:r w:rsidRPr="00605EB6">
        <w:t>Pedro s</w:t>
      </w:r>
      <w:r w:rsidR="00C474C1">
        <w:t>’</w:t>
      </w:r>
      <w:r w:rsidRPr="00605EB6">
        <w:t>en alla</w:t>
      </w:r>
      <w:r w:rsidR="00C474C1">
        <w:t>.</w:t>
      </w:r>
    </w:p>
    <w:p w14:paraId="65A4C465" w14:textId="77777777" w:rsidR="00C474C1" w:rsidRDefault="00C52F4A" w:rsidP="00C52F4A">
      <w:r w:rsidRPr="00605EB6">
        <w:t>Le baron s</w:t>
      </w:r>
      <w:r w:rsidR="00C474C1">
        <w:t>’</w:t>
      </w:r>
      <w:r w:rsidRPr="00605EB6">
        <w:t>approcha de la cheminée et regarda le portrait de sa fille</w:t>
      </w:r>
      <w:r w:rsidR="00C474C1">
        <w:t>.</w:t>
      </w:r>
    </w:p>
    <w:p w14:paraId="4E017DD5" w14:textId="06D3D810" w:rsidR="00C474C1" w:rsidRDefault="0094609C" w:rsidP="00C52F4A">
      <w:r>
        <w:t>— </w:t>
      </w:r>
      <w:r w:rsidR="00C52F4A" w:rsidRPr="00605EB6">
        <w:t>Oui</w:t>
      </w:r>
      <w:r w:rsidR="00C474C1">
        <w:t xml:space="preserve">, </w:t>
      </w:r>
      <w:r w:rsidR="00C52F4A" w:rsidRPr="00605EB6">
        <w:t>murmura-t-il</w:t>
      </w:r>
      <w:r w:rsidR="00C474C1">
        <w:t xml:space="preserve">, </w:t>
      </w:r>
      <w:r w:rsidR="00C52F4A" w:rsidRPr="00605EB6">
        <w:t>elle est jolie et doit être une bonne fille</w:t>
      </w:r>
      <w:r w:rsidR="00C474C1">
        <w:t>.</w:t>
      </w:r>
    </w:p>
    <w:p w14:paraId="3B5B6865" w14:textId="77777777" w:rsidR="00C474C1" w:rsidRDefault="00C52F4A" w:rsidP="00C52F4A">
      <w:r w:rsidRPr="00605EB6">
        <w:t>Il revint près du canapé sur lequel il s</w:t>
      </w:r>
      <w:r w:rsidR="00C474C1">
        <w:t>’</w:t>
      </w:r>
      <w:r w:rsidRPr="00605EB6">
        <w:t>affaissa</w:t>
      </w:r>
      <w:r w:rsidR="00C474C1">
        <w:t>.</w:t>
      </w:r>
    </w:p>
    <w:p w14:paraId="4A23A85F" w14:textId="77777777" w:rsidR="00C474C1" w:rsidRDefault="00C52F4A" w:rsidP="00C52F4A">
      <w:r w:rsidRPr="00605EB6">
        <w:t>Il était devenu soucieux</w:t>
      </w:r>
      <w:r w:rsidR="00C474C1">
        <w:t xml:space="preserve">, </w:t>
      </w:r>
      <w:r w:rsidRPr="00605EB6">
        <w:t>sombre</w:t>
      </w:r>
      <w:r w:rsidR="00C474C1">
        <w:t>.</w:t>
      </w:r>
    </w:p>
    <w:p w14:paraId="5A98303A" w14:textId="1AE5353A" w:rsidR="00C474C1" w:rsidRDefault="0094609C" w:rsidP="00C52F4A">
      <w:r>
        <w:t>— </w:t>
      </w:r>
      <w:r w:rsidR="00C52F4A" w:rsidRPr="006A28AC">
        <w:t>J</w:t>
      </w:r>
      <w:r w:rsidR="00C474C1">
        <w:t>’</w:t>
      </w:r>
      <w:r w:rsidR="00C52F4A" w:rsidRPr="006A28AC">
        <w:t>en suis là</w:t>
      </w:r>
      <w:r w:rsidR="00C474C1">
        <w:t xml:space="preserve">, </w:t>
      </w:r>
      <w:r w:rsidR="00C52F4A" w:rsidRPr="006A28AC">
        <w:t>grommela-t-il entre ses dents</w:t>
      </w:r>
      <w:r w:rsidR="00C474C1">
        <w:t xml:space="preserve">, </w:t>
      </w:r>
      <w:r w:rsidR="00C52F4A" w:rsidRPr="006A28AC">
        <w:t>aux expédients</w:t>
      </w:r>
      <w:r w:rsidR="00C474C1">
        <w:t xml:space="preserve">. </w:t>
      </w:r>
      <w:r w:rsidR="00C52F4A" w:rsidRPr="006A28AC">
        <w:t>Je me suis amusé</w:t>
      </w:r>
      <w:r w:rsidR="00C474C1">
        <w:t xml:space="preserve">, </w:t>
      </w:r>
      <w:r w:rsidR="00C52F4A" w:rsidRPr="006A28AC">
        <w:t>j</w:t>
      </w:r>
      <w:r w:rsidR="00C474C1">
        <w:t>’</w:t>
      </w:r>
      <w:r w:rsidR="00C52F4A" w:rsidRPr="006A28AC">
        <w:t>ai joui de la vie</w:t>
      </w:r>
      <w:r w:rsidR="00C474C1">
        <w:t xml:space="preserve">, </w:t>
      </w:r>
      <w:r w:rsidR="00C52F4A" w:rsidRPr="006A28AC">
        <w:t>on m</w:t>
      </w:r>
      <w:r w:rsidR="00C474C1">
        <w:t>’</w:t>
      </w:r>
      <w:r w:rsidR="00C52F4A" w:rsidRPr="006A28AC">
        <w:t>a vu passer éblouissant comme un météore</w:t>
      </w:r>
      <w:r w:rsidR="00C474C1">
        <w:t>.</w:t>
      </w:r>
    </w:p>
    <w:p w14:paraId="749729D8" w14:textId="77777777" w:rsidR="00C474C1" w:rsidRDefault="00C474C1" w:rsidP="00C52F4A">
      <w:r>
        <w:t>» </w:t>
      </w:r>
      <w:r w:rsidR="00C52F4A" w:rsidRPr="006A28AC">
        <w:t>Après</w:t>
      </w:r>
      <w:r>
        <w:t xml:space="preserve">, </w:t>
      </w:r>
      <w:r w:rsidR="00C52F4A" w:rsidRPr="006A28AC">
        <w:t>plus rien</w:t>
      </w:r>
      <w:r>
        <w:t xml:space="preserve">. </w:t>
      </w:r>
      <w:r w:rsidR="00C52F4A" w:rsidRPr="006A28AC">
        <w:t>La nuit</w:t>
      </w:r>
      <w:r>
        <w:t xml:space="preserve"> ! </w:t>
      </w:r>
      <w:r w:rsidR="00C52F4A" w:rsidRPr="006A28AC">
        <w:t>c</w:t>
      </w:r>
      <w:r>
        <w:t>’</w:t>
      </w:r>
      <w:r w:rsidR="00C52F4A" w:rsidRPr="006A28AC">
        <w:t>est fini</w:t>
      </w:r>
      <w:r>
        <w:t> !</w:t>
      </w:r>
    </w:p>
    <w:p w14:paraId="6FC98367" w14:textId="77777777" w:rsidR="00C474C1" w:rsidRDefault="00C474C1" w:rsidP="00C52F4A">
      <w:r>
        <w:lastRenderedPageBreak/>
        <w:t>» </w:t>
      </w:r>
      <w:r w:rsidR="00C52F4A" w:rsidRPr="006A28AC">
        <w:t>Je me suis conduit comme un sot</w:t>
      </w:r>
      <w:r>
        <w:t>.</w:t>
      </w:r>
    </w:p>
    <w:p w14:paraId="7477785E" w14:textId="77777777" w:rsidR="00C474C1" w:rsidRDefault="00C474C1" w:rsidP="00C52F4A">
      <w:r>
        <w:t>» </w:t>
      </w:r>
      <w:r w:rsidR="00C52F4A" w:rsidRPr="00605EB6">
        <w:t>Ah</w:t>
      </w:r>
      <w:r>
        <w:t xml:space="preserve"> ! </w:t>
      </w:r>
      <w:r w:rsidR="00C52F4A" w:rsidRPr="00605EB6">
        <w:t>les passions</w:t>
      </w:r>
      <w:r>
        <w:t> !</w:t>
      </w:r>
    </w:p>
    <w:p w14:paraId="22BAD123" w14:textId="77777777" w:rsidR="00C474C1" w:rsidRDefault="00C474C1" w:rsidP="00C52F4A">
      <w:r>
        <w:t>» </w:t>
      </w:r>
      <w:r w:rsidR="00C52F4A" w:rsidRPr="00605EB6">
        <w:t>J</w:t>
      </w:r>
      <w:r>
        <w:t>’</w:t>
      </w:r>
      <w:r w:rsidR="00C52F4A" w:rsidRPr="00605EB6">
        <w:t>étais fort</w:t>
      </w:r>
      <w:r>
        <w:t xml:space="preserve">, </w:t>
      </w:r>
      <w:r w:rsidR="00C52F4A" w:rsidRPr="00605EB6">
        <w:t>j</w:t>
      </w:r>
      <w:r>
        <w:t>’</w:t>
      </w:r>
      <w:r w:rsidR="00C52F4A" w:rsidRPr="00605EB6">
        <w:t>aurais dû les dompter</w:t>
      </w:r>
      <w:r>
        <w:t xml:space="preserve">. </w:t>
      </w:r>
      <w:r w:rsidR="00C52F4A" w:rsidRPr="00605EB6">
        <w:t>Non</w:t>
      </w:r>
      <w:r>
        <w:t xml:space="preserve">, </w:t>
      </w:r>
      <w:r w:rsidR="00C52F4A" w:rsidRPr="00605EB6">
        <w:t>elles sont toujours en moi plus vivantes</w:t>
      </w:r>
      <w:r>
        <w:t xml:space="preserve">, </w:t>
      </w:r>
      <w:r w:rsidR="00C52F4A" w:rsidRPr="00605EB6">
        <w:t>plus terribles</w:t>
      </w:r>
      <w:r>
        <w:t> !…</w:t>
      </w:r>
    </w:p>
    <w:p w14:paraId="3CDEB12F" w14:textId="77777777" w:rsidR="00C474C1" w:rsidRDefault="00C474C1" w:rsidP="00C52F4A">
      <w:r>
        <w:t>» </w:t>
      </w:r>
      <w:r w:rsidR="00C52F4A" w:rsidRPr="00605EB6">
        <w:t>À quelle branche m</w:t>
      </w:r>
      <w:r>
        <w:t>’</w:t>
      </w:r>
      <w:r w:rsidR="00C52F4A" w:rsidRPr="00605EB6">
        <w:t>accrocher</w:t>
      </w:r>
      <w:r>
        <w:t xml:space="preserve"> ? </w:t>
      </w:r>
      <w:r w:rsidR="00C52F4A" w:rsidRPr="00605EB6">
        <w:t>Elles sont toutes pourries</w:t>
      </w:r>
      <w:r>
        <w:t xml:space="preserve">. </w:t>
      </w:r>
      <w:r w:rsidR="00C52F4A" w:rsidRPr="00605EB6">
        <w:t>Je suis au bord du gouffre béant</w:t>
      </w:r>
      <w:r>
        <w:t>.</w:t>
      </w:r>
    </w:p>
    <w:p w14:paraId="29A4DA37" w14:textId="77777777" w:rsidR="00C474C1" w:rsidRDefault="00C474C1" w:rsidP="00C52F4A">
      <w:r>
        <w:t>» </w:t>
      </w:r>
      <w:r w:rsidR="00C52F4A" w:rsidRPr="00605EB6">
        <w:t>La baronne seule pourrait me sauver</w:t>
      </w:r>
      <w:r>
        <w:t xml:space="preserve"> ; </w:t>
      </w:r>
      <w:r w:rsidR="00C52F4A" w:rsidRPr="00605EB6">
        <w:t>elle n</w:t>
      </w:r>
      <w:r>
        <w:t>’</w:t>
      </w:r>
      <w:r w:rsidR="00C52F4A" w:rsidRPr="00605EB6">
        <w:t>aurait pour cela qu</w:t>
      </w:r>
      <w:r>
        <w:t>’</w:t>
      </w:r>
      <w:r w:rsidR="00C52F4A" w:rsidRPr="00605EB6">
        <w:t>à me tendre la main</w:t>
      </w:r>
      <w:r>
        <w:t xml:space="preserve"> ; </w:t>
      </w:r>
      <w:r w:rsidR="00C52F4A" w:rsidRPr="00605EB6">
        <w:t>elle ne le fera pas</w:t>
      </w:r>
      <w:r>
        <w:t xml:space="preserve">. </w:t>
      </w:r>
      <w:r w:rsidR="00C52F4A" w:rsidRPr="00605EB6">
        <w:t>Pourtant</w:t>
      </w:r>
      <w:r>
        <w:t xml:space="preserve">, </w:t>
      </w:r>
      <w:r w:rsidR="00C52F4A" w:rsidRPr="00605EB6">
        <w:t>je serais prêt à faire amende honorable</w:t>
      </w:r>
      <w:r>
        <w:t xml:space="preserve">, </w:t>
      </w:r>
      <w:r w:rsidR="00C52F4A" w:rsidRPr="00605EB6">
        <w:t>je renoncerais à tout</w:t>
      </w:r>
      <w:r>
        <w:t xml:space="preserve"> ; </w:t>
      </w:r>
      <w:r w:rsidR="00C52F4A" w:rsidRPr="00605EB6">
        <w:t>oui</w:t>
      </w:r>
      <w:r>
        <w:t xml:space="preserve">, </w:t>
      </w:r>
      <w:r w:rsidR="00C52F4A" w:rsidRPr="00605EB6">
        <w:t>pour échapper à cet enfer</w:t>
      </w:r>
      <w:r>
        <w:t xml:space="preserve">, </w:t>
      </w:r>
      <w:r w:rsidR="00C52F4A" w:rsidRPr="00605EB6">
        <w:t>qui me brûle jusqu</w:t>
      </w:r>
      <w:r>
        <w:t>’</w:t>
      </w:r>
      <w:r w:rsidR="00C52F4A" w:rsidRPr="00605EB6">
        <w:t>au fond des entrailles</w:t>
      </w:r>
      <w:r>
        <w:t xml:space="preserve">, </w:t>
      </w:r>
      <w:r w:rsidR="00C52F4A" w:rsidRPr="00605EB6">
        <w:t>je changerais ma vie</w:t>
      </w:r>
      <w:r>
        <w:t>…</w:t>
      </w:r>
    </w:p>
    <w:p w14:paraId="1BC706D5" w14:textId="77777777" w:rsidR="00C474C1" w:rsidRDefault="00C474C1" w:rsidP="00C52F4A">
      <w:r>
        <w:t>» </w:t>
      </w:r>
      <w:r w:rsidR="00C52F4A" w:rsidRPr="00605EB6">
        <w:t>Mais le passé est là</w:t>
      </w:r>
      <w:r>
        <w:t xml:space="preserve">, </w:t>
      </w:r>
      <w:r w:rsidR="00C52F4A" w:rsidRPr="00605EB6">
        <w:t>là</w:t>
      </w:r>
      <w:r>
        <w:t xml:space="preserve"> ; </w:t>
      </w:r>
      <w:r w:rsidR="00C52F4A" w:rsidRPr="00605EB6">
        <w:t>rien n</w:t>
      </w:r>
      <w:r>
        <w:t>’</w:t>
      </w:r>
      <w:r w:rsidR="00C52F4A" w:rsidRPr="00605EB6">
        <w:t>a pu l</w:t>
      </w:r>
      <w:r>
        <w:t>’</w:t>
      </w:r>
      <w:r w:rsidR="00C52F4A" w:rsidRPr="00605EB6">
        <w:t>effacer</w:t>
      </w:r>
      <w:r>
        <w:t>.</w:t>
      </w:r>
    </w:p>
    <w:p w14:paraId="54CD651B" w14:textId="77777777" w:rsidR="00C474C1" w:rsidRDefault="00C474C1" w:rsidP="00C52F4A">
      <w:r>
        <w:t>» </w:t>
      </w:r>
      <w:r w:rsidR="00C52F4A" w:rsidRPr="00605EB6">
        <w:t>Inflexible</w:t>
      </w:r>
      <w:r>
        <w:t xml:space="preserve">, </w:t>
      </w:r>
      <w:r w:rsidR="00C52F4A" w:rsidRPr="00605EB6">
        <w:t>la baronne ne pardonnera jamais</w:t>
      </w:r>
      <w:r>
        <w:t>.</w:t>
      </w:r>
    </w:p>
    <w:p w14:paraId="07C59CD7" w14:textId="77777777" w:rsidR="00C474C1" w:rsidRDefault="00C474C1" w:rsidP="00C52F4A">
      <w:r>
        <w:t>» </w:t>
      </w:r>
      <w:r w:rsidR="00C52F4A" w:rsidRPr="00605EB6">
        <w:t>Pour qu</w:t>
      </w:r>
      <w:r>
        <w:t>’</w:t>
      </w:r>
      <w:r w:rsidR="00C52F4A" w:rsidRPr="00605EB6">
        <w:t>elle vienne à mon secours</w:t>
      </w:r>
      <w:r>
        <w:t xml:space="preserve">, </w:t>
      </w:r>
      <w:r w:rsidR="00C52F4A" w:rsidRPr="00605EB6">
        <w:t>il faudrait lui rendre les morts</w:t>
      </w:r>
      <w:r>
        <w:t xml:space="preserve">, </w:t>
      </w:r>
      <w:r w:rsidR="00C52F4A" w:rsidRPr="00605EB6">
        <w:t>il faudrait</w:t>
      </w:r>
      <w:r>
        <w:t>…</w:t>
      </w:r>
    </w:p>
    <w:p w14:paraId="082E3ADB" w14:textId="77777777" w:rsidR="00C474C1" w:rsidRDefault="00C474C1" w:rsidP="00C52F4A">
      <w:r>
        <w:t>» </w:t>
      </w:r>
      <w:r w:rsidR="00C52F4A" w:rsidRPr="00605EB6">
        <w:t>Spectres effrayants</w:t>
      </w:r>
      <w:r>
        <w:t xml:space="preserve">, </w:t>
      </w:r>
      <w:r w:rsidR="00C52F4A" w:rsidRPr="00605EB6">
        <w:t>toujours menaçants</w:t>
      </w:r>
      <w:r>
        <w:t xml:space="preserve">, </w:t>
      </w:r>
      <w:r w:rsidR="00C52F4A" w:rsidRPr="00605EB6">
        <w:t>je me tords devant eux dans la rage de mon impuissance</w:t>
      </w:r>
      <w:r>
        <w:t>.</w:t>
      </w:r>
    </w:p>
    <w:p w14:paraId="0FB802D7" w14:textId="77777777" w:rsidR="00C474C1" w:rsidRDefault="00C474C1" w:rsidP="00C52F4A">
      <w:r>
        <w:t>» </w:t>
      </w:r>
      <w:r w:rsidR="00C52F4A" w:rsidRPr="00605EB6">
        <w:t>Un rapprochement</w:t>
      </w:r>
      <w:r>
        <w:t xml:space="preserve"> ! </w:t>
      </w:r>
      <w:r w:rsidR="00C52F4A" w:rsidRPr="00605EB6">
        <w:t>Est-il encore possible</w:t>
      </w:r>
      <w:r>
        <w:t xml:space="preserve"> ? </w:t>
      </w:r>
      <w:r w:rsidR="00C52F4A" w:rsidRPr="00605EB6">
        <w:t>Je le tenterai</w:t>
      </w:r>
      <w:r>
        <w:t xml:space="preserve"> ; </w:t>
      </w:r>
      <w:r w:rsidR="00C52F4A" w:rsidRPr="00605EB6">
        <w:t>il le faut</w:t>
      </w:r>
      <w:r>
        <w:t xml:space="preserve">… </w:t>
      </w:r>
      <w:r w:rsidR="00C52F4A" w:rsidRPr="00605EB6">
        <w:t>Mais sa fille</w:t>
      </w:r>
      <w:r>
        <w:t xml:space="preserve">, </w:t>
      </w:r>
      <w:r w:rsidR="00C52F4A" w:rsidRPr="00605EB6">
        <w:t>qu</w:t>
      </w:r>
      <w:r>
        <w:t>’</w:t>
      </w:r>
      <w:r w:rsidR="00C52F4A" w:rsidRPr="00605EB6">
        <w:t>elle adore</w:t>
      </w:r>
      <w:r>
        <w:t xml:space="preserve">, </w:t>
      </w:r>
      <w:r w:rsidR="00C52F4A" w:rsidRPr="00605EB6">
        <w:t>sa fille est aussi la mienne</w:t>
      </w:r>
      <w:r>
        <w:t xml:space="preserve"> ! </w:t>
      </w:r>
      <w:r w:rsidR="00C52F4A" w:rsidRPr="00605EB6">
        <w:t>Je sais quels sont mes droits</w:t>
      </w:r>
      <w:r>
        <w:t xml:space="preserve"> ! </w:t>
      </w:r>
      <w:r w:rsidR="00C52F4A" w:rsidRPr="00605EB6">
        <w:t>Si elle me repousse</w:t>
      </w:r>
      <w:r>
        <w:t xml:space="preserve">, </w:t>
      </w:r>
      <w:r w:rsidR="00C52F4A" w:rsidRPr="00605EB6">
        <w:t>si elle ne veut rien entendre</w:t>
      </w:r>
      <w:r>
        <w:t xml:space="preserve">, </w:t>
      </w:r>
      <w:r w:rsidR="00C52F4A" w:rsidRPr="00605EB6">
        <w:t>eh bien</w:t>
      </w:r>
      <w:r>
        <w:t xml:space="preserve">, </w:t>
      </w:r>
      <w:r w:rsidR="00C52F4A" w:rsidRPr="00605EB6">
        <w:t>je lui prendrai sa fille</w:t>
      </w:r>
      <w:r>
        <w:t xml:space="preserve"> ! </w:t>
      </w:r>
      <w:r w:rsidR="00C52F4A" w:rsidRPr="00605EB6">
        <w:t>Alors</w:t>
      </w:r>
      <w:r>
        <w:t xml:space="preserve">, </w:t>
      </w:r>
      <w:r w:rsidR="00C52F4A" w:rsidRPr="00605EB6">
        <w:t>nous verrons</w:t>
      </w:r>
      <w:r>
        <w:t xml:space="preserve"> ; </w:t>
      </w:r>
      <w:r w:rsidR="00C52F4A" w:rsidRPr="00605EB6">
        <w:t>c</w:t>
      </w:r>
      <w:r>
        <w:t>’</w:t>
      </w:r>
      <w:r w:rsidR="00C52F4A" w:rsidRPr="00605EB6">
        <w:t>est elle qui sera à mes pieds</w:t>
      </w:r>
      <w:r>
        <w:t>.</w:t>
      </w:r>
    </w:p>
    <w:p w14:paraId="56AB7B62" w14:textId="77777777" w:rsidR="00C474C1" w:rsidRDefault="00C474C1" w:rsidP="00C52F4A">
      <w:r>
        <w:t>» </w:t>
      </w:r>
      <w:r w:rsidR="00C52F4A" w:rsidRPr="00605EB6">
        <w:t>Qu</w:t>
      </w:r>
      <w:r>
        <w:t>’</w:t>
      </w:r>
      <w:r w:rsidR="00C52F4A" w:rsidRPr="00605EB6">
        <w:t>ai-je à craindre après tout</w:t>
      </w:r>
      <w:r>
        <w:t xml:space="preserve"> ? </w:t>
      </w:r>
      <w:r w:rsidR="00C52F4A" w:rsidRPr="00605EB6">
        <w:t>Rien</w:t>
      </w:r>
      <w:r>
        <w:t xml:space="preserve">. </w:t>
      </w:r>
      <w:r w:rsidR="00C52F4A" w:rsidRPr="00605EB6">
        <w:t>Elle seule sait</w:t>
      </w:r>
      <w:r>
        <w:t xml:space="preserve">, </w:t>
      </w:r>
      <w:r w:rsidR="00C52F4A" w:rsidRPr="00605EB6">
        <w:t>et elle est condamnée à garder le silence</w:t>
      </w:r>
      <w:r>
        <w:t>.</w:t>
      </w:r>
    </w:p>
    <w:p w14:paraId="77234A7E" w14:textId="77777777" w:rsidR="00C474C1" w:rsidRDefault="00C52F4A" w:rsidP="00C52F4A">
      <w:r w:rsidRPr="00605EB6">
        <w:t>À ce moment</w:t>
      </w:r>
      <w:r w:rsidR="00C474C1">
        <w:t xml:space="preserve">, </w:t>
      </w:r>
      <w:r w:rsidRPr="00605EB6">
        <w:t>après s</w:t>
      </w:r>
      <w:r w:rsidR="00C474C1">
        <w:t>’</w:t>
      </w:r>
      <w:r w:rsidRPr="00605EB6">
        <w:t>être annoncé par deux petits coups frappés à la porte</w:t>
      </w:r>
      <w:r w:rsidR="00C474C1">
        <w:t xml:space="preserve">, </w:t>
      </w:r>
      <w:r w:rsidRPr="00605EB6">
        <w:t>Frédéric</w:t>
      </w:r>
      <w:r w:rsidR="00C474C1">
        <w:t xml:space="preserve">, </w:t>
      </w:r>
      <w:r w:rsidRPr="00605EB6">
        <w:t>le valet de chambre</w:t>
      </w:r>
      <w:r w:rsidR="00C474C1">
        <w:t xml:space="preserve">, </w:t>
      </w:r>
      <w:r w:rsidRPr="00605EB6">
        <w:t>entra dans le cabinet de son maître</w:t>
      </w:r>
      <w:r w:rsidR="00C474C1">
        <w:t>…</w:t>
      </w:r>
    </w:p>
    <w:p w14:paraId="00811431" w14:textId="009A34BE" w:rsidR="00C474C1" w:rsidRDefault="0094609C" w:rsidP="00C52F4A">
      <w:r>
        <w:lastRenderedPageBreak/>
        <w:t>— </w:t>
      </w:r>
      <w:r w:rsidR="00C52F4A" w:rsidRPr="00605EB6">
        <w:t>Qu</w:t>
      </w:r>
      <w:r w:rsidR="00C474C1">
        <w:t>’</w:t>
      </w:r>
      <w:r w:rsidR="00C52F4A" w:rsidRPr="00605EB6">
        <w:t>y a-t-il</w:t>
      </w:r>
      <w:r w:rsidR="00C474C1">
        <w:t xml:space="preserve"> ? </w:t>
      </w:r>
      <w:r w:rsidR="00C52F4A" w:rsidRPr="00605EB6">
        <w:t>demanda le baron</w:t>
      </w:r>
      <w:r w:rsidR="00C474C1">
        <w:t xml:space="preserve">, </w:t>
      </w:r>
      <w:r w:rsidR="00C52F4A" w:rsidRPr="00605EB6">
        <w:t>ne cherchant pas à cacher sa mauvaise humeur</w:t>
      </w:r>
      <w:r w:rsidR="00C474C1">
        <w:t>.</w:t>
      </w:r>
    </w:p>
    <w:p w14:paraId="067D5B39" w14:textId="31422520" w:rsidR="00C474C1" w:rsidRDefault="0094609C" w:rsidP="00C52F4A">
      <w:r>
        <w:t>— </w:t>
      </w:r>
      <w:r w:rsidR="00C52F4A" w:rsidRPr="00605EB6">
        <w:t>Un monsieur qui demande à voir monsieur le baron</w:t>
      </w:r>
      <w:r w:rsidR="00C474C1">
        <w:t>.</w:t>
      </w:r>
    </w:p>
    <w:p w14:paraId="21D75E8B" w14:textId="2A7C9977" w:rsidR="00C474C1" w:rsidRDefault="0094609C" w:rsidP="00C52F4A">
      <w:r>
        <w:t>— </w:t>
      </w:r>
      <w:r w:rsidR="00C52F4A" w:rsidRPr="00605EB6">
        <w:t>Qui est-ce</w:t>
      </w:r>
      <w:r w:rsidR="00C474C1">
        <w:t> ?</w:t>
      </w:r>
    </w:p>
    <w:p w14:paraId="269827BB" w14:textId="035CD3B0" w:rsidR="00C474C1" w:rsidRDefault="0094609C" w:rsidP="00C52F4A">
      <w:r>
        <w:t>— </w:t>
      </w:r>
      <w:r w:rsidR="00C52F4A" w:rsidRPr="00605EB6">
        <w:t>Voici sa carte</w:t>
      </w:r>
      <w:r w:rsidR="00C474C1">
        <w:t>.</w:t>
      </w:r>
    </w:p>
    <w:p w14:paraId="44A727E1" w14:textId="5F19970C" w:rsidR="00C474C1" w:rsidRDefault="0094609C" w:rsidP="00C52F4A">
      <w:r>
        <w:t>— </w:t>
      </w:r>
      <w:r w:rsidR="00C52F4A" w:rsidRPr="00605EB6">
        <w:t>Donnez</w:t>
      </w:r>
      <w:r w:rsidR="00C474C1">
        <w:t>.</w:t>
      </w:r>
    </w:p>
    <w:p w14:paraId="4BD3147D" w14:textId="77777777" w:rsidR="00C474C1" w:rsidRDefault="00C52F4A" w:rsidP="00C52F4A">
      <w:r w:rsidRPr="00605EB6">
        <w:t>Le baron lut le nom</w:t>
      </w:r>
      <w:r w:rsidR="00C474C1">
        <w:t>.</w:t>
      </w:r>
    </w:p>
    <w:p w14:paraId="73179C4B" w14:textId="57075765" w:rsidR="00C474C1" w:rsidRDefault="0094609C" w:rsidP="00C52F4A">
      <w:r>
        <w:t>— </w:t>
      </w:r>
      <w:r w:rsidR="00C52F4A" w:rsidRPr="00605EB6">
        <w:t>Oh</w:t>
      </w:r>
      <w:r w:rsidR="00C474C1">
        <w:t xml:space="preserve"> ! </w:t>
      </w:r>
      <w:r w:rsidR="00C52F4A" w:rsidRPr="00605EB6">
        <w:t>fit-il en se dressant comme poussé par un ressort</w:t>
      </w:r>
      <w:r w:rsidR="00C474C1">
        <w:t>.</w:t>
      </w:r>
    </w:p>
    <w:p w14:paraId="3C0BAE63" w14:textId="4416D510" w:rsidR="00C474C1" w:rsidRDefault="0094609C" w:rsidP="00C52F4A">
      <w:r>
        <w:t>— </w:t>
      </w:r>
      <w:r w:rsidR="00C52F4A" w:rsidRPr="00605EB6">
        <w:t>Dois-je faire entrer</w:t>
      </w:r>
      <w:r w:rsidR="00C474C1">
        <w:t> ?</w:t>
      </w:r>
    </w:p>
    <w:p w14:paraId="254EF319" w14:textId="6E01864E" w:rsidR="00C474C1" w:rsidRDefault="0094609C" w:rsidP="00C52F4A">
      <w:r>
        <w:t>— </w:t>
      </w:r>
      <w:r w:rsidR="00C52F4A" w:rsidRPr="00605EB6">
        <w:t>Oui</w:t>
      </w:r>
      <w:r w:rsidR="00C474C1">
        <w:t xml:space="preserve">, </w:t>
      </w:r>
      <w:r w:rsidR="00C52F4A" w:rsidRPr="00605EB6">
        <w:t>oui</w:t>
      </w:r>
      <w:r w:rsidR="00C474C1">
        <w:t xml:space="preserve">, </w:t>
      </w:r>
      <w:r w:rsidR="00C52F4A" w:rsidRPr="00605EB6">
        <w:t xml:space="preserve">je suis prêt à recevoir </w:t>
      </w:r>
      <w:r w:rsidR="00C474C1">
        <w:t>M. </w:t>
      </w:r>
      <w:r w:rsidR="00C52F4A" w:rsidRPr="00605EB6">
        <w:t>Van Ossen</w:t>
      </w:r>
      <w:r w:rsidR="00C474C1">
        <w:t>.</w:t>
      </w:r>
    </w:p>
    <w:p w14:paraId="36FED580" w14:textId="50D2B153" w:rsidR="00C474C1" w:rsidRDefault="00C52F4A" w:rsidP="00C474C1">
      <w:pPr>
        <w:pStyle w:val="Titre2"/>
      </w:pPr>
      <w:bookmarkStart w:id="81" w:name="_Toc197617926"/>
      <w:r w:rsidRPr="00605EB6">
        <w:lastRenderedPageBreak/>
        <w:t>III</w:t>
      </w:r>
      <w:r w:rsidRPr="00605EB6">
        <w:br/>
      </w:r>
      <w:r w:rsidRPr="00605EB6">
        <w:br/>
        <w:t>VINGT MILLIONS</w:t>
      </w:r>
      <w:r w:rsidR="00C474C1">
        <w:t> !!!</w:t>
      </w:r>
      <w:bookmarkEnd w:id="81"/>
    </w:p>
    <w:p w14:paraId="748D9167" w14:textId="77777777" w:rsidR="00C474C1" w:rsidRDefault="00C52F4A" w:rsidP="00C52F4A">
      <w:r w:rsidRPr="00605EB6">
        <w:t>Un homme de quarante-cinq ans</w:t>
      </w:r>
      <w:r w:rsidR="00C474C1">
        <w:t xml:space="preserve">, </w:t>
      </w:r>
      <w:r w:rsidRPr="00605EB6">
        <w:t>grave</w:t>
      </w:r>
      <w:r w:rsidR="00C474C1">
        <w:t xml:space="preserve">, </w:t>
      </w:r>
      <w:r w:rsidRPr="00605EB6">
        <w:t>distingué</w:t>
      </w:r>
      <w:r w:rsidR="00C474C1">
        <w:t xml:space="preserve">, </w:t>
      </w:r>
      <w:r w:rsidRPr="00605EB6">
        <w:t>mis avec recherche</w:t>
      </w:r>
      <w:r w:rsidR="00C474C1">
        <w:t xml:space="preserve">, </w:t>
      </w:r>
      <w:r w:rsidRPr="00605EB6">
        <w:t>à la physionomie ouverte</w:t>
      </w:r>
      <w:r w:rsidR="00C474C1">
        <w:t xml:space="preserve">, </w:t>
      </w:r>
      <w:r w:rsidRPr="00605EB6">
        <w:t>au regard limpide et doux</w:t>
      </w:r>
      <w:r w:rsidR="00C474C1">
        <w:t xml:space="preserve">, </w:t>
      </w:r>
      <w:r w:rsidRPr="00605EB6">
        <w:t>franchit la porte du cabinet et s</w:t>
      </w:r>
      <w:r w:rsidR="00C474C1">
        <w:t>’</w:t>
      </w:r>
      <w:r w:rsidRPr="00605EB6">
        <w:t>inclina devant le baron</w:t>
      </w:r>
      <w:r w:rsidR="00C474C1">
        <w:t xml:space="preserve">, </w:t>
      </w:r>
      <w:r w:rsidRPr="00605EB6">
        <w:t>qui lui rendit courtoisement son salut</w:t>
      </w:r>
      <w:r w:rsidR="00C474C1">
        <w:t>.</w:t>
      </w:r>
    </w:p>
    <w:p w14:paraId="610D499E" w14:textId="13FE010B" w:rsidR="00C474C1" w:rsidRDefault="0094609C" w:rsidP="00C52F4A">
      <w:r>
        <w:t>— </w:t>
      </w:r>
      <w:r w:rsidR="00C52F4A" w:rsidRPr="00605EB6">
        <w:t>Ma carte</w:t>
      </w:r>
      <w:r w:rsidR="00C474C1">
        <w:t xml:space="preserve">, </w:t>
      </w:r>
      <w:r w:rsidR="00C52F4A" w:rsidRPr="00605EB6">
        <w:t>monsieur le baron</w:t>
      </w:r>
      <w:r w:rsidR="00C474C1">
        <w:t xml:space="preserve">, </w:t>
      </w:r>
      <w:r w:rsidR="00C52F4A" w:rsidRPr="00605EB6">
        <w:t>dit l</w:t>
      </w:r>
      <w:r w:rsidR="00C474C1">
        <w:t>’</w:t>
      </w:r>
      <w:r w:rsidR="00C52F4A" w:rsidRPr="00605EB6">
        <w:t>étranger</w:t>
      </w:r>
      <w:r w:rsidR="00C474C1">
        <w:t xml:space="preserve">, </w:t>
      </w:r>
      <w:r w:rsidR="00C52F4A" w:rsidRPr="00605EB6">
        <w:t>vous a appris mon nom</w:t>
      </w:r>
      <w:r w:rsidR="00C474C1">
        <w:t xml:space="preserve"> ; </w:t>
      </w:r>
      <w:r w:rsidR="00C52F4A" w:rsidRPr="00605EB6">
        <w:t>mais vous ne me reconnaissez probablement pas</w:t>
      </w:r>
      <w:r w:rsidR="00C474C1">
        <w:t>.</w:t>
      </w:r>
    </w:p>
    <w:p w14:paraId="5D2B4CA8" w14:textId="0727839C" w:rsidR="00C474C1" w:rsidRDefault="0094609C" w:rsidP="00C52F4A">
      <w:r>
        <w:t>— </w:t>
      </w:r>
      <w:r w:rsidR="00C52F4A" w:rsidRPr="00605EB6">
        <w:t>En effet</w:t>
      </w:r>
      <w:r w:rsidR="00C474C1">
        <w:t xml:space="preserve">, </w:t>
      </w:r>
      <w:r w:rsidR="00C52F4A" w:rsidRPr="00605EB6">
        <w:t>monsieur</w:t>
      </w:r>
      <w:r w:rsidR="00C474C1">
        <w:t xml:space="preserve">, </w:t>
      </w:r>
      <w:r w:rsidR="00C52F4A" w:rsidRPr="00605EB6">
        <w:t>je cherche vainement à me rappeler vos traits</w:t>
      </w:r>
      <w:r w:rsidR="00C474C1">
        <w:t>.</w:t>
      </w:r>
    </w:p>
    <w:p w14:paraId="72F6A8E6" w14:textId="586CC7C7" w:rsidR="00C474C1" w:rsidRDefault="0094609C" w:rsidP="00C52F4A">
      <w:r>
        <w:t>— </w:t>
      </w:r>
      <w:r w:rsidR="00C52F4A" w:rsidRPr="00605EB6">
        <w:t>Nous nous sommes vus cependant</w:t>
      </w:r>
      <w:r w:rsidR="00C474C1">
        <w:t xml:space="preserve">, </w:t>
      </w:r>
      <w:r w:rsidR="00C52F4A" w:rsidRPr="00605EB6">
        <w:t>une seule fois</w:t>
      </w:r>
      <w:r w:rsidR="00C474C1">
        <w:t xml:space="preserve">, </w:t>
      </w:r>
      <w:r w:rsidR="00C52F4A" w:rsidRPr="00605EB6">
        <w:t>il est vrai</w:t>
      </w:r>
      <w:r w:rsidR="00C474C1">
        <w:t xml:space="preserve">, </w:t>
      </w:r>
      <w:r w:rsidR="00C52F4A" w:rsidRPr="00605EB6">
        <w:t>à Amsterdam</w:t>
      </w:r>
      <w:r w:rsidR="00C474C1">
        <w:t xml:space="preserve"> ; </w:t>
      </w:r>
      <w:r w:rsidR="00C52F4A" w:rsidRPr="00605EB6">
        <w:t>c</w:t>
      </w:r>
      <w:r w:rsidR="00C474C1">
        <w:t>’</w:t>
      </w:r>
      <w:r w:rsidR="00C52F4A" w:rsidRPr="00605EB6">
        <w:t>était</w:t>
      </w:r>
      <w:r w:rsidR="00C474C1">
        <w:t xml:space="preserve">, </w:t>
      </w:r>
      <w:r w:rsidR="00C52F4A" w:rsidRPr="00605EB6">
        <w:t>si j</w:t>
      </w:r>
      <w:r w:rsidR="00C474C1">
        <w:t>’</w:t>
      </w:r>
      <w:r w:rsidR="00C52F4A" w:rsidRPr="00605EB6">
        <w:t>ai bonne mémoire</w:t>
      </w:r>
      <w:r w:rsidR="00C474C1">
        <w:t xml:space="preserve">, </w:t>
      </w:r>
      <w:r w:rsidR="00C52F4A" w:rsidRPr="00605EB6">
        <w:t>en</w:t>
      </w:r>
      <w:r w:rsidR="00C474C1">
        <w:t xml:space="preserve"> </w:t>
      </w:r>
      <w:r w:rsidR="00C52F4A" w:rsidRPr="00605EB6">
        <w:t>1849</w:t>
      </w:r>
      <w:r w:rsidR="00C474C1">
        <w:t>.</w:t>
      </w:r>
    </w:p>
    <w:p w14:paraId="3C8A89CF" w14:textId="77777777" w:rsidR="00C474C1" w:rsidRDefault="00C474C1" w:rsidP="00C52F4A">
      <w:r>
        <w:t>» </w:t>
      </w:r>
      <w:r w:rsidR="00C52F4A" w:rsidRPr="00605EB6">
        <w:t>Ah</w:t>
      </w:r>
      <w:r>
        <w:t xml:space="preserve"> ! </w:t>
      </w:r>
      <w:r w:rsidR="00C52F4A" w:rsidRPr="00605EB6">
        <w:t>on change avec les années</w:t>
      </w:r>
      <w:r>
        <w:t xml:space="preserve"> ; </w:t>
      </w:r>
      <w:r w:rsidR="00C52F4A" w:rsidRPr="00605EB6">
        <w:t>malgré cela</w:t>
      </w:r>
      <w:r>
        <w:t xml:space="preserve">, </w:t>
      </w:r>
      <w:r w:rsidR="00C52F4A" w:rsidRPr="00605EB6">
        <w:t>monsieur le baron</w:t>
      </w:r>
      <w:r>
        <w:t xml:space="preserve">, </w:t>
      </w:r>
      <w:r w:rsidR="00C52F4A" w:rsidRPr="00605EB6">
        <w:t>je vous reconnais parfaitement</w:t>
      </w:r>
      <w:r>
        <w:t xml:space="preserve">. </w:t>
      </w:r>
      <w:r w:rsidR="00C52F4A" w:rsidRPr="00605EB6">
        <w:t>Cela se comprend</w:t>
      </w:r>
      <w:r>
        <w:t xml:space="preserve"> : </w:t>
      </w:r>
      <w:r w:rsidR="00C52F4A" w:rsidRPr="00605EB6">
        <w:t>vous êtes resté jeune</w:t>
      </w:r>
      <w:r>
        <w:t xml:space="preserve">, </w:t>
      </w:r>
      <w:r w:rsidR="00C52F4A" w:rsidRPr="00605EB6">
        <w:t>tandis que moi j</w:t>
      </w:r>
      <w:r>
        <w:t>’</w:t>
      </w:r>
      <w:r w:rsidR="00C52F4A" w:rsidRPr="00605EB6">
        <w:t>ai vieilli</w:t>
      </w:r>
      <w:r>
        <w:t xml:space="preserve">. </w:t>
      </w:r>
      <w:r w:rsidR="00C52F4A" w:rsidRPr="00605EB6">
        <w:t>Le souci des affaires</w:t>
      </w:r>
      <w:r>
        <w:t xml:space="preserve">, </w:t>
      </w:r>
      <w:r w:rsidR="00C52F4A" w:rsidRPr="00605EB6">
        <w:t>les responsabilités</w:t>
      </w:r>
      <w:r>
        <w:t xml:space="preserve">… </w:t>
      </w:r>
      <w:r w:rsidR="00C52F4A" w:rsidRPr="00605EB6">
        <w:t>Un homme s</w:t>
      </w:r>
      <w:r>
        <w:t>’</w:t>
      </w:r>
      <w:r w:rsidR="00C52F4A" w:rsidRPr="00605EB6">
        <w:t>use à certains frottements</w:t>
      </w:r>
      <w:r>
        <w:t>.</w:t>
      </w:r>
    </w:p>
    <w:p w14:paraId="05DA5019" w14:textId="77777777" w:rsidR="00C474C1" w:rsidRDefault="00C474C1" w:rsidP="00C52F4A">
      <w:r>
        <w:t>» </w:t>
      </w:r>
      <w:r w:rsidR="00C52F4A" w:rsidRPr="00605EB6">
        <w:t>D</w:t>
      </w:r>
      <w:r>
        <w:t>’</w:t>
      </w:r>
      <w:r w:rsidR="00C52F4A" w:rsidRPr="00605EB6">
        <w:t>ailleurs</w:t>
      </w:r>
      <w:r>
        <w:t xml:space="preserve">, </w:t>
      </w:r>
      <w:r w:rsidR="00C52F4A" w:rsidRPr="00605EB6">
        <w:t>monsieur le baron</w:t>
      </w:r>
      <w:r>
        <w:t xml:space="preserve">, </w:t>
      </w:r>
      <w:r w:rsidR="00C52F4A" w:rsidRPr="00605EB6">
        <w:t>il n</w:t>
      </w:r>
      <w:r>
        <w:t>’</w:t>
      </w:r>
      <w:r w:rsidR="00C52F4A" w:rsidRPr="00605EB6">
        <w:t>est pas étonnant que vous ne me reconnaissiez point</w:t>
      </w:r>
      <w:r>
        <w:t>.</w:t>
      </w:r>
    </w:p>
    <w:p w14:paraId="58A2A10C" w14:textId="77777777" w:rsidR="00C474C1" w:rsidRDefault="00C474C1" w:rsidP="00C52F4A">
      <w:r>
        <w:t>» </w:t>
      </w:r>
      <w:r w:rsidR="00C52F4A" w:rsidRPr="00605EB6">
        <w:t>Lorsque j</w:t>
      </w:r>
      <w:r>
        <w:t>’</w:t>
      </w:r>
      <w:r w:rsidR="00C52F4A" w:rsidRPr="00605EB6">
        <w:t>ai eu l</w:t>
      </w:r>
      <w:r>
        <w:t>’</w:t>
      </w:r>
      <w:r w:rsidR="00C52F4A" w:rsidRPr="00605EB6">
        <w:t>avantage de vous voir à Amsterdam</w:t>
      </w:r>
      <w:r>
        <w:t xml:space="preserve">, </w:t>
      </w:r>
      <w:r w:rsidR="00C52F4A" w:rsidRPr="00605EB6">
        <w:t>je n</w:t>
      </w:r>
      <w:r>
        <w:t>’</w:t>
      </w:r>
      <w:r w:rsidR="00C52F4A" w:rsidRPr="00605EB6">
        <w:t>étais qu</w:t>
      </w:r>
      <w:r>
        <w:t>’</w:t>
      </w:r>
      <w:r w:rsidR="00C52F4A" w:rsidRPr="00605EB6">
        <w:t>un simple commis de la maison Van Ossen et fils</w:t>
      </w:r>
      <w:r>
        <w:t xml:space="preserve">. </w:t>
      </w:r>
      <w:r w:rsidR="00C52F4A" w:rsidRPr="00605EB6">
        <w:t>Mon père lui-même était sous les ordres de son père</w:t>
      </w:r>
      <w:r>
        <w:t xml:space="preserve">, </w:t>
      </w:r>
      <w:r w:rsidR="00C52F4A" w:rsidRPr="00605EB6">
        <w:t>mon aïeul vénéré</w:t>
      </w:r>
      <w:r>
        <w:t xml:space="preserve">, </w:t>
      </w:r>
      <w:r w:rsidR="00C52F4A" w:rsidRPr="00605EB6">
        <w:t>que vous avez connu</w:t>
      </w:r>
      <w:r>
        <w:t>.</w:t>
      </w:r>
    </w:p>
    <w:p w14:paraId="66EB06EB" w14:textId="77777777" w:rsidR="00C474C1" w:rsidRDefault="00C474C1" w:rsidP="00C52F4A">
      <w:r>
        <w:t>» </w:t>
      </w:r>
      <w:r w:rsidR="00C52F4A" w:rsidRPr="00605EB6">
        <w:t>Le vieux Van Ossen est mort il y a quinze ans</w:t>
      </w:r>
      <w:r>
        <w:t xml:space="preserve"> ; </w:t>
      </w:r>
      <w:r w:rsidR="00C52F4A" w:rsidRPr="00605EB6">
        <w:t>mon très honoré père a été enlevé à sa famille trois ans après</w:t>
      </w:r>
      <w:r>
        <w:t xml:space="preserve">. </w:t>
      </w:r>
      <w:r w:rsidR="00C52F4A" w:rsidRPr="00605EB6">
        <w:t xml:space="preserve">Je suis </w:t>
      </w:r>
      <w:r w:rsidR="00C52F4A" w:rsidRPr="00605EB6">
        <w:lastRenderedPageBreak/>
        <w:t>ainsi</w:t>
      </w:r>
      <w:r>
        <w:t xml:space="preserve">, </w:t>
      </w:r>
      <w:r w:rsidR="00C52F4A" w:rsidRPr="00605EB6">
        <w:t>devenu</w:t>
      </w:r>
      <w:r>
        <w:t xml:space="preserve">, </w:t>
      </w:r>
      <w:r w:rsidR="00C52F4A" w:rsidRPr="00605EB6">
        <w:t>à mon tour</w:t>
      </w:r>
      <w:r>
        <w:t xml:space="preserve">, </w:t>
      </w:r>
      <w:r w:rsidR="00C52F4A" w:rsidRPr="00605EB6">
        <w:t>le chef d</w:t>
      </w:r>
      <w:r>
        <w:t>’</w:t>
      </w:r>
      <w:r w:rsidR="00C52F4A" w:rsidRPr="00605EB6">
        <w:t>une importante maison de banque</w:t>
      </w:r>
      <w:r>
        <w:t xml:space="preserve">. </w:t>
      </w:r>
      <w:r w:rsidR="00C52F4A" w:rsidRPr="00605EB6">
        <w:t>Fardeau lourd à porter</w:t>
      </w:r>
      <w:r>
        <w:t xml:space="preserve">, </w:t>
      </w:r>
      <w:r w:rsidR="00C52F4A" w:rsidRPr="00605EB6">
        <w:t>monsieur le baron</w:t>
      </w:r>
      <w:r>
        <w:t xml:space="preserve">, </w:t>
      </w:r>
      <w:r w:rsidR="00C52F4A" w:rsidRPr="00605EB6">
        <w:t>tâche rude et souvent difficile à remplir</w:t>
      </w:r>
      <w:r>
        <w:t>.</w:t>
      </w:r>
    </w:p>
    <w:p w14:paraId="6B263F5B" w14:textId="77777777" w:rsidR="00C474C1" w:rsidRDefault="00C474C1" w:rsidP="00C52F4A">
      <w:r>
        <w:t>» </w:t>
      </w:r>
      <w:r w:rsidR="00C52F4A" w:rsidRPr="00605EB6">
        <w:t>Mais je vous parle en ce moment de choses qui ne vous intéressent guère</w:t>
      </w:r>
      <w:r>
        <w:t>.</w:t>
      </w:r>
    </w:p>
    <w:p w14:paraId="422AFC02" w14:textId="06AF6B08" w:rsidR="00C474C1" w:rsidRDefault="0094609C" w:rsidP="00C52F4A">
      <w:r>
        <w:t>— </w:t>
      </w:r>
      <w:r w:rsidR="00C52F4A" w:rsidRPr="00605EB6">
        <w:t>Ne le croyez point</w:t>
      </w:r>
      <w:r w:rsidR="00C474C1">
        <w:t xml:space="preserve">, </w:t>
      </w:r>
      <w:r w:rsidR="00C52F4A" w:rsidRPr="00605EB6">
        <w:t>monsieur</w:t>
      </w:r>
      <w:r w:rsidR="00C474C1">
        <w:t xml:space="preserve"> ; </w:t>
      </w:r>
      <w:r w:rsidR="00C52F4A" w:rsidRPr="00605EB6">
        <w:t>il est toujours agréable d</w:t>
      </w:r>
      <w:r w:rsidR="00C474C1">
        <w:t>’</w:t>
      </w:r>
      <w:r w:rsidR="00C52F4A" w:rsidRPr="00605EB6">
        <w:t>entendre parler des personnes que l</w:t>
      </w:r>
      <w:r w:rsidR="00C474C1">
        <w:t>’</w:t>
      </w:r>
      <w:r w:rsidR="00C52F4A" w:rsidRPr="00605EB6">
        <w:t>on a connues</w:t>
      </w:r>
      <w:r w:rsidR="00C474C1">
        <w:t>.</w:t>
      </w:r>
    </w:p>
    <w:p w14:paraId="143FAE89" w14:textId="184D9806" w:rsidR="00C474C1" w:rsidRDefault="0094609C" w:rsidP="00C52F4A">
      <w:r>
        <w:t>— </w:t>
      </w:r>
      <w:r w:rsidR="00C52F4A" w:rsidRPr="00605EB6">
        <w:t>D</w:t>
      </w:r>
      <w:r w:rsidR="00C474C1">
        <w:t>’</w:t>
      </w:r>
      <w:r w:rsidR="00C52F4A" w:rsidRPr="00605EB6">
        <w:t>ailleurs</w:t>
      </w:r>
      <w:r w:rsidR="00C474C1">
        <w:t xml:space="preserve">, </w:t>
      </w:r>
      <w:r w:rsidR="00C52F4A" w:rsidRPr="00605EB6">
        <w:t>monsieur le baron</w:t>
      </w:r>
      <w:r w:rsidR="00C474C1">
        <w:t xml:space="preserve">, </w:t>
      </w:r>
      <w:r w:rsidR="00C52F4A" w:rsidRPr="00605EB6">
        <w:t>avant de vous faire connaître l</w:t>
      </w:r>
      <w:r w:rsidR="00C474C1">
        <w:t>’</w:t>
      </w:r>
      <w:r w:rsidR="00C52F4A" w:rsidRPr="00605EB6">
        <w:t>objet de ma visite</w:t>
      </w:r>
      <w:r w:rsidR="00C474C1">
        <w:t xml:space="preserve">, </w:t>
      </w:r>
      <w:r w:rsidR="00C52F4A" w:rsidRPr="00605EB6">
        <w:t>j</w:t>
      </w:r>
      <w:r w:rsidR="00C474C1">
        <w:t>’</w:t>
      </w:r>
      <w:r w:rsidR="00C52F4A" w:rsidRPr="00605EB6">
        <w:t>ai cru devoir vous éclairer sur ma position actuelle</w:t>
      </w:r>
      <w:r w:rsidR="00C474C1">
        <w:t>.</w:t>
      </w:r>
    </w:p>
    <w:p w14:paraId="20D06A84" w14:textId="77777777" w:rsidR="00C474C1" w:rsidRDefault="00C52F4A" w:rsidP="00C52F4A">
      <w:r w:rsidRPr="00605EB6">
        <w:t>Le baron s</w:t>
      </w:r>
      <w:r w:rsidR="00C474C1">
        <w:t>’</w:t>
      </w:r>
      <w:r w:rsidRPr="00605EB6">
        <w:t>inclina</w:t>
      </w:r>
      <w:r w:rsidR="00C474C1">
        <w:t>.</w:t>
      </w:r>
    </w:p>
    <w:p w14:paraId="04A8E1BE" w14:textId="3AFC3FAD" w:rsidR="00C474C1" w:rsidRDefault="0094609C" w:rsidP="00C52F4A">
      <w:r>
        <w:t>— </w:t>
      </w:r>
      <w:r w:rsidR="00C52F4A" w:rsidRPr="00605EB6">
        <w:t>Ne restez pas debout</w:t>
      </w:r>
      <w:r w:rsidR="00C474C1">
        <w:t xml:space="preserve">, </w:t>
      </w:r>
      <w:r w:rsidR="00C52F4A" w:rsidRPr="00605EB6">
        <w:t>je vous prie</w:t>
      </w:r>
      <w:r w:rsidR="00C474C1">
        <w:t xml:space="preserve">, </w:t>
      </w:r>
      <w:r w:rsidR="00C52F4A" w:rsidRPr="00605EB6">
        <w:t>monsieur Van Ossen</w:t>
      </w:r>
      <w:r w:rsidR="00C474C1">
        <w:t xml:space="preserve">, </w:t>
      </w:r>
      <w:r w:rsidR="00C52F4A" w:rsidRPr="00605EB6">
        <w:t>dit-il</w:t>
      </w:r>
      <w:r w:rsidR="00C474C1">
        <w:t xml:space="preserve"> ; </w:t>
      </w:r>
      <w:r w:rsidR="00C52F4A" w:rsidRPr="00605EB6">
        <w:t>voici un siège</w:t>
      </w:r>
      <w:r w:rsidR="00C474C1">
        <w:t xml:space="preserve">, </w:t>
      </w:r>
      <w:r w:rsidR="00C52F4A" w:rsidRPr="00605EB6">
        <w:t>veuillez vous asseoir</w:t>
      </w:r>
      <w:r w:rsidR="00C474C1">
        <w:t>.</w:t>
      </w:r>
    </w:p>
    <w:p w14:paraId="4BA3218D" w14:textId="4531969C" w:rsidR="00C474C1" w:rsidRDefault="0094609C" w:rsidP="00C52F4A">
      <w:r>
        <w:t>— </w:t>
      </w:r>
      <w:r w:rsidR="00C52F4A" w:rsidRPr="00605EB6">
        <w:t>Merci</w:t>
      </w:r>
      <w:r w:rsidR="00C474C1">
        <w:t xml:space="preserve"> ! </w:t>
      </w:r>
      <w:r w:rsidR="00C52F4A" w:rsidRPr="00605EB6">
        <w:t>Voici ce qui m</w:t>
      </w:r>
      <w:r w:rsidR="00C474C1">
        <w:t>’</w:t>
      </w:r>
      <w:r w:rsidR="00C52F4A" w:rsidRPr="00605EB6">
        <w:t>amène chez vous</w:t>
      </w:r>
      <w:r w:rsidR="00C474C1">
        <w:t xml:space="preserve">, </w:t>
      </w:r>
      <w:r w:rsidR="00C52F4A" w:rsidRPr="00605EB6">
        <w:t>monsieur le baron</w:t>
      </w:r>
      <w:r w:rsidR="00C474C1">
        <w:t xml:space="preserve"> : </w:t>
      </w:r>
      <w:r w:rsidR="00C52F4A" w:rsidRPr="00605EB6">
        <w:t>nous avons à notre banque un vieux compte que je désire régler</w:t>
      </w:r>
      <w:r w:rsidR="00C474C1">
        <w:t xml:space="preserve"> : </w:t>
      </w:r>
      <w:r w:rsidR="00C52F4A" w:rsidRPr="00605EB6">
        <w:t>il s</w:t>
      </w:r>
      <w:r w:rsidR="00C474C1">
        <w:t>’</w:t>
      </w:r>
      <w:r w:rsidR="00C52F4A" w:rsidRPr="00605EB6">
        <w:t>agit d</w:t>
      </w:r>
      <w:r w:rsidR="00C474C1">
        <w:t>’</w:t>
      </w:r>
      <w:r w:rsidR="00C52F4A" w:rsidRPr="00605EB6">
        <w:t>une somme versée dans notre caisse</w:t>
      </w:r>
      <w:r w:rsidR="00C474C1">
        <w:t xml:space="preserve">, </w:t>
      </w:r>
      <w:r w:rsidR="00C52F4A" w:rsidRPr="00605EB6">
        <w:t>il y a de cela des années</w:t>
      </w:r>
      <w:r w:rsidR="00C474C1">
        <w:t xml:space="preserve">, </w:t>
      </w:r>
      <w:r w:rsidR="00C52F4A" w:rsidRPr="00605EB6">
        <w:t>et qui est devenue considérable par l</w:t>
      </w:r>
      <w:r w:rsidR="00C474C1">
        <w:t>’</w:t>
      </w:r>
      <w:r w:rsidR="00C52F4A" w:rsidRPr="00605EB6">
        <w:t>accumulation des bénéfices ajoutés au capital chaque année</w:t>
      </w:r>
      <w:r w:rsidR="00C474C1">
        <w:t xml:space="preserve">, </w:t>
      </w:r>
      <w:r w:rsidR="00C52F4A" w:rsidRPr="00605EB6">
        <w:t>après la balance des comptes de l</w:t>
      </w:r>
      <w:r w:rsidR="00C474C1">
        <w:t>’</w:t>
      </w:r>
      <w:r w:rsidR="00C52F4A" w:rsidRPr="00605EB6">
        <w:t>exercice</w:t>
      </w:r>
      <w:r w:rsidR="00C474C1">
        <w:t>.</w:t>
      </w:r>
    </w:p>
    <w:p w14:paraId="72FE90C6" w14:textId="3186CBC8" w:rsidR="00C474C1" w:rsidRDefault="0094609C" w:rsidP="00C52F4A">
      <w:r>
        <w:t>— </w:t>
      </w:r>
      <w:r w:rsidR="00C52F4A" w:rsidRPr="00605EB6">
        <w:t>Ah</w:t>
      </w:r>
      <w:r w:rsidR="00C474C1">
        <w:t xml:space="preserve"> ! </w:t>
      </w:r>
      <w:r w:rsidR="00C52F4A" w:rsidRPr="00605EB6">
        <w:t>fit le baron en ouvrant de grands yeux</w:t>
      </w:r>
      <w:r w:rsidR="00C474C1">
        <w:t>.</w:t>
      </w:r>
    </w:p>
    <w:p w14:paraId="79A571F5" w14:textId="2D35ED59" w:rsidR="00C474C1" w:rsidRDefault="0094609C" w:rsidP="00C52F4A">
      <w:r>
        <w:t>— </w:t>
      </w:r>
      <w:r w:rsidR="00C52F4A" w:rsidRPr="00605EB6">
        <w:t>Ce n</w:t>
      </w:r>
      <w:r w:rsidR="00C474C1">
        <w:t>’</w:t>
      </w:r>
      <w:r w:rsidR="00C52F4A" w:rsidRPr="00605EB6">
        <w:t>est point à des centaines de mille francs que s</w:t>
      </w:r>
      <w:r w:rsidR="00C474C1">
        <w:t>’</w:t>
      </w:r>
      <w:r w:rsidR="00C52F4A" w:rsidRPr="00605EB6">
        <w:t>élève ce capital</w:t>
      </w:r>
      <w:r w:rsidR="00C474C1">
        <w:t xml:space="preserve">, </w:t>
      </w:r>
      <w:r w:rsidR="00C52F4A" w:rsidRPr="00605EB6">
        <w:t>mais à des millions</w:t>
      </w:r>
      <w:r w:rsidR="00C474C1">
        <w:t>.</w:t>
      </w:r>
    </w:p>
    <w:p w14:paraId="521728CB" w14:textId="77777777" w:rsidR="00C474C1" w:rsidRDefault="00C52F4A" w:rsidP="00C52F4A">
      <w:r w:rsidRPr="00605EB6">
        <w:t>Le baron éprouva un saisissement qui lui coupa la respiration</w:t>
      </w:r>
      <w:r w:rsidR="00C474C1">
        <w:t>.</w:t>
      </w:r>
    </w:p>
    <w:p w14:paraId="4B3460A3" w14:textId="7906EEA7" w:rsidR="00C474C1" w:rsidRDefault="0094609C" w:rsidP="00C52F4A">
      <w:r>
        <w:t>— </w:t>
      </w:r>
      <w:r w:rsidR="00C52F4A" w:rsidRPr="00605EB6">
        <w:t>Nous sommes habitués</w:t>
      </w:r>
      <w:r w:rsidR="00C474C1">
        <w:t xml:space="preserve">, </w:t>
      </w:r>
      <w:r w:rsidR="00C52F4A" w:rsidRPr="00605EB6">
        <w:t>dans notre maison</w:t>
      </w:r>
      <w:r w:rsidR="00C474C1">
        <w:t xml:space="preserve">, </w:t>
      </w:r>
      <w:r w:rsidR="00C52F4A" w:rsidRPr="00605EB6">
        <w:t>continua le banquier</w:t>
      </w:r>
      <w:r w:rsidR="00C474C1">
        <w:t xml:space="preserve">, </w:t>
      </w:r>
      <w:r w:rsidR="00C52F4A" w:rsidRPr="00605EB6">
        <w:t>à manier des centaines de millions</w:t>
      </w:r>
      <w:r w:rsidR="00C474C1">
        <w:t xml:space="preserve"> : </w:t>
      </w:r>
      <w:r w:rsidR="00C52F4A" w:rsidRPr="00605EB6">
        <w:t>dix</w:t>
      </w:r>
      <w:r w:rsidR="00C474C1">
        <w:t xml:space="preserve">, </w:t>
      </w:r>
      <w:r w:rsidR="00C52F4A" w:rsidRPr="00605EB6">
        <w:t>quinze</w:t>
      </w:r>
      <w:r w:rsidR="00C474C1">
        <w:t xml:space="preserve">, </w:t>
      </w:r>
      <w:r w:rsidR="00C52F4A" w:rsidRPr="00605EB6">
        <w:t>vingt ou trente millions de plus</w:t>
      </w:r>
      <w:r w:rsidR="00C474C1">
        <w:t xml:space="preserve">, </w:t>
      </w:r>
      <w:r w:rsidR="00C52F4A" w:rsidRPr="00605EB6">
        <w:t>ce n</w:t>
      </w:r>
      <w:r w:rsidR="00C474C1">
        <w:t>’</w:t>
      </w:r>
      <w:r w:rsidR="00C52F4A" w:rsidRPr="00605EB6">
        <w:t>est pas bien gênant</w:t>
      </w:r>
      <w:r w:rsidR="00C474C1">
        <w:t xml:space="preserve"> ; </w:t>
      </w:r>
      <w:r w:rsidR="00C52F4A" w:rsidRPr="00605EB6">
        <w:lastRenderedPageBreak/>
        <w:t>toutefois</w:t>
      </w:r>
      <w:r w:rsidR="00C474C1">
        <w:t xml:space="preserve">, </w:t>
      </w:r>
      <w:r w:rsidR="00C52F4A" w:rsidRPr="00605EB6">
        <w:t>monsieur le baron</w:t>
      </w:r>
      <w:r w:rsidR="00C474C1">
        <w:t xml:space="preserve">, </w:t>
      </w:r>
      <w:r w:rsidR="00C52F4A" w:rsidRPr="00605EB6">
        <w:t>le compte dont il s</w:t>
      </w:r>
      <w:r w:rsidR="00C474C1">
        <w:t>’</w:t>
      </w:r>
      <w:r w:rsidR="00C52F4A" w:rsidRPr="00605EB6">
        <w:t>agit et qui grossit toujours ne peut pas s</w:t>
      </w:r>
      <w:r w:rsidR="00C474C1">
        <w:t>’</w:t>
      </w:r>
      <w:r w:rsidR="00C52F4A" w:rsidRPr="00605EB6">
        <w:t>éterniser sur nos livres</w:t>
      </w:r>
      <w:r w:rsidR="00C474C1">
        <w:t xml:space="preserve">, </w:t>
      </w:r>
      <w:r w:rsidR="00C52F4A" w:rsidRPr="00605EB6">
        <w:t>et</w:t>
      </w:r>
      <w:r w:rsidR="00C474C1">
        <w:t xml:space="preserve">, </w:t>
      </w:r>
      <w:r w:rsidR="00C52F4A" w:rsidRPr="00605EB6">
        <w:t>je vous le répète</w:t>
      </w:r>
      <w:r w:rsidR="00C474C1">
        <w:t xml:space="preserve">, </w:t>
      </w:r>
      <w:r w:rsidR="00C52F4A" w:rsidRPr="00605EB6">
        <w:t>je désire le solder</w:t>
      </w:r>
      <w:r w:rsidR="00C474C1">
        <w:t>.</w:t>
      </w:r>
    </w:p>
    <w:p w14:paraId="587366A0" w14:textId="52F80989" w:rsidR="00C474C1" w:rsidRDefault="0094609C" w:rsidP="00C52F4A">
      <w:r>
        <w:t>— </w:t>
      </w:r>
      <w:r w:rsidR="00C52F4A" w:rsidRPr="00605EB6">
        <w:t>Et pour cela</w:t>
      </w:r>
      <w:r w:rsidR="00C474C1">
        <w:t xml:space="preserve">, </w:t>
      </w:r>
      <w:r w:rsidR="00C52F4A" w:rsidRPr="00605EB6">
        <w:t>monsieur Van Ossen</w:t>
      </w:r>
      <w:r w:rsidR="00C474C1">
        <w:t xml:space="preserve">, </w:t>
      </w:r>
      <w:r w:rsidR="00C52F4A" w:rsidRPr="00605EB6">
        <w:t>dit le baron d</w:t>
      </w:r>
      <w:r w:rsidR="00C474C1">
        <w:t>’</w:t>
      </w:r>
      <w:r w:rsidR="00C52F4A" w:rsidRPr="00605EB6">
        <w:t>une voix étranglée par l</w:t>
      </w:r>
      <w:r w:rsidR="00C474C1">
        <w:t>’</w:t>
      </w:r>
      <w:r w:rsidR="00C52F4A" w:rsidRPr="00605EB6">
        <w:t>émotion</w:t>
      </w:r>
      <w:r w:rsidR="00C474C1">
        <w:t xml:space="preserve">, </w:t>
      </w:r>
      <w:r w:rsidR="00C52F4A" w:rsidRPr="00605EB6">
        <w:t>vous avez besoin de moi</w:t>
      </w:r>
      <w:r w:rsidR="00C474C1">
        <w:t> ?</w:t>
      </w:r>
    </w:p>
    <w:p w14:paraId="30379699" w14:textId="63FD6CA1" w:rsidR="00C474C1" w:rsidRDefault="0094609C" w:rsidP="00C52F4A">
      <w:r>
        <w:t>— </w:t>
      </w:r>
      <w:r w:rsidR="00C52F4A" w:rsidRPr="00605EB6">
        <w:t>Absolument besoin de vous</w:t>
      </w:r>
      <w:r w:rsidR="00C474C1">
        <w:t xml:space="preserve">, </w:t>
      </w:r>
      <w:r w:rsidR="00C52F4A" w:rsidRPr="00605EB6">
        <w:t>monsieur le baron</w:t>
      </w:r>
      <w:r w:rsidR="00C474C1">
        <w:t>.</w:t>
      </w:r>
    </w:p>
    <w:p w14:paraId="156AF906" w14:textId="77777777" w:rsidR="00C474C1" w:rsidRDefault="00C52F4A" w:rsidP="00C52F4A">
      <w:r w:rsidRPr="00605EB6">
        <w:t>Les pupilles du baron se dilatèrent</w:t>
      </w:r>
      <w:r w:rsidR="00C474C1">
        <w:t>.</w:t>
      </w:r>
    </w:p>
    <w:p w14:paraId="0506BB90" w14:textId="24769963" w:rsidR="00C474C1" w:rsidRDefault="0094609C" w:rsidP="00C52F4A">
      <w:r>
        <w:t>— </w:t>
      </w:r>
      <w:r w:rsidR="00C52F4A" w:rsidRPr="00605EB6">
        <w:t>Mon Dieu</w:t>
      </w:r>
      <w:r w:rsidR="00C474C1">
        <w:t xml:space="preserve">, </w:t>
      </w:r>
      <w:r w:rsidR="00C52F4A" w:rsidRPr="00605EB6">
        <w:t>fit négligemment le banquier</w:t>
      </w:r>
      <w:r w:rsidR="00C474C1">
        <w:t xml:space="preserve">, </w:t>
      </w:r>
      <w:r w:rsidR="00C52F4A" w:rsidRPr="00605EB6">
        <w:t>c</w:t>
      </w:r>
      <w:r w:rsidR="00C474C1">
        <w:t>’</w:t>
      </w:r>
      <w:r w:rsidR="00C52F4A" w:rsidRPr="00605EB6">
        <w:t>est probablement entre vos mains que je verserai les millions</w:t>
      </w:r>
      <w:r w:rsidR="00C474C1">
        <w:t>.</w:t>
      </w:r>
    </w:p>
    <w:p w14:paraId="7AAC2A22" w14:textId="77777777" w:rsidR="00C474C1" w:rsidRDefault="00C52F4A" w:rsidP="00C52F4A">
      <w:r w:rsidRPr="00605EB6">
        <w:t>Cette fois</w:t>
      </w:r>
      <w:r w:rsidR="00C474C1">
        <w:t xml:space="preserve">, </w:t>
      </w:r>
      <w:r w:rsidRPr="00605EB6">
        <w:t>de Simaise eut l</w:t>
      </w:r>
      <w:r w:rsidR="00C474C1">
        <w:t>’</w:t>
      </w:r>
      <w:r w:rsidRPr="00605EB6">
        <w:t>éblouissement du vertige</w:t>
      </w:r>
      <w:r w:rsidR="00C474C1">
        <w:t>.</w:t>
      </w:r>
    </w:p>
    <w:p w14:paraId="5F93EC70" w14:textId="638FEF50" w:rsidR="00C474C1" w:rsidRDefault="0094609C" w:rsidP="00C52F4A">
      <w:r>
        <w:t>— </w:t>
      </w:r>
      <w:r w:rsidR="00C52F4A" w:rsidRPr="00605EB6">
        <w:t>J</w:t>
      </w:r>
      <w:r w:rsidR="00C474C1">
        <w:t>’</w:t>
      </w:r>
      <w:r w:rsidR="00C52F4A" w:rsidRPr="00605EB6">
        <w:t>avais eu l</w:t>
      </w:r>
      <w:r w:rsidR="00C474C1">
        <w:t>’</w:t>
      </w:r>
      <w:r w:rsidR="00C52F4A" w:rsidRPr="00605EB6">
        <w:t>intention</w:t>
      </w:r>
      <w:r w:rsidR="00C474C1">
        <w:t xml:space="preserve">, </w:t>
      </w:r>
      <w:r w:rsidR="00C52F4A" w:rsidRPr="00605EB6">
        <w:t xml:space="preserve">poursuivit </w:t>
      </w:r>
      <w:r w:rsidR="00C474C1">
        <w:t>M. </w:t>
      </w:r>
      <w:r w:rsidR="00C52F4A" w:rsidRPr="00605EB6">
        <w:t>Van Ossen</w:t>
      </w:r>
      <w:r w:rsidR="00C474C1">
        <w:t xml:space="preserve">, </w:t>
      </w:r>
      <w:r w:rsidR="00C52F4A" w:rsidRPr="00605EB6">
        <w:t>de vous prier de venir à Amsterdam</w:t>
      </w:r>
      <w:r w:rsidR="00C474C1">
        <w:t xml:space="preserve">, </w:t>
      </w:r>
      <w:r w:rsidR="00C52F4A" w:rsidRPr="00605EB6">
        <w:t>afin de causer et de m</w:t>
      </w:r>
      <w:r w:rsidR="00C474C1">
        <w:t>’</w:t>
      </w:r>
      <w:r w:rsidR="00C52F4A" w:rsidRPr="00605EB6">
        <w:t>entendre avec vous au sujet de cette affaire</w:t>
      </w:r>
      <w:r w:rsidR="00C474C1">
        <w:t xml:space="preserve">, </w:t>
      </w:r>
      <w:r w:rsidR="00C52F4A" w:rsidRPr="00605EB6">
        <w:t>très sérieuse</w:t>
      </w:r>
      <w:r w:rsidR="00C474C1">
        <w:t xml:space="preserve">, </w:t>
      </w:r>
      <w:r w:rsidR="00C52F4A" w:rsidRPr="00605EB6">
        <w:t>comme vous le voyez</w:t>
      </w:r>
      <w:r w:rsidR="00C474C1">
        <w:t xml:space="preserve"> ; </w:t>
      </w:r>
      <w:r w:rsidR="00C52F4A" w:rsidRPr="00605EB6">
        <w:t>mais j</w:t>
      </w:r>
      <w:r w:rsidR="00C474C1">
        <w:t>’</w:t>
      </w:r>
      <w:r w:rsidR="00C52F4A" w:rsidRPr="00605EB6">
        <w:t>ai pensé qu</w:t>
      </w:r>
      <w:r w:rsidR="00C474C1">
        <w:t>’</w:t>
      </w:r>
      <w:r w:rsidR="00C52F4A" w:rsidRPr="00605EB6">
        <w:t>il était plus convenable que je vinsse moi-même vous trouver</w:t>
      </w:r>
      <w:r w:rsidR="00C474C1">
        <w:t>.</w:t>
      </w:r>
    </w:p>
    <w:p w14:paraId="332B265B" w14:textId="6693B060" w:rsidR="00C474C1" w:rsidRDefault="0094609C" w:rsidP="00C52F4A">
      <w:r>
        <w:t>— </w:t>
      </w:r>
      <w:r w:rsidR="00C52F4A" w:rsidRPr="00605EB6">
        <w:t>Comment</w:t>
      </w:r>
      <w:r w:rsidR="00C474C1">
        <w:t xml:space="preserve">, </w:t>
      </w:r>
      <w:r w:rsidR="00C52F4A" w:rsidRPr="00605EB6">
        <w:t>monsieur</w:t>
      </w:r>
      <w:r w:rsidR="00C474C1">
        <w:t xml:space="preserve">, </w:t>
      </w:r>
      <w:r w:rsidR="00C52F4A" w:rsidRPr="00605EB6">
        <w:t>vous avez fait exprès ce voyage</w:t>
      </w:r>
      <w:r w:rsidR="00C474C1">
        <w:t> ?</w:t>
      </w:r>
    </w:p>
    <w:p w14:paraId="44F701C9" w14:textId="6715BDE2" w:rsidR="00C474C1" w:rsidRDefault="0094609C" w:rsidP="00C52F4A">
      <w:r>
        <w:t>— </w:t>
      </w:r>
      <w:r w:rsidR="00C52F4A" w:rsidRPr="00605EB6">
        <w:t>Pas précisément</w:t>
      </w:r>
      <w:r w:rsidR="00C474C1">
        <w:t xml:space="preserve"> ; </w:t>
      </w:r>
      <w:r w:rsidR="00C52F4A" w:rsidRPr="00605EB6">
        <w:t>quelques autres affaires m</w:t>
      </w:r>
      <w:r w:rsidR="00C474C1">
        <w:t>’</w:t>
      </w:r>
      <w:r w:rsidR="00C52F4A" w:rsidRPr="00605EB6">
        <w:t>appelaient à Paris</w:t>
      </w:r>
      <w:r w:rsidR="00C474C1">
        <w:t>.</w:t>
      </w:r>
    </w:p>
    <w:p w14:paraId="1C1E40E6" w14:textId="6F4611A9" w:rsidR="00C474C1" w:rsidRDefault="0094609C" w:rsidP="00C52F4A">
      <w:r>
        <w:t>— </w:t>
      </w:r>
      <w:r w:rsidR="00C52F4A" w:rsidRPr="00605EB6">
        <w:t>Je me serais rendu avec empressement à votre appel</w:t>
      </w:r>
      <w:r w:rsidR="00C474C1">
        <w:t>.</w:t>
      </w:r>
    </w:p>
    <w:p w14:paraId="242E481B" w14:textId="6F1D88E5" w:rsidR="00C474C1" w:rsidRDefault="0094609C" w:rsidP="00C52F4A">
      <w:r>
        <w:t>— </w:t>
      </w:r>
      <w:r w:rsidR="00C52F4A" w:rsidRPr="00605EB6">
        <w:t>Je n</w:t>
      </w:r>
      <w:r w:rsidR="00C474C1">
        <w:t>’</w:t>
      </w:r>
      <w:r w:rsidR="00C52F4A" w:rsidRPr="00605EB6">
        <w:t>en doute pas</w:t>
      </w:r>
      <w:r w:rsidR="00C474C1">
        <w:t xml:space="preserve">, </w:t>
      </w:r>
      <w:r w:rsidR="00C52F4A" w:rsidRPr="00605EB6">
        <w:t>monsieur le baron</w:t>
      </w:r>
      <w:r w:rsidR="00C474C1">
        <w:t>.</w:t>
      </w:r>
    </w:p>
    <w:p w14:paraId="3C529BA9" w14:textId="059C616D" w:rsidR="00C474C1" w:rsidRDefault="0094609C" w:rsidP="00C52F4A">
      <w:r>
        <w:t>— </w:t>
      </w:r>
      <w:r w:rsidR="00C52F4A" w:rsidRPr="00605EB6">
        <w:t>Enfin</w:t>
      </w:r>
      <w:r w:rsidR="00C474C1">
        <w:t xml:space="preserve">, </w:t>
      </w:r>
      <w:r w:rsidR="00C52F4A" w:rsidRPr="00605EB6">
        <w:t>monsieur Van Ossen</w:t>
      </w:r>
      <w:r w:rsidR="00C474C1">
        <w:t xml:space="preserve">, </w:t>
      </w:r>
      <w:r w:rsidR="00C52F4A" w:rsidRPr="00605EB6">
        <w:t>cette somme de</w:t>
      </w:r>
      <w:r w:rsidR="00C474C1">
        <w:t>…</w:t>
      </w:r>
    </w:p>
    <w:p w14:paraId="2009C5B0" w14:textId="7B859908" w:rsidR="00C474C1" w:rsidRDefault="0094609C" w:rsidP="00C52F4A">
      <w:r>
        <w:t>— </w:t>
      </w:r>
      <w:r w:rsidR="00C52F4A" w:rsidRPr="00605EB6">
        <w:t>De plusieurs millions</w:t>
      </w:r>
      <w:r w:rsidR="00C474C1">
        <w:t>.</w:t>
      </w:r>
    </w:p>
    <w:p w14:paraId="20F7C8C1" w14:textId="4F5DCF3A" w:rsidR="00C474C1" w:rsidRDefault="0094609C" w:rsidP="00C52F4A">
      <w:r>
        <w:t>— </w:t>
      </w:r>
      <w:r w:rsidR="00C52F4A" w:rsidRPr="00605EB6">
        <w:t>D</w:t>
      </w:r>
      <w:r w:rsidR="00C474C1">
        <w:t>’</w:t>
      </w:r>
      <w:r w:rsidR="00C52F4A" w:rsidRPr="00605EB6">
        <w:t>où vient-elle</w:t>
      </w:r>
      <w:r w:rsidR="00C474C1">
        <w:t> ?</w:t>
      </w:r>
    </w:p>
    <w:p w14:paraId="352662F2" w14:textId="283002DC" w:rsidR="00C474C1" w:rsidRDefault="0094609C" w:rsidP="00C52F4A">
      <w:r>
        <w:t>— </w:t>
      </w:r>
      <w:r w:rsidR="00C52F4A" w:rsidRPr="00605EB6">
        <w:t>De Batavia</w:t>
      </w:r>
      <w:r w:rsidR="00C474C1">
        <w:t>.</w:t>
      </w:r>
    </w:p>
    <w:p w14:paraId="71EC8566" w14:textId="77777777" w:rsidR="00C474C1" w:rsidRDefault="00C52F4A" w:rsidP="00C52F4A">
      <w:r w:rsidRPr="00605EB6">
        <w:lastRenderedPageBreak/>
        <w:t>Le baron fit un bond sur son siège</w:t>
      </w:r>
      <w:r w:rsidR="00C474C1">
        <w:t>.</w:t>
      </w:r>
    </w:p>
    <w:p w14:paraId="7360846A" w14:textId="44B2ED01" w:rsidR="00C474C1" w:rsidRDefault="0094609C" w:rsidP="00C52F4A">
      <w:r>
        <w:t>— </w:t>
      </w:r>
      <w:r w:rsidR="00C52F4A" w:rsidRPr="00605EB6">
        <w:t>Ces millions</w:t>
      </w:r>
      <w:r w:rsidR="00C474C1">
        <w:t xml:space="preserve">, </w:t>
      </w:r>
      <w:r w:rsidR="00C52F4A" w:rsidRPr="00605EB6">
        <w:t>monsieur de Simaise</w:t>
      </w:r>
      <w:r w:rsidR="00C474C1">
        <w:t xml:space="preserve">, </w:t>
      </w:r>
      <w:r w:rsidR="00C52F4A" w:rsidRPr="00605EB6">
        <w:t>font partie de l</w:t>
      </w:r>
      <w:r w:rsidR="00C474C1">
        <w:t>’</w:t>
      </w:r>
      <w:r w:rsidR="00C52F4A" w:rsidRPr="00605EB6">
        <w:t>héritage du défunt marquis de Chamarande</w:t>
      </w:r>
      <w:r w:rsidR="00C474C1">
        <w:t xml:space="preserve">, </w:t>
      </w:r>
      <w:r w:rsidR="00C52F4A" w:rsidRPr="00605EB6">
        <w:t>votre frère</w:t>
      </w:r>
      <w:r w:rsidR="00C474C1">
        <w:t>.</w:t>
      </w:r>
    </w:p>
    <w:p w14:paraId="0E6BA41D" w14:textId="389ED8EF" w:rsidR="00C474C1" w:rsidRDefault="0094609C" w:rsidP="00C52F4A">
      <w:r>
        <w:t>— </w:t>
      </w:r>
      <w:r w:rsidR="00C52F4A" w:rsidRPr="00605EB6">
        <w:t>En vérité</w:t>
      </w:r>
      <w:r w:rsidR="00C474C1">
        <w:t xml:space="preserve">, </w:t>
      </w:r>
      <w:r w:rsidR="00C52F4A" w:rsidRPr="00605EB6">
        <w:t>monsieur</w:t>
      </w:r>
      <w:r w:rsidR="00C474C1">
        <w:t> !</w:t>
      </w:r>
    </w:p>
    <w:p w14:paraId="1CE6988D" w14:textId="17E37E10" w:rsidR="00C474C1" w:rsidRDefault="0094609C" w:rsidP="00C52F4A">
      <w:r>
        <w:t>— </w:t>
      </w:r>
      <w:r w:rsidR="00C52F4A" w:rsidRPr="00605EB6">
        <w:t>Je sais que vous ignorez certaines choses</w:t>
      </w:r>
      <w:r w:rsidR="00C474C1">
        <w:t xml:space="preserve"> ; </w:t>
      </w:r>
      <w:r w:rsidR="00C52F4A" w:rsidRPr="00605EB6">
        <w:t>je vais vous instruire</w:t>
      </w:r>
      <w:r w:rsidR="00C474C1">
        <w:t> :</w:t>
      </w:r>
    </w:p>
    <w:p w14:paraId="559EC4A2" w14:textId="77777777" w:rsidR="00C474C1" w:rsidRDefault="00C474C1" w:rsidP="00C52F4A">
      <w:r>
        <w:t>» </w:t>
      </w:r>
      <w:r w:rsidR="00C52F4A" w:rsidRPr="00605EB6">
        <w:t>Après la mort de Philippe de Villiers</w:t>
      </w:r>
      <w:r>
        <w:t xml:space="preserve">, </w:t>
      </w:r>
      <w:r w:rsidR="00C52F4A" w:rsidRPr="00605EB6">
        <w:t>dont</w:t>
      </w:r>
      <w:r>
        <w:t xml:space="preserve">, </w:t>
      </w:r>
      <w:r w:rsidR="00C52F4A" w:rsidRPr="00605EB6">
        <w:t>entre parenthèses</w:t>
      </w:r>
      <w:r>
        <w:t xml:space="preserve">, </w:t>
      </w:r>
      <w:r w:rsidR="00C52F4A" w:rsidRPr="00605EB6">
        <w:t>votre frère a été l</w:t>
      </w:r>
      <w:r>
        <w:t>’</w:t>
      </w:r>
      <w:r w:rsidR="00C52F4A" w:rsidRPr="00605EB6">
        <w:t>unique héritier</w:t>
      </w:r>
      <w:r>
        <w:t xml:space="preserve">, </w:t>
      </w:r>
      <w:r w:rsidR="00C52F4A" w:rsidRPr="00605EB6">
        <w:t>il y eut un inventaire à la suite duquel les écritures commerciales furent arrêtées et tous les comptes apurés</w:t>
      </w:r>
      <w:r>
        <w:t>.</w:t>
      </w:r>
    </w:p>
    <w:p w14:paraId="2AA54F19" w14:textId="77777777" w:rsidR="00C474C1" w:rsidRDefault="00C474C1" w:rsidP="00C52F4A">
      <w:r>
        <w:t>» </w:t>
      </w:r>
      <w:r w:rsidR="00C52F4A" w:rsidRPr="00605EB6">
        <w:t>Les associés de la maison devaient à votre frère une somme supérieure à trois millions</w:t>
      </w:r>
      <w:r>
        <w:t>.</w:t>
      </w:r>
    </w:p>
    <w:p w14:paraId="5D3EE16A" w14:textId="77777777" w:rsidR="00C474C1" w:rsidRDefault="00C474C1" w:rsidP="00C52F4A">
      <w:r>
        <w:t>» </w:t>
      </w:r>
      <w:r w:rsidR="00C52F4A" w:rsidRPr="00605EB6">
        <w:t>Trois millions enlevés brusquement à une maison de commerce peuvent amener une gêne préjudiciable</w:t>
      </w:r>
      <w:r>
        <w:t xml:space="preserve">, </w:t>
      </w:r>
      <w:r w:rsidR="00C52F4A" w:rsidRPr="00605EB6">
        <w:t>en empêchant de nombreuses opérations</w:t>
      </w:r>
      <w:r>
        <w:t>.</w:t>
      </w:r>
    </w:p>
    <w:p w14:paraId="3E690967" w14:textId="1040FB06" w:rsidR="00C474C1" w:rsidRDefault="00C474C1" w:rsidP="00C52F4A">
      <w:r>
        <w:t>» </w:t>
      </w:r>
      <w:r w:rsidR="00C52F4A" w:rsidRPr="00605EB6">
        <w:t>Sans doute les associés auraient pu facilement se procurer cette somme</w:t>
      </w:r>
      <w:r>
        <w:t xml:space="preserve"> ; </w:t>
      </w:r>
      <w:r w:rsidR="00C52F4A" w:rsidRPr="00605EB6">
        <w:t>ils préférèrent demander du temps pour s</w:t>
      </w:r>
      <w:r>
        <w:t>’</w:t>
      </w:r>
      <w:r w:rsidR="00C52F4A" w:rsidRPr="00605EB6">
        <w:t>acquitter envers l</w:t>
      </w:r>
      <w:r>
        <w:t>’</w:t>
      </w:r>
      <w:r w:rsidR="00C52F4A" w:rsidRPr="00605EB6">
        <w:t xml:space="preserve">héritier de </w:t>
      </w:r>
      <w:r>
        <w:t>M. de </w:t>
      </w:r>
      <w:r w:rsidR="00C52F4A" w:rsidRPr="00605EB6">
        <w:t>Villiers</w:t>
      </w:r>
      <w:r>
        <w:t xml:space="preserve">, </w:t>
      </w:r>
      <w:r w:rsidR="00C52F4A" w:rsidRPr="00605EB6">
        <w:t>ce à quoi acquiesça votre frère</w:t>
      </w:r>
      <w:r>
        <w:t>.</w:t>
      </w:r>
    </w:p>
    <w:p w14:paraId="6B0B233D" w14:textId="77777777" w:rsidR="00C474C1" w:rsidRDefault="00C474C1" w:rsidP="00C52F4A">
      <w:r>
        <w:t>» </w:t>
      </w:r>
      <w:r w:rsidR="00C52F4A" w:rsidRPr="00605EB6">
        <w:t>Quatre ans furent consentis</w:t>
      </w:r>
      <w:r>
        <w:t>.</w:t>
      </w:r>
    </w:p>
    <w:p w14:paraId="1D1BF039" w14:textId="77777777" w:rsidR="00C474C1" w:rsidRDefault="00C474C1" w:rsidP="00C52F4A">
      <w:r>
        <w:t>» </w:t>
      </w:r>
      <w:r w:rsidR="00C52F4A" w:rsidRPr="00605EB6">
        <w:t>Naturellement</w:t>
      </w:r>
      <w:r>
        <w:t xml:space="preserve">, </w:t>
      </w:r>
      <w:r w:rsidR="00C52F4A" w:rsidRPr="00605EB6">
        <w:t>le capital</w:t>
      </w:r>
      <w:r>
        <w:t xml:space="preserve">, </w:t>
      </w:r>
      <w:r w:rsidR="00C52F4A" w:rsidRPr="00605EB6">
        <w:t>laissé à la disposition des associés</w:t>
      </w:r>
      <w:r>
        <w:t xml:space="preserve">, </w:t>
      </w:r>
      <w:r w:rsidR="00C52F4A" w:rsidRPr="00605EB6">
        <w:t>devait rapporter des intérêts</w:t>
      </w:r>
      <w:r>
        <w:t>.</w:t>
      </w:r>
    </w:p>
    <w:p w14:paraId="2449F0CF" w14:textId="32FE00D0" w:rsidR="00C474C1" w:rsidRDefault="00C474C1" w:rsidP="00C52F4A">
      <w:r>
        <w:t>» M. </w:t>
      </w:r>
      <w:r w:rsidR="00C52F4A" w:rsidRPr="00605EB6">
        <w:t>le marquis avait besoin d</w:t>
      </w:r>
      <w:r>
        <w:t>’</w:t>
      </w:r>
      <w:r w:rsidR="00C52F4A" w:rsidRPr="00605EB6">
        <w:t>être représenté à Batavia</w:t>
      </w:r>
      <w:r>
        <w:t xml:space="preserve"> ; </w:t>
      </w:r>
      <w:r w:rsidR="00C52F4A" w:rsidRPr="00605EB6">
        <w:t>il prit pour mandataire un employé de la maison Philippe de Villiers</w:t>
      </w:r>
      <w:r>
        <w:t xml:space="preserve">, </w:t>
      </w:r>
      <w:r w:rsidR="00C52F4A" w:rsidRPr="00605EB6">
        <w:t>en qui il avait une entière confiance</w:t>
      </w:r>
      <w:r>
        <w:t xml:space="preserve">, </w:t>
      </w:r>
      <w:r w:rsidR="00C52F4A" w:rsidRPr="00605EB6">
        <w:t>et qui se nommait Charles Chevry</w:t>
      </w:r>
      <w:r>
        <w:t>.</w:t>
      </w:r>
    </w:p>
    <w:p w14:paraId="1DC0CD90" w14:textId="12F84A13" w:rsidR="00C474C1" w:rsidRDefault="00C474C1" w:rsidP="00C52F4A">
      <w:r>
        <w:lastRenderedPageBreak/>
        <w:t>» </w:t>
      </w:r>
      <w:r w:rsidR="00C52F4A" w:rsidRPr="00605EB6">
        <w:t>Les quatre ans écoulés</w:t>
      </w:r>
      <w:r>
        <w:t xml:space="preserve">, </w:t>
      </w:r>
      <w:r w:rsidR="00C52F4A" w:rsidRPr="00605EB6">
        <w:t>le mandataire toucha les sommes dues à votre frère ou plutôt à ses héritiers</w:t>
      </w:r>
      <w:r>
        <w:t xml:space="preserve">, </w:t>
      </w:r>
      <w:r w:rsidR="00C52F4A" w:rsidRPr="00605EB6">
        <w:t>puisque</w:t>
      </w:r>
      <w:r>
        <w:t xml:space="preserve">, </w:t>
      </w:r>
      <w:r w:rsidR="00C52F4A" w:rsidRPr="00605EB6">
        <w:t>malheureusement</w:t>
      </w:r>
      <w:r>
        <w:t>, M. </w:t>
      </w:r>
      <w:r w:rsidR="00C52F4A" w:rsidRPr="00605EB6">
        <w:t>le marquis n</w:t>
      </w:r>
      <w:r>
        <w:t>’</w:t>
      </w:r>
      <w:r w:rsidR="00C52F4A" w:rsidRPr="00605EB6">
        <w:t>existait plus</w:t>
      </w:r>
      <w:r>
        <w:t xml:space="preserve">, </w:t>
      </w:r>
      <w:r w:rsidR="00C52F4A" w:rsidRPr="00605EB6">
        <w:t>et en fit le dépôt dans la caisse de notre banque de Batavia</w:t>
      </w:r>
      <w:r>
        <w:t>.</w:t>
      </w:r>
    </w:p>
    <w:p w14:paraId="355B661D" w14:textId="77777777" w:rsidR="00C474C1" w:rsidRDefault="00C474C1" w:rsidP="00C52F4A">
      <w:r>
        <w:t>» </w:t>
      </w:r>
      <w:r w:rsidR="00C52F4A" w:rsidRPr="00605EB6">
        <w:t>Qu</w:t>
      </w:r>
      <w:r>
        <w:t>’</w:t>
      </w:r>
      <w:r w:rsidR="00C52F4A" w:rsidRPr="00605EB6">
        <w:t>est devenu depuis le mandataire de votre frère</w:t>
      </w:r>
      <w:r>
        <w:t xml:space="preserve"> ? </w:t>
      </w:r>
      <w:r w:rsidR="00C52F4A" w:rsidRPr="00605EB6">
        <w:t>Je l</w:t>
      </w:r>
      <w:r>
        <w:t>’</w:t>
      </w:r>
      <w:r w:rsidR="00C52F4A" w:rsidRPr="00605EB6">
        <w:t>ignore</w:t>
      </w:r>
      <w:r>
        <w:t xml:space="preserve">. </w:t>
      </w:r>
      <w:r w:rsidR="00C52F4A" w:rsidRPr="00605EB6">
        <w:t>J</w:t>
      </w:r>
      <w:r>
        <w:t>’</w:t>
      </w:r>
      <w:r w:rsidR="00C52F4A" w:rsidRPr="00605EB6">
        <w:t>ai pris des informations à son sujet</w:t>
      </w:r>
      <w:r>
        <w:t xml:space="preserve">, </w:t>
      </w:r>
      <w:r w:rsidR="00C52F4A" w:rsidRPr="00605EB6">
        <w:t>sans pouvoir rien apprendre</w:t>
      </w:r>
      <w:r>
        <w:t>.</w:t>
      </w:r>
    </w:p>
    <w:p w14:paraId="765BDA1B" w14:textId="2A003B2F" w:rsidR="00C474C1" w:rsidRDefault="00C474C1" w:rsidP="00C52F4A">
      <w:r>
        <w:t>» </w:t>
      </w:r>
      <w:r w:rsidR="00C52F4A" w:rsidRPr="00605EB6">
        <w:t>Sans doute</w:t>
      </w:r>
      <w:r>
        <w:t xml:space="preserve">, </w:t>
      </w:r>
      <w:r w:rsidR="00C52F4A" w:rsidRPr="00605EB6">
        <w:t>cet homme est mort depuis longtemps</w:t>
      </w:r>
      <w:r>
        <w:t xml:space="preserve"> ; </w:t>
      </w:r>
      <w:r w:rsidR="00C52F4A" w:rsidRPr="00605EB6">
        <w:t>peut-être a-t-il péri en mer</w:t>
      </w:r>
      <w:r>
        <w:t xml:space="preserve">, </w:t>
      </w:r>
      <w:r w:rsidR="00C52F4A" w:rsidRPr="00605EB6">
        <w:t>lui aussi</w:t>
      </w:r>
      <w:r>
        <w:t xml:space="preserve">, </w:t>
      </w:r>
      <w:r w:rsidR="00C52F4A" w:rsidRPr="00605EB6">
        <w:t xml:space="preserve">comme </w:t>
      </w:r>
      <w:r>
        <w:t>M. </w:t>
      </w:r>
      <w:r w:rsidR="00C52F4A" w:rsidRPr="00605EB6">
        <w:t>le marquis de Chamarande</w:t>
      </w:r>
      <w:r>
        <w:t>.</w:t>
      </w:r>
    </w:p>
    <w:p w14:paraId="59D504E8" w14:textId="77777777" w:rsidR="00C474C1" w:rsidRDefault="00C474C1" w:rsidP="00C52F4A">
      <w:r>
        <w:t>» </w:t>
      </w:r>
      <w:r w:rsidR="00C52F4A" w:rsidRPr="00605EB6">
        <w:t>Enfin</w:t>
      </w:r>
      <w:r>
        <w:t xml:space="preserve">, </w:t>
      </w:r>
      <w:r w:rsidR="00C52F4A" w:rsidRPr="00605EB6">
        <w:t>monsieur le baron</w:t>
      </w:r>
      <w:r>
        <w:t xml:space="preserve">, </w:t>
      </w:r>
      <w:r w:rsidR="00C52F4A" w:rsidRPr="00605EB6">
        <w:t>en exécution des conditions dans lesquelles le dépôt de l</w:t>
      </w:r>
      <w:r>
        <w:t>’</w:t>
      </w:r>
      <w:r w:rsidR="00C52F4A" w:rsidRPr="00605EB6">
        <w:t>argent fut fait à Batavia</w:t>
      </w:r>
      <w:r>
        <w:t xml:space="preserve">, </w:t>
      </w:r>
      <w:r w:rsidR="00C52F4A" w:rsidRPr="00605EB6">
        <w:t>nous avons</w:t>
      </w:r>
      <w:r>
        <w:t xml:space="preserve">, </w:t>
      </w:r>
      <w:r w:rsidR="00C52F4A" w:rsidRPr="00605EB6">
        <w:t>depuis l</w:t>
      </w:r>
      <w:r>
        <w:t>’</w:t>
      </w:r>
      <w:r w:rsidR="00C52F4A" w:rsidRPr="00605EB6">
        <w:t>année 1853</w:t>
      </w:r>
      <w:r>
        <w:t xml:space="preserve">, </w:t>
      </w:r>
      <w:r w:rsidR="00C52F4A" w:rsidRPr="00605EB6">
        <w:t>admis le capital déposé à participer à toutes nos opérations financières</w:t>
      </w:r>
      <w:r>
        <w:t>.</w:t>
      </w:r>
    </w:p>
    <w:p w14:paraId="54B2A4AF" w14:textId="77777777" w:rsidR="00C474C1" w:rsidRDefault="00C52F4A" w:rsidP="00C52F4A">
      <w:r w:rsidRPr="00605EB6">
        <w:t>De Simaise était agité comme s</w:t>
      </w:r>
      <w:r w:rsidR="00C474C1">
        <w:t>’</w:t>
      </w:r>
      <w:r w:rsidRPr="00605EB6">
        <w:t>il eût eu du vif argent dans les veines</w:t>
      </w:r>
      <w:r w:rsidR="00C474C1">
        <w:t>.</w:t>
      </w:r>
    </w:p>
    <w:p w14:paraId="050FB854" w14:textId="6427947A" w:rsidR="00C474C1" w:rsidRDefault="0094609C" w:rsidP="00C52F4A">
      <w:r>
        <w:t>— </w:t>
      </w:r>
      <w:r w:rsidR="00C52F4A" w:rsidRPr="00605EB6">
        <w:t>Et aujourd</w:t>
      </w:r>
      <w:r w:rsidR="00C474C1">
        <w:t>’</w:t>
      </w:r>
      <w:r w:rsidR="00C52F4A" w:rsidRPr="00605EB6">
        <w:t>hui</w:t>
      </w:r>
      <w:r w:rsidR="00C474C1">
        <w:t xml:space="preserve">, </w:t>
      </w:r>
      <w:r w:rsidR="00C52F4A" w:rsidRPr="00605EB6">
        <w:t>monsieur Van Ossen</w:t>
      </w:r>
      <w:r w:rsidR="00C474C1">
        <w:t xml:space="preserve">, </w:t>
      </w:r>
      <w:r w:rsidR="00C52F4A" w:rsidRPr="00605EB6">
        <w:t>demanda-t-il d</w:t>
      </w:r>
      <w:r w:rsidR="00C474C1">
        <w:t>’</w:t>
      </w:r>
      <w:r w:rsidR="00C52F4A" w:rsidRPr="00605EB6">
        <w:t>une voix hésitante</w:t>
      </w:r>
      <w:r w:rsidR="00C474C1">
        <w:t xml:space="preserve">, </w:t>
      </w:r>
      <w:r w:rsidR="00C52F4A" w:rsidRPr="00605EB6">
        <w:t>quel est le chiffre du capital</w:t>
      </w:r>
      <w:r w:rsidR="00C474C1">
        <w:t> ?</w:t>
      </w:r>
    </w:p>
    <w:p w14:paraId="1219EB6C" w14:textId="5E12CA0E" w:rsidR="00C474C1" w:rsidRDefault="0094609C" w:rsidP="00C52F4A">
      <w:r>
        <w:t>— </w:t>
      </w:r>
      <w:r w:rsidR="00C52F4A" w:rsidRPr="00605EB6">
        <w:t>Vingt millions</w:t>
      </w:r>
      <w:r w:rsidR="00C474C1">
        <w:t xml:space="preserve"> ! </w:t>
      </w:r>
      <w:r w:rsidR="00C52F4A" w:rsidRPr="00605EB6">
        <w:t>monsieur le baron</w:t>
      </w:r>
      <w:r w:rsidR="00C474C1">
        <w:t>.</w:t>
      </w:r>
    </w:p>
    <w:p w14:paraId="6AB4A42D" w14:textId="193BFBF9" w:rsidR="00C474C1" w:rsidRDefault="0094609C" w:rsidP="00C52F4A">
      <w:r>
        <w:t>— </w:t>
      </w:r>
      <w:r w:rsidR="00C52F4A" w:rsidRPr="00605EB6">
        <w:t>Vingt millions</w:t>
      </w:r>
      <w:r w:rsidR="00C474C1">
        <w:t xml:space="preserve"> ! </w:t>
      </w:r>
      <w:r w:rsidR="00C52F4A" w:rsidRPr="00605EB6">
        <w:t>exclama de Simaise</w:t>
      </w:r>
      <w:r w:rsidR="00C474C1">
        <w:t xml:space="preserve">, </w:t>
      </w:r>
      <w:r w:rsidR="00C52F4A" w:rsidRPr="00605EB6">
        <w:t>passant du rouge au violet</w:t>
      </w:r>
      <w:r w:rsidR="00C474C1">
        <w:t xml:space="preserve">, </w:t>
      </w:r>
      <w:r w:rsidR="00C52F4A" w:rsidRPr="00605EB6">
        <w:t>étourdi comme s</w:t>
      </w:r>
      <w:r w:rsidR="00C474C1">
        <w:t>’</w:t>
      </w:r>
      <w:r w:rsidR="00C52F4A" w:rsidRPr="00605EB6">
        <w:t>il eût reçu un coup de massue sur la tête</w:t>
      </w:r>
      <w:r w:rsidR="00C474C1">
        <w:t>.</w:t>
      </w:r>
    </w:p>
    <w:p w14:paraId="5F1A6C06" w14:textId="4523B8C8" w:rsidR="00C474C1" w:rsidRDefault="0094609C" w:rsidP="00C52F4A">
      <w:r>
        <w:t>— </w:t>
      </w:r>
      <w:r w:rsidR="00C52F4A" w:rsidRPr="00605EB6">
        <w:t>Je vous assure</w:t>
      </w:r>
      <w:r w:rsidR="00C474C1">
        <w:t xml:space="preserve">, </w:t>
      </w:r>
      <w:r w:rsidR="00C52F4A" w:rsidRPr="00605EB6">
        <w:t>monsieur le baron</w:t>
      </w:r>
      <w:r w:rsidR="00C474C1">
        <w:t xml:space="preserve">, </w:t>
      </w:r>
      <w:r w:rsidR="00C52F4A" w:rsidRPr="00605EB6">
        <w:t>que je ne tiens nullement à augmenter encore ce chiffre respectable de millions</w:t>
      </w:r>
      <w:r w:rsidR="00C474C1">
        <w:t xml:space="preserve"> ; </w:t>
      </w:r>
      <w:r w:rsidR="00C52F4A" w:rsidRPr="00605EB6">
        <w:t>aussi ai-je hâte de pouvoir solder le compte Chamarande</w:t>
      </w:r>
      <w:r w:rsidR="00C474C1">
        <w:t>.</w:t>
      </w:r>
    </w:p>
    <w:p w14:paraId="3E3A58A1" w14:textId="45DA2F01" w:rsidR="00C474C1" w:rsidRDefault="0094609C" w:rsidP="00C52F4A">
      <w:r>
        <w:t>— </w:t>
      </w:r>
      <w:r w:rsidR="00C52F4A" w:rsidRPr="00605EB6">
        <w:t>Je comprends cela</w:t>
      </w:r>
      <w:r w:rsidR="00C474C1">
        <w:t xml:space="preserve">, </w:t>
      </w:r>
      <w:r w:rsidR="00C52F4A" w:rsidRPr="00605EB6">
        <w:t>monsieur Van Ossen</w:t>
      </w:r>
      <w:r w:rsidR="00C474C1">
        <w:t xml:space="preserve"> ; </w:t>
      </w:r>
      <w:r w:rsidR="00C52F4A" w:rsidRPr="00605EB6">
        <w:t>mais cela vous sera facile</w:t>
      </w:r>
      <w:r w:rsidR="00C474C1">
        <w:t>.</w:t>
      </w:r>
    </w:p>
    <w:p w14:paraId="0D90597D" w14:textId="5CD7CC27" w:rsidR="00C474C1" w:rsidRDefault="0094609C" w:rsidP="00C52F4A">
      <w:r>
        <w:lastRenderedPageBreak/>
        <w:t>— </w:t>
      </w:r>
      <w:r w:rsidR="00C52F4A" w:rsidRPr="00605EB6">
        <w:t>Je l</w:t>
      </w:r>
      <w:r w:rsidR="00C474C1">
        <w:t>’</w:t>
      </w:r>
      <w:r w:rsidR="00C52F4A" w:rsidRPr="00605EB6">
        <w:t>espère</w:t>
      </w:r>
      <w:r w:rsidR="00C474C1">
        <w:t> !</w:t>
      </w:r>
    </w:p>
    <w:p w14:paraId="41AD6DF8" w14:textId="2570F052" w:rsidR="00C474C1" w:rsidRDefault="0094609C" w:rsidP="00C52F4A">
      <w:r>
        <w:t>— </w:t>
      </w:r>
      <w:r w:rsidR="00C52F4A" w:rsidRPr="00605EB6">
        <w:t>Le marquis de Chamarande</w:t>
      </w:r>
      <w:r w:rsidR="00C474C1">
        <w:t xml:space="preserve">, </w:t>
      </w:r>
      <w:r w:rsidR="00C52F4A" w:rsidRPr="00605EB6">
        <w:t>vous le savez certainement</w:t>
      </w:r>
      <w:r w:rsidR="00C474C1">
        <w:t xml:space="preserve">, </w:t>
      </w:r>
      <w:r w:rsidR="00C52F4A" w:rsidRPr="00605EB6">
        <w:t>n</w:t>
      </w:r>
      <w:r w:rsidR="00C474C1">
        <w:t>’</w:t>
      </w:r>
      <w:r w:rsidR="00C52F4A" w:rsidRPr="00605EB6">
        <w:t>avait qu</w:t>
      </w:r>
      <w:r w:rsidR="00C474C1">
        <w:t>’</w:t>
      </w:r>
      <w:r w:rsidR="00C52F4A" w:rsidRPr="00605EB6">
        <w:t>un frère</w:t>
      </w:r>
      <w:r w:rsidR="00C474C1">
        <w:t xml:space="preserve">, </w:t>
      </w:r>
      <w:r w:rsidR="00C52F4A" w:rsidRPr="00605EB6">
        <w:t>moi</w:t>
      </w:r>
      <w:r w:rsidR="00C474C1">
        <w:t>.</w:t>
      </w:r>
    </w:p>
    <w:p w14:paraId="5706C7C5" w14:textId="7FAF3A35" w:rsidR="00C474C1" w:rsidRDefault="0094609C" w:rsidP="00C52F4A">
      <w:r>
        <w:t>— </w:t>
      </w:r>
      <w:r w:rsidR="00C52F4A" w:rsidRPr="00605EB6">
        <w:t>C</w:t>
      </w:r>
      <w:r w:rsidR="00C474C1">
        <w:t>’</w:t>
      </w:r>
      <w:r w:rsidR="00C52F4A" w:rsidRPr="00605EB6">
        <w:t>est vrai</w:t>
      </w:r>
      <w:r w:rsidR="00C474C1">
        <w:t>.</w:t>
      </w:r>
    </w:p>
    <w:p w14:paraId="14284ED1" w14:textId="7208EFB2" w:rsidR="00C474C1" w:rsidRDefault="0094609C" w:rsidP="00C52F4A">
      <w:r>
        <w:t>— </w:t>
      </w:r>
      <w:r w:rsidR="00C52F4A" w:rsidRPr="00605EB6">
        <w:t>Je suis donc son seul et unique héritier</w:t>
      </w:r>
      <w:r w:rsidR="00C474C1">
        <w:t>.</w:t>
      </w:r>
    </w:p>
    <w:p w14:paraId="49445967" w14:textId="77777777" w:rsidR="00C474C1" w:rsidRDefault="00C52F4A" w:rsidP="00C52F4A">
      <w:r w:rsidRPr="00605EB6">
        <w:t>Le banquier répondit par un mouvement de tête</w:t>
      </w:r>
      <w:r w:rsidR="00C474C1">
        <w:t>.</w:t>
      </w:r>
    </w:p>
    <w:p w14:paraId="08F9EE04" w14:textId="4DE6EF98" w:rsidR="00C474C1" w:rsidRDefault="0094609C" w:rsidP="00C52F4A">
      <w:r>
        <w:t>— </w:t>
      </w:r>
      <w:r w:rsidR="00C52F4A" w:rsidRPr="00605EB6">
        <w:t>Vingt millions</w:t>
      </w:r>
      <w:r w:rsidR="00C474C1">
        <w:t xml:space="preserve"> ! </w:t>
      </w:r>
      <w:r w:rsidR="00C52F4A" w:rsidRPr="00605EB6">
        <w:t>vingt millions</w:t>
      </w:r>
      <w:r w:rsidR="00C474C1">
        <w:t xml:space="preserve"> ! </w:t>
      </w:r>
      <w:r w:rsidR="00C52F4A" w:rsidRPr="00605EB6">
        <w:t>répéta de Simaise affolé</w:t>
      </w:r>
      <w:r w:rsidR="00C474C1">
        <w:t xml:space="preserve"> ; </w:t>
      </w:r>
      <w:r w:rsidR="00C52F4A" w:rsidRPr="00605EB6">
        <w:t>ils sont à moi</w:t>
      </w:r>
      <w:r w:rsidR="00C474C1">
        <w:t xml:space="preserve">, </w:t>
      </w:r>
      <w:r w:rsidR="00C52F4A" w:rsidRPr="00605EB6">
        <w:t>monsieur Van Ossen</w:t>
      </w:r>
      <w:r w:rsidR="00C474C1">
        <w:t xml:space="preserve">, </w:t>
      </w:r>
      <w:r w:rsidR="00C52F4A" w:rsidRPr="00605EB6">
        <w:t>à moi</w:t>
      </w:r>
      <w:r w:rsidR="00C474C1">
        <w:t> !</w:t>
      </w:r>
    </w:p>
    <w:p w14:paraId="0CA3661A" w14:textId="3D0F7993" w:rsidR="00C474C1" w:rsidRDefault="0094609C" w:rsidP="00C52F4A">
      <w:r>
        <w:t>— </w:t>
      </w:r>
      <w:r w:rsidR="00C52F4A" w:rsidRPr="00605EB6">
        <w:t>Je le crois</w:t>
      </w:r>
      <w:r w:rsidR="00C474C1">
        <w:t xml:space="preserve">, </w:t>
      </w:r>
      <w:r w:rsidR="00C52F4A" w:rsidRPr="00605EB6">
        <w:t>monsieur le baron</w:t>
      </w:r>
      <w:r w:rsidR="00C474C1">
        <w:t>.</w:t>
      </w:r>
    </w:p>
    <w:p w14:paraId="0D7D9323" w14:textId="4940F315" w:rsidR="00C474C1" w:rsidRDefault="0094609C" w:rsidP="00C52F4A">
      <w:r>
        <w:t>— </w:t>
      </w:r>
      <w:r w:rsidR="00C52F4A" w:rsidRPr="00605EB6">
        <w:t>Ah</w:t>
      </w:r>
      <w:r w:rsidR="00C474C1">
        <w:t xml:space="preserve"> ! </w:t>
      </w:r>
      <w:r w:rsidR="00C52F4A" w:rsidRPr="00605EB6">
        <w:t>monsieur Van Ossen</w:t>
      </w:r>
      <w:r w:rsidR="00C474C1">
        <w:t xml:space="preserve">, </w:t>
      </w:r>
      <w:r w:rsidR="00C52F4A" w:rsidRPr="00605EB6">
        <w:t>monsieur Van Ossen</w:t>
      </w:r>
      <w:r w:rsidR="00C474C1">
        <w:t xml:space="preserve"> ! </w:t>
      </w:r>
      <w:r w:rsidR="00C52F4A" w:rsidRPr="00605EB6">
        <w:t>s</w:t>
      </w:r>
      <w:r w:rsidR="00C474C1">
        <w:t>’</w:t>
      </w:r>
      <w:r w:rsidR="00C52F4A" w:rsidRPr="00605EB6">
        <w:t>écria le baron</w:t>
      </w:r>
      <w:r w:rsidR="00C474C1">
        <w:t xml:space="preserve">, </w:t>
      </w:r>
      <w:r w:rsidR="00C52F4A" w:rsidRPr="00605EB6">
        <w:t>en proie à une sorte d</w:t>
      </w:r>
      <w:r w:rsidR="00C474C1">
        <w:t>’</w:t>
      </w:r>
      <w:r w:rsidR="00C52F4A" w:rsidRPr="00605EB6">
        <w:t>accès de fièvre</w:t>
      </w:r>
      <w:r w:rsidR="00C474C1">
        <w:t xml:space="preserve">, </w:t>
      </w:r>
      <w:r w:rsidR="00C52F4A" w:rsidRPr="00605EB6">
        <w:t>comment vous exprimer ce que j</w:t>
      </w:r>
      <w:r w:rsidR="00C474C1">
        <w:t>’</w:t>
      </w:r>
      <w:r w:rsidR="00C52F4A" w:rsidRPr="00605EB6">
        <w:t>éprouve</w:t>
      </w:r>
      <w:r w:rsidR="00C474C1">
        <w:t xml:space="preserve">, </w:t>
      </w:r>
      <w:r w:rsidR="00C52F4A" w:rsidRPr="00605EB6">
        <w:t>mon admiration pour vous</w:t>
      </w:r>
      <w:r w:rsidR="00C474C1">
        <w:t xml:space="preserve"> ? </w:t>
      </w:r>
      <w:r w:rsidR="00C52F4A" w:rsidRPr="00605EB6">
        <w:t>Non</w:t>
      </w:r>
      <w:r w:rsidR="00C474C1">
        <w:t xml:space="preserve">, </w:t>
      </w:r>
      <w:r w:rsidR="00C52F4A" w:rsidRPr="00605EB6">
        <w:t>c</w:t>
      </w:r>
      <w:r w:rsidR="00C474C1">
        <w:t>’</w:t>
      </w:r>
      <w:r w:rsidR="00C52F4A" w:rsidRPr="00605EB6">
        <w:t>est impossible</w:t>
      </w:r>
      <w:r w:rsidR="00C474C1">
        <w:t xml:space="preserve">… </w:t>
      </w:r>
      <w:r w:rsidR="00C52F4A" w:rsidRPr="00605EB6">
        <w:t>Ah</w:t>
      </w:r>
      <w:r w:rsidR="00C474C1">
        <w:t xml:space="preserve"> ! </w:t>
      </w:r>
      <w:r w:rsidR="00C52F4A" w:rsidRPr="00605EB6">
        <w:t>tenez</w:t>
      </w:r>
      <w:r w:rsidR="00C474C1">
        <w:t xml:space="preserve">, </w:t>
      </w:r>
      <w:r w:rsidR="00C52F4A" w:rsidRPr="00605EB6">
        <w:t>vous êtes le plus brave</w:t>
      </w:r>
      <w:r w:rsidR="00C474C1">
        <w:t xml:space="preserve">, </w:t>
      </w:r>
      <w:r w:rsidR="00C52F4A" w:rsidRPr="00605EB6">
        <w:t>le plus honnête homme qu</w:t>
      </w:r>
      <w:r w:rsidR="00C474C1">
        <w:t>’</w:t>
      </w:r>
      <w:r w:rsidR="00C52F4A" w:rsidRPr="00605EB6">
        <w:t>il y ait au monde</w:t>
      </w:r>
      <w:r w:rsidR="00C474C1">
        <w:t> !</w:t>
      </w:r>
    </w:p>
    <w:p w14:paraId="14DDFBE4" w14:textId="77777777" w:rsidR="00C474C1" w:rsidRDefault="00C52F4A" w:rsidP="00C52F4A">
      <w:r w:rsidRPr="00605EB6">
        <w:t>Il s</w:t>
      </w:r>
      <w:r w:rsidR="00C474C1">
        <w:t>’</w:t>
      </w:r>
      <w:r w:rsidRPr="00605EB6">
        <w:t>était levé</w:t>
      </w:r>
      <w:r w:rsidR="00C474C1">
        <w:t xml:space="preserve">, </w:t>
      </w:r>
      <w:r w:rsidRPr="00605EB6">
        <w:t>avait pris les mains du banquier et les serrait dans les siennes à les briser</w:t>
      </w:r>
      <w:r w:rsidR="00C474C1">
        <w:t xml:space="preserve"> : </w:t>
      </w:r>
      <w:r w:rsidRPr="00605EB6">
        <w:t>il l</w:t>
      </w:r>
      <w:r w:rsidR="00C474C1">
        <w:t>’</w:t>
      </w:r>
      <w:r w:rsidRPr="00605EB6">
        <w:t>aurait embrassé s</w:t>
      </w:r>
      <w:r w:rsidR="00C474C1">
        <w:t>’</w:t>
      </w:r>
      <w:r w:rsidRPr="00605EB6">
        <w:t>il l</w:t>
      </w:r>
      <w:r w:rsidR="00C474C1">
        <w:t>’</w:t>
      </w:r>
      <w:r w:rsidRPr="00605EB6">
        <w:t>eût osé</w:t>
      </w:r>
      <w:r w:rsidR="00C474C1">
        <w:t xml:space="preserve">. </w:t>
      </w:r>
      <w:r w:rsidRPr="00605EB6">
        <w:t>Il se calma un peu</w:t>
      </w:r>
      <w:r w:rsidR="00C474C1">
        <w:t>.</w:t>
      </w:r>
    </w:p>
    <w:p w14:paraId="78C0859C" w14:textId="14A415F7" w:rsidR="00C474C1" w:rsidRDefault="0094609C" w:rsidP="00C52F4A">
      <w:r>
        <w:t>— </w:t>
      </w:r>
      <w:r w:rsidR="00C52F4A" w:rsidRPr="00605EB6">
        <w:t>Quand vous le voudrez</w:t>
      </w:r>
      <w:r w:rsidR="00C474C1">
        <w:t xml:space="preserve">, </w:t>
      </w:r>
      <w:r w:rsidR="00C52F4A" w:rsidRPr="00605EB6">
        <w:t>monsieur Van Ossen</w:t>
      </w:r>
      <w:r w:rsidR="00C474C1">
        <w:t xml:space="preserve">, </w:t>
      </w:r>
      <w:r w:rsidR="00C52F4A" w:rsidRPr="00605EB6">
        <w:t>reprit-il</w:t>
      </w:r>
      <w:r w:rsidR="00C474C1">
        <w:t xml:space="preserve">, </w:t>
      </w:r>
      <w:r w:rsidR="00C52F4A" w:rsidRPr="00605EB6">
        <w:t>je me rendrai à Amsterdam</w:t>
      </w:r>
      <w:r w:rsidR="00C474C1">
        <w:t>.</w:t>
      </w:r>
    </w:p>
    <w:p w14:paraId="08D3BD93" w14:textId="63FF3441" w:rsidR="00C474C1" w:rsidRDefault="0094609C" w:rsidP="00C52F4A">
      <w:r>
        <w:t>— </w:t>
      </w:r>
      <w:r w:rsidR="00C52F4A" w:rsidRPr="00605EB6">
        <w:t>Le plus tôt possible</w:t>
      </w:r>
      <w:r w:rsidR="00C474C1">
        <w:t xml:space="preserve">, </w:t>
      </w:r>
      <w:r w:rsidR="00C52F4A" w:rsidRPr="00605EB6">
        <w:t>monsieur le baron</w:t>
      </w:r>
      <w:r w:rsidR="00C474C1">
        <w:t>.</w:t>
      </w:r>
    </w:p>
    <w:p w14:paraId="642789C7" w14:textId="0A82E923" w:rsidR="00C474C1" w:rsidRDefault="0094609C" w:rsidP="00C52F4A">
      <w:r>
        <w:t>— </w:t>
      </w:r>
      <w:r w:rsidR="00C52F4A" w:rsidRPr="00605EB6">
        <w:t>Rien ne me retient à Paris</w:t>
      </w:r>
      <w:r w:rsidR="00C474C1">
        <w:t xml:space="preserve"> ; </w:t>
      </w:r>
      <w:r w:rsidR="00C52F4A" w:rsidRPr="00605EB6">
        <w:t>je puis partir demain</w:t>
      </w:r>
      <w:r w:rsidR="00C474C1">
        <w:t xml:space="preserve">, </w:t>
      </w:r>
      <w:r w:rsidR="00C52F4A" w:rsidRPr="00605EB6">
        <w:t>ce soir même</w:t>
      </w:r>
      <w:r w:rsidR="00C474C1">
        <w:t>.</w:t>
      </w:r>
    </w:p>
    <w:p w14:paraId="5A60CA7A" w14:textId="58C5FF4C" w:rsidR="00C474C1" w:rsidRDefault="0094609C" w:rsidP="00C52F4A">
      <w:r>
        <w:t>— </w:t>
      </w:r>
      <w:r w:rsidR="00C52F4A" w:rsidRPr="00605EB6">
        <w:t>Avez-vous en main tous les papiers nécessaires</w:t>
      </w:r>
      <w:r w:rsidR="00C474C1">
        <w:t> ?</w:t>
      </w:r>
    </w:p>
    <w:p w14:paraId="38D364EF" w14:textId="31ABFFAB" w:rsidR="00C474C1" w:rsidRDefault="0094609C" w:rsidP="00C52F4A">
      <w:r>
        <w:t>— </w:t>
      </w:r>
      <w:r w:rsidR="00C52F4A" w:rsidRPr="00605EB6">
        <w:t>Certainement</w:t>
      </w:r>
      <w:r w:rsidR="00C474C1">
        <w:t xml:space="preserve"> : </w:t>
      </w:r>
      <w:r w:rsidR="00C52F4A" w:rsidRPr="00605EB6">
        <w:t>les pouvoirs que mon frère m</w:t>
      </w:r>
      <w:r w:rsidR="00C474C1">
        <w:t>’</w:t>
      </w:r>
      <w:r w:rsidR="00C52F4A" w:rsidRPr="00605EB6">
        <w:t>a laissés</w:t>
      </w:r>
      <w:r w:rsidR="00C474C1">
        <w:t xml:space="preserve"> ; </w:t>
      </w:r>
      <w:r w:rsidR="00C52F4A" w:rsidRPr="00605EB6">
        <w:t>l</w:t>
      </w:r>
      <w:r w:rsidR="00C474C1">
        <w:t>’</w:t>
      </w:r>
      <w:r w:rsidR="00C52F4A" w:rsidRPr="00605EB6">
        <w:t>acte de mariage de ma mère</w:t>
      </w:r>
      <w:r w:rsidR="00C474C1">
        <w:t xml:space="preserve">, </w:t>
      </w:r>
      <w:r w:rsidR="00C52F4A" w:rsidRPr="00605EB6">
        <w:t>Cécile Baubant</w:t>
      </w:r>
      <w:r w:rsidR="00C474C1">
        <w:t xml:space="preserve">, </w:t>
      </w:r>
      <w:r w:rsidR="00C52F4A" w:rsidRPr="00605EB6">
        <w:t xml:space="preserve">marquise de </w:t>
      </w:r>
      <w:r w:rsidR="00C52F4A" w:rsidRPr="00605EB6">
        <w:lastRenderedPageBreak/>
        <w:t>Chamarande</w:t>
      </w:r>
      <w:r w:rsidR="00C474C1">
        <w:t xml:space="preserve">, </w:t>
      </w:r>
      <w:r w:rsidR="00C52F4A" w:rsidRPr="00605EB6">
        <w:t>et du baron de Simaise</w:t>
      </w:r>
      <w:r w:rsidR="00C474C1">
        <w:t xml:space="preserve">, </w:t>
      </w:r>
      <w:r w:rsidR="00C52F4A" w:rsidRPr="00605EB6">
        <w:t>mon père</w:t>
      </w:r>
      <w:r w:rsidR="00C474C1">
        <w:t xml:space="preserve"> ; </w:t>
      </w:r>
      <w:r w:rsidR="00C52F4A" w:rsidRPr="00605EB6">
        <w:t>l</w:t>
      </w:r>
      <w:r w:rsidR="00C474C1">
        <w:t>’</w:t>
      </w:r>
      <w:r w:rsidR="00C52F4A" w:rsidRPr="00605EB6">
        <w:t>acte de décès de la baronne de Simaise</w:t>
      </w:r>
      <w:r w:rsidR="00C474C1">
        <w:t xml:space="preserve"> ; </w:t>
      </w:r>
      <w:r w:rsidR="00C52F4A" w:rsidRPr="00605EB6">
        <w:t>mon acte de naissance</w:t>
      </w:r>
      <w:r w:rsidR="00C474C1">
        <w:t>.</w:t>
      </w:r>
    </w:p>
    <w:p w14:paraId="7E4E0367" w14:textId="6A365DA0" w:rsidR="00C474C1" w:rsidRDefault="0094609C" w:rsidP="00C52F4A">
      <w:r>
        <w:t>— </w:t>
      </w:r>
      <w:r w:rsidR="00C52F4A" w:rsidRPr="00605EB6">
        <w:t>C</w:t>
      </w:r>
      <w:r w:rsidR="00C474C1">
        <w:t>’</w:t>
      </w:r>
      <w:r w:rsidR="00C52F4A" w:rsidRPr="00605EB6">
        <w:t>est tout</w:t>
      </w:r>
      <w:r w:rsidR="00C474C1">
        <w:t> ?</w:t>
      </w:r>
    </w:p>
    <w:p w14:paraId="2CF478E3" w14:textId="77777777" w:rsidR="00C474C1" w:rsidRDefault="00C52F4A" w:rsidP="00C52F4A">
      <w:r w:rsidRPr="00605EB6">
        <w:t>De Simaise interloqué regarda anxieusement le banquier</w:t>
      </w:r>
      <w:r w:rsidR="00C474C1">
        <w:t>.</w:t>
      </w:r>
    </w:p>
    <w:p w14:paraId="3F36102D" w14:textId="5A05B859" w:rsidR="00C474C1" w:rsidRDefault="0094609C" w:rsidP="00C52F4A">
      <w:r>
        <w:t>— </w:t>
      </w:r>
      <w:r w:rsidR="00C52F4A" w:rsidRPr="00605EB6">
        <w:t>Est-ce que ce n</w:t>
      </w:r>
      <w:r w:rsidR="00C474C1">
        <w:t>’</w:t>
      </w:r>
      <w:r w:rsidR="00C52F4A" w:rsidRPr="00605EB6">
        <w:t>est pas suffisant</w:t>
      </w:r>
      <w:r w:rsidR="00C474C1">
        <w:t xml:space="preserve"> ? </w:t>
      </w:r>
      <w:r w:rsidR="00C52F4A" w:rsidRPr="00605EB6">
        <w:t>balbutia-t-il</w:t>
      </w:r>
      <w:r w:rsidR="00C474C1">
        <w:t>.</w:t>
      </w:r>
    </w:p>
    <w:p w14:paraId="51A951C7" w14:textId="08BE329F" w:rsidR="00C474C1" w:rsidRDefault="0094609C" w:rsidP="00C52F4A">
      <w:r>
        <w:t>— </w:t>
      </w:r>
      <w:r w:rsidR="00C52F4A" w:rsidRPr="00605EB6">
        <w:t>Il vous faut encore</w:t>
      </w:r>
      <w:r w:rsidR="00C474C1">
        <w:t xml:space="preserve">, </w:t>
      </w:r>
      <w:r w:rsidR="00C52F4A" w:rsidRPr="00605EB6">
        <w:t>je crois</w:t>
      </w:r>
      <w:r w:rsidR="00C474C1">
        <w:t xml:space="preserve">, </w:t>
      </w:r>
      <w:r w:rsidR="00C52F4A" w:rsidRPr="00605EB6">
        <w:t>monsieur le baron</w:t>
      </w:r>
      <w:r w:rsidR="00C474C1">
        <w:t xml:space="preserve">, </w:t>
      </w:r>
      <w:r w:rsidR="00C52F4A" w:rsidRPr="00605EB6">
        <w:t>un acte de décès</w:t>
      </w:r>
      <w:r w:rsidR="00C474C1">
        <w:t>.</w:t>
      </w:r>
    </w:p>
    <w:p w14:paraId="5D7617E9" w14:textId="7AD4F51F" w:rsidR="00C474C1" w:rsidRDefault="0094609C" w:rsidP="00C52F4A">
      <w:r>
        <w:t>— </w:t>
      </w:r>
      <w:r w:rsidR="00C52F4A" w:rsidRPr="00605EB6">
        <w:t>Je comprends</w:t>
      </w:r>
      <w:r w:rsidR="00C474C1">
        <w:t xml:space="preserve"> : </w:t>
      </w:r>
      <w:r w:rsidR="00C52F4A" w:rsidRPr="00605EB6">
        <w:t>l</w:t>
      </w:r>
      <w:r w:rsidR="00C474C1">
        <w:t>’</w:t>
      </w:r>
      <w:r w:rsidR="00C52F4A" w:rsidRPr="00605EB6">
        <w:t>acte de décès de mon frère</w:t>
      </w:r>
      <w:r w:rsidR="00C474C1">
        <w:t xml:space="preserve">… </w:t>
      </w:r>
      <w:r w:rsidR="00C52F4A" w:rsidRPr="00605EB6">
        <w:t>Mais il est mort</w:t>
      </w:r>
      <w:r w:rsidR="00C474C1">
        <w:t xml:space="preserve">, </w:t>
      </w:r>
      <w:r w:rsidR="00C52F4A" w:rsidRPr="00605EB6">
        <w:t>vous-même n</w:t>
      </w:r>
      <w:r w:rsidR="00C474C1">
        <w:t>’</w:t>
      </w:r>
      <w:r w:rsidR="00C52F4A" w:rsidRPr="00605EB6">
        <w:t>en doutez pas</w:t>
      </w:r>
      <w:r w:rsidR="00C474C1">
        <w:t xml:space="preserve"> ; </w:t>
      </w:r>
      <w:r w:rsidR="00C52F4A" w:rsidRPr="00605EB6">
        <w:t>j</w:t>
      </w:r>
      <w:r w:rsidR="00C474C1">
        <w:t>’</w:t>
      </w:r>
      <w:r w:rsidR="00C52F4A" w:rsidRPr="00605EB6">
        <w:t>attends les trente ans d</w:t>
      </w:r>
      <w:r w:rsidR="00C474C1">
        <w:t>’</w:t>
      </w:r>
      <w:r w:rsidR="00C52F4A" w:rsidRPr="00605EB6">
        <w:t>absence pour obtenir un jugement de déclaration d</w:t>
      </w:r>
      <w:r w:rsidR="00C474C1">
        <w:t>’</w:t>
      </w:r>
      <w:r w:rsidR="00C52F4A" w:rsidRPr="00605EB6">
        <w:t>absence</w:t>
      </w:r>
      <w:r w:rsidR="00C474C1">
        <w:t xml:space="preserve">. </w:t>
      </w:r>
      <w:r w:rsidR="00C52F4A" w:rsidRPr="00605EB6">
        <w:t>D</w:t>
      </w:r>
      <w:r w:rsidR="00C474C1">
        <w:t>’</w:t>
      </w:r>
      <w:r w:rsidR="00C52F4A" w:rsidRPr="00605EB6">
        <w:t>ailleurs</w:t>
      </w:r>
      <w:r w:rsidR="00C474C1">
        <w:t xml:space="preserve">, </w:t>
      </w:r>
      <w:r w:rsidR="00C52F4A" w:rsidRPr="00605EB6">
        <w:t>monsieur Van Ossen</w:t>
      </w:r>
      <w:r w:rsidR="00C474C1">
        <w:t xml:space="preserve">, </w:t>
      </w:r>
      <w:r w:rsidR="00C52F4A" w:rsidRPr="00605EB6">
        <w:t>l</w:t>
      </w:r>
      <w:r w:rsidR="00C474C1">
        <w:t>’</w:t>
      </w:r>
      <w:r w:rsidR="00C52F4A" w:rsidRPr="00605EB6">
        <w:t>acte notarié par lequel mon frère m</w:t>
      </w:r>
      <w:r w:rsidR="00C474C1">
        <w:t>’</w:t>
      </w:r>
      <w:r w:rsidR="00C52F4A" w:rsidRPr="00605EB6">
        <w:t>a investi de ses pleins pouvoirs me tient lieu de son acte de décès</w:t>
      </w:r>
      <w:r w:rsidR="00C474C1">
        <w:t>.</w:t>
      </w:r>
    </w:p>
    <w:p w14:paraId="4CBA846A" w14:textId="77777777" w:rsidR="00C474C1" w:rsidRDefault="00C52F4A" w:rsidP="00C52F4A">
      <w:r w:rsidRPr="00605EB6">
        <w:t>Le banquier secoua la tête</w:t>
      </w:r>
      <w:r w:rsidR="00C474C1">
        <w:t>.</w:t>
      </w:r>
    </w:p>
    <w:p w14:paraId="29B39156" w14:textId="01D08F5D" w:rsidR="00C474C1" w:rsidRDefault="0094609C" w:rsidP="00C52F4A">
      <w:r>
        <w:t>— </w:t>
      </w:r>
      <w:r w:rsidR="00C52F4A" w:rsidRPr="00605EB6">
        <w:t>Ce n</w:t>
      </w:r>
      <w:r w:rsidR="00C474C1">
        <w:t>’</w:t>
      </w:r>
      <w:r w:rsidR="00C52F4A" w:rsidRPr="00605EB6">
        <w:t>est point de cet acte de décès dont je vous parle</w:t>
      </w:r>
      <w:r w:rsidR="00C474C1">
        <w:t xml:space="preserve">, </w:t>
      </w:r>
      <w:r w:rsidR="00C52F4A" w:rsidRPr="00605EB6">
        <w:t>dit-il</w:t>
      </w:r>
      <w:r w:rsidR="00C474C1">
        <w:t>.</w:t>
      </w:r>
    </w:p>
    <w:p w14:paraId="43C0E1F7" w14:textId="7FC4F473" w:rsidR="00C474C1" w:rsidRDefault="0094609C" w:rsidP="00C52F4A">
      <w:r>
        <w:t>— </w:t>
      </w:r>
      <w:r w:rsidR="00C52F4A" w:rsidRPr="00605EB6">
        <w:t>Ah</w:t>
      </w:r>
      <w:r w:rsidR="00C474C1">
        <w:t xml:space="preserve"> !… </w:t>
      </w:r>
      <w:r w:rsidR="00C52F4A" w:rsidRPr="00605EB6">
        <w:t>Mais je ne vois pas</w:t>
      </w:r>
      <w:r w:rsidR="00C474C1">
        <w:t>…</w:t>
      </w:r>
    </w:p>
    <w:p w14:paraId="5BACB86C" w14:textId="37897400" w:rsidR="00C474C1" w:rsidRDefault="0094609C" w:rsidP="00C52F4A">
      <w:r>
        <w:t>— </w:t>
      </w:r>
      <w:r w:rsidR="00C52F4A" w:rsidRPr="00605EB6">
        <w:t>Votre frère</w:t>
      </w:r>
      <w:r w:rsidR="00C474C1">
        <w:t xml:space="preserve">, </w:t>
      </w:r>
      <w:r w:rsidR="00C52F4A" w:rsidRPr="00605EB6">
        <w:t>monsieur le baron</w:t>
      </w:r>
      <w:r w:rsidR="00C474C1">
        <w:t xml:space="preserve">, </w:t>
      </w:r>
      <w:r w:rsidR="00C52F4A" w:rsidRPr="00605EB6">
        <w:t>ne s</w:t>
      </w:r>
      <w:r w:rsidR="00C474C1">
        <w:t>’</w:t>
      </w:r>
      <w:r w:rsidR="00C52F4A" w:rsidRPr="00605EB6">
        <w:t>était-il pas marié à Batavia</w:t>
      </w:r>
      <w:r w:rsidR="00C474C1">
        <w:t> ?</w:t>
      </w:r>
    </w:p>
    <w:p w14:paraId="0EE713B8" w14:textId="77777777" w:rsidR="00C474C1" w:rsidRDefault="00C52F4A" w:rsidP="00C52F4A">
      <w:r w:rsidRPr="00605EB6">
        <w:t>Un coup de foudre éclatant au milieu de la chambre n</w:t>
      </w:r>
      <w:r w:rsidR="00C474C1">
        <w:t>’</w:t>
      </w:r>
      <w:r w:rsidRPr="00605EB6">
        <w:t>aurait pas produit un effet plus terrible que ces paroles du banquier</w:t>
      </w:r>
      <w:r w:rsidR="00C474C1">
        <w:t>.</w:t>
      </w:r>
    </w:p>
    <w:p w14:paraId="6C121A47" w14:textId="77777777" w:rsidR="00C474C1" w:rsidRDefault="00C52F4A" w:rsidP="00C52F4A">
      <w:r w:rsidRPr="00605EB6">
        <w:t>De Simaise sursauta et changea de couleur</w:t>
      </w:r>
      <w:r w:rsidR="00C474C1">
        <w:t xml:space="preserve">. </w:t>
      </w:r>
      <w:r w:rsidRPr="00605EB6">
        <w:t>Mais se remettant promptement et appelant son audace à son secours</w:t>
      </w:r>
      <w:r w:rsidR="00C474C1">
        <w:t> :</w:t>
      </w:r>
    </w:p>
    <w:p w14:paraId="115E1515" w14:textId="77FA1A25" w:rsidR="00C474C1" w:rsidRDefault="0094609C" w:rsidP="00C52F4A">
      <w:r>
        <w:t>— </w:t>
      </w:r>
      <w:r w:rsidR="00C52F4A" w:rsidRPr="00605EB6">
        <w:t>Je ne crois pas</w:t>
      </w:r>
      <w:r w:rsidR="00C474C1">
        <w:t xml:space="preserve">, </w:t>
      </w:r>
      <w:r w:rsidR="00C52F4A" w:rsidRPr="00605EB6">
        <w:t>répondit-il</w:t>
      </w:r>
      <w:r w:rsidR="00C474C1">
        <w:t>.</w:t>
      </w:r>
    </w:p>
    <w:p w14:paraId="0C0C5F22" w14:textId="70B84D3D" w:rsidR="00C474C1" w:rsidRDefault="0094609C" w:rsidP="00C52F4A">
      <w:r>
        <w:lastRenderedPageBreak/>
        <w:t>— </w:t>
      </w:r>
      <w:r w:rsidR="00C52F4A" w:rsidRPr="00605EB6">
        <w:t>Votre frère n</w:t>
      </w:r>
      <w:r w:rsidR="00C474C1">
        <w:t>’</w:t>
      </w:r>
      <w:r w:rsidR="00C52F4A" w:rsidRPr="00605EB6">
        <w:t>avait-il pas amené en France une jeune femme</w:t>
      </w:r>
      <w:r w:rsidR="00C474C1">
        <w:t xml:space="preserve"> ? </w:t>
      </w:r>
      <w:r w:rsidR="00C52F4A" w:rsidRPr="00605EB6">
        <w:t xml:space="preserve">demanda encore </w:t>
      </w:r>
      <w:r w:rsidR="00C474C1">
        <w:t>M. </w:t>
      </w:r>
      <w:r w:rsidR="00C52F4A" w:rsidRPr="00605EB6">
        <w:t>Van Ossen</w:t>
      </w:r>
      <w:r w:rsidR="00C474C1">
        <w:t>.</w:t>
      </w:r>
    </w:p>
    <w:p w14:paraId="0D8ACD99" w14:textId="3F44F388" w:rsidR="00C474C1" w:rsidRDefault="0094609C" w:rsidP="00C52F4A">
      <w:r>
        <w:t>— </w:t>
      </w:r>
      <w:r w:rsidR="00C52F4A" w:rsidRPr="00605EB6">
        <w:t>Oui</w:t>
      </w:r>
      <w:r w:rsidR="00C474C1">
        <w:t xml:space="preserve">, </w:t>
      </w:r>
      <w:r w:rsidR="00C52F4A" w:rsidRPr="00605EB6">
        <w:t>monsieur</w:t>
      </w:r>
      <w:r w:rsidR="00C474C1">
        <w:t xml:space="preserve">, </w:t>
      </w:r>
      <w:r w:rsidR="00C52F4A" w:rsidRPr="00605EB6">
        <w:t>une jeune femme</w:t>
      </w:r>
      <w:r w:rsidR="00C474C1">
        <w:t xml:space="preserve">, </w:t>
      </w:r>
      <w:r w:rsidR="00C52F4A" w:rsidRPr="00605EB6">
        <w:t>une Anglaise</w:t>
      </w:r>
      <w:r w:rsidR="00C474C1">
        <w:t xml:space="preserve">, </w:t>
      </w:r>
      <w:r w:rsidR="00C52F4A" w:rsidRPr="00605EB6">
        <w:t>sa maîtresse</w:t>
      </w:r>
      <w:r w:rsidR="00C474C1">
        <w:t xml:space="preserve">, </w:t>
      </w:r>
      <w:r w:rsidR="00C52F4A" w:rsidRPr="00605EB6">
        <w:t>répondit effrontément le misérable</w:t>
      </w:r>
      <w:r w:rsidR="00C474C1">
        <w:t>.</w:t>
      </w:r>
    </w:p>
    <w:p w14:paraId="4DBC3452" w14:textId="4518AC35" w:rsidR="00C474C1" w:rsidRDefault="0094609C" w:rsidP="00C52F4A">
      <w:r>
        <w:t>— </w:t>
      </w:r>
      <w:r w:rsidR="00C52F4A" w:rsidRPr="00605EB6">
        <w:t>Sa maîtresse</w:t>
      </w:r>
      <w:r w:rsidR="00C474C1">
        <w:t xml:space="preserve">, </w:t>
      </w:r>
      <w:r w:rsidR="00C52F4A" w:rsidRPr="00605EB6">
        <w:t>monsieur le baron</w:t>
      </w:r>
      <w:r w:rsidR="00C474C1">
        <w:t xml:space="preserve"> ! </w:t>
      </w:r>
      <w:r w:rsidR="00C52F4A" w:rsidRPr="00605EB6">
        <w:t>En vérité</w:t>
      </w:r>
      <w:r w:rsidR="00C474C1">
        <w:t xml:space="preserve">, </w:t>
      </w:r>
      <w:r w:rsidR="00C52F4A" w:rsidRPr="00605EB6">
        <w:t>vous m</w:t>
      </w:r>
      <w:r w:rsidR="00C474C1">
        <w:t>’</w:t>
      </w:r>
      <w:r w:rsidR="00C52F4A" w:rsidRPr="00605EB6">
        <w:t>étonnez grandement</w:t>
      </w:r>
      <w:r w:rsidR="00C474C1">
        <w:t>.</w:t>
      </w:r>
    </w:p>
    <w:p w14:paraId="7736CAEC" w14:textId="5307164C" w:rsidR="00C474C1" w:rsidRDefault="0094609C" w:rsidP="00C52F4A">
      <w:r>
        <w:t>— </w:t>
      </w:r>
      <w:r w:rsidR="00C52F4A" w:rsidRPr="00605EB6">
        <w:t>Pourquoi</w:t>
      </w:r>
      <w:r w:rsidR="00C474C1">
        <w:t> ?</w:t>
      </w:r>
    </w:p>
    <w:p w14:paraId="6BCE567B" w14:textId="604A2DA6" w:rsidR="00C474C1" w:rsidRDefault="0094609C" w:rsidP="00C52F4A">
      <w:r>
        <w:t>— </w:t>
      </w:r>
      <w:r w:rsidR="00C52F4A" w:rsidRPr="00605EB6">
        <w:t>Parce que vous semblez ignorer que votre frère était marié</w:t>
      </w:r>
      <w:r w:rsidR="00C474C1">
        <w:t>.</w:t>
      </w:r>
    </w:p>
    <w:p w14:paraId="44BAEECB" w14:textId="036E91E2" w:rsidR="00C474C1" w:rsidRDefault="0094609C" w:rsidP="00C52F4A">
      <w:r>
        <w:t>— </w:t>
      </w:r>
      <w:r w:rsidR="00C52F4A" w:rsidRPr="00605EB6">
        <w:t>Mais il ne l</w:t>
      </w:r>
      <w:r w:rsidR="00C474C1">
        <w:t>’</w:t>
      </w:r>
      <w:r w:rsidR="00C52F4A" w:rsidRPr="00605EB6">
        <w:t>était pas</w:t>
      </w:r>
      <w:r w:rsidR="00C474C1">
        <w:t> !</w:t>
      </w:r>
    </w:p>
    <w:p w14:paraId="732C3D49" w14:textId="6587AFE9" w:rsidR="00C474C1" w:rsidRDefault="0094609C" w:rsidP="00C52F4A">
      <w:r>
        <w:t>— </w:t>
      </w:r>
      <w:r w:rsidR="00C52F4A" w:rsidRPr="00605EB6">
        <w:t>Erreur</w:t>
      </w:r>
      <w:r w:rsidR="00C474C1">
        <w:t xml:space="preserve">, </w:t>
      </w:r>
      <w:r w:rsidR="00C52F4A" w:rsidRPr="00605EB6">
        <w:t>monsieur le baron</w:t>
      </w:r>
      <w:r w:rsidR="00C474C1">
        <w:t xml:space="preserve">. </w:t>
      </w:r>
      <w:r w:rsidR="00C52F4A" w:rsidRPr="00605EB6">
        <w:t>Ce n</w:t>
      </w:r>
      <w:r w:rsidR="00C474C1">
        <w:t>’</w:t>
      </w:r>
      <w:r w:rsidR="00C52F4A" w:rsidRPr="00605EB6">
        <w:t>est pas sa maîtresse</w:t>
      </w:r>
      <w:r w:rsidR="00C474C1">
        <w:t xml:space="preserve">, </w:t>
      </w:r>
      <w:r w:rsidR="00C52F4A" w:rsidRPr="00605EB6">
        <w:t>mais bien sa femme légitime que le marquis de Chamarande a amenée en France</w:t>
      </w:r>
      <w:r w:rsidR="00C474C1">
        <w:t>.</w:t>
      </w:r>
    </w:p>
    <w:p w14:paraId="1B3F745F" w14:textId="0B43B412" w:rsidR="00C474C1" w:rsidRDefault="0094609C" w:rsidP="00C52F4A">
      <w:r>
        <w:t>— </w:t>
      </w:r>
      <w:r w:rsidR="00C52F4A" w:rsidRPr="00605EB6">
        <w:t>Maintenant</w:t>
      </w:r>
      <w:r w:rsidR="00C474C1">
        <w:t xml:space="preserve">, </w:t>
      </w:r>
      <w:r w:rsidR="00C52F4A" w:rsidRPr="00605EB6">
        <w:t>monsieur Van Ossen</w:t>
      </w:r>
      <w:r w:rsidR="00C474C1">
        <w:t xml:space="preserve">, </w:t>
      </w:r>
      <w:r w:rsidR="00C52F4A" w:rsidRPr="00605EB6">
        <w:t>c</w:t>
      </w:r>
      <w:r w:rsidR="00C474C1">
        <w:t>’</w:t>
      </w:r>
      <w:r w:rsidR="00C52F4A" w:rsidRPr="00605EB6">
        <w:t>est vous qui m</w:t>
      </w:r>
      <w:r w:rsidR="00C474C1">
        <w:t>’</w:t>
      </w:r>
      <w:r w:rsidR="00C52F4A" w:rsidRPr="00605EB6">
        <w:t>étonnez</w:t>
      </w:r>
      <w:r w:rsidR="00C474C1">
        <w:t>.</w:t>
      </w:r>
    </w:p>
    <w:p w14:paraId="3F613D43" w14:textId="593A6899" w:rsidR="00C474C1" w:rsidRDefault="0094609C" w:rsidP="00C52F4A">
      <w:r>
        <w:t>— </w:t>
      </w:r>
      <w:r w:rsidR="00C52F4A" w:rsidRPr="00605EB6">
        <w:t>Ainsi</w:t>
      </w:r>
      <w:r w:rsidR="00C474C1">
        <w:t xml:space="preserve">, </w:t>
      </w:r>
      <w:r w:rsidR="00C52F4A" w:rsidRPr="00605EB6">
        <w:t>monsieur le baron</w:t>
      </w:r>
      <w:r w:rsidR="00C474C1">
        <w:t xml:space="preserve">, </w:t>
      </w:r>
      <w:r w:rsidR="00C52F4A" w:rsidRPr="00605EB6">
        <w:t>vous n</w:t>
      </w:r>
      <w:r w:rsidR="00C474C1">
        <w:t>’</w:t>
      </w:r>
      <w:r w:rsidR="00C52F4A" w:rsidRPr="00605EB6">
        <w:t>aviez pas eu connaissance du mariage de votre frère</w:t>
      </w:r>
      <w:r w:rsidR="00C474C1">
        <w:t> ?</w:t>
      </w:r>
    </w:p>
    <w:p w14:paraId="69EBE061" w14:textId="0D9A44C7" w:rsidR="00C474C1" w:rsidRDefault="0094609C" w:rsidP="00C52F4A">
      <w:r>
        <w:t>— </w:t>
      </w:r>
      <w:r w:rsidR="00C52F4A" w:rsidRPr="00605EB6">
        <w:t>J</w:t>
      </w:r>
      <w:r w:rsidR="00C474C1">
        <w:t>’</w:t>
      </w:r>
      <w:r w:rsidR="00C52F4A" w:rsidRPr="00605EB6">
        <w:t>en entends parler pour la première fois</w:t>
      </w:r>
      <w:r w:rsidR="00C474C1">
        <w:t xml:space="preserve">, </w:t>
      </w:r>
      <w:r w:rsidR="00C52F4A" w:rsidRPr="00605EB6">
        <w:t>monsieur</w:t>
      </w:r>
      <w:r w:rsidR="00C474C1">
        <w:t xml:space="preserve"> ; </w:t>
      </w:r>
      <w:r w:rsidR="00C52F4A" w:rsidRPr="00605EB6">
        <w:t>et</w:t>
      </w:r>
      <w:r w:rsidR="00C474C1">
        <w:t xml:space="preserve">, </w:t>
      </w:r>
      <w:r w:rsidR="00C52F4A" w:rsidRPr="00605EB6">
        <w:t>malgré votre affirmation</w:t>
      </w:r>
      <w:r w:rsidR="00C474C1">
        <w:t xml:space="preserve">, </w:t>
      </w:r>
      <w:r w:rsidR="00C52F4A" w:rsidRPr="00605EB6">
        <w:t>je reste fort incrédule</w:t>
      </w:r>
      <w:r w:rsidR="00C474C1">
        <w:t>.</w:t>
      </w:r>
    </w:p>
    <w:p w14:paraId="764FC504" w14:textId="1A181070" w:rsidR="00C474C1" w:rsidRDefault="0094609C" w:rsidP="00C52F4A">
      <w:r>
        <w:t>— </w:t>
      </w:r>
      <w:r w:rsidR="00C52F4A" w:rsidRPr="00605EB6">
        <w:t>Après tout</w:t>
      </w:r>
      <w:r w:rsidR="00C474C1">
        <w:t xml:space="preserve">, </w:t>
      </w:r>
      <w:r w:rsidR="00C52F4A" w:rsidRPr="00605EB6">
        <w:t>répliqua le banquier avec bonhomie</w:t>
      </w:r>
      <w:r w:rsidR="00C474C1">
        <w:t xml:space="preserve">, </w:t>
      </w:r>
      <w:r w:rsidR="00C52F4A" w:rsidRPr="00605EB6">
        <w:t>il peut se faire que vous n</w:t>
      </w:r>
      <w:r w:rsidR="00C474C1">
        <w:t>’</w:t>
      </w:r>
      <w:r w:rsidR="00C52F4A" w:rsidRPr="00605EB6">
        <w:t>ayez pas su cela</w:t>
      </w:r>
      <w:r w:rsidR="00C474C1">
        <w:t xml:space="preserve"> ; </w:t>
      </w:r>
      <w:r w:rsidR="00C52F4A" w:rsidRPr="00605EB6">
        <w:t>il y a dans la vie des choses si extraordinaires</w:t>
      </w:r>
      <w:r w:rsidR="00C474C1">
        <w:t xml:space="preserve"> !… </w:t>
      </w:r>
      <w:r w:rsidR="00C52F4A" w:rsidRPr="00605EB6">
        <w:t>Mais enfin</w:t>
      </w:r>
      <w:r w:rsidR="00C474C1">
        <w:t xml:space="preserve">, </w:t>
      </w:r>
      <w:r w:rsidR="00C52F4A" w:rsidRPr="00605EB6">
        <w:t>monsieur le baron</w:t>
      </w:r>
      <w:r w:rsidR="00C474C1">
        <w:t xml:space="preserve">, </w:t>
      </w:r>
      <w:r w:rsidR="00C52F4A" w:rsidRPr="00605EB6">
        <w:t>le fait existe</w:t>
      </w:r>
      <w:r w:rsidR="00C474C1">
        <w:t xml:space="preserve"> ; </w:t>
      </w:r>
      <w:r w:rsidR="00C52F4A" w:rsidRPr="00605EB6">
        <w:t>je vous en garantis l</w:t>
      </w:r>
      <w:r w:rsidR="00C474C1">
        <w:t>’</w:t>
      </w:r>
      <w:r w:rsidR="00C52F4A" w:rsidRPr="00605EB6">
        <w:t>exactitude et je pourrai</w:t>
      </w:r>
      <w:r w:rsidR="00C474C1">
        <w:t xml:space="preserve">, </w:t>
      </w:r>
      <w:r w:rsidR="00C52F4A" w:rsidRPr="00605EB6">
        <w:t>si vous le désirez</w:t>
      </w:r>
      <w:r w:rsidR="00C474C1">
        <w:t xml:space="preserve">, </w:t>
      </w:r>
      <w:r w:rsidR="00C52F4A" w:rsidRPr="00605EB6">
        <w:t>vous en fournir la preuve</w:t>
      </w:r>
      <w:r w:rsidR="00C474C1">
        <w:t xml:space="preserve">, </w:t>
      </w:r>
      <w:r w:rsidR="00C52F4A" w:rsidRPr="00605EB6">
        <w:t>en mettant sous vos yeux un extrait de l</w:t>
      </w:r>
      <w:r w:rsidR="00C474C1">
        <w:t>’</w:t>
      </w:r>
      <w:r w:rsidR="00C52F4A" w:rsidRPr="00605EB6">
        <w:t>acte de mariage qui a eu lieu au consulat de France</w:t>
      </w:r>
      <w:r w:rsidR="00C474C1">
        <w:t>.</w:t>
      </w:r>
    </w:p>
    <w:p w14:paraId="37C841D0" w14:textId="77777777" w:rsidR="00C474C1" w:rsidRDefault="00C52F4A" w:rsidP="00C52F4A">
      <w:r w:rsidRPr="00605EB6">
        <w:lastRenderedPageBreak/>
        <w:t>Le baron sentit que le terrain lui manquait</w:t>
      </w:r>
      <w:r w:rsidR="00C474C1">
        <w:t xml:space="preserve">. </w:t>
      </w:r>
      <w:r w:rsidRPr="00605EB6">
        <w:t>Terrifié</w:t>
      </w:r>
      <w:r w:rsidR="00C474C1">
        <w:t xml:space="preserve">, </w:t>
      </w:r>
      <w:r w:rsidRPr="00605EB6">
        <w:t>il restait muet</w:t>
      </w:r>
      <w:r w:rsidR="00C474C1">
        <w:t xml:space="preserve">, </w:t>
      </w:r>
      <w:r w:rsidRPr="00605EB6">
        <w:t>pâle et comme pétrifié devant une nouvelle tête de Méduse</w:t>
      </w:r>
      <w:r w:rsidR="00C474C1">
        <w:t>.</w:t>
      </w:r>
    </w:p>
    <w:p w14:paraId="263E1906" w14:textId="054A7FEB" w:rsidR="00C474C1" w:rsidRDefault="0094609C" w:rsidP="00C52F4A">
      <w:r>
        <w:t>— </w:t>
      </w:r>
      <w:r w:rsidR="00C52F4A" w:rsidRPr="00605EB6">
        <w:t>Le marquis de Chamarande et Lucy Glandas</w:t>
      </w:r>
      <w:r w:rsidR="00C474C1">
        <w:t xml:space="preserve">, </w:t>
      </w:r>
      <w:r w:rsidR="00C52F4A" w:rsidRPr="00605EB6">
        <w:t xml:space="preserve">poursuivit </w:t>
      </w:r>
      <w:r w:rsidR="00C474C1">
        <w:t>M. </w:t>
      </w:r>
      <w:r w:rsidR="00C52F4A" w:rsidRPr="00605EB6">
        <w:t>Van Ossen</w:t>
      </w:r>
      <w:r w:rsidR="00C474C1">
        <w:t xml:space="preserve">, </w:t>
      </w:r>
      <w:r w:rsidR="00C52F4A" w:rsidRPr="00605EB6">
        <w:t>se sont mariés sous le régime de la communauté</w:t>
      </w:r>
      <w:r w:rsidR="00C474C1">
        <w:t xml:space="preserve"> ; </w:t>
      </w:r>
      <w:r w:rsidR="00C52F4A" w:rsidRPr="00605EB6">
        <w:t>la marquise est donc naturellement et forcément</w:t>
      </w:r>
      <w:r w:rsidR="00C474C1">
        <w:t xml:space="preserve">, </w:t>
      </w:r>
      <w:r w:rsidR="00C52F4A" w:rsidRPr="00605EB6">
        <w:t>bénéficiant de la loi française</w:t>
      </w:r>
      <w:r w:rsidR="00C474C1">
        <w:t xml:space="preserve">, </w:t>
      </w:r>
      <w:r w:rsidR="00C52F4A" w:rsidRPr="00605EB6">
        <w:t>héritière de son mari</w:t>
      </w:r>
      <w:r w:rsidR="00C474C1">
        <w:t xml:space="preserve"> ; </w:t>
      </w:r>
      <w:r w:rsidR="00C52F4A" w:rsidRPr="00605EB6">
        <w:t>or</w:t>
      </w:r>
      <w:r w:rsidR="00C474C1">
        <w:t xml:space="preserve">, </w:t>
      </w:r>
      <w:r w:rsidR="00C52F4A" w:rsidRPr="00605EB6">
        <w:t>vous devez comprendre</w:t>
      </w:r>
      <w:r w:rsidR="00C474C1">
        <w:t xml:space="preserve">, </w:t>
      </w:r>
      <w:r w:rsidR="00C52F4A" w:rsidRPr="00605EB6">
        <w:t>monsieur le baron</w:t>
      </w:r>
      <w:r w:rsidR="00C474C1">
        <w:t xml:space="preserve">, </w:t>
      </w:r>
      <w:r w:rsidR="00C52F4A" w:rsidRPr="00605EB6">
        <w:t>que</w:t>
      </w:r>
      <w:r w:rsidR="00C474C1">
        <w:t xml:space="preserve">, </w:t>
      </w:r>
      <w:r w:rsidR="00C52F4A" w:rsidRPr="00605EB6">
        <w:t>pour me dessaisir des millions qui sont entre mes mains</w:t>
      </w:r>
      <w:r w:rsidR="00C474C1">
        <w:t xml:space="preserve">, </w:t>
      </w:r>
      <w:r w:rsidR="00C52F4A" w:rsidRPr="00605EB6">
        <w:t>il faut qu</w:t>
      </w:r>
      <w:r w:rsidR="00C474C1">
        <w:t>’</w:t>
      </w:r>
      <w:r w:rsidR="00C52F4A" w:rsidRPr="00605EB6">
        <w:t>ils me soient réclamés en même temps par vous et par la marquise de Chamarande</w:t>
      </w:r>
      <w:r w:rsidR="00C474C1">
        <w:t xml:space="preserve">, </w:t>
      </w:r>
      <w:r w:rsidR="00C52F4A" w:rsidRPr="00605EB6">
        <w:t>à moins que l</w:t>
      </w:r>
      <w:r w:rsidR="00C474C1">
        <w:t>’</w:t>
      </w:r>
      <w:r w:rsidR="00C52F4A" w:rsidRPr="00605EB6">
        <w:t>acte de décès de la marquise ne soit produit</w:t>
      </w:r>
      <w:r w:rsidR="00C474C1">
        <w:t>.</w:t>
      </w:r>
    </w:p>
    <w:p w14:paraId="7B8FE2DA" w14:textId="77777777" w:rsidR="00C474C1" w:rsidRDefault="00C474C1" w:rsidP="00C52F4A">
      <w:r>
        <w:t>» </w:t>
      </w:r>
      <w:r w:rsidR="00C52F4A" w:rsidRPr="00605EB6">
        <w:t>Vous voyez dans quelle situation je me trouve et combien j</w:t>
      </w:r>
      <w:r>
        <w:t>’</w:t>
      </w:r>
      <w:r w:rsidR="00C52F4A" w:rsidRPr="00605EB6">
        <w:t>avais besoin de conférer avec vous au sujet de cette affaire</w:t>
      </w:r>
      <w:r>
        <w:t>.</w:t>
      </w:r>
    </w:p>
    <w:p w14:paraId="1ED920F1" w14:textId="77777777" w:rsidR="00C474C1" w:rsidRDefault="00C474C1" w:rsidP="00C52F4A">
      <w:r>
        <w:t>» </w:t>
      </w:r>
      <w:r w:rsidR="00C52F4A" w:rsidRPr="00605EB6">
        <w:t>D</w:t>
      </w:r>
      <w:r>
        <w:t>’</w:t>
      </w:r>
      <w:r w:rsidR="00C52F4A" w:rsidRPr="00605EB6">
        <w:t>après les renseignements que j</w:t>
      </w:r>
      <w:r>
        <w:t>’</w:t>
      </w:r>
      <w:r w:rsidR="00C52F4A" w:rsidRPr="00605EB6">
        <w:t>ai pu obtenir</w:t>
      </w:r>
      <w:r>
        <w:t xml:space="preserve">, </w:t>
      </w:r>
      <w:r w:rsidR="00C52F4A" w:rsidRPr="00605EB6">
        <w:t>non sans peine</w:t>
      </w:r>
      <w:r>
        <w:t xml:space="preserve">, </w:t>
      </w:r>
      <w:r w:rsidR="00C52F4A" w:rsidRPr="00605EB6">
        <w:t>je vous assure</w:t>
      </w:r>
      <w:r>
        <w:t xml:space="preserve">, </w:t>
      </w:r>
      <w:r w:rsidR="00C52F4A" w:rsidRPr="00605EB6">
        <w:t>il paraîtrait que la marquise était enceinte et même près d</w:t>
      </w:r>
      <w:r>
        <w:t>’</w:t>
      </w:r>
      <w:r w:rsidR="00C52F4A" w:rsidRPr="00605EB6">
        <w:t>accoucher</w:t>
      </w:r>
      <w:r>
        <w:t xml:space="preserve">, </w:t>
      </w:r>
      <w:r w:rsidR="00C52F4A" w:rsidRPr="00605EB6">
        <w:t xml:space="preserve">lors du naufrage du </w:t>
      </w:r>
      <w:r w:rsidR="00C52F4A" w:rsidRPr="00605EB6">
        <w:rPr>
          <w:bCs/>
          <w:i/>
          <w:iCs/>
        </w:rPr>
        <w:t>Téméraire</w:t>
      </w:r>
      <w:r>
        <w:rPr>
          <w:bCs/>
          <w:i/>
          <w:iCs/>
        </w:rPr>
        <w:t xml:space="preserve">, </w:t>
      </w:r>
      <w:r w:rsidR="00C52F4A" w:rsidRPr="00605EB6">
        <w:t>de douloureuse mémoire</w:t>
      </w:r>
      <w:r>
        <w:t xml:space="preserve"> ; </w:t>
      </w:r>
      <w:r w:rsidR="00C52F4A" w:rsidRPr="00605EB6">
        <w:t>mais je n</w:t>
      </w:r>
      <w:r>
        <w:t>’</w:t>
      </w:r>
      <w:r w:rsidR="00C52F4A" w:rsidRPr="00605EB6">
        <w:t>ai de ceci aucune preuve</w:t>
      </w:r>
      <w:r>
        <w:t xml:space="preserve"> ; </w:t>
      </w:r>
      <w:r w:rsidR="00C52F4A" w:rsidRPr="00605EB6">
        <w:t>nous ne parlerons donc pas d</w:t>
      </w:r>
      <w:r>
        <w:t>’</w:t>
      </w:r>
      <w:r w:rsidR="00C52F4A" w:rsidRPr="00605EB6">
        <w:t>un enfant</w:t>
      </w:r>
      <w:r>
        <w:t xml:space="preserve">, </w:t>
      </w:r>
      <w:r w:rsidR="00C52F4A" w:rsidRPr="00605EB6">
        <w:t>qui n</w:t>
      </w:r>
      <w:r>
        <w:t>’</w:t>
      </w:r>
      <w:r w:rsidR="00C52F4A" w:rsidRPr="00605EB6">
        <w:t>a probablement jamais existé</w:t>
      </w:r>
      <w:r>
        <w:t xml:space="preserve">, </w:t>
      </w:r>
      <w:r w:rsidR="00C52F4A" w:rsidRPr="00605EB6">
        <w:t>afin de ne pas augmenter les difficultés de la situation</w:t>
      </w:r>
      <w:r>
        <w:t xml:space="preserve">, </w:t>
      </w:r>
      <w:r w:rsidR="00C52F4A" w:rsidRPr="00605EB6">
        <w:t>déjà assez grandes</w:t>
      </w:r>
      <w:r>
        <w:t>.</w:t>
      </w:r>
    </w:p>
    <w:p w14:paraId="20C18185" w14:textId="77777777" w:rsidR="00C474C1" w:rsidRDefault="00C474C1" w:rsidP="00C52F4A">
      <w:r>
        <w:t>» </w:t>
      </w:r>
      <w:r w:rsidR="00C52F4A" w:rsidRPr="00605EB6">
        <w:t>Le temps écoulé</w:t>
      </w:r>
      <w:r>
        <w:t xml:space="preserve">, </w:t>
      </w:r>
      <w:r w:rsidR="00C52F4A" w:rsidRPr="00605EB6">
        <w:t>des millions abandonnés</w:t>
      </w:r>
      <w:r>
        <w:t xml:space="preserve">, </w:t>
      </w:r>
      <w:r w:rsidR="00C52F4A" w:rsidRPr="00605EB6">
        <w:t>le résultat négatif des recherches que j</w:t>
      </w:r>
      <w:r>
        <w:t>’</w:t>
      </w:r>
      <w:r w:rsidR="00C52F4A" w:rsidRPr="00605EB6">
        <w:t>ai fait faire</w:t>
      </w:r>
      <w:r>
        <w:t xml:space="preserve">, </w:t>
      </w:r>
      <w:r w:rsidR="00C52F4A" w:rsidRPr="00605EB6">
        <w:t>tout me porte à croire que la marquise de Chamarande est morte</w:t>
      </w:r>
      <w:r>
        <w:t xml:space="preserve"> ; </w:t>
      </w:r>
      <w:r w:rsidR="00C52F4A" w:rsidRPr="00605EB6">
        <w:t>mais encore faut-il que cela me soit prouvé</w:t>
      </w:r>
      <w:r>
        <w:t>.</w:t>
      </w:r>
    </w:p>
    <w:p w14:paraId="20B267F2" w14:textId="77777777" w:rsidR="00C474C1" w:rsidRDefault="00C474C1" w:rsidP="00C52F4A">
      <w:r>
        <w:t>» </w:t>
      </w:r>
      <w:r w:rsidR="00C52F4A" w:rsidRPr="00605EB6">
        <w:t>Malgré mon vif désir de solder le compte en question et de vous mettre en possession des millions dont</w:t>
      </w:r>
      <w:r>
        <w:t xml:space="preserve">, </w:t>
      </w:r>
      <w:r w:rsidR="00C52F4A" w:rsidRPr="00605EB6">
        <w:t>j</w:t>
      </w:r>
      <w:r>
        <w:t>’</w:t>
      </w:r>
      <w:r w:rsidR="00C52F4A" w:rsidRPr="00605EB6">
        <w:t>en suis convaincu et je le déclare</w:t>
      </w:r>
      <w:r>
        <w:t xml:space="preserve">, </w:t>
      </w:r>
      <w:r w:rsidR="00C52F4A" w:rsidRPr="00605EB6">
        <w:t>vous êtes aujourd</w:t>
      </w:r>
      <w:r>
        <w:t>’</w:t>
      </w:r>
      <w:r w:rsidR="00C52F4A" w:rsidRPr="00605EB6">
        <w:t>hui l</w:t>
      </w:r>
      <w:r>
        <w:t>’</w:t>
      </w:r>
      <w:r w:rsidR="00C52F4A" w:rsidRPr="00605EB6">
        <w:t xml:space="preserve">unique et </w:t>
      </w:r>
      <w:r w:rsidR="00C52F4A" w:rsidRPr="00605EB6">
        <w:lastRenderedPageBreak/>
        <w:t>légitime héritier</w:t>
      </w:r>
      <w:r>
        <w:t xml:space="preserve">, </w:t>
      </w:r>
      <w:r w:rsidR="00C52F4A" w:rsidRPr="00605EB6">
        <w:t>je me vois contraint d</w:t>
      </w:r>
      <w:r>
        <w:t>’</w:t>
      </w:r>
      <w:r w:rsidR="00C52F4A" w:rsidRPr="00605EB6">
        <w:t>en rester le dépositaire pour longtemps encore peut-être</w:t>
      </w:r>
      <w:r>
        <w:t>.</w:t>
      </w:r>
    </w:p>
    <w:p w14:paraId="7FFA5677" w14:textId="77777777" w:rsidR="00C474C1" w:rsidRDefault="00C474C1" w:rsidP="00C52F4A">
      <w:r>
        <w:t>» </w:t>
      </w:r>
      <w:r w:rsidR="00C52F4A" w:rsidRPr="00605EB6">
        <w:t>Il existe dans notre maison</w:t>
      </w:r>
      <w:r>
        <w:t xml:space="preserve">, </w:t>
      </w:r>
      <w:r w:rsidR="00C52F4A" w:rsidRPr="00605EB6">
        <w:t>monsieur le baron</w:t>
      </w:r>
      <w:r>
        <w:t xml:space="preserve">, </w:t>
      </w:r>
      <w:r w:rsidR="00C52F4A" w:rsidRPr="00605EB6">
        <w:t>depuis sa fondation</w:t>
      </w:r>
      <w:r>
        <w:t xml:space="preserve">, </w:t>
      </w:r>
      <w:r w:rsidR="00C52F4A" w:rsidRPr="00605EB6">
        <w:t>un livre précieux</w:t>
      </w:r>
      <w:r>
        <w:t xml:space="preserve">, </w:t>
      </w:r>
      <w:r w:rsidR="00C52F4A" w:rsidRPr="00605EB6">
        <w:t>qui est le livre d</w:t>
      </w:r>
      <w:r>
        <w:t>’</w:t>
      </w:r>
      <w:r w:rsidR="00C52F4A" w:rsidRPr="00605EB6">
        <w:t>or des Van Ossen</w:t>
      </w:r>
      <w:r>
        <w:t xml:space="preserve">, </w:t>
      </w:r>
      <w:r w:rsidR="00C52F4A" w:rsidRPr="00605EB6">
        <w:t>et que tous les chefs qui se sont succédé ont toujours consulté avec respect</w:t>
      </w:r>
      <w:r>
        <w:t xml:space="preserve">. </w:t>
      </w:r>
      <w:r w:rsidR="00C52F4A" w:rsidRPr="00605EB6">
        <w:t>Ce livre contient les instructions secrètes</w:t>
      </w:r>
      <w:r>
        <w:t xml:space="preserve">, </w:t>
      </w:r>
      <w:r w:rsidR="00C52F4A" w:rsidRPr="00605EB6">
        <w:t>les ordres particuliers transmis par les pères à leurs fils</w:t>
      </w:r>
      <w:r>
        <w:t>.</w:t>
      </w:r>
    </w:p>
    <w:p w14:paraId="7F1A2528" w14:textId="77777777" w:rsidR="00C474C1" w:rsidRDefault="00C474C1" w:rsidP="00C52F4A">
      <w:r>
        <w:t>» </w:t>
      </w:r>
      <w:r w:rsidR="00C52F4A" w:rsidRPr="00605EB6">
        <w:t>Or</w:t>
      </w:r>
      <w:r>
        <w:t xml:space="preserve">, </w:t>
      </w:r>
      <w:r w:rsidR="00C52F4A" w:rsidRPr="00605EB6">
        <w:t>dans ce livre</w:t>
      </w:r>
      <w:r>
        <w:t xml:space="preserve">, </w:t>
      </w:r>
      <w:r w:rsidR="00C52F4A" w:rsidRPr="00605EB6">
        <w:t>monsieur le baron</w:t>
      </w:r>
      <w:r>
        <w:t xml:space="preserve">, </w:t>
      </w:r>
      <w:r w:rsidR="00C52F4A" w:rsidRPr="00605EB6">
        <w:t>il est écrit</w:t>
      </w:r>
      <w:r>
        <w:t xml:space="preserve">, </w:t>
      </w:r>
      <w:r w:rsidR="00C52F4A" w:rsidRPr="00605EB6">
        <w:t>de la main même de mon aïeul</w:t>
      </w:r>
      <w:r>
        <w:t xml:space="preserve">, </w:t>
      </w:r>
      <w:r w:rsidR="00C52F4A" w:rsidRPr="00605EB6">
        <w:t>que le dépôt du marquis de Chamarande</w:t>
      </w:r>
      <w:r>
        <w:t xml:space="preserve">, </w:t>
      </w:r>
      <w:r w:rsidR="00C52F4A" w:rsidRPr="00605EB6">
        <w:t>augmenté des bénéfices de participation dans les affaires de notre maison</w:t>
      </w:r>
      <w:r>
        <w:t xml:space="preserve">, </w:t>
      </w:r>
      <w:r w:rsidR="00C52F4A" w:rsidRPr="00605EB6">
        <w:t>ne devra être remis qu</w:t>
      </w:r>
      <w:r>
        <w:t>’</w:t>
      </w:r>
      <w:r w:rsidR="00C52F4A" w:rsidRPr="00605EB6">
        <w:t>à la marquise de Chamarande ou au dépositaire lui-même</w:t>
      </w:r>
      <w:r>
        <w:t xml:space="preserve">, </w:t>
      </w:r>
      <w:r w:rsidR="00C52F4A" w:rsidRPr="00605EB6">
        <w:t>Charles Chevry</w:t>
      </w:r>
      <w:r>
        <w:t xml:space="preserve">, </w:t>
      </w:r>
      <w:r w:rsidR="00C52F4A" w:rsidRPr="00605EB6">
        <w:t>mandataire du marquis</w:t>
      </w:r>
      <w:r>
        <w:t xml:space="preserve">, </w:t>
      </w:r>
      <w:r w:rsidR="00C52F4A" w:rsidRPr="00605EB6">
        <w:t>ou enfin</w:t>
      </w:r>
      <w:r>
        <w:t xml:space="preserve">, </w:t>
      </w:r>
      <w:r w:rsidR="00C52F4A" w:rsidRPr="00605EB6">
        <w:t>après dix-huit années écoulées</w:t>
      </w:r>
      <w:r>
        <w:t xml:space="preserve">, </w:t>
      </w:r>
      <w:r w:rsidR="00C52F4A" w:rsidRPr="00605EB6">
        <w:t>aux héritiers légitimes</w:t>
      </w:r>
      <w:r>
        <w:t xml:space="preserve">, </w:t>
      </w:r>
      <w:r w:rsidR="00C52F4A" w:rsidRPr="00605EB6">
        <w:t>dûment reconnus</w:t>
      </w:r>
      <w:r>
        <w:t xml:space="preserve">, </w:t>
      </w:r>
      <w:r w:rsidR="00C52F4A" w:rsidRPr="00605EB6">
        <w:t>du marquis et de la marquise</w:t>
      </w:r>
      <w:r>
        <w:t>.</w:t>
      </w:r>
    </w:p>
    <w:p w14:paraId="74034ED7" w14:textId="77777777" w:rsidR="00C474C1" w:rsidRDefault="00C474C1" w:rsidP="00C52F4A">
      <w:r>
        <w:t>» </w:t>
      </w:r>
      <w:r w:rsidR="00C52F4A" w:rsidRPr="00605EB6">
        <w:t>Les dix-huit ans sont maintenant révolus</w:t>
      </w:r>
      <w:r>
        <w:t xml:space="preserve">, </w:t>
      </w:r>
      <w:r w:rsidR="00C52F4A" w:rsidRPr="00605EB6">
        <w:t>et voilà pourquoi</w:t>
      </w:r>
      <w:r>
        <w:t xml:space="preserve">, </w:t>
      </w:r>
      <w:r w:rsidR="00C52F4A" w:rsidRPr="00605EB6">
        <w:t>monsieur de Simaise</w:t>
      </w:r>
      <w:r>
        <w:t xml:space="preserve">, </w:t>
      </w:r>
      <w:r w:rsidR="00C52F4A" w:rsidRPr="00605EB6">
        <w:t>je suis en ce moment devant vous</w:t>
      </w:r>
      <w:r>
        <w:t xml:space="preserve"> ; </w:t>
      </w:r>
      <w:r w:rsidR="00C52F4A" w:rsidRPr="00605EB6">
        <w:t>voilà pourquoi aussi vous n</w:t>
      </w:r>
      <w:r>
        <w:t>’</w:t>
      </w:r>
      <w:r w:rsidR="00C52F4A" w:rsidRPr="00605EB6">
        <w:t>avez pas été informé plus tôt du dépôt fait par Charles Chevry au nom de la marquise de Chamarande</w:t>
      </w:r>
      <w:r>
        <w:t>.</w:t>
      </w:r>
    </w:p>
    <w:p w14:paraId="68E1EB95" w14:textId="77777777" w:rsidR="00C474C1" w:rsidRDefault="00C474C1" w:rsidP="00C52F4A">
      <w:r>
        <w:t>» </w:t>
      </w:r>
      <w:r w:rsidR="00C52F4A" w:rsidRPr="00605EB6">
        <w:t>Je suis lié par l</w:t>
      </w:r>
      <w:r>
        <w:t>’</w:t>
      </w:r>
      <w:r w:rsidR="00C52F4A" w:rsidRPr="00605EB6">
        <w:t>ordre de mon aïeul</w:t>
      </w:r>
      <w:r>
        <w:t xml:space="preserve">, </w:t>
      </w:r>
      <w:r w:rsidR="00C52F4A" w:rsidRPr="00605EB6">
        <w:t>ordre sacré que m</w:t>
      </w:r>
      <w:r>
        <w:t>’</w:t>
      </w:r>
      <w:r w:rsidR="00C52F4A" w:rsidRPr="00605EB6">
        <w:t>a transmis mon père</w:t>
      </w:r>
      <w:r>
        <w:t xml:space="preserve">, </w:t>
      </w:r>
      <w:r w:rsidR="00C52F4A" w:rsidRPr="00605EB6">
        <w:t>et j</w:t>
      </w:r>
      <w:r>
        <w:t>’</w:t>
      </w:r>
      <w:r w:rsidR="00C52F4A" w:rsidRPr="00605EB6">
        <w:t>y dois obéir comme on obéit à Dieu</w:t>
      </w:r>
      <w:r>
        <w:t>.</w:t>
      </w:r>
    </w:p>
    <w:p w14:paraId="29AFEA72" w14:textId="77777777" w:rsidR="00C474C1" w:rsidRDefault="00C474C1" w:rsidP="00C52F4A">
      <w:r>
        <w:t>» </w:t>
      </w:r>
      <w:r w:rsidR="00C52F4A" w:rsidRPr="00605EB6">
        <w:t>Je suis</w:t>
      </w:r>
      <w:r>
        <w:t xml:space="preserve">, </w:t>
      </w:r>
      <w:r w:rsidR="00C52F4A" w:rsidRPr="00605EB6">
        <w:t>néanmoins</w:t>
      </w:r>
      <w:r>
        <w:t xml:space="preserve">, </w:t>
      </w:r>
      <w:r w:rsidR="00C52F4A" w:rsidRPr="00605EB6">
        <w:t>disposé à ne pas me montrer exigeant sur certaines petites questions de détail</w:t>
      </w:r>
      <w:r>
        <w:t xml:space="preserve"> ; </w:t>
      </w:r>
      <w:r w:rsidR="00C52F4A" w:rsidRPr="00605EB6">
        <w:t>par déférence pour vous</w:t>
      </w:r>
      <w:r>
        <w:t xml:space="preserve">, </w:t>
      </w:r>
      <w:r w:rsidR="00C52F4A" w:rsidRPr="00605EB6">
        <w:t>monsieur de Simaise</w:t>
      </w:r>
      <w:r>
        <w:t xml:space="preserve">, </w:t>
      </w:r>
      <w:r w:rsidR="00C52F4A" w:rsidRPr="00605EB6">
        <w:t>je me contenterais de l</w:t>
      </w:r>
      <w:r>
        <w:t>’</w:t>
      </w:r>
      <w:r w:rsidR="00C52F4A" w:rsidRPr="00605EB6">
        <w:t>acte de décès de la marquise</w:t>
      </w:r>
      <w:r>
        <w:t xml:space="preserve"> ; </w:t>
      </w:r>
      <w:r w:rsidR="00C52F4A" w:rsidRPr="00605EB6">
        <w:t>malheureusement vous ne l</w:t>
      </w:r>
      <w:r>
        <w:t>’</w:t>
      </w:r>
      <w:r w:rsidR="00C52F4A" w:rsidRPr="00605EB6">
        <w:t>avez pas</w:t>
      </w:r>
      <w:r>
        <w:t>.</w:t>
      </w:r>
    </w:p>
    <w:p w14:paraId="16E10155" w14:textId="7F5B9D78" w:rsidR="00C474C1" w:rsidRDefault="0094609C" w:rsidP="00C52F4A">
      <w:r>
        <w:t>— </w:t>
      </w:r>
      <w:r w:rsidR="00C52F4A" w:rsidRPr="00605EB6">
        <w:t>Je ne l</w:t>
      </w:r>
      <w:r w:rsidR="00C474C1">
        <w:t>’</w:t>
      </w:r>
      <w:r w:rsidR="00C52F4A" w:rsidRPr="00605EB6">
        <w:t>ai pas</w:t>
      </w:r>
      <w:r w:rsidR="00C474C1">
        <w:t xml:space="preserve">, </w:t>
      </w:r>
      <w:r w:rsidR="00C52F4A" w:rsidRPr="00605EB6">
        <w:t>dit le baron d</w:t>
      </w:r>
      <w:r w:rsidR="00C474C1">
        <w:t>’</w:t>
      </w:r>
      <w:r w:rsidR="00C52F4A" w:rsidRPr="00605EB6">
        <w:t>une voix étranglée</w:t>
      </w:r>
      <w:r w:rsidR="00C474C1">
        <w:t>.</w:t>
      </w:r>
    </w:p>
    <w:p w14:paraId="0E6481F7" w14:textId="77777777" w:rsidR="00C474C1" w:rsidRDefault="00C52F4A" w:rsidP="00C52F4A">
      <w:r w:rsidRPr="00605EB6">
        <w:lastRenderedPageBreak/>
        <w:t>Il était dans un état pitoyable</w:t>
      </w:r>
      <w:r w:rsidR="00C474C1">
        <w:t xml:space="preserve">, </w:t>
      </w:r>
      <w:r w:rsidRPr="00605EB6">
        <w:t>quelque chose le tenait à la gorge</w:t>
      </w:r>
      <w:r w:rsidR="00C474C1">
        <w:t xml:space="preserve">, </w:t>
      </w:r>
      <w:r w:rsidRPr="00605EB6">
        <w:t>il étouffait</w:t>
      </w:r>
      <w:r w:rsidR="00C474C1">
        <w:t xml:space="preserve"> ; </w:t>
      </w:r>
      <w:r w:rsidRPr="00605EB6">
        <w:t>la sueur coulait sur son visage livide en gouttes serrées</w:t>
      </w:r>
      <w:r w:rsidR="00C474C1">
        <w:t>.</w:t>
      </w:r>
    </w:p>
    <w:p w14:paraId="1DADD8D5" w14:textId="512A3304" w:rsidR="00C474C1" w:rsidRDefault="0094609C" w:rsidP="00C52F4A">
      <w:r>
        <w:t>— </w:t>
      </w:r>
      <w:r w:rsidR="00C52F4A" w:rsidRPr="00605EB6">
        <w:t>D</w:t>
      </w:r>
      <w:r w:rsidR="00C474C1">
        <w:t>’</w:t>
      </w:r>
      <w:r w:rsidR="00C52F4A" w:rsidRPr="00605EB6">
        <w:t>abord</w:t>
      </w:r>
      <w:r w:rsidR="00C474C1">
        <w:t xml:space="preserve">, </w:t>
      </w:r>
      <w:r w:rsidR="00C52F4A" w:rsidRPr="00605EB6">
        <w:t>monsieur le baron</w:t>
      </w:r>
      <w:r w:rsidR="00C474C1">
        <w:t xml:space="preserve">, </w:t>
      </w:r>
      <w:r w:rsidR="00C52F4A" w:rsidRPr="00605EB6">
        <w:t>croyez-vous que la femme de votre frère n</w:t>
      </w:r>
      <w:r w:rsidR="00C474C1">
        <w:t>’</w:t>
      </w:r>
      <w:r w:rsidR="00C52F4A" w:rsidRPr="00605EB6">
        <w:t>existe plus</w:t>
      </w:r>
      <w:r w:rsidR="00C474C1">
        <w:t> ?</w:t>
      </w:r>
    </w:p>
    <w:p w14:paraId="6968AEBC" w14:textId="5B4932C3" w:rsidR="00C474C1" w:rsidRDefault="0094609C" w:rsidP="00C52F4A">
      <w:r>
        <w:t>— </w:t>
      </w:r>
      <w:r w:rsidR="00C52F4A" w:rsidRPr="00605EB6">
        <w:t>Je le crois</w:t>
      </w:r>
      <w:r w:rsidR="00C474C1">
        <w:t>.</w:t>
      </w:r>
    </w:p>
    <w:p w14:paraId="711E92DF" w14:textId="41297B15" w:rsidR="00C474C1" w:rsidRDefault="0094609C" w:rsidP="00C52F4A">
      <w:r>
        <w:t>— </w:t>
      </w:r>
      <w:r w:rsidR="00C52F4A" w:rsidRPr="00605EB6">
        <w:t>Et vous ne pouvez pas vous procurer l</w:t>
      </w:r>
      <w:r w:rsidR="00C474C1">
        <w:t>’</w:t>
      </w:r>
      <w:r w:rsidR="00C52F4A" w:rsidRPr="00605EB6">
        <w:t>extrait de l</w:t>
      </w:r>
      <w:r w:rsidR="00C474C1">
        <w:t>’</w:t>
      </w:r>
      <w:r w:rsidR="00C52F4A" w:rsidRPr="00605EB6">
        <w:t>acte que je vous demande</w:t>
      </w:r>
      <w:r w:rsidR="00C474C1">
        <w:t> ?</w:t>
      </w:r>
    </w:p>
    <w:p w14:paraId="2CCA3152" w14:textId="5FE3AF59" w:rsidR="00C474C1" w:rsidRDefault="0094609C" w:rsidP="00C52F4A">
      <w:r>
        <w:t>— </w:t>
      </w:r>
      <w:r w:rsidR="00C52F4A" w:rsidRPr="00605EB6">
        <w:t>Mais si je le pouvais</w:t>
      </w:r>
      <w:r w:rsidR="00C474C1">
        <w:t xml:space="preserve">, </w:t>
      </w:r>
      <w:r w:rsidR="00C52F4A" w:rsidRPr="00605EB6">
        <w:t>monsieur</w:t>
      </w:r>
      <w:r w:rsidR="00C474C1">
        <w:t xml:space="preserve">, </w:t>
      </w:r>
      <w:r w:rsidR="00C52F4A" w:rsidRPr="00605EB6">
        <w:t>je vous l</w:t>
      </w:r>
      <w:r w:rsidR="00C474C1">
        <w:t>’</w:t>
      </w:r>
      <w:r w:rsidR="00C52F4A" w:rsidRPr="00605EB6">
        <w:t>aurais déjà dit</w:t>
      </w:r>
      <w:r w:rsidR="00C474C1">
        <w:t>.</w:t>
      </w:r>
    </w:p>
    <w:p w14:paraId="2A07F478" w14:textId="00E8A586" w:rsidR="00C474C1" w:rsidRDefault="00C52F4A" w:rsidP="00C52F4A">
      <w:r w:rsidRPr="00605EB6">
        <w:t xml:space="preserve">Le regard perçant de </w:t>
      </w:r>
      <w:r w:rsidR="00C474C1">
        <w:t>M. </w:t>
      </w:r>
      <w:r w:rsidRPr="00605EB6">
        <w:t>Van Ossen s</w:t>
      </w:r>
      <w:r w:rsidR="00C474C1">
        <w:t>’</w:t>
      </w:r>
      <w:r w:rsidRPr="00605EB6">
        <w:t>enfonça comme une flèche dans les yeux du baron</w:t>
      </w:r>
      <w:r w:rsidR="00C474C1">
        <w:t>.</w:t>
      </w:r>
    </w:p>
    <w:p w14:paraId="7306D7DE" w14:textId="4C3DA32B" w:rsidR="00C474C1" w:rsidRDefault="0094609C" w:rsidP="00C52F4A">
      <w:r>
        <w:t>— </w:t>
      </w:r>
      <w:r w:rsidR="00C52F4A" w:rsidRPr="00605EB6">
        <w:t>Permettez-moi de vous le dire</w:t>
      </w:r>
      <w:r w:rsidR="00C474C1">
        <w:t xml:space="preserve">, </w:t>
      </w:r>
      <w:r w:rsidR="00C52F4A" w:rsidRPr="00605EB6">
        <w:t>monsieur de Simaise</w:t>
      </w:r>
      <w:r w:rsidR="00C474C1">
        <w:t xml:space="preserve">, </w:t>
      </w:r>
      <w:r w:rsidR="00C52F4A" w:rsidRPr="00605EB6">
        <w:t>reprit-il</w:t>
      </w:r>
      <w:r w:rsidR="00C474C1">
        <w:t xml:space="preserve">, </w:t>
      </w:r>
      <w:r w:rsidR="00C52F4A" w:rsidRPr="00605EB6">
        <w:t>il est étrange que vous ignoriez complètement ce qu</w:t>
      </w:r>
      <w:r w:rsidR="00C474C1">
        <w:t>’</w:t>
      </w:r>
      <w:r w:rsidR="00C52F4A" w:rsidRPr="00605EB6">
        <w:t>est devenue votre belle-sœur</w:t>
      </w:r>
      <w:r w:rsidR="00C474C1">
        <w:t xml:space="preserve">. </w:t>
      </w:r>
      <w:r w:rsidR="00C52F4A" w:rsidRPr="00605EB6">
        <w:t>Vous ne pouvez l</w:t>
      </w:r>
      <w:r w:rsidR="00C474C1">
        <w:t>’</w:t>
      </w:r>
      <w:r w:rsidR="00C52F4A" w:rsidRPr="00605EB6">
        <w:t>avoir ainsi perdue de vue immédiatement après la mort de votre frère</w:t>
      </w:r>
      <w:r w:rsidR="00C474C1">
        <w:t>.</w:t>
      </w:r>
    </w:p>
    <w:p w14:paraId="1B654B9A" w14:textId="4BD8D9B1" w:rsidR="00C474C1" w:rsidRDefault="0094609C" w:rsidP="00C52F4A">
      <w:r>
        <w:t>— </w:t>
      </w:r>
      <w:r w:rsidR="00C52F4A" w:rsidRPr="00605EB6">
        <w:t>Pourtant</w:t>
      </w:r>
      <w:r w:rsidR="00C474C1">
        <w:t xml:space="preserve">, </w:t>
      </w:r>
      <w:r w:rsidR="00C52F4A" w:rsidRPr="00605EB6">
        <w:t>cela est</w:t>
      </w:r>
      <w:r w:rsidR="00C474C1">
        <w:t xml:space="preserve">, </w:t>
      </w:r>
      <w:r w:rsidR="00C52F4A" w:rsidRPr="00605EB6">
        <w:t>monsieur</w:t>
      </w:r>
      <w:r w:rsidR="00C474C1">
        <w:t xml:space="preserve">. </w:t>
      </w:r>
      <w:r w:rsidR="00C52F4A" w:rsidRPr="00605EB6">
        <w:t>J</w:t>
      </w:r>
      <w:r w:rsidR="00C474C1">
        <w:t>’</w:t>
      </w:r>
      <w:r w:rsidR="00C52F4A" w:rsidRPr="00605EB6">
        <w:t>ignorais</w:t>
      </w:r>
      <w:r w:rsidR="00C474C1">
        <w:t xml:space="preserve">, </w:t>
      </w:r>
      <w:r w:rsidR="00C52F4A" w:rsidRPr="00605EB6">
        <w:t>je vous l</w:t>
      </w:r>
      <w:r w:rsidR="00C474C1">
        <w:t>’</w:t>
      </w:r>
      <w:r w:rsidR="00C52F4A" w:rsidRPr="00605EB6">
        <w:t>ai dit</w:t>
      </w:r>
      <w:r w:rsidR="00C474C1">
        <w:t xml:space="preserve">, </w:t>
      </w:r>
      <w:r w:rsidR="00C52F4A" w:rsidRPr="00605EB6">
        <w:t>que mon frère fût marié</w:t>
      </w:r>
      <w:r w:rsidR="00C474C1">
        <w:t xml:space="preserve">, </w:t>
      </w:r>
      <w:r w:rsidR="00C52F4A" w:rsidRPr="00605EB6">
        <w:t>et j</w:t>
      </w:r>
      <w:r w:rsidR="00C474C1">
        <w:t>’</w:t>
      </w:r>
      <w:r w:rsidR="00C52F4A" w:rsidRPr="00605EB6">
        <w:t>ai eu le tort</w:t>
      </w:r>
      <w:r w:rsidR="00C474C1">
        <w:t xml:space="preserve">, </w:t>
      </w:r>
      <w:r w:rsidR="00C52F4A" w:rsidRPr="00605EB6">
        <w:t>je le reconnais maintenant</w:t>
      </w:r>
      <w:r w:rsidR="00C474C1">
        <w:t xml:space="preserve">, </w:t>
      </w:r>
      <w:r w:rsidR="00C52F4A" w:rsidRPr="00605EB6">
        <w:t>de ne pas m</w:t>
      </w:r>
      <w:r w:rsidR="00C474C1">
        <w:t>’</w:t>
      </w:r>
      <w:r w:rsidR="00C52F4A" w:rsidRPr="00605EB6">
        <w:t>intéresser à une personne que je croyais une étrangère pour moi</w:t>
      </w:r>
      <w:r w:rsidR="00C474C1">
        <w:t>.</w:t>
      </w:r>
    </w:p>
    <w:p w14:paraId="09BAAA50" w14:textId="66936BCC" w:rsidR="00C474C1" w:rsidRDefault="00C52F4A" w:rsidP="00C52F4A">
      <w:r w:rsidRPr="00605EB6">
        <w:t xml:space="preserve">Un imperceptible sourire courut sur les lèvres de </w:t>
      </w:r>
      <w:r w:rsidR="00C474C1">
        <w:t>M. </w:t>
      </w:r>
      <w:r w:rsidRPr="00605EB6">
        <w:t>Van Ossen</w:t>
      </w:r>
      <w:r w:rsidR="00C474C1">
        <w:t>.</w:t>
      </w:r>
    </w:p>
    <w:p w14:paraId="63EC6517" w14:textId="5B628B68" w:rsidR="00C474C1" w:rsidRDefault="0094609C" w:rsidP="00C52F4A">
      <w:r>
        <w:t>— </w:t>
      </w:r>
      <w:r w:rsidR="00C52F4A" w:rsidRPr="00605EB6">
        <w:t>Vous l</w:t>
      </w:r>
      <w:r w:rsidR="00C474C1">
        <w:t>’</w:t>
      </w:r>
      <w:r w:rsidR="00C52F4A" w:rsidRPr="00605EB6">
        <w:t>avez vue</w:t>
      </w:r>
      <w:r w:rsidR="00C474C1">
        <w:t xml:space="preserve">, </w:t>
      </w:r>
      <w:r w:rsidR="00C52F4A" w:rsidRPr="00605EB6">
        <w:t>cependant</w:t>
      </w:r>
      <w:r w:rsidR="00C474C1">
        <w:t>.</w:t>
      </w:r>
    </w:p>
    <w:p w14:paraId="35372D83" w14:textId="64C2C67B" w:rsidR="00C474C1" w:rsidRDefault="0094609C" w:rsidP="00C52F4A">
      <w:r>
        <w:t>— </w:t>
      </w:r>
      <w:r w:rsidR="00C52F4A" w:rsidRPr="00605EB6">
        <w:t>Une fois ou deux seulement</w:t>
      </w:r>
      <w:r w:rsidR="00C474C1">
        <w:t xml:space="preserve">. </w:t>
      </w:r>
      <w:r w:rsidR="00C52F4A" w:rsidRPr="00605EB6">
        <w:t>Mon frère avait un caractère bizarre</w:t>
      </w:r>
      <w:r w:rsidR="00C474C1">
        <w:t xml:space="preserve"> ; </w:t>
      </w:r>
      <w:r w:rsidR="00C52F4A" w:rsidRPr="00605EB6">
        <w:t>tout en me témoignant de l</w:t>
      </w:r>
      <w:r w:rsidR="00C474C1">
        <w:t>’</w:t>
      </w:r>
      <w:r w:rsidR="00C52F4A" w:rsidRPr="00605EB6">
        <w:t>amitié et une certaine confiance</w:t>
      </w:r>
      <w:r w:rsidR="00C474C1">
        <w:t xml:space="preserve">, </w:t>
      </w:r>
      <w:r w:rsidR="00C52F4A" w:rsidRPr="00605EB6">
        <w:t>il me tenait éloigné de lui et me cachait les choses de sa vie intime</w:t>
      </w:r>
      <w:r w:rsidR="00C474C1">
        <w:t>.</w:t>
      </w:r>
    </w:p>
    <w:p w14:paraId="5FBD115F" w14:textId="40A7DD8E" w:rsidR="00C474C1" w:rsidRDefault="0094609C" w:rsidP="00C52F4A">
      <w:r>
        <w:lastRenderedPageBreak/>
        <w:t>— </w:t>
      </w:r>
      <w:r w:rsidR="00C52F4A" w:rsidRPr="00605EB6">
        <w:t>Pour vous avoir caché son mariage</w:t>
      </w:r>
      <w:r w:rsidR="00C474C1">
        <w:t xml:space="preserve">, </w:t>
      </w:r>
      <w:r w:rsidR="00C52F4A" w:rsidRPr="00605EB6">
        <w:t>il fallait</w:t>
      </w:r>
      <w:r w:rsidR="00C474C1">
        <w:t xml:space="preserve">, </w:t>
      </w:r>
      <w:r w:rsidR="00C52F4A" w:rsidRPr="00605EB6">
        <w:t>en effet</w:t>
      </w:r>
      <w:r w:rsidR="00C474C1">
        <w:t xml:space="preserve">, </w:t>
      </w:r>
      <w:r w:rsidR="00C52F4A" w:rsidRPr="00605EB6">
        <w:t>que votre frère eût des idées bien singulières</w:t>
      </w:r>
      <w:r w:rsidR="00C474C1">
        <w:t>.</w:t>
      </w:r>
    </w:p>
    <w:p w14:paraId="6DA6F227" w14:textId="1AFFF90D" w:rsidR="00C474C1" w:rsidRDefault="0094609C" w:rsidP="00C52F4A">
      <w:r>
        <w:t>— </w:t>
      </w:r>
      <w:r w:rsidR="00C52F4A" w:rsidRPr="00605EB6">
        <w:t>Oui</w:t>
      </w:r>
      <w:r w:rsidR="00C474C1">
        <w:t xml:space="preserve">, </w:t>
      </w:r>
      <w:r w:rsidR="00C52F4A" w:rsidRPr="00605EB6">
        <w:t>pourquoi ne m</w:t>
      </w:r>
      <w:r w:rsidR="00C474C1">
        <w:t>’</w:t>
      </w:r>
      <w:r w:rsidR="00C52F4A" w:rsidRPr="00605EB6">
        <w:t>a-t-il pas dit cela</w:t>
      </w:r>
      <w:r w:rsidR="00C474C1">
        <w:t xml:space="preserve"> ? </w:t>
      </w:r>
      <w:r w:rsidR="00C52F4A" w:rsidRPr="00605EB6">
        <w:t>Je me le demande</w:t>
      </w:r>
      <w:r w:rsidR="00C474C1">
        <w:t>.</w:t>
      </w:r>
    </w:p>
    <w:p w14:paraId="209CAC79" w14:textId="116455FF" w:rsidR="00C474C1" w:rsidRDefault="0094609C" w:rsidP="00C52F4A">
      <w:r>
        <w:t>— </w:t>
      </w:r>
      <w:r w:rsidR="00C52F4A" w:rsidRPr="00605EB6">
        <w:t>Vous ne le saurez jamais</w:t>
      </w:r>
      <w:r w:rsidR="00C474C1">
        <w:t xml:space="preserve"> ; </w:t>
      </w:r>
      <w:r w:rsidR="00C52F4A" w:rsidRPr="00605EB6">
        <w:t>c</w:t>
      </w:r>
      <w:r w:rsidR="00C474C1">
        <w:t>’</w:t>
      </w:r>
      <w:r w:rsidR="00C52F4A" w:rsidRPr="00605EB6">
        <w:t>était son secret</w:t>
      </w:r>
      <w:r w:rsidR="00C474C1">
        <w:t xml:space="preserve">, </w:t>
      </w:r>
      <w:r w:rsidR="00C52F4A" w:rsidRPr="00605EB6">
        <w:t>et il l</w:t>
      </w:r>
      <w:r w:rsidR="00C474C1">
        <w:t>’</w:t>
      </w:r>
      <w:r w:rsidR="00C52F4A" w:rsidRPr="00605EB6">
        <w:t>a emporté dans la tombe</w:t>
      </w:r>
      <w:r w:rsidR="00C474C1">
        <w:t xml:space="preserve">. </w:t>
      </w:r>
      <w:r w:rsidR="00C52F4A" w:rsidRPr="00605EB6">
        <w:t>Mais revenons à la marquise</w:t>
      </w:r>
      <w:r w:rsidR="00C474C1">
        <w:t xml:space="preserve"> ; </w:t>
      </w:r>
      <w:r w:rsidR="00C52F4A" w:rsidRPr="00605EB6">
        <w:t>vous croyez qu</w:t>
      </w:r>
      <w:r w:rsidR="00C474C1">
        <w:t>’</w:t>
      </w:r>
      <w:r w:rsidR="00C52F4A" w:rsidRPr="00605EB6">
        <w:t>elle est morte</w:t>
      </w:r>
      <w:r w:rsidR="00C474C1">
        <w:t xml:space="preserve">, </w:t>
      </w:r>
      <w:r w:rsidR="00C52F4A" w:rsidRPr="00605EB6">
        <w:t>mais pas plus que moi vous n</w:t>
      </w:r>
      <w:r w:rsidR="00C474C1">
        <w:t>’</w:t>
      </w:r>
      <w:r w:rsidR="00C52F4A" w:rsidRPr="00605EB6">
        <w:t>en avez la preuve</w:t>
      </w:r>
      <w:r w:rsidR="00C474C1">
        <w:t>.</w:t>
      </w:r>
    </w:p>
    <w:p w14:paraId="245AF093" w14:textId="3440A1C3" w:rsidR="00C474C1" w:rsidRDefault="0094609C" w:rsidP="00C52F4A">
      <w:r>
        <w:t>— </w:t>
      </w:r>
      <w:r w:rsidR="00C52F4A" w:rsidRPr="00605EB6">
        <w:t>C</w:t>
      </w:r>
      <w:r w:rsidR="00C474C1">
        <w:t>’</w:t>
      </w:r>
      <w:r w:rsidR="00C52F4A" w:rsidRPr="00605EB6">
        <w:t>est vrai</w:t>
      </w:r>
      <w:r w:rsidR="00C474C1">
        <w:t> !</w:t>
      </w:r>
    </w:p>
    <w:p w14:paraId="5EFB5485" w14:textId="16016903" w:rsidR="00C474C1" w:rsidRDefault="0094609C" w:rsidP="00C52F4A">
      <w:r>
        <w:t>— </w:t>
      </w:r>
      <w:r w:rsidR="00C52F4A" w:rsidRPr="00605EB6">
        <w:t>Nous ne faisons donc</w:t>
      </w:r>
      <w:r w:rsidR="00C474C1">
        <w:t xml:space="preserve">, </w:t>
      </w:r>
      <w:r w:rsidR="00C52F4A" w:rsidRPr="00605EB6">
        <w:t>vous et moi</w:t>
      </w:r>
      <w:r w:rsidR="00C474C1">
        <w:t xml:space="preserve">, </w:t>
      </w:r>
      <w:r w:rsidR="00C52F4A" w:rsidRPr="00605EB6">
        <w:t>qu</w:t>
      </w:r>
      <w:r w:rsidR="00C474C1">
        <w:t>’</w:t>
      </w:r>
      <w:r w:rsidR="00C52F4A" w:rsidRPr="00605EB6">
        <w:t>une supposition</w:t>
      </w:r>
      <w:r w:rsidR="00C474C1">
        <w:t>.</w:t>
      </w:r>
    </w:p>
    <w:p w14:paraId="1FDF0DE3" w14:textId="0ED40152" w:rsidR="00C474C1" w:rsidRDefault="0094609C" w:rsidP="00C52F4A">
      <w:r>
        <w:t>— </w:t>
      </w:r>
      <w:r w:rsidR="00C52F4A" w:rsidRPr="00605EB6">
        <w:t>En effet</w:t>
      </w:r>
      <w:r w:rsidR="00C474C1">
        <w:t>.</w:t>
      </w:r>
    </w:p>
    <w:p w14:paraId="5246C59E" w14:textId="115ACF56" w:rsidR="00C474C1" w:rsidRDefault="0094609C" w:rsidP="00C52F4A">
      <w:r>
        <w:t>— </w:t>
      </w:r>
      <w:r w:rsidR="00C52F4A" w:rsidRPr="00605EB6">
        <w:t>Nous pouvons donc supposer également qu</w:t>
      </w:r>
      <w:r w:rsidR="00C474C1">
        <w:t>’</w:t>
      </w:r>
      <w:r w:rsidR="00C52F4A" w:rsidRPr="00605EB6">
        <w:t>elle existe toujours</w:t>
      </w:r>
      <w:r w:rsidR="00C474C1">
        <w:t> ?</w:t>
      </w:r>
    </w:p>
    <w:p w14:paraId="35C8C075" w14:textId="5AB236B5" w:rsidR="00C474C1" w:rsidRDefault="0094609C" w:rsidP="00C52F4A">
      <w:r>
        <w:t>— </w:t>
      </w:r>
      <w:r w:rsidR="00C52F4A" w:rsidRPr="00605EB6">
        <w:t>Nous le pouvons</w:t>
      </w:r>
      <w:r w:rsidR="00C474C1">
        <w:t>.</w:t>
      </w:r>
    </w:p>
    <w:p w14:paraId="24EF4D3B" w14:textId="7918F782" w:rsidR="00C474C1" w:rsidRDefault="0094609C" w:rsidP="00C52F4A">
      <w:r>
        <w:t>— </w:t>
      </w:r>
      <w:r w:rsidR="00C52F4A" w:rsidRPr="00605EB6">
        <w:t>Alors</w:t>
      </w:r>
      <w:r w:rsidR="00C474C1">
        <w:t xml:space="preserve">, </w:t>
      </w:r>
      <w:r w:rsidR="00C52F4A" w:rsidRPr="00605EB6">
        <w:t>monsieur le baron</w:t>
      </w:r>
      <w:r w:rsidR="00C474C1">
        <w:t xml:space="preserve">, </w:t>
      </w:r>
      <w:r w:rsidR="00C52F4A" w:rsidRPr="00605EB6">
        <w:t>il faut absolument savoir ce qu</w:t>
      </w:r>
      <w:r w:rsidR="00C474C1">
        <w:t>’</w:t>
      </w:r>
      <w:r w:rsidR="00C52F4A" w:rsidRPr="00605EB6">
        <w:t>elle est devenue</w:t>
      </w:r>
      <w:r w:rsidR="00C474C1">
        <w:t xml:space="preserve"> ; </w:t>
      </w:r>
      <w:r w:rsidR="00C52F4A" w:rsidRPr="00605EB6">
        <w:t>avoir la preuve qu</w:t>
      </w:r>
      <w:r w:rsidR="00C474C1">
        <w:t>’</w:t>
      </w:r>
      <w:r w:rsidR="00C52F4A" w:rsidRPr="00605EB6">
        <w:t>elle n</w:t>
      </w:r>
      <w:r w:rsidR="00C474C1">
        <w:t>’</w:t>
      </w:r>
      <w:r w:rsidR="00C52F4A" w:rsidRPr="00605EB6">
        <w:t>est plus ou</w:t>
      </w:r>
      <w:r w:rsidR="00C474C1">
        <w:t xml:space="preserve">, </w:t>
      </w:r>
      <w:r w:rsidR="00C52F4A" w:rsidRPr="00605EB6">
        <w:t>si elle existe encore</w:t>
      </w:r>
      <w:r w:rsidR="00C474C1">
        <w:t xml:space="preserve">, </w:t>
      </w:r>
      <w:r w:rsidR="00C52F4A" w:rsidRPr="00605EB6">
        <w:t>la chercher et la retrouver</w:t>
      </w:r>
      <w:r w:rsidR="00C474C1">
        <w:t>.</w:t>
      </w:r>
    </w:p>
    <w:p w14:paraId="487C96CB" w14:textId="141B42E6" w:rsidR="00C474C1" w:rsidRDefault="0094609C" w:rsidP="00C52F4A">
      <w:r>
        <w:t>— </w:t>
      </w:r>
      <w:r w:rsidR="00C52F4A" w:rsidRPr="00605EB6">
        <w:t>Où la chercher</w:t>
      </w:r>
      <w:r w:rsidR="00C474C1">
        <w:t xml:space="preserve"> ? </w:t>
      </w:r>
      <w:r w:rsidR="00C52F4A" w:rsidRPr="00605EB6">
        <w:t xml:space="preserve">murmura </w:t>
      </w:r>
      <w:r w:rsidR="00C474C1">
        <w:t>M. de </w:t>
      </w:r>
      <w:r w:rsidR="00C52F4A" w:rsidRPr="00605EB6">
        <w:t>Simaise comme se parlant à lui-même</w:t>
      </w:r>
      <w:r w:rsidR="00C474C1">
        <w:t>.</w:t>
      </w:r>
    </w:p>
    <w:p w14:paraId="3305760C" w14:textId="228297C7" w:rsidR="00C474C1" w:rsidRDefault="0094609C" w:rsidP="00C52F4A">
      <w:r>
        <w:t>— </w:t>
      </w:r>
      <w:r w:rsidR="00C52F4A" w:rsidRPr="00605EB6">
        <w:t>Si les renseignements qu</w:t>
      </w:r>
      <w:r w:rsidR="00C474C1">
        <w:t>’</w:t>
      </w:r>
      <w:r w:rsidR="00C52F4A" w:rsidRPr="00605EB6">
        <w:t>on m</w:t>
      </w:r>
      <w:r w:rsidR="00C474C1">
        <w:t>’</w:t>
      </w:r>
      <w:r w:rsidR="00C52F4A" w:rsidRPr="00605EB6">
        <w:t>a fournis sont exacts</w:t>
      </w:r>
      <w:r w:rsidR="00C474C1">
        <w:t xml:space="preserve">, </w:t>
      </w:r>
      <w:r w:rsidR="00C52F4A" w:rsidRPr="00605EB6">
        <w:t>monsieur le baron</w:t>
      </w:r>
      <w:r w:rsidR="00C474C1">
        <w:t xml:space="preserve">, </w:t>
      </w:r>
      <w:r w:rsidR="00C52F4A" w:rsidRPr="00605EB6">
        <w:t>la marquise aurait perdu la raison peu de temps après la mort de son mari</w:t>
      </w:r>
      <w:r w:rsidR="00C474C1">
        <w:t>.</w:t>
      </w:r>
    </w:p>
    <w:p w14:paraId="3B8F7FED" w14:textId="790FC12D" w:rsidR="00C474C1" w:rsidRDefault="0094609C" w:rsidP="00C52F4A">
      <w:r>
        <w:t>— </w:t>
      </w:r>
      <w:r w:rsidR="00C52F4A" w:rsidRPr="00605EB6">
        <w:t>J</w:t>
      </w:r>
      <w:r w:rsidR="00C474C1">
        <w:t>’</w:t>
      </w:r>
      <w:r w:rsidR="00C52F4A" w:rsidRPr="00605EB6">
        <w:t>ai aussi entendu dire cela</w:t>
      </w:r>
      <w:r w:rsidR="00C474C1">
        <w:t xml:space="preserve">, </w:t>
      </w:r>
      <w:r w:rsidR="00C52F4A" w:rsidRPr="00605EB6">
        <w:t>monsieur</w:t>
      </w:r>
      <w:r w:rsidR="00C474C1">
        <w:t>.</w:t>
      </w:r>
    </w:p>
    <w:p w14:paraId="1F37C646" w14:textId="0DDBFC48" w:rsidR="00C474C1" w:rsidRDefault="0094609C" w:rsidP="00C52F4A">
      <w:r>
        <w:t>— </w:t>
      </w:r>
      <w:r w:rsidR="00C52F4A" w:rsidRPr="00605EB6">
        <w:t>On a dit également qu</w:t>
      </w:r>
      <w:r w:rsidR="00C474C1">
        <w:t>’</w:t>
      </w:r>
      <w:r w:rsidR="00C52F4A" w:rsidRPr="00605EB6">
        <w:t>elle avait été réclamée par sa famille et qu</w:t>
      </w:r>
      <w:r w:rsidR="00C474C1">
        <w:t>’</w:t>
      </w:r>
      <w:r w:rsidR="00C52F4A" w:rsidRPr="00605EB6">
        <w:t>un médecin était venu la chercher</w:t>
      </w:r>
      <w:r w:rsidR="00C474C1">
        <w:t>.</w:t>
      </w:r>
    </w:p>
    <w:p w14:paraId="52888458" w14:textId="77777777" w:rsidR="00C474C1" w:rsidRDefault="00C474C1" w:rsidP="00C52F4A">
      <w:r>
        <w:t>» </w:t>
      </w:r>
      <w:r w:rsidR="00C52F4A" w:rsidRPr="00605EB6">
        <w:t>Est-ce vrai</w:t>
      </w:r>
      <w:r>
        <w:t> ?</w:t>
      </w:r>
    </w:p>
    <w:p w14:paraId="626FCD52" w14:textId="408FC00A" w:rsidR="00C474C1" w:rsidRDefault="0094609C" w:rsidP="00C52F4A">
      <w:r>
        <w:lastRenderedPageBreak/>
        <w:t>— </w:t>
      </w:r>
      <w:r w:rsidR="00C52F4A" w:rsidRPr="00605EB6">
        <w:t>Je l</w:t>
      </w:r>
      <w:r w:rsidR="00C474C1">
        <w:t>’</w:t>
      </w:r>
      <w:r w:rsidR="00C52F4A" w:rsidRPr="00605EB6">
        <w:t>ignore absolument</w:t>
      </w:r>
      <w:r w:rsidR="00C474C1">
        <w:t>.</w:t>
      </w:r>
    </w:p>
    <w:p w14:paraId="7685538D" w14:textId="1F4369FF" w:rsidR="00C474C1" w:rsidRDefault="0094609C" w:rsidP="00C52F4A">
      <w:r>
        <w:t>— </w:t>
      </w:r>
      <w:r w:rsidR="00C52F4A" w:rsidRPr="00953B0C">
        <w:t>Ainsi</w:t>
      </w:r>
      <w:r w:rsidR="00C474C1">
        <w:t xml:space="preserve">, </w:t>
      </w:r>
      <w:r w:rsidR="00C52F4A" w:rsidRPr="00953B0C">
        <w:t>monsieur le baron</w:t>
      </w:r>
      <w:r w:rsidR="00C474C1">
        <w:t xml:space="preserve">, </w:t>
      </w:r>
      <w:r w:rsidR="00C52F4A" w:rsidRPr="00953B0C">
        <w:t>vous ne savez rien</w:t>
      </w:r>
      <w:r w:rsidR="00C474C1">
        <w:t> ?</w:t>
      </w:r>
    </w:p>
    <w:p w14:paraId="7266C372" w14:textId="36C96EA7" w:rsidR="00C474C1" w:rsidRDefault="0094609C" w:rsidP="00C52F4A">
      <w:r>
        <w:t>— </w:t>
      </w:r>
      <w:r w:rsidR="00C52F4A" w:rsidRPr="00953B0C">
        <w:t>Rien</w:t>
      </w:r>
      <w:r w:rsidR="00C474C1">
        <w:t>.</w:t>
      </w:r>
    </w:p>
    <w:p w14:paraId="15BFEA39" w14:textId="5F97B7E7" w:rsidR="00C474C1" w:rsidRDefault="0094609C" w:rsidP="00C52F4A">
      <w:r>
        <w:t>— </w:t>
      </w:r>
      <w:r w:rsidR="00C52F4A" w:rsidRPr="00953B0C">
        <w:t>C</w:t>
      </w:r>
      <w:r w:rsidR="00C474C1">
        <w:t>’</w:t>
      </w:r>
      <w:r w:rsidR="00C52F4A" w:rsidRPr="00953B0C">
        <w:t>est fâcheux</w:t>
      </w:r>
      <w:r w:rsidR="00C474C1">
        <w:t xml:space="preserve"> ! </w:t>
      </w:r>
      <w:r w:rsidR="00C52F4A" w:rsidRPr="00953B0C">
        <w:t>Maintenant</w:t>
      </w:r>
      <w:r w:rsidR="00C474C1">
        <w:t xml:space="preserve">, </w:t>
      </w:r>
      <w:r w:rsidR="00C52F4A" w:rsidRPr="00953B0C">
        <w:t>concluons</w:t>
      </w:r>
      <w:r w:rsidR="00C474C1">
        <w:t> :</w:t>
      </w:r>
    </w:p>
    <w:p w14:paraId="74028AA3" w14:textId="77777777" w:rsidR="00C474C1" w:rsidRDefault="00C474C1" w:rsidP="00C52F4A">
      <w:r>
        <w:t>» </w:t>
      </w:r>
      <w:r w:rsidR="00C52F4A" w:rsidRPr="00605EB6">
        <w:t>J</w:t>
      </w:r>
      <w:r>
        <w:t>’</w:t>
      </w:r>
      <w:r w:rsidR="00C52F4A" w:rsidRPr="00605EB6">
        <w:t>ai entre les mains vingt millions que je voudrais ne plus garder</w:t>
      </w:r>
      <w:r>
        <w:t xml:space="preserve"> : </w:t>
      </w:r>
      <w:r w:rsidR="00C52F4A" w:rsidRPr="00605EB6">
        <w:t>apportez-moi la preuve que la marquise de Chamarande est morte ou qu</w:t>
      </w:r>
      <w:r>
        <w:t>’</w:t>
      </w:r>
      <w:r w:rsidR="00C52F4A" w:rsidRPr="00605EB6">
        <w:t>elle est enfermée dans une maison d</w:t>
      </w:r>
      <w:r>
        <w:t>’</w:t>
      </w:r>
      <w:r w:rsidR="00C52F4A" w:rsidRPr="00605EB6">
        <w:t>aliénés</w:t>
      </w:r>
      <w:r>
        <w:t xml:space="preserve">, </w:t>
      </w:r>
      <w:r w:rsidR="00C52F4A" w:rsidRPr="00605EB6">
        <w:t>et je vous remets les millions</w:t>
      </w:r>
      <w:r>
        <w:t>.</w:t>
      </w:r>
    </w:p>
    <w:p w14:paraId="717ED0B8" w14:textId="77777777" w:rsidR="00C474C1" w:rsidRDefault="00C474C1" w:rsidP="00C52F4A">
      <w:r>
        <w:t>» </w:t>
      </w:r>
      <w:r w:rsidR="00C52F4A" w:rsidRPr="00605EB6">
        <w:t>Je vous les remets</w:t>
      </w:r>
      <w:r>
        <w:t xml:space="preserve">, </w:t>
      </w:r>
      <w:r w:rsidR="00C52F4A" w:rsidRPr="00605EB6">
        <w:t>monsieur le baron</w:t>
      </w:r>
      <w:r>
        <w:t xml:space="preserve">, </w:t>
      </w:r>
      <w:r w:rsidR="00C52F4A" w:rsidRPr="00605EB6">
        <w:t>car la marquise folle est déchue de ses droits et ne peut plus hériter</w:t>
      </w:r>
      <w:r>
        <w:t>.</w:t>
      </w:r>
    </w:p>
    <w:p w14:paraId="694C85DD" w14:textId="77777777" w:rsidR="00C474C1" w:rsidRDefault="00C52F4A" w:rsidP="00C52F4A">
      <w:r w:rsidRPr="00605EB6">
        <w:t>Le baron eut un soupir étouffé et laissa tomber sa tête sur sa poitrine</w:t>
      </w:r>
      <w:r w:rsidR="00C474C1">
        <w:t xml:space="preserve">, </w:t>
      </w:r>
      <w:r w:rsidRPr="00605EB6">
        <w:t>signe d</w:t>
      </w:r>
      <w:r w:rsidR="00C474C1">
        <w:t>’</w:t>
      </w:r>
      <w:r w:rsidRPr="00605EB6">
        <w:t>un profond découragement</w:t>
      </w:r>
      <w:r w:rsidR="00C474C1">
        <w:t>.</w:t>
      </w:r>
    </w:p>
    <w:p w14:paraId="350DB476" w14:textId="226DF594" w:rsidR="00C474C1" w:rsidRDefault="0094609C" w:rsidP="00C52F4A">
      <w:r>
        <w:t>— </w:t>
      </w:r>
      <w:r w:rsidR="00C52F4A" w:rsidRPr="00605EB6">
        <w:t>Il ne m</w:t>
      </w:r>
      <w:r w:rsidR="00C474C1">
        <w:t>’</w:t>
      </w:r>
      <w:r w:rsidR="00C52F4A" w:rsidRPr="00605EB6">
        <w:t>a pas menti</w:t>
      </w:r>
      <w:r w:rsidR="00C474C1">
        <w:t xml:space="preserve">, </w:t>
      </w:r>
      <w:r w:rsidR="00C52F4A" w:rsidRPr="00605EB6">
        <w:t xml:space="preserve">pensa </w:t>
      </w:r>
      <w:r w:rsidR="00C474C1">
        <w:t>M. </w:t>
      </w:r>
      <w:r w:rsidR="00C52F4A" w:rsidRPr="00605EB6">
        <w:t>Van Ossen</w:t>
      </w:r>
      <w:r w:rsidR="00C474C1">
        <w:t xml:space="preserve"> ; </w:t>
      </w:r>
      <w:r w:rsidR="00C52F4A" w:rsidRPr="00605EB6">
        <w:t>il ne sait pas ce que la pauvre femme est devenue</w:t>
      </w:r>
      <w:r w:rsidR="00C474C1">
        <w:t>.</w:t>
      </w:r>
    </w:p>
    <w:p w14:paraId="0C2D2EED" w14:textId="77777777" w:rsidR="00C474C1" w:rsidRDefault="00C52F4A" w:rsidP="00C52F4A">
      <w:r w:rsidRPr="00605EB6">
        <w:t>Il se leva et reprit à haute voix</w:t>
      </w:r>
      <w:r w:rsidR="00C474C1">
        <w:t> :</w:t>
      </w:r>
    </w:p>
    <w:p w14:paraId="5F291E9E" w14:textId="28B10FEB" w:rsidR="00C474C1" w:rsidRDefault="0094609C" w:rsidP="00C52F4A">
      <w:r>
        <w:t>— </w:t>
      </w:r>
      <w:r w:rsidR="00C52F4A" w:rsidRPr="00605EB6">
        <w:t>Je ne retournerai pas en Hollande avant quinze jours</w:t>
      </w:r>
      <w:r w:rsidR="00C474C1">
        <w:t xml:space="preserve">, </w:t>
      </w:r>
      <w:r w:rsidR="00C52F4A" w:rsidRPr="00605EB6">
        <w:t>monsieur le baron</w:t>
      </w:r>
      <w:r w:rsidR="00C474C1">
        <w:t xml:space="preserve"> ; </w:t>
      </w:r>
      <w:r w:rsidR="00C52F4A" w:rsidRPr="00605EB6">
        <w:t>vous avez</w:t>
      </w:r>
      <w:r w:rsidR="00C474C1">
        <w:t xml:space="preserve">, </w:t>
      </w:r>
      <w:r w:rsidR="00C52F4A" w:rsidRPr="00605EB6">
        <w:t>sur ma carte</w:t>
      </w:r>
      <w:r w:rsidR="00C474C1">
        <w:t xml:space="preserve">, </w:t>
      </w:r>
      <w:r w:rsidR="00C52F4A" w:rsidRPr="00605EB6">
        <w:t>mon adresse à Paris</w:t>
      </w:r>
      <w:r w:rsidR="00C474C1">
        <w:t xml:space="preserve"> ; </w:t>
      </w:r>
      <w:r w:rsidR="00C52F4A" w:rsidRPr="00605EB6">
        <w:t>j</w:t>
      </w:r>
      <w:r w:rsidR="00C474C1">
        <w:t>’</w:t>
      </w:r>
      <w:r w:rsidR="00C52F4A" w:rsidRPr="00605EB6">
        <w:t>attendrai l</w:t>
      </w:r>
      <w:r w:rsidR="00C474C1">
        <w:t>’</w:t>
      </w:r>
      <w:r w:rsidR="00C52F4A" w:rsidRPr="00605EB6">
        <w:t>honneur de votre visite</w:t>
      </w:r>
      <w:r w:rsidR="00C474C1">
        <w:t>.</w:t>
      </w:r>
    </w:p>
    <w:p w14:paraId="5A2C53CD" w14:textId="77777777" w:rsidR="00C474C1" w:rsidRDefault="00C474C1" w:rsidP="00C52F4A">
      <w:r>
        <w:t>» </w:t>
      </w:r>
      <w:r w:rsidR="00C52F4A" w:rsidRPr="00605EB6">
        <w:t>À bientôt</w:t>
      </w:r>
      <w:r>
        <w:t xml:space="preserve">, </w:t>
      </w:r>
      <w:r w:rsidR="00C52F4A" w:rsidRPr="00605EB6">
        <w:t>j</w:t>
      </w:r>
      <w:r>
        <w:t>’</w:t>
      </w:r>
      <w:r w:rsidR="00C52F4A" w:rsidRPr="00605EB6">
        <w:t>espère</w:t>
      </w:r>
      <w:r>
        <w:t xml:space="preserve">, </w:t>
      </w:r>
      <w:r w:rsidR="00C52F4A" w:rsidRPr="00605EB6">
        <w:t>monsieur le baron</w:t>
      </w:r>
      <w:r>
        <w:t> !</w:t>
      </w:r>
    </w:p>
    <w:p w14:paraId="67C3802B" w14:textId="77777777" w:rsidR="00C474C1" w:rsidRDefault="00C52F4A" w:rsidP="00C52F4A">
      <w:r w:rsidRPr="00605EB6">
        <w:t>De Simaise sortit de son anéantissement</w:t>
      </w:r>
      <w:r w:rsidR="00C474C1">
        <w:t xml:space="preserve"> ; </w:t>
      </w:r>
      <w:r w:rsidRPr="00605EB6">
        <w:t>il parvint à se dresser sur ses jambes et</w:t>
      </w:r>
      <w:r w:rsidR="00C474C1">
        <w:t xml:space="preserve">, </w:t>
      </w:r>
      <w:r w:rsidRPr="00605EB6">
        <w:t>hébété</w:t>
      </w:r>
      <w:r w:rsidR="00C474C1">
        <w:t xml:space="preserve">, </w:t>
      </w:r>
      <w:r w:rsidRPr="00605EB6">
        <w:t>chancelant comme un homme ivre</w:t>
      </w:r>
      <w:r w:rsidR="00C474C1">
        <w:t xml:space="preserve">, </w:t>
      </w:r>
      <w:r w:rsidRPr="00605EB6">
        <w:t>il reconduisit le banquier jusqu</w:t>
      </w:r>
      <w:r w:rsidR="00C474C1">
        <w:t>’</w:t>
      </w:r>
      <w:r w:rsidRPr="00605EB6">
        <w:t>à la porte</w:t>
      </w:r>
      <w:r w:rsidR="00C474C1">
        <w:t>.</w:t>
      </w:r>
    </w:p>
    <w:p w14:paraId="1ED761CC" w14:textId="77777777" w:rsidR="00C474C1" w:rsidRDefault="00C52F4A" w:rsidP="00C52F4A">
      <w:r w:rsidRPr="00605EB6">
        <w:t>Resté seul</w:t>
      </w:r>
      <w:r w:rsidR="00C474C1">
        <w:t xml:space="preserve">, </w:t>
      </w:r>
      <w:r w:rsidRPr="00605EB6">
        <w:t>il respira à pleins poumons et épongea sa figure ruisselante</w:t>
      </w:r>
      <w:r w:rsidR="00C474C1">
        <w:t>.</w:t>
      </w:r>
    </w:p>
    <w:p w14:paraId="006F738C" w14:textId="77777777" w:rsidR="00C474C1" w:rsidRDefault="00C52F4A" w:rsidP="00C52F4A">
      <w:r w:rsidRPr="00605EB6">
        <w:lastRenderedPageBreak/>
        <w:t>Le misérable venait de subir une épouvantable torture</w:t>
      </w:r>
      <w:r w:rsidR="00C474C1">
        <w:t xml:space="preserve">, </w:t>
      </w:r>
      <w:r w:rsidRPr="00605EB6">
        <w:t>pendant laquelle il avait déployé une force surhumaine</w:t>
      </w:r>
      <w:r w:rsidR="00C474C1">
        <w:t xml:space="preserve"> ; </w:t>
      </w:r>
      <w:r w:rsidRPr="00605EB6">
        <w:t>mais il n</w:t>
      </w:r>
      <w:r w:rsidR="00C474C1">
        <w:t>’</w:t>
      </w:r>
      <w:r w:rsidRPr="00605EB6">
        <w:t>en pouvait plus</w:t>
      </w:r>
      <w:r w:rsidR="00C474C1">
        <w:t xml:space="preserve">, </w:t>
      </w:r>
      <w:r w:rsidRPr="00605EB6">
        <w:t>il était temps que le banquier s</w:t>
      </w:r>
      <w:r w:rsidR="00C474C1">
        <w:t>’</w:t>
      </w:r>
      <w:r w:rsidRPr="00605EB6">
        <w:t>en allât</w:t>
      </w:r>
      <w:r w:rsidR="00C474C1">
        <w:t>.</w:t>
      </w:r>
    </w:p>
    <w:p w14:paraId="5FCF15BA" w14:textId="75889291" w:rsidR="00C474C1" w:rsidRDefault="0094609C" w:rsidP="00C52F4A">
      <w:r>
        <w:t>— </w:t>
      </w:r>
      <w:r w:rsidR="00C52F4A" w:rsidRPr="00605EB6">
        <w:t>Vingt millions</w:t>
      </w:r>
      <w:r w:rsidR="00C474C1">
        <w:t xml:space="preserve"> ! </w:t>
      </w:r>
      <w:r w:rsidR="00C52F4A" w:rsidRPr="00605EB6">
        <w:t>vingt millions</w:t>
      </w:r>
      <w:r w:rsidR="00C474C1">
        <w:t xml:space="preserve"> ! </w:t>
      </w:r>
      <w:r w:rsidR="00C52F4A" w:rsidRPr="00605EB6">
        <w:t>murmura-t-il en tombant sur son siège comme une masse</w:t>
      </w:r>
      <w:r w:rsidR="00C474C1">
        <w:t xml:space="preserve">. </w:t>
      </w:r>
      <w:r w:rsidR="00C52F4A" w:rsidRPr="00605EB6">
        <w:t>Un rêve fantastique</w:t>
      </w:r>
      <w:r w:rsidR="00C474C1">
        <w:t xml:space="preserve"> ! </w:t>
      </w:r>
      <w:r w:rsidR="00C52F4A" w:rsidRPr="00605EB6">
        <w:t>Et cette fortune merveilleuse m</w:t>
      </w:r>
      <w:r w:rsidR="00C474C1">
        <w:t>’</w:t>
      </w:r>
      <w:r w:rsidR="00C52F4A" w:rsidRPr="00605EB6">
        <w:t>échappe</w:t>
      </w:r>
      <w:r w:rsidR="00C474C1">
        <w:t xml:space="preserve">… </w:t>
      </w:r>
      <w:r w:rsidR="00C52F4A" w:rsidRPr="00605EB6">
        <w:t>Elle m</w:t>
      </w:r>
      <w:r w:rsidR="00C474C1">
        <w:t>’</w:t>
      </w:r>
      <w:r w:rsidR="00C52F4A" w:rsidRPr="00605EB6">
        <w:t>échappe</w:t>
      </w:r>
      <w:r w:rsidR="00C474C1">
        <w:t>…</w:t>
      </w:r>
    </w:p>
    <w:p w14:paraId="4F8F709D" w14:textId="77777777" w:rsidR="00C474C1" w:rsidRDefault="00C474C1" w:rsidP="00C52F4A">
      <w:r>
        <w:t>» </w:t>
      </w:r>
      <w:r w:rsidR="00C52F4A" w:rsidRPr="00605EB6">
        <w:t>Malheur</w:t>
      </w:r>
      <w:r>
        <w:t xml:space="preserve">, </w:t>
      </w:r>
      <w:r w:rsidR="00C52F4A" w:rsidRPr="00605EB6">
        <w:t>malheur</w:t>
      </w:r>
      <w:r>
        <w:t> !</w:t>
      </w:r>
    </w:p>
    <w:p w14:paraId="49AF61A9" w14:textId="77777777" w:rsidR="00C474C1" w:rsidRDefault="00C474C1" w:rsidP="00C52F4A">
      <w:r>
        <w:t>» </w:t>
      </w:r>
      <w:r w:rsidR="00C52F4A" w:rsidRPr="00605EB6">
        <w:t>Avoir</w:t>
      </w:r>
      <w:r>
        <w:t xml:space="preserve">, </w:t>
      </w:r>
      <w:r w:rsidR="00C52F4A" w:rsidRPr="00605EB6">
        <w:t>là</w:t>
      </w:r>
      <w:r>
        <w:t xml:space="preserve">, </w:t>
      </w:r>
      <w:r w:rsidR="00C52F4A" w:rsidRPr="00605EB6">
        <w:t>des millions dans une caisse et ne pouvoir les prendre</w:t>
      </w:r>
      <w:r>
        <w:t> !</w:t>
      </w:r>
    </w:p>
    <w:p w14:paraId="57AD2910" w14:textId="77777777" w:rsidR="00C474C1" w:rsidRDefault="00C474C1" w:rsidP="00C52F4A">
      <w:r>
        <w:t>» </w:t>
      </w:r>
      <w:r w:rsidR="00C52F4A" w:rsidRPr="00605EB6">
        <w:t>Et je suis à bout</w:t>
      </w:r>
      <w:r>
        <w:t xml:space="preserve">, </w:t>
      </w:r>
      <w:r w:rsidR="00C52F4A" w:rsidRPr="00605EB6">
        <w:t>acculé comme le cerf aux abois</w:t>
      </w:r>
      <w:r>
        <w:t xml:space="preserve">, </w:t>
      </w:r>
      <w:r w:rsidR="00C52F4A" w:rsidRPr="00605EB6">
        <w:t>et autour de moi</w:t>
      </w:r>
      <w:r>
        <w:t xml:space="preserve">, </w:t>
      </w:r>
      <w:r w:rsidR="00C52F4A" w:rsidRPr="00605EB6">
        <w:t>prêts à me dévorer</w:t>
      </w:r>
      <w:r>
        <w:t xml:space="preserve">, </w:t>
      </w:r>
      <w:r w:rsidR="00C52F4A" w:rsidRPr="00605EB6">
        <w:t>les chiens grognent</w:t>
      </w:r>
      <w:r>
        <w:t>.</w:t>
      </w:r>
    </w:p>
    <w:p w14:paraId="784C8BF3" w14:textId="77777777" w:rsidR="00C474C1" w:rsidRDefault="00C52F4A" w:rsidP="00C52F4A">
      <w:r w:rsidRPr="00605EB6">
        <w:t>Il se tordait les mains avec rage</w:t>
      </w:r>
      <w:r w:rsidR="00C474C1">
        <w:t>.</w:t>
      </w:r>
    </w:p>
    <w:p w14:paraId="7B9B5B78" w14:textId="29D6ED31" w:rsidR="00C474C1" w:rsidRDefault="0094609C" w:rsidP="00C52F4A">
      <w:r>
        <w:t>— </w:t>
      </w:r>
      <w:r w:rsidR="00C52F4A" w:rsidRPr="00605EB6">
        <w:t>Où est-elle</w:t>
      </w:r>
      <w:r w:rsidR="00C474C1">
        <w:t xml:space="preserve"> ? </w:t>
      </w:r>
      <w:r w:rsidR="00C52F4A" w:rsidRPr="00605EB6">
        <w:t>Où la chercher</w:t>
      </w:r>
      <w:r w:rsidR="00C474C1">
        <w:t> ?</w:t>
      </w:r>
    </w:p>
    <w:p w14:paraId="2F26507B" w14:textId="77777777" w:rsidR="00C474C1" w:rsidRDefault="00C474C1" w:rsidP="00C52F4A">
      <w:r>
        <w:t>» </w:t>
      </w:r>
      <w:r w:rsidR="00C52F4A" w:rsidRPr="00605EB6">
        <w:t>Blaireau l</w:t>
      </w:r>
      <w:r>
        <w:t>’</w:t>
      </w:r>
      <w:r w:rsidR="00C52F4A" w:rsidRPr="00605EB6">
        <w:t>a jetée quelque part comme une guenille</w:t>
      </w:r>
      <w:r>
        <w:t>.</w:t>
      </w:r>
    </w:p>
    <w:p w14:paraId="168F92A9" w14:textId="77777777" w:rsidR="00C474C1" w:rsidRDefault="00C474C1" w:rsidP="00C52F4A">
      <w:r>
        <w:t>» </w:t>
      </w:r>
      <w:r w:rsidR="00C52F4A" w:rsidRPr="00605EB6">
        <w:t>Où</w:t>
      </w:r>
      <w:r>
        <w:t xml:space="preserve"> ? </w:t>
      </w:r>
      <w:r w:rsidR="00C52F4A" w:rsidRPr="00605EB6">
        <w:t>Il ne me l</w:t>
      </w:r>
      <w:r>
        <w:t>’</w:t>
      </w:r>
      <w:r w:rsidR="00C52F4A" w:rsidRPr="00605EB6">
        <w:t>a pas dit</w:t>
      </w:r>
      <w:r>
        <w:t>.</w:t>
      </w:r>
    </w:p>
    <w:p w14:paraId="3F915641" w14:textId="77777777" w:rsidR="00C474C1" w:rsidRDefault="00C474C1" w:rsidP="00C52F4A">
      <w:r>
        <w:t>» </w:t>
      </w:r>
      <w:r w:rsidR="00C52F4A" w:rsidRPr="00605EB6">
        <w:t>Et moi</w:t>
      </w:r>
      <w:r>
        <w:t xml:space="preserve">, </w:t>
      </w:r>
      <w:r w:rsidR="00C52F4A" w:rsidRPr="00605EB6">
        <w:t>imbécile que j</w:t>
      </w:r>
      <w:r>
        <w:t>’</w:t>
      </w:r>
      <w:r w:rsidR="00C52F4A" w:rsidRPr="00605EB6">
        <w:t>étais</w:t>
      </w:r>
      <w:r>
        <w:t xml:space="preserve">, </w:t>
      </w:r>
      <w:r w:rsidR="00C52F4A" w:rsidRPr="00605EB6">
        <w:t>je ne le lui ai pas demandé</w:t>
      </w:r>
      <w:r>
        <w:t>.</w:t>
      </w:r>
    </w:p>
    <w:p w14:paraId="2BFB98F4" w14:textId="77777777" w:rsidR="00C474C1" w:rsidRDefault="00C474C1" w:rsidP="00C52F4A">
      <w:r>
        <w:t>» </w:t>
      </w:r>
      <w:r w:rsidR="00C52F4A" w:rsidRPr="00605EB6">
        <w:t>Mais vit-elle encore</w:t>
      </w:r>
      <w:r>
        <w:t xml:space="preserve"> ? </w:t>
      </w:r>
      <w:r w:rsidR="00C52F4A" w:rsidRPr="00605EB6">
        <w:t>Depuis tant d</w:t>
      </w:r>
      <w:r>
        <w:t>’</w:t>
      </w:r>
      <w:r w:rsidR="00C52F4A" w:rsidRPr="00605EB6">
        <w:t>années elle a eu le temps de mourir</w:t>
      </w:r>
      <w:r>
        <w:t>.</w:t>
      </w:r>
    </w:p>
    <w:p w14:paraId="7E440060" w14:textId="77777777" w:rsidR="00C474C1" w:rsidRDefault="00C474C1" w:rsidP="00C52F4A">
      <w:r>
        <w:t>» </w:t>
      </w:r>
      <w:r w:rsidR="00C52F4A" w:rsidRPr="00605EB6">
        <w:t>Le tas d</w:t>
      </w:r>
      <w:r>
        <w:t>’</w:t>
      </w:r>
      <w:r w:rsidR="00C52F4A" w:rsidRPr="00605EB6">
        <w:t>or est là</w:t>
      </w:r>
      <w:r>
        <w:t xml:space="preserve"> ; </w:t>
      </w:r>
      <w:r w:rsidR="00C52F4A" w:rsidRPr="00605EB6">
        <w:t>Van Ossen est prêt à m</w:t>
      </w:r>
      <w:r>
        <w:t>’</w:t>
      </w:r>
      <w:r w:rsidR="00C52F4A" w:rsidRPr="00605EB6">
        <w:t>en faire une litière</w:t>
      </w:r>
      <w:r>
        <w:t xml:space="preserve">, </w:t>
      </w:r>
      <w:r w:rsidR="00C52F4A" w:rsidRPr="00605EB6">
        <w:t>et je ne sais rien</w:t>
      </w:r>
      <w:r>
        <w:t xml:space="preserve">, </w:t>
      </w:r>
      <w:r w:rsidR="00C52F4A" w:rsidRPr="00605EB6">
        <w:t>je ne sais rien</w:t>
      </w:r>
      <w:r>
        <w:t> !…</w:t>
      </w:r>
    </w:p>
    <w:p w14:paraId="59A06476" w14:textId="77777777" w:rsidR="00C474C1" w:rsidRDefault="00C474C1" w:rsidP="00C52F4A">
      <w:r>
        <w:t>» </w:t>
      </w:r>
      <w:r w:rsidR="00C52F4A" w:rsidRPr="00605EB6">
        <w:t>Que faire</w:t>
      </w:r>
      <w:r>
        <w:t xml:space="preserve"> ? </w:t>
      </w:r>
      <w:r w:rsidR="00C52F4A" w:rsidRPr="00605EB6">
        <w:t>que faire</w:t>
      </w:r>
      <w:r>
        <w:t> ?</w:t>
      </w:r>
    </w:p>
    <w:p w14:paraId="66CF4845" w14:textId="77777777" w:rsidR="00C474C1" w:rsidRDefault="00C52F4A" w:rsidP="00C52F4A">
      <w:r w:rsidRPr="00605EB6">
        <w:t>Il resta un moment silencieux</w:t>
      </w:r>
      <w:r w:rsidR="00C474C1">
        <w:t xml:space="preserve">, </w:t>
      </w:r>
      <w:r w:rsidRPr="00605EB6">
        <w:t>calmant son esprit</w:t>
      </w:r>
      <w:r w:rsidR="00C474C1">
        <w:t xml:space="preserve">, </w:t>
      </w:r>
      <w:r w:rsidRPr="00605EB6">
        <w:t>cherchant une idée</w:t>
      </w:r>
      <w:r w:rsidR="00C474C1">
        <w:t xml:space="preserve">. </w:t>
      </w:r>
      <w:r w:rsidRPr="00605EB6">
        <w:t>Tout à coup un éclair illumina ses prunelles sombres</w:t>
      </w:r>
      <w:r w:rsidR="00C474C1">
        <w:t>.</w:t>
      </w:r>
    </w:p>
    <w:p w14:paraId="61779657" w14:textId="4860BF6F" w:rsidR="00C474C1" w:rsidRDefault="0094609C" w:rsidP="00C52F4A">
      <w:r>
        <w:lastRenderedPageBreak/>
        <w:t>— </w:t>
      </w:r>
      <w:r w:rsidR="00C52F4A" w:rsidRPr="00605EB6">
        <w:t>Pourquoi ne me procurerais-je pas un acte de décès</w:t>
      </w:r>
      <w:r w:rsidR="00C474C1">
        <w:t xml:space="preserve"> ? </w:t>
      </w:r>
      <w:r w:rsidR="00C52F4A" w:rsidRPr="00605EB6">
        <w:t>reprit-il</w:t>
      </w:r>
      <w:r w:rsidR="00C474C1">
        <w:t>.</w:t>
      </w:r>
    </w:p>
    <w:p w14:paraId="0A6EEF53" w14:textId="77777777" w:rsidR="00C474C1" w:rsidRDefault="00C474C1" w:rsidP="00C52F4A">
      <w:r>
        <w:t>» </w:t>
      </w:r>
      <w:r w:rsidR="00C52F4A" w:rsidRPr="00605EB6">
        <w:t>En le payant bien</w:t>
      </w:r>
      <w:r>
        <w:t xml:space="preserve">, </w:t>
      </w:r>
      <w:r w:rsidR="00C52F4A" w:rsidRPr="00605EB6">
        <w:t>je trouverais un homme qui me ferait cela</w:t>
      </w:r>
      <w:r>
        <w:t>.</w:t>
      </w:r>
    </w:p>
    <w:p w14:paraId="17F1058F" w14:textId="77777777" w:rsidR="00C474C1" w:rsidRDefault="00C52F4A" w:rsidP="00C52F4A">
      <w:r w:rsidRPr="00605EB6">
        <w:t>Il s</w:t>
      </w:r>
      <w:r w:rsidR="00C474C1">
        <w:t>’</w:t>
      </w:r>
      <w:r w:rsidRPr="00605EB6">
        <w:t>interrompit et secoua la tête</w:t>
      </w:r>
      <w:r w:rsidR="00C474C1">
        <w:t>.</w:t>
      </w:r>
    </w:p>
    <w:p w14:paraId="005F8560" w14:textId="179A3AE4" w:rsidR="00C474C1" w:rsidRDefault="0094609C" w:rsidP="00C52F4A">
      <w:r>
        <w:t>— </w:t>
      </w:r>
      <w:r w:rsidR="00C52F4A" w:rsidRPr="00605EB6">
        <w:t>Non</w:t>
      </w:r>
      <w:r w:rsidR="00C474C1">
        <w:t xml:space="preserve">, </w:t>
      </w:r>
      <w:r w:rsidR="00C52F4A" w:rsidRPr="00605EB6">
        <w:t>continua-t-il</w:t>
      </w:r>
      <w:r w:rsidR="00C474C1">
        <w:t xml:space="preserve">, </w:t>
      </w:r>
      <w:r w:rsidR="00C52F4A" w:rsidRPr="00605EB6">
        <w:t>ce serait m</w:t>
      </w:r>
      <w:r w:rsidR="00C474C1">
        <w:t>’</w:t>
      </w:r>
      <w:r w:rsidR="00C52F4A" w:rsidRPr="00605EB6">
        <w:t>embarquer dans une aventure dont je ne pourrais sortir</w:t>
      </w:r>
      <w:r w:rsidR="00C474C1">
        <w:t xml:space="preserve"> : </w:t>
      </w:r>
      <w:r w:rsidR="00C52F4A" w:rsidRPr="00605EB6">
        <w:t>ce banquier hollandais n</w:t>
      </w:r>
      <w:r w:rsidR="00C474C1">
        <w:t>’</w:t>
      </w:r>
      <w:r w:rsidR="00C52F4A" w:rsidRPr="00605EB6">
        <w:t>est pas un naïf</w:t>
      </w:r>
      <w:r w:rsidR="00C474C1">
        <w:t xml:space="preserve"> ; </w:t>
      </w:r>
      <w:r w:rsidR="00C52F4A" w:rsidRPr="00605EB6">
        <w:t>il a beau dire qu</w:t>
      </w:r>
      <w:r w:rsidR="00C474C1">
        <w:t>’</w:t>
      </w:r>
      <w:r w:rsidR="00C52F4A" w:rsidRPr="00605EB6">
        <w:t>il ne serait pas exigeant</w:t>
      </w:r>
      <w:r w:rsidR="00C474C1">
        <w:t xml:space="preserve">, </w:t>
      </w:r>
      <w:r w:rsidR="00C52F4A" w:rsidRPr="00605EB6">
        <w:t>il ne lâchera les millions qu</w:t>
      </w:r>
      <w:r w:rsidR="00C474C1">
        <w:t>’</w:t>
      </w:r>
      <w:r w:rsidR="00C52F4A" w:rsidRPr="00605EB6">
        <w:t>à bon escient</w:t>
      </w:r>
      <w:r w:rsidR="00C474C1">
        <w:t xml:space="preserve"> ; </w:t>
      </w:r>
      <w:r w:rsidR="00C52F4A" w:rsidRPr="00605EB6">
        <w:t>il s</w:t>
      </w:r>
      <w:r w:rsidR="00C474C1">
        <w:t>’</w:t>
      </w:r>
      <w:r w:rsidR="00C52F4A" w:rsidRPr="00605EB6">
        <w:t>informerait</w:t>
      </w:r>
      <w:r w:rsidR="00C474C1">
        <w:t xml:space="preserve">, </w:t>
      </w:r>
      <w:r w:rsidR="00C52F4A" w:rsidRPr="00605EB6">
        <w:t>il voudrait voir lui-même l</w:t>
      </w:r>
      <w:r w:rsidR="00C474C1">
        <w:t>’</w:t>
      </w:r>
      <w:r w:rsidR="00C52F4A" w:rsidRPr="00605EB6">
        <w:t>acte sur le registre de l</w:t>
      </w:r>
      <w:r w:rsidR="00C474C1">
        <w:t>’</w:t>
      </w:r>
      <w:r w:rsidR="00C52F4A" w:rsidRPr="00605EB6">
        <w:t>état civil</w:t>
      </w:r>
      <w:r w:rsidR="00C474C1">
        <w:t>.</w:t>
      </w:r>
    </w:p>
    <w:p w14:paraId="0500F264" w14:textId="77777777" w:rsidR="00C474C1" w:rsidRDefault="00C474C1" w:rsidP="00C52F4A">
      <w:r>
        <w:t>» </w:t>
      </w:r>
      <w:r w:rsidR="00C52F4A" w:rsidRPr="00605EB6">
        <w:t>Non</w:t>
      </w:r>
      <w:r>
        <w:t xml:space="preserve">, </w:t>
      </w:r>
      <w:r w:rsidR="00C52F4A" w:rsidRPr="00605EB6">
        <w:t>non</w:t>
      </w:r>
      <w:r>
        <w:t xml:space="preserve">, </w:t>
      </w:r>
      <w:r w:rsidR="00C52F4A" w:rsidRPr="00605EB6">
        <w:t>mauvais moyen</w:t>
      </w:r>
      <w:r>
        <w:t xml:space="preserve">… </w:t>
      </w:r>
      <w:r w:rsidR="00C52F4A" w:rsidRPr="00605EB6">
        <w:t>Un autre</w:t>
      </w:r>
      <w:r>
        <w:t xml:space="preserve">, </w:t>
      </w:r>
      <w:r w:rsidR="00C52F4A" w:rsidRPr="00605EB6">
        <w:t>un autre</w:t>
      </w:r>
      <w:r>
        <w:t> !…</w:t>
      </w:r>
    </w:p>
    <w:p w14:paraId="3C18627A" w14:textId="77777777" w:rsidR="00C474C1" w:rsidRDefault="00C474C1" w:rsidP="00C52F4A">
      <w:r>
        <w:t>» </w:t>
      </w:r>
      <w:r w:rsidR="00C52F4A" w:rsidRPr="00605EB6">
        <w:t>Je ne trouve pas</w:t>
      </w:r>
      <w:r>
        <w:t xml:space="preserve">, </w:t>
      </w:r>
      <w:r w:rsidR="00C52F4A" w:rsidRPr="00605EB6">
        <w:t>plus rien dans le cerveau</w:t>
      </w:r>
      <w:r>
        <w:t xml:space="preserve"> ! </w:t>
      </w:r>
      <w:r w:rsidR="00C52F4A" w:rsidRPr="00605EB6">
        <w:t>Vide</w:t>
      </w:r>
      <w:r>
        <w:t> !…</w:t>
      </w:r>
    </w:p>
    <w:p w14:paraId="6237FF34" w14:textId="77777777" w:rsidR="00C474C1" w:rsidRDefault="00C474C1" w:rsidP="00C52F4A">
      <w:r>
        <w:t>» </w:t>
      </w:r>
      <w:r w:rsidR="00C52F4A" w:rsidRPr="00605EB6">
        <w:t>Je suis idiot</w:t>
      </w:r>
      <w:r>
        <w:t xml:space="preserve">, </w:t>
      </w:r>
      <w:r w:rsidR="00C52F4A" w:rsidRPr="00605EB6">
        <w:t>ma tête éclate</w:t>
      </w:r>
      <w:r>
        <w:t xml:space="preserve">, </w:t>
      </w:r>
      <w:r w:rsidR="00C52F4A" w:rsidRPr="00605EB6">
        <w:t>je crois que je deviens fou</w:t>
      </w:r>
      <w:r>
        <w:t> !</w:t>
      </w:r>
    </w:p>
    <w:p w14:paraId="395A15AC" w14:textId="77777777" w:rsidR="00C474C1" w:rsidRDefault="00C52F4A" w:rsidP="00C52F4A">
      <w:r w:rsidRPr="00605EB6">
        <w:t>Il tenait sa tête dans ses mains</w:t>
      </w:r>
      <w:r w:rsidR="00C474C1">
        <w:t xml:space="preserve">, </w:t>
      </w:r>
      <w:r w:rsidRPr="00605EB6">
        <w:t>la serrait avec fureur</w:t>
      </w:r>
      <w:r w:rsidR="00C474C1">
        <w:t xml:space="preserve"> ; </w:t>
      </w:r>
      <w:r w:rsidRPr="00605EB6">
        <w:t>ses doigts crispés labouraient la peau du crâne et des gouttelettes de sang sortaient sous ses ongles</w:t>
      </w:r>
      <w:r w:rsidR="00C474C1">
        <w:t>.</w:t>
      </w:r>
    </w:p>
    <w:p w14:paraId="69870E87" w14:textId="19D49F55" w:rsidR="00C474C1" w:rsidRDefault="0094609C" w:rsidP="00C52F4A">
      <w:r>
        <w:t>— </w:t>
      </w:r>
      <w:r w:rsidR="00C52F4A" w:rsidRPr="00605EB6">
        <w:t>Ah</w:t>
      </w:r>
      <w:r w:rsidR="00C474C1">
        <w:t xml:space="preserve"> ! </w:t>
      </w:r>
      <w:r w:rsidR="00C52F4A" w:rsidRPr="00605EB6">
        <w:t>si j</w:t>
      </w:r>
      <w:r w:rsidR="00C474C1">
        <w:t>’</w:t>
      </w:r>
      <w:r w:rsidR="00C52F4A" w:rsidRPr="00605EB6">
        <w:t>avais encore Blaireau</w:t>
      </w:r>
      <w:r w:rsidR="00C474C1">
        <w:t xml:space="preserve"> ! </w:t>
      </w:r>
      <w:r w:rsidR="00C52F4A" w:rsidRPr="00605EB6">
        <w:t>s</w:t>
      </w:r>
      <w:r w:rsidR="00C474C1">
        <w:t>’</w:t>
      </w:r>
      <w:r w:rsidR="00C52F4A" w:rsidRPr="00605EB6">
        <w:t>écria-t-il</w:t>
      </w:r>
      <w:r w:rsidR="00C474C1">
        <w:t xml:space="preserve">, </w:t>
      </w:r>
      <w:r w:rsidR="00C52F4A" w:rsidRPr="00605EB6">
        <w:t>le regard sillonné de lueurs farouches</w:t>
      </w:r>
      <w:r w:rsidR="00C474C1">
        <w:t>.</w:t>
      </w:r>
    </w:p>
    <w:p w14:paraId="6425D3C5" w14:textId="77777777" w:rsidR="00C474C1" w:rsidRDefault="00C52F4A" w:rsidP="00C52F4A">
      <w:r w:rsidRPr="00605EB6">
        <w:t>S</w:t>
      </w:r>
      <w:r w:rsidR="00C474C1">
        <w:t>’</w:t>
      </w:r>
      <w:r w:rsidRPr="00605EB6">
        <w:t>il avait eu encore Blaireau</w:t>
      </w:r>
      <w:r w:rsidR="00C474C1">
        <w:t xml:space="preserve">, </w:t>
      </w:r>
      <w:r w:rsidRPr="00605EB6">
        <w:t>il aurait vite couru chez lui</w:t>
      </w:r>
      <w:r w:rsidR="00C474C1">
        <w:t>.</w:t>
      </w:r>
    </w:p>
    <w:p w14:paraId="3F7C10CC" w14:textId="77777777" w:rsidR="00C474C1" w:rsidRDefault="00C52F4A" w:rsidP="00C52F4A">
      <w:r w:rsidRPr="00605EB6">
        <w:t>Mais Blaireau était en train de pourrir dans le trou du cimetière où on l</w:t>
      </w:r>
      <w:r w:rsidR="00C474C1">
        <w:t>’</w:t>
      </w:r>
      <w:r w:rsidRPr="00605EB6">
        <w:t>avait jeté comme une charogne</w:t>
      </w:r>
      <w:r w:rsidR="00C474C1">
        <w:t>.</w:t>
      </w:r>
    </w:p>
    <w:p w14:paraId="4CC3E2EE" w14:textId="77777777" w:rsidR="00C474C1" w:rsidRDefault="00C52F4A" w:rsidP="00C52F4A">
      <w:r w:rsidRPr="00605EB6">
        <w:t>Découvert enfin par la police</w:t>
      </w:r>
      <w:r w:rsidR="00C474C1">
        <w:t xml:space="preserve">, </w:t>
      </w:r>
      <w:r w:rsidRPr="00605EB6">
        <w:t>cerné dans son antre</w:t>
      </w:r>
      <w:r w:rsidR="00C474C1">
        <w:t xml:space="preserve">, </w:t>
      </w:r>
      <w:r w:rsidRPr="00605EB6">
        <w:t>prêt à être pris</w:t>
      </w:r>
      <w:r w:rsidR="00C474C1">
        <w:t xml:space="preserve">, </w:t>
      </w:r>
      <w:r w:rsidRPr="00605EB6">
        <w:t>le célèbre bandit s</w:t>
      </w:r>
      <w:r w:rsidR="00C474C1">
        <w:t>’</w:t>
      </w:r>
      <w:r w:rsidRPr="00605EB6">
        <w:t>était fait justice lui-même en se logeant deux balles dans la tête</w:t>
      </w:r>
      <w:r w:rsidR="00C474C1">
        <w:t>.</w:t>
      </w:r>
    </w:p>
    <w:p w14:paraId="32D9ABEB" w14:textId="77777777" w:rsidR="00C474C1" w:rsidRDefault="00C52F4A" w:rsidP="00C52F4A">
      <w:r w:rsidRPr="00605EB6">
        <w:t>Il avait échappé ainsi au châtiment de ses crimes</w:t>
      </w:r>
      <w:r w:rsidR="00C474C1">
        <w:t xml:space="preserve">, </w:t>
      </w:r>
      <w:r w:rsidRPr="00605EB6">
        <w:t>à la justice des hommes</w:t>
      </w:r>
      <w:r w:rsidR="00C474C1">
        <w:t xml:space="preserve">, </w:t>
      </w:r>
      <w:r w:rsidRPr="00605EB6">
        <w:t>mais la justice de Dieu l</w:t>
      </w:r>
      <w:r w:rsidR="00C474C1">
        <w:t>’</w:t>
      </w:r>
      <w:r w:rsidRPr="00605EB6">
        <w:t>attendait</w:t>
      </w:r>
      <w:r w:rsidR="00C474C1">
        <w:t>.</w:t>
      </w:r>
    </w:p>
    <w:p w14:paraId="52E11D2B" w14:textId="1C99983E" w:rsidR="00C474C1" w:rsidRDefault="0094609C" w:rsidP="00C52F4A">
      <w:r>
        <w:lastRenderedPageBreak/>
        <w:t>— </w:t>
      </w:r>
      <w:r w:rsidR="00C52F4A" w:rsidRPr="00605EB6">
        <w:t>Vingt millions</w:t>
      </w:r>
      <w:r w:rsidR="00C474C1">
        <w:t xml:space="preserve"> ! </w:t>
      </w:r>
      <w:r w:rsidR="00C52F4A" w:rsidRPr="00605EB6">
        <w:t>vingt millions</w:t>
      </w:r>
      <w:r w:rsidR="00C474C1">
        <w:t xml:space="preserve"> ! </w:t>
      </w:r>
      <w:r w:rsidR="00C52F4A" w:rsidRPr="00605EB6">
        <w:t>répétait le baron de Simaise en se tortillant comme un convulsionnaire</w:t>
      </w:r>
      <w:r w:rsidR="00C474C1">
        <w:t>.</w:t>
      </w:r>
    </w:p>
    <w:p w14:paraId="37A1F693" w14:textId="77777777" w:rsidR="00C474C1" w:rsidRDefault="00C474C1" w:rsidP="00C52F4A">
      <w:r>
        <w:t>» </w:t>
      </w:r>
      <w:r w:rsidR="00C52F4A" w:rsidRPr="00605EB6">
        <w:t>Vingt millions</w:t>
      </w:r>
      <w:r>
        <w:t xml:space="preserve"> ! </w:t>
      </w:r>
      <w:r w:rsidR="00C52F4A" w:rsidRPr="00605EB6">
        <w:t>vingt millions</w:t>
      </w:r>
      <w:r>
        <w:t> !</w:t>
      </w:r>
    </w:p>
    <w:p w14:paraId="6B6967CD" w14:textId="77777777" w:rsidR="00C474C1" w:rsidRDefault="00C52F4A" w:rsidP="00C52F4A">
      <w:r w:rsidRPr="00605EB6">
        <w:t>Et</w:t>
      </w:r>
      <w:r w:rsidR="00C474C1">
        <w:t xml:space="preserve">, </w:t>
      </w:r>
      <w:r w:rsidRPr="00605EB6">
        <w:t>pareil à un damné</w:t>
      </w:r>
      <w:r w:rsidR="00C474C1">
        <w:t xml:space="preserve">, </w:t>
      </w:r>
      <w:r w:rsidRPr="00605EB6">
        <w:t>les yeux injectés de sang et l</w:t>
      </w:r>
      <w:r w:rsidR="00C474C1">
        <w:t>’</w:t>
      </w:r>
      <w:r w:rsidRPr="00605EB6">
        <w:t>écume aux lèvres</w:t>
      </w:r>
      <w:r w:rsidR="00C474C1">
        <w:t xml:space="preserve">, </w:t>
      </w:r>
      <w:r w:rsidRPr="00605EB6">
        <w:t>il rugissait</w:t>
      </w:r>
      <w:r w:rsidR="00C474C1">
        <w:t>.</w:t>
      </w:r>
    </w:p>
    <w:p w14:paraId="01774DC4" w14:textId="49B7C51B" w:rsidR="00C52F4A" w:rsidRPr="00605EB6" w:rsidRDefault="00C52F4A" w:rsidP="00C474C1">
      <w:pPr>
        <w:pStyle w:val="Titre2"/>
      </w:pPr>
      <w:bookmarkStart w:id="82" w:name="_Toc197617927"/>
      <w:r w:rsidRPr="00605EB6">
        <w:lastRenderedPageBreak/>
        <w:t>IV</w:t>
      </w:r>
      <w:r w:rsidRPr="00605EB6">
        <w:br/>
      </w:r>
      <w:r w:rsidRPr="00605EB6">
        <w:br/>
        <w:t>OÙ L</w:t>
      </w:r>
      <w:r w:rsidR="00C474C1">
        <w:t>’</w:t>
      </w:r>
      <w:r w:rsidRPr="00605EB6">
        <w:t xml:space="preserve">ON RETROUVE </w:t>
      </w:r>
      <w:r w:rsidR="00C474C1">
        <w:t>M. </w:t>
      </w:r>
      <w:r w:rsidRPr="00605EB6">
        <w:t>LAGARDE</w:t>
      </w:r>
      <w:bookmarkEnd w:id="82"/>
    </w:p>
    <w:p w14:paraId="256455D5" w14:textId="0FF5E5D5" w:rsidR="00C474C1" w:rsidRDefault="00C52F4A" w:rsidP="00C52F4A">
      <w:r w:rsidRPr="00605EB6">
        <w:t>En quittant le baron de Simaise</w:t>
      </w:r>
      <w:r w:rsidR="00C474C1">
        <w:t>, M. </w:t>
      </w:r>
      <w:r w:rsidRPr="00605EB6">
        <w:t>Van Ossen se fit conduire boulevard de Strasbourg</w:t>
      </w:r>
      <w:r w:rsidR="00C474C1">
        <w:t>.</w:t>
      </w:r>
    </w:p>
    <w:p w14:paraId="749F47CF" w14:textId="77777777" w:rsidR="00C474C1" w:rsidRDefault="00C52F4A" w:rsidP="00C52F4A">
      <w:r w:rsidRPr="00605EB6">
        <w:t>Là</w:t>
      </w:r>
      <w:r w:rsidR="00C474C1">
        <w:t xml:space="preserve">, </w:t>
      </w:r>
      <w:r w:rsidRPr="00605EB6">
        <w:t>au premier étage d</w:t>
      </w:r>
      <w:r w:rsidR="00C474C1">
        <w:t>’</w:t>
      </w:r>
      <w:r w:rsidRPr="00605EB6">
        <w:t>une grande et belle maison</w:t>
      </w:r>
      <w:r w:rsidR="00C474C1">
        <w:t xml:space="preserve">, </w:t>
      </w:r>
      <w:r w:rsidRPr="00605EB6">
        <w:t>un homme attendait impatiemment le banquier hollandais</w:t>
      </w:r>
      <w:r w:rsidR="00C474C1">
        <w:t>.</w:t>
      </w:r>
    </w:p>
    <w:p w14:paraId="2181C19A" w14:textId="09239D46" w:rsidR="00C474C1" w:rsidRDefault="00C52F4A" w:rsidP="00C52F4A">
      <w:r w:rsidRPr="00605EB6">
        <w:t>Cet homme est ce personnage mystérieux</w:t>
      </w:r>
      <w:r w:rsidR="00C474C1">
        <w:t xml:space="preserve">, </w:t>
      </w:r>
      <w:r w:rsidRPr="00605EB6">
        <w:t>ce philanthrope</w:t>
      </w:r>
      <w:r w:rsidR="00C474C1">
        <w:t xml:space="preserve">, </w:t>
      </w:r>
      <w:r w:rsidRPr="00605EB6">
        <w:t>qui se dit l</w:t>
      </w:r>
      <w:r w:rsidR="00C474C1">
        <w:t>’</w:t>
      </w:r>
      <w:r w:rsidRPr="00605EB6">
        <w:t xml:space="preserve">ami des malheureux et qui se fait appeler </w:t>
      </w:r>
      <w:r w:rsidR="00C474C1">
        <w:t>M. </w:t>
      </w:r>
      <w:r w:rsidRPr="00605EB6">
        <w:t>Lagarde</w:t>
      </w:r>
      <w:r w:rsidR="00C474C1">
        <w:t>.</w:t>
      </w:r>
    </w:p>
    <w:p w14:paraId="60FDE9A7" w14:textId="77777777" w:rsidR="00C474C1" w:rsidRDefault="00C52F4A" w:rsidP="00C52F4A">
      <w:r w:rsidRPr="00605EB6">
        <w:t>L</w:t>
      </w:r>
      <w:r w:rsidR="00C474C1">
        <w:t>’</w:t>
      </w:r>
      <w:r w:rsidRPr="00605EB6">
        <w:t>appartement qu</w:t>
      </w:r>
      <w:r w:rsidR="00C474C1">
        <w:t>’</w:t>
      </w:r>
      <w:r w:rsidRPr="00605EB6">
        <w:t>il occupe est vaste</w:t>
      </w:r>
      <w:r w:rsidR="00C474C1">
        <w:t xml:space="preserve"> ; </w:t>
      </w:r>
      <w:r w:rsidRPr="00605EB6">
        <w:t>il se compose de neuf grandes pièces</w:t>
      </w:r>
      <w:r w:rsidR="00C474C1">
        <w:t xml:space="preserve"> : </w:t>
      </w:r>
      <w:r w:rsidRPr="00605EB6">
        <w:t>grand et petit salon</w:t>
      </w:r>
      <w:r w:rsidR="00C474C1">
        <w:t xml:space="preserve">, </w:t>
      </w:r>
      <w:r w:rsidRPr="00605EB6">
        <w:t>cabinet de travail</w:t>
      </w:r>
      <w:r w:rsidR="00C474C1">
        <w:t xml:space="preserve">, </w:t>
      </w:r>
      <w:r w:rsidRPr="00605EB6">
        <w:t>salle à manger</w:t>
      </w:r>
      <w:r w:rsidR="00C474C1">
        <w:t xml:space="preserve">, </w:t>
      </w:r>
      <w:r w:rsidRPr="00605EB6">
        <w:t>cuisine avec office</w:t>
      </w:r>
      <w:r w:rsidR="00C474C1">
        <w:t xml:space="preserve">, </w:t>
      </w:r>
      <w:r w:rsidRPr="00605EB6">
        <w:t>quatre chambres à coucher</w:t>
      </w:r>
      <w:r w:rsidR="00C474C1">
        <w:t>.</w:t>
      </w:r>
    </w:p>
    <w:p w14:paraId="0E35535B" w14:textId="0013DA04" w:rsidR="00C474C1" w:rsidRDefault="00C52F4A" w:rsidP="00C52F4A">
      <w:r w:rsidRPr="00605EB6">
        <w:t>C</w:t>
      </w:r>
      <w:r w:rsidR="00C474C1">
        <w:t>’</w:t>
      </w:r>
      <w:r w:rsidRPr="00605EB6">
        <w:t>est grand</w:t>
      </w:r>
      <w:r w:rsidR="00C474C1">
        <w:t xml:space="preserve">, </w:t>
      </w:r>
      <w:r w:rsidRPr="00605EB6">
        <w:t>trop grand peut-être</w:t>
      </w:r>
      <w:r w:rsidR="00C474C1">
        <w:t xml:space="preserve">, </w:t>
      </w:r>
      <w:r w:rsidRPr="00605EB6">
        <w:t xml:space="preserve">car </w:t>
      </w:r>
      <w:r w:rsidR="00C474C1">
        <w:t>M. </w:t>
      </w:r>
      <w:r w:rsidRPr="00605EB6">
        <w:t>Lagarde vit seul et n</w:t>
      </w:r>
      <w:r w:rsidR="00C474C1">
        <w:t>’</w:t>
      </w:r>
      <w:r w:rsidRPr="00605EB6">
        <w:t>a que deux domestiques</w:t>
      </w:r>
      <w:r w:rsidR="00C474C1">
        <w:t>.</w:t>
      </w:r>
    </w:p>
    <w:p w14:paraId="4D9379D9" w14:textId="77777777" w:rsidR="00C474C1" w:rsidRDefault="00C52F4A" w:rsidP="00C52F4A">
      <w:r w:rsidRPr="00605EB6">
        <w:t>Mais il faut croire que l</w:t>
      </w:r>
      <w:r w:rsidR="00C474C1">
        <w:t>’</w:t>
      </w:r>
      <w:r w:rsidRPr="00605EB6">
        <w:t>appartement a été loué avec intention et que les chambres à coucher ne seront pas toujours désertes</w:t>
      </w:r>
      <w:r w:rsidR="00C474C1">
        <w:t>.</w:t>
      </w:r>
    </w:p>
    <w:p w14:paraId="49300293" w14:textId="77777777" w:rsidR="00C474C1" w:rsidRDefault="00C52F4A" w:rsidP="00C52F4A">
      <w:r w:rsidRPr="00605EB6">
        <w:t>Le tout est meublé et décoré sans grand luxe</w:t>
      </w:r>
      <w:r w:rsidR="00C474C1">
        <w:t xml:space="preserve">, </w:t>
      </w:r>
      <w:r w:rsidRPr="00605EB6">
        <w:t>mais avec un goût exquis</w:t>
      </w:r>
      <w:r w:rsidR="00C474C1">
        <w:t xml:space="preserve">, </w:t>
      </w:r>
      <w:r w:rsidRPr="00605EB6">
        <w:t>qui révèle la distinction et le caractère de celui qui habite l</w:t>
      </w:r>
      <w:r w:rsidR="00C474C1">
        <w:t>’</w:t>
      </w:r>
      <w:r w:rsidRPr="00605EB6">
        <w:t>appartement</w:t>
      </w:r>
      <w:r w:rsidR="00C474C1">
        <w:t>.</w:t>
      </w:r>
    </w:p>
    <w:p w14:paraId="0BC07AC6" w14:textId="4559A7B2" w:rsidR="00C474C1" w:rsidRDefault="00C474C1" w:rsidP="00C52F4A">
      <w:r>
        <w:t>M. </w:t>
      </w:r>
      <w:r w:rsidR="00C52F4A" w:rsidRPr="00605EB6">
        <w:t>Lagarde est dans son cabinet</w:t>
      </w:r>
      <w:r>
        <w:t xml:space="preserve">, </w:t>
      </w:r>
      <w:r w:rsidR="00C52F4A" w:rsidRPr="00605EB6">
        <w:t>pièce contiguë à sa chambre à coucher</w:t>
      </w:r>
      <w:r>
        <w:t xml:space="preserve">, </w:t>
      </w:r>
      <w:r w:rsidR="00C52F4A" w:rsidRPr="00605EB6">
        <w:t>et où il se tient constamment</w:t>
      </w:r>
      <w:r>
        <w:t>.</w:t>
      </w:r>
    </w:p>
    <w:p w14:paraId="1FC97D91" w14:textId="77777777" w:rsidR="00C474C1" w:rsidRDefault="00C52F4A" w:rsidP="00C52F4A">
      <w:r w:rsidRPr="00605EB6">
        <w:t>Le coude sur son bureau</w:t>
      </w:r>
      <w:r w:rsidR="00C474C1">
        <w:t xml:space="preserve">, </w:t>
      </w:r>
      <w:r w:rsidRPr="00605EB6">
        <w:t>appuyant sa tête dans sa main</w:t>
      </w:r>
      <w:r w:rsidR="00C474C1">
        <w:t xml:space="preserve">, </w:t>
      </w:r>
      <w:r w:rsidRPr="00605EB6">
        <w:t>il est plongé dans une méditation profonde</w:t>
      </w:r>
      <w:r w:rsidR="00C474C1">
        <w:t>.</w:t>
      </w:r>
    </w:p>
    <w:p w14:paraId="0C424665" w14:textId="77777777" w:rsidR="00C474C1" w:rsidRDefault="00C52F4A" w:rsidP="00C52F4A">
      <w:r w:rsidRPr="00605EB6">
        <w:lastRenderedPageBreak/>
        <w:t>Un bruit de pas le fit tressaillir</w:t>
      </w:r>
      <w:r w:rsidR="00C474C1">
        <w:t xml:space="preserve">, </w:t>
      </w:r>
      <w:r w:rsidRPr="00605EB6">
        <w:t>et il se redressa</w:t>
      </w:r>
      <w:r w:rsidR="00C474C1">
        <w:t>.</w:t>
      </w:r>
    </w:p>
    <w:p w14:paraId="5F4324ED" w14:textId="77777777" w:rsidR="00C474C1" w:rsidRDefault="00C52F4A" w:rsidP="00C52F4A">
      <w:r w:rsidRPr="00605EB6">
        <w:t>La porte du cabinet s</w:t>
      </w:r>
      <w:r w:rsidR="00C474C1">
        <w:t>’</w:t>
      </w:r>
      <w:r w:rsidRPr="00605EB6">
        <w:t>ouvrit</w:t>
      </w:r>
      <w:r w:rsidR="00C474C1">
        <w:t>.</w:t>
      </w:r>
    </w:p>
    <w:p w14:paraId="6714A53B" w14:textId="12D90DF2" w:rsidR="00C474C1" w:rsidRDefault="00C474C1" w:rsidP="00C52F4A">
      <w:r>
        <w:t>M. </w:t>
      </w:r>
      <w:r w:rsidR="00C52F4A" w:rsidRPr="00605EB6">
        <w:t>Van Ossen entra</w:t>
      </w:r>
      <w:r>
        <w:t>.</w:t>
      </w:r>
    </w:p>
    <w:p w14:paraId="75B4C186" w14:textId="7E5480D7" w:rsidR="00C474C1" w:rsidRDefault="00C474C1" w:rsidP="00C52F4A">
      <w:r>
        <w:t>M. </w:t>
      </w:r>
      <w:r w:rsidR="00C52F4A" w:rsidRPr="00605EB6">
        <w:t>Lagarde se leva précipitamment et s</w:t>
      </w:r>
      <w:r>
        <w:t>’</w:t>
      </w:r>
      <w:r w:rsidR="00C52F4A" w:rsidRPr="00605EB6">
        <w:t>avança à la rencontre du banquier</w:t>
      </w:r>
      <w:r>
        <w:t xml:space="preserve">, </w:t>
      </w:r>
      <w:r w:rsidR="00C52F4A" w:rsidRPr="00605EB6">
        <w:t>les deux mains tendues</w:t>
      </w:r>
      <w:r>
        <w:t xml:space="preserve">. </w:t>
      </w:r>
      <w:r w:rsidR="00C52F4A" w:rsidRPr="00605EB6">
        <w:t>Mais</w:t>
      </w:r>
      <w:r>
        <w:t xml:space="preserve">, </w:t>
      </w:r>
      <w:r w:rsidR="00C52F4A" w:rsidRPr="00605EB6">
        <w:t>aussitôt</w:t>
      </w:r>
      <w:r>
        <w:t xml:space="preserve">, </w:t>
      </w:r>
      <w:r w:rsidR="00C52F4A" w:rsidRPr="00605EB6">
        <w:t>la flamme de son regard s</w:t>
      </w:r>
      <w:r>
        <w:t>’</w:t>
      </w:r>
      <w:r w:rsidR="00C52F4A" w:rsidRPr="00605EB6">
        <w:t>éteignit et sa physionomie reprit son expression habituelle de tristesse</w:t>
      </w:r>
      <w:r>
        <w:t>.</w:t>
      </w:r>
    </w:p>
    <w:p w14:paraId="3C3FF517" w14:textId="780FC9D9" w:rsidR="00C474C1" w:rsidRDefault="0094609C" w:rsidP="00C52F4A">
      <w:r>
        <w:t>— </w:t>
      </w:r>
      <w:r w:rsidR="00C52F4A" w:rsidRPr="00605EB6">
        <w:t>Je lis dans vos yeux</w:t>
      </w:r>
      <w:r w:rsidR="00C474C1">
        <w:t xml:space="preserve">, </w:t>
      </w:r>
      <w:r w:rsidR="00C52F4A" w:rsidRPr="00605EB6">
        <w:t>mon ami</w:t>
      </w:r>
      <w:r w:rsidR="00C474C1">
        <w:t xml:space="preserve">, </w:t>
      </w:r>
      <w:r w:rsidR="00C52F4A" w:rsidRPr="00605EB6">
        <w:t>dit-il au Hollandais</w:t>
      </w:r>
      <w:r w:rsidR="00C474C1">
        <w:t xml:space="preserve"> ; </w:t>
      </w:r>
      <w:r w:rsidR="00C52F4A" w:rsidRPr="00605EB6">
        <w:t>encore une déception</w:t>
      </w:r>
      <w:r w:rsidR="00C474C1">
        <w:t> !</w:t>
      </w:r>
    </w:p>
    <w:p w14:paraId="2ACAFB13" w14:textId="200262E0" w:rsidR="00C474C1" w:rsidRDefault="0094609C" w:rsidP="00C52F4A">
      <w:r>
        <w:t>— </w:t>
      </w:r>
      <w:r w:rsidR="00C52F4A" w:rsidRPr="00605EB6">
        <w:t>Hélas</w:t>
      </w:r>
      <w:r w:rsidR="00C474C1">
        <w:t xml:space="preserve"> ! </w:t>
      </w:r>
      <w:r w:rsidR="00C52F4A" w:rsidRPr="00605EB6">
        <w:t>oui</w:t>
      </w:r>
      <w:r w:rsidR="00C474C1">
        <w:t>.</w:t>
      </w:r>
    </w:p>
    <w:p w14:paraId="790080DB" w14:textId="60468993" w:rsidR="00C474C1" w:rsidRDefault="0094609C" w:rsidP="00C52F4A">
      <w:r>
        <w:t>— </w:t>
      </w:r>
      <w:r w:rsidR="00C52F4A" w:rsidRPr="00605EB6">
        <w:t>Quelle a été son attitude</w:t>
      </w:r>
      <w:r w:rsidR="00C474C1">
        <w:t> ?</w:t>
      </w:r>
    </w:p>
    <w:p w14:paraId="24AB9AC4" w14:textId="07FBAFB0" w:rsidR="00C474C1" w:rsidRDefault="0094609C" w:rsidP="00C52F4A">
      <w:r>
        <w:t>— </w:t>
      </w:r>
      <w:r w:rsidR="00C52F4A" w:rsidRPr="00605EB6">
        <w:t>Déplorable</w:t>
      </w:r>
      <w:r w:rsidR="00C474C1">
        <w:t xml:space="preserve">. </w:t>
      </w:r>
      <w:r w:rsidR="00C52F4A" w:rsidRPr="00605EB6">
        <w:t>Oh</w:t>
      </w:r>
      <w:r w:rsidR="00C474C1">
        <w:t xml:space="preserve"> ! </w:t>
      </w:r>
      <w:r w:rsidR="00C52F4A" w:rsidRPr="00605EB6">
        <w:t>il ment avec audace</w:t>
      </w:r>
      <w:r w:rsidR="00C474C1">
        <w:t>.</w:t>
      </w:r>
    </w:p>
    <w:p w14:paraId="1BC55F26" w14:textId="6ABF2460" w:rsidR="00C474C1" w:rsidRDefault="0094609C" w:rsidP="00C52F4A">
      <w:r>
        <w:t>— </w:t>
      </w:r>
      <w:r w:rsidR="00C52F4A" w:rsidRPr="00605EB6">
        <w:t>Ainsi</w:t>
      </w:r>
      <w:r w:rsidR="00C474C1">
        <w:t xml:space="preserve">, </w:t>
      </w:r>
      <w:r w:rsidR="00C52F4A" w:rsidRPr="00605EB6">
        <w:t>il n</w:t>
      </w:r>
      <w:r w:rsidR="00C474C1">
        <w:t>’</w:t>
      </w:r>
      <w:r w:rsidR="00C52F4A" w:rsidRPr="00605EB6">
        <w:t>a pas voulu parler</w:t>
      </w:r>
      <w:r w:rsidR="00C474C1">
        <w:t> ?</w:t>
      </w:r>
    </w:p>
    <w:p w14:paraId="15629B5A" w14:textId="4D4AF839" w:rsidR="00C474C1" w:rsidRDefault="0094609C" w:rsidP="00C52F4A">
      <w:r>
        <w:t>— </w:t>
      </w:r>
      <w:r w:rsidR="00C52F4A" w:rsidRPr="00605EB6">
        <w:t>Il ne sait rien</w:t>
      </w:r>
      <w:r w:rsidR="00C474C1">
        <w:t xml:space="preserve">, </w:t>
      </w:r>
      <w:r w:rsidR="00C52F4A" w:rsidRPr="00605EB6">
        <w:t>il ignore ce qu</w:t>
      </w:r>
      <w:r w:rsidR="00C474C1">
        <w:t>’</w:t>
      </w:r>
      <w:r w:rsidR="00C52F4A" w:rsidRPr="00605EB6">
        <w:t>elle est devenue</w:t>
      </w:r>
      <w:r w:rsidR="00C474C1">
        <w:t>.</w:t>
      </w:r>
    </w:p>
    <w:p w14:paraId="14ADF459" w14:textId="30D06BBB" w:rsidR="00C474C1" w:rsidRDefault="0094609C" w:rsidP="00C52F4A">
      <w:r>
        <w:t>— </w:t>
      </w:r>
      <w:r w:rsidR="00C52F4A" w:rsidRPr="00605EB6">
        <w:t>Vous croyez cela</w:t>
      </w:r>
      <w:r w:rsidR="00C474C1">
        <w:t> ?</w:t>
      </w:r>
    </w:p>
    <w:p w14:paraId="057F1496" w14:textId="0E090E69" w:rsidR="00C474C1" w:rsidRDefault="0094609C" w:rsidP="00C52F4A">
      <w:r>
        <w:t>— </w:t>
      </w:r>
      <w:r w:rsidR="00C52F4A" w:rsidRPr="00605EB6">
        <w:t>J</w:t>
      </w:r>
      <w:r w:rsidR="00C474C1">
        <w:t>’</w:t>
      </w:r>
      <w:r w:rsidR="00C52F4A" w:rsidRPr="00605EB6">
        <w:t>en suis convaincu</w:t>
      </w:r>
      <w:r w:rsidR="00C474C1">
        <w:t xml:space="preserve">. </w:t>
      </w:r>
      <w:r w:rsidR="00C52F4A" w:rsidRPr="00605EB6">
        <w:t>Je le tenais haletant sous mon regard</w:t>
      </w:r>
      <w:r w:rsidR="00C474C1">
        <w:t xml:space="preserve"> ; </w:t>
      </w:r>
      <w:r w:rsidR="00C52F4A" w:rsidRPr="00605EB6">
        <w:t>aucune de ses plus secrètes pensées ne m</w:t>
      </w:r>
      <w:r w:rsidR="00C474C1">
        <w:t>’</w:t>
      </w:r>
      <w:r w:rsidR="00C52F4A" w:rsidRPr="00605EB6">
        <w:t>a échappé</w:t>
      </w:r>
      <w:r w:rsidR="00C474C1">
        <w:t>.</w:t>
      </w:r>
    </w:p>
    <w:p w14:paraId="3F00FF74" w14:textId="45B3E92B" w:rsidR="00C474C1" w:rsidRDefault="00C474C1" w:rsidP="00C52F4A">
      <w:r>
        <w:t>M. </w:t>
      </w:r>
      <w:r w:rsidR="00C52F4A" w:rsidRPr="00605EB6">
        <w:t>Lagarde poussa un long soupir</w:t>
      </w:r>
      <w:r>
        <w:t>.</w:t>
      </w:r>
    </w:p>
    <w:p w14:paraId="687683C8" w14:textId="5686F25A" w:rsidR="00C474C1" w:rsidRDefault="0094609C" w:rsidP="00C52F4A">
      <w:r>
        <w:t>— </w:t>
      </w:r>
      <w:r w:rsidR="00C52F4A" w:rsidRPr="00605EB6">
        <w:t>Je suis tout à fait découragé</w:t>
      </w:r>
      <w:r w:rsidR="00C474C1">
        <w:t xml:space="preserve">, </w:t>
      </w:r>
      <w:r w:rsidR="00C52F4A" w:rsidRPr="00605EB6">
        <w:t>dit-il en s</w:t>
      </w:r>
      <w:r w:rsidR="00C474C1">
        <w:t>’</w:t>
      </w:r>
      <w:r w:rsidR="00C52F4A" w:rsidRPr="00605EB6">
        <w:t>asseyant</w:t>
      </w:r>
      <w:r w:rsidR="00C474C1">
        <w:t xml:space="preserve">, </w:t>
      </w:r>
      <w:r w:rsidR="00C52F4A" w:rsidRPr="00605EB6">
        <w:t xml:space="preserve">et en montrant un fauteuil à </w:t>
      </w:r>
      <w:r w:rsidR="00C474C1">
        <w:t>M. </w:t>
      </w:r>
      <w:r w:rsidR="00C52F4A" w:rsidRPr="00605EB6">
        <w:t>Van Ossen</w:t>
      </w:r>
      <w:r w:rsidR="00C474C1">
        <w:t>.</w:t>
      </w:r>
    </w:p>
    <w:p w14:paraId="1A440945" w14:textId="7B2E7846" w:rsidR="00C474C1" w:rsidRDefault="0094609C" w:rsidP="00C52F4A">
      <w:r>
        <w:t>— </w:t>
      </w:r>
      <w:r w:rsidR="00C52F4A" w:rsidRPr="00605EB6">
        <w:t>Non</w:t>
      </w:r>
      <w:r w:rsidR="00C474C1">
        <w:t xml:space="preserve">, </w:t>
      </w:r>
      <w:r w:rsidR="00C52F4A" w:rsidRPr="00605EB6">
        <w:t>non</w:t>
      </w:r>
      <w:r w:rsidR="00C474C1">
        <w:t xml:space="preserve">, </w:t>
      </w:r>
      <w:r w:rsidR="00C52F4A" w:rsidRPr="00605EB6">
        <w:t>répliqua le banquier</w:t>
      </w:r>
      <w:r w:rsidR="00C474C1">
        <w:t xml:space="preserve">, </w:t>
      </w:r>
      <w:r w:rsidR="00C52F4A" w:rsidRPr="00605EB6">
        <w:t>il ne faut pas vous laisser abattre</w:t>
      </w:r>
      <w:r w:rsidR="00C474C1">
        <w:t xml:space="preserve"> ; </w:t>
      </w:r>
      <w:r w:rsidR="00C52F4A" w:rsidRPr="00605EB6">
        <w:t>vous devez conserver l</w:t>
      </w:r>
      <w:r w:rsidR="00C474C1">
        <w:t>’</w:t>
      </w:r>
      <w:r w:rsidR="00C52F4A" w:rsidRPr="00605EB6">
        <w:t>espoir qui vous donne la force</w:t>
      </w:r>
      <w:r w:rsidR="00C474C1">
        <w:t>.</w:t>
      </w:r>
    </w:p>
    <w:p w14:paraId="72033706" w14:textId="7D6F583F" w:rsidR="00C474C1" w:rsidRDefault="0094609C" w:rsidP="00C52F4A">
      <w:r>
        <w:t>— </w:t>
      </w:r>
      <w:r w:rsidR="00C52F4A" w:rsidRPr="00605EB6">
        <w:t>Mais que puis-je</w:t>
      </w:r>
      <w:r w:rsidR="00C474C1">
        <w:t xml:space="preserve"> ? </w:t>
      </w:r>
      <w:r w:rsidR="00C52F4A" w:rsidRPr="00605EB6">
        <w:t>Je suis vaincu</w:t>
      </w:r>
      <w:r w:rsidR="00C474C1">
        <w:t> !</w:t>
      </w:r>
    </w:p>
    <w:p w14:paraId="6A4B16EB" w14:textId="205B7DEE" w:rsidR="00C474C1" w:rsidRDefault="0094609C" w:rsidP="00C52F4A">
      <w:r>
        <w:lastRenderedPageBreak/>
        <w:t>— </w:t>
      </w:r>
      <w:r w:rsidR="00C52F4A" w:rsidRPr="00605EB6">
        <w:t>N</w:t>
      </w:r>
      <w:r w:rsidR="00C474C1">
        <w:t>’</w:t>
      </w:r>
      <w:r w:rsidR="00C52F4A" w:rsidRPr="00605EB6">
        <w:t>avez-vous pas déjà en partie réussi</w:t>
      </w:r>
      <w:r w:rsidR="00C474C1">
        <w:t xml:space="preserve"> ? </w:t>
      </w:r>
      <w:r w:rsidR="00C52F4A" w:rsidRPr="00605EB6">
        <w:t>Attendez</w:t>
      </w:r>
      <w:r w:rsidR="00C474C1">
        <w:t xml:space="preserve">, </w:t>
      </w:r>
      <w:r w:rsidR="00C52F4A" w:rsidRPr="00605EB6">
        <w:t>ne renoncez pas à l</w:t>
      </w:r>
      <w:r w:rsidR="00C474C1">
        <w:t>’</w:t>
      </w:r>
      <w:r w:rsidR="00C52F4A" w:rsidRPr="00605EB6">
        <w:t>espoir</w:t>
      </w:r>
      <w:r w:rsidR="00C474C1">
        <w:t xml:space="preserve">… </w:t>
      </w:r>
      <w:r w:rsidR="00C52F4A" w:rsidRPr="00605EB6">
        <w:t>Les ténèbres finiront par se dissiper</w:t>
      </w:r>
      <w:r w:rsidR="00C474C1">
        <w:t>.</w:t>
      </w:r>
    </w:p>
    <w:p w14:paraId="6F992443" w14:textId="5FB75678" w:rsidR="00C474C1" w:rsidRDefault="0094609C" w:rsidP="00C52F4A">
      <w:r>
        <w:t>— </w:t>
      </w:r>
      <w:r w:rsidR="00C52F4A" w:rsidRPr="00605EB6">
        <w:t>De quelque côté que je me tourne</w:t>
      </w:r>
      <w:r w:rsidR="00C474C1">
        <w:t xml:space="preserve">, </w:t>
      </w:r>
      <w:r w:rsidR="00C52F4A" w:rsidRPr="00605EB6">
        <w:t>je ne vois apparaître aucune clarté</w:t>
      </w:r>
      <w:r w:rsidR="00C474C1">
        <w:t>.</w:t>
      </w:r>
    </w:p>
    <w:p w14:paraId="68912F08" w14:textId="77777777" w:rsidR="00C474C1" w:rsidRDefault="00C474C1" w:rsidP="00C52F4A">
      <w:r>
        <w:t>» </w:t>
      </w:r>
      <w:r w:rsidR="00C52F4A" w:rsidRPr="00605EB6">
        <w:t>Ah</w:t>
      </w:r>
      <w:r>
        <w:t xml:space="preserve"> ! </w:t>
      </w:r>
      <w:r w:rsidR="00C52F4A" w:rsidRPr="00605EB6">
        <w:t>je finis par croire qu</w:t>
      </w:r>
      <w:r>
        <w:t>’</w:t>
      </w:r>
      <w:r w:rsidR="00C52F4A" w:rsidRPr="00605EB6">
        <w:t>elle est morte</w:t>
      </w:r>
      <w:r>
        <w:t xml:space="preserve">, </w:t>
      </w:r>
      <w:r w:rsidR="00C52F4A" w:rsidRPr="00605EB6">
        <w:t>la malheureuse</w:t>
      </w:r>
      <w:r>
        <w:t xml:space="preserve">. </w:t>
      </w:r>
      <w:r w:rsidR="00C52F4A" w:rsidRPr="00605EB6">
        <w:t>Qui sait s</w:t>
      </w:r>
      <w:r>
        <w:t>’</w:t>
      </w:r>
      <w:r w:rsidR="00C52F4A" w:rsidRPr="00605EB6">
        <w:t>ils ne l</w:t>
      </w:r>
      <w:r>
        <w:t>’</w:t>
      </w:r>
      <w:r w:rsidR="00C52F4A" w:rsidRPr="00605EB6">
        <w:t>ont pas assassinée</w:t>
      </w:r>
      <w:r>
        <w:t> ?</w:t>
      </w:r>
    </w:p>
    <w:p w14:paraId="633AABD6" w14:textId="38366EC4" w:rsidR="00C474C1" w:rsidRDefault="0094609C" w:rsidP="00C52F4A">
      <w:r>
        <w:t>— </w:t>
      </w:r>
      <w:r w:rsidR="00C52F4A" w:rsidRPr="00605EB6">
        <w:t>De grâce</w:t>
      </w:r>
      <w:r w:rsidR="00C474C1">
        <w:t xml:space="preserve">, </w:t>
      </w:r>
      <w:r w:rsidR="00C52F4A" w:rsidRPr="00605EB6">
        <w:t>n</w:t>
      </w:r>
      <w:r w:rsidR="00C474C1">
        <w:t>’</w:t>
      </w:r>
      <w:r w:rsidR="00C52F4A" w:rsidRPr="00605EB6">
        <w:t>ayez pas cette horrible pensée</w:t>
      </w:r>
      <w:r w:rsidR="00C474C1">
        <w:t xml:space="preserve">. </w:t>
      </w:r>
      <w:r w:rsidR="00C52F4A" w:rsidRPr="00605EB6">
        <w:t>Les misérables qui n</w:t>
      </w:r>
      <w:r w:rsidR="00C474C1">
        <w:t>’</w:t>
      </w:r>
      <w:r w:rsidR="00C52F4A" w:rsidRPr="00605EB6">
        <w:t>ont pas tué l</w:t>
      </w:r>
      <w:r w:rsidR="00C474C1">
        <w:t>’</w:t>
      </w:r>
      <w:r w:rsidR="00C52F4A" w:rsidRPr="00605EB6">
        <w:t>enfant ont laissé vivre la mère</w:t>
      </w:r>
      <w:r w:rsidR="00C474C1">
        <w:t>.</w:t>
      </w:r>
    </w:p>
    <w:p w14:paraId="76FB8163" w14:textId="233D7A1E" w:rsidR="00C474C1" w:rsidRDefault="0094609C" w:rsidP="00C52F4A">
      <w:r>
        <w:t>— </w:t>
      </w:r>
      <w:r w:rsidR="00C52F4A" w:rsidRPr="00605EB6">
        <w:t>Où est-elle</w:t>
      </w:r>
      <w:r w:rsidR="00C474C1">
        <w:t xml:space="preserve">, </w:t>
      </w:r>
      <w:r w:rsidR="00C52F4A" w:rsidRPr="00605EB6">
        <w:t>alors</w:t>
      </w:r>
      <w:r w:rsidR="00C474C1">
        <w:t xml:space="preserve">, </w:t>
      </w:r>
      <w:r w:rsidR="00C52F4A" w:rsidRPr="00605EB6">
        <w:t>où est-elle</w:t>
      </w:r>
      <w:r w:rsidR="00C474C1">
        <w:t> ?</w:t>
      </w:r>
    </w:p>
    <w:p w14:paraId="6F24E4E1" w14:textId="137BD8C6" w:rsidR="00C474C1" w:rsidRDefault="0094609C" w:rsidP="00C52F4A">
      <w:r>
        <w:t>— </w:t>
      </w:r>
      <w:r w:rsidR="00C52F4A" w:rsidRPr="00605EB6">
        <w:t>Ne vous lassez point</w:t>
      </w:r>
      <w:r w:rsidR="00C474C1">
        <w:t xml:space="preserve">, </w:t>
      </w:r>
      <w:r w:rsidR="00C52F4A" w:rsidRPr="00605EB6">
        <w:t>cherchez encore</w:t>
      </w:r>
      <w:r w:rsidR="00C474C1">
        <w:t xml:space="preserve">, </w:t>
      </w:r>
      <w:r w:rsidR="00C52F4A" w:rsidRPr="00605EB6">
        <w:t>cherchez toujours</w:t>
      </w:r>
      <w:r w:rsidR="00C474C1">
        <w:t>.</w:t>
      </w:r>
    </w:p>
    <w:p w14:paraId="0514A018" w14:textId="25A30A37" w:rsidR="00C474C1" w:rsidRDefault="0094609C" w:rsidP="00C52F4A">
      <w:r>
        <w:t>— </w:t>
      </w:r>
      <w:r w:rsidR="00C52F4A" w:rsidRPr="00605EB6">
        <w:t>Oh</w:t>
      </w:r>
      <w:r w:rsidR="00C474C1">
        <w:t xml:space="preserve"> ! </w:t>
      </w:r>
      <w:r w:rsidR="00C52F4A" w:rsidRPr="00605EB6">
        <w:t>me lasser</w:t>
      </w:r>
      <w:r w:rsidR="00C474C1">
        <w:t xml:space="preserve"> ! </w:t>
      </w:r>
      <w:r w:rsidR="00C52F4A" w:rsidRPr="00605EB6">
        <w:t>Je le suis</w:t>
      </w:r>
      <w:r w:rsidR="00C474C1">
        <w:t xml:space="preserve">, </w:t>
      </w:r>
      <w:r w:rsidR="00C52F4A" w:rsidRPr="00605EB6">
        <w:t>et</w:t>
      </w:r>
      <w:r w:rsidR="00C474C1">
        <w:t xml:space="preserve">, </w:t>
      </w:r>
      <w:r w:rsidR="00C52F4A" w:rsidRPr="00605EB6">
        <w:t>nouveau juif errant</w:t>
      </w:r>
      <w:r w:rsidR="00C474C1">
        <w:t xml:space="preserve">, </w:t>
      </w:r>
      <w:r w:rsidR="00C52F4A" w:rsidRPr="00605EB6">
        <w:t>je marche toujours</w:t>
      </w:r>
      <w:r w:rsidR="00C474C1">
        <w:t>.</w:t>
      </w:r>
    </w:p>
    <w:p w14:paraId="7301072D" w14:textId="7162E476" w:rsidR="00C474C1" w:rsidRDefault="0094609C" w:rsidP="00C52F4A">
      <w:r>
        <w:t>— </w:t>
      </w:r>
      <w:r w:rsidR="00C52F4A" w:rsidRPr="00605EB6">
        <w:t>La Providence vous a prouvé déjà qu</w:t>
      </w:r>
      <w:r w:rsidR="00C474C1">
        <w:t>’</w:t>
      </w:r>
      <w:r w:rsidR="00C52F4A" w:rsidRPr="00605EB6">
        <w:t>elle ne vous abandonnait point</w:t>
      </w:r>
      <w:r w:rsidR="00C474C1">
        <w:t>.</w:t>
      </w:r>
    </w:p>
    <w:p w14:paraId="272DC6E2" w14:textId="28F711FA" w:rsidR="00C474C1" w:rsidRDefault="0094609C" w:rsidP="00C52F4A">
      <w:r>
        <w:t>— </w:t>
      </w:r>
      <w:r w:rsidR="00C52F4A" w:rsidRPr="002E5D6A">
        <w:t>C</w:t>
      </w:r>
      <w:r w:rsidR="00C474C1">
        <w:t>’</w:t>
      </w:r>
      <w:r w:rsidR="00C52F4A" w:rsidRPr="002E5D6A">
        <w:t>est vrai</w:t>
      </w:r>
      <w:r w:rsidR="00C474C1">
        <w:t>, M. </w:t>
      </w:r>
      <w:r w:rsidR="00C52F4A" w:rsidRPr="002E5D6A">
        <w:t>Van Ossen</w:t>
      </w:r>
      <w:r w:rsidR="00C474C1">
        <w:t xml:space="preserve">, </w:t>
      </w:r>
      <w:r w:rsidR="00C52F4A" w:rsidRPr="002E5D6A">
        <w:t>par un miracle de cette Providence divine</w:t>
      </w:r>
      <w:r w:rsidR="00C474C1">
        <w:t xml:space="preserve">, </w:t>
      </w:r>
      <w:r w:rsidR="00C52F4A" w:rsidRPr="002E5D6A">
        <w:t>que je ne nie pas</w:t>
      </w:r>
      <w:r w:rsidR="00C474C1">
        <w:t xml:space="preserve">, </w:t>
      </w:r>
      <w:r w:rsidR="00C52F4A" w:rsidRPr="002E5D6A">
        <w:t>que je bénis</w:t>
      </w:r>
      <w:r w:rsidR="00C474C1">
        <w:t xml:space="preserve">, </w:t>
      </w:r>
      <w:r w:rsidR="00C52F4A" w:rsidRPr="002E5D6A">
        <w:t>au contraire</w:t>
      </w:r>
      <w:r w:rsidR="00C474C1">
        <w:t xml:space="preserve">, </w:t>
      </w:r>
      <w:r w:rsidR="00C52F4A" w:rsidRPr="002E5D6A">
        <w:t>j</w:t>
      </w:r>
      <w:r w:rsidR="00C474C1">
        <w:t>’</w:t>
      </w:r>
      <w:r w:rsidR="00C52F4A" w:rsidRPr="002E5D6A">
        <w:t>ai retrouvé l</w:t>
      </w:r>
      <w:r w:rsidR="00C474C1">
        <w:t>’</w:t>
      </w:r>
      <w:r w:rsidR="00C52F4A" w:rsidRPr="002E5D6A">
        <w:t>enfant</w:t>
      </w:r>
      <w:r w:rsidR="00C474C1">
        <w:t xml:space="preserve"> ; </w:t>
      </w:r>
      <w:r w:rsidR="00C52F4A" w:rsidRPr="002E5D6A">
        <w:t>mais</w:t>
      </w:r>
      <w:r w:rsidR="00C474C1">
        <w:t xml:space="preserve">, </w:t>
      </w:r>
      <w:r w:rsidR="00C52F4A" w:rsidRPr="002E5D6A">
        <w:t>morte ou vivante</w:t>
      </w:r>
      <w:r w:rsidR="00C474C1">
        <w:t xml:space="preserve">, </w:t>
      </w:r>
      <w:r w:rsidR="00C52F4A" w:rsidRPr="002E5D6A">
        <w:t>tant que je n</w:t>
      </w:r>
      <w:r w:rsidR="00C474C1">
        <w:t>’</w:t>
      </w:r>
      <w:r w:rsidR="00C52F4A" w:rsidRPr="002E5D6A">
        <w:t>aurai pas découvert ce qu</w:t>
      </w:r>
      <w:r w:rsidR="00C474C1">
        <w:t>’</w:t>
      </w:r>
      <w:r w:rsidR="00C52F4A" w:rsidRPr="002E5D6A">
        <w:t>elle est devenue</w:t>
      </w:r>
      <w:r w:rsidR="00C474C1">
        <w:t xml:space="preserve">, </w:t>
      </w:r>
      <w:r w:rsidR="00C52F4A" w:rsidRPr="002E5D6A">
        <w:t>je croirai n</w:t>
      </w:r>
      <w:r w:rsidR="00C474C1">
        <w:t>’</w:t>
      </w:r>
      <w:r w:rsidR="00C52F4A" w:rsidRPr="002E5D6A">
        <w:t>avoir rien fait</w:t>
      </w:r>
      <w:r w:rsidR="00C474C1">
        <w:t>.</w:t>
      </w:r>
    </w:p>
    <w:p w14:paraId="2D393C5C" w14:textId="319AB350" w:rsidR="00C474C1" w:rsidRDefault="0094609C" w:rsidP="00C52F4A">
      <w:r>
        <w:t>— </w:t>
      </w:r>
      <w:r w:rsidR="00C52F4A" w:rsidRPr="00605EB6">
        <w:t>Remettez-vous-en donc à la Providence</w:t>
      </w:r>
      <w:r w:rsidR="00C474C1">
        <w:t xml:space="preserve">, </w:t>
      </w:r>
      <w:r w:rsidR="00C52F4A" w:rsidRPr="00605EB6">
        <w:t>et espérez un nouveau miracle</w:t>
      </w:r>
      <w:r w:rsidR="00C474C1">
        <w:t>.</w:t>
      </w:r>
    </w:p>
    <w:p w14:paraId="6ED91305" w14:textId="58297D81" w:rsidR="00C474C1" w:rsidRDefault="0094609C" w:rsidP="00C52F4A">
      <w:r>
        <w:t>— </w:t>
      </w:r>
      <w:r w:rsidR="00C52F4A" w:rsidRPr="00605EB6">
        <w:t>Aide-toi</w:t>
      </w:r>
      <w:r w:rsidR="00C474C1">
        <w:t xml:space="preserve">, </w:t>
      </w:r>
      <w:r w:rsidR="00C52F4A" w:rsidRPr="00605EB6">
        <w:t>le ciel t</w:t>
      </w:r>
      <w:r w:rsidR="00C474C1">
        <w:t>’</w:t>
      </w:r>
      <w:r w:rsidR="00C52F4A" w:rsidRPr="00605EB6">
        <w:t>aidera</w:t>
      </w:r>
      <w:r w:rsidR="00C474C1">
        <w:t xml:space="preserve"> ! </w:t>
      </w:r>
      <w:r w:rsidR="00C52F4A" w:rsidRPr="00605EB6">
        <w:t>J</w:t>
      </w:r>
      <w:r w:rsidR="00C474C1">
        <w:t>’</w:t>
      </w:r>
      <w:r w:rsidR="00C52F4A" w:rsidRPr="00605EB6">
        <w:t>ai mis en pratique ce proverbe</w:t>
      </w:r>
      <w:r w:rsidR="00C474C1">
        <w:t xml:space="preserve">, </w:t>
      </w:r>
      <w:r w:rsidR="00C52F4A" w:rsidRPr="00605EB6">
        <w:t>et je suis arrivé</w:t>
      </w:r>
      <w:r w:rsidR="00C474C1">
        <w:t xml:space="preserve">, </w:t>
      </w:r>
      <w:r w:rsidR="00C52F4A" w:rsidRPr="00605EB6">
        <w:t>maintenant</w:t>
      </w:r>
      <w:r w:rsidR="00C474C1">
        <w:t xml:space="preserve">, </w:t>
      </w:r>
      <w:r w:rsidR="00C52F4A" w:rsidRPr="00605EB6">
        <w:t>à ne plus compter que sur l</w:t>
      </w:r>
      <w:r w:rsidR="00C474C1">
        <w:t>’</w:t>
      </w:r>
      <w:r w:rsidR="00C52F4A" w:rsidRPr="00605EB6">
        <w:t>aide du ciel</w:t>
      </w:r>
      <w:r w:rsidR="00C474C1">
        <w:t xml:space="preserve">. </w:t>
      </w:r>
      <w:r w:rsidR="00C52F4A" w:rsidRPr="00605EB6">
        <w:t>J</w:t>
      </w:r>
      <w:r w:rsidR="00C474C1">
        <w:t>’</w:t>
      </w:r>
      <w:r w:rsidR="00C52F4A" w:rsidRPr="00605EB6">
        <w:t>ai été partout</w:t>
      </w:r>
      <w:r w:rsidR="00C474C1">
        <w:t xml:space="preserve">, </w:t>
      </w:r>
      <w:r w:rsidR="00C52F4A" w:rsidRPr="00605EB6">
        <w:t>j</w:t>
      </w:r>
      <w:r w:rsidR="00C474C1">
        <w:t>’</w:t>
      </w:r>
      <w:r w:rsidR="00C52F4A" w:rsidRPr="00605EB6">
        <w:t>ai fouillé les endroits les plus lugubres</w:t>
      </w:r>
      <w:r w:rsidR="00C474C1">
        <w:t>.</w:t>
      </w:r>
    </w:p>
    <w:p w14:paraId="6E1809C5" w14:textId="77777777" w:rsidR="00C474C1" w:rsidRDefault="00C474C1" w:rsidP="00C52F4A">
      <w:r>
        <w:lastRenderedPageBreak/>
        <w:t>» </w:t>
      </w:r>
      <w:r w:rsidR="00C52F4A" w:rsidRPr="00605EB6">
        <w:t>Elle était folle</w:t>
      </w:r>
      <w:r>
        <w:t xml:space="preserve"> : </w:t>
      </w:r>
      <w:r w:rsidR="00C52F4A" w:rsidRPr="00605EB6">
        <w:t>il n</w:t>
      </w:r>
      <w:r>
        <w:t>’</w:t>
      </w:r>
      <w:r w:rsidR="00C52F4A" w:rsidRPr="00605EB6">
        <w:t>existe pas en France une maison de santé</w:t>
      </w:r>
      <w:r>
        <w:t xml:space="preserve">, </w:t>
      </w:r>
      <w:r w:rsidR="00C52F4A" w:rsidRPr="00605EB6">
        <w:t>un hospice d</w:t>
      </w:r>
      <w:r>
        <w:t>’</w:t>
      </w:r>
      <w:r w:rsidR="00C52F4A" w:rsidRPr="00605EB6">
        <w:t>aliénées que je n</w:t>
      </w:r>
      <w:r>
        <w:t>’</w:t>
      </w:r>
      <w:r w:rsidR="00C52F4A" w:rsidRPr="00605EB6">
        <w:t>aie visités</w:t>
      </w:r>
      <w:r>
        <w:t xml:space="preserve"> ; </w:t>
      </w:r>
      <w:r w:rsidR="00C52F4A" w:rsidRPr="00605EB6">
        <w:t>depuis celles des chambrées jusqu</w:t>
      </w:r>
      <w:r>
        <w:t>’</w:t>
      </w:r>
      <w:r w:rsidR="00C52F4A" w:rsidRPr="00605EB6">
        <w:t>à celles des cabanons</w:t>
      </w:r>
      <w:r>
        <w:t xml:space="preserve">, </w:t>
      </w:r>
      <w:r w:rsidR="00C52F4A" w:rsidRPr="00605EB6">
        <w:t>j</w:t>
      </w:r>
      <w:r>
        <w:t>’</w:t>
      </w:r>
      <w:r w:rsidR="00C52F4A" w:rsidRPr="00605EB6">
        <w:t>ai vu toutes les folles</w:t>
      </w:r>
      <w:r>
        <w:t xml:space="preserve">, </w:t>
      </w:r>
      <w:r w:rsidR="00C52F4A" w:rsidRPr="00605EB6">
        <w:t>toutes</w:t>
      </w:r>
      <w:r>
        <w:t xml:space="preserve">, </w:t>
      </w:r>
      <w:r w:rsidR="00C52F4A" w:rsidRPr="00605EB6">
        <w:t>entendez-vous</w:t>
      </w:r>
      <w:r>
        <w:t xml:space="preserve">, </w:t>
      </w:r>
      <w:r w:rsidR="00C52F4A" w:rsidRPr="00605EB6">
        <w:t>toutes</w:t>
      </w:r>
      <w:r>
        <w:t xml:space="preserve">, </w:t>
      </w:r>
      <w:r w:rsidR="00C52F4A" w:rsidRPr="00605EB6">
        <w:t>les unes après les autres</w:t>
      </w:r>
      <w:r>
        <w:t>…</w:t>
      </w:r>
    </w:p>
    <w:p w14:paraId="2EF5E3DD" w14:textId="77777777" w:rsidR="00C474C1" w:rsidRDefault="00C474C1" w:rsidP="00C52F4A">
      <w:r>
        <w:t>» </w:t>
      </w:r>
      <w:r w:rsidR="00C52F4A" w:rsidRPr="00605EB6">
        <w:t>On a prétendu que</w:t>
      </w:r>
      <w:r>
        <w:t xml:space="preserve">, </w:t>
      </w:r>
      <w:r w:rsidR="00C52F4A" w:rsidRPr="00605EB6">
        <w:t>réclamée par sa famille</w:t>
      </w:r>
      <w:r>
        <w:t xml:space="preserve">, </w:t>
      </w:r>
      <w:r w:rsidR="00C52F4A" w:rsidRPr="00605EB6">
        <w:t>une famille imaginaire</w:t>
      </w:r>
      <w:r>
        <w:t xml:space="preserve">, </w:t>
      </w:r>
      <w:r w:rsidR="00C52F4A" w:rsidRPr="00605EB6">
        <w:t>elle avait été transportée en Angleterre</w:t>
      </w:r>
      <w:r>
        <w:t>.</w:t>
      </w:r>
    </w:p>
    <w:p w14:paraId="12888CCF" w14:textId="77777777" w:rsidR="00C474C1" w:rsidRDefault="00C474C1" w:rsidP="00C52F4A">
      <w:r>
        <w:t>» </w:t>
      </w:r>
      <w:r w:rsidR="00C52F4A" w:rsidRPr="00605EB6">
        <w:t>C</w:t>
      </w:r>
      <w:r>
        <w:t>’</w:t>
      </w:r>
      <w:r w:rsidR="00C52F4A" w:rsidRPr="00605EB6">
        <w:t>était un mensonge</w:t>
      </w:r>
      <w:r>
        <w:t xml:space="preserve">. </w:t>
      </w:r>
      <w:r w:rsidR="00C52F4A" w:rsidRPr="00605EB6">
        <w:t>Je le savais</w:t>
      </w:r>
      <w:r>
        <w:t xml:space="preserve">. </w:t>
      </w:r>
      <w:r w:rsidR="00C52F4A" w:rsidRPr="00605EB6">
        <w:t>N</w:t>
      </w:r>
      <w:r>
        <w:t>’</w:t>
      </w:r>
      <w:r w:rsidR="00C52F4A" w:rsidRPr="00605EB6">
        <w:t>importe</w:t>
      </w:r>
      <w:r>
        <w:t xml:space="preserve">, </w:t>
      </w:r>
      <w:r w:rsidR="00C52F4A" w:rsidRPr="00605EB6">
        <w:t>je suis allé en Angleterre et</w:t>
      </w:r>
      <w:r>
        <w:t xml:space="preserve">, </w:t>
      </w:r>
      <w:r w:rsidR="00C52F4A" w:rsidRPr="00605EB6">
        <w:t>comme en France</w:t>
      </w:r>
      <w:r>
        <w:t xml:space="preserve">, </w:t>
      </w:r>
      <w:r w:rsidR="00C52F4A" w:rsidRPr="00605EB6">
        <w:t>j</w:t>
      </w:r>
      <w:r>
        <w:t>’</w:t>
      </w:r>
      <w:r w:rsidR="00C52F4A" w:rsidRPr="00605EB6">
        <w:t>y ai vu toutes les folles</w:t>
      </w:r>
      <w:r>
        <w:t>.</w:t>
      </w:r>
    </w:p>
    <w:p w14:paraId="486BDCB3" w14:textId="77777777" w:rsidR="00C474C1" w:rsidRDefault="00C474C1" w:rsidP="00C52F4A">
      <w:r>
        <w:t>» </w:t>
      </w:r>
      <w:r w:rsidR="00C52F4A" w:rsidRPr="00605EB6">
        <w:t>Même spectacle navrant</w:t>
      </w:r>
      <w:r>
        <w:t xml:space="preserve">, </w:t>
      </w:r>
      <w:r w:rsidR="00C52F4A" w:rsidRPr="00605EB6">
        <w:t>épouvantable</w:t>
      </w:r>
      <w:r>
        <w:t>.</w:t>
      </w:r>
    </w:p>
    <w:p w14:paraId="7F1E641A" w14:textId="77777777" w:rsidR="00C474C1" w:rsidRDefault="00C474C1" w:rsidP="00C52F4A">
      <w:r>
        <w:t>» </w:t>
      </w:r>
      <w:r w:rsidR="00C52F4A" w:rsidRPr="00605EB6">
        <w:t>Mais</w:t>
      </w:r>
      <w:r>
        <w:t xml:space="preserve">, </w:t>
      </w:r>
      <w:r w:rsidR="00C52F4A" w:rsidRPr="00605EB6">
        <w:t>pour moi</w:t>
      </w:r>
      <w:r>
        <w:t xml:space="preserve">, </w:t>
      </w:r>
      <w:r w:rsidR="00C52F4A" w:rsidRPr="00605EB6">
        <w:t>rien</w:t>
      </w:r>
      <w:r>
        <w:t xml:space="preserve">, </w:t>
      </w:r>
      <w:r w:rsidR="00C52F4A" w:rsidRPr="00605EB6">
        <w:t>toujours rien</w:t>
      </w:r>
      <w:r>
        <w:t>.</w:t>
      </w:r>
    </w:p>
    <w:p w14:paraId="4A1D47E6" w14:textId="59F02168" w:rsidR="00C474C1" w:rsidRDefault="0094609C" w:rsidP="00C52F4A">
      <w:r>
        <w:t>— </w:t>
      </w:r>
      <w:r w:rsidR="00C52F4A" w:rsidRPr="00605EB6">
        <w:t>Heureusement</w:t>
      </w:r>
      <w:r w:rsidR="00C474C1">
        <w:t xml:space="preserve">, </w:t>
      </w:r>
      <w:r w:rsidR="00C52F4A" w:rsidRPr="00605EB6">
        <w:t>vous avez autour de vous des malheureux à consoler</w:t>
      </w:r>
      <w:r w:rsidR="00C474C1">
        <w:t xml:space="preserve">, </w:t>
      </w:r>
      <w:r w:rsidR="00C52F4A" w:rsidRPr="00605EB6">
        <w:t>du bonheur à donner</w:t>
      </w:r>
      <w:r w:rsidR="00C474C1">
        <w:t xml:space="preserve">, </w:t>
      </w:r>
      <w:r w:rsidR="00C52F4A" w:rsidRPr="00605EB6">
        <w:t>des joies à faire revivre</w:t>
      </w:r>
      <w:r w:rsidR="00C474C1">
        <w:t>.</w:t>
      </w:r>
    </w:p>
    <w:p w14:paraId="4B57E23B" w14:textId="328C196B" w:rsidR="00C474C1" w:rsidRDefault="0094609C" w:rsidP="00C52F4A">
      <w:r>
        <w:t>— </w:t>
      </w:r>
      <w:r w:rsidR="00C52F4A" w:rsidRPr="00605EB6">
        <w:t>Oui</w:t>
      </w:r>
      <w:r w:rsidR="00C474C1">
        <w:t xml:space="preserve">, </w:t>
      </w:r>
      <w:r w:rsidR="00C52F4A" w:rsidRPr="00605EB6">
        <w:t>heureusement</w:t>
      </w:r>
      <w:r w:rsidR="00C474C1">
        <w:t xml:space="preserve"> ; </w:t>
      </w:r>
      <w:r w:rsidR="00C52F4A" w:rsidRPr="00605EB6">
        <w:t>cela me soutient</w:t>
      </w:r>
      <w:r w:rsidR="00C474C1">
        <w:t xml:space="preserve">. </w:t>
      </w:r>
      <w:r w:rsidR="00C52F4A" w:rsidRPr="00605EB6">
        <w:t>Réparer autant que je le peux le mal fait par les autres</w:t>
      </w:r>
      <w:r w:rsidR="00C474C1">
        <w:t xml:space="preserve">, </w:t>
      </w:r>
      <w:r w:rsidR="00C52F4A" w:rsidRPr="00605EB6">
        <w:t>voilà ma mission</w:t>
      </w:r>
      <w:r w:rsidR="00C474C1">
        <w:t xml:space="preserve">. </w:t>
      </w:r>
      <w:r w:rsidR="00C52F4A" w:rsidRPr="00605EB6">
        <w:t>Une douce chose dont je m</w:t>
      </w:r>
      <w:r w:rsidR="00C474C1">
        <w:t>’</w:t>
      </w:r>
      <w:r w:rsidR="00C52F4A" w:rsidRPr="00605EB6">
        <w:t>occupe me fait un peu oublier celle qui</w:t>
      </w:r>
      <w:r w:rsidR="00C474C1">
        <w:t xml:space="preserve">, </w:t>
      </w:r>
      <w:r w:rsidR="00C52F4A" w:rsidRPr="00605EB6">
        <w:t>sans cesse</w:t>
      </w:r>
      <w:r w:rsidR="00C474C1">
        <w:t xml:space="preserve">, </w:t>
      </w:r>
      <w:r w:rsidR="00C52F4A" w:rsidRPr="00605EB6">
        <w:t>tourmente ma pensée</w:t>
      </w:r>
      <w:r w:rsidR="00C474C1">
        <w:t>.</w:t>
      </w:r>
    </w:p>
    <w:p w14:paraId="51DCB0D1" w14:textId="77777777" w:rsidR="00C474C1" w:rsidRDefault="00C474C1" w:rsidP="00C52F4A">
      <w:r>
        <w:t>» </w:t>
      </w:r>
      <w:r w:rsidR="00C52F4A" w:rsidRPr="00605EB6">
        <w:t>Ah</w:t>
      </w:r>
      <w:r>
        <w:t xml:space="preserve"> ! </w:t>
      </w:r>
      <w:r w:rsidR="00C52F4A" w:rsidRPr="00605EB6">
        <w:t>si je n</w:t>
      </w:r>
      <w:r>
        <w:t>’</w:t>
      </w:r>
      <w:r w:rsidR="00C52F4A" w:rsidRPr="00605EB6">
        <w:t>avais pas cela</w:t>
      </w:r>
      <w:r>
        <w:t xml:space="preserve"> ! </w:t>
      </w:r>
      <w:r w:rsidR="00C52F4A" w:rsidRPr="00605EB6">
        <w:t>Il me faut l</w:t>
      </w:r>
      <w:r>
        <w:t>’</w:t>
      </w:r>
      <w:r w:rsidR="00C52F4A" w:rsidRPr="00605EB6">
        <w:t>espoir de donner le bonheur aux autres pour ne pas tomber dans l</w:t>
      </w:r>
      <w:r>
        <w:t>’</w:t>
      </w:r>
      <w:r w:rsidR="00C52F4A" w:rsidRPr="00605EB6">
        <w:t>affaissement</w:t>
      </w:r>
      <w:r>
        <w:t xml:space="preserve">, </w:t>
      </w:r>
      <w:r w:rsidR="00C52F4A" w:rsidRPr="00605EB6">
        <w:t>pour me faire vivre</w:t>
      </w:r>
      <w:r>
        <w:t> !</w:t>
      </w:r>
    </w:p>
    <w:p w14:paraId="0E354FB6" w14:textId="7FC9FF46" w:rsidR="00C474C1" w:rsidRDefault="0094609C" w:rsidP="00C52F4A">
      <w:r>
        <w:t>— </w:t>
      </w:r>
      <w:r w:rsidR="00C52F4A" w:rsidRPr="00605EB6">
        <w:t>Courage</w:t>
      </w:r>
      <w:r w:rsidR="00C474C1">
        <w:t xml:space="preserve">, </w:t>
      </w:r>
      <w:r w:rsidR="00C52F4A" w:rsidRPr="00605EB6">
        <w:t>donc</w:t>
      </w:r>
      <w:r w:rsidR="00C474C1">
        <w:t xml:space="preserve">, </w:t>
      </w:r>
      <w:r w:rsidR="00C52F4A" w:rsidRPr="00605EB6">
        <w:t>monsieur</w:t>
      </w:r>
      <w:r w:rsidR="00C474C1">
        <w:t xml:space="preserve"> ; </w:t>
      </w:r>
      <w:r w:rsidR="00C52F4A" w:rsidRPr="00605EB6">
        <w:t>les bénédictions des hommes appellent les bénédictions de Dieu</w:t>
      </w:r>
      <w:r w:rsidR="00C474C1">
        <w:t xml:space="preserve"> ; </w:t>
      </w:r>
      <w:r w:rsidR="00C52F4A" w:rsidRPr="00605EB6">
        <w:t>courage</w:t>
      </w:r>
      <w:r w:rsidR="00C474C1">
        <w:t xml:space="preserve">, </w:t>
      </w:r>
      <w:r w:rsidR="00C52F4A" w:rsidRPr="00605EB6">
        <w:t>vous sortirez triomphant de toutes vos épreuves</w:t>
      </w:r>
      <w:r w:rsidR="00C474C1">
        <w:t>.</w:t>
      </w:r>
    </w:p>
    <w:p w14:paraId="5F060FC6" w14:textId="58C50359" w:rsidR="00C474C1" w:rsidRDefault="00C474C1" w:rsidP="00C52F4A">
      <w:r>
        <w:t>M. </w:t>
      </w:r>
      <w:r w:rsidR="00C52F4A" w:rsidRPr="00605EB6">
        <w:t>Lagarde hocha tristement la tête</w:t>
      </w:r>
      <w:r>
        <w:t>.</w:t>
      </w:r>
    </w:p>
    <w:p w14:paraId="101844C4" w14:textId="26C17C7B" w:rsidR="00C474C1" w:rsidRDefault="0094609C" w:rsidP="00C52F4A">
      <w:r>
        <w:t>— </w:t>
      </w:r>
      <w:r w:rsidR="00C52F4A" w:rsidRPr="00605EB6">
        <w:t>Il me manquera toujours quelque chose</w:t>
      </w:r>
      <w:r w:rsidR="00C474C1">
        <w:t xml:space="preserve"> ! </w:t>
      </w:r>
      <w:r w:rsidR="00C52F4A" w:rsidRPr="00605EB6">
        <w:t>murmura-t-il</w:t>
      </w:r>
      <w:r w:rsidR="00C474C1">
        <w:t>.</w:t>
      </w:r>
    </w:p>
    <w:p w14:paraId="03035FE0" w14:textId="77777777" w:rsidR="00C474C1" w:rsidRDefault="00C52F4A" w:rsidP="00C52F4A">
      <w:r w:rsidRPr="00605EB6">
        <w:lastRenderedPageBreak/>
        <w:t>Un double éclair jaillit de ses yeux</w:t>
      </w:r>
      <w:r w:rsidR="00C474C1">
        <w:t xml:space="preserve">, </w:t>
      </w:r>
      <w:r w:rsidRPr="00605EB6">
        <w:t>et</w:t>
      </w:r>
      <w:r w:rsidR="00C474C1">
        <w:t xml:space="preserve">, </w:t>
      </w:r>
      <w:r w:rsidRPr="00605EB6">
        <w:t>frappant du poing sur le bureau</w:t>
      </w:r>
      <w:r w:rsidR="00C474C1">
        <w:t> :</w:t>
      </w:r>
    </w:p>
    <w:p w14:paraId="15FF1ACF" w14:textId="61268993" w:rsidR="00C474C1" w:rsidRDefault="0094609C" w:rsidP="00C52F4A">
      <w:r>
        <w:t>— </w:t>
      </w:r>
      <w:r w:rsidR="00C52F4A" w:rsidRPr="00605EB6">
        <w:t>Oh</w:t>
      </w:r>
      <w:r w:rsidR="00C474C1">
        <w:t xml:space="preserve"> ! </w:t>
      </w:r>
      <w:r w:rsidR="00C52F4A" w:rsidRPr="00605EB6">
        <w:t>ce baron de Simaise</w:t>
      </w:r>
      <w:r w:rsidR="00C474C1">
        <w:t xml:space="preserve"> ! </w:t>
      </w:r>
      <w:r w:rsidR="00C52F4A" w:rsidRPr="00605EB6">
        <w:t>prononça-t-il d</w:t>
      </w:r>
      <w:r w:rsidR="00C474C1">
        <w:t>’</w:t>
      </w:r>
      <w:r w:rsidR="00C52F4A" w:rsidRPr="00605EB6">
        <w:t>une voix sourde</w:t>
      </w:r>
      <w:r w:rsidR="00C474C1">
        <w:t xml:space="preserve">. </w:t>
      </w:r>
      <w:r w:rsidR="00C52F4A" w:rsidRPr="00605EB6">
        <w:t>Il y a des instants où je bondis de fureur</w:t>
      </w:r>
      <w:r w:rsidR="00C474C1">
        <w:t xml:space="preserve">, </w:t>
      </w:r>
      <w:r w:rsidR="00C52F4A" w:rsidRPr="00605EB6">
        <w:t>prêt à aller lui demander compte de ses crimes</w:t>
      </w:r>
      <w:r w:rsidR="00C474C1">
        <w:t xml:space="preserve">. </w:t>
      </w:r>
      <w:r w:rsidR="00C52F4A" w:rsidRPr="00605EB6">
        <w:t>Dites</w:t>
      </w:r>
      <w:r w:rsidR="00C474C1">
        <w:t xml:space="preserve">, </w:t>
      </w:r>
      <w:r w:rsidR="00C52F4A" w:rsidRPr="00605EB6">
        <w:t>monsieur Van Ossen</w:t>
      </w:r>
      <w:r w:rsidR="00C474C1">
        <w:t xml:space="preserve">, </w:t>
      </w:r>
      <w:r w:rsidR="00C52F4A" w:rsidRPr="00605EB6">
        <w:t>dites</w:t>
      </w:r>
      <w:r w:rsidR="00C474C1">
        <w:t xml:space="preserve">, </w:t>
      </w:r>
      <w:r w:rsidR="00C52F4A" w:rsidRPr="00605EB6">
        <w:t>est-ce qu</w:t>
      </w:r>
      <w:r w:rsidR="00C474C1">
        <w:t>’</w:t>
      </w:r>
      <w:r w:rsidR="00C52F4A" w:rsidRPr="00605EB6">
        <w:t>il existe un châtiment assez terrible pour un pareil monstre</w:t>
      </w:r>
      <w:r w:rsidR="00C474C1">
        <w:t xml:space="preserve"> ? </w:t>
      </w:r>
      <w:r w:rsidR="00C52F4A" w:rsidRPr="00605EB6">
        <w:t>Et il vit</w:t>
      </w:r>
      <w:r w:rsidR="00C474C1">
        <w:t xml:space="preserve">, </w:t>
      </w:r>
      <w:r w:rsidR="00C52F4A" w:rsidRPr="00605EB6">
        <w:t>et la punition s</w:t>
      </w:r>
      <w:r w:rsidR="00C474C1">
        <w:t>’</w:t>
      </w:r>
      <w:r w:rsidR="00C52F4A" w:rsidRPr="00605EB6">
        <w:t>éloigne de lui</w:t>
      </w:r>
      <w:r w:rsidR="00C474C1">
        <w:t>.</w:t>
      </w:r>
    </w:p>
    <w:p w14:paraId="7D148FA2" w14:textId="167A1F98" w:rsidR="00C474C1" w:rsidRDefault="0094609C" w:rsidP="00C52F4A">
      <w:r>
        <w:t>— </w:t>
      </w:r>
      <w:r w:rsidR="00C52F4A" w:rsidRPr="00605EB6">
        <w:t>Le châtiment l</w:t>
      </w:r>
      <w:r w:rsidR="00C474C1">
        <w:t>’</w:t>
      </w:r>
      <w:r w:rsidR="00C52F4A" w:rsidRPr="00605EB6">
        <w:t>atteindra</w:t>
      </w:r>
      <w:r w:rsidR="00C474C1">
        <w:t>.</w:t>
      </w:r>
    </w:p>
    <w:p w14:paraId="104EA5B4" w14:textId="2BF49B71" w:rsidR="00C474C1" w:rsidRDefault="0094609C" w:rsidP="00C52F4A">
      <w:r>
        <w:t>— </w:t>
      </w:r>
      <w:r w:rsidR="00C52F4A" w:rsidRPr="00605EB6">
        <w:t>Le ciel n</w:t>
      </w:r>
      <w:r w:rsidR="00C474C1">
        <w:t>’</w:t>
      </w:r>
      <w:r w:rsidR="00C52F4A" w:rsidRPr="00605EB6">
        <w:t>a plus de foudres vengeresses</w:t>
      </w:r>
      <w:r w:rsidR="00C474C1">
        <w:t> !</w:t>
      </w:r>
    </w:p>
    <w:p w14:paraId="5559B7B0" w14:textId="1A08D2BC" w:rsidR="00C474C1" w:rsidRDefault="0094609C" w:rsidP="00C52F4A">
      <w:r>
        <w:t>— </w:t>
      </w:r>
      <w:r w:rsidR="00C52F4A" w:rsidRPr="00605EB6">
        <w:t>Sa ruine est un fait accompli</w:t>
      </w:r>
      <w:r w:rsidR="00C474C1">
        <w:t xml:space="preserve"> ; </w:t>
      </w:r>
      <w:r w:rsidR="00C52F4A" w:rsidRPr="00605EB6">
        <w:t>l</w:t>
      </w:r>
      <w:r w:rsidR="00C474C1">
        <w:t>’</w:t>
      </w:r>
      <w:r w:rsidR="00C52F4A" w:rsidRPr="00605EB6">
        <w:t>expiation commence</w:t>
      </w:r>
      <w:r w:rsidR="00C474C1">
        <w:t>.</w:t>
      </w:r>
    </w:p>
    <w:p w14:paraId="17293CE7" w14:textId="2D285630" w:rsidR="00C474C1" w:rsidRDefault="0094609C" w:rsidP="00C52F4A">
      <w:r>
        <w:t>— </w:t>
      </w:r>
      <w:r w:rsidR="00C52F4A" w:rsidRPr="00605EB6">
        <w:t>Oh</w:t>
      </w:r>
      <w:r w:rsidR="00C474C1">
        <w:t xml:space="preserve"> ! </w:t>
      </w:r>
      <w:r w:rsidR="00C52F4A" w:rsidRPr="00605EB6">
        <w:t>le misérable</w:t>
      </w:r>
      <w:r w:rsidR="00C474C1">
        <w:t xml:space="preserve"> ! </w:t>
      </w:r>
      <w:r w:rsidR="00C52F4A" w:rsidRPr="00605EB6">
        <w:t>le misérable</w:t>
      </w:r>
      <w:r w:rsidR="00C474C1">
        <w:t xml:space="preserve"> ! </w:t>
      </w:r>
      <w:r w:rsidR="00C52F4A" w:rsidRPr="00605EB6">
        <w:t>et je ne puis le frapper</w:t>
      </w:r>
      <w:r w:rsidR="00C474C1">
        <w:t xml:space="preserve"> ! </w:t>
      </w:r>
      <w:r w:rsidR="00C52F4A" w:rsidRPr="00605EB6">
        <w:t>J</w:t>
      </w:r>
      <w:r w:rsidR="00C474C1">
        <w:t>’</w:t>
      </w:r>
      <w:r w:rsidR="00C52F4A" w:rsidRPr="00605EB6">
        <w:t>ai les bras et les mains enchaînés</w:t>
      </w:r>
      <w:r w:rsidR="00C474C1">
        <w:t xml:space="preserve">. </w:t>
      </w:r>
      <w:r w:rsidR="00C52F4A" w:rsidRPr="00605EB6">
        <w:t>Il est le mari d</w:t>
      </w:r>
      <w:r w:rsidR="00C474C1">
        <w:t>’</w:t>
      </w:r>
      <w:r w:rsidR="00C52F4A" w:rsidRPr="00605EB6">
        <w:t>une noble et sainte femme</w:t>
      </w:r>
      <w:r w:rsidR="00C474C1">
        <w:t xml:space="preserve"> : </w:t>
      </w:r>
      <w:r w:rsidR="00C52F4A" w:rsidRPr="00605EB6">
        <w:t>il est le père d</w:t>
      </w:r>
      <w:r w:rsidR="00C474C1">
        <w:t>’</w:t>
      </w:r>
      <w:r w:rsidR="00C52F4A" w:rsidRPr="00605EB6">
        <w:t>une fille adorable</w:t>
      </w:r>
      <w:r w:rsidR="00C474C1">
        <w:t xml:space="preserve">, </w:t>
      </w:r>
      <w:r w:rsidR="00C52F4A" w:rsidRPr="00605EB6">
        <w:t>qui a toutes les grâces</w:t>
      </w:r>
      <w:r w:rsidR="00C474C1">
        <w:t xml:space="preserve">, </w:t>
      </w:r>
      <w:r w:rsidR="00C52F4A" w:rsidRPr="00605EB6">
        <w:t>toutes les qualités</w:t>
      </w:r>
      <w:r w:rsidR="00C474C1">
        <w:t xml:space="preserve">, </w:t>
      </w:r>
      <w:r w:rsidR="00C52F4A" w:rsidRPr="00605EB6">
        <w:t>toutes les vertus de sa mère</w:t>
      </w:r>
      <w:r w:rsidR="00C474C1">
        <w:t xml:space="preserve"> !… </w:t>
      </w:r>
      <w:r w:rsidR="00C52F4A" w:rsidRPr="00605EB6">
        <w:t>Deux anges le gardent et le protègent</w:t>
      </w:r>
      <w:r w:rsidR="00C474C1">
        <w:t xml:space="preserve">… </w:t>
      </w:r>
      <w:r w:rsidR="00C52F4A" w:rsidRPr="00605EB6">
        <w:t>C</w:t>
      </w:r>
      <w:r w:rsidR="00C474C1">
        <w:t>’</w:t>
      </w:r>
      <w:r w:rsidR="00C52F4A" w:rsidRPr="00605EB6">
        <w:t>est en vain que ses victimes crient contre lui</w:t>
      </w:r>
      <w:r w:rsidR="00C474C1">
        <w:t xml:space="preserve">, </w:t>
      </w:r>
      <w:r w:rsidR="00C52F4A" w:rsidRPr="00605EB6">
        <w:t>elles ne peuvent pas être vengées</w:t>
      </w:r>
      <w:r w:rsidR="00C474C1">
        <w:t> !…</w:t>
      </w:r>
    </w:p>
    <w:p w14:paraId="67406EE0" w14:textId="77777777" w:rsidR="00C474C1" w:rsidRDefault="00C474C1" w:rsidP="00C52F4A">
      <w:r>
        <w:t>» </w:t>
      </w:r>
      <w:r w:rsidR="00C52F4A" w:rsidRPr="00605EB6">
        <w:t>Ah</w:t>
      </w:r>
      <w:r>
        <w:t xml:space="preserve"> ! </w:t>
      </w:r>
      <w:r w:rsidR="00C52F4A" w:rsidRPr="00605EB6">
        <w:t>il y a longtemps que la porte du bagne se serait ouverte pour lui</w:t>
      </w:r>
      <w:r>
        <w:t xml:space="preserve">, </w:t>
      </w:r>
      <w:r w:rsidR="00C52F4A" w:rsidRPr="00605EB6">
        <w:t>s</w:t>
      </w:r>
      <w:r>
        <w:t>’</w:t>
      </w:r>
      <w:r w:rsidR="00C52F4A" w:rsidRPr="00605EB6">
        <w:t>il n</w:t>
      </w:r>
      <w:r>
        <w:t>’</w:t>
      </w:r>
      <w:r w:rsidR="00C52F4A" w:rsidRPr="00605EB6">
        <w:t>y avait pas là les innocents</w:t>
      </w:r>
      <w:r>
        <w:t xml:space="preserve"> ! </w:t>
      </w:r>
      <w:r w:rsidR="00C52F4A" w:rsidRPr="00605EB6">
        <w:t>Pourquoi les écraserais-je</w:t>
      </w:r>
      <w:r>
        <w:t xml:space="preserve"> ? </w:t>
      </w:r>
      <w:r w:rsidR="00C52F4A" w:rsidRPr="00605EB6">
        <w:t>En ai-je le droit</w:t>
      </w:r>
      <w:r>
        <w:t> ?</w:t>
      </w:r>
    </w:p>
    <w:p w14:paraId="1920CD49" w14:textId="77777777" w:rsidR="00C474C1" w:rsidRDefault="00C474C1" w:rsidP="00C52F4A">
      <w:r>
        <w:t>» </w:t>
      </w:r>
      <w:r w:rsidR="00C52F4A" w:rsidRPr="00605EB6">
        <w:t>Et j</w:t>
      </w:r>
      <w:r>
        <w:t>’</w:t>
      </w:r>
      <w:r w:rsidR="00C52F4A" w:rsidRPr="00605EB6">
        <w:t>enchaîne ma fureur</w:t>
      </w:r>
      <w:r>
        <w:t xml:space="preserve">, </w:t>
      </w:r>
      <w:r w:rsidR="00C52F4A" w:rsidRPr="00605EB6">
        <w:t>et je résiste à des excitations féroces</w:t>
      </w:r>
      <w:r>
        <w:t>.</w:t>
      </w:r>
    </w:p>
    <w:p w14:paraId="5C1A9D07" w14:textId="77777777" w:rsidR="00C474C1" w:rsidRDefault="00C474C1" w:rsidP="00C52F4A">
      <w:r>
        <w:t>» </w:t>
      </w:r>
      <w:r w:rsidR="00C52F4A" w:rsidRPr="00605EB6">
        <w:t>Mais ne croyez pas</w:t>
      </w:r>
      <w:r>
        <w:t xml:space="preserve">, </w:t>
      </w:r>
      <w:r w:rsidR="00C52F4A" w:rsidRPr="00605EB6">
        <w:t>mon ami</w:t>
      </w:r>
      <w:r>
        <w:t xml:space="preserve">, </w:t>
      </w:r>
      <w:r w:rsidR="00C52F4A" w:rsidRPr="00605EB6">
        <w:t>que j</w:t>
      </w:r>
      <w:r>
        <w:t>’</w:t>
      </w:r>
      <w:r w:rsidR="00C52F4A" w:rsidRPr="00605EB6">
        <w:t>aie une horrible soif de vengeance</w:t>
      </w:r>
      <w:r>
        <w:t xml:space="preserve">. </w:t>
      </w:r>
      <w:r w:rsidR="00C52F4A" w:rsidRPr="00605EB6">
        <w:t>Non</w:t>
      </w:r>
      <w:r>
        <w:t xml:space="preserve">. </w:t>
      </w:r>
      <w:r w:rsidR="00C52F4A" w:rsidRPr="00605EB6">
        <w:t>Je n</w:t>
      </w:r>
      <w:r>
        <w:t>’</w:t>
      </w:r>
      <w:r w:rsidR="00C52F4A" w:rsidRPr="00605EB6">
        <w:t>ai connu que quelques jours de bonheur</w:t>
      </w:r>
      <w:r>
        <w:t xml:space="preserve"> : </w:t>
      </w:r>
      <w:r w:rsidR="00C52F4A" w:rsidRPr="00605EB6">
        <w:t>le souvenir qui m</w:t>
      </w:r>
      <w:r>
        <w:t>’</w:t>
      </w:r>
      <w:r w:rsidR="00C52F4A" w:rsidRPr="00605EB6">
        <w:t>en est resté au cœur m</w:t>
      </w:r>
      <w:r>
        <w:t>’</w:t>
      </w:r>
      <w:r w:rsidR="00C52F4A" w:rsidRPr="00605EB6">
        <w:t>a préservé de certaines défaillances morales et</w:t>
      </w:r>
      <w:r>
        <w:t xml:space="preserve">, </w:t>
      </w:r>
      <w:r w:rsidR="00C52F4A" w:rsidRPr="00605EB6">
        <w:t>dans bien des circonstances</w:t>
      </w:r>
      <w:r>
        <w:t xml:space="preserve">, </w:t>
      </w:r>
      <w:r w:rsidR="00C52F4A" w:rsidRPr="00605EB6">
        <w:t>m</w:t>
      </w:r>
      <w:r>
        <w:t>’</w:t>
      </w:r>
      <w:r w:rsidR="00C52F4A" w:rsidRPr="00605EB6">
        <w:t>a empêché de maudire</w:t>
      </w:r>
      <w:r>
        <w:t xml:space="preserve">. </w:t>
      </w:r>
      <w:r w:rsidR="00C52F4A" w:rsidRPr="00605EB6">
        <w:t>J</w:t>
      </w:r>
      <w:r>
        <w:t>’</w:t>
      </w:r>
      <w:r w:rsidR="00C52F4A" w:rsidRPr="00605EB6">
        <w:t>ai beaucoup souffert</w:t>
      </w:r>
      <w:r>
        <w:t xml:space="preserve">, </w:t>
      </w:r>
      <w:r w:rsidR="00C52F4A" w:rsidRPr="00605EB6">
        <w:t>je souffre encore</w:t>
      </w:r>
      <w:r>
        <w:t xml:space="preserve"> ; </w:t>
      </w:r>
      <w:r w:rsidR="00C52F4A" w:rsidRPr="00605EB6">
        <w:t>la douleur ne m</w:t>
      </w:r>
      <w:r>
        <w:t>’</w:t>
      </w:r>
      <w:r w:rsidR="00C52F4A" w:rsidRPr="00605EB6">
        <w:t>a pas aigri</w:t>
      </w:r>
      <w:r>
        <w:t xml:space="preserve">. </w:t>
      </w:r>
      <w:r w:rsidR="00C52F4A" w:rsidRPr="00605EB6">
        <w:t>L</w:t>
      </w:r>
      <w:r>
        <w:t>’</w:t>
      </w:r>
      <w:r w:rsidR="00C52F4A" w:rsidRPr="00605EB6">
        <w:t>amertume qui est en moi ne peut pas se changer en venin</w:t>
      </w:r>
      <w:r>
        <w:t xml:space="preserve">. </w:t>
      </w:r>
      <w:r w:rsidR="00C52F4A" w:rsidRPr="00605EB6">
        <w:t>Né bon</w:t>
      </w:r>
      <w:r>
        <w:t xml:space="preserve">, </w:t>
      </w:r>
      <w:r w:rsidR="00C52F4A" w:rsidRPr="00605EB6">
        <w:t xml:space="preserve">je suis </w:t>
      </w:r>
      <w:r w:rsidR="00C52F4A" w:rsidRPr="00605EB6">
        <w:lastRenderedPageBreak/>
        <w:t>resté le même</w:t>
      </w:r>
      <w:r>
        <w:t xml:space="preserve">, </w:t>
      </w:r>
      <w:r w:rsidR="00C52F4A" w:rsidRPr="00605EB6">
        <w:t>malgré tout</w:t>
      </w:r>
      <w:r>
        <w:t xml:space="preserve">. </w:t>
      </w:r>
      <w:r w:rsidR="00C52F4A" w:rsidRPr="00605EB6">
        <w:t>Oui</w:t>
      </w:r>
      <w:r>
        <w:t xml:space="preserve">, </w:t>
      </w:r>
      <w:r w:rsidR="00C52F4A" w:rsidRPr="00605EB6">
        <w:t>j</w:t>
      </w:r>
      <w:r>
        <w:t>’</w:t>
      </w:r>
      <w:r w:rsidR="00C52F4A" w:rsidRPr="00605EB6">
        <w:t>étais né seulement pour aimer et me dévouer</w:t>
      </w:r>
      <w:r>
        <w:t>.</w:t>
      </w:r>
    </w:p>
    <w:p w14:paraId="1CDA6915" w14:textId="77777777" w:rsidR="00C474C1" w:rsidRDefault="00C52F4A" w:rsidP="00C52F4A">
      <w:r w:rsidRPr="00605EB6">
        <w:t>Il essuya deux grosses larmes qui tremblaient au bord de ses paupières</w:t>
      </w:r>
      <w:r w:rsidR="00C474C1">
        <w:t>.</w:t>
      </w:r>
    </w:p>
    <w:p w14:paraId="08AB1C3E" w14:textId="4F4DCFEF" w:rsidR="00C474C1" w:rsidRDefault="0094609C" w:rsidP="00C52F4A">
      <w:r>
        <w:t>— </w:t>
      </w:r>
      <w:r w:rsidR="00C52F4A" w:rsidRPr="00605EB6">
        <w:t>Oh</w:t>
      </w:r>
      <w:r w:rsidR="00C474C1">
        <w:t xml:space="preserve"> ! </w:t>
      </w:r>
      <w:r w:rsidR="00C52F4A" w:rsidRPr="00605EB6">
        <w:t>mon ami</w:t>
      </w:r>
      <w:r w:rsidR="00C474C1">
        <w:t xml:space="preserve">, </w:t>
      </w:r>
      <w:r w:rsidR="00C52F4A" w:rsidRPr="00605EB6">
        <w:t>mon ami</w:t>
      </w:r>
      <w:r w:rsidR="00C474C1">
        <w:t xml:space="preserve"> ! </w:t>
      </w:r>
      <w:r w:rsidR="00C52F4A" w:rsidRPr="00605EB6">
        <w:t xml:space="preserve">dit </w:t>
      </w:r>
      <w:r w:rsidR="00C474C1">
        <w:t>M. </w:t>
      </w:r>
      <w:r w:rsidR="00C52F4A" w:rsidRPr="00605EB6">
        <w:t>Van Ossen</w:t>
      </w:r>
      <w:r w:rsidR="00C474C1">
        <w:t xml:space="preserve">, </w:t>
      </w:r>
      <w:r w:rsidR="00C52F4A" w:rsidRPr="00605EB6">
        <w:t>lui prenant affectueusement la main</w:t>
      </w:r>
      <w:r w:rsidR="00C474C1">
        <w:t>.</w:t>
      </w:r>
    </w:p>
    <w:p w14:paraId="3B9AEC7A" w14:textId="5AF22054" w:rsidR="00C474C1" w:rsidRDefault="0094609C" w:rsidP="00C52F4A">
      <w:r>
        <w:t>— </w:t>
      </w:r>
      <w:r w:rsidR="00C52F4A" w:rsidRPr="00605EB6">
        <w:t>Et voilà</w:t>
      </w:r>
      <w:r w:rsidR="00C474C1">
        <w:t xml:space="preserve">, </w:t>
      </w:r>
      <w:r w:rsidR="00C52F4A" w:rsidRPr="00605EB6">
        <w:t xml:space="preserve">reprit </w:t>
      </w:r>
      <w:r w:rsidR="00C474C1">
        <w:t>M. </w:t>
      </w:r>
      <w:r w:rsidR="00C52F4A" w:rsidRPr="00605EB6">
        <w:t>Lagarde</w:t>
      </w:r>
      <w:r w:rsidR="00C474C1">
        <w:t xml:space="preserve">, </w:t>
      </w:r>
      <w:r w:rsidR="00C52F4A" w:rsidRPr="00605EB6">
        <w:t>comment</w:t>
      </w:r>
      <w:r w:rsidR="00C474C1">
        <w:t xml:space="preserve">, </w:t>
      </w:r>
      <w:r w:rsidR="00C52F4A" w:rsidRPr="00605EB6">
        <w:t>en ce monde</w:t>
      </w:r>
      <w:r w:rsidR="00C474C1">
        <w:t xml:space="preserve">, </w:t>
      </w:r>
      <w:r w:rsidR="00C52F4A" w:rsidRPr="00605EB6">
        <w:t>les bons sont récompensés</w:t>
      </w:r>
      <w:r w:rsidR="00C474C1">
        <w:t>.</w:t>
      </w:r>
    </w:p>
    <w:p w14:paraId="547D35FB" w14:textId="77777777" w:rsidR="00C474C1" w:rsidRDefault="00C474C1" w:rsidP="00C52F4A">
      <w:r>
        <w:t>» </w:t>
      </w:r>
      <w:r w:rsidR="00C52F4A" w:rsidRPr="00605EB6">
        <w:t>Le baron de Simaise est un grand coupable</w:t>
      </w:r>
      <w:r>
        <w:t xml:space="preserve"> ; </w:t>
      </w:r>
      <w:r w:rsidR="00C52F4A" w:rsidRPr="00605EB6">
        <w:t>c</w:t>
      </w:r>
      <w:r>
        <w:t>’</w:t>
      </w:r>
      <w:r w:rsidR="00C52F4A" w:rsidRPr="00605EB6">
        <w:t>est un misérable</w:t>
      </w:r>
      <w:r>
        <w:t xml:space="preserve">, </w:t>
      </w:r>
      <w:r w:rsidR="00C52F4A" w:rsidRPr="00605EB6">
        <w:t>un infâme</w:t>
      </w:r>
      <w:r>
        <w:t xml:space="preserve">, </w:t>
      </w:r>
      <w:r w:rsidR="00C52F4A" w:rsidRPr="00605EB6">
        <w:t>un monstre à face humaine</w:t>
      </w:r>
      <w:r>
        <w:t xml:space="preserve"> ! </w:t>
      </w:r>
      <w:r w:rsidR="00C52F4A" w:rsidRPr="00605EB6">
        <w:t>On doit être pour lui sans pitié</w:t>
      </w:r>
      <w:r>
        <w:t xml:space="preserve"> ! </w:t>
      </w:r>
      <w:r w:rsidR="00C52F4A" w:rsidRPr="00605EB6">
        <w:t>Toutes les tortures</w:t>
      </w:r>
      <w:r>
        <w:t xml:space="preserve">, </w:t>
      </w:r>
      <w:r w:rsidR="00C52F4A" w:rsidRPr="00605EB6">
        <w:t>il les a méritées</w:t>
      </w:r>
      <w:r>
        <w:t>…</w:t>
      </w:r>
    </w:p>
    <w:p w14:paraId="4AB918A5" w14:textId="77777777" w:rsidR="00C474C1" w:rsidRDefault="00C474C1" w:rsidP="00C52F4A">
      <w:r>
        <w:t>» </w:t>
      </w:r>
      <w:r w:rsidR="00C52F4A" w:rsidRPr="00605EB6">
        <w:t>Eh bien</w:t>
      </w:r>
      <w:r>
        <w:t xml:space="preserve"> ! </w:t>
      </w:r>
      <w:r w:rsidR="00C52F4A" w:rsidRPr="00605EB6">
        <w:t>je suis capable</w:t>
      </w:r>
      <w:r>
        <w:t xml:space="preserve">, </w:t>
      </w:r>
      <w:r w:rsidR="00C52F4A" w:rsidRPr="00605EB6">
        <w:t>non pas de pardonner</w:t>
      </w:r>
      <w:r>
        <w:t xml:space="preserve">, </w:t>
      </w:r>
      <w:r w:rsidR="00C52F4A" w:rsidRPr="00605EB6">
        <w:t>mais d</w:t>
      </w:r>
      <w:r>
        <w:t>’</w:t>
      </w:r>
      <w:r w:rsidR="00C52F4A" w:rsidRPr="00605EB6">
        <w:t>oublier</w:t>
      </w:r>
      <w:r>
        <w:t xml:space="preserve"> ; </w:t>
      </w:r>
      <w:r w:rsidR="00C52F4A" w:rsidRPr="00605EB6">
        <w:t>oui</w:t>
      </w:r>
      <w:r>
        <w:t xml:space="preserve">, </w:t>
      </w:r>
      <w:r w:rsidR="00C52F4A" w:rsidRPr="00605EB6">
        <w:t>je le sens</w:t>
      </w:r>
      <w:r>
        <w:t xml:space="preserve">, </w:t>
      </w:r>
      <w:r w:rsidR="00C52F4A" w:rsidRPr="00605EB6">
        <w:t>j</w:t>
      </w:r>
      <w:r>
        <w:t>’</w:t>
      </w:r>
      <w:r w:rsidR="00C52F4A" w:rsidRPr="00605EB6">
        <w:t>aurais le courage</w:t>
      </w:r>
      <w:r>
        <w:t xml:space="preserve">, </w:t>
      </w:r>
      <w:r w:rsidR="00C52F4A" w:rsidRPr="00605EB6">
        <w:t>la force de ne plus penser à ses crimes</w:t>
      </w:r>
      <w:r>
        <w:t xml:space="preserve">, </w:t>
      </w:r>
      <w:r w:rsidR="00C52F4A" w:rsidRPr="00605EB6">
        <w:t>de l</w:t>
      </w:r>
      <w:r>
        <w:t>’</w:t>
      </w:r>
      <w:r w:rsidR="00C52F4A" w:rsidRPr="00605EB6">
        <w:t>abandonner à ses remords</w:t>
      </w:r>
      <w:r>
        <w:t xml:space="preserve">, </w:t>
      </w:r>
      <w:r w:rsidR="00C52F4A" w:rsidRPr="00605EB6">
        <w:t>qui viendront un jour</w:t>
      </w:r>
      <w:r>
        <w:t xml:space="preserve">, </w:t>
      </w:r>
      <w:r w:rsidR="00C52F4A" w:rsidRPr="00605EB6">
        <w:t>s</w:t>
      </w:r>
      <w:r>
        <w:t>’</w:t>
      </w:r>
      <w:r w:rsidR="00C52F4A" w:rsidRPr="00605EB6">
        <w:t>il rendait la mère à son enfant</w:t>
      </w:r>
      <w:r>
        <w:t>.</w:t>
      </w:r>
    </w:p>
    <w:p w14:paraId="475E35EE" w14:textId="42FB4D02" w:rsidR="00C474C1" w:rsidRDefault="0094609C" w:rsidP="00C52F4A">
      <w:r>
        <w:t>— </w:t>
      </w:r>
      <w:r w:rsidR="00C52F4A" w:rsidRPr="00605EB6">
        <w:t>Peut-être le fera-t-il</w:t>
      </w:r>
      <w:r w:rsidR="00C474C1">
        <w:t>.</w:t>
      </w:r>
    </w:p>
    <w:p w14:paraId="4FB0F4EC" w14:textId="73EC9866" w:rsidR="00C474C1" w:rsidRDefault="0094609C" w:rsidP="00C52F4A">
      <w:r>
        <w:t>— </w:t>
      </w:r>
      <w:r w:rsidR="00C52F4A" w:rsidRPr="00605EB6">
        <w:t>Comment</w:t>
      </w:r>
      <w:r w:rsidR="00C474C1">
        <w:t xml:space="preserve">, </w:t>
      </w:r>
      <w:r w:rsidR="00C52F4A" w:rsidRPr="00605EB6">
        <w:t>puisqu</w:t>
      </w:r>
      <w:r w:rsidR="00C474C1">
        <w:t>’</w:t>
      </w:r>
      <w:r w:rsidR="00C52F4A" w:rsidRPr="00605EB6">
        <w:t>il ignore ce qu</w:t>
      </w:r>
      <w:r w:rsidR="00C474C1">
        <w:t>’</w:t>
      </w:r>
      <w:r w:rsidR="00C52F4A" w:rsidRPr="00605EB6">
        <w:t>elle est devenue</w:t>
      </w:r>
      <w:r w:rsidR="00C474C1">
        <w:t> ?</w:t>
      </w:r>
    </w:p>
    <w:p w14:paraId="651B3120" w14:textId="3D5A3350" w:rsidR="00C474C1" w:rsidRDefault="0094609C" w:rsidP="00C52F4A">
      <w:r>
        <w:t>— </w:t>
      </w:r>
      <w:r w:rsidR="00C52F4A" w:rsidRPr="00605EB6">
        <w:t>Il le saura par ses complices</w:t>
      </w:r>
      <w:r w:rsidR="00C474C1">
        <w:t>.</w:t>
      </w:r>
    </w:p>
    <w:p w14:paraId="16776F48" w14:textId="74D3C8AE" w:rsidR="00C474C1" w:rsidRDefault="0094609C" w:rsidP="00C52F4A">
      <w:r>
        <w:t>— </w:t>
      </w:r>
      <w:r w:rsidR="00C52F4A" w:rsidRPr="00605EB6">
        <w:t>Ses complices</w:t>
      </w:r>
      <w:r w:rsidR="00C474C1">
        <w:t xml:space="preserve"> ! </w:t>
      </w:r>
      <w:r w:rsidR="00C52F4A" w:rsidRPr="00605EB6">
        <w:t>Où sont-ils</w:t>
      </w:r>
      <w:r w:rsidR="00C474C1">
        <w:t xml:space="preserve"> ? </w:t>
      </w:r>
      <w:r w:rsidR="00C52F4A" w:rsidRPr="00605EB6">
        <w:t>Je les ai cherchés</w:t>
      </w:r>
      <w:r w:rsidR="00C474C1">
        <w:t xml:space="preserve">, </w:t>
      </w:r>
      <w:r w:rsidR="00C52F4A" w:rsidRPr="00605EB6">
        <w:t>eux aussi</w:t>
      </w:r>
      <w:r w:rsidR="00C474C1">
        <w:t xml:space="preserve">, </w:t>
      </w:r>
      <w:r w:rsidR="00C52F4A" w:rsidRPr="00605EB6">
        <w:t>mais en vain</w:t>
      </w:r>
      <w:r w:rsidR="00C474C1">
        <w:t xml:space="preserve">. </w:t>
      </w:r>
      <w:r w:rsidR="00C52F4A" w:rsidRPr="00605EB6">
        <w:t>Si j</w:t>
      </w:r>
      <w:r w:rsidR="00C474C1">
        <w:t>’</w:t>
      </w:r>
      <w:r w:rsidR="00C52F4A" w:rsidRPr="00605EB6">
        <w:t>en tenais un seulement</w:t>
      </w:r>
      <w:r w:rsidR="00C474C1">
        <w:t> !…</w:t>
      </w:r>
    </w:p>
    <w:p w14:paraId="114AE4A6" w14:textId="77777777" w:rsidR="00C474C1" w:rsidRDefault="00C474C1" w:rsidP="00C52F4A">
      <w:r>
        <w:t>» </w:t>
      </w:r>
      <w:r w:rsidR="00C52F4A" w:rsidRPr="00605EB6">
        <w:t>Les scélérats ne font que passer</w:t>
      </w:r>
      <w:r>
        <w:t xml:space="preserve"> ; </w:t>
      </w:r>
      <w:r w:rsidR="00C52F4A" w:rsidRPr="00605EB6">
        <w:t>la justice qui veille les attend et les happe au collet</w:t>
      </w:r>
      <w:r>
        <w:t>.</w:t>
      </w:r>
    </w:p>
    <w:p w14:paraId="046B44DA" w14:textId="697D21A2" w:rsidR="00C474C1" w:rsidRDefault="00C474C1" w:rsidP="00C52F4A">
      <w:r>
        <w:t>» </w:t>
      </w:r>
      <w:r w:rsidR="00C52F4A" w:rsidRPr="00605EB6">
        <w:t xml:space="preserve">Les complices du baron de Simaise ont eu leur tête livrée au bourreau </w:t>
      </w:r>
      <w:r w:rsidR="0076105A" w:rsidRPr="00605EB6">
        <w:t>o</w:t>
      </w:r>
      <w:r w:rsidR="0076105A">
        <w:t>u</w:t>
      </w:r>
      <w:r w:rsidR="0076105A" w:rsidRPr="00605EB6">
        <w:t xml:space="preserve"> </w:t>
      </w:r>
      <w:r w:rsidR="00C52F4A" w:rsidRPr="00605EB6">
        <w:t>sont depuis longtemps à la Nouvelle-Calédonie</w:t>
      </w:r>
      <w:r>
        <w:t>.</w:t>
      </w:r>
    </w:p>
    <w:p w14:paraId="1B4FF5AC" w14:textId="77777777" w:rsidR="00C474C1" w:rsidRDefault="00C474C1" w:rsidP="00C52F4A">
      <w:r>
        <w:lastRenderedPageBreak/>
        <w:t>» </w:t>
      </w:r>
      <w:r w:rsidR="00C52F4A" w:rsidRPr="00605EB6">
        <w:t>Jour par jour</w:t>
      </w:r>
      <w:r>
        <w:t xml:space="preserve">, </w:t>
      </w:r>
      <w:r w:rsidR="00C52F4A" w:rsidRPr="00605EB6">
        <w:t>heure par heure</w:t>
      </w:r>
      <w:r>
        <w:t xml:space="preserve">, </w:t>
      </w:r>
      <w:r w:rsidR="00C52F4A" w:rsidRPr="00605EB6">
        <w:t>je sais ce que fait le baron</w:t>
      </w:r>
      <w:r>
        <w:t xml:space="preserve">. </w:t>
      </w:r>
      <w:r w:rsidR="00C52F4A" w:rsidRPr="00605EB6">
        <w:t>Près de lui</w:t>
      </w:r>
      <w:r>
        <w:t xml:space="preserve">, </w:t>
      </w:r>
      <w:r w:rsidR="00C52F4A" w:rsidRPr="00605EB6">
        <w:t>sous son toit</w:t>
      </w:r>
      <w:r>
        <w:t xml:space="preserve">, </w:t>
      </w:r>
      <w:r w:rsidR="00C52F4A" w:rsidRPr="00605EB6">
        <w:t>Landry</w:t>
      </w:r>
      <w:r>
        <w:t xml:space="preserve">, </w:t>
      </w:r>
      <w:r w:rsidR="00C52F4A" w:rsidRPr="00605EB6">
        <w:t>mon brave Landry</w:t>
      </w:r>
      <w:r>
        <w:t xml:space="preserve">, </w:t>
      </w:r>
      <w:r w:rsidR="00C52F4A" w:rsidRPr="00605EB6">
        <w:t>écoute et regarde</w:t>
      </w:r>
      <w:r>
        <w:t xml:space="preserve">. </w:t>
      </w:r>
      <w:r w:rsidR="00C52F4A" w:rsidRPr="00605EB6">
        <w:t>Il ne voit et n</w:t>
      </w:r>
      <w:r>
        <w:t>’</w:t>
      </w:r>
      <w:r w:rsidR="00C52F4A" w:rsidRPr="00605EB6">
        <w:t>entend rien qui puisse me mettre sur une piste</w:t>
      </w:r>
      <w:r>
        <w:t>.</w:t>
      </w:r>
    </w:p>
    <w:p w14:paraId="77911A02" w14:textId="77777777" w:rsidR="00C474C1" w:rsidRDefault="00C474C1" w:rsidP="00C52F4A">
      <w:r>
        <w:t>» </w:t>
      </w:r>
      <w:r w:rsidR="00C52F4A" w:rsidRPr="00605EB6">
        <w:t>Si l</w:t>
      </w:r>
      <w:r>
        <w:t>’</w:t>
      </w:r>
      <w:r w:rsidR="00C52F4A" w:rsidRPr="00605EB6">
        <w:t>homme qui faisait autrefois des visites au baron de Simaise</w:t>
      </w:r>
      <w:r>
        <w:t xml:space="preserve">, </w:t>
      </w:r>
      <w:r w:rsidR="00C52F4A" w:rsidRPr="00605EB6">
        <w:t>et qui a été le terrible instrument de ses crimes</w:t>
      </w:r>
      <w:r>
        <w:t xml:space="preserve">, </w:t>
      </w:r>
      <w:r w:rsidR="00C52F4A" w:rsidRPr="00605EB6">
        <w:t>le voyait encore</w:t>
      </w:r>
      <w:r>
        <w:t xml:space="preserve">, </w:t>
      </w:r>
      <w:r w:rsidR="00C52F4A" w:rsidRPr="00605EB6">
        <w:t>je le saurais</w:t>
      </w:r>
      <w:r>
        <w:t>.</w:t>
      </w:r>
    </w:p>
    <w:p w14:paraId="4E27B0E5" w14:textId="77777777" w:rsidR="00C474C1" w:rsidRDefault="00C474C1" w:rsidP="00C52F4A">
      <w:r>
        <w:t>» </w:t>
      </w:r>
      <w:r w:rsidR="00C52F4A" w:rsidRPr="00605EB6">
        <w:t>Ah</w:t>
      </w:r>
      <w:r>
        <w:t xml:space="preserve"> ! </w:t>
      </w:r>
      <w:r w:rsidR="00C52F4A" w:rsidRPr="00605EB6">
        <w:t>cet homme</w:t>
      </w:r>
      <w:r>
        <w:t xml:space="preserve">, </w:t>
      </w:r>
      <w:r w:rsidR="00C52F4A" w:rsidRPr="00605EB6">
        <w:t>ce bandit</w:t>
      </w:r>
      <w:r>
        <w:t xml:space="preserve">, </w:t>
      </w:r>
      <w:r w:rsidR="00C52F4A" w:rsidRPr="00605EB6">
        <w:t>je donnerais la moitié des jours qui me restent à vivre pour l</w:t>
      </w:r>
      <w:r>
        <w:t>’</w:t>
      </w:r>
      <w:r w:rsidR="00C52F4A" w:rsidRPr="00605EB6">
        <w:t>avoir devant moi</w:t>
      </w:r>
      <w:r>
        <w:t xml:space="preserve">, </w:t>
      </w:r>
      <w:r w:rsidR="00C52F4A" w:rsidRPr="00605EB6">
        <w:t>un instant seulement</w:t>
      </w:r>
      <w:r>
        <w:t xml:space="preserve"> ! </w:t>
      </w:r>
      <w:r w:rsidR="00C52F4A" w:rsidRPr="00605EB6">
        <w:t>Il parlerait</w:t>
      </w:r>
      <w:r>
        <w:t xml:space="preserve">, </w:t>
      </w:r>
      <w:r w:rsidR="00C52F4A" w:rsidRPr="00605EB6">
        <w:t>dussé-je lui arracher les paroles de la gorge</w:t>
      </w:r>
      <w:r>
        <w:t>.</w:t>
      </w:r>
    </w:p>
    <w:p w14:paraId="787D531D" w14:textId="77777777" w:rsidR="00C474C1" w:rsidRDefault="00C474C1" w:rsidP="00C52F4A">
      <w:r>
        <w:t>» </w:t>
      </w:r>
      <w:r w:rsidR="00C52F4A" w:rsidRPr="00605EB6">
        <w:t>Un jour</w:t>
      </w:r>
      <w:r>
        <w:t xml:space="preserve">, </w:t>
      </w:r>
      <w:r w:rsidR="00C52F4A" w:rsidRPr="00605EB6">
        <w:t>j</w:t>
      </w:r>
      <w:r>
        <w:t>’</w:t>
      </w:r>
      <w:r w:rsidR="00C52F4A" w:rsidRPr="00605EB6">
        <w:t>ai cru avoir découvert un des complices du baron</w:t>
      </w:r>
      <w:r>
        <w:t>…</w:t>
      </w:r>
    </w:p>
    <w:p w14:paraId="1158A5A7" w14:textId="10C6120E" w:rsidR="00C474C1" w:rsidRDefault="0094609C" w:rsidP="00C52F4A">
      <w:r>
        <w:t>— </w:t>
      </w:r>
      <w:r w:rsidR="00C52F4A" w:rsidRPr="00605EB6">
        <w:t>Ah</w:t>
      </w:r>
      <w:r w:rsidR="00C474C1">
        <w:t> !</w:t>
      </w:r>
    </w:p>
    <w:p w14:paraId="403754CC" w14:textId="78928D38" w:rsidR="00C474C1" w:rsidRDefault="0094609C" w:rsidP="00C52F4A">
      <w:r>
        <w:t>— </w:t>
      </w:r>
      <w:r w:rsidR="00C52F4A" w:rsidRPr="00605EB6">
        <w:t>Dans un étranger</w:t>
      </w:r>
      <w:r w:rsidR="00C474C1">
        <w:t xml:space="preserve">, </w:t>
      </w:r>
      <w:r w:rsidR="00C52F4A" w:rsidRPr="00605EB6">
        <w:t>un Brésilien</w:t>
      </w:r>
      <w:r w:rsidR="00C474C1">
        <w:t xml:space="preserve">, </w:t>
      </w:r>
      <w:r w:rsidR="00C52F4A" w:rsidRPr="00605EB6">
        <w:t>qui se nomme Pedro Castora</w:t>
      </w:r>
      <w:r w:rsidR="00C474C1">
        <w:t>.</w:t>
      </w:r>
    </w:p>
    <w:p w14:paraId="5E36B8F6" w14:textId="2F61902D" w:rsidR="00C474C1" w:rsidRDefault="0094609C" w:rsidP="00C52F4A">
      <w:r>
        <w:t>— </w:t>
      </w:r>
      <w:r w:rsidR="00C52F4A" w:rsidRPr="00605EB6">
        <w:t>Oh</w:t>
      </w:r>
      <w:r w:rsidR="00C474C1">
        <w:t xml:space="preserve"> ! </w:t>
      </w:r>
      <w:r w:rsidR="00C52F4A" w:rsidRPr="00605EB6">
        <w:t>monsieur</w:t>
      </w:r>
      <w:r w:rsidR="00C474C1">
        <w:t> !</w:t>
      </w:r>
    </w:p>
    <w:p w14:paraId="084A05D2" w14:textId="02B541BF" w:rsidR="00C474C1" w:rsidRDefault="0094609C" w:rsidP="00C52F4A">
      <w:r>
        <w:t>— </w:t>
      </w:r>
      <w:r w:rsidR="00C52F4A" w:rsidRPr="00605EB6">
        <w:t>Est-ce que vous le connaissez</w:t>
      </w:r>
      <w:r w:rsidR="00C474C1">
        <w:t> ?</w:t>
      </w:r>
    </w:p>
    <w:p w14:paraId="6B94BACE" w14:textId="0A70710F" w:rsidR="00C474C1" w:rsidRDefault="0094609C" w:rsidP="00C52F4A">
      <w:r>
        <w:t>— </w:t>
      </w:r>
      <w:r w:rsidR="00C52F4A" w:rsidRPr="00605EB6">
        <w:t>Peu</w:t>
      </w:r>
      <w:r w:rsidR="00C474C1">
        <w:t xml:space="preserve"> ; </w:t>
      </w:r>
      <w:r w:rsidR="00C52F4A" w:rsidRPr="00605EB6">
        <w:t>mais assez pour pouvoir répondre de lui</w:t>
      </w:r>
      <w:r w:rsidR="00C474C1">
        <w:t xml:space="preserve">. </w:t>
      </w:r>
      <w:r w:rsidR="00C52F4A" w:rsidRPr="00605EB6">
        <w:t>Il jouit d</w:t>
      </w:r>
      <w:r w:rsidR="00C474C1">
        <w:t>’</w:t>
      </w:r>
      <w:r w:rsidR="00C52F4A" w:rsidRPr="00605EB6">
        <w:t>une magnifique fortune honorablement gagnée par son père</w:t>
      </w:r>
      <w:r w:rsidR="00C474C1">
        <w:t xml:space="preserve">, </w:t>
      </w:r>
      <w:r w:rsidR="00C52F4A" w:rsidRPr="00605EB6">
        <w:t>qui a été l</w:t>
      </w:r>
      <w:r w:rsidR="00C474C1">
        <w:t>’</w:t>
      </w:r>
      <w:r w:rsidR="00C52F4A" w:rsidRPr="00605EB6">
        <w:t>ami au mien</w:t>
      </w:r>
      <w:r w:rsidR="00C474C1">
        <w:t xml:space="preserve">. </w:t>
      </w:r>
      <w:r w:rsidR="00C52F4A" w:rsidRPr="00605EB6">
        <w:t>Pedro Castora pense et voit à sa manière</w:t>
      </w:r>
      <w:r w:rsidR="00C474C1">
        <w:t xml:space="preserve"> ; </w:t>
      </w:r>
      <w:r w:rsidR="00C52F4A" w:rsidRPr="00605EB6">
        <w:t>il ne fait rien comme les autres</w:t>
      </w:r>
      <w:r w:rsidR="00C474C1">
        <w:t xml:space="preserve">. </w:t>
      </w:r>
      <w:r w:rsidR="00C52F4A" w:rsidRPr="00605EB6">
        <w:t>Caractère excentrique</w:t>
      </w:r>
      <w:r w:rsidR="00C474C1">
        <w:t xml:space="preserve">, </w:t>
      </w:r>
      <w:r w:rsidR="00C52F4A" w:rsidRPr="00605EB6">
        <w:t>il a des idées singulières</w:t>
      </w:r>
      <w:r w:rsidR="00C474C1">
        <w:t xml:space="preserve">. </w:t>
      </w:r>
      <w:r w:rsidR="00C52F4A" w:rsidRPr="00605EB6">
        <w:t>C</w:t>
      </w:r>
      <w:r w:rsidR="00C474C1">
        <w:t>’</w:t>
      </w:r>
      <w:r w:rsidR="00C52F4A" w:rsidRPr="00605EB6">
        <w:t>est un enthousiaste</w:t>
      </w:r>
      <w:r w:rsidR="00C474C1">
        <w:t xml:space="preserve">, </w:t>
      </w:r>
      <w:r w:rsidR="00C52F4A" w:rsidRPr="00605EB6">
        <w:t>capable de faire mille folies pour réaliser un de ses rêves</w:t>
      </w:r>
      <w:r w:rsidR="00C474C1">
        <w:t xml:space="preserve">. </w:t>
      </w:r>
      <w:r w:rsidR="00C52F4A" w:rsidRPr="00605EB6">
        <w:t>Léger en apparence</w:t>
      </w:r>
      <w:r w:rsidR="00C474C1">
        <w:t xml:space="preserve">, </w:t>
      </w:r>
      <w:r w:rsidR="00C52F4A" w:rsidRPr="00605EB6">
        <w:t>il est au fond très sérieux</w:t>
      </w:r>
      <w:r w:rsidR="00C474C1">
        <w:t xml:space="preserve">. </w:t>
      </w:r>
      <w:r w:rsidR="00C52F4A" w:rsidRPr="00605EB6">
        <w:t>Il s</w:t>
      </w:r>
      <w:r w:rsidR="00C474C1">
        <w:t>’</w:t>
      </w:r>
      <w:r w:rsidR="00C52F4A" w:rsidRPr="00605EB6">
        <w:t>amuse</w:t>
      </w:r>
      <w:r w:rsidR="00C474C1">
        <w:t xml:space="preserve">, </w:t>
      </w:r>
      <w:r w:rsidR="00C52F4A" w:rsidRPr="00605EB6">
        <w:t>sa fortune le lui permet</w:t>
      </w:r>
      <w:r w:rsidR="00C474C1">
        <w:t xml:space="preserve">. </w:t>
      </w:r>
      <w:r w:rsidR="00C52F4A" w:rsidRPr="00605EB6">
        <w:t>Mais il a le cœur bien placé</w:t>
      </w:r>
      <w:r w:rsidR="00C474C1">
        <w:t xml:space="preserve"> ; </w:t>
      </w:r>
      <w:r w:rsidR="00C52F4A" w:rsidRPr="00605EB6">
        <w:t>très honnête</w:t>
      </w:r>
      <w:r w:rsidR="00C474C1">
        <w:t xml:space="preserve">, </w:t>
      </w:r>
      <w:r w:rsidR="00C52F4A" w:rsidRPr="00605EB6">
        <w:t>plein de droiture et de nobles sentiments</w:t>
      </w:r>
      <w:r w:rsidR="00C474C1">
        <w:t xml:space="preserve">, </w:t>
      </w:r>
      <w:r w:rsidR="00C52F4A" w:rsidRPr="00605EB6">
        <w:t>ses nombreuses qualités font oublier aisément ses défauts</w:t>
      </w:r>
      <w:r w:rsidR="00C474C1">
        <w:t>.</w:t>
      </w:r>
    </w:p>
    <w:p w14:paraId="03FD4EC0" w14:textId="2DF4E51D" w:rsidR="00C474C1" w:rsidRDefault="0094609C" w:rsidP="00C52F4A">
      <w:r>
        <w:lastRenderedPageBreak/>
        <w:t>— </w:t>
      </w:r>
      <w:r w:rsidR="00C52F4A" w:rsidRPr="00605EB6">
        <w:t>Ce que vous me dites de ce jeune homme se rapporte aux renseignements qui m</w:t>
      </w:r>
      <w:r w:rsidR="00C474C1">
        <w:t>’</w:t>
      </w:r>
      <w:r w:rsidR="00C52F4A" w:rsidRPr="00605EB6">
        <w:t>ont été donnés sur lui</w:t>
      </w:r>
      <w:r w:rsidR="00C474C1">
        <w:t xml:space="preserve">. </w:t>
      </w:r>
      <w:r w:rsidR="00C52F4A" w:rsidRPr="00605EB6">
        <w:t>Je m</w:t>
      </w:r>
      <w:r w:rsidR="00C474C1">
        <w:t>’</w:t>
      </w:r>
      <w:r w:rsidR="00C52F4A" w:rsidRPr="00605EB6">
        <w:t>étais trompé</w:t>
      </w:r>
      <w:r w:rsidR="00C474C1">
        <w:t xml:space="preserve">, </w:t>
      </w:r>
      <w:r w:rsidR="00C52F4A" w:rsidRPr="00605EB6">
        <w:t>j</w:t>
      </w:r>
      <w:r w:rsidR="00C474C1">
        <w:t>’</w:t>
      </w:r>
      <w:r w:rsidR="00C52F4A" w:rsidRPr="00605EB6">
        <w:t>ai vite reconnu mon erreur</w:t>
      </w:r>
      <w:r w:rsidR="00C474C1">
        <w:t>.</w:t>
      </w:r>
    </w:p>
    <w:p w14:paraId="79917ED9" w14:textId="77777777" w:rsidR="00C474C1" w:rsidRDefault="00C474C1" w:rsidP="00C52F4A">
      <w:r>
        <w:t>» </w:t>
      </w:r>
      <w:r w:rsidR="00C52F4A" w:rsidRPr="00605EB6">
        <w:t>Hélas</w:t>
      </w:r>
      <w:r>
        <w:t xml:space="preserve"> ! </w:t>
      </w:r>
      <w:r w:rsidR="00C52F4A" w:rsidRPr="00605EB6">
        <w:t>un rien</w:t>
      </w:r>
      <w:r>
        <w:t xml:space="preserve">, </w:t>
      </w:r>
      <w:r w:rsidR="00C52F4A" w:rsidRPr="00605EB6">
        <w:t>maintenant</w:t>
      </w:r>
      <w:r>
        <w:t xml:space="preserve">, </w:t>
      </w:r>
      <w:r w:rsidR="00C52F4A" w:rsidRPr="00605EB6">
        <w:t>me met en défiance et je suis prompt à soupçonner</w:t>
      </w:r>
      <w:r>
        <w:t>.</w:t>
      </w:r>
    </w:p>
    <w:p w14:paraId="1B720BC6" w14:textId="4FA736BF" w:rsidR="00C474C1" w:rsidRDefault="00C474C1" w:rsidP="00C52F4A">
      <w:r>
        <w:t>» </w:t>
      </w:r>
      <w:r w:rsidR="00C52F4A" w:rsidRPr="00605EB6">
        <w:t>J</w:t>
      </w:r>
      <w:r>
        <w:t>’</w:t>
      </w:r>
      <w:r w:rsidR="00C52F4A" w:rsidRPr="00605EB6">
        <w:t xml:space="preserve">en demande pardon à </w:t>
      </w:r>
      <w:r>
        <w:t>M. </w:t>
      </w:r>
      <w:r w:rsidR="00C52F4A" w:rsidRPr="00605EB6">
        <w:t>Pedro Castora</w:t>
      </w:r>
      <w:r>
        <w:t xml:space="preserve"> ; </w:t>
      </w:r>
      <w:r w:rsidR="00C52F4A" w:rsidRPr="00605EB6">
        <w:t>mais son intimité avec le baron de Simaise me permettait de concevoir des doutes</w:t>
      </w:r>
      <w:r>
        <w:t xml:space="preserve">. </w:t>
      </w:r>
      <w:r w:rsidR="00C52F4A" w:rsidRPr="00605EB6">
        <w:t>Je cherche</w:t>
      </w:r>
      <w:r>
        <w:t xml:space="preserve">, </w:t>
      </w:r>
      <w:r w:rsidR="00C52F4A" w:rsidRPr="00605EB6">
        <w:t>et</w:t>
      </w:r>
      <w:r>
        <w:t xml:space="preserve">, </w:t>
      </w:r>
      <w:r w:rsidR="00C52F4A" w:rsidRPr="00605EB6">
        <w:t>dans chaque homme qui approche le baron d</w:t>
      </w:r>
      <w:r>
        <w:t>’</w:t>
      </w:r>
      <w:r w:rsidR="00C52F4A" w:rsidRPr="00605EB6">
        <w:t>un peu près</w:t>
      </w:r>
      <w:r>
        <w:t xml:space="preserve">, </w:t>
      </w:r>
      <w:r w:rsidR="00C52F4A" w:rsidRPr="00605EB6">
        <w:t>je crois voir un complice</w:t>
      </w:r>
      <w:r>
        <w:t>.</w:t>
      </w:r>
    </w:p>
    <w:p w14:paraId="3B917BEC" w14:textId="77777777" w:rsidR="00C474C1" w:rsidRDefault="00C474C1" w:rsidP="00C52F4A">
      <w:r>
        <w:t>» </w:t>
      </w:r>
      <w:r w:rsidR="00C52F4A" w:rsidRPr="00605EB6">
        <w:t>Enfin</w:t>
      </w:r>
      <w:r>
        <w:t xml:space="preserve">, </w:t>
      </w:r>
      <w:r w:rsidR="00C52F4A" w:rsidRPr="00605EB6">
        <w:t>mon cher Van Ossen</w:t>
      </w:r>
      <w:r>
        <w:t xml:space="preserve">, </w:t>
      </w:r>
      <w:r w:rsidR="00C52F4A" w:rsidRPr="00605EB6">
        <w:t>vous avez fait aujourd</w:t>
      </w:r>
      <w:r>
        <w:t>’</w:t>
      </w:r>
      <w:r w:rsidR="00C52F4A" w:rsidRPr="00605EB6">
        <w:t>hui</w:t>
      </w:r>
      <w:r>
        <w:t xml:space="preserve">, </w:t>
      </w:r>
      <w:r w:rsidR="00C52F4A" w:rsidRPr="00605EB6">
        <w:t>à ma prière</w:t>
      </w:r>
      <w:r>
        <w:t xml:space="preserve">, </w:t>
      </w:r>
      <w:r w:rsidR="00C52F4A" w:rsidRPr="00605EB6">
        <w:t>une démarche inutile</w:t>
      </w:r>
      <w:r>
        <w:t>.</w:t>
      </w:r>
    </w:p>
    <w:p w14:paraId="14F65CC2" w14:textId="392B020D" w:rsidR="00C474C1" w:rsidRDefault="0094609C" w:rsidP="00C52F4A">
      <w:r>
        <w:t>— </w:t>
      </w:r>
      <w:r w:rsidR="00C52F4A" w:rsidRPr="00605EB6">
        <w:t>Qui sait</w:t>
      </w:r>
      <w:r w:rsidR="00C474C1">
        <w:t> ?</w:t>
      </w:r>
    </w:p>
    <w:p w14:paraId="297D1DBA" w14:textId="68D0B767" w:rsidR="00C474C1" w:rsidRDefault="00C474C1" w:rsidP="00C52F4A">
      <w:r>
        <w:t>M. </w:t>
      </w:r>
      <w:r w:rsidR="00C52F4A" w:rsidRPr="00605EB6">
        <w:t>Lagarde secoua tristement la tête</w:t>
      </w:r>
      <w:r>
        <w:t>.</w:t>
      </w:r>
    </w:p>
    <w:p w14:paraId="157070F2" w14:textId="4131A932" w:rsidR="00C474C1" w:rsidRDefault="0094609C" w:rsidP="00C52F4A">
      <w:r>
        <w:t>— </w:t>
      </w:r>
      <w:r w:rsidR="00C52F4A" w:rsidRPr="00605EB6">
        <w:t>Oh</w:t>
      </w:r>
      <w:r w:rsidR="00C474C1">
        <w:t xml:space="preserve"> ! </w:t>
      </w:r>
      <w:r w:rsidR="00C52F4A" w:rsidRPr="00605EB6">
        <w:t>je n</w:t>
      </w:r>
      <w:r w:rsidR="00C474C1">
        <w:t>’</w:t>
      </w:r>
      <w:r w:rsidR="00C52F4A" w:rsidRPr="00605EB6">
        <w:t>espérais guère</w:t>
      </w:r>
      <w:r w:rsidR="00C474C1">
        <w:t xml:space="preserve">, </w:t>
      </w:r>
      <w:r w:rsidR="00C52F4A" w:rsidRPr="00605EB6">
        <w:t>reprit-il</w:t>
      </w:r>
      <w:r w:rsidR="00C474C1">
        <w:t xml:space="preserve"> ; </w:t>
      </w:r>
      <w:r w:rsidR="00C52F4A" w:rsidRPr="00605EB6">
        <w:t>mais je voulais savoir</w:t>
      </w:r>
      <w:r w:rsidR="00C474C1">
        <w:t xml:space="preserve"> ; </w:t>
      </w:r>
      <w:r w:rsidR="00C52F4A" w:rsidRPr="00605EB6">
        <w:t>il faut tout tenter</w:t>
      </w:r>
      <w:r w:rsidR="00C474C1">
        <w:t>…</w:t>
      </w:r>
    </w:p>
    <w:p w14:paraId="2961EF2C" w14:textId="77777777" w:rsidR="00C474C1" w:rsidRDefault="00C474C1" w:rsidP="00C52F4A">
      <w:r>
        <w:t>» </w:t>
      </w:r>
      <w:r w:rsidR="00C52F4A" w:rsidRPr="00605EB6">
        <w:t>Que d</w:t>
      </w:r>
      <w:r>
        <w:t>’</w:t>
      </w:r>
      <w:r w:rsidR="00C52F4A" w:rsidRPr="00605EB6">
        <w:t>illusions envolées</w:t>
      </w:r>
      <w:r>
        <w:t xml:space="preserve"> ! </w:t>
      </w:r>
      <w:r w:rsidR="00C52F4A" w:rsidRPr="00605EB6">
        <w:t>Une déception succède à une autre</w:t>
      </w:r>
      <w:r>
        <w:t xml:space="preserve">. </w:t>
      </w:r>
      <w:r w:rsidR="00C52F4A" w:rsidRPr="00605EB6">
        <w:t>C</w:t>
      </w:r>
      <w:r>
        <w:t>’</w:t>
      </w:r>
      <w:r w:rsidR="00C52F4A" w:rsidRPr="00605EB6">
        <w:t>est douloureux</w:t>
      </w:r>
      <w:r>
        <w:t> !</w:t>
      </w:r>
    </w:p>
    <w:p w14:paraId="6F576FF6" w14:textId="77777777" w:rsidR="00C474C1" w:rsidRDefault="00C474C1" w:rsidP="00C52F4A">
      <w:r>
        <w:t>» </w:t>
      </w:r>
      <w:r w:rsidR="00C52F4A" w:rsidRPr="00605EB6">
        <w:t>Je vais être très occupé pendant une quinzaine de jours</w:t>
      </w:r>
      <w:r>
        <w:t xml:space="preserve"> ; </w:t>
      </w:r>
      <w:r w:rsidR="00C52F4A" w:rsidRPr="00605EB6">
        <w:t>ensuite je me rendrai à Épinal</w:t>
      </w:r>
      <w:r>
        <w:t xml:space="preserve">. </w:t>
      </w:r>
      <w:r w:rsidR="00C52F4A" w:rsidRPr="00605EB6">
        <w:t>C</w:t>
      </w:r>
      <w:r>
        <w:t>’</w:t>
      </w:r>
      <w:r w:rsidR="00C52F4A" w:rsidRPr="00605EB6">
        <w:t>est là seulement que je me sens vivre</w:t>
      </w:r>
      <w:r>
        <w:t>.</w:t>
      </w:r>
    </w:p>
    <w:p w14:paraId="2AAD398C" w14:textId="77777777" w:rsidR="00C474C1" w:rsidRDefault="00C474C1" w:rsidP="00C52F4A">
      <w:r>
        <w:t>» </w:t>
      </w:r>
      <w:r w:rsidR="00C52F4A" w:rsidRPr="00605EB6">
        <w:t>J</w:t>
      </w:r>
      <w:r>
        <w:t>’</w:t>
      </w:r>
      <w:r w:rsidR="00C52F4A" w:rsidRPr="00605EB6">
        <w:t>aurai le plaisir de vous voir à mon retour à Paris</w:t>
      </w:r>
      <w:r>
        <w:t>.</w:t>
      </w:r>
    </w:p>
    <w:p w14:paraId="687084A7" w14:textId="64FEFB28" w:rsidR="00C474C1" w:rsidRDefault="0094609C" w:rsidP="00C52F4A">
      <w:r>
        <w:t>— </w:t>
      </w:r>
      <w:r w:rsidR="00C52F4A" w:rsidRPr="00605EB6">
        <w:t>Et si</w:t>
      </w:r>
      <w:r w:rsidR="00C474C1">
        <w:t xml:space="preserve">, </w:t>
      </w:r>
      <w:r w:rsidR="00C52F4A" w:rsidRPr="00605EB6">
        <w:t>d</w:t>
      </w:r>
      <w:r w:rsidR="00C474C1">
        <w:t>’</w:t>
      </w:r>
      <w:r w:rsidR="00C52F4A" w:rsidRPr="00605EB6">
        <w:t>ici là</w:t>
      </w:r>
      <w:r w:rsidR="00C474C1">
        <w:t xml:space="preserve">, </w:t>
      </w:r>
      <w:r w:rsidR="00C52F4A" w:rsidRPr="00605EB6">
        <w:t>je reçois la visite du baron</w:t>
      </w:r>
      <w:r w:rsidR="00C474C1">
        <w:t> ?</w:t>
      </w:r>
    </w:p>
    <w:p w14:paraId="2985FC01" w14:textId="11796BAA" w:rsidR="00C474C1" w:rsidRDefault="0094609C" w:rsidP="00C52F4A">
      <w:r>
        <w:t>— </w:t>
      </w:r>
      <w:r w:rsidR="00C52F4A" w:rsidRPr="00605EB6">
        <w:t>N</w:t>
      </w:r>
      <w:r w:rsidR="00C474C1">
        <w:t>’</w:t>
      </w:r>
      <w:r w:rsidR="00C52F4A" w:rsidRPr="00605EB6">
        <w:t>y comptez pas</w:t>
      </w:r>
      <w:r w:rsidR="00C474C1">
        <w:t>.</w:t>
      </w:r>
    </w:p>
    <w:p w14:paraId="665A1512" w14:textId="54F8DFD4" w:rsidR="00C474C1" w:rsidRDefault="0094609C" w:rsidP="00C52F4A">
      <w:r>
        <w:t>— </w:t>
      </w:r>
      <w:r w:rsidR="00C52F4A" w:rsidRPr="00605EB6">
        <w:t>Cependant</w:t>
      </w:r>
      <w:r w:rsidR="00C474C1">
        <w:t>…</w:t>
      </w:r>
    </w:p>
    <w:p w14:paraId="48460E17" w14:textId="70B88B05" w:rsidR="00C474C1" w:rsidRDefault="0094609C" w:rsidP="00C52F4A">
      <w:r>
        <w:lastRenderedPageBreak/>
        <w:t>— </w:t>
      </w:r>
      <w:r w:rsidR="00C52F4A" w:rsidRPr="00605EB6">
        <w:t>Dans tous les cas</w:t>
      </w:r>
      <w:r w:rsidR="00C474C1">
        <w:t xml:space="preserve">, </w:t>
      </w:r>
      <w:r w:rsidR="00C52F4A" w:rsidRPr="00605EB6">
        <w:t>vous savez ce qui a été convenu entre nous</w:t>
      </w:r>
      <w:r w:rsidR="00C474C1">
        <w:t xml:space="preserve">. </w:t>
      </w:r>
      <w:r w:rsidR="00C52F4A" w:rsidRPr="00605EB6">
        <w:t>Cher et excellent ami</w:t>
      </w:r>
      <w:r w:rsidR="00C474C1">
        <w:t xml:space="preserve">, </w:t>
      </w:r>
      <w:r w:rsidR="00C52F4A" w:rsidRPr="00605EB6">
        <w:t>je vous remercie encore de tout ce que vous faites pour moi</w:t>
      </w:r>
      <w:r w:rsidR="00C474C1">
        <w:t>.</w:t>
      </w:r>
    </w:p>
    <w:p w14:paraId="4581FF9F" w14:textId="6A72DE34" w:rsidR="00C474C1" w:rsidRDefault="0094609C" w:rsidP="00C52F4A">
      <w:r>
        <w:t>— </w:t>
      </w:r>
      <w:r w:rsidR="00C52F4A" w:rsidRPr="00605EB6">
        <w:t>C</w:t>
      </w:r>
      <w:r w:rsidR="00C474C1">
        <w:t>’</w:t>
      </w:r>
      <w:r w:rsidR="00C52F4A" w:rsidRPr="00605EB6">
        <w:t>est peu</w:t>
      </w:r>
      <w:r w:rsidR="00C474C1">
        <w:t xml:space="preserve">, </w:t>
      </w:r>
      <w:r w:rsidR="00C52F4A" w:rsidRPr="00605EB6">
        <w:t>trop peu</w:t>
      </w:r>
      <w:r w:rsidR="00C474C1">
        <w:t xml:space="preserve"> ; </w:t>
      </w:r>
      <w:r w:rsidR="00C52F4A" w:rsidRPr="00605EB6">
        <w:t>je voudrais faire plus</w:t>
      </w:r>
      <w:r w:rsidR="00C474C1">
        <w:t>.</w:t>
      </w:r>
    </w:p>
    <w:p w14:paraId="339BF699" w14:textId="0A77C72C" w:rsidR="00C474C1" w:rsidRDefault="0094609C" w:rsidP="00C52F4A">
      <w:r>
        <w:t>— </w:t>
      </w:r>
      <w:r w:rsidR="00C52F4A" w:rsidRPr="00605EB6">
        <w:t>Quoi qu</w:t>
      </w:r>
      <w:r w:rsidR="00C474C1">
        <w:t>’</w:t>
      </w:r>
      <w:r w:rsidR="00C52F4A" w:rsidRPr="00605EB6">
        <w:t>il arrive</w:t>
      </w:r>
      <w:r w:rsidR="00C474C1">
        <w:t xml:space="preserve">, </w:t>
      </w:r>
      <w:r w:rsidR="00C52F4A" w:rsidRPr="00605EB6">
        <w:t>votre amitié me sera toujours précieuse</w:t>
      </w:r>
      <w:r w:rsidR="00C474C1">
        <w:t xml:space="preserve">, </w:t>
      </w:r>
      <w:r w:rsidR="00C52F4A" w:rsidRPr="00605EB6">
        <w:t>et je n</w:t>
      </w:r>
      <w:r w:rsidR="00C474C1">
        <w:t>’</w:t>
      </w:r>
      <w:r w:rsidR="00C52F4A" w:rsidRPr="00605EB6">
        <w:t>oublierai jamais votre dévouement</w:t>
      </w:r>
      <w:r w:rsidR="00C474C1">
        <w:t>.</w:t>
      </w:r>
    </w:p>
    <w:p w14:paraId="77293AE6" w14:textId="77777777" w:rsidR="00C474C1" w:rsidRDefault="00C52F4A" w:rsidP="00C52F4A">
      <w:r w:rsidRPr="00605EB6">
        <w:t>Ils se serrèrent la main et se séparèrent</w:t>
      </w:r>
      <w:r w:rsidR="00C474C1">
        <w:t>.</w:t>
      </w:r>
    </w:p>
    <w:p w14:paraId="4C7F11F9" w14:textId="175859AC" w:rsidR="00C474C1" w:rsidRDefault="00C52F4A" w:rsidP="00C52F4A">
      <w:r w:rsidRPr="00605EB6">
        <w:t>Le soir</w:t>
      </w:r>
      <w:r w:rsidR="00C474C1">
        <w:t xml:space="preserve">, </w:t>
      </w:r>
      <w:r w:rsidRPr="00605EB6">
        <w:t>à la nuit</w:t>
      </w:r>
      <w:r w:rsidR="00C474C1">
        <w:t>, M. </w:t>
      </w:r>
      <w:r w:rsidRPr="00605EB6">
        <w:t>Lagarde reçut le rapport que son fidèle Landry</w:t>
      </w:r>
      <w:r w:rsidR="00C474C1">
        <w:t xml:space="preserve">, </w:t>
      </w:r>
      <w:r w:rsidRPr="00605EB6">
        <w:t>devenu</w:t>
      </w:r>
      <w:r w:rsidR="00C474C1">
        <w:t xml:space="preserve">, </w:t>
      </w:r>
      <w:r w:rsidRPr="00605EB6">
        <w:t>sous le nom de Frédéric</w:t>
      </w:r>
      <w:r w:rsidR="00C474C1">
        <w:t xml:space="preserve">, </w:t>
      </w:r>
      <w:r w:rsidRPr="00605EB6">
        <w:t>le valet de chambre du baron de Simaise</w:t>
      </w:r>
      <w:r w:rsidR="00C474C1">
        <w:t xml:space="preserve">, </w:t>
      </w:r>
      <w:r w:rsidRPr="00605EB6">
        <w:t>lui faisait parvenir chaque jour régulièrement</w:t>
      </w:r>
      <w:r w:rsidR="00C474C1">
        <w:t>.</w:t>
      </w:r>
    </w:p>
    <w:p w14:paraId="7B2CC3CE" w14:textId="77777777" w:rsidR="00C474C1" w:rsidRDefault="00C52F4A" w:rsidP="00C52F4A">
      <w:r w:rsidRPr="00605EB6">
        <w:t>Voici ce que contenait le billet</w:t>
      </w:r>
      <w:r w:rsidR="00C474C1">
        <w:t> :</w:t>
      </w:r>
    </w:p>
    <w:p w14:paraId="1947F4EB" w14:textId="41E14BFB" w:rsidR="00C52F4A" w:rsidRDefault="00C52F4A" w:rsidP="00C52F4A"/>
    <w:p w14:paraId="3D68019E" w14:textId="77777777" w:rsidR="00C474C1" w:rsidRDefault="00C474C1" w:rsidP="00C52F4A">
      <w:r>
        <w:t>« </w:t>
      </w:r>
      <w:r w:rsidR="00C52F4A" w:rsidRPr="00605EB6">
        <w:t>Le baron est resté chez lui toute la journée et ne sortira pas cette nuit</w:t>
      </w:r>
      <w:r>
        <w:t>.</w:t>
      </w:r>
    </w:p>
    <w:p w14:paraId="20FBD325" w14:textId="77777777" w:rsidR="00C474C1" w:rsidRDefault="00C474C1" w:rsidP="00C52F4A">
      <w:r>
        <w:t>» </w:t>
      </w:r>
      <w:r w:rsidR="00C52F4A" w:rsidRPr="00605EB6">
        <w:t>Pedro Castora est venu le voir</w:t>
      </w:r>
      <w:r>
        <w:t xml:space="preserve"> ; </w:t>
      </w:r>
      <w:r w:rsidR="00C52F4A" w:rsidRPr="00605EB6">
        <w:t>ils sont toujours au mieux ensemble</w:t>
      </w:r>
      <w:r>
        <w:t xml:space="preserve"> ; </w:t>
      </w:r>
      <w:r w:rsidR="00C52F4A" w:rsidRPr="00605EB6">
        <w:t>mais le Brésilien devient de plus en plus hardi et commence à faire sentir à son ami qu</w:t>
      </w:r>
      <w:r>
        <w:t>’</w:t>
      </w:r>
      <w:r w:rsidR="00C52F4A" w:rsidRPr="00605EB6">
        <w:t>il est son débiteur</w:t>
      </w:r>
      <w:r>
        <w:t>.</w:t>
      </w:r>
    </w:p>
    <w:p w14:paraId="67ABCA31" w14:textId="77777777" w:rsidR="00C474C1" w:rsidRDefault="00C474C1" w:rsidP="00C52F4A">
      <w:r>
        <w:t>» </w:t>
      </w:r>
      <w:r w:rsidR="00C52F4A" w:rsidRPr="00605EB6">
        <w:t>Vous pourrez peut-être un jour vous servir de cet homme</w:t>
      </w:r>
      <w:r>
        <w:t>.</w:t>
      </w:r>
    </w:p>
    <w:p w14:paraId="62293C36" w14:textId="23FADC1E" w:rsidR="00C474C1" w:rsidRDefault="00C474C1" w:rsidP="00C52F4A">
      <w:r>
        <w:t>» </w:t>
      </w:r>
      <w:r w:rsidR="00C52F4A" w:rsidRPr="00605EB6">
        <w:t xml:space="preserve">La visite de </w:t>
      </w:r>
      <w:r>
        <w:t>M. </w:t>
      </w:r>
      <w:r w:rsidR="00C52F4A" w:rsidRPr="00605EB6">
        <w:t>Van Ossen a produit un effet foudroyant</w:t>
      </w:r>
      <w:r>
        <w:t xml:space="preserve">. </w:t>
      </w:r>
      <w:r w:rsidR="00C52F4A" w:rsidRPr="00605EB6">
        <w:t>Depuis</w:t>
      </w:r>
      <w:r>
        <w:t xml:space="preserve">, </w:t>
      </w:r>
      <w:r w:rsidR="00C52F4A" w:rsidRPr="00605EB6">
        <w:t>le baron reste enfermé dans son cabinet</w:t>
      </w:r>
      <w:r>
        <w:t xml:space="preserve">, </w:t>
      </w:r>
      <w:r w:rsidR="00C52F4A" w:rsidRPr="00605EB6">
        <w:t>se démenant comme un diable dans un bénitier</w:t>
      </w:r>
      <w:r>
        <w:t xml:space="preserve">. </w:t>
      </w:r>
      <w:r w:rsidR="00C52F4A" w:rsidRPr="00605EB6">
        <w:t>Il est comme fou</w:t>
      </w:r>
      <w:r>
        <w:t xml:space="preserve">. </w:t>
      </w:r>
      <w:r w:rsidR="00C52F4A" w:rsidRPr="00605EB6">
        <w:t>Il crie</w:t>
      </w:r>
      <w:r>
        <w:t xml:space="preserve">, </w:t>
      </w:r>
      <w:r w:rsidR="00C52F4A" w:rsidRPr="00605EB6">
        <w:t>il gesticule</w:t>
      </w:r>
      <w:r>
        <w:t xml:space="preserve">, </w:t>
      </w:r>
      <w:r w:rsidR="00C52F4A" w:rsidRPr="00605EB6">
        <w:t>s</w:t>
      </w:r>
      <w:r>
        <w:t>’</w:t>
      </w:r>
      <w:r w:rsidR="00C52F4A" w:rsidRPr="00605EB6">
        <w:t>arrache les cheveux</w:t>
      </w:r>
      <w:r>
        <w:t xml:space="preserve">, </w:t>
      </w:r>
      <w:r w:rsidR="00C52F4A" w:rsidRPr="00605EB6">
        <w:t>se tord</w:t>
      </w:r>
      <w:r>
        <w:t xml:space="preserve">, </w:t>
      </w:r>
      <w:r w:rsidR="00C52F4A" w:rsidRPr="00605EB6">
        <w:t>se roule sur ses meubles</w:t>
      </w:r>
      <w:r>
        <w:t xml:space="preserve">. </w:t>
      </w:r>
      <w:r w:rsidR="00C52F4A" w:rsidRPr="00605EB6">
        <w:t>Vingt fois il a répété en hurlant</w:t>
      </w:r>
      <w:r>
        <w:t xml:space="preserve"> : </w:t>
      </w:r>
      <w:r w:rsidR="00C52F4A" w:rsidRPr="00605EB6">
        <w:t>Vingt millions</w:t>
      </w:r>
      <w:r>
        <w:t xml:space="preserve"> ! </w:t>
      </w:r>
      <w:r w:rsidR="00C52F4A" w:rsidRPr="00605EB6">
        <w:t>vingt millions</w:t>
      </w:r>
      <w:r>
        <w:t> !</w:t>
      </w:r>
    </w:p>
    <w:p w14:paraId="590316F2" w14:textId="54AF1A20" w:rsidR="00C474C1" w:rsidRDefault="00C474C1" w:rsidP="00C52F4A">
      <w:r>
        <w:lastRenderedPageBreak/>
        <w:t>» </w:t>
      </w:r>
      <w:r w:rsidR="00C52F4A" w:rsidRPr="00605EB6">
        <w:t>Mais il ne peut pas produire l</w:t>
      </w:r>
      <w:r>
        <w:t>’</w:t>
      </w:r>
      <w:r w:rsidR="00C52F4A" w:rsidRPr="00605EB6">
        <w:t>acte de décès qu</w:t>
      </w:r>
      <w:r>
        <w:t>’</w:t>
      </w:r>
      <w:r w:rsidR="00C52F4A" w:rsidRPr="00605EB6">
        <w:t>on lui demande</w:t>
      </w:r>
      <w:r>
        <w:t xml:space="preserve"> ; </w:t>
      </w:r>
      <w:r w:rsidR="00C52F4A" w:rsidRPr="00605EB6">
        <w:t xml:space="preserve">mais il ne peut pas dire où se trouve </w:t>
      </w:r>
      <w:r w:rsidR="009A0CB4" w:rsidRPr="009A0CB4">
        <w:t>M</w:t>
      </w:r>
      <w:r w:rsidR="009A0CB4" w:rsidRPr="009A0CB4">
        <w:rPr>
          <w:vertAlign w:val="superscript"/>
        </w:rPr>
        <w:t>me</w:t>
      </w:r>
      <w:r>
        <w:t> </w:t>
      </w:r>
      <w:r w:rsidR="00C52F4A" w:rsidRPr="00605EB6">
        <w:t>la marquise</w:t>
      </w:r>
      <w:r>
        <w:t>.</w:t>
      </w:r>
    </w:p>
    <w:p w14:paraId="5C697C3B" w14:textId="77777777" w:rsidR="00C474C1" w:rsidRDefault="00C474C1" w:rsidP="00C52F4A">
      <w:r>
        <w:t>» </w:t>
      </w:r>
      <w:r w:rsidR="00C52F4A" w:rsidRPr="00605EB6">
        <w:t>Au milieu des paroles incohérentes qu</w:t>
      </w:r>
      <w:r>
        <w:t>’</w:t>
      </w:r>
      <w:r w:rsidR="00C52F4A" w:rsidRPr="00605EB6">
        <w:t>il a prononcées</w:t>
      </w:r>
      <w:r>
        <w:t xml:space="preserve">, </w:t>
      </w:r>
      <w:r w:rsidR="00C52F4A" w:rsidRPr="00605EB6">
        <w:t>voici celles que j</w:t>
      </w:r>
      <w:r>
        <w:t>’</w:t>
      </w:r>
      <w:r w:rsidR="00C52F4A" w:rsidRPr="00605EB6">
        <w:t>ai précieusement recueillies</w:t>
      </w:r>
      <w:r>
        <w:t> :</w:t>
      </w:r>
    </w:p>
    <w:p w14:paraId="1EFBA853" w14:textId="6DC2F854" w:rsidR="00C474C1" w:rsidRDefault="00C474C1" w:rsidP="00C52F4A">
      <w:r>
        <w:t>» </w:t>
      </w:r>
      <w:r w:rsidR="0094609C">
        <w:t>— </w:t>
      </w:r>
      <w:r w:rsidR="00C52F4A" w:rsidRPr="00605EB6">
        <w:t>Où est-elle</w:t>
      </w:r>
      <w:r>
        <w:t> ?</w:t>
      </w:r>
    </w:p>
    <w:p w14:paraId="2A2AD6B5" w14:textId="32B97DF5" w:rsidR="00C474C1" w:rsidRDefault="004600A6" w:rsidP="00C52F4A">
      <w:r>
        <w:t>»</w:t>
      </w:r>
      <w:r w:rsidR="00944DF1">
        <w:t> ”</w:t>
      </w:r>
      <w:r w:rsidR="00C52F4A" w:rsidRPr="00605EB6">
        <w:t>Où la chercher</w:t>
      </w:r>
      <w:r w:rsidR="00C474C1">
        <w:t> ?</w:t>
      </w:r>
    </w:p>
    <w:p w14:paraId="49FD7965" w14:textId="08CC1013" w:rsidR="00C474C1" w:rsidRDefault="005D00F3" w:rsidP="00C52F4A">
      <w:r>
        <w:t>»</w:t>
      </w:r>
      <w:r w:rsidR="00944DF1">
        <w:t> ”</w:t>
      </w:r>
      <w:r w:rsidR="00C52F4A" w:rsidRPr="00605EB6">
        <w:t>Blaireau l</w:t>
      </w:r>
      <w:r w:rsidR="00C474C1">
        <w:t>’</w:t>
      </w:r>
      <w:r w:rsidR="00C52F4A" w:rsidRPr="00605EB6">
        <w:t>a jetée quelque part comme une guenille</w:t>
      </w:r>
      <w:r w:rsidR="00C474C1">
        <w:t>.</w:t>
      </w:r>
    </w:p>
    <w:p w14:paraId="7B31C691" w14:textId="36F4D16D" w:rsidR="00C474C1" w:rsidRDefault="005D00F3" w:rsidP="00C52F4A">
      <w:r>
        <w:t>»</w:t>
      </w:r>
      <w:r w:rsidR="00944DF1">
        <w:t> ”</w:t>
      </w:r>
      <w:r w:rsidR="00C52F4A" w:rsidRPr="00605EB6">
        <w:t>Où</w:t>
      </w:r>
      <w:r w:rsidR="00C474C1">
        <w:t xml:space="preserve"> ? </w:t>
      </w:r>
      <w:r w:rsidR="00C52F4A" w:rsidRPr="00605EB6">
        <w:t>Il ne me l</w:t>
      </w:r>
      <w:r w:rsidR="00C474C1">
        <w:t>’</w:t>
      </w:r>
      <w:r w:rsidR="00C52F4A" w:rsidRPr="00605EB6">
        <w:t>a pas dit</w:t>
      </w:r>
      <w:r w:rsidR="00C474C1">
        <w:t xml:space="preserve">, </w:t>
      </w:r>
      <w:r w:rsidR="00C52F4A" w:rsidRPr="00605EB6">
        <w:t>et</w:t>
      </w:r>
      <w:r w:rsidR="00C474C1">
        <w:t xml:space="preserve">, </w:t>
      </w:r>
      <w:r w:rsidR="00C52F4A" w:rsidRPr="00605EB6">
        <w:t>moi</w:t>
      </w:r>
      <w:r w:rsidR="00C474C1">
        <w:t xml:space="preserve">, </w:t>
      </w:r>
      <w:r w:rsidR="00C52F4A" w:rsidRPr="00605EB6">
        <w:t>je ne le lui ai pas demandé</w:t>
      </w:r>
      <w:r w:rsidR="00C474C1">
        <w:t>.</w:t>
      </w:r>
    </w:p>
    <w:p w14:paraId="1DDBB6C5" w14:textId="77777777" w:rsidR="00C474C1" w:rsidRDefault="00C474C1" w:rsidP="00C52F4A">
      <w:r>
        <w:t>» </w:t>
      </w:r>
      <w:r w:rsidR="00C52F4A" w:rsidRPr="00605EB6">
        <w:t>Et celles-ci encore</w:t>
      </w:r>
      <w:r>
        <w:t> :</w:t>
      </w:r>
    </w:p>
    <w:p w14:paraId="2C1C4980" w14:textId="7702FF21" w:rsidR="00C474C1" w:rsidRDefault="00C474C1" w:rsidP="00C52F4A">
      <w:r>
        <w:t>» </w:t>
      </w:r>
      <w:r w:rsidR="0094609C">
        <w:t>— </w:t>
      </w:r>
      <w:r w:rsidR="00C52F4A" w:rsidRPr="00605EB6">
        <w:t>Ah</w:t>
      </w:r>
      <w:r>
        <w:t xml:space="preserve"> ! </w:t>
      </w:r>
      <w:r w:rsidR="00C52F4A" w:rsidRPr="00605EB6">
        <w:t>si j</w:t>
      </w:r>
      <w:r>
        <w:t>’</w:t>
      </w:r>
      <w:r w:rsidR="00C52F4A" w:rsidRPr="00605EB6">
        <w:t>avais encore Blaireau</w:t>
      </w:r>
      <w:r>
        <w:t> !</w:t>
      </w:r>
    </w:p>
    <w:p w14:paraId="225335D5" w14:textId="79C8F47C" w:rsidR="00C52F4A" w:rsidRDefault="00C474C1" w:rsidP="00C52F4A">
      <w:r>
        <w:t>» </w:t>
      </w:r>
      <w:r w:rsidR="00C52F4A" w:rsidRPr="00605EB6">
        <w:t>Voilà les paroles</w:t>
      </w:r>
      <w:r>
        <w:t xml:space="preserve"> ; </w:t>
      </w:r>
      <w:r w:rsidR="00C52F4A" w:rsidRPr="00605EB6">
        <w:t>elles sont significatives</w:t>
      </w:r>
      <w:r>
        <w:t xml:space="preserve"> ; </w:t>
      </w:r>
      <w:r w:rsidR="00C52F4A" w:rsidRPr="00605EB6">
        <w:t>je vous les livre sans faire aucune réflexion</w:t>
      </w:r>
      <w:r>
        <w:t xml:space="preserve">, </w:t>
      </w:r>
      <w:r w:rsidR="00C52F4A" w:rsidRPr="00605EB6">
        <w:t>ainsi que vous me l</w:t>
      </w:r>
      <w:r>
        <w:t>’</w:t>
      </w:r>
      <w:r w:rsidR="00C52F4A" w:rsidRPr="00605EB6">
        <w:t>avez ordonné</w:t>
      </w:r>
      <w:r>
        <w:t>.</w:t>
      </w:r>
    </w:p>
    <w:p w14:paraId="3030C1DB" w14:textId="15AFBD85" w:rsidR="00C474C1" w:rsidRDefault="0094609C" w:rsidP="00C52F4A">
      <w:r>
        <w:t>— </w:t>
      </w:r>
      <w:r w:rsidR="00C52F4A" w:rsidRPr="00605EB6">
        <w:t>Blaireau</w:t>
      </w:r>
      <w:r w:rsidR="00C474C1">
        <w:t xml:space="preserve"> ! </w:t>
      </w:r>
      <w:r w:rsidR="00C52F4A" w:rsidRPr="00605EB6">
        <w:t>Blaireau</w:t>
      </w:r>
      <w:r w:rsidR="00C474C1">
        <w:t xml:space="preserve"> ! </w:t>
      </w:r>
      <w:r w:rsidR="00C52F4A" w:rsidRPr="00605EB6">
        <w:t xml:space="preserve">exclama </w:t>
      </w:r>
      <w:r w:rsidR="00C474C1">
        <w:t>M. </w:t>
      </w:r>
      <w:r w:rsidR="00C52F4A" w:rsidRPr="00605EB6">
        <w:t>Lagarde</w:t>
      </w:r>
      <w:r w:rsidR="00C474C1">
        <w:t xml:space="preserve">. </w:t>
      </w:r>
      <w:r w:rsidR="00C52F4A" w:rsidRPr="00605EB6">
        <w:t>Il n</w:t>
      </w:r>
      <w:r w:rsidR="00C474C1">
        <w:t>’</w:t>
      </w:r>
      <w:r w:rsidR="00C52F4A" w:rsidRPr="00605EB6">
        <w:t>y a pas à en douter</w:t>
      </w:r>
      <w:r w:rsidR="00C474C1">
        <w:t xml:space="preserve">, </w:t>
      </w:r>
      <w:r w:rsidR="00C52F4A" w:rsidRPr="00605EB6">
        <w:t>Blaireau est le nom de son complice</w:t>
      </w:r>
      <w:r w:rsidR="00C474C1">
        <w:t xml:space="preserve">, </w:t>
      </w:r>
      <w:r w:rsidR="00C52F4A" w:rsidRPr="00605EB6">
        <w:t>de l</w:t>
      </w:r>
      <w:r w:rsidR="00C474C1">
        <w:t>’</w:t>
      </w:r>
      <w:r w:rsidR="00C52F4A" w:rsidRPr="00605EB6">
        <w:t>exécuteur de ses œuvres</w:t>
      </w:r>
      <w:r w:rsidR="00C474C1">
        <w:t xml:space="preserve">, </w:t>
      </w:r>
      <w:r w:rsidR="00C52F4A" w:rsidRPr="00605EB6">
        <w:t>le nom de l</w:t>
      </w:r>
      <w:r w:rsidR="00C474C1">
        <w:t>’</w:t>
      </w:r>
      <w:r w:rsidR="00C52F4A" w:rsidRPr="00605EB6">
        <w:t>assassin</w:t>
      </w:r>
      <w:r w:rsidR="00C474C1">
        <w:t xml:space="preserve"> ! </w:t>
      </w:r>
      <w:r w:rsidR="00C52F4A" w:rsidRPr="00605EB6">
        <w:t>C</w:t>
      </w:r>
      <w:r w:rsidR="00C474C1">
        <w:t>’</w:t>
      </w:r>
      <w:r w:rsidR="00C52F4A" w:rsidRPr="00605EB6">
        <w:t>est cet homme que la baronne a vu plusieurs fois</w:t>
      </w:r>
      <w:r w:rsidR="00C474C1">
        <w:t xml:space="preserve">, </w:t>
      </w:r>
      <w:r w:rsidR="00C52F4A" w:rsidRPr="00605EB6">
        <w:t>qu</w:t>
      </w:r>
      <w:r w:rsidR="00C474C1">
        <w:t>’</w:t>
      </w:r>
      <w:r w:rsidR="00C52F4A" w:rsidRPr="00605EB6">
        <w:t>elle a entendu parlant d</w:t>
      </w:r>
      <w:r w:rsidR="00C474C1">
        <w:t>’</w:t>
      </w:r>
      <w:r w:rsidR="00C52F4A" w:rsidRPr="00605EB6">
        <w:t>une femme folle</w:t>
      </w:r>
      <w:r w:rsidR="00C474C1">
        <w:t xml:space="preserve">, </w:t>
      </w:r>
      <w:r w:rsidR="00C52F4A" w:rsidRPr="00605EB6">
        <w:t>d</w:t>
      </w:r>
      <w:r w:rsidR="00C474C1">
        <w:t>’</w:t>
      </w:r>
      <w:r w:rsidR="00C52F4A" w:rsidRPr="00605EB6">
        <w:t>un enfant qui ne voulait pas mourir</w:t>
      </w:r>
      <w:r w:rsidR="00C474C1">
        <w:t> !</w:t>
      </w:r>
    </w:p>
    <w:p w14:paraId="15FC412D" w14:textId="77777777" w:rsidR="00C474C1" w:rsidRDefault="00C474C1" w:rsidP="00C52F4A">
      <w:r>
        <w:t>» </w:t>
      </w:r>
      <w:r w:rsidR="00C52F4A" w:rsidRPr="00605EB6">
        <w:t>Enfin</w:t>
      </w:r>
      <w:r>
        <w:t xml:space="preserve">, </w:t>
      </w:r>
      <w:r w:rsidR="00C52F4A" w:rsidRPr="00605EB6">
        <w:t>il l</w:t>
      </w:r>
      <w:r>
        <w:t>’</w:t>
      </w:r>
      <w:r w:rsidR="00C52F4A" w:rsidRPr="00605EB6">
        <w:t>a livré</w:t>
      </w:r>
      <w:r>
        <w:t xml:space="preserve">, </w:t>
      </w:r>
      <w:r w:rsidR="00C52F4A" w:rsidRPr="00605EB6">
        <w:t>le nom de son complice</w:t>
      </w:r>
      <w:r>
        <w:t xml:space="preserve"> ; </w:t>
      </w:r>
      <w:r w:rsidR="00C52F4A" w:rsidRPr="00605EB6">
        <w:t>je le connais ce nom</w:t>
      </w:r>
      <w:r>
        <w:t xml:space="preserve">, </w:t>
      </w:r>
      <w:r w:rsidR="00C52F4A" w:rsidRPr="00605EB6">
        <w:t>que j</w:t>
      </w:r>
      <w:r>
        <w:t>’</w:t>
      </w:r>
      <w:r w:rsidR="00C52F4A" w:rsidRPr="00605EB6">
        <w:t>ai tant et si longtemps cherché</w:t>
      </w:r>
      <w:r>
        <w:t> !</w:t>
      </w:r>
    </w:p>
    <w:p w14:paraId="56139806" w14:textId="77777777" w:rsidR="00C474C1" w:rsidRDefault="00C474C1" w:rsidP="00C52F4A">
      <w:r>
        <w:t>» </w:t>
      </w:r>
      <w:r w:rsidR="00C52F4A" w:rsidRPr="00605EB6">
        <w:t>Malheureusement</w:t>
      </w:r>
      <w:r>
        <w:t xml:space="preserve">, </w:t>
      </w:r>
      <w:r w:rsidR="00C52F4A" w:rsidRPr="00605EB6">
        <w:t>il n</w:t>
      </w:r>
      <w:r>
        <w:t>’</w:t>
      </w:r>
      <w:r w:rsidR="00C52F4A" w:rsidRPr="00605EB6">
        <w:t>existe plus</w:t>
      </w:r>
      <w:r>
        <w:t xml:space="preserve">, </w:t>
      </w:r>
      <w:r w:rsidR="00C52F4A" w:rsidRPr="00605EB6">
        <w:t>ce misérable</w:t>
      </w:r>
      <w:r>
        <w:t xml:space="preserve"> : </w:t>
      </w:r>
      <w:r w:rsidR="00C52F4A" w:rsidRPr="00605EB6">
        <w:t>les paroles échappées au baron le disent assez</w:t>
      </w:r>
      <w:r>
        <w:t> !</w:t>
      </w:r>
    </w:p>
    <w:p w14:paraId="7134864F" w14:textId="77777777" w:rsidR="00C474C1" w:rsidRDefault="00C474C1" w:rsidP="00C52F4A">
      <w:r>
        <w:t>» </w:t>
      </w:r>
      <w:r w:rsidR="00C52F4A" w:rsidRPr="00605EB6">
        <w:t>Nouvelle déception</w:t>
      </w:r>
      <w:r>
        <w:t> !</w:t>
      </w:r>
    </w:p>
    <w:p w14:paraId="44D132ED" w14:textId="77777777" w:rsidR="00C474C1" w:rsidRDefault="00C474C1" w:rsidP="00C52F4A">
      <w:r>
        <w:t>» </w:t>
      </w:r>
      <w:r w:rsidR="00C52F4A" w:rsidRPr="00605EB6">
        <w:t>Toujours les mêmes ténèbres</w:t>
      </w:r>
      <w:r>
        <w:t> !</w:t>
      </w:r>
    </w:p>
    <w:p w14:paraId="70D7BE13" w14:textId="77777777" w:rsidR="00C474C1" w:rsidRDefault="00C474C1" w:rsidP="00C52F4A">
      <w:r>
        <w:lastRenderedPageBreak/>
        <w:t>» </w:t>
      </w:r>
      <w:r w:rsidR="00C52F4A" w:rsidRPr="00605EB6">
        <w:t>Assez d</w:t>
      </w:r>
      <w:r>
        <w:t>’</w:t>
      </w:r>
      <w:r w:rsidR="00C52F4A" w:rsidRPr="00605EB6">
        <w:t>ombre</w:t>
      </w:r>
      <w:r>
        <w:t xml:space="preserve">, </w:t>
      </w:r>
      <w:r w:rsidR="00C52F4A" w:rsidRPr="00605EB6">
        <w:t>mon Dieu</w:t>
      </w:r>
      <w:r>
        <w:t xml:space="preserve">, </w:t>
      </w:r>
      <w:r w:rsidR="00C52F4A" w:rsidRPr="00605EB6">
        <w:t>de la lumière</w:t>
      </w:r>
      <w:r>
        <w:t xml:space="preserve">, </w:t>
      </w:r>
      <w:r w:rsidR="00C52F4A" w:rsidRPr="00605EB6">
        <w:t>de la lumière</w:t>
      </w:r>
      <w:r>
        <w:t> !</w:t>
      </w:r>
    </w:p>
    <w:p w14:paraId="69ADA36B" w14:textId="77777777" w:rsidR="00C474C1" w:rsidRDefault="00C474C1" w:rsidP="00C52F4A">
      <w:r>
        <w:t>» </w:t>
      </w:r>
      <w:r w:rsidR="00C52F4A" w:rsidRPr="00605EB6">
        <w:t>Je le disais à Van Ossen</w:t>
      </w:r>
      <w:r>
        <w:t xml:space="preserve">, </w:t>
      </w:r>
      <w:r w:rsidR="00C52F4A" w:rsidRPr="00605EB6">
        <w:t>les scélérats passent vite</w:t>
      </w:r>
      <w:r>
        <w:t xml:space="preserve">. </w:t>
      </w:r>
      <w:r w:rsidR="00C52F4A" w:rsidRPr="00605EB6">
        <w:t>Comment est-il mort</w:t>
      </w:r>
      <w:r>
        <w:t xml:space="preserve">, </w:t>
      </w:r>
      <w:r w:rsidR="00C52F4A" w:rsidRPr="00605EB6">
        <w:t>ce Blaireau</w:t>
      </w:r>
      <w:r>
        <w:t xml:space="preserve"> ? </w:t>
      </w:r>
      <w:r w:rsidR="00C52F4A" w:rsidRPr="00605EB6">
        <w:t>Peut-être tranquillement dans son lit</w:t>
      </w:r>
      <w:r>
        <w:t xml:space="preserve">. </w:t>
      </w:r>
      <w:r w:rsidR="00C52F4A" w:rsidRPr="00605EB6">
        <w:t>Oh</w:t>
      </w:r>
      <w:r>
        <w:t xml:space="preserve"> ! </w:t>
      </w:r>
      <w:r w:rsidR="00C52F4A" w:rsidRPr="00605EB6">
        <w:t>non</w:t>
      </w:r>
      <w:r>
        <w:t xml:space="preserve">, </w:t>
      </w:r>
      <w:r w:rsidR="00C52F4A" w:rsidRPr="00605EB6">
        <w:t>c</w:t>
      </w:r>
      <w:r>
        <w:t>’</w:t>
      </w:r>
      <w:r w:rsidR="00C52F4A" w:rsidRPr="00605EB6">
        <w:t>est impossible</w:t>
      </w:r>
      <w:r>
        <w:t xml:space="preserve">, </w:t>
      </w:r>
      <w:r w:rsidR="00C52F4A" w:rsidRPr="00605EB6">
        <w:t>Dieu ne l</w:t>
      </w:r>
      <w:r>
        <w:t>’</w:t>
      </w:r>
      <w:r w:rsidR="00C52F4A" w:rsidRPr="00605EB6">
        <w:t>aurait pas permis</w:t>
      </w:r>
      <w:r>
        <w:t xml:space="preserve">. </w:t>
      </w:r>
      <w:r w:rsidR="00C52F4A" w:rsidRPr="00605EB6">
        <w:t>Il a reçu le châtiment de ses crimes</w:t>
      </w:r>
      <w:r>
        <w:t> !</w:t>
      </w:r>
    </w:p>
    <w:p w14:paraId="074B3C5E" w14:textId="2C59E0D8" w:rsidR="00C474C1" w:rsidRDefault="00C474C1" w:rsidP="00C52F4A">
      <w:r>
        <w:t>» </w:t>
      </w:r>
      <w:r w:rsidR="00C52F4A" w:rsidRPr="00605EB6">
        <w:t>Je saurai quelle a été son existence</w:t>
      </w:r>
      <w:r>
        <w:t xml:space="preserve">, </w:t>
      </w:r>
      <w:r w:rsidR="00C52F4A" w:rsidRPr="00605EB6">
        <w:t>je veux savoir comment il a vécu</w:t>
      </w:r>
      <w:r>
        <w:t xml:space="preserve">, </w:t>
      </w:r>
      <w:r w:rsidR="00C52F4A" w:rsidRPr="00605EB6">
        <w:t>comment il est mort</w:t>
      </w:r>
      <w:r>
        <w:t> !</w:t>
      </w:r>
    </w:p>
    <w:p w14:paraId="4241026C" w14:textId="4563233A" w:rsidR="00C52F4A" w:rsidRPr="00605EB6" w:rsidRDefault="00C52F4A" w:rsidP="00C474C1">
      <w:pPr>
        <w:pStyle w:val="Titre2"/>
      </w:pPr>
      <w:bookmarkStart w:id="83" w:name="_Toc197617928"/>
      <w:r w:rsidRPr="00605EB6">
        <w:lastRenderedPageBreak/>
        <w:t>V</w:t>
      </w:r>
      <w:r w:rsidRPr="00605EB6">
        <w:br/>
      </w:r>
      <w:r w:rsidRPr="00605EB6">
        <w:br/>
        <w:t>MONSIEUR CLAUDE</w:t>
      </w:r>
      <w:bookmarkEnd w:id="83"/>
    </w:p>
    <w:p w14:paraId="7101F64E" w14:textId="6D403F4A" w:rsidR="00C474C1" w:rsidRDefault="00C52F4A" w:rsidP="00C52F4A">
      <w:r w:rsidRPr="00605EB6">
        <w:t>Le lendemain matin</w:t>
      </w:r>
      <w:r w:rsidR="00C474C1">
        <w:t xml:space="preserve">, </w:t>
      </w:r>
      <w:r w:rsidRPr="00605EB6">
        <w:t>vers neuf heures</w:t>
      </w:r>
      <w:r w:rsidR="00C474C1">
        <w:t>, M. </w:t>
      </w:r>
      <w:r w:rsidRPr="00605EB6">
        <w:t>Lagarde se rendit à la préfecture de police</w:t>
      </w:r>
      <w:r w:rsidR="00C474C1">
        <w:t>.</w:t>
      </w:r>
    </w:p>
    <w:p w14:paraId="540E39B4" w14:textId="77777777" w:rsidR="00C474C1" w:rsidRDefault="00C52F4A" w:rsidP="00C52F4A">
      <w:r w:rsidRPr="00605EB6">
        <w:t>Grâce à ses relations avec plusieurs ministres et autres hauts personnages politiques</w:t>
      </w:r>
      <w:r w:rsidR="00C474C1">
        <w:t xml:space="preserve">, </w:t>
      </w:r>
      <w:r w:rsidRPr="00605EB6">
        <w:t>il était connu un peu partout</w:t>
      </w:r>
      <w:r w:rsidR="00C474C1">
        <w:t xml:space="preserve">, </w:t>
      </w:r>
      <w:r w:rsidRPr="00605EB6">
        <w:t>aussi bien à la préfecture qu</w:t>
      </w:r>
      <w:r w:rsidR="00C474C1">
        <w:t>’</w:t>
      </w:r>
      <w:r w:rsidRPr="00605EB6">
        <w:t>aux ministères de l</w:t>
      </w:r>
      <w:r w:rsidR="00C474C1">
        <w:t>’</w:t>
      </w:r>
      <w:r w:rsidRPr="00605EB6">
        <w:t>intérieur</w:t>
      </w:r>
      <w:r w:rsidR="00C474C1">
        <w:t xml:space="preserve">, </w:t>
      </w:r>
      <w:r w:rsidRPr="00605EB6">
        <w:t>des Affaires étrangères et de la Justice</w:t>
      </w:r>
      <w:r w:rsidR="00C474C1">
        <w:t>.</w:t>
      </w:r>
    </w:p>
    <w:p w14:paraId="6AD0F211" w14:textId="77777777" w:rsidR="00C474C1" w:rsidRDefault="00C52F4A" w:rsidP="00C52F4A">
      <w:r w:rsidRPr="00605EB6">
        <w:t>Ce jour-là</w:t>
      </w:r>
      <w:r w:rsidR="00C474C1">
        <w:t xml:space="preserve">, </w:t>
      </w:r>
      <w:r w:rsidRPr="00605EB6">
        <w:t>c</w:t>
      </w:r>
      <w:r w:rsidR="00C474C1">
        <w:t>’</w:t>
      </w:r>
      <w:r w:rsidRPr="00605EB6">
        <w:t>est le chef de la sûreté qu</w:t>
      </w:r>
      <w:r w:rsidR="00C474C1">
        <w:t>’</w:t>
      </w:r>
      <w:r w:rsidRPr="00605EB6">
        <w:t>il voulait voir</w:t>
      </w:r>
      <w:r w:rsidR="00C474C1">
        <w:t>.</w:t>
      </w:r>
    </w:p>
    <w:p w14:paraId="68B22D7D" w14:textId="77777777" w:rsidR="00C474C1" w:rsidRDefault="00C52F4A" w:rsidP="00C52F4A">
      <w:r w:rsidRPr="00605EB6">
        <w:t>Plusieurs fois déjà il avait rendu visite à ce fonctionnaire</w:t>
      </w:r>
      <w:r w:rsidR="00C474C1">
        <w:t xml:space="preserve">, </w:t>
      </w:r>
      <w:r w:rsidRPr="00605EB6">
        <w:t>lequel</w:t>
      </w:r>
      <w:r w:rsidR="00C474C1">
        <w:t xml:space="preserve">, </w:t>
      </w:r>
      <w:r w:rsidRPr="00605EB6">
        <w:t>pour l</w:t>
      </w:r>
      <w:r w:rsidR="00C474C1">
        <w:t>’</w:t>
      </w:r>
      <w:r w:rsidRPr="00605EB6">
        <w:t>aider dans ses recherches</w:t>
      </w:r>
      <w:r w:rsidR="00C474C1">
        <w:t xml:space="preserve">, </w:t>
      </w:r>
      <w:r w:rsidRPr="00605EB6">
        <w:t>et sur une recommandation spéciale du ministre de l</w:t>
      </w:r>
      <w:r w:rsidR="00C474C1">
        <w:t>’</w:t>
      </w:r>
      <w:r w:rsidRPr="00605EB6">
        <w:t>intérieur</w:t>
      </w:r>
      <w:r w:rsidR="00C474C1">
        <w:t xml:space="preserve">, </w:t>
      </w:r>
      <w:r w:rsidRPr="00605EB6">
        <w:t>contresignée par le préfet</w:t>
      </w:r>
      <w:r w:rsidR="00C474C1">
        <w:t xml:space="preserve">, </w:t>
      </w:r>
      <w:r w:rsidRPr="00605EB6">
        <w:t>avait mis souvent quelques-uns de ses agents à sa disposition</w:t>
      </w:r>
      <w:r w:rsidR="00C474C1">
        <w:t>.</w:t>
      </w:r>
    </w:p>
    <w:p w14:paraId="7C4F6AEE" w14:textId="18E882F8" w:rsidR="00C474C1" w:rsidRDefault="0094609C" w:rsidP="00C52F4A">
      <w:r>
        <w:t>— </w:t>
      </w:r>
      <w:r w:rsidR="00C52F4A" w:rsidRPr="00605EB6">
        <w:t xml:space="preserve">Puis-je voir </w:t>
      </w:r>
      <w:r w:rsidR="00C474C1">
        <w:t>M. </w:t>
      </w:r>
      <w:r w:rsidR="00C52F4A" w:rsidRPr="00605EB6">
        <w:t>le chef de la sûreté</w:t>
      </w:r>
      <w:r w:rsidR="00C474C1">
        <w:t xml:space="preserve"> ? </w:t>
      </w:r>
      <w:r w:rsidR="00C52F4A" w:rsidRPr="00605EB6">
        <w:t xml:space="preserve">demanda </w:t>
      </w:r>
      <w:r w:rsidR="00C474C1">
        <w:t>M. </w:t>
      </w:r>
      <w:r w:rsidR="00C52F4A" w:rsidRPr="00605EB6">
        <w:t>Lagarde au garçon de bureau qui</w:t>
      </w:r>
      <w:r w:rsidR="00C474C1">
        <w:t xml:space="preserve">, </w:t>
      </w:r>
      <w:r w:rsidR="00C52F4A" w:rsidRPr="00605EB6">
        <w:t>le reconnaissant</w:t>
      </w:r>
      <w:r w:rsidR="00C474C1">
        <w:t xml:space="preserve">, </w:t>
      </w:r>
      <w:r w:rsidR="00C52F4A" w:rsidRPr="00605EB6">
        <w:t>était venu à lui avec empressement</w:t>
      </w:r>
      <w:r w:rsidR="00C474C1">
        <w:t>.</w:t>
      </w:r>
    </w:p>
    <w:p w14:paraId="058CD471" w14:textId="19A1362D" w:rsidR="00C474C1" w:rsidRDefault="0094609C" w:rsidP="00C52F4A">
      <w:r>
        <w:t>— </w:t>
      </w:r>
      <w:r w:rsidR="00C52F4A" w:rsidRPr="00605EB6">
        <w:t>Il vient d</w:t>
      </w:r>
      <w:r w:rsidR="00C474C1">
        <w:t>’</w:t>
      </w:r>
      <w:r w:rsidR="00C52F4A" w:rsidRPr="00605EB6">
        <w:t>arriver</w:t>
      </w:r>
      <w:r w:rsidR="00C474C1">
        <w:t xml:space="preserve">, </w:t>
      </w:r>
      <w:r w:rsidR="00C52F4A" w:rsidRPr="00605EB6">
        <w:t>répondit le garçon</w:t>
      </w:r>
      <w:r w:rsidR="00C474C1">
        <w:t xml:space="preserve">, </w:t>
      </w:r>
      <w:r w:rsidR="00C52F4A" w:rsidRPr="00605EB6">
        <w:t>et il doit être seul dans son cabinet</w:t>
      </w:r>
      <w:r w:rsidR="00C474C1">
        <w:t xml:space="preserve">. </w:t>
      </w:r>
      <w:r w:rsidR="00C52F4A" w:rsidRPr="00605EB6">
        <w:t>Je vais lui annoncer votre visite</w:t>
      </w:r>
      <w:r w:rsidR="00C474C1">
        <w:t>.</w:t>
      </w:r>
    </w:p>
    <w:p w14:paraId="5A860088" w14:textId="77777777" w:rsidR="00C474C1" w:rsidRDefault="00C52F4A" w:rsidP="00C52F4A">
      <w:r w:rsidRPr="00605EB6">
        <w:t>Le garçon disparut derrière une porte</w:t>
      </w:r>
      <w:r w:rsidR="00C474C1">
        <w:t>.</w:t>
      </w:r>
    </w:p>
    <w:p w14:paraId="6ADADB1C" w14:textId="4DCF7889" w:rsidR="00C474C1" w:rsidRDefault="00C474C1" w:rsidP="00C52F4A">
      <w:r>
        <w:t>M. </w:t>
      </w:r>
      <w:r w:rsidR="00C52F4A" w:rsidRPr="00605EB6">
        <w:t>Lagarde attendit à peine deux minutes</w:t>
      </w:r>
      <w:r>
        <w:t>.</w:t>
      </w:r>
    </w:p>
    <w:p w14:paraId="5AEF8158" w14:textId="44F7C65B" w:rsidR="00C474C1" w:rsidRDefault="0094609C" w:rsidP="00C52F4A">
      <w:r>
        <w:t>— </w:t>
      </w:r>
      <w:r w:rsidR="00C474C1">
        <w:t>M. </w:t>
      </w:r>
      <w:r w:rsidR="00C52F4A" w:rsidRPr="00605EB6">
        <w:t>Claude peut vous recevoir</w:t>
      </w:r>
      <w:r w:rsidR="00C474C1">
        <w:t xml:space="preserve">, </w:t>
      </w:r>
      <w:r w:rsidR="00C52F4A" w:rsidRPr="00605EB6">
        <w:t>dit le garçon sur le seuil de la porte</w:t>
      </w:r>
      <w:r w:rsidR="00C474C1">
        <w:t>.</w:t>
      </w:r>
    </w:p>
    <w:p w14:paraId="4A42EDB9" w14:textId="3B4B6425" w:rsidR="00C474C1" w:rsidRDefault="00C474C1" w:rsidP="00C52F4A">
      <w:r>
        <w:t>M. </w:t>
      </w:r>
      <w:r w:rsidR="00C52F4A" w:rsidRPr="00605EB6">
        <w:t>Lagarde entra dans le cabinet du célèbre policier</w:t>
      </w:r>
      <w:r>
        <w:t>.</w:t>
      </w:r>
    </w:p>
    <w:p w14:paraId="07C189F1" w14:textId="7EF4EEE2" w:rsidR="00C474C1" w:rsidRDefault="00C52F4A" w:rsidP="00C52F4A">
      <w:r w:rsidRPr="00605EB6">
        <w:lastRenderedPageBreak/>
        <w:t>Les deux hommes se saluèrent et se tendirent la main</w:t>
      </w:r>
      <w:r w:rsidR="00C474C1">
        <w:t xml:space="preserve">. </w:t>
      </w:r>
      <w:r w:rsidRPr="00605EB6">
        <w:t>Puis</w:t>
      </w:r>
      <w:r w:rsidR="00C474C1">
        <w:t xml:space="preserve">, </w:t>
      </w:r>
      <w:r w:rsidRPr="00605EB6">
        <w:t>avec courtoisie et une certaine déférence</w:t>
      </w:r>
      <w:r w:rsidR="00C474C1">
        <w:t xml:space="preserve">, </w:t>
      </w:r>
      <w:r w:rsidRPr="00605EB6">
        <w:t>un sourire aimable sur les lèvres</w:t>
      </w:r>
      <w:r w:rsidR="00C474C1">
        <w:t>, M. </w:t>
      </w:r>
      <w:r w:rsidRPr="00605EB6">
        <w:t>Claude montra au visiteur le siège qui l</w:t>
      </w:r>
      <w:r w:rsidR="00C474C1">
        <w:t>’</w:t>
      </w:r>
      <w:r w:rsidRPr="00605EB6">
        <w:t>attendait</w:t>
      </w:r>
      <w:r w:rsidR="00C474C1">
        <w:t>.</w:t>
      </w:r>
    </w:p>
    <w:p w14:paraId="6C116EE4" w14:textId="2F819024" w:rsidR="00C474C1" w:rsidRDefault="0094609C" w:rsidP="00C52F4A">
      <w:r>
        <w:t>— </w:t>
      </w:r>
      <w:r w:rsidR="00C52F4A" w:rsidRPr="00605EB6">
        <w:t>Au moins</w:t>
      </w:r>
      <w:r w:rsidR="00C474C1">
        <w:t xml:space="preserve">, </w:t>
      </w:r>
      <w:r w:rsidR="00C52F4A" w:rsidRPr="00605EB6">
        <w:t>je ne vous dérange pas</w:t>
      </w:r>
      <w:r w:rsidR="00C474C1">
        <w:t xml:space="preserve"> ? </w:t>
      </w:r>
      <w:r w:rsidR="00C52F4A" w:rsidRPr="00605EB6">
        <w:t xml:space="preserve">dit </w:t>
      </w:r>
      <w:r w:rsidR="00C474C1">
        <w:t>M. </w:t>
      </w:r>
      <w:r w:rsidR="00C52F4A" w:rsidRPr="00605EB6">
        <w:t>Lagarde</w:t>
      </w:r>
      <w:r w:rsidR="00C474C1">
        <w:t>.</w:t>
      </w:r>
    </w:p>
    <w:p w14:paraId="4507E69F" w14:textId="0A761A64" w:rsidR="00C474C1" w:rsidRDefault="0094609C" w:rsidP="00C52F4A">
      <w:r>
        <w:t>— </w:t>
      </w:r>
      <w:r w:rsidR="00C52F4A" w:rsidRPr="00605EB6">
        <w:t>Nullement</w:t>
      </w:r>
      <w:r w:rsidR="00C474C1">
        <w:t xml:space="preserve">. </w:t>
      </w:r>
      <w:r w:rsidR="00C52F4A" w:rsidRPr="00605EB6">
        <w:t>Je n</w:t>
      </w:r>
      <w:r w:rsidR="00C474C1">
        <w:t>’</w:t>
      </w:r>
      <w:r w:rsidR="00C52F4A" w:rsidRPr="00605EB6">
        <w:t>ai à m</w:t>
      </w:r>
      <w:r w:rsidR="00C474C1">
        <w:t>’</w:t>
      </w:r>
      <w:r w:rsidR="00C52F4A" w:rsidRPr="00605EB6">
        <w:t>occuper ce matin que des affaires courantes</w:t>
      </w:r>
      <w:r w:rsidR="00C474C1">
        <w:t xml:space="preserve">. </w:t>
      </w:r>
      <w:r w:rsidR="00C52F4A" w:rsidRPr="00605EB6">
        <w:t>Les coquins paraissent s</w:t>
      </w:r>
      <w:r w:rsidR="00C474C1">
        <w:t>’</w:t>
      </w:r>
      <w:r w:rsidR="00C52F4A" w:rsidRPr="00605EB6">
        <w:t>être mis en grève</w:t>
      </w:r>
      <w:r w:rsidR="00C474C1">
        <w:t xml:space="preserve">. </w:t>
      </w:r>
      <w:r w:rsidR="00C52F4A" w:rsidRPr="00605EB6">
        <w:t>Depuis quelques jours</w:t>
      </w:r>
      <w:r w:rsidR="00C474C1">
        <w:t xml:space="preserve">, </w:t>
      </w:r>
      <w:r w:rsidR="00C52F4A" w:rsidRPr="00605EB6">
        <w:t>nous sommes assez tranquilles</w:t>
      </w:r>
      <w:r w:rsidR="00C474C1">
        <w:t>.</w:t>
      </w:r>
    </w:p>
    <w:p w14:paraId="0C2EC8B9" w14:textId="5ED2E57D" w:rsidR="00C474C1" w:rsidRDefault="0094609C" w:rsidP="00C52F4A">
      <w:r>
        <w:t>— </w:t>
      </w:r>
      <w:r w:rsidR="00C52F4A" w:rsidRPr="00605EB6">
        <w:t>Il serait à souhaiter que votre repos durât longtemps</w:t>
      </w:r>
      <w:r w:rsidR="00C474C1">
        <w:t>.</w:t>
      </w:r>
    </w:p>
    <w:p w14:paraId="4BDC8843" w14:textId="29374132" w:rsidR="00C474C1" w:rsidRDefault="0094609C" w:rsidP="00C52F4A">
      <w:r>
        <w:t>— </w:t>
      </w:r>
      <w:r w:rsidR="00C52F4A" w:rsidRPr="00605EB6">
        <w:t>Oui</w:t>
      </w:r>
      <w:r w:rsidR="00C474C1">
        <w:t xml:space="preserve">, </w:t>
      </w:r>
      <w:r w:rsidR="00C52F4A" w:rsidRPr="00605EB6">
        <w:t>sans doute</w:t>
      </w:r>
      <w:r w:rsidR="00C474C1">
        <w:t xml:space="preserve"> ; </w:t>
      </w:r>
      <w:r w:rsidR="00C52F4A" w:rsidRPr="00605EB6">
        <w:t>mais je ne me berce pas dans cette douce illusion</w:t>
      </w:r>
      <w:r w:rsidR="00C474C1">
        <w:t>.</w:t>
      </w:r>
    </w:p>
    <w:p w14:paraId="31DF45F8" w14:textId="1C89BCEB" w:rsidR="00C474C1" w:rsidRDefault="0094609C" w:rsidP="00C52F4A">
      <w:r>
        <w:t>— </w:t>
      </w:r>
      <w:r w:rsidR="00C52F4A" w:rsidRPr="00605EB6">
        <w:t>Malheureusement</w:t>
      </w:r>
      <w:r w:rsidR="00C474C1">
        <w:t xml:space="preserve">, </w:t>
      </w:r>
      <w:r w:rsidR="00C52F4A" w:rsidRPr="00605EB6">
        <w:t>répliqua le visiteur</w:t>
      </w:r>
      <w:r w:rsidR="00C474C1">
        <w:t xml:space="preserve">, </w:t>
      </w:r>
      <w:r w:rsidR="00C52F4A" w:rsidRPr="00605EB6">
        <w:t>répondant à ses pensées</w:t>
      </w:r>
      <w:r w:rsidR="00C474C1">
        <w:t xml:space="preserve">, </w:t>
      </w:r>
      <w:r w:rsidR="00C52F4A" w:rsidRPr="00605EB6">
        <w:t>les sept péchés capitaux existent toujours</w:t>
      </w:r>
      <w:r w:rsidR="00C474C1">
        <w:t xml:space="preserve">, </w:t>
      </w:r>
      <w:r w:rsidR="00C52F4A" w:rsidRPr="00605EB6">
        <w:t>et la terre ne cessera point de produire des scélérats</w:t>
      </w:r>
      <w:r w:rsidR="00C474C1">
        <w:t xml:space="preserve">. </w:t>
      </w:r>
      <w:r w:rsidR="00C52F4A" w:rsidRPr="00605EB6">
        <w:t>Vous avez acquis une grande expérience</w:t>
      </w:r>
      <w:r w:rsidR="00C474C1">
        <w:t xml:space="preserve">, </w:t>
      </w:r>
      <w:r w:rsidR="00C52F4A" w:rsidRPr="00605EB6">
        <w:t>monsieur</w:t>
      </w:r>
      <w:r w:rsidR="00C474C1">
        <w:t xml:space="preserve">, </w:t>
      </w:r>
      <w:r w:rsidR="00C52F4A" w:rsidRPr="00605EB6">
        <w:t>et rendu d</w:t>
      </w:r>
      <w:r w:rsidR="00C474C1">
        <w:t>’</w:t>
      </w:r>
      <w:r w:rsidR="00C52F4A" w:rsidRPr="00605EB6">
        <w:t>immenses services</w:t>
      </w:r>
      <w:r w:rsidR="00C474C1">
        <w:t xml:space="preserve"> ; </w:t>
      </w:r>
      <w:r w:rsidR="00C52F4A" w:rsidRPr="00605EB6">
        <w:t>bien dirigés</w:t>
      </w:r>
      <w:r w:rsidR="00C474C1">
        <w:t xml:space="preserve">, </w:t>
      </w:r>
      <w:r w:rsidR="00C52F4A" w:rsidRPr="00605EB6">
        <w:t>vos agents ont partout les yeux et les oreilles</w:t>
      </w:r>
      <w:r w:rsidR="00C474C1">
        <w:t xml:space="preserve"> ; </w:t>
      </w:r>
      <w:r w:rsidR="00C52F4A" w:rsidRPr="00605EB6">
        <w:t>mais combien n</w:t>
      </w:r>
      <w:r w:rsidR="00C474C1">
        <w:t>’</w:t>
      </w:r>
      <w:r w:rsidR="00C52F4A" w:rsidRPr="00605EB6">
        <w:t>y a-t-il pas</w:t>
      </w:r>
      <w:r w:rsidR="00C474C1">
        <w:t xml:space="preserve">, </w:t>
      </w:r>
      <w:r w:rsidR="00C52F4A" w:rsidRPr="00605EB6">
        <w:t>parmi les plus grands</w:t>
      </w:r>
      <w:r w:rsidR="00C474C1">
        <w:t xml:space="preserve">, </w:t>
      </w:r>
      <w:r w:rsidR="00C52F4A" w:rsidRPr="00605EB6">
        <w:t>de scélérats inconnus qui échappent à l</w:t>
      </w:r>
      <w:r w:rsidR="00C474C1">
        <w:t>’</w:t>
      </w:r>
      <w:r w:rsidR="00C52F4A" w:rsidRPr="00605EB6">
        <w:t>action de la justice</w:t>
      </w:r>
      <w:r w:rsidR="00C474C1">
        <w:t> ?</w:t>
      </w:r>
    </w:p>
    <w:p w14:paraId="602EBBF6" w14:textId="75786689" w:rsidR="00C474C1" w:rsidRDefault="0094609C" w:rsidP="00C52F4A">
      <w:r>
        <w:t>— </w:t>
      </w:r>
      <w:r w:rsidR="00C52F4A" w:rsidRPr="00605EB6">
        <w:t>Ils sont nombreux ceux-là</w:t>
      </w:r>
      <w:r w:rsidR="00C474C1">
        <w:t xml:space="preserve"> ; </w:t>
      </w:r>
      <w:r w:rsidR="00C52F4A" w:rsidRPr="00605EB6">
        <w:t>et qui le sait mieux que moi</w:t>
      </w:r>
      <w:r w:rsidR="00C474C1">
        <w:t xml:space="preserve">. </w:t>
      </w:r>
      <w:r w:rsidR="00C52F4A" w:rsidRPr="00605EB6">
        <w:t>Les passions produisent le mal</w:t>
      </w:r>
      <w:r w:rsidR="00C474C1">
        <w:t xml:space="preserve">, </w:t>
      </w:r>
      <w:r w:rsidR="00C52F4A" w:rsidRPr="00605EB6">
        <w:t>et comme nous ne pouvons supprimer les passions humaines et ses vices</w:t>
      </w:r>
      <w:r w:rsidR="00C474C1">
        <w:t xml:space="preserve">, </w:t>
      </w:r>
      <w:r w:rsidR="00C52F4A" w:rsidRPr="00605EB6">
        <w:t>la source du mal ne tarira jamais</w:t>
      </w:r>
      <w:r w:rsidR="00C474C1">
        <w:t>.</w:t>
      </w:r>
    </w:p>
    <w:p w14:paraId="6BC55A9B" w14:textId="25BF6B8E" w:rsidR="00C474C1" w:rsidRDefault="0094609C" w:rsidP="00C52F4A">
      <w:r>
        <w:t>— </w:t>
      </w:r>
      <w:r w:rsidR="00C52F4A" w:rsidRPr="00605EB6">
        <w:t>Pas de remède</w:t>
      </w:r>
      <w:r w:rsidR="00C474C1">
        <w:t> ?</w:t>
      </w:r>
    </w:p>
    <w:p w14:paraId="4E93379D" w14:textId="4FE45C17" w:rsidR="00C474C1" w:rsidRDefault="0094609C" w:rsidP="00C52F4A">
      <w:r>
        <w:t>— </w:t>
      </w:r>
      <w:r w:rsidR="00C52F4A" w:rsidRPr="00605EB6">
        <w:t>Peut-être</w:t>
      </w:r>
      <w:r w:rsidR="00C474C1">
        <w:t xml:space="preserve"> ; </w:t>
      </w:r>
      <w:r w:rsidR="00C52F4A" w:rsidRPr="00605EB6">
        <w:t>mais dans un avenir lointain</w:t>
      </w:r>
      <w:r w:rsidR="00C474C1">
        <w:t xml:space="preserve"> : </w:t>
      </w:r>
      <w:r w:rsidR="00C52F4A" w:rsidRPr="00605EB6">
        <w:t>cela dépendra des institutions qui seront créées en vue d</w:t>
      </w:r>
      <w:r w:rsidR="00C474C1">
        <w:t>’</w:t>
      </w:r>
      <w:r w:rsidR="00C52F4A" w:rsidRPr="00605EB6">
        <w:t>élever notre niveau moral</w:t>
      </w:r>
      <w:r w:rsidR="00C474C1">
        <w:t xml:space="preserve">. </w:t>
      </w:r>
      <w:r w:rsidR="00C52F4A" w:rsidRPr="00605EB6">
        <w:t>On s</w:t>
      </w:r>
      <w:r w:rsidR="00C474C1">
        <w:t>’</w:t>
      </w:r>
      <w:r w:rsidR="00C52F4A" w:rsidRPr="00605EB6">
        <w:t>occupe beaucoup trop de politique en France et pas assez des grandes questions sociales</w:t>
      </w:r>
      <w:r w:rsidR="00C474C1">
        <w:t xml:space="preserve">, </w:t>
      </w:r>
      <w:r w:rsidR="00C52F4A" w:rsidRPr="00605EB6">
        <w:t>qui devraient être constamment à l</w:t>
      </w:r>
      <w:r w:rsidR="00C474C1">
        <w:t>’</w:t>
      </w:r>
      <w:r w:rsidR="00C52F4A" w:rsidRPr="00605EB6">
        <w:t>ordre du jour</w:t>
      </w:r>
      <w:r w:rsidR="00C474C1">
        <w:t xml:space="preserve">. </w:t>
      </w:r>
      <w:r w:rsidR="00C52F4A" w:rsidRPr="00605EB6">
        <w:t>Sans doute</w:t>
      </w:r>
      <w:r w:rsidR="00C474C1">
        <w:t xml:space="preserve">, </w:t>
      </w:r>
      <w:r w:rsidR="00C52F4A" w:rsidRPr="00605EB6">
        <w:t xml:space="preserve">nos </w:t>
      </w:r>
      <w:r w:rsidR="00C52F4A" w:rsidRPr="00605EB6">
        <w:lastRenderedPageBreak/>
        <w:t>législateurs sont animés d</w:t>
      </w:r>
      <w:r w:rsidR="00C474C1">
        <w:t>’</w:t>
      </w:r>
      <w:r w:rsidR="00C52F4A" w:rsidRPr="00605EB6">
        <w:t>excellentes intentions</w:t>
      </w:r>
      <w:r w:rsidR="00C474C1">
        <w:t xml:space="preserve"> ; </w:t>
      </w:r>
      <w:r w:rsidR="00C52F4A" w:rsidRPr="00605EB6">
        <w:t>mais</w:t>
      </w:r>
      <w:r w:rsidR="00C474C1">
        <w:t xml:space="preserve">, </w:t>
      </w:r>
      <w:r w:rsidR="00C52F4A" w:rsidRPr="00605EB6">
        <w:t>ou ils ne font pas assez</w:t>
      </w:r>
      <w:r w:rsidR="00C474C1">
        <w:t xml:space="preserve">, </w:t>
      </w:r>
      <w:r w:rsidR="00C52F4A" w:rsidRPr="00605EB6">
        <w:t>ou ils ne font rien</w:t>
      </w:r>
      <w:r w:rsidR="00C474C1">
        <w:t>.</w:t>
      </w:r>
    </w:p>
    <w:p w14:paraId="48188F12" w14:textId="77777777" w:rsidR="00C474C1" w:rsidRDefault="00C474C1" w:rsidP="00C52F4A">
      <w:r>
        <w:t>» </w:t>
      </w:r>
      <w:r w:rsidR="00C52F4A" w:rsidRPr="00605EB6">
        <w:t>Notre pays veut marcher vers le progrès et il réclame de nombreuses réformes nécessaires</w:t>
      </w:r>
      <w:r>
        <w:t xml:space="preserve">, </w:t>
      </w:r>
      <w:r w:rsidR="00C52F4A" w:rsidRPr="00605EB6">
        <w:t>certaines lois nouvelles plus efficacement protectrices de la société que celles qui existent</w:t>
      </w:r>
      <w:r>
        <w:t xml:space="preserve">. </w:t>
      </w:r>
      <w:r w:rsidR="00C52F4A" w:rsidRPr="00605EB6">
        <w:t>On ne fait rien</w:t>
      </w:r>
      <w:r>
        <w:t xml:space="preserve">. </w:t>
      </w:r>
      <w:r w:rsidR="00C52F4A" w:rsidRPr="00605EB6">
        <w:t>On piétine sur place</w:t>
      </w:r>
      <w:r>
        <w:t xml:space="preserve">, </w:t>
      </w:r>
      <w:r w:rsidR="00C52F4A" w:rsidRPr="00605EB6">
        <w:t>et il est bien heureux encore qu</w:t>
      </w:r>
      <w:r>
        <w:t>’</w:t>
      </w:r>
      <w:r w:rsidR="00C52F4A" w:rsidRPr="00605EB6">
        <w:t>on ne marche pas comme l</w:t>
      </w:r>
      <w:r>
        <w:t>’</w:t>
      </w:r>
      <w:r w:rsidR="00C52F4A" w:rsidRPr="00605EB6">
        <w:t>écrevisse</w:t>
      </w:r>
      <w:r>
        <w:t xml:space="preserve">, </w:t>
      </w:r>
      <w:r w:rsidR="00C52F4A" w:rsidRPr="00605EB6">
        <w:t>en reculant</w:t>
      </w:r>
      <w:r>
        <w:t>.</w:t>
      </w:r>
    </w:p>
    <w:p w14:paraId="2F5E471B" w14:textId="77777777" w:rsidR="00C474C1" w:rsidRDefault="00C474C1" w:rsidP="00C52F4A">
      <w:r>
        <w:t>» </w:t>
      </w:r>
      <w:r w:rsidR="00C52F4A" w:rsidRPr="00605EB6">
        <w:t>Si vieille que soit la machine gouvernementale</w:t>
      </w:r>
      <w:r>
        <w:t xml:space="preserve">, </w:t>
      </w:r>
      <w:r w:rsidR="00C52F4A" w:rsidRPr="00605EB6">
        <w:t>on ne peut se décider à la remplacer par une autre</w:t>
      </w:r>
      <w:r>
        <w:t xml:space="preserve"> ; </w:t>
      </w:r>
      <w:r w:rsidR="00C52F4A" w:rsidRPr="00605EB6">
        <w:t>on trouve que c</w:t>
      </w:r>
      <w:r>
        <w:t>’</w:t>
      </w:r>
      <w:r w:rsidR="00C52F4A" w:rsidRPr="00605EB6">
        <w:t>est assez de mettre en mouvement ses rouages usés</w:t>
      </w:r>
      <w:r>
        <w:t>.</w:t>
      </w:r>
    </w:p>
    <w:p w14:paraId="32C3CF80" w14:textId="77777777" w:rsidR="00C474C1" w:rsidRDefault="00C474C1" w:rsidP="00C52F4A">
      <w:r>
        <w:t>» </w:t>
      </w:r>
      <w:r w:rsidR="00C52F4A" w:rsidRPr="00605EB6">
        <w:t>Seulement dans l</w:t>
      </w:r>
      <w:r>
        <w:t>’</w:t>
      </w:r>
      <w:r w:rsidR="00C52F4A" w:rsidRPr="00605EB6">
        <w:t>ordre judiciaire</w:t>
      </w:r>
      <w:r>
        <w:t xml:space="preserve">, – </w:t>
      </w:r>
      <w:r w:rsidR="00C52F4A" w:rsidRPr="00605EB6">
        <w:t>c</w:t>
      </w:r>
      <w:r>
        <w:t>’</w:t>
      </w:r>
      <w:r w:rsidR="00C52F4A" w:rsidRPr="00605EB6">
        <w:t>est mon objectif</w:t>
      </w:r>
      <w:r>
        <w:t xml:space="preserve">, </w:t>
      </w:r>
      <w:r w:rsidR="00C52F4A" w:rsidRPr="00605EB6">
        <w:t>à moi</w:t>
      </w:r>
      <w:r>
        <w:t xml:space="preserve">, – </w:t>
      </w:r>
      <w:r w:rsidR="00C52F4A" w:rsidRPr="00605EB6">
        <w:t>que de lois à modifier</w:t>
      </w:r>
      <w:r>
        <w:t xml:space="preserve">, </w:t>
      </w:r>
      <w:r w:rsidR="00C52F4A" w:rsidRPr="00605EB6">
        <w:t>que d</w:t>
      </w:r>
      <w:r>
        <w:t>’</w:t>
      </w:r>
      <w:r w:rsidR="00C52F4A" w:rsidRPr="00605EB6">
        <w:t>autres insuffisantes à compléter</w:t>
      </w:r>
      <w:r>
        <w:t xml:space="preserve">, </w:t>
      </w:r>
      <w:r w:rsidR="00C52F4A" w:rsidRPr="00605EB6">
        <w:t>que d</w:t>
      </w:r>
      <w:r>
        <w:t>’</w:t>
      </w:r>
      <w:r w:rsidR="00C52F4A" w:rsidRPr="00605EB6">
        <w:t>autres encore à ajouter à notre code</w:t>
      </w:r>
      <w:r>
        <w:t> !</w:t>
      </w:r>
    </w:p>
    <w:p w14:paraId="12581779" w14:textId="77777777" w:rsidR="00C474C1" w:rsidRDefault="00C474C1" w:rsidP="00C52F4A">
      <w:r>
        <w:t>» </w:t>
      </w:r>
      <w:r w:rsidR="00C52F4A" w:rsidRPr="00605EB6">
        <w:t>Il y en a une répressive et éminemment protectrice que j</w:t>
      </w:r>
      <w:r>
        <w:t>’</w:t>
      </w:r>
      <w:r w:rsidR="00C52F4A" w:rsidRPr="00605EB6">
        <w:t>appelle de tous mes vœux</w:t>
      </w:r>
      <w:r>
        <w:t xml:space="preserve">. </w:t>
      </w:r>
      <w:r w:rsidR="00C52F4A" w:rsidRPr="00605EB6">
        <w:t>Ah</w:t>
      </w:r>
      <w:r>
        <w:t xml:space="preserve"> ! </w:t>
      </w:r>
      <w:r w:rsidR="00C52F4A" w:rsidRPr="00605EB6">
        <w:t>cette loi</w:t>
      </w:r>
      <w:r>
        <w:t xml:space="preserve">, </w:t>
      </w:r>
      <w:r w:rsidR="00C52F4A" w:rsidRPr="00605EB6">
        <w:t>monsieur</w:t>
      </w:r>
      <w:r>
        <w:t xml:space="preserve">, </w:t>
      </w:r>
      <w:r w:rsidR="00C52F4A" w:rsidRPr="00605EB6">
        <w:t>serait peut-être un des meilleurs remèdes à opposer au mal qui va toujours grandissant</w:t>
      </w:r>
      <w:r>
        <w:t>.</w:t>
      </w:r>
    </w:p>
    <w:p w14:paraId="21C3679F" w14:textId="77777777" w:rsidR="00C474C1" w:rsidRDefault="00C474C1" w:rsidP="00C52F4A">
      <w:r>
        <w:t>» </w:t>
      </w:r>
      <w:r w:rsidR="00C52F4A" w:rsidRPr="00605EB6">
        <w:t>Tenez</w:t>
      </w:r>
      <w:r>
        <w:t xml:space="preserve">, </w:t>
      </w:r>
      <w:r w:rsidR="00C52F4A" w:rsidRPr="00605EB6">
        <w:t>dans les trois dernières nuits</w:t>
      </w:r>
      <w:r>
        <w:t xml:space="preserve">, </w:t>
      </w:r>
      <w:r w:rsidR="00C52F4A" w:rsidRPr="00605EB6">
        <w:t>plusieurs rafles ont été faites dans des hôtels garnis</w:t>
      </w:r>
      <w:r>
        <w:t xml:space="preserve">, </w:t>
      </w:r>
      <w:r w:rsidR="00C52F4A" w:rsidRPr="00605EB6">
        <w:t>et cent vingt-huit individus ont été arrêtés et conduits au dépôt de la préfecture</w:t>
      </w:r>
      <w:r>
        <w:t xml:space="preserve">. </w:t>
      </w:r>
      <w:r w:rsidR="00C52F4A" w:rsidRPr="00605EB6">
        <w:t>Je ne parle que des hommes</w:t>
      </w:r>
      <w:r>
        <w:t xml:space="preserve"> ; </w:t>
      </w:r>
      <w:r w:rsidR="00C52F4A" w:rsidRPr="00605EB6">
        <w:t>on a mis la main</w:t>
      </w:r>
      <w:r>
        <w:t xml:space="preserve">, </w:t>
      </w:r>
      <w:r w:rsidR="00C52F4A" w:rsidRPr="00605EB6">
        <w:t>en même temps</w:t>
      </w:r>
      <w:r>
        <w:t xml:space="preserve">, </w:t>
      </w:r>
      <w:r w:rsidR="00C52F4A" w:rsidRPr="00605EB6">
        <w:t>sur un assez grand nombre de filles de mauvaise vie</w:t>
      </w:r>
      <w:r>
        <w:t>.</w:t>
      </w:r>
    </w:p>
    <w:p w14:paraId="01D62018" w14:textId="77777777" w:rsidR="00C474C1" w:rsidRDefault="00C474C1" w:rsidP="00C52F4A">
      <w:r>
        <w:t>» </w:t>
      </w:r>
      <w:r w:rsidR="00C52F4A" w:rsidRPr="00605EB6">
        <w:t>Vous êtes étonné par le chiffre cent vingt-huit</w:t>
      </w:r>
      <w:r>
        <w:t> ?</w:t>
      </w:r>
    </w:p>
    <w:p w14:paraId="4331FE63" w14:textId="5320F515" w:rsidR="00C474C1" w:rsidRDefault="0094609C" w:rsidP="00C52F4A">
      <w:r>
        <w:t>— </w:t>
      </w:r>
      <w:r w:rsidR="00C52F4A" w:rsidRPr="00605EB6">
        <w:t>C</w:t>
      </w:r>
      <w:r w:rsidR="00C474C1">
        <w:t>’</w:t>
      </w:r>
      <w:r w:rsidR="00C52F4A" w:rsidRPr="00605EB6">
        <w:t>est vrai</w:t>
      </w:r>
      <w:r w:rsidR="00C474C1">
        <w:t>.</w:t>
      </w:r>
    </w:p>
    <w:p w14:paraId="3F5EF5F6" w14:textId="36E851FB" w:rsidR="00C474C1" w:rsidRDefault="0094609C" w:rsidP="00C52F4A">
      <w:r>
        <w:t>— </w:t>
      </w:r>
      <w:r w:rsidR="00C52F4A" w:rsidRPr="00605EB6">
        <w:t>Cent vingt-huit misérables qu</w:t>
      </w:r>
      <w:r w:rsidR="00C474C1">
        <w:t>’</w:t>
      </w:r>
      <w:r w:rsidR="00C52F4A" w:rsidRPr="00605EB6">
        <w:t>on appelle des souteneurs</w:t>
      </w:r>
      <w:r w:rsidR="00C474C1">
        <w:t xml:space="preserve"> ; </w:t>
      </w:r>
      <w:r w:rsidR="00C52F4A" w:rsidRPr="00605EB6">
        <w:t>ce nom vous dit leur genre de vie et de quoi ils vivent</w:t>
      </w:r>
      <w:r w:rsidR="00C474C1">
        <w:t xml:space="preserve">. </w:t>
      </w:r>
      <w:r w:rsidR="00C52F4A" w:rsidRPr="00605EB6">
        <w:t>Les gredins de cette catégorie sont nombreux</w:t>
      </w:r>
      <w:r w:rsidR="00C474C1">
        <w:t xml:space="preserve">, </w:t>
      </w:r>
      <w:r w:rsidR="00C52F4A" w:rsidRPr="00605EB6">
        <w:t>monsieur</w:t>
      </w:r>
      <w:r w:rsidR="00C474C1">
        <w:t xml:space="preserve">. </w:t>
      </w:r>
      <w:r w:rsidR="00C52F4A" w:rsidRPr="00605EB6">
        <w:t xml:space="preserve">Et </w:t>
      </w:r>
      <w:r w:rsidR="00C52F4A" w:rsidRPr="00605EB6">
        <w:lastRenderedPageBreak/>
        <w:t>ce n</w:t>
      </w:r>
      <w:r w:rsidR="00C474C1">
        <w:t>’</w:t>
      </w:r>
      <w:r w:rsidR="00C52F4A" w:rsidRPr="00605EB6">
        <w:t>est pas seulement Paris</w:t>
      </w:r>
      <w:r w:rsidR="00C474C1">
        <w:t xml:space="preserve">, </w:t>
      </w:r>
      <w:r w:rsidR="00C52F4A" w:rsidRPr="00605EB6">
        <w:t>mais encore toutes nos grandes villes qui sont infectées de cette pourriture</w:t>
      </w:r>
      <w:r w:rsidR="00C474C1">
        <w:t>.</w:t>
      </w:r>
    </w:p>
    <w:p w14:paraId="055E93B0" w14:textId="055C18BB" w:rsidR="00C474C1" w:rsidRDefault="0094609C" w:rsidP="00C52F4A">
      <w:r>
        <w:t>— </w:t>
      </w:r>
      <w:r w:rsidR="00C52F4A" w:rsidRPr="00605EB6">
        <w:t>Voilà une horrible plaie sociale à guérir</w:t>
      </w:r>
      <w:r w:rsidR="00C474C1">
        <w:t>.</w:t>
      </w:r>
    </w:p>
    <w:p w14:paraId="7BC0C7FD" w14:textId="20E8A95C" w:rsidR="00C474C1" w:rsidRDefault="0094609C" w:rsidP="00C52F4A">
      <w:r>
        <w:t>— </w:t>
      </w:r>
      <w:r w:rsidR="00C474C1">
        <w:t xml:space="preserve">– </w:t>
      </w:r>
      <w:r w:rsidR="00C52F4A" w:rsidRPr="00605EB6">
        <w:t>Le désœuvrement</w:t>
      </w:r>
      <w:r w:rsidR="00C474C1">
        <w:t xml:space="preserve">, </w:t>
      </w:r>
      <w:r w:rsidR="00C52F4A" w:rsidRPr="00605EB6">
        <w:t>la paresse</w:t>
      </w:r>
      <w:r w:rsidR="00C474C1">
        <w:t xml:space="preserve">, </w:t>
      </w:r>
      <w:r w:rsidR="00C52F4A" w:rsidRPr="00605EB6">
        <w:t>l</w:t>
      </w:r>
      <w:r w:rsidR="00C474C1">
        <w:t>’</w:t>
      </w:r>
      <w:r w:rsidR="00C52F4A" w:rsidRPr="00605EB6">
        <w:t>inconduite</w:t>
      </w:r>
      <w:r w:rsidR="00C474C1">
        <w:t xml:space="preserve">, </w:t>
      </w:r>
      <w:r w:rsidR="00C52F4A" w:rsidRPr="00605EB6">
        <w:t>les mauvais exemples</w:t>
      </w:r>
      <w:r w:rsidR="00C474C1">
        <w:t xml:space="preserve">, </w:t>
      </w:r>
      <w:r w:rsidR="00C52F4A" w:rsidRPr="00605EB6">
        <w:t>l</w:t>
      </w:r>
      <w:r w:rsidR="00C474C1">
        <w:t>’</w:t>
      </w:r>
      <w:r w:rsidR="00C52F4A" w:rsidRPr="00605EB6">
        <w:t>abandon des parents nous jettent ces misérables</w:t>
      </w:r>
      <w:r w:rsidR="00C474C1">
        <w:t xml:space="preserve"> ; </w:t>
      </w:r>
      <w:r w:rsidR="00C52F4A" w:rsidRPr="00605EB6">
        <w:t>ils se recrutent dès l</w:t>
      </w:r>
      <w:r w:rsidR="00C474C1">
        <w:t>’</w:t>
      </w:r>
      <w:r w:rsidR="00C52F4A" w:rsidRPr="00605EB6">
        <w:t>âge de quatorze à quinze ans</w:t>
      </w:r>
      <w:r w:rsidR="00C474C1">
        <w:t xml:space="preserve">, </w:t>
      </w:r>
      <w:r w:rsidR="00C52F4A" w:rsidRPr="00605EB6">
        <w:t>ils pullulent comme la vermine</w:t>
      </w:r>
      <w:r w:rsidR="00C474C1">
        <w:t xml:space="preserve">, </w:t>
      </w:r>
      <w:r w:rsidR="00C52F4A" w:rsidRPr="00605EB6">
        <w:t>ils deviennent légion</w:t>
      </w:r>
      <w:r w:rsidR="00C474C1">
        <w:t>.</w:t>
      </w:r>
    </w:p>
    <w:p w14:paraId="7EA80CE7" w14:textId="77777777" w:rsidR="00C474C1" w:rsidRDefault="00C474C1" w:rsidP="00C52F4A">
      <w:r>
        <w:t>» </w:t>
      </w:r>
      <w:r w:rsidR="00C52F4A" w:rsidRPr="00605EB6">
        <w:t>C</w:t>
      </w:r>
      <w:r>
        <w:t>’</w:t>
      </w:r>
      <w:r w:rsidR="00C52F4A" w:rsidRPr="00605EB6">
        <w:t>est de là que sortent</w:t>
      </w:r>
      <w:r>
        <w:t xml:space="preserve">, </w:t>
      </w:r>
      <w:r w:rsidR="00C52F4A" w:rsidRPr="00605EB6">
        <w:t>en général</w:t>
      </w:r>
      <w:r>
        <w:t xml:space="preserve">, </w:t>
      </w:r>
      <w:r w:rsidR="00C52F4A" w:rsidRPr="00605EB6">
        <w:t>les escrocs et les voleurs qui encombrent nos chambres correctionnelles</w:t>
      </w:r>
      <w:r>
        <w:t xml:space="preserve">, </w:t>
      </w:r>
      <w:r w:rsidR="00C52F4A" w:rsidRPr="00605EB6">
        <w:t>les héros abjects de nos cours d</w:t>
      </w:r>
      <w:r>
        <w:t>’</w:t>
      </w:r>
      <w:r w:rsidR="00C52F4A" w:rsidRPr="00605EB6">
        <w:t>assises</w:t>
      </w:r>
      <w:r>
        <w:t>.</w:t>
      </w:r>
    </w:p>
    <w:p w14:paraId="0431E27E" w14:textId="77777777" w:rsidR="00C474C1" w:rsidRDefault="00C474C1" w:rsidP="00C52F4A">
      <w:r>
        <w:t>» </w:t>
      </w:r>
      <w:r w:rsidR="00C52F4A" w:rsidRPr="00605EB6">
        <w:t>Eh bien</w:t>
      </w:r>
      <w:r>
        <w:t xml:space="preserve"> ! </w:t>
      </w:r>
      <w:r w:rsidR="00C52F4A" w:rsidRPr="00605EB6">
        <w:t>ce que je voudrais</w:t>
      </w:r>
      <w:r>
        <w:t xml:space="preserve">, </w:t>
      </w:r>
      <w:r w:rsidR="00C52F4A" w:rsidRPr="00605EB6">
        <w:t>c</w:t>
      </w:r>
      <w:r>
        <w:t>’</w:t>
      </w:r>
      <w:r w:rsidR="00C52F4A" w:rsidRPr="00605EB6">
        <w:t>est une bonne loi qui</w:t>
      </w:r>
      <w:r>
        <w:t xml:space="preserve">, </w:t>
      </w:r>
      <w:r w:rsidR="00C52F4A" w:rsidRPr="00605EB6">
        <w:t>sévèrement appliquée</w:t>
      </w:r>
      <w:r>
        <w:t xml:space="preserve">, </w:t>
      </w:r>
      <w:r w:rsidR="00C52F4A" w:rsidRPr="00605EB6">
        <w:t>purgerait Paris et nos grands centres de ces ignobles coquins</w:t>
      </w:r>
      <w:r>
        <w:t xml:space="preserve">. </w:t>
      </w:r>
      <w:r w:rsidR="00C52F4A" w:rsidRPr="00605EB6">
        <w:t>Depuis longtemps on nous la promet</w:t>
      </w:r>
      <w:r>
        <w:t xml:space="preserve"> ; </w:t>
      </w:r>
      <w:r w:rsidR="00C52F4A" w:rsidRPr="00605EB6">
        <w:t>je l</w:t>
      </w:r>
      <w:r>
        <w:t>’</w:t>
      </w:r>
      <w:r w:rsidR="00C52F4A" w:rsidRPr="00605EB6">
        <w:t>attends toujours</w:t>
      </w:r>
      <w:r>
        <w:t>.</w:t>
      </w:r>
    </w:p>
    <w:p w14:paraId="61F72454" w14:textId="77777777" w:rsidR="00C474C1" w:rsidRDefault="00C474C1" w:rsidP="00C52F4A">
      <w:r>
        <w:t>» </w:t>
      </w:r>
      <w:r w:rsidR="00C52F4A" w:rsidRPr="00605EB6">
        <w:t>Mais je cause</w:t>
      </w:r>
      <w:r>
        <w:t xml:space="preserve">, </w:t>
      </w:r>
      <w:r w:rsidR="00C52F4A" w:rsidRPr="00605EB6">
        <w:t>monsieur</w:t>
      </w:r>
      <w:r>
        <w:t xml:space="preserve">, </w:t>
      </w:r>
      <w:r w:rsidR="00C52F4A" w:rsidRPr="00605EB6">
        <w:t>et je ne vous ai pas demandé encore à quoi je dois l</w:t>
      </w:r>
      <w:r>
        <w:t>’</w:t>
      </w:r>
      <w:r w:rsidR="00C52F4A" w:rsidRPr="00605EB6">
        <w:t>honneur de votre visite</w:t>
      </w:r>
      <w:r>
        <w:t xml:space="preserve">. </w:t>
      </w:r>
      <w:r w:rsidR="00C52F4A" w:rsidRPr="00605EB6">
        <w:t>Depuis notre dernière entrevue</w:t>
      </w:r>
      <w:r>
        <w:t xml:space="preserve">, </w:t>
      </w:r>
      <w:r w:rsidR="00C52F4A" w:rsidRPr="00605EB6">
        <w:t>avez-vous été plus heureux dans vos recherches</w:t>
      </w:r>
      <w:r>
        <w:t> ?</w:t>
      </w:r>
    </w:p>
    <w:p w14:paraId="766C4AAB" w14:textId="1773C607" w:rsidR="00C474C1" w:rsidRDefault="0094609C" w:rsidP="00C52F4A">
      <w:r>
        <w:t>— </w:t>
      </w:r>
      <w:r w:rsidR="00C52F4A" w:rsidRPr="00605EB6">
        <w:t>Hélas</w:t>
      </w:r>
      <w:r w:rsidR="00C474C1">
        <w:t xml:space="preserve"> ! </w:t>
      </w:r>
      <w:r w:rsidR="00C52F4A" w:rsidRPr="00605EB6">
        <w:t>non</w:t>
      </w:r>
      <w:r w:rsidR="00C474C1">
        <w:t xml:space="preserve">, </w:t>
      </w:r>
      <w:r w:rsidR="00C52F4A" w:rsidRPr="00605EB6">
        <w:t xml:space="preserve">soupira </w:t>
      </w:r>
      <w:r w:rsidR="00C474C1">
        <w:t>M. </w:t>
      </w:r>
      <w:r w:rsidR="00C52F4A" w:rsidRPr="00605EB6">
        <w:t>Lagarde</w:t>
      </w:r>
      <w:r w:rsidR="00C474C1">
        <w:t>.</w:t>
      </w:r>
    </w:p>
    <w:p w14:paraId="553C367C" w14:textId="18025795" w:rsidR="00C474C1" w:rsidRDefault="0094609C" w:rsidP="00C52F4A">
      <w:r>
        <w:t>— </w:t>
      </w:r>
      <w:r w:rsidR="00C52F4A" w:rsidRPr="00605EB6">
        <w:t>Toujours pas le moindre indice qui puisse vous mettre sur la trace de la personne que vous désirez retrouver</w:t>
      </w:r>
      <w:r w:rsidR="00C474C1">
        <w:t> ?</w:t>
      </w:r>
    </w:p>
    <w:p w14:paraId="4C37396F" w14:textId="2B6E12A4" w:rsidR="00C474C1" w:rsidRDefault="0094609C" w:rsidP="00C52F4A">
      <w:r>
        <w:t>— </w:t>
      </w:r>
      <w:r w:rsidR="00C52F4A" w:rsidRPr="00605EB6">
        <w:t>Vous savez ce que j</w:t>
      </w:r>
      <w:r w:rsidR="00C474C1">
        <w:t>’</w:t>
      </w:r>
      <w:r w:rsidR="00C52F4A" w:rsidRPr="00605EB6">
        <w:t>ai fait</w:t>
      </w:r>
      <w:r w:rsidR="00C474C1">
        <w:t>.</w:t>
      </w:r>
    </w:p>
    <w:p w14:paraId="7B56C1C3" w14:textId="4CD0E120" w:rsidR="00C474C1" w:rsidRDefault="0094609C" w:rsidP="00C52F4A">
      <w:r>
        <w:t>— </w:t>
      </w:r>
      <w:r w:rsidR="00C52F4A" w:rsidRPr="00605EB6">
        <w:t>Et tout cela inutilement</w:t>
      </w:r>
      <w:r w:rsidR="00C474C1">
        <w:t xml:space="preserve">. </w:t>
      </w:r>
      <w:r w:rsidR="00C52F4A" w:rsidRPr="00605EB6">
        <w:t>C</w:t>
      </w:r>
      <w:r w:rsidR="00C474C1">
        <w:t>’</w:t>
      </w:r>
      <w:r w:rsidR="00C52F4A" w:rsidRPr="00605EB6">
        <w:t>est désespérant</w:t>
      </w:r>
      <w:r w:rsidR="00C474C1">
        <w:t>.</w:t>
      </w:r>
    </w:p>
    <w:p w14:paraId="1FB23E8A" w14:textId="753A145B" w:rsidR="00C474C1" w:rsidRDefault="0094609C" w:rsidP="00C52F4A">
      <w:r>
        <w:t>— </w:t>
      </w:r>
      <w:r w:rsidR="00C52F4A" w:rsidRPr="00605EB6">
        <w:t>Oui</w:t>
      </w:r>
      <w:r w:rsidR="00C474C1">
        <w:t xml:space="preserve">, </w:t>
      </w:r>
      <w:r w:rsidR="00C52F4A" w:rsidRPr="00605EB6">
        <w:t>désespérant</w:t>
      </w:r>
      <w:r w:rsidR="00C474C1">
        <w:t xml:space="preserve">, </w:t>
      </w:r>
      <w:r w:rsidR="00C52F4A" w:rsidRPr="00605EB6">
        <w:t xml:space="preserve">répéta </w:t>
      </w:r>
      <w:r w:rsidR="00C474C1">
        <w:t>M. </w:t>
      </w:r>
      <w:r w:rsidR="00C52F4A" w:rsidRPr="00605EB6">
        <w:t>Lagarde comme un écho</w:t>
      </w:r>
      <w:r w:rsidR="00C474C1">
        <w:t>.</w:t>
      </w:r>
    </w:p>
    <w:p w14:paraId="2A1D9DEB" w14:textId="3CD883BE" w:rsidR="00C474C1" w:rsidRDefault="0094609C" w:rsidP="00C52F4A">
      <w:r>
        <w:t>— </w:t>
      </w:r>
      <w:r w:rsidR="00C52F4A" w:rsidRPr="00605EB6">
        <w:t>Je n</w:t>
      </w:r>
      <w:r w:rsidR="00C474C1">
        <w:t>’</w:t>
      </w:r>
      <w:r w:rsidR="00C52F4A" w:rsidRPr="00605EB6">
        <w:t>ai pas besoin de vous rappeler</w:t>
      </w:r>
      <w:r w:rsidR="00C474C1">
        <w:t xml:space="preserve">, </w:t>
      </w:r>
      <w:r w:rsidR="00C52F4A" w:rsidRPr="00605EB6">
        <w:t>monsieur</w:t>
      </w:r>
      <w:r w:rsidR="00C474C1">
        <w:t xml:space="preserve">, </w:t>
      </w:r>
      <w:r w:rsidR="00C52F4A" w:rsidRPr="00605EB6">
        <w:t>que</w:t>
      </w:r>
      <w:r w:rsidR="00C474C1">
        <w:t xml:space="preserve">, </w:t>
      </w:r>
      <w:r w:rsidR="00C52F4A" w:rsidRPr="00605EB6">
        <w:t>comme par le passé</w:t>
      </w:r>
      <w:r w:rsidR="00C474C1">
        <w:t xml:space="preserve">, </w:t>
      </w:r>
      <w:r w:rsidR="00C52F4A" w:rsidRPr="00605EB6">
        <w:t>je suis toujours prêt à vous servir</w:t>
      </w:r>
      <w:r w:rsidR="00C474C1">
        <w:t>.</w:t>
      </w:r>
    </w:p>
    <w:p w14:paraId="2E90C2EC" w14:textId="00802E2E" w:rsidR="00C474C1" w:rsidRDefault="0094609C" w:rsidP="00C52F4A">
      <w:r>
        <w:lastRenderedPageBreak/>
        <w:t>— </w:t>
      </w:r>
      <w:r w:rsidR="00C52F4A" w:rsidRPr="00605EB6">
        <w:t>Je vous en remercie sincèrement</w:t>
      </w:r>
      <w:r w:rsidR="00C474C1">
        <w:t xml:space="preserve"> ; </w:t>
      </w:r>
      <w:r w:rsidR="00C52F4A" w:rsidRPr="00605EB6">
        <w:t xml:space="preserve">mais je ne veux plus abuser de votre bon </w:t>
      </w:r>
      <w:r w:rsidR="0071597F" w:rsidRPr="00605EB6">
        <w:t>vouloir</w:t>
      </w:r>
      <w:r w:rsidR="00C474C1">
        <w:t xml:space="preserve"> : </w:t>
      </w:r>
      <w:r w:rsidR="00C52F4A" w:rsidRPr="00605EB6">
        <w:t>je continuerai seul mes recherches</w:t>
      </w:r>
      <w:r w:rsidR="00C474C1">
        <w:t xml:space="preserve">, </w:t>
      </w:r>
      <w:r w:rsidR="00C52F4A" w:rsidRPr="00605EB6">
        <w:t>avec l</w:t>
      </w:r>
      <w:r w:rsidR="00C474C1">
        <w:t>’</w:t>
      </w:r>
      <w:r w:rsidR="00C52F4A" w:rsidRPr="00605EB6">
        <w:t>aide de Dieu</w:t>
      </w:r>
      <w:r w:rsidR="00C474C1">
        <w:t>.</w:t>
      </w:r>
    </w:p>
    <w:p w14:paraId="4CD372B1" w14:textId="135A2E73" w:rsidR="00C474C1" w:rsidRDefault="0094609C" w:rsidP="00C52F4A">
      <w:r>
        <w:t>— </w:t>
      </w:r>
      <w:r w:rsidR="00C52F4A" w:rsidRPr="00605EB6">
        <w:t>Alors</w:t>
      </w:r>
      <w:r w:rsidR="00C474C1">
        <w:t xml:space="preserve">, </w:t>
      </w:r>
      <w:r w:rsidR="00C52F4A" w:rsidRPr="00605EB6">
        <w:t>monsieur</w:t>
      </w:r>
      <w:r w:rsidR="00C474C1">
        <w:t xml:space="preserve">, </w:t>
      </w:r>
      <w:r w:rsidR="00C52F4A" w:rsidRPr="00605EB6">
        <w:t>votre visite a une autre cause</w:t>
      </w:r>
      <w:r w:rsidR="00C474C1">
        <w:t> ?</w:t>
      </w:r>
    </w:p>
    <w:p w14:paraId="4C168C85" w14:textId="00090B36" w:rsidR="00C474C1" w:rsidRDefault="0094609C" w:rsidP="00C52F4A">
      <w:r>
        <w:t>— </w:t>
      </w:r>
      <w:r w:rsidR="00C52F4A" w:rsidRPr="00605EB6">
        <w:t>Oui</w:t>
      </w:r>
      <w:r w:rsidR="00C474C1">
        <w:t xml:space="preserve">, </w:t>
      </w:r>
      <w:r w:rsidR="00C52F4A" w:rsidRPr="00605EB6">
        <w:t>monsieur Claude</w:t>
      </w:r>
      <w:r w:rsidR="00C474C1">
        <w:t xml:space="preserve"> ; </w:t>
      </w:r>
      <w:r w:rsidR="00C52F4A" w:rsidRPr="00605EB6">
        <w:t>une fois encore je m</w:t>
      </w:r>
      <w:r w:rsidR="00C474C1">
        <w:t>’</w:t>
      </w:r>
      <w:r w:rsidR="00C52F4A" w:rsidRPr="00605EB6">
        <w:t>adresse à votre extrême obligeance</w:t>
      </w:r>
      <w:r w:rsidR="00C474C1">
        <w:t>.</w:t>
      </w:r>
    </w:p>
    <w:p w14:paraId="2B1D1FCF" w14:textId="6DF94EEB" w:rsidR="00C474C1" w:rsidRDefault="0094609C" w:rsidP="00C52F4A">
      <w:r>
        <w:t>— </w:t>
      </w:r>
      <w:r w:rsidR="00C52F4A" w:rsidRPr="00605EB6">
        <w:t>De quoi s</w:t>
      </w:r>
      <w:r w:rsidR="00C474C1">
        <w:t>’</w:t>
      </w:r>
      <w:r w:rsidR="00C52F4A" w:rsidRPr="00605EB6">
        <w:t>agit-il</w:t>
      </w:r>
      <w:r w:rsidR="00C474C1">
        <w:t> ?</w:t>
      </w:r>
    </w:p>
    <w:p w14:paraId="74075746" w14:textId="3D4D5057" w:rsidR="00C474C1" w:rsidRDefault="0094609C" w:rsidP="00C52F4A">
      <w:r>
        <w:t>— </w:t>
      </w:r>
      <w:r w:rsidR="00C52F4A" w:rsidRPr="00E00A1D">
        <w:t>Je viens vous prier de vouloir bien me donner</w:t>
      </w:r>
      <w:r w:rsidR="00C474C1">
        <w:t xml:space="preserve">, </w:t>
      </w:r>
      <w:r w:rsidR="00C52F4A" w:rsidRPr="00E00A1D">
        <w:t>si cela vous est possible</w:t>
      </w:r>
      <w:r w:rsidR="00C474C1">
        <w:t xml:space="preserve">, </w:t>
      </w:r>
      <w:r w:rsidR="00C52F4A" w:rsidRPr="00E00A1D">
        <w:t>des renseignements sur la vie et les actions d</w:t>
      </w:r>
      <w:r w:rsidR="00C474C1">
        <w:t>’</w:t>
      </w:r>
      <w:r w:rsidR="00C52F4A" w:rsidRPr="00E00A1D">
        <w:t>un personnage qui</w:t>
      </w:r>
      <w:r w:rsidR="00C474C1">
        <w:t xml:space="preserve">, </w:t>
      </w:r>
      <w:r w:rsidR="00C52F4A" w:rsidRPr="00E00A1D">
        <w:t>tout me le fait supposer</w:t>
      </w:r>
      <w:r w:rsidR="00C474C1">
        <w:t xml:space="preserve">, </w:t>
      </w:r>
      <w:r w:rsidR="00C52F4A" w:rsidRPr="00E00A1D">
        <w:t>n</w:t>
      </w:r>
      <w:r w:rsidR="00C474C1">
        <w:t>’</w:t>
      </w:r>
      <w:r w:rsidR="00C52F4A" w:rsidRPr="00E00A1D">
        <w:t>existe plus aujourd</w:t>
      </w:r>
      <w:r w:rsidR="00C474C1">
        <w:t>’</w:t>
      </w:r>
      <w:r w:rsidR="00C52F4A" w:rsidRPr="00E00A1D">
        <w:t>hui</w:t>
      </w:r>
      <w:r w:rsidR="00C474C1">
        <w:t>.</w:t>
      </w:r>
    </w:p>
    <w:p w14:paraId="5A6B30EE" w14:textId="2F0FA434" w:rsidR="00C474C1" w:rsidRDefault="0094609C" w:rsidP="00C52F4A">
      <w:r>
        <w:t>— </w:t>
      </w:r>
      <w:r w:rsidR="00C52F4A" w:rsidRPr="00605EB6">
        <w:t>Alors vous pensez qu</w:t>
      </w:r>
      <w:r w:rsidR="00C474C1">
        <w:t>’</w:t>
      </w:r>
      <w:r w:rsidR="00C52F4A" w:rsidRPr="00605EB6">
        <w:t>il existe à la préfecture un dossier concernant le personnage en question</w:t>
      </w:r>
      <w:r w:rsidR="00C474C1">
        <w:t> ?</w:t>
      </w:r>
    </w:p>
    <w:p w14:paraId="200E5DF7" w14:textId="59AA7A27" w:rsidR="00C474C1" w:rsidRDefault="0094609C" w:rsidP="00C52F4A">
      <w:r>
        <w:t>— </w:t>
      </w:r>
      <w:r w:rsidR="00C52F4A" w:rsidRPr="00605EB6">
        <w:t>Je le pense</w:t>
      </w:r>
      <w:r w:rsidR="00C474C1">
        <w:t xml:space="preserve">, </w:t>
      </w:r>
      <w:r w:rsidR="00C52F4A" w:rsidRPr="00605EB6">
        <w:t>sans en être certain</w:t>
      </w:r>
      <w:r w:rsidR="00C474C1">
        <w:t xml:space="preserve">, </w:t>
      </w:r>
      <w:r w:rsidR="00C52F4A" w:rsidRPr="00605EB6">
        <w:t>toutefois</w:t>
      </w:r>
      <w:r w:rsidR="00C474C1">
        <w:t>.</w:t>
      </w:r>
    </w:p>
    <w:p w14:paraId="09A53BBE" w14:textId="02155C8C" w:rsidR="00C474C1" w:rsidRDefault="0094609C" w:rsidP="00C52F4A">
      <w:r>
        <w:t>— </w:t>
      </w:r>
      <w:r w:rsidR="00C52F4A" w:rsidRPr="00605EB6">
        <w:t>Nous serons vite édifiés à ce sujet</w:t>
      </w:r>
      <w:r w:rsidR="00C474C1">
        <w:t xml:space="preserve">. </w:t>
      </w:r>
      <w:r w:rsidR="00C52F4A" w:rsidRPr="00605EB6">
        <w:t>Quel est le nom de l</w:t>
      </w:r>
      <w:r w:rsidR="00C474C1">
        <w:t>’</w:t>
      </w:r>
      <w:r w:rsidR="00C52F4A" w:rsidRPr="00605EB6">
        <w:t>individu</w:t>
      </w:r>
      <w:r w:rsidR="00C474C1">
        <w:t> ?</w:t>
      </w:r>
    </w:p>
    <w:p w14:paraId="2C6E1213" w14:textId="00E9B1C9" w:rsidR="00C474C1" w:rsidRDefault="0094609C" w:rsidP="00C52F4A">
      <w:r>
        <w:t>— </w:t>
      </w:r>
      <w:r w:rsidR="00C52F4A" w:rsidRPr="00605EB6">
        <w:t>Blaireau</w:t>
      </w:r>
      <w:r w:rsidR="00C474C1">
        <w:t>.</w:t>
      </w:r>
    </w:p>
    <w:p w14:paraId="56F3C2B9" w14:textId="20C6BA90" w:rsidR="00C474C1" w:rsidRDefault="0094609C" w:rsidP="00C52F4A">
      <w:r>
        <w:t>— </w:t>
      </w:r>
      <w:r w:rsidR="00C52F4A" w:rsidRPr="00605EB6">
        <w:t>Oh</w:t>
      </w:r>
      <w:r w:rsidR="00C474C1">
        <w:t xml:space="preserve"> ! </w:t>
      </w:r>
      <w:r w:rsidR="00C52F4A" w:rsidRPr="00605EB6">
        <w:t>Blaireau</w:t>
      </w:r>
      <w:r w:rsidR="00C474C1">
        <w:t xml:space="preserve"> ! </w:t>
      </w:r>
      <w:r w:rsidR="00C52F4A" w:rsidRPr="00605EB6">
        <w:t xml:space="preserve">exclama </w:t>
      </w:r>
      <w:r w:rsidR="00C474C1">
        <w:t>M. </w:t>
      </w:r>
      <w:r w:rsidR="00C52F4A" w:rsidRPr="00605EB6">
        <w:t>Claude</w:t>
      </w:r>
      <w:r w:rsidR="00C474C1">
        <w:t xml:space="preserve">, </w:t>
      </w:r>
      <w:r w:rsidR="00C52F4A" w:rsidRPr="00605EB6">
        <w:t>un bandit célèbre</w:t>
      </w:r>
      <w:r w:rsidR="00C474C1">
        <w:t xml:space="preserve"> ! </w:t>
      </w:r>
      <w:r w:rsidR="00C52F4A" w:rsidRPr="00605EB6">
        <w:t>un Cartouche moderne</w:t>
      </w:r>
      <w:r w:rsidR="00C474C1">
        <w:t xml:space="preserve"> ! </w:t>
      </w:r>
      <w:r w:rsidR="00C52F4A" w:rsidRPr="00605EB6">
        <w:t>Blaireau était un homme de génie</w:t>
      </w:r>
      <w:r w:rsidR="00C474C1">
        <w:t xml:space="preserve">. </w:t>
      </w:r>
      <w:r w:rsidR="00C52F4A" w:rsidRPr="00605EB6">
        <w:t>L</w:t>
      </w:r>
      <w:r w:rsidR="00C474C1">
        <w:t>’</w:t>
      </w:r>
      <w:r w:rsidR="00C52F4A" w:rsidRPr="00605EB6">
        <w:t>esprit du mal était incarné en lui</w:t>
      </w:r>
      <w:r w:rsidR="00C474C1">
        <w:t xml:space="preserve">. </w:t>
      </w:r>
      <w:r w:rsidR="00C52F4A" w:rsidRPr="00605EB6">
        <w:t>Si cet homme eût marché sur une autre voie</w:t>
      </w:r>
      <w:r w:rsidR="00C474C1">
        <w:t xml:space="preserve">, </w:t>
      </w:r>
      <w:r w:rsidR="00C52F4A" w:rsidRPr="00605EB6">
        <w:t>il aurait fait de grandes et belles choses</w:t>
      </w:r>
      <w:r w:rsidR="00C474C1">
        <w:t xml:space="preserve">. </w:t>
      </w:r>
      <w:r w:rsidR="00C52F4A" w:rsidRPr="00605EB6">
        <w:t>Poussé par la cupidité</w:t>
      </w:r>
      <w:r w:rsidR="00C474C1">
        <w:t xml:space="preserve">, </w:t>
      </w:r>
      <w:r w:rsidR="00C52F4A" w:rsidRPr="00605EB6">
        <w:t>sa soif de richesse</w:t>
      </w:r>
      <w:r w:rsidR="00C474C1">
        <w:t xml:space="preserve">, </w:t>
      </w:r>
      <w:r w:rsidR="00C52F4A" w:rsidRPr="00605EB6">
        <w:t>il n</w:t>
      </w:r>
      <w:r w:rsidR="00C474C1">
        <w:t>’</w:t>
      </w:r>
      <w:r w:rsidR="00C52F4A" w:rsidRPr="00605EB6">
        <w:t>a été qu</w:t>
      </w:r>
      <w:r w:rsidR="00C474C1">
        <w:t>’</w:t>
      </w:r>
      <w:r w:rsidR="00C52F4A" w:rsidRPr="00605EB6">
        <w:t>un grand scélérat</w:t>
      </w:r>
      <w:r w:rsidR="00C474C1">
        <w:t>.</w:t>
      </w:r>
    </w:p>
    <w:p w14:paraId="781BB873" w14:textId="4B21C6D6" w:rsidR="00C474C1" w:rsidRDefault="0094609C" w:rsidP="00C52F4A">
      <w:r>
        <w:t>— </w:t>
      </w:r>
      <w:r w:rsidR="00C52F4A" w:rsidRPr="00605EB6">
        <w:t>Ainsi il n</w:t>
      </w:r>
      <w:r w:rsidR="00C474C1">
        <w:t>’</w:t>
      </w:r>
      <w:r w:rsidR="00C52F4A" w:rsidRPr="00605EB6">
        <w:t>existe plus</w:t>
      </w:r>
      <w:r w:rsidR="00C474C1">
        <w:t> ?</w:t>
      </w:r>
    </w:p>
    <w:p w14:paraId="7F856AC0" w14:textId="4DAB4EF3" w:rsidR="00C474C1" w:rsidRDefault="0094609C" w:rsidP="00C52F4A">
      <w:r>
        <w:t>— </w:t>
      </w:r>
      <w:r w:rsidR="00C52F4A" w:rsidRPr="00605EB6">
        <w:t>Depuis longtemps</w:t>
      </w:r>
      <w:r w:rsidR="00C474C1">
        <w:t xml:space="preserve">. </w:t>
      </w:r>
      <w:r w:rsidR="00C52F4A" w:rsidRPr="00605EB6">
        <w:t>C</w:t>
      </w:r>
      <w:r w:rsidR="00C474C1">
        <w:t>’</w:t>
      </w:r>
      <w:r w:rsidR="00C52F4A" w:rsidRPr="00605EB6">
        <w:t>est moi-même</w:t>
      </w:r>
      <w:r w:rsidR="00C474C1">
        <w:t xml:space="preserve">, </w:t>
      </w:r>
      <w:r w:rsidR="00C52F4A" w:rsidRPr="00605EB6">
        <w:t>après sa mort</w:t>
      </w:r>
      <w:r w:rsidR="00C474C1">
        <w:t xml:space="preserve">, </w:t>
      </w:r>
      <w:r w:rsidR="00C52F4A" w:rsidRPr="00605EB6">
        <w:t>son suicide</w:t>
      </w:r>
      <w:r w:rsidR="00C474C1">
        <w:t xml:space="preserve">, </w:t>
      </w:r>
      <w:r w:rsidR="00C52F4A" w:rsidRPr="00605EB6">
        <w:t>car il s</w:t>
      </w:r>
      <w:r w:rsidR="00C474C1">
        <w:t>’</w:t>
      </w:r>
      <w:r w:rsidR="00C52F4A" w:rsidRPr="00605EB6">
        <w:t>est fait justice lui-même</w:t>
      </w:r>
      <w:r w:rsidR="00C474C1">
        <w:t xml:space="preserve">, </w:t>
      </w:r>
      <w:r w:rsidR="00C52F4A" w:rsidRPr="00605EB6">
        <w:t xml:space="preserve">qui ai enlevé tous </w:t>
      </w:r>
      <w:r w:rsidR="00C52F4A" w:rsidRPr="00605EB6">
        <w:lastRenderedPageBreak/>
        <w:t>les papiers trouvés dans son appartement</w:t>
      </w:r>
      <w:r w:rsidR="00C474C1">
        <w:t xml:space="preserve">, </w:t>
      </w:r>
      <w:r w:rsidR="00C52F4A" w:rsidRPr="00605EB6">
        <w:t>rue du Roi-de-Sicile</w:t>
      </w:r>
      <w:r w:rsidR="00C474C1">
        <w:t>.</w:t>
      </w:r>
    </w:p>
    <w:p w14:paraId="61A6CD13" w14:textId="77777777" w:rsidR="00C474C1" w:rsidRDefault="00C474C1" w:rsidP="00C52F4A">
      <w:r>
        <w:t>» </w:t>
      </w:r>
      <w:r w:rsidR="00C52F4A" w:rsidRPr="00605EB6">
        <w:t>J</w:t>
      </w:r>
      <w:r>
        <w:t>’</w:t>
      </w:r>
      <w:r w:rsidR="00C52F4A" w:rsidRPr="00605EB6">
        <w:t>ai été chargé également de l</w:t>
      </w:r>
      <w:r>
        <w:t>’</w:t>
      </w:r>
      <w:r w:rsidR="00C52F4A" w:rsidRPr="00605EB6">
        <w:t>enquête qui a fait découvrir les crimes commis par cet audacieux et sinistre personnage</w:t>
      </w:r>
      <w:r>
        <w:t>.</w:t>
      </w:r>
    </w:p>
    <w:p w14:paraId="08C407C2" w14:textId="337ACA4C" w:rsidR="00C474C1" w:rsidRDefault="00C474C1" w:rsidP="00C52F4A">
      <w:r>
        <w:t>M. </w:t>
      </w:r>
      <w:r w:rsidR="00C52F4A" w:rsidRPr="00605EB6">
        <w:t>Lagarde ébaucha un pâle sourire</w:t>
      </w:r>
      <w:r>
        <w:t>.</w:t>
      </w:r>
    </w:p>
    <w:p w14:paraId="02DB395B" w14:textId="72534080" w:rsidR="00C474C1" w:rsidRDefault="0094609C" w:rsidP="00C52F4A">
      <w:r>
        <w:t>— </w:t>
      </w:r>
      <w:r w:rsidR="00C52F4A" w:rsidRPr="00605EB6">
        <w:t>Croyez-vous avoir tout découvert</w:t>
      </w:r>
      <w:r w:rsidR="00C474C1">
        <w:t xml:space="preserve"> ? </w:t>
      </w:r>
      <w:r w:rsidR="00C52F4A" w:rsidRPr="00605EB6">
        <w:t>demanda-t-il</w:t>
      </w:r>
      <w:r w:rsidR="00C474C1">
        <w:t>.</w:t>
      </w:r>
    </w:p>
    <w:p w14:paraId="7C23E780" w14:textId="3216B182" w:rsidR="00C474C1" w:rsidRDefault="0094609C" w:rsidP="00C52F4A">
      <w:r>
        <w:t>— </w:t>
      </w:r>
      <w:r w:rsidR="00C52F4A" w:rsidRPr="00605EB6">
        <w:t>Non</w:t>
      </w:r>
      <w:r w:rsidR="00C474C1">
        <w:t xml:space="preserve">, </w:t>
      </w:r>
      <w:r w:rsidR="00C52F4A" w:rsidRPr="00605EB6">
        <w:t>certes</w:t>
      </w:r>
      <w:r w:rsidR="00C474C1">
        <w:t xml:space="preserve">. </w:t>
      </w:r>
      <w:r w:rsidR="00C52F4A" w:rsidRPr="00605EB6">
        <w:t>Blaireau était extrêmement prudent</w:t>
      </w:r>
      <w:r w:rsidR="00C474C1">
        <w:t xml:space="preserve">. </w:t>
      </w:r>
      <w:r w:rsidR="00C52F4A" w:rsidRPr="00605EB6">
        <w:t>Ainsi</w:t>
      </w:r>
      <w:r w:rsidR="00C474C1">
        <w:t xml:space="preserve">, </w:t>
      </w:r>
      <w:r w:rsidR="00C52F4A" w:rsidRPr="00605EB6">
        <w:t>on n</w:t>
      </w:r>
      <w:r w:rsidR="00C474C1">
        <w:t>’</w:t>
      </w:r>
      <w:r w:rsidR="00C52F4A" w:rsidRPr="00605EB6">
        <w:t>a rien trouvé dans ses papiers qui fût de nature à l</w:t>
      </w:r>
      <w:r w:rsidR="00C474C1">
        <w:t>’</w:t>
      </w:r>
      <w:r w:rsidR="00C52F4A" w:rsidRPr="00605EB6">
        <w:t>accuser</w:t>
      </w:r>
      <w:r w:rsidR="00C474C1">
        <w:t xml:space="preserve">, </w:t>
      </w:r>
      <w:r w:rsidR="00C52F4A" w:rsidRPr="00605EB6">
        <w:t>à révéler ses crimes ou à compromettre ceux à qui il faisait payer ses services</w:t>
      </w:r>
      <w:r w:rsidR="00C474C1">
        <w:t xml:space="preserve">. </w:t>
      </w:r>
      <w:r w:rsidR="00C52F4A" w:rsidRPr="00605EB6">
        <w:t>Il est certain qu</w:t>
      </w:r>
      <w:r w:rsidR="00C474C1">
        <w:t>’</w:t>
      </w:r>
      <w:r w:rsidR="00C52F4A" w:rsidRPr="00605EB6">
        <w:t>il ne conservait chez lui aucun document de ce genre</w:t>
      </w:r>
      <w:r w:rsidR="00C474C1">
        <w:t xml:space="preserve">. </w:t>
      </w:r>
      <w:r w:rsidR="00C52F4A" w:rsidRPr="00605EB6">
        <w:t>Chaque fois qu</w:t>
      </w:r>
      <w:r w:rsidR="00C474C1">
        <w:t>’</w:t>
      </w:r>
      <w:r w:rsidR="00C52F4A" w:rsidRPr="00605EB6">
        <w:t>une lettre</w:t>
      </w:r>
      <w:r w:rsidR="00C474C1">
        <w:t xml:space="preserve">, </w:t>
      </w:r>
      <w:r w:rsidR="00C52F4A" w:rsidRPr="00605EB6">
        <w:t>une pièce écrite</w:t>
      </w:r>
      <w:r w:rsidR="00C474C1">
        <w:t xml:space="preserve">, </w:t>
      </w:r>
      <w:r w:rsidR="00C52F4A" w:rsidRPr="00605EB6">
        <w:t>un papier quelconque lui paraissait dangereux pour sa sécurité</w:t>
      </w:r>
      <w:r w:rsidR="00C474C1">
        <w:t xml:space="preserve">, </w:t>
      </w:r>
      <w:r w:rsidR="00C52F4A" w:rsidRPr="00605EB6">
        <w:t>celle de ses agents et des personnes qu</w:t>
      </w:r>
      <w:r w:rsidR="00F059F9">
        <w:t>’</w:t>
      </w:r>
      <w:r w:rsidR="00C52F4A" w:rsidRPr="00605EB6">
        <w:t>il</w:t>
      </w:r>
      <w:r w:rsidR="00F059F9">
        <w:t xml:space="preserve"> </w:t>
      </w:r>
      <w:r w:rsidR="00C52F4A" w:rsidRPr="00605EB6">
        <w:t>employait</w:t>
      </w:r>
      <w:r w:rsidR="00C474C1">
        <w:t xml:space="preserve">, </w:t>
      </w:r>
      <w:r w:rsidR="00C52F4A" w:rsidRPr="00605EB6">
        <w:t>il les détruisait</w:t>
      </w:r>
      <w:r w:rsidR="00C474C1">
        <w:t>.</w:t>
      </w:r>
    </w:p>
    <w:p w14:paraId="0C9F0037" w14:textId="77777777" w:rsidR="00C474C1" w:rsidRDefault="00C474C1" w:rsidP="00C52F4A">
      <w:r>
        <w:t>» </w:t>
      </w:r>
      <w:r w:rsidR="00C52F4A" w:rsidRPr="00605EB6">
        <w:t>Ce n</w:t>
      </w:r>
      <w:r>
        <w:t>’</w:t>
      </w:r>
      <w:r w:rsidR="00C52F4A" w:rsidRPr="00605EB6">
        <w:t>est qu</w:t>
      </w:r>
      <w:r>
        <w:t>’</w:t>
      </w:r>
      <w:r w:rsidR="00C52F4A" w:rsidRPr="00605EB6">
        <w:t>avec le temps et aidé par le hasard</w:t>
      </w:r>
      <w:r>
        <w:t xml:space="preserve">, </w:t>
      </w:r>
      <w:r w:rsidR="00C52F4A" w:rsidRPr="00605EB6">
        <w:t>qui livre tant de secrets</w:t>
      </w:r>
      <w:r>
        <w:t xml:space="preserve">, </w:t>
      </w:r>
      <w:r w:rsidR="00C52F4A" w:rsidRPr="00605EB6">
        <w:t>que nous sommes parvenus à savoir un peu quelle avait été l</w:t>
      </w:r>
      <w:r>
        <w:t>’</w:t>
      </w:r>
      <w:r w:rsidR="00C52F4A" w:rsidRPr="00605EB6">
        <w:t>existence de Blaireau et à composer son dossier</w:t>
      </w:r>
      <w:r>
        <w:t xml:space="preserve">, </w:t>
      </w:r>
      <w:r w:rsidR="00C52F4A" w:rsidRPr="00605EB6">
        <w:t>qui n</w:t>
      </w:r>
      <w:r>
        <w:t>’</w:t>
      </w:r>
      <w:r w:rsidR="00C52F4A" w:rsidRPr="00605EB6">
        <w:t>est pas de ceux qu</w:t>
      </w:r>
      <w:r>
        <w:t>’</w:t>
      </w:r>
      <w:r w:rsidR="00C52F4A" w:rsidRPr="00605EB6">
        <w:t>on conserve le moins précieusement dans les archives de la préfecture</w:t>
      </w:r>
      <w:r>
        <w:t>.</w:t>
      </w:r>
    </w:p>
    <w:p w14:paraId="584013B8" w14:textId="622A230A" w:rsidR="00C474C1" w:rsidRDefault="0094609C" w:rsidP="00C52F4A">
      <w:r>
        <w:t>— </w:t>
      </w:r>
      <w:r w:rsidR="00C52F4A" w:rsidRPr="00605EB6">
        <w:t>Enfin</w:t>
      </w:r>
      <w:r w:rsidR="00C474C1">
        <w:t xml:space="preserve">, </w:t>
      </w:r>
      <w:r w:rsidR="00C52F4A" w:rsidRPr="00605EB6">
        <w:t>ce dossier existe</w:t>
      </w:r>
      <w:r w:rsidR="00C474C1">
        <w:t> ?</w:t>
      </w:r>
    </w:p>
    <w:p w14:paraId="408CF738" w14:textId="61740A35" w:rsidR="00C474C1" w:rsidRDefault="0094609C" w:rsidP="00C52F4A">
      <w:r>
        <w:t>— </w:t>
      </w:r>
      <w:r w:rsidR="00C52F4A" w:rsidRPr="00605EB6">
        <w:t>Parfaitement</w:t>
      </w:r>
      <w:r w:rsidR="00C474C1">
        <w:t xml:space="preserve">. </w:t>
      </w:r>
      <w:r w:rsidR="00C52F4A" w:rsidRPr="00605EB6">
        <w:t>Je vais le faire apporter et nous l</w:t>
      </w:r>
      <w:r w:rsidR="00C474C1">
        <w:t>’</w:t>
      </w:r>
      <w:r w:rsidR="00C52F4A" w:rsidRPr="00605EB6">
        <w:t>examinerons ensemble</w:t>
      </w:r>
      <w:r w:rsidR="00C474C1">
        <w:t>.</w:t>
      </w:r>
    </w:p>
    <w:p w14:paraId="205F1066" w14:textId="551D2998" w:rsidR="00C474C1" w:rsidRDefault="00C474C1" w:rsidP="00C52F4A">
      <w:r>
        <w:t>M. </w:t>
      </w:r>
      <w:r w:rsidR="00C52F4A" w:rsidRPr="00605EB6">
        <w:t>Claude sonna son secrétaire</w:t>
      </w:r>
      <w:r>
        <w:t xml:space="preserve">, </w:t>
      </w:r>
      <w:r w:rsidR="00C52F4A" w:rsidRPr="00605EB6">
        <w:t>qui parut aussitôt</w:t>
      </w:r>
      <w:r>
        <w:t>.</w:t>
      </w:r>
    </w:p>
    <w:p w14:paraId="27BC7156" w14:textId="2EED2FFE" w:rsidR="00C474C1" w:rsidRDefault="0094609C" w:rsidP="00C52F4A">
      <w:r>
        <w:t>— </w:t>
      </w:r>
      <w:r w:rsidR="00C52F4A" w:rsidRPr="00605EB6">
        <w:t>Veuillez</w:t>
      </w:r>
      <w:r w:rsidR="00C474C1">
        <w:t xml:space="preserve">, </w:t>
      </w:r>
      <w:r w:rsidR="00C52F4A" w:rsidRPr="00605EB6">
        <w:t>je vous prie</w:t>
      </w:r>
      <w:r w:rsidR="00C474C1">
        <w:t xml:space="preserve">, </w:t>
      </w:r>
      <w:r w:rsidR="00C52F4A" w:rsidRPr="00605EB6">
        <w:t>lui dit-il</w:t>
      </w:r>
      <w:r w:rsidR="00C474C1">
        <w:t xml:space="preserve">, </w:t>
      </w:r>
      <w:r w:rsidR="00C52F4A" w:rsidRPr="00605EB6">
        <w:t>m</w:t>
      </w:r>
      <w:r w:rsidR="00C474C1">
        <w:t>’</w:t>
      </w:r>
      <w:r w:rsidR="00C52F4A" w:rsidRPr="00605EB6">
        <w:t>apporter ici le dossier Blaireau</w:t>
      </w:r>
      <w:r w:rsidR="00C474C1">
        <w:t>.</w:t>
      </w:r>
    </w:p>
    <w:p w14:paraId="62B788E4" w14:textId="77777777" w:rsidR="00C474C1" w:rsidRDefault="00C52F4A" w:rsidP="00C52F4A">
      <w:r w:rsidRPr="00605EB6">
        <w:t>Le secrétaire se retira</w:t>
      </w:r>
      <w:r w:rsidR="00C474C1">
        <w:t>.</w:t>
      </w:r>
    </w:p>
    <w:p w14:paraId="72516264" w14:textId="0F811B7D" w:rsidR="00C474C1" w:rsidRDefault="0094609C" w:rsidP="00C52F4A">
      <w:r>
        <w:lastRenderedPageBreak/>
        <w:t>— </w:t>
      </w:r>
      <w:r w:rsidR="00C52F4A" w:rsidRPr="00605EB6">
        <w:t>Très fin</w:t>
      </w:r>
      <w:r w:rsidR="00C474C1">
        <w:t xml:space="preserve">, </w:t>
      </w:r>
      <w:r w:rsidR="00C52F4A" w:rsidRPr="00605EB6">
        <w:t>très rusé</w:t>
      </w:r>
      <w:r w:rsidR="00C474C1">
        <w:t xml:space="preserve">, </w:t>
      </w:r>
      <w:r w:rsidR="00C52F4A" w:rsidRPr="00605EB6">
        <w:t xml:space="preserve">reprit </w:t>
      </w:r>
      <w:r w:rsidR="00C474C1">
        <w:t>M. </w:t>
      </w:r>
      <w:r w:rsidR="00C52F4A" w:rsidRPr="00605EB6">
        <w:t>Claude</w:t>
      </w:r>
      <w:r w:rsidR="00C474C1">
        <w:t xml:space="preserve">, </w:t>
      </w:r>
      <w:r w:rsidR="00C52F4A" w:rsidRPr="00605EB6">
        <w:t>comme tous les coquins de génie</w:t>
      </w:r>
      <w:r w:rsidR="00C474C1">
        <w:t xml:space="preserve">, </w:t>
      </w:r>
      <w:r w:rsidR="00C52F4A" w:rsidRPr="00605EB6">
        <w:t>Blaireau était d</w:t>
      </w:r>
      <w:r w:rsidR="00C474C1">
        <w:t>’</w:t>
      </w:r>
      <w:r w:rsidR="00C52F4A" w:rsidRPr="00605EB6">
        <w:t>une adresse merveilleuse</w:t>
      </w:r>
      <w:r w:rsidR="00C474C1">
        <w:t xml:space="preserve">. </w:t>
      </w:r>
      <w:r w:rsidR="00C52F4A" w:rsidRPr="00605EB6">
        <w:t>Comme agent d</w:t>
      </w:r>
      <w:r w:rsidR="00C474C1">
        <w:t>’</w:t>
      </w:r>
      <w:r w:rsidR="00C52F4A" w:rsidRPr="00605EB6">
        <w:t>affaires</w:t>
      </w:r>
      <w:r w:rsidR="00C474C1">
        <w:t xml:space="preserve">, </w:t>
      </w:r>
      <w:r w:rsidR="00C52F4A" w:rsidRPr="00605EB6">
        <w:t>ce titre le couvrait</w:t>
      </w:r>
      <w:r w:rsidR="00C474C1">
        <w:t xml:space="preserve">, </w:t>
      </w:r>
      <w:r w:rsidR="00C52F4A" w:rsidRPr="00605EB6">
        <w:t>il était assez bien vu à la préfecture de police</w:t>
      </w:r>
      <w:r w:rsidR="00C474C1">
        <w:t xml:space="preserve">, </w:t>
      </w:r>
      <w:r w:rsidR="00C52F4A" w:rsidRPr="00605EB6">
        <w:t>car</w:t>
      </w:r>
      <w:r w:rsidR="00C474C1">
        <w:t xml:space="preserve">, </w:t>
      </w:r>
      <w:r w:rsidR="00C52F4A" w:rsidRPr="00605EB6">
        <w:t>de temps à autre</w:t>
      </w:r>
      <w:r w:rsidR="00C474C1">
        <w:t xml:space="preserve">, </w:t>
      </w:r>
      <w:r w:rsidR="00C52F4A" w:rsidRPr="00605EB6">
        <w:t>par ses relations</w:t>
      </w:r>
      <w:r w:rsidR="00C474C1">
        <w:t xml:space="preserve">, </w:t>
      </w:r>
      <w:r w:rsidR="00C52F4A" w:rsidRPr="00605EB6">
        <w:t>il nous faisait faire de bonnes prises</w:t>
      </w:r>
      <w:r w:rsidR="00C474C1">
        <w:t xml:space="preserve"> : </w:t>
      </w:r>
      <w:r w:rsidR="00C52F4A" w:rsidRPr="00605EB6">
        <w:t>des gens qui le gênaient</w:t>
      </w:r>
      <w:r w:rsidR="00C474C1">
        <w:t xml:space="preserve">, </w:t>
      </w:r>
      <w:r w:rsidR="00C52F4A" w:rsidRPr="00605EB6">
        <w:t>sans doute</w:t>
      </w:r>
      <w:r w:rsidR="00C474C1">
        <w:t xml:space="preserve">, </w:t>
      </w:r>
      <w:r w:rsidR="00C52F4A" w:rsidRPr="00605EB6">
        <w:t>et dont il tenait à se débarrasser</w:t>
      </w:r>
      <w:r w:rsidR="00C474C1">
        <w:t>.</w:t>
      </w:r>
    </w:p>
    <w:p w14:paraId="11F94576" w14:textId="77777777" w:rsidR="00C474C1" w:rsidRDefault="00C474C1" w:rsidP="00C52F4A">
      <w:r>
        <w:t>» </w:t>
      </w:r>
      <w:r w:rsidR="00C52F4A" w:rsidRPr="00605EB6">
        <w:t>Cette façon d</w:t>
      </w:r>
      <w:r>
        <w:t>’</w:t>
      </w:r>
      <w:r w:rsidR="00C52F4A" w:rsidRPr="00605EB6">
        <w:t>agir le protégeait</w:t>
      </w:r>
      <w:r>
        <w:t xml:space="preserve">. </w:t>
      </w:r>
      <w:r w:rsidR="00C52F4A" w:rsidRPr="00605EB6">
        <w:t>Comment avoir des soupçons sur un homme qui rendait des services à la police</w:t>
      </w:r>
      <w:r>
        <w:t xml:space="preserve"> ? </w:t>
      </w:r>
      <w:r w:rsidR="00C52F4A" w:rsidRPr="00605EB6">
        <w:t>On ne songeait certes pas à ouvrir les yeux sur lui</w:t>
      </w:r>
      <w:r>
        <w:t xml:space="preserve">, </w:t>
      </w:r>
      <w:r w:rsidR="00C52F4A" w:rsidRPr="00605EB6">
        <w:t>et il dépistait ainsi les recherches des agents</w:t>
      </w:r>
      <w:r>
        <w:t>.</w:t>
      </w:r>
    </w:p>
    <w:p w14:paraId="1AA7C27E" w14:textId="77777777" w:rsidR="00C474C1" w:rsidRDefault="00C474C1" w:rsidP="00C52F4A">
      <w:r>
        <w:t>» </w:t>
      </w:r>
      <w:r w:rsidR="00C52F4A" w:rsidRPr="00605EB6">
        <w:t>Grâce à ses savantes manœuvres</w:t>
      </w:r>
      <w:r>
        <w:t xml:space="preserve">, </w:t>
      </w:r>
      <w:r w:rsidR="00C52F4A" w:rsidRPr="00605EB6">
        <w:t>Blaireau put se livrer tranquillement</w:t>
      </w:r>
      <w:r>
        <w:t xml:space="preserve">, </w:t>
      </w:r>
      <w:r w:rsidR="00C52F4A" w:rsidRPr="00605EB6">
        <w:t>pendant des années</w:t>
      </w:r>
      <w:r>
        <w:t xml:space="preserve">, </w:t>
      </w:r>
      <w:r w:rsidR="00C52F4A" w:rsidRPr="00605EB6">
        <w:t>à ses ténébreuses machinations</w:t>
      </w:r>
      <w:r>
        <w:t>.</w:t>
      </w:r>
    </w:p>
    <w:p w14:paraId="2D56A823" w14:textId="77777777" w:rsidR="00C474C1" w:rsidRDefault="00C474C1" w:rsidP="00C52F4A">
      <w:r>
        <w:t>» </w:t>
      </w:r>
      <w:r w:rsidR="00C52F4A" w:rsidRPr="00605EB6">
        <w:t>Il était agent d</w:t>
      </w:r>
      <w:r>
        <w:t>’</w:t>
      </w:r>
      <w:r w:rsidR="00C52F4A" w:rsidRPr="00605EB6">
        <w:t>affaires</w:t>
      </w:r>
      <w:r>
        <w:t xml:space="preserve"> ; </w:t>
      </w:r>
      <w:r w:rsidR="00C52F4A" w:rsidRPr="00605EB6">
        <w:t>il en faisait</w:t>
      </w:r>
      <w:r>
        <w:t xml:space="preserve">, </w:t>
      </w:r>
      <w:r w:rsidR="00C52F4A" w:rsidRPr="00605EB6">
        <w:t>en effet</w:t>
      </w:r>
      <w:r>
        <w:t xml:space="preserve">, </w:t>
      </w:r>
      <w:r w:rsidR="00C52F4A" w:rsidRPr="00605EB6">
        <w:t>mais quelles affaires</w:t>
      </w:r>
      <w:r>
        <w:t> !…</w:t>
      </w:r>
    </w:p>
    <w:p w14:paraId="08C476E1" w14:textId="77777777" w:rsidR="00C474C1" w:rsidRDefault="00C474C1" w:rsidP="00C52F4A">
      <w:r>
        <w:t>» </w:t>
      </w:r>
      <w:r w:rsidR="00C52F4A" w:rsidRPr="00605EB6">
        <w:t>Malheureusement</w:t>
      </w:r>
      <w:r>
        <w:t xml:space="preserve">, </w:t>
      </w:r>
      <w:r w:rsidR="00C52F4A" w:rsidRPr="00605EB6">
        <w:t>nous ne savons pas tout</w:t>
      </w:r>
      <w:r>
        <w:t xml:space="preserve"> ; </w:t>
      </w:r>
      <w:r w:rsidR="00C52F4A" w:rsidRPr="00605EB6">
        <w:t>mais ce que nous avons pu découvrir nous permet de juger l</w:t>
      </w:r>
      <w:r>
        <w:t>’</w:t>
      </w:r>
      <w:r w:rsidR="00C52F4A" w:rsidRPr="00605EB6">
        <w:t>homme</w:t>
      </w:r>
      <w:r>
        <w:t xml:space="preserve">. </w:t>
      </w:r>
      <w:r w:rsidR="00C52F4A" w:rsidRPr="00605EB6">
        <w:t>Je frissonne en pensant à toutes les monstruosités</w:t>
      </w:r>
      <w:r>
        <w:t xml:space="preserve">, </w:t>
      </w:r>
      <w:r w:rsidR="00C52F4A" w:rsidRPr="00605EB6">
        <w:t>à tous les crimes qu</w:t>
      </w:r>
      <w:r>
        <w:t>’</w:t>
      </w:r>
      <w:r w:rsidR="00C52F4A" w:rsidRPr="00605EB6">
        <w:t>il a pu commettre impunément et qui sont restés inconnus</w:t>
      </w:r>
      <w:r>
        <w:t>.</w:t>
      </w:r>
    </w:p>
    <w:p w14:paraId="53D6EFCF" w14:textId="77777777" w:rsidR="00C474C1" w:rsidRDefault="00C474C1" w:rsidP="00C52F4A">
      <w:r>
        <w:t>» </w:t>
      </w:r>
      <w:r w:rsidR="00C52F4A" w:rsidRPr="00605EB6">
        <w:t>Blaireau a certainement emporté dans la tombe de noirs et horribles secrets</w:t>
      </w:r>
      <w:r>
        <w:t>.</w:t>
      </w:r>
    </w:p>
    <w:p w14:paraId="5371D718" w14:textId="77777777" w:rsidR="00C474C1" w:rsidRDefault="00C474C1" w:rsidP="00C52F4A">
      <w:r>
        <w:t>» </w:t>
      </w:r>
      <w:r w:rsidR="00C52F4A" w:rsidRPr="00605EB6">
        <w:t>Pendant toute sa vie</w:t>
      </w:r>
      <w:r>
        <w:t xml:space="preserve">, </w:t>
      </w:r>
      <w:r w:rsidR="00C52F4A" w:rsidRPr="00605EB6">
        <w:t>il a été le chef inconnu</w:t>
      </w:r>
      <w:r>
        <w:t xml:space="preserve">, </w:t>
      </w:r>
      <w:r w:rsidR="00C52F4A" w:rsidRPr="00605EB6">
        <w:t>invisible</w:t>
      </w:r>
      <w:r>
        <w:t xml:space="preserve">, </w:t>
      </w:r>
      <w:r w:rsidR="00C52F4A" w:rsidRPr="00605EB6">
        <w:t>mystérieux d</w:t>
      </w:r>
      <w:r>
        <w:t>’</w:t>
      </w:r>
      <w:r w:rsidR="00C52F4A" w:rsidRPr="00605EB6">
        <w:t>une bande de malfaiteurs admirablement organisée</w:t>
      </w:r>
      <w:r>
        <w:t xml:space="preserve">. </w:t>
      </w:r>
      <w:r w:rsidR="00C52F4A" w:rsidRPr="00605EB6">
        <w:t>Au début</w:t>
      </w:r>
      <w:r>
        <w:t xml:space="preserve">, </w:t>
      </w:r>
      <w:r w:rsidR="00C52F4A" w:rsidRPr="00605EB6">
        <w:t>c</w:t>
      </w:r>
      <w:r>
        <w:t>’</w:t>
      </w:r>
      <w:r w:rsidR="00C52F4A" w:rsidRPr="00605EB6">
        <w:t>était le vol sous toutes ses formes</w:t>
      </w:r>
      <w:r>
        <w:t xml:space="preserve"> : </w:t>
      </w:r>
      <w:r w:rsidR="00C52F4A" w:rsidRPr="00605EB6">
        <w:t>magasins et appartements pillés</w:t>
      </w:r>
      <w:r>
        <w:t xml:space="preserve">, </w:t>
      </w:r>
      <w:r w:rsidR="00C52F4A" w:rsidRPr="00605EB6">
        <w:t>les étalages enlevés</w:t>
      </w:r>
      <w:r>
        <w:t xml:space="preserve">, </w:t>
      </w:r>
      <w:r w:rsidR="00C52F4A" w:rsidRPr="00605EB6">
        <w:t>les attaques nocturnes</w:t>
      </w:r>
      <w:r>
        <w:t xml:space="preserve">, </w:t>
      </w:r>
      <w:r w:rsidR="00C52F4A" w:rsidRPr="00605EB6">
        <w:t>pillage des maisons et villas isolées de la banlieue de Paris</w:t>
      </w:r>
      <w:r>
        <w:t xml:space="preserve">. </w:t>
      </w:r>
      <w:r w:rsidR="00C52F4A" w:rsidRPr="00605EB6">
        <w:t>La bande avait ses receleurs</w:t>
      </w:r>
      <w:r>
        <w:t xml:space="preserve">, </w:t>
      </w:r>
      <w:r w:rsidR="00C52F4A" w:rsidRPr="00605EB6">
        <w:t>et aussi ses boutiques à elles</w:t>
      </w:r>
      <w:r>
        <w:t xml:space="preserve">, </w:t>
      </w:r>
      <w:r w:rsidR="00C52F4A" w:rsidRPr="00605EB6">
        <w:t>tenues par certains de ses membres qui s</w:t>
      </w:r>
      <w:r>
        <w:t>’</w:t>
      </w:r>
      <w:r w:rsidR="00C52F4A" w:rsidRPr="00605EB6">
        <w:t>approvisionnaient de marchandises au magasin général de l</w:t>
      </w:r>
      <w:r>
        <w:t>’</w:t>
      </w:r>
      <w:r w:rsidR="00C52F4A" w:rsidRPr="00605EB6">
        <w:t>association</w:t>
      </w:r>
      <w:r>
        <w:t>.</w:t>
      </w:r>
    </w:p>
    <w:p w14:paraId="59A5FE4F" w14:textId="77777777" w:rsidR="00C474C1" w:rsidRDefault="00C474C1" w:rsidP="00C52F4A">
      <w:r>
        <w:lastRenderedPageBreak/>
        <w:t>» </w:t>
      </w:r>
      <w:r w:rsidR="00C52F4A" w:rsidRPr="00605EB6">
        <w:t>Des hommes de cette bande</w:t>
      </w:r>
      <w:r>
        <w:t xml:space="preserve">, </w:t>
      </w:r>
      <w:r w:rsidR="00C52F4A" w:rsidRPr="00605EB6">
        <w:t>qui avait ses statuts</w:t>
      </w:r>
      <w:r>
        <w:t xml:space="preserve">, </w:t>
      </w:r>
      <w:r w:rsidR="00C52F4A" w:rsidRPr="00605EB6">
        <w:t>ni plus ni moins qu</w:t>
      </w:r>
      <w:r>
        <w:t>’</w:t>
      </w:r>
      <w:r w:rsidR="00C52F4A" w:rsidRPr="00605EB6">
        <w:t>une société civile autorisée</w:t>
      </w:r>
      <w:r>
        <w:t xml:space="preserve">, </w:t>
      </w:r>
      <w:r w:rsidR="00C52F4A" w:rsidRPr="00605EB6">
        <w:t>et qui était extrêmement redoutable</w:t>
      </w:r>
      <w:r>
        <w:t xml:space="preserve">, </w:t>
      </w:r>
      <w:r w:rsidR="00C52F4A" w:rsidRPr="00605EB6">
        <w:t>en raison de son organisation et de la volonté qui la dirigeait</w:t>
      </w:r>
      <w:r>
        <w:t xml:space="preserve">, </w:t>
      </w:r>
      <w:r w:rsidR="00C52F4A" w:rsidRPr="00605EB6">
        <w:t>des hommes de cette bande</w:t>
      </w:r>
      <w:r>
        <w:t xml:space="preserve">, </w:t>
      </w:r>
      <w:r w:rsidR="00C52F4A" w:rsidRPr="00605EB6">
        <w:t>dis-je</w:t>
      </w:r>
      <w:r>
        <w:t xml:space="preserve">, </w:t>
      </w:r>
      <w:r w:rsidR="00C52F4A" w:rsidRPr="00605EB6">
        <w:t>tombèrent souvent entre nos mains</w:t>
      </w:r>
      <w:r>
        <w:t xml:space="preserve"> ; </w:t>
      </w:r>
      <w:r w:rsidR="00C52F4A" w:rsidRPr="00605EB6">
        <w:t>mais la plupart restaient muets aux interrogatoires et se laissaient condamner sans rien révéler qui pût compromettre les autres membres de la terrible association</w:t>
      </w:r>
      <w:r>
        <w:t>.</w:t>
      </w:r>
    </w:p>
    <w:p w14:paraId="132FEE79" w14:textId="77777777" w:rsidR="00C474C1" w:rsidRDefault="00C474C1" w:rsidP="00C52F4A">
      <w:r>
        <w:t>» </w:t>
      </w:r>
      <w:r w:rsidR="00C52F4A" w:rsidRPr="00605EB6">
        <w:t>C</w:t>
      </w:r>
      <w:r>
        <w:t>’</w:t>
      </w:r>
      <w:r w:rsidR="00C52F4A" w:rsidRPr="00605EB6">
        <w:t>est le chef que nous aurions voulu capturer</w:t>
      </w:r>
      <w:r>
        <w:t xml:space="preserve"> ; </w:t>
      </w:r>
      <w:r w:rsidR="00C52F4A" w:rsidRPr="00605EB6">
        <w:t>mais où le prendre</w:t>
      </w:r>
      <w:r>
        <w:t> ?</w:t>
      </w:r>
    </w:p>
    <w:p w14:paraId="12238683" w14:textId="77777777" w:rsidR="00C474C1" w:rsidRDefault="00C474C1" w:rsidP="00C52F4A">
      <w:r>
        <w:t>» </w:t>
      </w:r>
      <w:r w:rsidR="00C52F4A" w:rsidRPr="00605EB6">
        <w:t>Les hommes de la bande qu</w:t>
      </w:r>
      <w:r>
        <w:t>’</w:t>
      </w:r>
      <w:r w:rsidR="00C52F4A" w:rsidRPr="00605EB6">
        <w:t>on parvenait à faire parler ne le connaissaient point</w:t>
      </w:r>
      <w:r>
        <w:t xml:space="preserve">, </w:t>
      </w:r>
      <w:r w:rsidR="00C52F4A" w:rsidRPr="00605EB6">
        <w:t>ce chef occulte</w:t>
      </w:r>
      <w:r>
        <w:t xml:space="preserve">, </w:t>
      </w:r>
      <w:r w:rsidR="00C52F4A" w:rsidRPr="00605EB6">
        <w:t>à la volonté duquel ils obéissaient cependant</w:t>
      </w:r>
      <w:r>
        <w:t>.</w:t>
      </w:r>
    </w:p>
    <w:p w14:paraId="34723285" w14:textId="77777777" w:rsidR="00C474C1" w:rsidRDefault="00C474C1" w:rsidP="00C52F4A">
      <w:r>
        <w:t>» </w:t>
      </w:r>
      <w:r w:rsidR="00C52F4A" w:rsidRPr="00605EB6">
        <w:t>Ils ne l</w:t>
      </w:r>
      <w:r>
        <w:t>’</w:t>
      </w:r>
      <w:r w:rsidR="00C52F4A" w:rsidRPr="00605EB6">
        <w:t>avaient jamais vu</w:t>
      </w:r>
      <w:r>
        <w:t xml:space="preserve"> ; </w:t>
      </w:r>
      <w:r w:rsidR="00C52F4A" w:rsidRPr="00605EB6">
        <w:t>ils ignoraient jusqu</w:t>
      </w:r>
      <w:r>
        <w:t>’</w:t>
      </w:r>
      <w:r w:rsidR="00C52F4A" w:rsidRPr="00605EB6">
        <w:t>à son nom</w:t>
      </w:r>
      <w:r>
        <w:t>.</w:t>
      </w:r>
    </w:p>
    <w:p w14:paraId="1E8F3696" w14:textId="77777777" w:rsidR="00C474C1" w:rsidRDefault="00C474C1" w:rsidP="00C52F4A">
      <w:r>
        <w:t>» </w:t>
      </w:r>
      <w:r w:rsidR="00C52F4A" w:rsidRPr="00605EB6">
        <w:t>Bref</w:t>
      </w:r>
      <w:r>
        <w:t xml:space="preserve">, </w:t>
      </w:r>
      <w:r w:rsidR="00C52F4A" w:rsidRPr="00605EB6">
        <w:t>ce chef mystérieux</w:t>
      </w:r>
      <w:r>
        <w:t xml:space="preserve">, </w:t>
      </w:r>
      <w:r w:rsidR="00C52F4A" w:rsidRPr="00605EB6">
        <w:t>c</w:t>
      </w:r>
      <w:r>
        <w:t>’</w:t>
      </w:r>
      <w:r w:rsidR="00C52F4A" w:rsidRPr="00605EB6">
        <w:t>est-à-dire Blaireau</w:t>
      </w:r>
      <w:r>
        <w:t xml:space="preserve">, </w:t>
      </w:r>
      <w:r w:rsidR="00C52F4A" w:rsidRPr="00605EB6">
        <w:t>était insaisissable</w:t>
      </w:r>
      <w:r>
        <w:t>.</w:t>
      </w:r>
    </w:p>
    <w:p w14:paraId="32D9FC0F" w14:textId="77777777" w:rsidR="00C474C1" w:rsidRDefault="00C474C1" w:rsidP="00C52F4A">
      <w:r>
        <w:t>» </w:t>
      </w:r>
      <w:r w:rsidR="00C52F4A" w:rsidRPr="00605EB6">
        <w:t>Cependant ce formidable ennemi de la société trouva que le vol</w:t>
      </w:r>
      <w:r>
        <w:t xml:space="preserve">, </w:t>
      </w:r>
      <w:r w:rsidR="00C52F4A" w:rsidRPr="00605EB6">
        <w:t>ainsi qu</w:t>
      </w:r>
      <w:r>
        <w:t>’</w:t>
      </w:r>
      <w:r w:rsidR="00C52F4A" w:rsidRPr="00605EB6">
        <w:t>il le faisait pratiquer</w:t>
      </w:r>
      <w:r>
        <w:t xml:space="preserve">, </w:t>
      </w:r>
      <w:r w:rsidR="00C52F4A" w:rsidRPr="00605EB6">
        <w:t>ne lui rapportait pas assez</w:t>
      </w:r>
      <w:r>
        <w:t>.</w:t>
      </w:r>
    </w:p>
    <w:p w14:paraId="0DD8D56B" w14:textId="77777777" w:rsidR="00C474C1" w:rsidRDefault="00C474C1" w:rsidP="00C52F4A">
      <w:r>
        <w:t>» </w:t>
      </w:r>
      <w:r w:rsidR="00C52F4A" w:rsidRPr="00605EB6">
        <w:t>À tout prix</w:t>
      </w:r>
      <w:r>
        <w:t xml:space="preserve">, </w:t>
      </w:r>
      <w:r w:rsidR="00C52F4A" w:rsidRPr="00605EB6">
        <w:t>n</w:t>
      </w:r>
      <w:r>
        <w:t>’</w:t>
      </w:r>
      <w:r w:rsidR="00C52F4A" w:rsidRPr="00605EB6">
        <w:t>importe par quels moyens</w:t>
      </w:r>
      <w:r>
        <w:t xml:space="preserve">, </w:t>
      </w:r>
      <w:r w:rsidR="00C52F4A" w:rsidRPr="00605EB6">
        <w:t>il voulait être riche</w:t>
      </w:r>
      <w:r>
        <w:t xml:space="preserve">, </w:t>
      </w:r>
      <w:r w:rsidR="00C52F4A" w:rsidRPr="00605EB6">
        <w:t>il voulait posséder des millions</w:t>
      </w:r>
      <w:r>
        <w:t>.</w:t>
      </w:r>
    </w:p>
    <w:p w14:paraId="1B230C47" w14:textId="77777777" w:rsidR="00C474C1" w:rsidRDefault="00C474C1" w:rsidP="00C52F4A">
      <w:r>
        <w:t>» </w:t>
      </w:r>
      <w:r w:rsidR="00C52F4A" w:rsidRPr="00605EB6">
        <w:t>Parmi les principaux sujets de la bande</w:t>
      </w:r>
      <w:r>
        <w:t xml:space="preserve">, </w:t>
      </w:r>
      <w:r w:rsidR="00C52F4A" w:rsidRPr="00605EB6">
        <w:t>il choisit les plus intelligents</w:t>
      </w:r>
      <w:r>
        <w:t xml:space="preserve">, </w:t>
      </w:r>
      <w:r w:rsidR="00C52F4A" w:rsidRPr="00605EB6">
        <w:t>les plus actifs</w:t>
      </w:r>
      <w:r>
        <w:t xml:space="preserve">, </w:t>
      </w:r>
      <w:r w:rsidR="00C52F4A" w:rsidRPr="00605EB6">
        <w:t>les plus sûrs</w:t>
      </w:r>
      <w:r>
        <w:t xml:space="preserve">, – </w:t>
      </w:r>
      <w:r w:rsidR="00C52F4A" w:rsidRPr="00605EB6">
        <w:t>il avait su les faire passer par diverses épreuves</w:t>
      </w:r>
      <w:r>
        <w:t xml:space="preserve">, – </w:t>
      </w:r>
      <w:r w:rsidR="00C52F4A" w:rsidRPr="00605EB6">
        <w:t>et il se les attacha d</w:t>
      </w:r>
      <w:r>
        <w:t>’</w:t>
      </w:r>
      <w:r w:rsidR="00C52F4A" w:rsidRPr="00605EB6">
        <w:t>une façon toute spéciale</w:t>
      </w:r>
      <w:r>
        <w:t>.</w:t>
      </w:r>
    </w:p>
    <w:p w14:paraId="0E9F4FED" w14:textId="77777777" w:rsidR="00C474C1" w:rsidRDefault="00C474C1" w:rsidP="00C52F4A">
      <w:r>
        <w:t>» </w:t>
      </w:r>
      <w:r w:rsidR="00C52F4A" w:rsidRPr="00605EB6">
        <w:t>Dès qu</w:t>
      </w:r>
      <w:r>
        <w:t>’</w:t>
      </w:r>
      <w:r w:rsidR="00C52F4A" w:rsidRPr="00605EB6">
        <w:t>il eut sous la main des collaborateurs dignes de lui</w:t>
      </w:r>
      <w:r>
        <w:t xml:space="preserve">, </w:t>
      </w:r>
      <w:r w:rsidR="00C52F4A" w:rsidRPr="00605EB6">
        <w:t>dociles comme des esclaves</w:t>
      </w:r>
      <w:r>
        <w:t xml:space="preserve">, </w:t>
      </w:r>
      <w:r w:rsidR="00C52F4A" w:rsidRPr="00605EB6">
        <w:t xml:space="preserve">pouvant être les exécuteurs </w:t>
      </w:r>
      <w:r w:rsidR="00C52F4A" w:rsidRPr="00605EB6">
        <w:lastRenderedPageBreak/>
        <w:t>de sa volonté</w:t>
      </w:r>
      <w:r>
        <w:t xml:space="preserve">, </w:t>
      </w:r>
      <w:r w:rsidR="00C52F4A" w:rsidRPr="00605EB6">
        <w:t>il commença à se livrer à des opérations d</w:t>
      </w:r>
      <w:r>
        <w:t>’</w:t>
      </w:r>
      <w:r w:rsidR="00C52F4A" w:rsidRPr="00605EB6">
        <w:t>une autre nature</w:t>
      </w:r>
      <w:r>
        <w:t xml:space="preserve">, </w:t>
      </w:r>
      <w:r w:rsidR="00C52F4A" w:rsidRPr="00605EB6">
        <w:t>et surtout plus productives</w:t>
      </w:r>
      <w:r>
        <w:t>.</w:t>
      </w:r>
    </w:p>
    <w:p w14:paraId="3074B5D4" w14:textId="77777777" w:rsidR="00C474C1" w:rsidRDefault="00C474C1" w:rsidP="00C52F4A">
      <w:r>
        <w:t>» </w:t>
      </w:r>
      <w:r w:rsidR="00C52F4A" w:rsidRPr="00605EB6">
        <w:t>En effet</w:t>
      </w:r>
      <w:r>
        <w:t xml:space="preserve">, </w:t>
      </w:r>
      <w:r w:rsidR="00C52F4A" w:rsidRPr="00605EB6">
        <w:t>dès l</w:t>
      </w:r>
      <w:r>
        <w:t>’</w:t>
      </w:r>
      <w:r w:rsidR="00C52F4A" w:rsidRPr="00605EB6">
        <w:t>année 1846</w:t>
      </w:r>
      <w:r>
        <w:t xml:space="preserve">, </w:t>
      </w:r>
      <w:r w:rsidR="00C52F4A" w:rsidRPr="00605EB6">
        <w:t>nous le voyons</w:t>
      </w:r>
      <w:r>
        <w:t>…</w:t>
      </w:r>
    </w:p>
    <w:p w14:paraId="5A64E2DE" w14:textId="7160E082" w:rsidR="00C474C1" w:rsidRDefault="00C474C1" w:rsidP="00C52F4A">
      <w:r>
        <w:t>M. </w:t>
      </w:r>
      <w:r w:rsidR="00C52F4A" w:rsidRPr="00605EB6">
        <w:t>Claude s</w:t>
      </w:r>
      <w:r>
        <w:t>’</w:t>
      </w:r>
      <w:r w:rsidR="00C52F4A" w:rsidRPr="00605EB6">
        <w:t>interrompit</w:t>
      </w:r>
      <w:r>
        <w:t>.</w:t>
      </w:r>
    </w:p>
    <w:p w14:paraId="447D143B" w14:textId="087061CE" w:rsidR="00C52F4A" w:rsidRPr="00605EB6" w:rsidRDefault="00C52F4A" w:rsidP="00C474C1">
      <w:pPr>
        <w:pStyle w:val="Titre2"/>
      </w:pPr>
      <w:bookmarkStart w:id="84" w:name="_Toc197617929"/>
      <w:r w:rsidRPr="00605EB6">
        <w:lastRenderedPageBreak/>
        <w:t>VI</w:t>
      </w:r>
      <w:r w:rsidRPr="00605EB6">
        <w:br/>
      </w:r>
      <w:r w:rsidRPr="00605EB6">
        <w:br/>
        <w:t>LE DOSSIER DE BLAIREAU</w:t>
      </w:r>
      <w:bookmarkEnd w:id="84"/>
    </w:p>
    <w:p w14:paraId="2790D3F8" w14:textId="77777777" w:rsidR="00C474C1" w:rsidRDefault="00C52F4A" w:rsidP="00C52F4A">
      <w:r w:rsidRPr="00605EB6">
        <w:t>Le secrétaire venait d</w:t>
      </w:r>
      <w:r w:rsidR="00C474C1">
        <w:t>’</w:t>
      </w:r>
      <w:r w:rsidRPr="00605EB6">
        <w:t>entrer</w:t>
      </w:r>
      <w:r w:rsidR="00C474C1">
        <w:t xml:space="preserve">, </w:t>
      </w:r>
      <w:r w:rsidRPr="00605EB6">
        <w:t>apportant le volumineux dossier demandé</w:t>
      </w:r>
      <w:r w:rsidR="00C474C1">
        <w:t xml:space="preserve">, </w:t>
      </w:r>
      <w:r w:rsidRPr="00605EB6">
        <w:t>qu</w:t>
      </w:r>
      <w:r w:rsidR="00C474C1">
        <w:t>’</w:t>
      </w:r>
      <w:r w:rsidRPr="00605EB6">
        <w:t>il posa devant son chef</w:t>
      </w:r>
      <w:r w:rsidR="00C474C1">
        <w:t>.</w:t>
      </w:r>
    </w:p>
    <w:p w14:paraId="50A9A2C0" w14:textId="4171C831" w:rsidR="00C474C1" w:rsidRDefault="0094609C" w:rsidP="00C52F4A">
      <w:r>
        <w:t>— </w:t>
      </w:r>
      <w:r w:rsidR="00C52F4A" w:rsidRPr="00605EB6">
        <w:t>Je vous remercie</w:t>
      </w:r>
      <w:r w:rsidR="00C474C1">
        <w:t xml:space="preserve">, </w:t>
      </w:r>
      <w:r w:rsidR="00C52F4A" w:rsidRPr="00605EB6">
        <w:t>monsieur</w:t>
      </w:r>
      <w:r w:rsidR="00C474C1">
        <w:t xml:space="preserve">, </w:t>
      </w:r>
      <w:r w:rsidR="00C52F4A" w:rsidRPr="00605EB6">
        <w:t xml:space="preserve">dit </w:t>
      </w:r>
      <w:r w:rsidR="00C474C1">
        <w:t>M. </w:t>
      </w:r>
      <w:r w:rsidR="00C52F4A" w:rsidRPr="00605EB6">
        <w:t>Claude</w:t>
      </w:r>
      <w:r w:rsidR="00C474C1">
        <w:t>.</w:t>
      </w:r>
    </w:p>
    <w:p w14:paraId="165BAAE5" w14:textId="77777777" w:rsidR="00C474C1" w:rsidRDefault="00C52F4A" w:rsidP="00C52F4A">
      <w:r w:rsidRPr="00605EB6">
        <w:t>Le secrétaire se retira aussitôt</w:t>
      </w:r>
      <w:r w:rsidR="00C474C1">
        <w:t xml:space="preserve">. </w:t>
      </w:r>
      <w:r w:rsidRPr="00605EB6">
        <w:t>Le chef de la sûreté ouvrit le dossier et tourna rapidement quelques feuillets</w:t>
      </w:r>
      <w:r w:rsidR="00C474C1">
        <w:t>.</w:t>
      </w:r>
    </w:p>
    <w:p w14:paraId="050B6E48" w14:textId="08EADAD8" w:rsidR="00C474C1" w:rsidRDefault="0094609C" w:rsidP="00C52F4A">
      <w:r>
        <w:t>— </w:t>
      </w:r>
      <w:r w:rsidR="00C52F4A" w:rsidRPr="00605EB6">
        <w:t>Ce dossier</w:t>
      </w:r>
      <w:r w:rsidR="00C474C1">
        <w:t xml:space="preserve">, </w:t>
      </w:r>
      <w:r w:rsidR="00C52F4A" w:rsidRPr="00605EB6">
        <w:t>reprit-il</w:t>
      </w:r>
      <w:r w:rsidR="00C474C1">
        <w:t xml:space="preserve">, </w:t>
      </w:r>
      <w:r w:rsidR="00C52F4A" w:rsidRPr="00605EB6">
        <w:t>est loin d</w:t>
      </w:r>
      <w:r w:rsidR="00C474C1">
        <w:t>’</w:t>
      </w:r>
      <w:r w:rsidR="00C52F4A" w:rsidRPr="00605EB6">
        <w:t>être complet</w:t>
      </w:r>
      <w:r w:rsidR="00C474C1">
        <w:t xml:space="preserve"> ; </w:t>
      </w:r>
      <w:r w:rsidR="00C52F4A" w:rsidRPr="00605EB6">
        <w:t>il y aurait certainement beaucoup à y ajouter</w:t>
      </w:r>
      <w:r w:rsidR="00C474C1">
        <w:t xml:space="preserve">, </w:t>
      </w:r>
      <w:r w:rsidR="00C52F4A" w:rsidRPr="00605EB6">
        <w:t>si nous connaissions tout</w:t>
      </w:r>
      <w:r w:rsidR="00C474C1">
        <w:t xml:space="preserve">. </w:t>
      </w:r>
      <w:r w:rsidR="00C52F4A" w:rsidRPr="00605EB6">
        <w:t>Toutefois</w:t>
      </w:r>
      <w:r w:rsidR="00C474C1">
        <w:t xml:space="preserve">, </w:t>
      </w:r>
      <w:r w:rsidR="00C52F4A" w:rsidRPr="00605EB6">
        <w:t>si incomplet qu</w:t>
      </w:r>
      <w:r w:rsidR="00C474C1">
        <w:t>’</w:t>
      </w:r>
      <w:r w:rsidR="00C52F4A" w:rsidRPr="00605EB6">
        <w:t>il soit</w:t>
      </w:r>
      <w:r w:rsidR="00C474C1">
        <w:t xml:space="preserve">, </w:t>
      </w:r>
      <w:r w:rsidR="00C52F4A" w:rsidRPr="00605EB6">
        <w:t>il résume l</w:t>
      </w:r>
      <w:r w:rsidR="00C474C1">
        <w:t>’</w:t>
      </w:r>
      <w:r w:rsidR="00C52F4A" w:rsidRPr="00605EB6">
        <w:t>histoire de la vie du célèbre bandit</w:t>
      </w:r>
      <w:r w:rsidR="00C474C1">
        <w:t xml:space="preserve">, </w:t>
      </w:r>
      <w:r w:rsidR="00C52F4A" w:rsidRPr="00605EB6">
        <w:t>telle qu</w:t>
      </w:r>
      <w:r w:rsidR="00C474C1">
        <w:t>’</w:t>
      </w:r>
      <w:r w:rsidR="00C52F4A" w:rsidRPr="00605EB6">
        <w:t>il a été possible de l</w:t>
      </w:r>
      <w:r w:rsidR="00C474C1">
        <w:t>’</w:t>
      </w:r>
      <w:r w:rsidR="00C52F4A" w:rsidRPr="00605EB6">
        <w:t>établir avec les papiers trouvés rue du Roi-de-Sicile</w:t>
      </w:r>
      <w:r w:rsidR="00C474C1">
        <w:t xml:space="preserve">, </w:t>
      </w:r>
      <w:r w:rsidR="00C52F4A" w:rsidRPr="00605EB6">
        <w:t>certains documents venus d</w:t>
      </w:r>
      <w:r w:rsidR="00C474C1">
        <w:t>’</w:t>
      </w:r>
      <w:r w:rsidR="00C52F4A" w:rsidRPr="00605EB6">
        <w:t>autre part</w:t>
      </w:r>
      <w:r w:rsidR="00C474C1">
        <w:t xml:space="preserve">, </w:t>
      </w:r>
      <w:r w:rsidR="00C52F4A" w:rsidRPr="00605EB6">
        <w:t>les révélations arrachées à ses complices et les choses que le hasard a fait découvrir postérieurement à sa mort</w:t>
      </w:r>
      <w:r w:rsidR="00C474C1">
        <w:t>.</w:t>
      </w:r>
    </w:p>
    <w:p w14:paraId="67879E3A" w14:textId="77777777" w:rsidR="00C474C1" w:rsidRDefault="00C474C1" w:rsidP="00C52F4A">
      <w:r>
        <w:t>» </w:t>
      </w:r>
      <w:r w:rsidR="00C52F4A" w:rsidRPr="00605EB6">
        <w:t>Ah</w:t>
      </w:r>
      <w:r>
        <w:t xml:space="preserve"> !… </w:t>
      </w:r>
      <w:r w:rsidR="00C52F4A" w:rsidRPr="00605EB6">
        <w:t>1846</w:t>
      </w:r>
      <w:r>
        <w:t xml:space="preserve"> !… </w:t>
      </w:r>
      <w:r w:rsidR="00C52F4A" w:rsidRPr="00605EB6">
        <w:t>Voici un des premiers exploits connus de Blaireau</w:t>
      </w:r>
      <w:r>
        <w:t>.</w:t>
      </w:r>
    </w:p>
    <w:p w14:paraId="74E12FCA" w14:textId="77777777" w:rsidR="00C474C1" w:rsidRDefault="00C474C1" w:rsidP="00C52F4A">
      <w:r>
        <w:t>» </w:t>
      </w:r>
      <w:r w:rsidR="00C52F4A" w:rsidRPr="00605EB6">
        <w:t>Un jeune marquis</w:t>
      </w:r>
      <w:r>
        <w:t xml:space="preserve">, – </w:t>
      </w:r>
      <w:r w:rsidR="00C52F4A" w:rsidRPr="00605EB6">
        <w:t>je puis le nommer</w:t>
      </w:r>
      <w:r>
        <w:t xml:space="preserve">, </w:t>
      </w:r>
      <w:r w:rsidR="00C52F4A" w:rsidRPr="00605EB6">
        <w:t>il est mort fou</w:t>
      </w:r>
      <w:r>
        <w:t xml:space="preserve">, </w:t>
      </w:r>
      <w:r w:rsidR="00C52F4A" w:rsidRPr="00605EB6">
        <w:t>il y a deux ans</w:t>
      </w:r>
      <w:r>
        <w:t xml:space="preserve">, </w:t>
      </w:r>
      <w:r w:rsidR="00C52F4A" w:rsidRPr="00605EB6">
        <w:t>dans une maison de santé</w:t>
      </w:r>
      <w:r>
        <w:t xml:space="preserve">… </w:t>
      </w:r>
      <w:r w:rsidR="00C52F4A" w:rsidRPr="00605EB6">
        <w:t>Donc le marquis Gontran de Presle rencontra un jour</w:t>
      </w:r>
      <w:r>
        <w:t xml:space="preserve">, </w:t>
      </w:r>
      <w:r w:rsidR="00C52F4A" w:rsidRPr="00605EB6">
        <w:t>sur son chemin</w:t>
      </w:r>
      <w:r>
        <w:t xml:space="preserve">, </w:t>
      </w:r>
      <w:r w:rsidR="00C52F4A" w:rsidRPr="00605EB6">
        <w:t>une belle jeune fille</w:t>
      </w:r>
      <w:r>
        <w:t xml:space="preserve">, </w:t>
      </w:r>
      <w:r w:rsidR="00C52F4A" w:rsidRPr="00605EB6">
        <w:t>appelée Léontine Landais</w:t>
      </w:r>
      <w:r>
        <w:t xml:space="preserve">, </w:t>
      </w:r>
      <w:r w:rsidR="00C52F4A" w:rsidRPr="00605EB6">
        <w:t>dont il devint éperdûment épris</w:t>
      </w:r>
      <w:r>
        <w:t>.</w:t>
      </w:r>
    </w:p>
    <w:p w14:paraId="79F6971E" w14:textId="77777777" w:rsidR="00C474C1" w:rsidRDefault="00C474C1" w:rsidP="00C52F4A">
      <w:r>
        <w:t>» </w:t>
      </w:r>
      <w:r w:rsidR="00C52F4A" w:rsidRPr="00605EB6">
        <w:t>Léontine était orpheline et pauvre</w:t>
      </w:r>
      <w:r>
        <w:t xml:space="preserve">, </w:t>
      </w:r>
      <w:r w:rsidR="00C52F4A" w:rsidRPr="00605EB6">
        <w:t>mais elle avait été bien élevée et avait reçu une assez belle instruction</w:t>
      </w:r>
      <w:r>
        <w:t xml:space="preserve">, </w:t>
      </w:r>
      <w:r w:rsidR="00C52F4A" w:rsidRPr="00605EB6">
        <w:t>puisqu</w:t>
      </w:r>
      <w:r>
        <w:t>’</w:t>
      </w:r>
      <w:r w:rsidR="00C52F4A" w:rsidRPr="00605EB6">
        <w:t>elle était institutrice</w:t>
      </w:r>
      <w:r>
        <w:t xml:space="preserve">, </w:t>
      </w:r>
      <w:r w:rsidR="00C52F4A" w:rsidRPr="00605EB6">
        <w:t>donnant des leçons à deux ou trois francs le cachet</w:t>
      </w:r>
      <w:r>
        <w:t>.</w:t>
      </w:r>
    </w:p>
    <w:p w14:paraId="0188B2C4" w14:textId="77777777" w:rsidR="00C474C1" w:rsidRDefault="00C474C1" w:rsidP="00C52F4A">
      <w:r>
        <w:lastRenderedPageBreak/>
        <w:t>» </w:t>
      </w:r>
      <w:r w:rsidR="00C52F4A" w:rsidRPr="00605EB6">
        <w:t>Le marquis parvint à se faire aimer en se faisant passer pour un simple employé de commerce et en promettant le mariage</w:t>
      </w:r>
      <w:r>
        <w:t xml:space="preserve">. </w:t>
      </w:r>
      <w:r w:rsidR="00C52F4A" w:rsidRPr="00605EB6">
        <w:t>Il espérait pouvoir séduire la jeune institutrice et arriver à sa possession</w:t>
      </w:r>
      <w:r>
        <w:t xml:space="preserve">. </w:t>
      </w:r>
      <w:r w:rsidR="00C52F4A" w:rsidRPr="00605EB6">
        <w:t>Mais il avait compté sans la vertu de l</w:t>
      </w:r>
      <w:r>
        <w:t>’</w:t>
      </w:r>
      <w:r w:rsidR="00C52F4A" w:rsidRPr="00605EB6">
        <w:t>honnête jeune fille</w:t>
      </w:r>
      <w:r>
        <w:t xml:space="preserve">. </w:t>
      </w:r>
      <w:r w:rsidR="00C52F4A" w:rsidRPr="00605EB6">
        <w:t>D</w:t>
      </w:r>
      <w:r>
        <w:t>’</w:t>
      </w:r>
      <w:r w:rsidR="00C52F4A" w:rsidRPr="00605EB6">
        <w:t>ailleurs</w:t>
      </w:r>
      <w:r>
        <w:t xml:space="preserve">, </w:t>
      </w:r>
      <w:r w:rsidR="00C52F4A" w:rsidRPr="00605EB6">
        <w:t>Léontine ne tarda pas à découvrir que son Gontran l</w:t>
      </w:r>
      <w:r>
        <w:t>’</w:t>
      </w:r>
      <w:r w:rsidR="00C52F4A" w:rsidRPr="00605EB6">
        <w:t>avait trompée sur sa position sociale</w:t>
      </w:r>
      <w:r>
        <w:t>.</w:t>
      </w:r>
    </w:p>
    <w:p w14:paraId="268888FF" w14:textId="77777777" w:rsidR="00C474C1" w:rsidRDefault="00C474C1" w:rsidP="00C52F4A">
      <w:r>
        <w:t>» </w:t>
      </w:r>
      <w:r w:rsidR="00C52F4A" w:rsidRPr="00605EB6">
        <w:t>Elle pleura sur ses premières illusions perdues</w:t>
      </w:r>
      <w:r>
        <w:t xml:space="preserve">, </w:t>
      </w:r>
      <w:r w:rsidR="00C52F4A" w:rsidRPr="00605EB6">
        <w:t>comprenant qu</w:t>
      </w:r>
      <w:r>
        <w:t>’</w:t>
      </w:r>
      <w:r w:rsidR="00C52F4A" w:rsidRPr="00605EB6">
        <w:t>elle ne pouvait songer à être la femme d</w:t>
      </w:r>
      <w:r>
        <w:t>’</w:t>
      </w:r>
      <w:r w:rsidR="00C52F4A" w:rsidRPr="00605EB6">
        <w:t>un marquis</w:t>
      </w:r>
      <w:r>
        <w:t xml:space="preserve">. </w:t>
      </w:r>
      <w:r w:rsidR="00C52F4A" w:rsidRPr="00605EB6">
        <w:t>Mais Gontran voulait</w:t>
      </w:r>
      <w:r>
        <w:t xml:space="preserve">, </w:t>
      </w:r>
      <w:r w:rsidR="00C52F4A" w:rsidRPr="00605EB6">
        <w:t>à tout prix</w:t>
      </w:r>
      <w:r>
        <w:t xml:space="preserve">, </w:t>
      </w:r>
      <w:r w:rsidR="00C52F4A" w:rsidRPr="00605EB6">
        <w:t>posséder Léontine</w:t>
      </w:r>
      <w:r>
        <w:t>.</w:t>
      </w:r>
    </w:p>
    <w:p w14:paraId="15258353" w14:textId="77777777" w:rsidR="00C474C1" w:rsidRDefault="00C474C1" w:rsidP="00C52F4A">
      <w:r>
        <w:t>» </w:t>
      </w:r>
      <w:r w:rsidR="00C52F4A" w:rsidRPr="00605EB6">
        <w:t>Alors intervient Blaireau</w:t>
      </w:r>
      <w:r>
        <w:t xml:space="preserve">, </w:t>
      </w:r>
      <w:r w:rsidR="00C52F4A" w:rsidRPr="00605EB6">
        <w:t>se faisant passer près de la naïve jeune fille pour le notaire de la famille de Presle</w:t>
      </w:r>
      <w:r>
        <w:t>.</w:t>
      </w:r>
    </w:p>
    <w:p w14:paraId="0CD67802" w14:textId="7F455A5D" w:rsidR="00C474C1" w:rsidRDefault="00C474C1" w:rsidP="00C52F4A">
      <w:r>
        <w:t>» </w:t>
      </w:r>
      <w:r w:rsidR="0094609C">
        <w:t>— </w:t>
      </w:r>
      <w:r>
        <w:t>M. </w:t>
      </w:r>
      <w:r w:rsidR="00C52F4A" w:rsidRPr="00605EB6">
        <w:t>le marquis veut vous épouser</w:t>
      </w:r>
      <w:r>
        <w:t xml:space="preserve">, </w:t>
      </w:r>
      <w:r w:rsidR="00C52F4A" w:rsidRPr="00605EB6">
        <w:t>dit-il à Léontine</w:t>
      </w:r>
      <w:r>
        <w:t xml:space="preserve"> ; </w:t>
      </w:r>
      <w:r w:rsidR="00C52F4A" w:rsidRPr="00605EB6">
        <w:t>il le veut absolument</w:t>
      </w:r>
      <w:r>
        <w:t xml:space="preserve">, </w:t>
      </w:r>
      <w:r w:rsidR="00C52F4A" w:rsidRPr="00605EB6">
        <w:t>puisqu</w:t>
      </w:r>
      <w:r>
        <w:t>’</w:t>
      </w:r>
      <w:r w:rsidR="00C52F4A" w:rsidRPr="00605EB6">
        <w:t>il ne recule point devant les sommations légales qu</w:t>
      </w:r>
      <w:r>
        <w:t>’</w:t>
      </w:r>
      <w:r w:rsidR="00C52F4A" w:rsidRPr="00605EB6">
        <w:t xml:space="preserve">il va être forcé de faire à </w:t>
      </w:r>
      <w:r w:rsidR="009A0CB4" w:rsidRPr="009A0CB4">
        <w:t>M</w:t>
      </w:r>
      <w:r w:rsidR="009A0CB4" w:rsidRPr="009A0CB4">
        <w:rPr>
          <w:vertAlign w:val="superscript"/>
        </w:rPr>
        <w:t>me</w:t>
      </w:r>
      <w:r>
        <w:t> </w:t>
      </w:r>
      <w:r w:rsidR="00C52F4A" w:rsidRPr="00605EB6">
        <w:t>la marquise</w:t>
      </w:r>
      <w:r>
        <w:t xml:space="preserve">, </w:t>
      </w:r>
      <w:r w:rsidR="00C52F4A" w:rsidRPr="00605EB6">
        <w:t>sa mère</w:t>
      </w:r>
      <w:r>
        <w:t xml:space="preserve">. </w:t>
      </w:r>
      <w:r w:rsidR="00C52F4A" w:rsidRPr="00605EB6">
        <w:t>Il n</w:t>
      </w:r>
      <w:r>
        <w:t>’</w:t>
      </w:r>
      <w:r w:rsidR="00C52F4A" w:rsidRPr="00605EB6">
        <w:t>attend pour agir que votre consentement</w:t>
      </w:r>
      <w:r>
        <w:t xml:space="preserve">, </w:t>
      </w:r>
      <w:r w:rsidR="00C52F4A" w:rsidRPr="00605EB6">
        <w:t>que je viens vous demander de sa part</w:t>
      </w:r>
      <w:r>
        <w:t>.</w:t>
      </w:r>
    </w:p>
    <w:p w14:paraId="39D6EAD0" w14:textId="77777777" w:rsidR="00C474C1" w:rsidRDefault="00C474C1" w:rsidP="00C52F4A">
      <w:r>
        <w:t>» </w:t>
      </w:r>
      <w:r w:rsidR="00C52F4A" w:rsidRPr="00605EB6">
        <w:t>La pauvre jeune fille eut la faiblesse de consentir à épouser le marquis dans de pareilles conditions</w:t>
      </w:r>
      <w:r>
        <w:t xml:space="preserve">. </w:t>
      </w:r>
      <w:r w:rsidR="00C52F4A" w:rsidRPr="00605EB6">
        <w:t>Elle aimait</w:t>
      </w:r>
      <w:r>
        <w:t> !</w:t>
      </w:r>
    </w:p>
    <w:p w14:paraId="2CF6107D" w14:textId="77777777" w:rsidR="00C474C1" w:rsidRDefault="00C474C1" w:rsidP="00C52F4A">
      <w:r>
        <w:t>» </w:t>
      </w:r>
      <w:r w:rsidR="00C52F4A" w:rsidRPr="00605EB6">
        <w:t>Blaireau ajouta</w:t>
      </w:r>
      <w:r>
        <w:t> :</w:t>
      </w:r>
    </w:p>
    <w:p w14:paraId="0A9F31B9" w14:textId="1EED0569" w:rsidR="00C474C1" w:rsidRDefault="00C474C1" w:rsidP="00C52F4A">
      <w:r>
        <w:t>» </w:t>
      </w:r>
      <w:r w:rsidR="0094609C">
        <w:t>— </w:t>
      </w:r>
      <w:r w:rsidR="00C52F4A" w:rsidRPr="00605EB6">
        <w:t>Vous n</w:t>
      </w:r>
      <w:r>
        <w:t>’</w:t>
      </w:r>
      <w:r w:rsidR="00C52F4A" w:rsidRPr="00605EB6">
        <w:t>avez plus à vous occuper de rien qu</w:t>
      </w:r>
      <w:r>
        <w:t>’</w:t>
      </w:r>
      <w:r w:rsidR="00C52F4A" w:rsidRPr="00605EB6">
        <w:t>à préparer vos toilettes de mariée</w:t>
      </w:r>
      <w:r>
        <w:t xml:space="preserve">. </w:t>
      </w:r>
      <w:r w:rsidR="00C52F4A" w:rsidRPr="00605EB6">
        <w:t>Demain je me ferai délivrer l</w:t>
      </w:r>
      <w:r>
        <w:t>’</w:t>
      </w:r>
      <w:r w:rsidR="00C52F4A" w:rsidRPr="00605EB6">
        <w:t>extrait de votre acte de naissance</w:t>
      </w:r>
      <w:r>
        <w:t xml:space="preserve">, </w:t>
      </w:r>
      <w:r w:rsidR="00C52F4A" w:rsidRPr="00605EB6">
        <w:t>les extraits des actes de décès de vos père et mère</w:t>
      </w:r>
      <w:r>
        <w:t xml:space="preserve">, </w:t>
      </w:r>
      <w:r w:rsidR="00C52F4A" w:rsidRPr="00605EB6">
        <w:t>et</w:t>
      </w:r>
      <w:r>
        <w:t xml:space="preserve">, </w:t>
      </w:r>
      <w:r w:rsidR="00C52F4A" w:rsidRPr="00605EB6">
        <w:t>dans quelques jours</w:t>
      </w:r>
      <w:r>
        <w:t xml:space="preserve">, </w:t>
      </w:r>
      <w:r w:rsidR="00C52F4A" w:rsidRPr="00605EB6">
        <w:t>votre prochain mariage sera affiché</w:t>
      </w:r>
      <w:r>
        <w:t xml:space="preserve">, </w:t>
      </w:r>
      <w:r w:rsidR="00C52F4A" w:rsidRPr="00605EB6">
        <w:t>ainsi que l</w:t>
      </w:r>
      <w:r>
        <w:t>’</w:t>
      </w:r>
      <w:r w:rsidR="00C52F4A" w:rsidRPr="00605EB6">
        <w:t>exige la loi</w:t>
      </w:r>
      <w:r>
        <w:t>.</w:t>
      </w:r>
    </w:p>
    <w:p w14:paraId="64A45048" w14:textId="5929555C" w:rsidR="00C474C1" w:rsidRDefault="009033FC" w:rsidP="00C52F4A">
      <w:r>
        <w:t>»</w:t>
      </w:r>
      <w:r w:rsidR="00944DF1">
        <w:t> ”</w:t>
      </w:r>
      <w:r w:rsidR="00C52F4A" w:rsidRPr="00605EB6">
        <w:t xml:space="preserve">À cause de </w:t>
      </w:r>
      <w:r w:rsidR="009A0CB4" w:rsidRPr="009A0CB4">
        <w:t>M</w:t>
      </w:r>
      <w:r w:rsidR="009A0CB4" w:rsidRPr="009A0CB4">
        <w:rPr>
          <w:vertAlign w:val="superscript"/>
        </w:rPr>
        <w:t>me</w:t>
      </w:r>
      <w:r w:rsidR="00C474C1">
        <w:t> </w:t>
      </w:r>
      <w:r w:rsidR="00C52F4A" w:rsidRPr="00605EB6">
        <w:t>la marquise et aussi à cause du monde</w:t>
      </w:r>
      <w:r w:rsidR="00C474C1">
        <w:t xml:space="preserve">, </w:t>
      </w:r>
      <w:r w:rsidR="00C52F4A" w:rsidRPr="00605EB6">
        <w:t>le mariage se fera sans bruit</w:t>
      </w:r>
      <w:r w:rsidR="00C474C1">
        <w:t xml:space="preserve">, </w:t>
      </w:r>
      <w:r w:rsidR="00C52F4A" w:rsidRPr="00605EB6">
        <w:t>presque secrètement</w:t>
      </w:r>
      <w:r w:rsidR="00C474C1">
        <w:t xml:space="preserve">, </w:t>
      </w:r>
      <w:r w:rsidR="00C52F4A" w:rsidRPr="00605EB6">
        <w:t>en présence du maire et de quatre témoins seulement</w:t>
      </w:r>
      <w:r w:rsidR="00C474C1">
        <w:t>.</w:t>
      </w:r>
    </w:p>
    <w:p w14:paraId="7AD43ADF" w14:textId="51E7E69B" w:rsidR="00C474C1" w:rsidRDefault="009033FC" w:rsidP="00C52F4A">
      <w:r>
        <w:lastRenderedPageBreak/>
        <w:t>»</w:t>
      </w:r>
      <w:r w:rsidR="00944DF1">
        <w:t> ”</w:t>
      </w:r>
      <w:r w:rsidR="00C52F4A" w:rsidRPr="00605EB6">
        <w:t>Vous ne serez pas mariés à Paris</w:t>
      </w:r>
      <w:r w:rsidR="00C474C1">
        <w:t xml:space="preserve">, </w:t>
      </w:r>
      <w:r w:rsidR="00C52F4A" w:rsidRPr="00605EB6">
        <w:t>mais dans l</w:t>
      </w:r>
      <w:r w:rsidR="00C474C1">
        <w:t>’</w:t>
      </w:r>
      <w:r w:rsidR="00C52F4A" w:rsidRPr="00605EB6">
        <w:t>Orléanais</w:t>
      </w:r>
      <w:r w:rsidR="00C474C1">
        <w:t xml:space="preserve">, </w:t>
      </w:r>
      <w:r w:rsidR="00C52F4A" w:rsidRPr="00605EB6">
        <w:t>au château de Presle</w:t>
      </w:r>
      <w:r w:rsidR="00C474C1">
        <w:t xml:space="preserve">, </w:t>
      </w:r>
      <w:r w:rsidR="00C52F4A" w:rsidRPr="00605EB6">
        <w:t xml:space="preserve">dont </w:t>
      </w:r>
      <w:r w:rsidR="00C474C1">
        <w:t>M. </w:t>
      </w:r>
      <w:r w:rsidR="00C52F4A" w:rsidRPr="00605EB6">
        <w:t>le marquis a hérité de son père</w:t>
      </w:r>
      <w:r w:rsidR="00C474C1">
        <w:t xml:space="preserve">. </w:t>
      </w:r>
      <w:r w:rsidR="00C52F4A" w:rsidRPr="00605EB6">
        <w:t>Vous n</w:t>
      </w:r>
      <w:r w:rsidR="00C474C1">
        <w:t>’</w:t>
      </w:r>
      <w:r w:rsidR="00C52F4A" w:rsidRPr="00605EB6">
        <w:t>êtes pas sans savoir</w:t>
      </w:r>
      <w:r w:rsidR="00C474C1">
        <w:t xml:space="preserve">, </w:t>
      </w:r>
      <w:r w:rsidR="00C52F4A" w:rsidRPr="00605EB6">
        <w:t>mademoiselle</w:t>
      </w:r>
      <w:r w:rsidR="00C474C1">
        <w:t xml:space="preserve">, </w:t>
      </w:r>
      <w:r w:rsidR="00C52F4A" w:rsidRPr="00605EB6">
        <w:t>que</w:t>
      </w:r>
      <w:r w:rsidR="00C474C1">
        <w:t xml:space="preserve">, </w:t>
      </w:r>
      <w:r w:rsidR="00C52F4A" w:rsidRPr="00605EB6">
        <w:t>dans les grandes familles</w:t>
      </w:r>
      <w:r w:rsidR="00C474C1">
        <w:t xml:space="preserve">, </w:t>
      </w:r>
      <w:r w:rsidR="00C52F4A" w:rsidRPr="00605EB6">
        <w:t>le maire vient marier les fiancés dans leur château</w:t>
      </w:r>
      <w:r w:rsidR="00C474C1">
        <w:t xml:space="preserve">, </w:t>
      </w:r>
      <w:r w:rsidR="00C52F4A" w:rsidRPr="00605EB6">
        <w:t>au lieu d</w:t>
      </w:r>
      <w:r w:rsidR="00C474C1">
        <w:t>’</w:t>
      </w:r>
      <w:r w:rsidR="00C52F4A" w:rsidRPr="00605EB6">
        <w:t>exiger qu</w:t>
      </w:r>
      <w:r w:rsidR="00C474C1">
        <w:t>’</w:t>
      </w:r>
      <w:r w:rsidR="00C52F4A" w:rsidRPr="00605EB6">
        <w:t>ils se rendent à la mairie</w:t>
      </w:r>
      <w:r w:rsidR="00C474C1">
        <w:t>.</w:t>
      </w:r>
    </w:p>
    <w:p w14:paraId="6BC6D434" w14:textId="3BB14958" w:rsidR="00C474C1" w:rsidRDefault="009033FC" w:rsidP="00C52F4A">
      <w:r>
        <w:t>»</w:t>
      </w:r>
      <w:r w:rsidR="00944DF1">
        <w:t> ”</w:t>
      </w:r>
      <w:r w:rsidR="00C52F4A" w:rsidRPr="00605EB6">
        <w:t>Après le mariage</w:t>
      </w:r>
      <w:r w:rsidR="00C474C1">
        <w:t xml:space="preserve">, </w:t>
      </w:r>
      <w:r w:rsidR="009A0CB4" w:rsidRPr="009A0CB4">
        <w:t>M</w:t>
      </w:r>
      <w:r w:rsidR="009A0CB4" w:rsidRPr="009A0CB4">
        <w:rPr>
          <w:vertAlign w:val="superscript"/>
        </w:rPr>
        <w:t>me</w:t>
      </w:r>
      <w:r w:rsidR="00C474C1">
        <w:t> </w:t>
      </w:r>
      <w:r w:rsidR="00C52F4A" w:rsidRPr="00605EB6">
        <w:t>la marquise s</w:t>
      </w:r>
      <w:r w:rsidR="00C474C1">
        <w:t>’</w:t>
      </w:r>
      <w:r w:rsidR="00C52F4A" w:rsidRPr="00605EB6">
        <w:t>adoucira certainement</w:t>
      </w:r>
      <w:r w:rsidR="00C474C1">
        <w:t xml:space="preserve"> ; </w:t>
      </w:r>
      <w:r w:rsidR="00C52F4A" w:rsidRPr="00605EB6">
        <w:t>du reste</w:t>
      </w:r>
      <w:r w:rsidR="00C474C1">
        <w:t xml:space="preserve">, </w:t>
      </w:r>
      <w:r w:rsidR="00C52F4A" w:rsidRPr="00605EB6">
        <w:t>son fils se chargera de la ramener à de meilleurs sentiments</w:t>
      </w:r>
      <w:r w:rsidR="00C474C1">
        <w:t xml:space="preserve">. </w:t>
      </w:r>
      <w:r w:rsidR="00C52F4A" w:rsidRPr="00605EB6">
        <w:t>Alors</w:t>
      </w:r>
      <w:r w:rsidR="00C474C1">
        <w:t xml:space="preserve">, </w:t>
      </w:r>
      <w:r w:rsidR="00C52F4A" w:rsidRPr="00605EB6">
        <w:t xml:space="preserve">et aussitôt que </w:t>
      </w:r>
      <w:r w:rsidR="009A0CB4" w:rsidRPr="009A0CB4">
        <w:t>M</w:t>
      </w:r>
      <w:r w:rsidR="009A0CB4" w:rsidRPr="009A0CB4">
        <w:rPr>
          <w:vertAlign w:val="superscript"/>
        </w:rPr>
        <w:t>me</w:t>
      </w:r>
      <w:r w:rsidR="00C474C1">
        <w:t> </w:t>
      </w:r>
      <w:r w:rsidR="00C52F4A" w:rsidRPr="00605EB6">
        <w:t>la marquise sera disposée à vous recevoir dans ses bras</w:t>
      </w:r>
      <w:r w:rsidR="00C474C1">
        <w:t xml:space="preserve">, </w:t>
      </w:r>
      <w:r w:rsidR="00C52F4A" w:rsidRPr="00605EB6">
        <w:t>le mariage religieux sera célébré à Paris</w:t>
      </w:r>
      <w:r w:rsidR="00C474C1">
        <w:t xml:space="preserve">, </w:t>
      </w:r>
      <w:r w:rsidR="00C52F4A" w:rsidRPr="00605EB6">
        <w:t>cette fois</w:t>
      </w:r>
      <w:r w:rsidR="00C474C1">
        <w:t xml:space="preserve">, </w:t>
      </w:r>
      <w:r w:rsidR="00C52F4A" w:rsidRPr="00605EB6">
        <w:t>et en grande pompe</w:t>
      </w:r>
      <w:r w:rsidR="00C474C1">
        <w:t>.</w:t>
      </w:r>
    </w:p>
    <w:p w14:paraId="445E77B1" w14:textId="77777777" w:rsidR="00C474C1" w:rsidRDefault="00C474C1" w:rsidP="00C52F4A">
      <w:r>
        <w:t>» </w:t>
      </w:r>
      <w:r w:rsidR="00C52F4A" w:rsidRPr="00605EB6">
        <w:t>Léontine ne fit que de faibles objections dont le faux notaire eut facilement raison</w:t>
      </w:r>
      <w:r>
        <w:t xml:space="preserve">, </w:t>
      </w:r>
      <w:r w:rsidR="00C52F4A" w:rsidRPr="00605EB6">
        <w:t>et elle finit par consentir à tout ce que voulait Gontran</w:t>
      </w:r>
      <w:r>
        <w:t>.</w:t>
      </w:r>
    </w:p>
    <w:p w14:paraId="076F9131" w14:textId="77777777" w:rsidR="00C474C1" w:rsidRDefault="00C474C1" w:rsidP="00C52F4A">
      <w:r>
        <w:t>» </w:t>
      </w:r>
      <w:r w:rsidR="00C52F4A" w:rsidRPr="00605EB6">
        <w:t>Enfin</w:t>
      </w:r>
      <w:r>
        <w:t xml:space="preserve">, </w:t>
      </w:r>
      <w:r w:rsidR="00C52F4A" w:rsidRPr="00605EB6">
        <w:t>à quelque temps de là</w:t>
      </w:r>
      <w:r>
        <w:t xml:space="preserve">, </w:t>
      </w:r>
      <w:r w:rsidR="00C52F4A" w:rsidRPr="00605EB6">
        <w:t>par les soins de Blaireau</w:t>
      </w:r>
      <w:r>
        <w:t xml:space="preserve">, </w:t>
      </w:r>
      <w:r w:rsidR="00C52F4A" w:rsidRPr="00605EB6">
        <w:t>le mariage se fit au château de Presle</w:t>
      </w:r>
      <w:r>
        <w:t xml:space="preserve">, </w:t>
      </w:r>
      <w:r w:rsidR="00C52F4A" w:rsidRPr="00605EB6">
        <w:t>ainsi qu</w:t>
      </w:r>
      <w:r>
        <w:t>’</w:t>
      </w:r>
      <w:r w:rsidR="00C52F4A" w:rsidRPr="00605EB6">
        <w:t>il avait été dit</w:t>
      </w:r>
      <w:r>
        <w:t>.</w:t>
      </w:r>
    </w:p>
    <w:p w14:paraId="4E23136A" w14:textId="77777777" w:rsidR="00C474C1" w:rsidRDefault="00C474C1" w:rsidP="00C52F4A">
      <w:r>
        <w:t>» </w:t>
      </w:r>
      <w:r w:rsidR="00C52F4A" w:rsidRPr="00605EB6">
        <w:t>Voici l</w:t>
      </w:r>
      <w:r>
        <w:t>’</w:t>
      </w:r>
      <w:r w:rsidR="00C52F4A" w:rsidRPr="00605EB6">
        <w:t>acte de mariage authentique</w:t>
      </w:r>
      <w:r>
        <w:t xml:space="preserve">, </w:t>
      </w:r>
      <w:r w:rsidR="00C52F4A" w:rsidRPr="00605EB6">
        <w:t>rien n</w:t>
      </w:r>
      <w:r>
        <w:t>’</w:t>
      </w:r>
      <w:r w:rsidR="00C52F4A" w:rsidRPr="00605EB6">
        <w:t>y manque</w:t>
      </w:r>
      <w:r>
        <w:t xml:space="preserve"> : </w:t>
      </w:r>
      <w:r w:rsidR="00C52F4A" w:rsidRPr="00605EB6">
        <w:t>signature du maire</w:t>
      </w:r>
      <w:r>
        <w:t xml:space="preserve">, </w:t>
      </w:r>
      <w:r w:rsidR="00C52F4A" w:rsidRPr="00605EB6">
        <w:t>signature des époux</w:t>
      </w:r>
      <w:r>
        <w:t xml:space="preserve">, </w:t>
      </w:r>
      <w:r w:rsidR="00C52F4A" w:rsidRPr="00605EB6">
        <w:t>signature des témoins</w:t>
      </w:r>
      <w:r>
        <w:t>.</w:t>
      </w:r>
    </w:p>
    <w:p w14:paraId="239BE3A9" w14:textId="77777777" w:rsidR="00C474C1" w:rsidRDefault="00C474C1" w:rsidP="00C52F4A">
      <w:r>
        <w:t>» </w:t>
      </w:r>
      <w:r w:rsidR="00C52F4A" w:rsidRPr="00605EB6">
        <w:t>Et cet acte est faux</w:t>
      </w:r>
      <w:r>
        <w:t xml:space="preserve"> ! </w:t>
      </w:r>
      <w:r w:rsidR="00C52F4A" w:rsidRPr="00605EB6">
        <w:t>Et ce faux constitue le crime le plus audacieux qui ait peut-être été commis en France</w:t>
      </w:r>
      <w:r>
        <w:t> !</w:t>
      </w:r>
    </w:p>
    <w:p w14:paraId="0AC9AD0B" w14:textId="77777777" w:rsidR="00C474C1" w:rsidRDefault="00C474C1" w:rsidP="00C52F4A">
      <w:r>
        <w:t>» </w:t>
      </w:r>
      <w:r w:rsidR="00C52F4A" w:rsidRPr="00605EB6">
        <w:t>Cinq misérables</w:t>
      </w:r>
      <w:r>
        <w:t xml:space="preserve">, </w:t>
      </w:r>
      <w:r w:rsidR="00C52F4A" w:rsidRPr="00605EB6">
        <w:t>à la solde de Blaireau</w:t>
      </w:r>
      <w:r>
        <w:t xml:space="preserve">, </w:t>
      </w:r>
      <w:r w:rsidR="00C52F4A" w:rsidRPr="00605EB6">
        <w:t>l</w:t>
      </w:r>
      <w:r>
        <w:t>’</w:t>
      </w:r>
      <w:r w:rsidR="00C52F4A" w:rsidRPr="00605EB6">
        <w:t>un</w:t>
      </w:r>
      <w:r>
        <w:t xml:space="preserve">, </w:t>
      </w:r>
      <w:r w:rsidR="00C52F4A" w:rsidRPr="00605EB6">
        <w:t>ceint de l</w:t>
      </w:r>
      <w:r>
        <w:t>’</w:t>
      </w:r>
      <w:r w:rsidR="00C52F4A" w:rsidRPr="00605EB6">
        <w:t>écharpe municipale</w:t>
      </w:r>
      <w:r>
        <w:t xml:space="preserve">, </w:t>
      </w:r>
      <w:r w:rsidR="00C52F4A" w:rsidRPr="00605EB6">
        <w:t>les autres présents comme témoins</w:t>
      </w:r>
      <w:r>
        <w:t xml:space="preserve">, </w:t>
      </w:r>
      <w:r w:rsidR="00C52F4A" w:rsidRPr="00605EB6">
        <w:t>ont joué cette monstrueuse comédie pour jeter</w:t>
      </w:r>
      <w:r>
        <w:t xml:space="preserve">, </w:t>
      </w:r>
      <w:r w:rsidR="00C52F4A" w:rsidRPr="00605EB6">
        <w:t>toute palpitante des émotions de la jeune épouse</w:t>
      </w:r>
      <w:r>
        <w:t xml:space="preserve">, </w:t>
      </w:r>
      <w:r w:rsidR="00C52F4A" w:rsidRPr="00605EB6">
        <w:t>une jeune fille honnête et sage</w:t>
      </w:r>
      <w:r>
        <w:t xml:space="preserve">, </w:t>
      </w:r>
      <w:r w:rsidR="00C52F4A" w:rsidRPr="00605EB6">
        <w:t>en pâture aux appétits sensuels d</w:t>
      </w:r>
      <w:r>
        <w:t>’</w:t>
      </w:r>
      <w:r w:rsidR="00C52F4A" w:rsidRPr="00605EB6">
        <w:t>un vil débauché</w:t>
      </w:r>
      <w:r>
        <w:t>.</w:t>
      </w:r>
    </w:p>
    <w:p w14:paraId="004121C6" w14:textId="31CA6B3D" w:rsidR="00C474C1" w:rsidRDefault="0094609C" w:rsidP="00C52F4A">
      <w:r>
        <w:t>— </w:t>
      </w:r>
      <w:r w:rsidR="00C52F4A" w:rsidRPr="00605EB6">
        <w:t>Oh</w:t>
      </w:r>
      <w:r w:rsidR="00C474C1">
        <w:t xml:space="preserve"> ! </w:t>
      </w:r>
      <w:r w:rsidR="00C52F4A" w:rsidRPr="00605EB6">
        <w:t>c</w:t>
      </w:r>
      <w:r w:rsidR="00C474C1">
        <w:t>’</w:t>
      </w:r>
      <w:r w:rsidR="00C52F4A" w:rsidRPr="00605EB6">
        <w:t>est horrible</w:t>
      </w:r>
      <w:r w:rsidR="00C474C1">
        <w:t xml:space="preserve"> ! </w:t>
      </w:r>
      <w:r w:rsidR="00C52F4A" w:rsidRPr="00605EB6">
        <w:t xml:space="preserve">fit </w:t>
      </w:r>
      <w:r w:rsidR="00C474C1">
        <w:t>M. </w:t>
      </w:r>
      <w:r w:rsidR="00C52F4A" w:rsidRPr="00605EB6">
        <w:t>Lagarde</w:t>
      </w:r>
      <w:r w:rsidR="00C474C1">
        <w:t>.</w:t>
      </w:r>
    </w:p>
    <w:p w14:paraId="27D37938" w14:textId="11A5B1F4" w:rsidR="00C474C1" w:rsidRDefault="0094609C" w:rsidP="00C52F4A">
      <w:r>
        <w:t>— </w:t>
      </w:r>
      <w:r w:rsidR="00C52F4A" w:rsidRPr="00605EB6">
        <w:t>Oui</w:t>
      </w:r>
      <w:r w:rsidR="00C474C1">
        <w:t xml:space="preserve">, </w:t>
      </w:r>
      <w:r w:rsidR="00C52F4A" w:rsidRPr="00605EB6">
        <w:t>c</w:t>
      </w:r>
      <w:r w:rsidR="00C474C1">
        <w:t>’</w:t>
      </w:r>
      <w:r w:rsidR="00C52F4A" w:rsidRPr="00605EB6">
        <w:t>est épouvantable</w:t>
      </w:r>
      <w:r w:rsidR="00C474C1">
        <w:t> !</w:t>
      </w:r>
    </w:p>
    <w:p w14:paraId="43D1B598" w14:textId="0BB1281B" w:rsidR="00C474C1" w:rsidRDefault="0094609C" w:rsidP="00C52F4A">
      <w:r>
        <w:lastRenderedPageBreak/>
        <w:t>— </w:t>
      </w:r>
      <w:r w:rsidR="00C52F4A" w:rsidRPr="00605EB6">
        <w:t>Et cette malheureuse enfant</w:t>
      </w:r>
      <w:r w:rsidR="00C474C1">
        <w:t xml:space="preserve">, </w:t>
      </w:r>
      <w:r w:rsidR="00C52F4A" w:rsidRPr="00605EB6">
        <w:t>sait-on ce qu</w:t>
      </w:r>
      <w:r w:rsidR="00C474C1">
        <w:t>’</w:t>
      </w:r>
      <w:r w:rsidR="00C52F4A" w:rsidRPr="00605EB6">
        <w:t>elle est devenue</w:t>
      </w:r>
      <w:r w:rsidR="00C474C1">
        <w:t> ?</w:t>
      </w:r>
    </w:p>
    <w:p w14:paraId="5D1AB789" w14:textId="3E0D82D9" w:rsidR="00C474C1" w:rsidRDefault="0094609C" w:rsidP="00C52F4A">
      <w:r>
        <w:t>— </w:t>
      </w:r>
      <w:r w:rsidR="00C52F4A" w:rsidRPr="00605EB6">
        <w:t>En apprenant</w:t>
      </w:r>
      <w:r w:rsidR="00C474C1">
        <w:t xml:space="preserve">, </w:t>
      </w:r>
      <w:r w:rsidR="00C52F4A" w:rsidRPr="00605EB6">
        <w:t>longtemps après</w:t>
      </w:r>
      <w:r w:rsidR="00C474C1">
        <w:t xml:space="preserve">, </w:t>
      </w:r>
      <w:r w:rsidR="00C52F4A" w:rsidRPr="00605EB6">
        <w:t>alors qu</w:t>
      </w:r>
      <w:r w:rsidR="00C474C1">
        <w:t>’</w:t>
      </w:r>
      <w:r w:rsidR="00C52F4A" w:rsidRPr="00605EB6">
        <w:t>elle était devenue enceinte</w:t>
      </w:r>
      <w:r w:rsidR="00C474C1">
        <w:t xml:space="preserve">, </w:t>
      </w:r>
      <w:r w:rsidR="00C52F4A" w:rsidRPr="00605EB6">
        <w:t>qu</w:t>
      </w:r>
      <w:r w:rsidR="00C474C1">
        <w:t>’</w:t>
      </w:r>
      <w:r w:rsidR="00C52F4A" w:rsidRPr="00605EB6">
        <w:t>elle avait été lâchement trompée</w:t>
      </w:r>
      <w:r w:rsidR="00C474C1">
        <w:t xml:space="preserve">, </w:t>
      </w:r>
      <w:r w:rsidR="00C52F4A" w:rsidRPr="00605EB6">
        <w:t>qu</w:t>
      </w:r>
      <w:r w:rsidR="00C474C1">
        <w:t>’</w:t>
      </w:r>
      <w:r w:rsidR="00C52F4A" w:rsidRPr="00605EB6">
        <w:t>elle n</w:t>
      </w:r>
      <w:r w:rsidR="00C474C1">
        <w:t>’</w:t>
      </w:r>
      <w:r w:rsidR="00C52F4A" w:rsidRPr="00605EB6">
        <w:t>était nullement la femme du marquis</w:t>
      </w:r>
      <w:r w:rsidR="00C474C1">
        <w:t xml:space="preserve">, </w:t>
      </w:r>
      <w:r w:rsidR="00C52F4A" w:rsidRPr="00605EB6">
        <w:t>elle a subitement perdu la raison</w:t>
      </w:r>
      <w:r w:rsidR="00C474C1">
        <w:t>.</w:t>
      </w:r>
    </w:p>
    <w:p w14:paraId="4879CA6D" w14:textId="62AFB83F" w:rsidR="00C474C1" w:rsidRDefault="0094609C" w:rsidP="00C52F4A">
      <w:r>
        <w:t>— </w:t>
      </w:r>
      <w:r w:rsidR="00C52F4A" w:rsidRPr="00605EB6">
        <w:t>Folle</w:t>
      </w:r>
      <w:r w:rsidR="00C474C1">
        <w:t xml:space="preserve"> ! </w:t>
      </w:r>
      <w:r w:rsidR="00C52F4A" w:rsidRPr="00605EB6">
        <w:t>folle</w:t>
      </w:r>
      <w:r w:rsidR="00C474C1">
        <w:t xml:space="preserve"> ! </w:t>
      </w:r>
      <w:r w:rsidR="00C52F4A" w:rsidRPr="00605EB6">
        <w:t xml:space="preserve">prononça </w:t>
      </w:r>
      <w:r w:rsidR="00C474C1">
        <w:t>M. </w:t>
      </w:r>
      <w:r w:rsidR="00C52F4A" w:rsidRPr="00605EB6">
        <w:t>Lagarde d</w:t>
      </w:r>
      <w:r w:rsidR="00C474C1">
        <w:t>’</w:t>
      </w:r>
      <w:r w:rsidR="00C52F4A" w:rsidRPr="00605EB6">
        <w:t>une voix creuse</w:t>
      </w:r>
      <w:r w:rsidR="00C474C1">
        <w:t>.</w:t>
      </w:r>
    </w:p>
    <w:p w14:paraId="5402A9DF" w14:textId="41B6781A" w:rsidR="00C474C1" w:rsidRDefault="0094609C" w:rsidP="00C52F4A">
      <w:r>
        <w:t>— </w:t>
      </w:r>
      <w:r w:rsidR="00C52F4A" w:rsidRPr="00605EB6">
        <w:t>L</w:t>
      </w:r>
      <w:r w:rsidR="00C474C1">
        <w:t>’</w:t>
      </w:r>
      <w:r w:rsidR="00C52F4A" w:rsidRPr="00605EB6">
        <w:t>existence de la malheureuse Léontine Landais et celle de son fils</w:t>
      </w:r>
      <w:r w:rsidR="00C474C1">
        <w:t xml:space="preserve">, </w:t>
      </w:r>
      <w:r w:rsidR="00C52F4A" w:rsidRPr="00605EB6">
        <w:t>car c</w:t>
      </w:r>
      <w:r w:rsidR="00C474C1">
        <w:t>’</w:t>
      </w:r>
      <w:r w:rsidR="00C52F4A" w:rsidRPr="00605EB6">
        <w:t>est un enfant du sexe masculin qu</w:t>
      </w:r>
      <w:r w:rsidR="00C474C1">
        <w:t>’</w:t>
      </w:r>
      <w:r w:rsidR="00C52F4A" w:rsidRPr="00605EB6">
        <w:t>elle eut du marquis</w:t>
      </w:r>
      <w:r w:rsidR="00C474C1">
        <w:t xml:space="preserve">, </w:t>
      </w:r>
      <w:r w:rsidR="00C52F4A" w:rsidRPr="00605EB6">
        <w:t>est tout un roman</w:t>
      </w:r>
      <w:r w:rsidR="00C52F4A" w:rsidRPr="00605EB6">
        <w:rPr>
          <w:rStyle w:val="Appelnotedebasdep"/>
        </w:rPr>
        <w:footnoteReference w:id="2"/>
      </w:r>
      <w:r w:rsidR="00C474C1">
        <w:t xml:space="preserve">, </w:t>
      </w:r>
      <w:r w:rsidR="00C52F4A" w:rsidRPr="00605EB6">
        <w:t>mais ce serait long à vous raconter</w:t>
      </w:r>
      <w:r w:rsidR="00C474C1">
        <w:t>.</w:t>
      </w:r>
    </w:p>
    <w:p w14:paraId="5FCA0104" w14:textId="77777777" w:rsidR="00C474C1" w:rsidRDefault="00C474C1" w:rsidP="00C52F4A">
      <w:r>
        <w:t>» </w:t>
      </w:r>
      <w:r w:rsidR="00C52F4A" w:rsidRPr="00605EB6">
        <w:t>Continuons l</w:t>
      </w:r>
      <w:r>
        <w:t>’</w:t>
      </w:r>
      <w:r w:rsidR="00C52F4A" w:rsidRPr="00605EB6">
        <w:t>examen du dossier</w:t>
      </w:r>
      <w:r>
        <w:t>.</w:t>
      </w:r>
    </w:p>
    <w:p w14:paraId="096F705D" w14:textId="77777777" w:rsidR="00C474C1" w:rsidRDefault="00C474C1" w:rsidP="00C52F4A">
      <w:r>
        <w:t>» </w:t>
      </w:r>
      <w:r w:rsidR="00C52F4A" w:rsidRPr="00605EB6">
        <w:t>Ici nous avons encore un marquis</w:t>
      </w:r>
      <w:r>
        <w:t xml:space="preserve">. </w:t>
      </w:r>
      <w:r w:rsidR="00C52F4A" w:rsidRPr="00605EB6">
        <w:t>Blaireau avait surtout sa clientèle dans le grand monde</w:t>
      </w:r>
      <w:r>
        <w:t>.</w:t>
      </w:r>
    </w:p>
    <w:p w14:paraId="27F6AE10" w14:textId="77777777" w:rsidR="00C474C1" w:rsidRDefault="00C474C1" w:rsidP="00C52F4A">
      <w:r>
        <w:t>» </w:t>
      </w:r>
      <w:r w:rsidR="00C52F4A" w:rsidRPr="00605EB6">
        <w:t>Ce marquis</w:t>
      </w:r>
      <w:r>
        <w:t xml:space="preserve">, </w:t>
      </w:r>
      <w:r w:rsidR="00C52F4A" w:rsidRPr="00605EB6">
        <w:t>le marquis de Coulange</w:t>
      </w:r>
      <w:r>
        <w:t xml:space="preserve">, </w:t>
      </w:r>
      <w:r w:rsidR="00C52F4A" w:rsidRPr="00605EB6">
        <w:t>avait épousé une jeune fille charmante</w:t>
      </w:r>
      <w:r>
        <w:t xml:space="preserve">, </w:t>
      </w:r>
      <w:r w:rsidR="00C52F4A" w:rsidRPr="00605EB6">
        <w:t>douée des plus rares qualités</w:t>
      </w:r>
      <w:r>
        <w:t xml:space="preserve">, </w:t>
      </w:r>
      <w:r w:rsidR="00C52F4A" w:rsidRPr="00605EB6">
        <w:t>mais qui ne lui avait apporté en dot que sa beauté</w:t>
      </w:r>
      <w:r>
        <w:t>.</w:t>
      </w:r>
    </w:p>
    <w:p w14:paraId="01CCF4C3" w14:textId="77777777" w:rsidR="00C474C1" w:rsidRDefault="00C474C1" w:rsidP="00C52F4A">
      <w:r>
        <w:t>» </w:t>
      </w:r>
      <w:r w:rsidR="00C52F4A" w:rsidRPr="00605EB6">
        <w:t>Riche à plusieurs millions</w:t>
      </w:r>
      <w:r>
        <w:t xml:space="preserve">, </w:t>
      </w:r>
      <w:r w:rsidR="00C52F4A" w:rsidRPr="00605EB6">
        <w:t>le marquis avait pris chez lui sa belle-mère et son beau-frère</w:t>
      </w:r>
      <w:r>
        <w:t xml:space="preserve">, </w:t>
      </w:r>
      <w:r w:rsidR="00C52F4A" w:rsidRPr="00605EB6">
        <w:t>un assez triste sujet</w:t>
      </w:r>
      <w:r>
        <w:t xml:space="preserve">, </w:t>
      </w:r>
      <w:r w:rsidR="00C52F4A" w:rsidRPr="00605EB6">
        <w:t>comme vous allez voir</w:t>
      </w:r>
      <w:r>
        <w:t xml:space="preserve">, </w:t>
      </w:r>
      <w:r w:rsidR="00C52F4A" w:rsidRPr="00605EB6">
        <w:t>dont il avait fait le régisseur général de ses biens</w:t>
      </w:r>
      <w:r>
        <w:t xml:space="preserve">, </w:t>
      </w:r>
      <w:r w:rsidR="00C52F4A" w:rsidRPr="00605EB6">
        <w:t>meubles et immeubles</w:t>
      </w:r>
      <w:r>
        <w:t>.</w:t>
      </w:r>
    </w:p>
    <w:p w14:paraId="770C94E0" w14:textId="77777777" w:rsidR="00C474C1" w:rsidRDefault="00C474C1" w:rsidP="00C52F4A">
      <w:r>
        <w:t>» </w:t>
      </w:r>
      <w:r w:rsidR="00C52F4A" w:rsidRPr="00605EB6">
        <w:t>Or</w:t>
      </w:r>
      <w:r>
        <w:t xml:space="preserve">, </w:t>
      </w:r>
      <w:r w:rsidR="00C52F4A" w:rsidRPr="00605EB6">
        <w:t>il arriva que le marquis fut atteint d</w:t>
      </w:r>
      <w:r>
        <w:t>’</w:t>
      </w:r>
      <w:r w:rsidR="00C52F4A" w:rsidRPr="00605EB6">
        <w:t>anémie et condamné par tous les médecins</w:t>
      </w:r>
      <w:r>
        <w:t>.</w:t>
      </w:r>
    </w:p>
    <w:p w14:paraId="10F494E5" w14:textId="77777777" w:rsidR="00C474C1" w:rsidRDefault="00C474C1" w:rsidP="00C52F4A">
      <w:r>
        <w:lastRenderedPageBreak/>
        <w:t>» </w:t>
      </w:r>
      <w:r w:rsidR="00C52F4A" w:rsidRPr="00605EB6">
        <w:t>Grand émoi du frère et de la mère de la marquise</w:t>
      </w:r>
      <w:r>
        <w:t xml:space="preserve"> : </w:t>
      </w:r>
      <w:r w:rsidR="00C52F4A" w:rsidRPr="00605EB6">
        <w:t>en effet</w:t>
      </w:r>
      <w:r>
        <w:t xml:space="preserve">, </w:t>
      </w:r>
      <w:r w:rsidR="00C52F4A" w:rsidRPr="00605EB6">
        <w:t>si le marquis mourait</w:t>
      </w:r>
      <w:r>
        <w:t xml:space="preserve">, </w:t>
      </w:r>
      <w:r w:rsidR="00C52F4A" w:rsidRPr="00605EB6">
        <w:t>ses cousins s</w:t>
      </w:r>
      <w:r>
        <w:t>’</w:t>
      </w:r>
      <w:r w:rsidR="00C52F4A" w:rsidRPr="00605EB6">
        <w:t>emparaient de son héritage et ils retombaient</w:t>
      </w:r>
      <w:r>
        <w:t xml:space="preserve">, </w:t>
      </w:r>
      <w:r w:rsidR="00C52F4A" w:rsidRPr="00605EB6">
        <w:t>eux</w:t>
      </w:r>
      <w:r>
        <w:t xml:space="preserve">, </w:t>
      </w:r>
      <w:r w:rsidR="00C52F4A" w:rsidRPr="00605EB6">
        <w:t>dans la misère</w:t>
      </w:r>
      <w:r>
        <w:t xml:space="preserve">, </w:t>
      </w:r>
      <w:r w:rsidR="00C52F4A" w:rsidRPr="00605EB6">
        <w:t>car le marquis</w:t>
      </w:r>
      <w:r>
        <w:t xml:space="preserve">, </w:t>
      </w:r>
      <w:r w:rsidR="00C52F4A" w:rsidRPr="00605EB6">
        <w:t>ne voulant point croire à sa fin prochaine</w:t>
      </w:r>
      <w:r>
        <w:t xml:space="preserve">, </w:t>
      </w:r>
      <w:r w:rsidR="00C52F4A" w:rsidRPr="00605EB6">
        <w:t>refusait de tester en faveur de sa femme</w:t>
      </w:r>
      <w:r>
        <w:t>.</w:t>
      </w:r>
    </w:p>
    <w:p w14:paraId="445E2B70" w14:textId="77777777" w:rsidR="00C474C1" w:rsidRDefault="00C474C1" w:rsidP="00C52F4A">
      <w:r>
        <w:t>» </w:t>
      </w:r>
      <w:r w:rsidR="00C52F4A" w:rsidRPr="00605EB6">
        <w:t>Comment faire</w:t>
      </w:r>
      <w:r>
        <w:t xml:space="preserve"> ? </w:t>
      </w:r>
      <w:r w:rsidR="00C52F4A" w:rsidRPr="00605EB6">
        <w:t>quoi imaginer</w:t>
      </w:r>
      <w:r>
        <w:t> ?</w:t>
      </w:r>
    </w:p>
    <w:p w14:paraId="23FE8573" w14:textId="77777777" w:rsidR="00C474C1" w:rsidRDefault="00C474C1" w:rsidP="00C52F4A">
      <w:r>
        <w:t>» </w:t>
      </w:r>
      <w:r w:rsidR="00C52F4A" w:rsidRPr="00605EB6">
        <w:t>Voici ce qu</w:t>
      </w:r>
      <w:r>
        <w:t>’</w:t>
      </w:r>
      <w:r w:rsidR="00C52F4A" w:rsidRPr="00605EB6">
        <w:t>ils trouvèrent</w:t>
      </w:r>
      <w:r>
        <w:t> :</w:t>
      </w:r>
    </w:p>
    <w:p w14:paraId="4F0731CC" w14:textId="77777777" w:rsidR="00C474C1" w:rsidRDefault="00C474C1" w:rsidP="00C52F4A">
      <w:r>
        <w:t>» </w:t>
      </w:r>
      <w:r w:rsidR="00C52F4A" w:rsidRPr="00605EB6">
        <w:t>Introduire un enfant</w:t>
      </w:r>
      <w:r>
        <w:t xml:space="preserve">, </w:t>
      </w:r>
      <w:r w:rsidR="00C52F4A" w:rsidRPr="00605EB6">
        <w:t>un héritier direct dans la maison du marquis</w:t>
      </w:r>
      <w:r>
        <w:t>.</w:t>
      </w:r>
    </w:p>
    <w:p w14:paraId="598B72D7" w14:textId="77777777" w:rsidR="00C474C1" w:rsidRDefault="00C474C1" w:rsidP="00C52F4A">
      <w:r>
        <w:t>» </w:t>
      </w:r>
      <w:r w:rsidR="00C52F4A" w:rsidRPr="00605EB6">
        <w:t>Imposant donc leur volonté à la jeune marquise</w:t>
      </w:r>
      <w:r>
        <w:t xml:space="preserve">, </w:t>
      </w:r>
      <w:r w:rsidR="00C52F4A" w:rsidRPr="00605EB6">
        <w:t>complètement dominée par sa mère</w:t>
      </w:r>
      <w:r>
        <w:t xml:space="preserve">, </w:t>
      </w:r>
      <w:r w:rsidR="00C52F4A" w:rsidRPr="00605EB6">
        <w:t>ils annoncèrent un beau jour au marquis que sa femme était enceinte</w:t>
      </w:r>
      <w:r>
        <w:t>.</w:t>
      </w:r>
    </w:p>
    <w:p w14:paraId="7D8B6440" w14:textId="47A6365E" w:rsidR="00C474C1" w:rsidRDefault="00C474C1" w:rsidP="00C52F4A">
      <w:r>
        <w:t>» </w:t>
      </w:r>
      <w:r w:rsidR="00C52F4A" w:rsidRPr="00605EB6">
        <w:t>On trouva le moyen d</w:t>
      </w:r>
      <w:r>
        <w:t>’</w:t>
      </w:r>
      <w:r w:rsidR="00C52F4A" w:rsidRPr="00605EB6">
        <w:t xml:space="preserve">envoyer </w:t>
      </w:r>
      <w:r>
        <w:t>M. de </w:t>
      </w:r>
      <w:r w:rsidR="00C52F4A" w:rsidRPr="00605EB6">
        <w:t>Coulange aux îles d</w:t>
      </w:r>
      <w:r>
        <w:t>’</w:t>
      </w:r>
      <w:r w:rsidR="00C52F4A" w:rsidRPr="00605EB6">
        <w:t>Hyères pour rétablir sa santé</w:t>
      </w:r>
      <w:r>
        <w:t xml:space="preserve">, </w:t>
      </w:r>
      <w:r w:rsidR="00C52F4A" w:rsidRPr="00605EB6">
        <w:t>et pendant qu</w:t>
      </w:r>
      <w:r>
        <w:t>’</w:t>
      </w:r>
      <w:r w:rsidR="00C52F4A" w:rsidRPr="00605EB6">
        <w:t>on gardait la jeune femme à vue dans son hôtel</w:t>
      </w:r>
      <w:r>
        <w:t xml:space="preserve">, </w:t>
      </w:r>
      <w:r w:rsidR="00C52F4A" w:rsidRPr="00605EB6">
        <w:t>on répandait partout le bruit qu</w:t>
      </w:r>
      <w:r>
        <w:t>’</w:t>
      </w:r>
      <w:r w:rsidR="00C52F4A" w:rsidRPr="00605EB6">
        <w:t>elle serait bientôt mère</w:t>
      </w:r>
      <w:r>
        <w:t>.</w:t>
      </w:r>
    </w:p>
    <w:p w14:paraId="64C60A17" w14:textId="77777777" w:rsidR="00C474C1" w:rsidRDefault="00C474C1" w:rsidP="00C52F4A">
      <w:r>
        <w:t>» </w:t>
      </w:r>
      <w:r w:rsidR="00C52F4A" w:rsidRPr="00605EB6">
        <w:t>La prétendue grossesse va bien</w:t>
      </w:r>
      <w:r>
        <w:t xml:space="preserve"> ; </w:t>
      </w:r>
      <w:r w:rsidR="00C52F4A" w:rsidRPr="00605EB6">
        <w:t>mais il faut un enfant nouveau-né à l</w:t>
      </w:r>
      <w:r>
        <w:t>’</w:t>
      </w:r>
      <w:r w:rsidR="00C52F4A" w:rsidRPr="00605EB6">
        <w:t>heure voulue</w:t>
      </w:r>
      <w:r>
        <w:t xml:space="preserve">, </w:t>
      </w:r>
      <w:r w:rsidR="00C52F4A" w:rsidRPr="00605EB6">
        <w:t>afin de faire croire à un accouchement</w:t>
      </w:r>
      <w:r>
        <w:t>.</w:t>
      </w:r>
    </w:p>
    <w:p w14:paraId="2B212C8C" w14:textId="77777777" w:rsidR="00C474C1" w:rsidRDefault="00C474C1" w:rsidP="00C52F4A">
      <w:r>
        <w:t>» </w:t>
      </w:r>
      <w:r w:rsidR="00C52F4A" w:rsidRPr="00605EB6">
        <w:t>Cet enfant</w:t>
      </w:r>
      <w:r>
        <w:t xml:space="preserve">, </w:t>
      </w:r>
      <w:r w:rsidR="00C52F4A" w:rsidRPr="00605EB6">
        <w:t>Blaireau se charge de le trouver</w:t>
      </w:r>
      <w:r>
        <w:t xml:space="preserve"> ; </w:t>
      </w:r>
      <w:r w:rsidR="00C52F4A" w:rsidRPr="00605EB6">
        <w:t>il l</w:t>
      </w:r>
      <w:r>
        <w:t>’</w:t>
      </w:r>
      <w:r w:rsidR="00C52F4A" w:rsidRPr="00605EB6">
        <w:t>aura dans quatre mois</w:t>
      </w:r>
      <w:r>
        <w:t xml:space="preserve">, </w:t>
      </w:r>
      <w:r w:rsidR="00C52F4A" w:rsidRPr="00605EB6">
        <w:t>à quelques jours près</w:t>
      </w:r>
      <w:r>
        <w:t xml:space="preserve">, </w:t>
      </w:r>
      <w:r w:rsidR="00C52F4A" w:rsidRPr="00605EB6">
        <w:t>puisque la marquise est soi-disant enceinte de cinq mois</w:t>
      </w:r>
      <w:r>
        <w:t>.</w:t>
      </w:r>
    </w:p>
    <w:p w14:paraId="26FEBC67" w14:textId="77777777" w:rsidR="00C474C1" w:rsidRDefault="00C474C1" w:rsidP="00C52F4A">
      <w:r>
        <w:t>» </w:t>
      </w:r>
      <w:r w:rsidR="00C52F4A" w:rsidRPr="00605EB6">
        <w:t>Il met des agents en campagne et ne tarde pas à découvrir une pauvre jeune fille séduite</w:t>
      </w:r>
      <w:r>
        <w:t xml:space="preserve">, </w:t>
      </w:r>
      <w:r w:rsidR="00C52F4A" w:rsidRPr="00605EB6">
        <w:t>puis abandonnée par son séducteur</w:t>
      </w:r>
      <w:r>
        <w:t xml:space="preserve">, </w:t>
      </w:r>
      <w:r w:rsidR="00C52F4A" w:rsidRPr="00605EB6">
        <w:t>laquelle sera mère dans quatre mois</w:t>
      </w:r>
      <w:r>
        <w:t>.</w:t>
      </w:r>
    </w:p>
    <w:p w14:paraId="19CFF8D9" w14:textId="77777777" w:rsidR="00C474C1" w:rsidRDefault="00C474C1" w:rsidP="00C52F4A">
      <w:r>
        <w:t>» </w:t>
      </w:r>
      <w:r w:rsidR="00C52F4A" w:rsidRPr="00605EB6">
        <w:t>Gabrielle croit aux paroles d</w:t>
      </w:r>
      <w:r>
        <w:t>’</w:t>
      </w:r>
      <w:r w:rsidR="00C52F4A" w:rsidRPr="00605EB6">
        <w:t>amitié d</w:t>
      </w:r>
      <w:r>
        <w:t>’</w:t>
      </w:r>
      <w:r w:rsidR="00C52F4A" w:rsidRPr="00605EB6">
        <w:t>une femme</w:t>
      </w:r>
      <w:r>
        <w:t xml:space="preserve">, </w:t>
      </w:r>
      <w:r w:rsidR="00C52F4A" w:rsidRPr="00605EB6">
        <w:t>créature de Blaireau</w:t>
      </w:r>
      <w:r>
        <w:t xml:space="preserve">, </w:t>
      </w:r>
      <w:r w:rsidR="00C52F4A" w:rsidRPr="00605EB6">
        <w:t>qui a reçu les instructions du maître coquin</w:t>
      </w:r>
      <w:r>
        <w:t xml:space="preserve">, </w:t>
      </w:r>
      <w:r w:rsidR="00C52F4A" w:rsidRPr="00605EB6">
        <w:t>et accepte sans difficulté d</w:t>
      </w:r>
      <w:r>
        <w:t>’</w:t>
      </w:r>
      <w:r w:rsidR="00C52F4A" w:rsidRPr="00605EB6">
        <w:t>aller vivre avec sa nouvelle amie</w:t>
      </w:r>
      <w:r>
        <w:t xml:space="preserve">, </w:t>
      </w:r>
      <w:r w:rsidR="00C52F4A" w:rsidRPr="00605EB6">
        <w:lastRenderedPageBreak/>
        <w:t>à Asnières</w:t>
      </w:r>
      <w:r>
        <w:t xml:space="preserve">, </w:t>
      </w:r>
      <w:r w:rsidR="00C52F4A" w:rsidRPr="00605EB6">
        <w:t>dans une maison isolée</w:t>
      </w:r>
      <w:r>
        <w:t xml:space="preserve">, </w:t>
      </w:r>
      <w:r w:rsidR="00C52F4A" w:rsidRPr="00605EB6">
        <w:t>louée quelques jours auparavant par Blaireau</w:t>
      </w:r>
      <w:r>
        <w:t>.</w:t>
      </w:r>
    </w:p>
    <w:p w14:paraId="0BE66272" w14:textId="77777777" w:rsidR="00C474C1" w:rsidRDefault="00C474C1" w:rsidP="00C52F4A">
      <w:r>
        <w:t>» </w:t>
      </w:r>
      <w:r w:rsidR="00C52F4A" w:rsidRPr="00605EB6">
        <w:t>Gabrielle ne sort jamais</w:t>
      </w:r>
      <w:r>
        <w:t xml:space="preserve"> ; </w:t>
      </w:r>
      <w:r w:rsidR="00C52F4A" w:rsidRPr="00605EB6">
        <w:t>elle a assez du jardin pour se promener</w:t>
      </w:r>
      <w:r>
        <w:t xml:space="preserve"> ; </w:t>
      </w:r>
      <w:r w:rsidR="00C52F4A" w:rsidRPr="00605EB6">
        <w:t>mais elle est choyée</w:t>
      </w:r>
      <w:r>
        <w:t xml:space="preserve">, </w:t>
      </w:r>
      <w:r w:rsidR="00C52F4A" w:rsidRPr="00605EB6">
        <w:t>dorlotée</w:t>
      </w:r>
      <w:r>
        <w:t xml:space="preserve">, </w:t>
      </w:r>
      <w:r w:rsidR="00C52F4A" w:rsidRPr="00605EB6">
        <w:t>on la comble de petits présents</w:t>
      </w:r>
      <w:r>
        <w:t xml:space="preserve">, </w:t>
      </w:r>
      <w:r w:rsidR="00C52F4A" w:rsidRPr="00605EB6">
        <w:t>on l</w:t>
      </w:r>
      <w:r>
        <w:t>’</w:t>
      </w:r>
      <w:r w:rsidR="00C52F4A" w:rsidRPr="00605EB6">
        <w:t>accable de caresses hypocrites</w:t>
      </w:r>
      <w:r>
        <w:t xml:space="preserve">. </w:t>
      </w:r>
      <w:r w:rsidR="00C52F4A" w:rsidRPr="00605EB6">
        <w:t>Dame</w:t>
      </w:r>
      <w:r>
        <w:t xml:space="preserve"> ! </w:t>
      </w:r>
      <w:r w:rsidR="00C52F4A" w:rsidRPr="00605EB6">
        <w:t>on ne veut pas qu</w:t>
      </w:r>
      <w:r>
        <w:t>’</w:t>
      </w:r>
      <w:r w:rsidR="00C52F4A" w:rsidRPr="00605EB6">
        <w:t>elle se fatigue</w:t>
      </w:r>
      <w:r>
        <w:t xml:space="preserve">, </w:t>
      </w:r>
      <w:r w:rsidR="00C52F4A" w:rsidRPr="00605EB6">
        <w:t>qu</w:t>
      </w:r>
      <w:r>
        <w:t>’</w:t>
      </w:r>
      <w:r w:rsidR="00C52F4A" w:rsidRPr="00605EB6">
        <w:t>elle ait de l</w:t>
      </w:r>
      <w:r>
        <w:t>’</w:t>
      </w:r>
      <w:r w:rsidR="00C52F4A" w:rsidRPr="00605EB6">
        <w:t>ennui ou des chagrins pouvant nuire à sa chère santé</w:t>
      </w:r>
      <w:r>
        <w:t xml:space="preserve"> : </w:t>
      </w:r>
      <w:r w:rsidR="00C52F4A" w:rsidRPr="00605EB6">
        <w:t>ne faut-il pas qu</w:t>
      </w:r>
      <w:r>
        <w:t>’</w:t>
      </w:r>
      <w:r w:rsidR="00C52F4A" w:rsidRPr="00605EB6">
        <w:t>elle mette au monde un enfant bien constitué et bien portant</w:t>
      </w:r>
      <w:r>
        <w:t> ?</w:t>
      </w:r>
    </w:p>
    <w:p w14:paraId="6E0A29B2" w14:textId="77777777" w:rsidR="00C474C1" w:rsidRDefault="00C474C1" w:rsidP="00C52F4A">
      <w:r>
        <w:t>» </w:t>
      </w:r>
      <w:r w:rsidR="00C52F4A" w:rsidRPr="00605EB6">
        <w:t>On a pensé d</w:t>
      </w:r>
      <w:r>
        <w:t>’</w:t>
      </w:r>
      <w:r w:rsidR="00C52F4A" w:rsidRPr="00605EB6">
        <w:t>abord que la jeune mère</w:t>
      </w:r>
      <w:r>
        <w:t xml:space="preserve">, </w:t>
      </w:r>
      <w:r w:rsidR="00C52F4A" w:rsidRPr="00605EB6">
        <w:t>heureuse d</w:t>
      </w:r>
      <w:r>
        <w:t>’</w:t>
      </w:r>
      <w:r w:rsidR="00C52F4A" w:rsidRPr="00605EB6">
        <w:t>en être débarrassée</w:t>
      </w:r>
      <w:r>
        <w:t xml:space="preserve">, </w:t>
      </w:r>
      <w:r w:rsidR="00C52F4A" w:rsidRPr="00605EB6">
        <w:t>livrerait son enfant sans résistance</w:t>
      </w:r>
      <w:r>
        <w:t xml:space="preserve"> ; </w:t>
      </w:r>
      <w:r w:rsidR="00C52F4A" w:rsidRPr="00605EB6">
        <w:t>mais Gabrielle</w:t>
      </w:r>
      <w:r>
        <w:t xml:space="preserve">, </w:t>
      </w:r>
      <w:r w:rsidR="00C52F4A" w:rsidRPr="00605EB6">
        <w:t>qui sent tressaillir son sein</w:t>
      </w:r>
      <w:r>
        <w:t xml:space="preserve">, </w:t>
      </w:r>
      <w:r w:rsidR="00C52F4A" w:rsidRPr="00605EB6">
        <w:t>déclare nettement qu</w:t>
      </w:r>
      <w:r>
        <w:t>’</w:t>
      </w:r>
      <w:r w:rsidR="00C52F4A" w:rsidRPr="00605EB6">
        <w:t>elle veut garder son enfant et l</w:t>
      </w:r>
      <w:r>
        <w:t>’</w:t>
      </w:r>
      <w:r w:rsidR="00C52F4A" w:rsidRPr="00605EB6">
        <w:t>élever elle-même</w:t>
      </w:r>
      <w:r>
        <w:t xml:space="preserve">, </w:t>
      </w:r>
      <w:r w:rsidR="00C52F4A" w:rsidRPr="00605EB6">
        <w:t>de son lait</w:t>
      </w:r>
      <w:r>
        <w:t>.</w:t>
      </w:r>
    </w:p>
    <w:p w14:paraId="4A509376" w14:textId="06932975" w:rsidR="00C474C1" w:rsidRDefault="00C474C1" w:rsidP="00C52F4A">
      <w:r>
        <w:t>» </w:t>
      </w:r>
      <w:r w:rsidR="0094609C">
        <w:t>— </w:t>
      </w:r>
      <w:r w:rsidR="00C52F4A" w:rsidRPr="00605EB6">
        <w:t>Puisqu</w:t>
      </w:r>
      <w:r>
        <w:t>’</w:t>
      </w:r>
      <w:r w:rsidR="00C52F4A" w:rsidRPr="00605EB6">
        <w:t>elle ne veut pas le donner</w:t>
      </w:r>
      <w:r>
        <w:t xml:space="preserve">, </w:t>
      </w:r>
      <w:r w:rsidR="00C52F4A" w:rsidRPr="00605EB6">
        <w:t>dit Blaireau</w:t>
      </w:r>
      <w:r>
        <w:t xml:space="preserve">, </w:t>
      </w:r>
      <w:r w:rsidR="00C52F4A" w:rsidRPr="00605EB6">
        <w:t>on le lui prendra</w:t>
      </w:r>
      <w:r>
        <w:t>.</w:t>
      </w:r>
    </w:p>
    <w:p w14:paraId="55A74E20" w14:textId="77777777" w:rsidR="00C474C1" w:rsidRDefault="00C474C1" w:rsidP="00C52F4A">
      <w:r>
        <w:t>» </w:t>
      </w:r>
      <w:r w:rsidR="00C52F4A" w:rsidRPr="00605EB6">
        <w:t>Ainsi fut fait</w:t>
      </w:r>
      <w:r>
        <w:t>.</w:t>
      </w:r>
    </w:p>
    <w:p w14:paraId="0919D1D3" w14:textId="77777777" w:rsidR="00C474C1" w:rsidRDefault="00C474C1" w:rsidP="00C52F4A">
      <w:r>
        <w:t>» </w:t>
      </w:r>
      <w:r w:rsidR="00C52F4A" w:rsidRPr="00605EB6">
        <w:t>L</w:t>
      </w:r>
      <w:r>
        <w:t>’</w:t>
      </w:r>
      <w:r w:rsidR="00C52F4A" w:rsidRPr="00605EB6">
        <w:t>enfant vint au monde dans la nuit</w:t>
      </w:r>
      <w:r>
        <w:t xml:space="preserve"> ; </w:t>
      </w:r>
      <w:r w:rsidR="00C52F4A" w:rsidRPr="00605EB6">
        <w:t>quelques heures après</w:t>
      </w:r>
      <w:r>
        <w:t xml:space="preserve">, </w:t>
      </w:r>
      <w:r w:rsidR="00C52F4A" w:rsidRPr="00605EB6">
        <w:t>profitant du sommeil de la jeune mère</w:t>
      </w:r>
      <w:r>
        <w:t xml:space="preserve">, </w:t>
      </w:r>
      <w:r w:rsidR="00C52F4A" w:rsidRPr="00605EB6">
        <w:t>sa fausse amie abandonna la maison</w:t>
      </w:r>
      <w:r>
        <w:t xml:space="preserve">, </w:t>
      </w:r>
      <w:r w:rsidR="00C52F4A" w:rsidRPr="00605EB6">
        <w:t>emportant le nouveau-né</w:t>
      </w:r>
      <w:r>
        <w:t xml:space="preserve">, </w:t>
      </w:r>
      <w:r w:rsidR="00C52F4A" w:rsidRPr="00605EB6">
        <w:t>précieusement enveloppé dans ses langes</w:t>
      </w:r>
      <w:r>
        <w:t>.</w:t>
      </w:r>
    </w:p>
    <w:p w14:paraId="3203857F" w14:textId="77777777" w:rsidR="00C474C1" w:rsidRDefault="00C474C1" w:rsidP="00C52F4A">
      <w:r>
        <w:t>» </w:t>
      </w:r>
      <w:r w:rsidR="00C52F4A" w:rsidRPr="00605EB6">
        <w:t>Une voiture</w:t>
      </w:r>
      <w:r>
        <w:t xml:space="preserve">, </w:t>
      </w:r>
      <w:r w:rsidR="00C52F4A" w:rsidRPr="00605EB6">
        <w:t>attelée de deux forts chevaux</w:t>
      </w:r>
      <w:r>
        <w:t xml:space="preserve">, </w:t>
      </w:r>
      <w:r w:rsidR="00C52F4A" w:rsidRPr="00605EB6">
        <w:t>bons coureurs</w:t>
      </w:r>
      <w:r>
        <w:t xml:space="preserve">, </w:t>
      </w:r>
      <w:r w:rsidR="00C52F4A" w:rsidRPr="00605EB6">
        <w:t>attendait la femme pour la transporter rapidement au château de Coulange</w:t>
      </w:r>
      <w:r>
        <w:t xml:space="preserve">, </w:t>
      </w:r>
      <w:r w:rsidR="00C52F4A" w:rsidRPr="00605EB6">
        <w:t>à quelques lieues de la ville de Meaux</w:t>
      </w:r>
      <w:r>
        <w:t>.</w:t>
      </w:r>
    </w:p>
    <w:p w14:paraId="4A411112" w14:textId="77777777" w:rsidR="00C474C1" w:rsidRDefault="00C474C1" w:rsidP="00C52F4A">
      <w:r>
        <w:t>» </w:t>
      </w:r>
      <w:r w:rsidR="00C52F4A" w:rsidRPr="00605EB6">
        <w:t>La femme et l</w:t>
      </w:r>
      <w:r>
        <w:t>’</w:t>
      </w:r>
      <w:r w:rsidR="00C52F4A" w:rsidRPr="00605EB6">
        <w:t>enfant furent introduits secrètement au château dont</w:t>
      </w:r>
      <w:r>
        <w:t xml:space="preserve">, </w:t>
      </w:r>
      <w:r w:rsidR="00C52F4A" w:rsidRPr="00605EB6">
        <w:t>par mesure de précaution</w:t>
      </w:r>
      <w:r>
        <w:t xml:space="preserve">, </w:t>
      </w:r>
      <w:r w:rsidR="00C52F4A" w:rsidRPr="00605EB6">
        <w:t>tous les domestiques avaient été momentanément éloignés</w:t>
      </w:r>
      <w:r>
        <w:t>.</w:t>
      </w:r>
    </w:p>
    <w:p w14:paraId="430FFCB7" w14:textId="77777777" w:rsidR="00C474C1" w:rsidRDefault="00C474C1" w:rsidP="00C52F4A">
      <w:r>
        <w:t>» </w:t>
      </w:r>
      <w:r w:rsidR="00C52F4A" w:rsidRPr="00605EB6">
        <w:t>Dans la journée</w:t>
      </w:r>
      <w:r>
        <w:t xml:space="preserve">, </w:t>
      </w:r>
      <w:r w:rsidR="00C52F4A" w:rsidRPr="00605EB6">
        <w:t>on annonça joyeusement l</w:t>
      </w:r>
      <w:r>
        <w:t>’</w:t>
      </w:r>
      <w:r w:rsidR="00C52F4A" w:rsidRPr="00605EB6">
        <w:t>heureuse délivrance de la marquise</w:t>
      </w:r>
      <w:r>
        <w:t xml:space="preserve">, </w:t>
      </w:r>
      <w:r w:rsidR="00C52F4A" w:rsidRPr="00605EB6">
        <w:t>qui venait de donner le jour à un fils</w:t>
      </w:r>
      <w:r>
        <w:t xml:space="preserve">. </w:t>
      </w:r>
      <w:r w:rsidR="00C52F4A" w:rsidRPr="00605EB6">
        <w:t>Et l</w:t>
      </w:r>
      <w:r>
        <w:t>’</w:t>
      </w:r>
      <w:r w:rsidR="00C52F4A" w:rsidRPr="00605EB6">
        <w:t>enfant de Gabrielle fut déclaré</w:t>
      </w:r>
      <w:r>
        <w:t xml:space="preserve">, </w:t>
      </w:r>
      <w:r w:rsidR="00C52F4A" w:rsidRPr="00605EB6">
        <w:t>à l</w:t>
      </w:r>
      <w:r>
        <w:t>’</w:t>
      </w:r>
      <w:r w:rsidR="00C52F4A" w:rsidRPr="00605EB6">
        <w:t xml:space="preserve">état civil de la </w:t>
      </w:r>
      <w:r w:rsidR="00C52F4A" w:rsidRPr="00605EB6">
        <w:lastRenderedPageBreak/>
        <w:t>commune</w:t>
      </w:r>
      <w:r>
        <w:t xml:space="preserve">, </w:t>
      </w:r>
      <w:r w:rsidR="00C52F4A" w:rsidRPr="00605EB6">
        <w:t>comme étant le fils du marquis et de la marquise de Coulange</w:t>
      </w:r>
      <w:r>
        <w:t>.</w:t>
      </w:r>
    </w:p>
    <w:p w14:paraId="698C9E6B" w14:textId="77777777" w:rsidR="00C474C1" w:rsidRDefault="00C474C1" w:rsidP="00C52F4A">
      <w:r>
        <w:t>» </w:t>
      </w:r>
      <w:r w:rsidR="00C52F4A" w:rsidRPr="00605EB6">
        <w:t>La présence de la femme au château s</w:t>
      </w:r>
      <w:r>
        <w:t>’</w:t>
      </w:r>
      <w:r w:rsidR="00C52F4A" w:rsidRPr="00605EB6">
        <w:t>expliqua facilement</w:t>
      </w:r>
      <w:r>
        <w:t xml:space="preserve"> : </w:t>
      </w:r>
      <w:r w:rsidR="00C52F4A" w:rsidRPr="00605EB6">
        <w:t>c</w:t>
      </w:r>
      <w:r>
        <w:t>’</w:t>
      </w:r>
      <w:r w:rsidR="00C52F4A" w:rsidRPr="00605EB6">
        <w:t>était une sage-femme renommée qu</w:t>
      </w:r>
      <w:r>
        <w:t>’</w:t>
      </w:r>
      <w:r w:rsidR="00C52F4A" w:rsidRPr="00605EB6">
        <w:t>on avait fait venir de Paris</w:t>
      </w:r>
      <w:r>
        <w:t>.</w:t>
      </w:r>
    </w:p>
    <w:p w14:paraId="5464F011" w14:textId="77777777" w:rsidR="00C474C1" w:rsidRDefault="00C474C1" w:rsidP="00C52F4A">
      <w:r>
        <w:t>» </w:t>
      </w:r>
      <w:r w:rsidR="00C52F4A" w:rsidRPr="00605EB6">
        <w:t>Le tour était joué</w:t>
      </w:r>
      <w:r>
        <w:t xml:space="preserve">. </w:t>
      </w:r>
      <w:r w:rsidR="00C52F4A" w:rsidRPr="00605EB6">
        <w:t>Grâce à l</w:t>
      </w:r>
      <w:r>
        <w:t>’</w:t>
      </w:r>
      <w:r w:rsidR="00C52F4A" w:rsidRPr="00605EB6">
        <w:t>adresse de Blaireau</w:t>
      </w:r>
      <w:r>
        <w:t xml:space="preserve">, </w:t>
      </w:r>
      <w:r w:rsidR="00C52F4A" w:rsidRPr="00605EB6">
        <w:t>à son génie infernal</w:t>
      </w:r>
      <w:r>
        <w:t xml:space="preserve">, </w:t>
      </w:r>
      <w:r w:rsidR="00C52F4A" w:rsidRPr="00605EB6">
        <w:t>le marquis de Coulange pouvait mourir</w:t>
      </w:r>
      <w:r>
        <w:t xml:space="preserve"> : </w:t>
      </w:r>
      <w:r w:rsidR="00C52F4A" w:rsidRPr="00605EB6">
        <w:t>il avait un héritier</w:t>
      </w:r>
      <w:r>
        <w:t>.</w:t>
      </w:r>
    </w:p>
    <w:p w14:paraId="133C71FB" w14:textId="3013615B" w:rsidR="00C474C1" w:rsidRDefault="0094609C" w:rsidP="00C52F4A">
      <w:r>
        <w:t>— </w:t>
      </w:r>
      <w:r w:rsidR="00C52F4A" w:rsidRPr="00605EB6">
        <w:t>Tout cela est inouï</w:t>
      </w:r>
      <w:r w:rsidR="00C474C1">
        <w:t xml:space="preserve">, </w:t>
      </w:r>
      <w:r w:rsidR="00C52F4A" w:rsidRPr="00605EB6">
        <w:t>monsieur Claude</w:t>
      </w:r>
      <w:r w:rsidR="00C474C1">
        <w:t>.</w:t>
      </w:r>
    </w:p>
    <w:p w14:paraId="7BCD5DF8" w14:textId="4BA66548" w:rsidR="00C474C1" w:rsidRDefault="0094609C" w:rsidP="00C52F4A">
      <w:r>
        <w:t>— </w:t>
      </w:r>
      <w:r w:rsidR="00C52F4A" w:rsidRPr="00605EB6">
        <w:t>De ces choses inouïes</w:t>
      </w:r>
      <w:r w:rsidR="00C474C1">
        <w:t xml:space="preserve">, </w:t>
      </w:r>
      <w:r w:rsidR="00C52F4A" w:rsidRPr="00605EB6">
        <w:t>de ces secrets terribles</w:t>
      </w:r>
      <w:r w:rsidR="00C474C1">
        <w:t xml:space="preserve">, </w:t>
      </w:r>
      <w:r w:rsidR="00C52F4A" w:rsidRPr="00605EB6">
        <w:t>monsieur</w:t>
      </w:r>
      <w:r w:rsidR="00C474C1">
        <w:t xml:space="preserve">, </w:t>
      </w:r>
      <w:r w:rsidR="00C52F4A" w:rsidRPr="00605EB6">
        <w:t>il y en a plus qu</w:t>
      </w:r>
      <w:r w:rsidR="00C474C1">
        <w:t>’</w:t>
      </w:r>
      <w:r w:rsidR="00C52F4A" w:rsidRPr="00605EB6">
        <w:t>on ne pense dans les familles</w:t>
      </w:r>
      <w:r w:rsidR="00C474C1">
        <w:t>.</w:t>
      </w:r>
    </w:p>
    <w:p w14:paraId="249C8F1D" w14:textId="10A9EFDC" w:rsidR="00C474C1" w:rsidRDefault="0094609C" w:rsidP="00C52F4A">
      <w:r>
        <w:t>— </w:t>
      </w:r>
      <w:r w:rsidR="00C52F4A" w:rsidRPr="00605EB6">
        <w:t>Ainsi</w:t>
      </w:r>
      <w:r w:rsidR="00C474C1">
        <w:t xml:space="preserve">, </w:t>
      </w:r>
      <w:r w:rsidR="00C52F4A" w:rsidRPr="00605EB6">
        <w:t>la marquise laissa faire</w:t>
      </w:r>
      <w:r w:rsidR="00C474C1">
        <w:t> ?</w:t>
      </w:r>
    </w:p>
    <w:p w14:paraId="7F2C74BF" w14:textId="20000931" w:rsidR="00C474C1" w:rsidRDefault="0094609C" w:rsidP="00C52F4A">
      <w:r>
        <w:t>— </w:t>
      </w:r>
      <w:r w:rsidR="00C52F4A" w:rsidRPr="00605EB6">
        <w:t>Elle protesta</w:t>
      </w:r>
      <w:r w:rsidR="00C474C1">
        <w:t xml:space="preserve">, </w:t>
      </w:r>
      <w:r w:rsidR="00C52F4A" w:rsidRPr="00605EB6">
        <w:t>au contraire</w:t>
      </w:r>
      <w:r w:rsidR="00C474C1">
        <w:t xml:space="preserve">, </w:t>
      </w:r>
      <w:r w:rsidR="00C52F4A" w:rsidRPr="00605EB6">
        <w:t>de toutes ses forces</w:t>
      </w:r>
      <w:r w:rsidR="00C474C1">
        <w:t xml:space="preserve">. </w:t>
      </w:r>
      <w:r w:rsidR="00C52F4A" w:rsidRPr="00605EB6">
        <w:t>Mais que pouvait-elle</w:t>
      </w:r>
      <w:r w:rsidR="00C474C1">
        <w:t xml:space="preserve">, </w:t>
      </w:r>
      <w:r w:rsidR="00C52F4A" w:rsidRPr="00605EB6">
        <w:t>placée ainsi qu</w:t>
      </w:r>
      <w:r w:rsidR="00C474C1">
        <w:t>’</w:t>
      </w:r>
      <w:r w:rsidR="00C52F4A" w:rsidRPr="00605EB6">
        <w:t>elle l</w:t>
      </w:r>
      <w:r w:rsidR="00C474C1">
        <w:t>’</w:t>
      </w:r>
      <w:r w:rsidR="00C52F4A" w:rsidRPr="00605EB6">
        <w:t>était</w:t>
      </w:r>
      <w:r w:rsidR="00C474C1">
        <w:t xml:space="preserve">, </w:t>
      </w:r>
      <w:r w:rsidR="00C52F4A" w:rsidRPr="00605EB6">
        <w:t>entre deux dominateurs</w:t>
      </w:r>
      <w:r w:rsidR="00C474C1">
        <w:t xml:space="preserve">, </w:t>
      </w:r>
      <w:r w:rsidR="00C52F4A" w:rsidRPr="00605EB6">
        <w:t>sa mère et son frère</w:t>
      </w:r>
      <w:r w:rsidR="00C474C1">
        <w:t xml:space="preserve">, </w:t>
      </w:r>
      <w:r w:rsidR="00C52F4A" w:rsidRPr="00605EB6">
        <w:t>qui avaient brisé sa volonté</w:t>
      </w:r>
      <w:r w:rsidR="00C474C1">
        <w:t> ?</w:t>
      </w:r>
    </w:p>
    <w:p w14:paraId="5F899C77" w14:textId="77777777" w:rsidR="00C474C1" w:rsidRDefault="00C474C1" w:rsidP="00C52F4A">
      <w:r>
        <w:t>» </w:t>
      </w:r>
      <w:r w:rsidR="00C52F4A" w:rsidRPr="00605EB6">
        <w:t>D</w:t>
      </w:r>
      <w:r>
        <w:t>’</w:t>
      </w:r>
      <w:r w:rsidR="00C52F4A" w:rsidRPr="00605EB6">
        <w:t>ailleurs</w:t>
      </w:r>
      <w:r>
        <w:t xml:space="preserve">, </w:t>
      </w:r>
      <w:r w:rsidR="00C52F4A" w:rsidRPr="00605EB6">
        <w:t>le marquis revint à peu près guéri</w:t>
      </w:r>
      <w:r>
        <w:t xml:space="preserve">. </w:t>
      </w:r>
      <w:r w:rsidR="00C52F4A" w:rsidRPr="00605EB6">
        <w:t>En voyant l</w:t>
      </w:r>
      <w:r>
        <w:t>’</w:t>
      </w:r>
      <w:r w:rsidR="00C52F4A" w:rsidRPr="00605EB6">
        <w:t>enfant qu</w:t>
      </w:r>
      <w:r>
        <w:t>’</w:t>
      </w:r>
      <w:r w:rsidR="00C52F4A" w:rsidRPr="00605EB6">
        <w:t>il croyait son fils</w:t>
      </w:r>
      <w:r>
        <w:t xml:space="preserve">, </w:t>
      </w:r>
      <w:r w:rsidR="00C52F4A" w:rsidRPr="00605EB6">
        <w:t>il eut de tels transports de joie</w:t>
      </w:r>
      <w:r>
        <w:t xml:space="preserve">, </w:t>
      </w:r>
      <w:r w:rsidR="00C52F4A" w:rsidRPr="00605EB6">
        <w:t>il se prit d</w:t>
      </w:r>
      <w:r>
        <w:t>’</w:t>
      </w:r>
      <w:r w:rsidR="00C52F4A" w:rsidRPr="00605EB6">
        <w:t>une si grande affection pour son héritier</w:t>
      </w:r>
      <w:r>
        <w:t xml:space="preserve">, </w:t>
      </w:r>
      <w:r w:rsidR="00C52F4A" w:rsidRPr="00605EB6">
        <w:t>que la pauvre marquise n</w:t>
      </w:r>
      <w:r>
        <w:t>’</w:t>
      </w:r>
      <w:r w:rsidR="00C52F4A" w:rsidRPr="00605EB6">
        <w:t>eut plus le courage de lui révéler le terrible secret</w:t>
      </w:r>
      <w:r>
        <w:t>.</w:t>
      </w:r>
    </w:p>
    <w:p w14:paraId="0332AA08" w14:textId="4B31687F" w:rsidR="00C474C1" w:rsidRDefault="0094609C" w:rsidP="00C52F4A">
      <w:r>
        <w:t>— </w:t>
      </w:r>
      <w:r w:rsidR="00C52F4A" w:rsidRPr="00605EB6">
        <w:t>Et la malheureuse a pu vivre ainsi</w:t>
      </w:r>
      <w:r w:rsidR="00C474C1">
        <w:t xml:space="preserve">, </w:t>
      </w:r>
      <w:r w:rsidR="00C52F4A" w:rsidRPr="00605EB6">
        <w:t>avec ce secret qui devait l</w:t>
      </w:r>
      <w:r w:rsidR="00C474C1">
        <w:t>’</w:t>
      </w:r>
      <w:r w:rsidR="00C52F4A" w:rsidRPr="00605EB6">
        <w:t>écraser</w:t>
      </w:r>
      <w:r w:rsidR="00C474C1">
        <w:t> ?</w:t>
      </w:r>
    </w:p>
    <w:p w14:paraId="41A9515A" w14:textId="4C527268" w:rsidR="00C474C1" w:rsidRDefault="0094609C" w:rsidP="00C52F4A">
      <w:r>
        <w:t>— </w:t>
      </w:r>
      <w:r w:rsidR="00C52F4A" w:rsidRPr="00605EB6">
        <w:t>Oui</w:t>
      </w:r>
      <w:r w:rsidR="00C474C1">
        <w:t xml:space="preserve">. </w:t>
      </w:r>
      <w:r w:rsidR="00C52F4A" w:rsidRPr="00605EB6">
        <w:t>Elle seule sait ce qu</w:t>
      </w:r>
      <w:r w:rsidR="00C474C1">
        <w:t>’</w:t>
      </w:r>
      <w:r w:rsidR="00C52F4A" w:rsidRPr="00605EB6">
        <w:t>elle a souffert</w:t>
      </w:r>
      <w:r w:rsidR="00C474C1">
        <w:t xml:space="preserve">. </w:t>
      </w:r>
      <w:r w:rsidR="00C52F4A" w:rsidRPr="00605EB6">
        <w:t>Plus tard</w:t>
      </w:r>
      <w:r w:rsidR="00C474C1">
        <w:t xml:space="preserve">, </w:t>
      </w:r>
      <w:r w:rsidR="00C52F4A" w:rsidRPr="00605EB6">
        <w:t>bien des années après</w:t>
      </w:r>
      <w:r w:rsidR="00C474C1">
        <w:t xml:space="preserve">, </w:t>
      </w:r>
      <w:r w:rsidR="00C52F4A" w:rsidRPr="00605EB6">
        <w:t>elle trouva enfin en elle la force nécessaire pour tout dire au marquis</w:t>
      </w:r>
      <w:r w:rsidR="00C474C1">
        <w:t>.</w:t>
      </w:r>
    </w:p>
    <w:p w14:paraId="58908352" w14:textId="063FF5C8" w:rsidR="00C474C1" w:rsidRDefault="0094609C" w:rsidP="00C52F4A">
      <w:r>
        <w:t>— </w:t>
      </w:r>
      <w:r w:rsidR="00C52F4A" w:rsidRPr="00605EB6">
        <w:t>Alors</w:t>
      </w:r>
      <w:r w:rsidR="00C474C1">
        <w:t> ?</w:t>
      </w:r>
    </w:p>
    <w:p w14:paraId="298357AC" w14:textId="3AE4FB01" w:rsidR="00C474C1" w:rsidRDefault="0094609C" w:rsidP="00C52F4A">
      <w:r>
        <w:lastRenderedPageBreak/>
        <w:t>— </w:t>
      </w:r>
      <w:r w:rsidR="00C52F4A" w:rsidRPr="00605EB6">
        <w:t>Alors</w:t>
      </w:r>
      <w:r w:rsidR="00C474C1">
        <w:t xml:space="preserve">, </w:t>
      </w:r>
      <w:r w:rsidR="00C52F4A" w:rsidRPr="00605EB6">
        <w:t>monsieur</w:t>
      </w:r>
      <w:r w:rsidR="00C474C1">
        <w:t xml:space="preserve">, </w:t>
      </w:r>
      <w:r w:rsidR="00C52F4A" w:rsidRPr="00605EB6">
        <w:t>le marquis pardonna et garda son fils qui</w:t>
      </w:r>
      <w:r w:rsidR="00C474C1">
        <w:t xml:space="preserve">, </w:t>
      </w:r>
      <w:r w:rsidR="00C52F4A" w:rsidRPr="00605EB6">
        <w:t>d</w:t>
      </w:r>
      <w:r w:rsidR="00C474C1">
        <w:t>’</w:t>
      </w:r>
      <w:r w:rsidR="00C52F4A" w:rsidRPr="00605EB6">
        <w:t>ailleurs</w:t>
      </w:r>
      <w:r w:rsidR="00C474C1">
        <w:t xml:space="preserve">, </w:t>
      </w:r>
      <w:r w:rsidR="00C52F4A" w:rsidRPr="00605EB6">
        <w:t>était un jeune homme accompli et digne du grand nom qu</w:t>
      </w:r>
      <w:r w:rsidR="00C474C1">
        <w:t>’</w:t>
      </w:r>
      <w:r w:rsidR="00C52F4A" w:rsidRPr="00605EB6">
        <w:t>il portait</w:t>
      </w:r>
      <w:r w:rsidR="00C474C1">
        <w:t>.</w:t>
      </w:r>
    </w:p>
    <w:p w14:paraId="2C6F6E7F" w14:textId="6EC899D5" w:rsidR="00C474C1" w:rsidRDefault="0094609C" w:rsidP="00C52F4A">
      <w:r>
        <w:t>— </w:t>
      </w:r>
      <w:r w:rsidR="00C52F4A" w:rsidRPr="00605EB6">
        <w:t>Et Gabrielle</w:t>
      </w:r>
      <w:r w:rsidR="00C474C1">
        <w:t xml:space="preserve">, </w:t>
      </w:r>
      <w:r w:rsidR="00C52F4A" w:rsidRPr="00605EB6">
        <w:t>monsieur Claude</w:t>
      </w:r>
      <w:r w:rsidR="00C474C1">
        <w:t xml:space="preserve">, </w:t>
      </w:r>
      <w:r w:rsidR="00C52F4A" w:rsidRPr="00605EB6">
        <w:t>la pauvre Gabrielle</w:t>
      </w:r>
      <w:r w:rsidR="00C52F4A" w:rsidRPr="00605EB6">
        <w:rPr>
          <w:rStyle w:val="Appelnotedebasdep"/>
        </w:rPr>
        <w:footnoteReference w:id="3"/>
      </w:r>
      <w:r w:rsidR="00C474C1">
        <w:t> ?</w:t>
      </w:r>
    </w:p>
    <w:p w14:paraId="6B30DFDE" w14:textId="607B297F" w:rsidR="00C474C1" w:rsidRDefault="0094609C" w:rsidP="00C52F4A">
      <w:r>
        <w:t>— </w:t>
      </w:r>
      <w:r w:rsidR="00C52F4A" w:rsidRPr="00605EB6">
        <w:t>Son réveil fut épouvantable</w:t>
      </w:r>
      <w:r w:rsidR="00C474C1">
        <w:t xml:space="preserve">, </w:t>
      </w:r>
      <w:r w:rsidR="00C52F4A" w:rsidRPr="00605EB6">
        <w:t>son désespoir fut si grand qu</w:t>
      </w:r>
      <w:r w:rsidR="00C474C1">
        <w:t>’</w:t>
      </w:r>
      <w:r w:rsidR="00C52F4A" w:rsidRPr="00605EB6">
        <w:t>elle perdit la raison</w:t>
      </w:r>
      <w:r w:rsidR="00C474C1">
        <w:t>.</w:t>
      </w:r>
    </w:p>
    <w:p w14:paraId="77F9893B" w14:textId="171EE332" w:rsidR="00C474C1" w:rsidRDefault="00C474C1" w:rsidP="00C52F4A">
      <w:r>
        <w:t>M. </w:t>
      </w:r>
      <w:r w:rsidR="00C52F4A" w:rsidRPr="00605EB6">
        <w:t>Lagarde ne put s</w:t>
      </w:r>
      <w:r>
        <w:t>’</w:t>
      </w:r>
      <w:r w:rsidR="00C52F4A" w:rsidRPr="00605EB6">
        <w:t>empêcher de tressaillir</w:t>
      </w:r>
      <w:r>
        <w:t>.</w:t>
      </w:r>
    </w:p>
    <w:p w14:paraId="55773AB8" w14:textId="772ACAB8" w:rsidR="00C474C1" w:rsidRDefault="0094609C" w:rsidP="00C52F4A">
      <w:r>
        <w:t>— </w:t>
      </w:r>
      <w:r w:rsidR="00C52F4A" w:rsidRPr="00605EB6">
        <w:t>Oh</w:t>
      </w:r>
      <w:r w:rsidR="00C474C1">
        <w:t xml:space="preserve"> ! </w:t>
      </w:r>
      <w:r w:rsidR="00C52F4A" w:rsidRPr="00605EB6">
        <w:t>encore une folle</w:t>
      </w:r>
      <w:r w:rsidR="00C474C1">
        <w:t xml:space="preserve"> ! </w:t>
      </w:r>
      <w:r w:rsidR="00C52F4A" w:rsidRPr="00605EB6">
        <w:t>s</w:t>
      </w:r>
      <w:r w:rsidR="00C474C1">
        <w:t>’</w:t>
      </w:r>
      <w:r w:rsidR="00C52F4A" w:rsidRPr="00605EB6">
        <w:t>écria-t-il</w:t>
      </w:r>
      <w:r w:rsidR="00C474C1">
        <w:t xml:space="preserve"> ; </w:t>
      </w:r>
      <w:r w:rsidR="00C52F4A" w:rsidRPr="00605EB6">
        <w:t>mais partout où il passait</w:t>
      </w:r>
      <w:r w:rsidR="00C474C1">
        <w:t xml:space="preserve">, </w:t>
      </w:r>
      <w:r w:rsidR="00C52F4A" w:rsidRPr="00605EB6">
        <w:t>ce Blaireau</w:t>
      </w:r>
      <w:r w:rsidR="00C474C1">
        <w:t xml:space="preserve">, </w:t>
      </w:r>
      <w:r w:rsidR="00C52F4A" w:rsidRPr="00605EB6">
        <w:t>il laissait donc la folie</w:t>
      </w:r>
      <w:r w:rsidR="00C474C1">
        <w:t> ?</w:t>
      </w:r>
    </w:p>
    <w:p w14:paraId="6285CC21" w14:textId="5D94D0E1" w:rsidR="00C474C1" w:rsidRDefault="0094609C" w:rsidP="00C52F4A">
      <w:r>
        <w:t>— </w:t>
      </w:r>
      <w:r w:rsidR="00C52F4A" w:rsidRPr="00605EB6">
        <w:t>La folie et souvent la mort</w:t>
      </w:r>
      <w:r w:rsidR="00C474C1">
        <w:t> !</w:t>
      </w:r>
    </w:p>
    <w:p w14:paraId="6C575736" w14:textId="6E034507" w:rsidR="00C474C1" w:rsidRDefault="0094609C" w:rsidP="00C52F4A">
      <w:r>
        <w:t>— </w:t>
      </w:r>
      <w:r w:rsidR="00C52F4A" w:rsidRPr="00605EB6">
        <w:t>Quel monstre</w:t>
      </w:r>
      <w:r w:rsidR="00C474C1">
        <w:t> !</w:t>
      </w:r>
    </w:p>
    <w:p w14:paraId="03F4C352" w14:textId="47F03857" w:rsidR="00C474C1" w:rsidRDefault="0094609C" w:rsidP="00C52F4A">
      <w:r>
        <w:t>— </w:t>
      </w:r>
      <w:r w:rsidR="00C52F4A" w:rsidRPr="00605EB6">
        <w:t>Comme vous devez le penser</w:t>
      </w:r>
      <w:r w:rsidR="00C474C1">
        <w:t xml:space="preserve">, </w:t>
      </w:r>
      <w:r w:rsidR="00C52F4A" w:rsidRPr="00605EB6">
        <w:t>monsieur Lagarde</w:t>
      </w:r>
      <w:r w:rsidR="00C474C1">
        <w:t xml:space="preserve">, </w:t>
      </w:r>
      <w:r w:rsidR="00C52F4A" w:rsidRPr="00605EB6">
        <w:t>ce n</w:t>
      </w:r>
      <w:r w:rsidR="00C474C1">
        <w:t>’</w:t>
      </w:r>
      <w:r w:rsidR="00C52F4A" w:rsidRPr="00605EB6">
        <w:t>est que longtemps</w:t>
      </w:r>
      <w:r w:rsidR="00C474C1">
        <w:t xml:space="preserve">, </w:t>
      </w:r>
      <w:r w:rsidR="00C52F4A" w:rsidRPr="00605EB6">
        <w:t>bien longtemps après les événements</w:t>
      </w:r>
      <w:r w:rsidR="00C474C1">
        <w:t xml:space="preserve">, </w:t>
      </w:r>
      <w:r w:rsidR="00C52F4A" w:rsidRPr="00605EB6">
        <w:t>que les faits dont je vous parle ont été connus de la police</w:t>
      </w:r>
      <w:r w:rsidR="00C474C1">
        <w:t>.</w:t>
      </w:r>
    </w:p>
    <w:p w14:paraId="72592357" w14:textId="77777777" w:rsidR="00C474C1" w:rsidRDefault="00C474C1" w:rsidP="00C52F4A">
      <w:r>
        <w:t>» </w:t>
      </w:r>
      <w:r w:rsidR="00C52F4A" w:rsidRPr="00605EB6">
        <w:t>L</w:t>
      </w:r>
      <w:r>
        <w:t>’</w:t>
      </w:r>
      <w:r w:rsidR="00C52F4A" w:rsidRPr="00605EB6">
        <w:t>enlèvement de l</w:t>
      </w:r>
      <w:r>
        <w:t>’</w:t>
      </w:r>
      <w:r w:rsidR="00C52F4A" w:rsidRPr="00605EB6">
        <w:t>enfant</w:t>
      </w:r>
      <w:r>
        <w:t xml:space="preserve">, </w:t>
      </w:r>
      <w:r w:rsidR="00C52F4A" w:rsidRPr="00605EB6">
        <w:t>à Asnières</w:t>
      </w:r>
      <w:r>
        <w:t xml:space="preserve">, </w:t>
      </w:r>
      <w:r w:rsidR="00C52F4A" w:rsidRPr="00605EB6">
        <w:t>fit grand bruit</w:t>
      </w:r>
      <w:r>
        <w:t xml:space="preserve">, </w:t>
      </w:r>
      <w:r w:rsidR="00C52F4A" w:rsidRPr="00605EB6">
        <w:t>et un policier d</w:t>
      </w:r>
      <w:r>
        <w:t>’</w:t>
      </w:r>
      <w:r w:rsidR="00C52F4A" w:rsidRPr="00605EB6">
        <w:t>un rare mérite</w:t>
      </w:r>
      <w:r>
        <w:t xml:space="preserve">, </w:t>
      </w:r>
      <w:r w:rsidR="00C52F4A" w:rsidRPr="00605EB6">
        <w:t>comme nous en avons trop peu</w:t>
      </w:r>
      <w:r>
        <w:t xml:space="preserve">, </w:t>
      </w:r>
      <w:r w:rsidR="00C52F4A" w:rsidRPr="00605EB6">
        <w:t>malheureusement</w:t>
      </w:r>
      <w:r>
        <w:t xml:space="preserve">, </w:t>
      </w:r>
      <w:r w:rsidR="00C52F4A" w:rsidRPr="00605EB6">
        <w:t>l</w:t>
      </w:r>
      <w:r>
        <w:t>’</w:t>
      </w:r>
      <w:r w:rsidR="00C52F4A" w:rsidRPr="00605EB6">
        <w:t>agent Morlot</w:t>
      </w:r>
      <w:r>
        <w:t xml:space="preserve">, </w:t>
      </w:r>
      <w:r w:rsidR="00C52F4A" w:rsidRPr="00605EB6">
        <w:t>s</w:t>
      </w:r>
      <w:r>
        <w:t>’</w:t>
      </w:r>
      <w:r w:rsidR="00C52F4A" w:rsidRPr="00605EB6">
        <w:t>imposa la tâche de retrouver l</w:t>
      </w:r>
      <w:r>
        <w:t>’</w:t>
      </w:r>
      <w:r w:rsidR="00C52F4A" w:rsidRPr="00605EB6">
        <w:t>enfant de Gabrielle</w:t>
      </w:r>
      <w:r>
        <w:t>.</w:t>
      </w:r>
    </w:p>
    <w:p w14:paraId="05155396" w14:textId="77777777" w:rsidR="00C474C1" w:rsidRDefault="00C474C1" w:rsidP="00C52F4A">
      <w:r>
        <w:t>» </w:t>
      </w:r>
      <w:r w:rsidR="00C52F4A" w:rsidRPr="00605EB6">
        <w:t>Pendant des années</w:t>
      </w:r>
      <w:r>
        <w:t xml:space="preserve">, </w:t>
      </w:r>
      <w:r w:rsidR="00C52F4A" w:rsidRPr="00605EB6">
        <w:t>sans se lasser</w:t>
      </w:r>
      <w:r>
        <w:t xml:space="preserve">, </w:t>
      </w:r>
      <w:r w:rsidR="00C52F4A" w:rsidRPr="00605EB6">
        <w:t>sans se décourager</w:t>
      </w:r>
      <w:r>
        <w:t xml:space="preserve">, </w:t>
      </w:r>
      <w:r w:rsidR="00C52F4A" w:rsidRPr="00605EB6">
        <w:t>sans se rebuter jamais</w:t>
      </w:r>
      <w:r>
        <w:t xml:space="preserve">, </w:t>
      </w:r>
      <w:r w:rsidR="00C52F4A" w:rsidRPr="00605EB6">
        <w:t>il chercha</w:t>
      </w:r>
      <w:r>
        <w:t>.</w:t>
      </w:r>
    </w:p>
    <w:p w14:paraId="5AD746CE" w14:textId="6A5BDCDD" w:rsidR="00C474C1" w:rsidRDefault="0094609C" w:rsidP="00C52F4A">
      <w:r>
        <w:t>— </w:t>
      </w:r>
      <w:r w:rsidR="00C52F4A" w:rsidRPr="00605EB6">
        <w:t>A-t-il trouvé</w:t>
      </w:r>
      <w:r w:rsidR="00C474C1">
        <w:t> ?</w:t>
      </w:r>
    </w:p>
    <w:p w14:paraId="74851B93" w14:textId="4B1C8C5E" w:rsidR="00C474C1" w:rsidRDefault="0094609C" w:rsidP="00C52F4A">
      <w:r>
        <w:lastRenderedPageBreak/>
        <w:t>— </w:t>
      </w:r>
      <w:r w:rsidR="00C52F4A" w:rsidRPr="00605EB6">
        <w:t>L</w:t>
      </w:r>
      <w:r w:rsidR="00C474C1">
        <w:t>’</w:t>
      </w:r>
      <w:r w:rsidR="00C52F4A" w:rsidRPr="00605EB6">
        <w:t>enfant déjà grand</w:t>
      </w:r>
      <w:r w:rsidR="00C474C1">
        <w:t xml:space="preserve">, </w:t>
      </w:r>
      <w:r w:rsidR="00C52F4A" w:rsidRPr="00605EB6">
        <w:t>oui</w:t>
      </w:r>
      <w:r w:rsidR="00C474C1">
        <w:t xml:space="preserve"> ; </w:t>
      </w:r>
      <w:r w:rsidR="00C52F4A" w:rsidRPr="00605EB6">
        <w:t>mais pas les auteurs du rapt</w:t>
      </w:r>
      <w:r w:rsidR="00C474C1">
        <w:t xml:space="preserve">. </w:t>
      </w:r>
      <w:r w:rsidR="00C52F4A" w:rsidRPr="00605EB6">
        <w:t>Je vous le répète</w:t>
      </w:r>
      <w:r w:rsidR="00C474C1">
        <w:t xml:space="preserve">, </w:t>
      </w:r>
      <w:r w:rsidR="00C52F4A" w:rsidRPr="00605EB6">
        <w:t>Blaireau était insaisissable</w:t>
      </w:r>
      <w:r w:rsidR="00C474C1">
        <w:t xml:space="preserve">. </w:t>
      </w:r>
      <w:r w:rsidR="00C52F4A" w:rsidRPr="00605EB6">
        <w:t>Il ne laissait jamais nulle part la trace de son passage</w:t>
      </w:r>
      <w:r w:rsidR="00C474C1">
        <w:t>.</w:t>
      </w:r>
    </w:p>
    <w:p w14:paraId="0FDD2F8B" w14:textId="77777777" w:rsidR="00C474C1" w:rsidRDefault="00C474C1" w:rsidP="00C52F4A">
      <w:r>
        <w:t>» </w:t>
      </w:r>
      <w:r w:rsidR="00C52F4A" w:rsidRPr="00605EB6">
        <w:t>Pour en revenir à Morlot</w:t>
      </w:r>
      <w:r>
        <w:t xml:space="preserve">, </w:t>
      </w:r>
      <w:r w:rsidR="00C52F4A" w:rsidRPr="00605EB6">
        <w:t>soit qu</w:t>
      </w:r>
      <w:r>
        <w:t>’</w:t>
      </w:r>
      <w:r w:rsidR="00C52F4A" w:rsidRPr="00605EB6">
        <w:t>il eût été effrayé par la haute situation du marquis ou qu</w:t>
      </w:r>
      <w:r>
        <w:t>’</w:t>
      </w:r>
      <w:r w:rsidR="00C52F4A" w:rsidRPr="00605EB6">
        <w:t>il eût obéi à tout autre sentiment</w:t>
      </w:r>
      <w:r>
        <w:t xml:space="preserve">, </w:t>
      </w:r>
      <w:r w:rsidR="00C52F4A" w:rsidRPr="00605EB6">
        <w:t>il n</w:t>
      </w:r>
      <w:r>
        <w:t>’</w:t>
      </w:r>
      <w:r w:rsidR="00C52F4A" w:rsidRPr="00605EB6">
        <w:t>instruisit point ses chefs de ce qu</w:t>
      </w:r>
      <w:r>
        <w:t>’</w:t>
      </w:r>
      <w:r w:rsidR="00C52F4A" w:rsidRPr="00605EB6">
        <w:t>il avait découvert</w:t>
      </w:r>
      <w:r>
        <w:t xml:space="preserve"> ; </w:t>
      </w:r>
      <w:r w:rsidR="00C52F4A" w:rsidRPr="00605EB6">
        <w:t>il préféra donner sa démission</w:t>
      </w:r>
      <w:r>
        <w:t xml:space="preserve"> ; </w:t>
      </w:r>
      <w:r w:rsidR="00C52F4A" w:rsidRPr="00605EB6">
        <w:t>mais auparavant</w:t>
      </w:r>
      <w:r>
        <w:t xml:space="preserve">, </w:t>
      </w:r>
      <w:r w:rsidR="00C52F4A" w:rsidRPr="00605EB6">
        <w:t>il avait livré à la police la moitié au moins de la fameuse bande de Blaireau</w:t>
      </w:r>
      <w:r>
        <w:t>.</w:t>
      </w:r>
    </w:p>
    <w:p w14:paraId="45450BE9" w14:textId="72B1AC4C" w:rsidR="00C474C1" w:rsidRDefault="0094609C" w:rsidP="00C52F4A">
      <w:r>
        <w:t>— </w:t>
      </w:r>
      <w:r w:rsidR="00C52F4A" w:rsidRPr="00605EB6">
        <w:t>Et c</w:t>
      </w:r>
      <w:r w:rsidR="00C474C1">
        <w:t>’</w:t>
      </w:r>
      <w:r w:rsidR="00C52F4A" w:rsidRPr="00605EB6">
        <w:t>est ainsi que la police a tout découvert</w:t>
      </w:r>
      <w:r w:rsidR="00C474C1">
        <w:t> ?</w:t>
      </w:r>
    </w:p>
    <w:p w14:paraId="217C3987" w14:textId="1D83F3C4" w:rsidR="00C474C1" w:rsidRDefault="0094609C" w:rsidP="00C52F4A">
      <w:r>
        <w:t>— </w:t>
      </w:r>
      <w:r w:rsidR="00C52F4A" w:rsidRPr="00605EB6">
        <w:t>Grâce à cette très importante prise</w:t>
      </w:r>
      <w:r w:rsidR="00C474C1">
        <w:t xml:space="preserve">, </w:t>
      </w:r>
      <w:r w:rsidR="00C52F4A" w:rsidRPr="00605EB6">
        <w:t>la police tenait enfin les auteurs</w:t>
      </w:r>
      <w:r w:rsidR="00C474C1">
        <w:t xml:space="preserve">, </w:t>
      </w:r>
      <w:r w:rsidR="00C52F4A" w:rsidRPr="00605EB6">
        <w:t>jusqu</w:t>
      </w:r>
      <w:r w:rsidR="00C474C1">
        <w:t>’</w:t>
      </w:r>
      <w:r w:rsidR="00C52F4A" w:rsidRPr="00605EB6">
        <w:t>alors inconnus</w:t>
      </w:r>
      <w:r w:rsidR="00C474C1">
        <w:t xml:space="preserve">, </w:t>
      </w:r>
      <w:r w:rsidR="00C52F4A" w:rsidRPr="00605EB6">
        <w:t>d</w:t>
      </w:r>
      <w:r w:rsidR="00C474C1">
        <w:t>’</w:t>
      </w:r>
      <w:r w:rsidR="00C52F4A" w:rsidRPr="00605EB6">
        <w:t>une infinité de crimes</w:t>
      </w:r>
      <w:r w:rsidR="00C474C1">
        <w:t xml:space="preserve">. </w:t>
      </w:r>
      <w:r w:rsidR="00C52F4A" w:rsidRPr="00605EB6">
        <w:t>Il y eut des châtiments sévères</w:t>
      </w:r>
      <w:r w:rsidR="00C474C1">
        <w:t xml:space="preserve"> : </w:t>
      </w:r>
      <w:r w:rsidR="00C52F4A" w:rsidRPr="00605EB6">
        <w:t>des condamnations aux travaux forcés à perpétuité</w:t>
      </w:r>
      <w:r w:rsidR="00C474C1">
        <w:t xml:space="preserve">, </w:t>
      </w:r>
      <w:r w:rsidR="00C52F4A" w:rsidRPr="00605EB6">
        <w:t>des condamnés à mort</w:t>
      </w:r>
      <w:r w:rsidR="00C474C1">
        <w:t xml:space="preserve">. </w:t>
      </w:r>
      <w:r w:rsidR="00C52F4A" w:rsidRPr="00605EB6">
        <w:t>Et pendant ce temps</w:t>
      </w:r>
      <w:r w:rsidR="00C474C1">
        <w:t xml:space="preserve">, </w:t>
      </w:r>
      <w:r w:rsidR="00C52F4A" w:rsidRPr="00605EB6">
        <w:t>lisant probablement les comptes rendus de la cour d</w:t>
      </w:r>
      <w:r w:rsidR="00C474C1">
        <w:t>’</w:t>
      </w:r>
      <w:r w:rsidR="00C52F4A" w:rsidRPr="00605EB6">
        <w:t>assises</w:t>
      </w:r>
      <w:r w:rsidR="00C474C1">
        <w:t xml:space="preserve">, </w:t>
      </w:r>
      <w:r w:rsidR="00C52F4A" w:rsidRPr="00605EB6">
        <w:t>Blaireau était tranquillement chez lui</w:t>
      </w:r>
      <w:r w:rsidR="00C474C1">
        <w:t xml:space="preserve">, </w:t>
      </w:r>
      <w:r w:rsidR="00C52F4A" w:rsidRPr="00605EB6">
        <w:t>jouissant en paix du produit de ses crimes</w:t>
      </w:r>
      <w:r w:rsidR="00C474C1">
        <w:t>.</w:t>
      </w:r>
    </w:p>
    <w:p w14:paraId="6184916D" w14:textId="1D4FCC0C" w:rsidR="00C474C1" w:rsidRDefault="0094609C" w:rsidP="00C52F4A">
      <w:r>
        <w:t>— </w:t>
      </w:r>
      <w:r w:rsidR="00C52F4A" w:rsidRPr="00605EB6">
        <w:t>Comment avez-vous eu</w:t>
      </w:r>
      <w:r w:rsidR="00C474C1">
        <w:t xml:space="preserve">, </w:t>
      </w:r>
      <w:r w:rsidR="00C52F4A" w:rsidRPr="00605EB6">
        <w:t>enfin</w:t>
      </w:r>
      <w:r w:rsidR="00C474C1">
        <w:t xml:space="preserve">, </w:t>
      </w:r>
      <w:r w:rsidR="00C52F4A" w:rsidRPr="00605EB6">
        <w:t>connaissance des agissements de ce grand misérable</w:t>
      </w:r>
      <w:r w:rsidR="00C474C1">
        <w:t> ?</w:t>
      </w:r>
    </w:p>
    <w:p w14:paraId="6AF3CDEA" w14:textId="3A6571B2" w:rsidR="00C474C1" w:rsidRDefault="0094609C" w:rsidP="00C52F4A">
      <w:r>
        <w:t>— </w:t>
      </w:r>
      <w:r w:rsidR="00C52F4A" w:rsidRPr="00605EB6">
        <w:t>À la suite de son dernier exploit</w:t>
      </w:r>
      <w:r w:rsidR="00C474C1">
        <w:t>.</w:t>
      </w:r>
    </w:p>
    <w:p w14:paraId="07074044" w14:textId="625BBA14" w:rsidR="00C474C1" w:rsidRDefault="0094609C" w:rsidP="00C52F4A">
      <w:r>
        <w:t>— </w:t>
      </w:r>
      <w:r w:rsidR="00C52F4A" w:rsidRPr="00605EB6">
        <w:t>Ah</w:t>
      </w:r>
      <w:r w:rsidR="00C474C1">
        <w:t xml:space="preserve"> ! </w:t>
      </w:r>
      <w:r w:rsidR="00C52F4A" w:rsidRPr="00605EB6">
        <w:t>voyons ce dernier exploit</w:t>
      </w:r>
      <w:r w:rsidR="00C474C1">
        <w:t>.</w:t>
      </w:r>
    </w:p>
    <w:p w14:paraId="752581CA" w14:textId="04B88175" w:rsidR="00C474C1" w:rsidRDefault="0094609C" w:rsidP="00C52F4A">
      <w:r>
        <w:t>— </w:t>
      </w:r>
      <w:r w:rsidR="00C52F4A" w:rsidRPr="00605EB6">
        <w:t>Blaireau ayant à redouter je ne sais trop quoi d</w:t>
      </w:r>
      <w:r w:rsidR="00C474C1">
        <w:t>’</w:t>
      </w:r>
      <w:r w:rsidR="00C52F4A" w:rsidRPr="00605EB6">
        <w:t>une jeune fille</w:t>
      </w:r>
      <w:r w:rsidR="00C474C1">
        <w:t xml:space="preserve">, </w:t>
      </w:r>
      <w:r w:rsidR="00C52F4A" w:rsidRPr="00605EB6">
        <w:t>lingère dans une maison de santé</w:t>
      </w:r>
      <w:r w:rsidR="00C474C1">
        <w:t>…</w:t>
      </w:r>
    </w:p>
    <w:p w14:paraId="4C842BCC" w14:textId="1A63C561" w:rsidR="00C474C1" w:rsidRDefault="0094609C" w:rsidP="00C52F4A">
      <w:r>
        <w:t>— </w:t>
      </w:r>
      <w:r w:rsidR="00C52F4A" w:rsidRPr="00814D70">
        <w:t>Toujours des fous ou des folles</w:t>
      </w:r>
      <w:r w:rsidR="00C474C1">
        <w:t xml:space="preserve">, </w:t>
      </w:r>
      <w:r w:rsidR="00C52F4A" w:rsidRPr="00814D70">
        <w:t xml:space="preserve">interrompit </w:t>
      </w:r>
      <w:r w:rsidR="00C474C1">
        <w:t>M. </w:t>
      </w:r>
      <w:r w:rsidR="00C52F4A" w:rsidRPr="00814D70">
        <w:t>Lagarde</w:t>
      </w:r>
      <w:r w:rsidR="00C474C1">
        <w:t>.</w:t>
      </w:r>
    </w:p>
    <w:p w14:paraId="29CAED87" w14:textId="5CAFE0A6" w:rsidR="00C474C1" w:rsidRDefault="0094609C" w:rsidP="00C52F4A">
      <w:r>
        <w:t>— </w:t>
      </w:r>
      <w:r w:rsidR="00C52F4A" w:rsidRPr="00814D70">
        <w:t>Oui</w:t>
      </w:r>
      <w:r w:rsidR="00C474C1">
        <w:t xml:space="preserve">, </w:t>
      </w:r>
      <w:r w:rsidR="00C52F4A" w:rsidRPr="00814D70">
        <w:t>toujours</w:t>
      </w:r>
      <w:r w:rsidR="00C474C1">
        <w:t xml:space="preserve">, </w:t>
      </w:r>
      <w:r w:rsidR="00C52F4A" w:rsidRPr="00814D70">
        <w:t>fit le chef de la sûreté</w:t>
      </w:r>
      <w:r w:rsidR="00C474C1">
        <w:t xml:space="preserve">, </w:t>
      </w:r>
      <w:r w:rsidR="00C52F4A" w:rsidRPr="00814D70">
        <w:t>en souriant</w:t>
      </w:r>
      <w:r w:rsidR="00C474C1">
        <w:t xml:space="preserve">. </w:t>
      </w:r>
      <w:r w:rsidR="00C52F4A" w:rsidRPr="00814D70">
        <w:t>Donc</w:t>
      </w:r>
      <w:r w:rsidR="00C474C1">
        <w:t xml:space="preserve">, </w:t>
      </w:r>
      <w:r w:rsidR="00C52F4A" w:rsidRPr="00814D70">
        <w:t>la jeune fille en question pouvant troubler sa tranquillité</w:t>
      </w:r>
      <w:r w:rsidR="00C474C1">
        <w:t xml:space="preserve">, </w:t>
      </w:r>
      <w:r w:rsidR="00C52F4A" w:rsidRPr="00814D70">
        <w:lastRenderedPageBreak/>
        <w:t>Blaireau songea à la mettre dans l</w:t>
      </w:r>
      <w:r w:rsidR="00C474C1">
        <w:t>’</w:t>
      </w:r>
      <w:r w:rsidR="00C52F4A" w:rsidRPr="00814D70">
        <w:t>impossibilité de lui nuire</w:t>
      </w:r>
      <w:r w:rsidR="00C474C1">
        <w:t xml:space="preserve">. </w:t>
      </w:r>
      <w:r w:rsidR="00C52F4A" w:rsidRPr="00814D70">
        <w:t>Pour</w:t>
      </w:r>
      <w:r w:rsidR="00C52F4A" w:rsidRPr="00605EB6">
        <w:t xml:space="preserve"> cela</w:t>
      </w:r>
      <w:r w:rsidR="00C474C1">
        <w:t xml:space="preserve">, </w:t>
      </w:r>
      <w:r w:rsidR="00C52F4A" w:rsidRPr="00605EB6">
        <w:t>il n</w:t>
      </w:r>
      <w:r w:rsidR="00C474C1">
        <w:t>’</w:t>
      </w:r>
      <w:r w:rsidR="00C52F4A" w:rsidRPr="00605EB6">
        <w:t>y avait qu</w:t>
      </w:r>
      <w:r w:rsidR="00C474C1">
        <w:t>’</w:t>
      </w:r>
      <w:r w:rsidR="00C52F4A" w:rsidRPr="00605EB6">
        <w:t>à la faire disparaître</w:t>
      </w:r>
      <w:r w:rsidR="00C474C1">
        <w:t>.</w:t>
      </w:r>
    </w:p>
    <w:p w14:paraId="4FB51419" w14:textId="77777777" w:rsidR="00C474C1" w:rsidRDefault="00C474C1" w:rsidP="00C52F4A">
      <w:r>
        <w:t>» </w:t>
      </w:r>
      <w:r w:rsidR="00C52F4A" w:rsidRPr="00605EB6">
        <w:t>Or</w:t>
      </w:r>
      <w:r>
        <w:t xml:space="preserve">, </w:t>
      </w:r>
      <w:r w:rsidR="00C52F4A" w:rsidRPr="00605EB6">
        <w:t>une nuit</w:t>
      </w:r>
      <w:r>
        <w:t xml:space="preserve">, </w:t>
      </w:r>
      <w:r w:rsidR="00C52F4A" w:rsidRPr="00605EB6">
        <w:t>profitant de l</w:t>
      </w:r>
      <w:r>
        <w:t>’</w:t>
      </w:r>
      <w:r w:rsidR="00C52F4A" w:rsidRPr="00605EB6">
        <w:t>absence du chef de l</w:t>
      </w:r>
      <w:r>
        <w:t>’</w:t>
      </w:r>
      <w:r w:rsidR="00C52F4A" w:rsidRPr="00605EB6">
        <w:t>établissement et de sa famille</w:t>
      </w:r>
      <w:r>
        <w:t xml:space="preserve">, </w:t>
      </w:r>
      <w:r w:rsidR="00C52F4A" w:rsidRPr="00605EB6">
        <w:t>après avoir endormi le concierge à l</w:t>
      </w:r>
      <w:r>
        <w:t>’</w:t>
      </w:r>
      <w:r w:rsidR="00C52F4A" w:rsidRPr="00605EB6">
        <w:t>aide d</w:t>
      </w:r>
      <w:r>
        <w:t>’</w:t>
      </w:r>
      <w:r w:rsidR="00C52F4A" w:rsidRPr="00605EB6">
        <w:t>un narcotique</w:t>
      </w:r>
      <w:r>
        <w:t xml:space="preserve">, </w:t>
      </w:r>
      <w:r w:rsidR="00C52F4A" w:rsidRPr="00605EB6">
        <w:t>et avec l</w:t>
      </w:r>
      <w:r>
        <w:t>’</w:t>
      </w:r>
      <w:r w:rsidR="00C52F4A" w:rsidRPr="00605EB6">
        <w:t>aide d</w:t>
      </w:r>
      <w:r>
        <w:t>’</w:t>
      </w:r>
      <w:r w:rsidR="00C52F4A" w:rsidRPr="00605EB6">
        <w:t>un domestique de la maison</w:t>
      </w:r>
      <w:r>
        <w:t xml:space="preserve">, </w:t>
      </w:r>
      <w:r w:rsidR="00C52F4A" w:rsidRPr="00605EB6">
        <w:t>un homme à lui</w:t>
      </w:r>
      <w:r>
        <w:t xml:space="preserve">, </w:t>
      </w:r>
      <w:r w:rsidR="00C52F4A" w:rsidRPr="00605EB6">
        <w:t>il enleva la lingère</w:t>
      </w:r>
      <w:r>
        <w:t>.</w:t>
      </w:r>
    </w:p>
    <w:p w14:paraId="1792BD17" w14:textId="77777777" w:rsidR="00C474C1" w:rsidRDefault="00C474C1" w:rsidP="00C52F4A">
      <w:r>
        <w:t>» </w:t>
      </w:r>
      <w:r w:rsidR="00C52F4A" w:rsidRPr="00605EB6">
        <w:t>Il la conduisit à Saint-Mandé</w:t>
      </w:r>
      <w:r>
        <w:t xml:space="preserve">, </w:t>
      </w:r>
      <w:r w:rsidR="00C52F4A" w:rsidRPr="00605EB6">
        <w:t>dans une petite maison habitée par une femme qui lui était entièrement dévouée</w:t>
      </w:r>
      <w:r>
        <w:t xml:space="preserve">. </w:t>
      </w:r>
      <w:r w:rsidR="00C52F4A" w:rsidRPr="00605EB6">
        <w:t>La jeune lingère fut enfermée dans une sorte de cachot</w:t>
      </w:r>
      <w:r>
        <w:t xml:space="preserve">, </w:t>
      </w:r>
      <w:r w:rsidR="00C52F4A" w:rsidRPr="00605EB6">
        <w:t>séquestrée comme l</w:t>
      </w:r>
      <w:r>
        <w:t>’</w:t>
      </w:r>
      <w:r w:rsidR="00C52F4A" w:rsidRPr="00605EB6">
        <w:t>avait été la pauvre Gabrielle</w:t>
      </w:r>
      <w:r>
        <w:t xml:space="preserve">, </w:t>
      </w:r>
      <w:r w:rsidR="00C52F4A" w:rsidRPr="00605EB6">
        <w:t>et confiée à la garde de la dame du logis</w:t>
      </w:r>
      <w:r>
        <w:t xml:space="preserve">. </w:t>
      </w:r>
      <w:r w:rsidR="00C52F4A" w:rsidRPr="00605EB6">
        <w:t>Blaireau usait</w:t>
      </w:r>
      <w:r>
        <w:t xml:space="preserve">, </w:t>
      </w:r>
      <w:r w:rsidR="00C52F4A" w:rsidRPr="00605EB6">
        <w:t>abusait de la séquestration</w:t>
      </w:r>
      <w:r>
        <w:t xml:space="preserve"> ; </w:t>
      </w:r>
      <w:r w:rsidR="00C52F4A" w:rsidRPr="00605EB6">
        <w:t>il faut croire que ce moyen lui avait toujours réussi</w:t>
      </w:r>
      <w:r>
        <w:t>.</w:t>
      </w:r>
    </w:p>
    <w:p w14:paraId="3280B972" w14:textId="35B6C26B" w:rsidR="00C474C1" w:rsidRDefault="00C474C1" w:rsidP="00C52F4A">
      <w:r>
        <w:t>M. </w:t>
      </w:r>
      <w:r w:rsidR="00C52F4A" w:rsidRPr="00605EB6">
        <w:t>Lagarde eut un haut-le-corps</w:t>
      </w:r>
      <w:r>
        <w:t>.</w:t>
      </w:r>
    </w:p>
    <w:p w14:paraId="1B78B5E9" w14:textId="518EC6EB" w:rsidR="00C474C1" w:rsidRDefault="0094609C" w:rsidP="00C52F4A">
      <w:r>
        <w:t>— </w:t>
      </w:r>
      <w:r w:rsidR="00C52F4A" w:rsidRPr="00605EB6">
        <w:t>Oh</w:t>
      </w:r>
      <w:r w:rsidR="00C474C1">
        <w:t xml:space="preserve"> ! </w:t>
      </w:r>
      <w:r w:rsidR="00C52F4A" w:rsidRPr="00605EB6">
        <w:t>la séquestration</w:t>
      </w:r>
      <w:r w:rsidR="00C474C1">
        <w:t xml:space="preserve"> ! </w:t>
      </w:r>
      <w:r w:rsidR="00C52F4A" w:rsidRPr="00605EB6">
        <w:t>murmura-t-il</w:t>
      </w:r>
      <w:r w:rsidR="00C474C1">
        <w:t>.</w:t>
      </w:r>
    </w:p>
    <w:p w14:paraId="49D99BAC" w14:textId="77777777" w:rsidR="00C474C1" w:rsidRDefault="00C52F4A" w:rsidP="00C52F4A">
      <w:r w:rsidRPr="00605EB6">
        <w:t>Le chef de la sûreté continua</w:t>
      </w:r>
      <w:r w:rsidR="00C474C1">
        <w:t> :</w:t>
      </w:r>
    </w:p>
    <w:p w14:paraId="7B50AA1D" w14:textId="4BF08E6A" w:rsidR="00C474C1" w:rsidRDefault="0094609C" w:rsidP="00C52F4A">
      <w:r>
        <w:t>— </w:t>
      </w:r>
      <w:r w:rsidR="00C52F4A" w:rsidRPr="00605EB6">
        <w:t>Il va sans dire que le rapt de la jeune fille fut aussitôt dénoncé au parquet</w:t>
      </w:r>
      <w:r w:rsidR="00C474C1">
        <w:t xml:space="preserve">. </w:t>
      </w:r>
      <w:r w:rsidR="00C52F4A" w:rsidRPr="00605EB6">
        <w:t>Nos plus fins limiers se mirent en campagne</w:t>
      </w:r>
      <w:r w:rsidR="00C474C1">
        <w:t xml:space="preserve">. </w:t>
      </w:r>
      <w:r w:rsidR="00C52F4A" w:rsidRPr="00605EB6">
        <w:t>Mais cette fois encore la police aurait longtemps cherché en vain</w:t>
      </w:r>
      <w:r w:rsidR="00C474C1">
        <w:t xml:space="preserve">, </w:t>
      </w:r>
      <w:r w:rsidR="00C52F4A" w:rsidRPr="00605EB6">
        <w:t>sans deux ouvriers ébénistes du faubourg Saint-Antoine</w:t>
      </w:r>
      <w:r w:rsidR="00C474C1">
        <w:t>.</w:t>
      </w:r>
    </w:p>
    <w:p w14:paraId="390A3A3C" w14:textId="77777777" w:rsidR="00C474C1" w:rsidRDefault="00C474C1" w:rsidP="00C52F4A">
      <w:r>
        <w:t>» </w:t>
      </w:r>
      <w:r w:rsidR="00C52F4A" w:rsidRPr="00605EB6">
        <w:t>Ceux-ci s</w:t>
      </w:r>
      <w:r>
        <w:t>’</w:t>
      </w:r>
      <w:r w:rsidR="00C52F4A" w:rsidRPr="00605EB6">
        <w:t>étaient trouvés attardés à Saint-Mandé</w:t>
      </w:r>
      <w:r>
        <w:t xml:space="preserve">, </w:t>
      </w:r>
      <w:r w:rsidR="00C52F4A" w:rsidRPr="00605EB6">
        <w:t>la nuit de l</w:t>
      </w:r>
      <w:r>
        <w:t>’</w:t>
      </w:r>
      <w:r w:rsidR="00C52F4A" w:rsidRPr="00605EB6">
        <w:t>enlèvement</w:t>
      </w:r>
      <w:r>
        <w:t xml:space="preserve"> ; </w:t>
      </w:r>
      <w:r w:rsidR="00C52F4A" w:rsidRPr="00605EB6">
        <w:t>ils avaient vu une voiture s</w:t>
      </w:r>
      <w:r>
        <w:t>’</w:t>
      </w:r>
      <w:r w:rsidR="00C52F4A" w:rsidRPr="00605EB6">
        <w:t>arrêter dans une ruelle</w:t>
      </w:r>
      <w:r>
        <w:t xml:space="preserve">, </w:t>
      </w:r>
      <w:r w:rsidR="00C52F4A" w:rsidRPr="00605EB6">
        <w:t>devant la porte d</w:t>
      </w:r>
      <w:r>
        <w:t>’</w:t>
      </w:r>
      <w:r w:rsidR="00C52F4A" w:rsidRPr="00605EB6">
        <w:t>un jardin</w:t>
      </w:r>
      <w:r>
        <w:t xml:space="preserve">. </w:t>
      </w:r>
      <w:r w:rsidR="00C52F4A" w:rsidRPr="00605EB6">
        <w:t>Deux hommes avaient tiré de la voiture une femme laquelle avait fait entendre des gémissements pendant que l</w:t>
      </w:r>
      <w:r>
        <w:t>’</w:t>
      </w:r>
      <w:r w:rsidR="00C52F4A" w:rsidRPr="00605EB6">
        <w:t>un des hommes</w:t>
      </w:r>
      <w:r>
        <w:t xml:space="preserve">, </w:t>
      </w:r>
      <w:r w:rsidR="00C52F4A" w:rsidRPr="00605EB6">
        <w:t>l</w:t>
      </w:r>
      <w:r>
        <w:t>’</w:t>
      </w:r>
      <w:r w:rsidR="00C52F4A" w:rsidRPr="00605EB6">
        <w:t>ayant chargée sur ses épaules</w:t>
      </w:r>
      <w:r>
        <w:t xml:space="preserve">, </w:t>
      </w:r>
      <w:r w:rsidR="00C52F4A" w:rsidRPr="00605EB6">
        <w:t>la transportait dans la maison</w:t>
      </w:r>
      <w:r>
        <w:t>.</w:t>
      </w:r>
    </w:p>
    <w:p w14:paraId="48C72731" w14:textId="13DF5B54" w:rsidR="00C474C1" w:rsidRDefault="00C474C1" w:rsidP="00C52F4A">
      <w:r>
        <w:t>» </w:t>
      </w:r>
      <w:r w:rsidR="00C52F4A" w:rsidRPr="00605EB6">
        <w:t>Aussitôt instruit de ce fait</w:t>
      </w:r>
      <w:r>
        <w:t xml:space="preserve">, </w:t>
      </w:r>
      <w:r w:rsidR="00C52F4A" w:rsidRPr="00605EB6">
        <w:t xml:space="preserve">poursuivit </w:t>
      </w:r>
      <w:r>
        <w:t>M. </w:t>
      </w:r>
      <w:r w:rsidR="00C52F4A" w:rsidRPr="00605EB6">
        <w:t>Claude</w:t>
      </w:r>
      <w:r>
        <w:t xml:space="preserve">, </w:t>
      </w:r>
      <w:r w:rsidR="00C52F4A" w:rsidRPr="00605EB6">
        <w:t>je pris mes mesures en conséquence</w:t>
      </w:r>
      <w:r>
        <w:t xml:space="preserve">. </w:t>
      </w:r>
      <w:r w:rsidR="00C52F4A" w:rsidRPr="00605EB6">
        <w:t>Le soir même</w:t>
      </w:r>
      <w:r>
        <w:t xml:space="preserve">, </w:t>
      </w:r>
      <w:r w:rsidR="00C52F4A" w:rsidRPr="00605EB6">
        <w:t xml:space="preserve">la maison fut </w:t>
      </w:r>
      <w:r w:rsidR="00C52F4A" w:rsidRPr="00605EB6">
        <w:lastRenderedPageBreak/>
        <w:t>cernée par mes agents et ouverte de force</w:t>
      </w:r>
      <w:r>
        <w:t xml:space="preserve">. </w:t>
      </w:r>
      <w:r w:rsidR="00C52F4A" w:rsidRPr="00605EB6">
        <w:t>Blaireau s</w:t>
      </w:r>
      <w:r>
        <w:t>’</w:t>
      </w:r>
      <w:r w:rsidR="00C52F4A" w:rsidRPr="00605EB6">
        <w:t>y trouvait avec sa complice</w:t>
      </w:r>
      <w:r>
        <w:t>.</w:t>
      </w:r>
    </w:p>
    <w:p w14:paraId="37B89C6E" w14:textId="642AA65D" w:rsidR="00C474C1" w:rsidRDefault="0094609C" w:rsidP="00C52F4A">
      <w:r>
        <w:t>— </w:t>
      </w:r>
      <w:r w:rsidR="00C52F4A" w:rsidRPr="00605EB6">
        <w:t>Ah</w:t>
      </w:r>
      <w:r w:rsidR="00C474C1">
        <w:t xml:space="preserve"> ! </w:t>
      </w:r>
      <w:r w:rsidR="00C52F4A" w:rsidRPr="00605EB6">
        <w:t>enfin</w:t>
      </w:r>
      <w:r w:rsidR="00C474C1">
        <w:t> !</w:t>
      </w:r>
    </w:p>
    <w:p w14:paraId="3CCC9B73" w14:textId="6B979196" w:rsidR="00C474C1" w:rsidRDefault="0094609C" w:rsidP="00C52F4A">
      <w:r>
        <w:t>— </w:t>
      </w:r>
      <w:r w:rsidR="00C52F4A" w:rsidRPr="00605EB6">
        <w:t>Attendez</w:t>
      </w:r>
      <w:r w:rsidR="00C474C1">
        <w:t xml:space="preserve">. </w:t>
      </w:r>
      <w:r w:rsidR="00C52F4A" w:rsidRPr="00605EB6">
        <w:t>Le bandit parvint à s</w:t>
      </w:r>
      <w:r w:rsidR="00C474C1">
        <w:t>’</w:t>
      </w:r>
      <w:r w:rsidR="00C52F4A" w:rsidRPr="00605EB6">
        <w:t>échapper</w:t>
      </w:r>
      <w:r w:rsidR="00C474C1">
        <w:t xml:space="preserve"> ; </w:t>
      </w:r>
      <w:r w:rsidR="00C52F4A" w:rsidRPr="00605EB6">
        <w:t>mais la femme fut arrêtée</w:t>
      </w:r>
      <w:r w:rsidR="00C474C1">
        <w:t xml:space="preserve">. </w:t>
      </w:r>
      <w:r w:rsidR="00C52F4A" w:rsidRPr="00605EB6">
        <w:t>Devant le commissaire de police elle jura ses grands dieux qu</w:t>
      </w:r>
      <w:r w:rsidR="00C474C1">
        <w:t>’</w:t>
      </w:r>
      <w:r w:rsidR="00C52F4A" w:rsidRPr="00605EB6">
        <w:t>elle ne connaissait ni le nom</w:t>
      </w:r>
      <w:r w:rsidR="00C474C1">
        <w:t xml:space="preserve">, </w:t>
      </w:r>
      <w:r w:rsidR="00C52F4A" w:rsidRPr="00605EB6">
        <w:t>ni la demeure de l</w:t>
      </w:r>
      <w:r w:rsidR="00C474C1">
        <w:t>’</w:t>
      </w:r>
      <w:r w:rsidR="00C52F4A" w:rsidRPr="00605EB6">
        <w:t>homme qui lui avait amené la lingère</w:t>
      </w:r>
      <w:r w:rsidR="00C474C1">
        <w:t xml:space="preserve">. </w:t>
      </w:r>
      <w:r w:rsidR="00C52F4A" w:rsidRPr="00605EB6">
        <w:t>Heureusement</w:t>
      </w:r>
      <w:r w:rsidR="00C474C1">
        <w:t xml:space="preserve">, </w:t>
      </w:r>
      <w:r w:rsidR="00C52F4A" w:rsidRPr="00605EB6">
        <w:t>sur les indications de la jeune fille</w:t>
      </w:r>
      <w:r w:rsidR="00C474C1">
        <w:t xml:space="preserve">, </w:t>
      </w:r>
      <w:r w:rsidR="00C52F4A" w:rsidRPr="00605EB6">
        <w:t>le domestique qui avait pris part à son enlèvement fut capturé par les agents</w:t>
      </w:r>
      <w:r w:rsidR="00C474C1">
        <w:t xml:space="preserve">, </w:t>
      </w:r>
      <w:r w:rsidR="00C52F4A" w:rsidRPr="00605EB6">
        <w:t>et c</w:t>
      </w:r>
      <w:r w:rsidR="00C474C1">
        <w:t>’</w:t>
      </w:r>
      <w:r w:rsidR="00C52F4A" w:rsidRPr="00605EB6">
        <w:t>est lui qui livra le nom de Blaireau et donna son adresse rue du Roi-de-Sicile</w:t>
      </w:r>
      <w:r w:rsidR="00C474C1">
        <w:t>.</w:t>
      </w:r>
    </w:p>
    <w:p w14:paraId="5B6D3CC5" w14:textId="77777777" w:rsidR="00C474C1" w:rsidRDefault="00C474C1" w:rsidP="00C52F4A">
      <w:r>
        <w:t>» </w:t>
      </w:r>
      <w:r w:rsidR="00C52F4A" w:rsidRPr="00605EB6">
        <w:t>Comme bien vous pensez</w:t>
      </w:r>
      <w:r>
        <w:t xml:space="preserve">, </w:t>
      </w:r>
      <w:r w:rsidR="00C52F4A" w:rsidRPr="00605EB6">
        <w:t>on ne remit pas au lendemain l</w:t>
      </w:r>
      <w:r>
        <w:t>’</w:t>
      </w:r>
      <w:r w:rsidR="00C52F4A" w:rsidRPr="00605EB6">
        <w:t>arrestation du misérable</w:t>
      </w:r>
      <w:r>
        <w:t>.</w:t>
      </w:r>
    </w:p>
    <w:p w14:paraId="75ED237A" w14:textId="77777777" w:rsidR="00C474C1" w:rsidRDefault="00C474C1" w:rsidP="00C52F4A">
      <w:r>
        <w:t>» </w:t>
      </w:r>
      <w:r w:rsidR="00C52F4A" w:rsidRPr="00605EB6">
        <w:t>Une escouade d</w:t>
      </w:r>
      <w:r>
        <w:t>’</w:t>
      </w:r>
      <w:r w:rsidR="00C52F4A" w:rsidRPr="00605EB6">
        <w:t>agents</w:t>
      </w:r>
      <w:r>
        <w:t xml:space="preserve">, </w:t>
      </w:r>
      <w:r w:rsidR="00C52F4A" w:rsidRPr="00605EB6">
        <w:t>conduite par un commissaire de police</w:t>
      </w:r>
      <w:r>
        <w:t xml:space="preserve">, </w:t>
      </w:r>
      <w:r w:rsidR="00C52F4A" w:rsidRPr="00605EB6">
        <w:t>fit irruption dans le domicile de Blaireau</w:t>
      </w:r>
      <w:r>
        <w:t xml:space="preserve">. </w:t>
      </w:r>
      <w:r w:rsidR="00C52F4A" w:rsidRPr="00605EB6">
        <w:t>Il s</w:t>
      </w:r>
      <w:r>
        <w:t>’</w:t>
      </w:r>
      <w:r w:rsidR="00C52F4A" w:rsidRPr="00605EB6">
        <w:t>était enfermé dans son cabinet dont les portes étaient en plus fortement barricadées</w:t>
      </w:r>
      <w:r>
        <w:t xml:space="preserve">. </w:t>
      </w:r>
      <w:r w:rsidR="00C52F4A" w:rsidRPr="00605EB6">
        <w:t>Voyant qu</w:t>
      </w:r>
      <w:r>
        <w:t>’</w:t>
      </w:r>
      <w:r w:rsidR="00C52F4A" w:rsidRPr="00605EB6">
        <w:t>il restait sourd à toutes les sommations</w:t>
      </w:r>
      <w:r>
        <w:t xml:space="preserve">, </w:t>
      </w:r>
      <w:r w:rsidR="00C52F4A" w:rsidRPr="00605EB6">
        <w:t>le commissaire donna l</w:t>
      </w:r>
      <w:r>
        <w:t>’</w:t>
      </w:r>
      <w:r w:rsidR="00C52F4A" w:rsidRPr="00605EB6">
        <w:t>ordre de briser les portes à coup de hache</w:t>
      </w:r>
      <w:r>
        <w:t xml:space="preserve">. </w:t>
      </w:r>
      <w:r w:rsidR="00C52F4A" w:rsidRPr="00605EB6">
        <w:t>Ce ne fut pas long</w:t>
      </w:r>
      <w:r>
        <w:t>.</w:t>
      </w:r>
    </w:p>
    <w:p w14:paraId="5E6F894B" w14:textId="77777777" w:rsidR="00C474C1" w:rsidRDefault="00C474C1" w:rsidP="00C52F4A">
      <w:r>
        <w:t>» </w:t>
      </w:r>
      <w:r w:rsidR="00C52F4A" w:rsidRPr="00137AEB">
        <w:t>Mais avant que le premier agent ait franchi le seuil du cabinet</w:t>
      </w:r>
      <w:r>
        <w:t xml:space="preserve">, </w:t>
      </w:r>
      <w:r w:rsidR="00C52F4A" w:rsidRPr="00137AEB">
        <w:t>une double détonation se fit entendre</w:t>
      </w:r>
      <w:r>
        <w:t xml:space="preserve">. </w:t>
      </w:r>
      <w:r w:rsidR="00C52F4A" w:rsidRPr="00137AEB">
        <w:t>Blaireau venait de se faire sauter la cervelle</w:t>
      </w:r>
      <w:r>
        <w:t>.</w:t>
      </w:r>
    </w:p>
    <w:p w14:paraId="3DF18722" w14:textId="77777777" w:rsidR="00C474C1" w:rsidRDefault="00C474C1" w:rsidP="00C52F4A">
      <w:r>
        <w:t>» </w:t>
      </w:r>
      <w:r w:rsidR="00C52F4A" w:rsidRPr="00605EB6">
        <w:t>On le trouva étendu sur le dos au milieu de son cabinet</w:t>
      </w:r>
      <w:r>
        <w:t xml:space="preserve">. </w:t>
      </w:r>
      <w:r w:rsidR="00C52F4A" w:rsidRPr="00605EB6">
        <w:t>Son sang coulait à flots de deux trous que les balles avaient faits aux tempes</w:t>
      </w:r>
      <w:r>
        <w:t>.</w:t>
      </w:r>
    </w:p>
    <w:p w14:paraId="48993E0A" w14:textId="77777777" w:rsidR="00C474C1" w:rsidRDefault="00C474C1" w:rsidP="00C52F4A">
      <w:r>
        <w:t>» </w:t>
      </w:r>
      <w:r w:rsidR="00C52F4A" w:rsidRPr="00605EB6">
        <w:t>On ne savait pas encore</w:t>
      </w:r>
      <w:r>
        <w:t xml:space="preserve">, </w:t>
      </w:r>
      <w:r w:rsidR="00C52F4A" w:rsidRPr="00605EB6">
        <w:t>alors</w:t>
      </w:r>
      <w:r>
        <w:t xml:space="preserve">, </w:t>
      </w:r>
      <w:r w:rsidR="00C52F4A" w:rsidRPr="00605EB6">
        <w:t>que la société venait d</w:t>
      </w:r>
      <w:r>
        <w:t>’</w:t>
      </w:r>
      <w:r w:rsidR="00C52F4A" w:rsidRPr="00605EB6">
        <w:t>être délivrée de son plus implacable et plus terrible ennemi</w:t>
      </w:r>
      <w:r>
        <w:t>.</w:t>
      </w:r>
    </w:p>
    <w:p w14:paraId="75B9F597" w14:textId="05C107AB" w:rsidR="00C474C1" w:rsidRDefault="00C474C1" w:rsidP="00C52F4A">
      <w:r>
        <w:t>» </w:t>
      </w:r>
      <w:r w:rsidR="00C52F4A" w:rsidRPr="00605EB6">
        <w:t>Comme je vous l</w:t>
      </w:r>
      <w:r>
        <w:t>’</w:t>
      </w:r>
      <w:r w:rsidR="00C52F4A" w:rsidRPr="00605EB6">
        <w:t>ai dit</w:t>
      </w:r>
      <w:r>
        <w:t xml:space="preserve">, </w:t>
      </w:r>
      <w:r w:rsidR="00C52F4A" w:rsidRPr="00605EB6">
        <w:t>monsieur</w:t>
      </w:r>
      <w:r>
        <w:t xml:space="preserve">, </w:t>
      </w:r>
      <w:r w:rsidR="00C52F4A" w:rsidRPr="00605EB6">
        <w:t>c</w:t>
      </w:r>
      <w:r>
        <w:t>’</w:t>
      </w:r>
      <w:r w:rsidR="00C52F4A" w:rsidRPr="00605EB6">
        <w:t>est moi qui ai saisi les papiers appartenant à Blaireau</w:t>
      </w:r>
      <w:r>
        <w:t xml:space="preserve"> ; </w:t>
      </w:r>
      <w:r w:rsidR="00C52F4A" w:rsidRPr="00605EB6">
        <w:t>la plupart n</w:t>
      </w:r>
      <w:r>
        <w:t>’</w:t>
      </w:r>
      <w:r w:rsidR="00C52F4A" w:rsidRPr="00605EB6">
        <w:t xml:space="preserve">ont pas été </w:t>
      </w:r>
      <w:r w:rsidR="00C52F4A" w:rsidRPr="00605EB6">
        <w:lastRenderedPageBreak/>
        <w:t>conservés</w:t>
      </w:r>
      <w:r>
        <w:t xml:space="preserve"> ; </w:t>
      </w:r>
      <w:r w:rsidR="00C52F4A" w:rsidRPr="00605EB6">
        <w:t>il n</w:t>
      </w:r>
      <w:r>
        <w:t>’</w:t>
      </w:r>
      <w:r w:rsidR="00C52F4A" w:rsidRPr="00605EB6">
        <w:t>existe plus</w:t>
      </w:r>
      <w:r>
        <w:t xml:space="preserve">, </w:t>
      </w:r>
      <w:r w:rsidR="00C52F4A" w:rsidRPr="00605EB6">
        <w:t>à son dossier</w:t>
      </w:r>
      <w:r>
        <w:t xml:space="preserve">, </w:t>
      </w:r>
      <w:r w:rsidR="00C52F4A" w:rsidRPr="00605EB6">
        <w:t>que les documents qui paraissaient avoir une certaine importance</w:t>
      </w:r>
      <w:r>
        <w:t xml:space="preserve">. </w:t>
      </w:r>
      <w:r w:rsidR="00C52F4A" w:rsidRPr="00605EB6">
        <w:t>Comme</w:t>
      </w:r>
      <w:r>
        <w:t xml:space="preserve">, </w:t>
      </w:r>
      <w:r w:rsidR="00C52F4A" w:rsidRPr="00605EB6">
        <w:t>par exemple</w:t>
      </w:r>
      <w:r>
        <w:t xml:space="preserve">, </w:t>
      </w:r>
      <w:r w:rsidR="00C52F4A" w:rsidRPr="00605EB6">
        <w:t>ce reçu</w:t>
      </w:r>
      <w:r>
        <w:t xml:space="preserve">, </w:t>
      </w:r>
      <w:r w:rsidR="00C52F4A" w:rsidRPr="00605EB6">
        <w:t>daté d</w:t>
      </w:r>
      <w:r>
        <w:t>’</w:t>
      </w:r>
      <w:r w:rsidR="00C52F4A" w:rsidRPr="00605EB6">
        <w:t>Asnières</w:t>
      </w:r>
      <w:r>
        <w:t xml:space="preserve">, </w:t>
      </w:r>
      <w:r w:rsidRPr="00605EB6">
        <w:t>2</w:t>
      </w:r>
      <w:r>
        <w:t> </w:t>
      </w:r>
      <w:r w:rsidRPr="00605EB6">
        <w:t>mai</w:t>
      </w:r>
      <w:r>
        <w:t xml:space="preserve">, </w:t>
      </w:r>
      <w:r w:rsidR="00C52F4A" w:rsidRPr="00605EB6">
        <w:t>1853</w:t>
      </w:r>
      <w:r>
        <w:t>.</w:t>
      </w:r>
    </w:p>
    <w:p w14:paraId="4586A2A9" w14:textId="22206B9A" w:rsidR="00C474C1" w:rsidRDefault="00C474C1" w:rsidP="00C52F4A">
      <w:r>
        <w:t>» </w:t>
      </w:r>
      <w:r w:rsidR="00C52F4A" w:rsidRPr="00605EB6">
        <w:t>Il donne à une dame Félicie Trélat</w:t>
      </w:r>
      <w:r>
        <w:t xml:space="preserve">, </w:t>
      </w:r>
      <w:r w:rsidR="00C52F4A" w:rsidRPr="00605EB6">
        <w:t>quittance de quinze cents francs</w:t>
      </w:r>
      <w:r>
        <w:t xml:space="preserve">, </w:t>
      </w:r>
      <w:r w:rsidR="00C52F4A" w:rsidRPr="00605EB6">
        <w:t>prix de six mois de location d</w:t>
      </w:r>
      <w:r>
        <w:t>’</w:t>
      </w:r>
      <w:r w:rsidR="00C52F4A" w:rsidRPr="00605EB6">
        <w:t>une maison sise à Asnières</w:t>
      </w:r>
      <w:r>
        <w:t xml:space="preserve">, </w:t>
      </w:r>
      <w:r w:rsidR="00C52F4A" w:rsidRPr="00605EB6">
        <w:t>rue Vieille-d</w:t>
      </w:r>
      <w:r>
        <w:t>’</w:t>
      </w:r>
      <w:r w:rsidR="00C52F4A" w:rsidRPr="00605EB6">
        <w:t>Argenteuil</w:t>
      </w:r>
      <w:r>
        <w:t xml:space="preserve">. </w:t>
      </w:r>
      <w:r w:rsidR="00C52F4A" w:rsidRPr="00605EB6">
        <w:t>Or</w:t>
      </w:r>
      <w:r>
        <w:t xml:space="preserve">, </w:t>
      </w:r>
      <w:r w:rsidR="00C52F4A" w:rsidRPr="00605EB6">
        <w:t>cette maison est celle où Gabrielle a été séquestrée</w:t>
      </w:r>
      <w:r>
        <w:t xml:space="preserve">, </w:t>
      </w:r>
      <w:r w:rsidR="00C52F4A" w:rsidRPr="00605EB6">
        <w:t>où son enfant</w:t>
      </w:r>
      <w:r>
        <w:t xml:space="preserve">, </w:t>
      </w:r>
      <w:r w:rsidR="00C52F4A" w:rsidRPr="00605EB6">
        <w:t>lui a été volé dans la nuit du 19 au 2</w:t>
      </w:r>
      <w:r w:rsidRPr="00605EB6">
        <w:t>0</w:t>
      </w:r>
      <w:r>
        <w:t> </w:t>
      </w:r>
      <w:r w:rsidRPr="00605EB6">
        <w:t>août</w:t>
      </w:r>
      <w:r>
        <w:t>.</w:t>
      </w:r>
    </w:p>
    <w:p w14:paraId="7D6A1509" w14:textId="77777777" w:rsidR="00C474C1" w:rsidRDefault="00C474C1" w:rsidP="00C52F4A">
      <w:r>
        <w:t>» </w:t>
      </w:r>
      <w:r w:rsidR="00C52F4A" w:rsidRPr="00605EB6">
        <w:t>C</w:t>
      </w:r>
      <w:r>
        <w:t>’</w:t>
      </w:r>
      <w:r w:rsidR="00C52F4A" w:rsidRPr="00605EB6">
        <w:t>était une révélation</w:t>
      </w:r>
      <w:r>
        <w:t>.</w:t>
      </w:r>
    </w:p>
    <w:p w14:paraId="0254685E" w14:textId="77777777" w:rsidR="00C474C1" w:rsidRDefault="00C474C1" w:rsidP="00C52F4A">
      <w:r>
        <w:t>» </w:t>
      </w:r>
      <w:r w:rsidR="00C52F4A" w:rsidRPr="00605EB6">
        <w:t>On pensa que la femme arrêtée à Saint-Mandé sous le nom de Solange pouvait être cette Félicie Trélat</w:t>
      </w:r>
      <w:r>
        <w:t xml:space="preserve">, </w:t>
      </w:r>
      <w:r w:rsidR="00C52F4A" w:rsidRPr="00605EB6">
        <w:t>qui avait habité rue Vieille-d</w:t>
      </w:r>
      <w:r>
        <w:t>’</w:t>
      </w:r>
      <w:r w:rsidR="00C52F4A" w:rsidRPr="00605EB6">
        <w:t>Argenteuil</w:t>
      </w:r>
      <w:r>
        <w:t>.</w:t>
      </w:r>
    </w:p>
    <w:p w14:paraId="2A871B84" w14:textId="77777777" w:rsidR="00C474C1" w:rsidRDefault="00C474C1" w:rsidP="00C52F4A">
      <w:r>
        <w:t>» </w:t>
      </w:r>
      <w:r w:rsidR="00C52F4A" w:rsidRPr="00605EB6">
        <w:t>Interrogée sur le fait du vol de l</w:t>
      </w:r>
      <w:r>
        <w:t>’</w:t>
      </w:r>
      <w:r w:rsidR="00C52F4A" w:rsidRPr="00605EB6">
        <w:t>enfant</w:t>
      </w:r>
      <w:r>
        <w:t xml:space="preserve">, </w:t>
      </w:r>
      <w:r w:rsidR="00C52F4A" w:rsidRPr="00605EB6">
        <w:t>la Solange parut très étonnée et nia effrontément</w:t>
      </w:r>
      <w:r>
        <w:t>.</w:t>
      </w:r>
    </w:p>
    <w:p w14:paraId="1508F7C4" w14:textId="77777777" w:rsidR="00C474C1" w:rsidRDefault="00C474C1" w:rsidP="00C52F4A">
      <w:r>
        <w:t>» </w:t>
      </w:r>
      <w:r w:rsidR="00C52F4A" w:rsidRPr="00605EB6">
        <w:t>Mais elle fut mise en présence de la sage-femme qui avait donné ses soins à Gabrielle et de plusieurs autres personnes d</w:t>
      </w:r>
      <w:r>
        <w:t>’</w:t>
      </w:r>
      <w:r w:rsidR="00C52F4A" w:rsidRPr="00605EB6">
        <w:t>Asnières qui</w:t>
      </w:r>
      <w:r>
        <w:t xml:space="preserve">, </w:t>
      </w:r>
      <w:r w:rsidR="00C52F4A" w:rsidRPr="00605EB6">
        <w:t>toutes</w:t>
      </w:r>
      <w:r>
        <w:t xml:space="preserve">, </w:t>
      </w:r>
      <w:r w:rsidR="00C52F4A" w:rsidRPr="00605EB6">
        <w:t>n</w:t>
      </w:r>
      <w:r>
        <w:t>’</w:t>
      </w:r>
      <w:r w:rsidR="00C52F4A" w:rsidRPr="00605EB6">
        <w:t>hésitèrent pas un instant à la reconnaître</w:t>
      </w:r>
      <w:r>
        <w:t xml:space="preserve">. </w:t>
      </w:r>
      <w:r w:rsidR="00C52F4A" w:rsidRPr="00605EB6">
        <w:t>Elle ne pouvait plus nier</w:t>
      </w:r>
      <w:r>
        <w:t>.</w:t>
      </w:r>
    </w:p>
    <w:p w14:paraId="26D8F758" w14:textId="77777777" w:rsidR="00C474C1" w:rsidRDefault="00C474C1" w:rsidP="00C52F4A">
      <w:r>
        <w:t>» </w:t>
      </w:r>
      <w:r w:rsidR="00C52F4A" w:rsidRPr="00605EB6">
        <w:t>Alors</w:t>
      </w:r>
      <w:r>
        <w:t xml:space="preserve">, </w:t>
      </w:r>
      <w:r w:rsidR="00C52F4A" w:rsidRPr="00605EB6">
        <w:t>poussée dans ses derniers retranchements</w:t>
      </w:r>
      <w:r>
        <w:t xml:space="preserve">, </w:t>
      </w:r>
      <w:r w:rsidR="00C52F4A" w:rsidRPr="00605EB6">
        <w:t>sachant</w:t>
      </w:r>
      <w:r>
        <w:t xml:space="preserve">, </w:t>
      </w:r>
      <w:r w:rsidR="00C52F4A" w:rsidRPr="00605EB6">
        <w:t>d</w:t>
      </w:r>
      <w:r>
        <w:t>’</w:t>
      </w:r>
      <w:r w:rsidR="00C52F4A" w:rsidRPr="00605EB6">
        <w:t>ailleurs</w:t>
      </w:r>
      <w:r>
        <w:t xml:space="preserve">, </w:t>
      </w:r>
      <w:r w:rsidR="00C52F4A" w:rsidRPr="00605EB6">
        <w:t>que Blaireau n</w:t>
      </w:r>
      <w:r>
        <w:t>’</w:t>
      </w:r>
      <w:r w:rsidR="00C52F4A" w:rsidRPr="00605EB6">
        <w:t>était plus</w:t>
      </w:r>
      <w:r>
        <w:t xml:space="preserve">, </w:t>
      </w:r>
      <w:r w:rsidR="00C52F4A" w:rsidRPr="00605EB6">
        <w:t>elle entra dans la voie des aveux</w:t>
      </w:r>
      <w:r>
        <w:t>.</w:t>
      </w:r>
    </w:p>
    <w:p w14:paraId="48898C6C" w14:textId="77777777" w:rsidR="00C474C1" w:rsidRDefault="00C474C1" w:rsidP="00C52F4A">
      <w:r>
        <w:t>» </w:t>
      </w:r>
      <w:r w:rsidR="00C52F4A" w:rsidRPr="00605EB6">
        <w:t>Bref</w:t>
      </w:r>
      <w:r>
        <w:t xml:space="preserve">, </w:t>
      </w:r>
      <w:r w:rsidR="00C52F4A" w:rsidRPr="00605EB6">
        <w:t>monsieur</w:t>
      </w:r>
      <w:r>
        <w:t xml:space="preserve">, </w:t>
      </w:r>
      <w:r w:rsidR="00C52F4A" w:rsidRPr="00605EB6">
        <w:t>l</w:t>
      </w:r>
      <w:r>
        <w:t>’</w:t>
      </w:r>
      <w:r w:rsidR="00C52F4A" w:rsidRPr="00605EB6">
        <w:t>existence de ce dossier est due aux étranges révélations de cette femme</w:t>
      </w:r>
      <w:r>
        <w:t>.</w:t>
      </w:r>
    </w:p>
    <w:p w14:paraId="39EAC8F4" w14:textId="4697130E" w:rsidR="00C474C1" w:rsidRDefault="0094609C" w:rsidP="00C52F4A">
      <w:r>
        <w:t>— </w:t>
      </w:r>
      <w:r w:rsidR="00C52F4A" w:rsidRPr="00605EB6">
        <w:t>Pardonnez-moi</w:t>
      </w:r>
      <w:r w:rsidR="00C474C1">
        <w:t xml:space="preserve">, </w:t>
      </w:r>
      <w:r w:rsidR="00C52F4A" w:rsidRPr="00605EB6">
        <w:t>monsieur Claude</w:t>
      </w:r>
      <w:r w:rsidR="00C474C1">
        <w:t xml:space="preserve">, </w:t>
      </w:r>
      <w:r w:rsidR="00C52F4A" w:rsidRPr="00605EB6">
        <w:t>si je vous fais cette question</w:t>
      </w:r>
      <w:r w:rsidR="00C474C1">
        <w:t xml:space="preserve"> : </w:t>
      </w:r>
      <w:r w:rsidR="00C52F4A" w:rsidRPr="00605EB6">
        <w:t>m</w:t>
      </w:r>
      <w:r w:rsidR="00C474C1">
        <w:t>’</w:t>
      </w:r>
      <w:r w:rsidR="00C52F4A" w:rsidRPr="00605EB6">
        <w:t>avez-vous donné connaissance de tout ce que contient ce dossier</w:t>
      </w:r>
      <w:r w:rsidR="00C474C1">
        <w:t> ?</w:t>
      </w:r>
    </w:p>
    <w:p w14:paraId="560AAA2B" w14:textId="48CD9AAD" w:rsidR="00C474C1" w:rsidRDefault="0094609C" w:rsidP="00C52F4A">
      <w:r>
        <w:t>— </w:t>
      </w:r>
      <w:r w:rsidR="00C52F4A" w:rsidRPr="00605EB6">
        <w:t>Oui</w:t>
      </w:r>
      <w:r w:rsidR="00C474C1">
        <w:t xml:space="preserve">, </w:t>
      </w:r>
      <w:r w:rsidR="00C52F4A" w:rsidRPr="00605EB6">
        <w:t>sauf quelques faits de minime importance</w:t>
      </w:r>
      <w:r w:rsidR="00C474C1">
        <w:t>.</w:t>
      </w:r>
    </w:p>
    <w:p w14:paraId="14859E20" w14:textId="14E91C4B" w:rsidR="00C474C1" w:rsidRDefault="0094609C" w:rsidP="00C52F4A">
      <w:r>
        <w:lastRenderedPageBreak/>
        <w:t>— </w:t>
      </w:r>
      <w:r w:rsidR="00C52F4A" w:rsidRPr="00605EB6">
        <w:t>Merci</w:t>
      </w:r>
      <w:r w:rsidR="00C474C1">
        <w:t>.</w:t>
      </w:r>
    </w:p>
    <w:p w14:paraId="2F16D9A2" w14:textId="68BD9BEC" w:rsidR="00C474C1" w:rsidRDefault="0094609C" w:rsidP="00C52F4A">
      <w:r>
        <w:t>— </w:t>
      </w:r>
      <w:r w:rsidR="00C52F4A" w:rsidRPr="00605EB6">
        <w:t>Espériez-vous donc y trouver des renseignements concernant la personne que vous cherchez</w:t>
      </w:r>
      <w:r w:rsidR="00C474C1">
        <w:t> ?</w:t>
      </w:r>
    </w:p>
    <w:p w14:paraId="384A1BD2" w14:textId="02241B4F" w:rsidR="00C474C1" w:rsidRDefault="0094609C" w:rsidP="00C52F4A">
      <w:r>
        <w:t>— </w:t>
      </w:r>
      <w:r w:rsidR="00C52F4A" w:rsidRPr="00605EB6">
        <w:t>Je me suis rendu près de vous</w:t>
      </w:r>
      <w:r w:rsidR="00C474C1">
        <w:t xml:space="preserve">, </w:t>
      </w:r>
      <w:r w:rsidR="00C52F4A" w:rsidRPr="00605EB6">
        <w:t>ce matin</w:t>
      </w:r>
      <w:r w:rsidR="00C474C1">
        <w:t xml:space="preserve">, </w:t>
      </w:r>
      <w:r w:rsidR="00C52F4A" w:rsidRPr="00605EB6">
        <w:t>désireux de savoir ce qu</w:t>
      </w:r>
      <w:r w:rsidR="00C474C1">
        <w:t>’</w:t>
      </w:r>
      <w:r w:rsidR="00C52F4A" w:rsidRPr="00605EB6">
        <w:t>avait été ce personnage sinistre appelé Blaireau</w:t>
      </w:r>
      <w:r w:rsidR="00C474C1">
        <w:t xml:space="preserve">, </w:t>
      </w:r>
      <w:r w:rsidR="00C52F4A" w:rsidRPr="00605EB6">
        <w:t>et comment il avait fini</w:t>
      </w:r>
      <w:r w:rsidR="00C474C1">
        <w:t xml:space="preserve"> ; </w:t>
      </w:r>
      <w:r w:rsidR="00C52F4A" w:rsidRPr="00605EB6">
        <w:t>mais point avec la pensée que je pourrais être éclairé</w:t>
      </w:r>
      <w:r w:rsidR="00C474C1">
        <w:t xml:space="preserve">, </w:t>
      </w:r>
      <w:r w:rsidR="00C52F4A" w:rsidRPr="00605EB6">
        <w:t>en même temps</w:t>
      </w:r>
      <w:r w:rsidR="00C474C1">
        <w:t xml:space="preserve">, </w:t>
      </w:r>
      <w:r w:rsidR="00C52F4A" w:rsidRPr="00605EB6">
        <w:t>sur le sort de la personne qui est l</w:t>
      </w:r>
      <w:r w:rsidR="00C474C1">
        <w:t>’</w:t>
      </w:r>
      <w:r w:rsidR="00C52F4A" w:rsidRPr="00605EB6">
        <w:t>objet de mes incessantes recherches</w:t>
      </w:r>
      <w:r w:rsidR="00C474C1">
        <w:t xml:space="preserve">. </w:t>
      </w:r>
      <w:r w:rsidR="00C52F4A" w:rsidRPr="00605EB6">
        <w:t>J</w:t>
      </w:r>
      <w:r w:rsidR="00C474C1">
        <w:t>’</w:t>
      </w:r>
      <w:r w:rsidR="00C52F4A" w:rsidRPr="00605EB6">
        <w:t>avoue</w:t>
      </w:r>
      <w:r w:rsidR="00C474C1">
        <w:t xml:space="preserve">, </w:t>
      </w:r>
      <w:r w:rsidR="00C52F4A" w:rsidRPr="00605EB6">
        <w:t>cependant</w:t>
      </w:r>
      <w:r w:rsidR="00C474C1">
        <w:t xml:space="preserve">, </w:t>
      </w:r>
      <w:r w:rsidR="00C52F4A" w:rsidRPr="00605EB6">
        <w:t>qu</w:t>
      </w:r>
      <w:r w:rsidR="00C474C1">
        <w:t>’</w:t>
      </w:r>
      <w:r w:rsidR="00C52F4A" w:rsidRPr="00605EB6">
        <w:t>une douce lueur d</w:t>
      </w:r>
      <w:r w:rsidR="00C474C1">
        <w:t>’</w:t>
      </w:r>
      <w:r w:rsidR="00C52F4A" w:rsidRPr="00605EB6">
        <w:t>espoir m</w:t>
      </w:r>
      <w:r w:rsidR="00C474C1">
        <w:t>’</w:t>
      </w:r>
      <w:r w:rsidR="00C52F4A" w:rsidRPr="00605EB6">
        <w:t>était venue quand vous avez parlé des révélations faites par cette femme que vous appelez la Solange</w:t>
      </w:r>
      <w:r w:rsidR="00C474C1">
        <w:t>.</w:t>
      </w:r>
    </w:p>
    <w:p w14:paraId="17BB6B99" w14:textId="13FB36EE" w:rsidR="00C474C1" w:rsidRDefault="0094609C" w:rsidP="00C52F4A">
      <w:r>
        <w:t>— </w:t>
      </w:r>
      <w:r w:rsidR="00C52F4A" w:rsidRPr="00605EB6">
        <w:t>Alors</w:t>
      </w:r>
      <w:r w:rsidR="00C474C1">
        <w:t xml:space="preserve">, </w:t>
      </w:r>
      <w:r w:rsidR="00C52F4A" w:rsidRPr="00605EB6">
        <w:t>monsieur</w:t>
      </w:r>
      <w:r w:rsidR="00C474C1">
        <w:t xml:space="preserve">, </w:t>
      </w:r>
      <w:r w:rsidR="00C52F4A" w:rsidRPr="00605EB6">
        <w:t>vous supposez que la disparition de la personne à laquelle vous vous intéressez si vivement est l</w:t>
      </w:r>
      <w:r w:rsidR="00C474C1">
        <w:t>’</w:t>
      </w:r>
      <w:r w:rsidR="00C52F4A" w:rsidRPr="00605EB6">
        <w:t>œuvre de Blaireau</w:t>
      </w:r>
      <w:r w:rsidR="00C474C1">
        <w:t> ?</w:t>
      </w:r>
    </w:p>
    <w:p w14:paraId="19CCA5EE" w14:textId="19F9BFE1" w:rsidR="00C474C1" w:rsidRDefault="0094609C" w:rsidP="00C52F4A">
      <w:r>
        <w:t>— </w:t>
      </w:r>
      <w:r w:rsidR="00C52F4A" w:rsidRPr="00605EB6">
        <w:t>Ah</w:t>
      </w:r>
      <w:r w:rsidR="00C474C1">
        <w:t xml:space="preserve"> ! </w:t>
      </w:r>
      <w:r w:rsidR="00C52F4A" w:rsidRPr="00605EB6">
        <w:t>monsieur Claude</w:t>
      </w:r>
      <w:r w:rsidR="00C474C1">
        <w:t xml:space="preserve">, </w:t>
      </w:r>
      <w:r w:rsidR="00C52F4A" w:rsidRPr="00605EB6">
        <w:t>comme vous le disiez tout à l</w:t>
      </w:r>
      <w:r w:rsidR="00C474C1">
        <w:t>’</w:t>
      </w:r>
      <w:r w:rsidR="00C52F4A" w:rsidRPr="00605EB6">
        <w:t>heure</w:t>
      </w:r>
      <w:r w:rsidR="00C474C1">
        <w:t xml:space="preserve">, </w:t>
      </w:r>
      <w:r w:rsidR="00C52F4A" w:rsidRPr="00605EB6">
        <w:t>il s</w:t>
      </w:r>
      <w:r w:rsidR="00C474C1">
        <w:t>’</w:t>
      </w:r>
      <w:r w:rsidR="00C52F4A" w:rsidRPr="00605EB6">
        <w:t>en faut de beaucoup que les crimes de ce hideux scélérat soient tous connus</w:t>
      </w:r>
      <w:r w:rsidR="00C474C1">
        <w:t xml:space="preserve">. </w:t>
      </w:r>
      <w:r w:rsidR="00C52F4A" w:rsidRPr="00605EB6">
        <w:t>Je ne fais pas que supposer</w:t>
      </w:r>
      <w:r w:rsidR="00C474C1">
        <w:t xml:space="preserve">, </w:t>
      </w:r>
      <w:r w:rsidR="00C52F4A" w:rsidRPr="00605EB6">
        <w:t>monsieur</w:t>
      </w:r>
      <w:r w:rsidR="00C474C1">
        <w:t xml:space="preserve">, </w:t>
      </w:r>
      <w:r w:rsidR="00C52F4A" w:rsidRPr="00605EB6">
        <w:t>je suis sûr que la malheureuse femme</w:t>
      </w:r>
      <w:r w:rsidR="00C474C1">
        <w:t xml:space="preserve">, </w:t>
      </w:r>
      <w:r w:rsidR="00C52F4A" w:rsidRPr="00605EB6">
        <w:t>dont je tiens tant à connaître la destinée</w:t>
      </w:r>
      <w:r w:rsidR="00C474C1">
        <w:t xml:space="preserve">, </w:t>
      </w:r>
      <w:r w:rsidR="00C52F4A" w:rsidRPr="00605EB6">
        <w:t>est une des victimes de Blaireau</w:t>
      </w:r>
      <w:r w:rsidR="00C474C1">
        <w:t>.</w:t>
      </w:r>
    </w:p>
    <w:p w14:paraId="1CB0179F" w14:textId="1CDF3641" w:rsidR="00C474C1" w:rsidRDefault="00C52F4A" w:rsidP="00C52F4A">
      <w:r w:rsidRPr="00605EB6">
        <w:t xml:space="preserve">Le chef de la sûreté regarda fixement </w:t>
      </w:r>
      <w:r w:rsidR="00C474C1">
        <w:t>M. </w:t>
      </w:r>
      <w:r w:rsidRPr="00605EB6">
        <w:t>Lagarde</w:t>
      </w:r>
      <w:r w:rsidR="00C474C1">
        <w:t>.</w:t>
      </w:r>
    </w:p>
    <w:p w14:paraId="1379D1A5" w14:textId="2AA83AB8" w:rsidR="00C474C1" w:rsidRDefault="0094609C" w:rsidP="00C52F4A">
      <w:r>
        <w:t>— </w:t>
      </w:r>
      <w:r w:rsidR="00C52F4A" w:rsidRPr="00605EB6">
        <w:t>Est-ce qu</w:t>
      </w:r>
      <w:r w:rsidR="00C474C1">
        <w:t>’</w:t>
      </w:r>
      <w:r w:rsidR="00C52F4A" w:rsidRPr="00605EB6">
        <w:t>il avait intérêt à s</w:t>
      </w:r>
      <w:r w:rsidR="00C474C1">
        <w:t>’</w:t>
      </w:r>
      <w:r w:rsidR="00C52F4A" w:rsidRPr="00605EB6">
        <w:t>en débarrasser</w:t>
      </w:r>
      <w:r w:rsidR="00C474C1">
        <w:t xml:space="preserve"> ? </w:t>
      </w:r>
      <w:r w:rsidR="00C52F4A" w:rsidRPr="00605EB6">
        <w:t>demanda-t-il</w:t>
      </w:r>
      <w:r w:rsidR="00C474C1">
        <w:t>.</w:t>
      </w:r>
    </w:p>
    <w:p w14:paraId="31A9EBF4" w14:textId="6BE33DFE" w:rsidR="00C474C1" w:rsidRDefault="0094609C" w:rsidP="00C52F4A">
      <w:r>
        <w:t>— </w:t>
      </w:r>
      <w:r w:rsidR="00C52F4A" w:rsidRPr="00605EB6">
        <w:t>Blaireau</w:t>
      </w:r>
      <w:r w:rsidR="00C474C1">
        <w:t xml:space="preserve">, </w:t>
      </w:r>
      <w:r w:rsidR="00C52F4A" w:rsidRPr="00605EB6">
        <w:t>dans cette affaire</w:t>
      </w:r>
      <w:r w:rsidR="00C474C1">
        <w:t xml:space="preserve">, </w:t>
      </w:r>
      <w:r w:rsidR="00C52F4A" w:rsidRPr="00605EB6">
        <w:t>comme dans celles que vous connaissez</w:t>
      </w:r>
      <w:r w:rsidR="00C474C1">
        <w:t xml:space="preserve">, </w:t>
      </w:r>
      <w:r w:rsidR="00C52F4A" w:rsidRPr="00605EB6">
        <w:t>n</w:t>
      </w:r>
      <w:r w:rsidR="00C474C1">
        <w:t>’</w:t>
      </w:r>
      <w:r w:rsidR="00C52F4A" w:rsidRPr="00605EB6">
        <w:t>a été qu</w:t>
      </w:r>
      <w:r w:rsidR="00C474C1">
        <w:t>’</w:t>
      </w:r>
      <w:r w:rsidR="00C52F4A" w:rsidRPr="00605EB6">
        <w:t>un instrument</w:t>
      </w:r>
      <w:r w:rsidR="00C474C1">
        <w:t xml:space="preserve">, </w:t>
      </w:r>
      <w:r w:rsidR="00C52F4A" w:rsidRPr="00605EB6">
        <w:t xml:space="preserve">répondit </w:t>
      </w:r>
      <w:r w:rsidR="00C474C1">
        <w:t>M. </w:t>
      </w:r>
      <w:r w:rsidR="00C52F4A" w:rsidRPr="00605EB6">
        <w:t>Lagarde</w:t>
      </w:r>
      <w:r w:rsidR="00C474C1">
        <w:t>.</w:t>
      </w:r>
    </w:p>
    <w:p w14:paraId="173E8ACA" w14:textId="08A606F1" w:rsidR="00C474C1" w:rsidRDefault="0094609C" w:rsidP="00C52F4A">
      <w:r>
        <w:t>— </w:t>
      </w:r>
      <w:r w:rsidR="00C52F4A" w:rsidRPr="00605EB6">
        <w:t>Un instrument est une chose dont on se sert</w:t>
      </w:r>
      <w:r w:rsidR="00C474C1">
        <w:t xml:space="preserve">, </w:t>
      </w:r>
      <w:r w:rsidR="00C52F4A" w:rsidRPr="00605EB6">
        <w:t xml:space="preserve">répliqua </w:t>
      </w:r>
      <w:r w:rsidR="00C474C1">
        <w:t>M. </w:t>
      </w:r>
      <w:r w:rsidR="00C52F4A" w:rsidRPr="00605EB6">
        <w:t>Claude</w:t>
      </w:r>
      <w:r w:rsidR="00C474C1">
        <w:t>.</w:t>
      </w:r>
    </w:p>
    <w:p w14:paraId="3F761A7D" w14:textId="0F28BD48" w:rsidR="00C474C1" w:rsidRDefault="0094609C" w:rsidP="00C52F4A">
      <w:r>
        <w:t>— </w:t>
      </w:r>
      <w:r w:rsidR="00C52F4A" w:rsidRPr="00605EB6">
        <w:t>Assurément</w:t>
      </w:r>
      <w:r w:rsidR="00C474C1">
        <w:t>.</w:t>
      </w:r>
    </w:p>
    <w:p w14:paraId="0DA8D5CF" w14:textId="6E78B2BC" w:rsidR="00C474C1" w:rsidRDefault="0094609C" w:rsidP="00C52F4A">
      <w:r>
        <w:lastRenderedPageBreak/>
        <w:t>— </w:t>
      </w:r>
      <w:r w:rsidR="00C52F4A" w:rsidRPr="00605EB6">
        <w:t>Monsieur Lagarde</w:t>
      </w:r>
      <w:r w:rsidR="00C474C1">
        <w:t xml:space="preserve">, </w:t>
      </w:r>
      <w:r w:rsidR="00C52F4A" w:rsidRPr="00605EB6">
        <w:t>puisque vous savez que</w:t>
      </w:r>
      <w:r w:rsidR="00C474C1">
        <w:t xml:space="preserve">, </w:t>
      </w:r>
      <w:r w:rsidR="00C52F4A" w:rsidRPr="00605EB6">
        <w:t>dans l</w:t>
      </w:r>
      <w:r w:rsidR="00C474C1">
        <w:t>’</w:t>
      </w:r>
      <w:r w:rsidR="00C52F4A" w:rsidRPr="00605EB6">
        <w:t>affaire en question</w:t>
      </w:r>
      <w:r w:rsidR="00C474C1">
        <w:t xml:space="preserve">, </w:t>
      </w:r>
      <w:r w:rsidR="00C52F4A" w:rsidRPr="00605EB6">
        <w:t>Blaireau n</w:t>
      </w:r>
      <w:r w:rsidR="00C474C1">
        <w:t>’</w:t>
      </w:r>
      <w:r w:rsidR="00C52F4A" w:rsidRPr="00605EB6">
        <w:t>a été que l</w:t>
      </w:r>
      <w:r w:rsidR="00C474C1">
        <w:t>’</w:t>
      </w:r>
      <w:r w:rsidR="00C52F4A" w:rsidRPr="00605EB6">
        <w:t>instrument</w:t>
      </w:r>
      <w:r w:rsidR="00C474C1">
        <w:t xml:space="preserve">, </w:t>
      </w:r>
      <w:r w:rsidR="00C52F4A" w:rsidRPr="00605EB6">
        <w:t>il faut que vous sachiez également pourquoi et au nom de qui il a agi</w:t>
      </w:r>
      <w:r w:rsidR="00C474C1">
        <w:t>.</w:t>
      </w:r>
    </w:p>
    <w:p w14:paraId="41EC4ABA" w14:textId="39387BF0" w:rsidR="00C474C1" w:rsidRDefault="0094609C" w:rsidP="00C52F4A">
      <w:r>
        <w:t>— </w:t>
      </w:r>
      <w:r w:rsidR="00C52F4A" w:rsidRPr="00605EB6">
        <w:t>Je le sais</w:t>
      </w:r>
      <w:r w:rsidR="00C474C1">
        <w:t xml:space="preserve">, </w:t>
      </w:r>
      <w:r w:rsidR="00C52F4A" w:rsidRPr="00605EB6">
        <w:t>monsieur</w:t>
      </w:r>
      <w:r w:rsidR="00C474C1">
        <w:t xml:space="preserve">. </w:t>
      </w:r>
      <w:r w:rsidR="00C52F4A" w:rsidRPr="00605EB6">
        <w:t>Ah</w:t>
      </w:r>
      <w:r w:rsidR="00C474C1">
        <w:t xml:space="preserve"> ! </w:t>
      </w:r>
      <w:r w:rsidR="00C52F4A" w:rsidRPr="00605EB6">
        <w:t>il y a un coupable qu</w:t>
      </w:r>
      <w:r w:rsidR="00C474C1">
        <w:t>’</w:t>
      </w:r>
      <w:r w:rsidR="00C52F4A" w:rsidRPr="00605EB6">
        <w:t>il serait facile d</w:t>
      </w:r>
      <w:r w:rsidR="00C474C1">
        <w:t>’</w:t>
      </w:r>
      <w:r w:rsidR="00C52F4A" w:rsidRPr="00605EB6">
        <w:t>atteindre</w:t>
      </w:r>
      <w:r w:rsidR="00C474C1">
        <w:t>.</w:t>
      </w:r>
    </w:p>
    <w:p w14:paraId="6DB431C4" w14:textId="1FAF8173" w:rsidR="00C474C1" w:rsidRDefault="0094609C" w:rsidP="00C52F4A">
      <w:r>
        <w:t>— </w:t>
      </w:r>
      <w:r w:rsidR="00C52F4A" w:rsidRPr="00605EB6">
        <w:t>Eh bien</w:t>
      </w:r>
      <w:r w:rsidR="00C474C1">
        <w:t xml:space="preserve">, </w:t>
      </w:r>
      <w:r w:rsidR="00C52F4A" w:rsidRPr="00605EB6">
        <w:t>monsieur</w:t>
      </w:r>
      <w:r w:rsidR="00C474C1">
        <w:t xml:space="preserve">, </w:t>
      </w:r>
      <w:r w:rsidR="00C52F4A" w:rsidRPr="00605EB6">
        <w:t>eh bien</w:t>
      </w:r>
      <w:r w:rsidR="00C474C1">
        <w:t> ?</w:t>
      </w:r>
    </w:p>
    <w:p w14:paraId="79C18BE0" w14:textId="1C595EAC" w:rsidR="00C474C1" w:rsidRDefault="0094609C" w:rsidP="00C52F4A">
      <w:r>
        <w:t>— </w:t>
      </w:r>
      <w:r w:rsidR="00C52F4A" w:rsidRPr="00605EB6">
        <w:t>Je dois taire son nom</w:t>
      </w:r>
      <w:r w:rsidR="00C474C1">
        <w:t xml:space="preserve">, </w:t>
      </w:r>
      <w:r w:rsidR="00C52F4A" w:rsidRPr="00605EB6">
        <w:t>je ne peux pas vous le livrer</w:t>
      </w:r>
      <w:r w:rsidR="00C474C1">
        <w:t>.</w:t>
      </w:r>
    </w:p>
    <w:p w14:paraId="145A0469" w14:textId="22CBD0D5" w:rsidR="00C474C1" w:rsidRDefault="00C474C1" w:rsidP="00C52F4A">
      <w:r>
        <w:t>M. </w:t>
      </w:r>
      <w:r w:rsidR="00C52F4A" w:rsidRPr="00605EB6">
        <w:t>Claude resta un moment silencieux</w:t>
      </w:r>
      <w:r>
        <w:t>.</w:t>
      </w:r>
    </w:p>
    <w:p w14:paraId="1C4B91A1" w14:textId="0C4816D4" w:rsidR="00C474C1" w:rsidRDefault="0094609C" w:rsidP="00C52F4A">
      <w:r>
        <w:t>— </w:t>
      </w:r>
      <w:r w:rsidR="00C52F4A" w:rsidRPr="00605EB6">
        <w:t>Je comprends</w:t>
      </w:r>
      <w:r w:rsidR="00C474C1">
        <w:t xml:space="preserve">, </w:t>
      </w:r>
      <w:r w:rsidR="00C52F4A" w:rsidRPr="00605EB6">
        <w:t>dit-il</w:t>
      </w:r>
      <w:r w:rsidR="00C474C1">
        <w:t xml:space="preserve">, </w:t>
      </w:r>
      <w:r w:rsidR="00C52F4A" w:rsidRPr="00605EB6">
        <w:t>en hochant la tête</w:t>
      </w:r>
      <w:r w:rsidR="00C474C1">
        <w:t xml:space="preserve"> : </w:t>
      </w:r>
      <w:r w:rsidR="00C52F4A" w:rsidRPr="00605EB6">
        <w:t>des considérations de famille</w:t>
      </w:r>
      <w:r w:rsidR="00C474C1">
        <w:t xml:space="preserve">, </w:t>
      </w:r>
      <w:r w:rsidR="00C52F4A" w:rsidRPr="00605EB6">
        <w:t>un grand scandale à éviter</w:t>
      </w:r>
      <w:r w:rsidR="00C474C1">
        <w:t xml:space="preserve">, </w:t>
      </w:r>
      <w:r w:rsidR="00C52F4A" w:rsidRPr="00605EB6">
        <w:t>la honte refoulée dans l</w:t>
      </w:r>
      <w:r w:rsidR="00C474C1">
        <w:t>’</w:t>
      </w:r>
      <w:r w:rsidR="00C52F4A" w:rsidRPr="00605EB6">
        <w:t>ombre</w:t>
      </w:r>
      <w:r w:rsidR="00C474C1">
        <w:t xml:space="preserve">, </w:t>
      </w:r>
      <w:r w:rsidR="00C52F4A" w:rsidRPr="00605EB6">
        <w:t>sauver un grand nom de la flétrissure</w:t>
      </w:r>
      <w:r w:rsidR="00C474C1">
        <w:t xml:space="preserve"> : </w:t>
      </w:r>
      <w:r w:rsidR="00C52F4A" w:rsidRPr="00605EB6">
        <w:t>donc l</w:t>
      </w:r>
      <w:r w:rsidR="00C474C1">
        <w:t>’</w:t>
      </w:r>
      <w:r w:rsidR="00C52F4A" w:rsidRPr="00605EB6">
        <w:t>absolue nécessité du secret</w:t>
      </w:r>
      <w:r w:rsidR="00C474C1">
        <w:t>.</w:t>
      </w:r>
    </w:p>
    <w:p w14:paraId="21C198D3" w14:textId="5AB7F3E7" w:rsidR="00C474C1" w:rsidRDefault="0094609C" w:rsidP="00C52F4A">
      <w:r>
        <w:t>— </w:t>
      </w:r>
      <w:r w:rsidR="00C52F4A" w:rsidRPr="00605EB6">
        <w:t>Oui</w:t>
      </w:r>
      <w:r w:rsidR="00C474C1">
        <w:t xml:space="preserve">, </w:t>
      </w:r>
      <w:r w:rsidR="00C52F4A" w:rsidRPr="00605EB6">
        <w:t>monsieur Claude</w:t>
      </w:r>
      <w:r w:rsidR="00C474C1">
        <w:t xml:space="preserve">, </w:t>
      </w:r>
      <w:r w:rsidR="00C52F4A" w:rsidRPr="00605EB6">
        <w:t>oui</w:t>
      </w:r>
      <w:r w:rsidR="00C474C1">
        <w:t>.</w:t>
      </w:r>
    </w:p>
    <w:p w14:paraId="65FCF53C" w14:textId="5D120835" w:rsidR="00C474C1" w:rsidRDefault="0094609C" w:rsidP="00C52F4A">
      <w:r>
        <w:t>— </w:t>
      </w:r>
      <w:r w:rsidR="00C52F4A" w:rsidRPr="00605EB6">
        <w:t>Et voilà pourquoi</w:t>
      </w:r>
      <w:r w:rsidR="00C474C1">
        <w:t xml:space="preserve">, </w:t>
      </w:r>
      <w:r w:rsidR="00C52F4A" w:rsidRPr="00605EB6">
        <w:t>monsieur</w:t>
      </w:r>
      <w:r w:rsidR="00C474C1">
        <w:t xml:space="preserve">, </w:t>
      </w:r>
      <w:r w:rsidR="00C52F4A" w:rsidRPr="00605EB6">
        <w:t>trop souvent</w:t>
      </w:r>
      <w:r w:rsidR="00C474C1">
        <w:t xml:space="preserve">, </w:t>
      </w:r>
      <w:r w:rsidR="00C52F4A" w:rsidRPr="00605EB6">
        <w:t>de grands criminels échappent à l</w:t>
      </w:r>
      <w:r w:rsidR="00C474C1">
        <w:t>’</w:t>
      </w:r>
      <w:r w:rsidR="00C52F4A" w:rsidRPr="00605EB6">
        <w:t>action de la justice</w:t>
      </w:r>
      <w:r w:rsidR="00C474C1">
        <w:t>.</w:t>
      </w:r>
    </w:p>
    <w:p w14:paraId="51787FFF" w14:textId="64FB386E" w:rsidR="00C474C1" w:rsidRDefault="0094609C" w:rsidP="00C52F4A">
      <w:r>
        <w:t>— </w:t>
      </w:r>
      <w:r w:rsidR="00C52F4A" w:rsidRPr="00605EB6">
        <w:t>Oui</w:t>
      </w:r>
      <w:r w:rsidR="00C474C1">
        <w:t xml:space="preserve">, </w:t>
      </w:r>
      <w:r w:rsidR="00C52F4A" w:rsidRPr="00605EB6">
        <w:t>trop souvent</w:t>
      </w:r>
      <w:r w:rsidR="00C474C1">
        <w:t xml:space="preserve">, </w:t>
      </w:r>
      <w:r w:rsidR="00C52F4A" w:rsidRPr="00605EB6">
        <w:t xml:space="preserve">murmura </w:t>
      </w:r>
      <w:r w:rsidR="00C474C1">
        <w:t>M. </w:t>
      </w:r>
      <w:r w:rsidR="00C52F4A" w:rsidRPr="00605EB6">
        <w:t>Lagarde</w:t>
      </w:r>
      <w:r w:rsidR="00C474C1">
        <w:t>.</w:t>
      </w:r>
    </w:p>
    <w:p w14:paraId="3F4542AC" w14:textId="5A80F234" w:rsidR="00C474C1" w:rsidRDefault="0094609C" w:rsidP="00C52F4A">
      <w:r>
        <w:t>— </w:t>
      </w:r>
      <w:r w:rsidR="00C52F4A" w:rsidRPr="00605EB6">
        <w:t>Que de fois</w:t>
      </w:r>
      <w:r w:rsidR="00C474C1">
        <w:t xml:space="preserve">, </w:t>
      </w:r>
      <w:r w:rsidR="00C52F4A" w:rsidRPr="00605EB6">
        <w:t>dans ma longue carrière de fonctionnaire</w:t>
      </w:r>
      <w:r w:rsidR="00C474C1">
        <w:t xml:space="preserve">, </w:t>
      </w:r>
      <w:r w:rsidR="00C52F4A" w:rsidRPr="00605EB6">
        <w:t>je me suis vu arrêté</w:t>
      </w:r>
      <w:r w:rsidR="00C474C1">
        <w:t xml:space="preserve">, </w:t>
      </w:r>
      <w:r w:rsidR="00C52F4A" w:rsidRPr="00605EB6">
        <w:t>les mains liées</w:t>
      </w:r>
      <w:r w:rsidR="00C474C1">
        <w:t xml:space="preserve">, </w:t>
      </w:r>
      <w:r w:rsidR="00C52F4A" w:rsidRPr="00605EB6">
        <w:t>en face de coupables auxquels je ne pouvais pas toucher</w:t>
      </w:r>
      <w:r w:rsidR="00C474C1">
        <w:t xml:space="preserve"> ; </w:t>
      </w:r>
      <w:r w:rsidR="00C52F4A" w:rsidRPr="00605EB6">
        <w:t>j</w:t>
      </w:r>
      <w:r w:rsidR="00C474C1">
        <w:t>’</w:t>
      </w:r>
      <w:r w:rsidR="00C52F4A" w:rsidRPr="00605EB6">
        <w:t>étais obligé de fermer mes oreilles</w:t>
      </w:r>
      <w:r w:rsidR="00C474C1">
        <w:t xml:space="preserve">, </w:t>
      </w:r>
      <w:r w:rsidR="00C52F4A" w:rsidRPr="00605EB6">
        <w:t>de me boucher les yeux</w:t>
      </w:r>
      <w:r w:rsidR="00C474C1">
        <w:t>.</w:t>
      </w:r>
    </w:p>
    <w:p w14:paraId="43327A59" w14:textId="516CD32A" w:rsidR="00C474C1" w:rsidRDefault="0094609C" w:rsidP="00C52F4A">
      <w:r>
        <w:t>— </w:t>
      </w:r>
      <w:r w:rsidR="00C52F4A" w:rsidRPr="00605EB6">
        <w:t>Vous avez fidèlement servi l</w:t>
      </w:r>
      <w:r w:rsidR="00C474C1">
        <w:t>’</w:t>
      </w:r>
      <w:r w:rsidR="00C52F4A" w:rsidRPr="00605EB6">
        <w:t>Empire</w:t>
      </w:r>
      <w:r w:rsidR="00C474C1">
        <w:t>.</w:t>
      </w:r>
    </w:p>
    <w:p w14:paraId="626ACF2A" w14:textId="7F39A488" w:rsidR="00C474C1" w:rsidRDefault="0094609C" w:rsidP="00C52F4A">
      <w:r>
        <w:t>— </w:t>
      </w:r>
      <w:r w:rsidR="00C52F4A" w:rsidRPr="00605EB6">
        <w:t>Oui</w:t>
      </w:r>
      <w:r w:rsidR="00C474C1">
        <w:t xml:space="preserve">, </w:t>
      </w:r>
      <w:r w:rsidR="00C52F4A" w:rsidRPr="00605EB6">
        <w:t>monsieur</w:t>
      </w:r>
      <w:r w:rsidR="00C474C1">
        <w:t xml:space="preserve">, </w:t>
      </w:r>
      <w:r w:rsidR="00C52F4A" w:rsidRPr="00605EB6">
        <w:t>fidèlement</w:t>
      </w:r>
      <w:r w:rsidR="00C474C1">
        <w:t xml:space="preserve">, </w:t>
      </w:r>
      <w:r w:rsidR="00C52F4A" w:rsidRPr="00605EB6">
        <w:t>et pourtant sans l</w:t>
      </w:r>
      <w:r w:rsidR="00C474C1">
        <w:t>’</w:t>
      </w:r>
      <w:r w:rsidR="00C52F4A" w:rsidRPr="00605EB6">
        <w:t>aimer</w:t>
      </w:r>
      <w:r w:rsidR="00C474C1">
        <w:t xml:space="preserve">. </w:t>
      </w:r>
      <w:r w:rsidR="00C52F4A" w:rsidRPr="00605EB6">
        <w:t>Aujourd</w:t>
      </w:r>
      <w:r w:rsidR="00C474C1">
        <w:t>’</w:t>
      </w:r>
      <w:r w:rsidR="00C52F4A" w:rsidRPr="00605EB6">
        <w:t>hui</w:t>
      </w:r>
      <w:r w:rsidR="00C474C1">
        <w:t xml:space="preserve">, </w:t>
      </w:r>
      <w:r w:rsidR="00C52F4A" w:rsidRPr="00605EB6">
        <w:t>je sers la République</w:t>
      </w:r>
      <w:r w:rsidR="00C474C1">
        <w:t xml:space="preserve">, </w:t>
      </w:r>
      <w:r w:rsidR="00C52F4A" w:rsidRPr="00605EB6">
        <w:t>comme je servirais demain une royauté</w:t>
      </w:r>
      <w:r w:rsidR="00C474C1">
        <w:t xml:space="preserve">. </w:t>
      </w:r>
      <w:r w:rsidR="00C52F4A" w:rsidRPr="00605EB6">
        <w:t>Je n</w:t>
      </w:r>
      <w:r w:rsidR="00C474C1">
        <w:t>’</w:t>
      </w:r>
      <w:r w:rsidR="00C52F4A" w:rsidRPr="00605EB6">
        <w:t>ai rien à voir aux choses de la politique</w:t>
      </w:r>
      <w:r w:rsidR="00C474C1">
        <w:t xml:space="preserve"> ; </w:t>
      </w:r>
      <w:r w:rsidR="00C52F4A" w:rsidRPr="00605EB6">
        <w:t>je n</w:t>
      </w:r>
      <w:r w:rsidR="00C474C1">
        <w:t>’</w:t>
      </w:r>
      <w:r w:rsidR="00C52F4A" w:rsidRPr="00605EB6">
        <w:t>ai pas à m</w:t>
      </w:r>
      <w:r w:rsidR="00C474C1">
        <w:t>’</w:t>
      </w:r>
      <w:r w:rsidR="00C52F4A" w:rsidRPr="00605EB6">
        <w:t>occuper de telle ou telle forme de gouvernement</w:t>
      </w:r>
      <w:r w:rsidR="00C474C1">
        <w:t>.</w:t>
      </w:r>
    </w:p>
    <w:p w14:paraId="5D5A5B6A" w14:textId="77777777" w:rsidR="00C474C1" w:rsidRDefault="00C474C1" w:rsidP="00C52F4A">
      <w:r>
        <w:lastRenderedPageBreak/>
        <w:t>» </w:t>
      </w:r>
      <w:r w:rsidR="00C52F4A" w:rsidRPr="00605EB6">
        <w:t>Qu</w:t>
      </w:r>
      <w:r>
        <w:t>’</w:t>
      </w:r>
      <w:r w:rsidR="00C52F4A" w:rsidRPr="00605EB6">
        <w:t>est-ce que je suis</w:t>
      </w:r>
      <w:r>
        <w:t xml:space="preserve"> ? </w:t>
      </w:r>
      <w:r w:rsidR="00C52F4A" w:rsidRPr="00605EB6">
        <w:t>Un policier</w:t>
      </w:r>
      <w:r>
        <w:t xml:space="preserve">, </w:t>
      </w:r>
      <w:r w:rsidR="00C52F4A" w:rsidRPr="00605EB6">
        <w:t>voilà tout</w:t>
      </w:r>
      <w:r>
        <w:t xml:space="preserve">. </w:t>
      </w:r>
      <w:r w:rsidR="00C52F4A" w:rsidRPr="00605EB6">
        <w:t>Fonctionnaire d</w:t>
      </w:r>
      <w:r>
        <w:t>’</w:t>
      </w:r>
      <w:r w:rsidR="00C52F4A" w:rsidRPr="00605EB6">
        <w:t>un gouvernement</w:t>
      </w:r>
      <w:r>
        <w:t xml:space="preserve">, </w:t>
      </w:r>
      <w:r w:rsidR="00C52F4A" w:rsidRPr="00605EB6">
        <w:t>c</w:t>
      </w:r>
      <w:r>
        <w:t>’</w:t>
      </w:r>
      <w:r w:rsidR="00C52F4A" w:rsidRPr="00605EB6">
        <w:t>est mon pays que je sers</w:t>
      </w:r>
      <w:r>
        <w:t xml:space="preserve">. </w:t>
      </w:r>
      <w:r w:rsidR="00C52F4A" w:rsidRPr="00605EB6">
        <w:t>Comme le soldat</w:t>
      </w:r>
      <w:r>
        <w:t xml:space="preserve">, </w:t>
      </w:r>
      <w:r w:rsidR="00C52F4A" w:rsidRPr="00605EB6">
        <w:t>j</w:t>
      </w:r>
      <w:r>
        <w:t>’</w:t>
      </w:r>
      <w:r w:rsidR="00C52F4A" w:rsidRPr="00605EB6">
        <w:t>ai des chefs à qui je dois obéir</w:t>
      </w:r>
      <w:r>
        <w:t>.</w:t>
      </w:r>
    </w:p>
    <w:p w14:paraId="21D48180" w14:textId="77777777" w:rsidR="00C474C1" w:rsidRDefault="00C474C1" w:rsidP="00C52F4A">
      <w:r>
        <w:t>» </w:t>
      </w:r>
      <w:r w:rsidR="00C52F4A" w:rsidRPr="00605EB6">
        <w:t>Mais revenons à ce qui vous intéresse</w:t>
      </w:r>
      <w:r>
        <w:t xml:space="preserve">. </w:t>
      </w:r>
      <w:r w:rsidR="00C52F4A" w:rsidRPr="00605EB6">
        <w:t>Vous vous êtes donné la mission de chercher et de retrouver une femme disparue depuis de nombreuses années</w:t>
      </w:r>
      <w:r>
        <w:t xml:space="preserve"> ; </w:t>
      </w:r>
      <w:r w:rsidR="00C52F4A" w:rsidRPr="00605EB6">
        <w:t>cette femme a été victime d</w:t>
      </w:r>
      <w:r>
        <w:t>’</w:t>
      </w:r>
      <w:r w:rsidR="00C52F4A" w:rsidRPr="00605EB6">
        <w:t>une affreuse machination</w:t>
      </w:r>
      <w:r>
        <w:t>.</w:t>
      </w:r>
    </w:p>
    <w:p w14:paraId="68119723" w14:textId="77777777" w:rsidR="00C474C1" w:rsidRDefault="00C474C1" w:rsidP="00C52F4A">
      <w:r>
        <w:t>» </w:t>
      </w:r>
      <w:r w:rsidR="00C52F4A" w:rsidRPr="00605EB6">
        <w:t>Vous connaissez le coupable</w:t>
      </w:r>
      <w:r>
        <w:t xml:space="preserve">… </w:t>
      </w:r>
      <w:r w:rsidR="00C52F4A" w:rsidRPr="00605EB6">
        <w:t>Oh</w:t>
      </w:r>
      <w:r>
        <w:t xml:space="preserve"> ! </w:t>
      </w:r>
      <w:r w:rsidR="00C52F4A" w:rsidRPr="00605EB6">
        <w:t>je ne vous demande pas son nom</w:t>
      </w:r>
      <w:r>
        <w:t xml:space="preserve"> ; </w:t>
      </w:r>
      <w:r w:rsidR="00C52F4A" w:rsidRPr="00605EB6">
        <w:t>gardez</w:t>
      </w:r>
      <w:r>
        <w:t xml:space="preserve">, </w:t>
      </w:r>
      <w:r w:rsidR="00C52F4A" w:rsidRPr="00605EB6">
        <w:t>monsieur</w:t>
      </w:r>
      <w:r>
        <w:t xml:space="preserve">, </w:t>
      </w:r>
      <w:r w:rsidR="00C52F4A" w:rsidRPr="00605EB6">
        <w:t>gardez votre secret</w:t>
      </w:r>
      <w:r>
        <w:t xml:space="preserve"> ; </w:t>
      </w:r>
      <w:r w:rsidR="00C52F4A" w:rsidRPr="00605EB6">
        <w:t>mais enfin</w:t>
      </w:r>
      <w:r>
        <w:t xml:space="preserve">, </w:t>
      </w:r>
      <w:r w:rsidR="00C52F4A" w:rsidRPr="00605EB6">
        <w:t>puisque vous connaissez l</w:t>
      </w:r>
      <w:r>
        <w:t>’</w:t>
      </w:r>
      <w:r w:rsidR="00C52F4A" w:rsidRPr="00605EB6">
        <w:t>ennemi de la malheureuse femme</w:t>
      </w:r>
      <w:r>
        <w:t xml:space="preserve">, </w:t>
      </w:r>
      <w:r w:rsidR="00C52F4A" w:rsidRPr="00605EB6">
        <w:t>pourquoi ne pas vous adresser directement à lui</w:t>
      </w:r>
      <w:r>
        <w:t> ?</w:t>
      </w:r>
    </w:p>
    <w:p w14:paraId="01661D03" w14:textId="36962F26" w:rsidR="00C474C1" w:rsidRDefault="0094609C" w:rsidP="00C52F4A">
      <w:r>
        <w:t>— </w:t>
      </w:r>
      <w:r w:rsidR="00C52F4A" w:rsidRPr="00605EB6">
        <w:t>Je l</w:t>
      </w:r>
      <w:r w:rsidR="00C474C1">
        <w:t>’</w:t>
      </w:r>
      <w:r w:rsidR="00C52F4A" w:rsidRPr="00605EB6">
        <w:t>ai fait</w:t>
      </w:r>
      <w:r w:rsidR="00C474C1">
        <w:t>.</w:t>
      </w:r>
    </w:p>
    <w:p w14:paraId="02E0D6D1" w14:textId="7F9D8C0C" w:rsidR="00C474C1" w:rsidRDefault="0094609C" w:rsidP="00C52F4A">
      <w:r>
        <w:t>— </w:t>
      </w:r>
      <w:r w:rsidR="00C52F4A" w:rsidRPr="00605EB6">
        <w:t>Eh bien</w:t>
      </w:r>
      <w:r w:rsidR="00C474C1">
        <w:t> ?</w:t>
      </w:r>
    </w:p>
    <w:p w14:paraId="6E806B07" w14:textId="1AF8B58B" w:rsidR="00C474C1" w:rsidRDefault="0094609C" w:rsidP="00C52F4A">
      <w:r>
        <w:t>— </w:t>
      </w:r>
      <w:r w:rsidR="00C52F4A" w:rsidRPr="00605EB6">
        <w:t>Il ne sait rien</w:t>
      </w:r>
      <w:r w:rsidR="00C474C1">
        <w:t>.</w:t>
      </w:r>
    </w:p>
    <w:p w14:paraId="6A5D4573" w14:textId="4A423CBC" w:rsidR="00C474C1" w:rsidRDefault="0094609C" w:rsidP="00C52F4A">
      <w:r>
        <w:t>— </w:t>
      </w:r>
      <w:r w:rsidR="00C52F4A" w:rsidRPr="00605EB6">
        <w:t>Est-ce possible</w:t>
      </w:r>
      <w:r w:rsidR="00C474C1">
        <w:t> ?</w:t>
      </w:r>
    </w:p>
    <w:p w14:paraId="494A8B51" w14:textId="09CB27A3" w:rsidR="00C474C1" w:rsidRDefault="0094609C" w:rsidP="00C52F4A">
      <w:r>
        <w:t>— </w:t>
      </w:r>
      <w:r w:rsidR="00C52F4A" w:rsidRPr="00605EB6">
        <w:t>Oui</w:t>
      </w:r>
      <w:r w:rsidR="00C474C1">
        <w:t xml:space="preserve">, </w:t>
      </w:r>
      <w:r w:rsidR="00C52F4A" w:rsidRPr="00605EB6">
        <w:t>il ignore lui-même ce que la malheureuse est devenue</w:t>
      </w:r>
      <w:r w:rsidR="00C474C1">
        <w:t>.</w:t>
      </w:r>
    </w:p>
    <w:p w14:paraId="7197319B" w14:textId="420F1BAF" w:rsidR="00C474C1" w:rsidRDefault="0094609C" w:rsidP="00C52F4A">
      <w:r>
        <w:t>— </w:t>
      </w:r>
      <w:r w:rsidR="00C52F4A" w:rsidRPr="00605EB6">
        <w:t>Cela indique qu</w:t>
      </w:r>
      <w:r w:rsidR="00C474C1">
        <w:t>’</w:t>
      </w:r>
      <w:r w:rsidR="00C52F4A" w:rsidRPr="00605EB6">
        <w:t>après l</w:t>
      </w:r>
      <w:r w:rsidR="00C474C1">
        <w:t>’</w:t>
      </w:r>
      <w:r w:rsidR="00C52F4A" w:rsidRPr="00605EB6">
        <w:t>avoir livrée à Blaireau</w:t>
      </w:r>
      <w:r w:rsidR="00C474C1">
        <w:t xml:space="preserve">, </w:t>
      </w:r>
      <w:r w:rsidR="00C52F4A" w:rsidRPr="00605EB6">
        <w:t>il ne s</w:t>
      </w:r>
      <w:r w:rsidR="00C474C1">
        <w:t>’</w:t>
      </w:r>
      <w:r w:rsidR="00C52F4A" w:rsidRPr="00605EB6">
        <w:t>est plus occupé d</w:t>
      </w:r>
      <w:r w:rsidR="00C474C1">
        <w:t>’</w:t>
      </w:r>
      <w:r w:rsidR="00C52F4A" w:rsidRPr="00605EB6">
        <w:t>elle</w:t>
      </w:r>
      <w:r w:rsidR="00C474C1">
        <w:t>.</w:t>
      </w:r>
    </w:p>
    <w:p w14:paraId="33E7F3DC" w14:textId="70C618D7" w:rsidR="00C474C1" w:rsidRDefault="0094609C" w:rsidP="00C52F4A">
      <w:r>
        <w:t>— </w:t>
      </w:r>
      <w:r w:rsidR="00C52F4A" w:rsidRPr="00605EB6">
        <w:t>Oui</w:t>
      </w:r>
      <w:r w:rsidR="00C474C1">
        <w:t xml:space="preserve">, </w:t>
      </w:r>
      <w:r w:rsidR="00C52F4A" w:rsidRPr="00605EB6">
        <w:t>monsieur Claude</w:t>
      </w:r>
      <w:r w:rsidR="00C474C1">
        <w:t xml:space="preserve">, </w:t>
      </w:r>
      <w:r w:rsidR="00C52F4A" w:rsidRPr="00605EB6">
        <w:t>et l</w:t>
      </w:r>
      <w:r w:rsidR="00C474C1">
        <w:t>’</w:t>
      </w:r>
      <w:r w:rsidR="00C52F4A" w:rsidRPr="00605EB6">
        <w:t>infâme Blaireau n</w:t>
      </w:r>
      <w:r w:rsidR="00C474C1">
        <w:t>’</w:t>
      </w:r>
      <w:r w:rsidR="00C52F4A" w:rsidRPr="00605EB6">
        <w:t>est plus</w:t>
      </w:r>
      <w:r w:rsidR="00C474C1">
        <w:t>.</w:t>
      </w:r>
    </w:p>
    <w:p w14:paraId="13EF674D" w14:textId="5FDB2946" w:rsidR="00C474C1" w:rsidRDefault="0094609C" w:rsidP="00C52F4A">
      <w:r>
        <w:t>— </w:t>
      </w:r>
      <w:r w:rsidR="00C52F4A" w:rsidRPr="00605EB6">
        <w:t>Je vous le disais tout à l</w:t>
      </w:r>
      <w:r w:rsidR="00C474C1">
        <w:t>’</w:t>
      </w:r>
      <w:r w:rsidR="00C52F4A" w:rsidRPr="00605EB6">
        <w:t>heure</w:t>
      </w:r>
      <w:r w:rsidR="00C474C1">
        <w:t xml:space="preserve">, </w:t>
      </w:r>
      <w:r w:rsidR="00C52F4A" w:rsidRPr="00605EB6">
        <w:t>monsieur</w:t>
      </w:r>
      <w:r w:rsidR="00C474C1">
        <w:t xml:space="preserve">, </w:t>
      </w:r>
      <w:r w:rsidR="00C52F4A" w:rsidRPr="00605EB6">
        <w:t>Blaireau était possesseur de bien des secrets</w:t>
      </w:r>
      <w:r w:rsidR="00C474C1">
        <w:t xml:space="preserve">, </w:t>
      </w:r>
      <w:r w:rsidR="00C52F4A" w:rsidRPr="00605EB6">
        <w:t>qui sont enfouis avec lui dans la tombe</w:t>
      </w:r>
      <w:r w:rsidR="00C474C1">
        <w:t>.</w:t>
      </w:r>
    </w:p>
    <w:p w14:paraId="4AC677E8" w14:textId="77777777" w:rsidR="00C474C1" w:rsidRDefault="00C52F4A" w:rsidP="00C52F4A">
      <w:r w:rsidRPr="00605EB6">
        <w:t>Il y eut un moment de silence</w:t>
      </w:r>
      <w:r w:rsidR="00C474C1">
        <w:t>.</w:t>
      </w:r>
    </w:p>
    <w:p w14:paraId="11AB69FF" w14:textId="15B93C5B" w:rsidR="00C474C1" w:rsidRDefault="0094609C" w:rsidP="00C52F4A">
      <w:r>
        <w:lastRenderedPageBreak/>
        <w:t>— </w:t>
      </w:r>
      <w:r w:rsidR="00C52F4A" w:rsidRPr="00605EB6">
        <w:t>Monsieur Claude</w:t>
      </w:r>
      <w:r w:rsidR="00C474C1">
        <w:t xml:space="preserve">, </w:t>
      </w:r>
      <w:r w:rsidR="00C52F4A" w:rsidRPr="00605EB6">
        <w:t xml:space="preserve">reprit </w:t>
      </w:r>
      <w:r w:rsidR="00C474C1">
        <w:t>M. </w:t>
      </w:r>
      <w:r w:rsidR="00C52F4A" w:rsidRPr="00605EB6">
        <w:t>Lagarde</w:t>
      </w:r>
      <w:r w:rsidR="00C474C1">
        <w:t xml:space="preserve">, </w:t>
      </w:r>
      <w:r w:rsidR="00C52F4A" w:rsidRPr="00605EB6">
        <w:t>Blaireau devait se faire payer cher</w:t>
      </w:r>
      <w:r w:rsidR="00C474C1">
        <w:t xml:space="preserve">, </w:t>
      </w:r>
      <w:r w:rsidR="00C52F4A" w:rsidRPr="00605EB6">
        <w:t>très cher ses services</w:t>
      </w:r>
      <w:r w:rsidR="00C474C1">
        <w:t>.</w:t>
      </w:r>
    </w:p>
    <w:p w14:paraId="5091643F" w14:textId="7118A918" w:rsidR="00C474C1" w:rsidRDefault="0094609C" w:rsidP="00C52F4A">
      <w:r>
        <w:t>— </w:t>
      </w:r>
      <w:r w:rsidR="00C52F4A" w:rsidRPr="00605EB6">
        <w:t>Assurément</w:t>
      </w:r>
      <w:r w:rsidR="00C474C1">
        <w:t>.</w:t>
      </w:r>
    </w:p>
    <w:p w14:paraId="77B4862B" w14:textId="7B73C04F" w:rsidR="00C474C1" w:rsidRDefault="0094609C" w:rsidP="00C52F4A">
      <w:r>
        <w:t>— </w:t>
      </w:r>
      <w:r w:rsidR="00C52F4A" w:rsidRPr="00605EB6">
        <w:t>Il a dû laisser une très grande fortune</w:t>
      </w:r>
      <w:r w:rsidR="00C474C1">
        <w:t>.</w:t>
      </w:r>
    </w:p>
    <w:p w14:paraId="1099BFD1" w14:textId="47137CCC" w:rsidR="00C474C1" w:rsidRDefault="0094609C" w:rsidP="00C52F4A">
      <w:r>
        <w:t>— </w:t>
      </w:r>
      <w:r w:rsidR="00C52F4A" w:rsidRPr="00605EB6">
        <w:t>Des millions</w:t>
      </w:r>
      <w:r w:rsidR="00C474C1">
        <w:t xml:space="preserve">. </w:t>
      </w:r>
      <w:r w:rsidR="00C52F4A" w:rsidRPr="00605EB6">
        <w:t>Mais vous allez voir</w:t>
      </w:r>
      <w:r w:rsidR="00C474C1">
        <w:t xml:space="preserve"> : </w:t>
      </w:r>
      <w:r w:rsidR="00C52F4A" w:rsidRPr="00605EB6">
        <w:t>en comptant tout</w:t>
      </w:r>
      <w:r w:rsidR="00C474C1">
        <w:t xml:space="preserve">, </w:t>
      </w:r>
      <w:r w:rsidR="00C52F4A" w:rsidRPr="00605EB6">
        <w:t>mobilier et argent</w:t>
      </w:r>
      <w:r w:rsidR="00C474C1">
        <w:t xml:space="preserve">, </w:t>
      </w:r>
      <w:r w:rsidR="00C52F4A" w:rsidRPr="00605EB6">
        <w:t>je n</w:t>
      </w:r>
      <w:r w:rsidR="00C474C1">
        <w:t>’</w:t>
      </w:r>
      <w:r w:rsidR="00C52F4A" w:rsidRPr="00605EB6">
        <w:t>ai pas trouvé chez lui plus de vingt-cinq à trente mille francs</w:t>
      </w:r>
      <w:r w:rsidR="00C474C1">
        <w:t xml:space="preserve">. </w:t>
      </w:r>
      <w:r w:rsidR="00C52F4A" w:rsidRPr="00605EB6">
        <w:t>C</w:t>
      </w:r>
      <w:r w:rsidR="00C474C1">
        <w:t>’</w:t>
      </w:r>
      <w:r w:rsidR="00C52F4A" w:rsidRPr="00605EB6">
        <w:t>était étrange</w:t>
      </w:r>
      <w:r w:rsidR="00C474C1">
        <w:t xml:space="preserve">, </w:t>
      </w:r>
      <w:r w:rsidR="00C52F4A" w:rsidRPr="00605EB6">
        <w:t>inexplicable</w:t>
      </w:r>
      <w:r w:rsidR="00C474C1">
        <w:t xml:space="preserve">. </w:t>
      </w:r>
      <w:r w:rsidR="00C52F4A" w:rsidRPr="00605EB6">
        <w:t>Nous ne tardâmes pas à avoir le mot de l</w:t>
      </w:r>
      <w:r w:rsidR="00C474C1">
        <w:t>’</w:t>
      </w:r>
      <w:r w:rsidR="00C52F4A" w:rsidRPr="00605EB6">
        <w:t>énigme</w:t>
      </w:r>
      <w:r w:rsidR="00C474C1">
        <w:t>.</w:t>
      </w:r>
    </w:p>
    <w:p w14:paraId="11580926" w14:textId="77777777" w:rsidR="00C474C1" w:rsidRDefault="00C474C1" w:rsidP="00C52F4A">
      <w:r>
        <w:t>» </w:t>
      </w:r>
      <w:r w:rsidR="00C52F4A" w:rsidRPr="00605EB6">
        <w:t>La veille</w:t>
      </w:r>
      <w:r>
        <w:t xml:space="preserve">, </w:t>
      </w:r>
      <w:r w:rsidR="00C52F4A" w:rsidRPr="00605EB6">
        <w:t>ou peut-être le jour même du suicide de Blaireau</w:t>
      </w:r>
      <w:r>
        <w:t xml:space="preserve">, </w:t>
      </w:r>
      <w:r w:rsidR="00C52F4A" w:rsidRPr="00605EB6">
        <w:t>en son absence</w:t>
      </w:r>
      <w:r>
        <w:t xml:space="preserve">, </w:t>
      </w:r>
      <w:r w:rsidR="00C52F4A" w:rsidRPr="00605EB6">
        <w:t>un de ses anciens complices s</w:t>
      </w:r>
      <w:r>
        <w:t>’</w:t>
      </w:r>
      <w:r w:rsidR="00C52F4A" w:rsidRPr="00605EB6">
        <w:t>introduisit chez lui</w:t>
      </w:r>
      <w:r>
        <w:t xml:space="preserve">, </w:t>
      </w:r>
      <w:r w:rsidR="00C52F4A" w:rsidRPr="00605EB6">
        <w:t>força le coffre-fort et fit main-basse sur tout ce qu</w:t>
      </w:r>
      <w:r>
        <w:t>’</w:t>
      </w:r>
      <w:r w:rsidR="00C52F4A" w:rsidRPr="00605EB6">
        <w:t>il renfermait</w:t>
      </w:r>
      <w:r>
        <w:t xml:space="preserve"> : </w:t>
      </w:r>
      <w:r w:rsidR="00C52F4A" w:rsidRPr="00605EB6">
        <w:t>pierres précieuses</w:t>
      </w:r>
      <w:r>
        <w:t xml:space="preserve">, </w:t>
      </w:r>
      <w:r w:rsidR="00C52F4A" w:rsidRPr="00605EB6">
        <w:t>or</w:t>
      </w:r>
      <w:r>
        <w:t xml:space="preserve">, </w:t>
      </w:r>
      <w:r w:rsidR="00C52F4A" w:rsidRPr="00605EB6">
        <w:t>billets de banque</w:t>
      </w:r>
      <w:r>
        <w:t xml:space="preserve">, </w:t>
      </w:r>
      <w:r w:rsidR="00C52F4A" w:rsidRPr="00605EB6">
        <w:t>valeurs mobilières</w:t>
      </w:r>
      <w:r>
        <w:t>.</w:t>
      </w:r>
    </w:p>
    <w:p w14:paraId="0228FF92" w14:textId="224C8475" w:rsidR="00C474C1" w:rsidRDefault="0094609C" w:rsidP="00C52F4A">
      <w:r>
        <w:t>— </w:t>
      </w:r>
      <w:r w:rsidR="00C52F4A" w:rsidRPr="00605EB6">
        <w:t>Un voleur volé</w:t>
      </w:r>
      <w:r w:rsidR="00C474C1">
        <w:t> !</w:t>
      </w:r>
    </w:p>
    <w:p w14:paraId="4F411E75" w14:textId="5D123857" w:rsidR="00C474C1" w:rsidRDefault="0094609C" w:rsidP="00C52F4A">
      <w:r>
        <w:t>— </w:t>
      </w:r>
      <w:r w:rsidR="00C52F4A" w:rsidRPr="00605EB6">
        <w:t>Oui</w:t>
      </w:r>
      <w:r w:rsidR="00C474C1">
        <w:t xml:space="preserve">, </w:t>
      </w:r>
      <w:r w:rsidR="00C52F4A" w:rsidRPr="00605EB6">
        <w:t>et ce vol</w:t>
      </w:r>
      <w:r w:rsidR="00C474C1">
        <w:t xml:space="preserve">, </w:t>
      </w:r>
      <w:r w:rsidR="00C52F4A" w:rsidRPr="00605EB6">
        <w:t>qui enlevait à Blaireau</w:t>
      </w:r>
      <w:r w:rsidR="00C474C1">
        <w:t xml:space="preserve">, </w:t>
      </w:r>
      <w:r w:rsidR="00C52F4A" w:rsidRPr="00605EB6">
        <w:t>d</w:t>
      </w:r>
      <w:r w:rsidR="00C474C1">
        <w:t>’</w:t>
      </w:r>
      <w:r w:rsidR="00C52F4A" w:rsidRPr="00605EB6">
        <w:t>un seul coup</w:t>
      </w:r>
      <w:r w:rsidR="00C474C1">
        <w:t xml:space="preserve">, </w:t>
      </w:r>
      <w:r w:rsidR="00C52F4A" w:rsidRPr="00605EB6">
        <w:t>le produit de vingt années de crimes</w:t>
      </w:r>
      <w:r w:rsidR="00C474C1">
        <w:t xml:space="preserve">, </w:t>
      </w:r>
      <w:r w:rsidR="00C52F4A" w:rsidRPr="00605EB6">
        <w:t>n</w:t>
      </w:r>
      <w:r w:rsidR="00C474C1">
        <w:t>’</w:t>
      </w:r>
      <w:r w:rsidR="00C52F4A" w:rsidRPr="00605EB6">
        <w:t>a certainement pas été pour rien dans la résolution qu</w:t>
      </w:r>
      <w:r w:rsidR="00C474C1">
        <w:t>’</w:t>
      </w:r>
      <w:r w:rsidR="00C52F4A" w:rsidRPr="00605EB6">
        <w:t>il a prise de se donner la mort</w:t>
      </w:r>
      <w:r w:rsidR="00C474C1">
        <w:t xml:space="preserve">. </w:t>
      </w:r>
      <w:r w:rsidR="00C52F4A" w:rsidRPr="00605EB6">
        <w:t>En effet</w:t>
      </w:r>
      <w:r w:rsidR="00C474C1">
        <w:t xml:space="preserve">, </w:t>
      </w:r>
      <w:r w:rsidR="00C52F4A" w:rsidRPr="00605EB6">
        <w:t>avant que les agents se présentassent chez lui pour l</w:t>
      </w:r>
      <w:r w:rsidR="00C474C1">
        <w:t>’</w:t>
      </w:r>
      <w:r w:rsidR="00C52F4A" w:rsidRPr="00605EB6">
        <w:t>arrêter</w:t>
      </w:r>
      <w:r w:rsidR="00C474C1">
        <w:t xml:space="preserve">, </w:t>
      </w:r>
      <w:r w:rsidR="00C52F4A" w:rsidRPr="00605EB6">
        <w:t>il avait eu plus de temps qu</w:t>
      </w:r>
      <w:r w:rsidR="00C474C1">
        <w:t>’</w:t>
      </w:r>
      <w:r w:rsidR="00C52F4A" w:rsidRPr="00605EB6">
        <w:t>il ne lui en fallait pour fuir à l</w:t>
      </w:r>
      <w:r w:rsidR="00C474C1">
        <w:t>’</w:t>
      </w:r>
      <w:r w:rsidR="00C52F4A" w:rsidRPr="00605EB6">
        <w:t>étranger</w:t>
      </w:r>
      <w:r w:rsidR="00C474C1">
        <w:t>.</w:t>
      </w:r>
    </w:p>
    <w:p w14:paraId="258BF9F0" w14:textId="77777777" w:rsidR="00C474C1" w:rsidRDefault="00C474C1" w:rsidP="00C52F4A">
      <w:r>
        <w:t>» </w:t>
      </w:r>
      <w:r w:rsidR="00C52F4A" w:rsidRPr="00605EB6">
        <w:t>Quant à la fortune de Blaireau</w:t>
      </w:r>
      <w:r>
        <w:t xml:space="preserve">, </w:t>
      </w:r>
      <w:r w:rsidR="00C52F4A" w:rsidRPr="00605EB6">
        <w:t>celui qui l</w:t>
      </w:r>
      <w:r>
        <w:t>’</w:t>
      </w:r>
      <w:r w:rsidR="00C52F4A" w:rsidRPr="00605EB6">
        <w:t>avait volée</w:t>
      </w:r>
      <w:r>
        <w:t xml:space="preserve">, – </w:t>
      </w:r>
      <w:r w:rsidR="00C52F4A" w:rsidRPr="00605EB6">
        <w:t>un criminel converti</w:t>
      </w:r>
      <w:r>
        <w:t xml:space="preserve">, </w:t>
      </w:r>
      <w:r w:rsidR="00C52F4A" w:rsidRPr="00605EB6">
        <w:t>le cas est rare</w:t>
      </w:r>
      <w:r>
        <w:t xml:space="preserve">, – </w:t>
      </w:r>
      <w:r w:rsidR="00C52F4A" w:rsidRPr="00605EB6">
        <w:t>le voleur</w:t>
      </w:r>
      <w:r>
        <w:t xml:space="preserve">, </w:t>
      </w:r>
      <w:r w:rsidR="00C52F4A" w:rsidRPr="00605EB6">
        <w:t>dis-je</w:t>
      </w:r>
      <w:r>
        <w:t xml:space="preserve">, </w:t>
      </w:r>
      <w:r w:rsidR="00C52F4A" w:rsidRPr="00605EB6">
        <w:t>devenu honnête homme</w:t>
      </w:r>
      <w:r>
        <w:t xml:space="preserve">, </w:t>
      </w:r>
      <w:r w:rsidR="00C52F4A" w:rsidRPr="00605EB6">
        <w:t>la remit tout entière entre les mains du préfet de la Seine</w:t>
      </w:r>
      <w:r>
        <w:t>.</w:t>
      </w:r>
    </w:p>
    <w:p w14:paraId="50CDEBC5" w14:textId="1CC8B477" w:rsidR="00C474C1" w:rsidRDefault="0094609C" w:rsidP="00C52F4A">
      <w:r>
        <w:t>— </w:t>
      </w:r>
      <w:r w:rsidR="00C52F4A" w:rsidRPr="00605EB6">
        <w:t>En vérité</w:t>
      </w:r>
      <w:r w:rsidR="00C474C1">
        <w:t> !</w:t>
      </w:r>
    </w:p>
    <w:p w14:paraId="11ECA044" w14:textId="103EE98D" w:rsidR="00C474C1" w:rsidRDefault="0094609C" w:rsidP="00C52F4A">
      <w:r>
        <w:t>— </w:t>
      </w:r>
      <w:r w:rsidR="00C52F4A" w:rsidRPr="00605EB6">
        <w:t>Oui</w:t>
      </w:r>
      <w:r w:rsidR="00C474C1">
        <w:t xml:space="preserve">, </w:t>
      </w:r>
      <w:r w:rsidR="00C52F4A" w:rsidRPr="00605EB6">
        <w:t>monsieur</w:t>
      </w:r>
      <w:r w:rsidR="00C474C1">
        <w:t xml:space="preserve">. </w:t>
      </w:r>
      <w:r w:rsidR="00C52F4A" w:rsidRPr="00605EB6">
        <w:t>Enfin</w:t>
      </w:r>
      <w:r w:rsidR="00C474C1">
        <w:t xml:space="preserve">, </w:t>
      </w:r>
      <w:r w:rsidR="00C52F4A" w:rsidRPr="00605EB6">
        <w:t>la fortune de Blaireau est aujourd</w:t>
      </w:r>
      <w:r w:rsidR="00C474C1">
        <w:t>’</w:t>
      </w:r>
      <w:r w:rsidR="00C52F4A" w:rsidRPr="00605EB6">
        <w:t>hui le patrimoine des pauvres</w:t>
      </w:r>
      <w:r w:rsidR="00C474C1">
        <w:t xml:space="preserve"> : </w:t>
      </w:r>
      <w:r w:rsidR="00C52F4A" w:rsidRPr="00605EB6">
        <w:t>l</w:t>
      </w:r>
      <w:r w:rsidR="00C474C1">
        <w:t>’</w:t>
      </w:r>
      <w:r w:rsidR="00C52F4A" w:rsidRPr="00605EB6">
        <w:t>assistance publique</w:t>
      </w:r>
      <w:r w:rsidR="00C474C1">
        <w:t xml:space="preserve">, </w:t>
      </w:r>
      <w:r w:rsidR="00C52F4A" w:rsidRPr="00605EB6">
        <w:t xml:space="preserve">les </w:t>
      </w:r>
      <w:r w:rsidR="00C52F4A" w:rsidRPr="00605EB6">
        <w:lastRenderedPageBreak/>
        <w:t>sociétés de bienfaisance</w:t>
      </w:r>
      <w:r w:rsidR="00C474C1">
        <w:t xml:space="preserve">, </w:t>
      </w:r>
      <w:r w:rsidR="00C52F4A" w:rsidRPr="00605EB6">
        <w:t>les hôpitaux</w:t>
      </w:r>
      <w:r w:rsidR="00C474C1">
        <w:t xml:space="preserve">, </w:t>
      </w:r>
      <w:r w:rsidR="00C52F4A" w:rsidRPr="00605EB6">
        <w:t>les hospices civils de la ville ont eu chacun leur part du gâteau</w:t>
      </w:r>
      <w:r w:rsidR="00C474C1">
        <w:t>.</w:t>
      </w:r>
    </w:p>
    <w:p w14:paraId="7D54284F" w14:textId="04FAA939" w:rsidR="00C474C1" w:rsidRDefault="0094609C" w:rsidP="00C52F4A">
      <w:r>
        <w:t>— </w:t>
      </w:r>
      <w:r w:rsidR="00C52F4A" w:rsidRPr="00605EB6">
        <w:t>Ah</w:t>
      </w:r>
      <w:r w:rsidR="00C474C1">
        <w:t xml:space="preserve"> ! </w:t>
      </w:r>
      <w:r w:rsidR="00C52F4A" w:rsidRPr="00605EB6">
        <w:t xml:space="preserve">fit </w:t>
      </w:r>
      <w:r w:rsidR="00C474C1">
        <w:t>M. </w:t>
      </w:r>
      <w:r w:rsidR="00C52F4A" w:rsidRPr="00605EB6">
        <w:t>Lagarde</w:t>
      </w:r>
      <w:r w:rsidR="00C474C1">
        <w:t xml:space="preserve">, </w:t>
      </w:r>
      <w:r w:rsidR="00C52F4A" w:rsidRPr="00605EB6">
        <w:t>cela me donne un certain soulagement</w:t>
      </w:r>
      <w:r w:rsidR="00C474C1">
        <w:t xml:space="preserve">. </w:t>
      </w:r>
      <w:r w:rsidR="00C52F4A" w:rsidRPr="00605EB6">
        <w:t>Voilà donc une réparation</w:t>
      </w:r>
      <w:r w:rsidR="00C474C1">
        <w:t xml:space="preserve"> ! </w:t>
      </w:r>
      <w:r w:rsidR="00C52F4A" w:rsidRPr="00605EB6">
        <w:t>Après l</w:t>
      </w:r>
      <w:r w:rsidR="00C474C1">
        <w:t>’</w:t>
      </w:r>
      <w:r w:rsidR="00C52F4A" w:rsidRPr="00605EB6">
        <w:t>œuvre du mal</w:t>
      </w:r>
      <w:r w:rsidR="00C474C1">
        <w:t xml:space="preserve">, </w:t>
      </w:r>
      <w:r w:rsidR="00C52F4A" w:rsidRPr="00605EB6">
        <w:t>l</w:t>
      </w:r>
      <w:r w:rsidR="00C474C1">
        <w:t>’</w:t>
      </w:r>
      <w:r w:rsidR="00C52F4A" w:rsidRPr="00605EB6">
        <w:t>œuvre du bien</w:t>
      </w:r>
      <w:r w:rsidR="00C474C1">
        <w:t> !</w:t>
      </w:r>
    </w:p>
    <w:p w14:paraId="052143D2" w14:textId="77777777" w:rsidR="00C474C1" w:rsidRDefault="00C52F4A" w:rsidP="00C52F4A">
      <w:r w:rsidRPr="00605EB6">
        <w:t>Il s</w:t>
      </w:r>
      <w:r w:rsidR="00C474C1">
        <w:t>’</w:t>
      </w:r>
      <w:r w:rsidRPr="00605EB6">
        <w:t>était levé</w:t>
      </w:r>
      <w:r w:rsidR="00C474C1">
        <w:t>.</w:t>
      </w:r>
    </w:p>
    <w:p w14:paraId="1D2933FD" w14:textId="26E0DBC4" w:rsidR="00C474C1" w:rsidRDefault="0094609C" w:rsidP="00C52F4A">
      <w:r>
        <w:t>— </w:t>
      </w:r>
      <w:r w:rsidR="00C52F4A" w:rsidRPr="00605EB6">
        <w:t>Je ne veux pas abuser plus longtemps de vos précieux instants</w:t>
      </w:r>
      <w:r w:rsidR="00C474C1">
        <w:t xml:space="preserve">, </w:t>
      </w:r>
      <w:r w:rsidR="00C52F4A" w:rsidRPr="00605EB6">
        <w:t>dit-il</w:t>
      </w:r>
      <w:r w:rsidR="00C474C1">
        <w:t xml:space="preserve">, </w:t>
      </w:r>
      <w:r w:rsidR="00C52F4A" w:rsidRPr="00605EB6">
        <w:t>je vous laisse à vos travaux</w:t>
      </w:r>
      <w:r w:rsidR="00C474C1">
        <w:t xml:space="preserve">. </w:t>
      </w:r>
      <w:r w:rsidR="00C52F4A" w:rsidRPr="00605EB6">
        <w:t>Encore une fois merci de votre extrême obligeance et des renseignements que vous avez bien voulu me donner</w:t>
      </w:r>
      <w:r w:rsidR="00C474C1">
        <w:t>.</w:t>
      </w:r>
    </w:p>
    <w:p w14:paraId="5CA75D51" w14:textId="2910B6F3" w:rsidR="00C474C1" w:rsidRDefault="0094609C" w:rsidP="00C52F4A">
      <w:r>
        <w:t>— </w:t>
      </w:r>
      <w:r w:rsidR="00C52F4A" w:rsidRPr="00605EB6">
        <w:t>Ce sera toujours un plaisir pour moi de vous être agréable</w:t>
      </w:r>
      <w:r w:rsidR="00C474C1">
        <w:t>.</w:t>
      </w:r>
    </w:p>
    <w:p w14:paraId="5D0036E5" w14:textId="26A95752" w:rsidR="00C474C1" w:rsidRDefault="0094609C" w:rsidP="00C52F4A">
      <w:r>
        <w:t>— </w:t>
      </w:r>
      <w:r w:rsidR="00C52F4A" w:rsidRPr="00605EB6">
        <w:t>J</w:t>
      </w:r>
      <w:r w:rsidR="00C474C1">
        <w:t>’</w:t>
      </w:r>
      <w:r w:rsidR="00C52F4A" w:rsidRPr="00605EB6">
        <w:t>aurai peut-être encore à faire appel à votre bon vouloir</w:t>
      </w:r>
      <w:r w:rsidR="00C474C1">
        <w:t xml:space="preserve">, </w:t>
      </w:r>
      <w:r w:rsidR="00C52F4A" w:rsidRPr="00605EB6">
        <w:t>monsieur Claude</w:t>
      </w:r>
      <w:r w:rsidR="00C474C1">
        <w:t xml:space="preserve">, </w:t>
      </w:r>
      <w:r w:rsidR="00C52F4A" w:rsidRPr="00605EB6">
        <w:t>mais je n</w:t>
      </w:r>
      <w:r w:rsidR="00C474C1">
        <w:t>’</w:t>
      </w:r>
      <w:r w:rsidR="00C52F4A" w:rsidRPr="00605EB6">
        <w:t>abuserai pas</w:t>
      </w:r>
      <w:r w:rsidR="00C474C1">
        <w:t>.</w:t>
      </w:r>
    </w:p>
    <w:p w14:paraId="775AF2DF" w14:textId="77777777" w:rsidR="00C474C1" w:rsidRDefault="00C52F4A" w:rsidP="00C52F4A">
      <w:r w:rsidRPr="00605EB6">
        <w:t>Le chef de la sûreté sourit</w:t>
      </w:r>
      <w:r w:rsidR="00C474C1">
        <w:t>.</w:t>
      </w:r>
    </w:p>
    <w:p w14:paraId="4550CE79" w14:textId="69E684A5" w:rsidR="00C474C1" w:rsidRDefault="00C52F4A" w:rsidP="00C52F4A">
      <w:r w:rsidRPr="00605EB6">
        <w:t xml:space="preserve">Les deux hommes se serrèrent la main et </w:t>
      </w:r>
      <w:r w:rsidR="00C474C1">
        <w:t>M. </w:t>
      </w:r>
      <w:r w:rsidRPr="00605EB6">
        <w:t>Lagarde se retira</w:t>
      </w:r>
      <w:r w:rsidR="00C474C1">
        <w:t>.</w:t>
      </w:r>
    </w:p>
    <w:p w14:paraId="3EB2FB9C" w14:textId="772443FA" w:rsidR="00C52F4A" w:rsidRPr="00605EB6" w:rsidRDefault="00C52F4A" w:rsidP="00C474C1">
      <w:pPr>
        <w:pStyle w:val="Titre2"/>
      </w:pPr>
      <w:bookmarkStart w:id="85" w:name="_Toc197617930"/>
      <w:r w:rsidRPr="00605EB6">
        <w:lastRenderedPageBreak/>
        <w:t>VII</w:t>
      </w:r>
      <w:r w:rsidRPr="00605EB6">
        <w:br/>
      </w:r>
      <w:r w:rsidRPr="00605EB6">
        <w:br/>
        <w:t>UN CURIEUX SUJET D</w:t>
      </w:r>
      <w:r w:rsidR="00C474C1">
        <w:t>’</w:t>
      </w:r>
      <w:r w:rsidRPr="00605EB6">
        <w:t>ÉTUDE</w:t>
      </w:r>
      <w:bookmarkEnd w:id="85"/>
    </w:p>
    <w:p w14:paraId="68F28A2C" w14:textId="5EDDE0C4" w:rsidR="00C474C1" w:rsidRDefault="00C52F4A" w:rsidP="00C52F4A">
      <w:r w:rsidRPr="00605EB6">
        <w:t>Un jour</w:t>
      </w:r>
      <w:r w:rsidR="00C474C1">
        <w:t xml:space="preserve">, </w:t>
      </w:r>
      <w:r w:rsidRPr="00605EB6">
        <w:t xml:space="preserve">deux mois avant la réapparition de </w:t>
      </w:r>
      <w:r w:rsidR="00C474C1">
        <w:t>M. </w:t>
      </w:r>
      <w:r w:rsidRPr="00605EB6">
        <w:t>Lagarde dans notre récit</w:t>
      </w:r>
      <w:r w:rsidR="00C474C1">
        <w:t xml:space="preserve">, </w:t>
      </w:r>
      <w:r w:rsidRPr="00605EB6">
        <w:t>le docteur Legendre reçut</w:t>
      </w:r>
      <w:r w:rsidR="00C474C1">
        <w:t xml:space="preserve">, </w:t>
      </w:r>
      <w:r w:rsidRPr="00605EB6">
        <w:t>à Chatou</w:t>
      </w:r>
      <w:r w:rsidR="00C474C1">
        <w:t xml:space="preserve">, </w:t>
      </w:r>
      <w:r w:rsidRPr="00605EB6">
        <w:t>la visite d</w:t>
      </w:r>
      <w:r w:rsidR="00C474C1">
        <w:t>’</w:t>
      </w:r>
      <w:r w:rsidRPr="00605EB6">
        <w:t>un de ses amis de province</w:t>
      </w:r>
      <w:r w:rsidR="00C474C1">
        <w:t xml:space="preserve">, </w:t>
      </w:r>
      <w:r w:rsidRPr="00605EB6">
        <w:t>le docteur Reverchon</w:t>
      </w:r>
      <w:r w:rsidR="00C474C1">
        <w:t xml:space="preserve">, </w:t>
      </w:r>
      <w:r w:rsidRPr="00605EB6">
        <w:t>médecin de talent très estimé</w:t>
      </w:r>
      <w:r w:rsidR="00C474C1">
        <w:t xml:space="preserve">, </w:t>
      </w:r>
      <w:r w:rsidRPr="00605EB6">
        <w:t>très aimé dans la petite ville haut-marnaise où il habitait</w:t>
      </w:r>
      <w:r w:rsidR="00C474C1">
        <w:t>.</w:t>
      </w:r>
    </w:p>
    <w:p w14:paraId="40AED330" w14:textId="77777777" w:rsidR="00C474C1" w:rsidRDefault="00C52F4A" w:rsidP="00C52F4A">
      <w:r w:rsidRPr="00605EB6">
        <w:t>Les anciens amis de l</w:t>
      </w:r>
      <w:r w:rsidR="00C474C1">
        <w:t>’</w:t>
      </w:r>
      <w:r w:rsidRPr="00605EB6">
        <w:t>école ne s</w:t>
      </w:r>
      <w:r w:rsidR="00C474C1">
        <w:t>’</w:t>
      </w:r>
      <w:r w:rsidRPr="00605EB6">
        <w:t>étaient pas vus depuis une dizaine d</w:t>
      </w:r>
      <w:r w:rsidR="00C474C1">
        <w:t>’</w:t>
      </w:r>
      <w:r w:rsidRPr="00605EB6">
        <w:t>années</w:t>
      </w:r>
      <w:r w:rsidR="00C474C1">
        <w:t xml:space="preserve"> ; </w:t>
      </w:r>
      <w:r w:rsidRPr="00605EB6">
        <w:t>aussi</w:t>
      </w:r>
      <w:r w:rsidR="00C474C1">
        <w:t xml:space="preserve">, </w:t>
      </w:r>
      <w:r w:rsidRPr="00605EB6">
        <w:t>enchantés de se revoir</w:t>
      </w:r>
      <w:r w:rsidR="00C474C1">
        <w:t xml:space="preserve">, </w:t>
      </w:r>
      <w:r w:rsidRPr="00605EB6">
        <w:t>se donnèrent-ils l</w:t>
      </w:r>
      <w:r w:rsidR="00C474C1">
        <w:t>’</w:t>
      </w:r>
      <w:r w:rsidRPr="00605EB6">
        <w:t>accolade fraternelle</w:t>
      </w:r>
      <w:r w:rsidR="00C474C1">
        <w:t>.</w:t>
      </w:r>
    </w:p>
    <w:p w14:paraId="3076FD36" w14:textId="50784485" w:rsidR="00C474C1" w:rsidRDefault="0094609C" w:rsidP="00C52F4A">
      <w:r>
        <w:t>— </w:t>
      </w:r>
      <w:r w:rsidR="00C52F4A" w:rsidRPr="00605EB6">
        <w:t>Mon cher ami</w:t>
      </w:r>
      <w:r w:rsidR="00C474C1">
        <w:t xml:space="preserve">, </w:t>
      </w:r>
      <w:r w:rsidR="00C52F4A" w:rsidRPr="00605EB6">
        <w:t xml:space="preserve">dit </w:t>
      </w:r>
      <w:r w:rsidR="00C474C1">
        <w:t>M. </w:t>
      </w:r>
      <w:r w:rsidR="00C52F4A" w:rsidRPr="00605EB6">
        <w:t>Reverchon</w:t>
      </w:r>
      <w:r w:rsidR="00C474C1">
        <w:t xml:space="preserve">, </w:t>
      </w:r>
      <w:r w:rsidR="00C52F4A" w:rsidRPr="00605EB6">
        <w:t>j</w:t>
      </w:r>
      <w:r w:rsidR="00C474C1">
        <w:t>’</w:t>
      </w:r>
      <w:r w:rsidR="00C52F4A" w:rsidRPr="00605EB6">
        <w:t>ignorais que tu eusses quitté Paris et j</w:t>
      </w:r>
      <w:r w:rsidR="00C474C1">
        <w:t>’</w:t>
      </w:r>
      <w:r w:rsidR="00C52F4A" w:rsidRPr="00605EB6">
        <w:t>ai eu du mal à te trouver</w:t>
      </w:r>
      <w:r w:rsidR="00C474C1">
        <w:t xml:space="preserve"> ; </w:t>
      </w:r>
      <w:r w:rsidR="00C52F4A" w:rsidRPr="00605EB6">
        <w:t>c</w:t>
      </w:r>
      <w:r w:rsidR="00C474C1">
        <w:t>’</w:t>
      </w:r>
      <w:r w:rsidR="00C52F4A" w:rsidRPr="00605EB6">
        <w:t>est à force de m</w:t>
      </w:r>
      <w:r w:rsidR="00C474C1">
        <w:t>’</w:t>
      </w:r>
      <w:r w:rsidR="00C52F4A" w:rsidRPr="00605EB6">
        <w:t>informer</w:t>
      </w:r>
      <w:r w:rsidR="00C474C1">
        <w:t xml:space="preserve">, </w:t>
      </w:r>
      <w:r w:rsidR="00C52F4A" w:rsidRPr="00605EB6">
        <w:t>de questionner à ton sujet ceux de nos anciens camarades que j</w:t>
      </w:r>
      <w:r w:rsidR="00C474C1">
        <w:t>’</w:t>
      </w:r>
      <w:r w:rsidR="00C52F4A" w:rsidRPr="00605EB6">
        <w:t>ai pu voir</w:t>
      </w:r>
      <w:r w:rsidR="00C474C1">
        <w:t xml:space="preserve">, </w:t>
      </w:r>
      <w:r w:rsidR="00C52F4A" w:rsidRPr="00605EB6">
        <w:t>que j</w:t>
      </w:r>
      <w:r w:rsidR="00C474C1">
        <w:t>’</w:t>
      </w:r>
      <w:r w:rsidR="00C52F4A" w:rsidRPr="00605EB6">
        <w:t xml:space="preserve">ai fini par apprendre </w:t>
      </w:r>
      <w:r w:rsidR="00784A6A" w:rsidRPr="00605EB6">
        <w:t>qu</w:t>
      </w:r>
      <w:r w:rsidR="00784A6A">
        <w:t>e</w:t>
      </w:r>
      <w:r w:rsidR="00784A6A" w:rsidRPr="00605EB6">
        <w:t xml:space="preserve"> </w:t>
      </w:r>
      <w:r w:rsidR="00C52F4A" w:rsidRPr="00605EB6">
        <w:t>tu t</w:t>
      </w:r>
      <w:r w:rsidR="00C474C1">
        <w:t>’</w:t>
      </w:r>
      <w:r w:rsidR="00C52F4A" w:rsidRPr="00605EB6">
        <w:t>étais installé à Chatou</w:t>
      </w:r>
      <w:r w:rsidR="00C474C1">
        <w:t>.</w:t>
      </w:r>
    </w:p>
    <w:p w14:paraId="34F5205A" w14:textId="77777777" w:rsidR="00C474C1" w:rsidRDefault="00C474C1" w:rsidP="00C52F4A">
      <w:r>
        <w:t>» </w:t>
      </w:r>
      <w:r w:rsidR="00C52F4A" w:rsidRPr="00CB5EA3">
        <w:t>Maison charmante</w:t>
      </w:r>
      <w:r>
        <w:t xml:space="preserve">, </w:t>
      </w:r>
      <w:r w:rsidR="00C52F4A" w:rsidRPr="00CB5EA3">
        <w:t>situation délicieuse</w:t>
      </w:r>
      <w:r>
        <w:t xml:space="preserve">, </w:t>
      </w:r>
      <w:r w:rsidR="00C52F4A" w:rsidRPr="00CB5EA3">
        <w:t>grand confortable</w:t>
      </w:r>
      <w:r>
        <w:t xml:space="preserve">, </w:t>
      </w:r>
      <w:r w:rsidR="00C52F4A" w:rsidRPr="00CB5EA3">
        <w:t>tu as tout</w:t>
      </w:r>
      <w:r>
        <w:t xml:space="preserve">, </w:t>
      </w:r>
      <w:r w:rsidR="00C52F4A" w:rsidRPr="00CB5EA3">
        <w:t>ici</w:t>
      </w:r>
      <w:r>
        <w:t xml:space="preserve">. </w:t>
      </w:r>
      <w:r w:rsidR="00C52F4A" w:rsidRPr="00CB5EA3">
        <w:t>Ainsi</w:t>
      </w:r>
      <w:r>
        <w:t xml:space="preserve">, </w:t>
      </w:r>
      <w:r w:rsidR="00C52F4A" w:rsidRPr="00CB5EA3">
        <w:t>tu as acheté cette propriété et tu es venu fonder</w:t>
      </w:r>
      <w:r>
        <w:t xml:space="preserve">, </w:t>
      </w:r>
      <w:r w:rsidR="00C52F4A" w:rsidRPr="00CB5EA3">
        <w:t>à Chatou</w:t>
      </w:r>
      <w:r>
        <w:t xml:space="preserve">, </w:t>
      </w:r>
      <w:r w:rsidR="00C52F4A" w:rsidRPr="00CB5EA3">
        <w:t>une maison de santé</w:t>
      </w:r>
      <w:r>
        <w:t xml:space="preserve">. </w:t>
      </w:r>
      <w:r w:rsidR="00C52F4A" w:rsidRPr="00CB5EA3">
        <w:t>Ma foi</w:t>
      </w:r>
      <w:r>
        <w:t xml:space="preserve">, </w:t>
      </w:r>
      <w:r w:rsidR="00C52F4A" w:rsidRPr="00CB5EA3">
        <w:t>tes malades n</w:t>
      </w:r>
      <w:r>
        <w:t>’</w:t>
      </w:r>
      <w:r w:rsidR="00C52F4A" w:rsidRPr="00CB5EA3">
        <w:t>ont pas à se plaindre</w:t>
      </w:r>
      <w:r>
        <w:t xml:space="preserve"> : </w:t>
      </w:r>
      <w:r w:rsidR="00C52F4A" w:rsidRPr="00CB5EA3">
        <w:t>site riant</w:t>
      </w:r>
      <w:r>
        <w:t xml:space="preserve">, </w:t>
      </w:r>
      <w:r w:rsidR="00C52F4A" w:rsidRPr="00CB5EA3">
        <w:t>de la verdure</w:t>
      </w:r>
      <w:r>
        <w:t xml:space="preserve">, </w:t>
      </w:r>
      <w:r w:rsidR="00C52F4A" w:rsidRPr="00CB5EA3">
        <w:t>des ombrages</w:t>
      </w:r>
      <w:r>
        <w:t xml:space="preserve">, </w:t>
      </w:r>
      <w:r w:rsidR="00C52F4A" w:rsidRPr="00CB5EA3">
        <w:t>la Seine</w:t>
      </w:r>
      <w:r>
        <w:t xml:space="preserve">, </w:t>
      </w:r>
      <w:r w:rsidR="00C52F4A" w:rsidRPr="00CB5EA3">
        <w:t>l</w:t>
      </w:r>
      <w:r>
        <w:t>’</w:t>
      </w:r>
      <w:r w:rsidR="00C52F4A" w:rsidRPr="00CB5EA3">
        <w:t>air pur</w:t>
      </w:r>
      <w:r>
        <w:t xml:space="preserve">, </w:t>
      </w:r>
      <w:r w:rsidR="00C52F4A" w:rsidRPr="00CB5EA3">
        <w:t>vivifiant</w:t>
      </w:r>
      <w:r>
        <w:t>.</w:t>
      </w:r>
    </w:p>
    <w:p w14:paraId="48170841" w14:textId="0BE4736F" w:rsidR="00C474C1" w:rsidRDefault="0094609C" w:rsidP="00C52F4A">
      <w:r>
        <w:t>— </w:t>
      </w:r>
      <w:r w:rsidR="00C52F4A" w:rsidRPr="00605EB6">
        <w:t>Assez</w:t>
      </w:r>
      <w:r w:rsidR="00C474C1">
        <w:t xml:space="preserve">, </w:t>
      </w:r>
      <w:r w:rsidR="00C52F4A" w:rsidRPr="00605EB6">
        <w:t>assez</w:t>
      </w:r>
      <w:r w:rsidR="00C474C1">
        <w:t xml:space="preserve">, </w:t>
      </w:r>
      <w:r w:rsidR="00C52F4A" w:rsidRPr="00605EB6">
        <w:t xml:space="preserve">fit </w:t>
      </w:r>
      <w:r w:rsidR="00C474C1">
        <w:t>M. </w:t>
      </w:r>
      <w:r w:rsidR="00C52F4A" w:rsidRPr="00605EB6">
        <w:t>Legendre en souriant</w:t>
      </w:r>
      <w:r w:rsidR="00C474C1">
        <w:t xml:space="preserve">, </w:t>
      </w:r>
      <w:r w:rsidR="00C52F4A" w:rsidRPr="00605EB6">
        <w:t>si je te laissais aller</w:t>
      </w:r>
      <w:r w:rsidR="00C474C1">
        <w:t xml:space="preserve">, </w:t>
      </w:r>
      <w:r w:rsidR="00C52F4A" w:rsidRPr="00605EB6">
        <w:t>tu n</w:t>
      </w:r>
      <w:r w:rsidR="00C474C1">
        <w:t>’</w:t>
      </w:r>
      <w:r w:rsidR="00C52F4A" w:rsidRPr="00605EB6">
        <w:t>en finirais point</w:t>
      </w:r>
      <w:r w:rsidR="00C474C1">
        <w:t xml:space="preserve">. </w:t>
      </w:r>
      <w:r w:rsidR="00C52F4A" w:rsidRPr="00605EB6">
        <w:t>D</w:t>
      </w:r>
      <w:r w:rsidR="00C474C1">
        <w:t>’</w:t>
      </w:r>
      <w:r w:rsidR="00C52F4A" w:rsidRPr="00605EB6">
        <w:t>abord</w:t>
      </w:r>
      <w:r w:rsidR="00C474C1">
        <w:t xml:space="preserve">, </w:t>
      </w:r>
      <w:r w:rsidR="00C52F4A" w:rsidRPr="00605EB6">
        <w:t>mon ami</w:t>
      </w:r>
      <w:r w:rsidR="00C474C1">
        <w:t xml:space="preserve">, </w:t>
      </w:r>
      <w:r w:rsidR="00C52F4A" w:rsidRPr="00605EB6">
        <w:t>tu n</w:t>
      </w:r>
      <w:r w:rsidR="00C474C1">
        <w:t>’</w:t>
      </w:r>
      <w:r w:rsidR="00C52F4A" w:rsidRPr="00605EB6">
        <w:t>es pas ici dans une maison de santé</w:t>
      </w:r>
      <w:r w:rsidR="00C474C1">
        <w:t xml:space="preserve"> ; </w:t>
      </w:r>
      <w:r w:rsidR="00C52F4A" w:rsidRPr="00605EB6">
        <w:t>cependant</w:t>
      </w:r>
      <w:r w:rsidR="00C474C1">
        <w:t xml:space="preserve">, </w:t>
      </w:r>
      <w:r w:rsidR="00C52F4A" w:rsidRPr="00605EB6">
        <w:t>j</w:t>
      </w:r>
      <w:r w:rsidR="00C474C1">
        <w:t>’</w:t>
      </w:r>
      <w:r w:rsidR="00C52F4A" w:rsidRPr="00605EB6">
        <w:t>y ai une malade</w:t>
      </w:r>
      <w:r w:rsidR="00C474C1">
        <w:t xml:space="preserve">, </w:t>
      </w:r>
      <w:r w:rsidR="00C52F4A" w:rsidRPr="00605EB6">
        <w:t>une intéressante jeune fille qui m</w:t>
      </w:r>
      <w:r w:rsidR="00C474C1">
        <w:t>’</w:t>
      </w:r>
      <w:r w:rsidR="00C52F4A" w:rsidRPr="00605EB6">
        <w:t>a été confiée</w:t>
      </w:r>
      <w:r w:rsidR="00C474C1">
        <w:t xml:space="preserve">, </w:t>
      </w:r>
      <w:r w:rsidR="00C52F4A" w:rsidRPr="00605EB6">
        <w:t>dont j</w:t>
      </w:r>
      <w:r w:rsidR="00C474C1">
        <w:t>’</w:t>
      </w:r>
      <w:r w:rsidR="00C52F4A" w:rsidRPr="00605EB6">
        <w:t>ai entrepris la guérison</w:t>
      </w:r>
      <w:r w:rsidR="00C474C1">
        <w:t xml:space="preserve">, </w:t>
      </w:r>
      <w:r w:rsidR="00C52F4A" w:rsidRPr="00605EB6">
        <w:t>et à laquelle je me suis si bien attaché que j</w:t>
      </w:r>
      <w:r w:rsidR="00C474C1">
        <w:t>’</w:t>
      </w:r>
      <w:r w:rsidR="00C52F4A" w:rsidRPr="00605EB6">
        <w:t>ai aujourd</w:t>
      </w:r>
      <w:r w:rsidR="00C474C1">
        <w:t>’</w:t>
      </w:r>
      <w:r w:rsidR="00C52F4A" w:rsidRPr="00605EB6">
        <w:t>hui pour elle une affection quasi paternelle</w:t>
      </w:r>
      <w:r w:rsidR="00C474C1">
        <w:t>.</w:t>
      </w:r>
    </w:p>
    <w:p w14:paraId="5F7559EA" w14:textId="77777777" w:rsidR="00C474C1" w:rsidRDefault="00C474C1" w:rsidP="00C52F4A">
      <w:r>
        <w:lastRenderedPageBreak/>
        <w:t>» </w:t>
      </w:r>
      <w:r w:rsidR="00C52F4A" w:rsidRPr="00605EB6">
        <w:t>Cette maison n</w:t>
      </w:r>
      <w:r>
        <w:t>’</w:t>
      </w:r>
      <w:r w:rsidR="00C52F4A" w:rsidRPr="00605EB6">
        <w:t>est point la mienne</w:t>
      </w:r>
      <w:r>
        <w:t xml:space="preserve">, </w:t>
      </w:r>
      <w:r w:rsidR="00C52F4A" w:rsidRPr="00605EB6">
        <w:t>bien que j</w:t>
      </w:r>
      <w:r>
        <w:t>’</w:t>
      </w:r>
      <w:r w:rsidR="00C52F4A" w:rsidRPr="00605EB6">
        <w:t>aie l</w:t>
      </w:r>
      <w:r>
        <w:t>’</w:t>
      </w:r>
      <w:r w:rsidR="00C52F4A" w:rsidRPr="00605EB6">
        <w:t>air d</w:t>
      </w:r>
      <w:r>
        <w:t>’</w:t>
      </w:r>
      <w:r w:rsidR="00C52F4A" w:rsidRPr="00605EB6">
        <w:t>en être le propriétaire</w:t>
      </w:r>
      <w:r>
        <w:t xml:space="preserve"> ; </w:t>
      </w:r>
      <w:r w:rsidR="00C52F4A" w:rsidRPr="00605EB6">
        <w:t>mon installation à Chatou n</w:t>
      </w:r>
      <w:r>
        <w:t>’</w:t>
      </w:r>
      <w:r w:rsidR="00C52F4A" w:rsidRPr="00605EB6">
        <w:t>est donc que momentanée</w:t>
      </w:r>
      <w:r>
        <w:t xml:space="preserve">. </w:t>
      </w:r>
      <w:r w:rsidR="00C52F4A" w:rsidRPr="00605EB6">
        <w:t>Si Jeanne</w:t>
      </w:r>
      <w:r>
        <w:t xml:space="preserve">, </w:t>
      </w:r>
      <w:r w:rsidR="00C52F4A" w:rsidRPr="00605EB6">
        <w:t>c</w:t>
      </w:r>
      <w:r>
        <w:t>’</w:t>
      </w:r>
      <w:r w:rsidR="00C52F4A" w:rsidRPr="00605EB6">
        <w:t>est le nom de ma chère malade</w:t>
      </w:r>
      <w:r>
        <w:t xml:space="preserve">, </w:t>
      </w:r>
      <w:r w:rsidR="00C52F4A" w:rsidRPr="00605EB6">
        <w:t>retrouvait la raison demain</w:t>
      </w:r>
      <w:r>
        <w:t xml:space="preserve">, </w:t>
      </w:r>
      <w:r w:rsidR="00C52F4A" w:rsidRPr="00605EB6">
        <w:t>après-demain je rentrerais dans mon petit appartement de la rue du Vieux-Colombier</w:t>
      </w:r>
      <w:r>
        <w:t>.</w:t>
      </w:r>
    </w:p>
    <w:p w14:paraId="186AD401" w14:textId="77777777" w:rsidR="00C474C1" w:rsidRDefault="00C474C1" w:rsidP="00C52F4A">
      <w:r>
        <w:t>» </w:t>
      </w:r>
      <w:r w:rsidR="00C52F4A" w:rsidRPr="00605EB6">
        <w:t>Par exemple</w:t>
      </w:r>
      <w:r>
        <w:t xml:space="preserve">, </w:t>
      </w:r>
      <w:r w:rsidR="00C52F4A" w:rsidRPr="00605EB6">
        <w:t>je ne dis pas que je serais enchanté de mon sort</w:t>
      </w:r>
      <w:r>
        <w:t xml:space="preserve">, </w:t>
      </w:r>
      <w:r w:rsidR="00C52F4A" w:rsidRPr="00605EB6">
        <w:t>non</w:t>
      </w:r>
      <w:r>
        <w:t xml:space="preserve">. </w:t>
      </w:r>
      <w:r w:rsidR="00C52F4A" w:rsidRPr="00605EB6">
        <w:t>Je n</w:t>
      </w:r>
      <w:r>
        <w:t>’</w:t>
      </w:r>
      <w:r w:rsidR="00C52F4A" w:rsidRPr="00605EB6">
        <w:t>ai jamais beaucoup aimé Paris et je ne désire nullement</w:t>
      </w:r>
      <w:r>
        <w:t xml:space="preserve">, </w:t>
      </w:r>
      <w:r w:rsidR="00C52F4A" w:rsidRPr="00605EB6">
        <w:t>je t</w:t>
      </w:r>
      <w:r>
        <w:t>’</w:t>
      </w:r>
      <w:r w:rsidR="00C52F4A" w:rsidRPr="00605EB6">
        <w:t>assure</w:t>
      </w:r>
      <w:r>
        <w:t xml:space="preserve">, </w:t>
      </w:r>
      <w:r w:rsidR="00C52F4A" w:rsidRPr="00605EB6">
        <w:t>y finir mes jours</w:t>
      </w:r>
      <w:r>
        <w:t xml:space="preserve">. </w:t>
      </w:r>
      <w:r w:rsidR="00C52F4A" w:rsidRPr="00605EB6">
        <w:t>Toujours vivre à la campagne</w:t>
      </w:r>
      <w:r>
        <w:t xml:space="preserve">, </w:t>
      </w:r>
      <w:r w:rsidR="00C52F4A" w:rsidRPr="00605EB6">
        <w:t>maintenant que j</w:t>
      </w:r>
      <w:r>
        <w:t>’</w:t>
      </w:r>
      <w:r w:rsidR="00C52F4A" w:rsidRPr="00605EB6">
        <w:t xml:space="preserve">y </w:t>
      </w:r>
      <w:r w:rsidR="00CB5EA3">
        <w:t xml:space="preserve">ai </w:t>
      </w:r>
      <w:r w:rsidR="00C52F4A" w:rsidRPr="00605EB6">
        <w:t>pris goût</w:t>
      </w:r>
      <w:r>
        <w:t xml:space="preserve">, </w:t>
      </w:r>
      <w:r w:rsidR="00C52F4A" w:rsidRPr="00605EB6">
        <w:t>ce serait mon rêve</w:t>
      </w:r>
      <w:r>
        <w:t>.</w:t>
      </w:r>
    </w:p>
    <w:p w14:paraId="0C80DDA5" w14:textId="77777777" w:rsidR="00C474C1" w:rsidRDefault="00C474C1" w:rsidP="00C52F4A">
      <w:r>
        <w:t>» </w:t>
      </w:r>
      <w:r w:rsidR="00C52F4A" w:rsidRPr="00605EB6">
        <w:t>Je me plais à Chatou</w:t>
      </w:r>
      <w:r>
        <w:t xml:space="preserve"> ; </w:t>
      </w:r>
      <w:r w:rsidR="00C52F4A" w:rsidRPr="00605EB6">
        <w:t>je m</w:t>
      </w:r>
      <w:r>
        <w:t>’</w:t>
      </w:r>
      <w:r w:rsidR="00C52F4A" w:rsidRPr="00605EB6">
        <w:t>y trouve si bien</w:t>
      </w:r>
      <w:r>
        <w:t xml:space="preserve">, </w:t>
      </w:r>
      <w:r w:rsidR="00C52F4A" w:rsidRPr="00605EB6">
        <w:t>loin de cette vie fiévreuse de Paris</w:t>
      </w:r>
      <w:r>
        <w:t xml:space="preserve">, </w:t>
      </w:r>
      <w:r w:rsidR="00C52F4A" w:rsidRPr="00605EB6">
        <w:t>n</w:t>
      </w:r>
      <w:r>
        <w:t>’</w:t>
      </w:r>
      <w:r w:rsidR="00C52F4A" w:rsidRPr="00605EB6">
        <w:t>ayant plus les continuels soucis de l</w:t>
      </w:r>
      <w:r>
        <w:t>’</w:t>
      </w:r>
      <w:r w:rsidR="00C52F4A" w:rsidRPr="00605EB6">
        <w:t>existence</w:t>
      </w:r>
      <w:r>
        <w:t xml:space="preserve">. </w:t>
      </w:r>
      <w:r w:rsidR="00C52F4A" w:rsidRPr="00605EB6">
        <w:t>Oui</w:t>
      </w:r>
      <w:r>
        <w:t xml:space="preserve">, </w:t>
      </w:r>
      <w:r w:rsidR="00C52F4A" w:rsidRPr="00605EB6">
        <w:t>je me plais ici</w:t>
      </w:r>
      <w:r>
        <w:t xml:space="preserve"> ; </w:t>
      </w:r>
      <w:r w:rsidR="00C52F4A" w:rsidRPr="00605EB6">
        <w:t>dans la solitude</w:t>
      </w:r>
      <w:r>
        <w:t xml:space="preserve">, </w:t>
      </w:r>
      <w:r w:rsidR="00C52F4A" w:rsidRPr="00605EB6">
        <w:t>le calme</w:t>
      </w:r>
      <w:r>
        <w:t xml:space="preserve">, </w:t>
      </w:r>
      <w:r w:rsidR="00C52F4A" w:rsidRPr="00605EB6">
        <w:t>au milieu du silence</w:t>
      </w:r>
      <w:r>
        <w:t xml:space="preserve">, </w:t>
      </w:r>
      <w:r w:rsidR="00C52F4A" w:rsidRPr="00605EB6">
        <w:t>il me semble que le travail m</w:t>
      </w:r>
      <w:r>
        <w:t>’</w:t>
      </w:r>
      <w:r w:rsidR="00C52F4A" w:rsidRPr="00605EB6">
        <w:t>est plus facile</w:t>
      </w:r>
      <w:r>
        <w:t xml:space="preserve">. </w:t>
      </w:r>
      <w:r w:rsidR="00C52F4A" w:rsidRPr="00605EB6">
        <w:t>Et puis</w:t>
      </w:r>
      <w:r>
        <w:t xml:space="preserve">, </w:t>
      </w:r>
      <w:r w:rsidR="00C52F4A" w:rsidRPr="00605EB6">
        <w:t>comme tu dis</w:t>
      </w:r>
      <w:r>
        <w:t xml:space="preserve">, </w:t>
      </w:r>
      <w:r w:rsidR="00C52F4A" w:rsidRPr="00605EB6">
        <w:t>Reverchon</w:t>
      </w:r>
      <w:r>
        <w:t xml:space="preserve">, </w:t>
      </w:r>
      <w:r w:rsidR="00C52F4A" w:rsidRPr="00605EB6">
        <w:t>la verdure</w:t>
      </w:r>
      <w:r>
        <w:t xml:space="preserve">, </w:t>
      </w:r>
      <w:r w:rsidR="00C52F4A" w:rsidRPr="00605EB6">
        <w:t>l</w:t>
      </w:r>
      <w:r>
        <w:t>’</w:t>
      </w:r>
      <w:r w:rsidR="00C52F4A" w:rsidRPr="00605EB6">
        <w:t>ombre de ces grands arbres</w:t>
      </w:r>
      <w:r>
        <w:t xml:space="preserve">, </w:t>
      </w:r>
      <w:r w:rsidR="00C52F4A" w:rsidRPr="00605EB6">
        <w:t>la Seine sous mes yeux</w:t>
      </w:r>
      <w:r>
        <w:t xml:space="preserve">, </w:t>
      </w:r>
      <w:r w:rsidR="00C52F4A" w:rsidRPr="00605EB6">
        <w:t>l</w:t>
      </w:r>
      <w:r>
        <w:t>’</w:t>
      </w:r>
      <w:r w:rsidR="00C52F4A" w:rsidRPr="00605EB6">
        <w:t>air pur</w:t>
      </w:r>
      <w:r>
        <w:t xml:space="preserve">, </w:t>
      </w:r>
      <w:r w:rsidR="00C52F4A" w:rsidRPr="00605EB6">
        <w:t>vivifiant</w:t>
      </w:r>
      <w:r>
        <w:t>…</w:t>
      </w:r>
    </w:p>
    <w:p w14:paraId="5D4B37C4" w14:textId="1DADBF84" w:rsidR="00C474C1" w:rsidRDefault="0094609C" w:rsidP="00C52F4A">
      <w:r>
        <w:t>— </w:t>
      </w:r>
      <w:r w:rsidR="00C52F4A" w:rsidRPr="00605EB6">
        <w:t>Tu travailles toujours énormément</w:t>
      </w:r>
      <w:r w:rsidR="00C474C1">
        <w:t> ?</w:t>
      </w:r>
    </w:p>
    <w:p w14:paraId="107E44E9" w14:textId="5DB0C716" w:rsidR="00C474C1" w:rsidRDefault="0094609C" w:rsidP="00C52F4A">
      <w:r>
        <w:t>— </w:t>
      </w:r>
      <w:r w:rsidR="00C52F4A" w:rsidRPr="00605EB6">
        <w:t>Le plus que je peux</w:t>
      </w:r>
      <w:r w:rsidR="00C474C1">
        <w:t xml:space="preserve">. </w:t>
      </w:r>
      <w:r w:rsidR="00C52F4A" w:rsidRPr="00605EB6">
        <w:t>Je revois mes anciens ouvrages</w:t>
      </w:r>
      <w:r w:rsidR="00C474C1">
        <w:t xml:space="preserve">, </w:t>
      </w:r>
      <w:r w:rsidR="00C52F4A" w:rsidRPr="00605EB6">
        <w:t>je les complète</w:t>
      </w:r>
      <w:r w:rsidR="00C474C1">
        <w:t xml:space="preserve"> ; </w:t>
      </w:r>
      <w:r w:rsidR="00C52F4A" w:rsidRPr="00605EB6">
        <w:t>j</w:t>
      </w:r>
      <w:r w:rsidR="00C474C1">
        <w:t>’</w:t>
      </w:r>
      <w:r w:rsidR="00C52F4A" w:rsidRPr="00605EB6">
        <w:t>en écris d</w:t>
      </w:r>
      <w:r w:rsidR="00C474C1">
        <w:t>’</w:t>
      </w:r>
      <w:r w:rsidR="00C52F4A" w:rsidRPr="00605EB6">
        <w:t>autres</w:t>
      </w:r>
      <w:r w:rsidR="00C474C1">
        <w:t xml:space="preserve">. </w:t>
      </w:r>
      <w:r w:rsidR="00C52F4A" w:rsidRPr="00605EB6">
        <w:t>Le travail</w:t>
      </w:r>
      <w:r w:rsidR="00C474C1">
        <w:t xml:space="preserve">, </w:t>
      </w:r>
      <w:r w:rsidR="00C52F4A" w:rsidRPr="00605EB6">
        <w:t>c</w:t>
      </w:r>
      <w:r w:rsidR="00C474C1">
        <w:t>’</w:t>
      </w:r>
      <w:r w:rsidR="00C52F4A" w:rsidRPr="00605EB6">
        <w:t>est ma vie</w:t>
      </w:r>
      <w:r w:rsidR="00C474C1">
        <w:t xml:space="preserve">. </w:t>
      </w:r>
      <w:r w:rsidR="00C52F4A" w:rsidRPr="00605EB6">
        <w:t>Je n</w:t>
      </w:r>
      <w:r w:rsidR="00C474C1">
        <w:t>’</w:t>
      </w:r>
      <w:r w:rsidR="00C52F4A" w:rsidRPr="00605EB6">
        <w:t>ai qu</w:t>
      </w:r>
      <w:r w:rsidR="00C474C1">
        <w:t>’</w:t>
      </w:r>
      <w:r w:rsidR="00C52F4A" w:rsidRPr="00605EB6">
        <w:t>une passion</w:t>
      </w:r>
      <w:r w:rsidR="00C474C1">
        <w:t xml:space="preserve"> : </w:t>
      </w:r>
      <w:r w:rsidR="00C52F4A" w:rsidRPr="00605EB6">
        <w:t>l</w:t>
      </w:r>
      <w:r w:rsidR="00C474C1">
        <w:t>’</w:t>
      </w:r>
      <w:r w:rsidR="00C52F4A" w:rsidRPr="00605EB6">
        <w:t>amour de la science</w:t>
      </w:r>
      <w:r w:rsidR="00C474C1">
        <w:t xml:space="preserve">. </w:t>
      </w:r>
      <w:r w:rsidR="00C52F4A" w:rsidRPr="00605EB6">
        <w:t>Ah</w:t>
      </w:r>
      <w:r w:rsidR="00C474C1">
        <w:t xml:space="preserve"> ! </w:t>
      </w:r>
      <w:r w:rsidR="00C52F4A" w:rsidRPr="00605EB6">
        <w:t>la science</w:t>
      </w:r>
      <w:r w:rsidR="00C474C1">
        <w:t xml:space="preserve">, </w:t>
      </w:r>
      <w:r w:rsidR="00C52F4A" w:rsidRPr="00605EB6">
        <w:t>mon ami</w:t>
      </w:r>
      <w:r w:rsidR="00C474C1">
        <w:t xml:space="preserve">, </w:t>
      </w:r>
      <w:r w:rsidR="00C52F4A" w:rsidRPr="00605EB6">
        <w:t>comme il est vaste</w:t>
      </w:r>
      <w:r w:rsidR="00C474C1">
        <w:t xml:space="preserve">, </w:t>
      </w:r>
      <w:r w:rsidR="00C52F4A" w:rsidRPr="00605EB6">
        <w:t>son domaine</w:t>
      </w:r>
      <w:r w:rsidR="00C474C1">
        <w:t xml:space="preserve"> ; </w:t>
      </w:r>
      <w:r w:rsidR="00C52F4A" w:rsidRPr="00605EB6">
        <w:t>il faudrait à un homme plusieurs siècles d</w:t>
      </w:r>
      <w:r w:rsidR="00C474C1">
        <w:t>’</w:t>
      </w:r>
      <w:r w:rsidR="00C52F4A" w:rsidRPr="00605EB6">
        <w:t>existence pour le parcourir tout entier</w:t>
      </w:r>
      <w:r w:rsidR="00C474C1">
        <w:t>.</w:t>
      </w:r>
    </w:p>
    <w:p w14:paraId="74A1FB80" w14:textId="77777777" w:rsidR="00C474C1" w:rsidRDefault="00C52F4A" w:rsidP="00C52F4A">
      <w:r w:rsidRPr="00605EB6">
        <w:t>Alors</w:t>
      </w:r>
      <w:r w:rsidR="00C474C1">
        <w:t xml:space="preserve">, </w:t>
      </w:r>
      <w:r w:rsidRPr="00605EB6">
        <w:t>ayant devant lui un auditeur attentif</w:t>
      </w:r>
      <w:r w:rsidR="00C474C1">
        <w:t xml:space="preserve">, </w:t>
      </w:r>
      <w:r w:rsidRPr="00605EB6">
        <w:t>heureux de l</w:t>
      </w:r>
      <w:r w:rsidR="00C474C1">
        <w:t>’</w:t>
      </w:r>
      <w:r w:rsidRPr="00605EB6">
        <w:t>écouter</w:t>
      </w:r>
      <w:r w:rsidR="00C474C1">
        <w:t xml:space="preserve">, </w:t>
      </w:r>
      <w:r w:rsidRPr="00605EB6">
        <w:t>le docteur Legendre parla longuement de ses laborieuses études</w:t>
      </w:r>
      <w:r w:rsidR="00C474C1">
        <w:t xml:space="preserve">, </w:t>
      </w:r>
      <w:r w:rsidRPr="00605EB6">
        <w:t>des notes qu</w:t>
      </w:r>
      <w:r w:rsidR="00C474C1">
        <w:t>’</w:t>
      </w:r>
      <w:r w:rsidRPr="00605EB6">
        <w:t>il avait péniblement amassées dans le recueillement et la méditation à la suite de ses savantes observations</w:t>
      </w:r>
      <w:r w:rsidR="00C474C1">
        <w:t xml:space="preserve">, </w:t>
      </w:r>
      <w:r w:rsidRPr="00605EB6">
        <w:t>matériaux précieux pour son grand ouvrage sur les affections nerveuses cérébrales</w:t>
      </w:r>
      <w:r w:rsidR="00C474C1">
        <w:t>.</w:t>
      </w:r>
    </w:p>
    <w:p w14:paraId="282736CC" w14:textId="6483E76A" w:rsidR="00C474C1" w:rsidRDefault="0094609C" w:rsidP="00C52F4A">
      <w:r>
        <w:lastRenderedPageBreak/>
        <w:t>— </w:t>
      </w:r>
      <w:r w:rsidR="00C52F4A" w:rsidRPr="00605EB6">
        <w:t>Parbleu</w:t>
      </w:r>
      <w:r w:rsidR="00C474C1">
        <w:t xml:space="preserve">, </w:t>
      </w:r>
      <w:r w:rsidR="00C52F4A" w:rsidRPr="00605EB6">
        <w:t>dit tout à coup le docteur Reverchon</w:t>
      </w:r>
      <w:r w:rsidR="00C474C1">
        <w:t xml:space="preserve">, </w:t>
      </w:r>
      <w:r w:rsidR="00C52F4A" w:rsidRPr="00605EB6">
        <w:t>il faut que je te parle d</w:t>
      </w:r>
      <w:r w:rsidR="00C474C1">
        <w:t>’</w:t>
      </w:r>
      <w:r w:rsidR="00C52F4A" w:rsidRPr="00605EB6">
        <w:t>une femme qui serait pour toi un intéressant et curieux sujet d</w:t>
      </w:r>
      <w:r w:rsidR="00C474C1">
        <w:t>’</w:t>
      </w:r>
      <w:r w:rsidR="00C52F4A" w:rsidRPr="00605EB6">
        <w:t>études</w:t>
      </w:r>
      <w:r w:rsidR="00C474C1">
        <w:t>.</w:t>
      </w:r>
    </w:p>
    <w:p w14:paraId="2F4423AB" w14:textId="62BE02C3" w:rsidR="00C474C1" w:rsidRDefault="0094609C" w:rsidP="00C52F4A">
      <w:r>
        <w:t>— </w:t>
      </w:r>
      <w:r w:rsidR="00C52F4A" w:rsidRPr="00605EB6">
        <w:t>Quel est le cas de cette femme</w:t>
      </w:r>
      <w:r w:rsidR="00C474C1">
        <w:t> ?</w:t>
      </w:r>
    </w:p>
    <w:p w14:paraId="311FB117" w14:textId="0A0EE3F9" w:rsidR="00C474C1" w:rsidRDefault="0094609C" w:rsidP="00C52F4A">
      <w:r>
        <w:t>— </w:t>
      </w:r>
      <w:r w:rsidR="00C52F4A" w:rsidRPr="00605EB6">
        <w:t>Perte complète de la mémoire</w:t>
      </w:r>
      <w:r w:rsidR="00C474C1">
        <w:t>.</w:t>
      </w:r>
    </w:p>
    <w:p w14:paraId="5F5021EF" w14:textId="2B56BA81" w:rsidR="00C474C1" w:rsidRDefault="0094609C" w:rsidP="00C52F4A">
      <w:r>
        <w:t>— </w:t>
      </w:r>
      <w:r w:rsidR="00C52F4A" w:rsidRPr="00605EB6">
        <w:t>Tiens</w:t>
      </w:r>
      <w:r w:rsidR="00C474C1">
        <w:t xml:space="preserve">, </w:t>
      </w:r>
      <w:r w:rsidR="00C52F4A" w:rsidRPr="00605EB6">
        <w:t>tiens</w:t>
      </w:r>
      <w:r w:rsidR="00C474C1">
        <w:t xml:space="preserve">, </w:t>
      </w:r>
      <w:r w:rsidR="00C52F4A" w:rsidRPr="00605EB6">
        <w:t xml:space="preserve">fit </w:t>
      </w:r>
      <w:r w:rsidR="00C474C1">
        <w:t>M. </w:t>
      </w:r>
      <w:r w:rsidR="00C52F4A" w:rsidRPr="00605EB6">
        <w:t>Legendre</w:t>
      </w:r>
      <w:r w:rsidR="00C474C1">
        <w:t>.</w:t>
      </w:r>
    </w:p>
    <w:p w14:paraId="533FCBF4" w14:textId="0DA132E6" w:rsidR="00C474C1" w:rsidRDefault="0094609C" w:rsidP="00C52F4A">
      <w:r>
        <w:t>— </w:t>
      </w:r>
      <w:r w:rsidR="00C52F4A" w:rsidRPr="00605EB6">
        <w:t>Et ce qu</w:t>
      </w:r>
      <w:r w:rsidR="00C474C1">
        <w:t>’</w:t>
      </w:r>
      <w:r w:rsidR="00C52F4A" w:rsidRPr="00605EB6">
        <w:t>il y a de singulier</w:t>
      </w:r>
      <w:r w:rsidR="00C474C1">
        <w:t xml:space="preserve">, </w:t>
      </w:r>
      <w:r w:rsidR="00C52F4A" w:rsidRPr="00605EB6">
        <w:t>c</w:t>
      </w:r>
      <w:r w:rsidR="00C474C1">
        <w:t>’</w:t>
      </w:r>
      <w:r w:rsidR="00C52F4A" w:rsidRPr="00605EB6">
        <w:t>est que</w:t>
      </w:r>
      <w:r w:rsidR="00C474C1">
        <w:t xml:space="preserve">, </w:t>
      </w:r>
      <w:r w:rsidR="00C52F4A" w:rsidRPr="00605EB6">
        <w:t>ne se souvenant absolument de rien du passé jusqu</w:t>
      </w:r>
      <w:r w:rsidR="00C474C1">
        <w:t>’</w:t>
      </w:r>
      <w:r w:rsidR="00C52F4A" w:rsidRPr="00605EB6">
        <w:t>à une époque de sa vie</w:t>
      </w:r>
      <w:r w:rsidR="00C474C1">
        <w:t xml:space="preserve">, </w:t>
      </w:r>
      <w:r w:rsidR="00C52F4A" w:rsidRPr="00605EB6">
        <w:t>elle se rappelle parfaitement tout ce qui est postérieur à ladite époque</w:t>
      </w:r>
      <w:r w:rsidR="00C474C1">
        <w:t>.</w:t>
      </w:r>
    </w:p>
    <w:p w14:paraId="3E6AB258" w14:textId="7F7A20A9" w:rsidR="00C474C1" w:rsidRDefault="0094609C" w:rsidP="00C52F4A">
      <w:r>
        <w:t>— </w:t>
      </w:r>
      <w:r w:rsidR="00C52F4A" w:rsidRPr="00605EB6">
        <w:t>Le cas est</w:t>
      </w:r>
      <w:r w:rsidR="00C474C1">
        <w:t xml:space="preserve">, </w:t>
      </w:r>
      <w:r w:rsidR="00C52F4A" w:rsidRPr="00605EB6">
        <w:t>en effet</w:t>
      </w:r>
      <w:r w:rsidR="00C474C1">
        <w:t xml:space="preserve">, </w:t>
      </w:r>
      <w:r w:rsidR="00C52F4A" w:rsidRPr="00605EB6">
        <w:t>très intéressant</w:t>
      </w:r>
      <w:r w:rsidR="00C474C1">
        <w:t xml:space="preserve">. </w:t>
      </w:r>
      <w:r w:rsidR="00C52F4A" w:rsidRPr="00605EB6">
        <w:t>Parle-moi donc de cette femme</w:t>
      </w:r>
      <w:r w:rsidR="00C474C1">
        <w:t xml:space="preserve">, </w:t>
      </w:r>
      <w:r w:rsidR="00C52F4A" w:rsidRPr="00605EB6">
        <w:t>je t</w:t>
      </w:r>
      <w:r w:rsidR="00C474C1">
        <w:t>’</w:t>
      </w:r>
      <w:r w:rsidR="00C52F4A" w:rsidRPr="00605EB6">
        <w:t>écoute</w:t>
      </w:r>
      <w:r w:rsidR="00C474C1">
        <w:t xml:space="preserve">. </w:t>
      </w:r>
      <w:r w:rsidR="00C52F4A" w:rsidRPr="00605EB6">
        <w:t>Où est-elle</w:t>
      </w:r>
      <w:r w:rsidR="00C474C1">
        <w:t> ?</w:t>
      </w:r>
    </w:p>
    <w:p w14:paraId="674930CF" w14:textId="485B0C89" w:rsidR="00C474C1" w:rsidRDefault="0094609C" w:rsidP="00C52F4A">
      <w:r>
        <w:t>— </w:t>
      </w:r>
      <w:r w:rsidR="00C52F4A" w:rsidRPr="00605EB6">
        <w:t>En Bourgogne</w:t>
      </w:r>
      <w:r w:rsidR="00C474C1">
        <w:t xml:space="preserve">, </w:t>
      </w:r>
      <w:r w:rsidR="00C52F4A" w:rsidRPr="00605EB6">
        <w:t>servante dans une ferme</w:t>
      </w:r>
      <w:r w:rsidR="00C474C1">
        <w:t>.</w:t>
      </w:r>
    </w:p>
    <w:p w14:paraId="6ECB1B1F" w14:textId="67E2E5BF" w:rsidR="00C474C1" w:rsidRDefault="0094609C" w:rsidP="00C52F4A">
      <w:r>
        <w:t>— </w:t>
      </w:r>
      <w:r w:rsidR="00C52F4A" w:rsidRPr="00605EB6">
        <w:t>Tu l</w:t>
      </w:r>
      <w:r w:rsidR="00C474C1">
        <w:t>’</w:t>
      </w:r>
      <w:r w:rsidR="00C52F4A" w:rsidRPr="00605EB6">
        <w:t>as vue</w:t>
      </w:r>
      <w:r w:rsidR="00C474C1">
        <w:t> ?</w:t>
      </w:r>
    </w:p>
    <w:p w14:paraId="20C3B524" w14:textId="109B2183" w:rsidR="00C474C1" w:rsidRDefault="0094609C" w:rsidP="00C52F4A">
      <w:r>
        <w:t>— </w:t>
      </w:r>
      <w:r w:rsidR="00C52F4A" w:rsidRPr="00605EB6">
        <w:t>Oui</w:t>
      </w:r>
      <w:r w:rsidR="00C474C1">
        <w:t>.</w:t>
      </w:r>
    </w:p>
    <w:p w14:paraId="62A5CD36" w14:textId="7453B3CD" w:rsidR="00C474C1" w:rsidRDefault="0094609C" w:rsidP="00C52F4A">
      <w:r>
        <w:t>— </w:t>
      </w:r>
      <w:r w:rsidR="00C52F4A" w:rsidRPr="00605EB6">
        <w:t>Il y a longtemps</w:t>
      </w:r>
      <w:r w:rsidR="00C474C1">
        <w:t> ?</w:t>
      </w:r>
    </w:p>
    <w:p w14:paraId="627D4D38" w14:textId="2168AD5D" w:rsidR="00C474C1" w:rsidRDefault="0094609C" w:rsidP="00C52F4A">
      <w:r>
        <w:t>— </w:t>
      </w:r>
      <w:r w:rsidR="00C52F4A" w:rsidRPr="00605EB6">
        <w:t>Huit jours</w:t>
      </w:r>
      <w:r w:rsidR="00C474C1">
        <w:t xml:space="preserve">. </w:t>
      </w:r>
      <w:r w:rsidR="00C52F4A" w:rsidRPr="00605EB6">
        <w:t xml:space="preserve">Il faut te dire que la ferme où cette femme est servante appartient à </w:t>
      </w:r>
      <w:r w:rsidR="009A0CB4" w:rsidRPr="009A0CB4">
        <w:t>M</w:t>
      </w:r>
      <w:r w:rsidR="009A0CB4" w:rsidRPr="009A0CB4">
        <w:rPr>
          <w:vertAlign w:val="superscript"/>
        </w:rPr>
        <w:t>me</w:t>
      </w:r>
      <w:r w:rsidR="00C474C1">
        <w:t> </w:t>
      </w:r>
      <w:r w:rsidR="00C52F4A" w:rsidRPr="00605EB6">
        <w:t>Reverchon</w:t>
      </w:r>
      <w:r w:rsidR="00C474C1">
        <w:t>.</w:t>
      </w:r>
    </w:p>
    <w:p w14:paraId="65E2ED95" w14:textId="0031ED3F" w:rsidR="00C474C1" w:rsidRDefault="0094609C" w:rsidP="00C52F4A">
      <w:r>
        <w:t>— </w:t>
      </w:r>
      <w:r w:rsidR="00C52F4A" w:rsidRPr="00605EB6">
        <w:t>Ah</w:t>
      </w:r>
      <w:r w:rsidR="00C474C1">
        <w:t> !</w:t>
      </w:r>
    </w:p>
    <w:p w14:paraId="105E29A0" w14:textId="103CDAE3" w:rsidR="00C474C1" w:rsidRDefault="0094609C" w:rsidP="00C52F4A">
      <w:r>
        <w:t>— </w:t>
      </w:r>
      <w:r w:rsidR="00C52F4A" w:rsidRPr="00605EB6">
        <w:t>Comme tu le sais</w:t>
      </w:r>
      <w:r w:rsidR="00C474C1">
        <w:t xml:space="preserve">, </w:t>
      </w:r>
      <w:r w:rsidR="00C52F4A" w:rsidRPr="00605EB6">
        <w:t>je me suis marié par amour</w:t>
      </w:r>
      <w:r w:rsidR="00C474C1">
        <w:t xml:space="preserve">. </w:t>
      </w:r>
      <w:r w:rsidR="00C52F4A" w:rsidRPr="00605EB6">
        <w:t>Nous avons vécu pendant des années</w:t>
      </w:r>
      <w:r w:rsidR="00C474C1">
        <w:t xml:space="preserve">, </w:t>
      </w:r>
      <w:r w:rsidR="00C52F4A" w:rsidRPr="00605EB6">
        <w:t>ma femme et moi</w:t>
      </w:r>
      <w:r w:rsidR="00C474C1">
        <w:t xml:space="preserve">, </w:t>
      </w:r>
      <w:r w:rsidR="00C52F4A" w:rsidRPr="00605EB6">
        <w:t>très modestement</w:t>
      </w:r>
      <w:r w:rsidR="00C474C1">
        <w:t xml:space="preserve"> ; </w:t>
      </w:r>
      <w:r w:rsidR="00C52F4A" w:rsidRPr="00605EB6">
        <w:t>mais</w:t>
      </w:r>
      <w:r w:rsidR="00C474C1">
        <w:t xml:space="preserve">, </w:t>
      </w:r>
      <w:r w:rsidR="00C52F4A" w:rsidRPr="00605EB6">
        <w:t>si nous n</w:t>
      </w:r>
      <w:r w:rsidR="00C474C1">
        <w:t>’</w:t>
      </w:r>
      <w:r w:rsidR="00C52F4A" w:rsidRPr="00605EB6">
        <w:t>avions pas la fortune</w:t>
      </w:r>
      <w:r w:rsidR="00C474C1">
        <w:t xml:space="preserve">, </w:t>
      </w:r>
      <w:r w:rsidR="00C52F4A" w:rsidRPr="00605EB6">
        <w:t>nous avions le bonheur</w:t>
      </w:r>
      <w:r w:rsidR="00C474C1">
        <w:t>.</w:t>
      </w:r>
    </w:p>
    <w:p w14:paraId="5CA8C304" w14:textId="77777777" w:rsidR="00C474C1" w:rsidRDefault="00C474C1" w:rsidP="00C52F4A">
      <w:r>
        <w:t>» </w:t>
      </w:r>
      <w:r w:rsidR="00C52F4A" w:rsidRPr="00605EB6">
        <w:t>Nous nous aimions</w:t>
      </w:r>
      <w:r>
        <w:t>.</w:t>
      </w:r>
    </w:p>
    <w:p w14:paraId="441A6A31" w14:textId="7ABF9D28" w:rsidR="00C474C1" w:rsidRDefault="00C474C1" w:rsidP="00C52F4A">
      <w:r>
        <w:lastRenderedPageBreak/>
        <w:t>» </w:t>
      </w:r>
      <w:r w:rsidR="00C52F4A" w:rsidRPr="00605EB6">
        <w:t>Il y a deux ans</w:t>
      </w:r>
      <w:r>
        <w:t xml:space="preserve">, </w:t>
      </w:r>
      <w:r w:rsidR="00C52F4A" w:rsidRPr="00605EB6">
        <w:t>un héritage</w:t>
      </w:r>
      <w:r>
        <w:t xml:space="preserve">, </w:t>
      </w:r>
      <w:r w:rsidR="00C52F4A" w:rsidRPr="00605EB6">
        <w:t>sur lequel nous ne comptions pas le moins du monde</w:t>
      </w:r>
      <w:r>
        <w:t xml:space="preserve">, </w:t>
      </w:r>
      <w:r w:rsidR="00C52F4A" w:rsidRPr="00605EB6">
        <w:t xml:space="preserve">est venu à </w:t>
      </w:r>
      <w:r w:rsidR="009A0CB4" w:rsidRPr="009A0CB4">
        <w:t>M</w:t>
      </w:r>
      <w:r w:rsidR="009A0CB4" w:rsidRPr="009A0CB4">
        <w:rPr>
          <w:vertAlign w:val="superscript"/>
        </w:rPr>
        <w:t>me</w:t>
      </w:r>
      <w:r>
        <w:t> </w:t>
      </w:r>
      <w:r w:rsidR="00C52F4A" w:rsidRPr="00605EB6">
        <w:t>Reverchon</w:t>
      </w:r>
      <w:r>
        <w:t xml:space="preserve"> : </w:t>
      </w:r>
      <w:r w:rsidR="00C52F4A" w:rsidRPr="00605EB6">
        <w:t>une trentaine de mille francs</w:t>
      </w:r>
      <w:r>
        <w:t>.</w:t>
      </w:r>
    </w:p>
    <w:p w14:paraId="0210919D" w14:textId="3D147BDE" w:rsidR="00C474C1" w:rsidRDefault="0094609C" w:rsidP="00C52F4A">
      <w:r>
        <w:t>— </w:t>
      </w:r>
      <w:r w:rsidR="00C52F4A" w:rsidRPr="00605EB6">
        <w:t>Hé</w:t>
      </w:r>
      <w:r w:rsidR="00C474C1">
        <w:t xml:space="preserve"> ! </w:t>
      </w:r>
      <w:r w:rsidR="00C52F4A" w:rsidRPr="00605EB6">
        <w:t>c</w:t>
      </w:r>
      <w:r w:rsidR="00C474C1">
        <w:t>’</w:t>
      </w:r>
      <w:r w:rsidR="00C52F4A" w:rsidRPr="00605EB6">
        <w:t>est assez coquet</w:t>
      </w:r>
      <w:r w:rsidR="00C474C1">
        <w:t xml:space="preserve">. </w:t>
      </w:r>
      <w:r w:rsidR="00C52F4A" w:rsidRPr="00605EB6">
        <w:t>Reçois mes félicitations</w:t>
      </w:r>
      <w:r w:rsidR="00C474C1">
        <w:t xml:space="preserve">, </w:t>
      </w:r>
      <w:r w:rsidR="00C52F4A" w:rsidRPr="00605EB6">
        <w:t>mon ami</w:t>
      </w:r>
      <w:r w:rsidR="00C474C1">
        <w:t xml:space="preserve">. </w:t>
      </w:r>
      <w:r w:rsidR="00C52F4A" w:rsidRPr="00605EB6">
        <w:t>De sorte que</w:t>
      </w:r>
      <w:r w:rsidR="00C474C1">
        <w:t xml:space="preserve">, </w:t>
      </w:r>
      <w:r w:rsidR="00C52F4A" w:rsidRPr="00605EB6">
        <w:t>aujourd</w:t>
      </w:r>
      <w:r w:rsidR="00C474C1">
        <w:t>’</w:t>
      </w:r>
      <w:r w:rsidR="00C52F4A" w:rsidRPr="00605EB6">
        <w:t>hui</w:t>
      </w:r>
      <w:r w:rsidR="00C474C1">
        <w:t xml:space="preserve">, </w:t>
      </w:r>
      <w:r w:rsidR="00C52F4A" w:rsidRPr="00605EB6">
        <w:t>vous avez et le bonheur et la fortune</w:t>
      </w:r>
      <w:r w:rsidR="00C474C1">
        <w:t>.</w:t>
      </w:r>
    </w:p>
    <w:p w14:paraId="60256793" w14:textId="2BE3F1E3" w:rsidR="00C474C1" w:rsidRDefault="0094609C" w:rsidP="00C52F4A">
      <w:r>
        <w:t>— </w:t>
      </w:r>
      <w:r w:rsidR="00C52F4A" w:rsidRPr="00605EB6">
        <w:t>Celle-ci n</w:t>
      </w:r>
      <w:r w:rsidR="00C474C1">
        <w:t>’</w:t>
      </w:r>
      <w:r w:rsidR="00C52F4A" w:rsidRPr="00605EB6">
        <w:t>empêche pas l</w:t>
      </w:r>
      <w:r w:rsidR="00C474C1">
        <w:t>’</w:t>
      </w:r>
      <w:r w:rsidR="00C52F4A" w:rsidRPr="00605EB6">
        <w:t>autre</w:t>
      </w:r>
      <w:r w:rsidR="00C474C1">
        <w:t>.</w:t>
      </w:r>
    </w:p>
    <w:p w14:paraId="196B02DC" w14:textId="0BBEB903" w:rsidR="00C474C1" w:rsidRDefault="00C474C1" w:rsidP="00C52F4A">
      <w:r>
        <w:t>M. </w:t>
      </w:r>
      <w:r w:rsidR="00C52F4A" w:rsidRPr="00605EB6">
        <w:t>Legendre eut un fin sourire</w:t>
      </w:r>
      <w:r>
        <w:t>.</w:t>
      </w:r>
    </w:p>
    <w:p w14:paraId="3717DA45" w14:textId="30E989CB" w:rsidR="00C474C1" w:rsidRDefault="0094609C" w:rsidP="00C52F4A">
      <w:r>
        <w:t>— </w:t>
      </w:r>
      <w:r w:rsidR="00C52F4A" w:rsidRPr="00605EB6">
        <w:t>Oui</w:t>
      </w:r>
      <w:r w:rsidR="00C474C1">
        <w:t xml:space="preserve">, </w:t>
      </w:r>
      <w:r w:rsidR="00C52F4A" w:rsidRPr="00605EB6">
        <w:t>mon ami</w:t>
      </w:r>
      <w:r w:rsidR="00C474C1">
        <w:t xml:space="preserve">, </w:t>
      </w:r>
      <w:r w:rsidR="00C52F4A" w:rsidRPr="00605EB6">
        <w:t>dit-il</w:t>
      </w:r>
      <w:r w:rsidR="00C474C1">
        <w:t xml:space="preserve">, </w:t>
      </w:r>
      <w:r w:rsidR="00C52F4A" w:rsidRPr="00605EB6">
        <w:t xml:space="preserve">mais à cette condition que </w:t>
      </w:r>
      <w:r w:rsidR="00354FC4">
        <w:t>v</w:t>
      </w:r>
      <w:r w:rsidR="00354FC4" w:rsidRPr="00605EB6">
        <w:t xml:space="preserve">ous </w:t>
      </w:r>
      <w:r w:rsidR="00C52F4A" w:rsidRPr="00605EB6">
        <w:t>vous aimerez toujours</w:t>
      </w:r>
      <w:r w:rsidR="00C474C1">
        <w:t>.</w:t>
      </w:r>
    </w:p>
    <w:p w14:paraId="647431F7" w14:textId="19510EA2" w:rsidR="00C474C1" w:rsidRDefault="0094609C" w:rsidP="00C52F4A">
      <w:r>
        <w:t>— </w:t>
      </w:r>
      <w:r w:rsidR="00C52F4A" w:rsidRPr="00605EB6">
        <w:t>Tu ne doutes pas de moi</w:t>
      </w:r>
      <w:r w:rsidR="00C474C1">
        <w:t xml:space="preserve">, </w:t>
      </w:r>
      <w:r w:rsidR="00C52F4A" w:rsidRPr="00605EB6">
        <w:t>je pense</w:t>
      </w:r>
      <w:r w:rsidR="00C474C1">
        <w:t>.</w:t>
      </w:r>
    </w:p>
    <w:p w14:paraId="1AD704CE" w14:textId="21CE9376" w:rsidR="00C474C1" w:rsidRDefault="0094609C" w:rsidP="00C52F4A">
      <w:r>
        <w:t>— </w:t>
      </w:r>
      <w:r w:rsidR="00C52F4A" w:rsidRPr="00605EB6">
        <w:t>Non</w:t>
      </w:r>
      <w:r w:rsidR="00C474C1">
        <w:t xml:space="preserve">, </w:t>
      </w:r>
      <w:r w:rsidR="00C52F4A" w:rsidRPr="00605EB6">
        <w:t>mon ami</w:t>
      </w:r>
      <w:r w:rsidR="00C474C1">
        <w:t xml:space="preserve">. </w:t>
      </w:r>
      <w:r w:rsidR="00C52F4A" w:rsidRPr="00605EB6">
        <w:t>Va</w:t>
      </w:r>
      <w:r w:rsidR="00C474C1">
        <w:t xml:space="preserve">, </w:t>
      </w:r>
      <w:r w:rsidR="00C52F4A" w:rsidRPr="00605EB6">
        <w:t>je suis certain que chez vous la fortune et le bonheur sont unis à jamais</w:t>
      </w:r>
      <w:r w:rsidR="00C474C1">
        <w:t>.</w:t>
      </w:r>
    </w:p>
    <w:p w14:paraId="42D42964" w14:textId="77777777" w:rsidR="00C474C1" w:rsidRDefault="00C474C1" w:rsidP="00C52F4A">
      <w:r>
        <w:t>» </w:t>
      </w:r>
      <w:r w:rsidR="00C52F4A" w:rsidRPr="00605EB6">
        <w:t>Mais reviens</w:t>
      </w:r>
      <w:r>
        <w:t xml:space="preserve">, </w:t>
      </w:r>
      <w:r w:rsidR="00C52F4A" w:rsidRPr="00605EB6">
        <w:t>je t</w:t>
      </w:r>
      <w:r>
        <w:t>’</w:t>
      </w:r>
      <w:r w:rsidR="00C52F4A" w:rsidRPr="00605EB6">
        <w:t>en prie</w:t>
      </w:r>
      <w:r>
        <w:t xml:space="preserve">, </w:t>
      </w:r>
      <w:r w:rsidR="00C52F4A" w:rsidRPr="00605EB6">
        <w:t>à ta servante de ferme</w:t>
      </w:r>
      <w:r>
        <w:t>.</w:t>
      </w:r>
    </w:p>
    <w:p w14:paraId="49C43BA9" w14:textId="352B26D4" w:rsidR="00C474C1" w:rsidRDefault="0094609C" w:rsidP="00C52F4A">
      <w:r>
        <w:t>— </w:t>
      </w:r>
      <w:r w:rsidR="00C52F4A" w:rsidRPr="00605EB6">
        <w:t>En venant à Paris</w:t>
      </w:r>
      <w:r w:rsidR="00C474C1">
        <w:t xml:space="preserve">, </w:t>
      </w:r>
      <w:r w:rsidR="00C52F4A" w:rsidRPr="00605EB6">
        <w:t>je suis passé par la Bourgogne pour visiter la ferme</w:t>
      </w:r>
      <w:r w:rsidR="00C474C1">
        <w:t xml:space="preserve">, </w:t>
      </w:r>
      <w:r w:rsidR="00C52F4A" w:rsidRPr="00605EB6">
        <w:t>qui est une partie de l</w:t>
      </w:r>
      <w:r w:rsidR="00C474C1">
        <w:t>’</w:t>
      </w:r>
      <w:r w:rsidR="00C52F4A" w:rsidRPr="00605EB6">
        <w:t>héritage en question</w:t>
      </w:r>
      <w:r w:rsidR="00C474C1">
        <w:t xml:space="preserve">, </w:t>
      </w:r>
      <w:r w:rsidR="00C52F4A" w:rsidRPr="00605EB6">
        <w:t>et faire connaissance avec le fermier</w:t>
      </w:r>
      <w:r w:rsidR="00C474C1">
        <w:t xml:space="preserve">. </w:t>
      </w:r>
      <w:r w:rsidR="00C52F4A" w:rsidRPr="00605EB6">
        <w:t>C</w:t>
      </w:r>
      <w:r w:rsidR="00C474C1">
        <w:t>’</w:t>
      </w:r>
      <w:r w:rsidR="00C52F4A" w:rsidRPr="00605EB6">
        <w:t>est comme cela que j</w:t>
      </w:r>
      <w:r w:rsidR="00C474C1">
        <w:t>’</w:t>
      </w:r>
      <w:r w:rsidR="00C52F4A" w:rsidRPr="00605EB6">
        <w:t>ai vu Marie</w:t>
      </w:r>
      <w:r w:rsidR="00C474C1">
        <w:t>.</w:t>
      </w:r>
    </w:p>
    <w:p w14:paraId="735A4EEC" w14:textId="0B41FC34" w:rsidR="00C474C1" w:rsidRDefault="0094609C" w:rsidP="00C52F4A">
      <w:r>
        <w:t>— </w:t>
      </w:r>
      <w:r w:rsidR="00C52F4A" w:rsidRPr="00605EB6">
        <w:t>Ah</w:t>
      </w:r>
      <w:r w:rsidR="00C474C1">
        <w:t xml:space="preserve"> ! </w:t>
      </w:r>
      <w:r w:rsidR="00C52F4A" w:rsidRPr="00605EB6">
        <w:t>la servante s</w:t>
      </w:r>
      <w:r w:rsidR="00C474C1">
        <w:t>’</w:t>
      </w:r>
      <w:r w:rsidR="00C52F4A" w:rsidRPr="00605EB6">
        <w:t>appelle Marie</w:t>
      </w:r>
      <w:r w:rsidR="00C474C1">
        <w:t>.</w:t>
      </w:r>
    </w:p>
    <w:p w14:paraId="16928C98" w14:textId="0E664676" w:rsidR="00C474C1" w:rsidRDefault="0094609C" w:rsidP="00C52F4A">
      <w:r>
        <w:t>— </w:t>
      </w:r>
      <w:r w:rsidR="00C52F4A" w:rsidRPr="00605EB6">
        <w:t>C</w:t>
      </w:r>
      <w:r w:rsidR="00C474C1">
        <w:t>’</w:t>
      </w:r>
      <w:r w:rsidR="00C52F4A" w:rsidRPr="00605EB6">
        <w:t>est le nom qu</w:t>
      </w:r>
      <w:r w:rsidR="00C474C1">
        <w:t>’</w:t>
      </w:r>
      <w:r w:rsidR="00C52F4A" w:rsidRPr="00605EB6">
        <w:t>on lui a donné à la ferme</w:t>
      </w:r>
      <w:r w:rsidR="00C474C1">
        <w:t xml:space="preserve">, </w:t>
      </w:r>
      <w:r w:rsidR="00C52F4A" w:rsidRPr="00605EB6">
        <w:t>puisqu</w:t>
      </w:r>
      <w:r w:rsidR="00C474C1">
        <w:t>’</w:t>
      </w:r>
      <w:r w:rsidR="00C52F4A" w:rsidRPr="00605EB6">
        <w:t>elle ne se rappelle pas le sien</w:t>
      </w:r>
      <w:r w:rsidR="00C474C1">
        <w:t>.</w:t>
      </w:r>
    </w:p>
    <w:p w14:paraId="1A19D643" w14:textId="02CA04B6" w:rsidR="00C474C1" w:rsidRDefault="0094609C" w:rsidP="00C52F4A">
      <w:r>
        <w:t>— </w:t>
      </w:r>
      <w:r w:rsidR="00C52F4A" w:rsidRPr="00605EB6">
        <w:t>Quel âge a-t-elle</w:t>
      </w:r>
      <w:r w:rsidR="00C474C1">
        <w:t> ?</w:t>
      </w:r>
    </w:p>
    <w:p w14:paraId="0D6AB69C" w14:textId="3A9A6199" w:rsidR="00C474C1" w:rsidRDefault="0094609C" w:rsidP="00C52F4A">
      <w:r>
        <w:t>— </w:t>
      </w:r>
      <w:r w:rsidR="00C52F4A" w:rsidRPr="00605EB6">
        <w:t>On ne sait pas au juste</w:t>
      </w:r>
      <w:r w:rsidR="00C474C1">
        <w:t xml:space="preserve"> ; </w:t>
      </w:r>
      <w:r w:rsidR="00C52F4A" w:rsidRPr="00605EB6">
        <w:t>mais elle doit avoir une quarantaine d</w:t>
      </w:r>
      <w:r w:rsidR="00C474C1">
        <w:t>’</w:t>
      </w:r>
      <w:r w:rsidR="00C52F4A" w:rsidRPr="00605EB6">
        <w:t>années</w:t>
      </w:r>
      <w:r w:rsidR="00C474C1">
        <w:t>.</w:t>
      </w:r>
    </w:p>
    <w:p w14:paraId="6F241844" w14:textId="22C7116B" w:rsidR="00C474C1" w:rsidRDefault="0094609C" w:rsidP="00C52F4A">
      <w:r>
        <w:t>— </w:t>
      </w:r>
      <w:r w:rsidR="00C52F4A" w:rsidRPr="00605EB6">
        <w:t>C</w:t>
      </w:r>
      <w:r w:rsidR="00C474C1">
        <w:t>’</w:t>
      </w:r>
      <w:r w:rsidR="00C52F4A" w:rsidRPr="00605EB6">
        <w:t>est une jeune femme</w:t>
      </w:r>
      <w:r w:rsidR="00C474C1">
        <w:t>.</w:t>
      </w:r>
    </w:p>
    <w:p w14:paraId="312D47AC" w14:textId="2DCD2730" w:rsidR="00C474C1" w:rsidRDefault="0094609C" w:rsidP="00C52F4A">
      <w:r>
        <w:lastRenderedPageBreak/>
        <w:t>— </w:t>
      </w:r>
      <w:r w:rsidR="00C52F4A" w:rsidRPr="00605EB6">
        <w:t>Gracieuse</w:t>
      </w:r>
      <w:r w:rsidR="00C474C1">
        <w:t xml:space="preserve">, </w:t>
      </w:r>
      <w:r w:rsidR="00C52F4A" w:rsidRPr="00605EB6">
        <w:t>douce</w:t>
      </w:r>
      <w:r w:rsidR="00C474C1">
        <w:t xml:space="preserve">, </w:t>
      </w:r>
      <w:r w:rsidR="00C52F4A" w:rsidRPr="00605EB6">
        <w:t>aimable et fort jolie encore</w:t>
      </w:r>
      <w:r w:rsidR="00C474C1">
        <w:t>.</w:t>
      </w:r>
    </w:p>
    <w:p w14:paraId="357790BB" w14:textId="6B036B76" w:rsidR="00C474C1" w:rsidRDefault="0094609C" w:rsidP="00C52F4A">
      <w:r>
        <w:t>— </w:t>
      </w:r>
      <w:r w:rsidR="00C52F4A" w:rsidRPr="00605EB6">
        <w:t>Voit-on qu</w:t>
      </w:r>
      <w:r w:rsidR="00C474C1">
        <w:t>’</w:t>
      </w:r>
      <w:r w:rsidR="00C52F4A" w:rsidRPr="00605EB6">
        <w:t>elle a souffert</w:t>
      </w:r>
      <w:r w:rsidR="00C474C1">
        <w:t> ?</w:t>
      </w:r>
    </w:p>
    <w:p w14:paraId="3B75A348" w14:textId="61001B30" w:rsidR="00C474C1" w:rsidRDefault="0094609C" w:rsidP="00C52F4A">
      <w:r>
        <w:t>— </w:t>
      </w:r>
      <w:r w:rsidR="00C52F4A" w:rsidRPr="00605EB6">
        <w:t>Non</w:t>
      </w:r>
      <w:r w:rsidR="00C474C1">
        <w:t xml:space="preserve">. </w:t>
      </w:r>
      <w:r w:rsidR="00C52F4A" w:rsidRPr="00605EB6">
        <w:t>Cependant</w:t>
      </w:r>
      <w:r w:rsidR="00C474C1">
        <w:t xml:space="preserve">, </w:t>
      </w:r>
      <w:r w:rsidR="00C52F4A" w:rsidRPr="00605EB6">
        <w:t>malgré quelle aille journellement aux champs</w:t>
      </w:r>
      <w:r w:rsidR="00C474C1">
        <w:t xml:space="preserve">, </w:t>
      </w:r>
      <w:r w:rsidR="00C52F4A" w:rsidRPr="00605EB6">
        <w:t>sa figure reste pâle</w:t>
      </w:r>
      <w:r w:rsidR="00C474C1">
        <w:t xml:space="preserve">, </w:t>
      </w:r>
      <w:r w:rsidR="00C52F4A" w:rsidRPr="00605EB6">
        <w:t>mais sans traces de souffrances passées</w:t>
      </w:r>
      <w:r w:rsidR="00C474C1">
        <w:t xml:space="preserve">. </w:t>
      </w:r>
      <w:r w:rsidR="00C52F4A" w:rsidRPr="00605EB6">
        <w:t>Elle n</w:t>
      </w:r>
      <w:r w:rsidR="00C474C1">
        <w:t>’</w:t>
      </w:r>
      <w:r w:rsidR="00C52F4A" w:rsidRPr="00605EB6">
        <w:t>a pas encore une seule ride</w:t>
      </w:r>
      <w:r w:rsidR="00C474C1">
        <w:t xml:space="preserve"> ; </w:t>
      </w:r>
      <w:r w:rsidR="00C52F4A" w:rsidRPr="00605EB6">
        <w:t>elle conserve toutes ses dents qui sont fort belles</w:t>
      </w:r>
      <w:r w:rsidR="00C474C1">
        <w:t xml:space="preserve">, </w:t>
      </w:r>
      <w:r w:rsidR="00C52F4A" w:rsidRPr="00605EB6">
        <w:t>et je n</w:t>
      </w:r>
      <w:r w:rsidR="00C474C1">
        <w:t>’</w:t>
      </w:r>
      <w:r w:rsidR="00C52F4A" w:rsidRPr="00605EB6">
        <w:t>ai pas aperçu un seul cheveu blanc dans sa magnifique chevelure noire</w:t>
      </w:r>
      <w:r w:rsidR="00C474C1">
        <w:t>.</w:t>
      </w:r>
    </w:p>
    <w:p w14:paraId="1A3F1F5B" w14:textId="4F390E1E" w:rsidR="00C474C1" w:rsidRDefault="0094609C" w:rsidP="00C52F4A">
      <w:r>
        <w:t>— </w:t>
      </w:r>
      <w:r w:rsidR="00C52F4A" w:rsidRPr="00605EB6">
        <w:t>Mon cher Reverchon</w:t>
      </w:r>
      <w:r w:rsidR="00C474C1">
        <w:t xml:space="preserve">, </w:t>
      </w:r>
      <w:r w:rsidR="00C52F4A" w:rsidRPr="00605EB6">
        <w:t>c</w:t>
      </w:r>
      <w:r w:rsidR="00C474C1">
        <w:t>’</w:t>
      </w:r>
      <w:r w:rsidR="00C52F4A" w:rsidRPr="00605EB6">
        <w:t>est la perte de sa mémoire qui a préservé cette femme de la souffrance</w:t>
      </w:r>
      <w:r w:rsidR="00C474C1">
        <w:t xml:space="preserve">, </w:t>
      </w:r>
      <w:r w:rsidR="00C52F4A" w:rsidRPr="00605EB6">
        <w:t>car</w:t>
      </w:r>
      <w:r w:rsidR="00C474C1">
        <w:t xml:space="preserve">, </w:t>
      </w:r>
      <w:r w:rsidR="00C52F4A" w:rsidRPr="00605EB6">
        <w:t>ne t</w:t>
      </w:r>
      <w:r w:rsidR="00C474C1">
        <w:t>’</w:t>
      </w:r>
      <w:r w:rsidR="00C52F4A" w:rsidRPr="00605EB6">
        <w:t>y trompe pas</w:t>
      </w:r>
      <w:r w:rsidR="00C474C1">
        <w:t xml:space="preserve">, </w:t>
      </w:r>
      <w:r w:rsidR="00C52F4A" w:rsidRPr="00605EB6">
        <w:t>il faut un coup terrible pour tuer la faculté de se souvenir</w:t>
      </w:r>
      <w:r w:rsidR="00C474C1">
        <w:t xml:space="preserve">. </w:t>
      </w:r>
      <w:r w:rsidR="00C52F4A" w:rsidRPr="00605EB6">
        <w:t>Il n</w:t>
      </w:r>
      <w:r w:rsidR="00C474C1">
        <w:t>’</w:t>
      </w:r>
      <w:r w:rsidR="00C52F4A" w:rsidRPr="00605EB6">
        <w:t>y a pas à en douter</w:t>
      </w:r>
      <w:r w:rsidR="00C474C1">
        <w:t xml:space="preserve">, </w:t>
      </w:r>
      <w:r w:rsidR="00C52F4A" w:rsidRPr="00605EB6">
        <w:t>cette malheureuse a été folle pendant un certain nombre d</w:t>
      </w:r>
      <w:r w:rsidR="00C474C1">
        <w:t>’</w:t>
      </w:r>
      <w:r w:rsidR="00C52F4A" w:rsidRPr="00605EB6">
        <w:t>années</w:t>
      </w:r>
      <w:r w:rsidR="00C474C1">
        <w:t>.</w:t>
      </w:r>
    </w:p>
    <w:p w14:paraId="33EE82AC" w14:textId="48465EBB" w:rsidR="00C474C1" w:rsidRDefault="0094609C" w:rsidP="00C52F4A">
      <w:r>
        <w:t>— </w:t>
      </w:r>
      <w:r w:rsidR="00C52F4A" w:rsidRPr="00605EB6">
        <w:t>Je le crois comme toi</w:t>
      </w:r>
      <w:r w:rsidR="00C474C1">
        <w:t>.</w:t>
      </w:r>
    </w:p>
    <w:p w14:paraId="0F58DCBC" w14:textId="5CB26665" w:rsidR="00C474C1" w:rsidRDefault="0094609C" w:rsidP="00C52F4A">
      <w:r>
        <w:t>— </w:t>
      </w:r>
      <w:r w:rsidR="00C52F4A" w:rsidRPr="00605EB6">
        <w:t>Sait-on à la ferme quelque chose de son passé</w:t>
      </w:r>
      <w:r w:rsidR="00C474C1">
        <w:t> ?</w:t>
      </w:r>
    </w:p>
    <w:p w14:paraId="558D79C1" w14:textId="37696329" w:rsidR="00C474C1" w:rsidRDefault="0094609C" w:rsidP="00C52F4A">
      <w:r>
        <w:t>— </w:t>
      </w:r>
      <w:r w:rsidR="00C52F4A" w:rsidRPr="00605EB6">
        <w:t>On ne sait absolument rien</w:t>
      </w:r>
      <w:r w:rsidR="00C474C1">
        <w:t>.</w:t>
      </w:r>
    </w:p>
    <w:p w14:paraId="159CCAEE" w14:textId="6CDB9E86" w:rsidR="00C474C1" w:rsidRDefault="0094609C" w:rsidP="00C52F4A">
      <w:r>
        <w:t>— </w:t>
      </w:r>
      <w:r w:rsidR="00C52F4A" w:rsidRPr="00605EB6">
        <w:t>Ce n</w:t>
      </w:r>
      <w:r w:rsidR="00C474C1">
        <w:t>’</w:t>
      </w:r>
      <w:r w:rsidR="00C52F4A" w:rsidRPr="00605EB6">
        <w:t>est pas assez</w:t>
      </w:r>
      <w:r w:rsidR="00C474C1">
        <w:t>.</w:t>
      </w:r>
    </w:p>
    <w:p w14:paraId="1C53C341" w14:textId="58A576DF" w:rsidR="00C474C1" w:rsidRDefault="0094609C" w:rsidP="00C52F4A">
      <w:r>
        <w:t>— </w:t>
      </w:r>
      <w:r w:rsidR="00C52F4A" w:rsidRPr="00605EB6">
        <w:t>Si tu le désires</w:t>
      </w:r>
      <w:r w:rsidR="00C474C1">
        <w:t xml:space="preserve">, </w:t>
      </w:r>
      <w:r w:rsidR="00C52F4A" w:rsidRPr="00605EB6">
        <w:t>je vais te raconter ce que m</w:t>
      </w:r>
      <w:r w:rsidR="00C474C1">
        <w:t>’</w:t>
      </w:r>
      <w:r w:rsidR="00C52F4A" w:rsidRPr="00605EB6">
        <w:t>a dit la fermière</w:t>
      </w:r>
      <w:r w:rsidR="00C474C1">
        <w:t>.</w:t>
      </w:r>
    </w:p>
    <w:p w14:paraId="5A33DAF4" w14:textId="265528C6" w:rsidR="00C474C1" w:rsidRDefault="0094609C" w:rsidP="00C52F4A">
      <w:r>
        <w:t>— </w:t>
      </w:r>
      <w:r w:rsidR="00C52F4A" w:rsidRPr="00605EB6">
        <w:t>Raconte</w:t>
      </w:r>
      <w:r w:rsidR="00C474C1">
        <w:t xml:space="preserve">, </w:t>
      </w:r>
      <w:r w:rsidR="00C52F4A" w:rsidRPr="00605EB6">
        <w:t>mon ami</w:t>
      </w:r>
      <w:r w:rsidR="00C474C1">
        <w:t xml:space="preserve">, </w:t>
      </w:r>
      <w:r w:rsidR="00C52F4A" w:rsidRPr="00605EB6">
        <w:t>et sois certain que je vais t</w:t>
      </w:r>
      <w:r w:rsidR="00C474C1">
        <w:t>’</w:t>
      </w:r>
      <w:r w:rsidR="00C52F4A" w:rsidRPr="00605EB6">
        <w:t>écouter avec la plus grande attention</w:t>
      </w:r>
      <w:r w:rsidR="00C474C1">
        <w:t>.</w:t>
      </w:r>
    </w:p>
    <w:p w14:paraId="171CF6D1" w14:textId="149A5FF6" w:rsidR="00C474C1" w:rsidRDefault="0094609C" w:rsidP="00C52F4A">
      <w:r>
        <w:t>— </w:t>
      </w:r>
      <w:r w:rsidR="00C52F4A" w:rsidRPr="00605EB6">
        <w:t>Voici donc ce que j</w:t>
      </w:r>
      <w:r w:rsidR="00C474C1">
        <w:t>’</w:t>
      </w:r>
      <w:r w:rsidR="00C52F4A" w:rsidRPr="00605EB6">
        <w:t>ai appris à la ferme de la Commanderie</w:t>
      </w:r>
      <w:r w:rsidR="00C474C1">
        <w:t> :</w:t>
      </w:r>
    </w:p>
    <w:p w14:paraId="172A15F3" w14:textId="77777777" w:rsidR="00C474C1" w:rsidRDefault="00C474C1" w:rsidP="00C52F4A">
      <w:r>
        <w:t>» </w:t>
      </w:r>
      <w:r w:rsidR="00C52F4A" w:rsidRPr="00605EB6">
        <w:t>Un jour de décembre</w:t>
      </w:r>
      <w:r>
        <w:t xml:space="preserve"> – </w:t>
      </w:r>
      <w:r w:rsidR="00C52F4A" w:rsidRPr="00605EB6">
        <w:t>il y a de cela dix-sept ou dix-huit ans</w:t>
      </w:r>
      <w:r>
        <w:t xml:space="preserve"> – </w:t>
      </w:r>
      <w:r w:rsidR="00C52F4A" w:rsidRPr="00605EB6">
        <w:t>par un affreux temps de neige</w:t>
      </w:r>
      <w:r>
        <w:t xml:space="preserve">, </w:t>
      </w:r>
      <w:r w:rsidR="00C52F4A" w:rsidRPr="00605EB6">
        <w:t>laquelle</w:t>
      </w:r>
      <w:r>
        <w:t xml:space="preserve">, </w:t>
      </w:r>
      <w:r w:rsidR="00C52F4A" w:rsidRPr="00605EB6">
        <w:t>par un aigre vent de bise</w:t>
      </w:r>
      <w:r>
        <w:t xml:space="preserve">, </w:t>
      </w:r>
      <w:r w:rsidR="00C52F4A" w:rsidRPr="00605EB6">
        <w:t>tombait fine et serrée</w:t>
      </w:r>
      <w:r>
        <w:t xml:space="preserve">, </w:t>
      </w:r>
      <w:r w:rsidR="00C52F4A" w:rsidRPr="00605EB6">
        <w:t>une toute jeune femme se présenta à la ferme</w:t>
      </w:r>
      <w:r>
        <w:t xml:space="preserve">, </w:t>
      </w:r>
      <w:r w:rsidR="00C52F4A" w:rsidRPr="00605EB6">
        <w:t>en se traînant presque</w:t>
      </w:r>
      <w:r>
        <w:t xml:space="preserve">, </w:t>
      </w:r>
      <w:r w:rsidR="00C52F4A" w:rsidRPr="00605EB6">
        <w:t>pleurant à chaudes larmes</w:t>
      </w:r>
      <w:r>
        <w:t xml:space="preserve">, </w:t>
      </w:r>
      <w:r w:rsidR="00C52F4A" w:rsidRPr="00605EB6">
        <w:t>car elle était toute grelottante</w:t>
      </w:r>
      <w:r>
        <w:t>.</w:t>
      </w:r>
    </w:p>
    <w:p w14:paraId="36785A25" w14:textId="77777777" w:rsidR="00C474C1" w:rsidRDefault="00C474C1" w:rsidP="00C52F4A">
      <w:r>
        <w:lastRenderedPageBreak/>
        <w:t>» </w:t>
      </w:r>
      <w:r w:rsidR="00C52F4A" w:rsidRPr="00605EB6">
        <w:t>Sous les morsures du terrible vent du nord</w:t>
      </w:r>
      <w:r>
        <w:t xml:space="preserve">, </w:t>
      </w:r>
      <w:r w:rsidR="00C52F4A" w:rsidRPr="00605EB6">
        <w:t>par une température de vingt degrés au-dessous de zéro</w:t>
      </w:r>
      <w:r>
        <w:t xml:space="preserve">, </w:t>
      </w:r>
      <w:r w:rsidR="00C52F4A" w:rsidRPr="00605EB6">
        <w:t>les mains et le visage de la malheureuse étaient bleuis</w:t>
      </w:r>
      <w:r>
        <w:t>.</w:t>
      </w:r>
    </w:p>
    <w:p w14:paraId="6D3F9EA8" w14:textId="77777777" w:rsidR="00C474C1" w:rsidRDefault="00C474C1" w:rsidP="00C52F4A">
      <w:r>
        <w:t>» </w:t>
      </w:r>
      <w:r w:rsidR="00C52F4A" w:rsidRPr="00605EB6">
        <w:t>Bien qu</w:t>
      </w:r>
      <w:r>
        <w:t>’</w:t>
      </w:r>
      <w:r w:rsidR="00C52F4A" w:rsidRPr="00605EB6">
        <w:t>elle n</w:t>
      </w:r>
      <w:r>
        <w:t>’</w:t>
      </w:r>
      <w:r w:rsidR="00C52F4A" w:rsidRPr="00605EB6">
        <w:t>eût pas prononcé une parole</w:t>
      </w:r>
      <w:r>
        <w:t xml:space="preserve">, </w:t>
      </w:r>
      <w:r w:rsidR="00C52F4A" w:rsidRPr="00605EB6">
        <w:t>et par conséquent rien demandé</w:t>
      </w:r>
      <w:r>
        <w:t xml:space="preserve">, </w:t>
      </w:r>
      <w:r w:rsidR="00C52F4A" w:rsidRPr="00605EB6">
        <w:t>on s</w:t>
      </w:r>
      <w:r>
        <w:t>’</w:t>
      </w:r>
      <w:r w:rsidR="00C52F4A" w:rsidRPr="00605EB6">
        <w:t>empressa de l</w:t>
      </w:r>
      <w:r>
        <w:t>’</w:t>
      </w:r>
      <w:r w:rsidR="00C52F4A" w:rsidRPr="00605EB6">
        <w:t>accueillir</w:t>
      </w:r>
      <w:r>
        <w:t>.</w:t>
      </w:r>
    </w:p>
    <w:p w14:paraId="43A871A1" w14:textId="77777777" w:rsidR="00C474C1" w:rsidRDefault="00C474C1" w:rsidP="00C52F4A">
      <w:r>
        <w:t>» </w:t>
      </w:r>
      <w:r w:rsidR="00C52F4A" w:rsidRPr="00605EB6">
        <w:t>On voyait qu</w:t>
      </w:r>
      <w:r>
        <w:t>’</w:t>
      </w:r>
      <w:r w:rsidR="00C52F4A" w:rsidRPr="00605EB6">
        <w:t>elle était transie de froid et on devinait qu</w:t>
      </w:r>
      <w:r>
        <w:t>’</w:t>
      </w:r>
      <w:r w:rsidR="00C52F4A" w:rsidRPr="00605EB6">
        <w:t>elle avait faim</w:t>
      </w:r>
      <w:r>
        <w:t>.</w:t>
      </w:r>
    </w:p>
    <w:p w14:paraId="3ED34D5E" w14:textId="77777777" w:rsidR="00C474C1" w:rsidRDefault="00C474C1" w:rsidP="00C52F4A">
      <w:r>
        <w:t>» </w:t>
      </w:r>
      <w:r w:rsidR="00C52F4A" w:rsidRPr="00605EB6">
        <w:t>Peut-être n</w:t>
      </w:r>
      <w:r>
        <w:t>’</w:t>
      </w:r>
      <w:r w:rsidR="00C52F4A" w:rsidRPr="00605EB6">
        <w:t>avait-elle pas mangé depuis vingt-quatre heures</w:t>
      </w:r>
      <w:r>
        <w:t>.</w:t>
      </w:r>
    </w:p>
    <w:p w14:paraId="3B19195E" w14:textId="77777777" w:rsidR="00C474C1" w:rsidRDefault="00C474C1" w:rsidP="00C52F4A">
      <w:r>
        <w:t>» </w:t>
      </w:r>
      <w:r w:rsidR="00C52F4A" w:rsidRPr="00605EB6">
        <w:t>On la fit asseoir devant la grande cheminée</w:t>
      </w:r>
      <w:r>
        <w:t xml:space="preserve">, </w:t>
      </w:r>
      <w:r w:rsidR="00C52F4A" w:rsidRPr="00605EB6">
        <w:t>et vite sur les tisons enflammés on jeta un énorme fagot</w:t>
      </w:r>
      <w:r>
        <w:t>.</w:t>
      </w:r>
    </w:p>
    <w:p w14:paraId="05C23090" w14:textId="77777777" w:rsidR="00C474C1" w:rsidRDefault="00C474C1" w:rsidP="00C52F4A">
      <w:r>
        <w:t>» </w:t>
      </w:r>
      <w:r w:rsidR="00C52F4A" w:rsidRPr="00605EB6">
        <w:t>L</w:t>
      </w:r>
      <w:r>
        <w:t>’</w:t>
      </w:r>
      <w:r w:rsidR="00C52F4A" w:rsidRPr="00605EB6">
        <w:t>inconnue portait un costume de paysanne</w:t>
      </w:r>
      <w:r>
        <w:t xml:space="preserve">, </w:t>
      </w:r>
      <w:r w:rsidR="00C52F4A" w:rsidRPr="00605EB6">
        <w:t>bien doublé et assez convenable</w:t>
      </w:r>
      <w:r>
        <w:t xml:space="preserve">. </w:t>
      </w:r>
      <w:r w:rsidR="00C52F4A" w:rsidRPr="00605EB6">
        <w:t>Toutefois</w:t>
      </w:r>
      <w:r>
        <w:t xml:space="preserve">, </w:t>
      </w:r>
      <w:r w:rsidR="00C52F4A" w:rsidRPr="00605EB6">
        <w:t>on s</w:t>
      </w:r>
      <w:r>
        <w:t>’</w:t>
      </w:r>
      <w:r w:rsidR="00C52F4A" w:rsidRPr="00605EB6">
        <w:t>aperçut bientôt que la neige fondue sur elle avait traversé l</w:t>
      </w:r>
      <w:r>
        <w:t>’</w:t>
      </w:r>
      <w:r w:rsidR="00C52F4A" w:rsidRPr="00605EB6">
        <w:t>étoffe et qu</w:t>
      </w:r>
      <w:r>
        <w:t>’</w:t>
      </w:r>
      <w:r w:rsidR="00C52F4A" w:rsidRPr="00605EB6">
        <w:t>elle était mouillée dans toutes les parties de son corps jusqu</w:t>
      </w:r>
      <w:r>
        <w:t>’</w:t>
      </w:r>
      <w:r w:rsidR="00C52F4A" w:rsidRPr="00605EB6">
        <w:t>à la peau</w:t>
      </w:r>
      <w:r>
        <w:t>.</w:t>
      </w:r>
    </w:p>
    <w:p w14:paraId="424118D6" w14:textId="77777777" w:rsidR="00C474C1" w:rsidRDefault="00C474C1" w:rsidP="00C52F4A">
      <w:r>
        <w:t>» </w:t>
      </w:r>
      <w:r w:rsidR="00C52F4A" w:rsidRPr="00605EB6">
        <w:t>La chaleur ayant rendu à ses membres un peu de leur élasticité</w:t>
      </w:r>
      <w:r>
        <w:t xml:space="preserve">, </w:t>
      </w:r>
      <w:r w:rsidR="00C52F4A" w:rsidRPr="00605EB6">
        <w:t>on lui enleva son vêtement</w:t>
      </w:r>
      <w:r>
        <w:t xml:space="preserve">, </w:t>
      </w:r>
      <w:r w:rsidR="00C52F4A" w:rsidRPr="00605EB6">
        <w:t>d</w:t>
      </w:r>
      <w:r>
        <w:t>’</w:t>
      </w:r>
      <w:r w:rsidR="00C52F4A" w:rsidRPr="00605EB6">
        <w:t>où se dégageait une forte buée</w:t>
      </w:r>
      <w:r>
        <w:t xml:space="preserve">, </w:t>
      </w:r>
      <w:r w:rsidR="00C52F4A" w:rsidRPr="00605EB6">
        <w:t>et on la revêtit d</w:t>
      </w:r>
      <w:r>
        <w:t>’</w:t>
      </w:r>
      <w:r w:rsidR="00C52F4A" w:rsidRPr="00605EB6">
        <w:t>un costume de la fermière tiré de l</w:t>
      </w:r>
      <w:r>
        <w:t>’</w:t>
      </w:r>
      <w:r w:rsidR="00C52F4A" w:rsidRPr="00605EB6">
        <w:t>armoire</w:t>
      </w:r>
      <w:r>
        <w:t>.</w:t>
      </w:r>
    </w:p>
    <w:p w14:paraId="2166BA16" w14:textId="77777777" w:rsidR="00C474C1" w:rsidRDefault="00C474C1" w:rsidP="00C52F4A">
      <w:r>
        <w:t>» </w:t>
      </w:r>
      <w:r w:rsidR="00C52F4A" w:rsidRPr="00605EB6">
        <w:t>Elle paraissait toute confuse et heureuse en même temps des soins qu</w:t>
      </w:r>
      <w:r>
        <w:t>’</w:t>
      </w:r>
      <w:r w:rsidR="00C52F4A" w:rsidRPr="00605EB6">
        <w:t>on lui prodiguait</w:t>
      </w:r>
      <w:r>
        <w:t>.</w:t>
      </w:r>
    </w:p>
    <w:p w14:paraId="2AF869C5" w14:textId="77777777" w:rsidR="00C474C1" w:rsidRDefault="00C474C1" w:rsidP="00C52F4A">
      <w:r>
        <w:t>» </w:t>
      </w:r>
      <w:r w:rsidR="00C52F4A" w:rsidRPr="00605EB6">
        <w:t>Toujours silencieuse</w:t>
      </w:r>
      <w:r>
        <w:t xml:space="preserve">, </w:t>
      </w:r>
      <w:r w:rsidR="00C52F4A" w:rsidRPr="00605EB6">
        <w:t>elle remerciait par signes</w:t>
      </w:r>
      <w:r>
        <w:t xml:space="preserve"> ; </w:t>
      </w:r>
      <w:r w:rsidR="00C52F4A" w:rsidRPr="00605EB6">
        <w:t>elle saisissait les mains de la fermière et les baisait</w:t>
      </w:r>
      <w:r>
        <w:t>.</w:t>
      </w:r>
    </w:p>
    <w:p w14:paraId="3B7B2EDA" w14:textId="77777777" w:rsidR="00C474C1" w:rsidRDefault="00C474C1" w:rsidP="00C52F4A">
      <w:r>
        <w:t>» </w:t>
      </w:r>
      <w:r w:rsidR="00C52F4A" w:rsidRPr="00605EB6">
        <w:t>Toutes traces de malaise disparaissaient peu à peu et sa figure reprenait sa teinte habituelle</w:t>
      </w:r>
      <w:r>
        <w:t>.</w:t>
      </w:r>
    </w:p>
    <w:p w14:paraId="33981338" w14:textId="77777777" w:rsidR="00C474C1" w:rsidRDefault="00C474C1" w:rsidP="00C52F4A">
      <w:r>
        <w:t>» </w:t>
      </w:r>
      <w:r w:rsidR="00C52F4A" w:rsidRPr="00605EB6">
        <w:t>Alors on put remarquer qu</w:t>
      </w:r>
      <w:r>
        <w:t>’</w:t>
      </w:r>
      <w:r w:rsidR="00C52F4A" w:rsidRPr="00605EB6">
        <w:t>elle était délicieusement jolie</w:t>
      </w:r>
      <w:r>
        <w:t>.</w:t>
      </w:r>
    </w:p>
    <w:p w14:paraId="0B037511" w14:textId="77777777" w:rsidR="00C474C1" w:rsidRDefault="00C474C1" w:rsidP="00C52F4A">
      <w:r>
        <w:lastRenderedPageBreak/>
        <w:t>» </w:t>
      </w:r>
      <w:r w:rsidR="00C52F4A" w:rsidRPr="00605EB6">
        <w:t>On comprit qu</w:t>
      </w:r>
      <w:r>
        <w:t>’</w:t>
      </w:r>
      <w:r w:rsidR="00C52F4A" w:rsidRPr="00605EB6">
        <w:t>elle n</w:t>
      </w:r>
      <w:r>
        <w:t>’</w:t>
      </w:r>
      <w:r w:rsidR="00C52F4A" w:rsidRPr="00605EB6">
        <w:t>avait pas toujours porté l</w:t>
      </w:r>
      <w:r>
        <w:t>’</w:t>
      </w:r>
      <w:r w:rsidR="00C52F4A" w:rsidRPr="00605EB6">
        <w:t>habillement de paysanne et qu</w:t>
      </w:r>
      <w:r>
        <w:t>’</w:t>
      </w:r>
      <w:r w:rsidR="00C52F4A" w:rsidRPr="00605EB6">
        <w:t>elle devait appartenir à la classe bourgeoise</w:t>
      </w:r>
      <w:r>
        <w:t xml:space="preserve">. </w:t>
      </w:r>
      <w:r w:rsidR="00C52F4A" w:rsidRPr="00605EB6">
        <w:t>Ses mains fines</w:t>
      </w:r>
      <w:r>
        <w:t xml:space="preserve">, </w:t>
      </w:r>
      <w:r w:rsidR="00C52F4A" w:rsidRPr="00605EB6">
        <w:t>délicates</w:t>
      </w:r>
      <w:r>
        <w:t xml:space="preserve">, </w:t>
      </w:r>
      <w:r w:rsidR="00C52F4A" w:rsidRPr="00605EB6">
        <w:t>à la peau douce</w:t>
      </w:r>
      <w:r>
        <w:t xml:space="preserve">, </w:t>
      </w:r>
      <w:r w:rsidR="00C52F4A" w:rsidRPr="00605EB6">
        <w:t>disaient assez qu</w:t>
      </w:r>
      <w:r>
        <w:t>’</w:t>
      </w:r>
      <w:r w:rsidR="00C52F4A" w:rsidRPr="00605EB6">
        <w:t>elles n</w:t>
      </w:r>
      <w:r>
        <w:t>’</w:t>
      </w:r>
      <w:r w:rsidR="00C52F4A" w:rsidRPr="00605EB6">
        <w:t>avaient jamais été employées à un rude labeur</w:t>
      </w:r>
      <w:r>
        <w:t xml:space="preserve">. </w:t>
      </w:r>
      <w:r w:rsidR="00C52F4A" w:rsidRPr="00605EB6">
        <w:t>Et puis la gracieuseté de ses mouvements</w:t>
      </w:r>
      <w:r>
        <w:t xml:space="preserve">, </w:t>
      </w:r>
      <w:r w:rsidR="00C52F4A" w:rsidRPr="00605EB6">
        <w:t>ses manières</w:t>
      </w:r>
      <w:r>
        <w:t xml:space="preserve">, </w:t>
      </w:r>
      <w:r w:rsidR="00C52F4A" w:rsidRPr="00605EB6">
        <w:t>sa distinction native prouvaient qu</w:t>
      </w:r>
      <w:r>
        <w:t>’</w:t>
      </w:r>
      <w:r w:rsidR="00C52F4A" w:rsidRPr="00605EB6">
        <w:t>elle avait reçu une certaine éducation</w:t>
      </w:r>
      <w:r>
        <w:t>.</w:t>
      </w:r>
    </w:p>
    <w:p w14:paraId="2F1C2F9F" w14:textId="77777777" w:rsidR="00C474C1" w:rsidRDefault="00C474C1" w:rsidP="00C52F4A">
      <w:r>
        <w:t>» </w:t>
      </w:r>
      <w:r w:rsidR="00C52F4A" w:rsidRPr="00605EB6">
        <w:t>On lui donna à manger</w:t>
      </w:r>
      <w:r>
        <w:t xml:space="preserve">. </w:t>
      </w:r>
      <w:r w:rsidR="00C52F4A" w:rsidRPr="00605EB6">
        <w:t>Elle avait faim et soif</w:t>
      </w:r>
      <w:r>
        <w:t xml:space="preserve">, </w:t>
      </w:r>
      <w:r w:rsidR="00C52F4A" w:rsidRPr="00605EB6">
        <w:t>car elle dévora les aliments qu</w:t>
      </w:r>
      <w:r>
        <w:t>’</w:t>
      </w:r>
      <w:r w:rsidR="00C52F4A" w:rsidRPr="00605EB6">
        <w:t>on mit devant elle et but avec une satisfaction évidente deux ou trois grands verres de vin chaud sucré</w:t>
      </w:r>
      <w:r>
        <w:t>.</w:t>
      </w:r>
    </w:p>
    <w:p w14:paraId="4216125D" w14:textId="77777777" w:rsidR="00C474C1" w:rsidRDefault="00C474C1" w:rsidP="00C52F4A">
      <w:r>
        <w:t>» </w:t>
      </w:r>
      <w:r w:rsidR="00C52F4A" w:rsidRPr="00605EB6">
        <w:t>Enfin</w:t>
      </w:r>
      <w:r>
        <w:t xml:space="preserve">, </w:t>
      </w:r>
      <w:r w:rsidR="00C52F4A" w:rsidRPr="00605EB6">
        <w:t>réconfortée et bien réchauffée</w:t>
      </w:r>
      <w:r>
        <w:t xml:space="preserve">, </w:t>
      </w:r>
      <w:r w:rsidR="00C52F4A" w:rsidRPr="00605EB6">
        <w:t>elle ne donna plus aucune inquiétude à ses hôtes</w:t>
      </w:r>
      <w:r>
        <w:t xml:space="preserve">, </w:t>
      </w:r>
      <w:r w:rsidR="00C52F4A" w:rsidRPr="00605EB6">
        <w:t>qui avaient craint</w:t>
      </w:r>
      <w:r>
        <w:t xml:space="preserve">, </w:t>
      </w:r>
      <w:r w:rsidR="00C52F4A" w:rsidRPr="00605EB6">
        <w:t>un instant</w:t>
      </w:r>
      <w:r>
        <w:t xml:space="preserve">, </w:t>
      </w:r>
      <w:r w:rsidR="00C52F4A" w:rsidRPr="00605EB6">
        <w:t>de la voir trépasser</w:t>
      </w:r>
      <w:r>
        <w:t>.</w:t>
      </w:r>
    </w:p>
    <w:p w14:paraId="0B39E874" w14:textId="77777777" w:rsidR="00C474C1" w:rsidRDefault="00C474C1" w:rsidP="00C52F4A">
      <w:r>
        <w:t>» </w:t>
      </w:r>
      <w:r w:rsidR="00C52F4A" w:rsidRPr="00605EB6">
        <w:t>Elle avait pour chacun d</w:t>
      </w:r>
      <w:r>
        <w:t>’</w:t>
      </w:r>
      <w:r w:rsidR="00C52F4A" w:rsidRPr="00605EB6">
        <w:t>eux des regards doux</w:t>
      </w:r>
      <w:r>
        <w:t xml:space="preserve">, </w:t>
      </w:r>
      <w:r w:rsidR="00C52F4A" w:rsidRPr="00605EB6">
        <w:t>affectueux</w:t>
      </w:r>
      <w:r>
        <w:t xml:space="preserve">, </w:t>
      </w:r>
      <w:r w:rsidR="00C52F4A" w:rsidRPr="00605EB6">
        <w:t>qui exprimaient sa vive reconnaissance</w:t>
      </w:r>
      <w:r>
        <w:t>.</w:t>
      </w:r>
    </w:p>
    <w:p w14:paraId="1733EDF3" w14:textId="77777777" w:rsidR="00C474C1" w:rsidRDefault="00C474C1" w:rsidP="00C52F4A">
      <w:r>
        <w:t>» </w:t>
      </w:r>
      <w:r w:rsidR="00C52F4A" w:rsidRPr="00605EB6">
        <w:t>Mais elle ne parlait toujours point</w:t>
      </w:r>
      <w:r>
        <w:t xml:space="preserve"> ; </w:t>
      </w:r>
      <w:r w:rsidR="00C52F4A" w:rsidRPr="00605EB6">
        <w:t>elle essayait de le faire</w:t>
      </w:r>
      <w:r>
        <w:t xml:space="preserve">, </w:t>
      </w:r>
      <w:r w:rsidR="00C52F4A" w:rsidRPr="00605EB6">
        <w:t>elle ne le pouvait pas</w:t>
      </w:r>
      <w:r>
        <w:t>.</w:t>
      </w:r>
    </w:p>
    <w:p w14:paraId="28B6C8A6" w14:textId="77777777" w:rsidR="00C474C1" w:rsidRDefault="00C474C1" w:rsidP="00C52F4A">
      <w:r>
        <w:t>» </w:t>
      </w:r>
      <w:r w:rsidR="00C52F4A" w:rsidRPr="00605EB6">
        <w:t>On supposa qu</w:t>
      </w:r>
      <w:r>
        <w:t>’</w:t>
      </w:r>
      <w:r w:rsidR="00C52F4A" w:rsidRPr="00605EB6">
        <w:t>elle était muette</w:t>
      </w:r>
      <w:r>
        <w:t>.</w:t>
      </w:r>
    </w:p>
    <w:p w14:paraId="2D527361" w14:textId="77777777" w:rsidR="00C474C1" w:rsidRDefault="00C474C1" w:rsidP="00C52F4A">
      <w:r>
        <w:t>» </w:t>
      </w:r>
      <w:r w:rsidR="00C52F4A" w:rsidRPr="00605EB6">
        <w:t>La journée se passa</w:t>
      </w:r>
      <w:r>
        <w:t xml:space="preserve">. </w:t>
      </w:r>
      <w:r w:rsidR="00C52F4A" w:rsidRPr="00605EB6">
        <w:t>L</w:t>
      </w:r>
      <w:r>
        <w:t>’</w:t>
      </w:r>
      <w:r w:rsidR="00C52F4A" w:rsidRPr="00605EB6">
        <w:t>inconnue ne manifesta en aucune manière le désir de s</w:t>
      </w:r>
      <w:r>
        <w:t>’</w:t>
      </w:r>
      <w:r w:rsidR="00C52F4A" w:rsidRPr="00605EB6">
        <w:t>en aller</w:t>
      </w:r>
      <w:r>
        <w:t xml:space="preserve">. </w:t>
      </w:r>
      <w:r w:rsidR="00C52F4A" w:rsidRPr="00605EB6">
        <w:t>Naturellement</w:t>
      </w:r>
      <w:r>
        <w:t xml:space="preserve">, </w:t>
      </w:r>
      <w:r w:rsidR="00C52F4A" w:rsidRPr="00605EB6">
        <w:t>ses hôtes ne songèrent pas à la renvoyer</w:t>
      </w:r>
      <w:r>
        <w:t>.</w:t>
      </w:r>
    </w:p>
    <w:p w14:paraId="469D0FD5" w14:textId="77777777" w:rsidR="00C474C1" w:rsidRDefault="00C474C1" w:rsidP="00C52F4A">
      <w:r>
        <w:t>» </w:t>
      </w:r>
      <w:r w:rsidR="00C52F4A" w:rsidRPr="00605EB6">
        <w:t>La fermière lui prépara</w:t>
      </w:r>
      <w:r>
        <w:t xml:space="preserve">, </w:t>
      </w:r>
      <w:r w:rsidR="00C52F4A" w:rsidRPr="00605EB6">
        <w:t>au contraire</w:t>
      </w:r>
      <w:r>
        <w:t xml:space="preserve">, </w:t>
      </w:r>
      <w:r w:rsidR="00C52F4A" w:rsidRPr="00605EB6">
        <w:t>un lit dans une chambre</w:t>
      </w:r>
      <w:r>
        <w:t xml:space="preserve">, </w:t>
      </w:r>
      <w:r w:rsidR="00C52F4A" w:rsidRPr="00605EB6">
        <w:t>où</w:t>
      </w:r>
      <w:r>
        <w:t xml:space="preserve">, </w:t>
      </w:r>
      <w:r w:rsidR="00C52F4A" w:rsidRPr="00605EB6">
        <w:t>l</w:t>
      </w:r>
      <w:r>
        <w:t>’</w:t>
      </w:r>
      <w:r w:rsidR="00C52F4A" w:rsidRPr="00605EB6">
        <w:t>heure du repos étant arrivée</w:t>
      </w:r>
      <w:r>
        <w:t xml:space="preserve">, </w:t>
      </w:r>
      <w:r w:rsidR="00C52F4A" w:rsidRPr="00605EB6">
        <w:t>elle la conduisit</w:t>
      </w:r>
      <w:r>
        <w:t>.</w:t>
      </w:r>
    </w:p>
    <w:p w14:paraId="385632DC" w14:textId="77777777" w:rsidR="00C474C1" w:rsidRDefault="00C474C1" w:rsidP="00C52F4A">
      <w:r>
        <w:t>» </w:t>
      </w:r>
      <w:r w:rsidR="00C52F4A" w:rsidRPr="00605EB6">
        <w:t>Quand l</w:t>
      </w:r>
      <w:r>
        <w:t>’</w:t>
      </w:r>
      <w:r w:rsidR="00C52F4A" w:rsidRPr="00605EB6">
        <w:t>inconnue comprit que l</w:t>
      </w:r>
      <w:r>
        <w:t>’</w:t>
      </w:r>
      <w:r w:rsidR="00C52F4A" w:rsidRPr="00605EB6">
        <w:t>hospitalité lui était donnée aussi complète</w:t>
      </w:r>
      <w:r>
        <w:t xml:space="preserve">, </w:t>
      </w:r>
      <w:r w:rsidR="00C52F4A" w:rsidRPr="00605EB6">
        <w:t>aussi grande que possible</w:t>
      </w:r>
      <w:r>
        <w:t xml:space="preserve">, </w:t>
      </w:r>
      <w:r w:rsidR="00C52F4A" w:rsidRPr="00605EB6">
        <w:t>elle eut un soupir de bonheur</w:t>
      </w:r>
      <w:r>
        <w:t xml:space="preserve">, </w:t>
      </w:r>
      <w:r w:rsidR="00C52F4A" w:rsidRPr="00605EB6">
        <w:t>de grosses larmes coulèrent sur ses joues et</w:t>
      </w:r>
      <w:r>
        <w:t xml:space="preserve">, </w:t>
      </w:r>
      <w:r w:rsidR="00C52F4A" w:rsidRPr="00605EB6">
        <w:t>se jetant au cou de la fermière</w:t>
      </w:r>
      <w:r>
        <w:t xml:space="preserve">, </w:t>
      </w:r>
      <w:r w:rsidR="00C52F4A" w:rsidRPr="00605EB6">
        <w:t>elle l</w:t>
      </w:r>
      <w:r>
        <w:t>’</w:t>
      </w:r>
      <w:r w:rsidR="00C52F4A" w:rsidRPr="00605EB6">
        <w:t>embrassa avec force</w:t>
      </w:r>
      <w:r>
        <w:t xml:space="preserve">, </w:t>
      </w:r>
      <w:r w:rsidR="00C52F4A" w:rsidRPr="00605EB6">
        <w:t>comme une sœur</w:t>
      </w:r>
      <w:r>
        <w:t>.</w:t>
      </w:r>
    </w:p>
    <w:p w14:paraId="7124DF46" w14:textId="6180CDA0" w:rsidR="00C474C1" w:rsidRDefault="00C474C1" w:rsidP="00C52F4A">
      <w:r>
        <w:lastRenderedPageBreak/>
        <w:t>» </w:t>
      </w:r>
      <w:r w:rsidR="0094609C">
        <w:t>— </w:t>
      </w:r>
      <w:r w:rsidR="00C52F4A" w:rsidRPr="00605EB6">
        <w:t>Après cela</w:t>
      </w:r>
      <w:r>
        <w:t xml:space="preserve">, </w:t>
      </w:r>
      <w:r w:rsidR="00C52F4A" w:rsidRPr="00605EB6">
        <w:t>monsieur</w:t>
      </w:r>
      <w:r>
        <w:t xml:space="preserve">, – </w:t>
      </w:r>
      <w:r w:rsidR="00C52F4A" w:rsidRPr="00605EB6">
        <w:t>c</w:t>
      </w:r>
      <w:r>
        <w:t>’</w:t>
      </w:r>
      <w:r w:rsidR="00C52F4A" w:rsidRPr="00605EB6">
        <w:t>est la fermière qui parle</w:t>
      </w:r>
      <w:r>
        <w:t xml:space="preserve">, – </w:t>
      </w:r>
      <w:r w:rsidR="00C52F4A" w:rsidRPr="00605EB6">
        <w:t>la pauvre petite était bien tout à fait de la maison</w:t>
      </w:r>
      <w:r>
        <w:t xml:space="preserve"> ; </w:t>
      </w:r>
      <w:r w:rsidR="00C52F4A" w:rsidRPr="00605EB6">
        <w:t>je n</w:t>
      </w:r>
      <w:r>
        <w:t>’</w:t>
      </w:r>
      <w:r w:rsidR="00C52F4A" w:rsidRPr="00605EB6">
        <w:t>aurais plus eu le cœur de lui dire</w:t>
      </w:r>
      <w:r>
        <w:t xml:space="preserve"> : </w:t>
      </w:r>
      <w:r w:rsidR="00C52F4A" w:rsidRPr="00605EB6">
        <w:t>allez-vous-en</w:t>
      </w:r>
      <w:r>
        <w:t>.</w:t>
      </w:r>
    </w:p>
    <w:p w14:paraId="5B1D0346" w14:textId="0CD424AE" w:rsidR="00C474C1" w:rsidRDefault="008B5C74" w:rsidP="00C52F4A">
      <w:r>
        <w:t>»</w:t>
      </w:r>
      <w:r w:rsidR="00944DF1">
        <w:t> ”</w:t>
      </w:r>
      <w:r w:rsidR="00C52F4A" w:rsidRPr="00605EB6">
        <w:t>Elle se déshabilla sans mon aide</w:t>
      </w:r>
      <w:r w:rsidR="00C474C1">
        <w:t xml:space="preserve">, </w:t>
      </w:r>
      <w:r w:rsidR="00C52F4A" w:rsidRPr="00605EB6">
        <w:t>m</w:t>
      </w:r>
      <w:r w:rsidR="00C474C1">
        <w:t>’</w:t>
      </w:r>
      <w:r w:rsidR="00C52F4A" w:rsidRPr="00605EB6">
        <w:t>embrassa encore une fois et se mit au lit</w:t>
      </w:r>
      <w:r w:rsidR="00C474C1">
        <w:t>.</w:t>
      </w:r>
    </w:p>
    <w:p w14:paraId="1F0955BF" w14:textId="02E00E52" w:rsidR="00C474C1" w:rsidRDefault="00D61B3D" w:rsidP="00C52F4A">
      <w:r>
        <w:t>»</w:t>
      </w:r>
      <w:r w:rsidR="00944DF1">
        <w:t> ”</w:t>
      </w:r>
      <w:r w:rsidR="00C52F4A" w:rsidRPr="00605EB6">
        <w:t>Moi</w:t>
      </w:r>
      <w:r w:rsidR="00C474C1">
        <w:t xml:space="preserve">, </w:t>
      </w:r>
      <w:r w:rsidR="00C52F4A" w:rsidRPr="00605EB6">
        <w:t>je descendis pour rejoindre mon mari</w:t>
      </w:r>
      <w:r w:rsidR="00C474C1">
        <w:t xml:space="preserve">. </w:t>
      </w:r>
      <w:r w:rsidR="00C52F4A" w:rsidRPr="00605EB6">
        <w:t>Quand je fus près de lui</w:t>
      </w:r>
      <w:r w:rsidR="00C474C1">
        <w:t xml:space="preserve">, </w:t>
      </w:r>
      <w:r w:rsidR="00C52F4A" w:rsidRPr="00605EB6">
        <w:t>je ne pus plus me retenir</w:t>
      </w:r>
      <w:r w:rsidR="00C474C1">
        <w:t xml:space="preserve">, </w:t>
      </w:r>
      <w:r w:rsidR="00C52F4A" w:rsidRPr="00605EB6">
        <w:t>je me mis à sangloter</w:t>
      </w:r>
      <w:r w:rsidR="00C474C1">
        <w:t>.</w:t>
      </w:r>
    </w:p>
    <w:p w14:paraId="4812B23A" w14:textId="0A46FB60" w:rsidR="00C474C1" w:rsidRDefault="00C474C1" w:rsidP="00C52F4A">
      <w:r>
        <w:t>» </w:t>
      </w:r>
      <w:r w:rsidR="0094609C">
        <w:t>— </w:t>
      </w:r>
      <w:r w:rsidR="00C52F4A" w:rsidRPr="00605EB6">
        <w:t>Simone</w:t>
      </w:r>
      <w:r>
        <w:t xml:space="preserve">, </w:t>
      </w:r>
      <w:r w:rsidR="00C52F4A" w:rsidRPr="00605EB6">
        <w:t>me dit-il</w:t>
      </w:r>
      <w:r>
        <w:t xml:space="preserve">, </w:t>
      </w:r>
      <w:r w:rsidR="00C52F4A" w:rsidRPr="00605EB6">
        <w:t>que t</w:t>
      </w:r>
      <w:r>
        <w:t>’</w:t>
      </w:r>
      <w:r w:rsidR="00C52F4A" w:rsidRPr="00605EB6">
        <w:t>es donc bête de pleurer comme ça</w:t>
      </w:r>
      <w:r>
        <w:t>.</w:t>
      </w:r>
    </w:p>
    <w:p w14:paraId="584B8CA8" w14:textId="37002237" w:rsidR="00C474C1" w:rsidRDefault="00C474C1" w:rsidP="00C52F4A">
      <w:r>
        <w:t>» </w:t>
      </w:r>
      <w:r w:rsidR="0094609C">
        <w:t>— </w:t>
      </w:r>
      <w:r w:rsidR="00C52F4A" w:rsidRPr="00605EB6">
        <w:t>C</w:t>
      </w:r>
      <w:r>
        <w:t>’</w:t>
      </w:r>
      <w:r w:rsidR="00C52F4A" w:rsidRPr="00605EB6">
        <w:t>est vrai</w:t>
      </w:r>
      <w:r>
        <w:t xml:space="preserve">, </w:t>
      </w:r>
      <w:r w:rsidR="00C52F4A" w:rsidRPr="00605EB6">
        <w:t>mais que veux-tu</w:t>
      </w:r>
      <w:r>
        <w:t xml:space="preserve">, </w:t>
      </w:r>
      <w:r w:rsidR="00C52F4A" w:rsidRPr="00605EB6">
        <w:t>c</w:t>
      </w:r>
      <w:r>
        <w:t>’</w:t>
      </w:r>
      <w:r w:rsidR="00C52F4A" w:rsidRPr="00605EB6">
        <w:t>est plus fort que moi</w:t>
      </w:r>
      <w:r>
        <w:t xml:space="preserve">. </w:t>
      </w:r>
      <w:r w:rsidR="00C52F4A" w:rsidRPr="00605EB6">
        <w:t>Si tu savais comme elle est reconnaissante de ce que nous avons fait pour elle</w:t>
      </w:r>
      <w:r>
        <w:t xml:space="preserve">, </w:t>
      </w:r>
      <w:r w:rsidR="00C52F4A" w:rsidRPr="00605EB6">
        <w:t>et tout à l</w:t>
      </w:r>
      <w:r>
        <w:t>’</w:t>
      </w:r>
      <w:r w:rsidR="00C52F4A" w:rsidRPr="00605EB6">
        <w:t>heure comme elle m</w:t>
      </w:r>
      <w:r>
        <w:t>’</w:t>
      </w:r>
      <w:r w:rsidR="00C52F4A" w:rsidRPr="00605EB6">
        <w:t>a embrassée</w:t>
      </w:r>
      <w:r>
        <w:t> !</w:t>
      </w:r>
    </w:p>
    <w:p w14:paraId="2E5AEAF9" w14:textId="35BA01E6" w:rsidR="00C474C1" w:rsidRDefault="00C474C1" w:rsidP="00C52F4A">
      <w:r>
        <w:t>» </w:t>
      </w:r>
      <w:r w:rsidR="0094609C">
        <w:t>— </w:t>
      </w:r>
      <w:r w:rsidR="00C52F4A" w:rsidRPr="00605EB6">
        <w:t>Soit</w:t>
      </w:r>
      <w:r>
        <w:t xml:space="preserve">, </w:t>
      </w:r>
      <w:r w:rsidR="00C52F4A" w:rsidRPr="00605EB6">
        <w:t>mais c</w:t>
      </w:r>
      <w:r>
        <w:t>’</w:t>
      </w:r>
      <w:r w:rsidR="00C52F4A" w:rsidRPr="00605EB6">
        <w:t>est pas une raison pour te mettre dans un état pareil</w:t>
      </w:r>
      <w:r>
        <w:t>.</w:t>
      </w:r>
    </w:p>
    <w:p w14:paraId="06D9C67F" w14:textId="401A8162" w:rsidR="00C474C1" w:rsidRDefault="00C474C1" w:rsidP="00C52F4A">
      <w:r>
        <w:t>» </w:t>
      </w:r>
      <w:r w:rsidR="0094609C">
        <w:t>— </w:t>
      </w:r>
      <w:r w:rsidR="00C52F4A" w:rsidRPr="00605EB6">
        <w:t>Dis donc</w:t>
      </w:r>
      <w:r>
        <w:t xml:space="preserve">, </w:t>
      </w:r>
      <w:r w:rsidR="00C52F4A" w:rsidRPr="00605EB6">
        <w:t>elle ne voudra peut-être plus nous quitter</w:t>
      </w:r>
      <w:r>
        <w:t>.</w:t>
      </w:r>
    </w:p>
    <w:p w14:paraId="0B58D793" w14:textId="3021C77B" w:rsidR="00C474C1" w:rsidRDefault="00C474C1" w:rsidP="00C52F4A">
      <w:r>
        <w:t>» </w:t>
      </w:r>
      <w:r w:rsidR="0094609C">
        <w:t>— </w:t>
      </w:r>
      <w:r w:rsidR="00C52F4A" w:rsidRPr="00605EB6">
        <w:t>Tu crois</w:t>
      </w:r>
      <w:r>
        <w:t> ?</w:t>
      </w:r>
    </w:p>
    <w:p w14:paraId="09A14ADC" w14:textId="4D760F29" w:rsidR="00C474C1" w:rsidRDefault="00C474C1" w:rsidP="00C52F4A">
      <w:r>
        <w:t>» </w:t>
      </w:r>
      <w:r w:rsidR="0094609C">
        <w:t>— </w:t>
      </w:r>
      <w:r w:rsidR="00C52F4A" w:rsidRPr="00605EB6">
        <w:t>Oh</w:t>
      </w:r>
      <w:r>
        <w:t xml:space="preserve"> ! </w:t>
      </w:r>
      <w:r w:rsidR="00C52F4A" w:rsidRPr="00605EB6">
        <w:t>je n</w:t>
      </w:r>
      <w:r>
        <w:t>’</w:t>
      </w:r>
      <w:r w:rsidR="00C52F4A" w:rsidRPr="00605EB6">
        <w:t>aurai pas le courage de la renvoyer</w:t>
      </w:r>
      <w:r>
        <w:t>.</w:t>
      </w:r>
    </w:p>
    <w:p w14:paraId="1A12A279" w14:textId="715C6A60" w:rsidR="00C474C1" w:rsidRDefault="00C474C1" w:rsidP="00C52F4A">
      <w:r>
        <w:t>» </w:t>
      </w:r>
      <w:r w:rsidR="0094609C">
        <w:t>— </w:t>
      </w:r>
      <w:r w:rsidR="00C52F4A" w:rsidRPr="00605EB6">
        <w:t>Eh bien</w:t>
      </w:r>
      <w:r>
        <w:t xml:space="preserve"> ! </w:t>
      </w:r>
      <w:r w:rsidR="00C52F4A" w:rsidRPr="00605EB6">
        <w:t>tu la garderas</w:t>
      </w:r>
      <w:r>
        <w:t>.</w:t>
      </w:r>
    </w:p>
    <w:p w14:paraId="2282F77B" w14:textId="560D4771" w:rsidR="00C474C1" w:rsidRDefault="00C474C1" w:rsidP="00C52F4A">
      <w:r>
        <w:t>» </w:t>
      </w:r>
      <w:r w:rsidR="0094609C">
        <w:t>— </w:t>
      </w:r>
      <w:r w:rsidR="00C52F4A" w:rsidRPr="00605EB6">
        <w:t>Tu voudras bien</w:t>
      </w:r>
      <w:r>
        <w:t> ?</w:t>
      </w:r>
    </w:p>
    <w:p w14:paraId="5B370E38" w14:textId="563080D5" w:rsidR="00C474C1" w:rsidRDefault="00C474C1" w:rsidP="00C52F4A">
      <w:r>
        <w:t>» </w:t>
      </w:r>
      <w:r w:rsidR="0094609C">
        <w:t>— </w:t>
      </w:r>
      <w:r w:rsidR="00C52F4A" w:rsidRPr="00605EB6">
        <w:t>Simone</w:t>
      </w:r>
      <w:r>
        <w:t xml:space="preserve">, </w:t>
      </w:r>
      <w:r w:rsidR="00C52F4A" w:rsidRPr="00605EB6">
        <w:t>du moment qu</w:t>
      </w:r>
      <w:r>
        <w:t>’</w:t>
      </w:r>
      <w:r w:rsidR="00C52F4A" w:rsidRPr="00605EB6">
        <w:t>il y a pour six</w:t>
      </w:r>
      <w:r>
        <w:t xml:space="preserve">, </w:t>
      </w:r>
      <w:r w:rsidR="00C52F4A" w:rsidRPr="00605EB6">
        <w:t>tu t</w:t>
      </w:r>
      <w:r>
        <w:t>’</w:t>
      </w:r>
      <w:r w:rsidR="00C52F4A" w:rsidRPr="00605EB6">
        <w:t>arrangeras pour qu</w:t>
      </w:r>
      <w:r>
        <w:t>’</w:t>
      </w:r>
      <w:r w:rsidR="00C52F4A" w:rsidRPr="00605EB6">
        <w:t>il y ait pour sept</w:t>
      </w:r>
      <w:r>
        <w:t>.</w:t>
      </w:r>
    </w:p>
    <w:p w14:paraId="272CF91A" w14:textId="4626DF17" w:rsidR="00C474C1" w:rsidRDefault="0094609C" w:rsidP="00C52F4A">
      <w:r>
        <w:t>— </w:t>
      </w:r>
      <w:r w:rsidR="00C52F4A" w:rsidRPr="00605EB6">
        <w:t>Ah</w:t>
      </w:r>
      <w:r w:rsidR="00C474C1">
        <w:t xml:space="preserve"> ! </w:t>
      </w:r>
      <w:r w:rsidR="00C52F4A" w:rsidRPr="00605EB6">
        <w:t>mon cher Reverchon</w:t>
      </w:r>
      <w:r w:rsidR="00C474C1">
        <w:t xml:space="preserve">, </w:t>
      </w:r>
      <w:r w:rsidR="00C52F4A" w:rsidRPr="00605EB6">
        <w:t>s</w:t>
      </w:r>
      <w:r w:rsidR="00C474C1">
        <w:t>’</w:t>
      </w:r>
      <w:r w:rsidR="00C52F4A" w:rsidRPr="00605EB6">
        <w:t xml:space="preserve">écria </w:t>
      </w:r>
      <w:r w:rsidR="00C474C1">
        <w:t>M. </w:t>
      </w:r>
      <w:r w:rsidR="00C52F4A" w:rsidRPr="00605EB6">
        <w:t>Legendre</w:t>
      </w:r>
      <w:r w:rsidR="00C474C1">
        <w:t xml:space="preserve">, </w:t>
      </w:r>
      <w:r w:rsidR="00C52F4A" w:rsidRPr="00605EB6">
        <w:t>voilà de bien braves gens</w:t>
      </w:r>
      <w:r w:rsidR="00C474C1">
        <w:t xml:space="preserve">, </w:t>
      </w:r>
      <w:r w:rsidR="00C52F4A" w:rsidRPr="00605EB6">
        <w:t>et il serait à souhaiter qu</w:t>
      </w:r>
      <w:r w:rsidR="00C474C1">
        <w:t>’</w:t>
      </w:r>
      <w:r w:rsidR="00C52F4A" w:rsidRPr="00605EB6">
        <w:t>il y en eût beaucoup comme cela en France</w:t>
      </w:r>
      <w:r w:rsidR="00C474C1">
        <w:t> !</w:t>
      </w:r>
    </w:p>
    <w:p w14:paraId="27783F8B" w14:textId="03F43CE4" w:rsidR="00C474C1" w:rsidRDefault="0094609C" w:rsidP="00C52F4A">
      <w:r>
        <w:lastRenderedPageBreak/>
        <w:t>— </w:t>
      </w:r>
      <w:r w:rsidR="00C52F4A" w:rsidRPr="00605EB6">
        <w:t>Tu n</w:t>
      </w:r>
      <w:r w:rsidR="00C474C1">
        <w:t>’</w:t>
      </w:r>
      <w:r w:rsidR="00C52F4A" w:rsidRPr="00605EB6">
        <w:t>ignores pas que la Bourgogne est le pays hospitalier par excellence</w:t>
      </w:r>
      <w:r w:rsidR="00C474C1">
        <w:t>.</w:t>
      </w:r>
    </w:p>
    <w:p w14:paraId="3595E149" w14:textId="1F6740E8" w:rsidR="00C474C1" w:rsidRDefault="0094609C" w:rsidP="00C52F4A">
      <w:r>
        <w:t>— </w:t>
      </w:r>
      <w:r w:rsidR="00C52F4A" w:rsidRPr="00605EB6">
        <w:t>Oui</w:t>
      </w:r>
      <w:r w:rsidR="00C474C1">
        <w:t xml:space="preserve">, </w:t>
      </w:r>
      <w:r w:rsidR="00C52F4A" w:rsidRPr="00605EB6">
        <w:t>je sais</w:t>
      </w:r>
      <w:r w:rsidR="00C474C1">
        <w:t xml:space="preserve"> ; </w:t>
      </w:r>
      <w:r w:rsidR="00C52F4A" w:rsidRPr="00605EB6">
        <w:t>mais continue</w:t>
      </w:r>
      <w:r w:rsidR="00C474C1">
        <w:t xml:space="preserve">, </w:t>
      </w:r>
      <w:r w:rsidR="00C52F4A" w:rsidRPr="00605EB6">
        <w:t>mon ami</w:t>
      </w:r>
      <w:r w:rsidR="00C474C1">
        <w:t>.</w:t>
      </w:r>
    </w:p>
    <w:p w14:paraId="115DBEED" w14:textId="2BBF03FE" w:rsidR="00C474C1" w:rsidRDefault="0094609C" w:rsidP="00C52F4A">
      <w:r>
        <w:t>— </w:t>
      </w:r>
      <w:r w:rsidR="00C52F4A" w:rsidRPr="00605EB6">
        <w:t>Le lendemain et les jours suivants</w:t>
      </w:r>
      <w:r w:rsidR="00C474C1">
        <w:t xml:space="preserve">, </w:t>
      </w:r>
      <w:r w:rsidR="00C52F4A" w:rsidRPr="00605EB6">
        <w:t>l</w:t>
      </w:r>
      <w:r w:rsidR="00C474C1">
        <w:t>’</w:t>
      </w:r>
      <w:r w:rsidR="00C52F4A" w:rsidRPr="00605EB6">
        <w:t>inconnue ne montra point qu</w:t>
      </w:r>
      <w:r w:rsidR="00C474C1">
        <w:t>’</w:t>
      </w:r>
      <w:r w:rsidR="00C52F4A" w:rsidRPr="00605EB6">
        <w:t>elle avait l</w:t>
      </w:r>
      <w:r w:rsidR="00C474C1">
        <w:t>’</w:t>
      </w:r>
      <w:r w:rsidR="00C52F4A" w:rsidRPr="00605EB6">
        <w:t>intention de s</w:t>
      </w:r>
      <w:r w:rsidR="00C474C1">
        <w:t>’</w:t>
      </w:r>
      <w:r w:rsidR="00C52F4A" w:rsidRPr="00605EB6">
        <w:t>en aller</w:t>
      </w:r>
      <w:r w:rsidR="00C474C1">
        <w:t xml:space="preserve">, </w:t>
      </w:r>
      <w:r w:rsidR="00C52F4A" w:rsidRPr="00605EB6">
        <w:t>et ainsi que le fermier et la fermière l</w:t>
      </w:r>
      <w:r w:rsidR="00C474C1">
        <w:t>’</w:t>
      </w:r>
      <w:r w:rsidR="00C52F4A" w:rsidRPr="00605EB6">
        <w:t>avaient décidé entre eux</w:t>
      </w:r>
      <w:r w:rsidR="00C474C1">
        <w:t xml:space="preserve">, </w:t>
      </w:r>
      <w:r w:rsidR="00C52F4A" w:rsidRPr="00605EB6">
        <w:t>ils gardèrent la jeune femme</w:t>
      </w:r>
      <w:r w:rsidR="00C474C1">
        <w:t>.</w:t>
      </w:r>
    </w:p>
    <w:p w14:paraId="41379977" w14:textId="77777777" w:rsidR="00C474C1" w:rsidRDefault="00C474C1" w:rsidP="00C52F4A">
      <w:r>
        <w:t>» </w:t>
      </w:r>
      <w:r w:rsidR="00C52F4A" w:rsidRPr="00605EB6">
        <w:t>Persuadés qu</w:t>
      </w:r>
      <w:r>
        <w:t>’</w:t>
      </w:r>
      <w:r w:rsidR="00C52F4A" w:rsidRPr="00605EB6">
        <w:t>elle était muette</w:t>
      </w:r>
      <w:r>
        <w:t xml:space="preserve">, </w:t>
      </w:r>
      <w:r w:rsidR="00C52F4A" w:rsidRPr="00605EB6">
        <w:t>ils jugèrent inutile de la questionner</w:t>
      </w:r>
      <w:r>
        <w:t xml:space="preserve">. </w:t>
      </w:r>
      <w:r w:rsidR="00C52F4A" w:rsidRPr="00605EB6">
        <w:t>Comme il fallait qu</w:t>
      </w:r>
      <w:r>
        <w:t>’</w:t>
      </w:r>
      <w:r w:rsidR="00C52F4A" w:rsidRPr="00605EB6">
        <w:t>ils l</w:t>
      </w:r>
      <w:r>
        <w:t>’</w:t>
      </w:r>
      <w:r w:rsidR="00C52F4A" w:rsidRPr="00605EB6">
        <w:t>appelassent par un nom</w:t>
      </w:r>
      <w:r>
        <w:t xml:space="preserve">, </w:t>
      </w:r>
      <w:r w:rsidR="00C52F4A" w:rsidRPr="00605EB6">
        <w:t>ils lui donnèrent celui de Marie</w:t>
      </w:r>
      <w:r>
        <w:t>.</w:t>
      </w:r>
    </w:p>
    <w:p w14:paraId="6C46A723" w14:textId="77777777" w:rsidR="00C474C1" w:rsidRDefault="00C474C1" w:rsidP="00C52F4A">
      <w:r>
        <w:t>» </w:t>
      </w:r>
      <w:r w:rsidR="00C52F4A" w:rsidRPr="00605EB6">
        <w:t>L</w:t>
      </w:r>
      <w:r>
        <w:t>’</w:t>
      </w:r>
      <w:r w:rsidR="00C52F4A" w:rsidRPr="00605EB6">
        <w:t>inconnue répondait à ce nom</w:t>
      </w:r>
      <w:r>
        <w:t xml:space="preserve">, </w:t>
      </w:r>
      <w:r w:rsidR="00C52F4A" w:rsidRPr="00605EB6">
        <w:t>s</w:t>
      </w:r>
      <w:r>
        <w:t>’</w:t>
      </w:r>
      <w:r w:rsidR="00C52F4A" w:rsidRPr="00605EB6">
        <w:t>ingéniait à comprendre ce qu</w:t>
      </w:r>
      <w:r>
        <w:t>’</w:t>
      </w:r>
      <w:r w:rsidR="00C52F4A" w:rsidRPr="00605EB6">
        <w:t>on lui disait</w:t>
      </w:r>
      <w:r>
        <w:t xml:space="preserve">, </w:t>
      </w:r>
      <w:r w:rsidR="00C52F4A" w:rsidRPr="00605EB6">
        <w:t>obéissait rapidement et montrait en tout une complaisance extrême</w:t>
      </w:r>
      <w:r>
        <w:t>.</w:t>
      </w:r>
    </w:p>
    <w:p w14:paraId="6AAEFACA" w14:textId="77777777" w:rsidR="00C474C1" w:rsidRDefault="00C474C1" w:rsidP="00C52F4A">
      <w:r>
        <w:t>» </w:t>
      </w:r>
      <w:r w:rsidR="00C52F4A" w:rsidRPr="00605EB6">
        <w:t>Elle aidait la maîtresse dans les soins du ménage</w:t>
      </w:r>
      <w:r>
        <w:t xml:space="preserve">, </w:t>
      </w:r>
      <w:r w:rsidR="00C52F4A" w:rsidRPr="00605EB6">
        <w:t>prenait plaisir à donner à manger aux bêtes de la basse-cour</w:t>
      </w:r>
      <w:r>
        <w:t xml:space="preserve">, </w:t>
      </w:r>
      <w:r w:rsidR="00C52F4A" w:rsidRPr="00605EB6">
        <w:t>préparait la nourriture des porcs</w:t>
      </w:r>
      <w:r>
        <w:t xml:space="preserve">, </w:t>
      </w:r>
      <w:r w:rsidR="00C52F4A" w:rsidRPr="00605EB6">
        <w:t>s</w:t>
      </w:r>
      <w:r>
        <w:t>’</w:t>
      </w:r>
      <w:r w:rsidR="00C52F4A" w:rsidRPr="00605EB6">
        <w:t>occupait à la laiterie</w:t>
      </w:r>
      <w:r>
        <w:t xml:space="preserve">, </w:t>
      </w:r>
      <w:r w:rsidR="00C52F4A" w:rsidRPr="00605EB6">
        <w:t>et ne dédaignait pas certains travaux de l</w:t>
      </w:r>
      <w:r>
        <w:t>’</w:t>
      </w:r>
      <w:r w:rsidR="00C52F4A" w:rsidRPr="00605EB6">
        <w:t>écurie</w:t>
      </w:r>
      <w:r>
        <w:t xml:space="preserve">, </w:t>
      </w:r>
      <w:r w:rsidR="00C52F4A" w:rsidRPr="00605EB6">
        <w:t>faciles à faire et peu fatigants</w:t>
      </w:r>
      <w:r>
        <w:t>.</w:t>
      </w:r>
    </w:p>
    <w:p w14:paraId="5C52FB14" w14:textId="77777777" w:rsidR="00C474C1" w:rsidRDefault="00C474C1" w:rsidP="00C52F4A">
      <w:r>
        <w:t>» </w:t>
      </w:r>
      <w:r w:rsidR="00C52F4A" w:rsidRPr="00605EB6">
        <w:t>Un jour que la fermière passait la grande revue du linge de la ferme</w:t>
      </w:r>
      <w:r>
        <w:t xml:space="preserve">, </w:t>
      </w:r>
      <w:r w:rsidR="00C52F4A" w:rsidRPr="00605EB6">
        <w:t>Marie prit aussi une aiguille et se mit à l</w:t>
      </w:r>
      <w:r>
        <w:t>’</w:t>
      </w:r>
      <w:r w:rsidR="00C52F4A" w:rsidRPr="00605EB6">
        <w:t>ouvrage</w:t>
      </w:r>
      <w:r>
        <w:t xml:space="preserve">. </w:t>
      </w:r>
      <w:r w:rsidR="00C52F4A" w:rsidRPr="00605EB6">
        <w:t>La maîtresse fut émerveillée</w:t>
      </w:r>
      <w:r>
        <w:t xml:space="preserve">. </w:t>
      </w:r>
      <w:r w:rsidR="00C52F4A" w:rsidRPr="00605EB6">
        <w:t>Non seulement Marie était beaucoup plus habile qu</w:t>
      </w:r>
      <w:r>
        <w:t>’</w:t>
      </w:r>
      <w:r w:rsidR="00C52F4A" w:rsidRPr="00605EB6">
        <w:t>elle à manier l</w:t>
      </w:r>
      <w:r>
        <w:t>’</w:t>
      </w:r>
      <w:r w:rsidR="00C52F4A" w:rsidRPr="00605EB6">
        <w:t>aiguille</w:t>
      </w:r>
      <w:r>
        <w:t xml:space="preserve">, </w:t>
      </w:r>
      <w:r w:rsidR="00C52F4A" w:rsidRPr="00605EB6">
        <w:t>mais elle ne devait pas avoir sa pareille pour faire proprement et finement une reprise</w:t>
      </w:r>
      <w:r>
        <w:t>.</w:t>
      </w:r>
    </w:p>
    <w:p w14:paraId="528CA24E" w14:textId="77777777" w:rsidR="00C474C1" w:rsidRDefault="00C474C1" w:rsidP="00C52F4A">
      <w:r>
        <w:t>» </w:t>
      </w:r>
      <w:r w:rsidR="00C52F4A" w:rsidRPr="00605EB6">
        <w:t>Et quand le fermier vint et qu</w:t>
      </w:r>
      <w:r>
        <w:t>’</w:t>
      </w:r>
      <w:r w:rsidR="00C52F4A" w:rsidRPr="00605EB6">
        <w:t>il vit les deux femmes à l</w:t>
      </w:r>
      <w:r>
        <w:t>’</w:t>
      </w:r>
      <w:r w:rsidR="00C52F4A" w:rsidRPr="00605EB6">
        <w:t>ouvrage</w:t>
      </w:r>
      <w:r>
        <w:t xml:space="preserve">, </w:t>
      </w:r>
      <w:r w:rsidR="00C52F4A" w:rsidRPr="00605EB6">
        <w:t>il sourit</w:t>
      </w:r>
      <w:r>
        <w:t>.</w:t>
      </w:r>
    </w:p>
    <w:p w14:paraId="18317306" w14:textId="77777777" w:rsidR="00C474C1" w:rsidRDefault="00C474C1" w:rsidP="00C52F4A">
      <w:r>
        <w:t>» </w:t>
      </w:r>
      <w:r w:rsidR="00C52F4A" w:rsidRPr="00605EB6">
        <w:t>Cela voulait dire</w:t>
      </w:r>
      <w:r>
        <w:t> :</w:t>
      </w:r>
    </w:p>
    <w:p w14:paraId="5F0C7BFF" w14:textId="128AA86C" w:rsidR="00C474C1" w:rsidRDefault="00D61B3D" w:rsidP="00C52F4A">
      <w:r>
        <w:lastRenderedPageBreak/>
        <w:t>» “</w:t>
      </w:r>
      <w:r w:rsidR="00C52F4A" w:rsidRPr="00605EB6">
        <w:t>Cette femme qui s</w:t>
      </w:r>
      <w:r w:rsidR="00C474C1">
        <w:t>’</w:t>
      </w:r>
      <w:r w:rsidR="00C52F4A" w:rsidRPr="00605EB6">
        <w:t>est donnée à la ferme</w:t>
      </w:r>
      <w:r w:rsidR="00C474C1">
        <w:t xml:space="preserve">, </w:t>
      </w:r>
      <w:r w:rsidR="00C52F4A" w:rsidRPr="00605EB6">
        <w:t>n</w:t>
      </w:r>
      <w:r w:rsidR="00C474C1">
        <w:t>’</w:t>
      </w:r>
      <w:r w:rsidR="00C52F4A" w:rsidRPr="00605EB6">
        <w:t>est pas une charge pour nous</w:t>
      </w:r>
      <w:r w:rsidR="00C474C1">
        <w:t xml:space="preserve">, </w:t>
      </w:r>
      <w:r w:rsidR="00C52F4A" w:rsidRPr="00605EB6">
        <w:t>elle remplace avantageusement une grosse servante niaise</w:t>
      </w:r>
      <w:r w:rsidR="00C474C1">
        <w:t xml:space="preserve">, </w:t>
      </w:r>
      <w:r w:rsidR="00C52F4A" w:rsidRPr="00605EB6">
        <w:t>paresseuse et gourmande</w:t>
      </w:r>
      <w:r w:rsidR="00C474C1">
        <w:t xml:space="preserve">, </w:t>
      </w:r>
      <w:r w:rsidR="00C52F4A" w:rsidRPr="00605EB6">
        <w:t>volontaire et insolente</w:t>
      </w:r>
      <w:r w:rsidR="00C474C1">
        <w:t xml:space="preserve">, </w:t>
      </w:r>
      <w:r w:rsidR="00C52F4A" w:rsidRPr="00605EB6">
        <w:t>que nous louerions très cher</w:t>
      </w:r>
      <w:r w:rsidR="00C474C1">
        <w:t>.</w:t>
      </w:r>
      <w:r>
        <w:t>”</w:t>
      </w:r>
    </w:p>
    <w:p w14:paraId="4421C0B3" w14:textId="77777777" w:rsidR="00C474C1" w:rsidRDefault="00C474C1" w:rsidP="00C52F4A">
      <w:r>
        <w:t>» </w:t>
      </w:r>
      <w:r w:rsidR="00C52F4A" w:rsidRPr="00605EB6">
        <w:t>Un peu plus tard</w:t>
      </w:r>
      <w:r>
        <w:t xml:space="preserve">, </w:t>
      </w:r>
      <w:r w:rsidR="00C52F4A" w:rsidRPr="00605EB6">
        <w:t>la fermière découvrit avec une vive surprise et une grande</w:t>
      </w:r>
      <w:r>
        <w:t xml:space="preserve">, </w:t>
      </w:r>
      <w:r w:rsidR="00C52F4A" w:rsidRPr="00605EB6">
        <w:t>joie que Marie n</w:t>
      </w:r>
      <w:r>
        <w:t>’</w:t>
      </w:r>
      <w:r w:rsidR="00C52F4A" w:rsidRPr="00605EB6">
        <w:t>était pas muette</w:t>
      </w:r>
      <w:r>
        <w:t>.</w:t>
      </w:r>
    </w:p>
    <w:p w14:paraId="05C10DED" w14:textId="77777777" w:rsidR="00C474C1" w:rsidRDefault="00C474C1" w:rsidP="00C52F4A">
      <w:r>
        <w:t>» </w:t>
      </w:r>
      <w:r w:rsidR="00C52F4A" w:rsidRPr="00605EB6">
        <w:t>Elle parlait</w:t>
      </w:r>
      <w:r>
        <w:t xml:space="preserve"> ; </w:t>
      </w:r>
      <w:r w:rsidR="00C52F4A" w:rsidRPr="00605EB6">
        <w:t>mais elle ne prononçait encore que certains mots</w:t>
      </w:r>
      <w:r>
        <w:t xml:space="preserve">, </w:t>
      </w:r>
      <w:r w:rsidR="00C52F4A" w:rsidRPr="00605EB6">
        <w:t>en hésitant</w:t>
      </w:r>
      <w:r>
        <w:t xml:space="preserve">, </w:t>
      </w:r>
      <w:r w:rsidR="00C52F4A" w:rsidRPr="00605EB6">
        <w:t>n</w:t>
      </w:r>
      <w:r>
        <w:t>’</w:t>
      </w:r>
      <w:r w:rsidR="00C52F4A" w:rsidRPr="00605EB6">
        <w:t>étant pas encore bien sûre de les avoir appris</w:t>
      </w:r>
      <w:r>
        <w:t xml:space="preserve">, </w:t>
      </w:r>
      <w:r w:rsidR="00C52F4A" w:rsidRPr="00605EB6">
        <w:t>en les entendant</w:t>
      </w:r>
      <w:r>
        <w:t>.</w:t>
      </w:r>
    </w:p>
    <w:p w14:paraId="63EB72D4" w14:textId="77777777" w:rsidR="00C474C1" w:rsidRDefault="00C474C1" w:rsidP="00C52F4A">
      <w:r>
        <w:t>» </w:t>
      </w:r>
      <w:r w:rsidR="00C52F4A" w:rsidRPr="00605EB6">
        <w:t>De jour en jour</w:t>
      </w:r>
      <w:r>
        <w:t xml:space="preserve">, </w:t>
      </w:r>
      <w:r w:rsidR="00C52F4A" w:rsidRPr="00605EB6">
        <w:t>cependant</w:t>
      </w:r>
      <w:r>
        <w:t xml:space="preserve">, </w:t>
      </w:r>
      <w:r w:rsidR="00C52F4A" w:rsidRPr="00605EB6">
        <w:t>Marie</w:t>
      </w:r>
      <w:r>
        <w:t xml:space="preserve">, </w:t>
      </w:r>
      <w:r w:rsidR="00C52F4A" w:rsidRPr="00605EB6">
        <w:t>qui y mettait de la persévérance</w:t>
      </w:r>
      <w:r>
        <w:t xml:space="preserve">, </w:t>
      </w:r>
      <w:r w:rsidR="00C52F4A" w:rsidRPr="00605EB6">
        <w:t>enrichissait son vocabulaire</w:t>
      </w:r>
      <w:r>
        <w:t xml:space="preserve"> : </w:t>
      </w:r>
      <w:r w:rsidR="00C52F4A" w:rsidRPr="00605EB6">
        <w:t>après les mots</w:t>
      </w:r>
      <w:r>
        <w:t xml:space="preserve">, </w:t>
      </w:r>
      <w:r w:rsidR="00C52F4A" w:rsidRPr="00605EB6">
        <w:t>de petites phrases</w:t>
      </w:r>
      <w:r>
        <w:t xml:space="preserve">, </w:t>
      </w:r>
      <w:r w:rsidR="00C52F4A" w:rsidRPr="00605EB6">
        <w:t>puis des phrases plus grandes</w:t>
      </w:r>
      <w:r>
        <w:t xml:space="preserve">, </w:t>
      </w:r>
      <w:r w:rsidR="00C52F4A" w:rsidRPr="00605EB6">
        <w:t>plus complètes</w:t>
      </w:r>
      <w:r>
        <w:t xml:space="preserve">. </w:t>
      </w:r>
      <w:r w:rsidR="00C52F4A" w:rsidRPr="00605EB6">
        <w:t>Bref</w:t>
      </w:r>
      <w:r>
        <w:t xml:space="preserve">, </w:t>
      </w:r>
      <w:r w:rsidR="00C52F4A" w:rsidRPr="00605EB6">
        <w:t>au bout de six mois</w:t>
      </w:r>
      <w:r>
        <w:t xml:space="preserve">, </w:t>
      </w:r>
      <w:r w:rsidR="00C52F4A" w:rsidRPr="00605EB6">
        <w:t>Marie commençait à bien comprendre tout ce qu</w:t>
      </w:r>
      <w:r>
        <w:t>’</w:t>
      </w:r>
      <w:r w:rsidR="00C52F4A" w:rsidRPr="00605EB6">
        <w:t>on lui disait et à parler d</w:t>
      </w:r>
      <w:r>
        <w:t>’</w:t>
      </w:r>
      <w:r w:rsidR="00C52F4A" w:rsidRPr="00605EB6">
        <w:t>une façon suffisamment correcte</w:t>
      </w:r>
      <w:r>
        <w:t>.</w:t>
      </w:r>
    </w:p>
    <w:p w14:paraId="71CEA958" w14:textId="77777777" w:rsidR="00C474C1" w:rsidRDefault="00C474C1" w:rsidP="00C52F4A">
      <w:r>
        <w:t>» </w:t>
      </w:r>
      <w:r w:rsidR="00C52F4A" w:rsidRPr="00605EB6">
        <w:t>Alors Simone interrogea Marie</w:t>
      </w:r>
      <w:r>
        <w:t xml:space="preserve">. </w:t>
      </w:r>
      <w:r w:rsidR="00C52F4A" w:rsidRPr="00605EB6">
        <w:t>Certes</w:t>
      </w:r>
      <w:r>
        <w:t xml:space="preserve">, </w:t>
      </w:r>
      <w:r w:rsidR="00C52F4A" w:rsidRPr="00605EB6">
        <w:t>elle en avait long à lui demander</w:t>
      </w:r>
      <w:r>
        <w:t>.</w:t>
      </w:r>
    </w:p>
    <w:p w14:paraId="5AD89513" w14:textId="66F56C8D" w:rsidR="00C474C1" w:rsidRDefault="00D61B3D" w:rsidP="00C52F4A">
      <w:r>
        <w:t>»</w:t>
      </w:r>
      <w:r w:rsidR="00C474C1">
        <w:t> </w:t>
      </w:r>
      <w:r>
        <w:t>— </w:t>
      </w:r>
      <w:r w:rsidR="00C52F4A" w:rsidRPr="00605EB6">
        <w:t>De quel pays êtes-vous</w:t>
      </w:r>
      <w:r w:rsidR="00C474C1">
        <w:t> ?</w:t>
      </w:r>
    </w:p>
    <w:p w14:paraId="2DBADF21" w14:textId="1453211C" w:rsidR="00C474C1" w:rsidRDefault="00D61B3D" w:rsidP="00C52F4A">
      <w:r>
        <w:t>»</w:t>
      </w:r>
      <w:r w:rsidR="00C474C1">
        <w:t> </w:t>
      </w:r>
      <w:r>
        <w:t>”</w:t>
      </w:r>
      <w:r w:rsidR="00C52F4A" w:rsidRPr="00605EB6">
        <w:t>Quel est votre âge</w:t>
      </w:r>
      <w:r w:rsidR="00C474C1">
        <w:t> ?</w:t>
      </w:r>
    </w:p>
    <w:p w14:paraId="540D4D98" w14:textId="0173FA40" w:rsidR="00C474C1" w:rsidRDefault="00D61B3D" w:rsidP="00C52F4A">
      <w:r>
        <w:t>»</w:t>
      </w:r>
      <w:r w:rsidR="00C474C1">
        <w:t> </w:t>
      </w:r>
      <w:r>
        <w:t>”</w:t>
      </w:r>
      <w:r w:rsidR="00C52F4A" w:rsidRPr="00605EB6">
        <w:t>Comment vous appelez-vous</w:t>
      </w:r>
      <w:r w:rsidR="00C474C1">
        <w:t> ?</w:t>
      </w:r>
    </w:p>
    <w:p w14:paraId="02B59432" w14:textId="6A1759A3" w:rsidR="00C474C1" w:rsidRDefault="00D61B3D" w:rsidP="00C52F4A">
      <w:r>
        <w:t>»</w:t>
      </w:r>
      <w:r w:rsidR="00C474C1">
        <w:t> </w:t>
      </w:r>
      <w:r>
        <w:t>”</w:t>
      </w:r>
      <w:r w:rsidR="00C52F4A" w:rsidRPr="00605EB6">
        <w:t>Que faisaient vos parents</w:t>
      </w:r>
      <w:r w:rsidR="00C474C1">
        <w:t> ?</w:t>
      </w:r>
    </w:p>
    <w:p w14:paraId="0C8D9B22" w14:textId="31064570" w:rsidR="00C474C1" w:rsidRDefault="00D61B3D" w:rsidP="00C52F4A">
      <w:r>
        <w:t>»</w:t>
      </w:r>
      <w:r w:rsidR="00C474C1">
        <w:t> </w:t>
      </w:r>
      <w:r>
        <w:t>”</w:t>
      </w:r>
      <w:r w:rsidR="00C52F4A" w:rsidRPr="00605EB6">
        <w:t>Étaient-ils riches ou pauvres</w:t>
      </w:r>
      <w:r w:rsidR="00C474C1">
        <w:t> ?</w:t>
      </w:r>
    </w:p>
    <w:p w14:paraId="2265358E" w14:textId="6CF0926E" w:rsidR="00C474C1" w:rsidRDefault="00D61B3D" w:rsidP="00C52F4A">
      <w:r>
        <w:t>»</w:t>
      </w:r>
      <w:r w:rsidR="00C474C1">
        <w:t> </w:t>
      </w:r>
      <w:r>
        <w:t>”</w:t>
      </w:r>
      <w:r w:rsidR="00C52F4A" w:rsidRPr="00605EB6">
        <w:t>Sont-ils encore de ce monde</w:t>
      </w:r>
      <w:r w:rsidR="00C474C1">
        <w:t> ?</w:t>
      </w:r>
    </w:p>
    <w:p w14:paraId="4B6B47FE" w14:textId="1BA557BA" w:rsidR="00C474C1" w:rsidRDefault="00D61B3D" w:rsidP="00C52F4A">
      <w:r>
        <w:t>»</w:t>
      </w:r>
      <w:r w:rsidR="00C474C1">
        <w:t> </w:t>
      </w:r>
      <w:r>
        <w:t>”</w:t>
      </w:r>
      <w:r w:rsidR="00C52F4A" w:rsidRPr="00605EB6">
        <w:t>Quel grand malheur vous a frappée</w:t>
      </w:r>
      <w:r w:rsidR="00C474C1">
        <w:t> ?</w:t>
      </w:r>
    </w:p>
    <w:p w14:paraId="723F052F" w14:textId="5EB90F03" w:rsidR="00C474C1" w:rsidRDefault="00D61B3D" w:rsidP="00C52F4A">
      <w:r>
        <w:t>»</w:t>
      </w:r>
      <w:r w:rsidR="00C474C1">
        <w:t> </w:t>
      </w:r>
      <w:r>
        <w:t>”</w:t>
      </w:r>
      <w:r w:rsidR="00C52F4A" w:rsidRPr="00605EB6">
        <w:t>Comment se fait-il que vous ne saviez plus parler</w:t>
      </w:r>
      <w:r w:rsidR="00C474C1">
        <w:t> ?</w:t>
      </w:r>
    </w:p>
    <w:p w14:paraId="5CC388DA" w14:textId="30EA4650" w:rsidR="00C474C1" w:rsidRDefault="00D61B3D" w:rsidP="00C52F4A">
      <w:r>
        <w:t>»</w:t>
      </w:r>
      <w:r w:rsidR="00C474C1">
        <w:t> </w:t>
      </w:r>
      <w:r>
        <w:t>”</w:t>
      </w:r>
      <w:r w:rsidR="00C52F4A" w:rsidRPr="00605EB6">
        <w:t>Pourquoi avez-vous quitté votre pays</w:t>
      </w:r>
      <w:r w:rsidR="00C474C1">
        <w:t> ?</w:t>
      </w:r>
    </w:p>
    <w:p w14:paraId="6A060D1B" w14:textId="35DBAF1A" w:rsidR="00C474C1" w:rsidRDefault="00D61B3D" w:rsidP="00C52F4A">
      <w:r>
        <w:lastRenderedPageBreak/>
        <w:t>»</w:t>
      </w:r>
      <w:r w:rsidR="00C474C1">
        <w:t> </w:t>
      </w:r>
      <w:r>
        <w:t>”</w:t>
      </w:r>
      <w:r w:rsidR="00C52F4A" w:rsidRPr="00605EB6">
        <w:t>Comment êtes-vous venue à la Commanderie</w:t>
      </w:r>
      <w:r w:rsidR="00C474C1">
        <w:t> ?</w:t>
      </w:r>
    </w:p>
    <w:p w14:paraId="5E29BABF" w14:textId="5DC9799E" w:rsidR="00C474C1" w:rsidRDefault="00D61B3D" w:rsidP="00C52F4A">
      <w:r>
        <w:t>»</w:t>
      </w:r>
      <w:r w:rsidR="00C474C1">
        <w:t> </w:t>
      </w:r>
      <w:r w:rsidR="00C52F4A" w:rsidRPr="00605EB6">
        <w:t>À ce déluge de questions</w:t>
      </w:r>
      <w:r w:rsidR="00C474C1">
        <w:t xml:space="preserve">, </w:t>
      </w:r>
      <w:r w:rsidR="00C52F4A" w:rsidRPr="00605EB6">
        <w:t>Marie répondait</w:t>
      </w:r>
      <w:r w:rsidR="00C474C1">
        <w:t> :</w:t>
      </w:r>
    </w:p>
    <w:p w14:paraId="2847D2AB" w14:textId="154B8FF2" w:rsidR="00C474C1" w:rsidRDefault="00C474C1" w:rsidP="00C52F4A">
      <w:r>
        <w:t>» </w:t>
      </w:r>
      <w:r w:rsidR="0094609C">
        <w:t>— </w:t>
      </w:r>
      <w:r w:rsidR="00C52F4A" w:rsidRPr="00605EB6">
        <w:t>Je ne peux pas vous dire</w:t>
      </w:r>
      <w:r>
        <w:t xml:space="preserve">. </w:t>
      </w:r>
      <w:r w:rsidR="00C52F4A" w:rsidRPr="00605EB6">
        <w:t>Je ne sais rien</w:t>
      </w:r>
      <w:r>
        <w:t>.</w:t>
      </w:r>
    </w:p>
    <w:p w14:paraId="01E8E48C" w14:textId="0EDDFFD3" w:rsidR="00C474C1" w:rsidRDefault="00C474C1" w:rsidP="00C52F4A">
      <w:r>
        <w:t>» </w:t>
      </w:r>
      <w:r w:rsidR="0094609C">
        <w:t>— </w:t>
      </w:r>
      <w:r w:rsidR="00C52F4A" w:rsidRPr="00605EB6">
        <w:t>Quoi</w:t>
      </w:r>
      <w:r>
        <w:t xml:space="preserve">, </w:t>
      </w:r>
      <w:r w:rsidR="00C52F4A" w:rsidRPr="00605EB6">
        <w:t>vous ne vous souvenez de rien</w:t>
      </w:r>
      <w:r>
        <w:t>.</w:t>
      </w:r>
    </w:p>
    <w:p w14:paraId="023F1016" w14:textId="75ABEB03" w:rsidR="00C474C1" w:rsidRDefault="00C474C1" w:rsidP="00C52F4A">
      <w:r>
        <w:t>» </w:t>
      </w:r>
      <w:r w:rsidR="0094609C">
        <w:t>— </w:t>
      </w:r>
      <w:r w:rsidR="00C52F4A" w:rsidRPr="00605EB6">
        <w:t>De rien</w:t>
      </w:r>
      <w:r>
        <w:t>.</w:t>
      </w:r>
    </w:p>
    <w:p w14:paraId="0F8C9DC2" w14:textId="5F63B61E" w:rsidR="00C474C1" w:rsidRDefault="00C474C1" w:rsidP="00C52F4A">
      <w:r>
        <w:t>» </w:t>
      </w:r>
      <w:r w:rsidR="0094609C">
        <w:t>— </w:t>
      </w:r>
      <w:r w:rsidR="00C52F4A" w:rsidRPr="00605EB6">
        <w:t>Plus de mémoire</w:t>
      </w:r>
      <w:r>
        <w:t> ?</w:t>
      </w:r>
    </w:p>
    <w:p w14:paraId="55621302" w14:textId="0F4E899F" w:rsidR="00C474C1" w:rsidRDefault="00C474C1" w:rsidP="00C52F4A">
      <w:r>
        <w:t>» </w:t>
      </w:r>
      <w:r w:rsidR="0094609C">
        <w:t>— </w:t>
      </w:r>
      <w:r w:rsidR="00C52F4A" w:rsidRPr="00605EB6">
        <w:t>Tout ce que j</w:t>
      </w:r>
      <w:r>
        <w:t>’</w:t>
      </w:r>
      <w:r w:rsidR="00C52F4A" w:rsidRPr="00605EB6">
        <w:t>ai fait</w:t>
      </w:r>
      <w:r>
        <w:t xml:space="preserve">, </w:t>
      </w:r>
      <w:r w:rsidR="00C52F4A" w:rsidRPr="00605EB6">
        <w:t>tout ce qui m</w:t>
      </w:r>
      <w:r>
        <w:t>’</w:t>
      </w:r>
      <w:r w:rsidR="00C52F4A" w:rsidRPr="00605EB6">
        <w:t>est advenu avant mon arrivée ici</w:t>
      </w:r>
      <w:r>
        <w:t xml:space="preserve">, </w:t>
      </w:r>
      <w:r w:rsidR="00C52F4A" w:rsidRPr="00605EB6">
        <w:t>je ne me le rappelle pas</w:t>
      </w:r>
      <w:r>
        <w:t xml:space="preserve">. </w:t>
      </w:r>
      <w:r w:rsidR="00C52F4A" w:rsidRPr="00605EB6">
        <w:t>C</w:t>
      </w:r>
      <w:r>
        <w:t>’</w:t>
      </w:r>
      <w:r w:rsidR="00C52F4A" w:rsidRPr="00605EB6">
        <w:t>est dans la nuit noire</w:t>
      </w:r>
      <w:r>
        <w:t xml:space="preserve">… </w:t>
      </w:r>
      <w:r w:rsidR="00C52F4A" w:rsidRPr="00605EB6">
        <w:t>Ah</w:t>
      </w:r>
      <w:r>
        <w:t xml:space="preserve"> ! </w:t>
      </w:r>
      <w:r w:rsidR="00C52F4A" w:rsidRPr="00605EB6">
        <w:t>croyez-le</w:t>
      </w:r>
      <w:r>
        <w:t xml:space="preserve">, </w:t>
      </w:r>
      <w:r w:rsidR="00C52F4A" w:rsidRPr="00605EB6">
        <w:t>Simone</w:t>
      </w:r>
      <w:r>
        <w:t xml:space="preserve">, </w:t>
      </w:r>
      <w:r w:rsidR="00C52F4A" w:rsidRPr="00605EB6">
        <w:t>moi aussi</w:t>
      </w:r>
      <w:r>
        <w:t xml:space="preserve">, </w:t>
      </w:r>
      <w:r w:rsidR="00C52F4A" w:rsidRPr="00605EB6">
        <w:t>je voudrais bien savoir qui je suis</w:t>
      </w:r>
      <w:r>
        <w:t xml:space="preserve">, </w:t>
      </w:r>
      <w:r w:rsidR="00C52F4A" w:rsidRPr="00605EB6">
        <w:t>d</w:t>
      </w:r>
      <w:r>
        <w:t>’</w:t>
      </w:r>
      <w:r w:rsidR="00C52F4A" w:rsidRPr="00605EB6">
        <w:t>où je suis sortie</w:t>
      </w:r>
      <w:r>
        <w:t>.</w:t>
      </w:r>
    </w:p>
    <w:p w14:paraId="04F0BEAF" w14:textId="259D4AFD" w:rsidR="00C474C1" w:rsidRDefault="00D61B3D" w:rsidP="00C52F4A">
      <w:r>
        <w:t>»</w:t>
      </w:r>
      <w:r w:rsidR="00944DF1">
        <w:t> ”</w:t>
      </w:r>
      <w:r w:rsidR="00C52F4A" w:rsidRPr="00605EB6">
        <w:t>J</w:t>
      </w:r>
      <w:r w:rsidR="00C474C1">
        <w:t>’</w:t>
      </w:r>
      <w:r w:rsidR="00C52F4A" w:rsidRPr="00605EB6">
        <w:t>ai un nom</w:t>
      </w:r>
      <w:r w:rsidR="00C474C1">
        <w:t xml:space="preserve">, </w:t>
      </w:r>
      <w:r w:rsidR="00C52F4A" w:rsidRPr="00605EB6">
        <w:t>je dois avoir ma famille</w:t>
      </w:r>
      <w:r w:rsidR="00C474C1">
        <w:t xml:space="preserve">… </w:t>
      </w:r>
      <w:r w:rsidR="00C52F4A" w:rsidRPr="00605EB6">
        <w:t>Comme vous autrefois</w:t>
      </w:r>
      <w:r w:rsidR="00C474C1">
        <w:t xml:space="preserve">, </w:t>
      </w:r>
      <w:r w:rsidR="00C52F4A" w:rsidRPr="00605EB6">
        <w:t>Simone</w:t>
      </w:r>
      <w:r w:rsidR="00C474C1">
        <w:t xml:space="preserve">, </w:t>
      </w:r>
      <w:r w:rsidR="00C52F4A" w:rsidRPr="00605EB6">
        <w:t>comme vos petites filles aujourd</w:t>
      </w:r>
      <w:r w:rsidR="00C474C1">
        <w:t>’</w:t>
      </w:r>
      <w:r w:rsidR="00C52F4A" w:rsidRPr="00605EB6">
        <w:t>hui</w:t>
      </w:r>
      <w:r w:rsidR="00C474C1">
        <w:t xml:space="preserve">, </w:t>
      </w:r>
      <w:r w:rsidR="00C52F4A" w:rsidRPr="00605EB6">
        <w:t>j</w:t>
      </w:r>
      <w:r w:rsidR="00C474C1">
        <w:t>’</w:t>
      </w:r>
      <w:r w:rsidR="00C52F4A" w:rsidRPr="00605EB6">
        <w:t>ai eu une enfance heureuse</w:t>
      </w:r>
      <w:r w:rsidR="00C474C1">
        <w:t xml:space="preserve">, </w:t>
      </w:r>
      <w:r w:rsidR="00C52F4A" w:rsidRPr="00605EB6">
        <w:t>peut-être</w:t>
      </w:r>
      <w:r w:rsidR="00C474C1">
        <w:t>…</w:t>
      </w:r>
    </w:p>
    <w:p w14:paraId="1DEB7410" w14:textId="07ADCCFF" w:rsidR="00C474C1" w:rsidRDefault="00D61B3D" w:rsidP="00C52F4A">
      <w:r>
        <w:t>»</w:t>
      </w:r>
      <w:r w:rsidR="00944DF1">
        <w:t> ”</w:t>
      </w:r>
      <w:r w:rsidR="00C52F4A" w:rsidRPr="00605EB6">
        <w:t>Hélas</w:t>
      </w:r>
      <w:r w:rsidR="00C474C1">
        <w:t xml:space="preserve"> ! </w:t>
      </w:r>
      <w:r w:rsidR="00C52F4A" w:rsidRPr="00605EB6">
        <w:t>je ne puis dire quelle fatalité s</w:t>
      </w:r>
      <w:r w:rsidR="00C474C1">
        <w:t>’</w:t>
      </w:r>
      <w:r w:rsidR="00C52F4A" w:rsidRPr="00605EB6">
        <w:t>est attachée à moi</w:t>
      </w:r>
      <w:r w:rsidR="00C474C1">
        <w:t xml:space="preserve">, </w:t>
      </w:r>
      <w:r w:rsidR="00C52F4A" w:rsidRPr="00605EB6">
        <w:t>de quel épouvantable malheur j</w:t>
      </w:r>
      <w:r w:rsidR="00C474C1">
        <w:t>’</w:t>
      </w:r>
      <w:r w:rsidR="00C52F4A" w:rsidRPr="00605EB6">
        <w:t>ai été frappée</w:t>
      </w:r>
      <w:r w:rsidR="00C474C1">
        <w:t xml:space="preserve">. </w:t>
      </w:r>
      <w:r w:rsidR="00C52F4A" w:rsidRPr="00605EB6">
        <w:t>Sans doute</w:t>
      </w:r>
      <w:r w:rsidR="00C474C1">
        <w:t xml:space="preserve">, </w:t>
      </w:r>
      <w:r w:rsidR="00C52F4A" w:rsidRPr="00605EB6">
        <w:t>je suis une victime</w:t>
      </w:r>
      <w:r w:rsidR="00C474C1">
        <w:t xml:space="preserve"> ; </w:t>
      </w:r>
      <w:r w:rsidR="00C52F4A" w:rsidRPr="00605EB6">
        <w:t>mais</w:t>
      </w:r>
      <w:r w:rsidR="00C474C1">
        <w:t xml:space="preserve">, </w:t>
      </w:r>
      <w:r w:rsidR="00C52F4A" w:rsidRPr="00605EB6">
        <w:t>qu</w:t>
      </w:r>
      <w:r w:rsidR="00C474C1">
        <w:t>’</w:t>
      </w:r>
      <w:r w:rsidR="00C52F4A" w:rsidRPr="00605EB6">
        <w:t>ai-je eu à souffrir</w:t>
      </w:r>
      <w:r w:rsidR="00C474C1">
        <w:t xml:space="preserve"> ? </w:t>
      </w:r>
      <w:r w:rsidR="00C52F4A" w:rsidRPr="00605EB6">
        <w:t>Je l</w:t>
      </w:r>
      <w:r w:rsidR="00C474C1">
        <w:t>’</w:t>
      </w:r>
      <w:r w:rsidR="00C52F4A" w:rsidRPr="00605EB6">
        <w:t>ignore</w:t>
      </w:r>
      <w:r w:rsidR="00C474C1">
        <w:t xml:space="preserve">. </w:t>
      </w:r>
      <w:r w:rsidR="00C52F4A" w:rsidRPr="00605EB6">
        <w:t>Je ne le saurai probablement jamais</w:t>
      </w:r>
      <w:r w:rsidR="00C474C1">
        <w:t xml:space="preserve">, </w:t>
      </w:r>
      <w:r w:rsidR="00C52F4A" w:rsidRPr="00605EB6">
        <w:t>car je cherche en vain dans les ténèbres épaisses de mon cerveau</w:t>
      </w:r>
      <w:r w:rsidR="00C474C1">
        <w:t xml:space="preserve">. </w:t>
      </w:r>
      <w:r w:rsidR="00C52F4A" w:rsidRPr="00605EB6">
        <w:t>Là</w:t>
      </w:r>
      <w:r w:rsidR="00C474C1">
        <w:t xml:space="preserve">, </w:t>
      </w:r>
      <w:r w:rsidR="00C52F4A" w:rsidRPr="00605EB6">
        <w:t>tout est détruit</w:t>
      </w:r>
      <w:r w:rsidR="00C474C1">
        <w:t xml:space="preserve">, </w:t>
      </w:r>
      <w:r w:rsidR="00C52F4A" w:rsidRPr="00605EB6">
        <w:t>tout ce qui concerne le passé</w:t>
      </w:r>
      <w:r w:rsidR="00C474C1">
        <w:t xml:space="preserve">, </w:t>
      </w:r>
      <w:r w:rsidR="00C52F4A" w:rsidRPr="00605EB6">
        <w:t>mon passé</w:t>
      </w:r>
      <w:r w:rsidR="00C474C1">
        <w:t xml:space="preserve">, </w:t>
      </w:r>
      <w:r w:rsidR="00C52F4A" w:rsidRPr="00605EB6">
        <w:t>à moi</w:t>
      </w:r>
      <w:r w:rsidR="00C474C1">
        <w:t xml:space="preserve">, </w:t>
      </w:r>
      <w:r w:rsidR="00C52F4A" w:rsidRPr="00605EB6">
        <w:t>quel qu</w:t>
      </w:r>
      <w:r w:rsidR="00C474C1">
        <w:t>’</w:t>
      </w:r>
      <w:r w:rsidR="00C52F4A" w:rsidRPr="00605EB6">
        <w:t>il ait été</w:t>
      </w:r>
      <w:r w:rsidR="00C474C1">
        <w:t>.</w:t>
      </w:r>
    </w:p>
    <w:p w14:paraId="0CDD2546" w14:textId="5F95D834" w:rsidR="00C474C1" w:rsidRDefault="00D61B3D" w:rsidP="00C52F4A">
      <w:r>
        <w:t>» ”</w:t>
      </w:r>
      <w:r w:rsidR="00C52F4A" w:rsidRPr="00605EB6">
        <w:t>Ah</w:t>
      </w:r>
      <w:r w:rsidR="00C474C1">
        <w:t xml:space="preserve"> ! </w:t>
      </w:r>
      <w:r w:rsidR="00C52F4A" w:rsidRPr="00605EB6">
        <w:t>le commencement de mon existence nouvelle date seulement de la veille du jour où je suis entrée chez vous</w:t>
      </w:r>
      <w:r w:rsidR="00C474C1">
        <w:t xml:space="preserve">, </w:t>
      </w:r>
      <w:r w:rsidR="00C52F4A" w:rsidRPr="00605EB6">
        <w:t>dans cette maison où je me trouve si heureuse qu</w:t>
      </w:r>
      <w:r w:rsidR="00C474C1">
        <w:t>’</w:t>
      </w:r>
      <w:r w:rsidR="00C52F4A" w:rsidRPr="00605EB6">
        <w:t>il me semble que j</w:t>
      </w:r>
      <w:r w:rsidR="00C474C1">
        <w:t>’</w:t>
      </w:r>
      <w:r w:rsidR="00C52F4A" w:rsidRPr="00605EB6">
        <w:t>y suis née ou que j</w:t>
      </w:r>
      <w:r w:rsidR="00C474C1">
        <w:t>’</w:t>
      </w:r>
      <w:r w:rsidR="00C52F4A" w:rsidRPr="00605EB6">
        <w:t>y ai toujours vécu</w:t>
      </w:r>
      <w:r w:rsidR="00C474C1">
        <w:t>.</w:t>
      </w:r>
    </w:p>
    <w:p w14:paraId="5B72E12D" w14:textId="6874EE3C" w:rsidR="00C474C1" w:rsidRDefault="00D61B3D" w:rsidP="00C52F4A">
      <w:r>
        <w:t>» ”</w:t>
      </w:r>
      <w:r w:rsidR="00C52F4A" w:rsidRPr="00605EB6">
        <w:t>Après un sommeil dont je ne pourrais dire la durée</w:t>
      </w:r>
      <w:r w:rsidR="00C474C1">
        <w:t xml:space="preserve">, </w:t>
      </w:r>
      <w:r w:rsidR="00C52F4A" w:rsidRPr="00605EB6">
        <w:t>je me suis réveillée tout à coup</w:t>
      </w:r>
      <w:r w:rsidR="00C474C1">
        <w:t xml:space="preserve"> ; </w:t>
      </w:r>
      <w:r w:rsidR="00C52F4A" w:rsidRPr="00605EB6">
        <w:t>j</w:t>
      </w:r>
      <w:r w:rsidR="00C474C1">
        <w:t>’</w:t>
      </w:r>
      <w:r w:rsidR="00C52F4A" w:rsidRPr="00605EB6">
        <w:t>étais ensevelie sous la neige</w:t>
      </w:r>
      <w:r w:rsidR="00C474C1">
        <w:t xml:space="preserve">, </w:t>
      </w:r>
      <w:r w:rsidR="00C52F4A" w:rsidRPr="00605EB6">
        <w:lastRenderedPageBreak/>
        <w:t>je me soulevai et me dressai debout</w:t>
      </w:r>
      <w:r w:rsidR="00C474C1">
        <w:t xml:space="preserve">, </w:t>
      </w:r>
      <w:r w:rsidR="00C52F4A" w:rsidRPr="00605EB6">
        <w:t>sortant ainsi de mon blanc linceul</w:t>
      </w:r>
      <w:r w:rsidR="00C474C1">
        <w:t>.</w:t>
      </w:r>
    </w:p>
    <w:p w14:paraId="5AB22ED3" w14:textId="0FDDD274" w:rsidR="00C474C1" w:rsidRDefault="00D61B3D" w:rsidP="00C52F4A">
      <w:r>
        <w:t>» ”</w:t>
      </w:r>
      <w:r w:rsidR="00C52F4A" w:rsidRPr="00605EB6">
        <w:t>Je me trouvais au milieu d</w:t>
      </w:r>
      <w:r w:rsidR="00C474C1">
        <w:t>’</w:t>
      </w:r>
      <w:r w:rsidR="00C52F4A" w:rsidRPr="00605EB6">
        <w:t>un bois</w:t>
      </w:r>
      <w:r w:rsidR="00C474C1">
        <w:t xml:space="preserve">, </w:t>
      </w:r>
      <w:r w:rsidR="00C52F4A" w:rsidRPr="00605EB6">
        <w:t>dans une solitude immense</w:t>
      </w:r>
      <w:r w:rsidR="00C474C1">
        <w:t xml:space="preserve">, </w:t>
      </w:r>
      <w:r w:rsidR="00C52F4A" w:rsidRPr="00605EB6">
        <w:t>comme au fond d</w:t>
      </w:r>
      <w:r w:rsidR="00C474C1">
        <w:t>’</w:t>
      </w:r>
      <w:r w:rsidR="00C52F4A" w:rsidRPr="00605EB6">
        <w:t>un désert</w:t>
      </w:r>
      <w:r w:rsidR="00C474C1">
        <w:t>.</w:t>
      </w:r>
    </w:p>
    <w:p w14:paraId="2C267914" w14:textId="4D86F8A5" w:rsidR="00C474C1" w:rsidRDefault="00D61B3D" w:rsidP="00C52F4A">
      <w:r>
        <w:t>» ”</w:t>
      </w:r>
      <w:r w:rsidR="00C52F4A" w:rsidRPr="00605EB6">
        <w:t>Le mugissement de la tempête et le bruit des branches sans feuilles s</w:t>
      </w:r>
      <w:r w:rsidR="00C474C1">
        <w:t>’</w:t>
      </w:r>
      <w:r w:rsidR="00C52F4A" w:rsidRPr="00605EB6">
        <w:t>entrechoquant</w:t>
      </w:r>
      <w:r w:rsidR="00C474C1">
        <w:t xml:space="preserve">, </w:t>
      </w:r>
      <w:r w:rsidR="00C52F4A" w:rsidRPr="00605EB6">
        <w:t>troublaient seuls le silence autour de moi</w:t>
      </w:r>
      <w:r w:rsidR="00C474C1">
        <w:t xml:space="preserve">. </w:t>
      </w:r>
      <w:r w:rsidR="00C52F4A" w:rsidRPr="00605EB6">
        <w:t>Je ne fus pas effrayée cependant</w:t>
      </w:r>
      <w:r w:rsidR="00C474C1">
        <w:t>.</w:t>
      </w:r>
    </w:p>
    <w:p w14:paraId="217ECB66" w14:textId="1BE1CFAB" w:rsidR="00C474C1" w:rsidRDefault="00D61B3D" w:rsidP="00C52F4A">
      <w:r>
        <w:t>» ”</w:t>
      </w:r>
      <w:r w:rsidR="00C52F4A" w:rsidRPr="00605EB6">
        <w:t>Comment étais-je venue là</w:t>
      </w:r>
      <w:r w:rsidR="00C474C1">
        <w:t xml:space="preserve"> ? </w:t>
      </w:r>
      <w:r w:rsidR="00C52F4A" w:rsidRPr="00605EB6">
        <w:t>Après avoir fait</w:t>
      </w:r>
      <w:r w:rsidR="00C474C1">
        <w:t xml:space="preserve">, </w:t>
      </w:r>
      <w:r w:rsidR="00C52F4A" w:rsidRPr="00605EB6">
        <w:t>sans doute</w:t>
      </w:r>
      <w:r w:rsidR="00C474C1">
        <w:t xml:space="preserve">, </w:t>
      </w:r>
      <w:r w:rsidR="00C52F4A" w:rsidRPr="00605EB6">
        <w:t>un très long voyage</w:t>
      </w:r>
      <w:r w:rsidR="00C474C1">
        <w:t xml:space="preserve">. </w:t>
      </w:r>
      <w:r w:rsidR="00C52F4A" w:rsidRPr="00605EB6">
        <w:t>Mais je ne pus me rendre compte de rien</w:t>
      </w:r>
      <w:r w:rsidR="00C474C1">
        <w:t>.</w:t>
      </w:r>
    </w:p>
    <w:p w14:paraId="7D0B54F1" w14:textId="41ECFFDF" w:rsidR="00C474C1" w:rsidRDefault="00D61B3D" w:rsidP="00C52F4A">
      <w:r>
        <w:t>» ”</w:t>
      </w:r>
      <w:r w:rsidR="00C52F4A" w:rsidRPr="00605EB6">
        <w:t>Enfin</w:t>
      </w:r>
      <w:r w:rsidR="00C474C1">
        <w:t xml:space="preserve">, </w:t>
      </w:r>
      <w:r w:rsidR="00C52F4A" w:rsidRPr="00605EB6">
        <w:t>voulant m</w:t>
      </w:r>
      <w:r w:rsidR="00C474C1">
        <w:t>’</w:t>
      </w:r>
      <w:r w:rsidR="00C52F4A" w:rsidRPr="00605EB6">
        <w:t>éloigner de ce lieu lugubre</w:t>
      </w:r>
      <w:r w:rsidR="00C474C1">
        <w:t xml:space="preserve">, </w:t>
      </w:r>
      <w:r w:rsidR="00C52F4A" w:rsidRPr="00605EB6">
        <w:t>je me mis à marcher droit devant moi</w:t>
      </w:r>
      <w:r w:rsidR="00C474C1">
        <w:t xml:space="preserve">, </w:t>
      </w:r>
      <w:r w:rsidR="00C52F4A" w:rsidRPr="00605EB6">
        <w:t>ignorant où mes pas me conduisaient</w:t>
      </w:r>
      <w:r w:rsidR="00C474C1">
        <w:t xml:space="preserve">. </w:t>
      </w:r>
      <w:r w:rsidR="00C52F4A" w:rsidRPr="00605EB6">
        <w:t>La nuit vint</w:t>
      </w:r>
      <w:r w:rsidR="00C474C1">
        <w:t xml:space="preserve">. </w:t>
      </w:r>
      <w:r w:rsidR="00C52F4A" w:rsidRPr="00605EB6">
        <w:t>Je me réfugiai dans une cabane abandonnée</w:t>
      </w:r>
      <w:r w:rsidR="00C474C1">
        <w:t xml:space="preserve">, </w:t>
      </w:r>
      <w:r w:rsidR="00C52F4A" w:rsidRPr="00605EB6">
        <w:t>mais je ne dormis pas</w:t>
      </w:r>
      <w:r w:rsidR="00C474C1">
        <w:t xml:space="preserve"> : </w:t>
      </w:r>
      <w:r w:rsidR="00C52F4A" w:rsidRPr="00605EB6">
        <w:t>c</w:t>
      </w:r>
      <w:r w:rsidR="00C474C1">
        <w:t>’</w:t>
      </w:r>
      <w:r w:rsidR="00C52F4A" w:rsidRPr="00605EB6">
        <w:t>est sans doute la souffrance causée par le froid qui éloignait le sommeil</w:t>
      </w:r>
      <w:r w:rsidR="00C474C1">
        <w:t>.</w:t>
      </w:r>
    </w:p>
    <w:p w14:paraId="7A557C2B" w14:textId="38B742F1" w:rsidR="00C474C1" w:rsidRDefault="00D61B3D" w:rsidP="00C52F4A">
      <w:r>
        <w:t>» ”</w:t>
      </w:r>
      <w:r w:rsidR="00C52F4A" w:rsidRPr="00605EB6">
        <w:t>Au jour</w:t>
      </w:r>
      <w:r w:rsidR="00C474C1">
        <w:t xml:space="preserve">, </w:t>
      </w:r>
      <w:r w:rsidR="00C52F4A" w:rsidRPr="00605EB6">
        <w:t>je me remis en route et</w:t>
      </w:r>
      <w:r w:rsidR="00C474C1">
        <w:t xml:space="preserve">, </w:t>
      </w:r>
      <w:r w:rsidR="00C52F4A" w:rsidRPr="00605EB6">
        <w:t>allant toujours droit devant moi</w:t>
      </w:r>
      <w:r w:rsidR="00C474C1">
        <w:t xml:space="preserve">, </w:t>
      </w:r>
      <w:r w:rsidR="00C52F4A" w:rsidRPr="00605EB6">
        <w:t>à l</w:t>
      </w:r>
      <w:r w:rsidR="00C474C1">
        <w:t>’</w:t>
      </w:r>
      <w:r w:rsidR="00C52F4A" w:rsidRPr="00605EB6">
        <w:t>aventure</w:t>
      </w:r>
      <w:r w:rsidR="00C474C1">
        <w:t xml:space="preserve">, </w:t>
      </w:r>
      <w:r w:rsidR="00C52F4A" w:rsidRPr="00605EB6">
        <w:t>je marchai</w:t>
      </w:r>
      <w:r w:rsidR="00C474C1">
        <w:t xml:space="preserve">, </w:t>
      </w:r>
      <w:r w:rsidR="00C52F4A" w:rsidRPr="00605EB6">
        <w:t>me soutenant par un reste d</w:t>
      </w:r>
      <w:r w:rsidR="00C474C1">
        <w:t>’</w:t>
      </w:r>
      <w:r w:rsidR="00C52F4A" w:rsidRPr="00605EB6">
        <w:t>énergie</w:t>
      </w:r>
      <w:r w:rsidR="00C474C1">
        <w:t xml:space="preserve">, </w:t>
      </w:r>
      <w:r w:rsidR="00C52F4A" w:rsidRPr="00605EB6">
        <w:t>jusqu</w:t>
      </w:r>
      <w:r w:rsidR="00C474C1">
        <w:t>’</w:t>
      </w:r>
      <w:r w:rsidR="00C52F4A" w:rsidRPr="00605EB6">
        <w:t>au moment où ma bonne étoile m</w:t>
      </w:r>
      <w:r w:rsidR="00C474C1">
        <w:t>’</w:t>
      </w:r>
      <w:r w:rsidR="00C52F4A" w:rsidRPr="00605EB6">
        <w:t>a conduite ici</w:t>
      </w:r>
      <w:r w:rsidR="00C474C1">
        <w:t>.</w:t>
      </w:r>
    </w:p>
    <w:p w14:paraId="01707C32" w14:textId="09A6A46B" w:rsidR="00C474C1" w:rsidRDefault="00D61B3D" w:rsidP="00C52F4A">
      <w:r>
        <w:t>» ”</w:t>
      </w:r>
      <w:r w:rsidR="00C52F4A" w:rsidRPr="00605EB6">
        <w:t>Voilà toute mon histoire</w:t>
      </w:r>
      <w:r w:rsidR="00C474C1">
        <w:t xml:space="preserve">, </w:t>
      </w:r>
      <w:r w:rsidR="00C52F4A" w:rsidRPr="00605EB6">
        <w:t>Simone</w:t>
      </w:r>
      <w:r w:rsidR="00C474C1">
        <w:t>.</w:t>
      </w:r>
    </w:p>
    <w:p w14:paraId="60F94D98" w14:textId="28E1C5D6" w:rsidR="00C474C1" w:rsidRDefault="00D61B3D" w:rsidP="00C52F4A">
      <w:r>
        <w:t>» ”</w:t>
      </w:r>
      <w:r w:rsidR="00C52F4A" w:rsidRPr="00605EB6">
        <w:t>Je suis comme une morte ressuscitée</w:t>
      </w:r>
      <w:r w:rsidR="00C474C1">
        <w:t>.</w:t>
      </w:r>
      <w:r>
        <w:t>”</w:t>
      </w:r>
    </w:p>
    <w:p w14:paraId="1F5CC83F" w14:textId="053B92FB" w:rsidR="00C474C1" w:rsidRDefault="0094609C" w:rsidP="00C52F4A">
      <w:r>
        <w:t>— </w:t>
      </w:r>
      <w:r w:rsidR="00C52F4A" w:rsidRPr="00605EB6">
        <w:t>Telle est</w:t>
      </w:r>
      <w:r w:rsidR="00C474C1">
        <w:t xml:space="preserve">, </w:t>
      </w:r>
      <w:r w:rsidR="00C52F4A" w:rsidRPr="00605EB6">
        <w:t>mon cher Legendre</w:t>
      </w:r>
      <w:r w:rsidR="00C474C1">
        <w:t xml:space="preserve">, </w:t>
      </w:r>
      <w:r w:rsidR="00C52F4A" w:rsidRPr="00605EB6">
        <w:t>acheva le docteur Reverchon</w:t>
      </w:r>
      <w:r w:rsidR="00C474C1">
        <w:t xml:space="preserve">, </w:t>
      </w:r>
      <w:r w:rsidR="00C52F4A" w:rsidRPr="00605EB6">
        <w:t>autant que j</w:t>
      </w:r>
      <w:r w:rsidR="00C474C1">
        <w:t>’</w:t>
      </w:r>
      <w:r w:rsidR="00C52F4A" w:rsidRPr="00605EB6">
        <w:t>ai pu me le rappeler</w:t>
      </w:r>
      <w:r w:rsidR="00C474C1">
        <w:t xml:space="preserve">, </w:t>
      </w:r>
      <w:r w:rsidR="00C52F4A" w:rsidRPr="00605EB6">
        <w:t>et aussi complet que possible</w:t>
      </w:r>
      <w:r w:rsidR="00C474C1">
        <w:t xml:space="preserve">, </w:t>
      </w:r>
      <w:r w:rsidR="00C52F4A" w:rsidRPr="00605EB6">
        <w:t>le récit que m</w:t>
      </w:r>
      <w:r w:rsidR="00C474C1">
        <w:t>’</w:t>
      </w:r>
      <w:r w:rsidR="00C52F4A" w:rsidRPr="00605EB6">
        <w:t>a fait Simone</w:t>
      </w:r>
      <w:r w:rsidR="00C474C1">
        <w:t xml:space="preserve">, </w:t>
      </w:r>
      <w:r w:rsidR="00C52F4A" w:rsidRPr="00605EB6">
        <w:t>la fermière</w:t>
      </w:r>
      <w:r w:rsidR="00C474C1">
        <w:t>.</w:t>
      </w:r>
    </w:p>
    <w:p w14:paraId="180C6343" w14:textId="77777777" w:rsidR="00C474C1" w:rsidRDefault="00C474C1" w:rsidP="00C52F4A">
      <w:r>
        <w:t>» </w:t>
      </w:r>
      <w:r w:rsidR="00C52F4A" w:rsidRPr="00605EB6">
        <w:t>Inutile d</w:t>
      </w:r>
      <w:r>
        <w:t>’</w:t>
      </w:r>
      <w:r w:rsidR="00C52F4A" w:rsidRPr="00605EB6">
        <w:t>ajouter que Marie est aimée et choyée à la Commanderie</w:t>
      </w:r>
      <w:r>
        <w:t xml:space="preserve"> ; </w:t>
      </w:r>
      <w:r w:rsidR="00C52F4A" w:rsidRPr="00605EB6">
        <w:t>elle n</w:t>
      </w:r>
      <w:r>
        <w:t>’</w:t>
      </w:r>
      <w:r w:rsidR="00C52F4A" w:rsidRPr="00605EB6">
        <w:t>est pas une étrangère</w:t>
      </w:r>
      <w:r>
        <w:t xml:space="preserve">, </w:t>
      </w:r>
      <w:r w:rsidR="00C52F4A" w:rsidRPr="00605EB6">
        <w:t>dans la maison</w:t>
      </w:r>
      <w:r>
        <w:t xml:space="preserve"> ; </w:t>
      </w:r>
      <w:r w:rsidR="00C52F4A" w:rsidRPr="00605EB6">
        <w:t>elle y est considérée comme si elle était la sœur de Simone</w:t>
      </w:r>
      <w:r>
        <w:t>.</w:t>
      </w:r>
    </w:p>
    <w:p w14:paraId="780620E3" w14:textId="457AEE15" w:rsidR="00C52F4A" w:rsidRPr="00605EB6" w:rsidRDefault="00C52F4A" w:rsidP="00C474C1">
      <w:pPr>
        <w:pStyle w:val="Titre2"/>
      </w:pPr>
      <w:bookmarkStart w:id="86" w:name="_Toc197617931"/>
      <w:r w:rsidRPr="00605EB6">
        <w:lastRenderedPageBreak/>
        <w:t>VIII</w:t>
      </w:r>
      <w:r w:rsidRPr="00605EB6">
        <w:br/>
      </w:r>
      <w:r w:rsidRPr="00605EB6">
        <w:br/>
        <w:t>LA NOUVELLE PENSIONNAIRE DU DOCTEUR LEGENDRE</w:t>
      </w:r>
      <w:bookmarkEnd w:id="86"/>
    </w:p>
    <w:p w14:paraId="54FD1C71" w14:textId="77777777" w:rsidR="00C474C1" w:rsidRDefault="00C52F4A" w:rsidP="00C52F4A">
      <w:r w:rsidRPr="00B312D1">
        <w:t>Le docteur Reverchon avait cessé de parler depuis un instant</w:t>
      </w:r>
      <w:r w:rsidR="00C474C1">
        <w:t xml:space="preserve">, </w:t>
      </w:r>
      <w:r w:rsidRPr="00B312D1">
        <w:t>et le docteur Legendre restait plongé dans une méditation profonde</w:t>
      </w:r>
      <w:r w:rsidR="00C474C1">
        <w:t>.</w:t>
      </w:r>
    </w:p>
    <w:p w14:paraId="5E3153D3" w14:textId="77777777" w:rsidR="00C474C1" w:rsidRDefault="00C52F4A" w:rsidP="00C52F4A">
      <w:r w:rsidRPr="00B312D1">
        <w:t>Tout à coup</w:t>
      </w:r>
      <w:r w:rsidR="00C474C1">
        <w:t xml:space="preserve">, </w:t>
      </w:r>
      <w:r w:rsidRPr="00B312D1">
        <w:t>il releva brusquement la tête</w:t>
      </w:r>
      <w:r w:rsidR="00C474C1">
        <w:t>.</w:t>
      </w:r>
    </w:p>
    <w:p w14:paraId="62BED7EC" w14:textId="760B5786" w:rsidR="00C474C1" w:rsidRDefault="0094609C" w:rsidP="00C52F4A">
      <w:r>
        <w:t>— </w:t>
      </w:r>
      <w:r w:rsidR="00C52F4A" w:rsidRPr="00605EB6">
        <w:t>Sais-tu bien</w:t>
      </w:r>
      <w:r w:rsidR="00C474C1">
        <w:t xml:space="preserve">, </w:t>
      </w:r>
      <w:r w:rsidR="00C52F4A" w:rsidRPr="00605EB6">
        <w:t>mon ami</w:t>
      </w:r>
      <w:r w:rsidR="00C474C1">
        <w:t xml:space="preserve">, </w:t>
      </w:r>
      <w:r w:rsidR="00C52F4A" w:rsidRPr="00605EB6">
        <w:t>dit-il</w:t>
      </w:r>
      <w:r w:rsidR="00C474C1">
        <w:t xml:space="preserve">, </w:t>
      </w:r>
      <w:r w:rsidR="00C52F4A" w:rsidRPr="00605EB6">
        <w:t>que ce que tu viens de me raconter est d</w:t>
      </w:r>
      <w:r w:rsidR="00C474C1">
        <w:t>’</w:t>
      </w:r>
      <w:r w:rsidR="00C52F4A" w:rsidRPr="00605EB6">
        <w:t>une singularité stupéfiante</w:t>
      </w:r>
      <w:r w:rsidR="00C474C1">
        <w:t>.</w:t>
      </w:r>
    </w:p>
    <w:p w14:paraId="7D0BB8E9" w14:textId="56056628" w:rsidR="00C474C1" w:rsidRDefault="0094609C" w:rsidP="00C52F4A">
      <w:r>
        <w:t>— </w:t>
      </w:r>
      <w:r w:rsidR="00C52F4A" w:rsidRPr="00605EB6">
        <w:t>Comment l</w:t>
      </w:r>
      <w:r w:rsidR="00C474C1">
        <w:t>’</w:t>
      </w:r>
      <w:r w:rsidR="00C52F4A" w:rsidRPr="00605EB6">
        <w:t>entends-tu</w:t>
      </w:r>
      <w:r w:rsidR="00C474C1">
        <w:t> ?</w:t>
      </w:r>
    </w:p>
    <w:p w14:paraId="352ED2A6" w14:textId="5DC539BA" w:rsidR="00C474C1" w:rsidRDefault="0094609C" w:rsidP="00C52F4A">
      <w:r>
        <w:t>— </w:t>
      </w:r>
      <w:r w:rsidR="00C52F4A" w:rsidRPr="00605EB6">
        <w:t>Stupéfiante pour moi qui me crois un savant</w:t>
      </w:r>
      <w:r w:rsidR="00C474C1">
        <w:t>.</w:t>
      </w:r>
    </w:p>
    <w:p w14:paraId="118BF87D" w14:textId="45FEE74F" w:rsidR="00C474C1" w:rsidRDefault="0094609C" w:rsidP="00C52F4A">
      <w:r>
        <w:t>— </w:t>
      </w:r>
      <w:r w:rsidR="00C52F4A" w:rsidRPr="00605EB6">
        <w:t>Dame</w:t>
      </w:r>
      <w:r w:rsidR="00C474C1">
        <w:t xml:space="preserve"> ! </w:t>
      </w:r>
      <w:r w:rsidR="00C52F4A" w:rsidRPr="00605EB6">
        <w:t>j</w:t>
      </w:r>
      <w:r w:rsidR="00C474C1">
        <w:t>’</w:t>
      </w:r>
      <w:r w:rsidR="00C52F4A" w:rsidRPr="00605EB6">
        <w:t>avoue qu</w:t>
      </w:r>
      <w:r w:rsidR="00C474C1">
        <w:t>’</w:t>
      </w:r>
      <w:r w:rsidR="00C52F4A" w:rsidRPr="00605EB6">
        <w:t>il y a là un étrange phénomène</w:t>
      </w:r>
      <w:r w:rsidR="00C474C1">
        <w:t>.</w:t>
      </w:r>
    </w:p>
    <w:p w14:paraId="458F5CC4" w14:textId="1B46D60D" w:rsidR="00C474C1" w:rsidRDefault="0094609C" w:rsidP="00C52F4A">
      <w:r>
        <w:t>— </w:t>
      </w:r>
      <w:r w:rsidR="00C52F4A" w:rsidRPr="00605EB6">
        <w:t>Ô science</w:t>
      </w:r>
      <w:r w:rsidR="00C474C1">
        <w:t xml:space="preserve">, </w:t>
      </w:r>
      <w:r w:rsidR="00C52F4A" w:rsidRPr="00605EB6">
        <w:t>science</w:t>
      </w:r>
      <w:r w:rsidR="00C474C1">
        <w:t xml:space="preserve">, </w:t>
      </w:r>
      <w:r w:rsidR="00C52F4A" w:rsidRPr="00605EB6">
        <w:t>source profonde</w:t>
      </w:r>
      <w:r w:rsidR="00C474C1">
        <w:t xml:space="preserve">, </w:t>
      </w:r>
      <w:r w:rsidR="00C52F4A" w:rsidRPr="00605EB6">
        <w:t>chose infinie comme Dieu</w:t>
      </w:r>
      <w:r w:rsidR="00C474C1">
        <w:t xml:space="preserve">, </w:t>
      </w:r>
      <w:r w:rsidR="00C52F4A" w:rsidRPr="00605EB6">
        <w:t>qu</w:t>
      </w:r>
      <w:r w:rsidR="00C474C1">
        <w:t>’</w:t>
      </w:r>
      <w:r w:rsidR="00C52F4A" w:rsidRPr="00605EB6">
        <w:t>on est bien loin encore de t</w:t>
      </w:r>
      <w:r w:rsidR="00C474C1">
        <w:t>’</w:t>
      </w:r>
      <w:r w:rsidR="00C52F4A" w:rsidRPr="00605EB6">
        <w:t>avoir arraché la moitié de tes secrets</w:t>
      </w:r>
      <w:r w:rsidR="00C474C1">
        <w:t> !…</w:t>
      </w:r>
    </w:p>
    <w:p w14:paraId="55901197" w14:textId="77777777" w:rsidR="00C474C1" w:rsidRDefault="00C52F4A" w:rsidP="00C52F4A">
      <w:r w:rsidRPr="00F55265">
        <w:t>Il resta encore un moment silencieux et reprit</w:t>
      </w:r>
      <w:r w:rsidR="00C474C1">
        <w:t> :</w:t>
      </w:r>
    </w:p>
    <w:p w14:paraId="771E6ED2" w14:textId="7CAC89F0" w:rsidR="00C474C1" w:rsidRDefault="0094609C" w:rsidP="00C52F4A">
      <w:r>
        <w:t>— </w:t>
      </w:r>
      <w:r w:rsidR="00C52F4A" w:rsidRPr="00F55265">
        <w:t>Comme cette malheureuse l</w:t>
      </w:r>
      <w:r w:rsidR="00C474C1">
        <w:t>’</w:t>
      </w:r>
      <w:r w:rsidR="00C52F4A" w:rsidRPr="00F55265">
        <w:t>a dit elle-même</w:t>
      </w:r>
      <w:r w:rsidR="00C474C1">
        <w:t xml:space="preserve">, </w:t>
      </w:r>
      <w:r w:rsidR="00C52F4A" w:rsidRPr="00F55265">
        <w:t>mon cher Reverchon</w:t>
      </w:r>
      <w:r w:rsidR="00C474C1">
        <w:t xml:space="preserve">, </w:t>
      </w:r>
      <w:r w:rsidR="00C52F4A" w:rsidRPr="00F55265">
        <w:t>c</w:t>
      </w:r>
      <w:r w:rsidR="00C474C1">
        <w:t>’</w:t>
      </w:r>
      <w:r w:rsidR="00C52F4A" w:rsidRPr="00F55265">
        <w:t>était une morte qui est ressuscitée</w:t>
      </w:r>
      <w:r w:rsidR="00C474C1">
        <w:t>.</w:t>
      </w:r>
    </w:p>
    <w:p w14:paraId="2400CBCC" w14:textId="77777777" w:rsidR="00C474C1" w:rsidRDefault="00C474C1" w:rsidP="00C52F4A">
      <w:r>
        <w:t>» </w:t>
      </w:r>
      <w:r w:rsidR="00C52F4A" w:rsidRPr="00F55265">
        <w:t>Elle était folle</w:t>
      </w:r>
      <w:r>
        <w:t xml:space="preserve"> ; </w:t>
      </w:r>
      <w:r w:rsidR="00C52F4A" w:rsidRPr="00F55265">
        <w:t>sur ce point</w:t>
      </w:r>
      <w:r>
        <w:t xml:space="preserve">, </w:t>
      </w:r>
      <w:r w:rsidR="00C52F4A" w:rsidRPr="00F55265">
        <w:t>pas de doute possible</w:t>
      </w:r>
      <w:r>
        <w:t>.</w:t>
      </w:r>
    </w:p>
    <w:p w14:paraId="369D5465" w14:textId="77777777" w:rsidR="00C474C1" w:rsidRDefault="00C474C1" w:rsidP="00C52F4A">
      <w:r>
        <w:t>» </w:t>
      </w:r>
      <w:r w:rsidR="00C52F4A" w:rsidRPr="00605EB6">
        <w:t>Et c</w:t>
      </w:r>
      <w:r>
        <w:t>’</w:t>
      </w:r>
      <w:r w:rsidR="00C52F4A" w:rsidRPr="00605EB6">
        <w:t>est pendant son sommeil</w:t>
      </w:r>
      <w:r>
        <w:t xml:space="preserve">, </w:t>
      </w:r>
      <w:r w:rsidR="00C52F4A" w:rsidRPr="00605EB6">
        <w:t>ensevelie sous la neige</w:t>
      </w:r>
      <w:r>
        <w:t xml:space="preserve">, </w:t>
      </w:r>
      <w:r w:rsidR="00C52F4A" w:rsidRPr="00605EB6">
        <w:t>que la raison lui a été rendue</w:t>
      </w:r>
      <w:r>
        <w:t xml:space="preserve">. </w:t>
      </w:r>
      <w:r w:rsidR="00C52F4A" w:rsidRPr="00605EB6">
        <w:t>Et la cause</w:t>
      </w:r>
      <w:r>
        <w:t xml:space="preserve"> ? </w:t>
      </w:r>
      <w:r w:rsidR="00C52F4A" w:rsidRPr="00605EB6">
        <w:t>Et la cause</w:t>
      </w:r>
      <w:r>
        <w:t xml:space="preserve"> ? </w:t>
      </w:r>
      <w:r w:rsidR="00C52F4A" w:rsidRPr="00605EB6">
        <w:t>Cherchez</w:t>
      </w:r>
      <w:r>
        <w:t xml:space="preserve">, </w:t>
      </w:r>
      <w:r w:rsidR="00C52F4A" w:rsidRPr="00605EB6">
        <w:t>savants</w:t>
      </w:r>
      <w:r>
        <w:t xml:space="preserve"> ! </w:t>
      </w:r>
      <w:r w:rsidR="00C52F4A" w:rsidRPr="00605EB6">
        <w:t>Manifestation évidente</w:t>
      </w:r>
      <w:r>
        <w:t xml:space="preserve">, </w:t>
      </w:r>
      <w:r w:rsidR="00C52F4A" w:rsidRPr="00605EB6">
        <w:t>merveilleuse</w:t>
      </w:r>
      <w:r>
        <w:t xml:space="preserve"> ; </w:t>
      </w:r>
      <w:r w:rsidR="00C52F4A" w:rsidRPr="00605EB6">
        <w:t>sublime de la puissance divine</w:t>
      </w:r>
      <w:r>
        <w:t xml:space="preserve"> ! </w:t>
      </w:r>
      <w:r w:rsidR="00C52F4A" w:rsidRPr="00605EB6">
        <w:t>Écrasement de notre orgueil</w:t>
      </w:r>
      <w:r>
        <w:t xml:space="preserve"> ! </w:t>
      </w:r>
      <w:r w:rsidR="00C52F4A" w:rsidRPr="00605EB6">
        <w:t>Étonnante contradiction des lois qui régissent la matière</w:t>
      </w:r>
      <w:r>
        <w:t> !…</w:t>
      </w:r>
    </w:p>
    <w:p w14:paraId="517804FB" w14:textId="77777777" w:rsidR="00C474C1" w:rsidRDefault="00C474C1" w:rsidP="00C52F4A">
      <w:r>
        <w:lastRenderedPageBreak/>
        <w:t>» </w:t>
      </w:r>
      <w:r w:rsidR="00C52F4A" w:rsidRPr="00605EB6">
        <w:t>Parbleu</w:t>
      </w:r>
      <w:r>
        <w:t xml:space="preserve"> ! </w:t>
      </w:r>
      <w:r w:rsidR="00C52F4A" w:rsidRPr="00605EB6">
        <w:t>je ne dis pas qu</w:t>
      </w:r>
      <w:r>
        <w:t>’</w:t>
      </w:r>
      <w:r w:rsidR="00C52F4A" w:rsidRPr="00605EB6">
        <w:t>il y a là un miracle</w:t>
      </w:r>
      <w:r>
        <w:t xml:space="preserve">, </w:t>
      </w:r>
      <w:r w:rsidR="00C52F4A" w:rsidRPr="00605EB6">
        <w:t>mais nous sommes en présence d</w:t>
      </w:r>
      <w:r>
        <w:t>’</w:t>
      </w:r>
      <w:r w:rsidR="00C52F4A" w:rsidRPr="00605EB6">
        <w:t>un étrange phénomène</w:t>
      </w:r>
      <w:r>
        <w:t>.</w:t>
      </w:r>
    </w:p>
    <w:p w14:paraId="09D7245D" w14:textId="77777777" w:rsidR="00C474C1" w:rsidRDefault="00C474C1" w:rsidP="00C52F4A">
      <w:r>
        <w:t>» </w:t>
      </w:r>
      <w:r w:rsidR="00C52F4A" w:rsidRPr="00605EB6">
        <w:t>La science</w:t>
      </w:r>
      <w:r>
        <w:t xml:space="preserve">, </w:t>
      </w:r>
      <w:r w:rsidR="00C52F4A" w:rsidRPr="00605EB6">
        <w:t>mon ami</w:t>
      </w:r>
      <w:r>
        <w:t xml:space="preserve">, </w:t>
      </w:r>
      <w:r w:rsidR="00C52F4A" w:rsidRPr="00605EB6">
        <w:t>est la force qui déchire tous les voiles</w:t>
      </w:r>
      <w:r>
        <w:t xml:space="preserve">, </w:t>
      </w:r>
      <w:r w:rsidR="00C52F4A" w:rsidRPr="00605EB6">
        <w:t>et</w:t>
      </w:r>
      <w:r>
        <w:t xml:space="preserve">, </w:t>
      </w:r>
      <w:r w:rsidR="00C52F4A" w:rsidRPr="00605EB6">
        <w:t>pourtant</w:t>
      </w:r>
      <w:r>
        <w:t xml:space="preserve">, </w:t>
      </w:r>
      <w:r w:rsidR="00C52F4A" w:rsidRPr="00605EB6">
        <w:t>que de mystères elle ne nous a pas encore révélés</w:t>
      </w:r>
      <w:r>
        <w:t> !</w:t>
      </w:r>
    </w:p>
    <w:p w14:paraId="51504FB6" w14:textId="77777777" w:rsidR="00C474C1" w:rsidRDefault="00C52F4A" w:rsidP="00C52F4A">
      <w:r w:rsidRPr="00605EB6">
        <w:t>Il s</w:t>
      </w:r>
      <w:r w:rsidR="00C474C1">
        <w:t>’</w:t>
      </w:r>
      <w:r w:rsidRPr="00605EB6">
        <w:t>arrêta un instant</w:t>
      </w:r>
      <w:r w:rsidR="00C474C1">
        <w:t xml:space="preserve">, </w:t>
      </w:r>
      <w:r w:rsidRPr="00605EB6">
        <w:t>ayant l</w:t>
      </w:r>
      <w:r w:rsidR="00C474C1">
        <w:t>’</w:t>
      </w:r>
      <w:r w:rsidRPr="00605EB6">
        <w:t>air de réfléchir et poursuivit</w:t>
      </w:r>
      <w:r w:rsidR="00C474C1">
        <w:t> :</w:t>
      </w:r>
    </w:p>
    <w:p w14:paraId="03A8512F" w14:textId="3ADEA914" w:rsidR="00C474C1" w:rsidRDefault="0094609C" w:rsidP="00C52F4A">
      <w:r>
        <w:t>— </w:t>
      </w:r>
      <w:r w:rsidR="00C52F4A" w:rsidRPr="00605EB6">
        <w:t>Ah</w:t>
      </w:r>
      <w:r w:rsidR="00C474C1">
        <w:t xml:space="preserve"> ! </w:t>
      </w:r>
      <w:r w:rsidR="00C52F4A" w:rsidRPr="00605EB6">
        <w:t>nous sommes fiers de notre progrès</w:t>
      </w:r>
      <w:r w:rsidR="00C474C1">
        <w:t xml:space="preserve"> !… </w:t>
      </w:r>
      <w:r w:rsidR="00C52F4A" w:rsidRPr="00605EB6">
        <w:t>Assurément nous en avons le droit</w:t>
      </w:r>
      <w:r w:rsidR="00C474C1">
        <w:t xml:space="preserve"> : </w:t>
      </w:r>
      <w:r w:rsidR="00C52F4A" w:rsidRPr="00605EB6">
        <w:t>elles sont grandes et belles les découvertes de la science en ce siècle</w:t>
      </w:r>
      <w:r w:rsidR="00C474C1">
        <w:t xml:space="preserve"> ; </w:t>
      </w:r>
      <w:r w:rsidR="00C52F4A" w:rsidRPr="00605EB6">
        <w:t>mais les plus brillantes et les plus glorieuses seront les conquêtes des siècles qui suivront</w:t>
      </w:r>
      <w:r w:rsidR="00C474C1">
        <w:t>.</w:t>
      </w:r>
    </w:p>
    <w:p w14:paraId="726AE6E6" w14:textId="77777777" w:rsidR="00C474C1" w:rsidRDefault="00C474C1" w:rsidP="00C52F4A">
      <w:r>
        <w:t>» </w:t>
      </w:r>
      <w:r w:rsidR="00C52F4A" w:rsidRPr="00605EB6">
        <w:t>Nous faisons les premiers pas sur la route</w:t>
      </w:r>
      <w:r>
        <w:t xml:space="preserve">… </w:t>
      </w:r>
      <w:r w:rsidR="00C52F4A" w:rsidRPr="00605EB6">
        <w:t>Oh</w:t>
      </w:r>
      <w:r>
        <w:t xml:space="preserve"> ! </w:t>
      </w:r>
      <w:r w:rsidR="00C52F4A" w:rsidRPr="00605EB6">
        <w:t>ce sont des pas de géants</w:t>
      </w:r>
      <w:r>
        <w:t xml:space="preserve">, </w:t>
      </w:r>
      <w:r w:rsidR="00C52F4A" w:rsidRPr="00605EB6">
        <w:t>je le reconnais</w:t>
      </w:r>
      <w:r>
        <w:t xml:space="preserve">, </w:t>
      </w:r>
      <w:r w:rsidR="00C52F4A" w:rsidRPr="00605EB6">
        <w:t>mais la route est si longue que l</w:t>
      </w:r>
      <w:r>
        <w:t>’</w:t>
      </w:r>
      <w:r w:rsidR="00C52F4A" w:rsidRPr="00605EB6">
        <w:t>homme n</w:t>
      </w:r>
      <w:r>
        <w:t>’</w:t>
      </w:r>
      <w:r w:rsidR="00C52F4A" w:rsidRPr="00605EB6">
        <w:t>arrivera jamais où elle finit</w:t>
      </w:r>
      <w:r>
        <w:t> !</w:t>
      </w:r>
    </w:p>
    <w:p w14:paraId="61FFBE88" w14:textId="77777777" w:rsidR="00C474C1" w:rsidRDefault="00C474C1" w:rsidP="00C52F4A">
      <w:r>
        <w:t>» </w:t>
      </w:r>
      <w:r w:rsidR="00C52F4A" w:rsidRPr="00605EB6">
        <w:t>Reverchon</w:t>
      </w:r>
      <w:r>
        <w:t xml:space="preserve"> ! </w:t>
      </w:r>
      <w:r w:rsidR="00C52F4A" w:rsidRPr="00605EB6">
        <w:t>interpella-t-il soudain le docteur propriétaire</w:t>
      </w:r>
      <w:r>
        <w:t>.</w:t>
      </w:r>
    </w:p>
    <w:p w14:paraId="6D2FC3AE" w14:textId="7A8132EC" w:rsidR="00C474C1" w:rsidRDefault="0094609C" w:rsidP="00C52F4A">
      <w:r>
        <w:t>— </w:t>
      </w:r>
      <w:r w:rsidR="00C52F4A" w:rsidRPr="00605EB6">
        <w:t>Mon ami</w:t>
      </w:r>
      <w:r w:rsidR="00C474C1">
        <w:t> ?</w:t>
      </w:r>
    </w:p>
    <w:p w14:paraId="3B4AC7B6" w14:textId="093B5051" w:rsidR="00C474C1" w:rsidRDefault="0094609C" w:rsidP="00C52F4A">
      <w:r>
        <w:t>— </w:t>
      </w:r>
      <w:r w:rsidR="00C52F4A" w:rsidRPr="00605EB6">
        <w:t>Cette femme</w:t>
      </w:r>
      <w:r w:rsidR="00C474C1">
        <w:t>…</w:t>
      </w:r>
    </w:p>
    <w:p w14:paraId="29C0A203" w14:textId="5D8992DB" w:rsidR="00C474C1" w:rsidRDefault="0094609C" w:rsidP="00C52F4A">
      <w:r>
        <w:t>— </w:t>
      </w:r>
      <w:r w:rsidR="00C52F4A" w:rsidRPr="00605EB6">
        <w:t>Eh bien</w:t>
      </w:r>
      <w:r w:rsidR="00C474C1">
        <w:t> ?</w:t>
      </w:r>
    </w:p>
    <w:p w14:paraId="44F2B7F8" w14:textId="324D36F1" w:rsidR="00C474C1" w:rsidRDefault="0094609C" w:rsidP="00C52F4A">
      <w:r>
        <w:t>— </w:t>
      </w:r>
      <w:r w:rsidR="00C52F4A" w:rsidRPr="00605EB6">
        <w:t>Il me la faut</w:t>
      </w:r>
      <w:r w:rsidR="00C474C1">
        <w:t> !</w:t>
      </w:r>
    </w:p>
    <w:p w14:paraId="4840688D" w14:textId="0A21251A" w:rsidR="00C474C1" w:rsidRDefault="0094609C" w:rsidP="00C52F4A">
      <w:r>
        <w:t>— </w:t>
      </w:r>
      <w:r w:rsidR="00C52F4A" w:rsidRPr="00605EB6">
        <w:t>Que veux-tu dire</w:t>
      </w:r>
      <w:r w:rsidR="00C474C1">
        <w:t> ?</w:t>
      </w:r>
    </w:p>
    <w:p w14:paraId="63A0D059" w14:textId="6E1E7467" w:rsidR="00C474C1" w:rsidRDefault="0094609C" w:rsidP="00C52F4A">
      <w:r>
        <w:t>— </w:t>
      </w:r>
      <w:r w:rsidR="00C52F4A" w:rsidRPr="00605EB6">
        <w:t>Je veux dire</w:t>
      </w:r>
      <w:r w:rsidR="00C474C1">
        <w:t xml:space="preserve">, </w:t>
      </w:r>
      <w:r w:rsidR="00C52F4A" w:rsidRPr="00605EB6">
        <w:t>Reverchon</w:t>
      </w:r>
      <w:r w:rsidR="00C474C1">
        <w:t xml:space="preserve">, </w:t>
      </w:r>
      <w:r w:rsidR="00C52F4A" w:rsidRPr="00605EB6">
        <w:t>que cette femme est un trésor rare et précieux et que je veux l</w:t>
      </w:r>
      <w:r w:rsidR="00C474C1">
        <w:t>’</w:t>
      </w:r>
      <w:r w:rsidR="00C52F4A" w:rsidRPr="00605EB6">
        <w:t>avoir</w:t>
      </w:r>
      <w:r w:rsidR="00C474C1">
        <w:t>.</w:t>
      </w:r>
    </w:p>
    <w:p w14:paraId="7F0D8A27" w14:textId="2A6ECD49" w:rsidR="00C474C1" w:rsidRDefault="0094609C" w:rsidP="00C52F4A">
      <w:r>
        <w:t>— </w:t>
      </w:r>
      <w:r w:rsidR="00C52F4A" w:rsidRPr="00605EB6">
        <w:t>Mais</w:t>
      </w:r>
      <w:r w:rsidR="00C474C1">
        <w:t>…</w:t>
      </w:r>
    </w:p>
    <w:p w14:paraId="74EE3004" w14:textId="0B01DE62" w:rsidR="00C474C1" w:rsidRDefault="0094609C" w:rsidP="00C52F4A">
      <w:r>
        <w:t>— </w:t>
      </w:r>
      <w:r w:rsidR="00C52F4A" w:rsidRPr="00605EB6">
        <w:t>Tu es mon ami</w:t>
      </w:r>
      <w:r w:rsidR="00C474C1">
        <w:t> ?</w:t>
      </w:r>
    </w:p>
    <w:p w14:paraId="69B980F3" w14:textId="2D318902" w:rsidR="00C474C1" w:rsidRDefault="0094609C" w:rsidP="00C52F4A">
      <w:r>
        <w:lastRenderedPageBreak/>
        <w:t>— </w:t>
      </w:r>
      <w:r w:rsidR="00C52F4A" w:rsidRPr="00605EB6">
        <w:t>Certes</w:t>
      </w:r>
      <w:r w:rsidR="00C474C1">
        <w:t> !</w:t>
      </w:r>
    </w:p>
    <w:p w14:paraId="4536E1E9" w14:textId="23415D45" w:rsidR="00C474C1" w:rsidRDefault="0094609C" w:rsidP="00C52F4A">
      <w:r>
        <w:t>— </w:t>
      </w:r>
      <w:r w:rsidR="00C52F4A" w:rsidRPr="00605EB6">
        <w:t>Alors pas de mais</w:t>
      </w:r>
      <w:r w:rsidR="00C474C1">
        <w:t>.</w:t>
      </w:r>
    </w:p>
    <w:p w14:paraId="4EEA7687" w14:textId="33922F2A" w:rsidR="00C474C1" w:rsidRDefault="0094609C" w:rsidP="00C52F4A">
      <w:r>
        <w:t>— </w:t>
      </w:r>
      <w:r w:rsidR="00C52F4A" w:rsidRPr="00605EB6">
        <w:t>Voyons</w:t>
      </w:r>
      <w:r w:rsidR="00C474C1">
        <w:t xml:space="preserve">, </w:t>
      </w:r>
      <w:r w:rsidR="00C52F4A" w:rsidRPr="00605EB6">
        <w:t>Legendre</w:t>
      </w:r>
      <w:r w:rsidR="00C474C1">
        <w:t xml:space="preserve">, </w:t>
      </w:r>
      <w:r w:rsidR="00C52F4A" w:rsidRPr="00605EB6">
        <w:t>quelle est ton idée</w:t>
      </w:r>
      <w:r w:rsidR="00C474C1">
        <w:t> ?</w:t>
      </w:r>
    </w:p>
    <w:p w14:paraId="788D97B3" w14:textId="445EA45B" w:rsidR="00C474C1" w:rsidRDefault="0094609C" w:rsidP="00C52F4A">
      <w:r>
        <w:t>— </w:t>
      </w:r>
      <w:r w:rsidR="00C52F4A" w:rsidRPr="00605EB6">
        <w:t>Comment</w:t>
      </w:r>
      <w:r w:rsidR="00C474C1">
        <w:t xml:space="preserve"> ! </w:t>
      </w:r>
      <w:r w:rsidR="00C52F4A" w:rsidRPr="00605EB6">
        <w:t>tu ne comprends pas</w:t>
      </w:r>
      <w:r w:rsidR="00C474C1">
        <w:t> ?</w:t>
      </w:r>
    </w:p>
    <w:p w14:paraId="3C128D55" w14:textId="4D8782FB" w:rsidR="00C474C1" w:rsidRDefault="0094609C" w:rsidP="00C52F4A">
      <w:r>
        <w:t>— </w:t>
      </w:r>
      <w:r w:rsidR="00C52F4A" w:rsidRPr="00605EB6">
        <w:t>Si</w:t>
      </w:r>
      <w:r w:rsidR="00C474C1">
        <w:t xml:space="preserve">, </w:t>
      </w:r>
      <w:r w:rsidR="00C52F4A" w:rsidRPr="00605EB6">
        <w:t>peut-être</w:t>
      </w:r>
      <w:r w:rsidR="00C474C1">
        <w:t xml:space="preserve">, </w:t>
      </w:r>
      <w:r w:rsidR="00C52F4A" w:rsidRPr="00605EB6">
        <w:t>mais je ne veux pas me tromper</w:t>
      </w:r>
      <w:r w:rsidR="00C474C1">
        <w:t>.</w:t>
      </w:r>
    </w:p>
    <w:p w14:paraId="5161407F" w14:textId="6562E2B5" w:rsidR="00C474C1" w:rsidRDefault="0094609C" w:rsidP="00C52F4A">
      <w:r>
        <w:t>— </w:t>
      </w:r>
      <w:r w:rsidR="00C52F4A" w:rsidRPr="00605EB6">
        <w:t>Tu viens de me parler d</w:t>
      </w:r>
      <w:r w:rsidR="00C474C1">
        <w:t>’</w:t>
      </w:r>
      <w:r w:rsidR="00C52F4A" w:rsidRPr="00605EB6">
        <w:t>un sujet d</w:t>
      </w:r>
      <w:r w:rsidR="00C474C1">
        <w:t>’</w:t>
      </w:r>
      <w:r w:rsidR="00C52F4A" w:rsidRPr="00605EB6">
        <w:t>études</w:t>
      </w:r>
      <w:r w:rsidR="00C474C1">
        <w:t xml:space="preserve">, </w:t>
      </w:r>
      <w:r w:rsidR="00C52F4A" w:rsidRPr="00605EB6">
        <w:t>c</w:t>
      </w:r>
      <w:r w:rsidR="00C474C1">
        <w:t>’</w:t>
      </w:r>
      <w:r w:rsidR="00C52F4A" w:rsidRPr="00605EB6">
        <w:t>est bien</w:t>
      </w:r>
      <w:r w:rsidR="00C474C1">
        <w:t xml:space="preserve">, </w:t>
      </w:r>
      <w:r w:rsidR="00C52F4A" w:rsidRPr="00605EB6">
        <w:t>mais ce n</w:t>
      </w:r>
      <w:r w:rsidR="00C474C1">
        <w:t>’</w:t>
      </w:r>
      <w:r w:rsidR="00C52F4A" w:rsidRPr="00605EB6">
        <w:t>est pas assez</w:t>
      </w:r>
      <w:r w:rsidR="00C474C1">
        <w:t xml:space="preserve"> : </w:t>
      </w:r>
      <w:r w:rsidR="00C52F4A" w:rsidRPr="00605EB6">
        <w:t>il faut que le sujet me soit confié</w:t>
      </w:r>
      <w:r w:rsidR="00C474C1">
        <w:t xml:space="preserve">. </w:t>
      </w:r>
      <w:r w:rsidR="00C52F4A" w:rsidRPr="00605EB6">
        <w:t>Reverchon</w:t>
      </w:r>
      <w:r w:rsidR="00C474C1">
        <w:t xml:space="preserve">, </w:t>
      </w:r>
      <w:r w:rsidR="00C52F4A" w:rsidRPr="00605EB6">
        <w:t>je veux cette femme</w:t>
      </w:r>
      <w:r w:rsidR="00C474C1">
        <w:t xml:space="preserve">, </w:t>
      </w:r>
      <w:r w:rsidR="00C52F4A" w:rsidRPr="00605EB6">
        <w:t>oh</w:t>
      </w:r>
      <w:r w:rsidR="00C474C1">
        <w:t xml:space="preserve"> ! </w:t>
      </w:r>
      <w:r w:rsidR="00C52F4A" w:rsidRPr="00605EB6">
        <w:t>pas seulement pour étudier son cas extraordinaire</w:t>
      </w:r>
      <w:r w:rsidR="00C474C1">
        <w:t xml:space="preserve"> ; </w:t>
      </w:r>
      <w:r w:rsidR="00C52F4A" w:rsidRPr="00605EB6">
        <w:t>je la veux aussi pour la guérir</w:t>
      </w:r>
      <w:r w:rsidR="00C474C1">
        <w:t>.</w:t>
      </w:r>
    </w:p>
    <w:p w14:paraId="2204CE4A" w14:textId="24BA1640" w:rsidR="00C474C1" w:rsidRDefault="0094609C" w:rsidP="00C52F4A">
      <w:r>
        <w:t>— </w:t>
      </w:r>
      <w:r w:rsidR="00C52F4A" w:rsidRPr="00605EB6">
        <w:t>Mais elle se porte à merveille</w:t>
      </w:r>
      <w:r w:rsidR="00C474C1">
        <w:t>.</w:t>
      </w:r>
    </w:p>
    <w:p w14:paraId="7045E7B1" w14:textId="65E13EDC" w:rsidR="00C474C1" w:rsidRDefault="0094609C" w:rsidP="00C52F4A">
      <w:r>
        <w:t>— </w:t>
      </w:r>
      <w:r w:rsidR="00C52F4A" w:rsidRPr="00605EB6">
        <w:t>Non</w:t>
      </w:r>
      <w:r w:rsidR="00C474C1">
        <w:t xml:space="preserve">, </w:t>
      </w:r>
      <w:r w:rsidR="00C52F4A" w:rsidRPr="00605EB6">
        <w:t>non</w:t>
      </w:r>
      <w:r w:rsidR="00C474C1">
        <w:t xml:space="preserve">, </w:t>
      </w:r>
      <w:r w:rsidR="00C52F4A" w:rsidRPr="00605EB6">
        <w:t>elle est malade</w:t>
      </w:r>
      <w:r w:rsidR="00C474C1">
        <w:t xml:space="preserve">… </w:t>
      </w:r>
      <w:r w:rsidR="00C52F4A" w:rsidRPr="00605EB6">
        <w:t>Et sa maladie est là</w:t>
      </w:r>
      <w:r w:rsidR="00C474C1">
        <w:t xml:space="preserve">, </w:t>
      </w:r>
      <w:r w:rsidR="00C52F4A" w:rsidRPr="00605EB6">
        <w:t xml:space="preserve">ajouta </w:t>
      </w:r>
      <w:r w:rsidR="00C474C1">
        <w:t>M. </w:t>
      </w:r>
      <w:r w:rsidR="00C52F4A" w:rsidRPr="00605EB6">
        <w:t>Legendre en se frappant le front</w:t>
      </w:r>
      <w:r w:rsidR="00C474C1">
        <w:t>.</w:t>
      </w:r>
    </w:p>
    <w:p w14:paraId="71153BE2" w14:textId="52E1E099" w:rsidR="00C474C1" w:rsidRDefault="0094609C" w:rsidP="00C52F4A">
      <w:r>
        <w:t>— </w:t>
      </w:r>
      <w:r w:rsidR="00C52F4A" w:rsidRPr="00605EB6">
        <w:t>Tu voudrais entreprendre de faire revivre sa mémoire</w:t>
      </w:r>
      <w:r w:rsidR="00C474C1">
        <w:t> ?</w:t>
      </w:r>
    </w:p>
    <w:p w14:paraId="6B8F982E" w14:textId="3BD5321D" w:rsidR="00C474C1" w:rsidRDefault="0094609C" w:rsidP="00C52F4A">
      <w:r>
        <w:t>— </w:t>
      </w:r>
      <w:r w:rsidR="00C52F4A" w:rsidRPr="00605EB6">
        <w:t>Pourquoi pas</w:t>
      </w:r>
      <w:r w:rsidR="00C474C1">
        <w:t> ?</w:t>
      </w:r>
    </w:p>
    <w:p w14:paraId="4388B6B8" w14:textId="2CE956FA" w:rsidR="00C474C1" w:rsidRDefault="0094609C" w:rsidP="00C52F4A">
      <w:r>
        <w:t>— </w:t>
      </w:r>
      <w:r w:rsidR="00C52F4A" w:rsidRPr="00605EB6">
        <w:t>Ce serait une cure merveilleuse</w:t>
      </w:r>
      <w:r w:rsidR="00C474C1">
        <w:t>.</w:t>
      </w:r>
    </w:p>
    <w:p w14:paraId="37093374" w14:textId="2639387B" w:rsidR="00C474C1" w:rsidRDefault="0094609C" w:rsidP="00C52F4A">
      <w:r>
        <w:t>— </w:t>
      </w:r>
      <w:r w:rsidR="00C52F4A" w:rsidRPr="00605EB6">
        <w:t>Raison de plus pour me tenter</w:t>
      </w:r>
      <w:r w:rsidR="00C474C1">
        <w:t>.</w:t>
      </w:r>
    </w:p>
    <w:p w14:paraId="00AA5F08" w14:textId="6C19F31A" w:rsidR="00C474C1" w:rsidRDefault="00C474C1" w:rsidP="00C52F4A">
      <w:r>
        <w:t>M. </w:t>
      </w:r>
      <w:r w:rsidR="00C52F4A" w:rsidRPr="00605EB6">
        <w:t>Reverchon secoua la tête</w:t>
      </w:r>
      <w:r>
        <w:t>.</w:t>
      </w:r>
    </w:p>
    <w:p w14:paraId="2D36B1A8" w14:textId="228750F5" w:rsidR="00C474C1" w:rsidRDefault="0094609C" w:rsidP="00C52F4A">
      <w:r>
        <w:t>— </w:t>
      </w:r>
      <w:r w:rsidR="00C52F4A" w:rsidRPr="00605EB6">
        <w:t>Je crois bien</w:t>
      </w:r>
      <w:r w:rsidR="00C474C1">
        <w:t xml:space="preserve">, </w:t>
      </w:r>
      <w:r w:rsidR="00C52F4A" w:rsidRPr="00605EB6">
        <w:t>dit-il</w:t>
      </w:r>
      <w:r w:rsidR="00C474C1">
        <w:t xml:space="preserve">, </w:t>
      </w:r>
      <w:r w:rsidR="00C52F4A" w:rsidRPr="00605EB6">
        <w:t>que tu te donnerais une peine inutile</w:t>
      </w:r>
      <w:r w:rsidR="00C474C1">
        <w:t>.</w:t>
      </w:r>
    </w:p>
    <w:p w14:paraId="0B0384D3" w14:textId="08B15D98" w:rsidR="00C474C1" w:rsidRDefault="0094609C" w:rsidP="00C52F4A">
      <w:r>
        <w:t>— </w:t>
      </w:r>
      <w:r w:rsidR="00C52F4A" w:rsidRPr="00605EB6">
        <w:t>Qui sait</w:t>
      </w:r>
      <w:r w:rsidR="00C474C1">
        <w:t> ?</w:t>
      </w:r>
    </w:p>
    <w:p w14:paraId="46F49417" w14:textId="63FD8ABB" w:rsidR="00C474C1" w:rsidRDefault="0094609C" w:rsidP="00C52F4A">
      <w:r>
        <w:t>— </w:t>
      </w:r>
      <w:r w:rsidR="00C52F4A" w:rsidRPr="00605EB6">
        <w:t>Mais songe donc qu</w:t>
      </w:r>
      <w:r w:rsidR="00C474C1">
        <w:t>’</w:t>
      </w:r>
      <w:r w:rsidR="00C52F4A" w:rsidRPr="00605EB6">
        <w:t>il y a bientôt dix-huit ans</w:t>
      </w:r>
      <w:r w:rsidR="00C474C1">
        <w:t>…</w:t>
      </w:r>
    </w:p>
    <w:p w14:paraId="0D67BD64" w14:textId="32194EB4" w:rsidR="00C474C1" w:rsidRDefault="0094609C" w:rsidP="00C52F4A">
      <w:r>
        <w:t>— </w:t>
      </w:r>
      <w:r w:rsidR="00C52F4A" w:rsidRPr="00605EB6">
        <w:t>Hé</w:t>
      </w:r>
      <w:r w:rsidR="00C474C1">
        <w:t xml:space="preserve"> ! </w:t>
      </w:r>
      <w:r w:rsidR="00C52F4A" w:rsidRPr="00605EB6">
        <w:t>qu</w:t>
      </w:r>
      <w:r w:rsidR="00C474C1">
        <w:t>’</w:t>
      </w:r>
      <w:r w:rsidR="00C52F4A" w:rsidRPr="00605EB6">
        <w:t>importe</w:t>
      </w:r>
      <w:r w:rsidR="00C474C1">
        <w:t xml:space="preserve"> ? </w:t>
      </w:r>
      <w:r w:rsidR="00C52F4A" w:rsidRPr="00605EB6">
        <w:t>N</w:t>
      </w:r>
      <w:r w:rsidR="00C474C1">
        <w:t>’</w:t>
      </w:r>
      <w:r w:rsidR="00C52F4A" w:rsidRPr="00605EB6">
        <w:t>a-t-elle pas retrouvé la raison après on ne sait combien d</w:t>
      </w:r>
      <w:r w:rsidR="00C474C1">
        <w:t>’</w:t>
      </w:r>
      <w:r w:rsidR="00C52F4A" w:rsidRPr="00605EB6">
        <w:t>années d</w:t>
      </w:r>
      <w:r w:rsidR="00C474C1">
        <w:t>’</w:t>
      </w:r>
      <w:r w:rsidR="00C52F4A" w:rsidRPr="00605EB6">
        <w:t>aliénation mentale</w:t>
      </w:r>
      <w:r w:rsidR="00C474C1">
        <w:t xml:space="preserve"> ? </w:t>
      </w:r>
      <w:r w:rsidR="00C52F4A" w:rsidRPr="00605EB6">
        <w:lastRenderedPageBreak/>
        <w:t>Reverchon</w:t>
      </w:r>
      <w:r w:rsidR="00C474C1">
        <w:t xml:space="preserve">, </w:t>
      </w:r>
      <w:r w:rsidR="00C52F4A" w:rsidRPr="00605EB6">
        <w:t>que je puisse seulement</w:t>
      </w:r>
      <w:r w:rsidR="00C474C1">
        <w:t xml:space="preserve">, </w:t>
      </w:r>
      <w:r w:rsidR="00C52F4A" w:rsidRPr="00605EB6">
        <w:t>avec l</w:t>
      </w:r>
      <w:r w:rsidR="00C474C1">
        <w:t>’</w:t>
      </w:r>
      <w:r w:rsidR="00C52F4A" w:rsidRPr="00605EB6">
        <w:t>aide de Dieu</w:t>
      </w:r>
      <w:r w:rsidR="00C474C1">
        <w:t xml:space="preserve">, </w:t>
      </w:r>
      <w:r w:rsidR="00C52F4A" w:rsidRPr="00605EB6">
        <w:t>soulever un coin du voile du passé</w:t>
      </w:r>
      <w:r w:rsidR="00C474C1">
        <w:t xml:space="preserve"> ; </w:t>
      </w:r>
      <w:r w:rsidR="00C52F4A" w:rsidRPr="00605EB6">
        <w:t>alors</w:t>
      </w:r>
      <w:r w:rsidR="00C474C1">
        <w:t xml:space="preserve">, </w:t>
      </w:r>
      <w:r w:rsidR="00C52F4A" w:rsidRPr="00605EB6">
        <w:t>dissipant les ténèbres</w:t>
      </w:r>
      <w:r w:rsidR="00C474C1">
        <w:t xml:space="preserve">, </w:t>
      </w:r>
      <w:r w:rsidR="00C52F4A" w:rsidRPr="00605EB6">
        <w:t>je l</w:t>
      </w:r>
      <w:r w:rsidR="00C474C1">
        <w:t>’</w:t>
      </w:r>
      <w:r w:rsidR="00C52F4A" w:rsidRPr="00605EB6">
        <w:t>éclairerai</w:t>
      </w:r>
      <w:r w:rsidR="00C474C1">
        <w:t xml:space="preserve">, </w:t>
      </w:r>
      <w:r w:rsidR="00C52F4A" w:rsidRPr="00605EB6">
        <w:t>ce passé</w:t>
      </w:r>
      <w:r w:rsidR="00C474C1">
        <w:t xml:space="preserve">, </w:t>
      </w:r>
      <w:r w:rsidR="00C52F4A" w:rsidRPr="00605EB6">
        <w:t>d</w:t>
      </w:r>
      <w:r w:rsidR="00C474C1">
        <w:t>’</w:t>
      </w:r>
      <w:r w:rsidR="00C52F4A" w:rsidRPr="00605EB6">
        <w:t>une brillante lumière</w:t>
      </w:r>
      <w:r w:rsidR="00C474C1">
        <w:t>.</w:t>
      </w:r>
    </w:p>
    <w:p w14:paraId="31F11456" w14:textId="18EEC720" w:rsidR="00C474C1" w:rsidRDefault="0094609C" w:rsidP="00C52F4A">
      <w:r>
        <w:t>— </w:t>
      </w:r>
      <w:r w:rsidR="00C52F4A" w:rsidRPr="00605EB6">
        <w:t>On se passionne en t</w:t>
      </w:r>
      <w:r w:rsidR="00C474C1">
        <w:t>’</w:t>
      </w:r>
      <w:r w:rsidR="00C52F4A" w:rsidRPr="00605EB6">
        <w:t>écoutant</w:t>
      </w:r>
      <w:r w:rsidR="00C474C1">
        <w:t xml:space="preserve"> ; </w:t>
      </w:r>
      <w:r w:rsidR="00C52F4A" w:rsidRPr="00605EB6">
        <w:t>tu arrives à me convaincre</w:t>
      </w:r>
      <w:r w:rsidR="00C474C1">
        <w:t>.</w:t>
      </w:r>
    </w:p>
    <w:p w14:paraId="5F17C741" w14:textId="5FBF0CB3" w:rsidR="00C474C1" w:rsidRDefault="0094609C" w:rsidP="00C52F4A">
      <w:r>
        <w:t>— </w:t>
      </w:r>
      <w:r w:rsidR="00C52F4A" w:rsidRPr="00605EB6">
        <w:t>À la bonne heure</w:t>
      </w:r>
      <w:r w:rsidR="00C474C1">
        <w:t> !</w:t>
      </w:r>
    </w:p>
    <w:p w14:paraId="7F1F391E" w14:textId="0CDE9194" w:rsidR="00C474C1" w:rsidRDefault="0094609C" w:rsidP="00C52F4A">
      <w:r>
        <w:t>— </w:t>
      </w:r>
      <w:r w:rsidR="00C52F4A" w:rsidRPr="00605EB6">
        <w:t>Ainsi</w:t>
      </w:r>
      <w:r w:rsidR="00C474C1">
        <w:t xml:space="preserve">, </w:t>
      </w:r>
      <w:r w:rsidR="00C52F4A" w:rsidRPr="00605EB6">
        <w:t>c</w:t>
      </w:r>
      <w:r w:rsidR="00C474C1">
        <w:t>’</w:t>
      </w:r>
      <w:r w:rsidR="00C52F4A" w:rsidRPr="00605EB6">
        <w:t>est sérieux</w:t>
      </w:r>
      <w:r w:rsidR="00C474C1">
        <w:t> ?</w:t>
      </w:r>
    </w:p>
    <w:p w14:paraId="6BB96862" w14:textId="3DEC3E18" w:rsidR="00C474C1" w:rsidRDefault="0094609C" w:rsidP="00C52F4A">
      <w:r>
        <w:t>— </w:t>
      </w:r>
      <w:r w:rsidR="00C52F4A" w:rsidRPr="00605EB6">
        <w:t>Quoi</w:t>
      </w:r>
      <w:r w:rsidR="00C474C1">
        <w:t> ?</w:t>
      </w:r>
    </w:p>
    <w:p w14:paraId="198CE544" w14:textId="2A8CA028" w:rsidR="00C474C1" w:rsidRDefault="0094609C" w:rsidP="00C52F4A">
      <w:r>
        <w:t>— </w:t>
      </w:r>
      <w:r w:rsidR="00C52F4A" w:rsidRPr="00605EB6">
        <w:t>Tu veux que Marie te soit confiée</w:t>
      </w:r>
      <w:r w:rsidR="00C474C1">
        <w:t> ?</w:t>
      </w:r>
    </w:p>
    <w:p w14:paraId="48633215" w14:textId="58002102" w:rsidR="00C474C1" w:rsidRDefault="0094609C" w:rsidP="00C52F4A">
      <w:r>
        <w:t>— </w:t>
      </w:r>
      <w:r w:rsidR="00C52F4A" w:rsidRPr="00605EB6">
        <w:t>Mais oui</w:t>
      </w:r>
      <w:r w:rsidR="00C474C1">
        <w:t xml:space="preserve">, </w:t>
      </w:r>
      <w:r w:rsidR="00C52F4A" w:rsidRPr="00605EB6">
        <w:t>mais oui</w:t>
      </w:r>
      <w:r w:rsidR="00C474C1">
        <w:t xml:space="preserve"> ! </w:t>
      </w:r>
      <w:r w:rsidR="00C52F4A" w:rsidRPr="00605EB6">
        <w:t>Et pour cela</w:t>
      </w:r>
      <w:r w:rsidR="00C474C1">
        <w:t xml:space="preserve">, </w:t>
      </w:r>
      <w:r w:rsidR="00C52F4A" w:rsidRPr="00605EB6">
        <w:t>mon ami</w:t>
      </w:r>
      <w:r w:rsidR="00C474C1">
        <w:t xml:space="preserve">, </w:t>
      </w:r>
      <w:r w:rsidR="00C52F4A" w:rsidRPr="00605EB6">
        <w:t>je compte sur toi</w:t>
      </w:r>
      <w:r w:rsidR="00C474C1">
        <w:t>.</w:t>
      </w:r>
    </w:p>
    <w:p w14:paraId="2D306DD0" w14:textId="3603954F" w:rsidR="00C474C1" w:rsidRDefault="0094609C" w:rsidP="00C52F4A">
      <w:r>
        <w:t>— </w:t>
      </w:r>
      <w:r w:rsidR="00C52F4A" w:rsidRPr="00605EB6">
        <w:t>Que dois-je faire</w:t>
      </w:r>
      <w:r w:rsidR="00C474C1">
        <w:t> ?</w:t>
      </w:r>
    </w:p>
    <w:p w14:paraId="10960FC2" w14:textId="5494BD9E" w:rsidR="00C474C1" w:rsidRDefault="0094609C" w:rsidP="00C52F4A">
      <w:r>
        <w:t>— </w:t>
      </w:r>
      <w:r w:rsidR="00C52F4A" w:rsidRPr="00605EB6">
        <w:t>Décider ton fermier et sa femme</w:t>
      </w:r>
      <w:r w:rsidR="00C474C1">
        <w:t xml:space="preserve">, </w:t>
      </w:r>
      <w:r w:rsidR="00C52F4A" w:rsidRPr="00605EB6">
        <w:t>surtout</w:t>
      </w:r>
      <w:r w:rsidR="00C474C1">
        <w:t xml:space="preserve">, </w:t>
      </w:r>
      <w:r w:rsidR="00C52F4A" w:rsidRPr="00605EB6">
        <w:t>à se séparer de leur servante pendant un certain temps</w:t>
      </w:r>
      <w:r w:rsidR="00C474C1">
        <w:t>.</w:t>
      </w:r>
    </w:p>
    <w:p w14:paraId="2D91CE07" w14:textId="1E7168F0" w:rsidR="00C474C1" w:rsidRDefault="0094609C" w:rsidP="00C52F4A">
      <w:r>
        <w:t>— </w:t>
      </w:r>
      <w:r w:rsidR="00C52F4A" w:rsidRPr="00605EB6">
        <w:t>Cette séparation sera certainement un chagrin pour eux</w:t>
      </w:r>
      <w:r w:rsidR="00C474C1">
        <w:t xml:space="preserve"> ; </w:t>
      </w:r>
      <w:r w:rsidR="00C52F4A" w:rsidRPr="00605EB6">
        <w:t>mais</w:t>
      </w:r>
      <w:r w:rsidR="00C474C1">
        <w:t xml:space="preserve">, </w:t>
      </w:r>
      <w:r w:rsidR="00C52F4A" w:rsidRPr="00605EB6">
        <w:t>en connaissant la cause</w:t>
      </w:r>
      <w:r w:rsidR="00C474C1">
        <w:t xml:space="preserve">, </w:t>
      </w:r>
      <w:r w:rsidR="00C52F4A" w:rsidRPr="00605EB6">
        <w:t>ils n</w:t>
      </w:r>
      <w:r w:rsidR="00C474C1">
        <w:t>’</w:t>
      </w:r>
      <w:r w:rsidR="00C52F4A" w:rsidRPr="00605EB6">
        <w:t>opposeront aucune résistance</w:t>
      </w:r>
      <w:r w:rsidR="00C474C1">
        <w:t xml:space="preserve">. </w:t>
      </w:r>
      <w:r w:rsidR="00C52F4A" w:rsidRPr="00605EB6">
        <w:t>Reste à savoir si Marie</w:t>
      </w:r>
      <w:r w:rsidR="00C474C1">
        <w:t>…</w:t>
      </w:r>
    </w:p>
    <w:p w14:paraId="1C9DBBA2" w14:textId="71244FEC" w:rsidR="00C474C1" w:rsidRDefault="0094609C" w:rsidP="00C52F4A">
      <w:r>
        <w:t>— </w:t>
      </w:r>
      <w:r w:rsidR="00C52F4A" w:rsidRPr="00605EB6">
        <w:t>Mon ami</w:t>
      </w:r>
      <w:r w:rsidR="00C474C1">
        <w:t xml:space="preserve">, </w:t>
      </w:r>
      <w:r w:rsidR="00C52F4A" w:rsidRPr="00605EB6">
        <w:t>j</w:t>
      </w:r>
      <w:r w:rsidR="00C474C1">
        <w:t>’</w:t>
      </w:r>
      <w:r w:rsidR="00C52F4A" w:rsidRPr="00605EB6">
        <w:t>ai pleine confiance en ton éloquence doublée du désir de m</w:t>
      </w:r>
      <w:r w:rsidR="00C474C1">
        <w:t>’</w:t>
      </w:r>
      <w:r w:rsidR="00C52F4A" w:rsidRPr="00605EB6">
        <w:t>être agréable</w:t>
      </w:r>
      <w:r w:rsidR="00C474C1">
        <w:t>.</w:t>
      </w:r>
    </w:p>
    <w:p w14:paraId="6409B301" w14:textId="3D7423CC" w:rsidR="00C474C1" w:rsidRDefault="0094609C" w:rsidP="00C52F4A">
      <w:r>
        <w:t>— </w:t>
      </w:r>
      <w:r w:rsidR="00C52F4A" w:rsidRPr="00605EB6">
        <w:t>Élevé au rang d</w:t>
      </w:r>
      <w:r w:rsidR="00C474C1">
        <w:t>’</w:t>
      </w:r>
      <w:r w:rsidR="00C52F4A" w:rsidRPr="00605EB6">
        <w:t>ambassadeur</w:t>
      </w:r>
      <w:r w:rsidR="00C474C1">
        <w:t xml:space="preserve">, </w:t>
      </w:r>
      <w:r w:rsidR="00C52F4A" w:rsidRPr="00605EB6">
        <w:t>je tâcherai de me montrer excellent diplomate</w:t>
      </w:r>
      <w:r w:rsidR="00C474C1">
        <w:t>.</w:t>
      </w:r>
    </w:p>
    <w:p w14:paraId="234C511E" w14:textId="07FC2926" w:rsidR="00C474C1" w:rsidRDefault="0094609C" w:rsidP="00C52F4A">
      <w:r>
        <w:t>— </w:t>
      </w:r>
      <w:r w:rsidR="00C52F4A" w:rsidRPr="00605EB6">
        <w:t>Dès demain</w:t>
      </w:r>
      <w:r w:rsidR="00C474C1">
        <w:t xml:space="preserve">, </w:t>
      </w:r>
      <w:r w:rsidR="00C52F4A" w:rsidRPr="00605EB6">
        <w:t>tu partiras</w:t>
      </w:r>
      <w:r w:rsidR="00C474C1">
        <w:t>.</w:t>
      </w:r>
    </w:p>
    <w:p w14:paraId="7FE2E4FA" w14:textId="340DC66C" w:rsidR="00C474C1" w:rsidRDefault="0094609C" w:rsidP="00C52F4A">
      <w:r>
        <w:t>— </w:t>
      </w:r>
      <w:r w:rsidR="00C52F4A" w:rsidRPr="00605EB6">
        <w:t>Dès ce soir même</w:t>
      </w:r>
      <w:r w:rsidR="00C474C1">
        <w:t>.</w:t>
      </w:r>
    </w:p>
    <w:p w14:paraId="0171D7C3" w14:textId="05558395" w:rsidR="00C474C1" w:rsidRDefault="0094609C" w:rsidP="00C52F4A">
      <w:r>
        <w:t>— </w:t>
      </w:r>
      <w:r w:rsidR="00C52F4A" w:rsidRPr="00605EB6">
        <w:t>Soit</w:t>
      </w:r>
      <w:r w:rsidR="00C474C1">
        <w:t xml:space="preserve">. </w:t>
      </w:r>
      <w:r w:rsidR="00C52F4A" w:rsidRPr="00605EB6">
        <w:t>Tu te rendras en Bourgogne</w:t>
      </w:r>
      <w:r w:rsidR="00C474C1">
        <w:t>.</w:t>
      </w:r>
    </w:p>
    <w:p w14:paraId="47FA314D" w14:textId="383E37EE" w:rsidR="00C474C1" w:rsidRDefault="0094609C" w:rsidP="00C52F4A">
      <w:r>
        <w:t>— </w:t>
      </w:r>
      <w:r w:rsidR="00C52F4A" w:rsidRPr="00605EB6">
        <w:t>À la Commanderie</w:t>
      </w:r>
      <w:r w:rsidR="00C474C1">
        <w:t>.</w:t>
      </w:r>
    </w:p>
    <w:p w14:paraId="57E63953" w14:textId="4F5D034D" w:rsidR="00C474C1" w:rsidRDefault="0094609C" w:rsidP="00C52F4A">
      <w:r>
        <w:lastRenderedPageBreak/>
        <w:t>— </w:t>
      </w:r>
      <w:r w:rsidR="00C52F4A" w:rsidRPr="00605EB6">
        <w:t>Tu rempliras ta mission</w:t>
      </w:r>
      <w:r w:rsidR="00C474C1">
        <w:t>.</w:t>
      </w:r>
    </w:p>
    <w:p w14:paraId="3891569E" w14:textId="492398CE" w:rsidR="00C474C1" w:rsidRDefault="0094609C" w:rsidP="00C52F4A">
      <w:r>
        <w:t>— </w:t>
      </w:r>
      <w:r w:rsidR="00C52F4A" w:rsidRPr="00605EB6">
        <w:t>Le mieux que je pourrai</w:t>
      </w:r>
      <w:r w:rsidR="00C474C1">
        <w:t>.</w:t>
      </w:r>
    </w:p>
    <w:p w14:paraId="41A9A1BB" w14:textId="1326F2A9" w:rsidR="00C474C1" w:rsidRDefault="0094609C" w:rsidP="00C52F4A">
      <w:r>
        <w:t>— </w:t>
      </w:r>
      <w:r w:rsidR="00C52F4A" w:rsidRPr="00605EB6">
        <w:t>Et vite tu reviendras à Chatou</w:t>
      </w:r>
      <w:r w:rsidR="00C474C1">
        <w:t>.</w:t>
      </w:r>
    </w:p>
    <w:p w14:paraId="7512939D" w14:textId="7798D03B" w:rsidR="00C474C1" w:rsidRDefault="0094609C" w:rsidP="00C52F4A">
      <w:r>
        <w:t>— </w:t>
      </w:r>
      <w:r w:rsidR="00C52F4A" w:rsidRPr="00605EB6">
        <w:t>Amenant Marie</w:t>
      </w:r>
      <w:r w:rsidR="00C474C1">
        <w:t>.</w:t>
      </w:r>
    </w:p>
    <w:p w14:paraId="30EEFE04" w14:textId="14D514A4" w:rsidR="00C474C1" w:rsidRDefault="0094609C" w:rsidP="00C52F4A">
      <w:r>
        <w:t>— </w:t>
      </w:r>
      <w:r w:rsidR="00C52F4A" w:rsidRPr="00605EB6">
        <w:t>Bien entendu</w:t>
      </w:r>
      <w:r w:rsidR="00C474C1">
        <w:t>.</w:t>
      </w:r>
    </w:p>
    <w:p w14:paraId="48AC184B" w14:textId="77777777" w:rsidR="00C474C1" w:rsidRDefault="00C52F4A" w:rsidP="00C52F4A">
      <w:r w:rsidRPr="00605EB6">
        <w:t>Le docteur Reverchon quitta le docteur Legendre à quatre heures</w:t>
      </w:r>
      <w:r w:rsidR="00C474C1">
        <w:t xml:space="preserve"> ; </w:t>
      </w:r>
      <w:r w:rsidRPr="00605EB6">
        <w:t>il rentra à Paris et</w:t>
      </w:r>
      <w:r w:rsidR="00C474C1">
        <w:t xml:space="preserve">, </w:t>
      </w:r>
      <w:r w:rsidRPr="00605EB6">
        <w:t>le soir</w:t>
      </w:r>
      <w:r w:rsidR="00C474C1">
        <w:t xml:space="preserve">, </w:t>
      </w:r>
      <w:r w:rsidRPr="00605EB6">
        <w:t>à sept heures quarante minutes</w:t>
      </w:r>
      <w:r w:rsidR="00C474C1">
        <w:t xml:space="preserve">, </w:t>
      </w:r>
      <w:r w:rsidRPr="00605EB6">
        <w:t>il prenait le train express de Paris à Lyon</w:t>
      </w:r>
      <w:r w:rsidR="00C474C1">
        <w:t xml:space="preserve">, </w:t>
      </w:r>
      <w:r w:rsidRPr="00605EB6">
        <w:t>arrivant à Laroche et s</w:t>
      </w:r>
      <w:r w:rsidR="00C474C1">
        <w:t>’</w:t>
      </w:r>
      <w:r w:rsidRPr="00605EB6">
        <w:t>y arrêtant à dix heures quarante</w:t>
      </w:r>
      <w:r w:rsidR="00C474C1">
        <w:t>.</w:t>
      </w:r>
    </w:p>
    <w:p w14:paraId="0DE88FF3" w14:textId="77777777" w:rsidR="00C474C1" w:rsidRDefault="00C52F4A" w:rsidP="00C52F4A">
      <w:r w:rsidRPr="00605EB6">
        <w:t>Là</w:t>
      </w:r>
      <w:r w:rsidR="00C474C1">
        <w:t xml:space="preserve">, </w:t>
      </w:r>
      <w:r w:rsidRPr="00605EB6">
        <w:t>il le savait</w:t>
      </w:r>
      <w:r w:rsidR="00C474C1">
        <w:t xml:space="preserve">, </w:t>
      </w:r>
      <w:r w:rsidRPr="00605EB6">
        <w:t>il trouverait une voiture de louage pour le conduire à la Commanderie</w:t>
      </w:r>
      <w:r w:rsidR="00C474C1">
        <w:t xml:space="preserve">, </w:t>
      </w:r>
      <w:r w:rsidRPr="00605EB6">
        <w:t>à neuf lieues de distance</w:t>
      </w:r>
      <w:r w:rsidR="00C474C1">
        <w:t xml:space="preserve">. </w:t>
      </w:r>
      <w:r w:rsidRPr="00605EB6">
        <w:t>Il lui faudrait trois bonnes heures pour franchir ces trente-six kilomètres</w:t>
      </w:r>
      <w:r w:rsidR="00C474C1">
        <w:t xml:space="preserve"> ; </w:t>
      </w:r>
      <w:r w:rsidRPr="00605EB6">
        <w:t>il arriverait vers deux heures du matin à la ferme</w:t>
      </w:r>
      <w:r w:rsidR="00C474C1">
        <w:t xml:space="preserve">. </w:t>
      </w:r>
      <w:r w:rsidRPr="00605EB6">
        <w:t>Mais qu</w:t>
      </w:r>
      <w:r w:rsidR="00C474C1">
        <w:t>’</w:t>
      </w:r>
      <w:r w:rsidRPr="00605EB6">
        <w:t>importe</w:t>
      </w:r>
      <w:r w:rsidR="00C474C1">
        <w:t xml:space="preserve"> ? </w:t>
      </w:r>
      <w:r w:rsidRPr="00605EB6">
        <w:t>Du reste</w:t>
      </w:r>
      <w:r w:rsidR="00C474C1">
        <w:t xml:space="preserve">, </w:t>
      </w:r>
      <w:r w:rsidRPr="00605EB6">
        <w:t>à cette heure matinale</w:t>
      </w:r>
      <w:r w:rsidR="00C474C1">
        <w:t xml:space="preserve">, </w:t>
      </w:r>
      <w:r w:rsidRPr="00605EB6">
        <w:t>il trouverait déjà les garçons levés</w:t>
      </w:r>
      <w:r w:rsidR="00C474C1">
        <w:t xml:space="preserve">, </w:t>
      </w:r>
      <w:r w:rsidRPr="00605EB6">
        <w:t>étrillant les chevaux</w:t>
      </w:r>
      <w:r w:rsidR="00C474C1">
        <w:t xml:space="preserve">, </w:t>
      </w:r>
      <w:r w:rsidRPr="00605EB6">
        <w:t>emplissant les râteliers de foin mélangé de paille</w:t>
      </w:r>
      <w:r w:rsidR="00C474C1">
        <w:t>.</w:t>
      </w:r>
    </w:p>
    <w:p w14:paraId="1363BA55" w14:textId="44C9339C" w:rsidR="00C474C1" w:rsidRDefault="00C474C1" w:rsidP="00C52F4A">
      <w:r>
        <w:t>M. </w:t>
      </w:r>
      <w:r w:rsidR="00C52F4A" w:rsidRPr="00605EB6">
        <w:t>Legendre attendit avec une certaine impatience le retour de son obligeant ami</w:t>
      </w:r>
      <w:r>
        <w:t>.</w:t>
      </w:r>
    </w:p>
    <w:p w14:paraId="5BEFF3B3" w14:textId="77777777" w:rsidR="00C474C1" w:rsidRDefault="00C52F4A" w:rsidP="00C52F4A">
      <w:r w:rsidRPr="00605EB6">
        <w:t>Le surlendemain</w:t>
      </w:r>
      <w:r w:rsidR="00C474C1">
        <w:t xml:space="preserve">, </w:t>
      </w:r>
      <w:r w:rsidRPr="00605EB6">
        <w:t>à dix heures</w:t>
      </w:r>
      <w:r w:rsidR="00C474C1">
        <w:t xml:space="preserve">, </w:t>
      </w:r>
      <w:r w:rsidRPr="00605EB6">
        <w:t>le docteur Reverchon revenait à la villa de Chatou en compagnie de l</w:t>
      </w:r>
      <w:r w:rsidR="00C474C1">
        <w:t>’</w:t>
      </w:r>
      <w:r w:rsidRPr="00605EB6">
        <w:t>intéressante servante de la Commanderie</w:t>
      </w:r>
      <w:r w:rsidR="00C474C1">
        <w:t>.</w:t>
      </w:r>
    </w:p>
    <w:p w14:paraId="0205B9A1" w14:textId="0A581022" w:rsidR="00C474C1" w:rsidRDefault="00C474C1" w:rsidP="00C52F4A">
      <w:r>
        <w:t>M. </w:t>
      </w:r>
      <w:r w:rsidR="00C52F4A" w:rsidRPr="00605EB6">
        <w:t xml:space="preserve">Legendre serra les mains de </w:t>
      </w:r>
      <w:r>
        <w:t>M. </w:t>
      </w:r>
      <w:r w:rsidR="00C52F4A" w:rsidRPr="00605EB6">
        <w:t>Reverchon de façon à lui faire comprendre combien il lui était reconnaissant de ce qu</w:t>
      </w:r>
      <w:r>
        <w:t>’</w:t>
      </w:r>
      <w:r w:rsidR="00C52F4A" w:rsidRPr="00605EB6">
        <w:t xml:space="preserve">il venait </w:t>
      </w:r>
      <w:r w:rsidR="00686F23" w:rsidRPr="00605EB6">
        <w:t>d</w:t>
      </w:r>
      <w:r w:rsidR="00686F23">
        <w:t xml:space="preserve">e </w:t>
      </w:r>
      <w:r w:rsidR="00686F23" w:rsidRPr="00605EB6">
        <w:t xml:space="preserve">faire </w:t>
      </w:r>
      <w:r w:rsidR="00C52F4A" w:rsidRPr="00605EB6">
        <w:t>pour lui</w:t>
      </w:r>
      <w:r>
        <w:t>.</w:t>
      </w:r>
    </w:p>
    <w:p w14:paraId="47EBE6E7" w14:textId="77777777" w:rsidR="00C474C1" w:rsidRDefault="00C52F4A" w:rsidP="00C52F4A">
      <w:r w:rsidRPr="00605EB6">
        <w:t>Le savant ne se possédait pas de joie</w:t>
      </w:r>
      <w:r w:rsidR="00C474C1">
        <w:t xml:space="preserve"> ; </w:t>
      </w:r>
      <w:r w:rsidRPr="00605EB6">
        <w:t>mais il montra seulement qu</w:t>
      </w:r>
      <w:r w:rsidR="00C474C1">
        <w:t>’</w:t>
      </w:r>
      <w:r w:rsidRPr="00605EB6">
        <w:t>il était satisfait</w:t>
      </w:r>
      <w:r w:rsidR="00C474C1">
        <w:t xml:space="preserve">, </w:t>
      </w:r>
      <w:r w:rsidRPr="00605EB6">
        <w:t>se renfermant dans sa gravité pour dissimuler ses autres impressions</w:t>
      </w:r>
      <w:r w:rsidR="00C474C1">
        <w:t>.</w:t>
      </w:r>
    </w:p>
    <w:p w14:paraId="417F5C01" w14:textId="77777777" w:rsidR="00C474C1" w:rsidRDefault="00C52F4A" w:rsidP="00C52F4A">
      <w:r w:rsidRPr="00605EB6">
        <w:lastRenderedPageBreak/>
        <w:t>Il accueillit Marie avec bonté et lui parla avec beaucoup de douceur</w:t>
      </w:r>
      <w:r w:rsidR="00C474C1">
        <w:t>.</w:t>
      </w:r>
    </w:p>
    <w:p w14:paraId="72E44DA4" w14:textId="1AC3A0C4" w:rsidR="00C474C1" w:rsidRDefault="0094609C" w:rsidP="00C52F4A">
      <w:r>
        <w:t>— </w:t>
      </w:r>
      <w:r w:rsidR="00C52F4A" w:rsidRPr="00605EB6">
        <w:t>Ma chère enfant</w:t>
      </w:r>
      <w:r w:rsidR="00C474C1">
        <w:t xml:space="preserve">, </w:t>
      </w:r>
      <w:r w:rsidR="00C52F4A" w:rsidRPr="00605EB6">
        <w:t>lui dit-il</w:t>
      </w:r>
      <w:r w:rsidR="00C474C1">
        <w:t xml:space="preserve">, </w:t>
      </w:r>
      <w:r w:rsidR="00C52F4A" w:rsidRPr="00605EB6">
        <w:t>prenant le ton paternel</w:t>
      </w:r>
      <w:r w:rsidR="00C474C1">
        <w:t xml:space="preserve">, </w:t>
      </w:r>
      <w:r w:rsidR="00C52F4A" w:rsidRPr="00605EB6">
        <w:t>mon ami</w:t>
      </w:r>
      <w:r w:rsidR="00C474C1">
        <w:t xml:space="preserve">, </w:t>
      </w:r>
      <w:r w:rsidR="00C52F4A" w:rsidRPr="00605EB6">
        <w:t>le docteur Reverchon vous a dit pourquoi je désirais vous avoir ici</w:t>
      </w:r>
      <w:r w:rsidR="00C474C1">
        <w:t xml:space="preserve">, </w:t>
      </w:r>
      <w:r w:rsidR="00C52F4A" w:rsidRPr="00605EB6">
        <w:t>près de moi</w:t>
      </w:r>
      <w:r w:rsidR="00C474C1">
        <w:t xml:space="preserve"> ; </w:t>
      </w:r>
      <w:r w:rsidR="00C52F4A" w:rsidRPr="00605EB6">
        <w:t>je vous remercie d</w:t>
      </w:r>
      <w:r w:rsidR="00C474C1">
        <w:t>’</w:t>
      </w:r>
      <w:r w:rsidR="00C52F4A" w:rsidRPr="00605EB6">
        <w:t>avoir bien voulu consentir à le suivre</w:t>
      </w:r>
      <w:r w:rsidR="00C474C1">
        <w:t xml:space="preserve"> ; </w:t>
      </w:r>
      <w:r w:rsidR="00C52F4A" w:rsidRPr="00605EB6">
        <w:t>je vous en remercie doublement</w:t>
      </w:r>
      <w:r w:rsidR="00C474C1">
        <w:t xml:space="preserve">, </w:t>
      </w:r>
      <w:r w:rsidR="00C52F4A" w:rsidRPr="00605EB6">
        <w:t>car ce sont des amis que vous avez quittés pour venir vers un inconnu</w:t>
      </w:r>
      <w:r w:rsidR="00C474C1">
        <w:t xml:space="preserve">. </w:t>
      </w:r>
      <w:r w:rsidR="00C52F4A" w:rsidRPr="00605EB6">
        <w:t>Mais rassurez-vous</w:t>
      </w:r>
      <w:r w:rsidR="00C474C1">
        <w:t xml:space="preserve">, </w:t>
      </w:r>
      <w:r w:rsidR="00C52F4A" w:rsidRPr="00605EB6">
        <w:t>Marie</w:t>
      </w:r>
      <w:r w:rsidR="00C474C1">
        <w:t xml:space="preserve">, </w:t>
      </w:r>
      <w:r w:rsidR="00C52F4A" w:rsidRPr="00605EB6">
        <w:t>cet inconnu</w:t>
      </w:r>
      <w:r w:rsidR="00C474C1">
        <w:t xml:space="preserve">, </w:t>
      </w:r>
      <w:r w:rsidR="00C52F4A" w:rsidRPr="00605EB6">
        <w:t>vous le connaîtrez bientôt</w:t>
      </w:r>
      <w:r w:rsidR="00C474C1">
        <w:t xml:space="preserve">. </w:t>
      </w:r>
      <w:r w:rsidR="00C52F4A" w:rsidRPr="00605EB6">
        <w:t>Vous trouverez ici toute la sympathie que vous méritez</w:t>
      </w:r>
      <w:r w:rsidR="00C474C1">
        <w:t xml:space="preserve">, </w:t>
      </w:r>
      <w:r w:rsidR="00C52F4A" w:rsidRPr="00605EB6">
        <w:t>une affection sincère</w:t>
      </w:r>
      <w:r w:rsidR="00C474C1">
        <w:t xml:space="preserve"> ; </w:t>
      </w:r>
      <w:r w:rsidR="00C52F4A" w:rsidRPr="00605EB6">
        <w:t>enfin je ferai tout ce qui dépendra de moi pour vous empêcher de trop regretter votre bonne amie</w:t>
      </w:r>
      <w:r w:rsidR="00C474C1">
        <w:t xml:space="preserve">, </w:t>
      </w:r>
      <w:r w:rsidR="00C52F4A" w:rsidRPr="00605EB6">
        <w:t>l</w:t>
      </w:r>
      <w:r w:rsidR="00C474C1">
        <w:t>’</w:t>
      </w:r>
      <w:r w:rsidR="00C52F4A" w:rsidRPr="00605EB6">
        <w:t>excellente</w:t>
      </w:r>
      <w:r w:rsidR="00C474C1">
        <w:t xml:space="preserve">. </w:t>
      </w:r>
      <w:r w:rsidR="00C52F4A" w:rsidRPr="00605EB6">
        <w:t>Simone</w:t>
      </w:r>
      <w:r w:rsidR="00C474C1">
        <w:t>.</w:t>
      </w:r>
    </w:p>
    <w:p w14:paraId="3DD9E7B7" w14:textId="77777777" w:rsidR="00C474C1" w:rsidRDefault="00C474C1" w:rsidP="00C52F4A">
      <w:r>
        <w:t>» </w:t>
      </w:r>
      <w:r w:rsidR="00C52F4A" w:rsidRPr="00605EB6">
        <w:t>Vous êtes venue à moi avec un espoir</w:t>
      </w:r>
      <w:r>
        <w:t xml:space="preserve">, </w:t>
      </w:r>
      <w:r w:rsidR="00C52F4A" w:rsidRPr="00605EB6">
        <w:t>espoir qui est le mien</w:t>
      </w:r>
      <w:r>
        <w:t xml:space="preserve"> ; </w:t>
      </w:r>
      <w:r w:rsidR="00C52F4A" w:rsidRPr="00605EB6">
        <w:t>oui</w:t>
      </w:r>
      <w:r>
        <w:t xml:space="preserve">, </w:t>
      </w:r>
      <w:r w:rsidR="00C52F4A" w:rsidRPr="00605EB6">
        <w:t>mon enfant</w:t>
      </w:r>
      <w:r>
        <w:t xml:space="preserve">, </w:t>
      </w:r>
      <w:r w:rsidR="00C52F4A" w:rsidRPr="00605EB6">
        <w:t>espérons</w:t>
      </w:r>
      <w:r>
        <w:t xml:space="preserve">, </w:t>
      </w:r>
      <w:r w:rsidR="00C52F4A" w:rsidRPr="00605EB6">
        <w:t>quelque chose me dit que je pourrai faire beaucoup pour vous</w:t>
      </w:r>
      <w:r>
        <w:t xml:space="preserve">… </w:t>
      </w:r>
      <w:r w:rsidR="00C52F4A" w:rsidRPr="00605EB6">
        <w:t>Non</w:t>
      </w:r>
      <w:r>
        <w:t xml:space="preserve">, </w:t>
      </w:r>
      <w:r w:rsidR="00C52F4A" w:rsidRPr="00605EB6">
        <w:t>non</w:t>
      </w:r>
      <w:r>
        <w:t xml:space="preserve">, </w:t>
      </w:r>
      <w:r w:rsidR="00C52F4A" w:rsidRPr="00605EB6">
        <w:t>vous n</w:t>
      </w:r>
      <w:r>
        <w:t>’</w:t>
      </w:r>
      <w:r w:rsidR="00C52F4A" w:rsidRPr="00605EB6">
        <w:t>aurez pas à vous repentir d</w:t>
      </w:r>
      <w:r>
        <w:t>’</w:t>
      </w:r>
      <w:r w:rsidR="00C52F4A" w:rsidRPr="00605EB6">
        <w:t>avoir abandonné vos amis de là-bas pour vous confier à moi</w:t>
      </w:r>
      <w:r>
        <w:t>.</w:t>
      </w:r>
    </w:p>
    <w:p w14:paraId="3B838B2D" w14:textId="77777777" w:rsidR="00C474C1" w:rsidRDefault="00C474C1" w:rsidP="00C52F4A">
      <w:r>
        <w:t>» </w:t>
      </w:r>
      <w:r w:rsidR="00C52F4A" w:rsidRPr="00605EB6">
        <w:t>J</w:t>
      </w:r>
      <w:r>
        <w:t>’</w:t>
      </w:r>
      <w:r w:rsidR="00C52F4A" w:rsidRPr="00605EB6">
        <w:t>ai ici</w:t>
      </w:r>
      <w:r>
        <w:t xml:space="preserve">, </w:t>
      </w:r>
      <w:r w:rsidR="00C52F4A" w:rsidRPr="00605EB6">
        <w:t>mon ami Reverchon vous l</w:t>
      </w:r>
      <w:r>
        <w:t>’</w:t>
      </w:r>
      <w:r w:rsidR="00C52F4A" w:rsidRPr="00605EB6">
        <w:t>a probablement dit</w:t>
      </w:r>
      <w:r>
        <w:t xml:space="preserve">, </w:t>
      </w:r>
      <w:r w:rsidR="00C52F4A" w:rsidRPr="00605EB6">
        <w:t>une malade</w:t>
      </w:r>
      <w:r>
        <w:t xml:space="preserve">. </w:t>
      </w:r>
      <w:r w:rsidR="00C52F4A" w:rsidRPr="00605EB6">
        <w:t>Jeanne est toute jeune</w:t>
      </w:r>
      <w:r>
        <w:t xml:space="preserve">, </w:t>
      </w:r>
      <w:r w:rsidR="00C52F4A" w:rsidRPr="00605EB6">
        <w:t>toute charmante</w:t>
      </w:r>
      <w:r>
        <w:t xml:space="preserve">, </w:t>
      </w:r>
      <w:r w:rsidR="00C52F4A" w:rsidRPr="00605EB6">
        <w:t>et d</w:t>
      </w:r>
      <w:r>
        <w:t>’</w:t>
      </w:r>
      <w:r w:rsidR="00C52F4A" w:rsidRPr="00605EB6">
        <w:t>une douceur angélique</w:t>
      </w:r>
      <w:r>
        <w:t xml:space="preserve"> ; </w:t>
      </w:r>
      <w:r w:rsidR="00C52F4A" w:rsidRPr="00605EB6">
        <w:t>j</w:t>
      </w:r>
      <w:r>
        <w:t>’</w:t>
      </w:r>
      <w:r w:rsidR="00C52F4A" w:rsidRPr="00605EB6">
        <w:t>ai pour elle l</w:t>
      </w:r>
      <w:r>
        <w:t>’</w:t>
      </w:r>
      <w:r w:rsidR="00C52F4A" w:rsidRPr="00605EB6">
        <w:t>affection</w:t>
      </w:r>
      <w:r>
        <w:t xml:space="preserve">, </w:t>
      </w:r>
      <w:r w:rsidR="00C52F4A" w:rsidRPr="00605EB6">
        <w:t>la tendresse d</w:t>
      </w:r>
      <w:r>
        <w:t>’</w:t>
      </w:r>
      <w:r w:rsidR="00C52F4A" w:rsidRPr="00605EB6">
        <w:t>un père</w:t>
      </w:r>
      <w:r>
        <w:t xml:space="preserve"> ; </w:t>
      </w:r>
      <w:r w:rsidR="00C52F4A" w:rsidRPr="00605EB6">
        <w:t>cette affection</w:t>
      </w:r>
      <w:r>
        <w:t xml:space="preserve">, </w:t>
      </w:r>
      <w:r w:rsidR="00C52F4A" w:rsidRPr="00605EB6">
        <w:t>cette tendresse</w:t>
      </w:r>
      <w:r>
        <w:t xml:space="preserve">, </w:t>
      </w:r>
      <w:r w:rsidR="00C52F4A" w:rsidRPr="00605EB6">
        <w:t>Marie</w:t>
      </w:r>
      <w:r>
        <w:t xml:space="preserve">, </w:t>
      </w:r>
      <w:r w:rsidR="00C52F4A" w:rsidRPr="00605EB6">
        <w:t>vous la partagerez avec Jeanne</w:t>
      </w:r>
      <w:r>
        <w:t xml:space="preserve">, </w:t>
      </w:r>
      <w:r w:rsidR="00C52F4A" w:rsidRPr="00605EB6">
        <w:t>vous serez aussi ma fille</w:t>
      </w:r>
      <w:r>
        <w:t xml:space="preserve">. </w:t>
      </w:r>
      <w:r w:rsidR="00C52F4A" w:rsidRPr="00605EB6">
        <w:t>Mes deux pensionnaires seront mes deux enfants</w:t>
      </w:r>
      <w:r>
        <w:t>.</w:t>
      </w:r>
    </w:p>
    <w:p w14:paraId="68138DD0" w14:textId="08753327" w:rsidR="00C474C1" w:rsidRDefault="0094609C" w:rsidP="00C52F4A">
      <w:r>
        <w:t>— </w:t>
      </w:r>
      <w:r w:rsidR="00C52F4A" w:rsidRPr="00605EB6">
        <w:t>Oh</w:t>
      </w:r>
      <w:r w:rsidR="00C474C1">
        <w:t xml:space="preserve"> ! </w:t>
      </w:r>
      <w:r w:rsidR="00C52F4A" w:rsidRPr="00605EB6">
        <w:t>monsieur</w:t>
      </w:r>
      <w:r w:rsidR="00C474C1">
        <w:t xml:space="preserve">, </w:t>
      </w:r>
      <w:r w:rsidR="00C52F4A" w:rsidRPr="00605EB6">
        <w:t>fit Marie</w:t>
      </w:r>
      <w:r w:rsidR="00C474C1">
        <w:t xml:space="preserve">, </w:t>
      </w:r>
      <w:r w:rsidR="00C52F4A" w:rsidRPr="00605EB6">
        <w:t>émue jusqu</w:t>
      </w:r>
      <w:r w:rsidR="00C474C1">
        <w:t>’</w:t>
      </w:r>
      <w:r w:rsidR="00C52F4A" w:rsidRPr="00605EB6">
        <w:t>aux larmes</w:t>
      </w:r>
      <w:r w:rsidR="00C474C1">
        <w:t>.</w:t>
      </w:r>
    </w:p>
    <w:p w14:paraId="5EE5A916" w14:textId="6C40D24E" w:rsidR="00C474C1" w:rsidRDefault="0094609C" w:rsidP="00C52F4A">
      <w:r>
        <w:t>— </w:t>
      </w:r>
      <w:r w:rsidR="00C52F4A" w:rsidRPr="00605EB6">
        <w:t>Vous verrez Jeanne</w:t>
      </w:r>
      <w:r w:rsidR="00C474C1">
        <w:t xml:space="preserve">, </w:t>
      </w:r>
      <w:r w:rsidR="00C52F4A" w:rsidRPr="00605EB6">
        <w:t>ma chère enfant</w:t>
      </w:r>
      <w:r w:rsidR="00C474C1">
        <w:t xml:space="preserve">, </w:t>
      </w:r>
      <w:r w:rsidR="00C52F4A" w:rsidRPr="00605EB6">
        <w:t xml:space="preserve">continua </w:t>
      </w:r>
      <w:r w:rsidR="00C474C1">
        <w:t>M. </w:t>
      </w:r>
      <w:r w:rsidR="00C52F4A" w:rsidRPr="00605EB6">
        <w:t>Legendre</w:t>
      </w:r>
      <w:r w:rsidR="00C474C1">
        <w:t xml:space="preserve"> ; </w:t>
      </w:r>
      <w:r w:rsidR="00C52F4A" w:rsidRPr="00605EB6">
        <w:t>vous serez même avec elle souvent</w:t>
      </w:r>
      <w:r w:rsidR="00C474C1">
        <w:t xml:space="preserve">. </w:t>
      </w:r>
      <w:r w:rsidR="00C52F4A" w:rsidRPr="00605EB6">
        <w:t>Dès que vous l</w:t>
      </w:r>
      <w:r w:rsidR="00C474C1">
        <w:t>’</w:t>
      </w:r>
      <w:r w:rsidR="00C52F4A" w:rsidRPr="00605EB6">
        <w:t>aurez vue</w:t>
      </w:r>
      <w:r w:rsidR="00C474C1">
        <w:t xml:space="preserve">, </w:t>
      </w:r>
      <w:r w:rsidR="00C52F4A" w:rsidRPr="00605EB6">
        <w:t>vous l</w:t>
      </w:r>
      <w:r w:rsidR="00C474C1">
        <w:t>’</w:t>
      </w:r>
      <w:r w:rsidR="00C52F4A" w:rsidRPr="00605EB6">
        <w:t>aimerez</w:t>
      </w:r>
      <w:r w:rsidR="00C474C1">
        <w:t xml:space="preserve">, </w:t>
      </w:r>
      <w:r w:rsidR="00C52F4A" w:rsidRPr="00605EB6">
        <w:t>j</w:t>
      </w:r>
      <w:r w:rsidR="00C474C1">
        <w:t>’</w:t>
      </w:r>
      <w:r w:rsidR="00C52F4A" w:rsidRPr="00605EB6">
        <w:t>en suis sûr d</w:t>
      </w:r>
      <w:r w:rsidR="00C474C1">
        <w:t>’</w:t>
      </w:r>
      <w:r w:rsidR="00C52F4A" w:rsidRPr="00605EB6">
        <w:t>avance</w:t>
      </w:r>
      <w:r w:rsidR="00C474C1">
        <w:t xml:space="preserve">, </w:t>
      </w:r>
      <w:r w:rsidR="00C52F4A" w:rsidRPr="00605EB6">
        <w:t>et vous deviendrez tout de suite l</w:t>
      </w:r>
      <w:r w:rsidR="00C474C1">
        <w:t>’</w:t>
      </w:r>
      <w:r w:rsidR="00C52F4A" w:rsidRPr="00605EB6">
        <w:t>amie de la pauvre Jeanne</w:t>
      </w:r>
      <w:r w:rsidR="00C474C1">
        <w:t xml:space="preserve">, </w:t>
      </w:r>
      <w:r w:rsidR="00C52F4A" w:rsidRPr="00605EB6">
        <w:t>à qui il manque peut-être une compagne à aimer</w:t>
      </w:r>
      <w:r w:rsidR="00C474C1">
        <w:t>.</w:t>
      </w:r>
    </w:p>
    <w:p w14:paraId="7D009AA6" w14:textId="23370854" w:rsidR="00C474C1" w:rsidRDefault="0094609C" w:rsidP="00C52F4A">
      <w:r>
        <w:lastRenderedPageBreak/>
        <w:t>— </w:t>
      </w:r>
      <w:r w:rsidR="00C52F4A" w:rsidRPr="00605EB6">
        <w:t>Monsieur le docteur</w:t>
      </w:r>
      <w:r w:rsidR="00C474C1">
        <w:t xml:space="preserve">, </w:t>
      </w:r>
      <w:r w:rsidR="00C52F4A" w:rsidRPr="00605EB6">
        <w:t>répondit Marie d</w:t>
      </w:r>
      <w:r w:rsidR="00C474C1">
        <w:t>’</w:t>
      </w:r>
      <w:r w:rsidR="00C52F4A" w:rsidRPr="00605EB6">
        <w:t>une voix vibrante d</w:t>
      </w:r>
      <w:r w:rsidR="00C474C1">
        <w:t>’</w:t>
      </w:r>
      <w:r w:rsidR="00C52F4A" w:rsidRPr="00605EB6">
        <w:t>émotion</w:t>
      </w:r>
      <w:r w:rsidR="00C474C1">
        <w:t xml:space="preserve">, </w:t>
      </w:r>
      <w:r w:rsidR="00C52F4A" w:rsidRPr="00605EB6">
        <w:t>à la ferme j</w:t>
      </w:r>
      <w:r w:rsidR="00C474C1">
        <w:t>’</w:t>
      </w:r>
      <w:r w:rsidR="00C52F4A" w:rsidRPr="00605EB6">
        <w:t>ai été un peu la mère des enfants des braves gens qui m</w:t>
      </w:r>
      <w:r w:rsidR="00C474C1">
        <w:t>’</w:t>
      </w:r>
      <w:r w:rsidR="00C52F4A" w:rsidRPr="00605EB6">
        <w:t>ont recueillie chez eux et m</w:t>
      </w:r>
      <w:r w:rsidR="00C474C1">
        <w:t>’</w:t>
      </w:r>
      <w:r w:rsidR="00C52F4A" w:rsidRPr="00605EB6">
        <w:t>ont fait une place dans la famille</w:t>
      </w:r>
      <w:r w:rsidR="00C474C1">
        <w:t xml:space="preserve"> ; </w:t>
      </w:r>
      <w:r w:rsidR="00C52F4A" w:rsidRPr="00605EB6">
        <w:t>je serai ici ce que j</w:t>
      </w:r>
      <w:r w:rsidR="00C474C1">
        <w:t>’</w:t>
      </w:r>
      <w:r w:rsidR="00C52F4A" w:rsidRPr="00605EB6">
        <w:t>étais à la Commanderie</w:t>
      </w:r>
      <w:r w:rsidR="00C474C1">
        <w:t xml:space="preserve">, </w:t>
      </w:r>
      <w:r w:rsidR="00C52F4A" w:rsidRPr="00605EB6">
        <w:t>j</w:t>
      </w:r>
      <w:r w:rsidR="00C474C1">
        <w:t>’</w:t>
      </w:r>
      <w:r w:rsidR="00C52F4A" w:rsidRPr="00605EB6">
        <w:t>aimerai votre chère Jeanne et je lui donnerai les soins affectueux d</w:t>
      </w:r>
      <w:r w:rsidR="00C474C1">
        <w:t>’</w:t>
      </w:r>
      <w:r w:rsidR="00C52F4A" w:rsidRPr="00605EB6">
        <w:t>une mère</w:t>
      </w:r>
      <w:r w:rsidR="00C474C1">
        <w:t>.</w:t>
      </w:r>
    </w:p>
    <w:p w14:paraId="163C00BB" w14:textId="4AD65DA9" w:rsidR="00C474C1" w:rsidRDefault="00C474C1" w:rsidP="00C52F4A">
      <w:r>
        <w:t>» </w:t>
      </w:r>
      <w:r w:rsidR="00C52F4A" w:rsidRPr="00605EB6">
        <w:t>Je suis venue vers vous avec un espoir</w:t>
      </w:r>
      <w:r>
        <w:t xml:space="preserve">, </w:t>
      </w:r>
      <w:r w:rsidR="00C52F4A" w:rsidRPr="00605EB6">
        <w:t>monsieur le docteur</w:t>
      </w:r>
      <w:r>
        <w:t xml:space="preserve"> ; </w:t>
      </w:r>
      <w:r w:rsidR="00C52F4A" w:rsidRPr="00605EB6">
        <w:t>mais c</w:t>
      </w:r>
      <w:r>
        <w:t>’</w:t>
      </w:r>
      <w:r w:rsidR="00C52F4A" w:rsidRPr="00605EB6">
        <w:t>est surtout ce que m</w:t>
      </w:r>
      <w:r>
        <w:t>’</w:t>
      </w:r>
      <w:r w:rsidR="00C52F4A" w:rsidRPr="00605EB6">
        <w:t xml:space="preserve">a dit de vous </w:t>
      </w:r>
      <w:r>
        <w:t>M. </w:t>
      </w:r>
      <w:r w:rsidR="00C52F4A" w:rsidRPr="00605EB6">
        <w:t>le docteur Reverchon</w:t>
      </w:r>
      <w:r>
        <w:t xml:space="preserve">, </w:t>
      </w:r>
      <w:r w:rsidR="00C52F4A" w:rsidRPr="00605EB6">
        <w:t>qui m</w:t>
      </w:r>
      <w:r>
        <w:t>’</w:t>
      </w:r>
      <w:r w:rsidR="00C52F4A" w:rsidRPr="00605EB6">
        <w:t>a décidée à le suivre</w:t>
      </w:r>
      <w:r>
        <w:t xml:space="preserve">. </w:t>
      </w:r>
      <w:r w:rsidR="00C52F4A" w:rsidRPr="00605EB6">
        <w:t>C</w:t>
      </w:r>
      <w:r>
        <w:t>’</w:t>
      </w:r>
      <w:r w:rsidR="00C52F4A" w:rsidRPr="00605EB6">
        <w:t>est donc avec une entière confiance que je remets ma destinée entre vos mains</w:t>
      </w:r>
      <w:r>
        <w:t>.</w:t>
      </w:r>
    </w:p>
    <w:p w14:paraId="497634E8" w14:textId="78B690FF" w:rsidR="00C474C1" w:rsidRDefault="0094609C" w:rsidP="00C52F4A">
      <w:r>
        <w:t>— </w:t>
      </w:r>
      <w:r w:rsidR="00C52F4A" w:rsidRPr="00605EB6">
        <w:t>Bien</w:t>
      </w:r>
      <w:r w:rsidR="00C474C1">
        <w:t xml:space="preserve">, </w:t>
      </w:r>
      <w:r w:rsidR="00C52F4A" w:rsidRPr="00605EB6">
        <w:t>Marie</w:t>
      </w:r>
      <w:r w:rsidR="00C474C1">
        <w:t xml:space="preserve">, </w:t>
      </w:r>
      <w:r w:rsidR="00C52F4A" w:rsidRPr="00605EB6">
        <w:t>bien</w:t>
      </w:r>
      <w:r w:rsidR="00C474C1">
        <w:t xml:space="preserve">, </w:t>
      </w:r>
      <w:r w:rsidR="00C52F4A" w:rsidRPr="00605EB6">
        <w:t>mon enfant</w:t>
      </w:r>
      <w:r w:rsidR="00C474C1">
        <w:t>.</w:t>
      </w:r>
    </w:p>
    <w:p w14:paraId="4A2D1AA2" w14:textId="77777777" w:rsidR="00C474C1" w:rsidRDefault="00C52F4A" w:rsidP="00C52F4A">
      <w:r w:rsidRPr="00605EB6">
        <w:t>Pour l</w:t>
      </w:r>
      <w:r w:rsidR="00C474C1">
        <w:t>’</w:t>
      </w:r>
      <w:r w:rsidRPr="00605EB6">
        <w:t>instant tout était dit</w:t>
      </w:r>
      <w:r w:rsidR="00C474C1">
        <w:t>.</w:t>
      </w:r>
    </w:p>
    <w:p w14:paraId="6A417EFF" w14:textId="0C8B7719" w:rsidR="00C474C1" w:rsidRDefault="00C474C1" w:rsidP="00C52F4A">
      <w:r>
        <w:t>M. </w:t>
      </w:r>
      <w:r w:rsidR="00C52F4A" w:rsidRPr="00605EB6">
        <w:t>Legendre conduisit sa nouvelle pensionnaire dans la chambre qu</w:t>
      </w:r>
      <w:r>
        <w:t>’</w:t>
      </w:r>
      <w:r w:rsidR="00C52F4A" w:rsidRPr="00605EB6">
        <w:t>il avait fait préparer pour elle dès la veille</w:t>
      </w:r>
      <w:r>
        <w:t>.</w:t>
      </w:r>
    </w:p>
    <w:p w14:paraId="5D7795B8" w14:textId="77777777" w:rsidR="00C474C1" w:rsidRDefault="00C52F4A" w:rsidP="00C52F4A">
      <w:r w:rsidRPr="00605EB6">
        <w:t>Cette chambre</w:t>
      </w:r>
      <w:r w:rsidR="00C474C1">
        <w:t xml:space="preserve">, </w:t>
      </w:r>
      <w:r w:rsidRPr="00605EB6">
        <w:t>séparée de celle de Jeanne par une simple cloison</w:t>
      </w:r>
      <w:r w:rsidR="00C474C1">
        <w:t xml:space="preserve">, </w:t>
      </w:r>
      <w:r w:rsidRPr="00605EB6">
        <w:t>mais sans porte de communication</w:t>
      </w:r>
      <w:r w:rsidR="00C474C1">
        <w:t xml:space="preserve">, </w:t>
      </w:r>
      <w:r w:rsidRPr="00605EB6">
        <w:t>était la plus belle de la villa</w:t>
      </w:r>
      <w:r w:rsidR="00C474C1">
        <w:t xml:space="preserve">, </w:t>
      </w:r>
      <w:r w:rsidRPr="00605EB6">
        <w:t>ayant une vue magnifique sur les deux bras de la Seine</w:t>
      </w:r>
      <w:r w:rsidR="00C474C1">
        <w:t xml:space="preserve">, </w:t>
      </w:r>
      <w:r w:rsidRPr="00605EB6">
        <w:t>la Malmaison et les riants coteaux de Bougival</w:t>
      </w:r>
      <w:r w:rsidR="00C474C1">
        <w:t>.</w:t>
      </w:r>
    </w:p>
    <w:p w14:paraId="52C5A196" w14:textId="13C3B6B0" w:rsidR="00C474C1" w:rsidRDefault="0094609C" w:rsidP="00C52F4A">
      <w:r>
        <w:t>— </w:t>
      </w:r>
      <w:r w:rsidR="00C52F4A" w:rsidRPr="00605EB6">
        <w:t>Oh</w:t>
      </w:r>
      <w:r w:rsidR="00C474C1">
        <w:t xml:space="preserve"> ! </w:t>
      </w:r>
      <w:r w:rsidR="00C52F4A" w:rsidRPr="00605EB6">
        <w:t>monsieur le docteur</w:t>
      </w:r>
      <w:r w:rsidR="00C474C1">
        <w:t xml:space="preserve"> ! </w:t>
      </w:r>
      <w:r w:rsidR="00C52F4A" w:rsidRPr="00605EB6">
        <w:t>s</w:t>
      </w:r>
      <w:r w:rsidR="00C474C1">
        <w:t>’</w:t>
      </w:r>
      <w:r w:rsidR="00C52F4A" w:rsidRPr="00605EB6">
        <w:t>écria la jeune femme</w:t>
      </w:r>
      <w:r w:rsidR="00C474C1">
        <w:t xml:space="preserve">, </w:t>
      </w:r>
      <w:r w:rsidR="00C52F4A" w:rsidRPr="00605EB6">
        <w:t>mais c</w:t>
      </w:r>
      <w:r w:rsidR="00C474C1">
        <w:t>’</w:t>
      </w:r>
      <w:r w:rsidR="00C52F4A" w:rsidRPr="00605EB6">
        <w:t>est trop beau</w:t>
      </w:r>
      <w:r w:rsidR="00C474C1">
        <w:t xml:space="preserve">, </w:t>
      </w:r>
      <w:r w:rsidR="00C52F4A" w:rsidRPr="00605EB6">
        <w:t>beaucoup trop beau pour moi</w:t>
      </w:r>
      <w:r w:rsidR="00C474C1">
        <w:t> !</w:t>
      </w:r>
    </w:p>
    <w:p w14:paraId="3A94AE5C" w14:textId="14F6F557" w:rsidR="00C474C1" w:rsidRDefault="0094609C" w:rsidP="00C52F4A">
      <w:r>
        <w:t>— </w:t>
      </w:r>
      <w:r w:rsidR="00C52F4A" w:rsidRPr="00605EB6">
        <w:t>Non</w:t>
      </w:r>
      <w:r w:rsidR="00C474C1">
        <w:t xml:space="preserve">, </w:t>
      </w:r>
      <w:r w:rsidR="00C52F4A" w:rsidRPr="00605EB6">
        <w:t>Marie</w:t>
      </w:r>
      <w:r w:rsidR="00C474C1">
        <w:t xml:space="preserve">, </w:t>
      </w:r>
      <w:r w:rsidR="00C52F4A" w:rsidRPr="00605EB6">
        <w:t xml:space="preserve">répondit </w:t>
      </w:r>
      <w:r w:rsidR="00C474C1">
        <w:t>M. </w:t>
      </w:r>
      <w:r w:rsidR="00C52F4A" w:rsidRPr="00605EB6">
        <w:t>Legendre</w:t>
      </w:r>
      <w:r w:rsidR="00C474C1">
        <w:t xml:space="preserve"> ; </w:t>
      </w:r>
      <w:r w:rsidR="00C52F4A" w:rsidRPr="00605EB6">
        <w:t>je vous ai donné cette chambre plutôt qu</w:t>
      </w:r>
      <w:r w:rsidR="00C474C1">
        <w:t>’</w:t>
      </w:r>
      <w:r w:rsidR="00C52F4A" w:rsidRPr="00605EB6">
        <w:t>une autre</w:t>
      </w:r>
      <w:r w:rsidR="00C474C1">
        <w:t xml:space="preserve">, </w:t>
      </w:r>
      <w:r w:rsidR="00C52F4A" w:rsidRPr="00605EB6">
        <w:t>parce qu</w:t>
      </w:r>
      <w:r w:rsidR="00C474C1">
        <w:t>’</w:t>
      </w:r>
      <w:r w:rsidR="00C52F4A" w:rsidRPr="00605EB6">
        <w:t>il m</w:t>
      </w:r>
      <w:r w:rsidR="00C474C1">
        <w:t>’</w:t>
      </w:r>
      <w:r w:rsidR="00C52F4A" w:rsidRPr="00605EB6">
        <w:t>a semblé que je devinais vos goûts</w:t>
      </w:r>
      <w:r w:rsidR="00C474C1">
        <w:t xml:space="preserve"> : </w:t>
      </w:r>
      <w:r w:rsidR="00C52F4A" w:rsidRPr="00605EB6">
        <w:t>à la Commanderie</w:t>
      </w:r>
      <w:r w:rsidR="00C474C1">
        <w:t xml:space="preserve">, </w:t>
      </w:r>
      <w:r w:rsidR="00C52F4A" w:rsidRPr="00605EB6">
        <w:t>continua-t-il avec son doux sourire</w:t>
      </w:r>
      <w:r w:rsidR="00C474C1">
        <w:t xml:space="preserve">, </w:t>
      </w:r>
      <w:r w:rsidR="00C52F4A" w:rsidRPr="00605EB6">
        <w:t>vous étiez de la famille</w:t>
      </w:r>
      <w:r w:rsidR="00C474C1">
        <w:t xml:space="preserve">, </w:t>
      </w:r>
      <w:r w:rsidR="00C52F4A" w:rsidRPr="00605EB6">
        <w:t>sans doute</w:t>
      </w:r>
      <w:r w:rsidR="00C474C1">
        <w:t xml:space="preserve">, </w:t>
      </w:r>
      <w:r w:rsidR="00C52F4A" w:rsidRPr="00605EB6">
        <w:t>mais un peu aussi servante</w:t>
      </w:r>
      <w:r w:rsidR="00C474C1">
        <w:t xml:space="preserve"> ; </w:t>
      </w:r>
      <w:r w:rsidR="00C52F4A" w:rsidRPr="00605EB6">
        <w:t>votre position n</w:t>
      </w:r>
      <w:r w:rsidR="00C474C1">
        <w:t>’</w:t>
      </w:r>
      <w:r w:rsidR="00C52F4A" w:rsidRPr="00605EB6">
        <w:t>est plus la même</w:t>
      </w:r>
      <w:r w:rsidR="00C474C1">
        <w:t>.</w:t>
      </w:r>
    </w:p>
    <w:p w14:paraId="7D56C5F1" w14:textId="5C893768" w:rsidR="00C474C1" w:rsidRDefault="0094609C" w:rsidP="00C52F4A">
      <w:r>
        <w:t>— </w:t>
      </w:r>
      <w:r w:rsidR="00C52F4A" w:rsidRPr="00605EB6">
        <w:t>Monsieur le docteur</w:t>
      </w:r>
      <w:r w:rsidR="00C474C1">
        <w:t xml:space="preserve">, </w:t>
      </w:r>
      <w:r w:rsidR="00C52F4A" w:rsidRPr="00605EB6">
        <w:t>ne suis-je pas ici pour vous servir</w:t>
      </w:r>
      <w:r w:rsidR="00C474C1">
        <w:t> ?</w:t>
      </w:r>
    </w:p>
    <w:p w14:paraId="3A14B188" w14:textId="2E3E256C" w:rsidR="00C474C1" w:rsidRDefault="0094609C" w:rsidP="00C52F4A">
      <w:r>
        <w:lastRenderedPageBreak/>
        <w:t>— </w:t>
      </w:r>
      <w:r w:rsidR="00C52F4A" w:rsidRPr="00605EB6">
        <w:t>Pour me servir</w:t>
      </w:r>
      <w:r w:rsidR="00C474C1">
        <w:t xml:space="preserve"> ! </w:t>
      </w:r>
      <w:r w:rsidR="00C52F4A" w:rsidRPr="00605EB6">
        <w:t>s</w:t>
      </w:r>
      <w:r w:rsidR="00C474C1">
        <w:t>’</w:t>
      </w:r>
      <w:r w:rsidR="00C52F4A" w:rsidRPr="00605EB6">
        <w:t xml:space="preserve">exclama </w:t>
      </w:r>
      <w:r w:rsidR="00C474C1">
        <w:t>M. </w:t>
      </w:r>
      <w:r w:rsidR="00C52F4A" w:rsidRPr="00605EB6">
        <w:t>Legendre</w:t>
      </w:r>
      <w:r w:rsidR="00C474C1">
        <w:t xml:space="preserve">, </w:t>
      </w:r>
      <w:r w:rsidR="00C52F4A" w:rsidRPr="00605EB6">
        <w:t>avez-vous pu supposer cela un seul instant</w:t>
      </w:r>
      <w:r w:rsidR="00C474C1">
        <w:t xml:space="preserve"> ? </w:t>
      </w:r>
      <w:r w:rsidR="00C52F4A" w:rsidRPr="00605EB6">
        <w:t>Vous êtes ici chez vous</w:t>
      </w:r>
      <w:r w:rsidR="00C474C1">
        <w:t xml:space="preserve">, </w:t>
      </w:r>
      <w:r w:rsidR="00C52F4A" w:rsidRPr="00605EB6">
        <w:t>mon enfant</w:t>
      </w:r>
      <w:r w:rsidR="00C474C1">
        <w:t xml:space="preserve"> ; </w:t>
      </w:r>
      <w:r w:rsidR="00C52F4A" w:rsidRPr="00605EB6">
        <w:t>vous êtes ici maîtresse</w:t>
      </w:r>
      <w:r w:rsidR="00C474C1">
        <w:t xml:space="preserve">… </w:t>
      </w:r>
      <w:r w:rsidR="00C52F4A" w:rsidRPr="00605EB6">
        <w:t>Me servir</w:t>
      </w:r>
      <w:r w:rsidR="00C474C1">
        <w:t xml:space="preserve"> !… </w:t>
      </w:r>
      <w:r w:rsidR="00C52F4A" w:rsidRPr="00605EB6">
        <w:t>C</w:t>
      </w:r>
      <w:r w:rsidR="00C474C1">
        <w:t>’</w:t>
      </w:r>
      <w:r w:rsidR="00C52F4A" w:rsidRPr="00605EB6">
        <w:t>est vous qu</w:t>
      </w:r>
      <w:r w:rsidR="00C474C1">
        <w:t>’</w:t>
      </w:r>
      <w:r w:rsidR="00C52F4A" w:rsidRPr="00605EB6">
        <w:t>on servira</w:t>
      </w:r>
      <w:r w:rsidR="00C474C1">
        <w:t xml:space="preserve">, </w:t>
      </w:r>
      <w:r w:rsidR="00C52F4A" w:rsidRPr="00605EB6">
        <w:t>Marie</w:t>
      </w:r>
      <w:r w:rsidR="00C474C1">
        <w:t xml:space="preserve">. </w:t>
      </w:r>
      <w:r w:rsidR="00C52F4A" w:rsidRPr="00605EB6">
        <w:t>Florentine</w:t>
      </w:r>
      <w:r w:rsidR="00C474C1">
        <w:t xml:space="preserve">, </w:t>
      </w:r>
      <w:r w:rsidR="00C52F4A" w:rsidRPr="00605EB6">
        <w:t>ma gouvernante fidèle et dévouée sera docile à vos ordres</w:t>
      </w:r>
      <w:r w:rsidR="00C474C1">
        <w:t xml:space="preserve">, </w:t>
      </w:r>
      <w:r w:rsidR="00C52F4A" w:rsidRPr="00605EB6">
        <w:t>comme elle l</w:t>
      </w:r>
      <w:r w:rsidR="00C474C1">
        <w:t>’</w:t>
      </w:r>
      <w:r w:rsidR="00C52F4A" w:rsidRPr="00605EB6">
        <w:t>est aux miens</w:t>
      </w:r>
      <w:r w:rsidR="00C474C1">
        <w:t xml:space="preserve">. </w:t>
      </w:r>
      <w:r w:rsidR="00C52F4A" w:rsidRPr="00605EB6">
        <w:t>Oh</w:t>
      </w:r>
      <w:r w:rsidR="00C474C1">
        <w:t xml:space="preserve"> ! </w:t>
      </w:r>
      <w:r w:rsidR="00C52F4A" w:rsidRPr="00605EB6">
        <w:t>soyez tranquille</w:t>
      </w:r>
      <w:r w:rsidR="00C474C1">
        <w:t xml:space="preserve">, </w:t>
      </w:r>
      <w:r w:rsidR="00C52F4A" w:rsidRPr="00605EB6">
        <w:t>vous n</w:t>
      </w:r>
      <w:r w:rsidR="00C474C1">
        <w:t>’</w:t>
      </w:r>
      <w:r w:rsidR="00C52F4A" w:rsidRPr="00605EB6">
        <w:t>avez pas à craindre l</w:t>
      </w:r>
      <w:r w:rsidR="00C474C1">
        <w:t>’</w:t>
      </w:r>
      <w:r w:rsidR="00C52F4A" w:rsidRPr="00605EB6">
        <w:t>ennui</w:t>
      </w:r>
      <w:r w:rsidR="00C474C1">
        <w:t xml:space="preserve"> ; </w:t>
      </w:r>
      <w:r w:rsidR="00C52F4A" w:rsidRPr="00605EB6">
        <w:t>vous ne serez pas inactive</w:t>
      </w:r>
      <w:r w:rsidR="00C474C1">
        <w:t xml:space="preserve">. </w:t>
      </w:r>
      <w:r w:rsidR="00C52F4A" w:rsidRPr="00605EB6">
        <w:t>D</w:t>
      </w:r>
      <w:r w:rsidR="00C474C1">
        <w:t>’</w:t>
      </w:r>
      <w:r w:rsidR="00C52F4A" w:rsidRPr="00605EB6">
        <w:t>abord</w:t>
      </w:r>
      <w:r w:rsidR="00C474C1">
        <w:t xml:space="preserve">, </w:t>
      </w:r>
      <w:r w:rsidR="00C52F4A" w:rsidRPr="00605EB6">
        <w:t>vous aurez Jeanne à aimer</w:t>
      </w:r>
      <w:r w:rsidR="00C474C1">
        <w:t xml:space="preserve">, </w:t>
      </w:r>
      <w:r w:rsidR="00C52F4A" w:rsidRPr="00605EB6">
        <w:t>à caresser</w:t>
      </w:r>
      <w:r w:rsidR="00C474C1">
        <w:t xml:space="preserve"> ; </w:t>
      </w:r>
      <w:r w:rsidR="00C52F4A" w:rsidRPr="00605EB6">
        <w:t>et puis</w:t>
      </w:r>
      <w:r w:rsidR="00C474C1">
        <w:t xml:space="preserve">, </w:t>
      </w:r>
      <w:r w:rsidR="00C52F4A" w:rsidRPr="00605EB6">
        <w:t>souvent</w:t>
      </w:r>
      <w:r w:rsidR="00C474C1">
        <w:t xml:space="preserve">, </w:t>
      </w:r>
      <w:r w:rsidR="00C52F4A" w:rsidRPr="00605EB6">
        <w:t>nous causerons</w:t>
      </w:r>
      <w:r w:rsidR="00C474C1">
        <w:t xml:space="preserve">, </w:t>
      </w:r>
      <w:r w:rsidR="00C52F4A" w:rsidRPr="00605EB6">
        <w:t>nous travaillerons ensemble</w:t>
      </w:r>
      <w:r w:rsidR="00C474C1">
        <w:t>.</w:t>
      </w:r>
    </w:p>
    <w:p w14:paraId="56327AE9" w14:textId="77777777" w:rsidR="00C474C1" w:rsidRDefault="00C474C1" w:rsidP="00C52F4A">
      <w:r>
        <w:t>» </w:t>
      </w:r>
      <w:r w:rsidR="00C52F4A" w:rsidRPr="00605EB6">
        <w:t>Maintenant je vous laisse vous installer</w:t>
      </w:r>
      <w:r>
        <w:t xml:space="preserve">, </w:t>
      </w:r>
      <w:r w:rsidR="00C52F4A" w:rsidRPr="00605EB6">
        <w:t>prendre possession de votre chambre</w:t>
      </w:r>
      <w:r>
        <w:t xml:space="preserve"> : </w:t>
      </w:r>
      <w:r w:rsidR="00C52F4A" w:rsidRPr="00605EB6">
        <w:t>vous avez une heure devant vous pour ranger vos petites affaires avant qu</w:t>
      </w:r>
      <w:r>
        <w:t>’</w:t>
      </w:r>
      <w:r w:rsidR="00C52F4A" w:rsidRPr="00605EB6">
        <w:t>on ne vous appelle pour déjeuner</w:t>
      </w:r>
      <w:r>
        <w:t>.</w:t>
      </w:r>
    </w:p>
    <w:p w14:paraId="0A37055E" w14:textId="13EA9FE6" w:rsidR="00C474C1" w:rsidRDefault="00C52F4A" w:rsidP="00C52F4A">
      <w:r w:rsidRPr="00605EB6">
        <w:t xml:space="preserve">Sur ces mots </w:t>
      </w:r>
      <w:r w:rsidR="00C474C1">
        <w:t>M. </w:t>
      </w:r>
      <w:r w:rsidRPr="00605EB6">
        <w:t>Legendre quitta la jeune femme et rejoignit le docteur Reverchon</w:t>
      </w:r>
      <w:r w:rsidR="00C474C1">
        <w:t>.</w:t>
      </w:r>
    </w:p>
    <w:p w14:paraId="4F9EFB02" w14:textId="0D89EE09" w:rsidR="00C474C1" w:rsidRDefault="0094609C" w:rsidP="00C52F4A">
      <w:r>
        <w:t>— </w:t>
      </w:r>
      <w:r w:rsidR="00C52F4A" w:rsidRPr="00605EB6">
        <w:t>Eh bien</w:t>
      </w:r>
      <w:r w:rsidR="00C474C1">
        <w:t xml:space="preserve"> ! </w:t>
      </w:r>
      <w:r w:rsidR="00C52F4A" w:rsidRPr="00605EB6">
        <w:t>mon cher Legendre</w:t>
      </w:r>
      <w:r w:rsidR="00C474C1">
        <w:t xml:space="preserve">, </w:t>
      </w:r>
      <w:r w:rsidR="00C52F4A" w:rsidRPr="00605EB6">
        <w:t xml:space="preserve">demanda </w:t>
      </w:r>
      <w:r w:rsidR="00C474C1">
        <w:t>M. </w:t>
      </w:r>
      <w:r w:rsidR="00C52F4A" w:rsidRPr="00605EB6">
        <w:t>Reverchon</w:t>
      </w:r>
      <w:r w:rsidR="00C474C1">
        <w:t xml:space="preserve">, </w:t>
      </w:r>
      <w:r w:rsidR="00C52F4A" w:rsidRPr="00605EB6">
        <w:t>que penses-tu de ton sujet</w:t>
      </w:r>
      <w:r w:rsidR="00C474C1">
        <w:t> ?</w:t>
      </w:r>
    </w:p>
    <w:p w14:paraId="0B396725" w14:textId="0FDF2A9A" w:rsidR="00C474C1" w:rsidRDefault="0094609C" w:rsidP="00C52F4A">
      <w:r>
        <w:t>— </w:t>
      </w:r>
      <w:r w:rsidR="00C52F4A" w:rsidRPr="00605EB6">
        <w:t>J</w:t>
      </w:r>
      <w:r w:rsidR="00C474C1">
        <w:t>’</w:t>
      </w:r>
      <w:r w:rsidR="00C52F4A" w:rsidRPr="00605EB6">
        <w:t>en suis enchanté</w:t>
      </w:r>
      <w:r w:rsidR="00C474C1">
        <w:t xml:space="preserve">, </w:t>
      </w:r>
      <w:r w:rsidR="00C52F4A" w:rsidRPr="00605EB6">
        <w:t>enthousiasmé</w:t>
      </w:r>
      <w:r w:rsidR="00C474C1">
        <w:t>.</w:t>
      </w:r>
    </w:p>
    <w:p w14:paraId="2F2A392B" w14:textId="55088418" w:rsidR="00C474C1" w:rsidRDefault="0094609C" w:rsidP="00C52F4A">
      <w:r>
        <w:t>— </w:t>
      </w:r>
      <w:r w:rsidR="00C52F4A" w:rsidRPr="00605EB6">
        <w:t>Tu vois que je n</w:t>
      </w:r>
      <w:r w:rsidR="00C474C1">
        <w:t>’</w:t>
      </w:r>
      <w:r w:rsidR="00C52F4A" w:rsidRPr="00605EB6">
        <w:t>ai rien exagéré en te faisant l</w:t>
      </w:r>
      <w:r w:rsidR="00C474C1">
        <w:t>’</w:t>
      </w:r>
      <w:r w:rsidR="00C52F4A" w:rsidRPr="00605EB6">
        <w:t>éloge de Marie</w:t>
      </w:r>
      <w:r w:rsidR="00C474C1">
        <w:t>.</w:t>
      </w:r>
    </w:p>
    <w:p w14:paraId="050C33C2" w14:textId="6CF42D8C" w:rsidR="00C474C1" w:rsidRDefault="0094609C" w:rsidP="00C52F4A">
      <w:r>
        <w:t>— </w:t>
      </w:r>
      <w:r w:rsidR="00C52F4A" w:rsidRPr="00605EB6">
        <w:t>Tu étais resté</w:t>
      </w:r>
      <w:r w:rsidR="00C474C1">
        <w:t xml:space="preserve">, </w:t>
      </w:r>
      <w:r w:rsidR="00C52F4A" w:rsidRPr="00605EB6">
        <w:t>au contraire</w:t>
      </w:r>
      <w:r w:rsidR="00C474C1">
        <w:t xml:space="preserve">, </w:t>
      </w:r>
      <w:r w:rsidR="00C52F4A" w:rsidRPr="00605EB6">
        <w:t>bien au-dessous de la vérité</w:t>
      </w:r>
      <w:r w:rsidR="00C474C1">
        <w:t>.</w:t>
      </w:r>
    </w:p>
    <w:p w14:paraId="2F1F749B" w14:textId="61D9A6C1" w:rsidR="00C474C1" w:rsidRDefault="0094609C" w:rsidP="00C52F4A">
      <w:r>
        <w:t>— </w:t>
      </w:r>
      <w:r w:rsidR="00C52F4A" w:rsidRPr="00605EB6">
        <w:t>Alors</w:t>
      </w:r>
      <w:r w:rsidR="00C474C1">
        <w:t xml:space="preserve">, </w:t>
      </w:r>
      <w:r w:rsidR="00C52F4A" w:rsidRPr="00605EB6">
        <w:t>il te semble</w:t>
      </w:r>
      <w:r w:rsidR="00C474C1">
        <w:t xml:space="preserve">, </w:t>
      </w:r>
      <w:r w:rsidR="00C52F4A" w:rsidRPr="00605EB6">
        <w:t>comme à moi</w:t>
      </w:r>
      <w:r w:rsidR="00C474C1">
        <w:t xml:space="preserve">, </w:t>
      </w:r>
      <w:r w:rsidR="00C52F4A" w:rsidRPr="00605EB6">
        <w:t>qu</w:t>
      </w:r>
      <w:r w:rsidR="00C474C1">
        <w:t>’</w:t>
      </w:r>
      <w:r w:rsidR="00C52F4A" w:rsidRPr="00605EB6">
        <w:t>elle n</w:t>
      </w:r>
      <w:r w:rsidR="00C474C1">
        <w:t>’</w:t>
      </w:r>
      <w:r w:rsidR="00C52F4A" w:rsidRPr="00605EB6">
        <w:t>est pas une fille de prolétaire</w:t>
      </w:r>
      <w:r w:rsidR="00C474C1">
        <w:t> ?</w:t>
      </w:r>
    </w:p>
    <w:p w14:paraId="12BEA68C" w14:textId="0A5805F4" w:rsidR="00C474C1" w:rsidRDefault="0094609C" w:rsidP="00C52F4A">
      <w:r>
        <w:t>— </w:t>
      </w:r>
      <w:r w:rsidR="00C52F4A" w:rsidRPr="00605EB6">
        <w:t>Mon cher</w:t>
      </w:r>
      <w:r w:rsidR="00C474C1">
        <w:t xml:space="preserve">, </w:t>
      </w:r>
      <w:r w:rsidR="00C52F4A" w:rsidRPr="00605EB6">
        <w:t>sa distinction seule le prouve</w:t>
      </w:r>
      <w:r w:rsidR="00C474C1">
        <w:t xml:space="preserve"> ; </w:t>
      </w:r>
      <w:r w:rsidR="00C52F4A" w:rsidRPr="00605EB6">
        <w:t>il y a en elle beaucoup</w:t>
      </w:r>
      <w:r w:rsidR="00C474C1">
        <w:t xml:space="preserve">, </w:t>
      </w:r>
      <w:r w:rsidR="00C52F4A" w:rsidRPr="00605EB6">
        <w:t>pour ne pas dire tout de la patricienne</w:t>
      </w:r>
      <w:r w:rsidR="00C474C1">
        <w:t xml:space="preserve">. </w:t>
      </w:r>
      <w:r w:rsidR="00C52F4A" w:rsidRPr="00605EB6">
        <w:t>Elle a évidemment reçu une éducation soignée</w:t>
      </w:r>
      <w:r w:rsidR="00C474C1">
        <w:t xml:space="preserve">, </w:t>
      </w:r>
      <w:r w:rsidR="00C52F4A" w:rsidRPr="00605EB6">
        <w:t>et je ne crois pas m</w:t>
      </w:r>
      <w:r w:rsidR="00C474C1">
        <w:t>’</w:t>
      </w:r>
      <w:r w:rsidR="00C52F4A" w:rsidRPr="00605EB6">
        <w:t>avancer en disant qu</w:t>
      </w:r>
      <w:r w:rsidR="00C474C1">
        <w:t>’</w:t>
      </w:r>
      <w:r w:rsidR="00C52F4A" w:rsidRPr="00605EB6">
        <w:t>elle était instruite autrefois</w:t>
      </w:r>
      <w:r w:rsidR="00C474C1">
        <w:t xml:space="preserve">. </w:t>
      </w:r>
      <w:r w:rsidR="00C52F4A" w:rsidRPr="00605EB6">
        <w:t>Enfin</w:t>
      </w:r>
      <w:r w:rsidR="00C474C1">
        <w:t xml:space="preserve">, </w:t>
      </w:r>
      <w:r w:rsidR="00C52F4A" w:rsidRPr="00605EB6">
        <w:t>mon cher Reverchon</w:t>
      </w:r>
      <w:r w:rsidR="00C474C1">
        <w:t xml:space="preserve">, </w:t>
      </w:r>
      <w:r w:rsidR="00C52F4A" w:rsidRPr="00605EB6">
        <w:t xml:space="preserve">il y a tout lieu de supposer que cette </w:t>
      </w:r>
      <w:r w:rsidR="00C52F4A" w:rsidRPr="00605EB6">
        <w:lastRenderedPageBreak/>
        <w:t>malheureuse jeune femme appartient à une classe élevée de la société</w:t>
      </w:r>
      <w:r w:rsidR="00C474C1">
        <w:t>.</w:t>
      </w:r>
    </w:p>
    <w:p w14:paraId="4706B0D2" w14:textId="77777777" w:rsidR="00C474C1" w:rsidRDefault="00C474C1" w:rsidP="00C52F4A">
      <w:r>
        <w:t>» </w:t>
      </w:r>
      <w:r w:rsidR="00C52F4A" w:rsidRPr="00605EB6">
        <w:t>Oh</w:t>
      </w:r>
      <w:r>
        <w:t xml:space="preserve"> ! </w:t>
      </w:r>
      <w:r w:rsidR="00C52F4A" w:rsidRPr="00605EB6">
        <w:t>lui rendre la mémoire</w:t>
      </w:r>
      <w:r>
        <w:t xml:space="preserve">, </w:t>
      </w:r>
      <w:r w:rsidR="00C52F4A" w:rsidRPr="00605EB6">
        <w:t>c</w:t>
      </w:r>
      <w:r>
        <w:t>’</w:t>
      </w:r>
      <w:r w:rsidR="00C52F4A" w:rsidRPr="00605EB6">
        <w:t>est-à-dire lui faire retrouver tout ce qu</w:t>
      </w:r>
      <w:r>
        <w:t>’</w:t>
      </w:r>
      <w:r w:rsidR="00C52F4A" w:rsidRPr="00605EB6">
        <w:t>elle a perdu</w:t>
      </w:r>
      <w:r>
        <w:t xml:space="preserve">, </w:t>
      </w:r>
      <w:r w:rsidR="00C52F4A" w:rsidRPr="00605EB6">
        <w:t>comme ce serait une grande et belle chose</w:t>
      </w:r>
      <w:r>
        <w:t> !</w:t>
      </w:r>
    </w:p>
    <w:p w14:paraId="13AFD058" w14:textId="4DD994E4" w:rsidR="00C474C1" w:rsidRDefault="00C52F4A" w:rsidP="00C52F4A">
      <w:r w:rsidRPr="00605EB6">
        <w:t xml:space="preserve">Déjà </w:t>
      </w:r>
      <w:r w:rsidR="00C474C1">
        <w:t>M. </w:t>
      </w:r>
      <w:r w:rsidRPr="00605EB6">
        <w:t>Legendre pensait à la tâche difficile</w:t>
      </w:r>
      <w:r w:rsidR="00C474C1">
        <w:t xml:space="preserve">, </w:t>
      </w:r>
      <w:r w:rsidRPr="00605EB6">
        <w:t>pénible qu</w:t>
      </w:r>
      <w:r w:rsidR="00C474C1">
        <w:t>’</w:t>
      </w:r>
      <w:r w:rsidRPr="00605EB6">
        <w:t>il allait entreprendre</w:t>
      </w:r>
      <w:r w:rsidR="00C474C1">
        <w:t xml:space="preserve">, </w:t>
      </w:r>
      <w:r w:rsidRPr="00605EB6">
        <w:t>certain d</w:t>
      </w:r>
      <w:r w:rsidR="00C474C1">
        <w:t>’</w:t>
      </w:r>
      <w:r w:rsidRPr="00605EB6">
        <w:t>avance qu</w:t>
      </w:r>
      <w:r w:rsidR="00C474C1">
        <w:t>’</w:t>
      </w:r>
      <w:r w:rsidRPr="00605EB6">
        <w:t>il se heurterait à chaque pas à des obstacles peut-être insurmontables</w:t>
      </w:r>
      <w:r w:rsidR="00C474C1">
        <w:t>.</w:t>
      </w:r>
    </w:p>
    <w:p w14:paraId="4B081D9F" w14:textId="66BA49D8" w:rsidR="00C52F4A" w:rsidRPr="00605EB6" w:rsidRDefault="00C52F4A" w:rsidP="00C474C1">
      <w:pPr>
        <w:pStyle w:val="Titre2"/>
      </w:pPr>
      <w:bookmarkStart w:id="87" w:name="_Toc197617932"/>
      <w:r w:rsidRPr="00605EB6">
        <w:lastRenderedPageBreak/>
        <w:t>IX</w:t>
      </w:r>
      <w:r w:rsidRPr="00605EB6">
        <w:br/>
      </w:r>
      <w:r w:rsidRPr="00605EB6">
        <w:br/>
        <w:t>LUEURS FUGITIVES</w:t>
      </w:r>
      <w:bookmarkEnd w:id="87"/>
    </w:p>
    <w:p w14:paraId="6AF8550D" w14:textId="77777777" w:rsidR="00C474C1" w:rsidRDefault="00C52F4A" w:rsidP="00C52F4A">
      <w:r w:rsidRPr="00605EB6">
        <w:t>Le docteur Reverchon resta jusqu</w:t>
      </w:r>
      <w:r w:rsidR="00C474C1">
        <w:t>’</w:t>
      </w:r>
      <w:r w:rsidRPr="00605EB6">
        <w:t>au soir à la villa</w:t>
      </w:r>
      <w:r w:rsidR="00C474C1">
        <w:t>.</w:t>
      </w:r>
    </w:p>
    <w:p w14:paraId="64CA8DEA" w14:textId="77777777" w:rsidR="00C474C1" w:rsidRDefault="00C52F4A" w:rsidP="00C52F4A">
      <w:r w:rsidRPr="00605EB6">
        <w:t>Ce jour-là</w:t>
      </w:r>
      <w:r w:rsidR="00C474C1">
        <w:t xml:space="preserve">, </w:t>
      </w:r>
      <w:r w:rsidRPr="00605EB6">
        <w:t>Marie et Jeanne ne furent pas mises en présence</w:t>
      </w:r>
      <w:r w:rsidR="00C474C1">
        <w:t>.</w:t>
      </w:r>
    </w:p>
    <w:p w14:paraId="7A75965A" w14:textId="77777777" w:rsidR="00C474C1" w:rsidRDefault="00C52F4A" w:rsidP="00C52F4A">
      <w:r w:rsidRPr="00605EB6">
        <w:t>Le lendemain</w:t>
      </w:r>
      <w:r w:rsidR="00C474C1">
        <w:t xml:space="preserve">, </w:t>
      </w:r>
      <w:r w:rsidRPr="00605EB6">
        <w:t>à l</w:t>
      </w:r>
      <w:r w:rsidR="00C474C1">
        <w:t>’</w:t>
      </w:r>
      <w:r w:rsidRPr="00605EB6">
        <w:t>heure du déjeuner</w:t>
      </w:r>
      <w:r w:rsidR="00C474C1">
        <w:t xml:space="preserve">, </w:t>
      </w:r>
      <w:r w:rsidRPr="00605EB6">
        <w:t>elles se trouvèrent tout à coup en face l</w:t>
      </w:r>
      <w:r w:rsidR="00C474C1">
        <w:t>’</w:t>
      </w:r>
      <w:r w:rsidRPr="00605EB6">
        <w:t>une de l</w:t>
      </w:r>
      <w:r w:rsidR="00C474C1">
        <w:t>’</w:t>
      </w:r>
      <w:r w:rsidRPr="00605EB6">
        <w:t>autre dans la salle à manger</w:t>
      </w:r>
      <w:r w:rsidR="00C474C1">
        <w:t>.</w:t>
      </w:r>
    </w:p>
    <w:p w14:paraId="40E58B22" w14:textId="77777777" w:rsidR="00C474C1" w:rsidRDefault="00C52F4A" w:rsidP="00C52F4A">
      <w:r w:rsidRPr="00605EB6">
        <w:t>Jeanne se contenta de regarder Marie et de la saluer par un mouvement de tête</w:t>
      </w:r>
      <w:r w:rsidR="00C474C1">
        <w:t>.</w:t>
      </w:r>
    </w:p>
    <w:p w14:paraId="3C864927" w14:textId="77777777" w:rsidR="00C474C1" w:rsidRDefault="00C52F4A" w:rsidP="00C52F4A">
      <w:r w:rsidRPr="00605EB6">
        <w:t>À la vue de cette charmante et gracieuse enfant</w:t>
      </w:r>
      <w:r w:rsidR="00C474C1">
        <w:t xml:space="preserve">, </w:t>
      </w:r>
      <w:r w:rsidRPr="00605EB6">
        <w:t>dont la raison était éteinte</w:t>
      </w:r>
      <w:r w:rsidR="00C474C1">
        <w:t xml:space="preserve">, </w:t>
      </w:r>
      <w:r w:rsidRPr="00605EB6">
        <w:t>Marie éprouva une émotion extraordinaire qui n</w:t>
      </w:r>
      <w:r w:rsidR="00C474C1">
        <w:t>’</w:t>
      </w:r>
      <w:r w:rsidRPr="00605EB6">
        <w:t>échappa point à l</w:t>
      </w:r>
      <w:r w:rsidR="00C474C1">
        <w:t>’</w:t>
      </w:r>
      <w:r w:rsidRPr="00605EB6">
        <w:t>œil observateur du médecin</w:t>
      </w:r>
      <w:r w:rsidR="00C474C1">
        <w:t xml:space="preserve"> ; </w:t>
      </w:r>
      <w:r w:rsidRPr="00605EB6">
        <w:t>mais il ne lui vint pas à la pensée qu</w:t>
      </w:r>
      <w:r w:rsidR="00C474C1">
        <w:t>’</w:t>
      </w:r>
      <w:r w:rsidRPr="00605EB6">
        <w:t>il avait à en chercher la cause</w:t>
      </w:r>
      <w:r w:rsidR="00C474C1">
        <w:t>.</w:t>
      </w:r>
    </w:p>
    <w:p w14:paraId="5727FE71" w14:textId="77777777" w:rsidR="00C474C1" w:rsidRDefault="00C52F4A" w:rsidP="00C52F4A">
      <w:r w:rsidRPr="00605EB6">
        <w:t>La veille il avait longuement parlé de Jeanne à Marie</w:t>
      </w:r>
      <w:r w:rsidR="00C474C1">
        <w:t xml:space="preserve"> : </w:t>
      </w:r>
      <w:r w:rsidRPr="00605EB6">
        <w:t>il ne pouvait donc s</w:t>
      </w:r>
      <w:r w:rsidR="00C474C1">
        <w:t>’</w:t>
      </w:r>
      <w:r w:rsidRPr="00605EB6">
        <w:t>étonner d</w:t>
      </w:r>
      <w:r w:rsidR="00C474C1">
        <w:t>’</w:t>
      </w:r>
      <w:r w:rsidRPr="00605EB6">
        <w:t>avoir surexcité la sensibilité de la jeune femme</w:t>
      </w:r>
      <w:r w:rsidR="00C474C1">
        <w:t>.</w:t>
      </w:r>
    </w:p>
    <w:p w14:paraId="58A2A6BB" w14:textId="77777777" w:rsidR="00C474C1" w:rsidRDefault="00C52F4A" w:rsidP="00C52F4A">
      <w:r w:rsidRPr="00605EB6">
        <w:t>Celle-ci restait immobile en contemplation devant Jeanne</w:t>
      </w:r>
      <w:r w:rsidR="00C474C1">
        <w:t xml:space="preserve"> ; </w:t>
      </w:r>
      <w:r w:rsidRPr="00605EB6">
        <w:t>on aurait dit quelle était comme fascinée et qu</w:t>
      </w:r>
      <w:r w:rsidR="00C474C1">
        <w:t>’</w:t>
      </w:r>
      <w:r w:rsidRPr="00605EB6">
        <w:t>elle ne pouvait plus détacher son regard de ce pâle visage</w:t>
      </w:r>
      <w:r w:rsidR="00C474C1">
        <w:t xml:space="preserve">, </w:t>
      </w:r>
      <w:r w:rsidRPr="00605EB6">
        <w:t>d</w:t>
      </w:r>
      <w:r w:rsidR="00C474C1">
        <w:t>’</w:t>
      </w:r>
      <w:r w:rsidRPr="00605EB6">
        <w:t>une beauté si correcte</w:t>
      </w:r>
      <w:r w:rsidR="00C474C1">
        <w:t xml:space="preserve">, </w:t>
      </w:r>
      <w:r w:rsidRPr="00605EB6">
        <w:t>et surtout de ces grands yeux noirs qui semblaient noyés dans le vague d</w:t>
      </w:r>
      <w:r w:rsidR="00C474C1">
        <w:t>’</w:t>
      </w:r>
      <w:r w:rsidRPr="00605EB6">
        <w:t>un rêve sans fin</w:t>
      </w:r>
      <w:r w:rsidR="00C474C1">
        <w:t>.</w:t>
      </w:r>
    </w:p>
    <w:p w14:paraId="11992882" w14:textId="22FB64A4" w:rsidR="00C474C1" w:rsidRDefault="0094609C" w:rsidP="00C52F4A">
      <w:r>
        <w:t>— </w:t>
      </w:r>
      <w:r w:rsidR="00C52F4A" w:rsidRPr="00605EB6">
        <w:t>Jeanne</w:t>
      </w:r>
      <w:r w:rsidR="00C474C1">
        <w:t xml:space="preserve">, </w:t>
      </w:r>
      <w:r w:rsidR="00C52F4A" w:rsidRPr="00605EB6">
        <w:t>dit le docteur</w:t>
      </w:r>
      <w:r w:rsidR="00C474C1">
        <w:t xml:space="preserve">, </w:t>
      </w:r>
      <w:r w:rsidR="00C52F4A" w:rsidRPr="00605EB6">
        <w:t>c</w:t>
      </w:r>
      <w:r w:rsidR="00C474C1">
        <w:t>’</w:t>
      </w:r>
      <w:r w:rsidR="00C52F4A" w:rsidRPr="00605EB6">
        <w:t>est une amie que je vous présente</w:t>
      </w:r>
      <w:r w:rsidR="00C474C1">
        <w:t xml:space="preserve"> ; </w:t>
      </w:r>
      <w:r w:rsidR="00C52F4A" w:rsidRPr="00605EB6">
        <w:t>elle se nomme Marie</w:t>
      </w:r>
      <w:r w:rsidR="00C474C1">
        <w:t>.</w:t>
      </w:r>
    </w:p>
    <w:p w14:paraId="7A12D670" w14:textId="2DC92935" w:rsidR="00C474C1" w:rsidRDefault="0094609C" w:rsidP="00C52F4A">
      <w:r>
        <w:t>— </w:t>
      </w:r>
      <w:r w:rsidR="00C52F4A" w:rsidRPr="00605EB6">
        <w:t>Ah</w:t>
      </w:r>
      <w:r w:rsidR="00C474C1">
        <w:t xml:space="preserve"> ! </w:t>
      </w:r>
      <w:r w:rsidR="00C52F4A" w:rsidRPr="00605EB6">
        <w:t>bien</w:t>
      </w:r>
      <w:r w:rsidR="00C474C1">
        <w:t xml:space="preserve">, </w:t>
      </w:r>
      <w:r w:rsidR="00C52F4A" w:rsidRPr="00605EB6">
        <w:t>fit la jeune fille</w:t>
      </w:r>
      <w:r w:rsidR="00C474C1">
        <w:t>.</w:t>
      </w:r>
    </w:p>
    <w:p w14:paraId="48B58A64" w14:textId="10954CD5" w:rsidR="00C474C1" w:rsidRDefault="0094609C" w:rsidP="00C52F4A">
      <w:r>
        <w:lastRenderedPageBreak/>
        <w:t>— </w:t>
      </w:r>
      <w:r w:rsidR="00C52F4A" w:rsidRPr="00605EB6">
        <w:t>Marie sera bonne pour vous</w:t>
      </w:r>
      <w:r w:rsidR="00C474C1">
        <w:t xml:space="preserve">, </w:t>
      </w:r>
      <w:r w:rsidR="00C52F4A" w:rsidRPr="00605EB6">
        <w:t>Jeanne</w:t>
      </w:r>
      <w:r w:rsidR="00C474C1">
        <w:t xml:space="preserve">, </w:t>
      </w:r>
      <w:r w:rsidR="00C52F4A" w:rsidRPr="00605EB6">
        <w:t>et elle vous aimera beaucoup</w:t>
      </w:r>
      <w:r w:rsidR="00C474C1">
        <w:t>.</w:t>
      </w:r>
    </w:p>
    <w:p w14:paraId="270C5611" w14:textId="0B7F3CFE" w:rsidR="00C474C1" w:rsidRDefault="0094609C" w:rsidP="00C52F4A">
      <w:r>
        <w:t>— </w:t>
      </w:r>
      <w:r w:rsidR="00C52F4A" w:rsidRPr="00605EB6">
        <w:t>Ah</w:t>
      </w:r>
      <w:r w:rsidR="00C474C1">
        <w:t xml:space="preserve"> ! </w:t>
      </w:r>
      <w:r w:rsidR="00C52F4A" w:rsidRPr="00605EB6">
        <w:t>bien</w:t>
      </w:r>
      <w:r w:rsidR="00C474C1">
        <w:t>.</w:t>
      </w:r>
    </w:p>
    <w:p w14:paraId="2284B257" w14:textId="423CADB6" w:rsidR="00C474C1" w:rsidRDefault="0094609C" w:rsidP="00C52F4A">
      <w:r>
        <w:t>— </w:t>
      </w:r>
      <w:r w:rsidR="00C52F4A" w:rsidRPr="00605EB6">
        <w:t>Cela vous fait plaisir</w:t>
      </w:r>
      <w:r w:rsidR="00C474C1">
        <w:t xml:space="preserve">, </w:t>
      </w:r>
      <w:r w:rsidR="00C52F4A" w:rsidRPr="00605EB6">
        <w:t>n</w:t>
      </w:r>
      <w:r w:rsidR="00C474C1">
        <w:t>’</w:t>
      </w:r>
      <w:r w:rsidR="00C52F4A" w:rsidRPr="00605EB6">
        <w:t>est-ce pas d</w:t>
      </w:r>
      <w:r w:rsidR="00C474C1">
        <w:t>’</w:t>
      </w:r>
      <w:r w:rsidR="00C52F4A" w:rsidRPr="00605EB6">
        <w:t>avoir une amie</w:t>
      </w:r>
      <w:r w:rsidR="00C474C1">
        <w:t> ?</w:t>
      </w:r>
    </w:p>
    <w:p w14:paraId="28197F62" w14:textId="77777777" w:rsidR="00C474C1" w:rsidRDefault="00C52F4A" w:rsidP="00C52F4A">
      <w:r w:rsidRPr="00605EB6">
        <w:t>Jeanne hocha mélancoliquement la tête</w:t>
      </w:r>
      <w:r w:rsidR="00C474C1">
        <w:t>.</w:t>
      </w:r>
    </w:p>
    <w:p w14:paraId="1A253DC3" w14:textId="77777777" w:rsidR="00C474C1" w:rsidRDefault="00C52F4A" w:rsidP="00C52F4A">
      <w:r w:rsidRPr="00605EB6">
        <w:t>Le docteur la frappa doucement à l</w:t>
      </w:r>
      <w:r w:rsidR="00C474C1">
        <w:t>’</w:t>
      </w:r>
      <w:r w:rsidRPr="00605EB6">
        <w:t>épaule</w:t>
      </w:r>
      <w:r w:rsidR="00C474C1">
        <w:t>.</w:t>
      </w:r>
    </w:p>
    <w:p w14:paraId="39C71FED" w14:textId="4E8A975D" w:rsidR="00C474C1" w:rsidRDefault="0094609C" w:rsidP="00C52F4A">
      <w:r>
        <w:t>— </w:t>
      </w:r>
      <w:r w:rsidR="00C52F4A" w:rsidRPr="00605EB6">
        <w:t>Jeanne</w:t>
      </w:r>
      <w:r w:rsidR="00C474C1">
        <w:t xml:space="preserve">, </w:t>
      </w:r>
      <w:r w:rsidR="00C52F4A" w:rsidRPr="00605EB6">
        <w:t>reprit-il</w:t>
      </w:r>
      <w:r w:rsidR="00C474C1">
        <w:t xml:space="preserve">, </w:t>
      </w:r>
      <w:r w:rsidR="00C52F4A" w:rsidRPr="00605EB6">
        <w:t>est-ce que vous n</w:t>
      </w:r>
      <w:r w:rsidR="00C474C1">
        <w:t>’</w:t>
      </w:r>
      <w:r w:rsidR="00C52F4A" w:rsidRPr="00605EB6">
        <w:t>aimez pas votre nouvelle amie</w:t>
      </w:r>
      <w:r w:rsidR="00C474C1">
        <w:t> ?</w:t>
      </w:r>
    </w:p>
    <w:p w14:paraId="2AAB1EC6" w14:textId="14770EFD" w:rsidR="00C474C1" w:rsidRDefault="0094609C" w:rsidP="00C52F4A">
      <w:r>
        <w:t>— </w:t>
      </w:r>
      <w:r w:rsidR="00C52F4A" w:rsidRPr="00605EB6">
        <w:t>Oh</w:t>
      </w:r>
      <w:r w:rsidR="00C474C1">
        <w:t xml:space="preserve"> ! </w:t>
      </w:r>
      <w:r w:rsidR="00C52F4A" w:rsidRPr="00605EB6">
        <w:t>si</w:t>
      </w:r>
      <w:r w:rsidR="00C474C1">
        <w:t xml:space="preserve">, </w:t>
      </w:r>
      <w:r w:rsidR="00C52F4A" w:rsidRPr="00605EB6">
        <w:t>oh</w:t>
      </w:r>
      <w:r w:rsidR="00C474C1">
        <w:t xml:space="preserve"> ! </w:t>
      </w:r>
      <w:r w:rsidR="00C52F4A" w:rsidRPr="00605EB6">
        <w:t>si</w:t>
      </w:r>
      <w:r w:rsidR="00C474C1">
        <w:t xml:space="preserve">, </w:t>
      </w:r>
      <w:r w:rsidR="00C52F4A" w:rsidRPr="00605EB6">
        <w:t>répondit la pauvrette</w:t>
      </w:r>
      <w:r w:rsidR="00C474C1">
        <w:t>.</w:t>
      </w:r>
    </w:p>
    <w:p w14:paraId="7E9C501A" w14:textId="68BF2D15" w:rsidR="00C474C1" w:rsidRDefault="0094609C" w:rsidP="00C52F4A">
      <w:r>
        <w:t>— </w:t>
      </w:r>
      <w:r w:rsidR="00C52F4A" w:rsidRPr="00605EB6">
        <w:t>Oh</w:t>
      </w:r>
      <w:r w:rsidR="00C474C1">
        <w:t xml:space="preserve"> ! </w:t>
      </w:r>
      <w:r w:rsidR="00C52F4A" w:rsidRPr="00605EB6">
        <w:t>la chère mignonne</w:t>
      </w:r>
      <w:r w:rsidR="00C474C1">
        <w:t xml:space="preserve">, </w:t>
      </w:r>
      <w:r w:rsidR="00C52F4A" w:rsidRPr="00605EB6">
        <w:t>s</w:t>
      </w:r>
      <w:r w:rsidR="00C474C1">
        <w:t>’</w:t>
      </w:r>
      <w:r w:rsidR="00C52F4A" w:rsidRPr="00605EB6">
        <w:t>écria Marie</w:t>
      </w:r>
      <w:r w:rsidR="00C474C1">
        <w:t>.</w:t>
      </w:r>
    </w:p>
    <w:p w14:paraId="6F09ACE5" w14:textId="77777777" w:rsidR="00C474C1" w:rsidRDefault="00C52F4A" w:rsidP="00C52F4A">
      <w:r w:rsidRPr="00605EB6">
        <w:t>Et</w:t>
      </w:r>
      <w:r w:rsidR="00C474C1">
        <w:t xml:space="preserve">, </w:t>
      </w:r>
      <w:r w:rsidRPr="00605EB6">
        <w:t>entourant Jeanne de ses bras</w:t>
      </w:r>
      <w:r w:rsidR="00C474C1">
        <w:t xml:space="preserve">, </w:t>
      </w:r>
      <w:r w:rsidRPr="00605EB6">
        <w:t>elle lui mit sur le front un long baiser</w:t>
      </w:r>
      <w:r w:rsidR="00C474C1">
        <w:t>.</w:t>
      </w:r>
    </w:p>
    <w:p w14:paraId="267F1DAE" w14:textId="77777777" w:rsidR="00C474C1" w:rsidRDefault="00C52F4A" w:rsidP="00C52F4A">
      <w:r w:rsidRPr="00605EB6">
        <w:t>Jeanne se laissa embrasser</w:t>
      </w:r>
      <w:r w:rsidR="00C474C1">
        <w:t xml:space="preserve">, </w:t>
      </w:r>
      <w:r w:rsidRPr="00605EB6">
        <w:t>mais sans paraître ni contente ni contrariée</w:t>
      </w:r>
      <w:r w:rsidR="00C474C1">
        <w:t>.</w:t>
      </w:r>
    </w:p>
    <w:p w14:paraId="7352D101" w14:textId="4920D6F7" w:rsidR="00C474C1" w:rsidRDefault="0094609C" w:rsidP="00C52F4A">
      <w:r>
        <w:t>— </w:t>
      </w:r>
      <w:r w:rsidR="00C52F4A" w:rsidRPr="00605EB6">
        <w:t>Allons</w:t>
      </w:r>
      <w:r w:rsidR="00C474C1">
        <w:t xml:space="preserve">, </w:t>
      </w:r>
      <w:r w:rsidR="00C52F4A" w:rsidRPr="00605EB6">
        <w:t>mes enfants</w:t>
      </w:r>
      <w:r w:rsidR="00C474C1">
        <w:t xml:space="preserve">, </w:t>
      </w:r>
      <w:r w:rsidR="00C52F4A" w:rsidRPr="00605EB6">
        <w:t>dit le docteur</w:t>
      </w:r>
      <w:r w:rsidR="00C474C1">
        <w:t xml:space="preserve">, </w:t>
      </w:r>
      <w:r w:rsidR="00C52F4A" w:rsidRPr="00605EB6">
        <w:t>mettons-nous à table et déjeunons</w:t>
      </w:r>
      <w:r w:rsidR="00C474C1">
        <w:t>.</w:t>
      </w:r>
    </w:p>
    <w:p w14:paraId="029E2AE4" w14:textId="77777777" w:rsidR="00C474C1" w:rsidRDefault="00C52F4A" w:rsidP="00C52F4A">
      <w:r w:rsidRPr="00F85AF9">
        <w:t>Jeanne s</w:t>
      </w:r>
      <w:r w:rsidR="00C474C1">
        <w:t>’</w:t>
      </w:r>
      <w:r w:rsidRPr="00F85AF9">
        <w:t>assit à sa place habituelle</w:t>
      </w:r>
      <w:r w:rsidR="00C474C1">
        <w:t xml:space="preserve">, </w:t>
      </w:r>
      <w:r w:rsidRPr="00F85AF9">
        <w:t>Marie se plaça à côté de la jeune fille et le docteur en face de ses deux pensionnaires afin de pouvoir mieux observer</w:t>
      </w:r>
      <w:r w:rsidR="00C474C1">
        <w:t>.</w:t>
      </w:r>
    </w:p>
    <w:p w14:paraId="19B9FCB6" w14:textId="38E1DE89" w:rsidR="00C474C1" w:rsidRDefault="0094609C" w:rsidP="00C52F4A">
      <w:r>
        <w:t>— </w:t>
      </w:r>
      <w:r w:rsidR="00C52F4A" w:rsidRPr="00605EB6">
        <w:t>Marie</w:t>
      </w:r>
      <w:r w:rsidR="00C474C1">
        <w:t xml:space="preserve">, </w:t>
      </w:r>
      <w:r w:rsidR="00C52F4A" w:rsidRPr="00605EB6">
        <w:t xml:space="preserve">reprit </w:t>
      </w:r>
      <w:r w:rsidR="00C474C1">
        <w:t>M. </w:t>
      </w:r>
      <w:r w:rsidR="00C52F4A" w:rsidRPr="00605EB6">
        <w:t>Legendre</w:t>
      </w:r>
      <w:r w:rsidR="00C474C1">
        <w:t xml:space="preserve">, </w:t>
      </w:r>
      <w:r w:rsidR="00C52F4A" w:rsidRPr="00605EB6">
        <w:t>je vous ai cédé ma place près de Jeanne</w:t>
      </w:r>
      <w:r w:rsidR="00C474C1">
        <w:t xml:space="preserve"> ; </w:t>
      </w:r>
      <w:r w:rsidR="00C52F4A" w:rsidRPr="00605EB6">
        <w:t>à table vous me remplacerez près d</w:t>
      </w:r>
      <w:r w:rsidR="00C474C1">
        <w:t>’</w:t>
      </w:r>
      <w:r w:rsidR="00C52F4A" w:rsidRPr="00605EB6">
        <w:t>elle</w:t>
      </w:r>
      <w:r w:rsidR="00C474C1">
        <w:t xml:space="preserve">, </w:t>
      </w:r>
      <w:r w:rsidR="00C52F4A" w:rsidRPr="00605EB6">
        <w:t xml:space="preserve">comme vous remplacerez souvent aussi </w:t>
      </w:r>
      <w:r w:rsidR="009A0CB4" w:rsidRPr="009A0CB4">
        <w:t>M</w:t>
      </w:r>
      <w:r w:rsidR="009A0CB4" w:rsidRPr="009A0CB4">
        <w:rPr>
          <w:vertAlign w:val="superscript"/>
        </w:rPr>
        <w:t>lle</w:t>
      </w:r>
      <w:r w:rsidR="00C474C1">
        <w:t> </w:t>
      </w:r>
      <w:r w:rsidR="00C52F4A" w:rsidRPr="00605EB6">
        <w:t>Guérin</w:t>
      </w:r>
      <w:r w:rsidR="00C474C1">
        <w:t xml:space="preserve">, </w:t>
      </w:r>
      <w:r w:rsidR="00C52F4A" w:rsidRPr="00605EB6">
        <w:t>sa gouvernante</w:t>
      </w:r>
      <w:r w:rsidR="00C474C1">
        <w:t xml:space="preserve">. </w:t>
      </w:r>
      <w:r w:rsidR="00C52F4A" w:rsidRPr="00605EB6">
        <w:t>Servez Jeanne</w:t>
      </w:r>
      <w:r w:rsidR="00C474C1">
        <w:t xml:space="preserve">, </w:t>
      </w:r>
      <w:r w:rsidR="00C52F4A" w:rsidRPr="00605EB6">
        <w:t>Marie</w:t>
      </w:r>
      <w:r w:rsidR="00C474C1">
        <w:t xml:space="preserve">, </w:t>
      </w:r>
      <w:r w:rsidR="00C52F4A" w:rsidRPr="00605EB6">
        <w:t>mais un peu seulement de chaque plat</w:t>
      </w:r>
      <w:r w:rsidR="00C474C1">
        <w:t xml:space="preserve"> : </w:t>
      </w:r>
      <w:r w:rsidR="00C52F4A" w:rsidRPr="00605EB6">
        <w:t>elle mange comme un oiseau</w:t>
      </w:r>
      <w:r w:rsidR="00C474C1">
        <w:t xml:space="preserve">. </w:t>
      </w:r>
      <w:r w:rsidR="00C52F4A" w:rsidRPr="00605EB6">
        <w:t>Un doigt de vin seulement dans son verre et de l</w:t>
      </w:r>
      <w:r w:rsidR="00C474C1">
        <w:t>’</w:t>
      </w:r>
      <w:r w:rsidR="00C52F4A" w:rsidRPr="00605EB6">
        <w:t>eau</w:t>
      </w:r>
      <w:r w:rsidR="00C474C1">
        <w:t xml:space="preserve">. </w:t>
      </w:r>
      <w:r w:rsidR="00C52F4A" w:rsidRPr="00605EB6">
        <w:t>Oui</w:t>
      </w:r>
      <w:r w:rsidR="00C474C1">
        <w:t xml:space="preserve">, </w:t>
      </w:r>
      <w:r w:rsidR="00C52F4A" w:rsidRPr="00605EB6">
        <w:t>comme cela</w:t>
      </w:r>
      <w:r w:rsidR="00C474C1">
        <w:t xml:space="preserve">, </w:t>
      </w:r>
      <w:r w:rsidR="00C52F4A" w:rsidRPr="00605EB6">
        <w:t>c</w:t>
      </w:r>
      <w:r w:rsidR="00C474C1">
        <w:t>’</w:t>
      </w:r>
      <w:r w:rsidR="00C52F4A" w:rsidRPr="00605EB6">
        <w:t>est très bien</w:t>
      </w:r>
      <w:r w:rsidR="00C474C1">
        <w:t>.</w:t>
      </w:r>
    </w:p>
    <w:p w14:paraId="6EBFC1C2" w14:textId="77777777" w:rsidR="00C474C1" w:rsidRDefault="00C52F4A" w:rsidP="00C52F4A">
      <w:r w:rsidRPr="00605EB6">
        <w:lastRenderedPageBreak/>
        <w:t>Jeanne mangeait ou plutôt grignotait</w:t>
      </w:r>
      <w:r w:rsidR="00C474C1">
        <w:t xml:space="preserve">. </w:t>
      </w:r>
      <w:r w:rsidRPr="00605EB6">
        <w:t>À chaque instant elle s</w:t>
      </w:r>
      <w:r w:rsidR="00C474C1">
        <w:t>’</w:t>
      </w:r>
      <w:r w:rsidRPr="00605EB6">
        <w:t>arrêtait</w:t>
      </w:r>
      <w:r w:rsidR="00C474C1">
        <w:t xml:space="preserve">, </w:t>
      </w:r>
      <w:r w:rsidRPr="00605EB6">
        <w:t>et</w:t>
      </w:r>
      <w:r w:rsidR="00C474C1">
        <w:t xml:space="preserve">, </w:t>
      </w:r>
      <w:r w:rsidRPr="00605EB6">
        <w:t>la tête penchée sur son assiette</w:t>
      </w:r>
      <w:r w:rsidR="00C474C1">
        <w:t xml:space="preserve">, </w:t>
      </w:r>
      <w:r w:rsidRPr="00605EB6">
        <w:t>comme pensive</w:t>
      </w:r>
      <w:r w:rsidR="00C474C1">
        <w:t xml:space="preserve">, </w:t>
      </w:r>
      <w:r w:rsidRPr="00605EB6">
        <w:t>elle ne bougeait plus</w:t>
      </w:r>
      <w:r w:rsidR="00C474C1">
        <w:t>.</w:t>
      </w:r>
    </w:p>
    <w:p w14:paraId="39DB4DE1" w14:textId="77777777" w:rsidR="00C474C1" w:rsidRDefault="00C52F4A" w:rsidP="00C52F4A">
      <w:r w:rsidRPr="00605EB6">
        <w:t>Le docteur</w:t>
      </w:r>
      <w:r w:rsidR="00C474C1">
        <w:t xml:space="preserve">, </w:t>
      </w:r>
      <w:r w:rsidRPr="00605EB6">
        <w:t>qui voulait la laisser le moins possible dans cet état de torpeur</w:t>
      </w:r>
      <w:r w:rsidR="00C474C1">
        <w:t xml:space="preserve">, </w:t>
      </w:r>
      <w:r w:rsidRPr="00605EB6">
        <w:t>disait à Marie</w:t>
      </w:r>
      <w:r w:rsidR="00C474C1">
        <w:t> :</w:t>
      </w:r>
    </w:p>
    <w:p w14:paraId="2A5A5B6F" w14:textId="75948C9A" w:rsidR="00C474C1" w:rsidRDefault="0094609C" w:rsidP="00C52F4A">
      <w:r>
        <w:t>— </w:t>
      </w:r>
      <w:r w:rsidR="00C52F4A" w:rsidRPr="00605EB6">
        <w:t>Poussez-la doucement et parlez-lui</w:t>
      </w:r>
      <w:r w:rsidR="00C474C1">
        <w:t>.</w:t>
      </w:r>
    </w:p>
    <w:p w14:paraId="2DE797BC" w14:textId="77777777" w:rsidR="00C474C1" w:rsidRDefault="00C52F4A" w:rsidP="00C52F4A">
      <w:r w:rsidRPr="00605EB6">
        <w:t>Jeanne</w:t>
      </w:r>
      <w:r w:rsidR="00C474C1">
        <w:t xml:space="preserve">, </w:t>
      </w:r>
      <w:r w:rsidRPr="00605EB6">
        <w:t>sentant la secousse légère</w:t>
      </w:r>
      <w:r w:rsidR="00C474C1">
        <w:t xml:space="preserve">, </w:t>
      </w:r>
      <w:r w:rsidRPr="00605EB6">
        <w:t>semblait se réveiller en sursaut</w:t>
      </w:r>
      <w:r w:rsidR="00C474C1">
        <w:t>.</w:t>
      </w:r>
    </w:p>
    <w:p w14:paraId="3EA967D3" w14:textId="77777777" w:rsidR="00C474C1" w:rsidRDefault="00C52F4A" w:rsidP="00C52F4A">
      <w:r w:rsidRPr="00605EB6">
        <w:t>Alors Marie lui causait affectueusement</w:t>
      </w:r>
      <w:r w:rsidR="00C474C1">
        <w:t xml:space="preserve">, </w:t>
      </w:r>
      <w:r w:rsidRPr="00605EB6">
        <w:t>lui disant toutes sortes de paroles de tendresse</w:t>
      </w:r>
      <w:r w:rsidR="00C474C1">
        <w:t xml:space="preserve">. </w:t>
      </w:r>
      <w:r w:rsidRPr="00605EB6">
        <w:t>Jeanne écoutait</w:t>
      </w:r>
      <w:r w:rsidR="00C474C1">
        <w:t xml:space="preserve">, </w:t>
      </w:r>
      <w:r w:rsidRPr="00605EB6">
        <w:t>prononçait rarement un mot</w:t>
      </w:r>
      <w:r w:rsidR="00C474C1">
        <w:t xml:space="preserve">, </w:t>
      </w:r>
      <w:r w:rsidRPr="00605EB6">
        <w:t>mais de temps à autre</w:t>
      </w:r>
      <w:r w:rsidR="00C474C1">
        <w:t xml:space="preserve">, </w:t>
      </w:r>
      <w:r w:rsidRPr="00605EB6">
        <w:t>un pâle sourire effleurait ses lèvres</w:t>
      </w:r>
      <w:r w:rsidR="00C474C1">
        <w:t>.</w:t>
      </w:r>
    </w:p>
    <w:p w14:paraId="33437201" w14:textId="77777777" w:rsidR="00C474C1" w:rsidRDefault="00C52F4A" w:rsidP="00C52F4A">
      <w:r w:rsidRPr="00605EB6">
        <w:t>Après le déjeuner</w:t>
      </w:r>
      <w:r w:rsidR="00C474C1">
        <w:t xml:space="preserve">, </w:t>
      </w:r>
      <w:r w:rsidRPr="00605EB6">
        <w:t>la journée étant très belle</w:t>
      </w:r>
      <w:r w:rsidR="00C474C1">
        <w:t xml:space="preserve">, </w:t>
      </w:r>
      <w:r w:rsidRPr="00605EB6">
        <w:t>on descendit au jardin</w:t>
      </w:r>
      <w:r w:rsidR="00C474C1">
        <w:t xml:space="preserve">. </w:t>
      </w:r>
      <w:r w:rsidRPr="00605EB6">
        <w:t>Quand on en avait fait le tour</w:t>
      </w:r>
      <w:r w:rsidR="00C474C1">
        <w:t xml:space="preserve">, </w:t>
      </w:r>
      <w:r w:rsidRPr="00605EB6">
        <w:t>qu</w:t>
      </w:r>
      <w:r w:rsidR="00C474C1">
        <w:t>’</w:t>
      </w:r>
      <w:r w:rsidRPr="00605EB6">
        <w:t>on avait admiré les plates-bandes et les corbeilles fleuries</w:t>
      </w:r>
      <w:r w:rsidR="00C474C1">
        <w:t xml:space="preserve">, </w:t>
      </w:r>
      <w:r w:rsidRPr="00605EB6">
        <w:t>regardé les poissons rouges jouer dans le bassin</w:t>
      </w:r>
      <w:r w:rsidR="00C474C1">
        <w:t xml:space="preserve">, </w:t>
      </w:r>
      <w:r w:rsidRPr="00605EB6">
        <w:t>à la surface de l</w:t>
      </w:r>
      <w:r w:rsidR="00C474C1">
        <w:t>’</w:t>
      </w:r>
      <w:r w:rsidRPr="00605EB6">
        <w:t>eau</w:t>
      </w:r>
      <w:r w:rsidR="00C474C1">
        <w:t xml:space="preserve">, </w:t>
      </w:r>
      <w:r w:rsidRPr="00605EB6">
        <w:t>on s</w:t>
      </w:r>
      <w:r w:rsidR="00C474C1">
        <w:t>’</w:t>
      </w:r>
      <w:r w:rsidRPr="00605EB6">
        <w:t>asseyait sur un banc</w:t>
      </w:r>
      <w:r w:rsidR="00C474C1">
        <w:t xml:space="preserve">, </w:t>
      </w:r>
      <w:r w:rsidRPr="00605EB6">
        <w:t>puis</w:t>
      </w:r>
      <w:r w:rsidR="00C474C1">
        <w:t xml:space="preserve">, </w:t>
      </w:r>
      <w:r w:rsidRPr="00605EB6">
        <w:t>quand on s</w:t>
      </w:r>
      <w:r w:rsidR="00C474C1">
        <w:t>’</w:t>
      </w:r>
      <w:r w:rsidRPr="00605EB6">
        <w:t>était reposé</w:t>
      </w:r>
      <w:r w:rsidR="00C474C1">
        <w:t xml:space="preserve">, </w:t>
      </w:r>
      <w:r w:rsidRPr="00605EB6">
        <w:t>on recommençait la même promenade</w:t>
      </w:r>
      <w:r w:rsidR="00C474C1">
        <w:t>.</w:t>
      </w:r>
    </w:p>
    <w:p w14:paraId="741D5362" w14:textId="77777777" w:rsidR="00C474C1" w:rsidRDefault="00C52F4A" w:rsidP="00C52F4A">
      <w:r w:rsidRPr="00605EB6">
        <w:t>Il n</w:t>
      </w:r>
      <w:r w:rsidR="00C474C1">
        <w:t>’</w:t>
      </w:r>
      <w:r w:rsidRPr="00605EB6">
        <w:t>était plus possible à Jeanne</w:t>
      </w:r>
      <w:r w:rsidR="00C474C1">
        <w:t xml:space="preserve">, </w:t>
      </w:r>
      <w:r w:rsidRPr="00605EB6">
        <w:t>toujours en éveil</w:t>
      </w:r>
      <w:r w:rsidR="00C474C1">
        <w:t xml:space="preserve">, </w:t>
      </w:r>
      <w:r w:rsidRPr="00605EB6">
        <w:t>de retomber dans sa somnolence</w:t>
      </w:r>
      <w:r w:rsidR="00C474C1">
        <w:t>.</w:t>
      </w:r>
    </w:p>
    <w:p w14:paraId="4A627DF8" w14:textId="413549CC" w:rsidR="00C474C1" w:rsidRDefault="0094609C" w:rsidP="00C52F4A">
      <w:r>
        <w:t>— </w:t>
      </w:r>
      <w:r w:rsidR="00C52F4A" w:rsidRPr="00605EB6">
        <w:t>Deux malheureuses</w:t>
      </w:r>
      <w:r w:rsidR="00C474C1">
        <w:t xml:space="preserve"> ! </w:t>
      </w:r>
      <w:r w:rsidR="00C52F4A" w:rsidRPr="00605EB6">
        <w:t>pensait le docteur</w:t>
      </w:r>
      <w:r w:rsidR="00C474C1">
        <w:t xml:space="preserve">, </w:t>
      </w:r>
      <w:r w:rsidR="00C52F4A" w:rsidRPr="00605EB6">
        <w:t>qui laissait aller seules ses pensionnaires</w:t>
      </w:r>
      <w:r w:rsidR="00C474C1">
        <w:t xml:space="preserve">, </w:t>
      </w:r>
      <w:r w:rsidR="00C52F4A" w:rsidRPr="00605EB6">
        <w:t>mais sans beaucoup les quitter des yeux</w:t>
      </w:r>
      <w:r w:rsidR="00C474C1">
        <w:t xml:space="preserve"> ; </w:t>
      </w:r>
      <w:r w:rsidR="00C52F4A" w:rsidRPr="00605EB6">
        <w:t>oui</w:t>
      </w:r>
      <w:r w:rsidR="00C474C1">
        <w:t xml:space="preserve">, </w:t>
      </w:r>
      <w:r w:rsidR="00C52F4A" w:rsidRPr="00605EB6">
        <w:t>deux malheureuses</w:t>
      </w:r>
      <w:r w:rsidR="00C474C1">
        <w:t xml:space="preserve">, </w:t>
      </w:r>
      <w:r w:rsidR="00C52F4A" w:rsidRPr="00605EB6">
        <w:t>et la plus à plaindre n</w:t>
      </w:r>
      <w:r w:rsidR="00C474C1">
        <w:t>’</w:t>
      </w:r>
      <w:r w:rsidR="00C52F4A" w:rsidRPr="00605EB6">
        <w:t>est pas la pauvre folle</w:t>
      </w:r>
      <w:r w:rsidR="00C474C1">
        <w:t> !</w:t>
      </w:r>
    </w:p>
    <w:p w14:paraId="4BC96335" w14:textId="77777777" w:rsidR="00C474C1" w:rsidRDefault="00C52F4A" w:rsidP="00C52F4A">
      <w:r w:rsidRPr="00605EB6">
        <w:t>On resta au jardin jusqu</w:t>
      </w:r>
      <w:r w:rsidR="00C474C1">
        <w:t>’</w:t>
      </w:r>
      <w:r w:rsidRPr="00605EB6">
        <w:t>à l</w:t>
      </w:r>
      <w:r w:rsidR="00C474C1">
        <w:t>’</w:t>
      </w:r>
      <w:r w:rsidRPr="00605EB6">
        <w:t>heure du dîner</w:t>
      </w:r>
      <w:r w:rsidR="00C474C1">
        <w:t>.</w:t>
      </w:r>
    </w:p>
    <w:p w14:paraId="15D02F0E" w14:textId="77777777" w:rsidR="00C474C1" w:rsidRDefault="00C52F4A" w:rsidP="00C52F4A">
      <w:r w:rsidRPr="00605EB6">
        <w:t>Ainsi se passa cette première journée</w:t>
      </w:r>
      <w:r w:rsidR="00C474C1">
        <w:t>.</w:t>
      </w:r>
    </w:p>
    <w:p w14:paraId="07767787" w14:textId="77777777" w:rsidR="00C474C1" w:rsidRDefault="00C52F4A" w:rsidP="00C52F4A">
      <w:r w:rsidRPr="00605EB6">
        <w:t>Beaucoup d</w:t>
      </w:r>
      <w:r w:rsidR="00C474C1">
        <w:t>’</w:t>
      </w:r>
      <w:r w:rsidRPr="00605EB6">
        <w:t>autres suivirent qui se ressemblèrent</w:t>
      </w:r>
      <w:r w:rsidR="00C474C1">
        <w:t>.</w:t>
      </w:r>
    </w:p>
    <w:p w14:paraId="771844A7" w14:textId="77777777" w:rsidR="00C474C1" w:rsidRDefault="00C52F4A" w:rsidP="00C52F4A">
      <w:r w:rsidRPr="00605EB6">
        <w:lastRenderedPageBreak/>
        <w:t>Jeanne n</w:t>
      </w:r>
      <w:r w:rsidR="00C474C1">
        <w:t>’</w:t>
      </w:r>
      <w:r w:rsidRPr="00605EB6">
        <w:t>avait pas tardé à prendre Marie en grande affection</w:t>
      </w:r>
      <w:r w:rsidR="00C474C1">
        <w:t xml:space="preserve"> ; </w:t>
      </w:r>
      <w:r w:rsidRPr="00605EB6">
        <w:t>elle ne pouvait plus la quitter</w:t>
      </w:r>
      <w:r w:rsidR="00C474C1">
        <w:t xml:space="preserve">, </w:t>
      </w:r>
      <w:r w:rsidRPr="00605EB6">
        <w:t>elle voulait l</w:t>
      </w:r>
      <w:r w:rsidR="00C474C1">
        <w:t>’</w:t>
      </w:r>
      <w:r w:rsidRPr="00605EB6">
        <w:t>avoir toujours près d</w:t>
      </w:r>
      <w:r w:rsidR="00C474C1">
        <w:t>’</w:t>
      </w:r>
      <w:r w:rsidRPr="00605EB6">
        <w:t>elle</w:t>
      </w:r>
      <w:r w:rsidR="00C474C1">
        <w:t>.</w:t>
      </w:r>
    </w:p>
    <w:p w14:paraId="45E745F7" w14:textId="6F6FA497" w:rsidR="00C474C1" w:rsidRDefault="00C52F4A" w:rsidP="00C52F4A">
      <w:r w:rsidRPr="00605EB6">
        <w:t>Au jardin</w:t>
      </w:r>
      <w:r w:rsidR="00C474C1">
        <w:t xml:space="preserve">, </w:t>
      </w:r>
      <w:r w:rsidRPr="00605EB6">
        <w:t>quand elles se promenaient</w:t>
      </w:r>
      <w:r w:rsidR="00C474C1">
        <w:t xml:space="preserve">, </w:t>
      </w:r>
      <w:r w:rsidRPr="00605EB6">
        <w:t>Jeanne avait son bras accroché à celui de Marie</w:t>
      </w:r>
      <w:r w:rsidR="00C474C1">
        <w:t xml:space="preserve">, </w:t>
      </w:r>
      <w:r w:rsidR="00F85AF9" w:rsidRPr="00605EB6">
        <w:t>o</w:t>
      </w:r>
      <w:r w:rsidR="00F85AF9">
        <w:t>u</w:t>
      </w:r>
      <w:r w:rsidR="00F85AF9" w:rsidRPr="00605EB6">
        <w:t xml:space="preserve"> </w:t>
      </w:r>
      <w:r w:rsidRPr="00605EB6">
        <w:t>bien</w:t>
      </w:r>
      <w:r w:rsidR="00C474C1">
        <w:t xml:space="preserve">, </w:t>
      </w:r>
      <w:r w:rsidRPr="00605EB6">
        <w:t>se tenant l</w:t>
      </w:r>
      <w:r w:rsidR="00C474C1">
        <w:t>’</w:t>
      </w:r>
      <w:r w:rsidRPr="00605EB6">
        <w:t>une et l</w:t>
      </w:r>
      <w:r w:rsidR="00C474C1">
        <w:t>’</w:t>
      </w:r>
      <w:r w:rsidRPr="00605EB6">
        <w:t>autre par la taille</w:t>
      </w:r>
      <w:r w:rsidR="00C474C1">
        <w:t xml:space="preserve">, </w:t>
      </w:r>
      <w:r w:rsidRPr="00605EB6">
        <w:t>se serrant</w:t>
      </w:r>
      <w:r w:rsidR="00C474C1">
        <w:t xml:space="preserve">, </w:t>
      </w:r>
      <w:r w:rsidRPr="00605EB6">
        <w:t>elles allaient ainsi par les allées comme deux amies dans un pensionnat</w:t>
      </w:r>
      <w:r w:rsidR="00C474C1">
        <w:t xml:space="preserve">, </w:t>
      </w:r>
      <w:r w:rsidRPr="00605EB6">
        <w:t>qui s</w:t>
      </w:r>
      <w:r w:rsidR="00C474C1">
        <w:t>’</w:t>
      </w:r>
      <w:r w:rsidRPr="00605EB6">
        <w:t>isolent de leurs jeunes camarades pour pouvoir se confier mutuellement leurs premiers petits secrets</w:t>
      </w:r>
      <w:r w:rsidR="00C474C1">
        <w:t>.</w:t>
      </w:r>
    </w:p>
    <w:p w14:paraId="7DD0B180" w14:textId="77777777" w:rsidR="00C474C1" w:rsidRDefault="00C52F4A" w:rsidP="00C52F4A">
      <w:r w:rsidRPr="00605EB6">
        <w:t>Il arrivait souvent</w:t>
      </w:r>
      <w:r w:rsidR="00C474C1">
        <w:t xml:space="preserve">, </w:t>
      </w:r>
      <w:r w:rsidRPr="00605EB6">
        <w:t>toutes deux étant assises en face l</w:t>
      </w:r>
      <w:r w:rsidR="00C474C1">
        <w:t>’</w:t>
      </w:r>
      <w:r w:rsidRPr="00605EB6">
        <w:t>une de l</w:t>
      </w:r>
      <w:r w:rsidR="00C474C1">
        <w:t>’</w:t>
      </w:r>
      <w:r w:rsidRPr="00605EB6">
        <w:t>autre</w:t>
      </w:r>
      <w:r w:rsidR="00C474C1">
        <w:t xml:space="preserve">, </w:t>
      </w:r>
      <w:r w:rsidRPr="00605EB6">
        <w:t>que Marie s</w:t>
      </w:r>
      <w:r w:rsidR="00C474C1">
        <w:t>’</w:t>
      </w:r>
      <w:r w:rsidRPr="00605EB6">
        <w:t>oubliait à contempler Jeanne</w:t>
      </w:r>
      <w:r w:rsidR="00C474C1">
        <w:t xml:space="preserve">, </w:t>
      </w:r>
      <w:r w:rsidRPr="00605EB6">
        <w:t>longuement</w:t>
      </w:r>
      <w:r w:rsidR="00C474C1">
        <w:t xml:space="preserve">, </w:t>
      </w:r>
      <w:r w:rsidRPr="00605EB6">
        <w:t>dans une sorte d</w:t>
      </w:r>
      <w:r w:rsidR="00C474C1">
        <w:t>’</w:t>
      </w:r>
      <w:r w:rsidRPr="00605EB6">
        <w:t>extase</w:t>
      </w:r>
      <w:r w:rsidR="00C474C1">
        <w:t>.</w:t>
      </w:r>
    </w:p>
    <w:p w14:paraId="28E3A6BE" w14:textId="77777777" w:rsidR="00C474C1" w:rsidRDefault="00C52F4A" w:rsidP="00C52F4A">
      <w:r w:rsidRPr="00605EB6">
        <w:t>Ou aurait dit que</w:t>
      </w:r>
      <w:r w:rsidR="00C474C1">
        <w:t xml:space="preserve">, </w:t>
      </w:r>
      <w:r w:rsidRPr="00605EB6">
        <w:t>à ce moment</w:t>
      </w:r>
      <w:r w:rsidR="00C474C1">
        <w:t xml:space="preserve">, </w:t>
      </w:r>
      <w:r w:rsidRPr="00605EB6">
        <w:t>la jeune femme cherchait à percer la nuit de son mystérieux passé ou que</w:t>
      </w:r>
      <w:r w:rsidR="00C474C1">
        <w:t xml:space="preserve">, </w:t>
      </w:r>
      <w:r w:rsidRPr="00605EB6">
        <w:t>frappée tout à coup d</w:t>
      </w:r>
      <w:r w:rsidR="00C474C1">
        <w:t>’</w:t>
      </w:r>
      <w:r w:rsidRPr="00605EB6">
        <w:t>un souvenir vague</w:t>
      </w:r>
      <w:r w:rsidR="00C474C1">
        <w:t xml:space="preserve">, </w:t>
      </w:r>
      <w:r w:rsidRPr="00605EB6">
        <w:t>sa mémoire essayait de sortir des ténèbres épaisses qui l</w:t>
      </w:r>
      <w:r w:rsidR="00C474C1">
        <w:t>’</w:t>
      </w:r>
      <w:r w:rsidRPr="00605EB6">
        <w:t>enveloppaient</w:t>
      </w:r>
      <w:r w:rsidR="00C474C1">
        <w:t>.</w:t>
      </w:r>
    </w:p>
    <w:p w14:paraId="1C3BAE6D" w14:textId="77777777" w:rsidR="00C474C1" w:rsidRDefault="00C52F4A" w:rsidP="00C52F4A">
      <w:r w:rsidRPr="00605EB6">
        <w:t>Le docteur</w:t>
      </w:r>
      <w:r w:rsidR="00C474C1">
        <w:t xml:space="preserve">, </w:t>
      </w:r>
      <w:r w:rsidRPr="00605EB6">
        <w:t>qui ne cessait pas d</w:t>
      </w:r>
      <w:r w:rsidR="00C474C1">
        <w:t>’</w:t>
      </w:r>
      <w:r w:rsidRPr="00605EB6">
        <w:t>observer</w:t>
      </w:r>
      <w:r w:rsidR="00C474C1">
        <w:t xml:space="preserve">, </w:t>
      </w:r>
      <w:r w:rsidRPr="00605EB6">
        <w:t>voyait cela comme il voyait beaucoup d</w:t>
      </w:r>
      <w:r w:rsidR="00C474C1">
        <w:t>’</w:t>
      </w:r>
      <w:r w:rsidRPr="00605EB6">
        <w:t>autres choses</w:t>
      </w:r>
      <w:r w:rsidR="00C474C1">
        <w:t xml:space="preserve">, </w:t>
      </w:r>
      <w:r w:rsidRPr="00605EB6">
        <w:t>et il devenait rêveur</w:t>
      </w:r>
      <w:r w:rsidR="00C474C1">
        <w:t>.</w:t>
      </w:r>
    </w:p>
    <w:p w14:paraId="4F88B5FB" w14:textId="77777777" w:rsidR="00C474C1" w:rsidRDefault="00C52F4A" w:rsidP="00C52F4A">
      <w:r w:rsidRPr="00605EB6">
        <w:t>Le cas de Marie l</w:t>
      </w:r>
      <w:r w:rsidR="00C474C1">
        <w:t>’</w:t>
      </w:r>
      <w:r w:rsidRPr="00605EB6">
        <w:t>intéressait au suprême degré</w:t>
      </w:r>
      <w:r w:rsidR="00C474C1">
        <w:t xml:space="preserve">, </w:t>
      </w:r>
      <w:r w:rsidRPr="00605EB6">
        <w:t>et il étudiait son sujet avec cette ardeur passionnée qui ne s</w:t>
      </w:r>
      <w:r w:rsidR="00C474C1">
        <w:t>’</w:t>
      </w:r>
      <w:r w:rsidRPr="00605EB6">
        <w:t>empare du savant que pour le conduire à de précieuses découvertes</w:t>
      </w:r>
      <w:r w:rsidR="00C474C1">
        <w:t>.</w:t>
      </w:r>
    </w:p>
    <w:p w14:paraId="64D8F1CA" w14:textId="77777777" w:rsidR="00C474C1" w:rsidRDefault="00C52F4A" w:rsidP="00C52F4A">
      <w:r w:rsidRPr="00605EB6">
        <w:t>Rendre la mémoire à Marie</w:t>
      </w:r>
      <w:r w:rsidR="00C474C1">
        <w:t xml:space="preserve">, </w:t>
      </w:r>
      <w:r w:rsidRPr="00605EB6">
        <w:t>voilà ce qu</w:t>
      </w:r>
      <w:r w:rsidR="00C474C1">
        <w:t>’</w:t>
      </w:r>
      <w:r w:rsidRPr="00605EB6">
        <w:t>il voulait</w:t>
      </w:r>
      <w:r w:rsidR="00C474C1">
        <w:t xml:space="preserve"> ; </w:t>
      </w:r>
      <w:r w:rsidRPr="00605EB6">
        <w:t>mais le moyen</w:t>
      </w:r>
      <w:r w:rsidR="00C474C1">
        <w:t xml:space="preserve"> ? </w:t>
      </w:r>
      <w:r w:rsidRPr="00605EB6">
        <w:t>Il cherchait</w:t>
      </w:r>
      <w:r w:rsidR="00C474C1">
        <w:t xml:space="preserve">. </w:t>
      </w:r>
      <w:r w:rsidRPr="00605EB6">
        <w:t>Et il était forcé de reconnaître</w:t>
      </w:r>
      <w:r w:rsidR="00C474C1">
        <w:t xml:space="preserve">, </w:t>
      </w:r>
      <w:r w:rsidRPr="00605EB6">
        <w:t>hélas</w:t>
      </w:r>
      <w:r w:rsidR="00C474C1">
        <w:t xml:space="preserve"> ! </w:t>
      </w:r>
      <w:r w:rsidRPr="00605EB6">
        <w:t>que c</w:t>
      </w:r>
      <w:r w:rsidR="00C474C1">
        <w:t>’</w:t>
      </w:r>
      <w:r w:rsidRPr="00605EB6">
        <w:t>était difficile à trouver</w:t>
      </w:r>
      <w:r w:rsidR="00C474C1">
        <w:t>.</w:t>
      </w:r>
    </w:p>
    <w:p w14:paraId="0B0E50AE" w14:textId="77777777" w:rsidR="00C474C1" w:rsidRDefault="00C52F4A" w:rsidP="00C52F4A">
      <w:r w:rsidRPr="00605EB6">
        <w:t>Il s</w:t>
      </w:r>
      <w:r w:rsidR="00C474C1">
        <w:t>’</w:t>
      </w:r>
      <w:r w:rsidRPr="00605EB6">
        <w:t>était mis à l</w:t>
      </w:r>
      <w:r w:rsidR="00C474C1">
        <w:t>’</w:t>
      </w:r>
      <w:r w:rsidRPr="00605EB6">
        <w:t>ouvrage</w:t>
      </w:r>
      <w:r w:rsidR="00C474C1">
        <w:t xml:space="preserve">, </w:t>
      </w:r>
      <w:r w:rsidRPr="00605EB6">
        <w:t>cependant</w:t>
      </w:r>
      <w:r w:rsidR="00C474C1">
        <w:t xml:space="preserve"> ; </w:t>
      </w:r>
      <w:r w:rsidRPr="00605EB6">
        <w:t>mais il se trouvait devant une barrière si bien défendue qu</w:t>
      </w:r>
      <w:r w:rsidR="00C474C1">
        <w:t>’</w:t>
      </w:r>
      <w:r w:rsidRPr="00605EB6">
        <w:t>il s</w:t>
      </w:r>
      <w:r w:rsidR="00C474C1">
        <w:t>’</w:t>
      </w:r>
      <w:r w:rsidRPr="00605EB6">
        <w:t>arrêtait découragé</w:t>
      </w:r>
      <w:r w:rsidR="00C474C1">
        <w:t>.</w:t>
      </w:r>
    </w:p>
    <w:p w14:paraId="28FF2ED6" w14:textId="77777777" w:rsidR="00C474C1" w:rsidRDefault="00C52F4A" w:rsidP="00C52F4A">
      <w:r w:rsidRPr="00605EB6">
        <w:lastRenderedPageBreak/>
        <w:t>Aucun jalon</w:t>
      </w:r>
      <w:r w:rsidR="00C474C1">
        <w:t xml:space="preserve">, </w:t>
      </w:r>
      <w:r w:rsidRPr="00605EB6">
        <w:t>aucun point d</w:t>
      </w:r>
      <w:r w:rsidR="00C474C1">
        <w:t>’</w:t>
      </w:r>
      <w:r w:rsidRPr="00605EB6">
        <w:t>appui dans cette nuit profonde où il s</w:t>
      </w:r>
      <w:r w:rsidR="00C474C1">
        <w:t>’</w:t>
      </w:r>
      <w:r w:rsidRPr="00605EB6">
        <w:t>aventurait à tâtons</w:t>
      </w:r>
      <w:r w:rsidR="00C474C1">
        <w:t xml:space="preserve">, </w:t>
      </w:r>
      <w:r w:rsidRPr="00605EB6">
        <w:t>en trébuchant</w:t>
      </w:r>
      <w:r w:rsidR="00C474C1">
        <w:t>.</w:t>
      </w:r>
    </w:p>
    <w:p w14:paraId="08E1CE42" w14:textId="77777777" w:rsidR="00C474C1" w:rsidRDefault="00C52F4A" w:rsidP="00C52F4A">
      <w:r w:rsidRPr="00605EB6">
        <w:t>Ah</w:t>
      </w:r>
      <w:r w:rsidR="00C474C1">
        <w:t xml:space="preserve"> ! </w:t>
      </w:r>
      <w:r w:rsidRPr="00605EB6">
        <w:t>répétait-il souvent</w:t>
      </w:r>
      <w:r w:rsidR="00C474C1">
        <w:t xml:space="preserve">, </w:t>
      </w:r>
      <w:r w:rsidRPr="00605EB6">
        <w:t>si je parvenais à soulever un coin seulement du voile qui couvre ce passé</w:t>
      </w:r>
      <w:r w:rsidR="00C474C1">
        <w:t xml:space="preserve">, </w:t>
      </w:r>
      <w:r w:rsidRPr="00605EB6">
        <w:t>comme j</w:t>
      </w:r>
      <w:r w:rsidR="00C474C1">
        <w:t>’</w:t>
      </w:r>
      <w:r w:rsidRPr="00605EB6">
        <w:t>en aurais vite sondé les profondeurs</w:t>
      </w:r>
      <w:r w:rsidR="00C474C1">
        <w:t>.</w:t>
      </w:r>
    </w:p>
    <w:p w14:paraId="2D968762" w14:textId="4C7AD268" w:rsidR="00C474C1" w:rsidRDefault="00C52F4A" w:rsidP="00C52F4A">
      <w:r w:rsidRPr="00605EB6">
        <w:t>Mais le passé restait sous son voile</w:t>
      </w:r>
      <w:r w:rsidR="00C474C1">
        <w:t xml:space="preserve">, </w:t>
      </w:r>
      <w:r w:rsidRPr="00605EB6">
        <w:t>enseveli dans l</w:t>
      </w:r>
      <w:r w:rsidR="00C474C1">
        <w:t>’</w:t>
      </w:r>
      <w:r w:rsidRPr="00605EB6">
        <w:t>ombre</w:t>
      </w:r>
      <w:r w:rsidR="00C474C1">
        <w:t xml:space="preserve">, </w:t>
      </w:r>
      <w:r w:rsidRPr="00605EB6">
        <w:t>et paraissait vouloir</w:t>
      </w:r>
      <w:r w:rsidR="00C474C1">
        <w:t xml:space="preserve">, </w:t>
      </w:r>
      <w:r w:rsidRPr="00605EB6">
        <w:t xml:space="preserve">narguant les efforts de </w:t>
      </w:r>
      <w:r w:rsidR="00C474C1">
        <w:t>M. </w:t>
      </w:r>
      <w:r w:rsidRPr="00605EB6">
        <w:t>Legendre</w:t>
      </w:r>
      <w:r w:rsidR="00C474C1">
        <w:t xml:space="preserve">, </w:t>
      </w:r>
      <w:r w:rsidRPr="00605EB6">
        <w:t>garder son secret</w:t>
      </w:r>
      <w:r w:rsidR="00C474C1">
        <w:t>.</w:t>
      </w:r>
    </w:p>
    <w:p w14:paraId="2D4D2762" w14:textId="77777777" w:rsidR="00C474C1" w:rsidRDefault="00C52F4A" w:rsidP="00C52F4A">
      <w:r w:rsidRPr="00605EB6">
        <w:t>Si</w:t>
      </w:r>
      <w:r w:rsidR="00C474C1">
        <w:t xml:space="preserve">, </w:t>
      </w:r>
      <w:r w:rsidRPr="00605EB6">
        <w:t>de ce côté</w:t>
      </w:r>
      <w:r w:rsidR="00C474C1">
        <w:t xml:space="preserve">, </w:t>
      </w:r>
      <w:r w:rsidRPr="00605EB6">
        <w:t>le docteur n</w:t>
      </w:r>
      <w:r w:rsidR="00C474C1">
        <w:t>’</w:t>
      </w:r>
      <w:r w:rsidRPr="00605EB6">
        <w:t>avait pas lieu de se féliciter</w:t>
      </w:r>
      <w:r w:rsidR="00C474C1">
        <w:t xml:space="preserve">, </w:t>
      </w:r>
      <w:r w:rsidRPr="00605EB6">
        <w:t>il n</w:t>
      </w:r>
      <w:r w:rsidR="00C474C1">
        <w:t>’</w:t>
      </w:r>
      <w:r w:rsidRPr="00605EB6">
        <w:t>en était pas de même au sujet de Jeanne</w:t>
      </w:r>
      <w:r w:rsidR="00C474C1">
        <w:t xml:space="preserve">. </w:t>
      </w:r>
      <w:r w:rsidRPr="00605EB6">
        <w:t>De ce côté</w:t>
      </w:r>
      <w:r w:rsidR="00C474C1">
        <w:t xml:space="preserve">, </w:t>
      </w:r>
      <w:r w:rsidRPr="00605EB6">
        <w:t>il était pleinement satisfait</w:t>
      </w:r>
      <w:r w:rsidR="00C474C1">
        <w:t xml:space="preserve">. </w:t>
      </w:r>
      <w:r w:rsidRPr="00605EB6">
        <w:t>Une compensation</w:t>
      </w:r>
      <w:r w:rsidR="00C474C1">
        <w:t>.</w:t>
      </w:r>
    </w:p>
    <w:p w14:paraId="298B8A78" w14:textId="77777777" w:rsidR="00C474C1" w:rsidRDefault="00C52F4A" w:rsidP="00C52F4A">
      <w:r w:rsidRPr="00605EB6">
        <w:t>Il avait constaté</w:t>
      </w:r>
      <w:r w:rsidR="00C474C1">
        <w:t xml:space="preserve">, </w:t>
      </w:r>
      <w:r w:rsidRPr="00605EB6">
        <w:t>avec une joie facile à comprendre</w:t>
      </w:r>
      <w:r w:rsidR="00C474C1">
        <w:t xml:space="preserve">, </w:t>
      </w:r>
      <w:r w:rsidRPr="00605EB6">
        <w:t>que</w:t>
      </w:r>
      <w:r w:rsidR="00C474C1">
        <w:t xml:space="preserve">, </w:t>
      </w:r>
      <w:r w:rsidRPr="00605EB6">
        <w:t>depuis l</w:t>
      </w:r>
      <w:r w:rsidR="00C474C1">
        <w:t>’</w:t>
      </w:r>
      <w:r w:rsidRPr="00605EB6">
        <w:t>entrée de Marie à la villa</w:t>
      </w:r>
      <w:r w:rsidR="00C474C1">
        <w:t xml:space="preserve">, </w:t>
      </w:r>
      <w:r w:rsidRPr="00605EB6">
        <w:t>la situation de Jeanne était dans une nouvelle période de sérieuse amélioration</w:t>
      </w:r>
      <w:r w:rsidR="00C474C1">
        <w:t xml:space="preserve">. </w:t>
      </w:r>
      <w:r w:rsidRPr="00605EB6">
        <w:t>Chaque jour annonçait un progrès nouveau</w:t>
      </w:r>
      <w:r w:rsidR="00C474C1">
        <w:t>.</w:t>
      </w:r>
    </w:p>
    <w:p w14:paraId="225D4F21" w14:textId="77777777" w:rsidR="00C474C1" w:rsidRDefault="00C52F4A" w:rsidP="00C52F4A">
      <w:r w:rsidRPr="00605EB6">
        <w:t>Il n</w:t>
      </w:r>
      <w:r w:rsidR="00C474C1">
        <w:t>’</w:t>
      </w:r>
      <w:r w:rsidRPr="00605EB6">
        <w:t>y avait pas à s</w:t>
      </w:r>
      <w:r w:rsidR="00C474C1">
        <w:t>’</w:t>
      </w:r>
      <w:r w:rsidRPr="00605EB6">
        <w:t>y tromper</w:t>
      </w:r>
      <w:r w:rsidR="00C474C1">
        <w:t xml:space="preserve">, </w:t>
      </w:r>
      <w:r w:rsidRPr="00605EB6">
        <w:t>le mal allait en décroissant</w:t>
      </w:r>
      <w:r w:rsidR="00C474C1">
        <w:t xml:space="preserve">. </w:t>
      </w:r>
      <w:r w:rsidRPr="00605EB6">
        <w:t>Et cela était dû</w:t>
      </w:r>
      <w:r w:rsidR="00C474C1">
        <w:t xml:space="preserve">, </w:t>
      </w:r>
      <w:r w:rsidRPr="00605EB6">
        <w:t>à n</w:t>
      </w:r>
      <w:r w:rsidR="00C474C1">
        <w:t>’</w:t>
      </w:r>
      <w:r w:rsidRPr="00605EB6">
        <w:t>en pas douter</w:t>
      </w:r>
      <w:r w:rsidR="00C474C1">
        <w:t xml:space="preserve">, </w:t>
      </w:r>
      <w:r w:rsidRPr="00605EB6">
        <w:t>à l</w:t>
      </w:r>
      <w:r w:rsidR="00C474C1">
        <w:t>’</w:t>
      </w:r>
      <w:r w:rsidRPr="00605EB6">
        <w:t>heureuse influence de Marie</w:t>
      </w:r>
      <w:r w:rsidR="00C474C1">
        <w:t>.</w:t>
      </w:r>
    </w:p>
    <w:p w14:paraId="5F287890" w14:textId="77777777" w:rsidR="00C474C1" w:rsidRDefault="00C52F4A" w:rsidP="00C52F4A">
      <w:r w:rsidRPr="00605EB6">
        <w:t>Il semblait</w:t>
      </w:r>
      <w:r w:rsidR="00C474C1">
        <w:t xml:space="preserve">, </w:t>
      </w:r>
      <w:r w:rsidRPr="00605EB6">
        <w:t>en effet</w:t>
      </w:r>
      <w:r w:rsidR="00C474C1">
        <w:t xml:space="preserve">, </w:t>
      </w:r>
      <w:r w:rsidRPr="00605EB6">
        <w:t>qu</w:t>
      </w:r>
      <w:r w:rsidR="00C474C1">
        <w:t>’</w:t>
      </w:r>
      <w:r w:rsidRPr="00605EB6">
        <w:t>il y eût entre la jeune femme et la jeune fille une sorte d</w:t>
      </w:r>
      <w:r w:rsidR="00C474C1">
        <w:t>’</w:t>
      </w:r>
      <w:r w:rsidRPr="00605EB6">
        <w:t>affinité mystérieuse qui agissait puissamment sur Jeanne</w:t>
      </w:r>
      <w:r w:rsidR="00C474C1">
        <w:t xml:space="preserve">, </w:t>
      </w:r>
      <w:r w:rsidRPr="00605EB6">
        <w:t>particulièrement quand</w:t>
      </w:r>
      <w:r w:rsidR="00C474C1">
        <w:t xml:space="preserve">, </w:t>
      </w:r>
      <w:r w:rsidRPr="00605EB6">
        <w:t>souriante</w:t>
      </w:r>
      <w:r w:rsidR="00C474C1">
        <w:t xml:space="preserve">, </w:t>
      </w:r>
      <w:r w:rsidRPr="00605EB6">
        <w:t>ravie</w:t>
      </w:r>
      <w:r w:rsidR="00C474C1">
        <w:t xml:space="preserve">, </w:t>
      </w:r>
      <w:r w:rsidRPr="00605EB6">
        <w:t>heureuse</w:t>
      </w:r>
      <w:r w:rsidR="00C474C1">
        <w:t xml:space="preserve">, </w:t>
      </w:r>
      <w:r w:rsidRPr="00605EB6">
        <w:t>elle s</w:t>
      </w:r>
      <w:r w:rsidR="00C474C1">
        <w:t>’</w:t>
      </w:r>
      <w:r w:rsidRPr="00605EB6">
        <w:t>abandonnait aux tendres caresses de son amie</w:t>
      </w:r>
      <w:r w:rsidR="00C474C1">
        <w:t>.</w:t>
      </w:r>
    </w:p>
    <w:p w14:paraId="367427BB" w14:textId="77777777" w:rsidR="00C474C1" w:rsidRDefault="00C52F4A" w:rsidP="00C52F4A">
      <w:r w:rsidRPr="00605EB6">
        <w:t>Et le docteur se frottait les mains et prenait des notes</w:t>
      </w:r>
      <w:r w:rsidR="00C474C1">
        <w:t>.</w:t>
      </w:r>
    </w:p>
    <w:p w14:paraId="25435DCB" w14:textId="77777777" w:rsidR="00C474C1" w:rsidRDefault="00C52F4A" w:rsidP="00C52F4A">
      <w:r w:rsidRPr="00605EB6">
        <w:t>Marie ne sortait jamais</w:t>
      </w:r>
      <w:r w:rsidR="00C474C1">
        <w:t xml:space="preserve">, </w:t>
      </w:r>
      <w:r w:rsidRPr="00605EB6">
        <w:t>elle n</w:t>
      </w:r>
      <w:r w:rsidR="00C474C1">
        <w:t>’</w:t>
      </w:r>
      <w:r w:rsidRPr="00605EB6">
        <w:t>y tenait point</w:t>
      </w:r>
      <w:r w:rsidR="00C474C1">
        <w:t xml:space="preserve">, </w:t>
      </w:r>
      <w:r w:rsidRPr="00605EB6">
        <w:t>d</w:t>
      </w:r>
      <w:r w:rsidR="00C474C1">
        <w:t>’</w:t>
      </w:r>
      <w:r w:rsidRPr="00605EB6">
        <w:t>ailleurs</w:t>
      </w:r>
      <w:r w:rsidR="00C474C1">
        <w:t xml:space="preserve"> ; </w:t>
      </w:r>
      <w:r w:rsidRPr="00605EB6">
        <w:t>qu</w:t>
      </w:r>
      <w:r w:rsidR="00C474C1">
        <w:t>’</w:t>
      </w:r>
      <w:r w:rsidRPr="00605EB6">
        <w:t>aurait-elle pu voir de plus en dehors de la maison que ce qu</w:t>
      </w:r>
      <w:r w:rsidR="00C474C1">
        <w:t>’</w:t>
      </w:r>
      <w:r w:rsidRPr="00605EB6">
        <w:t>elle avait sous les yeux quand</w:t>
      </w:r>
      <w:r w:rsidR="00C474C1">
        <w:t xml:space="preserve">, </w:t>
      </w:r>
      <w:r w:rsidRPr="00605EB6">
        <w:t>sa fenêtre ouverte</w:t>
      </w:r>
      <w:r w:rsidR="00C474C1">
        <w:t xml:space="preserve">, </w:t>
      </w:r>
      <w:r w:rsidRPr="00605EB6">
        <w:t>elle s</w:t>
      </w:r>
      <w:r w:rsidR="00C474C1">
        <w:t>’</w:t>
      </w:r>
      <w:r w:rsidRPr="00605EB6">
        <w:t>appuyait au balcon</w:t>
      </w:r>
      <w:r w:rsidR="00C474C1">
        <w:t> ?</w:t>
      </w:r>
    </w:p>
    <w:p w14:paraId="43AF844E" w14:textId="77777777" w:rsidR="00C474C1" w:rsidRDefault="00C52F4A" w:rsidP="00C52F4A">
      <w:r w:rsidRPr="00605EB6">
        <w:lastRenderedPageBreak/>
        <w:t>Être près de Jeanne</w:t>
      </w:r>
      <w:r w:rsidR="00C474C1">
        <w:t xml:space="preserve">, </w:t>
      </w:r>
      <w:r w:rsidRPr="00605EB6">
        <w:t>lui parler</w:t>
      </w:r>
      <w:r w:rsidR="00C474C1">
        <w:t xml:space="preserve">, </w:t>
      </w:r>
      <w:r w:rsidRPr="00605EB6">
        <w:t>la caresser</w:t>
      </w:r>
      <w:r w:rsidR="00C474C1">
        <w:t xml:space="preserve">, </w:t>
      </w:r>
      <w:r w:rsidRPr="00605EB6">
        <w:t>la bercer parfois dans ses bras comme un enfant</w:t>
      </w:r>
      <w:r w:rsidR="00C474C1">
        <w:t xml:space="preserve">, </w:t>
      </w:r>
      <w:r w:rsidRPr="00605EB6">
        <w:t>se promener avec elle dans le jardin</w:t>
      </w:r>
      <w:r w:rsidR="00C474C1">
        <w:t xml:space="preserve">, </w:t>
      </w:r>
      <w:r w:rsidRPr="00605EB6">
        <w:t>lui cueillir des fleurs qu</w:t>
      </w:r>
      <w:r w:rsidR="00C474C1">
        <w:t>’</w:t>
      </w:r>
      <w:r w:rsidRPr="00605EB6">
        <w:t>elle mettait dans ses cheveux</w:t>
      </w:r>
      <w:r w:rsidR="00C474C1">
        <w:t xml:space="preserve">, </w:t>
      </w:r>
      <w:r w:rsidRPr="00605EB6">
        <w:t>un bouquet qu</w:t>
      </w:r>
      <w:r w:rsidR="00C474C1">
        <w:t>’</w:t>
      </w:r>
      <w:r w:rsidRPr="00605EB6">
        <w:t>elle attachait à son corsage</w:t>
      </w:r>
      <w:r w:rsidR="00C474C1">
        <w:t xml:space="preserve">, </w:t>
      </w:r>
      <w:r w:rsidRPr="00605EB6">
        <w:t>cela lui suffisait</w:t>
      </w:r>
      <w:r w:rsidR="00C474C1">
        <w:t xml:space="preserve"> ; </w:t>
      </w:r>
      <w:r w:rsidRPr="00605EB6">
        <w:t>elle ne désirait rien de plus</w:t>
      </w:r>
      <w:r w:rsidR="00C474C1">
        <w:t>.</w:t>
      </w:r>
    </w:p>
    <w:p w14:paraId="4EBBFF00" w14:textId="77777777" w:rsidR="00C474C1" w:rsidRDefault="00C52F4A" w:rsidP="00C52F4A">
      <w:r w:rsidRPr="00605EB6">
        <w:t>Au fait</w:t>
      </w:r>
      <w:r w:rsidR="00C474C1">
        <w:t xml:space="preserve">, </w:t>
      </w:r>
      <w:r w:rsidRPr="00605EB6">
        <w:t>qu</w:t>
      </w:r>
      <w:r w:rsidR="00C474C1">
        <w:t>’</w:t>
      </w:r>
      <w:r w:rsidRPr="00605EB6">
        <w:t>aurait-elle pu désirer</w:t>
      </w:r>
      <w:r w:rsidR="00C474C1">
        <w:t xml:space="preserve"> ? </w:t>
      </w:r>
      <w:r w:rsidRPr="00605EB6">
        <w:t>Ignorante du passé</w:t>
      </w:r>
      <w:r w:rsidR="00C474C1">
        <w:t xml:space="preserve">, </w:t>
      </w:r>
      <w:r w:rsidRPr="00605EB6">
        <w:t>ne connaissant aucun des malheurs qui avaient certainement grondé sur elle</w:t>
      </w:r>
      <w:r w:rsidR="00C474C1">
        <w:t xml:space="preserve">, </w:t>
      </w:r>
      <w:r w:rsidRPr="00605EB6">
        <w:t>n</w:t>
      </w:r>
      <w:r w:rsidR="00C474C1">
        <w:t>’</w:t>
      </w:r>
      <w:r w:rsidRPr="00605EB6">
        <w:t>était-elle pas tranquille</w:t>
      </w:r>
      <w:r w:rsidR="00C474C1">
        <w:t xml:space="preserve">, </w:t>
      </w:r>
      <w:r w:rsidRPr="00605EB6">
        <w:t>heureuse</w:t>
      </w:r>
      <w:r w:rsidR="00C474C1">
        <w:t xml:space="preserve">, </w:t>
      </w:r>
      <w:r w:rsidRPr="00605EB6">
        <w:t>dans cette maison</w:t>
      </w:r>
      <w:r w:rsidR="00C474C1">
        <w:t xml:space="preserve">, </w:t>
      </w:r>
      <w:r w:rsidRPr="00605EB6">
        <w:t>autant et plus peut-être qu</w:t>
      </w:r>
      <w:r w:rsidR="00C474C1">
        <w:t>’</w:t>
      </w:r>
      <w:r w:rsidRPr="00605EB6">
        <w:t>elle ne l</w:t>
      </w:r>
      <w:r w:rsidR="00C474C1">
        <w:t>’</w:t>
      </w:r>
      <w:r w:rsidRPr="00605EB6">
        <w:t>avait été à la Commanderie</w:t>
      </w:r>
      <w:r w:rsidR="00C474C1">
        <w:t> ?</w:t>
      </w:r>
    </w:p>
    <w:p w14:paraId="34289E93" w14:textId="13636656" w:rsidR="00C474C1" w:rsidRDefault="00C52F4A" w:rsidP="00C52F4A">
      <w:r w:rsidRPr="00605EB6">
        <w:t>Certes</w:t>
      </w:r>
      <w:r w:rsidR="00C474C1">
        <w:t>, M. </w:t>
      </w:r>
      <w:r w:rsidRPr="00605EB6">
        <w:t>Legendre était loin de se plaindre de l</w:t>
      </w:r>
      <w:r w:rsidR="00C474C1">
        <w:t>’</w:t>
      </w:r>
      <w:r w:rsidRPr="00605EB6">
        <w:t>humeur casanière de sa pensionnaire</w:t>
      </w:r>
      <w:r w:rsidR="00C474C1">
        <w:t xml:space="preserve"> ; </w:t>
      </w:r>
      <w:r w:rsidRPr="00605EB6">
        <w:t>il était enchanté</w:t>
      </w:r>
      <w:r w:rsidR="00C474C1">
        <w:t xml:space="preserve">, </w:t>
      </w:r>
      <w:r w:rsidRPr="00605EB6">
        <w:t>au contraire</w:t>
      </w:r>
      <w:r w:rsidR="00C474C1">
        <w:t xml:space="preserve">, </w:t>
      </w:r>
      <w:r w:rsidRPr="00605EB6">
        <w:t>de ses goûts solitaires</w:t>
      </w:r>
      <w:r w:rsidR="00C474C1">
        <w:t>.</w:t>
      </w:r>
    </w:p>
    <w:p w14:paraId="72A15602" w14:textId="77777777" w:rsidR="00C474C1" w:rsidRDefault="00C52F4A" w:rsidP="00C52F4A">
      <w:r w:rsidRPr="00605EB6">
        <w:t>Il ne tenait nullement qu</w:t>
      </w:r>
      <w:r w:rsidR="00C474C1">
        <w:t>’</w:t>
      </w:r>
      <w:r w:rsidRPr="00605EB6">
        <w:t>on sût dans le voisinage que Marie demeurait à la villa</w:t>
      </w:r>
      <w:r w:rsidR="00C474C1">
        <w:t xml:space="preserve">. </w:t>
      </w:r>
      <w:r w:rsidRPr="00605EB6">
        <w:t>Il ne voulait pas qu</w:t>
      </w:r>
      <w:r w:rsidR="00C474C1">
        <w:t>’</w:t>
      </w:r>
      <w:r w:rsidRPr="00605EB6">
        <w:t>elle pût causer avec d</w:t>
      </w:r>
      <w:r w:rsidR="00C474C1">
        <w:t>’</w:t>
      </w:r>
      <w:r w:rsidRPr="00605EB6">
        <w:t>autres qu</w:t>
      </w:r>
      <w:r w:rsidR="00C474C1">
        <w:t>’</w:t>
      </w:r>
      <w:r w:rsidRPr="00605EB6">
        <w:t>avec lui et Jeanne</w:t>
      </w:r>
      <w:r w:rsidR="00C474C1">
        <w:t xml:space="preserve"> : </w:t>
      </w:r>
      <w:r w:rsidRPr="00605EB6">
        <w:t>il désirait même</w:t>
      </w:r>
      <w:r w:rsidR="00C474C1">
        <w:t xml:space="preserve">, </w:t>
      </w:r>
      <w:r w:rsidRPr="00605EB6">
        <w:t>autant que possible</w:t>
      </w:r>
      <w:r w:rsidR="00C474C1">
        <w:t xml:space="preserve">, </w:t>
      </w:r>
      <w:r w:rsidRPr="00605EB6">
        <w:t>que personne ne la vît</w:t>
      </w:r>
      <w:r w:rsidR="00C474C1">
        <w:t>.</w:t>
      </w:r>
    </w:p>
    <w:p w14:paraId="2EBFA67C" w14:textId="7453410C" w:rsidR="00C474C1" w:rsidRDefault="00C474C1" w:rsidP="00C52F4A">
      <w:r>
        <w:t>M. </w:t>
      </w:r>
      <w:r w:rsidR="00C52F4A" w:rsidRPr="00605EB6">
        <w:t>Legendre avait sa manière de voir</w:t>
      </w:r>
      <w:r>
        <w:t xml:space="preserve">, </w:t>
      </w:r>
      <w:r w:rsidR="00C52F4A" w:rsidRPr="00605EB6">
        <w:t>ses manies</w:t>
      </w:r>
      <w:r>
        <w:t xml:space="preserve">, </w:t>
      </w:r>
      <w:r w:rsidR="00C52F4A" w:rsidRPr="00605EB6">
        <w:t>disons le mot</w:t>
      </w:r>
      <w:r>
        <w:t xml:space="preserve"> ; </w:t>
      </w:r>
      <w:r w:rsidR="00C52F4A" w:rsidRPr="00605EB6">
        <w:t>un savant n</w:t>
      </w:r>
      <w:r>
        <w:t>’</w:t>
      </w:r>
      <w:r w:rsidR="00C52F4A" w:rsidRPr="00605EB6">
        <w:t>en est pas exempt</w:t>
      </w:r>
      <w:r>
        <w:t xml:space="preserve">. </w:t>
      </w:r>
      <w:r w:rsidR="00C52F4A" w:rsidRPr="00605EB6">
        <w:t>Marie était pour lui comme un de ces objets précieux et fragiles sur lesquels on met cette étiquette</w:t>
      </w:r>
      <w:r>
        <w:t xml:space="preserve"> : </w:t>
      </w:r>
      <w:r w:rsidR="00C52F4A" w:rsidRPr="00605EB6">
        <w:t>Ne touchez pas dans la crainte de briser</w:t>
      </w:r>
      <w:r>
        <w:t xml:space="preserve"> ; </w:t>
      </w:r>
      <w:r w:rsidR="00C52F4A" w:rsidRPr="00605EB6">
        <w:t xml:space="preserve">la jeune femme était son </w:t>
      </w:r>
      <w:r w:rsidR="00C52F4A" w:rsidRPr="00605EB6">
        <w:rPr>
          <w:bCs/>
          <w:i/>
          <w:iCs/>
        </w:rPr>
        <w:t>sujet</w:t>
      </w:r>
      <w:r>
        <w:rPr>
          <w:bCs/>
          <w:i/>
          <w:iCs/>
        </w:rPr>
        <w:t xml:space="preserve"> ; </w:t>
      </w:r>
      <w:r w:rsidR="00C52F4A" w:rsidRPr="00605EB6">
        <w:t>elle n</w:t>
      </w:r>
      <w:r>
        <w:t>’</w:t>
      </w:r>
      <w:r w:rsidR="00C52F4A" w:rsidRPr="00605EB6">
        <w:t>appartenait qu</w:t>
      </w:r>
      <w:r>
        <w:t>’</w:t>
      </w:r>
      <w:r w:rsidR="00C52F4A" w:rsidRPr="00605EB6">
        <w:t>à lui</w:t>
      </w:r>
      <w:r>
        <w:t>.</w:t>
      </w:r>
    </w:p>
    <w:p w14:paraId="2C373F2A" w14:textId="5B428EB9" w:rsidR="00C474C1" w:rsidRDefault="00C52F4A" w:rsidP="00C52F4A">
      <w:r w:rsidRPr="00605EB6">
        <w:t>Quand il était à Paris</w:t>
      </w:r>
      <w:r w:rsidR="00C474C1">
        <w:t>, M. </w:t>
      </w:r>
      <w:r w:rsidRPr="00605EB6">
        <w:t>Lagarde passait rarement une semaine sans venir voir le docteur et Jeanne</w:t>
      </w:r>
      <w:r w:rsidR="00C474C1">
        <w:t>. M. </w:t>
      </w:r>
      <w:r w:rsidRPr="00605EB6">
        <w:t>Legendre ne lui parla point de sa deuxième pensionnaire</w:t>
      </w:r>
      <w:r w:rsidR="00C474C1">
        <w:t xml:space="preserve">. </w:t>
      </w:r>
      <w:r w:rsidRPr="00605EB6">
        <w:t>Pourquoi</w:t>
      </w:r>
      <w:r w:rsidR="00C474C1">
        <w:t xml:space="preserve"> ? </w:t>
      </w:r>
      <w:r w:rsidRPr="00605EB6">
        <w:t xml:space="preserve">Craignait-il que </w:t>
      </w:r>
      <w:r w:rsidR="00C474C1">
        <w:t>M. </w:t>
      </w:r>
      <w:r w:rsidRPr="00605EB6">
        <w:t>Lagarde ne fut mécontent qu</w:t>
      </w:r>
      <w:r w:rsidR="00C474C1">
        <w:t>’</w:t>
      </w:r>
      <w:r w:rsidRPr="00605EB6">
        <w:t>il eût fait venir à la villa</w:t>
      </w:r>
      <w:r w:rsidR="00C474C1">
        <w:t xml:space="preserve">, </w:t>
      </w:r>
      <w:r w:rsidRPr="00605EB6">
        <w:t>sans son autorisation</w:t>
      </w:r>
      <w:r w:rsidR="00C474C1">
        <w:t xml:space="preserve">, </w:t>
      </w:r>
      <w:r w:rsidRPr="00605EB6">
        <w:t>cette étrangère</w:t>
      </w:r>
      <w:r w:rsidR="00C474C1">
        <w:t xml:space="preserve">, </w:t>
      </w:r>
      <w:r w:rsidRPr="00605EB6">
        <w:t>une inconnue</w:t>
      </w:r>
      <w:r w:rsidR="00C474C1">
        <w:t xml:space="preserve"> ? </w:t>
      </w:r>
      <w:r w:rsidRPr="00605EB6">
        <w:t>Peut-être</w:t>
      </w:r>
      <w:r w:rsidR="00C474C1">
        <w:t>.</w:t>
      </w:r>
    </w:p>
    <w:p w14:paraId="47A078B2" w14:textId="3E44BA09" w:rsidR="00C474C1" w:rsidRDefault="00C52F4A" w:rsidP="00C52F4A">
      <w:r w:rsidRPr="00605EB6">
        <w:t>Quoi qu</w:t>
      </w:r>
      <w:r w:rsidR="00C474C1">
        <w:t>’</w:t>
      </w:r>
      <w:r w:rsidRPr="00605EB6">
        <w:t>il en soit</w:t>
      </w:r>
      <w:r w:rsidR="00C474C1">
        <w:t xml:space="preserve">, </w:t>
      </w:r>
      <w:r w:rsidRPr="00605EB6">
        <w:t>le secret étant bien gardé</w:t>
      </w:r>
      <w:r w:rsidR="00C474C1">
        <w:t>, M. </w:t>
      </w:r>
      <w:r w:rsidRPr="00605EB6">
        <w:t>Lagarde ne soupçonna point la présence de Marie à la villa</w:t>
      </w:r>
      <w:r w:rsidR="00C474C1">
        <w:t>.</w:t>
      </w:r>
    </w:p>
    <w:p w14:paraId="16F58A02" w14:textId="71B4B91C" w:rsidR="00C474C1" w:rsidRDefault="00C52F4A" w:rsidP="00C52F4A">
      <w:r w:rsidRPr="00605EB6">
        <w:lastRenderedPageBreak/>
        <w:t>Quand il arrivait</w:t>
      </w:r>
      <w:r w:rsidR="00C474C1">
        <w:t xml:space="preserve">, </w:t>
      </w:r>
      <w:r w:rsidRPr="00605EB6">
        <w:t>sur un signe du docteur</w:t>
      </w:r>
      <w:r w:rsidR="00C474C1">
        <w:t xml:space="preserve">, </w:t>
      </w:r>
      <w:r w:rsidRPr="00605EB6">
        <w:t>la jeune femme disparaissait</w:t>
      </w:r>
      <w:r w:rsidR="00C474C1">
        <w:t xml:space="preserve">, </w:t>
      </w:r>
      <w:r w:rsidRPr="00605EB6">
        <w:t>et elle restait enfermée dans sa chambre pendant tout le temps de la visite</w:t>
      </w:r>
      <w:r w:rsidR="00C474C1">
        <w:t xml:space="preserve">. </w:t>
      </w:r>
      <w:r w:rsidRPr="00605EB6">
        <w:t xml:space="preserve">Elle ne sortait de sa prison volontaire que quand </w:t>
      </w:r>
      <w:r w:rsidR="00C474C1">
        <w:t>M. </w:t>
      </w:r>
      <w:r w:rsidRPr="00605EB6">
        <w:t>Lagarde était parti et que le docteur n</w:t>
      </w:r>
      <w:r w:rsidR="00C474C1">
        <w:t>’</w:t>
      </w:r>
      <w:r w:rsidRPr="00605EB6">
        <w:t>avait plus à craindre qu</w:t>
      </w:r>
      <w:r w:rsidR="00C474C1">
        <w:t>’</w:t>
      </w:r>
      <w:r w:rsidRPr="00605EB6">
        <w:t>il revînt</w:t>
      </w:r>
      <w:r w:rsidR="00C474C1">
        <w:t xml:space="preserve">, </w:t>
      </w:r>
      <w:r w:rsidRPr="00605EB6">
        <w:t>pour une cause ou pour une autre</w:t>
      </w:r>
      <w:r w:rsidR="00C474C1">
        <w:t xml:space="preserve">, </w:t>
      </w:r>
      <w:r w:rsidRPr="00605EB6">
        <w:t>avant de reprendre le train</w:t>
      </w:r>
      <w:r w:rsidR="00C474C1">
        <w:t>.</w:t>
      </w:r>
    </w:p>
    <w:p w14:paraId="223F2222" w14:textId="35947E67" w:rsidR="00C474C1" w:rsidRDefault="00C52F4A" w:rsidP="00C52F4A">
      <w:r w:rsidRPr="00605EB6">
        <w:t>C</w:t>
      </w:r>
      <w:r w:rsidR="00C474C1">
        <w:t>’</w:t>
      </w:r>
      <w:r w:rsidRPr="00605EB6">
        <w:t>est le matin</w:t>
      </w:r>
      <w:r w:rsidR="00C474C1">
        <w:t xml:space="preserve">, </w:t>
      </w:r>
      <w:r w:rsidRPr="00605EB6">
        <w:t>pendant que Jeanne dormait encore</w:t>
      </w:r>
      <w:r w:rsidR="00C474C1">
        <w:t xml:space="preserve">, </w:t>
      </w:r>
      <w:r w:rsidRPr="00605EB6">
        <w:t xml:space="preserve">que </w:t>
      </w:r>
      <w:r w:rsidR="00C474C1">
        <w:t>M. </w:t>
      </w:r>
      <w:r w:rsidRPr="00605EB6">
        <w:t>Legendre</w:t>
      </w:r>
      <w:r w:rsidR="00C474C1">
        <w:t xml:space="preserve">, </w:t>
      </w:r>
      <w:r w:rsidRPr="00605EB6">
        <w:t>seul avec Marie</w:t>
      </w:r>
      <w:r w:rsidR="00C474C1">
        <w:t xml:space="preserve">, </w:t>
      </w:r>
      <w:r w:rsidRPr="00605EB6">
        <w:t>multipliait ses tentatives pour faire jaillir une clarté quelconque du cerveau de l</w:t>
      </w:r>
      <w:r w:rsidR="00C474C1">
        <w:t>’</w:t>
      </w:r>
      <w:r w:rsidRPr="00605EB6">
        <w:t>intéressante jeune femme</w:t>
      </w:r>
      <w:r w:rsidR="00C474C1">
        <w:t>.</w:t>
      </w:r>
    </w:p>
    <w:p w14:paraId="728806A6" w14:textId="77777777" w:rsidR="00C474C1" w:rsidRDefault="00C52F4A" w:rsidP="00C52F4A">
      <w:r w:rsidRPr="00574A3B">
        <w:t>Le docteur était persuadé qu</w:t>
      </w:r>
      <w:r w:rsidR="00C474C1">
        <w:t>’</w:t>
      </w:r>
      <w:r w:rsidRPr="00574A3B">
        <w:t>elle avait reçu une certaine instruction</w:t>
      </w:r>
      <w:r w:rsidR="00C474C1">
        <w:t xml:space="preserve"> : </w:t>
      </w:r>
      <w:r w:rsidRPr="00574A3B">
        <w:t>sans doute elle avait oublié ce qu</w:t>
      </w:r>
      <w:r w:rsidR="00C474C1">
        <w:t>’</w:t>
      </w:r>
      <w:r w:rsidRPr="00574A3B">
        <w:t>elle avait appris comme le reste</w:t>
      </w:r>
      <w:r w:rsidR="00C474C1">
        <w:t xml:space="preserve"> ; </w:t>
      </w:r>
      <w:r w:rsidRPr="00574A3B">
        <w:t>mais il devait être possible</w:t>
      </w:r>
      <w:r w:rsidR="00C474C1">
        <w:t xml:space="preserve">, </w:t>
      </w:r>
      <w:r w:rsidRPr="00574A3B">
        <w:t>en s</w:t>
      </w:r>
      <w:r w:rsidR="00C474C1">
        <w:t>’</w:t>
      </w:r>
      <w:r w:rsidRPr="00574A3B">
        <w:t>en donnant la peine</w:t>
      </w:r>
      <w:r w:rsidR="00C474C1">
        <w:t xml:space="preserve">, </w:t>
      </w:r>
      <w:r w:rsidRPr="00574A3B">
        <w:t>en y mettant la patience voulue</w:t>
      </w:r>
      <w:r w:rsidR="00C474C1">
        <w:t xml:space="preserve">, </w:t>
      </w:r>
      <w:r w:rsidRPr="00574A3B">
        <w:t>de lui faire retrouver peu à peu le souvenir des choses apprises</w:t>
      </w:r>
      <w:r w:rsidR="00C474C1">
        <w:t>.</w:t>
      </w:r>
    </w:p>
    <w:p w14:paraId="6B20DA2D" w14:textId="77777777" w:rsidR="00C474C1" w:rsidRDefault="00C52F4A" w:rsidP="00C52F4A">
      <w:r w:rsidRPr="00605EB6">
        <w:t>Si ce premier résultat était obtenu</w:t>
      </w:r>
      <w:r w:rsidR="00C474C1">
        <w:t xml:space="preserve">, </w:t>
      </w:r>
      <w:r w:rsidRPr="00605EB6">
        <w:t>que ne pourrait-on pas espérer</w:t>
      </w:r>
      <w:r w:rsidR="00C474C1">
        <w:t> ?</w:t>
      </w:r>
    </w:p>
    <w:p w14:paraId="6278CBF7" w14:textId="77777777" w:rsidR="00C474C1" w:rsidRDefault="00C52F4A" w:rsidP="00C52F4A">
      <w:r w:rsidRPr="00605EB6">
        <w:t>D</w:t>
      </w:r>
      <w:r w:rsidR="00C474C1">
        <w:t>’</w:t>
      </w:r>
      <w:r w:rsidRPr="00605EB6">
        <w:t>abord</w:t>
      </w:r>
      <w:r w:rsidR="00C474C1">
        <w:t xml:space="preserve">, </w:t>
      </w:r>
      <w:r w:rsidRPr="00605EB6">
        <w:t>et pour commencer</w:t>
      </w:r>
      <w:r w:rsidR="00C474C1">
        <w:t xml:space="preserve">, </w:t>
      </w:r>
      <w:r w:rsidRPr="00605EB6">
        <w:t>Marie savait-elle lire</w:t>
      </w:r>
      <w:r w:rsidR="00C474C1">
        <w:t> ?</w:t>
      </w:r>
    </w:p>
    <w:p w14:paraId="5B284C25" w14:textId="77777777" w:rsidR="00C474C1" w:rsidRDefault="00C52F4A" w:rsidP="00C52F4A">
      <w:r w:rsidRPr="00605EB6">
        <w:t>Il fallait s</w:t>
      </w:r>
      <w:r w:rsidR="00C474C1">
        <w:t>’</w:t>
      </w:r>
      <w:r w:rsidRPr="00605EB6">
        <w:t>en assurer</w:t>
      </w:r>
      <w:r w:rsidR="00C474C1">
        <w:t>.</w:t>
      </w:r>
    </w:p>
    <w:p w14:paraId="326FD9BC" w14:textId="5A4C1A1B" w:rsidR="00C474C1" w:rsidRDefault="00C474C1" w:rsidP="00C52F4A">
      <w:r>
        <w:t>M. </w:t>
      </w:r>
      <w:r w:rsidR="00C52F4A" w:rsidRPr="00605EB6">
        <w:t>Legendre mit sous ses yeux</w:t>
      </w:r>
      <w:r>
        <w:t xml:space="preserve">, </w:t>
      </w:r>
      <w:r w:rsidR="00C52F4A" w:rsidRPr="00605EB6">
        <w:t>successivement</w:t>
      </w:r>
      <w:r>
        <w:t xml:space="preserve">, </w:t>
      </w:r>
      <w:r w:rsidR="00C52F4A" w:rsidRPr="00605EB6">
        <w:t>plusieurs livres ouverts tirés de sa bibliothèque</w:t>
      </w:r>
      <w:r>
        <w:t xml:space="preserve"> : </w:t>
      </w:r>
      <w:r w:rsidR="00C52F4A" w:rsidRPr="00605EB6">
        <w:t xml:space="preserve">les </w:t>
      </w:r>
      <w:r w:rsidR="00C52F4A" w:rsidRPr="00605EB6">
        <w:rPr>
          <w:bCs/>
          <w:i/>
          <w:iCs/>
        </w:rPr>
        <w:t>Fables</w:t>
      </w:r>
      <w:r w:rsidR="00C52F4A" w:rsidRPr="00605EB6">
        <w:t xml:space="preserve"> de La Fontaine</w:t>
      </w:r>
      <w:r>
        <w:t xml:space="preserve">, </w:t>
      </w:r>
      <w:r w:rsidR="00C52F4A" w:rsidRPr="00605EB6">
        <w:t>un volume de Voltaire</w:t>
      </w:r>
      <w:r>
        <w:t xml:space="preserve">, </w:t>
      </w:r>
      <w:r w:rsidR="00C52F4A" w:rsidRPr="00605EB6">
        <w:t>un autre de l</w:t>
      </w:r>
      <w:r>
        <w:t>’</w:t>
      </w:r>
      <w:r w:rsidR="00C52F4A" w:rsidRPr="00605EB6">
        <w:rPr>
          <w:bCs/>
          <w:i/>
          <w:iCs/>
        </w:rPr>
        <w:t>Histoire des Girondins</w:t>
      </w:r>
      <w:r>
        <w:rPr>
          <w:bCs/>
          <w:i/>
          <w:iCs/>
        </w:rPr>
        <w:t xml:space="preserve">, </w:t>
      </w:r>
      <w:r w:rsidR="00C52F4A" w:rsidRPr="00605EB6">
        <w:t xml:space="preserve">le </w:t>
      </w:r>
      <w:r w:rsidR="00C52F4A" w:rsidRPr="00605EB6">
        <w:rPr>
          <w:bCs/>
          <w:i/>
          <w:iCs/>
        </w:rPr>
        <w:t>Génie du Christianisme</w:t>
      </w:r>
      <w:r>
        <w:rPr>
          <w:bCs/>
          <w:i/>
          <w:iCs/>
        </w:rPr>
        <w:t xml:space="preserve">, </w:t>
      </w:r>
      <w:r w:rsidR="00C52F4A" w:rsidRPr="00605EB6">
        <w:t>Molière</w:t>
      </w:r>
      <w:r>
        <w:t xml:space="preserve">, </w:t>
      </w:r>
      <w:r w:rsidR="00C52F4A" w:rsidRPr="00605EB6">
        <w:rPr>
          <w:i/>
          <w:iCs/>
        </w:rPr>
        <w:t>L</w:t>
      </w:r>
      <w:r w:rsidR="00C52F4A" w:rsidRPr="00605EB6">
        <w:rPr>
          <w:bCs/>
          <w:i/>
          <w:iCs/>
        </w:rPr>
        <w:t>e Marquis de Villemer</w:t>
      </w:r>
      <w:r>
        <w:rPr>
          <w:bCs/>
          <w:i/>
          <w:iCs/>
        </w:rPr>
        <w:t xml:space="preserve">, </w:t>
      </w:r>
      <w:r w:rsidR="00C52F4A" w:rsidRPr="00605EB6">
        <w:t>de Georges Sand</w:t>
      </w:r>
      <w:r>
        <w:t>.</w:t>
      </w:r>
    </w:p>
    <w:p w14:paraId="22655097" w14:textId="77777777" w:rsidR="00C474C1" w:rsidRDefault="00C52F4A" w:rsidP="00C52F4A">
      <w:r w:rsidRPr="00605EB6">
        <w:t>Marie regardait</w:t>
      </w:r>
      <w:r w:rsidR="00C474C1">
        <w:t xml:space="preserve">, </w:t>
      </w:r>
      <w:r w:rsidRPr="00605EB6">
        <w:t>souriait tristement</w:t>
      </w:r>
      <w:r w:rsidR="00C474C1">
        <w:t xml:space="preserve">, </w:t>
      </w:r>
      <w:r w:rsidRPr="00605EB6">
        <w:t>secouait la tête</w:t>
      </w:r>
      <w:r w:rsidR="00C474C1">
        <w:t xml:space="preserve">, </w:t>
      </w:r>
      <w:r w:rsidRPr="00605EB6">
        <w:t>et c</w:t>
      </w:r>
      <w:r w:rsidR="00C474C1">
        <w:t>’</w:t>
      </w:r>
      <w:r w:rsidRPr="00605EB6">
        <w:t>était tout</w:t>
      </w:r>
      <w:r w:rsidR="00C474C1">
        <w:t>.</w:t>
      </w:r>
    </w:p>
    <w:p w14:paraId="34983051" w14:textId="77777777" w:rsidR="00C474C1" w:rsidRDefault="00C52F4A" w:rsidP="00C52F4A">
      <w:r w:rsidRPr="00605EB6">
        <w:t>Le docteur lisait une phrase</w:t>
      </w:r>
      <w:r w:rsidR="00C474C1">
        <w:t xml:space="preserve">, </w:t>
      </w:r>
      <w:r w:rsidRPr="00605EB6">
        <w:t>tenant le doigt de la jeune femme et lui faisant suivre ainsi les mots qu</w:t>
      </w:r>
      <w:r w:rsidR="00C474C1">
        <w:t>’</w:t>
      </w:r>
      <w:r w:rsidRPr="00605EB6">
        <w:t>il prononçait</w:t>
      </w:r>
      <w:r w:rsidR="00C474C1">
        <w:t xml:space="preserve">. </w:t>
      </w:r>
      <w:r w:rsidRPr="00605EB6">
        <w:t xml:space="preserve">Elle </w:t>
      </w:r>
      <w:r w:rsidRPr="00605EB6">
        <w:lastRenderedPageBreak/>
        <w:t>répétait bien la phrase après lui</w:t>
      </w:r>
      <w:r w:rsidR="00C474C1">
        <w:t xml:space="preserve">, </w:t>
      </w:r>
      <w:r w:rsidRPr="00605EB6">
        <w:t>mais par cœur</w:t>
      </w:r>
      <w:r w:rsidR="00C474C1">
        <w:t xml:space="preserve">, </w:t>
      </w:r>
      <w:r w:rsidRPr="00605EB6">
        <w:t>elle ne lisait pas</w:t>
      </w:r>
      <w:r w:rsidR="00C474C1">
        <w:t>.</w:t>
      </w:r>
    </w:p>
    <w:p w14:paraId="1EBDC5DA" w14:textId="77777777" w:rsidR="00C474C1" w:rsidRDefault="00C52F4A" w:rsidP="00C52F4A">
      <w:r w:rsidRPr="00605EB6">
        <w:t>Ainsi Marie</w:t>
      </w:r>
      <w:r w:rsidR="00C474C1">
        <w:t xml:space="preserve">, </w:t>
      </w:r>
      <w:r w:rsidRPr="00605EB6">
        <w:t>qui parlait le français</w:t>
      </w:r>
      <w:r w:rsidR="00C474C1">
        <w:t xml:space="preserve">, </w:t>
      </w:r>
      <w:r w:rsidRPr="00605EB6">
        <w:t>sinon correctement</w:t>
      </w:r>
      <w:r w:rsidR="00C474C1">
        <w:t xml:space="preserve">, </w:t>
      </w:r>
      <w:r w:rsidRPr="00605EB6">
        <w:t>du moins d</w:t>
      </w:r>
      <w:r w:rsidR="00C474C1">
        <w:t>’</w:t>
      </w:r>
      <w:r w:rsidRPr="00605EB6">
        <w:t>une façon convenable</w:t>
      </w:r>
      <w:r w:rsidR="00C474C1">
        <w:t xml:space="preserve">, </w:t>
      </w:r>
      <w:r w:rsidRPr="00605EB6">
        <w:t>ne le lisait point</w:t>
      </w:r>
      <w:r w:rsidR="00C474C1">
        <w:t>.</w:t>
      </w:r>
    </w:p>
    <w:p w14:paraId="72FD1D80" w14:textId="6A8C235B" w:rsidR="00C474C1" w:rsidRDefault="0094609C" w:rsidP="00C52F4A">
      <w:r>
        <w:t>— </w:t>
      </w:r>
      <w:r w:rsidR="00C52F4A" w:rsidRPr="00605EB6">
        <w:t>Qui sait</w:t>
      </w:r>
      <w:r w:rsidR="00C474C1">
        <w:t xml:space="preserve">, </w:t>
      </w:r>
      <w:r w:rsidR="00C52F4A" w:rsidRPr="00605EB6">
        <w:t>pensa le docteur</w:t>
      </w:r>
      <w:r w:rsidR="00C474C1">
        <w:t xml:space="preserve">, </w:t>
      </w:r>
      <w:r w:rsidR="00C52F4A" w:rsidRPr="00605EB6">
        <w:t>peut-être n</w:t>
      </w:r>
      <w:r w:rsidR="00C474C1">
        <w:t>’</w:t>
      </w:r>
      <w:r w:rsidR="00C52F4A" w:rsidRPr="00605EB6">
        <w:t>est-elle pas française</w:t>
      </w:r>
      <w:r w:rsidR="00C474C1">
        <w:t> ?</w:t>
      </w:r>
    </w:p>
    <w:p w14:paraId="0738C17C" w14:textId="77777777" w:rsidR="00C474C1" w:rsidRDefault="00C52F4A" w:rsidP="00C52F4A">
      <w:r w:rsidRPr="00605EB6">
        <w:t>Sa bibliothèque était riche en livres dans toutes les langues</w:t>
      </w:r>
      <w:r w:rsidR="00C474C1">
        <w:t>.</w:t>
      </w:r>
    </w:p>
    <w:p w14:paraId="2CFB032E" w14:textId="77777777" w:rsidR="00C474C1" w:rsidRDefault="00C52F4A" w:rsidP="00C52F4A">
      <w:r w:rsidRPr="00605EB6">
        <w:t>Il continua l</w:t>
      </w:r>
      <w:r w:rsidR="00C474C1">
        <w:t>’</w:t>
      </w:r>
      <w:r w:rsidRPr="00605EB6">
        <w:t>épreuve avec un volume allemand</w:t>
      </w:r>
      <w:r w:rsidR="00C474C1">
        <w:t xml:space="preserve">. </w:t>
      </w:r>
      <w:r w:rsidRPr="00605EB6">
        <w:t>Pas de résultat</w:t>
      </w:r>
      <w:r w:rsidR="00C474C1">
        <w:t xml:space="preserve">. </w:t>
      </w:r>
      <w:r w:rsidRPr="00605EB6">
        <w:t>Il en fut de même de l</w:t>
      </w:r>
      <w:r w:rsidR="00C474C1">
        <w:t>’</w:t>
      </w:r>
      <w:r w:rsidRPr="00605EB6">
        <w:t>italien et de l</w:t>
      </w:r>
      <w:r w:rsidR="00C474C1">
        <w:t>’</w:t>
      </w:r>
      <w:r w:rsidRPr="00605EB6">
        <w:t>espagnol</w:t>
      </w:r>
      <w:r w:rsidR="00C474C1">
        <w:t>.</w:t>
      </w:r>
    </w:p>
    <w:p w14:paraId="3A61C6D9" w14:textId="1F9013A6" w:rsidR="00C474C1" w:rsidRDefault="0094609C" w:rsidP="00C52F4A">
      <w:r>
        <w:t>— </w:t>
      </w:r>
      <w:r w:rsidR="00C52F4A" w:rsidRPr="00605EB6">
        <w:t>Voyons l</w:t>
      </w:r>
      <w:r w:rsidR="00C474C1">
        <w:t>’</w:t>
      </w:r>
      <w:r w:rsidR="00C52F4A" w:rsidRPr="00605EB6">
        <w:t>anglais</w:t>
      </w:r>
      <w:r w:rsidR="00C474C1">
        <w:t xml:space="preserve">, </w:t>
      </w:r>
      <w:r w:rsidR="00C52F4A" w:rsidRPr="00605EB6">
        <w:t>se dit-il</w:t>
      </w:r>
      <w:r w:rsidR="00C474C1">
        <w:t>.</w:t>
      </w:r>
    </w:p>
    <w:p w14:paraId="78541F76" w14:textId="77777777" w:rsidR="00C474C1" w:rsidRDefault="00C52F4A" w:rsidP="00C52F4A">
      <w:r w:rsidRPr="00605EB6">
        <w:t xml:space="preserve">Il ouvrit devant la jeune femme le </w:t>
      </w:r>
      <w:r w:rsidRPr="00605EB6">
        <w:rPr>
          <w:bCs/>
          <w:i/>
          <w:iCs/>
        </w:rPr>
        <w:t>Paradis perdu</w:t>
      </w:r>
      <w:r w:rsidRPr="00605EB6">
        <w:t xml:space="preserve"> de Milton</w:t>
      </w:r>
      <w:r w:rsidR="00C474C1">
        <w:t>.</w:t>
      </w:r>
    </w:p>
    <w:p w14:paraId="37F93B7A" w14:textId="77777777" w:rsidR="00C474C1" w:rsidRDefault="00C52F4A" w:rsidP="00C52F4A">
      <w:r w:rsidRPr="00605EB6">
        <w:t>Cette fois le docteur vit dans les yeux de Marie une sorte de rayonnement</w:t>
      </w:r>
      <w:r w:rsidR="00C474C1">
        <w:t xml:space="preserve">. </w:t>
      </w:r>
      <w:r w:rsidRPr="00605EB6">
        <w:t>Elle était agitée</w:t>
      </w:r>
      <w:r w:rsidR="00C474C1">
        <w:t xml:space="preserve">, </w:t>
      </w:r>
      <w:r w:rsidRPr="00605EB6">
        <w:t>ses lèvres remuaient</w:t>
      </w:r>
      <w:r w:rsidR="00C474C1">
        <w:t xml:space="preserve">. </w:t>
      </w:r>
      <w:r w:rsidRPr="00605EB6">
        <w:t>Il y avait en elle de l</w:t>
      </w:r>
      <w:r w:rsidR="00C474C1">
        <w:t>’</w:t>
      </w:r>
      <w:r w:rsidRPr="00605EB6">
        <w:t>hésitation</w:t>
      </w:r>
      <w:r w:rsidR="00C474C1">
        <w:t xml:space="preserve">, </w:t>
      </w:r>
      <w:r w:rsidRPr="00605EB6">
        <w:t>mais il était facile de voir qu</w:t>
      </w:r>
      <w:r w:rsidR="00C474C1">
        <w:t>’</w:t>
      </w:r>
      <w:r w:rsidRPr="00605EB6">
        <w:t>elle essayait de lire</w:t>
      </w:r>
      <w:r w:rsidR="00C474C1">
        <w:t>.</w:t>
      </w:r>
    </w:p>
    <w:p w14:paraId="0D677B2A" w14:textId="77777777" w:rsidR="00C474C1" w:rsidRDefault="00C52F4A" w:rsidP="00C52F4A">
      <w:r w:rsidRPr="00605EB6">
        <w:t>Le docteur connaissait parfaitement la langue anglaise</w:t>
      </w:r>
      <w:r w:rsidR="00C474C1">
        <w:t xml:space="preserve"> ; </w:t>
      </w:r>
      <w:r w:rsidRPr="00605EB6">
        <w:t>il lut un passage du poème et</w:t>
      </w:r>
      <w:r w:rsidR="00C474C1">
        <w:t xml:space="preserve">, </w:t>
      </w:r>
      <w:r w:rsidRPr="00605EB6">
        <w:t>après lui</w:t>
      </w:r>
      <w:r w:rsidR="00C474C1">
        <w:t xml:space="preserve">, </w:t>
      </w:r>
      <w:r w:rsidRPr="00605EB6">
        <w:t>tout en étant encore hésitante</w:t>
      </w:r>
      <w:r w:rsidR="00C474C1">
        <w:t xml:space="preserve">, </w:t>
      </w:r>
      <w:r w:rsidRPr="00605EB6">
        <w:t>la jeune femme lut le même passage et un autre presque couramment</w:t>
      </w:r>
      <w:r w:rsidR="00C474C1">
        <w:t>.</w:t>
      </w:r>
    </w:p>
    <w:p w14:paraId="73DD5673" w14:textId="700ACC83" w:rsidR="00C474C1" w:rsidRDefault="00C52F4A" w:rsidP="00C52F4A">
      <w:r w:rsidRPr="00605EB6">
        <w:t xml:space="preserve">Le regard de </w:t>
      </w:r>
      <w:r w:rsidR="00C474C1">
        <w:t>M. </w:t>
      </w:r>
      <w:r w:rsidRPr="00605EB6">
        <w:t>Legendre s</w:t>
      </w:r>
      <w:r w:rsidR="00C474C1">
        <w:t>’</w:t>
      </w:r>
      <w:r w:rsidRPr="00605EB6">
        <w:t>illumina d</w:t>
      </w:r>
      <w:r w:rsidR="00C474C1">
        <w:t>’</w:t>
      </w:r>
      <w:r w:rsidRPr="00605EB6">
        <w:t>un éclair de triomphe</w:t>
      </w:r>
      <w:r w:rsidR="00C474C1">
        <w:t>.</w:t>
      </w:r>
    </w:p>
    <w:p w14:paraId="7AACC128" w14:textId="60362BE7" w:rsidR="00C474C1" w:rsidRDefault="0094609C" w:rsidP="00C52F4A">
      <w:r>
        <w:t>— </w:t>
      </w:r>
      <w:r w:rsidR="00C52F4A" w:rsidRPr="00605EB6">
        <w:t>Plus de doute</w:t>
      </w:r>
      <w:r w:rsidR="00C474C1">
        <w:t xml:space="preserve">, </w:t>
      </w:r>
      <w:r w:rsidR="00C52F4A" w:rsidRPr="00605EB6">
        <w:t>se dit-il</w:t>
      </w:r>
      <w:r w:rsidR="00C474C1">
        <w:t xml:space="preserve">, </w:t>
      </w:r>
      <w:r w:rsidR="00C52F4A" w:rsidRPr="00605EB6">
        <w:t>elle est anglaise</w:t>
      </w:r>
      <w:r w:rsidR="00C474C1">
        <w:t>.</w:t>
      </w:r>
    </w:p>
    <w:p w14:paraId="1AB65192" w14:textId="77777777" w:rsidR="00C474C1" w:rsidRDefault="00C52F4A" w:rsidP="00C52F4A">
      <w:r w:rsidRPr="00605EB6">
        <w:t>Toutefois</w:t>
      </w:r>
      <w:r w:rsidR="00C474C1">
        <w:t xml:space="preserve">, </w:t>
      </w:r>
      <w:r w:rsidRPr="00605EB6">
        <w:t>il voulut avoir une preuve de plus</w:t>
      </w:r>
      <w:r w:rsidR="00C474C1">
        <w:t>.</w:t>
      </w:r>
    </w:p>
    <w:p w14:paraId="1CD6FCE4" w14:textId="77777777" w:rsidR="00C474C1" w:rsidRDefault="00C52F4A" w:rsidP="00C52F4A">
      <w:r w:rsidRPr="00605EB6">
        <w:lastRenderedPageBreak/>
        <w:t>Il apporta devant la jeune femme du papier blanc</w:t>
      </w:r>
      <w:r w:rsidR="00C474C1">
        <w:t xml:space="preserve">, </w:t>
      </w:r>
      <w:r w:rsidRPr="00605EB6">
        <w:t>lui mit une plume entre les doigts et lui dit</w:t>
      </w:r>
      <w:r w:rsidR="00C474C1">
        <w:t> :</w:t>
      </w:r>
    </w:p>
    <w:p w14:paraId="546EBB87" w14:textId="26588B21" w:rsidR="00C474C1" w:rsidRDefault="0094609C" w:rsidP="00C52F4A">
      <w:r>
        <w:t>— </w:t>
      </w:r>
      <w:r w:rsidR="00C52F4A" w:rsidRPr="00605EB6">
        <w:t>Écrivez</w:t>
      </w:r>
      <w:r w:rsidR="00C474C1">
        <w:t> :</w:t>
      </w:r>
    </w:p>
    <w:p w14:paraId="71472E75" w14:textId="77777777" w:rsidR="00C474C1" w:rsidRDefault="00C52F4A" w:rsidP="00C52F4A">
      <w:r w:rsidRPr="00605EB6">
        <w:t>Il dicta une phrase courte</w:t>
      </w:r>
      <w:r w:rsidR="00C474C1">
        <w:t xml:space="preserve">, </w:t>
      </w:r>
      <w:r w:rsidRPr="00605EB6">
        <w:t>facile à retenir</w:t>
      </w:r>
      <w:r w:rsidR="00C474C1">
        <w:t>.</w:t>
      </w:r>
    </w:p>
    <w:p w14:paraId="4C17C535" w14:textId="732744BC" w:rsidR="00C474C1" w:rsidRDefault="00C52F4A" w:rsidP="00C52F4A">
      <w:r w:rsidRPr="00605EB6">
        <w:t>Marie tressaillit</w:t>
      </w:r>
      <w:r w:rsidR="00C474C1">
        <w:t xml:space="preserve">. </w:t>
      </w:r>
      <w:r w:rsidRPr="00605EB6">
        <w:t>Comme pour la lecture elle resta assez longtemps hésitante</w:t>
      </w:r>
      <w:r w:rsidR="00C474C1">
        <w:t xml:space="preserve"> ; </w:t>
      </w:r>
      <w:r w:rsidRPr="00605EB6">
        <w:t>mais</w:t>
      </w:r>
      <w:r w:rsidR="00C474C1">
        <w:t xml:space="preserve">, </w:t>
      </w:r>
      <w:r w:rsidRPr="00605EB6">
        <w:t xml:space="preserve">encouragée par les douces et affectueuses paroles de </w:t>
      </w:r>
      <w:r w:rsidR="00C474C1">
        <w:t>M. </w:t>
      </w:r>
      <w:r w:rsidRPr="00605EB6">
        <w:t>Legendre</w:t>
      </w:r>
      <w:r w:rsidR="00C474C1">
        <w:t xml:space="preserve">, </w:t>
      </w:r>
      <w:r w:rsidRPr="00605EB6">
        <w:t>elle finit par écrire lisiblement</w:t>
      </w:r>
      <w:r w:rsidR="00C474C1">
        <w:t xml:space="preserve">, </w:t>
      </w:r>
      <w:r w:rsidRPr="00605EB6">
        <w:t>quoique d</w:t>
      </w:r>
      <w:r w:rsidR="00C474C1">
        <w:t>’</w:t>
      </w:r>
      <w:r w:rsidRPr="00605EB6">
        <w:t>une main inhabile</w:t>
      </w:r>
      <w:r w:rsidR="00C474C1">
        <w:t xml:space="preserve">, </w:t>
      </w:r>
      <w:r w:rsidRPr="00605EB6">
        <w:t>la phrase dictée</w:t>
      </w:r>
      <w:r w:rsidR="00C474C1">
        <w:t>.</w:t>
      </w:r>
    </w:p>
    <w:p w14:paraId="510E1188" w14:textId="4326017B" w:rsidR="00C474C1" w:rsidRDefault="0094609C" w:rsidP="00C52F4A">
      <w:r>
        <w:t>— </w:t>
      </w:r>
      <w:r w:rsidR="00C52F4A" w:rsidRPr="00605EB6">
        <w:t>Marie</w:t>
      </w:r>
      <w:r w:rsidR="00C474C1">
        <w:t xml:space="preserve">, </w:t>
      </w:r>
      <w:r w:rsidR="00C52F4A" w:rsidRPr="00605EB6">
        <w:t>s</w:t>
      </w:r>
      <w:r w:rsidR="00C474C1">
        <w:t>’</w:t>
      </w:r>
      <w:r w:rsidR="00C52F4A" w:rsidRPr="00605EB6">
        <w:t>écria le docteur</w:t>
      </w:r>
      <w:r w:rsidR="00C474C1">
        <w:t xml:space="preserve">, </w:t>
      </w:r>
      <w:r w:rsidR="00C52F4A" w:rsidRPr="00605EB6">
        <w:t>laissant éclater sa joie</w:t>
      </w:r>
      <w:r w:rsidR="00C474C1">
        <w:t xml:space="preserve">, </w:t>
      </w:r>
      <w:r w:rsidR="00C52F4A" w:rsidRPr="00605EB6">
        <w:t>vous êtes anglaise</w:t>
      </w:r>
      <w:r w:rsidR="00C474C1">
        <w:t> !</w:t>
      </w:r>
    </w:p>
    <w:p w14:paraId="1CA811DC" w14:textId="364C9B5A" w:rsidR="00C474C1" w:rsidRDefault="00C52F4A" w:rsidP="00C52F4A">
      <w:r w:rsidRPr="00605EB6">
        <w:t>La jeune femme tressaillit de nouveau</w:t>
      </w:r>
      <w:r w:rsidR="00C474C1">
        <w:t xml:space="preserve">, </w:t>
      </w:r>
      <w:r w:rsidRPr="00605EB6">
        <w:t xml:space="preserve">leva ses grands yeux sur </w:t>
      </w:r>
      <w:r w:rsidR="00C474C1">
        <w:t>M. </w:t>
      </w:r>
      <w:r w:rsidRPr="00605EB6">
        <w:t>Legendre</w:t>
      </w:r>
      <w:r w:rsidR="00C474C1">
        <w:t xml:space="preserve">, </w:t>
      </w:r>
      <w:r w:rsidRPr="00605EB6">
        <w:t>et</w:t>
      </w:r>
      <w:r w:rsidR="00C474C1">
        <w:t xml:space="preserve">, </w:t>
      </w:r>
      <w:r w:rsidRPr="00605EB6">
        <w:t>toute tremblante d</w:t>
      </w:r>
      <w:r w:rsidR="00C474C1">
        <w:t>’</w:t>
      </w:r>
      <w:r w:rsidRPr="00605EB6">
        <w:t>émotion</w:t>
      </w:r>
      <w:r w:rsidR="00C474C1">
        <w:t xml:space="preserve">, </w:t>
      </w:r>
      <w:r w:rsidRPr="00605EB6">
        <w:t>elle répondit</w:t>
      </w:r>
      <w:r w:rsidR="00C474C1">
        <w:t> :</w:t>
      </w:r>
    </w:p>
    <w:p w14:paraId="084C5390" w14:textId="227103F4" w:rsidR="00C474C1" w:rsidRDefault="0094609C" w:rsidP="00C52F4A">
      <w:r>
        <w:t>— </w:t>
      </w:r>
      <w:r w:rsidR="00C52F4A" w:rsidRPr="00605EB6">
        <w:t>Oui</w:t>
      </w:r>
      <w:r w:rsidR="00C474C1">
        <w:t xml:space="preserve">, </w:t>
      </w:r>
      <w:r w:rsidR="00C52F4A" w:rsidRPr="00605EB6">
        <w:t>monsieur</w:t>
      </w:r>
      <w:r w:rsidR="00C474C1">
        <w:t xml:space="preserve">, </w:t>
      </w:r>
      <w:r w:rsidR="00C52F4A" w:rsidRPr="00605EB6">
        <w:t>je crois que je suis anglaise</w:t>
      </w:r>
      <w:r w:rsidR="00C474C1">
        <w:t>.</w:t>
      </w:r>
    </w:p>
    <w:p w14:paraId="57F28654" w14:textId="080925A3" w:rsidR="00C474C1" w:rsidRDefault="0094609C" w:rsidP="00C52F4A">
      <w:r>
        <w:t>— </w:t>
      </w:r>
      <w:r w:rsidR="00C52F4A" w:rsidRPr="00605EB6">
        <w:t>Voyons</w:t>
      </w:r>
      <w:r w:rsidR="00C474C1">
        <w:t xml:space="preserve">, </w:t>
      </w:r>
      <w:r w:rsidR="00C52F4A" w:rsidRPr="00605EB6">
        <w:t>voyons</w:t>
      </w:r>
      <w:r w:rsidR="00C474C1">
        <w:t xml:space="preserve">, </w:t>
      </w:r>
      <w:r w:rsidR="00C52F4A" w:rsidRPr="00605EB6">
        <w:t>il faut que nous tâchions de découvrir le lieu où vous êtes née</w:t>
      </w:r>
      <w:r w:rsidR="00C474C1">
        <w:t xml:space="preserve">. </w:t>
      </w:r>
      <w:r w:rsidR="00C52F4A" w:rsidRPr="00605EB6">
        <w:t>Faites des efforts pour réveiller votre mémoire</w:t>
      </w:r>
      <w:r w:rsidR="00C474C1">
        <w:t xml:space="preserve"> ; </w:t>
      </w:r>
      <w:r w:rsidR="00C52F4A" w:rsidRPr="00605EB6">
        <w:t>il faut</w:t>
      </w:r>
      <w:r w:rsidR="00C474C1">
        <w:t xml:space="preserve">, </w:t>
      </w:r>
      <w:r w:rsidR="00C52F4A" w:rsidRPr="00605EB6">
        <w:t>ma chère enfant</w:t>
      </w:r>
      <w:r w:rsidR="00C474C1">
        <w:t xml:space="preserve">, </w:t>
      </w:r>
      <w:r w:rsidR="00C52F4A" w:rsidRPr="00605EB6">
        <w:t>que nous fassions revivre successivement tous vos souvenirs</w:t>
      </w:r>
      <w:r w:rsidR="00C474C1">
        <w:t>.</w:t>
      </w:r>
    </w:p>
    <w:p w14:paraId="50A73FD4" w14:textId="77777777" w:rsidR="00C474C1" w:rsidRDefault="00C474C1" w:rsidP="00C52F4A">
      <w:r>
        <w:t>» </w:t>
      </w:r>
      <w:r w:rsidR="00C52F4A" w:rsidRPr="00605EB6">
        <w:t>Écoutez</w:t>
      </w:r>
      <w:r>
        <w:t xml:space="preserve">, </w:t>
      </w:r>
      <w:r w:rsidR="00C52F4A" w:rsidRPr="00605EB6">
        <w:t>soyez attentive</w:t>
      </w:r>
      <w:r>
        <w:t xml:space="preserve">, </w:t>
      </w:r>
      <w:r w:rsidR="00C52F4A" w:rsidRPr="00605EB6">
        <w:t>tâchez de vous rappeler</w:t>
      </w:r>
      <w:r>
        <w:t xml:space="preserve"> ; </w:t>
      </w:r>
      <w:r w:rsidR="00C52F4A" w:rsidRPr="00605EB6">
        <w:t>je vais nommer les comtés d</w:t>
      </w:r>
      <w:r>
        <w:t>’</w:t>
      </w:r>
      <w:r w:rsidR="00C52F4A" w:rsidRPr="00605EB6">
        <w:t>Angleterre</w:t>
      </w:r>
      <w:r>
        <w:t xml:space="preserve">, </w:t>
      </w:r>
      <w:r w:rsidR="00C52F4A" w:rsidRPr="00605EB6">
        <w:t>et</w:t>
      </w:r>
      <w:r>
        <w:t xml:space="preserve">, </w:t>
      </w:r>
      <w:r w:rsidR="00C52F4A" w:rsidRPr="00605EB6">
        <w:t>dans chaque comté</w:t>
      </w:r>
      <w:r>
        <w:t xml:space="preserve">, </w:t>
      </w:r>
      <w:r w:rsidR="00C52F4A" w:rsidRPr="00605EB6">
        <w:t>les principales villes</w:t>
      </w:r>
      <w:r>
        <w:t xml:space="preserve"> ; </w:t>
      </w:r>
      <w:r w:rsidR="00C52F4A" w:rsidRPr="00605EB6">
        <w:t>vous répéterez chaque nom après moi</w:t>
      </w:r>
      <w:r>
        <w:t>.</w:t>
      </w:r>
    </w:p>
    <w:p w14:paraId="6B5F158D" w14:textId="77777777" w:rsidR="00C474C1" w:rsidRDefault="00C474C1" w:rsidP="00C52F4A">
      <w:pPr>
        <w:rPr>
          <w:lang w:val="en-US"/>
        </w:rPr>
      </w:pPr>
      <w:r>
        <w:t>» </w:t>
      </w:r>
      <w:r w:rsidR="00C52F4A" w:rsidRPr="00605EB6">
        <w:rPr>
          <w:lang w:val="en-US"/>
        </w:rPr>
        <w:t>London</w:t>
      </w:r>
      <w:r>
        <w:rPr>
          <w:lang w:val="en-US"/>
        </w:rPr>
        <w:t xml:space="preserve">, </w:t>
      </w:r>
      <w:r w:rsidR="00C52F4A" w:rsidRPr="00605EB6">
        <w:rPr>
          <w:lang w:val="en-US"/>
        </w:rPr>
        <w:t>Rochester</w:t>
      </w:r>
      <w:r>
        <w:rPr>
          <w:lang w:val="en-US"/>
        </w:rPr>
        <w:t xml:space="preserve">, </w:t>
      </w:r>
      <w:r w:rsidR="00C52F4A" w:rsidRPr="00605EB6">
        <w:rPr>
          <w:lang w:val="en-US"/>
        </w:rPr>
        <w:t>Liverpool</w:t>
      </w:r>
      <w:r>
        <w:rPr>
          <w:lang w:val="en-US"/>
        </w:rPr>
        <w:t xml:space="preserve">, </w:t>
      </w:r>
      <w:r w:rsidR="00C52F4A" w:rsidRPr="00605EB6">
        <w:rPr>
          <w:lang w:val="en-US"/>
        </w:rPr>
        <w:t>Portsmouth</w:t>
      </w:r>
      <w:r>
        <w:rPr>
          <w:lang w:val="en-US"/>
        </w:rPr>
        <w:t xml:space="preserve">, </w:t>
      </w:r>
      <w:r w:rsidR="00C52F4A" w:rsidRPr="00605EB6">
        <w:rPr>
          <w:lang w:val="en-US"/>
        </w:rPr>
        <w:t>Leicester</w:t>
      </w:r>
      <w:r>
        <w:rPr>
          <w:lang w:val="en-US"/>
        </w:rPr>
        <w:t xml:space="preserve">, </w:t>
      </w:r>
      <w:r w:rsidR="00C52F4A" w:rsidRPr="00605EB6">
        <w:rPr>
          <w:lang w:val="en-US"/>
        </w:rPr>
        <w:t>Surrey</w:t>
      </w:r>
      <w:r>
        <w:rPr>
          <w:lang w:val="en-US"/>
        </w:rPr>
        <w:t xml:space="preserve">, </w:t>
      </w:r>
      <w:r w:rsidR="00C52F4A" w:rsidRPr="00605EB6">
        <w:rPr>
          <w:lang w:val="en-US"/>
        </w:rPr>
        <w:t>Birmingham</w:t>
      </w:r>
      <w:r>
        <w:rPr>
          <w:lang w:val="en-US"/>
        </w:rPr>
        <w:t xml:space="preserve">, </w:t>
      </w:r>
      <w:r w:rsidR="00C52F4A" w:rsidRPr="00605EB6">
        <w:rPr>
          <w:lang w:val="en-US"/>
        </w:rPr>
        <w:t>Durham</w:t>
      </w:r>
      <w:r>
        <w:rPr>
          <w:lang w:val="en-US"/>
        </w:rPr>
        <w:t xml:space="preserve">, </w:t>
      </w:r>
      <w:r w:rsidR="00C52F4A" w:rsidRPr="00605EB6">
        <w:rPr>
          <w:lang w:val="en-US"/>
        </w:rPr>
        <w:t>Lincoln</w:t>
      </w:r>
      <w:r>
        <w:rPr>
          <w:lang w:val="en-US"/>
        </w:rPr>
        <w:t xml:space="preserve">, </w:t>
      </w:r>
      <w:r w:rsidR="00C52F4A" w:rsidRPr="00605EB6">
        <w:rPr>
          <w:lang w:val="en-US"/>
        </w:rPr>
        <w:t>Hertford</w:t>
      </w:r>
      <w:r>
        <w:rPr>
          <w:lang w:val="en-US"/>
        </w:rPr>
        <w:t xml:space="preserve">, </w:t>
      </w:r>
      <w:r w:rsidR="00C52F4A" w:rsidRPr="00605EB6">
        <w:rPr>
          <w:lang w:val="en-US"/>
        </w:rPr>
        <w:t>Barlings</w:t>
      </w:r>
      <w:r>
        <w:rPr>
          <w:lang w:val="en-US"/>
        </w:rPr>
        <w:t xml:space="preserve">, </w:t>
      </w:r>
      <w:r w:rsidR="00C52F4A" w:rsidRPr="00605EB6">
        <w:rPr>
          <w:lang w:val="en-US"/>
        </w:rPr>
        <w:t>Bristol</w:t>
      </w:r>
      <w:r>
        <w:rPr>
          <w:lang w:val="en-US"/>
        </w:rPr>
        <w:t xml:space="preserve">, </w:t>
      </w:r>
      <w:r w:rsidR="00C52F4A" w:rsidRPr="00605EB6">
        <w:rPr>
          <w:lang w:val="en-US"/>
        </w:rPr>
        <w:t>etc</w:t>
      </w:r>
      <w:r>
        <w:rPr>
          <w:lang w:val="en-US"/>
        </w:rPr>
        <w:t>…</w:t>
      </w:r>
    </w:p>
    <w:p w14:paraId="2FEB3FDE" w14:textId="77777777" w:rsidR="00C474C1" w:rsidRDefault="00C52F4A" w:rsidP="00C52F4A">
      <w:r w:rsidRPr="00605EB6">
        <w:t>Ce fut une sorte de revue générale de la géographie de l</w:t>
      </w:r>
      <w:r w:rsidR="00C474C1">
        <w:t>’</w:t>
      </w:r>
      <w:r w:rsidRPr="00605EB6">
        <w:t>Angleterre qui demanda plusieurs longues séances</w:t>
      </w:r>
      <w:r w:rsidR="00C474C1">
        <w:t>.</w:t>
      </w:r>
    </w:p>
    <w:p w14:paraId="1ECBA9C5" w14:textId="30E8F781" w:rsidR="00C474C1" w:rsidRDefault="00C52F4A" w:rsidP="00C52F4A">
      <w:r w:rsidRPr="00605EB6">
        <w:lastRenderedPageBreak/>
        <w:t>La jeune femme répétait chaque nom de ville</w:t>
      </w:r>
      <w:r w:rsidR="00C474C1">
        <w:t xml:space="preserve">, </w:t>
      </w:r>
      <w:r w:rsidRPr="00605EB6">
        <w:t xml:space="preserve">dont </w:t>
      </w:r>
      <w:r w:rsidR="00C474C1">
        <w:t>M. </w:t>
      </w:r>
      <w:r w:rsidRPr="00605EB6">
        <w:t>Legendre lui faisait</w:t>
      </w:r>
      <w:r w:rsidR="00C474C1">
        <w:t xml:space="preserve">, </w:t>
      </w:r>
      <w:r w:rsidRPr="00605EB6">
        <w:t>autant que possible</w:t>
      </w:r>
      <w:r w:rsidR="00C474C1">
        <w:t xml:space="preserve">, </w:t>
      </w:r>
      <w:r w:rsidRPr="00605EB6">
        <w:t>la description</w:t>
      </w:r>
      <w:r w:rsidR="00C474C1">
        <w:t xml:space="preserve">, </w:t>
      </w:r>
      <w:r w:rsidRPr="00605EB6">
        <w:t>lui parlant de ses monuments</w:t>
      </w:r>
      <w:r w:rsidR="00C474C1">
        <w:t xml:space="preserve">, </w:t>
      </w:r>
      <w:r w:rsidRPr="00605EB6">
        <w:t>de son commerce</w:t>
      </w:r>
      <w:r w:rsidR="00C474C1">
        <w:t xml:space="preserve">, </w:t>
      </w:r>
      <w:r w:rsidRPr="00605EB6">
        <w:t>de son industrie</w:t>
      </w:r>
      <w:r w:rsidR="00C474C1">
        <w:t xml:space="preserve">, </w:t>
      </w:r>
      <w:r w:rsidRPr="00605EB6">
        <w:t>lui disant enfin ce qui la rendait importante</w:t>
      </w:r>
      <w:r w:rsidR="00C474C1">
        <w:t xml:space="preserve">. </w:t>
      </w:r>
      <w:r w:rsidRPr="00605EB6">
        <w:t>Mais tout cela ne réveillait aucun souvenir</w:t>
      </w:r>
      <w:r w:rsidR="00C474C1">
        <w:t>.</w:t>
      </w:r>
    </w:p>
    <w:p w14:paraId="604E093C" w14:textId="6A02DACB" w:rsidR="00C474C1" w:rsidRDefault="00C52F4A" w:rsidP="00C52F4A">
      <w:r w:rsidRPr="00605EB6">
        <w:t>Et pourtant</w:t>
      </w:r>
      <w:r w:rsidR="00C474C1">
        <w:t xml:space="preserve">, </w:t>
      </w:r>
      <w:r w:rsidRPr="00605EB6">
        <w:t xml:space="preserve">parlant maintenant constamment en anglais avec </w:t>
      </w:r>
      <w:r w:rsidR="00C474C1">
        <w:t>M. </w:t>
      </w:r>
      <w:r w:rsidRPr="00605EB6">
        <w:t>Legendre</w:t>
      </w:r>
      <w:r w:rsidR="00C474C1">
        <w:t xml:space="preserve">, </w:t>
      </w:r>
      <w:r w:rsidRPr="00605EB6">
        <w:t>et faisant chaque jour une lecture</w:t>
      </w:r>
      <w:r w:rsidR="00C474C1">
        <w:t xml:space="preserve">, </w:t>
      </w:r>
      <w:r w:rsidRPr="00605EB6">
        <w:t>la jeune femme parvenait à se rappeler parfaitement la langue anglaise</w:t>
      </w:r>
      <w:r w:rsidR="00C474C1">
        <w:t>.</w:t>
      </w:r>
    </w:p>
    <w:p w14:paraId="20FF69DB" w14:textId="77777777" w:rsidR="00C474C1" w:rsidRDefault="00C52F4A" w:rsidP="00C52F4A">
      <w:r w:rsidRPr="00605EB6">
        <w:t>Il y avait donc un résultat réel</w:t>
      </w:r>
      <w:r w:rsidR="00C474C1">
        <w:t xml:space="preserve">, </w:t>
      </w:r>
      <w:r w:rsidRPr="00605EB6">
        <w:t>un commencement de résurrection de la mémoire</w:t>
      </w:r>
      <w:r w:rsidR="00C474C1">
        <w:t>.</w:t>
      </w:r>
    </w:p>
    <w:p w14:paraId="0D21A469" w14:textId="7B601F9C" w:rsidR="00C474C1" w:rsidRDefault="00C474C1" w:rsidP="00C52F4A">
      <w:r>
        <w:t>M. </w:t>
      </w:r>
      <w:r w:rsidR="00C52F4A" w:rsidRPr="00605EB6">
        <w:t>Legendre se fit envoyer de Paris les cartes géographiques des cinq parties du monde et celles plus complètes des États-Unis</w:t>
      </w:r>
      <w:r>
        <w:t xml:space="preserve">, </w:t>
      </w:r>
      <w:r w:rsidR="00C52F4A" w:rsidRPr="00605EB6">
        <w:t>des Îles Britanniques</w:t>
      </w:r>
      <w:r>
        <w:t xml:space="preserve">. </w:t>
      </w:r>
      <w:r w:rsidR="00C52F4A" w:rsidRPr="00605EB6">
        <w:t>Mais</w:t>
      </w:r>
      <w:r>
        <w:t xml:space="preserve">, </w:t>
      </w:r>
      <w:r w:rsidR="00C52F4A" w:rsidRPr="00605EB6">
        <w:t>bientôt</w:t>
      </w:r>
      <w:r>
        <w:t>, M. </w:t>
      </w:r>
      <w:r w:rsidR="00C52F4A" w:rsidRPr="00605EB6">
        <w:t>Legendre dut se convaincre qu</w:t>
      </w:r>
      <w:r>
        <w:t>’</w:t>
      </w:r>
      <w:r w:rsidR="00C52F4A" w:rsidRPr="00605EB6">
        <w:t>il cherchait vainement en Angleterre le lieu de la naissance de Marie</w:t>
      </w:r>
      <w:r>
        <w:t>.</w:t>
      </w:r>
    </w:p>
    <w:p w14:paraId="2DDB4EA9" w14:textId="77777777" w:rsidR="00C474C1" w:rsidRDefault="00C52F4A" w:rsidP="00C52F4A">
      <w:r w:rsidRPr="00605EB6">
        <w:t>On passa à l</w:t>
      </w:r>
      <w:r w:rsidR="00C474C1">
        <w:t>’</w:t>
      </w:r>
      <w:r w:rsidRPr="00605EB6">
        <w:t>étude de la carte de l</w:t>
      </w:r>
      <w:r w:rsidR="00C474C1">
        <w:t>’</w:t>
      </w:r>
      <w:r w:rsidRPr="00605EB6">
        <w:t>Hindoustan anglais</w:t>
      </w:r>
      <w:r w:rsidR="00C474C1">
        <w:t>.</w:t>
      </w:r>
    </w:p>
    <w:p w14:paraId="3E264972" w14:textId="77777777" w:rsidR="00C474C1" w:rsidRDefault="00C52F4A" w:rsidP="00C52F4A">
      <w:r w:rsidRPr="00605EB6">
        <w:t>Un matin</w:t>
      </w:r>
      <w:r w:rsidR="00C474C1">
        <w:t xml:space="preserve">, </w:t>
      </w:r>
      <w:r w:rsidRPr="00605EB6">
        <w:t>ils entrèrent</w:t>
      </w:r>
      <w:r w:rsidR="00C474C1">
        <w:t xml:space="preserve">, </w:t>
      </w:r>
      <w:r w:rsidRPr="00605EB6">
        <w:t>sur la carte</w:t>
      </w:r>
      <w:r w:rsidR="00C474C1">
        <w:t xml:space="preserve">, </w:t>
      </w:r>
      <w:r w:rsidRPr="00605EB6">
        <w:t>dans la province du Bengale</w:t>
      </w:r>
      <w:r w:rsidR="00C474C1">
        <w:t>.</w:t>
      </w:r>
    </w:p>
    <w:p w14:paraId="6A48771B" w14:textId="2419CE07" w:rsidR="00C474C1" w:rsidRDefault="0094609C" w:rsidP="00C52F4A">
      <w:r>
        <w:t>— </w:t>
      </w:r>
      <w:r w:rsidR="00C52F4A" w:rsidRPr="00605EB6">
        <w:t>Calcutta</w:t>
      </w:r>
      <w:r w:rsidR="00C474C1">
        <w:t xml:space="preserve">, </w:t>
      </w:r>
      <w:r w:rsidR="00C52F4A" w:rsidRPr="00605EB6">
        <w:t>dit le docteur</w:t>
      </w:r>
      <w:r w:rsidR="00C474C1">
        <w:t xml:space="preserve">, </w:t>
      </w:r>
      <w:r w:rsidR="00C52F4A" w:rsidRPr="00605EB6">
        <w:t>capitale du Bengale et de toutes les possessions anglaises dans l</w:t>
      </w:r>
      <w:r w:rsidR="00C474C1">
        <w:t>’</w:t>
      </w:r>
      <w:r w:rsidR="00C52F4A" w:rsidRPr="00605EB6">
        <w:t>Inde</w:t>
      </w:r>
      <w:r w:rsidR="00C474C1">
        <w:t>.</w:t>
      </w:r>
    </w:p>
    <w:p w14:paraId="324E80B4" w14:textId="13D06DDE" w:rsidR="00C474C1" w:rsidRDefault="0094609C" w:rsidP="00C52F4A">
      <w:r>
        <w:t>— </w:t>
      </w:r>
      <w:r w:rsidR="00C52F4A" w:rsidRPr="00605EB6">
        <w:t>Calcutta</w:t>
      </w:r>
      <w:r w:rsidR="00C474C1">
        <w:t xml:space="preserve">, </w:t>
      </w:r>
      <w:r w:rsidR="00C52F4A" w:rsidRPr="00605EB6">
        <w:t>répéta Marie</w:t>
      </w:r>
      <w:r w:rsidR="00C474C1">
        <w:t xml:space="preserve">, </w:t>
      </w:r>
      <w:r w:rsidR="00C52F4A" w:rsidRPr="00605EB6">
        <w:t>comme se parlant à elle-même</w:t>
      </w:r>
      <w:r w:rsidR="00C474C1">
        <w:t>.</w:t>
      </w:r>
    </w:p>
    <w:p w14:paraId="565DCBF7" w14:textId="1009866C" w:rsidR="00C474C1" w:rsidRDefault="0094609C" w:rsidP="00C52F4A">
      <w:r>
        <w:t>— </w:t>
      </w:r>
      <w:r w:rsidR="00C52F4A" w:rsidRPr="00605EB6">
        <w:t>La ville de Calcutta</w:t>
      </w:r>
      <w:r w:rsidR="00C474C1">
        <w:t xml:space="preserve">, </w:t>
      </w:r>
      <w:r w:rsidR="00C52F4A" w:rsidRPr="00605EB6">
        <w:t>continua le docteur</w:t>
      </w:r>
      <w:r w:rsidR="00C474C1">
        <w:t xml:space="preserve">, </w:t>
      </w:r>
      <w:r w:rsidR="00C52F4A" w:rsidRPr="00605EB6">
        <w:t>est bâtie sur la rive gauche du Hougly</w:t>
      </w:r>
      <w:r w:rsidR="00C474C1">
        <w:t xml:space="preserve">, </w:t>
      </w:r>
      <w:r w:rsidR="00C52F4A" w:rsidRPr="00605EB6">
        <w:t>bras occidental du Gange</w:t>
      </w:r>
      <w:r w:rsidR="00C474C1">
        <w:t>.</w:t>
      </w:r>
    </w:p>
    <w:p w14:paraId="69BBFA3D" w14:textId="5641774F" w:rsidR="00C474C1" w:rsidRDefault="0094609C" w:rsidP="00C52F4A">
      <w:r>
        <w:t>— </w:t>
      </w:r>
      <w:r w:rsidR="00C52F4A" w:rsidRPr="00605EB6">
        <w:t>Le Hougly</w:t>
      </w:r>
      <w:r w:rsidR="00C474C1">
        <w:t xml:space="preserve">, </w:t>
      </w:r>
      <w:r w:rsidR="00C52F4A" w:rsidRPr="00605EB6">
        <w:t>le Gange</w:t>
      </w:r>
      <w:r w:rsidR="00C474C1">
        <w:t xml:space="preserve">, </w:t>
      </w:r>
      <w:r w:rsidR="00C52F4A" w:rsidRPr="00605EB6">
        <w:t>répéta Marie d</w:t>
      </w:r>
      <w:r w:rsidR="00C474C1">
        <w:t>’</w:t>
      </w:r>
      <w:r w:rsidR="00C52F4A" w:rsidRPr="00605EB6">
        <w:t>une voix qui trahissait une émotion singulière</w:t>
      </w:r>
      <w:r w:rsidR="00C474C1">
        <w:t>.</w:t>
      </w:r>
    </w:p>
    <w:p w14:paraId="0BE6B3A3" w14:textId="543A1789" w:rsidR="00C474C1" w:rsidRDefault="00C474C1" w:rsidP="00C52F4A">
      <w:r>
        <w:lastRenderedPageBreak/>
        <w:t>M. </w:t>
      </w:r>
      <w:r w:rsidR="00C52F4A" w:rsidRPr="00605EB6">
        <w:t>Legendre l</w:t>
      </w:r>
      <w:r>
        <w:t>’</w:t>
      </w:r>
      <w:r w:rsidR="00C52F4A" w:rsidRPr="00605EB6">
        <w:t>enveloppa de son regard</w:t>
      </w:r>
      <w:r>
        <w:t>.</w:t>
      </w:r>
    </w:p>
    <w:p w14:paraId="303D9387" w14:textId="77777777" w:rsidR="00C474C1" w:rsidRDefault="00C52F4A" w:rsidP="00C52F4A">
      <w:r w:rsidRPr="00605EB6">
        <w:t>Tout à coup</w:t>
      </w:r>
      <w:r w:rsidR="00C474C1">
        <w:t xml:space="preserve">, </w:t>
      </w:r>
      <w:r w:rsidRPr="00605EB6">
        <w:t>les yeux étincelants</w:t>
      </w:r>
      <w:r w:rsidR="00C474C1">
        <w:t xml:space="preserve">, </w:t>
      </w:r>
      <w:r w:rsidRPr="00605EB6">
        <w:t>frémissante</w:t>
      </w:r>
      <w:r w:rsidR="00C474C1">
        <w:t xml:space="preserve">, </w:t>
      </w:r>
      <w:r w:rsidRPr="00605EB6">
        <w:t>elle se dressa debout</w:t>
      </w:r>
      <w:r w:rsidR="00C474C1">
        <w:t>.</w:t>
      </w:r>
    </w:p>
    <w:p w14:paraId="6089301A" w14:textId="73C8A6D2" w:rsidR="00C474C1" w:rsidRDefault="0094609C" w:rsidP="00C52F4A">
      <w:r>
        <w:t>— </w:t>
      </w:r>
      <w:r w:rsidR="00C52F4A" w:rsidRPr="00605EB6">
        <w:t>Calcutta</w:t>
      </w:r>
      <w:r w:rsidR="00C474C1">
        <w:t xml:space="preserve">, </w:t>
      </w:r>
      <w:r w:rsidR="00C52F4A" w:rsidRPr="00605EB6">
        <w:t>Calcutta</w:t>
      </w:r>
      <w:r w:rsidR="00C474C1">
        <w:t xml:space="preserve"> ! </w:t>
      </w:r>
      <w:r w:rsidR="00C52F4A" w:rsidRPr="00605EB6">
        <w:t>exclama-t-elle</w:t>
      </w:r>
      <w:r w:rsidR="00C474C1">
        <w:t xml:space="preserve"> ; </w:t>
      </w:r>
      <w:r w:rsidR="00C52F4A" w:rsidRPr="00605EB6">
        <w:t>ah</w:t>
      </w:r>
      <w:r w:rsidR="00C474C1">
        <w:t xml:space="preserve"> ! </w:t>
      </w:r>
      <w:r w:rsidR="00C52F4A" w:rsidRPr="00605EB6">
        <w:t>monsieur</w:t>
      </w:r>
      <w:r w:rsidR="00C474C1">
        <w:t xml:space="preserve">, </w:t>
      </w:r>
      <w:r w:rsidR="00C52F4A" w:rsidRPr="00605EB6">
        <w:t>monsieur</w:t>
      </w:r>
      <w:r w:rsidR="00C474C1">
        <w:t> !</w:t>
      </w:r>
    </w:p>
    <w:p w14:paraId="52E13BD8" w14:textId="772A38CC" w:rsidR="00C474C1" w:rsidRDefault="0094609C" w:rsidP="00C52F4A">
      <w:r>
        <w:t>— </w:t>
      </w:r>
      <w:r w:rsidR="00C52F4A" w:rsidRPr="00605EB6">
        <w:t>Eh bien</w:t>
      </w:r>
      <w:r w:rsidR="00C474C1">
        <w:t xml:space="preserve">, </w:t>
      </w:r>
      <w:r w:rsidR="00C52F4A" w:rsidRPr="00605EB6">
        <w:t>Marie</w:t>
      </w:r>
      <w:r w:rsidR="00C474C1">
        <w:t xml:space="preserve">, </w:t>
      </w:r>
      <w:r w:rsidR="00C52F4A" w:rsidRPr="00605EB6">
        <w:t>eh bien</w:t>
      </w:r>
      <w:r w:rsidR="00C474C1">
        <w:t xml:space="preserve"> ? </w:t>
      </w:r>
      <w:r w:rsidR="00C52F4A" w:rsidRPr="00605EB6">
        <w:t>l</w:t>
      </w:r>
      <w:r w:rsidR="00C474C1">
        <w:t>’</w:t>
      </w:r>
      <w:r w:rsidR="00C52F4A" w:rsidRPr="00605EB6">
        <w:t xml:space="preserve">interrogea anxieusement </w:t>
      </w:r>
      <w:r w:rsidR="00C474C1">
        <w:t>M. </w:t>
      </w:r>
      <w:r w:rsidR="00C52F4A" w:rsidRPr="00605EB6">
        <w:t>Legendre</w:t>
      </w:r>
      <w:r w:rsidR="00C474C1">
        <w:t>.</w:t>
      </w:r>
    </w:p>
    <w:p w14:paraId="10DA97C5" w14:textId="72427166" w:rsidR="00C474C1" w:rsidRDefault="0094609C" w:rsidP="00C52F4A">
      <w:r>
        <w:t>— </w:t>
      </w:r>
      <w:r w:rsidR="00C52F4A" w:rsidRPr="00605EB6">
        <w:t>Monsieur le docteur</w:t>
      </w:r>
      <w:r w:rsidR="00C474C1">
        <w:t xml:space="preserve">, </w:t>
      </w:r>
      <w:r w:rsidR="00C52F4A" w:rsidRPr="00605EB6">
        <w:t>une clarté se fait en moi</w:t>
      </w:r>
      <w:r w:rsidR="00C474C1">
        <w:t>…</w:t>
      </w:r>
    </w:p>
    <w:p w14:paraId="07A59141" w14:textId="356CC61B" w:rsidR="00C474C1" w:rsidRDefault="0094609C" w:rsidP="00C52F4A">
      <w:r>
        <w:t>— </w:t>
      </w:r>
      <w:r w:rsidR="00C52F4A" w:rsidRPr="00605EB6">
        <w:t>Ah</w:t>
      </w:r>
      <w:r w:rsidR="00C474C1">
        <w:t> !</w:t>
      </w:r>
    </w:p>
    <w:p w14:paraId="319EFA53" w14:textId="6DAB4FAA" w:rsidR="00C474C1" w:rsidRDefault="0094609C" w:rsidP="00C52F4A">
      <w:r>
        <w:t>— </w:t>
      </w:r>
      <w:r w:rsidR="00C52F4A" w:rsidRPr="00605EB6">
        <w:t>Je suis née à Calcutta</w:t>
      </w:r>
      <w:r w:rsidR="00C474C1">
        <w:t>.</w:t>
      </w:r>
    </w:p>
    <w:p w14:paraId="0BDF5081" w14:textId="2FAB9C85" w:rsidR="00C474C1" w:rsidRDefault="0094609C" w:rsidP="00C52F4A">
      <w:r>
        <w:t>— </w:t>
      </w:r>
      <w:r w:rsidR="00C52F4A" w:rsidRPr="00605EB6">
        <w:t>Après</w:t>
      </w:r>
      <w:r w:rsidR="00C474C1">
        <w:t xml:space="preserve">, </w:t>
      </w:r>
      <w:r w:rsidR="00C52F4A" w:rsidRPr="00605EB6">
        <w:t>Marie</w:t>
      </w:r>
      <w:r w:rsidR="00C474C1">
        <w:t xml:space="preserve">, </w:t>
      </w:r>
      <w:r w:rsidR="00C52F4A" w:rsidRPr="00605EB6">
        <w:t>après</w:t>
      </w:r>
      <w:r w:rsidR="00C474C1">
        <w:t xml:space="preserve">… </w:t>
      </w:r>
      <w:r w:rsidR="00C52F4A" w:rsidRPr="00605EB6">
        <w:t>dit vivement le docteur</w:t>
      </w:r>
      <w:r w:rsidR="00C474C1">
        <w:t xml:space="preserve">, </w:t>
      </w:r>
      <w:r w:rsidR="00C52F4A" w:rsidRPr="00605EB6">
        <w:t>ne vous arrêtez pas</w:t>
      </w:r>
      <w:r w:rsidR="00C474C1">
        <w:t xml:space="preserve">, </w:t>
      </w:r>
      <w:r w:rsidR="00C52F4A" w:rsidRPr="00605EB6">
        <w:t>redoublez d</w:t>
      </w:r>
      <w:r w:rsidR="00C474C1">
        <w:t>’</w:t>
      </w:r>
      <w:r w:rsidR="00C52F4A" w:rsidRPr="00605EB6">
        <w:t>efforts pour vous souvenir</w:t>
      </w:r>
      <w:r w:rsidR="00C474C1">
        <w:t>.</w:t>
      </w:r>
    </w:p>
    <w:p w14:paraId="1877C617" w14:textId="77777777" w:rsidR="00C474C1" w:rsidRDefault="00C52F4A" w:rsidP="00C52F4A">
      <w:r w:rsidRPr="00605EB6">
        <w:t>La jeune femme était haletante</w:t>
      </w:r>
      <w:r w:rsidR="00C474C1">
        <w:t xml:space="preserve"> ; </w:t>
      </w:r>
      <w:r w:rsidRPr="00605EB6">
        <w:t>son cœur avait des battements précipités</w:t>
      </w:r>
      <w:r w:rsidR="00C474C1">
        <w:t>.</w:t>
      </w:r>
    </w:p>
    <w:p w14:paraId="32EEA1FC" w14:textId="77777777" w:rsidR="00C474C1" w:rsidRDefault="00C52F4A" w:rsidP="00C52F4A">
      <w:r w:rsidRPr="00605EB6">
        <w:t>En voyant ses traits contractés</w:t>
      </w:r>
      <w:r w:rsidR="00C474C1">
        <w:t xml:space="preserve">, </w:t>
      </w:r>
      <w:r w:rsidRPr="00605EB6">
        <w:t>les mouvements nerveux de ses sourcils</w:t>
      </w:r>
      <w:r w:rsidR="00C474C1">
        <w:t xml:space="preserve">, </w:t>
      </w:r>
      <w:r w:rsidRPr="00605EB6">
        <w:t>de ses narines</w:t>
      </w:r>
      <w:r w:rsidR="00C474C1">
        <w:t xml:space="preserve">, </w:t>
      </w:r>
      <w:r w:rsidRPr="00605EB6">
        <w:t>de ses lèvres</w:t>
      </w:r>
      <w:r w:rsidR="00C474C1">
        <w:t xml:space="preserve">, </w:t>
      </w:r>
      <w:r w:rsidRPr="00605EB6">
        <w:t>le docteur devinait les efforts inouïs qu</w:t>
      </w:r>
      <w:r w:rsidR="00C474C1">
        <w:t>’</w:t>
      </w:r>
      <w:r w:rsidRPr="00605EB6">
        <w:t>elle faisait pour se rappeler</w:t>
      </w:r>
      <w:r w:rsidR="00C474C1">
        <w:t xml:space="preserve">, </w:t>
      </w:r>
      <w:r w:rsidRPr="00605EB6">
        <w:t>pour briser enfin les liens qui enchaînaient sa mémoire</w:t>
      </w:r>
      <w:r w:rsidR="00C474C1">
        <w:t>.</w:t>
      </w:r>
    </w:p>
    <w:p w14:paraId="44D30A01" w14:textId="530308D6" w:rsidR="00C474C1" w:rsidRDefault="0094609C" w:rsidP="00C52F4A">
      <w:r>
        <w:t>— </w:t>
      </w:r>
      <w:r w:rsidR="00C52F4A" w:rsidRPr="00605EB6">
        <w:t>Ne vous découragez pas</w:t>
      </w:r>
      <w:r w:rsidR="00C474C1">
        <w:t xml:space="preserve">, </w:t>
      </w:r>
      <w:r w:rsidR="00C52F4A" w:rsidRPr="00605EB6">
        <w:t>Marie</w:t>
      </w:r>
      <w:r w:rsidR="00C474C1">
        <w:t xml:space="preserve">, </w:t>
      </w:r>
      <w:r w:rsidR="00C52F4A" w:rsidRPr="00605EB6">
        <w:t xml:space="preserve">dit doucement </w:t>
      </w:r>
      <w:r w:rsidR="00C474C1">
        <w:t>M. </w:t>
      </w:r>
      <w:r w:rsidR="00C52F4A" w:rsidRPr="00605EB6">
        <w:t>Legendre</w:t>
      </w:r>
      <w:r w:rsidR="00C474C1">
        <w:t xml:space="preserve">, </w:t>
      </w:r>
      <w:r w:rsidR="00C52F4A" w:rsidRPr="00605EB6">
        <w:t>nous arriverons sûrement à éclairer ces ténèbres</w:t>
      </w:r>
      <w:r w:rsidR="00C474C1">
        <w:t xml:space="preserve"> ; </w:t>
      </w:r>
      <w:r w:rsidR="00C52F4A" w:rsidRPr="00605EB6">
        <w:t>comme vous le voyez par les résultats obtenus</w:t>
      </w:r>
      <w:r w:rsidR="00C474C1">
        <w:t xml:space="preserve">, </w:t>
      </w:r>
      <w:r w:rsidR="00C52F4A" w:rsidRPr="00605EB6">
        <w:t>si faibles qu</w:t>
      </w:r>
      <w:r w:rsidR="00C474C1">
        <w:t>’</w:t>
      </w:r>
      <w:r w:rsidR="00C52F4A" w:rsidRPr="00605EB6">
        <w:t>ils soient</w:t>
      </w:r>
      <w:r w:rsidR="00C474C1">
        <w:t xml:space="preserve">, </w:t>
      </w:r>
      <w:r w:rsidR="00C52F4A" w:rsidRPr="00605EB6">
        <w:t>ce n</w:t>
      </w:r>
      <w:r w:rsidR="00C474C1">
        <w:t>’</w:t>
      </w:r>
      <w:r w:rsidR="00C52F4A" w:rsidRPr="00605EB6">
        <w:t>est qu</w:t>
      </w:r>
      <w:r w:rsidR="00C474C1">
        <w:t>’</w:t>
      </w:r>
      <w:r w:rsidR="00C52F4A" w:rsidRPr="00605EB6">
        <w:t>une question de temps</w:t>
      </w:r>
      <w:r w:rsidR="00C474C1">
        <w:t xml:space="preserve">… </w:t>
      </w:r>
      <w:r w:rsidR="00C52F4A" w:rsidRPr="00605EB6">
        <w:t>Ah</w:t>
      </w:r>
      <w:r w:rsidR="00C474C1">
        <w:t xml:space="preserve"> ! </w:t>
      </w:r>
      <w:r w:rsidR="00C52F4A" w:rsidRPr="00605EB6">
        <w:t>si vous pouviez me dire seulement le nom de votre père</w:t>
      </w:r>
      <w:r w:rsidR="00C474C1">
        <w:t xml:space="preserve">, </w:t>
      </w:r>
      <w:r w:rsidR="00C52F4A" w:rsidRPr="00605EB6">
        <w:t>ce qu</w:t>
      </w:r>
      <w:r w:rsidR="00C474C1">
        <w:t>’</w:t>
      </w:r>
      <w:r w:rsidR="00C52F4A" w:rsidRPr="00605EB6">
        <w:t>il faisait</w:t>
      </w:r>
      <w:r w:rsidR="00C474C1">
        <w:t> !…</w:t>
      </w:r>
    </w:p>
    <w:p w14:paraId="2BD3EBB3" w14:textId="77777777" w:rsidR="00C474C1" w:rsidRDefault="00C52F4A" w:rsidP="00C52F4A">
      <w:r w:rsidRPr="00605EB6">
        <w:t>Elle secoua tristement la tête</w:t>
      </w:r>
      <w:r w:rsidR="00C474C1">
        <w:t>.</w:t>
      </w:r>
    </w:p>
    <w:p w14:paraId="0ED41765" w14:textId="0BB33DDC" w:rsidR="00C474C1" w:rsidRDefault="0094609C" w:rsidP="00C52F4A">
      <w:r>
        <w:lastRenderedPageBreak/>
        <w:t>— </w:t>
      </w:r>
      <w:r w:rsidR="00C52F4A" w:rsidRPr="00605EB6">
        <w:t>Voyons</w:t>
      </w:r>
      <w:r w:rsidR="00C474C1">
        <w:t xml:space="preserve">, </w:t>
      </w:r>
      <w:r w:rsidR="00C52F4A" w:rsidRPr="00605EB6">
        <w:t>Marie</w:t>
      </w:r>
      <w:r w:rsidR="00C474C1">
        <w:t xml:space="preserve">, </w:t>
      </w:r>
      <w:r w:rsidR="00C52F4A" w:rsidRPr="00605EB6">
        <w:t>cherchez</w:t>
      </w:r>
      <w:r w:rsidR="00C474C1">
        <w:t xml:space="preserve">, </w:t>
      </w:r>
      <w:r w:rsidR="00C52F4A" w:rsidRPr="00605EB6">
        <w:t>cherchez encore</w:t>
      </w:r>
      <w:r w:rsidR="00C474C1">
        <w:t xml:space="preserve">… </w:t>
      </w:r>
      <w:r w:rsidR="00C52F4A" w:rsidRPr="00605EB6">
        <w:t>Une lumière vous guide</w:t>
      </w:r>
      <w:r w:rsidR="00C474C1">
        <w:t xml:space="preserve">, </w:t>
      </w:r>
      <w:r w:rsidR="00C52F4A" w:rsidRPr="00605EB6">
        <w:t>suivez-la dans la nuit</w:t>
      </w:r>
      <w:r w:rsidR="00C474C1">
        <w:t>.</w:t>
      </w:r>
    </w:p>
    <w:p w14:paraId="76CBA36E" w14:textId="77777777" w:rsidR="00C474C1" w:rsidRDefault="00C52F4A" w:rsidP="00C52F4A">
      <w:r w:rsidRPr="00605EB6">
        <w:t>Elle poussa un profond soupir</w:t>
      </w:r>
      <w:r w:rsidR="00C474C1">
        <w:t xml:space="preserve">, </w:t>
      </w:r>
      <w:r w:rsidRPr="00605EB6">
        <w:t>ses bras tombèrent à ses côtés</w:t>
      </w:r>
      <w:r w:rsidR="00C474C1">
        <w:t xml:space="preserve">, </w:t>
      </w:r>
      <w:r w:rsidRPr="00605EB6">
        <w:t>et elle s</w:t>
      </w:r>
      <w:r w:rsidR="00C474C1">
        <w:t>’</w:t>
      </w:r>
      <w:r w:rsidRPr="00605EB6">
        <w:t>écria d</w:t>
      </w:r>
      <w:r w:rsidR="00C474C1">
        <w:t>’</w:t>
      </w:r>
      <w:r w:rsidRPr="00605EB6">
        <w:t>une voix déchirante</w:t>
      </w:r>
      <w:r w:rsidR="00C474C1">
        <w:t> :</w:t>
      </w:r>
    </w:p>
    <w:p w14:paraId="0ECA2B40" w14:textId="48D07F1D" w:rsidR="00C474C1" w:rsidRDefault="0094609C" w:rsidP="00C52F4A">
      <w:r>
        <w:t>— </w:t>
      </w:r>
      <w:r w:rsidR="00C52F4A" w:rsidRPr="00605EB6">
        <w:t>Je ne peux pas</w:t>
      </w:r>
      <w:r w:rsidR="00C474C1">
        <w:t xml:space="preserve">, </w:t>
      </w:r>
      <w:r w:rsidR="00C52F4A" w:rsidRPr="00605EB6">
        <w:t>je ne peux pas me rappeler</w:t>
      </w:r>
      <w:r w:rsidR="00C474C1">
        <w:t> !</w:t>
      </w:r>
    </w:p>
    <w:p w14:paraId="35CC49D4" w14:textId="77777777" w:rsidR="00C474C1" w:rsidRDefault="00C52F4A" w:rsidP="00C52F4A">
      <w:r w:rsidRPr="00605EB6">
        <w:t>Deux grosses larmes jaillirent de ses yeux</w:t>
      </w:r>
      <w:r w:rsidR="00C474C1">
        <w:t>.</w:t>
      </w:r>
    </w:p>
    <w:p w14:paraId="1E49EF71" w14:textId="77777777" w:rsidR="00C474C1" w:rsidRDefault="00C52F4A" w:rsidP="00C52F4A">
      <w:r w:rsidRPr="00605EB6">
        <w:t>C</w:t>
      </w:r>
      <w:r w:rsidR="00C474C1">
        <w:t>’</w:t>
      </w:r>
      <w:r w:rsidRPr="00605EB6">
        <w:t>était fini</w:t>
      </w:r>
      <w:r w:rsidR="00C474C1">
        <w:t xml:space="preserve"> ; </w:t>
      </w:r>
      <w:r w:rsidRPr="00605EB6">
        <w:t>la lueur fugitive qui l</w:t>
      </w:r>
      <w:r w:rsidR="00C474C1">
        <w:t>’</w:t>
      </w:r>
      <w:r w:rsidRPr="00605EB6">
        <w:t>avait un instant guidée s</w:t>
      </w:r>
      <w:r w:rsidR="00C474C1">
        <w:t>’</w:t>
      </w:r>
      <w:r w:rsidRPr="00605EB6">
        <w:t>était éteinte</w:t>
      </w:r>
      <w:r w:rsidR="00C474C1">
        <w:t>.</w:t>
      </w:r>
    </w:p>
    <w:p w14:paraId="0CF1655E" w14:textId="77777777" w:rsidR="00C474C1" w:rsidRDefault="00C52F4A" w:rsidP="00C52F4A">
      <w:r w:rsidRPr="00605EB6">
        <w:t>Le docteur le comprit</w:t>
      </w:r>
      <w:r w:rsidR="00C474C1">
        <w:t xml:space="preserve"> ; </w:t>
      </w:r>
      <w:r w:rsidRPr="00605EB6">
        <w:t>lui aussi laissa échapper un soupir et</w:t>
      </w:r>
      <w:r w:rsidR="00C474C1">
        <w:t xml:space="preserve">, </w:t>
      </w:r>
      <w:r w:rsidRPr="00605EB6">
        <w:t>tristement</w:t>
      </w:r>
      <w:r w:rsidR="00C474C1">
        <w:t xml:space="preserve">, </w:t>
      </w:r>
      <w:r w:rsidRPr="00605EB6">
        <w:t>il hocha la tête</w:t>
      </w:r>
      <w:r w:rsidR="00C474C1">
        <w:t>.</w:t>
      </w:r>
    </w:p>
    <w:p w14:paraId="2C86BE80" w14:textId="5A0900DA" w:rsidR="00C474C1" w:rsidRDefault="0094609C" w:rsidP="00C52F4A">
      <w:r>
        <w:t>— </w:t>
      </w:r>
      <w:r w:rsidR="00C52F4A" w:rsidRPr="00605EB6">
        <w:t>Pauvre Marie</w:t>
      </w:r>
      <w:r w:rsidR="00C474C1">
        <w:t xml:space="preserve"> ! </w:t>
      </w:r>
      <w:r w:rsidR="00C52F4A" w:rsidRPr="00605EB6">
        <w:t>Pauvre femme</w:t>
      </w:r>
      <w:r w:rsidR="00C474C1">
        <w:t xml:space="preserve"> ! </w:t>
      </w:r>
      <w:r w:rsidR="00C52F4A" w:rsidRPr="00605EB6">
        <w:t>se disait-il</w:t>
      </w:r>
      <w:r w:rsidR="00C474C1">
        <w:t xml:space="preserve"> : </w:t>
      </w:r>
      <w:r w:rsidR="00C52F4A" w:rsidRPr="00605EB6">
        <w:t>à peine essayons-nous de pénétrer dans ce passé obscur</w:t>
      </w:r>
      <w:r w:rsidR="00C474C1">
        <w:t xml:space="preserve">, </w:t>
      </w:r>
      <w:r w:rsidR="00C52F4A" w:rsidRPr="00605EB6">
        <w:t>oublié</w:t>
      </w:r>
      <w:r w:rsidR="00C474C1">
        <w:t xml:space="preserve">, </w:t>
      </w:r>
      <w:r w:rsidR="00C52F4A" w:rsidRPr="00605EB6">
        <w:t>que la porte</w:t>
      </w:r>
      <w:r w:rsidR="00C474C1">
        <w:t xml:space="preserve">, </w:t>
      </w:r>
      <w:r w:rsidR="00C52F4A" w:rsidRPr="00605EB6">
        <w:t>si difficilement entr</w:t>
      </w:r>
      <w:r w:rsidR="00C474C1">
        <w:t>’</w:t>
      </w:r>
      <w:r w:rsidR="00C52F4A" w:rsidRPr="00605EB6">
        <w:t>ouverte</w:t>
      </w:r>
      <w:r w:rsidR="00C474C1">
        <w:t xml:space="preserve">, </w:t>
      </w:r>
      <w:r w:rsidR="00C52F4A" w:rsidRPr="00605EB6">
        <w:t>se referme brusquement devant nous</w:t>
      </w:r>
      <w:r w:rsidR="00C474C1">
        <w:t> !</w:t>
      </w:r>
    </w:p>
    <w:p w14:paraId="68F271CB" w14:textId="77777777" w:rsidR="00C474C1" w:rsidRDefault="00C474C1" w:rsidP="00C52F4A">
      <w:r>
        <w:t>» </w:t>
      </w:r>
      <w:r w:rsidR="00C52F4A" w:rsidRPr="00605EB6">
        <w:t>Ah</w:t>
      </w:r>
      <w:r>
        <w:t xml:space="preserve"> ! </w:t>
      </w:r>
      <w:r w:rsidR="00C52F4A" w:rsidRPr="00605EB6">
        <w:t>si j</w:t>
      </w:r>
      <w:r>
        <w:t>’</w:t>
      </w:r>
      <w:r w:rsidR="00C52F4A" w:rsidRPr="00605EB6">
        <w:t>avais le nom de sa famille</w:t>
      </w:r>
      <w:r>
        <w:t xml:space="preserve">, </w:t>
      </w:r>
      <w:r w:rsidR="00C52F4A" w:rsidRPr="00605EB6">
        <w:t>je connaîtrais bientôt les faits principaux qui ont marqué chaque année de son existence</w:t>
      </w:r>
      <w:r>
        <w:t xml:space="preserve"> ; </w:t>
      </w:r>
      <w:r w:rsidR="00C52F4A" w:rsidRPr="00605EB6">
        <w:t>alors</w:t>
      </w:r>
      <w:r>
        <w:t xml:space="preserve">, </w:t>
      </w:r>
      <w:r w:rsidR="00C52F4A" w:rsidRPr="00605EB6">
        <w:t>en lui racontant sa douloureuse histoire</w:t>
      </w:r>
      <w:r>
        <w:t xml:space="preserve">, </w:t>
      </w:r>
      <w:r w:rsidR="00C52F4A" w:rsidRPr="00605EB6">
        <w:t>en la faisant revivre dans le passé</w:t>
      </w:r>
      <w:r>
        <w:t xml:space="preserve">, </w:t>
      </w:r>
      <w:r w:rsidR="00C52F4A" w:rsidRPr="00605EB6">
        <w:t>je réveillerais successivement tous ses souvenirs et la mémoire lui serait rendue</w:t>
      </w:r>
      <w:r>
        <w:t>.</w:t>
      </w:r>
    </w:p>
    <w:p w14:paraId="1B483A7E" w14:textId="77777777" w:rsidR="00C474C1" w:rsidRDefault="00C474C1" w:rsidP="00C52F4A">
      <w:r>
        <w:t>» </w:t>
      </w:r>
      <w:r w:rsidR="00C52F4A" w:rsidRPr="00605EB6">
        <w:t>Mais où le chercher</w:t>
      </w:r>
      <w:r>
        <w:t xml:space="preserve">, </w:t>
      </w:r>
      <w:r w:rsidR="00C52F4A" w:rsidRPr="00605EB6">
        <w:t>ce nom</w:t>
      </w:r>
      <w:r>
        <w:t xml:space="preserve"> ? </w:t>
      </w:r>
      <w:r w:rsidR="00C52F4A" w:rsidRPr="00605EB6">
        <w:t>Comment le découvrir</w:t>
      </w:r>
      <w:r>
        <w:t xml:space="preserve"> ? </w:t>
      </w:r>
      <w:r w:rsidR="00C52F4A" w:rsidRPr="00605EB6">
        <w:t>Est-ce elle qui me le livrera</w:t>
      </w:r>
      <w:r>
        <w:t xml:space="preserve"> ? </w:t>
      </w:r>
      <w:r w:rsidR="00C52F4A" w:rsidRPr="00605EB6">
        <w:t>Puis-je compter sur le hasard</w:t>
      </w:r>
      <w:r>
        <w:t xml:space="preserve"> ?… </w:t>
      </w:r>
      <w:r w:rsidR="00C52F4A" w:rsidRPr="00605EB6">
        <w:t>Oh</w:t>
      </w:r>
      <w:r>
        <w:t xml:space="preserve"> ! </w:t>
      </w:r>
      <w:r w:rsidR="00C52F4A" w:rsidRPr="00605EB6">
        <w:t>le hasard</w:t>
      </w:r>
      <w:r>
        <w:t xml:space="preserve"> !… </w:t>
      </w:r>
      <w:r w:rsidR="00C52F4A" w:rsidRPr="00605EB6">
        <w:t>Eh bien qu</w:t>
      </w:r>
      <w:r>
        <w:t>’</w:t>
      </w:r>
      <w:r w:rsidR="00C52F4A" w:rsidRPr="00605EB6">
        <w:t>importe</w:t>
      </w:r>
      <w:r>
        <w:t xml:space="preserve"> ! </w:t>
      </w:r>
      <w:r w:rsidR="00C52F4A" w:rsidRPr="00605EB6">
        <w:t>je ne me découragerai point</w:t>
      </w:r>
      <w:r>
        <w:t xml:space="preserve">… </w:t>
      </w:r>
      <w:r w:rsidR="00C52F4A" w:rsidRPr="00605EB6">
        <w:t>Je sais ce qu</w:t>
      </w:r>
      <w:r>
        <w:t>’</w:t>
      </w:r>
      <w:r w:rsidR="00C52F4A" w:rsidRPr="00605EB6">
        <w:t>on peut obtenir à force de persévérance</w:t>
      </w:r>
      <w:r>
        <w:t xml:space="preserve">. </w:t>
      </w:r>
      <w:r w:rsidR="00C52F4A" w:rsidRPr="00605EB6">
        <w:t>Il ne faut pas se laisser battre</w:t>
      </w:r>
      <w:r>
        <w:t xml:space="preserve">, </w:t>
      </w:r>
      <w:r w:rsidR="00C52F4A" w:rsidRPr="00605EB6">
        <w:t>il faut vaincre</w:t>
      </w:r>
      <w:r>
        <w:t> !</w:t>
      </w:r>
    </w:p>
    <w:p w14:paraId="165352BF" w14:textId="3804629F" w:rsidR="00C52F4A" w:rsidRPr="00605EB6" w:rsidRDefault="00C52F4A" w:rsidP="00C474C1">
      <w:pPr>
        <w:pStyle w:val="Titre2"/>
      </w:pPr>
      <w:bookmarkStart w:id="88" w:name="_Toc197617933"/>
      <w:r w:rsidRPr="00605EB6">
        <w:lastRenderedPageBreak/>
        <w:t>X</w:t>
      </w:r>
      <w:r w:rsidRPr="00605EB6">
        <w:br/>
      </w:r>
      <w:r w:rsidRPr="00605EB6">
        <w:br/>
        <w:t>GEORGETTE</w:t>
      </w:r>
      <w:r w:rsidR="00C474C1">
        <w:t xml:space="preserve">, </w:t>
      </w:r>
      <w:r w:rsidRPr="00605EB6">
        <w:t>DITE POMME-D</w:t>
      </w:r>
      <w:r w:rsidR="00C474C1">
        <w:t>’</w:t>
      </w:r>
      <w:r w:rsidRPr="00605EB6">
        <w:t>API</w:t>
      </w:r>
      <w:bookmarkEnd w:id="88"/>
    </w:p>
    <w:p w14:paraId="38E87210" w14:textId="43D5D00B" w:rsidR="00C474C1" w:rsidRDefault="00C52F4A" w:rsidP="00C52F4A">
      <w:r w:rsidRPr="00605EB6">
        <w:t xml:space="preserve">Le lendemain du jour où il avait eu la visite de </w:t>
      </w:r>
      <w:r w:rsidR="00C474C1">
        <w:t>M. </w:t>
      </w:r>
      <w:r w:rsidRPr="00605EB6">
        <w:t>Van Ossen</w:t>
      </w:r>
      <w:r w:rsidR="00C474C1">
        <w:t xml:space="preserve">, </w:t>
      </w:r>
      <w:r w:rsidRPr="00605EB6">
        <w:t>le célèbre banquier d</w:t>
      </w:r>
      <w:r w:rsidR="00C474C1">
        <w:t>’</w:t>
      </w:r>
      <w:r w:rsidRPr="00605EB6">
        <w:t>Amsterdam</w:t>
      </w:r>
      <w:r w:rsidR="00C474C1">
        <w:t xml:space="preserve">, </w:t>
      </w:r>
      <w:r w:rsidRPr="00605EB6">
        <w:t>et étant parvenu à calmer son irritation nerveuse</w:t>
      </w:r>
      <w:r w:rsidR="00C474C1">
        <w:t xml:space="preserve">, </w:t>
      </w:r>
      <w:r w:rsidRPr="00605EB6">
        <w:t>le baron de Simaise compta que cinq jours s</w:t>
      </w:r>
      <w:r w:rsidR="00C474C1">
        <w:t>’</w:t>
      </w:r>
      <w:r w:rsidRPr="00605EB6">
        <w:t>étaient écoulés sans qu</w:t>
      </w:r>
      <w:r w:rsidR="00C474C1">
        <w:t>’</w:t>
      </w:r>
      <w:r w:rsidRPr="00605EB6">
        <w:t xml:space="preserve">il eût songé à aller contempler le minois fripon de </w:t>
      </w:r>
      <w:r w:rsidR="009A0CB4" w:rsidRPr="009A0CB4">
        <w:t>M</w:t>
      </w:r>
      <w:r w:rsidR="009A0CB4" w:rsidRPr="009A0CB4">
        <w:rPr>
          <w:vertAlign w:val="superscript"/>
        </w:rPr>
        <w:t>lle</w:t>
      </w:r>
      <w:r w:rsidR="00C474C1">
        <w:t> </w:t>
      </w:r>
      <w:r w:rsidRPr="00605EB6">
        <w:t>Georgette</w:t>
      </w:r>
      <w:r w:rsidR="00C474C1">
        <w:t xml:space="preserve">, </w:t>
      </w:r>
      <w:r w:rsidRPr="00605EB6">
        <w:t>surnommée Pomme-d</w:t>
      </w:r>
      <w:r w:rsidR="00C474C1">
        <w:t>’</w:t>
      </w:r>
      <w:r w:rsidRPr="00605EB6">
        <w:t>Api</w:t>
      </w:r>
      <w:r w:rsidR="00C474C1">
        <w:t>.</w:t>
      </w:r>
    </w:p>
    <w:p w14:paraId="0AD5076E" w14:textId="17011262" w:rsidR="00C474C1" w:rsidRDefault="0094609C" w:rsidP="00C52F4A">
      <w:r>
        <w:t>— </w:t>
      </w:r>
      <w:r w:rsidR="00C52F4A" w:rsidRPr="00605EB6">
        <w:t>Que doit-elle penser</w:t>
      </w:r>
      <w:r w:rsidR="00C474C1">
        <w:t xml:space="preserve"> ? </w:t>
      </w:r>
      <w:r w:rsidR="00C52F4A" w:rsidRPr="00605EB6">
        <w:t>se demanda-t-il</w:t>
      </w:r>
      <w:r w:rsidR="00C474C1">
        <w:t xml:space="preserve"> ; </w:t>
      </w:r>
      <w:r w:rsidR="00C52F4A" w:rsidRPr="00605EB6">
        <w:t>elle est probablement inquiète</w:t>
      </w:r>
      <w:r w:rsidR="00C474C1">
        <w:t> !</w:t>
      </w:r>
    </w:p>
    <w:p w14:paraId="4C3B940C" w14:textId="77777777" w:rsidR="00C474C1" w:rsidRDefault="00C52F4A" w:rsidP="00C52F4A">
      <w:r w:rsidRPr="00605EB6">
        <w:t>Le baron avait encore des heures d</w:t>
      </w:r>
      <w:r w:rsidR="00C474C1">
        <w:t>’</w:t>
      </w:r>
      <w:r w:rsidRPr="00605EB6">
        <w:t>illusion</w:t>
      </w:r>
      <w:r w:rsidR="00C474C1">
        <w:t>.</w:t>
      </w:r>
    </w:p>
    <w:p w14:paraId="5DE545E8" w14:textId="61AD4E14" w:rsidR="00C474C1" w:rsidRDefault="009A0CB4" w:rsidP="00C52F4A">
      <w:r w:rsidRPr="009A0CB4">
        <w:t>M</w:t>
      </w:r>
      <w:r w:rsidRPr="009A0CB4">
        <w:rPr>
          <w:vertAlign w:val="superscript"/>
        </w:rPr>
        <w:t>lle</w:t>
      </w:r>
      <w:r w:rsidR="00C474C1">
        <w:t> </w:t>
      </w:r>
      <w:r w:rsidR="00C52F4A" w:rsidRPr="00605EB6">
        <w:t>Georgette cotait ses caresses à un prix élevé</w:t>
      </w:r>
      <w:r w:rsidR="00C474C1">
        <w:t>.</w:t>
      </w:r>
    </w:p>
    <w:p w14:paraId="06EDF11B" w14:textId="77777777" w:rsidR="00C474C1" w:rsidRDefault="00C52F4A" w:rsidP="00C52F4A">
      <w:r w:rsidRPr="00605EB6">
        <w:t>Malgré cela</w:t>
      </w:r>
      <w:r w:rsidR="00C474C1">
        <w:t xml:space="preserve">, </w:t>
      </w:r>
      <w:r w:rsidRPr="00605EB6">
        <w:t>le vieux beau avait la prétention d</w:t>
      </w:r>
      <w:r w:rsidR="00C474C1">
        <w:t>’</w:t>
      </w:r>
      <w:r w:rsidRPr="00605EB6">
        <w:t>être aimé pour lui-même</w:t>
      </w:r>
      <w:r w:rsidR="00C474C1">
        <w:t>.</w:t>
      </w:r>
    </w:p>
    <w:p w14:paraId="595D0623" w14:textId="5111992E" w:rsidR="00C474C1" w:rsidRDefault="0094609C" w:rsidP="00C52F4A">
      <w:r>
        <w:t>— </w:t>
      </w:r>
      <w:r w:rsidR="00C52F4A" w:rsidRPr="00605EB6">
        <w:t>Tantôt j</w:t>
      </w:r>
      <w:r w:rsidR="00C474C1">
        <w:t>’</w:t>
      </w:r>
      <w:r w:rsidR="00C52F4A" w:rsidRPr="00605EB6">
        <w:t>irai au cercle</w:t>
      </w:r>
      <w:r w:rsidR="00C474C1">
        <w:t xml:space="preserve">, </w:t>
      </w:r>
      <w:r w:rsidR="00C52F4A" w:rsidRPr="00605EB6">
        <w:t>se dit-il</w:t>
      </w:r>
      <w:r w:rsidR="00C474C1">
        <w:t xml:space="preserve">, </w:t>
      </w:r>
      <w:r w:rsidR="00C52F4A" w:rsidRPr="00605EB6">
        <w:t>j</w:t>
      </w:r>
      <w:r w:rsidR="00C474C1">
        <w:t>’</w:t>
      </w:r>
      <w:r w:rsidR="00C52F4A" w:rsidRPr="00605EB6">
        <w:t>y dînerai</w:t>
      </w:r>
      <w:r w:rsidR="00C474C1">
        <w:t xml:space="preserve">, </w:t>
      </w:r>
      <w:r w:rsidR="00C52F4A" w:rsidRPr="00605EB6">
        <w:t>puis j</w:t>
      </w:r>
      <w:r w:rsidR="00C474C1">
        <w:t>’</w:t>
      </w:r>
      <w:r w:rsidR="00C52F4A" w:rsidRPr="00605EB6">
        <w:t>irai passer la soirée tout entière près de Georgette</w:t>
      </w:r>
      <w:r w:rsidR="00C474C1">
        <w:t xml:space="preserve">. </w:t>
      </w:r>
      <w:r w:rsidR="00C52F4A" w:rsidRPr="00605EB6">
        <w:t>Cela fera diversion à mes pensées</w:t>
      </w:r>
      <w:r w:rsidR="00C474C1">
        <w:t xml:space="preserve">, </w:t>
      </w:r>
      <w:r w:rsidR="00C52F4A" w:rsidRPr="00605EB6">
        <w:t>m</w:t>
      </w:r>
      <w:r w:rsidR="00C474C1">
        <w:t>’</w:t>
      </w:r>
      <w:r w:rsidR="00C52F4A" w:rsidRPr="00605EB6">
        <w:t>empêchera de songer à tous mes ennuis</w:t>
      </w:r>
      <w:r w:rsidR="00C474C1">
        <w:t xml:space="preserve"> ; </w:t>
      </w:r>
      <w:r w:rsidR="00C52F4A" w:rsidRPr="00605EB6">
        <w:t>j</w:t>
      </w:r>
      <w:r w:rsidR="00C474C1">
        <w:t>’</w:t>
      </w:r>
      <w:r w:rsidR="00C52F4A" w:rsidRPr="00605EB6">
        <w:t>ai besoin d</w:t>
      </w:r>
      <w:r w:rsidR="00C474C1">
        <w:t>’</w:t>
      </w:r>
      <w:r w:rsidR="00C52F4A" w:rsidRPr="00605EB6">
        <w:t>un peu de gaieté autour de moi</w:t>
      </w:r>
      <w:r w:rsidR="00C474C1">
        <w:t>.</w:t>
      </w:r>
    </w:p>
    <w:p w14:paraId="71C806BD" w14:textId="236B458C" w:rsidR="00C474C1" w:rsidRDefault="009A0CB4" w:rsidP="00C52F4A">
      <w:r w:rsidRPr="009A0CB4">
        <w:t>M</w:t>
      </w:r>
      <w:r w:rsidRPr="009A0CB4">
        <w:rPr>
          <w:vertAlign w:val="superscript"/>
        </w:rPr>
        <w:t>lle</w:t>
      </w:r>
      <w:r w:rsidR="00C474C1">
        <w:t> </w:t>
      </w:r>
      <w:r w:rsidR="00C52F4A" w:rsidRPr="002A283E">
        <w:t>Georgette</w:t>
      </w:r>
      <w:r w:rsidR="00C474C1">
        <w:t xml:space="preserve">, </w:t>
      </w:r>
      <w:r w:rsidR="00C52F4A" w:rsidRPr="002A283E">
        <w:t>dite Pomme-d</w:t>
      </w:r>
      <w:r w:rsidR="00C474C1">
        <w:t>’</w:t>
      </w:r>
      <w:r w:rsidR="00C52F4A" w:rsidRPr="002A283E">
        <w:t>Api</w:t>
      </w:r>
      <w:r w:rsidR="00C474C1">
        <w:t xml:space="preserve">, </w:t>
      </w:r>
      <w:r w:rsidR="00C52F4A" w:rsidRPr="002A283E">
        <w:t>habitait rue de Bruxelles</w:t>
      </w:r>
      <w:r w:rsidR="00C474C1">
        <w:t xml:space="preserve">, </w:t>
      </w:r>
      <w:r w:rsidR="00C52F4A" w:rsidRPr="002A283E">
        <w:t>entre la place de Vintimille et la place Blanche</w:t>
      </w:r>
      <w:r w:rsidR="00C474C1">
        <w:t xml:space="preserve">, </w:t>
      </w:r>
      <w:r w:rsidR="00C52F4A" w:rsidRPr="002A283E">
        <w:t>un charmant petit hôtel qui lui appartenait</w:t>
      </w:r>
      <w:r w:rsidR="00C474C1">
        <w:t xml:space="preserve">. </w:t>
      </w:r>
      <w:r w:rsidR="00C52F4A" w:rsidRPr="002A283E">
        <w:t>Cet immeuble n</w:t>
      </w:r>
      <w:r w:rsidR="00C474C1">
        <w:t>’</w:t>
      </w:r>
      <w:r w:rsidR="00C52F4A" w:rsidRPr="002A283E">
        <w:t>était pas un cadeau du baron</w:t>
      </w:r>
      <w:r w:rsidR="00C474C1">
        <w:t xml:space="preserve">, </w:t>
      </w:r>
      <w:r w:rsidR="00C52F4A" w:rsidRPr="002A283E">
        <w:t>Georgette l</w:t>
      </w:r>
      <w:r w:rsidR="00C474C1">
        <w:t>’</w:t>
      </w:r>
      <w:r w:rsidR="00C52F4A" w:rsidRPr="002A283E">
        <w:t>avait acheté avec ses économies</w:t>
      </w:r>
      <w:r w:rsidR="00C474C1">
        <w:t xml:space="preserve">. </w:t>
      </w:r>
      <w:r w:rsidR="00C52F4A" w:rsidRPr="00605EB6">
        <w:t>Toutefois</w:t>
      </w:r>
      <w:r w:rsidR="00C474C1">
        <w:t xml:space="preserve">, </w:t>
      </w:r>
      <w:r w:rsidR="00C52F4A" w:rsidRPr="00605EB6">
        <w:t>comme Georgette n</w:t>
      </w:r>
      <w:r w:rsidR="00C474C1">
        <w:t>’</w:t>
      </w:r>
      <w:r w:rsidR="00C52F4A" w:rsidRPr="00605EB6">
        <w:t>avait pu faire des économies que grâce à la générosité de son protecteur</w:t>
      </w:r>
      <w:r w:rsidR="00C474C1">
        <w:t xml:space="preserve">, </w:t>
      </w:r>
      <w:r w:rsidR="00C52F4A" w:rsidRPr="00605EB6">
        <w:t>celui-ci avait tout de même payé les pierres de taille de l</w:t>
      </w:r>
      <w:r w:rsidR="00C474C1">
        <w:t>’</w:t>
      </w:r>
      <w:r w:rsidR="00C52F4A" w:rsidRPr="00605EB6">
        <w:t>hôtel et le carré de terre sur lequel il était construit</w:t>
      </w:r>
      <w:r w:rsidR="00C474C1">
        <w:t>.</w:t>
      </w:r>
    </w:p>
    <w:p w14:paraId="154DCD43" w14:textId="77777777" w:rsidR="00C474C1" w:rsidRDefault="00C52F4A" w:rsidP="00C52F4A">
      <w:r w:rsidRPr="00605EB6">
        <w:lastRenderedPageBreak/>
        <w:t>Pomme-d</w:t>
      </w:r>
      <w:r w:rsidR="00C474C1">
        <w:t>’</w:t>
      </w:r>
      <w:r w:rsidRPr="00605EB6">
        <w:t>Api avait vingt-six ans</w:t>
      </w:r>
      <w:r w:rsidR="00C474C1">
        <w:t xml:space="preserve">, </w:t>
      </w:r>
      <w:r w:rsidRPr="00605EB6">
        <w:t>des yeux superbes</w:t>
      </w:r>
      <w:r w:rsidR="00C474C1">
        <w:t xml:space="preserve">, </w:t>
      </w:r>
      <w:r w:rsidRPr="00605EB6">
        <w:t>des cheveux à en céder à tant d</w:t>
      </w:r>
      <w:r w:rsidR="00C474C1">
        <w:t>’</w:t>
      </w:r>
      <w:r w:rsidRPr="00605EB6">
        <w:t>autres qui n</w:t>
      </w:r>
      <w:r w:rsidR="00C474C1">
        <w:t>’</w:t>
      </w:r>
      <w:r w:rsidRPr="00605EB6">
        <w:t>en ont plus</w:t>
      </w:r>
      <w:r w:rsidR="00C474C1">
        <w:t xml:space="preserve">, </w:t>
      </w:r>
      <w:r w:rsidRPr="00605EB6">
        <w:t>de jolies dents blanches</w:t>
      </w:r>
      <w:r w:rsidR="00C474C1">
        <w:t xml:space="preserve">, </w:t>
      </w:r>
      <w:r w:rsidRPr="00605EB6">
        <w:t>une bouche ravissante</w:t>
      </w:r>
      <w:r w:rsidR="00C474C1">
        <w:t xml:space="preserve">, </w:t>
      </w:r>
      <w:r w:rsidRPr="00605EB6">
        <w:t>un petit nez retroussé tout à fait gentil</w:t>
      </w:r>
      <w:r w:rsidR="00C474C1">
        <w:t xml:space="preserve">, </w:t>
      </w:r>
      <w:r w:rsidRPr="00605EB6">
        <w:t>de la beauté</w:t>
      </w:r>
      <w:r w:rsidR="00C474C1">
        <w:t xml:space="preserve">, </w:t>
      </w:r>
      <w:r w:rsidRPr="00605EB6">
        <w:t>enfin</w:t>
      </w:r>
      <w:r w:rsidR="00C474C1">
        <w:t xml:space="preserve">, </w:t>
      </w:r>
      <w:r w:rsidRPr="00605EB6">
        <w:t>autant et plus qu</w:t>
      </w:r>
      <w:r w:rsidR="00C474C1">
        <w:t>’</w:t>
      </w:r>
      <w:r w:rsidRPr="00605EB6">
        <w:t>il ne lui en fallait pour faire son chemin dans le monde de la galanterie</w:t>
      </w:r>
      <w:r w:rsidR="00C474C1">
        <w:t xml:space="preserve"> ; </w:t>
      </w:r>
      <w:r w:rsidRPr="00605EB6">
        <w:t>elle avait en plus suffisamment d</w:t>
      </w:r>
      <w:r w:rsidR="00C474C1">
        <w:t>’</w:t>
      </w:r>
      <w:r w:rsidRPr="00605EB6">
        <w:t>esprit</w:t>
      </w:r>
      <w:r w:rsidR="00C474C1">
        <w:t xml:space="preserve">, </w:t>
      </w:r>
      <w:r w:rsidRPr="00605EB6">
        <w:t>de la finesse</w:t>
      </w:r>
      <w:r w:rsidR="00C474C1">
        <w:t xml:space="preserve">, </w:t>
      </w:r>
      <w:r w:rsidRPr="00605EB6">
        <w:t>du savoir-faire</w:t>
      </w:r>
      <w:r w:rsidR="00C474C1">
        <w:t xml:space="preserve">, </w:t>
      </w:r>
      <w:r w:rsidRPr="00605EB6">
        <w:t>de la gaieté</w:t>
      </w:r>
      <w:r w:rsidR="00C474C1">
        <w:t xml:space="preserve">, </w:t>
      </w:r>
      <w:r w:rsidRPr="00605EB6">
        <w:t>du chic</w:t>
      </w:r>
      <w:r w:rsidR="00C474C1">
        <w:t>.</w:t>
      </w:r>
    </w:p>
    <w:p w14:paraId="727E03FB" w14:textId="77777777" w:rsidR="00C474C1" w:rsidRDefault="00C52F4A" w:rsidP="00C52F4A">
      <w:r w:rsidRPr="00605EB6">
        <w:t>Elle avait débuté</w:t>
      </w:r>
      <w:r w:rsidR="00C474C1">
        <w:t xml:space="preserve">, </w:t>
      </w:r>
      <w:r w:rsidRPr="00605EB6">
        <w:t>entre seize et dix-sept ans</w:t>
      </w:r>
      <w:r w:rsidR="00C474C1">
        <w:t xml:space="preserve">, </w:t>
      </w:r>
      <w:r w:rsidRPr="00605EB6">
        <w:t>sur les planches d</w:t>
      </w:r>
      <w:r w:rsidR="00C474C1">
        <w:t>’</w:t>
      </w:r>
      <w:r w:rsidRPr="00605EB6">
        <w:t>un petit théâtre où elle se fit beaucoup moins remarquer par son talent que par sa gentillesse et sa jolie figure rose d</w:t>
      </w:r>
      <w:r w:rsidR="00C474C1">
        <w:t>’</w:t>
      </w:r>
      <w:r w:rsidRPr="00605EB6">
        <w:t>ingénue</w:t>
      </w:r>
      <w:r w:rsidR="00C474C1">
        <w:t>.</w:t>
      </w:r>
    </w:p>
    <w:p w14:paraId="26705444" w14:textId="77777777" w:rsidR="00C474C1" w:rsidRDefault="00C52F4A" w:rsidP="00C52F4A">
      <w:r w:rsidRPr="00290386">
        <w:t>Elle s</w:t>
      </w:r>
      <w:r w:rsidR="00C474C1">
        <w:t>’</w:t>
      </w:r>
      <w:r w:rsidRPr="00290386">
        <w:t>était faite comédienne parce que</w:t>
      </w:r>
      <w:r w:rsidR="00C474C1">
        <w:t xml:space="preserve">, </w:t>
      </w:r>
      <w:r w:rsidRPr="00290386">
        <w:t>étant pauvre et ayant horreur de l</w:t>
      </w:r>
      <w:r w:rsidR="00C474C1">
        <w:t>’</w:t>
      </w:r>
      <w:r w:rsidRPr="00290386">
        <w:t>aiguille</w:t>
      </w:r>
      <w:r w:rsidR="00C474C1">
        <w:t xml:space="preserve">, </w:t>
      </w:r>
      <w:r w:rsidRPr="00290386">
        <w:t>il fallait bien qu</w:t>
      </w:r>
      <w:r w:rsidR="00C474C1">
        <w:t>’</w:t>
      </w:r>
      <w:r w:rsidRPr="00290386">
        <w:t>elle fit quelque chose</w:t>
      </w:r>
      <w:r w:rsidR="00C474C1">
        <w:t xml:space="preserve"> ; </w:t>
      </w:r>
      <w:r w:rsidRPr="00290386">
        <w:t>mais elle sentait elle-même qu</w:t>
      </w:r>
      <w:r w:rsidR="00C474C1">
        <w:t>’</w:t>
      </w:r>
      <w:r w:rsidRPr="00290386">
        <w:t>elle n</w:t>
      </w:r>
      <w:r w:rsidR="00C474C1">
        <w:t>’</w:t>
      </w:r>
      <w:r w:rsidRPr="00290386">
        <w:t>avait pas la vocation</w:t>
      </w:r>
      <w:r w:rsidR="00C474C1">
        <w:t>.</w:t>
      </w:r>
    </w:p>
    <w:p w14:paraId="260CDDDA" w14:textId="77777777" w:rsidR="00C474C1" w:rsidRDefault="00C52F4A" w:rsidP="00C52F4A">
      <w:r w:rsidRPr="00290386">
        <w:t>Elle voulait être indépendante</w:t>
      </w:r>
      <w:r w:rsidR="00C474C1">
        <w:t xml:space="preserve">, </w:t>
      </w:r>
      <w:r w:rsidRPr="00290386">
        <w:t>libre</w:t>
      </w:r>
      <w:r w:rsidR="00C474C1">
        <w:t xml:space="preserve"> ; </w:t>
      </w:r>
      <w:r w:rsidRPr="00290386">
        <w:t>déjà</w:t>
      </w:r>
      <w:r w:rsidR="00C474C1">
        <w:t xml:space="preserve">, </w:t>
      </w:r>
      <w:r w:rsidRPr="00290386">
        <w:t>sans doute</w:t>
      </w:r>
      <w:r w:rsidR="00C474C1">
        <w:t xml:space="preserve">, </w:t>
      </w:r>
      <w:r w:rsidRPr="00290386">
        <w:t>des</w:t>
      </w:r>
      <w:r w:rsidRPr="00605EB6">
        <w:t xml:space="preserve"> idées malsaines lui trottaient dans la tête</w:t>
      </w:r>
      <w:r w:rsidR="00C474C1">
        <w:t xml:space="preserve"> ; </w:t>
      </w:r>
      <w:r w:rsidRPr="00605EB6">
        <w:t>aussi</w:t>
      </w:r>
      <w:r w:rsidR="00C474C1">
        <w:t xml:space="preserve">, </w:t>
      </w:r>
      <w:r w:rsidRPr="00605EB6">
        <w:t>faisant bon marché de sa sagesse et de sa vertu</w:t>
      </w:r>
      <w:r w:rsidR="00C474C1">
        <w:t xml:space="preserve">, </w:t>
      </w:r>
      <w:r w:rsidRPr="00605EB6">
        <w:t>était-elle prête à lancer</w:t>
      </w:r>
      <w:r w:rsidR="00C474C1">
        <w:t xml:space="preserve">, </w:t>
      </w:r>
      <w:r w:rsidRPr="00605EB6">
        <w:t>au milieu d</w:t>
      </w:r>
      <w:r w:rsidR="00C474C1">
        <w:t>’</w:t>
      </w:r>
      <w:r w:rsidRPr="00605EB6">
        <w:t>un éclat de rire</w:t>
      </w:r>
      <w:r w:rsidR="00C474C1">
        <w:t xml:space="preserve">, </w:t>
      </w:r>
      <w:r w:rsidRPr="00605EB6">
        <w:t>son bonnet par-dessus les moulins</w:t>
      </w:r>
      <w:r w:rsidR="00C474C1">
        <w:t>.</w:t>
      </w:r>
    </w:p>
    <w:p w14:paraId="7B0E89AD" w14:textId="77777777" w:rsidR="00C474C1" w:rsidRDefault="00C52F4A" w:rsidP="00C52F4A">
      <w:r w:rsidRPr="00605EB6">
        <w:t>Elle eut des aventures avec son directeur</w:t>
      </w:r>
      <w:r w:rsidR="00C474C1">
        <w:t xml:space="preserve">, </w:t>
      </w:r>
      <w:r w:rsidRPr="00605EB6">
        <w:t>le bailleur de fonds de l</w:t>
      </w:r>
      <w:r w:rsidR="00C474C1">
        <w:t>’</w:t>
      </w:r>
      <w:r w:rsidRPr="00605EB6">
        <w:t>entreprise</w:t>
      </w:r>
      <w:r w:rsidR="00C474C1">
        <w:t xml:space="preserve">, </w:t>
      </w:r>
      <w:r w:rsidRPr="00605EB6">
        <w:t>et cinq ou six comédiens plus ou moins inconnus</w:t>
      </w:r>
      <w:r w:rsidR="00C474C1">
        <w:t xml:space="preserve">, </w:t>
      </w:r>
      <w:r w:rsidRPr="00605EB6">
        <w:t>jusqu</w:t>
      </w:r>
      <w:r w:rsidR="00C474C1">
        <w:t>’</w:t>
      </w:r>
      <w:r w:rsidRPr="00605EB6">
        <w:t>au jour où elle fit tourner la tête à un jeune Russe</w:t>
      </w:r>
      <w:r w:rsidR="00C474C1">
        <w:t xml:space="preserve">, </w:t>
      </w:r>
      <w:r w:rsidRPr="00605EB6">
        <w:t>venant de débarquer à Paris</w:t>
      </w:r>
      <w:r w:rsidR="00C474C1">
        <w:t xml:space="preserve">, </w:t>
      </w:r>
      <w:r w:rsidRPr="00605EB6">
        <w:t>chargé de roubles</w:t>
      </w:r>
      <w:r w:rsidR="00C474C1">
        <w:t xml:space="preserve">. </w:t>
      </w:r>
      <w:r w:rsidRPr="00605EB6">
        <w:t>Elle planta là son directeur</w:t>
      </w:r>
      <w:r w:rsidR="00C474C1">
        <w:t xml:space="preserve">, </w:t>
      </w:r>
      <w:r w:rsidRPr="00605EB6">
        <w:t>après lui avoir jeté à la figure le rôle qu</w:t>
      </w:r>
      <w:r w:rsidR="00C474C1">
        <w:t>’</w:t>
      </w:r>
      <w:r w:rsidRPr="00605EB6">
        <w:t>elle apprenait</w:t>
      </w:r>
      <w:r w:rsidR="00C474C1">
        <w:t xml:space="preserve">, </w:t>
      </w:r>
      <w:r w:rsidRPr="00605EB6">
        <w:t>pour se donner tout entière au boyard et à ses roubles</w:t>
      </w:r>
      <w:r w:rsidR="00C474C1">
        <w:t>.</w:t>
      </w:r>
    </w:p>
    <w:p w14:paraId="4EEF9A0E" w14:textId="77777777" w:rsidR="00C474C1" w:rsidRDefault="00C52F4A" w:rsidP="00C52F4A">
      <w:r w:rsidRPr="00605EB6">
        <w:t>Cela dura deux belles années</w:t>
      </w:r>
      <w:r w:rsidR="00C474C1">
        <w:t xml:space="preserve">, </w:t>
      </w:r>
      <w:r w:rsidRPr="00605EB6">
        <w:t>c</w:t>
      </w:r>
      <w:r w:rsidR="00C474C1">
        <w:t>’</w:t>
      </w:r>
      <w:r w:rsidRPr="00605EB6">
        <w:t>est-à-dire jusqu</w:t>
      </w:r>
      <w:r w:rsidR="00C474C1">
        <w:t>’</w:t>
      </w:r>
      <w:r w:rsidRPr="00605EB6">
        <w:t>au dernier rouble</w:t>
      </w:r>
      <w:r w:rsidR="00C474C1">
        <w:t>.</w:t>
      </w:r>
    </w:p>
    <w:p w14:paraId="6BDDAF75" w14:textId="77777777" w:rsidR="00C474C1" w:rsidRDefault="00C52F4A" w:rsidP="00C52F4A">
      <w:r w:rsidRPr="00605EB6">
        <w:lastRenderedPageBreak/>
        <w:t>Alors le jeune Russe fut rappelé à Pétersbourg par le prince</w:t>
      </w:r>
      <w:r w:rsidR="00C474C1">
        <w:t xml:space="preserve">, </w:t>
      </w:r>
      <w:r w:rsidRPr="00605EB6">
        <w:t>son père</w:t>
      </w:r>
      <w:r w:rsidR="00C474C1">
        <w:t xml:space="preserve">. </w:t>
      </w:r>
      <w:r w:rsidRPr="00605EB6">
        <w:t>Il partit laissant Georgette un peu surprise de ce brusque départ</w:t>
      </w:r>
      <w:r w:rsidR="00C474C1">
        <w:t xml:space="preserve">, </w:t>
      </w:r>
      <w:r w:rsidRPr="00605EB6">
        <w:t>mais non inconsolable</w:t>
      </w:r>
      <w:r w:rsidR="00C474C1">
        <w:t xml:space="preserve">. </w:t>
      </w:r>
      <w:r w:rsidRPr="00605EB6">
        <w:t>Maintenant qu</w:t>
      </w:r>
      <w:r w:rsidR="00C474C1">
        <w:t>’</w:t>
      </w:r>
      <w:r w:rsidRPr="00605EB6">
        <w:t>elle avait trouvé sa voie</w:t>
      </w:r>
      <w:r w:rsidR="00C474C1">
        <w:t xml:space="preserve">, </w:t>
      </w:r>
      <w:r w:rsidRPr="00605EB6">
        <w:t>elle n</w:t>
      </w:r>
      <w:r w:rsidR="00C474C1">
        <w:t>’</w:t>
      </w:r>
      <w:r w:rsidRPr="00605EB6">
        <w:t>était plus embarrassée</w:t>
      </w:r>
      <w:r w:rsidR="00C474C1">
        <w:t xml:space="preserve"> : </w:t>
      </w:r>
      <w:r w:rsidRPr="00605EB6">
        <w:t>elle se précipita dans les bras que le baron de Simaise lui ouvrait</w:t>
      </w:r>
      <w:r w:rsidR="00C474C1">
        <w:t>.</w:t>
      </w:r>
    </w:p>
    <w:p w14:paraId="680D1361" w14:textId="77777777" w:rsidR="00C474C1" w:rsidRDefault="00C52F4A" w:rsidP="00C52F4A">
      <w:r w:rsidRPr="00605EB6">
        <w:t>C</w:t>
      </w:r>
      <w:r w:rsidR="00C474C1">
        <w:t>’</w:t>
      </w:r>
      <w:r w:rsidRPr="00605EB6">
        <w:t>est le baron qui avait sérieusement lancé Pomme-d</w:t>
      </w:r>
      <w:r w:rsidR="00C474C1">
        <w:t>’</w:t>
      </w:r>
      <w:r w:rsidRPr="00605EB6">
        <w:t>Api</w:t>
      </w:r>
      <w:r w:rsidR="00C474C1">
        <w:t xml:space="preserve">. </w:t>
      </w:r>
      <w:r w:rsidRPr="00605EB6">
        <w:t>Tout ce quelle voulut</w:t>
      </w:r>
      <w:r w:rsidR="00C474C1">
        <w:t xml:space="preserve">, </w:t>
      </w:r>
      <w:r w:rsidRPr="00605EB6">
        <w:t>il le lui donna</w:t>
      </w:r>
      <w:r w:rsidR="00C474C1">
        <w:t xml:space="preserve"> ; </w:t>
      </w:r>
      <w:r w:rsidRPr="00605EB6">
        <w:t>mais</w:t>
      </w:r>
      <w:r w:rsidR="00C474C1">
        <w:t xml:space="preserve">, </w:t>
      </w:r>
      <w:r w:rsidRPr="00605EB6">
        <w:t>en fille prudente et avisée</w:t>
      </w:r>
      <w:r w:rsidR="00C474C1">
        <w:t xml:space="preserve">, </w:t>
      </w:r>
      <w:r w:rsidRPr="00605EB6">
        <w:t>Georgette ne faisait pas de dépenses folles</w:t>
      </w:r>
      <w:r w:rsidR="00C474C1">
        <w:t xml:space="preserve"> ; </w:t>
      </w:r>
      <w:r w:rsidRPr="00605EB6">
        <w:t>elle savait que jeunesse et beauté passent</w:t>
      </w:r>
      <w:r w:rsidR="00C474C1">
        <w:t xml:space="preserve">, </w:t>
      </w:r>
      <w:r w:rsidRPr="00605EB6">
        <w:t>que</w:t>
      </w:r>
      <w:r w:rsidR="00C474C1">
        <w:t xml:space="preserve">, </w:t>
      </w:r>
      <w:r w:rsidRPr="00605EB6">
        <w:t>un peu plus tôt pour les unes</w:t>
      </w:r>
      <w:r w:rsidR="00C474C1">
        <w:t xml:space="preserve">, </w:t>
      </w:r>
      <w:r w:rsidRPr="00605EB6">
        <w:t>un peu plus tard pour les autres</w:t>
      </w:r>
      <w:r w:rsidR="00C474C1">
        <w:t xml:space="preserve">, </w:t>
      </w:r>
      <w:r w:rsidRPr="00605EB6">
        <w:t>les mauvais jours viennent</w:t>
      </w:r>
      <w:r w:rsidR="00C474C1">
        <w:t xml:space="preserve"> ; </w:t>
      </w:r>
      <w:r w:rsidRPr="00605EB6">
        <w:t>elle ne voulait pas de dégringolades comme certaines qu</w:t>
      </w:r>
      <w:r w:rsidR="00C474C1">
        <w:t>’</w:t>
      </w:r>
      <w:r w:rsidRPr="00605EB6">
        <w:t>elle avait connues au premier étage et qui</w:t>
      </w:r>
      <w:r w:rsidR="00C474C1">
        <w:t xml:space="preserve">, </w:t>
      </w:r>
      <w:r w:rsidRPr="00605EB6">
        <w:t>maintenant</w:t>
      </w:r>
      <w:r w:rsidR="00C474C1">
        <w:t xml:space="preserve">, </w:t>
      </w:r>
      <w:r w:rsidRPr="00605EB6">
        <w:t>grelottaient de misère dans un taudis</w:t>
      </w:r>
      <w:r w:rsidR="00C474C1">
        <w:t xml:space="preserve">, </w:t>
      </w:r>
      <w:r w:rsidRPr="00605EB6">
        <w:t>sous le toit</w:t>
      </w:r>
      <w:r w:rsidR="00C474C1">
        <w:t>.</w:t>
      </w:r>
    </w:p>
    <w:p w14:paraId="0FE7DA6D" w14:textId="77777777" w:rsidR="00C474C1" w:rsidRDefault="00C52F4A" w:rsidP="00C52F4A">
      <w:r w:rsidRPr="00605EB6">
        <w:t>Elle ne s</w:t>
      </w:r>
      <w:r w:rsidR="00C474C1">
        <w:t>’</w:t>
      </w:r>
      <w:r w:rsidRPr="00605EB6">
        <w:t>entourait point d</w:t>
      </w:r>
      <w:r w:rsidR="00C474C1">
        <w:t>’</w:t>
      </w:r>
      <w:r w:rsidRPr="00605EB6">
        <w:t>un luxe ruineux</w:t>
      </w:r>
      <w:r w:rsidR="00C474C1">
        <w:t xml:space="preserve"> ; </w:t>
      </w:r>
      <w:r w:rsidRPr="00605EB6">
        <w:t>elle n</w:t>
      </w:r>
      <w:r w:rsidR="00C474C1">
        <w:t>’</w:t>
      </w:r>
      <w:r w:rsidRPr="00605EB6">
        <w:t>avait que trois domestiques</w:t>
      </w:r>
      <w:r w:rsidR="00C474C1">
        <w:t xml:space="preserve"> : </w:t>
      </w:r>
      <w:r w:rsidRPr="00605EB6">
        <w:t>une cuisinière</w:t>
      </w:r>
      <w:r w:rsidR="00C474C1">
        <w:t xml:space="preserve">, </w:t>
      </w:r>
      <w:r w:rsidRPr="00605EB6">
        <w:t>sa femme de chambre et son cocher</w:t>
      </w:r>
      <w:r w:rsidR="00C474C1">
        <w:t xml:space="preserve">. </w:t>
      </w:r>
      <w:r w:rsidRPr="00605EB6">
        <w:t>Mais elle avait des inscriptions de rente au grand livre du Trésor</w:t>
      </w:r>
      <w:r w:rsidR="00C474C1">
        <w:t xml:space="preserve"> ; </w:t>
      </w:r>
      <w:r w:rsidRPr="00605EB6">
        <w:t>elle laissait mûrir sa poire pour la soif</w:t>
      </w:r>
      <w:r w:rsidR="00C474C1">
        <w:t>.</w:t>
      </w:r>
    </w:p>
    <w:p w14:paraId="1330369A" w14:textId="77777777" w:rsidR="00C474C1" w:rsidRDefault="00C52F4A" w:rsidP="00C52F4A">
      <w:r w:rsidRPr="00605EB6">
        <w:t>Georgette ne sortait pas beaucoup et recevait peu</w:t>
      </w:r>
      <w:r w:rsidR="00C474C1">
        <w:t xml:space="preserve"> : </w:t>
      </w:r>
      <w:r w:rsidRPr="00605EB6">
        <w:t>trois ou quatre amies seulement et quelques hommes entre les deux âges</w:t>
      </w:r>
      <w:r w:rsidR="00C474C1">
        <w:t xml:space="preserve">, </w:t>
      </w:r>
      <w:r w:rsidRPr="00605EB6">
        <w:t>ses admirateurs</w:t>
      </w:r>
      <w:r w:rsidR="00C474C1">
        <w:t xml:space="preserve">, </w:t>
      </w:r>
      <w:r w:rsidRPr="00605EB6">
        <w:t>dont plus d</w:t>
      </w:r>
      <w:r w:rsidR="00C474C1">
        <w:t>’</w:t>
      </w:r>
      <w:r w:rsidRPr="00605EB6">
        <w:t>un aurait bien voulu la prendre au baron</w:t>
      </w:r>
      <w:r w:rsidR="00C474C1">
        <w:t xml:space="preserve">. </w:t>
      </w:r>
      <w:r w:rsidRPr="00605EB6">
        <w:t>Mais Georgette était réservée et se tenait toujours sur la défensive</w:t>
      </w:r>
      <w:r w:rsidR="00C474C1">
        <w:t xml:space="preserve">, </w:t>
      </w:r>
      <w:r w:rsidRPr="00605EB6">
        <w:t>car le baron était ombrageux à l</w:t>
      </w:r>
      <w:r w:rsidR="00C474C1">
        <w:t>’</w:t>
      </w:r>
      <w:r w:rsidRPr="00605EB6">
        <w:t>excès et plus d</w:t>
      </w:r>
      <w:r w:rsidR="00C474C1">
        <w:t>’</w:t>
      </w:r>
      <w:r w:rsidRPr="00605EB6">
        <w:t>une fois</w:t>
      </w:r>
      <w:r w:rsidR="00C474C1">
        <w:t xml:space="preserve">, </w:t>
      </w:r>
      <w:r w:rsidRPr="00605EB6">
        <w:t>jadis</w:t>
      </w:r>
      <w:r w:rsidR="00C474C1">
        <w:t xml:space="preserve">, </w:t>
      </w:r>
      <w:r w:rsidRPr="00605EB6">
        <w:t>elle avait eu à souffrir de son humeur jalouse</w:t>
      </w:r>
      <w:r w:rsidR="00C474C1">
        <w:t>.</w:t>
      </w:r>
    </w:p>
    <w:p w14:paraId="3C586FA3" w14:textId="77777777" w:rsidR="00C474C1" w:rsidRDefault="00C52F4A" w:rsidP="00C52F4A">
      <w:r w:rsidRPr="00605EB6">
        <w:t>Lui était-elle fidèle</w:t>
      </w:r>
      <w:r w:rsidR="00C474C1">
        <w:t xml:space="preserve"> ? </w:t>
      </w:r>
      <w:r w:rsidRPr="00605EB6">
        <w:t>Sur ce point</w:t>
      </w:r>
      <w:r w:rsidR="00C474C1">
        <w:t xml:space="preserve">, </w:t>
      </w:r>
      <w:r w:rsidRPr="00605EB6">
        <w:t>on ne savait trop que dire</w:t>
      </w:r>
      <w:r w:rsidR="00C474C1">
        <w:t>.</w:t>
      </w:r>
    </w:p>
    <w:p w14:paraId="79C59C70" w14:textId="77777777" w:rsidR="00C474C1" w:rsidRDefault="00C52F4A" w:rsidP="00C52F4A">
      <w:r w:rsidRPr="00605EB6">
        <w:t>Mais</w:t>
      </w:r>
      <w:r w:rsidR="00C474C1">
        <w:t xml:space="preserve">, </w:t>
      </w:r>
      <w:r w:rsidRPr="00605EB6">
        <w:t>étant donné le peu de poids de la vertu d</w:t>
      </w:r>
      <w:r w:rsidR="00C474C1">
        <w:t>’</w:t>
      </w:r>
      <w:r w:rsidRPr="00605EB6">
        <w:t>une courtisane</w:t>
      </w:r>
      <w:r w:rsidR="00C474C1">
        <w:t xml:space="preserve">, </w:t>
      </w:r>
      <w:r w:rsidRPr="00605EB6">
        <w:t>bien des gens</w:t>
      </w:r>
      <w:r w:rsidR="00C474C1">
        <w:t xml:space="preserve">, </w:t>
      </w:r>
      <w:r w:rsidRPr="00605EB6">
        <w:t>même parmi les amoureux de Pomme-d</w:t>
      </w:r>
      <w:r w:rsidR="00C474C1">
        <w:t>’</w:t>
      </w:r>
      <w:r w:rsidRPr="00605EB6">
        <w:t>Api</w:t>
      </w:r>
      <w:r w:rsidR="00C474C1">
        <w:t xml:space="preserve">, </w:t>
      </w:r>
      <w:r w:rsidRPr="00605EB6">
        <w:t>qui attendaient l</w:t>
      </w:r>
      <w:r w:rsidR="00C474C1">
        <w:t>’</w:t>
      </w:r>
      <w:r w:rsidRPr="00605EB6">
        <w:t>heure du berger</w:t>
      </w:r>
      <w:r w:rsidR="00C474C1">
        <w:t xml:space="preserve">, </w:t>
      </w:r>
      <w:r w:rsidRPr="00605EB6">
        <w:t>bien des gens n</w:t>
      </w:r>
      <w:r w:rsidR="00C474C1">
        <w:t>’</w:t>
      </w:r>
      <w:r w:rsidRPr="00605EB6">
        <w:t>hésitaient pas à dire</w:t>
      </w:r>
      <w:r w:rsidR="00C474C1">
        <w:t> :</w:t>
      </w:r>
    </w:p>
    <w:p w14:paraId="33BB81CB" w14:textId="27BF87B3" w:rsidR="00C52F4A" w:rsidRPr="00605EB6" w:rsidRDefault="00C474C1" w:rsidP="00C52F4A">
      <w:r>
        <w:lastRenderedPageBreak/>
        <w:t>« </w:t>
      </w:r>
      <w:r w:rsidR="00C52F4A" w:rsidRPr="00605EB6">
        <w:t>Le baron est trompé comme les autres</w:t>
      </w:r>
      <w:r>
        <w:t>. »</w:t>
      </w:r>
    </w:p>
    <w:p w14:paraId="46C76C32" w14:textId="77777777" w:rsidR="00C474C1" w:rsidRDefault="00C52F4A" w:rsidP="00C52F4A">
      <w:r w:rsidRPr="00605EB6">
        <w:t>En tout cas</w:t>
      </w:r>
      <w:r w:rsidR="00C474C1">
        <w:t xml:space="preserve">, </w:t>
      </w:r>
      <w:r w:rsidRPr="00605EB6">
        <w:t>si Georgette avait quelque part une réserve de plaisir</w:t>
      </w:r>
      <w:r w:rsidR="00C474C1">
        <w:t xml:space="preserve"> ; </w:t>
      </w:r>
      <w:r w:rsidRPr="00605EB6">
        <w:t>elle était bien cachée</w:t>
      </w:r>
      <w:r w:rsidR="00C474C1">
        <w:t xml:space="preserve"> : </w:t>
      </w:r>
      <w:r w:rsidRPr="00605EB6">
        <w:t>Pomme-d</w:t>
      </w:r>
      <w:r w:rsidR="00C474C1">
        <w:t>’</w:t>
      </w:r>
      <w:r w:rsidRPr="00605EB6">
        <w:t>Api savait sauver les apparences</w:t>
      </w:r>
      <w:r w:rsidR="00C474C1">
        <w:t>.</w:t>
      </w:r>
    </w:p>
    <w:p w14:paraId="5885D3E3" w14:textId="77777777" w:rsidR="00C474C1" w:rsidRDefault="00C52F4A" w:rsidP="00C52F4A">
      <w:r w:rsidRPr="00605EB6">
        <w:t>Le jour ou plutôt le soir où nous pénétrons dans l</w:t>
      </w:r>
      <w:r w:rsidR="00C474C1">
        <w:t>’</w:t>
      </w:r>
      <w:r w:rsidRPr="00605EB6">
        <w:t>intérieur du petit hôtel de la rue de Bruxelles</w:t>
      </w:r>
      <w:r w:rsidR="00C474C1">
        <w:t xml:space="preserve">, </w:t>
      </w:r>
      <w:r w:rsidRPr="00605EB6">
        <w:t>Georgette était en compagnie d</w:t>
      </w:r>
      <w:r w:rsidR="00C474C1">
        <w:t>’</w:t>
      </w:r>
      <w:r w:rsidRPr="00605EB6">
        <w:t>une de ses amies</w:t>
      </w:r>
      <w:r w:rsidR="00C474C1">
        <w:t xml:space="preserve">, </w:t>
      </w:r>
      <w:r w:rsidRPr="00605EB6">
        <w:t>qui était venue lui demander à dîner</w:t>
      </w:r>
      <w:r w:rsidR="00C474C1">
        <w:t>.</w:t>
      </w:r>
    </w:p>
    <w:p w14:paraId="2C348444" w14:textId="2E19996F" w:rsidR="00C474C1" w:rsidRDefault="0094609C" w:rsidP="00C52F4A">
      <w:r>
        <w:t>— </w:t>
      </w:r>
      <w:r w:rsidR="00C52F4A" w:rsidRPr="00605EB6">
        <w:t>Oh</w:t>
      </w:r>
      <w:r w:rsidR="00C474C1">
        <w:t xml:space="preserve"> ! </w:t>
      </w:r>
      <w:r w:rsidR="00C52F4A" w:rsidRPr="00605EB6">
        <w:t>sans façon</w:t>
      </w:r>
      <w:r w:rsidR="00C474C1">
        <w:t xml:space="preserve">, </w:t>
      </w:r>
      <w:r w:rsidR="00C52F4A" w:rsidRPr="00605EB6">
        <w:t>avait-elle dit</w:t>
      </w:r>
      <w:r w:rsidR="00C474C1">
        <w:t xml:space="preserve">, </w:t>
      </w:r>
      <w:r w:rsidR="00C52F4A" w:rsidRPr="00605EB6">
        <w:t>tout simplement pour passer quelques heures agréables avec toi</w:t>
      </w:r>
      <w:r w:rsidR="00C474C1">
        <w:t>.</w:t>
      </w:r>
    </w:p>
    <w:p w14:paraId="53307D3D" w14:textId="77777777" w:rsidR="00C474C1" w:rsidRDefault="00C52F4A" w:rsidP="00C52F4A">
      <w:r w:rsidRPr="00611BA5">
        <w:t>Ces dames étaient sorties de table et</w:t>
      </w:r>
      <w:r w:rsidR="00C474C1">
        <w:t xml:space="preserve">, </w:t>
      </w:r>
      <w:r w:rsidRPr="00611BA5">
        <w:t>assises dans le petit salon</w:t>
      </w:r>
      <w:r w:rsidR="00C474C1">
        <w:t xml:space="preserve">, </w:t>
      </w:r>
      <w:r w:rsidRPr="00611BA5">
        <w:t>elles causaient confidentiellement</w:t>
      </w:r>
      <w:r w:rsidR="00C474C1">
        <w:t xml:space="preserve">, </w:t>
      </w:r>
      <w:r w:rsidRPr="00611BA5">
        <w:t>en fumant la cigarette de maryland</w:t>
      </w:r>
      <w:r w:rsidR="00C474C1">
        <w:t>.</w:t>
      </w:r>
    </w:p>
    <w:p w14:paraId="1716314B" w14:textId="1464A840" w:rsidR="00C474C1" w:rsidRDefault="0094609C" w:rsidP="00C52F4A">
      <w:r>
        <w:t>— </w:t>
      </w:r>
      <w:r w:rsidR="00C52F4A" w:rsidRPr="00605EB6">
        <w:t>Oui</w:t>
      </w:r>
      <w:r w:rsidR="00C474C1">
        <w:t xml:space="preserve">, </w:t>
      </w:r>
      <w:r w:rsidR="00C52F4A" w:rsidRPr="00605EB6">
        <w:t>ma chère</w:t>
      </w:r>
      <w:r w:rsidR="00C474C1">
        <w:t xml:space="preserve">, </w:t>
      </w:r>
      <w:r w:rsidR="00C52F4A" w:rsidRPr="00605EB6">
        <w:t>dit Georgette</w:t>
      </w:r>
      <w:r w:rsidR="00C474C1">
        <w:t xml:space="preserve">, </w:t>
      </w:r>
      <w:r w:rsidR="00C52F4A" w:rsidRPr="00605EB6">
        <w:t>répondant à son amie</w:t>
      </w:r>
      <w:r w:rsidR="00C474C1">
        <w:t xml:space="preserve">, </w:t>
      </w:r>
      <w:r w:rsidR="00C52F4A" w:rsidRPr="00605EB6">
        <w:t>après avoir entr</w:t>
      </w:r>
      <w:r w:rsidR="00C474C1">
        <w:t>’</w:t>
      </w:r>
      <w:r w:rsidR="00C52F4A" w:rsidRPr="00605EB6">
        <w:t>ouvert ses lèvres roses pour lancer vers les dorures du plafond un léger nuage de fumée bleue</w:t>
      </w:r>
      <w:r w:rsidR="00C474C1">
        <w:t xml:space="preserve">, </w:t>
      </w:r>
      <w:r w:rsidR="00C52F4A" w:rsidRPr="00605EB6">
        <w:t>c</w:t>
      </w:r>
      <w:r w:rsidR="00C474C1">
        <w:t>’</w:t>
      </w:r>
      <w:r w:rsidR="00C52F4A" w:rsidRPr="00605EB6">
        <w:t>est aujourd</w:t>
      </w:r>
      <w:r w:rsidR="00C474C1">
        <w:t>’</w:t>
      </w:r>
      <w:r w:rsidR="00C52F4A" w:rsidRPr="00605EB6">
        <w:t>hui le cinquième jour que je passe sans avoir vu le baron</w:t>
      </w:r>
      <w:r w:rsidR="00C474C1">
        <w:t>.</w:t>
      </w:r>
    </w:p>
    <w:p w14:paraId="1527D072" w14:textId="6FB4740E" w:rsidR="00C474C1" w:rsidRDefault="0094609C" w:rsidP="00C52F4A">
      <w:r>
        <w:t>— </w:t>
      </w:r>
      <w:r w:rsidR="00C52F4A" w:rsidRPr="00605EB6">
        <w:t>Et tu n</w:t>
      </w:r>
      <w:r w:rsidR="00C474C1">
        <w:t>’</w:t>
      </w:r>
      <w:r w:rsidR="00C52F4A" w:rsidRPr="00605EB6">
        <w:t>es pas un peu inquiète</w:t>
      </w:r>
      <w:r w:rsidR="00C474C1">
        <w:t> ?</w:t>
      </w:r>
    </w:p>
    <w:p w14:paraId="14B34FC6" w14:textId="2466F69E" w:rsidR="00C474C1" w:rsidRDefault="0094609C" w:rsidP="00C52F4A">
      <w:r>
        <w:t>— </w:t>
      </w:r>
      <w:r w:rsidR="00C52F4A" w:rsidRPr="00605EB6">
        <w:t>Oh</w:t>
      </w:r>
      <w:r w:rsidR="00C474C1">
        <w:t xml:space="preserve"> ! </w:t>
      </w:r>
      <w:r w:rsidR="00C52F4A" w:rsidRPr="00605EB6">
        <w:t>inquiète</w:t>
      </w:r>
      <w:r w:rsidR="00C474C1">
        <w:t xml:space="preserve">, </w:t>
      </w:r>
      <w:r w:rsidR="00C52F4A" w:rsidRPr="00605EB6">
        <w:t>fit Georgette</w:t>
      </w:r>
      <w:r w:rsidR="00C474C1">
        <w:t xml:space="preserve">, </w:t>
      </w:r>
      <w:r w:rsidR="00C52F4A" w:rsidRPr="00605EB6">
        <w:t>laissant fleurir sur ses lèvres un sourire qui disait bien des choses</w:t>
      </w:r>
      <w:r w:rsidR="00C474C1">
        <w:t>.</w:t>
      </w:r>
    </w:p>
    <w:p w14:paraId="597A11A3" w14:textId="053EEDD2" w:rsidR="00C474C1" w:rsidRDefault="0094609C" w:rsidP="00C52F4A">
      <w:r>
        <w:t>— </w:t>
      </w:r>
      <w:r w:rsidR="00C52F4A" w:rsidRPr="00605EB6">
        <w:t>D</w:t>
      </w:r>
      <w:r w:rsidR="00C474C1">
        <w:t>’</w:t>
      </w:r>
      <w:r w:rsidR="00C52F4A" w:rsidRPr="00605EB6">
        <w:t>ailleurs</w:t>
      </w:r>
      <w:r w:rsidR="00C474C1">
        <w:t xml:space="preserve">, </w:t>
      </w:r>
      <w:r w:rsidR="00C52F4A" w:rsidRPr="00605EB6">
        <w:t>cela te donne un peu plus de liberté</w:t>
      </w:r>
      <w:r w:rsidR="00C474C1">
        <w:t>.</w:t>
      </w:r>
    </w:p>
    <w:p w14:paraId="11C3E984" w14:textId="6DC272D7" w:rsidR="00C474C1" w:rsidRDefault="0094609C" w:rsidP="00C52F4A">
      <w:r>
        <w:t>— </w:t>
      </w:r>
      <w:r w:rsidR="00C52F4A" w:rsidRPr="00605EB6">
        <w:t>Crois-tu que j</w:t>
      </w:r>
      <w:r w:rsidR="00C474C1">
        <w:t>’</w:t>
      </w:r>
      <w:r w:rsidR="00C52F4A" w:rsidRPr="00605EB6">
        <w:t>en aie jamais manqué</w:t>
      </w:r>
      <w:r w:rsidR="00C474C1">
        <w:t xml:space="preserve">, </w:t>
      </w:r>
      <w:r w:rsidR="00C52F4A" w:rsidRPr="00605EB6">
        <w:t>de liberté</w:t>
      </w:r>
      <w:r w:rsidR="00C474C1">
        <w:t xml:space="preserve"> ? </w:t>
      </w:r>
      <w:r w:rsidR="00C52F4A" w:rsidRPr="00605EB6">
        <w:t>Je me suis toujours arrangée pour être libre autant que cela m</w:t>
      </w:r>
      <w:r w:rsidR="00C474C1">
        <w:t>’</w:t>
      </w:r>
      <w:r w:rsidR="00C52F4A" w:rsidRPr="00605EB6">
        <w:t>était nécessaire</w:t>
      </w:r>
      <w:r w:rsidR="00C474C1">
        <w:t xml:space="preserve">. </w:t>
      </w:r>
      <w:r w:rsidR="00C52F4A" w:rsidRPr="00605EB6">
        <w:t>Va</w:t>
      </w:r>
      <w:r w:rsidR="00C474C1">
        <w:t xml:space="preserve">, </w:t>
      </w:r>
      <w:r w:rsidR="00C52F4A" w:rsidRPr="00605EB6">
        <w:t>nous donnons assez à l</w:t>
      </w:r>
      <w:r w:rsidR="00C474C1">
        <w:t>’</w:t>
      </w:r>
      <w:r w:rsidR="00C52F4A" w:rsidRPr="00605EB6">
        <w:t>homme pour ne pas nous laisser prendre ce que nous voulons garder</w:t>
      </w:r>
      <w:r w:rsidR="00C474C1">
        <w:t>.</w:t>
      </w:r>
    </w:p>
    <w:p w14:paraId="354DAA45" w14:textId="784FDD9A" w:rsidR="00C474C1" w:rsidRDefault="0094609C" w:rsidP="00C52F4A">
      <w:r>
        <w:t>— </w:t>
      </w:r>
      <w:r w:rsidR="00C52F4A" w:rsidRPr="00605EB6">
        <w:t>C</w:t>
      </w:r>
      <w:r w:rsidR="00C474C1">
        <w:t>’</w:t>
      </w:r>
      <w:r w:rsidR="00C52F4A" w:rsidRPr="00605EB6">
        <w:t>est bien vrai</w:t>
      </w:r>
      <w:r w:rsidR="00C474C1">
        <w:t xml:space="preserve">, </w:t>
      </w:r>
      <w:r w:rsidR="00C52F4A" w:rsidRPr="00605EB6">
        <w:t>ça</w:t>
      </w:r>
      <w:r w:rsidR="00C474C1">
        <w:t>.</w:t>
      </w:r>
    </w:p>
    <w:p w14:paraId="6B57F305" w14:textId="2073BE74" w:rsidR="00C474C1" w:rsidRDefault="0094609C" w:rsidP="00C52F4A">
      <w:r>
        <w:lastRenderedPageBreak/>
        <w:t>— </w:t>
      </w:r>
      <w:r w:rsidR="00C52F4A" w:rsidRPr="00605EB6">
        <w:t>Les hommes sont tous d</w:t>
      </w:r>
      <w:r w:rsidR="00C474C1">
        <w:t>’</w:t>
      </w:r>
      <w:r w:rsidR="00C52F4A" w:rsidRPr="00605EB6">
        <w:t>affreux égoïstes</w:t>
      </w:r>
      <w:r w:rsidR="00C474C1">
        <w:t xml:space="preserve"> : </w:t>
      </w:r>
      <w:r w:rsidR="00C52F4A" w:rsidRPr="00605EB6">
        <w:t>tout pour eux</w:t>
      </w:r>
      <w:r w:rsidR="00C474C1">
        <w:t xml:space="preserve">. </w:t>
      </w:r>
      <w:r w:rsidR="00C52F4A" w:rsidRPr="00605EB6">
        <w:t>Ils ne savent aucun gré des sacrifices que nous faisons pour eux</w:t>
      </w:r>
      <w:r w:rsidR="00C474C1">
        <w:t xml:space="preserve">. </w:t>
      </w:r>
      <w:r w:rsidR="00C52F4A" w:rsidRPr="00605EB6">
        <w:t>Vraiment</w:t>
      </w:r>
      <w:r w:rsidR="00C474C1">
        <w:t xml:space="preserve">, </w:t>
      </w:r>
      <w:r w:rsidR="00C52F4A" w:rsidRPr="00605EB6">
        <w:t>nous serions trop bêtes d</w:t>
      </w:r>
      <w:r w:rsidR="00C474C1">
        <w:t>’</w:t>
      </w:r>
      <w:r w:rsidR="00C52F4A" w:rsidRPr="00605EB6">
        <w:t>être leurs humbles esclaves</w:t>
      </w:r>
      <w:r w:rsidR="00C474C1">
        <w:t>.</w:t>
      </w:r>
    </w:p>
    <w:p w14:paraId="78B14E39" w14:textId="21A03129" w:rsidR="00C474C1" w:rsidRDefault="0094609C" w:rsidP="00C52F4A">
      <w:r>
        <w:t>— </w:t>
      </w:r>
      <w:r w:rsidR="00C52F4A" w:rsidRPr="00605EB6">
        <w:t>Tu as raison</w:t>
      </w:r>
      <w:r w:rsidR="00C474C1">
        <w:t xml:space="preserve">, </w:t>
      </w:r>
      <w:r w:rsidR="00C52F4A" w:rsidRPr="00605EB6">
        <w:t>Georgette</w:t>
      </w:r>
      <w:r w:rsidR="00C474C1">
        <w:t xml:space="preserve"> ; </w:t>
      </w:r>
      <w:r w:rsidR="00C52F4A" w:rsidRPr="00605EB6">
        <w:t>du moment qu</w:t>
      </w:r>
      <w:r w:rsidR="00C474C1">
        <w:t>’</w:t>
      </w:r>
      <w:r w:rsidR="00C52F4A" w:rsidRPr="00605EB6">
        <w:t>ils nous traitent comme une marchandise</w:t>
      </w:r>
      <w:r w:rsidR="00C474C1">
        <w:t xml:space="preserve">, </w:t>
      </w:r>
      <w:r w:rsidR="00C52F4A" w:rsidRPr="00605EB6">
        <w:t>nous ne devons leur servir que ce qu</w:t>
      </w:r>
      <w:r w:rsidR="00C474C1">
        <w:t>’</w:t>
      </w:r>
      <w:r w:rsidR="00C52F4A" w:rsidRPr="00605EB6">
        <w:t>ils payent</w:t>
      </w:r>
      <w:r w:rsidR="00C474C1">
        <w:t>.</w:t>
      </w:r>
    </w:p>
    <w:p w14:paraId="7CF562DF" w14:textId="7938C530" w:rsidR="00C474C1" w:rsidRDefault="0094609C" w:rsidP="00C52F4A">
      <w:r>
        <w:t>— </w:t>
      </w:r>
      <w:r w:rsidR="00C52F4A" w:rsidRPr="00605EB6">
        <w:t>Au comptant et avant livraison</w:t>
      </w:r>
      <w:r w:rsidR="00C474C1">
        <w:t xml:space="preserve">, </w:t>
      </w:r>
      <w:r w:rsidR="00C52F4A" w:rsidRPr="00605EB6">
        <w:t>ajouta Pomme-d</w:t>
      </w:r>
      <w:r w:rsidR="00C474C1">
        <w:t>’</w:t>
      </w:r>
      <w:r w:rsidR="00C52F4A" w:rsidRPr="00605EB6">
        <w:t>Api</w:t>
      </w:r>
      <w:r w:rsidR="00C474C1">
        <w:t>.</w:t>
      </w:r>
    </w:p>
    <w:p w14:paraId="44506FDC" w14:textId="77777777" w:rsidR="00C474C1" w:rsidRDefault="00C52F4A" w:rsidP="00C52F4A">
      <w:r w:rsidRPr="00605EB6">
        <w:t>Et elle se mit à rire</w:t>
      </w:r>
      <w:r w:rsidR="00C474C1">
        <w:t>.</w:t>
      </w:r>
    </w:p>
    <w:p w14:paraId="1F8D0BE4" w14:textId="7F4CA75C" w:rsidR="00C474C1" w:rsidRDefault="0094609C" w:rsidP="00C52F4A">
      <w:r>
        <w:t>— </w:t>
      </w:r>
      <w:r w:rsidR="00C52F4A" w:rsidRPr="00605EB6">
        <w:t>Enfin</w:t>
      </w:r>
      <w:r w:rsidR="00C474C1">
        <w:t xml:space="preserve">, </w:t>
      </w:r>
      <w:r w:rsidR="00C52F4A" w:rsidRPr="00605EB6">
        <w:t>reprit l</w:t>
      </w:r>
      <w:r w:rsidR="00C474C1">
        <w:t>’</w:t>
      </w:r>
      <w:r w:rsidR="00C52F4A" w:rsidRPr="00605EB6">
        <w:t>amie</w:t>
      </w:r>
      <w:r w:rsidR="00C474C1">
        <w:t xml:space="preserve">, </w:t>
      </w:r>
      <w:r w:rsidR="00C52F4A" w:rsidRPr="00605EB6">
        <w:t xml:space="preserve">tu ne te doutes point pourquoi </w:t>
      </w:r>
      <w:r w:rsidR="00C474C1">
        <w:t>M. de </w:t>
      </w:r>
      <w:r w:rsidR="00C52F4A" w:rsidRPr="00605EB6">
        <w:t>Simaise te prive de ses visites</w:t>
      </w:r>
      <w:r w:rsidR="00C474C1">
        <w:t> ?</w:t>
      </w:r>
    </w:p>
    <w:p w14:paraId="0EEC689C" w14:textId="0E922E15" w:rsidR="00C474C1" w:rsidRDefault="0094609C" w:rsidP="00C52F4A">
      <w:r>
        <w:t>— </w:t>
      </w:r>
      <w:r w:rsidR="00C52F4A" w:rsidRPr="00605EB6">
        <w:t>Mon Dieu</w:t>
      </w:r>
      <w:r w:rsidR="00C474C1">
        <w:t xml:space="preserve"> ! </w:t>
      </w:r>
      <w:r w:rsidR="00C52F4A" w:rsidRPr="00605EB6">
        <w:t>non</w:t>
      </w:r>
      <w:r w:rsidR="00C474C1">
        <w:t xml:space="preserve">, </w:t>
      </w:r>
      <w:r w:rsidR="00C52F4A" w:rsidRPr="00605EB6">
        <w:t>et je t</w:t>
      </w:r>
      <w:r w:rsidR="00C474C1">
        <w:t>’</w:t>
      </w:r>
      <w:r w:rsidR="00C52F4A" w:rsidRPr="00605EB6">
        <w:t>assure que cela ne me préoccupe pas au point de m</w:t>
      </w:r>
      <w:r w:rsidR="00C474C1">
        <w:t>’</w:t>
      </w:r>
      <w:r w:rsidR="00C52F4A" w:rsidRPr="00605EB6">
        <w:t>enlever ma gaieté</w:t>
      </w:r>
      <w:r w:rsidR="00C474C1">
        <w:t>.</w:t>
      </w:r>
    </w:p>
    <w:p w14:paraId="2CECDF90" w14:textId="7AF55742" w:rsidR="00C474C1" w:rsidRDefault="0094609C" w:rsidP="00C52F4A">
      <w:r>
        <w:t>— </w:t>
      </w:r>
      <w:r w:rsidR="00C52F4A" w:rsidRPr="00605EB6">
        <w:t>Oh</w:t>
      </w:r>
      <w:r w:rsidR="00C474C1">
        <w:t xml:space="preserve"> ! </w:t>
      </w:r>
      <w:r w:rsidR="00C52F4A" w:rsidRPr="00605EB6">
        <w:t>toi</w:t>
      </w:r>
      <w:r w:rsidR="00C474C1">
        <w:t xml:space="preserve">, </w:t>
      </w:r>
      <w:r w:rsidR="00C52F4A" w:rsidRPr="00605EB6">
        <w:t>Georgette</w:t>
      </w:r>
      <w:r w:rsidR="00C474C1">
        <w:t xml:space="preserve">, </w:t>
      </w:r>
      <w:r w:rsidR="00C52F4A" w:rsidRPr="00605EB6">
        <w:t>tu as toujours été sans souci</w:t>
      </w:r>
      <w:r w:rsidR="00C474C1">
        <w:t xml:space="preserve"> ; </w:t>
      </w:r>
      <w:r w:rsidR="00C52F4A" w:rsidRPr="00605EB6">
        <w:t>quelle heureuse nature que la tienne</w:t>
      </w:r>
      <w:r w:rsidR="00C474C1">
        <w:t xml:space="preserve"> ! </w:t>
      </w:r>
      <w:r w:rsidR="00C52F4A" w:rsidRPr="00605EB6">
        <w:t>Quoi qu</w:t>
      </w:r>
      <w:r w:rsidR="00C474C1">
        <w:t>’</w:t>
      </w:r>
      <w:r w:rsidR="00C52F4A" w:rsidRPr="00605EB6">
        <w:t>il t</w:t>
      </w:r>
      <w:r w:rsidR="00C474C1">
        <w:t>’</w:t>
      </w:r>
      <w:r w:rsidR="00C52F4A" w:rsidRPr="00605EB6">
        <w:t>arrive</w:t>
      </w:r>
      <w:r w:rsidR="00C474C1">
        <w:t xml:space="preserve">, </w:t>
      </w:r>
      <w:r w:rsidR="00C52F4A" w:rsidRPr="00605EB6">
        <w:t>tu ris quand même</w:t>
      </w:r>
      <w:r w:rsidR="00C474C1">
        <w:t xml:space="preserve">, </w:t>
      </w:r>
      <w:r w:rsidR="00C52F4A" w:rsidRPr="00605EB6">
        <w:t>tu riras éternellement</w:t>
      </w:r>
      <w:r w:rsidR="00C474C1">
        <w:t>.</w:t>
      </w:r>
    </w:p>
    <w:p w14:paraId="1835218C" w14:textId="6D5536AA" w:rsidR="00C474C1" w:rsidRDefault="0094609C" w:rsidP="00C52F4A">
      <w:r>
        <w:t>— </w:t>
      </w:r>
      <w:r w:rsidR="00C52F4A" w:rsidRPr="00605EB6">
        <w:t>Qui sait</w:t>
      </w:r>
      <w:r w:rsidR="00C474C1">
        <w:t> ?</w:t>
      </w:r>
    </w:p>
    <w:p w14:paraId="5419377D" w14:textId="375D3BE8" w:rsidR="00C474C1" w:rsidRDefault="0094609C" w:rsidP="00C52F4A">
      <w:r>
        <w:t>— </w:t>
      </w:r>
      <w:r w:rsidR="00C52F4A" w:rsidRPr="00605EB6">
        <w:t>Tu n</w:t>
      </w:r>
      <w:r w:rsidR="00C474C1">
        <w:t>’</w:t>
      </w:r>
      <w:r w:rsidR="00C52F4A" w:rsidRPr="00605EB6">
        <w:t>as rien à craindre</w:t>
      </w:r>
      <w:r w:rsidR="00C474C1">
        <w:t xml:space="preserve">, </w:t>
      </w:r>
      <w:r w:rsidR="00C52F4A" w:rsidRPr="00605EB6">
        <w:t>toi</w:t>
      </w:r>
      <w:r w:rsidR="00C474C1">
        <w:t>.</w:t>
      </w:r>
    </w:p>
    <w:p w14:paraId="5775F1FE" w14:textId="5EFBAB47" w:rsidR="00C474C1" w:rsidRDefault="0094609C" w:rsidP="00C52F4A">
      <w:r>
        <w:t>— </w:t>
      </w:r>
      <w:r w:rsidR="00C52F4A" w:rsidRPr="00605EB6">
        <w:t>Tu crois cela</w:t>
      </w:r>
      <w:r w:rsidR="00C474C1">
        <w:t xml:space="preserve"> ? </w:t>
      </w:r>
      <w:r w:rsidR="00C52F4A" w:rsidRPr="00605EB6">
        <w:t>Eh bien</w:t>
      </w:r>
      <w:r w:rsidR="00C474C1">
        <w:t xml:space="preserve"> ! </w:t>
      </w:r>
      <w:r w:rsidR="00C52F4A" w:rsidRPr="00605EB6">
        <w:t>si</w:t>
      </w:r>
      <w:r w:rsidR="00C474C1">
        <w:t xml:space="preserve">, </w:t>
      </w:r>
      <w:r w:rsidR="00C52F4A" w:rsidRPr="00605EB6">
        <w:t>j</w:t>
      </w:r>
      <w:r w:rsidR="00C474C1">
        <w:t>’</w:t>
      </w:r>
      <w:r w:rsidR="00C52F4A" w:rsidRPr="00605EB6">
        <w:t>ai peur d</w:t>
      </w:r>
      <w:r w:rsidR="00C474C1">
        <w:t>’</w:t>
      </w:r>
      <w:r w:rsidR="00C52F4A" w:rsidRPr="00605EB6">
        <w:t>une chose</w:t>
      </w:r>
      <w:r w:rsidR="00C474C1">
        <w:t>.</w:t>
      </w:r>
    </w:p>
    <w:p w14:paraId="1C9659E3" w14:textId="65C5FC81" w:rsidR="00C474C1" w:rsidRDefault="0094609C" w:rsidP="00C52F4A">
      <w:r>
        <w:t>— </w:t>
      </w:r>
      <w:r w:rsidR="00C52F4A" w:rsidRPr="00605EB6">
        <w:t>Quelle est cette chose</w:t>
      </w:r>
      <w:r w:rsidR="00C474C1">
        <w:t> ?</w:t>
      </w:r>
    </w:p>
    <w:p w14:paraId="43172B18" w14:textId="560E4756" w:rsidR="00C474C1" w:rsidRDefault="0094609C" w:rsidP="00C52F4A">
      <w:r>
        <w:t>— </w:t>
      </w:r>
      <w:r w:rsidR="00C52F4A" w:rsidRPr="00605EB6">
        <w:t>La vieillesse</w:t>
      </w:r>
      <w:r w:rsidR="00C474C1">
        <w:t>.</w:t>
      </w:r>
    </w:p>
    <w:p w14:paraId="3D481483" w14:textId="59C7E2EC" w:rsidR="00C474C1" w:rsidRDefault="0094609C" w:rsidP="00C52F4A">
      <w:r>
        <w:t>— </w:t>
      </w:r>
      <w:r w:rsidR="00C52F4A" w:rsidRPr="00605EB6">
        <w:t>Allons donc</w:t>
      </w:r>
      <w:r w:rsidR="00C474C1">
        <w:t xml:space="preserve">, </w:t>
      </w:r>
      <w:r w:rsidR="00C52F4A" w:rsidRPr="00605EB6">
        <w:t>tu ne vieilliras pas</w:t>
      </w:r>
      <w:r w:rsidR="00C474C1">
        <w:t xml:space="preserve">, </w:t>
      </w:r>
      <w:r w:rsidR="00C52F4A" w:rsidRPr="00605EB6">
        <w:t>toi</w:t>
      </w:r>
      <w:r w:rsidR="00C474C1">
        <w:t xml:space="preserve"> ; </w:t>
      </w:r>
      <w:r w:rsidR="00C52F4A" w:rsidRPr="00605EB6">
        <w:t>tu resteras toujours jeune</w:t>
      </w:r>
      <w:r w:rsidR="00C474C1">
        <w:t>.</w:t>
      </w:r>
    </w:p>
    <w:p w14:paraId="05E70EE6" w14:textId="519B4613" w:rsidR="00C474C1" w:rsidRDefault="0094609C" w:rsidP="00C52F4A">
      <w:r>
        <w:t>— </w:t>
      </w:r>
      <w:r w:rsidR="00C52F4A" w:rsidRPr="00605EB6">
        <w:t xml:space="preserve">Comme </w:t>
      </w:r>
      <w:r w:rsidR="009A0CB4" w:rsidRPr="009A0CB4">
        <w:t>M</w:t>
      </w:r>
      <w:r w:rsidR="009A0CB4" w:rsidRPr="009A0CB4">
        <w:rPr>
          <w:vertAlign w:val="superscript"/>
        </w:rPr>
        <w:t>lle</w:t>
      </w:r>
      <w:r w:rsidR="00C474C1">
        <w:t> </w:t>
      </w:r>
      <w:r w:rsidR="00C52F4A" w:rsidRPr="00605EB6">
        <w:t>Ninon</w:t>
      </w:r>
      <w:r w:rsidR="00C474C1">
        <w:t xml:space="preserve">, </w:t>
      </w:r>
      <w:r w:rsidR="00C52F4A" w:rsidRPr="00605EB6">
        <w:t>n</w:t>
      </w:r>
      <w:r w:rsidR="00C474C1">
        <w:t>’</w:t>
      </w:r>
      <w:r w:rsidR="00C52F4A" w:rsidRPr="00605EB6">
        <w:t>est-ce pas</w:t>
      </w:r>
      <w:r w:rsidR="00C474C1">
        <w:t xml:space="preserve">, </w:t>
      </w:r>
      <w:r w:rsidR="00C52F4A" w:rsidRPr="00605EB6">
        <w:t>qui a découvert la fontaine d</w:t>
      </w:r>
      <w:r w:rsidR="00C474C1">
        <w:t>’</w:t>
      </w:r>
      <w:r w:rsidR="00C52F4A" w:rsidRPr="00605EB6">
        <w:t>eau de Jouvence</w:t>
      </w:r>
      <w:r w:rsidR="00C474C1">
        <w:t xml:space="preserve"> ? </w:t>
      </w:r>
      <w:r w:rsidR="00C52F4A" w:rsidRPr="00605EB6">
        <w:t>Malheureusement</w:t>
      </w:r>
      <w:r w:rsidR="00C474C1">
        <w:t xml:space="preserve">, </w:t>
      </w:r>
      <w:r w:rsidR="00C52F4A" w:rsidRPr="00605EB6">
        <w:t>ma chère</w:t>
      </w:r>
      <w:r w:rsidR="00C474C1">
        <w:t xml:space="preserve">, </w:t>
      </w:r>
      <w:r w:rsidR="00C52F4A" w:rsidRPr="00605EB6">
        <w:t>la fontaine est à sec</w:t>
      </w:r>
      <w:r w:rsidR="00C474C1">
        <w:t xml:space="preserve">, </w:t>
      </w:r>
      <w:r w:rsidR="00C52F4A" w:rsidRPr="00605EB6">
        <w:t>sa source est tarie</w:t>
      </w:r>
      <w:r w:rsidR="00C474C1">
        <w:t>.</w:t>
      </w:r>
    </w:p>
    <w:p w14:paraId="260A994E" w14:textId="33CFAB79" w:rsidR="00C474C1" w:rsidRDefault="0094609C" w:rsidP="00C52F4A">
      <w:r>
        <w:lastRenderedPageBreak/>
        <w:t>— </w:t>
      </w:r>
      <w:r w:rsidR="00C52F4A" w:rsidRPr="00605EB6">
        <w:t>Après tout</w:t>
      </w:r>
      <w:r w:rsidR="00C474C1">
        <w:t xml:space="preserve">, </w:t>
      </w:r>
      <w:r w:rsidR="00C52F4A" w:rsidRPr="00605EB6">
        <w:t>tu es riche</w:t>
      </w:r>
      <w:r w:rsidR="00C474C1">
        <w:t xml:space="preserve"> ; </w:t>
      </w:r>
      <w:r w:rsidR="00C52F4A" w:rsidRPr="00605EB6">
        <w:t>qu</w:t>
      </w:r>
      <w:r w:rsidR="00C474C1">
        <w:t>’</w:t>
      </w:r>
      <w:r w:rsidR="00C52F4A" w:rsidRPr="00605EB6">
        <w:t>est-ce que cela peut te faire de vieillir</w:t>
      </w:r>
      <w:r w:rsidR="00C474C1">
        <w:t> ?</w:t>
      </w:r>
    </w:p>
    <w:p w14:paraId="6AA7CDBB" w14:textId="77777777" w:rsidR="00C474C1" w:rsidRDefault="00C52F4A" w:rsidP="00C52F4A">
      <w:r w:rsidRPr="00605EB6">
        <w:t>Georgette secoua la tête</w:t>
      </w:r>
      <w:r w:rsidR="00C474C1">
        <w:t>.</w:t>
      </w:r>
    </w:p>
    <w:p w14:paraId="2191C36D" w14:textId="20DE6E19" w:rsidR="00C474C1" w:rsidRDefault="0094609C" w:rsidP="00C52F4A">
      <w:r>
        <w:t>— </w:t>
      </w:r>
      <w:r w:rsidR="00C52F4A" w:rsidRPr="00605EB6">
        <w:t>Quand on a des cheveux blancs</w:t>
      </w:r>
      <w:r w:rsidR="00C474C1">
        <w:t xml:space="preserve">, </w:t>
      </w:r>
      <w:r w:rsidR="00C52F4A" w:rsidRPr="00605EB6">
        <w:t>répondit-elle</w:t>
      </w:r>
      <w:r w:rsidR="00C474C1">
        <w:t xml:space="preserve">, </w:t>
      </w:r>
      <w:r w:rsidR="00C52F4A" w:rsidRPr="00605EB6">
        <w:t>la peau tannée comme un vieux parchemin</w:t>
      </w:r>
      <w:r w:rsidR="00C474C1">
        <w:t xml:space="preserve">, </w:t>
      </w:r>
      <w:r w:rsidR="00C52F4A" w:rsidRPr="00605EB6">
        <w:t>quand les jambes sont raidies</w:t>
      </w:r>
      <w:r w:rsidR="00C474C1">
        <w:t xml:space="preserve">, </w:t>
      </w:r>
      <w:r w:rsidR="00C52F4A" w:rsidRPr="00605EB6">
        <w:t>les bras décharnés</w:t>
      </w:r>
      <w:r w:rsidR="00C474C1">
        <w:t xml:space="preserve">, </w:t>
      </w:r>
      <w:r w:rsidR="00C52F4A" w:rsidRPr="00605EB6">
        <w:t>que la gorge est fondue</w:t>
      </w:r>
      <w:r w:rsidR="00C474C1">
        <w:t xml:space="preserve">, </w:t>
      </w:r>
      <w:r w:rsidR="00C52F4A" w:rsidRPr="00605EB6">
        <w:t>qu</w:t>
      </w:r>
      <w:r w:rsidR="00C474C1">
        <w:t>’</w:t>
      </w:r>
      <w:r w:rsidR="00C52F4A" w:rsidRPr="00605EB6">
        <w:t>il ne reste plus dans la bouche que quelques dents déchaussées</w:t>
      </w:r>
      <w:r w:rsidR="00C474C1">
        <w:t xml:space="preserve">, </w:t>
      </w:r>
      <w:r w:rsidR="00C52F4A" w:rsidRPr="00605EB6">
        <w:t>il est triste de se souvenir qu</w:t>
      </w:r>
      <w:r w:rsidR="00C474C1">
        <w:t>’</w:t>
      </w:r>
      <w:r w:rsidR="00C52F4A" w:rsidRPr="00605EB6">
        <w:t>on a eu la jeunesse et la beauté</w:t>
      </w:r>
      <w:r w:rsidR="00C474C1">
        <w:t>.</w:t>
      </w:r>
    </w:p>
    <w:p w14:paraId="3B213624" w14:textId="79F03B76" w:rsidR="00C474C1" w:rsidRDefault="0094609C" w:rsidP="00C52F4A">
      <w:r>
        <w:t>— </w:t>
      </w:r>
      <w:r w:rsidR="00C52F4A" w:rsidRPr="00605EB6">
        <w:t>Bah</w:t>
      </w:r>
      <w:r w:rsidR="00C474C1">
        <w:t xml:space="preserve"> ! </w:t>
      </w:r>
      <w:r w:rsidR="00C52F4A" w:rsidRPr="00605EB6">
        <w:t>on ne peut pas être et avoir été</w:t>
      </w:r>
      <w:r w:rsidR="00C474C1">
        <w:t>.</w:t>
      </w:r>
    </w:p>
    <w:p w14:paraId="620CF402" w14:textId="20BB7188" w:rsidR="00C474C1" w:rsidRDefault="0094609C" w:rsidP="00C52F4A">
      <w:r>
        <w:t>— </w:t>
      </w:r>
      <w:r w:rsidR="00C52F4A" w:rsidRPr="00605EB6">
        <w:t>Soit</w:t>
      </w:r>
      <w:r w:rsidR="00C474C1">
        <w:t xml:space="preserve"> ; </w:t>
      </w:r>
      <w:r w:rsidR="00C52F4A" w:rsidRPr="00605EB6">
        <w:t>mais cela n</w:t>
      </w:r>
      <w:r w:rsidR="00C474C1">
        <w:t>’</w:t>
      </w:r>
      <w:r w:rsidR="00C52F4A" w:rsidRPr="00605EB6">
        <w:t>empêche pas qu</w:t>
      </w:r>
      <w:r w:rsidR="00C474C1">
        <w:t>’</w:t>
      </w:r>
      <w:r w:rsidR="00C52F4A" w:rsidRPr="00605EB6">
        <w:t>on voudrait toujours être ce qu</w:t>
      </w:r>
      <w:r w:rsidR="00C474C1">
        <w:t>’</w:t>
      </w:r>
      <w:r w:rsidR="00C52F4A" w:rsidRPr="00605EB6">
        <w:t>on a été</w:t>
      </w:r>
      <w:r w:rsidR="00C474C1">
        <w:t>.</w:t>
      </w:r>
    </w:p>
    <w:p w14:paraId="7B9AA5CF" w14:textId="44D4C07D" w:rsidR="00C474C1" w:rsidRDefault="0094609C" w:rsidP="00C52F4A">
      <w:r>
        <w:t>— </w:t>
      </w:r>
      <w:r w:rsidR="00C52F4A" w:rsidRPr="00605EB6">
        <w:t>En vérité</w:t>
      </w:r>
      <w:r w:rsidR="00C474C1">
        <w:t xml:space="preserve">, </w:t>
      </w:r>
      <w:r w:rsidR="00C52F4A" w:rsidRPr="00605EB6">
        <w:t>ma chère Georgette</w:t>
      </w:r>
      <w:r w:rsidR="00C474C1">
        <w:t xml:space="preserve">, </w:t>
      </w:r>
      <w:r w:rsidR="00C52F4A" w:rsidRPr="00605EB6">
        <w:t>je ne sais pas pourquoi tu te mets à songer à la vieillesse quand tu tiens ta jeunesse toute fleurie</w:t>
      </w:r>
      <w:r w:rsidR="00C474C1">
        <w:t> ?</w:t>
      </w:r>
    </w:p>
    <w:p w14:paraId="557F25E4" w14:textId="01393848" w:rsidR="00C474C1" w:rsidRDefault="0094609C" w:rsidP="00C52F4A">
      <w:r>
        <w:t>— </w:t>
      </w:r>
      <w:r w:rsidR="00C52F4A" w:rsidRPr="00605EB6">
        <w:t>Cela m</w:t>
      </w:r>
      <w:r w:rsidR="00C474C1">
        <w:t>’</w:t>
      </w:r>
      <w:r w:rsidR="00C52F4A" w:rsidRPr="00605EB6">
        <w:t>arrive parfois</w:t>
      </w:r>
      <w:r w:rsidR="00C474C1">
        <w:t xml:space="preserve">, </w:t>
      </w:r>
      <w:r w:rsidR="00C52F4A" w:rsidRPr="00605EB6">
        <w:t>malgré moi</w:t>
      </w:r>
      <w:r w:rsidR="00C474C1">
        <w:t xml:space="preserve">, </w:t>
      </w:r>
      <w:r w:rsidR="00C52F4A" w:rsidRPr="00605EB6">
        <w:t>les jours de pluie</w:t>
      </w:r>
      <w:r w:rsidR="00C474C1">
        <w:t>.</w:t>
      </w:r>
    </w:p>
    <w:p w14:paraId="0E9382D5" w14:textId="6AFF1F58" w:rsidR="00C474C1" w:rsidRDefault="0094609C" w:rsidP="00C52F4A">
      <w:r>
        <w:t>— </w:t>
      </w:r>
      <w:r w:rsidR="00C52F4A" w:rsidRPr="00605EB6">
        <w:t>Ce soir</w:t>
      </w:r>
      <w:r w:rsidR="00C474C1">
        <w:t xml:space="preserve">, </w:t>
      </w:r>
      <w:r w:rsidR="00C52F4A" w:rsidRPr="00605EB6">
        <w:t>il fait un temps superbe</w:t>
      </w:r>
      <w:r w:rsidR="00C474C1">
        <w:t>.</w:t>
      </w:r>
    </w:p>
    <w:p w14:paraId="726846CB" w14:textId="4EDD1AD3" w:rsidR="00C474C1" w:rsidRDefault="0094609C" w:rsidP="00C52F4A">
      <w:r>
        <w:t>— </w:t>
      </w:r>
      <w:r w:rsidR="00C52F4A" w:rsidRPr="00605EB6">
        <w:t>Tu as raison</w:t>
      </w:r>
      <w:r w:rsidR="00C474C1">
        <w:t xml:space="preserve">, </w:t>
      </w:r>
      <w:r w:rsidR="00C52F4A" w:rsidRPr="00605EB6">
        <w:t>je suis ridicule</w:t>
      </w:r>
      <w:r w:rsidR="00C474C1">
        <w:t xml:space="preserve"> : </w:t>
      </w:r>
      <w:r w:rsidR="00C52F4A" w:rsidRPr="00605EB6">
        <w:t>on ne doit pas avoir de ces idées bêtes</w:t>
      </w:r>
      <w:r w:rsidR="00C474C1">
        <w:t>.</w:t>
      </w:r>
    </w:p>
    <w:p w14:paraId="757D0FFD" w14:textId="23FC3D43" w:rsidR="00C474C1" w:rsidRDefault="0094609C" w:rsidP="00C52F4A">
      <w:r>
        <w:t>— </w:t>
      </w:r>
      <w:r w:rsidR="00C52F4A" w:rsidRPr="00605EB6">
        <w:t>Il faut les laisser à d</w:t>
      </w:r>
      <w:r w:rsidR="00C474C1">
        <w:t>’</w:t>
      </w:r>
      <w:r w:rsidR="00C52F4A" w:rsidRPr="00605EB6">
        <w:t>autres</w:t>
      </w:r>
      <w:r w:rsidR="00C474C1">
        <w:t xml:space="preserve">, </w:t>
      </w:r>
      <w:r w:rsidR="00C52F4A" w:rsidRPr="00605EB6">
        <w:t>Georgette</w:t>
      </w:r>
      <w:r w:rsidR="00C474C1">
        <w:t xml:space="preserve">, </w:t>
      </w:r>
      <w:r w:rsidR="00C52F4A" w:rsidRPr="00605EB6">
        <w:t>à celles qui auront tout perdu en perdant leur jeunesse</w:t>
      </w:r>
      <w:r w:rsidR="00C474C1">
        <w:t xml:space="preserve">. </w:t>
      </w:r>
      <w:r w:rsidR="00C52F4A" w:rsidRPr="00605EB6">
        <w:t>Il y en a assez de celles-là</w:t>
      </w:r>
      <w:r w:rsidR="00C474C1">
        <w:t xml:space="preserve">, </w:t>
      </w:r>
      <w:r w:rsidR="00C52F4A" w:rsidRPr="00605EB6">
        <w:t>va</w:t>
      </w:r>
      <w:r w:rsidR="00C474C1">
        <w:t xml:space="preserve">, </w:t>
      </w:r>
      <w:r w:rsidR="00C52F4A" w:rsidRPr="00605EB6">
        <w:t>et tu ne dois pas tenir à leur faire concurrence</w:t>
      </w:r>
      <w:r w:rsidR="00C474C1">
        <w:t>.</w:t>
      </w:r>
    </w:p>
    <w:p w14:paraId="4B994102" w14:textId="77777777" w:rsidR="00C474C1" w:rsidRDefault="00C52F4A" w:rsidP="00C52F4A">
      <w:r w:rsidRPr="00605EB6">
        <w:t>Toutes deux partirent d</w:t>
      </w:r>
      <w:r w:rsidR="00C474C1">
        <w:t>’</w:t>
      </w:r>
      <w:r w:rsidRPr="00605EB6">
        <w:t>un joyeux éclat de rire</w:t>
      </w:r>
      <w:r w:rsidR="00C474C1">
        <w:t>.</w:t>
      </w:r>
    </w:p>
    <w:p w14:paraId="636DF15F" w14:textId="54BED5FA" w:rsidR="00C474C1" w:rsidRDefault="0094609C" w:rsidP="00C52F4A">
      <w:r>
        <w:t>— </w:t>
      </w:r>
      <w:r w:rsidR="00C52F4A" w:rsidRPr="00605EB6">
        <w:t>J</w:t>
      </w:r>
      <w:r w:rsidR="00C474C1">
        <w:t>’</w:t>
      </w:r>
      <w:r w:rsidR="00C52F4A" w:rsidRPr="00605EB6">
        <w:t>en reviens à ton baron</w:t>
      </w:r>
      <w:r w:rsidR="00C474C1">
        <w:t xml:space="preserve">, </w:t>
      </w:r>
      <w:r w:rsidR="00C52F4A" w:rsidRPr="00605EB6">
        <w:t>reprit l</w:t>
      </w:r>
      <w:r w:rsidR="00C474C1">
        <w:t>’</w:t>
      </w:r>
      <w:r w:rsidR="00C52F4A" w:rsidRPr="00605EB6">
        <w:t>amie</w:t>
      </w:r>
      <w:r w:rsidR="00C474C1">
        <w:t xml:space="preserve"> ; </w:t>
      </w:r>
      <w:r w:rsidR="00C52F4A" w:rsidRPr="00605EB6">
        <w:t>c</w:t>
      </w:r>
      <w:r w:rsidR="00C474C1">
        <w:t>’</w:t>
      </w:r>
      <w:r w:rsidR="00C52F4A" w:rsidRPr="00605EB6">
        <w:t>est singulier</w:t>
      </w:r>
      <w:r w:rsidR="00C474C1">
        <w:t xml:space="preserve">, </w:t>
      </w:r>
      <w:r w:rsidR="00C52F4A" w:rsidRPr="00605EB6">
        <w:t>tout de même</w:t>
      </w:r>
      <w:r w:rsidR="00C474C1">
        <w:t xml:space="preserve"> : </w:t>
      </w:r>
      <w:r w:rsidR="00C52F4A" w:rsidRPr="00605EB6">
        <w:t>cinq jours</w:t>
      </w:r>
      <w:r w:rsidR="00C474C1">
        <w:t>…</w:t>
      </w:r>
    </w:p>
    <w:p w14:paraId="04C7E19F" w14:textId="4F127328" w:rsidR="00C474C1" w:rsidRDefault="0094609C" w:rsidP="00C52F4A">
      <w:r>
        <w:t>— </w:t>
      </w:r>
      <w:r w:rsidR="00C52F4A" w:rsidRPr="00605EB6">
        <w:t>Cinq jours</w:t>
      </w:r>
      <w:r w:rsidR="00C474C1">
        <w:t xml:space="preserve">, </w:t>
      </w:r>
      <w:r w:rsidR="00C52F4A" w:rsidRPr="00605EB6">
        <w:t>répéta Georgette</w:t>
      </w:r>
      <w:r w:rsidR="00C474C1">
        <w:t>.</w:t>
      </w:r>
    </w:p>
    <w:p w14:paraId="13B6D23E" w14:textId="40359C5D" w:rsidR="00C474C1" w:rsidRDefault="0094609C" w:rsidP="00C52F4A">
      <w:r>
        <w:t>— </w:t>
      </w:r>
      <w:r w:rsidR="00C52F4A" w:rsidRPr="00605EB6">
        <w:t>Et sans t</w:t>
      </w:r>
      <w:r w:rsidR="00C474C1">
        <w:t>’</w:t>
      </w:r>
      <w:r w:rsidR="00C52F4A" w:rsidRPr="00605EB6">
        <w:t>écrire</w:t>
      </w:r>
      <w:r w:rsidR="00C474C1">
        <w:t> ?</w:t>
      </w:r>
    </w:p>
    <w:p w14:paraId="5727F29D" w14:textId="4E36011A" w:rsidR="00C474C1" w:rsidRDefault="0094609C" w:rsidP="00C52F4A">
      <w:r>
        <w:lastRenderedPageBreak/>
        <w:t>— </w:t>
      </w:r>
      <w:r w:rsidR="00C52F4A" w:rsidRPr="00605EB6">
        <w:t>Pas un mot</w:t>
      </w:r>
      <w:r w:rsidR="00C474C1">
        <w:t>.</w:t>
      </w:r>
    </w:p>
    <w:p w14:paraId="59C2ECFE" w14:textId="71D357E3" w:rsidR="00C474C1" w:rsidRDefault="0094609C" w:rsidP="00C52F4A">
      <w:r>
        <w:t>— </w:t>
      </w:r>
      <w:r w:rsidR="00C52F4A" w:rsidRPr="00605EB6">
        <w:t>Il y a quelque chose là-dessous</w:t>
      </w:r>
      <w:r w:rsidR="00C474C1">
        <w:t>.</w:t>
      </w:r>
    </w:p>
    <w:p w14:paraId="019EF7B2" w14:textId="453F51F8" w:rsidR="00C474C1" w:rsidRDefault="0094609C" w:rsidP="00C52F4A">
      <w:r>
        <w:t>— </w:t>
      </w:r>
      <w:r w:rsidR="00C52F4A" w:rsidRPr="00605EB6">
        <w:t>Je ne sais pas</w:t>
      </w:r>
      <w:r w:rsidR="00C474C1">
        <w:t>.</w:t>
      </w:r>
    </w:p>
    <w:p w14:paraId="394162FB" w14:textId="74A1FA62" w:rsidR="00C474C1" w:rsidRDefault="0094609C" w:rsidP="00C52F4A">
      <w:r>
        <w:t>— </w:t>
      </w:r>
      <w:r w:rsidR="00C52F4A" w:rsidRPr="00605EB6">
        <w:t>Tu ne dois pas ignorer ce qu</w:t>
      </w:r>
      <w:r w:rsidR="00C474C1">
        <w:t>’</w:t>
      </w:r>
      <w:r w:rsidR="00C52F4A" w:rsidRPr="00605EB6">
        <w:t>on dit</w:t>
      </w:r>
      <w:r w:rsidR="00C474C1">
        <w:t>.</w:t>
      </w:r>
    </w:p>
    <w:p w14:paraId="4F3BE1B1" w14:textId="3C500BE6" w:rsidR="00C474C1" w:rsidRDefault="0094609C" w:rsidP="00C52F4A">
      <w:r>
        <w:t>— </w:t>
      </w:r>
      <w:r w:rsidR="00C52F4A" w:rsidRPr="00605EB6">
        <w:t>Que dit-on</w:t>
      </w:r>
      <w:r w:rsidR="00C474C1">
        <w:t> ?</w:t>
      </w:r>
    </w:p>
    <w:p w14:paraId="1A6D6381" w14:textId="2AA014FA" w:rsidR="00C474C1" w:rsidRDefault="0094609C" w:rsidP="00C52F4A">
      <w:r>
        <w:t>— </w:t>
      </w:r>
      <w:r w:rsidR="00C52F4A" w:rsidRPr="00605EB6">
        <w:t>Qu</w:t>
      </w:r>
      <w:r w:rsidR="00C474C1">
        <w:t>’</w:t>
      </w:r>
      <w:r w:rsidR="00C52F4A" w:rsidRPr="00605EB6">
        <w:t>il est ruiné</w:t>
      </w:r>
      <w:r w:rsidR="00C474C1">
        <w:t>.</w:t>
      </w:r>
    </w:p>
    <w:p w14:paraId="167ED76D" w14:textId="022EFDB5" w:rsidR="00C474C1" w:rsidRDefault="0094609C" w:rsidP="00C52F4A">
      <w:r>
        <w:t>— </w:t>
      </w:r>
      <w:r w:rsidR="00C52F4A" w:rsidRPr="00605EB6">
        <w:t>Tu dois bien penser</w:t>
      </w:r>
      <w:r w:rsidR="00C474C1">
        <w:t xml:space="preserve">, </w:t>
      </w:r>
      <w:r w:rsidR="00C52F4A" w:rsidRPr="00605EB6">
        <w:t>ma chère</w:t>
      </w:r>
      <w:r w:rsidR="00C474C1">
        <w:t xml:space="preserve">, </w:t>
      </w:r>
      <w:r w:rsidR="00C52F4A" w:rsidRPr="00605EB6">
        <w:t>qu</w:t>
      </w:r>
      <w:r w:rsidR="00C474C1">
        <w:t>’</w:t>
      </w:r>
      <w:r w:rsidR="00C52F4A" w:rsidRPr="00605EB6">
        <w:t>on n</w:t>
      </w:r>
      <w:r w:rsidR="00C474C1">
        <w:t>’</w:t>
      </w:r>
      <w:r w:rsidR="00C52F4A" w:rsidRPr="00605EB6">
        <w:t>a pas été sans m</w:t>
      </w:r>
      <w:r w:rsidR="00C474C1">
        <w:t>’</w:t>
      </w:r>
      <w:r w:rsidR="00C52F4A" w:rsidRPr="00605EB6">
        <w:t>avertir</w:t>
      </w:r>
      <w:r w:rsidR="00C474C1">
        <w:t>.</w:t>
      </w:r>
    </w:p>
    <w:p w14:paraId="7CF8AAEA" w14:textId="0AE0A862" w:rsidR="00C474C1" w:rsidRDefault="0094609C" w:rsidP="00C52F4A">
      <w:r>
        <w:t>— </w:t>
      </w:r>
      <w:r w:rsidR="00C52F4A" w:rsidRPr="00605EB6">
        <w:t>Crois-tu cela</w:t>
      </w:r>
      <w:r w:rsidR="00C474C1">
        <w:t> ?</w:t>
      </w:r>
    </w:p>
    <w:p w14:paraId="26DC66DE" w14:textId="40CACAD6" w:rsidR="00C474C1" w:rsidRDefault="0094609C" w:rsidP="00C52F4A">
      <w:r>
        <w:t>— </w:t>
      </w:r>
      <w:r w:rsidR="00C52F4A" w:rsidRPr="00605EB6">
        <w:t>Je crois qu</w:t>
      </w:r>
      <w:r w:rsidR="00C474C1">
        <w:t>’</w:t>
      </w:r>
      <w:r w:rsidR="00C52F4A" w:rsidRPr="00605EB6">
        <w:t>il n</w:t>
      </w:r>
      <w:r w:rsidR="00C474C1">
        <w:t>’</w:t>
      </w:r>
      <w:r w:rsidR="00C52F4A" w:rsidRPr="00605EB6">
        <w:t>y a jamais de fumée sans feu</w:t>
      </w:r>
      <w:r w:rsidR="00C474C1">
        <w:t>.</w:t>
      </w:r>
    </w:p>
    <w:p w14:paraId="26E27244" w14:textId="7399C8D0" w:rsidR="00C474C1" w:rsidRDefault="0094609C" w:rsidP="00C52F4A">
      <w:r>
        <w:t>— </w:t>
      </w:r>
      <w:r w:rsidR="00C52F4A" w:rsidRPr="00605EB6">
        <w:t>Alors</w:t>
      </w:r>
      <w:r w:rsidR="00C474C1">
        <w:t xml:space="preserve">, </w:t>
      </w:r>
      <w:r w:rsidR="00C52F4A" w:rsidRPr="00605EB6">
        <w:t>ce serait vrai</w:t>
      </w:r>
      <w:r w:rsidR="00C474C1">
        <w:t> ?</w:t>
      </w:r>
    </w:p>
    <w:p w14:paraId="1FBE6385" w14:textId="0B6B6A0F" w:rsidR="00C474C1" w:rsidRDefault="0094609C" w:rsidP="00C52F4A">
      <w:r>
        <w:t>— </w:t>
      </w:r>
      <w:r w:rsidR="00C474C1">
        <w:t>M. de </w:t>
      </w:r>
      <w:r w:rsidR="00C52F4A" w:rsidRPr="00605EB6">
        <w:t>Simaise a eu et a peut-être encore des embarras d</w:t>
      </w:r>
      <w:r w:rsidR="00C474C1">
        <w:t>’</w:t>
      </w:r>
      <w:r w:rsidR="00C52F4A" w:rsidRPr="00605EB6">
        <w:t>argent</w:t>
      </w:r>
      <w:r w:rsidR="00C474C1">
        <w:t>.</w:t>
      </w:r>
    </w:p>
    <w:p w14:paraId="26BDB293" w14:textId="0358EBCE" w:rsidR="00C474C1" w:rsidRDefault="0094609C" w:rsidP="00C52F4A">
      <w:r>
        <w:t>— </w:t>
      </w:r>
      <w:r w:rsidR="00C52F4A" w:rsidRPr="00605EB6">
        <w:t>Cela expliquerait son éclipse</w:t>
      </w:r>
      <w:r w:rsidR="00C474C1">
        <w:t xml:space="preserve"> : </w:t>
      </w:r>
      <w:r w:rsidR="00C52F4A" w:rsidRPr="00605EB6">
        <w:t>il est occupé</w:t>
      </w:r>
      <w:r w:rsidR="00C474C1">
        <w:t xml:space="preserve">, </w:t>
      </w:r>
      <w:r w:rsidR="00C52F4A" w:rsidRPr="00605EB6">
        <w:t>très occupé</w:t>
      </w:r>
      <w:r w:rsidR="00C474C1">
        <w:t>.</w:t>
      </w:r>
    </w:p>
    <w:p w14:paraId="675AB406" w14:textId="0F218222" w:rsidR="00C474C1" w:rsidRDefault="0094609C" w:rsidP="00C52F4A">
      <w:r>
        <w:t>— </w:t>
      </w:r>
      <w:r w:rsidR="00C52F4A" w:rsidRPr="00605EB6">
        <w:t>Je ne sais pas</w:t>
      </w:r>
      <w:r w:rsidR="00C474C1">
        <w:t xml:space="preserve">. </w:t>
      </w:r>
      <w:r w:rsidR="00C52F4A" w:rsidRPr="00605EB6">
        <w:t>Dans tous les cas</w:t>
      </w:r>
      <w:r w:rsidR="00C474C1">
        <w:t xml:space="preserve">, </w:t>
      </w:r>
      <w:r w:rsidR="00C52F4A" w:rsidRPr="00605EB6">
        <w:t>je ne crois pas que le baron soit aussi mal dans ses affaires qu</w:t>
      </w:r>
      <w:r w:rsidR="00C474C1">
        <w:t>’</w:t>
      </w:r>
      <w:r w:rsidR="00C52F4A" w:rsidRPr="00605EB6">
        <w:t>on veut bien le dire</w:t>
      </w:r>
      <w:r w:rsidR="00C474C1">
        <w:t xml:space="preserve">. </w:t>
      </w:r>
      <w:r w:rsidR="00C52F4A" w:rsidRPr="00605EB6">
        <w:t>Il n</w:t>
      </w:r>
      <w:r w:rsidR="00C474C1">
        <w:t>’</w:t>
      </w:r>
      <w:r w:rsidR="00C52F4A" w:rsidRPr="00605EB6">
        <w:t>y a pas plus de quinze jours</w:t>
      </w:r>
      <w:r w:rsidR="00C474C1">
        <w:t xml:space="preserve">, </w:t>
      </w:r>
      <w:r w:rsidR="00C52F4A" w:rsidRPr="00605EB6">
        <w:t>ayant besoin d</w:t>
      </w:r>
      <w:r w:rsidR="00C474C1">
        <w:t>’</w:t>
      </w:r>
      <w:r w:rsidR="00C52F4A" w:rsidRPr="00605EB6">
        <w:t>une somme assez ronde</w:t>
      </w:r>
      <w:r w:rsidR="00C474C1">
        <w:t xml:space="preserve">, </w:t>
      </w:r>
      <w:r w:rsidR="00C52F4A" w:rsidRPr="00605EB6">
        <w:t>il ne me l</w:t>
      </w:r>
      <w:r w:rsidR="00C474C1">
        <w:t>’</w:t>
      </w:r>
      <w:r w:rsidR="00C52F4A" w:rsidRPr="00605EB6">
        <w:t>a pas refusée</w:t>
      </w:r>
      <w:r w:rsidR="00C474C1">
        <w:t>.</w:t>
      </w:r>
    </w:p>
    <w:p w14:paraId="662E3CE1" w14:textId="2F707A50" w:rsidR="00C474C1" w:rsidRDefault="0094609C" w:rsidP="00C52F4A">
      <w:r>
        <w:t>— </w:t>
      </w:r>
      <w:r w:rsidR="00C52F4A" w:rsidRPr="00605EB6">
        <w:t>Après tout</w:t>
      </w:r>
      <w:r w:rsidR="00C474C1">
        <w:t xml:space="preserve">, </w:t>
      </w:r>
      <w:r w:rsidR="00C52F4A" w:rsidRPr="00605EB6">
        <w:t xml:space="preserve">si </w:t>
      </w:r>
      <w:r w:rsidR="00C474C1">
        <w:t>M. de </w:t>
      </w:r>
      <w:r w:rsidR="00C52F4A" w:rsidRPr="00605EB6">
        <w:t>Simaise est ruiné et s</w:t>
      </w:r>
      <w:r w:rsidR="00C474C1">
        <w:t>’</w:t>
      </w:r>
      <w:r w:rsidR="00C52F4A" w:rsidRPr="00605EB6">
        <w:t>il te quitte</w:t>
      </w:r>
      <w:r w:rsidR="00C474C1">
        <w:t xml:space="preserve">, </w:t>
      </w:r>
      <w:r w:rsidR="00C52F4A" w:rsidRPr="00605EB6">
        <w:t>tu ne seras pas embarrassée</w:t>
      </w:r>
      <w:r w:rsidR="00C474C1">
        <w:t>.</w:t>
      </w:r>
    </w:p>
    <w:p w14:paraId="06A8375F" w14:textId="6F3BDB8A" w:rsidR="00C474C1" w:rsidRDefault="0094609C" w:rsidP="00C52F4A">
      <w:r>
        <w:t>— </w:t>
      </w:r>
      <w:r w:rsidR="00C52F4A" w:rsidRPr="00605EB6">
        <w:t>Peut-être</w:t>
      </w:r>
      <w:r w:rsidR="00C474C1">
        <w:t>.</w:t>
      </w:r>
    </w:p>
    <w:p w14:paraId="660A0A41" w14:textId="60FD67D1" w:rsidR="00C474C1" w:rsidRDefault="0094609C" w:rsidP="00C52F4A">
      <w:r>
        <w:t>— </w:t>
      </w:r>
      <w:r w:rsidR="00C52F4A" w:rsidRPr="00605EB6">
        <w:t>Alors ce sera l</w:t>
      </w:r>
      <w:r w:rsidR="00C474C1">
        <w:t>’</w:t>
      </w:r>
      <w:r w:rsidR="00C52F4A" w:rsidRPr="00605EB6">
        <w:t>embarras du choix</w:t>
      </w:r>
      <w:r w:rsidR="00C474C1">
        <w:t xml:space="preserve">. </w:t>
      </w:r>
      <w:r w:rsidR="00C52F4A" w:rsidRPr="00605EB6">
        <w:t>Hé</w:t>
      </w:r>
      <w:r w:rsidR="00C474C1">
        <w:t xml:space="preserve">, </w:t>
      </w:r>
      <w:r w:rsidR="00C52F4A" w:rsidRPr="00605EB6">
        <w:t>hé</w:t>
      </w:r>
      <w:r w:rsidR="00C474C1">
        <w:t xml:space="preserve"> ! </w:t>
      </w:r>
      <w:r w:rsidR="00C52F4A" w:rsidRPr="00605EB6">
        <w:t>je connais certain gros banquier</w:t>
      </w:r>
      <w:r w:rsidR="00C474C1">
        <w:t xml:space="preserve">, </w:t>
      </w:r>
      <w:r w:rsidR="00C52F4A" w:rsidRPr="00605EB6">
        <w:t>un autre baron</w:t>
      </w:r>
      <w:r w:rsidR="00C474C1">
        <w:t xml:space="preserve">, </w:t>
      </w:r>
      <w:r w:rsidR="00C52F4A" w:rsidRPr="00605EB6">
        <w:t xml:space="preserve">qui est tout prêt à </w:t>
      </w:r>
      <w:r w:rsidR="00C52F4A" w:rsidRPr="00605EB6">
        <w:lastRenderedPageBreak/>
        <w:t>prendre la suite des affaires</w:t>
      </w:r>
      <w:r w:rsidR="00C474C1">
        <w:t xml:space="preserve"> : </w:t>
      </w:r>
      <w:r w:rsidR="00C52F4A" w:rsidRPr="00605EB6">
        <w:t>ancienne maison Simaise</w:t>
      </w:r>
      <w:r w:rsidR="00C474C1">
        <w:t xml:space="preserve">, </w:t>
      </w:r>
      <w:r w:rsidR="00C52F4A" w:rsidRPr="00605EB6">
        <w:t>baron X</w:t>
      </w:r>
      <w:r w:rsidR="00C474C1">
        <w:t xml:space="preserve">…, </w:t>
      </w:r>
      <w:r w:rsidR="00C52F4A" w:rsidRPr="00605EB6">
        <w:t>successeur</w:t>
      </w:r>
      <w:r w:rsidR="00C474C1">
        <w:t>.</w:t>
      </w:r>
    </w:p>
    <w:p w14:paraId="4CF7C6AC" w14:textId="1F8438C3" w:rsidR="00C474C1" w:rsidRDefault="0094609C" w:rsidP="00C52F4A">
      <w:r>
        <w:t>— </w:t>
      </w:r>
      <w:r w:rsidR="00C52F4A" w:rsidRPr="00605EB6">
        <w:t>Oh</w:t>
      </w:r>
      <w:r w:rsidR="00C474C1">
        <w:t xml:space="preserve"> ! </w:t>
      </w:r>
      <w:r w:rsidR="00C52F4A" w:rsidRPr="00605EB6">
        <w:t>la folle</w:t>
      </w:r>
      <w:r w:rsidR="00C474C1">
        <w:t xml:space="preserve"> ! </w:t>
      </w:r>
      <w:r w:rsidR="00C52F4A" w:rsidRPr="00605EB6">
        <w:t>fit Georgette</w:t>
      </w:r>
      <w:r w:rsidR="00C474C1">
        <w:t xml:space="preserve">, </w:t>
      </w:r>
      <w:r w:rsidR="00C52F4A" w:rsidRPr="00605EB6">
        <w:t>laissant courir sur ses lèvres un sourire singulier</w:t>
      </w:r>
      <w:r w:rsidR="00C474C1">
        <w:t>.</w:t>
      </w:r>
    </w:p>
    <w:p w14:paraId="4777B065" w14:textId="77777777" w:rsidR="00C474C1" w:rsidRDefault="00C52F4A" w:rsidP="00C52F4A">
      <w:r w:rsidRPr="00605EB6">
        <w:t>À ce moment</w:t>
      </w:r>
      <w:r w:rsidR="00C474C1">
        <w:t xml:space="preserve">, </w:t>
      </w:r>
      <w:r w:rsidRPr="00605EB6">
        <w:t>un coup de sonnette retentit</w:t>
      </w:r>
      <w:r w:rsidR="00C474C1">
        <w:t>.</w:t>
      </w:r>
    </w:p>
    <w:p w14:paraId="67E754B2" w14:textId="5A15BFF9" w:rsidR="00C474C1" w:rsidRDefault="0094609C" w:rsidP="00C52F4A">
      <w:r>
        <w:t>— </w:t>
      </w:r>
      <w:r w:rsidR="00C52F4A" w:rsidRPr="00605EB6">
        <w:t>C</w:t>
      </w:r>
      <w:r w:rsidR="00C474C1">
        <w:t>’</w:t>
      </w:r>
      <w:r w:rsidR="00C52F4A" w:rsidRPr="00605EB6">
        <w:t>est lui</w:t>
      </w:r>
      <w:r w:rsidR="00C474C1">
        <w:t xml:space="preserve">, </w:t>
      </w:r>
      <w:r w:rsidR="00C52F4A" w:rsidRPr="00605EB6">
        <w:t>dit Georgette</w:t>
      </w:r>
      <w:r w:rsidR="00C474C1">
        <w:t>.</w:t>
      </w:r>
    </w:p>
    <w:p w14:paraId="6072039E" w14:textId="37A679AA" w:rsidR="00C474C1" w:rsidRDefault="0094609C" w:rsidP="00C52F4A">
      <w:r>
        <w:t>— </w:t>
      </w:r>
      <w:r w:rsidR="00C52F4A" w:rsidRPr="00605EB6">
        <w:t>Le banquier</w:t>
      </w:r>
      <w:r w:rsidR="00C474C1">
        <w:t> ?</w:t>
      </w:r>
    </w:p>
    <w:p w14:paraId="0B561FD4" w14:textId="0535CC3F" w:rsidR="00C474C1" w:rsidRDefault="0094609C" w:rsidP="00C52F4A">
      <w:r>
        <w:t>— </w:t>
      </w:r>
      <w:r w:rsidR="00C52F4A" w:rsidRPr="00605EB6">
        <w:t>Non</w:t>
      </w:r>
      <w:r w:rsidR="00C474C1">
        <w:t>.</w:t>
      </w:r>
    </w:p>
    <w:p w14:paraId="316D58E0" w14:textId="3CAD9499" w:rsidR="00C474C1" w:rsidRDefault="0094609C" w:rsidP="00C52F4A">
      <w:r>
        <w:t>— </w:t>
      </w:r>
      <w:r w:rsidR="00C52F4A" w:rsidRPr="00605EB6">
        <w:t>De Simaise</w:t>
      </w:r>
      <w:r w:rsidR="00C474C1">
        <w:t> ?</w:t>
      </w:r>
    </w:p>
    <w:p w14:paraId="0FDF9B12" w14:textId="7C928725" w:rsidR="00C474C1" w:rsidRDefault="0094609C" w:rsidP="00C52F4A">
      <w:r>
        <w:t>— </w:t>
      </w:r>
      <w:r w:rsidR="00C52F4A" w:rsidRPr="00605EB6">
        <w:t>Oui</w:t>
      </w:r>
      <w:r w:rsidR="00C474C1">
        <w:t>.</w:t>
      </w:r>
    </w:p>
    <w:p w14:paraId="6D416429" w14:textId="6740C96D" w:rsidR="00C474C1" w:rsidRDefault="0094609C" w:rsidP="00C52F4A">
      <w:r>
        <w:t>— </w:t>
      </w:r>
      <w:r w:rsidR="00C52F4A" w:rsidRPr="00605EB6">
        <w:t>Il paraît qu</w:t>
      </w:r>
      <w:r w:rsidR="00C474C1">
        <w:t>’</w:t>
      </w:r>
      <w:r w:rsidR="00C52F4A" w:rsidRPr="00605EB6">
        <w:t>il sait s</w:t>
      </w:r>
      <w:r w:rsidR="00C474C1">
        <w:t>’</w:t>
      </w:r>
      <w:r w:rsidR="00C52F4A" w:rsidRPr="00605EB6">
        <w:t>annoncer lui-même</w:t>
      </w:r>
      <w:r w:rsidR="00C474C1">
        <w:t xml:space="preserve">, </w:t>
      </w:r>
      <w:r w:rsidR="00C52F4A" w:rsidRPr="00605EB6">
        <w:t xml:space="preserve">puisque tu le reconnais </w:t>
      </w:r>
      <w:r w:rsidR="00C52F4A" w:rsidRPr="00605EB6">
        <w:rPr>
          <w:bCs/>
        </w:rPr>
        <w:t xml:space="preserve">à </w:t>
      </w:r>
      <w:r w:rsidR="00C52F4A" w:rsidRPr="00605EB6">
        <w:t>la façon dont il sonne</w:t>
      </w:r>
      <w:r w:rsidR="00C474C1">
        <w:t>.</w:t>
      </w:r>
    </w:p>
    <w:p w14:paraId="7280B37B" w14:textId="77777777" w:rsidR="00C474C1" w:rsidRDefault="00C52F4A" w:rsidP="00C52F4A">
      <w:r w:rsidRPr="00605EB6">
        <w:t>La femme de chambre entr</w:t>
      </w:r>
      <w:r w:rsidR="00C474C1">
        <w:t>’</w:t>
      </w:r>
      <w:r w:rsidRPr="00605EB6">
        <w:t>ouvrit la porte et montra son minois chiffonné</w:t>
      </w:r>
      <w:r w:rsidR="00C474C1">
        <w:t>.</w:t>
      </w:r>
    </w:p>
    <w:p w14:paraId="16021B1F" w14:textId="2C721F1F" w:rsidR="00C474C1" w:rsidRDefault="0094609C" w:rsidP="00C52F4A">
      <w:r>
        <w:t>— </w:t>
      </w:r>
      <w:r w:rsidR="00C52F4A" w:rsidRPr="00605EB6">
        <w:t>Madame</w:t>
      </w:r>
      <w:r w:rsidR="00C474C1">
        <w:t xml:space="preserve">, </w:t>
      </w:r>
      <w:r w:rsidR="00C52F4A" w:rsidRPr="00605EB6">
        <w:t>dit-elle</w:t>
      </w:r>
      <w:r w:rsidR="00C474C1">
        <w:t xml:space="preserve">, </w:t>
      </w:r>
      <w:r w:rsidR="00C52F4A" w:rsidRPr="00605EB6">
        <w:t>c</w:t>
      </w:r>
      <w:r w:rsidR="00C474C1">
        <w:t>’</w:t>
      </w:r>
      <w:r w:rsidR="00C52F4A" w:rsidRPr="00605EB6">
        <w:t xml:space="preserve">est </w:t>
      </w:r>
      <w:r w:rsidR="00C474C1">
        <w:t>M. </w:t>
      </w:r>
      <w:r w:rsidR="00C52F4A" w:rsidRPr="00605EB6">
        <w:t>le baron</w:t>
      </w:r>
      <w:r w:rsidR="00C474C1">
        <w:t>.</w:t>
      </w:r>
    </w:p>
    <w:p w14:paraId="7FA05DDF" w14:textId="4DA6F4F1" w:rsidR="00C474C1" w:rsidRDefault="0094609C" w:rsidP="00C52F4A">
      <w:r>
        <w:t>— </w:t>
      </w:r>
      <w:r w:rsidR="00C52F4A" w:rsidRPr="00605EB6">
        <w:t>C</w:t>
      </w:r>
      <w:r w:rsidR="00C474C1">
        <w:t>’</w:t>
      </w:r>
      <w:r w:rsidR="00C52F4A" w:rsidRPr="00605EB6">
        <w:t>est bien</w:t>
      </w:r>
      <w:r w:rsidR="00C474C1">
        <w:t xml:space="preserve"> ; </w:t>
      </w:r>
      <w:r w:rsidR="00C52F4A" w:rsidRPr="00605EB6">
        <w:t xml:space="preserve">dites à </w:t>
      </w:r>
      <w:r w:rsidR="00C474C1">
        <w:t>M. de </w:t>
      </w:r>
      <w:r w:rsidR="00C52F4A" w:rsidRPr="00605EB6">
        <w:t>Simaise que je l</w:t>
      </w:r>
      <w:r w:rsidR="00C474C1">
        <w:t>’</w:t>
      </w:r>
      <w:r w:rsidR="00C52F4A" w:rsidRPr="00605EB6">
        <w:t>attends</w:t>
      </w:r>
      <w:r w:rsidR="00C474C1">
        <w:t>.</w:t>
      </w:r>
    </w:p>
    <w:p w14:paraId="5871F5AA" w14:textId="77777777" w:rsidR="00C474C1" w:rsidRDefault="00C52F4A" w:rsidP="00C52F4A">
      <w:r w:rsidRPr="00605EB6">
        <w:t>Un instant après le baron fit son entrée dans le boudoir</w:t>
      </w:r>
      <w:r w:rsidR="00C474C1">
        <w:t>.</w:t>
      </w:r>
    </w:p>
    <w:p w14:paraId="081DD35A" w14:textId="05508DF2" w:rsidR="00C474C1" w:rsidRDefault="0094609C" w:rsidP="00C52F4A">
      <w:r>
        <w:t>— </w:t>
      </w:r>
      <w:r w:rsidR="00C52F4A" w:rsidRPr="00605EB6">
        <w:t>Bonsoir</w:t>
      </w:r>
      <w:r w:rsidR="00C474C1">
        <w:t xml:space="preserve">, </w:t>
      </w:r>
      <w:r w:rsidR="00C52F4A" w:rsidRPr="00605EB6">
        <w:t>dit-il</w:t>
      </w:r>
      <w:r w:rsidR="00C474C1">
        <w:t xml:space="preserve">, </w:t>
      </w:r>
      <w:r w:rsidR="00C52F4A" w:rsidRPr="00605EB6">
        <w:t>tendant la main à Georgette</w:t>
      </w:r>
      <w:r w:rsidR="00C474C1">
        <w:t xml:space="preserve">, </w:t>
      </w:r>
      <w:r w:rsidR="00C52F4A" w:rsidRPr="00605EB6">
        <w:t>et saluant l</w:t>
      </w:r>
      <w:r w:rsidR="00C474C1">
        <w:t>’</w:t>
      </w:r>
      <w:r w:rsidR="00C52F4A" w:rsidRPr="00605EB6">
        <w:t>amie en même temps</w:t>
      </w:r>
      <w:r w:rsidR="00C474C1">
        <w:t>.</w:t>
      </w:r>
    </w:p>
    <w:p w14:paraId="269DF388" w14:textId="77777777" w:rsidR="00C474C1" w:rsidRDefault="00C52F4A" w:rsidP="00C52F4A">
      <w:r w:rsidRPr="00605EB6">
        <w:t>Celle-ci s</w:t>
      </w:r>
      <w:r w:rsidR="00C474C1">
        <w:t>’</w:t>
      </w:r>
      <w:r w:rsidRPr="00605EB6">
        <w:t>était levée</w:t>
      </w:r>
      <w:r w:rsidR="00C474C1">
        <w:t>.</w:t>
      </w:r>
    </w:p>
    <w:p w14:paraId="1C8FA804" w14:textId="184059FE" w:rsidR="00C474C1" w:rsidRDefault="0094609C" w:rsidP="00C52F4A">
      <w:r>
        <w:t>— </w:t>
      </w:r>
      <w:r w:rsidR="00C52F4A" w:rsidRPr="00605EB6">
        <w:t>J</w:t>
      </w:r>
      <w:r w:rsidR="00C474C1">
        <w:t>’</w:t>
      </w:r>
      <w:r w:rsidR="00C52F4A" w:rsidRPr="00605EB6">
        <w:t>étais venue pour passer la soirée avec ma chère Georgette</w:t>
      </w:r>
      <w:r w:rsidR="00C474C1">
        <w:t xml:space="preserve">, </w:t>
      </w:r>
      <w:r w:rsidR="00C52F4A" w:rsidRPr="00605EB6">
        <w:t>dit-elle</w:t>
      </w:r>
      <w:r w:rsidR="00C474C1">
        <w:t xml:space="preserve"> ; </w:t>
      </w:r>
      <w:r w:rsidR="00C52F4A" w:rsidRPr="00605EB6">
        <w:t>mais je me retire</w:t>
      </w:r>
      <w:r w:rsidR="00C474C1">
        <w:t>.</w:t>
      </w:r>
    </w:p>
    <w:p w14:paraId="3C98BAB4" w14:textId="7C92E3B5" w:rsidR="00C474C1" w:rsidRDefault="0094609C" w:rsidP="00C52F4A">
      <w:r>
        <w:t>— </w:t>
      </w:r>
      <w:r w:rsidR="00C52F4A" w:rsidRPr="00605EB6">
        <w:t>Alors</w:t>
      </w:r>
      <w:r w:rsidR="00C474C1">
        <w:t xml:space="preserve">, </w:t>
      </w:r>
      <w:r w:rsidR="00C52F4A" w:rsidRPr="00605EB6">
        <w:t>c</w:t>
      </w:r>
      <w:r w:rsidR="00C474C1">
        <w:t>’</w:t>
      </w:r>
      <w:r w:rsidR="00C52F4A" w:rsidRPr="00605EB6">
        <w:t>est moi qui vous fais fuir</w:t>
      </w:r>
      <w:r w:rsidR="00C474C1">
        <w:t xml:space="preserve">, </w:t>
      </w:r>
      <w:r w:rsidR="00C52F4A" w:rsidRPr="00605EB6">
        <w:t>dit le baron</w:t>
      </w:r>
      <w:r w:rsidR="00C474C1">
        <w:t>.</w:t>
      </w:r>
    </w:p>
    <w:p w14:paraId="7A18FCC3" w14:textId="09729BF7" w:rsidR="00C474C1" w:rsidRDefault="0094609C" w:rsidP="00C52F4A">
      <w:r>
        <w:lastRenderedPageBreak/>
        <w:t>— </w:t>
      </w:r>
      <w:r w:rsidR="00C52F4A" w:rsidRPr="00605EB6">
        <w:t>Non certes</w:t>
      </w:r>
      <w:r w:rsidR="00C474C1">
        <w:t xml:space="preserve">, </w:t>
      </w:r>
      <w:r w:rsidR="00C52F4A" w:rsidRPr="00605EB6">
        <w:t>monsieur le baron</w:t>
      </w:r>
      <w:r w:rsidR="00C474C1">
        <w:t>.</w:t>
      </w:r>
    </w:p>
    <w:p w14:paraId="103D577D" w14:textId="087F9F07" w:rsidR="00C474C1" w:rsidRDefault="0094609C" w:rsidP="00C52F4A">
      <w:r>
        <w:t>— </w:t>
      </w:r>
      <w:r w:rsidR="00C52F4A" w:rsidRPr="00605EB6">
        <w:t>Tu peux bien rester encore un instant</w:t>
      </w:r>
      <w:r w:rsidR="00C474C1">
        <w:t xml:space="preserve">, </w:t>
      </w:r>
      <w:r w:rsidR="00C52F4A" w:rsidRPr="00605EB6">
        <w:t>dit Georgette</w:t>
      </w:r>
      <w:r w:rsidR="00C474C1">
        <w:t>.</w:t>
      </w:r>
    </w:p>
    <w:p w14:paraId="14B65F98" w14:textId="7D659C88" w:rsidR="00C474C1" w:rsidRDefault="0094609C" w:rsidP="00C52F4A">
      <w:r>
        <w:t>— </w:t>
      </w:r>
      <w:r w:rsidR="00C52F4A" w:rsidRPr="00605EB6">
        <w:t>Mais non</w:t>
      </w:r>
      <w:r w:rsidR="00C474C1">
        <w:t xml:space="preserve">, </w:t>
      </w:r>
      <w:r w:rsidR="00C52F4A" w:rsidRPr="00605EB6">
        <w:t>mais non</w:t>
      </w:r>
      <w:r w:rsidR="00C474C1">
        <w:t xml:space="preserve">, </w:t>
      </w:r>
      <w:r w:rsidR="00C52F4A" w:rsidRPr="00605EB6">
        <w:t>je te quitte</w:t>
      </w:r>
      <w:r w:rsidR="00C474C1">
        <w:t xml:space="preserve">, </w:t>
      </w:r>
      <w:r w:rsidR="00C52F4A" w:rsidRPr="00605EB6">
        <w:t>je reviendrai un de ces soirs</w:t>
      </w:r>
      <w:r w:rsidR="00C474C1">
        <w:t>.</w:t>
      </w:r>
    </w:p>
    <w:p w14:paraId="0418803A" w14:textId="458A236B" w:rsidR="00C474C1" w:rsidRDefault="0094609C" w:rsidP="00C52F4A">
      <w:r>
        <w:t>— </w:t>
      </w:r>
      <w:r w:rsidR="00C52F4A" w:rsidRPr="00605EB6">
        <w:t>Eh bien</w:t>
      </w:r>
      <w:r w:rsidR="00C474C1">
        <w:t xml:space="preserve">, </w:t>
      </w:r>
      <w:r w:rsidR="00C52F4A" w:rsidRPr="00605EB6">
        <w:t>je ne te retiens pas</w:t>
      </w:r>
      <w:r w:rsidR="00C474C1">
        <w:t xml:space="preserve">, </w:t>
      </w:r>
      <w:r w:rsidR="00C52F4A" w:rsidRPr="00605EB6">
        <w:t>à bientôt</w:t>
      </w:r>
      <w:r w:rsidR="00C474C1">
        <w:t> !</w:t>
      </w:r>
    </w:p>
    <w:p w14:paraId="6CF17B3A" w14:textId="71C93DEA" w:rsidR="00C474C1" w:rsidRDefault="0094609C" w:rsidP="00C52F4A">
      <w:r>
        <w:t>— </w:t>
      </w:r>
      <w:r w:rsidR="00C52F4A" w:rsidRPr="00605EB6">
        <w:t>Tu sais bien</w:t>
      </w:r>
      <w:r w:rsidR="00C474C1">
        <w:t xml:space="preserve">, </w:t>
      </w:r>
      <w:r w:rsidR="00C52F4A" w:rsidRPr="00605EB6">
        <w:t>Georgette</w:t>
      </w:r>
      <w:r w:rsidR="00C474C1">
        <w:t xml:space="preserve">, </w:t>
      </w:r>
      <w:r w:rsidR="00C52F4A" w:rsidRPr="00605EB6">
        <w:t>que je ne suis jamais indiscrète</w:t>
      </w:r>
      <w:r w:rsidR="00C474C1">
        <w:t>.</w:t>
      </w:r>
    </w:p>
    <w:p w14:paraId="3E42EACC" w14:textId="5EA4E0FE" w:rsidR="00C474C1" w:rsidRDefault="00C52F4A" w:rsidP="00C52F4A">
      <w:r w:rsidRPr="00605EB6">
        <w:t>Et</w:t>
      </w:r>
      <w:r w:rsidR="00C474C1">
        <w:t xml:space="preserve">, </w:t>
      </w:r>
      <w:r w:rsidRPr="00605EB6">
        <w:t>s</w:t>
      </w:r>
      <w:r w:rsidR="00C474C1">
        <w:t>’</w:t>
      </w:r>
      <w:r w:rsidRPr="00605EB6">
        <w:t xml:space="preserve">inclinant devant </w:t>
      </w:r>
      <w:r w:rsidR="00C474C1">
        <w:t>M. de </w:t>
      </w:r>
      <w:r w:rsidRPr="00605EB6">
        <w:t>Simaise</w:t>
      </w:r>
      <w:r w:rsidR="00C474C1">
        <w:t> :</w:t>
      </w:r>
    </w:p>
    <w:p w14:paraId="4C7AE58F" w14:textId="0801737A" w:rsidR="00C474C1" w:rsidRDefault="0094609C" w:rsidP="00C52F4A">
      <w:r>
        <w:t>— </w:t>
      </w:r>
      <w:r w:rsidR="00C52F4A" w:rsidRPr="00605EB6">
        <w:t>Votre servante</w:t>
      </w:r>
      <w:r w:rsidR="00C474C1">
        <w:t xml:space="preserve">, </w:t>
      </w:r>
      <w:r w:rsidR="00C52F4A" w:rsidRPr="00605EB6">
        <w:t>monsieur le baron</w:t>
      </w:r>
      <w:r w:rsidR="00C474C1">
        <w:t xml:space="preserve">, </w:t>
      </w:r>
      <w:r w:rsidR="00C52F4A" w:rsidRPr="00605EB6">
        <w:t>dit-elle</w:t>
      </w:r>
      <w:r w:rsidR="00C474C1">
        <w:t>.</w:t>
      </w:r>
    </w:p>
    <w:p w14:paraId="30E5817A" w14:textId="77777777" w:rsidR="00C474C1" w:rsidRDefault="00C52F4A" w:rsidP="00C52F4A">
      <w:r w:rsidRPr="00605EB6">
        <w:t>De Simaise rendit le salut froidement</w:t>
      </w:r>
      <w:r w:rsidR="00C474C1">
        <w:t xml:space="preserve">, </w:t>
      </w:r>
      <w:r w:rsidRPr="00605EB6">
        <w:t>sans prononcer un mot</w:t>
      </w:r>
      <w:r w:rsidR="00C474C1">
        <w:t xml:space="preserve">, </w:t>
      </w:r>
      <w:r w:rsidRPr="00605EB6">
        <w:t>et se laissa tomber dans un fauteuil</w:t>
      </w:r>
      <w:r w:rsidR="00C474C1">
        <w:t>.</w:t>
      </w:r>
    </w:p>
    <w:p w14:paraId="26314CD6" w14:textId="77777777" w:rsidR="00C474C1" w:rsidRDefault="00C52F4A" w:rsidP="00C52F4A">
      <w:r w:rsidRPr="00605EB6">
        <w:t>Georgette accompagna son amie jusque dans l</w:t>
      </w:r>
      <w:r w:rsidR="00C474C1">
        <w:t>’</w:t>
      </w:r>
      <w:r w:rsidRPr="00605EB6">
        <w:t>antichambre</w:t>
      </w:r>
      <w:r w:rsidR="00C474C1">
        <w:t>.</w:t>
      </w:r>
    </w:p>
    <w:p w14:paraId="3B21710F" w14:textId="3728F8BD" w:rsidR="00C474C1" w:rsidRDefault="0094609C" w:rsidP="00C52F4A">
      <w:r>
        <w:t>— </w:t>
      </w:r>
      <w:r w:rsidR="00C52F4A" w:rsidRPr="00605EB6">
        <w:t>Dis donc</w:t>
      </w:r>
      <w:r w:rsidR="00C474C1">
        <w:t xml:space="preserve">, </w:t>
      </w:r>
      <w:r w:rsidR="00C52F4A" w:rsidRPr="00605EB6">
        <w:t>chuchota l</w:t>
      </w:r>
      <w:r w:rsidR="00C474C1">
        <w:t>’</w:t>
      </w:r>
      <w:r w:rsidR="00C52F4A" w:rsidRPr="00605EB6">
        <w:t>amie à l</w:t>
      </w:r>
      <w:r w:rsidR="00C474C1">
        <w:t>’</w:t>
      </w:r>
      <w:r w:rsidR="00C52F4A" w:rsidRPr="00605EB6">
        <w:t>oreille de Georgette</w:t>
      </w:r>
      <w:r w:rsidR="00C474C1">
        <w:t xml:space="preserve">, </w:t>
      </w:r>
      <w:r w:rsidR="00C52F4A" w:rsidRPr="00605EB6">
        <w:t>il a un drôle d</w:t>
      </w:r>
      <w:r w:rsidR="00C474C1">
        <w:t>’</w:t>
      </w:r>
      <w:r w:rsidR="00C52F4A" w:rsidRPr="00605EB6">
        <w:t>air</w:t>
      </w:r>
      <w:r w:rsidR="00C474C1">
        <w:t xml:space="preserve">, </w:t>
      </w:r>
      <w:r w:rsidR="00C52F4A" w:rsidRPr="00605EB6">
        <w:t>ce soir</w:t>
      </w:r>
      <w:r w:rsidR="00C474C1">
        <w:t xml:space="preserve">, </w:t>
      </w:r>
      <w:r w:rsidR="00C52F4A" w:rsidRPr="00605EB6">
        <w:t>ton baron</w:t>
      </w:r>
      <w:r w:rsidR="00C474C1">
        <w:t>.</w:t>
      </w:r>
    </w:p>
    <w:p w14:paraId="1B23A91B" w14:textId="2AB7A17E" w:rsidR="00C474C1" w:rsidRDefault="0094609C" w:rsidP="00C52F4A">
      <w:r>
        <w:t>— </w:t>
      </w:r>
      <w:r w:rsidR="00C52F4A" w:rsidRPr="00605EB6">
        <w:t>J</w:t>
      </w:r>
      <w:r w:rsidR="00C474C1">
        <w:t>’</w:t>
      </w:r>
      <w:r w:rsidR="00C52F4A" w:rsidRPr="00605EB6">
        <w:t>ai vu cela</w:t>
      </w:r>
      <w:r w:rsidR="00C474C1">
        <w:t xml:space="preserve">. </w:t>
      </w:r>
      <w:r w:rsidR="00C52F4A" w:rsidRPr="00605EB6">
        <w:t>Il a certainement quelque chose</w:t>
      </w:r>
      <w:r w:rsidR="00C474C1">
        <w:t>.</w:t>
      </w:r>
    </w:p>
    <w:p w14:paraId="2AFD6023" w14:textId="66C54D37" w:rsidR="00C474C1" w:rsidRDefault="0094609C" w:rsidP="00C52F4A">
      <w:r>
        <w:t>— </w:t>
      </w:r>
      <w:r w:rsidR="00C52F4A" w:rsidRPr="00605EB6">
        <w:t>Un hanneton qui trotte dans sa cervelle</w:t>
      </w:r>
      <w:r w:rsidR="00C474C1">
        <w:t>.</w:t>
      </w:r>
    </w:p>
    <w:p w14:paraId="0BD3EDC9" w14:textId="61837424" w:rsidR="00C474C1" w:rsidRDefault="0094609C" w:rsidP="00C52F4A">
      <w:r>
        <w:t>— </w:t>
      </w:r>
      <w:r w:rsidR="00C52F4A" w:rsidRPr="00605EB6">
        <w:t>Nous verrons bien</w:t>
      </w:r>
      <w:r w:rsidR="00C474C1">
        <w:t>.</w:t>
      </w:r>
    </w:p>
    <w:p w14:paraId="68B9677A" w14:textId="4FC1B8D3" w:rsidR="00C474C1" w:rsidRDefault="0094609C" w:rsidP="00C52F4A">
      <w:r>
        <w:t>— </w:t>
      </w:r>
      <w:r w:rsidR="00C52F4A" w:rsidRPr="00605EB6">
        <w:t>Tu comprends que je ne pouvais pas rester</w:t>
      </w:r>
      <w:r w:rsidR="00C474C1">
        <w:t xml:space="preserve"> ; </w:t>
      </w:r>
      <w:r w:rsidR="00C52F4A" w:rsidRPr="00605EB6">
        <w:t>il doit avoir un tas de choses intéressantes à te dire</w:t>
      </w:r>
      <w:r w:rsidR="00C474C1">
        <w:t>.</w:t>
      </w:r>
    </w:p>
    <w:p w14:paraId="0B750841" w14:textId="02EB8236" w:rsidR="00C474C1" w:rsidRDefault="0094609C" w:rsidP="00C52F4A">
      <w:r>
        <w:t>— </w:t>
      </w:r>
      <w:r w:rsidR="00C52F4A" w:rsidRPr="00605EB6">
        <w:t>C</w:t>
      </w:r>
      <w:r w:rsidR="00C474C1">
        <w:t>’</w:t>
      </w:r>
      <w:r w:rsidR="00C52F4A" w:rsidRPr="00605EB6">
        <w:t>est pour cela que je n</w:t>
      </w:r>
      <w:r w:rsidR="00C474C1">
        <w:t>’</w:t>
      </w:r>
      <w:r w:rsidR="00C52F4A" w:rsidRPr="00605EB6">
        <w:t>ai pas insisté pour te retenir</w:t>
      </w:r>
      <w:r w:rsidR="00C474C1">
        <w:t>.</w:t>
      </w:r>
    </w:p>
    <w:p w14:paraId="26B1430B" w14:textId="31D3C22D" w:rsidR="00C474C1" w:rsidRDefault="0094609C" w:rsidP="00C52F4A">
      <w:r>
        <w:t>— </w:t>
      </w:r>
      <w:r w:rsidR="00C52F4A" w:rsidRPr="00605EB6">
        <w:t>Je reviendrai demain dans l</w:t>
      </w:r>
      <w:r w:rsidR="00C474C1">
        <w:t>’</w:t>
      </w:r>
      <w:r w:rsidR="00C52F4A" w:rsidRPr="00605EB6">
        <w:t>après-midi</w:t>
      </w:r>
      <w:r w:rsidR="00C474C1">
        <w:t xml:space="preserve">… </w:t>
      </w:r>
      <w:r w:rsidR="00C52F4A" w:rsidRPr="00605EB6">
        <w:t>pour savoir</w:t>
      </w:r>
      <w:r w:rsidR="00C474C1">
        <w:t>.</w:t>
      </w:r>
    </w:p>
    <w:p w14:paraId="515D3385" w14:textId="0B2EA4E9" w:rsidR="00C474C1" w:rsidRDefault="0094609C" w:rsidP="00C52F4A">
      <w:r>
        <w:t>— </w:t>
      </w:r>
      <w:r w:rsidR="00C52F4A" w:rsidRPr="00605EB6">
        <w:t>Oui</w:t>
      </w:r>
      <w:r w:rsidR="00C474C1">
        <w:t xml:space="preserve">, </w:t>
      </w:r>
      <w:r w:rsidR="00C52F4A" w:rsidRPr="00605EB6">
        <w:t>si tu veux</w:t>
      </w:r>
      <w:r w:rsidR="00C474C1">
        <w:t>.</w:t>
      </w:r>
    </w:p>
    <w:p w14:paraId="11AD8123" w14:textId="77777777" w:rsidR="00C474C1" w:rsidRDefault="00C52F4A" w:rsidP="00C52F4A">
      <w:r w:rsidRPr="00605EB6">
        <w:lastRenderedPageBreak/>
        <w:t>Les deux amies se serrèrent la main et Georgette rentra dans le salon</w:t>
      </w:r>
      <w:r w:rsidR="00C474C1">
        <w:t>.</w:t>
      </w:r>
    </w:p>
    <w:p w14:paraId="2ED41D8B" w14:textId="7F8E505A" w:rsidR="00C474C1" w:rsidRDefault="00C52F4A" w:rsidP="00C474C1">
      <w:pPr>
        <w:pStyle w:val="Titre2"/>
      </w:pPr>
      <w:bookmarkStart w:id="89" w:name="_Toc197617934"/>
      <w:r w:rsidRPr="00605EB6">
        <w:lastRenderedPageBreak/>
        <w:t>XI</w:t>
      </w:r>
      <w:r w:rsidRPr="00605EB6">
        <w:br/>
      </w:r>
      <w:r w:rsidRPr="00605EB6">
        <w:br/>
        <w:t>LA MOUCHE DU COCHE</w:t>
      </w:r>
      <w:bookmarkEnd w:id="89"/>
    </w:p>
    <w:p w14:paraId="3495CBC3" w14:textId="1E1A713B" w:rsidR="00C474C1" w:rsidRDefault="0094609C" w:rsidP="00C52F4A">
      <w:r>
        <w:t>— </w:t>
      </w:r>
      <w:r w:rsidR="00C52F4A" w:rsidRPr="00605EB6">
        <w:t>Comme vous devenez rare</w:t>
      </w:r>
      <w:r w:rsidR="00C474C1">
        <w:t xml:space="preserve">, </w:t>
      </w:r>
      <w:r w:rsidR="00C52F4A" w:rsidRPr="00605EB6">
        <w:t>monsieur le baron</w:t>
      </w:r>
      <w:r w:rsidR="00C474C1">
        <w:t xml:space="preserve">, </w:t>
      </w:r>
      <w:r w:rsidR="00C52F4A" w:rsidRPr="00605EB6">
        <w:t>dit Georgette</w:t>
      </w:r>
      <w:r w:rsidR="00C474C1">
        <w:t xml:space="preserve"> ; </w:t>
      </w:r>
      <w:r w:rsidR="00C52F4A" w:rsidRPr="00605EB6">
        <w:t>c</w:t>
      </w:r>
      <w:r w:rsidR="00C474C1">
        <w:t>’</w:t>
      </w:r>
      <w:r w:rsidR="00C52F4A" w:rsidRPr="00605EB6">
        <w:t>est une surprise que vous me faites ce soir</w:t>
      </w:r>
      <w:r w:rsidR="00C474C1">
        <w:t xml:space="preserve">, </w:t>
      </w:r>
      <w:r w:rsidR="00C52F4A" w:rsidRPr="00605EB6">
        <w:t>car je ne vous attendais plus</w:t>
      </w:r>
      <w:r w:rsidR="00C474C1">
        <w:t>.</w:t>
      </w:r>
    </w:p>
    <w:p w14:paraId="0C188E97" w14:textId="1EB0F4A9" w:rsidR="00C474C1" w:rsidRDefault="0094609C" w:rsidP="00C52F4A">
      <w:r>
        <w:t>— </w:t>
      </w:r>
      <w:r w:rsidR="00C52F4A" w:rsidRPr="00605EB6">
        <w:t>M</w:t>
      </w:r>
      <w:r w:rsidR="00C474C1">
        <w:t>’</w:t>
      </w:r>
      <w:r w:rsidR="00C52F4A" w:rsidRPr="00605EB6">
        <w:t>avez-vous réellement attendu</w:t>
      </w:r>
      <w:r w:rsidR="00C474C1">
        <w:t> ?</w:t>
      </w:r>
    </w:p>
    <w:p w14:paraId="4590670E" w14:textId="6720F13B" w:rsidR="00C474C1" w:rsidRDefault="0094609C" w:rsidP="00C52F4A">
      <w:r>
        <w:t>— </w:t>
      </w:r>
      <w:r w:rsidR="00C52F4A" w:rsidRPr="00605EB6">
        <w:t>Tous les jours</w:t>
      </w:r>
      <w:r w:rsidR="00C474C1">
        <w:t xml:space="preserve">, </w:t>
      </w:r>
      <w:r w:rsidR="00C52F4A" w:rsidRPr="00605EB6">
        <w:t>monsieur</w:t>
      </w:r>
      <w:r w:rsidR="00C474C1">
        <w:t xml:space="preserve">, </w:t>
      </w:r>
      <w:r w:rsidR="00C52F4A" w:rsidRPr="00605EB6">
        <w:t>à toutes les heures</w:t>
      </w:r>
      <w:r w:rsidR="00C474C1">
        <w:t xml:space="preserve">, </w:t>
      </w:r>
      <w:r w:rsidR="00C52F4A" w:rsidRPr="00605EB6">
        <w:t>vous le savez bien</w:t>
      </w:r>
      <w:r w:rsidR="00C474C1">
        <w:t xml:space="preserve">. </w:t>
      </w:r>
      <w:r w:rsidR="00C52F4A" w:rsidRPr="00605EB6">
        <w:t>Peut-on vous demander ce que vous avez fait toute cette semaine</w:t>
      </w:r>
      <w:r w:rsidR="00C474C1">
        <w:t> ?</w:t>
      </w:r>
    </w:p>
    <w:p w14:paraId="391EB3FB" w14:textId="48BA5F0B" w:rsidR="00C474C1" w:rsidRDefault="0094609C" w:rsidP="00C52F4A">
      <w:r>
        <w:t>— </w:t>
      </w:r>
      <w:r w:rsidR="00C52F4A" w:rsidRPr="00605EB6">
        <w:t>J</w:t>
      </w:r>
      <w:r w:rsidR="00C474C1">
        <w:t>’</w:t>
      </w:r>
      <w:r w:rsidR="00C52F4A" w:rsidRPr="00605EB6">
        <w:t>ai été très occupé</w:t>
      </w:r>
      <w:r w:rsidR="00C474C1">
        <w:t>.</w:t>
      </w:r>
    </w:p>
    <w:p w14:paraId="0809D7FB" w14:textId="2A4117BA" w:rsidR="00C474C1" w:rsidRDefault="0094609C" w:rsidP="00C52F4A">
      <w:r>
        <w:t>— </w:t>
      </w:r>
      <w:r w:rsidR="00C52F4A" w:rsidRPr="00605EB6">
        <w:t>Des ennuis</w:t>
      </w:r>
      <w:r w:rsidR="00C474C1">
        <w:t> ?</w:t>
      </w:r>
    </w:p>
    <w:p w14:paraId="6EF618C2" w14:textId="643542B3" w:rsidR="00C474C1" w:rsidRDefault="0094609C" w:rsidP="00C52F4A">
      <w:r>
        <w:t>— </w:t>
      </w:r>
      <w:r w:rsidR="00C52F4A" w:rsidRPr="00605EB6">
        <w:t>Oui</w:t>
      </w:r>
      <w:r w:rsidR="00C474C1">
        <w:t xml:space="preserve">, </w:t>
      </w:r>
      <w:r w:rsidR="00C52F4A" w:rsidRPr="00605EB6">
        <w:t>des ennuis</w:t>
      </w:r>
      <w:r w:rsidR="00C474C1">
        <w:t xml:space="preserve"> ; </w:t>
      </w:r>
      <w:r w:rsidR="00C52F4A" w:rsidRPr="00605EB6">
        <w:t>qui n</w:t>
      </w:r>
      <w:r w:rsidR="00C474C1">
        <w:t>’</w:t>
      </w:r>
      <w:r w:rsidR="00C52F4A" w:rsidRPr="00605EB6">
        <w:t>en a pas</w:t>
      </w:r>
      <w:r w:rsidR="00C474C1">
        <w:t> ?</w:t>
      </w:r>
    </w:p>
    <w:p w14:paraId="6A54FD46" w14:textId="1D143D02" w:rsidR="00C474C1" w:rsidRDefault="0094609C" w:rsidP="00C52F4A">
      <w:r>
        <w:t>— </w:t>
      </w:r>
      <w:r w:rsidR="00C52F4A" w:rsidRPr="00605EB6">
        <w:t>C</w:t>
      </w:r>
      <w:r w:rsidR="00C474C1">
        <w:t>’</w:t>
      </w:r>
      <w:r w:rsidR="00C52F4A" w:rsidRPr="00605EB6">
        <w:t>est vrai</w:t>
      </w:r>
      <w:r w:rsidR="00C474C1">
        <w:t xml:space="preserve"> ; </w:t>
      </w:r>
      <w:r w:rsidR="00C52F4A" w:rsidRPr="00605EB6">
        <w:t>chacun a les siens</w:t>
      </w:r>
      <w:r w:rsidR="00C474C1">
        <w:t>.</w:t>
      </w:r>
    </w:p>
    <w:p w14:paraId="69A8D599" w14:textId="27A32B94" w:rsidR="00C474C1" w:rsidRDefault="0094609C" w:rsidP="00C52F4A">
      <w:r>
        <w:t>— </w:t>
      </w:r>
      <w:r w:rsidR="00C52F4A" w:rsidRPr="00605EB6">
        <w:t>Les vôtres</w:t>
      </w:r>
      <w:r w:rsidR="00C474C1">
        <w:t xml:space="preserve">, </w:t>
      </w:r>
      <w:r w:rsidR="00C52F4A" w:rsidRPr="00605EB6">
        <w:t>Georgette</w:t>
      </w:r>
      <w:r w:rsidR="00C474C1">
        <w:t xml:space="preserve">, </w:t>
      </w:r>
      <w:r w:rsidR="00C52F4A" w:rsidRPr="00605EB6">
        <w:t>sont assez doux</w:t>
      </w:r>
      <w:r w:rsidR="00C474C1">
        <w:t>.</w:t>
      </w:r>
    </w:p>
    <w:p w14:paraId="4CFAC2F5" w14:textId="5330EC16" w:rsidR="00C474C1" w:rsidRDefault="0094609C" w:rsidP="00C52F4A">
      <w:r>
        <w:t>— </w:t>
      </w:r>
      <w:r w:rsidR="00C52F4A" w:rsidRPr="00605EB6">
        <w:t>Vous croyez cela</w:t>
      </w:r>
      <w:r w:rsidR="00C474C1">
        <w:t xml:space="preserve">, </w:t>
      </w:r>
      <w:r w:rsidR="00C52F4A" w:rsidRPr="00605EB6">
        <w:t>monsieur</w:t>
      </w:r>
      <w:r w:rsidR="00C474C1">
        <w:t xml:space="preserve"> ; </w:t>
      </w:r>
      <w:r w:rsidR="00C52F4A" w:rsidRPr="00605EB6">
        <w:t>eh bien</w:t>
      </w:r>
      <w:r w:rsidR="00C474C1">
        <w:t xml:space="preserve"> ! </w:t>
      </w:r>
      <w:r w:rsidR="00C52F4A" w:rsidRPr="00605EB6">
        <w:t>vous vous trompez</w:t>
      </w:r>
      <w:r w:rsidR="00C474C1">
        <w:t>.</w:t>
      </w:r>
    </w:p>
    <w:p w14:paraId="27EFCF0A" w14:textId="5955B83D" w:rsidR="00C474C1" w:rsidRDefault="0094609C" w:rsidP="00C52F4A">
      <w:r>
        <w:t>— </w:t>
      </w:r>
      <w:r w:rsidR="00C52F4A" w:rsidRPr="00605EB6">
        <w:t>En ce cas</w:t>
      </w:r>
      <w:r w:rsidR="00C474C1">
        <w:t xml:space="preserve">, </w:t>
      </w:r>
      <w:r w:rsidR="00C52F4A" w:rsidRPr="00605EB6">
        <w:t>ma chère</w:t>
      </w:r>
      <w:r w:rsidR="00C474C1">
        <w:t xml:space="preserve">, </w:t>
      </w:r>
      <w:r w:rsidR="00C52F4A" w:rsidRPr="00605EB6">
        <w:t>dites-moi un peu quels sont vos horribles ennuis</w:t>
      </w:r>
      <w:r w:rsidR="00C474C1">
        <w:t>.</w:t>
      </w:r>
    </w:p>
    <w:p w14:paraId="6543B6AF" w14:textId="6DAC6F99" w:rsidR="00C474C1" w:rsidRDefault="0094609C" w:rsidP="00C52F4A">
      <w:r>
        <w:t>— </w:t>
      </w:r>
      <w:r w:rsidR="00C52F4A" w:rsidRPr="00605EB6">
        <w:t>N</w:t>
      </w:r>
      <w:r w:rsidR="00C474C1">
        <w:t>’</w:t>
      </w:r>
      <w:r w:rsidR="00C52F4A" w:rsidRPr="00605EB6">
        <w:t>est-ce donc rien de penser à vous</w:t>
      </w:r>
      <w:r w:rsidR="00C474C1">
        <w:t xml:space="preserve">, </w:t>
      </w:r>
      <w:r w:rsidR="00C52F4A" w:rsidRPr="00605EB6">
        <w:t>de ne pas vous voir et d</w:t>
      </w:r>
      <w:r w:rsidR="00C474C1">
        <w:t>’</w:t>
      </w:r>
      <w:r w:rsidR="00C52F4A" w:rsidRPr="00605EB6">
        <w:t>ignorer absolument ce que vous devenez</w:t>
      </w:r>
      <w:r w:rsidR="00C474C1">
        <w:t xml:space="preserve"> ? </w:t>
      </w:r>
      <w:r w:rsidR="00C52F4A" w:rsidRPr="00605EB6">
        <w:t>Rien</w:t>
      </w:r>
      <w:r w:rsidR="00C474C1">
        <w:t xml:space="preserve">, </w:t>
      </w:r>
      <w:r w:rsidR="00C52F4A" w:rsidRPr="00605EB6">
        <w:t>pas un mot</w:t>
      </w:r>
      <w:r w:rsidR="00C474C1">
        <w:t xml:space="preserve">. </w:t>
      </w:r>
      <w:r w:rsidR="00C52F4A" w:rsidRPr="00605EB6">
        <w:t>Il vous était pourtant facile de m</w:t>
      </w:r>
      <w:r w:rsidR="00C474C1">
        <w:t>’</w:t>
      </w:r>
      <w:r w:rsidR="00C52F4A" w:rsidRPr="00605EB6">
        <w:t>envoyer un domestique</w:t>
      </w:r>
      <w:r w:rsidR="00C474C1">
        <w:t xml:space="preserve">. </w:t>
      </w:r>
      <w:r w:rsidR="00C52F4A" w:rsidRPr="00605EB6">
        <w:t>À quoi servent-ils</w:t>
      </w:r>
      <w:r w:rsidR="00C474C1">
        <w:t xml:space="preserve">, </w:t>
      </w:r>
      <w:r w:rsidR="00C52F4A" w:rsidRPr="00605EB6">
        <w:t>vos domestiques</w:t>
      </w:r>
      <w:r w:rsidR="00C474C1">
        <w:t xml:space="preserve"> ? </w:t>
      </w:r>
      <w:r w:rsidR="00C52F4A" w:rsidRPr="00605EB6">
        <w:t>Ont-ils donc tant à faire</w:t>
      </w:r>
      <w:r w:rsidR="00C474C1">
        <w:t> ?</w:t>
      </w:r>
    </w:p>
    <w:p w14:paraId="1120E4BB" w14:textId="03FC1BF7" w:rsidR="00C474C1" w:rsidRDefault="0094609C" w:rsidP="00C52F4A">
      <w:r>
        <w:lastRenderedPageBreak/>
        <w:t>— </w:t>
      </w:r>
      <w:r w:rsidR="00C52F4A" w:rsidRPr="00605EB6">
        <w:t>Ma foi</w:t>
      </w:r>
      <w:r w:rsidR="00C474C1">
        <w:t xml:space="preserve">, </w:t>
      </w:r>
      <w:r w:rsidR="00C52F4A" w:rsidRPr="00605EB6">
        <w:t>je n</w:t>
      </w:r>
      <w:r w:rsidR="00C474C1">
        <w:t>’</w:t>
      </w:r>
      <w:r w:rsidR="00C52F4A" w:rsidRPr="00605EB6">
        <w:t>y ai pas songé</w:t>
      </w:r>
      <w:r w:rsidR="00C474C1">
        <w:t>.</w:t>
      </w:r>
    </w:p>
    <w:p w14:paraId="5D95AF05" w14:textId="43764DB1" w:rsidR="00C474C1" w:rsidRDefault="0094609C" w:rsidP="00C52F4A">
      <w:r>
        <w:t>— </w:t>
      </w:r>
      <w:r w:rsidR="00C52F4A" w:rsidRPr="00605EB6">
        <w:t>Comme tout à l</w:t>
      </w:r>
      <w:r w:rsidR="00C474C1">
        <w:t>’</w:t>
      </w:r>
      <w:r w:rsidR="00C52F4A" w:rsidRPr="00605EB6">
        <w:t>heure</w:t>
      </w:r>
      <w:r w:rsidR="00C474C1">
        <w:t xml:space="preserve">, </w:t>
      </w:r>
      <w:r w:rsidR="00C52F4A" w:rsidRPr="00605EB6">
        <w:t>en arrivant</w:t>
      </w:r>
      <w:r w:rsidR="00C474C1">
        <w:t xml:space="preserve">, </w:t>
      </w:r>
      <w:r w:rsidR="00C52F4A" w:rsidRPr="00605EB6">
        <w:t>à me donner un baiser</w:t>
      </w:r>
      <w:r w:rsidR="00C474C1">
        <w:t>.</w:t>
      </w:r>
    </w:p>
    <w:p w14:paraId="02CDABF7" w14:textId="141BF794" w:rsidR="00C474C1" w:rsidRDefault="0094609C" w:rsidP="00C52F4A">
      <w:r>
        <w:t>— </w:t>
      </w:r>
      <w:r w:rsidR="00C52F4A" w:rsidRPr="00605EB6">
        <w:t>Ma chère</w:t>
      </w:r>
      <w:r w:rsidR="00C474C1">
        <w:t xml:space="preserve">, </w:t>
      </w:r>
      <w:r w:rsidR="00C52F4A" w:rsidRPr="00605EB6">
        <w:t>vous n</w:t>
      </w:r>
      <w:r w:rsidR="00C474C1">
        <w:t>’</w:t>
      </w:r>
      <w:r w:rsidR="00C52F4A" w:rsidRPr="00605EB6">
        <w:t>étiez pas seule</w:t>
      </w:r>
      <w:r w:rsidR="00C474C1">
        <w:t>.</w:t>
      </w:r>
    </w:p>
    <w:p w14:paraId="7B8D11FF" w14:textId="5DCAF8EF" w:rsidR="00C474C1" w:rsidRDefault="0094609C" w:rsidP="00C52F4A">
      <w:r>
        <w:t>— </w:t>
      </w:r>
      <w:r w:rsidR="00C52F4A" w:rsidRPr="00605EB6">
        <w:t>J</w:t>
      </w:r>
      <w:r w:rsidR="00C474C1">
        <w:t>’</w:t>
      </w:r>
      <w:r w:rsidR="00C52F4A" w:rsidRPr="00605EB6">
        <w:t>accepte votre excuse</w:t>
      </w:r>
      <w:r w:rsidR="00C474C1">
        <w:t>.</w:t>
      </w:r>
    </w:p>
    <w:p w14:paraId="6BC4F02A" w14:textId="3C50B0BD" w:rsidR="00C474C1" w:rsidRDefault="0094609C" w:rsidP="00C52F4A">
      <w:r>
        <w:t>— </w:t>
      </w:r>
      <w:r w:rsidR="00C52F4A" w:rsidRPr="00605EB6">
        <w:t>Ainsi vous m</w:t>
      </w:r>
      <w:r w:rsidR="00C474C1">
        <w:t>’</w:t>
      </w:r>
      <w:r w:rsidR="00C52F4A" w:rsidRPr="00605EB6">
        <w:t>avez attendu</w:t>
      </w:r>
      <w:r w:rsidR="00C474C1">
        <w:t> ?</w:t>
      </w:r>
    </w:p>
    <w:p w14:paraId="5FC5BE9D" w14:textId="51C1F95D" w:rsidR="00C474C1" w:rsidRDefault="0094609C" w:rsidP="00C52F4A">
      <w:r>
        <w:t>— </w:t>
      </w:r>
      <w:r w:rsidR="00C52F4A" w:rsidRPr="00605EB6">
        <w:t>Est-ce que vous en doutez</w:t>
      </w:r>
      <w:r w:rsidR="00C474C1">
        <w:t xml:space="preserve">, </w:t>
      </w:r>
      <w:r w:rsidR="00C52F4A" w:rsidRPr="00605EB6">
        <w:t>par hasard</w:t>
      </w:r>
      <w:r w:rsidR="00C474C1">
        <w:t> ?</w:t>
      </w:r>
    </w:p>
    <w:p w14:paraId="52D0C725" w14:textId="1A86D56C" w:rsidR="00C474C1" w:rsidRDefault="0094609C" w:rsidP="00C52F4A">
      <w:r>
        <w:t>— </w:t>
      </w:r>
      <w:r w:rsidR="00C52F4A" w:rsidRPr="00605EB6">
        <w:t>Non</w:t>
      </w:r>
      <w:r w:rsidR="00C474C1">
        <w:t xml:space="preserve">, </w:t>
      </w:r>
      <w:r w:rsidR="00C52F4A" w:rsidRPr="00605EB6">
        <w:t>non</w:t>
      </w:r>
      <w:r w:rsidR="00C474C1">
        <w:t xml:space="preserve">, </w:t>
      </w:r>
      <w:r w:rsidR="00C52F4A" w:rsidRPr="00605EB6">
        <w:t>mais pas à toutes les heures</w:t>
      </w:r>
      <w:r w:rsidR="00C474C1">
        <w:t xml:space="preserve">, </w:t>
      </w:r>
      <w:r w:rsidR="00C52F4A" w:rsidRPr="00605EB6">
        <w:t>comme vous le prétendez</w:t>
      </w:r>
      <w:r w:rsidR="00C474C1">
        <w:t xml:space="preserve"> ; </w:t>
      </w:r>
      <w:r w:rsidR="00C52F4A" w:rsidRPr="00605EB6">
        <w:t>vous ne me ferez pas croire</w:t>
      </w:r>
      <w:r w:rsidR="00C474C1">
        <w:t xml:space="preserve">, </w:t>
      </w:r>
      <w:r w:rsidR="00C52F4A" w:rsidRPr="00605EB6">
        <w:t>ma chère</w:t>
      </w:r>
      <w:r w:rsidR="00C474C1">
        <w:t xml:space="preserve">, </w:t>
      </w:r>
      <w:r w:rsidR="00C52F4A" w:rsidRPr="00605EB6">
        <w:t>que</w:t>
      </w:r>
      <w:r w:rsidR="00C474C1">
        <w:t xml:space="preserve">, </w:t>
      </w:r>
      <w:r w:rsidR="00C52F4A" w:rsidRPr="00605EB6">
        <w:t>pour m</w:t>
      </w:r>
      <w:r w:rsidR="00C474C1">
        <w:t>’</w:t>
      </w:r>
      <w:r w:rsidR="00C52F4A" w:rsidRPr="00605EB6">
        <w:t>attendre</w:t>
      </w:r>
      <w:r w:rsidR="00C474C1">
        <w:t xml:space="preserve">, </w:t>
      </w:r>
      <w:r w:rsidR="00C52F4A" w:rsidRPr="00605EB6">
        <w:t>vous êtes restée enfermée dans votre boudoir</w:t>
      </w:r>
      <w:r w:rsidR="00C474C1">
        <w:t>.</w:t>
      </w:r>
    </w:p>
    <w:p w14:paraId="4EA9BFAC" w14:textId="084AAF0D" w:rsidR="00C474C1" w:rsidRDefault="0094609C" w:rsidP="00C52F4A">
      <w:r>
        <w:t>— </w:t>
      </w:r>
      <w:r w:rsidR="00C52F4A" w:rsidRPr="00605EB6">
        <w:t>Ah</w:t>
      </w:r>
      <w:r w:rsidR="00C474C1">
        <w:t xml:space="preserve"> ! </w:t>
      </w:r>
      <w:r w:rsidR="00C52F4A" w:rsidRPr="00605EB6">
        <w:t>je vous vois venir</w:t>
      </w:r>
      <w:r w:rsidR="00C474C1">
        <w:t xml:space="preserve"> : </w:t>
      </w:r>
      <w:r w:rsidR="00C52F4A" w:rsidRPr="00605EB6">
        <w:t>vous êtes contrarié et vous tentez de me chercher querelle</w:t>
      </w:r>
      <w:r w:rsidR="00C474C1">
        <w:t xml:space="preserve">, </w:t>
      </w:r>
      <w:r w:rsidR="00C52F4A" w:rsidRPr="00605EB6">
        <w:t>de me faire une scène de jalousie afin de passer sur moi votre mauvaise humeur</w:t>
      </w:r>
      <w:r w:rsidR="00C474C1">
        <w:t>.</w:t>
      </w:r>
    </w:p>
    <w:p w14:paraId="498A6011" w14:textId="540C1DC0" w:rsidR="00C474C1" w:rsidRDefault="0094609C" w:rsidP="00C52F4A">
      <w:r>
        <w:t>— </w:t>
      </w:r>
      <w:r w:rsidR="00C52F4A" w:rsidRPr="00605EB6">
        <w:t>Suis-je donc de mauvaise humeur</w:t>
      </w:r>
      <w:r w:rsidR="00C474C1">
        <w:t> ?</w:t>
      </w:r>
    </w:p>
    <w:p w14:paraId="3F5498DE" w14:textId="37B9C6AF" w:rsidR="00C474C1" w:rsidRDefault="0094609C" w:rsidP="00C52F4A">
      <w:r>
        <w:t>— </w:t>
      </w:r>
      <w:r w:rsidR="00C52F4A" w:rsidRPr="00605EB6">
        <w:t>Oui</w:t>
      </w:r>
      <w:r w:rsidR="00C474C1">
        <w:t xml:space="preserve">, </w:t>
      </w:r>
      <w:r w:rsidR="00C52F4A" w:rsidRPr="00605EB6">
        <w:t>et cela se voit assez</w:t>
      </w:r>
      <w:r w:rsidR="00C474C1">
        <w:t>.</w:t>
      </w:r>
    </w:p>
    <w:p w14:paraId="67AA5A15" w14:textId="67A98B7D" w:rsidR="00C474C1" w:rsidRDefault="0094609C" w:rsidP="00C52F4A">
      <w:r>
        <w:t>— </w:t>
      </w:r>
      <w:r w:rsidR="00C52F4A" w:rsidRPr="00605EB6">
        <w:t>Décidément</w:t>
      </w:r>
      <w:r w:rsidR="00C474C1">
        <w:t xml:space="preserve">, </w:t>
      </w:r>
      <w:r w:rsidR="00C52F4A" w:rsidRPr="00605EB6">
        <w:t>Georgette</w:t>
      </w:r>
      <w:r w:rsidR="00C474C1">
        <w:t xml:space="preserve">, </w:t>
      </w:r>
      <w:r w:rsidR="00C52F4A" w:rsidRPr="00605EB6">
        <w:t>répliqua le baron en souriant</w:t>
      </w:r>
      <w:r w:rsidR="00C474C1">
        <w:t xml:space="preserve">, </w:t>
      </w:r>
      <w:r w:rsidR="00C52F4A" w:rsidRPr="00605EB6">
        <w:t>ce n</w:t>
      </w:r>
      <w:r w:rsidR="00C474C1">
        <w:t>’</w:t>
      </w:r>
      <w:r w:rsidR="00C52F4A" w:rsidRPr="00605EB6">
        <w:t>est pas moi</w:t>
      </w:r>
      <w:r w:rsidR="00C474C1">
        <w:t xml:space="preserve">, </w:t>
      </w:r>
      <w:r w:rsidR="00C52F4A" w:rsidRPr="00605EB6">
        <w:t>mais vous qui cherchez querelle</w:t>
      </w:r>
      <w:r w:rsidR="00C474C1">
        <w:t>.</w:t>
      </w:r>
    </w:p>
    <w:p w14:paraId="21903C86" w14:textId="6BF19B55" w:rsidR="00C474C1" w:rsidRDefault="0094609C" w:rsidP="00C52F4A">
      <w:r>
        <w:t>— </w:t>
      </w:r>
      <w:r w:rsidR="00C52F4A" w:rsidRPr="00605EB6">
        <w:t>Eh bien</w:t>
      </w:r>
      <w:r w:rsidR="00C474C1">
        <w:t xml:space="preserve"> ! </w:t>
      </w:r>
      <w:r w:rsidR="00C52F4A" w:rsidRPr="00605EB6">
        <w:t>oui</w:t>
      </w:r>
      <w:r w:rsidR="00C474C1">
        <w:t xml:space="preserve">, </w:t>
      </w:r>
      <w:r w:rsidR="00C52F4A" w:rsidRPr="00605EB6">
        <w:t>oui</w:t>
      </w:r>
      <w:r w:rsidR="00C474C1">
        <w:t>.</w:t>
      </w:r>
    </w:p>
    <w:p w14:paraId="6FD48194" w14:textId="070CFC3F" w:rsidR="00C474C1" w:rsidRDefault="0094609C" w:rsidP="00C52F4A">
      <w:r>
        <w:t>— </w:t>
      </w:r>
      <w:r w:rsidR="00C52F4A" w:rsidRPr="00605EB6">
        <w:t>Pourquoi</w:t>
      </w:r>
      <w:r w:rsidR="00C474C1">
        <w:t> ?</w:t>
      </w:r>
    </w:p>
    <w:p w14:paraId="1CFA7DA8" w14:textId="5F6549D3" w:rsidR="00C474C1" w:rsidRDefault="0094609C" w:rsidP="00C52F4A">
      <w:r>
        <w:t>— </w:t>
      </w:r>
      <w:r w:rsidR="00C52F4A" w:rsidRPr="00605EB6">
        <w:t>Parce que je ne suis pas contente du tout</w:t>
      </w:r>
      <w:r w:rsidR="00C474C1">
        <w:t>.</w:t>
      </w:r>
    </w:p>
    <w:p w14:paraId="0C848A75" w14:textId="3C3FD161" w:rsidR="00C474C1" w:rsidRDefault="0094609C" w:rsidP="00C52F4A">
      <w:r>
        <w:t>— </w:t>
      </w:r>
      <w:r w:rsidR="00C52F4A" w:rsidRPr="00605EB6">
        <w:t>Allons</w:t>
      </w:r>
      <w:r w:rsidR="00C474C1">
        <w:t xml:space="preserve">, </w:t>
      </w:r>
      <w:r w:rsidR="00C52F4A" w:rsidRPr="00605EB6">
        <w:t>Georgette</w:t>
      </w:r>
      <w:r w:rsidR="00C474C1">
        <w:t xml:space="preserve">, </w:t>
      </w:r>
      <w:r w:rsidR="00C52F4A" w:rsidRPr="00605EB6">
        <w:t>faisons la paix</w:t>
      </w:r>
      <w:r w:rsidR="00C474C1">
        <w:t>.</w:t>
      </w:r>
    </w:p>
    <w:p w14:paraId="172CC8FC" w14:textId="77777777" w:rsidR="00C474C1" w:rsidRDefault="00C52F4A" w:rsidP="00C52F4A">
      <w:r w:rsidRPr="00605EB6">
        <w:t>Il lui prit la main</w:t>
      </w:r>
      <w:r w:rsidR="00C474C1">
        <w:t xml:space="preserve">, </w:t>
      </w:r>
      <w:r w:rsidRPr="00605EB6">
        <w:t>l</w:t>
      </w:r>
      <w:r w:rsidR="00C474C1">
        <w:t>’</w:t>
      </w:r>
      <w:r w:rsidRPr="00605EB6">
        <w:t>attira contre lui et lui mit un baiser sur les lèvres</w:t>
      </w:r>
      <w:r w:rsidR="00C474C1">
        <w:t>.</w:t>
      </w:r>
    </w:p>
    <w:p w14:paraId="778430D1" w14:textId="605BF295" w:rsidR="00C474C1" w:rsidRDefault="0094609C" w:rsidP="00C52F4A">
      <w:r>
        <w:lastRenderedPageBreak/>
        <w:t>— </w:t>
      </w:r>
      <w:r w:rsidR="00C52F4A" w:rsidRPr="00605EB6">
        <w:t>Ah</w:t>
      </w:r>
      <w:r w:rsidR="00C474C1">
        <w:t xml:space="preserve"> ! </w:t>
      </w:r>
      <w:r w:rsidR="00C52F4A" w:rsidRPr="00605EB6">
        <w:t>gros loulou</w:t>
      </w:r>
      <w:r w:rsidR="00C474C1">
        <w:t xml:space="preserve">, </w:t>
      </w:r>
      <w:r w:rsidR="00C52F4A" w:rsidRPr="00605EB6">
        <w:t>va</w:t>
      </w:r>
      <w:r w:rsidR="00C474C1">
        <w:t xml:space="preserve">, </w:t>
      </w:r>
      <w:r w:rsidR="00C52F4A" w:rsidRPr="00605EB6">
        <w:t>fit-elle</w:t>
      </w:r>
      <w:r w:rsidR="00C474C1">
        <w:t xml:space="preserve">, </w:t>
      </w:r>
      <w:r w:rsidR="00C52F4A" w:rsidRPr="00605EB6">
        <w:t>en lui donnant une petite tape sur la joue</w:t>
      </w:r>
      <w:r w:rsidR="00C474C1">
        <w:t>.</w:t>
      </w:r>
    </w:p>
    <w:p w14:paraId="4D0158C4" w14:textId="77777777" w:rsidR="00C474C1" w:rsidRDefault="00C52F4A" w:rsidP="00C52F4A">
      <w:r w:rsidRPr="00605EB6">
        <w:t>Et elle fit éclater les notes joyeuses d</w:t>
      </w:r>
      <w:r w:rsidR="00C474C1">
        <w:t>’</w:t>
      </w:r>
      <w:r w:rsidRPr="00605EB6">
        <w:t>un rire argentin</w:t>
      </w:r>
      <w:r w:rsidR="00C474C1">
        <w:t>.</w:t>
      </w:r>
    </w:p>
    <w:p w14:paraId="5ACFD9EF" w14:textId="47E4125E" w:rsidR="00C474C1" w:rsidRDefault="0094609C" w:rsidP="00C52F4A">
      <w:r>
        <w:t>— </w:t>
      </w:r>
      <w:r w:rsidR="00C52F4A" w:rsidRPr="00605EB6">
        <w:t>Donc</w:t>
      </w:r>
      <w:r w:rsidR="00C474C1">
        <w:t xml:space="preserve">, </w:t>
      </w:r>
      <w:r w:rsidR="00C52F4A" w:rsidRPr="00605EB6">
        <w:t>reprit le baron</w:t>
      </w:r>
      <w:r w:rsidR="00C474C1">
        <w:t xml:space="preserve">, </w:t>
      </w:r>
      <w:r w:rsidR="009A0CB4" w:rsidRPr="009A0CB4">
        <w:t>M</w:t>
      </w:r>
      <w:r w:rsidR="009A0CB4" w:rsidRPr="009A0CB4">
        <w:rPr>
          <w:vertAlign w:val="superscript"/>
        </w:rPr>
        <w:t>lle</w:t>
      </w:r>
      <w:r w:rsidR="00C474C1">
        <w:t> </w:t>
      </w:r>
      <w:r w:rsidR="00C52F4A" w:rsidRPr="00605EB6">
        <w:t>Georgette n</w:t>
      </w:r>
      <w:r w:rsidR="00C474C1">
        <w:t>’</w:t>
      </w:r>
      <w:r w:rsidR="00C52F4A" w:rsidRPr="00605EB6">
        <w:t>est pas sortie de chez elle depuis cinq jours</w:t>
      </w:r>
      <w:r w:rsidR="00C474C1">
        <w:t>.</w:t>
      </w:r>
    </w:p>
    <w:p w14:paraId="5CE0C9A5" w14:textId="36C01A57" w:rsidR="00C474C1" w:rsidRDefault="0094609C" w:rsidP="00C52F4A">
      <w:r>
        <w:t>— </w:t>
      </w:r>
      <w:r w:rsidR="00C52F4A" w:rsidRPr="00605EB6">
        <w:t>Si</w:t>
      </w:r>
      <w:r w:rsidR="00C474C1">
        <w:t xml:space="preserve">, </w:t>
      </w:r>
      <w:r w:rsidR="00C52F4A" w:rsidRPr="00605EB6">
        <w:t>si</w:t>
      </w:r>
      <w:r w:rsidR="00C474C1">
        <w:t xml:space="preserve">, </w:t>
      </w:r>
      <w:r w:rsidR="00C52F4A" w:rsidRPr="00605EB6">
        <w:t>je suis sortie</w:t>
      </w:r>
      <w:r w:rsidR="00C474C1">
        <w:t>.</w:t>
      </w:r>
    </w:p>
    <w:p w14:paraId="639D014B" w14:textId="7E6F286A" w:rsidR="00C474C1" w:rsidRDefault="0094609C" w:rsidP="00C52F4A">
      <w:r>
        <w:t>— </w:t>
      </w:r>
      <w:r w:rsidR="00C52F4A" w:rsidRPr="00605EB6">
        <w:t>Je comprends mieux</w:t>
      </w:r>
      <w:r w:rsidR="00C474C1">
        <w:t xml:space="preserve">. </w:t>
      </w:r>
      <w:r w:rsidR="00C52F4A" w:rsidRPr="00605EB6">
        <w:t>Tous les jours</w:t>
      </w:r>
      <w:r w:rsidR="00C474C1">
        <w:t> ?</w:t>
      </w:r>
    </w:p>
    <w:p w14:paraId="65FAF920" w14:textId="6B1ABB23" w:rsidR="00C474C1" w:rsidRDefault="0094609C" w:rsidP="00C52F4A">
      <w:r>
        <w:t>— </w:t>
      </w:r>
      <w:r w:rsidR="00C52F4A" w:rsidRPr="00605EB6">
        <w:t>Dans l</w:t>
      </w:r>
      <w:r w:rsidR="00C474C1">
        <w:t>’</w:t>
      </w:r>
      <w:r w:rsidR="00C52F4A" w:rsidRPr="00605EB6">
        <w:t>après-midi</w:t>
      </w:r>
      <w:r w:rsidR="00C474C1">
        <w:t xml:space="preserve">. </w:t>
      </w:r>
      <w:r w:rsidR="00C52F4A" w:rsidRPr="00605EB6">
        <w:t>J</w:t>
      </w:r>
      <w:r w:rsidR="00C474C1">
        <w:t>’</w:t>
      </w:r>
      <w:r w:rsidR="00C52F4A" w:rsidRPr="00605EB6">
        <w:t>ai profité de la liberté que vous me laissiez</w:t>
      </w:r>
      <w:r w:rsidR="00C474C1">
        <w:t xml:space="preserve">, </w:t>
      </w:r>
      <w:r w:rsidR="00C52F4A" w:rsidRPr="00605EB6">
        <w:t>monsieur</w:t>
      </w:r>
      <w:r w:rsidR="00C474C1">
        <w:t xml:space="preserve">. </w:t>
      </w:r>
      <w:r w:rsidR="00C52F4A" w:rsidRPr="00605EB6">
        <w:t>J</w:t>
      </w:r>
      <w:r w:rsidR="00C474C1">
        <w:t>’</w:t>
      </w:r>
      <w:r w:rsidR="00C52F4A" w:rsidRPr="00605EB6">
        <w:t>ai fait des visites que je devais</w:t>
      </w:r>
      <w:r w:rsidR="00C474C1">
        <w:t xml:space="preserve">. </w:t>
      </w:r>
      <w:r w:rsidR="00C52F4A" w:rsidRPr="00605EB6">
        <w:t>On a des amies</w:t>
      </w:r>
      <w:r w:rsidR="00C474C1">
        <w:t xml:space="preserve">, </w:t>
      </w:r>
      <w:r w:rsidR="00C52F4A" w:rsidRPr="00605EB6">
        <w:t>il faut bien les aller voir de temps à autre</w:t>
      </w:r>
      <w:r w:rsidR="00C474C1">
        <w:t>.</w:t>
      </w:r>
    </w:p>
    <w:p w14:paraId="37125D6A" w14:textId="7B4D6D5D" w:rsidR="00C474C1" w:rsidRDefault="0094609C" w:rsidP="00C52F4A">
      <w:r>
        <w:t>— </w:t>
      </w:r>
      <w:r w:rsidR="00C52F4A" w:rsidRPr="00605EB6">
        <w:t>Il n</w:t>
      </w:r>
      <w:r w:rsidR="00C474C1">
        <w:t>’</w:t>
      </w:r>
      <w:r w:rsidR="00C52F4A" w:rsidRPr="00605EB6">
        <w:t>y a pas de mal à cela</w:t>
      </w:r>
      <w:r w:rsidR="00C474C1">
        <w:t xml:space="preserve">, </w:t>
      </w:r>
      <w:r w:rsidR="00C52F4A" w:rsidRPr="00605EB6">
        <w:t>au contraire</w:t>
      </w:r>
      <w:r w:rsidR="00C474C1">
        <w:t>.</w:t>
      </w:r>
    </w:p>
    <w:p w14:paraId="6513D532" w14:textId="3F96A536" w:rsidR="00C474C1" w:rsidRDefault="0094609C" w:rsidP="00C52F4A">
      <w:r>
        <w:t>— </w:t>
      </w:r>
      <w:r w:rsidR="00C52F4A" w:rsidRPr="00605EB6">
        <w:t>J</w:t>
      </w:r>
      <w:r w:rsidR="00C474C1">
        <w:t>’</w:t>
      </w:r>
      <w:r w:rsidR="00C52F4A" w:rsidRPr="00605EB6">
        <w:t>ai vu Mathilde</w:t>
      </w:r>
      <w:r w:rsidR="00C474C1">
        <w:t xml:space="preserve">, </w:t>
      </w:r>
      <w:r w:rsidR="00C52F4A" w:rsidRPr="00605EB6">
        <w:t>miss Rigolette</w:t>
      </w:r>
      <w:r w:rsidR="00C474C1">
        <w:t xml:space="preserve">, </w:t>
      </w:r>
      <w:r w:rsidR="00C52F4A" w:rsidRPr="00605EB6">
        <w:t>la grande Caro</w:t>
      </w:r>
      <w:r w:rsidR="00C474C1">
        <w:t>…</w:t>
      </w:r>
    </w:p>
    <w:p w14:paraId="64AA1222" w14:textId="4A7C3800" w:rsidR="00C474C1" w:rsidRDefault="0094609C" w:rsidP="00C52F4A">
      <w:r>
        <w:t>— </w:t>
      </w:r>
      <w:r w:rsidR="00C52F4A" w:rsidRPr="00605EB6">
        <w:t>Caroline la sèche</w:t>
      </w:r>
      <w:r w:rsidR="00C474C1">
        <w:t>.</w:t>
      </w:r>
    </w:p>
    <w:p w14:paraId="250BCACC" w14:textId="4E7547B8" w:rsidR="00C474C1" w:rsidRDefault="0094609C" w:rsidP="00C52F4A">
      <w:r>
        <w:t>— </w:t>
      </w:r>
      <w:r w:rsidR="00C52F4A" w:rsidRPr="00605EB6">
        <w:t>Elle l</w:t>
      </w:r>
      <w:r w:rsidR="00C474C1">
        <w:t>’</w:t>
      </w:r>
      <w:r w:rsidR="00C52F4A" w:rsidRPr="00605EB6">
        <w:t>est</w:t>
      </w:r>
      <w:r w:rsidR="00C474C1">
        <w:t xml:space="preserve">, </w:t>
      </w:r>
      <w:r w:rsidR="00C52F4A" w:rsidRPr="00605EB6">
        <w:t>en effet</w:t>
      </w:r>
      <w:r w:rsidR="00C474C1">
        <w:t xml:space="preserve"> ; </w:t>
      </w:r>
      <w:r w:rsidR="00C52F4A" w:rsidRPr="00605EB6">
        <w:t>une asperge montée</w:t>
      </w:r>
      <w:r w:rsidR="00C474C1">
        <w:t xml:space="preserve">. </w:t>
      </w:r>
      <w:r w:rsidR="00C52F4A" w:rsidRPr="00605EB6">
        <w:t>J</w:t>
      </w:r>
      <w:r w:rsidR="00C474C1">
        <w:t>’</w:t>
      </w:r>
      <w:r w:rsidR="00C52F4A" w:rsidRPr="00605EB6">
        <w:t>ai passé aussi toute une après-midi avec Charlotte</w:t>
      </w:r>
      <w:r w:rsidR="00C474C1">
        <w:t>.</w:t>
      </w:r>
    </w:p>
    <w:p w14:paraId="69965378" w14:textId="21B7223D" w:rsidR="00C474C1" w:rsidRDefault="0094609C" w:rsidP="00C52F4A">
      <w:r>
        <w:t>— </w:t>
      </w:r>
      <w:r w:rsidR="00C52F4A" w:rsidRPr="00605EB6">
        <w:t>Ah</w:t>
      </w:r>
      <w:r w:rsidR="00C474C1">
        <w:t xml:space="preserve">, </w:t>
      </w:r>
      <w:r w:rsidR="00C52F4A" w:rsidRPr="00605EB6">
        <w:t>oui</w:t>
      </w:r>
      <w:r w:rsidR="00C474C1">
        <w:t xml:space="preserve">, </w:t>
      </w:r>
      <w:r w:rsidR="00C52F4A" w:rsidRPr="00605EB6">
        <w:t>la petite Charlotte</w:t>
      </w:r>
      <w:r w:rsidR="00C474C1">
        <w:t>.</w:t>
      </w:r>
    </w:p>
    <w:p w14:paraId="5A31297E" w14:textId="3EAAC04E" w:rsidR="00C474C1" w:rsidRDefault="0094609C" w:rsidP="00C52F4A">
      <w:r>
        <w:t>— </w:t>
      </w:r>
      <w:r w:rsidR="00C52F4A" w:rsidRPr="00605EB6">
        <w:t>L</w:t>
      </w:r>
      <w:r w:rsidR="00C474C1">
        <w:t>’</w:t>
      </w:r>
      <w:r w:rsidR="00C52F4A" w:rsidRPr="00605EB6">
        <w:t>Égérie de votre ami Pedro Castora</w:t>
      </w:r>
      <w:r w:rsidR="00C474C1">
        <w:t xml:space="preserve">. </w:t>
      </w:r>
      <w:r w:rsidR="00C52F4A" w:rsidRPr="00605EB6">
        <w:t>Quel drôle de corps</w:t>
      </w:r>
      <w:r w:rsidR="00C474C1">
        <w:t xml:space="preserve">, </w:t>
      </w:r>
      <w:r w:rsidR="00C52F4A" w:rsidRPr="00605EB6">
        <w:t>mon Dieu</w:t>
      </w:r>
      <w:r w:rsidR="00C474C1">
        <w:t xml:space="preserve">, </w:t>
      </w:r>
      <w:r w:rsidR="00C52F4A" w:rsidRPr="00605EB6">
        <w:t>quel drôle de corps que cet homme de l</w:t>
      </w:r>
      <w:r w:rsidR="00C474C1">
        <w:t>’</w:t>
      </w:r>
      <w:r w:rsidR="00C52F4A" w:rsidRPr="00605EB6">
        <w:t>Amérique du Sud</w:t>
      </w:r>
      <w:r w:rsidR="00C474C1">
        <w:t> !</w:t>
      </w:r>
    </w:p>
    <w:p w14:paraId="6000650C" w14:textId="1A11201E" w:rsidR="00C474C1" w:rsidRDefault="0094609C" w:rsidP="00C52F4A">
      <w:r>
        <w:t>— </w:t>
      </w:r>
      <w:r w:rsidR="00C52F4A" w:rsidRPr="00605EB6">
        <w:t>Hein</w:t>
      </w:r>
      <w:r w:rsidR="00C474C1">
        <w:t xml:space="preserve"> ! </w:t>
      </w:r>
      <w:r w:rsidR="00C52F4A" w:rsidRPr="00605EB6">
        <w:t>Georgette</w:t>
      </w:r>
      <w:r w:rsidR="00C474C1">
        <w:t xml:space="preserve">. </w:t>
      </w:r>
      <w:r w:rsidR="00C52F4A" w:rsidRPr="00605EB6">
        <w:t>Il me semble que vous n</w:t>
      </w:r>
      <w:r w:rsidR="00C474C1">
        <w:t>’</w:t>
      </w:r>
      <w:r w:rsidR="00C52F4A" w:rsidRPr="00605EB6">
        <w:t>êtes guère respectueuse envers mon ami Pedro</w:t>
      </w:r>
      <w:r w:rsidR="00C474C1">
        <w:t>.</w:t>
      </w:r>
    </w:p>
    <w:p w14:paraId="25B6A57D" w14:textId="7DDAB060" w:rsidR="00C474C1" w:rsidRDefault="0094609C" w:rsidP="00C52F4A">
      <w:pPr>
        <w:rPr>
          <w:lang w:val="en-US"/>
        </w:rPr>
      </w:pPr>
      <w:r>
        <w:t>— </w:t>
      </w:r>
      <w:r w:rsidR="00C52F4A" w:rsidRPr="00605EB6">
        <w:t>Laissez-moi donc</w:t>
      </w:r>
      <w:r w:rsidR="00C474C1">
        <w:t xml:space="preserve">, </w:t>
      </w:r>
      <w:r w:rsidR="00C52F4A" w:rsidRPr="00605EB6">
        <w:t>c</w:t>
      </w:r>
      <w:r w:rsidR="00C474C1">
        <w:t>’</w:t>
      </w:r>
      <w:r w:rsidR="00C52F4A" w:rsidRPr="00605EB6">
        <w:t>est à se pâmer de rire</w:t>
      </w:r>
      <w:r w:rsidR="00C474C1">
        <w:t xml:space="preserve">… </w:t>
      </w:r>
      <w:r w:rsidR="00C52F4A" w:rsidRPr="00605EB6">
        <w:rPr>
          <w:lang w:val="en-US"/>
        </w:rPr>
        <w:t>Ah</w:t>
      </w:r>
      <w:r w:rsidR="00C474C1">
        <w:rPr>
          <w:lang w:val="en-US"/>
        </w:rPr>
        <w:t xml:space="preserve"> ! </w:t>
      </w:r>
      <w:r w:rsidR="00C52F4A" w:rsidRPr="00605EB6">
        <w:rPr>
          <w:lang w:val="en-US"/>
        </w:rPr>
        <w:t>ah</w:t>
      </w:r>
      <w:r w:rsidR="00C474C1">
        <w:rPr>
          <w:lang w:val="en-US"/>
        </w:rPr>
        <w:t xml:space="preserve"> ! </w:t>
      </w:r>
      <w:r w:rsidR="00C52F4A" w:rsidRPr="00605EB6">
        <w:rPr>
          <w:lang w:val="en-US"/>
        </w:rPr>
        <w:t>ah</w:t>
      </w:r>
      <w:r w:rsidR="00C474C1">
        <w:rPr>
          <w:lang w:val="en-US"/>
        </w:rPr>
        <w:t xml:space="preserve"> ! </w:t>
      </w:r>
      <w:r w:rsidR="00C52F4A" w:rsidRPr="00605EB6">
        <w:rPr>
          <w:lang w:val="en-US"/>
        </w:rPr>
        <w:t>ah</w:t>
      </w:r>
      <w:r w:rsidR="00C474C1">
        <w:rPr>
          <w:lang w:val="en-US"/>
        </w:rPr>
        <w:t xml:space="preserve"> ! </w:t>
      </w:r>
      <w:r w:rsidR="00C52F4A" w:rsidRPr="00605EB6">
        <w:rPr>
          <w:lang w:val="en-US"/>
        </w:rPr>
        <w:t>Ah</w:t>
      </w:r>
      <w:r w:rsidR="00C474C1">
        <w:rPr>
          <w:lang w:val="en-US"/>
        </w:rPr>
        <w:t xml:space="preserve"> ! </w:t>
      </w:r>
      <w:r w:rsidR="00C52F4A" w:rsidRPr="00605EB6">
        <w:rPr>
          <w:lang w:val="en-US"/>
        </w:rPr>
        <w:t>ah</w:t>
      </w:r>
      <w:r w:rsidR="00C474C1">
        <w:rPr>
          <w:lang w:val="en-US"/>
        </w:rPr>
        <w:t xml:space="preserve"> ! </w:t>
      </w:r>
      <w:r w:rsidR="00C52F4A" w:rsidRPr="00605EB6">
        <w:rPr>
          <w:lang w:val="en-US"/>
        </w:rPr>
        <w:t>ah</w:t>
      </w:r>
      <w:r w:rsidR="00C474C1">
        <w:rPr>
          <w:lang w:val="en-US"/>
        </w:rPr>
        <w:t xml:space="preserve"> ! </w:t>
      </w:r>
      <w:r w:rsidR="00C52F4A" w:rsidRPr="00605EB6">
        <w:rPr>
          <w:lang w:val="en-US"/>
        </w:rPr>
        <w:t>ah</w:t>
      </w:r>
      <w:r w:rsidR="00C474C1">
        <w:rPr>
          <w:lang w:val="en-US"/>
        </w:rPr>
        <w:t> !</w:t>
      </w:r>
    </w:p>
    <w:p w14:paraId="330EAC22" w14:textId="77777777" w:rsidR="00C474C1" w:rsidRDefault="00C52F4A" w:rsidP="00C52F4A">
      <w:r w:rsidRPr="00605EB6">
        <w:t>Et elle riait à se tenir les côtes</w:t>
      </w:r>
      <w:r w:rsidR="00C474C1">
        <w:t>.</w:t>
      </w:r>
    </w:p>
    <w:p w14:paraId="57C73956" w14:textId="17453004" w:rsidR="00C474C1" w:rsidRDefault="0094609C" w:rsidP="00C52F4A">
      <w:r>
        <w:t>— </w:t>
      </w:r>
      <w:r w:rsidR="00C52F4A" w:rsidRPr="00605EB6">
        <w:t>Voyons</w:t>
      </w:r>
      <w:r w:rsidR="00C474C1">
        <w:t xml:space="preserve">, </w:t>
      </w:r>
      <w:r w:rsidR="00C52F4A" w:rsidRPr="00605EB6">
        <w:t>Georgette</w:t>
      </w:r>
      <w:r w:rsidR="00C474C1">
        <w:t xml:space="preserve">, </w:t>
      </w:r>
      <w:r w:rsidR="00C52F4A" w:rsidRPr="00605EB6">
        <w:t>qu</w:t>
      </w:r>
      <w:r w:rsidR="00C474C1">
        <w:t>’</w:t>
      </w:r>
      <w:r w:rsidR="00C52F4A" w:rsidRPr="00605EB6">
        <w:t>est-ce qui vous fait rire ainsi</w:t>
      </w:r>
      <w:r w:rsidR="00C474C1">
        <w:t> ?</w:t>
      </w:r>
    </w:p>
    <w:p w14:paraId="4FB00201" w14:textId="135A5943" w:rsidR="00C474C1" w:rsidRDefault="0094609C" w:rsidP="00C52F4A">
      <w:r>
        <w:lastRenderedPageBreak/>
        <w:t>— </w:t>
      </w:r>
      <w:r w:rsidR="00C52F4A" w:rsidRPr="00605EB6">
        <w:t>Ce que m</w:t>
      </w:r>
      <w:r w:rsidR="00C474C1">
        <w:t>’</w:t>
      </w:r>
      <w:r w:rsidR="00C52F4A" w:rsidRPr="00605EB6">
        <w:t>a raconté Charlotte</w:t>
      </w:r>
      <w:r w:rsidR="00C474C1">
        <w:t>.</w:t>
      </w:r>
    </w:p>
    <w:p w14:paraId="5D6DAF14" w14:textId="22C7E392" w:rsidR="00C474C1" w:rsidRDefault="0094609C" w:rsidP="00C52F4A">
      <w:r>
        <w:t>— </w:t>
      </w:r>
      <w:r w:rsidR="00C52F4A" w:rsidRPr="00605EB6">
        <w:t>Que vous a-t-elle raconté</w:t>
      </w:r>
      <w:r w:rsidR="00C474C1">
        <w:t> ?</w:t>
      </w:r>
    </w:p>
    <w:p w14:paraId="32C13DCE" w14:textId="57A0B395" w:rsidR="00C474C1" w:rsidRDefault="0094609C" w:rsidP="00C52F4A">
      <w:r>
        <w:t>— </w:t>
      </w:r>
      <w:r w:rsidR="00C52F4A" w:rsidRPr="00605EB6">
        <w:t>Des cocasseries</w:t>
      </w:r>
      <w:r w:rsidR="00C474C1">
        <w:t>.</w:t>
      </w:r>
    </w:p>
    <w:p w14:paraId="7E1A7B84" w14:textId="2CD2CD16" w:rsidR="00C474C1" w:rsidRDefault="0094609C" w:rsidP="00C52F4A">
      <w:r>
        <w:t>— </w:t>
      </w:r>
      <w:r w:rsidR="00C52F4A" w:rsidRPr="00605EB6">
        <w:t>Voilà un mot qui me paraît un peu risqué</w:t>
      </w:r>
      <w:r w:rsidR="00C474C1">
        <w:t>.</w:t>
      </w:r>
    </w:p>
    <w:p w14:paraId="2833CC0E" w14:textId="1BB1BF90" w:rsidR="00C474C1" w:rsidRDefault="0094609C" w:rsidP="00C52F4A">
      <w:r>
        <w:t>— </w:t>
      </w:r>
      <w:r w:rsidR="00C52F4A" w:rsidRPr="00605EB6">
        <w:t>Ma foi</w:t>
      </w:r>
      <w:r w:rsidR="00C474C1">
        <w:t xml:space="preserve">, </w:t>
      </w:r>
      <w:r w:rsidR="00C52F4A" w:rsidRPr="00605EB6">
        <w:t>tant pis</w:t>
      </w:r>
      <w:r w:rsidR="00C474C1">
        <w:t xml:space="preserve">, </w:t>
      </w:r>
      <w:r w:rsidR="00C52F4A" w:rsidRPr="00605EB6">
        <w:t>je n</w:t>
      </w:r>
      <w:r w:rsidR="00C474C1">
        <w:t>’</w:t>
      </w:r>
      <w:r w:rsidR="00C52F4A" w:rsidRPr="00605EB6">
        <w:t>en ai pas un autre</w:t>
      </w:r>
      <w:r w:rsidR="00C474C1">
        <w:t>.</w:t>
      </w:r>
    </w:p>
    <w:p w14:paraId="28C0580F" w14:textId="073C333D" w:rsidR="00C474C1" w:rsidRDefault="0094609C" w:rsidP="00C52F4A">
      <w:r>
        <w:t>— </w:t>
      </w:r>
      <w:r w:rsidR="00C52F4A" w:rsidRPr="00605EB6">
        <w:t>Il ne me dit point ce que vous a raconté Charlotte</w:t>
      </w:r>
      <w:r w:rsidR="00C474C1">
        <w:t>.</w:t>
      </w:r>
    </w:p>
    <w:p w14:paraId="50A3EAF7" w14:textId="5DCC7AAB" w:rsidR="00C474C1" w:rsidRDefault="0094609C" w:rsidP="00C52F4A">
      <w:r>
        <w:t>— </w:t>
      </w:r>
      <w:r w:rsidR="00C52F4A" w:rsidRPr="00605EB6">
        <w:t>Des choses incroyables</w:t>
      </w:r>
      <w:r w:rsidR="00C474C1">
        <w:t xml:space="preserve">, </w:t>
      </w:r>
      <w:r w:rsidR="00C52F4A" w:rsidRPr="00605EB6">
        <w:t>mon cher</w:t>
      </w:r>
      <w:r w:rsidR="00C474C1">
        <w:t xml:space="preserve">, </w:t>
      </w:r>
      <w:r w:rsidR="00C52F4A" w:rsidRPr="00605EB6">
        <w:t>inouïes</w:t>
      </w:r>
      <w:r w:rsidR="00C474C1">
        <w:t xml:space="preserve">, </w:t>
      </w:r>
      <w:r w:rsidR="00C52F4A" w:rsidRPr="00605EB6">
        <w:t>fantastiques</w:t>
      </w:r>
      <w:r w:rsidR="00C474C1">
        <w:t xml:space="preserve">, </w:t>
      </w:r>
      <w:r w:rsidR="00C52F4A" w:rsidRPr="00605EB6">
        <w:t>funambulesques</w:t>
      </w:r>
      <w:r w:rsidR="00C474C1">
        <w:t xml:space="preserve">… </w:t>
      </w:r>
      <w:r w:rsidR="00C52F4A" w:rsidRPr="00605EB6">
        <w:t>Ah</w:t>
      </w:r>
      <w:r w:rsidR="00C474C1">
        <w:t xml:space="preserve"> ! </w:t>
      </w:r>
      <w:r w:rsidR="00C52F4A" w:rsidRPr="00605EB6">
        <w:t>ah</w:t>
      </w:r>
      <w:r w:rsidR="00C474C1">
        <w:t xml:space="preserve"> ! </w:t>
      </w:r>
      <w:r w:rsidR="00C52F4A" w:rsidRPr="00605EB6">
        <w:t>ah</w:t>
      </w:r>
      <w:r w:rsidR="00C474C1">
        <w:t xml:space="preserve"> ! </w:t>
      </w:r>
      <w:r w:rsidR="00C52F4A" w:rsidRPr="00605EB6">
        <w:t>Ah</w:t>
      </w:r>
      <w:r w:rsidR="00C474C1">
        <w:t xml:space="preserve"> ! </w:t>
      </w:r>
      <w:r w:rsidR="00C52F4A" w:rsidRPr="00605EB6">
        <w:t>ah</w:t>
      </w:r>
      <w:r w:rsidR="00C474C1">
        <w:t xml:space="preserve"> ! </w:t>
      </w:r>
      <w:r w:rsidR="00C52F4A" w:rsidRPr="00605EB6">
        <w:t>ah</w:t>
      </w:r>
      <w:r w:rsidR="00C474C1">
        <w:t xml:space="preserve"> ! </w:t>
      </w:r>
      <w:r w:rsidR="00C52F4A" w:rsidRPr="00605EB6">
        <w:t>quel drôle de corps</w:t>
      </w:r>
      <w:r w:rsidR="00C474C1">
        <w:t xml:space="preserve">, </w:t>
      </w:r>
      <w:r w:rsidR="00C52F4A" w:rsidRPr="00605EB6">
        <w:t>quel drôle de corps</w:t>
      </w:r>
      <w:r w:rsidR="00C474C1">
        <w:t> !</w:t>
      </w:r>
    </w:p>
    <w:p w14:paraId="4F8DDE2C" w14:textId="52A22CCD" w:rsidR="00C474C1" w:rsidRDefault="0094609C" w:rsidP="00C52F4A">
      <w:r>
        <w:t>— </w:t>
      </w:r>
      <w:r w:rsidR="00C52F4A" w:rsidRPr="00605EB6">
        <w:t>Vous riez</w:t>
      </w:r>
      <w:r w:rsidR="00C474C1">
        <w:t xml:space="preserve">, </w:t>
      </w:r>
      <w:r w:rsidR="00C52F4A" w:rsidRPr="00605EB6">
        <w:t>mais</w:t>
      </w:r>
      <w:r w:rsidR="00C474C1">
        <w:t xml:space="preserve">, </w:t>
      </w:r>
      <w:r w:rsidR="00C52F4A" w:rsidRPr="00605EB6">
        <w:t>avec tous vos éclats de rire</w:t>
      </w:r>
      <w:r w:rsidR="00C474C1">
        <w:t xml:space="preserve">, </w:t>
      </w:r>
      <w:r w:rsidR="00C52F4A" w:rsidRPr="00605EB6">
        <w:t>vous ne m</w:t>
      </w:r>
      <w:r w:rsidR="00C474C1">
        <w:t>’</w:t>
      </w:r>
      <w:r w:rsidR="00C52F4A" w:rsidRPr="00605EB6">
        <w:t>apprenez rien</w:t>
      </w:r>
      <w:r w:rsidR="00C474C1">
        <w:t>.</w:t>
      </w:r>
    </w:p>
    <w:p w14:paraId="2BCFAE5B" w14:textId="6399EB84" w:rsidR="00C474C1" w:rsidRDefault="0094609C" w:rsidP="00C52F4A">
      <w:r>
        <w:t>— </w:t>
      </w:r>
      <w:r w:rsidR="00C52F4A" w:rsidRPr="00605EB6">
        <w:t xml:space="preserve">Est-ce que </w:t>
      </w:r>
      <w:r w:rsidR="00C474C1">
        <w:t>M. </w:t>
      </w:r>
      <w:r w:rsidR="00C52F4A" w:rsidRPr="00605EB6">
        <w:t>Perdreau</w:t>
      </w:r>
      <w:r w:rsidR="00C474C1">
        <w:t xml:space="preserve">, </w:t>
      </w:r>
      <w:r w:rsidR="00C52F4A" w:rsidRPr="00605EB6">
        <w:t>pardon</w:t>
      </w:r>
      <w:r w:rsidR="00C474C1">
        <w:t xml:space="preserve"> ! </w:t>
      </w:r>
      <w:r w:rsidR="00C52F4A" w:rsidRPr="00605EB6">
        <w:t>Pedro de la Castora n</w:t>
      </w:r>
      <w:r w:rsidR="00C474C1">
        <w:t>’</w:t>
      </w:r>
      <w:r w:rsidR="00C52F4A" w:rsidRPr="00605EB6">
        <w:t>a pas fait ses petites confidences à son tendre ami le baron de Simaise</w:t>
      </w:r>
      <w:r w:rsidR="00C474C1">
        <w:t> ?</w:t>
      </w:r>
    </w:p>
    <w:p w14:paraId="6D4EB823" w14:textId="79809AB3" w:rsidR="00C474C1" w:rsidRDefault="0094609C" w:rsidP="00C52F4A">
      <w:r>
        <w:t>— </w:t>
      </w:r>
      <w:r w:rsidR="00C52F4A" w:rsidRPr="00605EB6">
        <w:t>Pedro est un garçon froid</w:t>
      </w:r>
      <w:r w:rsidR="00C474C1">
        <w:t xml:space="preserve">, </w:t>
      </w:r>
      <w:r w:rsidR="00C52F4A" w:rsidRPr="00605EB6">
        <w:t>réservé</w:t>
      </w:r>
      <w:r w:rsidR="00C474C1">
        <w:t xml:space="preserve">, </w:t>
      </w:r>
      <w:r w:rsidR="00C52F4A" w:rsidRPr="00605EB6">
        <w:t>très discret</w:t>
      </w:r>
      <w:r w:rsidR="00C474C1">
        <w:t xml:space="preserve">, </w:t>
      </w:r>
      <w:r w:rsidR="00C52F4A" w:rsidRPr="00605EB6">
        <w:t>qui ne dit jamais de ses affaires que ce qu</w:t>
      </w:r>
      <w:r w:rsidR="00C474C1">
        <w:t>’</w:t>
      </w:r>
      <w:r w:rsidR="00C52F4A" w:rsidRPr="00605EB6">
        <w:t>il veut dire</w:t>
      </w:r>
      <w:r w:rsidR="00C474C1">
        <w:t>.</w:t>
      </w:r>
    </w:p>
    <w:p w14:paraId="5F128276" w14:textId="1E006BFA" w:rsidR="00C474C1" w:rsidRDefault="0094609C" w:rsidP="00C52F4A">
      <w:r>
        <w:t>— </w:t>
      </w:r>
      <w:r w:rsidR="00C52F4A" w:rsidRPr="00605EB6">
        <w:t>En voilà</w:t>
      </w:r>
      <w:r w:rsidR="00C474C1">
        <w:t xml:space="preserve">, </w:t>
      </w:r>
      <w:r w:rsidR="00C52F4A" w:rsidRPr="00605EB6">
        <w:t>un bon type</w:t>
      </w:r>
      <w:r w:rsidR="00C474C1">
        <w:t> !</w:t>
      </w:r>
    </w:p>
    <w:p w14:paraId="4CB1D740" w14:textId="214515C2" w:rsidR="00C474C1" w:rsidRDefault="0094609C" w:rsidP="00C52F4A">
      <w:r>
        <w:t>— </w:t>
      </w:r>
      <w:r w:rsidR="00C52F4A" w:rsidRPr="00605EB6">
        <w:t>Oui</w:t>
      </w:r>
      <w:r w:rsidR="00C474C1">
        <w:t xml:space="preserve">, </w:t>
      </w:r>
      <w:r w:rsidR="00C52F4A" w:rsidRPr="00605EB6">
        <w:t>il est un peu original</w:t>
      </w:r>
      <w:r w:rsidR="00C474C1">
        <w:t>.</w:t>
      </w:r>
    </w:p>
    <w:p w14:paraId="34AD50C5" w14:textId="78AAC12E" w:rsidR="00C474C1" w:rsidRDefault="0094609C" w:rsidP="00C52F4A">
      <w:r>
        <w:t>— </w:t>
      </w:r>
      <w:r w:rsidR="00C52F4A" w:rsidRPr="00605EB6">
        <w:t>Un peu beaucoup</w:t>
      </w:r>
      <w:r w:rsidR="00C474C1">
        <w:t xml:space="preserve">. </w:t>
      </w:r>
      <w:r w:rsidR="00C52F4A" w:rsidRPr="00605EB6">
        <w:t>Et s</w:t>
      </w:r>
      <w:r w:rsidR="00C474C1">
        <w:t>’</w:t>
      </w:r>
      <w:r w:rsidR="00C52F4A" w:rsidRPr="00605EB6">
        <w:t>il n</w:t>
      </w:r>
      <w:r w:rsidR="00C474C1">
        <w:t>’</w:t>
      </w:r>
      <w:r w:rsidR="00C52F4A" w:rsidRPr="00605EB6">
        <w:t>était que cela</w:t>
      </w:r>
      <w:r w:rsidR="00C474C1">
        <w:t xml:space="preserve">… </w:t>
      </w:r>
      <w:r w:rsidR="00C52F4A" w:rsidRPr="00605EB6">
        <w:t>Quel type</w:t>
      </w:r>
      <w:r w:rsidR="00C474C1">
        <w:t xml:space="preserve">, </w:t>
      </w:r>
      <w:r w:rsidR="00C52F4A" w:rsidRPr="00605EB6">
        <w:t>Léon</w:t>
      </w:r>
      <w:r w:rsidR="00C474C1">
        <w:t xml:space="preserve">, </w:t>
      </w:r>
      <w:r w:rsidR="00C52F4A" w:rsidRPr="00605EB6">
        <w:t>quel type</w:t>
      </w:r>
      <w:r w:rsidR="00C474C1">
        <w:t xml:space="preserve"> ! </w:t>
      </w:r>
      <w:r w:rsidR="00C52F4A" w:rsidRPr="00605EB6">
        <w:t>Si jamais il donne des pépins mûrs</w:t>
      </w:r>
      <w:r w:rsidR="00C474C1">
        <w:t xml:space="preserve">, </w:t>
      </w:r>
      <w:r w:rsidR="00C52F4A" w:rsidRPr="00605EB6">
        <w:t>je demande qu</w:t>
      </w:r>
      <w:r w:rsidR="00C474C1">
        <w:t>’</w:t>
      </w:r>
      <w:r w:rsidR="00C52F4A" w:rsidRPr="00605EB6">
        <w:t>on les sème en pépinière</w:t>
      </w:r>
      <w:r w:rsidR="00C474C1">
        <w:t xml:space="preserve"> ; </w:t>
      </w:r>
      <w:r w:rsidR="00C52F4A" w:rsidRPr="00605EB6">
        <w:t>ou bien si cet oiseau rare venait à trépasser</w:t>
      </w:r>
      <w:r w:rsidR="00C474C1">
        <w:t xml:space="preserve">, </w:t>
      </w:r>
      <w:r w:rsidR="00C52F4A" w:rsidRPr="00605EB6">
        <w:t>je demande encore qu</w:t>
      </w:r>
      <w:r w:rsidR="00C474C1">
        <w:t>’</w:t>
      </w:r>
      <w:r w:rsidR="00C52F4A" w:rsidRPr="00605EB6">
        <w:t>il soit empaillé et conservé dans un musée</w:t>
      </w:r>
      <w:r w:rsidR="00C474C1">
        <w:t>.</w:t>
      </w:r>
    </w:p>
    <w:p w14:paraId="3FCAE7FA" w14:textId="2F7D6609" w:rsidR="00C474C1" w:rsidRDefault="0094609C" w:rsidP="00C52F4A">
      <w:r>
        <w:t>— </w:t>
      </w:r>
      <w:r w:rsidR="00C52F4A" w:rsidRPr="00605EB6">
        <w:t>Ah çà</w:t>
      </w:r>
      <w:r w:rsidR="00C474C1">
        <w:t xml:space="preserve"> ! </w:t>
      </w:r>
      <w:r w:rsidR="00C52F4A" w:rsidRPr="00605EB6">
        <w:t>Georgette</w:t>
      </w:r>
      <w:r w:rsidR="00C474C1">
        <w:t xml:space="preserve">, </w:t>
      </w:r>
      <w:r w:rsidR="00C52F4A" w:rsidRPr="00605EB6">
        <w:t>que vous a donc fait ce pauvre Pedro</w:t>
      </w:r>
      <w:r w:rsidR="00C474C1">
        <w:t> ?</w:t>
      </w:r>
    </w:p>
    <w:p w14:paraId="2F082100" w14:textId="025DC30C" w:rsidR="00C474C1" w:rsidRDefault="0094609C" w:rsidP="00C52F4A">
      <w:r>
        <w:lastRenderedPageBreak/>
        <w:t>— </w:t>
      </w:r>
      <w:r w:rsidR="00C52F4A" w:rsidRPr="00605EB6">
        <w:t>Rien</w:t>
      </w:r>
      <w:r w:rsidR="00C474C1">
        <w:t xml:space="preserve">, </w:t>
      </w:r>
      <w:r w:rsidR="00C52F4A" w:rsidRPr="00605EB6">
        <w:t>baron</w:t>
      </w:r>
      <w:r w:rsidR="00C474C1">
        <w:t xml:space="preserve">, </w:t>
      </w:r>
      <w:r w:rsidR="00C52F4A" w:rsidRPr="00605EB6">
        <w:t>rien</w:t>
      </w:r>
      <w:r w:rsidR="00C474C1">
        <w:t xml:space="preserve">, </w:t>
      </w:r>
      <w:r w:rsidR="00C52F4A" w:rsidRPr="00605EB6">
        <w:t>pas plus à moi qu</w:t>
      </w:r>
      <w:r w:rsidR="00C474C1">
        <w:t>’</w:t>
      </w:r>
      <w:r w:rsidR="00C52F4A" w:rsidRPr="00605EB6">
        <w:t>à Charlotte</w:t>
      </w:r>
      <w:r w:rsidR="00C474C1">
        <w:t>.</w:t>
      </w:r>
    </w:p>
    <w:p w14:paraId="6240199F" w14:textId="26D1ED93" w:rsidR="00C474C1" w:rsidRDefault="0094609C" w:rsidP="00C52F4A">
      <w:r>
        <w:t>— </w:t>
      </w:r>
      <w:r w:rsidR="00C52F4A" w:rsidRPr="00605EB6">
        <w:t>Alors</w:t>
      </w:r>
      <w:r w:rsidR="00C474C1">
        <w:t xml:space="preserve">, </w:t>
      </w:r>
      <w:r w:rsidR="00C52F4A" w:rsidRPr="00605EB6">
        <w:t>qu</w:t>
      </w:r>
      <w:r w:rsidR="00C474C1">
        <w:t>’</w:t>
      </w:r>
      <w:r w:rsidR="00C52F4A" w:rsidRPr="00605EB6">
        <w:t>avez-vous contre lui</w:t>
      </w:r>
      <w:r w:rsidR="00C474C1">
        <w:t> ?</w:t>
      </w:r>
    </w:p>
    <w:p w14:paraId="0B9929D2" w14:textId="6C252304" w:rsidR="00C474C1" w:rsidRDefault="0094609C" w:rsidP="00C52F4A">
      <w:r>
        <w:t>— </w:t>
      </w:r>
      <w:r w:rsidR="00C52F4A" w:rsidRPr="00605EB6">
        <w:t>Mais rien</w:t>
      </w:r>
      <w:r w:rsidR="00C474C1">
        <w:t xml:space="preserve">, </w:t>
      </w:r>
      <w:r w:rsidR="00C52F4A" w:rsidRPr="00605EB6">
        <w:t>rien</w:t>
      </w:r>
      <w:r w:rsidR="00C474C1">
        <w:t xml:space="preserve">, </w:t>
      </w:r>
      <w:r w:rsidR="00C52F4A" w:rsidRPr="00605EB6">
        <w:t>rien</w:t>
      </w:r>
      <w:r w:rsidR="00C474C1">
        <w:t>.</w:t>
      </w:r>
    </w:p>
    <w:p w14:paraId="4FD8ACF5" w14:textId="60AD1E2A" w:rsidR="00C474C1" w:rsidRDefault="0094609C" w:rsidP="00C52F4A">
      <w:r>
        <w:t>— </w:t>
      </w:r>
      <w:r w:rsidR="00C52F4A" w:rsidRPr="00605EB6">
        <w:t>Il faut pourtant s</w:t>
      </w:r>
      <w:r w:rsidR="00C474C1">
        <w:t>’</w:t>
      </w:r>
      <w:r w:rsidR="00C52F4A" w:rsidRPr="00605EB6">
        <w:t>expliquer</w:t>
      </w:r>
      <w:r w:rsidR="00C474C1">
        <w:t>.</w:t>
      </w:r>
    </w:p>
    <w:p w14:paraId="5638EEA7" w14:textId="63F41477" w:rsidR="00C474C1" w:rsidRDefault="0094609C" w:rsidP="00C52F4A">
      <w:r>
        <w:t>— </w:t>
      </w:r>
      <w:r w:rsidR="00C52F4A" w:rsidRPr="00605EB6">
        <w:t>Ainsi vous ignorez</w:t>
      </w:r>
      <w:r w:rsidR="00C474C1">
        <w:t> ?…</w:t>
      </w:r>
    </w:p>
    <w:p w14:paraId="6665AA0C" w14:textId="1E73F5BF" w:rsidR="00C474C1" w:rsidRDefault="0094609C" w:rsidP="00C52F4A">
      <w:r>
        <w:t>— </w:t>
      </w:r>
      <w:r w:rsidR="00C52F4A" w:rsidRPr="00605EB6">
        <w:t>Je vous l</w:t>
      </w:r>
      <w:r w:rsidR="00C474C1">
        <w:t>’</w:t>
      </w:r>
      <w:r w:rsidR="00C52F4A" w:rsidRPr="00605EB6">
        <w:t>ai dit</w:t>
      </w:r>
      <w:r w:rsidR="00C474C1">
        <w:t xml:space="preserve">, </w:t>
      </w:r>
      <w:r w:rsidR="00C52F4A" w:rsidRPr="00605EB6">
        <w:t>Pedro ne parle jamais de ses affaires intimes</w:t>
      </w:r>
      <w:r w:rsidR="00C474C1">
        <w:t>.</w:t>
      </w:r>
    </w:p>
    <w:p w14:paraId="6A6A0FA4" w14:textId="6C2F0C9C" w:rsidR="00C474C1" w:rsidRDefault="0094609C" w:rsidP="00C52F4A">
      <w:r>
        <w:t>— </w:t>
      </w:r>
      <w:r w:rsidR="00C52F4A" w:rsidRPr="00605EB6">
        <w:t>Vous savez cependant ce qu</w:t>
      </w:r>
      <w:r w:rsidR="00C474C1">
        <w:t>’</w:t>
      </w:r>
      <w:r w:rsidR="00C52F4A" w:rsidRPr="00605EB6">
        <w:t>il a fait pour Charlotte</w:t>
      </w:r>
      <w:r w:rsidR="00C474C1">
        <w:t> ?</w:t>
      </w:r>
    </w:p>
    <w:p w14:paraId="130DE598" w14:textId="7AF69736" w:rsidR="00C474C1" w:rsidRDefault="0094609C" w:rsidP="00C52F4A">
      <w:r>
        <w:t>— </w:t>
      </w:r>
      <w:r w:rsidR="00C52F4A" w:rsidRPr="00605EB6">
        <w:t>Oui</w:t>
      </w:r>
      <w:r w:rsidR="00C474C1">
        <w:t xml:space="preserve">, </w:t>
      </w:r>
      <w:r w:rsidR="00C52F4A" w:rsidRPr="00605EB6">
        <w:t>un peu</w:t>
      </w:r>
      <w:r w:rsidR="00C474C1">
        <w:t>.</w:t>
      </w:r>
    </w:p>
    <w:p w14:paraId="517F0D8A" w14:textId="524C3702" w:rsidR="00C474C1" w:rsidRDefault="0094609C" w:rsidP="00C52F4A">
      <w:r>
        <w:t>— </w:t>
      </w:r>
      <w:r w:rsidR="00C52F4A" w:rsidRPr="00605EB6">
        <w:t>Il lui a acheté un hôtel</w:t>
      </w:r>
      <w:r w:rsidR="00C474C1">
        <w:t xml:space="preserve">, </w:t>
      </w:r>
      <w:r w:rsidR="00C52F4A" w:rsidRPr="00605EB6">
        <w:t>chevaux</w:t>
      </w:r>
      <w:r w:rsidR="00C474C1">
        <w:t xml:space="preserve">, </w:t>
      </w:r>
      <w:r w:rsidR="00C52F4A" w:rsidRPr="00605EB6">
        <w:t>voitures</w:t>
      </w:r>
      <w:r w:rsidR="00C474C1">
        <w:t xml:space="preserve"> ; </w:t>
      </w:r>
      <w:r w:rsidR="00C52F4A" w:rsidRPr="00605EB6">
        <w:t>elle a quatre domestiques</w:t>
      </w:r>
      <w:r w:rsidR="00C474C1">
        <w:t xml:space="preserve">, </w:t>
      </w:r>
      <w:r w:rsidR="00C52F4A" w:rsidRPr="00605EB6">
        <w:t>un de plus que moi</w:t>
      </w:r>
      <w:r w:rsidR="00C474C1">
        <w:t xml:space="preserve"> ; </w:t>
      </w:r>
      <w:r w:rsidR="00C52F4A" w:rsidRPr="00605EB6">
        <w:t>ses robes sortent de chez nos meilleures couturières</w:t>
      </w:r>
      <w:r w:rsidR="00C474C1">
        <w:t xml:space="preserve"> ; </w:t>
      </w:r>
      <w:r w:rsidR="00C52F4A" w:rsidRPr="00605EB6">
        <w:t>elle change de chapeaux comme une autre de chemises</w:t>
      </w:r>
      <w:r w:rsidR="00C474C1">
        <w:t xml:space="preserve"> ; </w:t>
      </w:r>
      <w:r w:rsidR="00C52F4A" w:rsidRPr="00605EB6">
        <w:t>elle a des bijoux d</w:t>
      </w:r>
      <w:r w:rsidR="00C474C1">
        <w:t>’</w:t>
      </w:r>
      <w:r w:rsidR="00C52F4A" w:rsidRPr="00605EB6">
        <w:t>une richesse et d</w:t>
      </w:r>
      <w:r w:rsidR="00C474C1">
        <w:t>’</w:t>
      </w:r>
      <w:r w:rsidR="00C52F4A" w:rsidRPr="00605EB6">
        <w:t>une beauté incomparables</w:t>
      </w:r>
      <w:r w:rsidR="00C474C1">
        <w:t xml:space="preserve"> ; </w:t>
      </w:r>
      <w:r w:rsidR="00C52F4A" w:rsidRPr="00605EB6">
        <w:t>ses tiroirs regorgent de dentelles</w:t>
      </w:r>
      <w:r w:rsidR="00C474C1">
        <w:t xml:space="preserve">, </w:t>
      </w:r>
      <w:r w:rsidR="00C52F4A" w:rsidRPr="00605EB6">
        <w:t>comme ses armoires de linge</w:t>
      </w:r>
      <w:r w:rsidR="00C474C1">
        <w:t xml:space="preserve"> ; </w:t>
      </w:r>
      <w:r w:rsidR="00C52F4A" w:rsidRPr="00605EB6">
        <w:t xml:space="preserve">ses services </w:t>
      </w:r>
      <w:r w:rsidR="00C52F4A" w:rsidRPr="00605EB6">
        <w:rPr>
          <w:bCs/>
        </w:rPr>
        <w:t xml:space="preserve">sont </w:t>
      </w:r>
      <w:r w:rsidR="00C52F4A" w:rsidRPr="00605EB6">
        <w:t>en porcelaine de Sèvres</w:t>
      </w:r>
      <w:r w:rsidR="00C474C1">
        <w:t xml:space="preserve">, </w:t>
      </w:r>
      <w:r w:rsidR="00C52F4A" w:rsidRPr="00605EB6">
        <w:t>or</w:t>
      </w:r>
      <w:r w:rsidR="00C474C1">
        <w:t xml:space="preserve">, </w:t>
      </w:r>
      <w:r w:rsidR="00C52F4A" w:rsidRPr="00605EB6">
        <w:t>vermeil et argent</w:t>
      </w:r>
      <w:r w:rsidR="00C474C1">
        <w:t>.</w:t>
      </w:r>
    </w:p>
    <w:p w14:paraId="6FC99F56" w14:textId="77777777" w:rsidR="00C474C1" w:rsidRDefault="00C52F4A" w:rsidP="00C52F4A">
      <w:r w:rsidRPr="00605EB6">
        <w:t>Le baron soupira</w:t>
      </w:r>
      <w:r w:rsidR="00C474C1">
        <w:t>.</w:t>
      </w:r>
    </w:p>
    <w:p w14:paraId="0C6F4F29" w14:textId="4E9222C0" w:rsidR="00C474C1" w:rsidRDefault="0094609C" w:rsidP="00C52F4A">
      <w:r>
        <w:t>— </w:t>
      </w:r>
      <w:r w:rsidR="00C52F4A" w:rsidRPr="00605EB6">
        <w:t>Pedro Castora est si immensément riche</w:t>
      </w:r>
      <w:r w:rsidR="00C474C1">
        <w:t xml:space="preserve">, </w:t>
      </w:r>
      <w:r w:rsidR="00C52F4A" w:rsidRPr="00605EB6">
        <w:t>dit-il</w:t>
      </w:r>
      <w:r w:rsidR="00C474C1">
        <w:t xml:space="preserve">, </w:t>
      </w:r>
      <w:r w:rsidR="00C52F4A" w:rsidRPr="00605EB6">
        <w:t>qu</w:t>
      </w:r>
      <w:r w:rsidR="00C474C1">
        <w:t>’</w:t>
      </w:r>
      <w:r w:rsidR="00C52F4A" w:rsidRPr="00605EB6">
        <w:t>il peut faire tout ce qu</w:t>
      </w:r>
      <w:r w:rsidR="00C474C1">
        <w:t>’</w:t>
      </w:r>
      <w:r w:rsidR="00C52F4A" w:rsidRPr="00605EB6">
        <w:t>il veut</w:t>
      </w:r>
      <w:r w:rsidR="00C474C1">
        <w:t>.</w:t>
      </w:r>
    </w:p>
    <w:p w14:paraId="20791924" w14:textId="290A368F" w:rsidR="00C474C1" w:rsidRDefault="0094609C" w:rsidP="00C52F4A">
      <w:r>
        <w:t>— </w:t>
      </w:r>
      <w:r w:rsidR="00C52F4A" w:rsidRPr="00605EB6">
        <w:t>Enfin</w:t>
      </w:r>
      <w:r w:rsidR="00C474C1">
        <w:t xml:space="preserve">, </w:t>
      </w:r>
      <w:r w:rsidR="00C52F4A" w:rsidRPr="00605EB6">
        <w:t>je ne crois pas qu</w:t>
      </w:r>
      <w:r w:rsidR="00C474C1">
        <w:t>’</w:t>
      </w:r>
      <w:r w:rsidR="00C52F4A" w:rsidRPr="00605EB6">
        <w:t xml:space="preserve">il y ait à Paris une autre femme ayant </w:t>
      </w:r>
      <w:r w:rsidR="000D3014">
        <w:t>un</w:t>
      </w:r>
      <w:r w:rsidR="000D3014" w:rsidRPr="00605EB6">
        <w:t xml:space="preserve"> </w:t>
      </w:r>
      <w:r w:rsidR="00C52F4A" w:rsidRPr="00605EB6">
        <w:t>luxe pareil à celui de Charlotte</w:t>
      </w:r>
      <w:r w:rsidR="00C474C1">
        <w:t>.</w:t>
      </w:r>
    </w:p>
    <w:p w14:paraId="2FBFBBE3" w14:textId="0DE9D87A" w:rsidR="00C474C1" w:rsidRDefault="0094609C" w:rsidP="00C52F4A">
      <w:r>
        <w:t>— </w:t>
      </w:r>
      <w:r w:rsidR="00C52F4A" w:rsidRPr="00605EB6">
        <w:t>Cette petite grisette a bien réussi</w:t>
      </w:r>
      <w:r w:rsidR="00C474C1">
        <w:t xml:space="preserve">, </w:t>
      </w:r>
      <w:r w:rsidR="00C52F4A" w:rsidRPr="00605EB6">
        <w:t>grommela de Simaise entre ses dents</w:t>
      </w:r>
      <w:r w:rsidR="00C474C1">
        <w:t>.</w:t>
      </w:r>
    </w:p>
    <w:p w14:paraId="7C3F4273" w14:textId="45E12061" w:rsidR="00C474C1" w:rsidRDefault="0094609C" w:rsidP="00C52F4A">
      <w:r>
        <w:t>— </w:t>
      </w:r>
      <w:r w:rsidR="00C52F4A" w:rsidRPr="00605EB6">
        <w:t>Eh bien</w:t>
      </w:r>
      <w:r w:rsidR="00C474C1">
        <w:t xml:space="preserve"> ! </w:t>
      </w:r>
      <w:r w:rsidR="00C52F4A" w:rsidRPr="00605EB6">
        <w:t>malgré tout ce que Pedro a donné et donne encore à Charlotte</w:t>
      </w:r>
      <w:r w:rsidR="00C474C1">
        <w:t xml:space="preserve">, </w:t>
      </w:r>
      <w:r w:rsidR="00C52F4A" w:rsidRPr="00605EB6">
        <w:t>croiriez-vous</w:t>
      </w:r>
      <w:r w:rsidR="00C474C1">
        <w:t xml:space="preserve">, </w:t>
      </w:r>
      <w:r w:rsidR="00C52F4A" w:rsidRPr="00605EB6">
        <w:t>mon cher</w:t>
      </w:r>
      <w:r w:rsidR="00C474C1">
        <w:t xml:space="preserve">… </w:t>
      </w:r>
      <w:r w:rsidR="00C52F4A" w:rsidRPr="00605EB6">
        <w:t>Oh</w:t>
      </w:r>
      <w:r w:rsidR="00C474C1">
        <w:t xml:space="preserve"> ! </w:t>
      </w:r>
      <w:r w:rsidR="00C52F4A" w:rsidRPr="00605EB6">
        <w:t>là</w:t>
      </w:r>
      <w:r w:rsidR="00C474C1">
        <w:t xml:space="preserve"> ! </w:t>
      </w:r>
      <w:r w:rsidR="00C52F4A" w:rsidRPr="00605EB6">
        <w:t>là</w:t>
      </w:r>
      <w:r w:rsidR="00C474C1">
        <w:t xml:space="preserve"> ! </w:t>
      </w:r>
      <w:r w:rsidR="00C52F4A" w:rsidRPr="00605EB6">
        <w:t>Oh</w:t>
      </w:r>
      <w:r w:rsidR="00C474C1">
        <w:t xml:space="preserve"> ! </w:t>
      </w:r>
      <w:r w:rsidR="00C52F4A" w:rsidRPr="00605EB6">
        <w:t>là</w:t>
      </w:r>
      <w:r w:rsidR="00C474C1">
        <w:t xml:space="preserve"> ! </w:t>
      </w:r>
      <w:r w:rsidR="00C52F4A" w:rsidRPr="00605EB6">
        <w:t>là</w:t>
      </w:r>
      <w:r w:rsidR="00C474C1">
        <w:t> !</w:t>
      </w:r>
    </w:p>
    <w:p w14:paraId="6FE7A047" w14:textId="76AC8CB8" w:rsidR="00C474C1" w:rsidRDefault="0094609C" w:rsidP="00C52F4A">
      <w:r>
        <w:lastRenderedPageBreak/>
        <w:t>— </w:t>
      </w:r>
      <w:r w:rsidR="00C52F4A" w:rsidRPr="00605EB6">
        <w:t>Eh bien</w:t>
      </w:r>
      <w:r w:rsidR="00C474C1">
        <w:t> ?</w:t>
      </w:r>
    </w:p>
    <w:p w14:paraId="30D897E7" w14:textId="033D537E" w:rsidR="00C474C1" w:rsidRDefault="0094609C" w:rsidP="00C52F4A">
      <w:r>
        <w:t>— </w:t>
      </w:r>
      <w:r w:rsidR="00C52F4A" w:rsidRPr="00605EB6">
        <w:t>Croiriez-vous</w:t>
      </w:r>
      <w:r w:rsidR="00C474C1">
        <w:t xml:space="preserve">, </w:t>
      </w:r>
      <w:r w:rsidR="00C52F4A" w:rsidRPr="00605EB6">
        <w:t>baron</w:t>
      </w:r>
      <w:r w:rsidR="00C474C1">
        <w:t xml:space="preserve">, </w:t>
      </w:r>
      <w:r w:rsidR="00C52F4A" w:rsidRPr="00605EB6">
        <w:t>reprit Georgette en faisant claquer son ongle entre ses dents</w:t>
      </w:r>
      <w:r w:rsidR="00C474C1">
        <w:t xml:space="preserve">, </w:t>
      </w:r>
      <w:r w:rsidR="00C52F4A" w:rsidRPr="00605EB6">
        <w:t>qu</w:t>
      </w:r>
      <w:r w:rsidR="00C474C1">
        <w:t>’</w:t>
      </w:r>
      <w:r w:rsidR="00C52F4A" w:rsidRPr="00605EB6">
        <w:t>il n</w:t>
      </w:r>
      <w:r w:rsidR="00C474C1">
        <w:t>’</w:t>
      </w:r>
      <w:r w:rsidR="00C52F4A" w:rsidRPr="00605EB6">
        <w:t>y a pas ça entre eux</w:t>
      </w:r>
      <w:r w:rsidR="00C474C1">
        <w:t> ?</w:t>
      </w:r>
    </w:p>
    <w:p w14:paraId="6F9EE509" w14:textId="6445D2FB" w:rsidR="00C474C1" w:rsidRDefault="0094609C" w:rsidP="00C52F4A">
      <w:r>
        <w:t>— </w:t>
      </w:r>
      <w:r w:rsidR="00C52F4A" w:rsidRPr="00605EB6">
        <w:t>Bah</w:t>
      </w:r>
      <w:r w:rsidR="00C474C1">
        <w:t> !</w:t>
      </w:r>
    </w:p>
    <w:p w14:paraId="5E6103E2" w14:textId="74861430" w:rsidR="00C474C1" w:rsidRDefault="0094609C" w:rsidP="00C52F4A">
      <w:r>
        <w:t>— </w:t>
      </w:r>
      <w:r w:rsidR="00C52F4A" w:rsidRPr="00605EB6">
        <w:t>C</w:t>
      </w:r>
      <w:r w:rsidR="00C474C1">
        <w:t>’</w:t>
      </w:r>
      <w:r w:rsidR="00C52F4A" w:rsidRPr="00605EB6">
        <w:t>est comme je vous le dis</w:t>
      </w:r>
      <w:r w:rsidR="00C474C1">
        <w:t xml:space="preserve">. </w:t>
      </w:r>
      <w:r w:rsidR="00C52F4A" w:rsidRPr="00605EB6">
        <w:t>Oh</w:t>
      </w:r>
      <w:r w:rsidR="00C474C1">
        <w:t xml:space="preserve"> ! </w:t>
      </w:r>
      <w:r w:rsidR="00C52F4A" w:rsidRPr="00605EB6">
        <w:t>là</w:t>
      </w:r>
      <w:r w:rsidR="00C474C1">
        <w:t xml:space="preserve"> ! </w:t>
      </w:r>
      <w:r w:rsidR="00C52F4A" w:rsidRPr="00605EB6">
        <w:t>là</w:t>
      </w:r>
      <w:r w:rsidR="00C474C1">
        <w:t xml:space="preserve"> ! </w:t>
      </w:r>
      <w:r w:rsidR="00C52F4A" w:rsidRPr="00605EB6">
        <w:t>Oh</w:t>
      </w:r>
      <w:r w:rsidR="00C474C1">
        <w:t xml:space="preserve"> ! </w:t>
      </w:r>
      <w:r w:rsidR="00C52F4A" w:rsidRPr="00605EB6">
        <w:t>là</w:t>
      </w:r>
      <w:r w:rsidR="00C474C1">
        <w:t xml:space="preserve"> ! </w:t>
      </w:r>
      <w:r w:rsidR="00C52F4A" w:rsidRPr="00605EB6">
        <w:t>là</w:t>
      </w:r>
      <w:r w:rsidR="00C474C1">
        <w:t> !</w:t>
      </w:r>
    </w:p>
    <w:p w14:paraId="650E332C" w14:textId="52A3562D" w:rsidR="00C474C1" w:rsidRDefault="0094609C" w:rsidP="00C52F4A">
      <w:r>
        <w:t>— </w:t>
      </w:r>
      <w:r w:rsidR="00C52F4A" w:rsidRPr="00605EB6">
        <w:t>Incroyable</w:t>
      </w:r>
      <w:r w:rsidR="00C474C1">
        <w:t> !</w:t>
      </w:r>
    </w:p>
    <w:p w14:paraId="3733CCC7" w14:textId="7C0326AB" w:rsidR="00C474C1" w:rsidRDefault="0094609C" w:rsidP="00C52F4A">
      <w:r>
        <w:t>— </w:t>
      </w:r>
      <w:r w:rsidR="00C52F4A" w:rsidRPr="00605EB6">
        <w:t>Pyramidal</w:t>
      </w:r>
      <w:r w:rsidR="00C474C1">
        <w:t xml:space="preserve"> ! </w:t>
      </w:r>
      <w:r w:rsidR="00C52F4A" w:rsidRPr="00605EB6">
        <w:t>N</w:t>
      </w:r>
      <w:r w:rsidR="00C474C1">
        <w:t>’</w:t>
      </w:r>
      <w:r w:rsidR="00C52F4A" w:rsidRPr="00605EB6">
        <w:t>est-il pas</w:t>
      </w:r>
      <w:r w:rsidR="00C474C1">
        <w:t xml:space="preserve">, </w:t>
      </w:r>
      <w:r w:rsidR="00C52F4A" w:rsidRPr="00605EB6">
        <w:t>après sa mort</w:t>
      </w:r>
      <w:r w:rsidR="00C474C1">
        <w:t xml:space="preserve">, </w:t>
      </w:r>
      <w:r w:rsidR="00C52F4A" w:rsidRPr="00605EB6">
        <w:t>à conserver comme une momie pendant des siècles</w:t>
      </w:r>
      <w:r w:rsidR="00C474C1">
        <w:t xml:space="preserve"> ? </w:t>
      </w:r>
      <w:r w:rsidR="00C52F4A" w:rsidRPr="00605EB6">
        <w:t>Oh</w:t>
      </w:r>
      <w:r w:rsidR="00C474C1">
        <w:t xml:space="preserve"> ! </w:t>
      </w:r>
      <w:r w:rsidR="00C52F4A" w:rsidRPr="00605EB6">
        <w:t>là</w:t>
      </w:r>
      <w:r w:rsidR="00C474C1">
        <w:t xml:space="preserve"> ! </w:t>
      </w:r>
      <w:r w:rsidR="00C52F4A" w:rsidRPr="00605EB6">
        <w:t>là</w:t>
      </w:r>
      <w:r w:rsidR="00C474C1">
        <w:t xml:space="preserve"> ! </w:t>
      </w:r>
      <w:r w:rsidR="00C52F4A" w:rsidRPr="00605EB6">
        <w:t>Oh</w:t>
      </w:r>
      <w:r w:rsidR="00C474C1">
        <w:t xml:space="preserve"> ! </w:t>
      </w:r>
      <w:r w:rsidR="00C52F4A" w:rsidRPr="00605EB6">
        <w:t>là</w:t>
      </w:r>
      <w:r w:rsidR="00C474C1">
        <w:t xml:space="preserve"> ! </w:t>
      </w:r>
      <w:r w:rsidR="00C52F4A" w:rsidRPr="00605EB6">
        <w:t>là</w:t>
      </w:r>
      <w:r w:rsidR="00C474C1">
        <w:t> !</w:t>
      </w:r>
    </w:p>
    <w:p w14:paraId="19028AC9" w14:textId="3D2671F8" w:rsidR="00C474C1" w:rsidRDefault="0094609C" w:rsidP="00C52F4A">
      <w:r>
        <w:t>— </w:t>
      </w:r>
      <w:r w:rsidR="00C52F4A" w:rsidRPr="00605EB6">
        <w:t>Je ne croyais pas</w:t>
      </w:r>
      <w:r w:rsidR="00C474C1">
        <w:t xml:space="preserve">, </w:t>
      </w:r>
      <w:r w:rsidR="00C52F4A" w:rsidRPr="00605EB6">
        <w:t>je l</w:t>
      </w:r>
      <w:r w:rsidR="00C474C1">
        <w:t>’</w:t>
      </w:r>
      <w:r w:rsidR="00C52F4A" w:rsidRPr="00605EB6">
        <w:t>avoue</w:t>
      </w:r>
      <w:r w:rsidR="00C474C1">
        <w:t xml:space="preserve">, </w:t>
      </w:r>
      <w:r w:rsidR="00C52F4A" w:rsidRPr="00605EB6">
        <w:t>que l</w:t>
      </w:r>
      <w:r w:rsidR="00C474C1">
        <w:t>’</w:t>
      </w:r>
      <w:r w:rsidR="00C52F4A" w:rsidRPr="00605EB6">
        <w:t>originalité de Pedro pût aller jusque-là</w:t>
      </w:r>
      <w:r w:rsidR="00C474C1">
        <w:t>.</w:t>
      </w:r>
    </w:p>
    <w:p w14:paraId="4D923F9E" w14:textId="1C161640" w:rsidR="00C474C1" w:rsidRDefault="0094609C" w:rsidP="00C52F4A">
      <w:r>
        <w:t>— </w:t>
      </w:r>
      <w:r w:rsidR="00C52F4A" w:rsidRPr="00605EB6">
        <w:t>Vrai</w:t>
      </w:r>
      <w:r w:rsidR="00C474C1">
        <w:t xml:space="preserve">, </w:t>
      </w:r>
      <w:r w:rsidR="00C52F4A" w:rsidRPr="00605EB6">
        <w:t>c</w:t>
      </w:r>
      <w:r w:rsidR="00C474C1">
        <w:t>’</w:t>
      </w:r>
      <w:r w:rsidR="00C52F4A" w:rsidRPr="00605EB6">
        <w:t>est à mourir de rire</w:t>
      </w:r>
      <w:r w:rsidR="00C474C1">
        <w:t xml:space="preserve">. </w:t>
      </w:r>
      <w:r w:rsidR="00C52F4A" w:rsidRPr="00605EB6">
        <w:t>Une ou deux fois par semaine</w:t>
      </w:r>
      <w:r w:rsidR="00C474C1">
        <w:t xml:space="preserve">, </w:t>
      </w:r>
      <w:r w:rsidR="00C52F4A" w:rsidRPr="00605EB6">
        <w:t>rarement deux fois</w:t>
      </w:r>
      <w:r w:rsidR="00C474C1">
        <w:t xml:space="preserve">, </w:t>
      </w:r>
      <w:r w:rsidR="00C52F4A" w:rsidRPr="00605EB6">
        <w:t>il vient voir Charlotte</w:t>
      </w:r>
      <w:r w:rsidR="00C474C1">
        <w:t>.</w:t>
      </w:r>
    </w:p>
    <w:p w14:paraId="693E4DAF" w14:textId="5F287D61" w:rsidR="00C474C1" w:rsidRDefault="00C474C1" w:rsidP="00C52F4A">
      <w:r>
        <w:t>» </w:t>
      </w:r>
      <w:r w:rsidR="0094609C">
        <w:t>— </w:t>
      </w:r>
      <w:r w:rsidR="00C52F4A" w:rsidRPr="00605EB6">
        <w:t>Bonjour</w:t>
      </w:r>
      <w:r>
        <w:t xml:space="preserve">, </w:t>
      </w:r>
      <w:r w:rsidR="00C52F4A" w:rsidRPr="00605EB6">
        <w:t>petite</w:t>
      </w:r>
      <w:r>
        <w:t xml:space="preserve">, </w:t>
      </w:r>
      <w:r w:rsidR="00C52F4A" w:rsidRPr="00605EB6">
        <w:t>dit-il</w:t>
      </w:r>
      <w:r>
        <w:t>.</w:t>
      </w:r>
    </w:p>
    <w:p w14:paraId="478FD73E" w14:textId="77777777" w:rsidR="00C474C1" w:rsidRDefault="00C474C1" w:rsidP="00C52F4A">
      <w:r>
        <w:t>» </w:t>
      </w:r>
      <w:r w:rsidR="00C52F4A" w:rsidRPr="00605EB6">
        <w:t>Il lui serre le bout des doigts</w:t>
      </w:r>
      <w:r>
        <w:t xml:space="preserve">. </w:t>
      </w:r>
      <w:r w:rsidR="00C52F4A" w:rsidRPr="00605EB6">
        <w:t>De loin en loin</w:t>
      </w:r>
      <w:r>
        <w:t xml:space="preserve">, </w:t>
      </w:r>
      <w:r w:rsidR="00C52F4A" w:rsidRPr="00605EB6">
        <w:t>pas même une fois dans un mois</w:t>
      </w:r>
      <w:r>
        <w:t xml:space="preserve">, </w:t>
      </w:r>
      <w:r w:rsidR="00C52F4A" w:rsidRPr="00605EB6">
        <w:t>quand il est de joyeuse humeur</w:t>
      </w:r>
      <w:r>
        <w:t xml:space="preserve">, </w:t>
      </w:r>
      <w:r w:rsidR="00C52F4A" w:rsidRPr="00605EB6">
        <w:t>comme hier</w:t>
      </w:r>
      <w:r>
        <w:t xml:space="preserve">, </w:t>
      </w:r>
      <w:r w:rsidR="00C52F4A" w:rsidRPr="00605EB6">
        <w:t>par exemple</w:t>
      </w:r>
      <w:r>
        <w:t xml:space="preserve">, </w:t>
      </w:r>
      <w:r w:rsidR="00C52F4A" w:rsidRPr="00605EB6">
        <w:t>il lui met respectueusement un baiser fraternel sur le front</w:t>
      </w:r>
      <w:r>
        <w:t xml:space="preserve">. </w:t>
      </w:r>
      <w:r w:rsidR="00C52F4A" w:rsidRPr="00605EB6">
        <w:t>Il s</w:t>
      </w:r>
      <w:r>
        <w:t>’</w:t>
      </w:r>
      <w:r w:rsidR="00C52F4A" w:rsidRPr="00605EB6">
        <w:t>assied</w:t>
      </w:r>
      <w:r>
        <w:t xml:space="preserve">, </w:t>
      </w:r>
      <w:r w:rsidR="00C52F4A" w:rsidRPr="00605EB6">
        <w:t>allume un cigare</w:t>
      </w:r>
      <w:r>
        <w:t xml:space="preserve">, </w:t>
      </w:r>
      <w:r w:rsidR="00C52F4A" w:rsidRPr="00605EB6">
        <w:t>cause peu ou point</w:t>
      </w:r>
      <w:r>
        <w:t xml:space="preserve">, </w:t>
      </w:r>
      <w:r w:rsidR="00C52F4A" w:rsidRPr="00605EB6">
        <w:t>se lève au bout d</w:t>
      </w:r>
      <w:r>
        <w:t>’</w:t>
      </w:r>
      <w:r w:rsidR="00C52F4A" w:rsidRPr="00605EB6">
        <w:t>une heure</w:t>
      </w:r>
      <w:r>
        <w:t xml:space="preserve">, </w:t>
      </w:r>
      <w:r w:rsidR="00C52F4A" w:rsidRPr="00605EB6">
        <w:t>son cigare étant fumé</w:t>
      </w:r>
      <w:r>
        <w:t xml:space="preserve">, </w:t>
      </w:r>
      <w:r w:rsidR="00C52F4A" w:rsidRPr="00605EB6">
        <w:t>prend son chapeau</w:t>
      </w:r>
      <w:r>
        <w:t xml:space="preserve">, </w:t>
      </w:r>
      <w:r w:rsidR="00C52F4A" w:rsidRPr="00605EB6">
        <w:t>sa canne</w:t>
      </w:r>
      <w:r>
        <w:t xml:space="preserve">, </w:t>
      </w:r>
      <w:r w:rsidR="00C52F4A" w:rsidRPr="00605EB6">
        <w:t>dit</w:t>
      </w:r>
      <w:r>
        <w:t> : « </w:t>
      </w:r>
      <w:r w:rsidR="00C52F4A" w:rsidRPr="00605EB6">
        <w:t>à revoir</w:t>
      </w:r>
      <w:r>
        <w:t xml:space="preserve">, </w:t>
      </w:r>
      <w:r w:rsidR="00C52F4A" w:rsidRPr="00605EB6">
        <w:t>petite</w:t>
      </w:r>
      <w:r>
        <w:t>, »</w:t>
      </w:r>
      <w:r w:rsidR="00C52F4A" w:rsidRPr="00605EB6">
        <w:t xml:space="preserve"> et s</w:t>
      </w:r>
      <w:r>
        <w:t>’</w:t>
      </w:r>
      <w:r w:rsidR="00C52F4A" w:rsidRPr="00605EB6">
        <w:t>en va</w:t>
      </w:r>
      <w:r>
        <w:t>.</w:t>
      </w:r>
    </w:p>
    <w:p w14:paraId="05B5A9A2" w14:textId="77777777" w:rsidR="00C474C1" w:rsidRDefault="00C474C1" w:rsidP="00C52F4A">
      <w:r>
        <w:t>» </w:t>
      </w:r>
      <w:r w:rsidR="00C52F4A" w:rsidRPr="00605EB6">
        <w:t>Et cela dure depuis bientôt deux ans</w:t>
      </w:r>
      <w:r>
        <w:t>.</w:t>
      </w:r>
    </w:p>
    <w:p w14:paraId="26B4580D" w14:textId="56FA91FA" w:rsidR="00C474C1" w:rsidRDefault="0094609C" w:rsidP="00C52F4A">
      <w:r>
        <w:t>— </w:t>
      </w:r>
      <w:r w:rsidR="00C52F4A" w:rsidRPr="00605EB6">
        <w:t>Charlotte n</w:t>
      </w:r>
      <w:r w:rsidR="00C474C1">
        <w:t>’</w:t>
      </w:r>
      <w:r w:rsidR="00C52F4A" w:rsidRPr="00605EB6">
        <w:t>a pas à se plaindre</w:t>
      </w:r>
      <w:r w:rsidR="00C474C1">
        <w:t xml:space="preserve"> : </w:t>
      </w:r>
      <w:r w:rsidR="00C52F4A" w:rsidRPr="00605EB6">
        <w:t>Pedro n</w:t>
      </w:r>
      <w:r w:rsidR="00C474C1">
        <w:t>’</w:t>
      </w:r>
      <w:r w:rsidR="00C52F4A" w:rsidRPr="00605EB6">
        <w:t>est pas exigeant</w:t>
      </w:r>
      <w:r w:rsidR="00C474C1">
        <w:t>.</w:t>
      </w:r>
    </w:p>
    <w:p w14:paraId="4D201640" w14:textId="6F7FBB3D" w:rsidR="00C474C1" w:rsidRDefault="0094609C" w:rsidP="00C52F4A">
      <w:r>
        <w:lastRenderedPageBreak/>
        <w:t>— </w:t>
      </w:r>
      <w:r w:rsidR="00C52F4A" w:rsidRPr="00605EB6">
        <w:t>Tenez</w:t>
      </w:r>
      <w:r w:rsidR="00C474C1">
        <w:t xml:space="preserve">, </w:t>
      </w:r>
      <w:r w:rsidR="00C52F4A" w:rsidRPr="00605EB6">
        <w:t>vous ne connaissez pas encore la femme</w:t>
      </w:r>
      <w:r w:rsidR="00C474C1">
        <w:t xml:space="preserve">, </w:t>
      </w:r>
      <w:r w:rsidR="00C52F4A" w:rsidRPr="00605EB6">
        <w:t>monsieur</w:t>
      </w:r>
      <w:r w:rsidR="00C474C1">
        <w:t xml:space="preserve"> ; </w:t>
      </w:r>
      <w:r w:rsidR="00C52F4A" w:rsidRPr="00605EB6">
        <w:t>qui vous dit que Charlotte n</w:t>
      </w:r>
      <w:r w:rsidR="00C474C1">
        <w:t>’</w:t>
      </w:r>
      <w:r w:rsidR="00C52F4A" w:rsidRPr="00605EB6">
        <w:t>est pas furieuse</w:t>
      </w:r>
      <w:r w:rsidR="00C474C1">
        <w:t xml:space="preserve">, </w:t>
      </w:r>
      <w:r w:rsidR="00C52F4A" w:rsidRPr="00605EB6">
        <w:t>au contraire</w:t>
      </w:r>
      <w:r w:rsidR="00C474C1">
        <w:t xml:space="preserve">, </w:t>
      </w:r>
      <w:r w:rsidR="00C52F4A" w:rsidRPr="00605EB6">
        <w:t>parce qu</w:t>
      </w:r>
      <w:r w:rsidR="00C474C1">
        <w:t>’</w:t>
      </w:r>
      <w:r w:rsidR="00C52F4A" w:rsidRPr="00605EB6">
        <w:t>il ne lui demande rien</w:t>
      </w:r>
      <w:r w:rsidR="00C474C1">
        <w:t> ?</w:t>
      </w:r>
    </w:p>
    <w:p w14:paraId="6FB193EC" w14:textId="178657BE" w:rsidR="00C474C1" w:rsidRDefault="0094609C" w:rsidP="00C52F4A">
      <w:r>
        <w:t>— </w:t>
      </w:r>
      <w:r w:rsidR="00C52F4A" w:rsidRPr="00605EB6">
        <w:t>Il est probable qu</w:t>
      </w:r>
      <w:r w:rsidR="00C474C1">
        <w:t>’</w:t>
      </w:r>
      <w:r w:rsidR="00C52F4A" w:rsidRPr="00605EB6">
        <w:t>elle donne ailleurs ce qu</w:t>
      </w:r>
      <w:r w:rsidR="00C474C1">
        <w:t>’</w:t>
      </w:r>
      <w:r w:rsidR="00C52F4A" w:rsidRPr="00605EB6">
        <w:t>il ne réclame point</w:t>
      </w:r>
      <w:r w:rsidR="00C474C1">
        <w:t>.</w:t>
      </w:r>
    </w:p>
    <w:p w14:paraId="1F1FE3FE" w14:textId="77777777" w:rsidR="00C474C1" w:rsidRDefault="00C52F4A" w:rsidP="00C52F4A">
      <w:r w:rsidRPr="009D43EA">
        <w:t>Georgette haussa les épaules</w:t>
      </w:r>
      <w:r w:rsidR="00C474C1">
        <w:t>.</w:t>
      </w:r>
    </w:p>
    <w:p w14:paraId="60B060F1" w14:textId="24DC707A" w:rsidR="00C474C1" w:rsidRDefault="0094609C" w:rsidP="00C52F4A">
      <w:r>
        <w:t>— </w:t>
      </w:r>
      <w:r w:rsidR="00C52F4A" w:rsidRPr="009D43EA">
        <w:t>Tous les mêmes</w:t>
      </w:r>
      <w:r w:rsidR="00C474C1">
        <w:t xml:space="preserve">, </w:t>
      </w:r>
      <w:r w:rsidR="00C52F4A" w:rsidRPr="009D43EA">
        <w:t>les hommes</w:t>
      </w:r>
      <w:r w:rsidR="00C474C1">
        <w:t xml:space="preserve">, </w:t>
      </w:r>
      <w:r w:rsidR="00C52F4A" w:rsidRPr="009D43EA">
        <w:t>fit-elle d</w:t>
      </w:r>
      <w:r w:rsidR="00C474C1">
        <w:t>’</w:t>
      </w:r>
      <w:r w:rsidR="00C52F4A" w:rsidRPr="009D43EA">
        <w:t>un air pincé</w:t>
      </w:r>
      <w:r w:rsidR="00C474C1">
        <w:t xml:space="preserve">. </w:t>
      </w:r>
      <w:r w:rsidR="00C52F4A" w:rsidRPr="009D43EA">
        <w:t>Eh bien</w:t>
      </w:r>
      <w:r w:rsidR="00C474C1">
        <w:t xml:space="preserve"> ! </w:t>
      </w:r>
      <w:r w:rsidR="00C52F4A" w:rsidRPr="009D43EA">
        <w:t>non</w:t>
      </w:r>
      <w:r w:rsidR="00C474C1">
        <w:t xml:space="preserve">, </w:t>
      </w:r>
      <w:r w:rsidR="00C52F4A" w:rsidRPr="009D43EA">
        <w:t>vous avez beau dire</w:t>
      </w:r>
      <w:r w:rsidR="00C474C1">
        <w:t xml:space="preserve">, </w:t>
      </w:r>
      <w:r w:rsidR="00C52F4A" w:rsidRPr="009D43EA">
        <w:t>baron</w:t>
      </w:r>
      <w:r w:rsidR="00C474C1">
        <w:t xml:space="preserve">, </w:t>
      </w:r>
      <w:r w:rsidR="00C52F4A" w:rsidRPr="009D43EA">
        <w:t>c</w:t>
      </w:r>
      <w:r w:rsidR="00C474C1">
        <w:t>’</w:t>
      </w:r>
      <w:r w:rsidR="00C52F4A" w:rsidRPr="009D43EA">
        <w:t>est trop drôle</w:t>
      </w:r>
      <w:r w:rsidR="00C474C1">
        <w:t xml:space="preserve">… </w:t>
      </w:r>
      <w:r w:rsidR="00C52F4A" w:rsidRPr="009D43EA">
        <w:t>Quel type</w:t>
      </w:r>
      <w:r w:rsidR="00C474C1">
        <w:t xml:space="preserve"> ! </w:t>
      </w:r>
      <w:r w:rsidR="00C52F4A" w:rsidRPr="009D43EA">
        <w:t>Oh</w:t>
      </w:r>
      <w:r w:rsidR="00C474C1">
        <w:t xml:space="preserve"> ! </w:t>
      </w:r>
      <w:r w:rsidR="00C52F4A" w:rsidRPr="009D43EA">
        <w:t>là</w:t>
      </w:r>
      <w:r w:rsidR="00C474C1">
        <w:t xml:space="preserve"> ! </w:t>
      </w:r>
      <w:r w:rsidR="00C52F4A" w:rsidRPr="009D43EA">
        <w:t>là</w:t>
      </w:r>
      <w:r w:rsidR="00C474C1">
        <w:t> !</w:t>
      </w:r>
    </w:p>
    <w:p w14:paraId="040470D2" w14:textId="77777777" w:rsidR="00C474C1" w:rsidRDefault="00C474C1" w:rsidP="00C52F4A">
      <w:r>
        <w:t>» </w:t>
      </w:r>
      <w:r w:rsidR="00C52F4A" w:rsidRPr="00605EB6">
        <w:t>À propos</w:t>
      </w:r>
      <w:r>
        <w:t xml:space="preserve">, </w:t>
      </w:r>
      <w:r w:rsidR="00C52F4A" w:rsidRPr="00605EB6">
        <w:t>continua-t-elle</w:t>
      </w:r>
      <w:r>
        <w:t xml:space="preserve">, </w:t>
      </w:r>
      <w:r w:rsidR="00C52F4A" w:rsidRPr="00605EB6">
        <w:t>il a fait un petit voyage</w:t>
      </w:r>
      <w:r>
        <w:t xml:space="preserve">, </w:t>
      </w:r>
      <w:r w:rsidR="00C52F4A" w:rsidRPr="00605EB6">
        <w:t>il a été absent près de quinze jours</w:t>
      </w:r>
      <w:r>
        <w:t xml:space="preserve">. </w:t>
      </w:r>
      <w:r w:rsidR="00C52F4A" w:rsidRPr="00605EB6">
        <w:t>Où est-il allé</w:t>
      </w:r>
      <w:r>
        <w:t xml:space="preserve"> ? </w:t>
      </w:r>
      <w:r w:rsidR="00C52F4A" w:rsidRPr="00605EB6">
        <w:t>Il n</w:t>
      </w:r>
      <w:r>
        <w:t>’</w:t>
      </w:r>
      <w:r w:rsidR="00C52F4A" w:rsidRPr="00605EB6">
        <w:t>a eu garde de le dire à Charlotte</w:t>
      </w:r>
      <w:r>
        <w:t xml:space="preserve">. </w:t>
      </w:r>
      <w:r w:rsidR="00C52F4A" w:rsidRPr="00605EB6">
        <w:t>J</w:t>
      </w:r>
      <w:r>
        <w:t>’</w:t>
      </w:r>
      <w:r w:rsidR="00C52F4A" w:rsidRPr="00605EB6">
        <w:t>ai pensé</w:t>
      </w:r>
      <w:r>
        <w:t xml:space="preserve">, </w:t>
      </w:r>
      <w:r w:rsidR="00C52F4A" w:rsidRPr="00605EB6">
        <w:t>ne vous voyant pas</w:t>
      </w:r>
      <w:r>
        <w:t xml:space="preserve">, </w:t>
      </w:r>
      <w:r w:rsidR="00C52F4A" w:rsidRPr="00605EB6">
        <w:t>que vous étiez allé le rejoindre</w:t>
      </w:r>
      <w:r>
        <w:t>.</w:t>
      </w:r>
    </w:p>
    <w:p w14:paraId="06312679" w14:textId="50B448C9" w:rsidR="00C474C1" w:rsidRDefault="0094609C" w:rsidP="00C52F4A">
      <w:r>
        <w:t>— </w:t>
      </w:r>
      <w:r w:rsidR="00C52F4A" w:rsidRPr="00605EB6">
        <w:t>Je n</w:t>
      </w:r>
      <w:r w:rsidR="00C474C1">
        <w:t>’</w:t>
      </w:r>
      <w:r w:rsidR="00C52F4A" w:rsidRPr="00605EB6">
        <w:t>ai pas quitté Paris</w:t>
      </w:r>
      <w:r w:rsidR="00C474C1">
        <w:t>.</w:t>
      </w:r>
    </w:p>
    <w:p w14:paraId="0B42AC17" w14:textId="07DBCF9D" w:rsidR="00C474C1" w:rsidRDefault="0094609C" w:rsidP="00C52F4A">
      <w:r>
        <w:t>— </w:t>
      </w:r>
      <w:r w:rsidR="009D43EA" w:rsidRPr="00605EB6">
        <w:t>O</w:t>
      </w:r>
      <w:r w:rsidR="009D43EA">
        <w:t>ù</w:t>
      </w:r>
      <w:r w:rsidR="009D43EA" w:rsidRPr="00605EB6">
        <w:t xml:space="preserve"> </w:t>
      </w:r>
      <w:r w:rsidR="00C52F4A" w:rsidRPr="00605EB6">
        <w:t>vous êtes si occupé</w:t>
      </w:r>
      <w:r w:rsidR="00C474C1">
        <w:t>.</w:t>
      </w:r>
    </w:p>
    <w:p w14:paraId="3BAC053B" w14:textId="676E590E" w:rsidR="00C474C1" w:rsidRDefault="0094609C" w:rsidP="00C52F4A">
      <w:r>
        <w:t>— </w:t>
      </w:r>
      <w:r w:rsidR="00C52F4A" w:rsidRPr="00605EB6">
        <w:t>Oui</w:t>
      </w:r>
      <w:r w:rsidR="00C474C1">
        <w:t xml:space="preserve">, </w:t>
      </w:r>
      <w:r w:rsidR="00C52F4A" w:rsidRPr="00605EB6">
        <w:t>Georgette</w:t>
      </w:r>
      <w:r w:rsidR="00C474C1">
        <w:t xml:space="preserve">, </w:t>
      </w:r>
      <w:r w:rsidR="00C52F4A" w:rsidRPr="00605EB6">
        <w:t>et plus que vous ne le pensez</w:t>
      </w:r>
      <w:r w:rsidR="00C474C1">
        <w:t>.</w:t>
      </w:r>
    </w:p>
    <w:p w14:paraId="3D3C3D68" w14:textId="77777777" w:rsidR="00C474C1" w:rsidRDefault="00C52F4A" w:rsidP="00C52F4A">
      <w:r w:rsidRPr="00605EB6">
        <w:t>Elle resta un moment silencieuse</w:t>
      </w:r>
      <w:r w:rsidR="00C474C1">
        <w:t xml:space="preserve">, </w:t>
      </w:r>
      <w:r w:rsidRPr="00605EB6">
        <w:t>la tête inclinée</w:t>
      </w:r>
      <w:r w:rsidR="00C474C1">
        <w:t xml:space="preserve">, </w:t>
      </w:r>
      <w:r w:rsidRPr="00605EB6">
        <w:t>le regardant en dessous</w:t>
      </w:r>
      <w:r w:rsidR="00C474C1">
        <w:t>.</w:t>
      </w:r>
    </w:p>
    <w:p w14:paraId="3C704722" w14:textId="419FFEAF" w:rsidR="00C474C1" w:rsidRDefault="0094609C" w:rsidP="00C52F4A">
      <w:r>
        <w:t>— </w:t>
      </w:r>
      <w:r w:rsidR="00C52F4A" w:rsidRPr="00605EB6">
        <w:t>Et ces embarras d</w:t>
      </w:r>
      <w:r w:rsidR="00C474C1">
        <w:t>’</w:t>
      </w:r>
      <w:r w:rsidR="00C52F4A" w:rsidRPr="00605EB6">
        <w:t>argent</w:t>
      </w:r>
      <w:r w:rsidR="00C474C1">
        <w:t xml:space="preserve">, </w:t>
      </w:r>
      <w:r w:rsidR="00C52F4A" w:rsidRPr="00605EB6">
        <w:t>baron</w:t>
      </w:r>
      <w:r w:rsidR="00C474C1">
        <w:t xml:space="preserve">, </w:t>
      </w:r>
      <w:r w:rsidR="00C52F4A" w:rsidRPr="00605EB6">
        <w:t>reprit-elle</w:t>
      </w:r>
      <w:r w:rsidR="00C474C1">
        <w:t xml:space="preserve">, </w:t>
      </w:r>
      <w:r w:rsidR="00C52F4A" w:rsidRPr="00605EB6">
        <w:t>en êtes-vous sorti</w:t>
      </w:r>
      <w:r w:rsidR="00C474C1">
        <w:t> ?</w:t>
      </w:r>
    </w:p>
    <w:p w14:paraId="6C59EF7F" w14:textId="6CD1E2D7" w:rsidR="00C474C1" w:rsidRDefault="0094609C" w:rsidP="00C52F4A">
      <w:r>
        <w:t>— </w:t>
      </w:r>
      <w:r w:rsidR="00C52F4A" w:rsidRPr="00605EB6">
        <w:t>À peu près</w:t>
      </w:r>
      <w:r w:rsidR="00C474C1">
        <w:t xml:space="preserve">. </w:t>
      </w:r>
      <w:r w:rsidR="00C52F4A" w:rsidRPr="00605EB6">
        <w:t>Mais une chose autrement intéressante et sérieuse me préoccupe en ce moment</w:t>
      </w:r>
      <w:r w:rsidR="00C474C1">
        <w:t>.</w:t>
      </w:r>
    </w:p>
    <w:p w14:paraId="7D366A38" w14:textId="31E524C2" w:rsidR="00C474C1" w:rsidRDefault="0094609C" w:rsidP="00C52F4A">
      <w:r>
        <w:t>— </w:t>
      </w:r>
      <w:r w:rsidR="00C52F4A" w:rsidRPr="00605EB6">
        <w:t>Ah</w:t>
      </w:r>
      <w:r w:rsidR="00C474C1">
        <w:t xml:space="preserve"> ! </w:t>
      </w:r>
      <w:r w:rsidR="00C52F4A" w:rsidRPr="00605EB6">
        <w:t>et cette chose</w:t>
      </w:r>
      <w:r w:rsidR="00C474C1">
        <w:t> ?</w:t>
      </w:r>
    </w:p>
    <w:p w14:paraId="2DFA1A5E" w14:textId="63F63655" w:rsidR="00C474C1" w:rsidRDefault="0094609C" w:rsidP="00C52F4A">
      <w:r>
        <w:t>— </w:t>
      </w:r>
      <w:r w:rsidR="00C52F4A" w:rsidRPr="00605EB6">
        <w:t>Un héritage sur lequel je ne comptais point</w:t>
      </w:r>
      <w:r w:rsidR="00C474C1">
        <w:t>.</w:t>
      </w:r>
    </w:p>
    <w:p w14:paraId="16202E71" w14:textId="4F530112" w:rsidR="00C474C1" w:rsidRDefault="0094609C" w:rsidP="00C52F4A">
      <w:r>
        <w:t>— </w:t>
      </w:r>
      <w:r w:rsidR="00C52F4A" w:rsidRPr="00605EB6">
        <w:t>Un héritage</w:t>
      </w:r>
      <w:r w:rsidR="00C474C1">
        <w:t> ?</w:t>
      </w:r>
    </w:p>
    <w:p w14:paraId="4EFFBB25" w14:textId="0EBF70E9" w:rsidR="00C474C1" w:rsidRDefault="0094609C" w:rsidP="00C52F4A">
      <w:r>
        <w:lastRenderedPageBreak/>
        <w:t>— </w:t>
      </w:r>
      <w:r w:rsidR="00C52F4A" w:rsidRPr="00605EB6">
        <w:t>Mon Dieu</w:t>
      </w:r>
      <w:r w:rsidR="00C474C1">
        <w:t xml:space="preserve"> ! </w:t>
      </w:r>
      <w:r w:rsidR="00C52F4A" w:rsidRPr="00605EB6">
        <w:t>oui</w:t>
      </w:r>
      <w:r w:rsidR="00C474C1">
        <w:t>.</w:t>
      </w:r>
    </w:p>
    <w:p w14:paraId="04D69D3F" w14:textId="09D8EA05" w:rsidR="00C474C1" w:rsidRDefault="0094609C" w:rsidP="00C52F4A">
      <w:r>
        <w:t>— </w:t>
      </w:r>
      <w:r w:rsidR="00C52F4A" w:rsidRPr="00605EB6">
        <w:t>Et il est important</w:t>
      </w:r>
      <w:r w:rsidR="00C474C1">
        <w:t xml:space="preserve"> ? </w:t>
      </w:r>
      <w:r w:rsidR="00C52F4A" w:rsidRPr="00605EB6">
        <w:t>interrogea Georgette</w:t>
      </w:r>
      <w:r w:rsidR="00C474C1">
        <w:t xml:space="preserve">, </w:t>
      </w:r>
      <w:r w:rsidR="00C52F4A" w:rsidRPr="00605EB6">
        <w:t>appuyant sur les mots</w:t>
      </w:r>
      <w:r w:rsidR="00C474C1">
        <w:t>.</w:t>
      </w:r>
    </w:p>
    <w:p w14:paraId="1BFC6510" w14:textId="640790F3" w:rsidR="00C474C1" w:rsidRDefault="0094609C" w:rsidP="00C52F4A">
      <w:r>
        <w:t>— </w:t>
      </w:r>
      <w:r w:rsidR="00C52F4A" w:rsidRPr="00605EB6">
        <w:t>Oui</w:t>
      </w:r>
      <w:r w:rsidR="00C474C1">
        <w:t xml:space="preserve">, </w:t>
      </w:r>
      <w:r w:rsidR="00C52F4A" w:rsidRPr="00605EB6">
        <w:t>important</w:t>
      </w:r>
      <w:r w:rsidR="00C474C1">
        <w:t>.</w:t>
      </w:r>
    </w:p>
    <w:p w14:paraId="5C9B15CA" w14:textId="602E9C71" w:rsidR="00C474C1" w:rsidRDefault="0094609C" w:rsidP="00C52F4A">
      <w:r>
        <w:t>— </w:t>
      </w:r>
      <w:r w:rsidR="00C52F4A" w:rsidRPr="00605EB6">
        <w:t>Quelques centaines de mille francs</w:t>
      </w:r>
      <w:r w:rsidR="00C474C1">
        <w:t> ?</w:t>
      </w:r>
    </w:p>
    <w:p w14:paraId="4089D1C6" w14:textId="34918830" w:rsidR="00C474C1" w:rsidRDefault="0094609C" w:rsidP="00C52F4A">
      <w:r>
        <w:t>— </w:t>
      </w:r>
      <w:r w:rsidR="00C52F4A" w:rsidRPr="00605EB6">
        <w:t>Mieux que cela</w:t>
      </w:r>
      <w:r w:rsidR="00C474C1">
        <w:t xml:space="preserve">, </w:t>
      </w:r>
      <w:r w:rsidR="00C52F4A" w:rsidRPr="00605EB6">
        <w:t>ma chère</w:t>
      </w:r>
      <w:r w:rsidR="00C474C1">
        <w:t xml:space="preserve">, </w:t>
      </w:r>
      <w:r w:rsidR="00C52F4A" w:rsidRPr="00605EB6">
        <w:t>des millions</w:t>
      </w:r>
      <w:r w:rsidR="00C474C1">
        <w:t>.</w:t>
      </w:r>
    </w:p>
    <w:p w14:paraId="24E53558" w14:textId="198249EB" w:rsidR="00C474C1" w:rsidRDefault="0094609C" w:rsidP="00C52F4A">
      <w:r>
        <w:t>— </w:t>
      </w:r>
      <w:r w:rsidR="00C52F4A" w:rsidRPr="00605EB6">
        <w:t>Des millions</w:t>
      </w:r>
      <w:r w:rsidR="00C474C1">
        <w:t xml:space="preserve">, </w:t>
      </w:r>
      <w:r w:rsidR="00C52F4A" w:rsidRPr="00605EB6">
        <w:t>exclama-t-elle</w:t>
      </w:r>
      <w:r w:rsidR="00C474C1">
        <w:t xml:space="preserve">, </w:t>
      </w:r>
      <w:r w:rsidR="00C52F4A" w:rsidRPr="00605EB6">
        <w:t>plusieurs millions</w:t>
      </w:r>
      <w:r w:rsidR="00C474C1">
        <w:t> ?</w:t>
      </w:r>
    </w:p>
    <w:p w14:paraId="06EA4B1C" w14:textId="476D5EE6" w:rsidR="00C474C1" w:rsidRDefault="0094609C" w:rsidP="00C52F4A">
      <w:r>
        <w:t>— </w:t>
      </w:r>
      <w:r w:rsidR="00C52F4A" w:rsidRPr="00605EB6">
        <w:t>Plusieurs</w:t>
      </w:r>
      <w:r w:rsidR="00C474C1">
        <w:t>.</w:t>
      </w:r>
    </w:p>
    <w:p w14:paraId="4E52E936" w14:textId="779FA376" w:rsidR="00C474C1" w:rsidRDefault="0094609C" w:rsidP="00C52F4A">
      <w:r>
        <w:t>— </w:t>
      </w:r>
      <w:r w:rsidR="00C52F4A" w:rsidRPr="00605EB6">
        <w:t>Combien donc</w:t>
      </w:r>
      <w:r w:rsidR="00C474C1">
        <w:t> ?</w:t>
      </w:r>
    </w:p>
    <w:p w14:paraId="17BDCDC7" w14:textId="68784B4D" w:rsidR="00C474C1" w:rsidRDefault="0094609C" w:rsidP="00C52F4A">
      <w:r>
        <w:t>— </w:t>
      </w:r>
      <w:r w:rsidR="00C52F4A" w:rsidRPr="00605EB6">
        <w:t>Vingt millions</w:t>
      </w:r>
      <w:r w:rsidR="00C474C1">
        <w:t>.</w:t>
      </w:r>
    </w:p>
    <w:p w14:paraId="004F4207" w14:textId="77777777" w:rsidR="00C474C1" w:rsidRDefault="00C52F4A" w:rsidP="00C52F4A">
      <w:r w:rsidRPr="00605EB6">
        <w:t>Georgette bondit sur ses jambes</w:t>
      </w:r>
      <w:r w:rsidR="00C474C1">
        <w:t xml:space="preserve">, </w:t>
      </w:r>
      <w:r w:rsidRPr="00605EB6">
        <w:t>et</w:t>
      </w:r>
      <w:r w:rsidR="00C474C1">
        <w:t xml:space="preserve">, </w:t>
      </w:r>
      <w:r w:rsidRPr="00605EB6">
        <w:t>dansant</w:t>
      </w:r>
      <w:r w:rsidR="00C474C1">
        <w:t xml:space="preserve">, </w:t>
      </w:r>
      <w:r w:rsidRPr="00605EB6">
        <w:t>battant des mains</w:t>
      </w:r>
      <w:r w:rsidR="00C474C1">
        <w:t xml:space="preserve">, </w:t>
      </w:r>
      <w:r w:rsidRPr="00605EB6">
        <w:t>elle criait</w:t>
      </w:r>
      <w:r w:rsidR="00C474C1">
        <w:t> :</w:t>
      </w:r>
    </w:p>
    <w:p w14:paraId="794A85F2" w14:textId="5EAB1ECA" w:rsidR="00C474C1" w:rsidRDefault="0094609C" w:rsidP="00C52F4A">
      <w:r>
        <w:t>— </w:t>
      </w:r>
      <w:r w:rsidR="00C52F4A" w:rsidRPr="00605EB6">
        <w:t>Vingt millions</w:t>
      </w:r>
      <w:r w:rsidR="00C474C1">
        <w:t xml:space="preserve"> ! </w:t>
      </w:r>
      <w:r w:rsidR="00C52F4A" w:rsidRPr="00605EB6">
        <w:t>vingt millions</w:t>
      </w:r>
      <w:r w:rsidR="00C474C1">
        <w:t> !</w:t>
      </w:r>
    </w:p>
    <w:p w14:paraId="435898F6" w14:textId="77777777" w:rsidR="00C474C1" w:rsidRDefault="00C52F4A" w:rsidP="00C52F4A">
      <w:r w:rsidRPr="00605EB6">
        <w:t>Devenue plus calme</w:t>
      </w:r>
      <w:r w:rsidR="00C474C1">
        <w:t xml:space="preserve">, </w:t>
      </w:r>
      <w:r w:rsidRPr="00605EB6">
        <w:t>elle sauta sur les genoux du baron et lui fit un collier de ses bras</w:t>
      </w:r>
      <w:r w:rsidR="00C474C1">
        <w:t xml:space="preserve">. </w:t>
      </w:r>
      <w:r w:rsidRPr="00605EB6">
        <w:t>Il y eut une avalanche de baisers</w:t>
      </w:r>
      <w:r w:rsidR="00C474C1">
        <w:t>.</w:t>
      </w:r>
    </w:p>
    <w:p w14:paraId="0D15C170" w14:textId="6FCB1FFC" w:rsidR="00C474C1" w:rsidRDefault="0094609C" w:rsidP="00C52F4A">
      <w:r>
        <w:t>— </w:t>
      </w:r>
      <w:r w:rsidR="00C52F4A" w:rsidRPr="00605EB6">
        <w:t>Ah</w:t>
      </w:r>
      <w:r w:rsidR="00C474C1">
        <w:t xml:space="preserve"> ! </w:t>
      </w:r>
      <w:r w:rsidR="00C52F4A" w:rsidRPr="00605EB6">
        <w:t>mais</w:t>
      </w:r>
      <w:r w:rsidR="00C474C1">
        <w:t xml:space="preserve">, </w:t>
      </w:r>
      <w:r w:rsidR="00C52F4A" w:rsidRPr="00605EB6">
        <w:t>sont-ils bêtes les gens</w:t>
      </w:r>
      <w:r w:rsidR="00C474C1">
        <w:t xml:space="preserve">, </w:t>
      </w:r>
      <w:r w:rsidR="00C52F4A" w:rsidRPr="00605EB6">
        <w:t>s</w:t>
      </w:r>
      <w:r w:rsidR="00C474C1">
        <w:t>’</w:t>
      </w:r>
      <w:r w:rsidR="00C52F4A" w:rsidRPr="00605EB6">
        <w:t>écria-t-elle</w:t>
      </w:r>
      <w:r w:rsidR="00C474C1">
        <w:t xml:space="preserve">, </w:t>
      </w:r>
      <w:r w:rsidR="00C52F4A" w:rsidRPr="00605EB6">
        <w:t>sont-ils bêtes</w:t>
      </w:r>
      <w:r w:rsidR="00C474C1">
        <w:t xml:space="preserve"> ! </w:t>
      </w:r>
      <w:r w:rsidR="00C52F4A" w:rsidRPr="00605EB6">
        <w:t>Comment pouvaient-ils dire une pareille chose</w:t>
      </w:r>
      <w:r w:rsidR="00C474C1">
        <w:t> ?</w:t>
      </w:r>
    </w:p>
    <w:p w14:paraId="2CEA6D97" w14:textId="5ECBD4E2" w:rsidR="00C474C1" w:rsidRDefault="0094609C" w:rsidP="00C52F4A">
      <w:r>
        <w:t>— </w:t>
      </w:r>
      <w:r w:rsidR="00C52F4A" w:rsidRPr="00605EB6">
        <w:t>Qu</w:t>
      </w:r>
      <w:r w:rsidR="00C474C1">
        <w:t>’</w:t>
      </w:r>
      <w:r w:rsidR="00C52F4A" w:rsidRPr="00605EB6">
        <w:t>est-ce qu</w:t>
      </w:r>
      <w:r w:rsidR="00C474C1">
        <w:t>’</w:t>
      </w:r>
      <w:r w:rsidR="00C52F4A" w:rsidRPr="00605EB6">
        <w:t>ils disaient</w:t>
      </w:r>
      <w:r w:rsidR="00C474C1">
        <w:t xml:space="preserve">, </w:t>
      </w:r>
      <w:r w:rsidR="00C52F4A" w:rsidRPr="00605EB6">
        <w:t>les gens</w:t>
      </w:r>
      <w:r w:rsidR="00C474C1">
        <w:t> ?</w:t>
      </w:r>
    </w:p>
    <w:p w14:paraId="638D1265" w14:textId="023F62F0" w:rsidR="00C474C1" w:rsidRDefault="0094609C" w:rsidP="00C52F4A">
      <w:r>
        <w:t>— </w:t>
      </w:r>
      <w:r w:rsidR="00C52F4A" w:rsidRPr="00605EB6">
        <w:t>Ils disaient que le baron de Simaise était en pleine dégringolade</w:t>
      </w:r>
      <w:r w:rsidR="00C474C1">
        <w:t xml:space="preserve"> ; </w:t>
      </w:r>
      <w:r w:rsidR="00C52F4A" w:rsidRPr="00605EB6">
        <w:t>oui</w:t>
      </w:r>
      <w:r w:rsidR="00C474C1">
        <w:t xml:space="preserve">, </w:t>
      </w:r>
      <w:r w:rsidR="00C52F4A" w:rsidRPr="00605EB6">
        <w:t>ils disaient que mon Léon était ruiné</w:t>
      </w:r>
      <w:r w:rsidR="00C474C1">
        <w:t xml:space="preserve">… </w:t>
      </w:r>
      <w:r w:rsidR="00C52F4A" w:rsidRPr="00605EB6">
        <w:t>Oh</w:t>
      </w:r>
      <w:r w:rsidR="00C474C1">
        <w:t xml:space="preserve"> ! </w:t>
      </w:r>
      <w:r w:rsidR="00C52F4A" w:rsidRPr="00605EB6">
        <w:t>les imbéciles</w:t>
      </w:r>
      <w:r w:rsidR="00C474C1">
        <w:t xml:space="preserve"> !… </w:t>
      </w:r>
      <w:r w:rsidR="00C52F4A" w:rsidRPr="00605EB6">
        <w:t>Vois-tu</w:t>
      </w:r>
      <w:r w:rsidR="00C474C1">
        <w:t xml:space="preserve">, </w:t>
      </w:r>
      <w:r w:rsidR="00C52F4A" w:rsidRPr="00605EB6">
        <w:t>mon gros loulou</w:t>
      </w:r>
      <w:r w:rsidR="00C474C1">
        <w:t xml:space="preserve">, </w:t>
      </w:r>
      <w:r w:rsidR="00C52F4A" w:rsidRPr="00605EB6">
        <w:t>ils sont jaloux de toi</w:t>
      </w:r>
      <w:r w:rsidR="00C474C1">
        <w:t xml:space="preserve">, </w:t>
      </w:r>
      <w:r w:rsidR="00C52F4A" w:rsidRPr="00605EB6">
        <w:t>oui jaloux</w:t>
      </w:r>
      <w:r w:rsidR="00C474C1">
        <w:t xml:space="preserve">, </w:t>
      </w:r>
      <w:r w:rsidR="00C52F4A" w:rsidRPr="00605EB6">
        <w:t>parce que tous</w:t>
      </w:r>
      <w:r w:rsidR="00C474C1">
        <w:t xml:space="preserve">, </w:t>
      </w:r>
      <w:r w:rsidR="00C52F4A" w:rsidRPr="00605EB6">
        <w:t>tant qu</w:t>
      </w:r>
      <w:r w:rsidR="00C474C1">
        <w:t>’</w:t>
      </w:r>
      <w:r w:rsidR="00C52F4A" w:rsidRPr="00605EB6">
        <w:t>ils sont</w:t>
      </w:r>
      <w:r w:rsidR="00C474C1">
        <w:t xml:space="preserve">, </w:t>
      </w:r>
      <w:r w:rsidR="00C52F4A" w:rsidRPr="00605EB6">
        <w:t>ces parvenus</w:t>
      </w:r>
      <w:r w:rsidR="00C474C1">
        <w:t xml:space="preserve">, </w:t>
      </w:r>
      <w:r w:rsidR="00C52F4A" w:rsidRPr="00605EB6">
        <w:t>ces goujats</w:t>
      </w:r>
      <w:r w:rsidR="00C474C1">
        <w:t xml:space="preserve">, </w:t>
      </w:r>
      <w:r w:rsidR="00C52F4A" w:rsidRPr="00605EB6">
        <w:t>ils ne te vont pas à la cheville</w:t>
      </w:r>
      <w:r w:rsidR="00C474C1">
        <w:t xml:space="preserve"> ; </w:t>
      </w:r>
      <w:r w:rsidR="00C52F4A" w:rsidRPr="00605EB6">
        <w:t>ils seraient dignes</w:t>
      </w:r>
      <w:r w:rsidR="00C474C1">
        <w:t xml:space="preserve">, </w:t>
      </w:r>
      <w:r w:rsidR="00C52F4A" w:rsidRPr="00605EB6">
        <w:t>tout au plus</w:t>
      </w:r>
      <w:r w:rsidR="00C474C1">
        <w:t xml:space="preserve">, </w:t>
      </w:r>
      <w:r w:rsidR="00C52F4A" w:rsidRPr="00605EB6">
        <w:t>de lécher les semelles de tes bottes</w:t>
      </w:r>
      <w:r w:rsidR="00C474C1">
        <w:t xml:space="preserve">… </w:t>
      </w:r>
      <w:r w:rsidR="00C52F4A" w:rsidRPr="00605EB6">
        <w:t>Ruiné</w:t>
      </w:r>
      <w:r w:rsidR="00C474C1">
        <w:t xml:space="preserve">, </w:t>
      </w:r>
      <w:r w:rsidR="00C52F4A" w:rsidRPr="00605EB6">
        <w:t xml:space="preserve">mon </w:t>
      </w:r>
      <w:r w:rsidR="00C52F4A" w:rsidRPr="00605EB6">
        <w:lastRenderedPageBreak/>
        <w:t>Léon</w:t>
      </w:r>
      <w:r w:rsidR="00C474C1">
        <w:t xml:space="preserve"> ? </w:t>
      </w:r>
      <w:r w:rsidR="00C52F4A" w:rsidRPr="00605EB6">
        <w:t>Allons donc</w:t>
      </w:r>
      <w:r w:rsidR="00C474C1">
        <w:t xml:space="preserve"> ! </w:t>
      </w:r>
      <w:r w:rsidR="00C52F4A" w:rsidRPr="00605EB6">
        <w:t>est-ce que le baron de Simaise</w:t>
      </w:r>
      <w:r w:rsidR="00C474C1">
        <w:t xml:space="preserve">, </w:t>
      </w:r>
      <w:r w:rsidR="00C52F4A" w:rsidRPr="00605EB6">
        <w:t>un vrai baron</w:t>
      </w:r>
      <w:r w:rsidR="00C474C1">
        <w:t xml:space="preserve">, </w:t>
      </w:r>
      <w:r w:rsidR="00C52F4A" w:rsidRPr="00605EB6">
        <w:t>lui</w:t>
      </w:r>
      <w:r w:rsidR="00C474C1">
        <w:t xml:space="preserve">, </w:t>
      </w:r>
      <w:r w:rsidR="00C52F4A" w:rsidRPr="00605EB6">
        <w:t>peut jamais être ruiné</w:t>
      </w:r>
      <w:r w:rsidR="00C474C1">
        <w:t xml:space="preserve"> ?… </w:t>
      </w:r>
      <w:r w:rsidR="00C52F4A" w:rsidRPr="00605EB6">
        <w:t>Vingt millions</w:t>
      </w:r>
      <w:r w:rsidR="00C474C1">
        <w:t xml:space="preserve"> ! </w:t>
      </w:r>
      <w:r w:rsidR="00C52F4A" w:rsidRPr="00605EB6">
        <w:t>Oh</w:t>
      </w:r>
      <w:r w:rsidR="00C474C1">
        <w:t xml:space="preserve"> ! </w:t>
      </w:r>
      <w:r w:rsidR="00C52F4A" w:rsidRPr="00605EB6">
        <w:t>les imbéciles</w:t>
      </w:r>
      <w:r w:rsidR="00C474C1">
        <w:t xml:space="preserve"> ; </w:t>
      </w:r>
      <w:r w:rsidR="00C52F4A" w:rsidRPr="00605EB6">
        <w:t>en vont-ils faire un nez</w:t>
      </w:r>
      <w:r w:rsidR="00C474C1">
        <w:t> !</w:t>
      </w:r>
    </w:p>
    <w:p w14:paraId="5E920999" w14:textId="77777777" w:rsidR="00C474C1" w:rsidRDefault="00C474C1" w:rsidP="00C52F4A">
      <w:r>
        <w:t>» </w:t>
      </w:r>
      <w:r w:rsidR="00C52F4A" w:rsidRPr="00605EB6">
        <w:t>Il me semble que je vois déjà la tête du gros banquier</w:t>
      </w:r>
      <w:r>
        <w:t xml:space="preserve"> ; </w:t>
      </w:r>
      <w:r w:rsidR="00C52F4A" w:rsidRPr="00605EB6">
        <w:t>tu sais</w:t>
      </w:r>
      <w:r>
        <w:t xml:space="preserve">, </w:t>
      </w:r>
      <w:r w:rsidR="00C52F4A" w:rsidRPr="00605EB6">
        <w:t>ce baron pour de rire</w:t>
      </w:r>
      <w:r>
        <w:t xml:space="preserve">, </w:t>
      </w:r>
      <w:r w:rsidR="00C52F4A" w:rsidRPr="00605EB6">
        <w:t>dont on ne peut prononcer le nom qu</w:t>
      </w:r>
      <w:r>
        <w:t>’</w:t>
      </w:r>
      <w:r w:rsidR="00C52F4A" w:rsidRPr="00605EB6">
        <w:t>en éternuant</w:t>
      </w:r>
      <w:r>
        <w:t xml:space="preserve">, </w:t>
      </w:r>
      <w:r w:rsidR="00C52F4A" w:rsidRPr="00605EB6">
        <w:t>et qui m</w:t>
      </w:r>
      <w:r>
        <w:t>’</w:t>
      </w:r>
      <w:r w:rsidR="00C52F4A" w:rsidRPr="00605EB6">
        <w:t>envoie des bouquets gros comme la tour Saint-Jacques</w:t>
      </w:r>
      <w:r>
        <w:t xml:space="preserve">. </w:t>
      </w:r>
      <w:r w:rsidR="00C52F4A" w:rsidRPr="00605EB6">
        <w:t>Oh</w:t>
      </w:r>
      <w:r>
        <w:t xml:space="preserve"> ! </w:t>
      </w:r>
      <w:r w:rsidR="00C52F4A" w:rsidRPr="00605EB6">
        <w:t>là</w:t>
      </w:r>
      <w:r>
        <w:t xml:space="preserve">, </w:t>
      </w:r>
      <w:r w:rsidR="00C52F4A" w:rsidRPr="00605EB6">
        <w:t>là</w:t>
      </w:r>
      <w:r>
        <w:t xml:space="preserve">, </w:t>
      </w:r>
      <w:r w:rsidR="00C52F4A" w:rsidRPr="00605EB6">
        <w:t>là</w:t>
      </w:r>
      <w:r>
        <w:t xml:space="preserve">, </w:t>
      </w:r>
      <w:r w:rsidR="00C52F4A" w:rsidRPr="00605EB6">
        <w:t>là</w:t>
      </w:r>
      <w:r>
        <w:t> !…</w:t>
      </w:r>
    </w:p>
    <w:p w14:paraId="0E67833F" w14:textId="64084A17" w:rsidR="00C474C1" w:rsidRDefault="0094609C" w:rsidP="00C52F4A">
      <w:r>
        <w:t>— </w:t>
      </w:r>
      <w:r w:rsidR="00C52F4A" w:rsidRPr="00605EB6">
        <w:t>Ma chère Georgette</w:t>
      </w:r>
      <w:r w:rsidR="00C474C1">
        <w:t xml:space="preserve">, </w:t>
      </w:r>
      <w:r w:rsidR="00C52F4A" w:rsidRPr="00605EB6">
        <w:t>je sais depuis longtemps que</w:t>
      </w:r>
      <w:r w:rsidR="00C474C1">
        <w:t xml:space="preserve">, </w:t>
      </w:r>
      <w:r w:rsidR="00C52F4A" w:rsidRPr="00605EB6">
        <w:t>si j</w:t>
      </w:r>
      <w:r w:rsidR="00C474C1">
        <w:t>’</w:t>
      </w:r>
      <w:r w:rsidR="00C52F4A" w:rsidRPr="00605EB6">
        <w:t>étais ruiné</w:t>
      </w:r>
      <w:r w:rsidR="00C474C1">
        <w:t xml:space="preserve">, </w:t>
      </w:r>
      <w:r w:rsidR="00C52F4A" w:rsidRPr="00605EB6">
        <w:t>cela ferait plaisir à bien des gens</w:t>
      </w:r>
      <w:r w:rsidR="00C474C1">
        <w:t>.</w:t>
      </w:r>
    </w:p>
    <w:p w14:paraId="34ED7FC6" w14:textId="3F628CAD" w:rsidR="00C474C1" w:rsidRDefault="0094609C" w:rsidP="00C52F4A">
      <w:r>
        <w:t>— </w:t>
      </w:r>
      <w:r w:rsidR="00C52F4A" w:rsidRPr="00605EB6">
        <w:t>Des jaloux</w:t>
      </w:r>
      <w:r w:rsidR="00C474C1">
        <w:t xml:space="preserve">, </w:t>
      </w:r>
      <w:r w:rsidR="00C52F4A" w:rsidRPr="00605EB6">
        <w:t>que je te dis</w:t>
      </w:r>
      <w:r w:rsidR="00C474C1">
        <w:t xml:space="preserve"> ! </w:t>
      </w:r>
      <w:r w:rsidR="00C52F4A" w:rsidRPr="00605EB6">
        <w:t>Maintenant</w:t>
      </w:r>
      <w:r w:rsidR="00C474C1">
        <w:t xml:space="preserve">, </w:t>
      </w:r>
      <w:r w:rsidR="00C52F4A" w:rsidRPr="00605EB6">
        <w:t>parlons de nous deux</w:t>
      </w:r>
      <w:r w:rsidR="00C474C1">
        <w:t xml:space="preserve">, </w:t>
      </w:r>
      <w:r w:rsidR="00C52F4A" w:rsidRPr="00605EB6">
        <w:t>de tes affaires</w:t>
      </w:r>
      <w:r w:rsidR="00C474C1">
        <w:t xml:space="preserve">, </w:t>
      </w:r>
      <w:r w:rsidR="00C52F4A" w:rsidRPr="00605EB6">
        <w:t>mon gros chéri</w:t>
      </w:r>
      <w:r w:rsidR="00C474C1">
        <w:t xml:space="preserve">, </w:t>
      </w:r>
      <w:r w:rsidR="00C52F4A" w:rsidRPr="00605EB6">
        <w:t>tu sais si elles m</w:t>
      </w:r>
      <w:r w:rsidR="00C474C1">
        <w:t>’</w:t>
      </w:r>
      <w:r w:rsidR="00C52F4A" w:rsidRPr="00605EB6">
        <w:t>intéressent</w:t>
      </w:r>
      <w:r w:rsidR="00C474C1">
        <w:t xml:space="preserve">, </w:t>
      </w:r>
      <w:r w:rsidR="00C52F4A" w:rsidRPr="00605EB6">
        <w:t>tes affaires</w:t>
      </w:r>
      <w:r w:rsidR="00C474C1">
        <w:t xml:space="preserve">… </w:t>
      </w:r>
      <w:r w:rsidR="00C52F4A" w:rsidRPr="00605EB6">
        <w:t>Voyons</w:t>
      </w:r>
      <w:r w:rsidR="00C474C1">
        <w:t xml:space="preserve">, </w:t>
      </w:r>
      <w:r w:rsidR="00C52F4A" w:rsidRPr="00605EB6">
        <w:t>quand le touches-tu</w:t>
      </w:r>
      <w:r w:rsidR="00C474C1">
        <w:t xml:space="preserve">, </w:t>
      </w:r>
      <w:r w:rsidR="00C52F4A" w:rsidRPr="00605EB6">
        <w:t>ton héritage</w:t>
      </w:r>
      <w:r w:rsidR="00C474C1">
        <w:t> ?</w:t>
      </w:r>
    </w:p>
    <w:p w14:paraId="7056F692" w14:textId="77777777" w:rsidR="00C474C1" w:rsidRDefault="00C52F4A" w:rsidP="00C52F4A">
      <w:r w:rsidRPr="00605EB6">
        <w:t>Le baron hocha la tête</w:t>
      </w:r>
      <w:r w:rsidR="00C474C1">
        <w:t>.</w:t>
      </w:r>
    </w:p>
    <w:p w14:paraId="14D96D09" w14:textId="3088AC33" w:rsidR="00C474C1" w:rsidRDefault="0094609C" w:rsidP="00C52F4A">
      <w:r>
        <w:t>— </w:t>
      </w:r>
      <w:r w:rsidR="00C52F4A" w:rsidRPr="00605EB6">
        <w:t>Quoi donc</w:t>
      </w:r>
      <w:r w:rsidR="00C474C1">
        <w:t xml:space="preserve"> ? </w:t>
      </w:r>
      <w:r w:rsidR="00C52F4A" w:rsidRPr="00605EB6">
        <w:t>fit Georgette</w:t>
      </w:r>
      <w:r w:rsidR="00C474C1">
        <w:t>.</w:t>
      </w:r>
    </w:p>
    <w:p w14:paraId="3F01621E" w14:textId="52E1F5F1" w:rsidR="00C474C1" w:rsidRDefault="0094609C" w:rsidP="00C52F4A">
      <w:r>
        <w:t>— </w:t>
      </w:r>
      <w:r w:rsidR="00C52F4A" w:rsidRPr="00605EB6">
        <w:t>Il y a quelque chose qui s</w:t>
      </w:r>
      <w:r w:rsidR="00C474C1">
        <w:t>’</w:t>
      </w:r>
      <w:r w:rsidR="00C52F4A" w:rsidRPr="00605EB6">
        <w:t>oppose à ce que j</w:t>
      </w:r>
      <w:r w:rsidR="00C474C1">
        <w:t>’</w:t>
      </w:r>
      <w:r w:rsidR="00C52F4A" w:rsidRPr="00605EB6">
        <w:t>entre immédiatement en possession</w:t>
      </w:r>
      <w:r w:rsidR="00C474C1">
        <w:t>.</w:t>
      </w:r>
    </w:p>
    <w:p w14:paraId="1BD6F24A" w14:textId="6F80F584" w:rsidR="00C474C1" w:rsidRDefault="0094609C" w:rsidP="00C52F4A">
      <w:r>
        <w:t>— </w:t>
      </w:r>
      <w:r w:rsidR="00C52F4A" w:rsidRPr="00605EB6">
        <w:t>Ah</w:t>
      </w:r>
      <w:r w:rsidR="00C474C1">
        <w:t xml:space="preserve"> ! </w:t>
      </w:r>
      <w:r w:rsidR="00C52F4A" w:rsidRPr="00605EB6">
        <w:t>un cheveu</w:t>
      </w:r>
      <w:r w:rsidR="00C474C1">
        <w:t xml:space="preserve"> !… </w:t>
      </w:r>
      <w:r w:rsidR="00C52F4A" w:rsidRPr="00605EB6">
        <w:t>c</w:t>
      </w:r>
      <w:r w:rsidR="00C474C1">
        <w:t>’</w:t>
      </w:r>
      <w:r w:rsidR="00C52F4A" w:rsidRPr="00605EB6">
        <w:t>est toujours comme cela dans les héritages</w:t>
      </w:r>
      <w:r w:rsidR="00C474C1">
        <w:t>.</w:t>
      </w:r>
    </w:p>
    <w:p w14:paraId="144E88ED" w14:textId="5F1A9D4B" w:rsidR="00C474C1" w:rsidRDefault="0094609C" w:rsidP="00C52F4A">
      <w:r>
        <w:t>— </w:t>
      </w:r>
      <w:r w:rsidR="00C52F4A" w:rsidRPr="00605EB6">
        <w:t>Cette fois la difficulté est réelle et sérieuse</w:t>
      </w:r>
      <w:r w:rsidR="00C474C1">
        <w:t>.</w:t>
      </w:r>
    </w:p>
    <w:p w14:paraId="08C1D1FE" w14:textId="7FCE66B2" w:rsidR="00C474C1" w:rsidRDefault="0094609C" w:rsidP="00C52F4A">
      <w:r>
        <w:t>— </w:t>
      </w:r>
      <w:r w:rsidR="00C52F4A" w:rsidRPr="00605EB6">
        <w:t>Qu</w:t>
      </w:r>
      <w:r w:rsidR="00C474C1">
        <w:t>’</w:t>
      </w:r>
      <w:r w:rsidR="00C52F4A" w:rsidRPr="00605EB6">
        <w:t>est-ce que cela pour toi</w:t>
      </w:r>
      <w:r w:rsidR="00C474C1">
        <w:t xml:space="preserve">, </w:t>
      </w:r>
      <w:r w:rsidR="00C52F4A" w:rsidRPr="00605EB6">
        <w:t>gros chéri</w:t>
      </w:r>
      <w:r w:rsidR="00C474C1">
        <w:t xml:space="preserve"> ? </w:t>
      </w:r>
      <w:r w:rsidR="00C52F4A" w:rsidRPr="00605EB6">
        <w:t>si grande qu</w:t>
      </w:r>
      <w:r w:rsidR="00C474C1">
        <w:t>’</w:t>
      </w:r>
      <w:r w:rsidR="00C52F4A" w:rsidRPr="00605EB6">
        <w:t>elle soit</w:t>
      </w:r>
      <w:r w:rsidR="00C474C1">
        <w:t xml:space="preserve">, </w:t>
      </w:r>
      <w:r w:rsidR="00C52F4A" w:rsidRPr="00605EB6">
        <w:t>la difficulté</w:t>
      </w:r>
      <w:r w:rsidR="00C474C1">
        <w:t xml:space="preserve">, </w:t>
      </w:r>
      <w:r w:rsidR="00C52F4A" w:rsidRPr="00605EB6">
        <w:t>tu en auras raison</w:t>
      </w:r>
      <w:r w:rsidR="00C474C1">
        <w:t>.</w:t>
      </w:r>
    </w:p>
    <w:p w14:paraId="69C7A149" w14:textId="3267325B" w:rsidR="00C474C1" w:rsidRDefault="0094609C" w:rsidP="00C52F4A">
      <w:r>
        <w:t>— </w:t>
      </w:r>
      <w:r w:rsidR="00C52F4A" w:rsidRPr="00605EB6">
        <w:t>Je ne sais pas</w:t>
      </w:r>
      <w:r w:rsidR="00C474C1">
        <w:t>.</w:t>
      </w:r>
    </w:p>
    <w:p w14:paraId="0C0D06CD" w14:textId="730CB863" w:rsidR="00C474C1" w:rsidRDefault="0094609C" w:rsidP="00C52F4A">
      <w:r>
        <w:t>— </w:t>
      </w:r>
      <w:r w:rsidR="00C52F4A" w:rsidRPr="00605EB6">
        <w:t>Comme tu dis cela</w:t>
      </w:r>
      <w:r w:rsidR="00C474C1">
        <w:t xml:space="preserve"> ! </w:t>
      </w:r>
      <w:r w:rsidR="00C52F4A" w:rsidRPr="00605EB6">
        <w:t>D</w:t>
      </w:r>
      <w:r w:rsidR="00C474C1">
        <w:t>’</w:t>
      </w:r>
      <w:r w:rsidR="00C52F4A" w:rsidRPr="00605EB6">
        <w:t>abord où sont-ils</w:t>
      </w:r>
      <w:r w:rsidR="00C474C1">
        <w:t xml:space="preserve">, </w:t>
      </w:r>
      <w:r w:rsidR="00C52F4A" w:rsidRPr="00605EB6">
        <w:t>ces fameux millions</w:t>
      </w:r>
      <w:r w:rsidR="00C474C1">
        <w:t> ?</w:t>
      </w:r>
    </w:p>
    <w:p w14:paraId="79755177" w14:textId="16865C45" w:rsidR="00C474C1" w:rsidRDefault="0094609C" w:rsidP="00C52F4A">
      <w:r>
        <w:lastRenderedPageBreak/>
        <w:t>— </w:t>
      </w:r>
      <w:r w:rsidR="00C52F4A" w:rsidRPr="00605EB6">
        <w:t>À Amsterdam</w:t>
      </w:r>
      <w:r w:rsidR="00C474C1">
        <w:t xml:space="preserve">, </w:t>
      </w:r>
      <w:r w:rsidR="00C52F4A" w:rsidRPr="00605EB6">
        <w:t>dans la caisse du célèbre banquier Van Ossen</w:t>
      </w:r>
      <w:r w:rsidR="00C474C1">
        <w:t>.</w:t>
      </w:r>
    </w:p>
    <w:p w14:paraId="6E859459" w14:textId="660A05C6" w:rsidR="00C474C1" w:rsidRDefault="0094609C" w:rsidP="00C52F4A">
      <w:r>
        <w:t>— </w:t>
      </w:r>
      <w:r w:rsidR="00C52F4A" w:rsidRPr="00605EB6">
        <w:t>Ce n</w:t>
      </w:r>
      <w:r w:rsidR="00C474C1">
        <w:t>’</w:t>
      </w:r>
      <w:r w:rsidR="00C52F4A" w:rsidRPr="00605EB6">
        <w:t>est pas trop loin de Paris</w:t>
      </w:r>
      <w:r w:rsidR="00C474C1">
        <w:t xml:space="preserve">. </w:t>
      </w:r>
      <w:r w:rsidR="00C52F4A" w:rsidRPr="00605EB6">
        <w:t>De sorte que</w:t>
      </w:r>
      <w:r w:rsidR="00C474C1">
        <w:t xml:space="preserve">, </w:t>
      </w:r>
      <w:r w:rsidR="00C52F4A" w:rsidRPr="00605EB6">
        <w:t>s</w:t>
      </w:r>
      <w:r w:rsidR="00C474C1">
        <w:t>’</w:t>
      </w:r>
      <w:r w:rsidR="00C52F4A" w:rsidRPr="00605EB6">
        <w:t>il n</w:t>
      </w:r>
      <w:r w:rsidR="00C474C1">
        <w:t>’</w:t>
      </w:r>
      <w:r w:rsidR="00C52F4A" w:rsidRPr="00605EB6">
        <w:t>y avait pas la difficulté sérieuse</w:t>
      </w:r>
      <w:r w:rsidR="00C474C1">
        <w:t xml:space="preserve">, </w:t>
      </w:r>
      <w:r w:rsidR="00C52F4A" w:rsidRPr="00605EB6">
        <w:t>tu n</w:t>
      </w:r>
      <w:r w:rsidR="00C474C1">
        <w:t>’</w:t>
      </w:r>
      <w:r w:rsidR="00C52F4A" w:rsidRPr="00605EB6">
        <w:t>aurais qu</w:t>
      </w:r>
      <w:r w:rsidR="00C474C1">
        <w:t>’</w:t>
      </w:r>
      <w:r w:rsidR="00C52F4A" w:rsidRPr="00605EB6">
        <w:t>à tendre la main pour recevoir</w:t>
      </w:r>
      <w:r w:rsidR="00C474C1">
        <w:t> ?</w:t>
      </w:r>
    </w:p>
    <w:p w14:paraId="2D6AEDCB" w14:textId="0C30C3F8" w:rsidR="00C474C1" w:rsidRDefault="0094609C" w:rsidP="00C52F4A">
      <w:r>
        <w:t>— </w:t>
      </w:r>
      <w:r w:rsidR="00C52F4A" w:rsidRPr="00605EB6">
        <w:t>Oui</w:t>
      </w:r>
      <w:r w:rsidR="00C474C1">
        <w:t>.</w:t>
      </w:r>
    </w:p>
    <w:p w14:paraId="4E4C489C" w14:textId="72A732B3" w:rsidR="00C474C1" w:rsidRDefault="0094609C" w:rsidP="00C52F4A">
      <w:r>
        <w:t>— </w:t>
      </w:r>
      <w:r w:rsidR="00C52F4A" w:rsidRPr="00605EB6">
        <w:t>Eh bien</w:t>
      </w:r>
      <w:r w:rsidR="00C474C1">
        <w:t xml:space="preserve"> ! </w:t>
      </w:r>
      <w:r w:rsidR="00C52F4A" w:rsidRPr="00605EB6">
        <w:t>mon Léon</w:t>
      </w:r>
      <w:r w:rsidR="00C474C1">
        <w:t xml:space="preserve">, </w:t>
      </w:r>
      <w:r w:rsidR="00C52F4A" w:rsidRPr="00605EB6">
        <w:t>voyons la difficulté</w:t>
      </w:r>
      <w:r w:rsidR="00C474C1">
        <w:t xml:space="preserve"> ; </w:t>
      </w:r>
      <w:r w:rsidR="00C52F4A" w:rsidRPr="00605EB6">
        <w:t>parle-moi de cela</w:t>
      </w:r>
      <w:r w:rsidR="00C474C1">
        <w:t xml:space="preserve">… </w:t>
      </w:r>
      <w:r w:rsidR="00C52F4A" w:rsidRPr="00605EB6">
        <w:t>Tu sais que plus d</w:t>
      </w:r>
      <w:r w:rsidR="00C474C1">
        <w:t>’</w:t>
      </w:r>
      <w:r w:rsidR="00C52F4A" w:rsidRPr="00605EB6">
        <w:t>une fois je t</w:t>
      </w:r>
      <w:r w:rsidR="00C474C1">
        <w:t>’</w:t>
      </w:r>
      <w:r w:rsidR="00C52F4A" w:rsidRPr="00605EB6">
        <w:t>ai donné de bons conseils</w:t>
      </w:r>
      <w:r w:rsidR="00C474C1">
        <w:t>.</w:t>
      </w:r>
    </w:p>
    <w:p w14:paraId="5C2E3F09" w14:textId="231888BD" w:rsidR="00C474C1" w:rsidRDefault="0094609C" w:rsidP="00C52F4A">
      <w:r>
        <w:t>— </w:t>
      </w:r>
      <w:r w:rsidR="00C52F4A" w:rsidRPr="00605EB6">
        <w:t>Dans cette affaire tu ne peux m</w:t>
      </w:r>
      <w:r w:rsidR="00C474C1">
        <w:t>’</w:t>
      </w:r>
      <w:r w:rsidR="00C52F4A" w:rsidRPr="00605EB6">
        <w:t>en donner aucun</w:t>
      </w:r>
      <w:r w:rsidR="00C474C1">
        <w:t>.</w:t>
      </w:r>
    </w:p>
    <w:p w14:paraId="119AF677" w14:textId="370E7245" w:rsidR="00C474C1" w:rsidRDefault="0094609C" w:rsidP="00C52F4A">
      <w:r>
        <w:t>— </w:t>
      </w:r>
      <w:r w:rsidR="00C52F4A" w:rsidRPr="00605EB6">
        <w:t>Peut-être</w:t>
      </w:r>
      <w:r w:rsidR="00C474C1">
        <w:t xml:space="preserve">, </w:t>
      </w:r>
      <w:r w:rsidR="00C52F4A" w:rsidRPr="00605EB6">
        <w:t>Léon</w:t>
      </w:r>
      <w:r w:rsidR="00C474C1">
        <w:t xml:space="preserve">, </w:t>
      </w:r>
      <w:r w:rsidR="00C52F4A" w:rsidRPr="00605EB6">
        <w:t>peut-être</w:t>
      </w:r>
      <w:r w:rsidR="00C474C1">
        <w:t>.</w:t>
      </w:r>
    </w:p>
    <w:p w14:paraId="44D1DBBB" w14:textId="5482DBDE" w:rsidR="00C474C1" w:rsidRDefault="0094609C" w:rsidP="00C52F4A">
      <w:r>
        <w:t>— </w:t>
      </w:r>
      <w:r w:rsidR="00C52F4A" w:rsidRPr="00605EB6">
        <w:t>Ma pauvre Georgette</w:t>
      </w:r>
      <w:r w:rsidR="00C474C1">
        <w:t xml:space="preserve">, </w:t>
      </w:r>
      <w:r w:rsidR="00C52F4A" w:rsidRPr="00605EB6">
        <w:t>ce n</w:t>
      </w:r>
      <w:r w:rsidR="00C474C1">
        <w:t>’</w:t>
      </w:r>
      <w:r w:rsidR="00C52F4A" w:rsidRPr="00605EB6">
        <w:t>est pas toi qui peux me tirer de l</w:t>
      </w:r>
      <w:r w:rsidR="00C474C1">
        <w:t>’</w:t>
      </w:r>
      <w:r w:rsidR="00C52F4A" w:rsidRPr="00605EB6">
        <w:t>embarras où je me trouve</w:t>
      </w:r>
      <w:r w:rsidR="00C474C1">
        <w:t>.</w:t>
      </w:r>
    </w:p>
    <w:p w14:paraId="6885A890" w14:textId="31CF42E8" w:rsidR="00C474C1" w:rsidRDefault="0094609C" w:rsidP="00C52F4A">
      <w:r>
        <w:t>— </w:t>
      </w:r>
      <w:r w:rsidR="00C52F4A" w:rsidRPr="00605EB6">
        <w:t>Rappelle-toi la mouche du coche</w:t>
      </w:r>
      <w:r w:rsidR="00C474C1">
        <w:t>.</w:t>
      </w:r>
    </w:p>
    <w:p w14:paraId="2962E206" w14:textId="68F37E31" w:rsidR="00C474C1" w:rsidRDefault="0094609C" w:rsidP="00C52F4A">
      <w:r>
        <w:t>— </w:t>
      </w:r>
      <w:r w:rsidR="00C52F4A" w:rsidRPr="00605EB6">
        <w:t>Ma situation est un peu celle du coche</w:t>
      </w:r>
      <w:r w:rsidR="00C474C1">
        <w:t xml:space="preserve"> : </w:t>
      </w:r>
      <w:r w:rsidR="00C52F4A" w:rsidRPr="00605EB6">
        <w:t>je suis embourbé</w:t>
      </w:r>
      <w:r w:rsidR="00C474C1">
        <w:t>.</w:t>
      </w:r>
    </w:p>
    <w:p w14:paraId="122D1B7D" w14:textId="21C67448" w:rsidR="00C474C1" w:rsidRDefault="0094609C" w:rsidP="00C52F4A">
      <w:r>
        <w:t>— </w:t>
      </w:r>
      <w:r w:rsidR="00C52F4A" w:rsidRPr="00605EB6">
        <w:t>Eh bien</w:t>
      </w:r>
      <w:r w:rsidR="00C474C1">
        <w:t xml:space="preserve"> ! </w:t>
      </w:r>
      <w:r w:rsidR="00C52F4A" w:rsidRPr="00605EB6">
        <w:t>moi</w:t>
      </w:r>
      <w:r w:rsidR="00C474C1">
        <w:t xml:space="preserve">, </w:t>
      </w:r>
      <w:r w:rsidR="00C52F4A" w:rsidRPr="00605EB6">
        <w:t>gros chéri</w:t>
      </w:r>
      <w:r w:rsidR="00C474C1">
        <w:t xml:space="preserve">, </w:t>
      </w:r>
      <w:r w:rsidR="00C52F4A" w:rsidRPr="00605EB6">
        <w:t>je suis la mouche</w:t>
      </w:r>
      <w:r w:rsidR="00C474C1">
        <w:t>.</w:t>
      </w:r>
    </w:p>
    <w:p w14:paraId="5A29BDE6" w14:textId="77777777" w:rsidR="00C474C1" w:rsidRDefault="00C52F4A" w:rsidP="00C52F4A">
      <w:r w:rsidRPr="00605EB6">
        <w:t>Et les dents serrées</w:t>
      </w:r>
      <w:r w:rsidR="00C474C1">
        <w:t xml:space="preserve">, </w:t>
      </w:r>
      <w:r w:rsidRPr="00605EB6">
        <w:t>la langue au palais</w:t>
      </w:r>
      <w:r w:rsidR="00C474C1">
        <w:t xml:space="preserve">, </w:t>
      </w:r>
      <w:r w:rsidRPr="00605EB6">
        <w:t>elle se mit à imiter le bourdonnement de l</w:t>
      </w:r>
      <w:r w:rsidR="00C474C1">
        <w:t>’</w:t>
      </w:r>
      <w:r w:rsidRPr="00605EB6">
        <w:t>abeille</w:t>
      </w:r>
      <w:r w:rsidR="00C474C1">
        <w:t>.</w:t>
      </w:r>
    </w:p>
    <w:p w14:paraId="21D14D26" w14:textId="065CB6BF" w:rsidR="00C474C1" w:rsidRDefault="0094609C" w:rsidP="00C52F4A">
      <w:r>
        <w:t>— </w:t>
      </w:r>
      <w:r w:rsidR="00C52F4A" w:rsidRPr="00605EB6">
        <w:t>Tu veux savoir</w:t>
      </w:r>
      <w:r w:rsidR="00C474C1">
        <w:t xml:space="preserve">, </w:t>
      </w:r>
      <w:r w:rsidR="00C52F4A" w:rsidRPr="00605EB6">
        <w:t>Georgette</w:t>
      </w:r>
      <w:r w:rsidR="00C474C1">
        <w:t> ?</w:t>
      </w:r>
    </w:p>
    <w:p w14:paraId="322F1F1D" w14:textId="58F28405" w:rsidR="00C474C1" w:rsidRDefault="0094609C" w:rsidP="00C52F4A">
      <w:r>
        <w:t>— </w:t>
      </w:r>
      <w:r w:rsidR="00C52F4A" w:rsidRPr="00605EB6">
        <w:t>Mais tu le vois bien</w:t>
      </w:r>
      <w:r w:rsidR="00C474C1">
        <w:t>.</w:t>
      </w:r>
    </w:p>
    <w:p w14:paraId="4E21C722" w14:textId="562DC3B7" w:rsidR="00C474C1" w:rsidRDefault="0094609C" w:rsidP="00C52F4A">
      <w:r>
        <w:t>— </w:t>
      </w:r>
      <w:r w:rsidR="00C52F4A" w:rsidRPr="00605EB6">
        <w:t>Alors</w:t>
      </w:r>
      <w:r w:rsidR="00C474C1">
        <w:t xml:space="preserve">, </w:t>
      </w:r>
      <w:r w:rsidR="00C52F4A" w:rsidRPr="00605EB6">
        <w:t>écoute</w:t>
      </w:r>
      <w:r w:rsidR="00C474C1">
        <w:t>.</w:t>
      </w:r>
    </w:p>
    <w:p w14:paraId="5F64EAE6" w14:textId="61E43164" w:rsidR="00C474C1" w:rsidRDefault="0094609C" w:rsidP="00C52F4A">
      <w:r>
        <w:t>— </w:t>
      </w:r>
      <w:r w:rsidR="00C52F4A" w:rsidRPr="00605EB6">
        <w:t>Je ne souffle plus mot</w:t>
      </w:r>
      <w:r w:rsidR="00C474C1">
        <w:t>.</w:t>
      </w:r>
    </w:p>
    <w:p w14:paraId="7EFC9F10" w14:textId="7D7E89EC" w:rsidR="00C474C1" w:rsidRDefault="0094609C" w:rsidP="00C52F4A">
      <w:r>
        <w:t>— </w:t>
      </w:r>
      <w:r w:rsidR="00C52F4A" w:rsidRPr="00605EB6">
        <w:t>Quand mon frère est mort</w:t>
      </w:r>
      <w:r w:rsidR="00C474C1">
        <w:t xml:space="preserve">, </w:t>
      </w:r>
      <w:r w:rsidR="00C52F4A" w:rsidRPr="00605EB6">
        <w:t>il y a de cela vingt-cinq ans</w:t>
      </w:r>
      <w:r w:rsidR="00C474C1">
        <w:t xml:space="preserve">, </w:t>
      </w:r>
      <w:r w:rsidR="00C52F4A" w:rsidRPr="00605EB6">
        <w:t>j</w:t>
      </w:r>
      <w:r w:rsidR="00C474C1">
        <w:t>’</w:t>
      </w:r>
      <w:r w:rsidR="00C52F4A" w:rsidRPr="00605EB6">
        <w:t>ai hérité de lui</w:t>
      </w:r>
      <w:r w:rsidR="00C474C1">
        <w:t>.</w:t>
      </w:r>
    </w:p>
    <w:p w14:paraId="1170DA2A" w14:textId="52FB2F59" w:rsidR="00C474C1" w:rsidRDefault="0094609C" w:rsidP="00C52F4A">
      <w:r>
        <w:lastRenderedPageBreak/>
        <w:t>— </w:t>
      </w:r>
      <w:r w:rsidR="00C52F4A" w:rsidRPr="00605EB6">
        <w:t>Naturellement</w:t>
      </w:r>
      <w:r w:rsidR="00C474C1">
        <w:t>.</w:t>
      </w:r>
    </w:p>
    <w:p w14:paraId="6B368F21" w14:textId="036AA096" w:rsidR="00C474C1" w:rsidRDefault="0094609C" w:rsidP="00C52F4A">
      <w:r>
        <w:t>— </w:t>
      </w:r>
      <w:r w:rsidR="00C52F4A" w:rsidRPr="00605EB6">
        <w:t>Mais je n</w:t>
      </w:r>
      <w:r w:rsidR="00C474C1">
        <w:t>’</w:t>
      </w:r>
      <w:r w:rsidR="00C52F4A" w:rsidRPr="00605EB6">
        <w:t>ai pas eu son héritage complet</w:t>
      </w:r>
      <w:r w:rsidR="00C474C1">
        <w:t>.</w:t>
      </w:r>
    </w:p>
    <w:p w14:paraId="40AC3D73" w14:textId="787E9DBE" w:rsidR="00C474C1" w:rsidRDefault="0094609C" w:rsidP="00C52F4A">
      <w:r>
        <w:t>— </w:t>
      </w:r>
      <w:r w:rsidR="00C52F4A" w:rsidRPr="00605EB6">
        <w:t>Ah</w:t>
      </w:r>
      <w:r w:rsidR="00C474C1">
        <w:t> !</w:t>
      </w:r>
    </w:p>
    <w:p w14:paraId="5C58C8E4" w14:textId="00A0FFA7" w:rsidR="00C474C1" w:rsidRDefault="0094609C" w:rsidP="00C52F4A">
      <w:r>
        <w:t>— </w:t>
      </w:r>
      <w:r w:rsidR="00C52F4A" w:rsidRPr="00605EB6">
        <w:t>Il avait encore à Batavia</w:t>
      </w:r>
      <w:r w:rsidR="00C474C1">
        <w:t xml:space="preserve">, – </w:t>
      </w:r>
      <w:r w:rsidR="00C52F4A" w:rsidRPr="00605EB6">
        <w:t>c</w:t>
      </w:r>
      <w:r w:rsidR="00C474C1">
        <w:t>’</w:t>
      </w:r>
      <w:r w:rsidR="00C52F4A" w:rsidRPr="00605EB6">
        <w:t>est là qu</w:t>
      </w:r>
      <w:r w:rsidR="00C474C1">
        <w:t>’</w:t>
      </w:r>
      <w:r w:rsidR="00C52F4A" w:rsidRPr="00605EB6">
        <w:t>il a fait fortune</w:t>
      </w:r>
      <w:r w:rsidR="00C474C1">
        <w:t xml:space="preserve">, – </w:t>
      </w:r>
      <w:r w:rsidR="00C52F4A" w:rsidRPr="00605EB6">
        <w:t xml:space="preserve">quatre ou cinq millions </w:t>
      </w:r>
      <w:r w:rsidR="0035629B" w:rsidRPr="00605EB6">
        <w:t>laiss</w:t>
      </w:r>
      <w:r w:rsidR="0035629B">
        <w:t>é</w:t>
      </w:r>
      <w:r w:rsidR="0035629B" w:rsidRPr="00605EB6">
        <w:t xml:space="preserve">s </w:t>
      </w:r>
      <w:r w:rsidR="00C52F4A" w:rsidRPr="00605EB6">
        <w:t>dans une maison de commerce</w:t>
      </w:r>
      <w:r w:rsidR="00C474C1">
        <w:t xml:space="preserve">. </w:t>
      </w:r>
      <w:r w:rsidR="00C52F4A" w:rsidRPr="00605EB6">
        <w:t>Non seulement j</w:t>
      </w:r>
      <w:r w:rsidR="00C474C1">
        <w:t>’</w:t>
      </w:r>
      <w:r w:rsidR="00C52F4A" w:rsidRPr="00605EB6">
        <w:t>ignorais ce détail</w:t>
      </w:r>
      <w:r w:rsidR="00C474C1">
        <w:t xml:space="preserve">, </w:t>
      </w:r>
      <w:r w:rsidR="00C52F4A" w:rsidRPr="00605EB6">
        <w:t>mais je ne connaissais pas non plus l</w:t>
      </w:r>
      <w:r w:rsidR="00C474C1">
        <w:t>’</w:t>
      </w:r>
      <w:r w:rsidR="00C52F4A" w:rsidRPr="00605EB6">
        <w:t>existence de cette portion importante de la fortune de mon frère</w:t>
      </w:r>
      <w:r w:rsidR="00C474C1">
        <w:t xml:space="preserve">. </w:t>
      </w:r>
      <w:r w:rsidR="00C52F4A" w:rsidRPr="00605EB6">
        <w:t>Le marquis avait</w:t>
      </w:r>
      <w:r w:rsidR="00C474C1">
        <w:t xml:space="preserve">, </w:t>
      </w:r>
      <w:r w:rsidR="00C52F4A" w:rsidRPr="00605EB6">
        <w:t>paraît-il</w:t>
      </w:r>
      <w:r w:rsidR="00C474C1">
        <w:t xml:space="preserve">, </w:t>
      </w:r>
      <w:r w:rsidR="00C52F4A" w:rsidRPr="00605EB6">
        <w:t>un mandataire à Batavia</w:t>
      </w:r>
      <w:r w:rsidR="00C474C1">
        <w:t xml:space="preserve">. </w:t>
      </w:r>
      <w:r w:rsidR="00C52F4A" w:rsidRPr="00605EB6">
        <w:t>Ce mandataire</w:t>
      </w:r>
      <w:r w:rsidR="00C474C1">
        <w:t xml:space="preserve">, </w:t>
      </w:r>
      <w:r w:rsidR="00C52F4A" w:rsidRPr="00605EB6">
        <w:t>qui a depuis disparu</w:t>
      </w:r>
      <w:r w:rsidR="00C474C1">
        <w:t xml:space="preserve">, </w:t>
      </w:r>
      <w:r w:rsidR="00C52F4A" w:rsidRPr="00605EB6">
        <w:t>a versé les millions à la Banque de Batavia</w:t>
      </w:r>
      <w:r w:rsidR="00C474C1">
        <w:t xml:space="preserve">, </w:t>
      </w:r>
      <w:r w:rsidR="00C52F4A" w:rsidRPr="00605EB6">
        <w:t>succursale de la banque Van Ossen d</w:t>
      </w:r>
      <w:r w:rsidR="00C474C1">
        <w:t>’</w:t>
      </w:r>
      <w:r w:rsidR="00C52F4A" w:rsidRPr="00605EB6">
        <w:t>Amsterdam</w:t>
      </w:r>
      <w:r w:rsidR="00C474C1">
        <w:t xml:space="preserve">. </w:t>
      </w:r>
      <w:r w:rsidR="00C52F4A" w:rsidRPr="00605EB6">
        <w:t>Bref</w:t>
      </w:r>
      <w:r w:rsidR="00C474C1">
        <w:t xml:space="preserve">, </w:t>
      </w:r>
      <w:r w:rsidR="00C52F4A" w:rsidRPr="00605EB6">
        <w:t>le banquier a fait valoir le capital</w:t>
      </w:r>
      <w:r w:rsidR="00C474C1">
        <w:t>.</w:t>
      </w:r>
    </w:p>
    <w:p w14:paraId="3F771C85" w14:textId="660A32D5" w:rsidR="00C474C1" w:rsidRDefault="0094609C" w:rsidP="00C52F4A">
      <w:r>
        <w:t>— </w:t>
      </w:r>
      <w:r w:rsidR="00C52F4A" w:rsidRPr="00605EB6">
        <w:t>Et les millions ont fait des petits</w:t>
      </w:r>
      <w:r w:rsidR="00C474C1">
        <w:t>.</w:t>
      </w:r>
    </w:p>
    <w:p w14:paraId="7C359031" w14:textId="5E28BD7D" w:rsidR="00C474C1" w:rsidRDefault="0094609C" w:rsidP="00C52F4A">
      <w:r>
        <w:t>— </w:t>
      </w:r>
      <w:r w:rsidR="0035629B">
        <w:t>O</w:t>
      </w:r>
      <w:r w:rsidR="0035629B" w:rsidRPr="00605EB6">
        <w:t>ui</w:t>
      </w:r>
      <w:r w:rsidR="00C474C1">
        <w:t xml:space="preserve">, </w:t>
      </w:r>
      <w:r w:rsidR="00C52F4A" w:rsidRPr="00605EB6">
        <w:t>puisqu</w:t>
      </w:r>
      <w:r w:rsidR="00C474C1">
        <w:t>’</w:t>
      </w:r>
      <w:r w:rsidR="00C52F4A" w:rsidRPr="00605EB6">
        <w:t>ils étaient quatre ou cinq et qu</w:t>
      </w:r>
      <w:r w:rsidR="00C474C1">
        <w:t>’</w:t>
      </w:r>
      <w:r w:rsidR="00C52F4A" w:rsidRPr="00605EB6">
        <w:t>ils sont vingt aujourd</w:t>
      </w:r>
      <w:r w:rsidR="00C474C1">
        <w:t>’</w:t>
      </w:r>
      <w:r w:rsidR="00C52F4A" w:rsidRPr="00605EB6">
        <w:t>hui</w:t>
      </w:r>
      <w:r w:rsidR="00C474C1">
        <w:t xml:space="preserve">. </w:t>
      </w:r>
      <w:r w:rsidR="00C52F4A" w:rsidRPr="00605EB6">
        <w:t>Le banquier trouve qu</w:t>
      </w:r>
      <w:r w:rsidR="00C474C1">
        <w:t>’</w:t>
      </w:r>
      <w:r w:rsidR="00C52F4A" w:rsidRPr="00605EB6">
        <w:t>il a gardé ce dépôt assez longtemps</w:t>
      </w:r>
      <w:r w:rsidR="00C474C1">
        <w:t>.</w:t>
      </w:r>
    </w:p>
    <w:p w14:paraId="75E7F6AA" w14:textId="03C3938D" w:rsidR="00C474C1" w:rsidRDefault="0094609C" w:rsidP="00C52F4A">
      <w:r>
        <w:t>— </w:t>
      </w:r>
      <w:r w:rsidR="00C52F4A" w:rsidRPr="00605EB6">
        <w:t>Aimable banquier</w:t>
      </w:r>
      <w:r w:rsidR="00C474C1">
        <w:t> !</w:t>
      </w:r>
    </w:p>
    <w:p w14:paraId="0AA6784A" w14:textId="0146F078" w:rsidR="00C474C1" w:rsidRDefault="0094609C" w:rsidP="00C52F4A">
      <w:r>
        <w:t>— </w:t>
      </w:r>
      <w:r w:rsidR="00C52F4A" w:rsidRPr="00605EB6">
        <w:t>Et il veut le remettre à qui de droit</w:t>
      </w:r>
      <w:r w:rsidR="00C474C1">
        <w:t>.</w:t>
      </w:r>
    </w:p>
    <w:p w14:paraId="46605116" w14:textId="08ACA188" w:rsidR="00C474C1" w:rsidRDefault="0094609C" w:rsidP="00C52F4A">
      <w:r>
        <w:t>— </w:t>
      </w:r>
      <w:r w:rsidR="00C52F4A" w:rsidRPr="00605EB6">
        <w:t>À qui de droit</w:t>
      </w:r>
      <w:r w:rsidR="00C474C1">
        <w:t xml:space="preserve">, </w:t>
      </w:r>
      <w:r w:rsidR="00C52F4A" w:rsidRPr="00605EB6">
        <w:t>c</w:t>
      </w:r>
      <w:r w:rsidR="00C474C1">
        <w:t>’</w:t>
      </w:r>
      <w:r w:rsidR="00C52F4A" w:rsidRPr="00605EB6">
        <w:t xml:space="preserve">est-à-dire à </w:t>
      </w:r>
      <w:r w:rsidR="00C474C1">
        <w:t>M. </w:t>
      </w:r>
      <w:r w:rsidR="00C52F4A" w:rsidRPr="00605EB6">
        <w:t>le baron de Simaise</w:t>
      </w:r>
      <w:r w:rsidR="00C474C1">
        <w:t xml:space="preserve">, </w:t>
      </w:r>
      <w:r w:rsidR="00C52F4A" w:rsidRPr="00605EB6">
        <w:t>à toi</w:t>
      </w:r>
      <w:r w:rsidR="00C474C1">
        <w:t xml:space="preserve">, </w:t>
      </w:r>
      <w:r w:rsidR="00C52F4A" w:rsidRPr="00605EB6">
        <w:t>mon bon chéri</w:t>
      </w:r>
      <w:r w:rsidR="00C474C1">
        <w:t xml:space="preserve">. </w:t>
      </w:r>
      <w:r w:rsidR="00C52F4A" w:rsidRPr="00605EB6">
        <w:t>Il me semble que tu n</w:t>
      </w:r>
      <w:r w:rsidR="00C474C1">
        <w:t>’</w:t>
      </w:r>
      <w:r w:rsidR="00C52F4A" w:rsidRPr="00605EB6">
        <w:t>as qu</w:t>
      </w:r>
      <w:r w:rsidR="00C474C1">
        <w:t>’</w:t>
      </w:r>
      <w:r w:rsidR="00C52F4A" w:rsidRPr="00605EB6">
        <w:t>à aller lui dire</w:t>
      </w:r>
      <w:r w:rsidR="00C474C1">
        <w:t xml:space="preserve"> : </w:t>
      </w:r>
      <w:r w:rsidR="00337F19">
        <w:t>“</w:t>
      </w:r>
      <w:r w:rsidR="00C52F4A" w:rsidRPr="00605EB6">
        <w:t>Banquier de mon cœur</w:t>
      </w:r>
      <w:r w:rsidR="00C474C1">
        <w:t xml:space="preserve">, </w:t>
      </w:r>
      <w:r w:rsidR="00C52F4A" w:rsidRPr="00605EB6">
        <w:t>je suis le baron de Simaise</w:t>
      </w:r>
      <w:r w:rsidR="00C474C1">
        <w:t xml:space="preserve">, </w:t>
      </w:r>
      <w:r w:rsidR="00C52F4A" w:rsidRPr="00605EB6">
        <w:t>ouvre ta caisse</w:t>
      </w:r>
      <w:r w:rsidR="00C474C1">
        <w:t>.</w:t>
      </w:r>
      <w:r w:rsidR="00337F19">
        <w:t>”</w:t>
      </w:r>
    </w:p>
    <w:p w14:paraId="1FFDBDAF" w14:textId="2AD73C6A" w:rsidR="00C474C1" w:rsidRDefault="0094609C" w:rsidP="00C52F4A">
      <w:r>
        <w:t>— </w:t>
      </w:r>
      <w:r w:rsidR="00C52F4A" w:rsidRPr="00605EB6">
        <w:t>Attends</w:t>
      </w:r>
      <w:r w:rsidR="00C474C1">
        <w:t xml:space="preserve">, </w:t>
      </w:r>
      <w:r w:rsidR="00C52F4A" w:rsidRPr="00605EB6">
        <w:t>Georgette</w:t>
      </w:r>
      <w:r w:rsidR="00C474C1">
        <w:t xml:space="preserve">, </w:t>
      </w:r>
      <w:r w:rsidR="00C52F4A" w:rsidRPr="00605EB6">
        <w:t>attends</w:t>
      </w:r>
      <w:r w:rsidR="00C474C1">
        <w:t xml:space="preserve">. </w:t>
      </w:r>
      <w:r w:rsidR="00C52F4A" w:rsidRPr="00605EB6">
        <w:t>Une autre chose que j</w:t>
      </w:r>
      <w:r w:rsidR="00C474C1">
        <w:t>’</w:t>
      </w:r>
      <w:r w:rsidR="00C52F4A" w:rsidRPr="00605EB6">
        <w:t>ignorais</w:t>
      </w:r>
      <w:r w:rsidR="00C474C1">
        <w:t xml:space="preserve"> : </w:t>
      </w:r>
      <w:r w:rsidR="00C52F4A" w:rsidRPr="00605EB6">
        <w:t>mon frère avait une maîtresse</w:t>
      </w:r>
      <w:r w:rsidR="00C474C1">
        <w:t>.</w:t>
      </w:r>
    </w:p>
    <w:p w14:paraId="39AC8E26" w14:textId="04BFC6E6" w:rsidR="00C474C1" w:rsidRDefault="0094609C" w:rsidP="00C52F4A">
      <w:r>
        <w:t>— </w:t>
      </w:r>
      <w:r w:rsidR="00C52F4A" w:rsidRPr="00605EB6">
        <w:t>Voyez-vous ça</w:t>
      </w:r>
      <w:r w:rsidR="00C474C1">
        <w:t> !</w:t>
      </w:r>
    </w:p>
    <w:p w14:paraId="4E79E3C5" w14:textId="0555F974" w:rsidR="00C474C1" w:rsidRDefault="0094609C" w:rsidP="00C52F4A">
      <w:r>
        <w:t>— </w:t>
      </w:r>
      <w:r w:rsidR="00C52F4A" w:rsidRPr="00605EB6">
        <w:t>Or</w:t>
      </w:r>
      <w:r w:rsidR="00C474C1">
        <w:t xml:space="preserve">, </w:t>
      </w:r>
      <w:r w:rsidR="00C52F4A" w:rsidRPr="00605EB6">
        <w:t>d</w:t>
      </w:r>
      <w:r w:rsidR="00C474C1">
        <w:t>’</w:t>
      </w:r>
      <w:r w:rsidR="00C52F4A" w:rsidRPr="00605EB6">
        <w:t>après la volonté exprimée du marquis</w:t>
      </w:r>
      <w:r w:rsidR="00C474C1">
        <w:t xml:space="preserve">, </w:t>
      </w:r>
      <w:r w:rsidR="00C52F4A" w:rsidRPr="00605EB6">
        <w:t>cette maîtresse devait hériter des millions de Batavia</w:t>
      </w:r>
      <w:r w:rsidR="00C474C1">
        <w:t>.</w:t>
      </w:r>
    </w:p>
    <w:p w14:paraId="3E0A013E" w14:textId="5BD648F5" w:rsidR="00C474C1" w:rsidRDefault="0094609C" w:rsidP="00C52F4A">
      <w:r>
        <w:lastRenderedPageBreak/>
        <w:t>— </w:t>
      </w:r>
      <w:r w:rsidR="00C52F4A" w:rsidRPr="00605EB6">
        <w:t>Pourquoi n</w:t>
      </w:r>
      <w:r w:rsidR="00C474C1">
        <w:t>’</w:t>
      </w:r>
      <w:r w:rsidR="00C52F4A" w:rsidRPr="00605EB6">
        <w:t>a-t-elle pas hérité</w:t>
      </w:r>
      <w:r w:rsidR="00C474C1">
        <w:t> ?</w:t>
      </w:r>
    </w:p>
    <w:p w14:paraId="12916469" w14:textId="61114451" w:rsidR="00C474C1" w:rsidRDefault="0094609C" w:rsidP="00C52F4A">
      <w:r>
        <w:t>— </w:t>
      </w:r>
      <w:r w:rsidR="00C52F4A" w:rsidRPr="00605EB6">
        <w:t>Parce que</w:t>
      </w:r>
      <w:r w:rsidR="00C474C1">
        <w:t xml:space="preserve">, </w:t>
      </w:r>
      <w:r w:rsidR="00C52F4A" w:rsidRPr="00605EB6">
        <w:t>comme le mandataire de mon frère</w:t>
      </w:r>
      <w:r w:rsidR="00C474C1">
        <w:t xml:space="preserve">, </w:t>
      </w:r>
      <w:r w:rsidR="00C52F4A" w:rsidRPr="00605EB6">
        <w:t>et peu de temps après la mort du marquis</w:t>
      </w:r>
      <w:r w:rsidR="00C474C1">
        <w:t xml:space="preserve">, </w:t>
      </w:r>
      <w:r w:rsidR="00C52F4A" w:rsidRPr="00605EB6">
        <w:t>elle a disparu</w:t>
      </w:r>
      <w:r w:rsidR="00C474C1">
        <w:t>.</w:t>
      </w:r>
    </w:p>
    <w:p w14:paraId="33870117" w14:textId="5BD15FFC" w:rsidR="00C474C1" w:rsidRDefault="0094609C" w:rsidP="00C52F4A">
      <w:r>
        <w:t>— </w:t>
      </w:r>
      <w:r w:rsidR="00C52F4A" w:rsidRPr="00605EB6">
        <w:t>Bon</w:t>
      </w:r>
      <w:r w:rsidR="00C474C1">
        <w:t xml:space="preserve"> ! </w:t>
      </w:r>
      <w:r w:rsidR="00C52F4A" w:rsidRPr="00605EB6">
        <w:t>je vois apparaître la difficulté</w:t>
      </w:r>
      <w:r w:rsidR="00C474C1">
        <w:t>.</w:t>
      </w:r>
    </w:p>
    <w:p w14:paraId="3A35BE26" w14:textId="0C83F9EE" w:rsidR="00C474C1" w:rsidRDefault="0094609C" w:rsidP="00C52F4A">
      <w:r>
        <w:t>— </w:t>
      </w:r>
      <w:r w:rsidR="00C52F4A" w:rsidRPr="00605EB6">
        <w:t>Donc nul ne sait ce que cette femme est devenue</w:t>
      </w:r>
      <w:r w:rsidR="00C474C1">
        <w:t xml:space="preserve">, </w:t>
      </w:r>
      <w:r w:rsidR="00C52F4A" w:rsidRPr="00605EB6">
        <w:t>si elle est morte ou si elle existe encore</w:t>
      </w:r>
      <w:r w:rsidR="00C474C1">
        <w:t>.</w:t>
      </w:r>
    </w:p>
    <w:p w14:paraId="53640AFA" w14:textId="36796B07" w:rsidR="00C474C1" w:rsidRDefault="0094609C" w:rsidP="00C52F4A">
      <w:r>
        <w:t>— </w:t>
      </w:r>
      <w:r w:rsidR="00C52F4A" w:rsidRPr="00605EB6">
        <w:t>Elle est morte</w:t>
      </w:r>
      <w:r w:rsidR="00C474C1">
        <w:t xml:space="preserve">, </w:t>
      </w:r>
      <w:r w:rsidR="00C52F4A" w:rsidRPr="00605EB6">
        <w:t>dit Georgette avec assurance</w:t>
      </w:r>
      <w:r w:rsidR="00C474C1">
        <w:t>.</w:t>
      </w:r>
    </w:p>
    <w:p w14:paraId="409F7F08" w14:textId="3D1058BD" w:rsidR="00C474C1" w:rsidRDefault="0094609C" w:rsidP="00C52F4A">
      <w:r>
        <w:t>— </w:t>
      </w:r>
      <w:r w:rsidR="00C52F4A" w:rsidRPr="00605EB6">
        <w:t>Il n</w:t>
      </w:r>
      <w:r w:rsidR="00C474C1">
        <w:t>’</w:t>
      </w:r>
      <w:r w:rsidR="00C52F4A" w:rsidRPr="00605EB6">
        <w:t>y a pas à en douter</w:t>
      </w:r>
      <w:r w:rsidR="00C474C1">
        <w:t xml:space="preserve">, </w:t>
      </w:r>
      <w:r w:rsidR="00C52F4A" w:rsidRPr="00605EB6">
        <w:t>et le banquier hollandais en est lui-même convaincu</w:t>
      </w:r>
      <w:r w:rsidR="00C474C1">
        <w:t>.</w:t>
      </w:r>
    </w:p>
    <w:p w14:paraId="4220DA0B" w14:textId="427AFC60" w:rsidR="00C474C1" w:rsidRDefault="0094609C" w:rsidP="00C52F4A">
      <w:r>
        <w:t>— </w:t>
      </w:r>
      <w:r w:rsidR="00C52F4A" w:rsidRPr="00605EB6">
        <w:t>Eh bien</w:t>
      </w:r>
      <w:r w:rsidR="00C474C1">
        <w:t xml:space="preserve">, </w:t>
      </w:r>
      <w:r w:rsidR="00C52F4A" w:rsidRPr="00605EB6">
        <w:t>alors</w:t>
      </w:r>
      <w:r w:rsidR="00C474C1">
        <w:t> ?</w:t>
      </w:r>
    </w:p>
    <w:p w14:paraId="6A781FDC" w14:textId="02D8976A" w:rsidR="00C474C1" w:rsidRDefault="0094609C" w:rsidP="00C52F4A">
      <w:r>
        <w:t>— </w:t>
      </w:r>
      <w:r w:rsidR="00C52F4A" w:rsidRPr="00605EB6">
        <w:t>Seulement</w:t>
      </w:r>
      <w:r w:rsidR="00C474C1">
        <w:t xml:space="preserve">, </w:t>
      </w:r>
      <w:r w:rsidR="00C52F4A" w:rsidRPr="00605EB6">
        <w:t>et voilà ce qui me met dans l</w:t>
      </w:r>
      <w:r w:rsidR="00C474C1">
        <w:t>’</w:t>
      </w:r>
      <w:r w:rsidR="00C52F4A" w:rsidRPr="00605EB6">
        <w:t>embarras</w:t>
      </w:r>
      <w:r w:rsidR="00C474C1">
        <w:t xml:space="preserve">, </w:t>
      </w:r>
      <w:r w:rsidR="00C52F4A" w:rsidRPr="00605EB6">
        <w:t>le banquier veut avoir la preuve qu</w:t>
      </w:r>
      <w:r w:rsidR="00C474C1">
        <w:t>’</w:t>
      </w:r>
      <w:r w:rsidR="00C52F4A" w:rsidRPr="00605EB6">
        <w:t>elle n</w:t>
      </w:r>
      <w:r w:rsidR="00C474C1">
        <w:t>’</w:t>
      </w:r>
      <w:r w:rsidR="00C52F4A" w:rsidRPr="00605EB6">
        <w:t>existe plus</w:t>
      </w:r>
      <w:r w:rsidR="00C474C1">
        <w:t>.</w:t>
      </w:r>
    </w:p>
    <w:p w14:paraId="31670A33" w14:textId="7DC0ED49" w:rsidR="00C474C1" w:rsidRDefault="0094609C" w:rsidP="00C52F4A">
      <w:r>
        <w:t>— </w:t>
      </w:r>
      <w:r w:rsidR="00C52F4A" w:rsidRPr="00605EB6">
        <w:t>Encore un bon type</w:t>
      </w:r>
      <w:r w:rsidR="00C474C1">
        <w:t xml:space="preserve">, </w:t>
      </w:r>
      <w:r w:rsidR="00C52F4A" w:rsidRPr="00605EB6">
        <w:t>ce banquier</w:t>
      </w:r>
      <w:r w:rsidR="00C474C1">
        <w:t xml:space="preserve">. </w:t>
      </w:r>
      <w:r w:rsidR="00C52F4A" w:rsidRPr="00605EB6">
        <w:t>Une femme a disparu depuis longtemps</w:t>
      </w:r>
      <w:r w:rsidR="00C474C1">
        <w:t xml:space="preserve">, </w:t>
      </w:r>
      <w:r w:rsidR="00C52F4A" w:rsidRPr="00605EB6">
        <w:t>ce qui signifie qu</w:t>
      </w:r>
      <w:r w:rsidR="00C474C1">
        <w:t>’</w:t>
      </w:r>
      <w:r w:rsidR="00C52F4A" w:rsidRPr="00605EB6">
        <w:t>elle est morte</w:t>
      </w:r>
      <w:r w:rsidR="00C474C1">
        <w:t xml:space="preserve">, </w:t>
      </w:r>
      <w:r w:rsidR="00C52F4A" w:rsidRPr="00605EB6">
        <w:t>il en est d</w:t>
      </w:r>
      <w:r w:rsidR="00C474C1">
        <w:t>’</w:t>
      </w:r>
      <w:r w:rsidR="00C52F4A" w:rsidRPr="00605EB6">
        <w:t>ailleurs convaincu</w:t>
      </w:r>
      <w:r w:rsidR="00C474C1">
        <w:t xml:space="preserve">, </w:t>
      </w:r>
      <w:r w:rsidR="00C52F4A" w:rsidRPr="00605EB6">
        <w:t>et cela ne lui suffit pas</w:t>
      </w:r>
      <w:r w:rsidR="00C474C1">
        <w:t xml:space="preserve"> ?… </w:t>
      </w:r>
      <w:r w:rsidR="00C52F4A" w:rsidRPr="00605EB6">
        <w:t>Ah çà</w:t>
      </w:r>
      <w:r w:rsidR="00C474C1">
        <w:t xml:space="preserve"> ! </w:t>
      </w:r>
      <w:r w:rsidR="00C52F4A" w:rsidRPr="00605EB6">
        <w:t>quelle meilleure preuve veut-il donc</w:t>
      </w:r>
      <w:r w:rsidR="00C474C1">
        <w:t> ?</w:t>
      </w:r>
    </w:p>
    <w:p w14:paraId="4CA97D6B" w14:textId="7D6401BE" w:rsidR="00C474C1" w:rsidRDefault="0094609C" w:rsidP="00C52F4A">
      <w:r>
        <w:t>— </w:t>
      </w:r>
      <w:r w:rsidR="00C52F4A" w:rsidRPr="00605EB6">
        <w:t>Il exige un acte de décès</w:t>
      </w:r>
      <w:r w:rsidR="00C474C1">
        <w:t>.</w:t>
      </w:r>
    </w:p>
    <w:p w14:paraId="5323FB93" w14:textId="28C5BC2A" w:rsidR="00C474C1" w:rsidRDefault="0094609C" w:rsidP="00C52F4A">
      <w:r>
        <w:t>— </w:t>
      </w:r>
      <w:r w:rsidR="00C52F4A" w:rsidRPr="00605EB6">
        <w:t>Ah</w:t>
      </w:r>
      <w:r w:rsidR="00C474C1">
        <w:t xml:space="preserve"> ! </w:t>
      </w:r>
      <w:r w:rsidR="00C52F4A" w:rsidRPr="00605EB6">
        <w:t>un acte de décès</w:t>
      </w:r>
      <w:r w:rsidR="00C474C1">
        <w:t xml:space="preserve"> ! </w:t>
      </w:r>
      <w:r w:rsidR="00C52F4A" w:rsidRPr="00605EB6">
        <w:t>fit Georgette</w:t>
      </w:r>
      <w:r w:rsidR="00C474C1">
        <w:t>.</w:t>
      </w:r>
    </w:p>
    <w:p w14:paraId="40804EA7" w14:textId="078D776E" w:rsidR="00C474C1" w:rsidRDefault="0094609C" w:rsidP="00C52F4A">
      <w:r>
        <w:t>— </w:t>
      </w:r>
      <w:r w:rsidR="00C52F4A" w:rsidRPr="00605EB6">
        <w:t>Voilà</w:t>
      </w:r>
      <w:r w:rsidR="00C474C1">
        <w:t xml:space="preserve">, </w:t>
      </w:r>
      <w:r w:rsidR="00C52F4A" w:rsidRPr="00605EB6">
        <w:t>ma chère</w:t>
      </w:r>
      <w:r w:rsidR="00C474C1">
        <w:t xml:space="preserve">, </w:t>
      </w:r>
      <w:r w:rsidR="00C52F4A" w:rsidRPr="00605EB6">
        <w:t>la difficulté en présence de laquelle je me trouve</w:t>
      </w:r>
      <w:r w:rsidR="00C474C1">
        <w:t>.</w:t>
      </w:r>
    </w:p>
    <w:p w14:paraId="27A108F6" w14:textId="70040EDA" w:rsidR="00C474C1" w:rsidRDefault="0094609C" w:rsidP="00C52F4A">
      <w:r>
        <w:t>— </w:t>
      </w:r>
      <w:r w:rsidR="00C52F4A" w:rsidRPr="00605EB6">
        <w:t>Oui</w:t>
      </w:r>
      <w:r w:rsidR="00C474C1">
        <w:t xml:space="preserve">, </w:t>
      </w:r>
      <w:r w:rsidR="00C52F4A" w:rsidRPr="00605EB6">
        <w:t>je la vois</w:t>
      </w:r>
      <w:r w:rsidR="00C474C1">
        <w:t>.</w:t>
      </w:r>
    </w:p>
    <w:p w14:paraId="52108F2E" w14:textId="21DD02F2" w:rsidR="00C474C1" w:rsidRDefault="0094609C" w:rsidP="00C52F4A">
      <w:r>
        <w:t>— </w:t>
      </w:r>
      <w:r w:rsidR="00C52F4A" w:rsidRPr="00605EB6">
        <w:t>Et les millions sont là</w:t>
      </w:r>
      <w:r w:rsidR="00C474C1">
        <w:t xml:space="preserve">, </w:t>
      </w:r>
      <w:r w:rsidR="00C52F4A" w:rsidRPr="00605EB6">
        <w:t>et jusqu</w:t>
      </w:r>
      <w:r w:rsidR="00C474C1">
        <w:t>’</w:t>
      </w:r>
      <w:r w:rsidR="00C52F4A" w:rsidRPr="00605EB6">
        <w:t>à nouvel ordre je ne peux pas y toucher</w:t>
      </w:r>
      <w:r w:rsidR="00C474C1">
        <w:t>.</w:t>
      </w:r>
    </w:p>
    <w:p w14:paraId="3A8DCEF4" w14:textId="004532DB" w:rsidR="00C474C1" w:rsidRDefault="0094609C" w:rsidP="00C52F4A">
      <w:r>
        <w:t>— </w:t>
      </w:r>
      <w:r w:rsidR="00C52F4A" w:rsidRPr="00605EB6">
        <w:t>Mais il faut bien vite lui fournir son acte de décès</w:t>
      </w:r>
      <w:r w:rsidR="00C474C1">
        <w:t xml:space="preserve">, </w:t>
      </w:r>
      <w:r w:rsidR="00C52F4A" w:rsidRPr="00605EB6">
        <w:t>à ce Hollandais</w:t>
      </w:r>
      <w:r w:rsidR="00C474C1">
        <w:t>.</w:t>
      </w:r>
    </w:p>
    <w:p w14:paraId="2DBFE5EB" w14:textId="57D88F54" w:rsidR="00C474C1" w:rsidRDefault="0094609C" w:rsidP="00C52F4A">
      <w:r>
        <w:lastRenderedPageBreak/>
        <w:t>— </w:t>
      </w:r>
      <w:r w:rsidR="00C52F4A" w:rsidRPr="00605EB6">
        <w:t>Où le prendre</w:t>
      </w:r>
      <w:r w:rsidR="00C474C1">
        <w:t> ?</w:t>
      </w:r>
    </w:p>
    <w:p w14:paraId="0E8DFD28" w14:textId="77777777" w:rsidR="00C474C1" w:rsidRDefault="00C52F4A" w:rsidP="00C52F4A">
      <w:r w:rsidRPr="00605EB6">
        <w:t>Georgette resta silencieuse</w:t>
      </w:r>
      <w:r w:rsidR="00C474C1">
        <w:t xml:space="preserve">, </w:t>
      </w:r>
      <w:r w:rsidRPr="00605EB6">
        <w:t>et</w:t>
      </w:r>
      <w:r w:rsidR="00C474C1">
        <w:t xml:space="preserve">, </w:t>
      </w:r>
      <w:r w:rsidRPr="00605EB6">
        <w:t>pensive</w:t>
      </w:r>
      <w:r w:rsidR="00C474C1">
        <w:t xml:space="preserve">, </w:t>
      </w:r>
      <w:r w:rsidRPr="00605EB6">
        <w:t>se gratta l</w:t>
      </w:r>
      <w:r w:rsidR="00C474C1">
        <w:t>’</w:t>
      </w:r>
      <w:r w:rsidRPr="00605EB6">
        <w:t>oreille</w:t>
      </w:r>
      <w:r w:rsidR="00C474C1">
        <w:t>.</w:t>
      </w:r>
    </w:p>
    <w:p w14:paraId="13704AA1" w14:textId="35E4333A" w:rsidR="00C474C1" w:rsidRDefault="00C52F4A" w:rsidP="00C474C1">
      <w:pPr>
        <w:pStyle w:val="Titre2"/>
      </w:pPr>
      <w:bookmarkStart w:id="90" w:name="_Toc197617935"/>
      <w:r w:rsidRPr="00605EB6">
        <w:lastRenderedPageBreak/>
        <w:t>XII</w:t>
      </w:r>
      <w:r w:rsidRPr="00605EB6">
        <w:br/>
      </w:r>
      <w:r w:rsidRPr="00605EB6">
        <w:br/>
        <w:t>IL SIGNOR CARINI</w:t>
      </w:r>
      <w:bookmarkEnd w:id="90"/>
    </w:p>
    <w:p w14:paraId="5A2B1345" w14:textId="46E0DCBB" w:rsidR="00C474C1" w:rsidRDefault="0094609C" w:rsidP="00C52F4A">
      <w:r>
        <w:t>— </w:t>
      </w:r>
      <w:r w:rsidR="00C52F4A" w:rsidRPr="00605EB6">
        <w:t>Léon</w:t>
      </w:r>
      <w:r w:rsidR="00C474C1">
        <w:t xml:space="preserve">, </w:t>
      </w:r>
      <w:r w:rsidR="00C52F4A" w:rsidRPr="00605EB6">
        <w:t>reprit Pomme-d</w:t>
      </w:r>
      <w:r w:rsidR="00C474C1">
        <w:t>’</w:t>
      </w:r>
      <w:r w:rsidR="00C52F4A" w:rsidRPr="00605EB6">
        <w:t>Api au bout d</w:t>
      </w:r>
      <w:r w:rsidR="00C474C1">
        <w:t>’</w:t>
      </w:r>
      <w:r w:rsidR="00C52F4A" w:rsidRPr="00605EB6">
        <w:t>un instant</w:t>
      </w:r>
      <w:r w:rsidR="00C474C1">
        <w:t xml:space="preserve">, </w:t>
      </w:r>
      <w:r w:rsidR="00C52F4A" w:rsidRPr="00605EB6">
        <w:t>c</w:t>
      </w:r>
      <w:r w:rsidR="00C474C1">
        <w:t>’</w:t>
      </w:r>
      <w:r w:rsidR="00C52F4A" w:rsidRPr="00605EB6">
        <w:t>est donc bien difficile de se procurer un acte de décès</w:t>
      </w:r>
      <w:r w:rsidR="00C474C1">
        <w:t> ?</w:t>
      </w:r>
    </w:p>
    <w:p w14:paraId="290AF72A" w14:textId="545E9BE6" w:rsidR="00C474C1" w:rsidRDefault="0094609C" w:rsidP="00C52F4A">
      <w:r>
        <w:t>— </w:t>
      </w:r>
      <w:r w:rsidR="00C52F4A" w:rsidRPr="00605EB6">
        <w:t>Non</w:t>
      </w:r>
      <w:r w:rsidR="00C474C1">
        <w:t xml:space="preserve">, </w:t>
      </w:r>
      <w:r w:rsidR="00C52F4A" w:rsidRPr="00605EB6">
        <w:t>quand il existe et qu</w:t>
      </w:r>
      <w:r w:rsidR="00C474C1">
        <w:t>’</w:t>
      </w:r>
      <w:r w:rsidR="00C52F4A" w:rsidRPr="00605EB6">
        <w:t>on sait où le trouver</w:t>
      </w:r>
      <w:r w:rsidR="00C474C1">
        <w:t>.</w:t>
      </w:r>
    </w:p>
    <w:p w14:paraId="5E8EE966" w14:textId="3CF21566" w:rsidR="00C474C1" w:rsidRDefault="0094609C" w:rsidP="00C52F4A">
      <w:r>
        <w:t>— </w:t>
      </w:r>
      <w:r w:rsidR="00C52F4A" w:rsidRPr="00605EB6">
        <w:t>Mais</w:t>
      </w:r>
      <w:r w:rsidR="00C474C1">
        <w:t xml:space="preserve">, </w:t>
      </w:r>
      <w:r w:rsidR="00C52F4A" w:rsidRPr="00605EB6">
        <w:t>voilà</w:t>
      </w:r>
      <w:r w:rsidR="00C474C1">
        <w:t xml:space="preserve"> ! </w:t>
      </w:r>
      <w:r w:rsidR="00C52F4A" w:rsidRPr="00605EB6">
        <w:t>tu ne sais pas</w:t>
      </w:r>
      <w:r w:rsidR="00C474C1">
        <w:t>.</w:t>
      </w:r>
    </w:p>
    <w:p w14:paraId="38E6EB47" w14:textId="5F26C3F3" w:rsidR="00C474C1" w:rsidRDefault="0094609C" w:rsidP="00C52F4A">
      <w:r>
        <w:t>— </w:t>
      </w:r>
      <w:r w:rsidR="00C52F4A" w:rsidRPr="00605EB6">
        <w:t>Malheureusement</w:t>
      </w:r>
      <w:r w:rsidR="00C474C1">
        <w:t>.</w:t>
      </w:r>
    </w:p>
    <w:p w14:paraId="6C1D4F20" w14:textId="1E918742" w:rsidR="00C474C1" w:rsidRDefault="0094609C" w:rsidP="00C52F4A">
      <w:r>
        <w:t>— </w:t>
      </w:r>
      <w:r w:rsidR="00C52F4A" w:rsidRPr="00605EB6">
        <w:t>Et il te faut cela absolument</w:t>
      </w:r>
      <w:r w:rsidR="00C474C1">
        <w:t>.</w:t>
      </w:r>
    </w:p>
    <w:p w14:paraId="0AF06A37" w14:textId="7B3FD90B" w:rsidR="00C474C1" w:rsidRDefault="0094609C" w:rsidP="00C52F4A">
      <w:r>
        <w:t>— </w:t>
      </w:r>
      <w:r w:rsidR="00C52F4A" w:rsidRPr="00605EB6">
        <w:t>Oui</w:t>
      </w:r>
      <w:r w:rsidR="00C474C1">
        <w:t>.</w:t>
      </w:r>
    </w:p>
    <w:p w14:paraId="3A7C2A8B" w14:textId="6C4CDAAB" w:rsidR="00C474C1" w:rsidRDefault="0094609C" w:rsidP="00C52F4A">
      <w:r>
        <w:t>— </w:t>
      </w:r>
      <w:r w:rsidR="00C52F4A" w:rsidRPr="00605EB6">
        <w:t>Sans quoi</w:t>
      </w:r>
      <w:r w:rsidR="00C474C1">
        <w:t> ?…</w:t>
      </w:r>
    </w:p>
    <w:p w14:paraId="63BFB85E" w14:textId="1B7E961E" w:rsidR="00C474C1" w:rsidRDefault="0094609C" w:rsidP="00C52F4A">
      <w:r>
        <w:t>— </w:t>
      </w:r>
      <w:r w:rsidR="00C52F4A" w:rsidRPr="00605EB6">
        <w:t>Les millions resteront encore pendant des années dans les mains du banquier</w:t>
      </w:r>
      <w:r w:rsidR="00C474C1">
        <w:t>.</w:t>
      </w:r>
    </w:p>
    <w:p w14:paraId="1B1980F3" w14:textId="5BFA3D6C" w:rsidR="00C474C1" w:rsidRDefault="0094609C" w:rsidP="00C52F4A">
      <w:r>
        <w:t>— </w:t>
      </w:r>
      <w:r w:rsidR="00C52F4A" w:rsidRPr="00605EB6">
        <w:t>Ah</w:t>
      </w:r>
      <w:r w:rsidR="00C474C1">
        <w:t xml:space="preserve"> ! </w:t>
      </w:r>
      <w:r w:rsidR="00C52F4A" w:rsidRPr="00605EB6">
        <w:t>par exemple</w:t>
      </w:r>
      <w:r w:rsidR="00C474C1">
        <w:t xml:space="preserve">, </w:t>
      </w:r>
      <w:r w:rsidR="00C52F4A" w:rsidRPr="00605EB6">
        <w:t>cela ne peut pas être</w:t>
      </w:r>
      <w:r w:rsidR="00C474C1">
        <w:t xml:space="preserve">. </w:t>
      </w:r>
      <w:r w:rsidR="00C52F4A" w:rsidRPr="00605EB6">
        <w:t>Léon</w:t>
      </w:r>
      <w:r w:rsidR="00C474C1">
        <w:t xml:space="preserve">, </w:t>
      </w:r>
      <w:r w:rsidR="00C52F4A" w:rsidRPr="00605EB6">
        <w:t>tu ne sais pas</w:t>
      </w:r>
      <w:r w:rsidR="00C474C1">
        <w:t xml:space="preserve"> ?… </w:t>
      </w:r>
      <w:r w:rsidR="00C52F4A" w:rsidRPr="00605EB6">
        <w:t>Puisque tu ne sais où trouver l</w:t>
      </w:r>
      <w:r w:rsidR="00C474C1">
        <w:t>’</w:t>
      </w:r>
      <w:r w:rsidR="00C52F4A" w:rsidRPr="00605EB6">
        <w:t>acte qu</w:t>
      </w:r>
      <w:r w:rsidR="00C474C1">
        <w:t>’</w:t>
      </w:r>
      <w:r w:rsidR="00C52F4A" w:rsidRPr="00605EB6">
        <w:t xml:space="preserve">on </w:t>
      </w:r>
      <w:r w:rsidR="000B4152">
        <w:t>t</w:t>
      </w:r>
      <w:r w:rsidR="000B4152" w:rsidRPr="00605EB6">
        <w:t xml:space="preserve">e </w:t>
      </w:r>
      <w:r w:rsidR="00C52F4A" w:rsidRPr="00605EB6">
        <w:t>demande</w:t>
      </w:r>
      <w:r w:rsidR="00C474C1">
        <w:t xml:space="preserve">, </w:t>
      </w:r>
      <w:r w:rsidR="00C52F4A" w:rsidRPr="00605EB6">
        <w:t>il faut en faire fabriquer un</w:t>
      </w:r>
      <w:r w:rsidR="00C474C1">
        <w:t>.</w:t>
      </w:r>
    </w:p>
    <w:p w14:paraId="6504F68B" w14:textId="77777777" w:rsidR="00C474C1" w:rsidRDefault="00C52F4A" w:rsidP="00C52F4A">
      <w:r w:rsidRPr="00605EB6">
        <w:t>Le baron sursauta</w:t>
      </w:r>
      <w:r w:rsidR="00C474C1">
        <w:t xml:space="preserve">, </w:t>
      </w:r>
      <w:r w:rsidRPr="00605EB6">
        <w:t>car les paroles de la courtisane étaient l</w:t>
      </w:r>
      <w:r w:rsidR="00C474C1">
        <w:t>’</w:t>
      </w:r>
      <w:r w:rsidRPr="00605EB6">
        <w:t>écho de sa pensée secrète</w:t>
      </w:r>
      <w:r w:rsidR="00C474C1">
        <w:t>.</w:t>
      </w:r>
    </w:p>
    <w:p w14:paraId="7FF6F3FF" w14:textId="35472970" w:rsidR="00C474C1" w:rsidRDefault="0094609C" w:rsidP="00C52F4A">
      <w:r>
        <w:t>— </w:t>
      </w:r>
      <w:r w:rsidR="00C52F4A" w:rsidRPr="00605EB6">
        <w:t>J</w:t>
      </w:r>
      <w:r w:rsidR="00C474C1">
        <w:t>’</w:t>
      </w:r>
      <w:r w:rsidR="00C52F4A" w:rsidRPr="00605EB6">
        <w:t>y ai pensé</w:t>
      </w:r>
      <w:r w:rsidR="00C474C1">
        <w:t xml:space="preserve">, </w:t>
      </w:r>
      <w:r w:rsidR="00C52F4A" w:rsidRPr="00605EB6">
        <w:t>répondit-il</w:t>
      </w:r>
      <w:r w:rsidR="00C474C1">
        <w:t xml:space="preserve"> ; </w:t>
      </w:r>
      <w:r w:rsidR="00C52F4A" w:rsidRPr="00605EB6">
        <w:t>mais il faudrait</w:t>
      </w:r>
      <w:r w:rsidR="00C474C1">
        <w:t xml:space="preserve">, </w:t>
      </w:r>
      <w:r w:rsidR="00C52F4A" w:rsidRPr="00605EB6">
        <w:t>pour cela</w:t>
      </w:r>
      <w:r w:rsidR="00C474C1">
        <w:t xml:space="preserve">, </w:t>
      </w:r>
      <w:r w:rsidR="00C52F4A" w:rsidRPr="00605EB6">
        <w:t>savoir à qui s</w:t>
      </w:r>
      <w:r w:rsidR="00C474C1">
        <w:t>’</w:t>
      </w:r>
      <w:r w:rsidR="00C52F4A" w:rsidRPr="00605EB6">
        <w:t>adresser</w:t>
      </w:r>
      <w:r w:rsidR="00C474C1">
        <w:t xml:space="preserve"> : </w:t>
      </w:r>
      <w:r w:rsidR="00C52F4A" w:rsidRPr="00605EB6">
        <w:t>il faudrait trouver un homme intelligent</w:t>
      </w:r>
      <w:r w:rsidR="00C474C1">
        <w:t xml:space="preserve">, </w:t>
      </w:r>
      <w:r w:rsidR="00C52F4A" w:rsidRPr="00605EB6">
        <w:t>adroit</w:t>
      </w:r>
      <w:r w:rsidR="00C474C1">
        <w:t xml:space="preserve">, </w:t>
      </w:r>
      <w:r w:rsidR="00C52F4A" w:rsidRPr="00605EB6">
        <w:t>en qui je pourrais avoir une entière confiance</w:t>
      </w:r>
      <w:r w:rsidR="00C474C1">
        <w:t xml:space="preserve">, </w:t>
      </w:r>
      <w:r w:rsidR="00C52F4A" w:rsidRPr="00605EB6">
        <w:t>et qui saurait comment procéder dans cette affaire</w:t>
      </w:r>
      <w:r w:rsidR="00C474C1">
        <w:t>.</w:t>
      </w:r>
    </w:p>
    <w:p w14:paraId="305938C9" w14:textId="5154295C" w:rsidR="00C474C1" w:rsidRDefault="0094609C" w:rsidP="00C52F4A">
      <w:r>
        <w:t>— </w:t>
      </w:r>
      <w:r w:rsidR="00C52F4A" w:rsidRPr="00605EB6">
        <w:t>Eh bien</w:t>
      </w:r>
      <w:r w:rsidR="00C474C1">
        <w:t xml:space="preserve">, </w:t>
      </w:r>
      <w:r w:rsidR="00C52F4A" w:rsidRPr="00605EB6">
        <w:t>Léon</w:t>
      </w:r>
      <w:r w:rsidR="00C474C1">
        <w:t xml:space="preserve">, </w:t>
      </w:r>
      <w:r w:rsidR="00C52F4A" w:rsidRPr="00605EB6">
        <w:t>j</w:t>
      </w:r>
      <w:r w:rsidR="00C474C1">
        <w:t>’</w:t>
      </w:r>
      <w:r w:rsidR="00C52F4A" w:rsidRPr="00605EB6">
        <w:t>ai cet homme</w:t>
      </w:r>
      <w:r w:rsidR="00C474C1">
        <w:t>.</w:t>
      </w:r>
    </w:p>
    <w:p w14:paraId="7386A18D" w14:textId="7CAE1FBE" w:rsidR="00C474C1" w:rsidRDefault="0094609C" w:rsidP="00C52F4A">
      <w:r>
        <w:t>— </w:t>
      </w:r>
      <w:r w:rsidR="00C52F4A" w:rsidRPr="00605EB6">
        <w:t>Que dis-tu</w:t>
      </w:r>
      <w:r w:rsidR="00C474C1">
        <w:t> ?</w:t>
      </w:r>
    </w:p>
    <w:p w14:paraId="4105E13E" w14:textId="308293C0" w:rsidR="00C474C1" w:rsidRDefault="0094609C" w:rsidP="00C52F4A">
      <w:r>
        <w:lastRenderedPageBreak/>
        <w:t>— </w:t>
      </w:r>
      <w:r w:rsidR="00C52F4A" w:rsidRPr="00605EB6">
        <w:t>Je dis que je connais un individu qui se chargera de te tirer d</w:t>
      </w:r>
      <w:r w:rsidR="00C474C1">
        <w:t>’</w:t>
      </w:r>
      <w:r w:rsidR="00C52F4A" w:rsidRPr="00605EB6">
        <w:t>embarras</w:t>
      </w:r>
      <w:r w:rsidR="00C474C1">
        <w:t>.</w:t>
      </w:r>
    </w:p>
    <w:p w14:paraId="7F359E95" w14:textId="50B7C2BA" w:rsidR="00C474C1" w:rsidRDefault="0094609C" w:rsidP="00C52F4A">
      <w:r>
        <w:t>— </w:t>
      </w:r>
      <w:r w:rsidR="00C52F4A" w:rsidRPr="00605EB6">
        <w:t>Je n</w:t>
      </w:r>
      <w:r w:rsidR="00C474C1">
        <w:t>’</w:t>
      </w:r>
      <w:r w:rsidR="00C52F4A" w:rsidRPr="00605EB6">
        <w:t>ai pas confiance</w:t>
      </w:r>
      <w:r w:rsidR="00C474C1">
        <w:t>.</w:t>
      </w:r>
    </w:p>
    <w:p w14:paraId="0EB2FA38" w14:textId="4BCE011A" w:rsidR="00C474C1" w:rsidRDefault="0094609C" w:rsidP="00C52F4A">
      <w:r>
        <w:t>— </w:t>
      </w:r>
      <w:r w:rsidR="00C52F4A" w:rsidRPr="00605EB6">
        <w:t>Tu as tort</w:t>
      </w:r>
      <w:r w:rsidR="00C474C1">
        <w:t>.</w:t>
      </w:r>
    </w:p>
    <w:p w14:paraId="44C2A132" w14:textId="481F8163" w:rsidR="00C474C1" w:rsidRDefault="0094609C" w:rsidP="00C52F4A">
      <w:r>
        <w:t>— </w:t>
      </w:r>
      <w:r w:rsidR="00C52F4A" w:rsidRPr="005379A8">
        <w:t>Comment as-tu connu ce personnage</w:t>
      </w:r>
      <w:r w:rsidR="00C474C1">
        <w:t> ?</w:t>
      </w:r>
    </w:p>
    <w:p w14:paraId="43F4C71D" w14:textId="3435D51A" w:rsidR="00C474C1" w:rsidRDefault="0094609C" w:rsidP="00C52F4A">
      <w:r>
        <w:t>— </w:t>
      </w:r>
      <w:r w:rsidR="00C52F4A" w:rsidRPr="005379A8">
        <w:t>D</w:t>
      </w:r>
      <w:r w:rsidR="00C474C1">
        <w:t>’</w:t>
      </w:r>
      <w:r w:rsidR="00C52F4A" w:rsidRPr="005379A8">
        <w:t>abord</w:t>
      </w:r>
      <w:r w:rsidR="00C474C1">
        <w:t xml:space="preserve">, </w:t>
      </w:r>
      <w:r w:rsidR="00C52F4A" w:rsidRPr="005379A8">
        <w:t>j</w:t>
      </w:r>
      <w:r w:rsidR="00C474C1">
        <w:t>’</w:t>
      </w:r>
      <w:r w:rsidR="00C52F4A" w:rsidRPr="005379A8">
        <w:t>ai entendu parler de lui plusieurs fois et je sais assez ce qu</w:t>
      </w:r>
      <w:r w:rsidR="00C474C1">
        <w:t>’</w:t>
      </w:r>
      <w:r w:rsidR="00C52F4A" w:rsidRPr="005379A8">
        <w:t>il peut faire</w:t>
      </w:r>
      <w:r w:rsidR="00C474C1">
        <w:t xml:space="preserve"> ; </w:t>
      </w:r>
      <w:r w:rsidR="00C52F4A" w:rsidRPr="005379A8">
        <w:t>et puis je l</w:t>
      </w:r>
      <w:r w:rsidR="00C474C1">
        <w:t>’</w:t>
      </w:r>
      <w:r w:rsidR="00C52F4A" w:rsidRPr="005379A8">
        <w:t>ai vu</w:t>
      </w:r>
      <w:r w:rsidR="00C474C1">
        <w:t>.</w:t>
      </w:r>
    </w:p>
    <w:p w14:paraId="0ADB86CA" w14:textId="11718033" w:rsidR="00C474C1" w:rsidRDefault="0094609C" w:rsidP="00C52F4A">
      <w:r>
        <w:t>— </w:t>
      </w:r>
      <w:r w:rsidR="00C52F4A" w:rsidRPr="005379A8">
        <w:t>Où cela</w:t>
      </w:r>
      <w:r w:rsidR="00C474C1">
        <w:t> ?</w:t>
      </w:r>
    </w:p>
    <w:p w14:paraId="6D5CD229" w14:textId="739A35FB" w:rsidR="00C474C1" w:rsidRDefault="0094609C" w:rsidP="00C52F4A">
      <w:r>
        <w:t>— </w:t>
      </w:r>
      <w:r w:rsidR="00C52F4A" w:rsidRPr="00605EB6">
        <w:t>Chez lui</w:t>
      </w:r>
      <w:r w:rsidR="00C474C1">
        <w:t xml:space="preserve">. </w:t>
      </w:r>
      <w:r w:rsidR="00C52F4A" w:rsidRPr="00605EB6">
        <w:t>Oh</w:t>
      </w:r>
      <w:r w:rsidR="00C474C1">
        <w:t xml:space="preserve"> ! </w:t>
      </w:r>
      <w:r w:rsidR="00C52F4A" w:rsidRPr="00605EB6">
        <w:t>une seule fois</w:t>
      </w:r>
      <w:r w:rsidR="00C474C1">
        <w:t xml:space="preserve">, </w:t>
      </w:r>
      <w:r w:rsidR="00C52F4A" w:rsidRPr="00605EB6">
        <w:t>et il m</w:t>
      </w:r>
      <w:r w:rsidR="00C474C1">
        <w:t>’</w:t>
      </w:r>
      <w:r w:rsidR="00C52F4A" w:rsidRPr="00605EB6">
        <w:t>a fait ses offres de service</w:t>
      </w:r>
      <w:r w:rsidR="00C474C1">
        <w:t>.</w:t>
      </w:r>
    </w:p>
    <w:p w14:paraId="586B867D" w14:textId="2799D25F" w:rsidR="00C474C1" w:rsidRDefault="0094609C" w:rsidP="00C52F4A">
      <w:r>
        <w:t>— </w:t>
      </w:r>
      <w:r w:rsidR="00C52F4A" w:rsidRPr="00605EB6">
        <w:t>Il t</w:t>
      </w:r>
      <w:r w:rsidR="00C474C1">
        <w:t>’</w:t>
      </w:r>
      <w:r w:rsidR="00C52F4A" w:rsidRPr="00605EB6">
        <w:t>a offert ses services</w:t>
      </w:r>
      <w:r w:rsidR="00C474C1">
        <w:t xml:space="preserve">, </w:t>
      </w:r>
      <w:r w:rsidR="00C52F4A" w:rsidRPr="00605EB6">
        <w:t>à toi</w:t>
      </w:r>
      <w:r w:rsidR="00C474C1">
        <w:t> ?</w:t>
      </w:r>
    </w:p>
    <w:p w14:paraId="42F06C89" w14:textId="762CC9A5" w:rsidR="00C474C1" w:rsidRDefault="0094609C" w:rsidP="00C52F4A">
      <w:r>
        <w:t>— </w:t>
      </w:r>
      <w:r w:rsidR="00C52F4A" w:rsidRPr="00605EB6">
        <w:t>Pourquoi pas</w:t>
      </w:r>
      <w:r w:rsidR="00C474C1">
        <w:t xml:space="preserve"> ? </w:t>
      </w:r>
      <w:r w:rsidR="00337F19">
        <w:t>“</w:t>
      </w:r>
      <w:r w:rsidR="00C52F4A" w:rsidRPr="00605EB6">
        <w:t>Ma charmante</w:t>
      </w:r>
      <w:r w:rsidR="00C474C1">
        <w:t xml:space="preserve">, </w:t>
      </w:r>
      <w:r w:rsidR="00C52F4A" w:rsidRPr="00605EB6">
        <w:t>m</w:t>
      </w:r>
      <w:r w:rsidR="00C474C1">
        <w:t>’</w:t>
      </w:r>
      <w:r w:rsidR="00C52F4A" w:rsidRPr="00605EB6">
        <w:t>a-t-il dit</w:t>
      </w:r>
      <w:r w:rsidR="00C474C1">
        <w:t xml:space="preserve">, </w:t>
      </w:r>
      <w:r w:rsidR="00C52F4A" w:rsidRPr="00605EB6">
        <w:t>si vous vous trouviez un jour dans une situation difficile quelconque</w:t>
      </w:r>
      <w:r w:rsidR="00C474C1">
        <w:t xml:space="preserve">, </w:t>
      </w:r>
      <w:r w:rsidR="00C52F4A" w:rsidRPr="00605EB6">
        <w:t>venez me trouver</w:t>
      </w:r>
      <w:r w:rsidR="00C474C1">
        <w:t>.</w:t>
      </w:r>
      <w:r w:rsidR="00337F19">
        <w:t>”</w:t>
      </w:r>
    </w:p>
    <w:p w14:paraId="6DCB62A3" w14:textId="4CC14999" w:rsidR="00C474C1" w:rsidRDefault="0094609C" w:rsidP="00C52F4A">
      <w:r>
        <w:t>— </w:t>
      </w:r>
      <w:r w:rsidR="00C52F4A" w:rsidRPr="00605EB6">
        <w:t>Comment se fait-il que tu sois allée chez cet homme</w:t>
      </w:r>
      <w:r w:rsidR="00C474C1">
        <w:t> ?</w:t>
      </w:r>
    </w:p>
    <w:p w14:paraId="7B94F797" w14:textId="3322AA5B" w:rsidR="00C474C1" w:rsidRDefault="0094609C" w:rsidP="00C52F4A">
      <w:r>
        <w:t>— </w:t>
      </w:r>
      <w:r w:rsidR="00C52F4A" w:rsidRPr="00605EB6">
        <w:t>Voici</w:t>
      </w:r>
      <w:r w:rsidR="00C474C1">
        <w:t xml:space="preserve"> : </w:t>
      </w:r>
      <w:r w:rsidR="00C52F4A" w:rsidRPr="00605EB6">
        <w:t>il a fait la connaissance</w:t>
      </w:r>
      <w:r w:rsidR="00C474C1">
        <w:t xml:space="preserve">, </w:t>
      </w:r>
      <w:r w:rsidR="00C52F4A" w:rsidRPr="00605EB6">
        <w:t>il y a quelques mois</w:t>
      </w:r>
      <w:r w:rsidR="00C474C1">
        <w:t xml:space="preserve">, </w:t>
      </w:r>
      <w:r w:rsidR="00C52F4A" w:rsidRPr="00605EB6">
        <w:t>de la grande Caro</w:t>
      </w:r>
      <w:r w:rsidR="00C474C1">
        <w:t xml:space="preserve">, </w:t>
      </w:r>
      <w:r w:rsidR="00C52F4A" w:rsidRPr="00605EB6">
        <w:t>dont il est aujourd</w:t>
      </w:r>
      <w:r w:rsidR="00C474C1">
        <w:t>’</w:t>
      </w:r>
      <w:r w:rsidR="00C52F4A" w:rsidRPr="00605EB6">
        <w:t>hui</w:t>
      </w:r>
      <w:r w:rsidR="00C474C1">
        <w:t xml:space="preserve">, </w:t>
      </w:r>
      <w:r w:rsidR="00C52F4A" w:rsidRPr="00605EB6">
        <w:t>c</w:t>
      </w:r>
      <w:r w:rsidR="00C474C1">
        <w:t>’</w:t>
      </w:r>
      <w:r w:rsidR="00C52F4A" w:rsidRPr="00605EB6">
        <w:t>est elle qui le dit</w:t>
      </w:r>
      <w:r w:rsidR="00C474C1">
        <w:t xml:space="preserve">, </w:t>
      </w:r>
      <w:r w:rsidR="00C52F4A" w:rsidRPr="00605EB6">
        <w:t>amoureux fou</w:t>
      </w:r>
      <w:r w:rsidR="00C474C1">
        <w:t xml:space="preserve">. </w:t>
      </w:r>
      <w:r w:rsidR="00C52F4A" w:rsidRPr="00605EB6">
        <w:t>Un jour</w:t>
      </w:r>
      <w:r w:rsidR="00C474C1">
        <w:t xml:space="preserve">, </w:t>
      </w:r>
      <w:r w:rsidR="00C52F4A" w:rsidRPr="00605EB6">
        <w:t>Caro m</w:t>
      </w:r>
      <w:r w:rsidR="00C474C1">
        <w:t>’</w:t>
      </w:r>
      <w:r w:rsidR="00C52F4A" w:rsidRPr="00605EB6">
        <w:t>a priée de l</w:t>
      </w:r>
      <w:r w:rsidR="00C474C1">
        <w:t>’</w:t>
      </w:r>
      <w:r w:rsidR="00C52F4A" w:rsidRPr="00605EB6">
        <w:t>accompagner chez son vieux</w:t>
      </w:r>
      <w:r w:rsidR="00C474C1">
        <w:t xml:space="preserve">, </w:t>
      </w:r>
      <w:r w:rsidR="00C52F4A" w:rsidRPr="00605EB6">
        <w:t>et j</w:t>
      </w:r>
      <w:r w:rsidR="00C474C1">
        <w:t>’</w:t>
      </w:r>
      <w:r w:rsidR="00C52F4A" w:rsidRPr="00605EB6">
        <w:t>y suis allée</w:t>
      </w:r>
      <w:r w:rsidR="00C474C1">
        <w:t xml:space="preserve">, </w:t>
      </w:r>
      <w:r w:rsidR="00C52F4A" w:rsidRPr="00605EB6">
        <w:t>pour voir</w:t>
      </w:r>
      <w:r w:rsidR="00C474C1">
        <w:t>.</w:t>
      </w:r>
    </w:p>
    <w:p w14:paraId="09B0BA5F" w14:textId="76DB849E" w:rsidR="00C474C1" w:rsidRDefault="0094609C" w:rsidP="00C52F4A">
      <w:r>
        <w:t>— </w:t>
      </w:r>
      <w:r w:rsidR="00C52F4A" w:rsidRPr="00605EB6">
        <w:t>Ah</w:t>
      </w:r>
      <w:r w:rsidR="00C474C1">
        <w:t xml:space="preserve"> ! </w:t>
      </w:r>
      <w:r w:rsidR="00C52F4A" w:rsidRPr="00605EB6">
        <w:t>c</w:t>
      </w:r>
      <w:r w:rsidR="00C474C1">
        <w:t>’</w:t>
      </w:r>
      <w:r w:rsidR="00C52F4A" w:rsidRPr="00605EB6">
        <w:t>est un vieux</w:t>
      </w:r>
      <w:r w:rsidR="00C474C1">
        <w:t> ?</w:t>
      </w:r>
    </w:p>
    <w:p w14:paraId="5189160D" w14:textId="48FBD6CB" w:rsidR="00C474C1" w:rsidRDefault="0094609C" w:rsidP="00C52F4A">
      <w:r>
        <w:t>— </w:t>
      </w:r>
      <w:r w:rsidR="00C52F4A" w:rsidRPr="00605EB6">
        <w:t>Entre cinquante et soixante ans</w:t>
      </w:r>
      <w:r w:rsidR="00C474C1">
        <w:t xml:space="preserve">. </w:t>
      </w:r>
      <w:r w:rsidR="00C52F4A" w:rsidRPr="00605EB6">
        <w:t>Encore un drôle de corps</w:t>
      </w:r>
      <w:r w:rsidR="00C474C1">
        <w:t xml:space="preserve">, </w:t>
      </w:r>
      <w:r w:rsidR="00C52F4A" w:rsidRPr="00605EB6">
        <w:t>mon cher</w:t>
      </w:r>
      <w:r w:rsidR="00C474C1">
        <w:t xml:space="preserve">, </w:t>
      </w:r>
      <w:r w:rsidR="00C52F4A" w:rsidRPr="00605EB6">
        <w:t>un type quoi</w:t>
      </w:r>
      <w:r w:rsidR="00C474C1">
        <w:t xml:space="preserve">. </w:t>
      </w:r>
      <w:r w:rsidR="00C52F4A" w:rsidRPr="00605EB6">
        <w:t>Ce n</w:t>
      </w:r>
      <w:r w:rsidR="00C474C1">
        <w:t>’</w:t>
      </w:r>
      <w:r w:rsidR="00C52F4A" w:rsidRPr="00605EB6">
        <w:t>est pas un Français</w:t>
      </w:r>
      <w:r w:rsidR="00C474C1">
        <w:t xml:space="preserve">, </w:t>
      </w:r>
      <w:r w:rsidR="00C52F4A" w:rsidRPr="00605EB6">
        <w:t>c</w:t>
      </w:r>
      <w:r w:rsidR="00C474C1">
        <w:t>’</w:t>
      </w:r>
      <w:r w:rsidR="00C52F4A" w:rsidRPr="00605EB6">
        <w:t>est un Italien</w:t>
      </w:r>
      <w:r w:rsidR="00C474C1">
        <w:t>.</w:t>
      </w:r>
    </w:p>
    <w:p w14:paraId="476E13AE" w14:textId="4C78F027" w:rsidR="00C474C1" w:rsidRDefault="0094609C" w:rsidP="00C52F4A">
      <w:r>
        <w:t>— </w:t>
      </w:r>
      <w:r w:rsidR="00C52F4A" w:rsidRPr="00605EB6">
        <w:t>Comment s</w:t>
      </w:r>
      <w:r w:rsidR="00C474C1">
        <w:t>’</w:t>
      </w:r>
      <w:r w:rsidR="00C52F4A" w:rsidRPr="00605EB6">
        <w:t>appelle-t-il</w:t>
      </w:r>
      <w:r w:rsidR="00C474C1">
        <w:t> ?</w:t>
      </w:r>
    </w:p>
    <w:p w14:paraId="4689E03F" w14:textId="1C8A96CE" w:rsidR="00C474C1" w:rsidRDefault="0094609C" w:rsidP="00C52F4A">
      <w:r>
        <w:lastRenderedPageBreak/>
        <w:t>— </w:t>
      </w:r>
      <w:r w:rsidR="00C52F4A" w:rsidRPr="00605EB6">
        <w:t>Signor Carini</w:t>
      </w:r>
      <w:r w:rsidR="00C474C1">
        <w:t xml:space="preserve">, </w:t>
      </w:r>
      <w:r w:rsidR="00C52F4A" w:rsidRPr="00605EB6">
        <w:t>et comte</w:t>
      </w:r>
      <w:r w:rsidR="00C474C1">
        <w:t xml:space="preserve">, </w:t>
      </w:r>
      <w:r w:rsidR="00C52F4A" w:rsidRPr="00605EB6">
        <w:t>rien que cela</w:t>
      </w:r>
      <w:r w:rsidR="00C474C1">
        <w:t xml:space="preserve">, </w:t>
      </w:r>
      <w:r w:rsidR="00C52F4A" w:rsidRPr="00605EB6">
        <w:t>par-dessus le marché</w:t>
      </w:r>
      <w:r w:rsidR="00C474C1">
        <w:t>.</w:t>
      </w:r>
    </w:p>
    <w:p w14:paraId="0F2344A2" w14:textId="14BF2365" w:rsidR="00C474C1" w:rsidRDefault="0094609C" w:rsidP="00C52F4A">
      <w:r>
        <w:t>— </w:t>
      </w:r>
      <w:r w:rsidR="00C52F4A" w:rsidRPr="00605EB6">
        <w:t>Comte de fantaisie</w:t>
      </w:r>
      <w:r w:rsidR="00C474C1">
        <w:t>.</w:t>
      </w:r>
    </w:p>
    <w:p w14:paraId="1BAB4826" w14:textId="1908C5DE" w:rsidR="00C474C1" w:rsidRDefault="0094609C" w:rsidP="00C52F4A">
      <w:r>
        <w:t>— </w:t>
      </w:r>
      <w:r w:rsidR="00C52F4A" w:rsidRPr="00605EB6">
        <w:t>Du tout</w:t>
      </w:r>
      <w:r w:rsidR="00C474C1">
        <w:t xml:space="preserve">, </w:t>
      </w:r>
      <w:r w:rsidR="00C52F4A" w:rsidRPr="00605EB6">
        <w:t>il paraît que c</w:t>
      </w:r>
      <w:r w:rsidR="00C474C1">
        <w:t>’</w:t>
      </w:r>
      <w:r w:rsidR="00C52F4A" w:rsidRPr="00605EB6">
        <w:t>est vrai</w:t>
      </w:r>
      <w:r w:rsidR="00C474C1">
        <w:t xml:space="preserve"> ; </w:t>
      </w:r>
      <w:r w:rsidR="00C52F4A" w:rsidRPr="00605EB6">
        <w:t>il est comte du Saint-Empire</w:t>
      </w:r>
      <w:r w:rsidR="00C474C1">
        <w:t xml:space="preserve">. </w:t>
      </w:r>
      <w:r w:rsidR="00C52F4A" w:rsidRPr="00605EB6">
        <w:t>Seulement</w:t>
      </w:r>
      <w:r w:rsidR="00C474C1">
        <w:t xml:space="preserve">, </w:t>
      </w:r>
      <w:r w:rsidR="00C52F4A" w:rsidRPr="00605EB6">
        <w:t>nul ne sait ce qu</w:t>
      </w:r>
      <w:r w:rsidR="00C474C1">
        <w:t>’</w:t>
      </w:r>
      <w:r w:rsidR="00C52F4A" w:rsidRPr="00605EB6">
        <w:t>il a été</w:t>
      </w:r>
      <w:r w:rsidR="00C474C1">
        <w:t xml:space="preserve">, </w:t>
      </w:r>
      <w:r w:rsidR="00C52F4A" w:rsidRPr="00605EB6">
        <w:t>et bien fin serait celui qui devinerait ce qu</w:t>
      </w:r>
      <w:r w:rsidR="00C474C1">
        <w:t>’</w:t>
      </w:r>
      <w:r w:rsidR="00C52F4A" w:rsidRPr="00605EB6">
        <w:t>il est réellement</w:t>
      </w:r>
      <w:r w:rsidR="00C474C1">
        <w:t xml:space="preserve">. </w:t>
      </w:r>
      <w:r w:rsidR="00C52F4A" w:rsidRPr="00605EB6">
        <w:t>Moi</w:t>
      </w:r>
      <w:r w:rsidR="00C474C1">
        <w:t xml:space="preserve">, </w:t>
      </w:r>
      <w:r w:rsidR="00C52F4A" w:rsidRPr="00605EB6">
        <w:t>j</w:t>
      </w:r>
      <w:r w:rsidR="00C474C1">
        <w:t>’</w:t>
      </w:r>
      <w:r w:rsidR="00C52F4A" w:rsidRPr="00605EB6">
        <w:t>ai l</w:t>
      </w:r>
      <w:r w:rsidR="00C474C1">
        <w:t>’</w:t>
      </w:r>
      <w:r w:rsidR="00C52F4A" w:rsidRPr="00605EB6">
        <w:t>idée que c</w:t>
      </w:r>
      <w:r w:rsidR="00C474C1">
        <w:t>’</w:t>
      </w:r>
      <w:r w:rsidR="00C52F4A" w:rsidRPr="00605EB6">
        <w:t>est un espion et qu</w:t>
      </w:r>
      <w:r w:rsidR="00C474C1">
        <w:t>’</w:t>
      </w:r>
      <w:r w:rsidR="00C52F4A" w:rsidRPr="00605EB6">
        <w:t>il est affilié à quelque société secrète dans laquelle il y a des prêtres</w:t>
      </w:r>
      <w:r w:rsidR="00C474C1">
        <w:t xml:space="preserve">, </w:t>
      </w:r>
      <w:r w:rsidR="00C52F4A" w:rsidRPr="00605EB6">
        <w:t>car j</w:t>
      </w:r>
      <w:r w:rsidR="00C474C1">
        <w:t>’</w:t>
      </w:r>
      <w:r w:rsidR="00C52F4A" w:rsidRPr="00605EB6">
        <w:t>en ai vu sortir deux de chez lui le jour où j</w:t>
      </w:r>
      <w:r w:rsidR="00C474C1">
        <w:t>’</w:t>
      </w:r>
      <w:r w:rsidR="00C52F4A" w:rsidRPr="00605EB6">
        <w:t>y suis allée</w:t>
      </w:r>
      <w:r w:rsidR="00C474C1">
        <w:t>.</w:t>
      </w:r>
    </w:p>
    <w:p w14:paraId="12E623A1" w14:textId="77777777" w:rsidR="00C474C1" w:rsidRDefault="00C474C1" w:rsidP="00C52F4A">
      <w:r>
        <w:t>» </w:t>
      </w:r>
      <w:r w:rsidR="00C52F4A" w:rsidRPr="00605EB6">
        <w:t>C</w:t>
      </w:r>
      <w:r>
        <w:t>’</w:t>
      </w:r>
      <w:r w:rsidR="00C52F4A" w:rsidRPr="00605EB6">
        <w:t>est un grand sec</w:t>
      </w:r>
      <w:r>
        <w:t xml:space="preserve">, </w:t>
      </w:r>
      <w:r w:rsidR="00C52F4A" w:rsidRPr="00605EB6">
        <w:t>décharné</w:t>
      </w:r>
      <w:r>
        <w:t xml:space="preserve"> ; </w:t>
      </w:r>
      <w:r w:rsidR="00C52F4A" w:rsidRPr="00605EB6">
        <w:t>il est à l</w:t>
      </w:r>
      <w:r>
        <w:t>’</w:t>
      </w:r>
      <w:r w:rsidR="00C52F4A" w:rsidRPr="00605EB6">
        <w:t>unisson de sa Caro</w:t>
      </w:r>
      <w:r>
        <w:t xml:space="preserve">, </w:t>
      </w:r>
      <w:r w:rsidR="00C52F4A" w:rsidRPr="00605EB6">
        <w:t>et je t</w:t>
      </w:r>
      <w:r>
        <w:t>’</w:t>
      </w:r>
      <w:r w:rsidR="00C52F4A" w:rsidRPr="00605EB6">
        <w:t>assure que les deux font joliment la paire</w:t>
      </w:r>
      <w:r>
        <w:t xml:space="preserve">. </w:t>
      </w:r>
      <w:r w:rsidR="00C52F4A" w:rsidRPr="00605EB6">
        <w:t>Il a le teint presque jaune</w:t>
      </w:r>
      <w:r>
        <w:t xml:space="preserve">, </w:t>
      </w:r>
      <w:r w:rsidR="00C52F4A" w:rsidRPr="00605EB6">
        <w:t>de grands yeux noirs</w:t>
      </w:r>
      <w:r>
        <w:t xml:space="preserve">, </w:t>
      </w:r>
      <w:r w:rsidR="00C52F4A" w:rsidRPr="00605EB6">
        <w:t>qui ont toujours l</w:t>
      </w:r>
      <w:r>
        <w:t>’</w:t>
      </w:r>
      <w:r w:rsidR="00C52F4A" w:rsidRPr="00605EB6">
        <w:t>air effaré</w:t>
      </w:r>
      <w:r>
        <w:t xml:space="preserve">, </w:t>
      </w:r>
      <w:r w:rsidR="00C52F4A" w:rsidRPr="00605EB6">
        <w:t>et une moustache qui n</w:t>
      </w:r>
      <w:r>
        <w:t>’</w:t>
      </w:r>
      <w:r w:rsidR="00C52F4A" w:rsidRPr="00605EB6">
        <w:t>en finit pas</w:t>
      </w:r>
      <w:r>
        <w:t xml:space="preserve"> ; </w:t>
      </w:r>
      <w:r w:rsidR="00C52F4A" w:rsidRPr="00605EB6">
        <w:t>il pourrait la nouer sous son menton</w:t>
      </w:r>
      <w:r>
        <w:t xml:space="preserve">. </w:t>
      </w:r>
      <w:r w:rsidR="00C52F4A" w:rsidRPr="00605EB6">
        <w:t>Il n</w:t>
      </w:r>
      <w:r>
        <w:t>’</w:t>
      </w:r>
      <w:r w:rsidR="00C52F4A" w:rsidRPr="00605EB6">
        <w:t>est pas beau</w:t>
      </w:r>
      <w:r>
        <w:t xml:space="preserve">, </w:t>
      </w:r>
      <w:r w:rsidR="00C52F4A" w:rsidRPr="00605EB6">
        <w:t>le signor Carini</w:t>
      </w:r>
      <w:r>
        <w:t>.</w:t>
      </w:r>
    </w:p>
    <w:p w14:paraId="4E74E8F9" w14:textId="77777777" w:rsidR="00C474C1" w:rsidRDefault="00C474C1" w:rsidP="00C52F4A">
      <w:r>
        <w:t>» </w:t>
      </w:r>
      <w:r w:rsidR="00C52F4A" w:rsidRPr="00605EB6">
        <w:t>C</w:t>
      </w:r>
      <w:r>
        <w:t>’</w:t>
      </w:r>
      <w:r w:rsidR="00C52F4A" w:rsidRPr="00605EB6">
        <w:t>est assez cossu chez lui</w:t>
      </w:r>
      <w:r>
        <w:t xml:space="preserve">, </w:t>
      </w:r>
      <w:r w:rsidR="00C52F4A" w:rsidRPr="00605EB6">
        <w:t>bien que tout y soit sombre comme sa personne</w:t>
      </w:r>
      <w:r>
        <w:t xml:space="preserve">. </w:t>
      </w:r>
      <w:r w:rsidR="00C52F4A" w:rsidRPr="00605EB6">
        <w:t>Bien sûr</w:t>
      </w:r>
      <w:r>
        <w:t xml:space="preserve">, </w:t>
      </w:r>
      <w:r w:rsidR="00C52F4A" w:rsidRPr="00605EB6">
        <w:t>il doit être riche</w:t>
      </w:r>
      <w:r>
        <w:t xml:space="preserve"> ; </w:t>
      </w:r>
      <w:r w:rsidR="00C52F4A" w:rsidRPr="00605EB6">
        <w:t>mais il est avare comme tous les Harpagons ensemble</w:t>
      </w:r>
      <w:r>
        <w:t>.</w:t>
      </w:r>
    </w:p>
    <w:p w14:paraId="720F6337" w14:textId="698C666F" w:rsidR="00C474C1" w:rsidRDefault="0094609C" w:rsidP="00C52F4A">
      <w:r>
        <w:t>— </w:t>
      </w:r>
      <w:r w:rsidR="00C52F4A" w:rsidRPr="00605EB6">
        <w:t>Et tu crois que cet homme se chargerait</w:t>
      </w:r>
      <w:r w:rsidR="00C474C1">
        <w:t>…</w:t>
      </w:r>
    </w:p>
    <w:p w14:paraId="5E53B307" w14:textId="782DEE33" w:rsidR="00C474C1" w:rsidRDefault="0094609C" w:rsidP="00C52F4A">
      <w:r>
        <w:t>— </w:t>
      </w:r>
      <w:r w:rsidR="00C52F4A" w:rsidRPr="00605EB6">
        <w:t>Oui</w:t>
      </w:r>
      <w:r w:rsidR="00C474C1">
        <w:t xml:space="preserve">, </w:t>
      </w:r>
      <w:r w:rsidR="00C52F4A" w:rsidRPr="00605EB6">
        <w:t>je le crois</w:t>
      </w:r>
      <w:r w:rsidR="00C474C1">
        <w:t xml:space="preserve"> ; </w:t>
      </w:r>
      <w:r w:rsidR="00C52F4A" w:rsidRPr="00605EB6">
        <w:t>il est toujours à l</w:t>
      </w:r>
      <w:r w:rsidR="00C474C1">
        <w:t>’</w:t>
      </w:r>
      <w:r w:rsidR="00C52F4A" w:rsidRPr="00605EB6">
        <w:t>affût d</w:t>
      </w:r>
      <w:r w:rsidR="00C474C1">
        <w:t>’</w:t>
      </w:r>
      <w:r w:rsidR="00C52F4A" w:rsidRPr="00605EB6">
        <w:t>une bonne affaire</w:t>
      </w:r>
      <w:r w:rsidR="00C474C1">
        <w:t xml:space="preserve">. </w:t>
      </w:r>
      <w:r w:rsidR="00C52F4A" w:rsidRPr="00605EB6">
        <w:t>Il se mettra en quatre pour toi</w:t>
      </w:r>
      <w:r w:rsidR="00C474C1">
        <w:t xml:space="preserve">, </w:t>
      </w:r>
      <w:r w:rsidR="00C52F4A" w:rsidRPr="00605EB6">
        <w:t>surtout si tu lui promets de le bien payer</w:t>
      </w:r>
      <w:r w:rsidR="00C474C1">
        <w:t xml:space="preserve">. </w:t>
      </w:r>
      <w:r w:rsidR="00C52F4A" w:rsidRPr="00605EB6">
        <w:t>Signor Carini aime l</w:t>
      </w:r>
      <w:r w:rsidR="00C474C1">
        <w:t>’</w:t>
      </w:r>
      <w:r w:rsidR="00C52F4A" w:rsidRPr="00605EB6">
        <w:t>argent</w:t>
      </w:r>
      <w:r w:rsidR="00C474C1">
        <w:t xml:space="preserve">, </w:t>
      </w:r>
      <w:r w:rsidR="00C52F4A" w:rsidRPr="00605EB6">
        <w:t>et Dieu sait ce qu</w:t>
      </w:r>
      <w:r w:rsidR="00C474C1">
        <w:t>’</w:t>
      </w:r>
      <w:r w:rsidR="00C52F4A" w:rsidRPr="00605EB6">
        <w:t>il a fait et fera encore pour en amasser</w:t>
      </w:r>
      <w:r w:rsidR="00C474C1">
        <w:t>.</w:t>
      </w:r>
    </w:p>
    <w:p w14:paraId="6BB10627" w14:textId="551A53E5" w:rsidR="00C474C1" w:rsidRDefault="0094609C" w:rsidP="00C52F4A">
      <w:r>
        <w:t>— </w:t>
      </w:r>
      <w:r w:rsidR="00C52F4A" w:rsidRPr="00605EB6">
        <w:t>Alors</w:t>
      </w:r>
      <w:r w:rsidR="00C474C1">
        <w:t xml:space="preserve">, </w:t>
      </w:r>
      <w:r w:rsidR="00C52F4A" w:rsidRPr="00605EB6">
        <w:t>tu me conseilles de le voir</w:t>
      </w:r>
      <w:r w:rsidR="00C474C1">
        <w:t> ?</w:t>
      </w:r>
    </w:p>
    <w:p w14:paraId="74B1B03A" w14:textId="2A2E66F3" w:rsidR="00C474C1" w:rsidRDefault="0094609C" w:rsidP="00C52F4A">
      <w:r>
        <w:t>— </w:t>
      </w:r>
      <w:r w:rsidR="00C52F4A" w:rsidRPr="00605EB6">
        <w:t>Oui</w:t>
      </w:r>
      <w:r w:rsidR="00C474C1">
        <w:t xml:space="preserve">, </w:t>
      </w:r>
      <w:r w:rsidR="00C52F4A" w:rsidRPr="00605EB6">
        <w:t>et pas plus tard que demain</w:t>
      </w:r>
      <w:r w:rsidR="00C474C1">
        <w:t>.</w:t>
      </w:r>
    </w:p>
    <w:p w14:paraId="469E0F91" w14:textId="43CB7197" w:rsidR="00C474C1" w:rsidRDefault="0094609C" w:rsidP="00C52F4A">
      <w:r>
        <w:t>— </w:t>
      </w:r>
      <w:r w:rsidR="00C52F4A" w:rsidRPr="00605EB6">
        <w:t>Je t</w:t>
      </w:r>
      <w:r w:rsidR="00C474C1">
        <w:t>’</w:t>
      </w:r>
      <w:r w:rsidR="00C52F4A" w:rsidRPr="00605EB6">
        <w:t>avoue</w:t>
      </w:r>
      <w:r w:rsidR="00C474C1">
        <w:t xml:space="preserve">, </w:t>
      </w:r>
      <w:r w:rsidR="00C52F4A" w:rsidRPr="00605EB6">
        <w:t>Georgette</w:t>
      </w:r>
      <w:r w:rsidR="00C474C1">
        <w:t xml:space="preserve">, </w:t>
      </w:r>
      <w:r w:rsidR="00C52F4A" w:rsidRPr="00605EB6">
        <w:t>que je n</w:t>
      </w:r>
      <w:r w:rsidR="00C474C1">
        <w:t>’</w:t>
      </w:r>
      <w:r w:rsidR="00C52F4A" w:rsidRPr="00605EB6">
        <w:t>ai pas grande confiance</w:t>
      </w:r>
      <w:r w:rsidR="00C474C1">
        <w:t>.</w:t>
      </w:r>
    </w:p>
    <w:p w14:paraId="6BE0CF9E" w14:textId="77F08217" w:rsidR="00C474C1" w:rsidRDefault="0094609C" w:rsidP="00C52F4A">
      <w:r>
        <w:t>— </w:t>
      </w:r>
      <w:r w:rsidR="00C52F4A" w:rsidRPr="00605EB6">
        <w:t>Tu verras</w:t>
      </w:r>
      <w:r w:rsidR="00C474C1">
        <w:t>.</w:t>
      </w:r>
    </w:p>
    <w:p w14:paraId="0169DFF2" w14:textId="1AB53D40" w:rsidR="00C474C1" w:rsidRDefault="0094609C" w:rsidP="00C52F4A">
      <w:r>
        <w:lastRenderedPageBreak/>
        <w:t>— </w:t>
      </w:r>
      <w:r w:rsidR="00C52F4A" w:rsidRPr="00605EB6">
        <w:t>Après tout je ne risque qu</w:t>
      </w:r>
      <w:r w:rsidR="00C474C1">
        <w:t>’</w:t>
      </w:r>
      <w:r w:rsidR="00C52F4A" w:rsidRPr="00605EB6">
        <w:t>une démarche inutile</w:t>
      </w:r>
      <w:r w:rsidR="00C474C1">
        <w:t>.</w:t>
      </w:r>
    </w:p>
    <w:p w14:paraId="69D3A329" w14:textId="0D36F9DB" w:rsidR="00C474C1" w:rsidRDefault="0094609C" w:rsidP="00C52F4A">
      <w:r>
        <w:t>— </w:t>
      </w:r>
      <w:r w:rsidR="00C52F4A" w:rsidRPr="00605EB6">
        <w:t>Moi</w:t>
      </w:r>
      <w:r w:rsidR="00C474C1">
        <w:t xml:space="preserve">, </w:t>
      </w:r>
      <w:r w:rsidR="00C52F4A" w:rsidRPr="00605EB6">
        <w:t>Léon</w:t>
      </w:r>
      <w:r w:rsidR="00C474C1">
        <w:t xml:space="preserve">, </w:t>
      </w:r>
      <w:r w:rsidR="00C52F4A" w:rsidRPr="00605EB6">
        <w:t>j</w:t>
      </w:r>
      <w:r w:rsidR="00C474C1">
        <w:t>’</w:t>
      </w:r>
      <w:r w:rsidR="00C52F4A" w:rsidRPr="00605EB6">
        <w:t>ai confiance</w:t>
      </w:r>
      <w:r w:rsidR="00C474C1">
        <w:t>.</w:t>
      </w:r>
    </w:p>
    <w:p w14:paraId="382DE8FC" w14:textId="77DB6DE1" w:rsidR="00C474C1" w:rsidRDefault="0094609C" w:rsidP="00C52F4A">
      <w:r>
        <w:t>— </w:t>
      </w:r>
      <w:r w:rsidR="00C52F4A" w:rsidRPr="00605EB6">
        <w:t>Où demeure-t-il</w:t>
      </w:r>
      <w:r w:rsidR="00C474C1">
        <w:t xml:space="preserve">, </w:t>
      </w:r>
      <w:r w:rsidR="00C52F4A" w:rsidRPr="00605EB6">
        <w:t>ce signor</w:t>
      </w:r>
      <w:r w:rsidR="00C474C1">
        <w:t> ?</w:t>
      </w:r>
    </w:p>
    <w:p w14:paraId="168D6ABF" w14:textId="586E1B5D" w:rsidR="00C474C1" w:rsidRDefault="0094609C" w:rsidP="00C52F4A">
      <w:r>
        <w:t>— </w:t>
      </w:r>
      <w:r w:rsidR="00C52F4A" w:rsidRPr="00605EB6">
        <w:t>Rue du Cherche-Midi</w:t>
      </w:r>
      <w:r w:rsidR="00C474C1">
        <w:t xml:space="preserve">, </w:t>
      </w:r>
      <w:r w:rsidR="00C52F4A" w:rsidRPr="00605EB6">
        <w:t>n</w:t>
      </w:r>
      <w:r w:rsidR="00C474C1">
        <w:t>° </w:t>
      </w:r>
      <w:r w:rsidR="00C474C1" w:rsidRPr="00605EB6">
        <w:t>7</w:t>
      </w:r>
      <w:r w:rsidR="00C52F4A" w:rsidRPr="00605EB6">
        <w:t>5</w:t>
      </w:r>
      <w:r w:rsidR="00C474C1">
        <w:t>.</w:t>
      </w:r>
    </w:p>
    <w:p w14:paraId="4DCF3225" w14:textId="4B37A260" w:rsidR="00C474C1" w:rsidRDefault="0094609C" w:rsidP="00C52F4A">
      <w:r>
        <w:t>— </w:t>
      </w:r>
      <w:r w:rsidR="00C52F4A" w:rsidRPr="00605EB6">
        <w:t>J</w:t>
      </w:r>
      <w:r w:rsidR="00C474C1">
        <w:t>’</w:t>
      </w:r>
      <w:r w:rsidR="00C52F4A" w:rsidRPr="00605EB6">
        <w:t>écris l</w:t>
      </w:r>
      <w:r w:rsidR="00C474C1">
        <w:t>’</w:t>
      </w:r>
      <w:r w:rsidR="00C52F4A" w:rsidRPr="00605EB6">
        <w:t>adresse sur mon carnet pour ne pas l</w:t>
      </w:r>
      <w:r w:rsidR="00C474C1">
        <w:t>’</w:t>
      </w:r>
      <w:r w:rsidR="00C52F4A" w:rsidRPr="00605EB6">
        <w:t>oublier</w:t>
      </w:r>
      <w:r w:rsidR="00C474C1">
        <w:t>.</w:t>
      </w:r>
    </w:p>
    <w:p w14:paraId="0C256EC2" w14:textId="7D20A8F4" w:rsidR="00C474C1" w:rsidRDefault="0094609C" w:rsidP="00C52F4A">
      <w:r>
        <w:t>— </w:t>
      </w:r>
      <w:r w:rsidR="00C52F4A" w:rsidRPr="00605EB6">
        <w:t>Tu iras demain</w:t>
      </w:r>
      <w:r w:rsidR="00C474C1">
        <w:t> ?</w:t>
      </w:r>
    </w:p>
    <w:p w14:paraId="6C34FA4A" w14:textId="080FA141" w:rsidR="00C474C1" w:rsidRDefault="0094609C" w:rsidP="00C52F4A">
      <w:r>
        <w:t>— </w:t>
      </w:r>
      <w:r w:rsidR="00C52F4A" w:rsidRPr="00605EB6">
        <w:t>J</w:t>
      </w:r>
      <w:r w:rsidR="00C474C1">
        <w:t>’</w:t>
      </w:r>
      <w:r w:rsidR="00C52F4A" w:rsidRPr="00605EB6">
        <w:t>irai</w:t>
      </w:r>
      <w:r w:rsidR="00C474C1">
        <w:t>.</w:t>
      </w:r>
    </w:p>
    <w:p w14:paraId="1DA14B89" w14:textId="449B5477" w:rsidR="00C474C1" w:rsidRDefault="0094609C" w:rsidP="00C52F4A">
      <w:r>
        <w:t>— </w:t>
      </w:r>
      <w:r w:rsidR="00C52F4A" w:rsidRPr="00605EB6">
        <w:t>Parle-lui hardiment</w:t>
      </w:r>
      <w:r w:rsidR="00C474C1">
        <w:t xml:space="preserve">, </w:t>
      </w:r>
      <w:r w:rsidR="00C52F4A" w:rsidRPr="00605EB6">
        <w:t>sans avoir peur de l</w:t>
      </w:r>
      <w:r w:rsidR="00C474C1">
        <w:t>’</w:t>
      </w:r>
      <w:r w:rsidR="00C52F4A" w:rsidRPr="00605EB6">
        <w:t>effaroucher</w:t>
      </w:r>
      <w:r w:rsidR="00C474C1">
        <w:t xml:space="preserve"> ; </w:t>
      </w:r>
      <w:r w:rsidR="00C52F4A" w:rsidRPr="00605EB6">
        <w:t>c</w:t>
      </w:r>
      <w:r w:rsidR="00C474C1">
        <w:t>’</w:t>
      </w:r>
      <w:r w:rsidR="00C52F4A" w:rsidRPr="00605EB6">
        <w:t>est un de ces hommes qui ne s</w:t>
      </w:r>
      <w:r w:rsidR="00C474C1">
        <w:t>’</w:t>
      </w:r>
      <w:r w:rsidR="00C52F4A" w:rsidRPr="00605EB6">
        <w:t>étonnent de rien</w:t>
      </w:r>
      <w:r w:rsidR="00C474C1">
        <w:t xml:space="preserve">. </w:t>
      </w:r>
      <w:r w:rsidR="00C52F4A" w:rsidRPr="00605EB6">
        <w:t>Sois bien persuadé que Carini a à son service de très grands moyens d</w:t>
      </w:r>
      <w:r w:rsidR="00C474C1">
        <w:t>’</w:t>
      </w:r>
      <w:r w:rsidR="00C52F4A" w:rsidRPr="00605EB6">
        <w:t>action</w:t>
      </w:r>
      <w:r w:rsidR="00C474C1">
        <w:t xml:space="preserve">. </w:t>
      </w:r>
      <w:r w:rsidR="00C52F4A" w:rsidRPr="00605EB6">
        <w:t>Cet Italien est une puissance</w:t>
      </w:r>
      <w:r w:rsidR="00C474C1">
        <w:t xml:space="preserve">. </w:t>
      </w:r>
      <w:r w:rsidR="00C52F4A" w:rsidRPr="00605EB6">
        <w:t>Il a dans sa manche de grands personnages</w:t>
      </w:r>
      <w:r w:rsidR="00C474C1">
        <w:t xml:space="preserve">, </w:t>
      </w:r>
      <w:r w:rsidR="00C52F4A" w:rsidRPr="00605EB6">
        <w:t>ce qui permet de supposer que dans la politique ou autrement il a rendu d</w:t>
      </w:r>
      <w:r w:rsidR="00C474C1">
        <w:t>’</w:t>
      </w:r>
      <w:r w:rsidR="00C52F4A" w:rsidRPr="00605EB6">
        <w:t>importants services</w:t>
      </w:r>
      <w:r w:rsidR="00C474C1">
        <w:t xml:space="preserve">. </w:t>
      </w:r>
      <w:r w:rsidR="00C52F4A" w:rsidRPr="00605EB6">
        <w:t>Tu comprends qu</w:t>
      </w:r>
      <w:r w:rsidR="00C474C1">
        <w:t>’</w:t>
      </w:r>
      <w:r w:rsidR="00C52F4A" w:rsidRPr="00605EB6">
        <w:t>un pareil homme peut beaucoup</w:t>
      </w:r>
      <w:r w:rsidR="00C474C1">
        <w:t>.</w:t>
      </w:r>
    </w:p>
    <w:p w14:paraId="34A81522" w14:textId="77777777" w:rsidR="00C474C1" w:rsidRDefault="00C474C1" w:rsidP="00C52F4A">
      <w:r>
        <w:t>» </w:t>
      </w:r>
      <w:r w:rsidR="00C52F4A" w:rsidRPr="00605EB6">
        <w:t>Tu connais Victor Jolivet</w:t>
      </w:r>
      <w:r>
        <w:t> ?</w:t>
      </w:r>
    </w:p>
    <w:p w14:paraId="3454F81B" w14:textId="3C4752C5" w:rsidR="00C474C1" w:rsidRDefault="0094609C" w:rsidP="00C52F4A">
      <w:r>
        <w:t>— </w:t>
      </w:r>
      <w:r w:rsidR="00C52F4A" w:rsidRPr="00605EB6">
        <w:t>Le coulissier</w:t>
      </w:r>
      <w:r w:rsidR="00C474C1">
        <w:t> ?</w:t>
      </w:r>
    </w:p>
    <w:p w14:paraId="4835E798" w14:textId="6B558146" w:rsidR="00C474C1" w:rsidRDefault="0094609C" w:rsidP="00C52F4A">
      <w:r>
        <w:t>— </w:t>
      </w:r>
      <w:r w:rsidR="00C52F4A" w:rsidRPr="00605EB6">
        <w:t>Il n</w:t>
      </w:r>
      <w:r w:rsidR="00C474C1">
        <w:t>’</w:t>
      </w:r>
      <w:r w:rsidR="00C52F4A" w:rsidRPr="00605EB6">
        <w:t>y a pas deux Jolivet</w:t>
      </w:r>
      <w:r w:rsidR="00C474C1">
        <w:t xml:space="preserve"> ; </w:t>
      </w:r>
      <w:r w:rsidR="00C52F4A" w:rsidRPr="00605EB6">
        <w:t>il n</w:t>
      </w:r>
      <w:r w:rsidR="00C474C1">
        <w:t>’</w:t>
      </w:r>
      <w:r w:rsidR="00C52F4A" w:rsidRPr="00605EB6">
        <w:t>y a que le superbe Jolivet</w:t>
      </w:r>
      <w:r w:rsidR="00C474C1">
        <w:t xml:space="preserve">, </w:t>
      </w:r>
      <w:r w:rsidR="00C52F4A" w:rsidRPr="00605EB6">
        <w:t>l</w:t>
      </w:r>
      <w:r w:rsidR="00C474C1">
        <w:t>’</w:t>
      </w:r>
      <w:r w:rsidR="00C52F4A" w:rsidRPr="00605EB6">
        <w:t>homme au trois</w:t>
      </w:r>
      <w:r w:rsidR="00C474C1">
        <w:t xml:space="preserve">, </w:t>
      </w:r>
      <w:r w:rsidR="00C52F4A" w:rsidRPr="00605EB6">
        <w:t>au quatre</w:t>
      </w:r>
      <w:r w:rsidR="00C474C1">
        <w:t xml:space="preserve">, </w:t>
      </w:r>
      <w:r w:rsidR="00C52F4A" w:rsidRPr="00605EB6">
        <w:t>au cinq pour cent</w:t>
      </w:r>
      <w:r w:rsidR="00C474C1">
        <w:t xml:space="preserve">, </w:t>
      </w:r>
      <w:r w:rsidR="00C52F4A" w:rsidRPr="00605EB6">
        <w:t>aux dix mille Suez</w:t>
      </w:r>
      <w:r w:rsidR="00C474C1">
        <w:t xml:space="preserve">, </w:t>
      </w:r>
      <w:r w:rsidR="00C52F4A" w:rsidRPr="00605EB6">
        <w:t>aux vingt mille ottomanes</w:t>
      </w:r>
      <w:r w:rsidR="00C474C1">
        <w:t xml:space="preserve">, </w:t>
      </w:r>
      <w:r w:rsidR="00C52F4A" w:rsidRPr="00605EB6">
        <w:t>Jolivet le merveilleux</w:t>
      </w:r>
      <w:r w:rsidR="00C474C1">
        <w:t xml:space="preserve">, </w:t>
      </w:r>
      <w:r w:rsidR="00C52F4A" w:rsidRPr="00605EB6">
        <w:t>Jolivet le héros de la coulisse et de la petite bourse du soir</w:t>
      </w:r>
      <w:r w:rsidR="00C474C1">
        <w:t xml:space="preserve">. </w:t>
      </w:r>
      <w:r w:rsidR="00C52F4A" w:rsidRPr="00605EB6">
        <w:t>Eh bien</w:t>
      </w:r>
      <w:r w:rsidR="00C474C1">
        <w:t xml:space="preserve"> ! </w:t>
      </w:r>
      <w:r w:rsidR="00C52F4A" w:rsidRPr="00605EB6">
        <w:t>en 1869 et en 1870</w:t>
      </w:r>
      <w:r w:rsidR="00C474C1">
        <w:t xml:space="preserve">, </w:t>
      </w:r>
      <w:r w:rsidR="00C52F4A" w:rsidRPr="00605EB6">
        <w:t>Victor Jolivet roulait sur des millions</w:t>
      </w:r>
      <w:r w:rsidR="00C474C1">
        <w:t xml:space="preserve"> ; </w:t>
      </w:r>
      <w:r w:rsidR="00C52F4A" w:rsidRPr="00605EB6">
        <w:t>on ne parlait que de lui</w:t>
      </w:r>
      <w:r w:rsidR="00C474C1">
        <w:t xml:space="preserve">, </w:t>
      </w:r>
      <w:r w:rsidR="00C52F4A" w:rsidRPr="00605EB6">
        <w:t>de sa chance incroyable jusqu</w:t>
      </w:r>
      <w:r w:rsidR="00C474C1">
        <w:t>’</w:t>
      </w:r>
      <w:r w:rsidR="00C52F4A" w:rsidRPr="00605EB6">
        <w:t>aux antipodes</w:t>
      </w:r>
      <w:r w:rsidR="00C474C1">
        <w:t>.</w:t>
      </w:r>
    </w:p>
    <w:p w14:paraId="180BC9E4" w14:textId="77777777" w:rsidR="00C474C1" w:rsidRDefault="00C474C1" w:rsidP="00C52F4A">
      <w:r>
        <w:t>» </w:t>
      </w:r>
      <w:r w:rsidR="00C52F4A" w:rsidRPr="00605EB6">
        <w:t>La guerre arriva</w:t>
      </w:r>
      <w:r>
        <w:t xml:space="preserve">, </w:t>
      </w:r>
      <w:r w:rsidR="00C52F4A" w:rsidRPr="00605EB6">
        <w:t>puis la Commune</w:t>
      </w:r>
      <w:r>
        <w:t xml:space="preserve">… </w:t>
      </w:r>
      <w:r w:rsidR="00C52F4A" w:rsidRPr="00605EB6">
        <w:t>Crac</w:t>
      </w:r>
      <w:r>
        <w:t xml:space="preserve">, </w:t>
      </w:r>
      <w:r w:rsidR="00C52F4A" w:rsidRPr="00605EB6">
        <w:t>voilà mon Jolivet démonté</w:t>
      </w:r>
      <w:r>
        <w:t xml:space="preserve">, </w:t>
      </w:r>
      <w:r w:rsidR="00C52F4A" w:rsidRPr="00605EB6">
        <w:t>jeté par terre</w:t>
      </w:r>
      <w:r>
        <w:t xml:space="preserve">, </w:t>
      </w:r>
      <w:r w:rsidR="00C52F4A" w:rsidRPr="00605EB6">
        <w:t>les quatre pattes en l</w:t>
      </w:r>
      <w:r>
        <w:t>’</w:t>
      </w:r>
      <w:r w:rsidR="00C52F4A" w:rsidRPr="00605EB6">
        <w:t>air</w:t>
      </w:r>
      <w:r>
        <w:t xml:space="preserve">. </w:t>
      </w:r>
      <w:r w:rsidR="00C52F4A" w:rsidRPr="00605EB6">
        <w:t>Il est exécuté à la Bourse</w:t>
      </w:r>
      <w:r>
        <w:t xml:space="preserve"> ; </w:t>
      </w:r>
      <w:r w:rsidR="00C52F4A" w:rsidRPr="00605EB6">
        <w:t>son hôtel</w:t>
      </w:r>
      <w:r>
        <w:t xml:space="preserve">, </w:t>
      </w:r>
      <w:r w:rsidR="00C52F4A" w:rsidRPr="00605EB6">
        <w:t>ses chevaux</w:t>
      </w:r>
      <w:r>
        <w:t xml:space="preserve">, </w:t>
      </w:r>
      <w:r w:rsidR="00C52F4A" w:rsidRPr="00605EB6">
        <w:t>tout est vendu</w:t>
      </w:r>
      <w:r>
        <w:t xml:space="preserve">, </w:t>
      </w:r>
      <w:r w:rsidR="00C52F4A" w:rsidRPr="00605EB6">
        <w:t>on ne lui laisse que le vêtement qu</w:t>
      </w:r>
      <w:r>
        <w:t>’</w:t>
      </w:r>
      <w:r w:rsidR="00C52F4A" w:rsidRPr="00605EB6">
        <w:t>il a sur lui</w:t>
      </w:r>
      <w:r>
        <w:t xml:space="preserve">. </w:t>
      </w:r>
      <w:r w:rsidR="00C52F4A" w:rsidRPr="00605EB6">
        <w:t>Plus rien</w:t>
      </w:r>
      <w:r>
        <w:t xml:space="preserve">. </w:t>
      </w:r>
      <w:r w:rsidR="00C52F4A" w:rsidRPr="00605EB6">
        <w:t xml:space="preserve">Jolivet </w:t>
      </w:r>
      <w:r w:rsidR="00C52F4A" w:rsidRPr="00605EB6">
        <w:lastRenderedPageBreak/>
        <w:t>est gueux comme trente-six mendiants</w:t>
      </w:r>
      <w:r>
        <w:t xml:space="preserve">, </w:t>
      </w:r>
      <w:r w:rsidR="00C52F4A" w:rsidRPr="00605EB6">
        <w:t>râpé sur toutes les coutures</w:t>
      </w:r>
      <w:r>
        <w:t>.</w:t>
      </w:r>
    </w:p>
    <w:p w14:paraId="7D7684F5" w14:textId="77777777" w:rsidR="00C474C1" w:rsidRDefault="00C474C1" w:rsidP="00C52F4A">
      <w:r>
        <w:t>» </w:t>
      </w:r>
      <w:r w:rsidR="00C52F4A" w:rsidRPr="00605EB6">
        <w:t>Il va trouver Carini et</w:t>
      </w:r>
      <w:r>
        <w:t xml:space="preserve">, </w:t>
      </w:r>
      <w:r w:rsidR="00C52F4A" w:rsidRPr="00605EB6">
        <w:t>après lui avoir parlé de sa déveine</w:t>
      </w:r>
      <w:r>
        <w:t xml:space="preserve">, </w:t>
      </w:r>
      <w:r w:rsidR="00C52F4A" w:rsidRPr="00605EB6">
        <w:t>il se met entre ses mains</w:t>
      </w:r>
      <w:r>
        <w:t xml:space="preserve">, </w:t>
      </w:r>
      <w:r w:rsidR="00C52F4A" w:rsidRPr="00605EB6">
        <w:t>se livre à lui</w:t>
      </w:r>
      <w:r>
        <w:t xml:space="preserve">. </w:t>
      </w:r>
      <w:r w:rsidR="00C52F4A" w:rsidRPr="00605EB6">
        <w:t>Il reparaît à la coulisse</w:t>
      </w:r>
      <w:r>
        <w:t xml:space="preserve">, </w:t>
      </w:r>
      <w:r w:rsidR="00C52F4A" w:rsidRPr="00605EB6">
        <w:t>la chance lui revient</w:t>
      </w:r>
      <w:r>
        <w:t xml:space="preserve">, </w:t>
      </w:r>
      <w:r w:rsidR="00C52F4A" w:rsidRPr="00605EB6">
        <w:t>il reprend ses millions dans les poches des autres</w:t>
      </w:r>
      <w:r>
        <w:t xml:space="preserve">. </w:t>
      </w:r>
      <w:r w:rsidR="00C52F4A" w:rsidRPr="00605EB6">
        <w:t>Bref</w:t>
      </w:r>
      <w:r>
        <w:t xml:space="preserve">, </w:t>
      </w:r>
      <w:r w:rsidR="00C52F4A" w:rsidRPr="00605EB6">
        <w:t>aujourd</w:t>
      </w:r>
      <w:r>
        <w:t>’</w:t>
      </w:r>
      <w:r w:rsidR="00C52F4A" w:rsidRPr="00605EB6">
        <w:t>hui il a racheté un hôtel plus beau que le premier et Jolivet est redevenu plus que jamais le superbe Jolivet</w:t>
      </w:r>
      <w:r>
        <w:t>.</w:t>
      </w:r>
    </w:p>
    <w:p w14:paraId="5CC12B8D" w14:textId="107BD9FD" w:rsidR="00C474C1" w:rsidRDefault="0094609C" w:rsidP="00C52F4A">
      <w:r>
        <w:t>— </w:t>
      </w:r>
      <w:r w:rsidR="00C52F4A" w:rsidRPr="00605EB6">
        <w:t>C</w:t>
      </w:r>
      <w:r w:rsidR="00C474C1">
        <w:t>’</w:t>
      </w:r>
      <w:r w:rsidR="00C52F4A" w:rsidRPr="00605EB6">
        <w:t>est vrai</w:t>
      </w:r>
      <w:r w:rsidR="00C474C1">
        <w:t xml:space="preserve"> ; </w:t>
      </w:r>
      <w:r w:rsidR="00C52F4A" w:rsidRPr="00605EB6">
        <w:t>il y a dans l</w:t>
      </w:r>
      <w:r w:rsidR="00C474C1">
        <w:t>’</w:t>
      </w:r>
      <w:r w:rsidR="00C52F4A" w:rsidRPr="00605EB6">
        <w:t>existence de Jolivet</w:t>
      </w:r>
      <w:r w:rsidR="00C474C1">
        <w:t xml:space="preserve">, </w:t>
      </w:r>
      <w:r w:rsidR="00C52F4A" w:rsidRPr="00605EB6">
        <w:t>depuis trois ans</w:t>
      </w:r>
      <w:r w:rsidR="00C474C1">
        <w:t xml:space="preserve">, </w:t>
      </w:r>
      <w:r w:rsidR="00C52F4A" w:rsidRPr="00605EB6">
        <w:t>deux coups de baguette de fées</w:t>
      </w:r>
      <w:r w:rsidR="00C474C1">
        <w:t xml:space="preserve">, </w:t>
      </w:r>
      <w:r w:rsidR="00C52F4A" w:rsidRPr="00605EB6">
        <w:t>l</w:t>
      </w:r>
      <w:r w:rsidR="00C474C1">
        <w:t>’</w:t>
      </w:r>
      <w:r w:rsidR="00C52F4A" w:rsidRPr="00605EB6">
        <w:t>une contre</w:t>
      </w:r>
      <w:r w:rsidR="00C474C1">
        <w:t xml:space="preserve">, </w:t>
      </w:r>
      <w:r w:rsidR="00C52F4A" w:rsidRPr="00605EB6">
        <w:t>l</w:t>
      </w:r>
      <w:r w:rsidR="00C474C1">
        <w:t>’</w:t>
      </w:r>
      <w:r w:rsidR="00C52F4A" w:rsidRPr="00605EB6">
        <w:t>autre pour</w:t>
      </w:r>
      <w:r w:rsidR="00C474C1">
        <w:t>.</w:t>
      </w:r>
    </w:p>
    <w:p w14:paraId="09662EB8" w14:textId="499D9659" w:rsidR="00C474C1" w:rsidRDefault="0094609C" w:rsidP="00C52F4A">
      <w:r>
        <w:t>— </w:t>
      </w:r>
      <w:r w:rsidR="00C52F4A" w:rsidRPr="00605EB6">
        <w:t>La méchante et la bonne fée</w:t>
      </w:r>
      <w:r w:rsidR="00C474C1">
        <w:t xml:space="preserve">. </w:t>
      </w:r>
      <w:r w:rsidR="00C52F4A" w:rsidRPr="00605EB6">
        <w:t>Carini est l</w:t>
      </w:r>
      <w:r w:rsidR="00C474C1">
        <w:t>’</w:t>
      </w:r>
      <w:r w:rsidR="00C52F4A" w:rsidRPr="00605EB6">
        <w:t>ami de la dernière</w:t>
      </w:r>
      <w:r w:rsidR="00C474C1">
        <w:t xml:space="preserve">. </w:t>
      </w:r>
      <w:r w:rsidR="00C52F4A" w:rsidRPr="00605EB6">
        <w:t>Mais je sais autre chose</w:t>
      </w:r>
      <w:r w:rsidR="00C474C1">
        <w:t>.</w:t>
      </w:r>
    </w:p>
    <w:p w14:paraId="14E477C2" w14:textId="670CCA30" w:rsidR="00C474C1" w:rsidRDefault="0094609C" w:rsidP="00C52F4A">
      <w:r>
        <w:t>— </w:t>
      </w:r>
      <w:r w:rsidR="00C52F4A" w:rsidRPr="00605EB6">
        <w:t>Voyons</w:t>
      </w:r>
      <w:r w:rsidR="00C474C1">
        <w:t xml:space="preserve">, </w:t>
      </w:r>
      <w:r w:rsidR="00C52F4A" w:rsidRPr="00605EB6">
        <w:t>voyons</w:t>
      </w:r>
      <w:r w:rsidR="00C474C1">
        <w:t> !</w:t>
      </w:r>
    </w:p>
    <w:p w14:paraId="0BDABFA8" w14:textId="7C14041E" w:rsidR="00C474C1" w:rsidRDefault="0094609C" w:rsidP="00C52F4A">
      <w:r>
        <w:t>— </w:t>
      </w:r>
      <w:r w:rsidR="00C52F4A" w:rsidRPr="00605EB6">
        <w:t>Cela remonte à quelques années</w:t>
      </w:r>
      <w:r w:rsidR="00C474C1">
        <w:t xml:space="preserve">. </w:t>
      </w:r>
      <w:r w:rsidR="00C52F4A" w:rsidRPr="00605EB6">
        <w:t>À l</w:t>
      </w:r>
      <w:r w:rsidR="00C474C1">
        <w:t>’</w:t>
      </w:r>
      <w:r w:rsidR="00C52F4A" w:rsidRPr="00605EB6">
        <w:t>époque</w:t>
      </w:r>
      <w:r w:rsidR="00C474C1">
        <w:t xml:space="preserve">, </w:t>
      </w:r>
      <w:r w:rsidR="00C52F4A" w:rsidRPr="00605EB6">
        <w:t>Carini avait pour ami un prince russe à qui il avait probablement rendu certains services</w:t>
      </w:r>
      <w:r w:rsidR="00C474C1">
        <w:t xml:space="preserve">. </w:t>
      </w:r>
      <w:r w:rsidR="00C52F4A" w:rsidRPr="00605EB6">
        <w:t>Le prince s</w:t>
      </w:r>
      <w:r w:rsidR="00C474C1">
        <w:t>’</w:t>
      </w:r>
      <w:r w:rsidR="00C52F4A" w:rsidRPr="00605EB6">
        <w:t>était épris d</w:t>
      </w:r>
      <w:r w:rsidR="00C474C1">
        <w:t>’</w:t>
      </w:r>
      <w:r w:rsidR="00C52F4A" w:rsidRPr="00605EB6">
        <w:t>une jeune et jolie modiste</w:t>
      </w:r>
      <w:r w:rsidR="00C474C1">
        <w:t xml:space="preserve">, </w:t>
      </w:r>
      <w:r w:rsidR="00C52F4A" w:rsidRPr="00605EB6">
        <w:t>rencontrée un soir à Valentino</w:t>
      </w:r>
      <w:r w:rsidR="00C474C1">
        <w:t xml:space="preserve">, </w:t>
      </w:r>
      <w:r w:rsidR="00C52F4A" w:rsidRPr="00605EB6">
        <w:t>et l</w:t>
      </w:r>
      <w:r w:rsidR="00C474C1">
        <w:t>’</w:t>
      </w:r>
      <w:r w:rsidR="00C52F4A" w:rsidRPr="00605EB6">
        <w:t>avait bel et bien épousée</w:t>
      </w:r>
      <w:r w:rsidR="00C474C1">
        <w:t>.</w:t>
      </w:r>
    </w:p>
    <w:p w14:paraId="670AD6B5" w14:textId="77777777" w:rsidR="00C474C1" w:rsidRDefault="00C474C1" w:rsidP="00C52F4A">
      <w:r>
        <w:t>» </w:t>
      </w:r>
      <w:r w:rsidR="00C52F4A" w:rsidRPr="00605EB6">
        <w:t>Peu de temps après le mariage</w:t>
      </w:r>
      <w:r>
        <w:t xml:space="preserve">, </w:t>
      </w:r>
      <w:r w:rsidR="00C52F4A" w:rsidRPr="00605EB6">
        <w:t>le prince et sa femme partirent pour l</w:t>
      </w:r>
      <w:r>
        <w:t>’</w:t>
      </w:r>
      <w:r w:rsidR="00C52F4A" w:rsidRPr="00605EB6">
        <w:t>Italie</w:t>
      </w:r>
      <w:r>
        <w:t xml:space="preserve">, </w:t>
      </w:r>
      <w:r w:rsidR="00C52F4A" w:rsidRPr="00605EB6">
        <w:t>en compagnie de la sœur de la princesse</w:t>
      </w:r>
      <w:r>
        <w:t xml:space="preserve">, </w:t>
      </w:r>
      <w:r w:rsidR="00C52F4A" w:rsidRPr="00605EB6">
        <w:t>très jolie aussi</w:t>
      </w:r>
      <w:r>
        <w:t xml:space="preserve">, </w:t>
      </w:r>
      <w:r w:rsidR="00C52F4A" w:rsidRPr="00605EB6">
        <w:t>et du signor Carini qui</w:t>
      </w:r>
      <w:r>
        <w:t xml:space="preserve">, </w:t>
      </w:r>
      <w:r w:rsidR="00C52F4A" w:rsidRPr="00605EB6">
        <w:t>en sa qualité d</w:t>
      </w:r>
      <w:r>
        <w:t>’</w:t>
      </w:r>
      <w:r w:rsidR="00C52F4A" w:rsidRPr="00605EB6">
        <w:t>Italien</w:t>
      </w:r>
      <w:r>
        <w:t xml:space="preserve">, </w:t>
      </w:r>
      <w:r w:rsidR="00C52F4A" w:rsidRPr="00605EB6">
        <w:t>devait être partout leur cicérone</w:t>
      </w:r>
      <w:r>
        <w:t>.</w:t>
      </w:r>
    </w:p>
    <w:p w14:paraId="794D11D1" w14:textId="77777777" w:rsidR="00C474C1" w:rsidRDefault="00C474C1" w:rsidP="00C52F4A">
      <w:r>
        <w:t>» </w:t>
      </w:r>
      <w:r w:rsidR="00C52F4A" w:rsidRPr="00605EB6">
        <w:t>On était depuis deux mois à peine en Italie lorsque la princesse tomba malade subitement</w:t>
      </w:r>
      <w:r>
        <w:t xml:space="preserve">, </w:t>
      </w:r>
      <w:r w:rsidR="00C52F4A" w:rsidRPr="00605EB6">
        <w:t>juste au moment où le prince était rappelé en Russie pour je ne sais quelle chose importante</w:t>
      </w:r>
      <w:r>
        <w:t xml:space="preserve">. </w:t>
      </w:r>
      <w:r w:rsidR="00C52F4A" w:rsidRPr="00605EB6">
        <w:t>Il fut donc forcé de partir</w:t>
      </w:r>
      <w:r>
        <w:t xml:space="preserve">, </w:t>
      </w:r>
      <w:r w:rsidR="00C52F4A" w:rsidRPr="00605EB6">
        <w:t>laissant la princesse aux soins de sa sœur</w:t>
      </w:r>
      <w:r>
        <w:t xml:space="preserve">, </w:t>
      </w:r>
      <w:r w:rsidR="00C52F4A" w:rsidRPr="00605EB6">
        <w:t>et les plaçant toutes deux sous la protection de Carini</w:t>
      </w:r>
      <w:r>
        <w:t>.</w:t>
      </w:r>
    </w:p>
    <w:p w14:paraId="61F394E3" w14:textId="77777777" w:rsidR="00C474C1" w:rsidRDefault="00C474C1" w:rsidP="00C52F4A">
      <w:r>
        <w:lastRenderedPageBreak/>
        <w:t>» </w:t>
      </w:r>
      <w:r w:rsidR="00C52F4A" w:rsidRPr="00605EB6">
        <w:t>Un mois se passe</w:t>
      </w:r>
      <w:r>
        <w:t xml:space="preserve">. </w:t>
      </w:r>
      <w:r w:rsidR="00C52F4A" w:rsidRPr="00605EB6">
        <w:t>Une affreuse nouvelle arrive de Russie</w:t>
      </w:r>
      <w:r>
        <w:t xml:space="preserve"> : </w:t>
      </w:r>
      <w:r w:rsidR="00C52F4A" w:rsidRPr="00605EB6">
        <w:t>le prince a fait une chute de cheval et il est mort après avoir souffert horriblement pendant vingt-quatre heures</w:t>
      </w:r>
      <w:r>
        <w:t xml:space="preserve">. </w:t>
      </w:r>
      <w:r w:rsidR="00C52F4A" w:rsidRPr="00605EB6">
        <w:t>Mais il a pensé à sa femme et il a eu le temps de faire un testament en sa faveur</w:t>
      </w:r>
      <w:r>
        <w:t>.</w:t>
      </w:r>
    </w:p>
    <w:p w14:paraId="1A93251F" w14:textId="77777777" w:rsidR="00C474C1" w:rsidRDefault="00C474C1" w:rsidP="00C52F4A">
      <w:r>
        <w:t>» </w:t>
      </w:r>
      <w:r w:rsidR="00C52F4A" w:rsidRPr="00605EB6">
        <w:t>Soit</w:t>
      </w:r>
      <w:r>
        <w:t xml:space="preserve">. </w:t>
      </w:r>
      <w:r w:rsidR="00C52F4A" w:rsidRPr="00605EB6">
        <w:t>Mais à quoi bon</w:t>
      </w:r>
      <w:r>
        <w:t xml:space="preserve"> ? </w:t>
      </w:r>
      <w:r w:rsidR="00C52F4A" w:rsidRPr="00605EB6">
        <w:t>La princesse va mourir</w:t>
      </w:r>
      <w:r>
        <w:t xml:space="preserve">, </w:t>
      </w:r>
      <w:r w:rsidR="00C52F4A" w:rsidRPr="00605EB6">
        <w:t>elle n</w:t>
      </w:r>
      <w:r>
        <w:t>’</w:t>
      </w:r>
      <w:r w:rsidR="00C52F4A" w:rsidRPr="00605EB6">
        <w:t>a plus que quelques jours à vivre</w:t>
      </w:r>
      <w:r>
        <w:t>.</w:t>
      </w:r>
    </w:p>
    <w:p w14:paraId="1E39CB04" w14:textId="77777777" w:rsidR="00C474C1" w:rsidRDefault="00C474C1" w:rsidP="00C52F4A">
      <w:r>
        <w:t>» </w:t>
      </w:r>
      <w:r w:rsidR="00C52F4A" w:rsidRPr="00605EB6">
        <w:t>Carini songe à tirer parti de la situation</w:t>
      </w:r>
      <w:r>
        <w:t xml:space="preserve">, </w:t>
      </w:r>
      <w:r w:rsidR="00C52F4A" w:rsidRPr="00605EB6">
        <w:t>à l</w:t>
      </w:r>
      <w:r>
        <w:t>’</w:t>
      </w:r>
      <w:r w:rsidR="00C52F4A" w:rsidRPr="00605EB6">
        <w:t>exploiter à son profit</w:t>
      </w:r>
      <w:r>
        <w:t xml:space="preserve">, </w:t>
      </w:r>
      <w:r w:rsidR="00C52F4A" w:rsidRPr="00605EB6">
        <w:t>bien entendu</w:t>
      </w:r>
      <w:r>
        <w:t xml:space="preserve">, </w:t>
      </w:r>
      <w:r w:rsidR="00C52F4A" w:rsidRPr="00605EB6">
        <w:t>dans une certaine mesure</w:t>
      </w:r>
      <w:r>
        <w:t xml:space="preserve">, </w:t>
      </w:r>
      <w:r w:rsidR="00C52F4A" w:rsidRPr="00605EB6">
        <w:t>et il prend ses dispositions en conséquence</w:t>
      </w:r>
      <w:r>
        <w:t>.</w:t>
      </w:r>
    </w:p>
    <w:p w14:paraId="45C2C1A8" w14:textId="77777777" w:rsidR="00C474C1" w:rsidRDefault="00C474C1" w:rsidP="00C52F4A">
      <w:r>
        <w:t>» </w:t>
      </w:r>
      <w:r w:rsidR="00C52F4A" w:rsidRPr="00605EB6">
        <w:t>La sœur de la princesse</w:t>
      </w:r>
      <w:r>
        <w:t xml:space="preserve">, </w:t>
      </w:r>
      <w:r w:rsidR="00C52F4A" w:rsidRPr="00605EB6">
        <w:t>qui est en même temps sa femme de chambre</w:t>
      </w:r>
      <w:r>
        <w:t xml:space="preserve">, </w:t>
      </w:r>
      <w:r w:rsidR="00C52F4A" w:rsidRPr="00605EB6">
        <w:t>devient facilement la complice de l</w:t>
      </w:r>
      <w:r>
        <w:t>’</w:t>
      </w:r>
      <w:r w:rsidR="00C52F4A" w:rsidRPr="00605EB6">
        <w:t>Italien</w:t>
      </w:r>
      <w:r>
        <w:t>.</w:t>
      </w:r>
    </w:p>
    <w:p w14:paraId="29491F32" w14:textId="77777777" w:rsidR="00C474C1" w:rsidRDefault="00C474C1" w:rsidP="00C52F4A">
      <w:r>
        <w:t>» </w:t>
      </w:r>
      <w:r w:rsidR="00C52F4A" w:rsidRPr="00605EB6">
        <w:t>La princesse meurt et c</w:t>
      </w:r>
      <w:r>
        <w:t>’</w:t>
      </w:r>
      <w:r w:rsidR="00C52F4A" w:rsidRPr="00605EB6">
        <w:t>est le décès de sa sœur qu</w:t>
      </w:r>
      <w:r>
        <w:t>’</w:t>
      </w:r>
      <w:r w:rsidR="00C52F4A" w:rsidRPr="00605EB6">
        <w:t>on déclare</w:t>
      </w:r>
      <w:r>
        <w:t xml:space="preserve"> ; </w:t>
      </w:r>
      <w:r w:rsidR="00C52F4A" w:rsidRPr="00605EB6">
        <w:t>en Italie</w:t>
      </w:r>
      <w:r>
        <w:t xml:space="preserve">, </w:t>
      </w:r>
      <w:r w:rsidR="00C52F4A" w:rsidRPr="00605EB6">
        <w:t>on n</w:t>
      </w:r>
      <w:r>
        <w:t>’</w:t>
      </w:r>
      <w:r w:rsidR="00C52F4A" w:rsidRPr="00605EB6">
        <w:t>y regarde pas de si près</w:t>
      </w:r>
      <w:r>
        <w:t xml:space="preserve">. </w:t>
      </w:r>
      <w:r w:rsidR="00C52F4A" w:rsidRPr="00605EB6">
        <w:t>Par ce joli petit tour à la Carini</w:t>
      </w:r>
      <w:r>
        <w:t xml:space="preserve">, </w:t>
      </w:r>
      <w:r w:rsidR="00C52F4A" w:rsidRPr="00605EB6">
        <w:t>l</w:t>
      </w:r>
      <w:r>
        <w:t>’</w:t>
      </w:r>
      <w:r w:rsidR="00C52F4A" w:rsidRPr="00605EB6">
        <w:t>une des deux sœurs est substituée à l</w:t>
      </w:r>
      <w:r>
        <w:t>’</w:t>
      </w:r>
      <w:r w:rsidR="00C52F4A" w:rsidRPr="00605EB6">
        <w:t>autre</w:t>
      </w:r>
      <w:r>
        <w:t xml:space="preserve"> ; </w:t>
      </w:r>
      <w:r w:rsidR="00C52F4A" w:rsidRPr="00605EB6">
        <w:t>la vivante s</w:t>
      </w:r>
      <w:r>
        <w:t>’</w:t>
      </w:r>
      <w:r w:rsidR="00C52F4A" w:rsidRPr="00605EB6">
        <w:t>empare du nom</w:t>
      </w:r>
      <w:r>
        <w:t xml:space="preserve">, </w:t>
      </w:r>
      <w:r w:rsidR="00C52F4A" w:rsidRPr="00605EB6">
        <w:t>du titre</w:t>
      </w:r>
      <w:r>
        <w:t xml:space="preserve">, </w:t>
      </w:r>
      <w:r w:rsidR="00C52F4A" w:rsidRPr="00605EB6">
        <w:t>de tout ce qui appartient à la morte</w:t>
      </w:r>
      <w:r>
        <w:t>.</w:t>
      </w:r>
    </w:p>
    <w:p w14:paraId="7B3544E8" w14:textId="347BA607" w:rsidR="00C474C1" w:rsidRDefault="0094609C" w:rsidP="00C52F4A">
      <w:r>
        <w:t>— </w:t>
      </w:r>
      <w:r w:rsidR="00C52F4A" w:rsidRPr="00605EB6">
        <w:t>Oh</w:t>
      </w:r>
      <w:r w:rsidR="00C474C1">
        <w:t xml:space="preserve"> ! </w:t>
      </w:r>
      <w:r w:rsidR="00C52F4A" w:rsidRPr="00605EB6">
        <w:t>mais</w:t>
      </w:r>
      <w:r w:rsidR="00C474C1">
        <w:t xml:space="preserve">, </w:t>
      </w:r>
      <w:r w:rsidR="00C52F4A" w:rsidRPr="00605EB6">
        <w:t>c</w:t>
      </w:r>
      <w:r w:rsidR="00C474C1">
        <w:t>’</w:t>
      </w:r>
      <w:r w:rsidR="00C52F4A" w:rsidRPr="00605EB6">
        <w:t>est très fort</w:t>
      </w:r>
      <w:r w:rsidR="00C474C1">
        <w:t xml:space="preserve">, </w:t>
      </w:r>
      <w:r w:rsidR="00C52F4A" w:rsidRPr="00605EB6">
        <w:t>cela</w:t>
      </w:r>
      <w:r w:rsidR="00C474C1">
        <w:t xml:space="preserve">, </w:t>
      </w:r>
      <w:r w:rsidR="00C52F4A" w:rsidRPr="00605EB6">
        <w:t>fit le baron</w:t>
      </w:r>
      <w:r w:rsidR="00C474C1">
        <w:t>.</w:t>
      </w:r>
    </w:p>
    <w:p w14:paraId="5D788BBA" w14:textId="53A8368C" w:rsidR="00C474C1" w:rsidRDefault="0094609C" w:rsidP="00C52F4A">
      <w:r>
        <w:t>— </w:t>
      </w:r>
      <w:r w:rsidR="00C52F4A" w:rsidRPr="00605EB6">
        <w:t>N</w:t>
      </w:r>
      <w:r w:rsidR="00C474C1">
        <w:t>’</w:t>
      </w:r>
      <w:r w:rsidR="00C52F4A" w:rsidRPr="00605EB6">
        <w:t>est-ce pas</w:t>
      </w:r>
      <w:r w:rsidR="00C474C1">
        <w:t> ?</w:t>
      </w:r>
    </w:p>
    <w:p w14:paraId="1B208BA3" w14:textId="245E7443" w:rsidR="00C474C1" w:rsidRDefault="0094609C" w:rsidP="00C52F4A">
      <w:r>
        <w:t>— </w:t>
      </w:r>
      <w:r w:rsidR="00C52F4A" w:rsidRPr="00605EB6">
        <w:t>Sait-on ce qu</w:t>
      </w:r>
      <w:r w:rsidR="00C474C1">
        <w:t>’</w:t>
      </w:r>
      <w:r w:rsidR="00C52F4A" w:rsidRPr="00605EB6">
        <w:t>est devenue la fausse princesse</w:t>
      </w:r>
      <w:r w:rsidR="00C474C1">
        <w:t> ?</w:t>
      </w:r>
    </w:p>
    <w:p w14:paraId="074D2467" w14:textId="2BCAB840" w:rsidR="00C474C1" w:rsidRDefault="0094609C" w:rsidP="00C52F4A">
      <w:r>
        <w:t>— </w:t>
      </w:r>
      <w:r w:rsidR="00C52F4A" w:rsidRPr="00605EB6">
        <w:t>Elle s</w:t>
      </w:r>
      <w:r w:rsidR="00C474C1">
        <w:t>’</w:t>
      </w:r>
      <w:r w:rsidR="00C52F4A" w:rsidRPr="00605EB6">
        <w:t>est rendue en Russie où elle a été mise en possession de la part d</w:t>
      </w:r>
      <w:r w:rsidR="00C474C1">
        <w:t>’</w:t>
      </w:r>
      <w:r w:rsidR="00C52F4A" w:rsidRPr="00605EB6">
        <w:t>héritage lui revenant</w:t>
      </w:r>
      <w:r w:rsidR="00C474C1">
        <w:t xml:space="preserve">. </w:t>
      </w:r>
      <w:r w:rsidR="00C52F4A" w:rsidRPr="00605EB6">
        <w:t>Depuis</w:t>
      </w:r>
      <w:r w:rsidR="00C474C1">
        <w:t xml:space="preserve">, </w:t>
      </w:r>
      <w:r w:rsidR="00C52F4A" w:rsidRPr="00605EB6">
        <w:t>elle s</w:t>
      </w:r>
      <w:r w:rsidR="00C474C1">
        <w:t>’</w:t>
      </w:r>
      <w:r w:rsidR="00C52F4A" w:rsidRPr="00605EB6">
        <w:t>est mariée</w:t>
      </w:r>
      <w:r w:rsidR="00C474C1">
        <w:t xml:space="preserve">, </w:t>
      </w:r>
      <w:r w:rsidR="00C52F4A" w:rsidRPr="00605EB6">
        <w:t>et elle est véritablement princesse russe</w:t>
      </w:r>
      <w:r w:rsidR="00C474C1">
        <w:t xml:space="preserve">. </w:t>
      </w:r>
      <w:r w:rsidR="00C52F4A" w:rsidRPr="00605EB6">
        <w:t>C</w:t>
      </w:r>
      <w:r w:rsidR="00C474C1">
        <w:t>’</w:t>
      </w:r>
      <w:r w:rsidR="00C52F4A" w:rsidRPr="00605EB6">
        <w:t>est une grande dame de la Moscovie</w:t>
      </w:r>
      <w:r w:rsidR="00C474C1">
        <w:t>.</w:t>
      </w:r>
    </w:p>
    <w:p w14:paraId="2A9ED7A0" w14:textId="17F7ABF3" w:rsidR="00C474C1" w:rsidRDefault="0094609C" w:rsidP="00C52F4A">
      <w:r>
        <w:t>— </w:t>
      </w:r>
      <w:r w:rsidR="00C52F4A" w:rsidRPr="00605EB6">
        <w:t>Décidément</w:t>
      </w:r>
      <w:r w:rsidR="00C474C1">
        <w:t xml:space="preserve">, </w:t>
      </w:r>
      <w:r w:rsidR="00C52F4A" w:rsidRPr="00605EB6">
        <w:t>ma chère</w:t>
      </w:r>
      <w:r w:rsidR="00C474C1">
        <w:t xml:space="preserve">, </w:t>
      </w:r>
      <w:r w:rsidR="00C52F4A" w:rsidRPr="00605EB6">
        <w:t>je commence à croire que ton signor Carini est un homme d</w:t>
      </w:r>
      <w:r w:rsidR="00C474C1">
        <w:t>’</w:t>
      </w:r>
      <w:r w:rsidR="00C52F4A" w:rsidRPr="00605EB6">
        <w:t>un grand mérite</w:t>
      </w:r>
      <w:r w:rsidR="00C474C1">
        <w:t>.</w:t>
      </w:r>
    </w:p>
    <w:p w14:paraId="12BB1264" w14:textId="05F80A4E" w:rsidR="00C474C1" w:rsidRDefault="0094609C" w:rsidP="00C52F4A">
      <w:r>
        <w:lastRenderedPageBreak/>
        <w:t>— </w:t>
      </w:r>
      <w:r w:rsidR="00C52F4A" w:rsidRPr="00605EB6">
        <w:t>Je te l</w:t>
      </w:r>
      <w:r w:rsidR="00C474C1">
        <w:t>’</w:t>
      </w:r>
      <w:r w:rsidR="00C52F4A" w:rsidRPr="00605EB6">
        <w:t>ai dit</w:t>
      </w:r>
      <w:r w:rsidR="00C474C1">
        <w:t xml:space="preserve">, </w:t>
      </w:r>
      <w:r w:rsidR="00C52F4A" w:rsidRPr="00605EB6">
        <w:t>c</w:t>
      </w:r>
      <w:r w:rsidR="00C474C1">
        <w:t>’</w:t>
      </w:r>
      <w:r w:rsidR="00C52F4A" w:rsidRPr="00605EB6">
        <w:t>est un homme qui peut beaucoup</w:t>
      </w:r>
      <w:r w:rsidR="00C474C1">
        <w:t>.</w:t>
      </w:r>
    </w:p>
    <w:p w14:paraId="4E28F379" w14:textId="5942F28F" w:rsidR="00C474C1" w:rsidRDefault="0094609C" w:rsidP="00C52F4A">
      <w:r>
        <w:t>— </w:t>
      </w:r>
      <w:r w:rsidR="00C52F4A" w:rsidRPr="00605EB6">
        <w:t>Tu viens de me donner une idée de son savoir-faire</w:t>
      </w:r>
      <w:r w:rsidR="00C474C1">
        <w:t xml:space="preserve">. </w:t>
      </w:r>
      <w:r w:rsidR="00C52F4A" w:rsidRPr="00605EB6">
        <w:t>Mais</w:t>
      </w:r>
      <w:r w:rsidR="00C474C1">
        <w:t xml:space="preserve">, </w:t>
      </w:r>
      <w:r w:rsidR="00C52F4A" w:rsidRPr="00605EB6">
        <w:t>dis-moi</w:t>
      </w:r>
      <w:r w:rsidR="00C474C1">
        <w:t xml:space="preserve">, </w:t>
      </w:r>
      <w:r w:rsidR="00C52F4A" w:rsidRPr="00605EB6">
        <w:t>comment as-tu appris cette singulière histoire de princesses</w:t>
      </w:r>
      <w:r w:rsidR="00C474C1">
        <w:t> ?</w:t>
      </w:r>
    </w:p>
    <w:p w14:paraId="78A076B9" w14:textId="1D62E40F" w:rsidR="00C474C1" w:rsidRDefault="0094609C" w:rsidP="00C52F4A">
      <w:r>
        <w:t>— </w:t>
      </w:r>
      <w:r w:rsidR="00C52F4A" w:rsidRPr="00605EB6">
        <w:t>Comment</w:t>
      </w:r>
      <w:r w:rsidR="00C474C1">
        <w:t xml:space="preserve"> ? </w:t>
      </w:r>
      <w:r w:rsidR="00C52F4A" w:rsidRPr="00605EB6">
        <w:t>C</w:t>
      </w:r>
      <w:r w:rsidR="00C474C1">
        <w:t>’</w:t>
      </w:r>
      <w:r w:rsidR="00C52F4A" w:rsidRPr="00605EB6">
        <w:t>est bien simple</w:t>
      </w:r>
      <w:r w:rsidR="00C474C1">
        <w:t xml:space="preserve"> : </w:t>
      </w:r>
      <w:r w:rsidR="00C52F4A" w:rsidRPr="00605EB6">
        <w:t>J</w:t>
      </w:r>
      <w:r w:rsidR="00C474C1">
        <w:t>’</w:t>
      </w:r>
      <w:r w:rsidR="00C52F4A" w:rsidRPr="00605EB6">
        <w:t>ai connu le prince et les deux sœurs étaient mes amies</w:t>
      </w:r>
      <w:r w:rsidR="00C474C1">
        <w:t xml:space="preserve">. </w:t>
      </w:r>
      <w:r w:rsidR="00C52F4A" w:rsidRPr="00605EB6">
        <w:t>La princesse d</w:t>
      </w:r>
      <w:r w:rsidR="00C474C1">
        <w:t>’</w:t>
      </w:r>
      <w:r w:rsidR="00C52F4A" w:rsidRPr="00605EB6">
        <w:t>aujourd</w:t>
      </w:r>
      <w:r w:rsidR="00C474C1">
        <w:t>’</w:t>
      </w:r>
      <w:r w:rsidR="00C52F4A" w:rsidRPr="00605EB6">
        <w:t>hui est revenue à Paris il y a deux ans pour y passer</w:t>
      </w:r>
      <w:r w:rsidR="00C474C1">
        <w:t xml:space="preserve">, </w:t>
      </w:r>
      <w:r w:rsidR="00C52F4A" w:rsidRPr="00605EB6">
        <w:t>quelques mois</w:t>
      </w:r>
      <w:r w:rsidR="00C474C1">
        <w:t xml:space="preserve"> ; </w:t>
      </w:r>
      <w:r w:rsidR="00C52F4A" w:rsidRPr="00605EB6">
        <w:t>je l</w:t>
      </w:r>
      <w:r w:rsidR="00C474C1">
        <w:t>’</w:t>
      </w:r>
      <w:r w:rsidR="00C52F4A" w:rsidRPr="00605EB6">
        <w:t>ai rencontrée au bois</w:t>
      </w:r>
      <w:r w:rsidR="00C474C1">
        <w:t xml:space="preserve">, </w:t>
      </w:r>
      <w:r w:rsidR="00C52F4A" w:rsidRPr="00605EB6">
        <w:t>par hasard</w:t>
      </w:r>
      <w:r w:rsidR="00C474C1">
        <w:t xml:space="preserve">, </w:t>
      </w:r>
      <w:r w:rsidR="00C52F4A" w:rsidRPr="00605EB6">
        <w:t>et je l</w:t>
      </w:r>
      <w:r w:rsidR="00C474C1">
        <w:t>’</w:t>
      </w:r>
      <w:r w:rsidR="00C52F4A" w:rsidRPr="00605EB6">
        <w:t>ai reconnue</w:t>
      </w:r>
      <w:r w:rsidR="00C474C1">
        <w:t xml:space="preserve">. </w:t>
      </w:r>
      <w:r w:rsidR="00C52F4A" w:rsidRPr="00605EB6">
        <w:t>Juge de ma surprise</w:t>
      </w:r>
      <w:r w:rsidR="00C474C1">
        <w:t xml:space="preserve">. </w:t>
      </w:r>
      <w:r w:rsidR="00C52F4A" w:rsidRPr="00605EB6">
        <w:t>C</w:t>
      </w:r>
      <w:r w:rsidR="00C474C1">
        <w:t>’</w:t>
      </w:r>
      <w:r w:rsidR="00C52F4A" w:rsidRPr="00605EB6">
        <w:t>est elle que je croyais morte</w:t>
      </w:r>
      <w:r w:rsidR="00C474C1">
        <w:t xml:space="preserve">. </w:t>
      </w:r>
      <w:r w:rsidR="00C52F4A" w:rsidRPr="00605EB6">
        <w:t>Pressée par mes questions</w:t>
      </w:r>
      <w:r w:rsidR="00C474C1">
        <w:t xml:space="preserve">, </w:t>
      </w:r>
      <w:r w:rsidR="00C52F4A" w:rsidRPr="00605EB6">
        <w:t>elle finit par m</w:t>
      </w:r>
      <w:r w:rsidR="00C474C1">
        <w:t>’</w:t>
      </w:r>
      <w:r w:rsidR="00C52F4A" w:rsidRPr="00605EB6">
        <w:t>avouer la vérité</w:t>
      </w:r>
      <w:r w:rsidR="00C474C1">
        <w:t xml:space="preserve"> ; </w:t>
      </w:r>
      <w:r w:rsidR="00C52F4A" w:rsidRPr="00605EB6">
        <w:t>et c</w:t>
      </w:r>
      <w:r w:rsidR="00C474C1">
        <w:t>’</w:t>
      </w:r>
      <w:r w:rsidR="00C52F4A" w:rsidRPr="00605EB6">
        <w:t>est ainsi que j</w:t>
      </w:r>
      <w:r w:rsidR="00C474C1">
        <w:t>’</w:t>
      </w:r>
      <w:r w:rsidR="00C52F4A" w:rsidRPr="00605EB6">
        <w:t>ai pu apprécier la haute valeur du signor Carini</w:t>
      </w:r>
      <w:r w:rsidR="00C474C1">
        <w:t>.</w:t>
      </w:r>
    </w:p>
    <w:p w14:paraId="38DD86E5" w14:textId="5877C449" w:rsidR="00C474C1" w:rsidRDefault="0094609C" w:rsidP="00C52F4A">
      <w:r>
        <w:t>— </w:t>
      </w:r>
      <w:r w:rsidR="00C52F4A" w:rsidRPr="00605EB6">
        <w:t>Eh bien</w:t>
      </w:r>
      <w:r w:rsidR="00C474C1">
        <w:t xml:space="preserve"> ! </w:t>
      </w:r>
      <w:r w:rsidR="00C52F4A" w:rsidRPr="00605EB6">
        <w:t>ma chère Georgette</w:t>
      </w:r>
      <w:r w:rsidR="00C474C1">
        <w:t xml:space="preserve">, </w:t>
      </w:r>
      <w:r w:rsidR="00C52F4A" w:rsidRPr="00605EB6">
        <w:t>je saurai demain ce que cet illustre Italien pourra faire pour moi</w:t>
      </w:r>
      <w:r w:rsidR="00C474C1">
        <w:t>.</w:t>
      </w:r>
    </w:p>
    <w:p w14:paraId="27F5F380" w14:textId="36F18BBF" w:rsidR="00C474C1" w:rsidRDefault="00C52F4A" w:rsidP="00C52F4A">
      <w:r w:rsidRPr="00605EB6">
        <w:t>Il était près d</w:t>
      </w:r>
      <w:r w:rsidR="00C474C1">
        <w:t>’</w:t>
      </w:r>
      <w:r w:rsidRPr="00605EB6">
        <w:t xml:space="preserve">une heure du matin quand </w:t>
      </w:r>
      <w:r w:rsidR="00C474C1">
        <w:t>M. de </w:t>
      </w:r>
      <w:r w:rsidRPr="00605EB6">
        <w:t>Simaise quitta Pomme d</w:t>
      </w:r>
      <w:r w:rsidR="00C474C1">
        <w:t>’</w:t>
      </w:r>
      <w:r w:rsidRPr="00605EB6">
        <w:t>Api</w:t>
      </w:r>
      <w:r w:rsidR="00C474C1">
        <w:t xml:space="preserve"> ; </w:t>
      </w:r>
      <w:r w:rsidRPr="00605EB6">
        <w:t>il rentra à son hôtel et</w:t>
      </w:r>
      <w:r w:rsidR="00C474C1">
        <w:t xml:space="preserve">, </w:t>
      </w:r>
      <w:r w:rsidRPr="00605EB6">
        <w:t>sa fièvre étant calmée</w:t>
      </w:r>
      <w:r w:rsidR="00C474C1">
        <w:t xml:space="preserve">, </w:t>
      </w:r>
      <w:r w:rsidRPr="00605EB6">
        <w:t>caressant l</w:t>
      </w:r>
      <w:r w:rsidR="00C474C1">
        <w:t>’</w:t>
      </w:r>
      <w:r w:rsidRPr="00605EB6">
        <w:t>espoir d</w:t>
      </w:r>
      <w:r w:rsidR="00C474C1">
        <w:t>’</w:t>
      </w:r>
      <w:r w:rsidRPr="00605EB6">
        <w:t>avoir sous la main l</w:t>
      </w:r>
      <w:r w:rsidR="00C474C1">
        <w:t>’</w:t>
      </w:r>
      <w:r w:rsidRPr="00605EB6">
        <w:t>homme qu</w:t>
      </w:r>
      <w:r w:rsidR="00C474C1">
        <w:t>’</w:t>
      </w:r>
      <w:r w:rsidRPr="00605EB6">
        <w:t>il lui fallait</w:t>
      </w:r>
      <w:r w:rsidR="00C474C1">
        <w:t xml:space="preserve">, </w:t>
      </w:r>
      <w:r w:rsidRPr="00605EB6">
        <w:t>voyant déjà les millions voyager entre Amsterdam et Paris</w:t>
      </w:r>
      <w:r w:rsidR="00C474C1">
        <w:t xml:space="preserve">, </w:t>
      </w:r>
      <w:r w:rsidRPr="00605EB6">
        <w:t>il passa une assez bonne nuit</w:t>
      </w:r>
      <w:r w:rsidR="00C474C1">
        <w:t>.</w:t>
      </w:r>
    </w:p>
    <w:p w14:paraId="78167249" w14:textId="77777777" w:rsidR="00C474C1" w:rsidRDefault="00C52F4A" w:rsidP="00C52F4A">
      <w:r w:rsidRPr="00605EB6">
        <w:t>À neuf heures il était debout</w:t>
      </w:r>
      <w:r w:rsidR="00C474C1">
        <w:t xml:space="preserve">. </w:t>
      </w:r>
      <w:r w:rsidRPr="00605EB6">
        <w:t>Il s</w:t>
      </w:r>
      <w:r w:rsidR="00C474C1">
        <w:t>’</w:t>
      </w:r>
      <w:r w:rsidRPr="00605EB6">
        <w:t>habilla et sortit à pied</w:t>
      </w:r>
      <w:r w:rsidR="00C474C1">
        <w:t xml:space="preserve">. </w:t>
      </w:r>
      <w:r w:rsidRPr="00605EB6">
        <w:t>Mais</w:t>
      </w:r>
      <w:r w:rsidR="00C474C1">
        <w:t xml:space="preserve">, </w:t>
      </w:r>
      <w:r w:rsidRPr="00605EB6">
        <w:t>à l</w:t>
      </w:r>
      <w:r w:rsidR="00C474C1">
        <w:t>’</w:t>
      </w:r>
      <w:r w:rsidRPr="00605EB6">
        <w:t>entrée de l</w:t>
      </w:r>
      <w:r w:rsidR="00C474C1">
        <w:t>’</w:t>
      </w:r>
      <w:r w:rsidRPr="00605EB6">
        <w:t>avenue</w:t>
      </w:r>
      <w:r w:rsidR="00C474C1">
        <w:t xml:space="preserve">, </w:t>
      </w:r>
      <w:r w:rsidRPr="00605EB6">
        <w:t>il prit une voiture de place et donna l</w:t>
      </w:r>
      <w:r w:rsidR="00C474C1">
        <w:t>’</w:t>
      </w:r>
      <w:r w:rsidRPr="00605EB6">
        <w:t>ordre au cocher de le conduire rue du Cherche-Midi</w:t>
      </w:r>
      <w:r w:rsidR="00C474C1">
        <w:t>.</w:t>
      </w:r>
    </w:p>
    <w:p w14:paraId="66590A29" w14:textId="77777777" w:rsidR="00C474C1" w:rsidRDefault="00C52F4A" w:rsidP="00C52F4A">
      <w:r w:rsidRPr="00605EB6">
        <w:t>Comme il l</w:t>
      </w:r>
      <w:r w:rsidR="00C474C1">
        <w:t>’</w:t>
      </w:r>
      <w:r w:rsidRPr="00605EB6">
        <w:t>avait pensé</w:t>
      </w:r>
      <w:r w:rsidR="00C474C1">
        <w:t xml:space="preserve">, </w:t>
      </w:r>
      <w:r w:rsidRPr="00605EB6">
        <w:t>Carini</w:t>
      </w:r>
      <w:r w:rsidR="00C474C1">
        <w:t xml:space="preserve">, </w:t>
      </w:r>
      <w:r w:rsidRPr="00605EB6">
        <w:t>à cette heure matinale</w:t>
      </w:r>
      <w:r w:rsidR="00C474C1">
        <w:t xml:space="preserve">, </w:t>
      </w:r>
      <w:r w:rsidRPr="00605EB6">
        <w:t>était chez lui</w:t>
      </w:r>
      <w:r w:rsidR="00C474C1">
        <w:t xml:space="preserve">. </w:t>
      </w:r>
      <w:r w:rsidRPr="00605EB6">
        <w:t>Il remit sa carte à un domestique tout de noir habillé et il fut reçu immédiatement</w:t>
      </w:r>
      <w:r w:rsidR="00C474C1">
        <w:t>.</w:t>
      </w:r>
    </w:p>
    <w:p w14:paraId="55E5063A" w14:textId="77777777" w:rsidR="00C474C1" w:rsidRDefault="00C52F4A" w:rsidP="00C52F4A">
      <w:r w:rsidRPr="00605EB6">
        <w:t>Le baron se trouva en présence de l</w:t>
      </w:r>
      <w:r w:rsidR="00C474C1">
        <w:t>’</w:t>
      </w:r>
      <w:r w:rsidRPr="00605EB6">
        <w:t>Italien</w:t>
      </w:r>
      <w:r w:rsidR="00C474C1">
        <w:t xml:space="preserve">, </w:t>
      </w:r>
      <w:r w:rsidRPr="00605EB6">
        <w:t>dans une grande pièce carrée à deux fenêtres</w:t>
      </w:r>
      <w:r w:rsidR="00C474C1">
        <w:t xml:space="preserve">, </w:t>
      </w:r>
      <w:r w:rsidRPr="00605EB6">
        <w:t>ayant dans son arrangement</w:t>
      </w:r>
      <w:r w:rsidR="00C474C1">
        <w:t xml:space="preserve">, </w:t>
      </w:r>
      <w:r w:rsidRPr="00605EB6">
        <w:t>ses meubles</w:t>
      </w:r>
      <w:r w:rsidR="00C474C1">
        <w:t xml:space="preserve">, </w:t>
      </w:r>
      <w:r w:rsidRPr="00605EB6">
        <w:t>ses tapisseries</w:t>
      </w:r>
      <w:r w:rsidR="00C474C1">
        <w:t xml:space="preserve">, </w:t>
      </w:r>
      <w:r w:rsidRPr="00605EB6">
        <w:t>une ressemblance frappante avec le cabinet de Blaireau</w:t>
      </w:r>
      <w:r w:rsidR="00C474C1">
        <w:t xml:space="preserve">. </w:t>
      </w:r>
      <w:r w:rsidRPr="00605EB6">
        <w:t>Sur le bureau de vieux chêne sculpté</w:t>
      </w:r>
      <w:r w:rsidR="00C474C1">
        <w:t xml:space="preserve">, </w:t>
      </w:r>
      <w:r w:rsidRPr="00605EB6">
        <w:t>placé au milieu de la pièce</w:t>
      </w:r>
      <w:r w:rsidR="00C474C1">
        <w:t xml:space="preserve">, </w:t>
      </w:r>
      <w:r w:rsidRPr="00605EB6">
        <w:t xml:space="preserve">devant les fenêtres </w:t>
      </w:r>
      <w:r w:rsidRPr="00605EB6">
        <w:lastRenderedPageBreak/>
        <w:t>et tout près de la cheminée</w:t>
      </w:r>
      <w:r w:rsidR="00C474C1">
        <w:t xml:space="preserve">, </w:t>
      </w:r>
      <w:r w:rsidRPr="00605EB6">
        <w:t>c</w:t>
      </w:r>
      <w:r w:rsidR="00C474C1">
        <w:t>’</w:t>
      </w:r>
      <w:r w:rsidRPr="00605EB6">
        <w:t>était le même désordre de paperasses poussiéreuses</w:t>
      </w:r>
      <w:r w:rsidR="00C474C1">
        <w:t xml:space="preserve">, </w:t>
      </w:r>
      <w:r w:rsidRPr="00605EB6">
        <w:t>entassées pêle-mêle les unes sur les autres</w:t>
      </w:r>
      <w:r w:rsidR="00C474C1">
        <w:t xml:space="preserve">. </w:t>
      </w:r>
      <w:r w:rsidRPr="00605EB6">
        <w:t>Aussi</w:t>
      </w:r>
      <w:r w:rsidR="00C474C1">
        <w:t xml:space="preserve">, </w:t>
      </w:r>
      <w:r w:rsidRPr="00605EB6">
        <w:t>de Simaise ne put-il s</w:t>
      </w:r>
      <w:r w:rsidR="00C474C1">
        <w:t>’</w:t>
      </w:r>
      <w:r w:rsidRPr="00605EB6">
        <w:t>empêcher de penser à son ancien complice</w:t>
      </w:r>
      <w:r w:rsidR="00C474C1">
        <w:t>.</w:t>
      </w:r>
    </w:p>
    <w:p w14:paraId="28B55221" w14:textId="77777777" w:rsidR="00C474C1" w:rsidRDefault="00C52F4A" w:rsidP="00C52F4A">
      <w:r w:rsidRPr="00605EB6">
        <w:t>Le maître du lieu était bien tel que Georgette l</w:t>
      </w:r>
      <w:r w:rsidR="00C474C1">
        <w:t>’</w:t>
      </w:r>
      <w:r w:rsidRPr="00605EB6">
        <w:t>avait dépeint</w:t>
      </w:r>
      <w:r w:rsidR="00C474C1">
        <w:t>.</w:t>
      </w:r>
    </w:p>
    <w:p w14:paraId="15DDC100" w14:textId="77777777" w:rsidR="00C474C1" w:rsidRDefault="00C52F4A" w:rsidP="00C52F4A">
      <w:r w:rsidRPr="00605EB6">
        <w:t>Il était vêtu d</w:t>
      </w:r>
      <w:r w:rsidR="00C474C1">
        <w:t>’</w:t>
      </w:r>
      <w:r w:rsidRPr="00605EB6">
        <w:t>une longue houppelande noire</w:t>
      </w:r>
      <w:r w:rsidR="00C474C1">
        <w:t xml:space="preserve">, </w:t>
      </w:r>
      <w:r w:rsidRPr="00605EB6">
        <w:t>vieille</w:t>
      </w:r>
      <w:r w:rsidR="00C474C1">
        <w:t xml:space="preserve">, </w:t>
      </w:r>
      <w:r w:rsidRPr="00605EB6">
        <w:t>usée</w:t>
      </w:r>
      <w:r w:rsidR="00C474C1">
        <w:t xml:space="preserve">, </w:t>
      </w:r>
      <w:r w:rsidRPr="00605EB6">
        <w:t>crasseuse</w:t>
      </w:r>
      <w:r w:rsidR="00C474C1">
        <w:t xml:space="preserve">. </w:t>
      </w:r>
      <w:r w:rsidRPr="00605EB6">
        <w:t>Sa figure était celle d</w:t>
      </w:r>
      <w:r w:rsidR="00C474C1">
        <w:t>’</w:t>
      </w:r>
      <w:r w:rsidRPr="00605EB6">
        <w:t>un ascète</w:t>
      </w:r>
      <w:r w:rsidR="00C474C1">
        <w:t xml:space="preserve">, </w:t>
      </w:r>
      <w:r w:rsidRPr="00605EB6">
        <w:t>et il y avait dans ses mouvements</w:t>
      </w:r>
      <w:r w:rsidR="00C474C1">
        <w:t xml:space="preserve">, </w:t>
      </w:r>
      <w:r w:rsidRPr="00605EB6">
        <w:t>ses gestes</w:t>
      </w:r>
      <w:r w:rsidR="00C474C1">
        <w:t xml:space="preserve">, </w:t>
      </w:r>
      <w:r w:rsidRPr="00605EB6">
        <w:t>dans l</w:t>
      </w:r>
      <w:r w:rsidR="00C474C1">
        <w:t>’</w:t>
      </w:r>
      <w:r w:rsidRPr="00605EB6">
        <w:t>expression de son regard quelque chose de monacal</w:t>
      </w:r>
      <w:r w:rsidR="00C474C1">
        <w:t>.</w:t>
      </w:r>
    </w:p>
    <w:p w14:paraId="370F3A24" w14:textId="77777777" w:rsidR="00C474C1" w:rsidRDefault="00C52F4A" w:rsidP="00C52F4A">
      <w:r w:rsidRPr="00605EB6">
        <w:t>On devait se demander</w:t>
      </w:r>
      <w:r w:rsidR="00C474C1">
        <w:t xml:space="preserve">, </w:t>
      </w:r>
      <w:r w:rsidRPr="00605EB6">
        <w:t>en l</w:t>
      </w:r>
      <w:r w:rsidR="00C474C1">
        <w:t>’</w:t>
      </w:r>
      <w:r w:rsidRPr="00605EB6">
        <w:t>abordant</w:t>
      </w:r>
      <w:r w:rsidR="00C474C1">
        <w:t xml:space="preserve">, </w:t>
      </w:r>
      <w:r w:rsidRPr="00605EB6">
        <w:t>si l</w:t>
      </w:r>
      <w:r w:rsidR="00C474C1">
        <w:t>’</w:t>
      </w:r>
      <w:r w:rsidRPr="00605EB6">
        <w:t>on n</w:t>
      </w:r>
      <w:r w:rsidR="00C474C1">
        <w:t>’</w:t>
      </w:r>
      <w:r w:rsidRPr="00605EB6">
        <w:t>était pas en présence d</w:t>
      </w:r>
      <w:r w:rsidR="00C474C1">
        <w:t>’</w:t>
      </w:r>
      <w:r w:rsidRPr="00605EB6">
        <w:t>un religieux d</w:t>
      </w:r>
      <w:r w:rsidR="00C474C1">
        <w:t>’</w:t>
      </w:r>
      <w:r w:rsidRPr="00605EB6">
        <w:t>un ordre quelconque</w:t>
      </w:r>
      <w:r w:rsidR="00C474C1">
        <w:t xml:space="preserve">, </w:t>
      </w:r>
      <w:r w:rsidRPr="00605EB6">
        <w:t>et s</w:t>
      </w:r>
      <w:r w:rsidR="00C474C1">
        <w:t>’</w:t>
      </w:r>
      <w:r w:rsidRPr="00605EB6">
        <w:t>étonner qu</w:t>
      </w:r>
      <w:r w:rsidR="00C474C1">
        <w:t>’</w:t>
      </w:r>
      <w:r w:rsidRPr="00605EB6">
        <w:t>il ne portât point la robe du moine ou la soutane du prêtre</w:t>
      </w:r>
      <w:r w:rsidR="00C474C1">
        <w:t>.</w:t>
      </w:r>
    </w:p>
    <w:p w14:paraId="662F8901" w14:textId="77777777" w:rsidR="00C474C1" w:rsidRDefault="00C52F4A" w:rsidP="00C52F4A">
      <w:r w:rsidRPr="00605EB6">
        <w:t>Après avoir salué obséquieusement le baron</w:t>
      </w:r>
      <w:r w:rsidR="00C474C1">
        <w:t xml:space="preserve">, </w:t>
      </w:r>
      <w:r w:rsidRPr="00605EB6">
        <w:t>il l</w:t>
      </w:r>
      <w:r w:rsidR="00C474C1">
        <w:t>’</w:t>
      </w:r>
      <w:r w:rsidRPr="00605EB6">
        <w:t>invita à s</w:t>
      </w:r>
      <w:r w:rsidR="00C474C1">
        <w:t>’</w:t>
      </w:r>
      <w:r w:rsidRPr="00605EB6">
        <w:t>asseoir</w:t>
      </w:r>
      <w:r w:rsidR="00C474C1">
        <w:t xml:space="preserve">, </w:t>
      </w:r>
      <w:r w:rsidRPr="00605EB6">
        <w:t>en lui indiquant un fauteuil</w:t>
      </w:r>
      <w:r w:rsidR="00C474C1">
        <w:t>.</w:t>
      </w:r>
    </w:p>
    <w:p w14:paraId="6B1C4155" w14:textId="1AE4C529" w:rsidR="00C474C1" w:rsidRDefault="0094609C" w:rsidP="00C52F4A">
      <w:r>
        <w:t>— </w:t>
      </w:r>
      <w:r w:rsidR="00C52F4A" w:rsidRPr="00605EB6">
        <w:t>Je n</w:t>
      </w:r>
      <w:r w:rsidR="00C474C1">
        <w:t>’</w:t>
      </w:r>
      <w:r w:rsidR="00C52F4A" w:rsidRPr="00605EB6">
        <w:t>avais pas l</w:t>
      </w:r>
      <w:r w:rsidR="00C474C1">
        <w:t>’</w:t>
      </w:r>
      <w:r w:rsidR="00C52F4A" w:rsidRPr="00605EB6">
        <w:t xml:space="preserve">honneur de connaître personnellement </w:t>
      </w:r>
      <w:r w:rsidR="00C474C1">
        <w:t>M. </w:t>
      </w:r>
      <w:r w:rsidR="00C52F4A" w:rsidRPr="00605EB6">
        <w:t>le baron de Simaise</w:t>
      </w:r>
      <w:r w:rsidR="00C474C1">
        <w:t xml:space="preserve">, </w:t>
      </w:r>
      <w:r w:rsidR="00C52F4A" w:rsidRPr="00605EB6">
        <w:t>dit-il avec un léger accent</w:t>
      </w:r>
      <w:r w:rsidR="00C474C1">
        <w:t xml:space="preserve">, </w:t>
      </w:r>
      <w:r w:rsidR="00C52F4A" w:rsidRPr="00605EB6">
        <w:t>qui trahissait sa nationalité</w:t>
      </w:r>
      <w:r w:rsidR="00C474C1">
        <w:t xml:space="preserve"> ; </w:t>
      </w:r>
      <w:r w:rsidR="00C52F4A" w:rsidRPr="00605EB6">
        <w:t>mais souvent</w:t>
      </w:r>
      <w:r w:rsidR="00C474C1">
        <w:t xml:space="preserve">, </w:t>
      </w:r>
      <w:r w:rsidR="00C52F4A" w:rsidRPr="00605EB6">
        <w:t>bien souvent</w:t>
      </w:r>
      <w:r w:rsidR="00C474C1">
        <w:t xml:space="preserve">, </w:t>
      </w:r>
      <w:r w:rsidR="00C52F4A" w:rsidRPr="00605EB6">
        <w:t>j</w:t>
      </w:r>
      <w:r w:rsidR="00C474C1">
        <w:t>’</w:t>
      </w:r>
      <w:r w:rsidR="00C52F4A" w:rsidRPr="00605EB6">
        <w:t>ai entendu parler de vous</w:t>
      </w:r>
      <w:r w:rsidR="00C474C1">
        <w:t xml:space="preserve">, </w:t>
      </w:r>
      <w:r w:rsidR="00C52F4A" w:rsidRPr="00605EB6">
        <w:t>monsieur le baron</w:t>
      </w:r>
      <w:r w:rsidR="00C474C1">
        <w:t xml:space="preserve">, </w:t>
      </w:r>
      <w:r w:rsidR="00C52F4A" w:rsidRPr="00605EB6">
        <w:t>très avantageusement</w:t>
      </w:r>
      <w:r w:rsidR="00C474C1">
        <w:t xml:space="preserve">. </w:t>
      </w:r>
      <w:r w:rsidR="00C52F4A" w:rsidRPr="00605EB6">
        <w:t>Ah</w:t>
      </w:r>
      <w:r w:rsidR="00C474C1">
        <w:t xml:space="preserve"> ! </w:t>
      </w:r>
      <w:r w:rsidR="00C52F4A" w:rsidRPr="00605EB6">
        <w:t>monsieur le baron</w:t>
      </w:r>
      <w:r w:rsidR="00C474C1">
        <w:t xml:space="preserve">, </w:t>
      </w:r>
      <w:r w:rsidR="00C52F4A" w:rsidRPr="00605EB6">
        <w:t>c</w:t>
      </w:r>
      <w:r w:rsidR="00C474C1">
        <w:t>’</w:t>
      </w:r>
      <w:r w:rsidR="00C52F4A" w:rsidRPr="00605EB6">
        <w:t>est un grand honneur que vous me faites aujourd</w:t>
      </w:r>
      <w:r w:rsidR="00C474C1">
        <w:t>’</w:t>
      </w:r>
      <w:r w:rsidR="00C52F4A" w:rsidRPr="00605EB6">
        <w:t>hui</w:t>
      </w:r>
      <w:r w:rsidR="00C474C1">
        <w:t xml:space="preserve">. </w:t>
      </w:r>
      <w:r w:rsidR="00C52F4A" w:rsidRPr="00605EB6">
        <w:t>Mais votre visite me dit assez que vous avez quelque chose à me demander</w:t>
      </w:r>
      <w:r w:rsidR="00C474C1">
        <w:t xml:space="preserve">. </w:t>
      </w:r>
      <w:r w:rsidR="00C52F4A" w:rsidRPr="00605EB6">
        <w:t>Serais-je donc assez heureux pour pouvoir vous être agréable ou utile en quelque chose</w:t>
      </w:r>
      <w:r w:rsidR="00C474C1">
        <w:t> ?</w:t>
      </w:r>
    </w:p>
    <w:p w14:paraId="3553DB0A" w14:textId="3F96BF32" w:rsidR="00C474C1" w:rsidRDefault="0094609C" w:rsidP="00C52F4A">
      <w:r>
        <w:t>— </w:t>
      </w:r>
      <w:r w:rsidR="00C52F4A" w:rsidRPr="00605EB6">
        <w:t>Monsieur Carini</w:t>
      </w:r>
      <w:r w:rsidR="00C474C1">
        <w:t xml:space="preserve">, </w:t>
      </w:r>
      <w:r w:rsidR="00C52F4A" w:rsidRPr="00605EB6">
        <w:t>c</w:t>
      </w:r>
      <w:r w:rsidR="00C474C1">
        <w:t>’</w:t>
      </w:r>
      <w:r w:rsidR="00C52F4A" w:rsidRPr="00605EB6">
        <w:t>est dans cet espoir que je suis venu vous trouver</w:t>
      </w:r>
      <w:r w:rsidR="00C474C1">
        <w:t>.</w:t>
      </w:r>
    </w:p>
    <w:p w14:paraId="39BB820A" w14:textId="2EC073F8" w:rsidR="00C474C1" w:rsidRDefault="0094609C" w:rsidP="00C52F4A">
      <w:r>
        <w:t>— </w:t>
      </w:r>
      <w:r w:rsidR="00C52F4A" w:rsidRPr="00605EB6">
        <w:t>Oh</w:t>
      </w:r>
      <w:r w:rsidR="00C474C1">
        <w:t xml:space="preserve"> ! </w:t>
      </w:r>
      <w:r w:rsidR="00C52F4A" w:rsidRPr="00605EB6">
        <w:t>Je suis entièrement à votre service</w:t>
      </w:r>
      <w:r w:rsidR="00C474C1">
        <w:t>.</w:t>
      </w:r>
    </w:p>
    <w:p w14:paraId="5123219D" w14:textId="7E425657" w:rsidR="00C474C1" w:rsidRDefault="0094609C" w:rsidP="00C52F4A">
      <w:r>
        <w:t>— </w:t>
      </w:r>
      <w:r w:rsidR="00C52F4A" w:rsidRPr="00605EB6">
        <w:t>Je ne vous connaissais pas</w:t>
      </w:r>
      <w:r w:rsidR="00C474C1">
        <w:t xml:space="preserve">, </w:t>
      </w:r>
      <w:r w:rsidR="00C52F4A" w:rsidRPr="00605EB6">
        <w:t>monsieur Carini</w:t>
      </w:r>
      <w:r w:rsidR="00C474C1">
        <w:t xml:space="preserve">, </w:t>
      </w:r>
      <w:r w:rsidR="00C52F4A" w:rsidRPr="00605EB6">
        <w:t>c</w:t>
      </w:r>
      <w:r w:rsidR="00C474C1">
        <w:t>’</w:t>
      </w:r>
      <w:r w:rsidR="00C52F4A" w:rsidRPr="00605EB6">
        <w:t>est hier pour la première fois qu</w:t>
      </w:r>
      <w:r w:rsidR="00C474C1">
        <w:t>’</w:t>
      </w:r>
      <w:r w:rsidR="00C52F4A" w:rsidRPr="00605EB6">
        <w:t>on m</w:t>
      </w:r>
      <w:r w:rsidR="00C474C1">
        <w:t>’</w:t>
      </w:r>
      <w:r w:rsidR="00C52F4A" w:rsidRPr="00605EB6">
        <w:t>a parlé de vous</w:t>
      </w:r>
      <w:r w:rsidR="00C474C1">
        <w:t>.</w:t>
      </w:r>
    </w:p>
    <w:p w14:paraId="1F60BA04" w14:textId="1576AE5D" w:rsidR="00C474C1" w:rsidRDefault="0094609C" w:rsidP="00C52F4A">
      <w:r>
        <w:lastRenderedPageBreak/>
        <w:t>— </w:t>
      </w:r>
      <w:r w:rsidR="00C52F4A" w:rsidRPr="00605EB6">
        <w:t>La charmante Georgette</w:t>
      </w:r>
      <w:r w:rsidR="00C474C1">
        <w:t xml:space="preserve">, </w:t>
      </w:r>
      <w:r w:rsidR="00C52F4A" w:rsidRPr="00605EB6">
        <w:t>sans doute</w:t>
      </w:r>
      <w:r w:rsidR="00C474C1">
        <w:t xml:space="preserve">, </w:t>
      </w:r>
      <w:r w:rsidR="00C52F4A" w:rsidRPr="00605EB6">
        <w:t>monsieur le baron</w:t>
      </w:r>
      <w:r w:rsidR="00C474C1">
        <w:t>.</w:t>
      </w:r>
    </w:p>
    <w:p w14:paraId="3DF53B14" w14:textId="3560B112" w:rsidR="00C474C1" w:rsidRDefault="0094609C" w:rsidP="00C52F4A">
      <w:r>
        <w:t>— </w:t>
      </w:r>
      <w:r w:rsidR="00C52F4A" w:rsidRPr="00605EB6">
        <w:t>En effet</w:t>
      </w:r>
      <w:r w:rsidR="00C474C1">
        <w:t xml:space="preserve">, </w:t>
      </w:r>
      <w:r w:rsidR="00C52F4A" w:rsidRPr="00605EB6">
        <w:t>c</w:t>
      </w:r>
      <w:r w:rsidR="00C474C1">
        <w:t>’</w:t>
      </w:r>
      <w:r w:rsidR="00C52F4A" w:rsidRPr="00605EB6">
        <w:t>est Georgette qui m</w:t>
      </w:r>
      <w:r w:rsidR="00C474C1">
        <w:t>’</w:t>
      </w:r>
      <w:r w:rsidR="00C52F4A" w:rsidRPr="00605EB6">
        <w:t>a dit que vous étiez un homme de confiance et que</w:t>
      </w:r>
      <w:r w:rsidR="00C474C1">
        <w:t xml:space="preserve">, </w:t>
      </w:r>
      <w:r w:rsidR="00C52F4A" w:rsidRPr="00605EB6">
        <w:t>peut-être</w:t>
      </w:r>
      <w:r w:rsidR="00C474C1">
        <w:t xml:space="preserve">, </w:t>
      </w:r>
      <w:r w:rsidR="00C52F4A" w:rsidRPr="00605EB6">
        <w:t>vous pourriez m</w:t>
      </w:r>
      <w:r w:rsidR="00C474C1">
        <w:t>’</w:t>
      </w:r>
      <w:r w:rsidR="00C52F4A" w:rsidRPr="00605EB6">
        <w:t>aider à sortir d</w:t>
      </w:r>
      <w:r w:rsidR="00C474C1">
        <w:t>’</w:t>
      </w:r>
      <w:r w:rsidR="00C52F4A" w:rsidRPr="00605EB6">
        <w:t>une situation difficile dans laquelle je me trouve en ce moment</w:t>
      </w:r>
      <w:r w:rsidR="00C474C1">
        <w:t>.</w:t>
      </w:r>
    </w:p>
    <w:p w14:paraId="7E88237B" w14:textId="15FF33FF" w:rsidR="00C474C1" w:rsidRDefault="0094609C" w:rsidP="00C52F4A">
      <w:r>
        <w:t>— </w:t>
      </w:r>
      <w:r w:rsidR="00C52F4A" w:rsidRPr="00605EB6">
        <w:t>La charmante Georgette a probablement beaucoup exagéré en vous parlant de moi</w:t>
      </w:r>
      <w:r w:rsidR="00C474C1">
        <w:t xml:space="preserve"> ; </w:t>
      </w:r>
      <w:r w:rsidR="00C52F4A" w:rsidRPr="00605EB6">
        <w:t>mais</w:t>
      </w:r>
      <w:r w:rsidR="00C474C1">
        <w:t xml:space="preserve">, </w:t>
      </w:r>
      <w:r w:rsidR="00C52F4A" w:rsidRPr="00605EB6">
        <w:t>si je le peux</w:t>
      </w:r>
      <w:r w:rsidR="00C474C1">
        <w:t xml:space="preserve">, </w:t>
      </w:r>
      <w:r w:rsidR="00C52F4A" w:rsidRPr="00605EB6">
        <w:t>monsieur le baron</w:t>
      </w:r>
      <w:r w:rsidR="00C474C1">
        <w:t xml:space="preserve">, </w:t>
      </w:r>
      <w:r w:rsidR="00C52F4A" w:rsidRPr="00605EB6">
        <w:t>je vous aiderai avec plaisir</w:t>
      </w:r>
      <w:r w:rsidR="00C474C1">
        <w:t xml:space="preserve">. </w:t>
      </w:r>
      <w:r w:rsidR="00C52F4A" w:rsidRPr="00605EB6">
        <w:t>Veuillez donc me dire de quoi il s</w:t>
      </w:r>
      <w:r w:rsidR="00C474C1">
        <w:t>’</w:t>
      </w:r>
      <w:r w:rsidR="00C52F4A" w:rsidRPr="00605EB6">
        <w:t>agit</w:t>
      </w:r>
      <w:r w:rsidR="00C474C1">
        <w:t>.</w:t>
      </w:r>
    </w:p>
    <w:p w14:paraId="17240D2A" w14:textId="4615D9EC" w:rsidR="00C474C1" w:rsidRDefault="0094609C" w:rsidP="00C52F4A">
      <w:r>
        <w:t>— </w:t>
      </w:r>
      <w:r w:rsidR="00C52F4A" w:rsidRPr="00605EB6">
        <w:t>Vous ignorez sans doute que j</w:t>
      </w:r>
      <w:r w:rsidR="00C474C1">
        <w:t>’</w:t>
      </w:r>
      <w:r w:rsidR="00C52F4A" w:rsidRPr="00605EB6">
        <w:t>avais un frère aîné</w:t>
      </w:r>
      <w:r w:rsidR="00C474C1">
        <w:t>.</w:t>
      </w:r>
    </w:p>
    <w:p w14:paraId="3F4E5199" w14:textId="349764C8" w:rsidR="00C474C1" w:rsidRDefault="0094609C" w:rsidP="00C52F4A">
      <w:r>
        <w:t>— </w:t>
      </w:r>
      <w:r w:rsidR="00C52F4A" w:rsidRPr="00605EB6">
        <w:t>Je n</w:t>
      </w:r>
      <w:r w:rsidR="00C474C1">
        <w:t>’</w:t>
      </w:r>
      <w:r w:rsidR="00C52F4A" w:rsidRPr="00605EB6">
        <w:t>ignore pas cela</w:t>
      </w:r>
      <w:r w:rsidR="00C474C1">
        <w:t xml:space="preserve">, </w:t>
      </w:r>
      <w:r w:rsidR="00C52F4A" w:rsidRPr="00605EB6">
        <w:t>monsieur le baron</w:t>
      </w:r>
      <w:r w:rsidR="00C474C1">
        <w:t xml:space="preserve"> ; </w:t>
      </w:r>
      <w:r w:rsidR="00C52F4A" w:rsidRPr="00605EB6">
        <w:t>ce frère</w:t>
      </w:r>
      <w:r w:rsidR="00C474C1">
        <w:t xml:space="preserve">, </w:t>
      </w:r>
      <w:r w:rsidR="00C52F4A" w:rsidRPr="00605EB6">
        <w:t>né d</w:t>
      </w:r>
      <w:r w:rsidR="00C474C1">
        <w:t>’</w:t>
      </w:r>
      <w:r w:rsidR="00C52F4A" w:rsidRPr="00605EB6">
        <w:t>un premier lit</w:t>
      </w:r>
      <w:r w:rsidR="00C474C1">
        <w:t xml:space="preserve">, </w:t>
      </w:r>
      <w:r w:rsidR="00C52F4A" w:rsidRPr="00605EB6">
        <w:t>était le marquis de Chamarande</w:t>
      </w:r>
      <w:r w:rsidR="00C474C1">
        <w:t xml:space="preserve"> ; </w:t>
      </w:r>
      <w:r w:rsidR="00C52F4A" w:rsidRPr="00605EB6">
        <w:t>il a péri dans un naufrage en faisant la traversée de Batavia au Havre</w:t>
      </w:r>
      <w:r w:rsidR="00C474C1">
        <w:t>.</w:t>
      </w:r>
    </w:p>
    <w:p w14:paraId="3B2A8DD5" w14:textId="7D66CC04" w:rsidR="00C474C1" w:rsidRDefault="0094609C" w:rsidP="00C52F4A">
      <w:r>
        <w:t>— </w:t>
      </w:r>
      <w:r w:rsidR="00C52F4A" w:rsidRPr="00605EB6">
        <w:t>Oui</w:t>
      </w:r>
      <w:r w:rsidR="00C474C1">
        <w:t xml:space="preserve">, </w:t>
      </w:r>
      <w:r w:rsidR="00C52F4A" w:rsidRPr="00605EB6">
        <w:t>monsieur</w:t>
      </w:r>
      <w:r w:rsidR="00C474C1">
        <w:t xml:space="preserve">. </w:t>
      </w:r>
      <w:r w:rsidR="00C52F4A" w:rsidRPr="00605EB6">
        <w:t>Mon frère était pauvre</w:t>
      </w:r>
      <w:r w:rsidR="00C474C1">
        <w:t xml:space="preserve">, </w:t>
      </w:r>
      <w:r w:rsidR="00C52F4A" w:rsidRPr="00605EB6">
        <w:t>le général de Chamarande</w:t>
      </w:r>
      <w:r w:rsidR="00C474C1">
        <w:t xml:space="preserve">, </w:t>
      </w:r>
      <w:r w:rsidR="00C52F4A" w:rsidRPr="00605EB6">
        <w:t>son père</w:t>
      </w:r>
      <w:r w:rsidR="00C474C1">
        <w:t xml:space="preserve">, </w:t>
      </w:r>
      <w:r w:rsidR="00C52F4A" w:rsidRPr="00605EB6">
        <w:t>ne lui ayant rien laissé</w:t>
      </w:r>
      <w:r w:rsidR="00C474C1">
        <w:t xml:space="preserve"> ; </w:t>
      </w:r>
      <w:r w:rsidR="00C52F4A" w:rsidRPr="00605EB6">
        <w:t>il était parti jeune pour Batavia où il a fait une grande fortune</w:t>
      </w:r>
      <w:r w:rsidR="00C474C1">
        <w:t>.</w:t>
      </w:r>
    </w:p>
    <w:p w14:paraId="2DA603B8" w14:textId="02807B63" w:rsidR="00C474C1" w:rsidRDefault="0094609C" w:rsidP="00C52F4A">
      <w:r>
        <w:t>— </w:t>
      </w:r>
      <w:r w:rsidR="00C52F4A" w:rsidRPr="00605EB6">
        <w:t>Vous avez été son héritier</w:t>
      </w:r>
      <w:r w:rsidR="00C474C1">
        <w:t> ?</w:t>
      </w:r>
    </w:p>
    <w:p w14:paraId="1D3CC472" w14:textId="1E60F88B" w:rsidR="00C474C1" w:rsidRDefault="0094609C" w:rsidP="00C52F4A">
      <w:r>
        <w:t>— </w:t>
      </w:r>
      <w:r w:rsidR="00C52F4A" w:rsidRPr="00605EB6">
        <w:t>Oui</w:t>
      </w:r>
      <w:r w:rsidR="00C474C1">
        <w:t xml:space="preserve">. </w:t>
      </w:r>
      <w:r w:rsidR="00C52F4A" w:rsidRPr="00605EB6">
        <w:t>Mais mon frère n</w:t>
      </w:r>
      <w:r w:rsidR="00C474C1">
        <w:t>’</w:t>
      </w:r>
      <w:r w:rsidR="00C52F4A" w:rsidRPr="00605EB6">
        <w:t>était pas revenu en France avec toute sa fortune</w:t>
      </w:r>
      <w:r w:rsidR="00C474C1">
        <w:t xml:space="preserve">. </w:t>
      </w:r>
      <w:r w:rsidR="00C52F4A" w:rsidRPr="00605EB6">
        <w:t>Il avait laissé</w:t>
      </w:r>
      <w:r w:rsidR="00C474C1">
        <w:t xml:space="preserve">, </w:t>
      </w:r>
      <w:r w:rsidR="00C52F4A" w:rsidRPr="00605EB6">
        <w:t>et cela</w:t>
      </w:r>
      <w:r w:rsidR="00C474C1">
        <w:t xml:space="preserve">, </w:t>
      </w:r>
      <w:r w:rsidR="00C52F4A" w:rsidRPr="00605EB6">
        <w:t>je l</w:t>
      </w:r>
      <w:r w:rsidR="00C474C1">
        <w:t>’</w:t>
      </w:r>
      <w:r w:rsidR="00C52F4A" w:rsidRPr="00605EB6">
        <w:t>ignorais</w:t>
      </w:r>
      <w:r w:rsidR="00C474C1">
        <w:t xml:space="preserve">, </w:t>
      </w:r>
      <w:r w:rsidR="00C52F4A" w:rsidRPr="00605EB6">
        <w:t>trois ou quatre millions à Batavia</w:t>
      </w:r>
      <w:r w:rsidR="00C474C1">
        <w:t>.</w:t>
      </w:r>
    </w:p>
    <w:p w14:paraId="72C93291" w14:textId="69B90439" w:rsidR="00C474C1" w:rsidRDefault="0094609C" w:rsidP="00C52F4A">
      <w:r>
        <w:t>— </w:t>
      </w:r>
      <w:r w:rsidR="00C52F4A" w:rsidRPr="00605EB6">
        <w:t>Ah</w:t>
      </w:r>
      <w:r w:rsidR="00C474C1">
        <w:t xml:space="preserve"> ! </w:t>
      </w:r>
      <w:r w:rsidR="00C52F4A" w:rsidRPr="00605EB6">
        <w:t>vraiment</w:t>
      </w:r>
      <w:r w:rsidR="00C474C1">
        <w:t>.</w:t>
      </w:r>
    </w:p>
    <w:p w14:paraId="1766F0C2" w14:textId="365314E2" w:rsidR="00C474C1" w:rsidRDefault="0094609C" w:rsidP="00C52F4A">
      <w:r>
        <w:t>— </w:t>
      </w:r>
      <w:r w:rsidR="00C52F4A" w:rsidRPr="00605EB6">
        <w:t>Ces millions</w:t>
      </w:r>
      <w:r w:rsidR="00C474C1">
        <w:t xml:space="preserve">, </w:t>
      </w:r>
      <w:r w:rsidR="00C52F4A" w:rsidRPr="00605EB6">
        <w:t>après la mort de mon frère</w:t>
      </w:r>
      <w:r w:rsidR="00C474C1">
        <w:t xml:space="preserve">, </w:t>
      </w:r>
      <w:r w:rsidR="00C52F4A" w:rsidRPr="00605EB6">
        <w:t>ont été déposés</w:t>
      </w:r>
      <w:r w:rsidR="00C474C1">
        <w:t xml:space="preserve">, </w:t>
      </w:r>
      <w:r w:rsidR="00C52F4A" w:rsidRPr="00605EB6">
        <w:t>entre les mains d</w:t>
      </w:r>
      <w:r w:rsidR="00C474C1">
        <w:t>’</w:t>
      </w:r>
      <w:r w:rsidR="00C52F4A" w:rsidRPr="00605EB6">
        <w:t>un banquier</w:t>
      </w:r>
      <w:r w:rsidR="00C474C1">
        <w:t xml:space="preserve">, </w:t>
      </w:r>
      <w:r w:rsidR="00C52F4A" w:rsidRPr="00605EB6">
        <w:t>lequel a admis ce capital à participer dans les bénéfices de sa maison</w:t>
      </w:r>
      <w:r w:rsidR="00C474C1">
        <w:t xml:space="preserve">. </w:t>
      </w:r>
      <w:r w:rsidR="00C52F4A" w:rsidRPr="00605EB6">
        <w:t>Des années se sont écoulées et</w:t>
      </w:r>
      <w:r w:rsidR="00C474C1">
        <w:t xml:space="preserve">, </w:t>
      </w:r>
      <w:r w:rsidR="00C52F4A" w:rsidRPr="00605EB6">
        <w:t>le premier capital grossissant sans cesse</w:t>
      </w:r>
      <w:r w:rsidR="00C474C1">
        <w:t xml:space="preserve">, </w:t>
      </w:r>
      <w:r w:rsidR="00C52F4A" w:rsidRPr="00605EB6">
        <w:t>par l</w:t>
      </w:r>
      <w:r w:rsidR="00C474C1">
        <w:t>’</w:t>
      </w:r>
      <w:r w:rsidR="00C52F4A" w:rsidRPr="00605EB6">
        <w:t>accumulation des bénéfices de chaque année</w:t>
      </w:r>
      <w:r w:rsidR="00C474C1">
        <w:t xml:space="preserve">, </w:t>
      </w:r>
      <w:r w:rsidR="00C52F4A" w:rsidRPr="00605EB6">
        <w:t>représente aujourd</w:t>
      </w:r>
      <w:r w:rsidR="00C474C1">
        <w:t>’</w:t>
      </w:r>
      <w:r w:rsidR="00C52F4A" w:rsidRPr="00605EB6">
        <w:t>hui la somme énorme de vingt millions</w:t>
      </w:r>
      <w:r w:rsidR="00C474C1">
        <w:t>.</w:t>
      </w:r>
    </w:p>
    <w:p w14:paraId="1FBD53DA" w14:textId="53469EBD" w:rsidR="00C474C1" w:rsidRDefault="0094609C" w:rsidP="00C52F4A">
      <w:r>
        <w:lastRenderedPageBreak/>
        <w:t>— </w:t>
      </w:r>
      <w:r w:rsidR="00C52F4A" w:rsidRPr="00605EB6">
        <w:t>C</w:t>
      </w:r>
      <w:r w:rsidR="00C474C1">
        <w:t>’</w:t>
      </w:r>
      <w:r w:rsidR="00C52F4A" w:rsidRPr="00605EB6">
        <w:t>est tout simplement merveilleux</w:t>
      </w:r>
      <w:r w:rsidR="00C474C1">
        <w:t xml:space="preserve">, </w:t>
      </w:r>
      <w:r w:rsidR="00C52F4A" w:rsidRPr="00605EB6">
        <w:t>monsieur le baron</w:t>
      </w:r>
      <w:r w:rsidR="00C474C1">
        <w:t xml:space="preserve">. </w:t>
      </w:r>
      <w:r w:rsidR="00C52F4A" w:rsidRPr="00605EB6">
        <w:t>Et comment appelez-vous le banquier incomparable qui a fait cette chose admi</w:t>
      </w:r>
      <w:r w:rsidR="00C52F4A" w:rsidRPr="007B2A2B">
        <w:t>rable</w:t>
      </w:r>
      <w:r w:rsidR="00C474C1">
        <w:t> ?</w:t>
      </w:r>
    </w:p>
    <w:p w14:paraId="58C1A3C8" w14:textId="7F1C2E7E" w:rsidR="00C474C1" w:rsidRDefault="0094609C" w:rsidP="00C52F4A">
      <w:pPr>
        <w:rPr>
          <w:lang w:val="en-US"/>
        </w:rPr>
      </w:pPr>
      <w:r>
        <w:t>— </w:t>
      </w:r>
      <w:r w:rsidR="00C52F4A" w:rsidRPr="00605EB6">
        <w:rPr>
          <w:lang w:val="en-US"/>
        </w:rPr>
        <w:t>Van Ossen</w:t>
      </w:r>
      <w:r w:rsidR="00C474C1">
        <w:rPr>
          <w:lang w:val="en-US"/>
        </w:rPr>
        <w:t>.</w:t>
      </w:r>
    </w:p>
    <w:p w14:paraId="16E6C290" w14:textId="1E432392" w:rsidR="00C474C1" w:rsidRDefault="0094609C" w:rsidP="00C52F4A">
      <w:r>
        <w:rPr>
          <w:lang w:val="en-US"/>
        </w:rPr>
        <w:t>— </w:t>
      </w:r>
      <w:r w:rsidR="00C52F4A" w:rsidRPr="00605EB6">
        <w:rPr>
          <w:lang w:val="en-US"/>
        </w:rPr>
        <w:t>Van Ossen d</w:t>
      </w:r>
      <w:r w:rsidR="00C474C1">
        <w:rPr>
          <w:lang w:val="en-US"/>
        </w:rPr>
        <w:t>’</w:t>
      </w:r>
      <w:r w:rsidR="00C52F4A" w:rsidRPr="00605EB6">
        <w:rPr>
          <w:lang w:val="en-US"/>
        </w:rPr>
        <w:t>Amsterdam</w:t>
      </w:r>
      <w:r w:rsidR="00C474C1">
        <w:rPr>
          <w:lang w:val="en-US"/>
        </w:rPr>
        <w:t xml:space="preserve"> ! </w:t>
      </w:r>
      <w:r w:rsidR="00C52F4A" w:rsidRPr="00605EB6">
        <w:t>Oh</w:t>
      </w:r>
      <w:r w:rsidR="00C474C1">
        <w:t xml:space="preserve"> ! </w:t>
      </w:r>
      <w:r w:rsidR="00C52F4A" w:rsidRPr="00605EB6">
        <w:t>alors</w:t>
      </w:r>
      <w:r w:rsidR="00C474C1">
        <w:t xml:space="preserve">, </w:t>
      </w:r>
      <w:r w:rsidR="00C52F4A" w:rsidRPr="00605EB6">
        <w:t>cela ne m</w:t>
      </w:r>
      <w:r w:rsidR="00C474C1">
        <w:t>’</w:t>
      </w:r>
      <w:r w:rsidR="00C52F4A" w:rsidRPr="00605EB6">
        <w:t>étonne plus</w:t>
      </w:r>
      <w:r w:rsidR="00C474C1">
        <w:t>.</w:t>
      </w:r>
    </w:p>
    <w:p w14:paraId="578CDEFA" w14:textId="0A32CD3F" w:rsidR="00C474C1" w:rsidRDefault="0094609C" w:rsidP="00C52F4A">
      <w:r>
        <w:t>— </w:t>
      </w:r>
      <w:r w:rsidR="00C52F4A" w:rsidRPr="00605EB6">
        <w:t xml:space="preserve">Est-ce que vous connaissez </w:t>
      </w:r>
      <w:r w:rsidR="00C474C1">
        <w:t>M. </w:t>
      </w:r>
      <w:r w:rsidR="00C52F4A" w:rsidRPr="00605EB6">
        <w:t>Van Ossen</w:t>
      </w:r>
      <w:r w:rsidR="00C474C1">
        <w:t xml:space="preserve">. </w:t>
      </w:r>
    </w:p>
    <w:p w14:paraId="24298D34" w14:textId="34CD6706" w:rsidR="00C474C1" w:rsidRDefault="0094609C" w:rsidP="00C52F4A">
      <w:r>
        <w:t>— </w:t>
      </w:r>
      <w:r w:rsidR="00C52F4A" w:rsidRPr="00605EB6">
        <w:t>Non</w:t>
      </w:r>
      <w:r w:rsidR="00C474C1">
        <w:t xml:space="preserve"> ; </w:t>
      </w:r>
      <w:r w:rsidR="00C52F4A" w:rsidRPr="00605EB6">
        <w:t>mais la réputation de cette grande maison d</w:t>
      </w:r>
      <w:r w:rsidR="00C474C1">
        <w:t>’</w:t>
      </w:r>
      <w:r w:rsidR="00C52F4A" w:rsidRPr="00605EB6">
        <w:t>Amsterdam n</w:t>
      </w:r>
      <w:r w:rsidR="00C474C1">
        <w:t>’</w:t>
      </w:r>
      <w:r w:rsidR="00C52F4A" w:rsidRPr="00605EB6">
        <w:t>est-elle pas universelle</w:t>
      </w:r>
      <w:r w:rsidR="00C474C1">
        <w:t> ?</w:t>
      </w:r>
    </w:p>
    <w:p w14:paraId="42AB6F4B" w14:textId="6A4DCDF9" w:rsidR="00C474C1" w:rsidRDefault="0094609C" w:rsidP="00C52F4A">
      <w:r>
        <w:t>— </w:t>
      </w:r>
      <w:r w:rsidR="00C52F4A" w:rsidRPr="00605EB6">
        <w:t>C</w:t>
      </w:r>
      <w:r w:rsidR="00C474C1">
        <w:t>’</w:t>
      </w:r>
      <w:r w:rsidR="00C52F4A" w:rsidRPr="00605EB6">
        <w:t>est vrai</w:t>
      </w:r>
      <w:r w:rsidR="00C474C1">
        <w:t>.</w:t>
      </w:r>
    </w:p>
    <w:p w14:paraId="3F718F0E" w14:textId="4BBF8C77" w:rsidR="00C474C1" w:rsidRDefault="0094609C" w:rsidP="00C52F4A">
      <w:r>
        <w:t>— </w:t>
      </w:r>
      <w:r w:rsidR="00C52F4A" w:rsidRPr="00605EB6">
        <w:t>Continuez</w:t>
      </w:r>
      <w:r w:rsidR="00C474C1">
        <w:t xml:space="preserve">, </w:t>
      </w:r>
      <w:r w:rsidR="00C52F4A" w:rsidRPr="00605EB6">
        <w:t>monsieur le baron</w:t>
      </w:r>
      <w:r w:rsidR="00C474C1">
        <w:t>.</w:t>
      </w:r>
    </w:p>
    <w:p w14:paraId="7DF635E6" w14:textId="5E2BDDF7" w:rsidR="00C474C1" w:rsidRDefault="0094609C" w:rsidP="00C52F4A">
      <w:r>
        <w:t>— </w:t>
      </w:r>
      <w:r w:rsidR="00C474C1">
        <w:t>M. </w:t>
      </w:r>
      <w:r w:rsidR="00C52F4A" w:rsidRPr="00605EB6">
        <w:t>Van Ossen est venu me trouver et m</w:t>
      </w:r>
      <w:r w:rsidR="00C474C1">
        <w:t>’</w:t>
      </w:r>
      <w:r w:rsidR="00C52F4A" w:rsidRPr="00605EB6">
        <w:t>a appris lui-même l</w:t>
      </w:r>
      <w:r w:rsidR="00C474C1">
        <w:t>’</w:t>
      </w:r>
      <w:r w:rsidR="00C52F4A" w:rsidRPr="00605EB6">
        <w:t>existence de cette immense fortune</w:t>
      </w:r>
      <w:r w:rsidR="00C474C1">
        <w:t xml:space="preserve">. </w:t>
      </w:r>
      <w:r w:rsidR="00C52F4A" w:rsidRPr="00605EB6">
        <w:t>Il trouve qu</w:t>
      </w:r>
      <w:r w:rsidR="00C474C1">
        <w:t>’</w:t>
      </w:r>
      <w:r w:rsidR="00C52F4A" w:rsidRPr="00605EB6">
        <w:t xml:space="preserve">il a </w:t>
      </w:r>
      <w:r w:rsidR="00C52F4A" w:rsidRPr="00605EB6">
        <w:rPr>
          <w:bCs/>
        </w:rPr>
        <w:t xml:space="preserve">suffisamment </w:t>
      </w:r>
      <w:r w:rsidR="00C52F4A" w:rsidRPr="00605EB6">
        <w:t>conservé le dépôt qui lui a été confié et il désire s</w:t>
      </w:r>
      <w:r w:rsidR="00C474C1">
        <w:t>’</w:t>
      </w:r>
      <w:r w:rsidR="00C52F4A" w:rsidRPr="00605EB6">
        <w:t>en débarrasser</w:t>
      </w:r>
      <w:r w:rsidR="00C474C1">
        <w:t>.</w:t>
      </w:r>
    </w:p>
    <w:p w14:paraId="3AF65095" w14:textId="18F23D5A" w:rsidR="00C474C1" w:rsidRDefault="0094609C" w:rsidP="00C52F4A">
      <w:r>
        <w:t>— </w:t>
      </w:r>
      <w:r w:rsidR="00C52F4A" w:rsidRPr="00605EB6">
        <w:t>C</w:t>
      </w:r>
      <w:r w:rsidR="00C474C1">
        <w:t>’</w:t>
      </w:r>
      <w:r w:rsidR="00C52F4A" w:rsidRPr="00605EB6">
        <w:t>est parfait</w:t>
      </w:r>
      <w:r w:rsidR="00C474C1">
        <w:t>.</w:t>
      </w:r>
    </w:p>
    <w:p w14:paraId="05F0AFB0" w14:textId="481131B9" w:rsidR="00C474C1" w:rsidRDefault="0094609C" w:rsidP="00C52F4A">
      <w:r>
        <w:t>— </w:t>
      </w:r>
      <w:r w:rsidR="00C52F4A" w:rsidRPr="00605EB6">
        <w:t>Malheureusement</w:t>
      </w:r>
      <w:r w:rsidR="00C474C1">
        <w:t xml:space="preserve">, </w:t>
      </w:r>
      <w:r w:rsidR="00C52F4A" w:rsidRPr="00605EB6">
        <w:t>ici se dresse une difficulté</w:t>
      </w:r>
      <w:r w:rsidR="00C474C1">
        <w:t>.</w:t>
      </w:r>
    </w:p>
    <w:p w14:paraId="340D427F" w14:textId="55B4ADBC" w:rsidR="00C474C1" w:rsidRDefault="0094609C" w:rsidP="00C52F4A">
      <w:r>
        <w:t>— </w:t>
      </w:r>
      <w:r w:rsidR="00C52F4A" w:rsidRPr="00605EB6">
        <w:t>Mais je ne vois pas</w:t>
      </w:r>
      <w:r w:rsidR="00C474C1">
        <w:t>…</w:t>
      </w:r>
    </w:p>
    <w:p w14:paraId="156CED39" w14:textId="540CF562" w:rsidR="00C474C1" w:rsidRDefault="0094609C" w:rsidP="00C52F4A">
      <w:r>
        <w:t>— </w:t>
      </w:r>
      <w:r w:rsidR="00C52F4A" w:rsidRPr="00605EB6">
        <w:t>Une autre chose que j</w:t>
      </w:r>
      <w:r w:rsidR="00C474C1">
        <w:t>’</w:t>
      </w:r>
      <w:r w:rsidR="00C52F4A" w:rsidRPr="00605EB6">
        <w:t>ignorais</w:t>
      </w:r>
      <w:r w:rsidR="00C474C1">
        <w:t xml:space="preserve">, </w:t>
      </w:r>
      <w:r w:rsidR="00C52F4A" w:rsidRPr="00605EB6">
        <w:t>monsieur Carini</w:t>
      </w:r>
      <w:r w:rsidR="00C474C1">
        <w:t xml:space="preserve">, </w:t>
      </w:r>
      <w:r w:rsidR="00C52F4A" w:rsidRPr="00605EB6">
        <w:t>mon frère s</w:t>
      </w:r>
      <w:r w:rsidR="00C474C1">
        <w:t>’</w:t>
      </w:r>
      <w:r w:rsidR="00C52F4A" w:rsidRPr="00605EB6">
        <w:t>était marié</w:t>
      </w:r>
      <w:r w:rsidR="00C474C1">
        <w:t>.</w:t>
      </w:r>
    </w:p>
    <w:p w14:paraId="29B7F529" w14:textId="64E39E53" w:rsidR="00C474C1" w:rsidRDefault="0094609C" w:rsidP="00C52F4A">
      <w:r>
        <w:t>— </w:t>
      </w:r>
      <w:r w:rsidR="00C52F4A" w:rsidRPr="00605EB6">
        <w:t>Diable</w:t>
      </w:r>
      <w:r w:rsidR="00C474C1">
        <w:t xml:space="preserve"> ! </w:t>
      </w:r>
      <w:r w:rsidR="00C52F4A" w:rsidRPr="00605EB6">
        <w:t>diable</w:t>
      </w:r>
      <w:r w:rsidR="00C474C1">
        <w:t> !</w:t>
      </w:r>
    </w:p>
    <w:p w14:paraId="1E27EB93" w14:textId="5A83DEB3" w:rsidR="00C474C1" w:rsidRDefault="0094609C" w:rsidP="00C52F4A">
      <w:r>
        <w:t>— </w:t>
      </w:r>
      <w:r w:rsidR="00C52F4A" w:rsidRPr="00605EB6">
        <w:t>Je savais bien qu</w:t>
      </w:r>
      <w:r w:rsidR="00C474C1">
        <w:t>’</w:t>
      </w:r>
      <w:r w:rsidR="00C52F4A" w:rsidRPr="00605EB6">
        <w:t>il avait amené en France</w:t>
      </w:r>
      <w:r w:rsidR="00C474C1">
        <w:t xml:space="preserve">, </w:t>
      </w:r>
      <w:r w:rsidR="00C52F4A" w:rsidRPr="00605EB6">
        <w:t>à Paris</w:t>
      </w:r>
      <w:r w:rsidR="00C474C1">
        <w:t xml:space="preserve">, </w:t>
      </w:r>
      <w:r w:rsidR="00C52F4A" w:rsidRPr="00605EB6">
        <w:t>ou plutôt à Port-Marly</w:t>
      </w:r>
      <w:r w:rsidR="00C474C1">
        <w:t xml:space="preserve">, </w:t>
      </w:r>
      <w:r w:rsidR="00C52F4A" w:rsidRPr="00605EB6">
        <w:t>où il l</w:t>
      </w:r>
      <w:r w:rsidR="00C474C1">
        <w:t>’</w:t>
      </w:r>
      <w:r w:rsidR="00C52F4A" w:rsidRPr="00605EB6">
        <w:t>avait installée dans une villa</w:t>
      </w:r>
      <w:r w:rsidR="00C474C1">
        <w:t xml:space="preserve">, </w:t>
      </w:r>
      <w:r w:rsidR="00C52F4A" w:rsidRPr="00605EB6">
        <w:t>une toute jeune femme</w:t>
      </w:r>
      <w:r w:rsidR="00C474C1">
        <w:t xml:space="preserve">, </w:t>
      </w:r>
      <w:r w:rsidR="00C52F4A" w:rsidRPr="00605EB6">
        <w:t>très jolie</w:t>
      </w:r>
      <w:r w:rsidR="00C474C1">
        <w:t xml:space="preserve">, </w:t>
      </w:r>
      <w:r w:rsidR="00C52F4A" w:rsidRPr="00605EB6">
        <w:t>appelée Lucy Glandas</w:t>
      </w:r>
      <w:r w:rsidR="00C474C1">
        <w:t xml:space="preserve"> ; </w:t>
      </w:r>
      <w:r w:rsidR="00C52F4A" w:rsidRPr="00605EB6">
        <w:t>c</w:t>
      </w:r>
      <w:r w:rsidR="00C474C1">
        <w:t>’</w:t>
      </w:r>
      <w:r w:rsidR="00C52F4A" w:rsidRPr="00605EB6">
        <w:t>était une créole anglaise</w:t>
      </w:r>
      <w:r w:rsidR="00C474C1">
        <w:t xml:space="preserve">, </w:t>
      </w:r>
      <w:r w:rsidR="00C52F4A" w:rsidRPr="00605EB6">
        <w:t>née aux Grandes-Indes</w:t>
      </w:r>
      <w:r w:rsidR="00C474C1">
        <w:t xml:space="preserve">, </w:t>
      </w:r>
      <w:r w:rsidR="00C52F4A" w:rsidRPr="00605EB6">
        <w:t>paraît-il</w:t>
      </w:r>
      <w:r w:rsidR="00C474C1">
        <w:t xml:space="preserve">. </w:t>
      </w:r>
      <w:r w:rsidR="00C52F4A" w:rsidRPr="00605EB6">
        <w:t>Je ne l</w:t>
      </w:r>
      <w:r w:rsidR="00C474C1">
        <w:t>’</w:t>
      </w:r>
      <w:r w:rsidR="00C52F4A" w:rsidRPr="00605EB6">
        <w:t>ai vue qu</w:t>
      </w:r>
      <w:r w:rsidR="00C474C1">
        <w:t>’</w:t>
      </w:r>
      <w:r w:rsidR="00C52F4A" w:rsidRPr="00605EB6">
        <w:t>une seule fois</w:t>
      </w:r>
      <w:r w:rsidR="00C474C1">
        <w:t xml:space="preserve">, </w:t>
      </w:r>
      <w:r w:rsidR="00C52F4A" w:rsidRPr="00605EB6">
        <w:t>et</w:t>
      </w:r>
      <w:r w:rsidR="00C474C1">
        <w:t xml:space="preserve">, </w:t>
      </w:r>
      <w:r w:rsidR="00C52F4A" w:rsidRPr="00605EB6">
        <w:t>mon frère m</w:t>
      </w:r>
      <w:r w:rsidR="00C474C1">
        <w:t>’</w:t>
      </w:r>
      <w:r w:rsidR="00C52F4A" w:rsidRPr="00605EB6">
        <w:t xml:space="preserve">ayant caché son </w:t>
      </w:r>
      <w:r w:rsidR="00C52F4A" w:rsidRPr="00605EB6">
        <w:lastRenderedPageBreak/>
        <w:t>mariage</w:t>
      </w:r>
      <w:r w:rsidR="00C474C1">
        <w:t xml:space="preserve">, </w:t>
      </w:r>
      <w:r w:rsidR="00C52F4A" w:rsidRPr="00605EB6">
        <w:t>je croyais sincèrement que Lucy Glandas n</w:t>
      </w:r>
      <w:r w:rsidR="00C474C1">
        <w:t>’</w:t>
      </w:r>
      <w:r w:rsidR="00C52F4A" w:rsidRPr="00605EB6">
        <w:t>était que sa maîtresse</w:t>
      </w:r>
      <w:r w:rsidR="00C474C1">
        <w:t>.</w:t>
      </w:r>
    </w:p>
    <w:p w14:paraId="1DD369A6" w14:textId="77777777" w:rsidR="00C474C1" w:rsidRDefault="00C474C1" w:rsidP="00C52F4A">
      <w:r>
        <w:t>» </w:t>
      </w:r>
      <w:r w:rsidR="00C52F4A" w:rsidRPr="00605EB6">
        <w:t>Or</w:t>
      </w:r>
      <w:r>
        <w:t xml:space="preserve">, </w:t>
      </w:r>
      <w:r w:rsidR="00C52F4A" w:rsidRPr="00605EB6">
        <w:t>depuis vingt-cinq ans bientôt que mon frère est mort</w:t>
      </w:r>
      <w:r>
        <w:t xml:space="preserve">, </w:t>
      </w:r>
      <w:r w:rsidR="00C52F4A" w:rsidRPr="00605EB6">
        <w:t>Lucy Glandas a disparu</w:t>
      </w:r>
      <w:r>
        <w:t>.</w:t>
      </w:r>
    </w:p>
    <w:p w14:paraId="63171777" w14:textId="6D7FFE6F" w:rsidR="00C474C1" w:rsidRDefault="0094609C" w:rsidP="00C52F4A">
      <w:r>
        <w:t>— </w:t>
      </w:r>
      <w:r w:rsidR="00C52F4A" w:rsidRPr="00605EB6">
        <w:t>Ah</w:t>
      </w:r>
      <w:r w:rsidR="00C474C1">
        <w:t> !</w:t>
      </w:r>
    </w:p>
    <w:p w14:paraId="0517688B" w14:textId="540F5F23" w:rsidR="00C474C1" w:rsidRDefault="0094609C" w:rsidP="00C52F4A">
      <w:r>
        <w:t>— </w:t>
      </w:r>
      <w:r w:rsidR="00C52F4A" w:rsidRPr="00605EB6">
        <w:t>Et</w:t>
      </w:r>
      <w:r w:rsidR="00C474C1">
        <w:t xml:space="preserve">, </w:t>
      </w:r>
      <w:r w:rsidR="00C52F4A" w:rsidRPr="00605EB6">
        <w:t>malgré toutes les recherches qui ont été faites</w:t>
      </w:r>
      <w:r w:rsidR="00C474C1">
        <w:t xml:space="preserve">, </w:t>
      </w:r>
      <w:r w:rsidR="00C52F4A" w:rsidRPr="00605EB6">
        <w:t>on n</w:t>
      </w:r>
      <w:r w:rsidR="00C474C1">
        <w:t>’</w:t>
      </w:r>
      <w:r w:rsidR="00C52F4A" w:rsidRPr="00605EB6">
        <w:t>a pu savoir ce qu</w:t>
      </w:r>
      <w:r w:rsidR="00C474C1">
        <w:t>’</w:t>
      </w:r>
      <w:r w:rsidR="00C52F4A" w:rsidRPr="00605EB6">
        <w:t>elle est devenue</w:t>
      </w:r>
      <w:r w:rsidR="00C474C1">
        <w:t>.</w:t>
      </w:r>
    </w:p>
    <w:p w14:paraId="4F1FDA4D" w14:textId="591D97E8" w:rsidR="00C474C1" w:rsidRDefault="0094609C" w:rsidP="00C52F4A">
      <w:r>
        <w:t>— </w:t>
      </w:r>
      <w:r w:rsidR="00C52F4A" w:rsidRPr="00605EB6">
        <w:t>Elle est morte</w:t>
      </w:r>
      <w:r w:rsidR="00C474C1">
        <w:t>.</w:t>
      </w:r>
    </w:p>
    <w:p w14:paraId="5D578B18" w14:textId="06772CB7" w:rsidR="00C474C1" w:rsidRDefault="0094609C" w:rsidP="00C52F4A">
      <w:r>
        <w:t>— </w:t>
      </w:r>
      <w:r w:rsidR="00C52F4A" w:rsidRPr="00605EB6">
        <w:t>Sans aucun doute</w:t>
      </w:r>
      <w:r w:rsidR="00C474C1">
        <w:t>. M. </w:t>
      </w:r>
      <w:r w:rsidR="00C52F4A" w:rsidRPr="00605EB6">
        <w:t>Van Ossen en est convaincu comme moi</w:t>
      </w:r>
      <w:r w:rsidR="00C474C1">
        <w:t xml:space="preserve">. </w:t>
      </w:r>
      <w:r w:rsidR="00C52F4A" w:rsidRPr="00605EB6">
        <w:t>Il faudrait avoir son acte de décès</w:t>
      </w:r>
      <w:r w:rsidR="00C474C1">
        <w:t>. M. </w:t>
      </w:r>
      <w:r w:rsidR="00C52F4A" w:rsidRPr="00605EB6">
        <w:t>Van Ossen me reconnaît parfaitement</w:t>
      </w:r>
      <w:r w:rsidR="00C474C1">
        <w:t xml:space="preserve">, </w:t>
      </w:r>
      <w:r w:rsidR="00C52F4A" w:rsidRPr="00605EB6">
        <w:t>Lucy Glandas n</w:t>
      </w:r>
      <w:r w:rsidR="00C474C1">
        <w:t>’</w:t>
      </w:r>
      <w:r w:rsidR="00C52F4A" w:rsidRPr="00605EB6">
        <w:t>existant plus</w:t>
      </w:r>
      <w:r w:rsidR="00C474C1">
        <w:t xml:space="preserve">, </w:t>
      </w:r>
      <w:r w:rsidR="00C52F4A" w:rsidRPr="00605EB6">
        <w:t>pour l</w:t>
      </w:r>
      <w:r w:rsidR="00C474C1">
        <w:t>’</w:t>
      </w:r>
      <w:r w:rsidR="00C52F4A" w:rsidRPr="00605EB6">
        <w:t>unique et légitime héritier de mon frère</w:t>
      </w:r>
      <w:r w:rsidR="00C474C1">
        <w:t xml:space="preserve">. </w:t>
      </w:r>
      <w:r w:rsidR="00C52F4A" w:rsidRPr="00605EB6">
        <w:t>Mais</w:t>
      </w:r>
      <w:r w:rsidR="00C474C1">
        <w:t xml:space="preserve">, </w:t>
      </w:r>
      <w:r w:rsidR="00C52F4A" w:rsidRPr="00605EB6">
        <w:t>avant de remettre entre mes mains le capital énorme dont il est dépositaire</w:t>
      </w:r>
      <w:r w:rsidR="00C474C1">
        <w:t xml:space="preserve">, </w:t>
      </w:r>
      <w:r w:rsidR="00C52F4A" w:rsidRPr="00605EB6">
        <w:t>il réclame l</w:t>
      </w:r>
      <w:r w:rsidR="00C474C1">
        <w:t>’</w:t>
      </w:r>
      <w:r w:rsidR="00C52F4A" w:rsidRPr="00605EB6">
        <w:t>acte de décès de Lucy Glandas</w:t>
      </w:r>
      <w:r w:rsidR="00C474C1">
        <w:t>.</w:t>
      </w:r>
    </w:p>
    <w:p w14:paraId="01E706AD" w14:textId="4E4FEFFD" w:rsidR="00C474C1" w:rsidRDefault="0094609C" w:rsidP="00C52F4A">
      <w:r>
        <w:t>— </w:t>
      </w:r>
      <w:r w:rsidR="00C52F4A" w:rsidRPr="00605EB6">
        <w:t>Cela</w:t>
      </w:r>
      <w:r w:rsidR="00C474C1">
        <w:t xml:space="preserve">, </w:t>
      </w:r>
      <w:r w:rsidR="00C52F4A" w:rsidRPr="00605EB6">
        <w:t>monsieur le baron</w:t>
      </w:r>
      <w:r w:rsidR="00C474C1">
        <w:t xml:space="preserve">, </w:t>
      </w:r>
      <w:r w:rsidR="00C52F4A" w:rsidRPr="00605EB6">
        <w:t>c</w:t>
      </w:r>
      <w:r w:rsidR="00C474C1">
        <w:t>’</w:t>
      </w:r>
      <w:r w:rsidR="00C52F4A" w:rsidRPr="00605EB6">
        <w:t>est forcé</w:t>
      </w:r>
      <w:r w:rsidR="00C474C1">
        <w:t> !</w:t>
      </w:r>
    </w:p>
    <w:p w14:paraId="3BF82BB8" w14:textId="57D04944" w:rsidR="00C474C1" w:rsidRDefault="0094609C" w:rsidP="00C52F4A">
      <w:r>
        <w:t>— </w:t>
      </w:r>
      <w:r w:rsidR="00C52F4A" w:rsidRPr="00605EB6">
        <w:t>Je le sais</w:t>
      </w:r>
      <w:r w:rsidR="00C474C1">
        <w:t xml:space="preserve">, </w:t>
      </w:r>
      <w:r w:rsidR="00C52F4A" w:rsidRPr="00605EB6">
        <w:t>monsieur Carini</w:t>
      </w:r>
      <w:r w:rsidR="00C474C1">
        <w:t xml:space="preserve">, </w:t>
      </w:r>
      <w:r w:rsidR="00C52F4A" w:rsidRPr="00605EB6">
        <w:t>mais où puis-je le trouver</w:t>
      </w:r>
      <w:r w:rsidR="00C474C1">
        <w:t xml:space="preserve">, </w:t>
      </w:r>
      <w:r w:rsidR="00C52F4A" w:rsidRPr="00605EB6">
        <w:t>cet acte</w:t>
      </w:r>
      <w:r w:rsidR="00C474C1">
        <w:t xml:space="preserve"> ? </w:t>
      </w:r>
      <w:r w:rsidR="00C52F4A" w:rsidRPr="00605EB6">
        <w:t>Vous connaissez maintenant la situation</w:t>
      </w:r>
      <w:r w:rsidR="00C474C1">
        <w:t xml:space="preserve">, </w:t>
      </w:r>
      <w:r w:rsidR="00C52F4A" w:rsidRPr="00605EB6">
        <w:t>vous voyez en présence de quelle difficulté je me trouve</w:t>
      </w:r>
      <w:r w:rsidR="00C474C1">
        <w:t>.</w:t>
      </w:r>
    </w:p>
    <w:p w14:paraId="5B5263E0" w14:textId="0CC9A06A" w:rsidR="00C474C1" w:rsidRDefault="0094609C" w:rsidP="00C52F4A">
      <w:r>
        <w:t>— </w:t>
      </w:r>
      <w:r w:rsidR="00C52F4A" w:rsidRPr="00605EB6">
        <w:t>Elle est grande</w:t>
      </w:r>
      <w:r w:rsidR="00C474C1">
        <w:t xml:space="preserve">, </w:t>
      </w:r>
      <w:r w:rsidR="00C52F4A" w:rsidRPr="00605EB6">
        <w:t>en effet</w:t>
      </w:r>
      <w:r w:rsidR="00C474C1">
        <w:t>.</w:t>
      </w:r>
    </w:p>
    <w:p w14:paraId="446694F6" w14:textId="782CD5B3" w:rsidR="00C474C1" w:rsidRDefault="0094609C" w:rsidP="00C52F4A">
      <w:r>
        <w:t>— </w:t>
      </w:r>
      <w:r w:rsidR="00C52F4A" w:rsidRPr="00605EB6">
        <w:t>Que faire</w:t>
      </w:r>
      <w:r w:rsidR="00C474C1">
        <w:t> ?</w:t>
      </w:r>
    </w:p>
    <w:p w14:paraId="37F7561F" w14:textId="3EC9EA69" w:rsidR="00C474C1" w:rsidRDefault="0094609C" w:rsidP="00C52F4A">
      <w:r>
        <w:t>— </w:t>
      </w:r>
      <w:r w:rsidR="00C52F4A" w:rsidRPr="00605EB6">
        <w:t>Je ne vois pas</w:t>
      </w:r>
      <w:r w:rsidR="00C474C1">
        <w:t>…</w:t>
      </w:r>
    </w:p>
    <w:p w14:paraId="3D4A1363" w14:textId="23D2D4B1" w:rsidR="00C474C1" w:rsidRDefault="0094609C" w:rsidP="00C52F4A">
      <w:r>
        <w:t>— </w:t>
      </w:r>
      <w:r w:rsidR="00C52F4A" w:rsidRPr="00605EB6">
        <w:t>Examinez</w:t>
      </w:r>
      <w:r w:rsidR="00C474C1">
        <w:t xml:space="preserve">, </w:t>
      </w:r>
      <w:r w:rsidR="00C52F4A" w:rsidRPr="00605EB6">
        <w:t>monsieur Carini</w:t>
      </w:r>
      <w:r w:rsidR="00C474C1">
        <w:t xml:space="preserve">, </w:t>
      </w:r>
      <w:r w:rsidR="00C52F4A" w:rsidRPr="00605EB6">
        <w:t>et dites-moi si vous pouvez m</w:t>
      </w:r>
      <w:r w:rsidR="00C474C1">
        <w:t>’</w:t>
      </w:r>
      <w:r w:rsidR="00C52F4A" w:rsidRPr="00605EB6">
        <w:t>aider</w:t>
      </w:r>
      <w:r w:rsidR="00C474C1">
        <w:t xml:space="preserve">. </w:t>
      </w:r>
      <w:r w:rsidR="00C52F4A" w:rsidRPr="00605EB6">
        <w:t>Je n</w:t>
      </w:r>
      <w:r w:rsidR="00C474C1">
        <w:t>’</w:t>
      </w:r>
      <w:r w:rsidR="00C52F4A" w:rsidRPr="00605EB6">
        <w:t>ai pas besoin d</w:t>
      </w:r>
      <w:r w:rsidR="00C474C1">
        <w:t>’</w:t>
      </w:r>
      <w:r w:rsidR="00C52F4A" w:rsidRPr="00605EB6">
        <w:t>ajouter que vos services seront récompensés de façon à vous satisfaire pleinement</w:t>
      </w:r>
      <w:r w:rsidR="00C474C1">
        <w:t>.</w:t>
      </w:r>
    </w:p>
    <w:p w14:paraId="0C5B8EE6" w14:textId="3F8ABA58" w:rsidR="00C474C1" w:rsidRDefault="0094609C" w:rsidP="00C52F4A">
      <w:r>
        <w:t>— </w:t>
      </w:r>
      <w:r w:rsidR="00C52F4A" w:rsidRPr="00605EB6">
        <w:t>Oh</w:t>
      </w:r>
      <w:r w:rsidR="00C474C1">
        <w:t xml:space="preserve"> ! </w:t>
      </w:r>
      <w:r w:rsidR="00C52F4A" w:rsidRPr="00605EB6">
        <w:t>je pense bien</w:t>
      </w:r>
      <w:r w:rsidR="00C474C1">
        <w:t xml:space="preserve">, </w:t>
      </w:r>
      <w:r w:rsidR="00C52F4A" w:rsidRPr="00605EB6">
        <w:t>fit l</w:t>
      </w:r>
      <w:r w:rsidR="00C474C1">
        <w:t>’</w:t>
      </w:r>
      <w:r w:rsidR="00C52F4A" w:rsidRPr="00605EB6">
        <w:t>Italien</w:t>
      </w:r>
      <w:r w:rsidR="00C474C1">
        <w:t xml:space="preserve">, </w:t>
      </w:r>
      <w:r w:rsidR="00C52F4A" w:rsidRPr="00605EB6">
        <w:t>ébauchant un sourire</w:t>
      </w:r>
      <w:r w:rsidR="00C474C1">
        <w:t>.</w:t>
      </w:r>
    </w:p>
    <w:p w14:paraId="3B142D04" w14:textId="77777777" w:rsidR="00C474C1" w:rsidRDefault="00C52F4A" w:rsidP="00C52F4A">
      <w:r w:rsidRPr="00605EB6">
        <w:t>Il resta un moment silencieux et reprit</w:t>
      </w:r>
      <w:r w:rsidR="00C474C1">
        <w:t> :</w:t>
      </w:r>
    </w:p>
    <w:p w14:paraId="489610FF" w14:textId="637205AF" w:rsidR="00C474C1" w:rsidRDefault="0094609C" w:rsidP="00C52F4A">
      <w:r>
        <w:lastRenderedPageBreak/>
        <w:t>— </w:t>
      </w:r>
      <w:r w:rsidR="00C52F4A" w:rsidRPr="00605EB6">
        <w:t>La dame</w:t>
      </w:r>
      <w:r w:rsidR="00C474C1">
        <w:t xml:space="preserve">, </w:t>
      </w:r>
      <w:r w:rsidR="00C52F4A" w:rsidRPr="00605EB6">
        <w:t>dites-vous</w:t>
      </w:r>
      <w:r w:rsidR="00C474C1">
        <w:t xml:space="preserve">, </w:t>
      </w:r>
      <w:r w:rsidR="00C52F4A" w:rsidRPr="00605EB6">
        <w:t>demeurait à Port-Marly</w:t>
      </w:r>
      <w:r w:rsidR="00C474C1">
        <w:t>.</w:t>
      </w:r>
    </w:p>
    <w:p w14:paraId="48E51789" w14:textId="44B8ECC3" w:rsidR="00C474C1" w:rsidRDefault="0094609C" w:rsidP="00C52F4A">
      <w:r>
        <w:t>— </w:t>
      </w:r>
      <w:r w:rsidR="00C52F4A" w:rsidRPr="00605EB6">
        <w:t>Oui</w:t>
      </w:r>
      <w:r w:rsidR="00C474C1">
        <w:t>.</w:t>
      </w:r>
    </w:p>
    <w:p w14:paraId="7136E1D5" w14:textId="48C4ECA8" w:rsidR="00C474C1" w:rsidRDefault="0094609C" w:rsidP="00C52F4A">
      <w:r>
        <w:t>— </w:t>
      </w:r>
      <w:r w:rsidR="00C52F4A" w:rsidRPr="00605EB6">
        <w:t>Et c</w:t>
      </w:r>
      <w:r w:rsidR="00C474C1">
        <w:t>’</w:t>
      </w:r>
      <w:r w:rsidR="00C52F4A" w:rsidRPr="00605EB6">
        <w:t>est peu de temps après la mort de votre frère qu</w:t>
      </w:r>
      <w:r w:rsidR="00C474C1">
        <w:t>’</w:t>
      </w:r>
      <w:r w:rsidR="00C52F4A" w:rsidRPr="00605EB6">
        <w:t>elle a disparu</w:t>
      </w:r>
      <w:r w:rsidR="00C474C1">
        <w:t> ?</w:t>
      </w:r>
    </w:p>
    <w:p w14:paraId="6BE65552" w14:textId="36B8AB4E" w:rsidR="00C474C1" w:rsidRDefault="0094609C" w:rsidP="00C52F4A">
      <w:r>
        <w:t>— </w:t>
      </w:r>
      <w:r w:rsidR="00C52F4A" w:rsidRPr="00605EB6">
        <w:t>Un mois ou deux après</w:t>
      </w:r>
      <w:r w:rsidR="00C474C1">
        <w:t xml:space="preserve">. </w:t>
      </w:r>
      <w:r w:rsidR="00C52F4A" w:rsidRPr="00605EB6">
        <w:t>Alors</w:t>
      </w:r>
      <w:r w:rsidR="00C474C1">
        <w:t xml:space="preserve">, </w:t>
      </w:r>
      <w:r w:rsidR="00C52F4A" w:rsidRPr="00605EB6">
        <w:t>selon ce qui m</w:t>
      </w:r>
      <w:r w:rsidR="00C474C1">
        <w:t>’</w:t>
      </w:r>
      <w:r w:rsidR="00C52F4A" w:rsidRPr="00605EB6">
        <w:t>a été dit</w:t>
      </w:r>
      <w:r w:rsidR="00C474C1">
        <w:t xml:space="preserve">, </w:t>
      </w:r>
      <w:r w:rsidR="00C52F4A" w:rsidRPr="00605EB6">
        <w:t>elle était folle</w:t>
      </w:r>
      <w:r w:rsidR="00C474C1">
        <w:t>.</w:t>
      </w:r>
    </w:p>
    <w:p w14:paraId="60CCE6E2" w14:textId="770AD3CC" w:rsidR="00C474C1" w:rsidRDefault="0094609C" w:rsidP="00C52F4A">
      <w:r>
        <w:t>— </w:t>
      </w:r>
      <w:r w:rsidR="00C52F4A" w:rsidRPr="00605EB6">
        <w:t>Ah</w:t>
      </w:r>
      <w:r w:rsidR="00C474C1">
        <w:t xml:space="preserve"> ! </w:t>
      </w:r>
      <w:r w:rsidR="00C52F4A" w:rsidRPr="00605EB6">
        <w:t>elle a perdu la raison</w:t>
      </w:r>
      <w:r w:rsidR="00C474C1">
        <w:t>.</w:t>
      </w:r>
    </w:p>
    <w:p w14:paraId="4C71EFAB" w14:textId="5150214B" w:rsidR="00C474C1" w:rsidRDefault="0094609C" w:rsidP="00C52F4A">
      <w:r>
        <w:t>— </w:t>
      </w:r>
      <w:r w:rsidR="00C52F4A" w:rsidRPr="00605EB6">
        <w:t>Ne sachant pas qu</w:t>
      </w:r>
      <w:r w:rsidR="00C474C1">
        <w:t>’</w:t>
      </w:r>
      <w:r w:rsidR="00C52F4A" w:rsidRPr="00605EB6">
        <w:t>elle était la femme de mon frère</w:t>
      </w:r>
      <w:r w:rsidR="00C474C1">
        <w:t xml:space="preserve">, </w:t>
      </w:r>
      <w:r w:rsidR="00C52F4A" w:rsidRPr="00605EB6">
        <w:t>je ne me suis pas beaucoup occupé d</w:t>
      </w:r>
      <w:r w:rsidR="00C474C1">
        <w:t>’</w:t>
      </w:r>
      <w:r w:rsidR="00C52F4A" w:rsidRPr="00605EB6">
        <w:t>elle</w:t>
      </w:r>
      <w:r w:rsidR="00C474C1">
        <w:t>.</w:t>
      </w:r>
    </w:p>
    <w:p w14:paraId="2367FB43" w14:textId="2952B5B2" w:rsidR="00C474C1" w:rsidRDefault="0094609C" w:rsidP="00C52F4A">
      <w:r>
        <w:t>— </w:t>
      </w:r>
      <w:r w:rsidR="00C52F4A" w:rsidRPr="00605EB6">
        <w:t>Je comprends cela</w:t>
      </w:r>
      <w:r w:rsidR="00C474C1">
        <w:t xml:space="preserve">. </w:t>
      </w:r>
      <w:r w:rsidR="00C52F4A" w:rsidRPr="00605EB6">
        <w:t>Cependant</w:t>
      </w:r>
      <w:r w:rsidR="00C474C1">
        <w:t xml:space="preserve">, </w:t>
      </w:r>
      <w:r w:rsidR="00C52F4A" w:rsidRPr="00605EB6">
        <w:t>monsieur le baron</w:t>
      </w:r>
      <w:r w:rsidR="00C474C1">
        <w:t xml:space="preserve">, </w:t>
      </w:r>
      <w:r w:rsidR="00C52F4A" w:rsidRPr="00605EB6">
        <w:t>vous ne devez pas ignorer comment elle a quitté sa demeure de Port-Marly</w:t>
      </w:r>
      <w:r w:rsidR="00C474C1">
        <w:t xml:space="preserve">. </w:t>
      </w:r>
      <w:r w:rsidR="00C52F4A" w:rsidRPr="00605EB6">
        <w:t>Je veux bien essayer de vous tirer de l</w:t>
      </w:r>
      <w:r w:rsidR="00C474C1">
        <w:t>’</w:t>
      </w:r>
      <w:r w:rsidR="00C52F4A" w:rsidRPr="00605EB6">
        <w:t>embarras où vous êtes</w:t>
      </w:r>
      <w:r w:rsidR="00C474C1">
        <w:t xml:space="preserve">, </w:t>
      </w:r>
      <w:r w:rsidR="00C52F4A" w:rsidRPr="00605EB6">
        <w:t>mais il faut que je voie ce qu</w:t>
      </w:r>
      <w:r w:rsidR="00C474C1">
        <w:t>’</w:t>
      </w:r>
      <w:r w:rsidR="00C52F4A" w:rsidRPr="00605EB6">
        <w:t>on peut faire</w:t>
      </w:r>
      <w:r w:rsidR="00C474C1">
        <w:t xml:space="preserve">. </w:t>
      </w:r>
      <w:r w:rsidR="00C52F4A" w:rsidRPr="00605EB6">
        <w:t>Veuillez donc me dire</w:t>
      </w:r>
      <w:r w:rsidR="00C474C1">
        <w:t xml:space="preserve">, </w:t>
      </w:r>
      <w:r w:rsidR="00C52F4A" w:rsidRPr="00605EB6">
        <w:t>tout ce que tous savez</w:t>
      </w:r>
      <w:r w:rsidR="00C474C1">
        <w:t xml:space="preserve">. </w:t>
      </w:r>
      <w:r w:rsidR="00C52F4A" w:rsidRPr="00605EB6">
        <w:t>Il est important que nous puissions suivre la trace de Lucy Glandas aussi loin que nous le pourrons</w:t>
      </w:r>
      <w:r w:rsidR="00C474C1">
        <w:t xml:space="preserve">, </w:t>
      </w:r>
      <w:r w:rsidR="00C52F4A" w:rsidRPr="00605EB6">
        <w:t>c</w:t>
      </w:r>
      <w:r w:rsidR="00C474C1">
        <w:t>’</w:t>
      </w:r>
      <w:r w:rsidR="00C52F4A" w:rsidRPr="00605EB6">
        <w:t>est-à-dire jusqu</w:t>
      </w:r>
      <w:r w:rsidR="00C474C1">
        <w:t>’</w:t>
      </w:r>
      <w:r w:rsidR="00C52F4A" w:rsidRPr="00605EB6">
        <w:t>à ce qu</w:t>
      </w:r>
      <w:r w:rsidR="00C474C1">
        <w:t>’</w:t>
      </w:r>
      <w:r w:rsidR="00C52F4A" w:rsidRPr="00605EB6">
        <w:t>elle nous échappe</w:t>
      </w:r>
      <w:r w:rsidR="00C474C1">
        <w:t>.</w:t>
      </w:r>
    </w:p>
    <w:p w14:paraId="2D832525" w14:textId="5FDD54F8" w:rsidR="00C474C1" w:rsidRDefault="0094609C" w:rsidP="00C52F4A">
      <w:r>
        <w:t>— </w:t>
      </w:r>
      <w:r w:rsidR="00C52F4A" w:rsidRPr="00605EB6">
        <w:t>Comme je viens de vous le dire</w:t>
      </w:r>
      <w:r w:rsidR="00C474C1">
        <w:t xml:space="preserve">, </w:t>
      </w:r>
      <w:r w:rsidR="00C52F4A" w:rsidRPr="00605EB6">
        <w:t>elle était folle</w:t>
      </w:r>
      <w:r w:rsidR="00C474C1">
        <w:t>.</w:t>
      </w:r>
    </w:p>
    <w:p w14:paraId="51CBBF55" w14:textId="43059190" w:rsidR="00C474C1" w:rsidRDefault="0094609C" w:rsidP="00C52F4A">
      <w:r>
        <w:t>— </w:t>
      </w:r>
      <w:r w:rsidR="00C52F4A" w:rsidRPr="00605EB6">
        <w:t>On a dû la placer dans une maison de santé ou dans un hospice</w:t>
      </w:r>
      <w:r w:rsidR="00C474C1">
        <w:t>.</w:t>
      </w:r>
    </w:p>
    <w:p w14:paraId="6682D034" w14:textId="7C184710" w:rsidR="00C474C1" w:rsidRDefault="0094609C" w:rsidP="00C52F4A">
      <w:r>
        <w:t>— </w:t>
      </w:r>
      <w:r w:rsidR="00C52F4A" w:rsidRPr="00605EB6">
        <w:t>Non</w:t>
      </w:r>
      <w:r w:rsidR="00C474C1">
        <w:t xml:space="preserve">. </w:t>
      </w:r>
      <w:r w:rsidR="00C52F4A" w:rsidRPr="00605EB6">
        <w:t>Quelqu</w:t>
      </w:r>
      <w:r w:rsidR="00C474C1">
        <w:t>’</w:t>
      </w:r>
      <w:r w:rsidR="00C52F4A" w:rsidRPr="00605EB6">
        <w:t>un qui s</w:t>
      </w:r>
      <w:r w:rsidR="00C474C1">
        <w:t>’</w:t>
      </w:r>
      <w:r w:rsidR="00C52F4A" w:rsidRPr="00605EB6">
        <w:t>intéressait à elle</w:t>
      </w:r>
      <w:r w:rsidR="00C474C1">
        <w:t xml:space="preserve">, – </w:t>
      </w:r>
      <w:r w:rsidR="00C52F4A" w:rsidRPr="00605EB6">
        <w:t>j</w:t>
      </w:r>
      <w:r w:rsidR="00C474C1">
        <w:t>’</w:t>
      </w:r>
      <w:r w:rsidR="00C52F4A" w:rsidRPr="00605EB6">
        <w:t>ai supposé que c</w:t>
      </w:r>
      <w:r w:rsidR="00C474C1">
        <w:t>’</w:t>
      </w:r>
      <w:r w:rsidR="00C52F4A" w:rsidRPr="00605EB6">
        <w:t>était le mandataire d</w:t>
      </w:r>
      <w:r w:rsidR="00C474C1">
        <w:t>’</w:t>
      </w:r>
      <w:r w:rsidR="00C52F4A" w:rsidRPr="00605EB6">
        <w:t>un membre de sa famille</w:t>
      </w:r>
      <w:r w:rsidR="00C474C1">
        <w:t xml:space="preserve">, – </w:t>
      </w:r>
      <w:r w:rsidR="00C52F4A" w:rsidRPr="00605EB6">
        <w:t>vint un jour la prendre à la villa de Port-Marly</w:t>
      </w:r>
      <w:r w:rsidR="00C474C1">
        <w:t>.</w:t>
      </w:r>
    </w:p>
    <w:p w14:paraId="43BB6ACB" w14:textId="0C24C523" w:rsidR="00C474C1" w:rsidRDefault="0094609C" w:rsidP="00C52F4A">
      <w:r>
        <w:t>— </w:t>
      </w:r>
      <w:r w:rsidR="00C52F4A" w:rsidRPr="00605EB6">
        <w:t>Où fut-elle conduite</w:t>
      </w:r>
      <w:r w:rsidR="00C474C1">
        <w:t> ?</w:t>
      </w:r>
    </w:p>
    <w:p w14:paraId="07A4159E" w14:textId="4353664B" w:rsidR="00C474C1" w:rsidRDefault="0094609C" w:rsidP="00C52F4A">
      <w:r>
        <w:t>— </w:t>
      </w:r>
      <w:r w:rsidR="00C52F4A" w:rsidRPr="00605EB6">
        <w:t>Dans les Vosges</w:t>
      </w:r>
      <w:r w:rsidR="00C474C1">
        <w:t>.</w:t>
      </w:r>
    </w:p>
    <w:p w14:paraId="2A4013F7" w14:textId="0E00DA4F" w:rsidR="00C474C1" w:rsidRDefault="0094609C" w:rsidP="00C52F4A">
      <w:r>
        <w:t>— </w:t>
      </w:r>
      <w:r w:rsidR="00C52F4A" w:rsidRPr="00605EB6">
        <w:t>Comment</w:t>
      </w:r>
      <w:r w:rsidR="00C474C1">
        <w:t xml:space="preserve">, </w:t>
      </w:r>
      <w:r w:rsidR="00C52F4A" w:rsidRPr="00605EB6">
        <w:t>si loin que cela</w:t>
      </w:r>
      <w:r w:rsidR="00C474C1">
        <w:t> ?</w:t>
      </w:r>
    </w:p>
    <w:p w14:paraId="07B205C1" w14:textId="5B1CF2C8" w:rsidR="00C474C1" w:rsidRDefault="0094609C" w:rsidP="00C52F4A">
      <w:r>
        <w:lastRenderedPageBreak/>
        <w:t>— </w:t>
      </w:r>
      <w:r w:rsidR="00C52F4A" w:rsidRPr="00605EB6">
        <w:t>On tenait à la placer dans une maison particulière</w:t>
      </w:r>
      <w:r w:rsidR="00C474C1">
        <w:t xml:space="preserve">. </w:t>
      </w:r>
      <w:r w:rsidR="00C52F4A" w:rsidRPr="00605EB6">
        <w:t>Là</w:t>
      </w:r>
      <w:r w:rsidR="00C474C1">
        <w:t xml:space="preserve">, </w:t>
      </w:r>
      <w:r w:rsidR="00C52F4A" w:rsidRPr="00605EB6">
        <w:t>elle eut</w:t>
      </w:r>
      <w:r w:rsidR="00C474C1">
        <w:t xml:space="preserve">, </w:t>
      </w:r>
      <w:r w:rsidR="00C52F4A" w:rsidRPr="00605EB6">
        <w:t>pour lui donner des soins</w:t>
      </w:r>
      <w:r w:rsidR="00C474C1">
        <w:t xml:space="preserve">, </w:t>
      </w:r>
      <w:r w:rsidR="00C52F4A" w:rsidRPr="00605EB6">
        <w:t>un vieux médecin spécialement attaché à sa personne</w:t>
      </w:r>
      <w:r w:rsidR="00C474C1">
        <w:t>.</w:t>
      </w:r>
    </w:p>
    <w:p w14:paraId="5905B187" w14:textId="4AA2ECCB" w:rsidR="00C474C1" w:rsidRDefault="0094609C" w:rsidP="00C52F4A">
      <w:r>
        <w:t>— </w:t>
      </w:r>
      <w:r w:rsidR="00C52F4A" w:rsidRPr="00605EB6">
        <w:t>Voilà déjà un précieux renseignement</w:t>
      </w:r>
      <w:r w:rsidR="00C474C1">
        <w:t xml:space="preserve">, </w:t>
      </w:r>
      <w:r w:rsidR="00C52F4A" w:rsidRPr="00605EB6">
        <w:t>monsieur le baron</w:t>
      </w:r>
      <w:r w:rsidR="00C474C1">
        <w:t xml:space="preserve">. </w:t>
      </w:r>
      <w:r w:rsidR="00C52F4A" w:rsidRPr="00605EB6">
        <w:t>Nous suivons Lucy Glandas dans les Vosges</w:t>
      </w:r>
      <w:r w:rsidR="00C474C1">
        <w:t xml:space="preserve">. </w:t>
      </w:r>
      <w:r w:rsidR="00C52F4A" w:rsidRPr="00605EB6">
        <w:t>Dans quelle ville</w:t>
      </w:r>
      <w:r w:rsidR="00C474C1">
        <w:t xml:space="preserve">, </w:t>
      </w:r>
      <w:r w:rsidR="00C52F4A" w:rsidRPr="00605EB6">
        <w:t>monsieur le baron</w:t>
      </w:r>
      <w:r w:rsidR="00C474C1">
        <w:t> ?</w:t>
      </w:r>
    </w:p>
    <w:p w14:paraId="09E50F08" w14:textId="5B0A4298" w:rsidR="00C474C1" w:rsidRDefault="0094609C" w:rsidP="00C52F4A">
      <w:r>
        <w:t>— </w:t>
      </w:r>
      <w:r w:rsidR="00C52F4A" w:rsidRPr="00605EB6">
        <w:t>Ce n</w:t>
      </w:r>
      <w:r w:rsidR="00C474C1">
        <w:t>’</w:t>
      </w:r>
      <w:r w:rsidR="00C52F4A" w:rsidRPr="00605EB6">
        <w:t>est pas dans une ville</w:t>
      </w:r>
      <w:r w:rsidR="00C474C1">
        <w:t xml:space="preserve">, </w:t>
      </w:r>
      <w:r w:rsidR="00C52F4A" w:rsidRPr="00605EB6">
        <w:t>mais dans un village qu</w:t>
      </w:r>
      <w:r w:rsidR="00C474C1">
        <w:t>’</w:t>
      </w:r>
      <w:r w:rsidR="00C52F4A" w:rsidRPr="00605EB6">
        <w:t>elle a été conduite</w:t>
      </w:r>
      <w:r w:rsidR="00C474C1">
        <w:t>.</w:t>
      </w:r>
    </w:p>
    <w:p w14:paraId="12D5C3A7" w14:textId="0EDEE6E8" w:rsidR="00C474C1" w:rsidRDefault="0094609C" w:rsidP="00C52F4A">
      <w:r>
        <w:t>— </w:t>
      </w:r>
      <w:r w:rsidR="00C52F4A" w:rsidRPr="00605EB6">
        <w:t>Le nom du village</w:t>
      </w:r>
      <w:r w:rsidR="00C474C1">
        <w:t> ?</w:t>
      </w:r>
    </w:p>
    <w:p w14:paraId="2C2CA7B7" w14:textId="5E1F126E" w:rsidR="00C474C1" w:rsidRDefault="0094609C" w:rsidP="00C52F4A">
      <w:r>
        <w:t>— </w:t>
      </w:r>
      <w:r w:rsidR="00C52F4A" w:rsidRPr="00605EB6">
        <w:t>Blaincourt</w:t>
      </w:r>
      <w:r w:rsidR="00C474C1">
        <w:t>.</w:t>
      </w:r>
    </w:p>
    <w:p w14:paraId="2F1A4F43" w14:textId="77777777" w:rsidR="00C474C1" w:rsidRDefault="00C52F4A" w:rsidP="00C52F4A">
      <w:r w:rsidRPr="00605EB6">
        <w:t>Le signor Carini eut un tressaillement que de Simaise ne remarqua point</w:t>
      </w:r>
      <w:r w:rsidR="00C474C1">
        <w:t xml:space="preserve">, </w:t>
      </w:r>
      <w:r w:rsidRPr="00605EB6">
        <w:t>et une lueur étrange traversa son regard</w:t>
      </w:r>
      <w:r w:rsidR="00C474C1">
        <w:t>.</w:t>
      </w:r>
    </w:p>
    <w:p w14:paraId="2CB40560" w14:textId="18567CA6" w:rsidR="00C474C1" w:rsidRDefault="0094609C" w:rsidP="00C52F4A">
      <w:r>
        <w:t>— </w:t>
      </w:r>
      <w:r w:rsidR="00C52F4A" w:rsidRPr="00512371">
        <w:t>Bien</w:t>
      </w:r>
      <w:r w:rsidR="00C474C1">
        <w:t xml:space="preserve">, </w:t>
      </w:r>
      <w:r w:rsidR="00C52F4A" w:rsidRPr="00512371">
        <w:t>monsieur le baron</w:t>
      </w:r>
      <w:r w:rsidR="00C474C1">
        <w:t xml:space="preserve">, </w:t>
      </w:r>
      <w:r w:rsidR="00C52F4A" w:rsidRPr="00512371">
        <w:t>fit-il</w:t>
      </w:r>
      <w:r w:rsidR="00C474C1">
        <w:t xml:space="preserve"> ; </w:t>
      </w:r>
      <w:r w:rsidR="00C52F4A" w:rsidRPr="00512371">
        <w:t>nous voilà à Blaincourt</w:t>
      </w:r>
      <w:r w:rsidR="00C474C1">
        <w:t xml:space="preserve">, </w:t>
      </w:r>
      <w:r w:rsidR="00C52F4A" w:rsidRPr="00512371">
        <w:t>dans cette maison particulière où la folle reçoit les soins que son état réclame</w:t>
      </w:r>
      <w:r w:rsidR="00C474C1">
        <w:t xml:space="preserve">. </w:t>
      </w:r>
      <w:r w:rsidR="00C52F4A" w:rsidRPr="00512371">
        <w:t>Lui rend-on la raison</w:t>
      </w:r>
      <w:r w:rsidR="00C474C1">
        <w:t> ?</w:t>
      </w:r>
    </w:p>
    <w:p w14:paraId="363B2DFD" w14:textId="09243EA5" w:rsidR="00C474C1" w:rsidRDefault="0094609C" w:rsidP="00C52F4A">
      <w:r>
        <w:t>— </w:t>
      </w:r>
      <w:r w:rsidR="00C52F4A" w:rsidRPr="00605EB6">
        <w:t>Non</w:t>
      </w:r>
      <w:r w:rsidR="00C474C1">
        <w:t>.</w:t>
      </w:r>
    </w:p>
    <w:p w14:paraId="5A8FA233" w14:textId="3851B3B5" w:rsidR="00C474C1" w:rsidRDefault="0094609C" w:rsidP="00C52F4A">
      <w:r>
        <w:t>— </w:t>
      </w:r>
      <w:r w:rsidR="00C52F4A" w:rsidRPr="00605EB6">
        <w:t>Combien de temps est-elle restée à Blaincourt</w:t>
      </w:r>
      <w:r w:rsidR="00C474C1">
        <w:t> ?</w:t>
      </w:r>
    </w:p>
    <w:p w14:paraId="02D13B19" w14:textId="7B031A62" w:rsidR="00C474C1" w:rsidRDefault="0094609C" w:rsidP="00C52F4A">
      <w:r>
        <w:t>— </w:t>
      </w:r>
      <w:r w:rsidR="00C52F4A" w:rsidRPr="00605EB6">
        <w:t>Plusieurs années</w:t>
      </w:r>
      <w:r w:rsidR="00C474C1">
        <w:t xml:space="preserve">, </w:t>
      </w:r>
      <w:r w:rsidR="00C52F4A" w:rsidRPr="00605EB6">
        <w:t>je ne sais pas au juste</w:t>
      </w:r>
      <w:r w:rsidR="00C474C1">
        <w:t>.</w:t>
      </w:r>
    </w:p>
    <w:p w14:paraId="11E15F07" w14:textId="54BEDA34" w:rsidR="00C474C1" w:rsidRDefault="0094609C" w:rsidP="00C52F4A">
      <w:r>
        <w:t>— </w:t>
      </w:r>
      <w:r w:rsidR="00C52F4A" w:rsidRPr="00605EB6">
        <w:t>Naturellement</w:t>
      </w:r>
      <w:r w:rsidR="00C474C1">
        <w:t xml:space="preserve">… </w:t>
      </w:r>
      <w:r w:rsidR="00C52F4A" w:rsidRPr="00605EB6">
        <w:t>vous vous occupiez si peu d</w:t>
      </w:r>
      <w:r w:rsidR="00C474C1">
        <w:t>’</w:t>
      </w:r>
      <w:r w:rsidR="00C52F4A" w:rsidRPr="00605EB6">
        <w:t>elle</w:t>
      </w:r>
      <w:r w:rsidR="00C474C1">
        <w:t xml:space="preserve">… </w:t>
      </w:r>
      <w:r w:rsidR="00C52F4A" w:rsidRPr="00605EB6">
        <w:t>Enfin</w:t>
      </w:r>
      <w:r w:rsidR="00C474C1">
        <w:t xml:space="preserve">, </w:t>
      </w:r>
      <w:r w:rsidR="00C52F4A" w:rsidRPr="00605EB6">
        <w:t>elle reste là</w:t>
      </w:r>
      <w:r w:rsidR="00C474C1">
        <w:t xml:space="preserve">, </w:t>
      </w:r>
      <w:r w:rsidR="00C52F4A" w:rsidRPr="00605EB6">
        <w:t>entourée de soins</w:t>
      </w:r>
      <w:r w:rsidR="00C474C1">
        <w:t xml:space="preserve">, </w:t>
      </w:r>
      <w:r w:rsidR="00C52F4A" w:rsidRPr="00605EB6">
        <w:t>quatre</w:t>
      </w:r>
      <w:r w:rsidR="00C474C1">
        <w:t xml:space="preserve">, </w:t>
      </w:r>
      <w:r w:rsidR="00C52F4A" w:rsidRPr="00605EB6">
        <w:t>cinq ou six ans</w:t>
      </w:r>
      <w:r w:rsidR="00C474C1">
        <w:t xml:space="preserve">. </w:t>
      </w:r>
      <w:r w:rsidR="00C52F4A" w:rsidRPr="00605EB6">
        <w:t>Ensuite</w:t>
      </w:r>
      <w:r w:rsidR="00C474C1">
        <w:t xml:space="preserve">, </w:t>
      </w:r>
      <w:r w:rsidR="00C52F4A" w:rsidRPr="00605EB6">
        <w:t>monsieur le baron</w:t>
      </w:r>
      <w:r w:rsidR="00C474C1">
        <w:t> ?</w:t>
      </w:r>
    </w:p>
    <w:p w14:paraId="48917DC1" w14:textId="177B44BD" w:rsidR="00C474C1" w:rsidRDefault="0094609C" w:rsidP="00C52F4A">
      <w:r>
        <w:t>— </w:t>
      </w:r>
      <w:r w:rsidR="00C52F4A" w:rsidRPr="00605EB6">
        <w:t>Une nuit elle mit en défaut la vigilance de la femme chargée de veiller sur elle sans cesse</w:t>
      </w:r>
      <w:r w:rsidR="00C474C1">
        <w:t xml:space="preserve">, </w:t>
      </w:r>
      <w:r w:rsidR="00C52F4A" w:rsidRPr="00605EB6">
        <w:t>et elle parvint à s</w:t>
      </w:r>
      <w:r w:rsidR="00C474C1">
        <w:t>’</w:t>
      </w:r>
      <w:r w:rsidR="00C52F4A" w:rsidRPr="00605EB6">
        <w:t>échapper de la maison</w:t>
      </w:r>
      <w:r w:rsidR="00C474C1">
        <w:t xml:space="preserve">. </w:t>
      </w:r>
      <w:r w:rsidR="00C52F4A" w:rsidRPr="00605EB6">
        <w:t>Dès lors</w:t>
      </w:r>
      <w:r w:rsidR="00C474C1">
        <w:t xml:space="preserve">, </w:t>
      </w:r>
      <w:r w:rsidR="00C52F4A" w:rsidRPr="00605EB6">
        <w:t>monsieur</w:t>
      </w:r>
      <w:r w:rsidR="00C474C1">
        <w:t xml:space="preserve">, </w:t>
      </w:r>
      <w:r w:rsidR="00C52F4A" w:rsidRPr="00605EB6">
        <w:t>on n</w:t>
      </w:r>
      <w:r w:rsidR="00C474C1">
        <w:t>’</w:t>
      </w:r>
      <w:r w:rsidR="00C52F4A" w:rsidRPr="00605EB6">
        <w:t>a plus entendu parler de la malheureuse</w:t>
      </w:r>
      <w:r w:rsidR="00C474C1">
        <w:t>.</w:t>
      </w:r>
    </w:p>
    <w:p w14:paraId="538A7387" w14:textId="400CDD87" w:rsidR="00C474C1" w:rsidRDefault="0094609C" w:rsidP="00C52F4A">
      <w:r>
        <w:t>— </w:t>
      </w:r>
      <w:r w:rsidR="00C52F4A" w:rsidRPr="00605EB6">
        <w:t>Malheureuse</w:t>
      </w:r>
      <w:r w:rsidR="00C474C1">
        <w:t xml:space="preserve">, </w:t>
      </w:r>
      <w:r w:rsidR="00C52F4A" w:rsidRPr="00605EB6">
        <w:t>en effet</w:t>
      </w:r>
      <w:r w:rsidR="00C474C1">
        <w:t xml:space="preserve">, </w:t>
      </w:r>
      <w:r w:rsidR="00C52F4A" w:rsidRPr="00605EB6">
        <w:t>murmura l</w:t>
      </w:r>
      <w:r w:rsidR="00C474C1">
        <w:t>’</w:t>
      </w:r>
      <w:r w:rsidR="00C52F4A" w:rsidRPr="00605EB6">
        <w:t>Italien</w:t>
      </w:r>
      <w:r w:rsidR="00C474C1">
        <w:t>.</w:t>
      </w:r>
    </w:p>
    <w:p w14:paraId="7ADA5DDD" w14:textId="77777777" w:rsidR="00C474C1" w:rsidRDefault="00C52F4A" w:rsidP="00C52F4A">
      <w:r w:rsidRPr="00605EB6">
        <w:lastRenderedPageBreak/>
        <w:t>Et tout bas il se dit</w:t>
      </w:r>
      <w:r w:rsidR="00C474C1">
        <w:t> :</w:t>
      </w:r>
    </w:p>
    <w:p w14:paraId="63CC53F8" w14:textId="0D955FF2" w:rsidR="00C474C1" w:rsidRDefault="0094609C" w:rsidP="00C52F4A">
      <w:r>
        <w:t>— </w:t>
      </w:r>
      <w:r w:rsidR="00C52F4A" w:rsidRPr="00605EB6">
        <w:t>Est-ce qu</w:t>
      </w:r>
      <w:r w:rsidR="00C474C1">
        <w:t>’</w:t>
      </w:r>
      <w:r w:rsidR="00C52F4A" w:rsidRPr="00605EB6">
        <w:t>ils l</w:t>
      </w:r>
      <w:r w:rsidR="00C474C1">
        <w:t>’</w:t>
      </w:r>
      <w:r w:rsidR="00C52F4A" w:rsidRPr="00605EB6">
        <w:t>auraient assassinée</w:t>
      </w:r>
      <w:r w:rsidR="00C474C1">
        <w:t> ?</w:t>
      </w:r>
    </w:p>
    <w:p w14:paraId="100B04BE" w14:textId="1510C7F3" w:rsidR="00C474C1" w:rsidRDefault="0094609C" w:rsidP="00C52F4A">
      <w:r>
        <w:t>— </w:t>
      </w:r>
      <w:r w:rsidR="00C52F4A" w:rsidRPr="00605EB6">
        <w:t>Je sais</w:t>
      </w:r>
      <w:r w:rsidR="00C474C1">
        <w:t xml:space="preserve">, </w:t>
      </w:r>
      <w:r w:rsidR="00C52F4A" w:rsidRPr="00605EB6">
        <w:t>reprit le baron</w:t>
      </w:r>
      <w:r w:rsidR="00C474C1">
        <w:t xml:space="preserve">, </w:t>
      </w:r>
      <w:r w:rsidR="00C52F4A" w:rsidRPr="00605EB6">
        <w:t>qu</w:t>
      </w:r>
      <w:r w:rsidR="00C474C1">
        <w:t>’</w:t>
      </w:r>
      <w:r w:rsidR="00C52F4A" w:rsidRPr="00605EB6">
        <w:t>on a fait alors de nombreuses recherches pour la retrouver</w:t>
      </w:r>
      <w:r w:rsidR="00C474C1">
        <w:t xml:space="preserve">, </w:t>
      </w:r>
      <w:r w:rsidR="00C52F4A" w:rsidRPr="00605EB6">
        <w:t>mais sans aucun résultat</w:t>
      </w:r>
      <w:r w:rsidR="00C474C1">
        <w:t xml:space="preserve">. </w:t>
      </w:r>
      <w:r w:rsidR="00C52F4A" w:rsidRPr="00605EB6">
        <w:t>Nulle part elle n</w:t>
      </w:r>
      <w:r w:rsidR="00C474C1">
        <w:t>’</w:t>
      </w:r>
      <w:r w:rsidR="00C52F4A" w:rsidRPr="00605EB6">
        <w:t>avait laissé une trace de son passage</w:t>
      </w:r>
      <w:r w:rsidR="00C474C1">
        <w:t>.</w:t>
      </w:r>
    </w:p>
    <w:p w14:paraId="4C623E3B" w14:textId="2C720545" w:rsidR="00C474C1" w:rsidRDefault="0094609C" w:rsidP="00C52F4A">
      <w:r>
        <w:t>— </w:t>
      </w:r>
      <w:r w:rsidR="00C52F4A" w:rsidRPr="00605EB6">
        <w:t>Qu</w:t>
      </w:r>
      <w:r w:rsidR="00C474C1">
        <w:t>’</w:t>
      </w:r>
      <w:r w:rsidR="00C52F4A" w:rsidRPr="00605EB6">
        <w:t>a-t-on supposé</w:t>
      </w:r>
      <w:r w:rsidR="00C474C1">
        <w:t xml:space="preserve">, </w:t>
      </w:r>
      <w:r w:rsidR="00C52F4A" w:rsidRPr="00605EB6">
        <w:t>monsieur le baron</w:t>
      </w:r>
      <w:r w:rsidR="00C474C1">
        <w:t> ?</w:t>
      </w:r>
    </w:p>
    <w:p w14:paraId="6F521124" w14:textId="2F69502F" w:rsidR="00C474C1" w:rsidRDefault="0094609C" w:rsidP="00C52F4A">
      <w:r>
        <w:t>— </w:t>
      </w:r>
      <w:r w:rsidR="00C52F4A" w:rsidRPr="00605EB6">
        <w:t>Qu</w:t>
      </w:r>
      <w:r w:rsidR="00C474C1">
        <w:t>’</w:t>
      </w:r>
      <w:r w:rsidR="00C52F4A" w:rsidRPr="00605EB6">
        <w:t>elle avait péri misérablement d</w:t>
      </w:r>
      <w:r w:rsidR="00C474C1">
        <w:t>’</w:t>
      </w:r>
      <w:r w:rsidR="00C52F4A" w:rsidRPr="00605EB6">
        <w:t>une façon quelconque</w:t>
      </w:r>
      <w:r w:rsidR="00C474C1">
        <w:t xml:space="preserve">. </w:t>
      </w:r>
      <w:r w:rsidR="00C52F4A" w:rsidRPr="00605EB6">
        <w:t>En effet</w:t>
      </w:r>
      <w:r w:rsidR="00C474C1">
        <w:t xml:space="preserve">, </w:t>
      </w:r>
      <w:r w:rsidR="00C52F4A" w:rsidRPr="00605EB6">
        <w:t>si elle n</w:t>
      </w:r>
      <w:r w:rsidR="00C474C1">
        <w:t>’</w:t>
      </w:r>
      <w:r w:rsidR="00C52F4A" w:rsidRPr="00605EB6">
        <w:t>est pas morte de faim dans quelque lieu désert</w:t>
      </w:r>
      <w:r w:rsidR="00C474C1">
        <w:t xml:space="preserve">, </w:t>
      </w:r>
      <w:r w:rsidR="00C52F4A" w:rsidRPr="00605EB6">
        <w:t>elle a dû se noyer ou tomber au fond d</w:t>
      </w:r>
      <w:r w:rsidR="00C474C1">
        <w:t>’</w:t>
      </w:r>
      <w:r w:rsidR="00C52F4A" w:rsidRPr="00605EB6">
        <w:t>un précipice</w:t>
      </w:r>
      <w:r w:rsidR="00C474C1">
        <w:t xml:space="preserve">, </w:t>
      </w:r>
      <w:r w:rsidR="00C52F4A" w:rsidRPr="00605EB6">
        <w:t>ou bien encore</w:t>
      </w:r>
      <w:r w:rsidR="00C474C1">
        <w:t xml:space="preserve">, </w:t>
      </w:r>
      <w:r w:rsidR="00C52F4A" w:rsidRPr="00605EB6">
        <w:t>perdue dans les bois</w:t>
      </w:r>
      <w:r w:rsidR="00C474C1">
        <w:t xml:space="preserve">, </w:t>
      </w:r>
      <w:r w:rsidR="00C52F4A" w:rsidRPr="00605EB6">
        <w:t>elle a été dévorée par des carnassiers affamés</w:t>
      </w:r>
      <w:r w:rsidR="00C474C1">
        <w:t>.</w:t>
      </w:r>
    </w:p>
    <w:p w14:paraId="547C570C" w14:textId="0AC8B74F" w:rsidR="00C474C1" w:rsidRDefault="0094609C" w:rsidP="00C52F4A">
      <w:r>
        <w:t>— </w:t>
      </w:r>
      <w:r w:rsidR="00C52F4A" w:rsidRPr="00605EB6">
        <w:t>On peut accepter l</w:t>
      </w:r>
      <w:r w:rsidR="00C474C1">
        <w:t>’</w:t>
      </w:r>
      <w:r w:rsidR="00C52F4A" w:rsidRPr="00605EB6">
        <w:t>une ou l</w:t>
      </w:r>
      <w:r w:rsidR="00C474C1">
        <w:t>’</w:t>
      </w:r>
      <w:r w:rsidR="00C52F4A" w:rsidRPr="00605EB6">
        <w:t>autre de ces suppositions</w:t>
      </w:r>
      <w:r w:rsidR="00C474C1">
        <w:t xml:space="preserve"> !. </w:t>
      </w:r>
      <w:r w:rsidR="00C52F4A" w:rsidRPr="00605EB6">
        <w:t>Mais</w:t>
      </w:r>
      <w:r w:rsidR="00C474C1">
        <w:t xml:space="preserve">, </w:t>
      </w:r>
      <w:r w:rsidR="00C52F4A" w:rsidRPr="00605EB6">
        <w:t>sortant du domaine de l</w:t>
      </w:r>
      <w:r w:rsidR="00C474C1">
        <w:t>’</w:t>
      </w:r>
      <w:r w:rsidR="00C52F4A" w:rsidRPr="00605EB6">
        <w:t>hypothèse</w:t>
      </w:r>
      <w:r w:rsidR="00C474C1">
        <w:t xml:space="preserve">, </w:t>
      </w:r>
      <w:r w:rsidR="00C52F4A" w:rsidRPr="00605EB6">
        <w:t>il y a une chose qui ne laisse pas un doute</w:t>
      </w:r>
      <w:r w:rsidR="00C474C1">
        <w:t xml:space="preserve">, </w:t>
      </w:r>
      <w:r w:rsidR="00C52F4A" w:rsidRPr="00605EB6">
        <w:t>c</w:t>
      </w:r>
      <w:r w:rsidR="00C474C1">
        <w:t>’</w:t>
      </w:r>
      <w:r w:rsidR="00C52F4A" w:rsidRPr="00605EB6">
        <w:t>est que Lucy Glandas</w:t>
      </w:r>
      <w:r w:rsidR="00C474C1">
        <w:t xml:space="preserve">, </w:t>
      </w:r>
      <w:r w:rsidR="00C52F4A" w:rsidRPr="00605EB6">
        <w:t>disparue depuis vingt ans</w:t>
      </w:r>
      <w:r w:rsidR="00C474C1">
        <w:t xml:space="preserve">, </w:t>
      </w:r>
      <w:r w:rsidR="00C52F4A" w:rsidRPr="00605EB6">
        <w:t>dans les conditions que vous venez de me faire connaître</w:t>
      </w:r>
      <w:r w:rsidR="00C474C1">
        <w:t xml:space="preserve">, </w:t>
      </w:r>
      <w:r w:rsidR="00C52F4A" w:rsidRPr="00605EB6">
        <w:t>n</w:t>
      </w:r>
      <w:r w:rsidR="00C474C1">
        <w:t>’</w:t>
      </w:r>
      <w:r w:rsidR="00C52F4A" w:rsidRPr="00605EB6">
        <w:t>existe plus</w:t>
      </w:r>
      <w:r w:rsidR="00C474C1">
        <w:t>.</w:t>
      </w:r>
    </w:p>
    <w:p w14:paraId="26D7B3D9" w14:textId="77777777" w:rsidR="00C474C1" w:rsidRDefault="00C474C1" w:rsidP="00C52F4A">
      <w:r>
        <w:t>» </w:t>
      </w:r>
      <w:r w:rsidR="00C52F4A" w:rsidRPr="00605EB6">
        <w:t>Malheureusement nous ne savons pas où elle est morte</w:t>
      </w:r>
      <w:r>
        <w:t xml:space="preserve">, </w:t>
      </w:r>
      <w:r w:rsidR="00C52F4A" w:rsidRPr="00605EB6">
        <w:t>monsieur le baron</w:t>
      </w:r>
      <w:r>
        <w:t xml:space="preserve">, </w:t>
      </w:r>
      <w:r w:rsidR="00C52F4A" w:rsidRPr="00605EB6">
        <w:t>et ce serait risquer beaucoup que de vous mettre entre les mains son acte de décès</w:t>
      </w:r>
      <w:r>
        <w:t xml:space="preserve">, </w:t>
      </w:r>
      <w:r w:rsidR="00C52F4A" w:rsidRPr="00605EB6">
        <w:t>si</w:t>
      </w:r>
      <w:r>
        <w:t xml:space="preserve">, </w:t>
      </w:r>
      <w:r w:rsidR="00C52F4A" w:rsidRPr="00605EB6">
        <w:t>comme il faut prudemment l</w:t>
      </w:r>
      <w:r>
        <w:t>’</w:t>
      </w:r>
      <w:r w:rsidR="00C52F4A" w:rsidRPr="00605EB6">
        <w:t>admettre</w:t>
      </w:r>
      <w:r>
        <w:t xml:space="preserve">, </w:t>
      </w:r>
      <w:r w:rsidR="00C52F4A" w:rsidRPr="00605EB6">
        <w:t>le banquier hollandais se montre un tant soit peu méticuleux</w:t>
      </w:r>
      <w:r>
        <w:t>.</w:t>
      </w:r>
    </w:p>
    <w:p w14:paraId="7F5DC894" w14:textId="77777777" w:rsidR="00C474C1" w:rsidRDefault="00C474C1" w:rsidP="00C52F4A">
      <w:r>
        <w:t>» </w:t>
      </w:r>
      <w:r w:rsidR="00C52F4A" w:rsidRPr="00605EB6">
        <w:t>Assurément on peut se procurer l</w:t>
      </w:r>
      <w:r>
        <w:t>’</w:t>
      </w:r>
      <w:r w:rsidR="00C52F4A" w:rsidRPr="00605EB6">
        <w:t>acte de décès d</w:t>
      </w:r>
      <w:r>
        <w:t>’</w:t>
      </w:r>
      <w:r w:rsidR="00C52F4A" w:rsidRPr="00605EB6">
        <w:t>une femme morte inconnue dans un hospice d</w:t>
      </w:r>
      <w:r>
        <w:t>’</w:t>
      </w:r>
      <w:r w:rsidR="00C52F4A" w:rsidRPr="00605EB6">
        <w:t>aliénés ou ailleurs</w:t>
      </w:r>
      <w:r>
        <w:t xml:space="preserve"> ; </w:t>
      </w:r>
      <w:r w:rsidR="00C52F4A" w:rsidRPr="00605EB6">
        <w:t>mais cet acte ne serait pas une preuve suffisante pour le banquier</w:t>
      </w:r>
      <w:r>
        <w:t xml:space="preserve">, </w:t>
      </w:r>
      <w:r w:rsidR="00C52F4A" w:rsidRPr="00605EB6">
        <w:t>puisqu</w:t>
      </w:r>
      <w:r>
        <w:t>’</w:t>
      </w:r>
      <w:r w:rsidR="00C52F4A" w:rsidRPr="00605EB6">
        <w:t>il ne porterait pas le nom de Lucy Glandas</w:t>
      </w:r>
      <w:r>
        <w:t>.</w:t>
      </w:r>
    </w:p>
    <w:p w14:paraId="257876D7" w14:textId="77777777" w:rsidR="00C474C1" w:rsidRDefault="00C474C1" w:rsidP="00C52F4A">
      <w:r>
        <w:t>» </w:t>
      </w:r>
      <w:r w:rsidR="00C52F4A" w:rsidRPr="00605EB6">
        <w:t>En fabriquer un où rien ne manquerait serait commettre une grave imprudence</w:t>
      </w:r>
      <w:r>
        <w:t xml:space="preserve">, </w:t>
      </w:r>
      <w:r w:rsidR="00C52F4A" w:rsidRPr="00605EB6">
        <w:t>car</w:t>
      </w:r>
      <w:r>
        <w:t xml:space="preserve">, </w:t>
      </w:r>
      <w:r w:rsidR="00C52F4A" w:rsidRPr="00605EB6">
        <w:t>si le banquier concevait le moindre doute</w:t>
      </w:r>
      <w:r>
        <w:t xml:space="preserve">, </w:t>
      </w:r>
      <w:r w:rsidR="00C52F4A" w:rsidRPr="00605EB6">
        <w:t>il aurait vite découvert la fausseté du document produit</w:t>
      </w:r>
      <w:r>
        <w:t xml:space="preserve">. </w:t>
      </w:r>
      <w:r w:rsidR="00C52F4A" w:rsidRPr="00605EB6">
        <w:t>Alors</w:t>
      </w:r>
      <w:r>
        <w:t xml:space="preserve">, </w:t>
      </w:r>
      <w:r w:rsidR="00C52F4A" w:rsidRPr="00605EB6">
        <w:t>ses auteurs et vous-même</w:t>
      </w:r>
      <w:r>
        <w:t xml:space="preserve">, </w:t>
      </w:r>
      <w:r w:rsidR="00C52F4A" w:rsidRPr="00605EB6">
        <w:t xml:space="preserve">monsieur le </w:t>
      </w:r>
      <w:r w:rsidR="00C52F4A" w:rsidRPr="00605EB6">
        <w:lastRenderedPageBreak/>
        <w:t>baron</w:t>
      </w:r>
      <w:r>
        <w:t xml:space="preserve">, </w:t>
      </w:r>
      <w:r w:rsidR="00C52F4A" w:rsidRPr="00605EB6">
        <w:t>vous auriez maille à partir avec la justice</w:t>
      </w:r>
      <w:r>
        <w:t xml:space="preserve">, </w:t>
      </w:r>
      <w:r w:rsidR="00C52F4A" w:rsidRPr="00605EB6">
        <w:t>qui ne plaisante jamais quand elle tient en sa main une affaire criminelle</w:t>
      </w:r>
      <w:r>
        <w:t>.</w:t>
      </w:r>
    </w:p>
    <w:p w14:paraId="0BC6B6C2" w14:textId="77777777" w:rsidR="00C474C1" w:rsidRDefault="00C474C1" w:rsidP="00C52F4A">
      <w:r>
        <w:t>» </w:t>
      </w:r>
      <w:r w:rsidR="00C52F4A" w:rsidRPr="00605EB6">
        <w:t>Non</w:t>
      </w:r>
      <w:r>
        <w:t xml:space="preserve">, </w:t>
      </w:r>
      <w:r w:rsidR="00C52F4A" w:rsidRPr="00605EB6">
        <w:t>non</w:t>
      </w:r>
      <w:r>
        <w:t xml:space="preserve">, </w:t>
      </w:r>
      <w:r w:rsidR="00C52F4A" w:rsidRPr="00605EB6">
        <w:t>il ne faut pas même songer à cela</w:t>
      </w:r>
      <w:r>
        <w:t>.</w:t>
      </w:r>
    </w:p>
    <w:p w14:paraId="6BF022F0" w14:textId="77777777" w:rsidR="00C474C1" w:rsidRDefault="00C474C1" w:rsidP="00C52F4A">
      <w:r>
        <w:t>» </w:t>
      </w:r>
      <w:r w:rsidR="00C52F4A" w:rsidRPr="00605EB6">
        <w:t>Dans certains cas on peut employer la fraude</w:t>
      </w:r>
      <w:r>
        <w:t xml:space="preserve">, </w:t>
      </w:r>
      <w:r w:rsidR="00C52F4A" w:rsidRPr="00605EB6">
        <w:t>mais non dans celui-ci</w:t>
      </w:r>
      <w:r>
        <w:t xml:space="preserve">. </w:t>
      </w:r>
      <w:r w:rsidR="00C52F4A" w:rsidRPr="00605EB6">
        <w:t>Ce serait se lancer follement dans une aventure pleine de périls et dont les suites sont faciles à prévoir</w:t>
      </w:r>
      <w:r>
        <w:t>.</w:t>
      </w:r>
    </w:p>
    <w:p w14:paraId="23C78299" w14:textId="495FC7AC" w:rsidR="00C474C1" w:rsidRDefault="0094609C" w:rsidP="00C52F4A">
      <w:r>
        <w:t>— </w:t>
      </w:r>
      <w:r w:rsidR="00C52F4A" w:rsidRPr="00605EB6">
        <w:t>Ainsi</w:t>
      </w:r>
      <w:r w:rsidR="00C474C1">
        <w:t xml:space="preserve">, </w:t>
      </w:r>
      <w:r w:rsidR="00C52F4A" w:rsidRPr="00605EB6">
        <w:t>monsieur Carini</w:t>
      </w:r>
      <w:r w:rsidR="00C474C1">
        <w:t xml:space="preserve">, </w:t>
      </w:r>
      <w:r w:rsidR="00C52F4A" w:rsidRPr="00605EB6">
        <w:t>vous ne pouvez rien faire</w:t>
      </w:r>
      <w:r w:rsidR="00C474C1">
        <w:t> ?</w:t>
      </w:r>
    </w:p>
    <w:p w14:paraId="2232185D" w14:textId="7E9DE538" w:rsidR="00C474C1" w:rsidRDefault="0094609C" w:rsidP="00C52F4A">
      <w:r>
        <w:t>— </w:t>
      </w:r>
      <w:r w:rsidR="00C52F4A" w:rsidRPr="00605EB6">
        <w:t>Je ne peux que vous donner un conseil</w:t>
      </w:r>
      <w:r w:rsidR="00C474C1">
        <w:t xml:space="preserve">, </w:t>
      </w:r>
      <w:r w:rsidR="00C52F4A" w:rsidRPr="00605EB6">
        <w:t>monsieur le baron</w:t>
      </w:r>
      <w:r w:rsidR="00C474C1">
        <w:t>.</w:t>
      </w:r>
    </w:p>
    <w:p w14:paraId="28220710" w14:textId="73B80566" w:rsidR="00C474C1" w:rsidRDefault="0094609C" w:rsidP="00C52F4A">
      <w:r>
        <w:t>— </w:t>
      </w:r>
      <w:r w:rsidR="00C52F4A" w:rsidRPr="00605EB6">
        <w:t>Voyons</w:t>
      </w:r>
      <w:r w:rsidR="00C474C1">
        <w:t xml:space="preserve">, </w:t>
      </w:r>
      <w:r w:rsidR="00C52F4A" w:rsidRPr="00605EB6">
        <w:t>monsieur</w:t>
      </w:r>
      <w:r w:rsidR="00C474C1">
        <w:t>.</w:t>
      </w:r>
    </w:p>
    <w:p w14:paraId="08E47448" w14:textId="77777777" w:rsidR="00C474C1" w:rsidRDefault="00C52F4A" w:rsidP="00C52F4A">
      <w:r w:rsidRPr="00605EB6">
        <w:t>L</w:t>
      </w:r>
      <w:r w:rsidR="00C474C1">
        <w:t>’</w:t>
      </w:r>
      <w:r w:rsidRPr="00605EB6">
        <w:t>Italien regarda fixement le baron</w:t>
      </w:r>
      <w:r w:rsidR="00C474C1">
        <w:t>.</w:t>
      </w:r>
    </w:p>
    <w:p w14:paraId="20E54E06" w14:textId="19014C12" w:rsidR="00C474C1" w:rsidRDefault="0094609C" w:rsidP="00C52F4A">
      <w:r>
        <w:t>— </w:t>
      </w:r>
      <w:r w:rsidR="00C52F4A" w:rsidRPr="00605EB6">
        <w:t>Il faut</w:t>
      </w:r>
      <w:r w:rsidR="00C474C1">
        <w:t xml:space="preserve">, </w:t>
      </w:r>
      <w:r w:rsidR="00C52F4A" w:rsidRPr="00605EB6">
        <w:t>dit-il</w:t>
      </w:r>
      <w:r w:rsidR="00C474C1">
        <w:t xml:space="preserve">, </w:t>
      </w:r>
      <w:r w:rsidR="00C52F4A" w:rsidRPr="00605EB6">
        <w:t>vous adresser au tribunal civil</w:t>
      </w:r>
      <w:r w:rsidR="00C474C1">
        <w:t xml:space="preserve"> ; </w:t>
      </w:r>
      <w:r w:rsidR="00C52F4A" w:rsidRPr="00605EB6">
        <w:t>vous obtiendrez facilement une déclaration d</w:t>
      </w:r>
      <w:r w:rsidR="00C474C1">
        <w:t>’</w:t>
      </w:r>
      <w:r w:rsidR="00C52F4A" w:rsidRPr="00605EB6">
        <w:t>absence</w:t>
      </w:r>
      <w:r w:rsidR="00C474C1">
        <w:t xml:space="preserve">, </w:t>
      </w:r>
      <w:r w:rsidR="00C52F4A" w:rsidRPr="00605EB6">
        <w:t>de disparition</w:t>
      </w:r>
      <w:r w:rsidR="00C474C1">
        <w:t xml:space="preserve">, </w:t>
      </w:r>
      <w:r w:rsidR="00C52F4A" w:rsidRPr="00605EB6">
        <w:t>et la difficulté sera tranchée ainsi</w:t>
      </w:r>
      <w:r w:rsidR="00C474C1">
        <w:t>.</w:t>
      </w:r>
    </w:p>
    <w:p w14:paraId="48C81F86" w14:textId="77777777" w:rsidR="00C474C1" w:rsidRDefault="00C52F4A" w:rsidP="00C52F4A">
      <w:r w:rsidRPr="00605EB6">
        <w:t>Le baron devint subitement très pâle</w:t>
      </w:r>
      <w:r w:rsidR="00C474C1">
        <w:t>.</w:t>
      </w:r>
    </w:p>
    <w:p w14:paraId="6034B88E" w14:textId="0354ABDB" w:rsidR="00C474C1" w:rsidRDefault="0094609C" w:rsidP="00C52F4A">
      <w:r>
        <w:t>— </w:t>
      </w:r>
      <w:r w:rsidR="00C52F4A" w:rsidRPr="00605EB6">
        <w:t>Je ne peux pas faire cela</w:t>
      </w:r>
      <w:r w:rsidR="00C474C1">
        <w:t xml:space="preserve">, </w:t>
      </w:r>
      <w:r w:rsidR="00C52F4A" w:rsidRPr="00605EB6">
        <w:t>balbutia-t-il</w:t>
      </w:r>
      <w:r w:rsidR="00C474C1">
        <w:t>.</w:t>
      </w:r>
    </w:p>
    <w:p w14:paraId="44BC9B3C" w14:textId="77777777" w:rsidR="00C474C1" w:rsidRDefault="00C52F4A" w:rsidP="00C52F4A">
      <w:r w:rsidRPr="00605EB6">
        <w:t>Un feu sombre s</w:t>
      </w:r>
      <w:r w:rsidR="00C474C1">
        <w:t>’</w:t>
      </w:r>
      <w:r w:rsidRPr="00605EB6">
        <w:t>alluma dans les yeux noirs du signor Carini</w:t>
      </w:r>
      <w:r w:rsidR="00C474C1">
        <w:t>.</w:t>
      </w:r>
    </w:p>
    <w:p w14:paraId="0C40C45B" w14:textId="6E9C1B22" w:rsidR="00C474C1" w:rsidRDefault="0094609C" w:rsidP="00C52F4A">
      <w:r>
        <w:t>— </w:t>
      </w:r>
      <w:r w:rsidR="00C52F4A" w:rsidRPr="00605EB6">
        <w:t>Maintenant je suis suffisamment instruit</w:t>
      </w:r>
      <w:r w:rsidR="00C474C1">
        <w:t xml:space="preserve">, </w:t>
      </w:r>
      <w:r w:rsidR="00C52F4A" w:rsidRPr="00605EB6">
        <w:t>pensa-t-il</w:t>
      </w:r>
      <w:r w:rsidR="00C474C1">
        <w:t>.</w:t>
      </w:r>
    </w:p>
    <w:p w14:paraId="076F022C" w14:textId="77777777" w:rsidR="00C474C1" w:rsidRDefault="00C52F4A" w:rsidP="00C52F4A">
      <w:r w:rsidRPr="00605EB6">
        <w:t>Il resta un moment silencieux</w:t>
      </w:r>
      <w:r w:rsidR="00C474C1">
        <w:t xml:space="preserve">, </w:t>
      </w:r>
      <w:r w:rsidRPr="00605EB6">
        <w:t>ayant l</w:t>
      </w:r>
      <w:r w:rsidR="00C474C1">
        <w:t>’</w:t>
      </w:r>
      <w:r w:rsidRPr="00605EB6">
        <w:t>air de réfléchir</w:t>
      </w:r>
      <w:r w:rsidR="00C474C1">
        <w:t>.</w:t>
      </w:r>
    </w:p>
    <w:p w14:paraId="1472ADBC" w14:textId="5DCDA405" w:rsidR="00C474C1" w:rsidRDefault="0094609C" w:rsidP="00C52F4A">
      <w:r>
        <w:t>— </w:t>
      </w:r>
      <w:r w:rsidR="00C52F4A" w:rsidRPr="00605EB6">
        <w:t>Il est fâcheux</w:t>
      </w:r>
      <w:r w:rsidR="00C474C1">
        <w:t xml:space="preserve">, </w:t>
      </w:r>
      <w:r w:rsidR="00C52F4A" w:rsidRPr="00605EB6">
        <w:t>monsieur le baron</w:t>
      </w:r>
      <w:r w:rsidR="00C474C1">
        <w:t xml:space="preserve">, </w:t>
      </w:r>
      <w:r w:rsidR="00C52F4A" w:rsidRPr="00605EB6">
        <w:t>reprit-il</w:t>
      </w:r>
      <w:r w:rsidR="00C474C1">
        <w:t xml:space="preserve">, </w:t>
      </w:r>
      <w:r w:rsidR="00C52F4A" w:rsidRPr="00605EB6">
        <w:t>que vous ayez de la répugnance à faire valoir vos droits devant les tribunaux</w:t>
      </w:r>
      <w:r w:rsidR="00C474C1">
        <w:t xml:space="preserve">. </w:t>
      </w:r>
      <w:r w:rsidR="00C52F4A" w:rsidRPr="00605EB6">
        <w:t>Mais ne parlons plus de cela</w:t>
      </w:r>
      <w:r w:rsidR="00C474C1">
        <w:t xml:space="preserve">. </w:t>
      </w:r>
      <w:r w:rsidR="00C52F4A" w:rsidRPr="00605EB6">
        <w:t>Voyons</w:t>
      </w:r>
      <w:r w:rsidR="00C474C1">
        <w:t xml:space="preserve">, </w:t>
      </w:r>
      <w:r w:rsidR="00C52F4A" w:rsidRPr="00605EB6">
        <w:t>ne pourrait-on pas tenter un arrangement</w:t>
      </w:r>
      <w:r w:rsidR="00C474C1">
        <w:t> ?</w:t>
      </w:r>
    </w:p>
    <w:p w14:paraId="57363AB3" w14:textId="488455A2" w:rsidR="00C474C1" w:rsidRDefault="0094609C" w:rsidP="00C52F4A">
      <w:r>
        <w:t>— </w:t>
      </w:r>
      <w:r w:rsidR="00C52F4A" w:rsidRPr="00605EB6">
        <w:t>Un arrangement</w:t>
      </w:r>
      <w:r w:rsidR="00C474C1">
        <w:t> ?</w:t>
      </w:r>
    </w:p>
    <w:p w14:paraId="2839B1A5" w14:textId="09986321" w:rsidR="00C474C1" w:rsidRDefault="0094609C" w:rsidP="00C52F4A">
      <w:r>
        <w:lastRenderedPageBreak/>
        <w:t>— </w:t>
      </w:r>
      <w:r w:rsidR="00C52F4A" w:rsidRPr="00605EB6">
        <w:t>Oui</w:t>
      </w:r>
      <w:r w:rsidR="00C474C1">
        <w:t xml:space="preserve">, </w:t>
      </w:r>
      <w:r w:rsidR="00C52F4A" w:rsidRPr="00605EB6">
        <w:t>avec le Hollandais</w:t>
      </w:r>
      <w:r w:rsidR="00C474C1">
        <w:t xml:space="preserve"> ; </w:t>
      </w:r>
      <w:r w:rsidR="00C52F4A" w:rsidRPr="00605EB6">
        <w:t>on lui ferait certaines propositions</w:t>
      </w:r>
      <w:r w:rsidR="00C474C1">
        <w:t>.</w:t>
      </w:r>
    </w:p>
    <w:p w14:paraId="44F5C8D9" w14:textId="76B3C809" w:rsidR="00C474C1" w:rsidRDefault="0094609C" w:rsidP="00C52F4A">
      <w:r>
        <w:t>— </w:t>
      </w:r>
      <w:r w:rsidR="00C52F4A" w:rsidRPr="00605EB6">
        <w:t>Quelles propositions</w:t>
      </w:r>
      <w:r w:rsidR="00C474C1">
        <w:t> ?</w:t>
      </w:r>
    </w:p>
    <w:p w14:paraId="0A2BEFA8" w14:textId="36279308" w:rsidR="00C474C1" w:rsidRDefault="0094609C" w:rsidP="00C52F4A">
      <w:r>
        <w:t>— </w:t>
      </w:r>
      <w:r w:rsidR="00C52F4A" w:rsidRPr="00605EB6">
        <w:t>Je ne sais pas encore</w:t>
      </w:r>
      <w:r w:rsidR="00C474C1">
        <w:t xml:space="preserve">, </w:t>
      </w:r>
      <w:r w:rsidR="00C52F4A" w:rsidRPr="00605EB6">
        <w:t>monsieur le baron</w:t>
      </w:r>
      <w:r w:rsidR="00C474C1">
        <w:t xml:space="preserve"> ; </w:t>
      </w:r>
      <w:r w:rsidR="00C52F4A" w:rsidRPr="00605EB6">
        <w:t>il faut voir le banquier</w:t>
      </w:r>
      <w:r w:rsidR="00C474C1">
        <w:t xml:space="preserve">. </w:t>
      </w:r>
      <w:r w:rsidR="00C52F4A" w:rsidRPr="00605EB6">
        <w:t>Il est à Paris en ce moment</w:t>
      </w:r>
      <w:r w:rsidR="00C474C1">
        <w:t xml:space="preserve">, </w:t>
      </w:r>
      <w:r w:rsidR="00C52F4A" w:rsidRPr="00605EB6">
        <w:t>je suppose</w:t>
      </w:r>
      <w:r w:rsidR="00C474C1">
        <w:t> ?</w:t>
      </w:r>
    </w:p>
    <w:p w14:paraId="55C9403D" w14:textId="6F3D9134" w:rsidR="00C474C1" w:rsidRDefault="0094609C" w:rsidP="00C52F4A">
      <w:r>
        <w:t>— </w:t>
      </w:r>
      <w:r w:rsidR="00C52F4A" w:rsidRPr="00605EB6">
        <w:t>Oui</w:t>
      </w:r>
      <w:r w:rsidR="00C474C1">
        <w:t xml:space="preserve">, </w:t>
      </w:r>
      <w:r w:rsidR="00C52F4A" w:rsidRPr="00605EB6">
        <w:t>pour quelques jours encore</w:t>
      </w:r>
      <w:r w:rsidR="00C474C1">
        <w:t>.</w:t>
      </w:r>
    </w:p>
    <w:p w14:paraId="68CCEBF5" w14:textId="7E165139" w:rsidR="00C474C1" w:rsidRDefault="0094609C" w:rsidP="00C52F4A">
      <w:r>
        <w:t>— </w:t>
      </w:r>
      <w:r w:rsidR="00C52F4A" w:rsidRPr="00605EB6">
        <w:t>Où demeure-t-il</w:t>
      </w:r>
      <w:r w:rsidR="00C474C1">
        <w:t> ?</w:t>
      </w:r>
    </w:p>
    <w:p w14:paraId="42DA5623" w14:textId="0D920ECE" w:rsidR="00C474C1" w:rsidRDefault="0094609C" w:rsidP="00C52F4A">
      <w:r>
        <w:t>— </w:t>
      </w:r>
      <w:r w:rsidR="00C52F4A" w:rsidRPr="00605EB6">
        <w:t>Rue de Richelieu</w:t>
      </w:r>
      <w:r w:rsidR="00C474C1">
        <w:t xml:space="preserve">, </w:t>
      </w:r>
      <w:r w:rsidR="00C52F4A" w:rsidRPr="00605EB6">
        <w:t>au coin du boulevard</w:t>
      </w:r>
      <w:r w:rsidR="00C474C1">
        <w:t>.</w:t>
      </w:r>
    </w:p>
    <w:p w14:paraId="76EBB161" w14:textId="607EEC84" w:rsidR="00C474C1" w:rsidRDefault="0094609C" w:rsidP="00C52F4A">
      <w:r>
        <w:t>— </w:t>
      </w:r>
      <w:r w:rsidR="00C52F4A" w:rsidRPr="00605EB6">
        <w:t>Je reprends</w:t>
      </w:r>
      <w:r w:rsidR="00C474C1">
        <w:t xml:space="preserve">. </w:t>
      </w:r>
      <w:r w:rsidR="00C52F4A" w:rsidRPr="00605EB6">
        <w:t>Il faudrait le voir</w:t>
      </w:r>
      <w:r w:rsidR="00C474C1">
        <w:t xml:space="preserve">, </w:t>
      </w:r>
      <w:r w:rsidR="00C52F4A" w:rsidRPr="00605EB6">
        <w:t>causer avec lui</w:t>
      </w:r>
      <w:r w:rsidR="00C474C1">
        <w:t xml:space="preserve">, </w:t>
      </w:r>
      <w:r w:rsidR="00C52F4A" w:rsidRPr="00605EB6">
        <w:t>se rendre exactement compte de ses exigences</w:t>
      </w:r>
      <w:r w:rsidR="00C474C1">
        <w:t xml:space="preserve">, </w:t>
      </w:r>
      <w:r w:rsidR="00C52F4A" w:rsidRPr="00605EB6">
        <w:t>sonder le terrain</w:t>
      </w:r>
      <w:r w:rsidR="00C474C1">
        <w:t xml:space="preserve">, </w:t>
      </w:r>
      <w:r w:rsidR="00C52F4A" w:rsidRPr="00605EB6">
        <w:t>connaître par quel côté il est abordable</w:t>
      </w:r>
      <w:r w:rsidR="00C474C1">
        <w:t xml:space="preserve">, </w:t>
      </w:r>
      <w:r w:rsidR="00C52F4A" w:rsidRPr="00605EB6">
        <w:t>savoir</w:t>
      </w:r>
      <w:r w:rsidR="00C474C1">
        <w:t xml:space="preserve">, </w:t>
      </w:r>
      <w:r w:rsidR="00C52F4A" w:rsidRPr="00605EB6">
        <w:t>enfin</w:t>
      </w:r>
      <w:r w:rsidR="00C474C1">
        <w:t xml:space="preserve">, </w:t>
      </w:r>
      <w:r w:rsidR="00C52F4A" w:rsidRPr="00605EB6">
        <w:t>quel est chez lui l</w:t>
      </w:r>
      <w:r w:rsidR="00C474C1">
        <w:t>’</w:t>
      </w:r>
      <w:r w:rsidR="00C52F4A" w:rsidRPr="00605EB6">
        <w:t>endroit faible qu</w:t>
      </w:r>
      <w:r w:rsidR="00C474C1">
        <w:t>’</w:t>
      </w:r>
      <w:r w:rsidR="00C52F4A" w:rsidRPr="00605EB6">
        <w:t>on peut attaquer</w:t>
      </w:r>
      <w:r w:rsidR="00C474C1">
        <w:t xml:space="preserve">. </w:t>
      </w:r>
      <w:r w:rsidR="00C52F4A" w:rsidRPr="00605EB6">
        <w:t>Alors</w:t>
      </w:r>
      <w:r w:rsidR="00C474C1">
        <w:t xml:space="preserve">, </w:t>
      </w:r>
      <w:r w:rsidR="00C52F4A" w:rsidRPr="00605EB6">
        <w:t>connaissant l</w:t>
      </w:r>
      <w:r w:rsidR="00C474C1">
        <w:t>’</w:t>
      </w:r>
      <w:r w:rsidR="00C52F4A" w:rsidRPr="00605EB6">
        <w:t>homme</w:t>
      </w:r>
      <w:r w:rsidR="00C474C1">
        <w:t xml:space="preserve">, </w:t>
      </w:r>
      <w:r w:rsidR="00C52F4A" w:rsidRPr="00605EB6">
        <w:t>on agirait</w:t>
      </w:r>
      <w:r w:rsidR="00C474C1">
        <w:t>.</w:t>
      </w:r>
    </w:p>
    <w:p w14:paraId="7863937D" w14:textId="5CB1C52E" w:rsidR="00C474C1" w:rsidRDefault="0094609C" w:rsidP="00C52F4A">
      <w:r>
        <w:t>— </w:t>
      </w:r>
      <w:r w:rsidR="00C52F4A" w:rsidRPr="00605EB6">
        <w:t>Est-ce que vous vous chargeriez de le voir</w:t>
      </w:r>
      <w:r w:rsidR="00C474C1">
        <w:t> ?</w:t>
      </w:r>
    </w:p>
    <w:p w14:paraId="5E70FD67" w14:textId="62B73B0F" w:rsidR="00C474C1" w:rsidRDefault="0094609C" w:rsidP="00C52F4A">
      <w:r>
        <w:t>— </w:t>
      </w:r>
      <w:r w:rsidR="00C52F4A" w:rsidRPr="00605EB6">
        <w:t>Pourquoi non</w:t>
      </w:r>
      <w:r w:rsidR="00C474C1">
        <w:t xml:space="preserve"> ? </w:t>
      </w:r>
      <w:r w:rsidR="00C52F4A" w:rsidRPr="00605EB6">
        <w:t>Ne suis-je pas un peu un homme d</w:t>
      </w:r>
      <w:r w:rsidR="00C474C1">
        <w:t>’</w:t>
      </w:r>
      <w:r w:rsidR="00C52F4A" w:rsidRPr="00605EB6">
        <w:t>affaires</w:t>
      </w:r>
      <w:r w:rsidR="00C474C1">
        <w:t> ?</w:t>
      </w:r>
    </w:p>
    <w:p w14:paraId="7FAF51BC" w14:textId="7FFA73E6" w:rsidR="00C474C1" w:rsidRDefault="0094609C" w:rsidP="00C52F4A">
      <w:r>
        <w:t>— </w:t>
      </w:r>
      <w:r w:rsidR="00C52F4A" w:rsidRPr="00605EB6">
        <w:t>Eh bien</w:t>
      </w:r>
      <w:r w:rsidR="00C474C1">
        <w:t xml:space="preserve">, </w:t>
      </w:r>
      <w:r w:rsidR="00C52F4A" w:rsidRPr="00605EB6">
        <w:t>oui</w:t>
      </w:r>
      <w:r w:rsidR="00C474C1">
        <w:t xml:space="preserve">, </w:t>
      </w:r>
      <w:r w:rsidR="00C52F4A" w:rsidRPr="00605EB6">
        <w:t>monsieur Carini</w:t>
      </w:r>
      <w:r w:rsidR="00C474C1">
        <w:t xml:space="preserve">, </w:t>
      </w:r>
      <w:r w:rsidR="00C52F4A" w:rsidRPr="00605EB6">
        <w:t xml:space="preserve">voyez </w:t>
      </w:r>
      <w:r w:rsidR="00C474C1">
        <w:t>M. </w:t>
      </w:r>
      <w:r w:rsidR="00C52F4A" w:rsidRPr="00605EB6">
        <w:t>Van Ossen</w:t>
      </w:r>
      <w:r w:rsidR="00C474C1">
        <w:t>.</w:t>
      </w:r>
    </w:p>
    <w:p w14:paraId="3338FEDF" w14:textId="345BA44B" w:rsidR="00C474C1" w:rsidRDefault="0094609C" w:rsidP="00C52F4A">
      <w:r>
        <w:t>— </w:t>
      </w:r>
      <w:r w:rsidR="00C52F4A" w:rsidRPr="00605EB6">
        <w:t>En qualité d</w:t>
      </w:r>
      <w:r w:rsidR="00C474C1">
        <w:t>’</w:t>
      </w:r>
      <w:r w:rsidR="00C52F4A" w:rsidRPr="00605EB6">
        <w:t>homme d</w:t>
      </w:r>
      <w:r w:rsidR="00C474C1">
        <w:t>’</w:t>
      </w:r>
      <w:r w:rsidR="00C52F4A" w:rsidRPr="00605EB6">
        <w:t>affaires</w:t>
      </w:r>
      <w:r w:rsidR="00C474C1">
        <w:t xml:space="preserve">, </w:t>
      </w:r>
      <w:r w:rsidR="00C52F4A" w:rsidRPr="00605EB6">
        <w:t>envoyé par vous</w:t>
      </w:r>
      <w:r w:rsidR="00C474C1">
        <w:t> ?</w:t>
      </w:r>
    </w:p>
    <w:p w14:paraId="269BBBE5" w14:textId="25EEE06B" w:rsidR="00C474C1" w:rsidRDefault="0094609C" w:rsidP="00C52F4A">
      <w:r>
        <w:t>— </w:t>
      </w:r>
      <w:r w:rsidR="00C52F4A" w:rsidRPr="00605EB6">
        <w:t>Envoyé par moi</w:t>
      </w:r>
      <w:r w:rsidR="00C474C1">
        <w:t>.</w:t>
      </w:r>
    </w:p>
    <w:p w14:paraId="47217685" w14:textId="7CF8AD25" w:rsidR="00C474C1" w:rsidRDefault="0094609C" w:rsidP="00C52F4A">
      <w:r>
        <w:t>— </w:t>
      </w:r>
      <w:r w:rsidR="00C52F4A" w:rsidRPr="00605EB6">
        <w:t>Ayant vos pleins pouvoirs</w:t>
      </w:r>
      <w:r w:rsidR="00C474C1">
        <w:t> ?</w:t>
      </w:r>
    </w:p>
    <w:p w14:paraId="6E0E9BAC" w14:textId="7D2EEC3B" w:rsidR="00C474C1" w:rsidRDefault="0094609C" w:rsidP="00C52F4A">
      <w:r>
        <w:t>— </w:t>
      </w:r>
      <w:r w:rsidR="00C52F4A" w:rsidRPr="00605EB6">
        <w:t>Oui</w:t>
      </w:r>
      <w:r w:rsidR="00C474C1">
        <w:t>.</w:t>
      </w:r>
    </w:p>
    <w:p w14:paraId="0C8B6086" w14:textId="32D51D2B" w:rsidR="00C474C1" w:rsidRDefault="0094609C" w:rsidP="00C52F4A">
      <w:r>
        <w:t>— </w:t>
      </w:r>
      <w:r w:rsidR="00C52F4A" w:rsidRPr="00605EB6">
        <w:t>De sorte que</w:t>
      </w:r>
      <w:r w:rsidR="00C474C1">
        <w:t xml:space="preserve">, </w:t>
      </w:r>
      <w:r w:rsidR="00C52F4A" w:rsidRPr="00605EB6">
        <w:t>si je traitais avec le banquier</w:t>
      </w:r>
      <w:r w:rsidR="00C474C1">
        <w:t xml:space="preserve">, </w:t>
      </w:r>
      <w:r w:rsidR="00C52F4A" w:rsidRPr="00605EB6">
        <w:t>vous ratifieriez ce que j</w:t>
      </w:r>
      <w:r w:rsidR="00C474C1">
        <w:t>’</w:t>
      </w:r>
      <w:r w:rsidR="00C52F4A" w:rsidRPr="00605EB6">
        <w:t>aurais fait</w:t>
      </w:r>
      <w:r w:rsidR="00C474C1">
        <w:t> ?</w:t>
      </w:r>
    </w:p>
    <w:p w14:paraId="33AEF00E" w14:textId="30392D77" w:rsidR="00C474C1" w:rsidRDefault="0094609C" w:rsidP="00C52F4A">
      <w:r>
        <w:t>— </w:t>
      </w:r>
      <w:r w:rsidR="00C52F4A" w:rsidRPr="00605EB6">
        <w:t>Ce que vous ferez</w:t>
      </w:r>
      <w:r w:rsidR="00C474C1">
        <w:t xml:space="preserve">, </w:t>
      </w:r>
      <w:r w:rsidR="00C52F4A" w:rsidRPr="00605EB6">
        <w:t>monsieur Carini</w:t>
      </w:r>
      <w:r w:rsidR="00C474C1">
        <w:t xml:space="preserve">, </w:t>
      </w:r>
      <w:r w:rsidR="00C52F4A" w:rsidRPr="00605EB6">
        <w:t>je l</w:t>
      </w:r>
      <w:r w:rsidR="00C474C1">
        <w:t>’</w:t>
      </w:r>
      <w:r w:rsidR="00C52F4A" w:rsidRPr="00605EB6">
        <w:t>approuve d</w:t>
      </w:r>
      <w:r w:rsidR="00C474C1">
        <w:t>’</w:t>
      </w:r>
      <w:r w:rsidR="00C52F4A" w:rsidRPr="00605EB6">
        <w:t>avance</w:t>
      </w:r>
      <w:r w:rsidR="00C474C1">
        <w:t>.</w:t>
      </w:r>
    </w:p>
    <w:p w14:paraId="74598127" w14:textId="25D9F3EA" w:rsidR="00C474C1" w:rsidRDefault="0094609C" w:rsidP="00C52F4A">
      <w:r>
        <w:lastRenderedPageBreak/>
        <w:t>— </w:t>
      </w:r>
      <w:r w:rsidR="00C52F4A" w:rsidRPr="00605EB6">
        <w:t>C</w:t>
      </w:r>
      <w:r w:rsidR="00C474C1">
        <w:t>’</w:t>
      </w:r>
      <w:r w:rsidR="00C52F4A" w:rsidRPr="00605EB6">
        <w:t>est bien</w:t>
      </w:r>
      <w:r w:rsidR="00C474C1">
        <w:t xml:space="preserve">, </w:t>
      </w:r>
      <w:r w:rsidR="00C52F4A" w:rsidRPr="00605EB6">
        <w:t>monsieur le baron</w:t>
      </w:r>
      <w:r w:rsidR="00C474C1">
        <w:t xml:space="preserve">, </w:t>
      </w:r>
      <w:r w:rsidR="00C52F4A" w:rsidRPr="00605EB6">
        <w:t>le banquier hollandais aura ma visite</w:t>
      </w:r>
      <w:r w:rsidR="00C474C1">
        <w:t>.</w:t>
      </w:r>
    </w:p>
    <w:p w14:paraId="69A9794A" w14:textId="4D89D8EE" w:rsidR="00C474C1" w:rsidRDefault="00C52F4A" w:rsidP="00C52F4A">
      <w:r w:rsidRPr="00605EB6">
        <w:t>Les deux hommes causèrent un moment encore</w:t>
      </w:r>
      <w:r w:rsidR="00C474C1">
        <w:t xml:space="preserve">, </w:t>
      </w:r>
      <w:r w:rsidRPr="00605EB6">
        <w:t xml:space="preserve">puis </w:t>
      </w:r>
      <w:r w:rsidR="00C474C1">
        <w:t>M. de </w:t>
      </w:r>
      <w:r w:rsidRPr="00605EB6">
        <w:t>Simaise se retira</w:t>
      </w:r>
      <w:r w:rsidR="00C474C1">
        <w:t>.</w:t>
      </w:r>
    </w:p>
    <w:p w14:paraId="5F74B29F" w14:textId="05A745B5" w:rsidR="00C474C1" w:rsidRDefault="0094609C" w:rsidP="00C52F4A">
      <w:r>
        <w:t>— </w:t>
      </w:r>
      <w:r w:rsidR="00C52F4A" w:rsidRPr="00605EB6">
        <w:t>Je viens d</w:t>
      </w:r>
      <w:r w:rsidR="00C474C1">
        <w:t>’</w:t>
      </w:r>
      <w:r w:rsidR="00C52F4A" w:rsidRPr="00605EB6">
        <w:t>apprendre des choses fort intéressantes</w:t>
      </w:r>
      <w:r w:rsidR="00C474C1">
        <w:t xml:space="preserve">, </w:t>
      </w:r>
      <w:r w:rsidR="00C52F4A" w:rsidRPr="00605EB6">
        <w:t>se disait le signor Carini</w:t>
      </w:r>
      <w:r w:rsidR="00C474C1">
        <w:t xml:space="preserve">, </w:t>
      </w:r>
      <w:r w:rsidR="00C52F4A" w:rsidRPr="00605EB6">
        <w:t>en rentrant dans son cabinet</w:t>
      </w:r>
      <w:r w:rsidR="00C474C1">
        <w:t xml:space="preserve">, </w:t>
      </w:r>
      <w:r w:rsidR="00C52F4A" w:rsidRPr="00605EB6">
        <w:t>après avoir reconduit le baron</w:t>
      </w:r>
      <w:r w:rsidR="00C474C1">
        <w:t xml:space="preserve"> ; </w:t>
      </w:r>
      <w:r w:rsidR="00C52F4A" w:rsidRPr="00605EB6">
        <w:t>ainsi</w:t>
      </w:r>
      <w:r w:rsidR="00C474C1">
        <w:t xml:space="preserve">, </w:t>
      </w:r>
      <w:r w:rsidR="00C52F4A" w:rsidRPr="00605EB6">
        <w:t>cette jeune femme folle</w:t>
      </w:r>
      <w:r w:rsidR="00C474C1">
        <w:t xml:space="preserve">, </w:t>
      </w:r>
      <w:r w:rsidR="00C52F4A" w:rsidRPr="00605EB6">
        <w:t>que Blaireau avait enfermée dans les ruines du vieux château de Blaincourt</w:t>
      </w:r>
      <w:r w:rsidR="00C474C1">
        <w:t xml:space="preserve">, </w:t>
      </w:r>
      <w:r w:rsidR="00C52F4A" w:rsidRPr="00605EB6">
        <w:t>c</w:t>
      </w:r>
      <w:r w:rsidR="00C474C1">
        <w:t>’</w:t>
      </w:r>
      <w:r w:rsidR="00C52F4A" w:rsidRPr="00605EB6">
        <w:t xml:space="preserve">était la belle-sœur de </w:t>
      </w:r>
      <w:r w:rsidR="00C474C1">
        <w:t>M. </w:t>
      </w:r>
      <w:r w:rsidR="00C52F4A" w:rsidRPr="00605EB6">
        <w:t>le baron de Simaise</w:t>
      </w:r>
      <w:r w:rsidR="00C474C1">
        <w:t xml:space="preserve">, </w:t>
      </w:r>
      <w:r w:rsidR="00C52F4A" w:rsidRPr="00605EB6">
        <w:t>la marquise de Chamarande</w:t>
      </w:r>
      <w:r w:rsidR="00C474C1">
        <w:t xml:space="preserve">. </w:t>
      </w:r>
      <w:r w:rsidR="00C52F4A" w:rsidRPr="00605EB6">
        <w:t>Une marquise</w:t>
      </w:r>
      <w:r w:rsidR="00C474C1">
        <w:t xml:space="preserve"> !… </w:t>
      </w:r>
      <w:r w:rsidR="00C52F4A" w:rsidRPr="00605EB6">
        <w:t>S</w:t>
      </w:r>
      <w:r w:rsidR="00C474C1">
        <w:t>’</w:t>
      </w:r>
      <w:r w:rsidR="00C52F4A" w:rsidRPr="00605EB6">
        <w:t>ils ne l</w:t>
      </w:r>
      <w:r w:rsidR="00C474C1">
        <w:t>’</w:t>
      </w:r>
      <w:r w:rsidR="00C52F4A" w:rsidRPr="00605EB6">
        <w:t>ont pas étranglée et jetée ensuite dans un trou insondable</w:t>
      </w:r>
      <w:r w:rsidR="00C474C1">
        <w:t xml:space="preserve">, </w:t>
      </w:r>
      <w:r w:rsidR="00C52F4A" w:rsidRPr="00605EB6">
        <w:t>ils l</w:t>
      </w:r>
      <w:r w:rsidR="00C474C1">
        <w:t>’</w:t>
      </w:r>
      <w:r w:rsidR="00C52F4A" w:rsidRPr="00605EB6">
        <w:t>ont abandonnée quelque part et elle est morte depuis longtemps</w:t>
      </w:r>
      <w:r w:rsidR="00C474C1">
        <w:t>.</w:t>
      </w:r>
    </w:p>
    <w:p w14:paraId="555330E5" w14:textId="77777777" w:rsidR="00C474C1" w:rsidRDefault="00C474C1" w:rsidP="00C52F4A">
      <w:r>
        <w:t>» </w:t>
      </w:r>
      <w:r w:rsidR="00C52F4A" w:rsidRPr="00605EB6">
        <w:t>Ah</w:t>
      </w:r>
      <w:r>
        <w:t xml:space="preserve"> ! </w:t>
      </w:r>
      <w:r w:rsidR="00C52F4A" w:rsidRPr="00605EB6">
        <w:t>monsieur le baron</w:t>
      </w:r>
      <w:r>
        <w:t xml:space="preserve">, </w:t>
      </w:r>
      <w:r w:rsidR="00C52F4A" w:rsidRPr="00605EB6">
        <w:t>vous ne vous êtes guère douté</w:t>
      </w:r>
      <w:r>
        <w:t xml:space="preserve">, </w:t>
      </w:r>
      <w:r w:rsidR="00C52F4A" w:rsidRPr="00605EB6">
        <w:t>en me faisant votre petit récit</w:t>
      </w:r>
      <w:r>
        <w:t xml:space="preserve">, </w:t>
      </w:r>
      <w:r w:rsidR="00C52F4A" w:rsidRPr="00605EB6">
        <w:t>que celui qui vous écoutait a travaillé autrefois sous les ordres de Blaireau</w:t>
      </w:r>
      <w:r>
        <w:t>…</w:t>
      </w:r>
    </w:p>
    <w:p w14:paraId="3655DC6E" w14:textId="77777777" w:rsidR="00C474C1" w:rsidRDefault="00C474C1" w:rsidP="00C52F4A">
      <w:r>
        <w:t>» </w:t>
      </w:r>
      <w:r w:rsidR="00C52F4A" w:rsidRPr="00605EB6">
        <w:t>Ce que vous m</w:t>
      </w:r>
      <w:r>
        <w:t>’</w:t>
      </w:r>
      <w:r w:rsidR="00C52F4A" w:rsidRPr="00605EB6">
        <w:t>avez caché</w:t>
      </w:r>
      <w:r>
        <w:t xml:space="preserve">, </w:t>
      </w:r>
      <w:r w:rsidR="00C52F4A" w:rsidRPr="00605EB6">
        <w:t>monsieur le baron</w:t>
      </w:r>
      <w:r>
        <w:t xml:space="preserve">, </w:t>
      </w:r>
      <w:r w:rsidR="00C52F4A" w:rsidRPr="00605EB6">
        <w:t>je n</w:t>
      </w:r>
      <w:r>
        <w:t>’</w:t>
      </w:r>
      <w:r w:rsidR="00C52F4A" w:rsidRPr="00605EB6">
        <w:t>ai pas eu beaucoup de peine à le deviner</w:t>
      </w:r>
      <w:r>
        <w:t xml:space="preserve">. </w:t>
      </w:r>
      <w:r w:rsidR="00C52F4A" w:rsidRPr="00605EB6">
        <w:t>C</w:t>
      </w:r>
      <w:r>
        <w:t>’</w:t>
      </w:r>
      <w:r w:rsidR="00C52F4A" w:rsidRPr="00605EB6">
        <w:t>est vous qui avez livré votre belle-sœur à Blaireau pour vous emparer de la fortune de votre frère</w:t>
      </w:r>
      <w:r>
        <w:t>.</w:t>
      </w:r>
    </w:p>
    <w:p w14:paraId="7EE876EB" w14:textId="77777777" w:rsidR="00C474C1" w:rsidRDefault="00C52F4A" w:rsidP="00C52F4A">
      <w:r w:rsidRPr="00605EB6">
        <w:t>Carini resta un moment pensif</w:t>
      </w:r>
      <w:r w:rsidR="00C474C1">
        <w:t xml:space="preserve">, </w:t>
      </w:r>
      <w:r w:rsidRPr="00605EB6">
        <w:t>la main appuyée sur son front</w:t>
      </w:r>
      <w:r w:rsidR="00C474C1">
        <w:t>.</w:t>
      </w:r>
    </w:p>
    <w:p w14:paraId="71FD73F0" w14:textId="4A146964" w:rsidR="00C474C1" w:rsidRDefault="0094609C" w:rsidP="00C52F4A">
      <w:r>
        <w:t>— </w:t>
      </w:r>
      <w:r w:rsidR="00C52F4A" w:rsidRPr="00605EB6">
        <w:t>Pourquoi donc ne m</w:t>
      </w:r>
      <w:r w:rsidR="00C474C1">
        <w:t>’</w:t>
      </w:r>
      <w:r w:rsidR="00C52F4A" w:rsidRPr="00605EB6">
        <w:t>a-t-il point parlé de son neveu</w:t>
      </w:r>
      <w:r w:rsidR="00C474C1">
        <w:t xml:space="preserve">, </w:t>
      </w:r>
      <w:r w:rsidR="00C52F4A" w:rsidRPr="00605EB6">
        <w:t>de l</w:t>
      </w:r>
      <w:r w:rsidR="00C474C1">
        <w:t>’</w:t>
      </w:r>
      <w:r w:rsidR="00C52F4A" w:rsidRPr="00605EB6">
        <w:t>enfant que la folle a mis au monde</w:t>
      </w:r>
      <w:r w:rsidR="00C474C1">
        <w:t xml:space="preserve"> ? </w:t>
      </w:r>
      <w:r w:rsidR="00C52F4A" w:rsidRPr="00605EB6">
        <w:t>se demanda-t-il tout à coup</w:t>
      </w:r>
      <w:r w:rsidR="00C474C1">
        <w:t xml:space="preserve">. </w:t>
      </w:r>
      <w:r w:rsidR="00C52F4A" w:rsidRPr="00605EB6">
        <w:t>Est-ce qu</w:t>
      </w:r>
      <w:r w:rsidR="00C474C1">
        <w:t>’</w:t>
      </w:r>
      <w:r w:rsidR="00C52F4A" w:rsidRPr="00605EB6">
        <w:t>on ne lui a pas appris la naissance de ce rejeton d</w:t>
      </w:r>
      <w:r w:rsidR="00C474C1">
        <w:t>’</w:t>
      </w:r>
      <w:r w:rsidR="00C52F4A" w:rsidRPr="00605EB6">
        <w:t>une illustre famille</w:t>
      </w:r>
      <w:r w:rsidR="00C474C1">
        <w:t xml:space="preserve"> ?… </w:t>
      </w:r>
      <w:r w:rsidR="00C52F4A" w:rsidRPr="00605EB6">
        <w:t>C</w:t>
      </w:r>
      <w:r w:rsidR="00C474C1">
        <w:t>’</w:t>
      </w:r>
      <w:r w:rsidR="00C52F4A" w:rsidRPr="00605EB6">
        <w:t>est possible</w:t>
      </w:r>
      <w:r w:rsidR="00C474C1">
        <w:t xml:space="preserve">. </w:t>
      </w:r>
      <w:r w:rsidR="00C52F4A" w:rsidRPr="00605EB6">
        <w:t>Avec Blaireau on ne savait jamais tout</w:t>
      </w:r>
      <w:r w:rsidR="00C474C1">
        <w:t xml:space="preserve"> ; </w:t>
      </w:r>
      <w:r w:rsidR="00C52F4A" w:rsidRPr="00605EB6">
        <w:t>à ceux même pour qui il travaillait</w:t>
      </w:r>
      <w:r w:rsidR="00C474C1">
        <w:t xml:space="preserve">, </w:t>
      </w:r>
      <w:r w:rsidR="00C52F4A" w:rsidRPr="00605EB6">
        <w:t>le maître cachait bien des choses</w:t>
      </w:r>
      <w:r w:rsidR="00C474C1">
        <w:t>.</w:t>
      </w:r>
    </w:p>
    <w:p w14:paraId="2B89F33F" w14:textId="77777777" w:rsidR="00C474C1" w:rsidRDefault="00C474C1" w:rsidP="00C52F4A">
      <w:r>
        <w:t>» </w:t>
      </w:r>
      <w:r w:rsidR="00C52F4A" w:rsidRPr="00605EB6">
        <w:t>Si le baron a appris la naissance de l</w:t>
      </w:r>
      <w:r>
        <w:t>’</w:t>
      </w:r>
      <w:r w:rsidR="00C52F4A" w:rsidRPr="00605EB6">
        <w:t>enfant</w:t>
      </w:r>
      <w:r>
        <w:t xml:space="preserve">, </w:t>
      </w:r>
      <w:r w:rsidR="00C52F4A" w:rsidRPr="00605EB6">
        <w:t>on a pu lui dire en même temps qu</w:t>
      </w:r>
      <w:r>
        <w:t>’</w:t>
      </w:r>
      <w:r w:rsidR="00C52F4A" w:rsidRPr="00605EB6">
        <w:t>il n</w:t>
      </w:r>
      <w:r>
        <w:t>’</w:t>
      </w:r>
      <w:r w:rsidR="00C52F4A" w:rsidRPr="00605EB6">
        <w:t>avait pas vécu</w:t>
      </w:r>
      <w:r>
        <w:t>.</w:t>
      </w:r>
    </w:p>
    <w:p w14:paraId="13A718C2" w14:textId="77777777" w:rsidR="00C474C1" w:rsidRDefault="00C474C1" w:rsidP="00C52F4A">
      <w:r>
        <w:lastRenderedPageBreak/>
        <w:t>» </w:t>
      </w:r>
      <w:r w:rsidR="00C52F4A" w:rsidRPr="00605EB6">
        <w:t>Alors il ne sait rien</w:t>
      </w:r>
      <w:r>
        <w:t xml:space="preserve"> ; </w:t>
      </w:r>
      <w:r w:rsidR="00C52F4A" w:rsidRPr="00605EB6">
        <w:t>il pense que</w:t>
      </w:r>
      <w:r>
        <w:t xml:space="preserve">, </w:t>
      </w:r>
      <w:r w:rsidR="00C52F4A" w:rsidRPr="00605EB6">
        <w:t>comme la mère</w:t>
      </w:r>
      <w:r>
        <w:t xml:space="preserve">, </w:t>
      </w:r>
      <w:r w:rsidR="00C52F4A" w:rsidRPr="00605EB6">
        <w:t>l</w:t>
      </w:r>
      <w:r>
        <w:t>’</w:t>
      </w:r>
      <w:r w:rsidR="00C52F4A" w:rsidRPr="00605EB6">
        <w:t>enfant n</w:t>
      </w:r>
      <w:r>
        <w:t>’</w:t>
      </w:r>
      <w:r w:rsidR="00C52F4A" w:rsidRPr="00605EB6">
        <w:t>existe plus</w:t>
      </w:r>
      <w:r>
        <w:t xml:space="preserve"> ; </w:t>
      </w:r>
      <w:r w:rsidR="00C52F4A" w:rsidRPr="00605EB6">
        <w:t>il ignore qu</w:t>
      </w:r>
      <w:r>
        <w:t>’</w:t>
      </w:r>
      <w:r w:rsidR="00C52F4A" w:rsidRPr="00605EB6">
        <w:t>il a été livré à des saltimbanques qui avaient besoin d</w:t>
      </w:r>
      <w:r>
        <w:t>’</w:t>
      </w:r>
      <w:r w:rsidR="00C52F4A" w:rsidRPr="00605EB6">
        <w:t>un jeune sauvage pour faire aller leur métier</w:t>
      </w:r>
      <w:r>
        <w:t>.</w:t>
      </w:r>
    </w:p>
    <w:p w14:paraId="5F942AAA" w14:textId="77777777" w:rsidR="00C474C1" w:rsidRDefault="00C474C1" w:rsidP="00C52F4A">
      <w:r>
        <w:t>» </w:t>
      </w:r>
      <w:r w:rsidR="00C52F4A" w:rsidRPr="00605EB6">
        <w:t>Du reste</w:t>
      </w:r>
      <w:r>
        <w:t xml:space="preserve">, </w:t>
      </w:r>
      <w:r w:rsidR="00C52F4A" w:rsidRPr="00605EB6">
        <w:t>quel autre que moi sait cela maintenant</w:t>
      </w:r>
      <w:r>
        <w:t> ?</w:t>
      </w:r>
    </w:p>
    <w:p w14:paraId="6F50E261" w14:textId="77777777" w:rsidR="00C474C1" w:rsidRDefault="00C474C1" w:rsidP="00C52F4A">
      <w:r>
        <w:t>» </w:t>
      </w:r>
      <w:r w:rsidR="00C52F4A" w:rsidRPr="00605EB6">
        <w:t>Grappier est mort</w:t>
      </w:r>
      <w:r>
        <w:t xml:space="preserve"> ; </w:t>
      </w:r>
      <w:r w:rsidR="00C52F4A" w:rsidRPr="00605EB6">
        <w:t>Blaireau s</w:t>
      </w:r>
      <w:r>
        <w:t>’</w:t>
      </w:r>
      <w:r w:rsidR="00C52F4A" w:rsidRPr="00605EB6">
        <w:t>est tué</w:t>
      </w:r>
      <w:r>
        <w:t xml:space="preserve">, </w:t>
      </w:r>
      <w:r w:rsidR="00C52F4A" w:rsidRPr="00605EB6">
        <w:t>et la tête de Princet est tombée dans le sac de son</w:t>
      </w:r>
      <w:r>
        <w:t>.</w:t>
      </w:r>
    </w:p>
    <w:p w14:paraId="41100E6D" w14:textId="77777777" w:rsidR="00C474C1" w:rsidRDefault="00C474C1" w:rsidP="00C52F4A">
      <w:r>
        <w:t>» </w:t>
      </w:r>
      <w:r w:rsidR="00C52F4A" w:rsidRPr="00605EB6">
        <w:t>Reste à savoir si le petit vit toujours</w:t>
      </w:r>
      <w:r>
        <w:t xml:space="preserve">. </w:t>
      </w:r>
      <w:r w:rsidR="00C52F4A" w:rsidRPr="00605EB6">
        <w:t>Le petit</w:t>
      </w:r>
      <w:r>
        <w:t xml:space="preserve"> !… </w:t>
      </w:r>
      <w:r w:rsidR="00C52F4A" w:rsidRPr="00605EB6">
        <w:t>Il doit avoir six pieds aujourd</w:t>
      </w:r>
      <w:r>
        <w:t>’</w:t>
      </w:r>
      <w:r w:rsidR="00C52F4A" w:rsidRPr="00605EB6">
        <w:t>hui</w:t>
      </w:r>
      <w:r>
        <w:t xml:space="preserve">… </w:t>
      </w:r>
      <w:r w:rsidR="00C52F4A" w:rsidRPr="00605EB6">
        <w:t>Non</w:t>
      </w:r>
      <w:r>
        <w:t xml:space="preserve">, </w:t>
      </w:r>
      <w:r w:rsidR="00C52F4A" w:rsidRPr="00605EB6">
        <w:t>non</w:t>
      </w:r>
      <w:r>
        <w:t xml:space="preserve">, </w:t>
      </w:r>
      <w:r w:rsidR="00C52F4A" w:rsidRPr="00605EB6">
        <w:t>il n</w:t>
      </w:r>
      <w:r>
        <w:t>’</w:t>
      </w:r>
      <w:r w:rsidR="00C52F4A" w:rsidRPr="00605EB6">
        <w:t>est pas mort</w:t>
      </w:r>
      <w:r>
        <w:t xml:space="preserve"> : </w:t>
      </w:r>
      <w:r w:rsidR="00C52F4A" w:rsidRPr="00605EB6">
        <w:t>bien jeune encore</w:t>
      </w:r>
      <w:r>
        <w:t xml:space="preserve">, </w:t>
      </w:r>
      <w:r w:rsidR="00C52F4A" w:rsidRPr="00605EB6">
        <w:t>le gaillard était déjà solide</w:t>
      </w:r>
      <w:r>
        <w:t xml:space="preserve">, </w:t>
      </w:r>
      <w:r w:rsidR="00C52F4A" w:rsidRPr="00605EB6">
        <w:t>et d</w:t>
      </w:r>
      <w:r>
        <w:t>’</w:t>
      </w:r>
      <w:r w:rsidR="00C52F4A" w:rsidRPr="00605EB6">
        <w:t>une force</w:t>
      </w:r>
      <w:r>
        <w:t xml:space="preserve">… </w:t>
      </w:r>
      <w:r w:rsidR="00C52F4A" w:rsidRPr="00605EB6">
        <w:t>J</w:t>
      </w:r>
      <w:r>
        <w:t>’</w:t>
      </w:r>
      <w:r w:rsidR="00C52F4A" w:rsidRPr="00605EB6">
        <w:t>en sais quelque chose</w:t>
      </w:r>
      <w:r>
        <w:t xml:space="preserve">, </w:t>
      </w:r>
      <w:r w:rsidR="00C52F4A" w:rsidRPr="00605EB6">
        <w:t>puisqu</w:t>
      </w:r>
      <w:r>
        <w:t>’</w:t>
      </w:r>
      <w:r w:rsidR="00C52F4A" w:rsidRPr="00605EB6">
        <w:t>il m</w:t>
      </w:r>
      <w:r>
        <w:t>’</w:t>
      </w:r>
      <w:r w:rsidR="00C52F4A" w:rsidRPr="00605EB6">
        <w:t>a fallu le ligoter dans la voiture</w:t>
      </w:r>
      <w:r>
        <w:t>.</w:t>
      </w:r>
    </w:p>
    <w:p w14:paraId="2E182F0A" w14:textId="77777777" w:rsidR="00C474C1" w:rsidRDefault="00C474C1" w:rsidP="00C52F4A">
      <w:r>
        <w:t>» </w:t>
      </w:r>
      <w:r w:rsidR="00C52F4A" w:rsidRPr="000E4C4C">
        <w:t>S</w:t>
      </w:r>
      <w:r>
        <w:t>’</w:t>
      </w:r>
      <w:r w:rsidR="00C52F4A" w:rsidRPr="000E4C4C">
        <w:t>il ne remplit plus</w:t>
      </w:r>
      <w:r>
        <w:t xml:space="preserve">, </w:t>
      </w:r>
      <w:r w:rsidR="00C52F4A" w:rsidRPr="000E4C4C">
        <w:t>dans la troupe de maître Grillardon</w:t>
      </w:r>
      <w:r>
        <w:t xml:space="preserve">, </w:t>
      </w:r>
      <w:r w:rsidR="00C52F4A" w:rsidRPr="000E4C4C">
        <w:t>le rôle de sauvage</w:t>
      </w:r>
      <w:r>
        <w:t xml:space="preserve">, </w:t>
      </w:r>
      <w:r w:rsidR="00C52F4A" w:rsidRPr="000E4C4C">
        <w:t>il doit tenir maintenant</w:t>
      </w:r>
      <w:r>
        <w:t xml:space="preserve">, </w:t>
      </w:r>
      <w:r w:rsidR="00C52F4A" w:rsidRPr="000E4C4C">
        <w:t>à la satisfaction du public</w:t>
      </w:r>
      <w:r>
        <w:t xml:space="preserve">, </w:t>
      </w:r>
      <w:r w:rsidR="00C52F4A" w:rsidRPr="000E4C4C">
        <w:t>l</w:t>
      </w:r>
      <w:r>
        <w:t>’</w:t>
      </w:r>
      <w:r w:rsidR="00C52F4A" w:rsidRPr="000E4C4C">
        <w:t>emploi de lutteur</w:t>
      </w:r>
      <w:r>
        <w:t xml:space="preserve"> ; </w:t>
      </w:r>
      <w:r w:rsidR="00C52F4A" w:rsidRPr="000E4C4C">
        <w:t>il soulève des charges énormes et jongle avec des poids de cinquante kilos</w:t>
      </w:r>
      <w:r>
        <w:t>.</w:t>
      </w:r>
    </w:p>
    <w:p w14:paraId="2A24B332" w14:textId="77777777" w:rsidR="00C474C1" w:rsidRDefault="00C474C1" w:rsidP="00C52F4A">
      <w:r>
        <w:t>» </w:t>
      </w:r>
      <w:r w:rsidR="00C52F4A" w:rsidRPr="00605EB6">
        <w:t>Et c</w:t>
      </w:r>
      <w:r>
        <w:t>’</w:t>
      </w:r>
      <w:r w:rsidR="00C52F4A" w:rsidRPr="00605EB6">
        <w:t>est un marquis</w:t>
      </w:r>
      <w:r>
        <w:t xml:space="preserve">, </w:t>
      </w:r>
      <w:r w:rsidR="00C52F4A" w:rsidRPr="00605EB6">
        <w:t>un vrai marquis</w:t>
      </w:r>
      <w:r>
        <w:t xml:space="preserve">, </w:t>
      </w:r>
      <w:r w:rsidR="00C52F4A" w:rsidRPr="00605EB6">
        <w:t>et il y a</w:t>
      </w:r>
      <w:r>
        <w:t xml:space="preserve">, </w:t>
      </w:r>
      <w:r w:rsidR="00C52F4A" w:rsidRPr="00605EB6">
        <w:t>à Amsterdam</w:t>
      </w:r>
      <w:r>
        <w:t xml:space="preserve">, </w:t>
      </w:r>
      <w:r w:rsidR="00C52F4A" w:rsidRPr="00605EB6">
        <w:t>dans la caisse d</w:t>
      </w:r>
      <w:r>
        <w:t>’</w:t>
      </w:r>
      <w:r w:rsidR="00C52F4A" w:rsidRPr="00605EB6">
        <w:t>un banquier</w:t>
      </w:r>
      <w:r>
        <w:t xml:space="preserve">, </w:t>
      </w:r>
      <w:r w:rsidR="00C52F4A" w:rsidRPr="00605EB6">
        <w:t>vingt millions qui lui appartiennent</w:t>
      </w:r>
      <w:r>
        <w:t> !</w:t>
      </w:r>
    </w:p>
    <w:p w14:paraId="2FC69A13" w14:textId="77777777" w:rsidR="00C474C1" w:rsidRDefault="00C474C1" w:rsidP="00C52F4A">
      <w:r>
        <w:t>» </w:t>
      </w:r>
      <w:r w:rsidR="00C52F4A" w:rsidRPr="00605EB6">
        <w:t>Tonnerre</w:t>
      </w:r>
      <w:r>
        <w:t xml:space="preserve"> ! </w:t>
      </w:r>
      <w:r w:rsidR="00C52F4A" w:rsidRPr="00605EB6">
        <w:t>quelle drôle de chose que la vie</w:t>
      </w:r>
      <w:r>
        <w:t> !</w:t>
      </w:r>
    </w:p>
    <w:p w14:paraId="4B96ADF5" w14:textId="77777777" w:rsidR="00C474C1" w:rsidRDefault="00C474C1" w:rsidP="00C52F4A">
      <w:r>
        <w:t>» </w:t>
      </w:r>
      <w:r w:rsidR="00C52F4A" w:rsidRPr="00605EB6">
        <w:t>Allons</w:t>
      </w:r>
      <w:r>
        <w:t xml:space="preserve">, </w:t>
      </w:r>
      <w:r w:rsidR="00C52F4A" w:rsidRPr="00605EB6">
        <w:t>il faudra le retrouver</w:t>
      </w:r>
      <w:r>
        <w:t xml:space="preserve">, </w:t>
      </w:r>
      <w:r w:rsidR="00C52F4A" w:rsidRPr="00605EB6">
        <w:t>ce jeune marquis</w:t>
      </w:r>
      <w:r>
        <w:t xml:space="preserve"> ; </w:t>
      </w:r>
      <w:r w:rsidR="00C52F4A" w:rsidRPr="00605EB6">
        <w:t>pour cela</w:t>
      </w:r>
      <w:r>
        <w:t xml:space="preserve">, </w:t>
      </w:r>
      <w:r w:rsidR="00C52F4A" w:rsidRPr="00605EB6">
        <w:t>je n</w:t>
      </w:r>
      <w:r>
        <w:t>’</w:t>
      </w:r>
      <w:r w:rsidR="00C52F4A" w:rsidRPr="00605EB6">
        <w:t>ai qu</w:t>
      </w:r>
      <w:r>
        <w:t>’</w:t>
      </w:r>
      <w:r w:rsidR="00C52F4A" w:rsidRPr="00605EB6">
        <w:t>à me mettre à la recherche de maître Grillardon et de sa troupe ambulante</w:t>
      </w:r>
      <w:r>
        <w:t xml:space="preserve">. </w:t>
      </w:r>
      <w:r w:rsidR="00C52F4A" w:rsidRPr="00605EB6">
        <w:t>Alors</w:t>
      </w:r>
      <w:r>
        <w:t xml:space="preserve">, </w:t>
      </w:r>
      <w:r w:rsidR="00C52F4A" w:rsidRPr="00605EB6">
        <w:t>alors</w:t>
      </w:r>
      <w:r>
        <w:t xml:space="preserve"> !… </w:t>
      </w:r>
      <w:r w:rsidR="00C52F4A" w:rsidRPr="00605EB6">
        <w:t>quel joli coup de fortune pour toi</w:t>
      </w:r>
      <w:r>
        <w:t xml:space="preserve">, </w:t>
      </w:r>
      <w:r w:rsidR="00C52F4A" w:rsidRPr="00605EB6">
        <w:t>mon cher Carini</w:t>
      </w:r>
      <w:r>
        <w:t> !</w:t>
      </w:r>
    </w:p>
    <w:p w14:paraId="7FA6EB62" w14:textId="77777777" w:rsidR="00C474C1" w:rsidRDefault="00C474C1" w:rsidP="00C52F4A">
      <w:r>
        <w:t>» </w:t>
      </w:r>
      <w:r w:rsidR="00C52F4A" w:rsidRPr="00605EB6">
        <w:t>Et toi</w:t>
      </w:r>
      <w:r>
        <w:t xml:space="preserve">, </w:t>
      </w:r>
      <w:r w:rsidR="00C52F4A" w:rsidRPr="00605EB6">
        <w:t>illustrissime Blaireau</w:t>
      </w:r>
      <w:r>
        <w:t xml:space="preserve">, </w:t>
      </w:r>
      <w:r w:rsidR="00C52F4A" w:rsidRPr="00605EB6">
        <w:t>que penses-tu de cela</w:t>
      </w:r>
      <w:r>
        <w:t> ?</w:t>
      </w:r>
    </w:p>
    <w:p w14:paraId="57B3E9C2" w14:textId="73301FD9" w:rsidR="00C474C1" w:rsidRDefault="00C474C1" w:rsidP="00C52F4A">
      <w:r>
        <w:t>» </w:t>
      </w:r>
      <w:r w:rsidR="00C52F4A" w:rsidRPr="00605EB6">
        <w:t>Quant à vous</w:t>
      </w:r>
      <w:r>
        <w:t>, M. </w:t>
      </w:r>
      <w:r w:rsidR="00C52F4A" w:rsidRPr="00605EB6">
        <w:t>le baron de Simaise</w:t>
      </w:r>
      <w:r>
        <w:t xml:space="preserve">, </w:t>
      </w:r>
      <w:r w:rsidR="00C52F4A" w:rsidRPr="00605EB6">
        <w:t>vous avez eu votre part de millions</w:t>
      </w:r>
      <w:r>
        <w:t xml:space="preserve">, </w:t>
      </w:r>
      <w:r w:rsidR="00C52F4A" w:rsidRPr="00605EB6">
        <w:t>qu</w:t>
      </w:r>
      <w:r>
        <w:t>’</w:t>
      </w:r>
      <w:r w:rsidR="00C52F4A" w:rsidRPr="00605EB6">
        <w:t>osez-vous réclamer encore</w:t>
      </w:r>
      <w:r>
        <w:t xml:space="preserve"> ? </w:t>
      </w:r>
      <w:r w:rsidR="00C52F4A" w:rsidRPr="00605EB6">
        <w:t>Vous n</w:t>
      </w:r>
      <w:r>
        <w:t>’</w:t>
      </w:r>
      <w:r w:rsidR="00C52F4A" w:rsidRPr="00605EB6">
        <w:t>aurez plus rien</w:t>
      </w:r>
      <w:r>
        <w:t xml:space="preserve">, </w:t>
      </w:r>
      <w:r w:rsidR="00C52F4A" w:rsidRPr="00605EB6">
        <w:t>plus rien</w:t>
      </w:r>
      <w:r>
        <w:t xml:space="preserve">… </w:t>
      </w:r>
      <w:r w:rsidR="00C52F4A" w:rsidRPr="00605EB6">
        <w:t>Et fort heureux vous serez</w:t>
      </w:r>
      <w:r>
        <w:t xml:space="preserve">, </w:t>
      </w:r>
      <w:r w:rsidR="00C52F4A" w:rsidRPr="00605EB6">
        <w:lastRenderedPageBreak/>
        <w:t>monsieur le baron</w:t>
      </w:r>
      <w:r>
        <w:t xml:space="preserve">, </w:t>
      </w:r>
      <w:r w:rsidR="00C52F4A" w:rsidRPr="00605EB6">
        <w:t>si</w:t>
      </w:r>
      <w:r>
        <w:t xml:space="preserve">, </w:t>
      </w:r>
      <w:r w:rsidR="00C52F4A" w:rsidRPr="00605EB6">
        <w:t>un de ces jours</w:t>
      </w:r>
      <w:r>
        <w:t xml:space="preserve">, </w:t>
      </w:r>
      <w:r w:rsidR="00C52F4A" w:rsidRPr="00605EB6">
        <w:t>on ne vous voit pas devant les robes rouges entre deux gendarmes</w:t>
      </w:r>
      <w:r>
        <w:t>.</w:t>
      </w:r>
    </w:p>
    <w:p w14:paraId="2A9C9F92" w14:textId="41A0FA6C" w:rsidR="00C52F4A" w:rsidRPr="00605EB6" w:rsidRDefault="00C52F4A" w:rsidP="00C474C1">
      <w:pPr>
        <w:pStyle w:val="Titre2"/>
      </w:pPr>
      <w:bookmarkStart w:id="91" w:name="_Toc197617936"/>
      <w:r w:rsidRPr="00605EB6">
        <w:lastRenderedPageBreak/>
        <w:t>XIII</w:t>
      </w:r>
      <w:r w:rsidRPr="00605EB6">
        <w:br/>
      </w:r>
      <w:r w:rsidRPr="00605EB6">
        <w:br/>
        <w:t>MONSIEUR VAN OSSEN</w:t>
      </w:r>
      <w:bookmarkEnd w:id="91"/>
    </w:p>
    <w:p w14:paraId="111C4C06" w14:textId="77777777" w:rsidR="00C474C1" w:rsidRDefault="00C52F4A" w:rsidP="00C52F4A">
      <w:r w:rsidRPr="00605EB6">
        <w:t>Comme la plupart des grandes maisons de banque étrangères</w:t>
      </w:r>
      <w:r w:rsidR="00C474C1">
        <w:t xml:space="preserve">, </w:t>
      </w:r>
      <w:r w:rsidRPr="00605EB6">
        <w:t>la maison Van Ossen d</w:t>
      </w:r>
      <w:r w:rsidR="00C474C1">
        <w:t>’</w:t>
      </w:r>
      <w:r w:rsidRPr="00605EB6">
        <w:t>Amsterdam avait une succursale à Paris</w:t>
      </w:r>
      <w:r w:rsidR="00C474C1">
        <w:t xml:space="preserve">, </w:t>
      </w:r>
      <w:r w:rsidRPr="00605EB6">
        <w:t>ayant son conseil d</w:t>
      </w:r>
      <w:r w:rsidR="00C474C1">
        <w:t>’</w:t>
      </w:r>
      <w:r w:rsidRPr="00605EB6">
        <w:t>administration et son directeur</w:t>
      </w:r>
      <w:r w:rsidR="00C474C1">
        <w:t>.</w:t>
      </w:r>
    </w:p>
    <w:p w14:paraId="7BC9D812" w14:textId="52FE4A17" w:rsidR="00C474C1" w:rsidRDefault="00C52F4A" w:rsidP="00C52F4A">
      <w:r w:rsidRPr="00605EB6">
        <w:t>Tous les matins</w:t>
      </w:r>
      <w:r w:rsidR="00C474C1">
        <w:t xml:space="preserve">, </w:t>
      </w:r>
      <w:r w:rsidRPr="00605EB6">
        <w:t xml:space="preserve">pendant le séjour à Paris de </w:t>
      </w:r>
      <w:r w:rsidR="00C474C1">
        <w:t>M. </w:t>
      </w:r>
      <w:r w:rsidRPr="00605EB6">
        <w:t>Van Ossen</w:t>
      </w:r>
      <w:r w:rsidR="00C474C1">
        <w:t xml:space="preserve">, </w:t>
      </w:r>
      <w:r w:rsidRPr="00605EB6">
        <w:t>le directeur de la maison de Paris venait travailler une heure ou deux avec le célèbre banquier</w:t>
      </w:r>
      <w:r w:rsidR="00C474C1">
        <w:t>.</w:t>
      </w:r>
    </w:p>
    <w:p w14:paraId="203903D9" w14:textId="78D1177A" w:rsidR="00C474C1" w:rsidRDefault="00C52F4A" w:rsidP="00C52F4A">
      <w:r w:rsidRPr="00605EB6">
        <w:t>Un matin</w:t>
      </w:r>
      <w:r w:rsidR="00C474C1">
        <w:t>, M. </w:t>
      </w:r>
      <w:r w:rsidRPr="00605EB6">
        <w:t>Van Ossen et son employé supérieur étaient encore ensemble lorsqu</w:t>
      </w:r>
      <w:r w:rsidR="00C474C1">
        <w:t>’</w:t>
      </w:r>
      <w:r w:rsidRPr="00605EB6">
        <w:t>un domestique annonça le signor Carini</w:t>
      </w:r>
      <w:r w:rsidR="00C474C1">
        <w:t>.</w:t>
      </w:r>
    </w:p>
    <w:p w14:paraId="530F6D04" w14:textId="77777777" w:rsidR="00C474C1" w:rsidRDefault="00C52F4A" w:rsidP="00C52F4A">
      <w:r w:rsidRPr="00605EB6">
        <w:t>Ce nom italien n</w:t>
      </w:r>
      <w:r w:rsidR="00C474C1">
        <w:t>’</w:t>
      </w:r>
      <w:r w:rsidRPr="00605EB6">
        <w:t>était pas connu du banquier</w:t>
      </w:r>
      <w:r w:rsidR="00C474C1">
        <w:t xml:space="preserve"> ; </w:t>
      </w:r>
      <w:r w:rsidRPr="00605EB6">
        <w:t>mais ayant l</w:t>
      </w:r>
      <w:r w:rsidR="00C474C1">
        <w:t>’</w:t>
      </w:r>
      <w:r w:rsidRPr="00605EB6">
        <w:t>habitude de toujours recevoir quiconque se présentait chez lui</w:t>
      </w:r>
      <w:r w:rsidR="00C474C1">
        <w:t xml:space="preserve">, </w:t>
      </w:r>
      <w:r w:rsidRPr="00605EB6">
        <w:t>il n</w:t>
      </w:r>
      <w:r w:rsidR="00C474C1">
        <w:t>’</w:t>
      </w:r>
      <w:r w:rsidRPr="00605EB6">
        <w:t>avait aucune raison pour fermer sa porte à cet inconnu qui sollicitait une audience</w:t>
      </w:r>
      <w:r w:rsidR="00C474C1">
        <w:t>.</w:t>
      </w:r>
    </w:p>
    <w:p w14:paraId="5C0146A6" w14:textId="7DB3049F" w:rsidR="00C474C1" w:rsidRDefault="00C52F4A" w:rsidP="00C52F4A">
      <w:r w:rsidRPr="00605EB6">
        <w:t>Le travail de la matinée était terminé</w:t>
      </w:r>
      <w:r w:rsidR="00C474C1">
        <w:t>. M. </w:t>
      </w:r>
      <w:r w:rsidRPr="00605EB6">
        <w:t>Van Ossen congédia son subordonné et le signor Carini fut introduit dans le cabinet du banquier hollandais</w:t>
      </w:r>
      <w:r w:rsidR="00C474C1">
        <w:t>.</w:t>
      </w:r>
    </w:p>
    <w:p w14:paraId="7B9D67C1" w14:textId="430B2712" w:rsidR="00C474C1" w:rsidRDefault="00C52F4A" w:rsidP="00C52F4A">
      <w:r w:rsidRPr="00605EB6">
        <w:t>L</w:t>
      </w:r>
      <w:r w:rsidR="00C474C1">
        <w:t>’</w:t>
      </w:r>
      <w:r w:rsidRPr="00605EB6">
        <w:t>attitude obséquieuse de l</w:t>
      </w:r>
      <w:r w:rsidR="00C474C1">
        <w:t>’</w:t>
      </w:r>
      <w:r w:rsidRPr="00605EB6">
        <w:t>Italien</w:t>
      </w:r>
      <w:r w:rsidR="00C474C1">
        <w:t xml:space="preserve">, </w:t>
      </w:r>
      <w:r w:rsidRPr="00605EB6">
        <w:t xml:space="preserve">ses manières cauteleuses et son air sournois et cafard déplurent à </w:t>
      </w:r>
      <w:r w:rsidR="00C474C1">
        <w:t>M. </w:t>
      </w:r>
      <w:r w:rsidRPr="00605EB6">
        <w:t>Van Ossen</w:t>
      </w:r>
      <w:r w:rsidR="00C474C1">
        <w:t xml:space="preserve"> ; </w:t>
      </w:r>
      <w:r w:rsidRPr="00605EB6">
        <w:t>mais</w:t>
      </w:r>
      <w:r w:rsidR="00C474C1">
        <w:t xml:space="preserve">, </w:t>
      </w:r>
      <w:r w:rsidRPr="00605EB6">
        <w:t>homme du monde avant tout et conservant toujours son aménité</w:t>
      </w:r>
      <w:r w:rsidR="00C474C1">
        <w:t xml:space="preserve">, </w:t>
      </w:r>
      <w:r w:rsidRPr="00605EB6">
        <w:t>il ne laissa rien deviner de ses impressions</w:t>
      </w:r>
      <w:r w:rsidR="00C474C1">
        <w:t xml:space="preserve">. </w:t>
      </w:r>
      <w:r w:rsidRPr="00605EB6">
        <w:t>Froidement</w:t>
      </w:r>
      <w:r w:rsidR="00C474C1">
        <w:t xml:space="preserve">, </w:t>
      </w:r>
      <w:r w:rsidRPr="00605EB6">
        <w:t>mais avec une grande politesse</w:t>
      </w:r>
      <w:r w:rsidR="00C474C1">
        <w:t xml:space="preserve">, </w:t>
      </w:r>
      <w:r w:rsidRPr="00605EB6">
        <w:t>il montra un siège à Carini et le pria de vouloir bien faire connaître le but de sa visite</w:t>
      </w:r>
      <w:r w:rsidR="00C474C1">
        <w:t>.</w:t>
      </w:r>
    </w:p>
    <w:p w14:paraId="4CB50A5A" w14:textId="299EE55D" w:rsidR="00C474C1" w:rsidRDefault="0094609C" w:rsidP="00C52F4A">
      <w:r>
        <w:lastRenderedPageBreak/>
        <w:t>— </w:t>
      </w:r>
      <w:r w:rsidR="00C52F4A" w:rsidRPr="00605EB6">
        <w:t>Monsieur</w:t>
      </w:r>
      <w:r w:rsidR="00C474C1">
        <w:t xml:space="preserve">, </w:t>
      </w:r>
      <w:r w:rsidR="00C52F4A" w:rsidRPr="00605EB6">
        <w:t>répondit l</w:t>
      </w:r>
      <w:r w:rsidR="00C474C1">
        <w:t>’</w:t>
      </w:r>
      <w:r w:rsidR="00C52F4A" w:rsidRPr="00605EB6">
        <w:t>Italien</w:t>
      </w:r>
      <w:r w:rsidR="00C474C1">
        <w:t xml:space="preserve">, </w:t>
      </w:r>
      <w:r w:rsidR="00C52F4A" w:rsidRPr="00605EB6">
        <w:t>ayant un sourire agaçant stéréotypé sur les lèvres</w:t>
      </w:r>
      <w:r w:rsidR="00C474C1">
        <w:t xml:space="preserve">, </w:t>
      </w:r>
      <w:r w:rsidR="00C52F4A" w:rsidRPr="00605EB6">
        <w:t xml:space="preserve">je viens vous trouver de la part de </w:t>
      </w:r>
      <w:r w:rsidR="00C474C1">
        <w:t>M. </w:t>
      </w:r>
      <w:r w:rsidR="00C52F4A" w:rsidRPr="00605EB6">
        <w:t>le baron de Simaise</w:t>
      </w:r>
      <w:r w:rsidR="00C474C1">
        <w:t>.</w:t>
      </w:r>
    </w:p>
    <w:p w14:paraId="33CF9F06" w14:textId="41330FB8" w:rsidR="00C474C1" w:rsidRDefault="0094609C" w:rsidP="00C52F4A">
      <w:r>
        <w:t>— </w:t>
      </w:r>
      <w:r w:rsidR="00C52F4A" w:rsidRPr="00605EB6">
        <w:t>Ah</w:t>
      </w:r>
      <w:r w:rsidR="00C474C1">
        <w:t xml:space="preserve"> ! </w:t>
      </w:r>
      <w:r w:rsidR="00C52F4A" w:rsidRPr="00605EB6">
        <w:t xml:space="preserve">fit </w:t>
      </w:r>
      <w:r w:rsidR="00C474C1">
        <w:t>M. </w:t>
      </w:r>
      <w:r w:rsidR="00C52F4A" w:rsidRPr="00605EB6">
        <w:t>Van Ossen</w:t>
      </w:r>
      <w:r w:rsidR="00C474C1">
        <w:t xml:space="preserve">, </w:t>
      </w:r>
      <w:r w:rsidR="00C52F4A" w:rsidRPr="00605EB6">
        <w:t>dont les traits s</w:t>
      </w:r>
      <w:r w:rsidR="00C474C1">
        <w:t>’</w:t>
      </w:r>
      <w:r w:rsidR="00C52F4A" w:rsidRPr="00605EB6">
        <w:t>animèrent</w:t>
      </w:r>
      <w:r w:rsidR="00C474C1">
        <w:t>.</w:t>
      </w:r>
    </w:p>
    <w:p w14:paraId="0CBD38FD" w14:textId="09E33276" w:rsidR="00C474C1" w:rsidRDefault="0094609C" w:rsidP="00C52F4A">
      <w:r>
        <w:t>— </w:t>
      </w:r>
      <w:r w:rsidR="00C474C1">
        <w:t>M. de </w:t>
      </w:r>
      <w:r w:rsidR="00C52F4A" w:rsidRPr="00605EB6">
        <w:t>Simaise veut bien m</w:t>
      </w:r>
      <w:r w:rsidR="00C474C1">
        <w:t>’</w:t>
      </w:r>
      <w:r w:rsidR="00C52F4A" w:rsidRPr="00605EB6">
        <w:t>honorer de son amitié et de sa confiance</w:t>
      </w:r>
      <w:r w:rsidR="00C474C1">
        <w:t xml:space="preserve">, </w:t>
      </w:r>
      <w:r w:rsidR="00C52F4A" w:rsidRPr="00605EB6">
        <w:t>continua Carini</w:t>
      </w:r>
      <w:r w:rsidR="00C474C1">
        <w:t xml:space="preserve">, </w:t>
      </w:r>
      <w:r w:rsidR="00C52F4A" w:rsidRPr="00605EB6">
        <w:t>et comme je me suis beaucoup occupé d</w:t>
      </w:r>
      <w:r w:rsidR="00C474C1">
        <w:t>’</w:t>
      </w:r>
      <w:r w:rsidR="00C52F4A" w:rsidRPr="00605EB6">
        <w:t>affaires autrefois</w:t>
      </w:r>
      <w:r w:rsidR="00C474C1">
        <w:t>, M. </w:t>
      </w:r>
      <w:r w:rsidR="00C52F4A" w:rsidRPr="00605EB6">
        <w:t>le baron me demande souvent des conseils que je suis heureux de lui donner</w:t>
      </w:r>
      <w:r w:rsidR="00C474C1">
        <w:t>.</w:t>
      </w:r>
    </w:p>
    <w:p w14:paraId="7C4536A8" w14:textId="455D993E" w:rsidR="00C474C1" w:rsidRDefault="0094609C" w:rsidP="00C52F4A">
      <w:r>
        <w:t>— </w:t>
      </w:r>
      <w:r w:rsidR="00C52F4A" w:rsidRPr="00605EB6">
        <w:t>Je n</w:t>
      </w:r>
      <w:r w:rsidR="00C474C1">
        <w:t>’</w:t>
      </w:r>
      <w:r w:rsidR="00C52F4A" w:rsidRPr="00605EB6">
        <w:t>en doute pas</w:t>
      </w:r>
      <w:r w:rsidR="00C474C1">
        <w:t xml:space="preserve">, </w:t>
      </w:r>
      <w:r w:rsidR="00C52F4A" w:rsidRPr="00605EB6">
        <w:t>monsieur</w:t>
      </w:r>
      <w:r w:rsidR="00C474C1">
        <w:t xml:space="preserve">. </w:t>
      </w:r>
      <w:r w:rsidR="00C52F4A" w:rsidRPr="00605EB6">
        <w:t>Enfin</w:t>
      </w:r>
      <w:r w:rsidR="00C474C1">
        <w:t>, M. de </w:t>
      </w:r>
      <w:r w:rsidR="00C52F4A" w:rsidRPr="00605EB6">
        <w:t>Simaise vous a envoyé vers moi</w:t>
      </w:r>
      <w:r w:rsidR="00C474C1">
        <w:t>.</w:t>
      </w:r>
    </w:p>
    <w:p w14:paraId="182AEAB9" w14:textId="74DE6036" w:rsidR="00C474C1" w:rsidRDefault="0094609C" w:rsidP="00C52F4A">
      <w:r>
        <w:t>— </w:t>
      </w:r>
      <w:r w:rsidR="00C52F4A" w:rsidRPr="00605EB6">
        <w:t>Oui</w:t>
      </w:r>
      <w:r w:rsidR="00C474C1">
        <w:t xml:space="preserve">, </w:t>
      </w:r>
      <w:r w:rsidR="00C52F4A" w:rsidRPr="00605EB6">
        <w:t>monsieur</w:t>
      </w:r>
      <w:r w:rsidR="00C474C1">
        <w:t>.</w:t>
      </w:r>
    </w:p>
    <w:p w14:paraId="369729A7" w14:textId="1FEA655F" w:rsidR="00C474C1" w:rsidRDefault="0094609C" w:rsidP="00C52F4A">
      <w:r>
        <w:t>— </w:t>
      </w:r>
      <w:r w:rsidR="00C52F4A" w:rsidRPr="00605EB6">
        <w:t>Quelle communication avez-vous à me faire de sa part</w:t>
      </w:r>
      <w:r w:rsidR="00C474C1">
        <w:t> ?</w:t>
      </w:r>
    </w:p>
    <w:p w14:paraId="23EBBFD7" w14:textId="6A3539E6" w:rsidR="00C474C1" w:rsidRDefault="0094609C" w:rsidP="00C52F4A">
      <w:r>
        <w:t>— </w:t>
      </w:r>
      <w:r w:rsidR="00C474C1">
        <w:t>M. </w:t>
      </w:r>
      <w:r w:rsidR="00C52F4A" w:rsidRPr="00605EB6">
        <w:t>le baron m</w:t>
      </w:r>
      <w:r w:rsidR="00C474C1">
        <w:t>’</w:t>
      </w:r>
      <w:r w:rsidR="00C52F4A" w:rsidRPr="00605EB6">
        <w:t>a instruit de la visite que vous lui avez faite et de la situation dans laquelle vous vous trouvez vis-à-vis de lui</w:t>
      </w:r>
      <w:r w:rsidR="00C474C1">
        <w:t>.</w:t>
      </w:r>
    </w:p>
    <w:p w14:paraId="69E4F418" w14:textId="3A9AFB0D" w:rsidR="00C474C1" w:rsidRDefault="0094609C" w:rsidP="00C52F4A">
      <w:r>
        <w:t>— </w:t>
      </w:r>
      <w:r w:rsidR="00C52F4A" w:rsidRPr="00605EB6">
        <w:t>Je vous assure</w:t>
      </w:r>
      <w:r w:rsidR="00C474C1">
        <w:t xml:space="preserve">, </w:t>
      </w:r>
      <w:r w:rsidR="00C52F4A" w:rsidRPr="00605EB6">
        <w:t>monsieur</w:t>
      </w:r>
      <w:r w:rsidR="00C474C1">
        <w:t xml:space="preserve">, </w:t>
      </w:r>
      <w:r w:rsidR="00C52F4A" w:rsidRPr="00605EB6">
        <w:t>que cette situation n</w:t>
      </w:r>
      <w:r w:rsidR="00C474C1">
        <w:t>’</w:t>
      </w:r>
      <w:r w:rsidR="00C52F4A" w:rsidRPr="00605EB6">
        <w:t>est nullement embarrassante pour moi</w:t>
      </w:r>
      <w:r w:rsidR="00C474C1">
        <w:t>.</w:t>
      </w:r>
    </w:p>
    <w:p w14:paraId="1FBD5AC3" w14:textId="51F18137" w:rsidR="00C474C1" w:rsidRDefault="0094609C" w:rsidP="00C52F4A">
      <w:r>
        <w:t>— </w:t>
      </w:r>
      <w:r w:rsidR="00C52F4A" w:rsidRPr="00605EB6">
        <w:t>Sans doute</w:t>
      </w:r>
      <w:r w:rsidR="00C474C1">
        <w:t xml:space="preserve">, </w:t>
      </w:r>
      <w:r w:rsidR="00C52F4A" w:rsidRPr="00605EB6">
        <w:t>sans doute</w:t>
      </w:r>
      <w:r w:rsidR="00C474C1">
        <w:t xml:space="preserve">… </w:t>
      </w:r>
      <w:r w:rsidR="00C52F4A" w:rsidRPr="00605EB6">
        <w:t>Enfin</w:t>
      </w:r>
      <w:r w:rsidR="00C474C1">
        <w:t xml:space="preserve">, </w:t>
      </w:r>
      <w:r w:rsidR="00C52F4A" w:rsidRPr="00605EB6">
        <w:t>monsieur Van Ossen</w:t>
      </w:r>
      <w:r w:rsidR="00C474C1">
        <w:t xml:space="preserve">, </w:t>
      </w:r>
      <w:r w:rsidR="00C52F4A" w:rsidRPr="00605EB6">
        <w:t>c</w:t>
      </w:r>
      <w:r w:rsidR="00C474C1">
        <w:t>’</w:t>
      </w:r>
      <w:r w:rsidR="00C52F4A" w:rsidRPr="00605EB6">
        <w:t>est à ce sujet</w:t>
      </w:r>
      <w:r w:rsidR="00C474C1">
        <w:t xml:space="preserve">, </w:t>
      </w:r>
      <w:r w:rsidR="00C52F4A" w:rsidRPr="00605EB6">
        <w:t>avec l</w:t>
      </w:r>
      <w:r w:rsidR="00C474C1">
        <w:t>’</w:t>
      </w:r>
      <w:r w:rsidR="00C52F4A" w:rsidRPr="00605EB6">
        <w:t xml:space="preserve">autorisation de </w:t>
      </w:r>
      <w:r w:rsidR="00C474C1">
        <w:t>M. de </w:t>
      </w:r>
      <w:r w:rsidR="00C52F4A" w:rsidRPr="00605EB6">
        <w:t>Simaise et comme son mandataire</w:t>
      </w:r>
      <w:r w:rsidR="00C474C1">
        <w:t xml:space="preserve">, </w:t>
      </w:r>
      <w:r w:rsidR="00C52F4A" w:rsidRPr="00605EB6">
        <w:t>que je viens causer avec vous</w:t>
      </w:r>
      <w:r w:rsidR="00C474C1">
        <w:t>.</w:t>
      </w:r>
    </w:p>
    <w:p w14:paraId="12115D3A" w14:textId="73888010" w:rsidR="00C474C1" w:rsidRDefault="0094609C" w:rsidP="00C52F4A">
      <w:r>
        <w:t>— </w:t>
      </w:r>
      <w:r w:rsidR="00C52F4A" w:rsidRPr="00605EB6">
        <w:t>Eh bien</w:t>
      </w:r>
      <w:r w:rsidR="00C474C1">
        <w:t xml:space="preserve">, </w:t>
      </w:r>
      <w:r w:rsidR="00C52F4A" w:rsidRPr="00605EB6">
        <w:t>monsieur</w:t>
      </w:r>
      <w:r w:rsidR="00C474C1">
        <w:t xml:space="preserve">, </w:t>
      </w:r>
      <w:r w:rsidR="00C52F4A" w:rsidRPr="00605EB6">
        <w:t>je vous écoute</w:t>
      </w:r>
      <w:r w:rsidR="00C474C1">
        <w:t>.</w:t>
      </w:r>
    </w:p>
    <w:p w14:paraId="0409FA06" w14:textId="359E3764" w:rsidR="00C474C1" w:rsidRDefault="0094609C" w:rsidP="00C52F4A">
      <w:r>
        <w:t>— </w:t>
      </w:r>
      <w:r w:rsidR="00C52F4A" w:rsidRPr="00605EB6">
        <w:t>Vous avez</w:t>
      </w:r>
      <w:r w:rsidR="00C474C1">
        <w:t xml:space="preserve">, </w:t>
      </w:r>
      <w:r w:rsidR="00C52F4A" w:rsidRPr="00605EB6">
        <w:t>dans la caisse de votre maison de banque</w:t>
      </w:r>
      <w:r w:rsidR="00C474C1">
        <w:t xml:space="preserve">, </w:t>
      </w:r>
      <w:r w:rsidR="00C52F4A" w:rsidRPr="00605EB6">
        <w:t>une somme de vingt millions qui appartiennent aux ayants droit ou héritiers directs du défunt marquis de Chamarande</w:t>
      </w:r>
      <w:r w:rsidR="00C474C1">
        <w:t>.</w:t>
      </w:r>
    </w:p>
    <w:p w14:paraId="05A96162" w14:textId="04DCA669" w:rsidR="00C474C1" w:rsidRDefault="0094609C" w:rsidP="00C52F4A">
      <w:r>
        <w:t>— </w:t>
      </w:r>
      <w:r w:rsidR="00C52F4A" w:rsidRPr="00605EB6">
        <w:t>Oui</w:t>
      </w:r>
      <w:r w:rsidR="00C474C1">
        <w:t xml:space="preserve">, </w:t>
      </w:r>
      <w:r w:rsidR="00C52F4A" w:rsidRPr="00605EB6">
        <w:t>monsieur</w:t>
      </w:r>
      <w:r w:rsidR="00C474C1">
        <w:t xml:space="preserve">, </w:t>
      </w:r>
      <w:r w:rsidR="00C52F4A" w:rsidRPr="00605EB6">
        <w:t>et je suis prêt à me dessaisir de cette somme</w:t>
      </w:r>
      <w:r w:rsidR="00C474C1">
        <w:t xml:space="preserve">, </w:t>
      </w:r>
      <w:r w:rsidR="00C52F4A" w:rsidRPr="00605EB6">
        <w:t xml:space="preserve">qui est un dépôt confié autrefois à la loyauté de mon </w:t>
      </w:r>
      <w:r w:rsidR="00C52F4A" w:rsidRPr="00605EB6">
        <w:lastRenderedPageBreak/>
        <w:t>aïeul</w:t>
      </w:r>
      <w:r w:rsidR="00C474C1">
        <w:t xml:space="preserve">. </w:t>
      </w:r>
      <w:r w:rsidR="00C52F4A" w:rsidRPr="00605EB6">
        <w:t>Comme j</w:t>
      </w:r>
      <w:r w:rsidR="00C474C1">
        <w:t>’</w:t>
      </w:r>
      <w:r w:rsidR="00C52F4A" w:rsidRPr="00605EB6">
        <w:t>ai eu l</w:t>
      </w:r>
      <w:r w:rsidR="00C474C1">
        <w:t>’</w:t>
      </w:r>
      <w:r w:rsidR="00C52F4A" w:rsidRPr="00605EB6">
        <w:t>honneur</w:t>
      </w:r>
      <w:r w:rsidR="00C474C1">
        <w:t xml:space="preserve">, </w:t>
      </w:r>
      <w:r w:rsidR="00C52F4A" w:rsidRPr="00605EB6">
        <w:t>de l</w:t>
      </w:r>
      <w:r w:rsidR="00C474C1">
        <w:t>’</w:t>
      </w:r>
      <w:r w:rsidR="00C52F4A" w:rsidRPr="00605EB6">
        <w:t xml:space="preserve">expliquer à </w:t>
      </w:r>
      <w:r w:rsidR="00C474C1">
        <w:t>M. de </w:t>
      </w:r>
      <w:r w:rsidR="00C52F4A" w:rsidRPr="00605EB6">
        <w:t>Simaise</w:t>
      </w:r>
      <w:r w:rsidR="00C474C1">
        <w:t xml:space="preserve">, </w:t>
      </w:r>
      <w:r w:rsidR="00C52F4A" w:rsidRPr="00605EB6">
        <w:t>c</w:t>
      </w:r>
      <w:r w:rsidR="00C474C1">
        <w:t>’</w:t>
      </w:r>
      <w:r w:rsidR="00C52F4A" w:rsidRPr="00605EB6">
        <w:t>est à la veuve du marquis de Chamarande que le dépôt devait être remis</w:t>
      </w:r>
      <w:r w:rsidR="00C474C1">
        <w:t xml:space="preserve">. </w:t>
      </w:r>
      <w:r w:rsidR="00C52F4A" w:rsidRPr="00605EB6">
        <w:t>À défaut de réclamation</w:t>
      </w:r>
      <w:r w:rsidR="00C474C1">
        <w:t xml:space="preserve">, </w:t>
      </w:r>
      <w:r w:rsidR="00C52F4A" w:rsidRPr="00605EB6">
        <w:t>nous devions</w:t>
      </w:r>
      <w:r w:rsidR="00C474C1">
        <w:t xml:space="preserve">, </w:t>
      </w:r>
      <w:r w:rsidR="00C52F4A" w:rsidRPr="00605EB6">
        <w:t>le conserver pendant dix-huit ans</w:t>
      </w:r>
      <w:r w:rsidR="00C474C1">
        <w:t xml:space="preserve">, </w:t>
      </w:r>
      <w:r w:rsidR="00C52F4A" w:rsidRPr="00605EB6">
        <w:t>au bout desquels il nous était imposé le devoir de rechercher la veuve du marquis</w:t>
      </w:r>
      <w:r w:rsidR="00C474C1">
        <w:t xml:space="preserve">, </w:t>
      </w:r>
      <w:r w:rsidR="00C52F4A" w:rsidRPr="00605EB6">
        <w:t>afin de la mettre en possession de son héritage</w:t>
      </w:r>
      <w:r w:rsidR="00C474C1">
        <w:t>.</w:t>
      </w:r>
    </w:p>
    <w:p w14:paraId="64F83249" w14:textId="77777777" w:rsidR="00C474C1" w:rsidRDefault="00C474C1" w:rsidP="00C52F4A">
      <w:r>
        <w:t>» </w:t>
      </w:r>
      <w:r w:rsidR="00C52F4A" w:rsidRPr="00605EB6">
        <w:t>Exécuteur de la volonté de mon aïeul et de celle de mon père</w:t>
      </w:r>
      <w:r>
        <w:t xml:space="preserve">, </w:t>
      </w:r>
      <w:r w:rsidR="00C52F4A" w:rsidRPr="00605EB6">
        <w:t>monsieur</w:t>
      </w:r>
      <w:r>
        <w:t xml:space="preserve">, </w:t>
      </w:r>
      <w:r w:rsidR="00C52F4A" w:rsidRPr="00605EB6">
        <w:t>j</w:t>
      </w:r>
      <w:r>
        <w:t>’</w:t>
      </w:r>
      <w:r w:rsidR="00C52F4A" w:rsidRPr="00605EB6">
        <w:t>ai fait faire vainement de nombreuses recherches pour retrouver la marquise</w:t>
      </w:r>
      <w:r>
        <w:t xml:space="preserve">. </w:t>
      </w:r>
      <w:r w:rsidR="00C52F4A" w:rsidRPr="00605EB6">
        <w:t>Finalement</w:t>
      </w:r>
      <w:r>
        <w:t xml:space="preserve">, </w:t>
      </w:r>
      <w:r w:rsidR="00C52F4A" w:rsidRPr="00605EB6">
        <w:t>j</w:t>
      </w:r>
      <w:r>
        <w:t>’</w:t>
      </w:r>
      <w:r w:rsidR="00C52F4A" w:rsidRPr="00605EB6">
        <w:t>ai dû me convaincre qu</w:t>
      </w:r>
      <w:r>
        <w:t>’</w:t>
      </w:r>
      <w:r w:rsidR="00C52F4A" w:rsidRPr="00605EB6">
        <w:t>elle n</w:t>
      </w:r>
      <w:r>
        <w:t>’</w:t>
      </w:r>
      <w:r w:rsidR="00C52F4A" w:rsidRPr="00605EB6">
        <w:t>existe plus</w:t>
      </w:r>
      <w:r>
        <w:t>.</w:t>
      </w:r>
    </w:p>
    <w:p w14:paraId="4F8F3C0C" w14:textId="40CD56C4" w:rsidR="00C474C1" w:rsidRDefault="0094609C" w:rsidP="00C52F4A">
      <w:r>
        <w:t>— </w:t>
      </w:r>
      <w:r w:rsidR="00C52F4A" w:rsidRPr="00605EB6">
        <w:t>C</w:t>
      </w:r>
      <w:r w:rsidR="00C474C1">
        <w:t>’</w:t>
      </w:r>
      <w:r w:rsidR="00C52F4A" w:rsidRPr="00605EB6">
        <w:t>est aussi ma conviction</w:t>
      </w:r>
      <w:r w:rsidR="00C474C1">
        <w:t xml:space="preserve">, </w:t>
      </w:r>
      <w:r w:rsidR="00C52F4A" w:rsidRPr="00605EB6">
        <w:t>monsieur</w:t>
      </w:r>
      <w:r w:rsidR="00C474C1">
        <w:t>.</w:t>
      </w:r>
    </w:p>
    <w:p w14:paraId="1617C859" w14:textId="63777CCF" w:rsidR="00C474C1" w:rsidRDefault="0094609C" w:rsidP="00C52F4A">
      <w:r>
        <w:t>— </w:t>
      </w:r>
      <w:r w:rsidR="00C52F4A" w:rsidRPr="00605EB6">
        <w:t>Comme vous le savez</w:t>
      </w:r>
      <w:r w:rsidR="00C474C1">
        <w:t xml:space="preserve">, </w:t>
      </w:r>
      <w:r w:rsidR="00C52F4A" w:rsidRPr="00605EB6">
        <w:t>je</w:t>
      </w:r>
      <w:r w:rsidR="00C474C1">
        <w:t xml:space="preserve">, </w:t>
      </w:r>
      <w:r w:rsidR="00C52F4A" w:rsidRPr="00605EB6">
        <w:t xml:space="preserve">me suis décidé à voir </w:t>
      </w:r>
      <w:r w:rsidR="00C474C1">
        <w:t>M. de </w:t>
      </w:r>
      <w:r w:rsidR="00C52F4A" w:rsidRPr="00605EB6">
        <w:t>Simaise</w:t>
      </w:r>
      <w:r w:rsidR="00C474C1">
        <w:t xml:space="preserve">, </w:t>
      </w:r>
      <w:r w:rsidR="00C52F4A" w:rsidRPr="00605EB6">
        <w:t>à l</w:t>
      </w:r>
      <w:r w:rsidR="00C474C1">
        <w:t>’</w:t>
      </w:r>
      <w:r w:rsidR="00C52F4A" w:rsidRPr="00605EB6">
        <w:t>instruire de choses qu</w:t>
      </w:r>
      <w:r w:rsidR="00C474C1">
        <w:t>’</w:t>
      </w:r>
      <w:r w:rsidR="00C52F4A" w:rsidRPr="00605EB6">
        <w:t>il ignorait</w:t>
      </w:r>
      <w:r w:rsidR="00C474C1">
        <w:t xml:space="preserve">, </w:t>
      </w:r>
      <w:r w:rsidR="00C52F4A" w:rsidRPr="00605EB6">
        <w:t>ayant la presque certitude qu</w:t>
      </w:r>
      <w:r w:rsidR="00C474C1">
        <w:t>’</w:t>
      </w:r>
      <w:r w:rsidR="00C52F4A" w:rsidRPr="00605EB6">
        <w:t>il est aujourd</w:t>
      </w:r>
      <w:r w:rsidR="00C474C1">
        <w:t>’</w:t>
      </w:r>
      <w:r w:rsidR="00C52F4A" w:rsidRPr="00605EB6">
        <w:t>hui l</w:t>
      </w:r>
      <w:r w:rsidR="00C474C1">
        <w:t>’</w:t>
      </w:r>
      <w:r w:rsidR="00C52F4A" w:rsidRPr="00605EB6">
        <w:t>unique héritier de son frère</w:t>
      </w:r>
      <w:r w:rsidR="00C474C1">
        <w:t>.</w:t>
      </w:r>
    </w:p>
    <w:p w14:paraId="74A391D2" w14:textId="77777777" w:rsidR="00C474C1" w:rsidRDefault="00C52F4A" w:rsidP="00C52F4A">
      <w:r w:rsidRPr="00605EB6">
        <w:t>L</w:t>
      </w:r>
      <w:r w:rsidR="00C474C1">
        <w:t>’</w:t>
      </w:r>
      <w:r w:rsidRPr="00605EB6">
        <w:t>Italien eut un sourire plein de réticences</w:t>
      </w:r>
      <w:r w:rsidR="00C474C1">
        <w:t>.</w:t>
      </w:r>
    </w:p>
    <w:p w14:paraId="1635AB1E" w14:textId="14CC2D49" w:rsidR="00C474C1" w:rsidRDefault="00C474C1" w:rsidP="00C52F4A">
      <w:r>
        <w:t>M. </w:t>
      </w:r>
      <w:r w:rsidR="00C52F4A" w:rsidRPr="00605EB6">
        <w:t>Van Ossen poursuivit</w:t>
      </w:r>
      <w:r>
        <w:t> :</w:t>
      </w:r>
    </w:p>
    <w:p w14:paraId="22C6BA70" w14:textId="55401915" w:rsidR="00C474C1" w:rsidRDefault="0094609C" w:rsidP="00C52F4A">
      <w:r>
        <w:t>— </w:t>
      </w:r>
      <w:r w:rsidR="00C52F4A" w:rsidRPr="00605EB6">
        <w:t xml:space="preserve">Ayant la confiance de </w:t>
      </w:r>
      <w:r w:rsidR="00C474C1">
        <w:t>M. de </w:t>
      </w:r>
      <w:r w:rsidR="00C52F4A" w:rsidRPr="00605EB6">
        <w:t>Simaise</w:t>
      </w:r>
      <w:r w:rsidR="00C474C1">
        <w:t xml:space="preserve">, </w:t>
      </w:r>
      <w:r w:rsidR="00C52F4A" w:rsidRPr="00605EB6">
        <w:t>qui s</w:t>
      </w:r>
      <w:r w:rsidR="00C474C1">
        <w:t>’</w:t>
      </w:r>
      <w:r w:rsidR="00C52F4A" w:rsidRPr="00605EB6">
        <w:t>inspire souvent de vos conseils</w:t>
      </w:r>
      <w:r w:rsidR="00C474C1">
        <w:t xml:space="preserve">, </w:t>
      </w:r>
      <w:r w:rsidR="00C52F4A" w:rsidRPr="00605EB6">
        <w:t>vous devez connaître parfaitement notre situation respective</w:t>
      </w:r>
      <w:r w:rsidR="00C474C1">
        <w:t>.</w:t>
      </w:r>
    </w:p>
    <w:p w14:paraId="21010DA1" w14:textId="39434940" w:rsidR="00C474C1" w:rsidRDefault="0094609C" w:rsidP="00C52F4A">
      <w:r>
        <w:t>— </w:t>
      </w:r>
      <w:r w:rsidR="00C52F4A" w:rsidRPr="00605EB6">
        <w:t>Oui</w:t>
      </w:r>
      <w:r w:rsidR="00C474C1">
        <w:t xml:space="preserve">, </w:t>
      </w:r>
      <w:r w:rsidR="00C52F4A" w:rsidRPr="00605EB6">
        <w:t>monsieur</w:t>
      </w:r>
      <w:r w:rsidR="00C474C1">
        <w:t xml:space="preserve">, </w:t>
      </w:r>
      <w:r w:rsidR="00C52F4A" w:rsidRPr="00605EB6">
        <w:t>parfaitement</w:t>
      </w:r>
      <w:r w:rsidR="00C474C1">
        <w:t xml:space="preserve">. </w:t>
      </w:r>
      <w:r w:rsidR="00C52F4A" w:rsidRPr="00605EB6">
        <w:t xml:space="preserve">Vous voulez bien reconnaître dans </w:t>
      </w:r>
      <w:r w:rsidR="00C474C1">
        <w:t>M. de </w:t>
      </w:r>
      <w:r w:rsidR="00C52F4A" w:rsidRPr="00605EB6">
        <w:t>Simaise l</w:t>
      </w:r>
      <w:r w:rsidR="00C474C1">
        <w:t>’</w:t>
      </w:r>
      <w:r w:rsidR="00C52F4A" w:rsidRPr="00605EB6">
        <w:t>héritier de son frère</w:t>
      </w:r>
      <w:r w:rsidR="00C474C1">
        <w:t xml:space="preserve">, </w:t>
      </w:r>
      <w:r w:rsidR="00C52F4A" w:rsidRPr="00605EB6">
        <w:t>mais avant de le mettre en possession</w:t>
      </w:r>
      <w:r w:rsidR="00C474C1">
        <w:t xml:space="preserve">, </w:t>
      </w:r>
      <w:r w:rsidR="00C52F4A" w:rsidRPr="00605EB6">
        <w:t>vous exigez qu</w:t>
      </w:r>
      <w:r w:rsidR="00C474C1">
        <w:t>’</w:t>
      </w:r>
      <w:r w:rsidR="00C52F4A" w:rsidRPr="00605EB6">
        <w:t>il vous fournisse la preuve de ses droits</w:t>
      </w:r>
      <w:r w:rsidR="00C474C1">
        <w:t>.</w:t>
      </w:r>
    </w:p>
    <w:p w14:paraId="55AC2ABC" w14:textId="5CD9CE84" w:rsidR="00C474C1" w:rsidRDefault="0094609C" w:rsidP="00C52F4A">
      <w:r>
        <w:t>— </w:t>
      </w:r>
      <w:r w:rsidR="00C52F4A" w:rsidRPr="00605EB6">
        <w:t>J</w:t>
      </w:r>
      <w:r w:rsidR="00C474C1">
        <w:t>’</w:t>
      </w:r>
      <w:r w:rsidR="00C52F4A" w:rsidRPr="00605EB6">
        <w:t>y suis bien forcé</w:t>
      </w:r>
      <w:r w:rsidR="00C474C1">
        <w:t xml:space="preserve">, </w:t>
      </w:r>
      <w:r w:rsidR="00C52F4A" w:rsidRPr="00605EB6">
        <w:t>c</w:t>
      </w:r>
      <w:r w:rsidR="00C474C1">
        <w:t>’</w:t>
      </w:r>
      <w:r w:rsidR="00C52F4A" w:rsidRPr="00605EB6">
        <w:t>est légal</w:t>
      </w:r>
      <w:r w:rsidR="00C474C1">
        <w:t>.</w:t>
      </w:r>
    </w:p>
    <w:p w14:paraId="444BA10D" w14:textId="33AE3C4C" w:rsidR="00C474C1" w:rsidRDefault="0094609C" w:rsidP="00C52F4A">
      <w:r>
        <w:t>— </w:t>
      </w:r>
      <w:r w:rsidR="00C52F4A" w:rsidRPr="00605EB6">
        <w:t>Oui</w:t>
      </w:r>
      <w:r w:rsidR="00C474C1">
        <w:t xml:space="preserve">, </w:t>
      </w:r>
      <w:r w:rsidR="00C52F4A" w:rsidRPr="00605EB6">
        <w:t>monsieur</w:t>
      </w:r>
      <w:r w:rsidR="00C474C1">
        <w:t>.</w:t>
      </w:r>
    </w:p>
    <w:p w14:paraId="3719FEB3" w14:textId="0749C47C" w:rsidR="00C474C1" w:rsidRDefault="0094609C" w:rsidP="00C52F4A">
      <w:r>
        <w:lastRenderedPageBreak/>
        <w:t>— </w:t>
      </w:r>
      <w:r w:rsidR="00C52F4A" w:rsidRPr="00605EB6">
        <w:t>En dehors des opérations de banque qui me sont familières</w:t>
      </w:r>
      <w:r w:rsidR="00C474C1">
        <w:t xml:space="preserve">, </w:t>
      </w:r>
      <w:r w:rsidR="00C52F4A" w:rsidRPr="00605EB6">
        <w:t>je crois connaître un peu aussi la jurisprudence de mon pays et celle de la France</w:t>
      </w:r>
      <w:r w:rsidR="00C474C1">
        <w:t xml:space="preserve">. </w:t>
      </w:r>
      <w:r w:rsidR="00C52F4A" w:rsidRPr="00605EB6">
        <w:t>Il ne m</w:t>
      </w:r>
      <w:r w:rsidR="00C474C1">
        <w:t>’</w:t>
      </w:r>
      <w:r w:rsidR="00C52F4A" w:rsidRPr="00605EB6">
        <w:t xml:space="preserve">est pas permis de me dessaisir des millions en faveur de </w:t>
      </w:r>
      <w:r w:rsidR="00C474C1">
        <w:t>M. de </w:t>
      </w:r>
      <w:r w:rsidR="00C52F4A" w:rsidRPr="00605EB6">
        <w:t>Simaise</w:t>
      </w:r>
      <w:r w:rsidR="00C474C1">
        <w:t xml:space="preserve">, </w:t>
      </w:r>
      <w:r w:rsidR="00C52F4A" w:rsidRPr="00605EB6">
        <w:t>si je n</w:t>
      </w:r>
      <w:r w:rsidR="00C474C1">
        <w:t>’</w:t>
      </w:r>
      <w:r w:rsidR="00C52F4A" w:rsidRPr="00605EB6">
        <w:t>ai pas au moins un acte qui soit ma garantie</w:t>
      </w:r>
      <w:r w:rsidR="00C474C1">
        <w:t xml:space="preserve">, </w:t>
      </w:r>
      <w:r w:rsidR="00C52F4A" w:rsidRPr="00605EB6">
        <w:t>qui mette complètement à couvert ma responsabilité</w:t>
      </w:r>
      <w:r w:rsidR="00C474C1">
        <w:t>.</w:t>
      </w:r>
    </w:p>
    <w:p w14:paraId="50CEEEAD" w14:textId="070618C0" w:rsidR="00C474C1" w:rsidRDefault="0094609C" w:rsidP="00C52F4A">
      <w:r>
        <w:t>— </w:t>
      </w:r>
      <w:r w:rsidR="00C52F4A" w:rsidRPr="00605EB6">
        <w:t>Mais c</w:t>
      </w:r>
      <w:r w:rsidR="00C474C1">
        <w:t>’</w:t>
      </w:r>
      <w:r w:rsidR="00C52F4A" w:rsidRPr="00605EB6">
        <w:t>est trop juste</w:t>
      </w:r>
      <w:r w:rsidR="00C474C1">
        <w:t xml:space="preserve">, </w:t>
      </w:r>
      <w:r w:rsidR="00C52F4A" w:rsidRPr="00605EB6">
        <w:t>monsieur</w:t>
      </w:r>
      <w:r w:rsidR="00C474C1">
        <w:t xml:space="preserve">, </w:t>
      </w:r>
      <w:r w:rsidR="00C52F4A" w:rsidRPr="00605EB6">
        <w:t>c</w:t>
      </w:r>
      <w:r w:rsidR="00C474C1">
        <w:t>’</w:t>
      </w:r>
      <w:r w:rsidR="00C52F4A" w:rsidRPr="00605EB6">
        <w:t>est trop juste</w:t>
      </w:r>
      <w:r w:rsidR="00C474C1">
        <w:t>.</w:t>
      </w:r>
    </w:p>
    <w:p w14:paraId="0351834E" w14:textId="0AFF625E" w:rsidR="00C474C1" w:rsidRDefault="0094609C" w:rsidP="00C52F4A">
      <w:r>
        <w:t>— </w:t>
      </w:r>
      <w:r w:rsidR="00C52F4A" w:rsidRPr="00605EB6">
        <w:t>D</w:t>
      </w:r>
      <w:r w:rsidR="00C474C1">
        <w:t>’</w:t>
      </w:r>
      <w:r w:rsidR="00C52F4A" w:rsidRPr="00605EB6">
        <w:t>ailleurs</w:t>
      </w:r>
      <w:r w:rsidR="00C474C1">
        <w:t xml:space="preserve">, </w:t>
      </w:r>
      <w:r w:rsidR="00C52F4A" w:rsidRPr="00605EB6">
        <w:t>je ne demande pas beaucoup</w:t>
      </w:r>
      <w:r w:rsidR="00C474C1">
        <w:t xml:space="preserve"> : </w:t>
      </w:r>
      <w:r w:rsidR="00C52F4A" w:rsidRPr="00605EB6">
        <w:t>seulement un extrait de l</w:t>
      </w:r>
      <w:r w:rsidR="00C474C1">
        <w:t>’</w:t>
      </w:r>
      <w:r w:rsidR="00C52F4A" w:rsidRPr="00605EB6">
        <w:t>acte de décès de la marquise</w:t>
      </w:r>
      <w:r w:rsidR="00C474C1">
        <w:t xml:space="preserve"> ; </w:t>
      </w:r>
      <w:r w:rsidR="00C52F4A" w:rsidRPr="00605EB6">
        <w:t>mais je tiens essentiellement</w:t>
      </w:r>
      <w:r w:rsidR="00C474C1">
        <w:t xml:space="preserve">, </w:t>
      </w:r>
      <w:r w:rsidR="00C52F4A" w:rsidRPr="00605EB6">
        <w:t>vous le comprenez</w:t>
      </w:r>
      <w:r w:rsidR="00C474C1">
        <w:t xml:space="preserve">, </w:t>
      </w:r>
      <w:r w:rsidR="00C52F4A" w:rsidRPr="00605EB6">
        <w:t>monsieur</w:t>
      </w:r>
      <w:r w:rsidR="00C474C1">
        <w:t xml:space="preserve">, </w:t>
      </w:r>
      <w:r w:rsidR="00C52F4A" w:rsidRPr="00605EB6">
        <w:t>que cet acte</w:t>
      </w:r>
      <w:r w:rsidR="00C474C1">
        <w:t xml:space="preserve">, </w:t>
      </w:r>
      <w:r w:rsidR="00C52F4A" w:rsidRPr="00605EB6">
        <w:t>revêtu des signatures et des timbres exigés par la loi française</w:t>
      </w:r>
      <w:r w:rsidR="00C474C1">
        <w:t xml:space="preserve">, </w:t>
      </w:r>
      <w:r w:rsidR="00C52F4A" w:rsidRPr="00605EB6">
        <w:t>ne puisse laisser aucun doute sur le décès de la veuve de Chamarande</w:t>
      </w:r>
      <w:r w:rsidR="00C474C1">
        <w:t>.</w:t>
      </w:r>
    </w:p>
    <w:p w14:paraId="15CD221F" w14:textId="3C346489" w:rsidR="00C474C1" w:rsidRDefault="0094609C" w:rsidP="00C52F4A">
      <w:r>
        <w:t>— </w:t>
      </w:r>
      <w:r w:rsidR="00C52F4A" w:rsidRPr="00605EB6">
        <w:t>Malheureusement</w:t>
      </w:r>
      <w:r w:rsidR="00C474C1">
        <w:t xml:space="preserve">, </w:t>
      </w:r>
      <w:r w:rsidR="00C52F4A" w:rsidRPr="00605EB6">
        <w:t>monsieur</w:t>
      </w:r>
      <w:r w:rsidR="00C474C1">
        <w:t xml:space="preserve">, </w:t>
      </w:r>
      <w:r w:rsidR="00C52F4A" w:rsidRPr="00605EB6">
        <w:t>le baron de Simaise est dans l</w:t>
      </w:r>
      <w:r w:rsidR="00C474C1">
        <w:t>’</w:t>
      </w:r>
      <w:r w:rsidR="00C52F4A" w:rsidRPr="00605EB6">
        <w:t>impossibilité de vous fournir cette pièce</w:t>
      </w:r>
      <w:r w:rsidR="00C474C1">
        <w:t>.</w:t>
      </w:r>
    </w:p>
    <w:p w14:paraId="733F5C5A" w14:textId="78C6942C" w:rsidR="00C474C1" w:rsidRDefault="0094609C" w:rsidP="00C52F4A">
      <w:r>
        <w:t>— </w:t>
      </w:r>
      <w:r w:rsidR="00C52F4A" w:rsidRPr="00605EB6">
        <w:t>J</w:t>
      </w:r>
      <w:r w:rsidR="00C474C1">
        <w:t>’</w:t>
      </w:r>
      <w:r w:rsidR="00C52F4A" w:rsidRPr="00605EB6">
        <w:t>en suis désolé</w:t>
      </w:r>
      <w:r w:rsidR="00C474C1">
        <w:t>.</w:t>
      </w:r>
    </w:p>
    <w:p w14:paraId="4A37CD6C" w14:textId="3474D4AC" w:rsidR="00C474C1" w:rsidRDefault="0094609C" w:rsidP="00C52F4A">
      <w:r>
        <w:t>— </w:t>
      </w:r>
      <w:r w:rsidR="00C52F4A" w:rsidRPr="00605EB6">
        <w:t>Et pourtant la marquise de Chamarande est morte</w:t>
      </w:r>
      <w:r w:rsidR="00C474C1">
        <w:t>.</w:t>
      </w:r>
    </w:p>
    <w:p w14:paraId="2ECD4811" w14:textId="4DE0EFB0" w:rsidR="00C474C1" w:rsidRDefault="0094609C" w:rsidP="00C52F4A">
      <w:r>
        <w:t>— </w:t>
      </w:r>
      <w:r w:rsidR="00C52F4A" w:rsidRPr="00605EB6">
        <w:t>J</w:t>
      </w:r>
      <w:r w:rsidR="00C474C1">
        <w:t>’</w:t>
      </w:r>
      <w:r w:rsidR="00C52F4A" w:rsidRPr="00605EB6">
        <w:t>en suis convaincu</w:t>
      </w:r>
      <w:r w:rsidR="00C474C1">
        <w:t xml:space="preserve">, </w:t>
      </w:r>
      <w:r w:rsidR="00C52F4A" w:rsidRPr="00605EB6">
        <w:t>je vous l</w:t>
      </w:r>
      <w:r w:rsidR="00C474C1">
        <w:t>’</w:t>
      </w:r>
      <w:r w:rsidR="00C52F4A" w:rsidRPr="00605EB6">
        <w:t>ai dit</w:t>
      </w:r>
      <w:r w:rsidR="00C474C1">
        <w:t xml:space="preserve"> ; </w:t>
      </w:r>
      <w:r w:rsidR="00C52F4A" w:rsidRPr="00605EB6">
        <w:t>mais j</w:t>
      </w:r>
      <w:r w:rsidR="00C474C1">
        <w:t>’</w:t>
      </w:r>
      <w:r w:rsidR="00C52F4A" w:rsidRPr="00605EB6">
        <w:t>ai le droit de douter</w:t>
      </w:r>
      <w:r w:rsidR="00C474C1">
        <w:t xml:space="preserve">, </w:t>
      </w:r>
      <w:r w:rsidR="00C52F4A" w:rsidRPr="00605EB6">
        <w:t>tant que je n</w:t>
      </w:r>
      <w:r w:rsidR="00C474C1">
        <w:t>’</w:t>
      </w:r>
      <w:r w:rsidR="00C52F4A" w:rsidRPr="00605EB6">
        <w:t>aurai pas la preuve de sa mort</w:t>
      </w:r>
      <w:r w:rsidR="00C474C1">
        <w:t>.</w:t>
      </w:r>
    </w:p>
    <w:p w14:paraId="3D7B287F" w14:textId="54A6AC22" w:rsidR="00C474C1" w:rsidRDefault="0094609C" w:rsidP="00C52F4A">
      <w:r>
        <w:t>— </w:t>
      </w:r>
      <w:r w:rsidR="00C52F4A" w:rsidRPr="00605EB6">
        <w:t>Mais tout prouve qu</w:t>
      </w:r>
      <w:r w:rsidR="00C474C1">
        <w:t>’</w:t>
      </w:r>
      <w:r w:rsidR="00C52F4A" w:rsidRPr="00605EB6">
        <w:t>elle est morte</w:t>
      </w:r>
      <w:r w:rsidR="00C474C1">
        <w:t xml:space="preserve">, </w:t>
      </w:r>
      <w:r w:rsidR="00C52F4A" w:rsidRPr="00605EB6">
        <w:t>monsieur Van Ossen</w:t>
      </w:r>
      <w:r w:rsidR="00C474C1">
        <w:t>.</w:t>
      </w:r>
    </w:p>
    <w:p w14:paraId="3C0B461F" w14:textId="711F0DD3" w:rsidR="00C474C1" w:rsidRDefault="0094609C" w:rsidP="00C52F4A">
      <w:r>
        <w:t>— </w:t>
      </w:r>
      <w:r w:rsidR="00C52F4A" w:rsidRPr="00605EB6">
        <w:t>Tout et rien</w:t>
      </w:r>
      <w:r w:rsidR="00C474C1">
        <w:t xml:space="preserve">, </w:t>
      </w:r>
      <w:r w:rsidR="00C52F4A" w:rsidRPr="00605EB6">
        <w:t>monsieur</w:t>
      </w:r>
      <w:r w:rsidR="00C474C1">
        <w:t>.</w:t>
      </w:r>
    </w:p>
    <w:p w14:paraId="3A07790B" w14:textId="0A4FE434" w:rsidR="00C474C1" w:rsidRDefault="0094609C" w:rsidP="00C52F4A">
      <w:r>
        <w:t>— </w:t>
      </w:r>
      <w:r w:rsidR="00C52F4A" w:rsidRPr="00605EB6">
        <w:t>Comme vous le savez</w:t>
      </w:r>
      <w:r w:rsidR="00C474C1">
        <w:t xml:space="preserve">, </w:t>
      </w:r>
      <w:r w:rsidR="00C52F4A" w:rsidRPr="00605EB6">
        <w:t>la marquise avait perdu la raison</w:t>
      </w:r>
      <w:r w:rsidR="00C474C1">
        <w:t xml:space="preserve">. </w:t>
      </w:r>
      <w:r w:rsidR="00C52F4A" w:rsidRPr="00605EB6">
        <w:t>Ne connaissant personne</w:t>
      </w:r>
      <w:r w:rsidR="00C474C1">
        <w:t xml:space="preserve">, </w:t>
      </w:r>
      <w:r w:rsidR="00C52F4A" w:rsidRPr="00605EB6">
        <w:t>inconnue elle-même</w:t>
      </w:r>
      <w:r w:rsidR="00C474C1">
        <w:t xml:space="preserve">, </w:t>
      </w:r>
      <w:r w:rsidR="00C52F4A" w:rsidRPr="00605EB6">
        <w:t>ne parlant pas le français</w:t>
      </w:r>
      <w:r w:rsidR="00C474C1">
        <w:t xml:space="preserve">, </w:t>
      </w:r>
      <w:r w:rsidR="00C52F4A" w:rsidRPr="00605EB6">
        <w:t>abandonnée</w:t>
      </w:r>
      <w:r w:rsidR="00C474C1">
        <w:t xml:space="preserve">, </w:t>
      </w:r>
      <w:r w:rsidR="00C52F4A" w:rsidRPr="00605EB6">
        <w:t>elle se trouvait dans une situation épouvantable</w:t>
      </w:r>
      <w:r w:rsidR="00C474C1">
        <w:t xml:space="preserve">. </w:t>
      </w:r>
      <w:r w:rsidR="00C52F4A" w:rsidRPr="00605EB6">
        <w:t>Au dire des uns</w:t>
      </w:r>
      <w:r w:rsidR="00C474C1">
        <w:t xml:space="preserve">, </w:t>
      </w:r>
      <w:r w:rsidR="00C52F4A" w:rsidRPr="00605EB6">
        <w:t>elle aurait été réclamée par un parent et emmenée en Angleterre</w:t>
      </w:r>
      <w:r w:rsidR="00C474C1">
        <w:t xml:space="preserve"> ; </w:t>
      </w:r>
      <w:r w:rsidR="00C52F4A" w:rsidRPr="00605EB6">
        <w:t>d</w:t>
      </w:r>
      <w:r w:rsidR="00C474C1">
        <w:t>’</w:t>
      </w:r>
      <w:r w:rsidR="00C52F4A" w:rsidRPr="00605EB6">
        <w:t>autres prétendent que c</w:t>
      </w:r>
      <w:r w:rsidR="00C474C1">
        <w:t>’</w:t>
      </w:r>
      <w:r w:rsidR="00C52F4A" w:rsidRPr="00605EB6">
        <w:t>est l</w:t>
      </w:r>
      <w:r w:rsidR="00C474C1">
        <w:t>’</w:t>
      </w:r>
      <w:r w:rsidR="00C52F4A" w:rsidRPr="00605EB6">
        <w:t xml:space="preserve">administration des hospices qui a disposé </w:t>
      </w:r>
      <w:r w:rsidR="00C52F4A" w:rsidRPr="00605EB6">
        <w:lastRenderedPageBreak/>
        <w:t>de son sort</w:t>
      </w:r>
      <w:r w:rsidR="00C474C1">
        <w:t xml:space="preserve"> ; </w:t>
      </w:r>
      <w:r w:rsidR="00C52F4A" w:rsidRPr="00605EB6">
        <w:t>d</w:t>
      </w:r>
      <w:r w:rsidR="00C474C1">
        <w:t>’</w:t>
      </w:r>
      <w:r w:rsidR="00C52F4A" w:rsidRPr="00605EB6">
        <w:t>après une troisième version</w:t>
      </w:r>
      <w:r w:rsidR="00C474C1">
        <w:t xml:space="preserve">, </w:t>
      </w:r>
      <w:r w:rsidR="00C52F4A" w:rsidRPr="00605EB6">
        <w:t>la pauvre folle se serait enfuie de la maison où elle demeurait à Port-Marly</w:t>
      </w:r>
      <w:r w:rsidR="00C474C1">
        <w:t>.</w:t>
      </w:r>
    </w:p>
    <w:p w14:paraId="6E0B8F1D" w14:textId="1916409B" w:rsidR="00C474C1" w:rsidRDefault="00C474C1" w:rsidP="00C52F4A">
      <w:r>
        <w:t>M. </w:t>
      </w:r>
      <w:r w:rsidR="00C52F4A" w:rsidRPr="00605EB6">
        <w:t>Van Ossen eut un fin sourire</w:t>
      </w:r>
      <w:r>
        <w:t>.</w:t>
      </w:r>
    </w:p>
    <w:p w14:paraId="23FB85AF" w14:textId="2D5FC589" w:rsidR="00C474C1" w:rsidRDefault="0094609C" w:rsidP="00C52F4A">
      <w:r>
        <w:t>— </w:t>
      </w:r>
      <w:r w:rsidR="00C52F4A" w:rsidRPr="00605EB6">
        <w:t>Qu</w:t>
      </w:r>
      <w:r w:rsidR="00C474C1">
        <w:t>’</w:t>
      </w:r>
      <w:r w:rsidR="00C52F4A" w:rsidRPr="00605EB6">
        <w:t>est devenue la malheureuse jeune femme</w:t>
      </w:r>
      <w:r w:rsidR="00C474C1">
        <w:t xml:space="preserve"> ? </w:t>
      </w:r>
      <w:r w:rsidR="00C52F4A" w:rsidRPr="00605EB6">
        <w:t>continua Carini</w:t>
      </w:r>
      <w:r w:rsidR="00C474C1">
        <w:t xml:space="preserve"> ; </w:t>
      </w:r>
      <w:r w:rsidR="00C52F4A" w:rsidRPr="00605EB6">
        <w:t>nul ne saurait le dire</w:t>
      </w:r>
      <w:r w:rsidR="00C474C1">
        <w:t xml:space="preserve">. </w:t>
      </w:r>
      <w:r w:rsidR="00C52F4A" w:rsidRPr="00605EB6">
        <w:t>Dès lors on peut supposer avec raison qu</w:t>
      </w:r>
      <w:r w:rsidR="00C474C1">
        <w:t>’</w:t>
      </w:r>
      <w:r w:rsidR="00C52F4A" w:rsidRPr="00605EB6">
        <w:t>elle a été trouvée errante sur un chemin quelconque</w:t>
      </w:r>
      <w:r w:rsidR="00C474C1">
        <w:t xml:space="preserve">, </w:t>
      </w:r>
      <w:r w:rsidR="00C52F4A" w:rsidRPr="00605EB6">
        <w:t>près ou loin de Paris</w:t>
      </w:r>
      <w:r w:rsidR="00C474C1">
        <w:t xml:space="preserve">, </w:t>
      </w:r>
      <w:r w:rsidR="00C52F4A" w:rsidRPr="00605EB6">
        <w:rPr>
          <w:bCs/>
        </w:rPr>
        <w:t xml:space="preserve">et </w:t>
      </w:r>
      <w:r w:rsidR="00C52F4A" w:rsidRPr="00605EB6">
        <w:t>enfermée dans une maison d</w:t>
      </w:r>
      <w:r w:rsidR="00C474C1">
        <w:t>’</w:t>
      </w:r>
      <w:r w:rsidR="00C52F4A" w:rsidRPr="00605EB6">
        <w:t>aliénées où elle est toujours restée inconnue</w:t>
      </w:r>
      <w:r w:rsidR="00C474C1">
        <w:t xml:space="preserve">. </w:t>
      </w:r>
      <w:r w:rsidR="00C52F4A" w:rsidRPr="00605EB6">
        <w:t>Et c</w:t>
      </w:r>
      <w:r w:rsidR="00C474C1">
        <w:t>’</w:t>
      </w:r>
      <w:r w:rsidR="00C52F4A" w:rsidRPr="00605EB6">
        <w:t>est là qu</w:t>
      </w:r>
      <w:r w:rsidR="00C474C1">
        <w:t>’</w:t>
      </w:r>
      <w:r w:rsidR="00C52F4A" w:rsidRPr="00605EB6">
        <w:t>elle serait morte</w:t>
      </w:r>
      <w:r w:rsidR="00C474C1">
        <w:t xml:space="preserve">. </w:t>
      </w:r>
      <w:r w:rsidR="00C52F4A" w:rsidRPr="00605EB6">
        <w:t>Les vaines recherches que vous avez faites le disent assez</w:t>
      </w:r>
      <w:r w:rsidR="00C474C1">
        <w:t xml:space="preserve">. </w:t>
      </w:r>
      <w:r w:rsidR="00C52F4A" w:rsidRPr="00605EB6">
        <w:t>Assurément</w:t>
      </w:r>
      <w:r w:rsidR="00C474C1">
        <w:t xml:space="preserve">, </w:t>
      </w:r>
      <w:r w:rsidR="00C52F4A" w:rsidRPr="00605EB6">
        <w:t>il y a eu un acte de décès</w:t>
      </w:r>
      <w:r w:rsidR="00C474C1">
        <w:t xml:space="preserve"> ; </w:t>
      </w:r>
      <w:r w:rsidR="00C52F4A" w:rsidRPr="00605EB6">
        <w:t>mais que constate-t-il</w:t>
      </w:r>
      <w:r w:rsidR="00C474C1">
        <w:t xml:space="preserve">, </w:t>
      </w:r>
      <w:r w:rsidR="00C52F4A" w:rsidRPr="00605EB6">
        <w:t>cet acte</w:t>
      </w:r>
      <w:r w:rsidR="00C474C1">
        <w:t xml:space="preserve"> ? </w:t>
      </w:r>
      <w:r w:rsidR="00C52F4A" w:rsidRPr="00605EB6">
        <w:t>Seulement ceci</w:t>
      </w:r>
      <w:r w:rsidR="00C474C1">
        <w:t xml:space="preserve"> : </w:t>
      </w:r>
      <w:r w:rsidR="00C52F4A" w:rsidRPr="00605EB6">
        <w:t>qu</w:t>
      </w:r>
      <w:r w:rsidR="00C474C1">
        <w:t>’</w:t>
      </w:r>
      <w:r w:rsidR="00C52F4A" w:rsidRPr="00605EB6">
        <w:t>une femme inconnue</w:t>
      </w:r>
      <w:r w:rsidR="00C474C1">
        <w:t xml:space="preserve">, </w:t>
      </w:r>
      <w:r w:rsidR="00C52F4A" w:rsidRPr="00605EB6">
        <w:t>entrée à l</w:t>
      </w:r>
      <w:r w:rsidR="00C474C1">
        <w:t>’</w:t>
      </w:r>
      <w:r w:rsidR="00C52F4A" w:rsidRPr="00605EB6">
        <w:t>hospice tel jour</w:t>
      </w:r>
      <w:r w:rsidR="00C474C1">
        <w:t xml:space="preserve">, </w:t>
      </w:r>
      <w:r w:rsidR="00C52F4A" w:rsidRPr="00605EB6">
        <w:t>est décédée tel jour sans qu</w:t>
      </w:r>
      <w:r w:rsidR="00C474C1">
        <w:t>’</w:t>
      </w:r>
      <w:r w:rsidR="00C52F4A" w:rsidRPr="00605EB6">
        <w:t>on ait pu établir son identité</w:t>
      </w:r>
      <w:r w:rsidR="00C474C1">
        <w:t>.</w:t>
      </w:r>
    </w:p>
    <w:p w14:paraId="6D12DEA0" w14:textId="77777777" w:rsidR="00C474C1" w:rsidRDefault="00C474C1" w:rsidP="00C52F4A">
      <w:r>
        <w:t>» </w:t>
      </w:r>
      <w:r w:rsidR="00C52F4A" w:rsidRPr="00605EB6">
        <w:t>Ce ne sont là que des suppositions</w:t>
      </w:r>
      <w:r>
        <w:t xml:space="preserve"> ; </w:t>
      </w:r>
      <w:r w:rsidR="00C52F4A" w:rsidRPr="00605EB6">
        <w:t>mais convenez</w:t>
      </w:r>
      <w:r>
        <w:t xml:space="preserve">, </w:t>
      </w:r>
      <w:r w:rsidR="00C52F4A" w:rsidRPr="00605EB6">
        <w:t>monsieur</w:t>
      </w:r>
      <w:r>
        <w:t xml:space="preserve">, </w:t>
      </w:r>
      <w:r w:rsidR="00C52F4A" w:rsidRPr="00605EB6">
        <w:t>qu</w:t>
      </w:r>
      <w:r>
        <w:t>’</w:t>
      </w:r>
      <w:r w:rsidR="00C52F4A" w:rsidRPr="00605EB6">
        <w:t>elles touchent de près à la réalité</w:t>
      </w:r>
      <w:r>
        <w:t>.</w:t>
      </w:r>
    </w:p>
    <w:p w14:paraId="23D43363" w14:textId="77777777" w:rsidR="00C474C1" w:rsidRDefault="00C474C1" w:rsidP="00C52F4A">
      <w:r>
        <w:t>» </w:t>
      </w:r>
      <w:r w:rsidR="00C52F4A" w:rsidRPr="00605EB6">
        <w:t>Quoi qu</w:t>
      </w:r>
      <w:r>
        <w:t>’</w:t>
      </w:r>
      <w:r w:rsidR="00C52F4A" w:rsidRPr="00605EB6">
        <w:t>il en soit</w:t>
      </w:r>
      <w:r>
        <w:t xml:space="preserve">, </w:t>
      </w:r>
      <w:r w:rsidR="00C52F4A" w:rsidRPr="00605EB6">
        <w:t>il est avéré que</w:t>
      </w:r>
      <w:r>
        <w:t xml:space="preserve">, </w:t>
      </w:r>
      <w:r w:rsidR="00C52F4A" w:rsidRPr="00605EB6">
        <w:t>par une déplorable fatalité</w:t>
      </w:r>
      <w:r>
        <w:t xml:space="preserve">, </w:t>
      </w:r>
      <w:r w:rsidR="00C52F4A" w:rsidRPr="00605EB6">
        <w:t>la marquise de Chamarande s</w:t>
      </w:r>
      <w:r>
        <w:t>’</w:t>
      </w:r>
      <w:r w:rsidR="00C52F4A" w:rsidRPr="00605EB6">
        <w:t>est trouvée</w:t>
      </w:r>
      <w:r>
        <w:t xml:space="preserve">, </w:t>
      </w:r>
      <w:r w:rsidR="00C52F4A" w:rsidRPr="00605EB6">
        <w:t>inconnue et ne pouvant se faire connaître</w:t>
      </w:r>
      <w:r>
        <w:t xml:space="preserve">, </w:t>
      </w:r>
      <w:r w:rsidR="00C52F4A" w:rsidRPr="00605EB6">
        <w:t>livrée à des étrangers</w:t>
      </w:r>
      <w:r>
        <w:t>.</w:t>
      </w:r>
    </w:p>
    <w:p w14:paraId="640221D9" w14:textId="77777777" w:rsidR="00C474C1" w:rsidRDefault="00C474C1" w:rsidP="00C52F4A">
      <w:r>
        <w:t>» </w:t>
      </w:r>
      <w:r w:rsidR="00C52F4A" w:rsidRPr="00605EB6">
        <w:t>Le baron de Simaise seul pouvait veiller sur la pauvre femme</w:t>
      </w:r>
      <w:r>
        <w:t xml:space="preserve">, </w:t>
      </w:r>
      <w:r w:rsidR="00C52F4A" w:rsidRPr="00605EB6">
        <w:t>la protéger</w:t>
      </w:r>
      <w:r>
        <w:t xml:space="preserve"> ; </w:t>
      </w:r>
      <w:r w:rsidR="00C52F4A" w:rsidRPr="00605EB6">
        <w:t>mais il ignorait qu</w:t>
      </w:r>
      <w:r>
        <w:t>’</w:t>
      </w:r>
      <w:r w:rsidR="00C52F4A" w:rsidRPr="00605EB6">
        <w:t>il existât entre elle et lui un lien de parenté</w:t>
      </w:r>
      <w:r>
        <w:t>.</w:t>
      </w:r>
    </w:p>
    <w:p w14:paraId="7144DD1F" w14:textId="390E0AB3" w:rsidR="00C474C1" w:rsidRDefault="0094609C" w:rsidP="00C52F4A">
      <w:r>
        <w:t>— </w:t>
      </w:r>
      <w:r w:rsidR="00C52F4A" w:rsidRPr="00605EB6">
        <w:t>Oui</w:t>
      </w:r>
      <w:r w:rsidR="00C474C1">
        <w:t xml:space="preserve">, </w:t>
      </w:r>
      <w:r w:rsidR="00C52F4A" w:rsidRPr="00605EB6">
        <w:t>fit le banquier d</w:t>
      </w:r>
      <w:r w:rsidR="00C474C1">
        <w:t>’</w:t>
      </w:r>
      <w:r w:rsidR="00C52F4A" w:rsidRPr="00605EB6">
        <w:t>un ton très naturel</w:t>
      </w:r>
      <w:r w:rsidR="00C474C1">
        <w:t xml:space="preserve">, </w:t>
      </w:r>
      <w:r w:rsidR="00C52F4A" w:rsidRPr="00605EB6">
        <w:t>mais qui n</w:t>
      </w:r>
      <w:r w:rsidR="00C474C1">
        <w:t>’</w:t>
      </w:r>
      <w:r w:rsidR="00C52F4A" w:rsidRPr="00605EB6">
        <w:t>était pas exempt d</w:t>
      </w:r>
      <w:r w:rsidR="00C474C1">
        <w:t>’</w:t>
      </w:r>
      <w:r w:rsidR="00C52F4A" w:rsidRPr="00605EB6">
        <w:t>ironie</w:t>
      </w:r>
      <w:r w:rsidR="00C474C1">
        <w:t> ; M. </w:t>
      </w:r>
      <w:r w:rsidR="00C52F4A" w:rsidRPr="00605EB6">
        <w:t>le baron ne savait pas</w:t>
      </w:r>
      <w:r w:rsidR="00C474C1">
        <w:t xml:space="preserve">, </w:t>
      </w:r>
      <w:r w:rsidR="00C52F4A" w:rsidRPr="00605EB6">
        <w:t>malheureusement</w:t>
      </w:r>
      <w:r w:rsidR="00C474C1">
        <w:t xml:space="preserve">, </w:t>
      </w:r>
      <w:r w:rsidR="00C52F4A" w:rsidRPr="00605EB6">
        <w:t>que son frère avait épousé Lucy Glandas à Batavia</w:t>
      </w:r>
      <w:r w:rsidR="00C474C1">
        <w:t>.</w:t>
      </w:r>
    </w:p>
    <w:p w14:paraId="38B03802" w14:textId="7B061223" w:rsidR="00C474C1" w:rsidRDefault="0094609C" w:rsidP="00C52F4A">
      <w:r>
        <w:t>— </w:t>
      </w:r>
      <w:r w:rsidR="00C52F4A" w:rsidRPr="00605EB6">
        <w:t>Et c</w:t>
      </w:r>
      <w:r w:rsidR="00C474C1">
        <w:t>’</w:t>
      </w:r>
      <w:r w:rsidR="00C52F4A" w:rsidRPr="00605EB6">
        <w:t>est un malheur</w:t>
      </w:r>
      <w:r w:rsidR="00C474C1">
        <w:t xml:space="preserve">, </w:t>
      </w:r>
      <w:r w:rsidR="00C52F4A" w:rsidRPr="00605EB6">
        <w:t>monsieur Van Ossen</w:t>
      </w:r>
      <w:r w:rsidR="00C474C1">
        <w:t xml:space="preserve">, </w:t>
      </w:r>
      <w:r w:rsidR="00C52F4A" w:rsidRPr="00605EB6">
        <w:t>un grand malheur que le marquis de Chamarande ait cru devoir</w:t>
      </w:r>
      <w:r w:rsidR="00C474C1">
        <w:t xml:space="preserve">, </w:t>
      </w:r>
      <w:r w:rsidR="00C52F4A" w:rsidRPr="00605EB6">
        <w:t>on ne sait pour quelle cause</w:t>
      </w:r>
      <w:r w:rsidR="00C474C1">
        <w:t xml:space="preserve">, </w:t>
      </w:r>
      <w:r w:rsidR="00C52F4A" w:rsidRPr="00605EB6">
        <w:t>cacher son mariage à son frère</w:t>
      </w:r>
      <w:r w:rsidR="00C474C1">
        <w:t xml:space="preserve"> !. </w:t>
      </w:r>
      <w:r w:rsidR="00C52F4A" w:rsidRPr="00605EB6">
        <w:t xml:space="preserve">Si </w:t>
      </w:r>
      <w:r w:rsidR="00C474C1">
        <w:t>M. de </w:t>
      </w:r>
      <w:r w:rsidR="00C52F4A" w:rsidRPr="00605EB6">
        <w:t>Simaise eût su que Lucy Glandas était sa belle-sœur</w:t>
      </w:r>
      <w:r w:rsidR="00C474C1">
        <w:t xml:space="preserve">, </w:t>
      </w:r>
      <w:r w:rsidR="00C52F4A" w:rsidRPr="00605EB6">
        <w:t xml:space="preserve">il </w:t>
      </w:r>
      <w:r w:rsidR="00C52F4A" w:rsidRPr="00605EB6">
        <w:lastRenderedPageBreak/>
        <w:t>aurait fait pour elle ce qu</w:t>
      </w:r>
      <w:r w:rsidR="00C474C1">
        <w:t>’</w:t>
      </w:r>
      <w:r w:rsidR="00C52F4A" w:rsidRPr="00605EB6">
        <w:t>un bon parent doit faire</w:t>
      </w:r>
      <w:r w:rsidR="00C474C1">
        <w:t xml:space="preserve">, </w:t>
      </w:r>
      <w:r w:rsidR="00C52F4A" w:rsidRPr="00605EB6">
        <w:t>il ne l</w:t>
      </w:r>
      <w:r w:rsidR="00C474C1">
        <w:t>’</w:t>
      </w:r>
      <w:r w:rsidR="00C52F4A" w:rsidRPr="00605EB6">
        <w:t>aurait point perdue de vue</w:t>
      </w:r>
      <w:r w:rsidR="00C474C1">
        <w:t xml:space="preserve">, </w:t>
      </w:r>
      <w:r w:rsidR="00C52F4A" w:rsidRPr="00605EB6">
        <w:t>et vous et lui n</w:t>
      </w:r>
      <w:r w:rsidR="00C474C1">
        <w:t>’</w:t>
      </w:r>
      <w:r w:rsidR="00C52F4A" w:rsidRPr="00605EB6">
        <w:t>auriez pas à vous débattre au milieu des difficultés actuelles</w:t>
      </w:r>
      <w:r w:rsidR="00C474C1">
        <w:t>.</w:t>
      </w:r>
    </w:p>
    <w:p w14:paraId="4732C77C" w14:textId="260D1CD0" w:rsidR="00C474C1" w:rsidRDefault="0094609C" w:rsidP="00C52F4A">
      <w:r>
        <w:t>— </w:t>
      </w:r>
      <w:r w:rsidR="00C52F4A" w:rsidRPr="00605EB6">
        <w:t>C</w:t>
      </w:r>
      <w:r w:rsidR="00C474C1">
        <w:t>’</w:t>
      </w:r>
      <w:r w:rsidR="00C52F4A" w:rsidRPr="00605EB6">
        <w:t>est bien vrai</w:t>
      </w:r>
      <w:r w:rsidR="00C474C1">
        <w:t xml:space="preserve">, </w:t>
      </w:r>
      <w:r w:rsidR="00C52F4A" w:rsidRPr="00605EB6">
        <w:t>monsieur</w:t>
      </w:r>
      <w:r w:rsidR="00C474C1">
        <w:t xml:space="preserve">. </w:t>
      </w:r>
      <w:r w:rsidR="00C52F4A" w:rsidRPr="00605EB6">
        <w:t>Comment en sortir</w:t>
      </w:r>
      <w:r w:rsidR="00C474C1">
        <w:t> ?</w:t>
      </w:r>
    </w:p>
    <w:p w14:paraId="7C834D76" w14:textId="73733DBC" w:rsidR="00C474C1" w:rsidRDefault="0094609C" w:rsidP="00C52F4A">
      <w:r>
        <w:t>— </w:t>
      </w:r>
      <w:r w:rsidR="00C52F4A" w:rsidRPr="00605EB6">
        <w:t>Je ne vois pas le moyen</w:t>
      </w:r>
      <w:r w:rsidR="00C474C1">
        <w:t>.</w:t>
      </w:r>
    </w:p>
    <w:p w14:paraId="28ACA863" w14:textId="520CC214" w:rsidR="00C474C1" w:rsidRDefault="0094609C" w:rsidP="00C52F4A">
      <w:r>
        <w:t>— </w:t>
      </w:r>
      <w:r w:rsidR="00C52F4A" w:rsidRPr="00605EB6">
        <w:t>Vous tenez absolument à cet acte de décès</w:t>
      </w:r>
      <w:r w:rsidR="00C474C1">
        <w:t> ?</w:t>
      </w:r>
    </w:p>
    <w:p w14:paraId="50140846" w14:textId="5DC8B5AE" w:rsidR="00C474C1" w:rsidRDefault="0094609C" w:rsidP="00C52F4A">
      <w:r>
        <w:t>— </w:t>
      </w:r>
      <w:r w:rsidR="00C52F4A" w:rsidRPr="00605EB6">
        <w:t>Oh</w:t>
      </w:r>
      <w:r w:rsidR="00C474C1">
        <w:t xml:space="preserve"> ! </w:t>
      </w:r>
      <w:r w:rsidR="00C52F4A" w:rsidRPr="00605EB6">
        <w:t>absolument</w:t>
      </w:r>
      <w:r w:rsidR="00C474C1">
        <w:t xml:space="preserve">. </w:t>
      </w:r>
      <w:r w:rsidR="00C52F4A" w:rsidRPr="00605EB6">
        <w:t>Je vous le répète</w:t>
      </w:r>
      <w:r w:rsidR="00C474C1">
        <w:t xml:space="preserve">, </w:t>
      </w:r>
      <w:r w:rsidR="00C52F4A" w:rsidRPr="00605EB6">
        <w:t>tant que cette preuve de la mort de la marquise ne me sera pas fournie</w:t>
      </w:r>
      <w:r w:rsidR="00C474C1">
        <w:t xml:space="preserve">, </w:t>
      </w:r>
      <w:r w:rsidR="00C52F4A" w:rsidRPr="00605EB6">
        <w:t>je dois croire qu</w:t>
      </w:r>
      <w:r w:rsidR="00C474C1">
        <w:t>’</w:t>
      </w:r>
      <w:r w:rsidR="00C52F4A" w:rsidRPr="00605EB6">
        <w:t>elle existe et je suis obligé de lui conserver son héritage</w:t>
      </w:r>
      <w:r w:rsidR="00C474C1">
        <w:t>.</w:t>
      </w:r>
    </w:p>
    <w:p w14:paraId="0CDBAEB3" w14:textId="1C2D4829" w:rsidR="00C474C1" w:rsidRDefault="0094609C" w:rsidP="00C52F4A">
      <w:r>
        <w:t>— </w:t>
      </w:r>
      <w:r w:rsidR="00C52F4A" w:rsidRPr="006D2258">
        <w:t>Cela peut durer de longues années encore</w:t>
      </w:r>
      <w:r w:rsidR="00C474C1">
        <w:t>.</w:t>
      </w:r>
    </w:p>
    <w:p w14:paraId="70E6EBCF" w14:textId="0792D652" w:rsidR="00C474C1" w:rsidRDefault="0094609C" w:rsidP="00C52F4A">
      <w:r>
        <w:t>— </w:t>
      </w:r>
      <w:r w:rsidR="00C52F4A" w:rsidRPr="006D2258">
        <w:t>J</w:t>
      </w:r>
      <w:r w:rsidR="00C474C1">
        <w:t>’</w:t>
      </w:r>
      <w:r w:rsidR="00C52F4A" w:rsidRPr="006D2258">
        <w:t>attendrai</w:t>
      </w:r>
      <w:r w:rsidR="00C474C1">
        <w:t xml:space="preserve">, </w:t>
      </w:r>
      <w:r w:rsidR="00C52F4A" w:rsidRPr="006D2258">
        <w:t>monsieur</w:t>
      </w:r>
      <w:r w:rsidR="00C474C1">
        <w:t>.</w:t>
      </w:r>
    </w:p>
    <w:p w14:paraId="7535FCBC" w14:textId="2A99CD0D" w:rsidR="00C474C1" w:rsidRDefault="0094609C" w:rsidP="00C52F4A">
      <w:r>
        <w:t>— </w:t>
      </w:r>
      <w:r w:rsidR="00C52F4A" w:rsidRPr="006D2258">
        <w:t xml:space="preserve">Si </w:t>
      </w:r>
      <w:r w:rsidR="00C474C1">
        <w:t>M. de </w:t>
      </w:r>
      <w:r w:rsidR="00C52F4A" w:rsidRPr="006D2258">
        <w:t>Simaise ne s</w:t>
      </w:r>
      <w:r w:rsidR="00C474C1">
        <w:t>’</w:t>
      </w:r>
      <w:r w:rsidR="00C52F4A" w:rsidRPr="006D2258">
        <w:t>est pas mépris sur le sens de vos paroles</w:t>
      </w:r>
      <w:r w:rsidR="00C474C1">
        <w:t xml:space="preserve">, </w:t>
      </w:r>
      <w:r w:rsidR="00C52F4A" w:rsidRPr="006D2258">
        <w:t>il paraîtrait</w:t>
      </w:r>
      <w:r w:rsidR="00C474C1">
        <w:t xml:space="preserve">, </w:t>
      </w:r>
      <w:r w:rsidR="00C52F4A" w:rsidRPr="006D2258">
        <w:t>pourtant</w:t>
      </w:r>
      <w:r w:rsidR="00C474C1">
        <w:t xml:space="preserve">, </w:t>
      </w:r>
      <w:r w:rsidR="00C52F4A" w:rsidRPr="006D2258">
        <w:t>que vous avez hâte de terminer cette affaire</w:t>
      </w:r>
      <w:r w:rsidR="00C474C1">
        <w:t> ?</w:t>
      </w:r>
    </w:p>
    <w:p w14:paraId="7C483574" w14:textId="13C2F88A" w:rsidR="00C474C1" w:rsidRDefault="0094609C" w:rsidP="00C52F4A">
      <w:r>
        <w:t>— </w:t>
      </w:r>
      <w:r w:rsidR="00C52F4A" w:rsidRPr="00605EB6">
        <w:t>C</w:t>
      </w:r>
      <w:r w:rsidR="00C474C1">
        <w:t>’</w:t>
      </w:r>
      <w:r w:rsidR="00C52F4A" w:rsidRPr="00605EB6">
        <w:t>est vrai</w:t>
      </w:r>
      <w:r w:rsidR="00C474C1">
        <w:t xml:space="preserve">, </w:t>
      </w:r>
      <w:r w:rsidR="00C52F4A" w:rsidRPr="00605EB6">
        <w:t>monsieur</w:t>
      </w:r>
      <w:r w:rsidR="00C474C1">
        <w:t xml:space="preserve"> ; </w:t>
      </w:r>
      <w:r w:rsidR="00C52F4A" w:rsidRPr="00605EB6">
        <w:t>oui</w:t>
      </w:r>
      <w:r w:rsidR="00C474C1">
        <w:t xml:space="preserve">, </w:t>
      </w:r>
      <w:r w:rsidR="00C52F4A" w:rsidRPr="00605EB6">
        <w:t>je voudrais que ce compte Chamarande</w:t>
      </w:r>
      <w:r w:rsidR="00C474C1">
        <w:t xml:space="preserve">, </w:t>
      </w:r>
      <w:r w:rsidR="00C52F4A" w:rsidRPr="00605EB6">
        <w:t>depuis si longtemps sur nos livres</w:t>
      </w:r>
      <w:r w:rsidR="00C474C1">
        <w:t xml:space="preserve">, </w:t>
      </w:r>
      <w:r w:rsidR="00C52F4A" w:rsidRPr="00605EB6">
        <w:t>fut enfin et définitivement réglé</w:t>
      </w:r>
      <w:r w:rsidR="00C474C1">
        <w:t>.</w:t>
      </w:r>
    </w:p>
    <w:p w14:paraId="64F86A82" w14:textId="696F54FA" w:rsidR="00C474C1" w:rsidRDefault="0094609C" w:rsidP="00C52F4A">
      <w:r>
        <w:t>— </w:t>
      </w:r>
      <w:r w:rsidR="00C52F4A" w:rsidRPr="00605EB6">
        <w:t>Alors</w:t>
      </w:r>
      <w:r w:rsidR="00C474C1">
        <w:t xml:space="preserve">, </w:t>
      </w:r>
      <w:r w:rsidR="00C52F4A" w:rsidRPr="00605EB6">
        <w:t>monsieur Van Ossen</w:t>
      </w:r>
      <w:r w:rsidR="00C474C1">
        <w:t xml:space="preserve">, </w:t>
      </w:r>
      <w:r w:rsidR="00C52F4A" w:rsidRPr="00605EB6">
        <w:t>comment concilier ces deux choses</w:t>
      </w:r>
      <w:r w:rsidR="00C474C1">
        <w:t xml:space="preserve"> : </w:t>
      </w:r>
      <w:r w:rsidR="00C52F4A" w:rsidRPr="00605EB6">
        <w:t>votre exigence à laquelle il est impossible de donner satisfaction</w:t>
      </w:r>
      <w:r w:rsidR="00C474C1">
        <w:t xml:space="preserve">, </w:t>
      </w:r>
      <w:r w:rsidR="00C52F4A" w:rsidRPr="00605EB6">
        <w:t>et votre vif désir de vous débarrasser des vingt millions</w:t>
      </w:r>
      <w:r w:rsidR="00C474C1">
        <w:t> ?</w:t>
      </w:r>
    </w:p>
    <w:p w14:paraId="0620F432" w14:textId="77777777" w:rsidR="00C474C1" w:rsidRDefault="00C52F4A" w:rsidP="00C52F4A">
      <w:r w:rsidRPr="00605EB6">
        <w:t>Le banquier sourit doucement</w:t>
      </w:r>
      <w:r w:rsidR="00C474C1">
        <w:t>.</w:t>
      </w:r>
    </w:p>
    <w:p w14:paraId="2176FE3C" w14:textId="1DF2F871" w:rsidR="00C474C1" w:rsidRDefault="0094609C" w:rsidP="00C52F4A">
      <w:r>
        <w:t>— </w:t>
      </w:r>
      <w:r w:rsidR="00C52F4A" w:rsidRPr="00605EB6">
        <w:t>Mon cher monsieur</w:t>
      </w:r>
      <w:r w:rsidR="00C474C1">
        <w:t xml:space="preserve">, </w:t>
      </w:r>
      <w:r w:rsidR="00C52F4A" w:rsidRPr="00605EB6">
        <w:t>répliqua-t-il lentement</w:t>
      </w:r>
      <w:r w:rsidR="00C474C1">
        <w:t xml:space="preserve">, </w:t>
      </w:r>
      <w:r w:rsidR="00C52F4A" w:rsidRPr="00605EB6">
        <w:t>exécuteur d</w:t>
      </w:r>
      <w:r w:rsidR="00C474C1">
        <w:t>’</w:t>
      </w:r>
      <w:r w:rsidR="00C52F4A" w:rsidRPr="00605EB6">
        <w:t>une volonté</w:t>
      </w:r>
      <w:r w:rsidR="00C474C1">
        <w:t xml:space="preserve">, </w:t>
      </w:r>
      <w:r w:rsidR="00C52F4A" w:rsidRPr="00605EB6">
        <w:t>je voudrais</w:t>
      </w:r>
      <w:r w:rsidR="00C474C1">
        <w:t xml:space="preserve">, </w:t>
      </w:r>
      <w:r w:rsidR="00C52F4A" w:rsidRPr="00605EB6">
        <w:t>comme cette volonté me l</w:t>
      </w:r>
      <w:r w:rsidR="00C474C1">
        <w:t>’</w:t>
      </w:r>
      <w:r w:rsidR="00C52F4A" w:rsidRPr="00605EB6">
        <w:t>ordonne</w:t>
      </w:r>
      <w:r w:rsidR="00C474C1">
        <w:t xml:space="preserve">, </w:t>
      </w:r>
      <w:r w:rsidR="00C52F4A" w:rsidRPr="00605EB6">
        <w:t>remettre l</w:t>
      </w:r>
      <w:r w:rsidR="00C474C1">
        <w:t>’</w:t>
      </w:r>
      <w:r w:rsidR="00C52F4A" w:rsidRPr="00605EB6">
        <w:t>héritage du marquis de Chamarande à qui de droit</w:t>
      </w:r>
      <w:r w:rsidR="00C474C1">
        <w:t xml:space="preserve"> ; </w:t>
      </w:r>
      <w:r w:rsidR="00C52F4A" w:rsidRPr="00605EB6">
        <w:t>mais je vous prie de croire que les millions</w:t>
      </w:r>
      <w:r w:rsidR="00C474C1">
        <w:t xml:space="preserve">, </w:t>
      </w:r>
      <w:r w:rsidR="00C52F4A" w:rsidRPr="00605EB6">
        <w:t xml:space="preserve">prêts à </w:t>
      </w:r>
      <w:r w:rsidR="00C52F4A" w:rsidRPr="00605EB6">
        <w:lastRenderedPageBreak/>
        <w:t>sortir de ma caisse</w:t>
      </w:r>
      <w:r w:rsidR="00C474C1">
        <w:t xml:space="preserve">, </w:t>
      </w:r>
      <w:r w:rsidR="00C52F4A" w:rsidRPr="00605EB6">
        <w:t>ne m</w:t>
      </w:r>
      <w:r w:rsidR="00C474C1">
        <w:t>’</w:t>
      </w:r>
      <w:r w:rsidR="00C52F4A" w:rsidRPr="00605EB6">
        <w:t>embarrasseront nullement s</w:t>
      </w:r>
      <w:r w:rsidR="00C474C1">
        <w:t>’</w:t>
      </w:r>
      <w:r w:rsidR="00C52F4A" w:rsidRPr="00605EB6">
        <w:t>ils y restent</w:t>
      </w:r>
      <w:r w:rsidR="00C474C1">
        <w:t xml:space="preserve">. </w:t>
      </w:r>
      <w:r w:rsidR="00C52F4A" w:rsidRPr="00605EB6">
        <w:t>Dans notre maison</w:t>
      </w:r>
      <w:r w:rsidR="00C474C1">
        <w:t xml:space="preserve">, </w:t>
      </w:r>
      <w:r w:rsidR="00C52F4A" w:rsidRPr="00605EB6">
        <w:t>où le roulement de caisse se chiffre chaque année par des milliards</w:t>
      </w:r>
      <w:r w:rsidR="00C474C1">
        <w:t xml:space="preserve">, </w:t>
      </w:r>
      <w:r w:rsidR="00C52F4A" w:rsidRPr="00605EB6">
        <w:t>qu</w:t>
      </w:r>
      <w:r w:rsidR="00C474C1">
        <w:t>’</w:t>
      </w:r>
      <w:r w:rsidR="00C52F4A" w:rsidRPr="00605EB6">
        <w:t>est-ce que vingt</w:t>
      </w:r>
      <w:r w:rsidR="00C474C1">
        <w:t xml:space="preserve">, </w:t>
      </w:r>
      <w:r w:rsidR="00C52F4A" w:rsidRPr="00605EB6">
        <w:t>trente</w:t>
      </w:r>
      <w:r w:rsidR="00C474C1">
        <w:t xml:space="preserve">, </w:t>
      </w:r>
      <w:r w:rsidR="00C52F4A" w:rsidRPr="00605EB6">
        <w:t>cinquante millions de plus ou de moins</w:t>
      </w:r>
      <w:r w:rsidR="00C474C1">
        <w:t xml:space="preserve"> ? </w:t>
      </w:r>
      <w:r w:rsidR="00C52F4A" w:rsidRPr="00605EB6">
        <w:t>Presque rien</w:t>
      </w:r>
      <w:r w:rsidR="00C474C1">
        <w:t>.</w:t>
      </w:r>
    </w:p>
    <w:p w14:paraId="4E14F460" w14:textId="77777777" w:rsidR="00C474C1" w:rsidRDefault="00C474C1" w:rsidP="00C52F4A">
      <w:r>
        <w:t>» </w:t>
      </w:r>
      <w:r w:rsidR="00C52F4A" w:rsidRPr="00605EB6">
        <w:t>La marquise de Chamarande est-elle morte</w:t>
      </w:r>
      <w:r>
        <w:t xml:space="preserve">, </w:t>
      </w:r>
      <w:r w:rsidR="00C52F4A" w:rsidRPr="00605EB6">
        <w:t>est-elle vivante</w:t>
      </w:r>
      <w:r>
        <w:t xml:space="preserve"> ? </w:t>
      </w:r>
      <w:r w:rsidR="00C52F4A" w:rsidRPr="00605EB6">
        <w:t>Je crois qu</w:t>
      </w:r>
      <w:r>
        <w:t>’</w:t>
      </w:r>
      <w:r w:rsidR="00C52F4A" w:rsidRPr="00605EB6">
        <w:t>elle n</w:t>
      </w:r>
      <w:r>
        <w:t>’</w:t>
      </w:r>
      <w:r w:rsidR="00C52F4A" w:rsidRPr="00605EB6">
        <w:t>existe plus</w:t>
      </w:r>
      <w:r>
        <w:t xml:space="preserve">, </w:t>
      </w:r>
      <w:r w:rsidR="00C52F4A" w:rsidRPr="00605EB6">
        <w:t>mais cela ne peut me suffire</w:t>
      </w:r>
      <w:r>
        <w:t xml:space="preserve"> : </w:t>
      </w:r>
      <w:r w:rsidR="00C52F4A" w:rsidRPr="00605EB6">
        <w:t>il faut que j</w:t>
      </w:r>
      <w:r>
        <w:t>’</w:t>
      </w:r>
      <w:r w:rsidR="00C52F4A" w:rsidRPr="00605EB6">
        <w:t>aie entre les mains l</w:t>
      </w:r>
      <w:r>
        <w:t>’</w:t>
      </w:r>
      <w:r w:rsidR="00C52F4A" w:rsidRPr="00605EB6">
        <w:t>acte qui me le prouve</w:t>
      </w:r>
      <w:r>
        <w:t xml:space="preserve">. </w:t>
      </w:r>
      <w:r w:rsidR="00C52F4A" w:rsidRPr="00605EB6">
        <w:t>Je ne sors pas de là</w:t>
      </w:r>
      <w:r>
        <w:t>.</w:t>
      </w:r>
    </w:p>
    <w:p w14:paraId="513C21C6" w14:textId="4B42F6E2" w:rsidR="00C474C1" w:rsidRDefault="0094609C" w:rsidP="00C52F4A">
      <w:r>
        <w:t>— </w:t>
      </w:r>
      <w:r w:rsidR="00C52F4A" w:rsidRPr="00605EB6">
        <w:t>Même si le dépôt qui fut autrefois confié à votre aïeul devait rester éternellement entre vos mains</w:t>
      </w:r>
      <w:r w:rsidR="00C474C1">
        <w:t> ?</w:t>
      </w:r>
    </w:p>
    <w:p w14:paraId="14E7D180" w14:textId="7AF4D6B0" w:rsidR="00C474C1" w:rsidRDefault="0094609C" w:rsidP="00C52F4A">
      <w:r>
        <w:t>— </w:t>
      </w:r>
      <w:r w:rsidR="00C52F4A" w:rsidRPr="00605EB6">
        <w:t>Oui</w:t>
      </w:r>
      <w:r w:rsidR="00C474C1">
        <w:t xml:space="preserve">, </w:t>
      </w:r>
      <w:r w:rsidR="00C52F4A" w:rsidRPr="00605EB6">
        <w:t>monsieur</w:t>
      </w:r>
      <w:r w:rsidR="00C474C1">
        <w:t xml:space="preserve">, </w:t>
      </w:r>
      <w:r w:rsidR="00C52F4A" w:rsidRPr="00605EB6">
        <w:t>même dans ce cas</w:t>
      </w:r>
      <w:r w:rsidR="00C474C1">
        <w:t>.</w:t>
      </w:r>
    </w:p>
    <w:p w14:paraId="30A8110B" w14:textId="432B473E" w:rsidR="00C474C1" w:rsidRDefault="0094609C" w:rsidP="00C52F4A">
      <w:r>
        <w:t>— </w:t>
      </w:r>
      <w:r w:rsidR="00C52F4A" w:rsidRPr="00605EB6">
        <w:t>Cependant il vous serait agréable de pouvoir liquider cette affaire</w:t>
      </w:r>
      <w:r w:rsidR="00C474C1">
        <w:t> ?</w:t>
      </w:r>
    </w:p>
    <w:p w14:paraId="0CBF2B93" w14:textId="673699AF" w:rsidR="00C474C1" w:rsidRDefault="0094609C" w:rsidP="00C52F4A">
      <w:r>
        <w:t>— </w:t>
      </w:r>
      <w:r w:rsidR="00C52F4A" w:rsidRPr="00605EB6">
        <w:t>Je vous l</w:t>
      </w:r>
      <w:r w:rsidR="00C474C1">
        <w:t>’</w:t>
      </w:r>
      <w:r w:rsidR="00C52F4A" w:rsidRPr="00605EB6">
        <w:t>ai fait assez comprendre</w:t>
      </w:r>
      <w:r w:rsidR="00C474C1">
        <w:t xml:space="preserve">, </w:t>
      </w:r>
      <w:r w:rsidR="00C52F4A" w:rsidRPr="00605EB6">
        <w:t>je crois</w:t>
      </w:r>
      <w:r w:rsidR="00C474C1">
        <w:t>.</w:t>
      </w:r>
    </w:p>
    <w:p w14:paraId="58BE58B8" w14:textId="49494A42" w:rsidR="00C474C1" w:rsidRDefault="0094609C" w:rsidP="00C52F4A">
      <w:r>
        <w:t>— </w:t>
      </w:r>
      <w:r w:rsidR="00C52F4A" w:rsidRPr="00605EB6">
        <w:t>Eh bien</w:t>
      </w:r>
      <w:r w:rsidR="00C474C1">
        <w:t xml:space="preserve"> ! </w:t>
      </w:r>
      <w:r w:rsidR="00C52F4A" w:rsidRPr="00605EB6">
        <w:t>monsieur Van Ossen</w:t>
      </w:r>
      <w:r w:rsidR="00C474C1">
        <w:t xml:space="preserve">, </w:t>
      </w:r>
      <w:r w:rsidR="00C52F4A" w:rsidRPr="00605EB6">
        <w:t>on peut trouver le moyen de trancher la difficulté</w:t>
      </w:r>
      <w:r w:rsidR="00C474C1">
        <w:t>.</w:t>
      </w:r>
    </w:p>
    <w:p w14:paraId="56CA8DEA" w14:textId="31AC43F1" w:rsidR="00C474C1" w:rsidRDefault="0094609C" w:rsidP="00C52F4A">
      <w:r>
        <w:t>— </w:t>
      </w:r>
      <w:r w:rsidR="00C52F4A" w:rsidRPr="00605EB6">
        <w:t>Mais je ne demande pas mieux</w:t>
      </w:r>
      <w:r w:rsidR="00C474C1">
        <w:t xml:space="preserve">, </w:t>
      </w:r>
      <w:r w:rsidR="00C52F4A" w:rsidRPr="00605EB6">
        <w:t>monsieur</w:t>
      </w:r>
      <w:r w:rsidR="00C474C1">
        <w:t xml:space="preserve"> ; </w:t>
      </w:r>
      <w:r w:rsidR="00C52F4A" w:rsidRPr="00605EB6">
        <w:t>voyons</w:t>
      </w:r>
      <w:r w:rsidR="00C474C1">
        <w:t xml:space="preserve">, </w:t>
      </w:r>
      <w:r w:rsidR="00C52F4A" w:rsidRPr="00605EB6">
        <w:t>voyons</w:t>
      </w:r>
      <w:r w:rsidR="00C474C1">
        <w:t> !</w:t>
      </w:r>
    </w:p>
    <w:p w14:paraId="7DDCE62F" w14:textId="66AC9906" w:rsidR="00C474C1" w:rsidRDefault="0094609C" w:rsidP="00C52F4A">
      <w:r>
        <w:t>— </w:t>
      </w:r>
      <w:r w:rsidR="00C52F4A" w:rsidRPr="00605EB6">
        <w:t>Avant tout</w:t>
      </w:r>
      <w:r w:rsidR="00C474C1">
        <w:t xml:space="preserve">, </w:t>
      </w:r>
      <w:r w:rsidR="00C52F4A" w:rsidRPr="00605EB6">
        <w:t>il faut qu</w:t>
      </w:r>
      <w:r w:rsidR="00C474C1">
        <w:t>’</w:t>
      </w:r>
      <w:r w:rsidR="00C52F4A" w:rsidRPr="00605EB6">
        <w:t>il soit bien entendu que</w:t>
      </w:r>
      <w:r w:rsidR="00C474C1">
        <w:t xml:space="preserve">, </w:t>
      </w:r>
      <w:r w:rsidR="00C52F4A" w:rsidRPr="00605EB6">
        <w:t>pour vous et moi</w:t>
      </w:r>
      <w:r w:rsidR="00C474C1">
        <w:t xml:space="preserve">, </w:t>
      </w:r>
      <w:r w:rsidR="00C52F4A" w:rsidRPr="00605EB6">
        <w:t>la marquise de Chamarande n</w:t>
      </w:r>
      <w:r w:rsidR="00C474C1">
        <w:t>’</w:t>
      </w:r>
      <w:r w:rsidR="00C52F4A" w:rsidRPr="00605EB6">
        <w:t>existe plus</w:t>
      </w:r>
      <w:r w:rsidR="00C474C1">
        <w:t>.</w:t>
      </w:r>
    </w:p>
    <w:p w14:paraId="6F28B48D" w14:textId="2B33706C" w:rsidR="00C474C1" w:rsidRDefault="0094609C" w:rsidP="00C52F4A">
      <w:r>
        <w:t>— </w:t>
      </w:r>
      <w:r w:rsidR="00C52F4A" w:rsidRPr="00605EB6">
        <w:t>Soit</w:t>
      </w:r>
      <w:r w:rsidR="00C474C1">
        <w:t>.</w:t>
      </w:r>
    </w:p>
    <w:p w14:paraId="26BB5E5A" w14:textId="77777777" w:rsidR="00C474C1" w:rsidRDefault="00C52F4A" w:rsidP="00C52F4A">
      <w:r w:rsidRPr="00605EB6">
        <w:t>Carini resta un moment silencieux</w:t>
      </w:r>
      <w:r w:rsidR="00C474C1">
        <w:t xml:space="preserve">, </w:t>
      </w:r>
      <w:r w:rsidRPr="00605EB6">
        <w:t>ayant l</w:t>
      </w:r>
      <w:r w:rsidR="00C474C1">
        <w:t>’</w:t>
      </w:r>
      <w:r w:rsidRPr="00605EB6">
        <w:t>air de réfléchir profondément</w:t>
      </w:r>
      <w:r w:rsidR="00C474C1">
        <w:t>.</w:t>
      </w:r>
    </w:p>
    <w:p w14:paraId="36704533" w14:textId="34D1CFF1" w:rsidR="00C474C1" w:rsidRDefault="0094609C" w:rsidP="00C52F4A">
      <w:r>
        <w:t>— </w:t>
      </w:r>
      <w:r w:rsidR="00C52F4A" w:rsidRPr="00605EB6">
        <w:t>Monsieur Van Ossen</w:t>
      </w:r>
      <w:r w:rsidR="00C474C1">
        <w:t xml:space="preserve">, </w:t>
      </w:r>
      <w:r w:rsidR="00C52F4A" w:rsidRPr="00605EB6">
        <w:t>reprit-il</w:t>
      </w:r>
      <w:r w:rsidR="00C474C1">
        <w:t xml:space="preserve">, </w:t>
      </w:r>
      <w:r w:rsidR="00C52F4A" w:rsidRPr="00605EB6">
        <w:t>le regard plongé dans les yeux du banquier</w:t>
      </w:r>
      <w:r w:rsidR="00C474C1">
        <w:t xml:space="preserve">, </w:t>
      </w:r>
      <w:r w:rsidR="00C52F4A" w:rsidRPr="00605EB6">
        <w:t>quand la marquise de Chamarande est devenue folle</w:t>
      </w:r>
      <w:r w:rsidR="00C474C1">
        <w:t xml:space="preserve">, </w:t>
      </w:r>
      <w:r w:rsidR="00C52F4A" w:rsidRPr="00605EB6">
        <w:t>elle était enceinte</w:t>
      </w:r>
      <w:r w:rsidR="00C474C1">
        <w:t>.</w:t>
      </w:r>
    </w:p>
    <w:p w14:paraId="180D1E2F" w14:textId="1E10A235" w:rsidR="00C474C1" w:rsidRDefault="00C474C1" w:rsidP="00C52F4A">
      <w:r>
        <w:lastRenderedPageBreak/>
        <w:t>M. </w:t>
      </w:r>
      <w:r w:rsidR="00C52F4A" w:rsidRPr="00605EB6">
        <w:t>Van Ossen eut un tressaillement qui n</w:t>
      </w:r>
      <w:r>
        <w:t>’</w:t>
      </w:r>
      <w:r w:rsidR="00C52F4A" w:rsidRPr="00605EB6">
        <w:t>échappa point à l</w:t>
      </w:r>
      <w:r>
        <w:t>’</w:t>
      </w:r>
      <w:r w:rsidR="00C52F4A" w:rsidRPr="00605EB6">
        <w:t>œil observateur de l</w:t>
      </w:r>
      <w:r>
        <w:t>’</w:t>
      </w:r>
      <w:r w:rsidR="00C52F4A" w:rsidRPr="00605EB6">
        <w:t>Italien</w:t>
      </w:r>
      <w:r>
        <w:t>.</w:t>
      </w:r>
    </w:p>
    <w:p w14:paraId="5772532A" w14:textId="110F8524" w:rsidR="00C474C1" w:rsidRDefault="0094609C" w:rsidP="00C52F4A">
      <w:r>
        <w:t>— </w:t>
      </w:r>
      <w:r w:rsidR="00C52F4A" w:rsidRPr="00605EB6">
        <w:t>Oui</w:t>
      </w:r>
      <w:r w:rsidR="00C474C1">
        <w:t xml:space="preserve">, </w:t>
      </w:r>
      <w:r w:rsidR="00C52F4A" w:rsidRPr="00605EB6">
        <w:t>on a dit cela</w:t>
      </w:r>
      <w:r w:rsidR="00C474C1">
        <w:t xml:space="preserve">, </w:t>
      </w:r>
      <w:r w:rsidR="00C52F4A" w:rsidRPr="00605EB6">
        <w:t>répondit-il</w:t>
      </w:r>
      <w:r w:rsidR="00C474C1">
        <w:t>.</w:t>
      </w:r>
    </w:p>
    <w:p w14:paraId="45A9EB76" w14:textId="35774054" w:rsidR="00C474C1" w:rsidRDefault="0094609C" w:rsidP="00C52F4A">
      <w:r>
        <w:t>— </w:t>
      </w:r>
      <w:r w:rsidR="00C52F4A" w:rsidRPr="00605EB6">
        <w:t>C</w:t>
      </w:r>
      <w:r w:rsidR="00C474C1">
        <w:t>’</w:t>
      </w:r>
      <w:r w:rsidR="00C52F4A" w:rsidRPr="00605EB6">
        <w:t>était vrai</w:t>
      </w:r>
      <w:r w:rsidR="00C474C1">
        <w:t xml:space="preserve">. </w:t>
      </w:r>
      <w:r w:rsidR="00C52F4A" w:rsidRPr="00605EB6">
        <w:t>Comme vous</w:t>
      </w:r>
      <w:r w:rsidR="00C474C1">
        <w:t xml:space="preserve">, </w:t>
      </w:r>
      <w:r w:rsidR="00C52F4A" w:rsidRPr="00605EB6">
        <w:t>monsieur</w:t>
      </w:r>
      <w:r w:rsidR="00C474C1">
        <w:t xml:space="preserve">, </w:t>
      </w:r>
      <w:r w:rsidR="00C52F4A" w:rsidRPr="00605EB6">
        <w:t>j</w:t>
      </w:r>
      <w:r w:rsidR="00C474C1">
        <w:t>’</w:t>
      </w:r>
      <w:r w:rsidR="00C52F4A" w:rsidRPr="00605EB6">
        <w:t>ai fait des recherches qui n</w:t>
      </w:r>
      <w:r w:rsidR="00C474C1">
        <w:t>’</w:t>
      </w:r>
      <w:r w:rsidR="00C52F4A" w:rsidRPr="00605EB6">
        <w:t>ont pas été sans résultat</w:t>
      </w:r>
      <w:r w:rsidR="00C474C1">
        <w:t>.</w:t>
      </w:r>
    </w:p>
    <w:p w14:paraId="76D9621D" w14:textId="7D2A3820" w:rsidR="00C474C1" w:rsidRDefault="0094609C" w:rsidP="00C52F4A">
      <w:r>
        <w:t>— </w:t>
      </w:r>
      <w:r w:rsidR="00C52F4A" w:rsidRPr="00605EB6">
        <w:t>Vous avez découvert</w:t>
      </w:r>
      <w:r w:rsidR="00C474C1">
        <w:t> ?</w:t>
      </w:r>
    </w:p>
    <w:p w14:paraId="6DEA6149" w14:textId="4ED8C709" w:rsidR="00C474C1" w:rsidRDefault="0094609C" w:rsidP="00C52F4A">
      <w:r>
        <w:t>— </w:t>
      </w:r>
      <w:r w:rsidR="00C52F4A" w:rsidRPr="00605EB6">
        <w:t>Ce que je viens d</w:t>
      </w:r>
      <w:r w:rsidR="00C474C1">
        <w:t>’</w:t>
      </w:r>
      <w:r w:rsidR="00C52F4A" w:rsidRPr="00605EB6">
        <w:t>avoir l</w:t>
      </w:r>
      <w:r w:rsidR="00C474C1">
        <w:t>’</w:t>
      </w:r>
      <w:r w:rsidR="00C52F4A" w:rsidRPr="00605EB6">
        <w:t>honneur de vous dire</w:t>
      </w:r>
      <w:r w:rsidR="00C474C1">
        <w:t xml:space="preserve"> : </w:t>
      </w:r>
      <w:r w:rsidR="00C52F4A" w:rsidRPr="00605EB6">
        <w:t>que la marquise était enceinte et qu</w:t>
      </w:r>
      <w:r w:rsidR="00C474C1">
        <w:t>’</w:t>
      </w:r>
      <w:r w:rsidR="00C52F4A" w:rsidRPr="00605EB6">
        <w:t>elle a mis au monde un enfant</w:t>
      </w:r>
      <w:r w:rsidR="00C474C1">
        <w:t>.</w:t>
      </w:r>
    </w:p>
    <w:p w14:paraId="35464D94" w14:textId="7A46432C" w:rsidR="00C474C1" w:rsidRDefault="0094609C" w:rsidP="00C52F4A">
      <w:r>
        <w:t>— </w:t>
      </w:r>
      <w:r w:rsidR="00C52F4A" w:rsidRPr="00605EB6">
        <w:t>Oh</w:t>
      </w:r>
      <w:r w:rsidR="00C474C1">
        <w:t xml:space="preserve"> ! </w:t>
      </w:r>
      <w:r w:rsidR="00C52F4A" w:rsidRPr="00605EB6">
        <w:t>fit le banquier</w:t>
      </w:r>
      <w:r w:rsidR="00C474C1">
        <w:t xml:space="preserve">, </w:t>
      </w:r>
      <w:r w:rsidR="00C52F4A" w:rsidRPr="00605EB6">
        <w:t>encore un on-dit</w:t>
      </w:r>
      <w:r w:rsidR="00C474C1">
        <w:t>.</w:t>
      </w:r>
    </w:p>
    <w:p w14:paraId="58352901" w14:textId="36A61EB8" w:rsidR="00C474C1" w:rsidRDefault="0094609C" w:rsidP="00C52F4A">
      <w:r>
        <w:t>— </w:t>
      </w:r>
      <w:r w:rsidR="00C52F4A" w:rsidRPr="00605EB6">
        <w:t>Non monsieur</w:t>
      </w:r>
      <w:r w:rsidR="00C474C1">
        <w:t xml:space="preserve"> ; </w:t>
      </w:r>
      <w:r w:rsidR="00C52F4A" w:rsidRPr="00605EB6">
        <w:t>je vais plus loin</w:t>
      </w:r>
      <w:r w:rsidR="00C474C1">
        <w:t xml:space="preserve"> : </w:t>
      </w:r>
      <w:r w:rsidR="00C52F4A" w:rsidRPr="00605EB6">
        <w:t>je sais que cet enfant est né viable</w:t>
      </w:r>
      <w:r w:rsidR="00C474C1">
        <w:t xml:space="preserve">, </w:t>
      </w:r>
      <w:r w:rsidR="00C52F4A" w:rsidRPr="00605EB6">
        <w:t>bien constitué</w:t>
      </w:r>
      <w:r w:rsidR="00C474C1">
        <w:t xml:space="preserve">, </w:t>
      </w:r>
      <w:r w:rsidR="00C52F4A" w:rsidRPr="00605EB6">
        <w:t>bien portant</w:t>
      </w:r>
      <w:r w:rsidR="00C474C1">
        <w:t xml:space="preserve"> ; </w:t>
      </w:r>
      <w:r w:rsidR="00C52F4A" w:rsidRPr="00605EB6">
        <w:t>qu</w:t>
      </w:r>
      <w:r w:rsidR="00C474C1">
        <w:t>’</w:t>
      </w:r>
      <w:r w:rsidR="00C52F4A" w:rsidRPr="00605EB6">
        <w:t>il a vécu</w:t>
      </w:r>
      <w:r w:rsidR="00C474C1">
        <w:t xml:space="preserve"> ; </w:t>
      </w:r>
      <w:r w:rsidR="00C52F4A" w:rsidRPr="00605EB6">
        <w:t>je sais enfin qu</w:t>
      </w:r>
      <w:r w:rsidR="00C474C1">
        <w:t>’</w:t>
      </w:r>
      <w:r w:rsidR="00C52F4A" w:rsidRPr="00605EB6">
        <w:t>il est de sexe masculin</w:t>
      </w:r>
      <w:r w:rsidR="00C474C1">
        <w:t>.</w:t>
      </w:r>
    </w:p>
    <w:p w14:paraId="77C98B4A" w14:textId="68F303EA" w:rsidR="00C474C1" w:rsidRDefault="0094609C" w:rsidP="00C52F4A">
      <w:r>
        <w:t>— </w:t>
      </w:r>
      <w:r w:rsidR="00C52F4A" w:rsidRPr="00605EB6">
        <w:t>Mais c</w:t>
      </w:r>
      <w:r w:rsidR="00C474C1">
        <w:t>’</w:t>
      </w:r>
      <w:r w:rsidR="00C52F4A" w:rsidRPr="00605EB6">
        <w:t>est très curieux</w:t>
      </w:r>
      <w:r w:rsidR="00C474C1">
        <w:t xml:space="preserve">, </w:t>
      </w:r>
      <w:r w:rsidR="00C52F4A" w:rsidRPr="00605EB6">
        <w:t>extrêmement intéressant ce que vous m</w:t>
      </w:r>
      <w:r w:rsidR="00C474C1">
        <w:t>’</w:t>
      </w:r>
      <w:r w:rsidR="00C52F4A" w:rsidRPr="00605EB6">
        <w:t>apprenez là</w:t>
      </w:r>
      <w:r w:rsidR="00C474C1">
        <w:t xml:space="preserve">, </w:t>
      </w:r>
      <w:r w:rsidR="00C52F4A" w:rsidRPr="00605EB6">
        <w:t>cher monsieur</w:t>
      </w:r>
      <w:r w:rsidR="00C474C1">
        <w:t xml:space="preserve"> ; </w:t>
      </w:r>
      <w:r w:rsidR="00C52F4A" w:rsidRPr="00605EB6">
        <w:t xml:space="preserve">comment </w:t>
      </w:r>
      <w:r w:rsidR="00C474C1">
        <w:t>M. de </w:t>
      </w:r>
      <w:r w:rsidR="00C52F4A" w:rsidRPr="00605EB6">
        <w:t>Simaise ne m</w:t>
      </w:r>
      <w:r w:rsidR="00C474C1">
        <w:t>’</w:t>
      </w:r>
      <w:r w:rsidR="00C52F4A" w:rsidRPr="00605EB6">
        <w:t>a-t-il point parlé de cet enfant</w:t>
      </w:r>
      <w:r w:rsidR="00C474C1">
        <w:t> ?</w:t>
      </w:r>
    </w:p>
    <w:p w14:paraId="11575B80" w14:textId="28BF8C31" w:rsidR="00C474C1" w:rsidRDefault="0094609C" w:rsidP="00C52F4A">
      <w:r>
        <w:t>— </w:t>
      </w:r>
      <w:r w:rsidR="00C52F4A" w:rsidRPr="00605EB6">
        <w:t>Un homme aujourd</w:t>
      </w:r>
      <w:r w:rsidR="00C474C1">
        <w:t>’</w:t>
      </w:r>
      <w:r w:rsidR="00C52F4A" w:rsidRPr="00605EB6">
        <w:t>hui</w:t>
      </w:r>
      <w:r w:rsidR="00C474C1">
        <w:t xml:space="preserve">, </w:t>
      </w:r>
      <w:r w:rsidR="00C52F4A" w:rsidRPr="00605EB6">
        <w:t>monsieur</w:t>
      </w:r>
      <w:r w:rsidR="00C474C1">
        <w:t>.</w:t>
      </w:r>
    </w:p>
    <w:p w14:paraId="35CC6C22" w14:textId="49AB0A7B" w:rsidR="00C474C1" w:rsidRDefault="0094609C" w:rsidP="00C52F4A">
      <w:r>
        <w:t>— </w:t>
      </w:r>
      <w:r w:rsidR="00C52F4A" w:rsidRPr="00605EB6">
        <w:t>Sans doute</w:t>
      </w:r>
      <w:r w:rsidR="00C474C1">
        <w:t xml:space="preserve">, </w:t>
      </w:r>
      <w:r w:rsidR="00C52F4A" w:rsidRPr="00605EB6">
        <w:t>s</w:t>
      </w:r>
      <w:r w:rsidR="00C474C1">
        <w:t>’</w:t>
      </w:r>
      <w:r w:rsidR="00C52F4A" w:rsidRPr="00605EB6">
        <w:t>il n</w:t>
      </w:r>
      <w:r w:rsidR="00C474C1">
        <w:t>’</w:t>
      </w:r>
      <w:r w:rsidR="00C52F4A" w:rsidRPr="00605EB6">
        <w:t>est pas mort</w:t>
      </w:r>
      <w:r w:rsidR="00C474C1">
        <w:t>.</w:t>
      </w:r>
    </w:p>
    <w:p w14:paraId="5893B608" w14:textId="2C487A75" w:rsidR="00C474C1" w:rsidRDefault="0094609C" w:rsidP="00C52F4A">
      <w:r>
        <w:t>— </w:t>
      </w:r>
      <w:r w:rsidR="00C52F4A" w:rsidRPr="00605EB6">
        <w:t>Il existe</w:t>
      </w:r>
      <w:r w:rsidR="00C474C1">
        <w:t xml:space="preserve">, </w:t>
      </w:r>
      <w:r w:rsidR="00C52F4A" w:rsidRPr="00605EB6">
        <w:t>monsieur</w:t>
      </w:r>
      <w:r w:rsidR="00C474C1">
        <w:t xml:space="preserve">, </w:t>
      </w:r>
      <w:r w:rsidR="00C52F4A" w:rsidRPr="00605EB6">
        <w:t>il existe</w:t>
      </w:r>
      <w:r w:rsidR="00C474C1">
        <w:t> !</w:t>
      </w:r>
    </w:p>
    <w:p w14:paraId="693E293A" w14:textId="77777777" w:rsidR="00C474C1" w:rsidRDefault="00C52F4A" w:rsidP="00C52F4A">
      <w:r w:rsidRPr="00605EB6">
        <w:t>À son tour le banquier attacha son regard perçant sur le visage de Carini</w:t>
      </w:r>
      <w:r w:rsidR="00C474C1">
        <w:t>.</w:t>
      </w:r>
    </w:p>
    <w:p w14:paraId="464F18BE" w14:textId="44D1A3D4" w:rsidR="00C474C1" w:rsidRDefault="0094609C" w:rsidP="00C52F4A">
      <w:r>
        <w:t>— </w:t>
      </w:r>
      <w:r w:rsidR="00C52F4A" w:rsidRPr="00605EB6">
        <w:t>Mais je réponds à votre question</w:t>
      </w:r>
      <w:r w:rsidR="00C474C1">
        <w:t xml:space="preserve">, </w:t>
      </w:r>
      <w:r w:rsidR="00C52F4A" w:rsidRPr="00605EB6">
        <w:t>continua l</w:t>
      </w:r>
      <w:r w:rsidR="00C474C1">
        <w:t>’</w:t>
      </w:r>
      <w:r w:rsidR="00C52F4A" w:rsidRPr="00605EB6">
        <w:t>Italien</w:t>
      </w:r>
      <w:r w:rsidR="00C474C1">
        <w:t> : M. de </w:t>
      </w:r>
      <w:r w:rsidR="00C52F4A" w:rsidRPr="00605EB6">
        <w:t>Simaise ne vous a point parlé du fils de son frère parce qu</w:t>
      </w:r>
      <w:r w:rsidR="00C474C1">
        <w:t>’</w:t>
      </w:r>
      <w:r w:rsidR="00C52F4A" w:rsidRPr="00605EB6">
        <w:t>il ignore son existence</w:t>
      </w:r>
      <w:r w:rsidR="00C474C1">
        <w:t>.</w:t>
      </w:r>
    </w:p>
    <w:p w14:paraId="1A34A8B9" w14:textId="078FE429" w:rsidR="00C474C1" w:rsidRDefault="0094609C" w:rsidP="00C52F4A">
      <w:r>
        <w:t>— </w:t>
      </w:r>
      <w:r w:rsidR="00C52F4A" w:rsidRPr="00605EB6">
        <w:t>Ah</w:t>
      </w:r>
      <w:r w:rsidR="00C474C1">
        <w:t xml:space="preserve"> ! </w:t>
      </w:r>
      <w:r w:rsidR="00C52F4A" w:rsidRPr="00605EB6">
        <w:t>Et vous qui savez</w:t>
      </w:r>
      <w:r w:rsidR="00C474C1">
        <w:t xml:space="preserve">, </w:t>
      </w:r>
      <w:r w:rsidR="00C52F4A" w:rsidRPr="00605EB6">
        <w:t>vous ne l</w:t>
      </w:r>
      <w:r w:rsidR="00C474C1">
        <w:t>’</w:t>
      </w:r>
      <w:r w:rsidR="00C52F4A" w:rsidRPr="00605EB6">
        <w:t>avez pas instruit</w:t>
      </w:r>
      <w:r w:rsidR="00C474C1">
        <w:t> ?</w:t>
      </w:r>
    </w:p>
    <w:p w14:paraId="43A2F63B" w14:textId="0651332B" w:rsidR="00C474C1" w:rsidRDefault="0094609C" w:rsidP="00C52F4A">
      <w:r>
        <w:t>— </w:t>
      </w:r>
      <w:r w:rsidR="00C52F4A" w:rsidRPr="00605EB6">
        <w:t>Je ne lui ai rien dit</w:t>
      </w:r>
      <w:r w:rsidR="00C474C1">
        <w:t>.</w:t>
      </w:r>
    </w:p>
    <w:p w14:paraId="1D995012" w14:textId="3D27958C" w:rsidR="00C474C1" w:rsidRDefault="0094609C" w:rsidP="00C52F4A">
      <w:r>
        <w:lastRenderedPageBreak/>
        <w:t>— </w:t>
      </w:r>
      <w:r w:rsidR="00C52F4A" w:rsidRPr="00605EB6">
        <w:t>Pourquoi</w:t>
      </w:r>
      <w:r w:rsidR="00C474C1">
        <w:t> ?</w:t>
      </w:r>
    </w:p>
    <w:p w14:paraId="599D6211" w14:textId="65B3920A" w:rsidR="00C474C1" w:rsidRDefault="0094609C" w:rsidP="00C52F4A">
      <w:r>
        <w:t>— </w:t>
      </w:r>
      <w:r w:rsidR="00C52F4A" w:rsidRPr="00605EB6">
        <w:t>Parce que je ne voulais parler du résultat de mes recherches qu</w:t>
      </w:r>
      <w:r w:rsidR="00C474C1">
        <w:t>’</w:t>
      </w:r>
      <w:r w:rsidR="00C52F4A" w:rsidRPr="00605EB6">
        <w:t>à vous seulement</w:t>
      </w:r>
      <w:r w:rsidR="00C474C1">
        <w:t>.</w:t>
      </w:r>
    </w:p>
    <w:p w14:paraId="67DA46E9" w14:textId="6F1E7EEA" w:rsidR="00C474C1" w:rsidRDefault="0094609C" w:rsidP="00C52F4A">
      <w:r>
        <w:t>— </w:t>
      </w:r>
      <w:r w:rsidR="00C52F4A" w:rsidRPr="00605EB6">
        <w:t>Je ne vois pas la raison</w:t>
      </w:r>
      <w:r w:rsidR="00C474C1">
        <w:t xml:space="preserve">, </w:t>
      </w:r>
      <w:r w:rsidR="00C52F4A" w:rsidRPr="00605EB6">
        <w:t>mais qu</w:t>
      </w:r>
      <w:r w:rsidR="00C474C1">
        <w:t>’</w:t>
      </w:r>
      <w:r w:rsidR="00C52F4A" w:rsidRPr="00605EB6">
        <w:t>importe</w:t>
      </w:r>
      <w:r w:rsidR="00C474C1">
        <w:t>.</w:t>
      </w:r>
    </w:p>
    <w:p w14:paraId="01DC1475" w14:textId="77777777" w:rsidR="00C474C1" w:rsidRDefault="00C474C1" w:rsidP="00C52F4A">
      <w:r>
        <w:t>» </w:t>
      </w:r>
      <w:r w:rsidR="00C52F4A" w:rsidRPr="00605EB6">
        <w:t>Enfin</w:t>
      </w:r>
      <w:r>
        <w:t xml:space="preserve">, </w:t>
      </w:r>
      <w:r w:rsidR="00C52F4A" w:rsidRPr="00605EB6">
        <w:t>vous prétendez que la marquise a donné le jour à un enfant</w:t>
      </w:r>
      <w:r>
        <w:t xml:space="preserve">, </w:t>
      </w:r>
      <w:r w:rsidR="00C52F4A" w:rsidRPr="00605EB6">
        <w:t>que cet enfant a vécu</w:t>
      </w:r>
      <w:r>
        <w:t xml:space="preserve">, </w:t>
      </w:r>
      <w:r w:rsidR="00C52F4A" w:rsidRPr="00605EB6">
        <w:t>qu</w:t>
      </w:r>
      <w:r>
        <w:t>’</w:t>
      </w:r>
      <w:r w:rsidR="00C52F4A" w:rsidRPr="00605EB6">
        <w:t>il existe</w:t>
      </w:r>
      <w:r>
        <w:t> !</w:t>
      </w:r>
    </w:p>
    <w:p w14:paraId="4E181683" w14:textId="60309992" w:rsidR="00C474C1" w:rsidRDefault="0094609C" w:rsidP="00C52F4A">
      <w:r>
        <w:t>— </w:t>
      </w:r>
      <w:r w:rsidR="00C52F4A" w:rsidRPr="00605EB6">
        <w:t>Oui</w:t>
      </w:r>
      <w:r w:rsidR="00C474C1">
        <w:t xml:space="preserve">, </w:t>
      </w:r>
      <w:r w:rsidR="00C52F4A" w:rsidRPr="00605EB6">
        <w:t>monsieur</w:t>
      </w:r>
      <w:r w:rsidR="00C474C1">
        <w:t>.</w:t>
      </w:r>
    </w:p>
    <w:p w14:paraId="4DF3E45F" w14:textId="310E882A" w:rsidR="00C474C1" w:rsidRDefault="0094609C" w:rsidP="00C52F4A">
      <w:r>
        <w:t>— </w:t>
      </w:r>
      <w:r w:rsidR="00C52F4A" w:rsidRPr="00605EB6">
        <w:t>Où est-il né</w:t>
      </w:r>
      <w:r w:rsidR="00C474C1">
        <w:t> ?</w:t>
      </w:r>
    </w:p>
    <w:p w14:paraId="582CDA32" w14:textId="7CF824E9" w:rsidR="00C474C1" w:rsidRDefault="0094609C" w:rsidP="00C52F4A">
      <w:r>
        <w:t>— </w:t>
      </w:r>
      <w:r w:rsidR="00C52F4A" w:rsidRPr="00605EB6">
        <w:t>Je l</w:t>
      </w:r>
      <w:r w:rsidR="00C474C1">
        <w:t>’</w:t>
      </w:r>
      <w:r w:rsidR="00C52F4A" w:rsidRPr="00605EB6">
        <w:t>ignore</w:t>
      </w:r>
      <w:r w:rsidR="00C474C1">
        <w:t xml:space="preserve">, </w:t>
      </w:r>
      <w:r w:rsidR="00C52F4A" w:rsidRPr="00605EB6">
        <w:t>répondit Carini avec aplomb</w:t>
      </w:r>
      <w:r w:rsidR="00C474C1">
        <w:t xml:space="preserve">, </w:t>
      </w:r>
      <w:r w:rsidR="00C52F4A" w:rsidRPr="00605EB6">
        <w:t>mais soyez tranquille</w:t>
      </w:r>
      <w:r w:rsidR="00C474C1">
        <w:t xml:space="preserve">, </w:t>
      </w:r>
      <w:r w:rsidR="00C52F4A" w:rsidRPr="00605EB6">
        <w:t>je le saurai</w:t>
      </w:r>
      <w:r w:rsidR="00C474C1">
        <w:t>.</w:t>
      </w:r>
    </w:p>
    <w:p w14:paraId="758A4FF2" w14:textId="431EBA95" w:rsidR="00C474C1" w:rsidRDefault="0094609C" w:rsidP="00C52F4A">
      <w:r>
        <w:t>— </w:t>
      </w:r>
      <w:r w:rsidR="00C52F4A" w:rsidRPr="00605EB6">
        <w:t>Je ne veux opposer aucun doute à vos affirmations</w:t>
      </w:r>
      <w:r w:rsidR="00C474C1">
        <w:t xml:space="preserve">, </w:t>
      </w:r>
      <w:r w:rsidR="00C52F4A" w:rsidRPr="00605EB6">
        <w:t>monsieur</w:t>
      </w:r>
      <w:r w:rsidR="00C474C1">
        <w:t xml:space="preserve">. </w:t>
      </w:r>
      <w:r w:rsidR="00C52F4A" w:rsidRPr="00605EB6">
        <w:t>Certes</w:t>
      </w:r>
      <w:r w:rsidR="00C474C1">
        <w:t xml:space="preserve">, </w:t>
      </w:r>
      <w:r w:rsidR="00C52F4A" w:rsidRPr="00605EB6">
        <w:t>il faut que vous soyez bien certain de ce que vous avancez pour parler avec tant d</w:t>
      </w:r>
      <w:r w:rsidR="00C474C1">
        <w:t>’</w:t>
      </w:r>
      <w:r w:rsidR="00C52F4A" w:rsidRPr="00605EB6">
        <w:t>assurance</w:t>
      </w:r>
      <w:r w:rsidR="00C474C1">
        <w:t xml:space="preserve"> : </w:t>
      </w:r>
      <w:r w:rsidR="00C52F4A" w:rsidRPr="00605EB6">
        <w:t>il faut aussi que vous sachiez au moins où se trouve le fils du marquis et de la marquise de Chamarande</w:t>
      </w:r>
      <w:r w:rsidR="00C474C1">
        <w:t>.</w:t>
      </w:r>
    </w:p>
    <w:p w14:paraId="20BB2583" w14:textId="58A078B0" w:rsidR="00C474C1" w:rsidRDefault="0094609C" w:rsidP="00C52F4A">
      <w:r>
        <w:t>— </w:t>
      </w:r>
      <w:r w:rsidR="00C52F4A" w:rsidRPr="00605EB6">
        <w:t>Je ne puis vous dire où il est en ce moment</w:t>
      </w:r>
      <w:r w:rsidR="00C474C1">
        <w:t xml:space="preserve"> ; </w:t>
      </w:r>
      <w:r w:rsidR="00C52F4A" w:rsidRPr="00605EB6">
        <w:t>mais je ne vous demande pas plus d</w:t>
      </w:r>
      <w:r w:rsidR="00C474C1">
        <w:t>’</w:t>
      </w:r>
      <w:r w:rsidR="00C52F4A" w:rsidRPr="00605EB6">
        <w:t>un mois pour le trouver</w:t>
      </w:r>
      <w:r w:rsidR="00C474C1">
        <w:t>.</w:t>
      </w:r>
    </w:p>
    <w:p w14:paraId="3E704086" w14:textId="3B003B99" w:rsidR="00C474C1" w:rsidRDefault="00C474C1" w:rsidP="00C52F4A">
      <w:r>
        <w:t>M. </w:t>
      </w:r>
      <w:r w:rsidR="00C52F4A" w:rsidRPr="00605EB6">
        <w:t>Van Ossen sentit sa poitrine se dilater</w:t>
      </w:r>
      <w:r>
        <w:t xml:space="preserve">, </w:t>
      </w:r>
      <w:r w:rsidR="00C52F4A" w:rsidRPr="00605EB6">
        <w:t>et il respira plus à l</w:t>
      </w:r>
      <w:r>
        <w:t>’</w:t>
      </w:r>
      <w:r w:rsidR="00C52F4A" w:rsidRPr="00605EB6">
        <w:t>aise</w:t>
      </w:r>
      <w:r>
        <w:t>.</w:t>
      </w:r>
    </w:p>
    <w:p w14:paraId="7ED055DB" w14:textId="611D74F9" w:rsidR="00C474C1" w:rsidRDefault="0094609C" w:rsidP="00C52F4A">
      <w:r>
        <w:t>— </w:t>
      </w:r>
      <w:r w:rsidR="00C52F4A" w:rsidRPr="00605EB6">
        <w:t>Et après</w:t>
      </w:r>
      <w:r w:rsidR="00C474C1">
        <w:t xml:space="preserve">, </w:t>
      </w:r>
      <w:r w:rsidR="00C52F4A" w:rsidRPr="00605EB6">
        <w:t>signor Carini</w:t>
      </w:r>
      <w:r w:rsidR="00C474C1">
        <w:t xml:space="preserve"> ? </w:t>
      </w:r>
      <w:r w:rsidR="00C52F4A" w:rsidRPr="00605EB6">
        <w:t>demanda-t-il</w:t>
      </w:r>
      <w:r w:rsidR="00C474C1">
        <w:t>.</w:t>
      </w:r>
    </w:p>
    <w:p w14:paraId="127C3C59" w14:textId="7B261633" w:rsidR="00C474C1" w:rsidRDefault="0094609C" w:rsidP="00C52F4A">
      <w:r>
        <w:t>— </w:t>
      </w:r>
      <w:r w:rsidR="00C52F4A" w:rsidRPr="00605EB6">
        <w:t>Après</w:t>
      </w:r>
      <w:r w:rsidR="00C474C1">
        <w:t xml:space="preserve"> ? </w:t>
      </w:r>
      <w:r w:rsidR="00C52F4A" w:rsidRPr="00605EB6">
        <w:t>fit l</w:t>
      </w:r>
      <w:r w:rsidR="00C474C1">
        <w:t>’</w:t>
      </w:r>
      <w:r w:rsidR="00C52F4A" w:rsidRPr="00605EB6">
        <w:t>Italien interloqué</w:t>
      </w:r>
      <w:r w:rsidR="00C474C1">
        <w:t>.</w:t>
      </w:r>
    </w:p>
    <w:p w14:paraId="5457AF22" w14:textId="38263423" w:rsidR="00C474C1" w:rsidRDefault="0094609C" w:rsidP="00C52F4A">
      <w:r>
        <w:t>— </w:t>
      </w:r>
      <w:r w:rsidR="00C52F4A" w:rsidRPr="00605EB6">
        <w:t>Oui</w:t>
      </w:r>
      <w:r w:rsidR="00C474C1">
        <w:t xml:space="preserve">, </w:t>
      </w:r>
      <w:r w:rsidR="00C52F4A" w:rsidRPr="00605EB6">
        <w:t>après</w:t>
      </w:r>
      <w:r w:rsidR="00C474C1">
        <w:t xml:space="preserve">, </w:t>
      </w:r>
      <w:r w:rsidR="00C52F4A" w:rsidRPr="00605EB6">
        <w:t>qu</w:t>
      </w:r>
      <w:r w:rsidR="00C474C1">
        <w:t>’</w:t>
      </w:r>
      <w:r w:rsidR="00C52F4A" w:rsidRPr="00605EB6">
        <w:t>arrivera-t-il</w:t>
      </w:r>
      <w:r w:rsidR="00C474C1">
        <w:t> ?</w:t>
      </w:r>
    </w:p>
    <w:p w14:paraId="216DD084" w14:textId="34C4BAFC" w:rsidR="00C474C1" w:rsidRDefault="0094609C" w:rsidP="00C52F4A">
      <w:r>
        <w:t>— </w:t>
      </w:r>
      <w:r w:rsidR="00C52F4A" w:rsidRPr="00605EB6">
        <w:t>Vous sortirez de l</w:t>
      </w:r>
      <w:r w:rsidR="00C474C1">
        <w:t>’</w:t>
      </w:r>
      <w:r w:rsidR="00C52F4A" w:rsidRPr="00605EB6">
        <w:t>impasse où vous êtes</w:t>
      </w:r>
      <w:r w:rsidR="00C474C1">
        <w:t>.</w:t>
      </w:r>
    </w:p>
    <w:p w14:paraId="4E133D2B" w14:textId="77777777" w:rsidR="00C474C1" w:rsidRDefault="00C52F4A" w:rsidP="00C52F4A">
      <w:r w:rsidRPr="00605EB6">
        <w:t>Le banquier secoua la tête</w:t>
      </w:r>
      <w:r w:rsidR="00C474C1">
        <w:t>.</w:t>
      </w:r>
    </w:p>
    <w:p w14:paraId="55A55F2A" w14:textId="71C8784E" w:rsidR="00C474C1" w:rsidRDefault="0094609C" w:rsidP="00C52F4A">
      <w:r>
        <w:lastRenderedPageBreak/>
        <w:t>— </w:t>
      </w:r>
      <w:r w:rsidR="00C52F4A" w:rsidRPr="00605EB6">
        <w:t>Non</w:t>
      </w:r>
      <w:r w:rsidR="00C474C1">
        <w:t xml:space="preserve">, </w:t>
      </w:r>
      <w:r w:rsidR="00C52F4A" w:rsidRPr="00605EB6">
        <w:t>répliqua-t-il</w:t>
      </w:r>
      <w:r w:rsidR="00C474C1">
        <w:t xml:space="preserve">, </w:t>
      </w:r>
      <w:r w:rsidR="00C52F4A" w:rsidRPr="00605EB6">
        <w:t>cela ne changerait en rien la situation</w:t>
      </w:r>
      <w:r w:rsidR="00C474C1">
        <w:t>.</w:t>
      </w:r>
    </w:p>
    <w:p w14:paraId="7F2A3C80" w14:textId="7C882441" w:rsidR="00C474C1" w:rsidRDefault="0094609C" w:rsidP="00C52F4A">
      <w:r>
        <w:t>— </w:t>
      </w:r>
      <w:r w:rsidR="00C52F4A" w:rsidRPr="00605EB6">
        <w:t>Comment</w:t>
      </w:r>
      <w:r w:rsidR="00C474C1">
        <w:t xml:space="preserve">, </w:t>
      </w:r>
      <w:r w:rsidR="00C52F4A" w:rsidRPr="00605EB6">
        <w:t>en rien</w:t>
      </w:r>
      <w:r w:rsidR="00C474C1">
        <w:t> ?</w:t>
      </w:r>
    </w:p>
    <w:p w14:paraId="07B9F636" w14:textId="78E3A603" w:rsidR="00C474C1" w:rsidRDefault="0094609C" w:rsidP="00C52F4A">
      <w:r>
        <w:t>— </w:t>
      </w:r>
      <w:r w:rsidR="00C52F4A" w:rsidRPr="00605EB6">
        <w:t>D</w:t>
      </w:r>
      <w:r w:rsidR="00C474C1">
        <w:t>’</w:t>
      </w:r>
      <w:r w:rsidR="00C52F4A" w:rsidRPr="00605EB6">
        <w:t>abord</w:t>
      </w:r>
      <w:r w:rsidR="00C474C1">
        <w:t xml:space="preserve">, </w:t>
      </w:r>
      <w:r w:rsidR="00C52F4A" w:rsidRPr="00605EB6">
        <w:t>monsieur</w:t>
      </w:r>
      <w:r w:rsidR="00C474C1">
        <w:t xml:space="preserve">, </w:t>
      </w:r>
      <w:r w:rsidR="00C52F4A" w:rsidRPr="00605EB6">
        <w:t>ce jeune homme se présenterait-il muni de son acte de naissance</w:t>
      </w:r>
      <w:r w:rsidR="00C474C1">
        <w:t xml:space="preserve">, </w:t>
      </w:r>
      <w:r w:rsidR="00C52F4A" w:rsidRPr="00605EB6">
        <w:t>afin d</w:t>
      </w:r>
      <w:r w:rsidR="00C474C1">
        <w:t>’</w:t>
      </w:r>
      <w:r w:rsidR="00C52F4A" w:rsidRPr="00605EB6">
        <w:t>établir qu</w:t>
      </w:r>
      <w:r w:rsidR="00C474C1">
        <w:t>’</w:t>
      </w:r>
      <w:r w:rsidR="00C52F4A" w:rsidRPr="00605EB6">
        <w:t>il est bien le fils de la marquise de Chamarande</w:t>
      </w:r>
      <w:r w:rsidR="00C474C1">
        <w:t xml:space="preserve"> ? </w:t>
      </w:r>
      <w:r w:rsidR="00C52F4A" w:rsidRPr="00605EB6">
        <w:t>Je ne le crois pas</w:t>
      </w:r>
      <w:r w:rsidR="00C474C1">
        <w:t xml:space="preserve">, </w:t>
      </w:r>
      <w:r w:rsidR="00C52F4A" w:rsidRPr="00605EB6">
        <w:t>puisque la marquise étant restée inconnue</w:t>
      </w:r>
      <w:r w:rsidR="00C474C1">
        <w:t xml:space="preserve">, </w:t>
      </w:r>
      <w:r w:rsidR="00C52F4A" w:rsidRPr="00605EB6">
        <w:t>on n</w:t>
      </w:r>
      <w:r w:rsidR="00C474C1">
        <w:t>’</w:t>
      </w:r>
      <w:r w:rsidR="00C52F4A" w:rsidRPr="00605EB6">
        <w:t>a pu inscrire sur les registres de l</w:t>
      </w:r>
      <w:r w:rsidR="00C474C1">
        <w:t>’</w:t>
      </w:r>
      <w:r w:rsidR="00C52F4A" w:rsidRPr="00605EB6">
        <w:t>état civil que la naissance d</w:t>
      </w:r>
      <w:r w:rsidR="00C474C1">
        <w:t>’</w:t>
      </w:r>
      <w:r w:rsidR="00C52F4A" w:rsidRPr="00605EB6">
        <w:t>un enfant sans nom de famille</w:t>
      </w:r>
      <w:r w:rsidR="00C474C1">
        <w:t xml:space="preserve">, </w:t>
      </w:r>
      <w:r w:rsidR="00C52F4A" w:rsidRPr="00605EB6">
        <w:t>né d</w:t>
      </w:r>
      <w:r w:rsidR="00C474C1">
        <w:t>’</w:t>
      </w:r>
      <w:r w:rsidR="00C52F4A" w:rsidRPr="00605EB6">
        <w:t>une mère inconnue</w:t>
      </w:r>
      <w:r w:rsidR="00C474C1">
        <w:t>.</w:t>
      </w:r>
    </w:p>
    <w:p w14:paraId="6F125BDC" w14:textId="41197171" w:rsidR="00C474C1" w:rsidRDefault="0094609C" w:rsidP="00C52F4A">
      <w:r>
        <w:t>— </w:t>
      </w:r>
      <w:r w:rsidR="00C52F4A" w:rsidRPr="00605EB6">
        <w:t>Je ne sais pas si ce jeune homme pourra produire son acte de naissance</w:t>
      </w:r>
      <w:r w:rsidR="00C474C1">
        <w:t xml:space="preserve"> ; </w:t>
      </w:r>
      <w:r w:rsidR="00C52F4A" w:rsidRPr="00605EB6">
        <w:t>mais je vous promets qu</w:t>
      </w:r>
      <w:r w:rsidR="00C474C1">
        <w:t>’</w:t>
      </w:r>
      <w:r w:rsidR="00C52F4A" w:rsidRPr="00605EB6">
        <w:t>il sera en mesure de vous fournir des preuves irrécusables qu</w:t>
      </w:r>
      <w:r w:rsidR="00C474C1">
        <w:t>’</w:t>
      </w:r>
      <w:r w:rsidR="00C52F4A" w:rsidRPr="00605EB6">
        <w:t>il est le fils de la marquise de Chamarande</w:t>
      </w:r>
      <w:r w:rsidR="00C474C1">
        <w:t>.</w:t>
      </w:r>
    </w:p>
    <w:p w14:paraId="73D717AF" w14:textId="175EE340" w:rsidR="00C474C1" w:rsidRDefault="0094609C" w:rsidP="00C52F4A">
      <w:r>
        <w:t>— </w:t>
      </w:r>
      <w:r w:rsidR="00C52F4A" w:rsidRPr="00605EB6">
        <w:t>Je veux bien vous croire</w:t>
      </w:r>
      <w:r w:rsidR="00C474C1">
        <w:t xml:space="preserve">, </w:t>
      </w:r>
      <w:r w:rsidR="00C52F4A" w:rsidRPr="00605EB6">
        <w:t>monsieur</w:t>
      </w:r>
      <w:r w:rsidR="00C474C1">
        <w:t xml:space="preserve"> ; </w:t>
      </w:r>
      <w:r w:rsidR="00C52F4A" w:rsidRPr="00605EB6">
        <w:t>néanmoins</w:t>
      </w:r>
      <w:r w:rsidR="00C474C1">
        <w:t xml:space="preserve">, </w:t>
      </w:r>
      <w:r w:rsidR="00C52F4A" w:rsidRPr="00605EB6">
        <w:t>malgré ces preuves irrécusables</w:t>
      </w:r>
      <w:r w:rsidR="00C474C1">
        <w:t xml:space="preserve">, </w:t>
      </w:r>
      <w:r w:rsidR="00C52F4A" w:rsidRPr="00605EB6">
        <w:t>constatant son identité</w:t>
      </w:r>
      <w:r w:rsidR="00C474C1">
        <w:t xml:space="preserve">, </w:t>
      </w:r>
      <w:r w:rsidR="00C52F4A" w:rsidRPr="00605EB6">
        <w:t>je n</w:t>
      </w:r>
      <w:r w:rsidR="00C474C1">
        <w:t>’</w:t>
      </w:r>
      <w:r w:rsidR="00C52F4A" w:rsidRPr="00605EB6">
        <w:t>en exigerais pas moins l</w:t>
      </w:r>
      <w:r w:rsidR="00C474C1">
        <w:t>’</w:t>
      </w:r>
      <w:r w:rsidR="00C52F4A" w:rsidRPr="00605EB6">
        <w:t>acte de décès de la marquise</w:t>
      </w:r>
      <w:r w:rsidR="00C474C1">
        <w:t>.</w:t>
      </w:r>
    </w:p>
    <w:p w14:paraId="326C173F" w14:textId="77777777" w:rsidR="00C474C1" w:rsidRDefault="00C52F4A" w:rsidP="00C52F4A">
      <w:r w:rsidRPr="00605EB6">
        <w:t>Un éclair fauve sillonna le regard de l</w:t>
      </w:r>
      <w:r w:rsidR="00C474C1">
        <w:t>’</w:t>
      </w:r>
      <w:r w:rsidRPr="00605EB6">
        <w:t>Italien</w:t>
      </w:r>
      <w:r w:rsidR="00C474C1">
        <w:t>.</w:t>
      </w:r>
    </w:p>
    <w:p w14:paraId="4DA0C78B" w14:textId="06602238" w:rsidR="00C474C1" w:rsidRDefault="0094609C" w:rsidP="00C52F4A">
      <w:r>
        <w:t>— </w:t>
      </w:r>
      <w:r w:rsidR="00C52F4A" w:rsidRPr="00605EB6">
        <w:t>Ce serait un déni de justice</w:t>
      </w:r>
      <w:r w:rsidR="00C474C1">
        <w:t xml:space="preserve"> ! </w:t>
      </w:r>
      <w:r w:rsidR="00C52F4A" w:rsidRPr="00605EB6">
        <w:t>s</w:t>
      </w:r>
      <w:r w:rsidR="00C474C1">
        <w:t>’</w:t>
      </w:r>
      <w:r w:rsidR="00C52F4A" w:rsidRPr="00605EB6">
        <w:t>écria-t-il</w:t>
      </w:r>
      <w:r w:rsidR="00C474C1">
        <w:t xml:space="preserve">, </w:t>
      </w:r>
      <w:r w:rsidR="00C52F4A" w:rsidRPr="00605EB6">
        <w:t>oubliant toute retenue</w:t>
      </w:r>
      <w:r w:rsidR="00C474C1">
        <w:t xml:space="preserve"> ; </w:t>
      </w:r>
      <w:r w:rsidR="00C52F4A" w:rsidRPr="00605EB6">
        <w:t>autant dire tout de suite que vous ne voulez pas rendre le dépôt qui vous a été confié</w:t>
      </w:r>
      <w:r w:rsidR="00C474C1">
        <w:t xml:space="preserve">, </w:t>
      </w:r>
      <w:r w:rsidR="00C52F4A" w:rsidRPr="00605EB6">
        <w:t>que vous voulez garder l</w:t>
      </w:r>
      <w:r w:rsidR="00C474C1">
        <w:t>’</w:t>
      </w:r>
      <w:r w:rsidR="00C52F4A" w:rsidRPr="00605EB6">
        <w:t>héritage de l</w:t>
      </w:r>
      <w:r w:rsidR="00C474C1">
        <w:t>’</w:t>
      </w:r>
      <w:r w:rsidR="00C52F4A" w:rsidRPr="00605EB6">
        <w:t>orphelin</w:t>
      </w:r>
      <w:r w:rsidR="00C474C1">
        <w:t>.</w:t>
      </w:r>
    </w:p>
    <w:p w14:paraId="1795CFCB" w14:textId="4B77927E" w:rsidR="00C474C1" w:rsidRDefault="00C474C1" w:rsidP="00C52F4A">
      <w:r>
        <w:t>M. </w:t>
      </w:r>
      <w:r w:rsidR="00C52F4A" w:rsidRPr="00605EB6">
        <w:t>Van Ossen fut pris d</w:t>
      </w:r>
      <w:r>
        <w:t>’</w:t>
      </w:r>
      <w:r w:rsidR="00C52F4A" w:rsidRPr="00605EB6">
        <w:t>un tremblement nerveux et pâlit</w:t>
      </w:r>
      <w:r>
        <w:t xml:space="preserve"> ; </w:t>
      </w:r>
      <w:r w:rsidR="00C52F4A" w:rsidRPr="00605EB6">
        <w:t>cependant il eut la force de rester calme</w:t>
      </w:r>
      <w:r>
        <w:t>.</w:t>
      </w:r>
    </w:p>
    <w:p w14:paraId="7175933C" w14:textId="77777777" w:rsidR="00C474C1" w:rsidRDefault="00C52F4A" w:rsidP="00C52F4A">
      <w:r w:rsidRPr="00605EB6">
        <w:t>Depuis un instant déjà il savait à quelle espèce d</w:t>
      </w:r>
      <w:r w:rsidR="00C474C1">
        <w:t>’</w:t>
      </w:r>
      <w:r w:rsidRPr="00605EB6">
        <w:t>individu il avait affaire</w:t>
      </w:r>
      <w:r w:rsidR="00C474C1">
        <w:t>.</w:t>
      </w:r>
    </w:p>
    <w:p w14:paraId="4619BCCC" w14:textId="6BD17716" w:rsidR="00C474C1" w:rsidRDefault="0094609C" w:rsidP="00C52F4A">
      <w:r>
        <w:t>— </w:t>
      </w:r>
      <w:r w:rsidR="00C52F4A" w:rsidRPr="00605EB6">
        <w:t>Vous jugez à votre point de vue</w:t>
      </w:r>
      <w:r w:rsidR="00C474C1">
        <w:t xml:space="preserve">, </w:t>
      </w:r>
      <w:r w:rsidR="00C52F4A" w:rsidRPr="00605EB6">
        <w:t>monsieur</w:t>
      </w:r>
      <w:r w:rsidR="00C474C1">
        <w:t xml:space="preserve">, </w:t>
      </w:r>
      <w:r w:rsidR="00C52F4A" w:rsidRPr="00605EB6">
        <w:t>et moi à ma manière</w:t>
      </w:r>
      <w:r w:rsidR="00C474C1">
        <w:t xml:space="preserve">, </w:t>
      </w:r>
      <w:r w:rsidR="00C52F4A" w:rsidRPr="00605EB6">
        <w:t>répliqua-t-il sèchement</w:t>
      </w:r>
      <w:r w:rsidR="00C474C1">
        <w:t>.</w:t>
      </w:r>
    </w:p>
    <w:p w14:paraId="3B2A07D2" w14:textId="7126347F" w:rsidR="00C474C1" w:rsidRDefault="0094609C" w:rsidP="00C52F4A">
      <w:r>
        <w:lastRenderedPageBreak/>
        <w:t>— </w:t>
      </w:r>
      <w:r w:rsidR="00C52F4A" w:rsidRPr="00605EB6">
        <w:t>Ce qui rend votre mauvais vouloir évident</w:t>
      </w:r>
      <w:r w:rsidR="00C474C1">
        <w:t xml:space="preserve">, </w:t>
      </w:r>
      <w:r w:rsidR="00C52F4A" w:rsidRPr="00605EB6">
        <w:t>répondit Carini sur le même ton</w:t>
      </w:r>
      <w:r w:rsidR="00C474C1">
        <w:t>.</w:t>
      </w:r>
    </w:p>
    <w:p w14:paraId="3F2C5312" w14:textId="0CBA49AA" w:rsidR="00C474C1" w:rsidRDefault="0094609C" w:rsidP="00C52F4A">
      <w:r>
        <w:t>— </w:t>
      </w:r>
      <w:r w:rsidR="00C52F4A" w:rsidRPr="00605EB6">
        <w:t>Il vous semble monsieur</w:t>
      </w:r>
      <w:r w:rsidR="00C474C1">
        <w:t xml:space="preserve"> ; </w:t>
      </w:r>
      <w:r w:rsidR="00C52F4A" w:rsidRPr="00605EB6">
        <w:t>oh</w:t>
      </w:r>
      <w:r w:rsidR="00C474C1">
        <w:t xml:space="preserve"> ! </w:t>
      </w:r>
      <w:r w:rsidR="00C52F4A" w:rsidRPr="00605EB6">
        <w:t>il importe peu que ma conduite</w:t>
      </w:r>
      <w:r w:rsidR="00C474C1">
        <w:t xml:space="preserve">, </w:t>
      </w:r>
      <w:r w:rsidR="00C52F4A" w:rsidRPr="00605EB6">
        <w:t>en cette circonstance</w:t>
      </w:r>
      <w:r w:rsidR="00C474C1">
        <w:t xml:space="preserve">, </w:t>
      </w:r>
      <w:r w:rsidR="00C52F4A" w:rsidRPr="00605EB6">
        <w:t>soit appréciée d</w:t>
      </w:r>
      <w:r w:rsidR="00C474C1">
        <w:t>’</w:t>
      </w:r>
      <w:r w:rsidR="00C52F4A" w:rsidRPr="00605EB6">
        <w:t>une manière ou d</w:t>
      </w:r>
      <w:r w:rsidR="00C474C1">
        <w:t>’</w:t>
      </w:r>
      <w:r w:rsidR="00C52F4A" w:rsidRPr="00605EB6">
        <w:t>une autre</w:t>
      </w:r>
      <w:r w:rsidR="00C474C1">
        <w:t xml:space="preserve">. </w:t>
      </w:r>
      <w:r w:rsidR="00C52F4A" w:rsidRPr="00605EB6">
        <w:t>D</w:t>
      </w:r>
      <w:r w:rsidR="00C474C1">
        <w:t>’</w:t>
      </w:r>
      <w:r w:rsidR="00C52F4A" w:rsidRPr="00605EB6">
        <w:t>accord avec ma conscience</w:t>
      </w:r>
      <w:r w:rsidR="00C474C1">
        <w:t xml:space="preserve">, </w:t>
      </w:r>
      <w:r w:rsidR="00C52F4A" w:rsidRPr="00605EB6">
        <w:t>je me renferme dans ce qui est mon droit absolu</w:t>
      </w:r>
      <w:r w:rsidR="00C474C1">
        <w:t xml:space="preserve">, </w:t>
      </w:r>
      <w:r w:rsidR="00C52F4A" w:rsidRPr="00605EB6">
        <w:t>et en même temps mon devoir</w:t>
      </w:r>
      <w:r w:rsidR="00C474C1">
        <w:t xml:space="preserve"> ; </w:t>
      </w:r>
      <w:r w:rsidR="00C52F4A" w:rsidRPr="00605EB6">
        <w:t>je vous déclare donc que rien au monde ne pourra mettre obstacle à ce que je veux</w:t>
      </w:r>
      <w:r w:rsidR="00C474C1">
        <w:t>.</w:t>
      </w:r>
    </w:p>
    <w:p w14:paraId="7DFF4905" w14:textId="77777777" w:rsidR="00C474C1" w:rsidRDefault="00C52F4A" w:rsidP="00C52F4A">
      <w:r w:rsidRPr="00605EB6">
        <w:t>L</w:t>
      </w:r>
      <w:r w:rsidR="00C474C1">
        <w:t>’</w:t>
      </w:r>
      <w:r w:rsidRPr="00605EB6">
        <w:t>Italien se mordit les lèvres avec une sorte de fureur</w:t>
      </w:r>
      <w:r w:rsidR="00C474C1">
        <w:t>.</w:t>
      </w:r>
    </w:p>
    <w:p w14:paraId="5649497E" w14:textId="1F3BBF2D" w:rsidR="00C474C1" w:rsidRDefault="00C474C1" w:rsidP="00C52F4A">
      <w:r>
        <w:t>M. </w:t>
      </w:r>
      <w:r w:rsidR="00C52F4A" w:rsidRPr="00605EB6">
        <w:t>Van Ossen poursuivit</w:t>
      </w:r>
      <w:r>
        <w:t> :</w:t>
      </w:r>
    </w:p>
    <w:p w14:paraId="7D1EB5BB" w14:textId="22A7787E" w:rsidR="00C474C1" w:rsidRDefault="0094609C" w:rsidP="00C52F4A">
      <w:r>
        <w:t>— </w:t>
      </w:r>
      <w:r w:rsidR="00C52F4A" w:rsidRPr="00605EB6">
        <w:t>Tant que je pourrai croire que la marquise existe</w:t>
      </w:r>
      <w:r w:rsidR="00C474C1">
        <w:t xml:space="preserve">, </w:t>
      </w:r>
      <w:r w:rsidR="00C52F4A" w:rsidRPr="00605EB6">
        <w:t>je suis obligé de la considérer comme l</w:t>
      </w:r>
      <w:r w:rsidR="00C474C1">
        <w:t>’</w:t>
      </w:r>
      <w:r w:rsidR="00C52F4A" w:rsidRPr="00605EB6">
        <w:t>unique héritière de son mari</w:t>
      </w:r>
      <w:r w:rsidR="00C474C1">
        <w:t xml:space="preserve">. </w:t>
      </w:r>
      <w:r w:rsidR="00C52F4A" w:rsidRPr="00605EB6">
        <w:t>Il y a dans mon cabinet</w:t>
      </w:r>
      <w:r w:rsidR="00C474C1">
        <w:t xml:space="preserve">, </w:t>
      </w:r>
      <w:r w:rsidR="00C52F4A" w:rsidRPr="00605EB6">
        <w:t>à Amsterdam</w:t>
      </w:r>
      <w:r w:rsidR="00C474C1">
        <w:t xml:space="preserve">, </w:t>
      </w:r>
      <w:r w:rsidR="00C52F4A" w:rsidRPr="00605EB6">
        <w:t>des instructions écrites de la main de mon aïeul qui sont ma loi</w:t>
      </w:r>
      <w:r w:rsidR="00C474C1">
        <w:t xml:space="preserve">. </w:t>
      </w:r>
      <w:r w:rsidR="00C52F4A" w:rsidRPr="00605EB6">
        <w:t>Dans cet écrit</w:t>
      </w:r>
      <w:r w:rsidR="00C474C1">
        <w:t xml:space="preserve">, </w:t>
      </w:r>
      <w:r w:rsidR="00C52F4A" w:rsidRPr="00605EB6">
        <w:t>il n</w:t>
      </w:r>
      <w:r w:rsidR="00C474C1">
        <w:t>’</w:t>
      </w:r>
      <w:r w:rsidR="00C52F4A" w:rsidRPr="00605EB6">
        <w:t>est point parlé d</w:t>
      </w:r>
      <w:r w:rsidR="00C474C1">
        <w:t>’</w:t>
      </w:r>
      <w:r w:rsidR="00C52F4A" w:rsidRPr="00605EB6">
        <w:t>un enfant qui serait né du mariage du marquis de Chamarande</w:t>
      </w:r>
      <w:r w:rsidR="00C474C1">
        <w:t xml:space="preserve">. </w:t>
      </w:r>
      <w:r w:rsidR="00C52F4A" w:rsidRPr="00605EB6">
        <w:t>Or</w:t>
      </w:r>
      <w:r w:rsidR="00C474C1">
        <w:t xml:space="preserve">, </w:t>
      </w:r>
      <w:r w:rsidR="00C52F4A" w:rsidRPr="00605EB6">
        <w:t>ce n</w:t>
      </w:r>
      <w:r w:rsidR="00C474C1">
        <w:t>’</w:t>
      </w:r>
      <w:r w:rsidR="00C52F4A" w:rsidRPr="00605EB6">
        <w:t xml:space="preserve">est ni à </w:t>
      </w:r>
      <w:r w:rsidR="00C474C1">
        <w:t>M. </w:t>
      </w:r>
      <w:r w:rsidR="00C52F4A" w:rsidRPr="00605EB6">
        <w:t>le baron de Simaise</w:t>
      </w:r>
      <w:r w:rsidR="00C474C1">
        <w:t xml:space="preserve">, </w:t>
      </w:r>
      <w:r w:rsidR="00C52F4A" w:rsidRPr="00605EB6">
        <w:t>ni à ce jeune homme</w:t>
      </w:r>
      <w:r w:rsidR="00C474C1">
        <w:t xml:space="preserve">, </w:t>
      </w:r>
      <w:r w:rsidR="00C52F4A" w:rsidRPr="00605EB6">
        <w:t>dont vous venez de me révéler l</w:t>
      </w:r>
      <w:r w:rsidR="00C474C1">
        <w:t>’</w:t>
      </w:r>
      <w:r w:rsidR="00C52F4A" w:rsidRPr="00605EB6">
        <w:t>existence</w:t>
      </w:r>
      <w:r w:rsidR="00C474C1">
        <w:t xml:space="preserve">, </w:t>
      </w:r>
      <w:r w:rsidR="00C52F4A" w:rsidRPr="00605EB6">
        <w:t>que je dois rendre mes comptes</w:t>
      </w:r>
      <w:r w:rsidR="00C474C1">
        <w:t xml:space="preserve">, </w:t>
      </w:r>
      <w:r w:rsidR="00C52F4A" w:rsidRPr="00605EB6">
        <w:t>mais à la marquise elle-même</w:t>
      </w:r>
      <w:r w:rsidR="00C474C1">
        <w:t xml:space="preserve"> ; </w:t>
      </w:r>
      <w:r w:rsidR="00C52F4A" w:rsidRPr="00605EB6">
        <w:t>à moins</w:t>
      </w:r>
      <w:r w:rsidR="00C474C1">
        <w:t xml:space="preserve"> – </w:t>
      </w:r>
      <w:r w:rsidR="00C52F4A" w:rsidRPr="00605EB6">
        <w:t>je vous le répète une dernière fois</w:t>
      </w:r>
      <w:r w:rsidR="00C474C1">
        <w:t xml:space="preserve"> – </w:t>
      </w:r>
      <w:r w:rsidR="00C52F4A" w:rsidRPr="00605EB6">
        <w:t>que son acte de décès produit vienne me prouver qu</w:t>
      </w:r>
      <w:r w:rsidR="00C474C1">
        <w:t>’</w:t>
      </w:r>
      <w:r w:rsidR="00C52F4A" w:rsidRPr="00605EB6">
        <w:t>elle n</w:t>
      </w:r>
      <w:r w:rsidR="00C474C1">
        <w:t>’</w:t>
      </w:r>
      <w:r w:rsidR="00C52F4A" w:rsidRPr="00605EB6">
        <w:t>existe plus</w:t>
      </w:r>
      <w:r w:rsidR="00C474C1">
        <w:t xml:space="preserve">. </w:t>
      </w:r>
      <w:r w:rsidR="00C52F4A" w:rsidRPr="00605EB6">
        <w:t>Dans ce cas seulement</w:t>
      </w:r>
      <w:r w:rsidR="00C474C1">
        <w:t xml:space="preserve">, </w:t>
      </w:r>
      <w:r w:rsidR="00C52F4A" w:rsidRPr="00605EB6">
        <w:t>le jeune homme dont vous venez de me parler pourrait être appelé à faire valoir ses droits</w:t>
      </w:r>
      <w:r w:rsidR="00C474C1">
        <w:t xml:space="preserve">. </w:t>
      </w:r>
      <w:r w:rsidR="00C52F4A" w:rsidRPr="00605EB6">
        <w:t>Voilà</w:t>
      </w:r>
      <w:r w:rsidR="00C474C1">
        <w:t xml:space="preserve">, </w:t>
      </w:r>
      <w:r w:rsidR="00C52F4A" w:rsidRPr="00605EB6">
        <w:t>monsieur</w:t>
      </w:r>
      <w:r w:rsidR="00C474C1">
        <w:t xml:space="preserve">, </w:t>
      </w:r>
      <w:r w:rsidR="00C52F4A" w:rsidRPr="00605EB6">
        <w:t>tout ce que j</w:t>
      </w:r>
      <w:r w:rsidR="00C474C1">
        <w:t>’</w:t>
      </w:r>
      <w:r w:rsidR="00C52F4A" w:rsidRPr="00605EB6">
        <w:t>ai à vous dire</w:t>
      </w:r>
      <w:r w:rsidR="00C474C1">
        <w:t>.</w:t>
      </w:r>
    </w:p>
    <w:p w14:paraId="00D45B56" w14:textId="0A2F7A7B" w:rsidR="00C474C1" w:rsidRDefault="0094609C" w:rsidP="00C52F4A">
      <w:r>
        <w:t>— </w:t>
      </w:r>
      <w:r w:rsidR="00C52F4A" w:rsidRPr="00605EB6">
        <w:t>Et pourtant</w:t>
      </w:r>
      <w:r w:rsidR="00C474C1">
        <w:t xml:space="preserve">, </w:t>
      </w:r>
      <w:r w:rsidR="00C52F4A" w:rsidRPr="00605EB6">
        <w:t>monsieur</w:t>
      </w:r>
      <w:r w:rsidR="00C474C1">
        <w:t xml:space="preserve">, </w:t>
      </w:r>
      <w:r w:rsidR="00C52F4A" w:rsidRPr="00605EB6">
        <w:t>vous le déclarez vous-même</w:t>
      </w:r>
      <w:r w:rsidR="00C474C1">
        <w:t xml:space="preserve">, </w:t>
      </w:r>
      <w:r w:rsidR="00C52F4A" w:rsidRPr="00605EB6">
        <w:t>vous êtes convaincu que la marquise est morte</w:t>
      </w:r>
      <w:r w:rsidR="00C474C1">
        <w:t>.</w:t>
      </w:r>
    </w:p>
    <w:p w14:paraId="0FE21534" w14:textId="2811ABB2" w:rsidR="00C474C1" w:rsidRDefault="0094609C" w:rsidP="00C52F4A">
      <w:r>
        <w:t>— </w:t>
      </w:r>
      <w:r w:rsidR="00C52F4A" w:rsidRPr="00605EB6">
        <w:t>Vous qui vous entendez aux affaires</w:t>
      </w:r>
      <w:r w:rsidR="00C474C1">
        <w:t xml:space="preserve">, </w:t>
      </w:r>
      <w:r w:rsidR="00C52F4A" w:rsidRPr="00605EB6">
        <w:t>monsieur</w:t>
      </w:r>
      <w:r w:rsidR="00C474C1">
        <w:t xml:space="preserve">, </w:t>
      </w:r>
      <w:r w:rsidR="00C52F4A" w:rsidRPr="00605EB6">
        <w:t>et qui êtes naturellement un légiste</w:t>
      </w:r>
      <w:r w:rsidR="00C474C1">
        <w:t xml:space="preserve">, </w:t>
      </w:r>
      <w:r w:rsidR="00C52F4A" w:rsidRPr="00605EB6">
        <w:t>vous devez savoir que ma conviction serait chose sans valeur devant un tribunal</w:t>
      </w:r>
      <w:r w:rsidR="00C474C1">
        <w:t xml:space="preserve">. </w:t>
      </w:r>
      <w:r w:rsidR="00C52F4A" w:rsidRPr="00605EB6">
        <w:t>Mais à quoi bon discuter plus longtemps</w:t>
      </w:r>
      <w:r w:rsidR="00C474C1">
        <w:t xml:space="preserve">, </w:t>
      </w:r>
      <w:r w:rsidR="00C52F4A" w:rsidRPr="00605EB6">
        <w:t>je n</w:t>
      </w:r>
      <w:r w:rsidR="00C474C1">
        <w:t>’</w:t>
      </w:r>
      <w:r w:rsidR="00C52F4A" w:rsidRPr="00605EB6">
        <w:t>ai rien à ajouter à ce que je vous ai dit</w:t>
      </w:r>
      <w:r w:rsidR="00C474C1">
        <w:t>.</w:t>
      </w:r>
    </w:p>
    <w:p w14:paraId="0CC50279" w14:textId="6A648FB7" w:rsidR="00C474C1" w:rsidRDefault="0094609C" w:rsidP="00C52F4A">
      <w:r>
        <w:lastRenderedPageBreak/>
        <w:t>— </w:t>
      </w:r>
      <w:r w:rsidR="00C52F4A" w:rsidRPr="00605EB6">
        <w:t>Je vous ferai remarquer</w:t>
      </w:r>
      <w:r w:rsidR="00C474C1">
        <w:t xml:space="preserve">, </w:t>
      </w:r>
      <w:r w:rsidR="00C52F4A" w:rsidRPr="00605EB6">
        <w:t>monsieur</w:t>
      </w:r>
      <w:r w:rsidR="00C474C1">
        <w:t xml:space="preserve">, </w:t>
      </w:r>
      <w:r w:rsidR="00C52F4A" w:rsidRPr="00605EB6">
        <w:t>qu</w:t>
      </w:r>
      <w:r w:rsidR="00C474C1">
        <w:t>’</w:t>
      </w:r>
      <w:r w:rsidR="00C52F4A" w:rsidRPr="00605EB6">
        <w:t>il y a là matière à procès</w:t>
      </w:r>
      <w:r w:rsidR="00C474C1">
        <w:t>.</w:t>
      </w:r>
    </w:p>
    <w:p w14:paraId="02D4C772" w14:textId="70D5A933" w:rsidR="00C474C1" w:rsidRDefault="0094609C" w:rsidP="00C52F4A">
      <w:r>
        <w:t>— </w:t>
      </w:r>
      <w:r w:rsidR="00C52F4A" w:rsidRPr="00605EB6">
        <w:t>Ah</w:t>
      </w:r>
      <w:r w:rsidR="00C474C1">
        <w:t xml:space="preserve"> ! </w:t>
      </w:r>
      <w:r w:rsidR="00C52F4A" w:rsidRPr="00605EB6">
        <w:t>vous croyez</w:t>
      </w:r>
      <w:r w:rsidR="00C474C1">
        <w:t xml:space="preserve"> ?… </w:t>
      </w:r>
      <w:r w:rsidR="00C52F4A" w:rsidRPr="00605EB6">
        <w:t>Cela</w:t>
      </w:r>
      <w:r w:rsidR="00C474C1">
        <w:t xml:space="preserve">, </w:t>
      </w:r>
      <w:r w:rsidR="00C52F4A" w:rsidRPr="00605EB6">
        <w:t>je vous assure</w:t>
      </w:r>
      <w:r w:rsidR="00C474C1">
        <w:t xml:space="preserve">, </w:t>
      </w:r>
      <w:r w:rsidR="00C52F4A" w:rsidRPr="00605EB6">
        <w:t>est en dehors de toutes mes préoccupations</w:t>
      </w:r>
      <w:r w:rsidR="00C474C1">
        <w:t xml:space="preserve">. </w:t>
      </w:r>
      <w:r w:rsidR="00C52F4A" w:rsidRPr="00605EB6">
        <w:t>Un procès</w:t>
      </w:r>
      <w:r w:rsidR="00C474C1">
        <w:t xml:space="preserve"> ! </w:t>
      </w:r>
      <w:r w:rsidR="00C52F4A" w:rsidRPr="00605EB6">
        <w:t>quel serait ce procès</w:t>
      </w:r>
      <w:r w:rsidR="00C474C1">
        <w:t xml:space="preserve">, </w:t>
      </w:r>
      <w:r w:rsidR="00C52F4A" w:rsidRPr="00605EB6">
        <w:t>je vous prie</w:t>
      </w:r>
      <w:r w:rsidR="00C474C1">
        <w:t> ?</w:t>
      </w:r>
    </w:p>
    <w:p w14:paraId="2869F1FD" w14:textId="6D5F09EC" w:rsidR="00C474C1" w:rsidRDefault="0094609C" w:rsidP="00C52F4A">
      <w:r>
        <w:t>— </w:t>
      </w:r>
      <w:r w:rsidR="00C52F4A" w:rsidRPr="00605EB6">
        <w:t>Une demande en restitution</w:t>
      </w:r>
      <w:r w:rsidR="00C474C1">
        <w:t>.</w:t>
      </w:r>
    </w:p>
    <w:p w14:paraId="447720A4" w14:textId="77777777" w:rsidR="00C474C1" w:rsidRDefault="00C52F4A" w:rsidP="00C52F4A">
      <w:r w:rsidRPr="00605EB6">
        <w:t>Le banquier haussa les épaules</w:t>
      </w:r>
      <w:r w:rsidR="00C474C1">
        <w:t>.</w:t>
      </w:r>
    </w:p>
    <w:p w14:paraId="19ACB7D0" w14:textId="6A213F84" w:rsidR="00C474C1" w:rsidRDefault="0094609C" w:rsidP="00C52F4A">
      <w:r>
        <w:t>— </w:t>
      </w:r>
      <w:r w:rsidR="00C52F4A" w:rsidRPr="00605EB6">
        <w:t>Et sur quoi vous appuierez-vous</w:t>
      </w:r>
      <w:r w:rsidR="00C474C1">
        <w:t xml:space="preserve">, </w:t>
      </w:r>
      <w:r w:rsidR="00C52F4A" w:rsidRPr="00605EB6">
        <w:t>monsieur</w:t>
      </w:r>
      <w:r w:rsidR="00C474C1">
        <w:t xml:space="preserve"> ? </w:t>
      </w:r>
      <w:r w:rsidR="00C52F4A" w:rsidRPr="00605EB6">
        <w:t>Oui</w:t>
      </w:r>
      <w:r w:rsidR="00C474C1">
        <w:t xml:space="preserve">, </w:t>
      </w:r>
      <w:r w:rsidR="00C52F4A" w:rsidRPr="00605EB6">
        <w:t>sur quoi</w:t>
      </w:r>
      <w:r w:rsidR="00C474C1">
        <w:t xml:space="preserve"> ? </w:t>
      </w:r>
      <w:r w:rsidR="00C52F4A" w:rsidRPr="00605EB6">
        <w:t>Quelle pièce authentique sérieuse avez-vous entre les mains</w:t>
      </w:r>
      <w:r w:rsidR="00C474C1">
        <w:t xml:space="preserve"> ? </w:t>
      </w:r>
      <w:r w:rsidR="00C52F4A" w:rsidRPr="00605EB6">
        <w:t>Il a été donné un reçu du capital déposé dans notre caisse</w:t>
      </w:r>
      <w:r w:rsidR="00C474C1">
        <w:t xml:space="preserve"> ; </w:t>
      </w:r>
      <w:r w:rsidR="00C52F4A" w:rsidRPr="00605EB6">
        <w:t>j</w:t>
      </w:r>
      <w:r w:rsidR="00C474C1">
        <w:t>’</w:t>
      </w:r>
      <w:r w:rsidR="00C52F4A" w:rsidRPr="00605EB6">
        <w:t>en ai la copie</w:t>
      </w:r>
      <w:r w:rsidR="00C474C1">
        <w:t xml:space="preserve"> ; </w:t>
      </w:r>
      <w:r w:rsidR="00C52F4A" w:rsidRPr="00605EB6">
        <w:t>il y est dit que la somme versée prendra part aux bénéfices des opérations de la maison de banque</w:t>
      </w:r>
      <w:r w:rsidR="00C474C1">
        <w:t>.</w:t>
      </w:r>
    </w:p>
    <w:p w14:paraId="34DFC000" w14:textId="77777777" w:rsidR="00C474C1" w:rsidRDefault="00C474C1" w:rsidP="00C52F4A">
      <w:r>
        <w:t>» </w:t>
      </w:r>
      <w:r w:rsidR="00C52F4A" w:rsidRPr="00605EB6">
        <w:t>Mais où est-il ce reçu</w:t>
      </w:r>
      <w:r>
        <w:t xml:space="preserve"> ? </w:t>
      </w:r>
      <w:r w:rsidR="00C52F4A" w:rsidRPr="00605EB6">
        <w:t>D</w:t>
      </w:r>
      <w:r>
        <w:t>’</w:t>
      </w:r>
      <w:r w:rsidR="00C52F4A" w:rsidRPr="00605EB6">
        <w:t>ailleurs</w:t>
      </w:r>
      <w:r>
        <w:t xml:space="preserve">, </w:t>
      </w:r>
      <w:r w:rsidR="00C52F4A" w:rsidRPr="00605EB6">
        <w:t>cette pièce produite en justice me donnerait encore raison contre mes adversaires</w:t>
      </w:r>
      <w:r>
        <w:t>.</w:t>
      </w:r>
    </w:p>
    <w:p w14:paraId="498A5527" w14:textId="1637D0F6" w:rsidR="00C474C1" w:rsidRDefault="00C52F4A" w:rsidP="00C52F4A">
      <w:r w:rsidRPr="00605EB6">
        <w:t>Carini comprit qu</w:t>
      </w:r>
      <w:r w:rsidR="00C474C1">
        <w:t>’</w:t>
      </w:r>
      <w:r w:rsidRPr="00605EB6">
        <w:t>il n</w:t>
      </w:r>
      <w:r w:rsidR="00C474C1">
        <w:t>’</w:t>
      </w:r>
      <w:r w:rsidRPr="00605EB6">
        <w:t>avait plus rien à espérer</w:t>
      </w:r>
      <w:r w:rsidR="00C474C1">
        <w:t xml:space="preserve"> ; </w:t>
      </w:r>
      <w:r w:rsidRPr="00605EB6">
        <w:t>cette magnifique affaire lui échappait</w:t>
      </w:r>
      <w:r w:rsidR="00C474C1">
        <w:t xml:space="preserve"> ; </w:t>
      </w:r>
      <w:r w:rsidRPr="00605EB6">
        <w:t>c</w:t>
      </w:r>
      <w:r w:rsidR="00C474C1">
        <w:t>’</w:t>
      </w:r>
      <w:r w:rsidRPr="00605EB6">
        <w:t>était un coup manqué</w:t>
      </w:r>
      <w:r w:rsidR="00C474C1">
        <w:t xml:space="preserve">. </w:t>
      </w:r>
      <w:r w:rsidRPr="00605EB6">
        <w:t>Il était humilié de voir avec quelle aisance le banquier répondait victorieusement à tous ses arguments</w:t>
      </w:r>
      <w:r w:rsidR="00C474C1">
        <w:t xml:space="preserve">. </w:t>
      </w:r>
      <w:r w:rsidRPr="00605EB6">
        <w:t xml:space="preserve">La supériorité de </w:t>
      </w:r>
      <w:r w:rsidR="00C474C1">
        <w:t>M. </w:t>
      </w:r>
      <w:r w:rsidRPr="00605EB6">
        <w:t>Van Ossen l</w:t>
      </w:r>
      <w:r w:rsidR="00C474C1">
        <w:t>’</w:t>
      </w:r>
      <w:r w:rsidRPr="00605EB6">
        <w:t>écrasait</w:t>
      </w:r>
      <w:r w:rsidR="00C474C1">
        <w:t>.</w:t>
      </w:r>
    </w:p>
    <w:p w14:paraId="7E2C01B8" w14:textId="77777777" w:rsidR="00C474C1" w:rsidRDefault="00C52F4A" w:rsidP="00C52F4A">
      <w:r w:rsidRPr="00605EB6">
        <w:t>Celui-ci reprit</w:t>
      </w:r>
      <w:r w:rsidR="00C474C1">
        <w:t> :</w:t>
      </w:r>
    </w:p>
    <w:p w14:paraId="481C0E62" w14:textId="3124136A" w:rsidR="00C474C1" w:rsidRDefault="0094609C" w:rsidP="00C52F4A">
      <w:r>
        <w:t>— </w:t>
      </w:r>
      <w:r w:rsidR="00C52F4A" w:rsidRPr="00DD7017">
        <w:t>Ah</w:t>
      </w:r>
      <w:r w:rsidR="00C474C1">
        <w:t xml:space="preserve"> ! </w:t>
      </w:r>
      <w:r w:rsidR="00C52F4A" w:rsidRPr="00DD7017">
        <w:t>ah</w:t>
      </w:r>
      <w:r w:rsidR="00C474C1">
        <w:t xml:space="preserve"> ! </w:t>
      </w:r>
      <w:r w:rsidR="00C52F4A" w:rsidRPr="00DD7017">
        <w:t>un procès</w:t>
      </w:r>
      <w:r w:rsidR="00C474C1">
        <w:t xml:space="preserve"> ! </w:t>
      </w:r>
      <w:r w:rsidR="00C52F4A" w:rsidRPr="00DD7017">
        <w:t>Je voudrais bien voir cela</w:t>
      </w:r>
      <w:r w:rsidR="00C474C1">
        <w:t xml:space="preserve">. </w:t>
      </w:r>
      <w:r w:rsidR="00C52F4A" w:rsidRPr="00DD7017">
        <w:t>Ce serait une satisfaction pour moi</w:t>
      </w:r>
      <w:r w:rsidR="00C474C1">
        <w:t xml:space="preserve"> ; </w:t>
      </w:r>
      <w:r w:rsidR="00C52F4A" w:rsidRPr="00DD7017">
        <w:t>mais elle ne me sera point donnée</w:t>
      </w:r>
      <w:r w:rsidR="00C474C1">
        <w:t xml:space="preserve">. </w:t>
      </w:r>
      <w:r w:rsidR="00C52F4A" w:rsidRPr="00DD7017">
        <w:t>Voyons</w:t>
      </w:r>
      <w:r w:rsidR="00C474C1">
        <w:t xml:space="preserve">, </w:t>
      </w:r>
      <w:r w:rsidR="00C52F4A" w:rsidRPr="00DD7017">
        <w:t>continua-t-il</w:t>
      </w:r>
      <w:r w:rsidR="00C474C1">
        <w:t xml:space="preserve">, </w:t>
      </w:r>
      <w:r w:rsidR="00C52F4A" w:rsidRPr="00DD7017">
        <w:t>ne cachant plus cette fois son ironie</w:t>
      </w:r>
      <w:r w:rsidR="00C474C1">
        <w:t xml:space="preserve">, </w:t>
      </w:r>
      <w:r w:rsidR="00C52F4A" w:rsidRPr="00DD7017">
        <w:t xml:space="preserve">est-ce </w:t>
      </w:r>
      <w:r w:rsidR="00C474C1">
        <w:t>M. </w:t>
      </w:r>
      <w:r w:rsidR="00C52F4A" w:rsidRPr="00DD7017">
        <w:t>le baron de Simaise qui voudrait m</w:t>
      </w:r>
      <w:r w:rsidR="00C474C1">
        <w:t>’</w:t>
      </w:r>
      <w:r w:rsidR="00C52F4A" w:rsidRPr="00DD7017">
        <w:t>attaquer</w:t>
      </w:r>
      <w:r w:rsidR="00C474C1">
        <w:t xml:space="preserve"> ? </w:t>
      </w:r>
      <w:r w:rsidR="00C52F4A" w:rsidRPr="00DD7017">
        <w:t>Je l</w:t>
      </w:r>
      <w:r w:rsidR="00C474C1">
        <w:t>’</w:t>
      </w:r>
      <w:r w:rsidR="00C52F4A" w:rsidRPr="00DD7017">
        <w:t>attends</w:t>
      </w:r>
      <w:r w:rsidR="00C474C1">
        <w:t xml:space="preserve">. </w:t>
      </w:r>
      <w:r w:rsidR="00C52F4A" w:rsidRPr="00DD7017">
        <w:t>Mais non</w:t>
      </w:r>
      <w:r w:rsidR="00C474C1">
        <w:t xml:space="preserve">, </w:t>
      </w:r>
      <w:r w:rsidR="00C52F4A" w:rsidRPr="00DD7017">
        <w:t>il n</w:t>
      </w:r>
      <w:r w:rsidR="00C474C1">
        <w:t>’</w:t>
      </w:r>
      <w:r w:rsidR="00C52F4A" w:rsidRPr="00DD7017">
        <w:t>oserait pas</w:t>
      </w:r>
      <w:r w:rsidR="00C474C1">
        <w:t xml:space="preserve">… </w:t>
      </w:r>
      <w:r w:rsidR="00C52F4A" w:rsidRPr="00DD7017">
        <w:t>Je sais qu</w:t>
      </w:r>
      <w:r w:rsidR="00C474C1">
        <w:t>’</w:t>
      </w:r>
      <w:r w:rsidR="00C52F4A" w:rsidRPr="00DD7017">
        <w:t>il a d</w:t>
      </w:r>
      <w:r w:rsidR="00C474C1">
        <w:t>’</w:t>
      </w:r>
      <w:r w:rsidR="00C52F4A" w:rsidRPr="00DD7017">
        <w:t>excellentes raisons</w:t>
      </w:r>
      <w:r w:rsidR="00C52F4A" w:rsidRPr="00605EB6">
        <w:t xml:space="preserve"> pour ne pas réclamer l</w:t>
      </w:r>
      <w:r w:rsidR="00C474C1">
        <w:t>’</w:t>
      </w:r>
      <w:r w:rsidR="00C52F4A" w:rsidRPr="00605EB6">
        <w:t>appui des tribunaux</w:t>
      </w:r>
      <w:r w:rsidR="00C474C1">
        <w:t xml:space="preserve">. </w:t>
      </w:r>
      <w:r w:rsidR="00C52F4A" w:rsidRPr="00605EB6">
        <w:t>Est-ce l</w:t>
      </w:r>
      <w:r w:rsidR="00C474C1">
        <w:t>’</w:t>
      </w:r>
      <w:r w:rsidR="00C52F4A" w:rsidRPr="00605EB6">
        <w:t>autre</w:t>
      </w:r>
      <w:r w:rsidR="00C474C1">
        <w:t xml:space="preserve"> ? </w:t>
      </w:r>
      <w:r w:rsidR="00C52F4A" w:rsidRPr="00605EB6">
        <w:t>Ce jeune homme qui est</w:t>
      </w:r>
      <w:r w:rsidR="00C474C1">
        <w:t xml:space="preserve">, </w:t>
      </w:r>
      <w:r w:rsidR="00C52F4A" w:rsidRPr="00605EB6">
        <w:t>dites-vous</w:t>
      </w:r>
      <w:r w:rsidR="00C474C1">
        <w:t xml:space="preserve">, </w:t>
      </w:r>
      <w:r w:rsidR="00C52F4A" w:rsidRPr="00605EB6">
        <w:t>le fils du marquis et de la marquise de Chamarande</w:t>
      </w:r>
      <w:r w:rsidR="00C474C1">
        <w:t xml:space="preserve"> ? </w:t>
      </w:r>
      <w:r w:rsidR="00C52F4A" w:rsidRPr="00605EB6">
        <w:t>Eh bien</w:t>
      </w:r>
      <w:r w:rsidR="00C474C1">
        <w:t xml:space="preserve">, </w:t>
      </w:r>
      <w:r w:rsidR="00C52F4A" w:rsidRPr="00605EB6">
        <w:t>je n</w:t>
      </w:r>
      <w:r w:rsidR="00C474C1">
        <w:t>’</w:t>
      </w:r>
      <w:r w:rsidR="00C52F4A" w:rsidRPr="00605EB6">
        <w:t>ai pas plus à redouter de celui-ci que du premier</w:t>
      </w:r>
      <w:r w:rsidR="00C474C1">
        <w:t>.</w:t>
      </w:r>
    </w:p>
    <w:p w14:paraId="5166FCFF" w14:textId="77777777" w:rsidR="00C474C1" w:rsidRDefault="00C474C1" w:rsidP="00C52F4A">
      <w:r>
        <w:lastRenderedPageBreak/>
        <w:t>» </w:t>
      </w:r>
      <w:r w:rsidR="00C52F4A" w:rsidRPr="00605EB6">
        <w:t>Un capital a été confié à notre maison</w:t>
      </w:r>
      <w:r>
        <w:t xml:space="preserve"> ; </w:t>
      </w:r>
      <w:r w:rsidR="00C52F4A" w:rsidRPr="00605EB6">
        <w:t>ce capital est aujourd</w:t>
      </w:r>
      <w:r>
        <w:t>’</w:t>
      </w:r>
      <w:r w:rsidR="00C52F4A" w:rsidRPr="00605EB6">
        <w:t>hui de plus de vingt millions</w:t>
      </w:r>
      <w:r>
        <w:t xml:space="preserve">, </w:t>
      </w:r>
      <w:r w:rsidR="00C52F4A" w:rsidRPr="00605EB6">
        <w:t>et il augmente tous les jours</w:t>
      </w:r>
      <w:r>
        <w:t xml:space="preserve">. </w:t>
      </w:r>
      <w:r w:rsidR="00C52F4A" w:rsidRPr="00605EB6">
        <w:t>Qu</w:t>
      </w:r>
      <w:r>
        <w:t>’</w:t>
      </w:r>
      <w:r w:rsidR="00C52F4A" w:rsidRPr="00605EB6">
        <w:t>on m</w:t>
      </w:r>
      <w:r>
        <w:t>’</w:t>
      </w:r>
      <w:r w:rsidR="00C52F4A" w:rsidRPr="00605EB6">
        <w:t>apporte la pièce authentique que je réclame et nous verrons après</w:t>
      </w:r>
      <w:r>
        <w:t> !</w:t>
      </w:r>
    </w:p>
    <w:p w14:paraId="0949AB19" w14:textId="683F2AA8" w:rsidR="00C474C1" w:rsidRDefault="00C52F4A" w:rsidP="00C52F4A">
      <w:r w:rsidRPr="00605EB6">
        <w:t>Sur ces paroles</w:t>
      </w:r>
      <w:r w:rsidR="00C474C1">
        <w:t>, M. </w:t>
      </w:r>
      <w:r w:rsidRPr="00605EB6">
        <w:t>Van Ossen se leva</w:t>
      </w:r>
      <w:r w:rsidR="00C474C1">
        <w:t xml:space="preserve">, </w:t>
      </w:r>
      <w:r w:rsidRPr="00605EB6">
        <w:t>faisant comprendre au visiteur qu</w:t>
      </w:r>
      <w:r w:rsidR="00C474C1">
        <w:t>’</w:t>
      </w:r>
      <w:r w:rsidRPr="00605EB6">
        <w:t>il n</w:t>
      </w:r>
      <w:r w:rsidR="00C474C1">
        <w:t>’</w:t>
      </w:r>
      <w:r w:rsidRPr="00605EB6">
        <w:t>avait plus rien à lui dire et qu</w:t>
      </w:r>
      <w:r w:rsidR="00C474C1">
        <w:t>’</w:t>
      </w:r>
      <w:r w:rsidRPr="00605EB6">
        <w:t>il devait se retirer</w:t>
      </w:r>
      <w:r w:rsidR="00C474C1">
        <w:t>.</w:t>
      </w:r>
    </w:p>
    <w:p w14:paraId="221883E7" w14:textId="1D2E1A9C" w:rsidR="00C474C1" w:rsidRDefault="0094609C" w:rsidP="00C52F4A">
      <w:r>
        <w:t>— </w:t>
      </w:r>
      <w:r w:rsidR="00C52F4A" w:rsidRPr="00605EB6">
        <w:t>Ainsi</w:t>
      </w:r>
      <w:r w:rsidR="00C474C1">
        <w:t xml:space="preserve">, </w:t>
      </w:r>
      <w:r w:rsidR="00C52F4A" w:rsidRPr="00605EB6">
        <w:t>c</w:t>
      </w:r>
      <w:r w:rsidR="00C474C1">
        <w:t>’</w:t>
      </w:r>
      <w:r w:rsidR="00C52F4A" w:rsidRPr="00605EB6">
        <w:t>est votre dernier mot</w:t>
      </w:r>
      <w:r w:rsidR="00C474C1">
        <w:t xml:space="preserve"> ? </w:t>
      </w:r>
      <w:r w:rsidR="00C52F4A" w:rsidRPr="00605EB6">
        <w:t>dit l</w:t>
      </w:r>
      <w:r w:rsidR="00C474C1">
        <w:t>’</w:t>
      </w:r>
      <w:r w:rsidR="00C52F4A" w:rsidRPr="00605EB6">
        <w:t>Italien en prenant son chapeau</w:t>
      </w:r>
      <w:r w:rsidR="00C474C1">
        <w:t>.</w:t>
      </w:r>
    </w:p>
    <w:p w14:paraId="1E2566E6" w14:textId="2C789B3C" w:rsidR="00C474C1" w:rsidRDefault="0094609C" w:rsidP="00C52F4A">
      <w:r>
        <w:t>— </w:t>
      </w:r>
      <w:r w:rsidR="00C52F4A" w:rsidRPr="00605EB6">
        <w:t>Mon dernier mot</w:t>
      </w:r>
      <w:r w:rsidR="00C474C1">
        <w:t xml:space="preserve">, </w:t>
      </w:r>
      <w:r w:rsidR="00C52F4A" w:rsidRPr="00605EB6">
        <w:t>monsieur</w:t>
      </w:r>
      <w:r w:rsidR="00C474C1">
        <w:t>.</w:t>
      </w:r>
    </w:p>
    <w:p w14:paraId="5E23AF3B" w14:textId="47506D38" w:rsidR="00C474C1" w:rsidRDefault="0094609C" w:rsidP="00C52F4A">
      <w:r>
        <w:t>— </w:t>
      </w:r>
      <w:r w:rsidR="00C52F4A" w:rsidRPr="00605EB6">
        <w:t>C</w:t>
      </w:r>
      <w:r w:rsidR="00C474C1">
        <w:t>’</w:t>
      </w:r>
      <w:r w:rsidR="00C52F4A" w:rsidRPr="00605EB6">
        <w:t>est bien</w:t>
      </w:r>
      <w:r w:rsidR="00C474C1">
        <w:t xml:space="preserve">, </w:t>
      </w:r>
      <w:r w:rsidR="00C52F4A" w:rsidRPr="00605EB6">
        <w:t>fit Carini</w:t>
      </w:r>
      <w:r w:rsidR="00C474C1">
        <w:t xml:space="preserve">, </w:t>
      </w:r>
      <w:r w:rsidR="00C52F4A" w:rsidRPr="00605EB6">
        <w:t>lançant à son vainqueur un regard de défi</w:t>
      </w:r>
      <w:r w:rsidR="00C474C1">
        <w:t>.</w:t>
      </w:r>
    </w:p>
    <w:p w14:paraId="7FBAA8F9" w14:textId="704E0FBB" w:rsidR="00C474C1" w:rsidRDefault="00C474C1" w:rsidP="00C52F4A">
      <w:r>
        <w:t>M. </w:t>
      </w:r>
      <w:r w:rsidR="00C52F4A" w:rsidRPr="00605EB6">
        <w:t>Van Ossen toucha le bouton d</w:t>
      </w:r>
      <w:r>
        <w:t>’</w:t>
      </w:r>
      <w:r w:rsidR="00C52F4A" w:rsidRPr="00605EB6">
        <w:t>une sonnette</w:t>
      </w:r>
      <w:r>
        <w:t>.</w:t>
      </w:r>
    </w:p>
    <w:p w14:paraId="658C8A00" w14:textId="77777777" w:rsidR="00C474C1" w:rsidRDefault="00C52F4A" w:rsidP="00C52F4A">
      <w:r w:rsidRPr="00605EB6">
        <w:t>Un domestique parut aussitôt</w:t>
      </w:r>
      <w:r w:rsidR="00C474C1">
        <w:t>.</w:t>
      </w:r>
    </w:p>
    <w:p w14:paraId="4BD7C6CD" w14:textId="49B80218" w:rsidR="00C474C1" w:rsidRDefault="0094609C" w:rsidP="00C52F4A">
      <w:r>
        <w:t>— </w:t>
      </w:r>
      <w:r w:rsidR="00C52F4A" w:rsidRPr="00605EB6">
        <w:t>Reconduisez monsieur</w:t>
      </w:r>
      <w:r w:rsidR="00C474C1">
        <w:t xml:space="preserve">, </w:t>
      </w:r>
      <w:r w:rsidR="00C52F4A" w:rsidRPr="00605EB6">
        <w:t>dit le banquier</w:t>
      </w:r>
      <w:r w:rsidR="00C474C1">
        <w:t>.</w:t>
      </w:r>
    </w:p>
    <w:p w14:paraId="0584AAFD" w14:textId="77777777" w:rsidR="00C474C1" w:rsidRDefault="00C52F4A" w:rsidP="00C52F4A">
      <w:r w:rsidRPr="00605EB6">
        <w:t>Carini sortit piteusement</w:t>
      </w:r>
      <w:r w:rsidR="00C474C1">
        <w:t xml:space="preserve">, </w:t>
      </w:r>
      <w:r w:rsidRPr="00605EB6">
        <w:t>l</w:t>
      </w:r>
      <w:r w:rsidR="00C474C1">
        <w:t>’</w:t>
      </w:r>
      <w:r w:rsidRPr="00605EB6">
        <w:t>oreille basse</w:t>
      </w:r>
      <w:r w:rsidR="00C474C1">
        <w:t xml:space="preserve">, </w:t>
      </w:r>
      <w:r w:rsidRPr="00605EB6">
        <w:t>mais ayant en lui le grondement d</w:t>
      </w:r>
      <w:r w:rsidR="00C474C1">
        <w:t>’</w:t>
      </w:r>
      <w:r w:rsidRPr="00605EB6">
        <w:t>une rage insensée</w:t>
      </w:r>
      <w:r w:rsidR="00C474C1">
        <w:t xml:space="preserve">, </w:t>
      </w:r>
      <w:r w:rsidRPr="00605EB6">
        <w:t>et ruminant déjà le projet d</w:t>
      </w:r>
      <w:r w:rsidR="00C474C1">
        <w:t>’</w:t>
      </w:r>
      <w:r w:rsidRPr="00605EB6">
        <w:t>une vengeance à l</w:t>
      </w:r>
      <w:r w:rsidR="00C474C1">
        <w:t>’</w:t>
      </w:r>
      <w:r w:rsidRPr="00605EB6">
        <w:t>italienne</w:t>
      </w:r>
      <w:r w:rsidR="00C474C1">
        <w:t>.</w:t>
      </w:r>
    </w:p>
    <w:p w14:paraId="5031CD6C" w14:textId="2FF2827C" w:rsidR="00C52F4A" w:rsidRPr="00605EB6" w:rsidRDefault="00C52F4A" w:rsidP="00C474C1">
      <w:pPr>
        <w:pStyle w:val="Titre2"/>
      </w:pPr>
      <w:bookmarkStart w:id="92" w:name="_Toc197617937"/>
      <w:r w:rsidRPr="00605EB6">
        <w:lastRenderedPageBreak/>
        <w:t>XIV</w:t>
      </w:r>
      <w:r w:rsidRPr="00605EB6">
        <w:br/>
      </w:r>
      <w:r w:rsidRPr="00605EB6">
        <w:br/>
        <w:t>IL Y A LOIN DE LA COUPE AUX LÈVRES</w:t>
      </w:r>
      <w:bookmarkEnd w:id="92"/>
    </w:p>
    <w:p w14:paraId="326B27B3" w14:textId="77777777" w:rsidR="00C474C1" w:rsidRDefault="00C52F4A" w:rsidP="00C52F4A">
      <w:r w:rsidRPr="00605EB6">
        <w:t>Il se jeta dans la voiture de place qui l</w:t>
      </w:r>
      <w:r w:rsidR="00C474C1">
        <w:t>’</w:t>
      </w:r>
      <w:r w:rsidRPr="00605EB6">
        <w:t>attendait sur le boulevard</w:t>
      </w:r>
      <w:r w:rsidR="00C474C1">
        <w:t xml:space="preserve">, </w:t>
      </w:r>
      <w:r w:rsidRPr="00605EB6">
        <w:t>en donnant au cocher le numéro de l</w:t>
      </w:r>
      <w:r w:rsidR="00C474C1">
        <w:t>’</w:t>
      </w:r>
      <w:r w:rsidRPr="00605EB6">
        <w:t>hôtel de Simaise</w:t>
      </w:r>
      <w:r w:rsidR="00C474C1">
        <w:t xml:space="preserve">, </w:t>
      </w:r>
      <w:r w:rsidRPr="00605EB6">
        <w:t>avenue des Champs-Élysées</w:t>
      </w:r>
      <w:r w:rsidR="00C474C1">
        <w:t>.</w:t>
      </w:r>
    </w:p>
    <w:p w14:paraId="25C48011" w14:textId="77777777" w:rsidR="00C474C1" w:rsidRDefault="00C52F4A" w:rsidP="00C52F4A">
      <w:r w:rsidRPr="00605EB6">
        <w:t>Carini venait d</w:t>
      </w:r>
      <w:r w:rsidR="00C474C1">
        <w:t>’</w:t>
      </w:r>
      <w:r w:rsidRPr="00605EB6">
        <w:t>éprouver une cruelle déception</w:t>
      </w:r>
      <w:r w:rsidR="00C474C1">
        <w:t xml:space="preserve"> ; </w:t>
      </w:r>
      <w:r w:rsidRPr="00605EB6">
        <w:t>il avait fait ce qu</w:t>
      </w:r>
      <w:r w:rsidR="00C474C1">
        <w:t>’</w:t>
      </w:r>
      <w:r w:rsidRPr="00605EB6">
        <w:t>on appelle un pas de clerc</w:t>
      </w:r>
      <w:r w:rsidR="00C474C1">
        <w:t xml:space="preserve">. </w:t>
      </w:r>
      <w:r w:rsidRPr="00605EB6">
        <w:t>Four complet</w:t>
      </w:r>
      <w:r w:rsidR="00C474C1">
        <w:t xml:space="preserve"> ! </w:t>
      </w:r>
      <w:r w:rsidRPr="00605EB6">
        <w:t>Il était forcé de reconnaître qu</w:t>
      </w:r>
      <w:r w:rsidR="00C474C1">
        <w:t>’</w:t>
      </w:r>
      <w:r w:rsidRPr="00605EB6">
        <w:t>il avait eu affaire à plus fort que lui</w:t>
      </w:r>
      <w:r w:rsidR="00C474C1">
        <w:t>.</w:t>
      </w:r>
    </w:p>
    <w:p w14:paraId="6E2B2BD1" w14:textId="77777777" w:rsidR="00C474C1" w:rsidRDefault="00C52F4A" w:rsidP="00C52F4A">
      <w:r w:rsidRPr="00605EB6">
        <w:t>Quoi</w:t>
      </w:r>
      <w:r w:rsidR="00C474C1">
        <w:t xml:space="preserve">, </w:t>
      </w:r>
      <w:r w:rsidRPr="00605EB6">
        <w:t>lui</w:t>
      </w:r>
      <w:r w:rsidR="00C474C1">
        <w:t xml:space="preserve">, </w:t>
      </w:r>
      <w:r w:rsidRPr="00605EB6">
        <w:t>Carini</w:t>
      </w:r>
      <w:r w:rsidR="00C474C1">
        <w:t xml:space="preserve">, </w:t>
      </w:r>
      <w:r w:rsidRPr="00605EB6">
        <w:t>un malin</w:t>
      </w:r>
      <w:r w:rsidR="00C474C1">
        <w:t xml:space="preserve">, </w:t>
      </w:r>
      <w:r w:rsidRPr="00605EB6">
        <w:t>un élève de Blaireau</w:t>
      </w:r>
      <w:r w:rsidR="00C474C1">
        <w:t xml:space="preserve">, </w:t>
      </w:r>
      <w:r w:rsidRPr="00605EB6">
        <w:t>il s</w:t>
      </w:r>
      <w:r w:rsidR="00C474C1">
        <w:t>’</w:t>
      </w:r>
      <w:r w:rsidRPr="00605EB6">
        <w:t>était laissé rouler</w:t>
      </w:r>
      <w:r w:rsidR="00C474C1">
        <w:t xml:space="preserve">, </w:t>
      </w:r>
      <w:r w:rsidRPr="00605EB6">
        <w:t>par un banquier hollandais</w:t>
      </w:r>
      <w:r w:rsidR="00C474C1">
        <w:t xml:space="preserve"> ! </w:t>
      </w:r>
      <w:r w:rsidRPr="00605EB6">
        <w:t>Misère</w:t>
      </w:r>
      <w:r w:rsidR="00C474C1">
        <w:t xml:space="preserve"> !… </w:t>
      </w:r>
      <w:r w:rsidRPr="00605EB6">
        <w:t>C</w:t>
      </w:r>
      <w:r w:rsidR="00C474C1">
        <w:t>’</w:t>
      </w:r>
      <w:r w:rsidRPr="00605EB6">
        <w:t>était à se ronger les poings de rage</w:t>
      </w:r>
      <w:r w:rsidR="00C474C1">
        <w:t>.</w:t>
      </w:r>
    </w:p>
    <w:p w14:paraId="0290CA04" w14:textId="77777777" w:rsidR="00C474C1" w:rsidRDefault="00C52F4A" w:rsidP="00C52F4A">
      <w:r w:rsidRPr="00605EB6">
        <w:t>Fallait-il donc qu</w:t>
      </w:r>
      <w:r w:rsidR="00C474C1">
        <w:t>’</w:t>
      </w:r>
      <w:r w:rsidRPr="00605EB6">
        <w:t>il renonçât à l</w:t>
      </w:r>
      <w:r w:rsidR="00C474C1">
        <w:t>’</w:t>
      </w:r>
      <w:r w:rsidRPr="00605EB6">
        <w:t>espoir si tendrement</w:t>
      </w:r>
      <w:r w:rsidR="00C474C1">
        <w:t xml:space="preserve">, </w:t>
      </w:r>
      <w:r w:rsidRPr="00605EB6">
        <w:t>si audacieusement caressé</w:t>
      </w:r>
      <w:r w:rsidR="00C474C1">
        <w:t xml:space="preserve">, </w:t>
      </w:r>
      <w:r w:rsidRPr="00605EB6">
        <w:t>d</w:t>
      </w:r>
      <w:r w:rsidR="00C474C1">
        <w:t>’</w:t>
      </w:r>
      <w:r w:rsidRPr="00605EB6">
        <w:t>enrichir celui qu</w:t>
      </w:r>
      <w:r w:rsidR="00C474C1">
        <w:t>’</w:t>
      </w:r>
      <w:r w:rsidRPr="00605EB6">
        <w:t>il avait vendu autrefois à des saltimbanques</w:t>
      </w:r>
      <w:r w:rsidR="00C474C1">
        <w:t xml:space="preserve">, </w:t>
      </w:r>
      <w:r w:rsidRPr="00605EB6">
        <w:t>à condition</w:t>
      </w:r>
      <w:r w:rsidR="00C474C1">
        <w:t xml:space="preserve">, </w:t>
      </w:r>
      <w:r w:rsidRPr="00605EB6">
        <w:t>bien entendu</w:t>
      </w:r>
      <w:r w:rsidR="00C474C1">
        <w:t xml:space="preserve">, </w:t>
      </w:r>
      <w:r w:rsidRPr="00605EB6">
        <w:t>que son protégé ne mettrait pas de bornes à sa reconnaissance</w:t>
      </w:r>
      <w:r w:rsidR="00C474C1">
        <w:t> ?</w:t>
      </w:r>
    </w:p>
    <w:p w14:paraId="04B96DAF" w14:textId="77777777" w:rsidR="00C474C1" w:rsidRDefault="00C52F4A" w:rsidP="00C52F4A">
      <w:r w:rsidRPr="00605EB6">
        <w:t>Renoncer</w:t>
      </w:r>
      <w:r w:rsidR="00C474C1">
        <w:t xml:space="preserve"> ! </w:t>
      </w:r>
      <w:r w:rsidRPr="00605EB6">
        <w:t>c</w:t>
      </w:r>
      <w:r w:rsidR="00C474C1">
        <w:t>’</w:t>
      </w:r>
      <w:r w:rsidRPr="00605EB6">
        <w:t>est-à-dire se reconnaître battu et rendre les armes</w:t>
      </w:r>
      <w:r w:rsidR="00C474C1">
        <w:t xml:space="preserve">, </w:t>
      </w:r>
      <w:r w:rsidRPr="00605EB6">
        <w:t>jamais</w:t>
      </w:r>
      <w:r w:rsidR="00C474C1">
        <w:t xml:space="preserve">, </w:t>
      </w:r>
      <w:r w:rsidRPr="00605EB6">
        <w:t>jamais</w:t>
      </w:r>
      <w:r w:rsidR="00C474C1">
        <w:t xml:space="preserve"> ! </w:t>
      </w:r>
      <w:r w:rsidRPr="00605EB6">
        <w:t>Non</w:t>
      </w:r>
      <w:r w:rsidR="00C474C1">
        <w:t xml:space="preserve">, </w:t>
      </w:r>
      <w:r w:rsidRPr="00605EB6">
        <w:t>il ne pouvait se désintéresser d</w:t>
      </w:r>
      <w:r w:rsidR="00C474C1">
        <w:t>’</w:t>
      </w:r>
      <w:r w:rsidRPr="00605EB6">
        <w:t>une affaire aussi splendide</w:t>
      </w:r>
      <w:r w:rsidR="00C474C1">
        <w:t>.</w:t>
      </w:r>
    </w:p>
    <w:p w14:paraId="3021F760" w14:textId="0CD8A0E2" w:rsidR="00C474C1" w:rsidRDefault="00C52F4A" w:rsidP="00C52F4A">
      <w:r w:rsidRPr="00605EB6">
        <w:t>Pour le moment</w:t>
      </w:r>
      <w:r w:rsidR="00C474C1">
        <w:t>, M. </w:t>
      </w:r>
      <w:r w:rsidRPr="00605EB6">
        <w:t>Van Ossen avait le dessus</w:t>
      </w:r>
      <w:r w:rsidR="00C474C1">
        <w:t xml:space="preserve">, </w:t>
      </w:r>
      <w:r w:rsidRPr="00605EB6">
        <w:t>mais Carini prendrait bientôt sa revanche</w:t>
      </w:r>
      <w:r w:rsidR="00C474C1">
        <w:t xml:space="preserve">. </w:t>
      </w:r>
      <w:r w:rsidRPr="00605EB6">
        <w:t>Il allait se mettre immédiatement</w:t>
      </w:r>
      <w:r w:rsidR="00C474C1">
        <w:t xml:space="preserve">, </w:t>
      </w:r>
      <w:r w:rsidRPr="00605EB6">
        <w:t>avec ardeur</w:t>
      </w:r>
      <w:r w:rsidR="00C474C1">
        <w:t xml:space="preserve">, </w:t>
      </w:r>
      <w:r w:rsidRPr="00605EB6">
        <w:t>sans perdre un temps précieux</w:t>
      </w:r>
      <w:r w:rsidR="00C474C1">
        <w:t xml:space="preserve">, </w:t>
      </w:r>
      <w:r w:rsidRPr="00605EB6">
        <w:t>à la recherche du jeune saltimbanque</w:t>
      </w:r>
      <w:r w:rsidR="00C474C1">
        <w:t xml:space="preserve"> ; </w:t>
      </w:r>
      <w:r w:rsidRPr="00605EB6">
        <w:t>certainement</w:t>
      </w:r>
      <w:r w:rsidR="00C474C1">
        <w:t xml:space="preserve">, </w:t>
      </w:r>
      <w:r w:rsidRPr="00605EB6">
        <w:t>il ne lui serait pas difficile de le trouver</w:t>
      </w:r>
      <w:r w:rsidR="00C474C1">
        <w:t>.</w:t>
      </w:r>
    </w:p>
    <w:p w14:paraId="2238047B" w14:textId="77777777" w:rsidR="00C474C1" w:rsidRDefault="00C52F4A" w:rsidP="00C52F4A">
      <w:r w:rsidRPr="00605EB6">
        <w:t>Celui-ci deviendrait</w:t>
      </w:r>
      <w:r w:rsidR="00C474C1">
        <w:t xml:space="preserve">, </w:t>
      </w:r>
      <w:r w:rsidRPr="00605EB6">
        <w:t>dans ses mains</w:t>
      </w:r>
      <w:r w:rsidR="00C474C1">
        <w:t xml:space="preserve">, </w:t>
      </w:r>
      <w:r w:rsidRPr="00605EB6">
        <w:t>un instrument terrible</w:t>
      </w:r>
      <w:r w:rsidR="00C474C1">
        <w:t xml:space="preserve">, </w:t>
      </w:r>
      <w:r w:rsidRPr="00605EB6">
        <w:t>et il frapperait durement</w:t>
      </w:r>
      <w:r w:rsidR="00C474C1">
        <w:t xml:space="preserve">, </w:t>
      </w:r>
      <w:r w:rsidRPr="00605EB6">
        <w:t>en assommeur</w:t>
      </w:r>
      <w:r w:rsidR="00C474C1">
        <w:t xml:space="preserve">. </w:t>
      </w:r>
      <w:r w:rsidRPr="00605EB6">
        <w:t>Tant pis pour ceux</w:t>
      </w:r>
      <w:r w:rsidR="00C474C1">
        <w:t xml:space="preserve">, </w:t>
      </w:r>
      <w:r w:rsidRPr="00605EB6">
        <w:t>qui recevraient les coups</w:t>
      </w:r>
      <w:r w:rsidR="00C474C1">
        <w:t>.</w:t>
      </w:r>
    </w:p>
    <w:p w14:paraId="4938163F" w14:textId="4878D00F" w:rsidR="00C474C1" w:rsidRDefault="00C52F4A" w:rsidP="00C52F4A">
      <w:r w:rsidRPr="00605EB6">
        <w:lastRenderedPageBreak/>
        <w:t>Le baron de Simaise serait perdu</w:t>
      </w:r>
      <w:r w:rsidR="00C474C1">
        <w:t xml:space="preserve">, </w:t>
      </w:r>
      <w:r w:rsidRPr="00605EB6">
        <w:t>mais cela lui était bien égal</w:t>
      </w:r>
      <w:r w:rsidR="00C474C1">
        <w:t xml:space="preserve"> ; </w:t>
      </w:r>
      <w:r w:rsidRPr="00605EB6">
        <w:t>était-ce sa faute</w:t>
      </w:r>
      <w:r w:rsidR="00C474C1">
        <w:t xml:space="preserve">, </w:t>
      </w:r>
      <w:r w:rsidRPr="00605EB6">
        <w:t>à lui</w:t>
      </w:r>
      <w:r w:rsidR="00C474C1">
        <w:t xml:space="preserve">, </w:t>
      </w:r>
      <w:r w:rsidRPr="00605EB6">
        <w:t xml:space="preserve">si </w:t>
      </w:r>
      <w:r w:rsidR="00C474C1">
        <w:t>M. </w:t>
      </w:r>
      <w:r w:rsidRPr="00605EB6">
        <w:t>le baron avait placé sa tête entre l</w:t>
      </w:r>
      <w:r w:rsidR="00C474C1">
        <w:t>’</w:t>
      </w:r>
      <w:r w:rsidRPr="00605EB6">
        <w:t>enclume et le marteau</w:t>
      </w:r>
      <w:r w:rsidR="00C474C1">
        <w:t> ?</w:t>
      </w:r>
    </w:p>
    <w:p w14:paraId="12BB1FC5" w14:textId="77777777" w:rsidR="00C474C1" w:rsidRDefault="00C52F4A" w:rsidP="00C52F4A">
      <w:r w:rsidRPr="00605EB6">
        <w:t>Carini était vindicatif</w:t>
      </w:r>
      <w:r w:rsidR="00C474C1">
        <w:t xml:space="preserve">, </w:t>
      </w:r>
      <w:r w:rsidRPr="00605EB6">
        <w:t>haineux</w:t>
      </w:r>
      <w:r w:rsidR="00C474C1">
        <w:t xml:space="preserve"> ; </w:t>
      </w:r>
      <w:r w:rsidRPr="00605EB6">
        <w:t>il avait eu le bonheur d</w:t>
      </w:r>
      <w:r w:rsidR="00C474C1">
        <w:t>’</w:t>
      </w:r>
      <w:r w:rsidRPr="00605EB6">
        <w:t xml:space="preserve">échapper </w:t>
      </w:r>
      <w:r w:rsidRPr="00605EB6">
        <w:rPr>
          <w:bCs/>
        </w:rPr>
        <w:t>à</w:t>
      </w:r>
      <w:r w:rsidRPr="00605EB6">
        <w:rPr>
          <w:bCs/>
          <w:i/>
          <w:iCs/>
        </w:rPr>
        <w:t xml:space="preserve"> </w:t>
      </w:r>
      <w:r w:rsidRPr="00605EB6">
        <w:t>la justice des hommes</w:t>
      </w:r>
      <w:r w:rsidR="00C474C1">
        <w:t xml:space="preserve">, </w:t>
      </w:r>
      <w:r w:rsidRPr="00605EB6">
        <w:t>mais il était resté l</w:t>
      </w:r>
      <w:r w:rsidR="00C474C1">
        <w:t>’</w:t>
      </w:r>
      <w:r w:rsidRPr="00605EB6">
        <w:t>ennemi implacable de la société</w:t>
      </w:r>
      <w:r w:rsidR="00C474C1">
        <w:t xml:space="preserve"> ; </w:t>
      </w:r>
      <w:r w:rsidRPr="00605EB6">
        <w:t>il voulait se venger</w:t>
      </w:r>
      <w:r w:rsidR="00C474C1">
        <w:t xml:space="preserve">, </w:t>
      </w:r>
      <w:r w:rsidRPr="00605EB6">
        <w:t>peu lui importait sur qui tomberait sa vengeance</w:t>
      </w:r>
      <w:r w:rsidR="00C474C1">
        <w:t>.</w:t>
      </w:r>
    </w:p>
    <w:p w14:paraId="38A9AF2E" w14:textId="75B54D8D" w:rsidR="00C474C1" w:rsidRDefault="00C52F4A" w:rsidP="00C52F4A">
      <w:r w:rsidRPr="00605EB6">
        <w:t>Ah</w:t>
      </w:r>
      <w:r w:rsidR="00C474C1">
        <w:t> ! M. </w:t>
      </w:r>
      <w:r w:rsidRPr="00605EB6">
        <w:t>Van Ossen voulait garder les millions</w:t>
      </w:r>
      <w:r w:rsidR="00C474C1">
        <w:t xml:space="preserve"> ! </w:t>
      </w:r>
      <w:r w:rsidRPr="00605EB6">
        <w:t>On verrait bien</w:t>
      </w:r>
      <w:r w:rsidR="00C474C1">
        <w:t xml:space="preserve">. </w:t>
      </w:r>
      <w:r w:rsidRPr="00605EB6">
        <w:t>Grâce au signor Carini</w:t>
      </w:r>
      <w:r w:rsidR="00C474C1">
        <w:t xml:space="preserve">, </w:t>
      </w:r>
      <w:r w:rsidRPr="00605EB6">
        <w:t>le jeune saltimbanque saurait prouver qu</w:t>
      </w:r>
      <w:r w:rsidR="00C474C1">
        <w:t>’</w:t>
      </w:r>
      <w:r w:rsidRPr="00605EB6">
        <w:t>il est le fils du marquis et de la marquise de Chamarande</w:t>
      </w:r>
      <w:r w:rsidR="00C474C1">
        <w:t xml:space="preserve">, </w:t>
      </w:r>
      <w:r w:rsidRPr="00605EB6">
        <w:t>qu</w:t>
      </w:r>
      <w:r w:rsidR="00C474C1">
        <w:t>’</w:t>
      </w:r>
      <w:r w:rsidRPr="00605EB6">
        <w:t>il est né au vieux château de Blaincourt où sa mère</w:t>
      </w:r>
      <w:r w:rsidR="00C474C1">
        <w:t xml:space="preserve">, </w:t>
      </w:r>
      <w:r w:rsidRPr="00605EB6">
        <w:t>folle</w:t>
      </w:r>
      <w:r w:rsidR="00C474C1">
        <w:t xml:space="preserve">, </w:t>
      </w:r>
      <w:r w:rsidRPr="00605EB6">
        <w:t>avait été enfermée</w:t>
      </w:r>
      <w:r w:rsidR="00C474C1">
        <w:t xml:space="preserve">, </w:t>
      </w:r>
      <w:r w:rsidRPr="00605EB6">
        <w:t>qu</w:t>
      </w:r>
      <w:r w:rsidR="00C474C1">
        <w:t>’</w:t>
      </w:r>
      <w:r w:rsidRPr="00605EB6">
        <w:t>il est enfin l</w:t>
      </w:r>
      <w:r w:rsidR="00C474C1">
        <w:t>’</w:t>
      </w:r>
      <w:r w:rsidRPr="00605EB6">
        <w:t>unique héritier de son père</w:t>
      </w:r>
      <w:r w:rsidR="00C474C1">
        <w:t>.</w:t>
      </w:r>
    </w:p>
    <w:p w14:paraId="31575DC5" w14:textId="77777777" w:rsidR="00C474C1" w:rsidRDefault="00C52F4A" w:rsidP="00C52F4A">
      <w:r w:rsidRPr="00605EB6">
        <w:t>Oui</w:t>
      </w:r>
      <w:r w:rsidR="00C474C1">
        <w:t xml:space="preserve">, </w:t>
      </w:r>
      <w:r w:rsidRPr="00605EB6">
        <w:t>puisqu</w:t>
      </w:r>
      <w:r w:rsidR="00C474C1">
        <w:t>’</w:t>
      </w:r>
      <w:r w:rsidRPr="00605EB6">
        <w:t>il le fallait</w:t>
      </w:r>
      <w:r w:rsidR="00C474C1">
        <w:t xml:space="preserve">, </w:t>
      </w:r>
      <w:r w:rsidRPr="00605EB6">
        <w:t>il y aurait un procès</w:t>
      </w:r>
      <w:r w:rsidR="00C474C1">
        <w:t xml:space="preserve"> ; </w:t>
      </w:r>
      <w:r w:rsidRPr="00605EB6">
        <w:t>on plaiderait</w:t>
      </w:r>
      <w:r w:rsidR="00C474C1">
        <w:t xml:space="preserve">. </w:t>
      </w:r>
      <w:r w:rsidRPr="00605EB6">
        <w:t>Ah</w:t>
      </w:r>
      <w:r w:rsidR="00C474C1">
        <w:t xml:space="preserve"> ! </w:t>
      </w:r>
      <w:r w:rsidRPr="00605EB6">
        <w:t>d</w:t>
      </w:r>
      <w:r w:rsidR="00C474C1">
        <w:t>’</w:t>
      </w:r>
      <w:r w:rsidRPr="00605EB6">
        <w:t>étranges choses seraient révélées devant le tribunal</w:t>
      </w:r>
      <w:r w:rsidR="00C474C1">
        <w:t xml:space="preserve"> !… </w:t>
      </w:r>
      <w:r w:rsidRPr="00605EB6">
        <w:t>Car</w:t>
      </w:r>
      <w:r w:rsidR="00C474C1">
        <w:t xml:space="preserve">, </w:t>
      </w:r>
      <w:r w:rsidRPr="00605EB6">
        <w:t>Blaireau étant mort</w:t>
      </w:r>
      <w:r w:rsidR="00C474C1">
        <w:t xml:space="preserve">, </w:t>
      </w:r>
      <w:r w:rsidRPr="00605EB6">
        <w:t>Carini était délié de tous ses serments</w:t>
      </w:r>
      <w:r w:rsidR="00C474C1">
        <w:t xml:space="preserve"> ; </w:t>
      </w:r>
      <w:r w:rsidRPr="00605EB6">
        <w:t>il n</w:t>
      </w:r>
      <w:r w:rsidR="00C474C1">
        <w:t>’</w:t>
      </w:r>
      <w:r w:rsidRPr="00605EB6">
        <w:t>avait plus</w:t>
      </w:r>
      <w:r w:rsidR="00C474C1">
        <w:t xml:space="preserve">, </w:t>
      </w:r>
      <w:r w:rsidRPr="00605EB6">
        <w:t>aucun secret à garder</w:t>
      </w:r>
      <w:r w:rsidR="00C474C1">
        <w:t>.</w:t>
      </w:r>
    </w:p>
    <w:p w14:paraId="62B99C83" w14:textId="77777777" w:rsidR="00C474C1" w:rsidRDefault="00C52F4A" w:rsidP="00C52F4A">
      <w:r w:rsidRPr="00605EB6">
        <w:t>L</w:t>
      </w:r>
      <w:r w:rsidR="00C474C1">
        <w:t>’</w:t>
      </w:r>
      <w:r w:rsidRPr="00605EB6">
        <w:t>affaire serait bien conduite et vigoureusement défendue</w:t>
      </w:r>
      <w:r w:rsidR="00C474C1">
        <w:t xml:space="preserve">, </w:t>
      </w:r>
      <w:r w:rsidRPr="00605EB6">
        <w:t>et</w:t>
      </w:r>
      <w:r w:rsidR="00C474C1">
        <w:t xml:space="preserve">, </w:t>
      </w:r>
      <w:r w:rsidRPr="00605EB6">
        <w:t>cela n</w:t>
      </w:r>
      <w:r w:rsidR="00C474C1">
        <w:t>’</w:t>
      </w:r>
      <w:r w:rsidRPr="00605EB6">
        <w:t>était pas douteux</w:t>
      </w:r>
      <w:r w:rsidR="00C474C1">
        <w:t xml:space="preserve">, </w:t>
      </w:r>
      <w:r w:rsidRPr="00605EB6">
        <w:t>le jugement rendu en faveur du saltimbanque serait le triomphe de Carini</w:t>
      </w:r>
      <w:r w:rsidR="00C474C1">
        <w:t>.</w:t>
      </w:r>
    </w:p>
    <w:p w14:paraId="3CE78106" w14:textId="77777777" w:rsidR="00C474C1" w:rsidRDefault="00C52F4A" w:rsidP="00C52F4A">
      <w:r w:rsidRPr="00605EB6">
        <w:t>Alors</w:t>
      </w:r>
      <w:r w:rsidR="00C474C1">
        <w:t xml:space="preserve">, </w:t>
      </w:r>
      <w:r w:rsidRPr="00605EB6">
        <w:t>malgré lui</w:t>
      </w:r>
      <w:r w:rsidR="00C474C1">
        <w:t xml:space="preserve">, </w:t>
      </w:r>
      <w:r w:rsidRPr="00605EB6">
        <w:t>en dépit de ses résistances</w:t>
      </w:r>
      <w:r w:rsidR="00C474C1">
        <w:t xml:space="preserve">, </w:t>
      </w:r>
      <w:r w:rsidRPr="00605EB6">
        <w:t>le banquier hollandais serait forcé de rendre ses comptes</w:t>
      </w:r>
      <w:r w:rsidR="00C474C1">
        <w:t xml:space="preserve">, </w:t>
      </w:r>
      <w:r w:rsidRPr="00605EB6">
        <w:t>d</w:t>
      </w:r>
      <w:r w:rsidR="00C474C1">
        <w:t>’</w:t>
      </w:r>
      <w:r w:rsidRPr="00605EB6">
        <w:t>ouvrir sa caisse</w:t>
      </w:r>
      <w:r w:rsidR="00C474C1">
        <w:t xml:space="preserve">… </w:t>
      </w:r>
      <w:r w:rsidRPr="00605EB6">
        <w:t>Voilà les millions</w:t>
      </w:r>
      <w:r w:rsidR="00C474C1">
        <w:t xml:space="preserve"> ! </w:t>
      </w:r>
      <w:r w:rsidRPr="00605EB6">
        <w:t>Bravo</w:t>
      </w:r>
      <w:r w:rsidR="00C474C1">
        <w:t xml:space="preserve"> ! </w:t>
      </w:r>
      <w:r w:rsidRPr="00605EB6">
        <w:t>Nous sommes Chamarande</w:t>
      </w:r>
      <w:r w:rsidR="00C474C1">
        <w:t xml:space="preserve"> ! </w:t>
      </w:r>
      <w:r w:rsidRPr="00605EB6">
        <w:t>À nous les millions</w:t>
      </w:r>
      <w:r w:rsidR="00C474C1">
        <w:t> !</w:t>
      </w:r>
    </w:p>
    <w:p w14:paraId="7362A7EF" w14:textId="77777777" w:rsidR="00C474C1" w:rsidRDefault="00C52F4A" w:rsidP="00C52F4A">
      <w:r w:rsidRPr="00605EB6">
        <w:t>La voiture s</w:t>
      </w:r>
      <w:r w:rsidR="00C474C1">
        <w:t>’</w:t>
      </w:r>
      <w:r w:rsidRPr="00605EB6">
        <w:t>arrêta et coupa court au rêve plein de bruits métalliques du signor Carini</w:t>
      </w:r>
      <w:r w:rsidR="00C474C1">
        <w:t>.</w:t>
      </w:r>
    </w:p>
    <w:p w14:paraId="427B9FAF" w14:textId="77777777" w:rsidR="00C474C1" w:rsidRDefault="00C52F4A" w:rsidP="00C52F4A">
      <w:r w:rsidRPr="00605EB6">
        <w:t>Il mit pied à terre et entra à l</w:t>
      </w:r>
      <w:r w:rsidR="00C474C1">
        <w:t>’</w:t>
      </w:r>
      <w:r w:rsidRPr="00605EB6">
        <w:t>hôtel de Simaise</w:t>
      </w:r>
      <w:r w:rsidR="00C474C1">
        <w:t>.</w:t>
      </w:r>
    </w:p>
    <w:p w14:paraId="5FA73A41" w14:textId="77777777" w:rsidR="00C474C1" w:rsidRDefault="00C52F4A" w:rsidP="00C52F4A">
      <w:r w:rsidRPr="00605EB6">
        <w:t>Il fit annoncer sa visite par un domestique</w:t>
      </w:r>
      <w:r w:rsidR="00C474C1">
        <w:t xml:space="preserve">, </w:t>
      </w:r>
      <w:r w:rsidRPr="00605EB6">
        <w:t>et</w:t>
      </w:r>
      <w:r w:rsidR="00C474C1">
        <w:t xml:space="preserve">, </w:t>
      </w:r>
      <w:r w:rsidRPr="00605EB6">
        <w:t>sans le faire attendre</w:t>
      </w:r>
      <w:r w:rsidR="00C474C1">
        <w:t xml:space="preserve">, </w:t>
      </w:r>
      <w:r w:rsidRPr="00605EB6">
        <w:t>le baron le reçut dans sa chambre</w:t>
      </w:r>
      <w:r w:rsidR="00C474C1">
        <w:t>.</w:t>
      </w:r>
    </w:p>
    <w:p w14:paraId="2385312F" w14:textId="1799D70A" w:rsidR="00C474C1" w:rsidRDefault="0094609C" w:rsidP="00C52F4A">
      <w:r>
        <w:lastRenderedPageBreak/>
        <w:t>— </w:t>
      </w:r>
      <w:r w:rsidR="00C52F4A" w:rsidRPr="00605EB6">
        <w:t>Je vous attendais</w:t>
      </w:r>
      <w:r w:rsidR="00C474C1">
        <w:t xml:space="preserve">, </w:t>
      </w:r>
      <w:r w:rsidR="00C52F4A" w:rsidRPr="00605EB6">
        <w:t>dit de Simaise</w:t>
      </w:r>
      <w:r w:rsidR="00C474C1">
        <w:t xml:space="preserve">, </w:t>
      </w:r>
      <w:r w:rsidR="00C52F4A" w:rsidRPr="00605EB6">
        <w:t>puisqu</w:t>
      </w:r>
      <w:r w:rsidR="00C474C1">
        <w:t>’</w:t>
      </w:r>
      <w:r w:rsidR="00C52F4A" w:rsidRPr="00605EB6">
        <w:t>il était convenu que vous verriez le banquier ce matin</w:t>
      </w:r>
      <w:r w:rsidR="00C474C1">
        <w:t xml:space="preserve">. </w:t>
      </w:r>
      <w:r w:rsidR="00C52F4A" w:rsidRPr="00605EB6">
        <w:t>Eh bien</w:t>
      </w:r>
      <w:r w:rsidR="00C474C1">
        <w:t xml:space="preserve">, </w:t>
      </w:r>
      <w:r w:rsidR="00C52F4A" w:rsidRPr="00605EB6">
        <w:t>qu</w:t>
      </w:r>
      <w:r w:rsidR="00C474C1">
        <w:t>’</w:t>
      </w:r>
      <w:r w:rsidR="00C52F4A" w:rsidRPr="00605EB6">
        <w:t>avez-vous fait</w:t>
      </w:r>
      <w:r w:rsidR="00C474C1">
        <w:t xml:space="preserve"> ? </w:t>
      </w:r>
      <w:r w:rsidR="00C52F4A" w:rsidRPr="00605EB6">
        <w:t>demanda-t-il anxieusement</w:t>
      </w:r>
      <w:r w:rsidR="00C474C1">
        <w:t>.</w:t>
      </w:r>
    </w:p>
    <w:p w14:paraId="2AFFA6D5" w14:textId="13B16769" w:rsidR="00C474C1" w:rsidRDefault="0094609C" w:rsidP="00C52F4A">
      <w:r>
        <w:t>— </w:t>
      </w:r>
      <w:r w:rsidR="00C52F4A" w:rsidRPr="00605EB6">
        <w:t>Hélas</w:t>
      </w:r>
      <w:r w:rsidR="00C474C1">
        <w:t xml:space="preserve"> ! </w:t>
      </w:r>
      <w:r w:rsidR="00C52F4A" w:rsidRPr="00605EB6">
        <w:t>rien</w:t>
      </w:r>
      <w:r w:rsidR="00C474C1">
        <w:t xml:space="preserve">, </w:t>
      </w:r>
      <w:r w:rsidR="00C52F4A" w:rsidRPr="00605EB6">
        <w:t>monsieur le baron</w:t>
      </w:r>
      <w:r w:rsidR="00C474C1">
        <w:t>.</w:t>
      </w:r>
    </w:p>
    <w:p w14:paraId="755D70DF" w14:textId="77777777" w:rsidR="00C474C1" w:rsidRDefault="00C474C1" w:rsidP="00C52F4A">
      <w:r>
        <w:t>» </w:t>
      </w:r>
      <w:r w:rsidR="00C52F4A" w:rsidRPr="00605EB6">
        <w:t>Le Hollandais s</w:t>
      </w:r>
      <w:r>
        <w:t>’</w:t>
      </w:r>
      <w:r w:rsidR="00C52F4A" w:rsidRPr="00605EB6">
        <w:t>obstine à réclamer l</w:t>
      </w:r>
      <w:r>
        <w:t>’</w:t>
      </w:r>
      <w:r w:rsidR="00C52F4A" w:rsidRPr="00605EB6">
        <w:t>acte de décès</w:t>
      </w:r>
      <w:r>
        <w:t xml:space="preserve">, </w:t>
      </w:r>
      <w:r w:rsidR="00C52F4A" w:rsidRPr="00605EB6">
        <w:t>il n</w:t>
      </w:r>
      <w:r>
        <w:t>’</w:t>
      </w:r>
      <w:r w:rsidR="00C52F4A" w:rsidRPr="00605EB6">
        <w:t>en veut pas démordre</w:t>
      </w:r>
      <w:r>
        <w:t>.</w:t>
      </w:r>
    </w:p>
    <w:p w14:paraId="113FBA63" w14:textId="75D1D139" w:rsidR="00C474C1" w:rsidRDefault="0094609C" w:rsidP="00C52F4A">
      <w:r>
        <w:t>— </w:t>
      </w:r>
      <w:r w:rsidR="00C52F4A" w:rsidRPr="00605EB6">
        <w:t>Ridicule exigence</w:t>
      </w:r>
      <w:r w:rsidR="00C474C1">
        <w:t xml:space="preserve">, </w:t>
      </w:r>
      <w:r w:rsidR="00C52F4A" w:rsidRPr="00605EB6">
        <w:t>quand il sait aussi bien que moi que cette pièce n</w:t>
      </w:r>
      <w:r w:rsidR="00C474C1">
        <w:t>’</w:t>
      </w:r>
      <w:r w:rsidR="00C52F4A" w:rsidRPr="00605EB6">
        <w:t>existe pas</w:t>
      </w:r>
      <w:r w:rsidR="00C474C1">
        <w:t xml:space="preserve">, </w:t>
      </w:r>
      <w:r w:rsidR="00C52F4A" w:rsidRPr="00605EB6">
        <w:t>n</w:t>
      </w:r>
      <w:r w:rsidR="00C474C1">
        <w:t>’</w:t>
      </w:r>
      <w:r w:rsidR="00C52F4A" w:rsidRPr="00605EB6">
        <w:t>a jamais existé</w:t>
      </w:r>
      <w:r w:rsidR="00C474C1">
        <w:t> !</w:t>
      </w:r>
    </w:p>
    <w:p w14:paraId="6A5C125D" w14:textId="7B91C283" w:rsidR="00C474C1" w:rsidRDefault="0094609C" w:rsidP="00C52F4A">
      <w:r>
        <w:t>— </w:t>
      </w:r>
      <w:r w:rsidR="00C52F4A" w:rsidRPr="00605EB6">
        <w:t>Croyez bien</w:t>
      </w:r>
      <w:r w:rsidR="00C474C1">
        <w:t xml:space="preserve">, </w:t>
      </w:r>
      <w:r w:rsidR="00C52F4A" w:rsidRPr="00605EB6">
        <w:t>monsieur le baron</w:t>
      </w:r>
      <w:r w:rsidR="00C474C1">
        <w:t xml:space="preserve">, </w:t>
      </w:r>
      <w:r w:rsidR="00C52F4A" w:rsidRPr="00605EB6">
        <w:t>que si le banquier se montre à ce point exigeant</w:t>
      </w:r>
      <w:r w:rsidR="00C474C1">
        <w:t xml:space="preserve">, </w:t>
      </w:r>
      <w:r w:rsidR="00C52F4A" w:rsidRPr="00605EB6">
        <w:t>c</w:t>
      </w:r>
      <w:r w:rsidR="00C474C1">
        <w:t>’</w:t>
      </w:r>
      <w:r w:rsidR="00C52F4A" w:rsidRPr="00605EB6">
        <w:t>est qu</w:t>
      </w:r>
      <w:r w:rsidR="00C474C1">
        <w:t>’</w:t>
      </w:r>
      <w:r w:rsidR="00C52F4A" w:rsidRPr="00605EB6">
        <w:t>il a ses raisons pour cela</w:t>
      </w:r>
      <w:r w:rsidR="00C474C1">
        <w:t>.</w:t>
      </w:r>
    </w:p>
    <w:p w14:paraId="5AC22AD5" w14:textId="2A30139B" w:rsidR="00C474C1" w:rsidRDefault="0094609C" w:rsidP="00C52F4A">
      <w:r>
        <w:t>— </w:t>
      </w:r>
      <w:r w:rsidR="00C52F4A" w:rsidRPr="00605EB6">
        <w:t>Quelles raisons</w:t>
      </w:r>
      <w:r w:rsidR="00C474C1">
        <w:t> ?</w:t>
      </w:r>
    </w:p>
    <w:p w14:paraId="159DAC62" w14:textId="1A427121" w:rsidR="00C474C1" w:rsidRDefault="0094609C" w:rsidP="00C52F4A">
      <w:r>
        <w:t>— </w:t>
      </w:r>
      <w:r w:rsidR="00C52F4A" w:rsidRPr="00605EB6">
        <w:t>Il ne me les a pas fait connaître</w:t>
      </w:r>
      <w:r w:rsidR="00C474C1">
        <w:t>.</w:t>
      </w:r>
    </w:p>
    <w:p w14:paraId="3B06A238" w14:textId="0C2F934A" w:rsidR="00C474C1" w:rsidRDefault="0094609C" w:rsidP="00C52F4A">
      <w:r>
        <w:t>— </w:t>
      </w:r>
      <w:r w:rsidR="00C52F4A" w:rsidRPr="00605EB6">
        <w:t>Oh</w:t>
      </w:r>
      <w:r w:rsidR="00C474C1">
        <w:t xml:space="preserve"> ! </w:t>
      </w:r>
      <w:r w:rsidR="00C52F4A" w:rsidRPr="00605EB6">
        <w:t>je les devine</w:t>
      </w:r>
      <w:r w:rsidR="00C474C1">
        <w:t xml:space="preserve">, </w:t>
      </w:r>
      <w:r w:rsidR="00C52F4A" w:rsidRPr="00605EB6">
        <w:t>ses raisons</w:t>
      </w:r>
      <w:r w:rsidR="00C474C1">
        <w:t xml:space="preserve"> : </w:t>
      </w:r>
      <w:r w:rsidR="00C52F4A" w:rsidRPr="00605EB6">
        <w:t>il veut garder les millions</w:t>
      </w:r>
      <w:r w:rsidR="00C474C1">
        <w:t xml:space="preserve"> !… </w:t>
      </w:r>
      <w:r w:rsidR="00C52F4A" w:rsidRPr="00605EB6">
        <w:t>mais nous verrons</w:t>
      </w:r>
      <w:r w:rsidR="00C474C1">
        <w:t xml:space="preserve">, </w:t>
      </w:r>
      <w:r w:rsidR="00C52F4A" w:rsidRPr="00605EB6">
        <w:t>nous verrons</w:t>
      </w:r>
      <w:r w:rsidR="00C474C1">
        <w:t>.</w:t>
      </w:r>
    </w:p>
    <w:p w14:paraId="365E22C5" w14:textId="77777777" w:rsidR="00C474C1" w:rsidRDefault="00C52F4A" w:rsidP="00C52F4A">
      <w:r w:rsidRPr="00605EB6">
        <w:t>L</w:t>
      </w:r>
      <w:r w:rsidR="00C474C1">
        <w:t>’</w:t>
      </w:r>
      <w:r w:rsidRPr="00605EB6">
        <w:t>Italien sourit en regardant sournoisement le baron</w:t>
      </w:r>
      <w:r w:rsidR="00C474C1">
        <w:t>.</w:t>
      </w:r>
    </w:p>
    <w:p w14:paraId="50F0F8B4" w14:textId="77777777" w:rsidR="00C474C1" w:rsidRDefault="00C52F4A" w:rsidP="00C52F4A">
      <w:r w:rsidRPr="00605EB6">
        <w:t>Celui-ci reprit</w:t>
      </w:r>
      <w:r w:rsidR="00C474C1">
        <w:t> :</w:t>
      </w:r>
    </w:p>
    <w:p w14:paraId="5D6F3083" w14:textId="5AD8855A" w:rsidR="00C474C1" w:rsidRDefault="0094609C" w:rsidP="00C52F4A">
      <w:r>
        <w:t>— </w:t>
      </w:r>
      <w:r w:rsidR="00C52F4A" w:rsidRPr="00605EB6">
        <w:t>Nous avions décidé que je lui abandonnerais le quart</w:t>
      </w:r>
      <w:r w:rsidR="00C474C1">
        <w:t xml:space="preserve">, </w:t>
      </w:r>
      <w:r w:rsidR="00C52F4A" w:rsidRPr="00605EB6">
        <w:t>la moitié</w:t>
      </w:r>
      <w:r w:rsidR="00C474C1">
        <w:t xml:space="preserve">, </w:t>
      </w:r>
      <w:r w:rsidR="00C52F4A" w:rsidRPr="00605EB6">
        <w:t>s</w:t>
      </w:r>
      <w:r w:rsidR="00C474C1">
        <w:t>’</w:t>
      </w:r>
      <w:r w:rsidR="00C52F4A" w:rsidRPr="00605EB6">
        <w:t>il le fallait</w:t>
      </w:r>
      <w:r w:rsidR="00C474C1">
        <w:t xml:space="preserve">, </w:t>
      </w:r>
      <w:r w:rsidR="00C52F4A" w:rsidRPr="00605EB6">
        <w:t>et que je lui donnerais quittance de la somme entière</w:t>
      </w:r>
      <w:r w:rsidR="00C474C1">
        <w:t xml:space="preserve">. </w:t>
      </w:r>
      <w:r w:rsidR="00C52F4A" w:rsidRPr="00605EB6">
        <w:t>Ne lui avez-vous pas proposé cette transaction</w:t>
      </w:r>
      <w:r w:rsidR="00C474C1">
        <w:t xml:space="preserve">, </w:t>
      </w:r>
      <w:r w:rsidR="00C52F4A" w:rsidRPr="00605EB6">
        <w:t>monsieur Carini</w:t>
      </w:r>
      <w:r w:rsidR="00C474C1">
        <w:t> ?</w:t>
      </w:r>
    </w:p>
    <w:p w14:paraId="0ABD8E94" w14:textId="4586F5E4" w:rsidR="00C474C1" w:rsidRDefault="0094609C" w:rsidP="00C52F4A">
      <w:r>
        <w:t>— </w:t>
      </w:r>
      <w:r w:rsidR="00C52F4A" w:rsidRPr="00605EB6">
        <w:t>Eh</w:t>
      </w:r>
      <w:r w:rsidR="00C474C1">
        <w:t xml:space="preserve"> ! </w:t>
      </w:r>
      <w:r w:rsidR="00C52F4A" w:rsidRPr="00605EB6">
        <w:t>je m</w:t>
      </w:r>
      <w:r w:rsidR="00C474C1">
        <w:t>’</w:t>
      </w:r>
      <w:r w:rsidR="00C52F4A" w:rsidRPr="00605EB6">
        <w:t>en suis bien gardé</w:t>
      </w:r>
      <w:r w:rsidR="00C474C1">
        <w:t xml:space="preserve"> ; </w:t>
      </w:r>
      <w:r w:rsidR="00C52F4A" w:rsidRPr="00605EB6">
        <w:t>il ne m</w:t>
      </w:r>
      <w:r w:rsidR="00C474C1">
        <w:t>’</w:t>
      </w:r>
      <w:r w:rsidR="00C52F4A" w:rsidRPr="00605EB6">
        <w:t>a fallu qu</w:t>
      </w:r>
      <w:r w:rsidR="00C474C1">
        <w:t>’</w:t>
      </w:r>
      <w:r w:rsidR="00C52F4A" w:rsidRPr="00605EB6">
        <w:t>un instant pour juger notre homme</w:t>
      </w:r>
      <w:r w:rsidR="00C474C1">
        <w:t xml:space="preserve"> : </w:t>
      </w:r>
      <w:r w:rsidR="00C52F4A" w:rsidRPr="00605EB6">
        <w:t>si je lui eusse fait cette offre</w:t>
      </w:r>
      <w:r w:rsidR="00C474C1">
        <w:t xml:space="preserve">, </w:t>
      </w:r>
      <w:r w:rsidR="00C52F4A" w:rsidRPr="00605EB6">
        <w:t>monsieur le baron</w:t>
      </w:r>
      <w:r w:rsidR="00C474C1">
        <w:t xml:space="preserve">, </w:t>
      </w:r>
      <w:r w:rsidR="00C52F4A" w:rsidRPr="00605EB6">
        <w:t>immédiatement il m</w:t>
      </w:r>
      <w:r w:rsidR="00C474C1">
        <w:t>’</w:t>
      </w:r>
      <w:r w:rsidR="00C52F4A" w:rsidRPr="00605EB6">
        <w:t>aurait fait jeter à la porte par ses valets</w:t>
      </w:r>
      <w:r w:rsidR="00C474C1">
        <w:t xml:space="preserve">. </w:t>
      </w:r>
      <w:r w:rsidR="00C52F4A" w:rsidRPr="00605EB6">
        <w:t>J</w:t>
      </w:r>
      <w:r w:rsidR="00C474C1">
        <w:t>’</w:t>
      </w:r>
      <w:r w:rsidR="00C52F4A" w:rsidRPr="00605EB6">
        <w:t>ai raisonné avec lui</w:t>
      </w:r>
      <w:r w:rsidR="00C474C1">
        <w:t xml:space="preserve">, </w:t>
      </w:r>
      <w:r w:rsidR="00C52F4A" w:rsidRPr="00605EB6">
        <w:t>défendant pied à pied vos intérêts</w:t>
      </w:r>
      <w:r w:rsidR="00C474C1">
        <w:t xml:space="preserve">, </w:t>
      </w:r>
      <w:r w:rsidR="00C52F4A" w:rsidRPr="00605EB6">
        <w:t>et j</w:t>
      </w:r>
      <w:r w:rsidR="00C474C1">
        <w:t>’</w:t>
      </w:r>
      <w:r w:rsidR="00C52F4A" w:rsidRPr="00605EB6">
        <w:t>ai vainement combattu pour détruire ses arguments</w:t>
      </w:r>
      <w:r w:rsidR="00C474C1">
        <w:t>. M. </w:t>
      </w:r>
      <w:r w:rsidR="00C52F4A" w:rsidRPr="00605EB6">
        <w:t>Van Ossen s</w:t>
      </w:r>
      <w:r w:rsidR="00C474C1">
        <w:t>’</w:t>
      </w:r>
      <w:r w:rsidR="00C52F4A" w:rsidRPr="00605EB6">
        <w:t>est renfermé dans une idée fixe</w:t>
      </w:r>
      <w:r w:rsidR="00C474C1">
        <w:t xml:space="preserve"> ; </w:t>
      </w:r>
      <w:r w:rsidR="00C52F4A" w:rsidRPr="00605EB6">
        <w:lastRenderedPageBreak/>
        <w:t>il n</w:t>
      </w:r>
      <w:r w:rsidR="00C474C1">
        <w:t>’</w:t>
      </w:r>
      <w:r w:rsidR="00C52F4A" w:rsidRPr="00605EB6">
        <w:t>en sort pas</w:t>
      </w:r>
      <w:r w:rsidR="00C474C1">
        <w:t xml:space="preserve">, </w:t>
      </w:r>
      <w:r w:rsidR="00C52F4A" w:rsidRPr="00605EB6">
        <w:t>il ne veut rien entendre</w:t>
      </w:r>
      <w:r w:rsidR="00C474C1">
        <w:t xml:space="preserve">, </w:t>
      </w:r>
      <w:r w:rsidR="00C52F4A" w:rsidRPr="00605EB6">
        <w:t>rien comprendre</w:t>
      </w:r>
      <w:r w:rsidR="00C474C1">
        <w:t xml:space="preserve">. </w:t>
      </w:r>
      <w:r w:rsidR="00C52F4A" w:rsidRPr="00605EB6">
        <w:t>Je suis allé jusqu</w:t>
      </w:r>
      <w:r w:rsidR="00C474C1">
        <w:t>’</w:t>
      </w:r>
      <w:r w:rsidR="00C52F4A" w:rsidRPr="00605EB6">
        <w:t>à le menacer d</w:t>
      </w:r>
      <w:r w:rsidR="00C474C1">
        <w:t>’</w:t>
      </w:r>
      <w:r w:rsidR="00C52F4A" w:rsidRPr="00605EB6">
        <w:t>un procès</w:t>
      </w:r>
      <w:r w:rsidR="00C474C1">
        <w:t>.</w:t>
      </w:r>
    </w:p>
    <w:p w14:paraId="748511B4" w14:textId="77777777" w:rsidR="00C474C1" w:rsidRDefault="00C52F4A" w:rsidP="00C52F4A">
      <w:r w:rsidRPr="00605EB6">
        <w:t>Le baron changea de couleur</w:t>
      </w:r>
      <w:r w:rsidR="00C474C1">
        <w:t>.</w:t>
      </w:r>
    </w:p>
    <w:p w14:paraId="50B4C63E" w14:textId="7B6DB9FF" w:rsidR="00C474C1" w:rsidRDefault="0094609C" w:rsidP="00C52F4A">
      <w:r>
        <w:t>— </w:t>
      </w:r>
      <w:r w:rsidR="00C52F4A" w:rsidRPr="00605EB6">
        <w:t>Eh bien</w:t>
      </w:r>
      <w:r w:rsidR="00C474C1">
        <w:t xml:space="preserve"> ? </w:t>
      </w:r>
      <w:r w:rsidR="00C52F4A" w:rsidRPr="00605EB6">
        <w:t>fit-il</w:t>
      </w:r>
      <w:r w:rsidR="00C474C1">
        <w:t>.</w:t>
      </w:r>
    </w:p>
    <w:p w14:paraId="4C334D95" w14:textId="06B53DCF" w:rsidR="00C474C1" w:rsidRDefault="0094609C" w:rsidP="00C52F4A">
      <w:r>
        <w:t>— </w:t>
      </w:r>
      <w:r w:rsidR="00C52F4A" w:rsidRPr="00605EB6">
        <w:t>Il m</w:t>
      </w:r>
      <w:r w:rsidR="00C474C1">
        <w:t>’</w:t>
      </w:r>
      <w:r w:rsidR="00C52F4A" w:rsidRPr="00605EB6">
        <w:t>a répondu d</w:t>
      </w:r>
      <w:r w:rsidR="00C474C1">
        <w:t>’</w:t>
      </w:r>
      <w:r w:rsidR="00C52F4A" w:rsidRPr="00605EB6">
        <w:t>un ton sec</w:t>
      </w:r>
      <w:r w:rsidR="00C474C1">
        <w:t xml:space="preserve">, </w:t>
      </w:r>
      <w:r w:rsidR="00C52F4A" w:rsidRPr="00605EB6">
        <w:t>avec hauteur</w:t>
      </w:r>
      <w:r w:rsidR="00C474C1">
        <w:t xml:space="preserve">, </w:t>
      </w:r>
      <w:r w:rsidR="00C52F4A" w:rsidRPr="00605EB6">
        <w:t>qu</w:t>
      </w:r>
      <w:r w:rsidR="00C474C1">
        <w:t>’</w:t>
      </w:r>
      <w:r w:rsidR="00C52F4A" w:rsidRPr="00605EB6">
        <w:t>il était prêt à répondre</w:t>
      </w:r>
      <w:r w:rsidR="00C474C1">
        <w:t xml:space="preserve">, </w:t>
      </w:r>
      <w:r w:rsidR="00C52F4A" w:rsidRPr="00605EB6">
        <w:t>devant n</w:t>
      </w:r>
      <w:r w:rsidR="00C474C1">
        <w:t>’</w:t>
      </w:r>
      <w:r w:rsidR="00C52F4A" w:rsidRPr="00605EB6">
        <w:t>importe quel tribunal</w:t>
      </w:r>
      <w:r w:rsidR="00C474C1">
        <w:t xml:space="preserve">, </w:t>
      </w:r>
      <w:r w:rsidR="00C52F4A" w:rsidRPr="00605EB6">
        <w:t>à la demande que vous voudriez lui faire</w:t>
      </w:r>
      <w:r w:rsidR="00C474C1">
        <w:t>.</w:t>
      </w:r>
    </w:p>
    <w:p w14:paraId="57C79E41" w14:textId="0A38F7D8" w:rsidR="00C474C1" w:rsidRDefault="0094609C" w:rsidP="00C52F4A">
      <w:r>
        <w:t>— </w:t>
      </w:r>
      <w:r w:rsidR="00C52F4A" w:rsidRPr="00605EB6">
        <w:t>Un procès</w:t>
      </w:r>
      <w:r w:rsidR="00C474C1">
        <w:t xml:space="preserve"> ! </w:t>
      </w:r>
      <w:r w:rsidR="00C52F4A" w:rsidRPr="00605EB6">
        <w:t>Je ne veux pas de procès</w:t>
      </w:r>
      <w:r w:rsidR="00C474C1">
        <w:t xml:space="preserve"> ; </w:t>
      </w:r>
      <w:r w:rsidR="00C52F4A" w:rsidRPr="00605EB6">
        <w:t>je vous l</w:t>
      </w:r>
      <w:r w:rsidR="00C474C1">
        <w:t>’</w:t>
      </w:r>
      <w:r w:rsidR="00C52F4A" w:rsidRPr="00605EB6">
        <w:t>ai dit déjà</w:t>
      </w:r>
      <w:r w:rsidR="00C474C1">
        <w:t xml:space="preserve">, </w:t>
      </w:r>
      <w:r w:rsidR="00C52F4A" w:rsidRPr="00605EB6">
        <w:t>monsieur Carini</w:t>
      </w:r>
      <w:r w:rsidR="00C474C1">
        <w:t xml:space="preserve">. </w:t>
      </w:r>
      <w:r w:rsidR="00C52F4A" w:rsidRPr="00605EB6">
        <w:t>J</w:t>
      </w:r>
      <w:r w:rsidR="00C474C1">
        <w:t>’</w:t>
      </w:r>
      <w:r w:rsidR="00C52F4A" w:rsidRPr="00605EB6">
        <w:t>ai horreur des hommes de loi</w:t>
      </w:r>
      <w:r w:rsidR="00C474C1">
        <w:t xml:space="preserve"> ; </w:t>
      </w:r>
      <w:r w:rsidR="00C52F4A" w:rsidRPr="00605EB6">
        <w:t>défendre mes intérêts en justice me répugne</w:t>
      </w:r>
      <w:r w:rsidR="00C474C1">
        <w:t xml:space="preserve"> ; </w:t>
      </w:r>
      <w:r w:rsidR="00C52F4A" w:rsidRPr="00605EB6">
        <w:t>non</w:t>
      </w:r>
      <w:r w:rsidR="00C474C1">
        <w:t xml:space="preserve">, </w:t>
      </w:r>
      <w:r w:rsidR="00C52F4A" w:rsidRPr="00605EB6">
        <w:t>je n</w:t>
      </w:r>
      <w:r w:rsidR="00C474C1">
        <w:t>’</w:t>
      </w:r>
      <w:r w:rsidR="00C52F4A" w:rsidRPr="00605EB6">
        <w:t>intenterai pas un procès par respect pour la mémoire de mon pauvre frère</w:t>
      </w:r>
      <w:r w:rsidR="00C474C1">
        <w:t>.</w:t>
      </w:r>
    </w:p>
    <w:p w14:paraId="7C93A07D" w14:textId="0C220F73" w:rsidR="00C474C1" w:rsidRDefault="0094609C" w:rsidP="00C52F4A">
      <w:r>
        <w:t>— </w:t>
      </w:r>
      <w:r w:rsidR="00C52F4A" w:rsidRPr="00605EB6">
        <w:t>Et surtout pour ne pas réveiller le chat qui dort</w:t>
      </w:r>
      <w:r w:rsidR="00C474C1">
        <w:t xml:space="preserve">, </w:t>
      </w:r>
      <w:r w:rsidR="00C52F4A" w:rsidRPr="00605EB6">
        <w:t>pensa Carini</w:t>
      </w:r>
      <w:r w:rsidR="00C474C1">
        <w:t>.</w:t>
      </w:r>
    </w:p>
    <w:p w14:paraId="555F6B45" w14:textId="77777777" w:rsidR="00C474C1" w:rsidRDefault="00C52F4A" w:rsidP="00C52F4A">
      <w:r w:rsidRPr="00605EB6">
        <w:t>Il reprit à haute voix</w:t>
      </w:r>
      <w:r w:rsidR="00C474C1">
        <w:t> :</w:t>
      </w:r>
    </w:p>
    <w:p w14:paraId="35B105E8" w14:textId="411F01DB" w:rsidR="00C474C1" w:rsidRDefault="0094609C" w:rsidP="00C52F4A">
      <w:r>
        <w:t>— </w:t>
      </w:r>
      <w:r w:rsidR="00C52F4A" w:rsidRPr="00605EB6">
        <w:t>Bref</w:t>
      </w:r>
      <w:r w:rsidR="00C474C1">
        <w:t xml:space="preserve">, </w:t>
      </w:r>
      <w:r w:rsidR="00C52F4A" w:rsidRPr="00605EB6">
        <w:t>monsieur le baron</w:t>
      </w:r>
      <w:r w:rsidR="00C474C1">
        <w:t xml:space="preserve">, </w:t>
      </w:r>
      <w:r w:rsidR="00C52F4A" w:rsidRPr="00605EB6">
        <w:t>j</w:t>
      </w:r>
      <w:r w:rsidR="00C474C1">
        <w:t>’</w:t>
      </w:r>
      <w:r w:rsidR="00C52F4A" w:rsidRPr="00605EB6">
        <w:t>ai quitté le Hollandais</w:t>
      </w:r>
      <w:r w:rsidR="00C474C1">
        <w:t xml:space="preserve">, </w:t>
      </w:r>
      <w:r w:rsidR="00C52F4A" w:rsidRPr="00605EB6">
        <w:t>en ne sachant trop que penser</w:t>
      </w:r>
      <w:r w:rsidR="00C474C1">
        <w:t xml:space="preserve"> ; </w:t>
      </w:r>
      <w:r w:rsidR="00C52F4A" w:rsidRPr="00605EB6">
        <w:t>à ne vous rien cacher</w:t>
      </w:r>
      <w:r w:rsidR="00C474C1">
        <w:t xml:space="preserve">, </w:t>
      </w:r>
      <w:r w:rsidR="00C52F4A" w:rsidRPr="00605EB6">
        <w:t>je vous avoue que je me suis demandé et que je me demande encore si ces fameux millions existent réellement</w:t>
      </w:r>
      <w:r w:rsidR="00C474C1">
        <w:t>.</w:t>
      </w:r>
    </w:p>
    <w:p w14:paraId="1FCAB215" w14:textId="08746859" w:rsidR="00C474C1" w:rsidRDefault="0094609C" w:rsidP="00C52F4A">
      <w:r>
        <w:t>— </w:t>
      </w:r>
      <w:r w:rsidR="00C52F4A" w:rsidRPr="00605EB6">
        <w:t>Quoi</w:t>
      </w:r>
      <w:r w:rsidR="00C474C1">
        <w:t xml:space="preserve"> ! </w:t>
      </w:r>
      <w:r w:rsidR="00C52F4A" w:rsidRPr="00605EB6">
        <w:t>s</w:t>
      </w:r>
      <w:r w:rsidR="00C474C1">
        <w:t>’</w:t>
      </w:r>
      <w:r w:rsidR="00C52F4A" w:rsidRPr="00605EB6">
        <w:t>écria de Simaise</w:t>
      </w:r>
      <w:r w:rsidR="00C474C1">
        <w:t xml:space="preserve">, </w:t>
      </w:r>
      <w:r w:rsidR="00C52F4A" w:rsidRPr="00605EB6">
        <w:t>vous avez un doute</w:t>
      </w:r>
      <w:r w:rsidR="00C474C1">
        <w:t> ?</w:t>
      </w:r>
    </w:p>
    <w:p w14:paraId="37F0E26F" w14:textId="7D91FEF4" w:rsidR="00C474C1" w:rsidRDefault="0094609C" w:rsidP="00C52F4A">
      <w:r>
        <w:t>— </w:t>
      </w:r>
      <w:r w:rsidR="00C52F4A" w:rsidRPr="00605EB6">
        <w:t>Mon Dieu</w:t>
      </w:r>
      <w:r w:rsidR="00C474C1">
        <w:t xml:space="preserve">, </w:t>
      </w:r>
      <w:r w:rsidR="00C52F4A" w:rsidRPr="00605EB6">
        <w:t>oui</w:t>
      </w:r>
      <w:r w:rsidR="00C474C1">
        <w:t xml:space="preserve">, </w:t>
      </w:r>
      <w:r w:rsidR="00C52F4A" w:rsidRPr="00605EB6">
        <w:t>monsieur le baron</w:t>
      </w:r>
      <w:r w:rsidR="00C474C1">
        <w:t>.</w:t>
      </w:r>
    </w:p>
    <w:p w14:paraId="32D12199" w14:textId="392AF46D" w:rsidR="00C474C1" w:rsidRDefault="0094609C" w:rsidP="00C52F4A">
      <w:r>
        <w:t>— </w:t>
      </w:r>
      <w:r w:rsidR="00C52F4A" w:rsidRPr="00605EB6">
        <w:t>Détrompez-vous</w:t>
      </w:r>
      <w:r w:rsidR="00C474C1">
        <w:t xml:space="preserve">, </w:t>
      </w:r>
      <w:r w:rsidR="00C52F4A" w:rsidRPr="00605EB6">
        <w:t>monsieur Carini</w:t>
      </w:r>
      <w:r w:rsidR="00C474C1">
        <w:t xml:space="preserve">, </w:t>
      </w:r>
      <w:r w:rsidR="00C52F4A" w:rsidRPr="00605EB6">
        <w:t>les millions existent</w:t>
      </w:r>
      <w:r w:rsidR="00C474C1">
        <w:t xml:space="preserve"> : </w:t>
      </w:r>
      <w:r w:rsidR="00C52F4A" w:rsidRPr="00605EB6">
        <w:t>il y a sur les livres de la banque Van Ossen</w:t>
      </w:r>
      <w:r w:rsidR="00C474C1">
        <w:t xml:space="preserve">, </w:t>
      </w:r>
      <w:r w:rsidR="00C52F4A" w:rsidRPr="00605EB6">
        <w:t>d</w:t>
      </w:r>
      <w:r w:rsidR="00C474C1">
        <w:t>’</w:t>
      </w:r>
      <w:r w:rsidR="00C52F4A" w:rsidRPr="00605EB6">
        <w:t>Amsterdam</w:t>
      </w:r>
      <w:r w:rsidR="00C474C1">
        <w:t xml:space="preserve">, </w:t>
      </w:r>
      <w:r w:rsidR="00C52F4A" w:rsidRPr="00605EB6">
        <w:t>un compte Chamarande</w:t>
      </w:r>
      <w:r w:rsidR="00C474C1">
        <w:t>.</w:t>
      </w:r>
    </w:p>
    <w:p w14:paraId="31D44DCB" w14:textId="36477067" w:rsidR="00C474C1" w:rsidRDefault="00C474C1" w:rsidP="00C52F4A">
      <w:r>
        <w:t>» </w:t>
      </w:r>
      <w:r w:rsidR="00C52F4A" w:rsidRPr="00605EB6">
        <w:t>La façon dont m</w:t>
      </w:r>
      <w:r>
        <w:t>’</w:t>
      </w:r>
      <w:r w:rsidR="00C52F4A" w:rsidRPr="00605EB6">
        <w:t>a parlé le banquier</w:t>
      </w:r>
      <w:r>
        <w:t xml:space="preserve">, </w:t>
      </w:r>
      <w:r w:rsidR="00C52F4A" w:rsidRPr="00605EB6">
        <w:t>ce qu</w:t>
      </w:r>
      <w:r>
        <w:t>’</w:t>
      </w:r>
      <w:r w:rsidR="00C52F4A" w:rsidRPr="00605EB6">
        <w:t>il m</w:t>
      </w:r>
      <w:r>
        <w:t>’</w:t>
      </w:r>
      <w:r w:rsidR="00C52F4A" w:rsidRPr="00605EB6">
        <w:t>a dit</w:t>
      </w:r>
      <w:r>
        <w:t xml:space="preserve">, </w:t>
      </w:r>
      <w:r w:rsidR="00C52F4A" w:rsidRPr="00605EB6">
        <w:t>ne permet pas de douter</w:t>
      </w:r>
      <w:r>
        <w:t xml:space="preserve">. </w:t>
      </w:r>
      <w:r w:rsidR="00C52F4A" w:rsidRPr="00605EB6">
        <w:t>J</w:t>
      </w:r>
      <w:r>
        <w:t>’</w:t>
      </w:r>
      <w:r w:rsidR="00C52F4A" w:rsidRPr="00605EB6">
        <w:t>avais toujours cru que mon frère</w:t>
      </w:r>
      <w:r>
        <w:t xml:space="preserve">, </w:t>
      </w:r>
      <w:r w:rsidR="00C52F4A" w:rsidRPr="00605EB6">
        <w:t>lorsqu</w:t>
      </w:r>
      <w:r>
        <w:t>’</w:t>
      </w:r>
      <w:r w:rsidR="00C52F4A" w:rsidRPr="00605EB6">
        <w:t>il a péri en mer</w:t>
      </w:r>
      <w:r>
        <w:t xml:space="preserve">, </w:t>
      </w:r>
      <w:r w:rsidR="00C52F4A" w:rsidRPr="00605EB6">
        <w:t>revenant de Batavia</w:t>
      </w:r>
      <w:r>
        <w:t xml:space="preserve">, </w:t>
      </w:r>
      <w:r w:rsidR="00C52F4A" w:rsidRPr="00605EB6">
        <w:t xml:space="preserve">était porteur de </w:t>
      </w:r>
      <w:r w:rsidR="00C52F4A" w:rsidRPr="00605EB6">
        <w:lastRenderedPageBreak/>
        <w:t>la fortune qu</w:t>
      </w:r>
      <w:r>
        <w:t>’</w:t>
      </w:r>
      <w:r w:rsidR="00C52F4A" w:rsidRPr="00605EB6">
        <w:t>il était allé recueillir en sa qualité</w:t>
      </w:r>
      <w:r>
        <w:t xml:space="preserve">, </w:t>
      </w:r>
      <w:r w:rsidR="00C52F4A" w:rsidRPr="00605EB6">
        <w:t>d</w:t>
      </w:r>
      <w:r>
        <w:t>’</w:t>
      </w:r>
      <w:r w:rsidR="00C52F4A" w:rsidRPr="00605EB6">
        <w:t>héritier de son parent Philippe de Villiers</w:t>
      </w:r>
      <w:r>
        <w:t xml:space="preserve">. </w:t>
      </w:r>
      <w:r w:rsidR="00C52F4A" w:rsidRPr="00605EB6">
        <w:t>Ce n</w:t>
      </w:r>
      <w:r>
        <w:t>’</w:t>
      </w:r>
      <w:r w:rsidR="00C52F4A" w:rsidRPr="00605EB6">
        <w:t>est donc pas sans surprise que j</w:t>
      </w:r>
      <w:r>
        <w:t>’</w:t>
      </w:r>
      <w:r w:rsidR="00C52F4A" w:rsidRPr="00605EB6">
        <w:t xml:space="preserve">ai appris de </w:t>
      </w:r>
      <w:r>
        <w:t>M. </w:t>
      </w:r>
      <w:r w:rsidR="00C52F4A" w:rsidRPr="00605EB6">
        <w:t>Van Ossen que plus de quatre millions</w:t>
      </w:r>
      <w:r>
        <w:t xml:space="preserve">, </w:t>
      </w:r>
      <w:r w:rsidR="00C52F4A" w:rsidRPr="00605EB6">
        <w:t>crus perdus</w:t>
      </w:r>
      <w:r>
        <w:t xml:space="preserve">, </w:t>
      </w:r>
      <w:r w:rsidR="00C52F4A" w:rsidRPr="00605EB6">
        <w:t>étaient restés à Batavia entre les mains des associés de la maison Philippe de Villiers</w:t>
      </w:r>
      <w:r>
        <w:t>.</w:t>
      </w:r>
    </w:p>
    <w:p w14:paraId="3618ACDD" w14:textId="77777777" w:rsidR="00C474C1" w:rsidRDefault="00C474C1" w:rsidP="00C52F4A">
      <w:r>
        <w:t>» </w:t>
      </w:r>
      <w:r w:rsidR="00C52F4A" w:rsidRPr="00605EB6">
        <w:t>Ces millions</w:t>
      </w:r>
      <w:r>
        <w:t xml:space="preserve">, </w:t>
      </w:r>
      <w:r w:rsidR="00C52F4A" w:rsidRPr="00605EB6">
        <w:t>augmentés de leur part de bénéfices pendant quatre ans environ</w:t>
      </w:r>
      <w:r>
        <w:t xml:space="preserve">, </w:t>
      </w:r>
      <w:r w:rsidR="00C52F4A" w:rsidRPr="00605EB6">
        <w:t>ont bien été versés en dépôt dans la caisse de la banque Van Ossen</w:t>
      </w:r>
      <w:r>
        <w:t xml:space="preserve">, </w:t>
      </w:r>
      <w:r w:rsidR="00C52F4A" w:rsidRPr="00605EB6">
        <w:t>avec des conditions spéciales de participation dans toutes les opérations financières de la banque</w:t>
      </w:r>
      <w:r>
        <w:t xml:space="preserve">, </w:t>
      </w:r>
      <w:r w:rsidR="00C52F4A" w:rsidRPr="00605EB6">
        <w:t>par suite desquelles le capital déposé a pu s</w:t>
      </w:r>
      <w:r>
        <w:t>’</w:t>
      </w:r>
      <w:r w:rsidR="00C52F4A" w:rsidRPr="00605EB6">
        <w:t>élever</w:t>
      </w:r>
      <w:r>
        <w:t xml:space="preserve">, </w:t>
      </w:r>
      <w:r w:rsidR="00C52F4A" w:rsidRPr="00605EB6">
        <w:t>au bout de dix-huit ans</w:t>
      </w:r>
      <w:r>
        <w:t xml:space="preserve">, </w:t>
      </w:r>
      <w:r w:rsidR="00C52F4A" w:rsidRPr="00605EB6">
        <w:t>au chiffre énorme de plus de vingt millions</w:t>
      </w:r>
      <w:r>
        <w:t>.</w:t>
      </w:r>
    </w:p>
    <w:p w14:paraId="4F8B7CD8" w14:textId="77777777" w:rsidR="00C474C1" w:rsidRDefault="00C474C1" w:rsidP="00C52F4A">
      <w:r>
        <w:t>» </w:t>
      </w:r>
      <w:r w:rsidR="00C52F4A" w:rsidRPr="00605EB6">
        <w:t>En vérité</w:t>
      </w:r>
      <w:r>
        <w:t xml:space="preserve">, </w:t>
      </w:r>
      <w:r w:rsidR="00C52F4A" w:rsidRPr="00605EB6">
        <w:t>cher monsieur Carini</w:t>
      </w:r>
      <w:r>
        <w:t xml:space="preserve">, </w:t>
      </w:r>
      <w:r w:rsidR="00C52F4A" w:rsidRPr="00605EB6">
        <w:t>votre doute est inexplicable</w:t>
      </w:r>
      <w:r>
        <w:t>.</w:t>
      </w:r>
    </w:p>
    <w:p w14:paraId="2328A4E9" w14:textId="6AAF8DF9" w:rsidR="00C474C1" w:rsidRDefault="0094609C" w:rsidP="00C52F4A">
      <w:r>
        <w:t>— </w:t>
      </w:r>
      <w:r w:rsidR="00C52F4A" w:rsidRPr="00605EB6">
        <w:t>Avec ce Hollandais</w:t>
      </w:r>
      <w:r w:rsidR="00C474C1">
        <w:t xml:space="preserve">, </w:t>
      </w:r>
      <w:r w:rsidR="00C52F4A" w:rsidRPr="00605EB6">
        <w:t>monsieur le baron</w:t>
      </w:r>
      <w:r w:rsidR="00C474C1">
        <w:t xml:space="preserve">, </w:t>
      </w:r>
      <w:r w:rsidR="00C52F4A" w:rsidRPr="00605EB6">
        <w:t>une énigme vivante</w:t>
      </w:r>
      <w:r w:rsidR="00C474C1">
        <w:t xml:space="preserve">, </w:t>
      </w:r>
      <w:r w:rsidR="00C52F4A" w:rsidRPr="00605EB6">
        <w:t>on a le droit d</w:t>
      </w:r>
      <w:r w:rsidR="00C474C1">
        <w:t>’</w:t>
      </w:r>
      <w:r w:rsidR="00C52F4A" w:rsidRPr="00605EB6">
        <w:t>être défiant</w:t>
      </w:r>
      <w:r w:rsidR="00C474C1">
        <w:t xml:space="preserve">, </w:t>
      </w:r>
      <w:r w:rsidR="00C52F4A" w:rsidRPr="00605EB6">
        <w:t>de se tenir sur ses gardes</w:t>
      </w:r>
      <w:r w:rsidR="00C474C1">
        <w:t>.</w:t>
      </w:r>
    </w:p>
    <w:p w14:paraId="05419BC4" w14:textId="0683C6D6" w:rsidR="00C474C1" w:rsidRDefault="0094609C" w:rsidP="00C52F4A">
      <w:r>
        <w:t>— </w:t>
      </w:r>
      <w:r w:rsidR="00C52F4A" w:rsidRPr="00605EB6">
        <w:t>Et d</w:t>
      </w:r>
      <w:r w:rsidR="00C474C1">
        <w:t>’</w:t>
      </w:r>
      <w:r w:rsidR="00C52F4A" w:rsidRPr="00605EB6">
        <w:t>ailleurs</w:t>
      </w:r>
      <w:r w:rsidR="00C474C1">
        <w:t xml:space="preserve">, </w:t>
      </w:r>
      <w:r w:rsidR="00C52F4A" w:rsidRPr="00605EB6">
        <w:t>monsieur Carini</w:t>
      </w:r>
      <w:r w:rsidR="00C474C1">
        <w:t xml:space="preserve">, </w:t>
      </w:r>
      <w:r w:rsidR="00C52F4A" w:rsidRPr="00605EB6">
        <w:t xml:space="preserve">pourquoi </w:t>
      </w:r>
      <w:r w:rsidR="00C474C1">
        <w:t>M. </w:t>
      </w:r>
      <w:r w:rsidR="00C52F4A" w:rsidRPr="00605EB6">
        <w:t>Van Ossen serait-il venu me parler de ces millions</w:t>
      </w:r>
      <w:r w:rsidR="00C474C1">
        <w:t xml:space="preserve">, </w:t>
      </w:r>
      <w:r w:rsidR="00C52F4A" w:rsidRPr="00605EB6">
        <w:t>auxquels je ne pensais guère</w:t>
      </w:r>
      <w:r w:rsidR="00C474C1">
        <w:t xml:space="preserve">, </w:t>
      </w:r>
      <w:r w:rsidR="00C52F4A" w:rsidRPr="00605EB6">
        <w:t>s</w:t>
      </w:r>
      <w:r w:rsidR="00C474C1">
        <w:t>’</w:t>
      </w:r>
      <w:r w:rsidR="00C52F4A" w:rsidRPr="00605EB6">
        <w:t>ils n</w:t>
      </w:r>
      <w:r w:rsidR="00C474C1">
        <w:t>’</w:t>
      </w:r>
      <w:r w:rsidR="00C52F4A" w:rsidRPr="00605EB6">
        <w:t>existaient point</w:t>
      </w:r>
      <w:r w:rsidR="00C474C1">
        <w:t>.</w:t>
      </w:r>
    </w:p>
    <w:p w14:paraId="6B46F650" w14:textId="41FBA8D7" w:rsidR="00C474C1" w:rsidRDefault="0094609C" w:rsidP="00C52F4A">
      <w:r>
        <w:t>— </w:t>
      </w:r>
      <w:r w:rsidR="00C52F4A" w:rsidRPr="00605EB6">
        <w:t>Ceci me paraît sans réplique</w:t>
      </w:r>
      <w:r w:rsidR="00C474C1">
        <w:t xml:space="preserve">, </w:t>
      </w:r>
      <w:r w:rsidR="00C52F4A" w:rsidRPr="00605EB6">
        <w:t>monsieur le baron</w:t>
      </w:r>
      <w:r w:rsidR="00C474C1">
        <w:t xml:space="preserve"> : </w:t>
      </w:r>
      <w:r w:rsidR="00C52F4A" w:rsidRPr="00605EB6">
        <w:t>je ne puis plus douter de l</w:t>
      </w:r>
      <w:r w:rsidR="00C474C1">
        <w:t>’</w:t>
      </w:r>
      <w:r w:rsidR="00C52F4A" w:rsidRPr="00605EB6">
        <w:t>existence des millions</w:t>
      </w:r>
      <w:r w:rsidR="00C474C1">
        <w:t xml:space="preserve">, </w:t>
      </w:r>
      <w:r w:rsidR="00C52F4A" w:rsidRPr="00605EB6">
        <w:t>mais voulez-vous que je vous fasse connaître le fond de ma pensée</w:t>
      </w:r>
      <w:r w:rsidR="00C474C1">
        <w:t> ?</w:t>
      </w:r>
    </w:p>
    <w:p w14:paraId="50D49409" w14:textId="1E085B54" w:rsidR="00C474C1" w:rsidRDefault="0094609C" w:rsidP="00C52F4A">
      <w:r>
        <w:t>— </w:t>
      </w:r>
      <w:r w:rsidR="00C52F4A" w:rsidRPr="00605EB6">
        <w:t>Je vous en prie</w:t>
      </w:r>
      <w:r w:rsidR="00C474C1">
        <w:t xml:space="preserve">, </w:t>
      </w:r>
      <w:r w:rsidR="00C52F4A" w:rsidRPr="00605EB6">
        <w:t>monsieur Carini</w:t>
      </w:r>
      <w:r w:rsidR="00C474C1">
        <w:t>.</w:t>
      </w:r>
    </w:p>
    <w:p w14:paraId="60CC49C3" w14:textId="5AC2C540" w:rsidR="00C474C1" w:rsidRDefault="0094609C" w:rsidP="00C52F4A">
      <w:r>
        <w:t>— </w:t>
      </w:r>
      <w:r w:rsidR="00C52F4A" w:rsidRPr="00605EB6">
        <w:t>Eh bien</w:t>
      </w:r>
      <w:r w:rsidR="00C474C1">
        <w:t xml:space="preserve"> ! </w:t>
      </w:r>
      <w:r w:rsidR="00C52F4A" w:rsidRPr="00605EB6">
        <w:t>monsieur le baron</w:t>
      </w:r>
      <w:r w:rsidR="00C474C1">
        <w:t xml:space="preserve">, </w:t>
      </w:r>
      <w:r w:rsidR="00C52F4A" w:rsidRPr="00605EB6">
        <w:t>j</w:t>
      </w:r>
      <w:r w:rsidR="00C474C1">
        <w:t>’</w:t>
      </w:r>
      <w:r w:rsidR="00C52F4A" w:rsidRPr="00605EB6">
        <w:t>ai dans l</w:t>
      </w:r>
      <w:r w:rsidR="00C474C1">
        <w:t>’</w:t>
      </w:r>
      <w:r w:rsidR="00C52F4A" w:rsidRPr="00605EB6">
        <w:t xml:space="preserve">idée que </w:t>
      </w:r>
      <w:r w:rsidR="00C474C1">
        <w:t>M. </w:t>
      </w:r>
      <w:r w:rsidR="00C52F4A" w:rsidRPr="00605EB6">
        <w:t>Van Ossen a essayé de vous tendre un piège</w:t>
      </w:r>
      <w:r w:rsidR="00C474C1">
        <w:t>.</w:t>
      </w:r>
    </w:p>
    <w:p w14:paraId="04260034" w14:textId="54F58901" w:rsidR="00C474C1" w:rsidRDefault="0094609C" w:rsidP="00C52F4A">
      <w:r>
        <w:t>— </w:t>
      </w:r>
      <w:r w:rsidR="00C52F4A" w:rsidRPr="00605EB6">
        <w:t>Un piège</w:t>
      </w:r>
      <w:r w:rsidR="00C474C1">
        <w:t> ?</w:t>
      </w:r>
    </w:p>
    <w:p w14:paraId="4A30E3AD" w14:textId="0E6AB130" w:rsidR="00C474C1" w:rsidRDefault="0094609C" w:rsidP="00C52F4A">
      <w:r>
        <w:t>— </w:t>
      </w:r>
      <w:r w:rsidR="00C52F4A" w:rsidRPr="00605EB6">
        <w:t>Oui</w:t>
      </w:r>
      <w:r w:rsidR="00C474C1">
        <w:t>.</w:t>
      </w:r>
    </w:p>
    <w:p w14:paraId="6F6C312A" w14:textId="0AADEFF1" w:rsidR="00C474C1" w:rsidRDefault="0094609C" w:rsidP="00C52F4A">
      <w:r>
        <w:lastRenderedPageBreak/>
        <w:t>— </w:t>
      </w:r>
      <w:r w:rsidR="00C52F4A" w:rsidRPr="00605EB6">
        <w:t>À moi</w:t>
      </w:r>
      <w:r w:rsidR="00C474C1">
        <w:t> ?</w:t>
      </w:r>
    </w:p>
    <w:p w14:paraId="3A39CEFD" w14:textId="58FE64C4" w:rsidR="00C474C1" w:rsidRDefault="0094609C" w:rsidP="00C52F4A">
      <w:r>
        <w:t>— </w:t>
      </w:r>
      <w:r w:rsidR="00C52F4A" w:rsidRPr="00605EB6">
        <w:t>À vous</w:t>
      </w:r>
      <w:r w:rsidR="00C474C1">
        <w:t xml:space="preserve">, </w:t>
      </w:r>
      <w:r w:rsidR="00C52F4A" w:rsidRPr="00605EB6">
        <w:t>monsieur le baron</w:t>
      </w:r>
      <w:r w:rsidR="00C474C1">
        <w:t>.</w:t>
      </w:r>
    </w:p>
    <w:p w14:paraId="1DB738E5" w14:textId="085D7CD4" w:rsidR="00C474C1" w:rsidRDefault="0094609C" w:rsidP="00C52F4A">
      <w:r>
        <w:t>— </w:t>
      </w:r>
      <w:r w:rsidR="00C52F4A" w:rsidRPr="00605EB6">
        <w:t>Et pourquoi</w:t>
      </w:r>
      <w:r w:rsidR="00C474C1">
        <w:t xml:space="preserve">, </w:t>
      </w:r>
      <w:r w:rsidR="00C52F4A" w:rsidRPr="00605EB6">
        <w:t>monsieur Carini</w:t>
      </w:r>
      <w:r w:rsidR="00C474C1">
        <w:t xml:space="preserve"> ? </w:t>
      </w:r>
      <w:r w:rsidR="00C52F4A" w:rsidRPr="00605EB6">
        <w:t>Dans quel but</w:t>
      </w:r>
      <w:r w:rsidR="00C474C1">
        <w:t> ?</w:t>
      </w:r>
    </w:p>
    <w:p w14:paraId="5B6F8AF7" w14:textId="2E8821C2" w:rsidR="00C474C1" w:rsidRDefault="0094609C" w:rsidP="00C52F4A">
      <w:r>
        <w:t>— </w:t>
      </w:r>
      <w:r w:rsidR="00C52F4A" w:rsidRPr="00605EB6">
        <w:t>Je puis me tromper</w:t>
      </w:r>
      <w:r w:rsidR="00C474C1">
        <w:t xml:space="preserve">, </w:t>
      </w:r>
      <w:r w:rsidR="00C52F4A" w:rsidRPr="00605EB6">
        <w:t>monsieur le baron</w:t>
      </w:r>
      <w:r w:rsidR="00C474C1">
        <w:t xml:space="preserve">, </w:t>
      </w:r>
      <w:r w:rsidR="00C52F4A" w:rsidRPr="00605EB6">
        <w:t>qui ne se trompe pas</w:t>
      </w:r>
      <w:r w:rsidR="00C474C1">
        <w:t xml:space="preserve"> ? </w:t>
      </w:r>
      <w:r w:rsidR="00C52F4A" w:rsidRPr="00605EB6">
        <w:t>Tout le monde est sujet à erreur</w:t>
      </w:r>
      <w:r w:rsidR="00C474C1">
        <w:t xml:space="preserve">. </w:t>
      </w:r>
      <w:r w:rsidR="00C52F4A" w:rsidRPr="00605EB6">
        <w:t>Cependant j</w:t>
      </w:r>
      <w:r w:rsidR="00C474C1">
        <w:t>’</w:t>
      </w:r>
      <w:r w:rsidR="00C52F4A" w:rsidRPr="00605EB6">
        <w:t>ai cette conviction que le banquier hollandais n</w:t>
      </w:r>
      <w:r w:rsidR="00C474C1">
        <w:t>’</w:t>
      </w:r>
      <w:r w:rsidR="00C52F4A" w:rsidRPr="00605EB6">
        <w:t>a jamais eu l</w:t>
      </w:r>
      <w:r w:rsidR="00C474C1">
        <w:t>’</w:t>
      </w:r>
      <w:r w:rsidR="00C52F4A" w:rsidRPr="00605EB6">
        <w:t>intention de vous mettre en possession des millions dont il est le dépositaire</w:t>
      </w:r>
      <w:r w:rsidR="00C474C1">
        <w:t>.</w:t>
      </w:r>
    </w:p>
    <w:p w14:paraId="00F2C2A2" w14:textId="565C0AFB" w:rsidR="00C474C1" w:rsidRDefault="0094609C" w:rsidP="00C52F4A">
      <w:r>
        <w:t>— </w:t>
      </w:r>
      <w:r w:rsidR="00C52F4A" w:rsidRPr="00605EB6">
        <w:t>Pourtant</w:t>
      </w:r>
      <w:r w:rsidR="00C474C1">
        <w:t xml:space="preserve">, </w:t>
      </w:r>
      <w:r w:rsidR="00C52F4A" w:rsidRPr="00605EB6">
        <w:t>monsieur Carini</w:t>
      </w:r>
      <w:r w:rsidR="00C474C1">
        <w:t>…</w:t>
      </w:r>
    </w:p>
    <w:p w14:paraId="27EC098C" w14:textId="351CA58A" w:rsidR="00C474C1" w:rsidRDefault="0094609C" w:rsidP="00C52F4A">
      <w:r>
        <w:t>— </w:t>
      </w:r>
      <w:r w:rsidR="00C52F4A" w:rsidRPr="00605EB6">
        <w:t>Ah</w:t>
      </w:r>
      <w:r w:rsidR="00C474C1">
        <w:t xml:space="preserve"> ! </w:t>
      </w:r>
      <w:r w:rsidR="00C52F4A" w:rsidRPr="00605EB6">
        <w:t>oui</w:t>
      </w:r>
      <w:r w:rsidR="00C474C1">
        <w:t xml:space="preserve">, </w:t>
      </w:r>
      <w:r w:rsidR="00C52F4A" w:rsidRPr="00605EB6">
        <w:t>si vous aviez pu vous procurer l</w:t>
      </w:r>
      <w:r w:rsidR="00C474C1">
        <w:t>’</w:t>
      </w:r>
      <w:r w:rsidR="00C52F4A" w:rsidRPr="00605EB6">
        <w:t>extrait de l</w:t>
      </w:r>
      <w:r w:rsidR="00C474C1">
        <w:t>’</w:t>
      </w:r>
      <w:r w:rsidR="00C52F4A" w:rsidRPr="00605EB6">
        <w:t>acte de décès</w:t>
      </w:r>
      <w:r w:rsidR="00C474C1">
        <w:t xml:space="preserve"> ?… </w:t>
      </w:r>
      <w:r w:rsidR="00C52F4A" w:rsidRPr="00605EB6">
        <w:t>Eh bien</w:t>
      </w:r>
      <w:r w:rsidR="00C474C1">
        <w:t xml:space="preserve"> ! </w:t>
      </w:r>
      <w:r w:rsidR="00C52F4A" w:rsidRPr="00605EB6">
        <w:t>monsieur le baron</w:t>
      </w:r>
      <w:r w:rsidR="00C474C1">
        <w:t xml:space="preserve">, </w:t>
      </w:r>
      <w:r w:rsidR="00C52F4A" w:rsidRPr="00605EB6">
        <w:t>même dans ce cas</w:t>
      </w:r>
      <w:r w:rsidR="00C474C1">
        <w:t xml:space="preserve">, </w:t>
      </w:r>
      <w:r w:rsidR="00C52F4A" w:rsidRPr="00605EB6">
        <w:t>le banquier aurait trouvé une autre raison pour vous fermer sa caisse et garder les millions</w:t>
      </w:r>
      <w:r w:rsidR="00C474C1">
        <w:t xml:space="preserve">. </w:t>
      </w:r>
      <w:r w:rsidR="00C52F4A" w:rsidRPr="00605EB6">
        <w:t>En venant vous parler de cette merveilleuse fortune</w:t>
      </w:r>
      <w:r w:rsidR="00C474C1">
        <w:t xml:space="preserve">, </w:t>
      </w:r>
      <w:r w:rsidR="00C52F4A" w:rsidRPr="00605EB6">
        <w:t>il s</w:t>
      </w:r>
      <w:r w:rsidR="00C474C1">
        <w:t>’</w:t>
      </w:r>
      <w:r w:rsidR="00C52F4A" w:rsidRPr="00605EB6">
        <w:t>en servait comme d</w:t>
      </w:r>
      <w:r w:rsidR="00C474C1">
        <w:t>’</w:t>
      </w:r>
      <w:r w:rsidR="00C52F4A" w:rsidRPr="00605EB6">
        <w:t>un appât</w:t>
      </w:r>
      <w:r w:rsidR="00C474C1">
        <w:t>.</w:t>
      </w:r>
    </w:p>
    <w:p w14:paraId="4C048F2B" w14:textId="60E1A65B" w:rsidR="00C474C1" w:rsidRDefault="0094609C" w:rsidP="00C52F4A">
      <w:r>
        <w:t>— </w:t>
      </w:r>
      <w:r w:rsidR="00C52F4A" w:rsidRPr="00605EB6">
        <w:t>Je ne comprends pas ce que vous voulez dire</w:t>
      </w:r>
      <w:r w:rsidR="00C474C1">
        <w:t xml:space="preserve">, </w:t>
      </w:r>
      <w:r w:rsidR="00C52F4A" w:rsidRPr="00605EB6">
        <w:t>monsieur Carini</w:t>
      </w:r>
      <w:r w:rsidR="00C474C1">
        <w:t>.</w:t>
      </w:r>
    </w:p>
    <w:p w14:paraId="0B619271" w14:textId="691CFB1D" w:rsidR="00C474C1" w:rsidRDefault="0094609C" w:rsidP="00C52F4A">
      <w:r>
        <w:t>— </w:t>
      </w:r>
      <w:r w:rsidR="00C52F4A" w:rsidRPr="00605EB6">
        <w:t>Le banquier espérait simplement obtenir de vous une révélation</w:t>
      </w:r>
      <w:r w:rsidR="00C474C1">
        <w:t>.</w:t>
      </w:r>
    </w:p>
    <w:p w14:paraId="4098D140" w14:textId="35BE6D86" w:rsidR="00C474C1" w:rsidRDefault="0094609C" w:rsidP="00C52F4A">
      <w:r>
        <w:t>— </w:t>
      </w:r>
      <w:r w:rsidR="00C52F4A" w:rsidRPr="00605EB6">
        <w:t>Une révélation</w:t>
      </w:r>
      <w:r w:rsidR="00C474C1">
        <w:t> ?</w:t>
      </w:r>
    </w:p>
    <w:p w14:paraId="40B964DB" w14:textId="7270ED21" w:rsidR="00C474C1" w:rsidRDefault="0094609C" w:rsidP="00C52F4A">
      <w:r>
        <w:t>— </w:t>
      </w:r>
      <w:r w:rsidR="00C52F4A" w:rsidRPr="00605EB6">
        <w:t>Pensant que vous n</w:t>
      </w:r>
      <w:r w:rsidR="00C474C1">
        <w:t>’</w:t>
      </w:r>
      <w:r w:rsidR="00C52F4A" w:rsidRPr="00605EB6">
        <w:t>aviez jamais perdu de vue Lucy Glandas</w:t>
      </w:r>
      <w:r w:rsidR="00C474C1">
        <w:t xml:space="preserve">, </w:t>
      </w:r>
      <w:r w:rsidR="00C52F4A" w:rsidRPr="00605EB6">
        <w:t>il croyait pouvoir</w:t>
      </w:r>
      <w:r w:rsidR="00C474C1">
        <w:t xml:space="preserve">, </w:t>
      </w:r>
      <w:r w:rsidR="00C52F4A" w:rsidRPr="00605EB6">
        <w:t>grâce à vous</w:t>
      </w:r>
      <w:r w:rsidR="00C474C1">
        <w:t xml:space="preserve">, </w:t>
      </w:r>
      <w:r w:rsidR="00C52F4A" w:rsidRPr="00605EB6">
        <w:t>acquérir la certitude de sa mort</w:t>
      </w:r>
      <w:r w:rsidR="00C474C1">
        <w:t xml:space="preserve">. </w:t>
      </w:r>
      <w:r w:rsidR="00C52F4A" w:rsidRPr="00605EB6">
        <w:t>Croyez-bien</w:t>
      </w:r>
      <w:r w:rsidR="00C474C1">
        <w:t xml:space="preserve">, </w:t>
      </w:r>
      <w:r w:rsidR="00C52F4A" w:rsidRPr="00605EB6">
        <w:t>monsieur le baron</w:t>
      </w:r>
      <w:r w:rsidR="00C474C1">
        <w:t xml:space="preserve">, </w:t>
      </w:r>
      <w:r w:rsidR="00C52F4A" w:rsidRPr="00605EB6">
        <w:t>qu</w:t>
      </w:r>
      <w:r w:rsidR="00C474C1">
        <w:t>’</w:t>
      </w:r>
      <w:r w:rsidR="00C52F4A" w:rsidRPr="00605EB6">
        <w:t>on a fait de nombreuses et infructueuses recherches pour retrouver la marquise de Chamarande</w:t>
      </w:r>
      <w:r w:rsidR="00C474C1">
        <w:t xml:space="preserve"> ; </w:t>
      </w:r>
      <w:r w:rsidR="00C52F4A" w:rsidRPr="00605EB6">
        <w:t>le banquier ne s</w:t>
      </w:r>
      <w:r w:rsidR="00C474C1">
        <w:t>’</w:t>
      </w:r>
      <w:r w:rsidR="00C52F4A" w:rsidRPr="00605EB6">
        <w:t>est adressé à vous qu</w:t>
      </w:r>
      <w:r w:rsidR="00C474C1">
        <w:t>’</w:t>
      </w:r>
      <w:r w:rsidR="00C52F4A" w:rsidRPr="00605EB6">
        <w:t>en désespoir de cause</w:t>
      </w:r>
      <w:r w:rsidR="00C474C1">
        <w:t xml:space="preserve">. </w:t>
      </w:r>
      <w:r w:rsidR="00C52F4A" w:rsidRPr="00605EB6">
        <w:t>Oui</w:t>
      </w:r>
      <w:r w:rsidR="00C474C1">
        <w:t xml:space="preserve">, </w:t>
      </w:r>
      <w:r w:rsidR="00C52F4A" w:rsidRPr="00605EB6">
        <w:t>on a cherché et on cherche encore activement la marquise</w:t>
      </w:r>
      <w:r w:rsidR="00C474C1">
        <w:t>.</w:t>
      </w:r>
    </w:p>
    <w:p w14:paraId="0CB2922A" w14:textId="236813BF" w:rsidR="00C474C1" w:rsidRDefault="0094609C" w:rsidP="00C52F4A">
      <w:r>
        <w:lastRenderedPageBreak/>
        <w:t>— </w:t>
      </w:r>
      <w:r w:rsidR="00C52F4A" w:rsidRPr="00605EB6">
        <w:t>Qui la cherche</w:t>
      </w:r>
      <w:r w:rsidR="00C474C1">
        <w:t xml:space="preserve"> ? </w:t>
      </w:r>
      <w:r w:rsidR="00C52F4A" w:rsidRPr="00605EB6">
        <w:t>le banquier</w:t>
      </w:r>
      <w:r w:rsidR="00C474C1">
        <w:t> ?</w:t>
      </w:r>
    </w:p>
    <w:p w14:paraId="7E88688D" w14:textId="6B656198" w:rsidR="00C474C1" w:rsidRDefault="0094609C" w:rsidP="00C52F4A">
      <w:r>
        <w:t>— </w:t>
      </w:r>
      <w:r w:rsidR="00C52F4A" w:rsidRPr="00605EB6">
        <w:t>Il vous l</w:t>
      </w:r>
      <w:r w:rsidR="00C474C1">
        <w:t>’</w:t>
      </w:r>
      <w:r w:rsidR="00C52F4A" w:rsidRPr="00605EB6">
        <w:t>a dit lui-même</w:t>
      </w:r>
      <w:r w:rsidR="00C474C1">
        <w:t xml:space="preserve"> ; </w:t>
      </w:r>
      <w:r w:rsidR="00C52F4A" w:rsidRPr="00605EB6">
        <w:t>mais je ne crois pas qu</w:t>
      </w:r>
      <w:r w:rsidR="00C474C1">
        <w:t>’</w:t>
      </w:r>
      <w:r w:rsidR="00C52F4A" w:rsidRPr="00605EB6">
        <w:t>il agisse pour son propre compte</w:t>
      </w:r>
      <w:r w:rsidR="00C474C1">
        <w:t>.</w:t>
      </w:r>
    </w:p>
    <w:p w14:paraId="2E14034B" w14:textId="4C3C2A43" w:rsidR="00C474C1" w:rsidRDefault="0094609C" w:rsidP="00C52F4A">
      <w:r>
        <w:t>— </w:t>
      </w:r>
      <w:r w:rsidR="00C52F4A" w:rsidRPr="00605EB6">
        <w:t>Pour le compte de qui agirait-il</w:t>
      </w:r>
      <w:r w:rsidR="00C474C1">
        <w:t> ?</w:t>
      </w:r>
    </w:p>
    <w:p w14:paraId="35254AD0" w14:textId="76F1080F" w:rsidR="00C474C1" w:rsidRDefault="0094609C" w:rsidP="00C52F4A">
      <w:r>
        <w:t>— </w:t>
      </w:r>
      <w:r w:rsidR="00C52F4A" w:rsidRPr="00605EB6">
        <w:t>De ceux qui ont intérêt à savoir ce qu</w:t>
      </w:r>
      <w:r w:rsidR="00C474C1">
        <w:t>’</w:t>
      </w:r>
      <w:r w:rsidR="00C52F4A" w:rsidRPr="00605EB6">
        <w:t>est devenue la marquise</w:t>
      </w:r>
      <w:r w:rsidR="00C474C1">
        <w:t>.</w:t>
      </w:r>
    </w:p>
    <w:p w14:paraId="7C003DBB" w14:textId="7E1A86E7" w:rsidR="00C474C1" w:rsidRDefault="0094609C" w:rsidP="00C52F4A">
      <w:r>
        <w:t>— </w:t>
      </w:r>
      <w:r w:rsidR="00C52F4A" w:rsidRPr="00605EB6">
        <w:t>Je ne vois pas</w:t>
      </w:r>
      <w:r w:rsidR="00C474C1">
        <w:t xml:space="preserve">… </w:t>
      </w:r>
      <w:r w:rsidR="00C52F4A" w:rsidRPr="00605EB6">
        <w:t>balbutia le baron</w:t>
      </w:r>
      <w:r w:rsidR="00C474C1">
        <w:t>.</w:t>
      </w:r>
    </w:p>
    <w:p w14:paraId="1C77DF11" w14:textId="1BDE5241" w:rsidR="00C474C1" w:rsidRDefault="0094609C" w:rsidP="00C52F4A">
      <w:r>
        <w:t>— </w:t>
      </w:r>
      <w:r w:rsidR="00C52F4A" w:rsidRPr="00605EB6">
        <w:t>Enfin</w:t>
      </w:r>
      <w:r w:rsidR="00C474C1">
        <w:t xml:space="preserve">, </w:t>
      </w:r>
      <w:r w:rsidR="00C52F4A" w:rsidRPr="00605EB6">
        <w:t>monsieur le baron</w:t>
      </w:r>
      <w:r w:rsidR="00C474C1">
        <w:t xml:space="preserve">, </w:t>
      </w:r>
      <w:r w:rsidR="00C52F4A" w:rsidRPr="00605EB6">
        <w:t>voici</w:t>
      </w:r>
      <w:r w:rsidR="00C474C1">
        <w:t xml:space="preserve">, </w:t>
      </w:r>
      <w:r w:rsidR="00C52F4A" w:rsidRPr="00605EB6">
        <w:t>selon moi</w:t>
      </w:r>
      <w:r w:rsidR="00C474C1">
        <w:t xml:space="preserve">, </w:t>
      </w:r>
      <w:r w:rsidR="00C52F4A" w:rsidRPr="00605EB6">
        <w:t>ce qu</w:t>
      </w:r>
      <w:r w:rsidR="00C474C1">
        <w:t>’</w:t>
      </w:r>
      <w:r w:rsidR="00C52F4A" w:rsidRPr="00605EB6">
        <w:t>on veut</w:t>
      </w:r>
      <w:r w:rsidR="00C474C1">
        <w:t xml:space="preserve"> : </w:t>
      </w:r>
      <w:r w:rsidR="00C52F4A" w:rsidRPr="00605EB6">
        <w:t>savoir si la marquise est morte ou si elle existe encore</w:t>
      </w:r>
      <w:r w:rsidR="00C474C1">
        <w:t>.</w:t>
      </w:r>
    </w:p>
    <w:p w14:paraId="70C49011" w14:textId="7A77431E" w:rsidR="00C474C1" w:rsidRDefault="0094609C" w:rsidP="00C52F4A">
      <w:r>
        <w:t>— </w:t>
      </w:r>
      <w:r w:rsidR="00C52F4A" w:rsidRPr="00605EB6">
        <w:t>Mais encore une fois</w:t>
      </w:r>
      <w:r w:rsidR="00C474C1">
        <w:t xml:space="preserve">, </w:t>
      </w:r>
      <w:r w:rsidR="00C52F4A" w:rsidRPr="00605EB6">
        <w:t>pourquoi</w:t>
      </w:r>
      <w:r w:rsidR="00C474C1">
        <w:t> ?</w:t>
      </w:r>
    </w:p>
    <w:p w14:paraId="546E06BE" w14:textId="3915E3FE" w:rsidR="00C474C1" w:rsidRDefault="0094609C" w:rsidP="00C52F4A">
      <w:r>
        <w:t>— </w:t>
      </w:r>
      <w:r w:rsidR="00C52F4A" w:rsidRPr="00605EB6">
        <w:t>Parce qu</w:t>
      </w:r>
      <w:r w:rsidR="00C474C1">
        <w:t>’</w:t>
      </w:r>
      <w:r w:rsidR="00C52F4A" w:rsidRPr="00605EB6">
        <w:t>on est las de la chercher inutilement partout et qu</w:t>
      </w:r>
      <w:r w:rsidR="00C474C1">
        <w:t>’</w:t>
      </w:r>
      <w:r w:rsidR="00C52F4A" w:rsidRPr="00605EB6">
        <w:t>on voudrait être</w:t>
      </w:r>
      <w:r w:rsidR="00C474C1">
        <w:t xml:space="preserve">, </w:t>
      </w:r>
      <w:r w:rsidR="00C52F4A" w:rsidRPr="00605EB6">
        <w:t>enfin</w:t>
      </w:r>
      <w:r w:rsidR="00C474C1">
        <w:t xml:space="preserve">, </w:t>
      </w:r>
      <w:r w:rsidR="00C52F4A" w:rsidRPr="00605EB6">
        <w:t>fixé sur son sort</w:t>
      </w:r>
      <w:r w:rsidR="00C474C1">
        <w:t xml:space="preserve">. </w:t>
      </w:r>
      <w:r w:rsidR="00C52F4A" w:rsidRPr="00605EB6">
        <w:t>Je vous le répète</w:t>
      </w:r>
      <w:r w:rsidR="00C474C1">
        <w:t xml:space="preserve">, </w:t>
      </w:r>
      <w:r w:rsidR="00C52F4A" w:rsidRPr="00605EB6">
        <w:t>monsieur le baron</w:t>
      </w:r>
      <w:r w:rsidR="00C474C1">
        <w:t xml:space="preserve">, </w:t>
      </w:r>
      <w:r w:rsidR="00C52F4A" w:rsidRPr="00605EB6">
        <w:t>on comptait sur vous pour acquérir une certitude</w:t>
      </w:r>
      <w:r w:rsidR="00C474C1">
        <w:t xml:space="preserve">. </w:t>
      </w:r>
      <w:r w:rsidR="00C52F4A" w:rsidRPr="00605EB6">
        <w:t>Si vous aviez pu fournir la preuve du décès</w:t>
      </w:r>
      <w:r w:rsidR="00C474C1">
        <w:t xml:space="preserve">, </w:t>
      </w:r>
      <w:r w:rsidR="00C52F4A" w:rsidRPr="00605EB6">
        <w:t>on aurait aussitôt cessé les recherches</w:t>
      </w:r>
      <w:r w:rsidR="00C474C1">
        <w:t xml:space="preserve"> ; </w:t>
      </w:r>
      <w:r w:rsidR="00C52F4A" w:rsidRPr="00605EB6">
        <w:t>mais vous ne savez rien</w:t>
      </w:r>
      <w:r w:rsidR="00C474C1">
        <w:t xml:space="preserve">, </w:t>
      </w:r>
      <w:r w:rsidR="00C52F4A" w:rsidRPr="00605EB6">
        <w:t>vous ne pouvez rien prouver</w:t>
      </w:r>
      <w:r w:rsidR="00C474C1">
        <w:t xml:space="preserve"> ; </w:t>
      </w:r>
      <w:r w:rsidR="00C52F4A" w:rsidRPr="00605EB6">
        <w:t>dès lors on reste dans le doute et on a le droit de supposer</w:t>
      </w:r>
      <w:r w:rsidR="00C474C1">
        <w:t xml:space="preserve">, </w:t>
      </w:r>
      <w:r w:rsidR="00C52F4A" w:rsidRPr="00605EB6">
        <w:t>d</w:t>
      </w:r>
      <w:r w:rsidR="00C474C1">
        <w:t>’</w:t>
      </w:r>
      <w:r w:rsidR="00C52F4A" w:rsidRPr="00605EB6">
        <w:t>espérer que la folle n</w:t>
      </w:r>
      <w:r w:rsidR="00C474C1">
        <w:t>’</w:t>
      </w:r>
      <w:r w:rsidR="00C52F4A" w:rsidRPr="00605EB6">
        <w:t>a pas cessé de vivre</w:t>
      </w:r>
      <w:r w:rsidR="00C474C1">
        <w:t xml:space="preserve">, </w:t>
      </w:r>
      <w:r w:rsidR="00C52F4A" w:rsidRPr="00605EB6">
        <w:t>et les recherches continuent</w:t>
      </w:r>
      <w:r w:rsidR="00C474C1">
        <w:t>.</w:t>
      </w:r>
    </w:p>
    <w:p w14:paraId="1E07639A" w14:textId="5F49B2CA" w:rsidR="00C474C1" w:rsidRDefault="0094609C" w:rsidP="00C52F4A">
      <w:r>
        <w:t>— </w:t>
      </w:r>
      <w:r w:rsidR="00C52F4A" w:rsidRPr="00096F0F">
        <w:t>Mais</w:t>
      </w:r>
      <w:r w:rsidR="00C474C1">
        <w:t xml:space="preserve">, </w:t>
      </w:r>
      <w:r w:rsidR="00C52F4A" w:rsidRPr="00096F0F">
        <w:t>monsieur Carini</w:t>
      </w:r>
      <w:r w:rsidR="00C474C1">
        <w:t xml:space="preserve">, </w:t>
      </w:r>
      <w:r w:rsidR="00C52F4A" w:rsidRPr="00096F0F">
        <w:t>qui donc</w:t>
      </w:r>
      <w:r w:rsidR="00C474C1">
        <w:t xml:space="preserve">, </w:t>
      </w:r>
      <w:r w:rsidR="00C52F4A" w:rsidRPr="00096F0F">
        <w:t>si ce n</w:t>
      </w:r>
      <w:r w:rsidR="00C474C1">
        <w:t>’</w:t>
      </w:r>
      <w:r w:rsidR="00C52F4A" w:rsidRPr="00096F0F">
        <w:t>est le banquier seul</w:t>
      </w:r>
      <w:r w:rsidR="00C474C1">
        <w:t xml:space="preserve">, </w:t>
      </w:r>
      <w:r w:rsidR="00C52F4A" w:rsidRPr="00096F0F">
        <w:t>dépositaire de la fortune de mon frère</w:t>
      </w:r>
      <w:r w:rsidR="00C474C1">
        <w:t xml:space="preserve">, </w:t>
      </w:r>
      <w:r w:rsidR="00C52F4A" w:rsidRPr="00096F0F">
        <w:t>à intérêt à savoir si Lucy Glandas est morte ou si elle existe encore</w:t>
      </w:r>
      <w:r w:rsidR="00C474C1">
        <w:t> ?</w:t>
      </w:r>
    </w:p>
    <w:p w14:paraId="2C5BDD78" w14:textId="68B734D5" w:rsidR="00C474C1" w:rsidRDefault="0094609C" w:rsidP="00C52F4A">
      <w:r>
        <w:t>— </w:t>
      </w:r>
      <w:r w:rsidR="00C52F4A" w:rsidRPr="00605EB6">
        <w:t>Je ne sais pas</w:t>
      </w:r>
      <w:r w:rsidR="00C474C1">
        <w:t xml:space="preserve">, </w:t>
      </w:r>
      <w:r w:rsidR="00C52F4A" w:rsidRPr="00605EB6">
        <w:t>monsieur le baron</w:t>
      </w:r>
      <w:r w:rsidR="00C474C1">
        <w:t>.</w:t>
      </w:r>
    </w:p>
    <w:p w14:paraId="0D503284" w14:textId="68171561" w:rsidR="00C474C1" w:rsidRDefault="0094609C" w:rsidP="00C52F4A">
      <w:r>
        <w:t>— </w:t>
      </w:r>
      <w:r w:rsidR="00C52F4A" w:rsidRPr="00605EB6">
        <w:t>J</w:t>
      </w:r>
      <w:r w:rsidR="00C474C1">
        <w:t>’</w:t>
      </w:r>
      <w:r w:rsidR="00C52F4A" w:rsidRPr="00605EB6">
        <w:t>ai beau examiner</w:t>
      </w:r>
      <w:r w:rsidR="00C474C1">
        <w:t xml:space="preserve">, </w:t>
      </w:r>
      <w:r w:rsidR="00C52F4A" w:rsidRPr="00605EB6">
        <w:t>chercher</w:t>
      </w:r>
      <w:r w:rsidR="00C474C1">
        <w:t xml:space="preserve">, </w:t>
      </w:r>
      <w:r w:rsidR="00C52F4A" w:rsidRPr="00605EB6">
        <w:t xml:space="preserve">je ne vois que </w:t>
      </w:r>
      <w:r w:rsidR="00C474C1">
        <w:t>M. </w:t>
      </w:r>
      <w:r w:rsidR="00C52F4A" w:rsidRPr="00605EB6">
        <w:t>Van Ossen</w:t>
      </w:r>
      <w:r w:rsidR="00C474C1">
        <w:t>.</w:t>
      </w:r>
    </w:p>
    <w:p w14:paraId="3EA8A329" w14:textId="77777777" w:rsidR="00C474C1" w:rsidRDefault="00C52F4A" w:rsidP="00C52F4A">
      <w:r w:rsidRPr="00605EB6">
        <w:t>L</w:t>
      </w:r>
      <w:r w:rsidR="00C474C1">
        <w:t>’</w:t>
      </w:r>
      <w:r w:rsidRPr="00605EB6">
        <w:t>Italien secoua la tête</w:t>
      </w:r>
      <w:r w:rsidR="00C474C1">
        <w:t>.</w:t>
      </w:r>
    </w:p>
    <w:p w14:paraId="110F6FA8" w14:textId="788574B2" w:rsidR="00C474C1" w:rsidRDefault="0094609C" w:rsidP="00C52F4A">
      <w:r>
        <w:lastRenderedPageBreak/>
        <w:t>— </w:t>
      </w:r>
      <w:r w:rsidR="00C52F4A" w:rsidRPr="00605EB6">
        <w:t>Comme je vous l</w:t>
      </w:r>
      <w:r w:rsidR="00C474C1">
        <w:t>’</w:t>
      </w:r>
      <w:r w:rsidR="00C52F4A" w:rsidRPr="00605EB6">
        <w:t>ai dit</w:t>
      </w:r>
      <w:r w:rsidR="00C474C1">
        <w:t xml:space="preserve">, </w:t>
      </w:r>
      <w:r w:rsidR="00C52F4A" w:rsidRPr="00605EB6">
        <w:t>monsieur le baron</w:t>
      </w:r>
      <w:r w:rsidR="00C474C1">
        <w:t xml:space="preserve">, </w:t>
      </w:r>
      <w:r w:rsidR="00C52F4A" w:rsidRPr="00605EB6">
        <w:t>répliqua-t-il</w:t>
      </w:r>
      <w:r w:rsidR="00C474C1">
        <w:t xml:space="preserve">, </w:t>
      </w:r>
      <w:r w:rsidR="00C52F4A" w:rsidRPr="00605EB6">
        <w:t>je puis me tromper</w:t>
      </w:r>
      <w:r w:rsidR="00C474C1">
        <w:t xml:space="preserve">, </w:t>
      </w:r>
      <w:r w:rsidR="00C52F4A" w:rsidRPr="00605EB6">
        <w:t>faire fausse route dans mes suppositions</w:t>
      </w:r>
      <w:r w:rsidR="00C474C1">
        <w:t xml:space="preserve">, </w:t>
      </w:r>
      <w:r w:rsidR="00C52F4A" w:rsidRPr="00605EB6">
        <w:t>néanmoins je garde ma conviction</w:t>
      </w:r>
      <w:r w:rsidR="00C474C1">
        <w:t xml:space="preserve">. </w:t>
      </w:r>
      <w:r w:rsidR="00C52F4A" w:rsidRPr="00605EB6">
        <w:t>Oui</w:t>
      </w:r>
      <w:r w:rsidR="00C474C1">
        <w:t xml:space="preserve">, </w:t>
      </w:r>
      <w:r w:rsidR="00C52F4A" w:rsidRPr="00605EB6">
        <w:t>je crois</w:t>
      </w:r>
      <w:r w:rsidR="00C474C1">
        <w:t xml:space="preserve">, </w:t>
      </w:r>
      <w:r w:rsidR="00C52F4A" w:rsidRPr="00605EB6">
        <w:t>jusqu</w:t>
      </w:r>
      <w:r w:rsidR="00C474C1">
        <w:t>’</w:t>
      </w:r>
      <w:r w:rsidR="00C52F4A" w:rsidRPr="00605EB6">
        <w:t>à preuve du contraire</w:t>
      </w:r>
      <w:r w:rsidR="00C474C1">
        <w:t xml:space="preserve">, </w:t>
      </w:r>
      <w:r w:rsidR="00C52F4A" w:rsidRPr="00605EB6">
        <w:t>que dans cette affaire</w:t>
      </w:r>
      <w:r w:rsidR="00C474C1">
        <w:t xml:space="preserve">, </w:t>
      </w:r>
      <w:r w:rsidR="00C52F4A" w:rsidRPr="00605EB6">
        <w:t>le banquier hollandais n</w:t>
      </w:r>
      <w:r w:rsidR="00C474C1">
        <w:t>’</w:t>
      </w:r>
      <w:r w:rsidR="00C52F4A" w:rsidRPr="00605EB6">
        <w:t>est qu</w:t>
      </w:r>
      <w:r w:rsidR="00C474C1">
        <w:t>’</w:t>
      </w:r>
      <w:r w:rsidR="00C52F4A" w:rsidRPr="00605EB6">
        <w:t>un mandataire ayant accepté une mission qui lui a été confiée</w:t>
      </w:r>
      <w:r w:rsidR="00C474C1">
        <w:t>.</w:t>
      </w:r>
    </w:p>
    <w:p w14:paraId="3150BE1E" w14:textId="0F15CBC7" w:rsidR="00C474C1" w:rsidRDefault="0094609C" w:rsidP="00C52F4A">
      <w:r>
        <w:t>— </w:t>
      </w:r>
      <w:r w:rsidR="00C52F4A" w:rsidRPr="00605EB6">
        <w:t>Par qui</w:t>
      </w:r>
      <w:r w:rsidR="00C474C1">
        <w:t xml:space="preserve">, </w:t>
      </w:r>
      <w:r w:rsidR="00C52F4A" w:rsidRPr="00605EB6">
        <w:t>monsieur Carini</w:t>
      </w:r>
      <w:r w:rsidR="00C474C1">
        <w:t xml:space="preserve">, </w:t>
      </w:r>
      <w:r w:rsidR="00C52F4A" w:rsidRPr="00605EB6">
        <w:t>par qui</w:t>
      </w:r>
      <w:r w:rsidR="00C474C1">
        <w:t> ?</w:t>
      </w:r>
    </w:p>
    <w:p w14:paraId="172C0D20" w14:textId="2BEEBB68" w:rsidR="00C474C1" w:rsidRDefault="0094609C" w:rsidP="00C52F4A">
      <w:r>
        <w:t>— </w:t>
      </w:r>
      <w:r w:rsidR="00C52F4A" w:rsidRPr="00605EB6">
        <w:t>Je l</w:t>
      </w:r>
      <w:r w:rsidR="00C474C1">
        <w:t>’</w:t>
      </w:r>
      <w:r w:rsidR="00C52F4A" w:rsidRPr="00605EB6">
        <w:t>ignore comme vous</w:t>
      </w:r>
      <w:r w:rsidR="00C474C1">
        <w:t xml:space="preserve">, </w:t>
      </w:r>
      <w:r w:rsidR="00C52F4A" w:rsidRPr="00605EB6">
        <w:t>monsieur le baron</w:t>
      </w:r>
      <w:r w:rsidR="00C474C1">
        <w:t xml:space="preserve">. </w:t>
      </w:r>
      <w:r w:rsidR="00C52F4A" w:rsidRPr="00605EB6">
        <w:t>Mais je maintiens mon idée que le banquier n</w:t>
      </w:r>
      <w:r w:rsidR="00C474C1">
        <w:t>’</w:t>
      </w:r>
      <w:r w:rsidR="00C52F4A" w:rsidRPr="00605EB6">
        <w:t>agit pas de lui-même</w:t>
      </w:r>
      <w:r w:rsidR="00C474C1">
        <w:t xml:space="preserve">. </w:t>
      </w:r>
      <w:r w:rsidR="00C52F4A" w:rsidRPr="00605EB6">
        <w:t xml:space="preserve">Vous ne voyez que </w:t>
      </w:r>
      <w:r w:rsidR="00C474C1">
        <w:t>M. </w:t>
      </w:r>
      <w:r w:rsidR="00C52F4A" w:rsidRPr="00605EB6">
        <w:t>Van Ossen</w:t>
      </w:r>
      <w:r w:rsidR="00C474C1">
        <w:t xml:space="preserve"> ; </w:t>
      </w:r>
      <w:r w:rsidR="00C52F4A" w:rsidRPr="00605EB6">
        <w:t>moi je devine derrière lui une personne cachée</w:t>
      </w:r>
      <w:r w:rsidR="00C474C1">
        <w:t xml:space="preserve">, </w:t>
      </w:r>
      <w:r w:rsidR="00C52F4A" w:rsidRPr="00605EB6">
        <w:t>une volonté qui le dirige</w:t>
      </w:r>
      <w:r w:rsidR="00C474C1">
        <w:t>.</w:t>
      </w:r>
    </w:p>
    <w:p w14:paraId="72CB823F" w14:textId="77777777" w:rsidR="00C474C1" w:rsidRDefault="00C52F4A" w:rsidP="00C52F4A">
      <w:r w:rsidRPr="00605EB6">
        <w:t>De Simaise ne répondit pas</w:t>
      </w:r>
      <w:r w:rsidR="00C474C1">
        <w:t xml:space="preserve">. </w:t>
      </w:r>
      <w:r w:rsidRPr="00605EB6">
        <w:t>Il prit sa tête dans ses mains et se mit à réfléchir</w:t>
      </w:r>
      <w:r w:rsidR="00C474C1">
        <w:t>.</w:t>
      </w:r>
    </w:p>
    <w:p w14:paraId="2412A667" w14:textId="77777777" w:rsidR="00C474C1" w:rsidRDefault="00C52F4A" w:rsidP="00C52F4A">
      <w:r w:rsidRPr="00605EB6">
        <w:t>Sans être affirmatives</w:t>
      </w:r>
      <w:r w:rsidR="00C474C1">
        <w:t xml:space="preserve">, </w:t>
      </w:r>
      <w:r w:rsidRPr="00605EB6">
        <w:t>les paroles de l</w:t>
      </w:r>
      <w:r w:rsidR="00C474C1">
        <w:t>’</w:t>
      </w:r>
      <w:r w:rsidRPr="00605EB6">
        <w:t>Italien avaient fait impression sur lui</w:t>
      </w:r>
      <w:r w:rsidR="00C474C1">
        <w:t xml:space="preserve">. </w:t>
      </w:r>
      <w:r w:rsidRPr="00605EB6">
        <w:t>Quelle pouvait donc être cette personne qui</w:t>
      </w:r>
      <w:r w:rsidR="00C474C1">
        <w:t xml:space="preserve">, </w:t>
      </w:r>
      <w:r w:rsidRPr="00605EB6">
        <w:t>se tenant mystérieusement cachée dans l</w:t>
      </w:r>
      <w:r w:rsidR="00C474C1">
        <w:t>’</w:t>
      </w:r>
      <w:r w:rsidRPr="00605EB6">
        <w:t>ombre</w:t>
      </w:r>
      <w:r w:rsidR="00C474C1">
        <w:t xml:space="preserve">, </w:t>
      </w:r>
      <w:r w:rsidRPr="00605EB6">
        <w:t>faisait agir le banquier</w:t>
      </w:r>
      <w:r w:rsidR="00C474C1">
        <w:t> ?</w:t>
      </w:r>
    </w:p>
    <w:p w14:paraId="1371E9AF" w14:textId="77777777" w:rsidR="00C474C1" w:rsidRDefault="00C52F4A" w:rsidP="00C52F4A">
      <w:r w:rsidRPr="00605EB6">
        <w:t>Sa pensée se porta sur sa femme</w:t>
      </w:r>
      <w:r w:rsidR="00C474C1">
        <w:t xml:space="preserve">, </w:t>
      </w:r>
      <w:r w:rsidRPr="00605EB6">
        <w:t>qui</w:t>
      </w:r>
      <w:r w:rsidR="00C474C1">
        <w:t xml:space="preserve">, </w:t>
      </w:r>
      <w:r w:rsidRPr="00605EB6">
        <w:t>seule</w:t>
      </w:r>
      <w:r w:rsidR="00C474C1">
        <w:t xml:space="preserve">, </w:t>
      </w:r>
      <w:r w:rsidRPr="00605EB6">
        <w:t>maintenant</w:t>
      </w:r>
      <w:r w:rsidR="00C474C1">
        <w:t xml:space="preserve">, </w:t>
      </w:r>
      <w:r w:rsidRPr="00605EB6">
        <w:t>connaissait les choses terribles jetées dans le trou noir de l</w:t>
      </w:r>
      <w:r w:rsidR="00C474C1">
        <w:t>’</w:t>
      </w:r>
      <w:r w:rsidRPr="00605EB6">
        <w:t>oubli</w:t>
      </w:r>
      <w:r w:rsidR="00C474C1">
        <w:t xml:space="preserve">. </w:t>
      </w:r>
      <w:r w:rsidRPr="00605EB6">
        <w:t>Il ne voyait que la baronne</w:t>
      </w:r>
      <w:r w:rsidR="00C474C1">
        <w:t xml:space="preserve"> ; </w:t>
      </w:r>
      <w:r w:rsidRPr="00605EB6">
        <w:t>elle seule pouvait se mêler d</w:t>
      </w:r>
      <w:r w:rsidR="00C474C1">
        <w:t>’</w:t>
      </w:r>
      <w:r w:rsidRPr="00605EB6">
        <w:t>une façon plus ou moins intéressée de cette affaire d</w:t>
      </w:r>
      <w:r w:rsidR="00C474C1">
        <w:t>’</w:t>
      </w:r>
      <w:r w:rsidRPr="00605EB6">
        <w:t>héritage</w:t>
      </w:r>
      <w:r w:rsidR="00C474C1">
        <w:t xml:space="preserve">. </w:t>
      </w:r>
      <w:r w:rsidRPr="00605EB6">
        <w:t>Condamnée depuis si longtemps au silence</w:t>
      </w:r>
      <w:r w:rsidR="00C474C1">
        <w:t xml:space="preserve">, </w:t>
      </w:r>
      <w:r w:rsidRPr="00605EB6">
        <w:t>forcée de garder le secret des crimes de son mari</w:t>
      </w:r>
      <w:r w:rsidR="00C474C1">
        <w:t xml:space="preserve">, </w:t>
      </w:r>
      <w:r w:rsidRPr="00605EB6">
        <w:t>la baronne ne pouvait lui nuire</w:t>
      </w:r>
      <w:r w:rsidR="00C474C1">
        <w:t xml:space="preserve">, </w:t>
      </w:r>
      <w:r w:rsidRPr="00605EB6">
        <w:t>il n</w:t>
      </w:r>
      <w:r w:rsidR="00C474C1">
        <w:t>’</w:t>
      </w:r>
      <w:r w:rsidRPr="00605EB6">
        <w:t>avait rien à redouter de ce côté</w:t>
      </w:r>
      <w:r w:rsidR="00C474C1">
        <w:t>.</w:t>
      </w:r>
    </w:p>
    <w:p w14:paraId="75EC7656" w14:textId="77777777" w:rsidR="00C474C1" w:rsidRDefault="00C52F4A" w:rsidP="00C52F4A">
      <w:r w:rsidRPr="00605EB6">
        <w:t>Mais pourquoi toutes ces inutiles recherches pour retrouver la marquise</w:t>
      </w:r>
      <w:r w:rsidR="00C474C1">
        <w:t xml:space="preserve"> ? </w:t>
      </w:r>
      <w:r w:rsidRPr="00605EB6">
        <w:t>De Simaise connaissait sa femme</w:t>
      </w:r>
      <w:r w:rsidR="00C474C1">
        <w:t xml:space="preserve">, </w:t>
      </w:r>
      <w:r w:rsidRPr="00605EB6">
        <w:t>ses sentiments d</w:t>
      </w:r>
      <w:r w:rsidR="00C474C1">
        <w:t>’</w:t>
      </w:r>
      <w:r w:rsidRPr="00605EB6">
        <w:t>honneur et de probité</w:t>
      </w:r>
      <w:r w:rsidR="00C474C1">
        <w:t xml:space="preserve"> ; </w:t>
      </w:r>
      <w:r w:rsidRPr="00605EB6">
        <w:t>assurément elle ne voulait pas qu</w:t>
      </w:r>
      <w:r w:rsidR="00C474C1">
        <w:t>’</w:t>
      </w:r>
      <w:r w:rsidRPr="00605EB6">
        <w:t>il fût mis en possession de l</w:t>
      </w:r>
      <w:r w:rsidR="00C474C1">
        <w:t>’</w:t>
      </w:r>
      <w:r w:rsidRPr="00605EB6">
        <w:t>héritage tant qu</w:t>
      </w:r>
      <w:r w:rsidR="00C474C1">
        <w:t>’</w:t>
      </w:r>
      <w:r w:rsidRPr="00605EB6">
        <w:t>elle pourrait croire la marquise vivante</w:t>
      </w:r>
      <w:r w:rsidR="00C474C1">
        <w:t xml:space="preserve"> ; </w:t>
      </w:r>
      <w:r w:rsidRPr="00605EB6">
        <w:t>mais Lucy Glandas était morte</w:t>
      </w:r>
      <w:r w:rsidR="00C474C1">
        <w:t xml:space="preserve">, </w:t>
      </w:r>
      <w:r w:rsidRPr="00605EB6">
        <w:t>tout le démontrait</w:t>
      </w:r>
      <w:r w:rsidR="00C474C1">
        <w:t xml:space="preserve"> ; </w:t>
      </w:r>
      <w:r w:rsidRPr="00605EB6">
        <w:t>un jour ou l</w:t>
      </w:r>
      <w:r w:rsidR="00C474C1">
        <w:t>’</w:t>
      </w:r>
      <w:r w:rsidRPr="00605EB6">
        <w:t xml:space="preserve">autre le banquier et la </w:t>
      </w:r>
      <w:r w:rsidRPr="00605EB6">
        <w:lastRenderedPageBreak/>
        <w:t>baronne finiraient par n</w:t>
      </w:r>
      <w:r w:rsidR="00C474C1">
        <w:t>’</w:t>
      </w:r>
      <w:r w:rsidRPr="00605EB6">
        <w:t>en plus douter</w:t>
      </w:r>
      <w:r w:rsidR="00C474C1">
        <w:t xml:space="preserve"> ; </w:t>
      </w:r>
      <w:r w:rsidRPr="00605EB6">
        <w:t>alors il faudrait bien lui remettre les millions</w:t>
      </w:r>
      <w:r w:rsidR="00C474C1">
        <w:t xml:space="preserve">. </w:t>
      </w:r>
      <w:r w:rsidRPr="00605EB6">
        <w:t>Seulement aurait-il longtemps à attendre</w:t>
      </w:r>
      <w:r w:rsidR="00C474C1">
        <w:t> ?</w:t>
      </w:r>
    </w:p>
    <w:p w14:paraId="7F0983A4" w14:textId="77777777" w:rsidR="00C474C1" w:rsidRDefault="00C52F4A" w:rsidP="00C52F4A">
      <w:r w:rsidRPr="00605EB6">
        <w:t>À côté de tout cela une chose étonnait singulièrement le baron</w:t>
      </w:r>
      <w:r w:rsidR="00C474C1">
        <w:t xml:space="preserve"> : </w:t>
      </w:r>
      <w:r w:rsidRPr="00605EB6">
        <w:t>il y avait un enfant</w:t>
      </w:r>
      <w:r w:rsidR="00C474C1">
        <w:t xml:space="preserve">, </w:t>
      </w:r>
      <w:r w:rsidRPr="00605EB6">
        <w:t>la baronne le savait</w:t>
      </w:r>
      <w:r w:rsidR="00C474C1">
        <w:t xml:space="preserve"> ; </w:t>
      </w:r>
      <w:r w:rsidRPr="00605EB6">
        <w:t>pourquoi ne parlait-on point de lui</w:t>
      </w:r>
      <w:r w:rsidR="00C474C1">
        <w:t> ?</w:t>
      </w:r>
    </w:p>
    <w:p w14:paraId="0B53BDAF" w14:textId="42089A4C" w:rsidR="00C474C1" w:rsidRDefault="00C474C1" w:rsidP="00C52F4A">
      <w:r>
        <w:t>M. </w:t>
      </w:r>
      <w:r w:rsidR="00C52F4A" w:rsidRPr="00605EB6">
        <w:t>Van Ossen en avait touché un mot</w:t>
      </w:r>
      <w:r>
        <w:t xml:space="preserve">, </w:t>
      </w:r>
      <w:r w:rsidR="00C52F4A" w:rsidRPr="00605EB6">
        <w:t>mais laissant voir qu</w:t>
      </w:r>
      <w:r>
        <w:t>’</w:t>
      </w:r>
      <w:r w:rsidR="00C52F4A" w:rsidRPr="00605EB6">
        <w:t>il ne croyait même pas qu</w:t>
      </w:r>
      <w:r>
        <w:t>’</w:t>
      </w:r>
      <w:r w:rsidR="00C52F4A" w:rsidRPr="00605EB6">
        <w:t>il eût été mis au monde</w:t>
      </w:r>
      <w:r>
        <w:t xml:space="preserve">. </w:t>
      </w:r>
      <w:r w:rsidR="00C52F4A" w:rsidRPr="00605EB6">
        <w:t>En admettant qu</w:t>
      </w:r>
      <w:r>
        <w:t>’</w:t>
      </w:r>
      <w:r w:rsidR="00C52F4A" w:rsidRPr="00605EB6">
        <w:t>il existât encore</w:t>
      </w:r>
      <w:r>
        <w:t xml:space="preserve">, </w:t>
      </w:r>
      <w:r w:rsidR="00C52F4A" w:rsidRPr="00605EB6">
        <w:t>cet enfant abandonné</w:t>
      </w:r>
      <w:r>
        <w:t xml:space="preserve">, </w:t>
      </w:r>
      <w:r w:rsidR="00C52F4A" w:rsidRPr="00605EB6">
        <w:t>perdu</w:t>
      </w:r>
      <w:r>
        <w:t xml:space="preserve">, </w:t>
      </w:r>
      <w:r w:rsidR="00C52F4A" w:rsidRPr="00605EB6">
        <w:t>sans état civil</w:t>
      </w:r>
      <w:r>
        <w:t xml:space="preserve">, </w:t>
      </w:r>
      <w:r w:rsidR="00C52F4A" w:rsidRPr="00605EB6">
        <w:t>était maintenant introuvable</w:t>
      </w:r>
      <w:r>
        <w:t xml:space="preserve">. </w:t>
      </w:r>
      <w:r w:rsidR="00C52F4A" w:rsidRPr="00605EB6">
        <w:t>Sur ce point</w:t>
      </w:r>
      <w:r>
        <w:t xml:space="preserve">, </w:t>
      </w:r>
      <w:r w:rsidR="00C52F4A" w:rsidRPr="00605EB6">
        <w:t>le baron était parfaitement tranquille</w:t>
      </w:r>
      <w:r>
        <w:t>.</w:t>
      </w:r>
    </w:p>
    <w:p w14:paraId="77957A51" w14:textId="77777777" w:rsidR="00C474C1" w:rsidRDefault="00C52F4A" w:rsidP="00C52F4A">
      <w:r w:rsidRPr="00605EB6">
        <w:t>Cependant</w:t>
      </w:r>
      <w:r w:rsidR="00C474C1">
        <w:t xml:space="preserve">, </w:t>
      </w:r>
      <w:r w:rsidRPr="00605EB6">
        <w:t>si l</w:t>
      </w:r>
      <w:r w:rsidR="00C474C1">
        <w:t>’</w:t>
      </w:r>
      <w:r w:rsidRPr="00605EB6">
        <w:t>intervention de la baronne se faisait réellement sentir dans cette affaire</w:t>
      </w:r>
      <w:r w:rsidR="00C474C1">
        <w:t xml:space="preserve">, </w:t>
      </w:r>
      <w:r w:rsidRPr="00605EB6">
        <w:t>pourquoi</w:t>
      </w:r>
      <w:r w:rsidR="00C474C1">
        <w:t xml:space="preserve">, </w:t>
      </w:r>
      <w:r w:rsidRPr="00605EB6">
        <w:t>puisqu</w:t>
      </w:r>
      <w:r w:rsidR="00C474C1">
        <w:t>’</w:t>
      </w:r>
      <w:r w:rsidRPr="00605EB6">
        <w:t>on cherchait si activement la mère</w:t>
      </w:r>
      <w:r w:rsidR="00C474C1">
        <w:t xml:space="preserve">, </w:t>
      </w:r>
      <w:r w:rsidRPr="00605EB6">
        <w:t>ne faisait-on pas également des recherches pour retrouver l</w:t>
      </w:r>
      <w:r w:rsidR="00C474C1">
        <w:t>’</w:t>
      </w:r>
      <w:r w:rsidRPr="00605EB6">
        <w:t>enfant</w:t>
      </w:r>
      <w:r w:rsidR="00C474C1">
        <w:t> ?</w:t>
      </w:r>
    </w:p>
    <w:p w14:paraId="731B5C57" w14:textId="77777777" w:rsidR="00C474C1" w:rsidRDefault="00C52F4A" w:rsidP="00C52F4A">
      <w:r w:rsidRPr="00605EB6">
        <w:t>Le baron ne comprenait plus</w:t>
      </w:r>
      <w:r w:rsidR="00C474C1">
        <w:t xml:space="preserve">. </w:t>
      </w:r>
      <w:r w:rsidRPr="00605EB6">
        <w:t>Il se dit</w:t>
      </w:r>
      <w:r w:rsidR="00C474C1">
        <w:t> :</w:t>
      </w:r>
    </w:p>
    <w:p w14:paraId="06281181" w14:textId="6D175219" w:rsidR="00C474C1" w:rsidRDefault="0094609C" w:rsidP="00C52F4A">
      <w:r>
        <w:t>— </w:t>
      </w:r>
      <w:r w:rsidR="00C52F4A" w:rsidRPr="00605EB6">
        <w:t>Ou ils ont compris que de ce côté ils n</w:t>
      </w:r>
      <w:r w:rsidR="00C474C1">
        <w:t>’</w:t>
      </w:r>
      <w:r w:rsidR="00C52F4A" w:rsidRPr="00605EB6">
        <w:t>avaient rien à espérer</w:t>
      </w:r>
      <w:r w:rsidR="00C474C1">
        <w:t xml:space="preserve">, </w:t>
      </w:r>
      <w:r w:rsidR="00C52F4A" w:rsidRPr="00605EB6">
        <w:t>ou ils ont acquis la certitude que le fils de la marquise n</w:t>
      </w:r>
      <w:r w:rsidR="00C474C1">
        <w:t>’</w:t>
      </w:r>
      <w:r w:rsidR="00C52F4A" w:rsidRPr="00605EB6">
        <w:t>existe plus</w:t>
      </w:r>
      <w:r w:rsidR="00C474C1">
        <w:t>.</w:t>
      </w:r>
    </w:p>
    <w:p w14:paraId="4D263C5A" w14:textId="24112497" w:rsidR="00C474C1" w:rsidRDefault="00C474C1" w:rsidP="00C52F4A">
      <w:r>
        <w:t>» </w:t>
      </w:r>
      <w:r w:rsidR="00C52F4A" w:rsidRPr="00605EB6">
        <w:t>Après tout</w:t>
      </w:r>
      <w:r>
        <w:t xml:space="preserve">, </w:t>
      </w:r>
      <w:r w:rsidR="00C52F4A" w:rsidRPr="00605EB6">
        <w:t>continua-t-il</w:t>
      </w:r>
      <w:r>
        <w:t xml:space="preserve">, </w:t>
      </w:r>
      <w:r w:rsidR="00C52F4A" w:rsidRPr="00605EB6">
        <w:t>suivant le cours de ses réflexions</w:t>
      </w:r>
      <w:r>
        <w:t xml:space="preserve">, </w:t>
      </w:r>
      <w:r w:rsidR="00C52F4A" w:rsidRPr="00605EB6">
        <w:t>rien n</w:t>
      </w:r>
      <w:r>
        <w:t>’</w:t>
      </w:r>
      <w:r w:rsidR="00C52F4A" w:rsidRPr="00605EB6">
        <w:t>indique sérieusement l</w:t>
      </w:r>
      <w:r>
        <w:t>’</w:t>
      </w:r>
      <w:r w:rsidR="00C52F4A" w:rsidRPr="00605EB6">
        <w:t>intervention de la baronne et</w:t>
      </w:r>
      <w:r>
        <w:t xml:space="preserve">, </w:t>
      </w:r>
      <w:r w:rsidR="00C52F4A" w:rsidRPr="00605EB6">
        <w:t>au contraire</w:t>
      </w:r>
      <w:r>
        <w:t xml:space="preserve">, </w:t>
      </w:r>
      <w:r w:rsidR="00C52F4A" w:rsidRPr="00605EB6">
        <w:t xml:space="preserve">tout prouve que </w:t>
      </w:r>
      <w:r>
        <w:t>M. </w:t>
      </w:r>
      <w:r w:rsidR="00C52F4A" w:rsidRPr="00605EB6">
        <w:t>Van Ossen agit de lui-même</w:t>
      </w:r>
      <w:r>
        <w:t>.</w:t>
      </w:r>
    </w:p>
    <w:p w14:paraId="6BA58C03" w14:textId="77777777" w:rsidR="00C474C1" w:rsidRDefault="00C474C1" w:rsidP="00C52F4A">
      <w:r>
        <w:t>» </w:t>
      </w:r>
      <w:r w:rsidR="00C52F4A" w:rsidRPr="00605EB6">
        <w:t>Carini n</w:t>
      </w:r>
      <w:r>
        <w:t>’</w:t>
      </w:r>
      <w:r w:rsidR="00C52F4A" w:rsidRPr="00605EB6">
        <w:t>est pas sûr</w:t>
      </w:r>
      <w:r>
        <w:t xml:space="preserve"> ; </w:t>
      </w:r>
      <w:r w:rsidR="00C52F4A" w:rsidRPr="00605EB6">
        <w:t>il n</w:t>
      </w:r>
      <w:r>
        <w:t>’</w:t>
      </w:r>
      <w:r w:rsidR="00C52F4A" w:rsidRPr="00605EB6">
        <w:t>affirme rien</w:t>
      </w:r>
      <w:r>
        <w:t xml:space="preserve">, </w:t>
      </w:r>
      <w:r w:rsidR="00C52F4A" w:rsidRPr="00605EB6">
        <w:t>il ne fait que supposer</w:t>
      </w:r>
      <w:r>
        <w:t xml:space="preserve">. </w:t>
      </w:r>
      <w:r w:rsidR="00C52F4A" w:rsidRPr="00605EB6">
        <w:t>D</w:t>
      </w:r>
      <w:r>
        <w:t>’</w:t>
      </w:r>
      <w:r w:rsidR="00C52F4A" w:rsidRPr="00605EB6">
        <w:t>ailleurs</w:t>
      </w:r>
      <w:r>
        <w:t xml:space="preserve">, </w:t>
      </w:r>
      <w:r w:rsidR="00C52F4A" w:rsidRPr="00605EB6">
        <w:t>il déclare lui-même qu</w:t>
      </w:r>
      <w:r>
        <w:t>’</w:t>
      </w:r>
      <w:r w:rsidR="00C52F4A" w:rsidRPr="00605EB6">
        <w:t>il se trompe peut-être</w:t>
      </w:r>
      <w:r>
        <w:t>.</w:t>
      </w:r>
    </w:p>
    <w:p w14:paraId="1BEE69D4" w14:textId="77777777" w:rsidR="00C474C1" w:rsidRDefault="00C52F4A" w:rsidP="00C52F4A">
      <w:r w:rsidRPr="00605EB6">
        <w:t>Le baron releva brusquement la tête et surprit le regard perçant de l</w:t>
      </w:r>
      <w:r w:rsidR="00C474C1">
        <w:t>’</w:t>
      </w:r>
      <w:r w:rsidRPr="00605EB6">
        <w:t>Italien attaché sur lui</w:t>
      </w:r>
      <w:r w:rsidR="00C474C1">
        <w:t xml:space="preserve"> ; </w:t>
      </w:r>
      <w:r w:rsidRPr="00605EB6">
        <w:t xml:space="preserve">mais il ne remarqua point </w:t>
      </w:r>
      <w:r w:rsidRPr="00605EB6">
        <w:lastRenderedPageBreak/>
        <w:t>le sourire singulier qui s</w:t>
      </w:r>
      <w:r w:rsidR="00C474C1">
        <w:t>’</w:t>
      </w:r>
      <w:r w:rsidRPr="00605EB6">
        <w:t>effaça subitement sur les lèvres de l</w:t>
      </w:r>
      <w:r w:rsidR="00C474C1">
        <w:t>’</w:t>
      </w:r>
      <w:r w:rsidRPr="00605EB6">
        <w:t>élève de Blaireau</w:t>
      </w:r>
      <w:r w:rsidR="00C474C1">
        <w:t>.</w:t>
      </w:r>
    </w:p>
    <w:p w14:paraId="5E454B81" w14:textId="79FEAB9D" w:rsidR="00C474C1" w:rsidRDefault="0094609C" w:rsidP="00C52F4A">
      <w:r>
        <w:t>— </w:t>
      </w:r>
      <w:r w:rsidR="00C52F4A" w:rsidRPr="00605EB6">
        <w:t>Cher monsieur Carini</w:t>
      </w:r>
      <w:r w:rsidR="00C474C1">
        <w:t xml:space="preserve">, </w:t>
      </w:r>
      <w:r w:rsidR="00C52F4A" w:rsidRPr="00605EB6">
        <w:t>dit de Simaise</w:t>
      </w:r>
      <w:r w:rsidR="00C474C1">
        <w:t xml:space="preserve">, </w:t>
      </w:r>
      <w:r w:rsidR="00C52F4A" w:rsidRPr="00605EB6">
        <w:t>ce que vous pensez peut être vrai</w:t>
      </w:r>
      <w:r w:rsidR="00C474C1">
        <w:t xml:space="preserve"> ; </w:t>
      </w:r>
      <w:r w:rsidR="00C52F4A" w:rsidRPr="00605EB6">
        <w:t>mais ce n</w:t>
      </w:r>
      <w:r w:rsidR="00C474C1">
        <w:t>’</w:t>
      </w:r>
      <w:r w:rsidR="00C52F4A" w:rsidRPr="00605EB6">
        <w:t>est qu</w:t>
      </w:r>
      <w:r w:rsidR="00C474C1">
        <w:t>’</w:t>
      </w:r>
      <w:r w:rsidR="00C52F4A" w:rsidRPr="00605EB6">
        <w:t>une supposition et je ne puis être encore de votre avis</w:t>
      </w:r>
      <w:r w:rsidR="00C474C1">
        <w:t xml:space="preserve">. </w:t>
      </w:r>
      <w:r w:rsidR="00C52F4A" w:rsidRPr="00605EB6">
        <w:t>Quoi qu</w:t>
      </w:r>
      <w:r w:rsidR="00C474C1">
        <w:t>’</w:t>
      </w:r>
      <w:r w:rsidR="00C52F4A" w:rsidRPr="00605EB6">
        <w:t>il en soit</w:t>
      </w:r>
      <w:r w:rsidR="00C474C1">
        <w:t xml:space="preserve">, </w:t>
      </w:r>
      <w:r w:rsidR="00C52F4A" w:rsidRPr="00605EB6">
        <w:t>nous ne sommes pas plus avancés aujourd</w:t>
      </w:r>
      <w:r w:rsidR="00C474C1">
        <w:t>’</w:t>
      </w:r>
      <w:r w:rsidR="00C52F4A" w:rsidRPr="00605EB6">
        <w:t>hui qu</w:t>
      </w:r>
      <w:r w:rsidR="00C474C1">
        <w:t>’</w:t>
      </w:r>
      <w:r w:rsidR="00C52F4A" w:rsidRPr="00605EB6">
        <w:t>hier</w:t>
      </w:r>
      <w:r w:rsidR="00C474C1">
        <w:t>.</w:t>
      </w:r>
    </w:p>
    <w:p w14:paraId="5DF7C99F" w14:textId="45E5E07D" w:rsidR="00C474C1" w:rsidRDefault="0094609C" w:rsidP="00C52F4A">
      <w:r>
        <w:t>— </w:t>
      </w:r>
      <w:r w:rsidR="00C52F4A" w:rsidRPr="00605EB6">
        <w:t>Je suis forcé de le reconnaître</w:t>
      </w:r>
      <w:r w:rsidR="00C474C1">
        <w:t xml:space="preserve">, </w:t>
      </w:r>
      <w:r w:rsidR="00C52F4A" w:rsidRPr="00605EB6">
        <w:t>monsieur le baron</w:t>
      </w:r>
      <w:r w:rsidR="00C474C1">
        <w:t>.</w:t>
      </w:r>
    </w:p>
    <w:p w14:paraId="1A948766" w14:textId="60226C0C" w:rsidR="00C474C1" w:rsidRDefault="0094609C" w:rsidP="00C52F4A">
      <w:r>
        <w:t>— </w:t>
      </w:r>
      <w:r w:rsidR="00C52F4A" w:rsidRPr="00605EB6">
        <w:t>Nous ne pouvons prendre aucune décision en ce moment</w:t>
      </w:r>
      <w:r w:rsidR="00C474C1">
        <w:t xml:space="preserve"> ; </w:t>
      </w:r>
      <w:r w:rsidR="00C52F4A" w:rsidRPr="00605EB6">
        <w:t>il nous faut encore et sérieusement examiner la situation</w:t>
      </w:r>
      <w:r w:rsidR="00C474C1">
        <w:t xml:space="preserve">, </w:t>
      </w:r>
      <w:r w:rsidR="00C52F4A" w:rsidRPr="00605EB6">
        <w:t>vous de votre côté</w:t>
      </w:r>
      <w:r w:rsidR="00C474C1">
        <w:t xml:space="preserve">, </w:t>
      </w:r>
      <w:r w:rsidR="00C52F4A" w:rsidRPr="00605EB6">
        <w:t>moi du mien</w:t>
      </w:r>
      <w:r w:rsidR="00C474C1">
        <w:t xml:space="preserve"> ; </w:t>
      </w:r>
      <w:r w:rsidR="00C52F4A" w:rsidRPr="00605EB6">
        <w:t>nous réfléchirons sur nos moyens d</w:t>
      </w:r>
      <w:r w:rsidR="00C474C1">
        <w:t>’</w:t>
      </w:r>
      <w:r w:rsidR="00C52F4A" w:rsidRPr="00605EB6">
        <w:t>action et nous nous entendrons sur ce qu</w:t>
      </w:r>
      <w:r w:rsidR="00C474C1">
        <w:t>’</w:t>
      </w:r>
      <w:r w:rsidR="00C52F4A" w:rsidRPr="00605EB6">
        <w:t>il y aura lieu de faire</w:t>
      </w:r>
      <w:r w:rsidR="00C474C1">
        <w:t>.</w:t>
      </w:r>
    </w:p>
    <w:p w14:paraId="5E5277AB" w14:textId="15CD64B1" w:rsidR="00C474C1" w:rsidRDefault="0094609C" w:rsidP="00C52F4A">
      <w:r>
        <w:t>— </w:t>
      </w:r>
      <w:r w:rsidR="00C52F4A" w:rsidRPr="00605EB6">
        <w:t>Monsieur le baron</w:t>
      </w:r>
      <w:r w:rsidR="00C474C1">
        <w:t xml:space="preserve">, </w:t>
      </w:r>
      <w:r w:rsidR="00C52F4A" w:rsidRPr="00605EB6">
        <w:t>je suis toujours à vos ordres</w:t>
      </w:r>
      <w:r w:rsidR="00C474C1">
        <w:t xml:space="preserve">, </w:t>
      </w:r>
      <w:r w:rsidR="00C52F4A" w:rsidRPr="00605EB6">
        <w:t>désireux de vous servir et de vous être agréable</w:t>
      </w:r>
      <w:r w:rsidR="00C474C1">
        <w:t>.</w:t>
      </w:r>
    </w:p>
    <w:p w14:paraId="6837AD7A" w14:textId="2A6D60A5" w:rsidR="00C474C1" w:rsidRDefault="0094609C" w:rsidP="00C52F4A">
      <w:r>
        <w:t>— </w:t>
      </w:r>
      <w:r w:rsidR="00C52F4A" w:rsidRPr="00605EB6">
        <w:t>J</w:t>
      </w:r>
      <w:r w:rsidR="00C474C1">
        <w:t>’</w:t>
      </w:r>
      <w:r w:rsidR="00C52F4A" w:rsidRPr="00605EB6">
        <w:t>en suis convaincu</w:t>
      </w:r>
      <w:r w:rsidR="00C474C1">
        <w:t xml:space="preserve">, </w:t>
      </w:r>
      <w:r w:rsidR="00C52F4A" w:rsidRPr="00605EB6">
        <w:t>monsieur Carini</w:t>
      </w:r>
      <w:r w:rsidR="00C474C1">
        <w:t>.</w:t>
      </w:r>
    </w:p>
    <w:p w14:paraId="17FD6D20" w14:textId="384D14E5" w:rsidR="00C474C1" w:rsidRDefault="0094609C" w:rsidP="00C52F4A">
      <w:r>
        <w:t>— </w:t>
      </w:r>
      <w:r w:rsidR="00C52F4A" w:rsidRPr="00605EB6">
        <w:t>Quand aurai-je l</w:t>
      </w:r>
      <w:r w:rsidR="00C474C1">
        <w:t>’</w:t>
      </w:r>
      <w:r w:rsidR="00C52F4A" w:rsidRPr="00605EB6">
        <w:t>avantage de vous revoir</w:t>
      </w:r>
      <w:r w:rsidR="00C474C1">
        <w:t xml:space="preserve">, </w:t>
      </w:r>
      <w:r w:rsidR="00C52F4A" w:rsidRPr="00605EB6">
        <w:t>monsieur le baron</w:t>
      </w:r>
      <w:r w:rsidR="00C474C1">
        <w:t xml:space="preserve"> ? </w:t>
      </w:r>
      <w:r w:rsidR="00C52F4A" w:rsidRPr="00605EB6">
        <w:t>demanda l</w:t>
      </w:r>
      <w:r w:rsidR="00C474C1">
        <w:t>’</w:t>
      </w:r>
      <w:r w:rsidR="00C52F4A" w:rsidRPr="00605EB6">
        <w:t>Italien en se levant</w:t>
      </w:r>
      <w:r w:rsidR="00C474C1">
        <w:t>.</w:t>
      </w:r>
    </w:p>
    <w:p w14:paraId="4FAA61B9" w14:textId="012696C0" w:rsidR="00C474C1" w:rsidRDefault="0094609C" w:rsidP="00C52F4A">
      <w:r>
        <w:t>— </w:t>
      </w:r>
      <w:r w:rsidR="00C52F4A" w:rsidRPr="00605EB6">
        <w:t>Dans deux ou trois jours j</w:t>
      </w:r>
      <w:r w:rsidR="00C474C1">
        <w:t>’</w:t>
      </w:r>
      <w:r w:rsidR="00C52F4A" w:rsidRPr="00605EB6">
        <w:t>irai vous voir</w:t>
      </w:r>
      <w:r w:rsidR="00C474C1">
        <w:t>.</w:t>
      </w:r>
    </w:p>
    <w:p w14:paraId="35A4DB27" w14:textId="6E713443" w:rsidR="00C474C1" w:rsidRDefault="0094609C" w:rsidP="00C52F4A">
      <w:r>
        <w:t>— </w:t>
      </w:r>
      <w:r w:rsidR="00C52F4A" w:rsidRPr="00605EB6">
        <w:t>N</w:t>
      </w:r>
      <w:r w:rsidR="00C474C1">
        <w:t>’</w:t>
      </w:r>
      <w:r w:rsidR="00C52F4A" w:rsidRPr="00605EB6">
        <w:t>oubliez pas</w:t>
      </w:r>
      <w:r w:rsidR="00C474C1">
        <w:t xml:space="preserve">, </w:t>
      </w:r>
      <w:r w:rsidR="00C52F4A" w:rsidRPr="00605EB6">
        <w:t>monsieur le baron</w:t>
      </w:r>
      <w:r w:rsidR="00C474C1">
        <w:t xml:space="preserve">, </w:t>
      </w:r>
      <w:r w:rsidR="00C52F4A" w:rsidRPr="00605EB6">
        <w:t>que chaque fois que vous aurez besoin de moi</w:t>
      </w:r>
      <w:r w:rsidR="00C474C1">
        <w:t xml:space="preserve">, </w:t>
      </w:r>
      <w:r w:rsidR="00C52F4A" w:rsidRPr="00605EB6">
        <w:t>pour n</w:t>
      </w:r>
      <w:r w:rsidR="00C474C1">
        <w:t>’</w:t>
      </w:r>
      <w:r w:rsidR="00C52F4A" w:rsidRPr="00605EB6">
        <w:t>importe quelle affaire</w:t>
      </w:r>
      <w:r w:rsidR="00C474C1">
        <w:t xml:space="preserve">, </w:t>
      </w:r>
      <w:r w:rsidR="00C52F4A" w:rsidRPr="00605EB6">
        <w:t>vous me trouverez à votre disposition</w:t>
      </w:r>
      <w:r w:rsidR="00C474C1">
        <w:t>.</w:t>
      </w:r>
    </w:p>
    <w:p w14:paraId="6C636970" w14:textId="706DE86A" w:rsidR="00C474C1" w:rsidRDefault="0094609C" w:rsidP="00C52F4A">
      <w:r>
        <w:t>— </w:t>
      </w:r>
      <w:r w:rsidR="00C52F4A" w:rsidRPr="00605EB6">
        <w:t>Merci</w:t>
      </w:r>
      <w:r w:rsidR="00C474C1">
        <w:t xml:space="preserve">, </w:t>
      </w:r>
      <w:r w:rsidR="00C52F4A" w:rsidRPr="00605EB6">
        <w:t>monsieur Carini</w:t>
      </w:r>
      <w:r w:rsidR="00C474C1">
        <w:t xml:space="preserve">, </w:t>
      </w:r>
      <w:r w:rsidR="00C52F4A" w:rsidRPr="00605EB6">
        <w:t>je me souviendrai</w:t>
      </w:r>
      <w:r w:rsidR="00C474C1">
        <w:t>.</w:t>
      </w:r>
    </w:p>
    <w:p w14:paraId="31D68888" w14:textId="77777777" w:rsidR="00C474C1" w:rsidRDefault="00C52F4A" w:rsidP="00C52F4A">
      <w:r w:rsidRPr="00605EB6">
        <w:t>Le signor Carini ploya sa longue échine et</w:t>
      </w:r>
      <w:r w:rsidR="00C474C1">
        <w:t xml:space="preserve">, </w:t>
      </w:r>
      <w:r w:rsidRPr="00605EB6">
        <w:t>restant courbé</w:t>
      </w:r>
      <w:r w:rsidR="00C474C1">
        <w:t xml:space="preserve">, </w:t>
      </w:r>
      <w:r w:rsidRPr="00605EB6">
        <w:t>marcha vers la porte en reculant</w:t>
      </w:r>
      <w:r w:rsidR="00C474C1">
        <w:t>.</w:t>
      </w:r>
    </w:p>
    <w:p w14:paraId="322FB0C8" w14:textId="3CD0D05E" w:rsidR="00C52F4A" w:rsidRPr="00605EB6" w:rsidRDefault="00C52F4A" w:rsidP="00C474C1">
      <w:pPr>
        <w:pStyle w:val="Titre2"/>
      </w:pPr>
      <w:bookmarkStart w:id="93" w:name="_Toc197617938"/>
      <w:r w:rsidRPr="00605EB6">
        <w:lastRenderedPageBreak/>
        <w:t>XV</w:t>
      </w:r>
      <w:r w:rsidRPr="00605EB6">
        <w:br/>
      </w:r>
      <w:r w:rsidRPr="00605EB6">
        <w:br/>
        <w:t>LA DEMANDE EN MARIAGE</w:t>
      </w:r>
      <w:bookmarkEnd w:id="93"/>
    </w:p>
    <w:p w14:paraId="5B9A15D4" w14:textId="77777777" w:rsidR="00C474C1" w:rsidRDefault="00C52F4A" w:rsidP="00C52F4A">
      <w:r w:rsidRPr="00605EB6">
        <w:t>Carini n</w:t>
      </w:r>
      <w:r w:rsidR="00C474C1">
        <w:t>’</w:t>
      </w:r>
      <w:r w:rsidRPr="00605EB6">
        <w:t>était pas encore sorti de l</w:t>
      </w:r>
      <w:r w:rsidR="00C474C1">
        <w:t>’</w:t>
      </w:r>
      <w:r w:rsidRPr="00605EB6">
        <w:t>hôtel lorsque Frédéric ouvrit la porte de la chambre de son maître</w:t>
      </w:r>
      <w:r w:rsidR="00C474C1">
        <w:t>.</w:t>
      </w:r>
    </w:p>
    <w:p w14:paraId="75D91D9F" w14:textId="40AB7B1A" w:rsidR="00C474C1" w:rsidRDefault="0094609C" w:rsidP="00C52F4A">
      <w:r>
        <w:t>— </w:t>
      </w:r>
      <w:r w:rsidR="00C52F4A" w:rsidRPr="00605EB6">
        <w:t>Monsieur le baron</w:t>
      </w:r>
      <w:r w:rsidR="00C474C1">
        <w:t xml:space="preserve">, </w:t>
      </w:r>
      <w:r w:rsidR="00C52F4A" w:rsidRPr="00605EB6">
        <w:t>dit-il</w:t>
      </w:r>
      <w:r w:rsidR="00C474C1">
        <w:t>, M. </w:t>
      </w:r>
      <w:r w:rsidR="00C52F4A" w:rsidRPr="00605EB6">
        <w:t>Pedro Castora est dans le salon depuis un quart d</w:t>
      </w:r>
      <w:r w:rsidR="00C474C1">
        <w:t>’</w:t>
      </w:r>
      <w:r w:rsidR="00C52F4A" w:rsidRPr="00605EB6">
        <w:t>heure</w:t>
      </w:r>
      <w:r w:rsidR="00C474C1">
        <w:t>.</w:t>
      </w:r>
    </w:p>
    <w:p w14:paraId="5F80F29F" w14:textId="13CE431D" w:rsidR="00C474C1" w:rsidRDefault="0094609C" w:rsidP="00C52F4A">
      <w:r>
        <w:t>— </w:t>
      </w:r>
      <w:r w:rsidR="00C52F4A" w:rsidRPr="00605EB6">
        <w:t>Pourquoi l</w:t>
      </w:r>
      <w:r w:rsidR="00C474C1">
        <w:t>’</w:t>
      </w:r>
      <w:r w:rsidR="00C52F4A" w:rsidRPr="00605EB6">
        <w:t>avoir fait attendre</w:t>
      </w:r>
      <w:r w:rsidR="00C474C1">
        <w:t> ?</w:t>
      </w:r>
    </w:p>
    <w:p w14:paraId="25FE6144" w14:textId="4C307C14" w:rsidR="00C474C1" w:rsidRDefault="0094609C" w:rsidP="00C52F4A">
      <w:r>
        <w:t>— </w:t>
      </w:r>
      <w:r w:rsidR="00C52F4A" w:rsidRPr="00605EB6">
        <w:t>Il n</w:t>
      </w:r>
      <w:r w:rsidR="00C474C1">
        <w:t>’</w:t>
      </w:r>
      <w:r w:rsidR="00C52F4A" w:rsidRPr="00605EB6">
        <w:t>a pas voulu qu</w:t>
      </w:r>
      <w:r w:rsidR="00C474C1">
        <w:t>’</w:t>
      </w:r>
      <w:r w:rsidR="00C52F4A" w:rsidRPr="00605EB6">
        <w:t>on l</w:t>
      </w:r>
      <w:r w:rsidR="00C474C1">
        <w:t>’</w:t>
      </w:r>
      <w:r w:rsidR="00C52F4A" w:rsidRPr="00605EB6">
        <w:t>annonçât</w:t>
      </w:r>
      <w:r w:rsidR="00C474C1">
        <w:t xml:space="preserve">, </w:t>
      </w:r>
      <w:r w:rsidR="00C52F4A" w:rsidRPr="00605EB6">
        <w:t>sachant que vous étiez avec quelqu</w:t>
      </w:r>
      <w:r w:rsidR="00C474C1">
        <w:t>’</w:t>
      </w:r>
      <w:r w:rsidR="00C52F4A" w:rsidRPr="00605EB6">
        <w:t>un</w:t>
      </w:r>
      <w:r w:rsidR="00C474C1">
        <w:t xml:space="preserve">. </w:t>
      </w:r>
      <w:r w:rsidR="00C52F4A" w:rsidRPr="00605EB6">
        <w:t>Je ne veux pas qu</w:t>
      </w:r>
      <w:r w:rsidR="00C474C1">
        <w:t>’</w:t>
      </w:r>
      <w:r w:rsidR="00C52F4A" w:rsidRPr="00605EB6">
        <w:t xml:space="preserve">on dérange </w:t>
      </w:r>
      <w:r w:rsidR="00C474C1">
        <w:t>M. de </w:t>
      </w:r>
      <w:r w:rsidR="00C52F4A" w:rsidRPr="00605EB6">
        <w:t>Simaise</w:t>
      </w:r>
      <w:r w:rsidR="00C474C1">
        <w:t xml:space="preserve">, </w:t>
      </w:r>
      <w:r w:rsidR="00C52F4A" w:rsidRPr="00605EB6">
        <w:t>a-t-il dit</w:t>
      </w:r>
      <w:r w:rsidR="00C474C1">
        <w:t xml:space="preserve"> ; </w:t>
      </w:r>
      <w:r w:rsidR="00C52F4A" w:rsidRPr="00605EB6">
        <w:t>j</w:t>
      </w:r>
      <w:r w:rsidR="00C474C1">
        <w:t>’</w:t>
      </w:r>
      <w:r w:rsidR="00C52F4A" w:rsidRPr="00605EB6">
        <w:t>attendrai qu</w:t>
      </w:r>
      <w:r w:rsidR="00C474C1">
        <w:t>’</w:t>
      </w:r>
      <w:r w:rsidR="00C52F4A" w:rsidRPr="00605EB6">
        <w:t>il soit libre</w:t>
      </w:r>
      <w:r w:rsidR="00C474C1">
        <w:t xml:space="preserve">, </w:t>
      </w:r>
      <w:r w:rsidR="00C52F4A" w:rsidRPr="00605EB6">
        <w:t>en fumant un cigare</w:t>
      </w:r>
      <w:r w:rsidR="00C474C1">
        <w:t>.</w:t>
      </w:r>
    </w:p>
    <w:p w14:paraId="5C9BD077" w14:textId="77777777" w:rsidR="00C474C1" w:rsidRDefault="00C52F4A" w:rsidP="00C52F4A">
      <w:r w:rsidRPr="00605EB6">
        <w:t>Le baron se précipita vers la porte et cria</w:t>
      </w:r>
      <w:r w:rsidR="00C474C1">
        <w:t> :</w:t>
      </w:r>
    </w:p>
    <w:p w14:paraId="71FE683E" w14:textId="69C32434" w:rsidR="00C474C1" w:rsidRDefault="0094609C" w:rsidP="00C52F4A">
      <w:r>
        <w:t>— </w:t>
      </w:r>
      <w:r w:rsidR="00C52F4A" w:rsidRPr="00605EB6">
        <w:t>Venez donc</w:t>
      </w:r>
      <w:r w:rsidR="00C474C1">
        <w:t xml:space="preserve">, </w:t>
      </w:r>
      <w:r w:rsidR="00C52F4A" w:rsidRPr="00605EB6">
        <w:t>mon cher Pedro</w:t>
      </w:r>
      <w:r w:rsidR="00C474C1">
        <w:t xml:space="preserve">, </w:t>
      </w:r>
      <w:r w:rsidR="00C52F4A" w:rsidRPr="00605EB6">
        <w:t>venez donc</w:t>
      </w:r>
      <w:r w:rsidR="00C474C1">
        <w:t> !</w:t>
      </w:r>
    </w:p>
    <w:p w14:paraId="2BE50568" w14:textId="77777777" w:rsidR="00C474C1" w:rsidRDefault="00C52F4A" w:rsidP="00C52F4A">
      <w:r w:rsidRPr="00605EB6">
        <w:t>Le jeune homme sortit aussitôt du salon et vint mettre sa main dans celle que le baron lui tendait</w:t>
      </w:r>
      <w:r w:rsidR="00C474C1">
        <w:t>.</w:t>
      </w:r>
    </w:p>
    <w:p w14:paraId="70DCE34E" w14:textId="77777777" w:rsidR="00C474C1" w:rsidRDefault="00C52F4A" w:rsidP="00C52F4A">
      <w:r w:rsidRPr="00605EB6">
        <w:t>Pedro avait un air sérieux</w:t>
      </w:r>
      <w:r w:rsidR="00C474C1">
        <w:t xml:space="preserve">, </w:t>
      </w:r>
      <w:r w:rsidRPr="00605EB6">
        <w:t>grave</w:t>
      </w:r>
      <w:r w:rsidR="00C474C1">
        <w:t xml:space="preserve">, </w:t>
      </w:r>
      <w:r w:rsidRPr="00605EB6">
        <w:t>réfléchi</w:t>
      </w:r>
      <w:r w:rsidR="00C474C1">
        <w:t xml:space="preserve">, </w:t>
      </w:r>
      <w:r w:rsidRPr="00605EB6">
        <w:t>qui fit tressaillir le baron</w:t>
      </w:r>
      <w:r w:rsidR="00C474C1">
        <w:t xml:space="preserve">, </w:t>
      </w:r>
      <w:r w:rsidRPr="00605EB6">
        <w:t>toujours inquiet et gêné en présence du Brésilien depuis le chèque du Comptoir d</w:t>
      </w:r>
      <w:r w:rsidR="00C474C1">
        <w:t>’</w:t>
      </w:r>
      <w:r w:rsidRPr="00605EB6">
        <w:t>escompte</w:t>
      </w:r>
      <w:r w:rsidR="00C474C1">
        <w:t>.</w:t>
      </w:r>
    </w:p>
    <w:p w14:paraId="2A1C5805" w14:textId="7FC4EACD" w:rsidR="00C474C1" w:rsidRDefault="0094609C" w:rsidP="00C52F4A">
      <w:r>
        <w:t>— </w:t>
      </w:r>
      <w:r w:rsidR="00C52F4A" w:rsidRPr="00605EB6">
        <w:t>Mon cher Pedro</w:t>
      </w:r>
      <w:r w:rsidR="00C474C1">
        <w:t xml:space="preserve">, </w:t>
      </w:r>
      <w:r w:rsidR="00C52F4A" w:rsidRPr="00605EB6">
        <w:t>dit de Simaise</w:t>
      </w:r>
      <w:r w:rsidR="00C474C1">
        <w:t xml:space="preserve">, </w:t>
      </w:r>
      <w:r w:rsidR="00C52F4A" w:rsidRPr="00605EB6">
        <w:t>interrogeant la physionomie du jeune homme et après avoir refermé la porte de sa chambre</w:t>
      </w:r>
      <w:r w:rsidR="00C474C1">
        <w:t xml:space="preserve">, </w:t>
      </w:r>
      <w:r w:rsidR="00C52F4A" w:rsidRPr="00605EB6">
        <w:t>que devenez-vous donc</w:t>
      </w:r>
      <w:r w:rsidR="00C474C1">
        <w:t xml:space="preserve"> ? </w:t>
      </w:r>
      <w:r w:rsidR="00C52F4A" w:rsidRPr="00605EB6">
        <w:t>La semaine entière s</w:t>
      </w:r>
      <w:r w:rsidR="00C474C1">
        <w:t>’</w:t>
      </w:r>
      <w:r w:rsidR="00C52F4A" w:rsidRPr="00605EB6">
        <w:t>est passée sans que j</w:t>
      </w:r>
      <w:r w:rsidR="00C474C1">
        <w:t>’</w:t>
      </w:r>
      <w:r w:rsidR="00C52F4A" w:rsidRPr="00605EB6">
        <w:t>aie le plaisir de vous voir</w:t>
      </w:r>
      <w:r w:rsidR="00C474C1">
        <w:t xml:space="preserve">. </w:t>
      </w:r>
      <w:r w:rsidR="00C52F4A" w:rsidRPr="00605EB6">
        <w:t>Je n</w:t>
      </w:r>
      <w:r w:rsidR="00C474C1">
        <w:t>’</w:t>
      </w:r>
      <w:r w:rsidR="00C52F4A" w:rsidRPr="00605EB6">
        <w:t>ai pu vous rencontrer ni au bois</w:t>
      </w:r>
      <w:r w:rsidR="00C474C1">
        <w:t xml:space="preserve">, </w:t>
      </w:r>
      <w:r w:rsidR="00C52F4A" w:rsidRPr="00605EB6">
        <w:t>ni au théâtre</w:t>
      </w:r>
      <w:r w:rsidR="00C474C1">
        <w:t xml:space="preserve">, </w:t>
      </w:r>
      <w:r w:rsidR="00C52F4A" w:rsidRPr="00605EB6">
        <w:t>ni au cercle</w:t>
      </w:r>
      <w:r w:rsidR="00C474C1">
        <w:t xml:space="preserve">. </w:t>
      </w:r>
      <w:r w:rsidR="00C52F4A" w:rsidRPr="00605EB6">
        <w:t>Je serais allé chez vous si j</w:t>
      </w:r>
      <w:r w:rsidR="00C474C1">
        <w:t>’</w:t>
      </w:r>
      <w:r w:rsidR="00C52F4A" w:rsidRPr="00605EB6">
        <w:t>eusse été sûr de vous y trouver</w:t>
      </w:r>
      <w:r w:rsidR="00C474C1">
        <w:t xml:space="preserve">. </w:t>
      </w:r>
      <w:r w:rsidR="00C52F4A" w:rsidRPr="00605EB6">
        <w:t>Vous êtes un peu pâle</w:t>
      </w:r>
      <w:r w:rsidR="00C474C1">
        <w:t xml:space="preserve"> ; </w:t>
      </w:r>
      <w:r w:rsidR="00C52F4A" w:rsidRPr="00605EB6">
        <w:t>auriez-vous été souffrant</w:t>
      </w:r>
      <w:r w:rsidR="00C474C1">
        <w:t> ?</w:t>
      </w:r>
    </w:p>
    <w:p w14:paraId="146E009A" w14:textId="3ED05AF1" w:rsidR="00C474C1" w:rsidRDefault="0094609C" w:rsidP="00C52F4A">
      <w:r>
        <w:lastRenderedPageBreak/>
        <w:t>— </w:t>
      </w:r>
      <w:r w:rsidR="00C52F4A" w:rsidRPr="00605EB6">
        <w:t>Non</w:t>
      </w:r>
      <w:r w:rsidR="00C474C1">
        <w:t>.</w:t>
      </w:r>
    </w:p>
    <w:p w14:paraId="069430F4" w14:textId="093C62A7" w:rsidR="00C474C1" w:rsidRDefault="0094609C" w:rsidP="00C52F4A">
      <w:r>
        <w:t>— </w:t>
      </w:r>
      <w:r w:rsidR="00C52F4A" w:rsidRPr="00605EB6">
        <w:t>Est-ce que vous avez fait un second voyage pour admirer les prairies en fleur</w:t>
      </w:r>
      <w:r w:rsidR="00C474C1">
        <w:t xml:space="preserve">, </w:t>
      </w:r>
      <w:r w:rsidR="00C52F4A" w:rsidRPr="00605EB6">
        <w:t>les collines verdoyantes et autres beautés champêtres</w:t>
      </w:r>
      <w:r w:rsidR="00C474C1">
        <w:t> ?</w:t>
      </w:r>
    </w:p>
    <w:p w14:paraId="2EDE48CE" w14:textId="0411C206" w:rsidR="00C474C1" w:rsidRDefault="0094609C" w:rsidP="00C52F4A">
      <w:r>
        <w:t>— </w:t>
      </w:r>
      <w:r w:rsidR="00C52F4A" w:rsidRPr="00605EB6">
        <w:t>Je ne suis pas sorti de chez moi</w:t>
      </w:r>
      <w:r w:rsidR="00C474C1">
        <w:t>.</w:t>
      </w:r>
    </w:p>
    <w:p w14:paraId="12839283" w14:textId="7E7C76C5" w:rsidR="00C474C1" w:rsidRDefault="0094609C" w:rsidP="00C52F4A">
      <w:r>
        <w:t>— </w:t>
      </w:r>
      <w:r w:rsidR="00C52F4A" w:rsidRPr="00605EB6">
        <w:t>Est-ce possible</w:t>
      </w:r>
      <w:r w:rsidR="00C474C1">
        <w:t xml:space="preserve"> ? </w:t>
      </w:r>
      <w:r w:rsidR="00C52F4A" w:rsidRPr="00605EB6">
        <w:t>Qu</w:t>
      </w:r>
      <w:r w:rsidR="00C474C1">
        <w:t>’</w:t>
      </w:r>
      <w:r w:rsidR="00C52F4A" w:rsidRPr="00605EB6">
        <w:t>avez-vous pu faire pendant ces six longs jours de retraite et de solitude</w:t>
      </w:r>
      <w:r w:rsidR="00C474C1">
        <w:t> ?</w:t>
      </w:r>
    </w:p>
    <w:p w14:paraId="5D80D577" w14:textId="07288332" w:rsidR="00C474C1" w:rsidRDefault="0094609C" w:rsidP="00C52F4A">
      <w:r>
        <w:t>— </w:t>
      </w:r>
      <w:r w:rsidR="00C52F4A" w:rsidRPr="00605EB6">
        <w:t>J</w:t>
      </w:r>
      <w:r w:rsidR="00C474C1">
        <w:t>’</w:t>
      </w:r>
      <w:r w:rsidR="00C52F4A" w:rsidRPr="00605EB6">
        <w:t>ai beaucoup réfléchi</w:t>
      </w:r>
      <w:r w:rsidR="00C474C1">
        <w:t xml:space="preserve">, </w:t>
      </w:r>
      <w:r w:rsidR="00C52F4A" w:rsidRPr="00605EB6">
        <w:t>baron</w:t>
      </w:r>
      <w:r w:rsidR="00C474C1">
        <w:t xml:space="preserve">, </w:t>
      </w:r>
      <w:r w:rsidR="00C52F4A" w:rsidRPr="00605EB6">
        <w:t>ou</w:t>
      </w:r>
      <w:r w:rsidR="00C474C1">
        <w:t xml:space="preserve">, </w:t>
      </w:r>
      <w:r w:rsidR="00C52F4A" w:rsidRPr="00605EB6">
        <w:t>si vous le préférez</w:t>
      </w:r>
      <w:r w:rsidR="00C474C1">
        <w:t xml:space="preserve">, </w:t>
      </w:r>
      <w:r w:rsidR="00C52F4A" w:rsidRPr="00605EB6">
        <w:t>j</w:t>
      </w:r>
      <w:r w:rsidR="00C474C1">
        <w:t>’</w:t>
      </w:r>
      <w:r w:rsidR="00C52F4A" w:rsidRPr="00605EB6">
        <w:t>ai rêvé</w:t>
      </w:r>
      <w:r w:rsidR="00C474C1">
        <w:t>.</w:t>
      </w:r>
    </w:p>
    <w:p w14:paraId="78AAF0C6" w14:textId="34E271C7" w:rsidR="00C474C1" w:rsidRDefault="0094609C" w:rsidP="00C52F4A">
      <w:r>
        <w:t>— </w:t>
      </w:r>
      <w:r w:rsidR="00C52F4A" w:rsidRPr="00605EB6">
        <w:t>Ah</w:t>
      </w:r>
      <w:r w:rsidR="00C474C1">
        <w:t xml:space="preserve"> ! </w:t>
      </w:r>
      <w:r w:rsidR="00C52F4A" w:rsidRPr="00605EB6">
        <w:t>oui</w:t>
      </w:r>
      <w:r w:rsidR="00C474C1">
        <w:t xml:space="preserve">, </w:t>
      </w:r>
      <w:r w:rsidR="00C52F4A" w:rsidRPr="00605EB6">
        <w:t>c</w:t>
      </w:r>
      <w:r w:rsidR="00C474C1">
        <w:t>’</w:t>
      </w:r>
      <w:r w:rsidR="00C52F4A" w:rsidRPr="00605EB6">
        <w:t>est vrai</w:t>
      </w:r>
      <w:r w:rsidR="00C474C1">
        <w:t xml:space="preserve"> : </w:t>
      </w:r>
      <w:r w:rsidR="00C52F4A" w:rsidRPr="00605EB6">
        <w:t>chez vous</w:t>
      </w:r>
      <w:r w:rsidR="00C474C1">
        <w:t xml:space="preserve">, </w:t>
      </w:r>
      <w:r w:rsidR="00C52F4A" w:rsidRPr="00605EB6">
        <w:t>Pedro</w:t>
      </w:r>
      <w:r w:rsidR="00C474C1">
        <w:t xml:space="preserve">, </w:t>
      </w:r>
      <w:r w:rsidR="00C52F4A" w:rsidRPr="00605EB6">
        <w:t>le rêve tient lieu de la réalité</w:t>
      </w:r>
      <w:r w:rsidR="00C474C1">
        <w:t>.</w:t>
      </w:r>
    </w:p>
    <w:p w14:paraId="4DF17396" w14:textId="4FDF4FB5" w:rsidR="00C474C1" w:rsidRDefault="0094609C" w:rsidP="00C52F4A">
      <w:r>
        <w:t>— </w:t>
      </w:r>
      <w:r w:rsidR="00C52F4A" w:rsidRPr="00605EB6">
        <w:t>Pas précisément</w:t>
      </w:r>
      <w:r w:rsidR="00C474C1">
        <w:t xml:space="preserve">, </w:t>
      </w:r>
      <w:r w:rsidR="00C52F4A" w:rsidRPr="00605EB6">
        <w:t>de Simaise</w:t>
      </w:r>
      <w:r w:rsidR="00C474C1">
        <w:t xml:space="preserve"> ; </w:t>
      </w:r>
      <w:r w:rsidR="00C52F4A" w:rsidRPr="00605EB6">
        <w:t>mais c</w:t>
      </w:r>
      <w:r w:rsidR="00C474C1">
        <w:t>’</w:t>
      </w:r>
      <w:r w:rsidR="00C52F4A" w:rsidRPr="00605EB6">
        <w:t>est en rêvant que je la cherche</w:t>
      </w:r>
      <w:r w:rsidR="00C474C1">
        <w:t>.</w:t>
      </w:r>
    </w:p>
    <w:p w14:paraId="74F013EC" w14:textId="6B66DEFA" w:rsidR="00C474C1" w:rsidRDefault="0094609C" w:rsidP="00C52F4A">
      <w:r>
        <w:t>— </w:t>
      </w:r>
      <w:r w:rsidR="00C52F4A" w:rsidRPr="00605EB6">
        <w:t>Eh bien</w:t>
      </w:r>
      <w:r w:rsidR="00C474C1">
        <w:t xml:space="preserve"> ! </w:t>
      </w:r>
      <w:r w:rsidR="00C52F4A" w:rsidRPr="00605EB6">
        <w:t>l</w:t>
      </w:r>
      <w:r w:rsidR="00C474C1">
        <w:t>’</w:t>
      </w:r>
      <w:r w:rsidR="00C52F4A" w:rsidRPr="00605EB6">
        <w:t>avez-vous trouvée</w:t>
      </w:r>
      <w:r w:rsidR="00C474C1">
        <w:t> ?</w:t>
      </w:r>
    </w:p>
    <w:p w14:paraId="62A0F92E" w14:textId="5E13EAD4" w:rsidR="00C474C1" w:rsidRDefault="0094609C" w:rsidP="00C52F4A">
      <w:r>
        <w:t>— </w:t>
      </w:r>
      <w:r w:rsidR="00C52F4A" w:rsidRPr="00605EB6">
        <w:t>Oui</w:t>
      </w:r>
      <w:r w:rsidR="00C474C1">
        <w:t>.</w:t>
      </w:r>
    </w:p>
    <w:p w14:paraId="71AE77E1" w14:textId="411664E9" w:rsidR="00C474C1" w:rsidRDefault="0094609C" w:rsidP="00C52F4A">
      <w:r>
        <w:t>— </w:t>
      </w:r>
      <w:r w:rsidR="00C52F4A" w:rsidRPr="00605EB6">
        <w:t>Alors</w:t>
      </w:r>
      <w:r w:rsidR="00C474C1">
        <w:t> ?</w:t>
      </w:r>
    </w:p>
    <w:p w14:paraId="41A5CAAF" w14:textId="5330653E" w:rsidR="00C474C1" w:rsidRDefault="0094609C" w:rsidP="00C52F4A">
      <w:r>
        <w:t>— </w:t>
      </w:r>
      <w:r w:rsidR="00C52F4A" w:rsidRPr="00605EB6">
        <w:t>Alors</w:t>
      </w:r>
      <w:r w:rsidR="00C474C1">
        <w:t xml:space="preserve">, </w:t>
      </w:r>
      <w:r w:rsidR="00C52F4A" w:rsidRPr="00605EB6">
        <w:t>baron</w:t>
      </w:r>
      <w:r w:rsidR="00C474C1">
        <w:t xml:space="preserve">, </w:t>
      </w:r>
      <w:r w:rsidR="00C52F4A" w:rsidRPr="00605EB6">
        <w:t>je cesse de rêver et ne veux plus songer</w:t>
      </w:r>
      <w:r w:rsidR="00C474C1">
        <w:t xml:space="preserve">, </w:t>
      </w:r>
      <w:r w:rsidR="00C52F4A" w:rsidRPr="00605EB6">
        <w:t>maintenant</w:t>
      </w:r>
      <w:r w:rsidR="00C474C1">
        <w:t xml:space="preserve">, </w:t>
      </w:r>
      <w:r w:rsidR="00C52F4A" w:rsidRPr="00605EB6">
        <w:t>qu</w:t>
      </w:r>
      <w:r w:rsidR="00C474C1">
        <w:t>’</w:t>
      </w:r>
      <w:r w:rsidR="00C52F4A" w:rsidRPr="00605EB6">
        <w:t>à saisir la réalité vers laquelle le rêve m</w:t>
      </w:r>
      <w:r w:rsidR="00C474C1">
        <w:t>’</w:t>
      </w:r>
      <w:r w:rsidR="00C52F4A" w:rsidRPr="00605EB6">
        <w:t>a conduit</w:t>
      </w:r>
      <w:r w:rsidR="00C474C1">
        <w:t>.</w:t>
      </w:r>
    </w:p>
    <w:p w14:paraId="697FF6EE" w14:textId="210E4DF8" w:rsidR="00C474C1" w:rsidRDefault="0094609C" w:rsidP="00C52F4A">
      <w:r>
        <w:t>— </w:t>
      </w:r>
      <w:r w:rsidR="00C52F4A" w:rsidRPr="00605EB6">
        <w:t>Homme singulier</w:t>
      </w:r>
      <w:r w:rsidR="00C474C1">
        <w:t xml:space="preserve">, </w:t>
      </w:r>
      <w:r w:rsidR="00C52F4A" w:rsidRPr="00605EB6">
        <w:t>fit de Simaise</w:t>
      </w:r>
      <w:r w:rsidR="00C474C1">
        <w:t xml:space="preserve"> ; </w:t>
      </w:r>
      <w:r w:rsidR="00C52F4A" w:rsidRPr="00605EB6">
        <w:t>pour ceux qui vous connaissent le mieux</w:t>
      </w:r>
      <w:r w:rsidR="00C474C1">
        <w:t xml:space="preserve">, </w:t>
      </w:r>
      <w:r w:rsidR="00C52F4A" w:rsidRPr="00605EB6">
        <w:t>pour moi</w:t>
      </w:r>
      <w:r w:rsidR="00C474C1">
        <w:t xml:space="preserve">, </w:t>
      </w:r>
      <w:r w:rsidR="00C52F4A" w:rsidRPr="00605EB6">
        <w:t>votre meilleur ami</w:t>
      </w:r>
      <w:r w:rsidR="00C474C1">
        <w:t xml:space="preserve">, </w:t>
      </w:r>
      <w:r w:rsidR="00C52F4A" w:rsidRPr="00605EB6">
        <w:t>vous serez toujours un être incompréhensible</w:t>
      </w:r>
      <w:r w:rsidR="00C474C1">
        <w:t> !</w:t>
      </w:r>
    </w:p>
    <w:p w14:paraId="0D4B91C0" w14:textId="77777777" w:rsidR="00C474C1" w:rsidRDefault="00C52F4A" w:rsidP="00C52F4A">
      <w:r w:rsidRPr="00605EB6">
        <w:t>Et il se mit à rire</w:t>
      </w:r>
      <w:r w:rsidR="00C474C1">
        <w:t>.</w:t>
      </w:r>
    </w:p>
    <w:p w14:paraId="0DE8296E" w14:textId="63250BFB" w:rsidR="00C474C1" w:rsidRDefault="00C52F4A" w:rsidP="00C52F4A">
      <w:r w:rsidRPr="00605EB6">
        <w:t>Le jeune homme s</w:t>
      </w:r>
      <w:r w:rsidR="00C474C1">
        <w:t>’</w:t>
      </w:r>
      <w:r w:rsidRPr="00605EB6">
        <w:t>approcha de la cheminée</w:t>
      </w:r>
      <w:r w:rsidR="00C474C1">
        <w:t xml:space="preserve">, </w:t>
      </w:r>
      <w:r w:rsidRPr="00605EB6">
        <w:t>et s</w:t>
      </w:r>
      <w:r w:rsidR="00C474C1">
        <w:t>’</w:t>
      </w:r>
      <w:r w:rsidRPr="00605EB6">
        <w:t xml:space="preserve">oublia un instant à contempler la figure adorable de </w:t>
      </w:r>
      <w:r w:rsidR="009A0CB4" w:rsidRPr="009A0CB4">
        <w:t>M</w:t>
      </w:r>
      <w:r w:rsidR="009A0CB4" w:rsidRPr="009A0CB4">
        <w:rPr>
          <w:vertAlign w:val="superscript"/>
        </w:rPr>
        <w:t>lle</w:t>
      </w:r>
      <w:r w:rsidR="00C474C1">
        <w:t> </w:t>
      </w:r>
      <w:r w:rsidRPr="00605EB6">
        <w:t>Henriette de Simaise</w:t>
      </w:r>
      <w:r w:rsidR="00C474C1">
        <w:t xml:space="preserve">. </w:t>
      </w:r>
      <w:r w:rsidRPr="00605EB6">
        <w:t>Puis</w:t>
      </w:r>
      <w:r w:rsidR="00C474C1">
        <w:t xml:space="preserve">, </w:t>
      </w:r>
      <w:r w:rsidRPr="00605EB6">
        <w:t>revenant près du baron</w:t>
      </w:r>
      <w:r w:rsidR="00C474C1">
        <w:t> :</w:t>
      </w:r>
    </w:p>
    <w:p w14:paraId="34278860" w14:textId="5C49435F" w:rsidR="00C474C1" w:rsidRDefault="0094609C" w:rsidP="00C52F4A">
      <w:r>
        <w:lastRenderedPageBreak/>
        <w:t>— </w:t>
      </w:r>
      <w:r w:rsidR="00C52F4A" w:rsidRPr="00605EB6">
        <w:t>Mon cher baron</w:t>
      </w:r>
      <w:r w:rsidR="00C474C1">
        <w:t xml:space="preserve">, </w:t>
      </w:r>
      <w:r w:rsidR="00C52F4A" w:rsidRPr="00605EB6">
        <w:t>dit-il</w:t>
      </w:r>
      <w:r w:rsidR="00C474C1">
        <w:t xml:space="preserve">, </w:t>
      </w:r>
      <w:r w:rsidR="00C52F4A" w:rsidRPr="00605EB6">
        <w:t>j</w:t>
      </w:r>
      <w:r w:rsidR="00C474C1">
        <w:t>’</w:t>
      </w:r>
      <w:r w:rsidR="00C52F4A" w:rsidRPr="00605EB6">
        <w:t>ai pris une grande résolution</w:t>
      </w:r>
      <w:r w:rsidR="00C474C1">
        <w:t>.</w:t>
      </w:r>
    </w:p>
    <w:p w14:paraId="17D46443" w14:textId="057381DE" w:rsidR="00C474C1" w:rsidRDefault="0094609C" w:rsidP="00C52F4A">
      <w:r>
        <w:t>— </w:t>
      </w:r>
      <w:r w:rsidR="00C52F4A" w:rsidRPr="00605EB6">
        <w:t>Ah</w:t>
      </w:r>
      <w:r w:rsidR="00C474C1">
        <w:t> !</w:t>
      </w:r>
    </w:p>
    <w:p w14:paraId="72414E87" w14:textId="1990A028" w:rsidR="00C474C1" w:rsidRDefault="0094609C" w:rsidP="00C52F4A">
      <w:r>
        <w:t>— </w:t>
      </w:r>
      <w:r w:rsidR="00C52F4A" w:rsidRPr="00605EB6">
        <w:t>Je veux me marier</w:t>
      </w:r>
      <w:r w:rsidR="00C474C1">
        <w:t>.</w:t>
      </w:r>
    </w:p>
    <w:p w14:paraId="7E93DFFF" w14:textId="721C2F70" w:rsidR="00C474C1" w:rsidRDefault="0094609C" w:rsidP="00C52F4A">
      <w:r>
        <w:t>— </w:t>
      </w:r>
      <w:r w:rsidR="00C52F4A" w:rsidRPr="00605EB6">
        <w:t>Allons donc</w:t>
      </w:r>
      <w:r w:rsidR="00C474C1">
        <w:t> !</w:t>
      </w:r>
    </w:p>
    <w:p w14:paraId="078587E4" w14:textId="543D5CEC" w:rsidR="00C474C1" w:rsidRDefault="0094609C" w:rsidP="00C52F4A">
      <w:r>
        <w:t>— </w:t>
      </w:r>
      <w:r w:rsidR="00C52F4A" w:rsidRPr="00605EB6">
        <w:t>Ne soyez pas incrédule</w:t>
      </w:r>
      <w:r w:rsidR="00C474C1">
        <w:t xml:space="preserve">, </w:t>
      </w:r>
      <w:r w:rsidR="00C52F4A" w:rsidRPr="00605EB6">
        <w:t>dit gravement Pedro</w:t>
      </w:r>
      <w:r w:rsidR="00C474C1">
        <w:t xml:space="preserve"> ; </w:t>
      </w:r>
      <w:r w:rsidR="00C52F4A" w:rsidRPr="00605EB6">
        <w:t>oui</w:t>
      </w:r>
      <w:r w:rsidR="00C474C1">
        <w:t xml:space="preserve">, </w:t>
      </w:r>
      <w:r w:rsidR="00C52F4A" w:rsidRPr="00605EB6">
        <w:t>je veux me marier</w:t>
      </w:r>
      <w:r w:rsidR="00C474C1">
        <w:t xml:space="preserve">. </w:t>
      </w:r>
      <w:r w:rsidR="00C52F4A" w:rsidRPr="00605EB6">
        <w:t>Voyez-vous</w:t>
      </w:r>
      <w:r w:rsidR="00C474C1">
        <w:t xml:space="preserve">, </w:t>
      </w:r>
      <w:r w:rsidR="00C52F4A" w:rsidRPr="00605EB6">
        <w:t>je suis las de cette vie dissipée</w:t>
      </w:r>
      <w:r w:rsidR="00C474C1">
        <w:t xml:space="preserve">, </w:t>
      </w:r>
      <w:r w:rsidR="00C52F4A" w:rsidRPr="00605EB6">
        <w:t>énervante</w:t>
      </w:r>
      <w:r w:rsidR="00C474C1">
        <w:t xml:space="preserve">, </w:t>
      </w:r>
      <w:r w:rsidR="00C52F4A" w:rsidRPr="00605EB6">
        <w:t>sans raison</w:t>
      </w:r>
      <w:r w:rsidR="00C474C1">
        <w:t xml:space="preserve">, </w:t>
      </w:r>
      <w:r w:rsidR="00C52F4A" w:rsidRPr="00605EB6">
        <w:t>sans base</w:t>
      </w:r>
      <w:r w:rsidR="00C474C1">
        <w:t xml:space="preserve">, </w:t>
      </w:r>
      <w:r w:rsidR="00C52F4A" w:rsidRPr="00605EB6">
        <w:t>de cette existence pleine de plaisirs</w:t>
      </w:r>
      <w:r w:rsidR="00C474C1">
        <w:t xml:space="preserve"> ; </w:t>
      </w:r>
      <w:r w:rsidR="00C52F4A" w:rsidRPr="00605EB6">
        <w:t>et malgré cela vide de tout qu</w:t>
      </w:r>
      <w:r w:rsidR="00C474C1">
        <w:t>’</w:t>
      </w:r>
      <w:r w:rsidR="00C52F4A" w:rsidRPr="00605EB6">
        <w:t>on mène à Paris</w:t>
      </w:r>
      <w:r w:rsidR="00C474C1">
        <w:t xml:space="preserve">. </w:t>
      </w:r>
      <w:r w:rsidR="00C52F4A" w:rsidRPr="00605EB6">
        <w:t>Depuis plusieurs années déjà je suis seul au monde</w:t>
      </w:r>
      <w:r w:rsidR="00C474C1">
        <w:t xml:space="preserve"> ; </w:t>
      </w:r>
      <w:r w:rsidR="00C52F4A" w:rsidRPr="00605EB6">
        <w:t>pendant quelque temps ma grande fortune</w:t>
      </w:r>
      <w:r w:rsidR="00C474C1">
        <w:t xml:space="preserve">, </w:t>
      </w:r>
      <w:r w:rsidR="00C52F4A" w:rsidRPr="00605EB6">
        <w:t>m</w:t>
      </w:r>
      <w:r w:rsidR="00C474C1">
        <w:t>’</w:t>
      </w:r>
      <w:r w:rsidR="00C52F4A" w:rsidRPr="00605EB6">
        <w:t>a tenu lieu de bien des choses</w:t>
      </w:r>
      <w:r w:rsidR="00C474C1">
        <w:t xml:space="preserve"> ; </w:t>
      </w:r>
      <w:r w:rsidR="00C52F4A" w:rsidRPr="00605EB6">
        <w:t>mais</w:t>
      </w:r>
      <w:r w:rsidR="00C474C1">
        <w:t xml:space="preserve">, </w:t>
      </w:r>
      <w:r w:rsidR="00C52F4A" w:rsidRPr="00605EB6">
        <w:t>qu</w:t>
      </w:r>
      <w:r w:rsidR="00C474C1">
        <w:t>’</w:t>
      </w:r>
      <w:r w:rsidR="00C52F4A" w:rsidRPr="00605EB6">
        <w:t>est-ce que la fortune quand on n</w:t>
      </w:r>
      <w:r w:rsidR="00C474C1">
        <w:t>’</w:t>
      </w:r>
      <w:r w:rsidR="00C52F4A" w:rsidRPr="00605EB6">
        <w:t>a que cela</w:t>
      </w:r>
      <w:r w:rsidR="00C474C1">
        <w:t xml:space="preserve"> ? </w:t>
      </w:r>
      <w:r w:rsidR="00C52F4A" w:rsidRPr="00605EB6">
        <w:t>Je m</w:t>
      </w:r>
      <w:r w:rsidR="00C474C1">
        <w:t>’</w:t>
      </w:r>
      <w:r w:rsidR="00C52F4A" w:rsidRPr="00605EB6">
        <w:t>aperçois maintenant que la richesse est à peine un accessoire dans la vie heureuse telle que je la comprends</w:t>
      </w:r>
      <w:r w:rsidR="00C474C1">
        <w:t>.</w:t>
      </w:r>
    </w:p>
    <w:p w14:paraId="256FC8B1" w14:textId="77777777" w:rsidR="00C474C1" w:rsidRDefault="00C52F4A" w:rsidP="00C52F4A">
      <w:r w:rsidRPr="00605EB6">
        <w:t>Je suis riche</w:t>
      </w:r>
      <w:r w:rsidR="00C474C1">
        <w:t xml:space="preserve">, </w:t>
      </w:r>
      <w:r w:rsidRPr="00605EB6">
        <w:t>la belle affaire</w:t>
      </w:r>
      <w:r w:rsidR="00C474C1">
        <w:t xml:space="preserve"> !… </w:t>
      </w:r>
      <w:r w:rsidRPr="00605EB6">
        <w:t>Ma fortune ne m</w:t>
      </w:r>
      <w:r w:rsidR="00C474C1">
        <w:t>’</w:t>
      </w:r>
      <w:r w:rsidRPr="00605EB6">
        <w:t>empêche plus de sentir le poids et la tristesse de mon isolement</w:t>
      </w:r>
      <w:r w:rsidR="00C474C1">
        <w:t xml:space="preserve"> ! </w:t>
      </w:r>
      <w:r w:rsidRPr="00605EB6">
        <w:t>N</w:t>
      </w:r>
      <w:r w:rsidR="00C474C1">
        <w:t>’</w:t>
      </w:r>
      <w:r w:rsidRPr="00605EB6">
        <w:t>ayant plus aucun parent</w:t>
      </w:r>
      <w:r w:rsidR="00C474C1">
        <w:t xml:space="preserve">, </w:t>
      </w:r>
      <w:r w:rsidRPr="00605EB6">
        <w:t>de Simaise</w:t>
      </w:r>
      <w:r w:rsidR="00C474C1">
        <w:t xml:space="preserve">, </w:t>
      </w:r>
      <w:r w:rsidRPr="00605EB6">
        <w:t>je veux me créer une famille</w:t>
      </w:r>
      <w:r w:rsidR="00C474C1">
        <w:t xml:space="preserve">. </w:t>
      </w:r>
      <w:r w:rsidRPr="00605EB6">
        <w:t>Pour tout homme il faut que la vie ait un but</w:t>
      </w:r>
      <w:r w:rsidR="00C474C1">
        <w:t xml:space="preserve">. </w:t>
      </w:r>
      <w:r w:rsidRPr="00605EB6">
        <w:t>Eh bien</w:t>
      </w:r>
      <w:r w:rsidR="00C474C1">
        <w:t xml:space="preserve"> ! </w:t>
      </w:r>
      <w:r w:rsidRPr="00605EB6">
        <w:t>voilà</w:t>
      </w:r>
      <w:r w:rsidR="00C474C1">
        <w:t xml:space="preserve">, </w:t>
      </w:r>
      <w:r w:rsidRPr="00605EB6">
        <w:t>je veux me donner une compagne et avoir ensuite</w:t>
      </w:r>
      <w:r w:rsidR="00C474C1">
        <w:t xml:space="preserve">, </w:t>
      </w:r>
      <w:r w:rsidRPr="00605EB6">
        <w:t>je l</w:t>
      </w:r>
      <w:r w:rsidR="00C474C1">
        <w:t>’</w:t>
      </w:r>
      <w:r w:rsidRPr="00605EB6">
        <w:t>espère</w:t>
      </w:r>
      <w:r w:rsidR="00C474C1">
        <w:t xml:space="preserve">, </w:t>
      </w:r>
      <w:r w:rsidRPr="00605EB6">
        <w:t>des enfants à aimer</w:t>
      </w:r>
      <w:r w:rsidR="00C474C1">
        <w:t xml:space="preserve">. </w:t>
      </w:r>
      <w:r w:rsidRPr="00605EB6">
        <w:t>Il y a en moi un immense besoin d</w:t>
      </w:r>
      <w:r w:rsidR="00C474C1">
        <w:t>’</w:t>
      </w:r>
      <w:r w:rsidRPr="00605EB6">
        <w:t>affection à recevoir et à rendre que j</w:t>
      </w:r>
      <w:r w:rsidR="00C474C1">
        <w:t>’</w:t>
      </w:r>
      <w:r w:rsidRPr="00605EB6">
        <w:t>ai hâte de satisfaire</w:t>
      </w:r>
      <w:r w:rsidR="00C474C1">
        <w:t>.</w:t>
      </w:r>
    </w:p>
    <w:p w14:paraId="7082A77C" w14:textId="77777777" w:rsidR="00C474C1" w:rsidRDefault="00C52F4A" w:rsidP="00C52F4A">
      <w:r w:rsidRPr="00605EB6">
        <w:t>Le baron souriait</w:t>
      </w:r>
      <w:r w:rsidR="00C474C1">
        <w:t>.</w:t>
      </w:r>
    </w:p>
    <w:p w14:paraId="098DD496" w14:textId="3A851D95" w:rsidR="00C474C1" w:rsidRDefault="0094609C" w:rsidP="00C52F4A">
      <w:r>
        <w:t>— </w:t>
      </w:r>
      <w:r w:rsidR="00C52F4A" w:rsidRPr="00605EB6">
        <w:t>Mon cher Pedro</w:t>
      </w:r>
      <w:r w:rsidR="00C474C1">
        <w:t xml:space="preserve">, </w:t>
      </w:r>
      <w:r w:rsidR="00C52F4A" w:rsidRPr="00605EB6">
        <w:t>répliqua-t-il d</w:t>
      </w:r>
      <w:r w:rsidR="00C474C1">
        <w:t>’</w:t>
      </w:r>
      <w:r w:rsidR="00C52F4A" w:rsidRPr="00605EB6">
        <w:t>un ton léger et doucement railleur</w:t>
      </w:r>
      <w:r w:rsidR="00C474C1">
        <w:t xml:space="preserve">, </w:t>
      </w:r>
      <w:r w:rsidR="00C52F4A" w:rsidRPr="00605EB6">
        <w:t>je suis depuis longtemps habitué aux fantaisies de votre esprit capricieux</w:t>
      </w:r>
      <w:r w:rsidR="00C474C1">
        <w:t xml:space="preserve"> ; </w:t>
      </w:r>
      <w:r w:rsidR="00C52F4A" w:rsidRPr="00605EB6">
        <w:t>votre humeur suit les mouvements du baromètre</w:t>
      </w:r>
      <w:r w:rsidR="00C474C1">
        <w:t xml:space="preserve"> : </w:t>
      </w:r>
      <w:r w:rsidR="00C52F4A" w:rsidRPr="00605EB6">
        <w:t>vous voyez tout en rose les jours de soleil</w:t>
      </w:r>
      <w:r w:rsidR="00C474C1">
        <w:t xml:space="preserve">, </w:t>
      </w:r>
      <w:r w:rsidR="00C52F4A" w:rsidRPr="00605EB6">
        <w:t>tout en noir les jours de pluie</w:t>
      </w:r>
      <w:r w:rsidR="00C474C1">
        <w:t xml:space="preserve">. </w:t>
      </w:r>
      <w:r w:rsidR="00C52F4A" w:rsidRPr="00605EB6">
        <w:t>En ce moment le vent est au mariage</w:t>
      </w:r>
      <w:r w:rsidR="00C474C1">
        <w:t xml:space="preserve">, </w:t>
      </w:r>
      <w:r w:rsidR="00C52F4A" w:rsidRPr="00605EB6">
        <w:t>il tournera d</w:t>
      </w:r>
      <w:r w:rsidR="00C474C1">
        <w:t>’</w:t>
      </w:r>
      <w:r w:rsidR="00C52F4A" w:rsidRPr="00605EB6">
        <w:t>un autre côté</w:t>
      </w:r>
      <w:r w:rsidR="00C474C1">
        <w:t xml:space="preserve"> ; </w:t>
      </w:r>
      <w:r w:rsidR="00C52F4A" w:rsidRPr="00605EB6">
        <w:t>le rêve de demain amènera une nouvelle idée qui prendra la place de celle du rêve d</w:t>
      </w:r>
      <w:r w:rsidR="00C474C1">
        <w:t>’</w:t>
      </w:r>
      <w:r w:rsidR="00C52F4A" w:rsidRPr="00605EB6">
        <w:t>hier</w:t>
      </w:r>
      <w:r w:rsidR="00C474C1">
        <w:t>.</w:t>
      </w:r>
    </w:p>
    <w:p w14:paraId="11056E97" w14:textId="77777777" w:rsidR="00C474C1" w:rsidRDefault="00C52F4A" w:rsidP="00C52F4A">
      <w:r w:rsidRPr="00605EB6">
        <w:t>Le jeune homme secoua la tête</w:t>
      </w:r>
      <w:r w:rsidR="00C474C1">
        <w:t>.</w:t>
      </w:r>
    </w:p>
    <w:p w14:paraId="25DADC52" w14:textId="096F1278" w:rsidR="00C474C1" w:rsidRDefault="0094609C" w:rsidP="00C52F4A">
      <w:r>
        <w:lastRenderedPageBreak/>
        <w:t>— </w:t>
      </w:r>
      <w:r w:rsidR="00C52F4A" w:rsidRPr="00605EB6">
        <w:t>De Simaise</w:t>
      </w:r>
      <w:r w:rsidR="00C474C1">
        <w:t xml:space="preserve">, </w:t>
      </w:r>
      <w:r w:rsidR="00C52F4A" w:rsidRPr="00605EB6">
        <w:t>dit-il</w:t>
      </w:r>
      <w:r w:rsidR="00C474C1">
        <w:t xml:space="preserve">, </w:t>
      </w:r>
      <w:r w:rsidR="00C52F4A" w:rsidRPr="00605EB6">
        <w:t>vous ne m</w:t>
      </w:r>
      <w:r w:rsidR="00C474C1">
        <w:t>’</w:t>
      </w:r>
      <w:r w:rsidR="00C52F4A" w:rsidRPr="00605EB6">
        <w:t>avez pas compris</w:t>
      </w:r>
      <w:r w:rsidR="00C474C1">
        <w:t>.</w:t>
      </w:r>
    </w:p>
    <w:p w14:paraId="1E5F94D0" w14:textId="5C96B7B7" w:rsidR="00C474C1" w:rsidRDefault="0094609C" w:rsidP="00C52F4A">
      <w:r>
        <w:t>— </w:t>
      </w:r>
      <w:r w:rsidR="00C52F4A" w:rsidRPr="00605EB6">
        <w:t>Mais si</w:t>
      </w:r>
      <w:r w:rsidR="00C474C1">
        <w:t xml:space="preserve">, </w:t>
      </w:r>
      <w:r w:rsidR="00C52F4A" w:rsidRPr="00605EB6">
        <w:t>mais si</w:t>
      </w:r>
      <w:r w:rsidR="00C474C1">
        <w:t>.</w:t>
      </w:r>
    </w:p>
    <w:p w14:paraId="52536936" w14:textId="74838D77" w:rsidR="00C474C1" w:rsidRDefault="0094609C" w:rsidP="00C52F4A">
      <w:r>
        <w:t>— </w:t>
      </w:r>
      <w:r w:rsidR="00C52F4A" w:rsidRPr="00605EB6">
        <w:t>J</w:t>
      </w:r>
      <w:r w:rsidR="00C474C1">
        <w:t>’</w:t>
      </w:r>
      <w:r w:rsidR="00C52F4A" w:rsidRPr="00605EB6">
        <w:t>ai clos la série de mes rêves</w:t>
      </w:r>
      <w:r w:rsidR="00C474C1">
        <w:t xml:space="preserve"> ; </w:t>
      </w:r>
      <w:r w:rsidR="00C52F4A" w:rsidRPr="00605EB6">
        <w:t>je vous l</w:t>
      </w:r>
      <w:r w:rsidR="00C474C1">
        <w:t>’</w:t>
      </w:r>
      <w:r w:rsidR="00C52F4A" w:rsidRPr="00605EB6">
        <w:t>ai dit tout à l</w:t>
      </w:r>
      <w:r w:rsidR="00C474C1">
        <w:t>’</w:t>
      </w:r>
      <w:r w:rsidR="00C52F4A" w:rsidRPr="00605EB6">
        <w:t>heure</w:t>
      </w:r>
      <w:r w:rsidR="00C474C1">
        <w:t xml:space="preserve">, </w:t>
      </w:r>
      <w:r w:rsidR="00C52F4A" w:rsidRPr="00605EB6">
        <w:t>j</w:t>
      </w:r>
      <w:r w:rsidR="00C474C1">
        <w:t>’</w:t>
      </w:r>
      <w:r w:rsidR="00C52F4A" w:rsidRPr="00605EB6">
        <w:t>ai cessé de rêver</w:t>
      </w:r>
      <w:r w:rsidR="00C474C1">
        <w:t>.</w:t>
      </w:r>
    </w:p>
    <w:p w14:paraId="1B040961" w14:textId="557FB396" w:rsidR="00C474C1" w:rsidRDefault="0094609C" w:rsidP="00C52F4A">
      <w:r>
        <w:t>— </w:t>
      </w:r>
      <w:r w:rsidR="00C52F4A" w:rsidRPr="00605EB6">
        <w:t>Ainsi</w:t>
      </w:r>
      <w:r w:rsidR="00C474C1">
        <w:t xml:space="preserve">, </w:t>
      </w:r>
      <w:r w:rsidR="00C52F4A" w:rsidRPr="00605EB6">
        <w:t>c</w:t>
      </w:r>
      <w:r w:rsidR="00C474C1">
        <w:t>’</w:t>
      </w:r>
      <w:r w:rsidR="00C52F4A" w:rsidRPr="00605EB6">
        <w:t>est sérieux</w:t>
      </w:r>
      <w:r w:rsidR="00C474C1">
        <w:t> ?</w:t>
      </w:r>
    </w:p>
    <w:p w14:paraId="685A68EA" w14:textId="2BF1109F" w:rsidR="00C474C1" w:rsidRDefault="0094609C" w:rsidP="00C52F4A">
      <w:r>
        <w:t>— </w:t>
      </w:r>
      <w:r w:rsidR="00C52F4A" w:rsidRPr="00605EB6">
        <w:t>On ne peut plus sérieux</w:t>
      </w:r>
      <w:r w:rsidR="00C474C1">
        <w:t>.</w:t>
      </w:r>
    </w:p>
    <w:p w14:paraId="62EBE8C3" w14:textId="4DE4C089" w:rsidR="00C474C1" w:rsidRDefault="0094609C" w:rsidP="00C52F4A">
      <w:r>
        <w:t>— </w:t>
      </w:r>
      <w:r w:rsidR="00C52F4A" w:rsidRPr="00605EB6">
        <w:t>En ce cas</w:t>
      </w:r>
      <w:r w:rsidR="00C474C1">
        <w:t xml:space="preserve">, </w:t>
      </w:r>
      <w:r w:rsidR="00C52F4A" w:rsidRPr="00605EB6">
        <w:t>Pedro</w:t>
      </w:r>
      <w:r w:rsidR="00C474C1">
        <w:t xml:space="preserve">, </w:t>
      </w:r>
      <w:r w:rsidR="00C52F4A" w:rsidRPr="00605EB6">
        <w:t>me mettant à votre diapason</w:t>
      </w:r>
      <w:r w:rsidR="00C474C1">
        <w:t xml:space="preserve">, </w:t>
      </w:r>
      <w:r w:rsidR="00C52F4A" w:rsidRPr="00605EB6">
        <w:t>je deviens grave ainsi que l</w:t>
      </w:r>
      <w:r w:rsidR="00C474C1">
        <w:t>’</w:t>
      </w:r>
      <w:r w:rsidR="00C52F4A" w:rsidRPr="00605EB6">
        <w:t>exige la circonstance</w:t>
      </w:r>
      <w:r w:rsidR="00C474C1">
        <w:t xml:space="preserve">. </w:t>
      </w:r>
      <w:r w:rsidR="00C52F4A" w:rsidRPr="00605EB6">
        <w:t>Donc</w:t>
      </w:r>
      <w:r w:rsidR="00C474C1">
        <w:t xml:space="preserve">, </w:t>
      </w:r>
      <w:r w:rsidR="00C52F4A" w:rsidRPr="00605EB6">
        <w:t>vous voulez vous marier</w:t>
      </w:r>
      <w:r w:rsidR="00C474C1">
        <w:t> ?</w:t>
      </w:r>
    </w:p>
    <w:p w14:paraId="2996291A" w14:textId="37A01157" w:rsidR="00C474C1" w:rsidRDefault="0094609C" w:rsidP="00C52F4A">
      <w:r>
        <w:t>— </w:t>
      </w:r>
      <w:r w:rsidR="00C52F4A" w:rsidRPr="00605EB6">
        <w:t>Oui</w:t>
      </w:r>
      <w:r w:rsidR="00C474C1">
        <w:t xml:space="preserve">. </w:t>
      </w:r>
      <w:r w:rsidR="00C52F4A" w:rsidRPr="00605EB6">
        <w:t>Et croyez</w:t>
      </w:r>
      <w:r w:rsidR="00C474C1">
        <w:t xml:space="preserve">, </w:t>
      </w:r>
      <w:r w:rsidR="00C52F4A" w:rsidRPr="00605EB6">
        <w:t>de Simaise</w:t>
      </w:r>
      <w:r w:rsidR="00C474C1">
        <w:t xml:space="preserve">, </w:t>
      </w:r>
      <w:r w:rsidR="00C52F4A" w:rsidRPr="00605EB6">
        <w:t>que ce n</w:t>
      </w:r>
      <w:r w:rsidR="00C474C1">
        <w:t>’</w:t>
      </w:r>
      <w:r w:rsidR="00C52F4A" w:rsidRPr="00605EB6">
        <w:t>est pas sans avoir beaucoup réfléchi que j</w:t>
      </w:r>
      <w:r w:rsidR="00C474C1">
        <w:t>’</w:t>
      </w:r>
      <w:r w:rsidR="00C52F4A" w:rsidRPr="00605EB6">
        <w:t>ai pris cette très grave résolution</w:t>
      </w:r>
      <w:r w:rsidR="00C474C1">
        <w:t>.</w:t>
      </w:r>
    </w:p>
    <w:p w14:paraId="0678D8C8" w14:textId="53D372B0" w:rsidR="00C474C1" w:rsidRDefault="0094609C" w:rsidP="00C52F4A">
      <w:r>
        <w:t>— </w:t>
      </w:r>
      <w:r w:rsidR="00C52F4A" w:rsidRPr="00605EB6">
        <w:t>On sait</w:t>
      </w:r>
      <w:r w:rsidR="00C474C1">
        <w:t xml:space="preserve">, </w:t>
      </w:r>
      <w:r w:rsidR="00C52F4A" w:rsidRPr="00605EB6">
        <w:t>Pedro</w:t>
      </w:r>
      <w:r w:rsidR="00C474C1">
        <w:t xml:space="preserve">, </w:t>
      </w:r>
      <w:r w:rsidR="00C52F4A" w:rsidRPr="00605EB6">
        <w:t>que vous n</w:t>
      </w:r>
      <w:r w:rsidR="00C474C1">
        <w:t>’</w:t>
      </w:r>
      <w:r w:rsidR="00C52F4A" w:rsidRPr="00605EB6">
        <w:t>êtes pas un étourdi</w:t>
      </w:r>
      <w:r w:rsidR="00C474C1">
        <w:t xml:space="preserve">. </w:t>
      </w:r>
      <w:r w:rsidR="00C52F4A" w:rsidRPr="00605EB6">
        <w:t>Eh bien</w:t>
      </w:r>
      <w:r w:rsidR="00C474C1">
        <w:t xml:space="preserve"> ! </w:t>
      </w:r>
      <w:r w:rsidR="00C52F4A" w:rsidRPr="00605EB6">
        <w:t>qu</w:t>
      </w:r>
      <w:r w:rsidR="00C474C1">
        <w:t>’</w:t>
      </w:r>
      <w:r w:rsidR="00C52F4A" w:rsidRPr="00605EB6">
        <w:t>est-ce que je vous disais l</w:t>
      </w:r>
      <w:r w:rsidR="00C474C1">
        <w:t>’</w:t>
      </w:r>
      <w:r w:rsidR="00C52F4A" w:rsidRPr="00605EB6">
        <w:t>autre jour</w:t>
      </w:r>
      <w:r w:rsidR="00C474C1">
        <w:t> ?</w:t>
      </w:r>
    </w:p>
    <w:p w14:paraId="443D4078" w14:textId="46FD44B8" w:rsidR="00C474C1" w:rsidRDefault="0094609C" w:rsidP="00C52F4A">
      <w:r>
        <w:t>— </w:t>
      </w:r>
      <w:r w:rsidR="00C52F4A" w:rsidRPr="00605EB6">
        <w:t>Vous me disiez</w:t>
      </w:r>
      <w:r w:rsidR="00C474C1">
        <w:t> ?</w:t>
      </w:r>
    </w:p>
    <w:p w14:paraId="13466C05" w14:textId="6FE3891A" w:rsidR="00C474C1" w:rsidRDefault="0094609C" w:rsidP="00C52F4A">
      <w:r>
        <w:t>— </w:t>
      </w:r>
      <w:r w:rsidR="00C52F4A" w:rsidRPr="00605EB6">
        <w:t>Je vous disais</w:t>
      </w:r>
      <w:r w:rsidR="00C474C1">
        <w:t xml:space="preserve"> : </w:t>
      </w:r>
      <w:r w:rsidR="00C52F4A" w:rsidRPr="00605EB6">
        <w:t>Pedro</w:t>
      </w:r>
      <w:r w:rsidR="00C474C1">
        <w:t xml:space="preserve">, </w:t>
      </w:r>
      <w:r w:rsidR="00C52F4A" w:rsidRPr="00605EB6">
        <w:t>vous êtes amoureux de cette jeune fille après laquelle vous avez couru je ne sais où et vous avez en tête le projet de vous marier</w:t>
      </w:r>
      <w:r w:rsidR="00C474C1">
        <w:t>.</w:t>
      </w:r>
    </w:p>
    <w:p w14:paraId="22B49AAE" w14:textId="7CF60C5C" w:rsidR="00C474C1" w:rsidRDefault="0094609C" w:rsidP="00C52F4A">
      <w:r>
        <w:t>— </w:t>
      </w:r>
      <w:r w:rsidR="00C52F4A" w:rsidRPr="00605EB6">
        <w:t>Oui</w:t>
      </w:r>
      <w:r w:rsidR="00C474C1">
        <w:t xml:space="preserve">, </w:t>
      </w:r>
      <w:r w:rsidR="00C52F4A" w:rsidRPr="00605EB6">
        <w:t>je crois me rappeler que vous m</w:t>
      </w:r>
      <w:r w:rsidR="00C474C1">
        <w:t>’</w:t>
      </w:r>
      <w:r w:rsidR="00C52F4A" w:rsidRPr="00605EB6">
        <w:t>avez dit quelque chose comme cela</w:t>
      </w:r>
      <w:r w:rsidR="00C474C1">
        <w:t>.</w:t>
      </w:r>
    </w:p>
    <w:p w14:paraId="34F7CB6C" w14:textId="27DAC4C4" w:rsidR="00C474C1" w:rsidRDefault="0094609C" w:rsidP="00C52F4A">
      <w:r>
        <w:t>— </w:t>
      </w:r>
      <w:r w:rsidR="00C52F4A" w:rsidRPr="00605EB6">
        <w:t>Alors</w:t>
      </w:r>
      <w:r w:rsidR="00C474C1">
        <w:t xml:space="preserve">, </w:t>
      </w:r>
      <w:r w:rsidR="00C52F4A" w:rsidRPr="00605EB6">
        <w:t>Pedro</w:t>
      </w:r>
      <w:r w:rsidR="00C474C1">
        <w:t xml:space="preserve">, </w:t>
      </w:r>
      <w:r w:rsidR="00C52F4A" w:rsidRPr="00605EB6">
        <w:t>cette jeune fille</w:t>
      </w:r>
      <w:r w:rsidR="00C474C1">
        <w:t>…</w:t>
      </w:r>
    </w:p>
    <w:p w14:paraId="3D73F433" w14:textId="4317616D" w:rsidR="00C474C1" w:rsidRDefault="0094609C" w:rsidP="00C52F4A">
      <w:r>
        <w:t>— </w:t>
      </w:r>
      <w:r w:rsidR="00C52F4A" w:rsidRPr="00605EB6">
        <w:t>N</w:t>
      </w:r>
      <w:r w:rsidR="00C474C1">
        <w:t>’</w:t>
      </w:r>
      <w:r w:rsidR="00C52F4A" w:rsidRPr="00605EB6">
        <w:t>est plus en cause</w:t>
      </w:r>
      <w:r w:rsidR="00C474C1">
        <w:t xml:space="preserve">, </w:t>
      </w:r>
      <w:r w:rsidR="00C52F4A" w:rsidRPr="00605EB6">
        <w:t>interrompit vivement le Brésilien</w:t>
      </w:r>
      <w:r w:rsidR="00C474C1">
        <w:t xml:space="preserve">, </w:t>
      </w:r>
      <w:r w:rsidR="00C52F4A" w:rsidRPr="00605EB6">
        <w:t>c</w:t>
      </w:r>
      <w:r w:rsidR="00C474C1">
        <w:t>’</w:t>
      </w:r>
      <w:r w:rsidR="00C52F4A" w:rsidRPr="00605EB6">
        <w:t>est d</w:t>
      </w:r>
      <w:r w:rsidR="00C474C1">
        <w:t>’</w:t>
      </w:r>
      <w:r w:rsidR="00C52F4A" w:rsidRPr="00605EB6">
        <w:t>une autre qu</w:t>
      </w:r>
      <w:r w:rsidR="00C474C1">
        <w:t>’</w:t>
      </w:r>
      <w:r w:rsidR="00C52F4A" w:rsidRPr="00605EB6">
        <w:t>il s</w:t>
      </w:r>
      <w:r w:rsidR="00C474C1">
        <w:t>’</w:t>
      </w:r>
      <w:r w:rsidR="00C52F4A" w:rsidRPr="00605EB6">
        <w:t>agit</w:t>
      </w:r>
      <w:r w:rsidR="00C474C1">
        <w:t>.</w:t>
      </w:r>
    </w:p>
    <w:p w14:paraId="62F68740" w14:textId="15B5D860" w:rsidR="00C474C1" w:rsidRDefault="0094609C" w:rsidP="00C52F4A">
      <w:r>
        <w:t>— </w:t>
      </w:r>
      <w:r w:rsidR="00C52F4A" w:rsidRPr="00605EB6">
        <w:t>D</w:t>
      </w:r>
      <w:r w:rsidR="00C474C1">
        <w:t>’</w:t>
      </w:r>
      <w:r w:rsidR="00C52F4A" w:rsidRPr="00605EB6">
        <w:t>une autre</w:t>
      </w:r>
      <w:r w:rsidR="00C474C1">
        <w:t> ?</w:t>
      </w:r>
    </w:p>
    <w:p w14:paraId="38182EEC" w14:textId="6ED85454" w:rsidR="00C474C1" w:rsidRDefault="0094609C" w:rsidP="00C52F4A">
      <w:r>
        <w:t>— </w:t>
      </w:r>
      <w:r w:rsidR="00C52F4A" w:rsidRPr="00605EB6">
        <w:t>Oui</w:t>
      </w:r>
      <w:r w:rsidR="00C474C1">
        <w:t>.</w:t>
      </w:r>
    </w:p>
    <w:p w14:paraId="57D1D3F5" w14:textId="27B2EC52" w:rsidR="00C474C1" w:rsidRDefault="0094609C" w:rsidP="00C52F4A">
      <w:r>
        <w:t>— </w:t>
      </w:r>
      <w:r w:rsidR="00C52F4A" w:rsidRPr="00605EB6">
        <w:t>Où donc l</w:t>
      </w:r>
      <w:r w:rsidR="00C474C1">
        <w:t>’</w:t>
      </w:r>
      <w:r w:rsidR="00C52F4A" w:rsidRPr="00605EB6">
        <w:t>avez-vous si vite découverte</w:t>
      </w:r>
      <w:r w:rsidR="00C474C1">
        <w:t> ?</w:t>
      </w:r>
    </w:p>
    <w:p w14:paraId="21D7A259" w14:textId="01B228E5" w:rsidR="00C474C1" w:rsidRDefault="0094609C" w:rsidP="00C52F4A">
      <w:r>
        <w:lastRenderedPageBreak/>
        <w:t>— </w:t>
      </w:r>
      <w:r w:rsidR="00C52F4A" w:rsidRPr="00605EB6">
        <w:t>Ici</w:t>
      </w:r>
      <w:r w:rsidR="00C474C1">
        <w:t xml:space="preserve">, </w:t>
      </w:r>
      <w:r w:rsidR="00C52F4A" w:rsidRPr="00605EB6">
        <w:t>répondit Pedro</w:t>
      </w:r>
      <w:r w:rsidR="00C474C1">
        <w:t xml:space="preserve">, </w:t>
      </w:r>
      <w:r w:rsidR="00C52F4A" w:rsidRPr="00605EB6">
        <w:t>et voilà son portrait</w:t>
      </w:r>
      <w:r w:rsidR="00C474C1">
        <w:t xml:space="preserve">, </w:t>
      </w:r>
      <w:r w:rsidR="00C52F4A" w:rsidRPr="00605EB6">
        <w:t>ajouta-t-il en désignant de la main la photographie</w:t>
      </w:r>
      <w:r w:rsidR="00C474C1">
        <w:t>.</w:t>
      </w:r>
    </w:p>
    <w:p w14:paraId="77CD609B" w14:textId="29FD10A4" w:rsidR="00C474C1" w:rsidRDefault="0094609C" w:rsidP="00C52F4A">
      <w:r>
        <w:t>— </w:t>
      </w:r>
      <w:r w:rsidR="00C52F4A" w:rsidRPr="00605EB6">
        <w:t>Ma fille</w:t>
      </w:r>
      <w:r w:rsidR="00C474C1">
        <w:t xml:space="preserve"> ? </w:t>
      </w:r>
      <w:r w:rsidR="00C52F4A" w:rsidRPr="00605EB6">
        <w:t>exclama le baron</w:t>
      </w:r>
      <w:r w:rsidR="00C474C1">
        <w:t>.</w:t>
      </w:r>
    </w:p>
    <w:p w14:paraId="24850DB0" w14:textId="421D26C7" w:rsidR="00C474C1" w:rsidRDefault="0094609C" w:rsidP="00C52F4A">
      <w:r>
        <w:t>— </w:t>
      </w:r>
      <w:r w:rsidR="00C52F4A" w:rsidRPr="00605EB6">
        <w:t>Oui</w:t>
      </w:r>
      <w:r w:rsidR="00C474C1">
        <w:t xml:space="preserve">, </w:t>
      </w:r>
      <w:r w:rsidR="00C52F4A" w:rsidRPr="00605EB6">
        <w:t>de Simaise</w:t>
      </w:r>
      <w:r w:rsidR="00C474C1">
        <w:t xml:space="preserve">, </w:t>
      </w:r>
      <w:r w:rsidR="00C52F4A" w:rsidRPr="00605EB6">
        <w:t>votre fille</w:t>
      </w:r>
      <w:r w:rsidR="00C474C1">
        <w:t>.</w:t>
      </w:r>
    </w:p>
    <w:p w14:paraId="6321C2C9" w14:textId="152E117F" w:rsidR="00C474C1" w:rsidRDefault="0094609C" w:rsidP="00C52F4A">
      <w:r>
        <w:t>— </w:t>
      </w:r>
      <w:r w:rsidR="00C52F4A" w:rsidRPr="00605EB6">
        <w:t>C</w:t>
      </w:r>
      <w:r w:rsidR="00C474C1">
        <w:t>’</w:t>
      </w:r>
      <w:r w:rsidR="00C52F4A" w:rsidRPr="00605EB6">
        <w:t>est Henriette que vous voulez épouser</w:t>
      </w:r>
      <w:r w:rsidR="00C474C1">
        <w:t> ?</w:t>
      </w:r>
    </w:p>
    <w:p w14:paraId="5BF600D7" w14:textId="7D1D2C9A" w:rsidR="00C474C1" w:rsidRDefault="0094609C" w:rsidP="00C52F4A">
      <w:r>
        <w:t>— </w:t>
      </w:r>
      <w:r w:rsidR="00C52F4A" w:rsidRPr="00605EB6">
        <w:t>Verriez-vous un empêchement</w:t>
      </w:r>
      <w:r w:rsidR="00C474C1">
        <w:t> ?</w:t>
      </w:r>
    </w:p>
    <w:p w14:paraId="7F9AC74B" w14:textId="6ACB9C16" w:rsidR="00C474C1" w:rsidRDefault="0094609C" w:rsidP="00C52F4A">
      <w:r>
        <w:t>— </w:t>
      </w:r>
      <w:r w:rsidR="00C52F4A" w:rsidRPr="00605EB6">
        <w:t>Aucun</w:t>
      </w:r>
      <w:r w:rsidR="00C474C1">
        <w:t xml:space="preserve">, </w:t>
      </w:r>
      <w:r w:rsidR="00C52F4A" w:rsidRPr="00605EB6">
        <w:t>Pedro</w:t>
      </w:r>
      <w:r w:rsidR="00C474C1">
        <w:t xml:space="preserve">, </w:t>
      </w:r>
      <w:r w:rsidR="00C52F4A" w:rsidRPr="00605EB6">
        <w:t>aucun</w:t>
      </w:r>
      <w:r w:rsidR="00C474C1">
        <w:t>.</w:t>
      </w:r>
    </w:p>
    <w:p w14:paraId="7C45C01B" w14:textId="77777777" w:rsidR="00C474C1" w:rsidRDefault="00C52F4A" w:rsidP="00C52F4A">
      <w:r w:rsidRPr="00605EB6">
        <w:t>La figure du jeune homme s</w:t>
      </w:r>
      <w:r w:rsidR="00C474C1">
        <w:t>’</w:t>
      </w:r>
      <w:r w:rsidRPr="00605EB6">
        <w:t>épanouit</w:t>
      </w:r>
      <w:r w:rsidR="00C474C1">
        <w:t>.</w:t>
      </w:r>
    </w:p>
    <w:p w14:paraId="4B114F3F" w14:textId="670FF8D9" w:rsidR="00C474C1" w:rsidRDefault="0094609C" w:rsidP="00C52F4A">
      <w:r>
        <w:t>— </w:t>
      </w:r>
      <w:r w:rsidR="00C52F4A" w:rsidRPr="00605EB6">
        <w:t>À la bonne heure</w:t>
      </w:r>
      <w:r w:rsidR="00C474C1">
        <w:t xml:space="preserve"> ! </w:t>
      </w:r>
      <w:r w:rsidR="00C52F4A" w:rsidRPr="00605EB6">
        <w:t>fit-il</w:t>
      </w:r>
      <w:r w:rsidR="00C474C1">
        <w:t>.</w:t>
      </w:r>
    </w:p>
    <w:p w14:paraId="6D609520" w14:textId="783F67BA" w:rsidR="00C474C1" w:rsidRDefault="0094609C" w:rsidP="00C52F4A">
      <w:r>
        <w:t>— </w:t>
      </w:r>
      <w:r w:rsidR="00C52F4A" w:rsidRPr="00605EB6">
        <w:t>Et vous aimez Henriette</w:t>
      </w:r>
      <w:r w:rsidR="00C474C1">
        <w:t xml:space="preserve">, </w:t>
      </w:r>
      <w:r w:rsidR="00C52F4A" w:rsidRPr="00605EB6">
        <w:t>Pedro</w:t>
      </w:r>
      <w:r w:rsidR="00C474C1">
        <w:t> ?</w:t>
      </w:r>
    </w:p>
    <w:p w14:paraId="69C74A5F" w14:textId="18A345B3" w:rsidR="00C474C1" w:rsidRDefault="0094609C" w:rsidP="00C52F4A">
      <w:r>
        <w:t>— </w:t>
      </w:r>
      <w:r w:rsidR="00C52F4A" w:rsidRPr="00605EB6">
        <w:t>Je l</w:t>
      </w:r>
      <w:r w:rsidR="00C474C1">
        <w:t>’</w:t>
      </w:r>
      <w:r w:rsidR="00C52F4A" w:rsidRPr="00605EB6">
        <w:t>aime</w:t>
      </w:r>
      <w:r w:rsidR="00C474C1">
        <w:t>.</w:t>
      </w:r>
    </w:p>
    <w:p w14:paraId="60642E71" w14:textId="37D4AFBF" w:rsidR="00C474C1" w:rsidRDefault="0094609C" w:rsidP="00C52F4A">
      <w:r>
        <w:t>— </w:t>
      </w:r>
      <w:r w:rsidR="00C52F4A" w:rsidRPr="00605EB6">
        <w:t>Mais vous ne connaissez d</w:t>
      </w:r>
      <w:r w:rsidR="00C474C1">
        <w:t>’</w:t>
      </w:r>
      <w:r w:rsidR="00C52F4A" w:rsidRPr="00605EB6">
        <w:t>elle que cette photographie</w:t>
      </w:r>
      <w:r w:rsidR="00C474C1">
        <w:t>.</w:t>
      </w:r>
    </w:p>
    <w:p w14:paraId="57F85ADE" w14:textId="0B2D9730" w:rsidR="00C474C1" w:rsidRDefault="0094609C" w:rsidP="00C52F4A">
      <w:r>
        <w:t>— </w:t>
      </w:r>
      <w:r w:rsidR="00C52F4A" w:rsidRPr="00605EB6">
        <w:t>Qu</w:t>
      </w:r>
      <w:r w:rsidR="00C474C1">
        <w:t>’</w:t>
      </w:r>
      <w:r w:rsidR="00C52F4A" w:rsidRPr="00605EB6">
        <w:t>importe</w:t>
      </w:r>
      <w:r w:rsidR="00C474C1">
        <w:t xml:space="preserve">, </w:t>
      </w:r>
      <w:r w:rsidR="00C52F4A" w:rsidRPr="00605EB6">
        <w:t>si cela m</w:t>
      </w:r>
      <w:r w:rsidR="00C474C1">
        <w:t>’</w:t>
      </w:r>
      <w:r w:rsidR="00C52F4A" w:rsidRPr="00605EB6">
        <w:t>a suffi pour l</w:t>
      </w:r>
      <w:r w:rsidR="00C474C1">
        <w:t>’</w:t>
      </w:r>
      <w:r w:rsidR="00C52F4A" w:rsidRPr="00605EB6">
        <w:t>aimer</w:t>
      </w:r>
      <w:r w:rsidR="00C474C1">
        <w:t> ?</w:t>
      </w:r>
    </w:p>
    <w:p w14:paraId="698531E3" w14:textId="7F377247" w:rsidR="00C474C1" w:rsidRDefault="0094609C" w:rsidP="00C52F4A">
      <w:r>
        <w:t>— </w:t>
      </w:r>
      <w:r w:rsidR="00C52F4A" w:rsidRPr="00605EB6">
        <w:t>Vous l</w:t>
      </w:r>
      <w:r w:rsidR="00C474C1">
        <w:t>’</w:t>
      </w:r>
      <w:r w:rsidR="00C52F4A" w:rsidRPr="00605EB6">
        <w:t>aimez</w:t>
      </w:r>
      <w:r w:rsidR="00C474C1">
        <w:t xml:space="preserve">, </w:t>
      </w:r>
      <w:r w:rsidR="00C52F4A" w:rsidRPr="00605EB6">
        <w:t>vous l</w:t>
      </w:r>
      <w:r w:rsidR="00C474C1">
        <w:t>’</w:t>
      </w:r>
      <w:r w:rsidR="00C52F4A" w:rsidRPr="00605EB6">
        <w:t>aimez</w:t>
      </w:r>
      <w:r w:rsidR="00C474C1">
        <w:t> ?…</w:t>
      </w:r>
    </w:p>
    <w:p w14:paraId="2E7499C4" w14:textId="53F5C9A9" w:rsidR="00C474C1" w:rsidRDefault="0094609C" w:rsidP="00C52F4A">
      <w:r>
        <w:t>— </w:t>
      </w:r>
      <w:r w:rsidR="00C52F4A" w:rsidRPr="00605EB6">
        <w:t>Il faut bien que cela soit</w:t>
      </w:r>
      <w:r w:rsidR="00C474C1">
        <w:t xml:space="preserve">, </w:t>
      </w:r>
      <w:r w:rsidR="00C52F4A" w:rsidRPr="00605EB6">
        <w:t>puisque je désire la prendre pour femme</w:t>
      </w:r>
      <w:r w:rsidR="00C474C1">
        <w:t xml:space="preserve">, </w:t>
      </w:r>
      <w:r w:rsidR="00C52F4A" w:rsidRPr="00605EB6">
        <w:t>associer sa vie à la mienne</w:t>
      </w:r>
      <w:r w:rsidR="00C474C1">
        <w:t xml:space="preserve">. </w:t>
      </w:r>
      <w:r w:rsidR="00C52F4A" w:rsidRPr="00605EB6">
        <w:t>Enfin</w:t>
      </w:r>
      <w:r w:rsidR="00C474C1">
        <w:t xml:space="preserve">, </w:t>
      </w:r>
      <w:r w:rsidR="00C52F4A" w:rsidRPr="00605EB6">
        <w:t>vous ne me repoussez pas</w:t>
      </w:r>
      <w:r w:rsidR="00C474C1">
        <w:t> ?</w:t>
      </w:r>
    </w:p>
    <w:p w14:paraId="73340F7A" w14:textId="7B44167E" w:rsidR="00C474C1" w:rsidRDefault="0094609C" w:rsidP="00C52F4A">
      <w:r>
        <w:t>— </w:t>
      </w:r>
      <w:r w:rsidR="00C52F4A" w:rsidRPr="00605EB6">
        <w:t>Oh</w:t>
      </w:r>
      <w:r w:rsidR="00C474C1">
        <w:t xml:space="preserve"> ! </w:t>
      </w:r>
      <w:r w:rsidR="00C52F4A" w:rsidRPr="00605EB6">
        <w:t>mon cher Pedro</w:t>
      </w:r>
      <w:r w:rsidR="00C474C1">
        <w:t> !</w:t>
      </w:r>
    </w:p>
    <w:p w14:paraId="2B35770E" w14:textId="251A4B70" w:rsidR="00C474C1" w:rsidRDefault="0094609C" w:rsidP="00C52F4A">
      <w:r>
        <w:t>— </w:t>
      </w:r>
      <w:r w:rsidR="00C52F4A" w:rsidRPr="00605EB6">
        <w:t>Et vous ne voyez aucun obstacle</w:t>
      </w:r>
      <w:r w:rsidR="00C474C1">
        <w:t> ?</w:t>
      </w:r>
    </w:p>
    <w:p w14:paraId="51328A63" w14:textId="58376945" w:rsidR="00C474C1" w:rsidRDefault="0094609C" w:rsidP="00C52F4A">
      <w:r>
        <w:t>— </w:t>
      </w:r>
      <w:r w:rsidR="00C52F4A" w:rsidRPr="00605EB6">
        <w:t>Aucun</w:t>
      </w:r>
      <w:r w:rsidR="00C474C1">
        <w:t xml:space="preserve">, </w:t>
      </w:r>
      <w:r w:rsidR="00C52F4A" w:rsidRPr="00605EB6">
        <w:t>je vous l</w:t>
      </w:r>
      <w:r w:rsidR="00C474C1">
        <w:t>’</w:t>
      </w:r>
      <w:r w:rsidR="00C52F4A" w:rsidRPr="00605EB6">
        <w:t>ai dit</w:t>
      </w:r>
      <w:r w:rsidR="00C474C1">
        <w:t xml:space="preserve"> ; </w:t>
      </w:r>
      <w:r w:rsidR="00C52F4A" w:rsidRPr="00605EB6">
        <w:t>pourtant</w:t>
      </w:r>
      <w:r w:rsidR="00C474C1">
        <w:t xml:space="preserve">, </w:t>
      </w:r>
      <w:r w:rsidR="00C52F4A" w:rsidRPr="00605EB6">
        <w:t>Pedro</w:t>
      </w:r>
      <w:r w:rsidR="00C474C1">
        <w:t>…</w:t>
      </w:r>
    </w:p>
    <w:p w14:paraId="19B2DBC2" w14:textId="67ED6980" w:rsidR="00C474C1" w:rsidRDefault="0094609C" w:rsidP="00C52F4A">
      <w:r>
        <w:t>— </w:t>
      </w:r>
      <w:r w:rsidR="00C52F4A" w:rsidRPr="00605EB6">
        <w:t>Dites</w:t>
      </w:r>
      <w:r w:rsidR="00C474C1">
        <w:t>.</w:t>
      </w:r>
    </w:p>
    <w:p w14:paraId="4A71098C" w14:textId="728ABE37" w:rsidR="00C474C1" w:rsidRDefault="0094609C" w:rsidP="00C52F4A">
      <w:r>
        <w:t>— </w:t>
      </w:r>
      <w:r w:rsidR="00C52F4A" w:rsidRPr="00605EB6">
        <w:t>Je ne suis pas seul</w:t>
      </w:r>
      <w:r w:rsidR="00C474C1">
        <w:t xml:space="preserve"> ; </w:t>
      </w:r>
      <w:r w:rsidR="00C52F4A" w:rsidRPr="00605EB6">
        <w:t>il y a la baronne</w:t>
      </w:r>
      <w:r w:rsidR="00C474C1">
        <w:t>.</w:t>
      </w:r>
    </w:p>
    <w:p w14:paraId="17718F2C" w14:textId="38B30B22" w:rsidR="00C474C1" w:rsidRDefault="0094609C" w:rsidP="00C52F4A">
      <w:r>
        <w:lastRenderedPageBreak/>
        <w:t>— </w:t>
      </w:r>
      <w:r w:rsidR="00C52F4A" w:rsidRPr="00605EB6">
        <w:t>Oui</w:t>
      </w:r>
      <w:r w:rsidR="00C474C1">
        <w:t xml:space="preserve">, </w:t>
      </w:r>
      <w:r w:rsidR="00C52F4A" w:rsidRPr="00605EB6">
        <w:t xml:space="preserve">il y a </w:t>
      </w:r>
      <w:r w:rsidR="009A0CB4" w:rsidRPr="009A0CB4">
        <w:t>M</w:t>
      </w:r>
      <w:r w:rsidR="009A0CB4" w:rsidRPr="009A0CB4">
        <w:rPr>
          <w:vertAlign w:val="superscript"/>
        </w:rPr>
        <w:t>me</w:t>
      </w:r>
      <w:r w:rsidR="00C474C1">
        <w:t> </w:t>
      </w:r>
      <w:r w:rsidR="00C52F4A" w:rsidRPr="00605EB6">
        <w:t>la baronne de Simaise</w:t>
      </w:r>
      <w:r w:rsidR="00C474C1">
        <w:t>.</w:t>
      </w:r>
    </w:p>
    <w:p w14:paraId="3CF69270" w14:textId="00047B56" w:rsidR="00C474C1" w:rsidRDefault="0094609C" w:rsidP="00C52F4A">
      <w:r>
        <w:t>— </w:t>
      </w:r>
      <w:r w:rsidR="00C52F4A" w:rsidRPr="00605EB6">
        <w:t>Elle peut ne pas vouloir</w:t>
      </w:r>
      <w:r w:rsidR="00C474C1">
        <w:t>.</w:t>
      </w:r>
    </w:p>
    <w:p w14:paraId="2F9B90FE" w14:textId="54C3EFC5" w:rsidR="00C474C1" w:rsidRDefault="0094609C" w:rsidP="00C52F4A">
      <w:r>
        <w:t>— </w:t>
      </w:r>
      <w:r w:rsidR="00C52F4A" w:rsidRPr="00605EB6">
        <w:t>Si vous êtes résolument avec moi</w:t>
      </w:r>
      <w:r w:rsidR="00C474C1">
        <w:t xml:space="preserve">, </w:t>
      </w:r>
      <w:r w:rsidR="00C52F4A" w:rsidRPr="00605EB6">
        <w:t>de Simaise</w:t>
      </w:r>
      <w:r w:rsidR="00C474C1">
        <w:t xml:space="preserve">, </w:t>
      </w:r>
      <w:r w:rsidR="009A0CB4" w:rsidRPr="009A0CB4">
        <w:t>M</w:t>
      </w:r>
      <w:r w:rsidR="009A0CB4" w:rsidRPr="009A0CB4">
        <w:rPr>
          <w:vertAlign w:val="superscript"/>
        </w:rPr>
        <w:t>me</w:t>
      </w:r>
      <w:r w:rsidR="00C474C1">
        <w:t> </w:t>
      </w:r>
      <w:r w:rsidR="00C52F4A" w:rsidRPr="00605EB6">
        <w:t>la baronne me fera un accueil favorable</w:t>
      </w:r>
      <w:r w:rsidR="00C474C1">
        <w:t>.</w:t>
      </w:r>
    </w:p>
    <w:p w14:paraId="34F70543" w14:textId="4ACA871B" w:rsidR="00C474C1" w:rsidRDefault="0094609C" w:rsidP="00C52F4A">
      <w:r>
        <w:t>— </w:t>
      </w:r>
      <w:r w:rsidR="00C52F4A" w:rsidRPr="00605EB6">
        <w:t>Si je suis avec vous</w:t>
      </w:r>
      <w:r w:rsidR="00C474C1">
        <w:t xml:space="preserve">, </w:t>
      </w:r>
      <w:r w:rsidR="00C52F4A" w:rsidRPr="00605EB6">
        <w:t>Pedro</w:t>
      </w:r>
      <w:r w:rsidR="00C474C1">
        <w:t xml:space="preserve"> ? </w:t>
      </w:r>
      <w:r w:rsidR="00C52F4A" w:rsidRPr="00605EB6">
        <w:t>Oh</w:t>
      </w:r>
      <w:r w:rsidR="00C474C1">
        <w:t xml:space="preserve"> ! </w:t>
      </w:r>
      <w:r w:rsidR="00C52F4A" w:rsidRPr="00605EB6">
        <w:t>vous n</w:t>
      </w:r>
      <w:r w:rsidR="00C474C1">
        <w:t>’</w:t>
      </w:r>
      <w:r w:rsidR="00C52F4A" w:rsidRPr="00605EB6">
        <w:t>en doutez pas</w:t>
      </w:r>
      <w:r w:rsidR="00C474C1">
        <w:t> !</w:t>
      </w:r>
    </w:p>
    <w:p w14:paraId="050C17FA" w14:textId="6C404797" w:rsidR="00C474C1" w:rsidRDefault="0094609C" w:rsidP="00C52F4A">
      <w:r>
        <w:t>— </w:t>
      </w:r>
      <w:r w:rsidR="00C52F4A" w:rsidRPr="00605EB6">
        <w:t>Non</w:t>
      </w:r>
      <w:r w:rsidR="00C474C1">
        <w:t xml:space="preserve"> ; </w:t>
      </w:r>
      <w:r w:rsidR="00C52F4A" w:rsidRPr="00605EB6">
        <w:t>aussi ai-je pleine confiance</w:t>
      </w:r>
      <w:r w:rsidR="00C474C1">
        <w:t>.</w:t>
      </w:r>
    </w:p>
    <w:p w14:paraId="7B5CC266" w14:textId="2D368848" w:rsidR="00C474C1" w:rsidRDefault="0094609C" w:rsidP="00C52F4A">
      <w:r>
        <w:t>— </w:t>
      </w:r>
      <w:r w:rsidR="00C52F4A" w:rsidRPr="00605EB6">
        <w:t>Ce n</w:t>
      </w:r>
      <w:r w:rsidR="00C474C1">
        <w:t>’</w:t>
      </w:r>
      <w:r w:rsidR="00C52F4A" w:rsidRPr="00605EB6">
        <w:t>est pas tout</w:t>
      </w:r>
      <w:r w:rsidR="00C474C1">
        <w:t xml:space="preserve">, </w:t>
      </w:r>
      <w:r w:rsidR="00C52F4A" w:rsidRPr="00605EB6">
        <w:t>Pedro</w:t>
      </w:r>
      <w:r w:rsidR="00C474C1">
        <w:t xml:space="preserve"> ; </w:t>
      </w:r>
      <w:r w:rsidR="00C52F4A" w:rsidRPr="00605EB6">
        <w:t>il y a aussi Henriette</w:t>
      </w:r>
      <w:r w:rsidR="00C474C1">
        <w:t>.</w:t>
      </w:r>
    </w:p>
    <w:p w14:paraId="3AE89C3E" w14:textId="2FB8415C" w:rsidR="00C474C1" w:rsidRDefault="0094609C" w:rsidP="00C52F4A">
      <w:r>
        <w:t>— </w:t>
      </w:r>
      <w:r w:rsidR="00C52F4A" w:rsidRPr="00605EB6">
        <w:t>Eh bien</w:t>
      </w:r>
      <w:r w:rsidR="00C474C1">
        <w:t> ?</w:t>
      </w:r>
    </w:p>
    <w:p w14:paraId="1BA56D73" w14:textId="66E318E8" w:rsidR="00C474C1" w:rsidRDefault="0094609C" w:rsidP="00C52F4A">
      <w:r>
        <w:t>— </w:t>
      </w:r>
      <w:r w:rsidR="00C52F4A" w:rsidRPr="00605EB6">
        <w:t>Elle ne vous connaît pas et n</w:t>
      </w:r>
      <w:r w:rsidR="00C474C1">
        <w:t>’</w:t>
      </w:r>
      <w:r w:rsidR="00C52F4A" w:rsidRPr="00605EB6">
        <w:t>a probablement jamais entendu parler de vous</w:t>
      </w:r>
      <w:r w:rsidR="00C474C1">
        <w:t>.</w:t>
      </w:r>
    </w:p>
    <w:p w14:paraId="1394ABB5" w14:textId="683359C6" w:rsidR="00C474C1" w:rsidRDefault="0094609C" w:rsidP="00C52F4A">
      <w:r>
        <w:t>— </w:t>
      </w:r>
      <w:r w:rsidR="009A0CB4" w:rsidRPr="009A0CB4">
        <w:t>M</w:t>
      </w:r>
      <w:r w:rsidR="009A0CB4" w:rsidRPr="009A0CB4">
        <w:rPr>
          <w:vertAlign w:val="superscript"/>
        </w:rPr>
        <w:t>lle</w:t>
      </w:r>
      <w:r w:rsidR="00C474C1">
        <w:t> de </w:t>
      </w:r>
      <w:r w:rsidR="00C52F4A" w:rsidRPr="00605EB6">
        <w:t>Simaise me connaîtra</w:t>
      </w:r>
      <w:r w:rsidR="00C474C1">
        <w:t>.</w:t>
      </w:r>
    </w:p>
    <w:p w14:paraId="179F4134" w14:textId="6BD8ECC9" w:rsidR="00C474C1" w:rsidRDefault="0094609C" w:rsidP="00C52F4A">
      <w:r>
        <w:t>— </w:t>
      </w:r>
      <w:r w:rsidR="00C52F4A" w:rsidRPr="00605EB6">
        <w:t>Sans doute</w:t>
      </w:r>
      <w:r w:rsidR="00C474C1">
        <w:t xml:space="preserve"> ; </w:t>
      </w:r>
      <w:r w:rsidR="00C52F4A" w:rsidRPr="00605EB6">
        <w:t>mais</w:t>
      </w:r>
      <w:r w:rsidR="00C474C1">
        <w:t xml:space="preserve">, </w:t>
      </w:r>
      <w:r w:rsidR="00C52F4A" w:rsidRPr="00605EB6">
        <w:t>vous savez ce que sont les jeunes filles</w:t>
      </w:r>
      <w:r w:rsidR="00C474C1">
        <w:t xml:space="preserve"> : </w:t>
      </w:r>
      <w:r w:rsidR="00C52F4A" w:rsidRPr="00605EB6">
        <w:t>elles ont leurs caprices</w:t>
      </w:r>
      <w:r w:rsidR="00C474C1">
        <w:t xml:space="preserve">, </w:t>
      </w:r>
      <w:r w:rsidR="00C52F4A" w:rsidRPr="00605EB6">
        <w:t>leurs idées</w:t>
      </w:r>
      <w:r w:rsidR="00C474C1">
        <w:t xml:space="preserve">, </w:t>
      </w:r>
      <w:r w:rsidR="00C52F4A" w:rsidRPr="00605EB6">
        <w:t>peut-être aussi</w:t>
      </w:r>
      <w:r w:rsidR="00C474C1">
        <w:t xml:space="preserve">, </w:t>
      </w:r>
      <w:r w:rsidR="00C52F4A" w:rsidRPr="00605EB6">
        <w:t>comme vous</w:t>
      </w:r>
      <w:r w:rsidR="00C474C1">
        <w:t xml:space="preserve">, </w:t>
      </w:r>
      <w:r w:rsidR="00C52F4A" w:rsidRPr="00605EB6">
        <w:t>Pedro</w:t>
      </w:r>
      <w:r w:rsidR="00C474C1">
        <w:t xml:space="preserve">, </w:t>
      </w:r>
      <w:r w:rsidR="00C52F4A" w:rsidRPr="00605EB6">
        <w:t>leur idéal rêvé</w:t>
      </w:r>
      <w:r w:rsidR="00C474C1">
        <w:t xml:space="preserve"> ; </w:t>
      </w:r>
      <w:r w:rsidR="00C52F4A" w:rsidRPr="00605EB6">
        <w:t>il faudrait qu</w:t>
      </w:r>
      <w:r w:rsidR="00C474C1">
        <w:t>’</w:t>
      </w:r>
      <w:r w:rsidR="00C52F4A" w:rsidRPr="00605EB6">
        <w:t>Henriette vous aimât</w:t>
      </w:r>
      <w:r w:rsidR="00C474C1">
        <w:t>.</w:t>
      </w:r>
    </w:p>
    <w:p w14:paraId="1E49E8A7" w14:textId="44325622" w:rsidR="00C474C1" w:rsidRDefault="0094609C" w:rsidP="00C52F4A">
      <w:r>
        <w:t>— </w:t>
      </w:r>
      <w:r w:rsidR="00C52F4A" w:rsidRPr="00605EB6">
        <w:t>Je me ferai aimer</w:t>
      </w:r>
      <w:r w:rsidR="00C474C1">
        <w:t>.</w:t>
      </w:r>
    </w:p>
    <w:p w14:paraId="055E0CD4" w14:textId="775AF28F" w:rsidR="00C474C1" w:rsidRDefault="0094609C" w:rsidP="00C52F4A">
      <w:r>
        <w:t>— </w:t>
      </w:r>
      <w:r w:rsidR="00C52F4A" w:rsidRPr="00605EB6">
        <w:t>Vous avez réponse à tout</w:t>
      </w:r>
      <w:r w:rsidR="00C474C1">
        <w:t xml:space="preserve">, </w:t>
      </w:r>
      <w:r w:rsidR="00C52F4A" w:rsidRPr="00605EB6">
        <w:t>vous ne doutez de rien</w:t>
      </w:r>
      <w:r w:rsidR="00C474C1">
        <w:t>.</w:t>
      </w:r>
    </w:p>
    <w:p w14:paraId="2CFEA0A1" w14:textId="7AFDAD4B" w:rsidR="00C474C1" w:rsidRDefault="0094609C" w:rsidP="00C52F4A">
      <w:r>
        <w:t>— </w:t>
      </w:r>
      <w:r w:rsidR="00C52F4A" w:rsidRPr="00605EB6">
        <w:t>Vous me trouvez présomptueux</w:t>
      </w:r>
      <w:r w:rsidR="00C474C1">
        <w:t> ?</w:t>
      </w:r>
    </w:p>
    <w:p w14:paraId="227993AB" w14:textId="76B8245A" w:rsidR="00C474C1" w:rsidRDefault="0094609C" w:rsidP="00C52F4A">
      <w:r>
        <w:t>— </w:t>
      </w:r>
      <w:r w:rsidR="00C52F4A" w:rsidRPr="00605EB6">
        <w:t>Non</w:t>
      </w:r>
      <w:r w:rsidR="00C474C1">
        <w:t xml:space="preserve">, </w:t>
      </w:r>
      <w:r w:rsidR="00C52F4A" w:rsidRPr="00605EB6">
        <w:t>certes</w:t>
      </w:r>
      <w:r w:rsidR="00C474C1">
        <w:t>.</w:t>
      </w:r>
    </w:p>
    <w:p w14:paraId="293AA74C" w14:textId="6633A6C0" w:rsidR="00C474C1" w:rsidRDefault="0094609C" w:rsidP="00C52F4A">
      <w:r>
        <w:t>— </w:t>
      </w:r>
      <w:r w:rsidR="00C52F4A" w:rsidRPr="00605EB6">
        <w:t>Je vous le répète</w:t>
      </w:r>
      <w:r w:rsidR="00C474C1">
        <w:t xml:space="preserve">, </w:t>
      </w:r>
      <w:r w:rsidR="00C52F4A" w:rsidRPr="00605EB6">
        <w:t>de Simaise</w:t>
      </w:r>
      <w:r w:rsidR="00C474C1">
        <w:t xml:space="preserve">, </w:t>
      </w:r>
      <w:r w:rsidR="00C52F4A" w:rsidRPr="00605EB6">
        <w:t>je suis plein de confiance</w:t>
      </w:r>
      <w:r w:rsidR="00C474C1">
        <w:t xml:space="preserve">, </w:t>
      </w:r>
      <w:r w:rsidR="00C52F4A" w:rsidRPr="00605EB6">
        <w:t>d</w:t>
      </w:r>
      <w:r w:rsidR="00C474C1">
        <w:t>’</w:t>
      </w:r>
      <w:r w:rsidR="00C52F4A" w:rsidRPr="00605EB6">
        <w:t>abord parce que vous êtes avec moi et que vous défendrez ma cause</w:t>
      </w:r>
      <w:r w:rsidR="00C474C1">
        <w:t xml:space="preserve">, </w:t>
      </w:r>
      <w:r w:rsidR="00C52F4A" w:rsidRPr="00605EB6">
        <w:t>et ensuite parce que j</w:t>
      </w:r>
      <w:r w:rsidR="00C474C1">
        <w:t>’</w:t>
      </w:r>
      <w:r w:rsidR="00C52F4A" w:rsidRPr="00605EB6">
        <w:t>ai des moyens excellents à employer pour réussir</w:t>
      </w:r>
      <w:r w:rsidR="00C474C1">
        <w:t>.</w:t>
      </w:r>
    </w:p>
    <w:p w14:paraId="4FB18833" w14:textId="6BC10F21" w:rsidR="00C474C1" w:rsidRDefault="00C474C1" w:rsidP="00C52F4A">
      <w:r>
        <w:lastRenderedPageBreak/>
        <w:t>» </w:t>
      </w:r>
      <w:r w:rsidR="00C52F4A" w:rsidRPr="00605EB6">
        <w:t>Je suis fataliste</w:t>
      </w:r>
      <w:r>
        <w:t xml:space="preserve">, </w:t>
      </w:r>
      <w:r w:rsidR="00C52F4A" w:rsidRPr="00605EB6">
        <w:t xml:space="preserve">et je vois mon mariage avec </w:t>
      </w:r>
      <w:r w:rsidR="009A0CB4" w:rsidRPr="009A0CB4">
        <w:t>M</w:t>
      </w:r>
      <w:r w:rsidR="009A0CB4" w:rsidRPr="009A0CB4">
        <w:rPr>
          <w:vertAlign w:val="superscript"/>
        </w:rPr>
        <w:t>lle</w:t>
      </w:r>
      <w:r>
        <w:t> de </w:t>
      </w:r>
      <w:r w:rsidR="00C52F4A" w:rsidRPr="00605EB6">
        <w:t>Simaise écrit en lettres d</w:t>
      </w:r>
      <w:r>
        <w:t>’</w:t>
      </w:r>
      <w:r w:rsidR="00C52F4A" w:rsidRPr="00605EB6">
        <w:t>or sur une page du grand livre des destinées humaines</w:t>
      </w:r>
      <w:r>
        <w:t>.</w:t>
      </w:r>
    </w:p>
    <w:p w14:paraId="1B4B3073" w14:textId="77777777" w:rsidR="00C474C1" w:rsidRDefault="00C474C1" w:rsidP="00C52F4A">
      <w:r>
        <w:t>» </w:t>
      </w:r>
      <w:r w:rsidR="00C52F4A" w:rsidRPr="00605EB6">
        <w:t>Sans doute</w:t>
      </w:r>
      <w:r>
        <w:t xml:space="preserve">, </w:t>
      </w:r>
      <w:r w:rsidR="00C52F4A" w:rsidRPr="00605EB6">
        <w:t>c</w:t>
      </w:r>
      <w:r>
        <w:t>’</w:t>
      </w:r>
      <w:r w:rsidR="00C52F4A" w:rsidRPr="00605EB6">
        <w:t>est pour ma satisfaction</w:t>
      </w:r>
      <w:r>
        <w:t xml:space="preserve">, </w:t>
      </w:r>
      <w:r w:rsidR="00C52F4A" w:rsidRPr="00605EB6">
        <w:t>pour la réalisation de mon rêve le plus doux et le plus beau que je désire cette union</w:t>
      </w:r>
      <w:r>
        <w:t xml:space="preserve"> ; </w:t>
      </w:r>
      <w:r w:rsidR="00C52F4A" w:rsidRPr="00605EB6">
        <w:t>mais j</w:t>
      </w:r>
      <w:r>
        <w:t>’</w:t>
      </w:r>
      <w:r w:rsidR="00C52F4A" w:rsidRPr="00605EB6">
        <w:t>ai d</w:t>
      </w:r>
      <w:r>
        <w:t>’</w:t>
      </w:r>
      <w:r w:rsidR="00C52F4A" w:rsidRPr="00605EB6">
        <w:t>autres raisons</w:t>
      </w:r>
      <w:r>
        <w:t xml:space="preserve"> : </w:t>
      </w:r>
      <w:r w:rsidR="00C52F4A" w:rsidRPr="00605EB6">
        <w:t>je veux en même temps accomplir une grande chose</w:t>
      </w:r>
      <w:r>
        <w:t xml:space="preserve">. </w:t>
      </w:r>
      <w:r w:rsidR="00C52F4A" w:rsidRPr="00605EB6">
        <w:t>Je suis allé loin dans mon rêve et je veux le réaliser dans toute son étendue</w:t>
      </w:r>
      <w:r>
        <w:t>.</w:t>
      </w:r>
    </w:p>
    <w:p w14:paraId="2695B60A" w14:textId="5612CDE9" w:rsidR="00C474C1" w:rsidRDefault="00C474C1" w:rsidP="00C52F4A">
      <w:r>
        <w:t>» </w:t>
      </w:r>
      <w:r w:rsidR="00C52F4A" w:rsidRPr="00605EB6">
        <w:t>Je vous disais tout à l</w:t>
      </w:r>
      <w:r>
        <w:t>’</w:t>
      </w:r>
      <w:r w:rsidR="00C52F4A" w:rsidRPr="00605EB6">
        <w:t>heure</w:t>
      </w:r>
      <w:r>
        <w:t xml:space="preserve"> : </w:t>
      </w:r>
      <w:r w:rsidR="00C52F4A" w:rsidRPr="00605EB6">
        <w:t>je suis las de l</w:t>
      </w:r>
      <w:r>
        <w:t>’</w:t>
      </w:r>
      <w:r w:rsidR="00C52F4A" w:rsidRPr="00605EB6">
        <w:t>existence que je mène depuis des années</w:t>
      </w:r>
      <w:r>
        <w:t xml:space="preserve">, </w:t>
      </w:r>
      <w:r w:rsidR="00C52F4A" w:rsidRPr="00605EB6">
        <w:t>existence vide</w:t>
      </w:r>
      <w:r>
        <w:t xml:space="preserve">, </w:t>
      </w:r>
      <w:r w:rsidR="00C52F4A" w:rsidRPr="00605EB6">
        <w:t>sans utilité</w:t>
      </w:r>
      <w:r>
        <w:t xml:space="preserve"> ; </w:t>
      </w:r>
      <w:r w:rsidR="00C52F4A" w:rsidRPr="00605EB6">
        <w:t>je souffre de mon isolement</w:t>
      </w:r>
      <w:r>
        <w:t xml:space="preserve">, </w:t>
      </w:r>
      <w:r w:rsidR="00C52F4A" w:rsidRPr="00605EB6">
        <w:t>il me faut une famille</w:t>
      </w:r>
      <w:r>
        <w:t xml:space="preserve">. </w:t>
      </w:r>
      <w:r w:rsidR="00C52F4A" w:rsidRPr="00605EB6">
        <w:t>Eh bien</w:t>
      </w:r>
      <w:r>
        <w:t xml:space="preserve"> ! </w:t>
      </w:r>
      <w:r w:rsidR="00C52F4A" w:rsidRPr="00605EB6">
        <w:t>de Simaise</w:t>
      </w:r>
      <w:r>
        <w:t xml:space="preserve">, </w:t>
      </w:r>
      <w:r w:rsidR="00C52F4A" w:rsidRPr="00605EB6">
        <w:t xml:space="preserve">en épousant </w:t>
      </w:r>
      <w:r w:rsidR="009A0CB4" w:rsidRPr="009A0CB4">
        <w:t>M</w:t>
      </w:r>
      <w:r w:rsidR="009A0CB4" w:rsidRPr="009A0CB4">
        <w:rPr>
          <w:vertAlign w:val="superscript"/>
        </w:rPr>
        <w:t>lle</w:t>
      </w:r>
      <w:r>
        <w:t> </w:t>
      </w:r>
      <w:r w:rsidR="00C52F4A" w:rsidRPr="00605EB6">
        <w:t>Henriette</w:t>
      </w:r>
      <w:r>
        <w:t xml:space="preserve">, </w:t>
      </w:r>
      <w:r w:rsidR="00C52F4A" w:rsidRPr="00605EB6">
        <w:t>j</w:t>
      </w:r>
      <w:r>
        <w:t>’</w:t>
      </w:r>
      <w:r w:rsidR="00C52F4A" w:rsidRPr="00605EB6">
        <w:t>ai immédiatement ce que je demande</w:t>
      </w:r>
      <w:r>
        <w:t xml:space="preserve">, </w:t>
      </w:r>
      <w:r w:rsidR="00C52F4A" w:rsidRPr="00605EB6">
        <w:t>une famille entière</w:t>
      </w:r>
      <w:r>
        <w:t xml:space="preserve"> : </w:t>
      </w:r>
      <w:r w:rsidR="00C52F4A" w:rsidRPr="00605EB6">
        <w:t>un père</w:t>
      </w:r>
      <w:r>
        <w:t xml:space="preserve">, </w:t>
      </w:r>
      <w:r w:rsidR="00C52F4A" w:rsidRPr="00605EB6">
        <w:t>vous</w:t>
      </w:r>
      <w:r>
        <w:t xml:space="preserve"> ; </w:t>
      </w:r>
      <w:r w:rsidR="00C52F4A" w:rsidRPr="00605EB6">
        <w:t>une mère</w:t>
      </w:r>
      <w:r>
        <w:t xml:space="preserve">, </w:t>
      </w:r>
      <w:r w:rsidR="009A0CB4" w:rsidRPr="009A0CB4">
        <w:t>M</w:t>
      </w:r>
      <w:r w:rsidR="009A0CB4" w:rsidRPr="009A0CB4">
        <w:rPr>
          <w:vertAlign w:val="superscript"/>
        </w:rPr>
        <w:t>me</w:t>
      </w:r>
      <w:r>
        <w:t> </w:t>
      </w:r>
      <w:r w:rsidR="00C52F4A" w:rsidRPr="00605EB6">
        <w:t>la baronne de Simaise</w:t>
      </w:r>
      <w:r>
        <w:t xml:space="preserve"> ; </w:t>
      </w:r>
      <w:r w:rsidR="00C52F4A" w:rsidRPr="00605EB6">
        <w:t>un frère</w:t>
      </w:r>
      <w:r>
        <w:t xml:space="preserve">, </w:t>
      </w:r>
      <w:r w:rsidR="00C52F4A" w:rsidRPr="00605EB6">
        <w:t>votre fils Raoul</w:t>
      </w:r>
      <w:r>
        <w:t xml:space="preserve">. </w:t>
      </w:r>
      <w:r w:rsidR="00C52F4A" w:rsidRPr="00605EB6">
        <w:t>Voilà la dot que ma femme m</w:t>
      </w:r>
      <w:r>
        <w:t>’</w:t>
      </w:r>
      <w:r w:rsidR="00C52F4A" w:rsidRPr="00605EB6">
        <w:t>apportera</w:t>
      </w:r>
      <w:r>
        <w:t xml:space="preserve">, </w:t>
      </w:r>
      <w:r w:rsidR="00C52F4A" w:rsidRPr="00605EB6">
        <w:t>l</w:t>
      </w:r>
      <w:r>
        <w:t>’</w:t>
      </w:r>
      <w:r w:rsidR="00C52F4A" w:rsidRPr="00605EB6">
        <w:t>unique dot que je veuille recevoir</w:t>
      </w:r>
      <w:r>
        <w:t>.</w:t>
      </w:r>
    </w:p>
    <w:p w14:paraId="284DC9FE" w14:textId="2A135059" w:rsidR="00C474C1" w:rsidRDefault="00C474C1" w:rsidP="00C52F4A">
      <w:r>
        <w:t>» </w:t>
      </w:r>
      <w:r w:rsidR="00C52F4A" w:rsidRPr="00605EB6">
        <w:t>Oui</w:t>
      </w:r>
      <w:r>
        <w:t xml:space="preserve">, </w:t>
      </w:r>
      <w:r w:rsidR="00C52F4A" w:rsidRPr="00605EB6">
        <w:t>j</w:t>
      </w:r>
      <w:r>
        <w:t>’</w:t>
      </w:r>
      <w:r w:rsidR="00C52F4A" w:rsidRPr="00605EB6">
        <w:t>aurai ainsi une famille</w:t>
      </w:r>
      <w:r>
        <w:t xml:space="preserve">, </w:t>
      </w:r>
      <w:r w:rsidR="00C52F4A" w:rsidRPr="00605EB6">
        <w:t>car c</w:t>
      </w:r>
      <w:r>
        <w:t>’</w:t>
      </w:r>
      <w:r w:rsidR="00C52F4A" w:rsidRPr="00605EB6">
        <w:t>est en famille</w:t>
      </w:r>
      <w:r>
        <w:t xml:space="preserve">, </w:t>
      </w:r>
      <w:r w:rsidR="00C52F4A" w:rsidRPr="00605EB6">
        <w:t>tous ensemble</w:t>
      </w:r>
      <w:r>
        <w:t xml:space="preserve">, </w:t>
      </w:r>
      <w:r w:rsidR="00C52F4A" w:rsidRPr="00605EB6">
        <w:t>que nous vivrons</w:t>
      </w:r>
      <w:r>
        <w:t xml:space="preserve">. </w:t>
      </w:r>
      <w:r w:rsidR="00C52F4A" w:rsidRPr="00605EB6">
        <w:t>Si mon hôtel n</w:t>
      </w:r>
      <w:r>
        <w:t>’</w:t>
      </w:r>
      <w:r w:rsidR="00C52F4A" w:rsidRPr="00605EB6">
        <w:t>est pas assez vaste</w:t>
      </w:r>
      <w:r>
        <w:t xml:space="preserve">, </w:t>
      </w:r>
      <w:r w:rsidR="00C52F4A" w:rsidRPr="00605EB6">
        <w:t>j</w:t>
      </w:r>
      <w:r>
        <w:t>’</w:t>
      </w:r>
      <w:r w:rsidR="00C52F4A" w:rsidRPr="00605EB6">
        <w:t>en achèterai un autre</w:t>
      </w:r>
      <w:r>
        <w:t xml:space="preserve">. </w:t>
      </w:r>
      <w:r w:rsidR="00C52F4A" w:rsidRPr="00605EB6">
        <w:t>Depuis longtemps</w:t>
      </w:r>
      <w:r>
        <w:t xml:space="preserve">, </w:t>
      </w:r>
      <w:r w:rsidR="00C52F4A" w:rsidRPr="00605EB6">
        <w:t>trop longtemps</w:t>
      </w:r>
      <w:r>
        <w:t xml:space="preserve">, </w:t>
      </w:r>
      <w:r w:rsidR="00C52F4A" w:rsidRPr="00605EB6">
        <w:t>de Simaise</w:t>
      </w:r>
      <w:r>
        <w:t xml:space="preserve">, </w:t>
      </w:r>
      <w:r w:rsidR="00C52F4A" w:rsidRPr="00605EB6">
        <w:t xml:space="preserve">vous et votre femme vivez </w:t>
      </w:r>
      <w:r w:rsidR="00117BB7" w:rsidRPr="00605EB6">
        <w:t>séparés</w:t>
      </w:r>
      <w:r>
        <w:t xml:space="preserve"> ; </w:t>
      </w:r>
      <w:r w:rsidR="009A0CB4" w:rsidRPr="009A0CB4">
        <w:t>M</w:t>
      </w:r>
      <w:r w:rsidR="009A0CB4" w:rsidRPr="009A0CB4">
        <w:rPr>
          <w:vertAlign w:val="superscript"/>
        </w:rPr>
        <w:t>me</w:t>
      </w:r>
      <w:r>
        <w:t> </w:t>
      </w:r>
      <w:r w:rsidR="00C52F4A" w:rsidRPr="00605EB6">
        <w:t>la baronne a-t-elle eu tort ou raison de s</w:t>
      </w:r>
      <w:r>
        <w:t>’</w:t>
      </w:r>
      <w:r w:rsidR="00C52F4A" w:rsidRPr="00605EB6">
        <w:t>éloigner de vous</w:t>
      </w:r>
      <w:r>
        <w:t xml:space="preserve"> ? </w:t>
      </w:r>
      <w:r w:rsidR="00C52F4A" w:rsidRPr="00605EB6">
        <w:t>Je n</w:t>
      </w:r>
      <w:r>
        <w:t>’</w:t>
      </w:r>
      <w:r w:rsidR="00C52F4A" w:rsidRPr="00605EB6">
        <w:t>ai pas à me prononcer</w:t>
      </w:r>
      <w:r>
        <w:t xml:space="preserve">. </w:t>
      </w:r>
      <w:r w:rsidR="00C52F4A" w:rsidRPr="00605EB6">
        <w:t xml:space="preserve">Le mariage de </w:t>
      </w:r>
      <w:r w:rsidR="009A0CB4" w:rsidRPr="009A0CB4">
        <w:t>M</w:t>
      </w:r>
      <w:r w:rsidR="009A0CB4" w:rsidRPr="009A0CB4">
        <w:rPr>
          <w:vertAlign w:val="superscript"/>
        </w:rPr>
        <w:t>lle</w:t>
      </w:r>
      <w:r>
        <w:t> de </w:t>
      </w:r>
      <w:r w:rsidR="00C52F4A" w:rsidRPr="00605EB6">
        <w:t>Simaise sera l</w:t>
      </w:r>
      <w:r>
        <w:t>’</w:t>
      </w:r>
      <w:r w:rsidR="00C52F4A" w:rsidRPr="00605EB6">
        <w:t>occasion d</w:t>
      </w:r>
      <w:r>
        <w:t>’</w:t>
      </w:r>
      <w:r w:rsidR="00C52F4A" w:rsidRPr="00605EB6">
        <w:t>un rapprochement</w:t>
      </w:r>
      <w:r>
        <w:t xml:space="preserve">. </w:t>
      </w:r>
      <w:r w:rsidR="00C52F4A" w:rsidRPr="00605EB6">
        <w:t>D</w:t>
      </w:r>
      <w:r>
        <w:t>’</w:t>
      </w:r>
      <w:r w:rsidR="00C52F4A" w:rsidRPr="00605EB6">
        <w:t>un commun accord nous détruirons la barrière élevée entre vous</w:t>
      </w:r>
      <w:r>
        <w:t xml:space="preserve">, </w:t>
      </w:r>
      <w:r w:rsidR="00C52F4A" w:rsidRPr="00605EB6">
        <w:t>et le rapprochement se fera</w:t>
      </w:r>
      <w:r>
        <w:t xml:space="preserve">, </w:t>
      </w:r>
      <w:r w:rsidR="00C52F4A" w:rsidRPr="00605EB6">
        <w:t>il le faut</w:t>
      </w:r>
      <w:r>
        <w:t xml:space="preserve">. </w:t>
      </w:r>
      <w:r w:rsidR="00C52F4A" w:rsidRPr="00605EB6">
        <w:t>Vous témoignerez le regret</w:t>
      </w:r>
      <w:r>
        <w:t xml:space="preserve">, </w:t>
      </w:r>
      <w:r w:rsidR="00C52F4A" w:rsidRPr="00605EB6">
        <w:t>le repentir des choses passées</w:t>
      </w:r>
      <w:r>
        <w:t xml:space="preserve">, </w:t>
      </w:r>
      <w:r w:rsidR="00C52F4A" w:rsidRPr="00605EB6">
        <w:t xml:space="preserve">et </w:t>
      </w:r>
      <w:r w:rsidR="009A0CB4" w:rsidRPr="009A0CB4">
        <w:t>M</w:t>
      </w:r>
      <w:r w:rsidR="009A0CB4" w:rsidRPr="009A0CB4">
        <w:rPr>
          <w:vertAlign w:val="superscript"/>
        </w:rPr>
        <w:t>me</w:t>
      </w:r>
      <w:r>
        <w:t> </w:t>
      </w:r>
      <w:r w:rsidR="00C52F4A" w:rsidRPr="00605EB6">
        <w:t>la baronne pardonnera</w:t>
      </w:r>
      <w:r>
        <w:t xml:space="preserve">. </w:t>
      </w:r>
      <w:r w:rsidR="00C52F4A" w:rsidRPr="00605EB6">
        <w:t>Sur tout nous jetterons un voile et appellerons l</w:t>
      </w:r>
      <w:r>
        <w:t>’</w:t>
      </w:r>
      <w:r w:rsidR="00C52F4A" w:rsidRPr="00605EB6">
        <w:t>oubli</w:t>
      </w:r>
      <w:r>
        <w:t>.</w:t>
      </w:r>
    </w:p>
    <w:p w14:paraId="10B64BE6" w14:textId="77777777" w:rsidR="00C474C1" w:rsidRDefault="00C474C1" w:rsidP="00C52F4A">
      <w:r>
        <w:t>» </w:t>
      </w:r>
      <w:r w:rsidR="00C52F4A" w:rsidRPr="00605EB6">
        <w:t>Rentrant ainsi dans la famille</w:t>
      </w:r>
      <w:r>
        <w:t xml:space="preserve">, </w:t>
      </w:r>
      <w:r w:rsidR="00C52F4A" w:rsidRPr="00605EB6">
        <w:t>de Simaise</w:t>
      </w:r>
      <w:r>
        <w:t xml:space="preserve">, </w:t>
      </w:r>
      <w:r w:rsidR="00C52F4A" w:rsidRPr="00605EB6">
        <w:t>vous commencerez une existence nouvelle et vous verrez que celle-ci vaudra mieux que l</w:t>
      </w:r>
      <w:r>
        <w:t>’</w:t>
      </w:r>
      <w:r w:rsidR="00C52F4A" w:rsidRPr="00605EB6">
        <w:t>autre</w:t>
      </w:r>
      <w:r>
        <w:t>.</w:t>
      </w:r>
    </w:p>
    <w:p w14:paraId="23BC75F8" w14:textId="77777777" w:rsidR="00C474C1" w:rsidRDefault="00C474C1" w:rsidP="00C52F4A">
      <w:r>
        <w:lastRenderedPageBreak/>
        <w:t>» </w:t>
      </w:r>
      <w:r w:rsidR="00C52F4A" w:rsidRPr="00605EB6">
        <w:t>Au point où nous en sommes</w:t>
      </w:r>
      <w:r>
        <w:t xml:space="preserve">, </w:t>
      </w:r>
      <w:r w:rsidR="00C52F4A" w:rsidRPr="00605EB6">
        <w:t>je puis vous parler avec une entière franchise</w:t>
      </w:r>
      <w:r>
        <w:t xml:space="preserve"> : </w:t>
      </w:r>
      <w:r w:rsidR="00C52F4A" w:rsidRPr="00605EB6">
        <w:t>vous êtes assez mal dans vos affaires</w:t>
      </w:r>
      <w:r>
        <w:t xml:space="preserve"> ; </w:t>
      </w:r>
      <w:r w:rsidR="00C52F4A" w:rsidRPr="00605EB6">
        <w:t>vos créanciers sentent votre gêne et deviennent exigeants</w:t>
      </w:r>
      <w:r>
        <w:t xml:space="preserve">, </w:t>
      </w:r>
      <w:r w:rsidR="00C52F4A" w:rsidRPr="00605EB6">
        <w:t>arrogants</w:t>
      </w:r>
      <w:r>
        <w:t xml:space="preserve">, </w:t>
      </w:r>
      <w:r w:rsidR="00C52F4A" w:rsidRPr="00605EB6">
        <w:t>avant de se montrer insolents</w:t>
      </w:r>
      <w:r>
        <w:t xml:space="preserve">, </w:t>
      </w:r>
      <w:r w:rsidR="00C52F4A" w:rsidRPr="00605EB6">
        <w:t>et vous talonnent sans cesse</w:t>
      </w:r>
      <w:r>
        <w:t xml:space="preserve">. </w:t>
      </w:r>
      <w:r w:rsidR="00C52F4A" w:rsidRPr="00605EB6">
        <w:t>Je ne connais ni vos ressources</w:t>
      </w:r>
      <w:r>
        <w:t xml:space="preserve">, </w:t>
      </w:r>
      <w:r w:rsidR="00C52F4A" w:rsidRPr="00605EB6">
        <w:t>ni exactement votre situation financière</w:t>
      </w:r>
      <w:r>
        <w:t xml:space="preserve">, </w:t>
      </w:r>
      <w:r w:rsidR="00C52F4A" w:rsidRPr="00605EB6">
        <w:t>mais je ne crois pas me tromper en disant que si vous allez encore un an</w:t>
      </w:r>
      <w:r>
        <w:t xml:space="preserve">, </w:t>
      </w:r>
      <w:r w:rsidR="00C52F4A" w:rsidRPr="00605EB6">
        <w:t>deux ans au plus</w:t>
      </w:r>
      <w:r>
        <w:t xml:space="preserve">, </w:t>
      </w:r>
      <w:r w:rsidR="00C52F4A" w:rsidRPr="00605EB6">
        <w:t>ce sera tout</w:t>
      </w:r>
      <w:r>
        <w:t xml:space="preserve">. </w:t>
      </w:r>
      <w:r w:rsidR="00C52F4A" w:rsidRPr="00605EB6">
        <w:t>Donc</w:t>
      </w:r>
      <w:r>
        <w:t xml:space="preserve">, </w:t>
      </w:r>
      <w:r w:rsidR="00C52F4A" w:rsidRPr="00605EB6">
        <w:t>je vous sauve de la ruine et je refais votre fortune</w:t>
      </w:r>
      <w:r>
        <w:t xml:space="preserve">. </w:t>
      </w:r>
      <w:r w:rsidR="00C52F4A" w:rsidRPr="00605EB6">
        <w:t>On ne compte pas avec les siens</w:t>
      </w:r>
      <w:r>
        <w:t>.</w:t>
      </w:r>
    </w:p>
    <w:p w14:paraId="63D645A0" w14:textId="77777777" w:rsidR="00C474C1" w:rsidRDefault="00C474C1" w:rsidP="00C52F4A">
      <w:r>
        <w:t>» </w:t>
      </w:r>
      <w:r w:rsidR="00C52F4A" w:rsidRPr="00605EB6">
        <w:t>Encore plein de force et de jeunesse</w:t>
      </w:r>
      <w:r>
        <w:t xml:space="preserve">, </w:t>
      </w:r>
      <w:r w:rsidR="00C52F4A" w:rsidRPr="00605EB6">
        <w:t>habitué que vous êtes à une existence mouvementée</w:t>
      </w:r>
      <w:r>
        <w:t xml:space="preserve">, </w:t>
      </w:r>
      <w:r w:rsidR="00C52F4A" w:rsidRPr="00605EB6">
        <w:t>le calme de la vie sédentaire</w:t>
      </w:r>
      <w:r>
        <w:t xml:space="preserve">, </w:t>
      </w:r>
      <w:r w:rsidR="00C52F4A" w:rsidRPr="00605EB6">
        <w:t>le désœuvrement pourraient vous être funestes</w:t>
      </w:r>
      <w:r>
        <w:t xml:space="preserve"> ; </w:t>
      </w:r>
      <w:r w:rsidR="00C52F4A" w:rsidRPr="00605EB6">
        <w:t>il vous faudra dépenser une certaine somme d</w:t>
      </w:r>
      <w:r>
        <w:t>’</w:t>
      </w:r>
      <w:r w:rsidR="00C52F4A" w:rsidRPr="00605EB6">
        <w:t>activité afin de ne pas vous laisser dévorer par l</w:t>
      </w:r>
      <w:r>
        <w:t>’</w:t>
      </w:r>
      <w:r w:rsidR="00C52F4A" w:rsidRPr="00605EB6">
        <w:t>ennui</w:t>
      </w:r>
      <w:r>
        <w:t xml:space="preserve">. </w:t>
      </w:r>
      <w:r w:rsidR="00C52F4A" w:rsidRPr="00605EB6">
        <w:t>J</w:t>
      </w:r>
      <w:r>
        <w:t>’</w:t>
      </w:r>
      <w:r w:rsidR="00C52F4A" w:rsidRPr="00605EB6">
        <w:t>ai déjà songé à ce qu</w:t>
      </w:r>
      <w:r>
        <w:t>’</w:t>
      </w:r>
      <w:r w:rsidR="00C52F4A" w:rsidRPr="00605EB6">
        <w:t>il y aurait lieu de faire pour répondre à cette nécessité de mouvement et d</w:t>
      </w:r>
      <w:r>
        <w:t>’</w:t>
      </w:r>
      <w:r w:rsidR="00C52F4A" w:rsidRPr="00605EB6">
        <w:t>activité</w:t>
      </w:r>
      <w:r>
        <w:t xml:space="preserve">. </w:t>
      </w:r>
      <w:r w:rsidR="00C52F4A" w:rsidRPr="00605EB6">
        <w:t>Il me sera facile de vous faire nommer membre du conseil d</w:t>
      </w:r>
      <w:r>
        <w:t>’</w:t>
      </w:r>
      <w:r w:rsidR="00C52F4A" w:rsidRPr="00605EB6">
        <w:t>administration d</w:t>
      </w:r>
      <w:r>
        <w:t>’</w:t>
      </w:r>
      <w:r w:rsidR="00C52F4A" w:rsidRPr="00605EB6">
        <w:t>une importante maison de banque</w:t>
      </w:r>
      <w:r>
        <w:t xml:space="preserve">, </w:t>
      </w:r>
      <w:r w:rsidR="00C52F4A" w:rsidRPr="00605EB6">
        <w:t>de deux ou trois compagnies de chemins de fer ou directeur d</w:t>
      </w:r>
      <w:r>
        <w:t>’</w:t>
      </w:r>
      <w:r w:rsidR="00C52F4A" w:rsidRPr="00605EB6">
        <w:t>une mine ou d</w:t>
      </w:r>
      <w:r>
        <w:t>’</w:t>
      </w:r>
      <w:r w:rsidR="00C52F4A" w:rsidRPr="00605EB6">
        <w:t>une autre grande exploitation industrielle</w:t>
      </w:r>
      <w:r>
        <w:t>.</w:t>
      </w:r>
    </w:p>
    <w:p w14:paraId="0144E48C" w14:textId="77777777" w:rsidR="00C474C1" w:rsidRDefault="00C474C1" w:rsidP="00C52F4A">
      <w:r>
        <w:t>» </w:t>
      </w:r>
      <w:r w:rsidR="00C52F4A" w:rsidRPr="00FC2887">
        <w:t>Voyez-vous</w:t>
      </w:r>
      <w:r>
        <w:t xml:space="preserve">, </w:t>
      </w:r>
      <w:r w:rsidR="00C52F4A" w:rsidRPr="00FC2887">
        <w:t>de Simaise</w:t>
      </w:r>
      <w:r>
        <w:t xml:space="preserve">, </w:t>
      </w:r>
      <w:r w:rsidR="00C52F4A" w:rsidRPr="00FC2887">
        <w:t>le grand tort de beaucoup de gens riches</w:t>
      </w:r>
      <w:r>
        <w:t xml:space="preserve">, </w:t>
      </w:r>
      <w:r w:rsidR="00C52F4A" w:rsidRPr="00FC2887">
        <w:t>c</w:t>
      </w:r>
      <w:r>
        <w:t>’</w:t>
      </w:r>
      <w:r w:rsidR="00C52F4A" w:rsidRPr="00FC2887">
        <w:t>est de ne pas savoir se servir de leur fortune</w:t>
      </w:r>
      <w:r>
        <w:t xml:space="preserve">, </w:t>
      </w:r>
      <w:r w:rsidR="00C52F4A" w:rsidRPr="00FC2887">
        <w:t>de ne pas savoir</w:t>
      </w:r>
      <w:r>
        <w:t xml:space="preserve">, </w:t>
      </w:r>
      <w:r w:rsidR="00C52F4A" w:rsidRPr="00FC2887">
        <w:t>veux-je dire</w:t>
      </w:r>
      <w:r>
        <w:t xml:space="preserve">, </w:t>
      </w:r>
      <w:r w:rsidR="00C52F4A" w:rsidRPr="00FC2887">
        <w:t>l</w:t>
      </w:r>
      <w:r>
        <w:t>’</w:t>
      </w:r>
      <w:r w:rsidR="00C52F4A" w:rsidRPr="00FC2887">
        <w:t>employer utilement pour eux et pour les autres</w:t>
      </w:r>
      <w:r>
        <w:t>.</w:t>
      </w:r>
    </w:p>
    <w:p w14:paraId="6FB9F636" w14:textId="77777777" w:rsidR="00C474C1" w:rsidRDefault="00C474C1" w:rsidP="00C52F4A">
      <w:r>
        <w:t>» </w:t>
      </w:r>
      <w:r w:rsidR="00C52F4A" w:rsidRPr="00605EB6">
        <w:t>Il ne suffit pas de dire</w:t>
      </w:r>
      <w:r>
        <w:t xml:space="preserve"> : </w:t>
      </w:r>
      <w:r w:rsidR="00C52F4A" w:rsidRPr="00605EB6">
        <w:t>je suis cinq fois</w:t>
      </w:r>
      <w:r>
        <w:t xml:space="preserve">, </w:t>
      </w:r>
      <w:r w:rsidR="00C52F4A" w:rsidRPr="00605EB6">
        <w:t>dix fois</w:t>
      </w:r>
      <w:r>
        <w:t xml:space="preserve">, </w:t>
      </w:r>
      <w:r w:rsidR="00C52F4A" w:rsidRPr="00605EB6">
        <w:t>vingt fois millionnaire</w:t>
      </w:r>
      <w:r>
        <w:t xml:space="preserve"> ; </w:t>
      </w:r>
      <w:r w:rsidR="00C52F4A" w:rsidRPr="00605EB6">
        <w:t>il faut pouvoir dire encore et surtout</w:t>
      </w:r>
      <w:r>
        <w:t xml:space="preserve"> : </w:t>
      </w:r>
      <w:r w:rsidR="00C52F4A" w:rsidRPr="00605EB6">
        <w:t>grâce à ma fortune</w:t>
      </w:r>
      <w:r>
        <w:t xml:space="preserve">, </w:t>
      </w:r>
      <w:r w:rsidR="00C52F4A" w:rsidRPr="00605EB6">
        <w:t>voilà les services que j</w:t>
      </w:r>
      <w:r>
        <w:t>’</w:t>
      </w:r>
      <w:r w:rsidR="00C52F4A" w:rsidRPr="00605EB6">
        <w:t>ai rendus</w:t>
      </w:r>
      <w:r>
        <w:t xml:space="preserve">, </w:t>
      </w:r>
      <w:r w:rsidR="00C52F4A" w:rsidRPr="00605EB6">
        <w:t>le bien que j</w:t>
      </w:r>
      <w:r>
        <w:t>’</w:t>
      </w:r>
      <w:r w:rsidR="00C52F4A" w:rsidRPr="00605EB6">
        <w:t>ai fait</w:t>
      </w:r>
      <w:r>
        <w:t xml:space="preserve">, </w:t>
      </w:r>
      <w:r w:rsidR="00C52F4A" w:rsidRPr="00605EB6">
        <w:t>que je fais</w:t>
      </w:r>
      <w:r>
        <w:t xml:space="preserve">, </w:t>
      </w:r>
      <w:r w:rsidR="00C52F4A" w:rsidRPr="00605EB6">
        <w:t>et celui que j</w:t>
      </w:r>
      <w:r>
        <w:t>’</w:t>
      </w:r>
      <w:r w:rsidR="00C52F4A" w:rsidRPr="00605EB6">
        <w:t>espère faire encore</w:t>
      </w:r>
      <w:r>
        <w:t>.</w:t>
      </w:r>
    </w:p>
    <w:p w14:paraId="1F8C9A4C" w14:textId="77777777" w:rsidR="00C474C1" w:rsidRDefault="00C474C1" w:rsidP="00C52F4A">
      <w:r>
        <w:t>» </w:t>
      </w:r>
      <w:r w:rsidR="00C52F4A" w:rsidRPr="00605EB6">
        <w:t>Est-elle bien placée la fortune entassée dans les sacs d</w:t>
      </w:r>
      <w:r>
        <w:t>’</w:t>
      </w:r>
      <w:r w:rsidR="00C52F4A" w:rsidRPr="00605EB6">
        <w:t>un avare</w:t>
      </w:r>
      <w:r>
        <w:t> ?</w:t>
      </w:r>
    </w:p>
    <w:p w14:paraId="042E0AAB" w14:textId="77777777" w:rsidR="00C474C1" w:rsidRDefault="00C474C1" w:rsidP="00C52F4A">
      <w:r>
        <w:lastRenderedPageBreak/>
        <w:t>» </w:t>
      </w:r>
      <w:r w:rsidR="00C52F4A" w:rsidRPr="00605EB6">
        <w:t>Eh bien</w:t>
      </w:r>
      <w:r>
        <w:t xml:space="preserve"> ! </w:t>
      </w:r>
      <w:r w:rsidR="00C52F4A" w:rsidRPr="00605EB6">
        <w:t>quiconque a la richesse et n</w:t>
      </w:r>
      <w:r>
        <w:t>’</w:t>
      </w:r>
      <w:r w:rsidR="00C52F4A" w:rsidRPr="00605EB6">
        <w:t>en fait pas profiter les autres doit être abaissé au niveau de l</w:t>
      </w:r>
      <w:r>
        <w:t>’</w:t>
      </w:r>
      <w:r w:rsidR="00C52F4A" w:rsidRPr="00605EB6">
        <w:t>avare</w:t>
      </w:r>
      <w:r>
        <w:t xml:space="preserve"> ; </w:t>
      </w:r>
      <w:r w:rsidR="00C52F4A" w:rsidRPr="00605EB6">
        <w:t>l</w:t>
      </w:r>
      <w:r>
        <w:t>’</w:t>
      </w:r>
      <w:r w:rsidR="00C52F4A" w:rsidRPr="00605EB6">
        <w:t>un vaut l</w:t>
      </w:r>
      <w:r>
        <w:t>’</w:t>
      </w:r>
      <w:r w:rsidR="00C52F4A" w:rsidRPr="00605EB6">
        <w:t>autre</w:t>
      </w:r>
      <w:r>
        <w:t xml:space="preserve"> : </w:t>
      </w:r>
      <w:r w:rsidR="00C52F4A" w:rsidRPr="00605EB6">
        <w:t>avarice</w:t>
      </w:r>
      <w:r>
        <w:t xml:space="preserve">, </w:t>
      </w:r>
      <w:r w:rsidR="00C52F4A" w:rsidRPr="00605EB6">
        <w:t>égoïsme</w:t>
      </w:r>
      <w:r>
        <w:t xml:space="preserve">, </w:t>
      </w:r>
      <w:r w:rsidR="00C52F4A" w:rsidRPr="00605EB6">
        <w:t>deux choses hideuses</w:t>
      </w:r>
      <w:r>
        <w:t xml:space="preserve"> ! </w:t>
      </w:r>
      <w:r w:rsidR="00C52F4A" w:rsidRPr="00605EB6">
        <w:t>Celui qui jouit de tout égoïstement n</w:t>
      </w:r>
      <w:r>
        <w:t>’</w:t>
      </w:r>
      <w:r w:rsidR="00C52F4A" w:rsidRPr="00605EB6">
        <w:t>est pas digne de la fortune qu</w:t>
      </w:r>
      <w:r>
        <w:t>’</w:t>
      </w:r>
      <w:r w:rsidR="00C52F4A" w:rsidRPr="00605EB6">
        <w:t>il doit quelquefois à son travail</w:t>
      </w:r>
      <w:r>
        <w:t xml:space="preserve">, </w:t>
      </w:r>
      <w:r w:rsidR="00C52F4A" w:rsidRPr="00605EB6">
        <w:t>à son intelligence</w:t>
      </w:r>
      <w:r>
        <w:t xml:space="preserve">, </w:t>
      </w:r>
      <w:r w:rsidR="00C52F4A" w:rsidRPr="00605EB6">
        <w:t>mais le plus souvent au hasard de sa naissance</w:t>
      </w:r>
      <w:r>
        <w:t>.</w:t>
      </w:r>
    </w:p>
    <w:p w14:paraId="66A720B2" w14:textId="77777777" w:rsidR="00C474C1" w:rsidRDefault="00C474C1" w:rsidP="00C52F4A">
      <w:r>
        <w:t>» </w:t>
      </w:r>
      <w:r w:rsidR="00C52F4A" w:rsidRPr="00605EB6">
        <w:t>Pour conclure</w:t>
      </w:r>
      <w:r>
        <w:t xml:space="preserve">, </w:t>
      </w:r>
      <w:r w:rsidR="00C52F4A" w:rsidRPr="00605EB6">
        <w:t>je dis</w:t>
      </w:r>
      <w:r>
        <w:t xml:space="preserve"> : </w:t>
      </w:r>
      <w:r w:rsidR="00C52F4A" w:rsidRPr="00605EB6">
        <w:t>si la fortune est un élément nécessaire pour rendre la vie facile</w:t>
      </w:r>
      <w:r>
        <w:t xml:space="preserve">, </w:t>
      </w:r>
      <w:r w:rsidR="00C52F4A" w:rsidRPr="00605EB6">
        <w:t>il ne faut pas qu</w:t>
      </w:r>
      <w:r>
        <w:t>’</w:t>
      </w:r>
      <w:r w:rsidR="00C52F4A" w:rsidRPr="00605EB6">
        <w:t>elle soit considérée comme un lit voluptueux sur lequel s</w:t>
      </w:r>
      <w:r>
        <w:t>’</w:t>
      </w:r>
      <w:r w:rsidR="00C52F4A" w:rsidRPr="00605EB6">
        <w:t>endort l</w:t>
      </w:r>
      <w:r>
        <w:t>’</w:t>
      </w:r>
      <w:r w:rsidR="00C52F4A" w:rsidRPr="00605EB6">
        <w:t>homme qui croit n</w:t>
      </w:r>
      <w:r>
        <w:t>’</w:t>
      </w:r>
      <w:r w:rsidR="00C52F4A" w:rsidRPr="00605EB6">
        <w:t>avoir rien à faire</w:t>
      </w:r>
      <w:r>
        <w:t xml:space="preserve">, </w:t>
      </w:r>
      <w:r w:rsidR="00C52F4A" w:rsidRPr="00605EB6">
        <w:t>parce qu</w:t>
      </w:r>
      <w:r>
        <w:t>’</w:t>
      </w:r>
      <w:r w:rsidR="00C52F4A" w:rsidRPr="00605EB6">
        <w:t>il n</w:t>
      </w:r>
      <w:r>
        <w:t>’</w:t>
      </w:r>
      <w:r w:rsidR="00C52F4A" w:rsidRPr="00605EB6">
        <w:t>a pas besoin de travailler pour gagner son pain de chaque jour</w:t>
      </w:r>
      <w:r>
        <w:t xml:space="preserve">. </w:t>
      </w:r>
      <w:r w:rsidR="00C52F4A" w:rsidRPr="00605EB6">
        <w:t>L</w:t>
      </w:r>
      <w:r>
        <w:t>’</w:t>
      </w:r>
      <w:r w:rsidR="00C52F4A" w:rsidRPr="00605EB6">
        <w:t>or est un levier puissant</w:t>
      </w:r>
      <w:r>
        <w:t xml:space="preserve">, </w:t>
      </w:r>
      <w:r w:rsidR="00C52F4A" w:rsidRPr="00605EB6">
        <w:t>il faut s</w:t>
      </w:r>
      <w:r>
        <w:t>’</w:t>
      </w:r>
      <w:r w:rsidR="00C52F4A" w:rsidRPr="00605EB6">
        <w:t>en servir pour soulever quelque chose</w:t>
      </w:r>
      <w:r>
        <w:t>.</w:t>
      </w:r>
    </w:p>
    <w:p w14:paraId="36B5C0CE" w14:textId="77777777" w:rsidR="00C474C1" w:rsidRDefault="00C474C1" w:rsidP="00C52F4A">
      <w:r>
        <w:t>» </w:t>
      </w:r>
      <w:r w:rsidR="00C52F4A" w:rsidRPr="00605EB6">
        <w:t>Enfin</w:t>
      </w:r>
      <w:r>
        <w:t xml:space="preserve">, </w:t>
      </w:r>
      <w:r w:rsidR="00C52F4A" w:rsidRPr="00605EB6">
        <w:t>de Simaise</w:t>
      </w:r>
      <w:r>
        <w:t xml:space="preserve">, </w:t>
      </w:r>
      <w:r w:rsidR="00C52F4A" w:rsidRPr="00605EB6">
        <w:t>je viens de vous faire part de quelques-uns de mes projets</w:t>
      </w:r>
      <w:r>
        <w:t xml:space="preserve">. </w:t>
      </w:r>
      <w:r w:rsidR="00C52F4A" w:rsidRPr="00605EB6">
        <w:t>Ai-je votre approbation</w:t>
      </w:r>
      <w:r>
        <w:t> ?</w:t>
      </w:r>
    </w:p>
    <w:p w14:paraId="5AE9153A" w14:textId="62EE94E5" w:rsidR="00C474C1" w:rsidRDefault="0094609C" w:rsidP="00C52F4A">
      <w:pPr>
        <w:rPr>
          <w:lang w:val="en-US"/>
        </w:rPr>
      </w:pPr>
      <w:r>
        <w:t>— </w:t>
      </w:r>
      <w:r w:rsidR="00C52F4A" w:rsidRPr="00605EB6">
        <w:t>Si je vous approuve</w:t>
      </w:r>
      <w:r w:rsidR="00C474C1">
        <w:t xml:space="preserve"> ! </w:t>
      </w:r>
      <w:r w:rsidR="00C52F4A" w:rsidRPr="00605EB6">
        <w:t>exclama le baron</w:t>
      </w:r>
      <w:r w:rsidR="00C474C1">
        <w:t xml:space="preserve">. </w:t>
      </w:r>
      <w:r w:rsidR="00C52F4A" w:rsidRPr="00605EB6">
        <w:rPr>
          <w:lang w:val="en-US"/>
        </w:rPr>
        <w:t>Ah</w:t>
      </w:r>
      <w:r w:rsidR="00C474C1">
        <w:rPr>
          <w:lang w:val="en-US"/>
        </w:rPr>
        <w:t xml:space="preserve"> ! </w:t>
      </w:r>
      <w:r w:rsidR="00C52F4A" w:rsidRPr="00605EB6">
        <w:rPr>
          <w:lang w:val="en-US"/>
        </w:rPr>
        <w:t>Pedro</w:t>
      </w:r>
      <w:r w:rsidR="00C474C1">
        <w:rPr>
          <w:lang w:val="en-US"/>
        </w:rPr>
        <w:t xml:space="preserve">, </w:t>
      </w:r>
      <w:r w:rsidR="00C52F4A" w:rsidRPr="007B2A2B">
        <w:rPr>
          <w:lang w:val="en-US" w:eastAsia="ar-SA"/>
        </w:rPr>
        <w:t>mon</w:t>
      </w:r>
      <w:r w:rsidR="00C52F4A" w:rsidRPr="00605EB6">
        <w:rPr>
          <w:lang w:val="en-US"/>
        </w:rPr>
        <w:t xml:space="preserve"> </w:t>
      </w:r>
      <w:r w:rsidR="00C52F4A" w:rsidRPr="007B2A2B">
        <w:rPr>
          <w:lang w:val="en-US" w:eastAsia="ar-SA"/>
        </w:rPr>
        <w:t>cher</w:t>
      </w:r>
      <w:r w:rsidR="00C52F4A" w:rsidRPr="00605EB6">
        <w:rPr>
          <w:lang w:val="en-US"/>
        </w:rPr>
        <w:t xml:space="preserve"> Pedro</w:t>
      </w:r>
      <w:r w:rsidR="00C474C1">
        <w:rPr>
          <w:lang w:val="en-US"/>
        </w:rPr>
        <w:t> !</w:t>
      </w:r>
    </w:p>
    <w:p w14:paraId="4482E102" w14:textId="77777777" w:rsidR="00C474C1" w:rsidRDefault="00C52F4A" w:rsidP="00C52F4A">
      <w:r w:rsidRPr="00605EB6">
        <w:t>Il saisit les mains du jeune homme et les serra avec une émotion vraie ou feinte</w:t>
      </w:r>
      <w:r w:rsidR="00C474C1">
        <w:t>.</w:t>
      </w:r>
    </w:p>
    <w:p w14:paraId="2AC9563B" w14:textId="393FAB09" w:rsidR="00C474C1" w:rsidRDefault="0094609C" w:rsidP="00C52F4A">
      <w:r>
        <w:t>— </w:t>
      </w:r>
      <w:r w:rsidR="00C52F4A" w:rsidRPr="00605EB6">
        <w:t>Vous êtes l</w:t>
      </w:r>
      <w:r w:rsidR="00C474C1">
        <w:t>’</w:t>
      </w:r>
      <w:r w:rsidR="00C52F4A" w:rsidRPr="00605EB6">
        <w:t>homme généreux par excellence</w:t>
      </w:r>
      <w:r w:rsidR="00C474C1">
        <w:t xml:space="preserve">, </w:t>
      </w:r>
      <w:r w:rsidR="00C52F4A" w:rsidRPr="00605EB6">
        <w:t>Pedro</w:t>
      </w:r>
      <w:r w:rsidR="00C474C1">
        <w:t xml:space="preserve">, </w:t>
      </w:r>
      <w:r w:rsidR="00C52F4A" w:rsidRPr="00605EB6">
        <w:t>vous avez droit à toutes les admirations</w:t>
      </w:r>
      <w:r w:rsidR="00C474C1">
        <w:t> !</w:t>
      </w:r>
    </w:p>
    <w:p w14:paraId="0EEE37D5" w14:textId="118F6A4C" w:rsidR="00C474C1" w:rsidRDefault="0094609C" w:rsidP="00C52F4A">
      <w:r>
        <w:t>— </w:t>
      </w:r>
      <w:r w:rsidR="00C52F4A" w:rsidRPr="00605EB6">
        <w:t>Oh</w:t>
      </w:r>
      <w:r w:rsidR="00C474C1">
        <w:t xml:space="preserve"> ! </w:t>
      </w:r>
      <w:r w:rsidR="00C52F4A" w:rsidRPr="00605EB6">
        <w:t>oh</w:t>
      </w:r>
      <w:r w:rsidR="00C474C1">
        <w:t xml:space="preserve"> ! </w:t>
      </w:r>
      <w:r w:rsidR="00C52F4A" w:rsidRPr="00605EB6">
        <w:t>prenez garde</w:t>
      </w:r>
      <w:r w:rsidR="00C474C1">
        <w:t xml:space="preserve">, </w:t>
      </w:r>
      <w:r w:rsidR="00C52F4A" w:rsidRPr="00605EB6">
        <w:t>de Simaise</w:t>
      </w:r>
      <w:r w:rsidR="00C474C1">
        <w:t xml:space="preserve">, </w:t>
      </w:r>
      <w:r w:rsidR="00C52F4A" w:rsidRPr="00605EB6">
        <w:t>répliqua le Brésilien en souriant</w:t>
      </w:r>
      <w:r w:rsidR="00C474C1">
        <w:t xml:space="preserve">, </w:t>
      </w:r>
      <w:r w:rsidR="00C52F4A" w:rsidRPr="00605EB6">
        <w:t>on ne doit pas se montrer aussi enthousiaste vis-à-vis d</w:t>
      </w:r>
      <w:r w:rsidR="00C474C1">
        <w:t>’</w:t>
      </w:r>
      <w:r w:rsidR="00C52F4A" w:rsidRPr="00605EB6">
        <w:t>un futur gendre</w:t>
      </w:r>
      <w:r w:rsidR="00C474C1">
        <w:t> !</w:t>
      </w:r>
    </w:p>
    <w:p w14:paraId="3AAEF5E7" w14:textId="77777777" w:rsidR="00C474C1" w:rsidRDefault="00C52F4A" w:rsidP="00C52F4A">
      <w:r w:rsidRPr="00605EB6">
        <w:t>Il continua</w:t>
      </w:r>
      <w:r w:rsidR="00C474C1">
        <w:t> :</w:t>
      </w:r>
    </w:p>
    <w:p w14:paraId="10A1F888" w14:textId="4AA8C98A" w:rsidR="00C474C1" w:rsidRDefault="0094609C" w:rsidP="00C52F4A">
      <w:r>
        <w:t>— </w:t>
      </w:r>
      <w:r w:rsidR="00C52F4A" w:rsidRPr="00605EB6">
        <w:t>Votre fils n</w:t>
      </w:r>
      <w:r w:rsidR="00C474C1">
        <w:t>’</w:t>
      </w:r>
      <w:r w:rsidR="00C52F4A" w:rsidRPr="00605EB6">
        <w:t>est pas oublié dans mes arrangements de famille</w:t>
      </w:r>
      <w:r w:rsidR="00C474C1">
        <w:t xml:space="preserve"> ; </w:t>
      </w:r>
      <w:r w:rsidR="00C52F4A" w:rsidRPr="00605EB6">
        <w:t>il trouvera en moi l</w:t>
      </w:r>
      <w:r w:rsidR="00C474C1">
        <w:t>’</w:t>
      </w:r>
      <w:r w:rsidR="00C52F4A" w:rsidRPr="00605EB6">
        <w:t>amitié et le dévouement d</w:t>
      </w:r>
      <w:r w:rsidR="00C474C1">
        <w:t>’</w:t>
      </w:r>
      <w:r w:rsidR="00C52F4A" w:rsidRPr="00605EB6">
        <w:t>un frère</w:t>
      </w:r>
      <w:r w:rsidR="00C474C1">
        <w:t xml:space="preserve">. </w:t>
      </w:r>
      <w:r w:rsidR="00C52F4A" w:rsidRPr="00605EB6">
        <w:t>Je n</w:t>
      </w:r>
      <w:r w:rsidR="00C474C1">
        <w:t>’</w:t>
      </w:r>
      <w:r w:rsidR="00C52F4A" w:rsidRPr="00605EB6">
        <w:t>ai pas besoin de vous dire</w:t>
      </w:r>
      <w:r w:rsidR="00C474C1">
        <w:t xml:space="preserve">, </w:t>
      </w:r>
      <w:r w:rsidR="00C52F4A" w:rsidRPr="00605EB6">
        <w:t>n</w:t>
      </w:r>
      <w:r w:rsidR="00C474C1">
        <w:t>’</w:t>
      </w:r>
      <w:r w:rsidR="00C52F4A" w:rsidRPr="00605EB6">
        <w:t>est-ce pas</w:t>
      </w:r>
      <w:r w:rsidR="00C474C1">
        <w:t xml:space="preserve">, </w:t>
      </w:r>
      <w:r w:rsidR="00C52F4A" w:rsidRPr="00605EB6">
        <w:t xml:space="preserve">que la fortune entière de </w:t>
      </w:r>
      <w:r w:rsidR="009A0CB4" w:rsidRPr="009A0CB4">
        <w:t>M</w:t>
      </w:r>
      <w:r w:rsidR="009A0CB4" w:rsidRPr="009A0CB4">
        <w:rPr>
          <w:vertAlign w:val="superscript"/>
        </w:rPr>
        <w:t>me</w:t>
      </w:r>
      <w:r w:rsidR="00C474C1">
        <w:t> </w:t>
      </w:r>
      <w:r w:rsidR="00C52F4A" w:rsidRPr="00605EB6">
        <w:t>la baronne de Simaise sera pour lui</w:t>
      </w:r>
      <w:r w:rsidR="00C474C1">
        <w:t xml:space="preserve">. </w:t>
      </w:r>
      <w:r w:rsidR="00C52F4A" w:rsidRPr="00605EB6">
        <w:lastRenderedPageBreak/>
        <w:t>L</w:t>
      </w:r>
      <w:r w:rsidR="00C474C1">
        <w:t>’</w:t>
      </w:r>
      <w:r w:rsidR="00C52F4A" w:rsidRPr="00605EB6">
        <w:t>éclat du nom de Simaise ne pâlira point</w:t>
      </w:r>
      <w:r w:rsidR="00C474C1">
        <w:t xml:space="preserve"> : </w:t>
      </w:r>
      <w:r w:rsidR="00C52F4A" w:rsidRPr="00605EB6">
        <w:t>après vous</w:t>
      </w:r>
      <w:r w:rsidR="00C474C1">
        <w:t xml:space="preserve">, </w:t>
      </w:r>
      <w:r w:rsidR="00C52F4A" w:rsidRPr="00605EB6">
        <w:t>baron</w:t>
      </w:r>
      <w:r w:rsidR="00C474C1">
        <w:t xml:space="preserve">, </w:t>
      </w:r>
      <w:r w:rsidR="00C52F4A" w:rsidRPr="00605EB6">
        <w:t>Raoul sera là pour lui conserver son lustre</w:t>
      </w:r>
      <w:r w:rsidR="00C474C1">
        <w:t xml:space="preserve">. </w:t>
      </w:r>
      <w:r w:rsidR="00C52F4A" w:rsidRPr="00605EB6">
        <w:t>Maintenant que je vous ai tout dit</w:t>
      </w:r>
      <w:r w:rsidR="00C474C1">
        <w:t xml:space="preserve">, </w:t>
      </w:r>
      <w:r w:rsidR="00C52F4A" w:rsidRPr="00605EB6">
        <w:t>avez-vous quelques objections à m</w:t>
      </w:r>
      <w:r w:rsidR="00C474C1">
        <w:t>’</w:t>
      </w:r>
      <w:r w:rsidR="00C52F4A" w:rsidRPr="00605EB6">
        <w:t>opposer</w:t>
      </w:r>
      <w:r w:rsidR="00C474C1">
        <w:t> ?</w:t>
      </w:r>
    </w:p>
    <w:p w14:paraId="0A51ED12" w14:textId="21580983" w:rsidR="00C474C1" w:rsidRDefault="0094609C" w:rsidP="00C52F4A">
      <w:r>
        <w:t>— </w:t>
      </w:r>
      <w:r w:rsidR="00C52F4A" w:rsidRPr="00605EB6">
        <w:t>Aucune</w:t>
      </w:r>
      <w:r w:rsidR="00C474C1">
        <w:t xml:space="preserve">, </w:t>
      </w:r>
      <w:r w:rsidR="00C52F4A" w:rsidRPr="00605EB6">
        <w:t>Pedro</w:t>
      </w:r>
      <w:r w:rsidR="00C474C1">
        <w:t xml:space="preserve">, </w:t>
      </w:r>
      <w:r w:rsidR="00C52F4A" w:rsidRPr="00605EB6">
        <w:t>aucune</w:t>
      </w:r>
      <w:r w:rsidR="00C474C1">
        <w:t>.</w:t>
      </w:r>
    </w:p>
    <w:p w14:paraId="227189FD" w14:textId="77777777" w:rsidR="00C474C1" w:rsidRDefault="00C52F4A" w:rsidP="00C52F4A">
      <w:r w:rsidRPr="00605EB6">
        <w:t>Le jeune homme se leva</w:t>
      </w:r>
      <w:r w:rsidR="00C474C1">
        <w:t>.</w:t>
      </w:r>
    </w:p>
    <w:p w14:paraId="1740DD2B" w14:textId="28B9F29F" w:rsidR="00C474C1" w:rsidRDefault="0094609C" w:rsidP="00C52F4A">
      <w:r>
        <w:t>— </w:t>
      </w:r>
      <w:r w:rsidR="00C52F4A" w:rsidRPr="00605EB6">
        <w:t>Monsieur le baron de Simaise</w:t>
      </w:r>
      <w:r w:rsidR="00C474C1">
        <w:t xml:space="preserve">, </w:t>
      </w:r>
      <w:r w:rsidR="00C52F4A" w:rsidRPr="00605EB6">
        <w:t>dit-il</w:t>
      </w:r>
      <w:r w:rsidR="00C474C1">
        <w:t xml:space="preserve">, </w:t>
      </w:r>
      <w:r w:rsidR="00C52F4A" w:rsidRPr="00605EB6">
        <w:t>prenant un ton solennel</w:t>
      </w:r>
      <w:r w:rsidR="00C474C1">
        <w:t xml:space="preserve">, </w:t>
      </w:r>
      <w:r w:rsidR="00C52F4A" w:rsidRPr="00605EB6">
        <w:t>j</w:t>
      </w:r>
      <w:r w:rsidR="00C474C1">
        <w:t>’</w:t>
      </w:r>
      <w:r w:rsidR="00C52F4A" w:rsidRPr="00605EB6">
        <w:t>ai l</w:t>
      </w:r>
      <w:r w:rsidR="00C474C1">
        <w:t>’</w:t>
      </w:r>
      <w:r w:rsidR="00C52F4A" w:rsidRPr="00605EB6">
        <w:t xml:space="preserve">honneur de vous demander la main de </w:t>
      </w:r>
      <w:r w:rsidR="009A0CB4" w:rsidRPr="009A0CB4">
        <w:t>M</w:t>
      </w:r>
      <w:r w:rsidR="009A0CB4" w:rsidRPr="009A0CB4">
        <w:rPr>
          <w:vertAlign w:val="superscript"/>
        </w:rPr>
        <w:t>lle</w:t>
      </w:r>
      <w:r w:rsidR="00C474C1">
        <w:t> </w:t>
      </w:r>
      <w:r w:rsidR="00C52F4A" w:rsidRPr="00605EB6">
        <w:t>Henriette de Simaise</w:t>
      </w:r>
      <w:r w:rsidR="00C474C1">
        <w:t xml:space="preserve">, </w:t>
      </w:r>
      <w:r w:rsidR="00C52F4A" w:rsidRPr="00605EB6">
        <w:t>votre fille</w:t>
      </w:r>
      <w:r w:rsidR="00C474C1">
        <w:t> !</w:t>
      </w:r>
    </w:p>
    <w:p w14:paraId="5498D8B7" w14:textId="77777777" w:rsidR="00C474C1" w:rsidRDefault="00C52F4A" w:rsidP="00C52F4A">
      <w:r w:rsidRPr="00605EB6">
        <w:t>À son tour le baron se leva et</w:t>
      </w:r>
      <w:r w:rsidR="00C474C1">
        <w:t xml:space="preserve">, </w:t>
      </w:r>
      <w:r w:rsidRPr="00605EB6">
        <w:t>d</w:t>
      </w:r>
      <w:r w:rsidR="00C474C1">
        <w:t>’</w:t>
      </w:r>
      <w:r w:rsidRPr="00605EB6">
        <w:t>un ton également solennel</w:t>
      </w:r>
      <w:r w:rsidR="00C474C1">
        <w:t xml:space="preserve">, </w:t>
      </w:r>
      <w:r w:rsidRPr="00605EB6">
        <w:t>il répondit</w:t>
      </w:r>
      <w:r w:rsidR="00C474C1">
        <w:t> :</w:t>
      </w:r>
    </w:p>
    <w:p w14:paraId="5D227246" w14:textId="372453C2" w:rsidR="00C474C1" w:rsidRDefault="0094609C" w:rsidP="00C52F4A">
      <w:r>
        <w:t>— </w:t>
      </w:r>
      <w:r w:rsidR="00C52F4A" w:rsidRPr="00605EB6">
        <w:t>Monsieur Pedro Castora</w:t>
      </w:r>
      <w:r w:rsidR="00C474C1">
        <w:t xml:space="preserve">, </w:t>
      </w:r>
      <w:r w:rsidR="00C52F4A" w:rsidRPr="00605EB6">
        <w:t>ma fille et moi nous sommes très honorés de votre demande</w:t>
      </w:r>
      <w:r w:rsidR="00C474C1">
        <w:t xml:space="preserve"> ; </w:t>
      </w:r>
      <w:r w:rsidR="00C52F4A" w:rsidRPr="00605EB6">
        <w:t xml:space="preserve">je suis heureux de vous accorder la main de </w:t>
      </w:r>
      <w:r w:rsidR="009A0CB4" w:rsidRPr="009A0CB4">
        <w:t>M</w:t>
      </w:r>
      <w:r w:rsidR="009A0CB4" w:rsidRPr="009A0CB4">
        <w:rPr>
          <w:vertAlign w:val="superscript"/>
        </w:rPr>
        <w:t>lle</w:t>
      </w:r>
      <w:r w:rsidR="00C474C1">
        <w:t> </w:t>
      </w:r>
      <w:r w:rsidR="00C52F4A" w:rsidRPr="00605EB6">
        <w:t>Henriette de Simaise</w:t>
      </w:r>
      <w:r w:rsidR="00C474C1">
        <w:t>.</w:t>
      </w:r>
    </w:p>
    <w:p w14:paraId="6EC7AF92" w14:textId="06BEB495" w:rsidR="00C52F4A" w:rsidRPr="00605EB6" w:rsidRDefault="00C52F4A" w:rsidP="00C474C1">
      <w:pPr>
        <w:pStyle w:val="Titre2"/>
      </w:pPr>
      <w:bookmarkStart w:id="94" w:name="_Toc197617939"/>
      <w:r w:rsidRPr="00605EB6">
        <w:lastRenderedPageBreak/>
        <w:t>XVI</w:t>
      </w:r>
      <w:r w:rsidRPr="00605EB6">
        <w:br/>
      </w:r>
      <w:r w:rsidRPr="00605EB6">
        <w:br/>
        <w:t>LES CHIENS DU JARDIN D</w:t>
      </w:r>
      <w:r w:rsidR="00C474C1">
        <w:t>’</w:t>
      </w:r>
      <w:r w:rsidRPr="00605EB6">
        <w:t>ACCLIMATATION</w:t>
      </w:r>
      <w:bookmarkEnd w:id="94"/>
    </w:p>
    <w:p w14:paraId="111BDF77" w14:textId="23CCB10B" w:rsidR="00C474C1" w:rsidRDefault="00C52F4A" w:rsidP="00C52F4A">
      <w:r w:rsidRPr="00605EB6">
        <w:t>Ce jour-là</w:t>
      </w:r>
      <w:r w:rsidR="00C474C1">
        <w:t>, M. </w:t>
      </w:r>
      <w:r w:rsidRPr="00605EB6">
        <w:t>Lagarde était sorti aussitôt levé</w:t>
      </w:r>
      <w:r w:rsidR="00C474C1">
        <w:t xml:space="preserve"> ; </w:t>
      </w:r>
      <w:r w:rsidRPr="00605EB6">
        <w:t>il rentra un peu avant onze heures</w:t>
      </w:r>
      <w:r w:rsidR="00C474C1">
        <w:t xml:space="preserve">. </w:t>
      </w:r>
      <w:r w:rsidRPr="00605EB6">
        <w:t>En traversant la salle à manger</w:t>
      </w:r>
      <w:r w:rsidR="00C474C1">
        <w:t xml:space="preserve">, </w:t>
      </w:r>
      <w:r w:rsidRPr="00605EB6">
        <w:t>il jeta les yeux sur la table</w:t>
      </w:r>
      <w:r w:rsidR="00C474C1">
        <w:t xml:space="preserve">, </w:t>
      </w:r>
      <w:r w:rsidRPr="00605EB6">
        <w:t>sur laquelle le valet de chambre avait déjà mis trois couverts</w:t>
      </w:r>
      <w:r w:rsidR="00C474C1">
        <w:t>.</w:t>
      </w:r>
    </w:p>
    <w:p w14:paraId="62EE59AA" w14:textId="77777777" w:rsidR="00C474C1" w:rsidRDefault="00C52F4A" w:rsidP="00C52F4A">
      <w:r w:rsidRPr="00605EB6">
        <w:t>La cuisinière était à ses fourneaux</w:t>
      </w:r>
      <w:r w:rsidR="00C474C1">
        <w:t xml:space="preserve">, </w:t>
      </w:r>
      <w:r w:rsidRPr="00605EB6">
        <w:t>très affairée</w:t>
      </w:r>
      <w:r w:rsidR="00C474C1">
        <w:t xml:space="preserve">. </w:t>
      </w:r>
      <w:r w:rsidRPr="00605EB6">
        <w:t>Son maître lui avait dit de se distinguer</w:t>
      </w:r>
      <w:r w:rsidR="00C474C1">
        <w:t xml:space="preserve">, </w:t>
      </w:r>
      <w:r w:rsidRPr="00605EB6">
        <w:t>et elle tenait à mettre en pratique toute sa science culinaire</w:t>
      </w:r>
      <w:r w:rsidR="00C474C1">
        <w:t>.</w:t>
      </w:r>
    </w:p>
    <w:p w14:paraId="34B94191" w14:textId="3B812F10" w:rsidR="00C474C1" w:rsidRDefault="0094609C" w:rsidP="00C52F4A">
      <w:r>
        <w:t>— </w:t>
      </w:r>
      <w:r w:rsidR="00C52F4A" w:rsidRPr="00605EB6">
        <w:t>Qui donc attend-on</w:t>
      </w:r>
      <w:r w:rsidR="00C474C1">
        <w:t xml:space="preserve"> ? </w:t>
      </w:r>
      <w:r w:rsidR="00C52F4A" w:rsidRPr="00605EB6">
        <w:t>se demandait-t-elle</w:t>
      </w:r>
      <w:r w:rsidR="00C474C1">
        <w:t xml:space="preserve"> ? </w:t>
      </w:r>
      <w:r w:rsidR="00C52F4A" w:rsidRPr="00605EB6">
        <w:t>Deux princes</w:t>
      </w:r>
      <w:r w:rsidR="00C474C1">
        <w:t xml:space="preserve">, </w:t>
      </w:r>
      <w:r w:rsidR="00C52F4A" w:rsidRPr="00605EB6">
        <w:t>probablement</w:t>
      </w:r>
      <w:r w:rsidR="00C474C1">
        <w:t>.</w:t>
      </w:r>
    </w:p>
    <w:p w14:paraId="3DE09740" w14:textId="5D75D905" w:rsidR="00C474C1" w:rsidRDefault="00C474C1" w:rsidP="00C52F4A">
      <w:r>
        <w:t>M. </w:t>
      </w:r>
      <w:r w:rsidR="00C52F4A" w:rsidRPr="00605EB6">
        <w:t>Lagarde s</w:t>
      </w:r>
      <w:r>
        <w:t>’</w:t>
      </w:r>
      <w:r w:rsidR="00C52F4A" w:rsidRPr="00605EB6">
        <w:t>était assis dans son cabinet</w:t>
      </w:r>
      <w:r>
        <w:t xml:space="preserve">, </w:t>
      </w:r>
      <w:r w:rsidR="00C52F4A" w:rsidRPr="00605EB6">
        <w:t>à sa place habituelle</w:t>
      </w:r>
      <w:r>
        <w:t xml:space="preserve">, </w:t>
      </w:r>
      <w:r w:rsidR="00C52F4A" w:rsidRPr="00605EB6">
        <w:t>devant son bureau</w:t>
      </w:r>
      <w:r>
        <w:t xml:space="preserve">. </w:t>
      </w:r>
      <w:r w:rsidR="00C52F4A" w:rsidRPr="00605EB6">
        <w:t>Bien qu</w:t>
      </w:r>
      <w:r>
        <w:t>’</w:t>
      </w:r>
      <w:r w:rsidR="00C52F4A" w:rsidRPr="00605EB6">
        <w:t>il fût toujours songeur</w:t>
      </w:r>
      <w:r>
        <w:t xml:space="preserve">, </w:t>
      </w:r>
      <w:r w:rsidR="00C52F4A" w:rsidRPr="00605EB6">
        <w:t>son front était moins sombre</w:t>
      </w:r>
      <w:r>
        <w:t xml:space="preserve">, </w:t>
      </w:r>
      <w:r w:rsidR="00C52F4A" w:rsidRPr="00605EB6">
        <w:t>sa figure moins triste</w:t>
      </w:r>
      <w:r>
        <w:t xml:space="preserve"> ; </w:t>
      </w:r>
      <w:r w:rsidR="00C52F4A" w:rsidRPr="00605EB6">
        <w:t>ses traits avaient une certaine animation</w:t>
      </w:r>
      <w:r>
        <w:t xml:space="preserve">, </w:t>
      </w:r>
      <w:r w:rsidR="00C52F4A" w:rsidRPr="00605EB6">
        <w:t>ses yeux brillaient</w:t>
      </w:r>
      <w:r>
        <w:t xml:space="preserve">. </w:t>
      </w:r>
      <w:r w:rsidR="00C52F4A" w:rsidRPr="00605EB6">
        <w:t>Évidemment il y avait en lui quelque chose d</w:t>
      </w:r>
      <w:r>
        <w:t>’</w:t>
      </w:r>
      <w:r w:rsidR="00C52F4A" w:rsidRPr="00605EB6">
        <w:t>heureux</w:t>
      </w:r>
      <w:r>
        <w:t xml:space="preserve">, </w:t>
      </w:r>
      <w:r w:rsidR="00C52F4A" w:rsidRPr="00605EB6">
        <w:t>une douce pensée qui</w:t>
      </w:r>
      <w:r>
        <w:t xml:space="preserve">, </w:t>
      </w:r>
      <w:r w:rsidR="00C52F4A" w:rsidRPr="00605EB6">
        <w:t>momentanément</w:t>
      </w:r>
      <w:r>
        <w:t xml:space="preserve">, </w:t>
      </w:r>
      <w:r w:rsidR="00C52F4A" w:rsidRPr="00605EB6">
        <w:t>lui faisait moins sentir</w:t>
      </w:r>
      <w:r>
        <w:t xml:space="preserve">, </w:t>
      </w:r>
      <w:r w:rsidR="00C52F4A" w:rsidRPr="00605EB6">
        <w:t>sa souffrance</w:t>
      </w:r>
      <w:r>
        <w:t>.</w:t>
      </w:r>
    </w:p>
    <w:p w14:paraId="56FC86F0" w14:textId="77777777" w:rsidR="00C474C1" w:rsidRDefault="00C52F4A" w:rsidP="00C52F4A">
      <w:r w:rsidRPr="00605EB6">
        <w:t>À chaque instant il regardait la pendule</w:t>
      </w:r>
      <w:r w:rsidR="00C474C1">
        <w:t xml:space="preserve">, </w:t>
      </w:r>
      <w:r w:rsidRPr="00605EB6">
        <w:t>il attendait sans impatience</w:t>
      </w:r>
      <w:r w:rsidR="00C474C1">
        <w:t xml:space="preserve">, </w:t>
      </w:r>
      <w:r w:rsidRPr="00605EB6">
        <w:t>mais comptant les minutes</w:t>
      </w:r>
      <w:r w:rsidR="00C474C1">
        <w:t xml:space="preserve">, </w:t>
      </w:r>
      <w:r w:rsidRPr="00605EB6">
        <w:t>les secondes</w:t>
      </w:r>
      <w:r w:rsidR="00C474C1">
        <w:t xml:space="preserve">. </w:t>
      </w:r>
      <w:r w:rsidRPr="00605EB6">
        <w:t>Dans l</w:t>
      </w:r>
      <w:r w:rsidR="00C474C1">
        <w:t>’</w:t>
      </w:r>
      <w:r w:rsidRPr="00605EB6">
        <w:t>antichambre</w:t>
      </w:r>
      <w:r w:rsidR="00C474C1">
        <w:t xml:space="preserve">, </w:t>
      </w:r>
      <w:r w:rsidRPr="00605EB6">
        <w:t>le domestique attendait aussi</w:t>
      </w:r>
      <w:r w:rsidR="00C474C1">
        <w:t>.</w:t>
      </w:r>
    </w:p>
    <w:p w14:paraId="70DD7762" w14:textId="77777777" w:rsidR="00C474C1" w:rsidRDefault="00C52F4A" w:rsidP="00C52F4A">
      <w:r w:rsidRPr="00605EB6">
        <w:t>Un coup de sonnette retentit</w:t>
      </w:r>
      <w:r w:rsidR="00C474C1">
        <w:t>.</w:t>
      </w:r>
    </w:p>
    <w:p w14:paraId="76EEFE38" w14:textId="5C3901B1" w:rsidR="00C474C1" w:rsidRDefault="0094609C" w:rsidP="00C52F4A">
      <w:r>
        <w:t>— </w:t>
      </w:r>
      <w:r w:rsidR="00C52F4A" w:rsidRPr="00605EB6">
        <w:t>Voilà le premier</w:t>
      </w:r>
      <w:r w:rsidR="00C474C1">
        <w:t xml:space="preserve">, </w:t>
      </w:r>
      <w:r w:rsidR="00C52F4A" w:rsidRPr="00605EB6">
        <w:t xml:space="preserve">murmura </w:t>
      </w:r>
      <w:r w:rsidR="00C474C1">
        <w:t>M. </w:t>
      </w:r>
      <w:r w:rsidR="00C52F4A" w:rsidRPr="00605EB6">
        <w:t>Lagarde en se levant</w:t>
      </w:r>
      <w:r w:rsidR="00C474C1">
        <w:t xml:space="preserve"> ; </w:t>
      </w:r>
      <w:r w:rsidR="00C52F4A" w:rsidRPr="00605EB6">
        <w:t>c</w:t>
      </w:r>
      <w:r w:rsidR="00C474C1">
        <w:t>’</w:t>
      </w:r>
      <w:r w:rsidR="00C52F4A" w:rsidRPr="00605EB6">
        <w:t>est le vieillard</w:t>
      </w:r>
      <w:r w:rsidR="00C474C1">
        <w:t>.</w:t>
      </w:r>
    </w:p>
    <w:p w14:paraId="72FED935" w14:textId="77777777" w:rsidR="00C474C1" w:rsidRDefault="00C52F4A" w:rsidP="00C52F4A">
      <w:r w:rsidRPr="00605EB6">
        <w:t>La porte du cabinet s</w:t>
      </w:r>
      <w:r w:rsidR="00C474C1">
        <w:t>’</w:t>
      </w:r>
      <w:r w:rsidRPr="00605EB6">
        <w:t>ouvrit et le valet annonça</w:t>
      </w:r>
      <w:r w:rsidR="00C474C1">
        <w:t> :</w:t>
      </w:r>
    </w:p>
    <w:p w14:paraId="64ADA999" w14:textId="10B6E1E1" w:rsidR="00C474C1" w:rsidRDefault="0094609C" w:rsidP="00C52F4A">
      <w:r>
        <w:lastRenderedPageBreak/>
        <w:t>— </w:t>
      </w:r>
      <w:r w:rsidR="00C52F4A" w:rsidRPr="00605EB6">
        <w:t>Monsieur Jacques Vaillant</w:t>
      </w:r>
      <w:r w:rsidR="00C474C1">
        <w:t>.</w:t>
      </w:r>
    </w:p>
    <w:p w14:paraId="20BF11A8" w14:textId="77777777" w:rsidR="00C474C1" w:rsidRDefault="00C52F4A" w:rsidP="00C52F4A">
      <w:r w:rsidRPr="00605EB6">
        <w:t>L</w:t>
      </w:r>
      <w:r w:rsidR="00C474C1">
        <w:t>’</w:t>
      </w:r>
      <w:r w:rsidRPr="00605EB6">
        <w:t>ancien dragon n</w:t>
      </w:r>
      <w:r w:rsidR="00C474C1">
        <w:t>’</w:t>
      </w:r>
      <w:r w:rsidRPr="00605EB6">
        <w:t>était plus l</w:t>
      </w:r>
      <w:r w:rsidR="00C474C1">
        <w:t>’</w:t>
      </w:r>
      <w:r w:rsidRPr="00605EB6">
        <w:t>homme vigoureux</w:t>
      </w:r>
      <w:r w:rsidR="00C474C1">
        <w:t xml:space="preserve">, </w:t>
      </w:r>
      <w:r w:rsidRPr="00605EB6">
        <w:t>au caractère énergique que nous avons connu autrefois</w:t>
      </w:r>
      <w:r w:rsidR="00C474C1">
        <w:t xml:space="preserve"> ; </w:t>
      </w:r>
      <w:r w:rsidRPr="00605EB6">
        <w:t>la douleur était restée peinte sur son visage</w:t>
      </w:r>
      <w:r w:rsidR="00C474C1">
        <w:t xml:space="preserve">, </w:t>
      </w:r>
      <w:r w:rsidRPr="00605EB6">
        <w:t>sa barbe et ses cheveux étaient devenus blancs</w:t>
      </w:r>
      <w:r w:rsidR="00C474C1">
        <w:t>.</w:t>
      </w:r>
    </w:p>
    <w:p w14:paraId="0F689B39" w14:textId="0DD2FFA6" w:rsidR="00C474C1" w:rsidRDefault="00C52F4A" w:rsidP="00C52F4A">
      <w:r w:rsidRPr="00605EB6">
        <w:t>Il parut dans son costume de voyage</w:t>
      </w:r>
      <w:r w:rsidR="00C474C1">
        <w:t xml:space="preserve">, </w:t>
      </w:r>
      <w:r w:rsidRPr="00605EB6">
        <w:t>poudreux</w:t>
      </w:r>
      <w:r w:rsidR="00C474C1">
        <w:t xml:space="preserve">, </w:t>
      </w:r>
      <w:r w:rsidRPr="00605EB6">
        <w:t>un peu fripé</w:t>
      </w:r>
      <w:r w:rsidR="00C474C1">
        <w:t xml:space="preserve">, </w:t>
      </w:r>
      <w:r w:rsidRPr="00605EB6">
        <w:t>portant sa valise</w:t>
      </w:r>
      <w:r w:rsidR="00C474C1">
        <w:t xml:space="preserve">. </w:t>
      </w:r>
      <w:r w:rsidRPr="00605EB6">
        <w:t xml:space="preserve">Il tendit à </w:t>
      </w:r>
      <w:r w:rsidR="00C474C1">
        <w:t>M. </w:t>
      </w:r>
      <w:r w:rsidRPr="00605EB6">
        <w:t>Lagarde sa main libre</w:t>
      </w:r>
      <w:r w:rsidR="00C474C1">
        <w:t>.</w:t>
      </w:r>
    </w:p>
    <w:p w14:paraId="14A9720E" w14:textId="62876C24" w:rsidR="00C474C1" w:rsidRDefault="0094609C" w:rsidP="00C52F4A">
      <w:r>
        <w:t>— </w:t>
      </w:r>
      <w:r w:rsidR="00C52F4A" w:rsidRPr="00605EB6">
        <w:t>Non</w:t>
      </w:r>
      <w:r w:rsidR="00C474C1">
        <w:t xml:space="preserve">, </w:t>
      </w:r>
      <w:r w:rsidR="00C52F4A" w:rsidRPr="00605EB6">
        <w:t>non</w:t>
      </w:r>
      <w:r w:rsidR="00C474C1">
        <w:t xml:space="preserve">, </w:t>
      </w:r>
      <w:r w:rsidR="00C52F4A" w:rsidRPr="00605EB6">
        <w:t>dit vivement celui-ci</w:t>
      </w:r>
      <w:r w:rsidR="00C474C1">
        <w:t xml:space="preserve">, </w:t>
      </w:r>
      <w:r w:rsidR="00C52F4A" w:rsidRPr="00605EB6">
        <w:t>ce n</w:t>
      </w:r>
      <w:r w:rsidR="00C474C1">
        <w:t>’</w:t>
      </w:r>
      <w:r w:rsidR="00C52F4A" w:rsidRPr="00605EB6">
        <w:t>est pas ainsi que je reçois mes bons amis</w:t>
      </w:r>
      <w:r w:rsidR="00C474C1">
        <w:t>.</w:t>
      </w:r>
    </w:p>
    <w:p w14:paraId="03F32D7C" w14:textId="77777777" w:rsidR="00C474C1" w:rsidRDefault="00C52F4A" w:rsidP="00C52F4A">
      <w:r w:rsidRPr="00605EB6">
        <w:t>Il prit le vieillard dans ses bras et l</w:t>
      </w:r>
      <w:r w:rsidR="00C474C1">
        <w:t>’</w:t>
      </w:r>
      <w:r w:rsidRPr="00605EB6">
        <w:t>embrassa sur les deux joues</w:t>
      </w:r>
      <w:r w:rsidR="00C474C1">
        <w:t>.</w:t>
      </w:r>
    </w:p>
    <w:p w14:paraId="510A4FB1" w14:textId="77777777" w:rsidR="00C474C1" w:rsidRDefault="00C52F4A" w:rsidP="00C52F4A">
      <w:r w:rsidRPr="00605EB6">
        <w:t>Jacques Vaillant eut de la peine à retenir ses larmes</w:t>
      </w:r>
      <w:r w:rsidR="00C474C1">
        <w:t xml:space="preserve"> ; </w:t>
      </w:r>
      <w:r w:rsidRPr="00605EB6">
        <w:t>il ne s</w:t>
      </w:r>
      <w:r w:rsidR="00C474C1">
        <w:t>’</w:t>
      </w:r>
      <w:r w:rsidRPr="00605EB6">
        <w:t>attendait certainement pas à un semblable accueil</w:t>
      </w:r>
      <w:r w:rsidR="00C474C1">
        <w:t>.</w:t>
      </w:r>
    </w:p>
    <w:p w14:paraId="02D6B20B" w14:textId="1389DEB9" w:rsidR="00C474C1" w:rsidRDefault="0094609C" w:rsidP="00C52F4A">
      <w:r>
        <w:t>— </w:t>
      </w:r>
      <w:r w:rsidR="00C52F4A" w:rsidRPr="00605EB6">
        <w:t>Je suis tout honteux</w:t>
      </w:r>
      <w:r w:rsidR="00C474C1">
        <w:t xml:space="preserve">, </w:t>
      </w:r>
      <w:r w:rsidR="00C52F4A" w:rsidRPr="00605EB6">
        <w:t>dit-il</w:t>
      </w:r>
      <w:r w:rsidR="00C474C1">
        <w:t xml:space="preserve">, </w:t>
      </w:r>
      <w:r w:rsidR="00C52F4A" w:rsidRPr="00605EB6">
        <w:t>de me présenter ainsi</w:t>
      </w:r>
      <w:r w:rsidR="00C474C1">
        <w:t xml:space="preserve"> ; </w:t>
      </w:r>
      <w:r w:rsidR="00C52F4A" w:rsidRPr="00605EB6">
        <w:t>mais je vous ai obéi</w:t>
      </w:r>
      <w:r w:rsidR="00C474C1">
        <w:t xml:space="preserve">, </w:t>
      </w:r>
      <w:r w:rsidR="00C52F4A" w:rsidRPr="00605EB6">
        <w:t>monsieur</w:t>
      </w:r>
      <w:r w:rsidR="00C474C1">
        <w:t xml:space="preserve">, </w:t>
      </w:r>
      <w:r w:rsidR="00C52F4A" w:rsidRPr="00605EB6">
        <w:t>je suis venu directement de la gare ici</w:t>
      </w:r>
      <w:r w:rsidR="00C474C1">
        <w:t>.</w:t>
      </w:r>
    </w:p>
    <w:p w14:paraId="18AF9FD8" w14:textId="3DACE4F7" w:rsidR="00C474C1" w:rsidRDefault="0094609C" w:rsidP="00C52F4A">
      <w:r>
        <w:t>— </w:t>
      </w:r>
      <w:r w:rsidR="00C52F4A" w:rsidRPr="00605EB6">
        <w:t>Vous allez pouvoir vous occuper de votre toilette</w:t>
      </w:r>
      <w:r w:rsidR="00C474C1">
        <w:t xml:space="preserve">, </w:t>
      </w:r>
      <w:r w:rsidR="00C52F4A" w:rsidRPr="00605EB6">
        <w:t>nous ne nous mettrons à table que dans vingt minutes</w:t>
      </w:r>
      <w:r w:rsidR="00C474C1">
        <w:t xml:space="preserve">. </w:t>
      </w:r>
      <w:r w:rsidR="00C52F4A" w:rsidRPr="00605EB6">
        <w:t>Mon valet de chambre</w:t>
      </w:r>
      <w:r w:rsidR="00C474C1">
        <w:t xml:space="preserve">, </w:t>
      </w:r>
      <w:r w:rsidR="00C52F4A" w:rsidRPr="00605EB6">
        <w:t>va vous conduire dans votre chambre</w:t>
      </w:r>
      <w:r w:rsidR="00C474C1">
        <w:t>.</w:t>
      </w:r>
    </w:p>
    <w:p w14:paraId="578AB284" w14:textId="7087462F" w:rsidR="00C474C1" w:rsidRDefault="00C474C1" w:rsidP="00C52F4A">
      <w:r>
        <w:t>» </w:t>
      </w:r>
      <w:r w:rsidR="00C52F4A" w:rsidRPr="00605EB6">
        <w:t>Firmin</w:t>
      </w:r>
      <w:r>
        <w:t xml:space="preserve">, </w:t>
      </w:r>
      <w:r w:rsidR="00C52F4A" w:rsidRPr="00605EB6">
        <w:t>ajouta-t-il</w:t>
      </w:r>
      <w:r>
        <w:t xml:space="preserve">, </w:t>
      </w:r>
      <w:r w:rsidR="00C52F4A" w:rsidRPr="00605EB6">
        <w:t>en se tournant vers le domestique qui attendait les ordres de son maître</w:t>
      </w:r>
      <w:r>
        <w:t xml:space="preserve">, </w:t>
      </w:r>
      <w:r w:rsidR="00C52F4A" w:rsidRPr="00605EB6">
        <w:t xml:space="preserve">prenez la valise de </w:t>
      </w:r>
      <w:r>
        <w:t>M. </w:t>
      </w:r>
      <w:r w:rsidR="00C52F4A" w:rsidRPr="00605EB6">
        <w:t>Vaillant et veillez à ce que rien ne lui manque</w:t>
      </w:r>
      <w:r>
        <w:t>.</w:t>
      </w:r>
    </w:p>
    <w:p w14:paraId="40A834F9" w14:textId="77777777" w:rsidR="00C474C1" w:rsidRDefault="00C52F4A" w:rsidP="00C52F4A">
      <w:r w:rsidRPr="00605EB6">
        <w:t>Le vieillard suivit le valet de chambre</w:t>
      </w:r>
      <w:r w:rsidR="00C474C1">
        <w:t>.</w:t>
      </w:r>
    </w:p>
    <w:p w14:paraId="2E4FBC48" w14:textId="77777777" w:rsidR="00C474C1" w:rsidRDefault="00C52F4A" w:rsidP="00C52F4A">
      <w:r w:rsidRPr="00605EB6">
        <w:t>Un quart d</w:t>
      </w:r>
      <w:r w:rsidR="00C474C1">
        <w:t>’</w:t>
      </w:r>
      <w:r w:rsidRPr="00605EB6">
        <w:t>heure s</w:t>
      </w:r>
      <w:r w:rsidR="00C474C1">
        <w:t>’</w:t>
      </w:r>
      <w:r w:rsidRPr="00605EB6">
        <w:t>écoula</w:t>
      </w:r>
      <w:r w:rsidR="00C474C1">
        <w:t xml:space="preserve">. </w:t>
      </w:r>
      <w:r w:rsidRPr="00605EB6">
        <w:t>Un nouveau coup de sonnette se fit entendre</w:t>
      </w:r>
      <w:r w:rsidR="00C474C1">
        <w:t>.</w:t>
      </w:r>
    </w:p>
    <w:p w14:paraId="70AA3A9A" w14:textId="0DE21994" w:rsidR="00C474C1" w:rsidRDefault="0094609C" w:rsidP="00C52F4A">
      <w:r>
        <w:t>— </w:t>
      </w:r>
      <w:r w:rsidR="00C52F4A" w:rsidRPr="00605EB6">
        <w:t>Exactitude militaire</w:t>
      </w:r>
      <w:r w:rsidR="00C474C1">
        <w:t xml:space="preserve">, </w:t>
      </w:r>
      <w:r w:rsidR="00C52F4A" w:rsidRPr="00605EB6">
        <w:t xml:space="preserve">dit </w:t>
      </w:r>
      <w:r w:rsidR="00C474C1">
        <w:t>M. </w:t>
      </w:r>
      <w:r w:rsidR="00C52F4A" w:rsidRPr="00605EB6">
        <w:t>Lagarde</w:t>
      </w:r>
      <w:r w:rsidR="00C474C1">
        <w:t>.</w:t>
      </w:r>
    </w:p>
    <w:p w14:paraId="3A885296" w14:textId="77777777" w:rsidR="00C474C1" w:rsidRDefault="00C52F4A" w:rsidP="00C52F4A">
      <w:r w:rsidRPr="00605EB6">
        <w:lastRenderedPageBreak/>
        <w:t>Firmin annonça</w:t>
      </w:r>
      <w:r w:rsidR="00C474C1">
        <w:t> :</w:t>
      </w:r>
    </w:p>
    <w:p w14:paraId="7D24929C" w14:textId="20DA1AE7" w:rsidR="00C474C1" w:rsidRDefault="0094609C" w:rsidP="00C52F4A">
      <w:r>
        <w:t>— </w:t>
      </w:r>
      <w:r w:rsidR="00C52F4A" w:rsidRPr="00605EB6">
        <w:t>Monsieur Jacques Grandin</w:t>
      </w:r>
      <w:r w:rsidR="00C474C1">
        <w:t>.</w:t>
      </w:r>
    </w:p>
    <w:p w14:paraId="0990EE4E" w14:textId="77777777" w:rsidR="00C474C1" w:rsidRDefault="00C52F4A" w:rsidP="00C52F4A">
      <w:r w:rsidRPr="00605EB6">
        <w:t>Le jeune lieutenant</w:t>
      </w:r>
      <w:r w:rsidR="00C474C1">
        <w:t xml:space="preserve">, </w:t>
      </w:r>
      <w:r w:rsidRPr="00605EB6">
        <w:t>de hussards</w:t>
      </w:r>
      <w:r w:rsidR="00C474C1">
        <w:t xml:space="preserve">, </w:t>
      </w:r>
      <w:r w:rsidRPr="00605EB6">
        <w:t>en costume bourgeois</w:t>
      </w:r>
      <w:r w:rsidR="00C474C1">
        <w:t xml:space="preserve">, </w:t>
      </w:r>
      <w:r w:rsidRPr="00605EB6">
        <w:t>le ruban rouge à la boutonnière de sa redingote</w:t>
      </w:r>
      <w:r w:rsidR="00C474C1">
        <w:t xml:space="preserve">, </w:t>
      </w:r>
      <w:r w:rsidRPr="00605EB6">
        <w:t>entra dans le cabinet</w:t>
      </w:r>
      <w:r w:rsidR="00C474C1">
        <w:t>.</w:t>
      </w:r>
    </w:p>
    <w:p w14:paraId="27B6412A" w14:textId="37B74BE2" w:rsidR="00C474C1" w:rsidRDefault="0094609C" w:rsidP="00C52F4A">
      <w:r>
        <w:t>— </w:t>
      </w:r>
      <w:r w:rsidR="00C52F4A" w:rsidRPr="00605EB6">
        <w:t>Mon ami</w:t>
      </w:r>
      <w:r w:rsidR="00C474C1">
        <w:t xml:space="preserve"> ! </w:t>
      </w:r>
      <w:r w:rsidR="00C52F4A" w:rsidRPr="00605EB6">
        <w:t xml:space="preserve">dit </w:t>
      </w:r>
      <w:r w:rsidR="00C474C1">
        <w:t>M. </w:t>
      </w:r>
      <w:r w:rsidR="00C52F4A" w:rsidRPr="00605EB6">
        <w:t>Lagarde</w:t>
      </w:r>
      <w:r w:rsidR="00C474C1">
        <w:t>.</w:t>
      </w:r>
    </w:p>
    <w:p w14:paraId="027F576F" w14:textId="77777777" w:rsidR="00C474C1" w:rsidRDefault="00C52F4A" w:rsidP="00C52F4A">
      <w:r w:rsidRPr="00605EB6">
        <w:t>Et il lui ouvrit ses bras</w:t>
      </w:r>
      <w:r w:rsidR="00C474C1">
        <w:t>.</w:t>
      </w:r>
    </w:p>
    <w:p w14:paraId="2EDEDA39" w14:textId="6D43B3C2" w:rsidR="00C474C1" w:rsidRDefault="0094609C" w:rsidP="00C52F4A">
      <w:r>
        <w:t>— </w:t>
      </w:r>
      <w:r w:rsidR="00C52F4A" w:rsidRPr="00605EB6">
        <w:t>Vous m</w:t>
      </w:r>
      <w:r w:rsidR="00C474C1">
        <w:t>’</w:t>
      </w:r>
      <w:r w:rsidR="00C52F4A" w:rsidRPr="00605EB6">
        <w:t>avez appelé</w:t>
      </w:r>
      <w:r w:rsidR="00C474C1">
        <w:t xml:space="preserve">, </w:t>
      </w:r>
      <w:r w:rsidR="00C52F4A" w:rsidRPr="00605EB6">
        <w:t>me disant</w:t>
      </w:r>
      <w:r w:rsidR="00C474C1">
        <w:t xml:space="preserve"> : </w:t>
      </w:r>
      <w:r w:rsidR="00C52F4A" w:rsidRPr="00605EB6">
        <w:t>tel jour à telle heure</w:t>
      </w:r>
      <w:r w:rsidR="00C474C1">
        <w:t xml:space="preserve">, </w:t>
      </w:r>
      <w:r w:rsidR="00C52F4A" w:rsidRPr="00605EB6">
        <w:t>soyez chez moi</w:t>
      </w:r>
      <w:r w:rsidR="00C474C1">
        <w:t xml:space="preserve">, </w:t>
      </w:r>
      <w:r w:rsidR="00C52F4A" w:rsidRPr="00605EB6">
        <w:t>prononça Jacques d</w:t>
      </w:r>
      <w:r w:rsidR="00C474C1">
        <w:t>’</w:t>
      </w:r>
      <w:r w:rsidR="00C52F4A" w:rsidRPr="00605EB6">
        <w:t>une voix vibrante d</w:t>
      </w:r>
      <w:r w:rsidR="00C474C1">
        <w:t>’</w:t>
      </w:r>
      <w:r w:rsidR="00C52F4A" w:rsidRPr="00605EB6">
        <w:t>émotion</w:t>
      </w:r>
      <w:r w:rsidR="00C474C1">
        <w:t xml:space="preserve"> ; </w:t>
      </w:r>
      <w:r w:rsidR="00C52F4A" w:rsidRPr="00605EB6">
        <w:t>me voici</w:t>
      </w:r>
      <w:r w:rsidR="00C474C1">
        <w:t xml:space="preserve">. </w:t>
      </w:r>
      <w:r w:rsidR="00C52F4A" w:rsidRPr="00605EB6">
        <w:t>Vous avez besoin de moi</w:t>
      </w:r>
      <w:r w:rsidR="00C474C1">
        <w:t xml:space="preserve"> : </w:t>
      </w:r>
      <w:r w:rsidR="00C52F4A" w:rsidRPr="00605EB6">
        <w:t>ordonnez</w:t>
      </w:r>
      <w:r w:rsidR="00C474C1">
        <w:t xml:space="preserve">, </w:t>
      </w:r>
      <w:r w:rsidR="00C52F4A" w:rsidRPr="00605EB6">
        <w:t>mon ami</w:t>
      </w:r>
      <w:r w:rsidR="00C474C1">
        <w:t xml:space="preserve">, </w:t>
      </w:r>
      <w:r w:rsidR="00C52F4A" w:rsidRPr="00605EB6">
        <w:t>mon père</w:t>
      </w:r>
      <w:r w:rsidR="00C474C1">
        <w:t xml:space="preserve">, </w:t>
      </w:r>
      <w:r w:rsidR="00C52F4A" w:rsidRPr="00605EB6">
        <w:t>je suis prêt</w:t>
      </w:r>
      <w:r w:rsidR="00C474C1">
        <w:t xml:space="preserve">. </w:t>
      </w:r>
      <w:r w:rsidR="00C52F4A" w:rsidRPr="00605EB6">
        <w:t>Vais-je donc pouvoir enfin faire quelque chose pour vous</w:t>
      </w:r>
      <w:r w:rsidR="00C474C1">
        <w:t> ?</w:t>
      </w:r>
    </w:p>
    <w:p w14:paraId="143ADD9E" w14:textId="781214B1" w:rsidR="00C474C1" w:rsidRDefault="00C474C1" w:rsidP="00C52F4A">
      <w:r>
        <w:t>M. </w:t>
      </w:r>
      <w:r w:rsidR="00C52F4A" w:rsidRPr="00605EB6">
        <w:t>Lagarde eut un doux sourire</w:t>
      </w:r>
      <w:r>
        <w:t>.</w:t>
      </w:r>
    </w:p>
    <w:p w14:paraId="1A6FCC3F" w14:textId="4D2B009F" w:rsidR="00C474C1" w:rsidRDefault="0094609C" w:rsidP="00C52F4A">
      <w:r>
        <w:t>— </w:t>
      </w:r>
      <w:r w:rsidR="00C52F4A" w:rsidRPr="00605EB6">
        <w:t>Mon cher Jacques</w:t>
      </w:r>
      <w:r w:rsidR="00C474C1">
        <w:t xml:space="preserve">, </w:t>
      </w:r>
      <w:r w:rsidR="00C52F4A" w:rsidRPr="00605EB6">
        <w:t>répondit-il</w:t>
      </w:r>
      <w:r w:rsidR="00C474C1">
        <w:t xml:space="preserve">, </w:t>
      </w:r>
      <w:r w:rsidR="00C52F4A" w:rsidRPr="00605EB6">
        <w:t>je n</w:t>
      </w:r>
      <w:r w:rsidR="00C474C1">
        <w:t>’</w:t>
      </w:r>
      <w:r w:rsidR="00C52F4A" w:rsidRPr="00605EB6">
        <w:t xml:space="preserve">ai rien encore à </w:t>
      </w:r>
      <w:r w:rsidR="006976A5">
        <w:rPr>
          <w:bCs/>
        </w:rPr>
        <w:t>v</w:t>
      </w:r>
      <w:r w:rsidR="006976A5" w:rsidRPr="00605EB6">
        <w:rPr>
          <w:bCs/>
        </w:rPr>
        <w:t>ous</w:t>
      </w:r>
      <w:r w:rsidR="006976A5" w:rsidRPr="00605EB6">
        <w:t xml:space="preserve"> </w:t>
      </w:r>
      <w:r w:rsidR="00C52F4A" w:rsidRPr="00605EB6">
        <w:t>demander aujourd</w:t>
      </w:r>
      <w:r w:rsidR="00C474C1">
        <w:t>’</w:t>
      </w:r>
      <w:r w:rsidR="00C52F4A" w:rsidRPr="00605EB6">
        <w:t>hui</w:t>
      </w:r>
      <w:r w:rsidR="00C474C1">
        <w:t xml:space="preserve"> : </w:t>
      </w:r>
      <w:r w:rsidR="00C52F4A" w:rsidRPr="00605EB6">
        <w:t>mais patience</w:t>
      </w:r>
      <w:r w:rsidR="00C474C1">
        <w:t xml:space="preserve">, </w:t>
      </w:r>
      <w:r w:rsidR="00C52F4A" w:rsidRPr="00605EB6">
        <w:t>cela pourra venir</w:t>
      </w:r>
      <w:r w:rsidR="00C474C1">
        <w:t xml:space="preserve">. </w:t>
      </w:r>
      <w:r w:rsidR="00C52F4A" w:rsidRPr="00605EB6">
        <w:t>Je vous ai appelé parce que j</w:t>
      </w:r>
      <w:r w:rsidR="00C474C1">
        <w:t>’</w:t>
      </w:r>
      <w:r w:rsidR="00C52F4A" w:rsidRPr="00605EB6">
        <w:t>éprouvais le besoin de vous voir</w:t>
      </w:r>
      <w:r w:rsidR="00C474C1">
        <w:t xml:space="preserve">. </w:t>
      </w:r>
      <w:r w:rsidR="00C52F4A" w:rsidRPr="00605EB6">
        <w:t>Pour me donner cette satisfaction</w:t>
      </w:r>
      <w:r w:rsidR="00C474C1">
        <w:t xml:space="preserve">, </w:t>
      </w:r>
      <w:r w:rsidR="00C52F4A" w:rsidRPr="00605EB6">
        <w:t>c</w:t>
      </w:r>
      <w:r w:rsidR="00C474C1">
        <w:t>’</w:t>
      </w:r>
      <w:r w:rsidR="00C52F4A" w:rsidRPr="00605EB6">
        <w:t>est vingt lieues que je vous ai fait faire</w:t>
      </w:r>
      <w:r w:rsidR="00C474C1">
        <w:t>.</w:t>
      </w:r>
    </w:p>
    <w:p w14:paraId="3A42E892" w14:textId="099215E5" w:rsidR="00C474C1" w:rsidRDefault="0094609C" w:rsidP="00C52F4A">
      <w:r>
        <w:t>— </w:t>
      </w:r>
      <w:r w:rsidR="00C52F4A" w:rsidRPr="00605EB6">
        <w:t>En chemin de fer</w:t>
      </w:r>
      <w:r w:rsidR="00C474C1">
        <w:t xml:space="preserve">, </w:t>
      </w:r>
      <w:r w:rsidR="00C52F4A" w:rsidRPr="00605EB6">
        <w:t>quand</w:t>
      </w:r>
      <w:r w:rsidR="00C474C1">
        <w:t xml:space="preserve">, </w:t>
      </w:r>
      <w:r w:rsidR="00C52F4A" w:rsidRPr="00605EB6">
        <w:t>pour vous</w:t>
      </w:r>
      <w:r w:rsidR="00C474C1">
        <w:t xml:space="preserve">, </w:t>
      </w:r>
      <w:r w:rsidR="00C52F4A" w:rsidRPr="00605EB6">
        <w:t>j</w:t>
      </w:r>
      <w:r w:rsidR="00C474C1">
        <w:t>’</w:t>
      </w:r>
      <w:r w:rsidR="00C52F4A" w:rsidRPr="00605EB6">
        <w:t>irais à pied au bout du monde</w:t>
      </w:r>
      <w:r w:rsidR="00C474C1">
        <w:t>.</w:t>
      </w:r>
    </w:p>
    <w:p w14:paraId="599FEA43" w14:textId="7BF85A75" w:rsidR="00C474C1" w:rsidRDefault="0094609C" w:rsidP="00C52F4A">
      <w:r>
        <w:t>— </w:t>
      </w:r>
      <w:r w:rsidR="00C52F4A" w:rsidRPr="008D4CE1">
        <w:t>Je le sais</w:t>
      </w:r>
      <w:r w:rsidR="00C474C1">
        <w:t xml:space="preserve">. </w:t>
      </w:r>
      <w:r w:rsidR="00C52F4A" w:rsidRPr="008D4CE1">
        <w:t>Et puis</w:t>
      </w:r>
      <w:r w:rsidR="00C474C1">
        <w:t xml:space="preserve">, </w:t>
      </w:r>
      <w:r w:rsidR="00C52F4A" w:rsidRPr="008D4CE1">
        <w:t>Jacques</w:t>
      </w:r>
      <w:r w:rsidR="00C474C1">
        <w:t xml:space="preserve">, </w:t>
      </w:r>
      <w:r w:rsidR="00C52F4A" w:rsidRPr="008D4CE1">
        <w:t>j</w:t>
      </w:r>
      <w:r w:rsidR="00C474C1">
        <w:t>’</w:t>
      </w:r>
      <w:r w:rsidR="00C52F4A" w:rsidRPr="008D4CE1">
        <w:t>ai aussi une surprise à vous faire</w:t>
      </w:r>
      <w:r w:rsidR="00C474C1">
        <w:t>.</w:t>
      </w:r>
    </w:p>
    <w:p w14:paraId="6078773F" w14:textId="51D7BAFC" w:rsidR="00C474C1" w:rsidRDefault="0094609C" w:rsidP="00C52F4A">
      <w:r>
        <w:t>— </w:t>
      </w:r>
      <w:r w:rsidR="00C52F4A" w:rsidRPr="008D4CE1">
        <w:t>Une surprise</w:t>
      </w:r>
      <w:r w:rsidR="00C474C1">
        <w:t> ?</w:t>
      </w:r>
    </w:p>
    <w:p w14:paraId="3B8B0144" w14:textId="4B51FF38" w:rsidR="00C474C1" w:rsidRDefault="0094609C" w:rsidP="00C52F4A">
      <w:r>
        <w:t>— </w:t>
      </w:r>
      <w:r w:rsidR="00C52F4A" w:rsidRPr="008D4CE1">
        <w:t>Regardez</w:t>
      </w:r>
      <w:r w:rsidR="00C474C1">
        <w:t>.</w:t>
      </w:r>
    </w:p>
    <w:p w14:paraId="7A8A0BEF" w14:textId="77777777" w:rsidR="00C474C1" w:rsidRDefault="00C52F4A" w:rsidP="00C52F4A">
      <w:r w:rsidRPr="00605EB6">
        <w:t>La porte venait de s</w:t>
      </w:r>
      <w:r w:rsidR="00C474C1">
        <w:t>’</w:t>
      </w:r>
      <w:r w:rsidRPr="00605EB6">
        <w:t>ouvrir</w:t>
      </w:r>
      <w:r w:rsidR="00C474C1">
        <w:t>.</w:t>
      </w:r>
    </w:p>
    <w:p w14:paraId="119BFF7F" w14:textId="77777777" w:rsidR="00C474C1" w:rsidRDefault="00C52F4A" w:rsidP="00C52F4A">
      <w:r w:rsidRPr="00605EB6">
        <w:lastRenderedPageBreak/>
        <w:t>L</w:t>
      </w:r>
      <w:r w:rsidR="00C474C1">
        <w:t>’</w:t>
      </w:r>
      <w:r w:rsidRPr="00605EB6">
        <w:t>officier se retourna vivement et poussa une exclamation de joie à laquelle répondit une autre exclamation</w:t>
      </w:r>
      <w:r w:rsidR="00C474C1">
        <w:t xml:space="preserve">, </w:t>
      </w:r>
      <w:r w:rsidRPr="00605EB6">
        <w:t>non moins joyeuse</w:t>
      </w:r>
      <w:r w:rsidR="00C474C1">
        <w:t>.</w:t>
      </w:r>
    </w:p>
    <w:p w14:paraId="6B289ED6" w14:textId="77777777" w:rsidR="00C474C1" w:rsidRDefault="00C52F4A" w:rsidP="00C52F4A">
      <w:r w:rsidRPr="00605EB6">
        <w:t>Et le parrain et le filleul tombèrent dans les bras l</w:t>
      </w:r>
      <w:r w:rsidR="00C474C1">
        <w:t>’</w:t>
      </w:r>
      <w:r w:rsidRPr="00605EB6">
        <w:t>un de l</w:t>
      </w:r>
      <w:r w:rsidR="00C474C1">
        <w:t>’</w:t>
      </w:r>
      <w:r w:rsidRPr="00605EB6">
        <w:t>autre</w:t>
      </w:r>
      <w:r w:rsidR="00C474C1">
        <w:t>.</w:t>
      </w:r>
    </w:p>
    <w:p w14:paraId="276D6C77" w14:textId="06D197AE" w:rsidR="00C474C1" w:rsidRDefault="0094609C" w:rsidP="00C52F4A">
      <w:r>
        <w:t>— </w:t>
      </w:r>
      <w:r w:rsidR="00C52F4A" w:rsidRPr="00605EB6">
        <w:t>Deux malheureux à consoler</w:t>
      </w:r>
      <w:r w:rsidR="00C474C1">
        <w:t xml:space="preserve">, </w:t>
      </w:r>
      <w:r w:rsidR="00C52F4A" w:rsidRPr="00605EB6">
        <w:t>le bonheur à leur rendre</w:t>
      </w:r>
      <w:r w:rsidR="00C474C1">
        <w:t xml:space="preserve">, </w:t>
      </w:r>
      <w:r w:rsidR="00C52F4A" w:rsidRPr="00605EB6">
        <w:t xml:space="preserve">se disait </w:t>
      </w:r>
      <w:r w:rsidR="00C474C1">
        <w:t>M. </w:t>
      </w:r>
      <w:r w:rsidR="00C52F4A" w:rsidRPr="00605EB6">
        <w:t>Lagarde</w:t>
      </w:r>
      <w:r w:rsidR="00C474C1">
        <w:t>.</w:t>
      </w:r>
    </w:p>
    <w:p w14:paraId="533F9572" w14:textId="77777777" w:rsidR="00C474C1" w:rsidRDefault="00C52F4A" w:rsidP="00C52F4A">
      <w:r w:rsidRPr="00605EB6">
        <w:t>La voix de Firmin se fit entendre</w:t>
      </w:r>
      <w:r w:rsidR="00C474C1">
        <w:t>.</w:t>
      </w:r>
    </w:p>
    <w:p w14:paraId="6023B65C" w14:textId="7B385CC2" w:rsidR="00C474C1" w:rsidRDefault="0094609C" w:rsidP="00C52F4A">
      <w:r>
        <w:t>— </w:t>
      </w:r>
      <w:r w:rsidR="00C52F4A" w:rsidRPr="00605EB6">
        <w:t>Le déjeuner est servi</w:t>
      </w:r>
      <w:r w:rsidR="00C474C1">
        <w:t>.</w:t>
      </w:r>
    </w:p>
    <w:p w14:paraId="0EADF2DD" w14:textId="38392018" w:rsidR="00C474C1" w:rsidRDefault="0094609C" w:rsidP="00C52F4A">
      <w:r>
        <w:t>— </w:t>
      </w:r>
      <w:r w:rsidR="00C52F4A" w:rsidRPr="00605EB6">
        <w:t>Mes amis</w:t>
      </w:r>
      <w:r w:rsidR="00C474C1">
        <w:t xml:space="preserve">, </w:t>
      </w:r>
      <w:r w:rsidR="00C52F4A" w:rsidRPr="00605EB6">
        <w:t>à table</w:t>
      </w:r>
      <w:r w:rsidR="00C474C1">
        <w:t xml:space="preserve">, </w:t>
      </w:r>
      <w:r w:rsidR="00C52F4A" w:rsidRPr="00605EB6">
        <w:t xml:space="preserve">dit </w:t>
      </w:r>
      <w:r w:rsidR="00C474C1">
        <w:t>M. </w:t>
      </w:r>
      <w:r w:rsidR="00C52F4A" w:rsidRPr="00605EB6">
        <w:t>Lagarde</w:t>
      </w:r>
      <w:r w:rsidR="00C474C1">
        <w:t>.</w:t>
      </w:r>
    </w:p>
    <w:p w14:paraId="49C9C5B9" w14:textId="77777777" w:rsidR="00C474C1" w:rsidRDefault="00C52F4A" w:rsidP="00C52F4A">
      <w:r w:rsidRPr="00605EB6">
        <w:t>En se rendant à la salle à manger</w:t>
      </w:r>
      <w:r w:rsidR="00C474C1">
        <w:t xml:space="preserve">, </w:t>
      </w:r>
      <w:r w:rsidRPr="00605EB6">
        <w:t>le vieillard et le jeune homme échangèrent rapidement à voix basse les paroles suivantes</w:t>
      </w:r>
      <w:r w:rsidR="00C474C1">
        <w:t> :</w:t>
      </w:r>
    </w:p>
    <w:p w14:paraId="62A82D6E" w14:textId="13595FED" w:rsidR="00C474C1" w:rsidRDefault="0094609C" w:rsidP="00C52F4A">
      <w:r>
        <w:t>— </w:t>
      </w:r>
      <w:r w:rsidR="00C52F4A" w:rsidRPr="00605EB6">
        <w:t>Sais-tu pourquoi nous sommes ici tous les deux</w:t>
      </w:r>
      <w:r w:rsidR="00C474C1">
        <w:t> ?</w:t>
      </w:r>
    </w:p>
    <w:p w14:paraId="0516F939" w14:textId="30BAE69B" w:rsidR="00C474C1" w:rsidRDefault="0094609C" w:rsidP="00C52F4A">
      <w:r>
        <w:t>— </w:t>
      </w:r>
      <w:r w:rsidR="00C52F4A" w:rsidRPr="00605EB6">
        <w:t>Je ne sais rien</w:t>
      </w:r>
      <w:r w:rsidR="00C474C1">
        <w:t>.</w:t>
      </w:r>
    </w:p>
    <w:p w14:paraId="52E11AA3" w14:textId="27E3BDCF" w:rsidR="00C474C1" w:rsidRDefault="0094609C" w:rsidP="00C52F4A">
      <w:r>
        <w:t>— </w:t>
      </w:r>
      <w:r w:rsidR="00C52F4A" w:rsidRPr="00605EB6">
        <w:t>Qu</w:t>
      </w:r>
      <w:r w:rsidR="00C474C1">
        <w:t>’</w:t>
      </w:r>
      <w:r w:rsidR="00C52F4A" w:rsidRPr="00605EB6">
        <w:t>est-ce que cela signifie</w:t>
      </w:r>
      <w:r w:rsidR="00C474C1">
        <w:t xml:space="preserve"> ? </w:t>
      </w:r>
      <w:r w:rsidR="00C52F4A" w:rsidRPr="00605EB6">
        <w:t>Je cherche vainement à comprendre</w:t>
      </w:r>
      <w:r w:rsidR="00C474C1">
        <w:t>.</w:t>
      </w:r>
    </w:p>
    <w:p w14:paraId="2915FFA1" w14:textId="738AC3A6" w:rsidR="00C474C1" w:rsidRDefault="0094609C" w:rsidP="00C52F4A">
      <w:r>
        <w:t>— </w:t>
      </w:r>
      <w:r w:rsidR="00C52F4A" w:rsidRPr="00605EB6">
        <w:t>Ma surprise n</w:t>
      </w:r>
      <w:r w:rsidR="00C474C1">
        <w:t>’</w:t>
      </w:r>
      <w:r w:rsidR="00C52F4A" w:rsidRPr="00605EB6">
        <w:t>est pas moins</w:t>
      </w:r>
      <w:r w:rsidR="00C474C1">
        <w:t xml:space="preserve">, </w:t>
      </w:r>
      <w:r w:rsidR="00C52F4A" w:rsidRPr="00605EB6">
        <w:t>grande que la vôtre</w:t>
      </w:r>
      <w:r w:rsidR="00C474C1">
        <w:t>.</w:t>
      </w:r>
    </w:p>
    <w:p w14:paraId="347D1914" w14:textId="3BA5A3A6" w:rsidR="00C474C1" w:rsidRDefault="0094609C" w:rsidP="00C52F4A">
      <w:r>
        <w:t>— </w:t>
      </w:r>
      <w:r w:rsidR="00C474C1">
        <w:t>M. </w:t>
      </w:r>
      <w:r w:rsidR="00C52F4A" w:rsidRPr="00605EB6">
        <w:t>Lagarde a certainement quelque chose à nous dire</w:t>
      </w:r>
      <w:r w:rsidR="00C474C1">
        <w:t>.</w:t>
      </w:r>
    </w:p>
    <w:p w14:paraId="0012D1E0" w14:textId="4DAFBFA3" w:rsidR="00C474C1" w:rsidRDefault="0094609C" w:rsidP="00C52F4A">
      <w:r>
        <w:t>— </w:t>
      </w:r>
      <w:r w:rsidR="00C52F4A" w:rsidRPr="00605EB6">
        <w:t>Cela n</w:t>
      </w:r>
      <w:r w:rsidR="00C474C1">
        <w:t>’</w:t>
      </w:r>
      <w:r w:rsidR="00C52F4A" w:rsidRPr="00605EB6">
        <w:t>est pas douteux</w:t>
      </w:r>
      <w:r w:rsidR="00C474C1">
        <w:t>.</w:t>
      </w:r>
    </w:p>
    <w:p w14:paraId="3C7D5A7B" w14:textId="41CA39BF" w:rsidR="00C474C1" w:rsidRDefault="0094609C" w:rsidP="00C52F4A">
      <w:r>
        <w:t>— </w:t>
      </w:r>
      <w:r w:rsidR="00C52F4A" w:rsidRPr="00605EB6">
        <w:t>Mais quoi</w:t>
      </w:r>
      <w:r w:rsidR="00C474C1">
        <w:t> ?</w:t>
      </w:r>
    </w:p>
    <w:p w14:paraId="4787D552" w14:textId="1D1A8BAF" w:rsidR="00C474C1" w:rsidRDefault="0094609C" w:rsidP="00C52F4A">
      <w:r>
        <w:t>— </w:t>
      </w:r>
      <w:r w:rsidR="00C52F4A" w:rsidRPr="00605EB6">
        <w:t>Attendons</w:t>
      </w:r>
      <w:r w:rsidR="00C474C1">
        <w:t>.</w:t>
      </w:r>
    </w:p>
    <w:p w14:paraId="0BAAA2CD" w14:textId="67A31736" w:rsidR="00C474C1" w:rsidRDefault="0094609C" w:rsidP="00C52F4A">
      <w:r>
        <w:t>— </w:t>
      </w:r>
      <w:r w:rsidR="00C52F4A" w:rsidRPr="00605EB6">
        <w:t>C</w:t>
      </w:r>
      <w:r w:rsidR="00C474C1">
        <w:t>’</w:t>
      </w:r>
      <w:r w:rsidR="00C52F4A" w:rsidRPr="00605EB6">
        <w:t>est étrange</w:t>
      </w:r>
      <w:r w:rsidR="00C474C1">
        <w:t> !</w:t>
      </w:r>
    </w:p>
    <w:p w14:paraId="6D8BC004" w14:textId="52E0B14A" w:rsidR="00C474C1" w:rsidRDefault="00C52F4A" w:rsidP="00C52F4A">
      <w:r w:rsidRPr="00605EB6">
        <w:lastRenderedPageBreak/>
        <w:t>On parla peu pendant le déjeuner</w:t>
      </w:r>
      <w:r w:rsidR="00C474C1">
        <w:t xml:space="preserve">. </w:t>
      </w:r>
      <w:r w:rsidRPr="00605EB6">
        <w:t xml:space="preserve">Les convives de </w:t>
      </w:r>
      <w:r w:rsidR="00C474C1">
        <w:t>M. </w:t>
      </w:r>
      <w:r w:rsidRPr="00605EB6">
        <w:t>Lagarde avaient grand appétit</w:t>
      </w:r>
      <w:r w:rsidR="00C474C1">
        <w:t xml:space="preserve"> ; </w:t>
      </w:r>
      <w:r w:rsidRPr="00605EB6">
        <w:t>lui-même mangea mieux que d</w:t>
      </w:r>
      <w:r w:rsidR="00C474C1">
        <w:t>’</w:t>
      </w:r>
      <w:r w:rsidRPr="00605EB6">
        <w:t>ordinaire</w:t>
      </w:r>
      <w:r w:rsidR="00C474C1">
        <w:t xml:space="preserve">. </w:t>
      </w:r>
      <w:r w:rsidRPr="00605EB6">
        <w:t>Tous les mets furent trouvés exquis</w:t>
      </w:r>
      <w:r w:rsidR="00C474C1">
        <w:t xml:space="preserve">. </w:t>
      </w:r>
      <w:r w:rsidRPr="00605EB6">
        <w:t>La cuisinière s</w:t>
      </w:r>
      <w:r w:rsidR="00C474C1">
        <w:t>’</w:t>
      </w:r>
      <w:r w:rsidRPr="00605EB6">
        <w:t>était réellement distinguée</w:t>
      </w:r>
      <w:r w:rsidR="00C474C1">
        <w:t xml:space="preserve">. </w:t>
      </w:r>
      <w:r w:rsidRPr="00605EB6">
        <w:t>On but des vins délicieux</w:t>
      </w:r>
      <w:r w:rsidR="00C474C1">
        <w:t>.</w:t>
      </w:r>
    </w:p>
    <w:p w14:paraId="5EF0C5B2" w14:textId="77777777" w:rsidR="00C474C1" w:rsidRDefault="00C52F4A" w:rsidP="00C52F4A">
      <w:r w:rsidRPr="00605EB6">
        <w:t>À chaque instant les deux convives se regardaient et semblaient se dire</w:t>
      </w:r>
      <w:r w:rsidR="00C474C1">
        <w:t> :</w:t>
      </w:r>
    </w:p>
    <w:p w14:paraId="67478DC1" w14:textId="25523CBC" w:rsidR="00C52F4A" w:rsidRPr="00605EB6" w:rsidRDefault="00C474C1" w:rsidP="00C52F4A">
      <w:r>
        <w:t>« </w:t>
      </w:r>
      <w:r w:rsidR="00C52F4A" w:rsidRPr="00605EB6">
        <w:t>Il ne nous a rien dit</w:t>
      </w:r>
      <w:r>
        <w:t>. »</w:t>
      </w:r>
    </w:p>
    <w:p w14:paraId="2181B782" w14:textId="054D8B7A" w:rsidR="00C474C1" w:rsidRDefault="00C52F4A" w:rsidP="00C52F4A">
      <w:r w:rsidRPr="00605EB6">
        <w:t xml:space="preserve">Dès que </w:t>
      </w:r>
      <w:r w:rsidR="00C474C1">
        <w:t>M. </w:t>
      </w:r>
      <w:r w:rsidRPr="00605EB6">
        <w:t>Lagarde prononçait un mot</w:t>
      </w:r>
      <w:r w:rsidR="00C474C1">
        <w:t xml:space="preserve">, </w:t>
      </w:r>
      <w:r w:rsidRPr="00605EB6">
        <w:t>ils étaient tout oreilles</w:t>
      </w:r>
      <w:r w:rsidR="00C474C1">
        <w:t xml:space="preserve">, </w:t>
      </w:r>
      <w:r w:rsidRPr="00605EB6">
        <w:t>espérant que la communication attendue allait venir</w:t>
      </w:r>
      <w:r w:rsidR="00C474C1">
        <w:t xml:space="preserve">. </w:t>
      </w:r>
      <w:r w:rsidRPr="00605EB6">
        <w:t>Mais l</w:t>
      </w:r>
      <w:r w:rsidR="00C474C1">
        <w:t>’</w:t>
      </w:r>
      <w:r w:rsidRPr="00605EB6">
        <w:t>amphitryon qui</w:t>
      </w:r>
      <w:r w:rsidR="00C474C1">
        <w:t xml:space="preserve">, </w:t>
      </w:r>
      <w:r w:rsidRPr="00605EB6">
        <w:t>d</w:t>
      </w:r>
      <w:r w:rsidR="00C474C1">
        <w:t>’</w:t>
      </w:r>
      <w:r w:rsidRPr="00605EB6">
        <w:t>ailleurs</w:t>
      </w:r>
      <w:r w:rsidR="00C474C1">
        <w:t xml:space="preserve">, </w:t>
      </w:r>
      <w:r w:rsidRPr="00605EB6">
        <w:t>parlait peu</w:t>
      </w:r>
      <w:r w:rsidR="00C474C1">
        <w:t xml:space="preserve">, </w:t>
      </w:r>
      <w:r w:rsidRPr="00605EB6">
        <w:t>ne disait rien qui pût permettre de deviner pourquoi il avait fait venir Jacques Vaillant de Mareille</w:t>
      </w:r>
      <w:r w:rsidR="00C474C1">
        <w:t xml:space="preserve">, </w:t>
      </w:r>
      <w:r w:rsidRPr="00605EB6">
        <w:t>et Jacques Grandin</w:t>
      </w:r>
      <w:r w:rsidR="00C474C1">
        <w:t xml:space="preserve">, </w:t>
      </w:r>
      <w:r w:rsidRPr="00605EB6">
        <w:t>de sa ville de garnison</w:t>
      </w:r>
      <w:r w:rsidR="00C474C1">
        <w:t>.</w:t>
      </w:r>
    </w:p>
    <w:p w14:paraId="59104B04" w14:textId="7F9BBE3F" w:rsidR="00C474C1" w:rsidRDefault="0094609C" w:rsidP="00C52F4A">
      <w:r>
        <w:t>— </w:t>
      </w:r>
      <w:r w:rsidR="00C52F4A" w:rsidRPr="00605EB6">
        <w:t>Il nous dira cela au dessert</w:t>
      </w:r>
      <w:r w:rsidR="00C474C1">
        <w:t xml:space="preserve">, </w:t>
      </w:r>
      <w:r w:rsidR="00C52F4A" w:rsidRPr="00605EB6">
        <w:t>pensaient-ils de plus en plus étonnés</w:t>
      </w:r>
      <w:r w:rsidR="00C474C1">
        <w:t>.</w:t>
      </w:r>
    </w:p>
    <w:p w14:paraId="5CCE6406" w14:textId="2D385565" w:rsidR="00C474C1" w:rsidRDefault="00C52F4A" w:rsidP="00C52F4A">
      <w:r w:rsidRPr="00605EB6">
        <w:t>Au dessert</w:t>
      </w:r>
      <w:r w:rsidR="00C474C1">
        <w:t>, M. </w:t>
      </w:r>
      <w:r w:rsidRPr="00605EB6">
        <w:t>Lagarde ne fut pas plus communicatif</w:t>
      </w:r>
      <w:r w:rsidR="00C474C1">
        <w:t>.</w:t>
      </w:r>
    </w:p>
    <w:p w14:paraId="53BA71FF" w14:textId="3637F758" w:rsidR="00C474C1" w:rsidRDefault="0094609C" w:rsidP="00C52F4A">
      <w:r>
        <w:t>— </w:t>
      </w:r>
      <w:r w:rsidR="00C52F4A" w:rsidRPr="00605EB6">
        <w:t>Ce sera en prenant le café</w:t>
      </w:r>
      <w:r w:rsidR="00C474C1">
        <w:t>.</w:t>
      </w:r>
    </w:p>
    <w:p w14:paraId="435FDD0B" w14:textId="1CC3F232" w:rsidR="00C474C1" w:rsidRDefault="00C52F4A" w:rsidP="00C52F4A">
      <w:r w:rsidRPr="00605EB6">
        <w:t>Le domestique servit le café</w:t>
      </w:r>
      <w:r w:rsidR="00C474C1">
        <w:t xml:space="preserve">, </w:t>
      </w:r>
      <w:r w:rsidRPr="00605EB6">
        <w:t>qu</w:t>
      </w:r>
      <w:r w:rsidR="00C474C1">
        <w:t>’</w:t>
      </w:r>
      <w:r w:rsidRPr="00605EB6">
        <w:t>on savoura dans des tasses de Sèvres</w:t>
      </w:r>
      <w:r w:rsidR="00C474C1">
        <w:t xml:space="preserve">. </w:t>
      </w:r>
      <w:r w:rsidRPr="00605EB6">
        <w:t>On goûta aux liqueurs</w:t>
      </w:r>
      <w:r w:rsidR="00C474C1">
        <w:t xml:space="preserve">. </w:t>
      </w:r>
      <w:r w:rsidRPr="00605EB6">
        <w:t>Et toujours rien</w:t>
      </w:r>
      <w:r w:rsidR="00C474C1">
        <w:t xml:space="preserve">. </w:t>
      </w:r>
      <w:r w:rsidRPr="00605EB6">
        <w:t xml:space="preserve">Même silence de </w:t>
      </w:r>
      <w:r w:rsidR="00C474C1">
        <w:t>M. </w:t>
      </w:r>
      <w:r w:rsidRPr="00605EB6">
        <w:t>Lagarde</w:t>
      </w:r>
      <w:r w:rsidR="00C474C1">
        <w:t xml:space="preserve">. </w:t>
      </w:r>
      <w:r w:rsidRPr="00605EB6">
        <w:t>Il offrit des cigares</w:t>
      </w:r>
      <w:r w:rsidR="00C474C1">
        <w:t xml:space="preserve">. </w:t>
      </w:r>
      <w:r w:rsidRPr="00605EB6">
        <w:t>Le jeune homme en prit un</w:t>
      </w:r>
      <w:r w:rsidR="00C474C1">
        <w:t xml:space="preserve">. </w:t>
      </w:r>
      <w:r w:rsidRPr="00605EB6">
        <w:t>Jacques Vaillant ne fumait pas</w:t>
      </w:r>
      <w:r w:rsidR="00C474C1">
        <w:t>.</w:t>
      </w:r>
    </w:p>
    <w:p w14:paraId="25FD8850" w14:textId="7BADBD1A" w:rsidR="00C474C1" w:rsidRDefault="0094609C" w:rsidP="00C52F4A">
      <w:r>
        <w:t>— </w:t>
      </w:r>
      <w:r w:rsidR="00C52F4A" w:rsidRPr="00605EB6">
        <w:t>Maintenant</w:t>
      </w:r>
      <w:r w:rsidR="00C474C1">
        <w:t xml:space="preserve">, </w:t>
      </w:r>
      <w:r w:rsidR="00C52F4A" w:rsidRPr="00605EB6">
        <w:t>c</w:t>
      </w:r>
      <w:r w:rsidR="00C474C1">
        <w:t>’</w:t>
      </w:r>
      <w:r w:rsidR="00C52F4A" w:rsidRPr="00605EB6">
        <w:t>est le moment où jamais</w:t>
      </w:r>
      <w:r w:rsidR="00C474C1">
        <w:t xml:space="preserve">, </w:t>
      </w:r>
      <w:r w:rsidR="00C52F4A" w:rsidRPr="00605EB6">
        <w:t>pensa le vieillard</w:t>
      </w:r>
      <w:r w:rsidR="00C474C1">
        <w:t>.</w:t>
      </w:r>
    </w:p>
    <w:p w14:paraId="190CDCA6" w14:textId="40523C95" w:rsidR="00C474C1" w:rsidRDefault="00C52F4A" w:rsidP="00C52F4A">
      <w:r w:rsidRPr="00605EB6">
        <w:t>Le lieutenant</w:t>
      </w:r>
      <w:r w:rsidR="00C474C1">
        <w:t xml:space="preserve">, </w:t>
      </w:r>
      <w:r w:rsidRPr="00605EB6">
        <w:t>lui</w:t>
      </w:r>
      <w:r w:rsidR="00C474C1">
        <w:t xml:space="preserve">, </w:t>
      </w:r>
      <w:r w:rsidRPr="00605EB6">
        <w:t>ne savait plus que penser</w:t>
      </w:r>
      <w:r w:rsidR="00C474C1">
        <w:t xml:space="preserve">. </w:t>
      </w:r>
      <w:r w:rsidRPr="00605EB6">
        <w:t xml:space="preserve">Il interrogeait </w:t>
      </w:r>
      <w:r w:rsidR="00C474C1">
        <w:t>M. </w:t>
      </w:r>
      <w:r w:rsidRPr="00605EB6">
        <w:t>Lagarde du regard et semblait lui dire</w:t>
      </w:r>
      <w:r w:rsidR="00C474C1">
        <w:t> :</w:t>
      </w:r>
    </w:p>
    <w:p w14:paraId="5BA050E0" w14:textId="55FF9F0D" w:rsidR="00C474C1" w:rsidRDefault="0094609C" w:rsidP="00C52F4A">
      <w:r>
        <w:lastRenderedPageBreak/>
        <w:t>— </w:t>
      </w:r>
      <w:r w:rsidR="00C52F4A" w:rsidRPr="00605EB6">
        <w:t>Vous avez une révélation quelconque à nous faire</w:t>
      </w:r>
      <w:r w:rsidR="00C474C1">
        <w:t xml:space="preserve">, </w:t>
      </w:r>
      <w:r w:rsidR="00C52F4A" w:rsidRPr="00605EB6">
        <w:t>nous le savons</w:t>
      </w:r>
      <w:r w:rsidR="00C474C1">
        <w:t xml:space="preserve"> ; </w:t>
      </w:r>
      <w:r w:rsidR="00C52F4A" w:rsidRPr="00605EB6">
        <w:t>pourquoi ne parlez-vous pas</w:t>
      </w:r>
      <w:r w:rsidR="00C474C1">
        <w:t xml:space="preserve">, </w:t>
      </w:r>
      <w:r w:rsidR="00C52F4A" w:rsidRPr="00605EB6">
        <w:t>qu</w:t>
      </w:r>
      <w:r w:rsidR="00C474C1">
        <w:t>’</w:t>
      </w:r>
      <w:r w:rsidR="00C52F4A" w:rsidRPr="00605EB6">
        <w:t>attendez-vous</w:t>
      </w:r>
      <w:r w:rsidR="00C474C1">
        <w:t> ?</w:t>
      </w:r>
    </w:p>
    <w:p w14:paraId="5CCDE71D" w14:textId="2C6A3AE9" w:rsidR="00C474C1" w:rsidRDefault="00C52F4A" w:rsidP="00C52F4A">
      <w:r w:rsidRPr="00605EB6">
        <w:t>Ceci n</w:t>
      </w:r>
      <w:r w:rsidR="00C474C1">
        <w:t>’</w:t>
      </w:r>
      <w:r w:rsidRPr="00605EB6">
        <w:t xml:space="preserve">échappa point à </w:t>
      </w:r>
      <w:r w:rsidR="00C474C1">
        <w:t>M. </w:t>
      </w:r>
      <w:r w:rsidRPr="00605EB6">
        <w:t>Lagarde</w:t>
      </w:r>
      <w:r w:rsidR="00C474C1">
        <w:t xml:space="preserve">, </w:t>
      </w:r>
      <w:r w:rsidRPr="00605EB6">
        <w:t>pas plus que tout à l</w:t>
      </w:r>
      <w:r w:rsidR="00C474C1">
        <w:t>’</w:t>
      </w:r>
      <w:r w:rsidRPr="00605EB6">
        <w:t>heure la mine étonnée de ses convives</w:t>
      </w:r>
      <w:r w:rsidR="00C474C1">
        <w:t xml:space="preserve">, </w:t>
      </w:r>
      <w:r w:rsidRPr="00605EB6">
        <w:t>les regards échangés</w:t>
      </w:r>
      <w:r w:rsidR="00C474C1">
        <w:t xml:space="preserve"> ; </w:t>
      </w:r>
      <w:r w:rsidRPr="00605EB6">
        <w:t>mais</w:t>
      </w:r>
      <w:r w:rsidR="00C474C1">
        <w:t xml:space="preserve">, </w:t>
      </w:r>
      <w:r w:rsidRPr="00605EB6">
        <w:t>il avait l</w:t>
      </w:r>
      <w:r w:rsidR="00C474C1">
        <w:t>’</w:t>
      </w:r>
      <w:r w:rsidRPr="00605EB6">
        <w:t>air de ne s</w:t>
      </w:r>
      <w:r w:rsidR="00C474C1">
        <w:t>’</w:t>
      </w:r>
      <w:r w:rsidRPr="00605EB6">
        <w:t>apercevoir de rien</w:t>
      </w:r>
      <w:r w:rsidR="00C474C1">
        <w:t xml:space="preserve">. </w:t>
      </w:r>
      <w:r w:rsidRPr="00605EB6">
        <w:t>Sans doute</w:t>
      </w:r>
      <w:r w:rsidR="00C474C1">
        <w:t xml:space="preserve">, </w:t>
      </w:r>
      <w:r w:rsidRPr="00605EB6">
        <w:t>il ne jugeait pas que le moment fût venu de donner une explication</w:t>
      </w:r>
      <w:r w:rsidR="00C474C1">
        <w:t>.</w:t>
      </w:r>
    </w:p>
    <w:p w14:paraId="3A7FA094" w14:textId="77777777" w:rsidR="00C474C1" w:rsidRDefault="00C52F4A" w:rsidP="00C52F4A">
      <w:r w:rsidRPr="00605EB6">
        <w:t>Ayant fumé son cigare</w:t>
      </w:r>
      <w:r w:rsidR="00C474C1">
        <w:t xml:space="preserve">, </w:t>
      </w:r>
      <w:r w:rsidRPr="00605EB6">
        <w:t>il se leva</w:t>
      </w:r>
      <w:r w:rsidR="00C474C1">
        <w:t>.</w:t>
      </w:r>
    </w:p>
    <w:p w14:paraId="30CEFBE5" w14:textId="043152D6" w:rsidR="00C474C1" w:rsidRDefault="0094609C" w:rsidP="00C52F4A">
      <w:r>
        <w:t>— </w:t>
      </w:r>
      <w:r w:rsidR="00C52F4A" w:rsidRPr="00605EB6">
        <w:t>Aujourd</w:t>
      </w:r>
      <w:r w:rsidR="00C474C1">
        <w:t>’</w:t>
      </w:r>
      <w:r w:rsidR="00C52F4A" w:rsidRPr="00605EB6">
        <w:t>hui</w:t>
      </w:r>
      <w:r w:rsidR="00C474C1">
        <w:t xml:space="preserve">, </w:t>
      </w:r>
      <w:r w:rsidR="00C52F4A" w:rsidRPr="00605EB6">
        <w:t>dit-il</w:t>
      </w:r>
      <w:r w:rsidR="00C474C1">
        <w:t xml:space="preserve">, </w:t>
      </w:r>
      <w:r w:rsidR="00C52F4A" w:rsidRPr="00605EB6">
        <w:t>et jusqu</w:t>
      </w:r>
      <w:r w:rsidR="00C474C1">
        <w:t>’</w:t>
      </w:r>
      <w:r w:rsidR="00C52F4A" w:rsidRPr="00605EB6">
        <w:t>à ce soir</w:t>
      </w:r>
      <w:r w:rsidR="00C474C1">
        <w:t xml:space="preserve">, </w:t>
      </w:r>
      <w:r w:rsidR="00C52F4A" w:rsidRPr="00605EB6">
        <w:t>vous m</w:t>
      </w:r>
      <w:r w:rsidR="00C474C1">
        <w:t>’</w:t>
      </w:r>
      <w:r w:rsidR="00C52F4A" w:rsidRPr="00605EB6">
        <w:t>appartenez</w:t>
      </w:r>
      <w:r w:rsidR="00C474C1">
        <w:t xml:space="preserve">, </w:t>
      </w:r>
      <w:r w:rsidR="00C52F4A" w:rsidRPr="00605EB6">
        <w:t>tous les deux</w:t>
      </w:r>
      <w:r w:rsidR="00C474C1">
        <w:t xml:space="preserve">. </w:t>
      </w:r>
      <w:r w:rsidR="00C52F4A" w:rsidRPr="00605EB6">
        <w:t>Demain</w:t>
      </w:r>
      <w:r w:rsidR="00C474C1">
        <w:t xml:space="preserve">, </w:t>
      </w:r>
      <w:r w:rsidR="00C52F4A" w:rsidRPr="00605EB6">
        <w:t>je vous rendrai votre liberté et vous pourrez causer</w:t>
      </w:r>
      <w:r w:rsidR="00C474C1">
        <w:t xml:space="preserve">, </w:t>
      </w:r>
      <w:r w:rsidR="00C52F4A" w:rsidRPr="00605EB6">
        <w:t>car vous devez avoir mille choses à vous dire</w:t>
      </w:r>
      <w:r w:rsidR="00C474C1">
        <w:t xml:space="preserve">. </w:t>
      </w:r>
      <w:r w:rsidR="00C52F4A" w:rsidRPr="00605EB6">
        <w:t>Mais il s</w:t>
      </w:r>
      <w:r w:rsidR="00C474C1">
        <w:t>’</w:t>
      </w:r>
      <w:r w:rsidR="00C52F4A" w:rsidRPr="00605EB6">
        <w:t>agit d</w:t>
      </w:r>
      <w:r w:rsidR="00C474C1">
        <w:t>’</w:t>
      </w:r>
      <w:r w:rsidR="00C52F4A" w:rsidRPr="00605EB6">
        <w:t>employer notre après-midi</w:t>
      </w:r>
      <w:r w:rsidR="00C474C1">
        <w:t xml:space="preserve"> ; </w:t>
      </w:r>
      <w:r w:rsidR="00C52F4A" w:rsidRPr="00605EB6">
        <w:t>voyons</w:t>
      </w:r>
      <w:r w:rsidR="00C474C1">
        <w:t xml:space="preserve">, </w:t>
      </w:r>
      <w:r w:rsidR="00C52F4A" w:rsidRPr="00605EB6">
        <w:t>que pourrions-nous faire</w:t>
      </w:r>
      <w:r w:rsidR="00C474C1">
        <w:t> ?</w:t>
      </w:r>
    </w:p>
    <w:p w14:paraId="62CC31EC" w14:textId="0391F53C" w:rsidR="00C474C1" w:rsidRDefault="0094609C" w:rsidP="00C52F4A">
      <w:r>
        <w:t>— </w:t>
      </w:r>
      <w:r w:rsidR="00C52F4A" w:rsidRPr="00605EB6">
        <w:t>Tout ce qui vous sera agréable</w:t>
      </w:r>
      <w:r w:rsidR="00C474C1">
        <w:t xml:space="preserve">, </w:t>
      </w:r>
      <w:r w:rsidR="00C52F4A" w:rsidRPr="00605EB6">
        <w:t>répondit le lieutenant</w:t>
      </w:r>
      <w:r w:rsidR="00C474C1">
        <w:t>.</w:t>
      </w:r>
    </w:p>
    <w:p w14:paraId="0602850F" w14:textId="23D6CFB7" w:rsidR="00C474C1" w:rsidRDefault="00C474C1" w:rsidP="00C52F4A">
      <w:r>
        <w:t>M. </w:t>
      </w:r>
      <w:r w:rsidR="00C52F4A" w:rsidRPr="00605EB6">
        <w:t>Lagarde réfléchit un instant</w:t>
      </w:r>
      <w:r>
        <w:t>.</w:t>
      </w:r>
    </w:p>
    <w:p w14:paraId="7898970A" w14:textId="02299698" w:rsidR="00C474C1" w:rsidRDefault="0094609C" w:rsidP="00C52F4A">
      <w:r>
        <w:t>— </w:t>
      </w:r>
      <w:r w:rsidR="00C52F4A" w:rsidRPr="00605EB6">
        <w:t>Monsieur Vaillant</w:t>
      </w:r>
      <w:r w:rsidR="00C474C1">
        <w:t xml:space="preserve">, </w:t>
      </w:r>
      <w:r w:rsidR="00C52F4A" w:rsidRPr="00605EB6">
        <w:t>connaissez-vous le Jardin d</w:t>
      </w:r>
      <w:r w:rsidR="00C474C1">
        <w:t>’</w:t>
      </w:r>
      <w:r w:rsidR="00C52F4A" w:rsidRPr="00605EB6">
        <w:t>acclimatation</w:t>
      </w:r>
      <w:r w:rsidR="00C474C1">
        <w:t> ?</w:t>
      </w:r>
    </w:p>
    <w:p w14:paraId="163E595F" w14:textId="088EF8BE" w:rsidR="00C474C1" w:rsidRDefault="0094609C" w:rsidP="00C52F4A">
      <w:r>
        <w:t>— </w:t>
      </w:r>
      <w:r w:rsidR="00C52F4A" w:rsidRPr="00605EB6">
        <w:t>Non monsieur</w:t>
      </w:r>
      <w:r w:rsidR="00C474C1">
        <w:t>.</w:t>
      </w:r>
    </w:p>
    <w:p w14:paraId="5B603596" w14:textId="63E44970" w:rsidR="00C474C1" w:rsidRDefault="0094609C" w:rsidP="00C52F4A">
      <w:r>
        <w:t>— </w:t>
      </w:r>
      <w:r w:rsidR="00C52F4A" w:rsidRPr="00605EB6">
        <w:t>Eh bien</w:t>
      </w:r>
      <w:r w:rsidR="00C474C1">
        <w:t xml:space="preserve">, </w:t>
      </w:r>
      <w:r w:rsidR="00C52F4A" w:rsidRPr="00605EB6">
        <w:t>mes amis</w:t>
      </w:r>
      <w:r w:rsidR="00C474C1">
        <w:t xml:space="preserve">, </w:t>
      </w:r>
      <w:r w:rsidR="00C52F4A" w:rsidRPr="00605EB6">
        <w:t>voici ce que je vous propose</w:t>
      </w:r>
      <w:r w:rsidR="00C474C1">
        <w:t xml:space="preserve"> : </w:t>
      </w:r>
      <w:r w:rsidR="00C52F4A" w:rsidRPr="00605EB6">
        <w:t>une visite au Jardin d</w:t>
      </w:r>
      <w:r w:rsidR="00C474C1">
        <w:t>’</w:t>
      </w:r>
      <w:r w:rsidR="00C52F4A" w:rsidRPr="00605EB6">
        <w:t>acclimatation et après une promenade autour des lacs et dans les magnifiques avenues du bois de Boulogne</w:t>
      </w:r>
      <w:r w:rsidR="00C474C1">
        <w:t>.</w:t>
      </w:r>
    </w:p>
    <w:p w14:paraId="085C152C" w14:textId="77777777" w:rsidR="00C474C1" w:rsidRDefault="00C52F4A" w:rsidP="00C52F4A">
      <w:r w:rsidRPr="00605EB6">
        <w:t>Les deux hommes s</w:t>
      </w:r>
      <w:r w:rsidR="00C474C1">
        <w:t>’</w:t>
      </w:r>
      <w:r w:rsidRPr="00605EB6">
        <w:t>inclinèrent silencieusement</w:t>
      </w:r>
      <w:r w:rsidR="00C474C1">
        <w:t>.</w:t>
      </w:r>
    </w:p>
    <w:p w14:paraId="057D77A1" w14:textId="4A8072CD" w:rsidR="00C474C1" w:rsidRDefault="0094609C" w:rsidP="00C52F4A">
      <w:r>
        <w:t>— </w:t>
      </w:r>
      <w:r w:rsidR="00C52F4A" w:rsidRPr="00605EB6">
        <w:t>Je ne me suis pas</w:t>
      </w:r>
      <w:r w:rsidR="00C474C1">
        <w:t xml:space="preserve"> : </w:t>
      </w:r>
      <w:r w:rsidR="00C52F4A" w:rsidRPr="00605EB6">
        <w:t>encore donné le souci d</w:t>
      </w:r>
      <w:r w:rsidR="00C474C1">
        <w:t>’</w:t>
      </w:r>
      <w:r w:rsidR="00C52F4A" w:rsidRPr="00605EB6">
        <w:t>une écurie</w:t>
      </w:r>
      <w:r w:rsidR="00C474C1">
        <w:t xml:space="preserve">, </w:t>
      </w:r>
      <w:r w:rsidR="00C52F4A" w:rsidRPr="00605EB6">
        <w:t xml:space="preserve">reprit </w:t>
      </w:r>
      <w:r w:rsidR="00C474C1">
        <w:t>M. </w:t>
      </w:r>
      <w:r w:rsidR="00C52F4A" w:rsidRPr="00605EB6">
        <w:t>Lagarde</w:t>
      </w:r>
      <w:r w:rsidR="00C474C1">
        <w:t xml:space="preserve">, </w:t>
      </w:r>
      <w:r w:rsidR="00C52F4A" w:rsidRPr="00605EB6">
        <w:t>ce qui me dispense d</w:t>
      </w:r>
      <w:r w:rsidR="00C474C1">
        <w:t>’</w:t>
      </w:r>
      <w:r w:rsidR="00C52F4A" w:rsidRPr="00605EB6">
        <w:t>avoir un cocher</w:t>
      </w:r>
      <w:r w:rsidR="00C474C1">
        <w:t xml:space="preserve">. </w:t>
      </w:r>
      <w:r w:rsidR="00C52F4A" w:rsidRPr="00605EB6">
        <w:t>J</w:t>
      </w:r>
      <w:r w:rsidR="00C474C1">
        <w:t>’</w:t>
      </w:r>
      <w:r w:rsidR="00C52F4A" w:rsidRPr="00605EB6">
        <w:t xml:space="preserve">ai </w:t>
      </w:r>
      <w:r w:rsidR="00C52F4A" w:rsidRPr="00605EB6">
        <w:lastRenderedPageBreak/>
        <w:t>tout simplement un modeste attelage que je loue au mois</w:t>
      </w:r>
      <w:r w:rsidR="00C474C1">
        <w:t xml:space="preserve">. </w:t>
      </w:r>
      <w:r w:rsidR="00C52F4A" w:rsidRPr="00605EB6">
        <w:t>La voiture nous attend</w:t>
      </w:r>
      <w:r w:rsidR="00C474C1">
        <w:t xml:space="preserve">, </w:t>
      </w:r>
      <w:r w:rsidR="00C52F4A" w:rsidRPr="00605EB6">
        <w:t>messieurs</w:t>
      </w:r>
      <w:r w:rsidR="00C474C1">
        <w:t xml:space="preserve">, </w:t>
      </w:r>
      <w:r w:rsidR="00C52F4A" w:rsidRPr="00605EB6">
        <w:t>nous pouvons partir</w:t>
      </w:r>
      <w:r w:rsidR="00C474C1">
        <w:t>.</w:t>
      </w:r>
    </w:p>
    <w:p w14:paraId="27B7F19D" w14:textId="521260F1" w:rsidR="00C474C1" w:rsidRDefault="0094609C" w:rsidP="00C52F4A">
      <w:r>
        <w:t>— </w:t>
      </w:r>
      <w:r w:rsidR="00C52F4A" w:rsidRPr="00605EB6">
        <w:t>Eh bien</w:t>
      </w:r>
      <w:r w:rsidR="00C474C1">
        <w:t xml:space="preserve"> ? </w:t>
      </w:r>
      <w:r w:rsidR="00C52F4A" w:rsidRPr="00605EB6">
        <w:t>fit Jacques Vaillant</w:t>
      </w:r>
      <w:r w:rsidR="00C474C1">
        <w:t xml:space="preserve">, </w:t>
      </w:r>
      <w:r w:rsidR="00C52F4A" w:rsidRPr="00605EB6">
        <w:t>à l</w:t>
      </w:r>
      <w:r w:rsidR="00C474C1">
        <w:t>’</w:t>
      </w:r>
      <w:r w:rsidR="00C52F4A" w:rsidRPr="00605EB6">
        <w:t>oreille de son filleul</w:t>
      </w:r>
      <w:r w:rsidR="00C474C1">
        <w:t xml:space="preserve">, </w:t>
      </w:r>
      <w:r w:rsidR="00C52F4A" w:rsidRPr="00605EB6">
        <w:t>pendant qu</w:t>
      </w:r>
      <w:r w:rsidR="00C474C1">
        <w:t>’</w:t>
      </w:r>
      <w:r w:rsidR="00C52F4A" w:rsidRPr="00605EB6">
        <w:t>ils descendaient l</w:t>
      </w:r>
      <w:r w:rsidR="00C474C1">
        <w:t>’</w:t>
      </w:r>
      <w:r w:rsidR="00C52F4A" w:rsidRPr="00605EB6">
        <w:t>escalier derrière leur hôte</w:t>
      </w:r>
      <w:r w:rsidR="00C474C1">
        <w:t>.</w:t>
      </w:r>
    </w:p>
    <w:p w14:paraId="241374B2" w14:textId="62B19F6E" w:rsidR="00C474C1" w:rsidRDefault="0094609C" w:rsidP="00C52F4A">
      <w:r>
        <w:t>— </w:t>
      </w:r>
      <w:r w:rsidR="00C52F4A" w:rsidRPr="00605EB6">
        <w:t>De plus en plus singulier</w:t>
      </w:r>
      <w:r w:rsidR="00C474C1">
        <w:t>.</w:t>
      </w:r>
    </w:p>
    <w:p w14:paraId="0CC3A82B" w14:textId="1083BF90" w:rsidR="00C474C1" w:rsidRDefault="0094609C" w:rsidP="00C52F4A">
      <w:r>
        <w:t>— </w:t>
      </w:r>
      <w:r w:rsidR="00C52F4A" w:rsidRPr="00605EB6">
        <w:t>Ce n</w:t>
      </w:r>
      <w:r w:rsidR="00C474C1">
        <w:t>’</w:t>
      </w:r>
      <w:r w:rsidR="00C52F4A" w:rsidRPr="00605EB6">
        <w:t xml:space="preserve">est pourtant pas uniquement pour le </w:t>
      </w:r>
      <w:r w:rsidR="00C52F4A" w:rsidRPr="00605EB6">
        <w:rPr>
          <w:bCs/>
        </w:rPr>
        <w:t xml:space="preserve">plaisir </w:t>
      </w:r>
      <w:r w:rsidR="00C52F4A" w:rsidRPr="00605EB6">
        <w:t>de nous avoir chez lui qu</w:t>
      </w:r>
      <w:r w:rsidR="00C474C1">
        <w:t>’</w:t>
      </w:r>
      <w:r w:rsidR="00C52F4A" w:rsidRPr="00605EB6">
        <w:t>il nous a fait venir</w:t>
      </w:r>
      <w:r w:rsidR="00C474C1">
        <w:t xml:space="preserve">, </w:t>
      </w:r>
      <w:r w:rsidR="00C52F4A" w:rsidRPr="00605EB6">
        <w:t>moi surtout</w:t>
      </w:r>
      <w:r w:rsidR="00C474C1">
        <w:t xml:space="preserve">, </w:t>
      </w:r>
      <w:r w:rsidR="00C52F4A" w:rsidRPr="00605EB6">
        <w:t>de si loin</w:t>
      </w:r>
      <w:r w:rsidR="00C474C1">
        <w:t>.</w:t>
      </w:r>
    </w:p>
    <w:p w14:paraId="183E345D" w14:textId="48B123A9" w:rsidR="00C474C1" w:rsidRDefault="0094609C" w:rsidP="00C52F4A">
      <w:r>
        <w:t>— </w:t>
      </w:r>
      <w:r w:rsidR="00C52F4A" w:rsidRPr="00605EB6">
        <w:t>Certainement</w:t>
      </w:r>
      <w:r w:rsidR="00C474C1">
        <w:t xml:space="preserve">, </w:t>
      </w:r>
      <w:r w:rsidR="00C52F4A" w:rsidRPr="00605EB6">
        <w:t>et je me perds dans les suppositions</w:t>
      </w:r>
      <w:r w:rsidR="00C474C1">
        <w:t>.</w:t>
      </w:r>
    </w:p>
    <w:p w14:paraId="2805F477" w14:textId="1862B0EC" w:rsidR="00C474C1" w:rsidRDefault="0094609C" w:rsidP="00C52F4A">
      <w:r>
        <w:t>— </w:t>
      </w:r>
      <w:r w:rsidR="00C52F4A" w:rsidRPr="00605EB6">
        <w:t>Il finira bien par s</w:t>
      </w:r>
      <w:r w:rsidR="00C474C1">
        <w:t>’</w:t>
      </w:r>
      <w:r w:rsidR="00C52F4A" w:rsidRPr="00605EB6">
        <w:t>expliquer</w:t>
      </w:r>
      <w:r w:rsidR="00C474C1">
        <w:t>.</w:t>
      </w:r>
    </w:p>
    <w:p w14:paraId="5C2BA2D2" w14:textId="7068FBAF" w:rsidR="00C474C1" w:rsidRDefault="0094609C" w:rsidP="00C52F4A">
      <w:r>
        <w:t>— </w:t>
      </w:r>
      <w:r w:rsidR="00C52F4A" w:rsidRPr="00605EB6">
        <w:t>Je l</w:t>
      </w:r>
      <w:r w:rsidR="00C474C1">
        <w:t>’</w:t>
      </w:r>
      <w:r w:rsidR="00C52F4A" w:rsidRPr="00605EB6">
        <w:t>espère</w:t>
      </w:r>
      <w:r w:rsidR="00C474C1">
        <w:t>.</w:t>
      </w:r>
    </w:p>
    <w:p w14:paraId="023C33C4" w14:textId="77777777" w:rsidR="00C474C1" w:rsidRDefault="00C52F4A" w:rsidP="00C52F4A">
      <w:r w:rsidRPr="00605EB6">
        <w:t>On prit place dans la voiture de remise</w:t>
      </w:r>
      <w:r w:rsidR="00C474C1">
        <w:t xml:space="preserve">, </w:t>
      </w:r>
      <w:r w:rsidRPr="00605EB6">
        <w:t>une calèche légère</w:t>
      </w:r>
      <w:r w:rsidR="00C474C1">
        <w:t xml:space="preserve">, </w:t>
      </w:r>
      <w:r w:rsidRPr="00605EB6">
        <w:t>bien suspendue</w:t>
      </w:r>
      <w:r w:rsidR="00C474C1">
        <w:t xml:space="preserve">, </w:t>
      </w:r>
      <w:r w:rsidRPr="00605EB6">
        <w:t>attelée de deux chevaux qui</w:t>
      </w:r>
      <w:r w:rsidR="00C474C1">
        <w:t xml:space="preserve">, </w:t>
      </w:r>
      <w:r w:rsidRPr="00605EB6">
        <w:t>bientôt</w:t>
      </w:r>
      <w:r w:rsidR="00C474C1">
        <w:t xml:space="preserve">, </w:t>
      </w:r>
      <w:r w:rsidRPr="00605EB6">
        <w:t>filèrent au grand trot</w:t>
      </w:r>
      <w:r w:rsidR="00C474C1">
        <w:t>.</w:t>
      </w:r>
    </w:p>
    <w:p w14:paraId="78A1B2E6" w14:textId="21247231" w:rsidR="00C474C1" w:rsidRDefault="00C52F4A" w:rsidP="00C52F4A">
      <w:r w:rsidRPr="00605EB6">
        <w:t>À l</w:t>
      </w:r>
      <w:r w:rsidR="00C474C1">
        <w:t>’</w:t>
      </w:r>
      <w:r w:rsidRPr="00605EB6">
        <w:t>entrée du jardin</w:t>
      </w:r>
      <w:r w:rsidR="00C474C1">
        <w:t>, M. </w:t>
      </w:r>
      <w:r w:rsidRPr="00605EB6">
        <w:t>Lagarde montra une carte</w:t>
      </w:r>
      <w:r w:rsidR="00C474C1">
        <w:t xml:space="preserve">, </w:t>
      </w:r>
      <w:r w:rsidRPr="00605EB6">
        <w:t>et la voiture pénétra dans le parc et alla s</w:t>
      </w:r>
      <w:r w:rsidR="00C474C1">
        <w:t>’</w:t>
      </w:r>
      <w:r w:rsidRPr="00605EB6">
        <w:t>arrêter tout près de la construction et des petits enclos réservés aux animaux de la race canine</w:t>
      </w:r>
      <w:r w:rsidR="00C474C1">
        <w:t>.</w:t>
      </w:r>
    </w:p>
    <w:p w14:paraId="6B378F64" w14:textId="77777777" w:rsidR="00C474C1" w:rsidRDefault="00C52F4A" w:rsidP="00C52F4A">
      <w:r w:rsidRPr="00605EB6">
        <w:t>Les promeneurs mirent pied à terre</w:t>
      </w:r>
      <w:r w:rsidR="00C474C1">
        <w:t>.</w:t>
      </w:r>
    </w:p>
    <w:p w14:paraId="00420205" w14:textId="4EE5225B" w:rsidR="00C474C1" w:rsidRDefault="0094609C" w:rsidP="00C52F4A">
      <w:r>
        <w:t>— </w:t>
      </w:r>
      <w:r w:rsidR="00C52F4A" w:rsidRPr="00605EB6">
        <w:t>J</w:t>
      </w:r>
      <w:r w:rsidR="00C474C1">
        <w:t>’</w:t>
      </w:r>
      <w:r w:rsidR="00C52F4A" w:rsidRPr="00605EB6">
        <w:t>aime beaucoup les chiens</w:t>
      </w:r>
      <w:r w:rsidR="00C474C1">
        <w:t xml:space="preserve">, </w:t>
      </w:r>
      <w:r w:rsidR="00C52F4A" w:rsidRPr="00605EB6">
        <w:t xml:space="preserve">dit </w:t>
      </w:r>
      <w:r w:rsidR="00C474C1">
        <w:t>M. </w:t>
      </w:r>
      <w:r w:rsidR="00C52F4A" w:rsidRPr="00605EB6">
        <w:t>Lagarde</w:t>
      </w:r>
      <w:r w:rsidR="00C474C1">
        <w:t xml:space="preserve"> ; </w:t>
      </w:r>
      <w:r w:rsidR="00C52F4A" w:rsidRPr="00605EB6">
        <w:t>le chien est le meilleur ami de l</w:t>
      </w:r>
      <w:r w:rsidR="00C474C1">
        <w:t>’</w:t>
      </w:r>
      <w:r w:rsidR="00C52F4A" w:rsidRPr="00605EB6">
        <w:t>homme</w:t>
      </w:r>
      <w:r w:rsidR="00C474C1">
        <w:t xml:space="preserve">, </w:t>
      </w:r>
      <w:r w:rsidR="00C52F4A" w:rsidRPr="00605EB6">
        <w:t>a dit Buffon</w:t>
      </w:r>
      <w:r w:rsidR="00C474C1">
        <w:t xml:space="preserve"> ; </w:t>
      </w:r>
      <w:r w:rsidR="00C52F4A" w:rsidRPr="00605EB6">
        <w:t>l</w:t>
      </w:r>
      <w:r w:rsidR="00C474C1">
        <w:t>’</w:t>
      </w:r>
      <w:r w:rsidR="00C52F4A" w:rsidRPr="00605EB6">
        <w:t>illustre naturaliste ne vous connaissait pas</w:t>
      </w:r>
      <w:r w:rsidR="00C474C1">
        <w:t xml:space="preserve">, </w:t>
      </w:r>
      <w:r w:rsidR="00C52F4A" w:rsidRPr="00605EB6">
        <w:t>mon cher Jacques</w:t>
      </w:r>
      <w:r w:rsidR="00C474C1">
        <w:t xml:space="preserve">, </w:t>
      </w:r>
      <w:r w:rsidR="00C52F4A" w:rsidRPr="00605EB6">
        <w:t>ajouta-t-il</w:t>
      </w:r>
      <w:r w:rsidR="00C474C1">
        <w:t xml:space="preserve">, </w:t>
      </w:r>
      <w:r w:rsidR="00C52F4A" w:rsidRPr="00605EB6">
        <w:t>souriant gracieusement</w:t>
      </w:r>
      <w:r w:rsidR="00C474C1">
        <w:t xml:space="preserve">. </w:t>
      </w:r>
      <w:r w:rsidR="00C52F4A" w:rsidRPr="00605EB6">
        <w:t>Il y a ici des chiens superbes</w:t>
      </w:r>
      <w:r w:rsidR="00C474C1">
        <w:t xml:space="preserve">, </w:t>
      </w:r>
      <w:r w:rsidR="00C52F4A" w:rsidRPr="00605EB6">
        <w:t>braques et épagneuls de toutes robes</w:t>
      </w:r>
      <w:r w:rsidR="00C474C1">
        <w:t xml:space="preserve">, </w:t>
      </w:r>
      <w:r w:rsidR="00C52F4A" w:rsidRPr="00605EB6">
        <w:t>de toutes les tailles</w:t>
      </w:r>
      <w:r w:rsidR="00C474C1">
        <w:t xml:space="preserve">, </w:t>
      </w:r>
      <w:r w:rsidR="00C52F4A" w:rsidRPr="00605EB6">
        <w:t>de toutes les familles</w:t>
      </w:r>
      <w:r w:rsidR="00C474C1">
        <w:t xml:space="preserve">, </w:t>
      </w:r>
      <w:r w:rsidR="00C52F4A" w:rsidRPr="00605EB6">
        <w:t>depuis le Bichon ou chien de Malte et l</w:t>
      </w:r>
      <w:r w:rsidR="00C474C1">
        <w:t>’</w:t>
      </w:r>
      <w:r w:rsidR="00C52F4A" w:rsidRPr="00605EB6">
        <w:t>Alco</w:t>
      </w:r>
      <w:r w:rsidR="00C474C1">
        <w:t xml:space="preserve">, </w:t>
      </w:r>
      <w:r w:rsidR="00C52F4A" w:rsidRPr="00605EB6">
        <w:t>chien d</w:t>
      </w:r>
      <w:r w:rsidR="00C474C1">
        <w:t>’</w:t>
      </w:r>
      <w:r w:rsidR="00C52F4A" w:rsidRPr="00605EB6">
        <w:t>Amérique</w:t>
      </w:r>
      <w:r w:rsidR="00C474C1">
        <w:t xml:space="preserve">, </w:t>
      </w:r>
      <w:r w:rsidR="00C52F4A" w:rsidRPr="00605EB6">
        <w:t>les plus petits animaux de la race canine</w:t>
      </w:r>
      <w:r w:rsidR="00C474C1">
        <w:t xml:space="preserve">, </w:t>
      </w:r>
      <w:r w:rsidR="00C52F4A" w:rsidRPr="00605EB6">
        <w:t>jusqu</w:t>
      </w:r>
      <w:r w:rsidR="00C474C1">
        <w:t>’</w:t>
      </w:r>
      <w:r w:rsidR="00C52F4A" w:rsidRPr="00605EB6">
        <w:t xml:space="preserve">aux Terre-Neuve et aux chiens de montagne les plus </w:t>
      </w:r>
      <w:r w:rsidR="00C52F4A" w:rsidRPr="00605EB6">
        <w:lastRenderedPageBreak/>
        <w:t>grands et les plus forts</w:t>
      </w:r>
      <w:r w:rsidR="00C474C1">
        <w:t xml:space="preserve">. </w:t>
      </w:r>
      <w:r w:rsidR="00C52F4A" w:rsidRPr="00605EB6">
        <w:t>Venez</w:t>
      </w:r>
      <w:r w:rsidR="00C474C1">
        <w:t xml:space="preserve">, </w:t>
      </w:r>
      <w:r w:rsidR="00C52F4A" w:rsidRPr="00605EB6">
        <w:t>nous allons faire le tour de ces treillis</w:t>
      </w:r>
      <w:r w:rsidR="00C474C1">
        <w:t>.</w:t>
      </w:r>
    </w:p>
    <w:p w14:paraId="59D099A3" w14:textId="77777777" w:rsidR="00C474C1" w:rsidRDefault="00C474C1" w:rsidP="00C52F4A">
      <w:r>
        <w:t>» </w:t>
      </w:r>
      <w:r w:rsidR="00C52F4A" w:rsidRPr="00605EB6">
        <w:t>Tenez</w:t>
      </w:r>
      <w:r>
        <w:t xml:space="preserve">, </w:t>
      </w:r>
      <w:r w:rsidR="00C52F4A" w:rsidRPr="00605EB6">
        <w:t>voilà le chien des Esquimaux</w:t>
      </w:r>
      <w:r>
        <w:t xml:space="preserve">, </w:t>
      </w:r>
      <w:r w:rsidR="00C52F4A" w:rsidRPr="00605EB6">
        <w:t>et le Dingo de la Nouvelle-Hollande</w:t>
      </w:r>
      <w:r>
        <w:t xml:space="preserve"> ; </w:t>
      </w:r>
      <w:r w:rsidR="00C52F4A" w:rsidRPr="00605EB6">
        <w:t>celui-là est le chien de Sibérie</w:t>
      </w:r>
      <w:r>
        <w:t>.</w:t>
      </w:r>
    </w:p>
    <w:p w14:paraId="2D599154" w14:textId="77777777" w:rsidR="00C474C1" w:rsidRDefault="00C474C1" w:rsidP="00C52F4A">
      <w:r>
        <w:t>» </w:t>
      </w:r>
      <w:r w:rsidR="00C52F4A" w:rsidRPr="00605EB6">
        <w:t>Voici le chien du mont Saint-Bernard</w:t>
      </w:r>
      <w:r>
        <w:t xml:space="preserve">, </w:t>
      </w:r>
      <w:r w:rsidR="00C52F4A" w:rsidRPr="00605EB6">
        <w:t>le chien des Pyrénées</w:t>
      </w:r>
      <w:r>
        <w:t xml:space="preserve">, </w:t>
      </w:r>
      <w:r w:rsidR="00C52F4A" w:rsidRPr="00605EB6">
        <w:t>le chien de Brie</w:t>
      </w:r>
      <w:r>
        <w:t>.</w:t>
      </w:r>
    </w:p>
    <w:p w14:paraId="2155A064" w14:textId="77777777" w:rsidR="00C474C1" w:rsidRDefault="00C474C1" w:rsidP="00C52F4A">
      <w:r>
        <w:t>» </w:t>
      </w:r>
      <w:r w:rsidR="00C52F4A" w:rsidRPr="00605EB6">
        <w:t>Magnifiques</w:t>
      </w:r>
      <w:r>
        <w:t xml:space="preserve">, </w:t>
      </w:r>
      <w:r w:rsidR="00C52F4A" w:rsidRPr="00605EB6">
        <w:t>ces lévriers</w:t>
      </w:r>
      <w:r>
        <w:t xml:space="preserve">. </w:t>
      </w:r>
      <w:r w:rsidR="00C52F4A" w:rsidRPr="00605EB6">
        <w:t>Voilà le grand lévrier</w:t>
      </w:r>
      <w:r>
        <w:t xml:space="preserve">, </w:t>
      </w:r>
      <w:r w:rsidR="00C52F4A" w:rsidRPr="00605EB6">
        <w:t>le lévrier d</w:t>
      </w:r>
      <w:r>
        <w:t>’</w:t>
      </w:r>
      <w:r w:rsidR="00C52F4A" w:rsidRPr="00605EB6">
        <w:t>Écosse</w:t>
      </w:r>
      <w:r>
        <w:t xml:space="preserve">, </w:t>
      </w:r>
      <w:r w:rsidR="00C52F4A" w:rsidRPr="00605EB6">
        <w:t>celui d</w:t>
      </w:r>
      <w:r>
        <w:t>’</w:t>
      </w:r>
      <w:r w:rsidR="00C52F4A" w:rsidRPr="00605EB6">
        <w:t>Irlande</w:t>
      </w:r>
      <w:r>
        <w:t xml:space="preserve">, </w:t>
      </w:r>
      <w:r w:rsidR="00C52F4A" w:rsidRPr="00605EB6">
        <w:t>celui de Russie</w:t>
      </w:r>
      <w:r>
        <w:t>.</w:t>
      </w:r>
    </w:p>
    <w:p w14:paraId="5806F009" w14:textId="77777777" w:rsidR="00C474C1" w:rsidRDefault="00C474C1" w:rsidP="00C52F4A">
      <w:r>
        <w:t>» </w:t>
      </w:r>
      <w:r w:rsidR="00C52F4A" w:rsidRPr="00605EB6">
        <w:t>Regardez ce molosse</w:t>
      </w:r>
      <w:r>
        <w:t xml:space="preserve">, </w:t>
      </w:r>
      <w:r w:rsidR="00C52F4A" w:rsidRPr="00605EB6">
        <w:t>l</w:t>
      </w:r>
      <w:r>
        <w:t>’</w:t>
      </w:r>
      <w:r w:rsidR="00C52F4A" w:rsidRPr="00605EB6">
        <w:t>admirable bête</w:t>
      </w:r>
      <w:r>
        <w:t xml:space="preserve">. </w:t>
      </w:r>
      <w:r w:rsidR="00C52F4A" w:rsidRPr="00605EB6">
        <w:t>C</w:t>
      </w:r>
      <w:r>
        <w:t>’</w:t>
      </w:r>
      <w:r w:rsidR="00C52F4A" w:rsidRPr="00605EB6">
        <w:t>est un Danois</w:t>
      </w:r>
      <w:r>
        <w:t>.</w:t>
      </w:r>
    </w:p>
    <w:p w14:paraId="58C6EB53" w14:textId="77777777" w:rsidR="00C474C1" w:rsidRDefault="00C474C1" w:rsidP="00C52F4A">
      <w:r>
        <w:t>» </w:t>
      </w:r>
      <w:r w:rsidR="00C52F4A" w:rsidRPr="00605EB6">
        <w:t>Passons</w:t>
      </w:r>
      <w:r>
        <w:t xml:space="preserve">, </w:t>
      </w:r>
      <w:r w:rsidR="00C52F4A" w:rsidRPr="00605EB6">
        <w:t>ce sont les chiens de berger de France et d</w:t>
      </w:r>
      <w:r>
        <w:t>’</w:t>
      </w:r>
      <w:r w:rsidR="00C52F4A" w:rsidRPr="00605EB6">
        <w:t>Écosse</w:t>
      </w:r>
      <w:r>
        <w:t>.</w:t>
      </w:r>
    </w:p>
    <w:p w14:paraId="1975A37B" w14:textId="77777777" w:rsidR="00C474C1" w:rsidRDefault="00C474C1" w:rsidP="00C52F4A">
      <w:r>
        <w:t>» </w:t>
      </w:r>
      <w:r w:rsidR="00C52F4A" w:rsidRPr="00605EB6">
        <w:t>Ah</w:t>
      </w:r>
      <w:r>
        <w:t xml:space="preserve"> ! </w:t>
      </w:r>
      <w:r w:rsidR="00C52F4A" w:rsidRPr="00605EB6">
        <w:t>voici les chiens-loups</w:t>
      </w:r>
      <w:r>
        <w:t xml:space="preserve">, </w:t>
      </w:r>
      <w:r w:rsidR="00C52F4A" w:rsidRPr="00605EB6">
        <w:t>les barbets ou chiens canards</w:t>
      </w:r>
      <w:r>
        <w:t xml:space="preserve">, </w:t>
      </w:r>
      <w:r w:rsidR="00C52F4A" w:rsidRPr="00605EB6">
        <w:t>les griffons</w:t>
      </w:r>
      <w:r>
        <w:t xml:space="preserve">. </w:t>
      </w:r>
      <w:r w:rsidR="00C52F4A" w:rsidRPr="00605EB6">
        <w:t>Ici</w:t>
      </w:r>
      <w:r>
        <w:t xml:space="preserve">, </w:t>
      </w:r>
      <w:r w:rsidR="00C52F4A" w:rsidRPr="00605EB6">
        <w:t>nous voyons les terriers et les bassets</w:t>
      </w:r>
      <w:r>
        <w:t xml:space="preserve"> : </w:t>
      </w:r>
      <w:r w:rsidR="00C52F4A" w:rsidRPr="00605EB6">
        <w:t>celui-là est le Renardier des Anglais</w:t>
      </w:r>
      <w:r>
        <w:t xml:space="preserve">, </w:t>
      </w:r>
      <w:r w:rsidR="00C52F4A" w:rsidRPr="00605EB6">
        <w:t>celui-ci le Terrier-griffon</w:t>
      </w:r>
      <w:r>
        <w:t xml:space="preserve"> ; </w:t>
      </w:r>
      <w:r w:rsidR="00C52F4A" w:rsidRPr="00605EB6">
        <w:t>voilà aussi le braque du Bengale</w:t>
      </w:r>
      <w:r>
        <w:t xml:space="preserve"> ; </w:t>
      </w:r>
      <w:r w:rsidR="00C52F4A" w:rsidRPr="00605EB6">
        <w:t>le basset de Burgos</w:t>
      </w:r>
      <w:r>
        <w:t xml:space="preserve">, </w:t>
      </w:r>
      <w:r w:rsidR="00C52F4A" w:rsidRPr="00605EB6">
        <w:t>le basset de Saint-Domingue</w:t>
      </w:r>
      <w:r>
        <w:t xml:space="preserve"> ; </w:t>
      </w:r>
      <w:r w:rsidR="00C52F4A" w:rsidRPr="00605EB6">
        <w:t>voyez</w:t>
      </w:r>
      <w:r>
        <w:t xml:space="preserve">, </w:t>
      </w:r>
      <w:r w:rsidR="00C52F4A" w:rsidRPr="00605EB6">
        <w:t>les bassets ont les uns les jambes droites</w:t>
      </w:r>
      <w:r>
        <w:t xml:space="preserve">, </w:t>
      </w:r>
      <w:r w:rsidR="00C52F4A" w:rsidRPr="00605EB6">
        <w:t>les autres les jambes torses</w:t>
      </w:r>
      <w:r>
        <w:t>.</w:t>
      </w:r>
    </w:p>
    <w:p w14:paraId="0BAEA2B4" w14:textId="05C39FE5" w:rsidR="00C474C1" w:rsidRDefault="00C474C1" w:rsidP="00C52F4A">
      <w:r>
        <w:t>» </w:t>
      </w:r>
      <w:r w:rsidR="00C52F4A" w:rsidRPr="00605EB6">
        <w:t>Vous connaissez les mâtins</w:t>
      </w:r>
      <w:r>
        <w:t xml:space="preserve">, </w:t>
      </w:r>
      <w:r w:rsidR="00C52F4A" w:rsidRPr="00605EB6">
        <w:t>ces gardiens fidèles de nos maisons et de nos fermes</w:t>
      </w:r>
      <w:r>
        <w:t xml:space="preserve"> ; </w:t>
      </w:r>
      <w:r w:rsidR="00C52F4A" w:rsidRPr="00605EB6">
        <w:t>en voilà une jolie collection</w:t>
      </w:r>
      <w:r>
        <w:t xml:space="preserve"> : </w:t>
      </w:r>
      <w:r w:rsidR="00C52F4A" w:rsidRPr="00605EB6">
        <w:t>le chien Marron</w:t>
      </w:r>
      <w:r>
        <w:t xml:space="preserve">, </w:t>
      </w:r>
      <w:r w:rsidR="00C52F4A" w:rsidRPr="00605EB6">
        <w:t xml:space="preserve">le chien du </w:t>
      </w:r>
      <w:r w:rsidR="00F2110E">
        <w:t>C</w:t>
      </w:r>
      <w:r w:rsidR="00F2110E" w:rsidRPr="00605EB6">
        <w:t>ap</w:t>
      </w:r>
      <w:r>
        <w:t xml:space="preserve">, </w:t>
      </w:r>
      <w:r w:rsidR="00C52F4A" w:rsidRPr="00605EB6">
        <w:t>le Wali de l</w:t>
      </w:r>
      <w:r>
        <w:t>’</w:t>
      </w:r>
      <w:r w:rsidR="00C52F4A" w:rsidRPr="00605EB6">
        <w:t>Himalaya</w:t>
      </w:r>
      <w:r>
        <w:t xml:space="preserve">, </w:t>
      </w:r>
      <w:r w:rsidR="00C52F4A" w:rsidRPr="00605EB6">
        <w:t>le Dhole des Indes-Orientales</w:t>
      </w:r>
      <w:r>
        <w:t xml:space="preserve">, </w:t>
      </w:r>
      <w:r w:rsidR="00C52F4A" w:rsidRPr="00605EB6">
        <w:t>le Quao des montagnes de Ramghur</w:t>
      </w:r>
      <w:r>
        <w:t xml:space="preserve">, </w:t>
      </w:r>
      <w:r w:rsidR="00C52F4A" w:rsidRPr="00605EB6">
        <w:t>le chien de Sumatra</w:t>
      </w:r>
      <w:r>
        <w:t xml:space="preserve">, </w:t>
      </w:r>
      <w:r w:rsidR="00C52F4A" w:rsidRPr="00605EB6">
        <w:t>le Poull de la Nouvelle-Irlande</w:t>
      </w:r>
      <w:r>
        <w:t xml:space="preserve">, </w:t>
      </w:r>
      <w:r w:rsidR="00C52F4A" w:rsidRPr="00605EB6">
        <w:t>le petit et le grand Koupara de la Guyane</w:t>
      </w:r>
      <w:r>
        <w:t>.</w:t>
      </w:r>
    </w:p>
    <w:p w14:paraId="54160179" w14:textId="77777777" w:rsidR="00C474C1" w:rsidRDefault="00C474C1" w:rsidP="00C52F4A">
      <w:r>
        <w:t>» </w:t>
      </w:r>
      <w:r w:rsidR="00C52F4A" w:rsidRPr="00605EB6">
        <w:t>Maintenant</w:t>
      </w:r>
      <w:r>
        <w:t xml:space="preserve">, </w:t>
      </w:r>
      <w:r w:rsidR="00C52F4A" w:rsidRPr="00605EB6">
        <w:t>voici les petits chiens</w:t>
      </w:r>
      <w:r>
        <w:t xml:space="preserve">, </w:t>
      </w:r>
      <w:r w:rsidR="00C52F4A" w:rsidRPr="00605EB6">
        <w:t>diverses variétés d</w:t>
      </w:r>
      <w:r>
        <w:t>’</w:t>
      </w:r>
      <w:r w:rsidR="00C52F4A" w:rsidRPr="00605EB6">
        <w:t>épagneuls</w:t>
      </w:r>
      <w:r>
        <w:t xml:space="preserve">, </w:t>
      </w:r>
      <w:r w:rsidR="00C52F4A" w:rsidRPr="00605EB6">
        <w:t>qui composent la catégorie des chiens d</w:t>
      </w:r>
      <w:r>
        <w:t>’</w:t>
      </w:r>
      <w:r w:rsidR="00C52F4A" w:rsidRPr="00605EB6">
        <w:t>appartement</w:t>
      </w:r>
      <w:r>
        <w:t xml:space="preserve">. </w:t>
      </w:r>
      <w:r w:rsidR="00C52F4A" w:rsidRPr="00605EB6">
        <w:t>Celui-ci</w:t>
      </w:r>
      <w:r>
        <w:t xml:space="preserve">, </w:t>
      </w:r>
      <w:r w:rsidR="00C52F4A" w:rsidRPr="00605EB6">
        <w:t>qui attend que je lui jette un morceau de pain</w:t>
      </w:r>
      <w:r>
        <w:t xml:space="preserve">, </w:t>
      </w:r>
      <w:r w:rsidR="00C52F4A" w:rsidRPr="00605EB6">
        <w:t>est le petit épagneul diminutif de l</w:t>
      </w:r>
      <w:r>
        <w:t>’</w:t>
      </w:r>
      <w:r w:rsidR="00C52F4A" w:rsidRPr="00605EB6">
        <w:t>épagneul français</w:t>
      </w:r>
      <w:r>
        <w:t xml:space="preserve"> ; </w:t>
      </w:r>
      <w:r w:rsidR="00C52F4A" w:rsidRPr="00605EB6">
        <w:t>voilà le Pyrame marqué de feu</w:t>
      </w:r>
      <w:r>
        <w:t xml:space="preserve">, </w:t>
      </w:r>
      <w:r w:rsidR="00C52F4A" w:rsidRPr="00605EB6">
        <w:t xml:space="preserve">le Bichon avec ses longs poils </w:t>
      </w:r>
      <w:r w:rsidR="00C52F4A" w:rsidRPr="00605EB6">
        <w:lastRenderedPageBreak/>
        <w:t>hérissés</w:t>
      </w:r>
      <w:r>
        <w:t xml:space="preserve">, </w:t>
      </w:r>
      <w:r w:rsidR="00C52F4A" w:rsidRPr="00605EB6">
        <w:t>le Gredin au pelage d</w:t>
      </w:r>
      <w:r>
        <w:t>’</w:t>
      </w:r>
      <w:r w:rsidR="00C52F4A" w:rsidRPr="00605EB6">
        <w:t>ébène</w:t>
      </w:r>
      <w:r>
        <w:t xml:space="preserve">, </w:t>
      </w:r>
      <w:r w:rsidR="00C52F4A" w:rsidRPr="00605EB6">
        <w:t>le King-Charles</w:t>
      </w:r>
      <w:r>
        <w:t xml:space="preserve">, </w:t>
      </w:r>
      <w:r w:rsidR="00C52F4A" w:rsidRPr="00605EB6">
        <w:t>le Chien-lion</w:t>
      </w:r>
      <w:r>
        <w:t>.</w:t>
      </w:r>
    </w:p>
    <w:p w14:paraId="154A3266" w14:textId="5DDE9437" w:rsidR="00C474C1" w:rsidRDefault="0094609C" w:rsidP="00C52F4A">
      <w:r>
        <w:t>— </w:t>
      </w:r>
      <w:r w:rsidR="00C52F4A" w:rsidRPr="00605EB6">
        <w:t>Oh</w:t>
      </w:r>
      <w:r w:rsidR="00C474C1">
        <w:t xml:space="preserve"> ! </w:t>
      </w:r>
      <w:r w:rsidR="00C52F4A" w:rsidRPr="00605EB6">
        <w:t>fit tout à coup Jacques Grandin</w:t>
      </w:r>
      <w:r w:rsidR="00C474C1">
        <w:t>.</w:t>
      </w:r>
    </w:p>
    <w:p w14:paraId="6B6B5835" w14:textId="07682BE7" w:rsidR="00C474C1" w:rsidRDefault="0094609C" w:rsidP="00C52F4A">
      <w:r>
        <w:t>— </w:t>
      </w:r>
      <w:r w:rsidR="00C52F4A" w:rsidRPr="00605EB6">
        <w:t>Qu</w:t>
      </w:r>
      <w:r w:rsidR="00C474C1">
        <w:t>’</w:t>
      </w:r>
      <w:r w:rsidR="00C52F4A" w:rsidRPr="00605EB6">
        <w:t>avez-vous</w:t>
      </w:r>
      <w:r w:rsidR="00C474C1">
        <w:t xml:space="preserve"> ? </w:t>
      </w:r>
      <w:r w:rsidR="00C52F4A" w:rsidRPr="00605EB6">
        <w:t xml:space="preserve">demanda </w:t>
      </w:r>
      <w:r w:rsidR="00C474C1">
        <w:t>M. </w:t>
      </w:r>
      <w:r w:rsidR="00C52F4A" w:rsidRPr="00605EB6">
        <w:t>Lagarde avec un commencement d</w:t>
      </w:r>
      <w:r w:rsidR="00C474C1">
        <w:t>’</w:t>
      </w:r>
      <w:r w:rsidR="00C52F4A" w:rsidRPr="00605EB6">
        <w:t>inquiétude</w:t>
      </w:r>
      <w:r w:rsidR="00C474C1">
        <w:t>.</w:t>
      </w:r>
    </w:p>
    <w:p w14:paraId="4CFF3C68" w14:textId="4FA73B2E" w:rsidR="00C474C1" w:rsidRDefault="0094609C" w:rsidP="00C52F4A">
      <w:r>
        <w:t>— </w:t>
      </w:r>
      <w:r w:rsidR="00C52F4A" w:rsidRPr="00605EB6">
        <w:t>Rien</w:t>
      </w:r>
      <w:r w:rsidR="00C474C1">
        <w:t xml:space="preserve">. </w:t>
      </w:r>
      <w:r w:rsidR="00C52F4A" w:rsidRPr="00605EB6">
        <w:t>Une surprise</w:t>
      </w:r>
      <w:r w:rsidR="00C474C1">
        <w:t>.</w:t>
      </w:r>
    </w:p>
    <w:p w14:paraId="5388813C" w14:textId="77777777" w:rsidR="00C474C1" w:rsidRDefault="00C52F4A" w:rsidP="00C52F4A">
      <w:r w:rsidRPr="00605EB6">
        <w:t>Et</w:t>
      </w:r>
      <w:r w:rsidR="00C474C1">
        <w:t xml:space="preserve">, </w:t>
      </w:r>
      <w:r w:rsidRPr="00605EB6">
        <w:t>s</w:t>
      </w:r>
      <w:r w:rsidR="00C474C1">
        <w:t>’</w:t>
      </w:r>
      <w:r w:rsidRPr="00605EB6">
        <w:t>adressant à Jacques Vaillant</w:t>
      </w:r>
      <w:r w:rsidR="00C474C1">
        <w:t> :</w:t>
      </w:r>
    </w:p>
    <w:p w14:paraId="50007980" w14:textId="677213F8" w:rsidR="00C474C1" w:rsidRDefault="0094609C" w:rsidP="00C52F4A">
      <w:r>
        <w:t>— </w:t>
      </w:r>
      <w:r w:rsidR="00C52F4A" w:rsidRPr="00605EB6">
        <w:t>Parrain</w:t>
      </w:r>
      <w:r w:rsidR="00C474C1">
        <w:t xml:space="preserve">, </w:t>
      </w:r>
      <w:r w:rsidR="00C52F4A" w:rsidRPr="00605EB6">
        <w:t>voyez-vous</w:t>
      </w:r>
      <w:r w:rsidR="00C474C1">
        <w:t> ?</w:t>
      </w:r>
    </w:p>
    <w:p w14:paraId="2B275BAC" w14:textId="070F3CDF" w:rsidR="00C474C1" w:rsidRDefault="0094609C" w:rsidP="00C52F4A">
      <w:r>
        <w:t>— </w:t>
      </w:r>
      <w:r w:rsidR="00C52F4A" w:rsidRPr="00605EB6">
        <w:t>Oui</w:t>
      </w:r>
      <w:r w:rsidR="00C474C1">
        <w:t xml:space="preserve">, </w:t>
      </w:r>
      <w:r w:rsidR="00C52F4A" w:rsidRPr="00605EB6">
        <w:t>je vois de très jolis petits chiens</w:t>
      </w:r>
      <w:r w:rsidR="00C474C1">
        <w:t>.</w:t>
      </w:r>
    </w:p>
    <w:p w14:paraId="04B285F9" w14:textId="5F94063B" w:rsidR="00C474C1" w:rsidRDefault="0094609C" w:rsidP="00C52F4A">
      <w:r>
        <w:t>— </w:t>
      </w:r>
      <w:r w:rsidR="00C52F4A" w:rsidRPr="00605EB6">
        <w:t>Mais celui-là</w:t>
      </w:r>
      <w:r w:rsidR="00C474C1">
        <w:t xml:space="preserve">, </w:t>
      </w:r>
      <w:r w:rsidR="00C52F4A" w:rsidRPr="00605EB6">
        <w:t>tenez</w:t>
      </w:r>
      <w:r w:rsidR="00C474C1">
        <w:t xml:space="preserve">, </w:t>
      </w:r>
      <w:r w:rsidR="00C52F4A" w:rsidRPr="00605EB6">
        <w:t>celui-là qui s</w:t>
      </w:r>
      <w:r w:rsidR="00C474C1">
        <w:t>’</w:t>
      </w:r>
      <w:r w:rsidR="00C52F4A" w:rsidRPr="00605EB6">
        <w:t>approche du treillis</w:t>
      </w:r>
      <w:r w:rsidR="00C474C1">
        <w:t> ?</w:t>
      </w:r>
    </w:p>
    <w:p w14:paraId="1F0F732C" w14:textId="7927439D" w:rsidR="00C474C1" w:rsidRDefault="0094609C" w:rsidP="00C52F4A">
      <w:r>
        <w:t>— </w:t>
      </w:r>
      <w:r w:rsidR="00C52F4A" w:rsidRPr="00605EB6">
        <w:t>Ah</w:t>
      </w:r>
      <w:r w:rsidR="00C474C1">
        <w:t xml:space="preserve"> ! </w:t>
      </w:r>
      <w:r w:rsidR="00C52F4A" w:rsidRPr="00605EB6">
        <w:t>comme il ressemble au pauvre Fidèle</w:t>
      </w:r>
      <w:r w:rsidR="00C474C1">
        <w:t> !</w:t>
      </w:r>
    </w:p>
    <w:p w14:paraId="6941E865" w14:textId="7C705EC0" w:rsidR="00C474C1" w:rsidRDefault="0094609C" w:rsidP="00C52F4A">
      <w:r>
        <w:t>— </w:t>
      </w:r>
      <w:r w:rsidR="00C52F4A" w:rsidRPr="00605EB6">
        <w:t>N</w:t>
      </w:r>
      <w:r w:rsidR="00C474C1">
        <w:t>’</w:t>
      </w:r>
      <w:r w:rsidR="00C52F4A" w:rsidRPr="00605EB6">
        <w:t>est-ce pas</w:t>
      </w:r>
      <w:r w:rsidR="00C474C1">
        <w:t xml:space="preserve"> ? </w:t>
      </w:r>
      <w:r w:rsidR="00C52F4A" w:rsidRPr="00605EB6">
        <w:t>Comme deux gouttes d</w:t>
      </w:r>
      <w:r w:rsidR="00C474C1">
        <w:t>’</w:t>
      </w:r>
      <w:r w:rsidR="00C52F4A" w:rsidRPr="00605EB6">
        <w:t>eau se ressemblent</w:t>
      </w:r>
      <w:r w:rsidR="00C474C1">
        <w:t>.</w:t>
      </w:r>
    </w:p>
    <w:p w14:paraId="04587D70" w14:textId="758FA02A" w:rsidR="00C474C1" w:rsidRDefault="0094609C" w:rsidP="00C52F4A">
      <w:r>
        <w:t>— </w:t>
      </w:r>
      <w:r w:rsidR="00C52F4A" w:rsidRPr="00605EB6">
        <w:t>Même taille</w:t>
      </w:r>
      <w:r w:rsidR="00C474C1">
        <w:t xml:space="preserve">, </w:t>
      </w:r>
      <w:r w:rsidR="00C52F4A" w:rsidRPr="00605EB6">
        <w:t>même tête</w:t>
      </w:r>
      <w:r w:rsidR="00C474C1">
        <w:t xml:space="preserve">, </w:t>
      </w:r>
      <w:r w:rsidR="00C52F4A" w:rsidRPr="00605EB6">
        <w:t>même regard</w:t>
      </w:r>
      <w:r w:rsidR="00C474C1">
        <w:t xml:space="preserve">, </w:t>
      </w:r>
      <w:r w:rsidR="00C52F4A" w:rsidRPr="00605EB6">
        <w:t>même allure</w:t>
      </w:r>
      <w:r w:rsidR="00C474C1">
        <w:t xml:space="preserve">, </w:t>
      </w:r>
      <w:r w:rsidR="00C52F4A" w:rsidRPr="00605EB6">
        <w:t>mêmes marques de feu aux pattes</w:t>
      </w:r>
      <w:r w:rsidR="00C474C1">
        <w:t xml:space="preserve">, </w:t>
      </w:r>
      <w:r w:rsidR="00C52F4A" w:rsidRPr="00605EB6">
        <w:t>aux yeux et au museau</w:t>
      </w:r>
      <w:r w:rsidR="00C474C1">
        <w:t>.</w:t>
      </w:r>
    </w:p>
    <w:p w14:paraId="583EB38C" w14:textId="03A630F3" w:rsidR="00C474C1" w:rsidRDefault="0094609C" w:rsidP="00C52F4A">
      <w:r>
        <w:t>— </w:t>
      </w:r>
      <w:r w:rsidR="00C52F4A" w:rsidRPr="00605EB6">
        <w:t>C</w:t>
      </w:r>
      <w:r w:rsidR="00C474C1">
        <w:t>’</w:t>
      </w:r>
      <w:r w:rsidR="00C52F4A" w:rsidRPr="00605EB6">
        <w:t>est un chien pyrame</w:t>
      </w:r>
      <w:r w:rsidR="00C474C1">
        <w:t xml:space="preserve">, </w:t>
      </w:r>
      <w:r w:rsidR="00C52F4A" w:rsidRPr="00605EB6">
        <w:t>dit</w:t>
      </w:r>
      <w:r w:rsidR="00C474C1">
        <w:t>. M. </w:t>
      </w:r>
      <w:r w:rsidR="00C52F4A" w:rsidRPr="00605EB6">
        <w:t>Lagarde</w:t>
      </w:r>
      <w:r w:rsidR="00C474C1">
        <w:t xml:space="preserve">. </w:t>
      </w:r>
      <w:r w:rsidR="00C52F4A" w:rsidRPr="00605EB6">
        <w:t>Et vous trouvez qu</w:t>
      </w:r>
      <w:r w:rsidR="00C474C1">
        <w:t>’</w:t>
      </w:r>
      <w:r w:rsidR="00C52F4A" w:rsidRPr="00605EB6">
        <w:t>il ressemble à Fidèle</w:t>
      </w:r>
      <w:r w:rsidR="00C474C1">
        <w:t> ?</w:t>
      </w:r>
    </w:p>
    <w:p w14:paraId="1CB86ECA" w14:textId="22B9F3A0" w:rsidR="00C474C1" w:rsidRDefault="0094609C" w:rsidP="00C52F4A">
      <w:r>
        <w:t>— </w:t>
      </w:r>
      <w:r w:rsidR="00C52F4A" w:rsidRPr="00605EB6">
        <w:t>Si bien</w:t>
      </w:r>
      <w:r w:rsidR="00C474C1">
        <w:t xml:space="preserve">, </w:t>
      </w:r>
      <w:r w:rsidR="00C52F4A" w:rsidRPr="00605EB6">
        <w:t>que si je n</w:t>
      </w:r>
      <w:r w:rsidR="00C474C1">
        <w:t>’</w:t>
      </w:r>
      <w:r w:rsidR="00C52F4A" w:rsidRPr="00605EB6">
        <w:t>avais pas tenu mon pauvre Fidèle mort dans mes mains</w:t>
      </w:r>
      <w:r w:rsidR="00C474C1">
        <w:t xml:space="preserve">, </w:t>
      </w:r>
      <w:r w:rsidR="00C52F4A" w:rsidRPr="00605EB6">
        <w:t>je croirais que c</w:t>
      </w:r>
      <w:r w:rsidR="00C474C1">
        <w:t>’</w:t>
      </w:r>
      <w:r w:rsidR="00C52F4A" w:rsidRPr="00605EB6">
        <w:t>est lui</w:t>
      </w:r>
      <w:r w:rsidR="00C474C1">
        <w:t xml:space="preserve">, </w:t>
      </w:r>
      <w:r w:rsidR="00C52F4A" w:rsidRPr="00605EB6">
        <w:t>répondit le vieillard</w:t>
      </w:r>
      <w:r w:rsidR="00C474C1">
        <w:t xml:space="preserve">, </w:t>
      </w:r>
      <w:r w:rsidR="00C52F4A" w:rsidRPr="00605EB6">
        <w:t>ne cherchant pas à cacher son émotion</w:t>
      </w:r>
      <w:r w:rsidR="00C474C1">
        <w:t>.</w:t>
      </w:r>
    </w:p>
    <w:p w14:paraId="221445CE" w14:textId="47F7EB27" w:rsidR="00C474C1" w:rsidRDefault="0094609C" w:rsidP="00C52F4A">
      <w:r>
        <w:t>— </w:t>
      </w:r>
      <w:r w:rsidR="00C52F4A" w:rsidRPr="00605EB6">
        <w:t>Eh bien</w:t>
      </w:r>
      <w:r w:rsidR="00C474C1">
        <w:t xml:space="preserve">, </w:t>
      </w:r>
      <w:r w:rsidR="00C52F4A" w:rsidRPr="00605EB6">
        <w:t>monsieur Vaillant</w:t>
      </w:r>
      <w:r w:rsidR="00C474C1">
        <w:t xml:space="preserve">, </w:t>
      </w:r>
      <w:r w:rsidR="00C52F4A" w:rsidRPr="00605EB6">
        <w:t>je vais acheter ce chien et vous l</w:t>
      </w:r>
      <w:r w:rsidR="00C474C1">
        <w:t>’</w:t>
      </w:r>
      <w:r w:rsidR="00C52F4A" w:rsidRPr="00605EB6">
        <w:t>offrir</w:t>
      </w:r>
      <w:r w:rsidR="00C474C1">
        <w:t>.</w:t>
      </w:r>
    </w:p>
    <w:p w14:paraId="2648BC2B" w14:textId="1702A48C" w:rsidR="00C474C1" w:rsidRDefault="0094609C" w:rsidP="00C52F4A">
      <w:r>
        <w:t>— </w:t>
      </w:r>
      <w:r w:rsidR="00C52F4A" w:rsidRPr="00605EB6">
        <w:t>Quelle idée</w:t>
      </w:r>
      <w:r w:rsidR="00C474C1">
        <w:t> !</w:t>
      </w:r>
    </w:p>
    <w:p w14:paraId="4EA41B2B" w14:textId="5802BB62" w:rsidR="00C474C1" w:rsidRDefault="0094609C" w:rsidP="00C52F4A">
      <w:r>
        <w:lastRenderedPageBreak/>
        <w:t>— </w:t>
      </w:r>
      <w:r w:rsidR="00C52F4A" w:rsidRPr="00605EB6">
        <w:t>Le désir de vous être agréable</w:t>
      </w:r>
      <w:r w:rsidR="00C474C1">
        <w:t xml:space="preserve">. </w:t>
      </w:r>
      <w:r w:rsidR="00C52F4A" w:rsidRPr="00605EB6">
        <w:t>Vous lui donnerez le nom de Fidèle</w:t>
      </w:r>
      <w:r w:rsidR="00C474C1">
        <w:t xml:space="preserve">. </w:t>
      </w:r>
      <w:r w:rsidR="00C52F4A" w:rsidRPr="00605EB6">
        <w:t>Vous accepterez bien ce petit présent de ma part</w:t>
      </w:r>
      <w:r w:rsidR="00C474C1">
        <w:t> ?</w:t>
      </w:r>
    </w:p>
    <w:p w14:paraId="591F3D24" w14:textId="321205E6" w:rsidR="00C474C1" w:rsidRDefault="0094609C" w:rsidP="00C52F4A">
      <w:r>
        <w:t>— </w:t>
      </w:r>
      <w:r w:rsidR="00C52F4A" w:rsidRPr="00605EB6">
        <w:t>Je n</w:t>
      </w:r>
      <w:r w:rsidR="00C474C1">
        <w:t>’</w:t>
      </w:r>
      <w:r w:rsidR="00C52F4A" w:rsidRPr="00605EB6">
        <w:t>ose refuser</w:t>
      </w:r>
      <w:r w:rsidR="00C474C1">
        <w:t>.</w:t>
      </w:r>
    </w:p>
    <w:p w14:paraId="37293F47" w14:textId="58DBDD5D" w:rsidR="00C474C1" w:rsidRDefault="0094609C" w:rsidP="00C52F4A">
      <w:r>
        <w:t>— </w:t>
      </w:r>
      <w:r w:rsidR="00C52F4A" w:rsidRPr="00605EB6">
        <w:t>Ce sera bientôt fait</w:t>
      </w:r>
      <w:r w:rsidR="00C474C1">
        <w:t xml:space="preserve">, </w:t>
      </w:r>
      <w:r w:rsidR="00C52F4A" w:rsidRPr="00605EB6">
        <w:t>vous allez voir</w:t>
      </w:r>
      <w:r w:rsidR="00C474C1">
        <w:t xml:space="preserve">, </w:t>
      </w:r>
      <w:r w:rsidR="00C52F4A" w:rsidRPr="00605EB6">
        <w:t xml:space="preserve">reprit </w:t>
      </w:r>
      <w:r w:rsidR="00C474C1">
        <w:t>M. </w:t>
      </w:r>
      <w:r w:rsidR="00C52F4A" w:rsidRPr="00605EB6">
        <w:t>Lagarde</w:t>
      </w:r>
      <w:r w:rsidR="00C474C1">
        <w:t>.</w:t>
      </w:r>
    </w:p>
    <w:p w14:paraId="340CADEB" w14:textId="77777777" w:rsidR="00C474C1" w:rsidRDefault="00C52F4A" w:rsidP="00C52F4A">
      <w:r w:rsidRPr="00605EB6">
        <w:t>Et il appela le gardien</w:t>
      </w:r>
      <w:r w:rsidR="00C474C1">
        <w:t>.</w:t>
      </w:r>
    </w:p>
    <w:p w14:paraId="6BC65F64" w14:textId="6A1A37CA" w:rsidR="00C474C1" w:rsidRDefault="0094609C" w:rsidP="00C52F4A">
      <w:pPr>
        <w:rPr>
          <w:bCs/>
        </w:rPr>
      </w:pPr>
      <w:r>
        <w:t>— </w:t>
      </w:r>
      <w:r w:rsidR="00C52F4A" w:rsidRPr="00605EB6">
        <w:t>Quel est le prix de ce chien</w:t>
      </w:r>
      <w:r w:rsidR="00C474C1">
        <w:t xml:space="preserve"> ? </w:t>
      </w:r>
      <w:r w:rsidR="00C52F4A" w:rsidRPr="00605EB6">
        <w:t>lui demanda-t-il</w:t>
      </w:r>
      <w:r w:rsidR="00C474C1">
        <w:rPr>
          <w:bCs/>
        </w:rPr>
        <w:t>.</w:t>
      </w:r>
    </w:p>
    <w:p w14:paraId="0A72D163" w14:textId="18AB47C5" w:rsidR="00C474C1" w:rsidRDefault="0094609C" w:rsidP="00C52F4A">
      <w:r>
        <w:rPr>
          <w:bCs/>
        </w:rPr>
        <w:t>— </w:t>
      </w:r>
      <w:r w:rsidR="00C52F4A" w:rsidRPr="00605EB6">
        <w:t>Cinquante francs</w:t>
      </w:r>
      <w:r w:rsidR="00C474C1">
        <w:t>.</w:t>
      </w:r>
    </w:p>
    <w:p w14:paraId="7406E647" w14:textId="0AAF556D" w:rsidR="00C474C1" w:rsidRDefault="0094609C" w:rsidP="00C52F4A">
      <w:r>
        <w:t>— </w:t>
      </w:r>
      <w:r w:rsidR="00C52F4A" w:rsidRPr="00605EB6">
        <w:t>Avec cinq francs pour vous</w:t>
      </w:r>
      <w:r w:rsidR="00C474C1">
        <w:t xml:space="preserve">, </w:t>
      </w:r>
      <w:r w:rsidR="00C52F4A" w:rsidRPr="00605EB6">
        <w:t>cinquante-cinq francs</w:t>
      </w:r>
      <w:r w:rsidR="00C474C1">
        <w:t xml:space="preserve">. </w:t>
      </w:r>
      <w:r w:rsidR="00C52F4A" w:rsidRPr="00605EB6">
        <w:t>Vous allez le prendre et vous l</w:t>
      </w:r>
      <w:r w:rsidR="00C474C1">
        <w:t>’</w:t>
      </w:r>
      <w:r w:rsidR="00C52F4A" w:rsidRPr="00605EB6">
        <w:t>apporterez au bureau de l</w:t>
      </w:r>
      <w:r w:rsidR="00C474C1">
        <w:t>’</w:t>
      </w:r>
      <w:r w:rsidR="00C52F4A" w:rsidRPr="00605EB6">
        <w:t>administration où vous nous trouverez</w:t>
      </w:r>
      <w:r w:rsidR="00C474C1">
        <w:t>.</w:t>
      </w:r>
    </w:p>
    <w:p w14:paraId="3E67EA13" w14:textId="77777777" w:rsidR="00C474C1" w:rsidRDefault="00C52F4A" w:rsidP="00C52F4A">
      <w:r w:rsidRPr="00605EB6">
        <w:t>Un quart d</w:t>
      </w:r>
      <w:r w:rsidR="00C474C1">
        <w:t>’</w:t>
      </w:r>
      <w:r w:rsidRPr="00605EB6">
        <w:t>heure après</w:t>
      </w:r>
      <w:r w:rsidR="00C474C1">
        <w:t xml:space="preserve">, </w:t>
      </w:r>
      <w:r w:rsidRPr="00605EB6">
        <w:t>les promeneurs faisaient en voiture le tour du jardin</w:t>
      </w:r>
      <w:r w:rsidR="00C474C1">
        <w:t xml:space="preserve">, </w:t>
      </w:r>
      <w:r w:rsidRPr="00605EB6">
        <w:t>Jacques Vaillant caressant le nouveau Fidèle qui croquait un biscuit sur ses genoux</w:t>
      </w:r>
      <w:r w:rsidR="00C474C1">
        <w:t>.</w:t>
      </w:r>
    </w:p>
    <w:p w14:paraId="13AFB708" w14:textId="07538A70" w:rsidR="00C474C1" w:rsidRDefault="0094609C" w:rsidP="00C52F4A">
      <w:r>
        <w:t>— </w:t>
      </w:r>
      <w:r w:rsidR="00C52F4A" w:rsidRPr="00605EB6">
        <w:t>Voyez</w:t>
      </w:r>
      <w:r w:rsidR="00C474C1">
        <w:t xml:space="preserve">, </w:t>
      </w:r>
      <w:r w:rsidR="00C52F4A" w:rsidRPr="00605EB6">
        <w:t xml:space="preserve">disait en souriant </w:t>
      </w:r>
      <w:r w:rsidR="00C474C1">
        <w:t>M. </w:t>
      </w:r>
      <w:r w:rsidR="00C52F4A" w:rsidRPr="00605EB6">
        <w:t>Lagarde</w:t>
      </w:r>
      <w:r w:rsidR="00C474C1">
        <w:t xml:space="preserve">, </w:t>
      </w:r>
      <w:r w:rsidR="00C52F4A" w:rsidRPr="00605EB6">
        <w:t>le voilà déjà familier avec vous</w:t>
      </w:r>
      <w:r w:rsidR="00C474C1">
        <w:t xml:space="preserve"> ; </w:t>
      </w:r>
      <w:r w:rsidR="00C52F4A" w:rsidRPr="00605EB6">
        <w:t>il comprend</w:t>
      </w:r>
      <w:r w:rsidR="00C474C1">
        <w:t xml:space="preserve">, </w:t>
      </w:r>
      <w:r w:rsidR="00C52F4A" w:rsidRPr="00605EB6">
        <w:t>il sent que vous êtes son maître</w:t>
      </w:r>
      <w:r w:rsidR="00C474C1">
        <w:t>.</w:t>
      </w:r>
    </w:p>
    <w:p w14:paraId="3943886B" w14:textId="08C2E6BA" w:rsidR="00C474C1" w:rsidRDefault="00C52F4A" w:rsidP="00C52F4A">
      <w:r w:rsidRPr="0061504A">
        <w:t>La promenade dans le jardin terminée</w:t>
      </w:r>
      <w:r w:rsidR="00C474C1">
        <w:t xml:space="preserve">, </w:t>
      </w:r>
      <w:r w:rsidRPr="0061504A">
        <w:t>la voiture descendit la belle route qui mène à la cascade</w:t>
      </w:r>
      <w:r w:rsidR="00C474C1">
        <w:t xml:space="preserve">, </w:t>
      </w:r>
      <w:r w:rsidRPr="0061504A">
        <w:t>devant laquelle on s</w:t>
      </w:r>
      <w:r w:rsidR="00C474C1">
        <w:t>’</w:t>
      </w:r>
      <w:r w:rsidRPr="0061504A">
        <w:t>arrêta un instant</w:t>
      </w:r>
      <w:r w:rsidR="00C474C1">
        <w:t>. M. </w:t>
      </w:r>
      <w:r w:rsidRPr="0061504A">
        <w:t>Lagarde montra le champ de courses à Jacques Vaillant</w:t>
      </w:r>
      <w:r w:rsidR="00C474C1">
        <w:t xml:space="preserve">, </w:t>
      </w:r>
      <w:r w:rsidRPr="0061504A">
        <w:t>puis on gagna le bord de la Seine</w:t>
      </w:r>
      <w:r w:rsidR="00C474C1">
        <w:t xml:space="preserve">. </w:t>
      </w:r>
      <w:r w:rsidRPr="0061504A">
        <w:t>On revint au bois par la magnifique allée des polonias et</w:t>
      </w:r>
      <w:r w:rsidR="00C474C1">
        <w:t xml:space="preserve">, </w:t>
      </w:r>
      <w:r w:rsidRPr="0061504A">
        <w:t>ainsi qu</w:t>
      </w:r>
      <w:r w:rsidR="00C474C1">
        <w:t>’</w:t>
      </w:r>
      <w:r w:rsidRPr="0061504A">
        <w:t>il avait été dit</w:t>
      </w:r>
      <w:r w:rsidR="00C474C1">
        <w:t xml:space="preserve">, </w:t>
      </w:r>
      <w:r w:rsidRPr="0061504A">
        <w:t>on fit le tour des lacs avant de rentrer à Paris</w:t>
      </w:r>
      <w:r w:rsidR="00C474C1">
        <w:t>.</w:t>
      </w:r>
    </w:p>
    <w:p w14:paraId="06ABA4C9" w14:textId="77777777" w:rsidR="00C474C1" w:rsidRDefault="00C52F4A" w:rsidP="00C52F4A">
      <w:r w:rsidRPr="00605EB6">
        <w:t>Fidèle paraissait très satisfait de sa nouvelle position et ne s</w:t>
      </w:r>
      <w:r w:rsidR="00C474C1">
        <w:t>’</w:t>
      </w:r>
      <w:r w:rsidRPr="00605EB6">
        <w:t>étonnait point qu</w:t>
      </w:r>
      <w:r w:rsidR="00C474C1">
        <w:t>’</w:t>
      </w:r>
      <w:r w:rsidRPr="00605EB6">
        <w:t>on le comblât de caresses et de friandises</w:t>
      </w:r>
      <w:r w:rsidR="00C474C1">
        <w:t>.</w:t>
      </w:r>
    </w:p>
    <w:p w14:paraId="26641FCB" w14:textId="5C788648" w:rsidR="00C474C1" w:rsidRDefault="00C52F4A" w:rsidP="00C52F4A">
      <w:r w:rsidRPr="00605EB6">
        <w:lastRenderedPageBreak/>
        <w:t xml:space="preserve">La demie de six heures sonnait comme on descendait de voiture devant la maison où demeurait </w:t>
      </w:r>
      <w:r w:rsidR="00C474C1">
        <w:t>M. </w:t>
      </w:r>
      <w:r w:rsidRPr="00605EB6">
        <w:t>Lagarde</w:t>
      </w:r>
      <w:r w:rsidR="00C474C1">
        <w:t>.</w:t>
      </w:r>
    </w:p>
    <w:p w14:paraId="12BBF7A8" w14:textId="77777777" w:rsidR="00C474C1" w:rsidRDefault="00C52F4A" w:rsidP="00C52F4A">
      <w:r w:rsidRPr="00605EB6">
        <w:t>La cuisinière attendait le retour de son maître pour mettre la dernière main à ses sauces et donner le dernier tour de feu à son rôti</w:t>
      </w:r>
      <w:r w:rsidR="00C474C1">
        <w:t>.</w:t>
      </w:r>
    </w:p>
    <w:p w14:paraId="5F204D36" w14:textId="77777777" w:rsidR="00C474C1" w:rsidRDefault="00C52F4A" w:rsidP="00C52F4A">
      <w:r w:rsidRPr="00605EB6">
        <w:t>Ces messieurs n</w:t>
      </w:r>
      <w:r w:rsidR="00C474C1">
        <w:t>’</w:t>
      </w:r>
      <w:r w:rsidRPr="00605EB6">
        <w:t>eurent que le temps de causer un instant dans le salon</w:t>
      </w:r>
      <w:r w:rsidR="00C474C1">
        <w:t xml:space="preserve">. </w:t>
      </w:r>
      <w:r w:rsidRPr="00605EB6">
        <w:t>Le domestique vint annoncer que monsieur était servi</w:t>
      </w:r>
      <w:r w:rsidR="00C474C1">
        <w:t xml:space="preserve">. </w:t>
      </w:r>
      <w:r w:rsidRPr="00605EB6">
        <w:t>On passa dans la salle à manger</w:t>
      </w:r>
      <w:r w:rsidR="00C474C1">
        <w:t xml:space="preserve">. </w:t>
      </w:r>
      <w:r w:rsidRPr="00605EB6">
        <w:t>Le potage à la bisque d</w:t>
      </w:r>
      <w:r w:rsidR="00C474C1">
        <w:t>’</w:t>
      </w:r>
      <w:r w:rsidRPr="00605EB6">
        <w:t>écrevisses était fumant sur la table</w:t>
      </w:r>
      <w:r w:rsidR="00C474C1">
        <w:t>.</w:t>
      </w:r>
    </w:p>
    <w:p w14:paraId="0AE8EE57" w14:textId="77777777" w:rsidR="00C474C1" w:rsidRDefault="00C52F4A" w:rsidP="00C52F4A">
      <w:r w:rsidRPr="00605EB6">
        <w:t>Fidèle</w:t>
      </w:r>
      <w:r w:rsidR="00C474C1">
        <w:t xml:space="preserve">, </w:t>
      </w:r>
      <w:r w:rsidRPr="00605EB6">
        <w:t>en liberté</w:t>
      </w:r>
      <w:r w:rsidR="00C474C1">
        <w:t xml:space="preserve">, </w:t>
      </w:r>
      <w:r w:rsidRPr="00605EB6">
        <w:t>témoignait sa joie par des bonds et une infinité de cabrioles fort amusantes</w:t>
      </w:r>
      <w:r w:rsidR="00C474C1">
        <w:t xml:space="preserve">, </w:t>
      </w:r>
      <w:r w:rsidRPr="00605EB6">
        <w:t>ne s</w:t>
      </w:r>
      <w:r w:rsidR="00C474C1">
        <w:t>’</w:t>
      </w:r>
      <w:r w:rsidRPr="00605EB6">
        <w:t>arrêtant que pour lécher une main ou se dresser et mettre ses pattes sur le genou de l</w:t>
      </w:r>
      <w:r w:rsidR="00C474C1">
        <w:t>’</w:t>
      </w:r>
      <w:r w:rsidRPr="00605EB6">
        <w:t>un ou l</w:t>
      </w:r>
      <w:r w:rsidR="00C474C1">
        <w:t>’</w:t>
      </w:r>
      <w:r w:rsidRPr="00605EB6">
        <w:t>autre de ses nouveaux amis</w:t>
      </w:r>
      <w:r w:rsidR="00C474C1">
        <w:t xml:space="preserve">, </w:t>
      </w:r>
      <w:r w:rsidRPr="00605EB6">
        <w:t>quémandant</w:t>
      </w:r>
      <w:r w:rsidR="00C474C1">
        <w:t xml:space="preserve">, </w:t>
      </w:r>
      <w:r w:rsidRPr="00605EB6">
        <w:t>le gourmand</w:t>
      </w:r>
      <w:r w:rsidR="00C474C1">
        <w:t xml:space="preserve">, </w:t>
      </w:r>
      <w:r w:rsidRPr="00605EB6">
        <w:t>une sucrerie ou un des gâteaux qu</w:t>
      </w:r>
      <w:r w:rsidR="00C474C1">
        <w:t>’</w:t>
      </w:r>
      <w:r w:rsidRPr="00605EB6">
        <w:t>il voyait sur les assiettes</w:t>
      </w:r>
      <w:r w:rsidR="00C474C1">
        <w:t>.</w:t>
      </w:r>
    </w:p>
    <w:p w14:paraId="62EA9D73" w14:textId="77777777" w:rsidR="00C474C1" w:rsidRDefault="00C52F4A" w:rsidP="00C52F4A">
      <w:r w:rsidRPr="00605EB6">
        <w:t>Après le dîner</w:t>
      </w:r>
      <w:r w:rsidR="00C474C1">
        <w:t xml:space="preserve">, </w:t>
      </w:r>
      <w:r w:rsidRPr="00605EB6">
        <w:t>on prit le café comme le matin</w:t>
      </w:r>
      <w:r w:rsidR="00C474C1">
        <w:t xml:space="preserve">, </w:t>
      </w:r>
      <w:r w:rsidRPr="00605EB6">
        <w:t>puis on alluma le cigare et on revint dans le salon</w:t>
      </w:r>
      <w:r w:rsidR="00C474C1">
        <w:t xml:space="preserve">, </w:t>
      </w:r>
      <w:r w:rsidRPr="00605EB6">
        <w:t>éclairé comme s</w:t>
      </w:r>
      <w:r w:rsidR="00C474C1">
        <w:t>’</w:t>
      </w:r>
      <w:r w:rsidRPr="00605EB6">
        <w:t>il y avait eu grande réception</w:t>
      </w:r>
      <w:r w:rsidR="00C474C1">
        <w:t>.</w:t>
      </w:r>
    </w:p>
    <w:p w14:paraId="73593683" w14:textId="0675FF33" w:rsidR="00C474C1" w:rsidRDefault="00C52F4A" w:rsidP="00C52F4A">
      <w:r w:rsidRPr="00605EB6">
        <w:t>Pendant un instant</w:t>
      </w:r>
      <w:r w:rsidR="00C474C1">
        <w:t xml:space="preserve">, </w:t>
      </w:r>
      <w:r w:rsidRPr="00605EB6">
        <w:t>le silence fut profond</w:t>
      </w:r>
      <w:r w:rsidR="00C474C1">
        <w:t>. M. </w:t>
      </w:r>
      <w:r w:rsidRPr="00605EB6">
        <w:t>Lagarde avait l</w:t>
      </w:r>
      <w:r w:rsidR="00C474C1">
        <w:t>’</w:t>
      </w:r>
      <w:r w:rsidRPr="00605EB6">
        <w:t>air de réfléchir</w:t>
      </w:r>
      <w:r w:rsidR="00C474C1">
        <w:t xml:space="preserve">. </w:t>
      </w:r>
      <w:r w:rsidRPr="00605EB6">
        <w:t>Le vieillard et le jeune homme attendaient l</w:t>
      </w:r>
      <w:r w:rsidR="00C474C1">
        <w:t>’</w:t>
      </w:r>
      <w:r w:rsidRPr="00605EB6">
        <w:t>explication qu</w:t>
      </w:r>
      <w:r w:rsidR="00C474C1">
        <w:t>’</w:t>
      </w:r>
      <w:r w:rsidRPr="00605EB6">
        <w:t>il ne pouvait plus tarder à leur donner</w:t>
      </w:r>
      <w:r w:rsidR="00C474C1">
        <w:t>.</w:t>
      </w:r>
    </w:p>
    <w:p w14:paraId="01E70DC3" w14:textId="77777777" w:rsidR="00C474C1" w:rsidRDefault="00C52F4A" w:rsidP="00C52F4A">
      <w:r w:rsidRPr="00605EB6">
        <w:t>Quant à Fidèle</w:t>
      </w:r>
      <w:r w:rsidR="00C474C1">
        <w:t xml:space="preserve">, </w:t>
      </w:r>
      <w:r w:rsidRPr="00605EB6">
        <w:t>gorgé de petits-fours et de sucreries</w:t>
      </w:r>
      <w:r w:rsidR="00C474C1">
        <w:t xml:space="preserve">, </w:t>
      </w:r>
      <w:r w:rsidRPr="00605EB6">
        <w:t>il s</w:t>
      </w:r>
      <w:r w:rsidR="00C474C1">
        <w:t>’</w:t>
      </w:r>
      <w:r w:rsidRPr="00605EB6">
        <w:t>était crânement installé sur la soie d</w:t>
      </w:r>
      <w:r w:rsidR="00C474C1">
        <w:t>’</w:t>
      </w:r>
      <w:r w:rsidRPr="00605EB6">
        <w:t>un fauteuil</w:t>
      </w:r>
      <w:r w:rsidR="00C474C1">
        <w:t xml:space="preserve">, </w:t>
      </w:r>
      <w:r w:rsidRPr="00605EB6">
        <w:t>et sommeillait</w:t>
      </w:r>
      <w:r w:rsidR="00C474C1">
        <w:t xml:space="preserve">, </w:t>
      </w:r>
      <w:r w:rsidRPr="00605EB6">
        <w:t>ouvrant de temps à autre</w:t>
      </w:r>
      <w:r w:rsidR="00C474C1">
        <w:t xml:space="preserve">, </w:t>
      </w:r>
      <w:r w:rsidRPr="00605EB6">
        <w:t>tantôt l</w:t>
      </w:r>
      <w:r w:rsidR="00C474C1">
        <w:t>’</w:t>
      </w:r>
      <w:r w:rsidRPr="00605EB6">
        <w:t>œil droit</w:t>
      </w:r>
      <w:r w:rsidR="00C474C1">
        <w:t xml:space="preserve">, </w:t>
      </w:r>
      <w:r w:rsidRPr="00605EB6">
        <w:t>tantôt l</w:t>
      </w:r>
      <w:r w:rsidR="00C474C1">
        <w:t>’</w:t>
      </w:r>
      <w:r w:rsidRPr="00605EB6">
        <w:t>œil gauche</w:t>
      </w:r>
      <w:r w:rsidR="00C474C1">
        <w:t>.</w:t>
      </w:r>
    </w:p>
    <w:p w14:paraId="08325EF2" w14:textId="408D2591" w:rsidR="00C52F4A" w:rsidRPr="00605EB6" w:rsidRDefault="00C52F4A" w:rsidP="00C474C1">
      <w:pPr>
        <w:pStyle w:val="Titre2"/>
      </w:pPr>
      <w:bookmarkStart w:id="95" w:name="_Toc197617940"/>
      <w:r w:rsidRPr="00605EB6">
        <w:lastRenderedPageBreak/>
        <w:t>XVII</w:t>
      </w:r>
      <w:r w:rsidRPr="00605EB6">
        <w:br/>
      </w:r>
      <w:r w:rsidRPr="00605EB6">
        <w:br/>
        <w:t>UN BOUQUET FAIT PARLER</w:t>
      </w:r>
      <w:bookmarkEnd w:id="95"/>
    </w:p>
    <w:p w14:paraId="68894E0E" w14:textId="6538A040" w:rsidR="00C474C1" w:rsidRDefault="00C52F4A" w:rsidP="00C52F4A">
      <w:r w:rsidRPr="00605EB6">
        <w:t>Enfin</w:t>
      </w:r>
      <w:r w:rsidR="00C474C1">
        <w:t>, M. </w:t>
      </w:r>
      <w:r w:rsidRPr="00605EB6">
        <w:t>Lagarde rompit le silence</w:t>
      </w:r>
      <w:r w:rsidR="00C474C1">
        <w:t>.</w:t>
      </w:r>
    </w:p>
    <w:p w14:paraId="4D2AAF8B" w14:textId="77777777" w:rsidR="00C474C1" w:rsidRDefault="00C52F4A" w:rsidP="00C52F4A">
      <w:r w:rsidRPr="00605EB6">
        <w:t>Son visage avait repris son austérité habituelle</w:t>
      </w:r>
      <w:r w:rsidR="00C474C1">
        <w:t xml:space="preserve"> ; </w:t>
      </w:r>
      <w:r w:rsidRPr="00605EB6">
        <w:t>mais il y avait dans son regard quelque chose de rayonnant</w:t>
      </w:r>
      <w:r w:rsidR="00C474C1">
        <w:t xml:space="preserve">, </w:t>
      </w:r>
      <w:r w:rsidRPr="00605EB6">
        <w:t>comme la douce lumière dont la bonté céleste nimbe le front de l</w:t>
      </w:r>
      <w:r w:rsidR="00C474C1">
        <w:t>’</w:t>
      </w:r>
      <w:r w:rsidRPr="00605EB6">
        <w:t>ange consolateur</w:t>
      </w:r>
      <w:r w:rsidR="00C474C1">
        <w:t>.</w:t>
      </w:r>
    </w:p>
    <w:p w14:paraId="21DD4689" w14:textId="36885B81" w:rsidR="00C474C1" w:rsidRDefault="0094609C" w:rsidP="00C52F4A">
      <w:r>
        <w:t>— </w:t>
      </w:r>
      <w:r w:rsidR="00C52F4A" w:rsidRPr="00605EB6">
        <w:t>Mes chers amis</w:t>
      </w:r>
      <w:r w:rsidR="00C474C1">
        <w:t xml:space="preserve">, </w:t>
      </w:r>
      <w:r w:rsidR="00C52F4A" w:rsidRPr="00605EB6">
        <w:t>dit-il</w:t>
      </w:r>
      <w:r w:rsidR="00C474C1">
        <w:t xml:space="preserve">, </w:t>
      </w:r>
      <w:r w:rsidR="00C52F4A" w:rsidRPr="00605EB6">
        <w:t>j</w:t>
      </w:r>
      <w:r w:rsidR="00C474C1">
        <w:t>’</w:t>
      </w:r>
      <w:r w:rsidR="00C52F4A" w:rsidRPr="00605EB6">
        <w:t>ai dû vous paraître un être bizarre</w:t>
      </w:r>
      <w:r w:rsidR="00C474C1">
        <w:t xml:space="preserve">, </w:t>
      </w:r>
      <w:r w:rsidR="00C52F4A" w:rsidRPr="00605EB6">
        <w:t>incompréhensible</w:t>
      </w:r>
      <w:r w:rsidR="00C474C1">
        <w:t xml:space="preserve">. </w:t>
      </w:r>
      <w:r w:rsidR="00C52F4A" w:rsidRPr="00605EB6">
        <w:t>Tantôt j</w:t>
      </w:r>
      <w:r w:rsidR="00C474C1">
        <w:t>’</w:t>
      </w:r>
      <w:r w:rsidR="00C52F4A" w:rsidRPr="00605EB6">
        <w:t>ai surpris vos regards étonnés</w:t>
      </w:r>
      <w:r w:rsidR="00C474C1">
        <w:t xml:space="preserve">, </w:t>
      </w:r>
      <w:r w:rsidR="00C52F4A" w:rsidRPr="00605EB6">
        <w:t>inquiets même</w:t>
      </w:r>
      <w:r w:rsidR="00C474C1">
        <w:t xml:space="preserve">, </w:t>
      </w:r>
      <w:r w:rsidR="00C52F4A" w:rsidRPr="00605EB6">
        <w:t>et j</w:t>
      </w:r>
      <w:r w:rsidR="00C474C1">
        <w:t>’</w:t>
      </w:r>
      <w:r w:rsidR="00C52F4A" w:rsidRPr="00605EB6">
        <w:t>ai entendu vos chuchotements</w:t>
      </w:r>
      <w:r w:rsidR="00C474C1">
        <w:t xml:space="preserve">. </w:t>
      </w:r>
      <w:r w:rsidR="00C52F4A" w:rsidRPr="00605EB6">
        <w:t>Certes</w:t>
      </w:r>
      <w:r w:rsidR="00C474C1">
        <w:t xml:space="preserve">, </w:t>
      </w:r>
      <w:r w:rsidR="00C52F4A" w:rsidRPr="00605EB6">
        <w:t>vous avez vite compris qu</w:t>
      </w:r>
      <w:r w:rsidR="00C474C1">
        <w:t>’</w:t>
      </w:r>
      <w:r w:rsidR="00C52F4A" w:rsidRPr="00605EB6">
        <w:t>un motif sérieux</w:t>
      </w:r>
      <w:r w:rsidR="00C474C1">
        <w:t xml:space="preserve">, </w:t>
      </w:r>
      <w:r w:rsidR="00C52F4A" w:rsidRPr="00605EB6">
        <w:t>d</w:t>
      </w:r>
      <w:r w:rsidR="00C474C1">
        <w:t>’</w:t>
      </w:r>
      <w:r w:rsidR="00C52F4A" w:rsidRPr="00605EB6">
        <w:t>une nature exceptionnelle</w:t>
      </w:r>
      <w:r w:rsidR="00C474C1">
        <w:t xml:space="preserve">, </w:t>
      </w:r>
      <w:r w:rsidR="00C52F4A" w:rsidRPr="00605EB6">
        <w:t>m</w:t>
      </w:r>
      <w:r w:rsidR="00C474C1">
        <w:t>’</w:t>
      </w:r>
      <w:r w:rsidR="00C52F4A" w:rsidRPr="00605EB6">
        <w:t>avait décidé à vous appeler près de moi</w:t>
      </w:r>
      <w:r w:rsidR="00C474C1">
        <w:t xml:space="preserve">, </w:t>
      </w:r>
      <w:r w:rsidR="00C52F4A" w:rsidRPr="00605EB6">
        <w:t>à vous faire venir de si loin</w:t>
      </w:r>
      <w:r w:rsidR="00C474C1">
        <w:t xml:space="preserve">, </w:t>
      </w:r>
      <w:r w:rsidR="00C52F4A" w:rsidRPr="00605EB6">
        <w:t>monsieur Vaillant</w:t>
      </w:r>
      <w:r w:rsidR="00C474C1">
        <w:t xml:space="preserve">, </w:t>
      </w:r>
      <w:r w:rsidR="00C52F4A" w:rsidRPr="00605EB6">
        <w:t>à votre âge</w:t>
      </w:r>
      <w:r w:rsidR="00C474C1">
        <w:t xml:space="preserve">. </w:t>
      </w:r>
      <w:r w:rsidR="00C52F4A" w:rsidRPr="00605EB6">
        <w:t>Et vous vous êtes demandé pourquoi je tardais tant à vous faire connaître l</w:t>
      </w:r>
      <w:r w:rsidR="00C474C1">
        <w:t>’</w:t>
      </w:r>
      <w:r w:rsidR="00C52F4A" w:rsidRPr="00605EB6">
        <w:t>objet</w:t>
      </w:r>
      <w:r w:rsidR="00C474C1">
        <w:t xml:space="preserve">, </w:t>
      </w:r>
      <w:r w:rsidR="00C52F4A" w:rsidRPr="00605EB6">
        <w:t>la cause de cette réunion</w:t>
      </w:r>
      <w:r w:rsidR="00C474C1">
        <w:t>.</w:t>
      </w:r>
    </w:p>
    <w:p w14:paraId="156E03DE" w14:textId="77777777" w:rsidR="00C474C1" w:rsidRDefault="00C474C1" w:rsidP="00C52F4A">
      <w:r>
        <w:t>» </w:t>
      </w:r>
      <w:r w:rsidR="00C52F4A" w:rsidRPr="00605EB6">
        <w:t>Mon Dieu</w:t>
      </w:r>
      <w:r>
        <w:t xml:space="preserve">, </w:t>
      </w:r>
      <w:r w:rsidR="00C52F4A" w:rsidRPr="00605EB6">
        <w:t>il y a des choses qu</w:t>
      </w:r>
      <w:r>
        <w:t>’</w:t>
      </w:r>
      <w:r w:rsidR="00C52F4A" w:rsidRPr="00605EB6">
        <w:t>on hésite à dire ou qu</w:t>
      </w:r>
      <w:r>
        <w:t>’</w:t>
      </w:r>
      <w:r w:rsidR="00C52F4A" w:rsidRPr="00605EB6">
        <w:t>on doit dire sûrement</w:t>
      </w:r>
      <w:r>
        <w:t xml:space="preserve">, </w:t>
      </w:r>
      <w:r w:rsidR="00C52F4A" w:rsidRPr="00605EB6">
        <w:t>avec certitude</w:t>
      </w:r>
      <w:r>
        <w:t xml:space="preserve">. </w:t>
      </w:r>
      <w:r w:rsidR="00C52F4A" w:rsidRPr="00605EB6">
        <w:t>Vous voyez</w:t>
      </w:r>
      <w:r>
        <w:t xml:space="preserve">, </w:t>
      </w:r>
      <w:r w:rsidR="00C52F4A" w:rsidRPr="00605EB6">
        <w:t>sur la cheminée</w:t>
      </w:r>
      <w:r>
        <w:t xml:space="preserve">, </w:t>
      </w:r>
      <w:r w:rsidR="00C52F4A" w:rsidRPr="00605EB6">
        <w:t>ce bouquet</w:t>
      </w:r>
      <w:r>
        <w:t xml:space="preserve"> ? </w:t>
      </w:r>
      <w:r w:rsidR="00C52F4A" w:rsidRPr="00605EB6">
        <w:t>Il n</w:t>
      </w:r>
      <w:r>
        <w:t>’</w:t>
      </w:r>
      <w:r w:rsidR="00C52F4A" w:rsidRPr="00605EB6">
        <w:t>était pas là quand nous sommes partis</w:t>
      </w:r>
      <w:r>
        <w:t xml:space="preserve">, </w:t>
      </w:r>
      <w:r w:rsidR="00C52F4A" w:rsidRPr="00605EB6">
        <w:t>il a été apporté en notre absence</w:t>
      </w:r>
      <w:r>
        <w:t xml:space="preserve">, </w:t>
      </w:r>
      <w:r w:rsidR="00C52F4A" w:rsidRPr="00605EB6">
        <w:t>et c</w:t>
      </w:r>
      <w:r>
        <w:t>’</w:t>
      </w:r>
      <w:r w:rsidR="00C52F4A" w:rsidRPr="00605EB6">
        <w:t>est lui qui me dit que je peux parler</w:t>
      </w:r>
      <w:r>
        <w:t xml:space="preserve">, </w:t>
      </w:r>
      <w:r w:rsidR="00C52F4A" w:rsidRPr="00605EB6">
        <w:t>maintenant</w:t>
      </w:r>
      <w:r>
        <w:t xml:space="preserve">, </w:t>
      </w:r>
      <w:r w:rsidR="00C52F4A" w:rsidRPr="00605EB6">
        <w:t>avec assurance</w:t>
      </w:r>
      <w:r>
        <w:t>.</w:t>
      </w:r>
    </w:p>
    <w:p w14:paraId="182039CC" w14:textId="77777777" w:rsidR="00C474C1" w:rsidRDefault="00C474C1" w:rsidP="00C52F4A">
      <w:r>
        <w:t>» </w:t>
      </w:r>
      <w:r w:rsidR="00C52F4A" w:rsidRPr="00605EB6">
        <w:t>C</w:t>
      </w:r>
      <w:r>
        <w:t>’</w:t>
      </w:r>
      <w:r w:rsidR="00C52F4A" w:rsidRPr="00605EB6">
        <w:t>est un bouquet de myosotis</w:t>
      </w:r>
      <w:r>
        <w:t xml:space="preserve">. </w:t>
      </w:r>
      <w:r w:rsidR="00C52F4A" w:rsidRPr="00605EB6">
        <w:t>Délicate et douce fleur</w:t>
      </w:r>
      <w:r>
        <w:t xml:space="preserve">, </w:t>
      </w:r>
      <w:r w:rsidR="00C52F4A" w:rsidRPr="00605EB6">
        <w:t>le myosotis est l</w:t>
      </w:r>
      <w:r>
        <w:t>’</w:t>
      </w:r>
      <w:r w:rsidR="00C52F4A" w:rsidRPr="00605EB6">
        <w:t>emblème du souvenir</w:t>
      </w:r>
      <w:r>
        <w:t xml:space="preserve">. </w:t>
      </w:r>
      <w:r w:rsidR="00C52F4A" w:rsidRPr="00605EB6">
        <w:t>Oh</w:t>
      </w:r>
      <w:r>
        <w:t xml:space="preserve"> ! </w:t>
      </w:r>
      <w:r w:rsidR="00C52F4A" w:rsidRPr="00605EB6">
        <w:t>le souvenir</w:t>
      </w:r>
      <w:r>
        <w:t> !</w:t>
      </w:r>
    </w:p>
    <w:p w14:paraId="2A300A82" w14:textId="77777777" w:rsidR="00C474C1" w:rsidRDefault="00C474C1" w:rsidP="00C52F4A">
      <w:r>
        <w:t>» </w:t>
      </w:r>
      <w:r w:rsidR="00C52F4A" w:rsidRPr="00605EB6">
        <w:t>Vous n</w:t>
      </w:r>
      <w:r>
        <w:t>’</w:t>
      </w:r>
      <w:r w:rsidR="00C52F4A" w:rsidRPr="00605EB6">
        <w:t>avez pas oublié votre chère Jeanne</w:t>
      </w:r>
      <w:r>
        <w:t xml:space="preserve">, </w:t>
      </w:r>
      <w:r w:rsidR="00C52F4A" w:rsidRPr="00605EB6">
        <w:t>n</w:t>
      </w:r>
      <w:r>
        <w:t>’</w:t>
      </w:r>
      <w:r w:rsidR="00C52F4A" w:rsidRPr="00605EB6">
        <w:t>est-ce pas monsieur Vaillant</w:t>
      </w:r>
      <w:r>
        <w:t> ?</w:t>
      </w:r>
    </w:p>
    <w:p w14:paraId="4D91EF5A" w14:textId="1A759BE6" w:rsidR="00C474C1" w:rsidRDefault="0094609C" w:rsidP="00C52F4A">
      <w:r>
        <w:t>— </w:t>
      </w:r>
      <w:r w:rsidR="00C52F4A" w:rsidRPr="00605EB6">
        <w:t>Je la pleure toujours</w:t>
      </w:r>
      <w:r w:rsidR="00C474C1">
        <w:t xml:space="preserve">, </w:t>
      </w:r>
      <w:r w:rsidR="00C52F4A" w:rsidRPr="00605EB6">
        <w:t>je la pleurerai jusqu</w:t>
      </w:r>
      <w:r w:rsidR="00C474C1">
        <w:t>’</w:t>
      </w:r>
      <w:r w:rsidR="00C52F4A" w:rsidRPr="00605EB6">
        <w:t>au moment de mon dernier soupir</w:t>
      </w:r>
      <w:r w:rsidR="00C474C1">
        <w:t>.</w:t>
      </w:r>
    </w:p>
    <w:p w14:paraId="50A6D3A6" w14:textId="77777777" w:rsidR="00C474C1" w:rsidRDefault="00C52F4A" w:rsidP="00C52F4A">
      <w:r w:rsidRPr="00605EB6">
        <w:lastRenderedPageBreak/>
        <w:t>Et le vieillard porta vivement son mouchoir sur ses yeux</w:t>
      </w:r>
      <w:r w:rsidR="00C474C1">
        <w:t>.</w:t>
      </w:r>
    </w:p>
    <w:p w14:paraId="7EA671C3" w14:textId="3AC591AA" w:rsidR="00C474C1" w:rsidRDefault="0094609C" w:rsidP="00C52F4A">
      <w:r>
        <w:t>— </w:t>
      </w:r>
      <w:r w:rsidR="00C52F4A" w:rsidRPr="00605EB6">
        <w:t>Et vous Jacques</w:t>
      </w:r>
      <w:r w:rsidR="00C474C1">
        <w:t xml:space="preserve">, </w:t>
      </w:r>
      <w:r w:rsidR="00C52F4A" w:rsidRPr="00605EB6">
        <w:t>pensez-vous toujours à votre fiancée</w:t>
      </w:r>
      <w:r w:rsidR="00C474C1">
        <w:t> ?</w:t>
      </w:r>
    </w:p>
    <w:p w14:paraId="5BEEC8A9" w14:textId="77777777" w:rsidR="00C474C1" w:rsidRDefault="00C52F4A" w:rsidP="00C52F4A">
      <w:r w:rsidRPr="00605EB6">
        <w:t>Le jeune homme laissa échapper un long soupir</w:t>
      </w:r>
      <w:r w:rsidR="00C474C1">
        <w:t>.</w:t>
      </w:r>
    </w:p>
    <w:p w14:paraId="53C504F5" w14:textId="5803C576" w:rsidR="00C474C1" w:rsidRDefault="0094609C" w:rsidP="00C52F4A">
      <w:r>
        <w:t>— </w:t>
      </w:r>
      <w:r w:rsidR="00C52F4A" w:rsidRPr="00605EB6">
        <w:t>J</w:t>
      </w:r>
      <w:r w:rsidR="00C474C1">
        <w:t>’</w:t>
      </w:r>
      <w:r w:rsidR="00C52F4A" w:rsidRPr="00605EB6">
        <w:t>ai fait du souvenir de Jeanne un culte</w:t>
      </w:r>
      <w:r w:rsidR="00C474C1">
        <w:t xml:space="preserve">, </w:t>
      </w:r>
      <w:r w:rsidR="00C52F4A" w:rsidRPr="00605EB6">
        <w:t>répondit-il</w:t>
      </w:r>
      <w:r w:rsidR="00C474C1">
        <w:t xml:space="preserve"> ; </w:t>
      </w:r>
      <w:r w:rsidR="00C52F4A" w:rsidRPr="00605EB6">
        <w:t>elle n</w:t>
      </w:r>
      <w:r w:rsidR="00C474C1">
        <w:t>’</w:t>
      </w:r>
      <w:r w:rsidR="00C52F4A" w:rsidRPr="00605EB6">
        <w:t>existe plus</w:t>
      </w:r>
      <w:r w:rsidR="00C474C1">
        <w:t xml:space="preserve">, </w:t>
      </w:r>
      <w:r w:rsidR="00C52F4A" w:rsidRPr="00605EB6">
        <w:t>mais mon amour pour elle ne s</w:t>
      </w:r>
      <w:r w:rsidR="00C474C1">
        <w:t>’</w:t>
      </w:r>
      <w:r w:rsidR="00C52F4A" w:rsidRPr="00605EB6">
        <w:t>éteindra jamais</w:t>
      </w:r>
      <w:r w:rsidR="00C474C1">
        <w:t xml:space="preserve"> ; </w:t>
      </w:r>
      <w:r w:rsidR="00C52F4A" w:rsidRPr="00605EB6">
        <w:t>je porterai éternellement son deuil dans mon cœur</w:t>
      </w:r>
      <w:r w:rsidR="00C474C1">
        <w:t xml:space="preserve">. </w:t>
      </w:r>
      <w:r w:rsidR="00C52F4A" w:rsidRPr="00605EB6">
        <w:t>Jamais un autre amour ne profanera le sanctuaire où vit le souvenir de ma bien-aimée</w:t>
      </w:r>
      <w:r w:rsidR="00C474C1">
        <w:t xml:space="preserve"> !… </w:t>
      </w:r>
      <w:r w:rsidR="00C52F4A" w:rsidRPr="00605EB6">
        <w:t>Je ne désire pas une nouvelle guerre</w:t>
      </w:r>
      <w:r w:rsidR="00C474C1">
        <w:t xml:space="preserve">, </w:t>
      </w:r>
      <w:r w:rsidR="00C52F4A" w:rsidRPr="00605EB6">
        <w:t>oh</w:t>
      </w:r>
      <w:r w:rsidR="00C474C1">
        <w:t xml:space="preserve"> ! </w:t>
      </w:r>
      <w:r w:rsidR="00C52F4A" w:rsidRPr="00605EB6">
        <w:t>non</w:t>
      </w:r>
      <w:r w:rsidR="00C474C1">
        <w:t xml:space="preserve"> ; </w:t>
      </w:r>
      <w:r w:rsidR="00C52F4A" w:rsidRPr="00605EB6">
        <w:t>mais s</w:t>
      </w:r>
      <w:r w:rsidR="00C474C1">
        <w:t>’</w:t>
      </w:r>
      <w:r w:rsidR="00C52F4A" w:rsidRPr="00605EB6">
        <w:t>il fallait encore courir à la frontière</w:t>
      </w:r>
      <w:r w:rsidR="00C474C1">
        <w:t xml:space="preserve">, </w:t>
      </w:r>
      <w:r w:rsidR="00C52F4A" w:rsidRPr="00605EB6">
        <w:t>ah</w:t>
      </w:r>
      <w:r w:rsidR="00C474C1">
        <w:t xml:space="preserve"> ! </w:t>
      </w:r>
      <w:r w:rsidR="00C52F4A" w:rsidRPr="00605EB6">
        <w:t>je vous le dis</w:t>
      </w:r>
      <w:r w:rsidR="00C474C1">
        <w:t xml:space="preserve">, </w:t>
      </w:r>
      <w:r w:rsidR="00C52F4A" w:rsidRPr="00605EB6">
        <w:t>je serais heureux de me faire tuer</w:t>
      </w:r>
      <w:r w:rsidR="00C474C1">
        <w:t xml:space="preserve">, </w:t>
      </w:r>
      <w:r w:rsidR="00C52F4A" w:rsidRPr="00605EB6">
        <w:t>afin de pouvoir rejoindre ma Jeanne dans la tombe</w:t>
      </w:r>
      <w:r w:rsidR="00C474C1">
        <w:t> !</w:t>
      </w:r>
    </w:p>
    <w:p w14:paraId="0FAB07B1" w14:textId="5CAABCDB" w:rsidR="00C474C1" w:rsidRDefault="0094609C" w:rsidP="00C52F4A">
      <w:r>
        <w:t>— </w:t>
      </w:r>
      <w:r w:rsidR="00C52F4A" w:rsidRPr="00605EB6">
        <w:t>Je comprends un pareil amour</w:t>
      </w:r>
      <w:r w:rsidR="00C474C1">
        <w:t xml:space="preserve">, </w:t>
      </w:r>
      <w:r w:rsidR="00C52F4A" w:rsidRPr="00605EB6">
        <w:t>Jacques</w:t>
      </w:r>
      <w:r w:rsidR="00C474C1">
        <w:t xml:space="preserve"> ; </w:t>
      </w:r>
      <w:r w:rsidR="00C52F4A" w:rsidRPr="00605EB6">
        <w:t>c</w:t>
      </w:r>
      <w:r w:rsidR="00C474C1">
        <w:t>’</w:t>
      </w:r>
      <w:r w:rsidR="00C52F4A" w:rsidRPr="00605EB6">
        <w:t>est ainsi qu</w:t>
      </w:r>
      <w:r w:rsidR="00C474C1">
        <w:t>’</w:t>
      </w:r>
      <w:r w:rsidR="00C52F4A" w:rsidRPr="00605EB6">
        <w:t>un homme comme vous doit aimer</w:t>
      </w:r>
      <w:r w:rsidR="00C474C1">
        <w:t xml:space="preserve"> ! </w:t>
      </w:r>
      <w:r w:rsidR="00C52F4A" w:rsidRPr="00605EB6">
        <w:t>Ah</w:t>
      </w:r>
      <w:r w:rsidR="00C474C1">
        <w:t xml:space="preserve"> ! </w:t>
      </w:r>
      <w:r w:rsidR="00C52F4A" w:rsidRPr="00605EB6">
        <w:t>on peut dire qu</w:t>
      </w:r>
      <w:r w:rsidR="00C474C1">
        <w:t>’</w:t>
      </w:r>
      <w:r w:rsidR="00C52F4A" w:rsidRPr="00605EB6">
        <w:t>elle a été</w:t>
      </w:r>
      <w:r w:rsidR="00C474C1">
        <w:t xml:space="preserve">, </w:t>
      </w:r>
      <w:r w:rsidR="00C52F4A" w:rsidRPr="00605EB6">
        <w:t>qu</w:t>
      </w:r>
      <w:r w:rsidR="00C474C1">
        <w:t>’</w:t>
      </w:r>
      <w:r w:rsidR="00C52F4A" w:rsidRPr="00605EB6">
        <w:t>elle est chérie</w:t>
      </w:r>
      <w:r w:rsidR="00C474C1">
        <w:t xml:space="preserve">, </w:t>
      </w:r>
      <w:r w:rsidR="00C52F4A" w:rsidRPr="00605EB6">
        <w:t>celle-là qu</w:t>
      </w:r>
      <w:r w:rsidR="00C474C1">
        <w:t>’</w:t>
      </w:r>
      <w:r w:rsidR="00C52F4A" w:rsidRPr="00605EB6">
        <w:t>on aime jusque dans la mort</w:t>
      </w:r>
      <w:r w:rsidR="00C474C1">
        <w:t> !</w:t>
      </w:r>
    </w:p>
    <w:p w14:paraId="175F006E" w14:textId="77777777" w:rsidR="00C474C1" w:rsidRDefault="00C474C1" w:rsidP="00C52F4A">
      <w:r>
        <w:t>» </w:t>
      </w:r>
      <w:r w:rsidR="00C52F4A" w:rsidRPr="00605EB6">
        <w:t>Mes chers amis</w:t>
      </w:r>
      <w:r>
        <w:t xml:space="preserve">, </w:t>
      </w:r>
      <w:r w:rsidR="00C52F4A" w:rsidRPr="00605EB6">
        <w:t>préparez-vous tous les deux à apprendre quelque chose d</w:t>
      </w:r>
      <w:r>
        <w:t>’</w:t>
      </w:r>
      <w:r w:rsidR="00C52F4A" w:rsidRPr="00605EB6">
        <w:t>extraordinaire</w:t>
      </w:r>
      <w:r>
        <w:t xml:space="preserve">, </w:t>
      </w:r>
      <w:r w:rsidR="00C52F4A" w:rsidRPr="00605EB6">
        <w:t>d</w:t>
      </w:r>
      <w:r>
        <w:t>’</w:t>
      </w:r>
      <w:r w:rsidR="00C52F4A" w:rsidRPr="00605EB6">
        <w:t>invraisemblable</w:t>
      </w:r>
      <w:r>
        <w:t xml:space="preserve"> ; </w:t>
      </w:r>
      <w:r w:rsidR="00C52F4A" w:rsidRPr="00605EB6">
        <w:t>oui</w:t>
      </w:r>
      <w:r>
        <w:t xml:space="preserve">, </w:t>
      </w:r>
      <w:r w:rsidR="00C52F4A" w:rsidRPr="00605EB6">
        <w:t>préparez-vous à une surprise qui est en dehors de tout ce que vous avez pu supposer ou imaginer</w:t>
      </w:r>
      <w:r>
        <w:t>.</w:t>
      </w:r>
    </w:p>
    <w:p w14:paraId="48CC9064" w14:textId="77777777" w:rsidR="00C474C1" w:rsidRDefault="00C474C1" w:rsidP="00C52F4A">
      <w:r>
        <w:t>» </w:t>
      </w:r>
      <w:r w:rsidR="00C52F4A" w:rsidRPr="00605EB6">
        <w:t>Vous avez été forts contre une immense douleur</w:t>
      </w:r>
      <w:r>
        <w:t xml:space="preserve">, </w:t>
      </w:r>
      <w:r w:rsidR="00C52F4A" w:rsidRPr="00605EB6">
        <w:t>vous le serez également contre une émotion moins terrible</w:t>
      </w:r>
      <w:r>
        <w:t>.</w:t>
      </w:r>
    </w:p>
    <w:p w14:paraId="3473D635" w14:textId="73F6B2F3" w:rsidR="00C474C1" w:rsidRDefault="00C52F4A" w:rsidP="00C52F4A">
      <w:r w:rsidRPr="00605EB6">
        <w:t xml:space="preserve">Quatre prunelles se dilatèrent et se fixèrent sur </w:t>
      </w:r>
      <w:r w:rsidR="00C474C1">
        <w:t>M. </w:t>
      </w:r>
      <w:r w:rsidRPr="00605EB6">
        <w:t>Lagarde</w:t>
      </w:r>
      <w:r w:rsidR="00C474C1">
        <w:t>.</w:t>
      </w:r>
    </w:p>
    <w:p w14:paraId="6618AABC" w14:textId="55285324" w:rsidR="00C474C1" w:rsidRDefault="0094609C" w:rsidP="00C52F4A">
      <w:r>
        <w:t>— </w:t>
      </w:r>
      <w:r w:rsidR="00C52F4A" w:rsidRPr="00605EB6">
        <w:t>Ce n</w:t>
      </w:r>
      <w:r w:rsidR="00C474C1">
        <w:t>’</w:t>
      </w:r>
      <w:r w:rsidR="00C52F4A" w:rsidRPr="00605EB6">
        <w:t>est pas une nouvelle douleur qui va vous atteindre</w:t>
      </w:r>
      <w:r w:rsidR="00C474C1">
        <w:t xml:space="preserve">, </w:t>
      </w:r>
      <w:r w:rsidR="00C52F4A" w:rsidRPr="00605EB6">
        <w:t>reprit-il</w:t>
      </w:r>
      <w:r w:rsidR="00C474C1">
        <w:t xml:space="preserve">, </w:t>
      </w:r>
      <w:r w:rsidR="00C52F4A" w:rsidRPr="00605EB6">
        <w:t>c</w:t>
      </w:r>
      <w:r w:rsidR="00C474C1">
        <w:t>’</w:t>
      </w:r>
      <w:r w:rsidR="00C52F4A" w:rsidRPr="00605EB6">
        <w:t>est une joie que vous allez éprouver</w:t>
      </w:r>
      <w:r w:rsidR="00C474C1">
        <w:t xml:space="preserve">. </w:t>
      </w:r>
      <w:r w:rsidR="00C52F4A" w:rsidRPr="00605EB6">
        <w:t>Restez calmes</w:t>
      </w:r>
      <w:r w:rsidR="00C474C1">
        <w:t xml:space="preserve">, </w:t>
      </w:r>
      <w:r w:rsidR="00C52F4A" w:rsidRPr="00605EB6">
        <w:t>et soyez forts comme vous devez l</w:t>
      </w:r>
      <w:r w:rsidR="00C474C1">
        <w:t>’</w:t>
      </w:r>
      <w:r w:rsidR="00C52F4A" w:rsidRPr="00605EB6">
        <w:t>être après les dures épreuves que vous avez subies</w:t>
      </w:r>
      <w:r w:rsidR="00C474C1">
        <w:t>.</w:t>
      </w:r>
    </w:p>
    <w:p w14:paraId="456EF05E" w14:textId="77777777" w:rsidR="00C474C1" w:rsidRDefault="00C474C1" w:rsidP="00C52F4A">
      <w:r>
        <w:lastRenderedPageBreak/>
        <w:t>» </w:t>
      </w:r>
      <w:r w:rsidR="00C52F4A" w:rsidRPr="00605EB6">
        <w:t>Jacques Vaillant</w:t>
      </w:r>
      <w:r>
        <w:t xml:space="preserve">, </w:t>
      </w:r>
      <w:r w:rsidR="00C52F4A" w:rsidRPr="00605EB6">
        <w:t>votre fille</w:t>
      </w:r>
      <w:r>
        <w:t xml:space="preserve">, </w:t>
      </w:r>
      <w:r w:rsidR="00C52F4A" w:rsidRPr="00605EB6">
        <w:t>Jacques Grandin</w:t>
      </w:r>
      <w:r>
        <w:t xml:space="preserve">, </w:t>
      </w:r>
      <w:r w:rsidR="00C52F4A" w:rsidRPr="00605EB6">
        <w:t>votre fiancée</w:t>
      </w:r>
      <w:r>
        <w:t xml:space="preserve">, </w:t>
      </w:r>
      <w:r w:rsidR="00C52F4A" w:rsidRPr="00605EB6">
        <w:t>Jeanne dont vous gardez le pieux souvenir</w:t>
      </w:r>
      <w:r>
        <w:t xml:space="preserve">, </w:t>
      </w:r>
      <w:r w:rsidR="00C52F4A" w:rsidRPr="00605EB6">
        <w:t>Jeanne que vous regrettez</w:t>
      </w:r>
      <w:r>
        <w:t xml:space="preserve">, </w:t>
      </w:r>
      <w:r w:rsidR="00C52F4A" w:rsidRPr="00605EB6">
        <w:t>que vous aimez toujours</w:t>
      </w:r>
      <w:r>
        <w:t>…</w:t>
      </w:r>
    </w:p>
    <w:p w14:paraId="70A2E8DA" w14:textId="77777777" w:rsidR="00C474C1" w:rsidRDefault="00C52F4A" w:rsidP="00C52F4A">
      <w:r w:rsidRPr="00605EB6">
        <w:t>Il s</w:t>
      </w:r>
      <w:r w:rsidR="00C474C1">
        <w:t>’</w:t>
      </w:r>
      <w:r w:rsidRPr="00605EB6">
        <w:t>interrompit comme effrayé de ce qu</w:t>
      </w:r>
      <w:r w:rsidR="00C474C1">
        <w:t>’</w:t>
      </w:r>
      <w:r w:rsidRPr="00605EB6">
        <w:t>il allait dire</w:t>
      </w:r>
      <w:r w:rsidR="00C474C1">
        <w:t>.</w:t>
      </w:r>
    </w:p>
    <w:p w14:paraId="0EEF25AF" w14:textId="77777777" w:rsidR="00C474C1" w:rsidRDefault="00C52F4A" w:rsidP="00C52F4A">
      <w:r w:rsidRPr="00605EB6">
        <w:t>Anxieux</w:t>
      </w:r>
      <w:r w:rsidR="00C474C1">
        <w:t xml:space="preserve">, </w:t>
      </w:r>
      <w:r w:rsidRPr="00605EB6">
        <w:t>frémissants</w:t>
      </w:r>
      <w:r w:rsidR="00C474C1">
        <w:t xml:space="preserve">, </w:t>
      </w:r>
      <w:r w:rsidRPr="00605EB6">
        <w:t>les deux hommes étaient comme suspendus à ses lèvres</w:t>
      </w:r>
      <w:r w:rsidR="00C474C1">
        <w:t>.</w:t>
      </w:r>
    </w:p>
    <w:p w14:paraId="24B7B067" w14:textId="340904A6" w:rsidR="00C474C1" w:rsidRDefault="0094609C" w:rsidP="00C52F4A">
      <w:r>
        <w:t>— </w:t>
      </w:r>
      <w:r w:rsidR="00C52F4A" w:rsidRPr="00605EB6">
        <w:t>Eh bien</w:t>
      </w:r>
      <w:r w:rsidR="00C474C1">
        <w:t xml:space="preserve">, </w:t>
      </w:r>
      <w:r w:rsidR="00C52F4A" w:rsidRPr="00605EB6">
        <w:t>acheva-t-il d</w:t>
      </w:r>
      <w:r w:rsidR="00C474C1">
        <w:t>’</w:t>
      </w:r>
      <w:r w:rsidR="00C52F4A" w:rsidRPr="00605EB6">
        <w:t>une voix qui trembla malgré lui</w:t>
      </w:r>
      <w:r w:rsidR="00C474C1">
        <w:t xml:space="preserve">, </w:t>
      </w:r>
      <w:r w:rsidR="00C52F4A" w:rsidRPr="00605EB6">
        <w:t>Jeanne n</w:t>
      </w:r>
      <w:r w:rsidR="00C474C1">
        <w:t>’</w:t>
      </w:r>
      <w:r w:rsidR="00C52F4A" w:rsidRPr="00605EB6">
        <w:t>est pas morte</w:t>
      </w:r>
      <w:r w:rsidR="00C474C1">
        <w:t> !</w:t>
      </w:r>
    </w:p>
    <w:p w14:paraId="64E4329C" w14:textId="77777777" w:rsidR="00C474C1" w:rsidRDefault="00C52F4A" w:rsidP="00C52F4A">
      <w:r w:rsidRPr="00605EB6">
        <w:t>Les deux hommes poussèrent en même temps un cri</w:t>
      </w:r>
      <w:r w:rsidR="00C474C1">
        <w:t xml:space="preserve">, </w:t>
      </w:r>
      <w:r w:rsidRPr="00605EB6">
        <w:t>et le lieutenant bondit sur ses jambes</w:t>
      </w:r>
      <w:r w:rsidR="00C474C1">
        <w:t xml:space="preserve">, </w:t>
      </w:r>
      <w:r w:rsidRPr="00605EB6">
        <w:t>les yeux hagards</w:t>
      </w:r>
      <w:r w:rsidR="00C474C1">
        <w:t>.</w:t>
      </w:r>
    </w:p>
    <w:p w14:paraId="57061B3C" w14:textId="77777777" w:rsidR="00C474C1" w:rsidRDefault="00C52F4A" w:rsidP="00C52F4A">
      <w:r w:rsidRPr="00605EB6">
        <w:t>Le vieillard voulut aussi se dresser debout</w:t>
      </w:r>
      <w:r w:rsidR="00C474C1">
        <w:t xml:space="preserve"> ; </w:t>
      </w:r>
      <w:r w:rsidRPr="00605EB6">
        <w:t>mais il retomba lourdement sur son siège</w:t>
      </w:r>
      <w:r w:rsidR="00C474C1">
        <w:t xml:space="preserve">, </w:t>
      </w:r>
      <w:r w:rsidRPr="00605EB6">
        <w:t>sans voix</w:t>
      </w:r>
      <w:r w:rsidR="00C474C1">
        <w:t xml:space="preserve">, </w:t>
      </w:r>
      <w:r w:rsidRPr="00605EB6">
        <w:t>pâle comme un spectre</w:t>
      </w:r>
      <w:r w:rsidR="00C474C1">
        <w:t>.</w:t>
      </w:r>
    </w:p>
    <w:p w14:paraId="2AB5AD05" w14:textId="0F402091" w:rsidR="00C474C1" w:rsidRDefault="0094609C" w:rsidP="00C52F4A">
      <w:r>
        <w:t>— </w:t>
      </w:r>
      <w:r w:rsidR="00C52F4A" w:rsidRPr="00605EB6">
        <w:t>Que dites-vous</w:t>
      </w:r>
      <w:r w:rsidR="00C474C1">
        <w:t xml:space="preserve"> ? </w:t>
      </w:r>
      <w:r w:rsidR="00C52F4A" w:rsidRPr="00605EB6">
        <w:t>exclama le jeune homme d</w:t>
      </w:r>
      <w:r w:rsidR="00C474C1">
        <w:t>’</w:t>
      </w:r>
      <w:r w:rsidR="00C52F4A" w:rsidRPr="00605EB6">
        <w:t>une voix éperdue</w:t>
      </w:r>
      <w:r w:rsidR="00C474C1">
        <w:t>.</w:t>
      </w:r>
    </w:p>
    <w:p w14:paraId="2AF78495" w14:textId="44CD753C" w:rsidR="00C474C1" w:rsidRDefault="0094609C" w:rsidP="00C52F4A">
      <w:r>
        <w:t>— </w:t>
      </w:r>
      <w:r w:rsidR="00C52F4A" w:rsidRPr="00605EB6">
        <w:t>Mes amis</w:t>
      </w:r>
      <w:r w:rsidR="00C474C1">
        <w:t xml:space="preserve">, </w:t>
      </w:r>
      <w:r w:rsidR="00C52F4A" w:rsidRPr="00605EB6">
        <w:t>mes chers amis</w:t>
      </w:r>
      <w:r w:rsidR="00C474C1">
        <w:t xml:space="preserve">, </w:t>
      </w:r>
      <w:r w:rsidR="00C52F4A" w:rsidRPr="00605EB6">
        <w:t>que la joie ne vous brise pas comme vous a brisés la douleur</w:t>
      </w:r>
      <w:r w:rsidR="00C474C1">
        <w:t xml:space="preserve"> ! </w:t>
      </w:r>
      <w:r w:rsidR="00C52F4A" w:rsidRPr="00605EB6">
        <w:t>Jeanne</w:t>
      </w:r>
      <w:r w:rsidR="00C474C1">
        <w:t xml:space="preserve">, </w:t>
      </w:r>
      <w:r w:rsidR="00C52F4A" w:rsidRPr="00605EB6">
        <w:t>votre Jeanne n</w:t>
      </w:r>
      <w:r w:rsidR="00C474C1">
        <w:t>’</w:t>
      </w:r>
      <w:r w:rsidR="00C52F4A" w:rsidRPr="00605EB6">
        <w:t>est pas morte</w:t>
      </w:r>
      <w:r w:rsidR="00C474C1">
        <w:t xml:space="preserve"> ; </w:t>
      </w:r>
      <w:r w:rsidR="00C52F4A" w:rsidRPr="00605EB6">
        <w:t>oui</w:t>
      </w:r>
      <w:r w:rsidR="00C474C1">
        <w:t xml:space="preserve">, </w:t>
      </w:r>
      <w:r w:rsidR="00C52F4A" w:rsidRPr="00605EB6">
        <w:t>elle existe</w:t>
      </w:r>
      <w:r w:rsidR="00C474C1">
        <w:t xml:space="preserve">, </w:t>
      </w:r>
      <w:r w:rsidR="00C52F4A" w:rsidRPr="00605EB6">
        <w:t>et vous la reverrez bientôt</w:t>
      </w:r>
      <w:r w:rsidR="00C474C1">
        <w:t>.</w:t>
      </w:r>
    </w:p>
    <w:p w14:paraId="22DCAB01" w14:textId="77777777" w:rsidR="00C474C1" w:rsidRDefault="00C52F4A" w:rsidP="00C52F4A">
      <w:r w:rsidRPr="00605EB6">
        <w:t>Un sanglot s</w:t>
      </w:r>
      <w:r w:rsidR="00C474C1">
        <w:t>’</w:t>
      </w:r>
      <w:r w:rsidRPr="00605EB6">
        <w:t>échappa de la poitrine de Jacques Vaillant</w:t>
      </w:r>
      <w:r w:rsidR="00C474C1">
        <w:t xml:space="preserve">. </w:t>
      </w:r>
      <w:r w:rsidRPr="00605EB6">
        <w:t>Jacques Grandin tomba sur ses genoux et prit sa tête dans ses mains</w:t>
      </w:r>
      <w:r w:rsidR="00C474C1">
        <w:t xml:space="preserve">, </w:t>
      </w:r>
      <w:r w:rsidRPr="00605EB6">
        <w:t>et ses larmes jaillirent</w:t>
      </w:r>
      <w:r w:rsidR="00C474C1">
        <w:t>.</w:t>
      </w:r>
    </w:p>
    <w:p w14:paraId="365858BA" w14:textId="77777777" w:rsidR="00C474C1" w:rsidRDefault="00C52F4A" w:rsidP="00C52F4A">
      <w:r w:rsidRPr="00605EB6">
        <w:t>Au bout d</w:t>
      </w:r>
      <w:r w:rsidR="00C474C1">
        <w:t>’</w:t>
      </w:r>
      <w:r w:rsidRPr="00605EB6">
        <w:t>un instant</w:t>
      </w:r>
      <w:r w:rsidR="00C474C1">
        <w:t xml:space="preserve">, </w:t>
      </w:r>
      <w:r w:rsidRPr="00605EB6">
        <w:t>le jeune officier releva les yeux et son regard se fixa de nouveau sur l</w:t>
      </w:r>
      <w:r w:rsidR="00C474C1">
        <w:t>’</w:t>
      </w:r>
      <w:r w:rsidRPr="00605EB6">
        <w:t>ancien franc-tireur</w:t>
      </w:r>
      <w:r w:rsidR="00C474C1">
        <w:t xml:space="preserve">, </w:t>
      </w:r>
      <w:r w:rsidRPr="00605EB6">
        <w:t>avec une ardente expression de respect et d</w:t>
      </w:r>
      <w:r w:rsidR="00C474C1">
        <w:t>’</w:t>
      </w:r>
      <w:r w:rsidRPr="00605EB6">
        <w:t>admiration</w:t>
      </w:r>
      <w:r w:rsidR="00C474C1">
        <w:t>.</w:t>
      </w:r>
    </w:p>
    <w:p w14:paraId="0DA4FDFF" w14:textId="30B8AAFD" w:rsidR="00C474C1" w:rsidRDefault="0094609C" w:rsidP="00C52F4A">
      <w:r>
        <w:t>— </w:t>
      </w:r>
      <w:r w:rsidR="00C52F4A" w:rsidRPr="00605EB6">
        <w:t>Mais</w:t>
      </w:r>
      <w:r w:rsidR="00C474C1">
        <w:t xml:space="preserve">, </w:t>
      </w:r>
      <w:r w:rsidR="00C52F4A" w:rsidRPr="00605EB6">
        <w:t>qui êtes-vous donc</w:t>
      </w:r>
      <w:r w:rsidR="00C474C1">
        <w:t xml:space="preserve">, </w:t>
      </w:r>
      <w:r w:rsidR="00C52F4A" w:rsidRPr="00605EB6">
        <w:t>monsieur</w:t>
      </w:r>
      <w:r w:rsidR="00C474C1">
        <w:t xml:space="preserve"> ? </w:t>
      </w:r>
      <w:r w:rsidR="00C52F4A" w:rsidRPr="00605EB6">
        <w:t>s</w:t>
      </w:r>
      <w:r w:rsidR="00C474C1">
        <w:t>’</w:t>
      </w:r>
      <w:r w:rsidR="00C52F4A" w:rsidRPr="00605EB6">
        <w:t>écria-t-il</w:t>
      </w:r>
      <w:r w:rsidR="00C474C1">
        <w:t>.</w:t>
      </w:r>
    </w:p>
    <w:p w14:paraId="54D6433D" w14:textId="72A7216F" w:rsidR="00C474C1" w:rsidRDefault="0094609C" w:rsidP="00C52F4A">
      <w:r>
        <w:t>— </w:t>
      </w:r>
      <w:r w:rsidR="00C52F4A" w:rsidRPr="00605EB6">
        <w:t>Votre ami</w:t>
      </w:r>
      <w:r w:rsidR="00C474C1">
        <w:t xml:space="preserve">, </w:t>
      </w:r>
      <w:r w:rsidR="00C52F4A" w:rsidRPr="00605EB6">
        <w:t>Jacques</w:t>
      </w:r>
      <w:r w:rsidR="00C474C1">
        <w:t>.</w:t>
      </w:r>
    </w:p>
    <w:p w14:paraId="00A8D912" w14:textId="639AC35F" w:rsidR="00C474C1" w:rsidRDefault="0094609C" w:rsidP="00C52F4A">
      <w:r>
        <w:lastRenderedPageBreak/>
        <w:t>— </w:t>
      </w:r>
      <w:r w:rsidR="00C52F4A" w:rsidRPr="00605EB6">
        <w:t>Oui</w:t>
      </w:r>
      <w:r w:rsidR="00C474C1">
        <w:t xml:space="preserve">, </w:t>
      </w:r>
      <w:r w:rsidR="00C52F4A" w:rsidRPr="00605EB6">
        <w:t>mon ami</w:t>
      </w:r>
      <w:r w:rsidR="00C474C1">
        <w:t xml:space="preserve"> ; </w:t>
      </w:r>
      <w:r w:rsidR="00C52F4A" w:rsidRPr="00605EB6">
        <w:t>mais vous êtes grand</w:t>
      </w:r>
      <w:r w:rsidR="00C474C1">
        <w:t xml:space="preserve">, </w:t>
      </w:r>
      <w:r w:rsidR="00C52F4A" w:rsidRPr="00605EB6">
        <w:t>vous êtes bon</w:t>
      </w:r>
      <w:r w:rsidR="00C474C1">
        <w:t xml:space="preserve">, </w:t>
      </w:r>
      <w:r w:rsidR="00C52F4A" w:rsidRPr="00605EB6">
        <w:t>vous êtes puissant comme Dieu</w:t>
      </w:r>
      <w:r w:rsidR="00C474C1">
        <w:t>.</w:t>
      </w:r>
    </w:p>
    <w:p w14:paraId="4AF2ECC0" w14:textId="719D4E97" w:rsidR="00C474C1" w:rsidRDefault="0094609C" w:rsidP="00C52F4A">
      <w:r>
        <w:t>— </w:t>
      </w:r>
      <w:r w:rsidR="00C52F4A" w:rsidRPr="00605EB6">
        <w:t>Laissez à Dieu ce qui n</w:t>
      </w:r>
      <w:r w:rsidR="00C474C1">
        <w:t>’</w:t>
      </w:r>
      <w:r w:rsidR="00C52F4A" w:rsidRPr="00605EB6">
        <w:t>appartient qu</w:t>
      </w:r>
      <w:r w:rsidR="00C474C1">
        <w:t>’</w:t>
      </w:r>
      <w:r w:rsidR="00C52F4A" w:rsidRPr="00605EB6">
        <w:t>à lui seul</w:t>
      </w:r>
      <w:r w:rsidR="00C474C1">
        <w:t xml:space="preserve">, </w:t>
      </w:r>
      <w:r w:rsidR="00C52F4A" w:rsidRPr="00605EB6">
        <w:t>Jacques</w:t>
      </w:r>
      <w:r w:rsidR="00C474C1">
        <w:t xml:space="preserve">, </w:t>
      </w:r>
      <w:r w:rsidR="00C52F4A" w:rsidRPr="00605EB6">
        <w:t>et ne le donnez pas à une de ses créatures</w:t>
      </w:r>
      <w:r w:rsidR="00C474C1">
        <w:t xml:space="preserve">. </w:t>
      </w:r>
      <w:r w:rsidR="00C52F4A" w:rsidRPr="00605EB6">
        <w:t>D</w:t>
      </w:r>
      <w:r w:rsidR="00C474C1">
        <w:t>’</w:t>
      </w:r>
      <w:r w:rsidR="00C52F4A" w:rsidRPr="00605EB6">
        <w:t>ailleurs</w:t>
      </w:r>
      <w:r w:rsidR="00C474C1">
        <w:t xml:space="preserve">, </w:t>
      </w:r>
      <w:r w:rsidR="00C52F4A" w:rsidRPr="00605EB6">
        <w:t>en ceci</w:t>
      </w:r>
      <w:r w:rsidR="00C474C1">
        <w:t xml:space="preserve">, </w:t>
      </w:r>
      <w:r w:rsidR="00C52F4A" w:rsidRPr="00605EB6">
        <w:t>j</w:t>
      </w:r>
      <w:r w:rsidR="00C474C1">
        <w:t>’</w:t>
      </w:r>
      <w:r w:rsidR="00C52F4A" w:rsidRPr="00605EB6">
        <w:t>ai fait beaucoup moins qu</w:t>
      </w:r>
      <w:r w:rsidR="00C474C1">
        <w:t>’</w:t>
      </w:r>
      <w:r w:rsidR="00C52F4A" w:rsidRPr="00605EB6">
        <w:t>un autre</w:t>
      </w:r>
      <w:r w:rsidR="00C474C1">
        <w:t>.</w:t>
      </w:r>
    </w:p>
    <w:p w14:paraId="6A6C31B1" w14:textId="4904B75F" w:rsidR="00C474C1" w:rsidRDefault="0094609C" w:rsidP="00C52F4A">
      <w:r>
        <w:t>— </w:t>
      </w:r>
      <w:r w:rsidR="00C52F4A" w:rsidRPr="00367AEB">
        <w:t>Vivante</w:t>
      </w:r>
      <w:r w:rsidR="00C474C1">
        <w:t xml:space="preserve">, </w:t>
      </w:r>
      <w:r w:rsidR="00C52F4A" w:rsidRPr="00367AEB">
        <w:t>vivante</w:t>
      </w:r>
      <w:r w:rsidR="00C474C1">
        <w:t xml:space="preserve"> ! </w:t>
      </w:r>
      <w:r w:rsidR="00C52F4A" w:rsidRPr="00367AEB">
        <w:t>ma Jeanne n</w:t>
      </w:r>
      <w:r w:rsidR="00C474C1">
        <w:t>’</w:t>
      </w:r>
      <w:r w:rsidR="00C52F4A" w:rsidRPr="00367AEB">
        <w:t>est pas morte</w:t>
      </w:r>
      <w:r w:rsidR="00C474C1">
        <w:t xml:space="preserve"> ! </w:t>
      </w:r>
      <w:r w:rsidR="00C52F4A" w:rsidRPr="00367AEB">
        <w:t>disait le vieux capitaine d</w:t>
      </w:r>
      <w:r w:rsidR="00C474C1">
        <w:t>’</w:t>
      </w:r>
      <w:r w:rsidR="00C52F4A" w:rsidRPr="00367AEB">
        <w:t>une voix entrecoupée de sanglots et dans une sorte de délire</w:t>
      </w:r>
      <w:r w:rsidR="00C474C1">
        <w:t>.</w:t>
      </w:r>
    </w:p>
    <w:p w14:paraId="5123D434" w14:textId="77777777" w:rsidR="00C474C1" w:rsidRDefault="00C474C1" w:rsidP="00C52F4A">
      <w:r>
        <w:t>» </w:t>
      </w:r>
      <w:r w:rsidR="00C52F4A" w:rsidRPr="00605EB6">
        <w:t>C</w:t>
      </w:r>
      <w:r>
        <w:t>’</w:t>
      </w:r>
      <w:r w:rsidR="00C52F4A" w:rsidRPr="00605EB6">
        <w:t>est vous qui venez de dire cela</w:t>
      </w:r>
      <w:r>
        <w:t xml:space="preserve">, </w:t>
      </w:r>
      <w:r w:rsidR="00C52F4A" w:rsidRPr="00605EB6">
        <w:t>monsieur</w:t>
      </w:r>
      <w:r>
        <w:t xml:space="preserve">, </w:t>
      </w:r>
      <w:r w:rsidR="00C52F4A" w:rsidRPr="00605EB6">
        <w:t>poursuivit-il</w:t>
      </w:r>
      <w:r>
        <w:t xml:space="preserve"> ; </w:t>
      </w:r>
      <w:r w:rsidR="00C52F4A" w:rsidRPr="00605EB6">
        <w:t>c</w:t>
      </w:r>
      <w:r>
        <w:t>’</w:t>
      </w:r>
      <w:r w:rsidR="00C52F4A" w:rsidRPr="00605EB6">
        <w:t>est bien vrai</w:t>
      </w:r>
      <w:r>
        <w:t xml:space="preserve">, </w:t>
      </w:r>
      <w:r w:rsidR="00C52F4A" w:rsidRPr="00605EB6">
        <w:t>n</w:t>
      </w:r>
      <w:r>
        <w:t>’</w:t>
      </w:r>
      <w:r w:rsidR="00C52F4A" w:rsidRPr="00605EB6">
        <w:t>est-ce pas</w:t>
      </w:r>
      <w:r>
        <w:t xml:space="preserve"> ? </w:t>
      </w:r>
      <w:r w:rsidR="00C52F4A" w:rsidRPr="00605EB6">
        <w:t>Oh</w:t>
      </w:r>
      <w:r>
        <w:t xml:space="preserve"> ! </w:t>
      </w:r>
      <w:r w:rsidR="00C52F4A" w:rsidRPr="00605EB6">
        <w:t>vous n</w:t>
      </w:r>
      <w:r>
        <w:t>’</w:t>
      </w:r>
      <w:r w:rsidR="00C52F4A" w:rsidRPr="00605EB6">
        <w:t>oseriez pas me tromper</w:t>
      </w:r>
      <w:r>
        <w:t xml:space="preserve">, </w:t>
      </w:r>
      <w:r w:rsidR="00C52F4A" w:rsidRPr="00605EB6">
        <w:t>vous n</w:t>
      </w:r>
      <w:r>
        <w:t>’</w:t>
      </w:r>
      <w:r w:rsidR="00C52F4A" w:rsidRPr="00605EB6">
        <w:t>auriez pas la cruauté de vous moquer d</w:t>
      </w:r>
      <w:r>
        <w:t>’</w:t>
      </w:r>
      <w:r w:rsidR="00C52F4A" w:rsidRPr="00605EB6">
        <w:t>un vieillard en abusant de sa crédulité</w:t>
      </w:r>
      <w:r>
        <w:t xml:space="preserve">… </w:t>
      </w:r>
      <w:r w:rsidR="00C52F4A" w:rsidRPr="00605EB6">
        <w:t>Une fausse joie me tuerait</w:t>
      </w:r>
      <w:r>
        <w:t xml:space="preserve">. </w:t>
      </w:r>
      <w:r w:rsidR="00C52F4A" w:rsidRPr="00605EB6">
        <w:t>Mais non</w:t>
      </w:r>
      <w:r>
        <w:t xml:space="preserve">, </w:t>
      </w:r>
      <w:r w:rsidR="00C52F4A" w:rsidRPr="00605EB6">
        <w:t>Jeanne</w:t>
      </w:r>
      <w:r>
        <w:t xml:space="preserve">, </w:t>
      </w:r>
      <w:r w:rsidR="00C52F4A" w:rsidRPr="00605EB6">
        <w:t>ma Jeanne n</w:t>
      </w:r>
      <w:r>
        <w:t>’</w:t>
      </w:r>
      <w:r w:rsidR="00C52F4A" w:rsidRPr="00605EB6">
        <w:t>est pas morte</w:t>
      </w:r>
      <w:r>
        <w:t xml:space="preserve">. </w:t>
      </w:r>
      <w:r w:rsidR="00C52F4A" w:rsidRPr="00605EB6">
        <w:t>Je la reverrai</w:t>
      </w:r>
      <w:r>
        <w:t xml:space="preserve"> ! </w:t>
      </w:r>
      <w:r w:rsidR="00C52F4A" w:rsidRPr="00605EB6">
        <w:t>Où est-elle</w:t>
      </w:r>
      <w:r>
        <w:t xml:space="preserve"> ? </w:t>
      </w:r>
      <w:r w:rsidR="00C52F4A" w:rsidRPr="00605EB6">
        <w:t>Qu</w:t>
      </w:r>
      <w:r>
        <w:t>’</w:t>
      </w:r>
      <w:r w:rsidR="00C52F4A" w:rsidRPr="00605EB6">
        <w:t>elle vienne vite dans les bras tremblants de son vieux père</w:t>
      </w:r>
      <w:r>
        <w:t xml:space="preserve"> ! </w:t>
      </w:r>
      <w:r w:rsidR="00C52F4A" w:rsidRPr="00605EB6">
        <w:t>Elle sait que je l</w:t>
      </w:r>
      <w:r>
        <w:t>’</w:t>
      </w:r>
      <w:r w:rsidR="00C52F4A" w:rsidRPr="00605EB6">
        <w:t>ai pleurée</w:t>
      </w:r>
      <w:r>
        <w:t xml:space="preserve">, </w:t>
      </w:r>
      <w:r w:rsidR="00C52F4A" w:rsidRPr="00605EB6">
        <w:t>n</w:t>
      </w:r>
      <w:r>
        <w:t>’</w:t>
      </w:r>
      <w:r w:rsidR="00C52F4A" w:rsidRPr="00605EB6">
        <w:t>est-ce pas</w:t>
      </w:r>
      <w:r>
        <w:t xml:space="preserve">, </w:t>
      </w:r>
      <w:r w:rsidR="00C52F4A" w:rsidRPr="00605EB6">
        <w:t>monsieur</w:t>
      </w:r>
      <w:r>
        <w:t xml:space="preserve"> ? </w:t>
      </w:r>
      <w:r w:rsidR="00C52F4A" w:rsidRPr="00605EB6">
        <w:t>Elle m</w:t>
      </w:r>
      <w:r>
        <w:t>’</w:t>
      </w:r>
      <w:r w:rsidR="00C52F4A" w:rsidRPr="00605EB6">
        <w:t>aime toujours</w:t>
      </w:r>
      <w:r>
        <w:t xml:space="preserve">, </w:t>
      </w:r>
      <w:r w:rsidR="00C52F4A" w:rsidRPr="00605EB6">
        <w:t>n</w:t>
      </w:r>
      <w:r>
        <w:t>’</w:t>
      </w:r>
      <w:r w:rsidR="00C52F4A" w:rsidRPr="00605EB6">
        <w:t>est-ce pas</w:t>
      </w:r>
      <w:r>
        <w:t xml:space="preserve"> ? </w:t>
      </w:r>
      <w:r w:rsidR="00C52F4A" w:rsidRPr="00605EB6">
        <w:t>Ma vieillesse consolée</w:t>
      </w:r>
      <w:r>
        <w:t xml:space="preserve">, </w:t>
      </w:r>
      <w:r w:rsidR="00C52F4A" w:rsidRPr="00605EB6">
        <w:t>de la joie pour mes vieux jours</w:t>
      </w:r>
      <w:r>
        <w:t xml:space="preserve"> ! </w:t>
      </w:r>
      <w:r w:rsidR="00C52F4A" w:rsidRPr="00605EB6">
        <w:t>Je veux rajeunir</w:t>
      </w:r>
      <w:r>
        <w:t xml:space="preserve">, </w:t>
      </w:r>
      <w:r w:rsidR="00C52F4A" w:rsidRPr="00605EB6">
        <w:t>je ne veux pas mourir</w:t>
      </w:r>
      <w:r>
        <w:t> !</w:t>
      </w:r>
    </w:p>
    <w:p w14:paraId="5743F87E" w14:textId="4A9D6A74" w:rsidR="00C474C1" w:rsidRDefault="00C474C1" w:rsidP="00C52F4A">
      <w:r>
        <w:t>M. </w:t>
      </w:r>
      <w:r w:rsidR="00C52F4A" w:rsidRPr="00605EB6">
        <w:t>Lagarde attendit que tous deux se fussent un peu calmés</w:t>
      </w:r>
      <w:r>
        <w:t xml:space="preserve">, </w:t>
      </w:r>
      <w:r w:rsidR="00C52F4A" w:rsidRPr="00605EB6">
        <w:t>et quand le vieillard eut cessé de sangloter et que le jeune homme eut essuyé ses yeux</w:t>
      </w:r>
      <w:r>
        <w:t xml:space="preserve">, </w:t>
      </w:r>
      <w:r w:rsidR="00C52F4A" w:rsidRPr="00605EB6">
        <w:t>il reprit la parole</w:t>
      </w:r>
      <w:r>
        <w:t>.</w:t>
      </w:r>
    </w:p>
    <w:p w14:paraId="6658DA67" w14:textId="53EF8540" w:rsidR="00C474C1" w:rsidRDefault="0094609C" w:rsidP="00C52F4A">
      <w:r>
        <w:t>— </w:t>
      </w:r>
      <w:r w:rsidR="00C52F4A" w:rsidRPr="00605EB6">
        <w:t>Jeanne a été sauvée</w:t>
      </w:r>
      <w:r w:rsidR="00C474C1">
        <w:t xml:space="preserve">, </w:t>
      </w:r>
      <w:r w:rsidR="00C52F4A" w:rsidRPr="00605EB6">
        <w:t>dit-il</w:t>
      </w:r>
      <w:r w:rsidR="00C474C1">
        <w:t xml:space="preserve">, </w:t>
      </w:r>
      <w:r w:rsidR="00C52F4A" w:rsidRPr="00605EB6">
        <w:t>deux fois sauvée</w:t>
      </w:r>
      <w:r w:rsidR="00C474C1">
        <w:t xml:space="preserve"> : </w:t>
      </w:r>
      <w:r w:rsidR="00C52F4A" w:rsidRPr="00605EB6">
        <w:t>d</w:t>
      </w:r>
      <w:r w:rsidR="00C474C1">
        <w:t>’</w:t>
      </w:r>
      <w:r w:rsidR="00C52F4A" w:rsidRPr="00605EB6">
        <w:t>abord de la souillure dont elle était menacée</w:t>
      </w:r>
      <w:r w:rsidR="00C474C1">
        <w:t xml:space="preserve">, </w:t>
      </w:r>
      <w:r w:rsidR="00C52F4A" w:rsidRPr="00605EB6">
        <w:t>ensuite de la mort dans laquelle elle voulait se réfugier</w:t>
      </w:r>
      <w:r w:rsidR="00C474C1">
        <w:t xml:space="preserve">. </w:t>
      </w:r>
      <w:r w:rsidR="00C52F4A" w:rsidRPr="00605EB6">
        <w:t>Et qui l</w:t>
      </w:r>
      <w:r w:rsidR="00C474C1">
        <w:t>’</w:t>
      </w:r>
      <w:r w:rsidR="00C52F4A" w:rsidRPr="00605EB6">
        <w:t>a sauvée</w:t>
      </w:r>
      <w:r w:rsidR="00C474C1">
        <w:t xml:space="preserve"> ? </w:t>
      </w:r>
      <w:r w:rsidR="00C52F4A" w:rsidRPr="00605EB6">
        <w:t>Celui que vous avez injustement accusé</w:t>
      </w:r>
      <w:r w:rsidR="00C474C1">
        <w:t xml:space="preserve">, </w:t>
      </w:r>
      <w:r w:rsidR="00C52F4A" w:rsidRPr="00605EB6">
        <w:t>Jacques Vaillant</w:t>
      </w:r>
      <w:r w:rsidR="00C474C1">
        <w:t xml:space="preserve"> ; </w:t>
      </w:r>
      <w:r w:rsidR="00C52F4A" w:rsidRPr="00605EB6">
        <w:t>celui qui vous aimait et qui vous aime toujours comme un frère</w:t>
      </w:r>
      <w:r w:rsidR="00C474C1">
        <w:t xml:space="preserve">, </w:t>
      </w:r>
      <w:r w:rsidR="00C52F4A" w:rsidRPr="00605EB6">
        <w:t>et dont vous avez douté</w:t>
      </w:r>
      <w:r w:rsidR="00C474C1">
        <w:t xml:space="preserve">, </w:t>
      </w:r>
      <w:r w:rsidR="00C52F4A" w:rsidRPr="00605EB6">
        <w:t>Jacques Grandin</w:t>
      </w:r>
      <w:r w:rsidR="00C474C1">
        <w:t xml:space="preserve"> : </w:t>
      </w:r>
      <w:r w:rsidR="00C52F4A" w:rsidRPr="00605EB6">
        <w:t>le sauveur</w:t>
      </w:r>
      <w:r w:rsidR="00C474C1">
        <w:t xml:space="preserve">, </w:t>
      </w:r>
      <w:r w:rsidR="00C52F4A" w:rsidRPr="00605EB6">
        <w:t>c</w:t>
      </w:r>
      <w:r w:rsidR="00C474C1">
        <w:t>’</w:t>
      </w:r>
      <w:r w:rsidR="00C52F4A" w:rsidRPr="00605EB6">
        <w:t>est Jean Loup</w:t>
      </w:r>
      <w:r w:rsidR="00C474C1">
        <w:t> !…</w:t>
      </w:r>
    </w:p>
    <w:p w14:paraId="4543DDFB" w14:textId="41CCF508" w:rsidR="00C474C1" w:rsidRDefault="0094609C" w:rsidP="00C52F4A">
      <w:r>
        <w:t>— </w:t>
      </w:r>
      <w:r w:rsidR="00C52F4A" w:rsidRPr="00605EB6">
        <w:t>Jean Loup</w:t>
      </w:r>
      <w:r w:rsidR="00C474C1">
        <w:t xml:space="preserve"> ! </w:t>
      </w:r>
      <w:r w:rsidR="00C52F4A" w:rsidRPr="00605EB6">
        <w:t>répéta le vieillard comme un écho</w:t>
      </w:r>
      <w:r w:rsidR="00C474C1">
        <w:t>.</w:t>
      </w:r>
    </w:p>
    <w:p w14:paraId="58C0C063" w14:textId="4A7A4E53" w:rsidR="00C474C1" w:rsidRDefault="0094609C" w:rsidP="00C52F4A">
      <w:r>
        <w:lastRenderedPageBreak/>
        <w:t>— </w:t>
      </w:r>
      <w:r w:rsidR="00C52F4A" w:rsidRPr="00605EB6">
        <w:t>Je sais maintenant ce qui s</w:t>
      </w:r>
      <w:r w:rsidR="00C474C1">
        <w:t>’</w:t>
      </w:r>
      <w:r w:rsidR="00C52F4A" w:rsidRPr="00605EB6">
        <w:t>est passé</w:t>
      </w:r>
      <w:r w:rsidR="00C474C1">
        <w:t xml:space="preserve"> : </w:t>
      </w:r>
      <w:r w:rsidR="00C52F4A" w:rsidRPr="00605EB6">
        <w:t>Jean Loup a parlé</w:t>
      </w:r>
      <w:r w:rsidR="00C474C1">
        <w:t xml:space="preserve">. </w:t>
      </w:r>
      <w:r w:rsidR="00C52F4A" w:rsidRPr="00605EB6">
        <w:t>Écoutez</w:t>
      </w:r>
      <w:r w:rsidR="00C474C1">
        <w:t> :</w:t>
      </w:r>
    </w:p>
    <w:p w14:paraId="4DBDFE56" w14:textId="77777777" w:rsidR="00C474C1" w:rsidRDefault="00C474C1" w:rsidP="00C52F4A">
      <w:r>
        <w:t>» </w:t>
      </w:r>
      <w:r w:rsidR="00C52F4A" w:rsidRPr="00605EB6">
        <w:t>Jeanne dormait profondément</w:t>
      </w:r>
      <w:r>
        <w:t xml:space="preserve">, </w:t>
      </w:r>
      <w:r w:rsidR="00C52F4A" w:rsidRPr="00605EB6">
        <w:t>malgré les éclats de la foudre et les éclairs qui incendiaient le ciel</w:t>
      </w:r>
      <w:r>
        <w:t xml:space="preserve">. </w:t>
      </w:r>
      <w:r w:rsidR="00C52F4A" w:rsidRPr="00605EB6">
        <w:t>Un homme</w:t>
      </w:r>
      <w:r>
        <w:t xml:space="preserve">, </w:t>
      </w:r>
      <w:r w:rsidR="00C52F4A" w:rsidRPr="00605EB6">
        <w:t>dont le nom doit rester inconnu</w:t>
      </w:r>
      <w:r>
        <w:t xml:space="preserve">, </w:t>
      </w:r>
      <w:r w:rsidR="00C52F4A" w:rsidRPr="00605EB6">
        <w:t>s</w:t>
      </w:r>
      <w:r>
        <w:t>’</w:t>
      </w:r>
      <w:r w:rsidR="00C52F4A" w:rsidRPr="00605EB6">
        <w:t>introduisit par escalade</w:t>
      </w:r>
      <w:r>
        <w:t xml:space="preserve">, </w:t>
      </w:r>
      <w:r w:rsidR="00C52F4A" w:rsidRPr="00605EB6">
        <w:t>au moyen d</w:t>
      </w:r>
      <w:r>
        <w:t>’</w:t>
      </w:r>
      <w:r w:rsidR="00C52F4A" w:rsidRPr="00605EB6">
        <w:t>une échelle</w:t>
      </w:r>
      <w:r>
        <w:t xml:space="preserve">, </w:t>
      </w:r>
      <w:r w:rsidR="00C52F4A" w:rsidRPr="00605EB6">
        <w:t>dans la chambre de la dormeuse</w:t>
      </w:r>
      <w:r>
        <w:t xml:space="preserve">. </w:t>
      </w:r>
      <w:r w:rsidR="00C52F4A" w:rsidRPr="00605EB6">
        <w:t>Fidèle se réveilla le premier et sauta à la gorge de l</w:t>
      </w:r>
      <w:r>
        <w:t>’</w:t>
      </w:r>
      <w:r w:rsidR="00C52F4A" w:rsidRPr="00605EB6">
        <w:t>inconnu pour défendre sa maîtresse</w:t>
      </w:r>
      <w:r>
        <w:t xml:space="preserve">. </w:t>
      </w:r>
      <w:r w:rsidR="00C52F4A" w:rsidRPr="00605EB6">
        <w:t>Mais Fidèle était</w:t>
      </w:r>
      <w:r>
        <w:t xml:space="preserve">, </w:t>
      </w:r>
      <w:r w:rsidR="00C52F4A" w:rsidRPr="00605EB6">
        <w:t>plus courageux que fort</w:t>
      </w:r>
      <w:r>
        <w:t xml:space="preserve"> ; </w:t>
      </w:r>
      <w:r w:rsidR="00C52F4A" w:rsidRPr="00605EB6">
        <w:t>il paya de sa vie son dévouement</w:t>
      </w:r>
      <w:r>
        <w:t xml:space="preserve"> : </w:t>
      </w:r>
      <w:r w:rsidR="00C52F4A" w:rsidRPr="00605EB6">
        <w:t>l</w:t>
      </w:r>
      <w:r>
        <w:t>’</w:t>
      </w:r>
      <w:r w:rsidR="00C52F4A" w:rsidRPr="00605EB6">
        <w:t>homme l</w:t>
      </w:r>
      <w:r>
        <w:t>’</w:t>
      </w:r>
      <w:r w:rsidR="00C52F4A" w:rsidRPr="00605EB6">
        <w:t>étrangla</w:t>
      </w:r>
      <w:r>
        <w:t>.</w:t>
      </w:r>
    </w:p>
    <w:p w14:paraId="1469A27B" w14:textId="77777777" w:rsidR="00C474C1" w:rsidRDefault="00C474C1" w:rsidP="00C52F4A">
      <w:r>
        <w:t>» </w:t>
      </w:r>
      <w:r w:rsidR="00C52F4A" w:rsidRPr="00605EB6">
        <w:t>Jeanne sortit enfin de son sommeil et aussitôt</w:t>
      </w:r>
      <w:r>
        <w:t xml:space="preserve">, </w:t>
      </w:r>
      <w:r w:rsidR="00C52F4A" w:rsidRPr="00605EB6">
        <w:t>entre elle et son ennemi</w:t>
      </w:r>
      <w:r>
        <w:t xml:space="preserve">, </w:t>
      </w:r>
      <w:r w:rsidR="00C52F4A" w:rsidRPr="00605EB6">
        <w:t>une lutte terrible s</w:t>
      </w:r>
      <w:r>
        <w:t>’</w:t>
      </w:r>
      <w:r w:rsidR="00C52F4A" w:rsidRPr="00605EB6">
        <w:t>engagea</w:t>
      </w:r>
      <w:r>
        <w:t xml:space="preserve">. </w:t>
      </w:r>
      <w:r w:rsidR="00C52F4A" w:rsidRPr="00605EB6">
        <w:t>Déjà à moitié paralysée par la peur</w:t>
      </w:r>
      <w:r>
        <w:t xml:space="preserve">, </w:t>
      </w:r>
      <w:r w:rsidR="00C52F4A" w:rsidRPr="00605EB6">
        <w:t>les forces de la pauvre enfant s</w:t>
      </w:r>
      <w:r>
        <w:t>’</w:t>
      </w:r>
      <w:r w:rsidR="00C52F4A" w:rsidRPr="00605EB6">
        <w:t>épuisèrent vite</w:t>
      </w:r>
      <w:r>
        <w:t xml:space="preserve"> ; </w:t>
      </w:r>
      <w:r w:rsidR="00C52F4A" w:rsidRPr="00605EB6">
        <w:t>elle poussa un dernier cri et tomba évanouie sur son lit</w:t>
      </w:r>
      <w:r>
        <w:t xml:space="preserve">. </w:t>
      </w:r>
      <w:r w:rsidR="00C52F4A" w:rsidRPr="00605EB6">
        <w:t>À ce moment</w:t>
      </w:r>
      <w:r>
        <w:t xml:space="preserve">, </w:t>
      </w:r>
      <w:r w:rsidR="00C52F4A" w:rsidRPr="00605EB6">
        <w:t>Jean Loup</w:t>
      </w:r>
      <w:r>
        <w:t xml:space="preserve">, </w:t>
      </w:r>
      <w:r w:rsidR="00C52F4A" w:rsidRPr="00605EB6">
        <w:t>qui n</w:t>
      </w:r>
      <w:r>
        <w:t>’</w:t>
      </w:r>
      <w:r w:rsidR="00C52F4A" w:rsidRPr="00605EB6">
        <w:t>était</w:t>
      </w:r>
      <w:r>
        <w:t xml:space="preserve">, </w:t>
      </w:r>
      <w:r w:rsidR="00C52F4A" w:rsidRPr="00605EB6">
        <w:t>pas loin et qui veillait</w:t>
      </w:r>
      <w:r>
        <w:t xml:space="preserve">, </w:t>
      </w:r>
      <w:r w:rsidR="00C52F4A" w:rsidRPr="00605EB6">
        <w:t>Jean Loup parut</w:t>
      </w:r>
      <w:r>
        <w:t xml:space="preserve">. </w:t>
      </w:r>
      <w:r w:rsidR="00C52F4A" w:rsidRPr="00605EB6">
        <w:t>Vous connaissez sa force de géant</w:t>
      </w:r>
      <w:r>
        <w:t xml:space="preserve"> ; </w:t>
      </w:r>
      <w:r w:rsidR="00C52F4A" w:rsidRPr="00605EB6">
        <w:t>il pouvait broyer le misérable sous ses pieds comme un ver de terre</w:t>
      </w:r>
      <w:r>
        <w:t xml:space="preserve"> ; </w:t>
      </w:r>
      <w:r w:rsidR="00C52F4A" w:rsidRPr="00605EB6">
        <w:t>un instant il eut l</w:t>
      </w:r>
      <w:r>
        <w:t>’</w:t>
      </w:r>
      <w:r w:rsidR="00C52F4A" w:rsidRPr="00605EB6">
        <w:t>intention de l</w:t>
      </w:r>
      <w:r>
        <w:t>’</w:t>
      </w:r>
      <w:r w:rsidR="00C52F4A" w:rsidRPr="00605EB6">
        <w:t>étrangler</w:t>
      </w:r>
      <w:r>
        <w:t xml:space="preserve"> ; </w:t>
      </w:r>
      <w:r w:rsidR="00C52F4A" w:rsidRPr="00605EB6">
        <w:t>mais</w:t>
      </w:r>
      <w:r>
        <w:t xml:space="preserve">, </w:t>
      </w:r>
      <w:r w:rsidR="00C52F4A" w:rsidRPr="00605EB6">
        <w:t>heureusement</w:t>
      </w:r>
      <w:r>
        <w:t xml:space="preserve">, </w:t>
      </w:r>
      <w:r w:rsidR="00C52F4A" w:rsidRPr="00605EB6">
        <w:t>la bonté de sa nature dompta sa fureur</w:t>
      </w:r>
      <w:r>
        <w:t xml:space="preserve">. </w:t>
      </w:r>
      <w:r w:rsidR="00C52F4A" w:rsidRPr="00605EB6">
        <w:t>Il se contenta de montrer la fenêtre au misérable</w:t>
      </w:r>
      <w:r>
        <w:t xml:space="preserve">, </w:t>
      </w:r>
      <w:r w:rsidR="00C52F4A" w:rsidRPr="00605EB6">
        <w:t>et celui-ci s</w:t>
      </w:r>
      <w:r>
        <w:t>’</w:t>
      </w:r>
      <w:r w:rsidR="00C52F4A" w:rsidRPr="00605EB6">
        <w:t>empressa de prendre la fuite</w:t>
      </w:r>
      <w:r>
        <w:t>.</w:t>
      </w:r>
    </w:p>
    <w:p w14:paraId="7482D360" w14:textId="77777777" w:rsidR="00C474C1" w:rsidRDefault="00C474C1" w:rsidP="00C52F4A">
      <w:r>
        <w:t>» </w:t>
      </w:r>
      <w:r w:rsidR="00C52F4A" w:rsidRPr="00605EB6">
        <w:t>Jean Loup resta dans la chambre</w:t>
      </w:r>
      <w:r>
        <w:t xml:space="preserve">, </w:t>
      </w:r>
      <w:r w:rsidR="00C52F4A" w:rsidRPr="00605EB6">
        <w:t>prêt à défendre la jeune fille contre une nouvelle attaque</w:t>
      </w:r>
      <w:r>
        <w:t xml:space="preserve">, </w:t>
      </w:r>
      <w:r w:rsidR="00C52F4A" w:rsidRPr="00605EB6">
        <w:t>veillant sur elle comme un frère sur sa sœur ou un père sur sa fille</w:t>
      </w:r>
      <w:r>
        <w:t>.</w:t>
      </w:r>
    </w:p>
    <w:p w14:paraId="01EE761F" w14:textId="77777777" w:rsidR="00C474C1" w:rsidRDefault="00C474C1" w:rsidP="00C52F4A">
      <w:r>
        <w:t>» </w:t>
      </w:r>
      <w:r w:rsidR="00C52F4A" w:rsidRPr="00605EB6">
        <w:t>Au jour naissant</w:t>
      </w:r>
      <w:r>
        <w:t xml:space="preserve">, </w:t>
      </w:r>
      <w:r w:rsidR="00C52F4A" w:rsidRPr="00605EB6">
        <w:t>Jeanne reprit l</w:t>
      </w:r>
      <w:r>
        <w:t>’</w:t>
      </w:r>
      <w:r w:rsidR="00C52F4A" w:rsidRPr="00605EB6">
        <w:t>usage de ses sens et se souvint</w:t>
      </w:r>
      <w:r>
        <w:t xml:space="preserve">. </w:t>
      </w:r>
      <w:r w:rsidR="00C52F4A" w:rsidRPr="00605EB6">
        <w:t>Le chien étendu sous ses yeux</w:t>
      </w:r>
      <w:r>
        <w:t xml:space="preserve">, </w:t>
      </w:r>
      <w:r w:rsidR="00C52F4A" w:rsidRPr="00605EB6">
        <w:t>mort</w:t>
      </w:r>
      <w:r>
        <w:t xml:space="preserve">, </w:t>
      </w:r>
      <w:r w:rsidR="00C52F4A" w:rsidRPr="00605EB6">
        <w:t>ne lui rappelait que trop la lutte qu</w:t>
      </w:r>
      <w:r>
        <w:t>’</w:t>
      </w:r>
      <w:r w:rsidR="00C52F4A" w:rsidRPr="00605EB6">
        <w:t>elle avait eu à soutenir contre un individu qu</w:t>
      </w:r>
      <w:r>
        <w:t>’</w:t>
      </w:r>
      <w:r w:rsidR="00C52F4A" w:rsidRPr="00605EB6">
        <w:t>elle n</w:t>
      </w:r>
      <w:r>
        <w:t>’</w:t>
      </w:r>
      <w:r w:rsidR="00C52F4A" w:rsidRPr="00605EB6">
        <w:t>avait pu reconnaître</w:t>
      </w:r>
      <w:r>
        <w:t xml:space="preserve">. </w:t>
      </w:r>
      <w:r w:rsidR="00C52F4A" w:rsidRPr="00605EB6">
        <w:t>Jean Loup</w:t>
      </w:r>
      <w:r>
        <w:t xml:space="preserve">, </w:t>
      </w:r>
      <w:r w:rsidR="00C52F4A" w:rsidRPr="00605EB6">
        <w:t>qui s</w:t>
      </w:r>
      <w:r>
        <w:t>’</w:t>
      </w:r>
      <w:r w:rsidR="00C52F4A" w:rsidRPr="00605EB6">
        <w:t>était tenu à l</w:t>
      </w:r>
      <w:r>
        <w:t>’</w:t>
      </w:r>
      <w:r w:rsidR="00C52F4A" w:rsidRPr="00605EB6">
        <w:t>écart</w:t>
      </w:r>
      <w:r>
        <w:t xml:space="preserve">, </w:t>
      </w:r>
      <w:r w:rsidR="00C52F4A" w:rsidRPr="00605EB6">
        <w:t>s</w:t>
      </w:r>
      <w:r>
        <w:t>’</w:t>
      </w:r>
      <w:r w:rsidR="00C52F4A" w:rsidRPr="00605EB6">
        <w:t>avança</w:t>
      </w:r>
      <w:r>
        <w:t xml:space="preserve">. </w:t>
      </w:r>
      <w:r w:rsidR="00C52F4A" w:rsidRPr="00605EB6">
        <w:t>Jeanne le prit pour l</w:t>
      </w:r>
      <w:r>
        <w:t>’</w:t>
      </w:r>
      <w:r w:rsidR="00C52F4A" w:rsidRPr="00605EB6">
        <w:t>autre</w:t>
      </w:r>
      <w:r>
        <w:t xml:space="preserve">. </w:t>
      </w:r>
      <w:r w:rsidR="00C52F4A" w:rsidRPr="00605EB6">
        <w:t>Déplorable erreur que le malheureux ne pouvait faire cesser</w:t>
      </w:r>
      <w:r>
        <w:t xml:space="preserve">, </w:t>
      </w:r>
      <w:r w:rsidR="00C52F4A" w:rsidRPr="00605EB6">
        <w:t>ne sachant point parler</w:t>
      </w:r>
      <w:r>
        <w:t>.</w:t>
      </w:r>
    </w:p>
    <w:p w14:paraId="1D6BF305" w14:textId="77777777" w:rsidR="00C474C1" w:rsidRDefault="00C474C1" w:rsidP="00C52F4A">
      <w:r>
        <w:lastRenderedPageBreak/>
        <w:t>» </w:t>
      </w:r>
      <w:r w:rsidR="00C52F4A" w:rsidRPr="00605EB6">
        <w:t>Jeanne poussa des cris de terreur et de douleur</w:t>
      </w:r>
      <w:r>
        <w:t xml:space="preserve">, </w:t>
      </w:r>
      <w:r w:rsidR="00C52F4A" w:rsidRPr="00605EB6">
        <w:t>maudit celui qui l</w:t>
      </w:r>
      <w:r>
        <w:t>’</w:t>
      </w:r>
      <w:r w:rsidR="00C52F4A" w:rsidRPr="00605EB6">
        <w:t>avait sauvée et le repoussa avec fureur</w:t>
      </w:r>
      <w:r>
        <w:t xml:space="preserve">, </w:t>
      </w:r>
      <w:r w:rsidR="00C52F4A" w:rsidRPr="00605EB6">
        <w:t>avec dégoût</w:t>
      </w:r>
      <w:r>
        <w:t xml:space="preserve">. </w:t>
      </w:r>
      <w:r w:rsidR="00C52F4A" w:rsidRPr="00605EB6">
        <w:t>Ayant l</w:t>
      </w:r>
      <w:r>
        <w:t>’</w:t>
      </w:r>
      <w:r w:rsidR="00C52F4A" w:rsidRPr="00605EB6">
        <w:t>esprit troublé</w:t>
      </w:r>
      <w:r>
        <w:t xml:space="preserve">, </w:t>
      </w:r>
      <w:r w:rsidR="00C52F4A" w:rsidRPr="00605EB6">
        <w:t>ne pouvant se rendre compte de rien</w:t>
      </w:r>
      <w:r>
        <w:t xml:space="preserve">, </w:t>
      </w:r>
      <w:r w:rsidR="00C52F4A" w:rsidRPr="00605EB6">
        <w:t>la pauvre enfant eut une horrible pensée</w:t>
      </w:r>
      <w:r>
        <w:t xml:space="preserve"> : </w:t>
      </w:r>
      <w:r w:rsidR="00C52F4A" w:rsidRPr="00605EB6">
        <w:t>elle s</w:t>
      </w:r>
      <w:r>
        <w:t>’</w:t>
      </w:r>
      <w:r w:rsidR="00C52F4A" w:rsidRPr="00605EB6">
        <w:t>imagina qu</w:t>
      </w:r>
      <w:r>
        <w:t>’</w:t>
      </w:r>
      <w:r w:rsidR="00C52F4A" w:rsidRPr="00605EB6">
        <w:t>elle avait été victime d</w:t>
      </w:r>
      <w:r>
        <w:t>’</w:t>
      </w:r>
      <w:r w:rsidR="00C52F4A" w:rsidRPr="00605EB6">
        <w:t>un monstrueux attentat commis par Jean Loup</w:t>
      </w:r>
      <w:r>
        <w:t xml:space="preserve">, </w:t>
      </w:r>
      <w:r w:rsidR="00C52F4A" w:rsidRPr="00605EB6">
        <w:t>et elle ne vit plus qu</w:t>
      </w:r>
      <w:r>
        <w:t>’</w:t>
      </w:r>
      <w:r w:rsidR="00C52F4A" w:rsidRPr="00605EB6">
        <w:t>une chose après un pareil malheur</w:t>
      </w:r>
      <w:r>
        <w:t xml:space="preserve"> : </w:t>
      </w:r>
      <w:r w:rsidR="00C52F4A" w:rsidRPr="00605EB6">
        <w:t>la mort</w:t>
      </w:r>
      <w:r>
        <w:t>.</w:t>
      </w:r>
    </w:p>
    <w:p w14:paraId="09C5036F" w14:textId="77777777" w:rsidR="00C474C1" w:rsidRDefault="00C474C1" w:rsidP="00C52F4A">
      <w:r>
        <w:t>» </w:t>
      </w:r>
      <w:r w:rsidR="00C52F4A" w:rsidRPr="00605EB6">
        <w:t>Alors</w:t>
      </w:r>
      <w:r>
        <w:t xml:space="preserve">, </w:t>
      </w:r>
      <w:r w:rsidR="00C52F4A" w:rsidRPr="00605EB6">
        <w:t>monsieur Vaillant</w:t>
      </w:r>
      <w:r>
        <w:t xml:space="preserve">, </w:t>
      </w:r>
      <w:r w:rsidR="00C52F4A" w:rsidRPr="00605EB6">
        <w:t>Jeanne vous écrivit cette lettre</w:t>
      </w:r>
      <w:r>
        <w:t xml:space="preserve">, </w:t>
      </w:r>
      <w:r w:rsidR="00C52F4A" w:rsidRPr="00605EB6">
        <w:t>trouvée plus tard dans votre chambre</w:t>
      </w:r>
      <w:r>
        <w:t xml:space="preserve">, </w:t>
      </w:r>
      <w:r w:rsidR="00C52F4A" w:rsidRPr="00605EB6">
        <w:t>où elle vous disait pourquoi elle voulait mourir</w:t>
      </w:r>
      <w:r>
        <w:t>.</w:t>
      </w:r>
    </w:p>
    <w:p w14:paraId="2E31E54C" w14:textId="77777777" w:rsidR="00C474C1" w:rsidRDefault="00C474C1" w:rsidP="00C52F4A">
      <w:r>
        <w:t>» </w:t>
      </w:r>
      <w:r w:rsidR="00C52F4A" w:rsidRPr="00605EB6">
        <w:t>Elle s</w:t>
      </w:r>
      <w:r>
        <w:t>’</w:t>
      </w:r>
      <w:r w:rsidR="00C52F4A" w:rsidRPr="00605EB6">
        <w:t>enfuit de la maison en proie à un égarement qui fit deviner à Jean Loup sa funeste résolution</w:t>
      </w:r>
      <w:r>
        <w:t xml:space="preserve">. </w:t>
      </w:r>
      <w:r w:rsidR="00C52F4A" w:rsidRPr="00605EB6">
        <w:t>Il s</w:t>
      </w:r>
      <w:r>
        <w:t>’</w:t>
      </w:r>
      <w:r w:rsidR="00C52F4A" w:rsidRPr="00605EB6">
        <w:t>élança sur ses pas</w:t>
      </w:r>
      <w:r>
        <w:t xml:space="preserve">. </w:t>
      </w:r>
      <w:r w:rsidR="00C52F4A" w:rsidRPr="00605EB6">
        <w:t>Jeanne se précipita dans le Frou</w:t>
      </w:r>
      <w:r>
        <w:t xml:space="preserve">. </w:t>
      </w:r>
      <w:r w:rsidR="00C52F4A" w:rsidRPr="00605EB6">
        <w:t>Jean Loup l</w:t>
      </w:r>
      <w:r>
        <w:t>’</w:t>
      </w:r>
      <w:r w:rsidR="00C52F4A" w:rsidRPr="00605EB6">
        <w:t>y suivit</w:t>
      </w:r>
      <w:r>
        <w:t xml:space="preserve">. </w:t>
      </w:r>
      <w:r w:rsidR="00C52F4A" w:rsidRPr="00605EB6">
        <w:t>Il plongea une fois</w:t>
      </w:r>
      <w:r>
        <w:t xml:space="preserve">, </w:t>
      </w:r>
      <w:r w:rsidR="00C52F4A" w:rsidRPr="00605EB6">
        <w:t>deux fois sans résultat</w:t>
      </w:r>
      <w:r>
        <w:t xml:space="preserve"> ; </w:t>
      </w:r>
      <w:r w:rsidR="00C52F4A" w:rsidRPr="00605EB6">
        <w:t>mais la troisième fois il parvint à trouver et à saisir la malheureuse enfant</w:t>
      </w:r>
      <w:r>
        <w:t xml:space="preserve">, </w:t>
      </w:r>
      <w:r w:rsidR="00C52F4A" w:rsidRPr="00605EB6">
        <w:t>que le courant rapide entraînait</w:t>
      </w:r>
      <w:r>
        <w:t xml:space="preserve"> ; </w:t>
      </w:r>
      <w:r w:rsidR="00C52F4A" w:rsidRPr="00605EB6">
        <w:t>car la rivière devenait torrent</w:t>
      </w:r>
      <w:r>
        <w:t xml:space="preserve">. </w:t>
      </w:r>
      <w:r w:rsidR="00C52F4A" w:rsidRPr="00605EB6">
        <w:t>Grandies par la pluie de l</w:t>
      </w:r>
      <w:r>
        <w:t>’</w:t>
      </w:r>
      <w:r w:rsidR="00C52F4A" w:rsidRPr="00605EB6">
        <w:t>orage de la nuit</w:t>
      </w:r>
      <w:r>
        <w:t xml:space="preserve">, </w:t>
      </w:r>
      <w:r w:rsidR="00C52F4A" w:rsidRPr="00605EB6">
        <w:t>les eaux du Frou montaient à vue d</w:t>
      </w:r>
      <w:r>
        <w:t>’</w:t>
      </w:r>
      <w:r w:rsidR="00C52F4A" w:rsidRPr="00605EB6">
        <w:t>œil</w:t>
      </w:r>
      <w:r>
        <w:t>.</w:t>
      </w:r>
    </w:p>
    <w:p w14:paraId="0083171C" w14:textId="77777777" w:rsidR="00C474C1" w:rsidRDefault="00C474C1" w:rsidP="00C52F4A">
      <w:r>
        <w:t>» </w:t>
      </w:r>
      <w:r w:rsidR="00C52F4A" w:rsidRPr="00605EB6">
        <w:t>Jean Loup nagea vigoureusement vers la rive et</w:t>
      </w:r>
      <w:r>
        <w:t xml:space="preserve">, </w:t>
      </w:r>
      <w:r w:rsidR="00C52F4A" w:rsidRPr="00605EB6">
        <w:t>grâce à sa force musculaire</w:t>
      </w:r>
      <w:r>
        <w:t xml:space="preserve">, </w:t>
      </w:r>
      <w:r w:rsidR="00C52F4A" w:rsidRPr="00605EB6">
        <w:t>l</w:t>
      </w:r>
      <w:r>
        <w:t>’</w:t>
      </w:r>
      <w:r w:rsidR="00C52F4A" w:rsidRPr="00605EB6">
        <w:t>atteignit</w:t>
      </w:r>
      <w:r>
        <w:t xml:space="preserve">. </w:t>
      </w:r>
      <w:r w:rsidR="00C52F4A" w:rsidRPr="00605EB6">
        <w:t>Alors il saisit une branche qui flottait sur l</w:t>
      </w:r>
      <w:r>
        <w:t>’</w:t>
      </w:r>
      <w:r w:rsidR="00C52F4A" w:rsidRPr="00605EB6">
        <w:t>eau</w:t>
      </w:r>
      <w:r>
        <w:t xml:space="preserve"> ; </w:t>
      </w:r>
      <w:r w:rsidR="00C52F4A" w:rsidRPr="00605EB6">
        <w:t>mais</w:t>
      </w:r>
      <w:r>
        <w:t xml:space="preserve">, </w:t>
      </w:r>
      <w:r w:rsidR="00C52F4A" w:rsidRPr="00605EB6">
        <w:t>tenant la jeune fille de son autre bras</w:t>
      </w:r>
      <w:r>
        <w:t xml:space="preserve">, </w:t>
      </w:r>
      <w:r w:rsidR="00C52F4A" w:rsidRPr="00605EB6">
        <w:t>ils restaient tous deux suspendus à la branche</w:t>
      </w:r>
      <w:r>
        <w:t xml:space="preserve">, </w:t>
      </w:r>
      <w:r w:rsidR="00C52F4A" w:rsidRPr="00605EB6">
        <w:t>battus par le flot</w:t>
      </w:r>
      <w:r>
        <w:t xml:space="preserve">. </w:t>
      </w:r>
      <w:r w:rsidR="00C52F4A" w:rsidRPr="00605EB6">
        <w:t>Il était impossible à Jean Loup de sortir de la rivière</w:t>
      </w:r>
      <w:r>
        <w:t xml:space="preserve">, </w:t>
      </w:r>
      <w:r w:rsidR="00C52F4A" w:rsidRPr="00605EB6">
        <w:t>à moins de lâcher Jeanne</w:t>
      </w:r>
      <w:r>
        <w:t xml:space="preserve">, </w:t>
      </w:r>
      <w:r w:rsidR="00C52F4A" w:rsidRPr="00605EB6">
        <w:t>ce dont il n</w:t>
      </w:r>
      <w:r>
        <w:t>’</w:t>
      </w:r>
      <w:r w:rsidR="00C52F4A" w:rsidRPr="00605EB6">
        <w:t>eut même pas la pensée</w:t>
      </w:r>
      <w:r>
        <w:t>.</w:t>
      </w:r>
    </w:p>
    <w:p w14:paraId="4C009D07" w14:textId="77777777" w:rsidR="00C474C1" w:rsidRDefault="00C474C1" w:rsidP="00C52F4A">
      <w:r>
        <w:t>» </w:t>
      </w:r>
      <w:r w:rsidR="00C52F4A" w:rsidRPr="00605EB6">
        <w:t>La situation était horrible</w:t>
      </w:r>
      <w:r>
        <w:t xml:space="preserve">. </w:t>
      </w:r>
      <w:r w:rsidR="00C52F4A" w:rsidRPr="00605EB6">
        <w:t>Si un secours ne leur arrivait pas bientôt</w:t>
      </w:r>
      <w:r>
        <w:t xml:space="preserve">, </w:t>
      </w:r>
      <w:r w:rsidR="00C52F4A" w:rsidRPr="00605EB6">
        <w:t>ils allaient périr tous les deux</w:t>
      </w:r>
      <w:r>
        <w:t xml:space="preserve">, </w:t>
      </w:r>
      <w:r w:rsidR="00C52F4A" w:rsidRPr="00605EB6">
        <w:t>car les forces de Jean Loup s</w:t>
      </w:r>
      <w:r>
        <w:t>’</w:t>
      </w:r>
      <w:r w:rsidR="00C52F4A" w:rsidRPr="00605EB6">
        <w:t>épuisaient et le flot</w:t>
      </w:r>
      <w:r>
        <w:t xml:space="preserve">, </w:t>
      </w:r>
      <w:r w:rsidR="00C52F4A" w:rsidRPr="00605EB6">
        <w:t>de plus en plus furieux</w:t>
      </w:r>
      <w:r>
        <w:t xml:space="preserve">, </w:t>
      </w:r>
      <w:r w:rsidR="00C52F4A" w:rsidRPr="00605EB6">
        <w:t>finirait par les emporter</w:t>
      </w:r>
      <w:r>
        <w:t>.</w:t>
      </w:r>
    </w:p>
    <w:p w14:paraId="4206BBE7" w14:textId="77777777" w:rsidR="00C474C1" w:rsidRDefault="00C52F4A" w:rsidP="00C52F4A">
      <w:r w:rsidRPr="00605EB6">
        <w:lastRenderedPageBreak/>
        <w:t>Jacques Vaillant et le jeune officier écoutaient</w:t>
      </w:r>
      <w:r w:rsidR="00C474C1">
        <w:t xml:space="preserve">, </w:t>
      </w:r>
      <w:r w:rsidRPr="00605EB6">
        <w:t>haletants</w:t>
      </w:r>
      <w:r w:rsidR="00C474C1">
        <w:t xml:space="preserve">, </w:t>
      </w:r>
      <w:r w:rsidRPr="00605EB6">
        <w:t>passant sans transition d</w:t>
      </w:r>
      <w:r w:rsidR="00C474C1">
        <w:t>’</w:t>
      </w:r>
      <w:r w:rsidRPr="00605EB6">
        <w:t>une émotion à une autre</w:t>
      </w:r>
      <w:r w:rsidR="00C474C1">
        <w:t xml:space="preserve">, </w:t>
      </w:r>
      <w:r w:rsidRPr="00605EB6">
        <w:t>buvant les paroles à mesure qu</w:t>
      </w:r>
      <w:r w:rsidR="00C474C1">
        <w:t>’</w:t>
      </w:r>
      <w:r w:rsidRPr="00605EB6">
        <w:t>elles tombaient des lèvres du conteur</w:t>
      </w:r>
      <w:r w:rsidR="00C474C1">
        <w:t>.</w:t>
      </w:r>
    </w:p>
    <w:p w14:paraId="5D49FC8D" w14:textId="3CD9B649" w:rsidR="00C474C1" w:rsidRDefault="0094609C" w:rsidP="00C52F4A">
      <w:r>
        <w:t>— </w:t>
      </w:r>
      <w:r w:rsidR="00C52F4A" w:rsidRPr="00285568">
        <w:t>Le secours que Jean Loup n</w:t>
      </w:r>
      <w:r w:rsidR="00C474C1">
        <w:t>’</w:t>
      </w:r>
      <w:r w:rsidR="00C52F4A" w:rsidRPr="00285568">
        <w:t>espérait point lui arriva cependant</w:t>
      </w:r>
      <w:r w:rsidR="00C474C1">
        <w:t xml:space="preserve">, </w:t>
      </w:r>
      <w:r w:rsidR="00C52F4A" w:rsidRPr="00285568">
        <w:t xml:space="preserve">continua </w:t>
      </w:r>
      <w:r w:rsidR="00C474C1">
        <w:t>M. </w:t>
      </w:r>
      <w:r w:rsidR="00C52F4A" w:rsidRPr="00285568">
        <w:t>Lagarde</w:t>
      </w:r>
      <w:r w:rsidR="00C474C1">
        <w:t xml:space="preserve">. </w:t>
      </w:r>
      <w:r w:rsidR="00C52F4A" w:rsidRPr="00285568">
        <w:t>Je faisais</w:t>
      </w:r>
      <w:r w:rsidR="00C474C1">
        <w:t xml:space="preserve">, </w:t>
      </w:r>
      <w:r w:rsidR="00C52F4A" w:rsidRPr="00285568">
        <w:t>à l</w:t>
      </w:r>
      <w:r w:rsidR="00C474C1">
        <w:t>’</w:t>
      </w:r>
      <w:r w:rsidR="00C52F4A" w:rsidRPr="00285568">
        <w:t>époque</w:t>
      </w:r>
      <w:r w:rsidR="00C474C1">
        <w:t xml:space="preserve">, </w:t>
      </w:r>
      <w:r w:rsidR="00C52F4A" w:rsidRPr="00285568">
        <w:t>une excursion dans les Vosges</w:t>
      </w:r>
      <w:r w:rsidR="00C474C1">
        <w:t xml:space="preserve"> ; </w:t>
      </w:r>
      <w:r w:rsidR="00C52F4A" w:rsidRPr="00285568">
        <w:t>j</w:t>
      </w:r>
      <w:r w:rsidR="00C474C1">
        <w:t>’</w:t>
      </w:r>
      <w:r w:rsidR="00C52F4A" w:rsidRPr="00285568">
        <w:t>avais passé la nuit à Haréville et m</w:t>
      </w:r>
      <w:r w:rsidR="00C474C1">
        <w:t>’</w:t>
      </w:r>
      <w:r w:rsidR="00C52F4A" w:rsidRPr="00285568">
        <w:t>étais remis en route de bon matin</w:t>
      </w:r>
      <w:r w:rsidR="00C474C1">
        <w:t xml:space="preserve">. </w:t>
      </w:r>
      <w:r w:rsidR="00C52F4A" w:rsidRPr="00285568">
        <w:t>Ma voiture suivait la route qui longe le Frou</w:t>
      </w:r>
      <w:r w:rsidR="00C474C1">
        <w:t xml:space="preserve">, </w:t>
      </w:r>
      <w:r w:rsidR="00C52F4A" w:rsidRPr="00285568">
        <w:t xml:space="preserve">entre Mareille et </w:t>
      </w:r>
      <w:r w:rsidR="00285568" w:rsidRPr="00285568">
        <w:t>Blign</w:t>
      </w:r>
      <w:r w:rsidR="00285568">
        <w:t>i</w:t>
      </w:r>
      <w:r w:rsidR="00285568" w:rsidRPr="00285568">
        <w:t>court</w:t>
      </w:r>
      <w:r w:rsidR="00C474C1">
        <w:t>.</w:t>
      </w:r>
    </w:p>
    <w:p w14:paraId="64141F40" w14:textId="77777777" w:rsidR="00C474C1" w:rsidRDefault="00C474C1" w:rsidP="00C52F4A">
      <w:r>
        <w:t>» </w:t>
      </w:r>
      <w:r w:rsidR="00C52F4A" w:rsidRPr="00605EB6">
        <w:t>Arrivé en face de l</w:t>
      </w:r>
      <w:r>
        <w:t>’</w:t>
      </w:r>
      <w:r w:rsidR="00C52F4A" w:rsidRPr="00605EB6">
        <w:t>endroit où Jean Loup luttait contre le courant</w:t>
      </w:r>
      <w:r>
        <w:t xml:space="preserve">, </w:t>
      </w:r>
      <w:r w:rsidR="00C52F4A" w:rsidRPr="00605EB6">
        <w:t>je vis ce qui se passait</w:t>
      </w:r>
      <w:r>
        <w:t xml:space="preserve">. </w:t>
      </w:r>
      <w:r w:rsidR="00C52F4A" w:rsidRPr="00605EB6">
        <w:t>Je mis vivement pied à terre</w:t>
      </w:r>
      <w:r>
        <w:t xml:space="preserve">, </w:t>
      </w:r>
      <w:r w:rsidR="00C52F4A" w:rsidRPr="00605EB6">
        <w:t>et</w:t>
      </w:r>
      <w:r>
        <w:t xml:space="preserve">, </w:t>
      </w:r>
      <w:r w:rsidR="00C52F4A" w:rsidRPr="00605EB6">
        <w:t>aidé de Landry</w:t>
      </w:r>
      <w:r>
        <w:t xml:space="preserve">, </w:t>
      </w:r>
      <w:r w:rsidR="00C52F4A" w:rsidRPr="00605EB6">
        <w:t>mon serviteur et mon ami en même temps</w:t>
      </w:r>
      <w:r>
        <w:t xml:space="preserve">, </w:t>
      </w:r>
      <w:r w:rsidR="00C52F4A" w:rsidRPr="00605EB6">
        <w:t>je parvins à tirer Jeanne et son sauveur du péril extrême où ils se trouvaient</w:t>
      </w:r>
      <w:r>
        <w:t>.</w:t>
      </w:r>
    </w:p>
    <w:p w14:paraId="586D13DA" w14:textId="77777777" w:rsidR="00C474C1" w:rsidRDefault="00C474C1" w:rsidP="00C52F4A">
      <w:r>
        <w:t>» </w:t>
      </w:r>
      <w:r w:rsidR="00C52F4A" w:rsidRPr="00605EB6">
        <w:t>D</w:t>
      </w:r>
      <w:r>
        <w:t>’</w:t>
      </w:r>
      <w:r w:rsidR="00C52F4A" w:rsidRPr="00605EB6">
        <w:t>abord je crus que la jeune fille n</w:t>
      </w:r>
      <w:r>
        <w:t>’</w:t>
      </w:r>
      <w:r w:rsidR="00C52F4A" w:rsidRPr="00605EB6">
        <w:t>existait plus</w:t>
      </w:r>
      <w:r>
        <w:t xml:space="preserve"> ; </w:t>
      </w:r>
      <w:r w:rsidR="00C52F4A" w:rsidRPr="00605EB6">
        <w:t>mais</w:t>
      </w:r>
      <w:r>
        <w:t xml:space="preserve">, </w:t>
      </w:r>
      <w:r w:rsidR="00C52F4A" w:rsidRPr="00605EB6">
        <w:t>au bout d</w:t>
      </w:r>
      <w:r>
        <w:t>’</w:t>
      </w:r>
      <w:r w:rsidR="00C52F4A" w:rsidRPr="00605EB6">
        <w:t>un instant</w:t>
      </w:r>
      <w:r>
        <w:t xml:space="preserve">, </w:t>
      </w:r>
      <w:r w:rsidR="00C52F4A" w:rsidRPr="00605EB6">
        <w:t>elle fit quelques mouvements</w:t>
      </w:r>
      <w:r>
        <w:t xml:space="preserve">. </w:t>
      </w:r>
      <w:r w:rsidR="00C52F4A" w:rsidRPr="00605EB6">
        <w:t>Elle vivait</w:t>
      </w:r>
      <w:r>
        <w:t> !</w:t>
      </w:r>
    </w:p>
    <w:p w14:paraId="5F59576C" w14:textId="77777777" w:rsidR="00C474C1" w:rsidRDefault="00C52F4A" w:rsidP="00C52F4A">
      <w:r w:rsidRPr="00605EB6">
        <w:t>Les deux auditeurs respirèrent bruyamment</w:t>
      </w:r>
      <w:r w:rsidR="00C474C1">
        <w:t xml:space="preserve">, </w:t>
      </w:r>
      <w:r w:rsidRPr="00605EB6">
        <w:t>la poitrine dilatée</w:t>
      </w:r>
      <w:r w:rsidR="00C474C1">
        <w:t>.</w:t>
      </w:r>
    </w:p>
    <w:p w14:paraId="7FE7B7D8" w14:textId="4EBDA31E" w:rsidR="00C474C1" w:rsidRDefault="0094609C" w:rsidP="00C52F4A">
      <w:r>
        <w:t>— </w:t>
      </w:r>
      <w:r w:rsidR="00C52F4A" w:rsidRPr="00605EB6">
        <w:t>Elle vivait</w:t>
      </w:r>
      <w:r w:rsidR="00C474C1">
        <w:t xml:space="preserve">, </w:t>
      </w:r>
      <w:r w:rsidR="00C52F4A" w:rsidRPr="00605EB6">
        <w:t xml:space="preserve">poursuivit </w:t>
      </w:r>
      <w:r w:rsidR="00C474C1">
        <w:t>M. </w:t>
      </w:r>
      <w:r w:rsidR="00C52F4A" w:rsidRPr="00605EB6">
        <w:t>Lagarde</w:t>
      </w:r>
      <w:r w:rsidR="00C474C1">
        <w:t xml:space="preserve">, </w:t>
      </w:r>
      <w:r w:rsidR="00C52F4A" w:rsidRPr="00605EB6">
        <w:t>mais sa situation réclamait impérieusement des soins immédiats</w:t>
      </w:r>
      <w:r w:rsidR="00C474C1">
        <w:t xml:space="preserve">. </w:t>
      </w:r>
      <w:r w:rsidR="00C52F4A" w:rsidRPr="00605EB6">
        <w:t>J</w:t>
      </w:r>
      <w:r w:rsidR="00C474C1">
        <w:t>’</w:t>
      </w:r>
      <w:r w:rsidR="00C52F4A" w:rsidRPr="00605EB6">
        <w:t>interrogeai Jean Loup qui</w:t>
      </w:r>
      <w:r w:rsidR="00C474C1">
        <w:t xml:space="preserve">, </w:t>
      </w:r>
      <w:r w:rsidR="00C52F4A" w:rsidRPr="00605EB6">
        <w:t>naturellement</w:t>
      </w:r>
      <w:r w:rsidR="00C474C1">
        <w:t xml:space="preserve">, </w:t>
      </w:r>
      <w:r w:rsidR="00C52F4A" w:rsidRPr="00605EB6">
        <w:t>ne put me répondre</w:t>
      </w:r>
      <w:r w:rsidR="00C474C1">
        <w:t xml:space="preserve">. </w:t>
      </w:r>
      <w:r w:rsidR="00C52F4A" w:rsidRPr="00605EB6">
        <w:t>Que devais-je faire</w:t>
      </w:r>
      <w:r w:rsidR="00C474C1">
        <w:t xml:space="preserve"> ? </w:t>
      </w:r>
      <w:r w:rsidR="00C52F4A" w:rsidRPr="00605EB6">
        <w:t>Je n</w:t>
      </w:r>
      <w:r w:rsidR="00C474C1">
        <w:t>’</w:t>
      </w:r>
      <w:r w:rsidR="00C52F4A" w:rsidRPr="00605EB6">
        <w:t>hésitai pas</w:t>
      </w:r>
      <w:r w:rsidR="00C474C1">
        <w:t xml:space="preserve">. </w:t>
      </w:r>
      <w:r w:rsidR="00C52F4A" w:rsidRPr="00605EB6">
        <w:t>Je laissai Jean Loup au bord de la rivière</w:t>
      </w:r>
      <w:r w:rsidR="00C474C1">
        <w:t xml:space="preserve">, </w:t>
      </w:r>
      <w:r w:rsidR="00C52F4A" w:rsidRPr="00605EB6">
        <w:t>et je portai Jeanne dans ma voiture</w:t>
      </w:r>
      <w:r w:rsidR="00C474C1">
        <w:t xml:space="preserve">. </w:t>
      </w:r>
      <w:r w:rsidR="00C52F4A" w:rsidRPr="00605EB6">
        <w:t>Je lui donnai tous mes soins</w:t>
      </w:r>
      <w:r w:rsidR="00C474C1">
        <w:t xml:space="preserve">, </w:t>
      </w:r>
      <w:r w:rsidR="00C52F4A" w:rsidRPr="00605EB6">
        <w:t>pendant que le cheval nous emportait au grand trot sur la route</w:t>
      </w:r>
      <w:r w:rsidR="00C474C1">
        <w:t xml:space="preserve">. </w:t>
      </w:r>
      <w:r w:rsidR="00C52F4A" w:rsidRPr="00605EB6">
        <w:t>Nous fîmes dix lieues sans nous arrêter</w:t>
      </w:r>
      <w:r w:rsidR="00C474C1">
        <w:t xml:space="preserve">, </w:t>
      </w:r>
      <w:r w:rsidR="00C52F4A" w:rsidRPr="00605EB6">
        <w:t>car il était très important pour moi d</w:t>
      </w:r>
      <w:r w:rsidR="00C474C1">
        <w:t>’</w:t>
      </w:r>
      <w:r w:rsidR="00C52F4A" w:rsidRPr="00605EB6">
        <w:t>arriver à la petite ville de Darnay avant onze heures</w:t>
      </w:r>
      <w:r w:rsidR="00C474C1">
        <w:t>.</w:t>
      </w:r>
    </w:p>
    <w:p w14:paraId="40EF9E21" w14:textId="77777777" w:rsidR="00C474C1" w:rsidRDefault="00C474C1" w:rsidP="00C52F4A">
      <w:r>
        <w:t>» </w:t>
      </w:r>
      <w:r w:rsidR="00C52F4A" w:rsidRPr="00605EB6">
        <w:t>Jeanne avait repris l</w:t>
      </w:r>
      <w:r>
        <w:t>’</w:t>
      </w:r>
      <w:r w:rsidR="00C52F4A" w:rsidRPr="00605EB6">
        <w:t>usage de ses sens</w:t>
      </w:r>
      <w:r>
        <w:t xml:space="preserve">, </w:t>
      </w:r>
      <w:r w:rsidR="00C52F4A" w:rsidRPr="00605EB6">
        <w:t>le rose était revenu à ses joues et à ses lèvres</w:t>
      </w:r>
      <w:r>
        <w:t xml:space="preserve"> ; </w:t>
      </w:r>
      <w:r w:rsidR="00C52F4A" w:rsidRPr="00605EB6">
        <w:t>la respiration s</w:t>
      </w:r>
      <w:r>
        <w:t>’</w:t>
      </w:r>
      <w:r w:rsidR="00C52F4A" w:rsidRPr="00605EB6">
        <w:t>était rétablie</w:t>
      </w:r>
      <w:r>
        <w:t xml:space="preserve">, </w:t>
      </w:r>
      <w:r w:rsidR="00C52F4A" w:rsidRPr="00605EB6">
        <w:t>un peu courte</w:t>
      </w:r>
      <w:r>
        <w:t xml:space="preserve">, – </w:t>
      </w:r>
      <w:r w:rsidR="00C52F4A" w:rsidRPr="00605EB6">
        <w:t>il y avait encore de l</w:t>
      </w:r>
      <w:r>
        <w:t>’</w:t>
      </w:r>
      <w:r w:rsidR="00C52F4A" w:rsidRPr="00605EB6">
        <w:t>oppression</w:t>
      </w:r>
      <w:r>
        <w:t xml:space="preserve">, – </w:t>
      </w:r>
      <w:r w:rsidR="00C52F4A" w:rsidRPr="00605EB6">
        <w:t xml:space="preserve">mais les </w:t>
      </w:r>
      <w:r w:rsidR="00C52F4A" w:rsidRPr="00605EB6">
        <w:lastRenderedPageBreak/>
        <w:t>poumons reprenaient leur fonctionnement régulier</w:t>
      </w:r>
      <w:r>
        <w:t xml:space="preserve">. </w:t>
      </w:r>
      <w:r w:rsidR="00C52F4A" w:rsidRPr="00605EB6">
        <w:t>Cependant</w:t>
      </w:r>
      <w:r>
        <w:t xml:space="preserve">, </w:t>
      </w:r>
      <w:r w:rsidR="00C52F4A" w:rsidRPr="00605EB6">
        <w:t>après avoir prononcé quelques paroles incohérentes</w:t>
      </w:r>
      <w:r>
        <w:t xml:space="preserve">, </w:t>
      </w:r>
      <w:r w:rsidR="00C52F4A" w:rsidRPr="00605EB6">
        <w:t>auxquelles je ne compris rien</w:t>
      </w:r>
      <w:r>
        <w:t xml:space="preserve">, </w:t>
      </w:r>
      <w:r w:rsidR="00C52F4A" w:rsidRPr="00605EB6">
        <w:t>où le nom de Jean Loup était mêlé</w:t>
      </w:r>
      <w:r>
        <w:t xml:space="preserve">, </w:t>
      </w:r>
      <w:r w:rsidR="00C52F4A" w:rsidRPr="00605EB6">
        <w:t>elle tomba subitement dans un état de torpeur qui me causa une nouvelle et sérieuse inquiétude</w:t>
      </w:r>
      <w:r>
        <w:t>.</w:t>
      </w:r>
    </w:p>
    <w:p w14:paraId="5AA562A7" w14:textId="77777777" w:rsidR="00C474C1" w:rsidRDefault="00C474C1" w:rsidP="00C52F4A">
      <w:r>
        <w:t>» </w:t>
      </w:r>
      <w:r w:rsidR="00C52F4A" w:rsidRPr="00605EB6">
        <w:t>Sitôt en arrivant à Darnay je la fis mettre dans un lit bien bassiné et j</w:t>
      </w:r>
      <w:r>
        <w:t>’</w:t>
      </w:r>
      <w:r w:rsidR="00C52F4A" w:rsidRPr="00605EB6">
        <w:t>appelai un médecin</w:t>
      </w:r>
      <w:r>
        <w:t xml:space="preserve">. </w:t>
      </w:r>
      <w:r w:rsidR="00C52F4A" w:rsidRPr="00605EB6">
        <w:t>Le troisième jour elle se ranima</w:t>
      </w:r>
      <w:r>
        <w:t xml:space="preserve">, </w:t>
      </w:r>
      <w:r w:rsidR="00C52F4A" w:rsidRPr="00605EB6">
        <w:t>elle retrouva la voix</w:t>
      </w:r>
      <w:r>
        <w:t xml:space="preserve">. </w:t>
      </w:r>
      <w:r w:rsidR="00C52F4A" w:rsidRPr="00605EB6">
        <w:t>Mais</w:t>
      </w:r>
      <w:r>
        <w:t xml:space="preserve">, </w:t>
      </w:r>
      <w:r w:rsidR="00C52F4A" w:rsidRPr="00605EB6">
        <w:t>hélas</w:t>
      </w:r>
      <w:r>
        <w:t xml:space="preserve"> ! </w:t>
      </w:r>
      <w:r w:rsidR="00C52F4A" w:rsidRPr="00605EB6">
        <w:t>l</w:t>
      </w:r>
      <w:r>
        <w:t>’</w:t>
      </w:r>
      <w:r w:rsidR="00C52F4A" w:rsidRPr="00605EB6">
        <w:t>ébranlement cérébral que j</w:t>
      </w:r>
      <w:r>
        <w:t>’</w:t>
      </w:r>
      <w:r w:rsidR="00C52F4A" w:rsidRPr="00605EB6">
        <w:t>avais redouté existait</w:t>
      </w:r>
      <w:r>
        <w:t xml:space="preserve"> ; </w:t>
      </w:r>
      <w:r w:rsidR="00C52F4A" w:rsidRPr="00605EB6">
        <w:t>nous eûmes bientôt la certitude que la malheureuse enfant avait perdu la raison</w:t>
      </w:r>
      <w:r>
        <w:t>.</w:t>
      </w:r>
    </w:p>
    <w:p w14:paraId="7B14565C" w14:textId="77777777" w:rsidR="00C474C1" w:rsidRDefault="00C52F4A" w:rsidP="00C52F4A">
      <w:r w:rsidRPr="00605EB6">
        <w:t>Jacques Vaillant poussa un cri rauque</w:t>
      </w:r>
      <w:r w:rsidR="00C474C1">
        <w:t>.</w:t>
      </w:r>
    </w:p>
    <w:p w14:paraId="3D95DD99" w14:textId="77853784" w:rsidR="00C474C1" w:rsidRDefault="0094609C" w:rsidP="00C52F4A">
      <w:r>
        <w:t>— </w:t>
      </w:r>
      <w:r w:rsidR="00C52F4A" w:rsidRPr="00605EB6">
        <w:t>Mon Dieu</w:t>
      </w:r>
      <w:r w:rsidR="00C474C1">
        <w:t xml:space="preserve">, </w:t>
      </w:r>
      <w:r w:rsidR="00C52F4A" w:rsidRPr="00605EB6">
        <w:t>mon Dieu</w:t>
      </w:r>
      <w:r w:rsidR="00C474C1">
        <w:t xml:space="preserve"> ! </w:t>
      </w:r>
      <w:r w:rsidR="00C52F4A" w:rsidRPr="00605EB6">
        <w:t>gémit Jacques Grandin</w:t>
      </w:r>
      <w:r w:rsidR="00C474C1">
        <w:t>.</w:t>
      </w:r>
    </w:p>
    <w:p w14:paraId="27128113" w14:textId="0B5AC440" w:rsidR="00C474C1" w:rsidRDefault="0094609C" w:rsidP="00C52F4A">
      <w:r>
        <w:t>— </w:t>
      </w:r>
      <w:r w:rsidR="00C52F4A" w:rsidRPr="00605EB6">
        <w:t>Ne vous effrayez pas</w:t>
      </w:r>
      <w:r w:rsidR="00C474C1">
        <w:t xml:space="preserve">, </w:t>
      </w:r>
      <w:r w:rsidR="00C52F4A" w:rsidRPr="00605EB6">
        <w:t xml:space="preserve">dit vivement </w:t>
      </w:r>
      <w:r w:rsidR="00C474C1">
        <w:t>M. </w:t>
      </w:r>
      <w:r w:rsidR="00C52F4A" w:rsidRPr="00605EB6">
        <w:t>Lagarde</w:t>
      </w:r>
      <w:r w:rsidR="00C474C1">
        <w:t xml:space="preserve">, </w:t>
      </w:r>
      <w:r w:rsidR="00C52F4A" w:rsidRPr="00605EB6">
        <w:t>je n</w:t>
      </w:r>
      <w:r w:rsidR="00C474C1">
        <w:t>’</w:t>
      </w:r>
      <w:r w:rsidR="00C52F4A" w:rsidRPr="00605EB6">
        <w:t>ai pas fini</w:t>
      </w:r>
      <w:r w:rsidR="00C474C1">
        <w:t xml:space="preserve">, </w:t>
      </w:r>
      <w:r w:rsidR="00C52F4A" w:rsidRPr="00605EB6">
        <w:t>attendez</w:t>
      </w:r>
      <w:r w:rsidR="00C474C1">
        <w:t xml:space="preserve">. </w:t>
      </w:r>
      <w:r w:rsidR="00C52F4A" w:rsidRPr="00605EB6">
        <w:t>Jeanne avait recouvré ses forces</w:t>
      </w:r>
      <w:r w:rsidR="00C474C1">
        <w:t xml:space="preserve"> : </w:t>
      </w:r>
      <w:r w:rsidR="00C52F4A" w:rsidRPr="00605EB6">
        <w:t>maintenant on pouvait la faire voyager sans crainte</w:t>
      </w:r>
      <w:r w:rsidR="00C474C1">
        <w:t xml:space="preserve">. </w:t>
      </w:r>
      <w:r w:rsidR="00C52F4A" w:rsidRPr="00605EB6">
        <w:t>Je la conduisis à Paris</w:t>
      </w:r>
      <w:r w:rsidR="00C474C1">
        <w:t xml:space="preserve">, </w:t>
      </w:r>
      <w:r w:rsidR="00C52F4A" w:rsidRPr="00605EB6">
        <w:t>chez moi</w:t>
      </w:r>
      <w:r w:rsidR="00C474C1">
        <w:t xml:space="preserve">, </w:t>
      </w:r>
      <w:r w:rsidR="00C52F4A" w:rsidRPr="00605EB6">
        <w:t>où elle resta quinze jours</w:t>
      </w:r>
      <w:r w:rsidR="00C474C1">
        <w:t xml:space="preserve">. </w:t>
      </w:r>
      <w:r w:rsidR="00C52F4A" w:rsidRPr="00605EB6">
        <w:t>Pendant ce temps</w:t>
      </w:r>
      <w:r w:rsidR="00C474C1">
        <w:t xml:space="preserve">, </w:t>
      </w:r>
      <w:r w:rsidR="00C52F4A" w:rsidRPr="00605EB6">
        <w:t>je me mis en quête d</w:t>
      </w:r>
      <w:r w:rsidR="00C474C1">
        <w:t>’</w:t>
      </w:r>
      <w:r w:rsidR="00C52F4A" w:rsidRPr="00605EB6">
        <w:t>un médecin aliéniste</w:t>
      </w:r>
      <w:r w:rsidR="00C474C1">
        <w:t xml:space="preserve">, </w:t>
      </w:r>
      <w:r w:rsidR="00C52F4A" w:rsidRPr="00605EB6">
        <w:t>que j</w:t>
      </w:r>
      <w:r w:rsidR="00C474C1">
        <w:t>’</w:t>
      </w:r>
      <w:r w:rsidR="00C52F4A" w:rsidRPr="00605EB6">
        <w:t>eus le bonheur de trouver tel que je le désirais</w:t>
      </w:r>
      <w:r w:rsidR="00C474C1">
        <w:t xml:space="preserve">, </w:t>
      </w:r>
      <w:r w:rsidR="00C52F4A" w:rsidRPr="00605EB6">
        <w:t>c</w:t>
      </w:r>
      <w:r w:rsidR="00C474C1">
        <w:t>’</w:t>
      </w:r>
      <w:r w:rsidR="00C52F4A" w:rsidRPr="00605EB6">
        <w:t>est-à-dire ayant la science</w:t>
      </w:r>
      <w:r w:rsidR="00C474C1">
        <w:t xml:space="preserve">, </w:t>
      </w:r>
      <w:r w:rsidR="00C52F4A" w:rsidRPr="00605EB6">
        <w:t>toute sa liberté et l</w:t>
      </w:r>
      <w:r w:rsidR="00C474C1">
        <w:t>’</w:t>
      </w:r>
      <w:r w:rsidR="00C52F4A" w:rsidRPr="00605EB6">
        <w:t>ardeur du dévouement</w:t>
      </w:r>
      <w:r w:rsidR="00C474C1">
        <w:t xml:space="preserve">. </w:t>
      </w:r>
      <w:r w:rsidR="00C52F4A" w:rsidRPr="00605EB6">
        <w:t>Je lui confiai ma malade</w:t>
      </w:r>
      <w:r w:rsidR="00C474C1">
        <w:t xml:space="preserve">, </w:t>
      </w:r>
      <w:r w:rsidR="00C52F4A" w:rsidRPr="00605EB6">
        <w:t>lui demandant de la guérir</w:t>
      </w:r>
      <w:r w:rsidR="00C474C1">
        <w:t>.</w:t>
      </w:r>
    </w:p>
    <w:p w14:paraId="56B1C45D" w14:textId="2628C005" w:rsidR="00C474C1" w:rsidRDefault="00C474C1" w:rsidP="00C52F4A">
      <w:r>
        <w:t>» </w:t>
      </w:r>
      <w:r w:rsidR="0094609C">
        <w:t>— </w:t>
      </w:r>
      <w:r w:rsidR="00C52F4A" w:rsidRPr="00605EB6">
        <w:t>Tout ce qui dépendra de moi</w:t>
      </w:r>
      <w:r>
        <w:t xml:space="preserve">, </w:t>
      </w:r>
      <w:r w:rsidR="00C52F4A" w:rsidRPr="00605EB6">
        <w:t>je le ferai</w:t>
      </w:r>
      <w:r>
        <w:t>,</w:t>
      </w:r>
      <w:r w:rsidR="007B2A2B">
        <w:t xml:space="preserve"> </w:t>
      </w:r>
      <w:r w:rsidR="00C52F4A" w:rsidRPr="00605EB6">
        <w:t>me répondit-il</w:t>
      </w:r>
      <w:r>
        <w:t>.</w:t>
      </w:r>
    </w:p>
    <w:p w14:paraId="799ACDAE" w14:textId="266BBE34" w:rsidR="00C474C1" w:rsidRDefault="00C474C1" w:rsidP="00C52F4A">
      <w:r>
        <w:t>» </w:t>
      </w:r>
      <w:r w:rsidR="00C52F4A" w:rsidRPr="00605EB6">
        <w:t>Le savant docteur a toujours espéré</w:t>
      </w:r>
      <w:r>
        <w:t xml:space="preserve">, </w:t>
      </w:r>
      <w:r w:rsidR="00C52F4A" w:rsidRPr="00605EB6">
        <w:t>il n</w:t>
      </w:r>
      <w:r>
        <w:t>’</w:t>
      </w:r>
      <w:r w:rsidR="00C52F4A" w:rsidRPr="00605EB6">
        <w:t>a jamais douté ni de lui</w:t>
      </w:r>
      <w:r>
        <w:t xml:space="preserve">, </w:t>
      </w:r>
      <w:r w:rsidR="00C52F4A" w:rsidRPr="00605EB6">
        <w:t>ni de sa science</w:t>
      </w:r>
      <w:r>
        <w:t xml:space="preserve"> ; </w:t>
      </w:r>
      <w:r w:rsidR="00C52F4A" w:rsidRPr="00605EB6">
        <w:t>mais je l</w:t>
      </w:r>
      <w:r>
        <w:t>’</w:t>
      </w:r>
      <w:r w:rsidR="00C52F4A" w:rsidRPr="00605EB6">
        <w:t>ai vu souvent découragé</w:t>
      </w:r>
      <w:r>
        <w:t xml:space="preserve">. </w:t>
      </w:r>
      <w:r w:rsidR="00C52F4A" w:rsidRPr="00605EB6">
        <w:t>Il savait avec quelle impatience j</w:t>
      </w:r>
      <w:r>
        <w:t>’</w:t>
      </w:r>
      <w:r w:rsidR="00C52F4A" w:rsidRPr="00605EB6">
        <w:t>attendais la guérison</w:t>
      </w:r>
      <w:r>
        <w:t xml:space="preserve">, </w:t>
      </w:r>
      <w:r w:rsidR="00C52F4A" w:rsidRPr="00605EB6">
        <w:t>afin de pouvoir vous dire à tous les deux</w:t>
      </w:r>
      <w:r>
        <w:t xml:space="preserve"> : </w:t>
      </w:r>
      <w:r w:rsidR="007B2A2B">
        <w:t>“</w:t>
      </w:r>
      <w:r w:rsidR="00C52F4A" w:rsidRPr="00605EB6">
        <w:t>Jeanne n</w:t>
      </w:r>
      <w:r>
        <w:t>’</w:t>
      </w:r>
      <w:r w:rsidR="00C52F4A" w:rsidRPr="00605EB6">
        <w:t>est pas morte</w:t>
      </w:r>
      <w:r>
        <w:t xml:space="preserve">, </w:t>
      </w:r>
      <w:r w:rsidR="00C52F4A" w:rsidRPr="00605EB6">
        <w:t>je vous la rends</w:t>
      </w:r>
      <w:r>
        <w:t> !</w:t>
      </w:r>
      <w:r w:rsidR="007B2A2B">
        <w:t>”</w:t>
      </w:r>
      <w:r w:rsidR="00C52F4A" w:rsidRPr="00605EB6">
        <w:t xml:space="preserve"> Et il trouvait comme moi que c</w:t>
      </w:r>
      <w:r>
        <w:t>’</w:t>
      </w:r>
      <w:r w:rsidR="00C52F4A" w:rsidRPr="00605EB6">
        <w:t>était bien long</w:t>
      </w:r>
      <w:r>
        <w:t>.</w:t>
      </w:r>
    </w:p>
    <w:p w14:paraId="7C7D4AD2" w14:textId="77777777" w:rsidR="00C474C1" w:rsidRDefault="00C474C1" w:rsidP="00C52F4A">
      <w:r>
        <w:lastRenderedPageBreak/>
        <w:t>» </w:t>
      </w:r>
      <w:r w:rsidR="00C52F4A" w:rsidRPr="00605EB6">
        <w:t>Vous comprenez</w:t>
      </w:r>
      <w:r>
        <w:t xml:space="preserve">, </w:t>
      </w:r>
      <w:r w:rsidR="00C52F4A" w:rsidRPr="00605EB6">
        <w:t>n</w:t>
      </w:r>
      <w:r>
        <w:t>’</w:t>
      </w:r>
      <w:r w:rsidR="00C52F4A" w:rsidRPr="00605EB6">
        <w:t>est-ce pas</w:t>
      </w:r>
      <w:r>
        <w:t xml:space="preserve">, </w:t>
      </w:r>
      <w:r w:rsidR="00C52F4A" w:rsidRPr="00605EB6">
        <w:t>pourquoi</w:t>
      </w:r>
      <w:r>
        <w:t xml:space="preserve">, </w:t>
      </w:r>
      <w:r w:rsidR="00C52F4A" w:rsidRPr="00605EB6">
        <w:t>vis-à-vis de vous</w:t>
      </w:r>
      <w:r>
        <w:t xml:space="preserve">, </w:t>
      </w:r>
      <w:r w:rsidR="00C52F4A" w:rsidRPr="00605EB6">
        <w:t>j</w:t>
      </w:r>
      <w:r>
        <w:t>’</w:t>
      </w:r>
      <w:r w:rsidR="00C52F4A" w:rsidRPr="00605EB6">
        <w:t>ai</w:t>
      </w:r>
      <w:r>
        <w:t xml:space="preserve">, </w:t>
      </w:r>
      <w:r w:rsidR="00C52F4A" w:rsidRPr="00605EB6">
        <w:t>jusqu</w:t>
      </w:r>
      <w:r>
        <w:t>’</w:t>
      </w:r>
      <w:r w:rsidR="00C52F4A" w:rsidRPr="00605EB6">
        <w:t>à ce jour</w:t>
      </w:r>
      <w:r>
        <w:t xml:space="preserve">, </w:t>
      </w:r>
      <w:r w:rsidR="00C52F4A" w:rsidRPr="00605EB6">
        <w:t>gardé le silence</w:t>
      </w:r>
      <w:r>
        <w:t> ?</w:t>
      </w:r>
    </w:p>
    <w:p w14:paraId="06215C15" w14:textId="77777777" w:rsidR="00C474C1" w:rsidRDefault="00C474C1" w:rsidP="00C52F4A">
      <w:r>
        <w:t>» </w:t>
      </w:r>
      <w:r w:rsidR="00C52F4A" w:rsidRPr="00605EB6">
        <w:t>Je ne pouvais pas vous dire que votre Jeanne avait été sauvée par Jean Loup</w:t>
      </w:r>
      <w:r>
        <w:t xml:space="preserve">, </w:t>
      </w:r>
      <w:r w:rsidR="00C52F4A" w:rsidRPr="00605EB6">
        <w:t>mais que vous l</w:t>
      </w:r>
      <w:r>
        <w:t>’</w:t>
      </w:r>
      <w:r w:rsidR="00C52F4A" w:rsidRPr="00605EB6">
        <w:t>aviez perdue d</w:t>
      </w:r>
      <w:r>
        <w:t>’</w:t>
      </w:r>
      <w:r w:rsidR="00C52F4A" w:rsidRPr="00605EB6">
        <w:t>une autre manière</w:t>
      </w:r>
      <w:r>
        <w:t xml:space="preserve">. </w:t>
      </w:r>
      <w:r w:rsidR="00C52F4A" w:rsidRPr="00605EB6">
        <w:t>C</w:t>
      </w:r>
      <w:r>
        <w:t>’</w:t>
      </w:r>
      <w:r w:rsidR="00C52F4A" w:rsidRPr="00605EB6">
        <w:t>eût été vous faire sortir d</w:t>
      </w:r>
      <w:r>
        <w:t>’</w:t>
      </w:r>
      <w:r w:rsidR="00C52F4A" w:rsidRPr="00605EB6">
        <w:t>une douleur pour vous plonger dans une autre peut-être plus affreuse encore</w:t>
      </w:r>
      <w:r>
        <w:t xml:space="preserve">. </w:t>
      </w:r>
      <w:r w:rsidR="00C52F4A" w:rsidRPr="00605EB6">
        <w:t>Voulant vous rendre le bonheur complet</w:t>
      </w:r>
      <w:r>
        <w:t xml:space="preserve">, </w:t>
      </w:r>
      <w:r w:rsidR="00C52F4A" w:rsidRPr="00605EB6">
        <w:t>attendant que je puisse le faire</w:t>
      </w:r>
      <w:r>
        <w:t xml:space="preserve">, </w:t>
      </w:r>
      <w:r w:rsidR="00C52F4A" w:rsidRPr="00605EB6">
        <w:t>j</w:t>
      </w:r>
      <w:r>
        <w:t>’</w:t>
      </w:r>
      <w:r w:rsidR="00C52F4A" w:rsidRPr="00605EB6">
        <w:t>eus la force de me taire devant vos larmes</w:t>
      </w:r>
      <w:r>
        <w:t>.</w:t>
      </w:r>
    </w:p>
    <w:p w14:paraId="5DEF7C72" w14:textId="69BB4D5C" w:rsidR="00C474C1" w:rsidRDefault="0094609C" w:rsidP="00C52F4A">
      <w:r>
        <w:t>— </w:t>
      </w:r>
      <w:r w:rsidR="00C52F4A" w:rsidRPr="00605EB6">
        <w:t>Ainsi</w:t>
      </w:r>
      <w:r w:rsidR="00C474C1">
        <w:t xml:space="preserve">, </w:t>
      </w:r>
      <w:r w:rsidR="00C52F4A" w:rsidRPr="00605EB6">
        <w:t>monsieur</w:t>
      </w:r>
      <w:r w:rsidR="00C474C1">
        <w:t xml:space="preserve">, </w:t>
      </w:r>
      <w:r w:rsidR="00C52F4A" w:rsidRPr="00605EB6">
        <w:t>balbutia Jacques Grandin d</w:t>
      </w:r>
      <w:r w:rsidR="00C474C1">
        <w:t>’</w:t>
      </w:r>
      <w:r w:rsidR="00C52F4A" w:rsidRPr="00605EB6">
        <w:t>une voix à peine distincte</w:t>
      </w:r>
      <w:r w:rsidR="00C474C1">
        <w:t xml:space="preserve">, </w:t>
      </w:r>
      <w:r w:rsidR="00C52F4A" w:rsidRPr="00605EB6">
        <w:t>aujourd</w:t>
      </w:r>
      <w:r w:rsidR="00C474C1">
        <w:t>’</w:t>
      </w:r>
      <w:r w:rsidR="00C52F4A" w:rsidRPr="00605EB6">
        <w:t>hui Jeanne est guérie</w:t>
      </w:r>
      <w:r w:rsidR="00C474C1">
        <w:t> ?</w:t>
      </w:r>
    </w:p>
    <w:p w14:paraId="7D68D73A" w14:textId="77777777" w:rsidR="00C474C1" w:rsidRDefault="00C52F4A" w:rsidP="00C52F4A">
      <w:r w:rsidRPr="00605EB6">
        <w:t>Le vieillard joignit ses mains tremblantes</w:t>
      </w:r>
      <w:r w:rsidR="00C474C1">
        <w:t>.</w:t>
      </w:r>
    </w:p>
    <w:p w14:paraId="6EAF892D" w14:textId="2AF1F911" w:rsidR="00C474C1" w:rsidRDefault="0094609C" w:rsidP="00C52F4A">
      <w:r>
        <w:t>— </w:t>
      </w:r>
      <w:r w:rsidR="00C52F4A" w:rsidRPr="00605EB6">
        <w:t>Non</w:t>
      </w:r>
      <w:r w:rsidR="00C474C1">
        <w:t xml:space="preserve">, </w:t>
      </w:r>
      <w:r w:rsidR="00C52F4A" w:rsidRPr="00605EB6">
        <w:t>pas encore</w:t>
      </w:r>
      <w:r w:rsidR="00C474C1">
        <w:t xml:space="preserve">, </w:t>
      </w:r>
      <w:r w:rsidR="00C52F4A" w:rsidRPr="00605EB6">
        <w:t xml:space="preserve">répondit </w:t>
      </w:r>
      <w:r w:rsidR="00C474C1">
        <w:t>M. </w:t>
      </w:r>
      <w:r w:rsidR="00C52F4A" w:rsidRPr="00605EB6">
        <w:t>Lagarde</w:t>
      </w:r>
      <w:r w:rsidR="00C474C1">
        <w:t>.</w:t>
      </w:r>
    </w:p>
    <w:p w14:paraId="1700A3F8" w14:textId="77777777" w:rsidR="00C474C1" w:rsidRDefault="00C52F4A" w:rsidP="00C52F4A">
      <w:r w:rsidRPr="00605EB6">
        <w:t>Il y eut deux soupirs étouffés</w:t>
      </w:r>
      <w:r w:rsidR="00C474C1">
        <w:t>.</w:t>
      </w:r>
    </w:p>
    <w:p w14:paraId="09A282AB" w14:textId="5C925A83" w:rsidR="00C474C1" w:rsidRDefault="0094609C" w:rsidP="00C52F4A">
      <w:r>
        <w:t>— </w:t>
      </w:r>
      <w:r w:rsidR="00C52F4A" w:rsidRPr="00605EB6">
        <w:t>Mais le médecin m</w:t>
      </w:r>
      <w:r w:rsidR="00C474C1">
        <w:t>’</w:t>
      </w:r>
      <w:r w:rsidR="00C52F4A" w:rsidRPr="00605EB6">
        <w:t>a donné l</w:t>
      </w:r>
      <w:r w:rsidR="00C474C1">
        <w:t>’</w:t>
      </w:r>
      <w:r w:rsidR="00C52F4A" w:rsidRPr="00605EB6">
        <w:t>assurance que la guérison était en bonne voie</w:t>
      </w:r>
      <w:r w:rsidR="00C474C1">
        <w:t xml:space="preserve">, </w:t>
      </w:r>
      <w:r w:rsidR="00C52F4A" w:rsidRPr="00605EB6">
        <w:t>et ce bouquet de myosotis</w:t>
      </w:r>
      <w:r w:rsidR="00C474C1">
        <w:t xml:space="preserve">, </w:t>
      </w:r>
      <w:r w:rsidR="00C52F4A" w:rsidRPr="00605EB6">
        <w:t>qu</w:t>
      </w:r>
      <w:r w:rsidR="00C474C1">
        <w:t>’</w:t>
      </w:r>
      <w:r w:rsidR="00C52F4A" w:rsidRPr="00605EB6">
        <w:t>il m</w:t>
      </w:r>
      <w:r w:rsidR="00C474C1">
        <w:t>’</w:t>
      </w:r>
      <w:r w:rsidR="00C52F4A" w:rsidRPr="00605EB6">
        <w:t>a envoyé tantôt</w:t>
      </w:r>
      <w:r w:rsidR="00C474C1">
        <w:t xml:space="preserve">, </w:t>
      </w:r>
      <w:r w:rsidR="00C52F4A" w:rsidRPr="00605EB6">
        <w:t>est la confirmation de ses paroles</w:t>
      </w:r>
      <w:r w:rsidR="00C474C1">
        <w:t xml:space="preserve">. </w:t>
      </w:r>
      <w:r w:rsidR="00C52F4A" w:rsidRPr="00605EB6">
        <w:t>Le moment est venu pour lui de soumettre sa malade à une dernière et décisive épreuve</w:t>
      </w:r>
      <w:r w:rsidR="00C474C1">
        <w:t xml:space="preserve">. </w:t>
      </w:r>
      <w:r w:rsidR="00C52F4A" w:rsidRPr="00605EB6">
        <w:t>Maintenant</w:t>
      </w:r>
      <w:r w:rsidR="00C474C1">
        <w:t xml:space="preserve">, </w:t>
      </w:r>
      <w:r w:rsidR="00C52F4A" w:rsidRPr="00605EB6">
        <w:t>il fait plus que d</w:t>
      </w:r>
      <w:r w:rsidR="00C474C1">
        <w:t>’</w:t>
      </w:r>
      <w:r w:rsidR="00C52F4A" w:rsidRPr="00605EB6">
        <w:t>espérer</w:t>
      </w:r>
      <w:r w:rsidR="00C474C1">
        <w:t xml:space="preserve"> ; </w:t>
      </w:r>
      <w:r w:rsidR="00C52F4A" w:rsidRPr="00605EB6">
        <w:t>il a presque la certitude que la raison sera rendue à Jeanne</w:t>
      </w:r>
      <w:r w:rsidR="00C474C1">
        <w:t xml:space="preserve">. </w:t>
      </w:r>
      <w:r w:rsidR="00C52F4A" w:rsidRPr="00605EB6">
        <w:t>La science a donné ce qu</w:t>
      </w:r>
      <w:r w:rsidR="00C474C1">
        <w:t>’</w:t>
      </w:r>
      <w:r w:rsidR="00C52F4A" w:rsidRPr="00605EB6">
        <w:t>elle pouvait</w:t>
      </w:r>
      <w:r w:rsidR="00C474C1">
        <w:t xml:space="preserve">. </w:t>
      </w:r>
      <w:r w:rsidR="00C52F4A" w:rsidRPr="00605EB6">
        <w:t>Dieu fera le reste</w:t>
      </w:r>
      <w:r w:rsidR="00C474C1">
        <w:t>.</w:t>
      </w:r>
    </w:p>
    <w:p w14:paraId="32E541E2" w14:textId="77777777" w:rsidR="00C474C1" w:rsidRDefault="00C474C1" w:rsidP="00C52F4A">
      <w:r>
        <w:t>» </w:t>
      </w:r>
      <w:r w:rsidR="00C52F4A" w:rsidRPr="00605EB6">
        <w:t>Le médecin sera ici demain matin</w:t>
      </w:r>
      <w:r>
        <w:t xml:space="preserve">, </w:t>
      </w:r>
      <w:r w:rsidR="00C52F4A" w:rsidRPr="00605EB6">
        <w:t>vous le verrez</w:t>
      </w:r>
      <w:r>
        <w:t xml:space="preserve"> ; </w:t>
      </w:r>
      <w:r w:rsidR="00C52F4A" w:rsidRPr="00605EB6">
        <w:t>ce qu</w:t>
      </w:r>
      <w:r>
        <w:t>’</w:t>
      </w:r>
      <w:r w:rsidR="00C52F4A" w:rsidRPr="00605EB6">
        <w:t>il veut faire</w:t>
      </w:r>
      <w:r>
        <w:t xml:space="preserve">, </w:t>
      </w:r>
      <w:r w:rsidR="00C52F4A" w:rsidRPr="00605EB6">
        <w:t>il vous le dira</w:t>
      </w:r>
      <w:r>
        <w:t xml:space="preserve">, </w:t>
      </w:r>
      <w:r w:rsidR="00C52F4A" w:rsidRPr="00605EB6">
        <w:t>et il vous donnera ses instructions</w:t>
      </w:r>
      <w:r>
        <w:t xml:space="preserve">, </w:t>
      </w:r>
      <w:r w:rsidR="00C52F4A" w:rsidRPr="00605EB6">
        <w:t>car il compte beaucoup sur vous pour la grande épreuve</w:t>
      </w:r>
      <w:r>
        <w:t>.</w:t>
      </w:r>
    </w:p>
    <w:p w14:paraId="1CE3BAAB" w14:textId="2B4FB212" w:rsidR="00C474C1" w:rsidRDefault="0094609C" w:rsidP="00C52F4A">
      <w:r>
        <w:t>— </w:t>
      </w:r>
      <w:r w:rsidR="00C52F4A" w:rsidRPr="00605EB6">
        <w:t>Quand verrons-nous ma pauvre Jeanne</w:t>
      </w:r>
      <w:r w:rsidR="00C474C1">
        <w:t xml:space="preserve">, </w:t>
      </w:r>
      <w:r w:rsidR="00C52F4A" w:rsidRPr="00605EB6">
        <w:t>monsieur</w:t>
      </w:r>
      <w:r w:rsidR="00C474C1">
        <w:t xml:space="preserve"> ? </w:t>
      </w:r>
      <w:r w:rsidR="00C52F4A" w:rsidRPr="00605EB6">
        <w:t>demanda le vieux capitaine</w:t>
      </w:r>
      <w:r w:rsidR="00C474C1">
        <w:t>.</w:t>
      </w:r>
    </w:p>
    <w:p w14:paraId="41D39E77" w14:textId="6401BEDB" w:rsidR="00C474C1" w:rsidRDefault="0094609C" w:rsidP="00C52F4A">
      <w:r>
        <w:t>— </w:t>
      </w:r>
      <w:r w:rsidR="00C52F4A" w:rsidRPr="00605EB6">
        <w:t>Dans huit jours</w:t>
      </w:r>
      <w:r w:rsidR="00C474C1">
        <w:t xml:space="preserve">, </w:t>
      </w:r>
      <w:r w:rsidR="00C52F4A" w:rsidRPr="00605EB6">
        <w:t>quinze jours au plus tard</w:t>
      </w:r>
      <w:r w:rsidR="00C474C1">
        <w:t xml:space="preserve">, </w:t>
      </w:r>
      <w:r w:rsidR="00C52F4A" w:rsidRPr="00605EB6">
        <w:t>je pense</w:t>
      </w:r>
      <w:r w:rsidR="00C474C1">
        <w:t>.</w:t>
      </w:r>
    </w:p>
    <w:p w14:paraId="4DDCDDA7" w14:textId="5811AA2B" w:rsidR="00C474C1" w:rsidRDefault="0094609C" w:rsidP="00C52F4A">
      <w:r>
        <w:lastRenderedPageBreak/>
        <w:t>— </w:t>
      </w:r>
      <w:r w:rsidR="00C52F4A" w:rsidRPr="00605EB6">
        <w:t>Elle est loin de Paris</w:t>
      </w:r>
      <w:r w:rsidR="00C474C1">
        <w:t xml:space="preserve"> ? </w:t>
      </w:r>
      <w:r w:rsidR="00C52F4A" w:rsidRPr="00605EB6">
        <w:t>interrogea Jacques Grandin</w:t>
      </w:r>
      <w:r w:rsidR="00C474C1">
        <w:t>.</w:t>
      </w:r>
    </w:p>
    <w:p w14:paraId="2D645E80" w14:textId="53CE831C" w:rsidR="00C474C1" w:rsidRDefault="0094609C" w:rsidP="00C52F4A">
      <w:r>
        <w:t>— </w:t>
      </w:r>
      <w:r w:rsidR="00C52F4A" w:rsidRPr="00605EB6">
        <w:t>Tout près de Paris</w:t>
      </w:r>
      <w:r w:rsidR="00C474C1">
        <w:t xml:space="preserve">, </w:t>
      </w:r>
      <w:r w:rsidR="00C52F4A" w:rsidRPr="00605EB6">
        <w:t>au contraire</w:t>
      </w:r>
      <w:r w:rsidR="00C474C1">
        <w:t xml:space="preserve"> ; </w:t>
      </w:r>
      <w:r w:rsidR="00C52F4A" w:rsidRPr="00605EB6">
        <w:t>elle est à Chatou</w:t>
      </w:r>
      <w:r w:rsidR="00C474C1">
        <w:t>.</w:t>
      </w:r>
    </w:p>
    <w:p w14:paraId="1568998F" w14:textId="78867FE6" w:rsidR="00C474C1" w:rsidRDefault="0094609C" w:rsidP="00C52F4A">
      <w:r>
        <w:t>— </w:t>
      </w:r>
      <w:r w:rsidR="00C52F4A" w:rsidRPr="00605EB6">
        <w:t>Oh</w:t>
      </w:r>
      <w:r w:rsidR="00C474C1">
        <w:t xml:space="preserve"> ! </w:t>
      </w:r>
      <w:r w:rsidR="00C52F4A" w:rsidRPr="00605EB6">
        <w:t>nous la verrons demain</w:t>
      </w:r>
      <w:r w:rsidR="00C474C1">
        <w:t> !</w:t>
      </w:r>
    </w:p>
    <w:p w14:paraId="35BACE11" w14:textId="3221BC3F" w:rsidR="00C474C1" w:rsidRDefault="0094609C" w:rsidP="00C52F4A">
      <w:r>
        <w:t>— </w:t>
      </w:r>
      <w:r w:rsidR="00C52F4A" w:rsidRPr="00605EB6">
        <w:t>Non</w:t>
      </w:r>
      <w:r w:rsidR="00C474C1">
        <w:t xml:space="preserve">. </w:t>
      </w:r>
      <w:r w:rsidR="00C52F4A" w:rsidRPr="00605EB6">
        <w:t>Défense absolue du médecin que vous la voyiez avant le jour et l</w:t>
      </w:r>
      <w:r w:rsidR="00C474C1">
        <w:t>’</w:t>
      </w:r>
      <w:r w:rsidR="00C52F4A" w:rsidRPr="00605EB6">
        <w:t>instant fixé par lui</w:t>
      </w:r>
      <w:r w:rsidR="00C474C1">
        <w:t>.</w:t>
      </w:r>
    </w:p>
    <w:p w14:paraId="007AA5F2" w14:textId="77777777" w:rsidR="00C474C1" w:rsidRDefault="00C52F4A" w:rsidP="00C52F4A">
      <w:r w:rsidRPr="00605EB6">
        <w:t>Le lieutenant baissa la tête</w:t>
      </w:r>
      <w:r w:rsidR="00C474C1">
        <w:t>.</w:t>
      </w:r>
    </w:p>
    <w:p w14:paraId="46F41E47" w14:textId="48191FAB" w:rsidR="00C474C1" w:rsidRDefault="0094609C" w:rsidP="00C52F4A">
      <w:r>
        <w:t>— </w:t>
      </w:r>
      <w:r w:rsidR="00C52F4A" w:rsidRPr="00605EB6">
        <w:t>Le docteur redoute le moindre accident</w:t>
      </w:r>
      <w:r w:rsidR="00C474C1">
        <w:t xml:space="preserve"> ; </w:t>
      </w:r>
      <w:r w:rsidR="00C52F4A" w:rsidRPr="00605EB6">
        <w:t>il veut éviter surtout toute émotion violente qui</w:t>
      </w:r>
      <w:r w:rsidR="00C474C1">
        <w:t xml:space="preserve">, </w:t>
      </w:r>
      <w:r w:rsidR="00C52F4A" w:rsidRPr="00605EB6">
        <w:t>venant à contretemps</w:t>
      </w:r>
      <w:r w:rsidR="00C474C1">
        <w:t xml:space="preserve">, </w:t>
      </w:r>
      <w:r w:rsidR="00C52F4A" w:rsidRPr="00605EB6">
        <w:t>pourrait compromettre la guérison</w:t>
      </w:r>
      <w:r w:rsidR="00C474C1">
        <w:t>.</w:t>
      </w:r>
    </w:p>
    <w:p w14:paraId="41FE84A9" w14:textId="749EB37B" w:rsidR="00C474C1" w:rsidRDefault="0094609C" w:rsidP="00C52F4A">
      <w:r>
        <w:t>— </w:t>
      </w:r>
      <w:r w:rsidR="00C52F4A" w:rsidRPr="00605EB6">
        <w:t>Quinze jours</w:t>
      </w:r>
      <w:r w:rsidR="00C474C1">
        <w:t xml:space="preserve"> ! </w:t>
      </w:r>
      <w:r w:rsidR="00C52F4A" w:rsidRPr="00605EB6">
        <w:t>murmura Jacques Vaillant</w:t>
      </w:r>
      <w:r w:rsidR="00C474C1">
        <w:t xml:space="preserve"> ; </w:t>
      </w:r>
      <w:r w:rsidR="00C52F4A" w:rsidRPr="00605EB6">
        <w:t>quinze jours qui seront pour moi des siècles</w:t>
      </w:r>
      <w:r w:rsidR="00C474C1">
        <w:t> !</w:t>
      </w:r>
    </w:p>
    <w:p w14:paraId="56B80ECC" w14:textId="639BE615" w:rsidR="00C474C1" w:rsidRDefault="0094609C" w:rsidP="00C52F4A">
      <w:r>
        <w:t>— </w:t>
      </w:r>
      <w:r w:rsidR="00C52F4A" w:rsidRPr="00605EB6">
        <w:t>Fidèle</w:t>
      </w:r>
      <w:r w:rsidR="00C474C1">
        <w:t xml:space="preserve"> ! </w:t>
      </w:r>
      <w:r w:rsidR="00C52F4A" w:rsidRPr="00605EB6">
        <w:t xml:space="preserve">appela </w:t>
      </w:r>
      <w:r w:rsidR="00C474C1">
        <w:t>M. </w:t>
      </w:r>
      <w:r w:rsidR="00C52F4A" w:rsidRPr="00605EB6">
        <w:t>Lagarde</w:t>
      </w:r>
      <w:r w:rsidR="00C474C1">
        <w:t>.</w:t>
      </w:r>
    </w:p>
    <w:p w14:paraId="563F1E1F" w14:textId="77777777" w:rsidR="00C474C1" w:rsidRDefault="00C52F4A" w:rsidP="00C52F4A">
      <w:r w:rsidRPr="00605EB6">
        <w:t>Le chien</w:t>
      </w:r>
      <w:r w:rsidR="00C474C1">
        <w:t xml:space="preserve">, </w:t>
      </w:r>
      <w:r w:rsidRPr="00605EB6">
        <w:t>qui se souvenait du nom qu</w:t>
      </w:r>
      <w:r w:rsidR="00C474C1">
        <w:t>’</w:t>
      </w:r>
      <w:r w:rsidRPr="00605EB6">
        <w:t>on lui avait donné toute la journée</w:t>
      </w:r>
      <w:r w:rsidR="00C474C1">
        <w:t xml:space="preserve">, </w:t>
      </w:r>
      <w:r w:rsidRPr="00605EB6">
        <w:t>leva la tête</w:t>
      </w:r>
      <w:r w:rsidR="00C474C1">
        <w:t xml:space="preserve">, </w:t>
      </w:r>
      <w:r w:rsidRPr="00605EB6">
        <w:t>puis se dressa sur ses quatre pattes</w:t>
      </w:r>
      <w:r w:rsidR="00C474C1">
        <w:t xml:space="preserve">, </w:t>
      </w:r>
      <w:r w:rsidRPr="00605EB6">
        <w:t>faisant frétiller sa queue</w:t>
      </w:r>
      <w:r w:rsidR="00C474C1">
        <w:t>.</w:t>
      </w:r>
    </w:p>
    <w:p w14:paraId="3DA3D4FA" w14:textId="6D82BA7A" w:rsidR="00C474C1" w:rsidRDefault="00C474C1" w:rsidP="00C52F4A">
      <w:r>
        <w:t>M. </w:t>
      </w:r>
      <w:r w:rsidR="00C52F4A" w:rsidRPr="00605EB6">
        <w:t>Lagarde reprit</w:t>
      </w:r>
      <w:r>
        <w:t xml:space="preserve">, </w:t>
      </w:r>
      <w:r w:rsidR="00C52F4A" w:rsidRPr="00605EB6">
        <w:t>s</w:t>
      </w:r>
      <w:r>
        <w:t>’</w:t>
      </w:r>
      <w:r w:rsidR="00C52F4A" w:rsidRPr="00605EB6">
        <w:t>adressant à ses amis</w:t>
      </w:r>
      <w:r>
        <w:t> :</w:t>
      </w:r>
    </w:p>
    <w:p w14:paraId="79F6E31D" w14:textId="37E4276E" w:rsidR="00C474C1" w:rsidRDefault="0094609C" w:rsidP="00C52F4A">
      <w:r>
        <w:t>— </w:t>
      </w:r>
      <w:r w:rsidR="00C52F4A" w:rsidRPr="00605EB6">
        <w:t>Vous avez déjà deviné</w:t>
      </w:r>
      <w:r w:rsidR="00C474C1">
        <w:t xml:space="preserve">, </w:t>
      </w:r>
      <w:r w:rsidR="00C52F4A" w:rsidRPr="00605EB6">
        <w:t>sans doute</w:t>
      </w:r>
      <w:r w:rsidR="00C474C1">
        <w:t xml:space="preserve">, </w:t>
      </w:r>
      <w:r w:rsidR="00C52F4A" w:rsidRPr="00605EB6">
        <w:t>pourquoi je vous ai conduits au jardin d</w:t>
      </w:r>
      <w:r w:rsidR="00C474C1">
        <w:t>’</w:t>
      </w:r>
      <w:r w:rsidR="00C52F4A" w:rsidRPr="00605EB6">
        <w:t>acclimatation</w:t>
      </w:r>
      <w:r w:rsidR="00C474C1">
        <w:t xml:space="preserve"> ; </w:t>
      </w:r>
      <w:r w:rsidR="00C52F4A" w:rsidRPr="00605EB6">
        <w:t>j</w:t>
      </w:r>
      <w:r w:rsidR="00C474C1">
        <w:t>’</w:t>
      </w:r>
      <w:r w:rsidR="00C52F4A" w:rsidRPr="00605EB6">
        <w:t>espérais</w:t>
      </w:r>
      <w:r w:rsidR="00C474C1">
        <w:t xml:space="preserve">, </w:t>
      </w:r>
      <w:r w:rsidR="00C52F4A" w:rsidRPr="00605EB6">
        <w:t>sans en être certain</w:t>
      </w:r>
      <w:r w:rsidR="00C474C1">
        <w:t xml:space="preserve">, </w:t>
      </w:r>
      <w:r w:rsidR="00C52F4A" w:rsidRPr="00605EB6">
        <w:t>toutefois</w:t>
      </w:r>
      <w:r w:rsidR="00C474C1">
        <w:t xml:space="preserve">, </w:t>
      </w:r>
      <w:r w:rsidR="00C52F4A" w:rsidRPr="00605EB6">
        <w:t>que nous trouverions là un chien ressemblant à celui que Jeanne aimait tant</w:t>
      </w:r>
      <w:r w:rsidR="00C474C1">
        <w:t xml:space="preserve">. </w:t>
      </w:r>
      <w:r w:rsidR="00C52F4A" w:rsidRPr="00605EB6">
        <w:t>Celui-ci</w:t>
      </w:r>
      <w:r w:rsidR="00C474C1">
        <w:t xml:space="preserve">, </w:t>
      </w:r>
      <w:r w:rsidR="00C52F4A" w:rsidRPr="00605EB6">
        <w:t>paraît-il</w:t>
      </w:r>
      <w:r w:rsidR="00C474C1">
        <w:t xml:space="preserve">, </w:t>
      </w:r>
      <w:r w:rsidR="00C52F4A" w:rsidRPr="00605EB6">
        <w:t>lui ressemble beaucoup</w:t>
      </w:r>
      <w:r w:rsidR="00C474C1">
        <w:t>.</w:t>
      </w:r>
    </w:p>
    <w:p w14:paraId="693A544D" w14:textId="3B1FCCFE" w:rsidR="00C474C1" w:rsidRDefault="0094609C" w:rsidP="00C52F4A">
      <w:r>
        <w:t>— </w:t>
      </w:r>
      <w:r w:rsidR="00C52F4A" w:rsidRPr="00605EB6">
        <w:t>Absolument</w:t>
      </w:r>
      <w:r w:rsidR="00C474C1">
        <w:t xml:space="preserve">, </w:t>
      </w:r>
      <w:r w:rsidR="00C52F4A" w:rsidRPr="00605EB6">
        <w:t>dit le vieillard</w:t>
      </w:r>
      <w:r w:rsidR="00C474C1">
        <w:t>.</w:t>
      </w:r>
    </w:p>
    <w:p w14:paraId="6FF0E10C" w14:textId="21250325" w:rsidR="00C474C1" w:rsidRDefault="0094609C" w:rsidP="00C52F4A">
      <w:r>
        <w:t>— </w:t>
      </w:r>
      <w:r w:rsidR="00C52F4A" w:rsidRPr="00605EB6">
        <w:t>Nous avons donc été servis à souhait</w:t>
      </w:r>
      <w:r w:rsidR="00C474C1">
        <w:t xml:space="preserve">. </w:t>
      </w:r>
      <w:r w:rsidR="00C52F4A" w:rsidRPr="00605EB6">
        <w:t>Inutile de vous dire que le nouveau Fidèle jouera un rôle d</w:t>
      </w:r>
      <w:r w:rsidR="00C474C1">
        <w:t>’</w:t>
      </w:r>
      <w:r w:rsidR="00C52F4A" w:rsidRPr="00605EB6">
        <w:t>une certaine importance dans la scène que prépare le docteur</w:t>
      </w:r>
      <w:r w:rsidR="00C474C1">
        <w:t>.</w:t>
      </w:r>
    </w:p>
    <w:p w14:paraId="37D2100C" w14:textId="77777777" w:rsidR="00C474C1" w:rsidRDefault="00C52F4A" w:rsidP="00C52F4A">
      <w:r w:rsidRPr="00605EB6">
        <w:lastRenderedPageBreak/>
        <w:t>Le chien s</w:t>
      </w:r>
      <w:r w:rsidR="00C474C1">
        <w:t>’</w:t>
      </w:r>
      <w:r w:rsidRPr="00605EB6">
        <w:t>élança de son fauteuil et bondit sur les genoux du vieux capitaine</w:t>
      </w:r>
      <w:r w:rsidR="00C474C1">
        <w:t>.</w:t>
      </w:r>
    </w:p>
    <w:p w14:paraId="752B3B4F" w14:textId="5A614F42" w:rsidR="00C474C1" w:rsidRDefault="00C474C1" w:rsidP="00C52F4A">
      <w:r>
        <w:t>M. </w:t>
      </w:r>
      <w:r w:rsidR="00C52F4A" w:rsidRPr="00605EB6">
        <w:t>Lagarde sourit</w:t>
      </w:r>
      <w:r>
        <w:t>.</w:t>
      </w:r>
    </w:p>
    <w:p w14:paraId="6B370703" w14:textId="27650E4D" w:rsidR="00C474C1" w:rsidRDefault="0094609C" w:rsidP="00C52F4A">
      <w:r>
        <w:t>— </w:t>
      </w:r>
      <w:r w:rsidR="00C52F4A" w:rsidRPr="00605EB6">
        <w:t>On dirait qu</w:t>
      </w:r>
      <w:r w:rsidR="00C474C1">
        <w:t>’</w:t>
      </w:r>
      <w:r w:rsidR="00C52F4A" w:rsidRPr="00605EB6">
        <w:t>il a compris mes paroles</w:t>
      </w:r>
      <w:r w:rsidR="00C474C1">
        <w:t xml:space="preserve">, </w:t>
      </w:r>
      <w:r w:rsidR="00C52F4A" w:rsidRPr="00605EB6">
        <w:t>fit-il</w:t>
      </w:r>
      <w:r w:rsidR="00C474C1">
        <w:t xml:space="preserve">, </w:t>
      </w:r>
      <w:r w:rsidR="00C52F4A" w:rsidRPr="00605EB6">
        <w:t>et qu</w:t>
      </w:r>
      <w:r w:rsidR="00C474C1">
        <w:t>’</w:t>
      </w:r>
      <w:r w:rsidR="00C52F4A" w:rsidRPr="00605EB6">
        <w:t>il vous dit</w:t>
      </w:r>
      <w:r w:rsidR="00C474C1">
        <w:t xml:space="preserve"> : </w:t>
      </w:r>
      <w:r w:rsidR="00337F19">
        <w:t>“</w:t>
      </w:r>
      <w:r w:rsidR="00C52F4A" w:rsidRPr="00605EB6">
        <w:t>Maître</w:t>
      </w:r>
      <w:r w:rsidR="00C474C1">
        <w:t xml:space="preserve">, </w:t>
      </w:r>
      <w:r w:rsidR="00C52F4A" w:rsidRPr="00605EB6">
        <w:t>tu peux compter sur moi</w:t>
      </w:r>
      <w:r w:rsidR="00C474C1">
        <w:t> !</w:t>
      </w:r>
      <w:r w:rsidR="00337F19">
        <w:t>”</w:t>
      </w:r>
    </w:p>
    <w:p w14:paraId="10E12799" w14:textId="1555C423" w:rsidR="00C474C1" w:rsidRDefault="00C474C1" w:rsidP="00C52F4A">
      <w:r>
        <w:t>» </w:t>
      </w:r>
      <w:r w:rsidR="00C52F4A" w:rsidRPr="00605EB6">
        <w:t>Voilà</w:t>
      </w:r>
      <w:r>
        <w:t xml:space="preserve">, </w:t>
      </w:r>
      <w:r w:rsidR="00C52F4A" w:rsidRPr="00605EB6">
        <w:t>mes chers amis</w:t>
      </w:r>
      <w:r>
        <w:t xml:space="preserve">, </w:t>
      </w:r>
      <w:r w:rsidR="00C52F4A" w:rsidRPr="00605EB6">
        <w:t>ce que j</w:t>
      </w:r>
      <w:r>
        <w:t>’</w:t>
      </w:r>
      <w:r w:rsidR="00C52F4A" w:rsidRPr="00605EB6">
        <w:t>avais à vous dire aujourd</w:t>
      </w:r>
      <w:r>
        <w:t>’</w:t>
      </w:r>
      <w:r w:rsidR="00C52F4A" w:rsidRPr="00605EB6">
        <w:t>hui</w:t>
      </w:r>
      <w:r>
        <w:t xml:space="preserve">, </w:t>
      </w:r>
      <w:r w:rsidR="00C52F4A" w:rsidRPr="00605EB6">
        <w:t xml:space="preserve">acheva </w:t>
      </w:r>
      <w:r>
        <w:t>M. </w:t>
      </w:r>
      <w:r w:rsidR="00C52F4A" w:rsidRPr="00605EB6">
        <w:t>Lagarde</w:t>
      </w:r>
      <w:r>
        <w:t xml:space="preserve">. </w:t>
      </w:r>
      <w:r w:rsidR="00C52F4A" w:rsidRPr="00605EB6">
        <w:t>Demain</w:t>
      </w:r>
      <w:r>
        <w:t xml:space="preserve">, </w:t>
      </w:r>
      <w:r w:rsidR="00C52F4A" w:rsidRPr="00605EB6">
        <w:t>le médecin de Jeanne causera avec vous et vous fera part de ses espérances</w:t>
      </w:r>
      <w:r>
        <w:t>.</w:t>
      </w:r>
    </w:p>
    <w:p w14:paraId="54BB4A25" w14:textId="6BCEB218" w:rsidR="00C474C1" w:rsidRDefault="00C52F4A" w:rsidP="00C52F4A">
      <w:r w:rsidRPr="00605EB6">
        <w:t>Le vieillard se leva</w:t>
      </w:r>
      <w:r w:rsidR="00C474C1">
        <w:t xml:space="preserve">, </w:t>
      </w:r>
      <w:r w:rsidRPr="00605EB6">
        <w:t xml:space="preserve">saisit une main de </w:t>
      </w:r>
      <w:r w:rsidR="00C474C1">
        <w:t>M. </w:t>
      </w:r>
      <w:r w:rsidRPr="00605EB6">
        <w:t>Lagarde</w:t>
      </w:r>
      <w:r w:rsidR="00C474C1">
        <w:t xml:space="preserve">, </w:t>
      </w:r>
      <w:r w:rsidRPr="00605EB6">
        <w:t>et</w:t>
      </w:r>
      <w:r w:rsidR="00C474C1">
        <w:t xml:space="preserve">, </w:t>
      </w:r>
      <w:r w:rsidRPr="00605EB6">
        <w:t>la serrant avec effusion</w:t>
      </w:r>
      <w:r w:rsidR="00C474C1">
        <w:t> :</w:t>
      </w:r>
    </w:p>
    <w:p w14:paraId="316D248F" w14:textId="1F5E24EB" w:rsidR="00C474C1" w:rsidRDefault="0094609C" w:rsidP="00C52F4A">
      <w:r>
        <w:t>— </w:t>
      </w:r>
      <w:r w:rsidR="00C52F4A" w:rsidRPr="00605EB6">
        <w:t>Ah</w:t>
      </w:r>
      <w:r w:rsidR="00C474C1">
        <w:t xml:space="preserve"> ! </w:t>
      </w:r>
      <w:r w:rsidR="00C52F4A" w:rsidRPr="00605EB6">
        <w:t>monsieur</w:t>
      </w:r>
      <w:r w:rsidR="00C474C1">
        <w:t xml:space="preserve">, </w:t>
      </w:r>
      <w:r w:rsidR="00C52F4A" w:rsidRPr="00605EB6">
        <w:t>s</w:t>
      </w:r>
      <w:r w:rsidR="00C474C1">
        <w:t>’</w:t>
      </w:r>
      <w:r w:rsidR="00C52F4A" w:rsidRPr="00605EB6">
        <w:t>écria-t-il avec des larmes dans la voix</w:t>
      </w:r>
      <w:r w:rsidR="00C474C1">
        <w:t xml:space="preserve">, </w:t>
      </w:r>
      <w:r w:rsidR="00C52F4A" w:rsidRPr="00605EB6">
        <w:t>je dis comme Jacques</w:t>
      </w:r>
      <w:r w:rsidR="00C474C1">
        <w:t xml:space="preserve"> : </w:t>
      </w:r>
      <w:r w:rsidR="00C52F4A" w:rsidRPr="00605EB6">
        <w:t>vous êtes bon comme le bon Dieu</w:t>
      </w:r>
      <w:r w:rsidR="00C474C1">
        <w:t> !</w:t>
      </w:r>
    </w:p>
    <w:p w14:paraId="48ADE5BD" w14:textId="77777777" w:rsidR="00C474C1" w:rsidRDefault="00C474C1" w:rsidP="00C52F4A">
      <w:r>
        <w:t>» </w:t>
      </w:r>
      <w:r w:rsidR="00C52F4A" w:rsidRPr="00605EB6">
        <w:t>Mais Jean Loup</w:t>
      </w:r>
      <w:r>
        <w:t xml:space="preserve">, </w:t>
      </w:r>
      <w:r w:rsidR="00C52F4A" w:rsidRPr="00605EB6">
        <w:t>continua-t-il</w:t>
      </w:r>
      <w:r>
        <w:t xml:space="preserve">, </w:t>
      </w:r>
      <w:r w:rsidR="00C52F4A" w:rsidRPr="00605EB6">
        <w:t>Jean Loup</w:t>
      </w:r>
      <w:r>
        <w:t xml:space="preserve">, </w:t>
      </w:r>
      <w:r w:rsidR="00C52F4A" w:rsidRPr="00605EB6">
        <w:t>que j</w:t>
      </w:r>
      <w:r>
        <w:t>’</w:t>
      </w:r>
      <w:r w:rsidR="00C52F4A" w:rsidRPr="00605EB6">
        <w:t>ai cru coupable</w:t>
      </w:r>
      <w:r>
        <w:t xml:space="preserve">, </w:t>
      </w:r>
      <w:r w:rsidR="00C52F4A" w:rsidRPr="00605EB6">
        <w:t>qui a été arrêté</w:t>
      </w:r>
      <w:r>
        <w:t xml:space="preserve">, </w:t>
      </w:r>
      <w:r w:rsidR="00C52F4A" w:rsidRPr="00605EB6">
        <w:t>emprisonné</w:t>
      </w:r>
      <w:r>
        <w:t xml:space="preserve">, </w:t>
      </w:r>
      <w:r w:rsidR="00C52F4A" w:rsidRPr="00605EB6">
        <w:t>que j</w:t>
      </w:r>
      <w:r>
        <w:t>’</w:t>
      </w:r>
      <w:r w:rsidR="00C52F4A" w:rsidRPr="00605EB6">
        <w:t>ai tant de fois maudit</w:t>
      </w:r>
      <w:r>
        <w:t xml:space="preserve"> !… </w:t>
      </w:r>
      <w:r w:rsidR="00C52F4A" w:rsidRPr="00605EB6">
        <w:t>Pas plus tard que demain j</w:t>
      </w:r>
      <w:r>
        <w:t>’</w:t>
      </w:r>
      <w:r w:rsidR="00C52F4A" w:rsidRPr="00605EB6">
        <w:t>écrirai au procureur de la République</w:t>
      </w:r>
      <w:r>
        <w:t>.</w:t>
      </w:r>
    </w:p>
    <w:p w14:paraId="64FA14DE" w14:textId="15A769D2" w:rsidR="00C474C1" w:rsidRDefault="0094609C" w:rsidP="00C52F4A">
      <w:r>
        <w:t>— </w:t>
      </w:r>
      <w:r w:rsidR="00C52F4A" w:rsidRPr="00605EB6">
        <w:t>Vous n</w:t>
      </w:r>
      <w:r w:rsidR="00C474C1">
        <w:t>’</w:t>
      </w:r>
      <w:r w:rsidR="00C52F4A" w:rsidRPr="00605EB6">
        <w:t>avez rien à apprendre aux magistrats du parquet d</w:t>
      </w:r>
      <w:r w:rsidR="00C474C1">
        <w:t>’</w:t>
      </w:r>
      <w:r w:rsidR="00C52F4A" w:rsidRPr="00605EB6">
        <w:t>Épinal</w:t>
      </w:r>
      <w:r w:rsidR="00C474C1">
        <w:t xml:space="preserve">, </w:t>
      </w:r>
      <w:r w:rsidR="00C52F4A" w:rsidRPr="00605EB6">
        <w:t xml:space="preserve">répliqua </w:t>
      </w:r>
      <w:r w:rsidR="00C474C1">
        <w:t>M. </w:t>
      </w:r>
      <w:r w:rsidR="00C52F4A" w:rsidRPr="00605EB6">
        <w:t>Lagarde</w:t>
      </w:r>
      <w:r w:rsidR="00C474C1">
        <w:t xml:space="preserve"> ; </w:t>
      </w:r>
      <w:r w:rsidR="00C52F4A" w:rsidRPr="00605EB6">
        <w:t>dès que Jean Loup a pu parler</w:t>
      </w:r>
      <w:r w:rsidR="00C474C1">
        <w:t xml:space="preserve">, </w:t>
      </w:r>
      <w:r w:rsidR="00C52F4A" w:rsidRPr="00605EB6">
        <w:t>il a fait lui-même connaître son innocence</w:t>
      </w:r>
      <w:r w:rsidR="00C474C1">
        <w:t xml:space="preserve">. </w:t>
      </w:r>
      <w:r w:rsidR="00C52F4A" w:rsidRPr="00605EB6">
        <w:t>Immédiatement il a été l</w:t>
      </w:r>
      <w:r w:rsidR="00C474C1">
        <w:t>’</w:t>
      </w:r>
      <w:r w:rsidR="00C52F4A" w:rsidRPr="00605EB6">
        <w:t>objet d</w:t>
      </w:r>
      <w:r w:rsidR="00C474C1">
        <w:t>’</w:t>
      </w:r>
      <w:r w:rsidR="00C52F4A" w:rsidRPr="00605EB6">
        <w:t>une ordonnance de non-lieu</w:t>
      </w:r>
      <w:r w:rsidR="00C474C1">
        <w:t xml:space="preserve"> ; </w:t>
      </w:r>
      <w:r w:rsidR="00C52F4A" w:rsidRPr="00605EB6">
        <w:t>depuis un an</w:t>
      </w:r>
      <w:r w:rsidR="00C474C1">
        <w:t xml:space="preserve">, </w:t>
      </w:r>
      <w:r w:rsidR="00C52F4A" w:rsidRPr="00605EB6">
        <w:t>Jean Loup est libre</w:t>
      </w:r>
      <w:r w:rsidR="00C474C1">
        <w:t>.</w:t>
      </w:r>
    </w:p>
    <w:p w14:paraId="29273EF0" w14:textId="77D64926" w:rsidR="00C474C1" w:rsidRDefault="0094609C" w:rsidP="00C52F4A">
      <w:r>
        <w:t>— </w:t>
      </w:r>
      <w:r w:rsidR="00C52F4A" w:rsidRPr="00605EB6">
        <w:t>Et le coupable</w:t>
      </w:r>
      <w:r w:rsidR="00C474C1">
        <w:t> ?</w:t>
      </w:r>
    </w:p>
    <w:p w14:paraId="40EA8CD1" w14:textId="789EE286" w:rsidR="00C474C1" w:rsidRDefault="0094609C" w:rsidP="00C52F4A">
      <w:r>
        <w:t>— </w:t>
      </w:r>
      <w:r w:rsidR="00C52F4A" w:rsidRPr="00605EB6">
        <w:t>Le coupable doit rester inconnu</w:t>
      </w:r>
      <w:r w:rsidR="00C474C1">
        <w:t xml:space="preserve">. </w:t>
      </w:r>
      <w:r w:rsidR="00C52F4A" w:rsidRPr="00605EB6">
        <w:t>D</w:t>
      </w:r>
      <w:r w:rsidR="00C474C1">
        <w:t>’</w:t>
      </w:r>
      <w:r w:rsidR="00C52F4A" w:rsidRPr="00605EB6">
        <w:t>ailleurs</w:t>
      </w:r>
      <w:r w:rsidR="00C474C1">
        <w:t xml:space="preserve">, </w:t>
      </w:r>
      <w:r w:rsidR="00C52F4A" w:rsidRPr="00605EB6">
        <w:t>il fait ce qu</w:t>
      </w:r>
      <w:r w:rsidR="00C474C1">
        <w:t>’</w:t>
      </w:r>
      <w:r w:rsidR="00C52F4A" w:rsidRPr="00605EB6">
        <w:t>il doit pour racheter noblement les fautes du passé</w:t>
      </w:r>
      <w:r w:rsidR="00C474C1">
        <w:t>.</w:t>
      </w:r>
    </w:p>
    <w:p w14:paraId="1D3E65D6" w14:textId="7CFE3A47" w:rsidR="00C474C1" w:rsidRDefault="0094609C" w:rsidP="00C52F4A">
      <w:r>
        <w:t>— </w:t>
      </w:r>
      <w:r w:rsidR="00C52F4A" w:rsidRPr="00605EB6">
        <w:t>Où est Jean Loup</w:t>
      </w:r>
      <w:r w:rsidR="00C474C1">
        <w:t xml:space="preserve"> ? </w:t>
      </w:r>
      <w:r w:rsidR="00C52F4A" w:rsidRPr="00605EB6">
        <w:t>Qu</w:t>
      </w:r>
      <w:r w:rsidR="00C474C1">
        <w:t>’</w:t>
      </w:r>
      <w:r w:rsidR="00C52F4A" w:rsidRPr="00605EB6">
        <w:t>est-il devenu</w:t>
      </w:r>
      <w:r w:rsidR="00C474C1">
        <w:t xml:space="preserve"> ? </w:t>
      </w:r>
      <w:r w:rsidR="00C52F4A" w:rsidRPr="00605EB6">
        <w:t>demanda Jacques Grandin</w:t>
      </w:r>
      <w:r w:rsidR="00C474C1">
        <w:t>.</w:t>
      </w:r>
    </w:p>
    <w:p w14:paraId="02A36E52" w14:textId="103AB6F3" w:rsidR="00C474C1" w:rsidRDefault="0094609C" w:rsidP="00C52F4A">
      <w:r>
        <w:lastRenderedPageBreak/>
        <w:t>— </w:t>
      </w:r>
      <w:r w:rsidR="00C52F4A" w:rsidRPr="00605EB6">
        <w:t>Je ne puis répondre encore à vos questions</w:t>
      </w:r>
      <w:r w:rsidR="00C474C1">
        <w:t xml:space="preserve">, </w:t>
      </w:r>
      <w:r w:rsidR="00C52F4A" w:rsidRPr="00605EB6">
        <w:t>Jacques</w:t>
      </w:r>
      <w:r w:rsidR="00C474C1">
        <w:t xml:space="preserve"> ; </w:t>
      </w:r>
      <w:r w:rsidR="00C52F4A" w:rsidRPr="00605EB6">
        <w:t>mais vous pouvez vous rassurer sur le sort de celui que vous avez connu sauvage et misérable</w:t>
      </w:r>
      <w:r w:rsidR="00C474C1">
        <w:t xml:space="preserve">. </w:t>
      </w:r>
      <w:r w:rsidR="00C52F4A" w:rsidRPr="00605EB6">
        <w:t>Bientôt</w:t>
      </w:r>
      <w:r w:rsidR="00C474C1">
        <w:t xml:space="preserve">, </w:t>
      </w:r>
      <w:r w:rsidR="00C52F4A" w:rsidRPr="00605EB6">
        <w:t>vous le reverrez</w:t>
      </w:r>
      <w:r w:rsidR="00C474C1">
        <w:t xml:space="preserve">, </w:t>
      </w:r>
      <w:r w:rsidR="00C52F4A" w:rsidRPr="00605EB6">
        <w:t>lui aussi</w:t>
      </w:r>
      <w:r w:rsidR="00C474C1">
        <w:t xml:space="preserve">, </w:t>
      </w:r>
      <w:r w:rsidR="00C52F4A" w:rsidRPr="00605EB6">
        <w:t>et il vous redemandera votre amitié</w:t>
      </w:r>
      <w:r w:rsidR="00C474C1">
        <w:t>.</w:t>
      </w:r>
    </w:p>
    <w:p w14:paraId="75BEC3AF" w14:textId="274D46B5" w:rsidR="00C474C1" w:rsidRDefault="0094609C" w:rsidP="00C52F4A">
      <w:r>
        <w:t>— </w:t>
      </w:r>
      <w:r w:rsidR="00C52F4A" w:rsidRPr="00605EB6">
        <w:t>Ah</w:t>
      </w:r>
      <w:r w:rsidR="00C474C1">
        <w:t xml:space="preserve"> ! </w:t>
      </w:r>
      <w:r w:rsidR="00C52F4A" w:rsidRPr="00605EB6">
        <w:t>je n</w:t>
      </w:r>
      <w:r w:rsidR="00C474C1">
        <w:t>’</w:t>
      </w:r>
      <w:r w:rsidR="00C52F4A" w:rsidRPr="00605EB6">
        <w:t>aurai pas à la lui rendre</w:t>
      </w:r>
      <w:r w:rsidR="00C474C1">
        <w:t xml:space="preserve">, </w:t>
      </w:r>
      <w:r w:rsidR="00C52F4A" w:rsidRPr="00605EB6">
        <w:t>je ne la lui ai jamais retirée</w:t>
      </w:r>
      <w:r w:rsidR="00C474C1">
        <w:t> !</w:t>
      </w:r>
    </w:p>
    <w:p w14:paraId="0FD25D26" w14:textId="099FE7E7" w:rsidR="00C474C1" w:rsidRDefault="0094609C" w:rsidP="00C52F4A">
      <w:r>
        <w:t>— </w:t>
      </w:r>
      <w:r w:rsidR="00C52F4A" w:rsidRPr="00605EB6">
        <w:t>Le pauvre Jean Loup a beaucoup souffert depuis sa naissance</w:t>
      </w:r>
      <w:r w:rsidR="00C474C1">
        <w:t xml:space="preserve"> ; </w:t>
      </w:r>
      <w:r w:rsidR="00C52F4A" w:rsidRPr="00605EB6">
        <w:t>il aura besoin d</w:t>
      </w:r>
      <w:r w:rsidR="00C474C1">
        <w:t>’</w:t>
      </w:r>
      <w:r w:rsidR="00C52F4A" w:rsidRPr="00605EB6">
        <w:t>amis sûrs et fidèles le jour où il réclamera sa place en pleine lumière</w:t>
      </w:r>
      <w:r w:rsidR="00C474C1">
        <w:t xml:space="preserve">, </w:t>
      </w:r>
      <w:r w:rsidR="00C52F4A" w:rsidRPr="00605EB6">
        <w:t>le jour où il entrera dans le monde</w:t>
      </w:r>
      <w:r w:rsidR="00C474C1">
        <w:t xml:space="preserve">, </w:t>
      </w:r>
      <w:r w:rsidR="00C52F4A" w:rsidRPr="00605EB6">
        <w:t>dont un crime infâme l</w:t>
      </w:r>
      <w:r w:rsidR="00C474C1">
        <w:t>’</w:t>
      </w:r>
      <w:r w:rsidR="00C52F4A" w:rsidRPr="00605EB6">
        <w:t>avait banni</w:t>
      </w:r>
      <w:r w:rsidR="00C474C1">
        <w:t> !</w:t>
      </w:r>
    </w:p>
    <w:p w14:paraId="4D21C917" w14:textId="77777777" w:rsidR="00C474C1" w:rsidRDefault="00C474C1" w:rsidP="00C52F4A">
      <w:r>
        <w:t>» </w:t>
      </w:r>
      <w:r w:rsidR="00C52F4A" w:rsidRPr="00605EB6">
        <w:t>Ne m</w:t>
      </w:r>
      <w:r>
        <w:t>’</w:t>
      </w:r>
      <w:r w:rsidR="00C52F4A" w:rsidRPr="00605EB6">
        <w:t>interrogez pas</w:t>
      </w:r>
      <w:r>
        <w:t xml:space="preserve">, </w:t>
      </w:r>
      <w:r w:rsidR="00C52F4A" w:rsidRPr="00605EB6">
        <w:t>Jacques</w:t>
      </w:r>
      <w:r>
        <w:t xml:space="preserve"> ; </w:t>
      </w:r>
      <w:r w:rsidR="00C52F4A" w:rsidRPr="00605EB6">
        <w:t>je ne veux rien vous dire encore</w:t>
      </w:r>
      <w:r>
        <w:t xml:space="preserve">. </w:t>
      </w:r>
      <w:r w:rsidR="00C52F4A" w:rsidRPr="00605EB6">
        <w:t>Plus tard</w:t>
      </w:r>
      <w:r>
        <w:t xml:space="preserve">, </w:t>
      </w:r>
      <w:r w:rsidR="00C52F4A" w:rsidRPr="00605EB6">
        <w:t>plus tard</w:t>
      </w:r>
      <w:r>
        <w:t xml:space="preserve">… </w:t>
      </w:r>
      <w:r w:rsidR="00C52F4A" w:rsidRPr="00605EB6">
        <w:t>quand Jean Loup portera le nom qui lui appartient</w:t>
      </w:r>
      <w:r>
        <w:t>.</w:t>
      </w:r>
    </w:p>
    <w:p w14:paraId="3EBD4C18" w14:textId="144C45E3" w:rsidR="00C52F4A" w:rsidRPr="00605EB6" w:rsidRDefault="00C52F4A" w:rsidP="00C474C1">
      <w:pPr>
        <w:pStyle w:val="Titre2"/>
      </w:pPr>
      <w:bookmarkStart w:id="96" w:name="_Toc197617941"/>
      <w:r w:rsidRPr="00605EB6">
        <w:lastRenderedPageBreak/>
        <w:t>XVIII</w:t>
      </w:r>
      <w:r w:rsidRPr="00605EB6">
        <w:br/>
      </w:r>
      <w:r w:rsidRPr="00605EB6">
        <w:br/>
        <w:t>MENACE D</w:t>
      </w:r>
      <w:r w:rsidR="00C474C1">
        <w:t>’</w:t>
      </w:r>
      <w:r w:rsidRPr="00605EB6">
        <w:t>ORAGE</w:t>
      </w:r>
      <w:bookmarkEnd w:id="96"/>
    </w:p>
    <w:p w14:paraId="0488DCDA" w14:textId="77777777" w:rsidR="00C474C1" w:rsidRDefault="00C52F4A" w:rsidP="00C52F4A">
      <w:r w:rsidRPr="00605EB6">
        <w:t>Jacques Vaillant et Jacques Grandin ont vu le médecin de Jeanne</w:t>
      </w:r>
      <w:r w:rsidR="00C474C1">
        <w:t xml:space="preserve">, </w:t>
      </w:r>
      <w:r w:rsidRPr="00605EB6">
        <w:t>qui leur a donné ses instructions et leur a confié ses espérances en leur faisant connaître le projet qu</w:t>
      </w:r>
      <w:r w:rsidR="00C474C1">
        <w:t>’</w:t>
      </w:r>
      <w:r w:rsidRPr="00605EB6">
        <w:t>il voulait mettre à exécution</w:t>
      </w:r>
      <w:r w:rsidR="00C474C1">
        <w:t xml:space="preserve">. </w:t>
      </w:r>
      <w:r w:rsidRPr="00605EB6">
        <w:t>Tous deux sont retournés</w:t>
      </w:r>
      <w:r w:rsidR="00C474C1">
        <w:t xml:space="preserve">, </w:t>
      </w:r>
      <w:r w:rsidRPr="00605EB6">
        <w:t>le vieillard à Mareille</w:t>
      </w:r>
      <w:r w:rsidR="00C474C1">
        <w:t xml:space="preserve">, </w:t>
      </w:r>
      <w:r w:rsidRPr="00605EB6">
        <w:t>emmenant Fidèle</w:t>
      </w:r>
      <w:r w:rsidR="00C474C1">
        <w:t xml:space="preserve">, </w:t>
      </w:r>
      <w:r w:rsidRPr="00605EB6">
        <w:t>le lieutenant à sa garnison</w:t>
      </w:r>
      <w:r w:rsidR="00C474C1">
        <w:t xml:space="preserve">, </w:t>
      </w:r>
      <w:r w:rsidRPr="00605EB6">
        <w:t>où il va demander de nouveau</w:t>
      </w:r>
      <w:r w:rsidR="00C474C1">
        <w:t xml:space="preserve">, </w:t>
      </w:r>
      <w:r w:rsidRPr="00605EB6">
        <w:t>non plus une permission de trois jours</w:t>
      </w:r>
      <w:r w:rsidR="00C474C1">
        <w:t xml:space="preserve">, </w:t>
      </w:r>
      <w:r w:rsidRPr="00605EB6">
        <w:t>mais un congé de trois mois</w:t>
      </w:r>
      <w:r w:rsidR="00C474C1">
        <w:t>.</w:t>
      </w:r>
    </w:p>
    <w:p w14:paraId="7345C7DD" w14:textId="70894688" w:rsidR="00C474C1" w:rsidRDefault="00C474C1" w:rsidP="00C52F4A">
      <w:r>
        <w:t>M. </w:t>
      </w:r>
      <w:r w:rsidR="00C52F4A" w:rsidRPr="00605EB6">
        <w:t>Lagarde a quitté Paris</w:t>
      </w:r>
      <w:r>
        <w:t xml:space="preserve">, </w:t>
      </w:r>
      <w:r w:rsidR="00C52F4A" w:rsidRPr="00605EB6">
        <w:t>lui aussi</w:t>
      </w:r>
      <w:r>
        <w:t xml:space="preserve">. </w:t>
      </w:r>
      <w:r w:rsidR="00C52F4A" w:rsidRPr="00605EB6">
        <w:t>Nous le suivrons à Épinal</w:t>
      </w:r>
      <w:r>
        <w:t xml:space="preserve">, </w:t>
      </w:r>
      <w:r w:rsidR="00C52F4A" w:rsidRPr="00605EB6">
        <w:t>dans cette maison qu</w:t>
      </w:r>
      <w:r>
        <w:t>’</w:t>
      </w:r>
      <w:r w:rsidR="00C52F4A" w:rsidRPr="00605EB6">
        <w:t>il a louée et fait meubler</w:t>
      </w:r>
      <w:r>
        <w:t xml:space="preserve">, </w:t>
      </w:r>
      <w:r w:rsidR="00C52F4A" w:rsidRPr="00605EB6">
        <w:t>où demeure Jean Loup dans un pavillon</w:t>
      </w:r>
      <w:r>
        <w:t xml:space="preserve">, </w:t>
      </w:r>
      <w:r w:rsidR="00C52F4A" w:rsidRPr="00605EB6">
        <w:t xml:space="preserve">et </w:t>
      </w:r>
      <w:r w:rsidR="009A0CB4" w:rsidRPr="009A0CB4">
        <w:t>M</w:t>
      </w:r>
      <w:r w:rsidR="009A0CB4" w:rsidRPr="009A0CB4">
        <w:rPr>
          <w:vertAlign w:val="superscript"/>
        </w:rPr>
        <w:t>me</w:t>
      </w:r>
      <w:r>
        <w:t> de </w:t>
      </w:r>
      <w:r w:rsidR="00C52F4A" w:rsidRPr="00605EB6">
        <w:t>Simaise et sa fille dans le corps principal de l</w:t>
      </w:r>
      <w:r>
        <w:t>’</w:t>
      </w:r>
      <w:r w:rsidR="00C52F4A" w:rsidRPr="00605EB6">
        <w:t>habitation</w:t>
      </w:r>
      <w:r>
        <w:t>.</w:t>
      </w:r>
    </w:p>
    <w:p w14:paraId="4E70DB8A" w14:textId="1488EB2E" w:rsidR="00C474C1" w:rsidRDefault="009A0CB4" w:rsidP="00C52F4A">
      <w:r w:rsidRPr="009A0CB4">
        <w:t>M</w:t>
      </w:r>
      <w:r w:rsidRPr="009A0CB4">
        <w:rPr>
          <w:vertAlign w:val="superscript"/>
        </w:rPr>
        <w:t>me</w:t>
      </w:r>
      <w:r w:rsidR="00C474C1">
        <w:t> </w:t>
      </w:r>
      <w:r w:rsidR="00C52F4A" w:rsidRPr="00605EB6">
        <w:t xml:space="preserve">et </w:t>
      </w:r>
      <w:r w:rsidRPr="009A0CB4">
        <w:t>M</w:t>
      </w:r>
      <w:r w:rsidRPr="009A0CB4">
        <w:rPr>
          <w:vertAlign w:val="superscript"/>
        </w:rPr>
        <w:t>lle</w:t>
      </w:r>
      <w:r w:rsidR="00C474C1">
        <w:t> de </w:t>
      </w:r>
      <w:r w:rsidR="00C52F4A" w:rsidRPr="00605EB6">
        <w:t>Simaise vivent là très retirées</w:t>
      </w:r>
      <w:r w:rsidR="00C474C1">
        <w:t xml:space="preserve">, </w:t>
      </w:r>
      <w:r w:rsidR="00C52F4A" w:rsidRPr="00605EB6">
        <w:t>ne sortant presque jamais</w:t>
      </w:r>
      <w:r w:rsidR="00C474C1">
        <w:t xml:space="preserve">, </w:t>
      </w:r>
      <w:r w:rsidR="00C52F4A" w:rsidRPr="00605EB6">
        <w:t>ne songeant qu</w:t>
      </w:r>
      <w:r w:rsidR="00C474C1">
        <w:t>’</w:t>
      </w:r>
      <w:r w:rsidR="00C52F4A" w:rsidRPr="00605EB6">
        <w:t>à remplir la mission délicate qui leur a été confiée</w:t>
      </w:r>
      <w:r w:rsidR="00C474C1">
        <w:t>.</w:t>
      </w:r>
    </w:p>
    <w:p w14:paraId="40D71C0C" w14:textId="64AA93A2" w:rsidR="00C474C1" w:rsidRDefault="00C52F4A" w:rsidP="00C52F4A">
      <w:r w:rsidRPr="00605EB6">
        <w:t xml:space="preserve">La baronne se fait appeler </w:t>
      </w:r>
      <w:r w:rsidR="009A0CB4" w:rsidRPr="009A0CB4">
        <w:t>M</w:t>
      </w:r>
      <w:r w:rsidR="009A0CB4" w:rsidRPr="009A0CB4">
        <w:rPr>
          <w:vertAlign w:val="superscript"/>
        </w:rPr>
        <w:t>me</w:t>
      </w:r>
      <w:r w:rsidR="00C474C1">
        <w:t> </w:t>
      </w:r>
      <w:r w:rsidRPr="00605EB6">
        <w:t>Sandras</w:t>
      </w:r>
      <w:r w:rsidR="00C474C1">
        <w:t xml:space="preserve">. </w:t>
      </w:r>
      <w:r w:rsidRPr="00605EB6">
        <w:t>À l</w:t>
      </w:r>
      <w:r w:rsidR="00C474C1">
        <w:t>’</w:t>
      </w:r>
      <w:r w:rsidRPr="00605EB6">
        <w:t>exception de quelques amis d</w:t>
      </w:r>
      <w:r w:rsidR="00C474C1">
        <w:t>’</w:t>
      </w:r>
      <w:r w:rsidRPr="00605EB6">
        <w:t>une discrétion absolue</w:t>
      </w:r>
      <w:r w:rsidR="00C474C1">
        <w:t xml:space="preserve">, </w:t>
      </w:r>
      <w:r w:rsidRPr="00605EB6">
        <w:t xml:space="preserve">tels que </w:t>
      </w:r>
      <w:r w:rsidR="00C474C1">
        <w:t>M. de </w:t>
      </w:r>
      <w:r w:rsidRPr="00605EB6">
        <w:t xml:space="preserve">Violaine et </w:t>
      </w:r>
      <w:r w:rsidR="00C474C1">
        <w:t>M. </w:t>
      </w:r>
      <w:r w:rsidRPr="00605EB6">
        <w:t>Roubaud</w:t>
      </w:r>
      <w:r w:rsidR="00C474C1">
        <w:t xml:space="preserve">, </w:t>
      </w:r>
      <w:r w:rsidRPr="00605EB6">
        <w:t>le notaire</w:t>
      </w:r>
      <w:r w:rsidR="00C474C1">
        <w:t xml:space="preserve">, </w:t>
      </w:r>
      <w:r w:rsidRPr="00605EB6">
        <w:t>nul ne sait que la baronne de Simaise et sa fille habitent à Épinal sous un nom d</w:t>
      </w:r>
      <w:r w:rsidR="00C474C1">
        <w:t>’</w:t>
      </w:r>
      <w:r w:rsidRPr="00605EB6">
        <w:t>emprunt</w:t>
      </w:r>
      <w:r w:rsidR="00C474C1">
        <w:t>.</w:t>
      </w:r>
    </w:p>
    <w:p w14:paraId="38B59F09" w14:textId="77777777" w:rsidR="00C474C1" w:rsidRDefault="00C52F4A" w:rsidP="00C52F4A">
      <w:r w:rsidRPr="00605EB6">
        <w:t>Ces dames ont quitté Vaucourt depuis dix-huit mois et n</w:t>
      </w:r>
      <w:r w:rsidR="00C474C1">
        <w:t>’</w:t>
      </w:r>
      <w:r w:rsidRPr="00605EB6">
        <w:t>y font que de rares apparitions</w:t>
      </w:r>
      <w:r w:rsidR="00C474C1">
        <w:t xml:space="preserve">. </w:t>
      </w:r>
      <w:r w:rsidRPr="00605EB6">
        <w:t>On croit qu</w:t>
      </w:r>
      <w:r w:rsidR="00C474C1">
        <w:t>’</w:t>
      </w:r>
      <w:r w:rsidRPr="00605EB6">
        <w:t>elles voyagent</w:t>
      </w:r>
      <w:r w:rsidR="00C474C1">
        <w:t xml:space="preserve">. </w:t>
      </w:r>
      <w:r w:rsidRPr="00605EB6">
        <w:t>Rien ne souffre sur le vaste domaine</w:t>
      </w:r>
      <w:r w:rsidR="00C474C1">
        <w:t xml:space="preserve"> : </w:t>
      </w:r>
      <w:r w:rsidRPr="00605EB6">
        <w:t>les jardins et le parc du château sont tenus comme s</w:t>
      </w:r>
      <w:r w:rsidR="00C474C1">
        <w:t>’</w:t>
      </w:r>
      <w:r w:rsidRPr="00605EB6">
        <w:t>ils étaient sous l</w:t>
      </w:r>
      <w:r w:rsidR="00C474C1">
        <w:t>’</w:t>
      </w:r>
      <w:r w:rsidRPr="00605EB6">
        <w:t>œil de la maîtresse</w:t>
      </w:r>
      <w:r w:rsidR="00C474C1">
        <w:t xml:space="preserve"> ; </w:t>
      </w:r>
      <w:r w:rsidRPr="00605EB6">
        <w:t>les coupes et les ventes de bois se font régulièrement</w:t>
      </w:r>
      <w:r w:rsidR="00C474C1">
        <w:t xml:space="preserve"> ; </w:t>
      </w:r>
      <w:r w:rsidRPr="00605EB6">
        <w:t>les fermes sont florissantes et les pauvres ne sont pas oubliés</w:t>
      </w:r>
      <w:r w:rsidR="00C474C1">
        <w:t>.</w:t>
      </w:r>
    </w:p>
    <w:p w14:paraId="48E8006C" w14:textId="10DE30CD" w:rsidR="00C474C1" w:rsidRDefault="00C474C1" w:rsidP="00C52F4A">
      <w:r>
        <w:lastRenderedPageBreak/>
        <w:t>M. </w:t>
      </w:r>
      <w:r w:rsidR="00C52F4A" w:rsidRPr="00605EB6">
        <w:t>Lagarde était à peine entré dans la maison qu</w:t>
      </w:r>
      <w:r>
        <w:t>’</w:t>
      </w:r>
      <w:r w:rsidR="00C52F4A" w:rsidRPr="00605EB6">
        <w:t>un homme de cinquante ans</w:t>
      </w:r>
      <w:r>
        <w:t xml:space="preserve">, </w:t>
      </w:r>
      <w:r w:rsidR="00C52F4A" w:rsidRPr="00605EB6">
        <w:t>au regard doux</w:t>
      </w:r>
      <w:r>
        <w:t xml:space="preserve">, </w:t>
      </w:r>
      <w:r w:rsidR="00C52F4A" w:rsidRPr="00605EB6">
        <w:t>front large</w:t>
      </w:r>
      <w:r>
        <w:t xml:space="preserve">, </w:t>
      </w:r>
      <w:r w:rsidR="00C52F4A" w:rsidRPr="00605EB6">
        <w:t>intelligent</w:t>
      </w:r>
      <w:r>
        <w:t xml:space="preserve">, </w:t>
      </w:r>
      <w:r w:rsidR="00C52F4A" w:rsidRPr="00605EB6">
        <w:t>barbe et cheveux grisonnants</w:t>
      </w:r>
      <w:r>
        <w:t xml:space="preserve">, </w:t>
      </w:r>
      <w:r w:rsidR="00C52F4A" w:rsidRPr="00605EB6">
        <w:t>extérieur honnête</w:t>
      </w:r>
      <w:r>
        <w:t xml:space="preserve">, </w:t>
      </w:r>
      <w:r w:rsidR="00C52F4A" w:rsidRPr="00605EB6">
        <w:t>vint le saluer avec empressement</w:t>
      </w:r>
      <w:r>
        <w:t xml:space="preserve">. </w:t>
      </w:r>
      <w:r w:rsidR="00C52F4A" w:rsidRPr="00605EB6">
        <w:t>C</w:t>
      </w:r>
      <w:r>
        <w:t>’</w:t>
      </w:r>
      <w:r w:rsidR="00C52F4A" w:rsidRPr="00605EB6">
        <w:t>était le précepteur de Jean Loup</w:t>
      </w:r>
      <w:r>
        <w:t>.</w:t>
      </w:r>
    </w:p>
    <w:p w14:paraId="48FD5C61" w14:textId="783E4B48" w:rsidR="00C474C1" w:rsidRDefault="0094609C" w:rsidP="00C52F4A">
      <w:r>
        <w:t>— </w:t>
      </w:r>
      <w:r w:rsidR="00C52F4A" w:rsidRPr="00605EB6">
        <w:t>Comment allez-vous</w:t>
      </w:r>
      <w:r w:rsidR="00C474C1">
        <w:t xml:space="preserve">, </w:t>
      </w:r>
      <w:r w:rsidR="00C52F4A" w:rsidRPr="00605EB6">
        <w:t>monsieur Popinot</w:t>
      </w:r>
      <w:r w:rsidR="00C474C1">
        <w:t xml:space="preserve"> ? </w:t>
      </w:r>
      <w:r w:rsidR="00C52F4A" w:rsidRPr="00605EB6">
        <w:t xml:space="preserve">lui demanda </w:t>
      </w:r>
      <w:r w:rsidR="00C474C1">
        <w:t>M. </w:t>
      </w:r>
      <w:r w:rsidR="00C52F4A" w:rsidRPr="00605EB6">
        <w:t>Lagarde en lui tendant amicalement la main</w:t>
      </w:r>
      <w:r w:rsidR="00C474C1">
        <w:t>.</w:t>
      </w:r>
    </w:p>
    <w:p w14:paraId="02633CE7" w14:textId="5303629F" w:rsidR="00C474C1" w:rsidRDefault="0094609C" w:rsidP="00C52F4A">
      <w:r>
        <w:t>— </w:t>
      </w:r>
      <w:r w:rsidR="00C52F4A" w:rsidRPr="00605EB6">
        <w:t>Bien</w:t>
      </w:r>
      <w:r w:rsidR="00C474C1">
        <w:t xml:space="preserve">, </w:t>
      </w:r>
      <w:r w:rsidR="00C52F4A" w:rsidRPr="00605EB6">
        <w:t>monsieur</w:t>
      </w:r>
      <w:r w:rsidR="00C474C1">
        <w:t xml:space="preserve">, </w:t>
      </w:r>
      <w:r w:rsidR="00C52F4A" w:rsidRPr="00605EB6">
        <w:t>très bien</w:t>
      </w:r>
      <w:r w:rsidR="00C474C1">
        <w:t xml:space="preserve">, </w:t>
      </w:r>
      <w:r w:rsidR="00C52F4A" w:rsidRPr="00605EB6">
        <w:t>comme vous voyez</w:t>
      </w:r>
      <w:r w:rsidR="00C474C1">
        <w:t xml:space="preserve">. </w:t>
      </w:r>
      <w:r w:rsidR="00C52F4A" w:rsidRPr="00605EB6">
        <w:t>Vous</w:t>
      </w:r>
      <w:r w:rsidR="00C474C1">
        <w:t xml:space="preserve">, </w:t>
      </w:r>
      <w:r w:rsidR="00C52F4A" w:rsidRPr="00605EB6">
        <w:t>monsieur</w:t>
      </w:r>
      <w:r w:rsidR="00C474C1">
        <w:t xml:space="preserve">, </w:t>
      </w:r>
      <w:r w:rsidR="00C52F4A" w:rsidRPr="00605EB6">
        <w:t>toujours en voyage et infatigable</w:t>
      </w:r>
      <w:r w:rsidR="00C474C1">
        <w:t xml:space="preserve">. </w:t>
      </w:r>
      <w:r w:rsidR="00C52F4A" w:rsidRPr="00605EB6">
        <w:t>Votre santé a-t-elle été bonne pendant ces deux derniers mois</w:t>
      </w:r>
      <w:r w:rsidR="00C474C1">
        <w:t> ?</w:t>
      </w:r>
    </w:p>
    <w:p w14:paraId="66ED6FDB" w14:textId="3800A442" w:rsidR="00C474C1" w:rsidRDefault="0094609C" w:rsidP="00C52F4A">
      <w:r>
        <w:t>— </w:t>
      </w:r>
      <w:r w:rsidR="00C52F4A" w:rsidRPr="00605EB6">
        <w:t>Oui</w:t>
      </w:r>
      <w:r w:rsidR="00C474C1">
        <w:t xml:space="preserve">, </w:t>
      </w:r>
      <w:r w:rsidR="00C52F4A" w:rsidRPr="00605EB6">
        <w:t>assez bonne</w:t>
      </w:r>
      <w:r w:rsidR="00C474C1">
        <w:t xml:space="preserve">, </w:t>
      </w:r>
      <w:r w:rsidR="00C52F4A" w:rsidRPr="00605EB6">
        <w:t>monsieur Popinot</w:t>
      </w:r>
      <w:r w:rsidR="00C474C1">
        <w:t xml:space="preserve">. </w:t>
      </w:r>
      <w:r w:rsidR="00C52F4A" w:rsidRPr="00605EB6">
        <w:t>Ainsi</w:t>
      </w:r>
      <w:r w:rsidR="00C474C1">
        <w:t xml:space="preserve">, </w:t>
      </w:r>
      <w:r w:rsidR="00C52F4A" w:rsidRPr="00605EB6">
        <w:t>vous êtes toujours satisfait de votre position</w:t>
      </w:r>
      <w:r w:rsidR="00C474C1">
        <w:t> ?</w:t>
      </w:r>
    </w:p>
    <w:p w14:paraId="33E961E0" w14:textId="20E36729" w:rsidR="00C474C1" w:rsidRDefault="0094609C" w:rsidP="00C52F4A">
      <w:r>
        <w:t>— </w:t>
      </w:r>
      <w:r w:rsidR="00C52F4A" w:rsidRPr="00605EB6">
        <w:t>Pour ne pas l</w:t>
      </w:r>
      <w:r w:rsidR="00C474C1">
        <w:t>’</w:t>
      </w:r>
      <w:r w:rsidR="00C52F4A" w:rsidRPr="00605EB6">
        <w:t>être</w:t>
      </w:r>
      <w:r w:rsidR="00C474C1">
        <w:t xml:space="preserve">, </w:t>
      </w:r>
      <w:r w:rsidR="00C52F4A" w:rsidRPr="00605EB6">
        <w:t>il faudrait que je fusse bien difficile</w:t>
      </w:r>
      <w:r w:rsidR="00C474C1">
        <w:t xml:space="preserve">, </w:t>
      </w:r>
      <w:r w:rsidR="00C52F4A" w:rsidRPr="00605EB6">
        <w:t>ou bien exigeant</w:t>
      </w:r>
      <w:r w:rsidR="00C474C1">
        <w:t xml:space="preserve">, </w:t>
      </w:r>
      <w:r w:rsidR="00C52F4A" w:rsidRPr="00605EB6">
        <w:t>monsieur</w:t>
      </w:r>
      <w:r w:rsidR="00C474C1">
        <w:t xml:space="preserve">. </w:t>
      </w:r>
      <w:r w:rsidR="00C52F4A" w:rsidRPr="00605EB6">
        <w:t>Mais je suis ici comme un prince</w:t>
      </w:r>
      <w:r w:rsidR="00C474C1">
        <w:t xml:space="preserve"> ! </w:t>
      </w:r>
      <w:r w:rsidR="00C52F4A" w:rsidRPr="00605EB6">
        <w:t>Le jour viendra</w:t>
      </w:r>
      <w:r w:rsidR="00C474C1">
        <w:t xml:space="preserve">, – </w:t>
      </w:r>
      <w:r w:rsidR="00C52F4A" w:rsidRPr="00605EB6">
        <w:t>il est proche</w:t>
      </w:r>
      <w:r w:rsidR="00C474C1">
        <w:t xml:space="preserve">, </w:t>
      </w:r>
      <w:r w:rsidR="00C52F4A" w:rsidRPr="00605EB6">
        <w:t>peut-être</w:t>
      </w:r>
      <w:r w:rsidR="00C474C1">
        <w:t xml:space="preserve">, – </w:t>
      </w:r>
      <w:r w:rsidR="00C52F4A" w:rsidRPr="00605EB6">
        <w:t>où mes services deviendront inutiles</w:t>
      </w:r>
      <w:r w:rsidR="00C474C1">
        <w:t xml:space="preserve"> ; </w:t>
      </w:r>
      <w:r w:rsidR="00C52F4A" w:rsidRPr="00605EB6">
        <w:t>alors</w:t>
      </w:r>
      <w:r w:rsidR="00C474C1">
        <w:t xml:space="preserve">, </w:t>
      </w:r>
      <w:r w:rsidR="00C52F4A" w:rsidRPr="00605EB6">
        <w:t>monsieur</w:t>
      </w:r>
      <w:r w:rsidR="00C474C1">
        <w:t xml:space="preserve">, </w:t>
      </w:r>
      <w:r w:rsidR="00C52F4A" w:rsidRPr="00605EB6">
        <w:t>je devrai quitter avec regret cette position que je vous dois</w:t>
      </w:r>
      <w:r w:rsidR="00C474C1">
        <w:t>.</w:t>
      </w:r>
    </w:p>
    <w:p w14:paraId="4B6C2623" w14:textId="4C71FB7C" w:rsidR="00C474C1" w:rsidRDefault="0094609C" w:rsidP="00C52F4A">
      <w:r>
        <w:t>— </w:t>
      </w:r>
      <w:r w:rsidR="00C52F4A" w:rsidRPr="00605EB6">
        <w:t>Nous n</w:t>
      </w:r>
      <w:r w:rsidR="00C474C1">
        <w:t>’</w:t>
      </w:r>
      <w:r w:rsidR="00C52F4A" w:rsidRPr="00605EB6">
        <w:t>en sommes pas encore là</w:t>
      </w:r>
      <w:r w:rsidR="00C474C1">
        <w:t xml:space="preserve">, </w:t>
      </w:r>
      <w:r w:rsidR="00C52F4A" w:rsidRPr="00605EB6">
        <w:t>cher monsieur</w:t>
      </w:r>
      <w:r w:rsidR="00C474C1">
        <w:t xml:space="preserve">, </w:t>
      </w:r>
      <w:r w:rsidR="00C52F4A" w:rsidRPr="00605EB6">
        <w:t xml:space="preserve">répliqua </w:t>
      </w:r>
      <w:r w:rsidR="00C474C1">
        <w:t>M. </w:t>
      </w:r>
      <w:r w:rsidR="00C52F4A" w:rsidRPr="00605EB6">
        <w:t>Lagarde en souriant</w:t>
      </w:r>
      <w:r w:rsidR="00C474C1">
        <w:t xml:space="preserve"> ; </w:t>
      </w:r>
      <w:r w:rsidR="00C52F4A" w:rsidRPr="00605EB6">
        <w:t>du reste</w:t>
      </w:r>
      <w:r w:rsidR="00C474C1">
        <w:t xml:space="preserve">, </w:t>
      </w:r>
      <w:r w:rsidR="00C52F4A" w:rsidRPr="00605EB6">
        <w:t>soyez tranquille</w:t>
      </w:r>
      <w:r w:rsidR="00C474C1">
        <w:t xml:space="preserve">, </w:t>
      </w:r>
      <w:r w:rsidR="00C52F4A" w:rsidRPr="00605EB6">
        <w:t>on ne sera pas ingrat envers vous</w:t>
      </w:r>
      <w:r w:rsidR="00C474C1">
        <w:t xml:space="preserve">. </w:t>
      </w:r>
      <w:r w:rsidR="00C52F4A" w:rsidRPr="00605EB6">
        <w:t>Comment va votre élève</w:t>
      </w:r>
      <w:r w:rsidR="00C474C1">
        <w:t> ?</w:t>
      </w:r>
    </w:p>
    <w:p w14:paraId="0A5965F8" w14:textId="105643AB" w:rsidR="00C474C1" w:rsidRDefault="0094609C" w:rsidP="00C52F4A">
      <w:r>
        <w:t>— </w:t>
      </w:r>
      <w:r w:rsidR="00C52F4A" w:rsidRPr="00605EB6">
        <w:t>Bien</w:t>
      </w:r>
      <w:r w:rsidR="00C474C1">
        <w:t xml:space="preserve">, </w:t>
      </w:r>
      <w:r w:rsidR="00C52F4A" w:rsidRPr="00605EB6">
        <w:t>toujours bien</w:t>
      </w:r>
      <w:r w:rsidR="00C474C1">
        <w:t>.</w:t>
      </w:r>
    </w:p>
    <w:p w14:paraId="5D50CE66" w14:textId="2720B1F0" w:rsidR="00C474C1" w:rsidRDefault="0094609C" w:rsidP="00C52F4A">
      <w:r>
        <w:t>— </w:t>
      </w:r>
      <w:r w:rsidR="00C52F4A" w:rsidRPr="00605EB6">
        <w:t>Vous êtes content de lui</w:t>
      </w:r>
      <w:r w:rsidR="00C474C1">
        <w:t> ?</w:t>
      </w:r>
    </w:p>
    <w:p w14:paraId="44174B88" w14:textId="2444AE6F" w:rsidR="00C474C1" w:rsidRDefault="0094609C" w:rsidP="00C52F4A">
      <w:r>
        <w:t>— </w:t>
      </w:r>
      <w:r w:rsidR="00C52F4A" w:rsidRPr="00605EB6">
        <w:t>On ne peut plus content</w:t>
      </w:r>
      <w:r w:rsidR="00C474C1">
        <w:t xml:space="preserve">. </w:t>
      </w:r>
      <w:r w:rsidR="00C52F4A" w:rsidRPr="00605EB6">
        <w:t>Doué d</w:t>
      </w:r>
      <w:r w:rsidR="00C474C1">
        <w:t>’</w:t>
      </w:r>
      <w:r w:rsidR="00C52F4A" w:rsidRPr="00605EB6">
        <w:t>une intelligence extraordinaire</w:t>
      </w:r>
      <w:r w:rsidR="00C474C1">
        <w:t xml:space="preserve">, </w:t>
      </w:r>
      <w:r w:rsidR="00C52F4A" w:rsidRPr="00605EB6">
        <w:t>il fait des progrès rapides</w:t>
      </w:r>
      <w:r w:rsidR="00C474C1">
        <w:t xml:space="preserve">, </w:t>
      </w:r>
      <w:r w:rsidR="00C52F4A" w:rsidRPr="00605EB6">
        <w:t>surprenants</w:t>
      </w:r>
      <w:r w:rsidR="00C474C1">
        <w:t xml:space="preserve"> ; </w:t>
      </w:r>
      <w:r w:rsidR="00C52F4A" w:rsidRPr="00605EB6">
        <w:t>moi-même je suis émerveillé</w:t>
      </w:r>
      <w:r w:rsidR="00C474C1">
        <w:t xml:space="preserve">. </w:t>
      </w:r>
      <w:r w:rsidR="00C52F4A" w:rsidRPr="00605EB6">
        <w:t>Il y a des choses qu</w:t>
      </w:r>
      <w:r w:rsidR="00C474C1">
        <w:t>’</w:t>
      </w:r>
      <w:r w:rsidR="00C52F4A" w:rsidRPr="00605EB6">
        <w:t>il sait avant de les avoir apprises</w:t>
      </w:r>
      <w:r w:rsidR="00C474C1">
        <w:t xml:space="preserve"> : </w:t>
      </w:r>
      <w:r w:rsidR="00C52F4A" w:rsidRPr="00605EB6">
        <w:t>il devine</w:t>
      </w:r>
      <w:r w:rsidR="00C474C1">
        <w:t xml:space="preserve">. </w:t>
      </w:r>
      <w:r w:rsidR="00C52F4A" w:rsidRPr="00605EB6">
        <w:t>Chez lui</w:t>
      </w:r>
      <w:r w:rsidR="00C474C1">
        <w:t xml:space="preserve">, </w:t>
      </w:r>
      <w:r w:rsidR="00C52F4A" w:rsidRPr="00605EB6">
        <w:t>l</w:t>
      </w:r>
      <w:r w:rsidR="00C474C1">
        <w:t>’</w:t>
      </w:r>
      <w:r w:rsidR="00C52F4A" w:rsidRPr="00605EB6">
        <w:t>intuition est naturelle et il a une incroyable facilité de compréhension et d</w:t>
      </w:r>
      <w:r w:rsidR="00C474C1">
        <w:t>’</w:t>
      </w:r>
      <w:r w:rsidR="00C52F4A" w:rsidRPr="00605EB6">
        <w:t>assimilation</w:t>
      </w:r>
      <w:r w:rsidR="00C474C1">
        <w:t>.</w:t>
      </w:r>
    </w:p>
    <w:p w14:paraId="00B0B7ED" w14:textId="2DC4D111" w:rsidR="00C474C1" w:rsidRDefault="00C52F4A" w:rsidP="00C52F4A">
      <w:r w:rsidRPr="00605EB6">
        <w:lastRenderedPageBreak/>
        <w:t xml:space="preserve">Le regard de </w:t>
      </w:r>
      <w:r w:rsidR="00C474C1">
        <w:t>M. </w:t>
      </w:r>
      <w:r w:rsidRPr="00605EB6">
        <w:t>Lagarde eut un rayonnement</w:t>
      </w:r>
      <w:r w:rsidR="00C474C1">
        <w:t>.</w:t>
      </w:r>
    </w:p>
    <w:p w14:paraId="2F357CDE" w14:textId="528E89B8" w:rsidR="00C474C1" w:rsidRDefault="0094609C" w:rsidP="00C52F4A">
      <w:r>
        <w:t>— </w:t>
      </w:r>
      <w:r w:rsidR="00C52F4A" w:rsidRPr="00605EB6">
        <w:t>Si monsieur désire qu</w:t>
      </w:r>
      <w:r w:rsidR="00C474C1">
        <w:t>’</w:t>
      </w:r>
      <w:r w:rsidR="00C52F4A" w:rsidRPr="00605EB6">
        <w:t>il fasse de hautes études</w:t>
      </w:r>
      <w:r w:rsidR="00C474C1">
        <w:t xml:space="preserve">, </w:t>
      </w:r>
      <w:r w:rsidR="00C52F4A" w:rsidRPr="00605EB6">
        <w:t>reprit le précepteur</w:t>
      </w:r>
      <w:r w:rsidR="00C474C1">
        <w:t xml:space="preserve">, </w:t>
      </w:r>
      <w:r w:rsidR="00C52F4A" w:rsidRPr="00605EB6">
        <w:t>nous pourrions</w:t>
      </w:r>
      <w:r w:rsidR="00C474C1">
        <w:t xml:space="preserve">, </w:t>
      </w:r>
      <w:r w:rsidR="00C52F4A" w:rsidRPr="00605EB6">
        <w:t>dès maintenant</w:t>
      </w:r>
      <w:r w:rsidR="00C474C1">
        <w:t>…</w:t>
      </w:r>
    </w:p>
    <w:p w14:paraId="65A0D65A" w14:textId="3C461FBF" w:rsidR="00C474C1" w:rsidRDefault="0094609C" w:rsidP="00C52F4A">
      <w:r>
        <w:t>— </w:t>
      </w:r>
      <w:r w:rsidR="00C52F4A" w:rsidRPr="00605EB6">
        <w:t>Ne nous pressons pas</w:t>
      </w:r>
      <w:r w:rsidR="00C474C1">
        <w:t xml:space="preserve">, </w:t>
      </w:r>
      <w:r w:rsidR="00C52F4A" w:rsidRPr="00605EB6">
        <w:t>cher monsieur Popinot</w:t>
      </w:r>
      <w:r w:rsidR="00C474C1">
        <w:t xml:space="preserve">, </w:t>
      </w:r>
      <w:r w:rsidR="00C52F4A" w:rsidRPr="00605EB6">
        <w:t xml:space="preserve">interrompit </w:t>
      </w:r>
      <w:r w:rsidR="00C474C1">
        <w:t>M. </w:t>
      </w:r>
      <w:r w:rsidR="00C52F4A" w:rsidRPr="00605EB6">
        <w:t>Lagarde</w:t>
      </w:r>
      <w:r w:rsidR="00C474C1">
        <w:t xml:space="preserve"> ; </w:t>
      </w:r>
      <w:r w:rsidR="00C52F4A" w:rsidRPr="00605EB6">
        <w:t>qu</w:t>
      </w:r>
      <w:r w:rsidR="00C474C1">
        <w:t>’</w:t>
      </w:r>
      <w:r w:rsidR="00C52F4A" w:rsidRPr="00605EB6">
        <w:t>il apprenne d</w:t>
      </w:r>
      <w:r w:rsidR="00C474C1">
        <w:t>’</w:t>
      </w:r>
      <w:r w:rsidR="00C52F4A" w:rsidRPr="00605EB6">
        <w:t>abord et bien ce qu</w:t>
      </w:r>
      <w:r w:rsidR="00C474C1">
        <w:t>’</w:t>
      </w:r>
      <w:r w:rsidR="00C52F4A" w:rsidRPr="00605EB6">
        <w:t>il est indispensable à un homme de savoir</w:t>
      </w:r>
      <w:r w:rsidR="00C474C1">
        <w:t>.</w:t>
      </w:r>
    </w:p>
    <w:p w14:paraId="1119DDC5" w14:textId="5B4FC042" w:rsidR="00C474C1" w:rsidRDefault="0094609C" w:rsidP="00C52F4A">
      <w:r>
        <w:t>— </w:t>
      </w:r>
      <w:r w:rsidR="00C52F4A" w:rsidRPr="00605EB6">
        <w:t>Vous l</w:t>
      </w:r>
      <w:r w:rsidR="00C474C1">
        <w:t>’</w:t>
      </w:r>
      <w:r w:rsidR="00C52F4A" w:rsidRPr="00605EB6">
        <w:t>interrogerez et vous n</w:t>
      </w:r>
      <w:r w:rsidR="00C474C1">
        <w:t>’</w:t>
      </w:r>
      <w:r w:rsidR="00C52F4A" w:rsidRPr="00605EB6">
        <w:t>aurez que des éloges à lui adresser</w:t>
      </w:r>
      <w:r w:rsidR="00C474C1">
        <w:t>.</w:t>
      </w:r>
    </w:p>
    <w:p w14:paraId="267AEFDC" w14:textId="249B4F72" w:rsidR="00C474C1" w:rsidRDefault="0094609C" w:rsidP="00C52F4A">
      <w:r>
        <w:t>— </w:t>
      </w:r>
      <w:r w:rsidR="00C52F4A" w:rsidRPr="00605EB6">
        <w:t>Ainsi qu</w:t>
      </w:r>
      <w:r w:rsidR="00C474C1">
        <w:t>’</w:t>
      </w:r>
      <w:r w:rsidR="00C52F4A" w:rsidRPr="00605EB6">
        <w:t>à ses maîtres</w:t>
      </w:r>
      <w:r w:rsidR="00C474C1">
        <w:t xml:space="preserve">, </w:t>
      </w:r>
      <w:r w:rsidR="00C52F4A" w:rsidRPr="00605EB6">
        <w:t>monsieur Popinot</w:t>
      </w:r>
      <w:r w:rsidR="00C474C1">
        <w:t>.</w:t>
      </w:r>
    </w:p>
    <w:p w14:paraId="0ED6C0A8" w14:textId="3AFA1439" w:rsidR="00C474C1" w:rsidRDefault="0094609C" w:rsidP="00C52F4A">
      <w:r>
        <w:t>— </w:t>
      </w:r>
      <w:r w:rsidR="00C52F4A" w:rsidRPr="00605EB6">
        <w:t>Il est le premier à nous récompenser de nos soins par la satisfaction qu</w:t>
      </w:r>
      <w:r w:rsidR="00C474C1">
        <w:t>’</w:t>
      </w:r>
      <w:r w:rsidR="00C52F4A" w:rsidRPr="00605EB6">
        <w:t>il nous donne</w:t>
      </w:r>
      <w:r w:rsidR="00C474C1">
        <w:t>.</w:t>
      </w:r>
    </w:p>
    <w:p w14:paraId="0B7F15E2" w14:textId="77E2EB4A" w:rsidR="00C474C1" w:rsidRDefault="0094609C" w:rsidP="00C52F4A">
      <w:r>
        <w:t>— </w:t>
      </w:r>
      <w:r w:rsidR="00C52F4A" w:rsidRPr="00605EB6">
        <w:t>Commence-t-il déjà à parler l</w:t>
      </w:r>
      <w:r w:rsidR="00C474C1">
        <w:t>’</w:t>
      </w:r>
      <w:r w:rsidR="00C52F4A" w:rsidRPr="00605EB6">
        <w:t>anglais</w:t>
      </w:r>
      <w:r w:rsidR="00C474C1">
        <w:t> ?</w:t>
      </w:r>
    </w:p>
    <w:p w14:paraId="6818B23B" w14:textId="0348C2BA" w:rsidR="00C474C1" w:rsidRDefault="0094609C" w:rsidP="00C52F4A">
      <w:r>
        <w:t>— </w:t>
      </w:r>
      <w:r w:rsidR="00C52F4A" w:rsidRPr="00605EB6">
        <w:t>Assez pour pouvoir causer avec vous dans cette langue</w:t>
      </w:r>
      <w:r w:rsidR="00C474C1">
        <w:t>.</w:t>
      </w:r>
    </w:p>
    <w:p w14:paraId="70BB8AB3" w14:textId="07CD38FA" w:rsidR="00C474C1" w:rsidRDefault="0094609C" w:rsidP="00C52F4A">
      <w:r>
        <w:t>— </w:t>
      </w:r>
      <w:r w:rsidR="00C52F4A" w:rsidRPr="00605EB6">
        <w:t>Bien</w:t>
      </w:r>
      <w:r w:rsidR="00C474C1">
        <w:t>.</w:t>
      </w:r>
    </w:p>
    <w:p w14:paraId="4F48B275" w14:textId="5A2BA217" w:rsidR="00C474C1" w:rsidRDefault="0094609C" w:rsidP="00C52F4A">
      <w:r>
        <w:t>— </w:t>
      </w:r>
      <w:r w:rsidR="00C52F4A" w:rsidRPr="00605EB6">
        <w:t>Ne désirez-vous pas le voir</w:t>
      </w:r>
      <w:r w:rsidR="00C474C1">
        <w:t xml:space="preserve">, </w:t>
      </w:r>
      <w:r w:rsidR="00C52F4A" w:rsidRPr="00605EB6">
        <w:t>maintenant</w:t>
      </w:r>
      <w:r w:rsidR="00C474C1">
        <w:t> ?</w:t>
      </w:r>
    </w:p>
    <w:p w14:paraId="316F7AAB" w14:textId="3C521BC4" w:rsidR="00C474C1" w:rsidRDefault="0094609C" w:rsidP="00C52F4A">
      <w:r>
        <w:t>— </w:t>
      </w:r>
      <w:r w:rsidR="00C52F4A" w:rsidRPr="00605EB6">
        <w:t>Non</w:t>
      </w:r>
      <w:r w:rsidR="00C474C1">
        <w:t xml:space="preserve">, </w:t>
      </w:r>
      <w:r w:rsidR="00C52F4A" w:rsidRPr="00605EB6">
        <w:t>un peu plus tard</w:t>
      </w:r>
      <w:r w:rsidR="00C474C1">
        <w:t xml:space="preserve"> ; </w:t>
      </w:r>
      <w:r w:rsidR="00C52F4A" w:rsidRPr="00605EB6">
        <w:t>je dois d</w:t>
      </w:r>
      <w:r w:rsidR="00C474C1">
        <w:t>’</w:t>
      </w:r>
      <w:r w:rsidR="00C52F4A" w:rsidRPr="00605EB6">
        <w:t xml:space="preserve">abord présenter mes respects à </w:t>
      </w:r>
      <w:r w:rsidR="009A0CB4" w:rsidRPr="009A0CB4">
        <w:t>M</w:t>
      </w:r>
      <w:r w:rsidR="009A0CB4" w:rsidRPr="009A0CB4">
        <w:rPr>
          <w:vertAlign w:val="superscript"/>
        </w:rPr>
        <w:t>me</w:t>
      </w:r>
      <w:r w:rsidR="00C474C1">
        <w:t> </w:t>
      </w:r>
      <w:r w:rsidR="00C52F4A" w:rsidRPr="00605EB6">
        <w:t xml:space="preserve">et à </w:t>
      </w:r>
      <w:r w:rsidR="009A0CB4" w:rsidRPr="009A0CB4">
        <w:t>M</w:t>
      </w:r>
      <w:r w:rsidR="009A0CB4" w:rsidRPr="009A0CB4">
        <w:rPr>
          <w:vertAlign w:val="superscript"/>
        </w:rPr>
        <w:t>lle</w:t>
      </w:r>
      <w:r w:rsidR="00C474C1">
        <w:t> </w:t>
      </w:r>
      <w:r w:rsidR="00C52F4A" w:rsidRPr="00605EB6">
        <w:t>Sandras</w:t>
      </w:r>
      <w:r w:rsidR="00C474C1">
        <w:t>.</w:t>
      </w:r>
    </w:p>
    <w:p w14:paraId="4EF46DFB" w14:textId="77777777" w:rsidR="00C474C1" w:rsidRDefault="00C474C1" w:rsidP="00C52F4A">
      <w:r>
        <w:t>» </w:t>
      </w:r>
      <w:r w:rsidR="00C52F4A" w:rsidRPr="00605EB6">
        <w:t>Que fait-il en ce moment</w:t>
      </w:r>
      <w:r>
        <w:t> ?</w:t>
      </w:r>
    </w:p>
    <w:p w14:paraId="426F0552" w14:textId="5ECE0DD2" w:rsidR="00C474C1" w:rsidRDefault="0094609C" w:rsidP="00C52F4A">
      <w:r>
        <w:t>— </w:t>
      </w:r>
      <w:r w:rsidR="00C52F4A" w:rsidRPr="00605EB6">
        <w:t>Il est à la salle d</w:t>
      </w:r>
      <w:r w:rsidR="00C474C1">
        <w:t>’</w:t>
      </w:r>
      <w:r w:rsidR="00C52F4A" w:rsidRPr="00605EB6">
        <w:t>escrime avec son professeur</w:t>
      </w:r>
      <w:r w:rsidR="00C474C1">
        <w:t xml:space="preserve">. </w:t>
      </w:r>
      <w:r w:rsidR="00C52F4A" w:rsidRPr="00605EB6">
        <w:t>Progrès rapides comme pour les autres choses</w:t>
      </w:r>
      <w:r w:rsidR="00C474C1">
        <w:t xml:space="preserve"> ; </w:t>
      </w:r>
      <w:r w:rsidR="00C52F4A" w:rsidRPr="00605EB6">
        <w:t>toujours calme</w:t>
      </w:r>
      <w:r w:rsidR="00C474C1">
        <w:t xml:space="preserve">, </w:t>
      </w:r>
      <w:r w:rsidR="00C52F4A" w:rsidRPr="00605EB6">
        <w:t>il tire avec une souplesse de la main et du corps</w:t>
      </w:r>
      <w:r w:rsidR="00C474C1">
        <w:t xml:space="preserve">, </w:t>
      </w:r>
      <w:r w:rsidR="00C52F4A" w:rsidRPr="00605EB6">
        <w:t>une élégance</w:t>
      </w:r>
      <w:r w:rsidR="00C474C1">
        <w:t xml:space="preserve">… </w:t>
      </w:r>
      <w:r w:rsidR="00C52F4A" w:rsidRPr="00605EB6">
        <w:t>C</w:t>
      </w:r>
      <w:r w:rsidR="00C474C1">
        <w:t>’</w:t>
      </w:r>
      <w:r w:rsidR="00C52F4A" w:rsidRPr="00605EB6">
        <w:t>est un plaisir de voir son habileté à tous les jeux de l</w:t>
      </w:r>
      <w:r w:rsidR="00C474C1">
        <w:t>’</w:t>
      </w:r>
      <w:r w:rsidR="00C52F4A" w:rsidRPr="00605EB6">
        <w:t>escrime</w:t>
      </w:r>
      <w:r w:rsidR="00C474C1">
        <w:t>.</w:t>
      </w:r>
    </w:p>
    <w:p w14:paraId="0B17E1DC" w14:textId="51AA37CC" w:rsidR="00C474C1" w:rsidRDefault="0094609C" w:rsidP="00C52F4A">
      <w:r>
        <w:t>— </w:t>
      </w:r>
      <w:r w:rsidR="00C52F4A" w:rsidRPr="00605EB6">
        <w:t>Et l</w:t>
      </w:r>
      <w:r w:rsidR="00C474C1">
        <w:t>’</w:t>
      </w:r>
      <w:r w:rsidR="00C52F4A" w:rsidRPr="00605EB6">
        <w:t>équitation</w:t>
      </w:r>
      <w:r w:rsidR="00C474C1">
        <w:t> ?</w:t>
      </w:r>
    </w:p>
    <w:p w14:paraId="78A6FA93" w14:textId="3DE58C47" w:rsidR="00C474C1" w:rsidRDefault="0094609C" w:rsidP="00C52F4A">
      <w:r>
        <w:lastRenderedPageBreak/>
        <w:t>— </w:t>
      </w:r>
      <w:r w:rsidR="00C52F4A" w:rsidRPr="00605EB6">
        <w:t>Sa tenue à cheval ne laisse plus rien à désirer</w:t>
      </w:r>
      <w:r w:rsidR="00C474C1">
        <w:t>.</w:t>
      </w:r>
    </w:p>
    <w:p w14:paraId="32D8B25E" w14:textId="745F72B2" w:rsidR="00C474C1" w:rsidRDefault="0094609C" w:rsidP="00C52F4A">
      <w:r>
        <w:t>— </w:t>
      </w:r>
      <w:r w:rsidR="00C52F4A" w:rsidRPr="00605EB6">
        <w:t>Il a toujours le même goût au travail</w:t>
      </w:r>
      <w:r w:rsidR="00C474C1">
        <w:t> ?</w:t>
      </w:r>
    </w:p>
    <w:p w14:paraId="2825FA8B" w14:textId="3C1E03BB" w:rsidR="00C474C1" w:rsidRDefault="0094609C" w:rsidP="00C52F4A">
      <w:r>
        <w:t>— </w:t>
      </w:r>
      <w:r w:rsidR="00C52F4A" w:rsidRPr="00605EB6">
        <w:t>Il y met de la passion</w:t>
      </w:r>
      <w:r w:rsidR="00C474C1">
        <w:t xml:space="preserve">, </w:t>
      </w:r>
      <w:r w:rsidR="00C52F4A" w:rsidRPr="00605EB6">
        <w:t>monsieur</w:t>
      </w:r>
      <w:r w:rsidR="00C474C1">
        <w:t xml:space="preserve"> ; </w:t>
      </w:r>
      <w:r w:rsidR="00C52F4A" w:rsidRPr="00605EB6">
        <w:t>plus il apprend</w:t>
      </w:r>
      <w:r w:rsidR="00C474C1">
        <w:t xml:space="preserve">, </w:t>
      </w:r>
      <w:r w:rsidR="00C52F4A" w:rsidRPr="00605EB6">
        <w:t>plus il veut apprendre</w:t>
      </w:r>
      <w:r w:rsidR="00C474C1">
        <w:t>.</w:t>
      </w:r>
    </w:p>
    <w:p w14:paraId="074BC5EF" w14:textId="1FF0DD9E" w:rsidR="00C474C1" w:rsidRDefault="0094609C" w:rsidP="00C52F4A">
      <w:r>
        <w:t>— </w:t>
      </w:r>
      <w:r w:rsidR="00C52F4A" w:rsidRPr="00605EB6">
        <w:t>Il est toujours docile</w:t>
      </w:r>
      <w:r w:rsidR="00C474C1">
        <w:t> ?</w:t>
      </w:r>
    </w:p>
    <w:p w14:paraId="5387306E" w14:textId="294D5824" w:rsidR="00C474C1" w:rsidRDefault="0094609C" w:rsidP="00C52F4A">
      <w:r>
        <w:t>— </w:t>
      </w:r>
      <w:r w:rsidR="00C52F4A" w:rsidRPr="00605EB6">
        <w:t>Soumis et respectueux avec ses maîtres</w:t>
      </w:r>
      <w:r w:rsidR="00C474C1">
        <w:t xml:space="preserve">, </w:t>
      </w:r>
      <w:r w:rsidR="00C52F4A" w:rsidRPr="00605EB6">
        <w:t>il ne cesse de nous témoigner sa reconnaissance de ce qu</w:t>
      </w:r>
      <w:r w:rsidR="00C474C1">
        <w:t>’</w:t>
      </w:r>
      <w:r w:rsidR="00C52F4A" w:rsidRPr="00605EB6">
        <w:t>on fait pour lui</w:t>
      </w:r>
      <w:r w:rsidR="00C474C1">
        <w:t xml:space="preserve">. </w:t>
      </w:r>
      <w:r w:rsidR="00C52F4A" w:rsidRPr="00605EB6">
        <w:t>Nous n</w:t>
      </w:r>
      <w:r w:rsidR="00C474C1">
        <w:t>’</w:t>
      </w:r>
      <w:r w:rsidR="00C52F4A" w:rsidRPr="00605EB6">
        <w:t>avons plus</w:t>
      </w:r>
      <w:r w:rsidR="00C474C1">
        <w:t xml:space="preserve">, </w:t>
      </w:r>
      <w:r w:rsidR="00C52F4A" w:rsidRPr="00605EB6">
        <w:t>comme autrefois</w:t>
      </w:r>
      <w:r w:rsidR="00C474C1">
        <w:t xml:space="preserve">, </w:t>
      </w:r>
      <w:r w:rsidR="00C52F4A" w:rsidRPr="00605EB6">
        <w:t xml:space="preserve">à le menacer de </w:t>
      </w:r>
      <w:r w:rsidR="009A0CB4" w:rsidRPr="009A0CB4">
        <w:t>M</w:t>
      </w:r>
      <w:r w:rsidR="009A0CB4" w:rsidRPr="009A0CB4">
        <w:rPr>
          <w:vertAlign w:val="superscript"/>
        </w:rPr>
        <w:t>lle</w:t>
      </w:r>
      <w:r w:rsidR="00C474C1">
        <w:t> </w:t>
      </w:r>
      <w:r w:rsidR="00C52F4A" w:rsidRPr="00605EB6">
        <w:t>Henriette</w:t>
      </w:r>
      <w:r w:rsidR="00C474C1">
        <w:t xml:space="preserve">. </w:t>
      </w:r>
      <w:r w:rsidR="00C52F4A" w:rsidRPr="00605EB6">
        <w:t>Il redoute certainement d</w:t>
      </w:r>
      <w:r w:rsidR="00C474C1">
        <w:t>’</w:t>
      </w:r>
      <w:r w:rsidR="00C52F4A" w:rsidRPr="00605EB6">
        <w:t>entendre encore ces mots</w:t>
      </w:r>
      <w:r w:rsidR="00C474C1">
        <w:t> : « </w:t>
      </w:r>
      <w:r w:rsidR="00C52F4A" w:rsidRPr="00605EB6">
        <w:t xml:space="preserve">Nous le dirons à </w:t>
      </w:r>
      <w:r w:rsidR="009A0CB4" w:rsidRPr="009A0CB4">
        <w:t>M</w:t>
      </w:r>
      <w:r w:rsidR="009A0CB4" w:rsidRPr="009A0CB4">
        <w:rPr>
          <w:vertAlign w:val="superscript"/>
        </w:rPr>
        <w:t>lle</w:t>
      </w:r>
      <w:r w:rsidR="00C474C1">
        <w:t> </w:t>
      </w:r>
      <w:r w:rsidR="00C52F4A" w:rsidRPr="00605EB6">
        <w:t>Henriette</w:t>
      </w:r>
      <w:r w:rsidR="00C474C1">
        <w:t> ! »</w:t>
      </w:r>
      <w:r w:rsidR="00C52F4A" w:rsidRPr="00605EB6">
        <w:t xml:space="preserve"> Il reste constamment sous l</w:t>
      </w:r>
      <w:r w:rsidR="00C474C1">
        <w:t>’</w:t>
      </w:r>
      <w:r w:rsidR="00C52F4A" w:rsidRPr="00605EB6">
        <w:t xml:space="preserve">influence salutaire de </w:t>
      </w:r>
      <w:r w:rsidR="009A0CB4" w:rsidRPr="009A0CB4">
        <w:t>M</w:t>
      </w:r>
      <w:r w:rsidR="009A0CB4" w:rsidRPr="009A0CB4">
        <w:rPr>
          <w:vertAlign w:val="superscript"/>
        </w:rPr>
        <w:t>lle</w:t>
      </w:r>
      <w:r w:rsidR="00C474C1">
        <w:t> </w:t>
      </w:r>
      <w:r w:rsidR="00C52F4A" w:rsidRPr="00605EB6">
        <w:t>Sandras</w:t>
      </w:r>
      <w:r w:rsidR="00C474C1">
        <w:t xml:space="preserve">, </w:t>
      </w:r>
      <w:r w:rsidR="00C52F4A" w:rsidRPr="00605EB6">
        <w:t>et</w:t>
      </w:r>
      <w:r w:rsidR="00C474C1">
        <w:t xml:space="preserve">, </w:t>
      </w:r>
      <w:r w:rsidR="00C52F4A" w:rsidRPr="00605EB6">
        <w:t>pour que nous obtenions de lui tout ce que nous voulons</w:t>
      </w:r>
      <w:r w:rsidR="00C474C1">
        <w:t xml:space="preserve">, </w:t>
      </w:r>
      <w:r w:rsidR="00C52F4A" w:rsidRPr="00605EB6">
        <w:t>elle n</w:t>
      </w:r>
      <w:r w:rsidR="00C474C1">
        <w:t>’</w:t>
      </w:r>
      <w:r w:rsidR="00C52F4A" w:rsidRPr="00605EB6">
        <w:t>a plus à agiter sa baguette de fée</w:t>
      </w:r>
      <w:r w:rsidR="00C474C1">
        <w:t>.</w:t>
      </w:r>
    </w:p>
    <w:p w14:paraId="0575EA8C" w14:textId="67FA2AEF" w:rsidR="00C474C1" w:rsidRDefault="00C52F4A" w:rsidP="00C52F4A">
      <w:r w:rsidRPr="00605EB6">
        <w:t>À ce moment</w:t>
      </w:r>
      <w:r w:rsidR="00C474C1">
        <w:t xml:space="preserve">, </w:t>
      </w:r>
      <w:r w:rsidRPr="00605EB6">
        <w:t xml:space="preserve">une femme de chambre vint dire à </w:t>
      </w:r>
      <w:r w:rsidR="00C474C1">
        <w:t>M. </w:t>
      </w:r>
      <w:r w:rsidRPr="00605EB6">
        <w:t xml:space="preserve">Lagarde que </w:t>
      </w:r>
      <w:r w:rsidR="009A0CB4" w:rsidRPr="009A0CB4">
        <w:t>M</w:t>
      </w:r>
      <w:r w:rsidR="009A0CB4" w:rsidRPr="009A0CB4">
        <w:rPr>
          <w:vertAlign w:val="superscript"/>
        </w:rPr>
        <w:t>me</w:t>
      </w:r>
      <w:r w:rsidR="00C474C1">
        <w:t> </w:t>
      </w:r>
      <w:r w:rsidRPr="00605EB6">
        <w:t>Sandras l</w:t>
      </w:r>
      <w:r w:rsidR="00C474C1">
        <w:t>’</w:t>
      </w:r>
      <w:r w:rsidRPr="00605EB6">
        <w:t>attendait dans sa chambre</w:t>
      </w:r>
      <w:r w:rsidR="00C474C1">
        <w:t>.</w:t>
      </w:r>
    </w:p>
    <w:p w14:paraId="663285E0" w14:textId="77777777" w:rsidR="00C474C1" w:rsidRDefault="00C52F4A" w:rsidP="00C52F4A">
      <w:r w:rsidRPr="00605EB6">
        <w:t>Il remercia le précepteur et suivit la domestique</w:t>
      </w:r>
      <w:r w:rsidR="00C474C1">
        <w:t xml:space="preserve">, </w:t>
      </w:r>
      <w:r w:rsidRPr="00605EB6">
        <w:t>qui l</w:t>
      </w:r>
      <w:r w:rsidR="00C474C1">
        <w:t>’</w:t>
      </w:r>
      <w:r w:rsidRPr="00605EB6">
        <w:t>introduisit près de sa maîtresse</w:t>
      </w:r>
      <w:r w:rsidR="00C474C1">
        <w:t>.</w:t>
      </w:r>
    </w:p>
    <w:p w14:paraId="24E00DF2" w14:textId="5B09FD64" w:rsidR="00C474C1" w:rsidRDefault="00C52F4A" w:rsidP="00C52F4A">
      <w:r w:rsidRPr="00605EB6">
        <w:t>La baronne était seule</w:t>
      </w:r>
      <w:r w:rsidR="00C474C1">
        <w:t xml:space="preserve">. </w:t>
      </w:r>
      <w:r w:rsidRPr="00605EB6">
        <w:t>Prévenue de l</w:t>
      </w:r>
      <w:r w:rsidR="00C474C1">
        <w:t>’</w:t>
      </w:r>
      <w:r w:rsidRPr="00605EB6">
        <w:t xml:space="preserve">arrivée de </w:t>
      </w:r>
      <w:r w:rsidR="00C474C1">
        <w:t>M. </w:t>
      </w:r>
      <w:r w:rsidRPr="00605EB6">
        <w:t>Lagarde</w:t>
      </w:r>
      <w:r w:rsidR="00C474C1">
        <w:t xml:space="preserve">, </w:t>
      </w:r>
      <w:r w:rsidRPr="00605EB6">
        <w:t>elle avait éloigné Henriette</w:t>
      </w:r>
      <w:r w:rsidR="00C474C1">
        <w:t xml:space="preserve">, </w:t>
      </w:r>
      <w:r w:rsidRPr="00605EB6">
        <w:t>voulant causer secrètement avec le protecteur de Jean Loup</w:t>
      </w:r>
      <w:r w:rsidR="00C474C1">
        <w:t>.</w:t>
      </w:r>
    </w:p>
    <w:p w14:paraId="5488162B" w14:textId="356C1116" w:rsidR="00C474C1" w:rsidRDefault="00C52F4A" w:rsidP="00C52F4A">
      <w:r w:rsidRPr="00605EB6">
        <w:t>Elle était pâle</w:t>
      </w:r>
      <w:r w:rsidR="00C474C1">
        <w:t xml:space="preserve">, </w:t>
      </w:r>
      <w:r w:rsidRPr="00605EB6">
        <w:t>paraissait agitée et avait le regard troublé</w:t>
      </w:r>
      <w:r w:rsidR="00C474C1">
        <w:t xml:space="preserve">, </w:t>
      </w:r>
      <w:r w:rsidRPr="00605EB6">
        <w:t>inquiet</w:t>
      </w:r>
      <w:r w:rsidR="00C474C1">
        <w:t xml:space="preserve">. </w:t>
      </w:r>
      <w:r w:rsidRPr="00605EB6">
        <w:t xml:space="preserve">Elle se leva et tendit la main à </w:t>
      </w:r>
      <w:r w:rsidR="00C474C1">
        <w:t>M. </w:t>
      </w:r>
      <w:r w:rsidRPr="00605EB6">
        <w:t>Lagarde</w:t>
      </w:r>
      <w:r w:rsidR="00C474C1">
        <w:t>.</w:t>
      </w:r>
    </w:p>
    <w:p w14:paraId="0ECA4C02" w14:textId="546EF5C9" w:rsidR="00C474C1" w:rsidRDefault="0094609C" w:rsidP="00C52F4A">
      <w:r>
        <w:t>— </w:t>
      </w:r>
      <w:r w:rsidR="00C52F4A" w:rsidRPr="00605EB6">
        <w:t>Vous avez l</w:t>
      </w:r>
      <w:r w:rsidR="00C474C1">
        <w:t>’</w:t>
      </w:r>
      <w:r w:rsidR="00C52F4A" w:rsidRPr="00605EB6">
        <w:t>air contrarié</w:t>
      </w:r>
      <w:r w:rsidR="00C474C1">
        <w:t xml:space="preserve">, </w:t>
      </w:r>
      <w:r w:rsidR="00C52F4A" w:rsidRPr="00605EB6">
        <w:t>madame</w:t>
      </w:r>
      <w:r w:rsidR="00C474C1">
        <w:t xml:space="preserve">, </w:t>
      </w:r>
      <w:r w:rsidR="00C52F4A" w:rsidRPr="00605EB6">
        <w:t>dit-il</w:t>
      </w:r>
      <w:r w:rsidR="00C474C1">
        <w:t xml:space="preserve">, </w:t>
      </w:r>
      <w:r w:rsidR="00C52F4A" w:rsidRPr="00605EB6">
        <w:t>qu</w:t>
      </w:r>
      <w:r w:rsidR="00C474C1">
        <w:t>’</w:t>
      </w:r>
      <w:r w:rsidR="00C52F4A" w:rsidRPr="00605EB6">
        <w:t>avez-vous</w:t>
      </w:r>
      <w:r w:rsidR="00C474C1">
        <w:t> ?</w:t>
      </w:r>
    </w:p>
    <w:p w14:paraId="09D030C5" w14:textId="5CF22F13" w:rsidR="00C474C1" w:rsidRDefault="0094609C" w:rsidP="00C52F4A">
      <w:r>
        <w:t>— </w:t>
      </w:r>
      <w:r w:rsidR="00C52F4A" w:rsidRPr="00605EB6">
        <w:t>Je suis</w:t>
      </w:r>
      <w:r w:rsidR="00C474C1">
        <w:t xml:space="preserve">, </w:t>
      </w:r>
      <w:r w:rsidR="00C52F4A" w:rsidRPr="00605EB6">
        <w:t>en effet</w:t>
      </w:r>
      <w:r w:rsidR="00C474C1">
        <w:t xml:space="preserve">, </w:t>
      </w:r>
      <w:r w:rsidR="00C52F4A" w:rsidRPr="00605EB6">
        <w:t>très tourmentée</w:t>
      </w:r>
      <w:r w:rsidR="00C474C1">
        <w:t xml:space="preserve">, </w:t>
      </w:r>
      <w:r w:rsidR="00C52F4A" w:rsidRPr="00605EB6">
        <w:t>monsieur</w:t>
      </w:r>
      <w:r w:rsidR="00C474C1">
        <w:t xml:space="preserve">, </w:t>
      </w:r>
      <w:r w:rsidR="00C52F4A" w:rsidRPr="00605EB6">
        <w:t>répondit-elle</w:t>
      </w:r>
      <w:r w:rsidR="00C474C1">
        <w:t xml:space="preserve">. </w:t>
      </w:r>
      <w:r w:rsidR="00C52F4A" w:rsidRPr="00605EB6">
        <w:t>Je vous attendais avec une anxieuse impatience</w:t>
      </w:r>
      <w:r w:rsidR="00C474C1">
        <w:t xml:space="preserve">, </w:t>
      </w:r>
      <w:r w:rsidR="00C52F4A" w:rsidRPr="00605EB6">
        <w:t>et si vous ne m</w:t>
      </w:r>
      <w:r w:rsidR="00C474C1">
        <w:t>’</w:t>
      </w:r>
      <w:r w:rsidR="00C52F4A" w:rsidRPr="00605EB6">
        <w:t>aviez pas annoncé votre arrivée</w:t>
      </w:r>
      <w:r w:rsidR="00C474C1">
        <w:t xml:space="preserve">, </w:t>
      </w:r>
      <w:r w:rsidR="00C52F4A" w:rsidRPr="00605EB6">
        <w:t xml:space="preserve">je vous aurais </w:t>
      </w:r>
      <w:r w:rsidR="00C52F4A" w:rsidRPr="00605EB6">
        <w:lastRenderedPageBreak/>
        <w:t>écrit de venir au plus vite</w:t>
      </w:r>
      <w:r w:rsidR="00C474C1">
        <w:t xml:space="preserve">. </w:t>
      </w:r>
      <w:r w:rsidR="00C52F4A" w:rsidRPr="00605EB6">
        <w:t>Un nouveau malheur est prêt à me frapper</w:t>
      </w:r>
      <w:r w:rsidR="00C474C1">
        <w:t> !</w:t>
      </w:r>
    </w:p>
    <w:p w14:paraId="7708A4EA" w14:textId="1CB2953B" w:rsidR="00C474C1" w:rsidRDefault="0094609C" w:rsidP="00C52F4A">
      <w:r>
        <w:t>— </w:t>
      </w:r>
      <w:r w:rsidR="00C52F4A" w:rsidRPr="00605EB6">
        <w:t>Vous</w:t>
      </w:r>
      <w:r w:rsidR="00C474C1">
        <w:t> ?</w:t>
      </w:r>
    </w:p>
    <w:p w14:paraId="518D6339" w14:textId="33433273" w:rsidR="00C474C1" w:rsidRDefault="0094609C" w:rsidP="00C52F4A">
      <w:r>
        <w:t>— </w:t>
      </w:r>
      <w:r w:rsidR="00C52F4A" w:rsidRPr="00605EB6">
        <w:t>Oui</w:t>
      </w:r>
      <w:r w:rsidR="00C474C1">
        <w:t xml:space="preserve">, </w:t>
      </w:r>
      <w:r w:rsidR="00C52F4A" w:rsidRPr="00605EB6">
        <w:t>monsieur</w:t>
      </w:r>
      <w:r w:rsidR="00C474C1">
        <w:t xml:space="preserve">, </w:t>
      </w:r>
      <w:r w:rsidR="00C52F4A" w:rsidRPr="00605EB6">
        <w:t>moi et ma fille</w:t>
      </w:r>
      <w:r w:rsidR="00C474C1">
        <w:t>.</w:t>
      </w:r>
    </w:p>
    <w:p w14:paraId="6790A7BE" w14:textId="161B9F3A" w:rsidR="00C474C1" w:rsidRDefault="0094609C" w:rsidP="00C52F4A">
      <w:r>
        <w:t>— </w:t>
      </w:r>
      <w:r w:rsidR="00C52F4A" w:rsidRPr="00605EB6">
        <w:t>Quel est ce nouveau malheur</w:t>
      </w:r>
      <w:r w:rsidR="00C474C1">
        <w:t> ?</w:t>
      </w:r>
    </w:p>
    <w:p w14:paraId="5368545B" w14:textId="59CB0EFE" w:rsidR="00C474C1" w:rsidRDefault="0094609C" w:rsidP="00C52F4A">
      <w:r>
        <w:t>— </w:t>
      </w:r>
      <w:r w:rsidR="00C52F4A" w:rsidRPr="00605EB6">
        <w:t>Hélas</w:t>
      </w:r>
      <w:r w:rsidR="00C474C1">
        <w:t xml:space="preserve"> ! </w:t>
      </w:r>
      <w:r w:rsidR="00C52F4A" w:rsidRPr="00605EB6">
        <w:t>je ne le connais pas encore</w:t>
      </w:r>
      <w:r w:rsidR="00C474C1">
        <w:t xml:space="preserve"> ; </w:t>
      </w:r>
      <w:r w:rsidR="00C52F4A" w:rsidRPr="00605EB6">
        <w:t xml:space="preserve">mais je sens sa </w:t>
      </w:r>
      <w:r w:rsidR="00E52C1A" w:rsidRPr="00605EB6">
        <w:t>menac</w:t>
      </w:r>
      <w:r w:rsidR="00E52C1A">
        <w:t>e</w:t>
      </w:r>
      <w:r w:rsidR="00C474C1">
        <w:t>.</w:t>
      </w:r>
    </w:p>
    <w:p w14:paraId="1485824D" w14:textId="2C73A239" w:rsidR="00C474C1" w:rsidRDefault="0094609C" w:rsidP="00C52F4A">
      <w:r>
        <w:t>— </w:t>
      </w:r>
      <w:r w:rsidR="00C52F4A" w:rsidRPr="00605EB6">
        <w:t>Je vous en prie</w:t>
      </w:r>
      <w:r w:rsidR="00C474C1">
        <w:t xml:space="preserve">, </w:t>
      </w:r>
      <w:r w:rsidR="00C52F4A" w:rsidRPr="00605EB6">
        <w:t>madame</w:t>
      </w:r>
      <w:r w:rsidR="00C474C1">
        <w:t xml:space="preserve">, </w:t>
      </w:r>
      <w:r w:rsidR="00C52F4A" w:rsidRPr="00605EB6">
        <w:t>ne vous effrayez pas si promptement</w:t>
      </w:r>
      <w:r w:rsidR="00C474C1">
        <w:t>.</w:t>
      </w:r>
    </w:p>
    <w:p w14:paraId="3B8A3D20" w14:textId="77777777" w:rsidR="00C474C1" w:rsidRDefault="00C52F4A" w:rsidP="00C52F4A">
      <w:r w:rsidRPr="00605EB6">
        <w:t>Elle secoua la tête</w:t>
      </w:r>
      <w:r w:rsidR="00C474C1">
        <w:t>.</w:t>
      </w:r>
    </w:p>
    <w:p w14:paraId="609B5CC5" w14:textId="3DDF03AD" w:rsidR="00C474C1" w:rsidRDefault="0094609C" w:rsidP="00C52F4A">
      <w:r>
        <w:t>— </w:t>
      </w:r>
      <w:r w:rsidR="00C52F4A" w:rsidRPr="00605EB6">
        <w:t>Vous allez comprendre</w:t>
      </w:r>
      <w:r w:rsidR="00C474C1">
        <w:t xml:space="preserve">, </w:t>
      </w:r>
      <w:r w:rsidR="00C52F4A" w:rsidRPr="00605EB6">
        <w:t>monsieur</w:t>
      </w:r>
      <w:r w:rsidR="00C474C1">
        <w:t xml:space="preserve"> : </w:t>
      </w:r>
      <w:r w:rsidR="00C52F4A" w:rsidRPr="00605EB6">
        <w:t>mon mari est à Vaucourt depuis deux jours</w:t>
      </w:r>
      <w:r w:rsidR="00C474C1">
        <w:t>.</w:t>
      </w:r>
    </w:p>
    <w:p w14:paraId="79928C20" w14:textId="2EDD8707" w:rsidR="00C474C1" w:rsidRDefault="0094609C" w:rsidP="00C52F4A">
      <w:r>
        <w:t>— </w:t>
      </w:r>
      <w:r w:rsidR="00C52F4A" w:rsidRPr="00605EB6">
        <w:t>Je le sais</w:t>
      </w:r>
      <w:r w:rsidR="00C474C1">
        <w:t>.</w:t>
      </w:r>
    </w:p>
    <w:p w14:paraId="2B8DC015" w14:textId="0CE0FC93" w:rsidR="00C474C1" w:rsidRDefault="0094609C" w:rsidP="00C52F4A">
      <w:r>
        <w:t>— </w:t>
      </w:r>
      <w:r w:rsidR="00C52F4A" w:rsidRPr="00605EB6">
        <w:t>Vous le savez</w:t>
      </w:r>
      <w:r w:rsidR="00C474C1">
        <w:t> ?</w:t>
      </w:r>
    </w:p>
    <w:p w14:paraId="646A8317" w14:textId="5BA959EC" w:rsidR="00C474C1" w:rsidRDefault="0094609C" w:rsidP="00C52F4A">
      <w:r>
        <w:t>— </w:t>
      </w:r>
      <w:r w:rsidR="00C52F4A" w:rsidRPr="00605EB6">
        <w:t>Oui</w:t>
      </w:r>
      <w:r w:rsidR="00C474C1">
        <w:t xml:space="preserve">. </w:t>
      </w:r>
      <w:r w:rsidR="00C52F4A" w:rsidRPr="00605EB6">
        <w:t>Vous n</w:t>
      </w:r>
      <w:r w:rsidR="00C474C1">
        <w:t>’</w:t>
      </w:r>
      <w:r w:rsidR="00C52F4A" w:rsidRPr="00605EB6">
        <w:t>ignorez pas que le baron de Simaise ne peut rien faire sans que j</w:t>
      </w:r>
      <w:r w:rsidR="00C474C1">
        <w:t>’</w:t>
      </w:r>
      <w:r w:rsidR="00C52F4A" w:rsidRPr="00605EB6">
        <w:t>en sois instruit</w:t>
      </w:r>
      <w:r w:rsidR="00C474C1">
        <w:t>.</w:t>
      </w:r>
    </w:p>
    <w:p w14:paraId="13D07921" w14:textId="0C56D43B" w:rsidR="00C474C1" w:rsidRDefault="0094609C" w:rsidP="00C52F4A">
      <w:r>
        <w:t>— </w:t>
      </w:r>
      <w:r w:rsidR="00C52F4A" w:rsidRPr="00605EB6">
        <w:t>On lui a dit que j</w:t>
      </w:r>
      <w:r w:rsidR="00C474C1">
        <w:t>’</w:t>
      </w:r>
      <w:r w:rsidR="00C52F4A" w:rsidRPr="00605EB6">
        <w:t>étais absente</w:t>
      </w:r>
      <w:r w:rsidR="00C474C1">
        <w:t xml:space="preserve">, </w:t>
      </w:r>
      <w:r w:rsidR="00C52F4A" w:rsidRPr="00605EB6">
        <w:t>que je voyageais avec ma fille et qu</w:t>
      </w:r>
      <w:r w:rsidR="00C474C1">
        <w:t>’</w:t>
      </w:r>
      <w:r w:rsidR="00C52F4A" w:rsidRPr="00605EB6">
        <w:t>on ne savait pas quand je reviendrais</w:t>
      </w:r>
      <w:r w:rsidR="00C474C1">
        <w:t>.</w:t>
      </w:r>
    </w:p>
    <w:p w14:paraId="35CB050E" w14:textId="0A9C3271" w:rsidR="00C474C1" w:rsidRDefault="00C474C1" w:rsidP="00C52F4A">
      <w:r>
        <w:t>» </w:t>
      </w:r>
      <w:r w:rsidR="0094609C">
        <w:t>— </w:t>
      </w:r>
      <w:r w:rsidR="00C52F4A" w:rsidRPr="00605EB6">
        <w:t>Soit</w:t>
      </w:r>
      <w:r>
        <w:t xml:space="preserve">, </w:t>
      </w:r>
      <w:r w:rsidR="00C52F4A" w:rsidRPr="00605EB6">
        <w:t>a-t-il répondu</w:t>
      </w:r>
      <w:r>
        <w:t xml:space="preserve">, </w:t>
      </w:r>
      <w:r w:rsidR="00C52F4A" w:rsidRPr="00605EB6">
        <w:t>j</w:t>
      </w:r>
      <w:r>
        <w:t>’</w:t>
      </w:r>
      <w:r w:rsidR="00C52F4A" w:rsidRPr="00605EB6">
        <w:t xml:space="preserve">attendrai le retour de </w:t>
      </w:r>
      <w:r w:rsidR="009A0CB4" w:rsidRPr="009A0CB4">
        <w:t>M</w:t>
      </w:r>
      <w:r w:rsidR="009A0CB4" w:rsidRPr="009A0CB4">
        <w:rPr>
          <w:vertAlign w:val="superscript"/>
        </w:rPr>
        <w:t>me</w:t>
      </w:r>
      <w:r>
        <w:t> de </w:t>
      </w:r>
      <w:r w:rsidR="00C52F4A" w:rsidRPr="00605EB6">
        <w:t>Simaise</w:t>
      </w:r>
      <w:r>
        <w:t>.</w:t>
      </w:r>
    </w:p>
    <w:p w14:paraId="517EF112" w14:textId="77777777" w:rsidR="00C474C1" w:rsidRDefault="00C474C1" w:rsidP="00C52F4A">
      <w:r>
        <w:t>» </w:t>
      </w:r>
      <w:r w:rsidR="00C52F4A" w:rsidRPr="00605EB6">
        <w:t>Et il s</w:t>
      </w:r>
      <w:r>
        <w:t>’</w:t>
      </w:r>
      <w:r w:rsidR="00C52F4A" w:rsidRPr="00605EB6">
        <w:t>est installé au château</w:t>
      </w:r>
      <w:r>
        <w:t xml:space="preserve">, </w:t>
      </w:r>
      <w:r w:rsidR="00C52F4A" w:rsidRPr="00605EB6">
        <w:t>où il commande et ordonne en maître</w:t>
      </w:r>
      <w:r>
        <w:t>.</w:t>
      </w:r>
    </w:p>
    <w:p w14:paraId="4191B660" w14:textId="72153736" w:rsidR="00C474C1" w:rsidRDefault="000E78A1" w:rsidP="00C52F4A">
      <w:r>
        <w:t>»</w:t>
      </w:r>
      <w:r w:rsidR="00C474C1">
        <w:t> </w:t>
      </w:r>
      <w:r w:rsidR="00C52F4A" w:rsidRPr="00605EB6">
        <w:t>Que veut-il</w:t>
      </w:r>
      <w:r w:rsidR="00C474C1">
        <w:t xml:space="preserve">, </w:t>
      </w:r>
      <w:r w:rsidR="00C52F4A" w:rsidRPr="00605EB6">
        <w:t>mon Dieu</w:t>
      </w:r>
      <w:r w:rsidR="00C474C1">
        <w:t xml:space="preserve">, </w:t>
      </w:r>
      <w:r w:rsidR="00C52F4A" w:rsidRPr="00605EB6">
        <w:t>que veut-il</w:t>
      </w:r>
      <w:r w:rsidR="00C474C1">
        <w:t> ?</w:t>
      </w:r>
    </w:p>
    <w:p w14:paraId="59CBD85B" w14:textId="290F2F13" w:rsidR="00C474C1" w:rsidRDefault="0094609C" w:rsidP="00C52F4A">
      <w:r>
        <w:t>— </w:t>
      </w:r>
      <w:r w:rsidR="00C52F4A" w:rsidRPr="00605EB6">
        <w:t>Je l</w:t>
      </w:r>
      <w:r w:rsidR="00C474C1">
        <w:t>’</w:t>
      </w:r>
      <w:r w:rsidR="00C52F4A" w:rsidRPr="00605EB6">
        <w:t>ignore</w:t>
      </w:r>
      <w:r w:rsidR="00C474C1">
        <w:t xml:space="preserve"> ; </w:t>
      </w:r>
      <w:r w:rsidR="00C52F4A" w:rsidRPr="00605EB6">
        <w:t>mais vous ne tarderez pas à le savoir</w:t>
      </w:r>
      <w:r w:rsidR="00C474C1">
        <w:t xml:space="preserve">, </w:t>
      </w:r>
      <w:r w:rsidR="00C52F4A" w:rsidRPr="00605EB6">
        <w:t>sans doute</w:t>
      </w:r>
      <w:r w:rsidR="00C474C1">
        <w:t xml:space="preserve">. </w:t>
      </w:r>
      <w:r w:rsidR="00C52F4A" w:rsidRPr="00605EB6">
        <w:t xml:space="preserve">Je ne vous ai pas laissé ignorer dans quelle situation se </w:t>
      </w:r>
      <w:r w:rsidR="00C52F4A" w:rsidRPr="00605EB6">
        <w:lastRenderedPageBreak/>
        <w:t>trouve le baron de Simaise</w:t>
      </w:r>
      <w:r w:rsidR="00C474C1">
        <w:t xml:space="preserve"> ; </w:t>
      </w:r>
      <w:r w:rsidR="00C52F4A" w:rsidRPr="00605EB6">
        <w:t>il est ruiné et probablement à bout d</w:t>
      </w:r>
      <w:r w:rsidR="00C474C1">
        <w:t>’</w:t>
      </w:r>
      <w:r w:rsidR="00C52F4A" w:rsidRPr="00605EB6">
        <w:t>expédients</w:t>
      </w:r>
      <w:r w:rsidR="00C474C1">
        <w:t xml:space="preserve">. </w:t>
      </w:r>
      <w:r w:rsidR="00C52F4A" w:rsidRPr="00605EB6">
        <w:t>Ses propriétés ne lui appartiennent plus qu</w:t>
      </w:r>
      <w:r w:rsidR="00C474C1">
        <w:t>’</w:t>
      </w:r>
      <w:r w:rsidR="00C52F4A" w:rsidRPr="00605EB6">
        <w:t>en apparence</w:t>
      </w:r>
      <w:r w:rsidR="00C474C1">
        <w:t xml:space="preserve">, </w:t>
      </w:r>
      <w:r w:rsidR="00C52F4A" w:rsidRPr="00605EB6">
        <w:t>en apparence parce que</w:t>
      </w:r>
      <w:r w:rsidR="00C474C1">
        <w:t xml:space="preserve">, </w:t>
      </w:r>
      <w:r w:rsidR="00C52F4A" w:rsidRPr="00605EB6">
        <w:t>indépendamment d</w:t>
      </w:r>
      <w:r w:rsidR="00C474C1">
        <w:t>’</w:t>
      </w:r>
      <w:r w:rsidR="00C52F4A" w:rsidRPr="00605EB6">
        <w:t>un demi-million qu</w:t>
      </w:r>
      <w:r w:rsidR="00C474C1">
        <w:t>’</w:t>
      </w:r>
      <w:r w:rsidR="00C52F4A" w:rsidRPr="00605EB6">
        <w:t>il doit à un de ses amis</w:t>
      </w:r>
      <w:r w:rsidR="00C474C1">
        <w:t xml:space="preserve">, </w:t>
      </w:r>
      <w:r w:rsidR="00C52F4A" w:rsidRPr="00605EB6">
        <w:t>il doit à des prêteurs d</w:t>
      </w:r>
      <w:r w:rsidR="00C474C1">
        <w:t>’</w:t>
      </w:r>
      <w:r w:rsidR="00C52F4A" w:rsidRPr="00605EB6">
        <w:t>argent plus que la valeur de son hôtel</w:t>
      </w:r>
      <w:r w:rsidR="00C474C1">
        <w:t xml:space="preserve">, </w:t>
      </w:r>
      <w:r w:rsidR="00C52F4A" w:rsidRPr="00605EB6">
        <w:t>de son château et de sa ferme en Normandie</w:t>
      </w:r>
      <w:r w:rsidR="00C474C1">
        <w:t xml:space="preserve">. </w:t>
      </w:r>
      <w:r w:rsidR="00C52F4A" w:rsidRPr="00605EB6">
        <w:t>S</w:t>
      </w:r>
      <w:r w:rsidR="00C474C1">
        <w:t>’</w:t>
      </w:r>
      <w:r w:rsidR="00C52F4A" w:rsidRPr="00605EB6">
        <w:t>il se tient encore debout</w:t>
      </w:r>
      <w:r w:rsidR="00C474C1">
        <w:t xml:space="preserve">, </w:t>
      </w:r>
      <w:r w:rsidR="00C52F4A" w:rsidRPr="00605EB6">
        <w:t>c</w:t>
      </w:r>
      <w:r w:rsidR="00C474C1">
        <w:t>’</w:t>
      </w:r>
      <w:r w:rsidR="00C52F4A" w:rsidRPr="00605EB6">
        <w:t>est par un prodige d</w:t>
      </w:r>
      <w:r w:rsidR="00C474C1">
        <w:t>’</w:t>
      </w:r>
      <w:r w:rsidR="00C52F4A" w:rsidRPr="00605EB6">
        <w:t>équilibre</w:t>
      </w:r>
      <w:r w:rsidR="00C474C1">
        <w:t>.</w:t>
      </w:r>
    </w:p>
    <w:p w14:paraId="0B029E7D" w14:textId="77777777" w:rsidR="00C474C1" w:rsidRDefault="00C474C1" w:rsidP="00C52F4A">
      <w:r>
        <w:t>» </w:t>
      </w:r>
      <w:r w:rsidR="00C52F4A" w:rsidRPr="00605EB6">
        <w:t>N</w:t>
      </w:r>
      <w:r>
        <w:t>’</w:t>
      </w:r>
      <w:r w:rsidR="00C52F4A" w:rsidRPr="00605EB6">
        <w:t>ayant plus de crédit</w:t>
      </w:r>
      <w:r>
        <w:t xml:space="preserve">, </w:t>
      </w:r>
      <w:r w:rsidR="00C52F4A" w:rsidRPr="00605EB6">
        <w:t>repoussé de partout</w:t>
      </w:r>
      <w:r>
        <w:t xml:space="preserve">, </w:t>
      </w:r>
      <w:r w:rsidR="00C52F4A" w:rsidRPr="00605EB6">
        <w:t>vient-il</w:t>
      </w:r>
      <w:r>
        <w:t xml:space="preserve">, </w:t>
      </w:r>
      <w:r w:rsidR="00C52F4A" w:rsidRPr="00605EB6">
        <w:t>abandonnant tout à ses créanciers</w:t>
      </w:r>
      <w:r>
        <w:t xml:space="preserve">, </w:t>
      </w:r>
      <w:r w:rsidR="00C52F4A" w:rsidRPr="00605EB6">
        <w:t>renonçant enfin à sa déplorable existence de viveur éhonté</w:t>
      </w:r>
      <w:r>
        <w:t xml:space="preserve">, </w:t>
      </w:r>
      <w:r w:rsidR="00C52F4A" w:rsidRPr="00605EB6">
        <w:t>vient-il chercher un refuge près de vous</w:t>
      </w:r>
      <w:r>
        <w:t xml:space="preserve"> ? </w:t>
      </w:r>
      <w:r w:rsidR="00C52F4A" w:rsidRPr="00605EB6">
        <w:t>Je ne sais</w:t>
      </w:r>
      <w:r>
        <w:t xml:space="preserve">. </w:t>
      </w:r>
      <w:r w:rsidR="00C52F4A" w:rsidRPr="00605EB6">
        <w:t>Vient-il vous dire</w:t>
      </w:r>
      <w:r>
        <w:t xml:space="preserve">, </w:t>
      </w:r>
      <w:r w:rsidR="00C52F4A" w:rsidRPr="00605EB6">
        <w:t>au contraire</w:t>
      </w:r>
      <w:r>
        <w:t xml:space="preserve">, – </w:t>
      </w:r>
      <w:r w:rsidR="00C52F4A" w:rsidRPr="00605EB6">
        <w:t>son impudence et son audace le rendent capable de tout</w:t>
      </w:r>
      <w:r>
        <w:t> :</w:t>
      </w:r>
    </w:p>
    <w:p w14:paraId="1703A4EE" w14:textId="4CFCFA0B" w:rsidR="00C474C1" w:rsidRDefault="00231558" w:rsidP="00C52F4A">
      <w:r>
        <w:t>» </w:t>
      </w:r>
      <w:r w:rsidR="0094609C">
        <w:t>— </w:t>
      </w:r>
      <w:r w:rsidR="00C52F4A" w:rsidRPr="00605EB6">
        <w:t>Je n</w:t>
      </w:r>
      <w:r w:rsidR="00C474C1">
        <w:t>’</w:t>
      </w:r>
      <w:r w:rsidR="00C52F4A" w:rsidRPr="00605EB6">
        <w:t>ai plus d</w:t>
      </w:r>
      <w:r w:rsidR="00C474C1">
        <w:t>’</w:t>
      </w:r>
      <w:r w:rsidR="00C52F4A" w:rsidRPr="00605EB6">
        <w:t>argent et je ne veux rien changer à ma vie</w:t>
      </w:r>
      <w:r w:rsidR="00C474C1">
        <w:t xml:space="preserve">, </w:t>
      </w:r>
      <w:r w:rsidR="00C52F4A" w:rsidRPr="00605EB6">
        <w:t>et je tiens à conserver mon hôtel et mon château</w:t>
      </w:r>
      <w:r w:rsidR="00C474C1">
        <w:t xml:space="preserve"> ; </w:t>
      </w:r>
      <w:r w:rsidR="00C52F4A" w:rsidRPr="00605EB6">
        <w:t>vous</w:t>
      </w:r>
      <w:r w:rsidR="00C474C1">
        <w:t xml:space="preserve">, </w:t>
      </w:r>
      <w:r w:rsidR="00C52F4A" w:rsidRPr="00605EB6">
        <w:t>vous êtes riche et vous avez fait d</w:t>
      </w:r>
      <w:r w:rsidR="00C474C1">
        <w:t>’</w:t>
      </w:r>
      <w:r w:rsidR="00C52F4A" w:rsidRPr="00605EB6">
        <w:t>importantes économies depuis que vous vivez dans la retraite</w:t>
      </w:r>
      <w:r w:rsidR="00C474C1">
        <w:t xml:space="preserve"> ; </w:t>
      </w:r>
      <w:r w:rsidR="00C52F4A" w:rsidRPr="00605EB6">
        <w:t>donnez-moi tout l</w:t>
      </w:r>
      <w:r w:rsidR="00C474C1">
        <w:t>’</w:t>
      </w:r>
      <w:r w:rsidR="00C52F4A" w:rsidRPr="00605EB6">
        <w:t>or que vous avez</w:t>
      </w:r>
      <w:r w:rsidR="00C474C1">
        <w:t xml:space="preserve">. </w:t>
      </w:r>
      <w:r w:rsidR="00C52F4A" w:rsidRPr="00605EB6">
        <w:t>La femme doit se soumettre à son mari sans résister</w:t>
      </w:r>
      <w:r w:rsidR="00C474C1">
        <w:t xml:space="preserve">. </w:t>
      </w:r>
      <w:r w:rsidR="00C52F4A" w:rsidRPr="00605EB6">
        <w:t>J</w:t>
      </w:r>
      <w:r w:rsidR="00C474C1">
        <w:t>’</w:t>
      </w:r>
      <w:r w:rsidR="00C52F4A" w:rsidRPr="00605EB6">
        <w:t>ai gaspillé</w:t>
      </w:r>
      <w:r w:rsidR="00C474C1">
        <w:t xml:space="preserve">, </w:t>
      </w:r>
      <w:r w:rsidR="00C52F4A" w:rsidRPr="00605EB6">
        <w:t>en menant une conduite répugnante</w:t>
      </w:r>
      <w:r w:rsidR="00C474C1">
        <w:t xml:space="preserve">, </w:t>
      </w:r>
      <w:r w:rsidR="00C52F4A" w:rsidRPr="00605EB6">
        <w:t>une fortune volée</w:t>
      </w:r>
      <w:r w:rsidR="00C474C1">
        <w:t xml:space="preserve"> ; </w:t>
      </w:r>
      <w:r w:rsidR="00C52F4A" w:rsidRPr="00605EB6">
        <w:t>je n</w:t>
      </w:r>
      <w:r w:rsidR="00C474C1">
        <w:t>’</w:t>
      </w:r>
      <w:r w:rsidR="00C52F4A" w:rsidRPr="00605EB6">
        <w:t>ai plus d</w:t>
      </w:r>
      <w:r w:rsidR="00C474C1">
        <w:t>’</w:t>
      </w:r>
      <w:r w:rsidR="00C52F4A" w:rsidRPr="00605EB6">
        <w:t>or pour continuer mon existence scandaleuse</w:t>
      </w:r>
      <w:r w:rsidR="00C474C1">
        <w:t xml:space="preserve">, </w:t>
      </w:r>
      <w:r w:rsidR="00C52F4A" w:rsidRPr="00605EB6">
        <w:t>donnez-moi le vôtre</w:t>
      </w:r>
      <w:r w:rsidR="00C474C1">
        <w:t xml:space="preserve">… </w:t>
      </w:r>
      <w:r w:rsidR="00C52F4A" w:rsidRPr="00605EB6">
        <w:t>Dans un an</w:t>
      </w:r>
      <w:r w:rsidR="00C474C1">
        <w:t xml:space="preserve">, </w:t>
      </w:r>
      <w:r w:rsidR="00C52F4A" w:rsidRPr="00605EB6">
        <w:t>dans six mois</w:t>
      </w:r>
      <w:r w:rsidR="00C474C1">
        <w:t xml:space="preserve">, </w:t>
      </w:r>
      <w:r w:rsidR="00C52F4A" w:rsidRPr="00605EB6">
        <w:t>plus tôt peut-être</w:t>
      </w:r>
      <w:r w:rsidR="00C474C1">
        <w:t xml:space="preserve">, </w:t>
      </w:r>
      <w:r w:rsidR="00C52F4A" w:rsidRPr="00605EB6">
        <w:t>si je suis poursuivi par mes créanciers</w:t>
      </w:r>
      <w:r w:rsidR="00C474C1">
        <w:t xml:space="preserve">, </w:t>
      </w:r>
      <w:r w:rsidR="00C52F4A" w:rsidRPr="00605EB6">
        <w:t>vous payerez mes dettes en contractant un emprunt sur votre domaine de Vaucourt qui vaut plusieurs millions</w:t>
      </w:r>
      <w:r w:rsidR="00C474C1">
        <w:t> ?</w:t>
      </w:r>
    </w:p>
    <w:p w14:paraId="14266B36" w14:textId="370BA705" w:rsidR="00C474C1" w:rsidRDefault="0094609C" w:rsidP="00C52F4A">
      <w:r>
        <w:t>— </w:t>
      </w:r>
      <w:r w:rsidR="00C52F4A" w:rsidRPr="00605EB6">
        <w:t>Oh</w:t>
      </w:r>
      <w:r w:rsidR="00C474C1">
        <w:t xml:space="preserve"> ! </w:t>
      </w:r>
      <w:r w:rsidR="00C52F4A" w:rsidRPr="00605EB6">
        <w:t>monsieur</w:t>
      </w:r>
      <w:r w:rsidR="00C474C1">
        <w:t xml:space="preserve"> ! </w:t>
      </w:r>
      <w:r w:rsidR="00C52F4A" w:rsidRPr="00605EB6">
        <w:t>prononça la baronne toute tremblante et d</w:t>
      </w:r>
      <w:r w:rsidR="00C474C1">
        <w:t>’</w:t>
      </w:r>
      <w:r w:rsidR="00C52F4A" w:rsidRPr="00605EB6">
        <w:t>une voix brisée</w:t>
      </w:r>
      <w:r w:rsidR="00C474C1">
        <w:t>.</w:t>
      </w:r>
    </w:p>
    <w:p w14:paraId="0CE62103" w14:textId="605D25C5" w:rsidR="00C474C1" w:rsidRDefault="0094609C" w:rsidP="00C52F4A">
      <w:r>
        <w:t>— </w:t>
      </w:r>
      <w:r w:rsidR="00C52F4A" w:rsidRPr="00D80B9C">
        <w:t>Votre mari vous dira lui-même pourquoi il est venu à Vaucourt</w:t>
      </w:r>
      <w:r w:rsidR="00C474C1">
        <w:t xml:space="preserve">, </w:t>
      </w:r>
      <w:r w:rsidR="00C52F4A" w:rsidRPr="00D80B9C">
        <w:t>madame</w:t>
      </w:r>
      <w:r w:rsidR="00C474C1">
        <w:t xml:space="preserve"> ; </w:t>
      </w:r>
      <w:r w:rsidR="00C52F4A" w:rsidRPr="00D80B9C">
        <w:t>mais soyez convaincue qu</w:t>
      </w:r>
      <w:r w:rsidR="00C474C1">
        <w:t>’</w:t>
      </w:r>
      <w:r w:rsidR="00C52F4A" w:rsidRPr="00D80B9C">
        <w:t>un motif puissant a pu seul le déterminer à se rapprocher de vous</w:t>
      </w:r>
      <w:r w:rsidR="00C474C1">
        <w:t>.</w:t>
      </w:r>
    </w:p>
    <w:p w14:paraId="0BADDFEA" w14:textId="4D782728" w:rsidR="00C474C1" w:rsidRDefault="0094609C" w:rsidP="00C52F4A">
      <w:r>
        <w:t>— </w:t>
      </w:r>
      <w:r w:rsidR="00C52F4A" w:rsidRPr="00605EB6">
        <w:t>Je ne le comprends que trop</w:t>
      </w:r>
      <w:r w:rsidR="00C474C1">
        <w:t xml:space="preserve">, </w:t>
      </w:r>
      <w:r w:rsidR="00C52F4A" w:rsidRPr="00605EB6">
        <w:t>et c</w:t>
      </w:r>
      <w:r w:rsidR="00C474C1">
        <w:t>’</w:t>
      </w:r>
      <w:r w:rsidR="00C52F4A" w:rsidRPr="00605EB6">
        <w:t>est pour cela que je suis épouvantée</w:t>
      </w:r>
      <w:r w:rsidR="00C474C1">
        <w:t>.</w:t>
      </w:r>
    </w:p>
    <w:p w14:paraId="7FE90CFD" w14:textId="60C0072E" w:rsidR="00C474C1" w:rsidRDefault="0094609C" w:rsidP="00C52F4A">
      <w:r>
        <w:lastRenderedPageBreak/>
        <w:t>— </w:t>
      </w:r>
      <w:r w:rsidR="00C52F4A" w:rsidRPr="00605EB6">
        <w:t>Vous ne devez pas vous effrayer</w:t>
      </w:r>
      <w:r w:rsidR="00C474C1">
        <w:t xml:space="preserve"> ; </w:t>
      </w:r>
      <w:r w:rsidR="00C52F4A" w:rsidRPr="00605EB6">
        <w:t>soyez calme et forte</w:t>
      </w:r>
      <w:r w:rsidR="00C474C1">
        <w:t xml:space="preserve">, </w:t>
      </w:r>
      <w:r w:rsidR="00C52F4A" w:rsidRPr="00605EB6">
        <w:t>au contraire</w:t>
      </w:r>
      <w:r w:rsidR="00C474C1">
        <w:t xml:space="preserve">, </w:t>
      </w:r>
      <w:r w:rsidR="00C52F4A" w:rsidRPr="00605EB6">
        <w:t>pour tenir tête à l</w:t>
      </w:r>
      <w:r w:rsidR="00C474C1">
        <w:t>’</w:t>
      </w:r>
      <w:r w:rsidR="00C52F4A" w:rsidRPr="00605EB6">
        <w:t>orage</w:t>
      </w:r>
      <w:r w:rsidR="00C474C1">
        <w:t xml:space="preserve">. </w:t>
      </w:r>
      <w:r w:rsidR="00C52F4A" w:rsidRPr="00605EB6">
        <w:t>N</w:t>
      </w:r>
      <w:r w:rsidR="00C474C1">
        <w:t>’</w:t>
      </w:r>
      <w:r w:rsidR="00C52F4A" w:rsidRPr="00605EB6">
        <w:t>oubliez pas qu</w:t>
      </w:r>
      <w:r w:rsidR="00C474C1">
        <w:t>’</w:t>
      </w:r>
      <w:r w:rsidR="00C52F4A" w:rsidRPr="00605EB6">
        <w:t>il y a entre nous un pacte d</w:t>
      </w:r>
      <w:r w:rsidR="00C474C1">
        <w:t>’</w:t>
      </w:r>
      <w:r w:rsidR="00C52F4A" w:rsidRPr="00605EB6">
        <w:t>amitié</w:t>
      </w:r>
      <w:r w:rsidR="00C474C1">
        <w:t xml:space="preserve">, </w:t>
      </w:r>
      <w:r w:rsidR="00C52F4A" w:rsidRPr="00605EB6">
        <w:t>et que je veille sur vous et votre fille</w:t>
      </w:r>
      <w:r w:rsidR="00C474C1">
        <w:t xml:space="preserve"> ; </w:t>
      </w:r>
      <w:r w:rsidR="00C52F4A" w:rsidRPr="00605EB6">
        <w:t>le jour où vous aurez besoin de moi</w:t>
      </w:r>
      <w:r w:rsidR="00C474C1">
        <w:t xml:space="preserve">, </w:t>
      </w:r>
      <w:r w:rsidR="00C52F4A" w:rsidRPr="00605EB6">
        <w:t>je serai là pour vous défendre</w:t>
      </w:r>
      <w:r w:rsidR="00C474C1">
        <w:t>.</w:t>
      </w:r>
    </w:p>
    <w:p w14:paraId="7825FAAE" w14:textId="54D4337F" w:rsidR="00C474C1" w:rsidRDefault="0094609C" w:rsidP="00C52F4A">
      <w:r>
        <w:t>— </w:t>
      </w:r>
      <w:r w:rsidR="00C52F4A" w:rsidRPr="00605EB6">
        <w:t>Mais que faire</w:t>
      </w:r>
      <w:r w:rsidR="00C474C1">
        <w:t xml:space="preserve"> ? </w:t>
      </w:r>
      <w:r w:rsidR="00C52F4A" w:rsidRPr="00605EB6">
        <w:t>Je vous en prie</w:t>
      </w:r>
      <w:r w:rsidR="00C474C1">
        <w:t xml:space="preserve">, </w:t>
      </w:r>
      <w:r w:rsidR="00C52F4A" w:rsidRPr="00605EB6">
        <w:t>conseillez-moi</w:t>
      </w:r>
      <w:r w:rsidR="00C474C1">
        <w:t> !</w:t>
      </w:r>
    </w:p>
    <w:p w14:paraId="290B5620" w14:textId="045E7A41" w:rsidR="00C474C1" w:rsidRDefault="0094609C" w:rsidP="00C52F4A">
      <w:r>
        <w:t>— </w:t>
      </w:r>
      <w:r w:rsidR="00C52F4A" w:rsidRPr="00605EB6">
        <w:t>Votre mission ici est terminée</w:t>
      </w:r>
      <w:r w:rsidR="00C474C1">
        <w:t xml:space="preserve">, </w:t>
      </w:r>
      <w:r w:rsidR="00C52F4A" w:rsidRPr="00605EB6">
        <w:t>madame la baronne</w:t>
      </w:r>
      <w:r w:rsidR="00C474C1">
        <w:t xml:space="preserve"> ; </w:t>
      </w:r>
      <w:r w:rsidR="00C52F4A" w:rsidRPr="00605EB6">
        <w:t>demain vous retournerez à Vaucourt</w:t>
      </w:r>
      <w:r w:rsidR="00C474C1">
        <w:t xml:space="preserve">. </w:t>
      </w:r>
      <w:r w:rsidR="00C52F4A" w:rsidRPr="00605EB6">
        <w:t>Vous vous trouverez en présence de votre mari</w:t>
      </w:r>
      <w:r w:rsidR="00C474C1">
        <w:t xml:space="preserve"> ; </w:t>
      </w:r>
      <w:r w:rsidR="00C52F4A" w:rsidRPr="00605EB6">
        <w:t>il vous parlera</w:t>
      </w:r>
      <w:r w:rsidR="00C474C1">
        <w:t xml:space="preserve">, </w:t>
      </w:r>
      <w:r w:rsidR="00C52F4A" w:rsidRPr="00605EB6">
        <w:t>vous l</w:t>
      </w:r>
      <w:r w:rsidR="00C474C1">
        <w:t>’</w:t>
      </w:r>
      <w:r w:rsidR="00C52F4A" w:rsidRPr="00605EB6">
        <w:t>écouterez et lui répondrez comme vous le devez</w:t>
      </w:r>
      <w:r w:rsidR="00C474C1">
        <w:t xml:space="preserve">, </w:t>
      </w:r>
      <w:r w:rsidR="00C52F4A" w:rsidRPr="00605EB6">
        <w:t>avec fermeté</w:t>
      </w:r>
      <w:r w:rsidR="00C474C1">
        <w:t xml:space="preserve">. </w:t>
      </w:r>
      <w:r w:rsidR="00C52F4A" w:rsidRPr="00605EB6">
        <w:t>Défiez-vous</w:t>
      </w:r>
      <w:r w:rsidR="00C474C1">
        <w:t xml:space="preserve"> : </w:t>
      </w:r>
      <w:r w:rsidR="00C52F4A" w:rsidRPr="00605EB6">
        <w:t>quoi qu</w:t>
      </w:r>
      <w:r w:rsidR="00C474C1">
        <w:t>’</w:t>
      </w:r>
      <w:r w:rsidR="00C52F4A" w:rsidRPr="00605EB6">
        <w:t>il vous demande</w:t>
      </w:r>
      <w:r w:rsidR="00C474C1">
        <w:t xml:space="preserve">, </w:t>
      </w:r>
      <w:r w:rsidR="00C52F4A" w:rsidRPr="00605EB6">
        <w:t>refusez</w:t>
      </w:r>
      <w:r w:rsidR="00C474C1">
        <w:t xml:space="preserve"> ; </w:t>
      </w:r>
      <w:r w:rsidR="00C52F4A" w:rsidRPr="00605EB6">
        <w:t>ne faites aucune promesse</w:t>
      </w:r>
      <w:r w:rsidR="00C474C1">
        <w:t xml:space="preserve">, </w:t>
      </w:r>
      <w:r w:rsidR="00C52F4A" w:rsidRPr="00605EB6">
        <w:t>ne signez surtout aucun papier</w:t>
      </w:r>
      <w:r w:rsidR="00C474C1">
        <w:t xml:space="preserve">, </w:t>
      </w:r>
      <w:r w:rsidR="00C52F4A" w:rsidRPr="00605EB6">
        <w:t>vous êtes mère</w:t>
      </w:r>
      <w:r w:rsidR="00C474C1">
        <w:t xml:space="preserve">, </w:t>
      </w:r>
      <w:r w:rsidR="00C52F4A" w:rsidRPr="00605EB6">
        <w:t>vous n</w:t>
      </w:r>
      <w:r w:rsidR="00C474C1">
        <w:t>’</w:t>
      </w:r>
      <w:r w:rsidR="00C52F4A" w:rsidRPr="00605EB6">
        <w:t>avez pas le droit d</w:t>
      </w:r>
      <w:r w:rsidR="00C474C1">
        <w:t>’</w:t>
      </w:r>
      <w:r w:rsidR="00C52F4A" w:rsidRPr="00605EB6">
        <w:t>être généreuse</w:t>
      </w:r>
      <w:r w:rsidR="00C474C1">
        <w:t xml:space="preserve"> ; </w:t>
      </w:r>
      <w:r w:rsidR="00C52F4A" w:rsidRPr="00605EB6">
        <w:t>gardez votre fortune</w:t>
      </w:r>
      <w:r w:rsidR="00C474C1">
        <w:t> !</w:t>
      </w:r>
    </w:p>
    <w:p w14:paraId="4C037C1C" w14:textId="78743B19" w:rsidR="00C474C1" w:rsidRDefault="0094609C" w:rsidP="00C52F4A">
      <w:r>
        <w:t>— </w:t>
      </w:r>
      <w:r w:rsidR="00C52F4A" w:rsidRPr="00605EB6">
        <w:t>Mais elle ne m</w:t>
      </w:r>
      <w:r w:rsidR="00C474C1">
        <w:t>’</w:t>
      </w:r>
      <w:r w:rsidR="00C52F4A" w:rsidRPr="00605EB6">
        <w:t>appartient plus</w:t>
      </w:r>
      <w:r w:rsidR="00C474C1">
        <w:t xml:space="preserve">, </w:t>
      </w:r>
      <w:r w:rsidR="00C52F4A" w:rsidRPr="00605EB6">
        <w:t>elle n</w:t>
      </w:r>
      <w:r w:rsidR="00C474C1">
        <w:t>’</w:t>
      </w:r>
      <w:r w:rsidR="00C52F4A" w:rsidRPr="00605EB6">
        <w:t>est plus à moi cette fortune que je conservais à mes enfants</w:t>
      </w:r>
      <w:r w:rsidR="00C474C1">
        <w:t xml:space="preserve"> ! </w:t>
      </w:r>
      <w:r w:rsidR="00C52F4A" w:rsidRPr="00605EB6">
        <w:t>s</w:t>
      </w:r>
      <w:r w:rsidR="00C474C1">
        <w:t>’</w:t>
      </w:r>
      <w:r w:rsidR="00C52F4A" w:rsidRPr="00605EB6">
        <w:t>écria-t-elle</w:t>
      </w:r>
      <w:r w:rsidR="00C474C1">
        <w:t>.</w:t>
      </w:r>
    </w:p>
    <w:p w14:paraId="3B57F365" w14:textId="523650D6" w:rsidR="00C474C1" w:rsidRDefault="0094609C" w:rsidP="00C52F4A">
      <w:r>
        <w:t>— </w:t>
      </w:r>
      <w:r w:rsidR="00C52F4A" w:rsidRPr="00605EB6">
        <w:t>Que voulez-vous dire</w:t>
      </w:r>
      <w:r w:rsidR="00C474C1">
        <w:t xml:space="preserve">, </w:t>
      </w:r>
      <w:r w:rsidR="00C52F4A" w:rsidRPr="00605EB6">
        <w:t>madame la baronne</w:t>
      </w:r>
      <w:r w:rsidR="00C474C1">
        <w:t> ?</w:t>
      </w:r>
    </w:p>
    <w:p w14:paraId="6DEF382C" w14:textId="7E610E63" w:rsidR="00C474C1" w:rsidRDefault="0094609C" w:rsidP="00C52F4A">
      <w:r>
        <w:t>— </w:t>
      </w:r>
      <w:r w:rsidR="00C52F4A" w:rsidRPr="00605EB6">
        <w:t>Je veux dire</w:t>
      </w:r>
      <w:r w:rsidR="00C474C1">
        <w:t xml:space="preserve">, </w:t>
      </w:r>
      <w:r w:rsidR="00C52F4A" w:rsidRPr="00605EB6">
        <w:t>monsieur</w:t>
      </w:r>
      <w:r w:rsidR="00C474C1">
        <w:t xml:space="preserve">, </w:t>
      </w:r>
      <w:r w:rsidR="00C52F4A" w:rsidRPr="00605EB6">
        <w:t>que tout ce que je possède appartient au marquis de Chamarande</w:t>
      </w:r>
      <w:r w:rsidR="00C474C1">
        <w:t xml:space="preserve"> ; </w:t>
      </w:r>
      <w:r w:rsidR="00C52F4A" w:rsidRPr="00605EB6">
        <w:t>le devoir de mes enfants et le mien</w:t>
      </w:r>
      <w:r w:rsidR="00C474C1">
        <w:t xml:space="preserve">, – </w:t>
      </w:r>
      <w:r w:rsidR="00C52F4A" w:rsidRPr="00605EB6">
        <w:t>notre honneur l</w:t>
      </w:r>
      <w:r w:rsidR="00C474C1">
        <w:t>’</w:t>
      </w:r>
      <w:r w:rsidR="00C52F4A" w:rsidRPr="00605EB6">
        <w:t>exige</w:t>
      </w:r>
      <w:r w:rsidR="00C474C1">
        <w:t xml:space="preserve">, – </w:t>
      </w:r>
      <w:r w:rsidR="00C52F4A" w:rsidRPr="00605EB6">
        <w:t>est de rendre au fils de la malheureuse Lucy ce que le baron de Simaise lui a volé</w:t>
      </w:r>
      <w:r w:rsidR="00C474C1">
        <w:t> !</w:t>
      </w:r>
    </w:p>
    <w:p w14:paraId="0D2FA729" w14:textId="69F999E1" w:rsidR="00C474C1" w:rsidRDefault="0094609C" w:rsidP="00C52F4A">
      <w:r>
        <w:t>— </w:t>
      </w:r>
      <w:r w:rsidR="00C52F4A" w:rsidRPr="00605EB6">
        <w:t>C</w:t>
      </w:r>
      <w:r w:rsidR="00C474C1">
        <w:t>’</w:t>
      </w:r>
      <w:r w:rsidR="00C52F4A" w:rsidRPr="00605EB6">
        <w:t>est juste</w:t>
      </w:r>
      <w:r w:rsidR="00C474C1">
        <w:t xml:space="preserve">, </w:t>
      </w:r>
      <w:r w:rsidR="00C52F4A" w:rsidRPr="00605EB6">
        <w:t>madame la baronne</w:t>
      </w:r>
      <w:r w:rsidR="00C474C1">
        <w:t xml:space="preserve">, </w:t>
      </w:r>
      <w:r w:rsidR="00C52F4A" w:rsidRPr="00605EB6">
        <w:t>et je ne puis qu</w:t>
      </w:r>
      <w:r w:rsidR="00C474C1">
        <w:t>’</w:t>
      </w:r>
      <w:r w:rsidR="00C52F4A" w:rsidRPr="00605EB6">
        <w:t>approuver le sentiment qui vous inspire</w:t>
      </w:r>
      <w:r w:rsidR="00C474C1">
        <w:t xml:space="preserve">. </w:t>
      </w:r>
      <w:r w:rsidR="00C52F4A" w:rsidRPr="00605EB6">
        <w:t>Mais</w:t>
      </w:r>
      <w:r w:rsidR="00C474C1">
        <w:t xml:space="preserve">, </w:t>
      </w:r>
      <w:r w:rsidR="00C52F4A" w:rsidRPr="00605EB6">
        <w:t>continua-t-il en souriant</w:t>
      </w:r>
      <w:r w:rsidR="00C474C1">
        <w:t xml:space="preserve">, </w:t>
      </w:r>
      <w:r w:rsidR="00C52F4A" w:rsidRPr="00605EB6">
        <w:t>après ce que vous avez bien voulu faire pour le pauvre Jean Loup</w:t>
      </w:r>
      <w:r w:rsidR="00C474C1">
        <w:t xml:space="preserve">, </w:t>
      </w:r>
      <w:r w:rsidR="00C52F4A" w:rsidRPr="00605EB6">
        <w:t>le marquis Jean de Chamarande ne pourra se montrer bien exigeant</w:t>
      </w:r>
      <w:r w:rsidR="00C474C1">
        <w:t xml:space="preserve">. </w:t>
      </w:r>
      <w:r w:rsidR="00C52F4A" w:rsidRPr="00605EB6">
        <w:t>D</w:t>
      </w:r>
      <w:r w:rsidR="00C474C1">
        <w:t>’</w:t>
      </w:r>
      <w:r w:rsidR="00C52F4A" w:rsidRPr="00605EB6">
        <w:t>ailleurs</w:t>
      </w:r>
      <w:r w:rsidR="00C474C1">
        <w:t xml:space="preserve">, </w:t>
      </w:r>
      <w:r w:rsidR="00C52F4A" w:rsidRPr="00605EB6">
        <w:t>qui sait s</w:t>
      </w:r>
      <w:r w:rsidR="00C474C1">
        <w:t>’</w:t>
      </w:r>
      <w:r w:rsidR="00C52F4A" w:rsidRPr="00605EB6">
        <w:t>il n</w:t>
      </w:r>
      <w:r w:rsidR="00C474C1">
        <w:t>’</w:t>
      </w:r>
      <w:r w:rsidR="00C52F4A" w:rsidRPr="00605EB6">
        <w:t>existe pas quelque part une fortune qui lui ait été conservée</w:t>
      </w:r>
      <w:r w:rsidR="00C474C1">
        <w:t> ?</w:t>
      </w:r>
    </w:p>
    <w:p w14:paraId="5CA4DD1C" w14:textId="77777777" w:rsidR="00C474C1" w:rsidRDefault="00C474C1" w:rsidP="00C52F4A">
      <w:r>
        <w:t>» </w:t>
      </w:r>
      <w:r w:rsidR="00C52F4A" w:rsidRPr="00605EB6">
        <w:t>Dans tous les cas</w:t>
      </w:r>
      <w:r>
        <w:t xml:space="preserve">, </w:t>
      </w:r>
      <w:r w:rsidR="00C52F4A" w:rsidRPr="00605EB6">
        <w:t>par son mariage avec votre fille</w:t>
      </w:r>
      <w:r>
        <w:t xml:space="preserve">, </w:t>
      </w:r>
      <w:r w:rsidR="00C52F4A" w:rsidRPr="00605EB6">
        <w:t>le jeune marquis aura un jour la moitié de votre fortune</w:t>
      </w:r>
      <w:r>
        <w:t xml:space="preserve">, </w:t>
      </w:r>
      <w:r w:rsidR="00C52F4A" w:rsidRPr="00605EB6">
        <w:t>l</w:t>
      </w:r>
      <w:r>
        <w:t>’</w:t>
      </w:r>
      <w:r w:rsidR="00C52F4A" w:rsidRPr="00605EB6">
        <w:t>autre moitié revenant de droit à votre fils Raoul</w:t>
      </w:r>
      <w:r>
        <w:t xml:space="preserve">. </w:t>
      </w:r>
      <w:r w:rsidR="00C52F4A" w:rsidRPr="00605EB6">
        <w:t xml:space="preserve">Mais ne sera-ce </w:t>
      </w:r>
      <w:r w:rsidR="00C52F4A" w:rsidRPr="00605EB6">
        <w:lastRenderedPageBreak/>
        <w:t>pas déjà un trésor inestimable pour Jean que d</w:t>
      </w:r>
      <w:r>
        <w:t>’</w:t>
      </w:r>
      <w:r w:rsidR="00C52F4A" w:rsidRPr="00605EB6">
        <w:t>avoir pour compagne de sa vie cette adorable jeune fille à qui sa mère a donné toutes ses vertus</w:t>
      </w:r>
      <w:r>
        <w:t> ?</w:t>
      </w:r>
    </w:p>
    <w:p w14:paraId="4ED7EED0" w14:textId="74E732A4" w:rsidR="00C474C1" w:rsidRDefault="00C52F4A" w:rsidP="00C52F4A">
      <w:r w:rsidRPr="00605EB6">
        <w:t xml:space="preserve">Ces dernières paroles firent rougir </w:t>
      </w:r>
      <w:r w:rsidR="009A0CB4" w:rsidRPr="009A0CB4">
        <w:t>M</w:t>
      </w:r>
      <w:r w:rsidR="009A0CB4" w:rsidRPr="009A0CB4">
        <w:rPr>
          <w:vertAlign w:val="superscript"/>
        </w:rPr>
        <w:t>me</w:t>
      </w:r>
      <w:r w:rsidR="00C474C1">
        <w:t> de </w:t>
      </w:r>
      <w:r w:rsidRPr="00605EB6">
        <w:t>Simaise</w:t>
      </w:r>
      <w:r w:rsidR="00C474C1">
        <w:t xml:space="preserve">. </w:t>
      </w:r>
      <w:r w:rsidRPr="00605EB6">
        <w:t>Certes</w:t>
      </w:r>
      <w:r w:rsidR="00C474C1">
        <w:t xml:space="preserve">, </w:t>
      </w:r>
      <w:r w:rsidRPr="00605EB6">
        <w:t>elle méritait le compliment</w:t>
      </w:r>
      <w:r w:rsidR="00C474C1">
        <w:t xml:space="preserve">, </w:t>
      </w:r>
      <w:r w:rsidRPr="00605EB6">
        <w:t>mais elle en était confuse</w:t>
      </w:r>
      <w:r w:rsidR="00C474C1">
        <w:t>.</w:t>
      </w:r>
    </w:p>
    <w:p w14:paraId="6A034E76" w14:textId="0ABA9CD1" w:rsidR="00C474C1" w:rsidRDefault="0094609C" w:rsidP="00C52F4A">
      <w:r>
        <w:t>— </w:t>
      </w:r>
      <w:r w:rsidR="00C52F4A" w:rsidRPr="00605EB6">
        <w:t>Hélas</w:t>
      </w:r>
      <w:r w:rsidR="00C474C1">
        <w:t xml:space="preserve"> ! </w:t>
      </w:r>
      <w:r w:rsidR="00C52F4A" w:rsidRPr="00605EB6">
        <w:t>soupira-t-elle</w:t>
      </w:r>
      <w:r w:rsidR="00C474C1">
        <w:t xml:space="preserve">, </w:t>
      </w:r>
      <w:r w:rsidR="00C52F4A" w:rsidRPr="00605EB6">
        <w:t>un crime sépare ma fille de son cousin</w:t>
      </w:r>
      <w:r w:rsidR="00C474C1">
        <w:t xml:space="preserve"> ; </w:t>
      </w:r>
      <w:r w:rsidR="00C52F4A" w:rsidRPr="00605EB6">
        <w:t>cette union est impossible</w:t>
      </w:r>
      <w:r w:rsidR="00C474C1">
        <w:t> !</w:t>
      </w:r>
    </w:p>
    <w:p w14:paraId="62B39154" w14:textId="163868BC" w:rsidR="00C474C1" w:rsidRDefault="0094609C" w:rsidP="00C52F4A">
      <w:r>
        <w:t>— </w:t>
      </w:r>
      <w:r w:rsidR="00C52F4A" w:rsidRPr="00605EB6">
        <w:t>Oui</w:t>
      </w:r>
      <w:r w:rsidR="00C474C1">
        <w:t xml:space="preserve">, </w:t>
      </w:r>
      <w:r w:rsidR="00C52F4A" w:rsidRPr="00605EB6">
        <w:t xml:space="preserve">répliqua vivement </w:t>
      </w:r>
      <w:r w:rsidR="00C474C1">
        <w:t>M. </w:t>
      </w:r>
      <w:r w:rsidR="00C52F4A" w:rsidRPr="00605EB6">
        <w:t>Lagarde</w:t>
      </w:r>
      <w:r w:rsidR="00C474C1">
        <w:t xml:space="preserve">, </w:t>
      </w:r>
      <w:r w:rsidR="00C52F4A" w:rsidRPr="00605EB6">
        <w:t>un crime les séparait</w:t>
      </w:r>
      <w:r w:rsidR="00C474C1">
        <w:t xml:space="preserve">, </w:t>
      </w:r>
      <w:r w:rsidR="00C52F4A" w:rsidRPr="00605EB6">
        <w:t>mais l</w:t>
      </w:r>
      <w:r w:rsidR="00C474C1">
        <w:t>’</w:t>
      </w:r>
      <w:r w:rsidR="00C52F4A" w:rsidRPr="00605EB6">
        <w:t>amour les a rapprochés</w:t>
      </w:r>
      <w:r w:rsidR="00C474C1">
        <w:t xml:space="preserve"> ; </w:t>
      </w:r>
      <w:r w:rsidR="00C52F4A" w:rsidRPr="00605EB6">
        <w:t>les enfants ne sont pas responsables et ne peuvent être maudits parce que le père est frappé de malédiction</w:t>
      </w:r>
      <w:r w:rsidR="00C474C1">
        <w:t xml:space="preserve">. </w:t>
      </w:r>
      <w:r w:rsidR="00C52F4A" w:rsidRPr="00605EB6">
        <w:t>Jean aime sa cousine et Henriette aime celui qui</w:t>
      </w:r>
      <w:r w:rsidR="00C474C1">
        <w:t xml:space="preserve">, </w:t>
      </w:r>
      <w:r w:rsidR="00C52F4A" w:rsidRPr="00605EB6">
        <w:t>grâce à l</w:t>
      </w:r>
      <w:r w:rsidR="00C474C1">
        <w:t>’</w:t>
      </w:r>
      <w:r w:rsidR="00C52F4A" w:rsidRPr="00605EB6">
        <w:t>amour qu</w:t>
      </w:r>
      <w:r w:rsidR="00C474C1">
        <w:t>’</w:t>
      </w:r>
      <w:r w:rsidR="00C52F4A" w:rsidRPr="00605EB6">
        <w:t>elle lui a inspiré</w:t>
      </w:r>
      <w:r w:rsidR="00C474C1">
        <w:t xml:space="preserve">, </w:t>
      </w:r>
      <w:r w:rsidR="00C52F4A" w:rsidRPr="00605EB6">
        <w:t>est devenu un homme civilisé</w:t>
      </w:r>
      <w:r w:rsidR="00C474C1">
        <w:t>.</w:t>
      </w:r>
    </w:p>
    <w:p w14:paraId="7E68CB08" w14:textId="77777777" w:rsidR="00C474C1" w:rsidRDefault="00C474C1" w:rsidP="00C52F4A">
      <w:r>
        <w:t>» </w:t>
      </w:r>
      <w:r w:rsidR="00C52F4A" w:rsidRPr="00605EB6">
        <w:t>Un jour</w:t>
      </w:r>
      <w:r>
        <w:t xml:space="preserve">, </w:t>
      </w:r>
      <w:r w:rsidR="00C52F4A" w:rsidRPr="00605EB6">
        <w:t>Dieu fit paraître son arc-en-ciel et dit</w:t>
      </w:r>
      <w:r>
        <w:t xml:space="preserve"> : </w:t>
      </w:r>
      <w:r w:rsidR="00C52F4A" w:rsidRPr="00605EB6">
        <w:t>Ceci est le signe de ma réconciliation avec les hommes</w:t>
      </w:r>
      <w:r>
        <w:t xml:space="preserve">. </w:t>
      </w:r>
      <w:r w:rsidR="00C52F4A" w:rsidRPr="00605EB6">
        <w:t>L</w:t>
      </w:r>
      <w:r>
        <w:t>’</w:t>
      </w:r>
      <w:r w:rsidR="00C52F4A" w:rsidRPr="00605EB6">
        <w:t>amour de Jean et d</w:t>
      </w:r>
      <w:r>
        <w:t>’</w:t>
      </w:r>
      <w:r w:rsidR="00C52F4A" w:rsidRPr="00605EB6">
        <w:t>Henriette est aussi un signe de réconciliation</w:t>
      </w:r>
      <w:r>
        <w:t xml:space="preserve">. </w:t>
      </w:r>
      <w:r w:rsidR="00C52F4A" w:rsidRPr="00605EB6">
        <w:t>Non seulement le mariage de la victime avec la fille du coupable est possible</w:t>
      </w:r>
      <w:r>
        <w:t xml:space="preserve">, </w:t>
      </w:r>
      <w:r w:rsidR="00C52F4A" w:rsidRPr="00605EB6">
        <w:t>madame la baronne</w:t>
      </w:r>
      <w:r>
        <w:t xml:space="preserve">, </w:t>
      </w:r>
      <w:r w:rsidR="00C52F4A" w:rsidRPr="00605EB6">
        <w:t>mais il est nécessaire</w:t>
      </w:r>
      <w:r>
        <w:t xml:space="preserve">. </w:t>
      </w:r>
      <w:r w:rsidR="00C52F4A" w:rsidRPr="00605EB6">
        <w:t>Il est nécessaire</w:t>
      </w:r>
      <w:r>
        <w:t xml:space="preserve">, </w:t>
      </w:r>
      <w:r w:rsidR="00C52F4A" w:rsidRPr="00605EB6">
        <w:t>d</w:t>
      </w:r>
      <w:r>
        <w:t>’</w:t>
      </w:r>
      <w:r w:rsidR="00C52F4A" w:rsidRPr="00605EB6">
        <w:t>abord parce qu</w:t>
      </w:r>
      <w:r>
        <w:t>’</w:t>
      </w:r>
      <w:r w:rsidR="00C52F4A" w:rsidRPr="00605EB6">
        <w:t>ils s</w:t>
      </w:r>
      <w:r>
        <w:t>’</w:t>
      </w:r>
      <w:r w:rsidR="00C52F4A" w:rsidRPr="00605EB6">
        <w:t>aiment et que les séparer serait une chose odieuse</w:t>
      </w:r>
      <w:r>
        <w:t xml:space="preserve"> ; </w:t>
      </w:r>
      <w:r w:rsidR="00C52F4A" w:rsidRPr="00605EB6">
        <w:t>il l</w:t>
      </w:r>
      <w:r>
        <w:t>’</w:t>
      </w:r>
      <w:r w:rsidR="00C52F4A" w:rsidRPr="00605EB6">
        <w:t>est parce qu</w:t>
      </w:r>
      <w:r>
        <w:t>’</w:t>
      </w:r>
      <w:r w:rsidR="00C52F4A" w:rsidRPr="00605EB6">
        <w:t>il sera en même temps une réparation pour la victime et la réhabilitation du coupable</w:t>
      </w:r>
      <w:r>
        <w:t xml:space="preserve">. </w:t>
      </w:r>
      <w:r w:rsidR="00C52F4A" w:rsidRPr="00605EB6">
        <w:t>Ayant l</w:t>
      </w:r>
      <w:r>
        <w:t>’</w:t>
      </w:r>
      <w:r w:rsidR="00C52F4A" w:rsidRPr="00605EB6">
        <w:t>avenir ouvert devant lui</w:t>
      </w:r>
      <w:r>
        <w:t xml:space="preserve">, </w:t>
      </w:r>
      <w:r w:rsidR="00C52F4A" w:rsidRPr="00605EB6">
        <w:t>Jean de Chamarande ne songera pas à chercher dans le passé</w:t>
      </w:r>
      <w:r>
        <w:t xml:space="preserve">. </w:t>
      </w:r>
      <w:r w:rsidR="00C52F4A" w:rsidRPr="00605EB6">
        <w:t>Il ne doit rien savoir</w:t>
      </w:r>
      <w:r>
        <w:t xml:space="preserve">, </w:t>
      </w:r>
      <w:r w:rsidR="00C52F4A" w:rsidRPr="00605EB6">
        <w:t>il ne saura rien</w:t>
      </w:r>
      <w:r>
        <w:t xml:space="preserve">. </w:t>
      </w:r>
      <w:r w:rsidR="00C52F4A" w:rsidRPr="00605EB6">
        <w:t>Laissons la honte où elle croupit et veillons à en préserver les innocents</w:t>
      </w:r>
      <w:r>
        <w:t> !</w:t>
      </w:r>
    </w:p>
    <w:p w14:paraId="1D3FB5F0" w14:textId="50D48D44" w:rsidR="00C474C1" w:rsidRDefault="00C474C1" w:rsidP="00C52F4A">
      <w:r>
        <w:t>» </w:t>
      </w:r>
      <w:r w:rsidR="00C52F4A" w:rsidRPr="00605EB6">
        <w:t>Le jour n</w:t>
      </w:r>
      <w:r>
        <w:t>’</w:t>
      </w:r>
      <w:r w:rsidR="00C52F4A" w:rsidRPr="00605EB6">
        <w:t>est pas éloigné où Jean Loup portera le nom de son père</w:t>
      </w:r>
      <w:r>
        <w:t xml:space="preserve"> ; </w:t>
      </w:r>
      <w:r w:rsidR="00C52F4A" w:rsidRPr="00605EB6">
        <w:t>alors</w:t>
      </w:r>
      <w:r>
        <w:t xml:space="preserve">, </w:t>
      </w:r>
      <w:r w:rsidR="00C52F4A" w:rsidRPr="00605EB6">
        <w:t>madame la baronne</w:t>
      </w:r>
      <w:r>
        <w:t xml:space="preserve">, </w:t>
      </w:r>
      <w:r w:rsidR="00C52F4A" w:rsidRPr="00605EB6">
        <w:t xml:space="preserve">je vous demanderai officiellement pour Jean de Chamarande la main de </w:t>
      </w:r>
      <w:r w:rsidR="009A0CB4" w:rsidRPr="009A0CB4">
        <w:t>M</w:t>
      </w:r>
      <w:r w:rsidR="009A0CB4" w:rsidRPr="009A0CB4">
        <w:rPr>
          <w:vertAlign w:val="superscript"/>
        </w:rPr>
        <w:t>lle</w:t>
      </w:r>
      <w:r>
        <w:t> de </w:t>
      </w:r>
      <w:r w:rsidR="00C52F4A" w:rsidRPr="00605EB6">
        <w:t>Simaise</w:t>
      </w:r>
      <w:r>
        <w:t>.</w:t>
      </w:r>
    </w:p>
    <w:p w14:paraId="447BD377" w14:textId="39DBA0D8" w:rsidR="00C474C1" w:rsidRDefault="0094609C" w:rsidP="00C52F4A">
      <w:r>
        <w:t>— </w:t>
      </w:r>
      <w:r w:rsidR="00C52F4A" w:rsidRPr="00605EB6">
        <w:t>Vous voulez absolument ce mariage</w:t>
      </w:r>
      <w:r w:rsidR="00C474C1">
        <w:t xml:space="preserve">, </w:t>
      </w:r>
      <w:r w:rsidR="00C52F4A" w:rsidRPr="00605EB6">
        <w:t>monsieur</w:t>
      </w:r>
      <w:r w:rsidR="00C474C1">
        <w:t> ?</w:t>
      </w:r>
    </w:p>
    <w:p w14:paraId="221A4C19" w14:textId="20C5FEA3" w:rsidR="00C474C1" w:rsidRDefault="0094609C" w:rsidP="00C52F4A">
      <w:r>
        <w:lastRenderedPageBreak/>
        <w:t>— </w:t>
      </w:r>
      <w:r w:rsidR="00C52F4A" w:rsidRPr="00605EB6">
        <w:t>Oh</w:t>
      </w:r>
      <w:r w:rsidR="00C474C1">
        <w:t xml:space="preserve"> ! </w:t>
      </w:r>
      <w:r w:rsidR="00C52F4A" w:rsidRPr="00605EB6">
        <w:t>moi</w:t>
      </w:r>
      <w:r w:rsidR="00C474C1">
        <w:t xml:space="preserve">, </w:t>
      </w:r>
      <w:r w:rsidR="00C52F4A" w:rsidRPr="00605EB6">
        <w:t>je ne veux rien que le bonheur de ceux dont je me fais le protecteur</w:t>
      </w:r>
      <w:r w:rsidR="00C474C1">
        <w:t xml:space="preserve">. </w:t>
      </w:r>
      <w:r w:rsidR="00C52F4A" w:rsidRPr="00605EB6">
        <w:t>Si Jean de Chamarande et votre fille ne s</w:t>
      </w:r>
      <w:r w:rsidR="00C474C1">
        <w:t>’</w:t>
      </w:r>
      <w:r w:rsidR="00C52F4A" w:rsidRPr="00605EB6">
        <w:t>aimaient point</w:t>
      </w:r>
      <w:r w:rsidR="00C474C1">
        <w:t xml:space="preserve">, </w:t>
      </w:r>
      <w:r w:rsidR="00C52F4A" w:rsidRPr="00605EB6">
        <w:t>je ne vous parlerais pas ainsi</w:t>
      </w:r>
      <w:r w:rsidR="00C474C1">
        <w:t>.</w:t>
      </w:r>
    </w:p>
    <w:p w14:paraId="49588CA0" w14:textId="65165DB2" w:rsidR="00C474C1" w:rsidRDefault="0094609C" w:rsidP="00C52F4A">
      <w:r>
        <w:t>— </w:t>
      </w:r>
      <w:r w:rsidR="00C52F4A" w:rsidRPr="00605EB6">
        <w:t>Comme toujours</w:t>
      </w:r>
      <w:r w:rsidR="00C474C1">
        <w:t xml:space="preserve">, </w:t>
      </w:r>
      <w:r w:rsidR="00C52F4A" w:rsidRPr="00605EB6">
        <w:t>monsieur</w:t>
      </w:r>
      <w:r w:rsidR="00C474C1">
        <w:t xml:space="preserve">, </w:t>
      </w:r>
      <w:r w:rsidR="00C52F4A" w:rsidRPr="00605EB6">
        <w:t>je m</w:t>
      </w:r>
      <w:r w:rsidR="00C474C1">
        <w:t>’</w:t>
      </w:r>
      <w:r w:rsidR="00C52F4A" w:rsidRPr="00605EB6">
        <w:t>incline avec respect devant votre volonté</w:t>
      </w:r>
      <w:r w:rsidR="00C474C1">
        <w:t>.</w:t>
      </w:r>
    </w:p>
    <w:p w14:paraId="58678CAB" w14:textId="1B3E9209" w:rsidR="00C474C1" w:rsidRDefault="0094609C" w:rsidP="00C52F4A">
      <w:r>
        <w:t>— </w:t>
      </w:r>
      <w:r w:rsidR="00C52F4A" w:rsidRPr="00605EB6">
        <w:t>Parce que vous êtes mère et que vous sentez que là est le bonheur de votre fille</w:t>
      </w:r>
      <w:r w:rsidR="00C474C1">
        <w:t>.</w:t>
      </w:r>
    </w:p>
    <w:p w14:paraId="00DB4CBD" w14:textId="77777777" w:rsidR="00C474C1" w:rsidRDefault="00C52F4A" w:rsidP="00C52F4A">
      <w:r w:rsidRPr="00605EB6">
        <w:t>La baronne soupira</w:t>
      </w:r>
      <w:r w:rsidR="00C474C1">
        <w:t>.</w:t>
      </w:r>
    </w:p>
    <w:p w14:paraId="5536A0C3" w14:textId="37AF6078" w:rsidR="00C474C1" w:rsidRDefault="00C474C1" w:rsidP="00C52F4A">
      <w:r>
        <w:t>M. </w:t>
      </w:r>
      <w:r w:rsidR="00C52F4A" w:rsidRPr="00605EB6">
        <w:t>Lagarde reprit</w:t>
      </w:r>
      <w:r>
        <w:t> :</w:t>
      </w:r>
    </w:p>
    <w:p w14:paraId="53671729" w14:textId="0D51BCE2" w:rsidR="00C474C1" w:rsidRDefault="0094609C" w:rsidP="00C52F4A">
      <w:r>
        <w:t>— </w:t>
      </w:r>
      <w:r w:rsidR="00C52F4A" w:rsidRPr="00605EB6">
        <w:t>Jusqu</w:t>
      </w:r>
      <w:r w:rsidR="00C474C1">
        <w:t>’</w:t>
      </w:r>
      <w:r w:rsidR="00C52F4A" w:rsidRPr="00605EB6">
        <w:t>au jour où Jean Loup</w:t>
      </w:r>
      <w:r w:rsidR="00C474C1">
        <w:t xml:space="preserve">, </w:t>
      </w:r>
      <w:r w:rsidR="00C52F4A" w:rsidRPr="00605EB6">
        <w:t>ayant fait valoir ses droits</w:t>
      </w:r>
      <w:r w:rsidR="00C474C1">
        <w:t xml:space="preserve">, </w:t>
      </w:r>
      <w:r w:rsidR="00C52F4A" w:rsidRPr="00605EB6">
        <w:t>sera reconnu pour être le fils du défunt marquis de Chamarande</w:t>
      </w:r>
      <w:r w:rsidR="00C474C1">
        <w:t xml:space="preserve">, </w:t>
      </w:r>
      <w:r w:rsidR="00C52F4A" w:rsidRPr="00605EB6">
        <w:t>laissons-le dans l</w:t>
      </w:r>
      <w:r w:rsidR="00C474C1">
        <w:t>’</w:t>
      </w:r>
      <w:r w:rsidR="00C52F4A" w:rsidRPr="00605EB6">
        <w:t>ombre</w:t>
      </w:r>
      <w:r w:rsidR="00C474C1">
        <w:t xml:space="preserve"> ; </w:t>
      </w:r>
      <w:r w:rsidR="00C52F4A" w:rsidRPr="00605EB6">
        <w:t>gardez</w:t>
      </w:r>
      <w:r w:rsidR="00C474C1">
        <w:t xml:space="preserve">, </w:t>
      </w:r>
      <w:r w:rsidR="00C52F4A" w:rsidRPr="00605EB6">
        <w:t>madame</w:t>
      </w:r>
      <w:r w:rsidR="00C474C1">
        <w:t xml:space="preserve">, </w:t>
      </w:r>
      <w:r w:rsidR="00C52F4A" w:rsidRPr="00605EB6">
        <w:t>le secret que je vous ai confié</w:t>
      </w:r>
      <w:r w:rsidR="00C474C1">
        <w:t xml:space="preserve"> ; </w:t>
      </w:r>
      <w:r w:rsidR="009A0CB4" w:rsidRPr="009A0CB4">
        <w:t>M</w:t>
      </w:r>
      <w:r w:rsidR="009A0CB4" w:rsidRPr="009A0CB4">
        <w:rPr>
          <w:vertAlign w:val="superscript"/>
        </w:rPr>
        <w:t>lle</w:t>
      </w:r>
      <w:r w:rsidR="00C474C1">
        <w:t> de </w:t>
      </w:r>
      <w:r w:rsidR="00C52F4A" w:rsidRPr="00605EB6">
        <w:t>Simaise ne doit pas savoir encore qu</w:t>
      </w:r>
      <w:r w:rsidR="00C474C1">
        <w:t>’</w:t>
      </w:r>
      <w:r w:rsidR="00C52F4A" w:rsidRPr="00605EB6">
        <w:t>il existe un lien de parenté entre elle et celui qu</w:t>
      </w:r>
      <w:r w:rsidR="00C474C1">
        <w:t>’</w:t>
      </w:r>
      <w:r w:rsidR="00C52F4A" w:rsidRPr="00605EB6">
        <w:t>elle aime</w:t>
      </w:r>
      <w:r w:rsidR="00C474C1">
        <w:t>.</w:t>
      </w:r>
    </w:p>
    <w:p w14:paraId="02E61C07" w14:textId="77527400" w:rsidR="00C474C1" w:rsidRDefault="0094609C" w:rsidP="00C52F4A">
      <w:r>
        <w:t>— </w:t>
      </w:r>
      <w:r w:rsidR="00C52F4A" w:rsidRPr="00605EB6">
        <w:t>Je me conformerai à vos intentions</w:t>
      </w:r>
      <w:r w:rsidR="00C474C1">
        <w:t xml:space="preserve">. </w:t>
      </w:r>
      <w:r w:rsidR="00C52F4A" w:rsidRPr="00605EB6">
        <w:t>Ainsi</w:t>
      </w:r>
      <w:r w:rsidR="00C474C1">
        <w:t xml:space="preserve">, </w:t>
      </w:r>
      <w:r w:rsidR="00C52F4A" w:rsidRPr="00605EB6">
        <w:t>monsieur</w:t>
      </w:r>
      <w:r w:rsidR="00C474C1">
        <w:t xml:space="preserve">, </w:t>
      </w:r>
      <w:r w:rsidR="00C52F4A" w:rsidRPr="00605EB6">
        <w:t>ma fille et moi nous pouvons partir demain</w:t>
      </w:r>
      <w:r w:rsidR="00C474C1">
        <w:t> ?</w:t>
      </w:r>
    </w:p>
    <w:p w14:paraId="040FEE16" w14:textId="7845AF9A" w:rsidR="00C474C1" w:rsidRDefault="0094609C" w:rsidP="00C52F4A">
      <w:r>
        <w:t>— </w:t>
      </w:r>
      <w:r w:rsidR="00C52F4A" w:rsidRPr="00605EB6">
        <w:t>Je vous rends la liberté</w:t>
      </w:r>
      <w:r w:rsidR="00C474C1">
        <w:t>.</w:t>
      </w:r>
    </w:p>
    <w:p w14:paraId="530944E6" w14:textId="40187C47" w:rsidR="00C474C1" w:rsidRDefault="0094609C" w:rsidP="00C52F4A">
      <w:r>
        <w:t>— </w:t>
      </w:r>
      <w:r w:rsidR="00C52F4A" w:rsidRPr="00605EB6">
        <w:t>Vous m</w:t>
      </w:r>
      <w:r w:rsidR="00C474C1">
        <w:t>’</w:t>
      </w:r>
      <w:r w:rsidR="00C52F4A" w:rsidRPr="00605EB6">
        <w:t>avez offert une protection que j</w:t>
      </w:r>
      <w:r w:rsidR="00C474C1">
        <w:t>’</w:t>
      </w:r>
      <w:r w:rsidR="00C52F4A" w:rsidRPr="00605EB6">
        <w:t>accepte</w:t>
      </w:r>
      <w:r w:rsidR="00C474C1">
        <w:t xml:space="preserve"> ; </w:t>
      </w:r>
      <w:r w:rsidR="00C52F4A" w:rsidRPr="00605EB6">
        <w:t>si j</w:t>
      </w:r>
      <w:r w:rsidR="00C474C1">
        <w:t>’</w:t>
      </w:r>
      <w:r w:rsidR="00C52F4A" w:rsidRPr="00605EB6">
        <w:t>avais besoin de vous</w:t>
      </w:r>
      <w:r w:rsidR="00C474C1">
        <w:t xml:space="preserve">, </w:t>
      </w:r>
      <w:r w:rsidR="00C52F4A" w:rsidRPr="00605EB6">
        <w:t>où devrais-je vous écrire</w:t>
      </w:r>
      <w:r w:rsidR="00C474C1">
        <w:t> ?</w:t>
      </w:r>
    </w:p>
    <w:p w14:paraId="45965355" w14:textId="5B906B8C" w:rsidR="00C474C1" w:rsidRDefault="0094609C" w:rsidP="00C52F4A">
      <w:r>
        <w:t>— </w:t>
      </w:r>
      <w:r w:rsidR="00C52F4A" w:rsidRPr="00605EB6">
        <w:t>À Paris</w:t>
      </w:r>
      <w:r w:rsidR="00C474C1">
        <w:t xml:space="preserve">, </w:t>
      </w:r>
      <w:r w:rsidR="00C52F4A" w:rsidRPr="00605EB6">
        <w:t>car dans trois jours Jean et moi nous ne serons plus à Épinal</w:t>
      </w:r>
      <w:r w:rsidR="00C474C1">
        <w:t xml:space="preserve">. </w:t>
      </w:r>
      <w:r w:rsidR="00C52F4A" w:rsidRPr="00605EB6">
        <w:t>À propos</w:t>
      </w:r>
      <w:r w:rsidR="00C474C1">
        <w:t xml:space="preserve">, </w:t>
      </w:r>
      <w:r w:rsidR="00C52F4A" w:rsidRPr="00605EB6">
        <w:t>votre mari est arrivé à Vaucourt</w:t>
      </w:r>
      <w:r w:rsidR="00C474C1">
        <w:t xml:space="preserve">, </w:t>
      </w:r>
      <w:r w:rsidR="00C52F4A" w:rsidRPr="00605EB6">
        <w:t>accompagné de son valet de chambre</w:t>
      </w:r>
      <w:r w:rsidR="00C474C1">
        <w:t xml:space="preserve">, </w:t>
      </w:r>
      <w:r w:rsidR="00C52F4A" w:rsidRPr="00605EB6">
        <w:t>qui se nomme Frédéric</w:t>
      </w:r>
      <w:r w:rsidR="00C474C1">
        <w:t xml:space="preserve">. </w:t>
      </w:r>
      <w:r w:rsidR="00C52F4A" w:rsidRPr="00605EB6">
        <w:t>Ne vous défiez point de cet homme</w:t>
      </w:r>
      <w:r w:rsidR="00C474C1">
        <w:t xml:space="preserve"> ; </w:t>
      </w:r>
      <w:r w:rsidR="00C52F4A" w:rsidRPr="00605EB6">
        <w:t>voyez en lui</w:t>
      </w:r>
      <w:r w:rsidR="00C474C1">
        <w:t xml:space="preserve">, </w:t>
      </w:r>
      <w:r w:rsidR="00C52F4A" w:rsidRPr="00605EB6">
        <w:t>au contraire</w:t>
      </w:r>
      <w:r w:rsidR="00C474C1">
        <w:t xml:space="preserve">, </w:t>
      </w:r>
      <w:r w:rsidR="00C52F4A" w:rsidRPr="00605EB6">
        <w:t>un ami</w:t>
      </w:r>
      <w:r w:rsidR="00C474C1">
        <w:t xml:space="preserve">. </w:t>
      </w:r>
      <w:r w:rsidR="00C52F4A" w:rsidRPr="00605EB6">
        <w:t>Frédéric est un homme à moi</w:t>
      </w:r>
      <w:r w:rsidR="00C474C1">
        <w:t xml:space="preserve">, </w:t>
      </w:r>
      <w:r w:rsidR="00C52F4A" w:rsidRPr="00605EB6">
        <w:t>en qui j</w:t>
      </w:r>
      <w:r w:rsidR="00C474C1">
        <w:t>’</w:t>
      </w:r>
      <w:r w:rsidR="00C52F4A" w:rsidRPr="00605EB6">
        <w:t>ai la plus entière confiance</w:t>
      </w:r>
      <w:r w:rsidR="00C474C1">
        <w:t xml:space="preserve">, </w:t>
      </w:r>
      <w:r w:rsidR="00C52F4A" w:rsidRPr="00605EB6">
        <w:t>et que j</w:t>
      </w:r>
      <w:r w:rsidR="00C474C1">
        <w:t>’</w:t>
      </w:r>
      <w:r w:rsidR="00C52F4A" w:rsidRPr="00605EB6">
        <w:t>ai placé près du baron de Simaise</w:t>
      </w:r>
      <w:r w:rsidR="00C474C1">
        <w:t xml:space="preserve">, </w:t>
      </w:r>
      <w:r w:rsidR="00C52F4A" w:rsidRPr="00605EB6">
        <w:t>vous devinez pourquoi</w:t>
      </w:r>
      <w:r w:rsidR="00C474C1">
        <w:t>.</w:t>
      </w:r>
    </w:p>
    <w:p w14:paraId="48AA68AC" w14:textId="54A007F3" w:rsidR="00C474C1" w:rsidRDefault="0094609C" w:rsidP="00C52F4A">
      <w:r>
        <w:lastRenderedPageBreak/>
        <w:t>— </w:t>
      </w:r>
      <w:r w:rsidR="00C52F4A" w:rsidRPr="00605EB6">
        <w:t>Je suis renseignée</w:t>
      </w:r>
      <w:r w:rsidR="00C474C1">
        <w:t xml:space="preserve">, </w:t>
      </w:r>
      <w:r w:rsidR="00C52F4A" w:rsidRPr="00605EB6">
        <w:t>répondit la baronne souriant tristement</w:t>
      </w:r>
      <w:r w:rsidR="00C474C1">
        <w:t xml:space="preserve">. </w:t>
      </w:r>
      <w:r w:rsidR="00C52F4A" w:rsidRPr="00605EB6">
        <w:t>Mais vous ne m</w:t>
      </w:r>
      <w:r w:rsidR="00C474C1">
        <w:t>’</w:t>
      </w:r>
      <w:r w:rsidR="00C52F4A" w:rsidRPr="00605EB6">
        <w:t>avez point parlé de vos dernières recherches concernant la malheureuse Lucy</w:t>
      </w:r>
      <w:r w:rsidR="00C474C1">
        <w:t xml:space="preserve"> ; </w:t>
      </w:r>
      <w:r w:rsidR="00C52F4A" w:rsidRPr="00605EB6">
        <w:t>je devine la cause de votre silence</w:t>
      </w:r>
      <w:r w:rsidR="00C474C1">
        <w:t xml:space="preserve"> : </w:t>
      </w:r>
      <w:r w:rsidR="00C52F4A" w:rsidRPr="00605EB6">
        <w:t>toujours rien</w:t>
      </w:r>
      <w:r w:rsidR="00C474C1">
        <w:t>.</w:t>
      </w:r>
    </w:p>
    <w:p w14:paraId="2B99E59D" w14:textId="5C9AE852" w:rsidR="00C474C1" w:rsidRDefault="00C52F4A" w:rsidP="00C52F4A">
      <w:r w:rsidRPr="00605EB6">
        <w:t xml:space="preserve">Le front de </w:t>
      </w:r>
      <w:r w:rsidR="00C474C1">
        <w:t>M. </w:t>
      </w:r>
      <w:r w:rsidRPr="00605EB6">
        <w:t>Lagarde s</w:t>
      </w:r>
      <w:r w:rsidR="00C474C1">
        <w:t>’</w:t>
      </w:r>
      <w:r w:rsidRPr="00605EB6">
        <w:t>obscurcit et sa physionomie changea d</w:t>
      </w:r>
      <w:r w:rsidR="00C474C1">
        <w:t>’</w:t>
      </w:r>
      <w:r w:rsidRPr="00605EB6">
        <w:t>expression</w:t>
      </w:r>
      <w:r w:rsidR="00C474C1">
        <w:t>.</w:t>
      </w:r>
    </w:p>
    <w:p w14:paraId="1206D600" w14:textId="1B24ABFB" w:rsidR="00C474C1" w:rsidRDefault="0094609C" w:rsidP="00C52F4A">
      <w:r>
        <w:t>— </w:t>
      </w:r>
      <w:r w:rsidR="00C52F4A" w:rsidRPr="00605EB6">
        <w:t>Toujours rien</w:t>
      </w:r>
      <w:r w:rsidR="00C474C1">
        <w:t xml:space="preserve"> ! </w:t>
      </w:r>
      <w:r w:rsidR="00C52F4A" w:rsidRPr="00605EB6">
        <w:t>dit-il tristement</w:t>
      </w:r>
      <w:r w:rsidR="00C474C1">
        <w:t>.</w:t>
      </w:r>
    </w:p>
    <w:p w14:paraId="2E42ABA6" w14:textId="6B2B5A01" w:rsidR="00C474C1" w:rsidRDefault="0094609C" w:rsidP="00C52F4A">
      <w:r>
        <w:t>— </w:t>
      </w:r>
      <w:r w:rsidR="00C52F4A" w:rsidRPr="00605EB6">
        <w:t>Hélas</w:t>
      </w:r>
      <w:r w:rsidR="00C474C1">
        <w:t xml:space="preserve"> ! </w:t>
      </w:r>
      <w:r w:rsidR="00C52F4A" w:rsidRPr="00605EB6">
        <w:t>soupira la baronne</w:t>
      </w:r>
      <w:r w:rsidR="00C474C1">
        <w:t>.</w:t>
      </w:r>
    </w:p>
    <w:p w14:paraId="30257BAF" w14:textId="2CBBBF03" w:rsidR="00C474C1" w:rsidRDefault="0094609C" w:rsidP="00C52F4A">
      <w:r>
        <w:t>— </w:t>
      </w:r>
      <w:r w:rsidR="00C52F4A" w:rsidRPr="00605EB6">
        <w:t>Et</w:t>
      </w:r>
      <w:r w:rsidR="00C474C1">
        <w:t xml:space="preserve">, </w:t>
      </w:r>
      <w:r w:rsidR="00C52F4A" w:rsidRPr="00605EB6">
        <w:t>cependant</w:t>
      </w:r>
      <w:r w:rsidR="00C474C1">
        <w:t xml:space="preserve">, </w:t>
      </w:r>
      <w:r w:rsidR="00C52F4A" w:rsidRPr="00605EB6">
        <w:t>j</w:t>
      </w:r>
      <w:r w:rsidR="00C474C1">
        <w:t>’</w:t>
      </w:r>
      <w:r w:rsidR="00C52F4A" w:rsidRPr="00605EB6">
        <w:t>espère toujours</w:t>
      </w:r>
      <w:r w:rsidR="00C474C1">
        <w:t> !</w:t>
      </w:r>
    </w:p>
    <w:p w14:paraId="03013252" w14:textId="21213885" w:rsidR="00C474C1" w:rsidRDefault="0094609C" w:rsidP="00C52F4A">
      <w:r>
        <w:t>— </w:t>
      </w:r>
      <w:r w:rsidR="00C52F4A" w:rsidRPr="00605EB6">
        <w:t>Oh</w:t>
      </w:r>
      <w:r w:rsidR="00C474C1">
        <w:t xml:space="preserve"> ! </w:t>
      </w:r>
      <w:r w:rsidR="00C52F4A" w:rsidRPr="00605EB6">
        <w:t>oui</w:t>
      </w:r>
      <w:r w:rsidR="00C474C1">
        <w:t xml:space="preserve">, </w:t>
      </w:r>
      <w:r w:rsidR="00C52F4A" w:rsidRPr="00605EB6">
        <w:t>monsieur</w:t>
      </w:r>
      <w:r w:rsidR="00C474C1">
        <w:t xml:space="preserve">, </w:t>
      </w:r>
      <w:r w:rsidR="00C52F4A" w:rsidRPr="00605EB6">
        <w:t>espérons</w:t>
      </w:r>
      <w:r w:rsidR="00C474C1">
        <w:t> !</w:t>
      </w:r>
    </w:p>
    <w:p w14:paraId="3705D12F" w14:textId="216F5A5E" w:rsidR="00C474C1" w:rsidRDefault="0094609C" w:rsidP="00C52F4A">
      <w:r>
        <w:t>— </w:t>
      </w:r>
      <w:r w:rsidR="00C52F4A" w:rsidRPr="00605EB6">
        <w:t>Dieu m</w:t>
      </w:r>
      <w:r w:rsidR="00C474C1">
        <w:t>’</w:t>
      </w:r>
      <w:r w:rsidR="00C52F4A" w:rsidRPr="00605EB6">
        <w:t>a fait retrouver l</w:t>
      </w:r>
      <w:r w:rsidR="00C474C1">
        <w:t>’</w:t>
      </w:r>
      <w:r w:rsidR="00C52F4A" w:rsidRPr="00605EB6">
        <w:t>enfant</w:t>
      </w:r>
      <w:r w:rsidR="00C474C1">
        <w:t xml:space="preserve">, </w:t>
      </w:r>
      <w:r w:rsidR="00C52F4A" w:rsidRPr="00605EB6">
        <w:t>il m</w:t>
      </w:r>
      <w:r w:rsidR="00C474C1">
        <w:t>’</w:t>
      </w:r>
      <w:r w:rsidR="00C52F4A" w:rsidRPr="00605EB6">
        <w:t>aidera à retrouver la mère</w:t>
      </w:r>
      <w:r w:rsidR="00C474C1">
        <w:t>.</w:t>
      </w:r>
    </w:p>
    <w:p w14:paraId="5419E46D" w14:textId="09A0FA48" w:rsidR="00C474C1" w:rsidRDefault="0094609C" w:rsidP="00C52F4A">
      <w:r>
        <w:t>— </w:t>
      </w:r>
      <w:r w:rsidR="00C52F4A" w:rsidRPr="00605EB6">
        <w:t>Et la fille des deux autres victimes</w:t>
      </w:r>
      <w:r w:rsidR="00C474C1">
        <w:t xml:space="preserve">, </w:t>
      </w:r>
      <w:r w:rsidR="00C52F4A" w:rsidRPr="00605EB6">
        <w:t>la pauvre Jeanne</w:t>
      </w:r>
      <w:r w:rsidR="00C474C1">
        <w:t> ?</w:t>
      </w:r>
    </w:p>
    <w:p w14:paraId="0F0E46AF" w14:textId="6067E689" w:rsidR="00C474C1" w:rsidRDefault="0094609C" w:rsidP="00C52F4A">
      <w:r>
        <w:t>— </w:t>
      </w:r>
      <w:r w:rsidR="00C52F4A" w:rsidRPr="00605EB6">
        <w:t>Il y a de ce côté une douce lueur d</w:t>
      </w:r>
      <w:r w:rsidR="00C474C1">
        <w:t>’</w:t>
      </w:r>
      <w:r w:rsidR="00C52F4A" w:rsidRPr="00605EB6">
        <w:t>espérance</w:t>
      </w:r>
      <w:r w:rsidR="00C474C1">
        <w:t xml:space="preserve">. </w:t>
      </w:r>
      <w:r w:rsidR="00C52F4A" w:rsidRPr="00605EB6">
        <w:t>Mais je ne puis rien dire encore</w:t>
      </w:r>
      <w:r w:rsidR="00C474C1">
        <w:t xml:space="preserve">. </w:t>
      </w:r>
      <w:r w:rsidR="00C52F4A" w:rsidRPr="00605EB6">
        <w:t>Prochainement</w:t>
      </w:r>
      <w:r w:rsidR="00C474C1">
        <w:t xml:space="preserve">, </w:t>
      </w:r>
      <w:r w:rsidR="00C52F4A" w:rsidRPr="00605EB6">
        <w:t>il y aura à Mareille un événement dont vous entendrez parler</w:t>
      </w:r>
      <w:r w:rsidR="00C474C1">
        <w:t xml:space="preserve"> ; </w:t>
      </w:r>
      <w:r w:rsidR="00C52F4A" w:rsidRPr="00605EB6">
        <w:t>alors vous serez instruite</w:t>
      </w:r>
      <w:r w:rsidR="00C474C1">
        <w:t xml:space="preserve">, </w:t>
      </w:r>
      <w:r w:rsidR="00C52F4A" w:rsidRPr="00605EB6">
        <w:t>alors vous saurez si la fille de Charles Chevry et de Zélima a été rendue à ceux qui l</w:t>
      </w:r>
      <w:r w:rsidR="00C474C1">
        <w:t>’</w:t>
      </w:r>
      <w:r w:rsidR="00C52F4A" w:rsidRPr="00605EB6">
        <w:t>aiment ou si elle est définitivement condamnée</w:t>
      </w:r>
      <w:r w:rsidR="00C474C1">
        <w:t>.</w:t>
      </w:r>
    </w:p>
    <w:p w14:paraId="585D3E11" w14:textId="77777777" w:rsidR="00C474C1" w:rsidRDefault="00C474C1" w:rsidP="00C52F4A">
      <w:r>
        <w:t>» </w:t>
      </w:r>
      <w:r w:rsidR="00C52F4A" w:rsidRPr="00605EB6">
        <w:t>Madame la baronne a-t-elle encore quelque chose à me dire</w:t>
      </w:r>
      <w:r>
        <w:t> ?</w:t>
      </w:r>
    </w:p>
    <w:p w14:paraId="352F2B52" w14:textId="6C92F3C1" w:rsidR="00C474C1" w:rsidRDefault="0094609C" w:rsidP="00C52F4A">
      <w:r>
        <w:t>— </w:t>
      </w:r>
      <w:r w:rsidR="00C52F4A" w:rsidRPr="00605EB6">
        <w:t>Je ne vois pas</w:t>
      </w:r>
      <w:r w:rsidR="00C474C1">
        <w:t>…</w:t>
      </w:r>
    </w:p>
    <w:p w14:paraId="57A25346" w14:textId="3891654D" w:rsidR="00C474C1" w:rsidRDefault="0094609C" w:rsidP="00C52F4A">
      <w:r>
        <w:t>— </w:t>
      </w:r>
      <w:r w:rsidR="00C52F4A" w:rsidRPr="00605EB6">
        <w:t>À me demander</w:t>
      </w:r>
      <w:r w:rsidR="00C474C1">
        <w:t> ?</w:t>
      </w:r>
    </w:p>
    <w:p w14:paraId="7BA07576" w14:textId="2A994D98" w:rsidR="00C474C1" w:rsidRDefault="0094609C" w:rsidP="00C52F4A">
      <w:r>
        <w:t>— </w:t>
      </w:r>
      <w:r w:rsidR="00C52F4A" w:rsidRPr="00605EB6">
        <w:t>Non</w:t>
      </w:r>
      <w:r w:rsidR="00C474C1">
        <w:t xml:space="preserve">, </w:t>
      </w:r>
      <w:r w:rsidR="00C52F4A" w:rsidRPr="00605EB6">
        <w:t>monsieur</w:t>
      </w:r>
      <w:r w:rsidR="00C474C1">
        <w:t>.</w:t>
      </w:r>
    </w:p>
    <w:p w14:paraId="5319507A" w14:textId="5328AE1D" w:rsidR="00C474C1" w:rsidRDefault="0094609C" w:rsidP="00C52F4A">
      <w:r>
        <w:t>— </w:t>
      </w:r>
      <w:r w:rsidR="00C52F4A" w:rsidRPr="00605EB6">
        <w:t>Alors</w:t>
      </w:r>
      <w:r w:rsidR="00C474C1">
        <w:t xml:space="preserve">, </w:t>
      </w:r>
      <w:r w:rsidR="00C52F4A" w:rsidRPr="00605EB6">
        <w:t>madame</w:t>
      </w:r>
      <w:r w:rsidR="00C474C1">
        <w:t xml:space="preserve">, </w:t>
      </w:r>
      <w:r w:rsidR="00C52F4A" w:rsidRPr="00605EB6">
        <w:t>permettez-moi de prendre congé de vous</w:t>
      </w:r>
      <w:r w:rsidR="00C474C1">
        <w:t>.</w:t>
      </w:r>
    </w:p>
    <w:p w14:paraId="36BF59A4" w14:textId="23DC54A9" w:rsidR="00C474C1" w:rsidRDefault="0094609C" w:rsidP="00C52F4A">
      <w:r>
        <w:lastRenderedPageBreak/>
        <w:t>— </w:t>
      </w:r>
      <w:r w:rsidR="00C52F4A" w:rsidRPr="00605EB6">
        <w:t>Ne vous reverrai-je point dans la soirée</w:t>
      </w:r>
      <w:r w:rsidR="00C474C1">
        <w:t> ?</w:t>
      </w:r>
    </w:p>
    <w:p w14:paraId="2BD88B6F" w14:textId="1D6561D9" w:rsidR="00C474C1" w:rsidRDefault="0094609C" w:rsidP="00C52F4A">
      <w:r>
        <w:t>— </w:t>
      </w:r>
      <w:r w:rsidR="00C52F4A" w:rsidRPr="00605EB6">
        <w:t>Je ne sais</w:t>
      </w:r>
      <w:r w:rsidR="00C474C1">
        <w:t xml:space="preserve"> ; </w:t>
      </w:r>
      <w:r w:rsidR="00C52F4A" w:rsidRPr="00605EB6">
        <w:t>vous allez être occupée</w:t>
      </w:r>
      <w:r w:rsidR="00C474C1">
        <w:t xml:space="preserve">, </w:t>
      </w:r>
      <w:r w:rsidR="00C52F4A" w:rsidRPr="00605EB6">
        <w:t>des caisses à préparer</w:t>
      </w:r>
      <w:r w:rsidR="00C474C1">
        <w:t xml:space="preserve">… </w:t>
      </w:r>
      <w:r w:rsidR="00C52F4A" w:rsidRPr="00605EB6">
        <w:t>Dans tous les cas</w:t>
      </w:r>
      <w:r w:rsidR="00C474C1">
        <w:t xml:space="preserve">, </w:t>
      </w:r>
      <w:r w:rsidR="00C52F4A" w:rsidRPr="00605EB6">
        <w:t>je vous verrai avant votre départ</w:t>
      </w:r>
      <w:r w:rsidR="00C474C1">
        <w:t>.</w:t>
      </w:r>
    </w:p>
    <w:p w14:paraId="55D82BCD" w14:textId="5C0732A3" w:rsidR="00C474C1" w:rsidRDefault="00C474C1" w:rsidP="00C52F4A">
      <w:r>
        <w:t>M. </w:t>
      </w:r>
      <w:r w:rsidR="00C52F4A" w:rsidRPr="00605EB6">
        <w:t>Lagarde mit un baiser sur la main de la baronne et sortit de la chambre</w:t>
      </w:r>
      <w:r>
        <w:t>.</w:t>
      </w:r>
    </w:p>
    <w:p w14:paraId="046243A1" w14:textId="058D193F" w:rsidR="00C474C1" w:rsidRDefault="009A0CB4" w:rsidP="00C52F4A">
      <w:r w:rsidRPr="009A0CB4">
        <w:t>M</w:t>
      </w:r>
      <w:r w:rsidRPr="009A0CB4">
        <w:rPr>
          <w:vertAlign w:val="superscript"/>
        </w:rPr>
        <w:t>me</w:t>
      </w:r>
      <w:r w:rsidR="00C474C1">
        <w:t> de </w:t>
      </w:r>
      <w:r w:rsidR="00C52F4A" w:rsidRPr="00605EB6">
        <w:t>Simaise ouvrit une porte et appela sa fille</w:t>
      </w:r>
      <w:r w:rsidR="00C474C1">
        <w:t>.</w:t>
      </w:r>
    </w:p>
    <w:p w14:paraId="65DE95CB" w14:textId="77777777" w:rsidR="00C474C1" w:rsidRDefault="00C52F4A" w:rsidP="00C52F4A">
      <w:r w:rsidRPr="00605EB6">
        <w:t>Henriette parut dans sa rayonnante beauté</w:t>
      </w:r>
      <w:r w:rsidR="00C474C1">
        <w:t xml:space="preserve">, </w:t>
      </w:r>
      <w:r w:rsidRPr="00605EB6">
        <w:t>un peu pâle</w:t>
      </w:r>
      <w:r w:rsidR="00C474C1">
        <w:t xml:space="preserve">, </w:t>
      </w:r>
      <w:r w:rsidRPr="00605EB6">
        <w:t>cependant</w:t>
      </w:r>
      <w:r w:rsidR="00C474C1">
        <w:t xml:space="preserve">, </w:t>
      </w:r>
      <w:r w:rsidRPr="00605EB6">
        <w:t>et toujours avec cette même nuance de tristesse répandue sur ses traits</w:t>
      </w:r>
      <w:r w:rsidR="00C474C1">
        <w:t>.</w:t>
      </w:r>
    </w:p>
    <w:p w14:paraId="62336AC6" w14:textId="7D3D072B" w:rsidR="00C474C1" w:rsidRDefault="0094609C" w:rsidP="00C52F4A">
      <w:r>
        <w:t>— </w:t>
      </w:r>
      <w:r w:rsidR="00C52F4A" w:rsidRPr="00605EB6">
        <w:t>Mon enfant</w:t>
      </w:r>
      <w:r w:rsidR="00C474C1">
        <w:t xml:space="preserve">, </w:t>
      </w:r>
      <w:r w:rsidR="00C52F4A" w:rsidRPr="00605EB6">
        <w:t>dit la mère</w:t>
      </w:r>
      <w:r w:rsidR="00C474C1">
        <w:t xml:space="preserve">, </w:t>
      </w:r>
      <w:r w:rsidR="00C52F4A" w:rsidRPr="00605EB6">
        <w:t xml:space="preserve">je viens de causer avec </w:t>
      </w:r>
      <w:r w:rsidR="00C474C1">
        <w:t>M. </w:t>
      </w:r>
      <w:r w:rsidR="00C52F4A" w:rsidRPr="00605EB6">
        <w:t>Lagarde</w:t>
      </w:r>
      <w:r w:rsidR="00C474C1">
        <w:t xml:space="preserve"> ; </w:t>
      </w:r>
      <w:r w:rsidR="00C52F4A" w:rsidRPr="00605EB6">
        <w:t>il a enfin jugé que notre présence ici n</w:t>
      </w:r>
      <w:r w:rsidR="00C474C1">
        <w:t>’</w:t>
      </w:r>
      <w:r w:rsidR="00C52F4A" w:rsidRPr="00605EB6">
        <w:t>est plus nécessaire</w:t>
      </w:r>
      <w:r w:rsidR="00C474C1">
        <w:t xml:space="preserve"> ; </w:t>
      </w:r>
      <w:r w:rsidR="00C52F4A" w:rsidRPr="00605EB6">
        <w:t>la liberté nous est rendue</w:t>
      </w:r>
      <w:r w:rsidR="00C474C1">
        <w:t xml:space="preserve"> ; </w:t>
      </w:r>
      <w:r w:rsidR="00C52F4A" w:rsidRPr="00605EB6">
        <w:t>nous quitterons Épinal demain matin pour rentrer à Vaucourt</w:t>
      </w:r>
      <w:r w:rsidR="00C474C1">
        <w:t>.</w:t>
      </w:r>
    </w:p>
    <w:p w14:paraId="7028B4A8" w14:textId="77777777" w:rsidR="00C474C1" w:rsidRDefault="00C52F4A" w:rsidP="00C52F4A">
      <w:r w:rsidRPr="00605EB6">
        <w:t>La jeune fille tressaillit</w:t>
      </w:r>
      <w:r w:rsidR="00C474C1">
        <w:t xml:space="preserve">, </w:t>
      </w:r>
      <w:r w:rsidRPr="00605EB6">
        <w:t>sa pâleur s</w:t>
      </w:r>
      <w:r w:rsidR="00C474C1">
        <w:t>’</w:t>
      </w:r>
      <w:r w:rsidRPr="00605EB6">
        <w:t>accentua</w:t>
      </w:r>
      <w:r w:rsidR="00C474C1">
        <w:t xml:space="preserve">, </w:t>
      </w:r>
      <w:r w:rsidRPr="00605EB6">
        <w:t>sa poitrine se gonfla comme si elle allait sangloter</w:t>
      </w:r>
      <w:r w:rsidR="00C474C1">
        <w:t xml:space="preserve">, </w:t>
      </w:r>
      <w:r w:rsidRPr="00605EB6">
        <w:t>et elle baissa la tête pour ne point laisser trop voir</w:t>
      </w:r>
      <w:r w:rsidR="00C474C1">
        <w:t xml:space="preserve">, </w:t>
      </w:r>
      <w:r w:rsidRPr="00605EB6">
        <w:t>sans doute</w:t>
      </w:r>
      <w:r w:rsidR="00C474C1">
        <w:t xml:space="preserve">, </w:t>
      </w:r>
      <w:r w:rsidRPr="00605EB6">
        <w:t>les larmes qui roulaient dans ses yeux</w:t>
      </w:r>
      <w:r w:rsidR="00C474C1">
        <w:t>.</w:t>
      </w:r>
    </w:p>
    <w:p w14:paraId="09CF2FE4" w14:textId="710691BD" w:rsidR="00C474C1" w:rsidRDefault="0094609C" w:rsidP="00C52F4A">
      <w:r>
        <w:t>— </w:t>
      </w:r>
      <w:r w:rsidR="00C52F4A" w:rsidRPr="00605EB6">
        <w:t>Comme elle l</w:t>
      </w:r>
      <w:r w:rsidR="00C474C1">
        <w:t>’</w:t>
      </w:r>
      <w:r w:rsidR="00C52F4A" w:rsidRPr="00605EB6">
        <w:t>aime</w:t>
      </w:r>
      <w:r w:rsidR="00C474C1">
        <w:t xml:space="preserve"> ! </w:t>
      </w:r>
      <w:r w:rsidR="00C52F4A" w:rsidRPr="00605EB6">
        <w:t>se dit la baronne</w:t>
      </w:r>
      <w:r w:rsidR="00C474C1">
        <w:t>.</w:t>
      </w:r>
    </w:p>
    <w:p w14:paraId="2C801758" w14:textId="77777777" w:rsidR="00C474C1" w:rsidRDefault="00C52F4A" w:rsidP="00C52F4A">
      <w:r w:rsidRPr="00605EB6">
        <w:t>Elle reprit à haute voix</w:t>
      </w:r>
      <w:r w:rsidR="00C474C1">
        <w:t> :</w:t>
      </w:r>
    </w:p>
    <w:p w14:paraId="77AD1719" w14:textId="5E0B1384" w:rsidR="00C474C1" w:rsidRDefault="0094609C" w:rsidP="00C52F4A">
      <w:r>
        <w:t>— </w:t>
      </w:r>
      <w:r w:rsidR="00C52F4A" w:rsidRPr="00605EB6">
        <w:t>Comme je te l</w:t>
      </w:r>
      <w:r w:rsidR="00C474C1">
        <w:t>’</w:t>
      </w:r>
      <w:r w:rsidR="00C52F4A" w:rsidRPr="00605EB6">
        <w:t>ai dit</w:t>
      </w:r>
      <w:r w:rsidR="00C474C1">
        <w:t xml:space="preserve">, </w:t>
      </w:r>
      <w:r w:rsidR="00C52F4A" w:rsidRPr="00605EB6">
        <w:t>Henriette</w:t>
      </w:r>
      <w:r w:rsidR="00C474C1">
        <w:t>, M. de </w:t>
      </w:r>
      <w:r w:rsidR="00C52F4A" w:rsidRPr="00605EB6">
        <w:t>Simaise est à Vaucourt</w:t>
      </w:r>
      <w:r w:rsidR="00C474C1">
        <w:t xml:space="preserve">, </w:t>
      </w:r>
      <w:r w:rsidR="00C52F4A" w:rsidRPr="00605EB6">
        <w:t>où il nous attend</w:t>
      </w:r>
      <w:r w:rsidR="00C474C1">
        <w:t xml:space="preserve">. </w:t>
      </w:r>
      <w:r w:rsidR="00C52F4A" w:rsidRPr="00605EB6">
        <w:t>Tu vas revoir ton père</w:t>
      </w:r>
      <w:r w:rsidR="00C474C1">
        <w:t xml:space="preserve">. </w:t>
      </w:r>
      <w:r w:rsidR="00C52F4A" w:rsidRPr="00605EB6">
        <w:t>Puisqu</w:t>
      </w:r>
      <w:r w:rsidR="00C474C1">
        <w:t>’</w:t>
      </w:r>
      <w:r w:rsidR="00C52F4A" w:rsidRPr="00605EB6">
        <w:t>il revient à nous</w:t>
      </w:r>
      <w:r w:rsidR="00C474C1">
        <w:t xml:space="preserve">, </w:t>
      </w:r>
      <w:r w:rsidR="00C52F4A" w:rsidRPr="00605EB6">
        <w:t>c</w:t>
      </w:r>
      <w:r w:rsidR="00C474C1">
        <w:t>’</w:t>
      </w:r>
      <w:r w:rsidR="00C52F4A" w:rsidRPr="00605EB6">
        <w:t>est qu</w:t>
      </w:r>
      <w:r w:rsidR="00C474C1">
        <w:t>’</w:t>
      </w:r>
      <w:r w:rsidR="00C52F4A" w:rsidRPr="00605EB6">
        <w:t>il a le regret d</w:t>
      </w:r>
      <w:r w:rsidR="00C474C1">
        <w:t>’</w:t>
      </w:r>
      <w:r w:rsidR="00C52F4A" w:rsidRPr="00605EB6">
        <w:t>avoir si longtemps oublié sa fille</w:t>
      </w:r>
      <w:r w:rsidR="00C474C1">
        <w:t xml:space="preserve">. </w:t>
      </w:r>
      <w:r w:rsidR="00C52F4A" w:rsidRPr="00605EB6">
        <w:t>Tu lui témoigneras l</w:t>
      </w:r>
      <w:r w:rsidR="00C474C1">
        <w:t>’</w:t>
      </w:r>
      <w:r w:rsidR="00C52F4A" w:rsidRPr="00605EB6">
        <w:t>affection qu</w:t>
      </w:r>
      <w:r w:rsidR="00C474C1">
        <w:t>’</w:t>
      </w:r>
      <w:r w:rsidR="00C52F4A" w:rsidRPr="00605EB6">
        <w:t>une fille tendre et respectueuse doit à son père</w:t>
      </w:r>
      <w:r w:rsidR="00C474C1">
        <w:t xml:space="preserve">. </w:t>
      </w:r>
      <w:r w:rsidR="00C52F4A" w:rsidRPr="00605EB6">
        <w:t>Quels qu</w:t>
      </w:r>
      <w:r w:rsidR="00C474C1">
        <w:t>’</w:t>
      </w:r>
      <w:r w:rsidR="00C52F4A" w:rsidRPr="00605EB6">
        <w:t>aient été ses torts envers moi</w:t>
      </w:r>
      <w:r w:rsidR="00C474C1">
        <w:t xml:space="preserve">, </w:t>
      </w:r>
      <w:r w:rsidR="00C52F4A" w:rsidRPr="00605EB6">
        <w:t>tu n</w:t>
      </w:r>
      <w:r w:rsidR="00C474C1">
        <w:t>’</w:t>
      </w:r>
      <w:r w:rsidR="00C52F4A" w:rsidRPr="00605EB6">
        <w:t>as pas à prendre fait et cause pour ta mère</w:t>
      </w:r>
      <w:r w:rsidR="00C474C1">
        <w:t xml:space="preserve">. </w:t>
      </w:r>
      <w:r w:rsidR="00C52F4A" w:rsidRPr="00605EB6">
        <w:t>Tu sais que j</w:t>
      </w:r>
      <w:r w:rsidR="00C474C1">
        <w:t>’</w:t>
      </w:r>
      <w:r w:rsidR="00C52F4A" w:rsidRPr="00605EB6">
        <w:t>ai souffert et beaucoup pleuré</w:t>
      </w:r>
      <w:r w:rsidR="00C474C1">
        <w:t xml:space="preserve">, </w:t>
      </w:r>
      <w:r w:rsidR="00C52F4A" w:rsidRPr="00605EB6">
        <w:t>voilà tout</w:t>
      </w:r>
      <w:r w:rsidR="00C474C1">
        <w:t xml:space="preserve">. </w:t>
      </w:r>
      <w:r w:rsidR="00C52F4A" w:rsidRPr="00605EB6">
        <w:t>Ignorant la cause qui m</w:t>
      </w:r>
      <w:r w:rsidR="00C474C1">
        <w:t>’</w:t>
      </w:r>
      <w:r w:rsidR="00C52F4A" w:rsidRPr="00605EB6">
        <w:t xml:space="preserve">a éloignée de </w:t>
      </w:r>
      <w:r w:rsidR="00C474C1">
        <w:t>M. de </w:t>
      </w:r>
      <w:r w:rsidR="00C52F4A" w:rsidRPr="00605EB6">
        <w:t>Simaise</w:t>
      </w:r>
      <w:r w:rsidR="00C474C1">
        <w:t xml:space="preserve">, </w:t>
      </w:r>
      <w:r w:rsidR="00C52F4A" w:rsidRPr="00605EB6">
        <w:t>tu n</w:t>
      </w:r>
      <w:r w:rsidR="00C474C1">
        <w:t>’</w:t>
      </w:r>
      <w:r w:rsidR="00C52F4A" w:rsidRPr="00605EB6">
        <w:t>as pas à juger ses actions</w:t>
      </w:r>
      <w:r w:rsidR="00C474C1">
        <w:t xml:space="preserve">. </w:t>
      </w:r>
      <w:r w:rsidR="00C52F4A" w:rsidRPr="00605EB6">
        <w:t>Donc</w:t>
      </w:r>
      <w:r w:rsidR="00C474C1">
        <w:t xml:space="preserve">, </w:t>
      </w:r>
      <w:r w:rsidR="00C52F4A" w:rsidRPr="00605EB6">
        <w:t>mon enfant</w:t>
      </w:r>
      <w:r w:rsidR="00C474C1">
        <w:t xml:space="preserve">, </w:t>
      </w:r>
      <w:r w:rsidR="00C52F4A" w:rsidRPr="00605EB6">
        <w:t xml:space="preserve">tu ne dois voir en lui </w:t>
      </w:r>
      <w:r w:rsidR="00C52F4A" w:rsidRPr="00605EB6">
        <w:lastRenderedPageBreak/>
        <w:t>qu</w:t>
      </w:r>
      <w:r w:rsidR="00C474C1">
        <w:t>’</w:t>
      </w:r>
      <w:r w:rsidR="00C52F4A" w:rsidRPr="00605EB6">
        <w:t>un père qui a droit à ta tendresse</w:t>
      </w:r>
      <w:r w:rsidR="00C474C1">
        <w:t xml:space="preserve">, </w:t>
      </w:r>
      <w:r w:rsidR="00C52F4A" w:rsidRPr="00605EB6">
        <w:t xml:space="preserve">à </w:t>
      </w:r>
      <w:r w:rsidR="00601F62">
        <w:t>t</w:t>
      </w:r>
      <w:r w:rsidR="00601F62" w:rsidRPr="00605EB6">
        <w:t xml:space="preserve">a </w:t>
      </w:r>
      <w:r w:rsidR="00C52F4A" w:rsidRPr="00605EB6">
        <w:t>soumission</w:t>
      </w:r>
      <w:r w:rsidR="00C474C1">
        <w:t xml:space="preserve">, </w:t>
      </w:r>
      <w:r w:rsidR="00C52F4A" w:rsidRPr="00605EB6">
        <w:t>à ton respect</w:t>
      </w:r>
      <w:r w:rsidR="00C474C1">
        <w:t>.</w:t>
      </w:r>
    </w:p>
    <w:p w14:paraId="54D6C65F" w14:textId="7CF92C18" w:rsidR="00C474C1" w:rsidRDefault="0094609C" w:rsidP="00C52F4A">
      <w:r>
        <w:t>— </w:t>
      </w:r>
      <w:r w:rsidR="00C52F4A" w:rsidRPr="00605EB6">
        <w:t>Quoiqu</w:t>
      </w:r>
      <w:r w:rsidR="00C474C1">
        <w:t>’</w:t>
      </w:r>
      <w:r w:rsidR="00C52F4A" w:rsidRPr="00605EB6">
        <w:t>il soit constamment resté loin de nous</w:t>
      </w:r>
      <w:r w:rsidR="00C474C1">
        <w:t xml:space="preserve">, </w:t>
      </w:r>
      <w:r w:rsidR="00C52F4A" w:rsidRPr="00605EB6">
        <w:t>répondit Henriette</w:t>
      </w:r>
      <w:r w:rsidR="00C474C1">
        <w:t xml:space="preserve">, </w:t>
      </w:r>
      <w:r w:rsidR="00C52F4A" w:rsidRPr="00605EB6">
        <w:t>j</w:t>
      </w:r>
      <w:r w:rsidR="00C474C1">
        <w:t>’</w:t>
      </w:r>
      <w:r w:rsidR="00C52F4A" w:rsidRPr="00605EB6">
        <w:t>ai toujours aimé mon père</w:t>
      </w:r>
      <w:r w:rsidR="00C474C1">
        <w:t>.</w:t>
      </w:r>
    </w:p>
    <w:p w14:paraId="61385487" w14:textId="77777777" w:rsidR="00C474C1" w:rsidRDefault="00C52F4A" w:rsidP="00C52F4A">
      <w:r w:rsidRPr="00605EB6">
        <w:t>Ne pouvant plus les retenir</w:t>
      </w:r>
      <w:r w:rsidR="00C474C1">
        <w:t xml:space="preserve">, </w:t>
      </w:r>
      <w:r w:rsidRPr="00605EB6">
        <w:t>ses larmes jaillirent</w:t>
      </w:r>
      <w:r w:rsidR="00C474C1">
        <w:t xml:space="preserve">, </w:t>
      </w:r>
      <w:r w:rsidRPr="00605EB6">
        <w:t>et elle se jeta éperdue au cou de sa mère</w:t>
      </w:r>
      <w:r w:rsidR="00C474C1">
        <w:t>.</w:t>
      </w:r>
    </w:p>
    <w:p w14:paraId="683AFCE0" w14:textId="4E850C5E" w:rsidR="00C52F4A" w:rsidRPr="00605EB6" w:rsidRDefault="00C52F4A" w:rsidP="00C474C1">
      <w:pPr>
        <w:pStyle w:val="Titre2"/>
      </w:pPr>
      <w:bookmarkStart w:id="97" w:name="_Toc197617942"/>
      <w:r w:rsidRPr="00605EB6">
        <w:lastRenderedPageBreak/>
        <w:t>XIX</w:t>
      </w:r>
      <w:r w:rsidRPr="00605EB6">
        <w:br/>
      </w:r>
      <w:r w:rsidRPr="00605EB6">
        <w:br/>
        <w:t>SOUVENIRS</w:t>
      </w:r>
      <w:bookmarkEnd w:id="97"/>
    </w:p>
    <w:p w14:paraId="5D5B4312" w14:textId="77777777" w:rsidR="00C474C1" w:rsidRDefault="00C52F4A" w:rsidP="00C52F4A">
      <w:r w:rsidRPr="00605EB6">
        <w:t>Jean Loup était encore avec son maître d</w:t>
      </w:r>
      <w:r w:rsidR="00C474C1">
        <w:t>’</w:t>
      </w:r>
      <w:r w:rsidRPr="00605EB6">
        <w:t>armes</w:t>
      </w:r>
      <w:r w:rsidR="00C474C1">
        <w:t xml:space="preserve">, </w:t>
      </w:r>
      <w:r w:rsidRPr="00605EB6">
        <w:t>lorsque son précepteur vint lui annoncer l</w:t>
      </w:r>
      <w:r w:rsidR="00C474C1">
        <w:t>’</w:t>
      </w:r>
      <w:r w:rsidRPr="00605EB6">
        <w:t>arrivée de son bienfaiteur</w:t>
      </w:r>
      <w:r w:rsidR="00C474C1">
        <w:t>.</w:t>
      </w:r>
    </w:p>
    <w:p w14:paraId="6C8D4508" w14:textId="77777777" w:rsidR="00C474C1" w:rsidRDefault="00C52F4A" w:rsidP="00C52F4A">
      <w:r w:rsidRPr="00605EB6">
        <w:t>Aussitôt il jeta son fleuret et</w:t>
      </w:r>
      <w:r w:rsidR="00C474C1">
        <w:t xml:space="preserve">, </w:t>
      </w:r>
      <w:r w:rsidRPr="00605EB6">
        <w:t>les yeux rayonnants de joie</w:t>
      </w:r>
      <w:r w:rsidR="00C474C1">
        <w:t xml:space="preserve">, </w:t>
      </w:r>
      <w:r w:rsidRPr="00605EB6">
        <w:t>il s</w:t>
      </w:r>
      <w:r w:rsidR="00C474C1">
        <w:t>’</w:t>
      </w:r>
      <w:r w:rsidRPr="00605EB6">
        <w:t>écria</w:t>
      </w:r>
      <w:r w:rsidR="00C474C1">
        <w:t> :</w:t>
      </w:r>
    </w:p>
    <w:p w14:paraId="0B012ADC" w14:textId="50F24761" w:rsidR="00C474C1" w:rsidRDefault="0094609C" w:rsidP="00C52F4A">
      <w:r>
        <w:t>— </w:t>
      </w:r>
      <w:r w:rsidR="00C52F4A" w:rsidRPr="00605EB6">
        <w:t>Où est-il</w:t>
      </w:r>
      <w:r w:rsidR="00C474C1">
        <w:t> ?</w:t>
      </w:r>
    </w:p>
    <w:p w14:paraId="16BC7956" w14:textId="6A5986EF" w:rsidR="00C474C1" w:rsidRDefault="0094609C" w:rsidP="00C52F4A">
      <w:r>
        <w:t>— </w:t>
      </w:r>
      <w:r w:rsidR="00C52F4A" w:rsidRPr="00605EB6">
        <w:t xml:space="preserve">Il cause en ce moment avec </w:t>
      </w:r>
      <w:r w:rsidR="009A0CB4" w:rsidRPr="009A0CB4">
        <w:t>M</w:t>
      </w:r>
      <w:r w:rsidR="009A0CB4" w:rsidRPr="009A0CB4">
        <w:rPr>
          <w:vertAlign w:val="superscript"/>
        </w:rPr>
        <w:t>me</w:t>
      </w:r>
      <w:r w:rsidR="00C474C1">
        <w:t> </w:t>
      </w:r>
      <w:r w:rsidR="00C52F4A" w:rsidRPr="00605EB6">
        <w:t>Sandras</w:t>
      </w:r>
      <w:r w:rsidR="00C474C1">
        <w:t xml:space="preserve"> ; </w:t>
      </w:r>
      <w:r w:rsidR="00C52F4A" w:rsidRPr="00605EB6">
        <w:t>vous avez donc tout le temps de vous préparer à le recevoir</w:t>
      </w:r>
      <w:r w:rsidR="00C474C1">
        <w:t>.</w:t>
      </w:r>
    </w:p>
    <w:p w14:paraId="08DC42EE" w14:textId="77777777" w:rsidR="00C474C1" w:rsidRDefault="00C52F4A" w:rsidP="00C52F4A">
      <w:r w:rsidRPr="00605EB6">
        <w:t>Jean Loup s</w:t>
      </w:r>
      <w:r w:rsidR="00C474C1">
        <w:t>’</w:t>
      </w:r>
      <w:r w:rsidRPr="00605EB6">
        <w:t>élança hors de la salle d</w:t>
      </w:r>
      <w:r w:rsidR="00C474C1">
        <w:t>’</w:t>
      </w:r>
      <w:r w:rsidRPr="00605EB6">
        <w:t>escrime et monta dans sa chambre</w:t>
      </w:r>
      <w:r w:rsidR="00C474C1">
        <w:t xml:space="preserve">, </w:t>
      </w:r>
      <w:r w:rsidRPr="00605EB6">
        <w:t>où il se vêtit d</w:t>
      </w:r>
      <w:r w:rsidR="00C474C1">
        <w:t>’</w:t>
      </w:r>
      <w:r w:rsidRPr="00605EB6">
        <w:t>un habillement complet de drap noir</w:t>
      </w:r>
      <w:r w:rsidR="00C474C1">
        <w:t xml:space="preserve">, </w:t>
      </w:r>
      <w:r w:rsidRPr="00605EB6">
        <w:t>après avoir soigneusement passé le peigne dans sa barbe noire</w:t>
      </w:r>
      <w:r w:rsidR="00C474C1">
        <w:t xml:space="preserve">, </w:t>
      </w:r>
      <w:r w:rsidRPr="00605EB6">
        <w:t>courte</w:t>
      </w:r>
      <w:r w:rsidR="00C474C1">
        <w:t xml:space="preserve">, </w:t>
      </w:r>
      <w:r w:rsidRPr="00605EB6">
        <w:t>frisée</w:t>
      </w:r>
      <w:r w:rsidR="00C474C1">
        <w:t xml:space="preserve">, </w:t>
      </w:r>
      <w:r w:rsidRPr="00605EB6">
        <w:t>qu</w:t>
      </w:r>
      <w:r w:rsidR="00C474C1">
        <w:t>’</w:t>
      </w:r>
      <w:r w:rsidRPr="00605EB6">
        <w:t>il portait entière</w:t>
      </w:r>
      <w:r w:rsidR="00C474C1">
        <w:t xml:space="preserve">, </w:t>
      </w:r>
      <w:r w:rsidRPr="00605EB6">
        <w:t>et dans ses cheveux bien taillés</w:t>
      </w:r>
      <w:r w:rsidR="00C474C1">
        <w:t xml:space="preserve">, </w:t>
      </w:r>
      <w:r w:rsidRPr="00605EB6">
        <w:t>se séparant par une raie droite sur le côté gauche de la tête</w:t>
      </w:r>
      <w:r w:rsidR="00C474C1">
        <w:t>.</w:t>
      </w:r>
    </w:p>
    <w:p w14:paraId="78C1A94A" w14:textId="77777777" w:rsidR="00C474C1" w:rsidRDefault="00C52F4A" w:rsidP="00C52F4A">
      <w:r w:rsidRPr="00605EB6">
        <w:t>Certes</w:t>
      </w:r>
      <w:r w:rsidR="00C474C1">
        <w:t xml:space="preserve">, </w:t>
      </w:r>
      <w:r w:rsidRPr="00605EB6">
        <w:t>le Jean Loup d</w:t>
      </w:r>
      <w:r w:rsidR="00C474C1">
        <w:t>’</w:t>
      </w:r>
      <w:r w:rsidRPr="00605EB6">
        <w:t>aujourd</w:t>
      </w:r>
      <w:r w:rsidR="00C474C1">
        <w:t>’</w:t>
      </w:r>
      <w:r w:rsidRPr="00605EB6">
        <w:t>hui</w:t>
      </w:r>
      <w:r w:rsidR="00C474C1">
        <w:t xml:space="preserve">, </w:t>
      </w:r>
      <w:r w:rsidRPr="00605EB6">
        <w:t>élégant</w:t>
      </w:r>
      <w:r w:rsidR="00C474C1">
        <w:t xml:space="preserve">, </w:t>
      </w:r>
      <w:r w:rsidRPr="00605EB6">
        <w:t>distingué</w:t>
      </w:r>
      <w:r w:rsidR="00C474C1">
        <w:t xml:space="preserve">, </w:t>
      </w:r>
      <w:r w:rsidRPr="00605EB6">
        <w:t>vêtu à la dernière mode</w:t>
      </w:r>
      <w:r w:rsidR="00C474C1">
        <w:t xml:space="preserve">, </w:t>
      </w:r>
      <w:r w:rsidRPr="00605EB6">
        <w:t>ayant déjà les manières de l</w:t>
      </w:r>
      <w:r w:rsidR="00C474C1">
        <w:t>’</w:t>
      </w:r>
      <w:r w:rsidRPr="00605EB6">
        <w:t>homme du monde</w:t>
      </w:r>
      <w:r w:rsidR="00C474C1">
        <w:t xml:space="preserve">, </w:t>
      </w:r>
      <w:r w:rsidRPr="00605EB6">
        <w:t>ne ressemblait guère au Jean Loup d</w:t>
      </w:r>
      <w:r w:rsidR="00C474C1">
        <w:t>’</w:t>
      </w:r>
      <w:r w:rsidRPr="00605EB6">
        <w:t>autrefois</w:t>
      </w:r>
      <w:r w:rsidR="00C474C1">
        <w:t xml:space="preserve">, </w:t>
      </w:r>
      <w:r w:rsidRPr="00605EB6">
        <w:t>à ce malheureux qu</w:t>
      </w:r>
      <w:r w:rsidR="00C474C1">
        <w:t>’</w:t>
      </w:r>
      <w:r w:rsidRPr="00605EB6">
        <w:t>on voyait passer à travers les taillis couvert de deux peaux de loups</w:t>
      </w:r>
      <w:r w:rsidR="00C474C1">
        <w:t xml:space="preserve">, </w:t>
      </w:r>
      <w:r w:rsidRPr="00605EB6">
        <w:t>les jambes et les bras nus</w:t>
      </w:r>
      <w:r w:rsidR="00C474C1">
        <w:t xml:space="preserve">, </w:t>
      </w:r>
      <w:r w:rsidRPr="00605EB6">
        <w:t>la barbe poussant inculte</w:t>
      </w:r>
      <w:r w:rsidR="00C474C1">
        <w:t xml:space="preserve">, </w:t>
      </w:r>
      <w:r w:rsidRPr="00605EB6">
        <w:t>les cheveux au vent comme une crinière de lion</w:t>
      </w:r>
      <w:r w:rsidR="00C474C1">
        <w:t>.</w:t>
      </w:r>
    </w:p>
    <w:p w14:paraId="642D4AD8" w14:textId="77777777" w:rsidR="00C474C1" w:rsidRDefault="00C52F4A" w:rsidP="00C52F4A">
      <w:r w:rsidRPr="00605EB6">
        <w:t>La transformation était complète</w:t>
      </w:r>
      <w:r w:rsidR="00C474C1">
        <w:t xml:space="preserve"> ; </w:t>
      </w:r>
      <w:r w:rsidRPr="00605EB6">
        <w:t>c</w:t>
      </w:r>
      <w:r w:rsidR="00C474C1">
        <w:t>’</w:t>
      </w:r>
      <w:r w:rsidRPr="00605EB6">
        <w:t>était une vraie métamorphose</w:t>
      </w:r>
      <w:r w:rsidR="00C474C1">
        <w:t>.</w:t>
      </w:r>
    </w:p>
    <w:p w14:paraId="01E10E04" w14:textId="69F8A8B6" w:rsidR="00C474C1" w:rsidRDefault="00C52F4A" w:rsidP="00C52F4A">
      <w:r w:rsidRPr="00605EB6">
        <w:t>Il aurait pu</w:t>
      </w:r>
      <w:r w:rsidR="00C474C1">
        <w:t xml:space="preserve">, </w:t>
      </w:r>
      <w:r w:rsidRPr="00605EB6">
        <w:t>certainement</w:t>
      </w:r>
      <w:r w:rsidR="00C474C1">
        <w:t xml:space="preserve">, </w:t>
      </w:r>
      <w:r w:rsidRPr="00605EB6">
        <w:t xml:space="preserve">traverser les rues de Mareille et de </w:t>
      </w:r>
      <w:r w:rsidR="00601F62" w:rsidRPr="00605EB6">
        <w:t>Blign</w:t>
      </w:r>
      <w:r w:rsidR="00601F62">
        <w:t>i</w:t>
      </w:r>
      <w:r w:rsidR="00601F62" w:rsidRPr="00605EB6">
        <w:t xml:space="preserve">court </w:t>
      </w:r>
      <w:r w:rsidRPr="00605EB6">
        <w:t>sans entendre dire derrière lui</w:t>
      </w:r>
      <w:r w:rsidR="00C474C1">
        <w:t> : « </w:t>
      </w:r>
      <w:r w:rsidRPr="00605EB6">
        <w:t>C</w:t>
      </w:r>
      <w:r w:rsidR="00C474C1">
        <w:t>’</w:t>
      </w:r>
      <w:r w:rsidRPr="00605EB6">
        <w:t xml:space="preserve">est Jean </w:t>
      </w:r>
      <w:r w:rsidRPr="00605EB6">
        <w:lastRenderedPageBreak/>
        <w:t>Loup</w:t>
      </w:r>
      <w:r w:rsidR="00C474C1">
        <w:t> ! »</w:t>
      </w:r>
      <w:r w:rsidRPr="00605EB6">
        <w:t xml:space="preserve"> Ceux qui l</w:t>
      </w:r>
      <w:r w:rsidR="00C474C1">
        <w:t>’</w:t>
      </w:r>
      <w:r w:rsidRPr="00605EB6">
        <w:t>avaient vu le plus souvent</w:t>
      </w:r>
      <w:r w:rsidR="00C474C1">
        <w:t xml:space="preserve">, </w:t>
      </w:r>
      <w:r w:rsidRPr="00605EB6">
        <w:t>les charbonniers et ses deux amis Jacques Vaillant et Jacques Grandin</w:t>
      </w:r>
      <w:r w:rsidR="00C474C1">
        <w:t xml:space="preserve">, </w:t>
      </w:r>
      <w:r w:rsidRPr="00605EB6">
        <w:t>auraient longtemps hésité à le reconnaître</w:t>
      </w:r>
      <w:r w:rsidR="00C474C1">
        <w:t xml:space="preserve">. </w:t>
      </w:r>
      <w:r w:rsidRPr="00605EB6">
        <w:t>Et quelques mois seulement avaient suffi pour opérer ce changement</w:t>
      </w:r>
      <w:r w:rsidR="00C474C1">
        <w:t>.</w:t>
      </w:r>
    </w:p>
    <w:p w14:paraId="7C28ECB1" w14:textId="77777777" w:rsidR="00C474C1" w:rsidRDefault="00C52F4A" w:rsidP="00C52F4A">
      <w:r w:rsidRPr="00605EB6">
        <w:t>Sa taille s</w:t>
      </w:r>
      <w:r w:rsidR="00C474C1">
        <w:t>’</w:t>
      </w:r>
      <w:r w:rsidRPr="00605EB6">
        <w:t>était amincie peu à peu sous le vêtement et avait pris d</w:t>
      </w:r>
      <w:r w:rsidR="00C474C1">
        <w:t>’</w:t>
      </w:r>
      <w:r w:rsidRPr="00605EB6">
        <w:t>élégantes proportions</w:t>
      </w:r>
      <w:r w:rsidR="00C474C1">
        <w:t xml:space="preserve"> ; </w:t>
      </w:r>
      <w:r w:rsidRPr="00605EB6">
        <w:t>maintenant</w:t>
      </w:r>
      <w:r w:rsidR="00C474C1">
        <w:t xml:space="preserve">, </w:t>
      </w:r>
      <w:r w:rsidRPr="00605EB6">
        <w:t>il portait l</w:t>
      </w:r>
      <w:r w:rsidR="00C474C1">
        <w:t>’</w:t>
      </w:r>
      <w:r w:rsidRPr="00605EB6">
        <w:t>habillement sans gêne</w:t>
      </w:r>
      <w:r w:rsidR="00C474C1">
        <w:t xml:space="preserve">, </w:t>
      </w:r>
      <w:r w:rsidRPr="00605EB6">
        <w:t>avec aisance</w:t>
      </w:r>
      <w:r w:rsidR="00C474C1">
        <w:t xml:space="preserve">. </w:t>
      </w:r>
      <w:r w:rsidRPr="00605EB6">
        <w:t>Sa voix rude s</w:t>
      </w:r>
      <w:r w:rsidR="00C474C1">
        <w:t>’</w:t>
      </w:r>
      <w:r w:rsidRPr="00605EB6">
        <w:t>était singulièrement adoucie</w:t>
      </w:r>
      <w:r w:rsidR="00C474C1">
        <w:t xml:space="preserve"> ; </w:t>
      </w:r>
      <w:r w:rsidRPr="00605EB6">
        <w:t>plus rien de brusque dans ses mouvements</w:t>
      </w:r>
      <w:r w:rsidR="00C474C1">
        <w:t xml:space="preserve"> ; </w:t>
      </w:r>
      <w:r w:rsidRPr="00605EB6">
        <w:t>plus rien de farouche dans son regard</w:t>
      </w:r>
      <w:r w:rsidR="00C474C1">
        <w:t xml:space="preserve">, </w:t>
      </w:r>
      <w:r w:rsidRPr="00605EB6">
        <w:t>de la douceur</w:t>
      </w:r>
      <w:r w:rsidR="00C474C1">
        <w:t xml:space="preserve">, </w:t>
      </w:r>
      <w:r w:rsidRPr="00605EB6">
        <w:t>de la bonté</w:t>
      </w:r>
      <w:r w:rsidR="00C474C1">
        <w:t xml:space="preserve">. </w:t>
      </w:r>
      <w:r w:rsidRPr="00605EB6">
        <w:t>Ce qu</w:t>
      </w:r>
      <w:r w:rsidR="00C474C1">
        <w:t>’</w:t>
      </w:r>
      <w:r w:rsidRPr="00605EB6">
        <w:t>il avait conservé pendant un temps de son enveloppe sauvage avait fini par disparaître</w:t>
      </w:r>
      <w:r w:rsidR="00C474C1">
        <w:t xml:space="preserve">. </w:t>
      </w:r>
      <w:r w:rsidRPr="00605EB6">
        <w:t>La peau de ses mains et de ses pieds était encore dure</w:t>
      </w:r>
      <w:r w:rsidR="00C474C1">
        <w:t xml:space="preserve">, </w:t>
      </w:r>
      <w:r w:rsidRPr="00605EB6">
        <w:t>mais n</w:t>
      </w:r>
      <w:r w:rsidR="00C474C1">
        <w:t>’</w:t>
      </w:r>
      <w:r w:rsidRPr="00605EB6">
        <w:t>avait plus de callosités</w:t>
      </w:r>
      <w:r w:rsidR="00C474C1">
        <w:t>.</w:t>
      </w:r>
    </w:p>
    <w:p w14:paraId="1B47716D" w14:textId="77777777" w:rsidR="00C474C1" w:rsidRDefault="00C52F4A" w:rsidP="00C52F4A">
      <w:r w:rsidRPr="00605EB6">
        <w:t>Ses mains</w:t>
      </w:r>
      <w:r w:rsidR="00C474C1">
        <w:t xml:space="preserve">, </w:t>
      </w:r>
      <w:r w:rsidRPr="00605EB6">
        <w:t>dont il prenait grand soin</w:t>
      </w:r>
      <w:r w:rsidR="00C474C1">
        <w:t xml:space="preserve">, </w:t>
      </w:r>
      <w:r w:rsidRPr="00605EB6">
        <w:t>jadis d</w:t>
      </w:r>
      <w:r w:rsidR="00C474C1">
        <w:t>’</w:t>
      </w:r>
      <w:r w:rsidRPr="00605EB6">
        <w:t>un brun foncé</w:t>
      </w:r>
      <w:r w:rsidR="00C474C1">
        <w:t xml:space="preserve">, </w:t>
      </w:r>
      <w:r w:rsidRPr="00605EB6">
        <w:t>blanchissaient par l</w:t>
      </w:r>
      <w:r w:rsidR="00C474C1">
        <w:t>’</w:t>
      </w:r>
      <w:r w:rsidRPr="00605EB6">
        <w:t>emploi du savon et de la pierre ponce</w:t>
      </w:r>
      <w:r w:rsidR="00C474C1">
        <w:t xml:space="preserve"> ; </w:t>
      </w:r>
      <w:r w:rsidRPr="00605EB6">
        <w:t>son visage était encore légèrement bronzé</w:t>
      </w:r>
      <w:r w:rsidR="00C474C1">
        <w:t xml:space="preserve">, </w:t>
      </w:r>
      <w:r w:rsidRPr="00605EB6">
        <w:t>mais n</w:t>
      </w:r>
      <w:r w:rsidR="00C474C1">
        <w:t>’</w:t>
      </w:r>
      <w:r w:rsidRPr="00605EB6">
        <w:t>avait plus la teinte rouge de terre de Sienne d</w:t>
      </w:r>
      <w:r w:rsidR="00C474C1">
        <w:t>’</w:t>
      </w:r>
      <w:r w:rsidRPr="00605EB6">
        <w:t>autrefois</w:t>
      </w:r>
      <w:r w:rsidR="00C474C1">
        <w:t xml:space="preserve">. </w:t>
      </w:r>
      <w:r w:rsidRPr="00605EB6">
        <w:t>Le carmin de ses lèvres ressortait maintenant</w:t>
      </w:r>
      <w:r w:rsidR="00C474C1">
        <w:t xml:space="preserve">, </w:t>
      </w:r>
      <w:r w:rsidRPr="00605EB6">
        <w:t>ainsi que le rose tendre qui estompait ses joues</w:t>
      </w:r>
      <w:r w:rsidR="00C474C1">
        <w:t xml:space="preserve">. </w:t>
      </w:r>
      <w:r w:rsidRPr="00605EB6">
        <w:t>Sa force</w:t>
      </w:r>
      <w:r w:rsidR="00C474C1">
        <w:t xml:space="preserve">, </w:t>
      </w:r>
      <w:r w:rsidRPr="00605EB6">
        <w:t>sa souplesse</w:t>
      </w:r>
      <w:r w:rsidR="00C474C1">
        <w:t xml:space="preserve">, </w:t>
      </w:r>
      <w:r w:rsidRPr="00605EB6">
        <w:t>son agilité qu</w:t>
      </w:r>
      <w:r w:rsidR="00C474C1">
        <w:t>’</w:t>
      </w:r>
      <w:r w:rsidRPr="00605EB6">
        <w:t>il n</w:t>
      </w:r>
      <w:r w:rsidR="00C474C1">
        <w:t>’</w:t>
      </w:r>
      <w:r w:rsidRPr="00605EB6">
        <w:t>avait pas perdues</w:t>
      </w:r>
      <w:r w:rsidR="00C474C1">
        <w:t xml:space="preserve">, </w:t>
      </w:r>
      <w:r w:rsidRPr="00605EB6">
        <w:t>ne se faisaient plus remarquer que par la facilité</w:t>
      </w:r>
      <w:r w:rsidR="00C474C1">
        <w:t xml:space="preserve">, </w:t>
      </w:r>
      <w:r w:rsidRPr="00605EB6">
        <w:t>l</w:t>
      </w:r>
      <w:r w:rsidR="00C474C1">
        <w:t>’</w:t>
      </w:r>
      <w:r w:rsidRPr="00605EB6">
        <w:t>élégance</w:t>
      </w:r>
      <w:r w:rsidR="00C474C1">
        <w:t xml:space="preserve">, </w:t>
      </w:r>
      <w:r w:rsidRPr="00605EB6">
        <w:t>la grâce de tous ses mouvements</w:t>
      </w:r>
      <w:r w:rsidR="00C474C1">
        <w:t>.</w:t>
      </w:r>
    </w:p>
    <w:p w14:paraId="3D3CFFA7" w14:textId="77777777" w:rsidR="00C474C1" w:rsidRDefault="00C52F4A" w:rsidP="00C52F4A">
      <w:r w:rsidRPr="00605EB6">
        <w:t>Il était prêt depuis un quart d</w:t>
      </w:r>
      <w:r w:rsidR="00C474C1">
        <w:t>’</w:t>
      </w:r>
      <w:r w:rsidRPr="00605EB6">
        <w:t>heure et attendait</w:t>
      </w:r>
      <w:r w:rsidR="00C474C1">
        <w:t xml:space="preserve">, </w:t>
      </w:r>
      <w:r w:rsidRPr="00605EB6">
        <w:t>les yeux fixés en face de lui sur une fenêtre où la ravissante figure d</w:t>
      </w:r>
      <w:r w:rsidR="00C474C1">
        <w:t>’</w:t>
      </w:r>
      <w:r w:rsidRPr="00605EB6">
        <w:t>Henriette avait dû se montrer souvent</w:t>
      </w:r>
      <w:r w:rsidR="00C474C1">
        <w:t>.</w:t>
      </w:r>
    </w:p>
    <w:p w14:paraId="72DA1FF6" w14:textId="4498FA7C" w:rsidR="00C474C1" w:rsidRDefault="00C52F4A" w:rsidP="00C52F4A">
      <w:r w:rsidRPr="00605EB6">
        <w:t>Enfin</w:t>
      </w:r>
      <w:r w:rsidR="00C474C1">
        <w:t xml:space="preserve">, </w:t>
      </w:r>
      <w:r w:rsidRPr="00605EB6">
        <w:t xml:space="preserve">un domestique vint lui dire que </w:t>
      </w:r>
      <w:r w:rsidR="00C474C1">
        <w:t>M. </w:t>
      </w:r>
      <w:r w:rsidRPr="00605EB6">
        <w:t>Lagarde pouvait le recevoir</w:t>
      </w:r>
      <w:r w:rsidR="00C474C1">
        <w:t>.</w:t>
      </w:r>
    </w:p>
    <w:p w14:paraId="362B6124" w14:textId="4CFC81BB" w:rsidR="00C474C1" w:rsidRDefault="0094609C" w:rsidP="00C52F4A">
      <w:r>
        <w:t>— </w:t>
      </w:r>
      <w:r w:rsidR="00C52F4A" w:rsidRPr="00605EB6">
        <w:t>Où le trouverai-je</w:t>
      </w:r>
      <w:r w:rsidR="00C474C1">
        <w:t xml:space="preserve"> ? </w:t>
      </w:r>
      <w:r w:rsidR="00C52F4A" w:rsidRPr="00605EB6">
        <w:t>demanda-t-il</w:t>
      </w:r>
      <w:r w:rsidR="00C474C1">
        <w:t>.</w:t>
      </w:r>
    </w:p>
    <w:p w14:paraId="111E75A9" w14:textId="2902EDED" w:rsidR="00C474C1" w:rsidRDefault="0094609C" w:rsidP="00C52F4A">
      <w:r>
        <w:t>— </w:t>
      </w:r>
      <w:r w:rsidR="00C474C1">
        <w:t>M. </w:t>
      </w:r>
      <w:r w:rsidR="00C52F4A" w:rsidRPr="00605EB6">
        <w:t>Lagarde est dans son appartement</w:t>
      </w:r>
      <w:r w:rsidR="00C474C1">
        <w:t>.</w:t>
      </w:r>
    </w:p>
    <w:p w14:paraId="588E80C1" w14:textId="77777777" w:rsidR="00C474C1" w:rsidRDefault="00C52F4A" w:rsidP="00C52F4A">
      <w:r w:rsidRPr="00605EB6">
        <w:lastRenderedPageBreak/>
        <w:t>Jean Loup se glissa hors de la chambre par une petite porte de côté</w:t>
      </w:r>
      <w:r w:rsidR="00C474C1">
        <w:t xml:space="preserve">, </w:t>
      </w:r>
      <w:r w:rsidRPr="00605EB6">
        <w:t>traversa une pièce</w:t>
      </w:r>
      <w:r w:rsidR="00C474C1">
        <w:t xml:space="preserve">, </w:t>
      </w:r>
      <w:r w:rsidRPr="00605EB6">
        <w:t>qui était en même temps un petit salon et une salle d</w:t>
      </w:r>
      <w:r w:rsidR="00C474C1">
        <w:t>’</w:t>
      </w:r>
      <w:r w:rsidRPr="00605EB6">
        <w:t>étude</w:t>
      </w:r>
      <w:r w:rsidR="00C474C1">
        <w:t xml:space="preserve">, </w:t>
      </w:r>
      <w:r w:rsidRPr="00605EB6">
        <w:t>ouvrit</w:t>
      </w:r>
      <w:r w:rsidR="00C474C1">
        <w:t xml:space="preserve">, </w:t>
      </w:r>
      <w:r w:rsidRPr="00605EB6">
        <w:t>une seconde porte et se trouva en face de son protecteur</w:t>
      </w:r>
      <w:r w:rsidR="00C474C1">
        <w:t xml:space="preserve">, </w:t>
      </w:r>
      <w:r w:rsidRPr="00605EB6">
        <w:t>qui l</w:t>
      </w:r>
      <w:r w:rsidR="00C474C1">
        <w:t>’</w:t>
      </w:r>
      <w:r w:rsidRPr="00605EB6">
        <w:t>attendait debout</w:t>
      </w:r>
      <w:r w:rsidR="00C474C1">
        <w:t xml:space="preserve">, </w:t>
      </w:r>
      <w:r w:rsidRPr="00605EB6">
        <w:t>les bras croisés</w:t>
      </w:r>
      <w:r w:rsidR="00C474C1">
        <w:t>.</w:t>
      </w:r>
    </w:p>
    <w:p w14:paraId="6CC167FC" w14:textId="58D5A6DC" w:rsidR="00C474C1" w:rsidRDefault="0094609C" w:rsidP="00C52F4A">
      <w:r>
        <w:t>— </w:t>
      </w:r>
      <w:r w:rsidR="00C52F4A" w:rsidRPr="00605EB6">
        <w:t>Oh</w:t>
      </w:r>
      <w:r w:rsidR="00C474C1">
        <w:t xml:space="preserve"> ! </w:t>
      </w:r>
      <w:r w:rsidR="00C52F4A" w:rsidRPr="00605EB6">
        <w:t>monsieur</w:t>
      </w:r>
      <w:r w:rsidR="00C474C1">
        <w:t xml:space="preserve">, </w:t>
      </w:r>
      <w:r w:rsidR="00C52F4A" w:rsidRPr="00605EB6">
        <w:t>monsieur</w:t>
      </w:r>
      <w:r w:rsidR="00C474C1">
        <w:t xml:space="preserve"> ! </w:t>
      </w:r>
      <w:r w:rsidR="00C52F4A" w:rsidRPr="00605EB6">
        <w:t>dit-il très ému</w:t>
      </w:r>
      <w:r w:rsidR="00C474C1">
        <w:t>.</w:t>
      </w:r>
    </w:p>
    <w:p w14:paraId="0B770D3E" w14:textId="77777777" w:rsidR="00C474C1" w:rsidRDefault="00C52F4A" w:rsidP="00C52F4A">
      <w:r w:rsidRPr="00605EB6">
        <w:t>Et</w:t>
      </w:r>
      <w:r w:rsidR="00C474C1">
        <w:t xml:space="preserve">, </w:t>
      </w:r>
      <w:r w:rsidRPr="00605EB6">
        <w:t>respectueux</w:t>
      </w:r>
      <w:r w:rsidR="00C474C1">
        <w:t xml:space="preserve">, </w:t>
      </w:r>
      <w:r w:rsidRPr="00605EB6">
        <w:t>une main sur son cœur</w:t>
      </w:r>
      <w:r w:rsidR="00C474C1">
        <w:t xml:space="preserve">, </w:t>
      </w:r>
      <w:r w:rsidRPr="00605EB6">
        <w:t>le bonheur dans les yeux</w:t>
      </w:r>
      <w:r w:rsidR="00C474C1">
        <w:t xml:space="preserve">, </w:t>
      </w:r>
      <w:r w:rsidRPr="00605EB6">
        <w:t>il s</w:t>
      </w:r>
      <w:r w:rsidR="00C474C1">
        <w:t>’</w:t>
      </w:r>
      <w:r w:rsidRPr="00605EB6">
        <w:t>avança</w:t>
      </w:r>
      <w:r w:rsidR="00C474C1">
        <w:t>.</w:t>
      </w:r>
    </w:p>
    <w:p w14:paraId="4D8E2FA5" w14:textId="6A6761E0" w:rsidR="00C474C1" w:rsidRDefault="00C474C1" w:rsidP="00C52F4A">
      <w:r>
        <w:t>M. </w:t>
      </w:r>
      <w:r w:rsidR="00C52F4A" w:rsidRPr="00605EB6">
        <w:t>Lagarde était</w:t>
      </w:r>
      <w:r>
        <w:t xml:space="preserve">, </w:t>
      </w:r>
      <w:r w:rsidR="00C52F4A" w:rsidRPr="00605EB6">
        <w:t>lui aussi</w:t>
      </w:r>
      <w:r>
        <w:t xml:space="preserve">, </w:t>
      </w:r>
      <w:r w:rsidR="00C52F4A" w:rsidRPr="00605EB6">
        <w:t>visiblement ému</w:t>
      </w:r>
      <w:r>
        <w:t xml:space="preserve"> ; </w:t>
      </w:r>
      <w:r w:rsidR="00C52F4A" w:rsidRPr="00605EB6">
        <w:t>il y avait des larmes sous ses paupières et il enveloppait Jean Loup d</w:t>
      </w:r>
      <w:r>
        <w:t>’</w:t>
      </w:r>
      <w:r w:rsidR="00C52F4A" w:rsidRPr="00605EB6">
        <w:t>un regard où éclatait une tendresse indicible</w:t>
      </w:r>
      <w:r>
        <w:t>.</w:t>
      </w:r>
    </w:p>
    <w:p w14:paraId="7C9F79CE" w14:textId="1D16CE08" w:rsidR="00C474C1" w:rsidRDefault="0094609C" w:rsidP="00C52F4A">
      <w:r>
        <w:t>— </w:t>
      </w:r>
      <w:r w:rsidR="00C52F4A" w:rsidRPr="00605EB6">
        <w:t>Mon ami</w:t>
      </w:r>
      <w:r w:rsidR="00C474C1">
        <w:t xml:space="preserve">, </w:t>
      </w:r>
      <w:r w:rsidR="00C52F4A" w:rsidRPr="00605EB6">
        <w:t>prononça-t-il d</w:t>
      </w:r>
      <w:r w:rsidR="00C474C1">
        <w:t>’</w:t>
      </w:r>
      <w:r w:rsidR="00C52F4A" w:rsidRPr="00605EB6">
        <w:t>une voix troublée</w:t>
      </w:r>
      <w:r w:rsidR="00C474C1">
        <w:t>.</w:t>
      </w:r>
    </w:p>
    <w:p w14:paraId="578CAD6F" w14:textId="77777777" w:rsidR="00C474C1" w:rsidRDefault="00C52F4A" w:rsidP="00C52F4A">
      <w:r w:rsidRPr="00605EB6">
        <w:t>Il prit dans ses mains la tête de son protégé et la baisa au front</w:t>
      </w:r>
      <w:r w:rsidR="00C474C1">
        <w:t xml:space="preserve">. </w:t>
      </w:r>
      <w:r w:rsidRPr="00605EB6">
        <w:t>À son tour</w:t>
      </w:r>
      <w:r w:rsidR="00C474C1">
        <w:t xml:space="preserve">, </w:t>
      </w:r>
      <w:r w:rsidRPr="00605EB6">
        <w:t>Jean Loup l</w:t>
      </w:r>
      <w:r w:rsidR="00C474C1">
        <w:t>’</w:t>
      </w:r>
      <w:r w:rsidRPr="00605EB6">
        <w:t>embrassa sur les deux joues</w:t>
      </w:r>
      <w:r w:rsidR="00C474C1">
        <w:t>.</w:t>
      </w:r>
    </w:p>
    <w:p w14:paraId="023B53FA" w14:textId="20CEFBC7" w:rsidR="00C474C1" w:rsidRDefault="00C52F4A" w:rsidP="00C52F4A">
      <w:r w:rsidRPr="00605EB6">
        <w:t>Ils s</w:t>
      </w:r>
      <w:r w:rsidR="00C474C1">
        <w:t>’</w:t>
      </w:r>
      <w:r w:rsidRPr="00605EB6">
        <w:t>assirent sur un canapé</w:t>
      </w:r>
      <w:r w:rsidR="00C474C1">
        <w:t>, M. </w:t>
      </w:r>
      <w:r w:rsidRPr="00605EB6">
        <w:t>Lagarde tenant la main du jeune homme</w:t>
      </w:r>
      <w:r w:rsidR="00C474C1">
        <w:t>.</w:t>
      </w:r>
    </w:p>
    <w:p w14:paraId="66C7D509" w14:textId="60B0F199" w:rsidR="00C474C1" w:rsidRDefault="0094609C" w:rsidP="00C52F4A">
      <w:r>
        <w:t>— </w:t>
      </w:r>
      <w:r w:rsidR="00C52F4A" w:rsidRPr="00605EB6">
        <w:t>Jean</w:t>
      </w:r>
      <w:r w:rsidR="00C474C1">
        <w:t xml:space="preserve">, </w:t>
      </w:r>
      <w:r w:rsidR="00C52F4A" w:rsidRPr="00605EB6">
        <w:t>dit le protecteur après un assez long silence</w:t>
      </w:r>
      <w:r w:rsidR="00C474C1">
        <w:t xml:space="preserve">, </w:t>
      </w:r>
      <w:r w:rsidR="00C52F4A" w:rsidRPr="00605EB6">
        <w:t>je suis content de vous</w:t>
      </w:r>
      <w:r w:rsidR="00C474C1">
        <w:t xml:space="preserve"> ; </w:t>
      </w:r>
      <w:r w:rsidR="00C52F4A" w:rsidRPr="00605EB6">
        <w:t>vous avez répondu comme je le désirais à ce que j</w:t>
      </w:r>
      <w:r w:rsidR="00C474C1">
        <w:t>’</w:t>
      </w:r>
      <w:r w:rsidR="00C52F4A" w:rsidRPr="00605EB6">
        <w:t>espérais de vous et</w:t>
      </w:r>
      <w:r w:rsidR="00C474C1">
        <w:t xml:space="preserve">, </w:t>
      </w:r>
      <w:r w:rsidR="00C52F4A" w:rsidRPr="00605EB6">
        <w:t>je suis heureux de le reconnaître</w:t>
      </w:r>
      <w:r w:rsidR="00C474C1">
        <w:t xml:space="preserve">, </w:t>
      </w:r>
      <w:r w:rsidR="00C52F4A" w:rsidRPr="00605EB6">
        <w:t>je vous ai toujours trouvé digne de l</w:t>
      </w:r>
      <w:r w:rsidR="00C474C1">
        <w:t>’</w:t>
      </w:r>
      <w:r w:rsidR="00C52F4A" w:rsidRPr="00605EB6">
        <w:t>intérêt que vous m</w:t>
      </w:r>
      <w:r w:rsidR="00C474C1">
        <w:t>’</w:t>
      </w:r>
      <w:r w:rsidR="00C52F4A" w:rsidRPr="00605EB6">
        <w:t>avez inspiré quand</w:t>
      </w:r>
      <w:r w:rsidR="00C474C1">
        <w:t xml:space="preserve">, </w:t>
      </w:r>
      <w:r w:rsidR="00C52F4A" w:rsidRPr="00605EB6">
        <w:t>abandonné</w:t>
      </w:r>
      <w:r w:rsidR="00C474C1">
        <w:t xml:space="preserve">, </w:t>
      </w:r>
      <w:r w:rsidR="00C52F4A" w:rsidRPr="00605EB6">
        <w:t>déshérité de tout</w:t>
      </w:r>
      <w:r w:rsidR="00C474C1">
        <w:t xml:space="preserve">, </w:t>
      </w:r>
      <w:r w:rsidR="00C52F4A" w:rsidRPr="00605EB6">
        <w:t>misérable</w:t>
      </w:r>
      <w:r w:rsidR="00C474C1">
        <w:t xml:space="preserve">, </w:t>
      </w:r>
      <w:r w:rsidR="00C52F4A" w:rsidRPr="00605EB6">
        <w:t>vous viviez dans les bois à l</w:t>
      </w:r>
      <w:r w:rsidR="00C474C1">
        <w:t>’</w:t>
      </w:r>
      <w:r w:rsidR="00C52F4A" w:rsidRPr="00605EB6">
        <w:t>état sauvage</w:t>
      </w:r>
      <w:r w:rsidR="00C474C1">
        <w:t>.</w:t>
      </w:r>
    </w:p>
    <w:p w14:paraId="31E43CFB" w14:textId="228084E9" w:rsidR="00C474C1" w:rsidRDefault="0094609C" w:rsidP="00C52F4A">
      <w:r>
        <w:t>— </w:t>
      </w:r>
      <w:r w:rsidR="00C52F4A" w:rsidRPr="00605EB6">
        <w:t>Pouvais-je faire moins</w:t>
      </w:r>
      <w:r w:rsidR="00C474C1">
        <w:t xml:space="preserve">, </w:t>
      </w:r>
      <w:r w:rsidR="00C52F4A" w:rsidRPr="00605EB6">
        <w:t>monsieur</w:t>
      </w:r>
      <w:r w:rsidR="00C474C1">
        <w:t xml:space="preserve">, </w:t>
      </w:r>
      <w:r w:rsidR="00C52F4A" w:rsidRPr="00605EB6">
        <w:t>pour prouver ma reconnaissance à celui qui m</w:t>
      </w:r>
      <w:r w:rsidR="00C474C1">
        <w:t>’</w:t>
      </w:r>
      <w:r w:rsidR="00C52F4A" w:rsidRPr="00605EB6">
        <w:t>a tiré de mon abjection</w:t>
      </w:r>
      <w:r w:rsidR="00C474C1">
        <w:t xml:space="preserve"> ? </w:t>
      </w:r>
      <w:r w:rsidR="00C52F4A" w:rsidRPr="00605EB6">
        <w:t>Ah</w:t>
      </w:r>
      <w:r w:rsidR="00C474C1">
        <w:t xml:space="preserve"> ! </w:t>
      </w:r>
      <w:r w:rsidR="00C52F4A" w:rsidRPr="00605EB6">
        <w:t>c</w:t>
      </w:r>
      <w:r w:rsidR="00C474C1">
        <w:t>’</w:t>
      </w:r>
      <w:r w:rsidR="00C52F4A" w:rsidRPr="00605EB6">
        <w:t>est plus</w:t>
      </w:r>
      <w:r w:rsidR="00C474C1">
        <w:t xml:space="preserve">, </w:t>
      </w:r>
      <w:r w:rsidR="00C52F4A" w:rsidRPr="00605EB6">
        <w:t>bien plus encore que j</w:t>
      </w:r>
      <w:r w:rsidR="00C474C1">
        <w:t>’</w:t>
      </w:r>
      <w:r w:rsidR="00C52F4A" w:rsidRPr="00605EB6">
        <w:t>aurais voulu faire</w:t>
      </w:r>
      <w:r w:rsidR="00C474C1">
        <w:t> !</w:t>
      </w:r>
    </w:p>
    <w:p w14:paraId="6A58512D" w14:textId="01220174" w:rsidR="00C474C1" w:rsidRDefault="0094609C" w:rsidP="00C52F4A">
      <w:r>
        <w:t>— </w:t>
      </w:r>
      <w:r w:rsidR="00C52F4A" w:rsidRPr="00605EB6">
        <w:t>On ne peut pas demander à l</w:t>
      </w:r>
      <w:r w:rsidR="00C474C1">
        <w:t>’</w:t>
      </w:r>
      <w:r w:rsidR="00C52F4A" w:rsidRPr="00605EB6">
        <w:t>homme des choses au-dessus des forces humaines</w:t>
      </w:r>
      <w:r w:rsidR="00C474C1">
        <w:t xml:space="preserve">. </w:t>
      </w:r>
      <w:r w:rsidR="00C52F4A" w:rsidRPr="00605EB6">
        <w:t>Vous avez travaillé</w:t>
      </w:r>
      <w:r w:rsidR="00C474C1">
        <w:t xml:space="preserve">, </w:t>
      </w:r>
      <w:r w:rsidR="00C52F4A" w:rsidRPr="00605EB6">
        <w:t>étudié</w:t>
      </w:r>
      <w:r w:rsidR="00C474C1">
        <w:t xml:space="preserve">, </w:t>
      </w:r>
      <w:r w:rsidR="00C52F4A" w:rsidRPr="00605EB6">
        <w:t>vous donnant toute la peine qu</w:t>
      </w:r>
      <w:r w:rsidR="00C474C1">
        <w:t>’</w:t>
      </w:r>
      <w:r w:rsidR="00C52F4A" w:rsidRPr="00605EB6">
        <w:t>il fallait</w:t>
      </w:r>
      <w:r w:rsidR="00C474C1">
        <w:t xml:space="preserve">, </w:t>
      </w:r>
      <w:r w:rsidR="00C52F4A" w:rsidRPr="00605EB6">
        <w:t>et vous avez appris</w:t>
      </w:r>
      <w:r w:rsidR="00C474C1">
        <w:t xml:space="preserve">. </w:t>
      </w:r>
      <w:r w:rsidR="00C52F4A" w:rsidRPr="00605EB6">
        <w:t xml:space="preserve">Sans </w:t>
      </w:r>
      <w:r w:rsidR="00C52F4A" w:rsidRPr="00605EB6">
        <w:lastRenderedPageBreak/>
        <w:t>doute il manque encore quelque chose à votre éducation et beaucoup à votre instruction</w:t>
      </w:r>
      <w:r w:rsidR="00C474C1">
        <w:t xml:space="preserve"> ; </w:t>
      </w:r>
      <w:r w:rsidR="00C52F4A" w:rsidRPr="00605EB6">
        <w:t>mais vous acquerrez cela peu à peu</w:t>
      </w:r>
      <w:r w:rsidR="00C474C1">
        <w:t xml:space="preserve">, </w:t>
      </w:r>
      <w:r w:rsidR="00C52F4A" w:rsidRPr="00605EB6">
        <w:t>successivement</w:t>
      </w:r>
      <w:r w:rsidR="00C474C1">
        <w:t xml:space="preserve">. </w:t>
      </w:r>
      <w:r w:rsidR="00C52F4A" w:rsidRPr="00605EB6">
        <w:t>Devant vous l</w:t>
      </w:r>
      <w:r w:rsidR="00C474C1">
        <w:t>’</w:t>
      </w:r>
      <w:r w:rsidR="00C52F4A" w:rsidRPr="00605EB6">
        <w:t>horizon s</w:t>
      </w:r>
      <w:r w:rsidR="00C474C1">
        <w:t>’</w:t>
      </w:r>
      <w:r w:rsidR="00C52F4A" w:rsidRPr="00605EB6">
        <w:t>est agrandi</w:t>
      </w:r>
      <w:r w:rsidR="00C474C1">
        <w:t xml:space="preserve"> ; </w:t>
      </w:r>
      <w:r w:rsidR="00C52F4A" w:rsidRPr="00605EB6">
        <w:t>vous avez l</w:t>
      </w:r>
      <w:r w:rsidR="00C474C1">
        <w:t>’</w:t>
      </w:r>
      <w:r w:rsidR="00C52F4A" w:rsidRPr="00605EB6">
        <w:t>avenir</w:t>
      </w:r>
      <w:r w:rsidR="00C474C1">
        <w:t> !</w:t>
      </w:r>
    </w:p>
    <w:p w14:paraId="01339712" w14:textId="219F8A8F" w:rsidR="00C474C1" w:rsidRDefault="00C474C1" w:rsidP="00C52F4A">
      <w:r>
        <w:t>» </w:t>
      </w:r>
      <w:r w:rsidR="00C52F4A" w:rsidRPr="00605EB6">
        <w:t>Jean</w:t>
      </w:r>
      <w:r>
        <w:t xml:space="preserve">, </w:t>
      </w:r>
      <w:r w:rsidR="00C52F4A" w:rsidRPr="00605EB6">
        <w:t>vous vous êtes dépouillé de votre enveloppe sauvage</w:t>
      </w:r>
      <w:r>
        <w:t xml:space="preserve">, </w:t>
      </w:r>
      <w:r w:rsidR="00C52F4A" w:rsidRPr="00605EB6">
        <w:t xml:space="preserve">poursuivit </w:t>
      </w:r>
      <w:r>
        <w:t>M. </w:t>
      </w:r>
      <w:r w:rsidR="00C52F4A" w:rsidRPr="00605EB6">
        <w:t>Lagarde</w:t>
      </w:r>
      <w:r>
        <w:t xml:space="preserve">, </w:t>
      </w:r>
      <w:r w:rsidR="00C52F4A" w:rsidRPr="00605EB6">
        <w:t>le caressant du regard</w:t>
      </w:r>
      <w:r>
        <w:t xml:space="preserve"> ; </w:t>
      </w:r>
      <w:r w:rsidR="00C52F4A" w:rsidRPr="00605EB6">
        <w:t>de Jean Loup</w:t>
      </w:r>
      <w:r>
        <w:t xml:space="preserve">, </w:t>
      </w:r>
      <w:r w:rsidR="00C52F4A" w:rsidRPr="00605EB6">
        <w:t>il ne reste rien que les bons et nobles sentiments qui ont toujours existé en lui</w:t>
      </w:r>
      <w:r>
        <w:t xml:space="preserve"> ; </w:t>
      </w:r>
      <w:r w:rsidR="00C52F4A" w:rsidRPr="00605EB6">
        <w:t>enfin</w:t>
      </w:r>
      <w:r>
        <w:t xml:space="preserve">, </w:t>
      </w:r>
      <w:r w:rsidR="00C52F4A" w:rsidRPr="00605EB6">
        <w:t>mon ami</w:t>
      </w:r>
      <w:r>
        <w:t xml:space="preserve">, </w:t>
      </w:r>
      <w:r w:rsidR="00C52F4A" w:rsidRPr="00605EB6">
        <w:t>vous êtes devenu ce que je voulais que vous fussiez</w:t>
      </w:r>
      <w:r>
        <w:t xml:space="preserve"> : </w:t>
      </w:r>
      <w:r w:rsidR="00C52F4A" w:rsidRPr="00605EB6">
        <w:t>un homme</w:t>
      </w:r>
      <w:r>
        <w:t xml:space="preserve"> !… </w:t>
      </w:r>
      <w:r w:rsidR="00C52F4A" w:rsidRPr="00605EB6">
        <w:t>Ah</w:t>
      </w:r>
      <w:r>
        <w:t xml:space="preserve"> ! </w:t>
      </w:r>
      <w:r w:rsidR="00C52F4A" w:rsidRPr="00605EB6">
        <w:t>croyez-le et ne l</w:t>
      </w:r>
      <w:r>
        <w:t>’</w:t>
      </w:r>
      <w:r w:rsidR="00C52F4A" w:rsidRPr="00605EB6">
        <w:t>oubliez jamais</w:t>
      </w:r>
      <w:r>
        <w:t xml:space="preserve">, </w:t>
      </w:r>
      <w:r w:rsidR="00C52F4A" w:rsidRPr="00605EB6">
        <w:t>voilà la première et la meilleure récompense de ce que j</w:t>
      </w:r>
      <w:r>
        <w:t>’</w:t>
      </w:r>
      <w:r w:rsidR="00C52F4A" w:rsidRPr="00605EB6">
        <w:t>ai eu le bonheur de faire pour vous</w:t>
      </w:r>
      <w:r>
        <w:t>.</w:t>
      </w:r>
    </w:p>
    <w:p w14:paraId="6B69B53E" w14:textId="77777777" w:rsidR="00C474C1" w:rsidRDefault="00C52F4A" w:rsidP="00C52F4A">
      <w:r w:rsidRPr="00605EB6">
        <w:t>Jean s</w:t>
      </w:r>
      <w:r w:rsidR="00C474C1">
        <w:t>’</w:t>
      </w:r>
      <w:r w:rsidRPr="00605EB6">
        <w:t>inclina et colla ses lèvres sur la main de son bienfaiteur</w:t>
      </w:r>
      <w:r w:rsidR="00C474C1">
        <w:t>.</w:t>
      </w:r>
    </w:p>
    <w:p w14:paraId="2A979A8B" w14:textId="2C070D66" w:rsidR="00C474C1" w:rsidRDefault="0094609C" w:rsidP="00C52F4A">
      <w:r>
        <w:t>— </w:t>
      </w:r>
      <w:r w:rsidR="00C52F4A" w:rsidRPr="00605EB6">
        <w:t>Vous m</w:t>
      </w:r>
      <w:r w:rsidR="00C474C1">
        <w:t>’</w:t>
      </w:r>
      <w:r w:rsidR="00C52F4A" w:rsidRPr="00605EB6">
        <w:t>aimez bien</w:t>
      </w:r>
      <w:r w:rsidR="00C474C1">
        <w:t xml:space="preserve">, </w:t>
      </w:r>
      <w:r w:rsidR="00C52F4A" w:rsidRPr="00605EB6">
        <w:t>n</w:t>
      </w:r>
      <w:r w:rsidR="00C474C1">
        <w:t>’</w:t>
      </w:r>
      <w:r w:rsidR="00C52F4A" w:rsidRPr="00605EB6">
        <w:t>est-ce pas</w:t>
      </w:r>
      <w:r w:rsidR="00C474C1">
        <w:t xml:space="preserve">, </w:t>
      </w:r>
      <w:r w:rsidR="00C52F4A" w:rsidRPr="00605EB6">
        <w:t>mon ami</w:t>
      </w:r>
      <w:r w:rsidR="00C474C1">
        <w:t xml:space="preserve"> ? </w:t>
      </w:r>
      <w:r w:rsidR="00C52F4A" w:rsidRPr="00605EB6">
        <w:t xml:space="preserve">dit </w:t>
      </w:r>
      <w:r w:rsidR="00C474C1">
        <w:t>M. </w:t>
      </w:r>
      <w:r w:rsidR="00C52F4A" w:rsidRPr="00605EB6">
        <w:t>Lagarde</w:t>
      </w:r>
      <w:r w:rsidR="00C474C1">
        <w:t>.</w:t>
      </w:r>
    </w:p>
    <w:p w14:paraId="39F7F402" w14:textId="77777777" w:rsidR="00C474C1" w:rsidRDefault="00C52F4A" w:rsidP="00C52F4A">
      <w:r w:rsidRPr="00605EB6">
        <w:t>Jean se redressa</w:t>
      </w:r>
      <w:r w:rsidR="00C474C1">
        <w:t xml:space="preserve">, </w:t>
      </w:r>
      <w:r w:rsidRPr="00605EB6">
        <w:t>les yeux illuminés</w:t>
      </w:r>
      <w:r w:rsidR="00C474C1">
        <w:t xml:space="preserve">, </w:t>
      </w:r>
      <w:r w:rsidRPr="00605EB6">
        <w:t>le front irradié</w:t>
      </w:r>
      <w:r w:rsidR="00C474C1">
        <w:t>.</w:t>
      </w:r>
    </w:p>
    <w:p w14:paraId="02BBBEB4" w14:textId="168F303B" w:rsidR="00C474C1" w:rsidRDefault="0094609C" w:rsidP="00C52F4A">
      <w:r>
        <w:t>— </w:t>
      </w:r>
      <w:r w:rsidR="00C52F4A" w:rsidRPr="00605EB6">
        <w:t>Oh</w:t>
      </w:r>
      <w:r w:rsidR="00C474C1">
        <w:t xml:space="preserve"> ! </w:t>
      </w:r>
      <w:r w:rsidR="00C52F4A" w:rsidRPr="00605EB6">
        <w:t>oui</w:t>
      </w:r>
      <w:r w:rsidR="00C474C1">
        <w:t xml:space="preserve">, </w:t>
      </w:r>
      <w:r w:rsidR="00C52F4A" w:rsidRPr="00605EB6">
        <w:t>je vous aime</w:t>
      </w:r>
      <w:r w:rsidR="00C474C1">
        <w:t xml:space="preserve">, </w:t>
      </w:r>
      <w:r w:rsidR="00C52F4A" w:rsidRPr="00605EB6">
        <w:t>répondit-il</w:t>
      </w:r>
      <w:r w:rsidR="00C474C1">
        <w:t xml:space="preserve">, </w:t>
      </w:r>
      <w:r w:rsidR="00C52F4A" w:rsidRPr="00605EB6">
        <w:t xml:space="preserve">je vous aime comme </w:t>
      </w:r>
      <w:r w:rsidR="009A0CB4" w:rsidRPr="009A0CB4">
        <w:t>M</w:t>
      </w:r>
      <w:r w:rsidR="009A0CB4" w:rsidRPr="009A0CB4">
        <w:rPr>
          <w:vertAlign w:val="superscript"/>
        </w:rPr>
        <w:t>lle</w:t>
      </w:r>
      <w:r w:rsidR="00C474C1">
        <w:t> </w:t>
      </w:r>
      <w:r w:rsidR="00C52F4A" w:rsidRPr="00605EB6">
        <w:t>Henriette aime sa mère</w:t>
      </w:r>
      <w:r w:rsidR="00C474C1">
        <w:t> !</w:t>
      </w:r>
    </w:p>
    <w:p w14:paraId="5EC240D7" w14:textId="718ABDD0" w:rsidR="00C474C1" w:rsidRDefault="00C474C1" w:rsidP="00C52F4A">
      <w:r>
        <w:t>M. </w:t>
      </w:r>
      <w:r w:rsidR="00C52F4A" w:rsidRPr="00605EB6">
        <w:t>Lagarde eut un sourire d</w:t>
      </w:r>
      <w:r>
        <w:t>’</w:t>
      </w:r>
      <w:r w:rsidR="00C52F4A" w:rsidRPr="00605EB6">
        <w:t>ineffable bonté</w:t>
      </w:r>
      <w:r>
        <w:t>.</w:t>
      </w:r>
    </w:p>
    <w:p w14:paraId="3AF7414B" w14:textId="77777777" w:rsidR="00C474C1" w:rsidRDefault="00C52F4A" w:rsidP="00C52F4A">
      <w:r w:rsidRPr="00605EB6">
        <w:t>Après un moment de silence</w:t>
      </w:r>
      <w:r w:rsidR="00C474C1">
        <w:t xml:space="preserve">, </w:t>
      </w:r>
      <w:r w:rsidRPr="00605EB6">
        <w:t>il reprit</w:t>
      </w:r>
      <w:r w:rsidR="00C474C1">
        <w:t> :</w:t>
      </w:r>
    </w:p>
    <w:p w14:paraId="5BDB075A" w14:textId="0AA9CE32" w:rsidR="00C474C1" w:rsidRDefault="0094609C" w:rsidP="00C52F4A">
      <w:r>
        <w:t>— </w:t>
      </w:r>
      <w:r w:rsidR="00C52F4A" w:rsidRPr="00605EB6">
        <w:t>Jean</w:t>
      </w:r>
      <w:r w:rsidR="00C474C1">
        <w:t xml:space="preserve">, </w:t>
      </w:r>
      <w:r w:rsidR="00C52F4A" w:rsidRPr="00605EB6">
        <w:t>dans trois jours</w:t>
      </w:r>
      <w:r w:rsidR="004540F3">
        <w:t>,</w:t>
      </w:r>
      <w:r w:rsidR="00C474C1">
        <w:t xml:space="preserve"> </w:t>
      </w:r>
      <w:r w:rsidR="00C52F4A" w:rsidRPr="00605EB6">
        <w:t>vous allez quitter Épinal</w:t>
      </w:r>
      <w:r w:rsidR="00C474C1">
        <w:t>.</w:t>
      </w:r>
    </w:p>
    <w:p w14:paraId="6CB6271B" w14:textId="77777777" w:rsidR="00C474C1" w:rsidRDefault="00C52F4A" w:rsidP="00C52F4A">
      <w:r w:rsidRPr="00605EB6">
        <w:t>Le jeune homme fit un mouvement de surprise</w:t>
      </w:r>
      <w:r w:rsidR="00C474C1">
        <w:t>.</w:t>
      </w:r>
    </w:p>
    <w:p w14:paraId="64F35590" w14:textId="61BA0216" w:rsidR="00C474C1" w:rsidRDefault="0094609C" w:rsidP="00C52F4A">
      <w:r>
        <w:t>— </w:t>
      </w:r>
      <w:r w:rsidR="00C52F4A" w:rsidRPr="00605EB6">
        <w:t>Je vous emmène à Paris</w:t>
      </w:r>
      <w:r w:rsidR="00C474C1">
        <w:t>.</w:t>
      </w:r>
    </w:p>
    <w:p w14:paraId="67F66E7C" w14:textId="639A6E34" w:rsidR="00C474C1" w:rsidRDefault="0094609C" w:rsidP="00C52F4A">
      <w:r>
        <w:t>— </w:t>
      </w:r>
      <w:r w:rsidR="00C52F4A" w:rsidRPr="00605EB6">
        <w:t>À Paris</w:t>
      </w:r>
      <w:r w:rsidR="00C474C1">
        <w:t xml:space="preserve"> ! </w:t>
      </w:r>
      <w:r w:rsidR="00C52F4A" w:rsidRPr="00605EB6">
        <w:t>exclama Jean</w:t>
      </w:r>
      <w:r w:rsidR="00C474C1">
        <w:t>.</w:t>
      </w:r>
    </w:p>
    <w:p w14:paraId="41FF05DF" w14:textId="036D2E54" w:rsidR="00C474C1" w:rsidRDefault="0094609C" w:rsidP="00C52F4A">
      <w:r>
        <w:t>— </w:t>
      </w:r>
      <w:r w:rsidR="00C52F4A" w:rsidRPr="00605EB6">
        <w:t>Oui</w:t>
      </w:r>
      <w:r w:rsidR="00C474C1">
        <w:t xml:space="preserve">. </w:t>
      </w:r>
      <w:r w:rsidR="00C52F4A" w:rsidRPr="00605EB6">
        <w:t>Pour des raisons qu</w:t>
      </w:r>
      <w:r w:rsidR="00C474C1">
        <w:t>’</w:t>
      </w:r>
      <w:r w:rsidR="00C52F4A" w:rsidRPr="00605EB6">
        <w:t>il ne vous est pas utile de connaître</w:t>
      </w:r>
      <w:r w:rsidR="00C474C1">
        <w:t xml:space="preserve">, </w:t>
      </w:r>
      <w:r w:rsidR="00C52F4A" w:rsidRPr="00605EB6">
        <w:t>il faut que vous veniez demeurer à Paris</w:t>
      </w:r>
      <w:r w:rsidR="00C474C1">
        <w:t xml:space="preserve">, </w:t>
      </w:r>
      <w:r w:rsidR="00C52F4A" w:rsidRPr="00605EB6">
        <w:t>près de moi</w:t>
      </w:r>
      <w:r w:rsidR="00C474C1">
        <w:t xml:space="preserve">. </w:t>
      </w:r>
      <w:r w:rsidR="00C52F4A" w:rsidRPr="00605EB6">
        <w:lastRenderedPageBreak/>
        <w:t>Je sais que vous avez de l</w:t>
      </w:r>
      <w:r w:rsidR="00C474C1">
        <w:t>’</w:t>
      </w:r>
      <w:r w:rsidR="00C52F4A" w:rsidRPr="00605EB6">
        <w:t xml:space="preserve">affection pour </w:t>
      </w:r>
      <w:r w:rsidR="00C474C1">
        <w:t>M. </w:t>
      </w:r>
      <w:r w:rsidR="00C52F4A" w:rsidRPr="00605EB6">
        <w:t>Popinot</w:t>
      </w:r>
      <w:r w:rsidR="00C474C1">
        <w:t xml:space="preserve">, </w:t>
      </w:r>
      <w:r w:rsidR="00C52F4A" w:rsidRPr="00605EB6">
        <w:t>votre précepteur</w:t>
      </w:r>
      <w:r w:rsidR="00C474C1">
        <w:t xml:space="preserve">, </w:t>
      </w:r>
      <w:r w:rsidR="00C52F4A" w:rsidRPr="00605EB6">
        <w:t>il vous suivra</w:t>
      </w:r>
      <w:r w:rsidR="00C474C1">
        <w:t xml:space="preserve">. </w:t>
      </w:r>
      <w:r w:rsidR="00C52F4A" w:rsidRPr="00605EB6">
        <w:t>Pendant quelque temps encore</w:t>
      </w:r>
      <w:r w:rsidR="00C474C1">
        <w:t xml:space="preserve">, </w:t>
      </w:r>
      <w:r w:rsidR="00C52F4A" w:rsidRPr="00605EB6">
        <w:t>votre existence restera à peu près la même</w:t>
      </w:r>
      <w:r w:rsidR="00C474C1">
        <w:t xml:space="preserve"> ; </w:t>
      </w:r>
      <w:r w:rsidR="00C52F4A" w:rsidRPr="00605EB6">
        <w:t>vous continuerez à travailler</w:t>
      </w:r>
      <w:r w:rsidR="00C474C1">
        <w:t xml:space="preserve">, </w:t>
      </w:r>
      <w:r w:rsidR="00C52F4A" w:rsidRPr="00605EB6">
        <w:t>à vous instruire</w:t>
      </w:r>
      <w:r w:rsidR="00C474C1">
        <w:t xml:space="preserve"> ; </w:t>
      </w:r>
      <w:r w:rsidR="00C52F4A" w:rsidRPr="00605EB6">
        <w:t>comme ici vous aurez des maîtres qui compl</w:t>
      </w:r>
      <w:r w:rsidR="00AA7113">
        <w:t>è</w:t>
      </w:r>
      <w:r w:rsidR="00C52F4A" w:rsidRPr="00605EB6">
        <w:t>teront autant que possible</w:t>
      </w:r>
      <w:r w:rsidR="00C474C1">
        <w:t xml:space="preserve">, </w:t>
      </w:r>
      <w:r w:rsidR="00C52F4A" w:rsidRPr="00605EB6">
        <w:t>et avec le même dévouement</w:t>
      </w:r>
      <w:r w:rsidR="00C474C1">
        <w:t xml:space="preserve">, </w:t>
      </w:r>
      <w:r w:rsidR="00C52F4A" w:rsidRPr="00605EB6">
        <w:t>la tâche des premiers</w:t>
      </w:r>
      <w:r w:rsidR="00C474C1">
        <w:t>.</w:t>
      </w:r>
    </w:p>
    <w:p w14:paraId="28CFC299" w14:textId="40149917" w:rsidR="00C474C1" w:rsidRDefault="00C52F4A" w:rsidP="00C52F4A">
      <w:r w:rsidRPr="00605EB6">
        <w:t>Le visage</w:t>
      </w:r>
      <w:r w:rsidR="00C474C1">
        <w:t xml:space="preserve">, </w:t>
      </w:r>
      <w:r w:rsidRPr="00605EB6">
        <w:t>du jeune homme s</w:t>
      </w:r>
      <w:r w:rsidR="00C474C1">
        <w:t>’</w:t>
      </w:r>
      <w:r w:rsidRPr="00605EB6">
        <w:t xml:space="preserve">était subitement attristé et il regardait </w:t>
      </w:r>
      <w:r w:rsidR="00C474C1">
        <w:t>M. </w:t>
      </w:r>
      <w:r w:rsidRPr="00605EB6">
        <w:t>Lagarde d</w:t>
      </w:r>
      <w:r w:rsidR="00C474C1">
        <w:t>’</w:t>
      </w:r>
      <w:r w:rsidRPr="00605EB6">
        <w:t>un air inquiet</w:t>
      </w:r>
      <w:r w:rsidR="00C474C1">
        <w:t>.</w:t>
      </w:r>
    </w:p>
    <w:p w14:paraId="6F1FBF03" w14:textId="50C7AA49" w:rsidR="00C474C1" w:rsidRDefault="0094609C" w:rsidP="00C52F4A">
      <w:r>
        <w:t>— </w:t>
      </w:r>
      <w:r w:rsidR="00C52F4A" w:rsidRPr="00605EB6">
        <w:t>Jean</w:t>
      </w:r>
      <w:r w:rsidR="00C474C1">
        <w:t xml:space="preserve">, </w:t>
      </w:r>
      <w:r w:rsidR="00C52F4A" w:rsidRPr="00605EB6">
        <w:t>je devine votre pensée</w:t>
      </w:r>
      <w:r w:rsidR="00C474C1">
        <w:t xml:space="preserve"> : </w:t>
      </w:r>
      <w:r w:rsidR="00C52F4A" w:rsidRPr="00605EB6">
        <w:t xml:space="preserve">vous vous demandez si </w:t>
      </w:r>
      <w:r w:rsidR="009A0CB4" w:rsidRPr="009A0CB4">
        <w:t>M</w:t>
      </w:r>
      <w:r w:rsidR="009A0CB4" w:rsidRPr="009A0CB4">
        <w:rPr>
          <w:vertAlign w:val="superscript"/>
        </w:rPr>
        <w:t>lle</w:t>
      </w:r>
      <w:r w:rsidR="00C474C1">
        <w:t> </w:t>
      </w:r>
      <w:r w:rsidR="00C52F4A" w:rsidRPr="00605EB6">
        <w:t>Henriette et sa mère vont aussi aller à Paris</w:t>
      </w:r>
      <w:r w:rsidR="00C474C1">
        <w:t xml:space="preserve">. </w:t>
      </w:r>
      <w:r w:rsidR="00C52F4A" w:rsidRPr="00605EB6">
        <w:t>Non</w:t>
      </w:r>
      <w:r w:rsidR="00C474C1">
        <w:t xml:space="preserve">, </w:t>
      </w:r>
      <w:r w:rsidR="00C52F4A" w:rsidRPr="00605EB6">
        <w:t>mon ami</w:t>
      </w:r>
      <w:r w:rsidR="00C474C1">
        <w:t xml:space="preserve">, </w:t>
      </w:r>
      <w:r w:rsidR="00C52F4A" w:rsidRPr="00605EB6">
        <w:t>cela n</w:t>
      </w:r>
      <w:r w:rsidR="00C474C1">
        <w:t>’</w:t>
      </w:r>
      <w:r w:rsidR="00C52F4A" w:rsidRPr="00605EB6">
        <w:t>est pas possible</w:t>
      </w:r>
      <w:r w:rsidR="00C474C1">
        <w:t xml:space="preserve">. </w:t>
      </w:r>
      <w:r w:rsidR="00C52F4A" w:rsidRPr="00605EB6">
        <w:t>Forcément</w:t>
      </w:r>
      <w:r w:rsidR="00C474C1">
        <w:t xml:space="preserve">, </w:t>
      </w:r>
      <w:r w:rsidR="00C52F4A" w:rsidRPr="00605EB6">
        <w:t>vous devez être séparé d</w:t>
      </w:r>
      <w:r w:rsidR="00C474C1">
        <w:t>’</w:t>
      </w:r>
      <w:r w:rsidR="00C52F4A" w:rsidRPr="00605EB6">
        <w:t>Henriette</w:t>
      </w:r>
      <w:r w:rsidR="00C474C1">
        <w:t>.</w:t>
      </w:r>
    </w:p>
    <w:p w14:paraId="1C0BAEE1" w14:textId="77777777" w:rsidR="00C474C1" w:rsidRDefault="00C52F4A" w:rsidP="00C52F4A">
      <w:r w:rsidRPr="00605EB6">
        <w:t>Le pauvre Jean laissa échapper un soupir et baissa la tête</w:t>
      </w:r>
      <w:r w:rsidR="00C474C1">
        <w:t>.</w:t>
      </w:r>
    </w:p>
    <w:p w14:paraId="574457D4" w14:textId="258E7C45" w:rsidR="00C474C1" w:rsidRDefault="0094609C" w:rsidP="00C52F4A">
      <w:r>
        <w:t>— </w:t>
      </w:r>
      <w:r w:rsidR="00C52F4A" w:rsidRPr="00605EB6">
        <w:t>Vous le savez</w:t>
      </w:r>
      <w:r w:rsidR="00C474C1">
        <w:t xml:space="preserve">, </w:t>
      </w:r>
      <w:r w:rsidR="00C52F4A" w:rsidRPr="00605EB6">
        <w:t>mon ami</w:t>
      </w:r>
      <w:r w:rsidR="00C474C1">
        <w:t xml:space="preserve">, </w:t>
      </w:r>
      <w:r w:rsidR="00C52F4A" w:rsidRPr="00605EB6">
        <w:t xml:space="preserve">poursuivit </w:t>
      </w:r>
      <w:r w:rsidR="00C474C1">
        <w:t>M. </w:t>
      </w:r>
      <w:r w:rsidR="00C52F4A" w:rsidRPr="00605EB6">
        <w:t>Lagarde</w:t>
      </w:r>
      <w:r w:rsidR="00C474C1">
        <w:t xml:space="preserve">, </w:t>
      </w:r>
      <w:r w:rsidR="00C52F4A" w:rsidRPr="00605EB6">
        <w:t>c</w:t>
      </w:r>
      <w:r w:rsidR="00C474C1">
        <w:t>’</w:t>
      </w:r>
      <w:r w:rsidR="00C52F4A" w:rsidRPr="00605EB6">
        <w:t>est à ma prière</w:t>
      </w:r>
      <w:r w:rsidR="00C474C1">
        <w:t xml:space="preserve">, </w:t>
      </w:r>
      <w:r w:rsidR="00C52F4A" w:rsidRPr="00605EB6">
        <w:t>par dévouement et par reconnaissance</w:t>
      </w:r>
      <w:r w:rsidR="00C474C1">
        <w:t xml:space="preserve">, </w:t>
      </w:r>
      <w:r w:rsidR="00C52F4A" w:rsidRPr="00605EB6">
        <w:t xml:space="preserve">que </w:t>
      </w:r>
      <w:r w:rsidR="009A0CB4" w:rsidRPr="009A0CB4">
        <w:t>M</w:t>
      </w:r>
      <w:r w:rsidR="009A0CB4" w:rsidRPr="009A0CB4">
        <w:rPr>
          <w:vertAlign w:val="superscript"/>
        </w:rPr>
        <w:t>lle</w:t>
      </w:r>
      <w:r w:rsidR="00C474C1">
        <w:t> </w:t>
      </w:r>
      <w:r w:rsidR="00C52F4A" w:rsidRPr="00605EB6">
        <w:t>Henriette et sa mère sont venues s</w:t>
      </w:r>
      <w:r w:rsidR="00C474C1">
        <w:t>’</w:t>
      </w:r>
      <w:r w:rsidR="00C52F4A" w:rsidRPr="00605EB6">
        <w:t>installer ici près de vous</w:t>
      </w:r>
      <w:r w:rsidR="00C474C1">
        <w:t xml:space="preserve">, </w:t>
      </w:r>
      <w:r w:rsidR="00C52F4A" w:rsidRPr="00605EB6">
        <w:t>afin d</w:t>
      </w:r>
      <w:r w:rsidR="00C474C1">
        <w:t>’</w:t>
      </w:r>
      <w:r w:rsidR="00C52F4A" w:rsidRPr="00605EB6">
        <w:t>encourager vos premiers efforts et de vous rendre le travail et l</w:t>
      </w:r>
      <w:r w:rsidR="00C474C1">
        <w:t>’</w:t>
      </w:r>
      <w:r w:rsidR="00C52F4A" w:rsidRPr="00605EB6">
        <w:t>étude moins pénibles</w:t>
      </w:r>
      <w:r w:rsidR="00C474C1">
        <w:t>.</w:t>
      </w:r>
    </w:p>
    <w:p w14:paraId="7FB6CA51" w14:textId="357BBFDF" w:rsidR="00C474C1" w:rsidRDefault="00C474C1" w:rsidP="00C52F4A">
      <w:r>
        <w:t>» </w:t>
      </w:r>
      <w:r w:rsidR="009A0CB4" w:rsidRPr="009A0CB4">
        <w:t>M</w:t>
      </w:r>
      <w:r w:rsidR="009A0CB4" w:rsidRPr="009A0CB4">
        <w:rPr>
          <w:vertAlign w:val="superscript"/>
        </w:rPr>
        <w:t>lle</w:t>
      </w:r>
      <w:r>
        <w:t> </w:t>
      </w:r>
      <w:r w:rsidR="00C52F4A" w:rsidRPr="00605EB6">
        <w:t>Henriette vous doit la vie</w:t>
      </w:r>
      <w:r>
        <w:t xml:space="preserve"> ; </w:t>
      </w:r>
      <w:r w:rsidR="00C52F4A" w:rsidRPr="00605EB6">
        <w:t>vous lui devez beaucoup aussi</w:t>
      </w:r>
      <w:r>
        <w:t xml:space="preserve"> ; </w:t>
      </w:r>
      <w:r w:rsidR="00C52F4A" w:rsidRPr="00605EB6">
        <w:t>c</w:t>
      </w:r>
      <w:r>
        <w:t>’</w:t>
      </w:r>
      <w:r w:rsidR="00C52F4A" w:rsidRPr="00605EB6">
        <w:t>est grâce à son influence de fée bienfaisante qu</w:t>
      </w:r>
      <w:r>
        <w:t>’</w:t>
      </w:r>
      <w:r w:rsidR="00C52F4A" w:rsidRPr="00605EB6">
        <w:t>un changement si rapide s</w:t>
      </w:r>
      <w:r>
        <w:t>’</w:t>
      </w:r>
      <w:r w:rsidR="00C52F4A" w:rsidRPr="00605EB6">
        <w:t>est opéré en vous</w:t>
      </w:r>
      <w:r>
        <w:t xml:space="preserve"> ; </w:t>
      </w:r>
      <w:r w:rsidR="00C52F4A" w:rsidRPr="00605EB6">
        <w:t>votre transformation est son œuvre</w:t>
      </w:r>
      <w:r>
        <w:t xml:space="preserve"> ; </w:t>
      </w:r>
      <w:r w:rsidR="00C52F4A" w:rsidRPr="00605EB6">
        <w:t>sans que vous vous en doutiez</w:t>
      </w:r>
      <w:r>
        <w:t xml:space="preserve">, </w:t>
      </w:r>
      <w:r w:rsidR="00C52F4A" w:rsidRPr="00605EB6">
        <w:t>elle a fait plus pour vous que vos professeurs</w:t>
      </w:r>
      <w:r>
        <w:t xml:space="preserve">. </w:t>
      </w:r>
      <w:r w:rsidR="00C52F4A" w:rsidRPr="00605EB6">
        <w:t>Ceux-ci ont développé votre intelligence</w:t>
      </w:r>
      <w:r>
        <w:t xml:space="preserve">, </w:t>
      </w:r>
      <w:r w:rsidR="00C52F4A" w:rsidRPr="00605EB6">
        <w:t>cultivé votre esprit</w:t>
      </w:r>
      <w:r>
        <w:t xml:space="preserve"> ; </w:t>
      </w:r>
      <w:r w:rsidR="00C52F4A" w:rsidRPr="00605EB6">
        <w:t>Henriette a vaincu votre sauvagerie</w:t>
      </w:r>
      <w:r>
        <w:t xml:space="preserve">, </w:t>
      </w:r>
      <w:r w:rsidR="00C52F4A" w:rsidRPr="00605EB6">
        <w:t>assoupli votre volonté</w:t>
      </w:r>
      <w:r>
        <w:t xml:space="preserve">, </w:t>
      </w:r>
      <w:r w:rsidR="00C52F4A" w:rsidRPr="00605EB6">
        <w:t>ouvert votre cœur et votre âme</w:t>
      </w:r>
      <w:r>
        <w:t xml:space="preserve">. </w:t>
      </w:r>
      <w:r w:rsidR="00C52F4A" w:rsidRPr="00605EB6">
        <w:t>Ce que je lui avais demandé de faire pour vous</w:t>
      </w:r>
      <w:r>
        <w:t xml:space="preserve">, </w:t>
      </w:r>
      <w:r w:rsidR="00C52F4A" w:rsidRPr="00605EB6">
        <w:t>elle l</w:t>
      </w:r>
      <w:r>
        <w:t>’</w:t>
      </w:r>
      <w:r w:rsidR="00C52F4A" w:rsidRPr="00605EB6">
        <w:t>a fait</w:t>
      </w:r>
      <w:r>
        <w:t xml:space="preserve">. </w:t>
      </w:r>
      <w:r w:rsidR="00C52F4A" w:rsidRPr="00605EB6">
        <w:t>Sa tâche est terminée</w:t>
      </w:r>
      <w:r>
        <w:t>.</w:t>
      </w:r>
    </w:p>
    <w:p w14:paraId="1D4A8CCF" w14:textId="3237DF47" w:rsidR="00C474C1" w:rsidRDefault="00C474C1" w:rsidP="00C52F4A">
      <w:r>
        <w:t>» </w:t>
      </w:r>
      <w:r w:rsidR="00C52F4A" w:rsidRPr="00B66BBF">
        <w:t>Allons</w:t>
      </w:r>
      <w:r>
        <w:t xml:space="preserve">, </w:t>
      </w:r>
      <w:r w:rsidR="00C52F4A" w:rsidRPr="00B66BBF">
        <w:t>ne baissez pas ainsi la tête</w:t>
      </w:r>
      <w:r>
        <w:t xml:space="preserve">, </w:t>
      </w:r>
      <w:r w:rsidR="00C52F4A" w:rsidRPr="00B66BBF">
        <w:t>regardez-moi</w:t>
      </w:r>
      <w:r>
        <w:t xml:space="preserve">. </w:t>
      </w:r>
      <w:r w:rsidR="00C52F4A" w:rsidRPr="00B66BBF">
        <w:t>Bien</w:t>
      </w:r>
      <w:r>
        <w:t xml:space="preserve"> ! </w:t>
      </w:r>
      <w:r w:rsidR="00C52F4A" w:rsidRPr="00B66BBF">
        <w:t>Il y a des larmes dans vos yeux</w:t>
      </w:r>
      <w:r>
        <w:t xml:space="preserve">. </w:t>
      </w:r>
      <w:r w:rsidR="00C52F4A" w:rsidRPr="00B66BBF">
        <w:t>Pourquoi pleurer</w:t>
      </w:r>
      <w:r>
        <w:t xml:space="preserve"> ? </w:t>
      </w:r>
      <w:r w:rsidR="00C52F4A" w:rsidRPr="00B66BBF">
        <w:t>Ah</w:t>
      </w:r>
      <w:r>
        <w:t xml:space="preserve"> ! </w:t>
      </w:r>
      <w:r w:rsidR="00C52F4A" w:rsidRPr="00B66BBF">
        <w:t xml:space="preserve">cela vous coûte beaucoup de vous éloigner de </w:t>
      </w:r>
      <w:r w:rsidR="009A0CB4" w:rsidRPr="009A0CB4">
        <w:t>M</w:t>
      </w:r>
      <w:r w:rsidR="009A0CB4" w:rsidRPr="009A0CB4">
        <w:rPr>
          <w:vertAlign w:val="superscript"/>
        </w:rPr>
        <w:t>lle</w:t>
      </w:r>
      <w:r>
        <w:t> </w:t>
      </w:r>
      <w:r w:rsidR="00C52F4A" w:rsidRPr="00B66BBF">
        <w:t>Henriette</w:t>
      </w:r>
      <w:r>
        <w:t xml:space="preserve"> !… </w:t>
      </w:r>
      <w:r w:rsidR="00C52F4A" w:rsidRPr="00B66BBF">
        <w:lastRenderedPageBreak/>
        <w:t>Voyons</w:t>
      </w:r>
      <w:r>
        <w:t xml:space="preserve">, </w:t>
      </w:r>
      <w:r w:rsidR="00C52F4A" w:rsidRPr="00B66BBF">
        <w:t>est-ce que je ne serai pas près de vous</w:t>
      </w:r>
      <w:r>
        <w:t xml:space="preserve">, </w:t>
      </w:r>
      <w:r w:rsidR="00C52F4A" w:rsidRPr="00B66BBF">
        <w:t>moi</w:t>
      </w:r>
      <w:r>
        <w:t xml:space="preserve">, </w:t>
      </w:r>
      <w:r w:rsidR="00C52F4A" w:rsidRPr="00B66BBF">
        <w:t>que vous aimez comme Henriette aime sa mère</w:t>
      </w:r>
      <w:r>
        <w:t> ?</w:t>
      </w:r>
    </w:p>
    <w:p w14:paraId="74EBDAA1" w14:textId="77777777" w:rsidR="00C474C1" w:rsidRDefault="00C474C1" w:rsidP="00C52F4A">
      <w:r>
        <w:t>» </w:t>
      </w:r>
      <w:r w:rsidR="00C52F4A" w:rsidRPr="00605EB6">
        <w:t>Enfant</w:t>
      </w:r>
      <w:r>
        <w:t xml:space="preserve"> ! </w:t>
      </w:r>
      <w:r w:rsidR="00C52F4A" w:rsidRPr="00605EB6">
        <w:t>grand enfant</w:t>
      </w:r>
      <w:r>
        <w:t xml:space="preserve"> ! </w:t>
      </w:r>
      <w:r w:rsidR="00C52F4A" w:rsidRPr="00605EB6">
        <w:t>Tâchez donc de comprendre qu</w:t>
      </w:r>
      <w:r>
        <w:t>’</w:t>
      </w:r>
      <w:r w:rsidR="00C52F4A" w:rsidRPr="00605EB6">
        <w:t xml:space="preserve">il y </w:t>
      </w:r>
      <w:r w:rsidR="00B66BBF">
        <w:t xml:space="preserve">a </w:t>
      </w:r>
      <w:r w:rsidR="00C52F4A" w:rsidRPr="00605EB6">
        <w:t>dans la vie des choses nécessaires</w:t>
      </w:r>
      <w:r>
        <w:t xml:space="preserve">. </w:t>
      </w:r>
      <w:r w:rsidR="00C52F4A" w:rsidRPr="00605EB6">
        <w:t>Vous l</w:t>
      </w:r>
      <w:r>
        <w:t>’</w:t>
      </w:r>
      <w:r w:rsidR="00C52F4A" w:rsidRPr="00605EB6">
        <w:t>aimez</w:t>
      </w:r>
      <w:r>
        <w:t xml:space="preserve">, </w:t>
      </w:r>
      <w:r w:rsidR="00C52F4A" w:rsidRPr="00605EB6">
        <w:t>vous vous êtes habitué à la voir chaque jour</w:t>
      </w:r>
      <w:r>
        <w:t xml:space="preserve">, </w:t>
      </w:r>
      <w:r w:rsidR="00C52F4A" w:rsidRPr="00605EB6">
        <w:t>et il vous semble que vous éloigner d</w:t>
      </w:r>
      <w:r>
        <w:t>’</w:t>
      </w:r>
      <w:r w:rsidR="00C52F4A" w:rsidRPr="00605EB6">
        <w:t>elle</w:t>
      </w:r>
      <w:r>
        <w:t xml:space="preserve">, </w:t>
      </w:r>
      <w:r w:rsidR="00C52F4A" w:rsidRPr="00605EB6">
        <w:t>c</w:t>
      </w:r>
      <w:r>
        <w:t>’</w:t>
      </w:r>
      <w:r w:rsidR="00C52F4A" w:rsidRPr="00605EB6">
        <w:t>est la perdre pour toujours</w:t>
      </w:r>
      <w:r>
        <w:t xml:space="preserve">. </w:t>
      </w:r>
      <w:r w:rsidR="00C52F4A" w:rsidRPr="00605EB6">
        <w:t>Non</w:t>
      </w:r>
      <w:r>
        <w:t xml:space="preserve">, </w:t>
      </w:r>
      <w:r w:rsidR="00C52F4A" w:rsidRPr="00605EB6">
        <w:t>mon ami</w:t>
      </w:r>
      <w:r>
        <w:t xml:space="preserve">, </w:t>
      </w:r>
      <w:r w:rsidR="00C52F4A" w:rsidRPr="00605EB6">
        <w:t>non</w:t>
      </w:r>
      <w:r>
        <w:t xml:space="preserve">. </w:t>
      </w:r>
      <w:r w:rsidR="00C52F4A" w:rsidRPr="00605EB6">
        <w:t>Rassurez-vous donc</w:t>
      </w:r>
      <w:r>
        <w:t xml:space="preserve"> : </w:t>
      </w:r>
      <w:r w:rsidR="00C52F4A" w:rsidRPr="00605EB6">
        <w:t>quand le moment sera venu</w:t>
      </w:r>
      <w:r>
        <w:t xml:space="preserve">, </w:t>
      </w:r>
      <w:r w:rsidR="00C52F4A" w:rsidRPr="00605EB6">
        <w:t>vous la reverrez</w:t>
      </w:r>
      <w:r>
        <w:t>.</w:t>
      </w:r>
    </w:p>
    <w:p w14:paraId="0A456780" w14:textId="77777777" w:rsidR="00C474C1" w:rsidRDefault="00C474C1" w:rsidP="00C52F4A">
      <w:r>
        <w:t>» </w:t>
      </w:r>
      <w:r w:rsidR="00C52F4A" w:rsidRPr="00605EB6">
        <w:t>En changeant votre existence et le cours de votre destinée</w:t>
      </w:r>
      <w:r>
        <w:t xml:space="preserve">, </w:t>
      </w:r>
      <w:r w:rsidR="00C52F4A" w:rsidRPr="00605EB6">
        <w:t>j</w:t>
      </w:r>
      <w:r>
        <w:t>’</w:t>
      </w:r>
      <w:r w:rsidR="00C52F4A" w:rsidRPr="00605EB6">
        <w:t>ai juré que vous auriez tout le bonheur qu</w:t>
      </w:r>
      <w:r>
        <w:t>’</w:t>
      </w:r>
      <w:r w:rsidR="00C52F4A" w:rsidRPr="00605EB6">
        <w:t>il est en mon pouvoir de vous donner</w:t>
      </w:r>
      <w:r>
        <w:t xml:space="preserve">. </w:t>
      </w:r>
      <w:r w:rsidR="00C52F4A" w:rsidRPr="00605EB6">
        <w:t>Je sais que sans Henriette vous ne pouvez être heureux</w:t>
      </w:r>
      <w:r>
        <w:t xml:space="preserve"> ; </w:t>
      </w:r>
      <w:r w:rsidR="00C52F4A" w:rsidRPr="00605EB6">
        <w:t>eh bien</w:t>
      </w:r>
      <w:r>
        <w:t xml:space="preserve">, </w:t>
      </w:r>
      <w:r w:rsidR="00C52F4A" w:rsidRPr="00605EB6">
        <w:t>Henriette sera la compagne de votre vie</w:t>
      </w:r>
      <w:r>
        <w:t xml:space="preserve">, </w:t>
      </w:r>
      <w:r w:rsidR="00C52F4A" w:rsidRPr="00605EB6">
        <w:t>votre femme</w:t>
      </w:r>
      <w:r>
        <w:t> !</w:t>
      </w:r>
    </w:p>
    <w:p w14:paraId="59FD6A3D" w14:textId="77777777" w:rsidR="00C474C1" w:rsidRDefault="00C474C1" w:rsidP="00C52F4A">
      <w:r>
        <w:t>» </w:t>
      </w:r>
      <w:r w:rsidR="00C52F4A" w:rsidRPr="00605EB6">
        <w:t>Voulez-vous une joie</w:t>
      </w:r>
      <w:r>
        <w:t xml:space="preserve">, </w:t>
      </w:r>
      <w:r w:rsidR="00C52F4A" w:rsidRPr="00605EB6">
        <w:t>un premier bonheur</w:t>
      </w:r>
      <w:r>
        <w:t xml:space="preserve"> ? </w:t>
      </w:r>
      <w:r w:rsidR="00C52F4A" w:rsidRPr="00605EB6">
        <w:t>Écoutez ce que je vais vous dire</w:t>
      </w:r>
      <w:r>
        <w:t xml:space="preserve">… </w:t>
      </w:r>
      <w:r w:rsidR="00C52F4A" w:rsidRPr="00605EB6">
        <w:t>Mais déjà</w:t>
      </w:r>
      <w:r>
        <w:t xml:space="preserve">, </w:t>
      </w:r>
      <w:r w:rsidR="00C52F4A" w:rsidRPr="00605EB6">
        <w:t>peut-être</w:t>
      </w:r>
      <w:r>
        <w:t xml:space="preserve">, </w:t>
      </w:r>
      <w:r w:rsidR="00C52F4A" w:rsidRPr="00605EB6">
        <w:t>vous l</w:t>
      </w:r>
      <w:r>
        <w:t>’</w:t>
      </w:r>
      <w:r w:rsidR="00C52F4A" w:rsidRPr="00605EB6">
        <w:t>avez senti</w:t>
      </w:r>
      <w:r>
        <w:t xml:space="preserve">, </w:t>
      </w:r>
      <w:r w:rsidR="00C52F4A" w:rsidRPr="00605EB6">
        <w:t>deviné</w:t>
      </w:r>
      <w:r>
        <w:t xml:space="preserve"> : </w:t>
      </w:r>
      <w:r w:rsidR="00C52F4A" w:rsidRPr="00605EB6">
        <w:t>Henriette vous aime</w:t>
      </w:r>
      <w:r>
        <w:t xml:space="preserve"> ! </w:t>
      </w:r>
      <w:r w:rsidR="00C52F4A" w:rsidRPr="00605EB6">
        <w:t>Maintenant</w:t>
      </w:r>
      <w:r>
        <w:t xml:space="preserve">, </w:t>
      </w:r>
      <w:r w:rsidR="00C52F4A" w:rsidRPr="00605EB6">
        <w:t>dites</w:t>
      </w:r>
      <w:r>
        <w:t xml:space="preserve">, </w:t>
      </w:r>
      <w:r w:rsidR="00C52F4A" w:rsidRPr="00605EB6">
        <w:t>cette séparation nécessaire est-elle si cruelle</w:t>
      </w:r>
      <w:r>
        <w:t xml:space="preserve"> ? </w:t>
      </w:r>
      <w:r w:rsidR="00C52F4A" w:rsidRPr="00605EB6">
        <w:t>N</w:t>
      </w:r>
      <w:r>
        <w:t>’</w:t>
      </w:r>
      <w:r w:rsidR="00C52F4A" w:rsidRPr="00605EB6">
        <w:t>aurez-vous pas</w:t>
      </w:r>
      <w:r>
        <w:t xml:space="preserve">, </w:t>
      </w:r>
      <w:r w:rsidR="00C52F4A" w:rsidRPr="00605EB6">
        <w:t>avec l</w:t>
      </w:r>
      <w:r>
        <w:t>’</w:t>
      </w:r>
      <w:r w:rsidR="00C52F4A" w:rsidRPr="00605EB6">
        <w:t>espoir au cœur</w:t>
      </w:r>
      <w:r>
        <w:t xml:space="preserve">, </w:t>
      </w:r>
      <w:r w:rsidR="00C52F4A" w:rsidRPr="00605EB6">
        <w:t>la patience d</w:t>
      </w:r>
      <w:r>
        <w:t>’</w:t>
      </w:r>
      <w:r w:rsidR="00C52F4A" w:rsidRPr="00605EB6">
        <w:t>attendre</w:t>
      </w:r>
      <w:r>
        <w:t> ?</w:t>
      </w:r>
    </w:p>
    <w:p w14:paraId="0C03A5A6" w14:textId="120B514A" w:rsidR="00C474C1" w:rsidRDefault="0094609C" w:rsidP="00C52F4A">
      <w:r>
        <w:t>— </w:t>
      </w:r>
      <w:r w:rsidR="00C52F4A" w:rsidRPr="00605EB6">
        <w:t>Oh</w:t>
      </w:r>
      <w:r w:rsidR="00C474C1">
        <w:t xml:space="preserve"> ! </w:t>
      </w:r>
      <w:r w:rsidR="00C52F4A" w:rsidRPr="00605EB6">
        <w:t>mon bienfaiteur</w:t>
      </w:r>
      <w:r w:rsidR="00C474C1">
        <w:t xml:space="preserve">, </w:t>
      </w:r>
      <w:r w:rsidR="00C52F4A" w:rsidRPr="00605EB6">
        <w:t>mon ami</w:t>
      </w:r>
      <w:r w:rsidR="00C474C1">
        <w:t xml:space="preserve">, </w:t>
      </w:r>
      <w:r w:rsidR="00C52F4A" w:rsidRPr="00605EB6">
        <w:t>mon père</w:t>
      </w:r>
      <w:r w:rsidR="00C474C1">
        <w:t xml:space="preserve"> ! </w:t>
      </w:r>
      <w:r w:rsidR="00C52F4A" w:rsidRPr="00605EB6">
        <w:t>s</w:t>
      </w:r>
      <w:r w:rsidR="00C474C1">
        <w:t>’</w:t>
      </w:r>
      <w:r w:rsidR="00C52F4A" w:rsidRPr="00605EB6">
        <w:t>écria le jeune homme avec un accent intraduisible</w:t>
      </w:r>
      <w:r w:rsidR="00C474C1">
        <w:t>.</w:t>
      </w:r>
    </w:p>
    <w:p w14:paraId="464DDE75" w14:textId="32BEA527" w:rsidR="00C474C1" w:rsidRDefault="00C52F4A" w:rsidP="00C52F4A">
      <w:r w:rsidRPr="00605EB6">
        <w:t>Et</w:t>
      </w:r>
      <w:r w:rsidR="00C474C1">
        <w:t xml:space="preserve">, </w:t>
      </w:r>
      <w:r w:rsidRPr="00605EB6">
        <w:t>comme un enfant qui</w:t>
      </w:r>
      <w:r w:rsidR="00C474C1">
        <w:t xml:space="preserve">, </w:t>
      </w:r>
      <w:r w:rsidRPr="00605EB6">
        <w:t>après avoir été grondé</w:t>
      </w:r>
      <w:r w:rsidR="00C474C1">
        <w:t xml:space="preserve">, </w:t>
      </w:r>
      <w:r w:rsidRPr="00605EB6">
        <w:t>demande une caresse</w:t>
      </w:r>
      <w:r w:rsidR="00C474C1">
        <w:t xml:space="preserve">, </w:t>
      </w:r>
      <w:r w:rsidRPr="00605EB6">
        <w:t>il laissa tomber doucement sa tête sur l</w:t>
      </w:r>
      <w:r w:rsidR="00C474C1">
        <w:t>’</w:t>
      </w:r>
      <w:r w:rsidRPr="00605EB6">
        <w:t xml:space="preserve">épaule de </w:t>
      </w:r>
      <w:r w:rsidR="00C474C1">
        <w:t>M. </w:t>
      </w:r>
      <w:r w:rsidRPr="00605EB6">
        <w:t>Lagarde</w:t>
      </w:r>
      <w:r w:rsidR="00C474C1">
        <w:t>.</w:t>
      </w:r>
    </w:p>
    <w:p w14:paraId="4A45DA4E" w14:textId="77777777" w:rsidR="00C474C1" w:rsidRDefault="00C52F4A" w:rsidP="00C52F4A">
      <w:r w:rsidRPr="00605EB6">
        <w:t>Celui-ci l</w:t>
      </w:r>
      <w:r w:rsidR="00C474C1">
        <w:t>’</w:t>
      </w:r>
      <w:r w:rsidRPr="00605EB6">
        <w:t>entoura de ses bras et le serra fortement contre sa poitrine</w:t>
      </w:r>
      <w:r w:rsidR="00C474C1">
        <w:t xml:space="preserve">. </w:t>
      </w:r>
      <w:r w:rsidRPr="00605EB6">
        <w:t>Il pouvait à peine contenir son émotion</w:t>
      </w:r>
      <w:r w:rsidR="00C474C1">
        <w:t>.</w:t>
      </w:r>
    </w:p>
    <w:p w14:paraId="23127BB1" w14:textId="69571A50" w:rsidR="00C474C1" w:rsidRDefault="00C52F4A" w:rsidP="00C52F4A">
      <w:r w:rsidRPr="00605EB6">
        <w:t>Pendant un instant ils restèrent silencieux</w:t>
      </w:r>
      <w:r w:rsidR="00C474C1">
        <w:t xml:space="preserve">, </w:t>
      </w:r>
      <w:r w:rsidRPr="00605EB6">
        <w:t xml:space="preserve">puis </w:t>
      </w:r>
      <w:r w:rsidR="00C474C1">
        <w:t>M. </w:t>
      </w:r>
      <w:r w:rsidRPr="00605EB6">
        <w:t>Lagarde reprit</w:t>
      </w:r>
      <w:r w:rsidR="00C474C1">
        <w:t> :</w:t>
      </w:r>
    </w:p>
    <w:p w14:paraId="3EF5632C" w14:textId="712B01EB" w:rsidR="00C474C1" w:rsidRDefault="0094609C" w:rsidP="00C52F4A">
      <w:r>
        <w:t>— </w:t>
      </w:r>
      <w:r w:rsidR="00C52F4A" w:rsidRPr="00605EB6">
        <w:t>Jean</w:t>
      </w:r>
      <w:r w:rsidR="00C474C1">
        <w:t xml:space="preserve">, </w:t>
      </w:r>
      <w:r w:rsidR="00C52F4A" w:rsidRPr="00605EB6">
        <w:t>jusqu</w:t>
      </w:r>
      <w:r w:rsidR="00C474C1">
        <w:t>’</w:t>
      </w:r>
      <w:r w:rsidR="00C52F4A" w:rsidRPr="00605EB6">
        <w:t>à ce jour</w:t>
      </w:r>
      <w:r w:rsidR="00C474C1">
        <w:t xml:space="preserve">, </w:t>
      </w:r>
      <w:r w:rsidR="00C52F4A" w:rsidRPr="00605EB6">
        <w:t>je ne vous ai adressé aucune question sur votre jeune âge</w:t>
      </w:r>
      <w:r w:rsidR="00C474C1">
        <w:t xml:space="preserve">, </w:t>
      </w:r>
      <w:r w:rsidR="00C52F4A" w:rsidRPr="00605EB6">
        <w:t xml:space="preserve">je ne vous ai point demandé </w:t>
      </w:r>
      <w:r w:rsidR="00C52F4A" w:rsidRPr="00605EB6">
        <w:lastRenderedPageBreak/>
        <w:t>quels souvenirs vous avez pu garder de votre enfance</w:t>
      </w:r>
      <w:r w:rsidR="00C474C1">
        <w:t xml:space="preserve"> ; </w:t>
      </w:r>
      <w:r w:rsidR="00C52F4A" w:rsidRPr="00605EB6">
        <w:t>aujourd</w:t>
      </w:r>
      <w:r w:rsidR="00C474C1">
        <w:t>’</w:t>
      </w:r>
      <w:r w:rsidR="00C52F4A" w:rsidRPr="00605EB6">
        <w:t>hui</w:t>
      </w:r>
      <w:r w:rsidR="00C474C1">
        <w:t xml:space="preserve">, </w:t>
      </w:r>
      <w:r w:rsidR="00C52F4A" w:rsidRPr="00605EB6">
        <w:t>vous me feriez grand plaisir en me disant tout ce qui est resté dans votre mémoire</w:t>
      </w:r>
      <w:r w:rsidR="00C474C1">
        <w:t xml:space="preserve">. </w:t>
      </w:r>
      <w:r w:rsidR="00C52F4A" w:rsidRPr="00605EB6">
        <w:t>Je sais déjà bien des choses de votre existence passée</w:t>
      </w:r>
      <w:r w:rsidR="00C474C1">
        <w:t xml:space="preserve"> ; </w:t>
      </w:r>
      <w:r w:rsidR="00C52F4A" w:rsidRPr="00605EB6">
        <w:t>mais je serai heureux de vous entendre parler de vos plus anciens souvenirs surtout</w:t>
      </w:r>
      <w:r w:rsidR="00C474C1">
        <w:t>.</w:t>
      </w:r>
    </w:p>
    <w:p w14:paraId="47F28D46" w14:textId="78E5101A" w:rsidR="00C474C1" w:rsidRDefault="0094609C" w:rsidP="00C52F4A">
      <w:r>
        <w:t>— </w:t>
      </w:r>
      <w:r w:rsidR="00C52F4A" w:rsidRPr="00605EB6">
        <w:t>Tout cela est bien vague</w:t>
      </w:r>
      <w:r w:rsidR="00C474C1">
        <w:t xml:space="preserve">, </w:t>
      </w:r>
      <w:r w:rsidR="00C52F4A" w:rsidRPr="00605EB6">
        <w:t>bien confus dans ma mémoire</w:t>
      </w:r>
      <w:r w:rsidR="00C474C1">
        <w:t>.</w:t>
      </w:r>
    </w:p>
    <w:p w14:paraId="2E445EE0" w14:textId="6807F478" w:rsidR="00C474C1" w:rsidRDefault="0094609C" w:rsidP="00C52F4A">
      <w:r>
        <w:t>— </w:t>
      </w:r>
      <w:r w:rsidR="00C52F4A" w:rsidRPr="00605EB6">
        <w:t>N</w:t>
      </w:r>
      <w:r w:rsidR="00C474C1">
        <w:t>’</w:t>
      </w:r>
      <w:r w:rsidR="00C52F4A" w:rsidRPr="00605EB6">
        <w:t>importe</w:t>
      </w:r>
      <w:r w:rsidR="00C474C1">
        <w:t xml:space="preserve">, </w:t>
      </w:r>
      <w:r w:rsidR="00C52F4A" w:rsidRPr="00605EB6">
        <w:t>dites toujours</w:t>
      </w:r>
      <w:r w:rsidR="00C474C1">
        <w:t>.</w:t>
      </w:r>
    </w:p>
    <w:p w14:paraId="4B0D9D80" w14:textId="77777777" w:rsidR="00C474C1" w:rsidRDefault="00C52F4A" w:rsidP="00C52F4A">
      <w:r w:rsidRPr="00605EB6">
        <w:t>Le jeune homme resta un instant recueilli</w:t>
      </w:r>
      <w:r w:rsidR="00C474C1">
        <w:t xml:space="preserve">, </w:t>
      </w:r>
      <w:r w:rsidRPr="00605EB6">
        <w:t>réfléchissant</w:t>
      </w:r>
      <w:r w:rsidR="00C474C1">
        <w:t xml:space="preserve">, </w:t>
      </w:r>
      <w:r w:rsidRPr="00605EB6">
        <w:t>et commença ainsi</w:t>
      </w:r>
      <w:r w:rsidR="00C474C1">
        <w:t> :</w:t>
      </w:r>
    </w:p>
    <w:p w14:paraId="5618762C" w14:textId="0E9708B0" w:rsidR="00C474C1" w:rsidRDefault="0094609C" w:rsidP="00C52F4A">
      <w:r>
        <w:t>— </w:t>
      </w:r>
      <w:r w:rsidR="00C52F4A" w:rsidRPr="00605EB6">
        <w:t>Du plus loin que je me souvienne</w:t>
      </w:r>
      <w:r w:rsidR="00C474C1">
        <w:t xml:space="preserve">, </w:t>
      </w:r>
      <w:r w:rsidR="00C52F4A" w:rsidRPr="00605EB6">
        <w:t>je suis déjà dans un bois</w:t>
      </w:r>
      <w:r w:rsidR="00C474C1">
        <w:t xml:space="preserve">. </w:t>
      </w:r>
      <w:r w:rsidR="00C52F4A" w:rsidRPr="00605EB6">
        <w:t>À peine vêtu</w:t>
      </w:r>
      <w:r w:rsidR="00C474C1">
        <w:t xml:space="preserve">, </w:t>
      </w:r>
      <w:r w:rsidR="00C52F4A" w:rsidRPr="00605EB6">
        <w:t>les pieds nus et rien sur la tête</w:t>
      </w:r>
      <w:r w:rsidR="00C474C1">
        <w:t xml:space="preserve">, </w:t>
      </w:r>
      <w:r w:rsidR="00C52F4A" w:rsidRPr="00605EB6">
        <w:t>je cours dans les taillis</w:t>
      </w:r>
      <w:r w:rsidR="00C474C1">
        <w:t xml:space="preserve">. </w:t>
      </w:r>
      <w:r w:rsidR="00C52F4A" w:rsidRPr="00605EB6">
        <w:t>J</w:t>
      </w:r>
      <w:r w:rsidR="00C474C1">
        <w:t>’</w:t>
      </w:r>
      <w:r w:rsidR="00C52F4A" w:rsidRPr="00605EB6">
        <w:t>ai pour compagne</w:t>
      </w:r>
      <w:r w:rsidR="00C474C1">
        <w:t xml:space="preserve">, </w:t>
      </w:r>
      <w:r w:rsidR="00C52F4A" w:rsidRPr="00605EB6">
        <w:t>pour unique amie une chèvre blanche</w:t>
      </w:r>
      <w:r w:rsidR="00C474C1">
        <w:t xml:space="preserve"> ; </w:t>
      </w:r>
      <w:r w:rsidR="00C52F4A" w:rsidRPr="00605EB6">
        <w:t>cette bête est ma nourrice et a été tant qu</w:t>
      </w:r>
      <w:r w:rsidR="00C474C1">
        <w:t>’</w:t>
      </w:r>
      <w:r w:rsidR="00C52F4A" w:rsidRPr="00605EB6">
        <w:t>elle a vécu ma seule</w:t>
      </w:r>
      <w:r w:rsidR="00C474C1">
        <w:t xml:space="preserve">, </w:t>
      </w:r>
      <w:r w:rsidR="00C52F4A" w:rsidRPr="00605EB6">
        <w:t>mon unique affection</w:t>
      </w:r>
      <w:r w:rsidR="00C474C1">
        <w:t xml:space="preserve">. </w:t>
      </w:r>
      <w:r w:rsidR="00C52F4A" w:rsidRPr="00605EB6">
        <w:t>Quand j</w:t>
      </w:r>
      <w:r w:rsidR="00C474C1">
        <w:t>’</w:t>
      </w:r>
      <w:r w:rsidR="00C52F4A" w:rsidRPr="00605EB6">
        <w:t>ai faim et soif et que je ne trouve rien à manger</w:t>
      </w:r>
      <w:r w:rsidR="00C474C1">
        <w:t xml:space="preserve">, </w:t>
      </w:r>
      <w:r w:rsidR="00C52F4A" w:rsidRPr="00605EB6">
        <w:t>rien à boire</w:t>
      </w:r>
      <w:r w:rsidR="00C474C1">
        <w:t xml:space="preserve">, </w:t>
      </w:r>
      <w:r w:rsidR="00C52F4A" w:rsidRPr="00605EB6">
        <w:t xml:space="preserve">je me mets à genoux sous la chèvre et je la </w:t>
      </w:r>
      <w:r w:rsidR="0064513C" w:rsidRPr="00605EB6">
        <w:t>t</w:t>
      </w:r>
      <w:r w:rsidR="0064513C">
        <w:t>èt</w:t>
      </w:r>
      <w:r w:rsidR="0064513C" w:rsidRPr="00605EB6">
        <w:t>e</w:t>
      </w:r>
      <w:r w:rsidR="00C474C1">
        <w:t xml:space="preserve">. </w:t>
      </w:r>
      <w:r w:rsidR="00C52F4A" w:rsidRPr="00605EB6">
        <w:t>Ah</w:t>
      </w:r>
      <w:r w:rsidR="00C474C1">
        <w:t xml:space="preserve"> ! </w:t>
      </w:r>
      <w:r w:rsidR="00C52F4A" w:rsidRPr="00605EB6">
        <w:t>nous nous aimions bien tous les deux</w:t>
      </w:r>
      <w:r w:rsidR="00C474C1">
        <w:t xml:space="preserve"> ! </w:t>
      </w:r>
      <w:r w:rsidR="00C52F4A" w:rsidRPr="00605EB6">
        <w:t>Je la suivais partout</w:t>
      </w:r>
      <w:r w:rsidR="00C474C1">
        <w:t>.</w:t>
      </w:r>
    </w:p>
    <w:p w14:paraId="060A66B1" w14:textId="77777777" w:rsidR="00C474C1" w:rsidRDefault="00C474C1" w:rsidP="00C52F4A">
      <w:r>
        <w:t>» </w:t>
      </w:r>
      <w:r w:rsidR="00C52F4A" w:rsidRPr="00605EB6">
        <w:t>Quand elle s</w:t>
      </w:r>
      <w:r>
        <w:t>’</w:t>
      </w:r>
      <w:r w:rsidR="00C52F4A" w:rsidRPr="00605EB6">
        <w:t>éloignait de moi</w:t>
      </w:r>
      <w:r>
        <w:t xml:space="preserve">, </w:t>
      </w:r>
      <w:r w:rsidR="00C52F4A" w:rsidRPr="00605EB6">
        <w:t>en broutant l</w:t>
      </w:r>
      <w:r>
        <w:t>’</w:t>
      </w:r>
      <w:r w:rsidR="00C52F4A" w:rsidRPr="00605EB6">
        <w:t>herbe</w:t>
      </w:r>
      <w:r>
        <w:t xml:space="preserve">, </w:t>
      </w:r>
      <w:r w:rsidR="00C52F4A" w:rsidRPr="00605EB6">
        <w:t>et que</w:t>
      </w:r>
      <w:r>
        <w:t xml:space="preserve">, </w:t>
      </w:r>
      <w:r w:rsidR="00C52F4A" w:rsidRPr="00605EB6">
        <w:t>tout à coup</w:t>
      </w:r>
      <w:r>
        <w:t xml:space="preserve">, </w:t>
      </w:r>
      <w:r w:rsidR="00C52F4A" w:rsidRPr="00605EB6">
        <w:t>je ne la voyais plus</w:t>
      </w:r>
      <w:r>
        <w:t xml:space="preserve">, </w:t>
      </w:r>
      <w:r w:rsidR="00C52F4A" w:rsidRPr="00605EB6">
        <w:t>je poussais un cri</w:t>
      </w:r>
      <w:r>
        <w:t xml:space="preserve">. </w:t>
      </w:r>
      <w:r w:rsidR="00C52F4A" w:rsidRPr="00605EB6">
        <w:t>Aussitôt un bêlement me répondait</w:t>
      </w:r>
      <w:r>
        <w:t xml:space="preserve">. </w:t>
      </w:r>
      <w:r w:rsidR="00C52F4A" w:rsidRPr="00605EB6">
        <w:t>Je me mettais à courir du côté où se trouvait ma chèvre et bientôt je la voyais reparaître</w:t>
      </w:r>
      <w:r>
        <w:t xml:space="preserve">, </w:t>
      </w:r>
      <w:r w:rsidR="00C52F4A" w:rsidRPr="00605EB6">
        <w:t>accourant vers moi</w:t>
      </w:r>
      <w:r>
        <w:t xml:space="preserve">. </w:t>
      </w:r>
      <w:r w:rsidR="00C52F4A" w:rsidRPr="00605EB6">
        <w:t>Alors elle me caressait</w:t>
      </w:r>
      <w:r>
        <w:t xml:space="preserve"> ; </w:t>
      </w:r>
      <w:r w:rsidR="00C52F4A" w:rsidRPr="00605EB6">
        <w:t>je lui passais mes bras autour du cou et je l</w:t>
      </w:r>
      <w:r>
        <w:t>’</w:t>
      </w:r>
      <w:r w:rsidR="00C52F4A" w:rsidRPr="00605EB6">
        <w:t>embrassais</w:t>
      </w:r>
      <w:r>
        <w:t>.</w:t>
      </w:r>
    </w:p>
    <w:p w14:paraId="4F167D73" w14:textId="77777777" w:rsidR="00C474C1" w:rsidRDefault="00C474C1" w:rsidP="00C52F4A">
      <w:r>
        <w:t>» </w:t>
      </w:r>
      <w:r w:rsidR="00C52F4A" w:rsidRPr="00605EB6">
        <w:t>La nuit</w:t>
      </w:r>
      <w:r>
        <w:t xml:space="preserve">, </w:t>
      </w:r>
      <w:r w:rsidR="00C52F4A" w:rsidRPr="00605EB6">
        <w:t>l</w:t>
      </w:r>
      <w:r>
        <w:t>’</w:t>
      </w:r>
      <w:r w:rsidR="00C52F4A" w:rsidRPr="00605EB6">
        <w:t>été</w:t>
      </w:r>
      <w:r>
        <w:t xml:space="preserve">, </w:t>
      </w:r>
      <w:r w:rsidR="00C52F4A" w:rsidRPr="00605EB6">
        <w:t>nous dormions tous les deux sur la mousse</w:t>
      </w:r>
      <w:r>
        <w:t xml:space="preserve">, </w:t>
      </w:r>
      <w:r w:rsidR="00C52F4A" w:rsidRPr="00605EB6">
        <w:t>au pied d</w:t>
      </w:r>
      <w:r>
        <w:t>’</w:t>
      </w:r>
      <w:r w:rsidR="00C52F4A" w:rsidRPr="00605EB6">
        <w:t>un arbre</w:t>
      </w:r>
      <w:r>
        <w:t xml:space="preserve">, </w:t>
      </w:r>
      <w:r w:rsidR="00C52F4A" w:rsidRPr="00605EB6">
        <w:t>ou au milieu de grandes herbes contre un buisson</w:t>
      </w:r>
      <w:r>
        <w:t xml:space="preserve">. </w:t>
      </w:r>
      <w:r w:rsidR="00C52F4A" w:rsidRPr="00605EB6">
        <w:t>Je la tenais par le cou</w:t>
      </w:r>
      <w:r>
        <w:t xml:space="preserve">, </w:t>
      </w:r>
      <w:r w:rsidR="00C52F4A" w:rsidRPr="00605EB6">
        <w:t>elle me tenait entre ses pattes</w:t>
      </w:r>
      <w:r>
        <w:t xml:space="preserve">, </w:t>
      </w:r>
      <w:r w:rsidR="00C52F4A" w:rsidRPr="00605EB6">
        <w:t>et nous reposions ainsi serrés l</w:t>
      </w:r>
      <w:r>
        <w:t>’</w:t>
      </w:r>
      <w:r w:rsidR="00C52F4A" w:rsidRPr="00605EB6">
        <w:t>un contre l</w:t>
      </w:r>
      <w:r>
        <w:t>’</w:t>
      </w:r>
      <w:r w:rsidR="00C52F4A" w:rsidRPr="00605EB6">
        <w:t>autre</w:t>
      </w:r>
      <w:r>
        <w:t>.</w:t>
      </w:r>
    </w:p>
    <w:p w14:paraId="623E03C6" w14:textId="77777777" w:rsidR="00C474C1" w:rsidRDefault="00C474C1" w:rsidP="00C52F4A">
      <w:r>
        <w:lastRenderedPageBreak/>
        <w:t>» </w:t>
      </w:r>
      <w:r w:rsidR="00C52F4A" w:rsidRPr="00605EB6">
        <w:t>Nous avions une cabane dans le bois</w:t>
      </w:r>
      <w:r>
        <w:t xml:space="preserve">, </w:t>
      </w:r>
      <w:r w:rsidR="00C52F4A" w:rsidRPr="00605EB6">
        <w:t>une sorte de grotte dans laquelle on avait jeté une litière de paille</w:t>
      </w:r>
      <w:r>
        <w:t xml:space="preserve"> ; </w:t>
      </w:r>
      <w:r w:rsidR="00C52F4A" w:rsidRPr="00605EB6">
        <w:t>c</w:t>
      </w:r>
      <w:r>
        <w:t>’</w:t>
      </w:r>
      <w:r w:rsidR="00C52F4A" w:rsidRPr="00605EB6">
        <w:t>est là que nous nous réfugiions l</w:t>
      </w:r>
      <w:r>
        <w:t>’</w:t>
      </w:r>
      <w:r w:rsidR="00C52F4A" w:rsidRPr="00605EB6">
        <w:t>été quand il pleuvait ou que les nuits étaient fraîches</w:t>
      </w:r>
      <w:r>
        <w:t xml:space="preserve">, </w:t>
      </w:r>
      <w:r w:rsidR="00C52F4A" w:rsidRPr="00605EB6">
        <w:t>et l</w:t>
      </w:r>
      <w:r>
        <w:t>’</w:t>
      </w:r>
      <w:r w:rsidR="00C52F4A" w:rsidRPr="00605EB6">
        <w:t>hiver pour nous garantir du froid</w:t>
      </w:r>
      <w:r>
        <w:t xml:space="preserve">, </w:t>
      </w:r>
      <w:r w:rsidR="00C52F4A" w:rsidRPr="00605EB6">
        <w:t>du vent et de la neige</w:t>
      </w:r>
      <w:r>
        <w:t>.</w:t>
      </w:r>
    </w:p>
    <w:p w14:paraId="768346B6" w14:textId="77777777" w:rsidR="00C474C1" w:rsidRDefault="00C474C1" w:rsidP="00C52F4A">
      <w:r>
        <w:t>» </w:t>
      </w:r>
      <w:r w:rsidR="00C52F4A" w:rsidRPr="00605EB6">
        <w:t>Un matin</w:t>
      </w:r>
      <w:r>
        <w:t xml:space="preserve">, </w:t>
      </w:r>
      <w:r w:rsidR="00C52F4A" w:rsidRPr="00605EB6">
        <w:t>en me réveillant</w:t>
      </w:r>
      <w:r>
        <w:t xml:space="preserve">, </w:t>
      </w:r>
      <w:r w:rsidR="00C52F4A" w:rsidRPr="00605EB6">
        <w:t>je vis ma chèvre étendue sur le flanc</w:t>
      </w:r>
      <w:r>
        <w:t xml:space="preserve">, </w:t>
      </w:r>
      <w:r w:rsidR="00C52F4A" w:rsidRPr="00605EB6">
        <w:t>les pattes allongées</w:t>
      </w:r>
      <w:r>
        <w:t xml:space="preserve">, </w:t>
      </w:r>
      <w:r w:rsidR="00C52F4A" w:rsidRPr="00605EB6">
        <w:t>sans mouvement</w:t>
      </w:r>
      <w:r>
        <w:t xml:space="preserve">. </w:t>
      </w:r>
      <w:r w:rsidR="00C52F4A" w:rsidRPr="00605EB6">
        <w:t>Elle ne dressa point sa tête comme d</w:t>
      </w:r>
      <w:r>
        <w:t>’</w:t>
      </w:r>
      <w:r w:rsidR="00C52F4A" w:rsidRPr="00605EB6">
        <w:t>habitude pour me regarder et me caresser</w:t>
      </w:r>
      <w:r>
        <w:t xml:space="preserve">. </w:t>
      </w:r>
      <w:r w:rsidR="00C52F4A" w:rsidRPr="00605EB6">
        <w:t>Je me levai</w:t>
      </w:r>
      <w:r>
        <w:t xml:space="preserve">, </w:t>
      </w:r>
      <w:r w:rsidR="00C52F4A" w:rsidRPr="00605EB6">
        <w:t>elle ne bougea pas</w:t>
      </w:r>
      <w:r>
        <w:t xml:space="preserve">. </w:t>
      </w:r>
      <w:r w:rsidR="00C52F4A" w:rsidRPr="00605EB6">
        <w:t>Je poussai le cri qu</w:t>
      </w:r>
      <w:r>
        <w:t>’</w:t>
      </w:r>
      <w:r w:rsidR="00C52F4A" w:rsidRPr="00605EB6">
        <w:t>elle connaissait si bien et entendait de si loin</w:t>
      </w:r>
      <w:r>
        <w:t xml:space="preserve"> ; </w:t>
      </w:r>
      <w:r w:rsidR="00C52F4A" w:rsidRPr="00605EB6">
        <w:t>mais j</w:t>
      </w:r>
      <w:r>
        <w:t>’</w:t>
      </w:r>
      <w:r w:rsidR="00C52F4A" w:rsidRPr="00605EB6">
        <w:t>attendis vainement qu</w:t>
      </w:r>
      <w:r>
        <w:t>’</w:t>
      </w:r>
      <w:r w:rsidR="00C52F4A" w:rsidRPr="00605EB6">
        <w:t>un bêlement me répondît</w:t>
      </w:r>
      <w:r>
        <w:t xml:space="preserve">. </w:t>
      </w:r>
      <w:r w:rsidR="00C52F4A" w:rsidRPr="00605EB6">
        <w:t>Je la pris dans mes bras et je me mis à l</w:t>
      </w:r>
      <w:r>
        <w:t>’</w:t>
      </w:r>
      <w:r w:rsidR="00C52F4A" w:rsidRPr="00605EB6">
        <w:t>embrasser en me roulant sur son corps</w:t>
      </w:r>
      <w:r>
        <w:t>.</w:t>
      </w:r>
    </w:p>
    <w:p w14:paraId="233AE0CE" w14:textId="77777777" w:rsidR="00C474C1" w:rsidRDefault="00C474C1" w:rsidP="00C52F4A">
      <w:r>
        <w:t>» </w:t>
      </w:r>
      <w:r w:rsidR="00C52F4A" w:rsidRPr="00605EB6">
        <w:t>Toujours sans mouvement</w:t>
      </w:r>
      <w:r>
        <w:t xml:space="preserve">, </w:t>
      </w:r>
      <w:r w:rsidR="00C52F4A" w:rsidRPr="00605EB6">
        <w:t>raide et froide</w:t>
      </w:r>
      <w:r>
        <w:t xml:space="preserve">. </w:t>
      </w:r>
      <w:r w:rsidR="00C52F4A" w:rsidRPr="00605EB6">
        <w:t>Alors je jetai des cris perçants</w:t>
      </w:r>
      <w:r>
        <w:t xml:space="preserve">, </w:t>
      </w:r>
      <w:r w:rsidR="00C52F4A" w:rsidRPr="00605EB6">
        <w:t>je pleurai</w:t>
      </w:r>
      <w:r>
        <w:t xml:space="preserve">, </w:t>
      </w:r>
      <w:r w:rsidR="00C52F4A" w:rsidRPr="00605EB6">
        <w:t>je sanglotai</w:t>
      </w:r>
      <w:r>
        <w:t xml:space="preserve">. </w:t>
      </w:r>
      <w:r w:rsidR="00C52F4A" w:rsidRPr="00605EB6">
        <w:t>Je ne savais pas encore ce que c</w:t>
      </w:r>
      <w:r>
        <w:t>’</w:t>
      </w:r>
      <w:r w:rsidR="00C52F4A" w:rsidRPr="00605EB6">
        <w:t>était que la mort</w:t>
      </w:r>
      <w:r>
        <w:t>.</w:t>
      </w:r>
    </w:p>
    <w:p w14:paraId="3662E87F" w14:textId="77777777" w:rsidR="00C474C1" w:rsidRDefault="00C474C1" w:rsidP="00C52F4A">
      <w:r>
        <w:t>» </w:t>
      </w:r>
      <w:r w:rsidR="00C52F4A" w:rsidRPr="00605EB6">
        <w:t>À la fin</w:t>
      </w:r>
      <w:r>
        <w:t xml:space="preserve">, </w:t>
      </w:r>
      <w:r w:rsidR="00C52F4A" w:rsidRPr="00605EB6">
        <w:t>je me recouchai près de la chèvre</w:t>
      </w:r>
      <w:r>
        <w:t xml:space="preserve">, </w:t>
      </w:r>
      <w:r w:rsidR="00C52F4A" w:rsidRPr="00605EB6">
        <w:t>et</w:t>
      </w:r>
      <w:r>
        <w:t xml:space="preserve">, </w:t>
      </w:r>
      <w:r w:rsidR="00C52F4A" w:rsidRPr="00605EB6">
        <w:t>pleurant</w:t>
      </w:r>
      <w:r>
        <w:t xml:space="preserve">, </w:t>
      </w:r>
      <w:r w:rsidR="00C52F4A" w:rsidRPr="00605EB6">
        <w:t>gémissant</w:t>
      </w:r>
      <w:r>
        <w:t xml:space="preserve">, </w:t>
      </w:r>
      <w:r w:rsidR="00C52F4A" w:rsidRPr="00605EB6">
        <w:t>la secouant</w:t>
      </w:r>
      <w:r>
        <w:t xml:space="preserve">, </w:t>
      </w:r>
      <w:r w:rsidR="00C52F4A" w:rsidRPr="00605EB6">
        <w:t>l</w:t>
      </w:r>
      <w:r>
        <w:t>’</w:t>
      </w:r>
      <w:r w:rsidR="00C52F4A" w:rsidRPr="00605EB6">
        <w:t>embrassant</w:t>
      </w:r>
      <w:r>
        <w:t xml:space="preserve">, </w:t>
      </w:r>
      <w:r w:rsidR="00C52F4A" w:rsidRPr="00605EB6">
        <w:t>je restai près d</w:t>
      </w:r>
      <w:r>
        <w:t>’</w:t>
      </w:r>
      <w:r w:rsidR="00C52F4A" w:rsidRPr="00605EB6">
        <w:t>elle toute la journée et toute la nuit</w:t>
      </w:r>
      <w:r>
        <w:t xml:space="preserve">. </w:t>
      </w:r>
      <w:r w:rsidR="00C52F4A" w:rsidRPr="00605EB6">
        <w:t>J</w:t>
      </w:r>
      <w:r>
        <w:t>’</w:t>
      </w:r>
      <w:r w:rsidR="00C52F4A" w:rsidRPr="00605EB6">
        <w:t>avais grand</w:t>
      </w:r>
      <w:r>
        <w:t>’</w:t>
      </w:r>
      <w:r w:rsidR="00C52F4A" w:rsidRPr="00605EB6">
        <w:t>faim</w:t>
      </w:r>
      <w:r>
        <w:t xml:space="preserve">. </w:t>
      </w:r>
      <w:r w:rsidR="00C52F4A" w:rsidRPr="00605EB6">
        <w:t>J</w:t>
      </w:r>
      <w:r>
        <w:t>’</w:t>
      </w:r>
      <w:r w:rsidR="00C52F4A" w:rsidRPr="00605EB6">
        <w:t>avais bien essayé de téter</w:t>
      </w:r>
      <w:r>
        <w:t xml:space="preserve">, </w:t>
      </w:r>
      <w:r w:rsidR="00C52F4A" w:rsidRPr="00605EB6">
        <w:t>mais la chèvre morte n</w:t>
      </w:r>
      <w:r>
        <w:t>’</w:t>
      </w:r>
      <w:r w:rsidR="00C52F4A" w:rsidRPr="00605EB6">
        <w:t>avait plus de lait</w:t>
      </w:r>
      <w:r>
        <w:t xml:space="preserve">. </w:t>
      </w:r>
      <w:r w:rsidR="00C52F4A" w:rsidRPr="00605EB6">
        <w:t>Le jour venu</w:t>
      </w:r>
      <w:r>
        <w:t xml:space="preserve">, </w:t>
      </w:r>
      <w:r w:rsidR="00C52F4A" w:rsidRPr="00605EB6">
        <w:t>je me décidai à quitter la chèvre pour aller chercher ma nourriture à un endroit où je trouvais toujours un morceau de pain</w:t>
      </w:r>
      <w:r>
        <w:t xml:space="preserve">, </w:t>
      </w:r>
      <w:r w:rsidR="00C52F4A" w:rsidRPr="00605EB6">
        <w:t>une ou deux pommes de terre cuites sous la cendre</w:t>
      </w:r>
      <w:r>
        <w:t xml:space="preserve">, </w:t>
      </w:r>
      <w:r w:rsidR="00C52F4A" w:rsidRPr="00605EB6">
        <w:t>et quelquefois</w:t>
      </w:r>
      <w:r>
        <w:t xml:space="preserve">, </w:t>
      </w:r>
      <w:r w:rsidR="00C52F4A" w:rsidRPr="00605EB6">
        <w:t>rarement</w:t>
      </w:r>
      <w:r>
        <w:t xml:space="preserve">, </w:t>
      </w:r>
      <w:r w:rsidR="00C52F4A" w:rsidRPr="00605EB6">
        <w:t>un os avec un peu de viande autour</w:t>
      </w:r>
      <w:r>
        <w:t>.</w:t>
      </w:r>
    </w:p>
    <w:p w14:paraId="01A752CC" w14:textId="77777777" w:rsidR="00C474C1" w:rsidRDefault="00C474C1" w:rsidP="00C52F4A">
      <w:r>
        <w:t>» </w:t>
      </w:r>
      <w:r w:rsidR="00C52F4A" w:rsidRPr="00605EB6">
        <w:t>L</w:t>
      </w:r>
      <w:r>
        <w:t>’</w:t>
      </w:r>
      <w:r w:rsidR="00C52F4A" w:rsidRPr="00605EB6">
        <w:t>endroit où l</w:t>
      </w:r>
      <w:r>
        <w:t>’</w:t>
      </w:r>
      <w:r w:rsidR="00C52F4A" w:rsidRPr="00605EB6">
        <w:t>on mettait ce qu</w:t>
      </w:r>
      <w:r>
        <w:t>’</w:t>
      </w:r>
      <w:r w:rsidR="00C52F4A" w:rsidRPr="00605EB6">
        <w:t>on me donnait à manger n</w:t>
      </w:r>
      <w:r>
        <w:t>’</w:t>
      </w:r>
      <w:r w:rsidR="00C52F4A" w:rsidRPr="00605EB6">
        <w:t>était pas éloigné d</w:t>
      </w:r>
      <w:r>
        <w:t>’</w:t>
      </w:r>
      <w:r w:rsidR="00C52F4A" w:rsidRPr="00605EB6">
        <w:t>une grande maison noire et silencieuse</w:t>
      </w:r>
      <w:r>
        <w:t xml:space="preserve">, </w:t>
      </w:r>
      <w:r w:rsidR="00C52F4A" w:rsidRPr="00605EB6">
        <w:t>dont je n</w:t>
      </w:r>
      <w:r>
        <w:t>’</w:t>
      </w:r>
      <w:r w:rsidR="00C52F4A" w:rsidRPr="00605EB6">
        <w:t>approchais qu</w:t>
      </w:r>
      <w:r>
        <w:t>’</w:t>
      </w:r>
      <w:r w:rsidR="00C52F4A" w:rsidRPr="00605EB6">
        <w:t>avec crainte</w:t>
      </w:r>
      <w:r>
        <w:t xml:space="preserve">, </w:t>
      </w:r>
      <w:r w:rsidR="00C52F4A" w:rsidRPr="00605EB6">
        <w:t>car il y avait là un homme qui me faisait une peur affreuse</w:t>
      </w:r>
      <w:r>
        <w:t xml:space="preserve">. </w:t>
      </w:r>
      <w:r w:rsidR="00C52F4A" w:rsidRPr="00605EB6">
        <w:t>Et pourtant il ne cherchait pas à me faire du mal</w:t>
      </w:r>
      <w:r>
        <w:t xml:space="preserve">. </w:t>
      </w:r>
      <w:r w:rsidR="00C52F4A" w:rsidRPr="00605EB6">
        <w:t>D</w:t>
      </w:r>
      <w:r>
        <w:t>’</w:t>
      </w:r>
      <w:r w:rsidR="00C52F4A" w:rsidRPr="00605EB6">
        <w:t>ailleurs</w:t>
      </w:r>
      <w:r>
        <w:t xml:space="preserve">, </w:t>
      </w:r>
      <w:r w:rsidR="00C52F4A" w:rsidRPr="00605EB6">
        <w:t>il ne m</w:t>
      </w:r>
      <w:r>
        <w:t>’</w:t>
      </w:r>
      <w:r w:rsidR="00C52F4A" w:rsidRPr="00605EB6">
        <w:t>adressait jamais la parole</w:t>
      </w:r>
      <w:r>
        <w:t xml:space="preserve">. </w:t>
      </w:r>
      <w:r w:rsidR="00C52F4A" w:rsidRPr="00605EB6">
        <w:t xml:space="preserve">Je ne me rappelle pas avoir entendu sortir </w:t>
      </w:r>
      <w:r w:rsidR="00C52F4A" w:rsidRPr="00605EB6">
        <w:lastRenderedPageBreak/>
        <w:t>de sa bouche autre chose qu</w:t>
      </w:r>
      <w:r>
        <w:t>’</w:t>
      </w:r>
      <w:r w:rsidR="00C52F4A" w:rsidRPr="00605EB6">
        <w:t>une espèce de grognement semblable à ceux qui</w:t>
      </w:r>
      <w:r>
        <w:t xml:space="preserve">, </w:t>
      </w:r>
      <w:r w:rsidR="00C52F4A" w:rsidRPr="00605EB6">
        <w:t>depuis</w:t>
      </w:r>
      <w:r>
        <w:t xml:space="preserve">, </w:t>
      </w:r>
      <w:r w:rsidR="00C52F4A" w:rsidRPr="00605EB6">
        <w:t>ont souvent frappé mes oreilles dans la forêt de Mareille</w:t>
      </w:r>
      <w:r>
        <w:t>.</w:t>
      </w:r>
    </w:p>
    <w:p w14:paraId="6A44852B" w14:textId="77777777" w:rsidR="00C474C1" w:rsidRDefault="00C474C1" w:rsidP="00C52F4A">
      <w:r>
        <w:t>» </w:t>
      </w:r>
      <w:r w:rsidR="00C52F4A" w:rsidRPr="00605EB6">
        <w:t>Je venais de m</w:t>
      </w:r>
      <w:r>
        <w:t>’</w:t>
      </w:r>
      <w:r w:rsidR="00C52F4A" w:rsidRPr="00605EB6">
        <w:t>emparer d</w:t>
      </w:r>
      <w:r>
        <w:t>’</w:t>
      </w:r>
      <w:r w:rsidR="00C52F4A" w:rsidRPr="00605EB6">
        <w:t>un morceau de pain dur et d</w:t>
      </w:r>
      <w:r>
        <w:t>’</w:t>
      </w:r>
      <w:r w:rsidR="00C52F4A" w:rsidRPr="00605EB6">
        <w:t>un os à ronger</w:t>
      </w:r>
      <w:r>
        <w:t xml:space="preserve">, </w:t>
      </w:r>
      <w:r w:rsidR="00C52F4A" w:rsidRPr="00605EB6">
        <w:t>lorsque je vis l</w:t>
      </w:r>
      <w:r>
        <w:t>’</w:t>
      </w:r>
      <w:r w:rsidR="00C52F4A" w:rsidRPr="00605EB6">
        <w:t>homme sortir de la maison</w:t>
      </w:r>
      <w:r>
        <w:t xml:space="preserve">. </w:t>
      </w:r>
      <w:r w:rsidR="00C52F4A" w:rsidRPr="00605EB6">
        <w:t>La peur me saisit et je me sauvai de toute la vitesse de mes jambes</w:t>
      </w:r>
      <w:r>
        <w:t>.</w:t>
      </w:r>
    </w:p>
    <w:p w14:paraId="1340EE66" w14:textId="77777777" w:rsidR="00C474C1" w:rsidRDefault="00C474C1" w:rsidP="00C52F4A">
      <w:r>
        <w:t>» </w:t>
      </w:r>
      <w:r w:rsidR="00C52F4A" w:rsidRPr="00605EB6">
        <w:t>L</w:t>
      </w:r>
      <w:r>
        <w:t>’</w:t>
      </w:r>
      <w:r w:rsidR="00C52F4A" w:rsidRPr="00605EB6">
        <w:t>homme me suivit</w:t>
      </w:r>
      <w:r>
        <w:t xml:space="preserve">. </w:t>
      </w:r>
      <w:r w:rsidR="00C52F4A" w:rsidRPr="00605EB6">
        <w:t>Quand je le vis s</w:t>
      </w:r>
      <w:r>
        <w:t>’</w:t>
      </w:r>
      <w:r w:rsidR="00C52F4A" w:rsidRPr="00605EB6">
        <w:t>approcher du buisson derrière lequel je m</w:t>
      </w:r>
      <w:r>
        <w:t>’</w:t>
      </w:r>
      <w:r w:rsidR="00C52F4A" w:rsidRPr="00605EB6">
        <w:t>étais réfugié</w:t>
      </w:r>
      <w:r>
        <w:t xml:space="preserve">, </w:t>
      </w:r>
      <w:r w:rsidR="00C52F4A" w:rsidRPr="00605EB6">
        <w:t>près de la chèvre</w:t>
      </w:r>
      <w:r>
        <w:t xml:space="preserve">, </w:t>
      </w:r>
      <w:r w:rsidR="00C52F4A" w:rsidRPr="00605EB6">
        <w:t>je m</w:t>
      </w:r>
      <w:r>
        <w:t>’</w:t>
      </w:r>
      <w:r w:rsidR="00C52F4A" w:rsidRPr="00605EB6">
        <w:t>enfuis de nouveau</w:t>
      </w:r>
      <w:r>
        <w:t xml:space="preserve">, </w:t>
      </w:r>
      <w:r w:rsidR="00C52F4A" w:rsidRPr="00605EB6">
        <w:t>plus effrayé encore</w:t>
      </w:r>
      <w:r>
        <w:t xml:space="preserve">, </w:t>
      </w:r>
      <w:r w:rsidR="00C52F4A" w:rsidRPr="00605EB6">
        <w:t>et j</w:t>
      </w:r>
      <w:r>
        <w:t>’</w:t>
      </w:r>
      <w:r w:rsidR="00C52F4A" w:rsidRPr="00605EB6">
        <w:t>allai me cacher au plus épais du taillis</w:t>
      </w:r>
      <w:r>
        <w:t xml:space="preserve">, </w:t>
      </w:r>
      <w:r w:rsidR="00C52F4A" w:rsidRPr="00605EB6">
        <w:t>sans perdre de vue</w:t>
      </w:r>
      <w:r>
        <w:t xml:space="preserve">, </w:t>
      </w:r>
      <w:r w:rsidR="00C52F4A" w:rsidRPr="00605EB6">
        <w:t>toutefois</w:t>
      </w:r>
      <w:r>
        <w:t xml:space="preserve">, </w:t>
      </w:r>
      <w:r w:rsidR="00C52F4A" w:rsidRPr="00605EB6">
        <w:t>mon croquemitaine</w:t>
      </w:r>
      <w:r>
        <w:t>.</w:t>
      </w:r>
    </w:p>
    <w:p w14:paraId="3ED9F53F" w14:textId="77777777" w:rsidR="00C474C1" w:rsidRDefault="00C474C1" w:rsidP="00C52F4A">
      <w:r>
        <w:t>» </w:t>
      </w:r>
      <w:r w:rsidR="00C52F4A" w:rsidRPr="00605EB6">
        <w:t>Ce n</w:t>
      </w:r>
      <w:r>
        <w:t>’</w:t>
      </w:r>
      <w:r w:rsidR="00C52F4A" w:rsidRPr="00605EB6">
        <w:t>était pas à moi qu</w:t>
      </w:r>
      <w:r>
        <w:t>’</w:t>
      </w:r>
      <w:r w:rsidR="00C52F4A" w:rsidRPr="00605EB6">
        <w:t>il en voulait</w:t>
      </w:r>
      <w:r>
        <w:t xml:space="preserve">, </w:t>
      </w:r>
      <w:r w:rsidR="00C52F4A" w:rsidRPr="00605EB6">
        <w:t>c</w:t>
      </w:r>
      <w:r>
        <w:t>’</w:t>
      </w:r>
      <w:r w:rsidR="00C52F4A" w:rsidRPr="00605EB6">
        <w:t>est la chèvre qu</w:t>
      </w:r>
      <w:r>
        <w:t>’</w:t>
      </w:r>
      <w:r w:rsidR="00C52F4A" w:rsidRPr="00605EB6">
        <w:t>il cherchait</w:t>
      </w:r>
      <w:r>
        <w:t xml:space="preserve">. </w:t>
      </w:r>
      <w:r w:rsidR="00C52F4A" w:rsidRPr="00605EB6">
        <w:t>Il la chargea sur ses épaules et l</w:t>
      </w:r>
      <w:r>
        <w:t>’</w:t>
      </w:r>
      <w:r w:rsidR="00C52F4A" w:rsidRPr="00605EB6">
        <w:t>emporta</w:t>
      </w:r>
      <w:r>
        <w:t xml:space="preserve">. </w:t>
      </w:r>
      <w:r w:rsidR="00C52F4A" w:rsidRPr="00605EB6">
        <w:t>De loin</w:t>
      </w:r>
      <w:r>
        <w:t xml:space="preserve">, </w:t>
      </w:r>
      <w:r w:rsidR="00C52F4A" w:rsidRPr="00605EB6">
        <w:t>je le vis creuser un trou dans la terre</w:t>
      </w:r>
      <w:r>
        <w:t xml:space="preserve"> ; </w:t>
      </w:r>
      <w:r w:rsidR="00C52F4A" w:rsidRPr="00605EB6">
        <w:t>il y jeta ma pauvre chèvre et la recouvrit avec la terre enlevée</w:t>
      </w:r>
      <w:r>
        <w:t xml:space="preserve">. </w:t>
      </w:r>
      <w:r w:rsidR="00C52F4A" w:rsidRPr="00605EB6">
        <w:t>Sa besogne finie</w:t>
      </w:r>
      <w:r>
        <w:t xml:space="preserve">, </w:t>
      </w:r>
      <w:r w:rsidR="00C52F4A" w:rsidRPr="00605EB6">
        <w:t>il s</w:t>
      </w:r>
      <w:r>
        <w:t>’</w:t>
      </w:r>
      <w:r w:rsidR="00C52F4A" w:rsidRPr="00605EB6">
        <w:t>éloigna et rentra dans la maison</w:t>
      </w:r>
      <w:r>
        <w:t xml:space="preserve">. </w:t>
      </w:r>
      <w:r w:rsidR="00C52F4A" w:rsidRPr="00605EB6">
        <w:t>Aussitôt je sortis de ma cachette et je vins m</w:t>
      </w:r>
      <w:r>
        <w:t>’</w:t>
      </w:r>
      <w:r w:rsidR="00C52F4A" w:rsidRPr="00605EB6">
        <w:t>asseoir en pleurant sur le trou comblé</w:t>
      </w:r>
      <w:r>
        <w:t xml:space="preserve">. </w:t>
      </w:r>
      <w:r w:rsidR="00C52F4A" w:rsidRPr="00605EB6">
        <w:t>J</w:t>
      </w:r>
      <w:r>
        <w:t>’</w:t>
      </w:r>
      <w:r w:rsidR="00C52F4A" w:rsidRPr="00605EB6">
        <w:t>avais compris</w:t>
      </w:r>
      <w:r>
        <w:t xml:space="preserve"> : </w:t>
      </w:r>
      <w:r w:rsidR="00C52F4A" w:rsidRPr="00605EB6">
        <w:t>c</w:t>
      </w:r>
      <w:r>
        <w:t>’</w:t>
      </w:r>
      <w:r w:rsidR="00C52F4A" w:rsidRPr="00605EB6">
        <w:t>était fini</w:t>
      </w:r>
      <w:r>
        <w:t xml:space="preserve">, </w:t>
      </w:r>
      <w:r w:rsidR="00C52F4A" w:rsidRPr="00605EB6">
        <w:t>je ne reverrais plus ma chèvre blanche</w:t>
      </w:r>
      <w:r>
        <w:t>.</w:t>
      </w:r>
    </w:p>
    <w:p w14:paraId="4EB036B5" w14:textId="77777777" w:rsidR="00C474C1" w:rsidRDefault="00C474C1" w:rsidP="00C52F4A">
      <w:r>
        <w:t>» </w:t>
      </w:r>
      <w:r w:rsidR="00C52F4A" w:rsidRPr="00605EB6">
        <w:t>Je me trouvai bien seul et je fus longtemps à m</w:t>
      </w:r>
      <w:r>
        <w:t>’</w:t>
      </w:r>
      <w:r w:rsidR="00C52F4A" w:rsidRPr="00605EB6">
        <w:t>habituer à mon isolement</w:t>
      </w:r>
      <w:r>
        <w:t xml:space="preserve">. </w:t>
      </w:r>
      <w:r w:rsidR="00C52F4A" w:rsidRPr="00605EB6">
        <w:t>La chèvre me manquait</w:t>
      </w:r>
      <w:r>
        <w:t>.</w:t>
      </w:r>
    </w:p>
    <w:p w14:paraId="13E85C19" w14:textId="77777777" w:rsidR="00C474C1" w:rsidRDefault="00C474C1" w:rsidP="00C52F4A">
      <w:r>
        <w:t>» </w:t>
      </w:r>
      <w:r w:rsidR="00C52F4A" w:rsidRPr="00605EB6">
        <w:t>Depuis longtemps déjà je cherchais moi-même ma nourriture dans le bois</w:t>
      </w:r>
      <w:r>
        <w:t xml:space="preserve"> ; </w:t>
      </w:r>
      <w:r w:rsidR="00C52F4A" w:rsidRPr="00605EB6">
        <w:t>je devins peu à peu habile à la trouver</w:t>
      </w:r>
      <w:r>
        <w:t xml:space="preserve">. </w:t>
      </w:r>
      <w:r w:rsidR="00C52F4A" w:rsidRPr="00605EB6">
        <w:t>D</w:t>
      </w:r>
      <w:r>
        <w:t>’</w:t>
      </w:r>
      <w:r w:rsidR="00C52F4A" w:rsidRPr="00605EB6">
        <w:t>instinct</w:t>
      </w:r>
      <w:r>
        <w:t xml:space="preserve">, </w:t>
      </w:r>
      <w:r w:rsidR="00C52F4A" w:rsidRPr="00605EB6">
        <w:t>je distinguais les fruits bons à manger de ceux auxquels il ne fallait pas toucher</w:t>
      </w:r>
      <w:r>
        <w:t xml:space="preserve">. </w:t>
      </w:r>
      <w:r w:rsidR="00C52F4A" w:rsidRPr="00605EB6">
        <w:t>J</w:t>
      </w:r>
      <w:r>
        <w:t>’</w:t>
      </w:r>
      <w:r w:rsidR="00C52F4A" w:rsidRPr="00605EB6">
        <w:t>étais friand de fraises</w:t>
      </w:r>
      <w:r>
        <w:t xml:space="preserve">, </w:t>
      </w:r>
      <w:r w:rsidR="00C52F4A" w:rsidRPr="00605EB6">
        <w:t>de mûres</w:t>
      </w:r>
      <w:r>
        <w:t xml:space="preserve">, </w:t>
      </w:r>
      <w:r w:rsidR="00C52F4A" w:rsidRPr="00605EB6">
        <w:t>de framboises</w:t>
      </w:r>
      <w:r>
        <w:t xml:space="preserve">. </w:t>
      </w:r>
      <w:r w:rsidR="00C52F4A" w:rsidRPr="00605EB6">
        <w:t>En mordant à toutes les herbes</w:t>
      </w:r>
      <w:r>
        <w:t xml:space="preserve">, </w:t>
      </w:r>
      <w:r w:rsidR="00C52F4A" w:rsidRPr="00605EB6">
        <w:t>j</w:t>
      </w:r>
      <w:r>
        <w:t>’</w:t>
      </w:r>
      <w:r w:rsidR="00C52F4A" w:rsidRPr="00605EB6">
        <w:t>en découvris une dont je me faisais souvent un régal</w:t>
      </w:r>
      <w:r>
        <w:t xml:space="preserve"> ; </w:t>
      </w:r>
      <w:r w:rsidR="00C52F4A" w:rsidRPr="00605EB6">
        <w:t>je l</w:t>
      </w:r>
      <w:r>
        <w:t>’</w:t>
      </w:r>
      <w:r w:rsidR="00C52F4A" w:rsidRPr="00605EB6">
        <w:t>ai retrouvée depuis dans la prairie de Mareille</w:t>
      </w:r>
      <w:r>
        <w:t xml:space="preserve"> : </w:t>
      </w:r>
      <w:r w:rsidR="00C52F4A" w:rsidRPr="00605EB6">
        <w:t>c</w:t>
      </w:r>
      <w:r>
        <w:t>’</w:t>
      </w:r>
      <w:r w:rsidR="00C52F4A" w:rsidRPr="00605EB6">
        <w:t>est le salsifis des prés</w:t>
      </w:r>
      <w:r>
        <w:t>.</w:t>
      </w:r>
    </w:p>
    <w:p w14:paraId="33AB96E1" w14:textId="77777777" w:rsidR="00C474C1" w:rsidRDefault="00C474C1" w:rsidP="00C52F4A">
      <w:r>
        <w:lastRenderedPageBreak/>
        <w:t>» </w:t>
      </w:r>
      <w:r w:rsidR="00C52F4A" w:rsidRPr="00605EB6">
        <w:t>J</w:t>
      </w:r>
      <w:r>
        <w:t>’</w:t>
      </w:r>
      <w:r w:rsidR="00C52F4A" w:rsidRPr="00605EB6">
        <w:t>appris à grimper sur les arbres</w:t>
      </w:r>
      <w:r>
        <w:t xml:space="preserve">, </w:t>
      </w:r>
      <w:r w:rsidR="00C52F4A" w:rsidRPr="00605EB6">
        <w:t>afin de pouvoir manger la cerise rouge ou noire et les pommes et les poires vertes</w:t>
      </w:r>
      <w:r>
        <w:t>.</w:t>
      </w:r>
    </w:p>
    <w:p w14:paraId="0C8F0383" w14:textId="77777777" w:rsidR="00C474C1" w:rsidRDefault="00C474C1" w:rsidP="00C52F4A">
      <w:r>
        <w:t>» </w:t>
      </w:r>
      <w:r w:rsidR="00C52F4A" w:rsidRPr="00605EB6">
        <w:t>Tant que je trouvais ainsi ma nourriture</w:t>
      </w:r>
      <w:r>
        <w:t xml:space="preserve">, </w:t>
      </w:r>
      <w:r w:rsidR="00C52F4A" w:rsidRPr="00605EB6">
        <w:t>je dédaignais celle qu</w:t>
      </w:r>
      <w:r>
        <w:t>’</w:t>
      </w:r>
      <w:r w:rsidR="00C52F4A" w:rsidRPr="00605EB6">
        <w:t>on me donnait</w:t>
      </w:r>
      <w:r>
        <w:t xml:space="preserve"> ; </w:t>
      </w:r>
      <w:r w:rsidR="00C52F4A" w:rsidRPr="00605EB6">
        <w:t>aussi étais-je souvent des semaines entières sans aller à l</w:t>
      </w:r>
      <w:r>
        <w:t>’</w:t>
      </w:r>
      <w:r w:rsidR="00C52F4A" w:rsidRPr="00605EB6">
        <w:t>endroit où était déposé le morceau de pain</w:t>
      </w:r>
      <w:r>
        <w:t>.</w:t>
      </w:r>
    </w:p>
    <w:p w14:paraId="71E3CEB9" w14:textId="77777777" w:rsidR="00C474C1" w:rsidRDefault="00C474C1" w:rsidP="00C52F4A">
      <w:r>
        <w:t>» </w:t>
      </w:r>
      <w:r w:rsidR="00C52F4A" w:rsidRPr="00605EB6">
        <w:t>Un jour</w:t>
      </w:r>
      <w:r>
        <w:t xml:space="preserve">, </w:t>
      </w:r>
      <w:r w:rsidR="00C52F4A" w:rsidRPr="00605EB6">
        <w:t>l</w:t>
      </w:r>
      <w:r>
        <w:t>’</w:t>
      </w:r>
      <w:r w:rsidR="00C52F4A" w:rsidRPr="00605EB6">
        <w:t>eau étant basse</w:t>
      </w:r>
      <w:r>
        <w:t xml:space="preserve">, </w:t>
      </w:r>
      <w:r w:rsidR="00C52F4A" w:rsidRPr="00605EB6">
        <w:t>je tombai dans une pièce d</w:t>
      </w:r>
      <w:r>
        <w:t>’</w:t>
      </w:r>
      <w:r w:rsidR="00C52F4A" w:rsidRPr="00605EB6">
        <w:t>eau en buvant</w:t>
      </w:r>
      <w:r>
        <w:t xml:space="preserve">. </w:t>
      </w:r>
      <w:r w:rsidR="00C52F4A" w:rsidRPr="00605EB6">
        <w:t>J</w:t>
      </w:r>
      <w:r>
        <w:t>’</w:t>
      </w:r>
      <w:r w:rsidR="00C52F4A" w:rsidRPr="00605EB6">
        <w:t>allai jusqu</w:t>
      </w:r>
      <w:r>
        <w:t>’</w:t>
      </w:r>
      <w:r w:rsidR="00C52F4A" w:rsidRPr="00605EB6">
        <w:t>au fond</w:t>
      </w:r>
      <w:r>
        <w:t xml:space="preserve">, </w:t>
      </w:r>
      <w:r w:rsidR="00C52F4A" w:rsidRPr="00605EB6">
        <w:t>la tête en avant</w:t>
      </w:r>
      <w:r>
        <w:t>.</w:t>
      </w:r>
    </w:p>
    <w:p w14:paraId="4FE09172" w14:textId="77777777" w:rsidR="00C474C1" w:rsidRDefault="00C474C1" w:rsidP="00C52F4A">
      <w:r>
        <w:t>» </w:t>
      </w:r>
      <w:r w:rsidR="00C52F4A" w:rsidRPr="00605EB6">
        <w:t>Revenu à la surface</w:t>
      </w:r>
      <w:r>
        <w:t xml:space="preserve">, </w:t>
      </w:r>
      <w:r w:rsidR="00C52F4A" w:rsidRPr="00605EB6">
        <w:t>je me débattis</w:t>
      </w:r>
      <w:r>
        <w:t xml:space="preserve">, </w:t>
      </w:r>
      <w:r w:rsidR="00C52F4A" w:rsidRPr="00605EB6">
        <w:t>en agitant mes jambes et mes bras</w:t>
      </w:r>
      <w:r>
        <w:t xml:space="preserve">, </w:t>
      </w:r>
      <w:r w:rsidR="00C52F4A" w:rsidRPr="00605EB6">
        <w:t>et je m</w:t>
      </w:r>
      <w:r>
        <w:t>’</w:t>
      </w:r>
      <w:r w:rsidR="00C52F4A" w:rsidRPr="00605EB6">
        <w:t>aperçus qu</w:t>
      </w:r>
      <w:r>
        <w:t>’</w:t>
      </w:r>
      <w:r w:rsidR="00C52F4A" w:rsidRPr="00605EB6">
        <w:t>au lieu d</w:t>
      </w:r>
      <w:r>
        <w:t>’</w:t>
      </w:r>
      <w:r w:rsidR="00C52F4A" w:rsidRPr="00605EB6">
        <w:t>enfoncer encore</w:t>
      </w:r>
      <w:r>
        <w:t xml:space="preserve">, </w:t>
      </w:r>
      <w:r w:rsidR="00C52F4A" w:rsidRPr="00605EB6">
        <w:t>je me soutenais sur l</w:t>
      </w:r>
      <w:r>
        <w:t>’</w:t>
      </w:r>
      <w:r w:rsidR="00C52F4A" w:rsidRPr="00605EB6">
        <w:t>eau</w:t>
      </w:r>
      <w:r>
        <w:t xml:space="preserve"> ; </w:t>
      </w:r>
      <w:r w:rsidR="00C52F4A" w:rsidRPr="00605EB6">
        <w:t>je continuai à m</w:t>
      </w:r>
      <w:r>
        <w:t>’</w:t>
      </w:r>
      <w:r w:rsidR="00C52F4A" w:rsidRPr="00605EB6">
        <w:t>agiter et je parvins à gagner le bord et à sortir de l</w:t>
      </w:r>
      <w:r>
        <w:t>’</w:t>
      </w:r>
      <w:r w:rsidR="00C52F4A" w:rsidRPr="00605EB6">
        <w:t>eau</w:t>
      </w:r>
      <w:r>
        <w:t>.</w:t>
      </w:r>
    </w:p>
    <w:p w14:paraId="17596097" w14:textId="77777777" w:rsidR="00C474C1" w:rsidRDefault="00C474C1" w:rsidP="00C52F4A">
      <w:r>
        <w:t>» </w:t>
      </w:r>
      <w:r w:rsidR="00C52F4A" w:rsidRPr="00605EB6">
        <w:t>Je savais nager sans avoir appris</w:t>
      </w:r>
      <w:r>
        <w:t>.</w:t>
      </w:r>
    </w:p>
    <w:p w14:paraId="28B8186E" w14:textId="77777777" w:rsidR="00C474C1" w:rsidRDefault="00C474C1" w:rsidP="00C52F4A">
      <w:r>
        <w:t>» </w:t>
      </w:r>
      <w:r w:rsidR="00C52F4A" w:rsidRPr="00605EB6">
        <w:t>Il en est ainsi de tous les animaux qui n</w:t>
      </w:r>
      <w:r>
        <w:t>’</w:t>
      </w:r>
      <w:r w:rsidR="00C52F4A" w:rsidRPr="00605EB6">
        <w:t>ont que l</w:t>
      </w:r>
      <w:r>
        <w:t>’</w:t>
      </w:r>
      <w:r w:rsidR="00C52F4A" w:rsidRPr="00605EB6">
        <w:t>instinct de la conservation</w:t>
      </w:r>
      <w:r>
        <w:t xml:space="preserve">. </w:t>
      </w:r>
      <w:r w:rsidR="00C52F4A" w:rsidRPr="00605EB6">
        <w:t>La peur</w:t>
      </w:r>
      <w:r>
        <w:t xml:space="preserve">, </w:t>
      </w:r>
      <w:r w:rsidR="00C52F4A" w:rsidRPr="00605EB6">
        <w:t>le raisonnement</w:t>
      </w:r>
      <w:r>
        <w:t xml:space="preserve">, </w:t>
      </w:r>
      <w:r w:rsidR="00C52F4A" w:rsidRPr="00605EB6">
        <w:t>l</w:t>
      </w:r>
      <w:r>
        <w:t>’</w:t>
      </w:r>
      <w:r w:rsidR="00C52F4A" w:rsidRPr="00605EB6">
        <w:t>idée qu</w:t>
      </w:r>
      <w:r>
        <w:t>’</w:t>
      </w:r>
      <w:r w:rsidR="00C52F4A" w:rsidRPr="00605EB6">
        <w:t>on va périr paralysent</w:t>
      </w:r>
      <w:r>
        <w:t xml:space="preserve">. </w:t>
      </w:r>
      <w:r w:rsidR="00C52F4A" w:rsidRPr="00605EB6">
        <w:t>Sans doute</w:t>
      </w:r>
      <w:r>
        <w:t xml:space="preserve">, </w:t>
      </w:r>
      <w:r w:rsidR="00C52F4A" w:rsidRPr="00605EB6">
        <w:t>si j</w:t>
      </w:r>
      <w:r>
        <w:t>’</w:t>
      </w:r>
      <w:r w:rsidR="00C52F4A" w:rsidRPr="00605EB6">
        <w:t>eusse eu conscience du danger que je courais</w:t>
      </w:r>
      <w:r>
        <w:t xml:space="preserve">, </w:t>
      </w:r>
      <w:r w:rsidR="00C52F4A" w:rsidRPr="00605EB6">
        <w:t>je me serais noyé</w:t>
      </w:r>
      <w:r>
        <w:t>.</w:t>
      </w:r>
    </w:p>
    <w:p w14:paraId="159DF239" w14:textId="77777777" w:rsidR="00C474C1" w:rsidRDefault="00C474C1" w:rsidP="00C52F4A">
      <w:r>
        <w:t>» </w:t>
      </w:r>
      <w:r w:rsidR="00C52F4A" w:rsidRPr="00605EB6">
        <w:t>L</w:t>
      </w:r>
      <w:r>
        <w:t>’</w:t>
      </w:r>
      <w:r w:rsidR="00C52F4A" w:rsidRPr="00605EB6">
        <w:t>espace dans lequel je vivais</w:t>
      </w:r>
      <w:r>
        <w:t xml:space="preserve">, </w:t>
      </w:r>
      <w:r w:rsidR="00C52F4A" w:rsidRPr="00605EB6">
        <w:t>entouré de murs élevés au delà desquels je ne voyais rien que le ciel s</w:t>
      </w:r>
      <w:r>
        <w:t>’</w:t>
      </w:r>
      <w:r w:rsidR="00C52F4A" w:rsidRPr="00605EB6">
        <w:t>abaissant pour prendre la forme d</w:t>
      </w:r>
      <w:r>
        <w:t>’</w:t>
      </w:r>
      <w:r w:rsidR="00C52F4A" w:rsidRPr="00605EB6">
        <w:t>un dôme immense</w:t>
      </w:r>
      <w:r>
        <w:t xml:space="preserve">, </w:t>
      </w:r>
      <w:r w:rsidR="00C52F4A" w:rsidRPr="00605EB6">
        <w:t>était pour moi la terre entière</w:t>
      </w:r>
      <w:r>
        <w:t xml:space="preserve">. </w:t>
      </w:r>
      <w:r w:rsidR="00C52F4A" w:rsidRPr="00605EB6">
        <w:t>Je ne pensais point que d</w:t>
      </w:r>
      <w:r>
        <w:t>’</w:t>
      </w:r>
      <w:r w:rsidR="00C52F4A" w:rsidRPr="00605EB6">
        <w:t>autres choses pouvaient exister derrière ces murs dont souvent</w:t>
      </w:r>
      <w:r>
        <w:t xml:space="preserve">, </w:t>
      </w:r>
      <w:r w:rsidR="00C52F4A" w:rsidRPr="00605EB6">
        <w:t>cependant</w:t>
      </w:r>
      <w:r>
        <w:t xml:space="preserve">, </w:t>
      </w:r>
      <w:r w:rsidR="00C52F4A" w:rsidRPr="00605EB6">
        <w:t>mes yeux d</w:t>
      </w:r>
      <w:r>
        <w:t>’</w:t>
      </w:r>
      <w:r w:rsidR="00C52F4A" w:rsidRPr="00605EB6">
        <w:t>enfant mesuraient la hauteur</w:t>
      </w:r>
      <w:r>
        <w:t xml:space="preserve">. </w:t>
      </w:r>
      <w:r w:rsidR="00C52F4A" w:rsidRPr="00605EB6">
        <w:t>J</w:t>
      </w:r>
      <w:r>
        <w:t>’</w:t>
      </w:r>
      <w:r w:rsidR="00C52F4A" w:rsidRPr="00605EB6">
        <w:t>aurais pu sans trop de peine les escalader</w:t>
      </w:r>
      <w:r>
        <w:t xml:space="preserve"> : </w:t>
      </w:r>
      <w:r w:rsidR="00C52F4A" w:rsidRPr="00605EB6">
        <w:t>mais je ne le faisais pas</w:t>
      </w:r>
      <w:r>
        <w:t xml:space="preserve">. </w:t>
      </w:r>
      <w:r w:rsidR="00C52F4A" w:rsidRPr="00605EB6">
        <w:t>Pourquoi</w:t>
      </w:r>
      <w:r>
        <w:t xml:space="preserve"> ? </w:t>
      </w:r>
      <w:r w:rsidR="00C52F4A" w:rsidRPr="00605EB6">
        <w:t>Je ne saurais le dire</w:t>
      </w:r>
      <w:r>
        <w:t xml:space="preserve">. </w:t>
      </w:r>
      <w:r w:rsidR="00C52F4A" w:rsidRPr="00605EB6">
        <w:t>Une crainte sans doute me retenait</w:t>
      </w:r>
      <w:r>
        <w:t xml:space="preserve">. </w:t>
      </w:r>
      <w:r w:rsidR="00C52F4A" w:rsidRPr="00605EB6">
        <w:t>D</w:t>
      </w:r>
      <w:r>
        <w:t>’</w:t>
      </w:r>
      <w:r w:rsidR="00C52F4A" w:rsidRPr="00605EB6">
        <w:t>ailleurs</w:t>
      </w:r>
      <w:r>
        <w:t xml:space="preserve">, </w:t>
      </w:r>
      <w:r w:rsidR="00C52F4A" w:rsidRPr="00605EB6">
        <w:t>j</w:t>
      </w:r>
      <w:r>
        <w:t>’</w:t>
      </w:r>
      <w:r w:rsidR="00C52F4A" w:rsidRPr="00605EB6">
        <w:t>avais tout l</w:t>
      </w:r>
      <w:r>
        <w:t>’</w:t>
      </w:r>
      <w:r w:rsidR="00C52F4A" w:rsidRPr="00605EB6">
        <w:t>espace que je pouvais désirer</w:t>
      </w:r>
      <w:r>
        <w:t xml:space="preserve">, </w:t>
      </w:r>
      <w:r w:rsidR="00C52F4A" w:rsidRPr="00605EB6">
        <w:t>et je me plaisais sous les hautes futaies et dans les massifs sombres des taillis</w:t>
      </w:r>
      <w:r>
        <w:t>.</w:t>
      </w:r>
    </w:p>
    <w:p w14:paraId="3C309ECC" w14:textId="77777777" w:rsidR="00C474C1" w:rsidRDefault="00C474C1" w:rsidP="00C52F4A">
      <w:r>
        <w:t>» </w:t>
      </w:r>
      <w:r w:rsidR="00C52F4A" w:rsidRPr="00605EB6">
        <w:t>Les choses que j</w:t>
      </w:r>
      <w:r>
        <w:t>’</w:t>
      </w:r>
      <w:r w:rsidR="00C52F4A" w:rsidRPr="00605EB6">
        <w:t>avais sous les yeux</w:t>
      </w:r>
      <w:r>
        <w:t xml:space="preserve">, </w:t>
      </w:r>
      <w:r w:rsidR="00C52F4A" w:rsidRPr="00605EB6">
        <w:t>les animaux qui couraient sur terre</w:t>
      </w:r>
      <w:r>
        <w:t xml:space="preserve">, </w:t>
      </w:r>
      <w:r w:rsidR="00C52F4A" w:rsidRPr="00605EB6">
        <w:t>ceux que je voyais dans les arbres</w:t>
      </w:r>
      <w:r>
        <w:t xml:space="preserve">, </w:t>
      </w:r>
      <w:r w:rsidR="00C52F4A" w:rsidRPr="00605EB6">
        <w:t xml:space="preserve">les </w:t>
      </w:r>
      <w:r w:rsidR="00C52F4A" w:rsidRPr="00605EB6">
        <w:lastRenderedPageBreak/>
        <w:t>insectes</w:t>
      </w:r>
      <w:r>
        <w:t xml:space="preserve">, </w:t>
      </w:r>
      <w:r w:rsidR="00C52F4A" w:rsidRPr="00605EB6">
        <w:t>les fleurs</w:t>
      </w:r>
      <w:r>
        <w:t xml:space="preserve">, </w:t>
      </w:r>
      <w:r w:rsidR="00C52F4A" w:rsidRPr="00605EB6">
        <w:t>les oiseaux dont j</w:t>
      </w:r>
      <w:r>
        <w:t>’</w:t>
      </w:r>
      <w:r w:rsidR="00C52F4A" w:rsidRPr="00605EB6">
        <w:t>écoutais les chants</w:t>
      </w:r>
      <w:r>
        <w:t xml:space="preserve">, </w:t>
      </w:r>
      <w:r w:rsidR="00C52F4A" w:rsidRPr="00605EB6">
        <w:t>tout cela</w:t>
      </w:r>
      <w:r>
        <w:t xml:space="preserve">, </w:t>
      </w:r>
      <w:r w:rsidR="00C52F4A" w:rsidRPr="00605EB6">
        <w:t>avec moi et l</w:t>
      </w:r>
      <w:r>
        <w:t>’</w:t>
      </w:r>
      <w:r w:rsidR="00C52F4A" w:rsidRPr="00605EB6">
        <w:t>homme dont j</w:t>
      </w:r>
      <w:r>
        <w:t>’</w:t>
      </w:r>
      <w:r w:rsidR="00C52F4A" w:rsidRPr="00605EB6">
        <w:t>apercevais de temps à autre la vilaine figure</w:t>
      </w:r>
      <w:r>
        <w:t xml:space="preserve">, </w:t>
      </w:r>
      <w:r w:rsidR="00C52F4A" w:rsidRPr="00605EB6">
        <w:t>était le monde</w:t>
      </w:r>
      <w:r>
        <w:t xml:space="preserve">, </w:t>
      </w:r>
      <w:r w:rsidR="00C52F4A" w:rsidRPr="00605EB6">
        <w:t>l</w:t>
      </w:r>
      <w:r>
        <w:t>’</w:t>
      </w:r>
      <w:r w:rsidR="00C52F4A" w:rsidRPr="00605EB6">
        <w:t>univers</w:t>
      </w:r>
      <w:r>
        <w:t>.</w:t>
      </w:r>
    </w:p>
    <w:p w14:paraId="74F025D8" w14:textId="77777777" w:rsidR="00C474C1" w:rsidRDefault="00C474C1" w:rsidP="00C52F4A">
      <w:r>
        <w:t>» </w:t>
      </w:r>
      <w:r w:rsidR="00C52F4A" w:rsidRPr="00605EB6">
        <w:t>La nuit succédait au jour</w:t>
      </w:r>
      <w:r>
        <w:t xml:space="preserve">, </w:t>
      </w:r>
      <w:r w:rsidR="00C52F4A" w:rsidRPr="00605EB6">
        <w:t>le soleil disparaissait</w:t>
      </w:r>
      <w:r>
        <w:t xml:space="preserve">, </w:t>
      </w:r>
      <w:r w:rsidR="00C52F4A" w:rsidRPr="00605EB6">
        <w:t>la lune se montrait</w:t>
      </w:r>
      <w:r>
        <w:t xml:space="preserve">, </w:t>
      </w:r>
      <w:r w:rsidR="00C52F4A" w:rsidRPr="00605EB6">
        <w:t>les étoiles scintillaient</w:t>
      </w:r>
      <w:r>
        <w:t xml:space="preserve">, </w:t>
      </w:r>
      <w:r w:rsidR="00C52F4A" w:rsidRPr="00605EB6">
        <w:t>tout se taisait autour de moi</w:t>
      </w:r>
      <w:r>
        <w:t xml:space="preserve"> ; </w:t>
      </w:r>
      <w:r w:rsidR="00C52F4A" w:rsidRPr="00605EB6">
        <w:t>que m</w:t>
      </w:r>
      <w:r>
        <w:t>’</w:t>
      </w:r>
      <w:r w:rsidR="00C52F4A" w:rsidRPr="00605EB6">
        <w:t>importait</w:t>
      </w:r>
      <w:r>
        <w:t xml:space="preserve"> ? </w:t>
      </w:r>
      <w:r w:rsidR="00C52F4A" w:rsidRPr="00605EB6">
        <w:t>La pluie</w:t>
      </w:r>
      <w:r>
        <w:t xml:space="preserve">, </w:t>
      </w:r>
      <w:r w:rsidR="00C52F4A" w:rsidRPr="00605EB6">
        <w:t>la neige ou la grêle tombait</w:t>
      </w:r>
      <w:r>
        <w:t xml:space="preserve"> : </w:t>
      </w:r>
      <w:r w:rsidR="00C52F4A" w:rsidRPr="00605EB6">
        <w:t>j</w:t>
      </w:r>
      <w:r>
        <w:t>’</w:t>
      </w:r>
      <w:r w:rsidR="00C52F4A" w:rsidRPr="00605EB6">
        <w:t>acceptais tout</w:t>
      </w:r>
      <w:r>
        <w:t xml:space="preserve">, </w:t>
      </w:r>
      <w:r w:rsidR="00C52F4A" w:rsidRPr="00605EB6">
        <w:t>sans songer seulement qu</w:t>
      </w:r>
      <w:r>
        <w:t>’</w:t>
      </w:r>
      <w:r w:rsidR="00C52F4A" w:rsidRPr="00605EB6">
        <w:t>il y avait à cela une cause</w:t>
      </w:r>
      <w:r>
        <w:t>.</w:t>
      </w:r>
    </w:p>
    <w:p w14:paraId="6A0FB249" w14:textId="77777777" w:rsidR="00C474C1" w:rsidRDefault="00C474C1" w:rsidP="00C52F4A">
      <w:r>
        <w:t>» </w:t>
      </w:r>
      <w:r w:rsidR="00C52F4A" w:rsidRPr="00605EB6">
        <w:t>Le jour</w:t>
      </w:r>
      <w:r>
        <w:t xml:space="preserve">, </w:t>
      </w:r>
      <w:r w:rsidR="00C52F4A" w:rsidRPr="00605EB6">
        <w:t>je courais</w:t>
      </w:r>
      <w:r>
        <w:t xml:space="preserve">, </w:t>
      </w:r>
      <w:r w:rsidR="00C52F4A" w:rsidRPr="00605EB6">
        <w:t>m</w:t>
      </w:r>
      <w:r>
        <w:t>’</w:t>
      </w:r>
      <w:r w:rsidR="00C52F4A" w:rsidRPr="00605EB6">
        <w:t>amusant de tout</w:t>
      </w:r>
      <w:r>
        <w:t xml:space="preserve">, </w:t>
      </w:r>
      <w:r w:rsidR="00C52F4A" w:rsidRPr="00605EB6">
        <w:t>mangeant n</w:t>
      </w:r>
      <w:r>
        <w:t>’</w:t>
      </w:r>
      <w:r w:rsidR="00C52F4A" w:rsidRPr="00605EB6">
        <w:t>importe quoi</w:t>
      </w:r>
      <w:r>
        <w:t xml:space="preserve"> ; </w:t>
      </w:r>
      <w:r w:rsidR="00C52F4A" w:rsidRPr="00605EB6">
        <w:t>la nuit</w:t>
      </w:r>
      <w:r>
        <w:t xml:space="preserve">, </w:t>
      </w:r>
      <w:r w:rsidR="00C52F4A" w:rsidRPr="00605EB6">
        <w:t>je dormais</w:t>
      </w:r>
      <w:r>
        <w:t xml:space="preserve">. </w:t>
      </w:r>
      <w:r w:rsidR="00C52F4A" w:rsidRPr="00605EB6">
        <w:t>Je vivais absolument comme les bêtes</w:t>
      </w:r>
      <w:r>
        <w:t xml:space="preserve">, </w:t>
      </w:r>
      <w:r w:rsidR="00C52F4A" w:rsidRPr="00605EB6">
        <w:t>ne me doutant pas qu</w:t>
      </w:r>
      <w:r>
        <w:t>’</w:t>
      </w:r>
      <w:r w:rsidR="00C52F4A" w:rsidRPr="00605EB6">
        <w:t>il y avait entre elles et moi une autre différence que celle de la force physique</w:t>
      </w:r>
      <w:r>
        <w:t>.</w:t>
      </w:r>
    </w:p>
    <w:p w14:paraId="28FB769E" w14:textId="77777777" w:rsidR="00C474C1" w:rsidRDefault="00C474C1" w:rsidP="00C52F4A">
      <w:r>
        <w:t>» </w:t>
      </w:r>
      <w:r w:rsidR="00C52F4A" w:rsidRPr="00605EB6">
        <w:t>Un large terrain non boisé</w:t>
      </w:r>
      <w:r>
        <w:t xml:space="preserve">, </w:t>
      </w:r>
      <w:r w:rsidR="00C52F4A" w:rsidRPr="00605EB6">
        <w:t>couvert partout de hautes herbes</w:t>
      </w:r>
      <w:r>
        <w:t xml:space="preserve">, </w:t>
      </w:r>
      <w:r w:rsidR="00C52F4A" w:rsidRPr="00605EB6">
        <w:t>séparait le bois</w:t>
      </w:r>
      <w:r>
        <w:t xml:space="preserve">, </w:t>
      </w:r>
      <w:r w:rsidR="00C52F4A" w:rsidRPr="00605EB6">
        <w:t>mon domaine</w:t>
      </w:r>
      <w:r>
        <w:t xml:space="preserve">, </w:t>
      </w:r>
      <w:r w:rsidR="00C52F4A" w:rsidRPr="00605EB6">
        <w:t>du grand bâtiment noir</w:t>
      </w:r>
      <w:r>
        <w:t xml:space="preserve">, </w:t>
      </w:r>
      <w:r w:rsidR="00C52F4A" w:rsidRPr="00605EB6">
        <w:t>duquel je ne m</w:t>
      </w:r>
      <w:r>
        <w:t>’</w:t>
      </w:r>
      <w:r w:rsidR="00C52F4A" w:rsidRPr="00605EB6">
        <w:t>approchais qu</w:t>
      </w:r>
      <w:r>
        <w:t>’</w:t>
      </w:r>
      <w:r w:rsidR="00C52F4A" w:rsidRPr="00605EB6">
        <w:t>avec crainte et toujours avec circonspection</w:t>
      </w:r>
      <w:r>
        <w:t xml:space="preserve">, </w:t>
      </w:r>
      <w:r w:rsidR="00C52F4A" w:rsidRPr="00605EB6">
        <w:t>en me cachant le mieux que je pouvais</w:t>
      </w:r>
      <w:r>
        <w:t>.</w:t>
      </w:r>
    </w:p>
    <w:p w14:paraId="3D4F50BC" w14:textId="77777777" w:rsidR="00C474C1" w:rsidRDefault="00C474C1" w:rsidP="00C52F4A">
      <w:r>
        <w:t>» </w:t>
      </w:r>
      <w:r w:rsidR="00C52F4A" w:rsidRPr="00605EB6">
        <w:t>Pourquoi cet énorme amas de pierres</w:t>
      </w:r>
      <w:r>
        <w:t> ?</w:t>
      </w:r>
    </w:p>
    <w:p w14:paraId="70025C18" w14:textId="77777777" w:rsidR="00C474C1" w:rsidRDefault="00C474C1" w:rsidP="00C52F4A">
      <w:r>
        <w:t>» </w:t>
      </w:r>
      <w:r w:rsidR="00C52F4A" w:rsidRPr="00605EB6">
        <w:t>Assurément je ne remarquais point le travail de construction et moins encore les détails d</w:t>
      </w:r>
      <w:r>
        <w:t>’</w:t>
      </w:r>
      <w:r w:rsidR="00C52F4A" w:rsidRPr="00605EB6">
        <w:t>architecture</w:t>
      </w:r>
      <w:r>
        <w:t xml:space="preserve">. </w:t>
      </w:r>
      <w:r w:rsidR="00C52F4A" w:rsidRPr="00605EB6">
        <w:t>Une maison</w:t>
      </w:r>
      <w:r>
        <w:t xml:space="preserve"> ! </w:t>
      </w:r>
      <w:r w:rsidR="00C52F4A" w:rsidRPr="00605EB6">
        <w:t>Je ne comprenais pas que ce fût une chose nécessaire</w:t>
      </w:r>
      <w:r>
        <w:t xml:space="preserve">. </w:t>
      </w:r>
      <w:r w:rsidR="00C52F4A" w:rsidRPr="00605EB6">
        <w:t>Sans doute</w:t>
      </w:r>
      <w:r>
        <w:t xml:space="preserve">, </w:t>
      </w:r>
      <w:r w:rsidR="00C52F4A" w:rsidRPr="00605EB6">
        <w:t>je m</w:t>
      </w:r>
      <w:r>
        <w:t>’</w:t>
      </w:r>
      <w:r w:rsidR="00C52F4A" w:rsidRPr="00605EB6">
        <w:t>en serais approché plus souvent</w:t>
      </w:r>
      <w:r>
        <w:t xml:space="preserve">, </w:t>
      </w:r>
      <w:r w:rsidR="00C52F4A" w:rsidRPr="00605EB6">
        <w:t>ne fût-ce que par curiosité</w:t>
      </w:r>
      <w:r>
        <w:t xml:space="preserve">, </w:t>
      </w:r>
      <w:r w:rsidR="00C52F4A" w:rsidRPr="00605EB6">
        <w:t>si j</w:t>
      </w:r>
      <w:r>
        <w:t>’</w:t>
      </w:r>
      <w:r w:rsidR="00C52F4A" w:rsidRPr="00605EB6">
        <w:t>avais eu moins peur de l</w:t>
      </w:r>
      <w:r>
        <w:t>’</w:t>
      </w:r>
      <w:r w:rsidR="00C52F4A" w:rsidRPr="00605EB6">
        <w:t>homme</w:t>
      </w:r>
      <w:r>
        <w:t xml:space="preserve">, </w:t>
      </w:r>
      <w:r w:rsidR="00C52F4A" w:rsidRPr="00605EB6">
        <w:t>et peut-être même y serais-je entré par un des trous noirs qui s</w:t>
      </w:r>
      <w:r>
        <w:t>’</w:t>
      </w:r>
      <w:r w:rsidR="00C52F4A" w:rsidRPr="00605EB6">
        <w:t>étaient faits</w:t>
      </w:r>
      <w:r>
        <w:t xml:space="preserve">, </w:t>
      </w:r>
      <w:r w:rsidR="00C52F4A" w:rsidRPr="00605EB6">
        <w:t>probablement</w:t>
      </w:r>
      <w:r>
        <w:t xml:space="preserve">, </w:t>
      </w:r>
      <w:r w:rsidR="00C52F4A" w:rsidRPr="00605EB6">
        <w:t>par des écroulements</w:t>
      </w:r>
      <w:r>
        <w:t>.</w:t>
      </w:r>
    </w:p>
    <w:p w14:paraId="36F5CCDE" w14:textId="77777777" w:rsidR="00C474C1" w:rsidRDefault="00C474C1" w:rsidP="00C52F4A">
      <w:r>
        <w:t>» </w:t>
      </w:r>
      <w:r w:rsidR="00C52F4A" w:rsidRPr="00605EB6">
        <w:t>Un jour</w:t>
      </w:r>
      <w:r>
        <w:t xml:space="preserve">, </w:t>
      </w:r>
      <w:r w:rsidR="00C52F4A" w:rsidRPr="00605EB6">
        <w:t>c</w:t>
      </w:r>
      <w:r>
        <w:t>’</w:t>
      </w:r>
      <w:r w:rsidR="00C52F4A" w:rsidRPr="00605EB6">
        <w:t>était peu de temps après la mort de la chèvre</w:t>
      </w:r>
      <w:r>
        <w:t xml:space="preserve">, </w:t>
      </w:r>
      <w:r w:rsidR="00C52F4A" w:rsidRPr="00605EB6">
        <w:t>je fus surpris dans le terrain par une pluie battante</w:t>
      </w:r>
      <w:r>
        <w:t xml:space="preserve"> ; </w:t>
      </w:r>
      <w:r w:rsidR="00C52F4A" w:rsidRPr="00605EB6">
        <w:t>je me fourrai sous des ronces où je me blottis</w:t>
      </w:r>
      <w:r>
        <w:t xml:space="preserve">. </w:t>
      </w:r>
      <w:r w:rsidR="00C52F4A" w:rsidRPr="00605EB6">
        <w:t>N</w:t>
      </w:r>
      <w:r>
        <w:t>’</w:t>
      </w:r>
      <w:r w:rsidR="00C52F4A" w:rsidRPr="00605EB6">
        <w:t>ayant rien de mieux à faire</w:t>
      </w:r>
      <w:r>
        <w:t xml:space="preserve">, </w:t>
      </w:r>
      <w:r w:rsidR="00C52F4A" w:rsidRPr="00605EB6">
        <w:t>je me mis à regarder le bâtiment</w:t>
      </w:r>
      <w:r>
        <w:t xml:space="preserve">, </w:t>
      </w:r>
      <w:r w:rsidR="00C52F4A" w:rsidRPr="00605EB6">
        <w:t>principalement du côté où il y avait trois grandes fenêtres avec des vitres</w:t>
      </w:r>
      <w:r>
        <w:t xml:space="preserve"> ; </w:t>
      </w:r>
      <w:r w:rsidR="00C52F4A" w:rsidRPr="00605EB6">
        <w:t>les autres fenêtres n</w:t>
      </w:r>
      <w:r>
        <w:t>’</w:t>
      </w:r>
      <w:r w:rsidR="00C52F4A" w:rsidRPr="00605EB6">
        <w:t>étaient plus que des trous carrés</w:t>
      </w:r>
      <w:r>
        <w:t xml:space="preserve">, </w:t>
      </w:r>
      <w:r w:rsidR="00C52F4A" w:rsidRPr="00605EB6">
        <w:t xml:space="preserve">sans </w:t>
      </w:r>
      <w:r w:rsidR="00C52F4A" w:rsidRPr="00605EB6">
        <w:lastRenderedPageBreak/>
        <w:t>croisées</w:t>
      </w:r>
      <w:r>
        <w:t xml:space="preserve">, </w:t>
      </w:r>
      <w:r w:rsidR="00C52F4A" w:rsidRPr="00605EB6">
        <w:t>ouverts à tous les vents</w:t>
      </w:r>
      <w:r>
        <w:t xml:space="preserve">. </w:t>
      </w:r>
      <w:r w:rsidR="00C52F4A" w:rsidRPr="00605EB6">
        <w:t>Je n</w:t>
      </w:r>
      <w:r>
        <w:t>’</w:t>
      </w:r>
      <w:r w:rsidR="00C52F4A" w:rsidRPr="00605EB6">
        <w:t>avais jamais vu la maison aussi bien</w:t>
      </w:r>
      <w:r>
        <w:t xml:space="preserve"> : ; </w:t>
      </w:r>
      <w:r w:rsidR="00C52F4A" w:rsidRPr="00605EB6">
        <w:t>j</w:t>
      </w:r>
      <w:r>
        <w:t>’</w:t>
      </w:r>
      <w:r w:rsidR="00C52F4A" w:rsidRPr="00605EB6">
        <w:t>examinais</w:t>
      </w:r>
      <w:r>
        <w:t xml:space="preserve">, </w:t>
      </w:r>
      <w:r w:rsidR="00C52F4A" w:rsidRPr="00605EB6">
        <w:t>cela m</w:t>
      </w:r>
      <w:r>
        <w:t>’</w:t>
      </w:r>
      <w:r w:rsidR="00C52F4A" w:rsidRPr="00605EB6">
        <w:t>intéressait</w:t>
      </w:r>
      <w:r>
        <w:t>.</w:t>
      </w:r>
    </w:p>
    <w:p w14:paraId="234FDD38" w14:textId="77777777" w:rsidR="00C474C1" w:rsidRDefault="00C474C1" w:rsidP="00C52F4A">
      <w:r>
        <w:t>» </w:t>
      </w:r>
      <w:r w:rsidR="00C52F4A" w:rsidRPr="00605EB6">
        <w:t>Soudain</w:t>
      </w:r>
      <w:r>
        <w:t xml:space="preserve">, </w:t>
      </w:r>
      <w:r w:rsidR="00C52F4A" w:rsidRPr="00605EB6">
        <w:t>à une des fenêtres</w:t>
      </w:r>
      <w:r>
        <w:t xml:space="preserve">, </w:t>
      </w:r>
      <w:r w:rsidR="00C52F4A" w:rsidRPr="00605EB6">
        <w:t>derrière une vitre</w:t>
      </w:r>
      <w:r>
        <w:t xml:space="preserve">, </w:t>
      </w:r>
      <w:r w:rsidR="00C52F4A" w:rsidRPr="00605EB6">
        <w:t>je vis apparaître une figure</w:t>
      </w:r>
      <w:r>
        <w:t>.</w:t>
      </w:r>
    </w:p>
    <w:p w14:paraId="263708CD" w14:textId="0CF612F0" w:rsidR="00C474C1" w:rsidRDefault="00C474C1" w:rsidP="00C52F4A">
      <w:r>
        <w:t>M. </w:t>
      </w:r>
      <w:r w:rsidR="00C52F4A" w:rsidRPr="00605EB6">
        <w:t>Lagarde eut un haut-le-corps et laissa échapper une exclamation qui coupa la parole au conteur</w:t>
      </w:r>
      <w:r>
        <w:t>.</w:t>
      </w:r>
    </w:p>
    <w:p w14:paraId="06160188" w14:textId="0D6356EB" w:rsidR="00C474C1" w:rsidRDefault="0094609C" w:rsidP="00C52F4A">
      <w:r>
        <w:t>— </w:t>
      </w:r>
      <w:r w:rsidR="00C52F4A" w:rsidRPr="00605EB6">
        <w:t>Ce n</w:t>
      </w:r>
      <w:r w:rsidR="00C474C1">
        <w:t>’</w:t>
      </w:r>
      <w:r w:rsidR="00C52F4A" w:rsidRPr="00605EB6">
        <w:t>est rien</w:t>
      </w:r>
      <w:r w:rsidR="00C474C1">
        <w:t xml:space="preserve">, </w:t>
      </w:r>
      <w:r w:rsidR="00C52F4A" w:rsidRPr="00605EB6">
        <w:t>Jean</w:t>
      </w:r>
      <w:r w:rsidR="00C474C1">
        <w:t xml:space="preserve">, </w:t>
      </w:r>
      <w:r w:rsidR="00C52F4A" w:rsidRPr="00605EB6">
        <w:t xml:space="preserve">dit </w:t>
      </w:r>
      <w:r w:rsidR="00C474C1">
        <w:t>M. </w:t>
      </w:r>
      <w:r w:rsidR="00C52F4A" w:rsidRPr="00605EB6">
        <w:t>Lagarde d</w:t>
      </w:r>
      <w:r w:rsidR="00C474C1">
        <w:t>’</w:t>
      </w:r>
      <w:r w:rsidR="00C52F4A" w:rsidRPr="00605EB6">
        <w:t>une voix vibrante</w:t>
      </w:r>
      <w:r w:rsidR="00C474C1">
        <w:t xml:space="preserve"> ; </w:t>
      </w:r>
      <w:r w:rsidR="00C52F4A" w:rsidRPr="00605EB6">
        <w:t>continuez</w:t>
      </w:r>
      <w:r w:rsidR="00C474C1">
        <w:t xml:space="preserve">, </w:t>
      </w:r>
      <w:r w:rsidR="00C52F4A" w:rsidRPr="00605EB6">
        <w:t>mon ami</w:t>
      </w:r>
      <w:r w:rsidR="00C474C1">
        <w:t xml:space="preserve">, </w:t>
      </w:r>
      <w:r w:rsidR="00C52F4A" w:rsidRPr="00605EB6">
        <w:t>ce que vous me racontez m</w:t>
      </w:r>
      <w:r w:rsidR="00C474C1">
        <w:t>’</w:t>
      </w:r>
      <w:r w:rsidR="00C52F4A" w:rsidRPr="00605EB6">
        <w:t>intéresse d</w:t>
      </w:r>
      <w:r w:rsidR="00C474C1">
        <w:t>’</w:t>
      </w:r>
      <w:r w:rsidR="00C52F4A" w:rsidRPr="00605EB6">
        <w:t>une façon extraordinaire</w:t>
      </w:r>
      <w:r w:rsidR="00C474C1">
        <w:t>.</w:t>
      </w:r>
    </w:p>
    <w:p w14:paraId="4BFDCC33" w14:textId="285954C6" w:rsidR="00C52F4A" w:rsidRPr="00605EB6" w:rsidRDefault="00C52F4A" w:rsidP="00C474C1">
      <w:pPr>
        <w:pStyle w:val="Titre2"/>
      </w:pPr>
      <w:bookmarkStart w:id="98" w:name="_Toc197617943"/>
      <w:r w:rsidRPr="00605EB6">
        <w:lastRenderedPageBreak/>
        <w:t>XX</w:t>
      </w:r>
      <w:r w:rsidRPr="00605EB6">
        <w:br/>
      </w:r>
      <w:r w:rsidRPr="00605EB6">
        <w:br/>
        <w:t>SUITE DU RÉCIT DE JEAN LOUP</w:t>
      </w:r>
      <w:bookmarkEnd w:id="98"/>
    </w:p>
    <w:p w14:paraId="20A85A09" w14:textId="77777777" w:rsidR="00C474C1" w:rsidRDefault="00C52F4A" w:rsidP="00C52F4A">
      <w:r w:rsidRPr="00605EB6">
        <w:t>Après un court silence</w:t>
      </w:r>
      <w:r w:rsidR="00C474C1">
        <w:t xml:space="preserve">, </w:t>
      </w:r>
      <w:r w:rsidRPr="00605EB6">
        <w:t>le jeune homme reprit</w:t>
      </w:r>
      <w:r w:rsidR="00C474C1">
        <w:t> :</w:t>
      </w:r>
    </w:p>
    <w:p w14:paraId="1A3670DB" w14:textId="1EE73AD0" w:rsidR="00C474C1" w:rsidRDefault="0094609C" w:rsidP="00C52F4A">
      <w:r>
        <w:t>— </w:t>
      </w:r>
      <w:r w:rsidR="00C52F4A" w:rsidRPr="00605EB6">
        <w:t>C</w:t>
      </w:r>
      <w:r w:rsidR="00C474C1">
        <w:t>’</w:t>
      </w:r>
      <w:r w:rsidR="00C52F4A" w:rsidRPr="00605EB6">
        <w:t>était une figure longue et maigre</w:t>
      </w:r>
      <w:r w:rsidR="00C474C1">
        <w:t xml:space="preserve">, </w:t>
      </w:r>
      <w:r w:rsidR="00C52F4A" w:rsidRPr="00605EB6">
        <w:t>qui me parut blanche comme cette fleur sphérique qu</w:t>
      </w:r>
      <w:r w:rsidR="00C474C1">
        <w:t>’</w:t>
      </w:r>
      <w:r w:rsidR="00C52F4A" w:rsidRPr="00605EB6">
        <w:t>on appelle boule-de-neige</w:t>
      </w:r>
      <w:r w:rsidR="00C474C1">
        <w:t xml:space="preserve">. </w:t>
      </w:r>
      <w:r w:rsidR="00C52F4A" w:rsidRPr="00605EB6">
        <w:t>La tête était couverte de longs cheveux dénoués</w:t>
      </w:r>
      <w:r w:rsidR="00C474C1">
        <w:t xml:space="preserve">, </w:t>
      </w:r>
      <w:r w:rsidR="00C52F4A" w:rsidRPr="00605EB6">
        <w:t>qui tombaient sur les épaules</w:t>
      </w:r>
      <w:r w:rsidR="00C474C1">
        <w:t>.</w:t>
      </w:r>
    </w:p>
    <w:p w14:paraId="10D1F6CF" w14:textId="77777777" w:rsidR="00C474C1" w:rsidRDefault="00C474C1" w:rsidP="00C52F4A">
      <w:r>
        <w:t>» </w:t>
      </w:r>
      <w:r w:rsidR="00C52F4A" w:rsidRPr="00605EB6">
        <w:t>Je ne me rappelle plus quelle fut alors mon impression</w:t>
      </w:r>
      <w:r>
        <w:t xml:space="preserve">, </w:t>
      </w:r>
      <w:r w:rsidR="00C52F4A" w:rsidRPr="00605EB6">
        <w:t>quelles sensations j</w:t>
      </w:r>
      <w:r>
        <w:t>’</w:t>
      </w:r>
      <w:r w:rsidR="00C52F4A" w:rsidRPr="00605EB6">
        <w:t>éprouvai</w:t>
      </w:r>
      <w:r>
        <w:t xml:space="preserve"> ; </w:t>
      </w:r>
      <w:r w:rsidR="00C52F4A" w:rsidRPr="00605EB6">
        <w:t>mais je me souviens que mon cœur battait violemment</w:t>
      </w:r>
      <w:r>
        <w:t xml:space="preserve">, </w:t>
      </w:r>
      <w:r w:rsidR="00C52F4A" w:rsidRPr="00605EB6">
        <w:t>que je tremblais comme si j</w:t>
      </w:r>
      <w:r>
        <w:t>’</w:t>
      </w:r>
      <w:r w:rsidR="00C52F4A" w:rsidRPr="00605EB6">
        <w:t>avais eu froid et que</w:t>
      </w:r>
      <w:r>
        <w:t xml:space="preserve">, </w:t>
      </w:r>
      <w:r w:rsidR="00C52F4A" w:rsidRPr="00605EB6">
        <w:t>loin d</w:t>
      </w:r>
      <w:r>
        <w:t>’</w:t>
      </w:r>
      <w:r w:rsidR="00C52F4A" w:rsidRPr="00605EB6">
        <w:t>être effrayé</w:t>
      </w:r>
      <w:r>
        <w:t xml:space="preserve">, </w:t>
      </w:r>
      <w:r w:rsidR="00C52F4A" w:rsidRPr="00605EB6">
        <w:t>j</w:t>
      </w:r>
      <w:r>
        <w:t>’</w:t>
      </w:r>
      <w:r w:rsidR="00C52F4A" w:rsidRPr="00605EB6">
        <w:t>aurais voulu pouvoir m</w:t>
      </w:r>
      <w:r>
        <w:t>’</w:t>
      </w:r>
      <w:r w:rsidR="00C52F4A" w:rsidRPr="00605EB6">
        <w:t>élancer d</w:t>
      </w:r>
      <w:r>
        <w:t>’</w:t>
      </w:r>
      <w:r w:rsidR="00C52F4A" w:rsidRPr="00605EB6">
        <w:t>un bond vers l</w:t>
      </w:r>
      <w:r>
        <w:t>’</w:t>
      </w:r>
      <w:r w:rsidR="00C52F4A" w:rsidRPr="00605EB6">
        <w:t>apparition</w:t>
      </w:r>
      <w:r>
        <w:t>.</w:t>
      </w:r>
    </w:p>
    <w:p w14:paraId="38E1FBBF" w14:textId="77777777" w:rsidR="00C474C1" w:rsidRDefault="00C474C1" w:rsidP="00C52F4A">
      <w:r>
        <w:t>» </w:t>
      </w:r>
      <w:r w:rsidR="00C52F4A" w:rsidRPr="00605EB6">
        <w:t>Qu</w:t>
      </w:r>
      <w:r>
        <w:t>’</w:t>
      </w:r>
      <w:r w:rsidR="00C52F4A" w:rsidRPr="00605EB6">
        <w:t>était-ce que cette figure</w:t>
      </w:r>
      <w:r>
        <w:t xml:space="preserve"> ? </w:t>
      </w:r>
      <w:r w:rsidR="00C52F4A" w:rsidRPr="00605EB6">
        <w:t>Rien ne me l</w:t>
      </w:r>
      <w:r>
        <w:t>’</w:t>
      </w:r>
      <w:r w:rsidR="00C52F4A" w:rsidRPr="00605EB6">
        <w:t>expliquait</w:t>
      </w:r>
      <w:r>
        <w:t>.</w:t>
      </w:r>
    </w:p>
    <w:p w14:paraId="6213B632" w14:textId="77777777" w:rsidR="00C474C1" w:rsidRDefault="00C474C1" w:rsidP="00C52F4A">
      <w:r>
        <w:t>» </w:t>
      </w:r>
      <w:r w:rsidR="00C52F4A" w:rsidRPr="00605EB6">
        <w:t>Au bout d</w:t>
      </w:r>
      <w:r>
        <w:t>’</w:t>
      </w:r>
      <w:r w:rsidR="00C52F4A" w:rsidRPr="00605EB6">
        <w:t>un instant</w:t>
      </w:r>
      <w:r>
        <w:t xml:space="preserve">, </w:t>
      </w:r>
      <w:r w:rsidR="00C52F4A" w:rsidRPr="00605EB6">
        <w:t>cependant</w:t>
      </w:r>
      <w:r>
        <w:t xml:space="preserve">, </w:t>
      </w:r>
      <w:r w:rsidR="00C52F4A" w:rsidRPr="00605EB6">
        <w:t>je finis par comprendre que j</w:t>
      </w:r>
      <w:r>
        <w:t>’</w:t>
      </w:r>
      <w:r w:rsidR="00C52F4A" w:rsidRPr="00605EB6">
        <w:t>avais</w:t>
      </w:r>
      <w:r>
        <w:t xml:space="preserve">, </w:t>
      </w:r>
      <w:r w:rsidR="00C52F4A" w:rsidRPr="00605EB6">
        <w:t>en face de moi</w:t>
      </w:r>
      <w:r>
        <w:t xml:space="preserve">, </w:t>
      </w:r>
      <w:r w:rsidR="00C52F4A" w:rsidRPr="00605EB6">
        <w:t>un être de même nature que la mienne</w:t>
      </w:r>
      <w:r>
        <w:t xml:space="preserve">. </w:t>
      </w:r>
      <w:r w:rsidR="00C52F4A" w:rsidRPr="00605EB6">
        <w:t>J</w:t>
      </w:r>
      <w:r>
        <w:t>’</w:t>
      </w:r>
      <w:r w:rsidR="00C52F4A" w:rsidRPr="00605EB6">
        <w:t>ai su plus tard</w:t>
      </w:r>
      <w:r>
        <w:t xml:space="preserve">, </w:t>
      </w:r>
      <w:r w:rsidR="00C52F4A" w:rsidRPr="00605EB6">
        <w:t>après en avoir vu d</w:t>
      </w:r>
      <w:r>
        <w:t>’</w:t>
      </w:r>
      <w:r w:rsidR="00C52F4A" w:rsidRPr="00605EB6">
        <w:t>autres</w:t>
      </w:r>
      <w:r>
        <w:t xml:space="preserve">, </w:t>
      </w:r>
      <w:r w:rsidR="00C52F4A" w:rsidRPr="00605EB6">
        <w:t>que c</w:t>
      </w:r>
      <w:r>
        <w:t>’</w:t>
      </w:r>
      <w:r w:rsidR="00C52F4A" w:rsidRPr="00605EB6">
        <w:t>était une femme</w:t>
      </w:r>
      <w:r>
        <w:t>.</w:t>
      </w:r>
    </w:p>
    <w:p w14:paraId="4FD1909A" w14:textId="77777777" w:rsidR="00C474C1" w:rsidRDefault="00C474C1" w:rsidP="00C52F4A">
      <w:r>
        <w:t>» </w:t>
      </w:r>
      <w:r w:rsidR="00C52F4A" w:rsidRPr="00605EB6">
        <w:t>Elle restait à la fenêtre</w:t>
      </w:r>
      <w:r>
        <w:t xml:space="preserve">, </w:t>
      </w:r>
      <w:r w:rsidR="00C52F4A" w:rsidRPr="00605EB6">
        <w:t>immobile</w:t>
      </w:r>
      <w:r>
        <w:t xml:space="preserve">, </w:t>
      </w:r>
      <w:r w:rsidR="00C52F4A" w:rsidRPr="00605EB6">
        <w:t>tantôt regardant en haut</w:t>
      </w:r>
      <w:r>
        <w:t xml:space="preserve">, </w:t>
      </w:r>
      <w:r w:rsidR="00C52F4A" w:rsidRPr="00605EB6">
        <w:t>le ciel</w:t>
      </w:r>
      <w:r>
        <w:t xml:space="preserve"> : ; </w:t>
      </w:r>
      <w:r w:rsidR="00C52F4A" w:rsidRPr="00605EB6">
        <w:t>tantôt regardant en bas</w:t>
      </w:r>
      <w:r>
        <w:t xml:space="preserve">, </w:t>
      </w:r>
      <w:r w:rsidR="00C52F4A" w:rsidRPr="00605EB6">
        <w:t>la terre</w:t>
      </w:r>
      <w:r>
        <w:t xml:space="preserve">. </w:t>
      </w:r>
      <w:r w:rsidR="00C52F4A" w:rsidRPr="00605EB6">
        <w:t>Je ne la quittais plus des yeux</w:t>
      </w:r>
      <w:r>
        <w:t xml:space="preserve">. </w:t>
      </w:r>
      <w:r w:rsidR="00C52F4A" w:rsidRPr="00605EB6">
        <w:t>Oh</w:t>
      </w:r>
      <w:r>
        <w:t xml:space="preserve"> ! </w:t>
      </w:r>
      <w:r w:rsidR="00C52F4A" w:rsidRPr="00605EB6">
        <w:t>non</w:t>
      </w:r>
      <w:r>
        <w:t xml:space="preserve">, </w:t>
      </w:r>
      <w:r w:rsidR="00C52F4A" w:rsidRPr="00605EB6">
        <w:t>je n</w:t>
      </w:r>
      <w:r>
        <w:t>’</w:t>
      </w:r>
      <w:r w:rsidR="00C52F4A" w:rsidRPr="00605EB6">
        <w:t>étais pas effrayé</w:t>
      </w:r>
      <w:r>
        <w:t xml:space="preserve"> ; </w:t>
      </w:r>
      <w:r w:rsidR="00C52F4A" w:rsidRPr="00605EB6">
        <w:t>j</w:t>
      </w:r>
      <w:r>
        <w:t>’</w:t>
      </w:r>
      <w:r w:rsidR="00C52F4A" w:rsidRPr="00605EB6">
        <w:t>aurais voulu être près d</w:t>
      </w:r>
      <w:r>
        <w:t>’</w:t>
      </w:r>
      <w:r w:rsidR="00C52F4A" w:rsidRPr="00605EB6">
        <w:t>elle</w:t>
      </w:r>
      <w:r>
        <w:t xml:space="preserve">, </w:t>
      </w:r>
      <w:r w:rsidR="00C52F4A" w:rsidRPr="00605EB6">
        <w:t>au contraire</w:t>
      </w:r>
      <w:r>
        <w:t xml:space="preserve">, </w:t>
      </w:r>
      <w:r w:rsidR="00C52F4A" w:rsidRPr="00605EB6">
        <w:t>je sentais renaître en moi une affection semblable à celle que j</w:t>
      </w:r>
      <w:r>
        <w:t>’</w:t>
      </w:r>
      <w:r w:rsidR="00C52F4A" w:rsidRPr="00605EB6">
        <w:t>avais eue pour ma chèvre</w:t>
      </w:r>
      <w:r>
        <w:t xml:space="preserve"> ; </w:t>
      </w:r>
      <w:r w:rsidR="00C52F4A" w:rsidRPr="00605EB6">
        <w:t>il me semblait que j</w:t>
      </w:r>
      <w:r>
        <w:t>’</w:t>
      </w:r>
      <w:r w:rsidR="00C52F4A" w:rsidRPr="00605EB6">
        <w:t>aurais eu du bonheur à la presser dans mes bras et à l</w:t>
      </w:r>
      <w:r>
        <w:t>’</w:t>
      </w:r>
      <w:r w:rsidR="00C52F4A" w:rsidRPr="00605EB6">
        <w:t>embrasser comme j</w:t>
      </w:r>
      <w:r>
        <w:t>’</w:t>
      </w:r>
      <w:r w:rsidR="00C52F4A" w:rsidRPr="00605EB6">
        <w:t>embrassais la chèvre blanche</w:t>
      </w:r>
      <w:r>
        <w:t>.</w:t>
      </w:r>
    </w:p>
    <w:p w14:paraId="21FD7A23" w14:textId="28317F92" w:rsidR="00C474C1" w:rsidRDefault="00C474C1" w:rsidP="00C52F4A">
      <w:r>
        <w:t>M. </w:t>
      </w:r>
      <w:r w:rsidR="00C52F4A" w:rsidRPr="00605EB6">
        <w:t>Lagarde soupira et essuya furtivement deux larmes</w:t>
      </w:r>
      <w:r>
        <w:t>.</w:t>
      </w:r>
    </w:p>
    <w:p w14:paraId="7813E9FF" w14:textId="3E6B07CD" w:rsidR="00C474C1" w:rsidRDefault="0094609C" w:rsidP="00C52F4A">
      <w:r>
        <w:lastRenderedPageBreak/>
        <w:t>— </w:t>
      </w:r>
      <w:r w:rsidR="00C52F4A" w:rsidRPr="00605EB6">
        <w:t>La pluie cessa de tomber</w:t>
      </w:r>
      <w:r w:rsidR="00C474C1">
        <w:t xml:space="preserve">, </w:t>
      </w:r>
      <w:r w:rsidR="00C52F4A" w:rsidRPr="00605EB6">
        <w:t>continua Jean</w:t>
      </w:r>
      <w:r w:rsidR="00C474C1">
        <w:t xml:space="preserve"> ; </w:t>
      </w:r>
      <w:r w:rsidR="00C52F4A" w:rsidRPr="00605EB6">
        <w:t>je sortis de mon abri et je me mis à sauter dans l</w:t>
      </w:r>
      <w:r w:rsidR="00C474C1">
        <w:t>’</w:t>
      </w:r>
      <w:r w:rsidR="00C52F4A" w:rsidRPr="00605EB6">
        <w:t>herbe</w:t>
      </w:r>
      <w:r w:rsidR="00C474C1">
        <w:t xml:space="preserve">, </w:t>
      </w:r>
      <w:r w:rsidR="00C52F4A" w:rsidRPr="00605EB6">
        <w:t>en me rapprochant de la fenêtre sur laquelle j</w:t>
      </w:r>
      <w:r w:rsidR="00C474C1">
        <w:t>’</w:t>
      </w:r>
      <w:r w:rsidR="00C52F4A" w:rsidRPr="00605EB6">
        <w:t>avais toujours les yeux</w:t>
      </w:r>
      <w:r w:rsidR="00C474C1">
        <w:t xml:space="preserve">. </w:t>
      </w:r>
      <w:r w:rsidR="00C52F4A" w:rsidRPr="00605EB6">
        <w:t>Loin de me cacher</w:t>
      </w:r>
      <w:r w:rsidR="00C474C1">
        <w:t xml:space="preserve">, </w:t>
      </w:r>
      <w:r w:rsidR="00C52F4A" w:rsidRPr="00605EB6">
        <w:t>je voulais être vu</w:t>
      </w:r>
      <w:r w:rsidR="00C474C1">
        <w:t>.</w:t>
      </w:r>
    </w:p>
    <w:p w14:paraId="69CB8955" w14:textId="32814414" w:rsidR="00C474C1" w:rsidRDefault="0094609C" w:rsidP="00C52F4A">
      <w:r>
        <w:t>— </w:t>
      </w:r>
      <w:r w:rsidR="00C52F4A" w:rsidRPr="00605EB6">
        <w:t>Eh bien</w:t>
      </w:r>
      <w:r w:rsidR="00C474C1">
        <w:t xml:space="preserve"> ? </w:t>
      </w:r>
      <w:r w:rsidR="00C52F4A" w:rsidRPr="00605EB6">
        <w:t xml:space="preserve">interrogea avidement </w:t>
      </w:r>
      <w:r w:rsidR="00C474C1">
        <w:t>M. </w:t>
      </w:r>
      <w:r w:rsidR="00C52F4A" w:rsidRPr="00605EB6">
        <w:t>Lagarde</w:t>
      </w:r>
      <w:r w:rsidR="00C474C1">
        <w:t>.</w:t>
      </w:r>
    </w:p>
    <w:p w14:paraId="4D468106" w14:textId="1AC6ECFC" w:rsidR="00C474C1" w:rsidRDefault="0094609C" w:rsidP="00C52F4A">
      <w:r>
        <w:t>— </w:t>
      </w:r>
      <w:r w:rsidR="00C52F4A" w:rsidRPr="00605EB6">
        <w:t>Elle me vit</w:t>
      </w:r>
      <w:r w:rsidR="00C474C1">
        <w:t>.</w:t>
      </w:r>
    </w:p>
    <w:p w14:paraId="6FFF9330" w14:textId="746091D8" w:rsidR="00C474C1" w:rsidRDefault="0094609C" w:rsidP="00C52F4A">
      <w:r>
        <w:t>— </w:t>
      </w:r>
      <w:r w:rsidR="00C52F4A" w:rsidRPr="00605EB6">
        <w:t>Ah</w:t>
      </w:r>
      <w:r w:rsidR="00C474C1">
        <w:t> !</w:t>
      </w:r>
    </w:p>
    <w:p w14:paraId="3A1B5E1F" w14:textId="0E2FF15C" w:rsidR="00C474C1" w:rsidRDefault="0094609C" w:rsidP="00C52F4A">
      <w:r>
        <w:t>— </w:t>
      </w:r>
      <w:r w:rsidR="00C52F4A" w:rsidRPr="00605EB6">
        <w:t>Je le compris en voyant ses bras s</w:t>
      </w:r>
      <w:r w:rsidR="00C474C1">
        <w:t>’</w:t>
      </w:r>
      <w:r w:rsidR="00C52F4A" w:rsidRPr="00605EB6">
        <w:t>agiter</w:t>
      </w:r>
      <w:r w:rsidR="00C474C1">
        <w:t xml:space="preserve">, </w:t>
      </w:r>
      <w:r w:rsidR="00C52F4A" w:rsidRPr="00605EB6">
        <w:t>à ses mouvements de tête</w:t>
      </w:r>
      <w:r w:rsidR="00C474C1">
        <w:t xml:space="preserve">. </w:t>
      </w:r>
      <w:r w:rsidR="00C52F4A" w:rsidRPr="00605EB6">
        <w:t>Évidemment</w:t>
      </w:r>
      <w:r w:rsidR="00C474C1">
        <w:t xml:space="preserve">, </w:t>
      </w:r>
      <w:r w:rsidR="00C52F4A" w:rsidRPr="00605EB6">
        <w:t>elle me faisait des signes</w:t>
      </w:r>
      <w:r w:rsidR="00C474C1">
        <w:t xml:space="preserve">, </w:t>
      </w:r>
      <w:r w:rsidR="00C52F4A" w:rsidRPr="00605EB6">
        <w:t>avait l</w:t>
      </w:r>
      <w:r w:rsidR="00C474C1">
        <w:t>’</w:t>
      </w:r>
      <w:r w:rsidR="00C52F4A" w:rsidRPr="00605EB6">
        <w:t>air de m</w:t>
      </w:r>
      <w:r w:rsidR="00C474C1">
        <w:t>’</w:t>
      </w:r>
      <w:r w:rsidR="00C52F4A" w:rsidRPr="00605EB6">
        <w:t>appeler</w:t>
      </w:r>
      <w:r w:rsidR="00C474C1">
        <w:t xml:space="preserve">. </w:t>
      </w:r>
      <w:r w:rsidR="00C52F4A" w:rsidRPr="00605EB6">
        <w:t>Tout à coup je la vis se débattre comme dans une lutte</w:t>
      </w:r>
      <w:r w:rsidR="00C474C1">
        <w:t xml:space="preserve"> ; </w:t>
      </w:r>
      <w:r w:rsidR="00C52F4A" w:rsidRPr="00605EB6">
        <w:t>alors je crus apercevoir une autre figure</w:t>
      </w:r>
      <w:r w:rsidR="00C474C1">
        <w:t xml:space="preserve">, </w:t>
      </w:r>
      <w:r w:rsidR="00C52F4A" w:rsidRPr="00605EB6">
        <w:t>puis je ne vis plus rien</w:t>
      </w:r>
      <w:r w:rsidR="00C474C1">
        <w:t xml:space="preserve">. </w:t>
      </w:r>
      <w:r w:rsidR="00C52F4A" w:rsidRPr="00605EB6">
        <w:t>Aussitôt mon cœur se serra</w:t>
      </w:r>
      <w:r w:rsidR="00C474C1">
        <w:t xml:space="preserve">, </w:t>
      </w:r>
      <w:r w:rsidR="00C52F4A" w:rsidRPr="00605EB6">
        <w:t>et</w:t>
      </w:r>
      <w:r w:rsidR="00C474C1">
        <w:t xml:space="preserve">, </w:t>
      </w:r>
      <w:r w:rsidR="00C52F4A" w:rsidRPr="00605EB6">
        <w:t>sans savoir pourquoi</w:t>
      </w:r>
      <w:r w:rsidR="00C474C1">
        <w:t xml:space="preserve">, </w:t>
      </w:r>
      <w:r w:rsidR="00C52F4A" w:rsidRPr="00605EB6">
        <w:t>je me mis à pleurer</w:t>
      </w:r>
      <w:r w:rsidR="00C474C1">
        <w:t>.</w:t>
      </w:r>
    </w:p>
    <w:p w14:paraId="7C73E748" w14:textId="77777777" w:rsidR="00C474C1" w:rsidRDefault="00C474C1" w:rsidP="00C52F4A">
      <w:r>
        <w:t>» </w:t>
      </w:r>
      <w:r w:rsidR="00C52F4A" w:rsidRPr="00605EB6">
        <w:t>Je restai encore longtemps à la place où je me trouvais</w:t>
      </w:r>
      <w:r>
        <w:t xml:space="preserve"> ; </w:t>
      </w:r>
      <w:r w:rsidR="00C52F4A" w:rsidRPr="00605EB6">
        <w:t>mais la figure blanche ne reparut pas à la fenêtre</w:t>
      </w:r>
      <w:r>
        <w:t xml:space="preserve">. </w:t>
      </w:r>
      <w:r w:rsidR="00C52F4A" w:rsidRPr="00605EB6">
        <w:t>Je rentrai dans le bois</w:t>
      </w:r>
      <w:r>
        <w:t xml:space="preserve">, </w:t>
      </w:r>
      <w:r w:rsidR="00C52F4A" w:rsidRPr="00605EB6">
        <w:t>tristement</w:t>
      </w:r>
      <w:r>
        <w:t>.</w:t>
      </w:r>
    </w:p>
    <w:p w14:paraId="1B91443E" w14:textId="3906F6E4" w:rsidR="00C474C1" w:rsidRDefault="0094609C" w:rsidP="00C52F4A">
      <w:r>
        <w:t>— </w:t>
      </w:r>
      <w:r w:rsidR="00C52F4A" w:rsidRPr="00605EB6">
        <w:t>Et depuis</w:t>
      </w:r>
      <w:r w:rsidR="00C474C1">
        <w:t xml:space="preserve">, </w:t>
      </w:r>
      <w:r w:rsidR="00C52F4A" w:rsidRPr="00605EB6">
        <w:t>l</w:t>
      </w:r>
      <w:r w:rsidR="00C474C1">
        <w:t>’</w:t>
      </w:r>
      <w:r w:rsidR="00C52F4A" w:rsidRPr="00605EB6">
        <w:t>avez-vous revue</w:t>
      </w:r>
      <w:r w:rsidR="00C474C1">
        <w:t> ?</w:t>
      </w:r>
    </w:p>
    <w:p w14:paraId="5A58E99F" w14:textId="6AF91F81" w:rsidR="00C474C1" w:rsidRDefault="0094609C" w:rsidP="00C52F4A">
      <w:r>
        <w:t>— </w:t>
      </w:r>
      <w:r w:rsidR="00C52F4A" w:rsidRPr="00605EB6">
        <w:t>Le lendemain et encore le jour suivant</w:t>
      </w:r>
      <w:r w:rsidR="00C474C1">
        <w:t>.</w:t>
      </w:r>
    </w:p>
    <w:p w14:paraId="565CF412" w14:textId="4BA98434" w:rsidR="00C474C1" w:rsidRDefault="0094609C" w:rsidP="00C52F4A">
      <w:r>
        <w:t>— </w:t>
      </w:r>
      <w:r w:rsidR="00C52F4A" w:rsidRPr="00605EB6">
        <w:t>Et après</w:t>
      </w:r>
      <w:r w:rsidR="00C474C1">
        <w:t xml:space="preserve">, </w:t>
      </w:r>
      <w:r w:rsidR="00C52F4A" w:rsidRPr="00605EB6">
        <w:t>plus</w:t>
      </w:r>
      <w:r w:rsidR="00C474C1">
        <w:t> ?</w:t>
      </w:r>
    </w:p>
    <w:p w14:paraId="3A46E3CC" w14:textId="0C0E954D" w:rsidR="00C474C1" w:rsidRDefault="0094609C" w:rsidP="00C52F4A">
      <w:r>
        <w:t>— </w:t>
      </w:r>
      <w:r w:rsidR="00C52F4A" w:rsidRPr="00605EB6">
        <w:t>Plus</w:t>
      </w:r>
      <w:r w:rsidR="00C474C1">
        <w:t xml:space="preserve">. </w:t>
      </w:r>
      <w:r w:rsidR="00C52F4A" w:rsidRPr="00605EB6">
        <w:t>On avait bouché la fenêtre et une autre avec des planches</w:t>
      </w:r>
      <w:r w:rsidR="00C474C1">
        <w:t>.</w:t>
      </w:r>
    </w:p>
    <w:p w14:paraId="608E30A5" w14:textId="70CA8654" w:rsidR="00C474C1" w:rsidRDefault="0094609C" w:rsidP="00C52F4A">
      <w:r>
        <w:t>— </w:t>
      </w:r>
      <w:r w:rsidR="00C52F4A" w:rsidRPr="00605EB6">
        <w:t>C</w:t>
      </w:r>
      <w:r w:rsidR="00C474C1">
        <w:t>’</w:t>
      </w:r>
      <w:r w:rsidR="00C52F4A" w:rsidRPr="00605EB6">
        <w:t>est odieux</w:t>
      </w:r>
      <w:r w:rsidR="00C474C1">
        <w:t xml:space="preserve"> ! </w:t>
      </w:r>
      <w:r w:rsidR="00C52F4A" w:rsidRPr="00605EB6">
        <w:t>Ah</w:t>
      </w:r>
      <w:r w:rsidR="00C474C1">
        <w:t xml:space="preserve"> ! </w:t>
      </w:r>
      <w:r w:rsidR="00C52F4A" w:rsidRPr="00605EB6">
        <w:t>mon pauvre Jean</w:t>
      </w:r>
      <w:r w:rsidR="00C474C1">
        <w:t> !</w:t>
      </w:r>
    </w:p>
    <w:p w14:paraId="28125AA9" w14:textId="4BC62E51" w:rsidR="00C474C1" w:rsidRDefault="0094609C" w:rsidP="00C52F4A">
      <w:r>
        <w:t>— </w:t>
      </w:r>
      <w:r w:rsidR="00C52F4A" w:rsidRPr="00605EB6">
        <w:t>Il me sembla que j</w:t>
      </w:r>
      <w:r w:rsidR="00C474C1">
        <w:t>’</w:t>
      </w:r>
      <w:r w:rsidR="00C52F4A" w:rsidRPr="00605EB6">
        <w:t>avais perdu une seconde fois mon amie la chèvre</w:t>
      </w:r>
      <w:r w:rsidR="00C474C1">
        <w:t>.</w:t>
      </w:r>
    </w:p>
    <w:p w14:paraId="4ABC3B22" w14:textId="4A881B05" w:rsidR="00C474C1" w:rsidRDefault="0094609C" w:rsidP="00C52F4A">
      <w:r>
        <w:t>— </w:t>
      </w:r>
      <w:r w:rsidR="00C52F4A" w:rsidRPr="00605EB6">
        <w:t>Jean</w:t>
      </w:r>
      <w:r w:rsidR="00C474C1">
        <w:t xml:space="preserve">, </w:t>
      </w:r>
      <w:r w:rsidR="00C52F4A" w:rsidRPr="00605EB6">
        <w:t>la pâle figure de cette femme est-elle restée dans votre mémoire</w:t>
      </w:r>
      <w:r w:rsidR="00C474C1">
        <w:t> ?</w:t>
      </w:r>
    </w:p>
    <w:p w14:paraId="45EF7A30" w14:textId="19F7A270" w:rsidR="00C474C1" w:rsidRDefault="0094609C" w:rsidP="00C52F4A">
      <w:r>
        <w:lastRenderedPageBreak/>
        <w:t>— </w:t>
      </w:r>
      <w:r w:rsidR="00C52F4A" w:rsidRPr="00605EB6">
        <w:t>Oui</w:t>
      </w:r>
      <w:r w:rsidR="00C474C1">
        <w:t xml:space="preserve">, </w:t>
      </w:r>
      <w:r w:rsidR="00C52F4A" w:rsidRPr="00605EB6">
        <w:t>car je l</w:t>
      </w:r>
      <w:r w:rsidR="00C474C1">
        <w:t>’</w:t>
      </w:r>
      <w:r w:rsidR="00C52F4A" w:rsidRPr="00605EB6">
        <w:t>ai revue bien souvent dans mes rêves</w:t>
      </w:r>
      <w:r w:rsidR="00C474C1">
        <w:t>.</w:t>
      </w:r>
    </w:p>
    <w:p w14:paraId="25DB2CD2" w14:textId="6BC5DD92" w:rsidR="00C474C1" w:rsidRDefault="0094609C" w:rsidP="00C52F4A">
      <w:r>
        <w:t>— </w:t>
      </w:r>
      <w:r w:rsidR="00C52F4A" w:rsidRPr="00605EB6">
        <w:t>Après tant d</w:t>
      </w:r>
      <w:r w:rsidR="00C474C1">
        <w:t>’</w:t>
      </w:r>
      <w:r w:rsidR="00C52F4A" w:rsidRPr="00605EB6">
        <w:t>années écoulées</w:t>
      </w:r>
      <w:r w:rsidR="00C474C1">
        <w:t xml:space="preserve">, </w:t>
      </w:r>
      <w:r w:rsidR="00C52F4A" w:rsidRPr="00605EB6">
        <w:t>si elle vous apparaissait de nouveau</w:t>
      </w:r>
      <w:r w:rsidR="00C474C1">
        <w:t xml:space="preserve">, </w:t>
      </w:r>
      <w:r w:rsidR="00C52F4A" w:rsidRPr="00605EB6">
        <w:t>la reconnaîtriez-vous</w:t>
      </w:r>
      <w:r w:rsidR="00C474C1">
        <w:t> ?</w:t>
      </w:r>
    </w:p>
    <w:p w14:paraId="6A67BF7A" w14:textId="3763D873" w:rsidR="00C474C1" w:rsidRDefault="0094609C" w:rsidP="00C52F4A">
      <w:r>
        <w:t>— </w:t>
      </w:r>
      <w:r w:rsidR="00C52F4A" w:rsidRPr="00605EB6">
        <w:t>Je ne sais pas</w:t>
      </w:r>
      <w:r w:rsidR="00C474C1">
        <w:t xml:space="preserve">, </w:t>
      </w:r>
      <w:r w:rsidR="00C52F4A" w:rsidRPr="00605EB6">
        <w:t>mais je crois bien que oui</w:t>
      </w:r>
      <w:r w:rsidR="00C474C1">
        <w:t>.</w:t>
      </w:r>
    </w:p>
    <w:p w14:paraId="3DA0711F" w14:textId="46DEE5A6" w:rsidR="00C474C1" w:rsidRDefault="0094609C" w:rsidP="00C52F4A">
      <w:r>
        <w:t>— </w:t>
      </w:r>
      <w:r w:rsidR="00C52F4A" w:rsidRPr="00605EB6">
        <w:t>Continuez</w:t>
      </w:r>
      <w:r w:rsidR="00C474C1">
        <w:t xml:space="preserve">, </w:t>
      </w:r>
      <w:r w:rsidR="00C52F4A" w:rsidRPr="00605EB6">
        <w:t>mon ami</w:t>
      </w:r>
      <w:r w:rsidR="00C474C1">
        <w:t xml:space="preserve">, </w:t>
      </w:r>
      <w:r w:rsidR="00C52F4A" w:rsidRPr="00605EB6">
        <w:t>continuez</w:t>
      </w:r>
      <w:r w:rsidR="00C474C1">
        <w:t>.</w:t>
      </w:r>
    </w:p>
    <w:p w14:paraId="2D4FC2C4" w14:textId="21FF8A66" w:rsidR="00C474C1" w:rsidRDefault="0094609C" w:rsidP="00C52F4A">
      <w:r>
        <w:t>— </w:t>
      </w:r>
      <w:r w:rsidR="00C52F4A" w:rsidRPr="00605EB6">
        <w:t>Je vous raconte ce dont je me souviens</w:t>
      </w:r>
      <w:r w:rsidR="00C474C1">
        <w:t xml:space="preserve">, </w:t>
      </w:r>
      <w:r w:rsidR="00C52F4A" w:rsidRPr="00605EB6">
        <w:t>les choses qui ont produit sur moi une impression</w:t>
      </w:r>
      <w:r w:rsidR="00C474C1">
        <w:t xml:space="preserve">, </w:t>
      </w:r>
      <w:r w:rsidR="00C52F4A" w:rsidRPr="00605EB6">
        <w:t>qui m</w:t>
      </w:r>
      <w:r w:rsidR="00C474C1">
        <w:t>’</w:t>
      </w:r>
      <w:r w:rsidR="00C52F4A" w:rsidRPr="00605EB6">
        <w:t>ont frappé</w:t>
      </w:r>
      <w:r w:rsidR="00C474C1">
        <w:t xml:space="preserve">, </w:t>
      </w:r>
      <w:r w:rsidR="00C52F4A" w:rsidRPr="00605EB6">
        <w:t>mais sans ordre</w:t>
      </w:r>
      <w:r w:rsidR="00C474C1">
        <w:t xml:space="preserve">, </w:t>
      </w:r>
      <w:r w:rsidR="00C52F4A" w:rsidRPr="00605EB6">
        <w:t>ne pouvant dire si ceci s</w:t>
      </w:r>
      <w:r w:rsidR="00C474C1">
        <w:t>’</w:t>
      </w:r>
      <w:r w:rsidR="00C52F4A" w:rsidRPr="00605EB6">
        <w:t>est passé avant ou après cela</w:t>
      </w:r>
      <w:r w:rsidR="00C474C1">
        <w:t>.</w:t>
      </w:r>
    </w:p>
    <w:p w14:paraId="71A05F92" w14:textId="6DCB86F8" w:rsidR="00C474C1" w:rsidRDefault="0094609C" w:rsidP="00C52F4A">
      <w:r>
        <w:t>— </w:t>
      </w:r>
      <w:r w:rsidR="00C52F4A" w:rsidRPr="00605EB6">
        <w:t>Ce sont vos souvenirs</w:t>
      </w:r>
      <w:r w:rsidR="00C474C1">
        <w:t xml:space="preserve">, </w:t>
      </w:r>
      <w:r w:rsidR="00C52F4A" w:rsidRPr="00605EB6">
        <w:t>Jean</w:t>
      </w:r>
      <w:r w:rsidR="00C474C1">
        <w:t xml:space="preserve"> ; </w:t>
      </w:r>
      <w:r w:rsidR="00C52F4A" w:rsidRPr="00605EB6">
        <w:t>qu</w:t>
      </w:r>
      <w:r w:rsidR="00C474C1">
        <w:t>’</w:t>
      </w:r>
      <w:r w:rsidR="00C52F4A" w:rsidRPr="00605EB6">
        <w:t>importe dans quel ordre vous les présentez</w:t>
      </w:r>
      <w:r w:rsidR="00C474C1">
        <w:t>. !</w:t>
      </w:r>
    </w:p>
    <w:p w14:paraId="20B7218C" w14:textId="5EFCF0B8" w:rsidR="00C474C1" w:rsidRDefault="0094609C" w:rsidP="00C52F4A">
      <w:r>
        <w:t>— </w:t>
      </w:r>
      <w:r w:rsidR="00C52F4A" w:rsidRPr="00605EB6">
        <w:t>Pendant un certain temps encore</w:t>
      </w:r>
      <w:r w:rsidR="00C474C1">
        <w:t xml:space="preserve">, </w:t>
      </w:r>
      <w:r w:rsidR="00C52F4A" w:rsidRPr="00605EB6">
        <w:t>mon existence resta la même</w:t>
      </w:r>
      <w:r w:rsidR="00C474C1">
        <w:t xml:space="preserve"> ; </w:t>
      </w:r>
      <w:r w:rsidR="00C52F4A" w:rsidRPr="00605EB6">
        <w:t>mais la liberté me fut brusquement ravie</w:t>
      </w:r>
      <w:r w:rsidR="00C474C1">
        <w:t xml:space="preserve">. </w:t>
      </w:r>
      <w:r w:rsidR="00C52F4A" w:rsidRPr="00605EB6">
        <w:t>On avait jugé</w:t>
      </w:r>
      <w:r w:rsidR="00C474C1">
        <w:t xml:space="preserve">, </w:t>
      </w:r>
      <w:r w:rsidR="00C52F4A" w:rsidRPr="00605EB6">
        <w:t>sans doute</w:t>
      </w:r>
      <w:r w:rsidR="00C474C1">
        <w:t xml:space="preserve">, </w:t>
      </w:r>
      <w:r w:rsidR="00C52F4A" w:rsidRPr="00605EB6">
        <w:t>qu</w:t>
      </w:r>
      <w:r w:rsidR="00C474C1">
        <w:t>’</w:t>
      </w:r>
      <w:r w:rsidR="00C52F4A" w:rsidRPr="00605EB6">
        <w:t>il y avait du danger à me laisser vivre dans le bois en sauvage</w:t>
      </w:r>
      <w:r w:rsidR="00C474C1">
        <w:t>.</w:t>
      </w:r>
    </w:p>
    <w:p w14:paraId="7BFBC99F" w14:textId="77777777" w:rsidR="00C474C1" w:rsidRDefault="00C474C1" w:rsidP="00C52F4A">
      <w:r>
        <w:t>» </w:t>
      </w:r>
      <w:r w:rsidR="00C52F4A" w:rsidRPr="00605EB6">
        <w:t>Une nuit</w:t>
      </w:r>
      <w:r>
        <w:t xml:space="preserve">, </w:t>
      </w:r>
      <w:r w:rsidR="00C52F4A" w:rsidRPr="00605EB6">
        <w:t>pendant mon sommeil</w:t>
      </w:r>
      <w:r>
        <w:t xml:space="preserve">, </w:t>
      </w:r>
      <w:r w:rsidR="00C52F4A" w:rsidRPr="00605EB6">
        <w:t>l</w:t>
      </w:r>
      <w:r>
        <w:t>’</w:t>
      </w:r>
      <w:r w:rsidR="00C52F4A" w:rsidRPr="00605EB6">
        <w:t>homme vint me prendre</w:t>
      </w:r>
      <w:r>
        <w:t xml:space="preserve">. </w:t>
      </w:r>
      <w:r w:rsidR="00C52F4A" w:rsidRPr="00605EB6">
        <w:t>Je me réveillai en sursaut entre ses bras</w:t>
      </w:r>
      <w:r>
        <w:t xml:space="preserve"> ; </w:t>
      </w:r>
      <w:r w:rsidR="00C52F4A" w:rsidRPr="00605EB6">
        <w:t>il m</w:t>
      </w:r>
      <w:r>
        <w:t>’</w:t>
      </w:r>
      <w:r w:rsidR="00C52F4A" w:rsidRPr="00605EB6">
        <w:t>emportait</w:t>
      </w:r>
      <w:r>
        <w:t xml:space="preserve">. </w:t>
      </w:r>
      <w:r w:rsidR="00C52F4A" w:rsidRPr="00605EB6">
        <w:t>Vainement j</w:t>
      </w:r>
      <w:r>
        <w:t>’</w:t>
      </w:r>
      <w:r w:rsidR="00C52F4A" w:rsidRPr="00605EB6">
        <w:t>essayai de me défendre</w:t>
      </w:r>
      <w:r>
        <w:t xml:space="preserve">. </w:t>
      </w:r>
      <w:r w:rsidR="00C52F4A" w:rsidRPr="00605EB6">
        <w:t>Je fus jeté dans un endroit sombre</w:t>
      </w:r>
      <w:r>
        <w:t xml:space="preserve">, </w:t>
      </w:r>
      <w:r w:rsidR="00C52F4A" w:rsidRPr="00605EB6">
        <w:t>fermé de tous les côtés</w:t>
      </w:r>
      <w:r>
        <w:t xml:space="preserve">, </w:t>
      </w:r>
      <w:r w:rsidR="00C52F4A" w:rsidRPr="00605EB6">
        <w:t>lequel devait être une cave dont la voûte s</w:t>
      </w:r>
      <w:r>
        <w:t>’</w:t>
      </w:r>
      <w:r w:rsidR="00C52F4A" w:rsidRPr="00605EB6">
        <w:t>était effondrée</w:t>
      </w:r>
      <w:r>
        <w:t>.</w:t>
      </w:r>
    </w:p>
    <w:p w14:paraId="212E3696" w14:textId="77777777" w:rsidR="00C474C1" w:rsidRDefault="00C474C1" w:rsidP="00C52F4A">
      <w:r>
        <w:t>» </w:t>
      </w:r>
      <w:r w:rsidR="00C52F4A" w:rsidRPr="00605EB6">
        <w:t>Quel âge avais-je alors</w:t>
      </w:r>
      <w:r>
        <w:t xml:space="preserve"> ? </w:t>
      </w:r>
      <w:r w:rsidR="00C52F4A" w:rsidRPr="00605EB6">
        <w:t>Je ne saurais le dire</w:t>
      </w:r>
      <w:r>
        <w:t xml:space="preserve">. </w:t>
      </w:r>
      <w:r w:rsidR="00C52F4A" w:rsidRPr="00605EB6">
        <w:t>Combien de temps suis-je resté enfermé dans cette prison</w:t>
      </w:r>
      <w:r>
        <w:t xml:space="preserve"> ? </w:t>
      </w:r>
      <w:r w:rsidR="00C52F4A" w:rsidRPr="00605EB6">
        <w:t>Je l</w:t>
      </w:r>
      <w:r>
        <w:t>’</w:t>
      </w:r>
      <w:r w:rsidR="00C52F4A" w:rsidRPr="00605EB6">
        <w:t>ignore également</w:t>
      </w:r>
      <w:r>
        <w:t>.</w:t>
      </w:r>
    </w:p>
    <w:p w14:paraId="28573208" w14:textId="77777777" w:rsidR="00C474C1" w:rsidRDefault="00C474C1" w:rsidP="00C52F4A">
      <w:r>
        <w:t>» </w:t>
      </w:r>
      <w:r w:rsidR="00C52F4A" w:rsidRPr="00605EB6">
        <w:t>Ici</w:t>
      </w:r>
      <w:r>
        <w:t xml:space="preserve">, </w:t>
      </w:r>
      <w:r w:rsidR="00C52F4A" w:rsidRPr="00605EB6">
        <w:t>il y a une lacune dans mes souvenirs</w:t>
      </w:r>
      <w:r>
        <w:t xml:space="preserve">. </w:t>
      </w:r>
      <w:r w:rsidR="00C52F4A" w:rsidRPr="00605EB6">
        <w:t>Plus rien ne me frappe</w:t>
      </w:r>
      <w:r>
        <w:t xml:space="preserve">, </w:t>
      </w:r>
      <w:r w:rsidR="00C52F4A" w:rsidRPr="00605EB6">
        <w:t>ne m</w:t>
      </w:r>
      <w:r>
        <w:t>’</w:t>
      </w:r>
      <w:r w:rsidR="00C52F4A" w:rsidRPr="00605EB6">
        <w:t>impressionne</w:t>
      </w:r>
      <w:r>
        <w:t xml:space="preserve">, </w:t>
      </w:r>
      <w:r w:rsidR="00C52F4A" w:rsidRPr="00605EB6">
        <w:t>ne m</w:t>
      </w:r>
      <w:r>
        <w:t>’</w:t>
      </w:r>
      <w:r w:rsidR="00C52F4A" w:rsidRPr="00605EB6">
        <w:t>émeut</w:t>
      </w:r>
      <w:r>
        <w:t xml:space="preserve">. </w:t>
      </w:r>
      <w:r w:rsidR="00C52F4A" w:rsidRPr="00605EB6">
        <w:t>Pendant tout le temps de mon emprisonnement</w:t>
      </w:r>
      <w:r>
        <w:t xml:space="preserve">, </w:t>
      </w:r>
      <w:r w:rsidR="00C52F4A" w:rsidRPr="00605EB6">
        <w:t>j</w:t>
      </w:r>
      <w:r>
        <w:t>’</w:t>
      </w:r>
      <w:r w:rsidR="00C52F4A" w:rsidRPr="00605EB6">
        <w:t>ai plus que jamais vécu comme une bête</w:t>
      </w:r>
      <w:r>
        <w:t>.</w:t>
      </w:r>
    </w:p>
    <w:p w14:paraId="5A89A750" w14:textId="77777777" w:rsidR="00C474C1" w:rsidRDefault="00C474C1" w:rsidP="00C52F4A">
      <w:r>
        <w:lastRenderedPageBreak/>
        <w:t>» </w:t>
      </w:r>
      <w:r w:rsidR="00C52F4A" w:rsidRPr="00605EB6">
        <w:t>Enfin</w:t>
      </w:r>
      <w:r>
        <w:t xml:space="preserve">, </w:t>
      </w:r>
      <w:r w:rsidR="00C52F4A" w:rsidRPr="00605EB6">
        <w:t>on me sortit de mon espèce de tombeau</w:t>
      </w:r>
      <w:r>
        <w:t xml:space="preserve"> ; </w:t>
      </w:r>
      <w:r w:rsidR="00C52F4A" w:rsidRPr="00605EB6">
        <w:t>on me fit monter dans une voiture en compagnie de l</w:t>
      </w:r>
      <w:r>
        <w:t>’</w:t>
      </w:r>
      <w:r w:rsidR="00C52F4A" w:rsidRPr="00605EB6">
        <w:t>homme que je connaissais et de deux autres qui m</w:t>
      </w:r>
      <w:r>
        <w:t>’</w:t>
      </w:r>
      <w:r w:rsidR="00C52F4A" w:rsidRPr="00605EB6">
        <w:t>étaient inconnus</w:t>
      </w:r>
      <w:r>
        <w:t xml:space="preserve">. </w:t>
      </w:r>
      <w:r w:rsidR="00C52F4A" w:rsidRPr="00605EB6">
        <w:t>Nous voyageâmes toute la nuit</w:t>
      </w:r>
      <w:r>
        <w:t xml:space="preserve">. </w:t>
      </w:r>
      <w:r w:rsidR="00C52F4A" w:rsidRPr="00605EB6">
        <w:t>Au jour</w:t>
      </w:r>
      <w:r>
        <w:t xml:space="preserve">, </w:t>
      </w:r>
      <w:r w:rsidR="00C52F4A" w:rsidRPr="00605EB6">
        <w:t>nous nous arrêtâmes et les hommes causèrent un instant avec un autre homme et une femme</w:t>
      </w:r>
      <w:r>
        <w:t xml:space="preserve">, </w:t>
      </w:r>
      <w:r w:rsidR="00C52F4A" w:rsidRPr="00605EB6">
        <w:t>qui se trouvaient là</w:t>
      </w:r>
      <w:r>
        <w:t>.</w:t>
      </w:r>
    </w:p>
    <w:p w14:paraId="76773D20" w14:textId="77777777" w:rsidR="00C474C1" w:rsidRDefault="00C474C1" w:rsidP="00C52F4A">
      <w:r>
        <w:t>» </w:t>
      </w:r>
      <w:r w:rsidR="00C52F4A" w:rsidRPr="00605EB6">
        <w:t>Nous étions sur une route</w:t>
      </w:r>
      <w:r>
        <w:t xml:space="preserve">, </w:t>
      </w:r>
      <w:r w:rsidR="00C52F4A" w:rsidRPr="00605EB6">
        <w:t>au milieu d</w:t>
      </w:r>
      <w:r>
        <w:t>’</w:t>
      </w:r>
      <w:r w:rsidR="00C52F4A" w:rsidRPr="00605EB6">
        <w:t>un bois</w:t>
      </w:r>
      <w:r>
        <w:t xml:space="preserve">. </w:t>
      </w:r>
      <w:r w:rsidR="00C52F4A" w:rsidRPr="00605EB6">
        <w:t>Je me souviens de cela comme si c</w:t>
      </w:r>
      <w:r>
        <w:t>’</w:t>
      </w:r>
      <w:r w:rsidR="00C52F4A" w:rsidRPr="00605EB6">
        <w:t>était d</w:t>
      </w:r>
      <w:r>
        <w:t>’</w:t>
      </w:r>
      <w:r w:rsidR="00C52F4A" w:rsidRPr="00605EB6">
        <w:t>hier</w:t>
      </w:r>
      <w:r>
        <w:t xml:space="preserve">, </w:t>
      </w:r>
      <w:r w:rsidR="00C52F4A" w:rsidRPr="00605EB6">
        <w:t>tant fut grande la joie que j</w:t>
      </w:r>
      <w:r>
        <w:t>’</w:t>
      </w:r>
      <w:r w:rsidR="00C52F4A" w:rsidRPr="00605EB6">
        <w:t>éprouvai de revoir des arbres</w:t>
      </w:r>
      <w:r>
        <w:t xml:space="preserve">, </w:t>
      </w:r>
      <w:r w:rsidR="00C52F4A" w:rsidRPr="00605EB6">
        <w:t>de la verdure</w:t>
      </w:r>
      <w:r>
        <w:t xml:space="preserve">, </w:t>
      </w:r>
      <w:r w:rsidR="00C52F4A" w:rsidRPr="00605EB6">
        <w:t>d</w:t>
      </w:r>
      <w:r>
        <w:t>’</w:t>
      </w:r>
      <w:r w:rsidR="00C52F4A" w:rsidRPr="00605EB6">
        <w:t>entendre chanter les oiseaux</w:t>
      </w:r>
      <w:r>
        <w:t>.</w:t>
      </w:r>
    </w:p>
    <w:p w14:paraId="20EF177A" w14:textId="77777777" w:rsidR="00C474C1" w:rsidRDefault="00C474C1" w:rsidP="00C52F4A">
      <w:r>
        <w:t>» </w:t>
      </w:r>
      <w:r w:rsidR="00C52F4A" w:rsidRPr="00605EB6">
        <w:t>Enfin</w:t>
      </w:r>
      <w:r>
        <w:t xml:space="preserve">, </w:t>
      </w:r>
      <w:r w:rsidR="00C52F4A" w:rsidRPr="00605EB6">
        <w:t>la conversation terminée</w:t>
      </w:r>
      <w:r>
        <w:t xml:space="preserve">, </w:t>
      </w:r>
      <w:r w:rsidR="00C52F4A" w:rsidRPr="00605EB6">
        <w:t>je fus transporté de la voiture qui m</w:t>
      </w:r>
      <w:r>
        <w:t>’</w:t>
      </w:r>
      <w:r w:rsidR="00C52F4A" w:rsidRPr="00605EB6">
        <w:t>avait amené dans une autre</w:t>
      </w:r>
      <w:r>
        <w:t>.</w:t>
      </w:r>
    </w:p>
    <w:p w14:paraId="177C809F" w14:textId="77777777" w:rsidR="00C474C1" w:rsidRDefault="00C474C1" w:rsidP="00C52F4A">
      <w:r>
        <w:t>» </w:t>
      </w:r>
      <w:r w:rsidR="00C52F4A" w:rsidRPr="00605EB6">
        <w:t>J</w:t>
      </w:r>
      <w:r>
        <w:t>’</w:t>
      </w:r>
      <w:r w:rsidR="00C52F4A" w:rsidRPr="00605EB6">
        <w:t>ai compris depuis qu</w:t>
      </w:r>
      <w:r>
        <w:t>’</w:t>
      </w:r>
      <w:r w:rsidR="00C52F4A" w:rsidRPr="00605EB6">
        <w:t>on m</w:t>
      </w:r>
      <w:r>
        <w:t>’</w:t>
      </w:r>
      <w:r w:rsidR="00C52F4A" w:rsidRPr="00605EB6">
        <w:t>avait livré</w:t>
      </w:r>
      <w:r>
        <w:t xml:space="preserve">, </w:t>
      </w:r>
      <w:r w:rsidR="00C52F4A" w:rsidRPr="00605EB6">
        <w:t>vendu pour une somme d</w:t>
      </w:r>
      <w:r>
        <w:t>’</w:t>
      </w:r>
      <w:r w:rsidR="00C52F4A" w:rsidRPr="00605EB6">
        <w:t>argent</w:t>
      </w:r>
      <w:r>
        <w:t>.</w:t>
      </w:r>
    </w:p>
    <w:p w14:paraId="3EC51F69" w14:textId="77777777" w:rsidR="00C474C1" w:rsidRDefault="00C474C1" w:rsidP="00C52F4A">
      <w:r>
        <w:t>» </w:t>
      </w:r>
      <w:r w:rsidR="00C52F4A" w:rsidRPr="00605EB6">
        <w:t>L</w:t>
      </w:r>
      <w:r>
        <w:t>’</w:t>
      </w:r>
      <w:r w:rsidR="00C52F4A" w:rsidRPr="00605EB6">
        <w:t>homme et la femme m</w:t>
      </w:r>
      <w:r>
        <w:t>’</w:t>
      </w:r>
      <w:r w:rsidR="00C52F4A" w:rsidRPr="00605EB6">
        <w:t>emmenèrent</w:t>
      </w:r>
      <w:r>
        <w:t xml:space="preserve">, </w:t>
      </w:r>
      <w:r w:rsidR="00C52F4A" w:rsidRPr="00605EB6">
        <w:t>paraissant très satisfaits de m</w:t>
      </w:r>
      <w:r>
        <w:t>’</w:t>
      </w:r>
      <w:r w:rsidR="00C52F4A" w:rsidRPr="00605EB6">
        <w:t>avoir</w:t>
      </w:r>
      <w:r>
        <w:t xml:space="preserve"> ; </w:t>
      </w:r>
      <w:r w:rsidR="00C52F4A" w:rsidRPr="00605EB6">
        <w:t>ils m</w:t>
      </w:r>
      <w:r>
        <w:t>’</w:t>
      </w:r>
      <w:r w:rsidR="00C52F4A" w:rsidRPr="00605EB6">
        <w:t>examinaient curieusement</w:t>
      </w:r>
      <w:r>
        <w:t xml:space="preserve">, </w:t>
      </w:r>
      <w:r w:rsidR="00C52F4A" w:rsidRPr="00605EB6">
        <w:t>comme un phénomène</w:t>
      </w:r>
      <w:r>
        <w:t xml:space="preserve">, </w:t>
      </w:r>
      <w:r w:rsidR="00C52F4A" w:rsidRPr="00605EB6">
        <w:t>me palpaient</w:t>
      </w:r>
      <w:r>
        <w:t xml:space="preserve">, </w:t>
      </w:r>
      <w:r w:rsidR="00C52F4A" w:rsidRPr="00605EB6">
        <w:t>passaient leurs mains dans mes cheveux</w:t>
      </w:r>
      <w:r>
        <w:t xml:space="preserve"> : </w:t>
      </w:r>
      <w:r w:rsidR="00C52F4A" w:rsidRPr="00605EB6">
        <w:t>je crois même qu</w:t>
      </w:r>
      <w:r>
        <w:t>’</w:t>
      </w:r>
      <w:r w:rsidR="00C52F4A" w:rsidRPr="00605EB6">
        <w:t>ils me firent</w:t>
      </w:r>
      <w:r>
        <w:t xml:space="preserve">, </w:t>
      </w:r>
      <w:r w:rsidR="00C52F4A" w:rsidRPr="00605EB6">
        <w:t>ce jour-là</w:t>
      </w:r>
      <w:r>
        <w:t xml:space="preserve">, </w:t>
      </w:r>
      <w:r w:rsidR="00C52F4A" w:rsidRPr="00605EB6">
        <w:t>quelques caresses</w:t>
      </w:r>
      <w:r>
        <w:t>.</w:t>
      </w:r>
    </w:p>
    <w:p w14:paraId="233E7A06" w14:textId="77777777" w:rsidR="00C474C1" w:rsidRDefault="00C474C1" w:rsidP="00C52F4A">
      <w:r>
        <w:t>» </w:t>
      </w:r>
      <w:r w:rsidR="00C52F4A" w:rsidRPr="00605EB6">
        <w:t>Arrivé chez eux</w:t>
      </w:r>
      <w:r>
        <w:t xml:space="preserve">, </w:t>
      </w:r>
      <w:r w:rsidR="00C52F4A" w:rsidRPr="00605EB6">
        <w:t>c</w:t>
      </w:r>
      <w:r>
        <w:t>’</w:t>
      </w:r>
      <w:r w:rsidR="00C52F4A" w:rsidRPr="00605EB6">
        <w:t>est-à-dire à leur maison roulante</w:t>
      </w:r>
      <w:r>
        <w:t xml:space="preserve">, </w:t>
      </w:r>
      <w:r w:rsidR="00C52F4A" w:rsidRPr="00605EB6">
        <w:t>une grande boîte très longue</w:t>
      </w:r>
      <w:r>
        <w:t xml:space="preserve">, </w:t>
      </w:r>
      <w:r w:rsidR="00C52F4A" w:rsidRPr="00605EB6">
        <w:t>fixée sur quatre roues</w:t>
      </w:r>
      <w:r>
        <w:t xml:space="preserve">, </w:t>
      </w:r>
      <w:r w:rsidR="00C52F4A" w:rsidRPr="00605EB6">
        <w:t>je fus enfermé dans une espèce de cabine à peine éclairée où il m</w:t>
      </w:r>
      <w:r>
        <w:t>’</w:t>
      </w:r>
      <w:r w:rsidR="00C52F4A" w:rsidRPr="00605EB6">
        <w:t>était impossible de me tenir debout</w:t>
      </w:r>
      <w:r>
        <w:t xml:space="preserve">. </w:t>
      </w:r>
      <w:r w:rsidR="00C52F4A" w:rsidRPr="00605EB6">
        <w:t>Mais ce n</w:t>
      </w:r>
      <w:r>
        <w:t>’</w:t>
      </w:r>
      <w:r w:rsidR="00C52F4A" w:rsidRPr="00605EB6">
        <w:t>était qu</w:t>
      </w:r>
      <w:r>
        <w:t>’</w:t>
      </w:r>
      <w:r w:rsidR="00C52F4A" w:rsidRPr="00605EB6">
        <w:t>une prison provisoire</w:t>
      </w:r>
      <w:r>
        <w:t xml:space="preserve">, </w:t>
      </w:r>
      <w:r w:rsidR="00C52F4A" w:rsidRPr="00605EB6">
        <w:t>car au bout de quelques jours on me mit dans une cage de fer</w:t>
      </w:r>
      <w:r>
        <w:t xml:space="preserve">, </w:t>
      </w:r>
      <w:r w:rsidR="00C52F4A" w:rsidRPr="00605EB6">
        <w:t>éclairée par un peu de jour venant d</w:t>
      </w:r>
      <w:r>
        <w:t>’</w:t>
      </w:r>
      <w:r w:rsidR="00C52F4A" w:rsidRPr="00605EB6">
        <w:t>en haut</w:t>
      </w:r>
      <w:r>
        <w:t xml:space="preserve">, </w:t>
      </w:r>
      <w:r w:rsidR="00C52F4A" w:rsidRPr="00605EB6">
        <w:t>à travers un petit grillage carré</w:t>
      </w:r>
      <w:r>
        <w:t xml:space="preserve">, </w:t>
      </w:r>
      <w:r w:rsidR="00C52F4A" w:rsidRPr="00605EB6">
        <w:t>large comme la main</w:t>
      </w:r>
      <w:r>
        <w:t xml:space="preserve">. </w:t>
      </w:r>
      <w:r w:rsidR="00C52F4A" w:rsidRPr="00605EB6">
        <w:t>J</w:t>
      </w:r>
      <w:r>
        <w:t>’</w:t>
      </w:r>
      <w:r w:rsidR="00C52F4A" w:rsidRPr="00605EB6">
        <w:t>avais avec moi un paquet de paille sur lequel je pouvais me coucher et dormir</w:t>
      </w:r>
      <w:r>
        <w:t xml:space="preserve">. </w:t>
      </w:r>
      <w:r w:rsidR="00C52F4A" w:rsidRPr="00605EB6">
        <w:t>On ne m</w:t>
      </w:r>
      <w:r>
        <w:t>’</w:t>
      </w:r>
      <w:r w:rsidR="00C52F4A" w:rsidRPr="00605EB6">
        <w:t>adressait jamais la parole</w:t>
      </w:r>
      <w:r>
        <w:t xml:space="preserve">. </w:t>
      </w:r>
      <w:r w:rsidR="00C52F4A" w:rsidRPr="00605EB6">
        <w:t>J</w:t>
      </w:r>
      <w:r>
        <w:t>’</w:t>
      </w:r>
      <w:r w:rsidR="00C52F4A" w:rsidRPr="00605EB6">
        <w:t>obéissais passivement</w:t>
      </w:r>
      <w:r>
        <w:t xml:space="preserve">, </w:t>
      </w:r>
      <w:r w:rsidR="00C52F4A" w:rsidRPr="00605EB6">
        <w:t>craintivement à des signes</w:t>
      </w:r>
      <w:r>
        <w:t xml:space="preserve">, </w:t>
      </w:r>
      <w:r w:rsidR="00C52F4A" w:rsidRPr="00605EB6">
        <w:t xml:space="preserve">à des regards de mon </w:t>
      </w:r>
      <w:r w:rsidR="00C52F4A" w:rsidRPr="00605EB6">
        <w:lastRenderedPageBreak/>
        <w:t>maître</w:t>
      </w:r>
      <w:r>
        <w:t xml:space="preserve">, </w:t>
      </w:r>
      <w:r w:rsidR="00C52F4A" w:rsidRPr="00605EB6">
        <w:t>qui avait toujours un fouet à la main</w:t>
      </w:r>
      <w:r>
        <w:t xml:space="preserve">, </w:t>
      </w:r>
      <w:r w:rsidR="00C52F4A" w:rsidRPr="00605EB6">
        <w:t>prêt à me frapper</w:t>
      </w:r>
      <w:r>
        <w:t>.</w:t>
      </w:r>
    </w:p>
    <w:p w14:paraId="49815473" w14:textId="77777777" w:rsidR="00C474C1" w:rsidRDefault="00C474C1" w:rsidP="00C52F4A">
      <w:r>
        <w:t>» </w:t>
      </w:r>
      <w:r w:rsidR="00C52F4A" w:rsidRPr="00605EB6">
        <w:t>Je n</w:t>
      </w:r>
      <w:r>
        <w:t>’</w:t>
      </w:r>
      <w:r w:rsidR="00C52F4A" w:rsidRPr="00605EB6">
        <w:t>entre pas ici dans des détails inutiles</w:t>
      </w:r>
      <w:r>
        <w:t xml:space="preserve">, </w:t>
      </w:r>
      <w:r w:rsidR="00C52F4A" w:rsidRPr="00605EB6">
        <w:t>puisque vous savez que j</w:t>
      </w:r>
      <w:r>
        <w:t>’</w:t>
      </w:r>
      <w:r w:rsidR="00C52F4A" w:rsidRPr="00605EB6">
        <w:t>appartenais à des saltimbanques</w:t>
      </w:r>
      <w:r>
        <w:t xml:space="preserve">, </w:t>
      </w:r>
      <w:r w:rsidR="00C52F4A" w:rsidRPr="00605EB6">
        <w:t>qui me faisaient voir dans leur baraque comme un jeune sauvage venant de je ne sais quelle contrée inconnue</w:t>
      </w:r>
      <w:r>
        <w:t>.</w:t>
      </w:r>
    </w:p>
    <w:p w14:paraId="48240690" w14:textId="77777777" w:rsidR="00C474C1" w:rsidRDefault="00C474C1" w:rsidP="00C52F4A">
      <w:r>
        <w:t>» </w:t>
      </w:r>
      <w:r w:rsidR="00C52F4A" w:rsidRPr="00605EB6">
        <w:t>On me passait ma nourriture à travers les barreaux de la cage</w:t>
      </w:r>
      <w:r>
        <w:t xml:space="preserve"> ; </w:t>
      </w:r>
      <w:r w:rsidR="00C52F4A" w:rsidRPr="00605EB6">
        <w:t>sous ce rapport je n</w:t>
      </w:r>
      <w:r>
        <w:t>’</w:t>
      </w:r>
      <w:r w:rsidR="00C52F4A" w:rsidRPr="00605EB6">
        <w:t>ai pas eu à me plaindre</w:t>
      </w:r>
      <w:r>
        <w:t xml:space="preserve"> : </w:t>
      </w:r>
      <w:r w:rsidR="00C52F4A" w:rsidRPr="00605EB6">
        <w:t>on me donnait toujours plus que je ne pouvais manger</w:t>
      </w:r>
      <w:r>
        <w:t xml:space="preserve">. </w:t>
      </w:r>
      <w:r w:rsidR="00C52F4A" w:rsidRPr="00605EB6">
        <w:t>On ne me faisait sortir de ma cage que lorsque je devais paraître devant le public</w:t>
      </w:r>
      <w:r>
        <w:t xml:space="preserve">. </w:t>
      </w:r>
      <w:r w:rsidR="00C52F4A" w:rsidRPr="00605EB6">
        <w:t>Alors on me revêtait d</w:t>
      </w:r>
      <w:r>
        <w:t>’</w:t>
      </w:r>
      <w:r w:rsidR="00C52F4A" w:rsidRPr="00605EB6">
        <w:t>un costume bizarre fait d</w:t>
      </w:r>
      <w:r>
        <w:t>’</w:t>
      </w:r>
      <w:r w:rsidR="00C52F4A" w:rsidRPr="00605EB6">
        <w:t>un assemblage de plumes de toutes les couleurs</w:t>
      </w:r>
      <w:r>
        <w:t xml:space="preserve">. </w:t>
      </w:r>
      <w:r w:rsidR="00C52F4A" w:rsidRPr="00605EB6">
        <w:t>Parfois</w:t>
      </w:r>
      <w:r>
        <w:t xml:space="preserve">, </w:t>
      </w:r>
      <w:r w:rsidR="00C52F4A" w:rsidRPr="00605EB6">
        <w:t>pour changer</w:t>
      </w:r>
      <w:r>
        <w:t xml:space="preserve">, </w:t>
      </w:r>
      <w:r w:rsidR="00C52F4A" w:rsidRPr="00605EB6">
        <w:t>on me couvrait la tête d</w:t>
      </w:r>
      <w:r>
        <w:t>’</w:t>
      </w:r>
      <w:r w:rsidR="00C52F4A" w:rsidRPr="00605EB6">
        <w:t>une espèce de toque</w:t>
      </w:r>
      <w:r>
        <w:t xml:space="preserve">, </w:t>
      </w:r>
      <w:r w:rsidR="00C52F4A" w:rsidRPr="00605EB6">
        <w:t>coupée dans une peau de bête et également ornée de plumes rouges</w:t>
      </w:r>
      <w:r>
        <w:t xml:space="preserve">, </w:t>
      </w:r>
      <w:r w:rsidR="00C52F4A" w:rsidRPr="00605EB6">
        <w:t>bleues</w:t>
      </w:r>
      <w:r>
        <w:t xml:space="preserve">, </w:t>
      </w:r>
      <w:r w:rsidR="00C52F4A" w:rsidRPr="00605EB6">
        <w:t>jaunes</w:t>
      </w:r>
      <w:r>
        <w:t xml:space="preserve">, </w:t>
      </w:r>
      <w:r w:rsidR="00C52F4A" w:rsidRPr="00605EB6">
        <w:t>vertes</w:t>
      </w:r>
      <w:r>
        <w:t>.</w:t>
      </w:r>
    </w:p>
    <w:p w14:paraId="4BA1EA27" w14:textId="77777777" w:rsidR="00C474C1" w:rsidRDefault="00C474C1" w:rsidP="00C52F4A">
      <w:r>
        <w:t>» </w:t>
      </w:r>
      <w:r w:rsidR="00C52F4A" w:rsidRPr="00884801">
        <w:t>Je ne vous dirai pas quels furent mes étonnements quand</w:t>
      </w:r>
      <w:r>
        <w:t xml:space="preserve">, </w:t>
      </w:r>
      <w:r w:rsidR="00C52F4A" w:rsidRPr="00884801">
        <w:t>au commencement</w:t>
      </w:r>
      <w:r>
        <w:t xml:space="preserve">, </w:t>
      </w:r>
      <w:r w:rsidR="00C52F4A" w:rsidRPr="00884801">
        <w:t>je vis devant moi une foule remuante</w:t>
      </w:r>
      <w:r>
        <w:t xml:space="preserve">, </w:t>
      </w:r>
      <w:r w:rsidR="00C52F4A" w:rsidRPr="00884801">
        <w:t>bruyante</w:t>
      </w:r>
      <w:r>
        <w:t xml:space="preserve">, </w:t>
      </w:r>
      <w:r w:rsidR="00C52F4A" w:rsidRPr="00884801">
        <w:t>qui me dévorait des yeux</w:t>
      </w:r>
      <w:r>
        <w:t xml:space="preserve"> ; </w:t>
      </w:r>
      <w:r w:rsidR="00C52F4A" w:rsidRPr="00884801">
        <w:t>je ne vous dirai pas non plus mes essais de résistance</w:t>
      </w:r>
      <w:r>
        <w:t xml:space="preserve">, </w:t>
      </w:r>
      <w:r w:rsidR="00C52F4A" w:rsidRPr="00884801">
        <w:t>chaque fois répétés</w:t>
      </w:r>
      <w:r>
        <w:t xml:space="preserve">, </w:t>
      </w:r>
      <w:r w:rsidR="00C52F4A" w:rsidRPr="00884801">
        <w:t>pour ne pas remplir mon rôle</w:t>
      </w:r>
      <w:r>
        <w:t xml:space="preserve">, </w:t>
      </w:r>
      <w:r w:rsidR="00C52F4A" w:rsidRPr="00884801">
        <w:t>mes révoltes intérieures</w:t>
      </w:r>
      <w:r>
        <w:t xml:space="preserve">, </w:t>
      </w:r>
      <w:r w:rsidR="00C52F4A" w:rsidRPr="00884801">
        <w:t>mes colères sourdes</w:t>
      </w:r>
      <w:r>
        <w:t xml:space="preserve">, </w:t>
      </w:r>
      <w:r w:rsidR="00C52F4A" w:rsidRPr="00884801">
        <w:t>mes sanglots retenus</w:t>
      </w:r>
      <w:r>
        <w:t xml:space="preserve">, </w:t>
      </w:r>
      <w:r w:rsidR="00C52F4A" w:rsidRPr="00884801">
        <w:t>mes larmes refoulées</w:t>
      </w:r>
      <w:r>
        <w:t xml:space="preserve">, </w:t>
      </w:r>
      <w:r w:rsidR="00C52F4A" w:rsidRPr="00884801">
        <w:t>mon</w:t>
      </w:r>
      <w:r w:rsidR="00C52F4A" w:rsidRPr="00605EB6">
        <w:t xml:space="preserve"> écœurement</w:t>
      </w:r>
      <w:r>
        <w:t xml:space="preserve">, </w:t>
      </w:r>
      <w:r w:rsidR="00C52F4A" w:rsidRPr="00605EB6">
        <w:t>mon dégoût</w:t>
      </w:r>
      <w:r>
        <w:t>.</w:t>
      </w:r>
    </w:p>
    <w:p w14:paraId="3C511DEE" w14:textId="77777777" w:rsidR="00C474C1" w:rsidRDefault="00C474C1" w:rsidP="00C52F4A">
      <w:r>
        <w:t>» </w:t>
      </w:r>
      <w:r w:rsidR="00C52F4A" w:rsidRPr="00605EB6">
        <w:t>Mais mon maître</w:t>
      </w:r>
      <w:r>
        <w:t xml:space="preserve">, </w:t>
      </w:r>
      <w:r w:rsidR="00C52F4A" w:rsidRPr="00605EB6">
        <w:t>qui ne se gênait pas pour me rouer de coups</w:t>
      </w:r>
      <w:r>
        <w:t xml:space="preserve">, </w:t>
      </w:r>
      <w:r w:rsidR="00C52F4A" w:rsidRPr="00605EB6">
        <w:t>avait sur moi la puissance du dompteur sur ses animaux</w:t>
      </w:r>
      <w:r>
        <w:t xml:space="preserve"> : </w:t>
      </w:r>
      <w:r w:rsidR="00C52F4A" w:rsidRPr="00605EB6">
        <w:t>je tremblais sous son regard et</w:t>
      </w:r>
      <w:r>
        <w:t xml:space="preserve">, </w:t>
      </w:r>
      <w:r w:rsidR="00C52F4A" w:rsidRPr="00605EB6">
        <w:t>esclave dont on avait broyé la volonté</w:t>
      </w:r>
      <w:r>
        <w:t xml:space="preserve">, </w:t>
      </w:r>
      <w:r w:rsidR="00C52F4A" w:rsidRPr="00605EB6">
        <w:t>j</w:t>
      </w:r>
      <w:r>
        <w:t>’</w:t>
      </w:r>
      <w:r w:rsidR="00C52F4A" w:rsidRPr="00605EB6">
        <w:t>obéissais</w:t>
      </w:r>
      <w:r>
        <w:t xml:space="preserve">. </w:t>
      </w:r>
      <w:r w:rsidR="00C52F4A" w:rsidRPr="00605EB6">
        <w:t>Quel martyre</w:t>
      </w:r>
      <w:r>
        <w:t xml:space="preserve"> ! </w:t>
      </w:r>
      <w:r w:rsidR="00C52F4A" w:rsidRPr="00605EB6">
        <w:t>Souffrances sans nom</w:t>
      </w:r>
      <w:r>
        <w:t xml:space="preserve"> ! </w:t>
      </w:r>
      <w:r w:rsidR="00C52F4A" w:rsidRPr="00605EB6">
        <w:t>Car</w:t>
      </w:r>
      <w:r>
        <w:t xml:space="preserve">, </w:t>
      </w:r>
      <w:r w:rsidR="00C52F4A" w:rsidRPr="00605EB6">
        <w:t>hélas</w:t>
      </w:r>
      <w:r>
        <w:t xml:space="preserve"> ! </w:t>
      </w:r>
      <w:r w:rsidR="00C52F4A" w:rsidRPr="00605EB6">
        <w:t>j</w:t>
      </w:r>
      <w:r>
        <w:t>’</w:t>
      </w:r>
      <w:r w:rsidR="00C52F4A" w:rsidRPr="00605EB6">
        <w:t>avais conscience de mon humiliation</w:t>
      </w:r>
      <w:r>
        <w:t xml:space="preserve">, </w:t>
      </w:r>
      <w:r w:rsidR="00C52F4A" w:rsidRPr="00605EB6">
        <w:t>de ma dégradation</w:t>
      </w:r>
      <w:r>
        <w:t xml:space="preserve">, </w:t>
      </w:r>
      <w:r w:rsidR="00C52F4A" w:rsidRPr="00605EB6">
        <w:t>de ma honte</w:t>
      </w:r>
      <w:r>
        <w:t> !</w:t>
      </w:r>
    </w:p>
    <w:p w14:paraId="0EA8A8D3" w14:textId="77777777" w:rsidR="00C474C1" w:rsidRDefault="00C474C1" w:rsidP="00C52F4A">
      <w:r>
        <w:t>» </w:t>
      </w:r>
      <w:r w:rsidR="00C52F4A" w:rsidRPr="00605EB6">
        <w:t>Devant ce public qui battait des mains</w:t>
      </w:r>
      <w:r>
        <w:t xml:space="preserve">, </w:t>
      </w:r>
      <w:r w:rsidR="00C52F4A" w:rsidRPr="00605EB6">
        <w:t>qui riait à se tordre</w:t>
      </w:r>
      <w:r>
        <w:t xml:space="preserve">, </w:t>
      </w:r>
      <w:r w:rsidR="00C52F4A" w:rsidRPr="00605EB6">
        <w:t>il me fallait manger de la viande saignante</w:t>
      </w:r>
      <w:r>
        <w:t xml:space="preserve">, </w:t>
      </w:r>
      <w:r w:rsidR="00C52F4A" w:rsidRPr="00605EB6">
        <w:t>et</w:t>
      </w:r>
      <w:r>
        <w:t xml:space="preserve">, </w:t>
      </w:r>
      <w:r w:rsidR="00C52F4A" w:rsidRPr="00605EB6">
        <w:t xml:space="preserve">chose </w:t>
      </w:r>
      <w:r w:rsidR="00C52F4A" w:rsidRPr="00605EB6">
        <w:lastRenderedPageBreak/>
        <w:t>plus horrible encore</w:t>
      </w:r>
      <w:r>
        <w:t xml:space="preserve">, </w:t>
      </w:r>
      <w:r w:rsidR="00C52F4A" w:rsidRPr="00605EB6">
        <w:t>de jeunes lapins et des oiseaux vivants que j</w:t>
      </w:r>
      <w:r>
        <w:t>’</w:t>
      </w:r>
      <w:r w:rsidR="00C52F4A" w:rsidRPr="00605EB6">
        <w:t>écorchais et plumais avec mes dents</w:t>
      </w:r>
      <w:r>
        <w:t xml:space="preserve">. </w:t>
      </w:r>
      <w:r w:rsidR="00C52F4A" w:rsidRPr="00605EB6">
        <w:t>Quand</w:t>
      </w:r>
      <w:r>
        <w:t xml:space="preserve">, </w:t>
      </w:r>
      <w:r w:rsidR="00C52F4A" w:rsidRPr="00605EB6">
        <w:t>pris de dégoût</w:t>
      </w:r>
      <w:r>
        <w:t xml:space="preserve">, </w:t>
      </w:r>
      <w:r w:rsidR="00C52F4A" w:rsidRPr="00605EB6">
        <w:t>je ne voulais pas faire ce qu</w:t>
      </w:r>
      <w:r>
        <w:t>’</w:t>
      </w:r>
      <w:r w:rsidR="00C52F4A" w:rsidRPr="00605EB6">
        <w:t>on m</w:t>
      </w:r>
      <w:r>
        <w:t>’</w:t>
      </w:r>
      <w:r w:rsidR="00C52F4A" w:rsidRPr="00605EB6">
        <w:t>ordonnait</w:t>
      </w:r>
      <w:r>
        <w:t xml:space="preserve">, </w:t>
      </w:r>
      <w:r w:rsidR="00C52F4A" w:rsidRPr="00605EB6">
        <w:t>mon maître m</w:t>
      </w:r>
      <w:r>
        <w:t>’</w:t>
      </w:r>
      <w:r w:rsidR="00C52F4A" w:rsidRPr="00605EB6">
        <w:t>enfonçait dans la chair une aiguille fixée à l</w:t>
      </w:r>
      <w:r>
        <w:t>’</w:t>
      </w:r>
      <w:r w:rsidR="00C52F4A" w:rsidRPr="00605EB6">
        <w:t>extrémité d</w:t>
      </w:r>
      <w:r>
        <w:t>’</w:t>
      </w:r>
      <w:r w:rsidR="00C52F4A" w:rsidRPr="00605EB6">
        <w:t>une baguette qu</w:t>
      </w:r>
      <w:r>
        <w:t>’</w:t>
      </w:r>
      <w:r w:rsidR="00C52F4A" w:rsidRPr="00605EB6">
        <w:t>il avait à la main</w:t>
      </w:r>
      <w:r>
        <w:t xml:space="preserve">. </w:t>
      </w:r>
      <w:r w:rsidR="00C52F4A" w:rsidRPr="00605EB6">
        <w:t>Alors je poussais un cri de véritable sauvage</w:t>
      </w:r>
      <w:r>
        <w:t xml:space="preserve">, </w:t>
      </w:r>
      <w:r w:rsidR="00C52F4A" w:rsidRPr="00605EB6">
        <w:t>et la douleur me faisait faire des grimaces devant lesquelles les éclats de rire des spectateurs redoublaient</w:t>
      </w:r>
      <w:r>
        <w:t>.</w:t>
      </w:r>
    </w:p>
    <w:p w14:paraId="6B55C678" w14:textId="77777777" w:rsidR="00C474C1" w:rsidRDefault="00C474C1" w:rsidP="00C52F4A">
      <w:r>
        <w:t>» </w:t>
      </w:r>
      <w:r w:rsidR="00C52F4A" w:rsidRPr="00605EB6">
        <w:t>Mais c</w:t>
      </w:r>
      <w:r>
        <w:t>’</w:t>
      </w:r>
      <w:r w:rsidR="00C52F4A" w:rsidRPr="00605EB6">
        <w:t>est assez vous parler de ces choses douloureuses</w:t>
      </w:r>
      <w:r>
        <w:t xml:space="preserve">, </w:t>
      </w:r>
      <w:r w:rsidR="00C52F4A" w:rsidRPr="00605EB6">
        <w:t>dont maintenant encore le souvenir me fait frissonner</w:t>
      </w:r>
      <w:r>
        <w:t>.</w:t>
      </w:r>
    </w:p>
    <w:p w14:paraId="61F00BF5" w14:textId="77777777" w:rsidR="00C474C1" w:rsidRDefault="00C474C1" w:rsidP="00C52F4A">
      <w:r>
        <w:t>» </w:t>
      </w:r>
      <w:r w:rsidR="00C52F4A" w:rsidRPr="00605EB6">
        <w:t>J</w:t>
      </w:r>
      <w:r>
        <w:t>’</w:t>
      </w:r>
      <w:r w:rsidR="00C52F4A" w:rsidRPr="00605EB6">
        <w:t>étais devenu</w:t>
      </w:r>
      <w:r>
        <w:t xml:space="preserve">, </w:t>
      </w:r>
      <w:r w:rsidR="00C52F4A" w:rsidRPr="00605EB6">
        <w:t>en dépit de tout</w:t>
      </w:r>
      <w:r>
        <w:t xml:space="preserve">, </w:t>
      </w:r>
      <w:r w:rsidR="00C52F4A" w:rsidRPr="00605EB6">
        <w:t>grand et fort et</w:t>
      </w:r>
      <w:r>
        <w:t xml:space="preserve">, </w:t>
      </w:r>
      <w:r w:rsidR="00C52F4A" w:rsidRPr="00605EB6">
        <w:t>depuis longtemps déjà</w:t>
      </w:r>
      <w:r>
        <w:t xml:space="preserve">, </w:t>
      </w:r>
      <w:r w:rsidR="00C52F4A" w:rsidRPr="00605EB6">
        <w:t>je n</w:t>
      </w:r>
      <w:r>
        <w:t>’</w:t>
      </w:r>
      <w:r w:rsidR="00C52F4A" w:rsidRPr="00605EB6">
        <w:t>avais plus qu</w:t>
      </w:r>
      <w:r>
        <w:t>’</w:t>
      </w:r>
      <w:r w:rsidR="00C52F4A" w:rsidRPr="00605EB6">
        <w:t>une seule pensée</w:t>
      </w:r>
      <w:r>
        <w:t xml:space="preserve">, </w:t>
      </w:r>
      <w:r w:rsidR="00C52F4A" w:rsidRPr="00605EB6">
        <w:t>m</w:t>
      </w:r>
      <w:r>
        <w:t>’</w:t>
      </w:r>
      <w:r w:rsidR="00C52F4A" w:rsidRPr="00605EB6">
        <w:t>échapper des mains de mes tyrans</w:t>
      </w:r>
      <w:r>
        <w:t xml:space="preserve">, </w:t>
      </w:r>
      <w:r w:rsidR="00C52F4A" w:rsidRPr="00605EB6">
        <w:t>reprendre ma liberté</w:t>
      </w:r>
      <w:r>
        <w:t xml:space="preserve">. </w:t>
      </w:r>
      <w:r w:rsidR="00C52F4A" w:rsidRPr="00605EB6">
        <w:t>La chose était difficile</w:t>
      </w:r>
      <w:r>
        <w:t xml:space="preserve">, </w:t>
      </w:r>
      <w:r w:rsidR="00C52F4A" w:rsidRPr="00605EB6">
        <w:t>car</w:t>
      </w:r>
      <w:r>
        <w:t xml:space="preserve">, </w:t>
      </w:r>
      <w:r w:rsidR="00C52F4A" w:rsidRPr="00605EB6">
        <w:t>lorsque je n</w:t>
      </w:r>
      <w:r>
        <w:t>’</w:t>
      </w:r>
      <w:r w:rsidR="00C52F4A" w:rsidRPr="00605EB6">
        <w:t>étais pas enfermé dans ma cage</w:t>
      </w:r>
      <w:r>
        <w:t xml:space="preserve">, </w:t>
      </w:r>
      <w:r w:rsidR="00C52F4A" w:rsidRPr="00605EB6">
        <w:t>on avait constamment l</w:t>
      </w:r>
      <w:r>
        <w:t>’</w:t>
      </w:r>
      <w:r w:rsidR="00C52F4A" w:rsidRPr="00605EB6">
        <w:t>œil sur moi</w:t>
      </w:r>
      <w:r>
        <w:t>.</w:t>
      </w:r>
    </w:p>
    <w:p w14:paraId="2E73119C" w14:textId="77777777" w:rsidR="00C474C1" w:rsidRDefault="00C474C1" w:rsidP="00C52F4A">
      <w:r>
        <w:t>» </w:t>
      </w:r>
      <w:r w:rsidR="00C52F4A" w:rsidRPr="00605EB6">
        <w:t>Une nuit</w:t>
      </w:r>
      <w:r>
        <w:t xml:space="preserve">, </w:t>
      </w:r>
      <w:r w:rsidR="00C52F4A" w:rsidRPr="00605EB6">
        <w:t>après une représentation pendant laquelle la terrible aiguille m</w:t>
      </w:r>
      <w:r>
        <w:t>’</w:t>
      </w:r>
      <w:r w:rsidR="00C52F4A" w:rsidRPr="00605EB6">
        <w:t>avait piqué quatre ou cinq fois</w:t>
      </w:r>
      <w:r>
        <w:t xml:space="preserve">, </w:t>
      </w:r>
      <w:r w:rsidR="00C52F4A" w:rsidRPr="00605EB6">
        <w:t>je m</w:t>
      </w:r>
      <w:r>
        <w:t>’</w:t>
      </w:r>
      <w:r w:rsidR="00C52F4A" w:rsidRPr="00605EB6">
        <w:t>aperçus</w:t>
      </w:r>
      <w:r>
        <w:t xml:space="preserve">, </w:t>
      </w:r>
      <w:r w:rsidR="00C52F4A" w:rsidRPr="00605EB6">
        <w:t>ô bonheur</w:t>
      </w:r>
      <w:r>
        <w:t xml:space="preserve"> ! </w:t>
      </w:r>
      <w:r w:rsidR="00C52F4A" w:rsidRPr="00605EB6">
        <w:t>que</w:t>
      </w:r>
      <w:r>
        <w:t xml:space="preserve">, </w:t>
      </w:r>
      <w:r w:rsidR="00C52F4A" w:rsidRPr="00605EB6">
        <w:t>par oubli ou maladresse</w:t>
      </w:r>
      <w:r>
        <w:t xml:space="preserve">, </w:t>
      </w:r>
      <w:r w:rsidR="00C52F4A" w:rsidRPr="00605EB6">
        <w:t>on n</w:t>
      </w:r>
      <w:r>
        <w:t>’</w:t>
      </w:r>
      <w:r w:rsidR="00C52F4A" w:rsidRPr="00605EB6">
        <w:t>avait pas fermé à clef la porte de ma prison</w:t>
      </w:r>
      <w:r>
        <w:t xml:space="preserve"> ; </w:t>
      </w:r>
      <w:r w:rsidR="00C52F4A" w:rsidRPr="00605EB6">
        <w:t>je n</w:t>
      </w:r>
      <w:r>
        <w:t>’</w:t>
      </w:r>
      <w:r w:rsidR="00C52F4A" w:rsidRPr="00605EB6">
        <w:t>eus qu</w:t>
      </w:r>
      <w:r>
        <w:t>’</w:t>
      </w:r>
      <w:r w:rsidR="00C52F4A" w:rsidRPr="00605EB6">
        <w:t>à la pousser pour l</w:t>
      </w:r>
      <w:r>
        <w:t>’</w:t>
      </w:r>
      <w:r w:rsidR="00C52F4A" w:rsidRPr="00605EB6">
        <w:t>ouvrir</w:t>
      </w:r>
      <w:r>
        <w:t xml:space="preserve">. </w:t>
      </w:r>
      <w:r w:rsidR="00C52F4A" w:rsidRPr="00605EB6">
        <w:t>J</w:t>
      </w:r>
      <w:r>
        <w:t>’</w:t>
      </w:r>
      <w:r w:rsidR="00C52F4A" w:rsidRPr="00605EB6">
        <w:t>étais seul dans la voiture</w:t>
      </w:r>
      <w:r>
        <w:t xml:space="preserve">. </w:t>
      </w:r>
      <w:r w:rsidR="00C52F4A" w:rsidRPr="00605EB6">
        <w:t>La troupe</w:t>
      </w:r>
      <w:r>
        <w:t xml:space="preserve">, </w:t>
      </w:r>
      <w:r w:rsidR="00C52F4A" w:rsidRPr="00605EB6">
        <w:t>il est vrai</w:t>
      </w:r>
      <w:r>
        <w:t xml:space="preserve">, </w:t>
      </w:r>
      <w:r w:rsidR="00C52F4A" w:rsidRPr="00605EB6">
        <w:t>n</w:t>
      </w:r>
      <w:r>
        <w:t>’</w:t>
      </w:r>
      <w:r w:rsidR="00C52F4A" w:rsidRPr="00605EB6">
        <w:t>était pas loin</w:t>
      </w:r>
      <w:r>
        <w:t xml:space="preserve">. </w:t>
      </w:r>
      <w:r w:rsidR="00C52F4A" w:rsidRPr="00605EB6">
        <w:t>Réunis sous la tente</w:t>
      </w:r>
      <w:r>
        <w:t xml:space="preserve">, </w:t>
      </w:r>
      <w:r w:rsidR="00C52F4A" w:rsidRPr="00605EB6">
        <w:t>les saltimbanques faisaient bombance</w:t>
      </w:r>
      <w:r>
        <w:t xml:space="preserve">. </w:t>
      </w:r>
      <w:r w:rsidR="00C52F4A" w:rsidRPr="00605EB6">
        <w:t>Sans doute</w:t>
      </w:r>
      <w:r>
        <w:t xml:space="preserve">, </w:t>
      </w:r>
      <w:r w:rsidR="00C52F4A" w:rsidRPr="00605EB6">
        <w:t>les recettes de la journée avaient été excellentes</w:t>
      </w:r>
      <w:r>
        <w:t xml:space="preserve">. </w:t>
      </w:r>
      <w:r w:rsidR="00C52F4A" w:rsidRPr="00605EB6">
        <w:t>J</w:t>
      </w:r>
      <w:r>
        <w:t>’</w:t>
      </w:r>
      <w:r w:rsidR="00C52F4A" w:rsidRPr="00605EB6">
        <w:t>entendais des bruits de vaisselle</w:t>
      </w:r>
      <w:r>
        <w:t xml:space="preserve">, </w:t>
      </w:r>
      <w:r w:rsidR="00C52F4A" w:rsidRPr="00605EB6">
        <w:t>des éclats de voix</w:t>
      </w:r>
      <w:r>
        <w:t xml:space="preserve">, </w:t>
      </w:r>
      <w:r w:rsidR="00C52F4A" w:rsidRPr="00605EB6">
        <w:t>des chants</w:t>
      </w:r>
      <w:r>
        <w:t xml:space="preserve">, </w:t>
      </w:r>
      <w:r w:rsidR="00C52F4A" w:rsidRPr="00605EB6">
        <w:t>des rires</w:t>
      </w:r>
      <w:r>
        <w:t xml:space="preserve">. </w:t>
      </w:r>
      <w:r w:rsidR="00C52F4A" w:rsidRPr="00605EB6">
        <w:t>Et j</w:t>
      </w:r>
      <w:r>
        <w:t>’</w:t>
      </w:r>
      <w:r w:rsidR="00C52F4A" w:rsidRPr="00605EB6">
        <w:t>étais seul</w:t>
      </w:r>
      <w:r>
        <w:t xml:space="preserve">, </w:t>
      </w:r>
      <w:r w:rsidR="00C52F4A" w:rsidRPr="00605EB6">
        <w:t>hors de ma prison</w:t>
      </w:r>
      <w:r>
        <w:t xml:space="preserve"> ! </w:t>
      </w:r>
      <w:r w:rsidR="00C52F4A" w:rsidRPr="00605EB6">
        <w:t>Oh</w:t>
      </w:r>
      <w:r>
        <w:t xml:space="preserve"> ! </w:t>
      </w:r>
      <w:r w:rsidR="00C52F4A" w:rsidRPr="00605EB6">
        <w:t>comme mon cœur battait</w:t>
      </w:r>
      <w:r>
        <w:t xml:space="preserve"> ! </w:t>
      </w:r>
      <w:r w:rsidR="00C52F4A" w:rsidRPr="00605EB6">
        <w:t>Le moment de prendre la fuite était enfin venu</w:t>
      </w:r>
      <w:r>
        <w:t>.</w:t>
      </w:r>
    </w:p>
    <w:p w14:paraId="71E7C87A" w14:textId="77777777" w:rsidR="00C474C1" w:rsidRDefault="00C474C1" w:rsidP="00C52F4A">
      <w:r>
        <w:t>» </w:t>
      </w:r>
      <w:r w:rsidR="00C52F4A" w:rsidRPr="00605EB6">
        <w:t>Certes</w:t>
      </w:r>
      <w:r>
        <w:t xml:space="preserve">, </w:t>
      </w:r>
      <w:r w:rsidR="00C52F4A" w:rsidRPr="00605EB6">
        <w:t>l</w:t>
      </w:r>
      <w:r>
        <w:t>’</w:t>
      </w:r>
      <w:r w:rsidR="00C52F4A" w:rsidRPr="00605EB6">
        <w:t>occasion était trop belle pour que je la laissasse échapper</w:t>
      </w:r>
      <w:r>
        <w:t xml:space="preserve">. </w:t>
      </w:r>
      <w:r w:rsidR="00C52F4A" w:rsidRPr="00605EB6">
        <w:t>Je traversai les deux compartiments de la voiture faisant suite à celui que la cage occupait dans le fond</w:t>
      </w:r>
      <w:r>
        <w:t xml:space="preserve">, </w:t>
      </w:r>
      <w:r w:rsidR="00C52F4A" w:rsidRPr="00605EB6">
        <w:t>et je vis le beau ciel constellé d</w:t>
      </w:r>
      <w:r>
        <w:t>’</w:t>
      </w:r>
      <w:r w:rsidR="00C52F4A" w:rsidRPr="00605EB6">
        <w:t>étoiles</w:t>
      </w:r>
      <w:r>
        <w:t xml:space="preserve">. </w:t>
      </w:r>
      <w:r w:rsidR="00C52F4A" w:rsidRPr="00605EB6">
        <w:t>La lune éclairait les alentours</w:t>
      </w:r>
      <w:r>
        <w:t xml:space="preserve">. </w:t>
      </w:r>
      <w:r w:rsidR="00C52F4A" w:rsidRPr="00605EB6">
        <w:t>Je jetai de tous les côtés des regards rapides</w:t>
      </w:r>
      <w:r>
        <w:t xml:space="preserve">. </w:t>
      </w:r>
      <w:r w:rsidR="00C52F4A" w:rsidRPr="00605EB6">
        <w:t>Pas un homme</w:t>
      </w:r>
      <w:r>
        <w:t xml:space="preserve">, </w:t>
      </w:r>
      <w:r w:rsidR="00C52F4A" w:rsidRPr="00605EB6">
        <w:t>pas même le gros chien</w:t>
      </w:r>
      <w:r>
        <w:t xml:space="preserve">, </w:t>
      </w:r>
      <w:r w:rsidR="00C52F4A" w:rsidRPr="00605EB6">
        <w:t>un de mes gardiens</w:t>
      </w:r>
      <w:r>
        <w:t xml:space="preserve">, </w:t>
      </w:r>
      <w:r w:rsidR="00C52F4A" w:rsidRPr="00605EB6">
        <w:t xml:space="preserve">qui </w:t>
      </w:r>
      <w:r w:rsidR="00C52F4A" w:rsidRPr="00605EB6">
        <w:lastRenderedPageBreak/>
        <w:t>aurait pu donner l</w:t>
      </w:r>
      <w:r>
        <w:t>’</w:t>
      </w:r>
      <w:r w:rsidR="00C52F4A" w:rsidRPr="00605EB6">
        <w:t>alerte et faire accourir mes tyrans</w:t>
      </w:r>
      <w:r>
        <w:t xml:space="preserve">. </w:t>
      </w:r>
      <w:r w:rsidR="00C52F4A" w:rsidRPr="00605EB6">
        <w:t>L</w:t>
      </w:r>
      <w:r>
        <w:t>’</w:t>
      </w:r>
      <w:r w:rsidR="00C52F4A" w:rsidRPr="00605EB6">
        <w:t>animal était sans doute auprès de ses maîtres</w:t>
      </w:r>
      <w:r>
        <w:t xml:space="preserve">, </w:t>
      </w:r>
      <w:r w:rsidR="00C52F4A" w:rsidRPr="00605EB6">
        <w:t>en train de dévorer</w:t>
      </w:r>
      <w:r>
        <w:t xml:space="preserve">, </w:t>
      </w:r>
      <w:r w:rsidR="00C52F4A" w:rsidRPr="00605EB6">
        <w:t>sous la table</w:t>
      </w:r>
      <w:r>
        <w:t xml:space="preserve">, </w:t>
      </w:r>
      <w:r w:rsidR="00C52F4A" w:rsidRPr="00605EB6">
        <w:t>les reliefs du festin</w:t>
      </w:r>
      <w:r>
        <w:t>.</w:t>
      </w:r>
    </w:p>
    <w:p w14:paraId="5CCCD94A" w14:textId="77777777" w:rsidR="00C474C1" w:rsidRDefault="00C474C1" w:rsidP="00C52F4A">
      <w:r>
        <w:t>» </w:t>
      </w:r>
      <w:r w:rsidR="00C52F4A" w:rsidRPr="00605EB6">
        <w:t>Les cris joyeux</w:t>
      </w:r>
      <w:r>
        <w:t xml:space="preserve">, </w:t>
      </w:r>
      <w:r w:rsidR="00C52F4A" w:rsidRPr="00605EB6">
        <w:t>les chants continuaient</w:t>
      </w:r>
      <w:r>
        <w:t xml:space="preserve">. </w:t>
      </w:r>
      <w:r w:rsidR="00C52F4A" w:rsidRPr="00605EB6">
        <w:t>Je compris cependant que je ne devais pas perdre une minute</w:t>
      </w:r>
      <w:r>
        <w:t xml:space="preserve">. </w:t>
      </w:r>
      <w:r w:rsidR="00C52F4A" w:rsidRPr="00605EB6">
        <w:t>Je sautai en bas de la voiture et je filai à toute vitesse</w:t>
      </w:r>
      <w:r>
        <w:t>.</w:t>
      </w:r>
    </w:p>
    <w:p w14:paraId="01F32B75" w14:textId="77777777" w:rsidR="00C474C1" w:rsidRDefault="00C474C1" w:rsidP="00C52F4A">
      <w:r>
        <w:t>» </w:t>
      </w:r>
      <w:r w:rsidR="00C52F4A" w:rsidRPr="00605EB6">
        <w:t>Bientôt une route se trouva devant moi</w:t>
      </w:r>
      <w:r>
        <w:t xml:space="preserve">, </w:t>
      </w:r>
      <w:r w:rsidR="00C52F4A" w:rsidRPr="00605EB6">
        <w:t>je la suivis</w:t>
      </w:r>
      <w:r>
        <w:t xml:space="preserve">. </w:t>
      </w:r>
      <w:r w:rsidR="00C52F4A" w:rsidRPr="00605EB6">
        <w:t>Où allais-je</w:t>
      </w:r>
      <w:r>
        <w:t xml:space="preserve"> ? </w:t>
      </w:r>
      <w:r w:rsidR="00C52F4A" w:rsidRPr="00605EB6">
        <w:t>Je l</w:t>
      </w:r>
      <w:r>
        <w:t>’</w:t>
      </w:r>
      <w:r w:rsidR="00C52F4A" w:rsidRPr="00605EB6">
        <w:t>ignorais</w:t>
      </w:r>
      <w:r>
        <w:t xml:space="preserve">. </w:t>
      </w:r>
      <w:r w:rsidR="00C52F4A" w:rsidRPr="00605EB6">
        <w:t>Mais qu</w:t>
      </w:r>
      <w:r>
        <w:t>’</w:t>
      </w:r>
      <w:r w:rsidR="00C52F4A" w:rsidRPr="00605EB6">
        <w:t>importe</w:t>
      </w:r>
      <w:r>
        <w:t xml:space="preserve"> ? </w:t>
      </w:r>
      <w:r w:rsidR="00C52F4A" w:rsidRPr="00605EB6">
        <w:t>J</w:t>
      </w:r>
      <w:r>
        <w:t>’</w:t>
      </w:r>
      <w:r w:rsidR="00C52F4A" w:rsidRPr="00605EB6">
        <w:t>étais libre</w:t>
      </w:r>
      <w:r>
        <w:t xml:space="preserve">, </w:t>
      </w:r>
      <w:r w:rsidR="00C52F4A" w:rsidRPr="00605EB6">
        <w:t>libre</w:t>
      </w:r>
      <w:r>
        <w:t> !…</w:t>
      </w:r>
    </w:p>
    <w:p w14:paraId="179869F8" w14:textId="77777777" w:rsidR="00C474C1" w:rsidRDefault="00C474C1" w:rsidP="00C52F4A">
      <w:r>
        <w:t>» </w:t>
      </w:r>
      <w:r w:rsidR="00C52F4A" w:rsidRPr="00605EB6">
        <w:t>Ah</w:t>
      </w:r>
      <w:r>
        <w:t xml:space="preserve"> ! </w:t>
      </w:r>
      <w:r w:rsidR="00C52F4A" w:rsidRPr="00605EB6">
        <w:t>comme je respirais avec ivresse</w:t>
      </w:r>
      <w:r>
        <w:t xml:space="preserve"> ! </w:t>
      </w:r>
      <w:r w:rsidR="00C52F4A" w:rsidRPr="00605EB6">
        <w:t>Comme cela me faisait du bien de boire en courant</w:t>
      </w:r>
      <w:r>
        <w:t xml:space="preserve">, </w:t>
      </w:r>
      <w:r w:rsidR="00C52F4A" w:rsidRPr="00605EB6">
        <w:t>en bondissant</w:t>
      </w:r>
      <w:r>
        <w:t xml:space="preserve">, </w:t>
      </w:r>
      <w:r w:rsidR="00C52F4A" w:rsidRPr="00605EB6">
        <w:t>l</w:t>
      </w:r>
      <w:r>
        <w:t>’</w:t>
      </w:r>
      <w:r w:rsidR="00C52F4A" w:rsidRPr="00605EB6">
        <w:t>air frais et embaumé de la plus belle de mes nuits</w:t>
      </w:r>
      <w:r>
        <w:t xml:space="preserve"> ! </w:t>
      </w:r>
      <w:r w:rsidR="00C52F4A" w:rsidRPr="00605EB6">
        <w:t>Je courus ainsi sans m</w:t>
      </w:r>
      <w:r>
        <w:t>’</w:t>
      </w:r>
      <w:r w:rsidR="00C52F4A" w:rsidRPr="00605EB6">
        <w:t>arrêter</w:t>
      </w:r>
      <w:r>
        <w:t xml:space="preserve">, </w:t>
      </w:r>
      <w:r w:rsidR="00C52F4A" w:rsidRPr="00605EB6">
        <w:t>sans éprouver la moindre fatigue jusqu</w:t>
      </w:r>
      <w:r>
        <w:t>’</w:t>
      </w:r>
      <w:r w:rsidR="00C52F4A" w:rsidRPr="00605EB6">
        <w:t>au moment où parurent les premières lueurs du jour</w:t>
      </w:r>
      <w:r>
        <w:t>.</w:t>
      </w:r>
    </w:p>
    <w:p w14:paraId="498A86B0" w14:textId="77777777" w:rsidR="00C474C1" w:rsidRDefault="00C474C1" w:rsidP="00C52F4A">
      <w:r>
        <w:t>» </w:t>
      </w:r>
      <w:r w:rsidR="00C52F4A" w:rsidRPr="00605EB6">
        <w:t>Je fis halte</w:t>
      </w:r>
      <w:r>
        <w:t xml:space="preserve">. </w:t>
      </w:r>
      <w:r w:rsidR="00C52F4A" w:rsidRPr="00605EB6">
        <w:t>La ligne blanche de la route était devant moi</w:t>
      </w:r>
      <w:r>
        <w:t xml:space="preserve"> ; </w:t>
      </w:r>
      <w:r w:rsidR="00C52F4A" w:rsidRPr="00605EB6">
        <w:t>à droite</w:t>
      </w:r>
      <w:r>
        <w:t xml:space="preserve">, </w:t>
      </w:r>
      <w:r w:rsidR="00C52F4A" w:rsidRPr="00605EB6">
        <w:t>des champs</w:t>
      </w:r>
      <w:r>
        <w:t xml:space="preserve">, </w:t>
      </w:r>
      <w:r w:rsidR="00C52F4A" w:rsidRPr="00605EB6">
        <w:t>des prairies</w:t>
      </w:r>
      <w:r>
        <w:t xml:space="preserve"> ; </w:t>
      </w:r>
      <w:r w:rsidR="00C52F4A" w:rsidRPr="00605EB6">
        <w:t>à gauche</w:t>
      </w:r>
      <w:r>
        <w:t xml:space="preserve">, </w:t>
      </w:r>
      <w:r w:rsidR="00C52F4A" w:rsidRPr="00605EB6">
        <w:t>je vis un bois</w:t>
      </w:r>
      <w:r>
        <w:t xml:space="preserve">. </w:t>
      </w:r>
      <w:r w:rsidR="00C52F4A" w:rsidRPr="00605EB6">
        <w:t>Aussitôt</w:t>
      </w:r>
      <w:r>
        <w:t xml:space="preserve">, </w:t>
      </w:r>
      <w:r w:rsidR="00C52F4A" w:rsidRPr="00605EB6">
        <w:t>tous les instincts de mon enfance se réveillèrent en moi et je poussai un cri de joie</w:t>
      </w:r>
      <w:r>
        <w:t xml:space="preserve">, </w:t>
      </w:r>
      <w:r w:rsidR="00C52F4A" w:rsidRPr="00605EB6">
        <w:t>un cri de délivrance</w:t>
      </w:r>
      <w:r>
        <w:t xml:space="preserve"> ! </w:t>
      </w:r>
      <w:r w:rsidR="00C52F4A" w:rsidRPr="00605EB6">
        <w:t>En moins de dix minutes je fus dans la forêt</w:t>
      </w:r>
      <w:r>
        <w:t xml:space="preserve">, </w:t>
      </w:r>
      <w:r w:rsidR="00C52F4A" w:rsidRPr="00605EB6">
        <w:t>et je m</w:t>
      </w:r>
      <w:r>
        <w:t>’</w:t>
      </w:r>
      <w:r w:rsidR="00C52F4A" w:rsidRPr="00605EB6">
        <w:t>y enfonçai</w:t>
      </w:r>
      <w:r>
        <w:t xml:space="preserve">, </w:t>
      </w:r>
      <w:r w:rsidR="00C52F4A" w:rsidRPr="00605EB6">
        <w:t>cherchant de préférence les plus épais fourrés</w:t>
      </w:r>
      <w:r>
        <w:t xml:space="preserve">. </w:t>
      </w:r>
      <w:r w:rsidR="00C52F4A" w:rsidRPr="00605EB6">
        <w:t>Je retrouvai ces lianes dentelées</w:t>
      </w:r>
      <w:r>
        <w:t xml:space="preserve">, </w:t>
      </w:r>
      <w:r w:rsidR="00C52F4A" w:rsidRPr="00605EB6">
        <w:t>les ronces qui m</w:t>
      </w:r>
      <w:r>
        <w:t>’</w:t>
      </w:r>
      <w:r w:rsidR="00C52F4A" w:rsidRPr="00605EB6">
        <w:t>étaient si chères autrefois</w:t>
      </w:r>
      <w:r>
        <w:t xml:space="preserve">. </w:t>
      </w:r>
      <w:r w:rsidR="00C52F4A" w:rsidRPr="00605EB6">
        <w:t>Je rencontrai un ruisseau dans lequel je me jetai pour me désaltérer</w:t>
      </w:r>
      <w:r>
        <w:t xml:space="preserve">. </w:t>
      </w:r>
      <w:r w:rsidR="00C52F4A" w:rsidRPr="00605EB6">
        <w:t>Un peu plus loin</w:t>
      </w:r>
      <w:r>
        <w:t xml:space="preserve">, </w:t>
      </w:r>
      <w:r w:rsidR="00C52F4A" w:rsidRPr="00605EB6">
        <w:t>je m</w:t>
      </w:r>
      <w:r>
        <w:t>’</w:t>
      </w:r>
      <w:r w:rsidR="00C52F4A" w:rsidRPr="00605EB6">
        <w:t>arrêtai dans un endroit sombre</w:t>
      </w:r>
      <w:r>
        <w:t xml:space="preserve">, </w:t>
      </w:r>
      <w:r w:rsidR="00C52F4A" w:rsidRPr="00605EB6">
        <w:t>sauvage</w:t>
      </w:r>
      <w:r>
        <w:t xml:space="preserve"> ; </w:t>
      </w:r>
      <w:r w:rsidR="00C52F4A" w:rsidRPr="00605EB6">
        <w:t>je me roulai sur l</w:t>
      </w:r>
      <w:r>
        <w:t>’</w:t>
      </w:r>
      <w:r w:rsidR="00C52F4A" w:rsidRPr="00605EB6">
        <w:t>herbe et la mousse en pleurant de joie</w:t>
      </w:r>
      <w:r>
        <w:t xml:space="preserve">, </w:t>
      </w:r>
      <w:r w:rsidR="00C52F4A" w:rsidRPr="00605EB6">
        <w:t>puis je m</w:t>
      </w:r>
      <w:r>
        <w:t>’</w:t>
      </w:r>
      <w:r w:rsidR="00C52F4A" w:rsidRPr="00605EB6">
        <w:t>endormis</w:t>
      </w:r>
      <w:r>
        <w:t>.</w:t>
      </w:r>
    </w:p>
    <w:p w14:paraId="49E77411" w14:textId="77777777" w:rsidR="00C474C1" w:rsidRDefault="00C474C1" w:rsidP="00C52F4A">
      <w:r>
        <w:t>» </w:t>
      </w:r>
      <w:r w:rsidR="00C52F4A" w:rsidRPr="00605EB6">
        <w:t>Quand je me réveillai</w:t>
      </w:r>
      <w:r>
        <w:t xml:space="preserve">, </w:t>
      </w:r>
      <w:r w:rsidR="00C52F4A" w:rsidRPr="00605EB6">
        <w:t>le soleil avait déjà fait les deux tiers de sa course</w:t>
      </w:r>
      <w:r>
        <w:t xml:space="preserve">. </w:t>
      </w:r>
      <w:r w:rsidR="00C52F4A" w:rsidRPr="00605EB6">
        <w:t>Je ne savais pas prier</w:t>
      </w:r>
      <w:r>
        <w:t xml:space="preserve">, </w:t>
      </w:r>
      <w:r w:rsidR="00C52F4A" w:rsidRPr="00605EB6">
        <w:t>je n</w:t>
      </w:r>
      <w:r>
        <w:t>’</w:t>
      </w:r>
      <w:r w:rsidR="00C52F4A" w:rsidRPr="00605EB6">
        <w:t>avais aucune idée de la divinité</w:t>
      </w:r>
      <w:r>
        <w:t xml:space="preserve">, </w:t>
      </w:r>
      <w:r w:rsidR="00C52F4A" w:rsidRPr="00605EB6">
        <w:t>et cependant je me mis à genoux et regardai le ciel avec un vif sentiment de reconnaissance</w:t>
      </w:r>
      <w:r>
        <w:t xml:space="preserve">. </w:t>
      </w:r>
      <w:r w:rsidR="00C52F4A" w:rsidRPr="00605EB6">
        <w:t>Je sentis que j</w:t>
      </w:r>
      <w:r>
        <w:t>’</w:t>
      </w:r>
      <w:r w:rsidR="00C52F4A" w:rsidRPr="00605EB6">
        <w:t>avais faim</w:t>
      </w:r>
      <w:r>
        <w:t xml:space="preserve">. </w:t>
      </w:r>
      <w:r w:rsidR="00C52F4A" w:rsidRPr="00605EB6">
        <w:t xml:space="preserve">Mais trouver ma nourriture dans le bois </w:t>
      </w:r>
      <w:r w:rsidR="00C52F4A" w:rsidRPr="00605EB6">
        <w:lastRenderedPageBreak/>
        <w:t>n</w:t>
      </w:r>
      <w:r>
        <w:t>’</w:t>
      </w:r>
      <w:r w:rsidR="00C52F4A" w:rsidRPr="00605EB6">
        <w:t>était pas d</w:t>
      </w:r>
      <w:r>
        <w:t>’</w:t>
      </w:r>
      <w:r w:rsidR="00C52F4A" w:rsidRPr="00605EB6">
        <w:t>une extrême difficulté</w:t>
      </w:r>
      <w:r>
        <w:t xml:space="preserve"> : </w:t>
      </w:r>
      <w:r w:rsidR="00C52F4A" w:rsidRPr="00605EB6">
        <w:t>je me souvins de mes jeunes années</w:t>
      </w:r>
      <w:r>
        <w:t xml:space="preserve">, </w:t>
      </w:r>
      <w:r w:rsidR="00C52F4A" w:rsidRPr="00605EB6">
        <w:t>et vous savez comment j</w:t>
      </w:r>
      <w:r>
        <w:t>’</w:t>
      </w:r>
      <w:r w:rsidR="00C52F4A" w:rsidRPr="00605EB6">
        <w:t>ai trouvé les moyens de vivre dans la forêt de Mareille</w:t>
      </w:r>
      <w:r>
        <w:t>.</w:t>
      </w:r>
    </w:p>
    <w:p w14:paraId="2A1C64AA" w14:textId="77777777" w:rsidR="00C474C1" w:rsidRDefault="00C474C1" w:rsidP="00C52F4A">
      <w:r>
        <w:t>» </w:t>
      </w:r>
      <w:r w:rsidR="00C52F4A" w:rsidRPr="00605EB6">
        <w:t>Je restai dans mon bois pendant je ne sais combien de jours</w:t>
      </w:r>
      <w:r>
        <w:t xml:space="preserve">, </w:t>
      </w:r>
      <w:r w:rsidR="00C52F4A" w:rsidRPr="00605EB6">
        <w:t>ne m</w:t>
      </w:r>
      <w:r>
        <w:t>’</w:t>
      </w:r>
      <w:r w:rsidR="00C52F4A" w:rsidRPr="00605EB6">
        <w:t>éloignant guère des fourrés</w:t>
      </w:r>
      <w:r>
        <w:t xml:space="preserve">, </w:t>
      </w:r>
      <w:r w:rsidR="00C52F4A" w:rsidRPr="00605EB6">
        <w:t>tremblant au moindre bruit</w:t>
      </w:r>
      <w:r>
        <w:t xml:space="preserve">, </w:t>
      </w:r>
      <w:r w:rsidR="00C52F4A" w:rsidRPr="00605EB6">
        <w:t>tellement je redoutais de retomber entre les mains des saltimbanques</w:t>
      </w:r>
      <w:r>
        <w:t xml:space="preserve">. </w:t>
      </w:r>
      <w:r w:rsidR="00C52F4A" w:rsidRPr="00605EB6">
        <w:t>Homme sauvage</w:t>
      </w:r>
      <w:r>
        <w:t xml:space="preserve">, </w:t>
      </w:r>
      <w:r w:rsidR="00C52F4A" w:rsidRPr="00605EB6">
        <w:t>ne sachant rien</w:t>
      </w:r>
      <w:r>
        <w:t xml:space="preserve">, </w:t>
      </w:r>
      <w:r w:rsidR="00C52F4A" w:rsidRPr="00605EB6">
        <w:t>ne connaissant rien</w:t>
      </w:r>
      <w:r>
        <w:t xml:space="preserve">, </w:t>
      </w:r>
      <w:r w:rsidR="00C52F4A" w:rsidRPr="00605EB6">
        <w:t>j</w:t>
      </w:r>
      <w:r>
        <w:t>’</w:t>
      </w:r>
      <w:r w:rsidR="00C52F4A" w:rsidRPr="00605EB6">
        <w:t>avais peur de tous les hommes</w:t>
      </w:r>
      <w:r>
        <w:t xml:space="preserve"> ; </w:t>
      </w:r>
      <w:r w:rsidR="00C52F4A" w:rsidRPr="00605EB6">
        <w:t>l</w:t>
      </w:r>
      <w:r>
        <w:t>’</w:t>
      </w:r>
      <w:r w:rsidR="00C52F4A" w:rsidRPr="00605EB6">
        <w:t>homme était pour moi le pire des ennemis</w:t>
      </w:r>
      <w:r>
        <w:t xml:space="preserve">. </w:t>
      </w:r>
      <w:r w:rsidR="00C52F4A" w:rsidRPr="00605EB6">
        <w:t>Quand je voyais les chevreuils</w:t>
      </w:r>
      <w:r>
        <w:t xml:space="preserve">, </w:t>
      </w:r>
      <w:r w:rsidR="00C52F4A" w:rsidRPr="00605EB6">
        <w:t>les sangliers</w:t>
      </w:r>
      <w:r>
        <w:t xml:space="preserve">, </w:t>
      </w:r>
      <w:r w:rsidR="00C52F4A" w:rsidRPr="00605EB6">
        <w:t>les loups eux-mêmes s</w:t>
      </w:r>
      <w:r>
        <w:t>’</w:t>
      </w:r>
      <w:r w:rsidR="00C52F4A" w:rsidRPr="00605EB6">
        <w:t>enfuir à mon approche</w:t>
      </w:r>
      <w:r>
        <w:t xml:space="preserve">, </w:t>
      </w:r>
      <w:r w:rsidR="00C52F4A" w:rsidRPr="00605EB6">
        <w:t>je pensais à cet autre animal</w:t>
      </w:r>
      <w:r>
        <w:t xml:space="preserve">, </w:t>
      </w:r>
      <w:r w:rsidR="00C52F4A" w:rsidRPr="00605EB6">
        <w:t>pareil à moi</w:t>
      </w:r>
      <w:r>
        <w:t xml:space="preserve">, </w:t>
      </w:r>
      <w:r w:rsidR="00C52F4A" w:rsidRPr="00605EB6">
        <w:t>qui</w:t>
      </w:r>
      <w:r>
        <w:t xml:space="preserve">, </w:t>
      </w:r>
      <w:r w:rsidR="00C52F4A" w:rsidRPr="00605EB6">
        <w:t>seul</w:t>
      </w:r>
      <w:r>
        <w:t xml:space="preserve">, </w:t>
      </w:r>
      <w:r w:rsidR="00C52F4A" w:rsidRPr="00605EB6">
        <w:t>m</w:t>
      </w:r>
      <w:r>
        <w:t>’</w:t>
      </w:r>
      <w:r w:rsidR="00C52F4A" w:rsidRPr="00605EB6">
        <w:t>avait fait du mal</w:t>
      </w:r>
      <w:r>
        <w:t>.</w:t>
      </w:r>
    </w:p>
    <w:p w14:paraId="47DA08C6" w14:textId="77777777" w:rsidR="00C474C1" w:rsidRDefault="00C474C1" w:rsidP="00C52F4A">
      <w:r>
        <w:t>» </w:t>
      </w:r>
      <w:r w:rsidR="00C52F4A" w:rsidRPr="00605EB6">
        <w:t>Enfin</w:t>
      </w:r>
      <w:r>
        <w:t xml:space="preserve">, </w:t>
      </w:r>
      <w:r w:rsidR="00C52F4A" w:rsidRPr="00605EB6">
        <w:t>je devins moins craintif et je me mis à explorer le bois</w:t>
      </w:r>
      <w:r>
        <w:t xml:space="preserve">. </w:t>
      </w:r>
      <w:r w:rsidR="00C52F4A" w:rsidRPr="00605EB6">
        <w:t>Sans doute je ne le trouvai pas assez grand</w:t>
      </w:r>
      <w:r>
        <w:t xml:space="preserve">, </w:t>
      </w:r>
      <w:r w:rsidR="00C52F4A" w:rsidRPr="00605EB6">
        <w:t>car je le quittai pour me réfugier dans un autre</w:t>
      </w:r>
      <w:r>
        <w:t xml:space="preserve">, </w:t>
      </w:r>
      <w:r w:rsidR="00C52F4A" w:rsidRPr="00605EB6">
        <w:t>dont je m</w:t>
      </w:r>
      <w:r>
        <w:t>’</w:t>
      </w:r>
      <w:r w:rsidR="00C52F4A" w:rsidRPr="00605EB6">
        <w:t>éloignai bientôt également et probablement pour la même cause</w:t>
      </w:r>
      <w:r>
        <w:t xml:space="preserve">. </w:t>
      </w:r>
      <w:r w:rsidR="00C52F4A" w:rsidRPr="00605EB6">
        <w:t>Je fus ainsi errant</w:t>
      </w:r>
      <w:r>
        <w:t xml:space="preserve">, </w:t>
      </w:r>
      <w:r w:rsidR="00C52F4A" w:rsidRPr="00605EB6">
        <w:t>ne me fixant sérieusement nulle part</w:t>
      </w:r>
      <w:r>
        <w:t xml:space="preserve">, </w:t>
      </w:r>
      <w:r w:rsidR="00C52F4A" w:rsidRPr="00605EB6">
        <w:t>pendant tout le reste de l</w:t>
      </w:r>
      <w:r>
        <w:t>’</w:t>
      </w:r>
      <w:r w:rsidR="00C52F4A" w:rsidRPr="00605EB6">
        <w:t>été et l</w:t>
      </w:r>
      <w:r>
        <w:t>’</w:t>
      </w:r>
      <w:r w:rsidR="00C52F4A" w:rsidRPr="00605EB6">
        <w:t>hiver suivant</w:t>
      </w:r>
      <w:r>
        <w:t xml:space="preserve">. </w:t>
      </w:r>
      <w:r w:rsidR="00C52F4A" w:rsidRPr="00605EB6">
        <w:t>Je me souviens que c</w:t>
      </w:r>
      <w:r>
        <w:t>’</w:t>
      </w:r>
      <w:r w:rsidR="00C52F4A" w:rsidRPr="00605EB6">
        <w:t>est au commencement de la belle saison que j</w:t>
      </w:r>
      <w:r>
        <w:t>’</w:t>
      </w:r>
      <w:r w:rsidR="00C52F4A" w:rsidRPr="00605EB6">
        <w:t>arrivai ainsi</w:t>
      </w:r>
      <w:r>
        <w:t xml:space="preserve">, </w:t>
      </w:r>
      <w:r w:rsidR="00C52F4A" w:rsidRPr="00605EB6">
        <w:t>de bois en bois</w:t>
      </w:r>
      <w:r>
        <w:t xml:space="preserve">, </w:t>
      </w:r>
      <w:r w:rsidR="00C52F4A" w:rsidRPr="00605EB6">
        <w:t>dans ceux de Mareille</w:t>
      </w:r>
      <w:r>
        <w:t>.</w:t>
      </w:r>
    </w:p>
    <w:p w14:paraId="256719BD" w14:textId="77777777" w:rsidR="00C474C1" w:rsidRDefault="00C474C1" w:rsidP="00C52F4A">
      <w:r>
        <w:t>» </w:t>
      </w:r>
      <w:r w:rsidR="00C52F4A" w:rsidRPr="00605EB6">
        <w:t>Vous savez</w:t>
      </w:r>
      <w:r>
        <w:t xml:space="preserve">, </w:t>
      </w:r>
      <w:r w:rsidR="00C52F4A" w:rsidRPr="00605EB6">
        <w:t>monsieur</w:t>
      </w:r>
      <w:r>
        <w:t xml:space="preserve">, </w:t>
      </w:r>
      <w:r w:rsidR="00C52F4A" w:rsidRPr="00605EB6">
        <w:t>comment je fus pris un jour par les chasseurs</w:t>
      </w:r>
      <w:r>
        <w:t xml:space="preserve">, </w:t>
      </w:r>
      <w:r w:rsidR="00C52F4A" w:rsidRPr="00605EB6">
        <w:t>et comment la bonne Catherine et Jacques Grandin</w:t>
      </w:r>
      <w:r>
        <w:t xml:space="preserve">, </w:t>
      </w:r>
      <w:r w:rsidR="00C52F4A" w:rsidRPr="00605EB6">
        <w:t>devenu depuis l</w:t>
      </w:r>
      <w:r>
        <w:t>’</w:t>
      </w:r>
      <w:r w:rsidR="00C52F4A" w:rsidRPr="00605EB6">
        <w:t>ami de Jean Loup</w:t>
      </w:r>
      <w:r>
        <w:t xml:space="preserve">, </w:t>
      </w:r>
      <w:r w:rsidR="00C52F4A" w:rsidRPr="00605EB6">
        <w:t>m</w:t>
      </w:r>
      <w:r>
        <w:t>’</w:t>
      </w:r>
      <w:r w:rsidR="00C52F4A" w:rsidRPr="00605EB6">
        <w:t>ont rendu la liberté</w:t>
      </w:r>
      <w:r>
        <w:t>.</w:t>
      </w:r>
    </w:p>
    <w:p w14:paraId="33F9CBBB" w14:textId="77777777" w:rsidR="00C474C1" w:rsidRDefault="00C474C1" w:rsidP="00C52F4A">
      <w:r>
        <w:t>» </w:t>
      </w:r>
      <w:r w:rsidR="00C52F4A" w:rsidRPr="00605EB6">
        <w:t>Rentré dans le bois</w:t>
      </w:r>
      <w:r>
        <w:t xml:space="preserve">, </w:t>
      </w:r>
      <w:r w:rsidR="00C52F4A" w:rsidRPr="00605EB6">
        <w:t>ma première pensée fut de fuir pour toujours un endroit où j</w:t>
      </w:r>
      <w:r>
        <w:t>’</w:t>
      </w:r>
      <w:r w:rsidR="00C52F4A" w:rsidRPr="00605EB6">
        <w:t>avais tout à redouter</w:t>
      </w:r>
      <w:r>
        <w:t xml:space="preserve">. </w:t>
      </w:r>
      <w:r w:rsidR="00C52F4A" w:rsidRPr="00605EB6">
        <w:t>Mais il y avait à Mareille trois personnes qui</w:t>
      </w:r>
      <w:r>
        <w:t xml:space="preserve">, </w:t>
      </w:r>
      <w:r w:rsidR="00C52F4A" w:rsidRPr="00605EB6">
        <w:t>loin de me maltraiter</w:t>
      </w:r>
      <w:r>
        <w:t xml:space="preserve">, </w:t>
      </w:r>
      <w:r w:rsidR="00C52F4A" w:rsidRPr="00605EB6">
        <w:t>m</w:t>
      </w:r>
      <w:r>
        <w:t>’</w:t>
      </w:r>
      <w:r w:rsidR="00C52F4A" w:rsidRPr="00605EB6">
        <w:t>avaient au contraire témoigné de l</w:t>
      </w:r>
      <w:r>
        <w:t>’</w:t>
      </w:r>
      <w:r w:rsidR="00C52F4A" w:rsidRPr="00605EB6">
        <w:t>affection</w:t>
      </w:r>
      <w:r>
        <w:t xml:space="preserve"> ; </w:t>
      </w:r>
      <w:r w:rsidR="00C52F4A" w:rsidRPr="00605EB6">
        <w:t>je me rappelais le regard doux</w:t>
      </w:r>
      <w:r>
        <w:t xml:space="preserve">, </w:t>
      </w:r>
      <w:r w:rsidR="00C52F4A" w:rsidRPr="00605EB6">
        <w:t>affectueux du vieillard</w:t>
      </w:r>
      <w:r>
        <w:t xml:space="preserve">, </w:t>
      </w:r>
      <w:r w:rsidR="00C52F4A" w:rsidRPr="00605EB6">
        <w:t>sa bonté</w:t>
      </w:r>
      <w:r>
        <w:t xml:space="preserve"> ; </w:t>
      </w:r>
      <w:r w:rsidR="00C52F4A" w:rsidRPr="00605EB6">
        <w:t>le jeune garçon m</w:t>
      </w:r>
      <w:r>
        <w:t>’</w:t>
      </w:r>
      <w:r w:rsidR="00C52F4A" w:rsidRPr="00605EB6">
        <w:t>avait pris la main</w:t>
      </w:r>
      <w:r>
        <w:t xml:space="preserve">, </w:t>
      </w:r>
      <w:r w:rsidR="00C52F4A" w:rsidRPr="00605EB6">
        <w:t xml:space="preserve">et le son de sa voix avait pénétré </w:t>
      </w:r>
      <w:r w:rsidR="00C52F4A" w:rsidRPr="00605EB6">
        <w:lastRenderedPageBreak/>
        <w:t>jusqu</w:t>
      </w:r>
      <w:r>
        <w:t>’</w:t>
      </w:r>
      <w:r w:rsidR="00C52F4A" w:rsidRPr="00605EB6">
        <w:t>à mon cœur</w:t>
      </w:r>
      <w:r>
        <w:t xml:space="preserve"> ; </w:t>
      </w:r>
      <w:r w:rsidR="00C52F4A" w:rsidRPr="00605EB6">
        <w:t>j</w:t>
      </w:r>
      <w:r>
        <w:t>’</w:t>
      </w:r>
      <w:r w:rsidR="00C52F4A" w:rsidRPr="00605EB6">
        <w:t>avais vu pleurer la femme qui me rappelait la figure blanche aperçue à la fenêtre</w:t>
      </w:r>
      <w:r>
        <w:t>.</w:t>
      </w:r>
    </w:p>
    <w:p w14:paraId="372E79D9" w14:textId="77777777" w:rsidR="00C474C1" w:rsidRDefault="00C474C1" w:rsidP="00C52F4A">
      <w:pPr>
        <w:rPr>
          <w:bCs/>
        </w:rPr>
      </w:pPr>
      <w:r>
        <w:t>» </w:t>
      </w:r>
      <w:r w:rsidR="00C52F4A" w:rsidRPr="00605EB6">
        <w:t>Tous les hommes n</w:t>
      </w:r>
      <w:r>
        <w:t>’</w:t>
      </w:r>
      <w:r w:rsidR="00C52F4A" w:rsidRPr="00605EB6">
        <w:t>étaient donc pas méchants</w:t>
      </w:r>
      <w:r>
        <w:t xml:space="preserve"> ? </w:t>
      </w:r>
      <w:r w:rsidR="00C52F4A" w:rsidRPr="00605EB6">
        <w:t>Il y en avait donc de bons</w:t>
      </w:r>
      <w:r>
        <w:t> ?</w:t>
      </w:r>
    </w:p>
    <w:p w14:paraId="1D542298" w14:textId="77777777" w:rsidR="00C474C1" w:rsidRDefault="00C474C1" w:rsidP="00C52F4A">
      <w:r>
        <w:rPr>
          <w:bCs/>
        </w:rPr>
        <w:t>» </w:t>
      </w:r>
      <w:r w:rsidR="00C52F4A" w:rsidRPr="00605EB6">
        <w:t>À cause de la bonne Catherine</w:t>
      </w:r>
      <w:r>
        <w:t xml:space="preserve">, </w:t>
      </w:r>
      <w:r w:rsidR="00C52F4A" w:rsidRPr="00605EB6">
        <w:t>de Jacques Grandin et de Jacques Vaillant</w:t>
      </w:r>
      <w:r>
        <w:t xml:space="preserve">, </w:t>
      </w:r>
      <w:r w:rsidR="00C52F4A" w:rsidRPr="00605EB6">
        <w:t>je restai dans la forêt</w:t>
      </w:r>
      <w:r>
        <w:t xml:space="preserve">, </w:t>
      </w:r>
      <w:r w:rsidR="00C52F4A" w:rsidRPr="00605EB6">
        <w:t>sentant bien que j</w:t>
      </w:r>
      <w:r>
        <w:t>’</w:t>
      </w:r>
      <w:r w:rsidR="00C52F4A" w:rsidRPr="00605EB6">
        <w:t>avais en eux des amis qui</w:t>
      </w:r>
      <w:r>
        <w:t xml:space="preserve">, </w:t>
      </w:r>
      <w:r w:rsidR="00C52F4A" w:rsidRPr="00605EB6">
        <w:t>au besoin</w:t>
      </w:r>
      <w:r>
        <w:t xml:space="preserve">, </w:t>
      </w:r>
      <w:r w:rsidR="00C52F4A" w:rsidRPr="00605EB6">
        <w:t>me protégeraient et me défendraient</w:t>
      </w:r>
      <w:r>
        <w:t xml:space="preserve">. </w:t>
      </w:r>
      <w:r w:rsidR="00C52F4A" w:rsidRPr="00605EB6">
        <w:t>D</w:t>
      </w:r>
      <w:r>
        <w:t>’</w:t>
      </w:r>
      <w:r w:rsidR="00C52F4A" w:rsidRPr="00605EB6">
        <w:t>ailleurs nul ne cherchant plus à m</w:t>
      </w:r>
      <w:r>
        <w:t>’</w:t>
      </w:r>
      <w:r w:rsidR="00C52F4A" w:rsidRPr="00605EB6">
        <w:t>inquiéter</w:t>
      </w:r>
      <w:r>
        <w:t xml:space="preserve">, </w:t>
      </w:r>
      <w:r w:rsidR="00C52F4A" w:rsidRPr="00605EB6">
        <w:t>je ne tardai pas à comprendre que je n</w:t>
      </w:r>
      <w:r>
        <w:t>’</w:t>
      </w:r>
      <w:r w:rsidR="00C52F4A" w:rsidRPr="00605EB6">
        <w:t>avais plus à avoir aucune crainte</w:t>
      </w:r>
      <w:r>
        <w:t>.</w:t>
      </w:r>
    </w:p>
    <w:p w14:paraId="3FBC6667" w14:textId="77777777" w:rsidR="00C474C1" w:rsidRDefault="00C474C1" w:rsidP="00C52F4A">
      <w:r>
        <w:t>» </w:t>
      </w:r>
      <w:r w:rsidR="00C52F4A" w:rsidRPr="00605EB6">
        <w:t>Savoir que les hommes n</w:t>
      </w:r>
      <w:r>
        <w:t>’</w:t>
      </w:r>
      <w:r w:rsidR="00C52F4A" w:rsidRPr="00605EB6">
        <w:t>étaient pas tous méchants</w:t>
      </w:r>
      <w:r>
        <w:t xml:space="preserve">, </w:t>
      </w:r>
      <w:r w:rsidR="00C52F4A" w:rsidRPr="00605EB6">
        <w:t>qu</w:t>
      </w:r>
      <w:r>
        <w:t>’</w:t>
      </w:r>
      <w:r w:rsidR="00C52F4A" w:rsidRPr="00605EB6">
        <w:t>il y en avait de bons</w:t>
      </w:r>
      <w:r>
        <w:t xml:space="preserve">, </w:t>
      </w:r>
      <w:r w:rsidR="00C52F4A" w:rsidRPr="00605EB6">
        <w:t>avait été pour moi une découverte dont je devais subir peu à peu l</w:t>
      </w:r>
      <w:r>
        <w:t>’</w:t>
      </w:r>
      <w:r w:rsidR="00C52F4A" w:rsidRPr="00605EB6">
        <w:t>heureuse influence</w:t>
      </w:r>
      <w:r>
        <w:t xml:space="preserve">. </w:t>
      </w:r>
      <w:r w:rsidR="00C52F4A" w:rsidRPr="00605EB6">
        <w:t>En effet</w:t>
      </w:r>
      <w:r>
        <w:t xml:space="preserve">, </w:t>
      </w:r>
      <w:r w:rsidR="00C52F4A" w:rsidRPr="00605EB6">
        <w:t>je devins moins farouche et perdis beaucoup de ma sauvagerie</w:t>
      </w:r>
      <w:r>
        <w:t>.</w:t>
      </w:r>
    </w:p>
    <w:p w14:paraId="62311EDF" w14:textId="77777777" w:rsidR="00C474C1" w:rsidRDefault="00C474C1" w:rsidP="00C52F4A">
      <w:r>
        <w:t>» </w:t>
      </w:r>
      <w:r w:rsidR="00C52F4A" w:rsidRPr="00605EB6">
        <w:t>Cela m</w:t>
      </w:r>
      <w:r>
        <w:t>’</w:t>
      </w:r>
      <w:r w:rsidR="00C52F4A" w:rsidRPr="00605EB6">
        <w:t>amena à faire successivement d</w:t>
      </w:r>
      <w:r>
        <w:t>’</w:t>
      </w:r>
      <w:r w:rsidR="00C52F4A" w:rsidRPr="00605EB6">
        <w:t>autres découvertes qui m</w:t>
      </w:r>
      <w:r>
        <w:t>’</w:t>
      </w:r>
      <w:r w:rsidR="00C52F4A" w:rsidRPr="00605EB6">
        <w:t>impressionnèrent vivement et m</w:t>
      </w:r>
      <w:r>
        <w:t>’</w:t>
      </w:r>
      <w:r w:rsidR="00C52F4A" w:rsidRPr="00605EB6">
        <w:t>émurent souvent jusqu</w:t>
      </w:r>
      <w:r>
        <w:t>’</w:t>
      </w:r>
      <w:r w:rsidR="00C52F4A" w:rsidRPr="00605EB6">
        <w:t>à me faire venir des larmes</w:t>
      </w:r>
      <w:r>
        <w:t>.</w:t>
      </w:r>
    </w:p>
    <w:p w14:paraId="1B6B0996" w14:textId="77777777" w:rsidR="00C474C1" w:rsidRDefault="00C474C1" w:rsidP="00C52F4A">
      <w:r>
        <w:t>» </w:t>
      </w:r>
      <w:r w:rsidR="00C52F4A" w:rsidRPr="00605EB6">
        <w:t>Il en était ainsi chaque fois que je voyais une mère embrasser son enfant</w:t>
      </w:r>
      <w:r>
        <w:t xml:space="preserve">. </w:t>
      </w:r>
      <w:r w:rsidR="00C52F4A" w:rsidRPr="00605EB6">
        <w:t>Je ne m</w:t>
      </w:r>
      <w:r>
        <w:t>’</w:t>
      </w:r>
      <w:r w:rsidR="00C52F4A" w:rsidRPr="00605EB6">
        <w:t>expliquais pas bien quelles attaches puissantes il y avait entre ces deux êtres</w:t>
      </w:r>
      <w:r>
        <w:t xml:space="preserve"> ; </w:t>
      </w:r>
      <w:r w:rsidR="00C52F4A" w:rsidRPr="00605EB6">
        <w:t>mais je comprenais que l</w:t>
      </w:r>
      <w:r>
        <w:t>’</w:t>
      </w:r>
      <w:r w:rsidR="00C52F4A" w:rsidRPr="00605EB6">
        <w:t>enfant appartenait à sa mère</w:t>
      </w:r>
      <w:r>
        <w:t xml:space="preserve">, </w:t>
      </w:r>
      <w:r w:rsidR="00C52F4A" w:rsidRPr="00605EB6">
        <w:t>était son bien</w:t>
      </w:r>
      <w:r>
        <w:t xml:space="preserve">, </w:t>
      </w:r>
      <w:r w:rsidR="00C52F4A" w:rsidRPr="00605EB6">
        <w:t>sa joie</w:t>
      </w:r>
      <w:r>
        <w:t xml:space="preserve">, </w:t>
      </w:r>
      <w:r w:rsidR="00C52F4A" w:rsidRPr="00605EB6">
        <w:t>et je devinais le sentiment de la maternité</w:t>
      </w:r>
      <w:r>
        <w:t xml:space="preserve"> ; </w:t>
      </w:r>
      <w:r w:rsidR="00C52F4A" w:rsidRPr="00605EB6">
        <w:t>d</w:t>
      </w:r>
      <w:r>
        <w:t>’</w:t>
      </w:r>
      <w:r w:rsidR="00C52F4A" w:rsidRPr="00605EB6">
        <w:t>ailleurs</w:t>
      </w:r>
      <w:r>
        <w:t xml:space="preserve">, </w:t>
      </w:r>
      <w:r w:rsidR="00C52F4A" w:rsidRPr="00605EB6">
        <w:t>n</w:t>
      </w:r>
      <w:r>
        <w:t>’</w:t>
      </w:r>
      <w:r w:rsidR="00C52F4A" w:rsidRPr="00605EB6">
        <w:t>avais-je pas vu</w:t>
      </w:r>
      <w:r>
        <w:t xml:space="preserve">, </w:t>
      </w:r>
      <w:r w:rsidR="00C52F4A" w:rsidRPr="00605EB6">
        <w:t>souvent</w:t>
      </w:r>
      <w:r>
        <w:t xml:space="preserve">, </w:t>
      </w:r>
      <w:r w:rsidR="00C52F4A" w:rsidRPr="00605EB6">
        <w:t>des petits dans des nids</w:t>
      </w:r>
      <w:r>
        <w:t xml:space="preserve">, </w:t>
      </w:r>
      <w:r w:rsidR="00C52F4A" w:rsidRPr="00605EB6">
        <w:t>auxquels d</w:t>
      </w:r>
      <w:r>
        <w:t>’</w:t>
      </w:r>
      <w:r w:rsidR="00C52F4A" w:rsidRPr="00605EB6">
        <w:t>autres oiseaux apportaient à manger</w:t>
      </w:r>
      <w:r>
        <w:t xml:space="preserve"> ? </w:t>
      </w:r>
      <w:r w:rsidR="00C52F4A" w:rsidRPr="00605EB6">
        <w:t>Cela me faisait comprendre vaguement les mystères de la génération</w:t>
      </w:r>
      <w:r>
        <w:t>.</w:t>
      </w:r>
    </w:p>
    <w:p w14:paraId="77897565" w14:textId="77777777" w:rsidR="00C474C1" w:rsidRDefault="00C474C1" w:rsidP="00C52F4A">
      <w:r>
        <w:t>» </w:t>
      </w:r>
      <w:r w:rsidR="00C52F4A" w:rsidRPr="00605EB6">
        <w:t>D</w:t>
      </w:r>
      <w:r>
        <w:t>’</w:t>
      </w:r>
      <w:r w:rsidR="00C52F4A" w:rsidRPr="00605EB6">
        <w:t>autres fois</w:t>
      </w:r>
      <w:r>
        <w:t xml:space="preserve">, </w:t>
      </w:r>
      <w:r w:rsidR="00C52F4A" w:rsidRPr="00605EB6">
        <w:t>je voyais passer dans les sentiers de la forêt un jeune couple</w:t>
      </w:r>
      <w:r>
        <w:t xml:space="preserve">, </w:t>
      </w:r>
      <w:r w:rsidR="00C52F4A" w:rsidRPr="00605EB6">
        <w:t>les mains unies</w:t>
      </w:r>
      <w:r>
        <w:t xml:space="preserve">, </w:t>
      </w:r>
      <w:r w:rsidR="00C52F4A" w:rsidRPr="00605EB6">
        <w:t>ou bien l</w:t>
      </w:r>
      <w:r>
        <w:t>’</w:t>
      </w:r>
      <w:r w:rsidR="00C52F4A" w:rsidRPr="00605EB6">
        <w:t>un contre l</w:t>
      </w:r>
      <w:r>
        <w:t>’</w:t>
      </w:r>
      <w:r w:rsidR="00C52F4A" w:rsidRPr="00605EB6">
        <w:t>autre</w:t>
      </w:r>
      <w:r>
        <w:t xml:space="preserve">, </w:t>
      </w:r>
      <w:r w:rsidR="00C52F4A" w:rsidRPr="00605EB6">
        <w:t>les bras autour du corps</w:t>
      </w:r>
      <w:r>
        <w:t xml:space="preserve">, </w:t>
      </w:r>
      <w:r w:rsidR="00C52F4A" w:rsidRPr="00605EB6">
        <w:t>se serrant</w:t>
      </w:r>
      <w:r>
        <w:t xml:space="preserve"> ; </w:t>
      </w:r>
      <w:r w:rsidR="00C52F4A" w:rsidRPr="00605EB6">
        <w:t>mais toujours se parlant doucement</w:t>
      </w:r>
      <w:r>
        <w:t xml:space="preserve">, </w:t>
      </w:r>
      <w:r w:rsidR="00C52F4A" w:rsidRPr="00605EB6">
        <w:t>se regardant</w:t>
      </w:r>
      <w:r>
        <w:t xml:space="preserve">, </w:t>
      </w:r>
      <w:r w:rsidR="00C52F4A" w:rsidRPr="00605EB6">
        <w:t>se souriant</w:t>
      </w:r>
      <w:r>
        <w:t xml:space="preserve">, </w:t>
      </w:r>
      <w:r w:rsidR="00C52F4A" w:rsidRPr="00605EB6">
        <w:t>s</w:t>
      </w:r>
      <w:r>
        <w:t>’</w:t>
      </w:r>
      <w:r w:rsidR="00C52F4A" w:rsidRPr="00605EB6">
        <w:t>embrassant</w:t>
      </w:r>
      <w:r>
        <w:t xml:space="preserve">. </w:t>
      </w:r>
      <w:r w:rsidR="00C52F4A" w:rsidRPr="00605EB6">
        <w:lastRenderedPageBreak/>
        <w:t>Cela encore</w:t>
      </w:r>
      <w:r>
        <w:t xml:space="preserve">, </w:t>
      </w:r>
      <w:r w:rsidR="00C52F4A" w:rsidRPr="00605EB6">
        <w:t>je le comparais aux caresses que les oiseaux se donnaient sous mes yeux</w:t>
      </w:r>
      <w:r>
        <w:t xml:space="preserve">. </w:t>
      </w:r>
      <w:r w:rsidR="00C52F4A" w:rsidRPr="00605EB6">
        <w:t>Alors il se faisait en moi comme une clarté</w:t>
      </w:r>
      <w:r>
        <w:t xml:space="preserve">, </w:t>
      </w:r>
      <w:r w:rsidR="00C52F4A" w:rsidRPr="00605EB6">
        <w:t>et</w:t>
      </w:r>
      <w:r>
        <w:t xml:space="preserve">, </w:t>
      </w:r>
      <w:r w:rsidR="00C52F4A" w:rsidRPr="00605EB6">
        <w:t>sans que je puisse rien définir</w:t>
      </w:r>
      <w:r>
        <w:t xml:space="preserve">, </w:t>
      </w:r>
      <w:r w:rsidR="00C52F4A" w:rsidRPr="00605EB6">
        <w:t>bien des choses m</w:t>
      </w:r>
      <w:r>
        <w:t>’</w:t>
      </w:r>
      <w:r w:rsidR="00C52F4A" w:rsidRPr="00605EB6">
        <w:t>étaient confusément révélées</w:t>
      </w:r>
      <w:r>
        <w:t>.</w:t>
      </w:r>
    </w:p>
    <w:p w14:paraId="41AD665B" w14:textId="77777777" w:rsidR="00C474C1" w:rsidRDefault="00C474C1" w:rsidP="00C52F4A">
      <w:r>
        <w:t>» </w:t>
      </w:r>
      <w:r w:rsidR="00C52F4A" w:rsidRPr="00605EB6">
        <w:t>Je sentais que dans la nature tout s</w:t>
      </w:r>
      <w:r>
        <w:t>’</w:t>
      </w:r>
      <w:r w:rsidR="00C52F4A" w:rsidRPr="00605EB6">
        <w:t>aimait</w:t>
      </w:r>
      <w:r>
        <w:t xml:space="preserve"> ; </w:t>
      </w:r>
      <w:r w:rsidR="00C52F4A" w:rsidRPr="00605EB6">
        <w:t>je comprenais l</w:t>
      </w:r>
      <w:r>
        <w:t>’</w:t>
      </w:r>
      <w:r w:rsidR="00C52F4A" w:rsidRPr="00605EB6">
        <w:t>affection entre eux des êtres semblables</w:t>
      </w:r>
      <w:r>
        <w:t xml:space="preserve"> ; </w:t>
      </w:r>
      <w:r w:rsidR="00C52F4A" w:rsidRPr="00605EB6">
        <w:t>j</w:t>
      </w:r>
      <w:r>
        <w:t>’</w:t>
      </w:r>
      <w:r w:rsidR="00C52F4A" w:rsidRPr="00605EB6">
        <w:t>avais la compréhension vague de l</w:t>
      </w:r>
      <w:r>
        <w:t>’</w:t>
      </w:r>
      <w:r w:rsidR="00C52F4A" w:rsidRPr="00605EB6">
        <w:t>amour</w:t>
      </w:r>
      <w:r>
        <w:t xml:space="preserve">, </w:t>
      </w:r>
      <w:r w:rsidR="00C52F4A" w:rsidRPr="00605EB6">
        <w:t>et</w:t>
      </w:r>
      <w:r>
        <w:t xml:space="preserve">, </w:t>
      </w:r>
      <w:r w:rsidR="00C52F4A" w:rsidRPr="00605EB6">
        <w:t>avant de le connaître</w:t>
      </w:r>
      <w:r>
        <w:t xml:space="preserve">, </w:t>
      </w:r>
      <w:r w:rsidR="00C52F4A" w:rsidRPr="00605EB6">
        <w:t>j</w:t>
      </w:r>
      <w:r>
        <w:t>’</w:t>
      </w:r>
      <w:r w:rsidR="00C52F4A" w:rsidRPr="00605EB6">
        <w:t>en devinais les ivresses</w:t>
      </w:r>
      <w:r>
        <w:t>.</w:t>
      </w:r>
    </w:p>
    <w:p w14:paraId="0EB28D5F" w14:textId="7A781E27" w:rsidR="00C474C1" w:rsidRDefault="00C474C1" w:rsidP="00C52F4A">
      <w:r>
        <w:t>» </w:t>
      </w:r>
      <w:r w:rsidR="00C52F4A" w:rsidRPr="00605EB6">
        <w:t>C</w:t>
      </w:r>
      <w:r>
        <w:t>’</w:t>
      </w:r>
      <w:r w:rsidR="00C52F4A" w:rsidRPr="00605EB6">
        <w:t>est ainsi que mon cœur s</w:t>
      </w:r>
      <w:r>
        <w:t>’</w:t>
      </w:r>
      <w:r w:rsidR="00C52F4A" w:rsidRPr="00605EB6">
        <w:t>est vite ouvert à l</w:t>
      </w:r>
      <w:r>
        <w:t>’</w:t>
      </w:r>
      <w:r w:rsidR="00C52F4A" w:rsidRPr="00605EB6">
        <w:t>amitié et que l</w:t>
      </w:r>
      <w:r>
        <w:t>’</w:t>
      </w:r>
      <w:r w:rsidR="00C52F4A" w:rsidRPr="00605EB6">
        <w:t>amour naquit si facilement en moi lorsque</w:t>
      </w:r>
      <w:r>
        <w:t xml:space="preserve">, </w:t>
      </w:r>
      <w:r w:rsidR="00C52F4A" w:rsidRPr="00605EB6">
        <w:t>sur la Bosse-Grise</w:t>
      </w:r>
      <w:r>
        <w:t xml:space="preserve">, </w:t>
      </w:r>
      <w:r w:rsidR="00C52F4A" w:rsidRPr="00605EB6">
        <w:t xml:space="preserve">je tins </w:t>
      </w:r>
      <w:r w:rsidR="009A0CB4" w:rsidRPr="009A0CB4">
        <w:t>M</w:t>
      </w:r>
      <w:r w:rsidR="009A0CB4" w:rsidRPr="009A0CB4">
        <w:rPr>
          <w:vertAlign w:val="superscript"/>
        </w:rPr>
        <w:t>lle</w:t>
      </w:r>
      <w:r>
        <w:t> </w:t>
      </w:r>
      <w:r w:rsidR="00C52F4A" w:rsidRPr="00605EB6">
        <w:t>Henriette sur ma poitrine</w:t>
      </w:r>
      <w:r>
        <w:t xml:space="preserve">, </w:t>
      </w:r>
      <w:r w:rsidR="00C52F4A" w:rsidRPr="00605EB6">
        <w:t>serrée dans mes bras</w:t>
      </w:r>
      <w:r>
        <w:t>.</w:t>
      </w:r>
    </w:p>
    <w:p w14:paraId="04BEEC91" w14:textId="77777777" w:rsidR="00C474C1" w:rsidRDefault="00C474C1" w:rsidP="00C52F4A">
      <w:r>
        <w:t>» </w:t>
      </w:r>
      <w:r w:rsidR="00C52F4A" w:rsidRPr="00605EB6">
        <w:t>Mais</w:t>
      </w:r>
      <w:r>
        <w:t xml:space="preserve">, </w:t>
      </w:r>
      <w:r w:rsidR="00C52F4A" w:rsidRPr="00605EB6">
        <w:t>avant cela</w:t>
      </w:r>
      <w:r>
        <w:t xml:space="preserve">, </w:t>
      </w:r>
      <w:r w:rsidR="00C52F4A" w:rsidRPr="00605EB6">
        <w:t>que de soupirs poussés</w:t>
      </w:r>
      <w:r>
        <w:t xml:space="preserve">, </w:t>
      </w:r>
      <w:r w:rsidR="00C52F4A" w:rsidRPr="00605EB6">
        <w:t>que de larmes versées sans savoir pourquoi</w:t>
      </w:r>
      <w:r>
        <w:t xml:space="preserve"> ! </w:t>
      </w:r>
      <w:r w:rsidR="00C52F4A" w:rsidRPr="00605EB6">
        <w:t>Que de rêves commencés</w:t>
      </w:r>
      <w:r>
        <w:t xml:space="preserve">, </w:t>
      </w:r>
      <w:r w:rsidR="00C52F4A" w:rsidRPr="00605EB6">
        <w:t>repris chaque jour et jamais achevés</w:t>
      </w:r>
      <w:r>
        <w:t> !</w:t>
      </w:r>
    </w:p>
    <w:p w14:paraId="544874A2" w14:textId="77777777" w:rsidR="00C474C1" w:rsidRDefault="00C474C1" w:rsidP="00C52F4A">
      <w:r>
        <w:t>» </w:t>
      </w:r>
      <w:r w:rsidR="00C52F4A" w:rsidRPr="00605EB6">
        <w:t>Quand j</w:t>
      </w:r>
      <w:r>
        <w:t>’</w:t>
      </w:r>
      <w:r w:rsidR="00C52F4A" w:rsidRPr="00605EB6">
        <w:t>avais vu des mères embrasser leurs enfants ou rencontré par hasard deux amoureux</w:t>
      </w:r>
      <w:r>
        <w:t xml:space="preserve">, </w:t>
      </w:r>
      <w:r w:rsidR="00C52F4A" w:rsidRPr="00605EB6">
        <w:t>je me sentais remué dans tout mon être</w:t>
      </w:r>
      <w:r>
        <w:t xml:space="preserve">, </w:t>
      </w:r>
      <w:r w:rsidR="00C52F4A" w:rsidRPr="00605EB6">
        <w:t>et des sanglots me montaient à la gorge</w:t>
      </w:r>
      <w:r>
        <w:t xml:space="preserve">. </w:t>
      </w:r>
      <w:r w:rsidR="00C52F4A" w:rsidRPr="00605EB6">
        <w:t>Je m</w:t>
      </w:r>
      <w:r>
        <w:t>’</w:t>
      </w:r>
      <w:r w:rsidR="00C52F4A" w:rsidRPr="00605EB6">
        <w:t>enfuyais et allais me cacher dans mes pierres</w:t>
      </w:r>
      <w:r>
        <w:t xml:space="preserve">, </w:t>
      </w:r>
      <w:r w:rsidR="00C52F4A" w:rsidRPr="00605EB6">
        <w:t>sur mon lit de feuilles sèches</w:t>
      </w:r>
      <w:r>
        <w:t xml:space="preserve">. </w:t>
      </w:r>
      <w:r w:rsidR="00C52F4A" w:rsidRPr="00605EB6">
        <w:t>Et là</w:t>
      </w:r>
      <w:r>
        <w:t xml:space="preserve">, </w:t>
      </w:r>
      <w:r w:rsidR="00C52F4A" w:rsidRPr="00605EB6">
        <w:t>seul</w:t>
      </w:r>
      <w:r>
        <w:t xml:space="preserve">, </w:t>
      </w:r>
      <w:r w:rsidR="00C52F4A" w:rsidRPr="00605EB6">
        <w:t>dans le silence et l</w:t>
      </w:r>
      <w:r>
        <w:t>’</w:t>
      </w:r>
      <w:r w:rsidR="00C52F4A" w:rsidRPr="00605EB6">
        <w:t>obscurité</w:t>
      </w:r>
      <w:r>
        <w:t xml:space="preserve">, </w:t>
      </w:r>
      <w:r w:rsidR="00C52F4A" w:rsidRPr="00605EB6">
        <w:t>je me mettais à rêver</w:t>
      </w:r>
      <w:r>
        <w:t>.</w:t>
      </w:r>
    </w:p>
    <w:p w14:paraId="329A3893" w14:textId="77777777" w:rsidR="00C474C1" w:rsidRDefault="00C474C1" w:rsidP="00C52F4A">
      <w:r>
        <w:t>» </w:t>
      </w:r>
      <w:r w:rsidR="00C52F4A" w:rsidRPr="00605EB6">
        <w:t>C</w:t>
      </w:r>
      <w:r>
        <w:t>’</w:t>
      </w:r>
      <w:r w:rsidR="00C52F4A" w:rsidRPr="00605EB6">
        <w:t>est alors</w:t>
      </w:r>
      <w:r>
        <w:t xml:space="preserve">, </w:t>
      </w:r>
      <w:r w:rsidR="00C52F4A" w:rsidRPr="00605EB6">
        <w:t>monsieur</w:t>
      </w:r>
      <w:r>
        <w:t xml:space="preserve">, </w:t>
      </w:r>
      <w:r w:rsidR="00C52F4A" w:rsidRPr="00605EB6">
        <w:t>que j</w:t>
      </w:r>
      <w:r>
        <w:t>’</w:t>
      </w:r>
      <w:r w:rsidR="00C52F4A" w:rsidRPr="00605EB6">
        <w:t>évoquais les souvenirs de mon enfance</w:t>
      </w:r>
      <w:r>
        <w:t xml:space="preserve">, </w:t>
      </w:r>
      <w:r w:rsidR="00C52F4A" w:rsidRPr="00605EB6">
        <w:t>faisant des efforts pour me rappeler tout</w:t>
      </w:r>
      <w:r>
        <w:t xml:space="preserve"> ; </w:t>
      </w:r>
      <w:r w:rsidR="00C52F4A" w:rsidRPr="00605EB6">
        <w:t>c</w:t>
      </w:r>
      <w:r>
        <w:t>’</w:t>
      </w:r>
      <w:r w:rsidR="00C52F4A" w:rsidRPr="00605EB6">
        <w:t>est alors que je revoyais la pâle figure de femme qui m</w:t>
      </w:r>
      <w:r>
        <w:t>’</w:t>
      </w:r>
      <w:r w:rsidR="00C52F4A" w:rsidRPr="00605EB6">
        <w:t>était apparue à la fenêtre</w:t>
      </w:r>
      <w:r>
        <w:t xml:space="preserve">. </w:t>
      </w:r>
      <w:r w:rsidR="00C52F4A" w:rsidRPr="00605EB6">
        <w:t>Oh</w:t>
      </w:r>
      <w:r>
        <w:t xml:space="preserve"> ! </w:t>
      </w:r>
      <w:r w:rsidR="00C52F4A" w:rsidRPr="00605EB6">
        <w:t>ce souvenir</w:t>
      </w:r>
      <w:r>
        <w:t xml:space="preserve"> ! </w:t>
      </w:r>
      <w:r w:rsidR="00C52F4A" w:rsidRPr="00605EB6">
        <w:t>Toujours</w:t>
      </w:r>
      <w:r>
        <w:t xml:space="preserve">, </w:t>
      </w:r>
      <w:r w:rsidR="00C52F4A" w:rsidRPr="00605EB6">
        <w:t>toujours</w:t>
      </w:r>
      <w:r>
        <w:t xml:space="preserve">, </w:t>
      </w:r>
      <w:r w:rsidR="00C52F4A" w:rsidRPr="00605EB6">
        <w:t>il faisait battre mon cœur</w:t>
      </w:r>
      <w:r>
        <w:t xml:space="preserve"> ; </w:t>
      </w:r>
      <w:r w:rsidR="00C52F4A" w:rsidRPr="00605EB6">
        <w:t>il versait en moi je ne sais quoi de doux qui me faisait oublier mon abaissement</w:t>
      </w:r>
      <w:r>
        <w:t xml:space="preserve">, </w:t>
      </w:r>
      <w:r w:rsidR="00C52F4A" w:rsidRPr="00605EB6">
        <w:t>qui me sortait de mon néant</w:t>
      </w:r>
      <w:r>
        <w:t xml:space="preserve">. </w:t>
      </w:r>
      <w:r w:rsidR="00C52F4A" w:rsidRPr="00605EB6">
        <w:t>Pendant des années</w:t>
      </w:r>
      <w:r>
        <w:t xml:space="preserve">, </w:t>
      </w:r>
      <w:r w:rsidR="00C52F4A" w:rsidRPr="00605EB6">
        <w:t>ce souvenir a égayé</w:t>
      </w:r>
      <w:r>
        <w:t xml:space="preserve">, </w:t>
      </w:r>
      <w:r w:rsidR="00C52F4A" w:rsidRPr="00605EB6">
        <w:t>je puis même dire a embelli</w:t>
      </w:r>
      <w:r>
        <w:t xml:space="preserve">, </w:t>
      </w:r>
      <w:r w:rsidR="00C52F4A" w:rsidRPr="00605EB6">
        <w:t>a été le charme de ma triste et sombre solitude</w:t>
      </w:r>
      <w:r>
        <w:t>.</w:t>
      </w:r>
    </w:p>
    <w:p w14:paraId="01DDD97A" w14:textId="77777777" w:rsidR="00C474C1" w:rsidRDefault="00C474C1" w:rsidP="00C52F4A">
      <w:r>
        <w:lastRenderedPageBreak/>
        <w:t>» </w:t>
      </w:r>
      <w:r w:rsidR="00C52F4A" w:rsidRPr="00605EB6">
        <w:t>Je gardais aussi le souvenir de la bonne Catherine</w:t>
      </w:r>
      <w:r>
        <w:t xml:space="preserve">, </w:t>
      </w:r>
      <w:r w:rsidR="00C52F4A" w:rsidRPr="00605EB6">
        <w:t>mais jamais le souvenir récent ne me causa les émotions</w:t>
      </w:r>
      <w:r>
        <w:t xml:space="preserve">, </w:t>
      </w:r>
      <w:r w:rsidR="00C52F4A" w:rsidRPr="00605EB6">
        <w:t>les tressaillements que l</w:t>
      </w:r>
      <w:r>
        <w:t>’</w:t>
      </w:r>
      <w:r w:rsidR="00C52F4A" w:rsidRPr="00605EB6">
        <w:t>ancien souvenir me faisait éprouver</w:t>
      </w:r>
      <w:r>
        <w:t>.</w:t>
      </w:r>
    </w:p>
    <w:p w14:paraId="3549BCD6" w14:textId="77777777" w:rsidR="00C474C1" w:rsidRDefault="00C474C1" w:rsidP="00C52F4A">
      <w:r>
        <w:t>» </w:t>
      </w:r>
      <w:r w:rsidR="00C52F4A" w:rsidRPr="00605EB6">
        <w:t>Pourquoi étais-je ainsi</w:t>
      </w:r>
      <w:r>
        <w:t xml:space="preserve"> ? </w:t>
      </w:r>
      <w:r w:rsidR="00C52F4A" w:rsidRPr="00605EB6">
        <w:t>Pourquoi cette figure</w:t>
      </w:r>
      <w:r>
        <w:t xml:space="preserve">, </w:t>
      </w:r>
      <w:r w:rsidR="00C52F4A" w:rsidRPr="00605EB6">
        <w:t>à peine entrevue</w:t>
      </w:r>
      <w:r>
        <w:t xml:space="preserve">, </w:t>
      </w:r>
      <w:r w:rsidR="00C52F4A" w:rsidRPr="00605EB6">
        <w:t>était-elle constamment devant mes yeux</w:t>
      </w:r>
      <w:r>
        <w:t xml:space="preserve"> ? </w:t>
      </w:r>
      <w:r w:rsidR="00C52F4A" w:rsidRPr="00605EB6">
        <w:t>Pourquoi</w:t>
      </w:r>
      <w:r>
        <w:t xml:space="preserve">, </w:t>
      </w:r>
      <w:r w:rsidR="00C52F4A" w:rsidRPr="00605EB6">
        <w:t>quand j</w:t>
      </w:r>
      <w:r>
        <w:t>’</w:t>
      </w:r>
      <w:r w:rsidR="00C52F4A" w:rsidRPr="00605EB6">
        <w:t>ai oublié tant d</w:t>
      </w:r>
      <w:r>
        <w:t>’</w:t>
      </w:r>
      <w:r w:rsidR="00C52F4A" w:rsidRPr="00605EB6">
        <w:t>autres choses</w:t>
      </w:r>
      <w:r>
        <w:t xml:space="preserve">, </w:t>
      </w:r>
      <w:r w:rsidR="00C52F4A" w:rsidRPr="00605EB6">
        <w:t>ce souvenir est-il resté si vivant dans ma mémoire</w:t>
      </w:r>
      <w:r>
        <w:t xml:space="preserve"> ? </w:t>
      </w:r>
      <w:r w:rsidR="00C52F4A" w:rsidRPr="00605EB6">
        <w:t>Existait-il donc entre la femme au visage pâle et moi quelque lien mystérieux</w:t>
      </w:r>
      <w:r>
        <w:t> ?</w:t>
      </w:r>
    </w:p>
    <w:p w14:paraId="30A539B0" w14:textId="77777777" w:rsidR="00C474C1" w:rsidRDefault="00C474C1" w:rsidP="00C52F4A">
      <w:r>
        <w:t>» </w:t>
      </w:r>
      <w:r w:rsidR="00C52F4A" w:rsidRPr="00605EB6">
        <w:t>Ah</w:t>
      </w:r>
      <w:r>
        <w:t xml:space="preserve"> ! </w:t>
      </w:r>
      <w:r w:rsidR="00C52F4A" w:rsidRPr="00605EB6">
        <w:t>je peux vous dire cela</w:t>
      </w:r>
      <w:r>
        <w:t xml:space="preserve">, </w:t>
      </w:r>
      <w:r w:rsidR="00C52F4A" w:rsidRPr="00605EB6">
        <w:t>monsieur</w:t>
      </w:r>
      <w:r>
        <w:t xml:space="preserve"> ; </w:t>
      </w:r>
      <w:r w:rsidR="00C52F4A" w:rsidRPr="00605EB6">
        <w:t>quand j</w:t>
      </w:r>
      <w:r>
        <w:t>’</w:t>
      </w:r>
      <w:r w:rsidR="00C52F4A" w:rsidRPr="00605EB6">
        <w:t>eus compris que chaque enfant avait une mère</w:t>
      </w:r>
      <w:r>
        <w:t xml:space="preserve">, </w:t>
      </w:r>
      <w:r w:rsidR="00C52F4A" w:rsidRPr="00605EB6">
        <w:t>il se fit en moi une révélation subite</w:t>
      </w:r>
      <w:r>
        <w:t xml:space="preserve">, </w:t>
      </w:r>
      <w:r w:rsidR="00C52F4A" w:rsidRPr="00605EB6">
        <w:t>et</w:t>
      </w:r>
      <w:r>
        <w:t xml:space="preserve">, </w:t>
      </w:r>
      <w:r w:rsidR="00C52F4A" w:rsidRPr="00605EB6">
        <w:t>dans ma pensée</w:t>
      </w:r>
      <w:r>
        <w:t xml:space="preserve">, </w:t>
      </w:r>
      <w:r w:rsidR="00C52F4A" w:rsidRPr="00605EB6">
        <w:t>je m</w:t>
      </w:r>
      <w:r>
        <w:t>’</w:t>
      </w:r>
      <w:r w:rsidR="00C52F4A" w:rsidRPr="00605EB6">
        <w:t>écriai</w:t>
      </w:r>
      <w:r>
        <w:t xml:space="preserve"> : </w:t>
      </w:r>
      <w:r w:rsidR="00C52F4A" w:rsidRPr="00605EB6">
        <w:t>C</w:t>
      </w:r>
      <w:r>
        <w:t>’</w:t>
      </w:r>
      <w:r w:rsidR="00C52F4A" w:rsidRPr="00605EB6">
        <w:t>était ma mère</w:t>
      </w:r>
      <w:r>
        <w:t> !</w:t>
      </w:r>
    </w:p>
    <w:p w14:paraId="7F24F4A9" w14:textId="5A7019B4" w:rsidR="00C474C1" w:rsidRDefault="0094609C" w:rsidP="00C52F4A">
      <w:r>
        <w:t>— </w:t>
      </w:r>
      <w:r w:rsidR="00C52F4A" w:rsidRPr="00605EB6">
        <w:t>Oh</w:t>
      </w:r>
      <w:r w:rsidR="00C474C1">
        <w:t xml:space="preserve"> ! </w:t>
      </w:r>
      <w:r w:rsidR="00C52F4A" w:rsidRPr="00605EB6">
        <w:t xml:space="preserve">fit </w:t>
      </w:r>
      <w:r w:rsidR="00C474C1">
        <w:t>M. </w:t>
      </w:r>
      <w:r w:rsidR="00C52F4A" w:rsidRPr="00605EB6">
        <w:t>Lagarde</w:t>
      </w:r>
      <w:r w:rsidR="00C474C1">
        <w:t>.</w:t>
      </w:r>
    </w:p>
    <w:p w14:paraId="4E2535F3" w14:textId="77777777" w:rsidR="00C474C1" w:rsidRDefault="00C52F4A" w:rsidP="00C52F4A">
      <w:r w:rsidRPr="00605EB6">
        <w:t>Et avec une émotion</w:t>
      </w:r>
      <w:r w:rsidR="00C474C1">
        <w:t xml:space="preserve">, </w:t>
      </w:r>
      <w:r w:rsidRPr="00605EB6">
        <w:t>un transport que rien ne semblait justifier</w:t>
      </w:r>
      <w:r w:rsidR="00C474C1">
        <w:t xml:space="preserve">, </w:t>
      </w:r>
      <w:r w:rsidRPr="00605EB6">
        <w:t>il prit le jeune homme dans ses bras et le tint un instant serré contre son cœur</w:t>
      </w:r>
      <w:r w:rsidR="00C474C1">
        <w:t xml:space="preserve">, </w:t>
      </w:r>
      <w:r w:rsidRPr="00605EB6">
        <w:t>dont on aurait pu compter les battements</w:t>
      </w:r>
      <w:r w:rsidR="00C474C1">
        <w:t>.</w:t>
      </w:r>
    </w:p>
    <w:p w14:paraId="2BBCB22F" w14:textId="77777777" w:rsidR="00C474C1" w:rsidRDefault="00C52F4A" w:rsidP="00C52F4A">
      <w:r w:rsidRPr="00605EB6">
        <w:t>Mais</w:t>
      </w:r>
      <w:r w:rsidR="00C474C1">
        <w:t xml:space="preserve">, </w:t>
      </w:r>
      <w:r w:rsidRPr="00605EB6">
        <w:t>redevenu bientôt maître de lui</w:t>
      </w:r>
      <w:r w:rsidR="00C474C1">
        <w:t xml:space="preserve">, </w:t>
      </w:r>
      <w:r w:rsidRPr="00605EB6">
        <w:t>il reprit avec calme</w:t>
      </w:r>
      <w:r w:rsidR="00C474C1">
        <w:t> :</w:t>
      </w:r>
    </w:p>
    <w:p w14:paraId="55418D50" w14:textId="4D830F2A" w:rsidR="00C474C1" w:rsidRDefault="0094609C" w:rsidP="00C52F4A">
      <w:r>
        <w:t>— </w:t>
      </w:r>
      <w:r w:rsidR="00C52F4A" w:rsidRPr="00605EB6">
        <w:t>En vérité</w:t>
      </w:r>
      <w:r w:rsidR="00C474C1">
        <w:t xml:space="preserve">, </w:t>
      </w:r>
      <w:r w:rsidR="00C52F4A" w:rsidRPr="00605EB6">
        <w:t>mon ami</w:t>
      </w:r>
      <w:r w:rsidR="00C474C1">
        <w:t xml:space="preserve">, </w:t>
      </w:r>
      <w:r w:rsidR="00C52F4A" w:rsidRPr="00605EB6">
        <w:t>vous avez supposé que cette femme était votre mère</w:t>
      </w:r>
      <w:r w:rsidR="00C474C1">
        <w:t> ?</w:t>
      </w:r>
    </w:p>
    <w:p w14:paraId="2F9D5F1C" w14:textId="19A78FCC" w:rsidR="00C474C1" w:rsidRDefault="0094609C" w:rsidP="00C52F4A">
      <w:r>
        <w:t>— </w:t>
      </w:r>
      <w:r w:rsidR="00C52F4A" w:rsidRPr="00605EB6">
        <w:t>Oui</w:t>
      </w:r>
      <w:r w:rsidR="00C474C1">
        <w:t xml:space="preserve">, </w:t>
      </w:r>
      <w:r w:rsidR="00C52F4A" w:rsidRPr="00605EB6">
        <w:t>monsieur</w:t>
      </w:r>
      <w:r w:rsidR="00C474C1">
        <w:t xml:space="preserve"> ; </w:t>
      </w:r>
      <w:r w:rsidR="00C52F4A" w:rsidRPr="00605EB6">
        <w:t>et j</w:t>
      </w:r>
      <w:r w:rsidR="00C474C1">
        <w:t>’</w:t>
      </w:r>
      <w:r w:rsidR="00C52F4A" w:rsidRPr="00605EB6">
        <w:t>ai gardé cette idée</w:t>
      </w:r>
      <w:r w:rsidR="00C474C1">
        <w:t xml:space="preserve">, </w:t>
      </w:r>
      <w:r w:rsidR="00C52F4A" w:rsidRPr="00605EB6">
        <w:t>et je l</w:t>
      </w:r>
      <w:r w:rsidR="00C474C1">
        <w:t>’</w:t>
      </w:r>
      <w:r w:rsidR="00C52F4A" w:rsidRPr="00605EB6">
        <w:t>ai toujours là</w:t>
      </w:r>
      <w:r w:rsidR="00C474C1">
        <w:t xml:space="preserve">, </w:t>
      </w:r>
      <w:r w:rsidR="00C52F4A" w:rsidRPr="00605EB6">
        <w:t>dans ma pensée</w:t>
      </w:r>
      <w:r w:rsidR="00C474C1">
        <w:t xml:space="preserve">, </w:t>
      </w:r>
      <w:r w:rsidR="00C52F4A" w:rsidRPr="00605EB6">
        <w:t>plus persistante que jamais</w:t>
      </w:r>
      <w:r w:rsidR="00C474C1">
        <w:t xml:space="preserve">. </w:t>
      </w:r>
      <w:r w:rsidR="00C52F4A" w:rsidRPr="00605EB6">
        <w:t>Je suis venu au monde</w:t>
      </w:r>
      <w:r w:rsidR="00C474C1">
        <w:t xml:space="preserve">, </w:t>
      </w:r>
      <w:r w:rsidR="00C52F4A" w:rsidRPr="00605EB6">
        <w:t>j</w:t>
      </w:r>
      <w:r w:rsidR="00C474C1">
        <w:t>’</w:t>
      </w:r>
      <w:r w:rsidR="00C52F4A" w:rsidRPr="00605EB6">
        <w:t>ai été enfant</w:t>
      </w:r>
      <w:r w:rsidR="00C474C1">
        <w:t xml:space="preserve">… </w:t>
      </w:r>
      <w:r w:rsidR="00C52F4A" w:rsidRPr="00605EB6">
        <w:t>comme tous les enfants j</w:t>
      </w:r>
      <w:r w:rsidR="00C474C1">
        <w:t>’</w:t>
      </w:r>
      <w:r w:rsidR="00C52F4A" w:rsidRPr="00605EB6">
        <w:t>ai eu une mère</w:t>
      </w:r>
      <w:r w:rsidR="00C474C1">
        <w:t xml:space="preserve">… </w:t>
      </w:r>
      <w:r w:rsidR="00C52F4A" w:rsidRPr="00605EB6">
        <w:t>Eh bien</w:t>
      </w:r>
      <w:r w:rsidR="00C474C1">
        <w:t xml:space="preserve">, </w:t>
      </w:r>
      <w:r w:rsidR="00C52F4A" w:rsidRPr="00605EB6">
        <w:t>oui</w:t>
      </w:r>
      <w:r w:rsidR="00C474C1">
        <w:t xml:space="preserve">, </w:t>
      </w:r>
      <w:r w:rsidR="00C52F4A" w:rsidRPr="00605EB6">
        <w:t>monsieur</w:t>
      </w:r>
      <w:r w:rsidR="00C474C1">
        <w:t xml:space="preserve">, </w:t>
      </w:r>
      <w:r w:rsidR="00C52F4A" w:rsidRPr="00605EB6">
        <w:t>il y a en moi quelque chose qui me crie</w:t>
      </w:r>
      <w:r w:rsidR="00C474C1">
        <w:t> :</w:t>
      </w:r>
    </w:p>
    <w:p w14:paraId="1527B60F" w14:textId="293D19CA" w:rsidR="00C474C1" w:rsidRDefault="00337F19" w:rsidP="00C52F4A">
      <w:r>
        <w:t>“</w:t>
      </w:r>
      <w:r w:rsidR="00C52F4A" w:rsidRPr="00605EB6">
        <w:t>Jean Loup</w:t>
      </w:r>
      <w:r w:rsidR="00C474C1">
        <w:t xml:space="preserve">, </w:t>
      </w:r>
      <w:r w:rsidR="00C52F4A" w:rsidRPr="00605EB6">
        <w:t>cette femme que tu n</w:t>
      </w:r>
      <w:r w:rsidR="00C474C1">
        <w:t>’</w:t>
      </w:r>
      <w:r w:rsidR="00C52F4A" w:rsidRPr="00605EB6">
        <w:t>as vue que trois fois</w:t>
      </w:r>
      <w:r w:rsidR="00C474C1">
        <w:t xml:space="preserve">, </w:t>
      </w:r>
      <w:r w:rsidR="00C52F4A" w:rsidRPr="00605EB6">
        <w:t>c</w:t>
      </w:r>
      <w:r w:rsidR="00C474C1">
        <w:t>’</w:t>
      </w:r>
      <w:r w:rsidR="00C52F4A" w:rsidRPr="00605EB6">
        <w:t>était ta mère</w:t>
      </w:r>
      <w:r w:rsidR="00C474C1">
        <w:t> !</w:t>
      </w:r>
      <w:r>
        <w:t>”</w:t>
      </w:r>
    </w:p>
    <w:p w14:paraId="697D05FC" w14:textId="77777777" w:rsidR="00C474C1" w:rsidRDefault="00C474C1" w:rsidP="00C52F4A">
      <w:r>
        <w:lastRenderedPageBreak/>
        <w:t>» </w:t>
      </w:r>
      <w:r w:rsidR="00C52F4A" w:rsidRPr="00605EB6">
        <w:t>Et si je ne me trompe pas</w:t>
      </w:r>
      <w:r>
        <w:t xml:space="preserve">, </w:t>
      </w:r>
      <w:r w:rsidR="00C52F4A" w:rsidRPr="00605EB6">
        <w:t>monsieur</w:t>
      </w:r>
      <w:r>
        <w:t xml:space="preserve">, </w:t>
      </w:r>
      <w:r w:rsidR="00C52F4A" w:rsidRPr="00605EB6">
        <w:t>tout petit on m</w:t>
      </w:r>
      <w:r>
        <w:t>’</w:t>
      </w:r>
      <w:r w:rsidR="00C52F4A" w:rsidRPr="00605EB6">
        <w:t>a séparé de ma mère</w:t>
      </w:r>
      <w:r>
        <w:t xml:space="preserve"> ; </w:t>
      </w:r>
      <w:r w:rsidR="00C52F4A" w:rsidRPr="00605EB6">
        <w:t>pendant des années peut-être j</w:t>
      </w:r>
      <w:r>
        <w:t>’</w:t>
      </w:r>
      <w:r w:rsidR="00C52F4A" w:rsidRPr="00605EB6">
        <w:t>ai vécu près d</w:t>
      </w:r>
      <w:r>
        <w:t>’</w:t>
      </w:r>
      <w:r w:rsidR="00C52F4A" w:rsidRPr="00605EB6">
        <w:t>elle sans le savoir</w:t>
      </w:r>
      <w:r>
        <w:t xml:space="preserve"> ; </w:t>
      </w:r>
      <w:r w:rsidR="00C52F4A" w:rsidRPr="00605EB6">
        <w:t>on m</w:t>
      </w:r>
      <w:r>
        <w:t>’</w:t>
      </w:r>
      <w:r w:rsidR="00C52F4A" w:rsidRPr="00605EB6">
        <w:t>a privé de sa tendresse</w:t>
      </w:r>
      <w:r>
        <w:t xml:space="preserve">, </w:t>
      </w:r>
      <w:r w:rsidR="00C52F4A" w:rsidRPr="00605EB6">
        <w:t>de ses baisers</w:t>
      </w:r>
      <w:r>
        <w:t xml:space="preserve">, </w:t>
      </w:r>
      <w:r w:rsidR="00C52F4A" w:rsidRPr="00605EB6">
        <w:t>et on a fait de moi ce que vous savez</w:t>
      </w:r>
      <w:r>
        <w:t>.</w:t>
      </w:r>
    </w:p>
    <w:p w14:paraId="5F46E85A" w14:textId="77777777" w:rsidR="00C474C1" w:rsidRDefault="00C474C1" w:rsidP="00C52F4A">
      <w:r>
        <w:t>» </w:t>
      </w:r>
      <w:r w:rsidR="00C52F4A" w:rsidRPr="00605EB6">
        <w:t>Oh</w:t>
      </w:r>
      <w:r>
        <w:t xml:space="preserve"> ! </w:t>
      </w:r>
      <w:r w:rsidR="00C52F4A" w:rsidRPr="00605EB6">
        <w:t>c</w:t>
      </w:r>
      <w:r>
        <w:t>’</w:t>
      </w:r>
      <w:r w:rsidR="00C52F4A" w:rsidRPr="00605EB6">
        <w:t>est affreux</w:t>
      </w:r>
      <w:r>
        <w:t xml:space="preserve">, </w:t>
      </w:r>
      <w:r w:rsidR="00C52F4A" w:rsidRPr="00605EB6">
        <w:t>affreux</w:t>
      </w:r>
      <w:r>
        <w:t> !</w:t>
      </w:r>
    </w:p>
    <w:p w14:paraId="20A38ED1" w14:textId="71B43338" w:rsidR="00C474C1" w:rsidRDefault="0094609C" w:rsidP="00C52F4A">
      <w:r>
        <w:t>— </w:t>
      </w:r>
      <w:r w:rsidR="00C52F4A" w:rsidRPr="00605EB6">
        <w:t>Monstrueux</w:t>
      </w:r>
      <w:r w:rsidR="00C474C1">
        <w:t xml:space="preserve"> ! </w:t>
      </w:r>
      <w:r w:rsidR="00C52F4A" w:rsidRPr="00605EB6">
        <w:t>murmura monsieur Lagarde</w:t>
      </w:r>
      <w:r w:rsidR="00C474C1">
        <w:t xml:space="preserve">, </w:t>
      </w:r>
      <w:r w:rsidR="00C52F4A" w:rsidRPr="00605EB6">
        <w:t>s</w:t>
      </w:r>
      <w:r w:rsidR="00C474C1">
        <w:t>’</w:t>
      </w:r>
      <w:r w:rsidR="00C52F4A" w:rsidRPr="00605EB6">
        <w:t>efforçant de retenir ses larmes</w:t>
      </w:r>
      <w:r w:rsidR="00C474C1">
        <w:t>.</w:t>
      </w:r>
    </w:p>
    <w:p w14:paraId="58882884" w14:textId="77777777" w:rsidR="00C474C1" w:rsidRDefault="00C52F4A" w:rsidP="00C52F4A">
      <w:r w:rsidRPr="00605EB6">
        <w:t>Jean Loup</w:t>
      </w:r>
      <w:r w:rsidR="00C474C1">
        <w:t xml:space="preserve">, </w:t>
      </w:r>
      <w:r w:rsidRPr="00605EB6">
        <w:t>lui</w:t>
      </w:r>
      <w:r w:rsidR="00C474C1">
        <w:t xml:space="preserve">, </w:t>
      </w:r>
      <w:r w:rsidRPr="00605EB6">
        <w:t>laissait couler les siennes</w:t>
      </w:r>
      <w:r w:rsidR="00C474C1">
        <w:t>.</w:t>
      </w:r>
    </w:p>
    <w:p w14:paraId="2F079AA9" w14:textId="77777777" w:rsidR="00C474C1" w:rsidRDefault="00C52F4A" w:rsidP="00C52F4A">
      <w:r w:rsidRPr="00605EB6">
        <w:t>Après un long silence</w:t>
      </w:r>
      <w:r w:rsidR="00C474C1">
        <w:t xml:space="preserve">, </w:t>
      </w:r>
      <w:r w:rsidRPr="00605EB6">
        <w:t>il reprit</w:t>
      </w:r>
      <w:r w:rsidR="00C474C1">
        <w:t> :</w:t>
      </w:r>
    </w:p>
    <w:p w14:paraId="0FB1307A" w14:textId="7B669117" w:rsidR="00C474C1" w:rsidRDefault="0094609C" w:rsidP="00C52F4A">
      <w:r>
        <w:t>— </w:t>
      </w:r>
      <w:r w:rsidR="00C52F4A" w:rsidRPr="00605EB6">
        <w:t>Vous avez déjà fait beaucoup pour moi</w:t>
      </w:r>
      <w:r w:rsidR="00C474C1">
        <w:t xml:space="preserve">, </w:t>
      </w:r>
      <w:r w:rsidR="00C52F4A" w:rsidRPr="00605EB6">
        <w:t>monsieur</w:t>
      </w:r>
      <w:r w:rsidR="00C474C1">
        <w:t xml:space="preserve">, </w:t>
      </w:r>
      <w:r w:rsidR="00C52F4A" w:rsidRPr="00605EB6">
        <w:t>et pourtant je voudrais vous demander encore</w:t>
      </w:r>
      <w:r w:rsidR="00C474C1">
        <w:t>…</w:t>
      </w:r>
    </w:p>
    <w:p w14:paraId="00B908BC" w14:textId="2A5ABCC4" w:rsidR="00C474C1" w:rsidRDefault="0094609C" w:rsidP="00C52F4A">
      <w:r>
        <w:t>— </w:t>
      </w:r>
      <w:r w:rsidR="00C52F4A" w:rsidRPr="00605EB6">
        <w:t>Quoi</w:t>
      </w:r>
      <w:r w:rsidR="00C474C1">
        <w:t> ?</w:t>
      </w:r>
    </w:p>
    <w:p w14:paraId="2DE54D43" w14:textId="3F916C6B" w:rsidR="00C474C1" w:rsidRDefault="0094609C" w:rsidP="00C52F4A">
      <w:r>
        <w:t>— </w:t>
      </w:r>
      <w:r w:rsidR="00C52F4A" w:rsidRPr="00605EB6">
        <w:t>Me rendrez-vous ma mère</w:t>
      </w:r>
      <w:r w:rsidR="00C474C1">
        <w:t> ?</w:t>
      </w:r>
    </w:p>
    <w:p w14:paraId="19425762" w14:textId="47584150" w:rsidR="00C474C1" w:rsidRDefault="00C474C1" w:rsidP="00C52F4A">
      <w:r>
        <w:t>M. </w:t>
      </w:r>
      <w:r w:rsidR="00C52F4A" w:rsidRPr="00605EB6">
        <w:t>Lagarde sursauta et devint affreusement pâle</w:t>
      </w:r>
      <w:r>
        <w:t>.</w:t>
      </w:r>
    </w:p>
    <w:p w14:paraId="3FE8D5B3" w14:textId="18B736CF" w:rsidR="00C474C1" w:rsidRDefault="0094609C" w:rsidP="00C52F4A">
      <w:r>
        <w:t>— </w:t>
      </w:r>
      <w:r w:rsidR="00C52F4A" w:rsidRPr="00605EB6">
        <w:t>Oui</w:t>
      </w:r>
      <w:r w:rsidR="00C474C1">
        <w:t xml:space="preserve">, </w:t>
      </w:r>
      <w:r w:rsidR="00C52F4A" w:rsidRPr="00605EB6">
        <w:t>répondit-il avec un accent étrange</w:t>
      </w:r>
      <w:r w:rsidR="00C474C1">
        <w:t xml:space="preserve">, </w:t>
      </w:r>
      <w:r w:rsidR="00C52F4A" w:rsidRPr="00605EB6">
        <w:t>oui</w:t>
      </w:r>
      <w:r w:rsidR="00C474C1">
        <w:t xml:space="preserve">, </w:t>
      </w:r>
      <w:r w:rsidR="00C52F4A" w:rsidRPr="00605EB6">
        <w:t>si elle existe encore</w:t>
      </w:r>
      <w:r w:rsidR="00C474C1">
        <w:t xml:space="preserve">, </w:t>
      </w:r>
      <w:r w:rsidR="00C52F4A" w:rsidRPr="00605EB6">
        <w:t>je vous rendrai votre mère</w:t>
      </w:r>
      <w:r w:rsidR="00C474C1">
        <w:t>.</w:t>
      </w:r>
    </w:p>
    <w:p w14:paraId="5C60561A" w14:textId="6D23F01A" w:rsidR="00C474C1" w:rsidRDefault="0094609C" w:rsidP="00C52F4A">
      <w:r>
        <w:t>— </w:t>
      </w:r>
      <w:r w:rsidR="00C52F4A" w:rsidRPr="00605EB6">
        <w:t>C</w:t>
      </w:r>
      <w:r w:rsidR="00C474C1">
        <w:t>’</w:t>
      </w:r>
      <w:r w:rsidR="00C52F4A" w:rsidRPr="00605EB6">
        <w:t>était elle</w:t>
      </w:r>
      <w:r w:rsidR="00C474C1">
        <w:t xml:space="preserve">, </w:t>
      </w:r>
      <w:r w:rsidR="00C52F4A" w:rsidRPr="00605EB6">
        <w:t>n</w:t>
      </w:r>
      <w:r w:rsidR="00C474C1">
        <w:t>’</w:t>
      </w:r>
      <w:r w:rsidR="00C52F4A" w:rsidRPr="00605EB6">
        <w:t>est-ce pas</w:t>
      </w:r>
      <w:r w:rsidR="00C474C1">
        <w:t> ?</w:t>
      </w:r>
    </w:p>
    <w:p w14:paraId="3DE5087A" w14:textId="39D12885" w:rsidR="00C474C1" w:rsidRDefault="0094609C" w:rsidP="00C52F4A">
      <w:r>
        <w:t>— </w:t>
      </w:r>
      <w:r w:rsidR="00C52F4A" w:rsidRPr="00605EB6">
        <w:t>Oui</w:t>
      </w:r>
      <w:r w:rsidR="00C474C1">
        <w:t xml:space="preserve">, </w:t>
      </w:r>
      <w:r w:rsidR="00C52F4A" w:rsidRPr="00605EB6">
        <w:t>Jean</w:t>
      </w:r>
      <w:r w:rsidR="00C474C1">
        <w:t xml:space="preserve">, </w:t>
      </w:r>
      <w:r w:rsidR="00C52F4A" w:rsidRPr="00605EB6">
        <w:t>c</w:t>
      </w:r>
      <w:r w:rsidR="00C474C1">
        <w:t>’</w:t>
      </w:r>
      <w:r w:rsidR="00C52F4A" w:rsidRPr="00605EB6">
        <w:t>était elle</w:t>
      </w:r>
      <w:r w:rsidR="00C474C1">
        <w:t> !</w:t>
      </w:r>
    </w:p>
    <w:p w14:paraId="3AA2AA28" w14:textId="77777777" w:rsidR="00C474C1" w:rsidRDefault="00C52F4A" w:rsidP="00C52F4A">
      <w:r w:rsidRPr="00605EB6">
        <w:t>Le jeune homme bondit sur ses jambes</w:t>
      </w:r>
      <w:r w:rsidR="00C474C1">
        <w:t xml:space="preserve">, </w:t>
      </w:r>
      <w:r w:rsidRPr="00605EB6">
        <w:t>joignit les mains</w:t>
      </w:r>
      <w:r w:rsidR="00C474C1">
        <w:t xml:space="preserve">, </w:t>
      </w:r>
      <w:r w:rsidRPr="00605EB6">
        <w:t>et</w:t>
      </w:r>
      <w:r w:rsidR="00C474C1">
        <w:t xml:space="preserve">, </w:t>
      </w:r>
      <w:r w:rsidRPr="00605EB6">
        <w:t>les yeux levés vers le ciel</w:t>
      </w:r>
      <w:r w:rsidR="00C474C1">
        <w:t xml:space="preserve">, </w:t>
      </w:r>
      <w:r w:rsidRPr="00605EB6">
        <w:t>il s</w:t>
      </w:r>
      <w:r w:rsidR="00C474C1">
        <w:t>’</w:t>
      </w:r>
      <w:r w:rsidRPr="00605EB6">
        <w:t>écria</w:t>
      </w:r>
      <w:r w:rsidR="00C474C1">
        <w:t> :</w:t>
      </w:r>
    </w:p>
    <w:p w14:paraId="31ECDAD3" w14:textId="7B6EC012" w:rsidR="00C474C1" w:rsidRDefault="0094609C" w:rsidP="00C52F4A">
      <w:r>
        <w:t>— </w:t>
      </w:r>
      <w:r w:rsidR="00C52F4A" w:rsidRPr="00605EB6">
        <w:t>Oh</w:t>
      </w:r>
      <w:r w:rsidR="00C474C1">
        <w:t xml:space="preserve"> ! </w:t>
      </w:r>
      <w:r w:rsidR="00C52F4A" w:rsidRPr="00605EB6">
        <w:t>ma mère</w:t>
      </w:r>
      <w:r w:rsidR="00C474C1">
        <w:t xml:space="preserve">, </w:t>
      </w:r>
      <w:r w:rsidR="00C52F4A" w:rsidRPr="00605EB6">
        <w:t>ma mère</w:t>
      </w:r>
      <w:r w:rsidR="00C474C1">
        <w:t> !</w:t>
      </w:r>
    </w:p>
    <w:p w14:paraId="4AACEDAF" w14:textId="4FBF8564" w:rsidR="00C474C1" w:rsidRDefault="00C52F4A" w:rsidP="00C52F4A">
      <w:r w:rsidRPr="00605EB6">
        <w:t xml:space="preserve">Puis se retournant vers </w:t>
      </w:r>
      <w:r w:rsidR="00C474C1">
        <w:t>M. </w:t>
      </w:r>
      <w:r w:rsidRPr="00605EB6">
        <w:t>Lagarde</w:t>
      </w:r>
      <w:r w:rsidR="00C474C1">
        <w:t> :</w:t>
      </w:r>
    </w:p>
    <w:p w14:paraId="67FECC3A" w14:textId="314E5CBC" w:rsidR="00C474C1" w:rsidRDefault="0094609C" w:rsidP="00C52F4A">
      <w:r>
        <w:t>— </w:t>
      </w:r>
      <w:r w:rsidR="00C52F4A" w:rsidRPr="00605EB6">
        <w:t>Monsieur</w:t>
      </w:r>
      <w:r w:rsidR="00C474C1">
        <w:t xml:space="preserve">, </w:t>
      </w:r>
      <w:r w:rsidR="00C52F4A" w:rsidRPr="00605EB6">
        <w:t>dit-il d</w:t>
      </w:r>
      <w:r w:rsidR="00C474C1">
        <w:t>’</w:t>
      </w:r>
      <w:r w:rsidR="00C52F4A" w:rsidRPr="00605EB6">
        <w:t>une voix hésitante</w:t>
      </w:r>
      <w:r w:rsidR="00C474C1">
        <w:t xml:space="preserve">, </w:t>
      </w:r>
      <w:r w:rsidR="00C52F4A" w:rsidRPr="00605EB6">
        <w:t>et mon père</w:t>
      </w:r>
      <w:r w:rsidR="00C474C1">
        <w:t> ?</w:t>
      </w:r>
    </w:p>
    <w:p w14:paraId="1CE1020B" w14:textId="51CCA214" w:rsidR="00C474C1" w:rsidRDefault="00C474C1" w:rsidP="00C52F4A">
      <w:r>
        <w:t>M. </w:t>
      </w:r>
      <w:r w:rsidR="00C52F4A" w:rsidRPr="00605EB6">
        <w:t>Lagarde resta silencieux et baissa la tête</w:t>
      </w:r>
      <w:r>
        <w:t>.</w:t>
      </w:r>
    </w:p>
    <w:p w14:paraId="5A569320" w14:textId="77777777" w:rsidR="00C474C1" w:rsidRDefault="00C52F4A" w:rsidP="00C52F4A">
      <w:r w:rsidRPr="00605EB6">
        <w:lastRenderedPageBreak/>
        <w:t>Jean Loup eut un long soupir</w:t>
      </w:r>
      <w:r w:rsidR="00C474C1">
        <w:t>.</w:t>
      </w:r>
    </w:p>
    <w:p w14:paraId="18E150BA" w14:textId="43C2A0B9" w:rsidR="00C474C1" w:rsidRDefault="0094609C" w:rsidP="00C52F4A">
      <w:r>
        <w:t>— </w:t>
      </w:r>
      <w:r w:rsidR="00C52F4A" w:rsidRPr="00605EB6">
        <w:t>Je comprends</w:t>
      </w:r>
      <w:r w:rsidR="00C474C1">
        <w:t xml:space="preserve">, </w:t>
      </w:r>
      <w:r w:rsidR="00C52F4A" w:rsidRPr="00605EB6">
        <w:t>dit-il tristement</w:t>
      </w:r>
      <w:r w:rsidR="00C474C1">
        <w:t xml:space="preserve">, </w:t>
      </w:r>
      <w:r w:rsidR="00C52F4A" w:rsidRPr="00605EB6">
        <w:t>baissant aussi la tête</w:t>
      </w:r>
      <w:r w:rsidR="00C474C1">
        <w:t xml:space="preserve">, </w:t>
      </w:r>
      <w:r w:rsidR="00C52F4A" w:rsidRPr="00605EB6">
        <w:t>mon père est mort</w:t>
      </w:r>
      <w:r w:rsidR="00C474C1">
        <w:t> !</w:t>
      </w:r>
    </w:p>
    <w:p w14:paraId="115C009A" w14:textId="77BDB3E1" w:rsidR="00C474C1" w:rsidRDefault="00C474C1" w:rsidP="00C52F4A">
      <w:r>
        <w:t>M. </w:t>
      </w:r>
      <w:r w:rsidR="00C52F4A" w:rsidRPr="00605EB6">
        <w:t>Lagarde se redressa brusquement</w:t>
      </w:r>
      <w:r>
        <w:t xml:space="preserve">, </w:t>
      </w:r>
      <w:r w:rsidR="00C52F4A" w:rsidRPr="00605EB6">
        <w:t>saisit les mains de Jean Loup et</w:t>
      </w:r>
      <w:r>
        <w:t xml:space="preserve">, </w:t>
      </w:r>
      <w:r w:rsidR="00C52F4A" w:rsidRPr="00605EB6">
        <w:t>les serrant fiévreusement</w:t>
      </w:r>
      <w:r>
        <w:t> :</w:t>
      </w:r>
    </w:p>
    <w:p w14:paraId="53F94ADF" w14:textId="44007459" w:rsidR="00C474C1" w:rsidRDefault="0094609C" w:rsidP="00C52F4A">
      <w:r>
        <w:t>— </w:t>
      </w:r>
      <w:r w:rsidR="00C52F4A" w:rsidRPr="00605EB6">
        <w:t>Va</w:t>
      </w:r>
      <w:r w:rsidR="00C474C1">
        <w:t xml:space="preserve">, </w:t>
      </w:r>
      <w:r w:rsidR="00C52F4A" w:rsidRPr="00605EB6">
        <w:t>s</w:t>
      </w:r>
      <w:r w:rsidR="00C474C1">
        <w:t>’</w:t>
      </w:r>
      <w:r w:rsidR="00C52F4A" w:rsidRPr="00605EB6">
        <w:t>écria-t-il dans une sorte d</w:t>
      </w:r>
      <w:r w:rsidR="00C474C1">
        <w:t>’</w:t>
      </w:r>
      <w:r w:rsidR="00C52F4A" w:rsidRPr="00605EB6">
        <w:t>égarement</w:t>
      </w:r>
      <w:r w:rsidR="00C474C1">
        <w:t xml:space="preserve">, </w:t>
      </w:r>
      <w:r w:rsidR="00C52F4A" w:rsidRPr="00605EB6">
        <w:t>je ne sais pas si je te rendrai tout ce qu</w:t>
      </w:r>
      <w:r w:rsidR="00C474C1">
        <w:t>’</w:t>
      </w:r>
      <w:r w:rsidR="00C52F4A" w:rsidRPr="00605EB6">
        <w:t>on t</w:t>
      </w:r>
      <w:r w:rsidR="00C474C1">
        <w:t>’</w:t>
      </w:r>
      <w:r w:rsidR="00C52F4A" w:rsidRPr="00605EB6">
        <w:t>a pris</w:t>
      </w:r>
      <w:r w:rsidR="00C474C1">
        <w:t xml:space="preserve"> ; </w:t>
      </w:r>
      <w:r w:rsidR="00C52F4A" w:rsidRPr="00605EB6">
        <w:t>mais je te donnerai assez pour te faire oublier tout ce que tu as souffert</w:t>
      </w:r>
      <w:r w:rsidR="00C474C1">
        <w:t> !</w:t>
      </w:r>
    </w:p>
    <w:p w14:paraId="79003DD6" w14:textId="118FC806" w:rsidR="00C52F4A" w:rsidRPr="00605EB6" w:rsidRDefault="00C52F4A" w:rsidP="00C474C1">
      <w:pPr>
        <w:pStyle w:val="Titre2"/>
      </w:pPr>
      <w:bookmarkStart w:id="99" w:name="_Toc197617944"/>
      <w:r w:rsidRPr="00605EB6">
        <w:lastRenderedPageBreak/>
        <w:t>XXI</w:t>
      </w:r>
      <w:r w:rsidRPr="00605EB6">
        <w:br/>
      </w:r>
      <w:r w:rsidRPr="00605EB6">
        <w:br/>
        <w:t>ESCARMOUCHE</w:t>
      </w:r>
      <w:bookmarkEnd w:id="99"/>
    </w:p>
    <w:p w14:paraId="64587850" w14:textId="76E623E8" w:rsidR="00C474C1" w:rsidRDefault="009A0CB4" w:rsidP="00C52F4A">
      <w:r w:rsidRPr="009A0CB4">
        <w:t>M</w:t>
      </w:r>
      <w:r w:rsidRPr="009A0CB4">
        <w:rPr>
          <w:vertAlign w:val="superscript"/>
        </w:rPr>
        <w:t>me</w:t>
      </w:r>
      <w:r w:rsidR="00C474C1">
        <w:t> </w:t>
      </w:r>
      <w:r w:rsidR="00C52F4A" w:rsidRPr="00605EB6">
        <w:t>la baronne de Simaise et sa fille étaient au moment de leur départ</w:t>
      </w:r>
      <w:r w:rsidR="00C474C1">
        <w:t>.</w:t>
      </w:r>
    </w:p>
    <w:p w14:paraId="48490016" w14:textId="055E187A" w:rsidR="00C474C1" w:rsidRDefault="00C474C1" w:rsidP="00C52F4A">
      <w:r>
        <w:t>M. </w:t>
      </w:r>
      <w:r w:rsidR="00C52F4A" w:rsidRPr="00605EB6">
        <w:t>Lagarde et son protégé</w:t>
      </w:r>
      <w:r>
        <w:t xml:space="preserve">, </w:t>
      </w:r>
      <w:r w:rsidR="00C52F4A" w:rsidRPr="00605EB6">
        <w:t>que nous continuerons pendant quelque temps encore à appeler Jean Loup</w:t>
      </w:r>
      <w:r>
        <w:t xml:space="preserve">, </w:t>
      </w:r>
      <w:r w:rsidR="00C52F4A" w:rsidRPr="00605EB6">
        <w:t>ou simplement Jean</w:t>
      </w:r>
      <w:r>
        <w:t xml:space="preserve">, </w:t>
      </w:r>
      <w:r w:rsidR="00C52F4A" w:rsidRPr="00605EB6">
        <w:t>attendaient dans le salon de lecture qui</w:t>
      </w:r>
      <w:r>
        <w:t xml:space="preserve">, </w:t>
      </w:r>
      <w:r w:rsidR="00C52F4A" w:rsidRPr="00605EB6">
        <w:t>nous le savons</w:t>
      </w:r>
      <w:r>
        <w:t xml:space="preserve">, </w:t>
      </w:r>
      <w:r w:rsidR="00C52F4A" w:rsidRPr="00605EB6">
        <w:t>séparait la chambre de l</w:t>
      </w:r>
      <w:r>
        <w:t>’</w:t>
      </w:r>
      <w:r w:rsidR="00C52F4A" w:rsidRPr="00605EB6">
        <w:t>un de celle de l</w:t>
      </w:r>
      <w:r>
        <w:t>’</w:t>
      </w:r>
      <w:r w:rsidR="00C52F4A" w:rsidRPr="00605EB6">
        <w:t>autre</w:t>
      </w:r>
      <w:r>
        <w:t>.</w:t>
      </w:r>
    </w:p>
    <w:p w14:paraId="7AE7B8E9" w14:textId="77777777" w:rsidR="00C474C1" w:rsidRDefault="00C52F4A" w:rsidP="00C52F4A">
      <w:r w:rsidRPr="00605EB6">
        <w:t>Debout devant une fenêtre ayant vue sur la cour</w:t>
      </w:r>
      <w:r w:rsidR="00C474C1">
        <w:t xml:space="preserve">, </w:t>
      </w:r>
      <w:r w:rsidRPr="00605EB6">
        <w:t>ils virent les domestiques descendre les malles</w:t>
      </w:r>
      <w:r w:rsidR="00C474C1">
        <w:t xml:space="preserve">, </w:t>
      </w:r>
      <w:r w:rsidRPr="00605EB6">
        <w:t>qu</w:t>
      </w:r>
      <w:r w:rsidR="00C474C1">
        <w:t>’</w:t>
      </w:r>
      <w:r w:rsidRPr="00605EB6">
        <w:t>ils chargeaient ensuite sur une voiture de louage</w:t>
      </w:r>
      <w:r w:rsidR="00C474C1">
        <w:t xml:space="preserve">, </w:t>
      </w:r>
      <w:r w:rsidRPr="00605EB6">
        <w:t>attelée de deux chevaux</w:t>
      </w:r>
      <w:r w:rsidR="00C474C1">
        <w:t>.</w:t>
      </w:r>
    </w:p>
    <w:p w14:paraId="732A0FCD" w14:textId="2783710C" w:rsidR="00C474C1" w:rsidRDefault="00C52F4A" w:rsidP="00C52F4A">
      <w:r w:rsidRPr="00605EB6">
        <w:t>Malgré la promesse que son protecteur lui avait faite la veille</w:t>
      </w:r>
      <w:r w:rsidR="00C474C1">
        <w:t xml:space="preserve">, </w:t>
      </w:r>
      <w:r w:rsidRPr="00605EB6">
        <w:t>Jean Loup était triste</w:t>
      </w:r>
      <w:r w:rsidR="00C474C1">
        <w:t xml:space="preserve">. </w:t>
      </w:r>
      <w:r w:rsidRPr="00605EB6">
        <w:t>Sans doute</w:t>
      </w:r>
      <w:r w:rsidR="00C474C1">
        <w:t xml:space="preserve">, </w:t>
      </w:r>
      <w:r w:rsidRPr="00605EB6">
        <w:t>cette séparation était forcée</w:t>
      </w:r>
      <w:r w:rsidR="00C474C1">
        <w:t xml:space="preserve">, </w:t>
      </w:r>
      <w:r w:rsidRPr="00605EB6">
        <w:t>Jean le comprenait</w:t>
      </w:r>
      <w:r w:rsidR="00C474C1">
        <w:t xml:space="preserve"> ; </w:t>
      </w:r>
      <w:r w:rsidRPr="00605EB6">
        <w:t>mais il l</w:t>
      </w:r>
      <w:r w:rsidR="00C474C1">
        <w:t>’</w:t>
      </w:r>
      <w:r w:rsidRPr="00605EB6">
        <w:t>acceptait comme un cruel sacrifice</w:t>
      </w:r>
      <w:r w:rsidR="00C474C1">
        <w:t xml:space="preserve">. </w:t>
      </w:r>
      <w:r w:rsidRPr="00605EB6">
        <w:t>Il avait le cœur gros</w:t>
      </w:r>
      <w:r w:rsidR="00C474C1">
        <w:t xml:space="preserve">, </w:t>
      </w:r>
      <w:r w:rsidRPr="00605EB6">
        <w:t>le pauvre garçon</w:t>
      </w:r>
      <w:r w:rsidR="00C474C1">
        <w:t xml:space="preserve">, </w:t>
      </w:r>
      <w:r w:rsidRPr="00605EB6">
        <w:t>et</w:t>
      </w:r>
      <w:r w:rsidR="00C474C1">
        <w:t xml:space="preserve">, </w:t>
      </w:r>
      <w:r w:rsidRPr="00605EB6">
        <w:t xml:space="preserve">sans la présence de </w:t>
      </w:r>
      <w:r w:rsidR="00C474C1">
        <w:t>M. </w:t>
      </w:r>
      <w:r w:rsidRPr="00605EB6">
        <w:t>Lagarde</w:t>
      </w:r>
      <w:r w:rsidR="00C474C1">
        <w:t xml:space="preserve">, </w:t>
      </w:r>
      <w:r w:rsidRPr="00605EB6">
        <w:t>il aurait certainement laissé éclater sa douleur</w:t>
      </w:r>
      <w:r w:rsidR="00C474C1">
        <w:t>.</w:t>
      </w:r>
    </w:p>
    <w:p w14:paraId="1EB6DCF3" w14:textId="7070A8EE" w:rsidR="00C474C1" w:rsidRDefault="00C52F4A" w:rsidP="00C52F4A">
      <w:r w:rsidRPr="00605EB6">
        <w:t xml:space="preserve">Un domestique vint les prévenir que </w:t>
      </w:r>
      <w:r w:rsidR="009A0CB4" w:rsidRPr="009A0CB4">
        <w:t>M</w:t>
      </w:r>
      <w:r w:rsidR="009A0CB4" w:rsidRPr="009A0CB4">
        <w:rPr>
          <w:vertAlign w:val="superscript"/>
        </w:rPr>
        <w:t>me</w:t>
      </w:r>
      <w:r w:rsidR="00C474C1">
        <w:t> </w:t>
      </w:r>
      <w:r w:rsidRPr="00605EB6">
        <w:t>Sandras et sa fille étaient prêtes à monter en voiture</w:t>
      </w:r>
      <w:r w:rsidR="00C474C1">
        <w:t>.</w:t>
      </w:r>
    </w:p>
    <w:p w14:paraId="08D51CB6" w14:textId="1D7684FE" w:rsidR="00C474C1" w:rsidRDefault="0094609C" w:rsidP="00C52F4A">
      <w:r>
        <w:t>— </w:t>
      </w:r>
      <w:r w:rsidR="00C52F4A" w:rsidRPr="00605EB6">
        <w:t>Bien</w:t>
      </w:r>
      <w:r w:rsidR="00C474C1">
        <w:t xml:space="preserve">, </w:t>
      </w:r>
      <w:r w:rsidR="00C52F4A" w:rsidRPr="00605EB6">
        <w:t xml:space="preserve">répondit </w:t>
      </w:r>
      <w:r w:rsidR="00C474C1">
        <w:t>M. </w:t>
      </w:r>
      <w:r w:rsidR="00C52F4A" w:rsidRPr="00605EB6">
        <w:t>Lagarde</w:t>
      </w:r>
      <w:r w:rsidR="00C474C1">
        <w:t xml:space="preserve"> ; </w:t>
      </w:r>
      <w:r w:rsidR="00C52F4A" w:rsidRPr="00605EB6">
        <w:t>dites à ces dames que nous descendons</w:t>
      </w:r>
      <w:r w:rsidR="00C474C1">
        <w:t>.</w:t>
      </w:r>
    </w:p>
    <w:p w14:paraId="1044EDE7" w14:textId="77777777" w:rsidR="00C474C1" w:rsidRDefault="00C52F4A" w:rsidP="00C52F4A">
      <w:r w:rsidRPr="00605EB6">
        <w:t>Puis</w:t>
      </w:r>
      <w:r w:rsidR="00C474C1">
        <w:t xml:space="preserve">, </w:t>
      </w:r>
      <w:r w:rsidRPr="00605EB6">
        <w:t>s</w:t>
      </w:r>
      <w:r w:rsidR="00C474C1">
        <w:t>’</w:t>
      </w:r>
      <w:r w:rsidRPr="00605EB6">
        <w:t>adressant à Jean Loup</w:t>
      </w:r>
      <w:r w:rsidR="00C474C1">
        <w:t> :</w:t>
      </w:r>
    </w:p>
    <w:p w14:paraId="7F40E126" w14:textId="279A3E0C" w:rsidR="00C474C1" w:rsidRDefault="0094609C" w:rsidP="00C52F4A">
      <w:r>
        <w:t>— </w:t>
      </w:r>
      <w:r w:rsidR="00C52F4A" w:rsidRPr="00605EB6">
        <w:t>Venez</w:t>
      </w:r>
      <w:r w:rsidR="00C474C1">
        <w:t xml:space="preserve">, </w:t>
      </w:r>
      <w:r w:rsidR="00C52F4A" w:rsidRPr="00605EB6">
        <w:t>mon ami</w:t>
      </w:r>
      <w:r w:rsidR="00C474C1">
        <w:t xml:space="preserve">, </w:t>
      </w:r>
      <w:r w:rsidR="00C52F4A" w:rsidRPr="00605EB6">
        <w:t>dit-il</w:t>
      </w:r>
      <w:r w:rsidR="00C474C1">
        <w:t xml:space="preserve">, </w:t>
      </w:r>
      <w:r w:rsidR="00C52F4A" w:rsidRPr="00605EB6">
        <w:t>venez</w:t>
      </w:r>
      <w:r w:rsidR="00C474C1">
        <w:t xml:space="preserve">. </w:t>
      </w:r>
      <w:r w:rsidR="00C52F4A" w:rsidRPr="00605EB6">
        <w:t>N</w:t>
      </w:r>
      <w:r w:rsidR="00C474C1">
        <w:t>’</w:t>
      </w:r>
      <w:r w:rsidR="00C52F4A" w:rsidRPr="00605EB6">
        <w:t>oubliez pas mes recommandations</w:t>
      </w:r>
      <w:r w:rsidR="00C474C1">
        <w:t xml:space="preserve"> ; </w:t>
      </w:r>
      <w:r w:rsidR="00C52F4A" w:rsidRPr="00605EB6">
        <w:t>soyez calme</w:t>
      </w:r>
      <w:r w:rsidR="00C474C1">
        <w:t xml:space="preserve">, </w:t>
      </w:r>
      <w:r w:rsidR="00C52F4A" w:rsidRPr="00605EB6">
        <w:t>pas de faiblesse</w:t>
      </w:r>
      <w:r w:rsidR="00C474C1">
        <w:t>.</w:t>
      </w:r>
    </w:p>
    <w:p w14:paraId="687398E6" w14:textId="77777777" w:rsidR="00C474C1" w:rsidRDefault="00C52F4A" w:rsidP="00C52F4A">
      <w:r w:rsidRPr="00605EB6">
        <w:lastRenderedPageBreak/>
        <w:t>En même temps qu</w:t>
      </w:r>
      <w:r w:rsidR="00C474C1">
        <w:t>’</w:t>
      </w:r>
      <w:r w:rsidRPr="00605EB6">
        <w:t>eux</w:t>
      </w:r>
      <w:r w:rsidR="00C474C1">
        <w:t xml:space="preserve">, </w:t>
      </w:r>
      <w:r w:rsidRPr="00605EB6">
        <w:t>sortant de l</w:t>
      </w:r>
      <w:r w:rsidR="00C474C1">
        <w:t>’</w:t>
      </w:r>
      <w:r w:rsidRPr="00605EB6">
        <w:t>autre corps de bâtiment</w:t>
      </w:r>
      <w:r w:rsidR="00C474C1">
        <w:t xml:space="preserve">, </w:t>
      </w:r>
      <w:r w:rsidRPr="00605EB6">
        <w:t>la baronne et Henriette parurent dans la cour</w:t>
      </w:r>
      <w:r w:rsidR="00C474C1">
        <w:t xml:space="preserve">. </w:t>
      </w:r>
      <w:r w:rsidRPr="00605EB6">
        <w:t>C</w:t>
      </w:r>
      <w:r w:rsidR="00C474C1">
        <w:t>’</w:t>
      </w:r>
      <w:r w:rsidRPr="00605EB6">
        <w:t>est là qu</w:t>
      </w:r>
      <w:r w:rsidR="00C474C1">
        <w:t>’</w:t>
      </w:r>
      <w:r w:rsidRPr="00605EB6">
        <w:t>on allait se dire adieu</w:t>
      </w:r>
      <w:r w:rsidR="00C474C1">
        <w:t>.</w:t>
      </w:r>
    </w:p>
    <w:p w14:paraId="47ADC6ED" w14:textId="77777777" w:rsidR="00C474C1" w:rsidRDefault="00C52F4A" w:rsidP="00C52F4A">
      <w:r w:rsidRPr="00605EB6">
        <w:t>La mère et la fille étaient vêtues de noir</w:t>
      </w:r>
      <w:r w:rsidR="00C474C1">
        <w:t xml:space="preserve">, </w:t>
      </w:r>
      <w:r w:rsidRPr="00605EB6">
        <w:t>très simplement</w:t>
      </w:r>
      <w:r w:rsidR="00C474C1">
        <w:t xml:space="preserve">, </w:t>
      </w:r>
      <w:r w:rsidRPr="00605EB6">
        <w:t>et avaient chacune un voile long et épais relevé sur le chapeau</w:t>
      </w:r>
      <w:r w:rsidR="00C474C1">
        <w:t xml:space="preserve">. </w:t>
      </w:r>
      <w:r w:rsidRPr="00605EB6">
        <w:t>La baronne tenait à la main un petit sac de voyage</w:t>
      </w:r>
      <w:r w:rsidR="00C474C1">
        <w:t>.</w:t>
      </w:r>
    </w:p>
    <w:p w14:paraId="76B901A6" w14:textId="77777777" w:rsidR="00C474C1" w:rsidRDefault="00C52F4A" w:rsidP="00C52F4A">
      <w:r w:rsidRPr="00605EB6">
        <w:t>Les deux hommes</w:t>
      </w:r>
      <w:r w:rsidR="00C474C1">
        <w:t xml:space="preserve">, </w:t>
      </w:r>
      <w:r w:rsidRPr="00605EB6">
        <w:t>tête nue</w:t>
      </w:r>
      <w:r w:rsidR="00C474C1">
        <w:t xml:space="preserve">, </w:t>
      </w:r>
      <w:r w:rsidRPr="00605EB6">
        <w:t>s</w:t>
      </w:r>
      <w:r w:rsidR="00C474C1">
        <w:t>’</w:t>
      </w:r>
      <w:r w:rsidRPr="00605EB6">
        <w:t>avancèrent vers les dames</w:t>
      </w:r>
      <w:r w:rsidR="00C474C1">
        <w:t xml:space="preserve">, </w:t>
      </w:r>
      <w:r w:rsidRPr="00605EB6">
        <w:t>qui s</w:t>
      </w:r>
      <w:r w:rsidR="00C474C1">
        <w:t>’</w:t>
      </w:r>
      <w:r w:rsidRPr="00605EB6">
        <w:t>étaient arrêtées à quelques pas des marches de pierre du perron</w:t>
      </w:r>
      <w:r w:rsidR="00C474C1">
        <w:t>.</w:t>
      </w:r>
    </w:p>
    <w:p w14:paraId="223000D7" w14:textId="01F370DA" w:rsidR="00C474C1" w:rsidRDefault="009A0CB4" w:rsidP="00C52F4A">
      <w:r w:rsidRPr="009A0CB4">
        <w:t>M</w:t>
      </w:r>
      <w:r w:rsidRPr="009A0CB4">
        <w:rPr>
          <w:vertAlign w:val="superscript"/>
        </w:rPr>
        <w:t>me</w:t>
      </w:r>
      <w:r w:rsidR="00C474C1">
        <w:t> de </w:t>
      </w:r>
      <w:r w:rsidR="00C52F4A" w:rsidRPr="00605EB6">
        <w:t>Simaise avait la figure fatiguée</w:t>
      </w:r>
      <w:r w:rsidR="00C474C1">
        <w:t xml:space="preserve">, </w:t>
      </w:r>
      <w:r w:rsidR="00C52F4A" w:rsidRPr="00605EB6">
        <w:t>les yeux gonflés</w:t>
      </w:r>
      <w:r w:rsidR="00C474C1">
        <w:t xml:space="preserve">, </w:t>
      </w:r>
      <w:r w:rsidR="00C52F4A" w:rsidRPr="00605EB6">
        <w:t>mais elle paraissait calme</w:t>
      </w:r>
      <w:r w:rsidR="00C474C1">
        <w:t xml:space="preserve">, </w:t>
      </w:r>
      <w:r w:rsidR="00C52F4A" w:rsidRPr="00605EB6">
        <w:t>résignée à souffrir encore</w:t>
      </w:r>
      <w:r w:rsidR="00C474C1">
        <w:t xml:space="preserve">. </w:t>
      </w:r>
      <w:r w:rsidR="00C52F4A" w:rsidRPr="00605EB6">
        <w:t>Henriette était pâle et toute tremblante</w:t>
      </w:r>
      <w:r w:rsidR="00C474C1">
        <w:t xml:space="preserve"> ; </w:t>
      </w:r>
      <w:r w:rsidR="00C52F4A" w:rsidRPr="00605EB6">
        <w:t>on pouvait voir sur ses joues des traces de larmes mal essuyées</w:t>
      </w:r>
      <w:r w:rsidR="00C474C1">
        <w:t>.</w:t>
      </w:r>
    </w:p>
    <w:p w14:paraId="6E2317FF" w14:textId="63CE1B31" w:rsidR="00C474C1" w:rsidRDefault="00C52F4A" w:rsidP="00C52F4A">
      <w:r w:rsidRPr="00605EB6">
        <w:t xml:space="preserve">La baronne mit sa main gantée dans celle que lui tendit </w:t>
      </w:r>
      <w:r w:rsidR="00C474C1">
        <w:t>M. </w:t>
      </w:r>
      <w:r w:rsidRPr="00605EB6">
        <w:t>Lagarde</w:t>
      </w:r>
      <w:r w:rsidR="00C474C1">
        <w:t>.</w:t>
      </w:r>
    </w:p>
    <w:p w14:paraId="1D9C4196" w14:textId="52F1B478" w:rsidR="00C474C1" w:rsidRDefault="0094609C" w:rsidP="00C52F4A">
      <w:r>
        <w:t>— </w:t>
      </w:r>
      <w:r w:rsidR="00C52F4A" w:rsidRPr="00605EB6">
        <w:t>Au revoir</w:t>
      </w:r>
      <w:r w:rsidR="00C474C1">
        <w:t xml:space="preserve">, </w:t>
      </w:r>
      <w:r w:rsidR="00C52F4A" w:rsidRPr="00605EB6">
        <w:t>madame</w:t>
      </w:r>
      <w:r w:rsidR="00C474C1">
        <w:t xml:space="preserve">, </w:t>
      </w:r>
      <w:r w:rsidR="00C52F4A" w:rsidRPr="00605EB6">
        <w:t>dit celui-ci</w:t>
      </w:r>
      <w:r w:rsidR="00C474C1">
        <w:t xml:space="preserve">, </w:t>
      </w:r>
      <w:r w:rsidR="00C52F4A" w:rsidRPr="00605EB6">
        <w:t>au revoir et à bientôt</w:t>
      </w:r>
      <w:r w:rsidR="00C474C1">
        <w:t xml:space="preserve">, </w:t>
      </w:r>
      <w:r w:rsidR="00C52F4A" w:rsidRPr="00605EB6">
        <w:t>j</w:t>
      </w:r>
      <w:r w:rsidR="00C474C1">
        <w:t>’</w:t>
      </w:r>
      <w:r w:rsidR="00C52F4A" w:rsidRPr="00605EB6">
        <w:t>espère</w:t>
      </w:r>
      <w:r w:rsidR="00C474C1">
        <w:t> !</w:t>
      </w:r>
    </w:p>
    <w:p w14:paraId="4D7559AF" w14:textId="6936EADC" w:rsidR="00C474C1" w:rsidRDefault="0094609C" w:rsidP="00C52F4A">
      <w:r>
        <w:t>— </w:t>
      </w:r>
      <w:r w:rsidR="00C52F4A" w:rsidRPr="00605EB6">
        <w:t>Je ne cesserai pas de penser à vous</w:t>
      </w:r>
      <w:r w:rsidR="00C474C1">
        <w:t xml:space="preserve">, </w:t>
      </w:r>
      <w:r w:rsidR="00C52F4A" w:rsidRPr="00605EB6">
        <w:t xml:space="preserve">répondit </w:t>
      </w:r>
      <w:r w:rsidR="009A0CB4" w:rsidRPr="009A0CB4">
        <w:t>M</w:t>
      </w:r>
      <w:r w:rsidR="009A0CB4" w:rsidRPr="009A0CB4">
        <w:rPr>
          <w:vertAlign w:val="superscript"/>
        </w:rPr>
        <w:t>me</w:t>
      </w:r>
      <w:r w:rsidR="00C474C1">
        <w:t> de </w:t>
      </w:r>
      <w:r w:rsidR="00C52F4A" w:rsidRPr="00605EB6">
        <w:t>Simaise</w:t>
      </w:r>
      <w:r w:rsidR="00C474C1">
        <w:t>.</w:t>
      </w:r>
    </w:p>
    <w:p w14:paraId="20125B05" w14:textId="77777777" w:rsidR="00C474C1" w:rsidRDefault="00C52F4A" w:rsidP="00C52F4A">
      <w:r w:rsidRPr="00605EB6">
        <w:t>Ils ne se dirent que cela</w:t>
      </w:r>
      <w:r w:rsidR="00C474C1">
        <w:t xml:space="preserve"> ; </w:t>
      </w:r>
      <w:r w:rsidRPr="00605EB6">
        <w:t>mais ils restèrent un instant en face l</w:t>
      </w:r>
      <w:r w:rsidR="00C474C1">
        <w:t>’</w:t>
      </w:r>
      <w:r w:rsidRPr="00605EB6">
        <w:t>un de l</w:t>
      </w:r>
      <w:r w:rsidR="00C474C1">
        <w:t>’</w:t>
      </w:r>
      <w:r w:rsidRPr="00605EB6">
        <w:t>autre</w:t>
      </w:r>
      <w:r w:rsidR="00C474C1">
        <w:t xml:space="preserve">, </w:t>
      </w:r>
      <w:r w:rsidRPr="00605EB6">
        <w:t>les yeux dans les yeux</w:t>
      </w:r>
      <w:r w:rsidR="00C474C1">
        <w:t xml:space="preserve">, </w:t>
      </w:r>
      <w:r w:rsidRPr="00605EB6">
        <w:t>langage muet plus éloquent que la parole</w:t>
      </w:r>
      <w:r w:rsidR="00C474C1">
        <w:t>.</w:t>
      </w:r>
    </w:p>
    <w:p w14:paraId="0EC4E780" w14:textId="1C5E06EF" w:rsidR="00C474C1" w:rsidRDefault="00C474C1" w:rsidP="00C52F4A">
      <w:r>
        <w:t>M. </w:t>
      </w:r>
      <w:r w:rsidR="00C52F4A" w:rsidRPr="00605EB6">
        <w:t>Lagarde se tourna ensuite vers Henriette</w:t>
      </w:r>
      <w:r>
        <w:t xml:space="preserve">, </w:t>
      </w:r>
      <w:r w:rsidR="00C52F4A" w:rsidRPr="00605EB6">
        <w:t>et lui dit simplement ces paroles</w:t>
      </w:r>
      <w:r>
        <w:t xml:space="preserve">, </w:t>
      </w:r>
      <w:r w:rsidR="00C52F4A" w:rsidRPr="00605EB6">
        <w:t>qu</w:t>
      </w:r>
      <w:r>
        <w:t>’</w:t>
      </w:r>
      <w:r w:rsidR="00C52F4A" w:rsidRPr="00605EB6">
        <w:t>elle seule pouvait comprendre</w:t>
      </w:r>
      <w:r>
        <w:t> :</w:t>
      </w:r>
    </w:p>
    <w:p w14:paraId="0037B12C" w14:textId="0A381204" w:rsidR="00C474C1" w:rsidRDefault="0094609C" w:rsidP="00C52F4A">
      <w:r>
        <w:t>— </w:t>
      </w:r>
      <w:r w:rsidR="00C52F4A" w:rsidRPr="00605EB6">
        <w:t>J</w:t>
      </w:r>
      <w:r w:rsidR="00C474C1">
        <w:t>’</w:t>
      </w:r>
      <w:r w:rsidR="00C52F4A" w:rsidRPr="00605EB6">
        <w:t>ai tenu et je tiendrai toutes mes promesses</w:t>
      </w:r>
      <w:r w:rsidR="00C474C1">
        <w:t>.</w:t>
      </w:r>
    </w:p>
    <w:p w14:paraId="23E0D89E" w14:textId="77777777" w:rsidR="00C474C1" w:rsidRDefault="00C52F4A" w:rsidP="00C52F4A">
      <w:r w:rsidRPr="00605EB6">
        <w:t>La jeune fille lui répondit par un regard plein d</w:t>
      </w:r>
      <w:r w:rsidR="00C474C1">
        <w:t>’</w:t>
      </w:r>
      <w:r w:rsidRPr="00605EB6">
        <w:t>une vive reconnaissance</w:t>
      </w:r>
      <w:r w:rsidR="00C474C1">
        <w:t xml:space="preserve">, </w:t>
      </w:r>
      <w:r w:rsidRPr="00605EB6">
        <w:t>puis fit un pas en avant</w:t>
      </w:r>
      <w:r w:rsidR="00C474C1">
        <w:t xml:space="preserve">, </w:t>
      </w:r>
      <w:r w:rsidRPr="00605EB6">
        <w:t>tendant son front</w:t>
      </w:r>
      <w:r w:rsidR="00C474C1">
        <w:t>.</w:t>
      </w:r>
    </w:p>
    <w:p w14:paraId="30AC9ACA" w14:textId="5BCA2C09" w:rsidR="00C474C1" w:rsidRDefault="00C52F4A" w:rsidP="00C52F4A">
      <w:r w:rsidRPr="00605EB6">
        <w:lastRenderedPageBreak/>
        <w:t>Très ému</w:t>
      </w:r>
      <w:r w:rsidR="00C474C1">
        <w:t>, M. </w:t>
      </w:r>
      <w:r w:rsidRPr="00605EB6">
        <w:t>Lagarde l</w:t>
      </w:r>
      <w:r w:rsidR="00C474C1">
        <w:t>’</w:t>
      </w:r>
      <w:r w:rsidRPr="00605EB6">
        <w:t>embrassa</w:t>
      </w:r>
      <w:r w:rsidR="00C474C1">
        <w:t>.</w:t>
      </w:r>
    </w:p>
    <w:p w14:paraId="6A431861" w14:textId="77777777" w:rsidR="00C474C1" w:rsidRDefault="00C52F4A" w:rsidP="00C52F4A">
      <w:r w:rsidRPr="00605EB6">
        <w:t>Alors Jean Loup</w:t>
      </w:r>
      <w:r w:rsidR="00C474C1">
        <w:t xml:space="preserve">, </w:t>
      </w:r>
      <w:r w:rsidRPr="00605EB6">
        <w:t>qui s</w:t>
      </w:r>
      <w:r w:rsidR="00C474C1">
        <w:t>’</w:t>
      </w:r>
      <w:r w:rsidRPr="00605EB6">
        <w:t>était tenu un peu en arrière</w:t>
      </w:r>
      <w:r w:rsidR="00C474C1">
        <w:t xml:space="preserve">, </w:t>
      </w:r>
      <w:r w:rsidRPr="00605EB6">
        <w:t>s</w:t>
      </w:r>
      <w:r w:rsidR="00C474C1">
        <w:t>’</w:t>
      </w:r>
      <w:r w:rsidRPr="00605EB6">
        <w:t>approcha de la baronne</w:t>
      </w:r>
      <w:r w:rsidR="00C474C1">
        <w:t>.</w:t>
      </w:r>
    </w:p>
    <w:p w14:paraId="66AFC231" w14:textId="430769D6" w:rsidR="00C474C1" w:rsidRDefault="0094609C" w:rsidP="00C52F4A">
      <w:r>
        <w:t>— </w:t>
      </w:r>
      <w:r w:rsidR="00C52F4A" w:rsidRPr="00605EB6">
        <w:t>Madame</w:t>
      </w:r>
      <w:r w:rsidR="00C474C1">
        <w:t xml:space="preserve">, </w:t>
      </w:r>
      <w:r w:rsidR="00C52F4A" w:rsidRPr="00605EB6">
        <w:t>dit-il d</w:t>
      </w:r>
      <w:r w:rsidR="00C474C1">
        <w:t>’</w:t>
      </w:r>
      <w:r w:rsidR="00C52F4A" w:rsidRPr="00605EB6">
        <w:t>une voix vibrante d</w:t>
      </w:r>
      <w:r w:rsidR="00C474C1">
        <w:t>’</w:t>
      </w:r>
      <w:r w:rsidR="00C52F4A" w:rsidRPr="00605EB6">
        <w:t>émotion</w:t>
      </w:r>
      <w:r w:rsidR="00C474C1">
        <w:t xml:space="preserve">, </w:t>
      </w:r>
      <w:r w:rsidR="00C52F4A" w:rsidRPr="00605EB6">
        <w:t>j</w:t>
      </w:r>
      <w:r w:rsidR="00C474C1">
        <w:t>’</w:t>
      </w:r>
      <w:r w:rsidR="00C52F4A" w:rsidRPr="00605EB6">
        <w:t xml:space="preserve">ai le bonheur de savoir maintenant tout ce que vous et </w:t>
      </w:r>
      <w:r w:rsidR="009A0CB4" w:rsidRPr="009A0CB4">
        <w:t>M</w:t>
      </w:r>
      <w:r w:rsidR="009A0CB4" w:rsidRPr="009A0CB4">
        <w:rPr>
          <w:vertAlign w:val="superscript"/>
        </w:rPr>
        <w:t>lle</w:t>
      </w:r>
      <w:r w:rsidR="00C474C1">
        <w:t> </w:t>
      </w:r>
      <w:r w:rsidR="00C52F4A" w:rsidRPr="00605EB6">
        <w:t>Henriette avez fait pour moi</w:t>
      </w:r>
      <w:r w:rsidR="00C474C1">
        <w:t xml:space="preserve">. </w:t>
      </w:r>
      <w:r w:rsidR="00C52F4A" w:rsidRPr="00605EB6">
        <w:t>Ah</w:t>
      </w:r>
      <w:r w:rsidR="00C474C1">
        <w:t xml:space="preserve"> ! </w:t>
      </w:r>
      <w:r w:rsidR="00C52F4A" w:rsidRPr="00605EB6">
        <w:t>je suis fier</w:t>
      </w:r>
      <w:r w:rsidR="00C474C1">
        <w:t xml:space="preserve">, </w:t>
      </w:r>
      <w:r w:rsidR="00C52F4A" w:rsidRPr="00605EB6">
        <w:t>je suis heureux d</w:t>
      </w:r>
      <w:r w:rsidR="00C474C1">
        <w:t>’</w:t>
      </w:r>
      <w:r w:rsidR="00C52F4A" w:rsidRPr="00605EB6">
        <w:t>avoir été l</w:t>
      </w:r>
      <w:r w:rsidR="00C474C1">
        <w:t>’</w:t>
      </w:r>
      <w:r w:rsidR="00C52F4A" w:rsidRPr="00605EB6">
        <w:t>objet d</w:t>
      </w:r>
      <w:r w:rsidR="00C474C1">
        <w:t>’</w:t>
      </w:r>
      <w:r w:rsidR="00C52F4A" w:rsidRPr="00605EB6">
        <w:t>un pareil dévouement</w:t>
      </w:r>
      <w:r w:rsidR="00C474C1">
        <w:t xml:space="preserve">. </w:t>
      </w:r>
      <w:r w:rsidR="00C52F4A" w:rsidRPr="00605EB6">
        <w:t>Quand je pense à ce que j</w:t>
      </w:r>
      <w:r w:rsidR="00C474C1">
        <w:t>’</w:t>
      </w:r>
      <w:r w:rsidR="00C52F4A" w:rsidRPr="00605EB6">
        <w:t>étais</w:t>
      </w:r>
      <w:r w:rsidR="00C474C1">
        <w:t xml:space="preserve">, </w:t>
      </w:r>
      <w:r w:rsidR="00C52F4A" w:rsidRPr="00605EB6">
        <w:t>quand j</w:t>
      </w:r>
      <w:r w:rsidR="00C474C1">
        <w:t>’</w:t>
      </w:r>
      <w:r w:rsidR="00C52F4A" w:rsidRPr="00605EB6">
        <w:t>établirai une comparaison entre l</w:t>
      </w:r>
      <w:r w:rsidR="00C474C1">
        <w:t>’</w:t>
      </w:r>
      <w:r w:rsidR="00C52F4A" w:rsidRPr="00605EB6">
        <w:t>homme sauvage et l</w:t>
      </w:r>
      <w:r w:rsidR="00C474C1">
        <w:t>’</w:t>
      </w:r>
      <w:r w:rsidR="00C52F4A" w:rsidRPr="00605EB6">
        <w:t>homme que je suis aujourd</w:t>
      </w:r>
      <w:r w:rsidR="00C474C1">
        <w:t>’</w:t>
      </w:r>
      <w:r w:rsidR="00C52F4A" w:rsidRPr="00605EB6">
        <w:t>hui</w:t>
      </w:r>
      <w:r w:rsidR="00C474C1">
        <w:t xml:space="preserve">, </w:t>
      </w:r>
      <w:r w:rsidR="00C52F4A" w:rsidRPr="00605EB6">
        <w:t>je me dirai toujours</w:t>
      </w:r>
      <w:r w:rsidR="00C474C1">
        <w:t xml:space="preserve"> : </w:t>
      </w:r>
      <w:r w:rsidR="00C52F4A" w:rsidRPr="00605EB6">
        <w:t>Voilà leur ouvrage</w:t>
      </w:r>
      <w:r w:rsidR="00C474C1">
        <w:t xml:space="preserve">. </w:t>
      </w:r>
      <w:r w:rsidR="00C52F4A" w:rsidRPr="00605EB6">
        <w:t>Avec mes vifs remerciements</w:t>
      </w:r>
      <w:r w:rsidR="00C474C1">
        <w:t xml:space="preserve">, </w:t>
      </w:r>
      <w:r w:rsidR="00C52F4A" w:rsidRPr="00605EB6">
        <w:t>madame</w:t>
      </w:r>
      <w:r w:rsidR="00C474C1">
        <w:t xml:space="preserve">, </w:t>
      </w:r>
      <w:r w:rsidR="00C52F4A" w:rsidRPr="00605EB6">
        <w:t>recevez l</w:t>
      </w:r>
      <w:r w:rsidR="00C474C1">
        <w:t>’</w:t>
      </w:r>
      <w:r w:rsidR="00C52F4A" w:rsidRPr="00605EB6">
        <w:t>expression de ma profonde et ardente reconnaissance</w:t>
      </w:r>
      <w:r w:rsidR="00C474C1">
        <w:t>.</w:t>
      </w:r>
    </w:p>
    <w:p w14:paraId="129871A1" w14:textId="1847D7CD" w:rsidR="00C474C1" w:rsidRDefault="0094609C" w:rsidP="00C52F4A">
      <w:r>
        <w:t>— </w:t>
      </w:r>
      <w:r w:rsidR="00C52F4A" w:rsidRPr="00605EB6">
        <w:t>Ce que nous avons fait pour vous</w:t>
      </w:r>
      <w:r w:rsidR="00C474C1">
        <w:t xml:space="preserve">, </w:t>
      </w:r>
      <w:r w:rsidR="00C52F4A" w:rsidRPr="00605EB6">
        <w:t>Jean</w:t>
      </w:r>
      <w:r w:rsidR="00C474C1">
        <w:t xml:space="preserve">, </w:t>
      </w:r>
      <w:r w:rsidR="00C52F4A" w:rsidRPr="00605EB6">
        <w:t>nous le devions</w:t>
      </w:r>
      <w:r w:rsidR="00C474C1">
        <w:t xml:space="preserve">, </w:t>
      </w:r>
      <w:r w:rsidR="00C52F4A" w:rsidRPr="00605EB6">
        <w:t>répondit la baronne</w:t>
      </w:r>
      <w:r w:rsidR="00C474C1">
        <w:t xml:space="preserve"> : </w:t>
      </w:r>
      <w:r w:rsidR="00C52F4A" w:rsidRPr="00605EB6">
        <w:t>vous avez sauvé la vie à ma fille</w:t>
      </w:r>
      <w:r w:rsidR="00C474C1">
        <w:t xml:space="preserve">, </w:t>
      </w:r>
      <w:r w:rsidR="00C52F4A" w:rsidRPr="00605EB6">
        <w:t>mon ami</w:t>
      </w:r>
      <w:r w:rsidR="00C474C1">
        <w:t xml:space="preserve">, </w:t>
      </w:r>
      <w:r w:rsidR="00C52F4A" w:rsidRPr="00605EB6">
        <w:t>ni elle ni moi ne pouvons l</w:t>
      </w:r>
      <w:r w:rsidR="00C474C1">
        <w:t>’</w:t>
      </w:r>
      <w:r w:rsidR="00C52F4A" w:rsidRPr="00605EB6">
        <w:t>oublier</w:t>
      </w:r>
      <w:r w:rsidR="00C474C1">
        <w:t xml:space="preserve">. </w:t>
      </w:r>
      <w:r w:rsidR="00C52F4A" w:rsidRPr="00605EB6">
        <w:t>Jean</w:t>
      </w:r>
      <w:r w:rsidR="00C474C1">
        <w:t xml:space="preserve">, </w:t>
      </w:r>
      <w:r w:rsidR="00C52F4A" w:rsidRPr="00605EB6">
        <w:t>ajouta-t-elle</w:t>
      </w:r>
      <w:r w:rsidR="00C474C1">
        <w:t xml:space="preserve">, </w:t>
      </w:r>
      <w:r w:rsidR="00C52F4A" w:rsidRPr="00605EB6">
        <w:t>avec une sorte de surexcitation</w:t>
      </w:r>
      <w:r w:rsidR="00C474C1">
        <w:t xml:space="preserve">, </w:t>
      </w:r>
      <w:r w:rsidR="00C52F4A" w:rsidRPr="00605EB6">
        <w:t>embrassez-moi</w:t>
      </w:r>
      <w:r w:rsidR="00C474C1">
        <w:t> !</w:t>
      </w:r>
    </w:p>
    <w:p w14:paraId="660492BE" w14:textId="77777777" w:rsidR="00C474C1" w:rsidRDefault="00C52F4A" w:rsidP="00C52F4A">
      <w:r w:rsidRPr="00605EB6">
        <w:t>Le jeune homme eut un tressaillement de joie</w:t>
      </w:r>
      <w:r w:rsidR="00C474C1">
        <w:t xml:space="preserve"> ; </w:t>
      </w:r>
      <w:r w:rsidRPr="00605EB6">
        <w:t>cependant</w:t>
      </w:r>
      <w:r w:rsidR="00C474C1">
        <w:t xml:space="preserve">, </w:t>
      </w:r>
      <w:r w:rsidRPr="00605EB6">
        <w:t>il hésita un instant</w:t>
      </w:r>
      <w:r w:rsidR="00C474C1">
        <w:t xml:space="preserve">, </w:t>
      </w:r>
      <w:r w:rsidRPr="00605EB6">
        <w:t>retenu par un sentiment de respect</w:t>
      </w:r>
      <w:r w:rsidR="00C474C1">
        <w:t xml:space="preserve">. </w:t>
      </w:r>
      <w:r w:rsidRPr="00605EB6">
        <w:t>Mais la baronne avait ouvert ses bras</w:t>
      </w:r>
      <w:r w:rsidR="00C474C1">
        <w:t xml:space="preserve"> ; </w:t>
      </w:r>
      <w:r w:rsidRPr="00605EB6">
        <w:t>il s</w:t>
      </w:r>
      <w:r w:rsidR="00C474C1">
        <w:t>’</w:t>
      </w:r>
      <w:r w:rsidRPr="00605EB6">
        <w:t>y précipita en laissant échapper un sanglot</w:t>
      </w:r>
      <w:r w:rsidR="00C474C1">
        <w:t>.</w:t>
      </w:r>
    </w:p>
    <w:p w14:paraId="03E84E83" w14:textId="77777777" w:rsidR="00C474C1" w:rsidRDefault="00C52F4A" w:rsidP="00C52F4A">
      <w:r w:rsidRPr="00605EB6">
        <w:t>Quand il s</w:t>
      </w:r>
      <w:r w:rsidR="00C474C1">
        <w:t>’</w:t>
      </w:r>
      <w:r w:rsidRPr="00605EB6">
        <w:t>approcha d</w:t>
      </w:r>
      <w:r w:rsidR="00C474C1">
        <w:t>’</w:t>
      </w:r>
      <w:r w:rsidRPr="00605EB6">
        <w:t>Henriette</w:t>
      </w:r>
      <w:r w:rsidR="00C474C1">
        <w:t xml:space="preserve">, </w:t>
      </w:r>
      <w:r w:rsidRPr="00605EB6">
        <w:t>il ne put que prononcer un mot</w:t>
      </w:r>
      <w:r w:rsidR="00C474C1">
        <w:t> : « </w:t>
      </w:r>
      <w:r w:rsidRPr="00605EB6">
        <w:t>Merci</w:t>
      </w:r>
      <w:r w:rsidR="00C474C1">
        <w:t> ! »</w:t>
      </w:r>
      <w:r w:rsidRPr="00605EB6">
        <w:t xml:space="preserve"> et les autres paroles restèrent dans sa gorge</w:t>
      </w:r>
      <w:r w:rsidR="00C474C1">
        <w:t xml:space="preserve">, </w:t>
      </w:r>
      <w:r w:rsidRPr="00605EB6">
        <w:t>étranglées</w:t>
      </w:r>
      <w:r w:rsidR="00C474C1">
        <w:t xml:space="preserve">. </w:t>
      </w:r>
      <w:r w:rsidRPr="00605EB6">
        <w:t>Alors</w:t>
      </w:r>
      <w:r w:rsidR="00C474C1">
        <w:t xml:space="preserve">, </w:t>
      </w:r>
      <w:r w:rsidRPr="00605EB6">
        <w:t>la poitrine oppressée</w:t>
      </w:r>
      <w:r w:rsidR="00C474C1">
        <w:t xml:space="preserve">, </w:t>
      </w:r>
      <w:r w:rsidRPr="00605EB6">
        <w:t>le cœur serré</w:t>
      </w:r>
      <w:r w:rsidR="00C474C1">
        <w:t xml:space="preserve">, </w:t>
      </w:r>
      <w:r w:rsidRPr="00605EB6">
        <w:t>mais les yeux rayonnants</w:t>
      </w:r>
      <w:r w:rsidR="00C474C1">
        <w:t xml:space="preserve">, </w:t>
      </w:r>
      <w:r w:rsidRPr="00605EB6">
        <w:t>il s</w:t>
      </w:r>
      <w:r w:rsidR="00C474C1">
        <w:t>’</w:t>
      </w:r>
      <w:r w:rsidRPr="00605EB6">
        <w:t>agenouilla et saisit une des mains de la jeune fille sur laquelle il colla ses lèvres frémissantes</w:t>
      </w:r>
      <w:r w:rsidR="00C474C1">
        <w:t>.</w:t>
      </w:r>
    </w:p>
    <w:p w14:paraId="06594902" w14:textId="77777777" w:rsidR="00C474C1" w:rsidRDefault="00C52F4A" w:rsidP="00C52F4A">
      <w:r w:rsidRPr="00605EB6">
        <w:t>Henriette</w:t>
      </w:r>
      <w:r w:rsidR="00C474C1">
        <w:t xml:space="preserve">, </w:t>
      </w:r>
      <w:r w:rsidRPr="00605EB6">
        <w:t>muette aussi</w:t>
      </w:r>
      <w:r w:rsidR="00C474C1">
        <w:t xml:space="preserve">, </w:t>
      </w:r>
      <w:r w:rsidRPr="00605EB6">
        <w:t>ne put plus retenir</w:t>
      </w:r>
      <w:r w:rsidR="00C474C1">
        <w:t xml:space="preserve">, </w:t>
      </w:r>
      <w:r w:rsidRPr="00605EB6">
        <w:t>ses larmes</w:t>
      </w:r>
      <w:r w:rsidR="00C474C1">
        <w:t xml:space="preserve">, </w:t>
      </w:r>
      <w:r w:rsidRPr="00605EB6">
        <w:t>elles jaillirent</w:t>
      </w:r>
      <w:r w:rsidR="00C474C1">
        <w:t xml:space="preserve">. </w:t>
      </w:r>
      <w:r w:rsidRPr="00605EB6">
        <w:t>Pour les cacher et pour cacher sans doute aussi la vive rougeur qui avait succédé à sa pâleur</w:t>
      </w:r>
      <w:r w:rsidR="00C474C1">
        <w:t xml:space="preserve">, </w:t>
      </w:r>
      <w:r w:rsidRPr="00605EB6">
        <w:t>elle baissa vivement son voile</w:t>
      </w:r>
      <w:r w:rsidR="00C474C1">
        <w:t>.</w:t>
      </w:r>
    </w:p>
    <w:p w14:paraId="3B4B7EDE" w14:textId="07FD5E3C" w:rsidR="00C474C1" w:rsidRDefault="00C52F4A" w:rsidP="00C52F4A">
      <w:r w:rsidRPr="00605EB6">
        <w:lastRenderedPageBreak/>
        <w:t>Jean Loup se releva et jeta un regard rapide sur son protecteur</w:t>
      </w:r>
      <w:r w:rsidR="00C474C1">
        <w:t> ; M. </w:t>
      </w:r>
      <w:r w:rsidRPr="00605EB6">
        <w:t>Lagarde avait son doux sourire sur les lèvres</w:t>
      </w:r>
      <w:r w:rsidR="00C474C1">
        <w:t>.</w:t>
      </w:r>
    </w:p>
    <w:p w14:paraId="1D7CC9C2" w14:textId="6F5DA58D" w:rsidR="00C474C1" w:rsidRDefault="0094609C" w:rsidP="00C52F4A">
      <w:r>
        <w:t>— </w:t>
      </w:r>
      <w:r w:rsidR="00C52F4A" w:rsidRPr="00605EB6">
        <w:t>Les chevaux s</w:t>
      </w:r>
      <w:r w:rsidR="00C474C1">
        <w:t>’</w:t>
      </w:r>
      <w:r w:rsidR="00C52F4A" w:rsidRPr="00605EB6">
        <w:t>impatientent et le conducteur attend</w:t>
      </w:r>
      <w:r w:rsidR="00C474C1">
        <w:t xml:space="preserve"> ; </w:t>
      </w:r>
      <w:r w:rsidR="00C52F4A" w:rsidRPr="00605EB6">
        <w:t>partons</w:t>
      </w:r>
      <w:r w:rsidR="00C474C1">
        <w:t xml:space="preserve">, </w:t>
      </w:r>
      <w:r w:rsidR="00C52F4A" w:rsidRPr="00605EB6">
        <w:t xml:space="preserve">dit </w:t>
      </w:r>
      <w:r w:rsidR="009A0CB4" w:rsidRPr="009A0CB4">
        <w:t>M</w:t>
      </w:r>
      <w:r w:rsidR="009A0CB4" w:rsidRPr="009A0CB4">
        <w:rPr>
          <w:vertAlign w:val="superscript"/>
        </w:rPr>
        <w:t>me</w:t>
      </w:r>
      <w:r w:rsidR="00C474C1">
        <w:t> de </w:t>
      </w:r>
      <w:r w:rsidR="00C52F4A" w:rsidRPr="00605EB6">
        <w:t>Simaise</w:t>
      </w:r>
      <w:r w:rsidR="00C474C1">
        <w:t xml:space="preserve">, </w:t>
      </w:r>
      <w:r w:rsidR="00C52F4A" w:rsidRPr="00605EB6">
        <w:t xml:space="preserve">échangeant un dernier regard avec </w:t>
      </w:r>
      <w:r w:rsidR="00C474C1">
        <w:t>M. </w:t>
      </w:r>
      <w:r w:rsidR="00C52F4A" w:rsidRPr="00605EB6">
        <w:t>Lagarde</w:t>
      </w:r>
      <w:r w:rsidR="00C474C1">
        <w:t>.</w:t>
      </w:r>
    </w:p>
    <w:p w14:paraId="6E19E05B" w14:textId="77777777" w:rsidR="00C474C1" w:rsidRDefault="00C52F4A" w:rsidP="00C52F4A">
      <w:r w:rsidRPr="00605EB6">
        <w:t>Elle et sa fille traversèrent la cour</w:t>
      </w:r>
      <w:r w:rsidR="00C474C1">
        <w:t xml:space="preserve">, </w:t>
      </w:r>
      <w:r w:rsidRPr="00605EB6">
        <w:t>franchirent le seuil de la porte et se jetèrent dans la voiture</w:t>
      </w:r>
      <w:r w:rsidR="00C474C1">
        <w:t xml:space="preserve">, </w:t>
      </w:r>
      <w:r w:rsidRPr="00605EB6">
        <w:t>dont</w:t>
      </w:r>
      <w:r w:rsidR="00C474C1">
        <w:t xml:space="preserve">, </w:t>
      </w:r>
      <w:r w:rsidRPr="00605EB6">
        <w:t>presque aussitôt</w:t>
      </w:r>
      <w:r w:rsidR="00C474C1">
        <w:t xml:space="preserve">, </w:t>
      </w:r>
      <w:r w:rsidRPr="00605EB6">
        <w:t>on entendit le roulement sur le pavé de la rue</w:t>
      </w:r>
      <w:r w:rsidR="00C474C1">
        <w:t>.</w:t>
      </w:r>
    </w:p>
    <w:p w14:paraId="155EEAD0" w14:textId="6028EFFA" w:rsidR="00C474C1" w:rsidRDefault="00C52F4A" w:rsidP="00C52F4A">
      <w:r w:rsidRPr="00605EB6">
        <w:t>Jean Loup était resté à la même place</w:t>
      </w:r>
      <w:r w:rsidR="00C474C1">
        <w:t xml:space="preserve">, </w:t>
      </w:r>
      <w:r w:rsidRPr="00605EB6">
        <w:t>immobile comme une statue</w:t>
      </w:r>
      <w:r w:rsidR="00C474C1">
        <w:t>. M. </w:t>
      </w:r>
      <w:r w:rsidRPr="00605EB6">
        <w:t>Lagarde lui mit affectueusement la main sur l</w:t>
      </w:r>
      <w:r w:rsidR="00C474C1">
        <w:t>’</w:t>
      </w:r>
      <w:r w:rsidRPr="00605EB6">
        <w:t>épaule</w:t>
      </w:r>
      <w:r w:rsidR="00C474C1">
        <w:t xml:space="preserve">. </w:t>
      </w:r>
      <w:r w:rsidRPr="00605EB6">
        <w:t>Jean</w:t>
      </w:r>
      <w:r w:rsidR="00C474C1">
        <w:t xml:space="preserve">, </w:t>
      </w:r>
      <w:r w:rsidRPr="00605EB6">
        <w:t>sursauta comme s</w:t>
      </w:r>
      <w:r w:rsidR="00C474C1">
        <w:t>’</w:t>
      </w:r>
      <w:r w:rsidRPr="00605EB6">
        <w:t>il venait d</w:t>
      </w:r>
      <w:r w:rsidR="00C474C1">
        <w:t>’</w:t>
      </w:r>
      <w:r w:rsidRPr="00605EB6">
        <w:t>être réveillé brusquement</w:t>
      </w:r>
      <w:r w:rsidR="00C474C1">
        <w:t>.</w:t>
      </w:r>
    </w:p>
    <w:p w14:paraId="6F14FAA5" w14:textId="31EF5D51" w:rsidR="00C474C1" w:rsidRDefault="0094609C" w:rsidP="00C52F4A">
      <w:r>
        <w:t>— </w:t>
      </w:r>
      <w:r w:rsidR="00C52F4A" w:rsidRPr="00605EB6">
        <w:t>Après-demain</w:t>
      </w:r>
      <w:r w:rsidR="00C474C1">
        <w:t xml:space="preserve">, </w:t>
      </w:r>
      <w:r w:rsidR="00C52F4A" w:rsidRPr="00605EB6">
        <w:t xml:space="preserve">lui dit </w:t>
      </w:r>
      <w:r w:rsidR="00C474C1">
        <w:t>M. </w:t>
      </w:r>
      <w:r w:rsidR="00C52F4A" w:rsidRPr="00605EB6">
        <w:t>Lagarde</w:t>
      </w:r>
      <w:r w:rsidR="00C474C1">
        <w:t xml:space="preserve">, </w:t>
      </w:r>
      <w:r w:rsidR="00C52F4A" w:rsidRPr="00605EB6">
        <w:t>nous partirons aussi</w:t>
      </w:r>
      <w:r w:rsidR="00C474C1">
        <w:t>.</w:t>
      </w:r>
    </w:p>
    <w:p w14:paraId="497ECF6F" w14:textId="77777777" w:rsidR="00C474C1" w:rsidRDefault="00C52F4A" w:rsidP="00C52F4A">
      <w:r w:rsidRPr="00605EB6">
        <w:t>Le jeune homme soupira</w:t>
      </w:r>
      <w:r w:rsidR="00C474C1">
        <w:t>.</w:t>
      </w:r>
    </w:p>
    <w:p w14:paraId="178C6757" w14:textId="7691848C" w:rsidR="00C474C1" w:rsidRDefault="0094609C" w:rsidP="00C52F4A">
      <w:r>
        <w:t>— </w:t>
      </w:r>
      <w:r w:rsidR="00C52F4A" w:rsidRPr="00605EB6">
        <w:t>Il faut être fort</w:t>
      </w:r>
      <w:r w:rsidR="00C474C1">
        <w:t xml:space="preserve">, </w:t>
      </w:r>
      <w:r w:rsidR="00C52F4A" w:rsidRPr="00605EB6">
        <w:t>mon ami</w:t>
      </w:r>
      <w:r w:rsidR="00C474C1">
        <w:t xml:space="preserve"> ; </w:t>
      </w:r>
      <w:r w:rsidR="00C52F4A" w:rsidRPr="00605EB6">
        <w:t>ce sont là les petites épreuves de la vie</w:t>
      </w:r>
      <w:r w:rsidR="00C474C1">
        <w:t>.</w:t>
      </w:r>
    </w:p>
    <w:p w14:paraId="463AC2B8" w14:textId="77777777" w:rsidR="00C474C1" w:rsidRDefault="00C52F4A" w:rsidP="00C52F4A">
      <w:r w:rsidRPr="00605EB6">
        <w:t>Jean Loup sourit</w:t>
      </w:r>
      <w:r w:rsidR="00C474C1">
        <w:t xml:space="preserve"> ; </w:t>
      </w:r>
      <w:r w:rsidRPr="00605EB6">
        <w:t>tristement et</w:t>
      </w:r>
      <w:r w:rsidR="00C474C1">
        <w:t xml:space="preserve">, </w:t>
      </w:r>
      <w:r w:rsidRPr="00605EB6">
        <w:t>regardant son protecteur</w:t>
      </w:r>
      <w:r w:rsidR="00C474C1">
        <w:t> :</w:t>
      </w:r>
    </w:p>
    <w:p w14:paraId="3DA7B735" w14:textId="02E85B60" w:rsidR="00C474C1" w:rsidRDefault="0094609C" w:rsidP="00C52F4A">
      <w:r>
        <w:t>— </w:t>
      </w:r>
      <w:r w:rsidR="00C52F4A" w:rsidRPr="00605EB6">
        <w:t>Êtes-vous content de moi</w:t>
      </w:r>
      <w:r w:rsidR="00C474C1">
        <w:t xml:space="preserve"> ? </w:t>
      </w:r>
      <w:r w:rsidR="00C52F4A" w:rsidRPr="00605EB6">
        <w:t>demanda-t-il</w:t>
      </w:r>
      <w:r w:rsidR="00C474C1">
        <w:t>.</w:t>
      </w:r>
    </w:p>
    <w:p w14:paraId="4CCEA9C7" w14:textId="329A1672" w:rsidR="00C474C1" w:rsidRDefault="0094609C" w:rsidP="00C52F4A">
      <w:r>
        <w:t>— </w:t>
      </w:r>
      <w:r w:rsidR="00C52F4A" w:rsidRPr="006733A5">
        <w:t>Oui</w:t>
      </w:r>
      <w:r w:rsidR="00C474C1">
        <w:t xml:space="preserve">. </w:t>
      </w:r>
      <w:r w:rsidR="00C52F4A" w:rsidRPr="006733A5">
        <w:t>Vous avez su vaincre votre émotion</w:t>
      </w:r>
      <w:r w:rsidR="00C474C1">
        <w:t xml:space="preserve">, </w:t>
      </w:r>
      <w:r w:rsidR="00C52F4A" w:rsidRPr="006733A5">
        <w:t>autant qu</w:t>
      </w:r>
      <w:r w:rsidR="00C474C1">
        <w:t>’</w:t>
      </w:r>
      <w:r w:rsidR="00C52F4A" w:rsidRPr="006733A5">
        <w:t>il le fallait</w:t>
      </w:r>
      <w:r w:rsidR="00C474C1">
        <w:t xml:space="preserve"> ; </w:t>
      </w:r>
      <w:r w:rsidR="00C52F4A" w:rsidRPr="006733A5">
        <w:t>vous</w:t>
      </w:r>
      <w:r w:rsidR="00C474C1">
        <w:t xml:space="preserve">, </w:t>
      </w:r>
      <w:r w:rsidR="00C52F4A" w:rsidRPr="006733A5">
        <w:t>êtes resté plus calme</w:t>
      </w:r>
      <w:r w:rsidR="00C474C1">
        <w:t xml:space="preserve">, </w:t>
      </w:r>
      <w:r w:rsidR="00C52F4A" w:rsidRPr="006733A5">
        <w:t>plus maître de vous que je ne l</w:t>
      </w:r>
      <w:r w:rsidR="00C474C1">
        <w:t>’</w:t>
      </w:r>
      <w:r w:rsidR="00C52F4A" w:rsidRPr="006733A5">
        <w:t>espérais</w:t>
      </w:r>
      <w:r w:rsidR="00C474C1">
        <w:t xml:space="preserve"> ; </w:t>
      </w:r>
      <w:r w:rsidR="00C52F4A" w:rsidRPr="006733A5">
        <w:t>c</w:t>
      </w:r>
      <w:r w:rsidR="00C474C1">
        <w:t>’</w:t>
      </w:r>
      <w:r w:rsidR="00C52F4A" w:rsidRPr="006733A5">
        <w:t>est bien</w:t>
      </w:r>
      <w:r w:rsidR="00C474C1">
        <w:t xml:space="preserve">, </w:t>
      </w:r>
      <w:r w:rsidR="00C52F4A" w:rsidRPr="006733A5">
        <w:t>Jean</w:t>
      </w:r>
      <w:r w:rsidR="00C474C1">
        <w:t xml:space="preserve">, </w:t>
      </w:r>
      <w:r w:rsidR="00C52F4A" w:rsidRPr="006733A5">
        <w:t>c</w:t>
      </w:r>
      <w:r w:rsidR="00C474C1">
        <w:t>’</w:t>
      </w:r>
      <w:r w:rsidR="00C52F4A" w:rsidRPr="006733A5">
        <w:t>est bien</w:t>
      </w:r>
      <w:r w:rsidR="00C474C1">
        <w:t xml:space="preserve"> ! </w:t>
      </w:r>
      <w:r w:rsidR="00C52F4A" w:rsidRPr="006733A5">
        <w:t>Vous n</w:t>
      </w:r>
      <w:r w:rsidR="00C474C1">
        <w:t>’</w:t>
      </w:r>
      <w:r w:rsidR="00C52F4A" w:rsidRPr="006733A5">
        <w:t>avez rien dit et rien fait qui puisse faire soupçonner à Henriette mes projets qu</w:t>
      </w:r>
      <w:r w:rsidR="00C474C1">
        <w:t>’</w:t>
      </w:r>
      <w:r w:rsidR="00C52F4A" w:rsidRPr="006733A5">
        <w:t>elle doit ignorer pendant quelque temps</w:t>
      </w:r>
      <w:r w:rsidR="00C474C1">
        <w:t xml:space="preserve">, </w:t>
      </w:r>
      <w:r w:rsidR="00C52F4A" w:rsidRPr="006733A5">
        <w:t>encore</w:t>
      </w:r>
      <w:r w:rsidR="00C474C1">
        <w:t>.</w:t>
      </w:r>
    </w:p>
    <w:p w14:paraId="4644C0FB" w14:textId="77777777" w:rsidR="00C474C1" w:rsidRDefault="00C474C1" w:rsidP="00C52F4A">
      <w:r>
        <w:t>» </w:t>
      </w:r>
      <w:r w:rsidR="00C52F4A" w:rsidRPr="00605EB6">
        <w:t>Vous commencez une existence nouvelle</w:t>
      </w:r>
      <w:r>
        <w:t xml:space="preserve">, </w:t>
      </w:r>
      <w:r w:rsidR="00C52F4A" w:rsidRPr="00605EB6">
        <w:t>mon ami</w:t>
      </w:r>
      <w:r>
        <w:t xml:space="preserve"> ; </w:t>
      </w:r>
      <w:r w:rsidR="00C52F4A" w:rsidRPr="00605EB6">
        <w:t>vous aurez d</w:t>
      </w:r>
      <w:r>
        <w:t>’</w:t>
      </w:r>
      <w:r w:rsidR="00C52F4A" w:rsidRPr="00605EB6">
        <w:t>autres luttes à soutenir</w:t>
      </w:r>
      <w:r>
        <w:t xml:space="preserve"> ; </w:t>
      </w:r>
      <w:r w:rsidR="00C52F4A" w:rsidRPr="00605EB6">
        <w:t xml:space="preserve">dans ces combats de la </w:t>
      </w:r>
      <w:r w:rsidR="00C52F4A" w:rsidRPr="00605EB6">
        <w:lastRenderedPageBreak/>
        <w:t>vie</w:t>
      </w:r>
      <w:r>
        <w:t xml:space="preserve">, </w:t>
      </w:r>
      <w:r w:rsidR="00C52F4A" w:rsidRPr="00605EB6">
        <w:t>ce n</w:t>
      </w:r>
      <w:r>
        <w:t>’</w:t>
      </w:r>
      <w:r w:rsidR="00C52F4A" w:rsidRPr="00605EB6">
        <w:t>est plus par la force physique que vous triompherez</w:t>
      </w:r>
      <w:r>
        <w:t xml:space="preserve">, </w:t>
      </w:r>
      <w:r w:rsidR="00C52F4A" w:rsidRPr="00605EB6">
        <w:t>mais par la force morale</w:t>
      </w:r>
      <w:r>
        <w:t xml:space="preserve">. </w:t>
      </w:r>
      <w:r w:rsidR="00C52F4A" w:rsidRPr="00605EB6">
        <w:t>Oui</w:t>
      </w:r>
      <w:r>
        <w:t xml:space="preserve">, </w:t>
      </w:r>
      <w:r w:rsidR="00C52F4A" w:rsidRPr="00605EB6">
        <w:t>Jean</w:t>
      </w:r>
      <w:r>
        <w:t xml:space="preserve">, </w:t>
      </w:r>
      <w:r w:rsidR="00C52F4A" w:rsidRPr="00605EB6">
        <w:t>je suis content de vous</w:t>
      </w:r>
      <w:r>
        <w:t xml:space="preserve">, </w:t>
      </w:r>
      <w:r w:rsidR="00C52F4A" w:rsidRPr="00605EB6">
        <w:t>car aujourd</w:t>
      </w:r>
      <w:r>
        <w:t>’</w:t>
      </w:r>
      <w:r w:rsidR="00C52F4A" w:rsidRPr="00605EB6">
        <w:t>hui vous avez été fort</w:t>
      </w:r>
      <w:r>
        <w:t>.</w:t>
      </w:r>
    </w:p>
    <w:p w14:paraId="294601A7" w14:textId="77777777" w:rsidR="00C474C1" w:rsidRDefault="00C52F4A" w:rsidP="00C52F4A">
      <w:r w:rsidRPr="00605EB6">
        <w:t>Il avait été fort</w:t>
      </w:r>
      <w:r w:rsidR="00C474C1">
        <w:t xml:space="preserve">, </w:t>
      </w:r>
      <w:r w:rsidRPr="00605EB6">
        <w:t>le pauvre Jean Loup</w:t>
      </w:r>
      <w:r w:rsidR="00C474C1">
        <w:t xml:space="preserve"> ; </w:t>
      </w:r>
      <w:r w:rsidRPr="00605EB6">
        <w:t>mais</w:t>
      </w:r>
      <w:r w:rsidR="00C474C1">
        <w:t xml:space="preserve">, </w:t>
      </w:r>
      <w:r w:rsidRPr="00605EB6">
        <w:t>quand son bienfaiteur l</w:t>
      </w:r>
      <w:r w:rsidR="00C474C1">
        <w:t>’</w:t>
      </w:r>
      <w:r w:rsidRPr="00605EB6">
        <w:t>eut quitté</w:t>
      </w:r>
      <w:r w:rsidR="00C474C1">
        <w:t xml:space="preserve">, </w:t>
      </w:r>
      <w:r w:rsidRPr="00605EB6">
        <w:t>il courut se cacher dans sa chambre pour pleurer comme un enfant</w:t>
      </w:r>
      <w:r w:rsidR="00C474C1">
        <w:t>…</w:t>
      </w:r>
    </w:p>
    <w:p w14:paraId="67335BA3" w14:textId="56AC40FD" w:rsidR="00C52F4A" w:rsidRPr="00605EB6" w:rsidRDefault="00C52F4A" w:rsidP="00C474C1">
      <w:pPr>
        <w:pStyle w:val="Etoile"/>
      </w:pPr>
      <w:r>
        <w:br/>
        <w:t>*</w:t>
      </w:r>
      <w:r>
        <w:br/>
      </w:r>
    </w:p>
    <w:p w14:paraId="6B1EA9AF" w14:textId="77777777" w:rsidR="00C474C1" w:rsidRDefault="00C52F4A" w:rsidP="00C52F4A">
      <w:r w:rsidRPr="00605EB6">
        <w:t>Le lendemain du retour de la baronne de Simaise à Vaucourt</w:t>
      </w:r>
      <w:r w:rsidR="00C474C1">
        <w:t xml:space="preserve">, </w:t>
      </w:r>
      <w:r w:rsidRPr="00605EB6">
        <w:t>son mari</w:t>
      </w:r>
      <w:r w:rsidR="00C474C1">
        <w:t xml:space="preserve">, </w:t>
      </w:r>
      <w:r w:rsidRPr="00605EB6">
        <w:t>qu</w:t>
      </w:r>
      <w:r w:rsidR="00C474C1">
        <w:t>’</w:t>
      </w:r>
      <w:r w:rsidRPr="00605EB6">
        <w:t>elle avait seulement salué la veille</w:t>
      </w:r>
      <w:r w:rsidR="00C474C1">
        <w:t xml:space="preserve">, </w:t>
      </w:r>
      <w:r w:rsidRPr="00605EB6">
        <w:t>sans lui adresser la parole</w:t>
      </w:r>
      <w:r w:rsidR="00C474C1">
        <w:t xml:space="preserve">, </w:t>
      </w:r>
      <w:r w:rsidRPr="00605EB6">
        <w:t>lui fit demander par un domestique de vouloir bien</w:t>
      </w:r>
      <w:r w:rsidR="00C474C1">
        <w:t xml:space="preserve">, </w:t>
      </w:r>
      <w:r w:rsidRPr="00605EB6">
        <w:t>lui accorder un moment d</w:t>
      </w:r>
      <w:r w:rsidR="00C474C1">
        <w:t>’</w:t>
      </w:r>
      <w:r w:rsidRPr="00605EB6">
        <w:t>entretien</w:t>
      </w:r>
      <w:r w:rsidR="00C474C1">
        <w:t>.</w:t>
      </w:r>
    </w:p>
    <w:p w14:paraId="1C6AF010" w14:textId="77777777" w:rsidR="00C474C1" w:rsidRDefault="00C52F4A" w:rsidP="00C52F4A">
      <w:r w:rsidRPr="00605EB6">
        <w:t>La baronne s</w:t>
      </w:r>
      <w:r w:rsidR="00C474C1">
        <w:t>’</w:t>
      </w:r>
      <w:r w:rsidRPr="00605EB6">
        <w:t>attendait à cette entrevue inévitable</w:t>
      </w:r>
      <w:r w:rsidR="00C474C1">
        <w:t xml:space="preserve"> ; </w:t>
      </w:r>
      <w:r w:rsidRPr="00605EB6">
        <w:t>elle fit répondre au baron qu</w:t>
      </w:r>
      <w:r w:rsidR="00C474C1">
        <w:t>’</w:t>
      </w:r>
      <w:r w:rsidRPr="00605EB6">
        <w:t>elle était prête à le recevoir dans sa chambre</w:t>
      </w:r>
      <w:r w:rsidR="00C474C1">
        <w:t xml:space="preserve">. </w:t>
      </w:r>
      <w:r w:rsidRPr="00605EB6">
        <w:t>Elle n</w:t>
      </w:r>
      <w:r w:rsidR="00C474C1">
        <w:t>’</w:t>
      </w:r>
      <w:r w:rsidRPr="00605EB6">
        <w:t>eut que le temps de calmer son agitation et de s</w:t>
      </w:r>
      <w:r w:rsidR="00C474C1">
        <w:t>’</w:t>
      </w:r>
      <w:r w:rsidRPr="00605EB6">
        <w:t>affermir encore dans sa résolution de tout refuser</w:t>
      </w:r>
      <w:r w:rsidR="00C474C1">
        <w:t xml:space="preserve">, </w:t>
      </w:r>
      <w:r w:rsidRPr="00605EB6">
        <w:t>quel que soit l</w:t>
      </w:r>
      <w:r w:rsidR="00C474C1">
        <w:t>’</w:t>
      </w:r>
      <w:r w:rsidRPr="00605EB6">
        <w:t>objet de la demande</w:t>
      </w:r>
      <w:r w:rsidR="00C474C1">
        <w:t>.</w:t>
      </w:r>
    </w:p>
    <w:p w14:paraId="04C31BC5" w14:textId="77777777" w:rsidR="00C474C1" w:rsidRDefault="00C52F4A" w:rsidP="00C52F4A">
      <w:r w:rsidRPr="00605EB6">
        <w:t>Le baron</w:t>
      </w:r>
      <w:r w:rsidR="00C474C1">
        <w:t xml:space="preserve">, </w:t>
      </w:r>
      <w:r w:rsidRPr="00605EB6">
        <w:t>parut</w:t>
      </w:r>
      <w:r w:rsidR="00C474C1">
        <w:t xml:space="preserve">, </w:t>
      </w:r>
      <w:r w:rsidRPr="00605EB6">
        <w:t>souriant</w:t>
      </w:r>
      <w:r w:rsidR="00C474C1">
        <w:t xml:space="preserve">, </w:t>
      </w:r>
      <w:r w:rsidRPr="00605EB6">
        <w:t>pimpant</w:t>
      </w:r>
      <w:r w:rsidR="00C474C1">
        <w:t xml:space="preserve">, </w:t>
      </w:r>
      <w:r w:rsidRPr="00605EB6">
        <w:t>dégagé</w:t>
      </w:r>
      <w:r w:rsidR="00C474C1">
        <w:t xml:space="preserve">, </w:t>
      </w:r>
      <w:r w:rsidRPr="00605EB6">
        <w:t>vêtu comme toujours très élégamment et à la dernière mode</w:t>
      </w:r>
      <w:r w:rsidR="00C474C1">
        <w:t xml:space="preserve">. </w:t>
      </w:r>
      <w:r w:rsidRPr="00605EB6">
        <w:t>Il s</w:t>
      </w:r>
      <w:r w:rsidR="00C474C1">
        <w:t>’</w:t>
      </w:r>
      <w:r w:rsidRPr="00605EB6">
        <w:t>inclina cérémonieusement devant sa femme qui</w:t>
      </w:r>
      <w:r w:rsidR="00C474C1">
        <w:t xml:space="preserve">, </w:t>
      </w:r>
      <w:r w:rsidRPr="00605EB6">
        <w:t>dédaignant de lui rendre son salut</w:t>
      </w:r>
      <w:r w:rsidR="00C474C1">
        <w:t xml:space="preserve">, </w:t>
      </w:r>
      <w:r w:rsidRPr="00605EB6">
        <w:t>lui fit seulement signe de s</w:t>
      </w:r>
      <w:r w:rsidR="00C474C1">
        <w:t>’</w:t>
      </w:r>
      <w:r w:rsidRPr="00605EB6">
        <w:t>asseoir</w:t>
      </w:r>
      <w:r w:rsidR="00C474C1">
        <w:t>.</w:t>
      </w:r>
    </w:p>
    <w:p w14:paraId="28DB181D" w14:textId="4EAC5CA5" w:rsidR="00C474C1" w:rsidRDefault="0094609C" w:rsidP="00C52F4A">
      <w:r>
        <w:t>— </w:t>
      </w:r>
      <w:r w:rsidR="00C52F4A" w:rsidRPr="00605EB6">
        <w:t>Ah</w:t>
      </w:r>
      <w:r w:rsidR="00C474C1">
        <w:t xml:space="preserve"> ! </w:t>
      </w:r>
      <w:r w:rsidR="00C52F4A" w:rsidRPr="00605EB6">
        <w:t>ah</w:t>
      </w:r>
      <w:r w:rsidR="00C474C1">
        <w:t xml:space="preserve"> ! </w:t>
      </w:r>
      <w:r w:rsidR="00C52F4A" w:rsidRPr="00605EB6">
        <w:t>fit-il</w:t>
      </w:r>
      <w:r w:rsidR="00C474C1">
        <w:t xml:space="preserve">, </w:t>
      </w:r>
      <w:r w:rsidR="00C52F4A" w:rsidRPr="00605EB6">
        <w:t>vous avez été bien étonnée</w:t>
      </w:r>
      <w:r w:rsidR="00C474C1">
        <w:t xml:space="preserve">, </w:t>
      </w:r>
      <w:r w:rsidR="00C52F4A" w:rsidRPr="00605EB6">
        <w:t>hier</w:t>
      </w:r>
      <w:r w:rsidR="00C474C1">
        <w:t xml:space="preserve">, </w:t>
      </w:r>
      <w:r w:rsidR="00C52F4A" w:rsidRPr="00605EB6">
        <w:t>en arrivant</w:t>
      </w:r>
      <w:r w:rsidR="00C474C1">
        <w:t xml:space="preserve">, </w:t>
      </w:r>
      <w:r w:rsidR="00C52F4A" w:rsidRPr="00605EB6">
        <w:t>de me trouver installé chez vous</w:t>
      </w:r>
      <w:r w:rsidR="00C474C1">
        <w:t> !</w:t>
      </w:r>
    </w:p>
    <w:p w14:paraId="3670C57E" w14:textId="36BAD81F" w:rsidR="00C474C1" w:rsidRDefault="0094609C" w:rsidP="00C52F4A">
      <w:r>
        <w:t>— </w:t>
      </w:r>
      <w:r w:rsidR="00C52F4A" w:rsidRPr="00605EB6">
        <w:t>En effet</w:t>
      </w:r>
      <w:r w:rsidR="00C474C1">
        <w:t xml:space="preserve">, </w:t>
      </w:r>
      <w:r w:rsidR="00C52F4A" w:rsidRPr="00605EB6">
        <w:t>monsieur</w:t>
      </w:r>
      <w:r w:rsidR="00C474C1">
        <w:t xml:space="preserve">, </w:t>
      </w:r>
      <w:r w:rsidR="00C52F4A" w:rsidRPr="00605EB6">
        <w:t>répondit-elle froidement</w:t>
      </w:r>
      <w:r w:rsidR="00C474C1">
        <w:t>.</w:t>
      </w:r>
    </w:p>
    <w:p w14:paraId="2651F5BE" w14:textId="17D3DBC3" w:rsidR="00C474C1" w:rsidRDefault="0094609C" w:rsidP="00C52F4A">
      <w:r>
        <w:t>— </w:t>
      </w:r>
      <w:r w:rsidR="00C52F4A" w:rsidRPr="007A5396">
        <w:t>Vous ne vous attendiez guère à cette surprise</w:t>
      </w:r>
      <w:r w:rsidR="00C474C1">
        <w:t xml:space="preserve"> ; </w:t>
      </w:r>
      <w:r w:rsidR="00C52F4A" w:rsidRPr="007A5396">
        <w:t>je n</w:t>
      </w:r>
      <w:r w:rsidR="00C474C1">
        <w:t>’</w:t>
      </w:r>
      <w:r w:rsidR="00C52F4A" w:rsidRPr="007A5396">
        <w:t>ai pas la prétention de croire qu</w:t>
      </w:r>
      <w:r w:rsidR="00C474C1">
        <w:t>’</w:t>
      </w:r>
      <w:r w:rsidR="00C52F4A" w:rsidRPr="007A5396">
        <w:t>elle vous a été agréable</w:t>
      </w:r>
      <w:r w:rsidR="00C474C1">
        <w:t xml:space="preserve"> ; </w:t>
      </w:r>
      <w:r w:rsidR="00C52F4A" w:rsidRPr="007A5396">
        <w:t>mais n</w:t>
      </w:r>
      <w:r w:rsidR="00C474C1">
        <w:t>’</w:t>
      </w:r>
      <w:r w:rsidR="00C52F4A" w:rsidRPr="007A5396">
        <w:t>importe</w:t>
      </w:r>
      <w:r w:rsidR="00C474C1">
        <w:t xml:space="preserve">, </w:t>
      </w:r>
      <w:r w:rsidR="00C52F4A" w:rsidRPr="007A5396">
        <w:t>c</w:t>
      </w:r>
      <w:r w:rsidR="00C474C1">
        <w:t>’</w:t>
      </w:r>
      <w:r w:rsidR="00C52F4A" w:rsidRPr="007A5396">
        <w:t>était une surprise</w:t>
      </w:r>
      <w:r w:rsidR="00C474C1">
        <w:t xml:space="preserve">. </w:t>
      </w:r>
      <w:r w:rsidR="00C52F4A" w:rsidRPr="007A5396">
        <w:t xml:space="preserve">Vous avez fait ici des </w:t>
      </w:r>
      <w:r w:rsidR="00C52F4A" w:rsidRPr="007A5396">
        <w:lastRenderedPageBreak/>
        <w:t>merveilles</w:t>
      </w:r>
      <w:r w:rsidR="00C474C1">
        <w:t xml:space="preserve">, </w:t>
      </w:r>
      <w:r w:rsidR="00C52F4A" w:rsidRPr="00605EB6">
        <w:t>madame la baronne</w:t>
      </w:r>
      <w:r w:rsidR="00C474C1">
        <w:t xml:space="preserve">, </w:t>
      </w:r>
      <w:r w:rsidR="00C52F4A" w:rsidRPr="00605EB6">
        <w:t>tout est superbe</w:t>
      </w:r>
      <w:r w:rsidR="00C474C1">
        <w:t xml:space="preserve">. </w:t>
      </w:r>
      <w:r w:rsidR="00C52F4A" w:rsidRPr="00605EB6">
        <w:t>Vaucourt</w:t>
      </w:r>
      <w:r w:rsidR="00C474C1">
        <w:t xml:space="preserve">, </w:t>
      </w:r>
      <w:r w:rsidR="00C52F4A" w:rsidRPr="00605EB6">
        <w:t>grâce à votre bon goût</w:t>
      </w:r>
      <w:r w:rsidR="00C474C1">
        <w:t xml:space="preserve">, </w:t>
      </w:r>
      <w:r w:rsidR="00C52F4A" w:rsidRPr="00605EB6">
        <w:t>est devenu un paradis</w:t>
      </w:r>
      <w:r w:rsidR="00C474C1">
        <w:t xml:space="preserve">. </w:t>
      </w:r>
      <w:r w:rsidR="00C52F4A" w:rsidRPr="00605EB6">
        <w:t>Recevez mes sincères félicitations</w:t>
      </w:r>
      <w:r w:rsidR="00C474C1">
        <w:t>.</w:t>
      </w:r>
    </w:p>
    <w:p w14:paraId="7DB6E10A" w14:textId="19E86ED1" w:rsidR="00C474C1" w:rsidRDefault="00C474C1" w:rsidP="00C52F4A">
      <w:r>
        <w:t>» </w:t>
      </w:r>
      <w:r w:rsidR="00C52F4A" w:rsidRPr="00605EB6">
        <w:t>Vos gens n</w:t>
      </w:r>
      <w:r>
        <w:t>’</w:t>
      </w:r>
      <w:r w:rsidR="00C52F4A" w:rsidRPr="00605EB6">
        <w:t>avaient pu ou n</w:t>
      </w:r>
      <w:r>
        <w:t>’</w:t>
      </w:r>
      <w:r w:rsidR="00C52F4A" w:rsidRPr="00605EB6">
        <w:t>avaient pas voulu me dire quand vous reviendriez</w:t>
      </w:r>
      <w:r>
        <w:t xml:space="preserve"> ; </w:t>
      </w:r>
      <w:r w:rsidR="00C52F4A" w:rsidRPr="00605EB6">
        <w:t>je ne vous demande point où vous êtes allée</w:t>
      </w:r>
      <w:r>
        <w:t xml:space="preserve">, </w:t>
      </w:r>
      <w:r w:rsidR="00C52F4A" w:rsidRPr="00605EB6">
        <w:t>cela ne me regarde pas</w:t>
      </w:r>
      <w:r>
        <w:t xml:space="preserve">. </w:t>
      </w:r>
      <w:r w:rsidR="00C52F4A" w:rsidRPr="00605EB6">
        <w:t>Ayant absolument besoin de vous voir</w:t>
      </w:r>
      <w:r>
        <w:t xml:space="preserve">, </w:t>
      </w:r>
      <w:r w:rsidR="00C52F4A" w:rsidRPr="00605EB6">
        <w:t>de causer avec vous</w:t>
      </w:r>
      <w:r>
        <w:t xml:space="preserve">, </w:t>
      </w:r>
      <w:r w:rsidR="00C52F4A" w:rsidRPr="00605EB6">
        <w:t>je me suis installé ici de mon mieux</w:t>
      </w:r>
      <w:r>
        <w:t xml:space="preserve">, </w:t>
      </w:r>
      <w:r w:rsidR="00C52F4A" w:rsidRPr="00605EB6">
        <w:t>bien résolu à attendre votre retour</w:t>
      </w:r>
      <w:r>
        <w:t xml:space="preserve">, </w:t>
      </w:r>
      <w:r w:rsidR="00C52F4A" w:rsidRPr="00605EB6">
        <w:t>pendant tout l</w:t>
      </w:r>
      <w:r>
        <w:t>’</w:t>
      </w:r>
      <w:r w:rsidR="00C52F4A" w:rsidRPr="00605EB6">
        <w:t>été</w:t>
      </w:r>
      <w:r>
        <w:t xml:space="preserve">, </w:t>
      </w:r>
      <w:r w:rsidR="00C52F4A" w:rsidRPr="00605EB6">
        <w:t>s</w:t>
      </w:r>
      <w:r>
        <w:t>’</w:t>
      </w:r>
      <w:r w:rsidR="00C52F4A" w:rsidRPr="00605EB6">
        <w:t>il l</w:t>
      </w:r>
      <w:r>
        <w:t>’</w:t>
      </w:r>
      <w:r w:rsidR="00C52F4A" w:rsidRPr="00605EB6">
        <w:t>eût fallu</w:t>
      </w:r>
      <w:r>
        <w:t xml:space="preserve">. </w:t>
      </w:r>
      <w:r w:rsidR="00C52F4A" w:rsidRPr="00605EB6">
        <w:t>Vous m</w:t>
      </w:r>
      <w:r>
        <w:t>’</w:t>
      </w:r>
      <w:r w:rsidR="00C52F4A" w:rsidRPr="00605EB6">
        <w:t>avez fait la gracieuseté de revenir très vite</w:t>
      </w:r>
      <w:r>
        <w:t xml:space="preserve">, </w:t>
      </w:r>
      <w:r w:rsidR="00C52F4A" w:rsidRPr="00605EB6">
        <w:t>je vous en remercie</w:t>
      </w:r>
      <w:r>
        <w:t>.</w:t>
      </w:r>
    </w:p>
    <w:p w14:paraId="301B172D" w14:textId="77777777" w:rsidR="00C474C1" w:rsidRDefault="00C474C1" w:rsidP="00C52F4A">
      <w:r>
        <w:t>» </w:t>
      </w:r>
      <w:r w:rsidR="00C52F4A" w:rsidRPr="0001158C">
        <w:t>À propos</w:t>
      </w:r>
      <w:r>
        <w:t xml:space="preserve">, </w:t>
      </w:r>
      <w:r w:rsidR="00C52F4A" w:rsidRPr="0001158C">
        <w:t>Henriette a été charmante avec moi</w:t>
      </w:r>
      <w:r>
        <w:t xml:space="preserve">, </w:t>
      </w:r>
      <w:r w:rsidR="00C52F4A" w:rsidRPr="0001158C">
        <w:t>un peu timide</w:t>
      </w:r>
      <w:r>
        <w:t xml:space="preserve">, </w:t>
      </w:r>
      <w:r w:rsidR="00C52F4A" w:rsidRPr="0001158C">
        <w:t>un peu embarrassée</w:t>
      </w:r>
      <w:r>
        <w:t xml:space="preserve">, </w:t>
      </w:r>
      <w:r w:rsidR="00C52F4A" w:rsidRPr="0001158C">
        <w:t>peut-être</w:t>
      </w:r>
      <w:r>
        <w:t xml:space="preserve">, </w:t>
      </w:r>
      <w:r w:rsidR="00C52F4A" w:rsidRPr="0001158C">
        <w:t>mais affectueuse autant que je pouvais le désirer</w:t>
      </w:r>
      <w:r>
        <w:t xml:space="preserve">. </w:t>
      </w:r>
      <w:r w:rsidR="00C52F4A" w:rsidRPr="0001158C">
        <w:t>Vous ne lui avez pas appris à détester son père</w:t>
      </w:r>
      <w:r>
        <w:t xml:space="preserve">, </w:t>
      </w:r>
      <w:r w:rsidR="00C52F4A" w:rsidRPr="0001158C">
        <w:t>c</w:t>
      </w:r>
      <w:r>
        <w:t>’</w:t>
      </w:r>
      <w:r w:rsidR="00C52F4A" w:rsidRPr="0001158C">
        <w:t>est bien</w:t>
      </w:r>
      <w:r>
        <w:t xml:space="preserve">. </w:t>
      </w:r>
      <w:r w:rsidR="00C52F4A" w:rsidRPr="0001158C">
        <w:t>Les secrets des père et mère n</w:t>
      </w:r>
      <w:r>
        <w:t>’</w:t>
      </w:r>
      <w:r w:rsidR="00C52F4A" w:rsidRPr="0001158C">
        <w:t>appartiennent pas à leurs enfants</w:t>
      </w:r>
      <w:r>
        <w:t xml:space="preserve"> : </w:t>
      </w:r>
      <w:r w:rsidR="00C52F4A" w:rsidRPr="0001158C">
        <w:t>j</w:t>
      </w:r>
      <w:r>
        <w:t>’</w:t>
      </w:r>
      <w:r w:rsidR="00C52F4A" w:rsidRPr="0001158C">
        <w:t>étais certain de trouver</w:t>
      </w:r>
      <w:r w:rsidR="00C52F4A" w:rsidRPr="00605EB6">
        <w:t xml:space="preserve"> Henriette</w:t>
      </w:r>
      <w:r>
        <w:t xml:space="preserve">, </w:t>
      </w:r>
      <w:r w:rsidR="00C52F4A" w:rsidRPr="00605EB6">
        <w:t>sur ce point</w:t>
      </w:r>
      <w:r>
        <w:t xml:space="preserve">, </w:t>
      </w:r>
      <w:r w:rsidR="00C52F4A" w:rsidRPr="00605EB6">
        <w:t>absolument ignorante</w:t>
      </w:r>
      <w:r>
        <w:t>.</w:t>
      </w:r>
    </w:p>
    <w:p w14:paraId="47DFCBA9" w14:textId="77777777" w:rsidR="00C474C1" w:rsidRDefault="00C474C1" w:rsidP="00C52F4A">
      <w:r>
        <w:t>» </w:t>
      </w:r>
      <w:r w:rsidR="00C52F4A" w:rsidRPr="00605EB6">
        <w:t>Avez-vous eu depuis peu des nouvelles de Raoul</w:t>
      </w:r>
      <w:r>
        <w:t xml:space="preserve"> ? </w:t>
      </w:r>
      <w:r w:rsidR="00C52F4A" w:rsidRPr="00605EB6">
        <w:t>Il va bien</w:t>
      </w:r>
      <w:r>
        <w:t xml:space="preserve"> ; </w:t>
      </w:r>
      <w:r w:rsidR="00C52F4A" w:rsidRPr="00605EB6">
        <w:t>il a été élevé au grade d</w:t>
      </w:r>
      <w:r>
        <w:t>’</w:t>
      </w:r>
      <w:r w:rsidR="00C52F4A" w:rsidRPr="00605EB6">
        <w:t>officier</w:t>
      </w:r>
      <w:r>
        <w:t xml:space="preserve">. </w:t>
      </w:r>
      <w:r w:rsidR="00C52F4A" w:rsidRPr="00605EB6">
        <w:t>Il fera son chemin</w:t>
      </w:r>
      <w:r>
        <w:t xml:space="preserve"> ; </w:t>
      </w:r>
      <w:r w:rsidR="00C52F4A" w:rsidRPr="00605EB6">
        <w:t>cela doit vous faire plaisir</w:t>
      </w:r>
      <w:r>
        <w:t xml:space="preserve">, </w:t>
      </w:r>
      <w:r w:rsidR="00C52F4A" w:rsidRPr="00605EB6">
        <w:t>vous adorez vos enfants</w:t>
      </w:r>
      <w:r>
        <w:t xml:space="preserve">… </w:t>
      </w:r>
      <w:r w:rsidR="00C52F4A" w:rsidRPr="00605EB6">
        <w:t>Un homme</w:t>
      </w:r>
      <w:r>
        <w:t xml:space="preserve">, </w:t>
      </w:r>
      <w:r w:rsidR="00C52F4A" w:rsidRPr="00605EB6">
        <w:t>ça va tout seul</w:t>
      </w:r>
      <w:r>
        <w:t xml:space="preserve">, </w:t>
      </w:r>
      <w:r w:rsidR="00C52F4A" w:rsidRPr="00605EB6">
        <w:t>il sait toujours se tirer d</w:t>
      </w:r>
      <w:r>
        <w:t>’</w:t>
      </w:r>
      <w:r w:rsidR="00C52F4A" w:rsidRPr="00605EB6">
        <w:t>affaire</w:t>
      </w:r>
      <w:r>
        <w:t xml:space="preserve">. </w:t>
      </w:r>
      <w:r w:rsidR="00C52F4A" w:rsidRPr="00605EB6">
        <w:t>Hum</w:t>
      </w:r>
      <w:r>
        <w:t xml:space="preserve">, </w:t>
      </w:r>
      <w:r w:rsidR="00C52F4A" w:rsidRPr="00605EB6">
        <w:t>ce n</w:t>
      </w:r>
      <w:r>
        <w:t>’</w:t>
      </w:r>
      <w:r w:rsidR="00C52F4A" w:rsidRPr="00605EB6">
        <w:t>est pas comme une jeune fille</w:t>
      </w:r>
      <w:r>
        <w:t xml:space="preserve"> ; </w:t>
      </w:r>
      <w:r w:rsidR="00C52F4A" w:rsidRPr="00605EB6">
        <w:t>on a pour elle des inquiétudes continuelles</w:t>
      </w:r>
      <w:r>
        <w:t xml:space="preserve"> ; </w:t>
      </w:r>
      <w:r w:rsidR="00C52F4A" w:rsidRPr="00605EB6">
        <w:t>il faut la surveiller</w:t>
      </w:r>
      <w:r>
        <w:t xml:space="preserve">, </w:t>
      </w:r>
      <w:r w:rsidR="00C52F4A" w:rsidRPr="00605EB6">
        <w:t>la guider</w:t>
      </w:r>
      <w:r>
        <w:t xml:space="preserve">, </w:t>
      </w:r>
      <w:r w:rsidR="00C52F4A" w:rsidRPr="00605EB6">
        <w:t>s</w:t>
      </w:r>
      <w:r>
        <w:t>’</w:t>
      </w:r>
      <w:r w:rsidR="00C52F4A" w:rsidRPr="00605EB6">
        <w:t>occuper de son avenir</w:t>
      </w:r>
      <w:r>
        <w:t>…</w:t>
      </w:r>
    </w:p>
    <w:p w14:paraId="40CFB91B" w14:textId="77777777" w:rsidR="00C474C1" w:rsidRDefault="00C474C1" w:rsidP="00C52F4A">
      <w:r>
        <w:t>» </w:t>
      </w:r>
      <w:r w:rsidR="00C52F4A" w:rsidRPr="00605EB6">
        <w:t>Vous m</w:t>
      </w:r>
      <w:r>
        <w:t>’</w:t>
      </w:r>
      <w:r w:rsidR="00C52F4A" w:rsidRPr="00605EB6">
        <w:t>écoutez complaisamment</w:t>
      </w:r>
      <w:r>
        <w:t xml:space="preserve">, </w:t>
      </w:r>
      <w:r w:rsidR="00C52F4A" w:rsidRPr="00605EB6">
        <w:t>baronne</w:t>
      </w:r>
      <w:r>
        <w:t xml:space="preserve">, </w:t>
      </w:r>
      <w:r w:rsidR="00C52F4A" w:rsidRPr="00605EB6">
        <w:t>bien que vous soyez impatiente de connaître la cause de ma présence à Vaucourt</w:t>
      </w:r>
      <w:r>
        <w:t xml:space="preserve">. </w:t>
      </w:r>
      <w:r w:rsidR="00C52F4A" w:rsidRPr="00605EB6">
        <w:t>Eh bien</w:t>
      </w:r>
      <w:r>
        <w:t xml:space="preserve">, </w:t>
      </w:r>
      <w:r w:rsidR="00C52F4A" w:rsidRPr="00605EB6">
        <w:t>pour ne pas vous faire languir plus longtemps</w:t>
      </w:r>
      <w:r>
        <w:t xml:space="preserve">, </w:t>
      </w:r>
      <w:r w:rsidR="00C52F4A" w:rsidRPr="00605EB6">
        <w:t>je vous dis tout de suite que je suis ici au sujet d</w:t>
      </w:r>
      <w:r>
        <w:t>’</w:t>
      </w:r>
      <w:r w:rsidR="00C52F4A" w:rsidRPr="00605EB6">
        <w:t>Henriette</w:t>
      </w:r>
      <w:r>
        <w:t>.</w:t>
      </w:r>
    </w:p>
    <w:p w14:paraId="366D3591" w14:textId="77777777" w:rsidR="00C474C1" w:rsidRDefault="00C52F4A" w:rsidP="00C52F4A">
      <w:r w:rsidRPr="00605EB6">
        <w:t>La baronne tressaillit et se redressa brusquement</w:t>
      </w:r>
      <w:r w:rsidR="00C474C1">
        <w:t>.</w:t>
      </w:r>
    </w:p>
    <w:p w14:paraId="7D3D9501" w14:textId="38B47DD1" w:rsidR="00C474C1" w:rsidRDefault="0094609C" w:rsidP="00C52F4A">
      <w:r>
        <w:t>— </w:t>
      </w:r>
      <w:r w:rsidR="00C52F4A" w:rsidRPr="00605EB6">
        <w:t>De ma fille</w:t>
      </w:r>
      <w:r w:rsidR="00C474C1">
        <w:t xml:space="preserve"> ! </w:t>
      </w:r>
      <w:r w:rsidR="00C52F4A" w:rsidRPr="00605EB6">
        <w:t>exclama-t-elle</w:t>
      </w:r>
      <w:r w:rsidR="00C474C1">
        <w:t>.</w:t>
      </w:r>
    </w:p>
    <w:p w14:paraId="59589DE3" w14:textId="12B0A834" w:rsidR="00C474C1" w:rsidRDefault="0094609C" w:rsidP="00C52F4A">
      <w:r>
        <w:lastRenderedPageBreak/>
        <w:t>— </w:t>
      </w:r>
      <w:r w:rsidR="00C52F4A" w:rsidRPr="00605EB6">
        <w:t>De notre fille</w:t>
      </w:r>
      <w:r w:rsidR="00C474C1">
        <w:t xml:space="preserve">, </w:t>
      </w:r>
      <w:r w:rsidR="00C52F4A" w:rsidRPr="00605EB6">
        <w:t>si vous le voulez bien</w:t>
      </w:r>
      <w:r w:rsidR="00C474C1">
        <w:t xml:space="preserve">, </w:t>
      </w:r>
      <w:r w:rsidR="00C52F4A" w:rsidRPr="00605EB6">
        <w:t>répliqua le baron en appuyant sur les mots</w:t>
      </w:r>
      <w:r w:rsidR="00C474C1">
        <w:t>.</w:t>
      </w:r>
    </w:p>
    <w:p w14:paraId="28ABA930" w14:textId="6FA2F74C" w:rsidR="00C474C1" w:rsidRDefault="0094609C" w:rsidP="00C52F4A">
      <w:r>
        <w:t>— </w:t>
      </w:r>
      <w:r w:rsidR="00C52F4A" w:rsidRPr="00605EB6">
        <w:t>Eh bien</w:t>
      </w:r>
      <w:r w:rsidR="00C474C1">
        <w:t xml:space="preserve">, </w:t>
      </w:r>
      <w:r w:rsidR="00C52F4A" w:rsidRPr="00605EB6">
        <w:t>monsieur</w:t>
      </w:r>
      <w:r w:rsidR="00C474C1">
        <w:t xml:space="preserve">, </w:t>
      </w:r>
      <w:r w:rsidR="00C52F4A" w:rsidRPr="00605EB6">
        <w:t>eh bien</w:t>
      </w:r>
      <w:r w:rsidR="00C474C1">
        <w:t> ?</w:t>
      </w:r>
    </w:p>
    <w:p w14:paraId="2824784B" w14:textId="4FF23B5D" w:rsidR="00C474C1" w:rsidRDefault="0094609C" w:rsidP="00C52F4A">
      <w:r>
        <w:t>— </w:t>
      </w:r>
      <w:r w:rsidR="00C52F4A" w:rsidRPr="00605EB6">
        <w:t>Oh</w:t>
      </w:r>
      <w:r w:rsidR="00C474C1">
        <w:t xml:space="preserve"> ! </w:t>
      </w:r>
      <w:r w:rsidR="00C52F4A" w:rsidRPr="00605EB6">
        <w:t>c</w:t>
      </w:r>
      <w:r w:rsidR="00C474C1">
        <w:t>’</w:t>
      </w:r>
      <w:r w:rsidR="00C52F4A" w:rsidRPr="00605EB6">
        <w:t>est très simple</w:t>
      </w:r>
      <w:r w:rsidR="00C474C1">
        <w:t xml:space="preserve"> : </w:t>
      </w:r>
      <w:r w:rsidR="00C52F4A" w:rsidRPr="00605EB6">
        <w:t>j</w:t>
      </w:r>
      <w:r w:rsidR="00C474C1">
        <w:t>’</w:t>
      </w:r>
      <w:r w:rsidR="00C52F4A" w:rsidRPr="00605EB6">
        <w:t>ai pensé que notre fille était en âge d</w:t>
      </w:r>
      <w:r w:rsidR="00C474C1">
        <w:t>’</w:t>
      </w:r>
      <w:r w:rsidR="00C52F4A" w:rsidRPr="00605EB6">
        <w:t>être mariée</w:t>
      </w:r>
      <w:r w:rsidR="00C474C1">
        <w:t xml:space="preserve">, </w:t>
      </w:r>
      <w:r w:rsidR="00C52F4A" w:rsidRPr="00605EB6">
        <w:t>et je lui ai trouvé un mari</w:t>
      </w:r>
      <w:r w:rsidR="00C474C1">
        <w:t>.</w:t>
      </w:r>
    </w:p>
    <w:p w14:paraId="7AE2C54C" w14:textId="77777777" w:rsidR="00C474C1" w:rsidRDefault="00C52F4A" w:rsidP="00C52F4A">
      <w:r w:rsidRPr="00605EB6">
        <w:t>La baronne sentit comme un coup violent dans son cœur</w:t>
      </w:r>
      <w:r w:rsidR="00C474C1">
        <w:t xml:space="preserve">, </w:t>
      </w:r>
      <w:r w:rsidRPr="00605EB6">
        <w:t>et le rouge monta à son front</w:t>
      </w:r>
      <w:r w:rsidR="00C474C1">
        <w:t xml:space="preserve">. </w:t>
      </w:r>
      <w:r w:rsidRPr="00605EB6">
        <w:t>Mais elle voulait rester calme</w:t>
      </w:r>
      <w:r w:rsidR="00C474C1">
        <w:t xml:space="preserve">, </w:t>
      </w:r>
      <w:r w:rsidRPr="00605EB6">
        <w:t>elle se contint</w:t>
      </w:r>
      <w:r w:rsidR="00C474C1">
        <w:t>.</w:t>
      </w:r>
    </w:p>
    <w:p w14:paraId="728B54A7" w14:textId="0E5279D8" w:rsidR="00C474C1" w:rsidRDefault="0094609C" w:rsidP="00C52F4A">
      <w:r>
        <w:t>— </w:t>
      </w:r>
      <w:r w:rsidR="00C52F4A" w:rsidRPr="00605EB6">
        <w:t>En vérité</w:t>
      </w:r>
      <w:r w:rsidR="00C474C1">
        <w:t xml:space="preserve">, </w:t>
      </w:r>
      <w:r w:rsidR="00C52F4A" w:rsidRPr="00605EB6">
        <w:t>monsieur</w:t>
      </w:r>
      <w:r w:rsidR="00C474C1">
        <w:t xml:space="preserve">, </w:t>
      </w:r>
      <w:r w:rsidR="00C52F4A" w:rsidRPr="00605EB6">
        <w:t>vous m</w:t>
      </w:r>
      <w:r w:rsidR="00C474C1">
        <w:t>’</w:t>
      </w:r>
      <w:r w:rsidR="00C52F4A" w:rsidRPr="00605EB6">
        <w:t>étonnez</w:t>
      </w:r>
      <w:r w:rsidR="00C474C1">
        <w:t xml:space="preserve">, </w:t>
      </w:r>
      <w:r w:rsidR="00C52F4A" w:rsidRPr="00605EB6">
        <w:t>répondit-elle</w:t>
      </w:r>
      <w:r w:rsidR="00C474C1">
        <w:t xml:space="preserve"> ; </w:t>
      </w:r>
      <w:r w:rsidR="00C52F4A" w:rsidRPr="00605EB6">
        <w:t>toutefois</w:t>
      </w:r>
      <w:r w:rsidR="00C474C1">
        <w:t xml:space="preserve">, </w:t>
      </w:r>
      <w:r w:rsidR="00C52F4A" w:rsidRPr="00605EB6">
        <w:t>je m</w:t>
      </w:r>
      <w:r w:rsidR="00C474C1">
        <w:t>’</w:t>
      </w:r>
      <w:r w:rsidR="00C52F4A" w:rsidRPr="00605EB6">
        <w:t>empresse de vous dire que vous vous êtes donné une peine inutile</w:t>
      </w:r>
      <w:r w:rsidR="00C474C1">
        <w:t xml:space="preserve">. </w:t>
      </w:r>
      <w:r w:rsidR="00C52F4A" w:rsidRPr="00605EB6">
        <w:t>Je ne suis point disposée encore à marier ma fille</w:t>
      </w:r>
      <w:r w:rsidR="00C474C1">
        <w:t xml:space="preserve"> ; </w:t>
      </w:r>
      <w:r w:rsidR="00C52F4A" w:rsidRPr="00605EB6">
        <w:t>quand le moment sera venu</w:t>
      </w:r>
      <w:r w:rsidR="00C474C1">
        <w:t xml:space="preserve">, </w:t>
      </w:r>
      <w:r w:rsidR="00C52F4A" w:rsidRPr="00605EB6">
        <w:t>c</w:t>
      </w:r>
      <w:r w:rsidR="00C474C1">
        <w:t>’</w:t>
      </w:r>
      <w:r w:rsidR="00C52F4A" w:rsidRPr="00605EB6">
        <w:t>est sa mère</w:t>
      </w:r>
      <w:r w:rsidR="00C474C1">
        <w:t xml:space="preserve">, </w:t>
      </w:r>
      <w:r w:rsidR="00C52F4A" w:rsidRPr="00605EB6">
        <w:t>vous entendez bien</w:t>
      </w:r>
      <w:r w:rsidR="00C474C1">
        <w:t xml:space="preserve">, </w:t>
      </w:r>
      <w:r w:rsidR="00C52F4A" w:rsidRPr="00605EB6">
        <w:t>monsieur</w:t>
      </w:r>
      <w:r w:rsidR="00C474C1">
        <w:t xml:space="preserve">, </w:t>
      </w:r>
      <w:r w:rsidR="00C52F4A" w:rsidRPr="00605EB6">
        <w:t>c</w:t>
      </w:r>
      <w:r w:rsidR="00C474C1">
        <w:t>’</w:t>
      </w:r>
      <w:r w:rsidR="00C52F4A" w:rsidRPr="00605EB6">
        <w:t>est sa mère qui se chargera du soin de lui trouver un époux digne d</w:t>
      </w:r>
      <w:r w:rsidR="00C474C1">
        <w:t>’</w:t>
      </w:r>
      <w:r w:rsidR="00C52F4A" w:rsidRPr="00605EB6">
        <w:t>elle</w:t>
      </w:r>
      <w:r w:rsidR="00C474C1">
        <w:t>.</w:t>
      </w:r>
    </w:p>
    <w:p w14:paraId="1199A963" w14:textId="410B12BF" w:rsidR="00C474C1" w:rsidRDefault="00C474C1" w:rsidP="00C52F4A">
      <w:r>
        <w:t>M. de </w:t>
      </w:r>
      <w:r w:rsidR="00C52F4A" w:rsidRPr="00605EB6">
        <w:t>Simaise fronça les sourcils</w:t>
      </w:r>
      <w:r>
        <w:t>.</w:t>
      </w:r>
    </w:p>
    <w:p w14:paraId="631BEB06" w14:textId="128B7657" w:rsidR="00C474C1" w:rsidRDefault="0094609C" w:rsidP="00C52F4A">
      <w:r>
        <w:t>— </w:t>
      </w:r>
      <w:r w:rsidR="00C52F4A" w:rsidRPr="00605EB6">
        <w:t>Baronne</w:t>
      </w:r>
      <w:r w:rsidR="00C474C1">
        <w:t xml:space="preserve">, </w:t>
      </w:r>
      <w:r w:rsidR="00C52F4A" w:rsidRPr="00605EB6">
        <w:t>répliqua-t-il</w:t>
      </w:r>
      <w:r w:rsidR="00C474C1">
        <w:t xml:space="preserve">, </w:t>
      </w:r>
      <w:r w:rsidR="00C52F4A" w:rsidRPr="00605EB6">
        <w:t>vous paraissez oublier complètement que les droits du père sont au moins égaux à ceux de la mère</w:t>
      </w:r>
      <w:r w:rsidR="00C474C1">
        <w:t xml:space="preserve">. </w:t>
      </w:r>
      <w:r w:rsidR="00C52F4A" w:rsidRPr="00605EB6">
        <w:t>Henriette ne peut pas se marier sans le consentement de son père</w:t>
      </w:r>
      <w:r w:rsidR="00C474C1">
        <w:t>.</w:t>
      </w:r>
    </w:p>
    <w:p w14:paraId="40DEFBF9" w14:textId="585400ED" w:rsidR="00C474C1" w:rsidRDefault="0094609C" w:rsidP="00C52F4A">
      <w:r>
        <w:t>— </w:t>
      </w:r>
      <w:r w:rsidR="00C52F4A" w:rsidRPr="00605EB6">
        <w:t>Oh</w:t>
      </w:r>
      <w:r w:rsidR="00C474C1">
        <w:t xml:space="preserve"> ! </w:t>
      </w:r>
      <w:r w:rsidR="00C52F4A" w:rsidRPr="00605EB6">
        <w:t>son père</w:t>
      </w:r>
      <w:r w:rsidR="00C474C1">
        <w:t xml:space="preserve">, </w:t>
      </w:r>
      <w:r w:rsidR="00C52F4A" w:rsidRPr="00605EB6">
        <w:t>vous l</w:t>
      </w:r>
      <w:r w:rsidR="00C474C1">
        <w:t>’</w:t>
      </w:r>
      <w:r w:rsidR="00C52F4A" w:rsidRPr="00605EB6">
        <w:t>êtes si peu</w:t>
      </w:r>
      <w:r w:rsidR="00C474C1">
        <w:t> !</w:t>
      </w:r>
    </w:p>
    <w:p w14:paraId="4231A74F" w14:textId="0731359D" w:rsidR="00C474C1" w:rsidRDefault="0094609C" w:rsidP="00C52F4A">
      <w:r>
        <w:t>— </w:t>
      </w:r>
      <w:r w:rsidR="00C52F4A" w:rsidRPr="00605EB6">
        <w:t>C</w:t>
      </w:r>
      <w:r w:rsidR="00C474C1">
        <w:t>’</w:t>
      </w:r>
      <w:r w:rsidR="00C52F4A" w:rsidRPr="00605EB6">
        <w:t>est votre faute</w:t>
      </w:r>
      <w:r w:rsidR="00C474C1">
        <w:t xml:space="preserve"> ; </w:t>
      </w:r>
      <w:r w:rsidR="00C52F4A" w:rsidRPr="00605EB6">
        <w:t>vous ne deviez pas quitter votre mari</w:t>
      </w:r>
      <w:r w:rsidR="00C474C1">
        <w:t>.</w:t>
      </w:r>
    </w:p>
    <w:p w14:paraId="54BA8EBF" w14:textId="77777777" w:rsidR="00C474C1" w:rsidRDefault="00C52F4A" w:rsidP="00C52F4A">
      <w:r w:rsidRPr="00605EB6">
        <w:t>Les yeux de la baronne s</w:t>
      </w:r>
      <w:r w:rsidR="00C474C1">
        <w:t>’</w:t>
      </w:r>
      <w:r w:rsidRPr="00605EB6">
        <w:t>enflammèrent</w:t>
      </w:r>
      <w:r w:rsidR="00C474C1">
        <w:t>.</w:t>
      </w:r>
    </w:p>
    <w:p w14:paraId="576B7336" w14:textId="5D417B68" w:rsidR="00C474C1" w:rsidRDefault="0094609C" w:rsidP="00C52F4A">
      <w:r>
        <w:t>— </w:t>
      </w:r>
      <w:r w:rsidR="00C52F4A" w:rsidRPr="00605EB6">
        <w:t>Ne me rappelez pas les horribles choses du passé</w:t>
      </w:r>
      <w:r w:rsidR="00C474C1">
        <w:t xml:space="preserve">, </w:t>
      </w:r>
      <w:r w:rsidR="00C52F4A" w:rsidRPr="00605EB6">
        <w:t>monsieur</w:t>
      </w:r>
      <w:r w:rsidR="00C474C1">
        <w:t xml:space="preserve">, </w:t>
      </w:r>
      <w:r w:rsidR="00C52F4A" w:rsidRPr="00605EB6">
        <w:t>s</w:t>
      </w:r>
      <w:r w:rsidR="00C474C1">
        <w:t>’</w:t>
      </w:r>
      <w:r w:rsidR="00C52F4A" w:rsidRPr="00605EB6">
        <w:t>écria-t-elle avec force</w:t>
      </w:r>
      <w:r w:rsidR="00C474C1">
        <w:t xml:space="preserve"> ; </w:t>
      </w:r>
      <w:r w:rsidR="00C52F4A" w:rsidRPr="00605EB6">
        <w:t>non</w:t>
      </w:r>
      <w:r w:rsidR="00C474C1">
        <w:t xml:space="preserve">, </w:t>
      </w:r>
      <w:r w:rsidR="00C52F4A" w:rsidRPr="00605EB6">
        <w:t>ne me les rappelez pas</w:t>
      </w:r>
      <w:r w:rsidR="00C474C1">
        <w:t> !</w:t>
      </w:r>
    </w:p>
    <w:p w14:paraId="53877DDF" w14:textId="03DD97E9" w:rsidR="00C474C1" w:rsidRDefault="0094609C" w:rsidP="00C52F4A">
      <w:r>
        <w:lastRenderedPageBreak/>
        <w:t>— </w:t>
      </w:r>
      <w:r w:rsidR="00C52F4A" w:rsidRPr="00605EB6">
        <w:t>Soit</w:t>
      </w:r>
      <w:r w:rsidR="00C474C1">
        <w:t xml:space="preserve">, </w:t>
      </w:r>
      <w:r w:rsidR="00C52F4A" w:rsidRPr="00605EB6">
        <w:t>fit-il</w:t>
      </w:r>
      <w:r w:rsidR="00C474C1">
        <w:t xml:space="preserve">, </w:t>
      </w:r>
      <w:r w:rsidR="00C52F4A" w:rsidRPr="00605EB6">
        <w:t>laissons-les dormir</w:t>
      </w:r>
      <w:r w:rsidR="00C474C1">
        <w:t xml:space="preserve">. </w:t>
      </w:r>
      <w:r w:rsidR="00C52F4A" w:rsidRPr="00605EB6">
        <w:t>D</w:t>
      </w:r>
      <w:r w:rsidR="00C474C1">
        <w:t>’</w:t>
      </w:r>
      <w:r w:rsidR="00C52F4A" w:rsidRPr="00605EB6">
        <w:t>ailleurs</w:t>
      </w:r>
      <w:r w:rsidR="00C474C1">
        <w:t xml:space="preserve">, </w:t>
      </w:r>
      <w:r w:rsidR="00C52F4A" w:rsidRPr="00605EB6">
        <w:t>vous avez raison</w:t>
      </w:r>
      <w:r w:rsidR="00C474C1">
        <w:t xml:space="preserve">, </w:t>
      </w:r>
      <w:r w:rsidR="00C52F4A" w:rsidRPr="00605EB6">
        <w:t>tout ce que nous pourrions dire maintenant ne changerait pas un iota dans la situation que nous nous sommes faite</w:t>
      </w:r>
      <w:r w:rsidR="00C474C1">
        <w:t xml:space="preserve">. </w:t>
      </w:r>
      <w:r w:rsidR="00C52F4A" w:rsidRPr="00605EB6">
        <w:t>Je reviens à mon sujet</w:t>
      </w:r>
      <w:r w:rsidR="00C474C1">
        <w:t xml:space="preserve"> : </w:t>
      </w:r>
      <w:r w:rsidR="00C52F4A" w:rsidRPr="00605EB6">
        <w:t>Il se présente pour Henriette un parti magnifique</w:t>
      </w:r>
      <w:r w:rsidR="00C474C1">
        <w:t>.</w:t>
      </w:r>
    </w:p>
    <w:p w14:paraId="39736DB8" w14:textId="55F25B53" w:rsidR="00C474C1" w:rsidRDefault="0094609C" w:rsidP="00C52F4A">
      <w:r>
        <w:t>— </w:t>
      </w:r>
      <w:r w:rsidR="00C52F4A" w:rsidRPr="00605EB6">
        <w:t>Mais</w:t>
      </w:r>
      <w:r w:rsidR="00C474C1">
        <w:t xml:space="preserve">, </w:t>
      </w:r>
      <w:r w:rsidR="00C52F4A" w:rsidRPr="00605EB6">
        <w:t>monsieur</w:t>
      </w:r>
      <w:r w:rsidR="00C474C1">
        <w:t xml:space="preserve">, </w:t>
      </w:r>
      <w:r w:rsidR="00C52F4A" w:rsidRPr="00605EB6">
        <w:t>interrompit-elle</w:t>
      </w:r>
      <w:r w:rsidR="00C474C1">
        <w:t xml:space="preserve">, </w:t>
      </w:r>
      <w:r w:rsidR="00C52F4A" w:rsidRPr="00605EB6">
        <w:t>à quoi bon me parler de cela</w:t>
      </w:r>
      <w:r w:rsidR="00C474C1">
        <w:t> ?</w:t>
      </w:r>
    </w:p>
    <w:p w14:paraId="203CADA2" w14:textId="00608915" w:rsidR="00C474C1" w:rsidRDefault="0094609C" w:rsidP="00C52F4A">
      <w:r>
        <w:t>— </w:t>
      </w:r>
      <w:r w:rsidR="00C52F4A" w:rsidRPr="00605EB6">
        <w:t>Permettez</w:t>
      </w:r>
      <w:r w:rsidR="00C474C1">
        <w:t xml:space="preserve">, </w:t>
      </w:r>
      <w:r w:rsidR="00C52F4A" w:rsidRPr="00605EB6">
        <w:t>baronne</w:t>
      </w:r>
      <w:r w:rsidR="00C474C1">
        <w:t xml:space="preserve">, </w:t>
      </w:r>
      <w:r w:rsidR="00C52F4A" w:rsidRPr="00605EB6">
        <w:t>je tiens à vous édifier complètement</w:t>
      </w:r>
      <w:r w:rsidR="00C474C1">
        <w:t>.</w:t>
      </w:r>
    </w:p>
    <w:p w14:paraId="27E376EF" w14:textId="77777777" w:rsidR="00C474C1" w:rsidRDefault="00C52F4A" w:rsidP="00C52F4A">
      <w:r w:rsidRPr="00605EB6">
        <w:t>Elle fit un mouvement d</w:t>
      </w:r>
      <w:r w:rsidR="00C474C1">
        <w:t>’</w:t>
      </w:r>
      <w:r w:rsidRPr="00605EB6">
        <w:t>impatience</w:t>
      </w:r>
      <w:r w:rsidR="00C474C1">
        <w:t>.</w:t>
      </w:r>
    </w:p>
    <w:p w14:paraId="7A844471" w14:textId="0F6CC0D8" w:rsidR="00C474C1" w:rsidRDefault="0094609C" w:rsidP="00C52F4A">
      <w:r>
        <w:t>— </w:t>
      </w:r>
      <w:r w:rsidR="00C52F4A" w:rsidRPr="00605EB6">
        <w:t>Parti superbe</w:t>
      </w:r>
      <w:r w:rsidR="00C474C1">
        <w:t xml:space="preserve"> ! </w:t>
      </w:r>
      <w:r w:rsidR="00C52F4A" w:rsidRPr="00605EB6">
        <w:t>continua de Simaise</w:t>
      </w:r>
      <w:r w:rsidR="00C474C1">
        <w:t xml:space="preserve"> : </w:t>
      </w:r>
      <w:r w:rsidR="00C52F4A" w:rsidRPr="00605EB6">
        <w:t>or</w:t>
      </w:r>
      <w:r w:rsidR="00C474C1">
        <w:t xml:space="preserve">, </w:t>
      </w:r>
      <w:r w:rsidR="00C52F4A" w:rsidRPr="00605EB6">
        <w:t>je veux ce mariage et vous semblez vouloir vous y opposer</w:t>
      </w:r>
      <w:r w:rsidR="00C474C1">
        <w:t>.</w:t>
      </w:r>
    </w:p>
    <w:p w14:paraId="78C5FA38" w14:textId="4FC57B4D" w:rsidR="00C474C1" w:rsidRDefault="0094609C" w:rsidP="00C52F4A">
      <w:r>
        <w:t>— </w:t>
      </w:r>
      <w:r w:rsidR="00C52F4A" w:rsidRPr="00605EB6">
        <w:t>D</w:t>
      </w:r>
      <w:r w:rsidR="00C474C1">
        <w:t>’</w:t>
      </w:r>
      <w:r w:rsidR="00C52F4A" w:rsidRPr="00605EB6">
        <w:t>une façon absolue</w:t>
      </w:r>
      <w:r w:rsidR="00C474C1">
        <w:t xml:space="preserve">, </w:t>
      </w:r>
      <w:r w:rsidR="00C52F4A" w:rsidRPr="00605EB6">
        <w:t>de toutes mes forces</w:t>
      </w:r>
      <w:r w:rsidR="00C474C1">
        <w:t>.</w:t>
      </w:r>
    </w:p>
    <w:p w14:paraId="208918C8" w14:textId="454B9F16" w:rsidR="00C474C1" w:rsidRDefault="0094609C" w:rsidP="00C52F4A">
      <w:r>
        <w:t>— </w:t>
      </w:r>
      <w:r w:rsidR="00C52F4A" w:rsidRPr="00605EB6">
        <w:t>Ce n</w:t>
      </w:r>
      <w:r w:rsidR="00C474C1">
        <w:t>’</w:t>
      </w:r>
      <w:r w:rsidR="00C52F4A" w:rsidRPr="00605EB6">
        <w:t>est pas votre dernier mot</w:t>
      </w:r>
      <w:r w:rsidR="00C474C1">
        <w:t xml:space="preserve">. </w:t>
      </w:r>
      <w:r w:rsidR="00C52F4A" w:rsidRPr="00605EB6">
        <w:t>Le mari que je veux donner à Henriette se nomme Pedro Castora</w:t>
      </w:r>
      <w:r w:rsidR="00C474C1">
        <w:t>.</w:t>
      </w:r>
    </w:p>
    <w:p w14:paraId="79CF5A03" w14:textId="348FD670" w:rsidR="00C474C1" w:rsidRDefault="0094609C" w:rsidP="00C52F4A">
      <w:r>
        <w:t>— </w:t>
      </w:r>
      <w:r w:rsidR="00C52F4A" w:rsidRPr="00605EB6">
        <w:t>Je ne connais pas ce monsieur</w:t>
      </w:r>
      <w:r w:rsidR="00C474C1">
        <w:t xml:space="preserve"> ; </w:t>
      </w:r>
      <w:r w:rsidR="00C52F4A" w:rsidRPr="00605EB6">
        <w:t>Henriette et moi n</w:t>
      </w:r>
      <w:r w:rsidR="00C474C1">
        <w:t>’</w:t>
      </w:r>
      <w:r w:rsidR="00C52F4A" w:rsidRPr="00605EB6">
        <w:t>avons jamais entendu parler de lui</w:t>
      </w:r>
      <w:r w:rsidR="00C474C1">
        <w:t>.</w:t>
      </w:r>
    </w:p>
    <w:p w14:paraId="4B55768D" w14:textId="7A00A22C" w:rsidR="00C474C1" w:rsidRDefault="0094609C" w:rsidP="00C52F4A">
      <w:r>
        <w:t>— </w:t>
      </w:r>
      <w:r w:rsidR="00C52F4A" w:rsidRPr="00605EB6">
        <w:t>C</w:t>
      </w:r>
      <w:r w:rsidR="00C474C1">
        <w:t>’</w:t>
      </w:r>
      <w:r w:rsidR="00C52F4A" w:rsidRPr="00605EB6">
        <w:t>est possible</w:t>
      </w:r>
      <w:r w:rsidR="00C474C1">
        <w:t>. M. </w:t>
      </w:r>
      <w:r w:rsidR="00C52F4A" w:rsidRPr="00605EB6">
        <w:t>Pedro Castora est Brésilien</w:t>
      </w:r>
      <w:r w:rsidR="00C474C1">
        <w:t xml:space="preserve"> : </w:t>
      </w:r>
      <w:r w:rsidR="00C52F4A" w:rsidRPr="00605EB6">
        <w:t>sa famille</w:t>
      </w:r>
      <w:r w:rsidR="00C474C1">
        <w:t xml:space="preserve">, </w:t>
      </w:r>
      <w:r w:rsidR="00C52F4A" w:rsidRPr="00605EB6">
        <w:t>illustre comme celles des Medina-Cœli</w:t>
      </w:r>
      <w:r w:rsidR="00C474C1">
        <w:t xml:space="preserve">, </w:t>
      </w:r>
      <w:r w:rsidR="00C52F4A" w:rsidRPr="00605EB6">
        <w:t>des Guatémala</w:t>
      </w:r>
      <w:r w:rsidR="00C474C1">
        <w:t xml:space="preserve">, </w:t>
      </w:r>
      <w:r w:rsidR="00C52F4A" w:rsidRPr="00605EB6">
        <w:t>des d</w:t>
      </w:r>
      <w:r w:rsidR="00C474C1">
        <w:t>’</w:t>
      </w:r>
      <w:r w:rsidR="00C52F4A" w:rsidRPr="00605EB6">
        <w:t>Arcos</w:t>
      </w:r>
      <w:r w:rsidR="00C474C1">
        <w:t xml:space="preserve">, </w:t>
      </w:r>
      <w:r w:rsidR="00C52F4A" w:rsidRPr="00605EB6">
        <w:t>des d</w:t>
      </w:r>
      <w:r w:rsidR="00C474C1">
        <w:t>’</w:t>
      </w:r>
      <w:r w:rsidR="00C52F4A" w:rsidRPr="00605EB6">
        <w:t>Albe</w:t>
      </w:r>
      <w:r w:rsidR="00C474C1">
        <w:t xml:space="preserve">, </w:t>
      </w:r>
      <w:r w:rsidR="00C52F4A" w:rsidRPr="00605EB6">
        <w:t>est originaire d</w:t>
      </w:r>
      <w:r w:rsidR="00C474C1">
        <w:t>’</w:t>
      </w:r>
      <w:r w:rsidR="00C52F4A" w:rsidRPr="00605EB6">
        <w:t>Espagne</w:t>
      </w:r>
      <w:r w:rsidR="00C474C1">
        <w:t xml:space="preserve"> ; </w:t>
      </w:r>
      <w:r w:rsidR="00C52F4A" w:rsidRPr="00605EB6">
        <w:t>Pedro est lui-même un gentilhomme des plus distingués</w:t>
      </w:r>
      <w:r w:rsidR="00C474C1">
        <w:t xml:space="preserve">, </w:t>
      </w:r>
      <w:r w:rsidR="00C52F4A" w:rsidRPr="00605EB6">
        <w:t>et</w:t>
      </w:r>
      <w:r w:rsidR="00C474C1">
        <w:t xml:space="preserve">, </w:t>
      </w:r>
      <w:r w:rsidR="00C52F4A" w:rsidRPr="00605EB6">
        <w:t>ce qui ne nuit en rien à toutes ses qualités</w:t>
      </w:r>
      <w:r w:rsidR="00C474C1">
        <w:t xml:space="preserve">, </w:t>
      </w:r>
      <w:r w:rsidR="00C52F4A" w:rsidRPr="00605EB6">
        <w:t>il est archimillionnaire</w:t>
      </w:r>
      <w:r w:rsidR="00C474C1">
        <w:t>.</w:t>
      </w:r>
    </w:p>
    <w:p w14:paraId="48A7BA95" w14:textId="77CBF4E0" w:rsidR="00C474C1" w:rsidRDefault="0094609C" w:rsidP="00C52F4A">
      <w:r>
        <w:t>— </w:t>
      </w:r>
      <w:r w:rsidR="00C52F4A" w:rsidRPr="00605EB6">
        <w:t>Qu</w:t>
      </w:r>
      <w:r w:rsidR="00C474C1">
        <w:t>’</w:t>
      </w:r>
      <w:r w:rsidR="00C52F4A" w:rsidRPr="00605EB6">
        <w:t>est-ce que tout cela me fait</w:t>
      </w:r>
      <w:r w:rsidR="00C474C1">
        <w:t xml:space="preserve">, </w:t>
      </w:r>
      <w:r w:rsidR="00C52F4A" w:rsidRPr="00605EB6">
        <w:t>à moi</w:t>
      </w:r>
      <w:r w:rsidR="00C474C1">
        <w:t xml:space="preserve"> ? </w:t>
      </w:r>
      <w:r w:rsidR="00C52F4A" w:rsidRPr="00605EB6">
        <w:t>Je marierai ma fille selon son cœur</w:t>
      </w:r>
      <w:r w:rsidR="00C474C1">
        <w:t xml:space="preserve">, </w:t>
      </w:r>
      <w:r w:rsidR="00C52F4A" w:rsidRPr="00605EB6">
        <w:t>jamais pour de l</w:t>
      </w:r>
      <w:r w:rsidR="00C474C1">
        <w:t>’</w:t>
      </w:r>
      <w:r w:rsidR="00C52F4A" w:rsidRPr="00605EB6">
        <w:t>argent</w:t>
      </w:r>
      <w:r w:rsidR="00C474C1">
        <w:t>.</w:t>
      </w:r>
    </w:p>
    <w:p w14:paraId="53ECD2CF" w14:textId="11A6AE47" w:rsidR="00C474C1" w:rsidRDefault="0094609C" w:rsidP="00C52F4A">
      <w:r>
        <w:t>— </w:t>
      </w:r>
      <w:r w:rsidR="00C52F4A" w:rsidRPr="00605EB6">
        <w:t>L</w:t>
      </w:r>
      <w:r w:rsidR="00C474C1">
        <w:t>’</w:t>
      </w:r>
      <w:r w:rsidR="00C52F4A" w:rsidRPr="00605EB6">
        <w:t>argent</w:t>
      </w:r>
      <w:r w:rsidR="00C474C1">
        <w:t xml:space="preserve">, </w:t>
      </w:r>
      <w:r w:rsidR="00C52F4A" w:rsidRPr="00605EB6">
        <w:t>madame</w:t>
      </w:r>
      <w:r w:rsidR="00C474C1">
        <w:t xml:space="preserve">, </w:t>
      </w:r>
      <w:r w:rsidR="00C52F4A" w:rsidRPr="00605EB6">
        <w:t>dont vous paraissez si dédaigneuse</w:t>
      </w:r>
      <w:r w:rsidR="00C474C1">
        <w:t xml:space="preserve">, </w:t>
      </w:r>
      <w:r w:rsidR="00C52F4A" w:rsidRPr="00605EB6">
        <w:t>ne saurait gêner en rien les choses du cœur</w:t>
      </w:r>
      <w:r w:rsidR="00C474C1">
        <w:t xml:space="preserve">. </w:t>
      </w:r>
      <w:r w:rsidR="00C52F4A" w:rsidRPr="00605EB6">
        <w:t>J</w:t>
      </w:r>
      <w:r w:rsidR="00C474C1">
        <w:t>’</w:t>
      </w:r>
      <w:r w:rsidR="00C52F4A" w:rsidRPr="00605EB6">
        <w:t xml:space="preserve">ajoute </w:t>
      </w:r>
      <w:r w:rsidR="00C52F4A" w:rsidRPr="00605EB6">
        <w:lastRenderedPageBreak/>
        <w:t xml:space="preserve">que je connais </w:t>
      </w:r>
      <w:r w:rsidR="00C474C1">
        <w:t>M. </w:t>
      </w:r>
      <w:r w:rsidR="00C52F4A" w:rsidRPr="00605EB6">
        <w:t>Pedro Castora depuis longtemps déjà et qu</w:t>
      </w:r>
      <w:r w:rsidR="00C474C1">
        <w:t>’</w:t>
      </w:r>
      <w:r w:rsidR="00C52F4A" w:rsidRPr="00605EB6">
        <w:t>il est mon ami</w:t>
      </w:r>
      <w:r w:rsidR="00C474C1">
        <w:t>.</w:t>
      </w:r>
    </w:p>
    <w:p w14:paraId="6ABF2C03" w14:textId="289661CC" w:rsidR="00C474C1" w:rsidRDefault="0094609C" w:rsidP="00C52F4A">
      <w:r>
        <w:t>— </w:t>
      </w:r>
      <w:r w:rsidR="00C52F4A" w:rsidRPr="00605EB6">
        <w:t>Ah</w:t>
      </w:r>
      <w:r w:rsidR="00C474C1">
        <w:t xml:space="preserve"> !… </w:t>
      </w:r>
      <w:r w:rsidR="00C52F4A" w:rsidRPr="00605EB6">
        <w:t>mauvaise recommandation</w:t>
      </w:r>
      <w:r w:rsidR="00C474C1">
        <w:t> !</w:t>
      </w:r>
    </w:p>
    <w:p w14:paraId="34D64B1A" w14:textId="2B664808" w:rsidR="00C474C1" w:rsidRDefault="0094609C" w:rsidP="00C52F4A">
      <w:r>
        <w:t>— </w:t>
      </w:r>
      <w:r w:rsidR="00C52F4A" w:rsidRPr="00605EB6">
        <w:t>À la bonne heure</w:t>
      </w:r>
      <w:r w:rsidR="00C474C1">
        <w:t xml:space="preserve">, </w:t>
      </w:r>
      <w:r w:rsidR="00C52F4A" w:rsidRPr="00605EB6">
        <w:t>fit de Simaise en saluant</w:t>
      </w:r>
      <w:r w:rsidR="00C474C1">
        <w:t xml:space="preserve"> ; </w:t>
      </w:r>
      <w:r w:rsidR="00C52F4A" w:rsidRPr="00605EB6">
        <w:t>vous ne déguisez pas votre pensée</w:t>
      </w:r>
      <w:r w:rsidR="00C474C1">
        <w:t xml:space="preserve">, </w:t>
      </w:r>
      <w:r w:rsidR="00C52F4A" w:rsidRPr="00605EB6">
        <w:t>madame la baronne</w:t>
      </w:r>
      <w:r w:rsidR="00C474C1">
        <w:t xml:space="preserve">. </w:t>
      </w:r>
      <w:r w:rsidR="00C52F4A" w:rsidRPr="00605EB6">
        <w:t>J</w:t>
      </w:r>
      <w:r w:rsidR="00C474C1">
        <w:t>’</w:t>
      </w:r>
      <w:r w:rsidR="00C52F4A" w:rsidRPr="00605EB6">
        <w:t>ajoute encore que Pedro Castora est épris d</w:t>
      </w:r>
      <w:r w:rsidR="00C474C1">
        <w:t>’</w:t>
      </w:r>
      <w:r w:rsidR="00C52F4A" w:rsidRPr="00605EB6">
        <w:t>Henriette</w:t>
      </w:r>
      <w:r w:rsidR="00C474C1">
        <w:t>.</w:t>
      </w:r>
    </w:p>
    <w:p w14:paraId="10F0C1AC" w14:textId="77777777" w:rsidR="00C474C1" w:rsidRDefault="00C52F4A" w:rsidP="00C52F4A">
      <w:r w:rsidRPr="00605EB6">
        <w:t>La baronne laissa échapper une exclamation et répliqua avec ironie</w:t>
      </w:r>
      <w:r w:rsidR="00C474C1">
        <w:t>.</w:t>
      </w:r>
    </w:p>
    <w:p w14:paraId="39838315" w14:textId="5345F7C6" w:rsidR="00C474C1" w:rsidRDefault="0094609C" w:rsidP="00C52F4A">
      <w:r>
        <w:t>— </w:t>
      </w:r>
      <w:r w:rsidR="00C52F4A" w:rsidRPr="00605EB6">
        <w:t>En vérité</w:t>
      </w:r>
      <w:r w:rsidR="00C474C1">
        <w:t xml:space="preserve">, </w:t>
      </w:r>
      <w:r w:rsidR="00C52F4A" w:rsidRPr="00605EB6">
        <w:t>c</w:t>
      </w:r>
      <w:r w:rsidR="00C474C1">
        <w:t>’</w:t>
      </w:r>
      <w:r w:rsidR="00C52F4A" w:rsidRPr="00605EB6">
        <w:t>est très drôle</w:t>
      </w:r>
      <w:r w:rsidR="00C474C1">
        <w:t xml:space="preserve"> ! </w:t>
      </w:r>
      <w:r w:rsidR="00C52F4A" w:rsidRPr="00605EB6">
        <w:t>Cet homme est épris de ma fille qu</w:t>
      </w:r>
      <w:r w:rsidR="00C474C1">
        <w:t>’</w:t>
      </w:r>
      <w:r w:rsidR="00C52F4A" w:rsidRPr="00605EB6">
        <w:t>il ne connaît pas</w:t>
      </w:r>
      <w:r w:rsidR="00C474C1">
        <w:t xml:space="preserve">, </w:t>
      </w:r>
      <w:r w:rsidR="00C52F4A" w:rsidRPr="00605EB6">
        <w:t>qu</w:t>
      </w:r>
      <w:r w:rsidR="00C474C1">
        <w:t>’</w:t>
      </w:r>
      <w:r w:rsidR="00C52F4A" w:rsidRPr="00605EB6">
        <w:t>il n</w:t>
      </w:r>
      <w:r w:rsidR="00C474C1">
        <w:t>’</w:t>
      </w:r>
      <w:r w:rsidR="00C52F4A" w:rsidRPr="00605EB6">
        <w:t>a jamais vue</w:t>
      </w:r>
      <w:r w:rsidR="00C474C1">
        <w:t xml:space="preserve">, </w:t>
      </w:r>
      <w:r w:rsidR="00C52F4A" w:rsidRPr="00605EB6">
        <w:t>dont probablement il n</w:t>
      </w:r>
      <w:r w:rsidR="00C474C1">
        <w:t>’</w:t>
      </w:r>
      <w:r w:rsidR="00C52F4A" w:rsidRPr="00605EB6">
        <w:t>a jamais entendu parler que par vous</w:t>
      </w:r>
      <w:r w:rsidR="00C474C1">
        <w:t> !</w:t>
      </w:r>
    </w:p>
    <w:p w14:paraId="4B235DE3" w14:textId="1D0BE713" w:rsidR="00C474C1" w:rsidRDefault="0094609C" w:rsidP="00C52F4A">
      <w:r>
        <w:t>— </w:t>
      </w:r>
      <w:r w:rsidR="00C52F4A" w:rsidRPr="00605EB6">
        <w:t>Vous vous trompez</w:t>
      </w:r>
      <w:r w:rsidR="00C474C1">
        <w:t xml:space="preserve">, </w:t>
      </w:r>
      <w:r w:rsidR="00C52F4A" w:rsidRPr="00605EB6">
        <w:t>baronne</w:t>
      </w:r>
      <w:r w:rsidR="00C474C1">
        <w:t xml:space="preserve"> ; </w:t>
      </w:r>
      <w:r w:rsidR="00C52F4A" w:rsidRPr="00605EB6">
        <w:t>Pedro Castora connaît Henriette</w:t>
      </w:r>
      <w:r w:rsidR="00C474C1">
        <w:t xml:space="preserve">, </w:t>
      </w:r>
      <w:r w:rsidR="00C52F4A" w:rsidRPr="00605EB6">
        <w:t>dont il a vu chez moi le portrait très ressemblant</w:t>
      </w:r>
      <w:r w:rsidR="00C474C1">
        <w:t>.</w:t>
      </w:r>
    </w:p>
    <w:p w14:paraId="7020CEBE" w14:textId="41786F2C" w:rsidR="00C474C1" w:rsidRDefault="00C52F4A" w:rsidP="00C52F4A">
      <w:r w:rsidRPr="00605EB6">
        <w:t xml:space="preserve">Nouvelle exclamation de </w:t>
      </w:r>
      <w:r w:rsidR="009A0CB4" w:rsidRPr="009A0CB4">
        <w:t>M</w:t>
      </w:r>
      <w:r w:rsidR="009A0CB4" w:rsidRPr="009A0CB4">
        <w:rPr>
          <w:vertAlign w:val="superscript"/>
        </w:rPr>
        <w:t>me</w:t>
      </w:r>
      <w:r w:rsidR="00C474C1">
        <w:t> de </w:t>
      </w:r>
      <w:r w:rsidRPr="00605EB6">
        <w:t>Simaise</w:t>
      </w:r>
      <w:r w:rsidR="00C474C1">
        <w:t>.</w:t>
      </w:r>
    </w:p>
    <w:p w14:paraId="1419BFA6" w14:textId="32A590CB" w:rsidR="00C474C1" w:rsidRDefault="0094609C" w:rsidP="00C52F4A">
      <w:r>
        <w:t>— </w:t>
      </w:r>
      <w:r w:rsidR="00C52F4A" w:rsidRPr="00605EB6">
        <w:t>Ainsi</w:t>
      </w:r>
      <w:r w:rsidR="00C474C1">
        <w:t xml:space="preserve">, </w:t>
      </w:r>
      <w:r w:rsidR="00C52F4A" w:rsidRPr="00605EB6">
        <w:t>fit-elle sur le même ton ironique</w:t>
      </w:r>
      <w:r w:rsidR="00C474C1">
        <w:t xml:space="preserve">, </w:t>
      </w:r>
      <w:r w:rsidR="00C52F4A" w:rsidRPr="00605EB6">
        <w:t>c</w:t>
      </w:r>
      <w:r w:rsidR="00C474C1">
        <w:t>’</w:t>
      </w:r>
      <w:r w:rsidR="00C52F4A" w:rsidRPr="00605EB6">
        <w:t>est en regardant une photographie plus ou moins bien réussie</w:t>
      </w:r>
      <w:r w:rsidR="00C474C1">
        <w:t xml:space="preserve">, </w:t>
      </w:r>
      <w:r w:rsidR="00C52F4A" w:rsidRPr="00605EB6">
        <w:t xml:space="preserve">que votre </w:t>
      </w:r>
      <w:r w:rsidR="00C474C1">
        <w:t>M. </w:t>
      </w:r>
      <w:r w:rsidR="00C52F4A" w:rsidRPr="00605EB6">
        <w:t>Pedro Castora a senti naître en lui une si violente passion pour ma fille</w:t>
      </w:r>
      <w:r w:rsidR="00C474C1">
        <w:t> ?</w:t>
      </w:r>
    </w:p>
    <w:p w14:paraId="58C8B236" w14:textId="5653228F" w:rsidR="00C474C1" w:rsidRDefault="0094609C" w:rsidP="00C52F4A">
      <w:r>
        <w:t>— </w:t>
      </w:r>
      <w:r w:rsidR="00C52F4A" w:rsidRPr="00605EB6">
        <w:t>Parfaitement</w:t>
      </w:r>
      <w:r w:rsidR="00C474C1">
        <w:t>.</w:t>
      </w:r>
    </w:p>
    <w:p w14:paraId="400CE02E" w14:textId="13910829" w:rsidR="00C474C1" w:rsidRDefault="0094609C" w:rsidP="00C52F4A">
      <w:r>
        <w:t>— </w:t>
      </w:r>
      <w:r w:rsidR="00C52F4A" w:rsidRPr="00605EB6">
        <w:t>En vérité</w:t>
      </w:r>
      <w:r w:rsidR="00C474C1">
        <w:t xml:space="preserve">, </w:t>
      </w:r>
      <w:r w:rsidR="00C52F4A" w:rsidRPr="00605EB6">
        <w:t>cela devient grotesque</w:t>
      </w:r>
      <w:r w:rsidR="00C474C1">
        <w:t xml:space="preserve">, </w:t>
      </w:r>
      <w:r w:rsidR="00C52F4A" w:rsidRPr="00605EB6">
        <w:t>et je rirais</w:t>
      </w:r>
      <w:r w:rsidR="00C474C1">
        <w:t xml:space="preserve">, </w:t>
      </w:r>
      <w:r w:rsidR="00C52F4A" w:rsidRPr="00605EB6">
        <w:t>oui</w:t>
      </w:r>
      <w:r w:rsidR="00C474C1">
        <w:t xml:space="preserve">, </w:t>
      </w:r>
      <w:r w:rsidR="00C52F4A" w:rsidRPr="00605EB6">
        <w:t>je rirais de bon cœur si je pouvais encore m</w:t>
      </w:r>
      <w:r w:rsidR="00C474C1">
        <w:t>’</w:t>
      </w:r>
      <w:r w:rsidR="00C52F4A" w:rsidRPr="00605EB6">
        <w:t>égayer</w:t>
      </w:r>
      <w:r w:rsidR="00C474C1">
        <w:t xml:space="preserve">. </w:t>
      </w:r>
      <w:r w:rsidR="00C52F4A" w:rsidRPr="00605EB6">
        <w:t>Mais brisons là</w:t>
      </w:r>
      <w:r w:rsidR="00C474C1">
        <w:t xml:space="preserve">, </w:t>
      </w:r>
      <w:r w:rsidR="00C52F4A" w:rsidRPr="00605EB6">
        <w:t>monsieur</w:t>
      </w:r>
      <w:r w:rsidR="00C474C1">
        <w:t xml:space="preserve">. </w:t>
      </w:r>
      <w:r w:rsidR="00C52F4A" w:rsidRPr="00605EB6">
        <w:t>Si vous n</w:t>
      </w:r>
      <w:r w:rsidR="00C474C1">
        <w:t>’</w:t>
      </w:r>
      <w:r w:rsidR="00C52F4A" w:rsidRPr="00605EB6">
        <w:t>aviez que cela à me dire</w:t>
      </w:r>
      <w:r w:rsidR="00C474C1">
        <w:t xml:space="preserve">, </w:t>
      </w:r>
      <w:r w:rsidR="00C52F4A" w:rsidRPr="00605EB6">
        <w:t>vous auriez fait aussi bien de ne pas vous déranger</w:t>
      </w:r>
      <w:r w:rsidR="00C474C1">
        <w:t>.</w:t>
      </w:r>
    </w:p>
    <w:p w14:paraId="4A9EFD29" w14:textId="25660734" w:rsidR="00C474C1" w:rsidRDefault="0094609C" w:rsidP="00C52F4A">
      <w:r>
        <w:t>— </w:t>
      </w:r>
      <w:r w:rsidR="00C52F4A" w:rsidRPr="00605EB6">
        <w:t>Ne perdez pas de vue</w:t>
      </w:r>
      <w:r w:rsidR="00C474C1">
        <w:t xml:space="preserve">, </w:t>
      </w:r>
      <w:r w:rsidR="00C52F4A" w:rsidRPr="00605EB6">
        <w:t>madame</w:t>
      </w:r>
      <w:r w:rsidR="00C474C1">
        <w:t xml:space="preserve">, </w:t>
      </w:r>
      <w:r w:rsidR="00C52F4A" w:rsidRPr="00605EB6">
        <w:t>que je veux ce mariage</w:t>
      </w:r>
      <w:r w:rsidR="00C474C1">
        <w:t>.</w:t>
      </w:r>
    </w:p>
    <w:p w14:paraId="0071A5AB" w14:textId="669B2067" w:rsidR="00C474C1" w:rsidRDefault="0094609C" w:rsidP="00C52F4A">
      <w:r>
        <w:t>— </w:t>
      </w:r>
      <w:r w:rsidR="00C52F4A" w:rsidRPr="00605EB6">
        <w:t>Et moi je le repousse</w:t>
      </w:r>
      <w:r w:rsidR="00C474C1">
        <w:t xml:space="preserve">, </w:t>
      </w:r>
      <w:r w:rsidR="00C52F4A" w:rsidRPr="00605EB6">
        <w:t>car il est impossible</w:t>
      </w:r>
      <w:r w:rsidR="00C474C1">
        <w:t> !</w:t>
      </w:r>
    </w:p>
    <w:p w14:paraId="017C29A2" w14:textId="2181EDE7" w:rsidR="00C474C1" w:rsidRDefault="0094609C" w:rsidP="00C52F4A">
      <w:r>
        <w:lastRenderedPageBreak/>
        <w:t>— </w:t>
      </w:r>
      <w:r w:rsidR="00C52F4A" w:rsidRPr="00605EB6">
        <w:t>Pourquoi impossible</w:t>
      </w:r>
      <w:r w:rsidR="00C474C1">
        <w:t> ?</w:t>
      </w:r>
    </w:p>
    <w:p w14:paraId="5FA923A8" w14:textId="1405C00D" w:rsidR="00C474C1" w:rsidRDefault="0094609C" w:rsidP="00C52F4A">
      <w:r>
        <w:t>— </w:t>
      </w:r>
      <w:r w:rsidR="00C52F4A" w:rsidRPr="00605EB6">
        <w:t>Je vous ai déjà dit mes raisons</w:t>
      </w:r>
      <w:r w:rsidR="00C474C1">
        <w:t xml:space="preserve"> : </w:t>
      </w:r>
      <w:r w:rsidR="00C52F4A" w:rsidRPr="00605EB6">
        <w:t>je désire garder ma fille près de moi le plus longtemps possible</w:t>
      </w:r>
      <w:r w:rsidR="00C474C1">
        <w:t xml:space="preserve"> ; </w:t>
      </w:r>
      <w:r w:rsidR="00C52F4A" w:rsidRPr="00605EB6">
        <w:t>quand je me déciderai à la marier</w:t>
      </w:r>
      <w:r w:rsidR="00C474C1">
        <w:t xml:space="preserve">, </w:t>
      </w:r>
      <w:r w:rsidR="00C52F4A" w:rsidRPr="00605EB6">
        <w:t>c</w:t>
      </w:r>
      <w:r w:rsidR="00C474C1">
        <w:t>’</w:t>
      </w:r>
      <w:r w:rsidR="00C52F4A" w:rsidRPr="00605EB6">
        <w:t>est que j</w:t>
      </w:r>
      <w:r w:rsidR="00C474C1">
        <w:t>’</w:t>
      </w:r>
      <w:r w:rsidR="00C52F4A" w:rsidRPr="00605EB6">
        <w:t>aurai trouvé l</w:t>
      </w:r>
      <w:r w:rsidR="00C474C1">
        <w:t>’</w:t>
      </w:r>
      <w:r w:rsidR="00C52F4A" w:rsidRPr="00605EB6">
        <w:t>homme à qui je pourrai confier sans crainte le soin de la rendre heureuse</w:t>
      </w:r>
      <w:r w:rsidR="00C474C1">
        <w:t xml:space="preserve"> ; </w:t>
      </w:r>
      <w:r w:rsidR="00C52F4A" w:rsidRPr="00605EB6">
        <w:t>et cet homme</w:t>
      </w:r>
      <w:r w:rsidR="00C474C1">
        <w:t xml:space="preserve">, </w:t>
      </w:r>
      <w:r w:rsidR="00C52F4A" w:rsidRPr="00605EB6">
        <w:t>Henriette l</w:t>
      </w:r>
      <w:r w:rsidR="00C474C1">
        <w:t>’</w:t>
      </w:r>
      <w:r w:rsidR="00C52F4A" w:rsidRPr="00605EB6">
        <w:t>aimera</w:t>
      </w:r>
      <w:r w:rsidR="00C474C1">
        <w:t xml:space="preserve">, </w:t>
      </w:r>
      <w:r w:rsidR="00C52F4A" w:rsidRPr="00605EB6">
        <w:t>car je n</w:t>
      </w:r>
      <w:r w:rsidR="00C474C1">
        <w:t>’</w:t>
      </w:r>
      <w:r w:rsidR="00C52F4A" w:rsidRPr="00605EB6">
        <w:t>admets pas le mariage sans l</w:t>
      </w:r>
      <w:r w:rsidR="00C474C1">
        <w:t>’</w:t>
      </w:r>
      <w:r w:rsidR="00C52F4A" w:rsidRPr="00605EB6">
        <w:t>affection réciproque</w:t>
      </w:r>
      <w:r w:rsidR="00C474C1">
        <w:t xml:space="preserve">, </w:t>
      </w:r>
      <w:r w:rsidR="00C52F4A" w:rsidRPr="00605EB6">
        <w:t>sans l</w:t>
      </w:r>
      <w:r w:rsidR="00C474C1">
        <w:t>’</w:t>
      </w:r>
      <w:r w:rsidR="00C52F4A" w:rsidRPr="00605EB6">
        <w:t>amour</w:t>
      </w:r>
      <w:r w:rsidR="00C474C1">
        <w:t xml:space="preserve">, </w:t>
      </w:r>
      <w:r w:rsidR="00C52F4A" w:rsidRPr="00605EB6">
        <w:t>sans l</w:t>
      </w:r>
      <w:r w:rsidR="00C474C1">
        <w:t>’</w:t>
      </w:r>
      <w:r w:rsidR="00C52F4A" w:rsidRPr="00605EB6">
        <w:t>amour vrai</w:t>
      </w:r>
      <w:r w:rsidR="00C474C1">
        <w:t xml:space="preserve">. </w:t>
      </w:r>
      <w:r w:rsidR="00C52F4A" w:rsidRPr="00605EB6">
        <w:t>J</w:t>
      </w:r>
      <w:r w:rsidR="00C474C1">
        <w:t>’</w:t>
      </w:r>
      <w:r w:rsidR="00C52F4A" w:rsidRPr="00605EB6">
        <w:t>ai été indignement trompée</w:t>
      </w:r>
      <w:r w:rsidR="00C474C1">
        <w:t xml:space="preserve">, </w:t>
      </w:r>
      <w:r w:rsidR="00C52F4A" w:rsidRPr="00605EB6">
        <w:t>moi</w:t>
      </w:r>
      <w:r w:rsidR="00C474C1">
        <w:t xml:space="preserve"> ; </w:t>
      </w:r>
      <w:r w:rsidR="00C52F4A" w:rsidRPr="00605EB6">
        <w:t>ma fille ne le sera pas</w:t>
      </w:r>
      <w:r w:rsidR="00C474C1">
        <w:t xml:space="preserve">, </w:t>
      </w:r>
      <w:r w:rsidR="00C52F4A" w:rsidRPr="00605EB6">
        <w:t>je vous le jure</w:t>
      </w:r>
      <w:r w:rsidR="00C474C1">
        <w:t xml:space="preserve"> ! </w:t>
      </w:r>
      <w:r w:rsidR="00C52F4A" w:rsidRPr="00605EB6">
        <w:t>Je veille sur elle et je saurai la défendre contre vous qui voudriez la livrer à un de vos amis comme condition</w:t>
      </w:r>
      <w:r w:rsidR="00C474C1">
        <w:t xml:space="preserve">, – </w:t>
      </w:r>
      <w:r w:rsidR="00C52F4A" w:rsidRPr="00605EB6">
        <w:t>une voix me le crie</w:t>
      </w:r>
      <w:r w:rsidR="00C474C1">
        <w:t xml:space="preserve">, – </w:t>
      </w:r>
      <w:r w:rsidR="00C52F4A" w:rsidRPr="00605EB6">
        <w:t>de quelque marché honteux</w:t>
      </w:r>
      <w:r w:rsidR="00C474C1">
        <w:t>.</w:t>
      </w:r>
    </w:p>
    <w:p w14:paraId="3942EF1C" w14:textId="4C9BFF4D" w:rsidR="00C474C1" w:rsidRDefault="00C474C1" w:rsidP="00C52F4A">
      <w:r>
        <w:t>M. de </w:t>
      </w:r>
      <w:r w:rsidR="00C52F4A" w:rsidRPr="00605EB6">
        <w:t>Simaise blêmit et se mordit les lèvres</w:t>
      </w:r>
      <w:r>
        <w:t xml:space="preserve">. </w:t>
      </w:r>
      <w:r w:rsidR="00C52F4A" w:rsidRPr="00605EB6">
        <w:t>Mais</w:t>
      </w:r>
      <w:r>
        <w:t xml:space="preserve">, </w:t>
      </w:r>
      <w:r w:rsidR="00C52F4A" w:rsidRPr="00605EB6">
        <w:t>prêt à s</w:t>
      </w:r>
      <w:r>
        <w:t>’</w:t>
      </w:r>
      <w:r w:rsidR="00C52F4A" w:rsidRPr="00605EB6">
        <w:t>emporter</w:t>
      </w:r>
      <w:r>
        <w:t xml:space="preserve">, </w:t>
      </w:r>
      <w:r w:rsidR="00C52F4A" w:rsidRPr="00605EB6">
        <w:t>il eut la force d</w:t>
      </w:r>
      <w:r>
        <w:t>’</w:t>
      </w:r>
      <w:r w:rsidR="00C52F4A" w:rsidRPr="00605EB6">
        <w:t>être maître de lui</w:t>
      </w:r>
      <w:r>
        <w:t>.</w:t>
      </w:r>
    </w:p>
    <w:p w14:paraId="270D5E86" w14:textId="5290CCBC" w:rsidR="00C474C1" w:rsidRDefault="0094609C" w:rsidP="00C52F4A">
      <w:r>
        <w:t>— </w:t>
      </w:r>
      <w:r w:rsidR="00C52F4A" w:rsidRPr="00605EB6">
        <w:t>Je ne tenterai pas de changer l</w:t>
      </w:r>
      <w:r w:rsidR="00C474C1">
        <w:t>’</w:t>
      </w:r>
      <w:r w:rsidR="00C52F4A" w:rsidRPr="00605EB6">
        <w:t>opinion peu flatteuse que vous avez de moi</w:t>
      </w:r>
      <w:r w:rsidR="00C474C1">
        <w:t xml:space="preserve">, </w:t>
      </w:r>
      <w:r w:rsidR="00C52F4A" w:rsidRPr="00605EB6">
        <w:t>répondit-il</w:t>
      </w:r>
      <w:r w:rsidR="00C474C1">
        <w:t xml:space="preserve">, </w:t>
      </w:r>
      <w:r w:rsidR="00C52F4A" w:rsidRPr="00605EB6">
        <w:t>car je sais que je ne réussirais point</w:t>
      </w:r>
      <w:r w:rsidR="00C474C1">
        <w:t xml:space="preserve"> ; </w:t>
      </w:r>
      <w:r w:rsidR="00C52F4A" w:rsidRPr="00605EB6">
        <w:t>mais je vous prie de croire que je veux autant que vous le bonheur d</w:t>
      </w:r>
      <w:r w:rsidR="00C474C1">
        <w:t>’</w:t>
      </w:r>
      <w:r w:rsidR="00C52F4A" w:rsidRPr="00605EB6">
        <w:t>Henriette</w:t>
      </w:r>
      <w:r w:rsidR="00C474C1">
        <w:t xml:space="preserve">. </w:t>
      </w:r>
      <w:r w:rsidR="00C52F4A" w:rsidRPr="00605EB6">
        <w:t>Je désire</w:t>
      </w:r>
      <w:r w:rsidR="00C474C1">
        <w:t xml:space="preserve">, </w:t>
      </w:r>
      <w:r w:rsidR="00C52F4A" w:rsidRPr="00605EB6">
        <w:t>moi aussi</w:t>
      </w:r>
      <w:r w:rsidR="00C474C1">
        <w:t xml:space="preserve">, </w:t>
      </w:r>
      <w:r w:rsidR="00C52F4A" w:rsidRPr="00605EB6">
        <w:t>qu</w:t>
      </w:r>
      <w:r w:rsidR="00C474C1">
        <w:t>’</w:t>
      </w:r>
      <w:r w:rsidR="00C52F4A" w:rsidRPr="00605EB6">
        <w:t>elle se marie selon son cœur</w:t>
      </w:r>
      <w:r w:rsidR="00C474C1">
        <w:t xml:space="preserve"> ; </w:t>
      </w:r>
      <w:r w:rsidR="00C52F4A" w:rsidRPr="00605EB6">
        <w:t xml:space="preserve">quand elle connaîtra </w:t>
      </w:r>
      <w:r w:rsidR="00C474C1">
        <w:t>M. </w:t>
      </w:r>
      <w:r w:rsidR="00C52F4A" w:rsidRPr="00605EB6">
        <w:t>Pedro Castora</w:t>
      </w:r>
      <w:r w:rsidR="00C474C1">
        <w:t xml:space="preserve">, </w:t>
      </w:r>
      <w:r w:rsidR="00C52F4A" w:rsidRPr="00605EB6">
        <w:t>elle l</w:t>
      </w:r>
      <w:r w:rsidR="00C474C1">
        <w:t>’</w:t>
      </w:r>
      <w:r w:rsidR="00C52F4A" w:rsidRPr="00605EB6">
        <w:t>aimera</w:t>
      </w:r>
      <w:r w:rsidR="00C474C1">
        <w:t>.</w:t>
      </w:r>
    </w:p>
    <w:p w14:paraId="02B4CAFA" w14:textId="77777777" w:rsidR="00C474C1" w:rsidRDefault="00C52F4A" w:rsidP="00C52F4A">
      <w:r w:rsidRPr="00605EB6">
        <w:t>Un sourire singulier glissa sur les lèvres de la baronne</w:t>
      </w:r>
      <w:r w:rsidR="00C474C1">
        <w:t>.</w:t>
      </w:r>
    </w:p>
    <w:p w14:paraId="3C6B9F40" w14:textId="7E9C6536" w:rsidR="00C474C1" w:rsidRDefault="0094609C" w:rsidP="00C52F4A">
      <w:r>
        <w:t>— </w:t>
      </w:r>
      <w:r w:rsidR="00C52F4A" w:rsidRPr="00605EB6">
        <w:t>Je ne crois pas cela</w:t>
      </w:r>
      <w:r w:rsidR="00C474C1">
        <w:t xml:space="preserve">, </w:t>
      </w:r>
      <w:r w:rsidR="00C52F4A" w:rsidRPr="00605EB6">
        <w:t>répliqua-t-elle</w:t>
      </w:r>
      <w:r w:rsidR="00C474C1">
        <w:t xml:space="preserve"> ; </w:t>
      </w:r>
      <w:r w:rsidR="00C52F4A" w:rsidRPr="00605EB6">
        <w:t>d</w:t>
      </w:r>
      <w:r w:rsidR="00C474C1">
        <w:t>’</w:t>
      </w:r>
      <w:r w:rsidR="00C52F4A" w:rsidRPr="00605EB6">
        <w:t>ailleurs</w:t>
      </w:r>
      <w:r w:rsidR="00C474C1">
        <w:t xml:space="preserve">, </w:t>
      </w:r>
      <w:r w:rsidR="00C52F4A" w:rsidRPr="00605EB6">
        <w:t>Henriette ne verra jamais ce monsieur</w:t>
      </w:r>
      <w:r w:rsidR="00C474C1">
        <w:t>.</w:t>
      </w:r>
    </w:p>
    <w:p w14:paraId="4DF9DB5A" w14:textId="4BD5C678" w:rsidR="00C474C1" w:rsidRDefault="0094609C" w:rsidP="00C52F4A">
      <w:r>
        <w:t>— </w:t>
      </w:r>
      <w:r w:rsidR="00C52F4A" w:rsidRPr="00605EB6">
        <w:t>Vous vous trompez</w:t>
      </w:r>
      <w:r w:rsidR="00C474C1">
        <w:t xml:space="preserve">, </w:t>
      </w:r>
      <w:r w:rsidR="00C52F4A" w:rsidRPr="00605EB6">
        <w:t>baronne</w:t>
      </w:r>
      <w:r w:rsidR="00C474C1">
        <w:t xml:space="preserve"> : </w:t>
      </w:r>
      <w:r w:rsidR="00C52F4A" w:rsidRPr="00605EB6">
        <w:t>dès hier</w:t>
      </w:r>
      <w:r w:rsidR="00C474C1">
        <w:t xml:space="preserve">, </w:t>
      </w:r>
      <w:r w:rsidR="00C52F4A" w:rsidRPr="00605EB6">
        <w:t>aussitôt après votre arrivée</w:t>
      </w:r>
      <w:r w:rsidR="00C474C1">
        <w:t xml:space="preserve">, </w:t>
      </w:r>
      <w:r w:rsidR="00C52F4A" w:rsidRPr="00605EB6">
        <w:t>j</w:t>
      </w:r>
      <w:r w:rsidR="00C474C1">
        <w:t>’</w:t>
      </w:r>
      <w:r w:rsidR="00C52F4A" w:rsidRPr="00605EB6">
        <w:t>ai écrit</w:t>
      </w:r>
      <w:r w:rsidR="00C474C1">
        <w:t xml:space="preserve">, </w:t>
      </w:r>
      <w:r w:rsidR="00C52F4A" w:rsidRPr="00605EB6">
        <w:t xml:space="preserve">à </w:t>
      </w:r>
      <w:r w:rsidR="00C474C1">
        <w:t>M. </w:t>
      </w:r>
      <w:r w:rsidR="00C52F4A" w:rsidRPr="00605EB6">
        <w:t>Pedro Castora</w:t>
      </w:r>
      <w:r w:rsidR="00C474C1">
        <w:t xml:space="preserve"> ; </w:t>
      </w:r>
      <w:r w:rsidR="00C52F4A" w:rsidRPr="00605EB6">
        <w:t>il recevra ma lettre aujourd</w:t>
      </w:r>
      <w:r w:rsidR="00C474C1">
        <w:t>’</w:t>
      </w:r>
      <w:r w:rsidR="00C52F4A" w:rsidRPr="00605EB6">
        <w:t>hui</w:t>
      </w:r>
      <w:r w:rsidR="00C474C1">
        <w:t xml:space="preserve">, </w:t>
      </w:r>
      <w:r w:rsidR="00C52F4A" w:rsidRPr="00605EB6">
        <w:t>et demain</w:t>
      </w:r>
      <w:r w:rsidR="00C474C1">
        <w:t xml:space="preserve">, </w:t>
      </w:r>
      <w:r w:rsidR="00C52F4A" w:rsidRPr="00605EB6">
        <w:t>avant la nuit</w:t>
      </w:r>
      <w:r w:rsidR="00C474C1">
        <w:t xml:space="preserve">, </w:t>
      </w:r>
      <w:r w:rsidR="00C52F4A" w:rsidRPr="00605EB6">
        <w:t>sûrement il sera ici</w:t>
      </w:r>
      <w:r w:rsidR="00C474C1">
        <w:t>.</w:t>
      </w:r>
    </w:p>
    <w:p w14:paraId="73F8EBEB" w14:textId="21C7218F" w:rsidR="00C474C1" w:rsidRDefault="0094609C" w:rsidP="00C52F4A">
      <w:r>
        <w:t>— </w:t>
      </w:r>
      <w:r w:rsidR="00C52F4A" w:rsidRPr="00605EB6">
        <w:t>Quoi</w:t>
      </w:r>
      <w:r w:rsidR="00C474C1">
        <w:t xml:space="preserve"> ! </w:t>
      </w:r>
      <w:r w:rsidR="00C52F4A" w:rsidRPr="00605EB6">
        <w:t>s</w:t>
      </w:r>
      <w:r w:rsidR="00C474C1">
        <w:t>’</w:t>
      </w:r>
      <w:r w:rsidR="00C52F4A" w:rsidRPr="00605EB6">
        <w:t>écria la baronne indignée</w:t>
      </w:r>
      <w:r w:rsidR="00C474C1">
        <w:t xml:space="preserve">, </w:t>
      </w:r>
      <w:r w:rsidR="00C52F4A" w:rsidRPr="00605EB6">
        <w:t>vous avez fait cela sans me prévenir</w:t>
      </w:r>
      <w:r w:rsidR="00C474C1">
        <w:t xml:space="preserve">, </w:t>
      </w:r>
      <w:r w:rsidR="00C52F4A" w:rsidRPr="00605EB6">
        <w:t>sans mon autorisation</w:t>
      </w:r>
      <w:r w:rsidR="00C474C1">
        <w:t> ?</w:t>
      </w:r>
    </w:p>
    <w:p w14:paraId="4AA9AF34" w14:textId="2FF6A392" w:rsidR="00C474C1" w:rsidRDefault="0094609C" w:rsidP="00C52F4A">
      <w:r>
        <w:lastRenderedPageBreak/>
        <w:t>— </w:t>
      </w:r>
      <w:r w:rsidR="00C52F4A" w:rsidRPr="00605EB6">
        <w:t>Je l</w:t>
      </w:r>
      <w:r w:rsidR="00C474C1">
        <w:t>’</w:t>
      </w:r>
      <w:r w:rsidR="00C52F4A" w:rsidRPr="00605EB6">
        <w:t>ai fait</w:t>
      </w:r>
      <w:r w:rsidR="00C474C1">
        <w:t xml:space="preserve">. </w:t>
      </w:r>
      <w:r w:rsidR="00C52F4A" w:rsidRPr="00605EB6">
        <w:t>Il m</w:t>
      </w:r>
      <w:r w:rsidR="00C474C1">
        <w:t>’</w:t>
      </w:r>
      <w:r w:rsidR="00C52F4A" w:rsidRPr="00605EB6">
        <w:t>a semblé que j</w:t>
      </w:r>
      <w:r w:rsidR="00C474C1">
        <w:t>’</w:t>
      </w:r>
      <w:r w:rsidR="00C52F4A" w:rsidRPr="00605EB6">
        <w:t>avais le droit</w:t>
      </w:r>
      <w:r w:rsidR="00C474C1">
        <w:t xml:space="preserve">, </w:t>
      </w:r>
      <w:r w:rsidR="00C52F4A" w:rsidRPr="00605EB6">
        <w:t>sans votre permission</w:t>
      </w:r>
      <w:r w:rsidR="00C474C1">
        <w:t xml:space="preserve">, </w:t>
      </w:r>
      <w:r w:rsidR="00C52F4A" w:rsidRPr="00605EB6">
        <w:t>d</w:t>
      </w:r>
      <w:r w:rsidR="00C474C1">
        <w:t>’</w:t>
      </w:r>
      <w:r w:rsidR="00C52F4A" w:rsidRPr="00605EB6">
        <w:t>inviter un de mes amis à venir passer quelques jours avec moi</w:t>
      </w:r>
      <w:r w:rsidR="00C474C1">
        <w:t xml:space="preserve">, </w:t>
      </w:r>
      <w:r w:rsidR="00C52F4A" w:rsidRPr="00605EB6">
        <w:t>chez ma femme</w:t>
      </w:r>
      <w:r w:rsidR="00C474C1">
        <w:t>.</w:t>
      </w:r>
    </w:p>
    <w:p w14:paraId="794B28A5" w14:textId="7A035ACE" w:rsidR="00C474C1" w:rsidRDefault="0094609C" w:rsidP="00C52F4A">
      <w:r>
        <w:t>— </w:t>
      </w:r>
      <w:r w:rsidR="00C52F4A" w:rsidRPr="00605EB6">
        <w:t>Ah</w:t>
      </w:r>
      <w:r w:rsidR="00C474C1">
        <w:t xml:space="preserve"> ! </w:t>
      </w:r>
      <w:r w:rsidR="00C52F4A" w:rsidRPr="00605EB6">
        <w:t>vous êtes bien toujours le même homme</w:t>
      </w:r>
      <w:r w:rsidR="00C474C1">
        <w:t xml:space="preserve"> ! </w:t>
      </w:r>
      <w:r w:rsidR="00C52F4A" w:rsidRPr="00605EB6">
        <w:t>riposta-t-elle en l</w:t>
      </w:r>
      <w:r w:rsidR="00C474C1">
        <w:t>’</w:t>
      </w:r>
      <w:r w:rsidR="00C52F4A" w:rsidRPr="00605EB6">
        <w:t>écrasant sous un regard de mépris</w:t>
      </w:r>
      <w:r w:rsidR="00C474C1">
        <w:t>.</w:t>
      </w:r>
    </w:p>
    <w:p w14:paraId="204C8A05" w14:textId="671B162C" w:rsidR="00C474C1" w:rsidRDefault="0094609C" w:rsidP="00C52F4A">
      <w:r>
        <w:t>— </w:t>
      </w:r>
      <w:r w:rsidR="00C52F4A" w:rsidRPr="00605EB6">
        <w:t>Je n</w:t>
      </w:r>
      <w:r w:rsidR="00C474C1">
        <w:t>’</w:t>
      </w:r>
      <w:r w:rsidR="00C52F4A" w:rsidRPr="00605EB6">
        <w:t>ai pas eu encore le temps de changer</w:t>
      </w:r>
      <w:r w:rsidR="00C474C1">
        <w:t xml:space="preserve">, </w:t>
      </w:r>
      <w:r w:rsidR="00C52F4A" w:rsidRPr="00605EB6">
        <w:t>fit-il</w:t>
      </w:r>
      <w:r w:rsidR="00C474C1">
        <w:t xml:space="preserve">, </w:t>
      </w:r>
      <w:r w:rsidR="00C52F4A" w:rsidRPr="00605EB6">
        <w:t>narquois</w:t>
      </w:r>
      <w:r w:rsidR="00C474C1">
        <w:t xml:space="preserve">. </w:t>
      </w:r>
      <w:r w:rsidR="00C52F4A" w:rsidRPr="00605EB6">
        <w:t>Mon Dieu</w:t>
      </w:r>
      <w:r w:rsidR="00C474C1">
        <w:t xml:space="preserve">, </w:t>
      </w:r>
      <w:r w:rsidR="00C52F4A" w:rsidRPr="00605EB6">
        <w:t>madame</w:t>
      </w:r>
      <w:r w:rsidR="00C474C1">
        <w:t xml:space="preserve">, </w:t>
      </w:r>
      <w:r w:rsidR="00C52F4A" w:rsidRPr="00605EB6">
        <w:t>vous connaissez le proverbe</w:t>
      </w:r>
      <w:r w:rsidR="00C474C1">
        <w:t xml:space="preserve"> : </w:t>
      </w:r>
      <w:r w:rsidR="00C52F4A" w:rsidRPr="00605EB6">
        <w:t>Qui veut la fin veut les moyens</w:t>
      </w:r>
      <w:r w:rsidR="00C474C1">
        <w:t>.</w:t>
      </w:r>
    </w:p>
    <w:p w14:paraId="419CD4B4" w14:textId="36E88540" w:rsidR="00C474C1" w:rsidRDefault="0094609C" w:rsidP="00C52F4A">
      <w:r>
        <w:t>— </w:t>
      </w:r>
      <w:r w:rsidR="00C52F4A" w:rsidRPr="00605EB6">
        <w:t>Ce monsieur ne sera pas reçu ici</w:t>
      </w:r>
      <w:r w:rsidR="00C474C1">
        <w:t> !</w:t>
      </w:r>
    </w:p>
    <w:p w14:paraId="5A4F2690" w14:textId="77777777" w:rsidR="00C474C1" w:rsidRDefault="00C52F4A" w:rsidP="00C52F4A">
      <w:r w:rsidRPr="00605EB6">
        <w:t>Le baron secoua la tête en souriant</w:t>
      </w:r>
      <w:r w:rsidR="00C474C1">
        <w:t>.</w:t>
      </w:r>
    </w:p>
    <w:p w14:paraId="444693E6" w14:textId="4571A40D" w:rsidR="00C474C1" w:rsidRDefault="0094609C" w:rsidP="00C52F4A">
      <w:r>
        <w:t>— </w:t>
      </w:r>
      <w:r w:rsidR="00C52F4A" w:rsidRPr="00605EB6">
        <w:t>Je n</w:t>
      </w:r>
      <w:r w:rsidR="00C474C1">
        <w:t>’</w:t>
      </w:r>
      <w:r w:rsidR="00C52F4A" w:rsidRPr="00605EB6">
        <w:t>ai pas cette crainte</w:t>
      </w:r>
      <w:r w:rsidR="00C474C1">
        <w:t xml:space="preserve">, </w:t>
      </w:r>
      <w:r w:rsidR="00C52F4A" w:rsidRPr="00605EB6">
        <w:t>dit-il</w:t>
      </w:r>
      <w:r w:rsidR="00C474C1">
        <w:t xml:space="preserve"> ; </w:t>
      </w:r>
      <w:r w:rsidR="00C52F4A" w:rsidRPr="00605EB6">
        <w:t>vous êtes trop bien élevée et vous êtes restée trop femme du monde pour faire une impolitesse</w:t>
      </w:r>
      <w:r w:rsidR="00C474C1">
        <w:t xml:space="preserve">, </w:t>
      </w:r>
      <w:r w:rsidR="00C52F4A" w:rsidRPr="00605EB6">
        <w:t>une grossièreté à un jeune homme du meilleur monde</w:t>
      </w:r>
      <w:r w:rsidR="00C474C1">
        <w:t xml:space="preserve">, </w:t>
      </w:r>
      <w:r w:rsidR="00C52F4A" w:rsidRPr="00605EB6">
        <w:t>distingué sous tous les rapports</w:t>
      </w:r>
      <w:r w:rsidR="00C474C1">
        <w:t xml:space="preserve">, </w:t>
      </w:r>
      <w:r w:rsidR="00C52F4A" w:rsidRPr="00605EB6">
        <w:t>et qui a déjà pour vous</w:t>
      </w:r>
      <w:r w:rsidR="00C474C1">
        <w:t xml:space="preserve">, </w:t>
      </w:r>
      <w:r w:rsidR="00C52F4A" w:rsidRPr="00605EB6">
        <w:t>avant de vous connaître</w:t>
      </w:r>
      <w:r w:rsidR="00C474C1">
        <w:t xml:space="preserve">, </w:t>
      </w:r>
      <w:r w:rsidR="00C52F4A" w:rsidRPr="00605EB6">
        <w:t>de l</w:t>
      </w:r>
      <w:r w:rsidR="00C474C1">
        <w:t>’</w:t>
      </w:r>
      <w:r w:rsidR="00C52F4A" w:rsidRPr="00605EB6">
        <w:t>admiration et le respect qui vous est dû</w:t>
      </w:r>
      <w:r w:rsidR="00C474C1">
        <w:t xml:space="preserve">. </w:t>
      </w:r>
      <w:r w:rsidR="00C52F4A" w:rsidRPr="00605EB6">
        <w:t>Vous le recevrez</w:t>
      </w:r>
      <w:r w:rsidR="00C474C1">
        <w:t xml:space="preserve">, </w:t>
      </w:r>
      <w:r w:rsidR="00C52F4A" w:rsidRPr="00605EB6">
        <w:t>et vous serez même gracieuse avec lui</w:t>
      </w:r>
      <w:r w:rsidR="00C474C1">
        <w:t xml:space="preserve">, </w:t>
      </w:r>
      <w:r w:rsidR="00C52F4A" w:rsidRPr="00605EB6">
        <w:t>parce que ce jeune homme ne doit pas soupçonner la véritable cause de notre longue séparation</w:t>
      </w:r>
      <w:r w:rsidR="00C474C1">
        <w:t>.</w:t>
      </w:r>
    </w:p>
    <w:p w14:paraId="666D9367" w14:textId="679FE26F" w:rsidR="00C474C1" w:rsidRDefault="0094609C" w:rsidP="00C52F4A">
      <w:r>
        <w:t>— </w:t>
      </w:r>
      <w:r w:rsidR="00C52F4A" w:rsidRPr="00605EB6">
        <w:t>Mais enfin</w:t>
      </w:r>
      <w:r w:rsidR="00C474C1">
        <w:t xml:space="preserve">, </w:t>
      </w:r>
      <w:r w:rsidR="00C52F4A" w:rsidRPr="00605EB6">
        <w:t>monsieur</w:t>
      </w:r>
      <w:r w:rsidR="00C474C1">
        <w:t xml:space="preserve">, </w:t>
      </w:r>
      <w:r w:rsidR="00C52F4A" w:rsidRPr="00605EB6">
        <w:t>qu</w:t>
      </w:r>
      <w:r w:rsidR="00C474C1">
        <w:t>’</w:t>
      </w:r>
      <w:r w:rsidR="00C52F4A" w:rsidRPr="00605EB6">
        <w:t>espérez-vous</w:t>
      </w:r>
      <w:r w:rsidR="00C474C1">
        <w:t> ?</w:t>
      </w:r>
    </w:p>
    <w:p w14:paraId="273B34B5" w14:textId="5D25B1CD" w:rsidR="00C474C1" w:rsidRDefault="0094609C" w:rsidP="00C52F4A">
      <w:r>
        <w:t>— </w:t>
      </w:r>
      <w:r w:rsidR="00C52F4A" w:rsidRPr="00605EB6">
        <w:t>Ce mariage</w:t>
      </w:r>
      <w:r w:rsidR="00C474C1">
        <w:t>.</w:t>
      </w:r>
    </w:p>
    <w:p w14:paraId="36034774" w14:textId="7BA09AE6" w:rsidR="00C474C1" w:rsidRDefault="0094609C" w:rsidP="00C52F4A">
      <w:r>
        <w:t>— </w:t>
      </w:r>
      <w:r w:rsidR="00C52F4A" w:rsidRPr="00605EB6">
        <w:t>Non</w:t>
      </w:r>
      <w:r w:rsidR="00C474C1">
        <w:t xml:space="preserve">, </w:t>
      </w:r>
      <w:r w:rsidR="00C52F4A" w:rsidRPr="00605EB6">
        <w:t>non</w:t>
      </w:r>
      <w:r w:rsidR="00C474C1">
        <w:t> !</w:t>
      </w:r>
    </w:p>
    <w:p w14:paraId="3CABD6DA" w14:textId="0CA6EE37" w:rsidR="00C474C1" w:rsidRDefault="0094609C" w:rsidP="00C52F4A">
      <w:r>
        <w:t>— </w:t>
      </w:r>
      <w:r w:rsidR="00C52F4A" w:rsidRPr="00605EB6">
        <w:t>Vous changerez d</w:t>
      </w:r>
      <w:r w:rsidR="00C474C1">
        <w:t>’</w:t>
      </w:r>
      <w:r w:rsidR="00C52F4A" w:rsidRPr="00605EB6">
        <w:t>avis</w:t>
      </w:r>
      <w:r w:rsidR="00C474C1">
        <w:t> !</w:t>
      </w:r>
    </w:p>
    <w:p w14:paraId="63D47DBF" w14:textId="4BA8AC4A" w:rsidR="00C474C1" w:rsidRDefault="0094609C" w:rsidP="00C52F4A">
      <w:r>
        <w:t>— </w:t>
      </w:r>
      <w:r w:rsidR="00C52F4A" w:rsidRPr="00605EB6">
        <w:t>Jamais</w:t>
      </w:r>
      <w:r w:rsidR="00C474C1">
        <w:t> !</w:t>
      </w:r>
    </w:p>
    <w:p w14:paraId="26B7372F" w14:textId="42504D9B" w:rsidR="00C474C1" w:rsidRDefault="0094609C" w:rsidP="00C52F4A">
      <w:r>
        <w:t>— </w:t>
      </w:r>
      <w:r w:rsidR="00C52F4A" w:rsidRPr="00605EB6">
        <w:t>Baronne</w:t>
      </w:r>
      <w:r w:rsidR="00C474C1">
        <w:t xml:space="preserve">, </w:t>
      </w:r>
      <w:r w:rsidR="00C52F4A" w:rsidRPr="00605EB6">
        <w:t>ne soyez pas si absolue</w:t>
      </w:r>
      <w:r w:rsidR="00C474C1">
        <w:t xml:space="preserve"> ; </w:t>
      </w:r>
      <w:r w:rsidR="00C52F4A" w:rsidRPr="00605EB6">
        <w:t>Pedro Castora n</w:t>
      </w:r>
      <w:r w:rsidR="00C474C1">
        <w:t>’</w:t>
      </w:r>
      <w:r w:rsidR="00C52F4A" w:rsidRPr="00605EB6">
        <w:t>est pas le premier venu</w:t>
      </w:r>
      <w:r w:rsidR="00C474C1">
        <w:t xml:space="preserve">, </w:t>
      </w:r>
      <w:r w:rsidR="00C52F4A" w:rsidRPr="00605EB6">
        <w:t>je vous assure</w:t>
      </w:r>
      <w:r w:rsidR="00C474C1">
        <w:t xml:space="preserve"> : </w:t>
      </w:r>
      <w:r w:rsidR="00C52F4A" w:rsidRPr="00605EB6">
        <w:t>ses qualités font de lui un homme remarquable</w:t>
      </w:r>
      <w:r w:rsidR="00C474C1">
        <w:t xml:space="preserve"> ; </w:t>
      </w:r>
      <w:r w:rsidR="00C52F4A" w:rsidRPr="00605EB6">
        <w:t>il vous plaira comme il plaira à Henriette</w:t>
      </w:r>
      <w:r w:rsidR="00C474C1">
        <w:t xml:space="preserve">. </w:t>
      </w:r>
      <w:r w:rsidR="00C52F4A" w:rsidRPr="00605EB6">
        <w:t>Il n</w:t>
      </w:r>
      <w:r w:rsidR="00C474C1">
        <w:t>’</w:t>
      </w:r>
      <w:r w:rsidR="00C52F4A" w:rsidRPr="00605EB6">
        <w:t>est pas seulement immensément riche</w:t>
      </w:r>
      <w:r w:rsidR="00C474C1">
        <w:t xml:space="preserve">, </w:t>
      </w:r>
      <w:r w:rsidR="00C52F4A" w:rsidRPr="00605EB6">
        <w:t xml:space="preserve">il est </w:t>
      </w:r>
      <w:r w:rsidR="00C52F4A" w:rsidRPr="00605EB6">
        <w:lastRenderedPageBreak/>
        <w:t>honnête et bon et a le cœur haut placé</w:t>
      </w:r>
      <w:r w:rsidR="00C474C1">
        <w:t xml:space="preserve">. </w:t>
      </w:r>
      <w:r w:rsidR="00C52F4A" w:rsidRPr="00605EB6">
        <w:t>Ce n</w:t>
      </w:r>
      <w:r w:rsidR="00C474C1">
        <w:t>’</w:t>
      </w:r>
      <w:r w:rsidR="00C52F4A" w:rsidRPr="00605EB6">
        <w:t>est point moi qui ai eu le premier la pensée de ce mariage</w:t>
      </w:r>
      <w:r w:rsidR="00C474C1">
        <w:t xml:space="preserve">, </w:t>
      </w:r>
      <w:r w:rsidR="00C52F4A" w:rsidRPr="00605EB6">
        <w:t>je vous l</w:t>
      </w:r>
      <w:r w:rsidR="00C474C1">
        <w:t>’</w:t>
      </w:r>
      <w:r w:rsidR="00C52F4A" w:rsidRPr="00605EB6">
        <w:t>assure</w:t>
      </w:r>
      <w:r w:rsidR="00C474C1">
        <w:t xml:space="preserve"> ; </w:t>
      </w:r>
      <w:r w:rsidR="00C52F4A" w:rsidRPr="00605EB6">
        <w:t>je n</w:t>
      </w:r>
      <w:r w:rsidR="00C474C1">
        <w:t>’</w:t>
      </w:r>
      <w:r w:rsidR="00C52F4A" w:rsidRPr="00605EB6">
        <w:t>avais jamais parlé à Castora ni de vous ni d</w:t>
      </w:r>
      <w:r w:rsidR="00C474C1">
        <w:t>’</w:t>
      </w:r>
      <w:r w:rsidR="00C52F4A" w:rsidRPr="00605EB6">
        <w:t>Henriette</w:t>
      </w:r>
      <w:r w:rsidR="00C474C1">
        <w:t xml:space="preserve">, </w:t>
      </w:r>
      <w:r w:rsidR="00C52F4A" w:rsidRPr="00605EB6">
        <w:t>lorsqu</w:t>
      </w:r>
      <w:r w:rsidR="00C474C1">
        <w:t>’</w:t>
      </w:r>
      <w:r w:rsidR="00C52F4A" w:rsidRPr="00605EB6">
        <w:t>il s</w:t>
      </w:r>
      <w:r w:rsidR="00C474C1">
        <w:t>’</w:t>
      </w:r>
      <w:r w:rsidR="00C52F4A" w:rsidRPr="00605EB6">
        <w:t>est enflammé en admirant le portrait</w:t>
      </w:r>
      <w:r w:rsidR="00C474C1">
        <w:t xml:space="preserve">. </w:t>
      </w:r>
      <w:r w:rsidR="00C52F4A" w:rsidRPr="00605EB6">
        <w:t>C</w:t>
      </w:r>
      <w:r w:rsidR="00C474C1">
        <w:t>’</w:t>
      </w:r>
      <w:r w:rsidR="00C52F4A" w:rsidRPr="00605EB6">
        <w:t>est grotesque</w:t>
      </w:r>
      <w:r w:rsidR="00C474C1">
        <w:t xml:space="preserve">, </w:t>
      </w:r>
      <w:r w:rsidR="00C52F4A" w:rsidRPr="00605EB6">
        <w:t>avez-vous dit</w:t>
      </w:r>
      <w:r w:rsidR="00C474C1">
        <w:t xml:space="preserve"> ? </w:t>
      </w:r>
      <w:r w:rsidR="00C52F4A" w:rsidRPr="00605EB6">
        <w:t>Qu</w:t>
      </w:r>
      <w:r w:rsidR="00C474C1">
        <w:t>’</w:t>
      </w:r>
      <w:r w:rsidR="00C52F4A" w:rsidRPr="00605EB6">
        <w:t>importe comment l</w:t>
      </w:r>
      <w:r w:rsidR="00C474C1">
        <w:t>’</w:t>
      </w:r>
      <w:r w:rsidR="00C52F4A" w:rsidRPr="00605EB6">
        <w:t>amour est venu</w:t>
      </w:r>
      <w:r w:rsidR="00C474C1">
        <w:t xml:space="preserve">, </w:t>
      </w:r>
      <w:r w:rsidR="00C52F4A" w:rsidRPr="00605EB6">
        <w:t>puisqu</w:t>
      </w:r>
      <w:r w:rsidR="00C474C1">
        <w:t>’</w:t>
      </w:r>
      <w:r w:rsidR="00C52F4A" w:rsidRPr="00605EB6">
        <w:t>il existe</w:t>
      </w:r>
      <w:r w:rsidR="00C474C1">
        <w:t xml:space="preserve"> ! </w:t>
      </w:r>
      <w:r w:rsidR="00C52F4A" w:rsidRPr="00605EB6">
        <w:t>Oui</w:t>
      </w:r>
      <w:r w:rsidR="00C474C1">
        <w:t xml:space="preserve">, </w:t>
      </w:r>
      <w:r w:rsidR="00C52F4A" w:rsidRPr="00605EB6">
        <w:t>Pedro Castora aime Henriette</w:t>
      </w:r>
      <w:r w:rsidR="00C474C1">
        <w:t xml:space="preserve">, </w:t>
      </w:r>
      <w:r w:rsidR="00C52F4A" w:rsidRPr="00605EB6">
        <w:t>et il m</w:t>
      </w:r>
      <w:r w:rsidR="00C474C1">
        <w:t>’</w:t>
      </w:r>
      <w:r w:rsidR="00C52F4A" w:rsidRPr="00605EB6">
        <w:t>a demandé sa main</w:t>
      </w:r>
      <w:r w:rsidR="00C474C1">
        <w:t>.</w:t>
      </w:r>
    </w:p>
    <w:p w14:paraId="14166F74" w14:textId="1C9898AC" w:rsidR="00C474C1" w:rsidRDefault="0094609C" w:rsidP="00C52F4A">
      <w:r>
        <w:t>— </w:t>
      </w:r>
      <w:r w:rsidR="00C52F4A" w:rsidRPr="00605EB6">
        <w:t>Si extraordinaire que cela me paraisse</w:t>
      </w:r>
      <w:r w:rsidR="00C474C1">
        <w:t xml:space="preserve">, </w:t>
      </w:r>
      <w:r w:rsidR="00C52F4A" w:rsidRPr="00605EB6">
        <w:t>je veux bien l</w:t>
      </w:r>
      <w:r w:rsidR="00C474C1">
        <w:t>’</w:t>
      </w:r>
      <w:r w:rsidR="00C52F4A" w:rsidRPr="00605EB6">
        <w:t>admettre</w:t>
      </w:r>
      <w:r w:rsidR="00C474C1">
        <w:t xml:space="preserve"> ; </w:t>
      </w:r>
      <w:r w:rsidR="00C52F4A" w:rsidRPr="00605EB6">
        <w:t>mais vous auriez dû répondre nettement à ce jeune homme que</w:t>
      </w:r>
      <w:r w:rsidR="00C474C1">
        <w:t xml:space="preserve">, </w:t>
      </w:r>
      <w:r w:rsidR="00C52F4A" w:rsidRPr="00605EB6">
        <w:t>dans cette affaire</w:t>
      </w:r>
      <w:r w:rsidR="00C474C1">
        <w:t xml:space="preserve">, </w:t>
      </w:r>
      <w:r w:rsidR="00C52F4A" w:rsidRPr="00605EB6">
        <w:t>vous ne pouviez rien</w:t>
      </w:r>
      <w:r w:rsidR="00C474C1">
        <w:t xml:space="preserve">. </w:t>
      </w:r>
      <w:r w:rsidR="00C52F4A" w:rsidRPr="00605EB6">
        <w:t>Vous vous êtes lancé</w:t>
      </w:r>
      <w:r w:rsidR="00C474C1">
        <w:t xml:space="preserve">, </w:t>
      </w:r>
      <w:r w:rsidR="00C52F4A" w:rsidRPr="00605EB6">
        <w:t>monsieur</w:t>
      </w:r>
      <w:r w:rsidR="00C474C1">
        <w:t xml:space="preserve">, </w:t>
      </w:r>
      <w:r w:rsidR="00C52F4A" w:rsidRPr="00605EB6">
        <w:t>dans une déplorable aventure qui tournera à votre confusion et à celle de ce jeune exalté</w:t>
      </w:r>
      <w:r w:rsidR="00C474C1">
        <w:t xml:space="preserve">. </w:t>
      </w:r>
      <w:r w:rsidR="00C52F4A" w:rsidRPr="00605EB6">
        <w:t xml:space="preserve">Je le regretterai pour </w:t>
      </w:r>
      <w:r w:rsidR="00C474C1">
        <w:t>M. </w:t>
      </w:r>
      <w:r w:rsidR="00C52F4A" w:rsidRPr="00605EB6">
        <w:t>Pedro Castora</w:t>
      </w:r>
      <w:r w:rsidR="00C474C1">
        <w:t xml:space="preserve">, </w:t>
      </w:r>
      <w:r w:rsidR="00C52F4A" w:rsidRPr="00605EB6">
        <w:t>s</w:t>
      </w:r>
      <w:r w:rsidR="00C474C1">
        <w:t>’</w:t>
      </w:r>
      <w:r w:rsidR="00C52F4A" w:rsidRPr="00605EB6">
        <w:t>il a réellement</w:t>
      </w:r>
      <w:r w:rsidR="00C474C1">
        <w:t xml:space="preserve">, </w:t>
      </w:r>
      <w:r w:rsidR="00C52F4A" w:rsidRPr="00605EB6">
        <w:t>comme vous vous plaisez à le dire</w:t>
      </w:r>
      <w:r w:rsidR="00C474C1">
        <w:t xml:space="preserve">, </w:t>
      </w:r>
      <w:r w:rsidR="00C52F4A" w:rsidRPr="00605EB6">
        <w:t>toutes sortes d</w:t>
      </w:r>
      <w:r w:rsidR="00C474C1">
        <w:t>’</w:t>
      </w:r>
      <w:r w:rsidR="00C52F4A" w:rsidRPr="00605EB6">
        <w:t>excellentes qualités</w:t>
      </w:r>
      <w:r w:rsidR="00C474C1">
        <w:t xml:space="preserve">. </w:t>
      </w:r>
      <w:r w:rsidR="00C52F4A" w:rsidRPr="00605EB6">
        <w:t>Il sera ici demain</w:t>
      </w:r>
      <w:r w:rsidR="00C474C1">
        <w:t xml:space="preserve">, </w:t>
      </w:r>
      <w:r w:rsidR="00C52F4A" w:rsidRPr="00605EB6">
        <w:t>soit</w:t>
      </w:r>
      <w:r w:rsidR="00C474C1">
        <w:t xml:space="preserve">, </w:t>
      </w:r>
      <w:r w:rsidR="00C52F4A" w:rsidRPr="00605EB6">
        <w:t>je le recevrai</w:t>
      </w:r>
      <w:r w:rsidR="00C474C1">
        <w:t xml:space="preserve"> ; </w:t>
      </w:r>
      <w:r w:rsidR="00C52F4A" w:rsidRPr="00605EB6">
        <w:t>mais pour lui dire moi-même</w:t>
      </w:r>
      <w:r w:rsidR="00C474C1">
        <w:t xml:space="preserve">, </w:t>
      </w:r>
      <w:r w:rsidR="00C52F4A" w:rsidRPr="00605EB6">
        <w:t>et Henriette aussi le lui fera comprendre</w:t>
      </w:r>
      <w:r w:rsidR="00C474C1">
        <w:t xml:space="preserve">, </w:t>
      </w:r>
      <w:r w:rsidR="00C52F4A" w:rsidRPr="00605EB6">
        <w:t>qu</w:t>
      </w:r>
      <w:r w:rsidR="00C474C1">
        <w:t>’</w:t>
      </w:r>
      <w:r w:rsidR="00C52F4A" w:rsidRPr="00605EB6">
        <w:t>il n</w:t>
      </w:r>
      <w:r w:rsidR="00C474C1">
        <w:t>’</w:t>
      </w:r>
      <w:r w:rsidR="00C52F4A" w:rsidRPr="00605EB6">
        <w:t>a rien à espérer</w:t>
      </w:r>
      <w:r w:rsidR="00C474C1">
        <w:t>.</w:t>
      </w:r>
    </w:p>
    <w:p w14:paraId="16B139AE" w14:textId="347EE124" w:rsidR="00C474C1" w:rsidRDefault="0094609C" w:rsidP="00C52F4A">
      <w:r>
        <w:t>— </w:t>
      </w:r>
      <w:r w:rsidR="00C52F4A" w:rsidRPr="00605EB6">
        <w:t>Baronne</w:t>
      </w:r>
      <w:r w:rsidR="00C474C1">
        <w:t xml:space="preserve">, </w:t>
      </w:r>
      <w:r w:rsidR="00C52F4A" w:rsidRPr="00605EB6">
        <w:t>il faut que ce mariage se fasse</w:t>
      </w:r>
      <w:r w:rsidR="00C474C1">
        <w:t>.</w:t>
      </w:r>
    </w:p>
    <w:p w14:paraId="6A7CADDB" w14:textId="66B50F94" w:rsidR="00C474C1" w:rsidRDefault="0094609C" w:rsidP="00C52F4A">
      <w:r>
        <w:t>— </w:t>
      </w:r>
      <w:r w:rsidR="00C52F4A" w:rsidRPr="00605EB6">
        <w:t>Je vous répète qu</w:t>
      </w:r>
      <w:r w:rsidR="00C474C1">
        <w:t>’</w:t>
      </w:r>
      <w:r w:rsidR="00C52F4A" w:rsidRPr="00605EB6">
        <w:t>il est impossible</w:t>
      </w:r>
      <w:r w:rsidR="00C474C1">
        <w:t>.</w:t>
      </w:r>
    </w:p>
    <w:p w14:paraId="7F10936F" w14:textId="2E3CD14A" w:rsidR="00C474C1" w:rsidRDefault="0094609C" w:rsidP="00C52F4A">
      <w:r>
        <w:t>— </w:t>
      </w:r>
      <w:r w:rsidR="00C52F4A" w:rsidRPr="00605EB6">
        <w:t>Vous seule pouvez y mettre empêchement</w:t>
      </w:r>
      <w:r w:rsidR="00C474C1">
        <w:t>.</w:t>
      </w:r>
    </w:p>
    <w:p w14:paraId="0A559C61" w14:textId="24202D07" w:rsidR="00C474C1" w:rsidRDefault="0094609C" w:rsidP="00C52F4A">
      <w:r>
        <w:t>— </w:t>
      </w:r>
      <w:r w:rsidR="00C52F4A" w:rsidRPr="00605EB6">
        <w:t>Vous oubliez Henriette</w:t>
      </w:r>
      <w:r w:rsidR="00C474C1">
        <w:t> ?</w:t>
      </w:r>
    </w:p>
    <w:p w14:paraId="35DC94B2" w14:textId="2CBD92D5" w:rsidR="00C474C1" w:rsidRDefault="0094609C" w:rsidP="00C52F4A">
      <w:r>
        <w:t>— </w:t>
      </w:r>
      <w:r w:rsidR="00C52F4A" w:rsidRPr="00605EB6">
        <w:t>Elle fera ce que vous lui direz de faire</w:t>
      </w:r>
      <w:r w:rsidR="00C474C1">
        <w:t>.</w:t>
      </w:r>
    </w:p>
    <w:p w14:paraId="62E00A8C" w14:textId="21444B06" w:rsidR="00C474C1" w:rsidRDefault="0094609C" w:rsidP="00C52F4A">
      <w:r>
        <w:t>— </w:t>
      </w:r>
      <w:r w:rsidR="00C52F4A" w:rsidRPr="00605EB6">
        <w:t>En ce cas</w:t>
      </w:r>
      <w:r w:rsidR="00C474C1">
        <w:t xml:space="preserve">, </w:t>
      </w:r>
      <w:r w:rsidR="00C52F4A" w:rsidRPr="00605EB6">
        <w:t>monsieur</w:t>
      </w:r>
      <w:r w:rsidR="00C474C1">
        <w:t xml:space="preserve">, </w:t>
      </w:r>
      <w:r w:rsidR="00C52F4A" w:rsidRPr="00605EB6">
        <w:t>vous pouvez</w:t>
      </w:r>
      <w:r w:rsidR="00C474C1">
        <w:t xml:space="preserve">, </w:t>
      </w:r>
      <w:r w:rsidR="00C52F4A" w:rsidRPr="00605EB6">
        <w:t>dès à présent</w:t>
      </w:r>
      <w:r w:rsidR="00C474C1">
        <w:t xml:space="preserve">, </w:t>
      </w:r>
      <w:r w:rsidR="00C52F4A" w:rsidRPr="00605EB6">
        <w:t>renoncer à votre projet</w:t>
      </w:r>
      <w:r w:rsidR="00C474C1">
        <w:t>.</w:t>
      </w:r>
    </w:p>
    <w:p w14:paraId="7C9512CA" w14:textId="77777777" w:rsidR="00C474C1" w:rsidRDefault="00C52F4A" w:rsidP="00C52F4A">
      <w:r w:rsidRPr="00605EB6">
        <w:t>Le front du baron se plissa</w:t>
      </w:r>
      <w:r w:rsidR="00C474C1">
        <w:t xml:space="preserve">, </w:t>
      </w:r>
      <w:r w:rsidRPr="00605EB6">
        <w:t>et un double éclair jaillit de ses yeux</w:t>
      </w:r>
      <w:r w:rsidR="00C474C1">
        <w:t>.</w:t>
      </w:r>
    </w:p>
    <w:p w14:paraId="3223EE0A" w14:textId="73267290" w:rsidR="00C474C1" w:rsidRDefault="0094609C" w:rsidP="00C52F4A">
      <w:r>
        <w:t>— </w:t>
      </w:r>
      <w:r w:rsidR="00C52F4A" w:rsidRPr="00605EB6">
        <w:t>Baronne</w:t>
      </w:r>
      <w:r w:rsidR="00C474C1">
        <w:t xml:space="preserve">, </w:t>
      </w:r>
      <w:r w:rsidR="00C52F4A" w:rsidRPr="00605EB6">
        <w:t>baronne</w:t>
      </w:r>
      <w:r w:rsidR="00C474C1">
        <w:t xml:space="preserve"> ! </w:t>
      </w:r>
      <w:r w:rsidR="00C52F4A" w:rsidRPr="00605EB6">
        <w:t>s</w:t>
      </w:r>
      <w:r w:rsidR="00C474C1">
        <w:t>’</w:t>
      </w:r>
      <w:r w:rsidR="00C52F4A" w:rsidRPr="00605EB6">
        <w:t>écria-t-il</w:t>
      </w:r>
      <w:r w:rsidR="00C474C1">
        <w:t xml:space="preserve">, </w:t>
      </w:r>
      <w:r w:rsidR="00C52F4A" w:rsidRPr="00605EB6">
        <w:t>n</w:t>
      </w:r>
      <w:r w:rsidR="00C474C1">
        <w:t>’</w:t>
      </w:r>
      <w:r w:rsidR="00C52F4A" w:rsidRPr="00605EB6">
        <w:t>entreprenez pas une nouvelle lutte avec moi</w:t>
      </w:r>
      <w:r w:rsidR="00C474C1">
        <w:t xml:space="preserve">, </w:t>
      </w:r>
      <w:r w:rsidR="00C52F4A" w:rsidRPr="00605EB6">
        <w:t>elle serait terrible</w:t>
      </w:r>
      <w:r w:rsidR="00C474C1">
        <w:t>.</w:t>
      </w:r>
    </w:p>
    <w:p w14:paraId="03B15216" w14:textId="6F6CBD71" w:rsidR="00C474C1" w:rsidRDefault="0094609C" w:rsidP="00C52F4A">
      <w:r>
        <w:lastRenderedPageBreak/>
        <w:t>— </w:t>
      </w:r>
      <w:r w:rsidR="00C52F4A" w:rsidRPr="00605EB6">
        <w:t>Vous me menacez</w:t>
      </w:r>
      <w:r w:rsidR="00C474C1">
        <w:t xml:space="preserve">, </w:t>
      </w:r>
      <w:r w:rsidR="00C52F4A" w:rsidRPr="00605EB6">
        <w:t>je crois</w:t>
      </w:r>
      <w:r w:rsidR="00C474C1">
        <w:t> ?</w:t>
      </w:r>
    </w:p>
    <w:p w14:paraId="4E048CD5" w14:textId="2CA4AF6F" w:rsidR="00C474C1" w:rsidRDefault="0094609C" w:rsidP="00C52F4A">
      <w:r>
        <w:t>— </w:t>
      </w:r>
      <w:r w:rsidR="00C52F4A" w:rsidRPr="00605EB6">
        <w:t>Oui</w:t>
      </w:r>
      <w:r w:rsidR="00C474C1">
        <w:t>.</w:t>
      </w:r>
    </w:p>
    <w:p w14:paraId="33421376" w14:textId="77777777" w:rsidR="00C474C1" w:rsidRDefault="00C52F4A" w:rsidP="00C52F4A">
      <w:r w:rsidRPr="00605EB6">
        <w:t>Elle haussa les épaules avec dédain</w:t>
      </w:r>
      <w:r w:rsidR="00C474C1">
        <w:t>.</w:t>
      </w:r>
    </w:p>
    <w:p w14:paraId="300F932C" w14:textId="074A4019" w:rsidR="00C474C1" w:rsidRDefault="0094609C" w:rsidP="00C52F4A">
      <w:r>
        <w:t>— </w:t>
      </w:r>
      <w:r w:rsidR="00C52F4A" w:rsidRPr="00605EB6">
        <w:t>Écoutez</w:t>
      </w:r>
      <w:r w:rsidR="00C474C1">
        <w:t xml:space="preserve">, </w:t>
      </w:r>
      <w:r w:rsidR="00C52F4A" w:rsidRPr="00605EB6">
        <w:t>madame</w:t>
      </w:r>
      <w:r w:rsidR="00C474C1">
        <w:t xml:space="preserve">, </w:t>
      </w:r>
      <w:r w:rsidR="00C52F4A" w:rsidRPr="00605EB6">
        <w:t>écoutez</w:t>
      </w:r>
      <w:r w:rsidR="00C474C1">
        <w:t> !</w:t>
      </w:r>
    </w:p>
    <w:p w14:paraId="385D1B05" w14:textId="2DF82E13" w:rsidR="00C474C1" w:rsidRDefault="0094609C" w:rsidP="00C52F4A">
      <w:r>
        <w:t>— </w:t>
      </w:r>
      <w:r w:rsidR="00C52F4A" w:rsidRPr="00605EB6">
        <w:t>C</w:t>
      </w:r>
      <w:r w:rsidR="00C474C1">
        <w:t>’</w:t>
      </w:r>
      <w:r w:rsidR="00C52F4A" w:rsidRPr="00605EB6">
        <w:t>est ce que je fais depuis une heure</w:t>
      </w:r>
      <w:r w:rsidR="00C474C1">
        <w:t>.</w:t>
      </w:r>
    </w:p>
    <w:p w14:paraId="1765803D" w14:textId="68B92B95" w:rsidR="00C474C1" w:rsidRDefault="0094609C" w:rsidP="00C52F4A">
      <w:r>
        <w:t>— </w:t>
      </w:r>
      <w:r w:rsidR="00C52F4A" w:rsidRPr="00605EB6">
        <w:t>Je suis ruiné</w:t>
      </w:r>
      <w:r w:rsidR="00C474C1">
        <w:t>.</w:t>
      </w:r>
    </w:p>
    <w:p w14:paraId="01BC3106" w14:textId="333EF277" w:rsidR="00C474C1" w:rsidRDefault="0094609C" w:rsidP="00C52F4A">
      <w:r>
        <w:t>— </w:t>
      </w:r>
      <w:r w:rsidR="00C52F4A" w:rsidRPr="00605EB6">
        <w:t>Cela ne m</w:t>
      </w:r>
      <w:r w:rsidR="00C474C1">
        <w:t>’</w:t>
      </w:r>
      <w:r w:rsidR="00C52F4A" w:rsidRPr="00605EB6">
        <w:t>étonne nullement</w:t>
      </w:r>
      <w:r w:rsidR="00C474C1">
        <w:t>.</w:t>
      </w:r>
    </w:p>
    <w:p w14:paraId="4FFB49DC" w14:textId="43E0D4C2" w:rsidR="00C474C1" w:rsidRDefault="0094609C" w:rsidP="00C52F4A">
      <w:r>
        <w:t>— </w:t>
      </w:r>
      <w:r w:rsidR="00C52F4A" w:rsidRPr="00605EB6">
        <w:t>Ce dont je suis encore le propriétaire</w:t>
      </w:r>
      <w:r w:rsidR="00C474C1">
        <w:t xml:space="preserve">, </w:t>
      </w:r>
      <w:r w:rsidR="00C52F4A" w:rsidRPr="00605EB6">
        <w:t>en apparence</w:t>
      </w:r>
      <w:r w:rsidR="00C474C1">
        <w:t xml:space="preserve">, </w:t>
      </w:r>
      <w:r w:rsidR="00C52F4A" w:rsidRPr="00605EB6">
        <w:t>ne suffirait pas à couvrir ce que je dois</w:t>
      </w:r>
      <w:r w:rsidR="00C474C1">
        <w:t>.</w:t>
      </w:r>
    </w:p>
    <w:p w14:paraId="1150D9A4" w14:textId="25A58DC4" w:rsidR="00C474C1" w:rsidRDefault="0094609C" w:rsidP="00C52F4A">
      <w:r>
        <w:t>— </w:t>
      </w:r>
      <w:r w:rsidR="00C52F4A" w:rsidRPr="00605EB6">
        <w:t>Eh bien</w:t>
      </w:r>
      <w:r w:rsidR="00C474C1">
        <w:t xml:space="preserve">, </w:t>
      </w:r>
      <w:r w:rsidR="00C52F4A" w:rsidRPr="00605EB6">
        <w:t>que voulez-vous que j</w:t>
      </w:r>
      <w:r w:rsidR="00C474C1">
        <w:t>’</w:t>
      </w:r>
      <w:r w:rsidR="00C52F4A" w:rsidRPr="00605EB6">
        <w:t>y fasse</w:t>
      </w:r>
      <w:r w:rsidR="00C474C1">
        <w:t xml:space="preserve"> ? </w:t>
      </w:r>
      <w:r w:rsidR="00C52F4A" w:rsidRPr="00605EB6">
        <w:t>Ainsi devait s</w:t>
      </w:r>
      <w:r w:rsidR="00C474C1">
        <w:t>’</w:t>
      </w:r>
      <w:r w:rsidR="00C52F4A" w:rsidRPr="00605EB6">
        <w:t>en aller une fortune acquise par le crime</w:t>
      </w:r>
      <w:r w:rsidR="00C474C1">
        <w:t>.</w:t>
      </w:r>
    </w:p>
    <w:p w14:paraId="337C2C99" w14:textId="34413799" w:rsidR="00C474C1" w:rsidRDefault="0094609C" w:rsidP="00C52F4A">
      <w:r>
        <w:t>— </w:t>
      </w:r>
      <w:r w:rsidR="00C52F4A" w:rsidRPr="008D3B18">
        <w:t>Ah</w:t>
      </w:r>
      <w:r w:rsidR="00C474C1">
        <w:t xml:space="preserve"> ! </w:t>
      </w:r>
      <w:r w:rsidR="00C52F4A" w:rsidRPr="008D3B18">
        <w:t>c</w:t>
      </w:r>
      <w:r w:rsidR="00C474C1">
        <w:t>’</w:t>
      </w:r>
      <w:r w:rsidR="00C52F4A" w:rsidRPr="008D3B18">
        <w:t>est vous</w:t>
      </w:r>
      <w:r w:rsidR="00C474C1">
        <w:t xml:space="preserve">, </w:t>
      </w:r>
      <w:r w:rsidR="00C52F4A" w:rsidRPr="008D3B18">
        <w:t>maintenant</w:t>
      </w:r>
      <w:r w:rsidR="00C474C1">
        <w:t xml:space="preserve">, </w:t>
      </w:r>
      <w:r w:rsidR="00C52F4A" w:rsidRPr="008D3B18">
        <w:t>qui rappelez le passé</w:t>
      </w:r>
      <w:r w:rsidR="00C474C1">
        <w:t xml:space="preserve"> ! </w:t>
      </w:r>
      <w:r w:rsidR="00C52F4A" w:rsidRPr="008D3B18">
        <w:t>exclama le baron</w:t>
      </w:r>
      <w:r w:rsidR="00C474C1">
        <w:t xml:space="preserve">, </w:t>
      </w:r>
      <w:r w:rsidR="00C52F4A" w:rsidRPr="008D3B18">
        <w:t>contenant à peine sa fureur</w:t>
      </w:r>
      <w:r w:rsidR="00C474C1">
        <w:t>.</w:t>
      </w:r>
    </w:p>
    <w:p w14:paraId="3372D9FA" w14:textId="7B366942" w:rsidR="00C474C1" w:rsidRDefault="0094609C" w:rsidP="00C52F4A">
      <w:r>
        <w:t>— </w:t>
      </w:r>
      <w:r w:rsidR="00C52F4A" w:rsidRPr="008D3B18">
        <w:t>Vous m</w:t>
      </w:r>
      <w:r w:rsidR="00C474C1">
        <w:t>’</w:t>
      </w:r>
      <w:r w:rsidR="00C52F4A" w:rsidRPr="008D3B18">
        <w:t>y forcez</w:t>
      </w:r>
      <w:r w:rsidR="00C474C1">
        <w:t xml:space="preserve"> ; </w:t>
      </w:r>
      <w:r w:rsidR="00C52F4A" w:rsidRPr="008D3B18">
        <w:t>pourquoi êtes-vous venu troubler la paix de ma solitude</w:t>
      </w:r>
      <w:r w:rsidR="00C474C1">
        <w:t> ?</w:t>
      </w:r>
    </w:p>
    <w:p w14:paraId="08FF6978" w14:textId="17F8A15B" w:rsidR="00C474C1" w:rsidRDefault="0094609C" w:rsidP="00C52F4A">
      <w:r>
        <w:t>— </w:t>
      </w:r>
      <w:r w:rsidR="00C52F4A" w:rsidRPr="00605EB6">
        <w:t>Madame</w:t>
      </w:r>
      <w:r w:rsidR="00C474C1">
        <w:t xml:space="preserve">, </w:t>
      </w:r>
      <w:r w:rsidR="00C52F4A" w:rsidRPr="00605EB6">
        <w:t>il faut qu</w:t>
      </w:r>
      <w:r w:rsidR="00C474C1">
        <w:t>’</w:t>
      </w:r>
      <w:r w:rsidR="00C52F4A" w:rsidRPr="00605EB6">
        <w:t>Henriette épouse Pedro Castora</w:t>
      </w:r>
      <w:r w:rsidR="00C474C1">
        <w:t xml:space="preserve">, </w:t>
      </w:r>
      <w:r w:rsidR="00C52F4A" w:rsidRPr="00605EB6">
        <w:t>à qui je dois une somme énorme</w:t>
      </w:r>
      <w:r w:rsidR="00C474C1">
        <w:t> !</w:t>
      </w:r>
    </w:p>
    <w:p w14:paraId="7BD3017C" w14:textId="5D9DF406" w:rsidR="00C474C1" w:rsidRDefault="0094609C" w:rsidP="00C52F4A">
      <w:r>
        <w:t>— </w:t>
      </w:r>
      <w:r w:rsidR="00C52F4A" w:rsidRPr="00605EB6">
        <w:t>Ah</w:t>
      </w:r>
      <w:r w:rsidR="00C474C1">
        <w:t xml:space="preserve"> ! </w:t>
      </w:r>
      <w:r w:rsidR="00C52F4A" w:rsidRPr="00605EB6">
        <w:t>je m</w:t>
      </w:r>
      <w:r w:rsidR="00C474C1">
        <w:t>’</w:t>
      </w:r>
      <w:r w:rsidR="00C52F4A" w:rsidRPr="00605EB6">
        <w:t>attendais à cette révélation</w:t>
      </w:r>
      <w:r w:rsidR="00C474C1">
        <w:t xml:space="preserve">… </w:t>
      </w:r>
      <w:r w:rsidR="00C52F4A" w:rsidRPr="00605EB6">
        <w:t>Qui sait s</w:t>
      </w:r>
      <w:r w:rsidR="00C474C1">
        <w:t>’</w:t>
      </w:r>
      <w:r w:rsidR="00C52F4A" w:rsidRPr="00605EB6">
        <w:t>il n</w:t>
      </w:r>
      <w:r w:rsidR="00C474C1">
        <w:t>’</w:t>
      </w:r>
      <w:r w:rsidR="00C52F4A" w:rsidRPr="00605EB6">
        <w:t>y a pas encore autre chose entre vous et cet homme</w:t>
      </w:r>
      <w:r w:rsidR="00C474C1">
        <w:t xml:space="preserve"> ? </w:t>
      </w:r>
      <w:r w:rsidR="00C52F4A" w:rsidRPr="00605EB6">
        <w:t>Quelque pacte infernal</w:t>
      </w:r>
      <w:r w:rsidR="00C474C1">
        <w:t xml:space="preserve"> ! </w:t>
      </w:r>
      <w:r w:rsidR="00C52F4A" w:rsidRPr="00605EB6">
        <w:t>Ainsi</w:t>
      </w:r>
      <w:r w:rsidR="00C474C1">
        <w:t xml:space="preserve">, </w:t>
      </w:r>
      <w:r w:rsidR="00C52F4A" w:rsidRPr="00605EB6">
        <w:t>continua-t-elle avec indignation</w:t>
      </w:r>
      <w:r w:rsidR="00C474C1">
        <w:t xml:space="preserve">, </w:t>
      </w:r>
      <w:r w:rsidR="00C52F4A" w:rsidRPr="00605EB6">
        <w:t>vous voudriez payer vos dettes avec votre fille</w:t>
      </w:r>
      <w:r w:rsidR="00C474C1">
        <w:t xml:space="preserve"> ; </w:t>
      </w:r>
      <w:r w:rsidR="00C52F4A" w:rsidRPr="00605EB6">
        <w:t>et vous osez me dire cela</w:t>
      </w:r>
      <w:r w:rsidR="00C474C1">
        <w:t xml:space="preserve">, </w:t>
      </w:r>
      <w:r w:rsidR="00C52F4A" w:rsidRPr="00605EB6">
        <w:t>à moi</w:t>
      </w:r>
      <w:r w:rsidR="00C474C1">
        <w:t xml:space="preserve">, </w:t>
      </w:r>
      <w:r w:rsidR="00C52F4A" w:rsidRPr="00605EB6">
        <w:t>sa mère</w:t>
      </w:r>
      <w:r w:rsidR="00C474C1">
        <w:t> !</w:t>
      </w:r>
    </w:p>
    <w:p w14:paraId="61A6BA92" w14:textId="279778BE" w:rsidR="00C474C1" w:rsidRDefault="0094609C" w:rsidP="00C52F4A">
      <w:r>
        <w:t>— </w:t>
      </w:r>
      <w:r w:rsidR="00C52F4A" w:rsidRPr="00605EB6">
        <w:t>Vous dénaturez toutes mes paroles</w:t>
      </w:r>
      <w:r w:rsidR="00C474C1">
        <w:t xml:space="preserve">, </w:t>
      </w:r>
      <w:r w:rsidR="00C52F4A" w:rsidRPr="00605EB6">
        <w:t>vous ne voulez rien comprendre</w:t>
      </w:r>
      <w:r w:rsidR="00C474C1">
        <w:t>.</w:t>
      </w:r>
    </w:p>
    <w:p w14:paraId="27DE82B2" w14:textId="0BD97DDC" w:rsidR="00C474C1" w:rsidRDefault="0094609C" w:rsidP="00C52F4A">
      <w:r>
        <w:t>— </w:t>
      </w:r>
      <w:r w:rsidR="00C52F4A" w:rsidRPr="00605EB6">
        <w:t>Hélas</w:t>
      </w:r>
      <w:r w:rsidR="00C474C1">
        <w:t xml:space="preserve"> ! </w:t>
      </w:r>
      <w:r w:rsidR="00C52F4A" w:rsidRPr="00605EB6">
        <w:t>monsieur</w:t>
      </w:r>
      <w:r w:rsidR="00C474C1">
        <w:t xml:space="preserve">, </w:t>
      </w:r>
      <w:r w:rsidR="00C52F4A" w:rsidRPr="00605EB6">
        <w:t>je ne vous comprends que trop bien</w:t>
      </w:r>
      <w:r w:rsidR="00C474C1">
        <w:t>.</w:t>
      </w:r>
    </w:p>
    <w:p w14:paraId="66841840" w14:textId="63696700" w:rsidR="00C474C1" w:rsidRDefault="0094609C" w:rsidP="00C52F4A">
      <w:r>
        <w:lastRenderedPageBreak/>
        <w:t>— </w:t>
      </w:r>
      <w:r w:rsidR="00C52F4A" w:rsidRPr="00605EB6">
        <w:t>Ah çà</w:t>
      </w:r>
      <w:r w:rsidR="00C474C1">
        <w:t xml:space="preserve">, </w:t>
      </w:r>
      <w:r w:rsidR="00C52F4A" w:rsidRPr="00605EB6">
        <w:t>répliqua-t-il avec emportement</w:t>
      </w:r>
      <w:r w:rsidR="00C474C1">
        <w:t xml:space="preserve">, </w:t>
      </w:r>
      <w:r w:rsidR="00C52F4A" w:rsidRPr="00605EB6">
        <w:t>croyez-vous que je sois un homme à me laisser prendre jusqu</w:t>
      </w:r>
      <w:r w:rsidR="00C474C1">
        <w:t>’</w:t>
      </w:r>
      <w:r w:rsidR="00C52F4A" w:rsidRPr="00605EB6">
        <w:t>à ma dernière chemise par des créanciers</w:t>
      </w:r>
      <w:r w:rsidR="00C474C1">
        <w:t xml:space="preserve">, </w:t>
      </w:r>
      <w:r w:rsidR="00C52F4A" w:rsidRPr="00605EB6">
        <w:t>sombres oiseaux de proie</w:t>
      </w:r>
      <w:r w:rsidR="00C474C1">
        <w:t xml:space="preserve">, </w:t>
      </w:r>
      <w:r w:rsidR="00C52F4A" w:rsidRPr="00605EB6">
        <w:t>pour aller ensuite crever de misère dans quelque trou infect</w:t>
      </w:r>
      <w:r w:rsidR="00C474C1">
        <w:t> ?</w:t>
      </w:r>
    </w:p>
    <w:p w14:paraId="3679DA57" w14:textId="77777777" w:rsidR="00C474C1" w:rsidRDefault="00C474C1" w:rsidP="00C52F4A">
      <w:r>
        <w:t>» </w:t>
      </w:r>
      <w:r w:rsidR="00C52F4A" w:rsidRPr="00605EB6">
        <w:t>Je suis dans une impasse</w:t>
      </w:r>
      <w:r>
        <w:t xml:space="preserve">, </w:t>
      </w:r>
      <w:r w:rsidR="00C52F4A" w:rsidRPr="00605EB6">
        <w:t>il faut que j</w:t>
      </w:r>
      <w:r>
        <w:t>’</w:t>
      </w:r>
      <w:r w:rsidR="00C52F4A" w:rsidRPr="00605EB6">
        <w:t>en sorte à tout prix</w:t>
      </w:r>
      <w:r>
        <w:t xml:space="preserve">. </w:t>
      </w:r>
      <w:r w:rsidR="00C52F4A" w:rsidRPr="00605EB6">
        <w:t>Ah</w:t>
      </w:r>
      <w:r>
        <w:t xml:space="preserve"> ! </w:t>
      </w:r>
      <w:r w:rsidR="00C52F4A" w:rsidRPr="00605EB6">
        <w:t>vous haussez les épaules quand je vous dis qu</w:t>
      </w:r>
      <w:r>
        <w:t>’</w:t>
      </w:r>
      <w:r w:rsidR="00C52F4A" w:rsidRPr="00605EB6">
        <w:t>une lutte entre nous serait terrible</w:t>
      </w:r>
      <w:r>
        <w:t xml:space="preserve"> ! </w:t>
      </w:r>
      <w:r w:rsidR="00C52F4A" w:rsidRPr="00605EB6">
        <w:t>Prenez garde</w:t>
      </w:r>
      <w:r>
        <w:t xml:space="preserve">, </w:t>
      </w:r>
      <w:r w:rsidR="00C52F4A" w:rsidRPr="00605EB6">
        <w:t>madame</w:t>
      </w:r>
      <w:r>
        <w:t xml:space="preserve">, </w:t>
      </w:r>
      <w:r w:rsidR="00C52F4A" w:rsidRPr="00605EB6">
        <w:t>prenez garde</w:t>
      </w:r>
      <w:r>
        <w:t xml:space="preserve"> ! </w:t>
      </w:r>
      <w:r w:rsidR="00C52F4A" w:rsidRPr="00605EB6">
        <w:t>Je suis à bout</w:t>
      </w:r>
      <w:r>
        <w:t xml:space="preserve">, </w:t>
      </w:r>
      <w:r w:rsidR="00C52F4A" w:rsidRPr="00605EB6">
        <w:t>je n</w:t>
      </w:r>
      <w:r>
        <w:t>’</w:t>
      </w:r>
      <w:r w:rsidR="00C52F4A" w:rsidRPr="00605EB6">
        <w:t>ai plus rien à ménager</w:t>
      </w:r>
      <w:r>
        <w:t xml:space="preserve"> ! </w:t>
      </w:r>
      <w:r w:rsidR="00C52F4A" w:rsidRPr="00605EB6">
        <w:t>Depuis que vous êtes ici</w:t>
      </w:r>
      <w:r>
        <w:t xml:space="preserve">, </w:t>
      </w:r>
      <w:r w:rsidR="00C52F4A" w:rsidRPr="00605EB6">
        <w:t>vous avez fait de belles économies</w:t>
      </w:r>
      <w:r>
        <w:t xml:space="preserve">, </w:t>
      </w:r>
      <w:r w:rsidR="00C52F4A" w:rsidRPr="00605EB6">
        <w:t>je le sais</w:t>
      </w:r>
      <w:r>
        <w:t xml:space="preserve">, </w:t>
      </w:r>
      <w:r w:rsidR="00C52F4A" w:rsidRPr="00605EB6">
        <w:t>et votre domaine a triplé de valeur</w:t>
      </w:r>
      <w:r>
        <w:t xml:space="preserve">… </w:t>
      </w:r>
      <w:r w:rsidR="00C52F4A" w:rsidRPr="00605EB6">
        <w:t>Voyons</w:t>
      </w:r>
      <w:r>
        <w:t xml:space="preserve">, </w:t>
      </w:r>
      <w:r w:rsidR="00C52F4A" w:rsidRPr="00605EB6">
        <w:t>dites</w:t>
      </w:r>
      <w:r>
        <w:t xml:space="preserve">, </w:t>
      </w:r>
      <w:r w:rsidR="00C52F4A" w:rsidRPr="00605EB6">
        <w:t>êtes-vous prête à me donner vos économies pour me tirer de l</w:t>
      </w:r>
      <w:r>
        <w:t>’</w:t>
      </w:r>
      <w:r w:rsidR="00C52F4A" w:rsidRPr="00605EB6">
        <w:t>abîme</w:t>
      </w:r>
      <w:r>
        <w:t xml:space="preserve"> ? </w:t>
      </w:r>
      <w:r w:rsidR="00C52F4A" w:rsidRPr="00605EB6">
        <w:t>Êtes-vous disposée à offrir plus tard vos fermes</w:t>
      </w:r>
      <w:r>
        <w:t xml:space="preserve">, </w:t>
      </w:r>
      <w:r w:rsidR="00C52F4A" w:rsidRPr="00605EB6">
        <w:t>vos bois</w:t>
      </w:r>
      <w:r>
        <w:t xml:space="preserve">, </w:t>
      </w:r>
      <w:r w:rsidR="00C52F4A" w:rsidRPr="00605EB6">
        <w:t>votre château en garantie de nouveaux emprunts que je serai forcé de faire</w:t>
      </w:r>
      <w:r>
        <w:t xml:space="preserve"> ? </w:t>
      </w:r>
      <w:r w:rsidR="00C52F4A" w:rsidRPr="00605EB6">
        <w:t>Je suis le baron de Simaise et vous êtes ma femme</w:t>
      </w:r>
      <w:r>
        <w:t xml:space="preserve">, </w:t>
      </w:r>
      <w:r w:rsidR="00C52F4A" w:rsidRPr="00605EB6">
        <w:t>malgré tout</w:t>
      </w:r>
      <w:r>
        <w:t xml:space="preserve"> ; </w:t>
      </w:r>
      <w:r w:rsidR="00C52F4A" w:rsidRPr="00605EB6">
        <w:t>nous ne sommes même pas séparés judiciairement</w:t>
      </w:r>
      <w:r>
        <w:t xml:space="preserve">. </w:t>
      </w:r>
      <w:r w:rsidR="00C52F4A" w:rsidRPr="00605EB6">
        <w:t>Eh bien</w:t>
      </w:r>
      <w:r>
        <w:t xml:space="preserve">, </w:t>
      </w:r>
      <w:r w:rsidR="00C52F4A" w:rsidRPr="00605EB6">
        <w:t>répondez</w:t>
      </w:r>
      <w:r>
        <w:t xml:space="preserve">, </w:t>
      </w:r>
      <w:r w:rsidR="00C52F4A" w:rsidRPr="00605EB6">
        <w:t>que voulez-vous faire pour moi</w:t>
      </w:r>
      <w:r>
        <w:t> ?</w:t>
      </w:r>
    </w:p>
    <w:p w14:paraId="2E0BFA1F" w14:textId="13D1449E" w:rsidR="00C474C1" w:rsidRDefault="0094609C" w:rsidP="00C52F4A">
      <w:r>
        <w:t>— </w:t>
      </w:r>
      <w:r w:rsidR="00C52F4A" w:rsidRPr="00605EB6">
        <w:t>Rien</w:t>
      </w:r>
      <w:r w:rsidR="00C474C1">
        <w:t xml:space="preserve">, </w:t>
      </w:r>
      <w:r w:rsidR="00C52F4A" w:rsidRPr="00605EB6">
        <w:t>monsieur</w:t>
      </w:r>
      <w:r w:rsidR="00C474C1">
        <w:t xml:space="preserve">, </w:t>
      </w:r>
      <w:r w:rsidR="00C52F4A" w:rsidRPr="00605EB6">
        <w:t>rien</w:t>
      </w:r>
      <w:r w:rsidR="00C474C1">
        <w:t xml:space="preserve">, </w:t>
      </w:r>
      <w:r w:rsidR="00C52F4A" w:rsidRPr="00605EB6">
        <w:t>répondit la baronne d</w:t>
      </w:r>
      <w:r w:rsidR="00C474C1">
        <w:t>’</w:t>
      </w:r>
      <w:r w:rsidR="00C52F4A" w:rsidRPr="00605EB6">
        <w:t>un ton glacial</w:t>
      </w:r>
      <w:r w:rsidR="00C474C1">
        <w:t xml:space="preserve"> ; </w:t>
      </w:r>
      <w:r w:rsidR="00C52F4A" w:rsidRPr="00605EB6">
        <w:t>j</w:t>
      </w:r>
      <w:r w:rsidR="00C474C1">
        <w:t>’</w:t>
      </w:r>
      <w:r w:rsidR="00C52F4A" w:rsidRPr="00605EB6">
        <w:t>ai fait</w:t>
      </w:r>
      <w:r w:rsidR="00C474C1">
        <w:t xml:space="preserve">, </w:t>
      </w:r>
      <w:r w:rsidR="00C52F4A" w:rsidRPr="00605EB6">
        <w:t>il est vrai</w:t>
      </w:r>
      <w:r w:rsidR="00C474C1">
        <w:t xml:space="preserve">, </w:t>
      </w:r>
      <w:r w:rsidR="00C52F4A" w:rsidRPr="00605EB6">
        <w:t>quelques économies</w:t>
      </w:r>
      <w:r w:rsidR="00C474C1">
        <w:t xml:space="preserve">, </w:t>
      </w:r>
      <w:r w:rsidR="00C52F4A" w:rsidRPr="00605EB6">
        <w:t>et le domaine de Vaucourt a augmenté de valeur</w:t>
      </w:r>
      <w:r w:rsidR="00C474C1">
        <w:t xml:space="preserve"> ; </w:t>
      </w:r>
      <w:r w:rsidR="00C52F4A" w:rsidRPr="00605EB6">
        <w:t>mais l</w:t>
      </w:r>
      <w:r w:rsidR="00C474C1">
        <w:t>’</w:t>
      </w:r>
      <w:r w:rsidR="00C52F4A" w:rsidRPr="00605EB6">
        <w:t>argent</w:t>
      </w:r>
      <w:r w:rsidR="00C474C1">
        <w:t xml:space="preserve">, </w:t>
      </w:r>
      <w:r w:rsidR="00C52F4A" w:rsidRPr="00605EB6">
        <w:t>les fermes</w:t>
      </w:r>
      <w:r w:rsidR="00C474C1">
        <w:t xml:space="preserve">, </w:t>
      </w:r>
      <w:r w:rsidR="00C52F4A" w:rsidRPr="00605EB6">
        <w:t>les bois</w:t>
      </w:r>
      <w:r w:rsidR="00C474C1">
        <w:t xml:space="preserve">, </w:t>
      </w:r>
      <w:r w:rsidR="00C52F4A" w:rsidRPr="00605EB6">
        <w:t>le château ne m</w:t>
      </w:r>
      <w:r w:rsidR="00C474C1">
        <w:t>’</w:t>
      </w:r>
      <w:r w:rsidR="00C52F4A" w:rsidRPr="00605EB6">
        <w:t>appartiennent pas</w:t>
      </w:r>
      <w:r w:rsidR="00C474C1">
        <w:t>.</w:t>
      </w:r>
    </w:p>
    <w:p w14:paraId="0ABE4C78" w14:textId="2B13056C" w:rsidR="00C474C1" w:rsidRDefault="0094609C" w:rsidP="00C52F4A">
      <w:r>
        <w:t>— </w:t>
      </w:r>
      <w:r w:rsidR="00C52F4A" w:rsidRPr="00605EB6">
        <w:t>Ah</w:t>
      </w:r>
      <w:r w:rsidR="00C474C1">
        <w:t xml:space="preserve"> ! </w:t>
      </w:r>
      <w:r w:rsidR="00C52F4A" w:rsidRPr="00605EB6">
        <w:t>oui</w:t>
      </w:r>
      <w:r w:rsidR="00C474C1">
        <w:t xml:space="preserve">, </w:t>
      </w:r>
      <w:r w:rsidR="00C52F4A" w:rsidRPr="00605EB6">
        <w:t>vos enfants</w:t>
      </w:r>
      <w:r w:rsidR="00C474C1">
        <w:t xml:space="preserve"> ! </w:t>
      </w:r>
      <w:r w:rsidR="00C52F4A" w:rsidRPr="00605EB6">
        <w:t>fit de Simaise en ricanant</w:t>
      </w:r>
      <w:r w:rsidR="00C474C1">
        <w:t>.</w:t>
      </w:r>
    </w:p>
    <w:p w14:paraId="279A61D9" w14:textId="5BE818B1" w:rsidR="00C474C1" w:rsidRDefault="0094609C" w:rsidP="00C52F4A">
      <w:r>
        <w:t>— </w:t>
      </w:r>
      <w:r w:rsidR="00C52F4A" w:rsidRPr="00605EB6">
        <w:t>Mes enfants</w:t>
      </w:r>
      <w:r w:rsidR="00C474C1">
        <w:t xml:space="preserve">, </w:t>
      </w:r>
      <w:r w:rsidR="00C52F4A" w:rsidRPr="00605EB6">
        <w:t>monsieur</w:t>
      </w:r>
      <w:r w:rsidR="00C474C1">
        <w:t xml:space="preserve">, </w:t>
      </w:r>
      <w:r w:rsidR="00C52F4A" w:rsidRPr="00605EB6">
        <w:t>n</w:t>
      </w:r>
      <w:r w:rsidR="00C474C1">
        <w:t>’</w:t>
      </w:r>
      <w:r w:rsidR="00C52F4A" w:rsidRPr="00605EB6">
        <w:t>ont rien à Vaucourt</w:t>
      </w:r>
      <w:r w:rsidR="00C474C1">
        <w:t xml:space="preserve">. </w:t>
      </w:r>
      <w:r w:rsidR="00C52F4A" w:rsidRPr="00605EB6">
        <w:t>Raoul et Henriette sont pauvres comme leur mère</w:t>
      </w:r>
      <w:r w:rsidR="00C474C1">
        <w:t>.</w:t>
      </w:r>
    </w:p>
    <w:p w14:paraId="233B9744" w14:textId="77777777" w:rsidR="00C474C1" w:rsidRDefault="00C52F4A" w:rsidP="00C52F4A">
      <w:r w:rsidRPr="00605EB6">
        <w:t>Le baron eut un faux sourire</w:t>
      </w:r>
      <w:r w:rsidR="00C474C1">
        <w:t>.</w:t>
      </w:r>
    </w:p>
    <w:p w14:paraId="2EF61A88" w14:textId="3FF9BC0E" w:rsidR="00C474C1" w:rsidRDefault="0094609C" w:rsidP="00C52F4A">
      <w:r>
        <w:t>— </w:t>
      </w:r>
      <w:r w:rsidR="00C52F4A" w:rsidRPr="00605EB6">
        <w:t>Ceci demande une explication</w:t>
      </w:r>
      <w:r w:rsidR="00C474C1">
        <w:t xml:space="preserve">, </w:t>
      </w:r>
      <w:r w:rsidR="00C52F4A" w:rsidRPr="00605EB6">
        <w:t>dit-il</w:t>
      </w:r>
      <w:r w:rsidR="00C474C1">
        <w:t xml:space="preserve"> ; </w:t>
      </w:r>
      <w:r w:rsidR="00C52F4A" w:rsidRPr="00605EB6">
        <w:t>voulez-vous avoir l</w:t>
      </w:r>
      <w:r w:rsidR="00C474C1">
        <w:t>’</w:t>
      </w:r>
      <w:r w:rsidR="00C52F4A" w:rsidRPr="00605EB6">
        <w:t>obligeance de me la donner</w:t>
      </w:r>
      <w:r w:rsidR="00C474C1">
        <w:t> ?</w:t>
      </w:r>
    </w:p>
    <w:p w14:paraId="5A152A0B" w14:textId="05BE6388" w:rsidR="00C474C1" w:rsidRDefault="0094609C" w:rsidP="00C52F4A">
      <w:r>
        <w:lastRenderedPageBreak/>
        <w:t>— </w:t>
      </w:r>
      <w:r w:rsidR="00C52F4A" w:rsidRPr="00605EB6">
        <w:t>Volontiers</w:t>
      </w:r>
      <w:r w:rsidR="00C474C1">
        <w:t xml:space="preserve">. </w:t>
      </w:r>
      <w:r w:rsidR="00C52F4A" w:rsidRPr="00605EB6">
        <w:t>Monsieur le baron de Simaise</w:t>
      </w:r>
      <w:r w:rsidR="00C474C1">
        <w:t xml:space="preserve">, </w:t>
      </w:r>
      <w:r w:rsidR="00C52F4A" w:rsidRPr="00605EB6">
        <w:t>vous avez dilapidé une fortune volée</w:t>
      </w:r>
      <w:r w:rsidR="00C474C1">
        <w:t xml:space="preserve"> ; </w:t>
      </w:r>
      <w:r w:rsidR="00C52F4A" w:rsidRPr="00605EB6">
        <w:t>le domaine de Vaucourt est destiné à une juste et légitime réparation</w:t>
      </w:r>
      <w:r w:rsidR="00C474C1">
        <w:t>.</w:t>
      </w:r>
    </w:p>
    <w:p w14:paraId="4707BF1F" w14:textId="77777777" w:rsidR="00C474C1" w:rsidRDefault="00C474C1" w:rsidP="00C52F4A">
      <w:r>
        <w:t>» </w:t>
      </w:r>
      <w:r w:rsidR="00C52F4A" w:rsidRPr="00605EB6">
        <w:t>Si je ne donne pas une fortune à nos enfants</w:t>
      </w:r>
      <w:r>
        <w:t xml:space="preserve">, </w:t>
      </w:r>
      <w:r w:rsidR="00C52F4A" w:rsidRPr="00605EB6">
        <w:t>je veux au moins</w:t>
      </w:r>
      <w:r>
        <w:t xml:space="preserve">, </w:t>
      </w:r>
      <w:r w:rsidR="00C52F4A" w:rsidRPr="00605EB6">
        <w:t>autant que je le peux</w:t>
      </w:r>
      <w:r>
        <w:t xml:space="preserve">, </w:t>
      </w:r>
      <w:r w:rsidR="00C52F4A" w:rsidRPr="00605EB6">
        <w:t>leur garder l</w:t>
      </w:r>
      <w:r>
        <w:t>’</w:t>
      </w:r>
      <w:r w:rsidR="00C52F4A" w:rsidRPr="00605EB6">
        <w:t>honneur</w:t>
      </w:r>
      <w:r>
        <w:t xml:space="preserve"> ! </w:t>
      </w:r>
      <w:r w:rsidR="00C52F4A" w:rsidRPr="00605EB6">
        <w:t>Vaucourt n</w:t>
      </w:r>
      <w:r>
        <w:t>’</w:t>
      </w:r>
      <w:r w:rsidR="00C52F4A" w:rsidRPr="00605EB6">
        <w:t>est pas à nous</w:t>
      </w:r>
      <w:r>
        <w:t xml:space="preserve">, </w:t>
      </w:r>
      <w:r w:rsidR="00C52F4A" w:rsidRPr="00605EB6">
        <w:t>il appartient à la marquise de Chamarande et à son fils</w:t>
      </w:r>
      <w:r>
        <w:t xml:space="preserve">… </w:t>
      </w:r>
      <w:r w:rsidR="00C52F4A" w:rsidRPr="00605EB6">
        <w:t>Je ne suis ici qu</w:t>
      </w:r>
      <w:r>
        <w:t>’</w:t>
      </w:r>
      <w:r w:rsidR="00C52F4A" w:rsidRPr="00605EB6">
        <w:t>une gérante</w:t>
      </w:r>
      <w:r>
        <w:t xml:space="preserve"> : </w:t>
      </w:r>
      <w:r w:rsidR="00C52F4A" w:rsidRPr="00605EB6">
        <w:t>nous sortirons</w:t>
      </w:r>
      <w:r>
        <w:t xml:space="preserve">, </w:t>
      </w:r>
      <w:r w:rsidR="00C52F4A" w:rsidRPr="00605EB6">
        <w:t>ma fille et moi</w:t>
      </w:r>
      <w:r>
        <w:t xml:space="preserve">, </w:t>
      </w:r>
      <w:r w:rsidR="00C52F4A" w:rsidRPr="00605EB6">
        <w:t>de cette demeure de mes ancêtres</w:t>
      </w:r>
      <w:r>
        <w:t xml:space="preserve">, </w:t>
      </w:r>
      <w:r w:rsidR="00C52F4A" w:rsidRPr="00605EB6">
        <w:t>le jour où la marquise ou son fils viendra réclamer son héritage</w:t>
      </w:r>
      <w:r>
        <w:t>.</w:t>
      </w:r>
    </w:p>
    <w:p w14:paraId="06DF56D0" w14:textId="77777777" w:rsidR="00C474C1" w:rsidRDefault="00C52F4A" w:rsidP="00C52F4A">
      <w:r w:rsidRPr="00605EB6">
        <w:t>Le baron se leva fort troublé</w:t>
      </w:r>
      <w:r w:rsidR="00C474C1">
        <w:t xml:space="preserve"> ; </w:t>
      </w:r>
      <w:r w:rsidRPr="00605EB6">
        <w:t>c</w:t>
      </w:r>
      <w:r w:rsidR="00C474C1">
        <w:t>’</w:t>
      </w:r>
      <w:r w:rsidRPr="00605EB6">
        <w:t>était un coup violent que sa femme venait de lui porter</w:t>
      </w:r>
      <w:r w:rsidR="00C474C1">
        <w:t xml:space="preserve">. </w:t>
      </w:r>
      <w:r w:rsidRPr="00605EB6">
        <w:t>La baronne put s</w:t>
      </w:r>
      <w:r w:rsidR="00C474C1">
        <w:t>’</w:t>
      </w:r>
      <w:r w:rsidRPr="00605EB6">
        <w:t>en convaincre en le voyant secoué par un tremblement convulsif</w:t>
      </w:r>
      <w:r w:rsidR="00C474C1">
        <w:t>.</w:t>
      </w:r>
    </w:p>
    <w:p w14:paraId="6D4D2D2F" w14:textId="503BD210" w:rsidR="00C474C1" w:rsidRDefault="0094609C" w:rsidP="00C52F4A">
      <w:r>
        <w:t>— </w:t>
      </w:r>
      <w:r w:rsidR="00C52F4A" w:rsidRPr="00605EB6">
        <w:t>Madame la baronne</w:t>
      </w:r>
      <w:r w:rsidR="00C474C1">
        <w:t xml:space="preserve">, </w:t>
      </w:r>
      <w:r w:rsidR="00C52F4A" w:rsidRPr="00605EB6">
        <w:t>dit-il d</w:t>
      </w:r>
      <w:r w:rsidR="00C474C1">
        <w:t>’</w:t>
      </w:r>
      <w:r w:rsidR="00C52F4A" w:rsidRPr="00605EB6">
        <w:t>une voix mal assurée</w:t>
      </w:r>
      <w:r w:rsidR="00C474C1">
        <w:t xml:space="preserve">, </w:t>
      </w:r>
      <w:r w:rsidR="00C52F4A" w:rsidRPr="00605EB6">
        <w:t>nous ne continuerons pas la discussion aujourd</w:t>
      </w:r>
      <w:r w:rsidR="00C474C1">
        <w:t>’</w:t>
      </w:r>
      <w:r w:rsidR="00C52F4A" w:rsidRPr="00605EB6">
        <w:t>hui</w:t>
      </w:r>
      <w:r w:rsidR="00C474C1">
        <w:t xml:space="preserve"> ; </w:t>
      </w:r>
      <w:r w:rsidR="00C52F4A" w:rsidRPr="00605EB6">
        <w:t>je vous vois mal disposée et je craindrais de vous fatiguer</w:t>
      </w:r>
      <w:r w:rsidR="00C474C1">
        <w:t>.</w:t>
      </w:r>
    </w:p>
    <w:p w14:paraId="47EFDF44" w14:textId="41EDB192" w:rsidR="00C474C1" w:rsidRDefault="00C474C1" w:rsidP="00C52F4A">
      <w:r>
        <w:t>» </w:t>
      </w:r>
      <w:r w:rsidR="00C52F4A" w:rsidRPr="00605EB6">
        <w:t xml:space="preserve">Attendons </w:t>
      </w:r>
      <w:r>
        <w:t>M. </w:t>
      </w:r>
      <w:r w:rsidR="00C52F4A" w:rsidRPr="00605EB6">
        <w:t>Pedro Castora</w:t>
      </w:r>
      <w:r>
        <w:t xml:space="preserve">. </w:t>
      </w:r>
      <w:r w:rsidR="00C52F4A" w:rsidRPr="00605EB6">
        <w:t>Alors</w:t>
      </w:r>
      <w:r>
        <w:t xml:space="preserve">, </w:t>
      </w:r>
      <w:r w:rsidR="00C52F4A" w:rsidRPr="00605EB6">
        <w:t>j</w:t>
      </w:r>
      <w:r>
        <w:t>’</w:t>
      </w:r>
      <w:r w:rsidR="00C52F4A" w:rsidRPr="00605EB6">
        <w:t>en ai l</w:t>
      </w:r>
      <w:r>
        <w:t>’</w:t>
      </w:r>
      <w:r w:rsidR="00C52F4A" w:rsidRPr="00605EB6">
        <w:t>espoir</w:t>
      </w:r>
      <w:r>
        <w:t xml:space="preserve">, </w:t>
      </w:r>
      <w:r w:rsidR="00C52F4A" w:rsidRPr="00605EB6">
        <w:t>vous comprendrez mieux</w:t>
      </w:r>
      <w:r>
        <w:t xml:space="preserve">, </w:t>
      </w:r>
      <w:r w:rsidR="00C52F4A" w:rsidRPr="00605EB6">
        <w:t>que le mariage d</w:t>
      </w:r>
      <w:r>
        <w:t>’</w:t>
      </w:r>
      <w:r w:rsidR="00C52F4A" w:rsidRPr="00605EB6">
        <w:t>Henriette avec ce jeune homme est désirable à tous les points de vue</w:t>
      </w:r>
      <w:r>
        <w:t>.</w:t>
      </w:r>
    </w:p>
    <w:p w14:paraId="533470D0" w14:textId="77777777" w:rsidR="00C474C1" w:rsidRDefault="00C52F4A" w:rsidP="00C52F4A">
      <w:r w:rsidRPr="000C4F41">
        <w:t>Sur ces paroles</w:t>
      </w:r>
      <w:r w:rsidR="00C474C1">
        <w:t xml:space="preserve">, </w:t>
      </w:r>
      <w:r w:rsidRPr="000C4F41">
        <w:t>après avoir salué sa femme cérémonieusement</w:t>
      </w:r>
      <w:r w:rsidR="00C474C1">
        <w:t xml:space="preserve">, </w:t>
      </w:r>
      <w:r w:rsidRPr="000C4F41">
        <w:t>comme quand il était entré dans la chambre</w:t>
      </w:r>
      <w:r w:rsidR="00C474C1">
        <w:t xml:space="preserve">, </w:t>
      </w:r>
      <w:r w:rsidRPr="000C4F41">
        <w:t>il se retira</w:t>
      </w:r>
      <w:r w:rsidR="00C474C1">
        <w:t>.</w:t>
      </w:r>
    </w:p>
    <w:p w14:paraId="1E12DDD3" w14:textId="0ADA9408" w:rsidR="00C474C1" w:rsidRDefault="0094609C" w:rsidP="00C52F4A">
      <w:r>
        <w:t>— </w:t>
      </w:r>
      <w:r w:rsidR="00C52F4A" w:rsidRPr="000C4F41">
        <w:t>Le misérable</w:t>
      </w:r>
      <w:r w:rsidR="00C474C1">
        <w:t xml:space="preserve"> ! </w:t>
      </w:r>
      <w:r w:rsidR="00C52F4A" w:rsidRPr="000C4F41">
        <w:t>murmura la baronne</w:t>
      </w:r>
      <w:r w:rsidR="00C474C1">
        <w:t xml:space="preserve">, </w:t>
      </w:r>
      <w:r w:rsidR="00C52F4A" w:rsidRPr="000C4F41">
        <w:t>laissant tomber sa tête dans ses mains</w:t>
      </w:r>
      <w:r w:rsidR="00C474C1">
        <w:t>.</w:t>
      </w:r>
    </w:p>
    <w:p w14:paraId="37490559" w14:textId="1DD8B7E0" w:rsidR="00C52F4A" w:rsidRPr="00605EB6" w:rsidRDefault="00C52F4A" w:rsidP="00C474C1">
      <w:pPr>
        <w:pStyle w:val="Titre2"/>
      </w:pPr>
      <w:bookmarkStart w:id="100" w:name="_Toc197617945"/>
      <w:r w:rsidRPr="00605EB6">
        <w:lastRenderedPageBreak/>
        <w:t>XXII</w:t>
      </w:r>
      <w:r w:rsidRPr="00605EB6">
        <w:br/>
      </w:r>
      <w:r w:rsidRPr="00605EB6">
        <w:br/>
        <w:t>LES GRANDS MOYENS</w:t>
      </w:r>
      <w:bookmarkEnd w:id="100"/>
    </w:p>
    <w:p w14:paraId="38159442" w14:textId="27F62304" w:rsidR="00C474C1" w:rsidRDefault="00C52F4A" w:rsidP="00C52F4A">
      <w:r w:rsidRPr="00605EB6">
        <w:t>Ainsi que l</w:t>
      </w:r>
      <w:r w:rsidR="00C474C1">
        <w:t>’</w:t>
      </w:r>
      <w:r w:rsidRPr="00605EB6">
        <w:t xml:space="preserve">avait annoncé </w:t>
      </w:r>
      <w:r w:rsidR="00C474C1">
        <w:t>M. de </w:t>
      </w:r>
      <w:r w:rsidRPr="00605EB6">
        <w:t>Simaise</w:t>
      </w:r>
      <w:r w:rsidR="00C474C1">
        <w:t xml:space="preserve">, </w:t>
      </w:r>
      <w:r w:rsidRPr="00605EB6">
        <w:t>Pedro Castora arriva au château le lendemain</w:t>
      </w:r>
      <w:r w:rsidR="00C474C1">
        <w:t xml:space="preserve">, </w:t>
      </w:r>
      <w:r w:rsidRPr="00605EB6">
        <w:t>dans l</w:t>
      </w:r>
      <w:r w:rsidR="00C474C1">
        <w:t>’</w:t>
      </w:r>
      <w:r w:rsidRPr="00605EB6">
        <w:t>après-midi</w:t>
      </w:r>
      <w:r w:rsidR="00C474C1">
        <w:t xml:space="preserve">. </w:t>
      </w:r>
      <w:r w:rsidRPr="00605EB6">
        <w:t>Il fut reçu sans enthousiasme</w:t>
      </w:r>
      <w:r w:rsidR="00C474C1">
        <w:t xml:space="preserve">, </w:t>
      </w:r>
      <w:r w:rsidRPr="00605EB6">
        <w:t>on le comprend</w:t>
      </w:r>
      <w:r w:rsidR="00C474C1">
        <w:t xml:space="preserve">, </w:t>
      </w:r>
      <w:r w:rsidRPr="00605EB6">
        <w:t>sans gêne</w:t>
      </w:r>
      <w:r w:rsidR="00C474C1">
        <w:t xml:space="preserve">, </w:t>
      </w:r>
      <w:r w:rsidRPr="00605EB6">
        <w:t>cependant</w:t>
      </w:r>
      <w:r w:rsidR="00C474C1">
        <w:t xml:space="preserve">, </w:t>
      </w:r>
      <w:r w:rsidRPr="00605EB6">
        <w:t>mais avec une politesse étudiée et une froide réserve</w:t>
      </w:r>
      <w:r w:rsidR="00C474C1">
        <w:t>.</w:t>
      </w:r>
    </w:p>
    <w:p w14:paraId="35D47F0C" w14:textId="77777777" w:rsidR="00C474C1" w:rsidRDefault="00C52F4A" w:rsidP="00C52F4A">
      <w:r w:rsidRPr="00605EB6">
        <w:t>La baronne s</w:t>
      </w:r>
      <w:r w:rsidR="00C474C1">
        <w:t>’</w:t>
      </w:r>
      <w:r w:rsidRPr="00605EB6">
        <w:t>aperçut vite que Pedro n</w:t>
      </w:r>
      <w:r w:rsidR="00C474C1">
        <w:t>’</w:t>
      </w:r>
      <w:r w:rsidRPr="00605EB6">
        <w:t>était pas</w:t>
      </w:r>
      <w:r w:rsidR="00C474C1">
        <w:t xml:space="preserve">, </w:t>
      </w:r>
      <w:r w:rsidRPr="00605EB6">
        <w:t>en effet</w:t>
      </w:r>
      <w:r w:rsidR="00C474C1">
        <w:t xml:space="preserve">, </w:t>
      </w:r>
      <w:r w:rsidRPr="00605EB6">
        <w:t>un homme ordinaire</w:t>
      </w:r>
      <w:r w:rsidR="00C474C1">
        <w:t xml:space="preserve">, </w:t>
      </w:r>
      <w:r w:rsidRPr="00605EB6">
        <w:t>et en dépit de toutes ses préventions</w:t>
      </w:r>
      <w:r w:rsidR="00C474C1">
        <w:t xml:space="preserve">, </w:t>
      </w:r>
      <w:r w:rsidRPr="00605EB6">
        <w:t>malgré elle</w:t>
      </w:r>
      <w:r w:rsidR="00C474C1">
        <w:t xml:space="preserve">, </w:t>
      </w:r>
      <w:r w:rsidRPr="00605EB6">
        <w:t>le Brésilien</w:t>
      </w:r>
      <w:r w:rsidR="00C474C1">
        <w:t xml:space="preserve">, </w:t>
      </w:r>
      <w:r w:rsidRPr="00605EB6">
        <w:t>avec sa figure ouverte</w:t>
      </w:r>
      <w:r w:rsidR="00C474C1">
        <w:t xml:space="preserve">, </w:t>
      </w:r>
      <w:r w:rsidRPr="00605EB6">
        <w:t>son regard honnête</w:t>
      </w:r>
      <w:r w:rsidR="00C474C1">
        <w:t xml:space="preserve">, </w:t>
      </w:r>
      <w:r w:rsidRPr="00605EB6">
        <w:t>plein de loyauté et de franchise</w:t>
      </w:r>
      <w:r w:rsidR="00C474C1">
        <w:t xml:space="preserve">, </w:t>
      </w:r>
      <w:r w:rsidRPr="00605EB6">
        <w:t>lui inspira une véritable sympathie</w:t>
      </w:r>
      <w:r w:rsidR="00C474C1">
        <w:t>.</w:t>
      </w:r>
    </w:p>
    <w:p w14:paraId="00EACF1F" w14:textId="20BB4CBA" w:rsidR="00C474C1" w:rsidRDefault="00C52F4A" w:rsidP="00C52F4A">
      <w:r w:rsidRPr="00605EB6">
        <w:t>Comment ce jeune homme</w:t>
      </w:r>
      <w:r w:rsidR="00C474C1">
        <w:t xml:space="preserve">, </w:t>
      </w:r>
      <w:r w:rsidRPr="00605EB6">
        <w:t>qui paraissait avoir</w:t>
      </w:r>
      <w:r w:rsidR="00C474C1">
        <w:t xml:space="preserve">, </w:t>
      </w:r>
      <w:r w:rsidRPr="00605EB6">
        <w:t>comme on dit</w:t>
      </w:r>
      <w:r w:rsidR="00C474C1">
        <w:t xml:space="preserve">, </w:t>
      </w:r>
      <w:r w:rsidRPr="00605EB6">
        <w:t>le cœur sur la main</w:t>
      </w:r>
      <w:r w:rsidR="00C474C1">
        <w:t xml:space="preserve">, </w:t>
      </w:r>
      <w:r w:rsidRPr="00605EB6">
        <w:t>qui devait avoir toutes les délicatesses et être d</w:t>
      </w:r>
      <w:r w:rsidR="00C474C1">
        <w:t>’</w:t>
      </w:r>
      <w:r w:rsidRPr="00605EB6">
        <w:t>une extrême sévérité pour les choses indignes</w:t>
      </w:r>
      <w:r w:rsidR="00C474C1">
        <w:t xml:space="preserve">, </w:t>
      </w:r>
      <w:r w:rsidRPr="00605EB6">
        <w:t>comment était-il l</w:t>
      </w:r>
      <w:r w:rsidR="00C474C1">
        <w:t>’</w:t>
      </w:r>
      <w:r w:rsidRPr="00605EB6">
        <w:t>ami de son mari</w:t>
      </w:r>
      <w:r w:rsidR="00C474C1">
        <w:t xml:space="preserve"> ? </w:t>
      </w:r>
      <w:r w:rsidRPr="00605EB6">
        <w:t xml:space="preserve">Sans doute </w:t>
      </w:r>
      <w:r w:rsidR="00C474C1">
        <w:t>M. de </w:t>
      </w:r>
      <w:r w:rsidRPr="00605EB6">
        <w:t>Simaise l</w:t>
      </w:r>
      <w:r w:rsidR="00C474C1">
        <w:t>’</w:t>
      </w:r>
      <w:r w:rsidRPr="00605EB6">
        <w:t>avait trompé comme il avait su la tromper elle-même</w:t>
      </w:r>
      <w:r w:rsidR="00C474C1">
        <w:t xml:space="preserve">. </w:t>
      </w:r>
      <w:r w:rsidRPr="00605EB6">
        <w:t>Toutefois</w:t>
      </w:r>
      <w:r w:rsidR="00C474C1">
        <w:t xml:space="preserve">, </w:t>
      </w:r>
      <w:r w:rsidRPr="00605EB6">
        <w:t>ce qu</w:t>
      </w:r>
      <w:r w:rsidR="00C474C1">
        <w:t>’</w:t>
      </w:r>
      <w:r w:rsidRPr="00605EB6">
        <w:t>elle éprouvait pour Pedro ne lui fit pas oublier un seul instant que sa fille aimait Jean Loup et qu</w:t>
      </w:r>
      <w:r w:rsidR="00C474C1">
        <w:t>’</w:t>
      </w:r>
      <w:r w:rsidRPr="00605EB6">
        <w:t>elle-même devait rester l</w:t>
      </w:r>
      <w:r w:rsidR="00C474C1">
        <w:t>’</w:t>
      </w:r>
      <w:r w:rsidRPr="00605EB6">
        <w:t xml:space="preserve">esclave de la volonté de </w:t>
      </w:r>
      <w:r w:rsidR="00C474C1">
        <w:t>M. </w:t>
      </w:r>
      <w:r w:rsidRPr="00605EB6">
        <w:t>Lagarde afin de continuer l</w:t>
      </w:r>
      <w:r w:rsidR="00C474C1">
        <w:t>’</w:t>
      </w:r>
      <w:r w:rsidRPr="00605EB6">
        <w:t>œuvre de réparation</w:t>
      </w:r>
      <w:r w:rsidR="00C474C1">
        <w:t>.</w:t>
      </w:r>
    </w:p>
    <w:p w14:paraId="0503C260" w14:textId="77777777" w:rsidR="00C474C1" w:rsidRDefault="00C52F4A" w:rsidP="00C52F4A">
      <w:r w:rsidRPr="00605EB6">
        <w:t>Pendant trois jours il ne fut question de rien</w:t>
      </w:r>
      <w:r w:rsidR="00C474C1">
        <w:t xml:space="preserve">. </w:t>
      </w:r>
      <w:r w:rsidRPr="00605EB6">
        <w:t>La baronne respirait</w:t>
      </w:r>
      <w:r w:rsidR="00C474C1">
        <w:t>.</w:t>
      </w:r>
    </w:p>
    <w:p w14:paraId="6DC739D7" w14:textId="51A3F276" w:rsidR="00C474C1" w:rsidRDefault="0094609C" w:rsidP="00C52F4A">
      <w:r>
        <w:t>— </w:t>
      </w:r>
      <w:r w:rsidR="00C52F4A" w:rsidRPr="00605EB6">
        <w:t>Il comprendra qu</w:t>
      </w:r>
      <w:r w:rsidR="00C474C1">
        <w:t>’</w:t>
      </w:r>
      <w:r w:rsidR="00C52F4A" w:rsidRPr="00605EB6">
        <w:t>il n</w:t>
      </w:r>
      <w:r w:rsidR="00C474C1">
        <w:t>’</w:t>
      </w:r>
      <w:r w:rsidR="00C52F4A" w:rsidRPr="00605EB6">
        <w:t>a rien à espérer</w:t>
      </w:r>
      <w:r w:rsidR="00C474C1">
        <w:t xml:space="preserve">, </w:t>
      </w:r>
      <w:r w:rsidR="00C52F4A" w:rsidRPr="00605EB6">
        <w:t>se disait-elle</w:t>
      </w:r>
      <w:r w:rsidR="00C474C1">
        <w:t xml:space="preserve">, </w:t>
      </w:r>
      <w:r w:rsidR="00C52F4A" w:rsidRPr="00605EB6">
        <w:t>parlant du Brésilien</w:t>
      </w:r>
      <w:r w:rsidR="00C474C1">
        <w:t>.</w:t>
      </w:r>
    </w:p>
    <w:p w14:paraId="79EA3466" w14:textId="77777777" w:rsidR="00C474C1" w:rsidRDefault="00C52F4A" w:rsidP="00C52F4A">
      <w:r w:rsidRPr="00605EB6">
        <w:t>D</w:t>
      </w:r>
      <w:r w:rsidR="00C474C1">
        <w:t>’</w:t>
      </w:r>
      <w:r w:rsidRPr="00605EB6">
        <w:t>ailleurs la nature droite du jeune homme l</w:t>
      </w:r>
      <w:r w:rsidR="00C474C1">
        <w:t>’</w:t>
      </w:r>
      <w:r w:rsidRPr="00605EB6">
        <w:t>avait un peu rassurée</w:t>
      </w:r>
      <w:r w:rsidR="00C474C1">
        <w:t xml:space="preserve">. </w:t>
      </w:r>
      <w:r w:rsidRPr="00605EB6">
        <w:t>Si l</w:t>
      </w:r>
      <w:r w:rsidR="00C474C1">
        <w:t>’</w:t>
      </w:r>
      <w:r w:rsidRPr="00605EB6">
        <w:t>on revenait sur le projet de mariage</w:t>
      </w:r>
      <w:r w:rsidR="00C474C1">
        <w:t xml:space="preserve">, </w:t>
      </w:r>
      <w:r w:rsidRPr="00605EB6">
        <w:t>elle n</w:t>
      </w:r>
      <w:r w:rsidR="00C474C1">
        <w:t>’</w:t>
      </w:r>
      <w:r w:rsidRPr="00605EB6">
        <w:t>aurait qu</w:t>
      </w:r>
      <w:r w:rsidR="00C474C1">
        <w:t>’</w:t>
      </w:r>
      <w:r w:rsidRPr="00605EB6">
        <w:t>à dire à Pedro</w:t>
      </w:r>
      <w:r w:rsidR="00C474C1">
        <w:t> : « </w:t>
      </w:r>
      <w:r w:rsidRPr="00605EB6">
        <w:t>Ma fille ne vous aime pas</w:t>
      </w:r>
      <w:r w:rsidR="00C474C1">
        <w:t xml:space="preserve">, </w:t>
      </w:r>
      <w:r w:rsidRPr="00605EB6">
        <w:t xml:space="preserve">ne peut pas </w:t>
      </w:r>
      <w:r w:rsidRPr="00605EB6">
        <w:lastRenderedPageBreak/>
        <w:t>vous aimer</w:t>
      </w:r>
      <w:r w:rsidR="00C474C1">
        <w:t>, »</w:t>
      </w:r>
      <w:r w:rsidRPr="00605EB6">
        <w:t xml:space="preserve"> et il se retirerait aussitôt</w:t>
      </w:r>
      <w:r w:rsidR="00C474C1">
        <w:t xml:space="preserve">, </w:t>
      </w:r>
      <w:r w:rsidRPr="00605EB6">
        <w:t>ainsi que doit le faire un homme de cœur et d</w:t>
      </w:r>
      <w:r w:rsidR="00C474C1">
        <w:t>’</w:t>
      </w:r>
      <w:r w:rsidRPr="00605EB6">
        <w:t>honneur</w:t>
      </w:r>
      <w:r w:rsidR="00C474C1">
        <w:t>.</w:t>
      </w:r>
    </w:p>
    <w:p w14:paraId="11919026" w14:textId="77777777" w:rsidR="00C474C1" w:rsidRDefault="00C52F4A" w:rsidP="00C52F4A">
      <w:r w:rsidRPr="00605EB6">
        <w:t>Pendant que la baronne cherchait ainsi à se tranquilliser</w:t>
      </w:r>
      <w:r w:rsidR="00C474C1">
        <w:t xml:space="preserve">, </w:t>
      </w:r>
      <w:r w:rsidRPr="00605EB6">
        <w:t>le baron faisait visiter à son ami le domaine tout entier</w:t>
      </w:r>
      <w:r w:rsidR="00C474C1">
        <w:t xml:space="preserve"> : </w:t>
      </w:r>
      <w:r w:rsidRPr="00605EB6">
        <w:t>le parc</w:t>
      </w:r>
      <w:r w:rsidR="00C474C1">
        <w:t xml:space="preserve">, </w:t>
      </w:r>
      <w:r w:rsidRPr="00605EB6">
        <w:t>les fermes</w:t>
      </w:r>
      <w:r w:rsidR="00C474C1">
        <w:t xml:space="preserve">, </w:t>
      </w:r>
      <w:r w:rsidRPr="00605EB6">
        <w:t>les bois</w:t>
      </w:r>
      <w:r w:rsidR="00C474C1">
        <w:t>.</w:t>
      </w:r>
    </w:p>
    <w:p w14:paraId="5D47895F" w14:textId="77777777" w:rsidR="00C474C1" w:rsidRDefault="00C52F4A" w:rsidP="00C52F4A">
      <w:r w:rsidRPr="00605EB6">
        <w:t>Le jeune homme était dans une admiration continuelle</w:t>
      </w:r>
      <w:r w:rsidR="00C474C1">
        <w:t xml:space="preserve">. </w:t>
      </w:r>
      <w:r w:rsidRPr="00605EB6">
        <w:t>Il était auprès d</w:t>
      </w:r>
      <w:r w:rsidR="00C474C1">
        <w:t>’</w:t>
      </w:r>
      <w:r w:rsidRPr="00605EB6">
        <w:t>Henriette d</w:t>
      </w:r>
      <w:r w:rsidR="00C474C1">
        <w:t>’</w:t>
      </w:r>
      <w:r w:rsidRPr="00605EB6">
        <w:t>une galanterie exquise</w:t>
      </w:r>
      <w:r w:rsidR="00C474C1">
        <w:t xml:space="preserve">, </w:t>
      </w:r>
      <w:r w:rsidRPr="00605EB6">
        <w:t>et celle-ci</w:t>
      </w:r>
      <w:r w:rsidR="00C474C1">
        <w:t xml:space="preserve">, </w:t>
      </w:r>
      <w:r w:rsidRPr="00605EB6">
        <w:t>qui ne se doutait point du motif qui avait amené Pedro à Vaucourt</w:t>
      </w:r>
      <w:r w:rsidR="00C474C1">
        <w:t xml:space="preserve">, </w:t>
      </w:r>
      <w:r w:rsidRPr="00605EB6">
        <w:t>se montrait pour lui ce qu</w:t>
      </w:r>
      <w:r w:rsidR="00C474C1">
        <w:t>’</w:t>
      </w:r>
      <w:r w:rsidRPr="00605EB6">
        <w:t>elle était toujours</w:t>
      </w:r>
      <w:r w:rsidR="00C474C1">
        <w:t xml:space="preserve"> : </w:t>
      </w:r>
      <w:r w:rsidRPr="00605EB6">
        <w:t>tout à fait charmante</w:t>
      </w:r>
      <w:r w:rsidR="00C474C1">
        <w:t xml:space="preserve">. </w:t>
      </w:r>
      <w:r w:rsidRPr="00605EB6">
        <w:t>Pouvait-elle moins faire pour ce jeune homme distingué</w:t>
      </w:r>
      <w:r w:rsidR="00C474C1">
        <w:t xml:space="preserve">, </w:t>
      </w:r>
      <w:r w:rsidRPr="00605EB6">
        <w:t>aimable</w:t>
      </w:r>
      <w:r w:rsidR="00C474C1">
        <w:t xml:space="preserve">, </w:t>
      </w:r>
      <w:r w:rsidRPr="00605EB6">
        <w:t>respectueux</w:t>
      </w:r>
      <w:r w:rsidR="00C474C1">
        <w:t xml:space="preserve">, </w:t>
      </w:r>
      <w:r w:rsidRPr="00605EB6">
        <w:t>un ami de son père</w:t>
      </w:r>
      <w:r w:rsidR="00C474C1">
        <w:t> ?</w:t>
      </w:r>
    </w:p>
    <w:p w14:paraId="3FDDA257" w14:textId="735728EC" w:rsidR="00C474C1" w:rsidRDefault="00C52F4A" w:rsidP="00C52F4A">
      <w:r w:rsidRPr="00605EB6">
        <w:t>Cependant</w:t>
      </w:r>
      <w:r w:rsidR="00C474C1">
        <w:t xml:space="preserve">, </w:t>
      </w:r>
      <w:r w:rsidRPr="00605EB6">
        <w:t>ces trois jours n</w:t>
      </w:r>
      <w:r w:rsidR="00C474C1">
        <w:t>’</w:t>
      </w:r>
      <w:r w:rsidRPr="00605EB6">
        <w:t xml:space="preserve">avaient été pour </w:t>
      </w:r>
      <w:r w:rsidR="009A0CB4" w:rsidRPr="009A0CB4">
        <w:t>M</w:t>
      </w:r>
      <w:r w:rsidR="009A0CB4" w:rsidRPr="009A0CB4">
        <w:rPr>
          <w:vertAlign w:val="superscript"/>
        </w:rPr>
        <w:t>me</w:t>
      </w:r>
      <w:r w:rsidR="00C474C1">
        <w:t> de </w:t>
      </w:r>
      <w:r w:rsidRPr="00605EB6">
        <w:t>Simaise qu</w:t>
      </w:r>
      <w:r w:rsidR="00C474C1">
        <w:t>’</w:t>
      </w:r>
      <w:r w:rsidRPr="00605EB6">
        <w:t>un moment de répit</w:t>
      </w:r>
      <w:r w:rsidR="00C474C1">
        <w:t xml:space="preserve">. </w:t>
      </w:r>
      <w:r w:rsidRPr="00605EB6">
        <w:t>Le baron revint à la charge avec plus d</w:t>
      </w:r>
      <w:r w:rsidR="00C474C1">
        <w:t>’</w:t>
      </w:r>
      <w:r w:rsidRPr="00605EB6">
        <w:t>audace et d</w:t>
      </w:r>
      <w:r w:rsidR="00C474C1">
        <w:t>’</w:t>
      </w:r>
      <w:r w:rsidRPr="00605EB6">
        <w:t>énergie encore</w:t>
      </w:r>
      <w:r w:rsidR="00C474C1">
        <w:t xml:space="preserve">, </w:t>
      </w:r>
      <w:r w:rsidRPr="00605EB6">
        <w:t>et se retrouva en face d</w:t>
      </w:r>
      <w:r w:rsidR="00C474C1">
        <w:t>’</w:t>
      </w:r>
      <w:r w:rsidRPr="00605EB6">
        <w:t>une nouvelle résistance non moins énergique</w:t>
      </w:r>
      <w:r w:rsidR="00C474C1">
        <w:t xml:space="preserve">. </w:t>
      </w:r>
      <w:r w:rsidRPr="00605EB6">
        <w:t>Comme la première fois</w:t>
      </w:r>
      <w:r w:rsidR="00C474C1">
        <w:t xml:space="preserve">, </w:t>
      </w:r>
      <w:r w:rsidRPr="00605EB6">
        <w:t xml:space="preserve">il dut se retirer avec un </w:t>
      </w:r>
      <w:r w:rsidR="00C474C1">
        <w:t>« </w:t>
      </w:r>
      <w:r w:rsidRPr="00605EB6">
        <w:t>non</w:t>
      </w:r>
      <w:r w:rsidR="00C474C1">
        <w:t> »</w:t>
      </w:r>
      <w:r w:rsidRPr="00605EB6">
        <w:t xml:space="preserve"> formel et sans avoir pu obtenir la moindre explication sur ce refus opiniâtre que</w:t>
      </w:r>
      <w:r w:rsidR="00C474C1">
        <w:t xml:space="preserve">, </w:t>
      </w:r>
      <w:r w:rsidRPr="00605EB6">
        <w:t>selon lui</w:t>
      </w:r>
      <w:r w:rsidR="00C474C1">
        <w:t xml:space="preserve">, </w:t>
      </w:r>
      <w:r w:rsidRPr="00605EB6">
        <w:t>rien ne justifiait</w:t>
      </w:r>
      <w:r w:rsidR="00C474C1">
        <w:t>.</w:t>
      </w:r>
    </w:p>
    <w:p w14:paraId="6C2C4EBC" w14:textId="2EF4D9E0" w:rsidR="00C474C1" w:rsidRDefault="0094609C" w:rsidP="00C52F4A">
      <w:r>
        <w:t>— </w:t>
      </w:r>
      <w:r w:rsidR="00C52F4A" w:rsidRPr="00605EB6">
        <w:t>Eh bien</w:t>
      </w:r>
      <w:r w:rsidR="00C474C1">
        <w:t xml:space="preserve"> ? </w:t>
      </w:r>
      <w:r w:rsidR="00C52F4A" w:rsidRPr="00605EB6">
        <w:t>lui demanda Pedro</w:t>
      </w:r>
      <w:r w:rsidR="00C474C1">
        <w:t xml:space="preserve">, </w:t>
      </w:r>
      <w:r w:rsidR="00C52F4A" w:rsidRPr="00605EB6">
        <w:t>qu</w:t>
      </w:r>
      <w:r w:rsidR="00C474C1">
        <w:t>’</w:t>
      </w:r>
      <w:r w:rsidR="00C52F4A" w:rsidRPr="00605EB6">
        <w:t>il rejoignit en quittant la baronne</w:t>
      </w:r>
      <w:r w:rsidR="00C474C1">
        <w:t xml:space="preserve">, </w:t>
      </w:r>
      <w:r w:rsidR="00C52F4A" w:rsidRPr="00605EB6">
        <w:t>et qui l</w:t>
      </w:r>
      <w:r w:rsidR="00C474C1">
        <w:t>’</w:t>
      </w:r>
      <w:r w:rsidR="00C52F4A" w:rsidRPr="00605EB6">
        <w:t>attendait avec une impatience anxieuse</w:t>
      </w:r>
      <w:r w:rsidR="00C474C1">
        <w:t>.</w:t>
      </w:r>
    </w:p>
    <w:p w14:paraId="68CEBEC5" w14:textId="668CA391" w:rsidR="00C474C1" w:rsidRDefault="0094609C" w:rsidP="00C52F4A">
      <w:r>
        <w:t>— </w:t>
      </w:r>
      <w:r w:rsidR="00C52F4A" w:rsidRPr="00605EB6">
        <w:t>Je n</w:t>
      </w:r>
      <w:r w:rsidR="00C474C1">
        <w:t>’</w:t>
      </w:r>
      <w:r w:rsidR="00C52F4A" w:rsidRPr="00605EB6">
        <w:t>ai rien obtenu</w:t>
      </w:r>
      <w:r w:rsidR="00C474C1">
        <w:t xml:space="preserve">, </w:t>
      </w:r>
      <w:r w:rsidR="00C52F4A" w:rsidRPr="00605EB6">
        <w:t>répondit-il</w:t>
      </w:r>
      <w:r w:rsidR="00C474C1">
        <w:t xml:space="preserve"> ; </w:t>
      </w:r>
      <w:r w:rsidR="00C52F4A" w:rsidRPr="00605EB6">
        <w:t>elle s</w:t>
      </w:r>
      <w:r w:rsidR="00C474C1">
        <w:t>’</w:t>
      </w:r>
      <w:r w:rsidR="00C52F4A" w:rsidRPr="00605EB6">
        <w:t>est butée</w:t>
      </w:r>
      <w:r w:rsidR="00C474C1">
        <w:t xml:space="preserve"> ; </w:t>
      </w:r>
      <w:r w:rsidR="00C52F4A" w:rsidRPr="00605EB6">
        <w:t>impossible de lui faire entendre raison</w:t>
      </w:r>
      <w:r w:rsidR="00C474C1">
        <w:t>.</w:t>
      </w:r>
    </w:p>
    <w:p w14:paraId="7472FE96" w14:textId="11794C74" w:rsidR="00C474C1" w:rsidRDefault="0094609C" w:rsidP="00C52F4A">
      <w:r>
        <w:t>— </w:t>
      </w:r>
      <w:r w:rsidR="00C52F4A" w:rsidRPr="00605EB6">
        <w:t>Ah</w:t>
      </w:r>
      <w:r w:rsidR="00C474C1">
        <w:t xml:space="preserve"> ! </w:t>
      </w:r>
      <w:r w:rsidR="00C52F4A" w:rsidRPr="00605EB6">
        <w:t>fit Pedro</w:t>
      </w:r>
      <w:r w:rsidR="00C474C1">
        <w:t xml:space="preserve">, </w:t>
      </w:r>
      <w:r w:rsidR="00C52F4A" w:rsidRPr="00605EB6">
        <w:t>les traits convulsés</w:t>
      </w:r>
      <w:r w:rsidR="00C474C1">
        <w:t>.</w:t>
      </w:r>
    </w:p>
    <w:p w14:paraId="0E1C1F43" w14:textId="77777777" w:rsidR="00C474C1" w:rsidRDefault="00C52F4A" w:rsidP="00C52F4A">
      <w:r w:rsidRPr="00605EB6">
        <w:t>Il resta un moment silencieux et reprit</w:t>
      </w:r>
      <w:r w:rsidR="00C474C1">
        <w:t> :</w:t>
      </w:r>
    </w:p>
    <w:p w14:paraId="4D14C556" w14:textId="689988C3" w:rsidR="00C474C1" w:rsidRDefault="0094609C" w:rsidP="00C52F4A">
      <w:r>
        <w:t>— </w:t>
      </w:r>
      <w:r w:rsidR="00C52F4A" w:rsidRPr="00605EB6">
        <w:t>Mon cher baron</w:t>
      </w:r>
      <w:r w:rsidR="00C474C1">
        <w:t xml:space="preserve">, </w:t>
      </w:r>
      <w:r w:rsidR="00C52F4A" w:rsidRPr="00605EB6">
        <w:t>vous avez mollement plaidé ma cause</w:t>
      </w:r>
      <w:r w:rsidR="00C474C1">
        <w:t>.</w:t>
      </w:r>
    </w:p>
    <w:p w14:paraId="1A5CD722" w14:textId="2DE08AEA" w:rsidR="00C474C1" w:rsidRDefault="0094609C" w:rsidP="00C52F4A">
      <w:r>
        <w:t>— </w:t>
      </w:r>
      <w:r w:rsidR="00C52F4A" w:rsidRPr="00605EB6">
        <w:t>Je vous jure</w:t>
      </w:r>
      <w:r w:rsidR="00C474C1">
        <w:t xml:space="preserve">, </w:t>
      </w:r>
      <w:r w:rsidR="00C52F4A" w:rsidRPr="00605EB6">
        <w:t>Pedro</w:t>
      </w:r>
      <w:r w:rsidR="00C474C1">
        <w:t xml:space="preserve">, </w:t>
      </w:r>
      <w:r w:rsidR="00C52F4A" w:rsidRPr="00605EB6">
        <w:t>que j</w:t>
      </w:r>
      <w:r w:rsidR="00C474C1">
        <w:t>’</w:t>
      </w:r>
      <w:r w:rsidR="00C52F4A" w:rsidRPr="00605EB6">
        <w:t>ai employé tous les moyens</w:t>
      </w:r>
      <w:r w:rsidR="00C474C1">
        <w:t>.</w:t>
      </w:r>
    </w:p>
    <w:p w14:paraId="3C455A9A" w14:textId="566C15F0" w:rsidR="00C474C1" w:rsidRDefault="0094609C" w:rsidP="00C52F4A">
      <w:r>
        <w:lastRenderedPageBreak/>
        <w:t>— </w:t>
      </w:r>
      <w:r w:rsidR="00C52F4A" w:rsidRPr="00605EB6">
        <w:t>Oh</w:t>
      </w:r>
      <w:r w:rsidR="00C474C1">
        <w:t xml:space="preserve"> ! </w:t>
      </w:r>
      <w:r w:rsidR="00C52F4A" w:rsidRPr="00605EB6">
        <w:t>tous les moyens</w:t>
      </w:r>
      <w:r w:rsidR="00C474C1">
        <w:t xml:space="preserve"> ! </w:t>
      </w:r>
      <w:r w:rsidR="00C52F4A" w:rsidRPr="00605EB6">
        <w:t>fit le jeune homme avec un accent singulier</w:t>
      </w:r>
      <w:r w:rsidR="00C474C1">
        <w:t>.</w:t>
      </w:r>
    </w:p>
    <w:p w14:paraId="760CCD8E" w14:textId="0E9A2C49" w:rsidR="00C474C1" w:rsidRDefault="0094609C" w:rsidP="00C52F4A">
      <w:r>
        <w:t>— </w:t>
      </w:r>
      <w:r w:rsidR="00C52F4A" w:rsidRPr="00605EB6">
        <w:t>J</w:t>
      </w:r>
      <w:r w:rsidR="00C474C1">
        <w:t>’</w:t>
      </w:r>
      <w:r w:rsidR="00C52F4A" w:rsidRPr="00605EB6">
        <w:t>ai été jusqu</w:t>
      </w:r>
      <w:r w:rsidR="00C474C1">
        <w:t>’</w:t>
      </w:r>
      <w:r w:rsidR="00C52F4A" w:rsidRPr="00605EB6">
        <w:t>à la menacer</w:t>
      </w:r>
      <w:r w:rsidR="00C474C1">
        <w:t>.</w:t>
      </w:r>
    </w:p>
    <w:p w14:paraId="2086BA0D" w14:textId="1147998A" w:rsidR="00C474C1" w:rsidRDefault="0094609C" w:rsidP="00C52F4A">
      <w:r>
        <w:t>— </w:t>
      </w:r>
      <w:r w:rsidR="00C52F4A" w:rsidRPr="00605EB6">
        <w:t>De quoi</w:t>
      </w:r>
      <w:r w:rsidR="00C474C1">
        <w:t> ?</w:t>
      </w:r>
    </w:p>
    <w:p w14:paraId="6424A2B0" w14:textId="7DB71D46" w:rsidR="00C474C1" w:rsidRDefault="0094609C" w:rsidP="00C52F4A">
      <w:r>
        <w:t>— </w:t>
      </w:r>
      <w:r w:rsidR="00C52F4A" w:rsidRPr="00605EB6">
        <w:t>D</w:t>
      </w:r>
      <w:r w:rsidR="00C474C1">
        <w:t>’</w:t>
      </w:r>
      <w:r w:rsidR="00C52F4A" w:rsidRPr="00605EB6">
        <w:t>un procès</w:t>
      </w:r>
      <w:r w:rsidR="00C474C1">
        <w:t>.</w:t>
      </w:r>
    </w:p>
    <w:p w14:paraId="57B5EE83" w14:textId="77777777" w:rsidR="00C474C1" w:rsidRDefault="00C52F4A" w:rsidP="00C52F4A">
      <w:r w:rsidRPr="00605EB6">
        <w:t>Le Brésilien haussa les épaules</w:t>
      </w:r>
      <w:r w:rsidR="00C474C1">
        <w:t>.</w:t>
      </w:r>
    </w:p>
    <w:p w14:paraId="0ACAC2D7" w14:textId="75DDAF5F" w:rsidR="00C474C1" w:rsidRDefault="0094609C" w:rsidP="00C52F4A">
      <w:r>
        <w:t>— </w:t>
      </w:r>
      <w:r w:rsidR="00C52F4A" w:rsidRPr="00605EB6">
        <w:t>D</w:t>
      </w:r>
      <w:r w:rsidR="00C474C1">
        <w:t>’</w:t>
      </w:r>
      <w:r w:rsidR="00C52F4A" w:rsidRPr="00605EB6">
        <w:t>un procès que vous ne pouvez pas faire</w:t>
      </w:r>
      <w:r w:rsidR="00C474C1">
        <w:t xml:space="preserve">, </w:t>
      </w:r>
      <w:r w:rsidR="00C52F4A" w:rsidRPr="00605EB6">
        <w:t>répliqua-t-il</w:t>
      </w:r>
      <w:r w:rsidR="00C474C1">
        <w:t xml:space="preserve">, </w:t>
      </w:r>
      <w:r w:rsidR="00C52F4A" w:rsidRPr="00605EB6">
        <w:t>et que d</w:t>
      </w:r>
      <w:r w:rsidR="00C474C1">
        <w:t>’</w:t>
      </w:r>
      <w:r w:rsidR="00C52F4A" w:rsidRPr="00605EB6">
        <w:t>ailleurs vous perdriez sûrement</w:t>
      </w:r>
      <w:r w:rsidR="00C474C1">
        <w:t xml:space="preserve">. </w:t>
      </w:r>
      <w:r w:rsidR="00C52F4A" w:rsidRPr="00605EB6">
        <w:t>Enfin</w:t>
      </w:r>
      <w:r w:rsidR="00C474C1">
        <w:t xml:space="preserve">, </w:t>
      </w:r>
      <w:r w:rsidR="009A0CB4" w:rsidRPr="009A0CB4">
        <w:t>M</w:t>
      </w:r>
      <w:r w:rsidR="009A0CB4" w:rsidRPr="009A0CB4">
        <w:rPr>
          <w:vertAlign w:val="superscript"/>
        </w:rPr>
        <w:t>me</w:t>
      </w:r>
      <w:r w:rsidR="00C474C1">
        <w:t> </w:t>
      </w:r>
      <w:r w:rsidR="00C52F4A" w:rsidRPr="00605EB6">
        <w:t>la baronne est absolument contre nous</w:t>
      </w:r>
      <w:r w:rsidR="00C474C1">
        <w:t> ?</w:t>
      </w:r>
    </w:p>
    <w:p w14:paraId="0F1047CD" w14:textId="42C98D29" w:rsidR="00C474C1" w:rsidRDefault="0094609C" w:rsidP="00C52F4A">
      <w:r>
        <w:t>— </w:t>
      </w:r>
      <w:r w:rsidR="00C52F4A" w:rsidRPr="00605EB6">
        <w:t>Absolument</w:t>
      </w:r>
      <w:r w:rsidR="00C474C1">
        <w:t>.</w:t>
      </w:r>
    </w:p>
    <w:p w14:paraId="4013F708" w14:textId="35410045" w:rsidR="00C474C1" w:rsidRDefault="0094609C" w:rsidP="00C52F4A">
      <w:r>
        <w:t>— </w:t>
      </w:r>
      <w:r w:rsidR="00C52F4A" w:rsidRPr="00605EB6">
        <w:t>Alors</w:t>
      </w:r>
      <w:r w:rsidR="00C474C1">
        <w:t xml:space="preserve">, </w:t>
      </w:r>
      <w:r w:rsidR="00C52F4A" w:rsidRPr="00605EB6">
        <w:t>mon cher baron</w:t>
      </w:r>
      <w:r w:rsidR="00C474C1">
        <w:t xml:space="preserve">, </w:t>
      </w:r>
      <w:r w:rsidR="00C52F4A" w:rsidRPr="00605EB6">
        <w:t>il faut attaquer d</w:t>
      </w:r>
      <w:r w:rsidR="00C474C1">
        <w:t>’</w:t>
      </w:r>
      <w:r w:rsidR="00C52F4A" w:rsidRPr="00605EB6">
        <w:t>un autre côté</w:t>
      </w:r>
      <w:r w:rsidR="00C474C1">
        <w:t>.</w:t>
      </w:r>
    </w:p>
    <w:p w14:paraId="5AFCBD18" w14:textId="2DBA0900" w:rsidR="00C474C1" w:rsidRDefault="0094609C" w:rsidP="00C52F4A">
      <w:r>
        <w:t>— </w:t>
      </w:r>
      <w:r w:rsidR="00C52F4A" w:rsidRPr="00605EB6">
        <w:t>Comment</w:t>
      </w:r>
      <w:r w:rsidR="00C474C1">
        <w:t> ?</w:t>
      </w:r>
    </w:p>
    <w:p w14:paraId="6B20D8B5" w14:textId="15BB6145" w:rsidR="00C474C1" w:rsidRDefault="0094609C" w:rsidP="00C52F4A">
      <w:r>
        <w:t>— </w:t>
      </w:r>
      <w:r w:rsidR="00C52F4A" w:rsidRPr="00605EB6">
        <w:t>M</w:t>
      </w:r>
      <w:r w:rsidR="001E5DB2" w:rsidRPr="00B96D2F">
        <w:rPr>
          <w:vertAlign w:val="superscript"/>
        </w:rPr>
        <w:t>lle</w:t>
      </w:r>
      <w:r w:rsidR="001E5DB2" w:rsidRPr="00605EB6">
        <w:t>°</w:t>
      </w:r>
      <w:r w:rsidR="00C52F4A" w:rsidRPr="00605EB6">
        <w:t>Henriette a de l</w:t>
      </w:r>
      <w:r w:rsidR="00C474C1">
        <w:t>’</w:t>
      </w:r>
      <w:r w:rsidR="00C52F4A" w:rsidRPr="00605EB6">
        <w:t>affection pour vous</w:t>
      </w:r>
      <w:r w:rsidR="00C474C1">
        <w:t xml:space="preserve"> ; </w:t>
      </w:r>
      <w:r w:rsidR="00C52F4A" w:rsidRPr="00605EB6">
        <w:t>eh bien</w:t>
      </w:r>
      <w:r w:rsidR="00C474C1">
        <w:t xml:space="preserve">, </w:t>
      </w:r>
      <w:r w:rsidR="00C52F4A" w:rsidRPr="00605EB6">
        <w:t>il faut obtenir de votre fille ce que vous refuse votre femme</w:t>
      </w:r>
      <w:r w:rsidR="00C474C1">
        <w:t>.</w:t>
      </w:r>
    </w:p>
    <w:p w14:paraId="6DFD0DA6" w14:textId="7E86C823" w:rsidR="00C474C1" w:rsidRDefault="0094609C" w:rsidP="00C52F4A">
      <w:r>
        <w:t>— </w:t>
      </w:r>
      <w:r w:rsidR="00C52F4A" w:rsidRPr="00605EB6">
        <w:t>Henriette vous aimerait-elle</w:t>
      </w:r>
      <w:r w:rsidR="00C474C1">
        <w:t xml:space="preserve">, </w:t>
      </w:r>
      <w:r w:rsidR="00C52F4A" w:rsidRPr="00605EB6">
        <w:t>Pedro</w:t>
      </w:r>
      <w:r w:rsidR="00C474C1">
        <w:t xml:space="preserve">, </w:t>
      </w:r>
      <w:r w:rsidR="00C52F4A" w:rsidRPr="00605EB6">
        <w:t>qu</w:t>
      </w:r>
      <w:r w:rsidR="00C474C1">
        <w:t>’</w:t>
      </w:r>
      <w:r w:rsidR="00C52F4A" w:rsidRPr="00605EB6">
        <w:t>elle ne voudrait pas entendre parler de ce mariage dont sa mère ne veut point</w:t>
      </w:r>
      <w:r w:rsidR="00C474C1">
        <w:t>.</w:t>
      </w:r>
    </w:p>
    <w:p w14:paraId="784583BA" w14:textId="3737BA6D" w:rsidR="00C474C1" w:rsidRDefault="0094609C" w:rsidP="00C52F4A">
      <w:r>
        <w:t>— </w:t>
      </w:r>
      <w:r w:rsidR="00C52F4A" w:rsidRPr="00605EB6">
        <w:t>Peut-être vous trompez-vous</w:t>
      </w:r>
      <w:r w:rsidR="00C474C1">
        <w:t>.</w:t>
      </w:r>
    </w:p>
    <w:p w14:paraId="05F58C70" w14:textId="0EFB54E8" w:rsidR="00C474C1" w:rsidRDefault="0094609C" w:rsidP="00C52F4A">
      <w:r>
        <w:t>— </w:t>
      </w:r>
      <w:r w:rsidR="00C52F4A" w:rsidRPr="00605EB6">
        <w:t>Je l</w:t>
      </w:r>
      <w:r w:rsidR="00C474C1">
        <w:t>’</w:t>
      </w:r>
      <w:r w:rsidR="00C52F4A" w:rsidRPr="00605EB6">
        <w:t>ai interrogée depuis quatre jours</w:t>
      </w:r>
      <w:r w:rsidR="00C474C1">
        <w:t xml:space="preserve"> ; </w:t>
      </w:r>
      <w:r w:rsidR="00C52F4A" w:rsidRPr="00605EB6">
        <w:t>je connais ses sentiments</w:t>
      </w:r>
      <w:r w:rsidR="00C474C1">
        <w:t xml:space="preserve">, </w:t>
      </w:r>
      <w:r w:rsidR="00C52F4A" w:rsidRPr="00605EB6">
        <w:t>sa manière de voir</w:t>
      </w:r>
      <w:r w:rsidR="00C474C1">
        <w:t>.</w:t>
      </w:r>
    </w:p>
    <w:p w14:paraId="408BA718" w14:textId="03205684" w:rsidR="00C474C1" w:rsidRDefault="0094609C" w:rsidP="00C52F4A">
      <w:r>
        <w:t>— </w:t>
      </w:r>
      <w:r w:rsidR="00C52F4A" w:rsidRPr="00605EB6">
        <w:t>Soit</w:t>
      </w:r>
      <w:r w:rsidR="00C474C1">
        <w:t xml:space="preserve"> ! </w:t>
      </w:r>
      <w:r w:rsidR="00C52F4A" w:rsidRPr="00605EB6">
        <w:t>Mais notre succès dépend de ce que vous lui direz</w:t>
      </w:r>
      <w:r w:rsidR="00C474C1">
        <w:t>.</w:t>
      </w:r>
    </w:p>
    <w:p w14:paraId="3F104A1E" w14:textId="44CB911F" w:rsidR="00C474C1" w:rsidRDefault="0094609C" w:rsidP="00C52F4A">
      <w:r>
        <w:t>— </w:t>
      </w:r>
      <w:r w:rsidR="00C52F4A" w:rsidRPr="00605EB6">
        <w:t>Que voulez-vous que je lui dise</w:t>
      </w:r>
      <w:r w:rsidR="00C474C1">
        <w:t> ?</w:t>
      </w:r>
    </w:p>
    <w:p w14:paraId="42DB62E0" w14:textId="03F6D054" w:rsidR="00C474C1" w:rsidRDefault="0094609C" w:rsidP="00C52F4A">
      <w:r>
        <w:t>— </w:t>
      </w:r>
      <w:r w:rsidR="00C52F4A" w:rsidRPr="00605EB6">
        <w:t>Dame</w:t>
      </w:r>
      <w:r w:rsidR="00C474C1">
        <w:t xml:space="preserve">, </w:t>
      </w:r>
      <w:r w:rsidR="00C52F4A" w:rsidRPr="00605EB6">
        <w:t>un père sait mieux que moi ce qu</w:t>
      </w:r>
      <w:r w:rsidR="00C474C1">
        <w:t>’</w:t>
      </w:r>
      <w:r w:rsidR="00C52F4A" w:rsidRPr="00605EB6">
        <w:t>il peut dire à sa fille</w:t>
      </w:r>
      <w:r w:rsidR="00C474C1">
        <w:t>.</w:t>
      </w:r>
    </w:p>
    <w:p w14:paraId="74C9857E" w14:textId="37E25ED6" w:rsidR="00C474C1" w:rsidRDefault="0094609C" w:rsidP="00C52F4A">
      <w:r>
        <w:lastRenderedPageBreak/>
        <w:t>— </w:t>
      </w:r>
      <w:r w:rsidR="00C52F4A" w:rsidRPr="00605EB6">
        <w:t>Vous tenez absolument à me faire faire cette tentative que je crois inutile</w:t>
      </w:r>
      <w:r w:rsidR="00C474C1">
        <w:t> ?</w:t>
      </w:r>
    </w:p>
    <w:p w14:paraId="62501854" w14:textId="44D4D131" w:rsidR="00C474C1" w:rsidRDefault="0094609C" w:rsidP="00C52F4A">
      <w:r>
        <w:t>— </w:t>
      </w:r>
      <w:r w:rsidR="00C52F4A" w:rsidRPr="00605EB6">
        <w:t>Inutile</w:t>
      </w:r>
      <w:r w:rsidR="00C474C1">
        <w:t xml:space="preserve">, </w:t>
      </w:r>
      <w:r w:rsidR="00C52F4A" w:rsidRPr="00605EB6">
        <w:t>qui sait</w:t>
      </w:r>
      <w:r w:rsidR="00C474C1">
        <w:t xml:space="preserve"> ? </w:t>
      </w:r>
      <w:r w:rsidR="00C52F4A" w:rsidRPr="00605EB6">
        <w:t>Je vous le répète</w:t>
      </w:r>
      <w:r w:rsidR="00C474C1">
        <w:t xml:space="preserve">, </w:t>
      </w:r>
      <w:r w:rsidR="00C52F4A" w:rsidRPr="00605EB6">
        <w:t>baron</w:t>
      </w:r>
      <w:r w:rsidR="00C474C1">
        <w:t xml:space="preserve">, </w:t>
      </w:r>
      <w:r w:rsidR="00C52F4A" w:rsidRPr="00605EB6">
        <w:t>tout dépend de ce que vous direz à votre fille</w:t>
      </w:r>
      <w:r w:rsidR="00C474C1">
        <w:t xml:space="preserve">. </w:t>
      </w:r>
      <w:r w:rsidR="00C52F4A" w:rsidRPr="00605EB6">
        <w:t>Si vous êtes persuasif</w:t>
      </w:r>
      <w:r w:rsidR="00C474C1">
        <w:t xml:space="preserve">, </w:t>
      </w:r>
      <w:r w:rsidR="00C52F4A" w:rsidRPr="00605EB6">
        <w:t>si vous savez émouvoir</w:t>
      </w:r>
      <w:r w:rsidR="00C474C1">
        <w:t xml:space="preserve">, </w:t>
      </w:r>
      <w:r w:rsidR="00C52F4A" w:rsidRPr="00605EB6">
        <w:t>vous réussirez</w:t>
      </w:r>
      <w:r w:rsidR="00C474C1">
        <w:t>.</w:t>
      </w:r>
    </w:p>
    <w:p w14:paraId="77AC5909" w14:textId="0A7C72DE" w:rsidR="00C474C1" w:rsidRDefault="0094609C" w:rsidP="00C52F4A">
      <w:r>
        <w:t>— </w:t>
      </w:r>
      <w:r w:rsidR="00C52F4A" w:rsidRPr="00605EB6">
        <w:t>Enfin</w:t>
      </w:r>
      <w:r w:rsidR="00C474C1">
        <w:t xml:space="preserve">, </w:t>
      </w:r>
      <w:r w:rsidR="00C52F4A" w:rsidRPr="00605EB6">
        <w:t>vous y tenez</w:t>
      </w:r>
      <w:r w:rsidR="00C474C1">
        <w:t> ?</w:t>
      </w:r>
    </w:p>
    <w:p w14:paraId="27C6956B" w14:textId="7746395D" w:rsidR="00C474C1" w:rsidRDefault="0094609C" w:rsidP="00C52F4A">
      <w:r>
        <w:t>— </w:t>
      </w:r>
      <w:r w:rsidR="00C52F4A" w:rsidRPr="00605EB6">
        <w:t>Oui</w:t>
      </w:r>
      <w:r w:rsidR="00C474C1">
        <w:t>.</w:t>
      </w:r>
    </w:p>
    <w:p w14:paraId="3D1EB152" w14:textId="76FE230E" w:rsidR="00C474C1" w:rsidRDefault="0094609C" w:rsidP="00C52F4A">
      <w:r>
        <w:t>— </w:t>
      </w:r>
      <w:r w:rsidR="00C52F4A" w:rsidRPr="00605EB6">
        <w:t>Eh bien</w:t>
      </w:r>
      <w:r w:rsidR="00C474C1">
        <w:t xml:space="preserve">, </w:t>
      </w:r>
      <w:r w:rsidR="00C52F4A" w:rsidRPr="00605EB6">
        <w:t>je parlerai à Henriette</w:t>
      </w:r>
      <w:r w:rsidR="00C474C1">
        <w:t xml:space="preserve">. </w:t>
      </w:r>
      <w:r w:rsidR="00C52F4A" w:rsidRPr="00605EB6">
        <w:t>Mon cher Pedro</w:t>
      </w:r>
      <w:r w:rsidR="00C474C1">
        <w:t xml:space="preserve">, </w:t>
      </w:r>
      <w:r w:rsidR="00C52F4A" w:rsidRPr="00605EB6">
        <w:t>je ne peux rien vous refuser</w:t>
      </w:r>
      <w:r w:rsidR="00C474C1">
        <w:t>.</w:t>
      </w:r>
    </w:p>
    <w:p w14:paraId="6158D804" w14:textId="538B8804" w:rsidR="00C474C1" w:rsidRDefault="0094609C" w:rsidP="00C52F4A">
      <w:r>
        <w:t>— </w:t>
      </w:r>
      <w:r w:rsidR="00C52F4A" w:rsidRPr="00605EB6">
        <w:t>Vous m</w:t>
      </w:r>
      <w:r w:rsidR="00C474C1">
        <w:t>’</w:t>
      </w:r>
      <w:r w:rsidR="00C52F4A" w:rsidRPr="00605EB6">
        <w:t>avez dit cela bien des fois déjà</w:t>
      </w:r>
      <w:r w:rsidR="00C474C1">
        <w:t xml:space="preserve">, </w:t>
      </w:r>
      <w:r w:rsidR="00C52F4A" w:rsidRPr="00605EB6">
        <w:t>répondit le Brésilien en souriant</w:t>
      </w:r>
      <w:r w:rsidR="00C474C1">
        <w:t xml:space="preserve">, </w:t>
      </w:r>
      <w:r w:rsidR="00C52F4A" w:rsidRPr="00605EB6">
        <w:t>vous l</w:t>
      </w:r>
      <w:r w:rsidR="00C474C1">
        <w:t>’</w:t>
      </w:r>
      <w:r w:rsidR="00C52F4A" w:rsidRPr="00605EB6">
        <w:t>avez même écrit</w:t>
      </w:r>
      <w:r w:rsidR="00C474C1">
        <w:t xml:space="preserve">, </w:t>
      </w:r>
      <w:r w:rsidR="00C52F4A" w:rsidRPr="00605EB6">
        <w:t>il y a peu de temps</w:t>
      </w:r>
      <w:r w:rsidR="00C474C1">
        <w:t xml:space="preserve">, </w:t>
      </w:r>
      <w:r w:rsidR="00C52F4A" w:rsidRPr="00605EB6">
        <w:t>sur un chèque de cent mille francs du Comptoir d</w:t>
      </w:r>
      <w:r w:rsidR="00C474C1">
        <w:t>’</w:t>
      </w:r>
      <w:r w:rsidR="00C52F4A" w:rsidRPr="00605EB6">
        <w:t>escompte</w:t>
      </w:r>
      <w:r w:rsidR="00C474C1">
        <w:t>.</w:t>
      </w:r>
    </w:p>
    <w:p w14:paraId="1D18447B" w14:textId="77777777" w:rsidR="00C474C1" w:rsidRDefault="00C52F4A" w:rsidP="00C52F4A">
      <w:r w:rsidRPr="00605EB6">
        <w:t>Le baron se sentit frappé comme d</w:t>
      </w:r>
      <w:r w:rsidR="00C474C1">
        <w:t>’</w:t>
      </w:r>
      <w:r w:rsidRPr="00605EB6">
        <w:t>un coup de massue</w:t>
      </w:r>
      <w:r w:rsidR="00C474C1">
        <w:t xml:space="preserve">. </w:t>
      </w:r>
      <w:r w:rsidRPr="00605EB6">
        <w:t>Il devint pâle et chancela prêt à tomber</w:t>
      </w:r>
      <w:r w:rsidR="00C474C1">
        <w:t>.</w:t>
      </w:r>
    </w:p>
    <w:p w14:paraId="13874ADF" w14:textId="046122A2" w:rsidR="00C474C1" w:rsidRDefault="0094609C" w:rsidP="00C52F4A">
      <w:r>
        <w:t>— </w:t>
      </w:r>
      <w:r w:rsidR="00C52F4A" w:rsidRPr="00605EB6">
        <w:t>Quoi</w:t>
      </w:r>
      <w:r w:rsidR="00C474C1">
        <w:t xml:space="preserve">, </w:t>
      </w:r>
      <w:r w:rsidR="00C52F4A" w:rsidRPr="00605EB6">
        <w:t>vous</w:t>
      </w:r>
      <w:r w:rsidR="00C474C1">
        <w:t xml:space="preserve">… </w:t>
      </w:r>
      <w:r w:rsidR="00C52F4A" w:rsidRPr="00605EB6">
        <w:t>vous savez</w:t>
      </w:r>
      <w:r w:rsidR="00C474C1">
        <w:t xml:space="preserve"> ? </w:t>
      </w:r>
      <w:r w:rsidR="00C52F4A" w:rsidRPr="00605EB6">
        <w:t>bégaya-t-il</w:t>
      </w:r>
      <w:r w:rsidR="00C474C1">
        <w:t xml:space="preserve">, </w:t>
      </w:r>
      <w:r w:rsidR="00C52F4A" w:rsidRPr="00605EB6">
        <w:t>les yeux démesurément ouverts</w:t>
      </w:r>
      <w:r w:rsidR="00C474C1">
        <w:t xml:space="preserve">, </w:t>
      </w:r>
      <w:r w:rsidR="00C52F4A" w:rsidRPr="00605EB6">
        <w:t>sortant des orbites</w:t>
      </w:r>
      <w:r w:rsidR="00C474C1">
        <w:t>.</w:t>
      </w:r>
    </w:p>
    <w:p w14:paraId="3FCAF19C" w14:textId="7ADC36D8" w:rsidR="00C474C1" w:rsidRDefault="0094609C" w:rsidP="00C52F4A">
      <w:r>
        <w:t>— </w:t>
      </w:r>
      <w:r w:rsidR="00C52F4A" w:rsidRPr="00605EB6">
        <w:t>Je sais</w:t>
      </w:r>
      <w:r w:rsidR="00C474C1">
        <w:t xml:space="preserve">, </w:t>
      </w:r>
      <w:r w:rsidR="00C52F4A" w:rsidRPr="00605EB6">
        <w:t>baron</w:t>
      </w:r>
      <w:r w:rsidR="00C474C1">
        <w:t xml:space="preserve">, </w:t>
      </w:r>
      <w:r w:rsidR="00C52F4A" w:rsidRPr="00605EB6">
        <w:t>que je n</w:t>
      </w:r>
      <w:r w:rsidR="00C474C1">
        <w:t>’</w:t>
      </w:r>
      <w:r w:rsidR="00C52F4A" w:rsidRPr="00605EB6">
        <w:t>aurais qu</w:t>
      </w:r>
      <w:r w:rsidR="00C474C1">
        <w:t>’</w:t>
      </w:r>
      <w:r w:rsidR="00C52F4A" w:rsidRPr="00605EB6">
        <w:t>un mot à dire pour vous faire ouvrir la porte d</w:t>
      </w:r>
      <w:r w:rsidR="00C474C1">
        <w:t>’</w:t>
      </w:r>
      <w:r w:rsidR="00C52F4A" w:rsidRPr="00605EB6">
        <w:t>une prison</w:t>
      </w:r>
      <w:r w:rsidR="00C474C1">
        <w:t>.</w:t>
      </w:r>
    </w:p>
    <w:p w14:paraId="0FB6EEF3" w14:textId="0CDE32DA" w:rsidR="00C474C1" w:rsidRDefault="0094609C" w:rsidP="00C52F4A">
      <w:r>
        <w:t>— </w:t>
      </w:r>
      <w:r w:rsidR="00C52F4A" w:rsidRPr="00605EB6">
        <w:t>Ah</w:t>
      </w:r>
      <w:r w:rsidR="00C474C1">
        <w:t xml:space="preserve"> ! </w:t>
      </w:r>
      <w:r w:rsidR="00C52F4A" w:rsidRPr="00605EB6">
        <w:t>pensa de Simaise</w:t>
      </w:r>
      <w:r w:rsidR="00C474C1">
        <w:t xml:space="preserve">, </w:t>
      </w:r>
      <w:r w:rsidR="00C52F4A" w:rsidRPr="00605EB6">
        <w:t>dont la pâleur augmenta encore</w:t>
      </w:r>
      <w:r w:rsidR="00C474C1">
        <w:t xml:space="preserve">, </w:t>
      </w:r>
      <w:r w:rsidR="00C52F4A" w:rsidRPr="00605EB6">
        <w:t>je me suis livré à lui</w:t>
      </w:r>
      <w:r w:rsidR="00C474C1">
        <w:t xml:space="preserve">, </w:t>
      </w:r>
      <w:r w:rsidR="00C52F4A" w:rsidRPr="00605EB6">
        <w:t>il me tient</w:t>
      </w:r>
      <w:r w:rsidR="00C474C1">
        <w:t xml:space="preserve">, </w:t>
      </w:r>
      <w:r w:rsidR="00C52F4A" w:rsidRPr="00605EB6">
        <w:t>je suis son esclave</w:t>
      </w:r>
      <w:r w:rsidR="00C474C1">
        <w:t>.</w:t>
      </w:r>
    </w:p>
    <w:p w14:paraId="3BC30F01" w14:textId="291A89FD" w:rsidR="00C474C1" w:rsidRDefault="0094609C" w:rsidP="00C52F4A">
      <w:r>
        <w:t>— </w:t>
      </w:r>
      <w:r w:rsidR="00C52F4A" w:rsidRPr="00605EB6">
        <w:t>Mais</w:t>
      </w:r>
      <w:r w:rsidR="00C474C1">
        <w:t xml:space="preserve">, </w:t>
      </w:r>
      <w:r w:rsidR="00C52F4A" w:rsidRPr="00605EB6">
        <w:t>rassurez-vous</w:t>
      </w:r>
      <w:r w:rsidR="00C474C1">
        <w:t xml:space="preserve">, </w:t>
      </w:r>
      <w:r w:rsidR="00C52F4A" w:rsidRPr="00605EB6">
        <w:t>continua Pedro</w:t>
      </w:r>
      <w:r w:rsidR="00C474C1">
        <w:t xml:space="preserve">, </w:t>
      </w:r>
      <w:r w:rsidR="00C52F4A" w:rsidRPr="00605EB6">
        <w:t>je ne le dirai point</w:t>
      </w:r>
      <w:r w:rsidR="00C474C1">
        <w:t xml:space="preserve">, </w:t>
      </w:r>
      <w:r w:rsidR="00C52F4A" w:rsidRPr="00605EB6">
        <w:t>ce mot</w:t>
      </w:r>
      <w:r w:rsidR="00C474C1">
        <w:t xml:space="preserve"> ; </w:t>
      </w:r>
      <w:r w:rsidR="00C52F4A" w:rsidRPr="00605EB6">
        <w:t>je préfère vous demander</w:t>
      </w:r>
      <w:r w:rsidR="00C474C1">
        <w:t xml:space="preserve">, </w:t>
      </w:r>
      <w:r w:rsidR="00C52F4A" w:rsidRPr="00605EB6">
        <w:t>comme en ce moment</w:t>
      </w:r>
      <w:r w:rsidR="00C474C1">
        <w:t xml:space="preserve">, </w:t>
      </w:r>
      <w:r w:rsidR="00C52F4A" w:rsidRPr="00605EB6">
        <w:t>certains petits services</w:t>
      </w:r>
      <w:r w:rsidR="00C474C1">
        <w:t xml:space="preserve">. </w:t>
      </w:r>
      <w:r w:rsidR="00C52F4A" w:rsidRPr="00605EB6">
        <w:t>D</w:t>
      </w:r>
      <w:r w:rsidR="00C474C1">
        <w:t>’</w:t>
      </w:r>
      <w:r w:rsidR="00C52F4A" w:rsidRPr="00605EB6">
        <w:t>ailleurs</w:t>
      </w:r>
      <w:r w:rsidR="00C474C1">
        <w:t xml:space="preserve">, </w:t>
      </w:r>
      <w:r w:rsidR="00C52F4A" w:rsidRPr="00605EB6">
        <w:t>pourquoi causerais-je une nouvelle douleur à votre femme</w:t>
      </w:r>
      <w:r w:rsidR="00C474C1">
        <w:t xml:space="preserve">, </w:t>
      </w:r>
      <w:r w:rsidR="00C52F4A" w:rsidRPr="00605EB6">
        <w:t>qui n</w:t>
      </w:r>
      <w:r w:rsidR="00C474C1">
        <w:t>’</w:t>
      </w:r>
      <w:r w:rsidR="00C52F4A" w:rsidRPr="00605EB6">
        <w:t>a déjà que trop souffert</w:t>
      </w:r>
      <w:r w:rsidR="00C474C1">
        <w:t xml:space="preserve"> ? </w:t>
      </w:r>
      <w:r w:rsidR="00C52F4A" w:rsidRPr="00605EB6">
        <w:t>Pourquoi déshonorerais-je vos enfants</w:t>
      </w:r>
      <w:r w:rsidR="00C474C1">
        <w:t xml:space="preserve">, </w:t>
      </w:r>
      <w:r w:rsidR="00C52F4A" w:rsidRPr="00605EB6">
        <w:t>des innocents</w:t>
      </w:r>
      <w:r w:rsidR="00C474C1">
        <w:t xml:space="preserve"> ?… </w:t>
      </w:r>
      <w:r w:rsidR="00C52F4A" w:rsidRPr="00605EB6">
        <w:t>Baron</w:t>
      </w:r>
      <w:r w:rsidR="00C474C1">
        <w:t xml:space="preserve">, </w:t>
      </w:r>
      <w:r w:rsidR="00C52F4A" w:rsidRPr="00605EB6">
        <w:t>pour arriver à mon but</w:t>
      </w:r>
      <w:r w:rsidR="00C474C1">
        <w:t xml:space="preserve">, </w:t>
      </w:r>
      <w:r w:rsidR="00C52F4A" w:rsidRPr="00605EB6">
        <w:t>j</w:t>
      </w:r>
      <w:r w:rsidR="00C474C1">
        <w:t>’</w:t>
      </w:r>
      <w:r w:rsidR="00C52F4A" w:rsidRPr="00605EB6">
        <w:t xml:space="preserve">emploie ici des </w:t>
      </w:r>
      <w:r w:rsidR="00C52F4A" w:rsidRPr="00605EB6">
        <w:lastRenderedPageBreak/>
        <w:t>moyens que ma conscience n</w:t>
      </w:r>
      <w:r w:rsidR="00C474C1">
        <w:t>’</w:t>
      </w:r>
      <w:r w:rsidR="00C52F4A" w:rsidRPr="00605EB6">
        <w:t>approuve pas complètement</w:t>
      </w:r>
      <w:r w:rsidR="00C474C1">
        <w:t xml:space="preserve"> ; </w:t>
      </w:r>
      <w:r w:rsidR="00C52F4A" w:rsidRPr="00605EB6">
        <w:t xml:space="preserve">mais mon amour pour </w:t>
      </w:r>
      <w:r w:rsidR="009A0CB4" w:rsidRPr="009A0CB4">
        <w:t>M</w:t>
      </w:r>
      <w:r w:rsidR="009A0CB4" w:rsidRPr="009A0CB4">
        <w:rPr>
          <w:vertAlign w:val="superscript"/>
        </w:rPr>
        <w:t>lle</w:t>
      </w:r>
      <w:r w:rsidR="00C474C1">
        <w:t> de </w:t>
      </w:r>
      <w:r w:rsidR="00C52F4A" w:rsidRPr="00605EB6">
        <w:t>Simaise sera ma justification</w:t>
      </w:r>
      <w:r w:rsidR="00C474C1">
        <w:t>.</w:t>
      </w:r>
    </w:p>
    <w:p w14:paraId="79050638" w14:textId="77777777" w:rsidR="00C474C1" w:rsidRDefault="00C474C1" w:rsidP="00C52F4A">
      <w:r>
        <w:t>» </w:t>
      </w:r>
      <w:r w:rsidR="00C52F4A" w:rsidRPr="00605EB6">
        <w:t>J</w:t>
      </w:r>
      <w:r>
        <w:t>’</w:t>
      </w:r>
      <w:r w:rsidR="00C52F4A" w:rsidRPr="00605EB6">
        <w:t>aime votre fille</w:t>
      </w:r>
      <w:r>
        <w:t xml:space="preserve">, </w:t>
      </w:r>
      <w:r w:rsidR="00C52F4A" w:rsidRPr="00605EB6">
        <w:t>baron</w:t>
      </w:r>
      <w:r>
        <w:t xml:space="preserve">, </w:t>
      </w:r>
      <w:r w:rsidR="00C52F4A" w:rsidRPr="00605EB6">
        <w:t>et il faut que je l</w:t>
      </w:r>
      <w:r>
        <w:t>’</w:t>
      </w:r>
      <w:r w:rsidR="00C52F4A" w:rsidRPr="00605EB6">
        <w:t>aime ardemment pour vouloir l</w:t>
      </w:r>
      <w:r>
        <w:t>’</w:t>
      </w:r>
      <w:r w:rsidR="00C52F4A" w:rsidRPr="00605EB6">
        <w:t>épouser malgré l</w:t>
      </w:r>
      <w:r>
        <w:t>’</w:t>
      </w:r>
      <w:r w:rsidR="00C52F4A" w:rsidRPr="00605EB6">
        <w:t>opposition de sa mère et surtout quand son père</w:t>
      </w:r>
      <w:r>
        <w:t xml:space="preserve">… </w:t>
      </w:r>
      <w:r w:rsidR="00C52F4A" w:rsidRPr="00605EB6">
        <w:t>Mais sur ceci je ferme les yeux</w:t>
      </w:r>
      <w:r>
        <w:t xml:space="preserve">. </w:t>
      </w:r>
      <w:r w:rsidR="00C52F4A" w:rsidRPr="00605EB6">
        <w:t>Les rares et nobles vertus de votre fille rachètent vos fautes et les font oublier</w:t>
      </w:r>
      <w:r>
        <w:t xml:space="preserve">. </w:t>
      </w:r>
      <w:r w:rsidR="00C52F4A" w:rsidRPr="00605EB6">
        <w:t>Ce n</w:t>
      </w:r>
      <w:r>
        <w:t>’</w:t>
      </w:r>
      <w:r w:rsidR="00C52F4A" w:rsidRPr="00605EB6">
        <w:t>est pas seulement parce que je l</w:t>
      </w:r>
      <w:r>
        <w:t>’</w:t>
      </w:r>
      <w:r w:rsidR="00C52F4A" w:rsidRPr="00605EB6">
        <w:t>aime que je veux l</w:t>
      </w:r>
      <w:r>
        <w:t>’</w:t>
      </w:r>
      <w:r w:rsidR="00C52F4A" w:rsidRPr="00605EB6">
        <w:t>épouser</w:t>
      </w:r>
      <w:r>
        <w:t xml:space="preserve">, </w:t>
      </w:r>
      <w:r w:rsidR="00C52F4A" w:rsidRPr="00605EB6">
        <w:t>mais aussi parce que je suis convaincu qu</w:t>
      </w:r>
      <w:r>
        <w:t>’</w:t>
      </w:r>
      <w:r w:rsidR="00C52F4A" w:rsidRPr="00605EB6">
        <w:t>elle sera heureuse avec moi</w:t>
      </w:r>
      <w:r>
        <w:t xml:space="preserve">. </w:t>
      </w:r>
      <w:r w:rsidR="00C52F4A" w:rsidRPr="00605EB6">
        <w:t>Certes</w:t>
      </w:r>
      <w:r>
        <w:t xml:space="preserve">, </w:t>
      </w:r>
      <w:r w:rsidR="00C52F4A" w:rsidRPr="00605EB6">
        <w:t>je n</w:t>
      </w:r>
      <w:r>
        <w:t>’</w:t>
      </w:r>
      <w:r w:rsidR="00C52F4A" w:rsidRPr="00605EB6">
        <w:t>ai pas la prétention de croire que je suis aimé</w:t>
      </w:r>
      <w:r>
        <w:t xml:space="preserve"> ; </w:t>
      </w:r>
      <w:r w:rsidR="00C52F4A" w:rsidRPr="00605EB6">
        <w:t>mais j</w:t>
      </w:r>
      <w:r>
        <w:t>’</w:t>
      </w:r>
      <w:r w:rsidR="00C52F4A" w:rsidRPr="00605EB6">
        <w:t>ai celle de pouvoir me faire aimer</w:t>
      </w:r>
      <w:r>
        <w:t>.</w:t>
      </w:r>
    </w:p>
    <w:p w14:paraId="51D72559" w14:textId="5DDA7060" w:rsidR="00C474C1" w:rsidRDefault="00C474C1" w:rsidP="00C52F4A">
      <w:r>
        <w:t>» </w:t>
      </w:r>
      <w:r w:rsidR="009A0CB4" w:rsidRPr="009A0CB4">
        <w:t>M</w:t>
      </w:r>
      <w:r w:rsidR="009A0CB4" w:rsidRPr="009A0CB4">
        <w:rPr>
          <w:vertAlign w:val="superscript"/>
        </w:rPr>
        <w:t>me</w:t>
      </w:r>
      <w:r>
        <w:t> de </w:t>
      </w:r>
      <w:r w:rsidR="00C52F4A" w:rsidRPr="00605EB6">
        <w:t>Simaise me repousse</w:t>
      </w:r>
      <w:r>
        <w:t xml:space="preserve">. </w:t>
      </w:r>
      <w:r w:rsidR="00C52F4A" w:rsidRPr="00605EB6">
        <w:t>Pourquoi</w:t>
      </w:r>
      <w:r>
        <w:t xml:space="preserve"> ? </w:t>
      </w:r>
      <w:r w:rsidR="00C52F4A" w:rsidRPr="00605EB6">
        <w:t>Peut-être seulement parce que je suis présenté par vous</w:t>
      </w:r>
      <w:r>
        <w:t xml:space="preserve">. </w:t>
      </w:r>
      <w:r w:rsidR="00C52F4A" w:rsidRPr="00605EB6">
        <w:t xml:space="preserve">Mais si </w:t>
      </w:r>
      <w:r w:rsidR="009A0CB4" w:rsidRPr="009A0CB4">
        <w:t>M</w:t>
      </w:r>
      <w:r w:rsidR="009A0CB4" w:rsidRPr="009A0CB4">
        <w:rPr>
          <w:vertAlign w:val="superscript"/>
        </w:rPr>
        <w:t>lle</w:t>
      </w:r>
      <w:r>
        <w:t> </w:t>
      </w:r>
      <w:r w:rsidR="00C52F4A" w:rsidRPr="00605EB6">
        <w:t>Henriette consent à accepter mon nom</w:t>
      </w:r>
      <w:r>
        <w:t xml:space="preserve">, </w:t>
      </w:r>
      <w:r w:rsidR="00C52F4A" w:rsidRPr="00605EB6">
        <w:t>ma fortune</w:t>
      </w:r>
      <w:r>
        <w:t xml:space="preserve">, </w:t>
      </w:r>
      <w:r w:rsidR="00C52F4A" w:rsidRPr="00605EB6">
        <w:t>que je mets à ses pieds</w:t>
      </w:r>
      <w:r>
        <w:t xml:space="preserve">, </w:t>
      </w:r>
      <w:r w:rsidR="00C52F4A" w:rsidRPr="00605EB6">
        <w:t>sa mère ne s</w:t>
      </w:r>
      <w:r>
        <w:t>’</w:t>
      </w:r>
      <w:r w:rsidR="00C52F4A" w:rsidRPr="00605EB6">
        <w:t>opposera plus à une union qui</w:t>
      </w:r>
      <w:r>
        <w:t xml:space="preserve">, </w:t>
      </w:r>
      <w:r w:rsidR="00C52F4A" w:rsidRPr="00605EB6">
        <w:t>je le répète</w:t>
      </w:r>
      <w:r>
        <w:t xml:space="preserve">, </w:t>
      </w:r>
      <w:r w:rsidR="00C52F4A" w:rsidRPr="00605EB6">
        <w:t>assure l</w:t>
      </w:r>
      <w:r>
        <w:t>’</w:t>
      </w:r>
      <w:r w:rsidR="00C52F4A" w:rsidRPr="00605EB6">
        <w:t>avenir et le bonheur de sa fille</w:t>
      </w:r>
      <w:r>
        <w:t>.</w:t>
      </w:r>
    </w:p>
    <w:p w14:paraId="0C582B1D" w14:textId="3796B139" w:rsidR="00C474C1" w:rsidRDefault="00C52F4A" w:rsidP="00C52F4A">
      <w:r w:rsidRPr="00605EB6">
        <w:t>Donc</w:t>
      </w:r>
      <w:r w:rsidR="00C474C1">
        <w:t xml:space="preserve">, </w:t>
      </w:r>
      <w:r w:rsidRPr="00605EB6">
        <w:t>baron</w:t>
      </w:r>
      <w:r w:rsidR="00C474C1">
        <w:t xml:space="preserve">, </w:t>
      </w:r>
      <w:r w:rsidRPr="00605EB6">
        <w:t xml:space="preserve">ayez le consentement de </w:t>
      </w:r>
      <w:r w:rsidR="009A0CB4" w:rsidRPr="009A0CB4">
        <w:t>M</w:t>
      </w:r>
      <w:r w:rsidR="009A0CB4" w:rsidRPr="009A0CB4">
        <w:rPr>
          <w:vertAlign w:val="superscript"/>
        </w:rPr>
        <w:t>lle</w:t>
      </w:r>
      <w:r w:rsidR="00C474C1">
        <w:t> </w:t>
      </w:r>
      <w:r w:rsidRPr="00605EB6">
        <w:t>Henriette</w:t>
      </w:r>
      <w:r w:rsidR="00C474C1">
        <w:t xml:space="preserve"> : </w:t>
      </w:r>
      <w:r w:rsidRPr="00605EB6">
        <w:t>vous l</w:t>
      </w:r>
      <w:r w:rsidR="00C474C1">
        <w:t>’</w:t>
      </w:r>
      <w:r w:rsidRPr="00605EB6">
        <w:t>enlèverez d</w:t>
      </w:r>
      <w:r w:rsidR="00C474C1">
        <w:t>’</w:t>
      </w:r>
      <w:r w:rsidRPr="00605EB6">
        <w:t>assaut</w:t>
      </w:r>
      <w:r w:rsidR="00C474C1">
        <w:t xml:space="preserve">, </w:t>
      </w:r>
      <w:r w:rsidRPr="00605EB6">
        <w:t>si vous êtes éloquent</w:t>
      </w:r>
      <w:r w:rsidR="00C474C1">
        <w:t xml:space="preserve">… </w:t>
      </w:r>
      <w:r w:rsidRPr="00605EB6">
        <w:t>Moi aussi</w:t>
      </w:r>
      <w:r w:rsidR="00C474C1">
        <w:t xml:space="preserve">, </w:t>
      </w:r>
      <w:r w:rsidRPr="00605EB6">
        <w:t>depuis trois jours</w:t>
      </w:r>
      <w:r w:rsidR="00C474C1">
        <w:t xml:space="preserve">, </w:t>
      </w:r>
      <w:r w:rsidRPr="00605EB6">
        <w:t>j</w:t>
      </w:r>
      <w:r w:rsidR="00C474C1">
        <w:t>’</w:t>
      </w:r>
      <w:r w:rsidRPr="00605EB6">
        <w:t xml:space="preserve">ai étudié </w:t>
      </w:r>
      <w:r w:rsidR="009A0CB4" w:rsidRPr="009A0CB4">
        <w:t>M</w:t>
      </w:r>
      <w:r w:rsidR="009A0CB4" w:rsidRPr="009A0CB4">
        <w:rPr>
          <w:vertAlign w:val="superscript"/>
        </w:rPr>
        <w:t>lle</w:t>
      </w:r>
      <w:r w:rsidR="00C474C1">
        <w:t> de </w:t>
      </w:r>
      <w:r w:rsidRPr="00605EB6">
        <w:t>Simaise</w:t>
      </w:r>
      <w:r w:rsidR="00C474C1">
        <w:t>.</w:t>
      </w:r>
    </w:p>
    <w:p w14:paraId="569D7CA6" w14:textId="77777777" w:rsidR="00C474C1" w:rsidRDefault="00C52F4A" w:rsidP="00C52F4A">
      <w:r w:rsidRPr="00605EB6">
        <w:t>Douce et bonne créature</w:t>
      </w:r>
      <w:r w:rsidR="00C474C1">
        <w:t xml:space="preserve">, </w:t>
      </w:r>
      <w:r w:rsidRPr="00605EB6">
        <w:t>elle sait aimer et elle est prête pour le dévouement</w:t>
      </w:r>
      <w:r w:rsidR="00C474C1">
        <w:t xml:space="preserve">. </w:t>
      </w:r>
      <w:r w:rsidRPr="00605EB6">
        <w:t>Vous comprenez ce que je veux dire</w:t>
      </w:r>
      <w:r w:rsidR="00C474C1">
        <w:t xml:space="preserve">, </w:t>
      </w:r>
      <w:r w:rsidRPr="00605EB6">
        <w:t>n</w:t>
      </w:r>
      <w:r w:rsidR="00C474C1">
        <w:t>’</w:t>
      </w:r>
      <w:r w:rsidRPr="00605EB6">
        <w:t>est-ce pas</w:t>
      </w:r>
      <w:r w:rsidR="00C474C1">
        <w:t> ?</w:t>
      </w:r>
    </w:p>
    <w:p w14:paraId="5C0B25CF" w14:textId="14A7778D" w:rsidR="00C474C1" w:rsidRDefault="0094609C" w:rsidP="00C52F4A">
      <w:r>
        <w:t>— </w:t>
      </w:r>
      <w:r w:rsidR="00C52F4A" w:rsidRPr="00605EB6">
        <w:t>Oui</w:t>
      </w:r>
      <w:r w:rsidR="00C474C1">
        <w:t xml:space="preserve">, </w:t>
      </w:r>
      <w:r w:rsidR="00C52F4A" w:rsidRPr="00605EB6">
        <w:t>je comprends</w:t>
      </w:r>
      <w:r w:rsidR="00C474C1">
        <w:t xml:space="preserve">, </w:t>
      </w:r>
      <w:r w:rsidR="00C52F4A" w:rsidRPr="00605EB6">
        <w:t>répondit de Simaise</w:t>
      </w:r>
      <w:r w:rsidR="00C474C1">
        <w:t>.</w:t>
      </w:r>
    </w:p>
    <w:p w14:paraId="1A87BA82" w14:textId="22C1EF5A" w:rsidR="00C474C1" w:rsidRDefault="0094609C" w:rsidP="00C52F4A">
      <w:r>
        <w:t>— </w:t>
      </w:r>
      <w:r w:rsidR="00C52F4A" w:rsidRPr="001025E4">
        <w:t>Agissez donc</w:t>
      </w:r>
      <w:r w:rsidR="00C474C1">
        <w:t xml:space="preserve">. </w:t>
      </w:r>
      <w:r w:rsidR="00C52F4A" w:rsidRPr="001025E4">
        <w:t>Tenez</w:t>
      </w:r>
      <w:r w:rsidR="00C474C1">
        <w:t xml:space="preserve">, </w:t>
      </w:r>
      <w:r w:rsidR="00C52F4A" w:rsidRPr="001025E4">
        <w:t>ajouta-t-il</w:t>
      </w:r>
      <w:r w:rsidR="00C474C1">
        <w:t xml:space="preserve">, </w:t>
      </w:r>
      <w:r w:rsidR="00C52F4A" w:rsidRPr="001025E4">
        <w:t>montrant la jeune fille assise sous le marronnier de la terrasse</w:t>
      </w:r>
      <w:r w:rsidR="00C474C1">
        <w:t xml:space="preserve">, </w:t>
      </w:r>
      <w:r w:rsidR="009A0CB4" w:rsidRPr="009A0CB4">
        <w:t>M</w:t>
      </w:r>
      <w:r w:rsidR="009A0CB4" w:rsidRPr="009A0CB4">
        <w:rPr>
          <w:vertAlign w:val="superscript"/>
        </w:rPr>
        <w:t>lle</w:t>
      </w:r>
      <w:r w:rsidR="00C474C1">
        <w:t> </w:t>
      </w:r>
      <w:r w:rsidR="00C52F4A" w:rsidRPr="001025E4">
        <w:t>Henriette est seule en ce moment</w:t>
      </w:r>
      <w:r w:rsidR="00C474C1">
        <w:t xml:space="preserve">. </w:t>
      </w:r>
      <w:r w:rsidR="00C52F4A" w:rsidRPr="001025E4">
        <w:t>Pendant votre intéressante conversation</w:t>
      </w:r>
      <w:r w:rsidR="00C474C1">
        <w:t xml:space="preserve">, </w:t>
      </w:r>
      <w:r w:rsidR="00C52F4A" w:rsidRPr="001025E4">
        <w:t>je vais fumer un cigare</w:t>
      </w:r>
      <w:r w:rsidR="00C474C1">
        <w:t xml:space="preserve">, </w:t>
      </w:r>
      <w:r w:rsidR="00C52F4A" w:rsidRPr="001025E4">
        <w:t>vous me retrouverez là</w:t>
      </w:r>
      <w:r w:rsidR="00C474C1">
        <w:t xml:space="preserve">, </w:t>
      </w:r>
      <w:r w:rsidR="00C52F4A" w:rsidRPr="001025E4">
        <w:t>dans cette allée du parc</w:t>
      </w:r>
      <w:r w:rsidR="00C474C1">
        <w:t>.</w:t>
      </w:r>
    </w:p>
    <w:p w14:paraId="0FF098A1" w14:textId="77777777" w:rsidR="00C474C1" w:rsidRDefault="00C52F4A" w:rsidP="00C52F4A">
      <w:r w:rsidRPr="00605EB6">
        <w:t>Pedro s</w:t>
      </w:r>
      <w:r w:rsidR="00C474C1">
        <w:t>’</w:t>
      </w:r>
      <w:r w:rsidRPr="00605EB6">
        <w:t>éloigna et le baron alla s</w:t>
      </w:r>
      <w:r w:rsidR="00C474C1">
        <w:t>’</w:t>
      </w:r>
      <w:r w:rsidRPr="00605EB6">
        <w:t>asseoir près de sa fille</w:t>
      </w:r>
      <w:r w:rsidR="00C474C1">
        <w:t>.</w:t>
      </w:r>
    </w:p>
    <w:p w14:paraId="7B8DCE31" w14:textId="222BE11A" w:rsidR="00C474C1" w:rsidRDefault="0094609C" w:rsidP="00C52F4A">
      <w:r>
        <w:lastRenderedPageBreak/>
        <w:t>— </w:t>
      </w:r>
      <w:r w:rsidR="00C52F4A" w:rsidRPr="00605EB6">
        <w:t>Henriette</w:t>
      </w:r>
      <w:r w:rsidR="00C474C1">
        <w:t xml:space="preserve">, </w:t>
      </w:r>
      <w:r w:rsidR="00C52F4A" w:rsidRPr="00605EB6">
        <w:t>lui dit-il</w:t>
      </w:r>
      <w:r w:rsidR="00C474C1">
        <w:t xml:space="preserve">, </w:t>
      </w:r>
      <w:r w:rsidR="00C52F4A" w:rsidRPr="00605EB6">
        <w:t>votre mère vous a-t-elle dit pourquoi je suis venu à Vaucourt</w:t>
      </w:r>
      <w:r w:rsidR="00C474C1">
        <w:t xml:space="preserve">, </w:t>
      </w:r>
      <w:r w:rsidR="00C52F4A" w:rsidRPr="00605EB6">
        <w:t xml:space="preserve">y précédant de quelques jours </w:t>
      </w:r>
      <w:r w:rsidR="00C474C1">
        <w:t>M. </w:t>
      </w:r>
      <w:r w:rsidR="00C52F4A" w:rsidRPr="00605EB6">
        <w:t>Pedro Castora</w:t>
      </w:r>
      <w:r w:rsidR="00C474C1">
        <w:t xml:space="preserve">, </w:t>
      </w:r>
      <w:r w:rsidR="00C52F4A" w:rsidRPr="00605EB6">
        <w:t>mon ami</w:t>
      </w:r>
      <w:r w:rsidR="00C474C1">
        <w:t> ?</w:t>
      </w:r>
    </w:p>
    <w:p w14:paraId="5AF6793B" w14:textId="03D01CF0" w:rsidR="00C474C1" w:rsidRDefault="0094609C" w:rsidP="00C52F4A">
      <w:r>
        <w:t>— </w:t>
      </w:r>
      <w:r w:rsidR="00C52F4A" w:rsidRPr="00605EB6">
        <w:t>Non</w:t>
      </w:r>
      <w:r w:rsidR="00C474C1">
        <w:t xml:space="preserve">, </w:t>
      </w:r>
      <w:r w:rsidR="00C52F4A" w:rsidRPr="00605EB6">
        <w:t>mon père</w:t>
      </w:r>
      <w:r w:rsidR="00C474C1">
        <w:t>.</w:t>
      </w:r>
    </w:p>
    <w:p w14:paraId="56716212" w14:textId="3D7AF9E9" w:rsidR="00C474C1" w:rsidRDefault="0094609C" w:rsidP="00C52F4A">
      <w:r>
        <w:t>— </w:t>
      </w:r>
      <w:r w:rsidR="00C52F4A" w:rsidRPr="00605EB6">
        <w:t>Il faut donc que je vous le dise</w:t>
      </w:r>
      <w:r w:rsidR="00C474C1">
        <w:t xml:space="preserve">, </w:t>
      </w:r>
      <w:r w:rsidR="00C52F4A" w:rsidRPr="00605EB6">
        <w:t>moi</w:t>
      </w:r>
      <w:r w:rsidR="00C474C1">
        <w:t xml:space="preserve">. </w:t>
      </w:r>
      <w:r w:rsidR="00C52F4A" w:rsidRPr="00605EB6">
        <w:t>Eh bien</w:t>
      </w:r>
      <w:r w:rsidR="00C474C1">
        <w:t xml:space="preserve">, </w:t>
      </w:r>
      <w:r w:rsidR="00C52F4A" w:rsidRPr="00605EB6">
        <w:t>Henriette</w:t>
      </w:r>
      <w:r w:rsidR="00C474C1">
        <w:t>, M. </w:t>
      </w:r>
      <w:r w:rsidR="00C52F4A" w:rsidRPr="00605EB6">
        <w:t>Castora qui est</w:t>
      </w:r>
      <w:r w:rsidR="00C474C1">
        <w:t xml:space="preserve">, </w:t>
      </w:r>
      <w:r w:rsidR="00C52F4A" w:rsidRPr="00605EB6">
        <w:t>je vous l</w:t>
      </w:r>
      <w:r w:rsidR="00C474C1">
        <w:t>’</w:t>
      </w:r>
      <w:r w:rsidR="00C52F4A" w:rsidRPr="00605EB6">
        <w:t>ai dit</w:t>
      </w:r>
      <w:r w:rsidR="00C474C1">
        <w:t xml:space="preserve">, </w:t>
      </w:r>
      <w:r w:rsidR="00C52F4A" w:rsidRPr="00605EB6">
        <w:t>immensément riche</w:t>
      </w:r>
      <w:r w:rsidR="00C474C1">
        <w:t xml:space="preserve">, </w:t>
      </w:r>
      <w:r w:rsidR="00C52F4A" w:rsidRPr="00605EB6">
        <w:t>dont vous avez pu déjà apprécier le caractère et les excellentes qualités du cœur</w:t>
      </w:r>
      <w:r w:rsidR="00C474C1">
        <w:t>, M. </w:t>
      </w:r>
      <w:r w:rsidR="00C52F4A" w:rsidRPr="00605EB6">
        <w:t>Pedro Castora vous aime et vous demande en mariage</w:t>
      </w:r>
      <w:r w:rsidR="00C474C1">
        <w:t>…</w:t>
      </w:r>
    </w:p>
    <w:p w14:paraId="73FFA558" w14:textId="6983D540" w:rsidR="00C474C1" w:rsidRDefault="0094609C" w:rsidP="00C52F4A">
      <w:r>
        <w:t>— </w:t>
      </w:r>
      <w:r w:rsidR="00C52F4A" w:rsidRPr="00605EB6">
        <w:t>Moi</w:t>
      </w:r>
      <w:r w:rsidR="00C474C1">
        <w:t xml:space="preserve"> ! </w:t>
      </w:r>
      <w:r w:rsidR="00C52F4A" w:rsidRPr="00605EB6">
        <w:t>exclama la jeune fille devenant rouge comme le feu</w:t>
      </w:r>
      <w:r w:rsidR="00C474C1">
        <w:t>.</w:t>
      </w:r>
    </w:p>
    <w:p w14:paraId="3F12EB41" w14:textId="624CE529" w:rsidR="00C474C1" w:rsidRDefault="0094609C" w:rsidP="00C52F4A">
      <w:r>
        <w:t>— </w:t>
      </w:r>
      <w:r w:rsidR="00C52F4A" w:rsidRPr="00605EB6">
        <w:t>Oui</w:t>
      </w:r>
      <w:r w:rsidR="00C474C1">
        <w:t xml:space="preserve">, </w:t>
      </w:r>
      <w:r w:rsidR="00C52F4A" w:rsidRPr="00605EB6">
        <w:t>Henriette</w:t>
      </w:r>
      <w:r w:rsidR="00C474C1">
        <w:t>.</w:t>
      </w:r>
    </w:p>
    <w:p w14:paraId="21529814" w14:textId="11735997" w:rsidR="00C474C1" w:rsidRDefault="0094609C" w:rsidP="00C52F4A">
      <w:r>
        <w:t>— </w:t>
      </w:r>
      <w:r w:rsidR="00C52F4A" w:rsidRPr="00605EB6">
        <w:t>Et vous dites</w:t>
      </w:r>
      <w:r w:rsidR="00C474C1">
        <w:t xml:space="preserve">, </w:t>
      </w:r>
      <w:r w:rsidR="00C52F4A" w:rsidRPr="00605EB6">
        <w:t>mon père</w:t>
      </w:r>
      <w:r w:rsidR="00C474C1">
        <w:t xml:space="preserve">, </w:t>
      </w:r>
      <w:r w:rsidR="00C52F4A" w:rsidRPr="00605EB6">
        <w:t xml:space="preserve">que </w:t>
      </w:r>
      <w:r w:rsidR="00C474C1">
        <w:t>M. </w:t>
      </w:r>
      <w:r w:rsidR="00C52F4A" w:rsidRPr="00605EB6">
        <w:t>Castora m</w:t>
      </w:r>
      <w:r w:rsidR="00C474C1">
        <w:t>’</w:t>
      </w:r>
      <w:r w:rsidR="00C52F4A" w:rsidRPr="00605EB6">
        <w:t>aime</w:t>
      </w:r>
      <w:r w:rsidR="00C474C1">
        <w:t> ?</w:t>
      </w:r>
    </w:p>
    <w:p w14:paraId="53DE0437" w14:textId="7B113800" w:rsidR="00C474C1" w:rsidRDefault="0094609C" w:rsidP="00C52F4A">
      <w:r>
        <w:t>— </w:t>
      </w:r>
      <w:r w:rsidR="00C52F4A" w:rsidRPr="00605EB6">
        <w:t>Éperdument</w:t>
      </w:r>
      <w:r w:rsidR="00C474C1">
        <w:t>.</w:t>
      </w:r>
    </w:p>
    <w:p w14:paraId="53A130A6" w14:textId="7C48AD99" w:rsidR="00C474C1" w:rsidRDefault="0094609C" w:rsidP="00C52F4A">
      <w:r>
        <w:t>— </w:t>
      </w:r>
      <w:r w:rsidR="00C52F4A" w:rsidRPr="00605EB6">
        <w:t>Mais il me connaît à peine</w:t>
      </w:r>
      <w:r w:rsidR="00C474C1">
        <w:t> !</w:t>
      </w:r>
    </w:p>
    <w:p w14:paraId="0A30ECD3" w14:textId="18FBA3B4" w:rsidR="00C474C1" w:rsidRDefault="0094609C" w:rsidP="00C52F4A">
      <w:r>
        <w:t>— </w:t>
      </w:r>
      <w:r w:rsidR="00C52F4A" w:rsidRPr="00605EB6">
        <w:t>Il vous aimait avant de vous avoir vue</w:t>
      </w:r>
      <w:r w:rsidR="00C474C1">
        <w:t xml:space="preserve">, </w:t>
      </w:r>
      <w:r w:rsidR="00C52F4A" w:rsidRPr="00605EB6">
        <w:t>par ce que je lui ai dit de vous</w:t>
      </w:r>
      <w:r w:rsidR="00C474C1">
        <w:t xml:space="preserve"> ; </w:t>
      </w:r>
      <w:r w:rsidR="00C52F4A" w:rsidRPr="00605EB6">
        <w:t>et puis</w:t>
      </w:r>
      <w:r w:rsidR="00C474C1">
        <w:t xml:space="preserve">, </w:t>
      </w:r>
      <w:r w:rsidR="00C52F4A" w:rsidRPr="00605EB6">
        <w:t>ce portrait</w:t>
      </w:r>
      <w:r w:rsidR="00C474C1">
        <w:t xml:space="preserve">, </w:t>
      </w:r>
      <w:r w:rsidR="00C52F4A" w:rsidRPr="00605EB6">
        <w:t>que vous m</w:t>
      </w:r>
      <w:r w:rsidR="00C474C1">
        <w:t>’</w:t>
      </w:r>
      <w:r w:rsidR="00C52F4A" w:rsidRPr="00605EB6">
        <w:t>avez envoyé</w:t>
      </w:r>
      <w:r w:rsidR="00C474C1">
        <w:t xml:space="preserve">, </w:t>
      </w:r>
      <w:r w:rsidR="00C52F4A" w:rsidRPr="00605EB6">
        <w:t>il l</w:t>
      </w:r>
      <w:r w:rsidR="00C474C1">
        <w:t>’</w:t>
      </w:r>
      <w:r w:rsidR="00C52F4A" w:rsidRPr="00605EB6">
        <w:t>a souvent regardé</w:t>
      </w:r>
      <w:r w:rsidR="00C474C1">
        <w:t xml:space="preserve">, </w:t>
      </w:r>
      <w:r w:rsidR="00C52F4A" w:rsidRPr="00605EB6">
        <w:t>vous contemplant avec admiration</w:t>
      </w:r>
      <w:r w:rsidR="00C474C1">
        <w:t xml:space="preserve">. </w:t>
      </w:r>
      <w:r w:rsidR="00C52F4A" w:rsidRPr="00605EB6">
        <w:t>Ne vous étonnez point</w:t>
      </w:r>
      <w:r w:rsidR="00C474C1">
        <w:t xml:space="preserve">, </w:t>
      </w:r>
      <w:r w:rsidR="00C52F4A" w:rsidRPr="00605EB6">
        <w:t>ma fille</w:t>
      </w:r>
      <w:r w:rsidR="00C474C1">
        <w:t xml:space="preserve"> ; </w:t>
      </w:r>
      <w:r w:rsidR="00C52F4A" w:rsidRPr="00605EB6">
        <w:t>Pedro est une nature à part</w:t>
      </w:r>
      <w:r w:rsidR="00C474C1">
        <w:t xml:space="preserve">, </w:t>
      </w:r>
      <w:r w:rsidR="00C52F4A" w:rsidRPr="00605EB6">
        <w:t>exceptionnelle</w:t>
      </w:r>
      <w:r w:rsidR="00C474C1">
        <w:t xml:space="preserve">, </w:t>
      </w:r>
      <w:r w:rsidR="00C52F4A" w:rsidRPr="00605EB6">
        <w:t>rêveuse</w:t>
      </w:r>
      <w:r w:rsidR="00C474C1">
        <w:t xml:space="preserve">, </w:t>
      </w:r>
      <w:r w:rsidR="00C52F4A" w:rsidRPr="00605EB6">
        <w:t>poétique</w:t>
      </w:r>
      <w:r w:rsidR="00C474C1">
        <w:t xml:space="preserve">, </w:t>
      </w:r>
      <w:r w:rsidR="00C52F4A" w:rsidRPr="00605EB6">
        <w:t>enthousiaste</w:t>
      </w:r>
      <w:r w:rsidR="00C474C1">
        <w:t>.</w:t>
      </w:r>
    </w:p>
    <w:p w14:paraId="4324C0D4" w14:textId="5DD8AF84" w:rsidR="00C474C1" w:rsidRDefault="0094609C" w:rsidP="00C52F4A">
      <w:r>
        <w:t>— </w:t>
      </w:r>
      <w:r w:rsidR="00C52F4A" w:rsidRPr="00605EB6">
        <w:t>Mais</w:t>
      </w:r>
      <w:r w:rsidR="00C474C1">
        <w:t xml:space="preserve">, </w:t>
      </w:r>
      <w:r w:rsidR="00C52F4A" w:rsidRPr="00605EB6">
        <w:t>mon père</w:t>
      </w:r>
      <w:r w:rsidR="00C474C1">
        <w:t xml:space="preserve">, </w:t>
      </w:r>
      <w:r w:rsidR="00C52F4A" w:rsidRPr="00605EB6">
        <w:t>répondit-elle d</w:t>
      </w:r>
      <w:r w:rsidR="00C474C1">
        <w:t>’</w:t>
      </w:r>
      <w:r w:rsidR="00C52F4A" w:rsidRPr="00605EB6">
        <w:t>une voix tremblante</w:t>
      </w:r>
      <w:r w:rsidR="00C474C1">
        <w:t xml:space="preserve">, </w:t>
      </w:r>
      <w:r w:rsidR="00C52F4A" w:rsidRPr="00605EB6">
        <w:t>je ne veux pas me marier</w:t>
      </w:r>
      <w:r w:rsidR="00C474C1">
        <w:t> !</w:t>
      </w:r>
    </w:p>
    <w:p w14:paraId="3588712D" w14:textId="77777777" w:rsidR="00C474C1" w:rsidRDefault="00C52F4A" w:rsidP="00C52F4A">
      <w:r w:rsidRPr="00605EB6">
        <w:t>Et de grosses larmes lui vinrent aux yeux</w:t>
      </w:r>
      <w:r w:rsidR="00C474C1">
        <w:t>.</w:t>
      </w:r>
    </w:p>
    <w:p w14:paraId="6C5B7397" w14:textId="0BEECB7E" w:rsidR="00C474C1" w:rsidRDefault="0094609C" w:rsidP="00C52F4A">
      <w:r>
        <w:t>— </w:t>
      </w:r>
      <w:r w:rsidR="00C52F4A" w:rsidRPr="00605EB6">
        <w:t>Vous n</w:t>
      </w:r>
      <w:r w:rsidR="00C474C1">
        <w:t>’</w:t>
      </w:r>
      <w:r w:rsidR="00C52F4A" w:rsidRPr="00605EB6">
        <w:t>aimez pas Pedro</w:t>
      </w:r>
      <w:r w:rsidR="00C474C1">
        <w:t xml:space="preserve">, </w:t>
      </w:r>
      <w:r w:rsidR="00C52F4A" w:rsidRPr="00605EB6">
        <w:t>Henriette</w:t>
      </w:r>
      <w:r w:rsidR="00C474C1">
        <w:t xml:space="preserve"> ; </w:t>
      </w:r>
      <w:r w:rsidR="00C52F4A" w:rsidRPr="00605EB6">
        <w:t>certainement</w:t>
      </w:r>
      <w:r w:rsidR="00C474C1">
        <w:t xml:space="preserve">, </w:t>
      </w:r>
      <w:r w:rsidR="00C52F4A" w:rsidRPr="00605EB6">
        <w:t>vous ne pouvez l</w:t>
      </w:r>
      <w:r w:rsidR="00C474C1">
        <w:t>’</w:t>
      </w:r>
      <w:r w:rsidR="00C52F4A" w:rsidRPr="00605EB6">
        <w:t>aimer encore</w:t>
      </w:r>
      <w:r w:rsidR="00C474C1">
        <w:t xml:space="preserve">, </w:t>
      </w:r>
      <w:r w:rsidR="00C52F4A" w:rsidRPr="00605EB6">
        <w:t>mais vous l</w:t>
      </w:r>
      <w:r w:rsidR="00C474C1">
        <w:t>’</w:t>
      </w:r>
      <w:r w:rsidR="00C52F4A" w:rsidRPr="00605EB6">
        <w:t>aimerez</w:t>
      </w:r>
      <w:r w:rsidR="00C474C1">
        <w:t>.</w:t>
      </w:r>
    </w:p>
    <w:p w14:paraId="2311366D" w14:textId="77777777" w:rsidR="00C474C1" w:rsidRDefault="00C52F4A" w:rsidP="00C52F4A">
      <w:r w:rsidRPr="00605EB6">
        <w:lastRenderedPageBreak/>
        <w:t>La jeune fille secoua tristement la tête</w:t>
      </w:r>
      <w:r w:rsidR="00C474C1">
        <w:t xml:space="preserve">. </w:t>
      </w:r>
      <w:r w:rsidRPr="00605EB6">
        <w:t>Puis</w:t>
      </w:r>
      <w:r w:rsidR="00C474C1">
        <w:t xml:space="preserve">, </w:t>
      </w:r>
      <w:r w:rsidRPr="00605EB6">
        <w:t>regardant son père avec anxiété</w:t>
      </w:r>
      <w:r w:rsidR="00C474C1">
        <w:t> :</w:t>
      </w:r>
    </w:p>
    <w:p w14:paraId="4DE597F5" w14:textId="4626801E" w:rsidR="00C474C1" w:rsidRDefault="0094609C" w:rsidP="00C52F4A">
      <w:r>
        <w:t>— </w:t>
      </w:r>
      <w:r w:rsidR="00C52F4A" w:rsidRPr="00605EB6">
        <w:t>Vous avez parlé de cela à ma mère</w:t>
      </w:r>
      <w:r w:rsidR="00C474C1">
        <w:t xml:space="preserve"> ? </w:t>
      </w:r>
      <w:r w:rsidR="00C52F4A" w:rsidRPr="00605EB6">
        <w:t>dit-elle</w:t>
      </w:r>
      <w:r w:rsidR="00C474C1">
        <w:t xml:space="preserve">. </w:t>
      </w:r>
      <w:r w:rsidR="00C52F4A" w:rsidRPr="00605EB6">
        <w:t>Qu</w:t>
      </w:r>
      <w:r w:rsidR="00C474C1">
        <w:t>’</w:t>
      </w:r>
      <w:r w:rsidR="00C52F4A" w:rsidRPr="00605EB6">
        <w:t>a-t-elle répondu</w:t>
      </w:r>
      <w:r w:rsidR="00C474C1">
        <w:t> ?</w:t>
      </w:r>
    </w:p>
    <w:p w14:paraId="2C891568" w14:textId="0648E4EE" w:rsidR="00C474C1" w:rsidRDefault="0094609C" w:rsidP="00C52F4A">
      <w:r>
        <w:t>— </w:t>
      </w:r>
      <w:r w:rsidR="00C52F4A" w:rsidRPr="00605EB6">
        <w:t>Je dois vous dire la vérité</w:t>
      </w:r>
      <w:r w:rsidR="00C474C1">
        <w:t xml:space="preserve">, </w:t>
      </w:r>
      <w:r w:rsidR="00C52F4A" w:rsidRPr="00605EB6">
        <w:t>ma fille</w:t>
      </w:r>
      <w:r w:rsidR="00C474C1">
        <w:t xml:space="preserve"> ; </w:t>
      </w:r>
      <w:r w:rsidR="00C52F4A" w:rsidRPr="00605EB6">
        <w:t>pour des raisons</w:t>
      </w:r>
      <w:r w:rsidR="00C474C1">
        <w:t xml:space="preserve">, </w:t>
      </w:r>
      <w:r w:rsidR="00C52F4A" w:rsidRPr="00605EB6">
        <w:t>n</w:t>
      </w:r>
      <w:r w:rsidR="00C474C1">
        <w:t>’</w:t>
      </w:r>
      <w:r w:rsidR="00C52F4A" w:rsidRPr="00605EB6">
        <w:t>ayant aucune valeur sans doute</w:t>
      </w:r>
      <w:r w:rsidR="00C474C1">
        <w:t xml:space="preserve">, </w:t>
      </w:r>
      <w:r w:rsidR="00C52F4A" w:rsidRPr="00605EB6">
        <w:t>qu</w:t>
      </w:r>
      <w:r w:rsidR="00C474C1">
        <w:t>’</w:t>
      </w:r>
      <w:r w:rsidR="00C52F4A" w:rsidRPr="00605EB6">
        <w:t>elle n</w:t>
      </w:r>
      <w:r w:rsidR="00C474C1">
        <w:t>’</w:t>
      </w:r>
      <w:r w:rsidR="00C52F4A" w:rsidRPr="00605EB6">
        <w:t>a pas voulu me faire connaître</w:t>
      </w:r>
      <w:r w:rsidR="00C474C1">
        <w:t xml:space="preserve">, </w:t>
      </w:r>
      <w:r w:rsidR="00C52F4A" w:rsidRPr="00605EB6">
        <w:t>nous ne nous sommes point trouvés d</w:t>
      </w:r>
      <w:r w:rsidR="00C474C1">
        <w:t>’</w:t>
      </w:r>
      <w:r w:rsidR="00C52F4A" w:rsidRPr="00605EB6">
        <w:t>accord au sujet de ce mariage</w:t>
      </w:r>
      <w:r w:rsidR="00C474C1">
        <w:t>.</w:t>
      </w:r>
    </w:p>
    <w:p w14:paraId="01DC4F0B" w14:textId="77777777" w:rsidR="00C474C1" w:rsidRDefault="00C52F4A" w:rsidP="00C52F4A">
      <w:r w:rsidRPr="00605EB6">
        <w:t>La jeune fille laissa échapper un soupir de soulagement</w:t>
      </w:r>
      <w:r w:rsidR="00C474C1">
        <w:t>.</w:t>
      </w:r>
    </w:p>
    <w:p w14:paraId="1F53BE90" w14:textId="0281D3FF" w:rsidR="00C474C1" w:rsidRDefault="0094609C" w:rsidP="00C52F4A">
      <w:r>
        <w:t>— </w:t>
      </w:r>
      <w:r w:rsidR="00C52F4A" w:rsidRPr="00605EB6">
        <w:t>En ce cas</w:t>
      </w:r>
      <w:r w:rsidR="00C474C1">
        <w:t xml:space="preserve">, </w:t>
      </w:r>
      <w:r w:rsidR="00C52F4A" w:rsidRPr="00605EB6">
        <w:t>mon père</w:t>
      </w:r>
      <w:r w:rsidR="00C474C1">
        <w:t xml:space="preserve">, </w:t>
      </w:r>
      <w:r w:rsidR="00C52F4A" w:rsidRPr="00605EB6">
        <w:t>dit-elle d</w:t>
      </w:r>
      <w:r w:rsidR="00C474C1">
        <w:t>’</w:t>
      </w:r>
      <w:r w:rsidR="00C52F4A" w:rsidRPr="00605EB6">
        <w:t>une voix mieux affermie</w:t>
      </w:r>
      <w:r w:rsidR="00C474C1">
        <w:t xml:space="preserve">, </w:t>
      </w:r>
      <w:r w:rsidR="00C52F4A" w:rsidRPr="00605EB6">
        <w:t>je n</w:t>
      </w:r>
      <w:r w:rsidR="00C474C1">
        <w:t>’</w:t>
      </w:r>
      <w:r w:rsidR="00C52F4A" w:rsidRPr="00605EB6">
        <w:t>ai plus rien à vous répondre</w:t>
      </w:r>
      <w:r w:rsidR="00C474C1">
        <w:t>.</w:t>
      </w:r>
    </w:p>
    <w:p w14:paraId="3D8AB4E6" w14:textId="491BB60C" w:rsidR="00C474C1" w:rsidRDefault="0094609C" w:rsidP="00C52F4A">
      <w:r>
        <w:t>— </w:t>
      </w:r>
      <w:r w:rsidR="00C52F4A" w:rsidRPr="00605EB6">
        <w:t>Vous vous trompez</w:t>
      </w:r>
      <w:r w:rsidR="00C474C1">
        <w:t xml:space="preserve">, </w:t>
      </w:r>
      <w:r w:rsidR="00C52F4A" w:rsidRPr="00605EB6">
        <w:t>Henriette</w:t>
      </w:r>
      <w:r w:rsidR="00C474C1">
        <w:t xml:space="preserve">, </w:t>
      </w:r>
      <w:r w:rsidR="00C52F4A" w:rsidRPr="00605EB6">
        <w:t>puisque c</w:t>
      </w:r>
      <w:r w:rsidR="00C474C1">
        <w:t>’</w:t>
      </w:r>
      <w:r w:rsidR="00C52F4A" w:rsidRPr="00605EB6">
        <w:t>est parce que la baronne et moi n</w:t>
      </w:r>
      <w:r w:rsidR="00C474C1">
        <w:t>’</w:t>
      </w:r>
      <w:r w:rsidR="00C52F4A" w:rsidRPr="00605EB6">
        <w:t>avons pu nous entendre</w:t>
      </w:r>
      <w:r w:rsidR="00C474C1">
        <w:t xml:space="preserve">, </w:t>
      </w:r>
      <w:r w:rsidR="00C52F4A" w:rsidRPr="00605EB6">
        <w:t>que je m</w:t>
      </w:r>
      <w:r w:rsidR="00C474C1">
        <w:t>’</w:t>
      </w:r>
      <w:r w:rsidR="00C52F4A" w:rsidRPr="00605EB6">
        <w:t>adresse directement à vous</w:t>
      </w:r>
      <w:r w:rsidR="00C474C1">
        <w:t>.</w:t>
      </w:r>
    </w:p>
    <w:p w14:paraId="02D65B21" w14:textId="3FFD034A" w:rsidR="00C474C1" w:rsidRDefault="0094609C" w:rsidP="00C52F4A">
      <w:r>
        <w:t>— </w:t>
      </w:r>
      <w:r w:rsidR="00C52F4A" w:rsidRPr="00605EB6">
        <w:t>Je vous l</w:t>
      </w:r>
      <w:r w:rsidR="00C474C1">
        <w:t>’</w:t>
      </w:r>
      <w:r w:rsidR="00C52F4A" w:rsidRPr="00605EB6">
        <w:t>ai dit</w:t>
      </w:r>
      <w:r w:rsidR="00C474C1">
        <w:t xml:space="preserve">, </w:t>
      </w:r>
      <w:r w:rsidR="00C52F4A" w:rsidRPr="00605EB6">
        <w:t>mon père</w:t>
      </w:r>
      <w:r w:rsidR="00C474C1">
        <w:t xml:space="preserve">, </w:t>
      </w:r>
      <w:r w:rsidR="00C52F4A" w:rsidRPr="00605EB6">
        <w:t>je ne veux pas me marier</w:t>
      </w:r>
      <w:r w:rsidR="00C474C1">
        <w:t xml:space="preserve">. </w:t>
      </w:r>
      <w:r w:rsidR="00C52F4A" w:rsidRPr="00605EB6">
        <w:t>Dans tous les cas</w:t>
      </w:r>
      <w:r w:rsidR="00C474C1">
        <w:t xml:space="preserve">, </w:t>
      </w:r>
      <w:r w:rsidR="00C52F4A" w:rsidRPr="00605EB6">
        <w:t>je ne prendrais jamais une résolution aussi grave sans le consentement de ma mère</w:t>
      </w:r>
      <w:r w:rsidR="00C474C1">
        <w:t>.</w:t>
      </w:r>
    </w:p>
    <w:p w14:paraId="718D335D" w14:textId="455C2142" w:rsidR="00C474C1" w:rsidRDefault="0094609C" w:rsidP="00C52F4A">
      <w:r>
        <w:t>— </w:t>
      </w:r>
      <w:r w:rsidR="00C52F4A" w:rsidRPr="00605EB6">
        <w:t>Mais vous l</w:t>
      </w:r>
      <w:r w:rsidR="00C474C1">
        <w:t>’</w:t>
      </w:r>
      <w:r w:rsidR="00C52F4A" w:rsidRPr="00605EB6">
        <w:t>aurez</w:t>
      </w:r>
      <w:r w:rsidR="00C474C1">
        <w:t xml:space="preserve">, </w:t>
      </w:r>
      <w:r w:rsidR="00C52F4A" w:rsidRPr="00605EB6">
        <w:t>ce consentement</w:t>
      </w:r>
      <w:r w:rsidR="00C474C1">
        <w:t xml:space="preserve">, </w:t>
      </w:r>
      <w:r w:rsidR="00C52F4A" w:rsidRPr="00605EB6">
        <w:t>si vous accueillez</w:t>
      </w:r>
      <w:r w:rsidR="00C474C1">
        <w:t xml:space="preserve">, </w:t>
      </w:r>
      <w:r w:rsidR="00C52F4A" w:rsidRPr="00605EB6">
        <w:t>vous</w:t>
      </w:r>
      <w:r w:rsidR="00C474C1">
        <w:t xml:space="preserve">, </w:t>
      </w:r>
      <w:r w:rsidR="00C52F4A" w:rsidRPr="00605EB6">
        <w:t xml:space="preserve">la demande de </w:t>
      </w:r>
      <w:r w:rsidR="00C474C1">
        <w:t>M. </w:t>
      </w:r>
      <w:r w:rsidR="00C52F4A" w:rsidRPr="00605EB6">
        <w:t>Pedro Castora</w:t>
      </w:r>
      <w:r w:rsidR="00C474C1">
        <w:t>.</w:t>
      </w:r>
    </w:p>
    <w:p w14:paraId="67331711" w14:textId="6DB9585E" w:rsidR="00C474C1" w:rsidRDefault="0094609C" w:rsidP="00C52F4A">
      <w:r>
        <w:t>— </w:t>
      </w:r>
      <w:r w:rsidR="00C52F4A" w:rsidRPr="00605EB6">
        <w:t>Je ne veux pas me marier</w:t>
      </w:r>
      <w:r w:rsidR="00C474C1">
        <w:t xml:space="preserve">, </w:t>
      </w:r>
      <w:r w:rsidR="00C52F4A" w:rsidRPr="00605EB6">
        <w:t>répéta Henriette pour la troisième fois</w:t>
      </w:r>
      <w:r w:rsidR="00C474C1">
        <w:t>.</w:t>
      </w:r>
    </w:p>
    <w:p w14:paraId="26C0E47D" w14:textId="1C09F796" w:rsidR="00C474C1" w:rsidRDefault="0094609C" w:rsidP="00C52F4A">
      <w:r>
        <w:t>— </w:t>
      </w:r>
      <w:r w:rsidR="00C52F4A" w:rsidRPr="00605EB6">
        <w:t>Pourtant</w:t>
      </w:r>
      <w:r w:rsidR="00C474C1">
        <w:t xml:space="preserve">, </w:t>
      </w:r>
      <w:r w:rsidR="00C52F4A" w:rsidRPr="00605EB6">
        <w:t>ma fille</w:t>
      </w:r>
      <w:r w:rsidR="00C474C1">
        <w:t xml:space="preserve">, </w:t>
      </w:r>
      <w:r w:rsidR="00C52F4A" w:rsidRPr="00605EB6">
        <w:t>il faut que ce mariage se fasse</w:t>
      </w:r>
      <w:r w:rsidR="00C474C1">
        <w:t xml:space="preserve"> ; </w:t>
      </w:r>
      <w:r w:rsidR="00C52F4A" w:rsidRPr="00605EB6">
        <w:t>il est nécessaire</w:t>
      </w:r>
      <w:r w:rsidR="00C474C1">
        <w:t xml:space="preserve">, </w:t>
      </w:r>
      <w:r w:rsidR="00C52F4A" w:rsidRPr="00605EB6">
        <w:t>forcé</w:t>
      </w:r>
      <w:r w:rsidR="00C474C1">
        <w:t>.</w:t>
      </w:r>
    </w:p>
    <w:p w14:paraId="1657FABA" w14:textId="77777777" w:rsidR="00C474C1" w:rsidRDefault="00C52F4A" w:rsidP="00C52F4A">
      <w:r w:rsidRPr="00605EB6">
        <w:t>La jeune fille tressaillit et regarda le baron avec surprise</w:t>
      </w:r>
      <w:r w:rsidR="00C474C1">
        <w:t>.</w:t>
      </w:r>
    </w:p>
    <w:p w14:paraId="06D845C8" w14:textId="583CBF1C" w:rsidR="00C474C1" w:rsidRDefault="0094609C" w:rsidP="00C52F4A">
      <w:r>
        <w:t>— </w:t>
      </w:r>
      <w:r w:rsidR="00C52F4A" w:rsidRPr="00605EB6">
        <w:t>Forcé</w:t>
      </w:r>
      <w:r w:rsidR="00C474C1">
        <w:t xml:space="preserve"> ! </w:t>
      </w:r>
      <w:r w:rsidR="00C52F4A" w:rsidRPr="00605EB6">
        <w:t>dit-elle</w:t>
      </w:r>
      <w:r w:rsidR="00C474C1">
        <w:t>.</w:t>
      </w:r>
    </w:p>
    <w:p w14:paraId="533E8584" w14:textId="1A6DCFBF" w:rsidR="00C474C1" w:rsidRDefault="0094609C" w:rsidP="00C52F4A">
      <w:r>
        <w:lastRenderedPageBreak/>
        <w:t>— </w:t>
      </w:r>
      <w:r w:rsidR="00C52F4A" w:rsidRPr="00605EB6">
        <w:t>Oui</w:t>
      </w:r>
      <w:r w:rsidR="00C474C1">
        <w:t xml:space="preserve">, </w:t>
      </w:r>
      <w:r w:rsidR="00C52F4A" w:rsidRPr="00605EB6">
        <w:t>forcé</w:t>
      </w:r>
      <w:r w:rsidR="00C474C1">
        <w:t xml:space="preserve">. </w:t>
      </w:r>
      <w:r w:rsidR="00C52F4A" w:rsidRPr="00605EB6">
        <w:t>Écoutez</w:t>
      </w:r>
      <w:r w:rsidR="00C474C1">
        <w:t xml:space="preserve">, </w:t>
      </w:r>
      <w:r w:rsidR="00C52F4A" w:rsidRPr="00605EB6">
        <w:t>Henriette</w:t>
      </w:r>
      <w:r w:rsidR="00C474C1">
        <w:t xml:space="preserve">, </w:t>
      </w:r>
      <w:r w:rsidR="00C52F4A" w:rsidRPr="00605EB6">
        <w:t>écoutez</w:t>
      </w:r>
      <w:r w:rsidR="00C474C1">
        <w:t xml:space="preserve"> : </w:t>
      </w:r>
      <w:r w:rsidR="00C52F4A" w:rsidRPr="00605EB6">
        <w:t>Vous aimez votre mère</w:t>
      </w:r>
      <w:r w:rsidR="00C474C1">
        <w:t xml:space="preserve">, </w:t>
      </w:r>
      <w:r w:rsidR="00C52F4A" w:rsidRPr="00605EB6">
        <w:t>vous aimez votre frère</w:t>
      </w:r>
      <w:r w:rsidR="00C474C1">
        <w:t xml:space="preserve">, </w:t>
      </w:r>
      <w:r w:rsidR="00C52F4A" w:rsidRPr="00605EB6">
        <w:t>peut-être avez-vous aussi un peu d</w:t>
      </w:r>
      <w:r w:rsidR="00C474C1">
        <w:t>’</w:t>
      </w:r>
      <w:r w:rsidR="00C52F4A" w:rsidRPr="00605EB6">
        <w:t>affection pour moi</w:t>
      </w:r>
      <w:r w:rsidR="00C474C1">
        <w:t xml:space="preserve"> ; </w:t>
      </w:r>
      <w:r w:rsidR="00C52F4A" w:rsidRPr="00605EB6">
        <w:t>eh bien</w:t>
      </w:r>
      <w:r w:rsidR="00C474C1">
        <w:t xml:space="preserve">, </w:t>
      </w:r>
      <w:r w:rsidR="00C52F4A" w:rsidRPr="00605EB6">
        <w:t>pour nous tous</w:t>
      </w:r>
      <w:r w:rsidR="00C474C1">
        <w:t xml:space="preserve">, </w:t>
      </w:r>
      <w:r w:rsidR="00C52F4A" w:rsidRPr="00605EB6">
        <w:t xml:space="preserve">il faut que vous épousiez </w:t>
      </w:r>
      <w:r w:rsidR="00C474C1">
        <w:t>M. </w:t>
      </w:r>
      <w:r w:rsidR="00C52F4A" w:rsidRPr="00605EB6">
        <w:t>Pedro Castor a</w:t>
      </w:r>
      <w:r w:rsidR="00C474C1">
        <w:t>.</w:t>
      </w:r>
    </w:p>
    <w:p w14:paraId="0F35B046" w14:textId="604A2B3B" w:rsidR="00C474C1" w:rsidRDefault="0094609C" w:rsidP="00C52F4A">
      <w:r>
        <w:t>— </w:t>
      </w:r>
      <w:r w:rsidR="00C52F4A" w:rsidRPr="00605EB6">
        <w:t>Mon Dieu</w:t>
      </w:r>
      <w:r w:rsidR="00C474C1">
        <w:t xml:space="preserve">, </w:t>
      </w:r>
      <w:r w:rsidR="00C52F4A" w:rsidRPr="00605EB6">
        <w:t>mais je ne comprends pas</w:t>
      </w:r>
      <w:r w:rsidR="00C474C1">
        <w:t xml:space="preserve">, </w:t>
      </w:r>
      <w:r w:rsidR="00C52F4A" w:rsidRPr="00605EB6">
        <w:t>balbutia Henriette éperdue</w:t>
      </w:r>
      <w:r w:rsidR="00C474C1">
        <w:t>.</w:t>
      </w:r>
    </w:p>
    <w:p w14:paraId="4671A5DC" w14:textId="1AE339FD" w:rsidR="00C474C1" w:rsidRDefault="0094609C" w:rsidP="00C52F4A">
      <w:r>
        <w:t>— </w:t>
      </w:r>
      <w:r w:rsidR="00C52F4A" w:rsidRPr="00605EB6">
        <w:t>Ma fille</w:t>
      </w:r>
      <w:r w:rsidR="00C474C1">
        <w:t xml:space="preserve">, </w:t>
      </w:r>
      <w:r w:rsidR="00C52F4A" w:rsidRPr="00605EB6">
        <w:t>reprit le baron</w:t>
      </w:r>
      <w:r w:rsidR="00C474C1">
        <w:t xml:space="preserve">, </w:t>
      </w:r>
      <w:r w:rsidR="00C52F4A" w:rsidRPr="00605EB6">
        <w:t>je suis dans une situation affreuse</w:t>
      </w:r>
      <w:r w:rsidR="00C474C1">
        <w:t xml:space="preserve">, </w:t>
      </w:r>
      <w:r w:rsidR="00C52F4A" w:rsidRPr="00605EB6">
        <w:t>horrible</w:t>
      </w:r>
      <w:r w:rsidR="00C474C1">
        <w:t xml:space="preserve">, </w:t>
      </w:r>
      <w:r w:rsidR="00C52F4A" w:rsidRPr="00605EB6">
        <w:t>dans un péril extrême</w:t>
      </w:r>
      <w:r w:rsidR="00C474C1">
        <w:t xml:space="preserve">… </w:t>
      </w:r>
      <w:r w:rsidR="00C52F4A" w:rsidRPr="00605EB6">
        <w:t>ma vie</w:t>
      </w:r>
      <w:r w:rsidR="00C474C1">
        <w:t xml:space="preserve">, </w:t>
      </w:r>
      <w:r w:rsidR="00C52F4A" w:rsidRPr="00605EB6">
        <w:t>et</w:t>
      </w:r>
      <w:r w:rsidR="00C474C1">
        <w:t xml:space="preserve">, </w:t>
      </w:r>
      <w:r w:rsidR="00C52F4A" w:rsidRPr="00605EB6">
        <w:t>plus que ma vie</w:t>
      </w:r>
      <w:r w:rsidR="00C474C1">
        <w:t xml:space="preserve">, </w:t>
      </w:r>
      <w:r w:rsidR="00C52F4A" w:rsidRPr="00605EB6">
        <w:t>mon honneur</w:t>
      </w:r>
      <w:r w:rsidR="00C474C1">
        <w:t xml:space="preserve">, </w:t>
      </w:r>
      <w:r w:rsidR="00C52F4A" w:rsidRPr="00605EB6">
        <w:t>le vôtre</w:t>
      </w:r>
      <w:r w:rsidR="00C474C1">
        <w:t xml:space="preserve">, </w:t>
      </w:r>
      <w:r w:rsidR="00C52F4A" w:rsidRPr="00605EB6">
        <w:t>Henriette</w:t>
      </w:r>
      <w:r w:rsidR="00C474C1">
        <w:t xml:space="preserve">, </w:t>
      </w:r>
      <w:r w:rsidR="00C52F4A" w:rsidRPr="00605EB6">
        <w:t>l</w:t>
      </w:r>
      <w:r w:rsidR="00C474C1">
        <w:t>’</w:t>
      </w:r>
      <w:r w:rsidR="00C52F4A" w:rsidRPr="00605EB6">
        <w:t>honneur de votre mère</w:t>
      </w:r>
      <w:r w:rsidR="00C474C1">
        <w:t xml:space="preserve">, </w:t>
      </w:r>
      <w:r w:rsidR="00C52F4A" w:rsidRPr="00605EB6">
        <w:t>de votre frère sont en danger</w:t>
      </w:r>
      <w:r w:rsidR="00C474C1">
        <w:t xml:space="preserve">. </w:t>
      </w:r>
      <w:r w:rsidR="00C52F4A" w:rsidRPr="00605EB6">
        <w:t>Ah</w:t>
      </w:r>
      <w:r w:rsidR="00C474C1">
        <w:t xml:space="preserve"> ! </w:t>
      </w:r>
      <w:r w:rsidR="00C52F4A" w:rsidRPr="00605EB6">
        <w:t>vous n</w:t>
      </w:r>
      <w:r w:rsidR="00C474C1">
        <w:t>’</w:t>
      </w:r>
      <w:r w:rsidR="00C52F4A" w:rsidRPr="00605EB6">
        <w:t>exigerez pas que le père fasse à sa fille la confession de ses fautes</w:t>
      </w:r>
      <w:r w:rsidR="00C474C1">
        <w:t xml:space="preserve"> !… </w:t>
      </w:r>
      <w:r w:rsidR="00C52F4A" w:rsidRPr="00605EB6">
        <w:t>Henriette</w:t>
      </w:r>
      <w:r w:rsidR="00C474C1">
        <w:t xml:space="preserve">, </w:t>
      </w:r>
      <w:r w:rsidR="00C52F4A" w:rsidRPr="00605EB6">
        <w:t>vous le pouvez</w:t>
      </w:r>
      <w:r w:rsidR="00C474C1">
        <w:t xml:space="preserve">, </w:t>
      </w:r>
      <w:r w:rsidR="00C52F4A" w:rsidRPr="00605EB6">
        <w:t>sauvez-moi</w:t>
      </w:r>
      <w:r w:rsidR="00C474C1">
        <w:t xml:space="preserve">, </w:t>
      </w:r>
      <w:r w:rsidR="00C52F4A" w:rsidRPr="00605EB6">
        <w:t>sauvez-nous</w:t>
      </w:r>
      <w:r w:rsidR="00C474C1">
        <w:t xml:space="preserve"> !… </w:t>
      </w:r>
      <w:r w:rsidR="00C52F4A" w:rsidRPr="00605EB6">
        <w:t>Un seul homme au monde peut éloigner</w:t>
      </w:r>
      <w:r w:rsidR="00C474C1">
        <w:t xml:space="preserve">, </w:t>
      </w:r>
      <w:r w:rsidR="00C52F4A" w:rsidRPr="00605EB6">
        <w:t>faire disparaître l</w:t>
      </w:r>
      <w:r w:rsidR="00C474C1">
        <w:t>’</w:t>
      </w:r>
      <w:r w:rsidR="00C52F4A" w:rsidRPr="00605EB6">
        <w:t>effroyable danger qui nous menace tous</w:t>
      </w:r>
      <w:r w:rsidR="00C474C1">
        <w:t xml:space="preserve">, </w:t>
      </w:r>
      <w:r w:rsidR="00C52F4A" w:rsidRPr="00605EB6">
        <w:t>c</w:t>
      </w:r>
      <w:r w:rsidR="00C474C1">
        <w:t>’</w:t>
      </w:r>
      <w:r w:rsidR="00C52F4A" w:rsidRPr="00605EB6">
        <w:t xml:space="preserve">est </w:t>
      </w:r>
      <w:r w:rsidR="00C474C1">
        <w:t>M. </w:t>
      </w:r>
      <w:r w:rsidR="00C52F4A" w:rsidRPr="00605EB6">
        <w:t>Pedro Castora</w:t>
      </w:r>
      <w:r w:rsidR="00C474C1">
        <w:t xml:space="preserve">. </w:t>
      </w:r>
      <w:r w:rsidR="00C52F4A" w:rsidRPr="00605EB6">
        <w:t>Si vous le repoussez</w:t>
      </w:r>
      <w:r w:rsidR="00C474C1">
        <w:t xml:space="preserve">, </w:t>
      </w:r>
      <w:r w:rsidR="00C52F4A" w:rsidRPr="00605EB6">
        <w:t>n</w:t>
      </w:r>
      <w:r w:rsidR="00C474C1">
        <w:t>’</w:t>
      </w:r>
      <w:r w:rsidR="00C52F4A" w:rsidRPr="00605EB6">
        <w:t>ayant plus d</w:t>
      </w:r>
      <w:r w:rsidR="00C474C1">
        <w:t>’</w:t>
      </w:r>
      <w:r w:rsidR="00C52F4A" w:rsidRPr="00605EB6">
        <w:t>intérêt à me tendre sa main protectrice</w:t>
      </w:r>
      <w:r w:rsidR="00C474C1">
        <w:t xml:space="preserve">, </w:t>
      </w:r>
      <w:r w:rsidR="00C52F4A" w:rsidRPr="00605EB6">
        <w:t>il m</w:t>
      </w:r>
      <w:r w:rsidR="00C474C1">
        <w:t>’</w:t>
      </w:r>
      <w:r w:rsidR="00C52F4A" w:rsidRPr="00605EB6">
        <w:t>abandonne et je suis perdu</w:t>
      </w:r>
      <w:r w:rsidR="00C474C1">
        <w:t xml:space="preserve"> ! </w:t>
      </w:r>
      <w:r w:rsidR="00C52F4A" w:rsidRPr="00605EB6">
        <w:t>Mais si vous consentez à l</w:t>
      </w:r>
      <w:r w:rsidR="00C474C1">
        <w:t>’</w:t>
      </w:r>
      <w:r w:rsidR="00C52F4A" w:rsidRPr="00605EB6">
        <w:t>épouser</w:t>
      </w:r>
      <w:r w:rsidR="00C474C1">
        <w:t xml:space="preserve">, </w:t>
      </w:r>
      <w:r w:rsidR="00C52F4A" w:rsidRPr="00605EB6">
        <w:t>nous sommes tous sauvés</w:t>
      </w:r>
      <w:r w:rsidR="00C474C1">
        <w:t> !</w:t>
      </w:r>
    </w:p>
    <w:p w14:paraId="1A089732" w14:textId="64241351" w:rsidR="00C474C1" w:rsidRDefault="0094609C" w:rsidP="00C52F4A">
      <w:r>
        <w:t>— </w:t>
      </w:r>
      <w:r w:rsidR="00C52F4A" w:rsidRPr="00605EB6">
        <w:t>Oh</w:t>
      </w:r>
      <w:r w:rsidR="00C474C1">
        <w:t xml:space="preserve"> ! </w:t>
      </w:r>
      <w:r w:rsidR="00C52F4A" w:rsidRPr="00605EB6">
        <w:t>oh</w:t>
      </w:r>
      <w:r w:rsidR="00C474C1">
        <w:t xml:space="preserve"> ! </w:t>
      </w:r>
      <w:r w:rsidR="00C52F4A" w:rsidRPr="00605EB6">
        <w:t>haleta Henriette</w:t>
      </w:r>
      <w:r w:rsidR="00C474C1">
        <w:t xml:space="preserve">, </w:t>
      </w:r>
      <w:r w:rsidR="00C52F4A" w:rsidRPr="00605EB6">
        <w:t>pantelante d</w:t>
      </w:r>
      <w:r w:rsidR="00C474C1">
        <w:t>’</w:t>
      </w:r>
      <w:r w:rsidR="00C52F4A" w:rsidRPr="00605EB6">
        <w:t>émotion et le cœur serré comme dans un étau</w:t>
      </w:r>
      <w:r w:rsidR="00C474C1">
        <w:t>.</w:t>
      </w:r>
    </w:p>
    <w:p w14:paraId="618AA64B" w14:textId="1A491CE7" w:rsidR="00C474C1" w:rsidRDefault="0094609C" w:rsidP="00C52F4A">
      <w:r>
        <w:t>— </w:t>
      </w:r>
      <w:r w:rsidR="00C52F4A" w:rsidRPr="00605EB6">
        <w:t>Quand vous tenez entre vos mains l</w:t>
      </w:r>
      <w:r w:rsidR="00C474C1">
        <w:t>’</w:t>
      </w:r>
      <w:r w:rsidR="00C52F4A" w:rsidRPr="00605EB6">
        <w:t>honneur du nom de Simaise</w:t>
      </w:r>
      <w:r w:rsidR="00C474C1">
        <w:t xml:space="preserve">, </w:t>
      </w:r>
      <w:r w:rsidR="00C52F4A" w:rsidRPr="00605EB6">
        <w:t>continua le baron</w:t>
      </w:r>
      <w:r w:rsidR="00C474C1">
        <w:t xml:space="preserve">, </w:t>
      </w:r>
      <w:r w:rsidR="00C52F4A" w:rsidRPr="00605EB6">
        <w:t>pouvez-vous ne pas empêcher la catastrophe</w:t>
      </w:r>
      <w:r w:rsidR="00C474C1">
        <w:t xml:space="preserve"> ! </w:t>
      </w:r>
      <w:r w:rsidR="00C52F4A" w:rsidRPr="00605EB6">
        <w:t>dites</w:t>
      </w:r>
      <w:r w:rsidR="00C474C1">
        <w:t xml:space="preserve">, </w:t>
      </w:r>
      <w:r w:rsidR="00C52F4A" w:rsidRPr="00605EB6">
        <w:t>ma fille</w:t>
      </w:r>
      <w:r w:rsidR="00C474C1">
        <w:t xml:space="preserve">, </w:t>
      </w:r>
      <w:r w:rsidR="00C52F4A" w:rsidRPr="00605EB6">
        <w:t>le pouvez-vous</w:t>
      </w:r>
      <w:r w:rsidR="00C474C1">
        <w:t xml:space="preserve"> ? </w:t>
      </w:r>
      <w:r w:rsidR="00C52F4A" w:rsidRPr="00605EB6">
        <w:t>Oh</w:t>
      </w:r>
      <w:r w:rsidR="00C474C1">
        <w:t xml:space="preserve"> ! </w:t>
      </w:r>
      <w:r w:rsidR="00C52F4A" w:rsidRPr="00605EB6">
        <w:t>ce n</w:t>
      </w:r>
      <w:r w:rsidR="00C474C1">
        <w:t>’</w:t>
      </w:r>
      <w:r w:rsidR="00C52F4A" w:rsidRPr="00605EB6">
        <w:t>est pas pour moi que je vous supplie</w:t>
      </w:r>
      <w:r w:rsidR="00C474C1">
        <w:t xml:space="preserve"> ! </w:t>
      </w:r>
      <w:r w:rsidR="00C52F4A" w:rsidRPr="00605EB6">
        <w:t>moi</w:t>
      </w:r>
      <w:r w:rsidR="00C474C1">
        <w:t xml:space="preserve">, </w:t>
      </w:r>
      <w:r w:rsidR="00C52F4A" w:rsidRPr="00605EB6">
        <w:t>je trouverais un refuge dans la mort</w:t>
      </w:r>
      <w:r w:rsidR="00C474C1">
        <w:t xml:space="preserve"> : </w:t>
      </w:r>
      <w:r w:rsidR="00C52F4A" w:rsidRPr="00605EB6">
        <w:t>j</w:t>
      </w:r>
      <w:r w:rsidR="00C474C1">
        <w:t>’</w:t>
      </w:r>
      <w:r w:rsidR="00C52F4A" w:rsidRPr="00605EB6">
        <w:t>ai le suicide</w:t>
      </w:r>
      <w:r w:rsidR="00C474C1">
        <w:t xml:space="preserve"> ; </w:t>
      </w:r>
      <w:r w:rsidR="00C52F4A" w:rsidRPr="00605EB6">
        <w:t>une balle dans la tête et tout est dit</w:t>
      </w:r>
      <w:r w:rsidR="00C474C1">
        <w:t>.</w:t>
      </w:r>
    </w:p>
    <w:p w14:paraId="53AA62E5" w14:textId="77777777" w:rsidR="00C474C1" w:rsidRDefault="00C52F4A" w:rsidP="00C52F4A">
      <w:r w:rsidRPr="00605EB6">
        <w:t>Henriette frissonna des pieds à la tête</w:t>
      </w:r>
      <w:r w:rsidR="00C474C1">
        <w:t>.</w:t>
      </w:r>
    </w:p>
    <w:p w14:paraId="15ECE77C" w14:textId="016588E1" w:rsidR="00C474C1" w:rsidRDefault="0094609C" w:rsidP="00C52F4A">
      <w:r>
        <w:t>— </w:t>
      </w:r>
      <w:r w:rsidR="00C52F4A" w:rsidRPr="00605EB6">
        <w:t>C</w:t>
      </w:r>
      <w:r w:rsidR="00C474C1">
        <w:t>’</w:t>
      </w:r>
      <w:r w:rsidR="00C52F4A" w:rsidRPr="00605EB6">
        <w:t>est pour vous</w:t>
      </w:r>
      <w:r w:rsidR="00C474C1">
        <w:t xml:space="preserve">, </w:t>
      </w:r>
      <w:r w:rsidR="00C52F4A" w:rsidRPr="00605EB6">
        <w:t>ma fille</w:t>
      </w:r>
      <w:r w:rsidR="00C474C1">
        <w:t xml:space="preserve">, </w:t>
      </w:r>
      <w:r w:rsidR="00C52F4A" w:rsidRPr="00605EB6">
        <w:t>qui n</w:t>
      </w:r>
      <w:r w:rsidR="00C474C1">
        <w:t>’</w:t>
      </w:r>
      <w:r w:rsidR="00C52F4A" w:rsidRPr="00605EB6">
        <w:t>auriez plus d</w:t>
      </w:r>
      <w:r w:rsidR="00C474C1">
        <w:t>’</w:t>
      </w:r>
      <w:r w:rsidR="00C52F4A" w:rsidRPr="00605EB6">
        <w:t>avenir</w:t>
      </w:r>
      <w:r w:rsidR="00C474C1">
        <w:t xml:space="preserve">, </w:t>
      </w:r>
      <w:r w:rsidR="00C52F4A" w:rsidRPr="00605EB6">
        <w:t>poursuivit le baron</w:t>
      </w:r>
      <w:r w:rsidR="00C474C1">
        <w:t xml:space="preserve"> ; </w:t>
      </w:r>
      <w:r w:rsidR="00C52F4A" w:rsidRPr="00605EB6">
        <w:t>pour votre mère</w:t>
      </w:r>
      <w:r w:rsidR="00C474C1">
        <w:t xml:space="preserve">, </w:t>
      </w:r>
      <w:r w:rsidR="00C52F4A" w:rsidRPr="00605EB6">
        <w:t>que vous verriez mourir de douleur et de désespoir</w:t>
      </w:r>
      <w:r w:rsidR="00C474C1">
        <w:t xml:space="preserve"> ; </w:t>
      </w:r>
      <w:r w:rsidR="00C52F4A" w:rsidRPr="00605EB6">
        <w:t>pour votre frère</w:t>
      </w:r>
      <w:r w:rsidR="00C474C1">
        <w:t xml:space="preserve">, </w:t>
      </w:r>
      <w:r w:rsidR="00C52F4A" w:rsidRPr="00605EB6">
        <w:t>dont la carrière</w:t>
      </w:r>
      <w:r w:rsidR="00C474C1">
        <w:t xml:space="preserve">, </w:t>
      </w:r>
      <w:r w:rsidR="00C52F4A" w:rsidRPr="00605EB6">
        <w:t>si bien commencée</w:t>
      </w:r>
      <w:r w:rsidR="00C474C1">
        <w:t xml:space="preserve">, </w:t>
      </w:r>
      <w:r w:rsidR="00C52F4A" w:rsidRPr="00605EB6">
        <w:t>serait à jamais brisée</w:t>
      </w:r>
      <w:r w:rsidR="00C474C1">
        <w:t xml:space="preserve"> !… </w:t>
      </w:r>
      <w:r w:rsidR="00C52F4A" w:rsidRPr="00605EB6">
        <w:t>Déshonorés</w:t>
      </w:r>
      <w:r w:rsidR="00C474C1">
        <w:t xml:space="preserve"> ! </w:t>
      </w:r>
      <w:r w:rsidR="00C52F4A" w:rsidRPr="00605EB6">
        <w:lastRenderedPageBreak/>
        <w:t>déshonorés</w:t>
      </w:r>
      <w:r w:rsidR="00C474C1">
        <w:t xml:space="preserve"> ! </w:t>
      </w:r>
      <w:r w:rsidR="00C52F4A" w:rsidRPr="00605EB6">
        <w:t>continua-t-il d</w:t>
      </w:r>
      <w:r w:rsidR="00C474C1">
        <w:t>’</w:t>
      </w:r>
      <w:r w:rsidR="00C52F4A" w:rsidRPr="00605EB6">
        <w:t>une voix creuse</w:t>
      </w:r>
      <w:r w:rsidR="00C474C1">
        <w:t xml:space="preserve">, </w:t>
      </w:r>
      <w:r w:rsidR="00C52F4A" w:rsidRPr="00605EB6">
        <w:t>avec un accent désespéré</w:t>
      </w:r>
      <w:r w:rsidR="00C474C1">
        <w:t xml:space="preserve">. </w:t>
      </w:r>
      <w:r w:rsidR="00C52F4A" w:rsidRPr="00605EB6">
        <w:t>Mais non</w:t>
      </w:r>
      <w:r w:rsidR="00C474C1">
        <w:t xml:space="preserve">, </w:t>
      </w:r>
      <w:r w:rsidR="00C52F4A" w:rsidRPr="00605EB6">
        <w:t>mais non</w:t>
      </w:r>
      <w:r w:rsidR="00C474C1">
        <w:t xml:space="preserve">, </w:t>
      </w:r>
      <w:r w:rsidR="00C52F4A" w:rsidRPr="00605EB6">
        <w:t>Henriette de Simaise ne le voudra pas</w:t>
      </w:r>
      <w:r w:rsidR="00C474C1">
        <w:t xml:space="preserve"> : </w:t>
      </w:r>
      <w:r w:rsidR="00C52F4A" w:rsidRPr="00605EB6">
        <w:t>elle défendra notre honneur</w:t>
      </w:r>
      <w:r w:rsidR="00C474C1">
        <w:t xml:space="preserve">, </w:t>
      </w:r>
      <w:r w:rsidR="00C52F4A" w:rsidRPr="00605EB6">
        <w:t>elle nous sauvera tous</w:t>
      </w:r>
      <w:r w:rsidR="00C474C1">
        <w:t> !…</w:t>
      </w:r>
    </w:p>
    <w:p w14:paraId="12557ADC" w14:textId="77777777" w:rsidR="00C474C1" w:rsidRDefault="00C52F4A" w:rsidP="00C52F4A">
      <w:r w:rsidRPr="00605EB6">
        <w:t>Toujours aussi bon comédien</w:t>
      </w:r>
      <w:r w:rsidR="00C474C1">
        <w:t xml:space="preserve">, </w:t>
      </w:r>
      <w:r w:rsidRPr="00605EB6">
        <w:t>le baron avait des larmes plein les yeux</w:t>
      </w:r>
      <w:r w:rsidR="00C474C1">
        <w:t xml:space="preserve"> ; </w:t>
      </w:r>
      <w:r w:rsidRPr="00605EB6">
        <w:t>oui</w:t>
      </w:r>
      <w:r w:rsidR="00C474C1">
        <w:t xml:space="preserve">, </w:t>
      </w:r>
      <w:r w:rsidRPr="00605EB6">
        <w:t>il pleurait</w:t>
      </w:r>
      <w:r w:rsidR="00C474C1">
        <w:t xml:space="preserve">, </w:t>
      </w:r>
      <w:r w:rsidRPr="00605EB6">
        <w:t>le misérable</w:t>
      </w:r>
      <w:r w:rsidR="00C474C1">
        <w:t> !</w:t>
      </w:r>
    </w:p>
    <w:p w14:paraId="4BDEBA36" w14:textId="77777777" w:rsidR="00C474C1" w:rsidRDefault="00C52F4A" w:rsidP="00C52F4A">
      <w:r w:rsidRPr="00605EB6">
        <w:t>Henriette</w:t>
      </w:r>
      <w:r w:rsidR="00C474C1">
        <w:t xml:space="preserve">, </w:t>
      </w:r>
      <w:r w:rsidRPr="00605EB6">
        <w:t>atterrée</w:t>
      </w:r>
      <w:r w:rsidR="00C474C1">
        <w:t xml:space="preserve">, </w:t>
      </w:r>
      <w:r w:rsidRPr="00605EB6">
        <w:t>épouvantée</w:t>
      </w:r>
      <w:r w:rsidR="00C474C1">
        <w:t xml:space="preserve">, </w:t>
      </w:r>
      <w:r w:rsidRPr="00605EB6">
        <w:t>était dans un état impossible à décrire</w:t>
      </w:r>
      <w:r w:rsidR="00C474C1">
        <w:t>.</w:t>
      </w:r>
    </w:p>
    <w:p w14:paraId="579D4F8D" w14:textId="625BCB86" w:rsidR="00C474C1" w:rsidRDefault="0094609C" w:rsidP="00C52F4A">
      <w:r>
        <w:t>— </w:t>
      </w:r>
      <w:r w:rsidR="00C52F4A" w:rsidRPr="00605EB6">
        <w:t>Ma fille</w:t>
      </w:r>
      <w:r w:rsidR="00C474C1">
        <w:t xml:space="preserve">, </w:t>
      </w:r>
      <w:r w:rsidR="00C52F4A" w:rsidRPr="00605EB6">
        <w:t>reprit le baron d</w:t>
      </w:r>
      <w:r w:rsidR="00C474C1">
        <w:t>’</w:t>
      </w:r>
      <w:r w:rsidR="00C52F4A" w:rsidRPr="00605EB6">
        <w:t>une voix douce</w:t>
      </w:r>
      <w:r w:rsidR="00C474C1">
        <w:t xml:space="preserve">, </w:t>
      </w:r>
      <w:r w:rsidR="00C52F4A" w:rsidRPr="00605EB6">
        <w:t>mielleuse</w:t>
      </w:r>
      <w:r w:rsidR="00C474C1">
        <w:t xml:space="preserve">, </w:t>
      </w:r>
      <w:r w:rsidR="00C52F4A" w:rsidRPr="00605EB6">
        <w:t>enveloppant sa victime d</w:t>
      </w:r>
      <w:r w:rsidR="00C474C1">
        <w:t>’</w:t>
      </w:r>
      <w:r w:rsidR="00C52F4A" w:rsidRPr="00605EB6">
        <w:t>un regard ardent</w:t>
      </w:r>
      <w:r w:rsidR="00C474C1">
        <w:t xml:space="preserve">, </w:t>
      </w:r>
      <w:r w:rsidR="00C52F4A" w:rsidRPr="00605EB6">
        <w:t>j</w:t>
      </w:r>
      <w:r w:rsidR="00C474C1">
        <w:t>’</w:t>
      </w:r>
      <w:r w:rsidR="00C52F4A" w:rsidRPr="00605EB6">
        <w:t>attends votre arrêt</w:t>
      </w:r>
      <w:r w:rsidR="00C474C1">
        <w:t xml:space="preserve">. </w:t>
      </w:r>
      <w:r w:rsidR="00C52F4A" w:rsidRPr="00605EB6">
        <w:t>Dois-je vivre ou faut-il que je meure</w:t>
      </w:r>
      <w:r w:rsidR="00C474C1">
        <w:t> ?</w:t>
      </w:r>
    </w:p>
    <w:p w14:paraId="60D5A99A" w14:textId="4DBFC47D" w:rsidR="00C474C1" w:rsidRDefault="0094609C" w:rsidP="00C52F4A">
      <w:r>
        <w:t>— </w:t>
      </w:r>
      <w:r w:rsidR="00C52F4A" w:rsidRPr="00605EB6">
        <w:t>Mon père</w:t>
      </w:r>
      <w:r w:rsidR="00C474C1">
        <w:t xml:space="preserve">, </w:t>
      </w:r>
      <w:r w:rsidR="00C52F4A" w:rsidRPr="00605EB6">
        <w:t>s</w:t>
      </w:r>
      <w:r w:rsidR="00C474C1">
        <w:t>’</w:t>
      </w:r>
      <w:r w:rsidR="00C52F4A" w:rsidRPr="00605EB6">
        <w:t>écria Henriette affolée</w:t>
      </w:r>
      <w:r w:rsidR="00C474C1">
        <w:t xml:space="preserve">, </w:t>
      </w:r>
      <w:r w:rsidR="00C52F4A" w:rsidRPr="00605EB6">
        <w:t>au paroxysme de l</w:t>
      </w:r>
      <w:r w:rsidR="00C474C1">
        <w:t>’</w:t>
      </w:r>
      <w:r w:rsidR="00C52F4A" w:rsidRPr="00605EB6">
        <w:t>épouvante</w:t>
      </w:r>
      <w:r w:rsidR="00C474C1">
        <w:t xml:space="preserve">, </w:t>
      </w:r>
      <w:r w:rsidR="00C52F4A" w:rsidRPr="00605EB6">
        <w:t>j</w:t>
      </w:r>
      <w:r w:rsidR="00C474C1">
        <w:t>’</w:t>
      </w:r>
      <w:r w:rsidR="00C52F4A" w:rsidRPr="00605EB6">
        <w:t xml:space="preserve">épouserai </w:t>
      </w:r>
      <w:r w:rsidR="00C474C1">
        <w:t>M. </w:t>
      </w:r>
      <w:r w:rsidR="00C52F4A" w:rsidRPr="00605EB6">
        <w:t>Castora</w:t>
      </w:r>
      <w:r w:rsidR="00C474C1">
        <w:t>.</w:t>
      </w:r>
    </w:p>
    <w:p w14:paraId="2D5387FF" w14:textId="0211E0FE" w:rsidR="00C474C1" w:rsidRDefault="0094609C" w:rsidP="00C52F4A">
      <w:r>
        <w:t>— </w:t>
      </w:r>
      <w:r w:rsidR="00C52F4A" w:rsidRPr="00605EB6">
        <w:t>Ah</w:t>
      </w:r>
      <w:r w:rsidR="00C474C1">
        <w:t xml:space="preserve"> ! </w:t>
      </w:r>
      <w:r w:rsidR="00C52F4A" w:rsidRPr="00605EB6">
        <w:t>nous sommes sauvés</w:t>
      </w:r>
      <w:r w:rsidR="00C474C1">
        <w:t xml:space="preserve">, </w:t>
      </w:r>
      <w:r w:rsidR="00C52F4A" w:rsidRPr="00605EB6">
        <w:t>tous sauvés</w:t>
      </w:r>
      <w:r w:rsidR="00C474C1">
        <w:t xml:space="preserve"> ! </w:t>
      </w:r>
      <w:r w:rsidR="00C52F4A" w:rsidRPr="00605EB6">
        <w:t>exclama-t-il</w:t>
      </w:r>
      <w:r w:rsidR="00C474C1">
        <w:t>.</w:t>
      </w:r>
    </w:p>
    <w:p w14:paraId="0A9F70C1" w14:textId="77777777" w:rsidR="00C474C1" w:rsidRDefault="00C52F4A" w:rsidP="00C52F4A">
      <w:r w:rsidRPr="00605EB6">
        <w:t>Et prenant la malheureuse enfant dans ses bras</w:t>
      </w:r>
      <w:r w:rsidR="00C474C1">
        <w:t xml:space="preserve">, </w:t>
      </w:r>
      <w:r w:rsidRPr="00605EB6">
        <w:t>il la serra contre sa poitrine</w:t>
      </w:r>
      <w:r w:rsidR="00C474C1">
        <w:t>.</w:t>
      </w:r>
    </w:p>
    <w:p w14:paraId="463F088F" w14:textId="795F7E20" w:rsidR="00C474C1" w:rsidRDefault="0094609C" w:rsidP="00C52F4A">
      <w:r>
        <w:t>— </w:t>
      </w:r>
      <w:r w:rsidR="00C52F4A" w:rsidRPr="00605EB6">
        <w:t>Comme tu es bonne</w:t>
      </w:r>
      <w:r w:rsidR="00C474C1">
        <w:t xml:space="preserve"> ! </w:t>
      </w:r>
      <w:r w:rsidR="00C52F4A" w:rsidRPr="00605EB6">
        <w:t>disait-il</w:t>
      </w:r>
      <w:r w:rsidR="00C474C1">
        <w:t xml:space="preserve"> ; </w:t>
      </w:r>
      <w:r w:rsidR="00C52F4A" w:rsidRPr="00605EB6">
        <w:t>tu es noble et grande comme ta mère</w:t>
      </w:r>
      <w:r w:rsidR="00C474C1">
        <w:t xml:space="preserve">… </w:t>
      </w:r>
      <w:r w:rsidR="00C52F4A" w:rsidRPr="00605EB6">
        <w:t>Ah</w:t>
      </w:r>
      <w:r w:rsidR="00C474C1">
        <w:t xml:space="preserve"> ! </w:t>
      </w:r>
      <w:r w:rsidR="00C52F4A" w:rsidRPr="00605EB6">
        <w:t>je suis fier de toi</w:t>
      </w:r>
      <w:r w:rsidR="00C474C1">
        <w:t> !</w:t>
      </w:r>
    </w:p>
    <w:p w14:paraId="3520EEF8" w14:textId="77777777" w:rsidR="00C474C1" w:rsidRDefault="00C52F4A" w:rsidP="00C52F4A">
      <w:r w:rsidRPr="00605EB6">
        <w:t>Henriette sanglotait</w:t>
      </w:r>
      <w:r w:rsidR="00C474C1">
        <w:t>.</w:t>
      </w:r>
    </w:p>
    <w:p w14:paraId="01C612D8" w14:textId="6312B256" w:rsidR="00C474C1" w:rsidRDefault="0094609C" w:rsidP="00C52F4A">
      <w:r>
        <w:t>— </w:t>
      </w:r>
      <w:r w:rsidR="00C52F4A" w:rsidRPr="00605EB6">
        <w:t>Ma fille</w:t>
      </w:r>
      <w:r w:rsidR="00C474C1">
        <w:t xml:space="preserve">, </w:t>
      </w:r>
      <w:r w:rsidR="00C52F4A" w:rsidRPr="00605EB6">
        <w:t>ma chère Henriette</w:t>
      </w:r>
      <w:r w:rsidR="00C474C1">
        <w:t xml:space="preserve">, </w:t>
      </w:r>
      <w:r w:rsidR="00C52F4A" w:rsidRPr="00605EB6">
        <w:t>reprit-il</w:t>
      </w:r>
      <w:r w:rsidR="00C474C1">
        <w:t xml:space="preserve">, </w:t>
      </w:r>
      <w:r w:rsidR="00C52F4A" w:rsidRPr="00605EB6">
        <w:t>vous connaissez votre mère</w:t>
      </w:r>
      <w:r w:rsidR="00C474C1">
        <w:t xml:space="preserve">, </w:t>
      </w:r>
      <w:r w:rsidR="00C52F4A" w:rsidRPr="00605EB6">
        <w:t>vous savez combien elle est impressionnable</w:t>
      </w:r>
      <w:r w:rsidR="00C474C1">
        <w:t xml:space="preserve">, </w:t>
      </w:r>
      <w:r w:rsidR="00C52F4A" w:rsidRPr="00605EB6">
        <w:t>un rien la tourmente</w:t>
      </w:r>
      <w:r w:rsidR="00C474C1">
        <w:t xml:space="preserve">, </w:t>
      </w:r>
      <w:r w:rsidR="00C52F4A" w:rsidRPr="00605EB6">
        <w:t>la brise</w:t>
      </w:r>
      <w:r w:rsidR="00C474C1">
        <w:t xml:space="preserve">, </w:t>
      </w:r>
      <w:r w:rsidR="00C52F4A" w:rsidRPr="00605EB6">
        <w:t>il faudra lui cacher la vérité</w:t>
      </w:r>
      <w:r w:rsidR="00C474C1">
        <w:t>.</w:t>
      </w:r>
    </w:p>
    <w:p w14:paraId="39969C92" w14:textId="2FDF0522" w:rsidR="00C474C1" w:rsidRDefault="0094609C" w:rsidP="00C52F4A">
      <w:r>
        <w:t>— </w:t>
      </w:r>
      <w:r w:rsidR="00C52F4A" w:rsidRPr="00605EB6">
        <w:t>Ma mère ne saura rien</w:t>
      </w:r>
      <w:r w:rsidR="00C474C1">
        <w:t xml:space="preserve">, </w:t>
      </w:r>
      <w:r w:rsidR="00C52F4A" w:rsidRPr="00605EB6">
        <w:t>répondit la jeune fille</w:t>
      </w:r>
      <w:r w:rsidR="00C474C1">
        <w:t xml:space="preserve"> ; </w:t>
      </w:r>
      <w:r w:rsidR="00C52F4A" w:rsidRPr="00605EB6">
        <w:t>oh</w:t>
      </w:r>
      <w:r w:rsidR="00C474C1">
        <w:t xml:space="preserve"> ! </w:t>
      </w:r>
      <w:r w:rsidR="00C52F4A" w:rsidRPr="00605EB6">
        <w:t>oui</w:t>
      </w:r>
      <w:r w:rsidR="00C474C1">
        <w:t xml:space="preserve">, </w:t>
      </w:r>
      <w:r w:rsidR="00C52F4A" w:rsidRPr="00605EB6">
        <w:t>je lui cacherai la vérité</w:t>
      </w:r>
      <w:r w:rsidR="00C474C1">
        <w:t>.</w:t>
      </w:r>
    </w:p>
    <w:p w14:paraId="6A6A3C31" w14:textId="77777777" w:rsidR="00C474C1" w:rsidRDefault="00C52F4A" w:rsidP="00C52F4A">
      <w:r w:rsidRPr="00605EB6">
        <w:t>Enfin</w:t>
      </w:r>
      <w:r w:rsidR="00C474C1">
        <w:t xml:space="preserve">, </w:t>
      </w:r>
      <w:r w:rsidRPr="00605EB6">
        <w:t>le baron triomphait</w:t>
      </w:r>
      <w:r w:rsidR="00C474C1">
        <w:t xml:space="preserve">. </w:t>
      </w:r>
      <w:r w:rsidRPr="00605EB6">
        <w:t>Il quitta sa fille et s</w:t>
      </w:r>
      <w:r w:rsidR="00C474C1">
        <w:t>’</w:t>
      </w:r>
      <w:r w:rsidRPr="00605EB6">
        <w:t>empressa de courir à la recherche de Pedro</w:t>
      </w:r>
      <w:r w:rsidR="00C474C1">
        <w:t xml:space="preserve">, </w:t>
      </w:r>
      <w:r w:rsidRPr="00605EB6">
        <w:t>qu</w:t>
      </w:r>
      <w:r w:rsidR="00C474C1">
        <w:t>’</w:t>
      </w:r>
      <w:r w:rsidRPr="00605EB6">
        <w:t>il trouva à l</w:t>
      </w:r>
      <w:r w:rsidR="00C474C1">
        <w:t>’</w:t>
      </w:r>
      <w:r w:rsidRPr="00605EB6">
        <w:t xml:space="preserve">entrée du </w:t>
      </w:r>
      <w:r w:rsidRPr="00605EB6">
        <w:lastRenderedPageBreak/>
        <w:t>parc</w:t>
      </w:r>
      <w:r w:rsidR="00C474C1">
        <w:t xml:space="preserve">, </w:t>
      </w:r>
      <w:r w:rsidRPr="00605EB6">
        <w:t>achevant de fumer son cigare</w:t>
      </w:r>
      <w:r w:rsidR="00C474C1">
        <w:t xml:space="preserve">. </w:t>
      </w:r>
      <w:r w:rsidRPr="00605EB6">
        <w:t>Le Brésilien ne parut ni étonné</w:t>
      </w:r>
      <w:r w:rsidR="00C474C1">
        <w:t xml:space="preserve">, </w:t>
      </w:r>
      <w:r w:rsidRPr="00605EB6">
        <w:t>ni trop ému</w:t>
      </w:r>
      <w:r w:rsidR="00C474C1">
        <w:t xml:space="preserve">, </w:t>
      </w:r>
      <w:r w:rsidRPr="00605EB6">
        <w:t>en apprenant le succès du baron</w:t>
      </w:r>
      <w:r w:rsidR="00C474C1">
        <w:t>.</w:t>
      </w:r>
    </w:p>
    <w:p w14:paraId="35FF6E7E" w14:textId="0D96D6EC" w:rsidR="00C474C1" w:rsidRDefault="0094609C" w:rsidP="00C52F4A">
      <w:r>
        <w:t>— </w:t>
      </w:r>
      <w:r w:rsidR="00C52F4A" w:rsidRPr="00605EB6">
        <w:t>Quand je vous ai vu décidé à employer les grands moyens</w:t>
      </w:r>
      <w:r w:rsidR="00C474C1">
        <w:t xml:space="preserve">, </w:t>
      </w:r>
      <w:r w:rsidR="00C52F4A" w:rsidRPr="00605EB6">
        <w:t>dit-il</w:t>
      </w:r>
      <w:r w:rsidR="00C474C1">
        <w:t xml:space="preserve">, </w:t>
      </w:r>
      <w:r w:rsidR="00C52F4A" w:rsidRPr="00605EB6">
        <w:t>j</w:t>
      </w:r>
      <w:r w:rsidR="00C474C1">
        <w:t>’</w:t>
      </w:r>
      <w:r w:rsidR="00C52F4A" w:rsidRPr="00605EB6">
        <w:t>étais certain d</w:t>
      </w:r>
      <w:r w:rsidR="00C474C1">
        <w:t>’</w:t>
      </w:r>
      <w:r w:rsidR="00C52F4A" w:rsidRPr="00605EB6">
        <w:t>avance que vous réussiriez</w:t>
      </w:r>
      <w:r w:rsidR="00C474C1">
        <w:t xml:space="preserve">. </w:t>
      </w:r>
      <w:r w:rsidR="00C52F4A" w:rsidRPr="00605EB6">
        <w:t>Maintenant le plus difficile est fait</w:t>
      </w:r>
      <w:r w:rsidR="00C474C1">
        <w:t xml:space="preserve">, </w:t>
      </w:r>
      <w:r w:rsidR="00C52F4A" w:rsidRPr="00605EB6">
        <w:t>je crois</w:t>
      </w:r>
      <w:r w:rsidR="00C474C1">
        <w:t xml:space="preserve">. </w:t>
      </w:r>
      <w:r w:rsidR="00C52F4A" w:rsidRPr="00605EB6">
        <w:t>Mais il me reste à me faire aimer</w:t>
      </w:r>
      <w:r w:rsidR="00C474C1">
        <w:t xml:space="preserve"> ; </w:t>
      </w:r>
      <w:r w:rsidR="00C52F4A" w:rsidRPr="00605EB6">
        <w:t>certes</w:t>
      </w:r>
      <w:r w:rsidR="00C474C1">
        <w:t xml:space="preserve">, </w:t>
      </w:r>
      <w:r w:rsidR="00C52F4A" w:rsidRPr="00605EB6">
        <w:t>il faudrait que je fusse bien maladroit</w:t>
      </w:r>
      <w:r w:rsidR="00C474C1">
        <w:t xml:space="preserve">, </w:t>
      </w:r>
      <w:r w:rsidR="00C52F4A" w:rsidRPr="00605EB6">
        <w:t>si je n</w:t>
      </w:r>
      <w:r w:rsidR="00C474C1">
        <w:t>’</w:t>
      </w:r>
      <w:r w:rsidR="00C52F4A" w:rsidRPr="00605EB6">
        <w:t>y arrivais pas bientôt</w:t>
      </w:r>
      <w:r w:rsidR="00C474C1">
        <w:t xml:space="preserve">. </w:t>
      </w:r>
      <w:r w:rsidR="00C52F4A" w:rsidRPr="00605EB6">
        <w:t>Contrairement à ce que font généralement les amoureux trop pressés</w:t>
      </w:r>
      <w:r w:rsidR="00C474C1">
        <w:t xml:space="preserve">, </w:t>
      </w:r>
      <w:r w:rsidR="00C52F4A" w:rsidRPr="00605EB6">
        <w:t>qui s</w:t>
      </w:r>
      <w:r w:rsidR="00C474C1">
        <w:t>’</w:t>
      </w:r>
      <w:r w:rsidR="00C52F4A" w:rsidRPr="00605EB6">
        <w:t>empressent de faire vivement la cour à leur fiancée</w:t>
      </w:r>
      <w:r w:rsidR="00C474C1">
        <w:t xml:space="preserve">, </w:t>
      </w:r>
      <w:r w:rsidR="00C52F4A" w:rsidRPr="00605EB6">
        <w:t>je vais m</w:t>
      </w:r>
      <w:r w:rsidR="00C474C1">
        <w:t>’</w:t>
      </w:r>
      <w:r w:rsidR="00C52F4A" w:rsidRPr="00605EB6">
        <w:t>éloigner pendant quelques</w:t>
      </w:r>
      <w:r w:rsidR="00C52F4A" w:rsidRPr="00605EB6">
        <w:rPr>
          <w:bCs/>
          <w:i/>
          <w:iCs/>
        </w:rPr>
        <w:t xml:space="preserve"> </w:t>
      </w:r>
      <w:r w:rsidR="00C52F4A" w:rsidRPr="00605EB6">
        <w:t>jours</w:t>
      </w:r>
      <w:r w:rsidR="00C474C1">
        <w:t xml:space="preserve">. </w:t>
      </w:r>
      <w:r w:rsidR="00C52F4A" w:rsidRPr="00605EB6">
        <w:t>Que pensez-vous de mon idée</w:t>
      </w:r>
      <w:r w:rsidR="00C474C1">
        <w:t> ?</w:t>
      </w:r>
    </w:p>
    <w:p w14:paraId="375BC3C5" w14:textId="50B66E31" w:rsidR="00C474C1" w:rsidRDefault="0094609C" w:rsidP="00C52F4A">
      <w:r>
        <w:t>— </w:t>
      </w:r>
      <w:r w:rsidR="00C52F4A" w:rsidRPr="00605EB6">
        <w:t>Je l</w:t>
      </w:r>
      <w:r w:rsidR="00C474C1">
        <w:t>’</w:t>
      </w:r>
      <w:r w:rsidR="00C52F4A" w:rsidRPr="00605EB6">
        <w:t>approuve</w:t>
      </w:r>
      <w:r w:rsidR="00C474C1">
        <w:t>.</w:t>
      </w:r>
    </w:p>
    <w:p w14:paraId="73090EB5" w14:textId="12D17DA1" w:rsidR="00C474C1" w:rsidRDefault="0094609C" w:rsidP="00C52F4A">
      <w:r>
        <w:t>— </w:t>
      </w:r>
      <w:r w:rsidR="00C52F4A" w:rsidRPr="00605EB6">
        <w:t>Parfait</w:t>
      </w:r>
      <w:r w:rsidR="00C474C1">
        <w:t xml:space="preserve"> ! </w:t>
      </w:r>
      <w:r w:rsidR="00C52F4A" w:rsidRPr="00605EB6">
        <w:t xml:space="preserve">Pendant mon absence </w:t>
      </w:r>
      <w:r w:rsidR="009A0CB4" w:rsidRPr="009A0CB4">
        <w:t>M</w:t>
      </w:r>
      <w:r w:rsidR="009A0CB4" w:rsidRPr="009A0CB4">
        <w:rPr>
          <w:vertAlign w:val="superscript"/>
        </w:rPr>
        <w:t>lle</w:t>
      </w:r>
      <w:r w:rsidR="00C474C1">
        <w:t> </w:t>
      </w:r>
      <w:r w:rsidR="00C52F4A" w:rsidRPr="00605EB6">
        <w:t>Henriette aura le temps de réfléchir et de se familiariser peu à peu avec cette pensée du mariage</w:t>
      </w:r>
      <w:r w:rsidR="00C474C1">
        <w:t xml:space="preserve">, </w:t>
      </w:r>
      <w:r w:rsidR="00C52F4A" w:rsidRPr="00605EB6">
        <w:t>toujours très sérieuse chez une jeune fille</w:t>
      </w:r>
      <w:r w:rsidR="00C474C1">
        <w:t xml:space="preserve">. </w:t>
      </w:r>
      <w:r w:rsidR="00C52F4A" w:rsidRPr="00605EB6">
        <w:t>Et puis je crois que</w:t>
      </w:r>
      <w:r w:rsidR="00C474C1">
        <w:t xml:space="preserve">, </w:t>
      </w:r>
      <w:r w:rsidR="00C52F4A" w:rsidRPr="00605EB6">
        <w:t>pour me faire aimer</w:t>
      </w:r>
      <w:r w:rsidR="00C474C1">
        <w:t xml:space="preserve">, </w:t>
      </w:r>
      <w:r w:rsidR="00C52F4A" w:rsidRPr="00605EB6">
        <w:t>je ferai plus par mon absence que par ma présence</w:t>
      </w:r>
      <w:r w:rsidR="00C474C1">
        <w:t>.</w:t>
      </w:r>
    </w:p>
    <w:p w14:paraId="5C899B19" w14:textId="24A55602" w:rsidR="00C474C1" w:rsidRDefault="0094609C" w:rsidP="00C52F4A">
      <w:r>
        <w:t>— </w:t>
      </w:r>
      <w:r w:rsidR="00C52F4A" w:rsidRPr="00605EB6">
        <w:t>À condition que l</w:t>
      </w:r>
      <w:r w:rsidR="00C474C1">
        <w:t>’</w:t>
      </w:r>
      <w:r w:rsidR="00C52F4A" w:rsidRPr="00605EB6">
        <w:t>absence ne soit pas de trop longue durée</w:t>
      </w:r>
      <w:r w:rsidR="00C474C1">
        <w:t>.</w:t>
      </w:r>
    </w:p>
    <w:p w14:paraId="4CDC27EA" w14:textId="5E21B6CB" w:rsidR="00C474C1" w:rsidRDefault="0094609C" w:rsidP="00C52F4A">
      <w:r>
        <w:t>— </w:t>
      </w:r>
      <w:r w:rsidR="00C52F4A" w:rsidRPr="00605EB6">
        <w:t>Soyez tranquille</w:t>
      </w:r>
      <w:r w:rsidR="00C474C1">
        <w:t xml:space="preserve">, </w:t>
      </w:r>
      <w:r w:rsidR="00C52F4A" w:rsidRPr="00605EB6">
        <w:t>baron</w:t>
      </w:r>
      <w:r w:rsidR="00C474C1">
        <w:t xml:space="preserve">, </w:t>
      </w:r>
      <w:r w:rsidR="00C52F4A" w:rsidRPr="00605EB6">
        <w:t>cinq ou six jours seulement</w:t>
      </w:r>
      <w:r w:rsidR="00C474C1">
        <w:t>.</w:t>
      </w:r>
    </w:p>
    <w:p w14:paraId="10D1F035" w14:textId="7D2B74EF" w:rsidR="00C474C1" w:rsidRDefault="0094609C" w:rsidP="00C52F4A">
      <w:r>
        <w:t>— </w:t>
      </w:r>
      <w:r w:rsidR="00C52F4A" w:rsidRPr="00605EB6">
        <w:t>À la bonne heure</w:t>
      </w:r>
      <w:r w:rsidR="00C474C1">
        <w:t> !</w:t>
      </w:r>
    </w:p>
    <w:p w14:paraId="47EE5A1C" w14:textId="77777777" w:rsidR="00C474C1" w:rsidRDefault="00C52F4A" w:rsidP="00C52F4A">
      <w:r w:rsidRPr="00605EB6">
        <w:t>Pedro prévoyait</w:t>
      </w:r>
      <w:r w:rsidR="00C474C1">
        <w:t xml:space="preserve">, </w:t>
      </w:r>
      <w:r w:rsidRPr="00605EB6">
        <w:t>sans doute</w:t>
      </w:r>
      <w:r w:rsidR="00C474C1">
        <w:t xml:space="preserve">, </w:t>
      </w:r>
      <w:r w:rsidRPr="00605EB6">
        <w:t>qu</w:t>
      </w:r>
      <w:r w:rsidR="00C474C1">
        <w:t>’</w:t>
      </w:r>
      <w:r w:rsidRPr="00605EB6">
        <w:t>il y aurait entre la femme et le mari des scènes violentes auxquelles il ne tenait nullement à assister</w:t>
      </w:r>
      <w:r w:rsidR="00C474C1">
        <w:t xml:space="preserve">. </w:t>
      </w:r>
      <w:r w:rsidRPr="00605EB6">
        <w:t>D</w:t>
      </w:r>
      <w:r w:rsidR="00C474C1">
        <w:t>’</w:t>
      </w:r>
      <w:r w:rsidRPr="00605EB6">
        <w:t>un autre côté</w:t>
      </w:r>
      <w:r w:rsidR="00C474C1">
        <w:t xml:space="preserve">, </w:t>
      </w:r>
      <w:r w:rsidRPr="00605EB6">
        <w:t>il se trouvait</w:t>
      </w:r>
      <w:r w:rsidR="00C474C1">
        <w:t xml:space="preserve">, </w:t>
      </w:r>
      <w:r w:rsidRPr="00605EB6">
        <w:t>au moins momentanément</w:t>
      </w:r>
      <w:r w:rsidR="00C474C1">
        <w:t xml:space="preserve">, </w:t>
      </w:r>
      <w:r w:rsidRPr="00605EB6">
        <w:t>vis-à-vis de la baronne et d</w:t>
      </w:r>
      <w:r w:rsidR="00C474C1">
        <w:t>’</w:t>
      </w:r>
      <w:r w:rsidRPr="00605EB6">
        <w:t>Henriette</w:t>
      </w:r>
      <w:r w:rsidR="00C474C1">
        <w:t xml:space="preserve">, </w:t>
      </w:r>
      <w:r w:rsidRPr="00605EB6">
        <w:t>dans une situation</w:t>
      </w:r>
      <w:r w:rsidR="00C474C1">
        <w:t xml:space="preserve">, </w:t>
      </w:r>
      <w:r w:rsidRPr="00605EB6">
        <w:t>délicate et difficile</w:t>
      </w:r>
      <w:r w:rsidR="00C474C1">
        <w:t xml:space="preserve">, </w:t>
      </w:r>
      <w:r w:rsidRPr="00605EB6">
        <w:t>aux embarras de laquelle il échappait en s</w:t>
      </w:r>
      <w:r w:rsidR="00C474C1">
        <w:t>’</w:t>
      </w:r>
      <w:r w:rsidRPr="00605EB6">
        <w:t>éloignant</w:t>
      </w:r>
      <w:r w:rsidR="00C474C1">
        <w:t>.</w:t>
      </w:r>
    </w:p>
    <w:p w14:paraId="11919FC6" w14:textId="77777777" w:rsidR="00C474C1" w:rsidRDefault="00C52F4A" w:rsidP="00C52F4A">
      <w:r w:rsidRPr="00605EB6">
        <w:t>Le soir</w:t>
      </w:r>
      <w:r w:rsidR="00C474C1">
        <w:t xml:space="preserve">, </w:t>
      </w:r>
      <w:r w:rsidRPr="00605EB6">
        <w:t>vers la fin du dîner</w:t>
      </w:r>
      <w:r w:rsidR="00C474C1">
        <w:t xml:space="preserve">, </w:t>
      </w:r>
      <w:r w:rsidRPr="00605EB6">
        <w:t>il annonça qu</w:t>
      </w:r>
      <w:r w:rsidR="00C474C1">
        <w:t>’</w:t>
      </w:r>
      <w:r w:rsidRPr="00605EB6">
        <w:t>il partait le lendemain matin</w:t>
      </w:r>
      <w:r w:rsidR="00C474C1">
        <w:t xml:space="preserve"> !. </w:t>
      </w:r>
      <w:r w:rsidRPr="00605EB6">
        <w:t>Aussitôt</w:t>
      </w:r>
      <w:r w:rsidR="00C474C1">
        <w:t xml:space="preserve">, </w:t>
      </w:r>
      <w:r w:rsidRPr="00605EB6">
        <w:t>ne doutant pas que ce départ ne fût la conséquence de son refus</w:t>
      </w:r>
      <w:r w:rsidR="00C474C1">
        <w:t xml:space="preserve">, </w:t>
      </w:r>
      <w:r w:rsidRPr="00605EB6">
        <w:t xml:space="preserve">la baronne adressa au jeune </w:t>
      </w:r>
      <w:r w:rsidRPr="00605EB6">
        <w:lastRenderedPageBreak/>
        <w:t>homme un regard approbateur et plein de reconnaissance</w:t>
      </w:r>
      <w:r w:rsidR="00C474C1">
        <w:t xml:space="preserve">. </w:t>
      </w:r>
      <w:r w:rsidRPr="00605EB6">
        <w:t>Mais</w:t>
      </w:r>
      <w:r w:rsidR="00C474C1">
        <w:t xml:space="preserve">, </w:t>
      </w:r>
      <w:r w:rsidRPr="00605EB6">
        <w:t>quand Pedro ajouta</w:t>
      </w:r>
      <w:r w:rsidR="00C474C1">
        <w:t> : « </w:t>
      </w:r>
      <w:r w:rsidRPr="00605EB6">
        <w:t>Je reviendrai dans quelques jours</w:t>
      </w:r>
      <w:r w:rsidR="00C474C1">
        <w:t>, »</w:t>
      </w:r>
      <w:r w:rsidRPr="00605EB6">
        <w:t xml:space="preserve"> elle eut un haut-le-corps de surprise</w:t>
      </w:r>
      <w:r w:rsidR="00C474C1">
        <w:t xml:space="preserve">, </w:t>
      </w:r>
      <w:r w:rsidRPr="00605EB6">
        <w:t>et ses yeux troublés</w:t>
      </w:r>
      <w:r w:rsidR="00C474C1">
        <w:t xml:space="preserve">, </w:t>
      </w:r>
      <w:r w:rsidRPr="00605EB6">
        <w:t>inquiets</w:t>
      </w:r>
      <w:r w:rsidR="00C474C1">
        <w:t xml:space="preserve">, </w:t>
      </w:r>
      <w:r w:rsidRPr="00605EB6">
        <w:t>allèrent de son mari au jeune homme</w:t>
      </w:r>
      <w:r w:rsidR="00C474C1">
        <w:t xml:space="preserve">, </w:t>
      </w:r>
      <w:r w:rsidRPr="00605EB6">
        <w:t>et de celui-ci à sa fille</w:t>
      </w:r>
      <w:r w:rsidR="00C474C1">
        <w:t xml:space="preserve">, </w:t>
      </w:r>
      <w:r w:rsidRPr="00605EB6">
        <w:t>quêtant n</w:t>
      </w:r>
      <w:r w:rsidR="00C474C1">
        <w:t>’</w:t>
      </w:r>
      <w:r w:rsidRPr="00605EB6">
        <w:t>importe quoi qui puisse l</w:t>
      </w:r>
      <w:r w:rsidR="00C474C1">
        <w:t>’</w:t>
      </w:r>
      <w:r w:rsidRPr="00605EB6">
        <w:t>éclairer</w:t>
      </w:r>
      <w:r w:rsidR="00C474C1">
        <w:t>.</w:t>
      </w:r>
    </w:p>
    <w:p w14:paraId="3181EAE5" w14:textId="77777777" w:rsidR="00C474C1" w:rsidRDefault="00C52F4A" w:rsidP="00C52F4A">
      <w:r w:rsidRPr="00605EB6">
        <w:t>Le baron fit assez bonne contenance</w:t>
      </w:r>
      <w:r w:rsidR="00C474C1">
        <w:t xml:space="preserve">, </w:t>
      </w:r>
      <w:r w:rsidRPr="00605EB6">
        <w:t>Pedro n</w:t>
      </w:r>
      <w:r w:rsidR="00C474C1">
        <w:t>’</w:t>
      </w:r>
      <w:r w:rsidRPr="00605EB6">
        <w:t>eut point l</w:t>
      </w:r>
      <w:r w:rsidR="00C474C1">
        <w:t>’</w:t>
      </w:r>
      <w:r w:rsidRPr="00605EB6">
        <w:t>air de voir l</w:t>
      </w:r>
      <w:r w:rsidR="00C474C1">
        <w:t>’</w:t>
      </w:r>
      <w:r w:rsidRPr="00605EB6">
        <w:t>inquiétude de la baronne</w:t>
      </w:r>
      <w:r w:rsidR="00C474C1">
        <w:t xml:space="preserve"> : </w:t>
      </w:r>
      <w:r w:rsidRPr="00605EB6">
        <w:t>quant à Henriette</w:t>
      </w:r>
      <w:r w:rsidR="00C474C1">
        <w:t xml:space="preserve">, </w:t>
      </w:r>
      <w:r w:rsidRPr="00605EB6">
        <w:t>songeuse</w:t>
      </w:r>
      <w:r w:rsidR="00C474C1">
        <w:t xml:space="preserve">, </w:t>
      </w:r>
      <w:r w:rsidRPr="00605EB6">
        <w:t>absorbée</w:t>
      </w:r>
      <w:r w:rsidR="00C474C1">
        <w:t xml:space="preserve">, </w:t>
      </w:r>
      <w:r w:rsidRPr="00605EB6">
        <w:t>elle restait indifférente à tout ce qui se passait autour d</w:t>
      </w:r>
      <w:r w:rsidR="00C474C1">
        <w:t>’</w:t>
      </w:r>
      <w:r w:rsidRPr="00605EB6">
        <w:t>elle</w:t>
      </w:r>
      <w:r w:rsidR="00C474C1">
        <w:t>.</w:t>
      </w:r>
    </w:p>
    <w:p w14:paraId="595B48D4" w14:textId="77777777" w:rsidR="00C474C1" w:rsidRDefault="00C52F4A" w:rsidP="00C52F4A">
      <w:r w:rsidRPr="00605EB6">
        <w:t>La baronne ne comprenait pas</w:t>
      </w:r>
      <w:r w:rsidR="00C474C1">
        <w:t xml:space="preserve">, </w:t>
      </w:r>
      <w:r w:rsidRPr="00605EB6">
        <w:t>mais</w:t>
      </w:r>
      <w:r w:rsidR="00C474C1">
        <w:t xml:space="preserve">, </w:t>
      </w:r>
      <w:r w:rsidRPr="00605EB6">
        <w:t>avec son instinct de mère</w:t>
      </w:r>
      <w:r w:rsidR="00C474C1">
        <w:t xml:space="preserve">, </w:t>
      </w:r>
      <w:r w:rsidRPr="00605EB6">
        <w:t>elle sentait</w:t>
      </w:r>
      <w:r w:rsidR="00C474C1">
        <w:t xml:space="preserve">, </w:t>
      </w:r>
      <w:r w:rsidRPr="00605EB6">
        <w:t>elle devinait qu</w:t>
      </w:r>
      <w:r w:rsidR="00C474C1">
        <w:t>’</w:t>
      </w:r>
      <w:r w:rsidRPr="00605EB6">
        <w:t>il y avait entre le baron et le Brésilien quelque chose de ténébreux</w:t>
      </w:r>
      <w:r w:rsidR="00C474C1">
        <w:t>.</w:t>
      </w:r>
    </w:p>
    <w:p w14:paraId="60961B1D" w14:textId="77777777" w:rsidR="00C474C1" w:rsidRDefault="00C52F4A" w:rsidP="00C52F4A">
      <w:r w:rsidRPr="00605EB6">
        <w:t>En sortant de table</w:t>
      </w:r>
      <w:r w:rsidR="00C474C1">
        <w:t xml:space="preserve">, </w:t>
      </w:r>
      <w:r w:rsidRPr="00605EB6">
        <w:t>elle prit le bras de Pedro et l</w:t>
      </w:r>
      <w:r w:rsidR="00C474C1">
        <w:t>’</w:t>
      </w:r>
      <w:r w:rsidRPr="00605EB6">
        <w:t>entraîna jusqu</w:t>
      </w:r>
      <w:r w:rsidR="00C474C1">
        <w:t>’</w:t>
      </w:r>
      <w:r w:rsidRPr="00605EB6">
        <w:t>à l</w:t>
      </w:r>
      <w:r w:rsidR="00C474C1">
        <w:t>’</w:t>
      </w:r>
      <w:r w:rsidRPr="00605EB6">
        <w:t>une des extrémités de la terrasse</w:t>
      </w:r>
      <w:r w:rsidR="00C474C1">
        <w:t>.</w:t>
      </w:r>
    </w:p>
    <w:p w14:paraId="4E1FC88D" w14:textId="3C039A1A" w:rsidR="00C474C1" w:rsidRDefault="0094609C" w:rsidP="00C52F4A">
      <w:r>
        <w:t>— </w:t>
      </w:r>
      <w:r w:rsidR="00C52F4A" w:rsidRPr="00605EB6">
        <w:t>Ainsi</w:t>
      </w:r>
      <w:r w:rsidR="00C474C1">
        <w:t xml:space="preserve">, </w:t>
      </w:r>
      <w:r w:rsidR="00C52F4A" w:rsidRPr="00605EB6">
        <w:t>monsieur</w:t>
      </w:r>
      <w:r w:rsidR="00C474C1">
        <w:t xml:space="preserve">, </w:t>
      </w:r>
      <w:r w:rsidR="00C52F4A" w:rsidRPr="00605EB6">
        <w:t>lui dit-elle</w:t>
      </w:r>
      <w:r w:rsidR="00C474C1">
        <w:t xml:space="preserve">, </w:t>
      </w:r>
      <w:r w:rsidR="00C52F4A" w:rsidRPr="00605EB6">
        <w:t xml:space="preserve">vous </w:t>
      </w:r>
      <w:r w:rsidR="00C37163" w:rsidRPr="00605EB6">
        <w:t>par</w:t>
      </w:r>
      <w:r w:rsidR="00C37163">
        <w:t>t</w:t>
      </w:r>
      <w:r w:rsidR="00C37163" w:rsidRPr="00605EB6">
        <w:t xml:space="preserve">ez </w:t>
      </w:r>
      <w:r w:rsidR="00C52F4A" w:rsidRPr="00605EB6">
        <w:t>demain matin</w:t>
      </w:r>
      <w:r w:rsidR="00C474C1">
        <w:t> ?</w:t>
      </w:r>
    </w:p>
    <w:p w14:paraId="06E972A0" w14:textId="5ADB7878" w:rsidR="00C474C1" w:rsidRDefault="0094609C" w:rsidP="00C52F4A">
      <w:r>
        <w:t>— </w:t>
      </w:r>
      <w:r w:rsidR="00C52F4A" w:rsidRPr="00605EB6">
        <w:t>Oui</w:t>
      </w:r>
      <w:r w:rsidR="00C474C1">
        <w:t xml:space="preserve">, </w:t>
      </w:r>
      <w:r w:rsidR="00C52F4A" w:rsidRPr="00605EB6">
        <w:t>madame</w:t>
      </w:r>
      <w:r w:rsidR="00C474C1">
        <w:t>.</w:t>
      </w:r>
    </w:p>
    <w:p w14:paraId="400BE46D" w14:textId="7216C79E" w:rsidR="00C474C1" w:rsidRDefault="0094609C" w:rsidP="00C52F4A">
      <w:r>
        <w:t>— </w:t>
      </w:r>
      <w:r w:rsidR="00C52F4A" w:rsidRPr="00605EB6">
        <w:t>Pourquoi reviendrez-vous</w:t>
      </w:r>
      <w:r w:rsidR="00C474C1">
        <w:t xml:space="preserve"> ? </w:t>
      </w:r>
      <w:r w:rsidR="00C52F4A" w:rsidRPr="00605EB6">
        <w:t>demanda-t-elle brusquement</w:t>
      </w:r>
      <w:r w:rsidR="00C474C1">
        <w:t xml:space="preserve"> ; </w:t>
      </w:r>
      <w:r w:rsidR="00C52F4A" w:rsidRPr="00605EB6">
        <w:t>quelles sont donc vos intentions</w:t>
      </w:r>
      <w:r w:rsidR="00C474C1">
        <w:t> ?</w:t>
      </w:r>
    </w:p>
    <w:p w14:paraId="73E34DCF" w14:textId="469EA184" w:rsidR="00C474C1" w:rsidRDefault="0094609C" w:rsidP="00C52F4A">
      <w:r>
        <w:t>— </w:t>
      </w:r>
      <w:r w:rsidR="00C52F4A" w:rsidRPr="00605EB6">
        <w:t>Madame la baronne sait quel est mon espoir</w:t>
      </w:r>
      <w:r w:rsidR="00C474C1">
        <w:t> ?</w:t>
      </w:r>
    </w:p>
    <w:p w14:paraId="40FAE041" w14:textId="7F070460" w:rsidR="00C474C1" w:rsidRDefault="0094609C" w:rsidP="00C52F4A">
      <w:r>
        <w:t>— </w:t>
      </w:r>
      <w:r w:rsidR="00C52F4A" w:rsidRPr="00605EB6">
        <w:t>Quoi</w:t>
      </w:r>
      <w:r w:rsidR="00C474C1">
        <w:t xml:space="preserve"> ! </w:t>
      </w:r>
      <w:r w:rsidR="00C52F4A" w:rsidRPr="00605EB6">
        <w:t>s</w:t>
      </w:r>
      <w:r w:rsidR="00C474C1">
        <w:t>’</w:t>
      </w:r>
      <w:r w:rsidR="00C52F4A" w:rsidRPr="00605EB6">
        <w:t>écria-t-elle</w:t>
      </w:r>
      <w:r w:rsidR="00C474C1">
        <w:t xml:space="preserve">, </w:t>
      </w:r>
      <w:r w:rsidR="00C52F4A" w:rsidRPr="00605EB6">
        <w:t>est-ce que vous l</w:t>
      </w:r>
      <w:r w:rsidR="00C474C1">
        <w:t>’</w:t>
      </w:r>
      <w:r w:rsidR="00C52F4A" w:rsidRPr="00605EB6">
        <w:t>avez encore</w:t>
      </w:r>
      <w:r w:rsidR="00C474C1">
        <w:t xml:space="preserve">, </w:t>
      </w:r>
      <w:r w:rsidR="00C52F4A" w:rsidRPr="00605EB6">
        <w:t>cet espoir</w:t>
      </w:r>
      <w:r w:rsidR="00C474C1">
        <w:t> ?</w:t>
      </w:r>
    </w:p>
    <w:p w14:paraId="29282E0A" w14:textId="6C5B9E4D" w:rsidR="00C474C1" w:rsidRDefault="0094609C" w:rsidP="00C52F4A">
      <w:r>
        <w:t>— </w:t>
      </w:r>
      <w:r w:rsidR="00C52F4A" w:rsidRPr="00605EB6">
        <w:t>Toujours</w:t>
      </w:r>
      <w:r w:rsidR="00C474C1">
        <w:t>.</w:t>
      </w:r>
    </w:p>
    <w:p w14:paraId="59479215" w14:textId="2FCFAE60" w:rsidR="00C474C1" w:rsidRDefault="0094609C" w:rsidP="00C52F4A">
      <w:r>
        <w:t>— </w:t>
      </w:r>
      <w:r w:rsidR="00C474C1">
        <w:t>M. de </w:t>
      </w:r>
      <w:r w:rsidR="00C52F4A" w:rsidRPr="00605EB6">
        <w:t>Simaise ne vous a-t-il pas dit ce que je lui ai répondu</w:t>
      </w:r>
      <w:r w:rsidR="00C474C1">
        <w:t> ?</w:t>
      </w:r>
    </w:p>
    <w:p w14:paraId="2E3CCCD6" w14:textId="2DF94DF9" w:rsidR="00C474C1" w:rsidRDefault="0094609C" w:rsidP="00C52F4A">
      <w:r>
        <w:t>— </w:t>
      </w:r>
      <w:r w:rsidR="00C474C1">
        <w:t>M. de </w:t>
      </w:r>
      <w:r w:rsidR="00C52F4A" w:rsidRPr="00605EB6">
        <w:t>Simaise ne m</w:t>
      </w:r>
      <w:r w:rsidR="00C474C1">
        <w:t>’</w:t>
      </w:r>
      <w:r w:rsidR="00C52F4A" w:rsidRPr="00605EB6">
        <w:t>a point caché que vous étiez hostile à nos projets</w:t>
      </w:r>
      <w:r w:rsidR="00C474C1">
        <w:t>.</w:t>
      </w:r>
    </w:p>
    <w:p w14:paraId="06AC5377" w14:textId="071E580E" w:rsidR="00C474C1" w:rsidRDefault="0094609C" w:rsidP="00C52F4A">
      <w:r>
        <w:lastRenderedPageBreak/>
        <w:t>— </w:t>
      </w:r>
      <w:r w:rsidR="00C52F4A" w:rsidRPr="00605EB6">
        <w:t>Eh bien</w:t>
      </w:r>
      <w:r w:rsidR="00C474C1">
        <w:t xml:space="preserve">, </w:t>
      </w:r>
      <w:r w:rsidR="00C52F4A" w:rsidRPr="00605EB6">
        <w:t>monsieur</w:t>
      </w:r>
      <w:r w:rsidR="00C474C1">
        <w:t> ?</w:t>
      </w:r>
    </w:p>
    <w:p w14:paraId="5FC192E9" w14:textId="4639C9A2" w:rsidR="00C474C1" w:rsidRDefault="0094609C" w:rsidP="00C52F4A">
      <w:r>
        <w:t>— </w:t>
      </w:r>
      <w:r w:rsidR="00C52F4A" w:rsidRPr="00605EB6">
        <w:t>Laissez-moi croire</w:t>
      </w:r>
      <w:r w:rsidR="00C474C1">
        <w:t xml:space="preserve"> ; </w:t>
      </w:r>
      <w:r w:rsidR="00C52F4A" w:rsidRPr="00605EB6">
        <w:t>madame la baronne</w:t>
      </w:r>
      <w:r w:rsidR="00C474C1">
        <w:t xml:space="preserve">, </w:t>
      </w:r>
      <w:r w:rsidR="00C52F4A" w:rsidRPr="00605EB6">
        <w:t>que</w:t>
      </w:r>
      <w:r w:rsidR="00C474C1">
        <w:t xml:space="preserve">, </w:t>
      </w:r>
      <w:r w:rsidR="00C52F4A" w:rsidRPr="00605EB6">
        <w:t>quand vous me connaîtrez mieux</w:t>
      </w:r>
      <w:r w:rsidR="00C474C1">
        <w:t xml:space="preserve">, </w:t>
      </w:r>
      <w:r w:rsidR="00C52F4A" w:rsidRPr="00605EB6">
        <w:t>vous reviendrez de vos préventions</w:t>
      </w:r>
      <w:r w:rsidR="00C474C1">
        <w:t>.</w:t>
      </w:r>
    </w:p>
    <w:p w14:paraId="1873FB6E" w14:textId="3E13A9E1" w:rsidR="00C474C1" w:rsidRDefault="0094609C" w:rsidP="00C52F4A">
      <w:r>
        <w:t>— </w:t>
      </w:r>
      <w:r w:rsidR="00C52F4A" w:rsidRPr="00605EB6">
        <w:t>Mais je n</w:t>
      </w:r>
      <w:r w:rsidR="00C474C1">
        <w:t>’</w:t>
      </w:r>
      <w:r w:rsidR="00C52F4A" w:rsidRPr="00605EB6">
        <w:t>ai aucune prévention contre vous</w:t>
      </w:r>
      <w:r w:rsidR="00C474C1">
        <w:t xml:space="preserve">, </w:t>
      </w:r>
      <w:r w:rsidR="00C52F4A" w:rsidRPr="00605EB6">
        <w:t>monsieur</w:t>
      </w:r>
      <w:r w:rsidR="00C474C1">
        <w:t xml:space="preserve">, </w:t>
      </w:r>
      <w:r w:rsidR="00C52F4A" w:rsidRPr="00605EB6">
        <w:t>aucune</w:t>
      </w:r>
      <w:r w:rsidR="00C474C1">
        <w:t xml:space="preserve"> ; </w:t>
      </w:r>
      <w:r w:rsidR="00C52F4A" w:rsidRPr="00605EB6">
        <w:t>je suis convaincue</w:t>
      </w:r>
      <w:r w:rsidR="00C474C1">
        <w:t xml:space="preserve">, </w:t>
      </w:r>
      <w:r w:rsidR="00C52F4A" w:rsidRPr="00605EB6">
        <w:t>au contraire</w:t>
      </w:r>
      <w:r w:rsidR="00C474C1">
        <w:t xml:space="preserve">, </w:t>
      </w:r>
      <w:r w:rsidR="00C52F4A" w:rsidRPr="00605EB6">
        <w:t>que vous êtes un fort galant homme</w:t>
      </w:r>
      <w:r w:rsidR="00C474C1">
        <w:t xml:space="preserve">. </w:t>
      </w:r>
      <w:r w:rsidR="00C52F4A" w:rsidRPr="00605EB6">
        <w:t>Il paraît que vous aimez ma fille</w:t>
      </w:r>
      <w:r w:rsidR="00C474C1">
        <w:t>…</w:t>
      </w:r>
    </w:p>
    <w:p w14:paraId="6192460C" w14:textId="3B4A0EA3" w:rsidR="00C474C1" w:rsidRDefault="0094609C" w:rsidP="00C52F4A">
      <w:r>
        <w:t>— </w:t>
      </w:r>
      <w:r w:rsidR="00C52F4A" w:rsidRPr="00605EB6">
        <w:t>Sincèrement</w:t>
      </w:r>
      <w:r w:rsidR="00C474C1">
        <w:t xml:space="preserve">, </w:t>
      </w:r>
      <w:r w:rsidR="00C52F4A" w:rsidRPr="00605EB6">
        <w:t>madame</w:t>
      </w:r>
      <w:r w:rsidR="00C474C1">
        <w:t xml:space="preserve">, </w:t>
      </w:r>
      <w:r w:rsidR="00C52F4A" w:rsidRPr="00605EB6">
        <w:t>ardemment</w:t>
      </w:r>
      <w:r w:rsidR="00C474C1">
        <w:t> !</w:t>
      </w:r>
    </w:p>
    <w:p w14:paraId="73ADCADD" w14:textId="2D340186" w:rsidR="00C474C1" w:rsidRDefault="0094609C" w:rsidP="00C52F4A">
      <w:r>
        <w:t>— </w:t>
      </w:r>
      <w:r w:rsidR="00C52F4A" w:rsidRPr="00605EB6">
        <w:t>Je vous crois</w:t>
      </w:r>
      <w:r w:rsidR="00C474C1">
        <w:t xml:space="preserve">. </w:t>
      </w:r>
      <w:r w:rsidR="00C52F4A" w:rsidRPr="00605EB6">
        <w:t>Mais je le regrette</w:t>
      </w:r>
      <w:r w:rsidR="00C474C1">
        <w:t xml:space="preserve">, </w:t>
      </w:r>
      <w:r w:rsidR="00C52F4A" w:rsidRPr="00605EB6">
        <w:t>monsieur</w:t>
      </w:r>
      <w:r w:rsidR="00C474C1">
        <w:t xml:space="preserve">, </w:t>
      </w:r>
      <w:r w:rsidR="00C52F4A" w:rsidRPr="00605EB6">
        <w:t>et j</w:t>
      </w:r>
      <w:r w:rsidR="00C474C1">
        <w:t>’</w:t>
      </w:r>
      <w:r w:rsidR="00C52F4A" w:rsidRPr="00605EB6">
        <w:t>en suis désolée</w:t>
      </w:r>
      <w:r w:rsidR="00C474C1">
        <w:t xml:space="preserve">, </w:t>
      </w:r>
      <w:r w:rsidR="00C52F4A" w:rsidRPr="00605EB6">
        <w:t>car c</w:t>
      </w:r>
      <w:r w:rsidR="00C474C1">
        <w:t>’</w:t>
      </w:r>
      <w:r w:rsidR="00C52F4A" w:rsidRPr="00605EB6">
        <w:t>est un malheur</w:t>
      </w:r>
      <w:r w:rsidR="00C474C1">
        <w:t xml:space="preserve">. </w:t>
      </w:r>
      <w:r w:rsidR="00C52F4A" w:rsidRPr="00605EB6">
        <w:t>Assurément</w:t>
      </w:r>
      <w:r w:rsidR="00C474C1">
        <w:t xml:space="preserve">, </w:t>
      </w:r>
      <w:r w:rsidR="00C52F4A" w:rsidRPr="00605EB6">
        <w:t xml:space="preserve">je ne puis vous en vouloir de la demande que vous avez faite de la main de </w:t>
      </w:r>
      <w:r w:rsidR="009A0CB4" w:rsidRPr="009A0CB4">
        <w:t>M</w:t>
      </w:r>
      <w:r w:rsidR="009A0CB4" w:rsidRPr="009A0CB4">
        <w:rPr>
          <w:vertAlign w:val="superscript"/>
        </w:rPr>
        <w:t>lle</w:t>
      </w:r>
      <w:r w:rsidR="00C474C1">
        <w:t> de </w:t>
      </w:r>
      <w:r w:rsidR="00C52F4A" w:rsidRPr="00605EB6">
        <w:t>Simaise</w:t>
      </w:r>
      <w:r w:rsidR="00C474C1">
        <w:t xml:space="preserve"> ; </w:t>
      </w:r>
      <w:r w:rsidR="00C52F4A" w:rsidRPr="00605EB6">
        <w:t>mais</w:t>
      </w:r>
      <w:r w:rsidR="00C474C1">
        <w:t xml:space="preserve">, </w:t>
      </w:r>
      <w:r w:rsidR="00C52F4A" w:rsidRPr="00605EB6">
        <w:t>pour des raisons d</w:t>
      </w:r>
      <w:r w:rsidR="00C474C1">
        <w:t>’</w:t>
      </w:r>
      <w:r w:rsidR="00C52F4A" w:rsidRPr="00605EB6">
        <w:t>une gravité exceptionnelle</w:t>
      </w:r>
      <w:r w:rsidR="00C474C1">
        <w:t xml:space="preserve">, </w:t>
      </w:r>
      <w:r w:rsidR="00C52F4A" w:rsidRPr="00605EB6">
        <w:t>qu</w:t>
      </w:r>
      <w:r w:rsidR="00C474C1">
        <w:t>’</w:t>
      </w:r>
      <w:r w:rsidR="00C52F4A" w:rsidRPr="00605EB6">
        <w:t>il ne m</w:t>
      </w:r>
      <w:r w:rsidR="00C474C1">
        <w:t>’</w:t>
      </w:r>
      <w:r w:rsidR="00C52F4A" w:rsidRPr="00605EB6">
        <w:t>est pas permis de vous expliquer</w:t>
      </w:r>
      <w:r w:rsidR="00C474C1">
        <w:t xml:space="preserve"> – </w:t>
      </w:r>
      <w:r w:rsidR="00C52F4A" w:rsidRPr="00605EB6">
        <w:t>vous les connaîtrez plus tard</w:t>
      </w:r>
      <w:r w:rsidR="00C474C1">
        <w:t xml:space="preserve">, – </w:t>
      </w:r>
      <w:r w:rsidR="00C52F4A" w:rsidRPr="00605EB6">
        <w:t>cette union que vous désirez n</w:t>
      </w:r>
      <w:r w:rsidR="00C474C1">
        <w:t>’</w:t>
      </w:r>
      <w:r w:rsidR="00C52F4A" w:rsidRPr="00605EB6">
        <w:t>est plus possible</w:t>
      </w:r>
      <w:r w:rsidR="00C474C1">
        <w:t>.</w:t>
      </w:r>
    </w:p>
    <w:p w14:paraId="290722E3" w14:textId="7A142976" w:rsidR="00C474C1" w:rsidRDefault="0094609C" w:rsidP="00C52F4A">
      <w:r>
        <w:t>— </w:t>
      </w:r>
      <w:r w:rsidR="00C52F4A" w:rsidRPr="00605EB6">
        <w:t>Une seule raison</w:t>
      </w:r>
      <w:r w:rsidR="00C474C1">
        <w:t xml:space="preserve">, </w:t>
      </w:r>
      <w:r w:rsidR="00C52F4A" w:rsidRPr="00605EB6">
        <w:t>madame la baronne</w:t>
      </w:r>
      <w:r w:rsidR="00C474C1">
        <w:t xml:space="preserve">, </w:t>
      </w:r>
      <w:r w:rsidR="00C52F4A" w:rsidRPr="00605EB6">
        <w:t>pourrait me faire renoncer au bonheur que je suis sûr de trouver</w:t>
      </w:r>
      <w:r w:rsidR="00C474C1">
        <w:t xml:space="preserve">, </w:t>
      </w:r>
      <w:r w:rsidR="00C52F4A" w:rsidRPr="00605EB6">
        <w:t xml:space="preserve">près de </w:t>
      </w:r>
      <w:r w:rsidR="009A0CB4" w:rsidRPr="009A0CB4">
        <w:t>M</w:t>
      </w:r>
      <w:r w:rsidR="009A0CB4" w:rsidRPr="009A0CB4">
        <w:rPr>
          <w:vertAlign w:val="superscript"/>
        </w:rPr>
        <w:t>lle</w:t>
      </w:r>
      <w:r w:rsidR="00C474C1">
        <w:t> de </w:t>
      </w:r>
      <w:r w:rsidR="00C52F4A" w:rsidRPr="00605EB6">
        <w:t>Simaise avec la certitude que</w:t>
      </w:r>
      <w:r w:rsidR="00C474C1">
        <w:t xml:space="preserve">, </w:t>
      </w:r>
      <w:r w:rsidR="00C52F4A" w:rsidRPr="00605EB6">
        <w:t>de mon côté</w:t>
      </w:r>
      <w:r w:rsidR="00C474C1">
        <w:t xml:space="preserve">, </w:t>
      </w:r>
      <w:r w:rsidR="00C52F4A" w:rsidRPr="00605EB6">
        <w:t>je la rendrai heureuse</w:t>
      </w:r>
      <w:r w:rsidR="00C474C1">
        <w:t>.</w:t>
      </w:r>
    </w:p>
    <w:p w14:paraId="44490DBD" w14:textId="547F3CC6" w:rsidR="00C474C1" w:rsidRDefault="0094609C" w:rsidP="00C52F4A">
      <w:r>
        <w:t>— </w:t>
      </w:r>
      <w:r w:rsidR="00C52F4A" w:rsidRPr="00605EB6">
        <w:t>Et cette raison</w:t>
      </w:r>
      <w:r w:rsidR="00C474C1">
        <w:t xml:space="preserve">, </w:t>
      </w:r>
      <w:r w:rsidR="00C52F4A" w:rsidRPr="00605EB6">
        <w:t>monsieur</w:t>
      </w:r>
      <w:r w:rsidR="00C474C1">
        <w:t> ?</w:t>
      </w:r>
    </w:p>
    <w:p w14:paraId="5451F404" w14:textId="54F43F95" w:rsidR="00C474C1" w:rsidRDefault="0094609C" w:rsidP="00C52F4A">
      <w:r>
        <w:t>— </w:t>
      </w:r>
      <w:r w:rsidR="00C52F4A" w:rsidRPr="00605EB6">
        <w:t>Il faudrait</w:t>
      </w:r>
      <w:r w:rsidR="00C474C1">
        <w:t xml:space="preserve">, </w:t>
      </w:r>
      <w:r w:rsidR="00C52F4A" w:rsidRPr="00605EB6">
        <w:t>madame</w:t>
      </w:r>
      <w:r w:rsidR="00C474C1">
        <w:t xml:space="preserve">, </w:t>
      </w:r>
      <w:r w:rsidR="00C52F4A" w:rsidRPr="00605EB6">
        <w:t xml:space="preserve">que je fusse repoussé par </w:t>
      </w:r>
      <w:r w:rsidR="009A0CB4" w:rsidRPr="009A0CB4">
        <w:t>M</w:t>
      </w:r>
      <w:r w:rsidR="009A0CB4" w:rsidRPr="009A0CB4">
        <w:rPr>
          <w:vertAlign w:val="superscript"/>
        </w:rPr>
        <w:t>lle</w:t>
      </w:r>
      <w:r w:rsidR="00C474C1">
        <w:t> de </w:t>
      </w:r>
      <w:r w:rsidR="00C52F4A" w:rsidRPr="00605EB6">
        <w:t>Simaise</w:t>
      </w:r>
      <w:r w:rsidR="00C474C1">
        <w:t>.</w:t>
      </w:r>
    </w:p>
    <w:p w14:paraId="318ED2A4" w14:textId="37A203C0" w:rsidR="00C474C1" w:rsidRDefault="0094609C" w:rsidP="00C52F4A">
      <w:r>
        <w:t>— </w:t>
      </w:r>
      <w:r w:rsidR="00C52F4A" w:rsidRPr="00605EB6">
        <w:t>Ma fille n</w:t>
      </w:r>
      <w:r w:rsidR="00C474C1">
        <w:t>’</w:t>
      </w:r>
      <w:r w:rsidR="00C52F4A" w:rsidRPr="00605EB6">
        <w:t>accueillera point votre demande</w:t>
      </w:r>
      <w:r w:rsidR="00C474C1">
        <w:t> !</w:t>
      </w:r>
    </w:p>
    <w:p w14:paraId="0C10AC91" w14:textId="2A6ABD04" w:rsidR="00C474C1" w:rsidRDefault="0094609C" w:rsidP="00C52F4A">
      <w:r>
        <w:t>— </w:t>
      </w:r>
      <w:r w:rsidR="00C52F4A" w:rsidRPr="00605EB6">
        <w:t>Je suis obligé de vous dire que vous vous trompez</w:t>
      </w:r>
      <w:r w:rsidR="00C474C1">
        <w:t xml:space="preserve">, </w:t>
      </w:r>
      <w:r w:rsidR="00C52F4A" w:rsidRPr="00605EB6">
        <w:t>madame la baronne</w:t>
      </w:r>
      <w:r w:rsidR="00C474C1">
        <w:t xml:space="preserve"> : </w:t>
      </w:r>
      <w:r w:rsidR="009A0CB4" w:rsidRPr="009A0CB4">
        <w:t>M</w:t>
      </w:r>
      <w:r w:rsidR="009A0CB4" w:rsidRPr="009A0CB4">
        <w:rPr>
          <w:vertAlign w:val="superscript"/>
        </w:rPr>
        <w:t>lle</w:t>
      </w:r>
      <w:r w:rsidR="00C474C1">
        <w:t> de </w:t>
      </w:r>
      <w:r w:rsidR="00C52F4A" w:rsidRPr="00605EB6">
        <w:t>Simaise veut bien me faire l</w:t>
      </w:r>
      <w:r w:rsidR="00C474C1">
        <w:t>’</w:t>
      </w:r>
      <w:r w:rsidR="00C52F4A" w:rsidRPr="00605EB6">
        <w:t>honneur de m</w:t>
      </w:r>
      <w:r w:rsidR="00C474C1">
        <w:t>’</w:t>
      </w:r>
      <w:r w:rsidR="00C52F4A" w:rsidRPr="00605EB6">
        <w:t>accepter pour époux</w:t>
      </w:r>
      <w:r w:rsidR="00C474C1">
        <w:t>.</w:t>
      </w:r>
    </w:p>
    <w:p w14:paraId="2F9CA499" w14:textId="0C0DFECD" w:rsidR="00C474C1" w:rsidRDefault="0094609C" w:rsidP="00C52F4A">
      <w:r>
        <w:t>— </w:t>
      </w:r>
      <w:r w:rsidR="00C52F4A" w:rsidRPr="00605EB6">
        <w:t>C</w:t>
      </w:r>
      <w:r w:rsidR="00C474C1">
        <w:t>’</w:t>
      </w:r>
      <w:r w:rsidR="00C52F4A" w:rsidRPr="00605EB6">
        <w:t>est impossible</w:t>
      </w:r>
      <w:r w:rsidR="00C474C1">
        <w:t xml:space="preserve"> ! </w:t>
      </w:r>
      <w:r w:rsidR="00C52F4A" w:rsidRPr="00605EB6">
        <w:t>exclama la pauvre mère stupéfaite</w:t>
      </w:r>
      <w:r w:rsidR="00C474C1">
        <w:t>.</w:t>
      </w:r>
    </w:p>
    <w:p w14:paraId="29949176" w14:textId="3A91FAFC" w:rsidR="00C474C1" w:rsidRDefault="0094609C" w:rsidP="00C52F4A">
      <w:r>
        <w:lastRenderedPageBreak/>
        <w:t>— </w:t>
      </w:r>
      <w:r w:rsidR="00C52F4A" w:rsidRPr="00605EB6">
        <w:t>Pourtant</w:t>
      </w:r>
      <w:r w:rsidR="00C474C1">
        <w:t xml:space="preserve">, </w:t>
      </w:r>
      <w:r w:rsidR="00C52F4A" w:rsidRPr="00605EB6">
        <w:t>madame la baronne</w:t>
      </w:r>
      <w:r w:rsidR="00C474C1">
        <w:t xml:space="preserve">, </w:t>
      </w:r>
      <w:r w:rsidR="00C52F4A" w:rsidRPr="00605EB6">
        <w:t>c</w:t>
      </w:r>
      <w:r w:rsidR="00C474C1">
        <w:t>’</w:t>
      </w:r>
      <w:r w:rsidR="00C52F4A" w:rsidRPr="00605EB6">
        <w:t>est la vérité</w:t>
      </w:r>
      <w:r w:rsidR="00C474C1">
        <w:t>.</w:t>
      </w:r>
    </w:p>
    <w:p w14:paraId="7CFAA246" w14:textId="4475633F" w:rsidR="00C474C1" w:rsidRDefault="0094609C" w:rsidP="00C52F4A">
      <w:r>
        <w:t>— </w:t>
      </w:r>
      <w:r w:rsidR="00C52F4A" w:rsidRPr="00605EB6">
        <w:t>Oh</w:t>
      </w:r>
      <w:r w:rsidR="00C474C1">
        <w:t xml:space="preserve"> ! </w:t>
      </w:r>
      <w:r w:rsidR="00C52F4A" w:rsidRPr="00605EB6">
        <w:t>fit-elle</w:t>
      </w:r>
      <w:r w:rsidR="00C474C1">
        <w:t xml:space="preserve">, </w:t>
      </w:r>
      <w:r w:rsidR="00C52F4A" w:rsidRPr="00605EB6">
        <w:t>en passant ses mains sur son front brûlant comme du feu</w:t>
      </w:r>
      <w:r w:rsidR="00C474C1">
        <w:t>.</w:t>
      </w:r>
    </w:p>
    <w:p w14:paraId="7617C52F" w14:textId="77777777" w:rsidR="00C474C1" w:rsidRDefault="00C52F4A" w:rsidP="00C52F4A">
      <w:r w:rsidRPr="00605EB6">
        <w:t>Puis ses bras tombèrent lourdement à ses côtés</w:t>
      </w:r>
      <w:r w:rsidR="00C474C1">
        <w:t xml:space="preserve">. </w:t>
      </w:r>
      <w:r w:rsidRPr="00605EB6">
        <w:t>Elle était anéantie</w:t>
      </w:r>
      <w:r w:rsidR="00C474C1">
        <w:t xml:space="preserve">, </w:t>
      </w:r>
      <w:r w:rsidRPr="00605EB6">
        <w:t>écrasée</w:t>
      </w:r>
      <w:r w:rsidR="00C474C1">
        <w:t>.</w:t>
      </w:r>
    </w:p>
    <w:p w14:paraId="29D7503B" w14:textId="06E160DE" w:rsidR="00C474C1" w:rsidRDefault="0094609C" w:rsidP="00C52F4A">
      <w:r>
        <w:t>— </w:t>
      </w:r>
      <w:r w:rsidR="00C52F4A" w:rsidRPr="00605EB6">
        <w:t>Madame la baronne a-t-elle encore quelque chose à me dire</w:t>
      </w:r>
      <w:r w:rsidR="00C474C1">
        <w:t> ?</w:t>
      </w:r>
    </w:p>
    <w:p w14:paraId="276E2DDB" w14:textId="3B09B709" w:rsidR="00C474C1" w:rsidRDefault="0094609C" w:rsidP="00C52F4A">
      <w:r>
        <w:t>— </w:t>
      </w:r>
      <w:r w:rsidR="00C52F4A" w:rsidRPr="00605EB6">
        <w:t>Non</w:t>
      </w:r>
      <w:r w:rsidR="00C474C1">
        <w:t xml:space="preserve">, </w:t>
      </w:r>
      <w:r w:rsidR="00C52F4A" w:rsidRPr="00605EB6">
        <w:t>monsieur</w:t>
      </w:r>
      <w:r w:rsidR="00C474C1">
        <w:t xml:space="preserve">, </w:t>
      </w:r>
      <w:r w:rsidR="00C52F4A" w:rsidRPr="00605EB6">
        <w:t>répondit-elle d</w:t>
      </w:r>
      <w:r w:rsidR="00C474C1">
        <w:t>’</w:t>
      </w:r>
      <w:r w:rsidR="00C52F4A" w:rsidRPr="00605EB6">
        <w:t>une voix à peine distincte et prête à suffoquer</w:t>
      </w:r>
      <w:r w:rsidR="00C474C1">
        <w:t xml:space="preserve">, </w:t>
      </w:r>
      <w:r w:rsidR="00C52F4A" w:rsidRPr="00605EB6">
        <w:t>non</w:t>
      </w:r>
      <w:r w:rsidR="00C474C1">
        <w:t xml:space="preserve">, </w:t>
      </w:r>
      <w:r w:rsidR="00C52F4A" w:rsidRPr="00605EB6">
        <w:t>je n</w:t>
      </w:r>
      <w:r w:rsidR="00C474C1">
        <w:t>’</w:t>
      </w:r>
      <w:r w:rsidR="00C52F4A" w:rsidRPr="00605EB6">
        <w:t>ai plus rien à vous dire</w:t>
      </w:r>
      <w:r w:rsidR="00C474C1">
        <w:t>.</w:t>
      </w:r>
    </w:p>
    <w:p w14:paraId="21F4ED0C" w14:textId="77777777" w:rsidR="00C474C1" w:rsidRDefault="00C52F4A" w:rsidP="00C52F4A">
      <w:r w:rsidRPr="00605EB6">
        <w:t>Pedro la salua respectueusement et s</w:t>
      </w:r>
      <w:r w:rsidR="00C474C1">
        <w:t>’</w:t>
      </w:r>
      <w:r w:rsidRPr="00605EB6">
        <w:t>éloigna</w:t>
      </w:r>
      <w:r w:rsidR="00C474C1">
        <w:t>.</w:t>
      </w:r>
    </w:p>
    <w:p w14:paraId="68F9143A" w14:textId="77777777" w:rsidR="00C474C1" w:rsidRDefault="00C52F4A" w:rsidP="00C52F4A">
      <w:r w:rsidRPr="00605EB6">
        <w:t>La baronne</w:t>
      </w:r>
      <w:r w:rsidR="00C474C1">
        <w:t xml:space="preserve">, </w:t>
      </w:r>
      <w:r w:rsidRPr="00605EB6">
        <w:t>sentant qu</w:t>
      </w:r>
      <w:r w:rsidR="00C474C1">
        <w:t>’</w:t>
      </w:r>
      <w:r w:rsidRPr="00605EB6">
        <w:t>elle allait tomber</w:t>
      </w:r>
      <w:r w:rsidR="00C474C1">
        <w:t xml:space="preserve">, </w:t>
      </w:r>
      <w:r w:rsidRPr="00605EB6">
        <w:t>s</w:t>
      </w:r>
      <w:r w:rsidR="00C474C1">
        <w:t>’</w:t>
      </w:r>
      <w:r w:rsidRPr="00605EB6">
        <w:t>appuya contre un arbre</w:t>
      </w:r>
      <w:r w:rsidR="00C474C1">
        <w:t xml:space="preserve">. </w:t>
      </w:r>
      <w:r w:rsidRPr="00605EB6">
        <w:t>Sa tête s</w:t>
      </w:r>
      <w:r w:rsidR="00C474C1">
        <w:t>’</w:t>
      </w:r>
      <w:r w:rsidRPr="00605EB6">
        <w:t>inclina sur sa poitrine haletante</w:t>
      </w:r>
      <w:r w:rsidR="00C474C1">
        <w:t> :</w:t>
      </w:r>
    </w:p>
    <w:p w14:paraId="625A5537" w14:textId="19ACC3AD" w:rsidR="00C474C1" w:rsidRDefault="0094609C" w:rsidP="00C52F4A">
      <w:r>
        <w:t>— </w:t>
      </w:r>
      <w:r w:rsidR="00C52F4A" w:rsidRPr="00605EB6">
        <w:t>Le misérable</w:t>
      </w:r>
      <w:r w:rsidR="00C474C1">
        <w:t xml:space="preserve">, </w:t>
      </w:r>
      <w:r w:rsidR="00C52F4A" w:rsidRPr="00605EB6">
        <w:t>le misérable</w:t>
      </w:r>
      <w:r w:rsidR="00C474C1">
        <w:t xml:space="preserve"> ! </w:t>
      </w:r>
      <w:r w:rsidR="00C52F4A" w:rsidRPr="00605EB6">
        <w:t>prononça-t-elle sourdement</w:t>
      </w:r>
      <w:r w:rsidR="00C474C1">
        <w:t xml:space="preserve">. </w:t>
      </w:r>
      <w:r w:rsidR="00C52F4A" w:rsidRPr="00605EB6">
        <w:t>Mais qu</w:t>
      </w:r>
      <w:r w:rsidR="00C474C1">
        <w:t>’</w:t>
      </w:r>
      <w:r w:rsidR="00C52F4A" w:rsidRPr="00605EB6">
        <w:t>a-t-il donc pu dire à ma fille</w:t>
      </w:r>
      <w:r w:rsidR="00C474C1">
        <w:t xml:space="preserve"> ? </w:t>
      </w:r>
      <w:r w:rsidR="00C52F4A" w:rsidRPr="00605EB6">
        <w:t>Ah</w:t>
      </w:r>
      <w:r w:rsidR="00C474C1">
        <w:t xml:space="preserve"> ! </w:t>
      </w:r>
      <w:r w:rsidR="00C52F4A" w:rsidRPr="00605EB6">
        <w:t>il y a là une nouvelle infamie</w:t>
      </w:r>
      <w:r w:rsidR="00C474C1">
        <w:t> !</w:t>
      </w:r>
    </w:p>
    <w:p w14:paraId="2FA3AD84" w14:textId="3689DFC5" w:rsidR="00C52F4A" w:rsidRPr="00605EB6" w:rsidRDefault="00C52F4A" w:rsidP="00C474C1">
      <w:pPr>
        <w:pStyle w:val="Titre2"/>
      </w:pPr>
      <w:bookmarkStart w:id="101" w:name="_Toc197617946"/>
      <w:r w:rsidRPr="00605EB6">
        <w:lastRenderedPageBreak/>
        <w:t>XXIII</w:t>
      </w:r>
      <w:r w:rsidRPr="00605EB6">
        <w:br/>
      </w:r>
      <w:r w:rsidRPr="00605EB6">
        <w:br/>
        <w:t>LA MÈRE</w:t>
      </w:r>
      <w:bookmarkEnd w:id="101"/>
    </w:p>
    <w:p w14:paraId="6E255C14" w14:textId="77777777" w:rsidR="00C474C1" w:rsidRDefault="00C52F4A" w:rsidP="00C52F4A">
      <w:r w:rsidRPr="00605EB6">
        <w:t>Quand la baronne se sentit un peu remise de sa douloureuse émotion</w:t>
      </w:r>
      <w:r w:rsidR="00C474C1">
        <w:t xml:space="preserve">, </w:t>
      </w:r>
      <w:r w:rsidRPr="00605EB6">
        <w:t>elle rentra au château</w:t>
      </w:r>
      <w:r w:rsidR="00C474C1">
        <w:t>.</w:t>
      </w:r>
    </w:p>
    <w:p w14:paraId="0018B9AA" w14:textId="77777777" w:rsidR="00C474C1" w:rsidRDefault="00C52F4A" w:rsidP="00C52F4A">
      <w:r w:rsidRPr="00605EB6">
        <w:t>Le soleil était couché</w:t>
      </w:r>
      <w:r w:rsidR="00C474C1">
        <w:t xml:space="preserve">, </w:t>
      </w:r>
      <w:r w:rsidRPr="00605EB6">
        <w:t>mais il faisait encore jour</w:t>
      </w:r>
      <w:r w:rsidR="00C474C1">
        <w:t xml:space="preserve">. </w:t>
      </w:r>
      <w:r w:rsidRPr="00605EB6">
        <w:t>Le baron et Pedro se promenaient dans le parc en causant</w:t>
      </w:r>
      <w:r w:rsidR="00C474C1">
        <w:t>.</w:t>
      </w:r>
    </w:p>
    <w:p w14:paraId="7BDD1DC5" w14:textId="6663727A" w:rsidR="00C474C1" w:rsidRDefault="0094609C" w:rsidP="00C52F4A">
      <w:r>
        <w:t>— </w:t>
      </w:r>
      <w:r w:rsidR="00C52F4A" w:rsidRPr="00605EB6">
        <w:t>Savez-vous où est ma fille</w:t>
      </w:r>
      <w:r w:rsidR="00C474C1">
        <w:t xml:space="preserve"> ? </w:t>
      </w:r>
      <w:r w:rsidR="00C52F4A" w:rsidRPr="00605EB6">
        <w:t xml:space="preserve">demanda </w:t>
      </w:r>
      <w:r w:rsidR="009A0CB4" w:rsidRPr="009A0CB4">
        <w:t>M</w:t>
      </w:r>
      <w:r w:rsidR="009A0CB4" w:rsidRPr="009A0CB4">
        <w:rPr>
          <w:vertAlign w:val="superscript"/>
        </w:rPr>
        <w:t>me</w:t>
      </w:r>
      <w:r w:rsidR="00C474C1">
        <w:t> de </w:t>
      </w:r>
      <w:r w:rsidR="00C52F4A" w:rsidRPr="00605EB6">
        <w:t>Simaise au premier domestique qu</w:t>
      </w:r>
      <w:r w:rsidR="00C474C1">
        <w:t>’</w:t>
      </w:r>
      <w:r w:rsidR="00C52F4A" w:rsidRPr="00605EB6">
        <w:t>elle rencontra</w:t>
      </w:r>
      <w:r w:rsidR="00C474C1">
        <w:t>.</w:t>
      </w:r>
    </w:p>
    <w:p w14:paraId="6C92FF8C" w14:textId="73F17871" w:rsidR="00C474C1" w:rsidRDefault="0094609C" w:rsidP="00C52F4A">
      <w:r>
        <w:t>— </w:t>
      </w:r>
      <w:r w:rsidR="00C52F4A" w:rsidRPr="00605EB6">
        <w:t>Mademoiselle doit être dans sa chambre</w:t>
      </w:r>
      <w:r w:rsidR="00C474C1">
        <w:t>.</w:t>
      </w:r>
    </w:p>
    <w:p w14:paraId="0787A6E0" w14:textId="77777777" w:rsidR="00C474C1" w:rsidRDefault="00C52F4A" w:rsidP="00C52F4A">
      <w:r w:rsidRPr="00605EB6">
        <w:t>La baronne monta rapidement l</w:t>
      </w:r>
      <w:r w:rsidR="00C474C1">
        <w:t>’</w:t>
      </w:r>
      <w:r w:rsidRPr="00605EB6">
        <w:t>escalier de l</w:t>
      </w:r>
      <w:r w:rsidR="00C474C1">
        <w:t>’</w:t>
      </w:r>
      <w:r w:rsidRPr="00605EB6">
        <w:t>étage et frappa à une porte en disant</w:t>
      </w:r>
      <w:r w:rsidR="00C474C1">
        <w:t> :</w:t>
      </w:r>
    </w:p>
    <w:p w14:paraId="4196AD34" w14:textId="3889496F" w:rsidR="00C474C1" w:rsidRDefault="0094609C" w:rsidP="00C52F4A">
      <w:r>
        <w:t>— </w:t>
      </w:r>
      <w:r w:rsidR="00C52F4A" w:rsidRPr="00605EB6">
        <w:t>Henriette</w:t>
      </w:r>
      <w:r w:rsidR="00C474C1">
        <w:t xml:space="preserve">, </w:t>
      </w:r>
      <w:r w:rsidR="00C52F4A" w:rsidRPr="00605EB6">
        <w:t>c</w:t>
      </w:r>
      <w:r w:rsidR="00C474C1">
        <w:t>’</w:t>
      </w:r>
      <w:r w:rsidR="00C52F4A" w:rsidRPr="00605EB6">
        <w:t>est moi</w:t>
      </w:r>
      <w:r w:rsidR="00C474C1">
        <w:t> !</w:t>
      </w:r>
    </w:p>
    <w:p w14:paraId="537CEFCB" w14:textId="77777777" w:rsidR="00C474C1" w:rsidRDefault="00C52F4A" w:rsidP="00C52F4A">
      <w:r w:rsidRPr="00605EB6">
        <w:t>La jeune fille ouvrit aussitôt</w:t>
      </w:r>
      <w:r w:rsidR="00C474C1">
        <w:t xml:space="preserve">. </w:t>
      </w:r>
      <w:r w:rsidRPr="00605EB6">
        <w:t>À l</w:t>
      </w:r>
      <w:r w:rsidR="00C474C1">
        <w:t>’</w:t>
      </w:r>
      <w:r w:rsidRPr="00605EB6">
        <w:t>agitation de sa mère</w:t>
      </w:r>
      <w:r w:rsidR="00C474C1">
        <w:t xml:space="preserve">, </w:t>
      </w:r>
      <w:r w:rsidRPr="00605EB6">
        <w:t>elle devina ce qui l</w:t>
      </w:r>
      <w:r w:rsidR="00C474C1">
        <w:t>’</w:t>
      </w:r>
      <w:r w:rsidRPr="00605EB6">
        <w:t>amenait</w:t>
      </w:r>
      <w:r w:rsidR="00C474C1">
        <w:t>.</w:t>
      </w:r>
    </w:p>
    <w:p w14:paraId="00C6829E" w14:textId="0C7007F5" w:rsidR="00C474C1" w:rsidRDefault="0094609C" w:rsidP="00C52F4A">
      <w:r>
        <w:t>— </w:t>
      </w:r>
      <w:r w:rsidR="00C52F4A" w:rsidRPr="00605EB6">
        <w:t>Henriette</w:t>
      </w:r>
      <w:r w:rsidR="00C474C1">
        <w:t xml:space="preserve">, </w:t>
      </w:r>
      <w:r w:rsidR="00C52F4A" w:rsidRPr="00605EB6">
        <w:t>dit la baronne d</w:t>
      </w:r>
      <w:r w:rsidR="00C474C1">
        <w:t>’</w:t>
      </w:r>
      <w:r w:rsidR="00C52F4A" w:rsidRPr="00605EB6">
        <w:t>une voix oppressée</w:t>
      </w:r>
      <w:r w:rsidR="00C474C1">
        <w:t xml:space="preserve">, </w:t>
      </w:r>
      <w:r w:rsidR="00C52F4A" w:rsidRPr="00605EB6">
        <w:t>que viens-je d</w:t>
      </w:r>
      <w:r w:rsidR="00C474C1">
        <w:t>’</w:t>
      </w:r>
      <w:r w:rsidR="00C52F4A" w:rsidRPr="00605EB6">
        <w:t>apprendre</w:t>
      </w:r>
      <w:r w:rsidR="00C474C1">
        <w:t xml:space="preserve"> ? </w:t>
      </w:r>
      <w:r w:rsidR="00C52F4A" w:rsidRPr="00605EB6">
        <w:t>Pour ne point troubler ta tranquillité</w:t>
      </w:r>
      <w:r w:rsidR="00C474C1">
        <w:t xml:space="preserve">, </w:t>
      </w:r>
      <w:r w:rsidR="00C52F4A" w:rsidRPr="00605EB6">
        <w:t>j</w:t>
      </w:r>
      <w:r w:rsidR="00C474C1">
        <w:t>’</w:t>
      </w:r>
      <w:r w:rsidR="00C52F4A" w:rsidRPr="00605EB6">
        <w:t xml:space="preserve">avais cru devoir te cacher la demande faite par </w:t>
      </w:r>
      <w:r w:rsidR="00C474C1">
        <w:t>M. </w:t>
      </w:r>
      <w:r w:rsidR="00C52F4A" w:rsidRPr="00605EB6">
        <w:t>Castora</w:t>
      </w:r>
      <w:r w:rsidR="00C474C1">
        <w:t xml:space="preserve"> ; </w:t>
      </w:r>
      <w:r w:rsidR="00C52F4A" w:rsidRPr="00605EB6">
        <w:t>ton père a été moins discret</w:t>
      </w:r>
      <w:r w:rsidR="00C474C1">
        <w:t xml:space="preserve">, </w:t>
      </w:r>
      <w:r w:rsidR="00C52F4A" w:rsidRPr="00605EB6">
        <w:t>lui</w:t>
      </w:r>
      <w:r w:rsidR="00C474C1">
        <w:t xml:space="preserve"> : </w:t>
      </w:r>
      <w:r w:rsidR="00C52F4A" w:rsidRPr="00605EB6">
        <w:t>il t</w:t>
      </w:r>
      <w:r w:rsidR="00C474C1">
        <w:t>’</w:t>
      </w:r>
      <w:r w:rsidR="00C52F4A" w:rsidRPr="00605EB6">
        <w:t>a instruite</w:t>
      </w:r>
      <w:r w:rsidR="00C474C1">
        <w:t xml:space="preserve">. </w:t>
      </w:r>
      <w:r w:rsidR="00C52F4A" w:rsidRPr="00605EB6">
        <w:t>Mais ce n</w:t>
      </w:r>
      <w:r w:rsidR="00C474C1">
        <w:t>’</w:t>
      </w:r>
      <w:r w:rsidR="00C52F4A" w:rsidRPr="00605EB6">
        <w:t>est pas tout</w:t>
      </w:r>
      <w:r w:rsidR="00C474C1">
        <w:t xml:space="preserve">. </w:t>
      </w:r>
      <w:r w:rsidR="00C52F4A" w:rsidRPr="00605EB6">
        <w:t>As-tu vraiment accueilli la demande de ce jeune homme</w:t>
      </w:r>
      <w:r w:rsidR="00C474C1">
        <w:t xml:space="preserve">, </w:t>
      </w:r>
      <w:r w:rsidR="00C52F4A" w:rsidRPr="00605EB6">
        <w:t>que nous connaissons à peine</w:t>
      </w:r>
      <w:r w:rsidR="00C474C1">
        <w:t> ?</w:t>
      </w:r>
    </w:p>
    <w:p w14:paraId="03C668B6" w14:textId="04429D9C" w:rsidR="00C474C1" w:rsidRDefault="0094609C" w:rsidP="00C52F4A">
      <w:r>
        <w:t>— </w:t>
      </w:r>
      <w:r w:rsidR="00C52F4A" w:rsidRPr="00605EB6">
        <w:t>Oui</w:t>
      </w:r>
      <w:r w:rsidR="00C474C1">
        <w:t xml:space="preserve">, </w:t>
      </w:r>
      <w:r w:rsidR="00C52F4A" w:rsidRPr="00605EB6">
        <w:t>chère mère</w:t>
      </w:r>
      <w:r w:rsidR="00C474C1">
        <w:t>.</w:t>
      </w:r>
    </w:p>
    <w:p w14:paraId="6EF86F5E" w14:textId="713BA6DE" w:rsidR="00C474C1" w:rsidRDefault="0094609C" w:rsidP="00C52F4A">
      <w:r>
        <w:t>— </w:t>
      </w:r>
      <w:r w:rsidR="00C52F4A" w:rsidRPr="00605EB6">
        <w:t>Ah</w:t>
      </w:r>
      <w:r w:rsidR="00C474C1">
        <w:t xml:space="preserve"> ! </w:t>
      </w:r>
      <w:r w:rsidR="00C52F4A" w:rsidRPr="00605EB6">
        <w:t>exclama la baronne</w:t>
      </w:r>
      <w:r w:rsidR="00C474C1">
        <w:t xml:space="preserve">, </w:t>
      </w:r>
      <w:r w:rsidR="00C52F4A" w:rsidRPr="00605EB6">
        <w:t xml:space="preserve">il me fallait entendre cela de </w:t>
      </w:r>
      <w:r w:rsidR="00C67223">
        <w:t>t</w:t>
      </w:r>
      <w:r w:rsidR="00C67223" w:rsidRPr="00605EB6">
        <w:t xml:space="preserve">a </w:t>
      </w:r>
      <w:r w:rsidR="00C52F4A" w:rsidRPr="00605EB6">
        <w:t>bouche pour le croire</w:t>
      </w:r>
      <w:r w:rsidR="00C474C1">
        <w:t xml:space="preserve"> ! </w:t>
      </w:r>
      <w:r w:rsidR="00C52F4A" w:rsidRPr="00605EB6">
        <w:t>Ainsi</w:t>
      </w:r>
      <w:r w:rsidR="00C474C1">
        <w:t xml:space="preserve">, </w:t>
      </w:r>
      <w:r w:rsidR="00C52F4A" w:rsidRPr="00605EB6">
        <w:t>sans m</w:t>
      </w:r>
      <w:r w:rsidR="00C474C1">
        <w:t>’</w:t>
      </w:r>
      <w:r w:rsidR="00C52F4A" w:rsidRPr="00605EB6">
        <w:t>avoir consultée</w:t>
      </w:r>
      <w:r w:rsidR="00C474C1">
        <w:t xml:space="preserve">, </w:t>
      </w:r>
      <w:r w:rsidR="00C52F4A" w:rsidRPr="00605EB6">
        <w:t>sans savoir si je ne m</w:t>
      </w:r>
      <w:r w:rsidR="00C474C1">
        <w:t>’</w:t>
      </w:r>
      <w:r w:rsidR="00C52F4A" w:rsidRPr="00605EB6">
        <w:t>opposerais pas à ce mariage</w:t>
      </w:r>
      <w:r w:rsidR="00C474C1">
        <w:t xml:space="preserve">, </w:t>
      </w:r>
      <w:r w:rsidR="00C52F4A" w:rsidRPr="00605EB6">
        <w:t xml:space="preserve">tu as consenti à épouser </w:t>
      </w:r>
      <w:r w:rsidR="00C474C1">
        <w:t>M. </w:t>
      </w:r>
      <w:r w:rsidR="00C52F4A" w:rsidRPr="00605EB6">
        <w:t>Castora</w:t>
      </w:r>
      <w:r w:rsidR="00C474C1">
        <w:t>.</w:t>
      </w:r>
    </w:p>
    <w:p w14:paraId="5057EB92" w14:textId="77777777" w:rsidR="00C474C1" w:rsidRDefault="00C52F4A" w:rsidP="00C52F4A">
      <w:r w:rsidRPr="00605EB6">
        <w:lastRenderedPageBreak/>
        <w:t>La jeune fille resta silencieuse</w:t>
      </w:r>
      <w:r w:rsidR="00C474C1">
        <w:t>.</w:t>
      </w:r>
    </w:p>
    <w:p w14:paraId="6FBB0C3F" w14:textId="021E202B" w:rsidR="00C474C1" w:rsidRDefault="0094609C" w:rsidP="00C52F4A">
      <w:r>
        <w:t>— </w:t>
      </w:r>
      <w:r w:rsidR="00C52F4A" w:rsidRPr="00605EB6">
        <w:t>Ah</w:t>
      </w:r>
      <w:r w:rsidR="00C474C1">
        <w:t xml:space="preserve"> ! </w:t>
      </w:r>
      <w:r w:rsidR="00C52F4A" w:rsidRPr="00605EB6">
        <w:t>çà</w:t>
      </w:r>
      <w:r w:rsidR="00C474C1">
        <w:t xml:space="preserve">, </w:t>
      </w:r>
      <w:r w:rsidR="00C52F4A" w:rsidRPr="00605EB6">
        <w:t>mais tu ne m</w:t>
      </w:r>
      <w:r w:rsidR="00C474C1">
        <w:t>’</w:t>
      </w:r>
      <w:r w:rsidR="00C52F4A" w:rsidRPr="00605EB6">
        <w:t>aimes donc plus</w:t>
      </w:r>
      <w:r w:rsidR="00C474C1">
        <w:t xml:space="preserve"> ? </w:t>
      </w:r>
      <w:r w:rsidR="00C52F4A" w:rsidRPr="00605EB6">
        <w:t>s</w:t>
      </w:r>
      <w:r w:rsidR="00C474C1">
        <w:t>’</w:t>
      </w:r>
      <w:r w:rsidR="00C52F4A" w:rsidRPr="00605EB6">
        <w:t>écria la baronne d</w:t>
      </w:r>
      <w:r w:rsidR="00C474C1">
        <w:t>’</w:t>
      </w:r>
      <w:r w:rsidR="00C52F4A" w:rsidRPr="00605EB6">
        <w:t>une voix déchirante</w:t>
      </w:r>
      <w:r w:rsidR="00C474C1">
        <w:t>.</w:t>
      </w:r>
    </w:p>
    <w:p w14:paraId="09BBFF74" w14:textId="0D7CDC45" w:rsidR="00C474C1" w:rsidRDefault="0094609C" w:rsidP="00C52F4A">
      <w:r>
        <w:t>— </w:t>
      </w:r>
      <w:r w:rsidR="00C52F4A" w:rsidRPr="00605EB6">
        <w:t>Oh</w:t>
      </w:r>
      <w:r w:rsidR="00C474C1">
        <w:t xml:space="preserve"> ! </w:t>
      </w:r>
      <w:r w:rsidR="00C52F4A" w:rsidRPr="00605EB6">
        <w:t>maman</w:t>
      </w:r>
      <w:r w:rsidR="00C474C1">
        <w:t xml:space="preserve">, </w:t>
      </w:r>
      <w:r w:rsidR="00C52F4A" w:rsidRPr="00605EB6">
        <w:t>maman</w:t>
      </w:r>
      <w:r w:rsidR="00C474C1">
        <w:t xml:space="preserve"> ! </w:t>
      </w:r>
      <w:r w:rsidR="00C52F4A" w:rsidRPr="00605EB6">
        <w:t>prononça Henriette d</w:t>
      </w:r>
      <w:r w:rsidR="00C474C1">
        <w:t>’</w:t>
      </w:r>
      <w:r w:rsidR="00C52F4A" w:rsidRPr="00605EB6">
        <w:t>un ton douloureux en se jetant au cou de sa mère</w:t>
      </w:r>
      <w:r w:rsidR="00C474C1">
        <w:t>.</w:t>
      </w:r>
    </w:p>
    <w:p w14:paraId="1C05E2F9" w14:textId="77777777" w:rsidR="00C474C1" w:rsidRDefault="00C52F4A" w:rsidP="00C52F4A">
      <w:r w:rsidRPr="00605EB6">
        <w:t>La baronne l</w:t>
      </w:r>
      <w:r w:rsidR="00C474C1">
        <w:t>’</w:t>
      </w:r>
      <w:r w:rsidRPr="00605EB6">
        <w:t>embrassa fiévreusement</w:t>
      </w:r>
      <w:r w:rsidR="00C474C1">
        <w:t>.</w:t>
      </w:r>
    </w:p>
    <w:p w14:paraId="5E887408" w14:textId="4AF1DBD1" w:rsidR="00C474C1" w:rsidRDefault="0094609C" w:rsidP="00C52F4A">
      <w:r>
        <w:t>— </w:t>
      </w:r>
      <w:r w:rsidR="00C52F4A" w:rsidRPr="00605EB6">
        <w:t>Oui</w:t>
      </w:r>
      <w:r w:rsidR="00C474C1">
        <w:t xml:space="preserve">, </w:t>
      </w:r>
      <w:r w:rsidR="00C52F4A" w:rsidRPr="00605EB6">
        <w:t>ma fille</w:t>
      </w:r>
      <w:r w:rsidR="00C474C1">
        <w:t xml:space="preserve">, </w:t>
      </w:r>
      <w:r w:rsidR="00C52F4A" w:rsidRPr="00605EB6">
        <w:t>mon Henriette</w:t>
      </w:r>
      <w:r w:rsidR="00C474C1">
        <w:t xml:space="preserve">, </w:t>
      </w:r>
      <w:r w:rsidR="00C52F4A" w:rsidRPr="00605EB6">
        <w:t>murmura-t-elle</w:t>
      </w:r>
      <w:r w:rsidR="00C474C1">
        <w:t xml:space="preserve">, </w:t>
      </w:r>
      <w:r w:rsidR="00C52F4A" w:rsidRPr="00605EB6">
        <w:t>oui tu m</w:t>
      </w:r>
      <w:r w:rsidR="00C474C1">
        <w:t>’</w:t>
      </w:r>
      <w:r w:rsidR="00C52F4A" w:rsidRPr="00605EB6">
        <w:t>aimes encore</w:t>
      </w:r>
      <w:r w:rsidR="00C474C1">
        <w:t xml:space="preserve">, </w:t>
      </w:r>
      <w:r w:rsidR="00C52F4A" w:rsidRPr="00605EB6">
        <w:t>tu m</w:t>
      </w:r>
      <w:r w:rsidR="00C474C1">
        <w:t>’</w:t>
      </w:r>
      <w:r w:rsidR="00C52F4A" w:rsidRPr="00605EB6">
        <w:t>aimeras toujours</w:t>
      </w:r>
      <w:r w:rsidR="00C474C1">
        <w:t xml:space="preserve"> ! </w:t>
      </w:r>
      <w:r w:rsidR="00C52F4A" w:rsidRPr="00605EB6">
        <w:t>Mais</w:t>
      </w:r>
      <w:r w:rsidR="00C474C1">
        <w:t xml:space="preserve">, </w:t>
      </w:r>
      <w:r w:rsidR="00C52F4A" w:rsidRPr="00605EB6">
        <w:t>voyons</w:t>
      </w:r>
      <w:r w:rsidR="00C474C1">
        <w:t xml:space="preserve">, </w:t>
      </w:r>
      <w:r w:rsidR="00C52F4A" w:rsidRPr="00605EB6">
        <w:t>regarde-moi bien en face</w:t>
      </w:r>
      <w:r w:rsidR="00C474C1">
        <w:t xml:space="preserve">… </w:t>
      </w:r>
      <w:r w:rsidR="00C52F4A" w:rsidRPr="00605EB6">
        <w:t>Oui</w:t>
      </w:r>
      <w:r w:rsidR="00C474C1">
        <w:t xml:space="preserve">, </w:t>
      </w:r>
      <w:r w:rsidR="00C52F4A" w:rsidRPr="00605EB6">
        <w:t>comme cela</w:t>
      </w:r>
      <w:r w:rsidR="00C474C1">
        <w:t xml:space="preserve">. </w:t>
      </w:r>
      <w:r w:rsidR="00C52F4A" w:rsidRPr="00605EB6">
        <w:t>C</w:t>
      </w:r>
      <w:r w:rsidR="00C474C1">
        <w:t>’</w:t>
      </w:r>
      <w:r w:rsidR="00C52F4A" w:rsidRPr="00605EB6">
        <w:t>est par surprise</w:t>
      </w:r>
      <w:r w:rsidR="00C474C1">
        <w:t xml:space="preserve">, </w:t>
      </w:r>
      <w:r w:rsidR="00C52F4A" w:rsidRPr="00605EB6">
        <w:t>n</w:t>
      </w:r>
      <w:r w:rsidR="00C474C1">
        <w:t>’</w:t>
      </w:r>
      <w:r w:rsidR="00C52F4A" w:rsidRPr="00605EB6">
        <w:t>est-ce pas</w:t>
      </w:r>
      <w:r w:rsidR="00C474C1">
        <w:t xml:space="preserve">, </w:t>
      </w:r>
      <w:r w:rsidR="00C52F4A" w:rsidRPr="00605EB6">
        <w:t>qu</w:t>
      </w:r>
      <w:r w:rsidR="00C474C1">
        <w:t>’</w:t>
      </w:r>
      <w:r w:rsidR="00C52F4A" w:rsidRPr="00605EB6">
        <w:t>on t</w:t>
      </w:r>
      <w:r w:rsidR="00C474C1">
        <w:t>’</w:t>
      </w:r>
      <w:r w:rsidR="00C52F4A" w:rsidRPr="00605EB6">
        <w:t>a arraché une promesse</w:t>
      </w:r>
      <w:r w:rsidR="00C474C1">
        <w:t xml:space="preserve"> ? </w:t>
      </w:r>
      <w:r w:rsidR="00C52F4A" w:rsidRPr="00605EB6">
        <w:t>Par cela même tu n</w:t>
      </w:r>
      <w:r w:rsidR="00C474C1">
        <w:t>’</w:t>
      </w:r>
      <w:r w:rsidR="00C52F4A" w:rsidRPr="00605EB6">
        <w:t>es pas engagée</w:t>
      </w:r>
      <w:r w:rsidR="00C474C1">
        <w:t xml:space="preserve">… </w:t>
      </w:r>
      <w:r w:rsidR="00C52F4A" w:rsidRPr="00605EB6">
        <w:t>D</w:t>
      </w:r>
      <w:r w:rsidR="00C474C1">
        <w:t>’</w:t>
      </w:r>
      <w:r w:rsidR="00C52F4A" w:rsidRPr="00605EB6">
        <w:t>ailleurs</w:t>
      </w:r>
      <w:r w:rsidR="00C474C1">
        <w:t xml:space="preserve">, </w:t>
      </w:r>
      <w:r w:rsidR="00C52F4A" w:rsidRPr="00605EB6">
        <w:t>moi</w:t>
      </w:r>
      <w:r w:rsidR="00C474C1">
        <w:t xml:space="preserve">, </w:t>
      </w:r>
      <w:r w:rsidR="00C52F4A" w:rsidRPr="00605EB6">
        <w:t>je ne consens pas</w:t>
      </w:r>
      <w:r w:rsidR="00C474C1">
        <w:t xml:space="preserve">, </w:t>
      </w:r>
      <w:r w:rsidR="00C52F4A" w:rsidRPr="00605EB6">
        <w:t>je ne consentirai jamais</w:t>
      </w:r>
      <w:r w:rsidR="00C474C1">
        <w:t xml:space="preserve">. </w:t>
      </w:r>
      <w:r w:rsidR="00C52F4A" w:rsidRPr="00605EB6">
        <w:t xml:space="preserve">Nous renverrons ce </w:t>
      </w:r>
      <w:r w:rsidR="00C474C1">
        <w:t>M. </w:t>
      </w:r>
      <w:r w:rsidR="00C52F4A" w:rsidRPr="00605EB6">
        <w:t>Castora d</w:t>
      </w:r>
      <w:r w:rsidR="00C474C1">
        <w:t>’</w:t>
      </w:r>
      <w:r w:rsidR="00C52F4A" w:rsidRPr="00605EB6">
        <w:t>où il vient</w:t>
      </w:r>
      <w:r w:rsidR="00C474C1">
        <w:t>.</w:t>
      </w:r>
    </w:p>
    <w:p w14:paraId="0845DBE4" w14:textId="56E36394" w:rsidR="00C474C1" w:rsidRDefault="0094609C" w:rsidP="00C52F4A">
      <w:r>
        <w:t>— </w:t>
      </w:r>
      <w:r w:rsidR="00C52F4A" w:rsidRPr="00605EB6">
        <w:t>Chère mère</w:t>
      </w:r>
      <w:r w:rsidR="00C474C1">
        <w:t xml:space="preserve">, </w:t>
      </w:r>
      <w:r w:rsidR="00C52F4A" w:rsidRPr="00605EB6">
        <w:t>répondit doucement Henriette</w:t>
      </w:r>
      <w:r w:rsidR="00C474C1">
        <w:t xml:space="preserve">, </w:t>
      </w:r>
      <w:r w:rsidR="00C52F4A" w:rsidRPr="00605EB6">
        <w:t>j</w:t>
      </w:r>
      <w:r w:rsidR="00C474C1">
        <w:t>’</w:t>
      </w:r>
      <w:r w:rsidR="00C52F4A" w:rsidRPr="00605EB6">
        <w:t xml:space="preserve">épouserai </w:t>
      </w:r>
      <w:r w:rsidR="00C474C1">
        <w:t>M. </w:t>
      </w:r>
      <w:r w:rsidR="00C52F4A" w:rsidRPr="00605EB6">
        <w:t>Castora</w:t>
      </w:r>
      <w:r w:rsidR="00C474C1">
        <w:t>.</w:t>
      </w:r>
    </w:p>
    <w:p w14:paraId="64D4EF70" w14:textId="1F7BD280" w:rsidR="00C474C1" w:rsidRDefault="0094609C" w:rsidP="00C52F4A">
      <w:r>
        <w:t>— </w:t>
      </w:r>
      <w:r w:rsidR="00C52F4A" w:rsidRPr="00605EB6">
        <w:t>Ah</w:t>
      </w:r>
      <w:r w:rsidR="00C474C1">
        <w:t xml:space="preserve"> ! </w:t>
      </w:r>
      <w:r w:rsidR="00C52F4A" w:rsidRPr="00605EB6">
        <w:t>malheureuse enfant</w:t>
      </w:r>
      <w:r w:rsidR="00C474C1">
        <w:t xml:space="preserve"> ! </w:t>
      </w:r>
      <w:r w:rsidR="00C52F4A" w:rsidRPr="00605EB6">
        <w:t>mais tu ne l</w:t>
      </w:r>
      <w:r w:rsidR="00C474C1">
        <w:t>’</w:t>
      </w:r>
      <w:r w:rsidR="00C52F4A" w:rsidRPr="00605EB6">
        <w:t>aimes pas</w:t>
      </w:r>
      <w:r w:rsidR="00C474C1">
        <w:t xml:space="preserve">, </w:t>
      </w:r>
      <w:r w:rsidR="00C52F4A" w:rsidRPr="00605EB6">
        <w:t>cet homme</w:t>
      </w:r>
      <w:r w:rsidR="00C474C1">
        <w:t> !</w:t>
      </w:r>
    </w:p>
    <w:p w14:paraId="1119CE17" w14:textId="03DBCB90" w:rsidR="00C474C1" w:rsidRDefault="0094609C" w:rsidP="00C52F4A">
      <w:r>
        <w:t>— </w:t>
      </w:r>
      <w:r w:rsidR="00C52F4A" w:rsidRPr="00605EB6">
        <w:t>Pas encore</w:t>
      </w:r>
      <w:r w:rsidR="00C474C1">
        <w:t xml:space="preserve">, </w:t>
      </w:r>
      <w:r w:rsidR="00C52F4A" w:rsidRPr="00605EB6">
        <w:t>ma mère</w:t>
      </w:r>
      <w:r w:rsidR="00C474C1">
        <w:t xml:space="preserve"> ; </w:t>
      </w:r>
      <w:r w:rsidR="00C52F4A" w:rsidRPr="00605EB6">
        <w:t>mais je l</w:t>
      </w:r>
      <w:r w:rsidR="00C474C1">
        <w:t>’</w:t>
      </w:r>
      <w:r w:rsidR="00C52F4A" w:rsidRPr="00605EB6">
        <w:t>aimerai</w:t>
      </w:r>
      <w:r w:rsidR="00C474C1">
        <w:t>.</w:t>
      </w:r>
    </w:p>
    <w:p w14:paraId="02AA2301" w14:textId="4D63D305" w:rsidR="00C474C1" w:rsidRDefault="0094609C" w:rsidP="00C52F4A">
      <w:r>
        <w:t>— </w:t>
      </w:r>
      <w:r w:rsidR="00C52F4A" w:rsidRPr="00605EB6">
        <w:t>Non</w:t>
      </w:r>
      <w:r w:rsidR="00C474C1">
        <w:t xml:space="preserve">, </w:t>
      </w:r>
      <w:r w:rsidR="00C52F4A" w:rsidRPr="00605EB6">
        <w:t>non</w:t>
      </w:r>
      <w:r w:rsidR="00C474C1">
        <w:t xml:space="preserve">, </w:t>
      </w:r>
      <w:r w:rsidR="00C52F4A" w:rsidRPr="00605EB6">
        <w:t>c</w:t>
      </w:r>
      <w:r w:rsidR="00C474C1">
        <w:t>’</w:t>
      </w:r>
      <w:r w:rsidR="00C52F4A" w:rsidRPr="00605EB6">
        <w:t>est impossible</w:t>
      </w:r>
      <w:r w:rsidR="00C474C1">
        <w:t xml:space="preserve">, </w:t>
      </w:r>
      <w:r w:rsidR="00C52F4A" w:rsidRPr="00605EB6">
        <w:t xml:space="preserve">tu ne peux pas aimer </w:t>
      </w:r>
      <w:r w:rsidR="00C474C1">
        <w:t>M. </w:t>
      </w:r>
      <w:r w:rsidR="00C52F4A" w:rsidRPr="00605EB6">
        <w:t>Castora</w:t>
      </w:r>
      <w:r w:rsidR="00C474C1">
        <w:t xml:space="preserve">, </w:t>
      </w:r>
      <w:r w:rsidR="00C52F4A" w:rsidRPr="00605EB6">
        <w:t>puisque tu en aimes un autre</w:t>
      </w:r>
      <w:r w:rsidR="00C474C1">
        <w:t>.</w:t>
      </w:r>
    </w:p>
    <w:p w14:paraId="246C7CF5" w14:textId="77777777" w:rsidR="00C474C1" w:rsidRDefault="00C52F4A" w:rsidP="00C52F4A">
      <w:r w:rsidRPr="00605EB6">
        <w:t>La jeune fille tressaillit dans tout son être</w:t>
      </w:r>
      <w:r w:rsidR="00C474C1">
        <w:t>.</w:t>
      </w:r>
    </w:p>
    <w:p w14:paraId="0B2B48F3" w14:textId="5A5857A5" w:rsidR="00C474C1" w:rsidRDefault="0094609C" w:rsidP="00C52F4A">
      <w:r>
        <w:t>— </w:t>
      </w:r>
      <w:r w:rsidR="00C52F4A" w:rsidRPr="00605EB6">
        <w:t>Un autre</w:t>
      </w:r>
      <w:r w:rsidR="00C474C1">
        <w:t xml:space="preserve"> ! </w:t>
      </w:r>
      <w:r w:rsidR="00C52F4A" w:rsidRPr="00605EB6">
        <w:t>fit-elle</w:t>
      </w:r>
      <w:r w:rsidR="00C474C1">
        <w:t>.</w:t>
      </w:r>
    </w:p>
    <w:p w14:paraId="354AE79E" w14:textId="1F5F5C1F" w:rsidR="00C474C1" w:rsidRDefault="0094609C" w:rsidP="00C52F4A">
      <w:r>
        <w:t>— </w:t>
      </w:r>
      <w:r w:rsidR="00C52F4A" w:rsidRPr="00605EB6">
        <w:t>Oui</w:t>
      </w:r>
      <w:r w:rsidR="00C474C1">
        <w:t xml:space="preserve">, </w:t>
      </w:r>
      <w:r w:rsidR="00C52F4A" w:rsidRPr="00605EB6">
        <w:t>répliqua la baronne avec force</w:t>
      </w:r>
      <w:r w:rsidR="00C474C1">
        <w:t xml:space="preserve">, </w:t>
      </w:r>
      <w:r w:rsidR="00C52F4A" w:rsidRPr="00605EB6">
        <w:t>tu aimes Jean Loup</w:t>
      </w:r>
      <w:r w:rsidR="00C474C1">
        <w:t xml:space="preserve">, </w:t>
      </w:r>
      <w:r w:rsidR="00C52F4A" w:rsidRPr="00605EB6">
        <w:t>celui qui t</w:t>
      </w:r>
      <w:r w:rsidR="00C474C1">
        <w:t>’</w:t>
      </w:r>
      <w:r w:rsidR="00C52F4A" w:rsidRPr="00605EB6">
        <w:t>a sauvé la vie</w:t>
      </w:r>
      <w:r w:rsidR="00C474C1">
        <w:t xml:space="preserve">, </w:t>
      </w:r>
      <w:r w:rsidR="00C52F4A" w:rsidRPr="00605EB6">
        <w:t>qui t</w:t>
      </w:r>
      <w:r w:rsidR="00C474C1">
        <w:t>’</w:t>
      </w:r>
      <w:r w:rsidR="00C52F4A" w:rsidRPr="00605EB6">
        <w:t>a rendue à ta mère</w:t>
      </w:r>
      <w:r w:rsidR="00C474C1">
        <w:t xml:space="preserve">, </w:t>
      </w:r>
      <w:r w:rsidR="00C52F4A" w:rsidRPr="00605EB6">
        <w:t>c</w:t>
      </w:r>
      <w:r w:rsidR="00C474C1">
        <w:t>’</w:t>
      </w:r>
      <w:r w:rsidR="00C52F4A" w:rsidRPr="00605EB6">
        <w:t>est Jean Loup que tu aimes</w:t>
      </w:r>
      <w:r w:rsidR="00C474C1">
        <w:t> !</w:t>
      </w:r>
    </w:p>
    <w:p w14:paraId="5E863970" w14:textId="77777777" w:rsidR="00C474C1" w:rsidRDefault="00C52F4A" w:rsidP="00C52F4A">
      <w:r w:rsidRPr="00605EB6">
        <w:lastRenderedPageBreak/>
        <w:t>Henriette était atteinte au cœur</w:t>
      </w:r>
      <w:r w:rsidR="00C474C1">
        <w:t xml:space="preserve">, </w:t>
      </w:r>
      <w:r w:rsidRPr="00605EB6">
        <w:t>elle eut pourtant la force de répondre</w:t>
      </w:r>
      <w:r w:rsidR="00C474C1">
        <w:t xml:space="preserve">, </w:t>
      </w:r>
      <w:r w:rsidRPr="00605EB6">
        <w:t>mais d</w:t>
      </w:r>
      <w:r w:rsidR="00C474C1">
        <w:t>’</w:t>
      </w:r>
      <w:r w:rsidRPr="00605EB6">
        <w:t>une voix défaillante</w:t>
      </w:r>
      <w:r w:rsidR="00C474C1">
        <w:t> :</w:t>
      </w:r>
    </w:p>
    <w:p w14:paraId="32E416A5" w14:textId="2FCD1E48" w:rsidR="00C474C1" w:rsidRDefault="0094609C" w:rsidP="00C52F4A">
      <w:r>
        <w:t>— </w:t>
      </w:r>
      <w:r w:rsidR="00C52F4A" w:rsidRPr="00605EB6">
        <w:t>Il y a en moi</w:t>
      </w:r>
      <w:r w:rsidR="00C474C1">
        <w:t xml:space="preserve">, </w:t>
      </w:r>
      <w:r w:rsidR="00C52F4A" w:rsidRPr="00605EB6">
        <w:t>pour Jean Loup</w:t>
      </w:r>
      <w:r w:rsidR="00C474C1">
        <w:t xml:space="preserve">, </w:t>
      </w:r>
      <w:r w:rsidR="00C52F4A" w:rsidRPr="00605EB6">
        <w:t>une vive reconnaissance que je garderai toujours</w:t>
      </w:r>
      <w:r w:rsidR="00C474C1">
        <w:t xml:space="preserve">, </w:t>
      </w:r>
      <w:r w:rsidR="00C52F4A" w:rsidRPr="00605EB6">
        <w:t>ma mère</w:t>
      </w:r>
      <w:r w:rsidR="00C474C1">
        <w:t xml:space="preserve"> ; </w:t>
      </w:r>
      <w:r w:rsidR="00C52F4A" w:rsidRPr="00605EB6">
        <w:t>mais je ne l</w:t>
      </w:r>
      <w:r w:rsidR="00C474C1">
        <w:t>’</w:t>
      </w:r>
      <w:r w:rsidR="00C52F4A" w:rsidRPr="00605EB6">
        <w:t>aime pas</w:t>
      </w:r>
      <w:r w:rsidR="00C474C1">
        <w:t>.</w:t>
      </w:r>
    </w:p>
    <w:p w14:paraId="4DDCC400" w14:textId="77777777" w:rsidR="00C474C1" w:rsidRDefault="00C52F4A" w:rsidP="00C52F4A">
      <w:r w:rsidRPr="00605EB6">
        <w:t>Henriette prononça ces derniers mots d</w:t>
      </w:r>
      <w:r w:rsidR="00C474C1">
        <w:t>’</w:t>
      </w:r>
      <w:r w:rsidRPr="00605EB6">
        <w:t>une voix si faible que sa mère les entendit à peine</w:t>
      </w:r>
      <w:r w:rsidR="00C474C1">
        <w:t>.</w:t>
      </w:r>
    </w:p>
    <w:p w14:paraId="350EA0A3" w14:textId="4DC651F7" w:rsidR="00C474C1" w:rsidRDefault="0094609C" w:rsidP="00C52F4A">
      <w:r>
        <w:t>— </w:t>
      </w:r>
      <w:r w:rsidR="00C52F4A" w:rsidRPr="00605EB6">
        <w:t>Tu dis que tu n</w:t>
      </w:r>
      <w:r w:rsidR="00C474C1">
        <w:t>’</w:t>
      </w:r>
      <w:r w:rsidR="00C52F4A" w:rsidRPr="00605EB6">
        <w:t>aimes pas Jean Loup</w:t>
      </w:r>
      <w:r w:rsidR="00C474C1">
        <w:t xml:space="preserve">, </w:t>
      </w:r>
      <w:r w:rsidR="00C52F4A" w:rsidRPr="00605EB6">
        <w:t>Henriette</w:t>
      </w:r>
      <w:r w:rsidR="00C474C1">
        <w:t xml:space="preserve"> ; </w:t>
      </w:r>
      <w:r w:rsidR="00C52F4A" w:rsidRPr="00605EB6">
        <w:t>est-ce bien cela que tu viens de dire</w:t>
      </w:r>
      <w:r w:rsidR="00C474C1">
        <w:t> ?</w:t>
      </w:r>
    </w:p>
    <w:p w14:paraId="529D2E54" w14:textId="77777777" w:rsidR="00C474C1" w:rsidRDefault="00C52F4A" w:rsidP="00C52F4A">
      <w:r w:rsidRPr="00605EB6">
        <w:t>La jeune fille répondit par un mouvement de tête</w:t>
      </w:r>
      <w:r w:rsidR="00C474C1">
        <w:t>.</w:t>
      </w:r>
    </w:p>
    <w:p w14:paraId="76A1A858" w14:textId="4BC19E06" w:rsidR="00C474C1" w:rsidRDefault="0094609C" w:rsidP="00C52F4A">
      <w:r>
        <w:t>— </w:t>
      </w:r>
      <w:r w:rsidR="00C52F4A" w:rsidRPr="00605EB6">
        <w:t>Tu mens</w:t>
      </w:r>
      <w:r w:rsidR="00C474C1">
        <w:t xml:space="preserve"> ! </w:t>
      </w:r>
      <w:r w:rsidR="00C52F4A" w:rsidRPr="00605EB6">
        <w:t>tu mens</w:t>
      </w:r>
      <w:r w:rsidR="00C474C1">
        <w:t xml:space="preserve"> ! </w:t>
      </w:r>
      <w:r w:rsidR="00C52F4A" w:rsidRPr="00605EB6">
        <w:t>exclama la baronne</w:t>
      </w:r>
      <w:r w:rsidR="00C474C1">
        <w:t>.</w:t>
      </w:r>
    </w:p>
    <w:p w14:paraId="2D1EBC8F" w14:textId="77777777" w:rsidR="00C474C1" w:rsidRDefault="00C52F4A" w:rsidP="00C52F4A">
      <w:r w:rsidRPr="00605EB6">
        <w:t>Sous le regard enflammé de sa mère</w:t>
      </w:r>
      <w:r w:rsidR="00C474C1">
        <w:t xml:space="preserve">, </w:t>
      </w:r>
      <w:r w:rsidRPr="00605EB6">
        <w:t>Henriette courba la tête et</w:t>
      </w:r>
      <w:r w:rsidR="00C474C1">
        <w:t xml:space="preserve">, </w:t>
      </w:r>
      <w:r w:rsidRPr="00605EB6">
        <w:t>à bout de force</w:t>
      </w:r>
      <w:r w:rsidR="00C474C1">
        <w:t xml:space="preserve">, </w:t>
      </w:r>
      <w:r w:rsidRPr="00605EB6">
        <w:t>laissa couler ses larmes</w:t>
      </w:r>
      <w:r w:rsidR="00C474C1">
        <w:t>.</w:t>
      </w:r>
    </w:p>
    <w:p w14:paraId="6E5BA675" w14:textId="469F31DA" w:rsidR="00C474C1" w:rsidRDefault="0094609C" w:rsidP="00C52F4A">
      <w:r>
        <w:t>— </w:t>
      </w:r>
      <w:r w:rsidR="00C52F4A" w:rsidRPr="00605EB6">
        <w:t>Ah</w:t>
      </w:r>
      <w:r w:rsidR="00C474C1">
        <w:t xml:space="preserve"> ! </w:t>
      </w:r>
      <w:r w:rsidR="00C52F4A" w:rsidRPr="00605EB6">
        <w:t xml:space="preserve">reprit </w:t>
      </w:r>
      <w:r w:rsidR="009A0CB4" w:rsidRPr="009A0CB4">
        <w:t>M</w:t>
      </w:r>
      <w:r w:rsidR="009A0CB4" w:rsidRPr="009A0CB4">
        <w:rPr>
          <w:vertAlign w:val="superscript"/>
        </w:rPr>
        <w:t>me</w:t>
      </w:r>
      <w:r w:rsidR="00C474C1">
        <w:t> de </w:t>
      </w:r>
      <w:r w:rsidR="00C52F4A" w:rsidRPr="00605EB6">
        <w:t>Simaise</w:t>
      </w:r>
      <w:r w:rsidR="00C474C1">
        <w:t xml:space="preserve">, </w:t>
      </w:r>
      <w:r w:rsidR="00C52F4A" w:rsidRPr="00605EB6">
        <w:t>tu ne peux plus te défendre</w:t>
      </w:r>
      <w:r w:rsidR="00C474C1">
        <w:t xml:space="preserve">. </w:t>
      </w:r>
      <w:r w:rsidR="00C52F4A" w:rsidRPr="00605EB6">
        <w:t>Te voilà vaincue</w:t>
      </w:r>
      <w:r w:rsidR="00C474C1">
        <w:t> !</w:t>
      </w:r>
    </w:p>
    <w:p w14:paraId="26C7915E" w14:textId="77777777" w:rsidR="00C474C1" w:rsidRDefault="00C52F4A" w:rsidP="00C52F4A">
      <w:r w:rsidRPr="00605EB6">
        <w:t>La jeune fille se redressa</w:t>
      </w:r>
      <w:r w:rsidR="00C474C1">
        <w:t>.</w:t>
      </w:r>
    </w:p>
    <w:p w14:paraId="68E62217" w14:textId="46E464E8" w:rsidR="00C474C1" w:rsidRDefault="0094609C" w:rsidP="00C52F4A">
      <w:r>
        <w:t>— </w:t>
      </w:r>
      <w:r w:rsidR="00C52F4A" w:rsidRPr="00605EB6">
        <w:t>Ma mère</w:t>
      </w:r>
      <w:r w:rsidR="00C474C1">
        <w:t xml:space="preserve">, </w:t>
      </w:r>
      <w:r w:rsidR="00C52F4A" w:rsidRPr="00605EB6">
        <w:t>prononça-t-elle d</w:t>
      </w:r>
      <w:r w:rsidR="00C474C1">
        <w:t>’</w:t>
      </w:r>
      <w:r w:rsidR="00C52F4A" w:rsidRPr="00605EB6">
        <w:t>une voix douce</w:t>
      </w:r>
      <w:r w:rsidR="00C474C1">
        <w:t xml:space="preserve">, </w:t>
      </w:r>
      <w:r w:rsidR="00C52F4A" w:rsidRPr="00605EB6">
        <w:t>lentement</w:t>
      </w:r>
      <w:r w:rsidR="00C474C1">
        <w:t xml:space="preserve">, </w:t>
      </w:r>
      <w:r w:rsidR="00C52F4A" w:rsidRPr="00605EB6">
        <w:t>j</w:t>
      </w:r>
      <w:r w:rsidR="00C474C1">
        <w:t>’</w:t>
      </w:r>
      <w:r w:rsidR="00C52F4A" w:rsidRPr="00605EB6">
        <w:t xml:space="preserve">épouserai </w:t>
      </w:r>
      <w:r w:rsidR="00C474C1">
        <w:t>M. </w:t>
      </w:r>
      <w:r w:rsidR="00C52F4A" w:rsidRPr="00605EB6">
        <w:t>Castora</w:t>
      </w:r>
      <w:r w:rsidR="00C474C1">
        <w:t>.</w:t>
      </w:r>
    </w:p>
    <w:p w14:paraId="02E0BAFA" w14:textId="6E0FB6EB" w:rsidR="00C474C1" w:rsidRDefault="0094609C" w:rsidP="00C52F4A">
      <w:r>
        <w:t>— </w:t>
      </w:r>
      <w:r w:rsidR="00C52F4A" w:rsidRPr="00605EB6">
        <w:t>Non</w:t>
      </w:r>
      <w:r w:rsidR="00C474C1">
        <w:t xml:space="preserve">, </w:t>
      </w:r>
      <w:r w:rsidR="00C52F4A" w:rsidRPr="00605EB6">
        <w:t>non</w:t>
      </w:r>
      <w:r w:rsidR="00C474C1">
        <w:t> !</w:t>
      </w:r>
    </w:p>
    <w:p w14:paraId="62E98368" w14:textId="6D34EBCF" w:rsidR="00C474C1" w:rsidRDefault="0094609C" w:rsidP="00C52F4A">
      <w:r>
        <w:t>— </w:t>
      </w:r>
      <w:r w:rsidR="00C52F4A" w:rsidRPr="00605EB6">
        <w:t>Avec votre consentement</w:t>
      </w:r>
      <w:r w:rsidR="00C474C1">
        <w:t xml:space="preserve">, </w:t>
      </w:r>
      <w:r w:rsidR="00C52F4A" w:rsidRPr="00605EB6">
        <w:t>que vous donnerez</w:t>
      </w:r>
      <w:r w:rsidR="00C474C1">
        <w:t xml:space="preserve">, </w:t>
      </w:r>
      <w:r w:rsidR="00C52F4A" w:rsidRPr="00605EB6">
        <w:t>chère mère</w:t>
      </w:r>
      <w:r w:rsidR="00C474C1">
        <w:t> !</w:t>
      </w:r>
    </w:p>
    <w:p w14:paraId="7D73F236" w14:textId="2490BB72" w:rsidR="00C474C1" w:rsidRDefault="0094609C" w:rsidP="00C52F4A">
      <w:r>
        <w:t>— </w:t>
      </w:r>
      <w:r w:rsidR="00C52F4A" w:rsidRPr="00605EB6">
        <w:t>Jamais</w:t>
      </w:r>
      <w:r w:rsidR="00C474C1">
        <w:t xml:space="preserve"> ! </w:t>
      </w:r>
      <w:r w:rsidR="00C52F4A" w:rsidRPr="00605EB6">
        <w:t>Entends-tu</w:t>
      </w:r>
      <w:r w:rsidR="00C474C1">
        <w:t xml:space="preserve">, </w:t>
      </w:r>
      <w:r w:rsidR="00C52F4A" w:rsidRPr="00605EB6">
        <w:t>Henriette</w:t>
      </w:r>
      <w:r w:rsidR="00C474C1">
        <w:t xml:space="preserve">, </w:t>
      </w:r>
      <w:r w:rsidR="00C52F4A" w:rsidRPr="00605EB6">
        <w:t>jamais je ne consentirai à ce mariage</w:t>
      </w:r>
      <w:r w:rsidR="00C474C1">
        <w:t xml:space="preserve"> ! </w:t>
      </w:r>
      <w:r w:rsidR="00C52F4A" w:rsidRPr="00605EB6">
        <w:t>Mais comment donc a-t-on pu changer ainsi ma fille</w:t>
      </w:r>
      <w:r w:rsidR="00C474C1">
        <w:t xml:space="preserve"> ? </w:t>
      </w:r>
      <w:r w:rsidR="00C52F4A" w:rsidRPr="00605EB6">
        <w:t>Malheureuse</w:t>
      </w:r>
      <w:r w:rsidR="00C474C1">
        <w:t xml:space="preserve">, </w:t>
      </w:r>
      <w:r w:rsidR="00C52F4A" w:rsidRPr="00605EB6">
        <w:t>malheureuse enfant</w:t>
      </w:r>
      <w:r w:rsidR="00C474C1">
        <w:t xml:space="preserve"> ? </w:t>
      </w:r>
      <w:r w:rsidR="00C52F4A" w:rsidRPr="00605EB6">
        <w:t>Va</w:t>
      </w:r>
      <w:r w:rsidR="00C474C1">
        <w:t xml:space="preserve">, </w:t>
      </w:r>
      <w:r w:rsidR="00C52F4A" w:rsidRPr="00605EB6">
        <w:t>tu ne sais pas comme tu me fais souffrir</w:t>
      </w:r>
      <w:r w:rsidR="00C474C1">
        <w:t> ?</w:t>
      </w:r>
    </w:p>
    <w:p w14:paraId="3A7FAC36" w14:textId="7AF1577B" w:rsidR="00C474C1" w:rsidRDefault="0094609C" w:rsidP="00C52F4A">
      <w:r>
        <w:t>— </w:t>
      </w:r>
      <w:r w:rsidR="00C52F4A" w:rsidRPr="00605EB6">
        <w:t>Ma mère</w:t>
      </w:r>
      <w:r w:rsidR="00C474C1">
        <w:t xml:space="preserve"> ! </w:t>
      </w:r>
      <w:r w:rsidR="00C52F4A" w:rsidRPr="00605EB6">
        <w:t>ma mère</w:t>
      </w:r>
      <w:r w:rsidR="00C474C1">
        <w:t> !</w:t>
      </w:r>
    </w:p>
    <w:p w14:paraId="0EA9367C" w14:textId="3C95076C" w:rsidR="00C474C1" w:rsidRDefault="0094609C" w:rsidP="00C52F4A">
      <w:r>
        <w:lastRenderedPageBreak/>
        <w:t>— </w:t>
      </w:r>
      <w:r w:rsidR="00C52F4A" w:rsidRPr="00605EB6">
        <w:t>Ah</w:t>
      </w:r>
      <w:r w:rsidR="00C474C1">
        <w:t xml:space="preserve"> ! </w:t>
      </w:r>
      <w:r w:rsidR="00C52F4A" w:rsidRPr="00605EB6">
        <w:t>qu</w:t>
      </w:r>
      <w:r w:rsidR="00C474C1">
        <w:t>’</w:t>
      </w:r>
      <w:r w:rsidR="00C52F4A" w:rsidRPr="00605EB6">
        <w:t>importe</w:t>
      </w:r>
      <w:r w:rsidR="00C474C1">
        <w:t xml:space="preserve">, </w:t>
      </w:r>
      <w:r w:rsidR="00C52F4A" w:rsidRPr="00605EB6">
        <w:t>je saurai te défendre contre ton père et contre toi-même</w:t>
      </w:r>
      <w:r w:rsidR="00C474C1">
        <w:t> !</w:t>
      </w:r>
    </w:p>
    <w:p w14:paraId="55B63F87" w14:textId="77777777" w:rsidR="00C474C1" w:rsidRDefault="00C52F4A" w:rsidP="00C52F4A">
      <w:r w:rsidRPr="00605EB6">
        <w:t>Elle lui saisit le bras</w:t>
      </w:r>
      <w:r w:rsidR="00C474C1">
        <w:t xml:space="preserve">, </w:t>
      </w:r>
      <w:r w:rsidRPr="00605EB6">
        <w:t>et le secouant avec une sorte de violence</w:t>
      </w:r>
      <w:r w:rsidR="00C474C1">
        <w:t> :</w:t>
      </w:r>
    </w:p>
    <w:p w14:paraId="3CC1DCDD" w14:textId="153C01C6" w:rsidR="00C474C1" w:rsidRDefault="0094609C" w:rsidP="00C52F4A">
      <w:r>
        <w:t>— </w:t>
      </w:r>
      <w:r w:rsidR="00C52F4A" w:rsidRPr="00605EB6">
        <w:t>Henriette</w:t>
      </w:r>
      <w:r w:rsidR="00C474C1">
        <w:t xml:space="preserve">, </w:t>
      </w:r>
      <w:r w:rsidR="00C52F4A" w:rsidRPr="00605EB6">
        <w:t>reprit-elle</w:t>
      </w:r>
      <w:r w:rsidR="00C474C1">
        <w:t xml:space="preserve">, </w:t>
      </w:r>
      <w:r w:rsidR="00C52F4A" w:rsidRPr="00605EB6">
        <w:t>quel moyen a employé ton père pour obtenir si vite et si facilement ton consentement</w:t>
      </w:r>
      <w:r w:rsidR="00C474C1">
        <w:t xml:space="preserve"> ? </w:t>
      </w:r>
      <w:r w:rsidR="00C52F4A" w:rsidRPr="00605EB6">
        <w:t>Allons</w:t>
      </w:r>
      <w:r w:rsidR="00C474C1">
        <w:t xml:space="preserve">, </w:t>
      </w:r>
      <w:r w:rsidR="00C52F4A" w:rsidRPr="00605EB6">
        <w:t>réponds-moi</w:t>
      </w:r>
      <w:r w:rsidR="00C474C1">
        <w:t xml:space="preserve">, </w:t>
      </w:r>
      <w:r w:rsidR="00C52F4A" w:rsidRPr="00605EB6">
        <w:t>je t</w:t>
      </w:r>
      <w:r w:rsidR="00C474C1">
        <w:t>’</w:t>
      </w:r>
      <w:r w:rsidR="00C52F4A" w:rsidRPr="00605EB6">
        <w:t>écoute</w:t>
      </w:r>
      <w:r w:rsidR="00C474C1">
        <w:t>.</w:t>
      </w:r>
    </w:p>
    <w:p w14:paraId="445EDAFF" w14:textId="77777777" w:rsidR="00C474C1" w:rsidRDefault="00C52F4A" w:rsidP="00C52F4A">
      <w:r w:rsidRPr="00605EB6">
        <w:t>Henriette frissonna et garda le silence</w:t>
      </w:r>
      <w:r w:rsidR="00C474C1">
        <w:t>.</w:t>
      </w:r>
    </w:p>
    <w:p w14:paraId="6CBC10E3" w14:textId="7D7CFC0B" w:rsidR="00C474C1" w:rsidRDefault="0094609C" w:rsidP="00C52F4A">
      <w:r>
        <w:t>— </w:t>
      </w:r>
      <w:r w:rsidR="00C52F4A" w:rsidRPr="00605EB6">
        <w:t>Il a agi sur ton imagination</w:t>
      </w:r>
      <w:r w:rsidR="00C474C1">
        <w:t xml:space="preserve">, </w:t>
      </w:r>
      <w:r w:rsidR="00C52F4A" w:rsidRPr="00605EB6">
        <w:t>il t</w:t>
      </w:r>
      <w:r w:rsidR="00C474C1">
        <w:t>’</w:t>
      </w:r>
      <w:r w:rsidR="00C52F4A" w:rsidRPr="00605EB6">
        <w:t>a effrayée</w:t>
      </w:r>
      <w:r w:rsidR="00C474C1">
        <w:t xml:space="preserve">, </w:t>
      </w:r>
      <w:r w:rsidR="00C52F4A" w:rsidRPr="00605EB6">
        <w:t>n</w:t>
      </w:r>
      <w:r w:rsidR="00C474C1">
        <w:t>’</w:t>
      </w:r>
      <w:r w:rsidR="00C52F4A" w:rsidRPr="00605EB6">
        <w:t>est-ce pas</w:t>
      </w:r>
      <w:r w:rsidR="00C474C1">
        <w:t> ?</w:t>
      </w:r>
    </w:p>
    <w:p w14:paraId="19E75CED" w14:textId="77777777" w:rsidR="00C474C1" w:rsidRDefault="00C52F4A" w:rsidP="00C52F4A">
      <w:r w:rsidRPr="00605EB6">
        <w:t>La baronne attendit anxieusement une réponse</w:t>
      </w:r>
      <w:r w:rsidR="00C474C1">
        <w:t>.</w:t>
      </w:r>
    </w:p>
    <w:p w14:paraId="70E7C798" w14:textId="6A9ADE7B" w:rsidR="00C474C1" w:rsidRDefault="0094609C" w:rsidP="00C52F4A">
      <w:r>
        <w:t>— </w:t>
      </w:r>
      <w:r w:rsidR="00C52F4A" w:rsidRPr="00605EB6">
        <w:t>Mais parle donc</w:t>
      </w:r>
      <w:r w:rsidR="00C474C1">
        <w:t xml:space="preserve">, </w:t>
      </w:r>
      <w:r w:rsidR="00C52F4A" w:rsidRPr="00605EB6">
        <w:t>parle donc</w:t>
      </w:r>
      <w:r w:rsidR="00C474C1">
        <w:t xml:space="preserve"> ! </w:t>
      </w:r>
      <w:r w:rsidR="00C52F4A" w:rsidRPr="00605EB6">
        <w:t>s</w:t>
      </w:r>
      <w:r w:rsidR="00C474C1">
        <w:t>’</w:t>
      </w:r>
      <w:r w:rsidR="00C52F4A" w:rsidRPr="00605EB6">
        <w:t>écria-t-elle avec une impatience fébrile</w:t>
      </w:r>
      <w:r w:rsidR="00C474C1">
        <w:t>.</w:t>
      </w:r>
    </w:p>
    <w:p w14:paraId="7FE65515" w14:textId="47DCE322" w:rsidR="00C474C1" w:rsidRDefault="0094609C" w:rsidP="00C52F4A">
      <w:r>
        <w:t>— </w:t>
      </w:r>
      <w:r w:rsidR="00C52F4A" w:rsidRPr="00605EB6">
        <w:t>Ma mère</w:t>
      </w:r>
      <w:r w:rsidR="00C474C1">
        <w:t xml:space="preserve">, </w:t>
      </w:r>
      <w:r w:rsidR="00C52F4A" w:rsidRPr="00605EB6">
        <w:t>je n</w:t>
      </w:r>
      <w:r w:rsidR="00C474C1">
        <w:t>’</w:t>
      </w:r>
      <w:r w:rsidR="00C52F4A" w:rsidRPr="00605EB6">
        <w:t>ai rien à dire</w:t>
      </w:r>
      <w:r w:rsidR="00C474C1">
        <w:t>.</w:t>
      </w:r>
    </w:p>
    <w:p w14:paraId="3AA5F9BE" w14:textId="77C6ABC1" w:rsidR="00C474C1" w:rsidRDefault="0094609C" w:rsidP="00C52F4A">
      <w:r>
        <w:t>— </w:t>
      </w:r>
      <w:r w:rsidR="00C52F4A" w:rsidRPr="00605EB6">
        <w:t>Rien</w:t>
      </w:r>
      <w:r w:rsidR="00C474C1">
        <w:t> ?</w:t>
      </w:r>
    </w:p>
    <w:p w14:paraId="76A4E4E9" w14:textId="7D0D33C0" w:rsidR="00C474C1" w:rsidRDefault="0094609C" w:rsidP="00C52F4A">
      <w:r>
        <w:t>— </w:t>
      </w:r>
      <w:r w:rsidR="00C52F4A" w:rsidRPr="00605EB6">
        <w:t>Rien</w:t>
      </w:r>
      <w:r w:rsidR="00C474C1">
        <w:t xml:space="preserve">, </w:t>
      </w:r>
      <w:r w:rsidR="00C52F4A" w:rsidRPr="00605EB6">
        <w:t>ma mère</w:t>
      </w:r>
      <w:r w:rsidR="00C474C1">
        <w:t>.</w:t>
      </w:r>
    </w:p>
    <w:p w14:paraId="199AAB4E" w14:textId="24B1C038" w:rsidR="00C474C1" w:rsidRDefault="0094609C" w:rsidP="00C52F4A">
      <w:r>
        <w:t>— </w:t>
      </w:r>
      <w:r w:rsidR="00C52F4A" w:rsidRPr="00605EB6">
        <w:t>Ah</w:t>
      </w:r>
      <w:r w:rsidR="00C474C1">
        <w:t xml:space="preserve"> ! </w:t>
      </w:r>
      <w:r w:rsidR="00C52F4A" w:rsidRPr="00605EB6">
        <w:t>elle ne parlera pas</w:t>
      </w:r>
      <w:r w:rsidR="00C474C1">
        <w:t xml:space="preserve">, </w:t>
      </w:r>
      <w:r w:rsidR="00C52F4A" w:rsidRPr="00605EB6">
        <w:t>je ne saurai rien</w:t>
      </w:r>
      <w:r w:rsidR="00C474C1">
        <w:t xml:space="preserve"> ! </w:t>
      </w:r>
      <w:r w:rsidR="00C52F4A" w:rsidRPr="00605EB6">
        <w:t>exclama la baronne en se tordant les mains</w:t>
      </w:r>
      <w:r w:rsidR="00C474C1">
        <w:t xml:space="preserve">. </w:t>
      </w:r>
      <w:r w:rsidR="00C52F4A" w:rsidRPr="00605EB6">
        <w:t>La malédiction est sur nous</w:t>
      </w:r>
      <w:r w:rsidR="00C474C1">
        <w:t> !</w:t>
      </w:r>
    </w:p>
    <w:p w14:paraId="757128CE" w14:textId="77777777" w:rsidR="00C474C1" w:rsidRDefault="00C52F4A" w:rsidP="00C52F4A">
      <w:r w:rsidRPr="00605EB6">
        <w:t>Un sanglot lui coupa la voix</w:t>
      </w:r>
      <w:r w:rsidR="00C474C1">
        <w:t>.</w:t>
      </w:r>
    </w:p>
    <w:p w14:paraId="1228C275" w14:textId="5FCE4B18" w:rsidR="00C474C1" w:rsidRDefault="0094609C" w:rsidP="00C52F4A">
      <w:r>
        <w:t>— </w:t>
      </w:r>
      <w:r w:rsidR="00C52F4A" w:rsidRPr="00605EB6">
        <w:t>Je comprends</w:t>
      </w:r>
      <w:r w:rsidR="00C474C1">
        <w:t xml:space="preserve">, </w:t>
      </w:r>
      <w:r w:rsidR="00C52F4A" w:rsidRPr="00605EB6">
        <w:t>reprit-elle après un silence</w:t>
      </w:r>
      <w:r w:rsidR="00C474C1">
        <w:t xml:space="preserve">, </w:t>
      </w:r>
      <w:r w:rsidR="00C52F4A" w:rsidRPr="00605EB6">
        <w:t>ton père t</w:t>
      </w:r>
      <w:r w:rsidR="00C474C1">
        <w:t>’</w:t>
      </w:r>
      <w:r w:rsidR="00C52F4A" w:rsidRPr="00605EB6">
        <w:t>a défendu de parler</w:t>
      </w:r>
      <w:r w:rsidR="00C474C1">
        <w:t xml:space="preserve">… </w:t>
      </w:r>
      <w:r w:rsidR="00C52F4A" w:rsidRPr="00605EB6">
        <w:t>Et tu lui obéis</w:t>
      </w:r>
      <w:r w:rsidR="00C474C1">
        <w:t xml:space="preserve">, </w:t>
      </w:r>
      <w:r w:rsidR="00C52F4A" w:rsidRPr="00605EB6">
        <w:t>à lui</w:t>
      </w:r>
      <w:r w:rsidR="00C474C1">
        <w:t xml:space="preserve"> ; </w:t>
      </w:r>
      <w:r w:rsidR="00C52F4A" w:rsidRPr="00605EB6">
        <w:t>moi</w:t>
      </w:r>
      <w:r w:rsidR="00C474C1">
        <w:t xml:space="preserve">, </w:t>
      </w:r>
      <w:r w:rsidR="00C52F4A" w:rsidRPr="00605EB6">
        <w:t>ta mère</w:t>
      </w:r>
      <w:r w:rsidR="00C474C1">
        <w:t xml:space="preserve">, </w:t>
      </w:r>
      <w:r w:rsidR="00C52F4A" w:rsidRPr="00605EB6">
        <w:t>je ne suis déjà plus rien</w:t>
      </w:r>
      <w:r w:rsidR="00C474C1">
        <w:t> !</w:t>
      </w:r>
    </w:p>
    <w:p w14:paraId="0D0FA2FC" w14:textId="5F452B41" w:rsidR="00C474C1" w:rsidRDefault="0094609C" w:rsidP="00C52F4A">
      <w:r>
        <w:t>— </w:t>
      </w:r>
      <w:r w:rsidR="00C52F4A" w:rsidRPr="00605EB6">
        <w:t>Mais je vous aime</w:t>
      </w:r>
      <w:r w:rsidR="00C474C1">
        <w:t xml:space="preserve">, </w:t>
      </w:r>
      <w:r w:rsidR="00C52F4A" w:rsidRPr="00605EB6">
        <w:t>chère mère</w:t>
      </w:r>
      <w:r w:rsidR="00C474C1">
        <w:t xml:space="preserve">, </w:t>
      </w:r>
      <w:r w:rsidR="00C52F4A" w:rsidRPr="00605EB6">
        <w:t>je vous aime</w:t>
      </w:r>
      <w:r w:rsidR="00C474C1">
        <w:t> !</w:t>
      </w:r>
    </w:p>
    <w:p w14:paraId="224697DD" w14:textId="415D3FB5" w:rsidR="00C474C1" w:rsidRDefault="0094609C" w:rsidP="00C52F4A">
      <w:r>
        <w:t>— </w:t>
      </w:r>
      <w:r w:rsidR="00C52F4A" w:rsidRPr="00605EB6">
        <w:t>Et tu me fais souffrir</w:t>
      </w:r>
      <w:r w:rsidR="00C474C1">
        <w:t xml:space="preserve">, </w:t>
      </w:r>
      <w:r w:rsidR="00C52F4A" w:rsidRPr="00605EB6">
        <w:t>tu me fais pleurer</w:t>
      </w:r>
      <w:r w:rsidR="00C474C1">
        <w:t> !…</w:t>
      </w:r>
    </w:p>
    <w:p w14:paraId="7C3772E8" w14:textId="121387FF" w:rsidR="00C474C1" w:rsidRDefault="0094609C" w:rsidP="00C52F4A">
      <w:r>
        <w:lastRenderedPageBreak/>
        <w:t>— </w:t>
      </w:r>
      <w:r w:rsidR="00C52F4A" w:rsidRPr="00605EB6">
        <w:t>Ah</w:t>
      </w:r>
      <w:r w:rsidR="00C474C1">
        <w:t xml:space="preserve"> ! </w:t>
      </w:r>
      <w:r w:rsidR="00C52F4A" w:rsidRPr="00605EB6">
        <w:t>je voudrais être morte</w:t>
      </w:r>
      <w:r w:rsidR="00C474C1">
        <w:t xml:space="preserve"> ! </w:t>
      </w:r>
      <w:r w:rsidR="00C52F4A" w:rsidRPr="00605EB6">
        <w:t>s</w:t>
      </w:r>
      <w:r w:rsidR="00C474C1">
        <w:t>’</w:t>
      </w:r>
      <w:r w:rsidR="00C52F4A" w:rsidRPr="00605EB6">
        <w:t>écria Henriette d</w:t>
      </w:r>
      <w:r w:rsidR="00C474C1">
        <w:t>’</w:t>
      </w:r>
      <w:r w:rsidR="00C52F4A" w:rsidRPr="00605EB6">
        <w:t>une voix convulsive</w:t>
      </w:r>
      <w:r w:rsidR="00C474C1">
        <w:t xml:space="preserve">, </w:t>
      </w:r>
      <w:r w:rsidR="00C52F4A" w:rsidRPr="00605EB6">
        <w:t>laissant enfin éclater sa douleur</w:t>
      </w:r>
      <w:r w:rsidR="00C474C1">
        <w:t>.</w:t>
      </w:r>
    </w:p>
    <w:p w14:paraId="17FEF451" w14:textId="77777777" w:rsidR="00C474C1" w:rsidRDefault="00C52F4A" w:rsidP="00C52F4A">
      <w:r w:rsidRPr="00605EB6">
        <w:t>La pauvre mère poussa un cri et prit sa fille dans ses bras</w:t>
      </w:r>
      <w:r w:rsidR="00C474C1">
        <w:t>.</w:t>
      </w:r>
    </w:p>
    <w:p w14:paraId="40564113" w14:textId="638DC5B3" w:rsidR="00C474C1" w:rsidRDefault="0094609C" w:rsidP="00C52F4A">
      <w:r>
        <w:t>— </w:t>
      </w:r>
      <w:r w:rsidR="00C52F4A" w:rsidRPr="00605EB6">
        <w:t>Tu vois</w:t>
      </w:r>
      <w:r w:rsidR="00C474C1">
        <w:t xml:space="preserve">, </w:t>
      </w:r>
      <w:r w:rsidR="00C52F4A" w:rsidRPr="00605EB6">
        <w:t>dit-elle</w:t>
      </w:r>
      <w:r w:rsidR="00C474C1">
        <w:t xml:space="preserve">, </w:t>
      </w:r>
      <w:r w:rsidR="00C52F4A" w:rsidRPr="00605EB6">
        <w:t>tu souffres</w:t>
      </w:r>
      <w:r w:rsidR="00C474C1">
        <w:t xml:space="preserve">, </w:t>
      </w:r>
      <w:r w:rsidR="00C52F4A" w:rsidRPr="00605EB6">
        <w:t>tu es malheureuse</w:t>
      </w:r>
      <w:r w:rsidR="00C474C1">
        <w:t xml:space="preserve">, </w:t>
      </w:r>
      <w:r w:rsidR="00C52F4A" w:rsidRPr="00605EB6">
        <w:t>puisque tu voudrais mourir</w:t>
      </w:r>
      <w:r w:rsidR="00C474C1">
        <w:t> !</w:t>
      </w:r>
    </w:p>
    <w:p w14:paraId="72755AEC" w14:textId="77777777" w:rsidR="00C474C1" w:rsidRDefault="00C52F4A" w:rsidP="00C52F4A">
      <w:r w:rsidRPr="00605EB6">
        <w:t>Henriette se mit à pleurer à chaudes larmes</w:t>
      </w:r>
      <w:r w:rsidR="00C474C1">
        <w:t xml:space="preserve">. </w:t>
      </w:r>
      <w:r w:rsidRPr="00605EB6">
        <w:t>La baronne continua d</w:t>
      </w:r>
      <w:r w:rsidR="00C474C1">
        <w:t>’</w:t>
      </w:r>
      <w:r w:rsidRPr="00605EB6">
        <w:t>une voix câline</w:t>
      </w:r>
      <w:r w:rsidR="00C474C1">
        <w:t> :</w:t>
      </w:r>
    </w:p>
    <w:p w14:paraId="4CED6C8F" w14:textId="30AE87F8" w:rsidR="00C474C1" w:rsidRDefault="0094609C" w:rsidP="00C52F4A">
      <w:r>
        <w:t>— </w:t>
      </w:r>
      <w:r w:rsidR="00C52F4A" w:rsidRPr="00605EB6">
        <w:t>Si je ne sais pas ce qui s</w:t>
      </w:r>
      <w:r w:rsidR="00C474C1">
        <w:t>’</w:t>
      </w:r>
      <w:r w:rsidR="00C52F4A" w:rsidRPr="00605EB6">
        <w:t>est passé entre toi et ton père</w:t>
      </w:r>
      <w:r w:rsidR="00C474C1">
        <w:t xml:space="preserve">, </w:t>
      </w:r>
      <w:r w:rsidR="00C52F4A" w:rsidRPr="00605EB6">
        <w:t>comment veux-tu que je te défende</w:t>
      </w:r>
      <w:r w:rsidR="00C474C1">
        <w:t xml:space="preserve"> ? </w:t>
      </w:r>
      <w:r w:rsidR="00C52F4A" w:rsidRPr="00605EB6">
        <w:t>Si tu me disais</w:t>
      </w:r>
      <w:r w:rsidR="00C474C1">
        <w:t>…</w:t>
      </w:r>
    </w:p>
    <w:p w14:paraId="5387A8F0" w14:textId="3491F7B9" w:rsidR="00C474C1" w:rsidRDefault="0094609C" w:rsidP="00C52F4A">
      <w:r>
        <w:t>— </w:t>
      </w:r>
      <w:r w:rsidR="00C52F4A" w:rsidRPr="00605EB6">
        <w:t>Je ne puis vous dire qu</w:t>
      </w:r>
      <w:r w:rsidR="00C474C1">
        <w:t>’</w:t>
      </w:r>
      <w:r w:rsidR="00C52F4A" w:rsidRPr="00605EB6">
        <w:t>une chose</w:t>
      </w:r>
      <w:r w:rsidR="00C474C1">
        <w:t xml:space="preserve">, </w:t>
      </w:r>
      <w:r w:rsidR="00C52F4A" w:rsidRPr="00605EB6">
        <w:t>ma mère</w:t>
      </w:r>
      <w:r w:rsidR="00C474C1">
        <w:t xml:space="preserve"> ; </w:t>
      </w:r>
      <w:r w:rsidR="00C52F4A" w:rsidRPr="00605EB6">
        <w:t>il faut que j</w:t>
      </w:r>
      <w:r w:rsidR="00C474C1">
        <w:t>’</w:t>
      </w:r>
      <w:r w:rsidR="00C52F4A" w:rsidRPr="00605EB6">
        <w:t xml:space="preserve">épouse </w:t>
      </w:r>
      <w:r w:rsidR="00C474C1">
        <w:t>M. </w:t>
      </w:r>
      <w:r w:rsidR="00C52F4A" w:rsidRPr="00605EB6">
        <w:t>Castora</w:t>
      </w:r>
      <w:r w:rsidR="00C474C1">
        <w:t>.</w:t>
      </w:r>
    </w:p>
    <w:p w14:paraId="504388BD" w14:textId="4DCE1F7C" w:rsidR="00C474C1" w:rsidRDefault="0094609C" w:rsidP="00C52F4A">
      <w:r>
        <w:t>— </w:t>
      </w:r>
      <w:r w:rsidR="00C52F4A" w:rsidRPr="00605EB6">
        <w:t>Il faut</w:t>
      </w:r>
      <w:r w:rsidR="00C474C1">
        <w:t xml:space="preserve"> ? </w:t>
      </w:r>
      <w:r w:rsidR="00C52F4A" w:rsidRPr="00605EB6">
        <w:t>Mais je ne vois pas cela du tout</w:t>
      </w:r>
      <w:r w:rsidR="00C474C1">
        <w:t xml:space="preserve">, </w:t>
      </w:r>
      <w:r w:rsidR="00C52F4A" w:rsidRPr="00605EB6">
        <w:t>moi</w:t>
      </w:r>
      <w:r w:rsidR="00C474C1">
        <w:t xml:space="preserve">. </w:t>
      </w:r>
      <w:r w:rsidR="00C52F4A" w:rsidRPr="00605EB6">
        <w:t>Si tu essayais seulement de me donner une raison</w:t>
      </w:r>
      <w:r w:rsidR="00C474C1">
        <w:t> !</w:t>
      </w:r>
    </w:p>
    <w:p w14:paraId="6FB15129" w14:textId="77777777" w:rsidR="00C474C1" w:rsidRDefault="00C52F4A" w:rsidP="00C52F4A">
      <w:r w:rsidRPr="00605EB6">
        <w:t>Henriette secoua tristement la tête et se laissa tomber sur un siège</w:t>
      </w:r>
      <w:r w:rsidR="00C474C1">
        <w:t>.</w:t>
      </w:r>
    </w:p>
    <w:p w14:paraId="4DEB2FE8" w14:textId="77777777" w:rsidR="00C474C1" w:rsidRDefault="00C52F4A" w:rsidP="00C52F4A">
      <w:r w:rsidRPr="00605EB6">
        <w:t>La baronne la contempla un instant</w:t>
      </w:r>
      <w:r w:rsidR="00C474C1">
        <w:t xml:space="preserve">, </w:t>
      </w:r>
      <w:r w:rsidRPr="00605EB6">
        <w:t>à travers ses larmes</w:t>
      </w:r>
      <w:r w:rsidR="00C474C1">
        <w:t xml:space="preserve">, </w:t>
      </w:r>
      <w:r w:rsidRPr="00605EB6">
        <w:t>avec une expression de tendresse indicible</w:t>
      </w:r>
      <w:r w:rsidR="00C474C1">
        <w:t>.</w:t>
      </w:r>
    </w:p>
    <w:p w14:paraId="6DF8E637" w14:textId="051FDDB5" w:rsidR="00C474C1" w:rsidRDefault="0094609C" w:rsidP="00C52F4A">
      <w:r>
        <w:t>— </w:t>
      </w:r>
      <w:r w:rsidR="00C52F4A" w:rsidRPr="00605EB6">
        <w:t>Voilà l</w:t>
      </w:r>
      <w:r w:rsidR="00C474C1">
        <w:t>’</w:t>
      </w:r>
      <w:r w:rsidR="00C52F4A" w:rsidRPr="00605EB6">
        <w:t>œuvre du maudit</w:t>
      </w:r>
      <w:r w:rsidR="00C474C1">
        <w:t xml:space="preserve">, </w:t>
      </w:r>
      <w:r w:rsidR="00C52F4A" w:rsidRPr="00605EB6">
        <w:t>pensa-t-elle</w:t>
      </w:r>
      <w:r w:rsidR="00C474C1">
        <w:t xml:space="preserve"> ; </w:t>
      </w:r>
      <w:r w:rsidR="00C52F4A" w:rsidRPr="00605EB6">
        <w:t>le démon a fait passer son souffle venimeux dans le cœur et l</w:t>
      </w:r>
      <w:r w:rsidR="00C474C1">
        <w:t>’</w:t>
      </w:r>
      <w:r w:rsidR="00C52F4A" w:rsidRPr="00605EB6">
        <w:t>âme de mon enfant</w:t>
      </w:r>
      <w:r w:rsidR="00C474C1">
        <w:t xml:space="preserve"> ! </w:t>
      </w:r>
      <w:r w:rsidR="00C52F4A" w:rsidRPr="00605EB6">
        <w:t>Ah</w:t>
      </w:r>
      <w:r w:rsidR="00C474C1">
        <w:t xml:space="preserve"> ! </w:t>
      </w:r>
      <w:r w:rsidR="00C52F4A" w:rsidRPr="00605EB6">
        <w:t>il m</w:t>
      </w:r>
      <w:r w:rsidR="00C474C1">
        <w:t>’</w:t>
      </w:r>
      <w:r w:rsidR="00C52F4A" w:rsidRPr="00605EB6">
        <w:t>a annoncé que la lutte entre nous serait terrible</w:t>
      </w:r>
      <w:r w:rsidR="00C474C1">
        <w:t xml:space="preserve">… </w:t>
      </w:r>
      <w:r w:rsidR="00C52F4A" w:rsidRPr="00605EB6">
        <w:t>Eh bien</w:t>
      </w:r>
      <w:r w:rsidR="00C474C1">
        <w:t xml:space="preserve">, </w:t>
      </w:r>
      <w:r w:rsidR="00C52F4A" w:rsidRPr="00605EB6">
        <w:t>soit</w:t>
      </w:r>
      <w:r w:rsidR="00C474C1">
        <w:t xml:space="preserve">, </w:t>
      </w:r>
      <w:r w:rsidR="00C52F4A" w:rsidRPr="00605EB6">
        <w:t>je lutterai</w:t>
      </w:r>
      <w:r w:rsidR="00C474C1">
        <w:t xml:space="preserve"> ! </w:t>
      </w:r>
      <w:r w:rsidR="00C52F4A" w:rsidRPr="00605EB6">
        <w:t>Il veut me prendre ma fille</w:t>
      </w:r>
      <w:r w:rsidR="00C474C1">
        <w:t xml:space="preserve">, </w:t>
      </w:r>
      <w:r w:rsidR="00C52F4A" w:rsidRPr="00605EB6">
        <w:t>je la défendrai</w:t>
      </w:r>
      <w:r w:rsidR="00C474C1">
        <w:t> !</w:t>
      </w:r>
    </w:p>
    <w:p w14:paraId="485A70F3" w14:textId="77777777" w:rsidR="00C474C1" w:rsidRDefault="00C52F4A" w:rsidP="00C52F4A">
      <w:r w:rsidRPr="00605EB6">
        <w:t>Puis</w:t>
      </w:r>
      <w:r w:rsidR="00C474C1">
        <w:t xml:space="preserve">, </w:t>
      </w:r>
      <w:r w:rsidRPr="00605EB6">
        <w:t>comprenant qu</w:t>
      </w:r>
      <w:r w:rsidR="00C474C1">
        <w:t>’</w:t>
      </w:r>
      <w:r w:rsidRPr="00605EB6">
        <w:t>elle ne parviendrait pas à tirer un mot de plus d</w:t>
      </w:r>
      <w:r w:rsidR="00C474C1">
        <w:t>’</w:t>
      </w:r>
      <w:r w:rsidRPr="00605EB6">
        <w:t>Henriette</w:t>
      </w:r>
      <w:r w:rsidR="00C474C1">
        <w:t xml:space="preserve">, </w:t>
      </w:r>
      <w:r w:rsidRPr="00605EB6">
        <w:t>elle se retira et rentra aussitôt dans sa chambre</w:t>
      </w:r>
      <w:r w:rsidR="00C474C1">
        <w:t xml:space="preserve">. </w:t>
      </w:r>
      <w:r w:rsidRPr="00605EB6">
        <w:t>Elle sentit un frisson dans ses membres</w:t>
      </w:r>
      <w:r w:rsidR="00C474C1">
        <w:t xml:space="preserve"> : </w:t>
      </w:r>
      <w:r w:rsidRPr="00605EB6">
        <w:t>c</w:t>
      </w:r>
      <w:r w:rsidR="00C474C1">
        <w:t>’</w:t>
      </w:r>
      <w:r w:rsidRPr="00605EB6">
        <w:t>était un peu de fièvre</w:t>
      </w:r>
      <w:r w:rsidR="00C474C1">
        <w:t xml:space="preserve">. </w:t>
      </w:r>
      <w:r w:rsidRPr="00605EB6">
        <w:t>Sa tête lourde</w:t>
      </w:r>
      <w:r w:rsidR="00C474C1">
        <w:t xml:space="preserve">, </w:t>
      </w:r>
      <w:r w:rsidRPr="00605EB6">
        <w:t>congestionnée</w:t>
      </w:r>
      <w:r w:rsidR="00C474C1">
        <w:t xml:space="preserve">, </w:t>
      </w:r>
      <w:r w:rsidRPr="00605EB6">
        <w:t>avait des élancements douloureux</w:t>
      </w:r>
      <w:r w:rsidR="00C474C1">
        <w:t xml:space="preserve">, </w:t>
      </w:r>
      <w:r w:rsidRPr="00605EB6">
        <w:t>une menace de névralgie</w:t>
      </w:r>
      <w:r w:rsidR="00C474C1">
        <w:t>.</w:t>
      </w:r>
    </w:p>
    <w:p w14:paraId="6E8D6DDF" w14:textId="53CA358D" w:rsidR="00C474C1" w:rsidRDefault="0094609C" w:rsidP="00C52F4A">
      <w:r>
        <w:lastRenderedPageBreak/>
        <w:t>— </w:t>
      </w:r>
      <w:r w:rsidR="00C52F4A" w:rsidRPr="00605EB6">
        <w:t>Oh</w:t>
      </w:r>
      <w:r w:rsidR="00C474C1">
        <w:t xml:space="preserve"> ! </w:t>
      </w:r>
      <w:r w:rsidR="00C52F4A" w:rsidRPr="00605EB6">
        <w:t>murmura-t-elle</w:t>
      </w:r>
      <w:r w:rsidR="00C474C1">
        <w:t xml:space="preserve">, </w:t>
      </w:r>
      <w:r w:rsidR="00C52F4A" w:rsidRPr="00605EB6">
        <w:t>je ne veux pas tomber malade</w:t>
      </w:r>
      <w:r w:rsidR="00C474C1">
        <w:t xml:space="preserve"> ; </w:t>
      </w:r>
      <w:r w:rsidR="00C52F4A" w:rsidRPr="00605EB6">
        <w:t>j</w:t>
      </w:r>
      <w:r w:rsidR="00C474C1">
        <w:t>’</w:t>
      </w:r>
      <w:r w:rsidR="00C52F4A" w:rsidRPr="00605EB6">
        <w:t>ai besoin de conserver ma force</w:t>
      </w:r>
      <w:r w:rsidR="00C474C1">
        <w:t xml:space="preserve">, </w:t>
      </w:r>
      <w:r w:rsidR="00C52F4A" w:rsidRPr="00605EB6">
        <w:t>toutes mes forces</w:t>
      </w:r>
      <w:r w:rsidR="00C474C1">
        <w:t>.</w:t>
      </w:r>
    </w:p>
    <w:p w14:paraId="642A33D6" w14:textId="77777777" w:rsidR="00C474C1" w:rsidRDefault="00C52F4A" w:rsidP="00C52F4A">
      <w:r w:rsidRPr="00605EB6">
        <w:t>Elle s</w:t>
      </w:r>
      <w:r w:rsidR="00C474C1">
        <w:t>’</w:t>
      </w:r>
      <w:r w:rsidRPr="00605EB6">
        <w:t>était enfermée</w:t>
      </w:r>
      <w:r w:rsidR="00C474C1">
        <w:t xml:space="preserve">, </w:t>
      </w:r>
      <w:r w:rsidRPr="00605EB6">
        <w:t>elle n</w:t>
      </w:r>
      <w:r w:rsidR="00C474C1">
        <w:t>’</w:t>
      </w:r>
      <w:r w:rsidRPr="00605EB6">
        <w:t>appela point sa femme de chambre</w:t>
      </w:r>
      <w:r w:rsidR="00C474C1">
        <w:t xml:space="preserve">. </w:t>
      </w:r>
      <w:r w:rsidRPr="00605EB6">
        <w:t>Elle se déshabilla</w:t>
      </w:r>
      <w:r w:rsidR="00C474C1">
        <w:t xml:space="preserve">, </w:t>
      </w:r>
      <w:r w:rsidRPr="00605EB6">
        <w:t>fit sa toilette de nuit et se mit au lit</w:t>
      </w:r>
      <w:r w:rsidR="00C474C1">
        <w:t xml:space="preserve">. </w:t>
      </w:r>
      <w:r w:rsidRPr="00605EB6">
        <w:t>Elle ne tarda pas à se trouver mieux</w:t>
      </w:r>
      <w:r w:rsidR="00C474C1">
        <w:t>.</w:t>
      </w:r>
    </w:p>
    <w:p w14:paraId="7FE02722" w14:textId="1E46523B" w:rsidR="00C474C1" w:rsidRDefault="0094609C" w:rsidP="00C52F4A">
      <w:r>
        <w:t>— </w:t>
      </w:r>
      <w:r w:rsidR="00C52F4A" w:rsidRPr="00605EB6">
        <w:t>Ce ne sera rien</w:t>
      </w:r>
      <w:r w:rsidR="00C474C1">
        <w:t xml:space="preserve">, </w:t>
      </w:r>
      <w:r w:rsidR="00C52F4A" w:rsidRPr="00605EB6">
        <w:t>se dit-elle</w:t>
      </w:r>
      <w:r w:rsidR="00C474C1">
        <w:t>.</w:t>
      </w:r>
    </w:p>
    <w:p w14:paraId="1BDADE19" w14:textId="77777777" w:rsidR="00C474C1" w:rsidRDefault="00C52F4A" w:rsidP="00C52F4A">
      <w:r w:rsidRPr="00605EB6">
        <w:t>Mais il lui fut impossible de s</w:t>
      </w:r>
      <w:r w:rsidR="00C474C1">
        <w:t>’</w:t>
      </w:r>
      <w:r w:rsidRPr="00605EB6">
        <w:t>endormir</w:t>
      </w:r>
      <w:r w:rsidR="00C474C1">
        <w:t xml:space="preserve">. </w:t>
      </w:r>
      <w:r w:rsidRPr="00605EB6">
        <w:t>Elle entendit rentrer le baron et Pedro</w:t>
      </w:r>
      <w:r w:rsidR="00C474C1">
        <w:t xml:space="preserve">, </w:t>
      </w:r>
      <w:r w:rsidRPr="00605EB6">
        <w:t>puis fermer les portes et les persiennes</w:t>
      </w:r>
      <w:r w:rsidR="00C474C1">
        <w:t xml:space="preserve">. </w:t>
      </w:r>
      <w:r w:rsidRPr="00605EB6">
        <w:t>Le silence se fit partout</w:t>
      </w:r>
      <w:r w:rsidR="00C474C1">
        <w:t xml:space="preserve">. </w:t>
      </w:r>
      <w:r w:rsidRPr="00605EB6">
        <w:t>Jusqu</w:t>
      </w:r>
      <w:r w:rsidR="00C474C1">
        <w:t>’</w:t>
      </w:r>
      <w:r w:rsidRPr="00605EB6">
        <w:t>à l</w:t>
      </w:r>
      <w:r w:rsidR="00C474C1">
        <w:t>’</w:t>
      </w:r>
      <w:r w:rsidRPr="00605EB6">
        <w:t>aube</w:t>
      </w:r>
      <w:r w:rsidR="00C474C1">
        <w:t xml:space="preserve">, </w:t>
      </w:r>
      <w:r w:rsidRPr="00605EB6">
        <w:t>elle compta toutes les heures</w:t>
      </w:r>
      <w:r w:rsidR="00C474C1">
        <w:t xml:space="preserve">. </w:t>
      </w:r>
      <w:r w:rsidRPr="00605EB6">
        <w:t>Mais elle n</w:t>
      </w:r>
      <w:r w:rsidR="00C474C1">
        <w:t>’</w:t>
      </w:r>
      <w:r w:rsidRPr="00605EB6">
        <w:t>était plus aussi agitée</w:t>
      </w:r>
      <w:r w:rsidR="00C474C1">
        <w:t xml:space="preserve">, </w:t>
      </w:r>
      <w:r w:rsidRPr="00605EB6">
        <w:t>le calme était rétabli dans son esprit</w:t>
      </w:r>
      <w:r w:rsidR="00C474C1">
        <w:t xml:space="preserve">. </w:t>
      </w:r>
      <w:r w:rsidRPr="00605EB6">
        <w:t>Alors</w:t>
      </w:r>
      <w:r w:rsidR="00C474C1">
        <w:t xml:space="preserve">, </w:t>
      </w:r>
      <w:r w:rsidRPr="00605EB6">
        <w:t>vaincue par la fatigue</w:t>
      </w:r>
      <w:r w:rsidR="00C474C1">
        <w:t xml:space="preserve">, </w:t>
      </w:r>
      <w:r w:rsidRPr="00605EB6">
        <w:t>le corps brisé par les émotions de la journée</w:t>
      </w:r>
      <w:r w:rsidR="00C474C1">
        <w:t xml:space="preserve">, </w:t>
      </w:r>
      <w:r w:rsidRPr="00605EB6">
        <w:t>ses yeux se fermèrent</w:t>
      </w:r>
      <w:r w:rsidR="00C474C1">
        <w:t>.</w:t>
      </w:r>
    </w:p>
    <w:p w14:paraId="7A8BF7AD" w14:textId="77777777" w:rsidR="00C474C1" w:rsidRDefault="00C52F4A" w:rsidP="00C52F4A">
      <w:r w:rsidRPr="00CD5208">
        <w:t>Comme sa mère</w:t>
      </w:r>
      <w:r w:rsidR="00C474C1">
        <w:t xml:space="preserve">, </w:t>
      </w:r>
      <w:r w:rsidRPr="00CD5208">
        <w:t>Henriette avait eu une nuit d</w:t>
      </w:r>
      <w:r w:rsidR="00C474C1">
        <w:t>’</w:t>
      </w:r>
      <w:r w:rsidRPr="00CD5208">
        <w:t>insomnie et avait pleuré longuement</w:t>
      </w:r>
      <w:r w:rsidR="00C474C1">
        <w:t xml:space="preserve">, </w:t>
      </w:r>
      <w:r w:rsidRPr="00CD5208">
        <w:t>roulant sa tête endolorie</w:t>
      </w:r>
      <w:r w:rsidR="00C474C1">
        <w:t xml:space="preserve">, </w:t>
      </w:r>
      <w:r w:rsidRPr="00CD5208">
        <w:t>brûlante</w:t>
      </w:r>
      <w:r w:rsidR="00C474C1">
        <w:t xml:space="preserve">, </w:t>
      </w:r>
      <w:r w:rsidRPr="00CD5208">
        <w:t>sur l</w:t>
      </w:r>
      <w:r w:rsidR="00C474C1">
        <w:t>’</w:t>
      </w:r>
      <w:r w:rsidRPr="00CD5208">
        <w:t>oreiller</w:t>
      </w:r>
      <w:r w:rsidR="00C474C1">
        <w:t xml:space="preserve">. </w:t>
      </w:r>
      <w:r w:rsidRPr="00CD5208">
        <w:t>Hélas</w:t>
      </w:r>
      <w:r w:rsidR="00C474C1">
        <w:t xml:space="preserve"> ! </w:t>
      </w:r>
      <w:r w:rsidRPr="00CD5208">
        <w:t>elle ne pouvait que gémir</w:t>
      </w:r>
      <w:r w:rsidR="00C474C1">
        <w:t xml:space="preserve">. </w:t>
      </w:r>
      <w:r w:rsidRPr="00CD5208">
        <w:t>Les terribles paroles de son père ne sortaient pas de sa pensée</w:t>
      </w:r>
      <w:r w:rsidR="00C474C1">
        <w:t xml:space="preserve">. </w:t>
      </w:r>
      <w:r w:rsidRPr="00CD5208">
        <w:t>Pouvait-elle soupçonner que le baron l</w:t>
      </w:r>
      <w:r w:rsidR="00C474C1">
        <w:t>’</w:t>
      </w:r>
      <w:r w:rsidRPr="00CD5208">
        <w:t>eût trompée</w:t>
      </w:r>
      <w:r w:rsidR="00C474C1">
        <w:t xml:space="preserve">, </w:t>
      </w:r>
      <w:r w:rsidRPr="00CD5208">
        <w:t>qu</w:t>
      </w:r>
      <w:r w:rsidR="00C474C1">
        <w:t>’</w:t>
      </w:r>
      <w:r w:rsidRPr="00CD5208">
        <w:t>il l</w:t>
      </w:r>
      <w:r w:rsidR="00C474C1">
        <w:t>’</w:t>
      </w:r>
      <w:r w:rsidRPr="00CD5208">
        <w:t>avait effrayée</w:t>
      </w:r>
      <w:r w:rsidR="00C474C1">
        <w:t xml:space="preserve">, </w:t>
      </w:r>
      <w:r w:rsidRPr="00CD5208">
        <w:t>comme</w:t>
      </w:r>
      <w:r w:rsidRPr="00605EB6">
        <w:t xml:space="preserve"> le disait sa mère</w:t>
      </w:r>
      <w:r w:rsidR="00C474C1">
        <w:t xml:space="preserve">, </w:t>
      </w:r>
      <w:r w:rsidRPr="00605EB6">
        <w:t>pour lui arracher son consentement</w:t>
      </w:r>
      <w:r w:rsidR="00C474C1">
        <w:t xml:space="preserve"> ? </w:t>
      </w:r>
      <w:r w:rsidRPr="00605EB6">
        <w:t>Non</w:t>
      </w:r>
      <w:r w:rsidR="00C474C1">
        <w:t xml:space="preserve">. </w:t>
      </w:r>
      <w:r w:rsidRPr="00605EB6">
        <w:t>Cette idée ne lui vint même pas</w:t>
      </w:r>
      <w:r w:rsidR="00C474C1">
        <w:t xml:space="preserve">. </w:t>
      </w:r>
      <w:r w:rsidRPr="00605EB6">
        <w:t>Son père lui avait dit</w:t>
      </w:r>
      <w:r w:rsidR="00C474C1">
        <w:t> : « </w:t>
      </w:r>
      <w:r w:rsidRPr="00605EB6">
        <w:t>Si vous ne nous sauvez pas</w:t>
      </w:r>
      <w:r w:rsidR="00C474C1">
        <w:t xml:space="preserve">, </w:t>
      </w:r>
      <w:r w:rsidRPr="00605EB6">
        <w:t>nous sommes tous perdus</w:t>
      </w:r>
      <w:r w:rsidR="00C474C1">
        <w:t> ! »</w:t>
      </w:r>
      <w:r w:rsidRPr="00605EB6">
        <w:t xml:space="preserve"> Elle le croyait</w:t>
      </w:r>
      <w:r w:rsidR="00C474C1">
        <w:t xml:space="preserve">. </w:t>
      </w:r>
      <w:r w:rsidRPr="00605EB6">
        <w:t>Elle devait épouser Pedro Castora</w:t>
      </w:r>
      <w:r w:rsidR="00C474C1">
        <w:t xml:space="preserve">. </w:t>
      </w:r>
      <w:r w:rsidRPr="00605EB6">
        <w:t>Il fallait qu</w:t>
      </w:r>
      <w:r w:rsidR="00C474C1">
        <w:t>’</w:t>
      </w:r>
      <w:r w:rsidRPr="00605EB6">
        <w:t>elle se sacrifiât</w:t>
      </w:r>
      <w:r w:rsidR="00C474C1">
        <w:t xml:space="preserve">. </w:t>
      </w:r>
      <w:r w:rsidRPr="00605EB6">
        <w:t>Elle se sacrifiait</w:t>
      </w:r>
      <w:r w:rsidR="00C474C1">
        <w:t xml:space="preserve">, </w:t>
      </w:r>
      <w:r w:rsidRPr="00605EB6">
        <w:t>et sa mère ne devait pas le savoir</w:t>
      </w:r>
      <w:r w:rsidR="00C474C1">
        <w:t> !</w:t>
      </w:r>
    </w:p>
    <w:p w14:paraId="127ED07B" w14:textId="77777777" w:rsidR="00C474C1" w:rsidRDefault="00C52F4A" w:rsidP="00C52F4A">
      <w:r w:rsidRPr="00605EB6">
        <w:t>Elle sauvait son père du suicide</w:t>
      </w:r>
      <w:r w:rsidR="00C474C1">
        <w:t xml:space="preserve">, </w:t>
      </w:r>
      <w:r w:rsidRPr="00605EB6">
        <w:t>son frère du déshonneur</w:t>
      </w:r>
      <w:r w:rsidR="00C474C1">
        <w:t xml:space="preserve">, </w:t>
      </w:r>
      <w:r w:rsidRPr="00605EB6">
        <w:t>éloignait de sa mère une douleur mortelle</w:t>
      </w:r>
      <w:r w:rsidR="00C474C1">
        <w:t xml:space="preserve"> ; </w:t>
      </w:r>
      <w:r w:rsidRPr="00605EB6">
        <w:t>elle les sauvait tous les trois</w:t>
      </w:r>
      <w:r w:rsidR="00C474C1">
        <w:t xml:space="preserve"> ; </w:t>
      </w:r>
      <w:r w:rsidRPr="00605EB6">
        <w:t>elle seule était perdue</w:t>
      </w:r>
      <w:r w:rsidR="00C474C1">
        <w:t xml:space="preserve">, </w:t>
      </w:r>
      <w:r w:rsidRPr="00605EB6">
        <w:t>car elle voyait l</w:t>
      </w:r>
      <w:r w:rsidR="00C474C1">
        <w:t>’</w:t>
      </w:r>
      <w:r w:rsidRPr="00605EB6">
        <w:t>abîme dans lequel elle allait se précipiter</w:t>
      </w:r>
      <w:r w:rsidR="00C474C1">
        <w:t xml:space="preserve">. </w:t>
      </w:r>
      <w:r w:rsidRPr="00605EB6">
        <w:t>Il le fallait</w:t>
      </w:r>
      <w:r w:rsidR="00C474C1">
        <w:t xml:space="preserve">. </w:t>
      </w:r>
      <w:r w:rsidRPr="00605EB6">
        <w:t>Elle était résignée</w:t>
      </w:r>
      <w:r w:rsidR="00C474C1">
        <w:t xml:space="preserve">. </w:t>
      </w:r>
      <w:r w:rsidRPr="00605EB6">
        <w:t>Hélas</w:t>
      </w:r>
      <w:r w:rsidR="00C474C1">
        <w:t xml:space="preserve"> ! </w:t>
      </w:r>
      <w:r w:rsidRPr="00605EB6">
        <w:t>elle voyait s</w:t>
      </w:r>
      <w:r w:rsidR="00C474C1">
        <w:t>’</w:t>
      </w:r>
      <w:r w:rsidRPr="00605EB6">
        <w:t>envoler toutes ses illusions</w:t>
      </w:r>
      <w:r w:rsidR="00C474C1">
        <w:t xml:space="preserve">, </w:t>
      </w:r>
      <w:r w:rsidRPr="00605EB6">
        <w:t>tous ses rêves de bonheur et leur criait</w:t>
      </w:r>
      <w:r w:rsidR="00C474C1">
        <w:t xml:space="preserve"> : </w:t>
      </w:r>
      <w:r w:rsidRPr="00605EB6">
        <w:t>Adieu</w:t>
      </w:r>
      <w:r w:rsidR="00C474C1">
        <w:t xml:space="preserve"> ! </w:t>
      </w:r>
      <w:r w:rsidRPr="00605EB6">
        <w:t>en les suivant au fond de l</w:t>
      </w:r>
      <w:r w:rsidR="00C474C1">
        <w:t>’</w:t>
      </w:r>
      <w:r w:rsidRPr="00605EB6">
        <w:t>ombre où ils disparaissaient</w:t>
      </w:r>
      <w:r w:rsidR="00C474C1">
        <w:t>.</w:t>
      </w:r>
    </w:p>
    <w:p w14:paraId="69534348" w14:textId="77777777" w:rsidR="00C474C1" w:rsidRDefault="00C52F4A" w:rsidP="00C52F4A">
      <w:r w:rsidRPr="00605EB6">
        <w:lastRenderedPageBreak/>
        <w:t>Il était plus de dix heures lorsque la baronne se leva</w:t>
      </w:r>
      <w:r w:rsidR="00C474C1">
        <w:t xml:space="preserve">. </w:t>
      </w:r>
      <w:r w:rsidRPr="00605EB6">
        <w:t>À part la lourdeur de tête qui persistait</w:t>
      </w:r>
      <w:r w:rsidR="00C474C1">
        <w:t xml:space="preserve">, </w:t>
      </w:r>
      <w:r w:rsidRPr="00605EB6">
        <w:t>le malaise de la veille n</w:t>
      </w:r>
      <w:r w:rsidR="00C474C1">
        <w:t>’</w:t>
      </w:r>
      <w:r w:rsidRPr="00605EB6">
        <w:t>existait plus</w:t>
      </w:r>
      <w:r w:rsidR="00C474C1">
        <w:t xml:space="preserve">. </w:t>
      </w:r>
      <w:r w:rsidRPr="00605EB6">
        <w:t>Elle sonna sa femme de chambre</w:t>
      </w:r>
      <w:r w:rsidR="00C474C1">
        <w:t>.</w:t>
      </w:r>
    </w:p>
    <w:p w14:paraId="1E392A25" w14:textId="039830CD" w:rsidR="00C474C1" w:rsidRDefault="0094609C" w:rsidP="00C52F4A">
      <w:r>
        <w:t>— </w:t>
      </w:r>
      <w:r w:rsidR="00C52F4A" w:rsidRPr="00605EB6">
        <w:t>Ma fille est-elle déjà descendue</w:t>
      </w:r>
      <w:r w:rsidR="00C474C1">
        <w:t xml:space="preserve"> ? </w:t>
      </w:r>
      <w:r w:rsidR="00C52F4A" w:rsidRPr="00605EB6">
        <w:t>demanda-t-elle</w:t>
      </w:r>
      <w:r w:rsidR="00C474C1">
        <w:t>.</w:t>
      </w:r>
    </w:p>
    <w:p w14:paraId="6E2183ED" w14:textId="6A56847B" w:rsidR="00C474C1" w:rsidRDefault="0094609C" w:rsidP="00C52F4A">
      <w:r>
        <w:t>— </w:t>
      </w:r>
      <w:r w:rsidR="00C52F4A" w:rsidRPr="00605EB6">
        <w:t>Mademoiselle est encore dans sa chambre</w:t>
      </w:r>
      <w:r w:rsidR="00C474C1">
        <w:t xml:space="preserve"> : </w:t>
      </w:r>
      <w:r w:rsidR="00C52F4A" w:rsidRPr="00605EB6">
        <w:t>elle vient seulement de se lever</w:t>
      </w:r>
      <w:r w:rsidR="00C474C1">
        <w:t>.</w:t>
      </w:r>
    </w:p>
    <w:p w14:paraId="1D804263" w14:textId="771C14F2" w:rsidR="00C474C1" w:rsidRDefault="0094609C" w:rsidP="00C52F4A">
      <w:r>
        <w:t>— </w:t>
      </w:r>
      <w:r w:rsidR="00C52F4A" w:rsidRPr="00605EB6">
        <w:t>Henriette</w:t>
      </w:r>
      <w:r w:rsidR="00C474C1">
        <w:t xml:space="preserve">, </w:t>
      </w:r>
      <w:r w:rsidR="00C52F4A" w:rsidRPr="00605EB6">
        <w:t>comme moi</w:t>
      </w:r>
      <w:r w:rsidR="00C474C1">
        <w:t xml:space="preserve">, </w:t>
      </w:r>
      <w:r w:rsidR="00C52F4A" w:rsidRPr="00605EB6">
        <w:t>ce matin</w:t>
      </w:r>
      <w:r w:rsidR="00C474C1">
        <w:t xml:space="preserve">, </w:t>
      </w:r>
      <w:r w:rsidR="00C52F4A" w:rsidRPr="00605EB6">
        <w:t>est peu matinale</w:t>
      </w:r>
      <w:r w:rsidR="00C474C1">
        <w:t>.</w:t>
      </w:r>
    </w:p>
    <w:p w14:paraId="2488E4B7" w14:textId="5148903D" w:rsidR="00C474C1" w:rsidRDefault="00C52F4A" w:rsidP="00C52F4A">
      <w:r w:rsidRPr="00605EB6">
        <w:t>Avec l</w:t>
      </w:r>
      <w:r w:rsidR="00C474C1">
        <w:t>’</w:t>
      </w:r>
      <w:r w:rsidRPr="00605EB6">
        <w:t>aide de sa femme de chambre elle s</w:t>
      </w:r>
      <w:r w:rsidR="00C474C1">
        <w:t>’</w:t>
      </w:r>
      <w:r w:rsidRPr="00605EB6">
        <w:t>habilla</w:t>
      </w:r>
      <w:r w:rsidR="00C474C1">
        <w:t xml:space="preserve">, </w:t>
      </w:r>
      <w:r w:rsidRPr="00605EB6">
        <w:t xml:space="preserve">puis descendit au salon où elle trouva </w:t>
      </w:r>
      <w:r w:rsidR="00C474C1">
        <w:t>M. de </w:t>
      </w:r>
      <w:r w:rsidRPr="00605EB6">
        <w:t>Simaise</w:t>
      </w:r>
      <w:r w:rsidR="00C474C1">
        <w:t xml:space="preserve">. </w:t>
      </w:r>
      <w:r w:rsidRPr="00605EB6">
        <w:t>Ils échangèrent un salut glacial</w:t>
      </w:r>
      <w:r w:rsidR="00C474C1">
        <w:t xml:space="preserve">. </w:t>
      </w:r>
      <w:r w:rsidRPr="00605EB6">
        <w:t>Le baron plia le journal qu</w:t>
      </w:r>
      <w:r w:rsidR="00C474C1">
        <w:t>’</w:t>
      </w:r>
      <w:r w:rsidRPr="00605EB6">
        <w:t>il lisait</w:t>
      </w:r>
      <w:r w:rsidR="00C474C1">
        <w:t xml:space="preserve">, </w:t>
      </w:r>
      <w:r w:rsidRPr="00605EB6">
        <w:t>puis regardant sournoisement sa femme</w:t>
      </w:r>
      <w:r w:rsidR="00C474C1">
        <w:t> :</w:t>
      </w:r>
    </w:p>
    <w:p w14:paraId="4A50229D" w14:textId="76EA63B6" w:rsidR="00C474C1" w:rsidRDefault="0094609C" w:rsidP="00C52F4A">
      <w:r>
        <w:t>— </w:t>
      </w:r>
      <w:r w:rsidR="00C474C1">
        <w:t>M. </w:t>
      </w:r>
      <w:r w:rsidR="00C52F4A" w:rsidRPr="00605EB6">
        <w:t>Pedro Castora devait partir à huit heures</w:t>
      </w:r>
      <w:r w:rsidR="00C474C1">
        <w:t xml:space="preserve">, </w:t>
      </w:r>
      <w:r w:rsidR="00C52F4A" w:rsidRPr="00605EB6">
        <w:t>dit-il</w:t>
      </w:r>
      <w:r w:rsidR="00C474C1">
        <w:t xml:space="preserve"> ; </w:t>
      </w:r>
      <w:r w:rsidR="00C52F4A" w:rsidRPr="00605EB6">
        <w:t>il a attendu jusqu</w:t>
      </w:r>
      <w:r w:rsidR="00C474C1">
        <w:t>’</w:t>
      </w:r>
      <w:r w:rsidR="00C52F4A" w:rsidRPr="00605EB6">
        <w:t>à neuf heures et demie</w:t>
      </w:r>
      <w:r w:rsidR="00C474C1">
        <w:t xml:space="preserve">, </w:t>
      </w:r>
      <w:r w:rsidR="00C52F4A" w:rsidRPr="00605EB6">
        <w:t>espérant toujours que vous alliez descendre</w:t>
      </w:r>
      <w:r w:rsidR="00C474C1">
        <w:t xml:space="preserve"> ; </w:t>
      </w:r>
      <w:r w:rsidR="00C52F4A" w:rsidRPr="00605EB6">
        <w:t>enfin</w:t>
      </w:r>
      <w:r w:rsidR="00C474C1">
        <w:t xml:space="preserve">, </w:t>
      </w:r>
      <w:r w:rsidR="00C52F4A" w:rsidRPr="00605EB6">
        <w:t>ne voulant pas absolument qu</w:t>
      </w:r>
      <w:r w:rsidR="00C474C1">
        <w:t>’</w:t>
      </w:r>
      <w:r w:rsidR="00C52F4A" w:rsidRPr="00605EB6">
        <w:t>on troublât votre repos</w:t>
      </w:r>
      <w:r w:rsidR="00C474C1">
        <w:t xml:space="preserve">, </w:t>
      </w:r>
      <w:r w:rsidR="00C52F4A" w:rsidRPr="00605EB6">
        <w:t>il est parti</w:t>
      </w:r>
      <w:r w:rsidR="00C474C1">
        <w:t xml:space="preserve">, </w:t>
      </w:r>
      <w:r w:rsidR="00C52F4A" w:rsidRPr="00605EB6">
        <w:t>me priant de vous présenter ses hommages respectueux</w:t>
      </w:r>
      <w:r w:rsidR="00C474C1">
        <w:t xml:space="preserve">, </w:t>
      </w:r>
      <w:r w:rsidR="00C52F4A" w:rsidRPr="00605EB6">
        <w:t>de vous transmettre l</w:t>
      </w:r>
      <w:r w:rsidR="00C474C1">
        <w:t>’</w:t>
      </w:r>
      <w:r w:rsidR="00C52F4A" w:rsidRPr="00605EB6">
        <w:t>expression de sa gratitude</w:t>
      </w:r>
      <w:r w:rsidR="00C474C1">
        <w:t>…</w:t>
      </w:r>
    </w:p>
    <w:p w14:paraId="3E760BDD" w14:textId="364386E2" w:rsidR="00C474C1" w:rsidRDefault="0094609C" w:rsidP="00C52F4A">
      <w:r>
        <w:t>— </w:t>
      </w:r>
      <w:r w:rsidR="00C52F4A" w:rsidRPr="00605EB6">
        <w:t>Merci</w:t>
      </w:r>
      <w:r w:rsidR="00C474C1">
        <w:t xml:space="preserve"> ! </w:t>
      </w:r>
      <w:r w:rsidR="00C52F4A" w:rsidRPr="00605EB6">
        <w:t>répondit sèchement la baronne</w:t>
      </w:r>
      <w:r w:rsidR="00C474C1">
        <w:t>.</w:t>
      </w:r>
    </w:p>
    <w:p w14:paraId="3579003E" w14:textId="583A4C40" w:rsidR="00C474C1" w:rsidRDefault="0094609C" w:rsidP="00C52F4A">
      <w:r>
        <w:t>— </w:t>
      </w:r>
      <w:r w:rsidR="00C52F4A" w:rsidRPr="00605EB6">
        <w:t>Nous le verrons revenir mercredi prochain</w:t>
      </w:r>
      <w:r w:rsidR="00C474C1">
        <w:t xml:space="preserve">, </w:t>
      </w:r>
      <w:r w:rsidR="00C52F4A" w:rsidRPr="00605EB6">
        <w:t>c</w:t>
      </w:r>
      <w:r w:rsidR="00C474C1">
        <w:t>’</w:t>
      </w:r>
      <w:r w:rsidR="00C52F4A" w:rsidRPr="00605EB6">
        <w:t>est-à-dire dans six jours</w:t>
      </w:r>
      <w:r w:rsidR="00C474C1">
        <w:t>.</w:t>
      </w:r>
    </w:p>
    <w:p w14:paraId="0C8A54F1" w14:textId="4ABF5E73" w:rsidR="00C474C1" w:rsidRDefault="0094609C" w:rsidP="00C52F4A">
      <w:r>
        <w:t>— </w:t>
      </w:r>
      <w:r w:rsidR="00C52F4A" w:rsidRPr="00605EB6">
        <w:t>Vous serez seul ici pour le recevoir</w:t>
      </w:r>
      <w:r w:rsidR="00C474C1">
        <w:t xml:space="preserve">, </w:t>
      </w:r>
      <w:r w:rsidR="00C52F4A" w:rsidRPr="00605EB6">
        <w:t>monsieur</w:t>
      </w:r>
      <w:r w:rsidR="00C474C1">
        <w:t>.</w:t>
      </w:r>
    </w:p>
    <w:p w14:paraId="62AB99F8" w14:textId="77777777" w:rsidR="00C474C1" w:rsidRDefault="00C52F4A" w:rsidP="00C52F4A">
      <w:r w:rsidRPr="00605EB6">
        <w:t>De Simaise resta un instant interloqué</w:t>
      </w:r>
      <w:r w:rsidR="00C474C1">
        <w:t>.</w:t>
      </w:r>
    </w:p>
    <w:p w14:paraId="38C89722" w14:textId="07D102D3" w:rsidR="00C474C1" w:rsidRDefault="0094609C" w:rsidP="00C52F4A">
      <w:r>
        <w:t>— </w:t>
      </w:r>
      <w:r w:rsidR="00C52F4A" w:rsidRPr="00605EB6">
        <w:t>Ah</w:t>
      </w:r>
      <w:r w:rsidR="00C474C1">
        <w:t xml:space="preserve"> ! </w:t>
      </w:r>
      <w:r w:rsidR="00C52F4A" w:rsidRPr="00605EB6">
        <w:t>fit-il</w:t>
      </w:r>
      <w:r w:rsidR="00C474C1">
        <w:t xml:space="preserve">. </w:t>
      </w:r>
      <w:r w:rsidR="00C52F4A" w:rsidRPr="00605EB6">
        <w:t>Et comment cela</w:t>
      </w:r>
      <w:r w:rsidR="00C474C1">
        <w:t> ?</w:t>
      </w:r>
    </w:p>
    <w:p w14:paraId="719E158A" w14:textId="7BDE1753" w:rsidR="00C474C1" w:rsidRDefault="0094609C" w:rsidP="00C52F4A">
      <w:r>
        <w:t>— </w:t>
      </w:r>
      <w:r w:rsidR="00C52F4A" w:rsidRPr="00605EB6">
        <w:t>Ma fille et moi nous ne serons plus à Vaucourt</w:t>
      </w:r>
      <w:r w:rsidR="00C474C1">
        <w:t>.</w:t>
      </w:r>
    </w:p>
    <w:p w14:paraId="0773F0D7" w14:textId="194DCB16" w:rsidR="00C474C1" w:rsidRDefault="0094609C" w:rsidP="00C52F4A">
      <w:r>
        <w:t>— </w:t>
      </w:r>
      <w:r w:rsidR="00C52F4A" w:rsidRPr="00605EB6">
        <w:t>Bah</w:t>
      </w:r>
      <w:r w:rsidR="00C474C1">
        <w:t xml:space="preserve"> ! </w:t>
      </w:r>
      <w:r w:rsidR="00C52F4A" w:rsidRPr="00605EB6">
        <w:t>à peine revenue d</w:t>
      </w:r>
      <w:r w:rsidR="00C474C1">
        <w:t>’</w:t>
      </w:r>
      <w:r w:rsidR="00C52F4A" w:rsidRPr="00605EB6">
        <w:t>un long voyage</w:t>
      </w:r>
      <w:r w:rsidR="00C474C1">
        <w:t xml:space="preserve">, </w:t>
      </w:r>
      <w:r w:rsidR="00C52F4A" w:rsidRPr="00605EB6">
        <w:t>allez-vous si vite en entreprendre un autre</w:t>
      </w:r>
      <w:r w:rsidR="00C474C1">
        <w:t> ?</w:t>
      </w:r>
    </w:p>
    <w:p w14:paraId="28CD0673" w14:textId="14A451C6" w:rsidR="00C474C1" w:rsidRDefault="0094609C" w:rsidP="00C52F4A">
      <w:r>
        <w:lastRenderedPageBreak/>
        <w:t>— </w:t>
      </w:r>
      <w:r w:rsidR="00C52F4A" w:rsidRPr="00605EB6">
        <w:t>Oui</w:t>
      </w:r>
      <w:r w:rsidR="00C474C1">
        <w:t>.</w:t>
      </w:r>
    </w:p>
    <w:p w14:paraId="4736F404" w14:textId="385FD876" w:rsidR="00C474C1" w:rsidRDefault="0094609C" w:rsidP="00C52F4A">
      <w:r>
        <w:t>— </w:t>
      </w:r>
      <w:r w:rsidR="00C52F4A" w:rsidRPr="00605EB6">
        <w:t>Quand comptez-vous partir</w:t>
      </w:r>
      <w:r w:rsidR="00C474C1">
        <w:t> ?</w:t>
      </w:r>
    </w:p>
    <w:p w14:paraId="78E2EC8F" w14:textId="2A58FABD" w:rsidR="00C474C1" w:rsidRDefault="0094609C" w:rsidP="00C52F4A">
      <w:r>
        <w:t>— </w:t>
      </w:r>
      <w:r w:rsidR="00C52F4A" w:rsidRPr="00605EB6">
        <w:t>Le plus tôt possible</w:t>
      </w:r>
      <w:r w:rsidR="00C474C1">
        <w:t xml:space="preserve"> : </w:t>
      </w:r>
      <w:r w:rsidR="00C52F4A" w:rsidRPr="00605EB6">
        <w:t>dans trois ou quatre jours</w:t>
      </w:r>
      <w:r w:rsidR="00C474C1">
        <w:t>.</w:t>
      </w:r>
    </w:p>
    <w:p w14:paraId="17086619" w14:textId="77777777" w:rsidR="00C474C1" w:rsidRDefault="00C52F4A" w:rsidP="00C52F4A">
      <w:r w:rsidRPr="00605EB6">
        <w:t>Le baron ébaucha un faux sourire</w:t>
      </w:r>
      <w:r w:rsidR="00C474C1">
        <w:t>.</w:t>
      </w:r>
    </w:p>
    <w:p w14:paraId="42BFED33" w14:textId="0A73188A" w:rsidR="00C474C1" w:rsidRDefault="0094609C" w:rsidP="00C52F4A">
      <w:r>
        <w:t>— </w:t>
      </w:r>
      <w:r w:rsidR="00C52F4A" w:rsidRPr="00605EB6">
        <w:t>C</w:t>
      </w:r>
      <w:r w:rsidR="00C474C1">
        <w:t>’</w:t>
      </w:r>
      <w:r w:rsidR="00C52F4A" w:rsidRPr="00605EB6">
        <w:t>est bien</w:t>
      </w:r>
      <w:r w:rsidR="00C474C1">
        <w:t xml:space="preserve">, </w:t>
      </w:r>
      <w:r w:rsidR="00C52F4A" w:rsidRPr="00605EB6">
        <w:t>pensa-t-il</w:t>
      </w:r>
      <w:r w:rsidR="00C474C1">
        <w:t xml:space="preserve">, </w:t>
      </w:r>
      <w:r w:rsidR="00C52F4A" w:rsidRPr="00605EB6">
        <w:t>nous mettrons ordre à cela</w:t>
      </w:r>
      <w:r w:rsidR="00C474C1">
        <w:t>.</w:t>
      </w:r>
    </w:p>
    <w:p w14:paraId="6B74911A" w14:textId="77777777" w:rsidR="00C474C1" w:rsidRDefault="00C52F4A" w:rsidP="00C52F4A">
      <w:r w:rsidRPr="00605EB6">
        <w:t>Il reprit à haute voix</w:t>
      </w:r>
      <w:r w:rsidR="00C474C1">
        <w:t> :</w:t>
      </w:r>
    </w:p>
    <w:p w14:paraId="0AA98C5E" w14:textId="0124B750" w:rsidR="00C474C1" w:rsidRDefault="0094609C" w:rsidP="00C52F4A">
      <w:r>
        <w:t>— </w:t>
      </w:r>
      <w:r w:rsidR="00C52F4A" w:rsidRPr="00605EB6">
        <w:t>Un départ si précipité ressemble à une fuite</w:t>
      </w:r>
      <w:r w:rsidR="00C474C1">
        <w:t>.</w:t>
      </w:r>
    </w:p>
    <w:p w14:paraId="6F9DA0DC" w14:textId="25453489" w:rsidR="00C474C1" w:rsidRDefault="0094609C" w:rsidP="00C52F4A">
      <w:r>
        <w:t>— </w:t>
      </w:r>
      <w:r w:rsidR="00C52F4A" w:rsidRPr="00605EB6">
        <w:t>Eh bien</w:t>
      </w:r>
      <w:r w:rsidR="00C474C1">
        <w:t xml:space="preserve">, </w:t>
      </w:r>
      <w:r w:rsidR="00C52F4A" w:rsidRPr="00605EB6">
        <w:t>oui</w:t>
      </w:r>
      <w:r w:rsidR="00C474C1">
        <w:t xml:space="preserve">, </w:t>
      </w:r>
      <w:r w:rsidR="00C52F4A" w:rsidRPr="00605EB6">
        <w:t>riposta la baronne</w:t>
      </w:r>
      <w:r w:rsidR="00C474C1">
        <w:t xml:space="preserve">, </w:t>
      </w:r>
      <w:r w:rsidR="00C52F4A" w:rsidRPr="00605EB6">
        <w:t>ne pouvant plus se contenir</w:t>
      </w:r>
      <w:r w:rsidR="00C474C1">
        <w:t xml:space="preserve">, </w:t>
      </w:r>
      <w:r w:rsidR="00C52F4A" w:rsidRPr="00605EB6">
        <w:t>nous fuyons</w:t>
      </w:r>
      <w:r w:rsidR="00C474C1">
        <w:t xml:space="preserve">, </w:t>
      </w:r>
      <w:r w:rsidR="00C52F4A" w:rsidRPr="00605EB6">
        <w:t>ma fille et moi</w:t>
      </w:r>
      <w:r w:rsidR="00C474C1">
        <w:t xml:space="preserve">, </w:t>
      </w:r>
      <w:r w:rsidR="00C52F4A" w:rsidRPr="00605EB6">
        <w:t>et c</w:t>
      </w:r>
      <w:r w:rsidR="00C474C1">
        <w:t>’</w:t>
      </w:r>
      <w:r w:rsidR="00C52F4A" w:rsidRPr="00605EB6">
        <w:t>est vous</w:t>
      </w:r>
      <w:r w:rsidR="00C474C1">
        <w:t xml:space="preserve">, </w:t>
      </w:r>
      <w:r w:rsidR="00C52F4A" w:rsidRPr="00605EB6">
        <w:t>entendez-vous</w:t>
      </w:r>
      <w:r w:rsidR="00C474C1">
        <w:t xml:space="preserve"> ? </w:t>
      </w:r>
      <w:r w:rsidR="00C52F4A" w:rsidRPr="00605EB6">
        <w:t>qui nous chassez de cette demeure d</w:t>
      </w:r>
      <w:r w:rsidR="00C474C1">
        <w:t>’</w:t>
      </w:r>
      <w:r w:rsidR="00C52F4A" w:rsidRPr="00605EB6">
        <w:t>où votre présence a fait disparaître la tranquillité</w:t>
      </w:r>
      <w:r w:rsidR="00C474C1">
        <w:t xml:space="preserve">, </w:t>
      </w:r>
      <w:r w:rsidR="00C52F4A" w:rsidRPr="00605EB6">
        <w:t>le bonheur</w:t>
      </w:r>
      <w:r w:rsidR="00C474C1">
        <w:t> !</w:t>
      </w:r>
    </w:p>
    <w:p w14:paraId="2E3B2399" w14:textId="0D92EF51" w:rsidR="00C474C1" w:rsidRDefault="0094609C" w:rsidP="00C52F4A">
      <w:r>
        <w:t>— </w:t>
      </w:r>
      <w:r w:rsidR="00C52F4A" w:rsidRPr="00605EB6">
        <w:t>En vérité</w:t>
      </w:r>
      <w:r w:rsidR="00C474C1">
        <w:t xml:space="preserve"> ! </w:t>
      </w:r>
      <w:r w:rsidR="00C52F4A" w:rsidRPr="00605EB6">
        <w:t>fit-il railleur</w:t>
      </w:r>
      <w:r w:rsidR="00C474C1">
        <w:t>.</w:t>
      </w:r>
    </w:p>
    <w:p w14:paraId="58D7A7CF" w14:textId="19C0B273" w:rsidR="00C474C1" w:rsidRDefault="0094609C" w:rsidP="00C52F4A">
      <w:r>
        <w:t>— </w:t>
      </w:r>
      <w:r w:rsidR="00C52F4A" w:rsidRPr="00605EB6">
        <w:t>Je veux soustraire ma fille à votre funeste influence</w:t>
      </w:r>
      <w:r w:rsidR="00C474C1">
        <w:t xml:space="preserve">. </w:t>
      </w:r>
      <w:r w:rsidR="00C52F4A" w:rsidRPr="00605EB6">
        <w:t>Je veux la mettre à l</w:t>
      </w:r>
      <w:r w:rsidR="00C474C1">
        <w:t>’</w:t>
      </w:r>
      <w:r w:rsidR="00C52F4A" w:rsidRPr="00605EB6">
        <w:t>abri de vos odieux complots</w:t>
      </w:r>
      <w:r w:rsidR="00C474C1">
        <w:t xml:space="preserve">. </w:t>
      </w:r>
      <w:r w:rsidR="00C52F4A" w:rsidRPr="00605EB6">
        <w:t>Hier</w:t>
      </w:r>
      <w:r w:rsidR="00C474C1">
        <w:t xml:space="preserve">, </w:t>
      </w:r>
      <w:r w:rsidR="00C52F4A" w:rsidRPr="00605EB6">
        <w:t>je ne sais par quels moyens honteux</w:t>
      </w:r>
      <w:r w:rsidR="00C474C1">
        <w:t xml:space="preserve">, </w:t>
      </w:r>
      <w:r w:rsidR="00C52F4A" w:rsidRPr="00605EB6">
        <w:t>infâmes</w:t>
      </w:r>
      <w:r w:rsidR="00C474C1">
        <w:t xml:space="preserve">, </w:t>
      </w:r>
      <w:r w:rsidR="00C52F4A" w:rsidRPr="00605EB6">
        <w:t>vous lui avez arraché son consentement à ce mariage auquel vous tenez</w:t>
      </w:r>
      <w:r w:rsidR="00C474C1">
        <w:t xml:space="preserve">, </w:t>
      </w:r>
      <w:r w:rsidR="00C52F4A" w:rsidRPr="00605EB6">
        <w:t>je ne sais pourquoi</w:t>
      </w:r>
      <w:r w:rsidR="00C474C1">
        <w:t xml:space="preserve">, </w:t>
      </w:r>
      <w:r w:rsidR="00C52F4A" w:rsidRPr="00605EB6">
        <w:t>et dont je ne veux point</w:t>
      </w:r>
      <w:r w:rsidR="00C474C1">
        <w:t xml:space="preserve">, </w:t>
      </w:r>
      <w:r w:rsidR="00C52F4A" w:rsidRPr="00605EB6">
        <w:t>moi</w:t>
      </w:r>
      <w:r w:rsidR="00C474C1">
        <w:t xml:space="preserve">. </w:t>
      </w:r>
      <w:r w:rsidR="00C52F4A" w:rsidRPr="00605EB6">
        <w:t>Vous l</w:t>
      </w:r>
      <w:r w:rsidR="00C474C1">
        <w:t>’</w:t>
      </w:r>
      <w:r w:rsidR="00C52F4A" w:rsidRPr="00605EB6">
        <w:t>avez terrifiée</w:t>
      </w:r>
      <w:r w:rsidR="00C474C1">
        <w:t xml:space="preserve">, </w:t>
      </w:r>
      <w:r w:rsidR="00C52F4A" w:rsidRPr="00605EB6">
        <w:t>la malheureuse enfant</w:t>
      </w:r>
      <w:r w:rsidR="00C474C1">
        <w:t xml:space="preserve"> ! </w:t>
      </w:r>
      <w:r w:rsidR="00C52F4A" w:rsidRPr="00605EB6">
        <w:t>Je l</w:t>
      </w:r>
      <w:r w:rsidR="00C474C1">
        <w:t>’</w:t>
      </w:r>
      <w:r w:rsidR="00C52F4A" w:rsidRPr="00605EB6">
        <w:t>ai vainement interrogée</w:t>
      </w:r>
      <w:r w:rsidR="00C474C1">
        <w:t xml:space="preserve">, </w:t>
      </w:r>
      <w:r w:rsidR="00C52F4A" w:rsidRPr="00605EB6">
        <w:t>elle ne m</w:t>
      </w:r>
      <w:r w:rsidR="00C474C1">
        <w:t>’</w:t>
      </w:r>
      <w:r w:rsidR="00C52F4A" w:rsidRPr="00605EB6">
        <w:t>a répondu que par ses larmes et ses sanglots</w:t>
      </w:r>
      <w:r w:rsidR="00C474C1">
        <w:t xml:space="preserve">… </w:t>
      </w:r>
      <w:r w:rsidR="00C52F4A" w:rsidRPr="00605EB6">
        <w:t>Vous l</w:t>
      </w:r>
      <w:r w:rsidR="00C474C1">
        <w:t>’</w:t>
      </w:r>
      <w:r w:rsidR="00C52F4A" w:rsidRPr="00605EB6">
        <w:t>avez enserrée dans vos machinations</w:t>
      </w:r>
      <w:r w:rsidR="00C474C1">
        <w:t xml:space="preserve"> ; </w:t>
      </w:r>
      <w:r w:rsidR="00C52F4A" w:rsidRPr="00605EB6">
        <w:t>quelle chose odieuse avez-vous inventée</w:t>
      </w:r>
      <w:r w:rsidR="00C474C1">
        <w:t xml:space="preserve"> ? </w:t>
      </w:r>
      <w:r w:rsidR="00C52F4A" w:rsidRPr="00605EB6">
        <w:t>Quelle nouvelle trame monstrueuse avez-vous ourdie</w:t>
      </w:r>
      <w:r w:rsidR="00C474C1">
        <w:t xml:space="preserve"> ? </w:t>
      </w:r>
      <w:r w:rsidR="00C52F4A" w:rsidRPr="00605EB6">
        <w:t>Ah</w:t>
      </w:r>
      <w:r w:rsidR="00C474C1">
        <w:t xml:space="preserve"> ! </w:t>
      </w:r>
      <w:r w:rsidR="00C52F4A" w:rsidRPr="00605EB6">
        <w:t>je n</w:t>
      </w:r>
      <w:r w:rsidR="00C474C1">
        <w:t>’</w:t>
      </w:r>
      <w:r w:rsidR="00C52F4A" w:rsidRPr="00605EB6">
        <w:t>ai pas besoin de la connaître</w:t>
      </w:r>
      <w:r w:rsidR="00C474C1">
        <w:t xml:space="preserve">, </w:t>
      </w:r>
      <w:r w:rsidR="00C52F4A" w:rsidRPr="00605EB6">
        <w:t>quand je vous sais capable de tout</w:t>
      </w:r>
      <w:r w:rsidR="00C474C1">
        <w:t> !</w:t>
      </w:r>
    </w:p>
    <w:p w14:paraId="11F6E24B" w14:textId="33C3BAA5" w:rsidR="00C474C1" w:rsidRDefault="0094609C" w:rsidP="00C52F4A">
      <w:r>
        <w:t>— </w:t>
      </w:r>
      <w:r w:rsidR="00C52F4A" w:rsidRPr="00605EB6">
        <w:t>De grâce</w:t>
      </w:r>
      <w:r w:rsidR="00C474C1">
        <w:t xml:space="preserve">, </w:t>
      </w:r>
      <w:r w:rsidR="00C52F4A" w:rsidRPr="00605EB6">
        <w:t>baronne</w:t>
      </w:r>
      <w:r w:rsidR="00C474C1">
        <w:t xml:space="preserve">, </w:t>
      </w:r>
      <w:r w:rsidR="00C52F4A" w:rsidRPr="00605EB6">
        <w:t>arrêtez le galop de votre imagination</w:t>
      </w:r>
      <w:r w:rsidR="00C474C1">
        <w:t xml:space="preserve">. </w:t>
      </w:r>
      <w:r w:rsidR="00C52F4A" w:rsidRPr="00605EB6">
        <w:t>Hier</w:t>
      </w:r>
      <w:r w:rsidR="00C474C1">
        <w:t xml:space="preserve">, </w:t>
      </w:r>
      <w:r w:rsidR="00C52F4A" w:rsidRPr="00605EB6">
        <w:t>en effet</w:t>
      </w:r>
      <w:r w:rsidR="00C474C1">
        <w:t xml:space="preserve">, </w:t>
      </w:r>
      <w:r w:rsidR="00C52F4A" w:rsidRPr="00605EB6">
        <w:t>j</w:t>
      </w:r>
      <w:r w:rsidR="00C474C1">
        <w:t>’</w:t>
      </w:r>
      <w:r w:rsidR="00C52F4A" w:rsidRPr="00605EB6">
        <w:t>ai eu un entretien avec Henriette</w:t>
      </w:r>
      <w:r w:rsidR="00C474C1">
        <w:t xml:space="preserve"> ; </w:t>
      </w:r>
      <w:r w:rsidR="00C52F4A" w:rsidRPr="00605EB6">
        <w:t>nous avons causé sérieusement</w:t>
      </w:r>
      <w:r w:rsidR="00C474C1">
        <w:t xml:space="preserve">, </w:t>
      </w:r>
      <w:r w:rsidR="00C52F4A" w:rsidRPr="00605EB6">
        <w:t>gentiment</w:t>
      </w:r>
      <w:r w:rsidR="00C474C1">
        <w:t xml:space="preserve">, </w:t>
      </w:r>
      <w:r w:rsidR="00C52F4A" w:rsidRPr="00605EB6">
        <w:t>comme deux amis</w:t>
      </w:r>
      <w:r w:rsidR="00C474C1">
        <w:t xml:space="preserve">. </w:t>
      </w:r>
      <w:r w:rsidR="00C52F4A" w:rsidRPr="00605EB6">
        <w:t>Je lui ai fait l</w:t>
      </w:r>
      <w:r w:rsidR="00C474C1">
        <w:t>’</w:t>
      </w:r>
      <w:r w:rsidR="00C52F4A" w:rsidRPr="00605EB6">
        <w:t>éloge de Pedro</w:t>
      </w:r>
      <w:r w:rsidR="00C474C1">
        <w:t xml:space="preserve">. </w:t>
      </w:r>
      <w:r w:rsidR="00C52F4A" w:rsidRPr="00605EB6">
        <w:t xml:space="preserve">Je lui ai montré tous les avantages </w:t>
      </w:r>
      <w:r w:rsidR="00C52F4A" w:rsidRPr="00605EB6">
        <w:lastRenderedPageBreak/>
        <w:t>de ce mariage que vous vous obstinez à repousser</w:t>
      </w:r>
      <w:r w:rsidR="00C474C1">
        <w:t xml:space="preserve">. </w:t>
      </w:r>
      <w:r w:rsidR="00C52F4A" w:rsidRPr="00605EB6">
        <w:t>Je lui ai fait voir son avenir</w:t>
      </w:r>
      <w:r w:rsidR="00C474C1">
        <w:t xml:space="preserve">, </w:t>
      </w:r>
      <w:r w:rsidR="00C52F4A" w:rsidRPr="00605EB6">
        <w:t>son bonheur assurés</w:t>
      </w:r>
      <w:r w:rsidR="00C474C1">
        <w:t xml:space="preserve">, </w:t>
      </w:r>
      <w:r w:rsidR="00C52F4A" w:rsidRPr="00605EB6">
        <w:t>et je suis parvenu assez facilement</w:t>
      </w:r>
      <w:r w:rsidR="00C474C1">
        <w:t xml:space="preserve">, </w:t>
      </w:r>
      <w:r w:rsidR="00C52F4A" w:rsidRPr="00605EB6">
        <w:t>je vous assure</w:t>
      </w:r>
      <w:r w:rsidR="00C474C1">
        <w:t xml:space="preserve">, </w:t>
      </w:r>
      <w:r w:rsidR="00C52F4A" w:rsidRPr="00605EB6">
        <w:t>à lui faire entendre raison</w:t>
      </w:r>
      <w:r w:rsidR="00C474C1">
        <w:t xml:space="preserve">. </w:t>
      </w:r>
      <w:r w:rsidR="00C52F4A" w:rsidRPr="00605EB6">
        <w:t>Voilà la trame monstrueuse que j</w:t>
      </w:r>
      <w:r w:rsidR="00C474C1">
        <w:t>’</w:t>
      </w:r>
      <w:r w:rsidR="00C52F4A" w:rsidRPr="00605EB6">
        <w:t>ai ourdie</w:t>
      </w:r>
      <w:r w:rsidR="00C474C1">
        <w:t xml:space="preserve">. </w:t>
      </w:r>
      <w:r w:rsidR="00C52F4A" w:rsidRPr="00605EB6">
        <w:t>En consentant à épouser Pedro Castora</w:t>
      </w:r>
      <w:r w:rsidR="00C474C1">
        <w:t xml:space="preserve">, </w:t>
      </w:r>
      <w:r w:rsidR="00C52F4A" w:rsidRPr="00605EB6">
        <w:t>Henriette fait acte de volonté indépendante et donne la preuve de son bon sens</w:t>
      </w:r>
      <w:r w:rsidR="00C474C1">
        <w:t>.</w:t>
      </w:r>
    </w:p>
    <w:p w14:paraId="7FC17AA4" w14:textId="77777777" w:rsidR="00C474C1" w:rsidRDefault="00C52F4A" w:rsidP="00C52F4A">
      <w:r w:rsidRPr="00605EB6">
        <w:t>La baronne haussa les épaules</w:t>
      </w:r>
      <w:r w:rsidR="00C474C1">
        <w:t>.</w:t>
      </w:r>
    </w:p>
    <w:p w14:paraId="36B525F4" w14:textId="732CE328" w:rsidR="00C474C1" w:rsidRDefault="0094609C" w:rsidP="00C52F4A">
      <w:r>
        <w:t>— </w:t>
      </w:r>
      <w:r w:rsidR="00C52F4A" w:rsidRPr="00605EB6">
        <w:t>Oh</w:t>
      </w:r>
      <w:r w:rsidR="00C474C1">
        <w:t xml:space="preserve"> ! </w:t>
      </w:r>
      <w:r w:rsidR="00C52F4A" w:rsidRPr="00605EB6">
        <w:t>je connais votre aplomb</w:t>
      </w:r>
      <w:r w:rsidR="00C474C1">
        <w:t xml:space="preserve">, </w:t>
      </w:r>
      <w:r w:rsidR="00C52F4A" w:rsidRPr="00605EB6">
        <w:t>s</w:t>
      </w:r>
      <w:r w:rsidR="00C474C1">
        <w:t>’</w:t>
      </w:r>
      <w:r w:rsidR="00C52F4A" w:rsidRPr="00605EB6">
        <w:t>écria-t-elle</w:t>
      </w:r>
      <w:r w:rsidR="00C474C1">
        <w:t xml:space="preserve">, </w:t>
      </w:r>
      <w:r w:rsidR="00C52F4A" w:rsidRPr="00605EB6">
        <w:t>et je sais avec quelle audace vous mentez</w:t>
      </w:r>
      <w:r w:rsidR="00C474C1">
        <w:t xml:space="preserve"> ! </w:t>
      </w:r>
      <w:r w:rsidR="00C52F4A" w:rsidRPr="00605EB6">
        <w:t>Mais ne vous réjouissez pas</w:t>
      </w:r>
      <w:r w:rsidR="00C474C1">
        <w:t xml:space="preserve">, </w:t>
      </w:r>
      <w:r w:rsidR="00C52F4A" w:rsidRPr="00605EB6">
        <w:t>monsieur</w:t>
      </w:r>
      <w:r w:rsidR="00C474C1">
        <w:t xml:space="preserve"> ; </w:t>
      </w:r>
      <w:r w:rsidR="00C52F4A" w:rsidRPr="00605EB6">
        <w:t>ne croyez pas à votre triomphe</w:t>
      </w:r>
      <w:r w:rsidR="00C474C1">
        <w:t xml:space="preserve">. </w:t>
      </w:r>
      <w:r w:rsidR="00C52F4A" w:rsidRPr="00605EB6">
        <w:t>Ma fille m</w:t>
      </w:r>
      <w:r w:rsidR="00C474C1">
        <w:t>’</w:t>
      </w:r>
      <w:r w:rsidR="00C52F4A" w:rsidRPr="00605EB6">
        <w:t>appartient à moi seule</w:t>
      </w:r>
      <w:r w:rsidR="00C474C1">
        <w:t xml:space="preserve">, </w:t>
      </w:r>
      <w:r w:rsidR="00C52F4A" w:rsidRPr="00605EB6">
        <w:t>elle est mon bien</w:t>
      </w:r>
      <w:r w:rsidR="00C474C1">
        <w:t xml:space="preserve">, </w:t>
      </w:r>
      <w:r w:rsidR="00C52F4A" w:rsidRPr="00605EB6">
        <w:t>ma vie</w:t>
      </w:r>
      <w:r w:rsidR="00C474C1">
        <w:t xml:space="preserve">, </w:t>
      </w:r>
      <w:r w:rsidR="00C52F4A" w:rsidRPr="00605EB6">
        <w:t>mon âme</w:t>
      </w:r>
      <w:r w:rsidR="00C474C1">
        <w:t xml:space="preserve">, </w:t>
      </w:r>
      <w:r w:rsidR="00C52F4A" w:rsidRPr="00605EB6">
        <w:t>tout pour moi</w:t>
      </w:r>
      <w:r w:rsidR="00C474C1">
        <w:t xml:space="preserve"> !… </w:t>
      </w:r>
      <w:r w:rsidR="00C52F4A" w:rsidRPr="00605EB6">
        <w:t>Si je n</w:t>
      </w:r>
      <w:r w:rsidR="00C474C1">
        <w:t>’</w:t>
      </w:r>
      <w:r w:rsidR="00C52F4A" w:rsidRPr="00605EB6">
        <w:t>avais pas eu ma fille</w:t>
      </w:r>
      <w:r w:rsidR="00C474C1">
        <w:t xml:space="preserve">, </w:t>
      </w:r>
      <w:r w:rsidR="00C52F4A" w:rsidRPr="00605EB6">
        <w:t>il y a longtemps que je n</w:t>
      </w:r>
      <w:r w:rsidR="00C474C1">
        <w:t>’</w:t>
      </w:r>
      <w:r w:rsidR="00C52F4A" w:rsidRPr="00605EB6">
        <w:t>existerais plus</w:t>
      </w:r>
      <w:r w:rsidR="00C474C1">
        <w:t xml:space="preserve">. </w:t>
      </w:r>
      <w:r w:rsidR="00C52F4A" w:rsidRPr="00605EB6">
        <w:t>Et vous voulez me la prendre</w:t>
      </w:r>
      <w:r w:rsidR="00C474C1">
        <w:t xml:space="preserve"> ! </w:t>
      </w:r>
      <w:r w:rsidR="00C52F4A" w:rsidRPr="00605EB6">
        <w:t>Allons donc</w:t>
      </w:r>
      <w:r w:rsidR="00C474C1">
        <w:t xml:space="preserve">, </w:t>
      </w:r>
      <w:r w:rsidR="00C52F4A" w:rsidRPr="00605EB6">
        <w:t>est-ce que c</w:t>
      </w:r>
      <w:r w:rsidR="00C474C1">
        <w:t>’</w:t>
      </w:r>
      <w:r w:rsidR="00C52F4A" w:rsidRPr="00605EB6">
        <w:t>est possible</w:t>
      </w:r>
      <w:r w:rsidR="00C474C1">
        <w:t xml:space="preserve"> ? </w:t>
      </w:r>
      <w:r w:rsidR="00C52F4A" w:rsidRPr="00605EB6">
        <w:t>Je vous l</w:t>
      </w:r>
      <w:r w:rsidR="00C474C1">
        <w:t>’</w:t>
      </w:r>
      <w:r w:rsidR="00C52F4A" w:rsidRPr="00605EB6">
        <w:t>arracherai</w:t>
      </w:r>
      <w:r w:rsidR="00C474C1">
        <w:t xml:space="preserve">, </w:t>
      </w:r>
      <w:r w:rsidR="00C52F4A" w:rsidRPr="00605EB6">
        <w:t>je l</w:t>
      </w:r>
      <w:r w:rsidR="00C474C1">
        <w:t>’</w:t>
      </w:r>
      <w:r w:rsidR="00C52F4A" w:rsidRPr="00605EB6">
        <w:t>enlèverai à vos misérables et ténébreuses combinaisons</w:t>
      </w:r>
      <w:r w:rsidR="00C474C1">
        <w:t xml:space="preserve"> ! </w:t>
      </w:r>
      <w:r w:rsidR="00C52F4A" w:rsidRPr="00605EB6">
        <w:t>Ah</w:t>
      </w:r>
      <w:r w:rsidR="00C474C1">
        <w:t xml:space="preserve"> ! </w:t>
      </w:r>
      <w:r w:rsidR="00C52F4A" w:rsidRPr="00605EB6">
        <w:t>vous ne savez pas encore ce que c</w:t>
      </w:r>
      <w:r w:rsidR="00C474C1">
        <w:t>’</w:t>
      </w:r>
      <w:r w:rsidR="00C52F4A" w:rsidRPr="00605EB6">
        <w:t>est qu</w:t>
      </w:r>
      <w:r w:rsidR="00C474C1">
        <w:t>’</w:t>
      </w:r>
      <w:r w:rsidR="00C52F4A" w:rsidRPr="00605EB6">
        <w:t>une mère qui défend son enfant</w:t>
      </w:r>
      <w:r w:rsidR="00C474C1">
        <w:t xml:space="preserve"> ; : </w:t>
      </w:r>
      <w:r w:rsidR="00C52F4A" w:rsidRPr="00605EB6">
        <w:t>eh bien</w:t>
      </w:r>
      <w:r w:rsidR="00C474C1">
        <w:t xml:space="preserve">, </w:t>
      </w:r>
      <w:r w:rsidR="00C52F4A" w:rsidRPr="00605EB6">
        <w:t>je vous l</w:t>
      </w:r>
      <w:r w:rsidR="00C474C1">
        <w:t>’</w:t>
      </w:r>
      <w:r w:rsidR="00C52F4A" w:rsidRPr="00605EB6">
        <w:t>apprendrai</w:t>
      </w:r>
      <w:r w:rsidR="00C474C1">
        <w:t> !</w:t>
      </w:r>
    </w:p>
    <w:p w14:paraId="1DA76BDE" w14:textId="320B79DF" w:rsidR="00C474C1" w:rsidRDefault="0094609C" w:rsidP="00C52F4A">
      <w:r>
        <w:t>— </w:t>
      </w:r>
      <w:r w:rsidR="00C52F4A" w:rsidRPr="00D46CC9">
        <w:t>Eh</w:t>
      </w:r>
      <w:r w:rsidR="00C474C1">
        <w:t xml:space="preserve">, </w:t>
      </w:r>
      <w:r w:rsidR="00C52F4A" w:rsidRPr="00D46CC9">
        <w:t>madame</w:t>
      </w:r>
      <w:r w:rsidR="00C474C1">
        <w:t xml:space="preserve">, </w:t>
      </w:r>
      <w:r w:rsidR="00C52F4A" w:rsidRPr="00D46CC9">
        <w:t>qui parle ici de vous prendre votre fille</w:t>
      </w:r>
      <w:r w:rsidR="00C474C1">
        <w:t xml:space="preserve"> ? </w:t>
      </w:r>
      <w:r w:rsidR="00C52F4A" w:rsidRPr="00D46CC9">
        <w:t>Le mariage</w:t>
      </w:r>
      <w:r w:rsidR="00C474C1">
        <w:t xml:space="preserve">, </w:t>
      </w:r>
      <w:r w:rsidR="00C52F4A" w:rsidRPr="00D46CC9">
        <w:t>qui unit la femme à l</w:t>
      </w:r>
      <w:r w:rsidR="00C474C1">
        <w:t>’</w:t>
      </w:r>
      <w:r w:rsidR="00C52F4A" w:rsidRPr="00D46CC9">
        <w:t>homme</w:t>
      </w:r>
      <w:r w:rsidR="00C474C1">
        <w:t xml:space="preserve">, </w:t>
      </w:r>
      <w:r w:rsidR="00C52F4A" w:rsidRPr="00D46CC9">
        <w:t>ne sépare point la fille de la mère</w:t>
      </w:r>
      <w:r w:rsidR="00C474C1">
        <w:t xml:space="preserve">. </w:t>
      </w:r>
      <w:r w:rsidR="00C52F4A" w:rsidRPr="00D46CC9">
        <w:t>D</w:t>
      </w:r>
      <w:r w:rsidR="00C474C1">
        <w:t>’</w:t>
      </w:r>
      <w:r w:rsidR="00C52F4A" w:rsidRPr="00D46CC9">
        <w:t>ailleurs</w:t>
      </w:r>
      <w:r w:rsidR="00C474C1">
        <w:t xml:space="preserve">, </w:t>
      </w:r>
      <w:r w:rsidR="00C52F4A" w:rsidRPr="00D46CC9">
        <w:t>je connais les sentiments de Pedro à votre égard</w:t>
      </w:r>
      <w:r w:rsidR="00C474C1">
        <w:t xml:space="preserve"> ; </w:t>
      </w:r>
      <w:r w:rsidR="00C52F4A" w:rsidRPr="00D46CC9">
        <w:t>il tient absolument à ce que vous ne quittiez point Henriette</w:t>
      </w:r>
      <w:r w:rsidR="00C474C1">
        <w:t xml:space="preserve">. </w:t>
      </w:r>
      <w:r w:rsidR="00C52F4A" w:rsidRPr="00605EB6">
        <w:t>Il compte encore</w:t>
      </w:r>
      <w:r w:rsidR="00C474C1">
        <w:t xml:space="preserve">, </w:t>
      </w:r>
      <w:r w:rsidR="00C52F4A" w:rsidRPr="00605EB6">
        <w:t>le brave garçon</w:t>
      </w:r>
      <w:r w:rsidR="00C474C1">
        <w:t xml:space="preserve">, </w:t>
      </w:r>
      <w:r w:rsidR="00C52F4A" w:rsidRPr="00605EB6">
        <w:t>que son mariage avec notre fille nous rapprochera</w:t>
      </w:r>
      <w:r w:rsidR="00C474C1">
        <w:t xml:space="preserve">, </w:t>
      </w:r>
      <w:r w:rsidR="00C52F4A" w:rsidRPr="00605EB6">
        <w:t>vous et moi</w:t>
      </w:r>
      <w:r w:rsidR="00C474C1">
        <w:t xml:space="preserve"> ; </w:t>
      </w:r>
      <w:r w:rsidR="00C52F4A" w:rsidRPr="00605EB6">
        <w:t>son vœu le plus cher est que nous vivions tous ensemble en famille</w:t>
      </w:r>
      <w:r w:rsidR="00C474C1">
        <w:t>.</w:t>
      </w:r>
    </w:p>
    <w:p w14:paraId="0588127B" w14:textId="62B05A46" w:rsidR="00C474C1" w:rsidRDefault="0094609C" w:rsidP="00C52F4A">
      <w:r>
        <w:t>— </w:t>
      </w:r>
      <w:r w:rsidR="00C52F4A" w:rsidRPr="00605EB6">
        <w:t>Un rapprochement entre nous</w:t>
      </w:r>
      <w:r w:rsidR="00C474C1">
        <w:t xml:space="preserve"> ! </w:t>
      </w:r>
      <w:r w:rsidR="00C52F4A" w:rsidRPr="00605EB6">
        <w:t>exclama la baronne</w:t>
      </w:r>
      <w:r w:rsidR="00C474C1">
        <w:t xml:space="preserve"> ; </w:t>
      </w:r>
      <w:r w:rsidR="00C52F4A" w:rsidRPr="00605EB6">
        <w:t>vous n</w:t>
      </w:r>
      <w:r w:rsidR="00C474C1">
        <w:t>’</w:t>
      </w:r>
      <w:r w:rsidR="00C52F4A" w:rsidRPr="00605EB6">
        <w:t>y songez pas</w:t>
      </w:r>
      <w:r w:rsidR="00C474C1">
        <w:t xml:space="preserve">, </w:t>
      </w:r>
      <w:r w:rsidR="00C52F4A" w:rsidRPr="00605EB6">
        <w:t>je suppose</w:t>
      </w:r>
      <w:r w:rsidR="00C474C1">
        <w:t> ?</w:t>
      </w:r>
    </w:p>
    <w:p w14:paraId="50718859" w14:textId="3E3C2F8D" w:rsidR="00C474C1" w:rsidRDefault="0094609C" w:rsidP="00C52F4A">
      <w:r>
        <w:t>— </w:t>
      </w:r>
      <w:r w:rsidR="00C52F4A" w:rsidRPr="00605EB6">
        <w:t>J</w:t>
      </w:r>
      <w:r w:rsidR="00C474C1">
        <w:t>’</w:t>
      </w:r>
      <w:r w:rsidR="00C52F4A" w:rsidRPr="00605EB6">
        <w:t>y pense beaucoup</w:t>
      </w:r>
      <w:r w:rsidR="00C474C1">
        <w:t xml:space="preserve">, </w:t>
      </w:r>
      <w:r w:rsidR="00C52F4A" w:rsidRPr="00605EB6">
        <w:t>au contraire</w:t>
      </w:r>
      <w:r w:rsidR="00C474C1">
        <w:t>.</w:t>
      </w:r>
    </w:p>
    <w:p w14:paraId="4C25606B" w14:textId="5BB1EF1C" w:rsidR="00C474C1" w:rsidRDefault="0094609C" w:rsidP="00C52F4A">
      <w:r>
        <w:lastRenderedPageBreak/>
        <w:t>— </w:t>
      </w:r>
      <w:r w:rsidR="00C52F4A" w:rsidRPr="00605EB6">
        <w:t>Ah</w:t>
      </w:r>
      <w:r w:rsidR="00C474C1">
        <w:t xml:space="preserve"> ! </w:t>
      </w:r>
      <w:r w:rsidR="00C52F4A" w:rsidRPr="00605EB6">
        <w:t>çà</w:t>
      </w:r>
      <w:r w:rsidR="00C474C1">
        <w:t xml:space="preserve">, </w:t>
      </w:r>
      <w:r w:rsidR="00C52F4A" w:rsidRPr="00605EB6">
        <w:t>mais vous avez donc oublié le passé</w:t>
      </w:r>
      <w:r w:rsidR="00C474C1">
        <w:t xml:space="preserve">, </w:t>
      </w:r>
      <w:r w:rsidR="00C52F4A" w:rsidRPr="00605EB6">
        <w:t>qui devrait être constamment dressé devant vous</w:t>
      </w:r>
      <w:r w:rsidR="00C474C1">
        <w:t xml:space="preserve">, </w:t>
      </w:r>
      <w:r w:rsidR="00C52F4A" w:rsidRPr="00605EB6">
        <w:t>terrible</w:t>
      </w:r>
      <w:r w:rsidR="00C474C1">
        <w:t xml:space="preserve">, </w:t>
      </w:r>
      <w:r w:rsidR="00C52F4A" w:rsidRPr="00605EB6">
        <w:t>menaçant</w:t>
      </w:r>
      <w:r w:rsidR="00C474C1">
        <w:t> ?</w:t>
      </w:r>
    </w:p>
    <w:p w14:paraId="419B1892" w14:textId="77777777" w:rsidR="00C474C1" w:rsidRDefault="00C52F4A" w:rsidP="00C52F4A">
      <w:r w:rsidRPr="00605EB6">
        <w:t>Le baron changea de couleur</w:t>
      </w:r>
      <w:r w:rsidR="00C474C1">
        <w:t>.</w:t>
      </w:r>
    </w:p>
    <w:p w14:paraId="0A2250B3" w14:textId="24B58D32" w:rsidR="00C474C1" w:rsidRDefault="0094609C" w:rsidP="00C52F4A">
      <w:r>
        <w:t>— </w:t>
      </w:r>
      <w:r w:rsidR="00C52F4A" w:rsidRPr="00605EB6">
        <w:t>Soit</w:t>
      </w:r>
      <w:r w:rsidR="00C474C1">
        <w:t xml:space="preserve">, </w:t>
      </w:r>
      <w:r w:rsidR="00C52F4A" w:rsidRPr="00605EB6">
        <w:t>dit-il</w:t>
      </w:r>
      <w:r w:rsidR="00C474C1">
        <w:t xml:space="preserve">, </w:t>
      </w:r>
      <w:r w:rsidR="00C52F4A" w:rsidRPr="00605EB6">
        <w:t>ne parlons pas d</w:t>
      </w:r>
      <w:r w:rsidR="00C474C1">
        <w:t>’</w:t>
      </w:r>
      <w:r w:rsidR="00C52F4A" w:rsidRPr="00605EB6">
        <w:t>un rapprochement que vous voulez voir impossible</w:t>
      </w:r>
      <w:r w:rsidR="00C474C1">
        <w:t xml:space="preserve">. </w:t>
      </w:r>
      <w:r w:rsidR="00C52F4A" w:rsidRPr="00605EB6">
        <w:t>Dans tous les cas</w:t>
      </w:r>
      <w:r w:rsidR="00C474C1">
        <w:t xml:space="preserve">, </w:t>
      </w:r>
      <w:r w:rsidR="00C52F4A" w:rsidRPr="00605EB6">
        <w:t>ce mariage</w:t>
      </w:r>
      <w:r w:rsidR="00C474C1">
        <w:t>…</w:t>
      </w:r>
    </w:p>
    <w:p w14:paraId="4ED9B61F" w14:textId="0245C626" w:rsidR="00C474C1" w:rsidRDefault="0094609C" w:rsidP="00C52F4A">
      <w:r>
        <w:t>— </w:t>
      </w:r>
      <w:r w:rsidR="00C52F4A" w:rsidRPr="00605EB6">
        <w:t>Ne m</w:t>
      </w:r>
      <w:r w:rsidR="00C474C1">
        <w:t>’</w:t>
      </w:r>
      <w:r w:rsidR="00C52F4A" w:rsidRPr="00605EB6">
        <w:t>en parlez plus</w:t>
      </w:r>
      <w:r w:rsidR="00C474C1">
        <w:t xml:space="preserve">, </w:t>
      </w:r>
      <w:r w:rsidR="00C52F4A" w:rsidRPr="00605EB6">
        <w:t>ne m</w:t>
      </w:r>
      <w:r w:rsidR="00C474C1">
        <w:t>’</w:t>
      </w:r>
      <w:r w:rsidR="00C52F4A" w:rsidRPr="00605EB6">
        <w:t>en parlez plus</w:t>
      </w:r>
      <w:r w:rsidR="00C474C1">
        <w:t xml:space="preserve">, </w:t>
      </w:r>
      <w:r w:rsidR="00C52F4A" w:rsidRPr="00605EB6">
        <w:t>je vous le défends</w:t>
      </w:r>
      <w:r w:rsidR="00C474C1">
        <w:t xml:space="preserve"> ! </w:t>
      </w:r>
      <w:r w:rsidR="00C52F4A" w:rsidRPr="00605EB6">
        <w:t>s</w:t>
      </w:r>
      <w:r w:rsidR="00C474C1">
        <w:t>’</w:t>
      </w:r>
      <w:r w:rsidR="00C52F4A" w:rsidRPr="00605EB6">
        <w:t>écria-t-elle avec une sorte de fureur</w:t>
      </w:r>
      <w:r w:rsidR="00C474C1">
        <w:t>.</w:t>
      </w:r>
    </w:p>
    <w:p w14:paraId="7B03588A" w14:textId="2EC9A4B7" w:rsidR="00C474C1" w:rsidRDefault="0094609C" w:rsidP="00C52F4A">
      <w:r>
        <w:t>— </w:t>
      </w:r>
      <w:r w:rsidR="00C52F4A" w:rsidRPr="00605EB6">
        <w:t>C</w:t>
      </w:r>
      <w:r w:rsidR="00C474C1">
        <w:t>’</w:t>
      </w:r>
      <w:r w:rsidR="00C52F4A" w:rsidRPr="00605EB6">
        <w:t>est bien</w:t>
      </w:r>
      <w:r w:rsidR="00C474C1">
        <w:t xml:space="preserve">, </w:t>
      </w:r>
      <w:r w:rsidR="00C52F4A" w:rsidRPr="00605EB6">
        <w:t>madame la baronne</w:t>
      </w:r>
      <w:r w:rsidR="00C474C1">
        <w:t xml:space="preserve">, </w:t>
      </w:r>
      <w:r w:rsidR="00C52F4A" w:rsidRPr="00605EB6">
        <w:t>répliqua de Simaise prenant le ton ironique</w:t>
      </w:r>
      <w:r w:rsidR="00C474C1">
        <w:t xml:space="preserve">, </w:t>
      </w:r>
      <w:r w:rsidR="00C52F4A" w:rsidRPr="00605EB6">
        <w:t>nous vous ferons les sommations respectueuses</w:t>
      </w:r>
      <w:r w:rsidR="00C474C1">
        <w:t>.</w:t>
      </w:r>
    </w:p>
    <w:p w14:paraId="2C6E7B3B" w14:textId="77777777" w:rsidR="00C474C1" w:rsidRDefault="00C52F4A" w:rsidP="00C52F4A">
      <w:r w:rsidRPr="00605EB6">
        <w:t>La baronne le couvrit d</w:t>
      </w:r>
      <w:r w:rsidR="00C474C1">
        <w:t>’</w:t>
      </w:r>
      <w:r w:rsidRPr="00605EB6">
        <w:t>un regard de profond mépris</w:t>
      </w:r>
      <w:r w:rsidR="00C474C1">
        <w:t xml:space="preserve">, </w:t>
      </w:r>
      <w:r w:rsidRPr="00605EB6">
        <w:t>et répondit d</w:t>
      </w:r>
      <w:r w:rsidR="00C474C1">
        <w:t>’</w:t>
      </w:r>
      <w:r w:rsidRPr="00605EB6">
        <w:t>une voix acérée</w:t>
      </w:r>
      <w:r w:rsidR="00C474C1">
        <w:t> :</w:t>
      </w:r>
    </w:p>
    <w:p w14:paraId="6136E156" w14:textId="67FA7F2D" w:rsidR="00C474C1" w:rsidRDefault="0094609C" w:rsidP="00C52F4A">
      <w:r>
        <w:t>— </w:t>
      </w:r>
      <w:r w:rsidR="00C52F4A" w:rsidRPr="00605EB6">
        <w:t>Ne vous approchez pas trop de la justice</w:t>
      </w:r>
      <w:r w:rsidR="00C474C1">
        <w:t xml:space="preserve">, </w:t>
      </w:r>
      <w:r w:rsidR="00C52F4A" w:rsidRPr="00605EB6">
        <w:t>monsieur</w:t>
      </w:r>
      <w:r w:rsidR="00C474C1">
        <w:t xml:space="preserve">, </w:t>
      </w:r>
      <w:r w:rsidR="00C52F4A" w:rsidRPr="00605EB6">
        <w:t>je vous le conseille</w:t>
      </w:r>
      <w:r w:rsidR="00C474C1">
        <w:t>.</w:t>
      </w:r>
    </w:p>
    <w:p w14:paraId="7D71A060" w14:textId="77777777" w:rsidR="00C474C1" w:rsidRDefault="00C52F4A" w:rsidP="00C52F4A">
      <w:r w:rsidRPr="00605EB6">
        <w:t>Le baron se mordit les lèvres</w:t>
      </w:r>
      <w:r w:rsidR="00C474C1">
        <w:t>.</w:t>
      </w:r>
    </w:p>
    <w:p w14:paraId="439BA427" w14:textId="3240A36D" w:rsidR="00C474C1" w:rsidRDefault="0094609C" w:rsidP="00C52F4A">
      <w:r>
        <w:t>— </w:t>
      </w:r>
      <w:r w:rsidR="00C52F4A" w:rsidRPr="00605EB6">
        <w:t>Oh</w:t>
      </w:r>
      <w:r w:rsidR="00C474C1">
        <w:t xml:space="preserve"> ! </w:t>
      </w:r>
      <w:r w:rsidR="00C52F4A" w:rsidRPr="00605EB6">
        <w:t>la justice</w:t>
      </w:r>
      <w:r w:rsidR="00C474C1">
        <w:t xml:space="preserve">, </w:t>
      </w:r>
      <w:r w:rsidR="00C52F4A" w:rsidRPr="00605EB6">
        <w:t>fit-il en riant jaune</w:t>
      </w:r>
      <w:r w:rsidR="00C474C1">
        <w:t xml:space="preserve">, </w:t>
      </w:r>
      <w:r w:rsidR="00C52F4A" w:rsidRPr="00605EB6">
        <w:t>je ne la crains pas</w:t>
      </w:r>
      <w:r w:rsidR="00C474C1">
        <w:t xml:space="preserve">. </w:t>
      </w:r>
      <w:r w:rsidR="00C52F4A" w:rsidRPr="00605EB6">
        <w:t>Vous seule pourriez me faire avoir des démêlés avec elle</w:t>
      </w:r>
      <w:r w:rsidR="00C474C1">
        <w:t>.</w:t>
      </w:r>
    </w:p>
    <w:p w14:paraId="0E9A42C6" w14:textId="0F3C7CBD" w:rsidR="00C474C1" w:rsidRDefault="0094609C" w:rsidP="00C52F4A">
      <w:r>
        <w:t>— </w:t>
      </w:r>
      <w:r w:rsidR="00C52F4A" w:rsidRPr="00605EB6">
        <w:t>Peut-être</w:t>
      </w:r>
      <w:r w:rsidR="00C474C1">
        <w:t xml:space="preserve">, </w:t>
      </w:r>
      <w:r w:rsidR="00C52F4A" w:rsidRPr="00605EB6">
        <w:t>monsieur</w:t>
      </w:r>
      <w:r w:rsidR="00C474C1">
        <w:t xml:space="preserve">, </w:t>
      </w:r>
      <w:r w:rsidR="00C52F4A" w:rsidRPr="00605EB6">
        <w:t>peut-être</w:t>
      </w:r>
      <w:r w:rsidR="00C474C1">
        <w:t> !</w:t>
      </w:r>
    </w:p>
    <w:p w14:paraId="5EBCF68F" w14:textId="34C0B98A" w:rsidR="00C474C1" w:rsidRDefault="0094609C" w:rsidP="00C52F4A">
      <w:r>
        <w:t>— </w:t>
      </w:r>
      <w:r w:rsidR="00C52F4A" w:rsidRPr="00605EB6">
        <w:t>Mais vous êtes une bonne mère</w:t>
      </w:r>
      <w:r w:rsidR="00C474C1">
        <w:t xml:space="preserve">, </w:t>
      </w:r>
      <w:r w:rsidR="00C52F4A" w:rsidRPr="00605EB6">
        <w:t>vous adorez vos enfants</w:t>
      </w:r>
      <w:r w:rsidR="00C474C1">
        <w:t xml:space="preserve">, </w:t>
      </w:r>
      <w:r w:rsidR="00C52F4A" w:rsidRPr="00605EB6">
        <w:t>vous continuerez de garder le silence</w:t>
      </w:r>
      <w:r w:rsidR="00C474C1">
        <w:t>.</w:t>
      </w:r>
    </w:p>
    <w:p w14:paraId="7E18060A" w14:textId="299B81CA" w:rsidR="00C474C1" w:rsidRDefault="0094609C" w:rsidP="00C52F4A">
      <w:r>
        <w:t>— </w:t>
      </w:r>
      <w:r w:rsidR="00C52F4A" w:rsidRPr="00605EB6">
        <w:t>Le malheureux</w:t>
      </w:r>
      <w:r w:rsidR="00C474C1">
        <w:t xml:space="preserve"> ! </w:t>
      </w:r>
      <w:r w:rsidR="00C52F4A" w:rsidRPr="00605EB6">
        <w:t>pensa la baronne</w:t>
      </w:r>
      <w:r w:rsidR="00C474C1">
        <w:t xml:space="preserve">, </w:t>
      </w:r>
      <w:r w:rsidR="00C52F4A" w:rsidRPr="00605EB6">
        <w:t>il ne se doute pas qu</w:t>
      </w:r>
      <w:r w:rsidR="00C474C1">
        <w:t>’</w:t>
      </w:r>
      <w:r w:rsidR="00C52F4A" w:rsidRPr="00605EB6">
        <w:t>une autre voix que la mienne</w:t>
      </w:r>
      <w:r w:rsidR="00C474C1">
        <w:t xml:space="preserve">, </w:t>
      </w:r>
      <w:r w:rsidR="00C52F4A" w:rsidRPr="00605EB6">
        <w:t>plus éclatante</w:t>
      </w:r>
      <w:r w:rsidR="00C474C1">
        <w:t xml:space="preserve">, </w:t>
      </w:r>
      <w:r w:rsidR="00C52F4A" w:rsidRPr="00605EB6">
        <w:t>plus terrible</w:t>
      </w:r>
      <w:r w:rsidR="00C474C1">
        <w:t xml:space="preserve">, </w:t>
      </w:r>
      <w:r w:rsidR="00C52F4A" w:rsidRPr="00605EB6">
        <w:t>peut se faire entendre</w:t>
      </w:r>
      <w:r w:rsidR="00C474C1">
        <w:t>.</w:t>
      </w:r>
    </w:p>
    <w:p w14:paraId="4C11ADDF" w14:textId="14C0D5A5" w:rsidR="00C474C1" w:rsidRDefault="0094609C" w:rsidP="00C52F4A">
      <w:r>
        <w:t>— </w:t>
      </w:r>
      <w:r w:rsidR="00C52F4A" w:rsidRPr="00605EB6">
        <w:t>Êtes-vous toujours décidée à partir</w:t>
      </w:r>
      <w:r w:rsidR="00C474C1">
        <w:t xml:space="preserve">, </w:t>
      </w:r>
      <w:r w:rsidR="00C52F4A" w:rsidRPr="00605EB6">
        <w:t>madame la baronne</w:t>
      </w:r>
      <w:r w:rsidR="00C474C1">
        <w:t xml:space="preserve"> ? </w:t>
      </w:r>
      <w:r w:rsidR="00C52F4A" w:rsidRPr="00605EB6">
        <w:t>reprit de Simaise</w:t>
      </w:r>
      <w:r w:rsidR="00C474C1">
        <w:t>.</w:t>
      </w:r>
    </w:p>
    <w:p w14:paraId="35826547" w14:textId="1CEA09BF" w:rsidR="00C474C1" w:rsidRDefault="0094609C" w:rsidP="00C52F4A">
      <w:r>
        <w:lastRenderedPageBreak/>
        <w:t>— </w:t>
      </w:r>
      <w:r w:rsidR="00C52F4A" w:rsidRPr="00605EB6">
        <w:t>Plus que jamais</w:t>
      </w:r>
      <w:r w:rsidR="00C474C1">
        <w:t>.</w:t>
      </w:r>
    </w:p>
    <w:p w14:paraId="11B513F5" w14:textId="5323D885" w:rsidR="00C474C1" w:rsidRDefault="0094609C" w:rsidP="00C52F4A">
      <w:r>
        <w:t>— </w:t>
      </w:r>
      <w:r w:rsidR="00C52F4A" w:rsidRPr="00605EB6">
        <w:t>Où irez-vous</w:t>
      </w:r>
      <w:r w:rsidR="00C474C1">
        <w:t> ?</w:t>
      </w:r>
    </w:p>
    <w:p w14:paraId="17E18C40" w14:textId="39D209FF" w:rsidR="00C474C1" w:rsidRDefault="0094609C" w:rsidP="00C52F4A">
      <w:r>
        <w:t>— </w:t>
      </w:r>
      <w:r w:rsidR="00C52F4A" w:rsidRPr="00605EB6">
        <w:t>Je l</w:t>
      </w:r>
      <w:r w:rsidR="00C474C1">
        <w:t>’</w:t>
      </w:r>
      <w:r w:rsidR="00C52F4A" w:rsidRPr="00605EB6">
        <w:t>ignore</w:t>
      </w:r>
      <w:r w:rsidR="00C474C1">
        <w:t xml:space="preserve"> ; </w:t>
      </w:r>
      <w:r w:rsidR="00C52F4A" w:rsidRPr="00605EB6">
        <w:t>mais le saurais-je</w:t>
      </w:r>
      <w:r w:rsidR="00C474C1">
        <w:t xml:space="preserve">, </w:t>
      </w:r>
      <w:r w:rsidR="00C52F4A" w:rsidRPr="00605EB6">
        <w:t>je ne vous le dirais point</w:t>
      </w:r>
      <w:r w:rsidR="00C474C1">
        <w:t>.</w:t>
      </w:r>
    </w:p>
    <w:p w14:paraId="7C84DEA6" w14:textId="3DA2C61D" w:rsidR="00C474C1" w:rsidRDefault="0094609C" w:rsidP="00C52F4A">
      <w:r>
        <w:t>— </w:t>
      </w:r>
      <w:r w:rsidR="00C52F4A" w:rsidRPr="00605EB6">
        <w:t>À quoi cela vous servira-t-il de vous éloigner</w:t>
      </w:r>
      <w:r w:rsidR="00C474C1">
        <w:t> ?</w:t>
      </w:r>
    </w:p>
    <w:p w14:paraId="14E24068" w14:textId="4A0F458B" w:rsidR="00C474C1" w:rsidRDefault="0094609C" w:rsidP="00C52F4A">
      <w:r>
        <w:t>— </w:t>
      </w:r>
      <w:r w:rsidR="00C52F4A" w:rsidRPr="00605EB6">
        <w:t>Je défends ma fille</w:t>
      </w:r>
      <w:r w:rsidR="00C474C1">
        <w:t> !</w:t>
      </w:r>
    </w:p>
    <w:p w14:paraId="5A02AD83" w14:textId="602034FF" w:rsidR="00C474C1" w:rsidRDefault="0094609C" w:rsidP="00C52F4A">
      <w:r>
        <w:t>— </w:t>
      </w:r>
      <w:r w:rsidR="00C52F4A" w:rsidRPr="00605EB6">
        <w:t>Ainsi</w:t>
      </w:r>
      <w:r w:rsidR="00C474C1">
        <w:t xml:space="preserve">, </w:t>
      </w:r>
      <w:r w:rsidR="00C52F4A" w:rsidRPr="00605EB6">
        <w:t>vous voulez absolument la lutte</w:t>
      </w:r>
      <w:r w:rsidR="00C474C1">
        <w:t> ?</w:t>
      </w:r>
    </w:p>
    <w:p w14:paraId="03DBD0A9" w14:textId="1CA1BF07" w:rsidR="00C474C1" w:rsidRDefault="0094609C" w:rsidP="00C52F4A">
      <w:r>
        <w:t>— </w:t>
      </w:r>
      <w:r w:rsidR="00C52F4A" w:rsidRPr="00605EB6">
        <w:t>Je l</w:t>
      </w:r>
      <w:r w:rsidR="00C474C1">
        <w:t>’</w:t>
      </w:r>
      <w:r w:rsidR="00C52F4A" w:rsidRPr="00605EB6">
        <w:t>attends telle que vous la présenterez</w:t>
      </w:r>
      <w:r w:rsidR="00C474C1">
        <w:t>.</w:t>
      </w:r>
    </w:p>
    <w:p w14:paraId="1AB5B575" w14:textId="646DD05C" w:rsidR="00C474C1" w:rsidRDefault="0094609C" w:rsidP="00C52F4A">
      <w:r>
        <w:t>— </w:t>
      </w:r>
      <w:r w:rsidR="00C52F4A" w:rsidRPr="00605EB6">
        <w:t>C</w:t>
      </w:r>
      <w:r w:rsidR="00C474C1">
        <w:t>’</w:t>
      </w:r>
      <w:r w:rsidR="00C52F4A" w:rsidRPr="00605EB6">
        <w:t>est bien</w:t>
      </w:r>
      <w:r w:rsidR="00C474C1">
        <w:t xml:space="preserve">, </w:t>
      </w:r>
      <w:r w:rsidR="00C52F4A" w:rsidRPr="00605EB6">
        <w:t>je n</w:t>
      </w:r>
      <w:r w:rsidR="00C474C1">
        <w:t>’</w:t>
      </w:r>
      <w:r w:rsidR="00C52F4A" w:rsidRPr="00605EB6">
        <w:t>ai plus rien à dire</w:t>
      </w:r>
      <w:r w:rsidR="00C474C1">
        <w:t xml:space="preserve"> ; </w:t>
      </w:r>
      <w:r w:rsidR="00C52F4A" w:rsidRPr="00605EB6">
        <w:t>faites comme vous l</w:t>
      </w:r>
      <w:r w:rsidR="00C474C1">
        <w:t>’</w:t>
      </w:r>
      <w:r w:rsidR="00C52F4A" w:rsidRPr="00605EB6">
        <w:t>entendrez</w:t>
      </w:r>
      <w:r w:rsidR="00C474C1">
        <w:t>.</w:t>
      </w:r>
    </w:p>
    <w:p w14:paraId="1D868BFC" w14:textId="77777777" w:rsidR="00C474C1" w:rsidRDefault="00C52F4A" w:rsidP="00C52F4A">
      <w:r w:rsidRPr="00605EB6">
        <w:t>Il se leva et reprit</w:t>
      </w:r>
      <w:r w:rsidR="00C474C1">
        <w:t> :</w:t>
      </w:r>
    </w:p>
    <w:p w14:paraId="35F54BD2" w14:textId="06DACAB4" w:rsidR="00C474C1" w:rsidRDefault="0094609C" w:rsidP="00C52F4A">
      <w:r>
        <w:t>— </w:t>
      </w:r>
      <w:r w:rsidR="00C52F4A" w:rsidRPr="00605EB6">
        <w:t>Je vais aujourd</w:t>
      </w:r>
      <w:r w:rsidR="00C474C1">
        <w:t>’</w:t>
      </w:r>
      <w:r w:rsidR="00C52F4A" w:rsidRPr="00605EB6">
        <w:t>hui vous débarrasser de ma présence</w:t>
      </w:r>
      <w:r w:rsidR="00C474C1">
        <w:t xml:space="preserve"> ; </w:t>
      </w:r>
      <w:r w:rsidR="00C52F4A" w:rsidRPr="00605EB6">
        <w:t>je ferai une excursion dans les environs et je ne reparaîtrai que ce soir</w:t>
      </w:r>
      <w:r w:rsidR="00C474C1">
        <w:t xml:space="preserve">. </w:t>
      </w:r>
      <w:r w:rsidR="00C52F4A" w:rsidRPr="00605EB6">
        <w:t>En mon absence</w:t>
      </w:r>
      <w:r w:rsidR="00C474C1">
        <w:t xml:space="preserve">, </w:t>
      </w:r>
      <w:r w:rsidR="00C52F4A" w:rsidRPr="00605EB6">
        <w:t>madame la baronne</w:t>
      </w:r>
      <w:r w:rsidR="00C474C1">
        <w:t xml:space="preserve">, </w:t>
      </w:r>
      <w:r w:rsidR="00C52F4A" w:rsidRPr="00605EB6">
        <w:t>ajouta-t-il avec ironie</w:t>
      </w:r>
      <w:r w:rsidR="00C474C1">
        <w:t xml:space="preserve">, </w:t>
      </w:r>
      <w:r w:rsidR="00C52F4A" w:rsidRPr="00605EB6">
        <w:t>vous pourrez préparer vos malles</w:t>
      </w:r>
      <w:r w:rsidR="00C474C1">
        <w:t>.</w:t>
      </w:r>
    </w:p>
    <w:p w14:paraId="79BE8B9D" w14:textId="77777777" w:rsidR="00C474C1" w:rsidRDefault="00C52F4A" w:rsidP="00C52F4A">
      <w:r w:rsidRPr="00605EB6">
        <w:t>Il s</w:t>
      </w:r>
      <w:r w:rsidR="00C474C1">
        <w:t>’</w:t>
      </w:r>
      <w:r w:rsidRPr="00605EB6">
        <w:t>en alla</w:t>
      </w:r>
      <w:r w:rsidR="00C474C1">
        <w:t>.</w:t>
      </w:r>
    </w:p>
    <w:p w14:paraId="5A771127" w14:textId="77777777" w:rsidR="00C474C1" w:rsidRDefault="00C52F4A" w:rsidP="00C52F4A">
      <w:r w:rsidRPr="00605EB6">
        <w:t>La baronne resta un instant pensive</w:t>
      </w:r>
      <w:r w:rsidR="00C474C1">
        <w:t>.</w:t>
      </w:r>
    </w:p>
    <w:p w14:paraId="559ABDE8" w14:textId="79D97A07" w:rsidR="00C474C1" w:rsidRDefault="0094609C" w:rsidP="00C52F4A">
      <w:r>
        <w:t>— </w:t>
      </w:r>
      <w:r w:rsidR="00C52F4A" w:rsidRPr="00605EB6">
        <w:t>Il se prépare à machiner quelque chose encore</w:t>
      </w:r>
      <w:r w:rsidR="00C474C1">
        <w:t xml:space="preserve">, </w:t>
      </w:r>
      <w:r w:rsidR="00C52F4A" w:rsidRPr="00605EB6">
        <w:t>murmura-t-elle</w:t>
      </w:r>
      <w:r w:rsidR="00C474C1">
        <w:t xml:space="preserve">. </w:t>
      </w:r>
      <w:r w:rsidR="00C52F4A" w:rsidRPr="00605EB6">
        <w:t>Mais qu</w:t>
      </w:r>
      <w:r w:rsidR="00C474C1">
        <w:t>’</w:t>
      </w:r>
      <w:r w:rsidR="00C52F4A" w:rsidRPr="00605EB6">
        <w:t>importe</w:t>
      </w:r>
      <w:r w:rsidR="00C474C1">
        <w:t xml:space="preserve">, </w:t>
      </w:r>
      <w:r w:rsidR="00C52F4A" w:rsidRPr="00605EB6">
        <w:t>il ne m</w:t>
      </w:r>
      <w:r w:rsidR="00C474C1">
        <w:t>’</w:t>
      </w:r>
      <w:r w:rsidR="00C52F4A" w:rsidRPr="00605EB6">
        <w:t>empêchera pas de partir</w:t>
      </w:r>
      <w:r w:rsidR="00C474C1">
        <w:t>.</w:t>
      </w:r>
    </w:p>
    <w:p w14:paraId="045A9C1E" w14:textId="77777777" w:rsidR="00C474C1" w:rsidRDefault="00C52F4A" w:rsidP="00C52F4A">
      <w:r w:rsidRPr="00605EB6">
        <w:t>La journée se passa sans incident</w:t>
      </w:r>
      <w:r w:rsidR="00C474C1">
        <w:t xml:space="preserve">. </w:t>
      </w:r>
      <w:r w:rsidRPr="00605EB6">
        <w:t>Redoutant pour sa fille et pour elle-même les émotions violentes</w:t>
      </w:r>
      <w:r w:rsidR="00C474C1">
        <w:t xml:space="preserve">, </w:t>
      </w:r>
      <w:r w:rsidRPr="00605EB6">
        <w:t>la baronne évita de revenir sur le sujet de la conversation qu</w:t>
      </w:r>
      <w:r w:rsidR="00C474C1">
        <w:t>’</w:t>
      </w:r>
      <w:r w:rsidRPr="00605EB6">
        <w:t>elle avait eue la veille avec Henriette</w:t>
      </w:r>
      <w:r w:rsidR="00C474C1">
        <w:t xml:space="preserve">. </w:t>
      </w:r>
      <w:r w:rsidRPr="00605EB6">
        <w:t>Elles ne parlèrent ni du baron ni de Pedro Castora</w:t>
      </w:r>
      <w:r w:rsidR="00C474C1">
        <w:t xml:space="preserve">. </w:t>
      </w:r>
      <w:r w:rsidRPr="00605EB6">
        <w:t>Toutes deux étaient tristes</w:t>
      </w:r>
      <w:r w:rsidR="00C474C1">
        <w:t xml:space="preserve">. </w:t>
      </w:r>
      <w:r w:rsidRPr="00605EB6">
        <w:t>Elles se regardèrent souvent à la dérobée</w:t>
      </w:r>
      <w:r w:rsidR="00C474C1">
        <w:t xml:space="preserve"> ; </w:t>
      </w:r>
      <w:r w:rsidRPr="00605EB6">
        <w:t>mais elles se concentraient en elles-mêmes</w:t>
      </w:r>
      <w:r w:rsidR="00C474C1">
        <w:t xml:space="preserve">, </w:t>
      </w:r>
      <w:r w:rsidRPr="00605EB6">
        <w:t>gardant chacune ses pensées</w:t>
      </w:r>
      <w:r w:rsidR="00C474C1">
        <w:t xml:space="preserve"> ; </w:t>
      </w:r>
      <w:r w:rsidRPr="00605EB6">
        <w:t>plus d</w:t>
      </w:r>
      <w:r w:rsidR="00C474C1">
        <w:t>’</w:t>
      </w:r>
      <w:r w:rsidRPr="00605EB6">
        <w:t>expansion</w:t>
      </w:r>
      <w:r w:rsidR="00C474C1">
        <w:t xml:space="preserve">, </w:t>
      </w:r>
      <w:r w:rsidRPr="00605EB6">
        <w:t xml:space="preserve">plus </w:t>
      </w:r>
      <w:r w:rsidRPr="00605EB6">
        <w:lastRenderedPageBreak/>
        <w:t>d</w:t>
      </w:r>
      <w:r w:rsidR="00C474C1">
        <w:t>’</w:t>
      </w:r>
      <w:r w:rsidRPr="00605EB6">
        <w:t>épanchements de deux cœurs battant à l</w:t>
      </w:r>
      <w:r w:rsidR="00C474C1">
        <w:t>’</w:t>
      </w:r>
      <w:r w:rsidRPr="00605EB6">
        <w:t>unisson</w:t>
      </w:r>
      <w:r w:rsidR="00C474C1">
        <w:t xml:space="preserve">. </w:t>
      </w:r>
      <w:r w:rsidRPr="00605EB6">
        <w:t>Il semblait que leur douce intimité</w:t>
      </w:r>
      <w:r w:rsidR="00C474C1">
        <w:t xml:space="preserve">, </w:t>
      </w:r>
      <w:r w:rsidRPr="00605EB6">
        <w:t>leur confiance réciproque avaient pour toujours disparu</w:t>
      </w:r>
      <w:r w:rsidR="00C474C1">
        <w:t>.</w:t>
      </w:r>
    </w:p>
    <w:p w14:paraId="32F9F055" w14:textId="77777777" w:rsidR="00C474C1" w:rsidRDefault="00C52F4A" w:rsidP="00C52F4A">
      <w:r w:rsidRPr="00605EB6">
        <w:t>Le lendemain</w:t>
      </w:r>
      <w:r w:rsidR="00C474C1">
        <w:t xml:space="preserve">, </w:t>
      </w:r>
      <w:r w:rsidRPr="00605EB6">
        <w:t>le baron ne parut pas à l</w:t>
      </w:r>
      <w:r w:rsidR="00C474C1">
        <w:t>’</w:t>
      </w:r>
      <w:r w:rsidRPr="00605EB6">
        <w:t>heure du déjeuner</w:t>
      </w:r>
      <w:r w:rsidR="00C474C1">
        <w:t xml:space="preserve">. </w:t>
      </w:r>
      <w:r w:rsidRPr="00605EB6">
        <w:t>Il était rentré tard dans la nuit</w:t>
      </w:r>
      <w:r w:rsidR="00C474C1">
        <w:t xml:space="preserve"> ; </w:t>
      </w:r>
      <w:r w:rsidRPr="00605EB6">
        <w:t>néanmoins</w:t>
      </w:r>
      <w:r w:rsidR="00C474C1">
        <w:t xml:space="preserve">, </w:t>
      </w:r>
      <w:r w:rsidRPr="00605EB6">
        <w:t>il s</w:t>
      </w:r>
      <w:r w:rsidR="00C474C1">
        <w:t>’</w:t>
      </w:r>
      <w:r w:rsidRPr="00605EB6">
        <w:t>était levé de bonne heure</w:t>
      </w:r>
      <w:r w:rsidR="00C474C1">
        <w:t xml:space="preserve">, </w:t>
      </w:r>
      <w:r w:rsidRPr="00605EB6">
        <w:t>était parti pour continuer d</w:t>
      </w:r>
      <w:r w:rsidR="00C474C1">
        <w:t>’</w:t>
      </w:r>
      <w:r w:rsidRPr="00605EB6">
        <w:t>un autre côté ses excursions dans le pays</w:t>
      </w:r>
      <w:r w:rsidR="00C474C1">
        <w:t xml:space="preserve">, </w:t>
      </w:r>
      <w:r w:rsidRPr="00605EB6">
        <w:t>qu</w:t>
      </w:r>
      <w:r w:rsidR="00C474C1">
        <w:t>’</w:t>
      </w:r>
      <w:r w:rsidRPr="00605EB6">
        <w:t>il ne connaissait pas encore et qu</w:t>
      </w:r>
      <w:r w:rsidR="00C474C1">
        <w:t>’</w:t>
      </w:r>
      <w:r w:rsidRPr="00605EB6">
        <w:t>il trouvait ravissant</w:t>
      </w:r>
      <w:r w:rsidR="00C474C1">
        <w:t>.</w:t>
      </w:r>
    </w:p>
    <w:p w14:paraId="5948537E" w14:textId="77777777" w:rsidR="00C474C1" w:rsidRDefault="00C52F4A" w:rsidP="00C52F4A">
      <w:r w:rsidRPr="00605EB6">
        <w:t>C</w:t>
      </w:r>
      <w:r w:rsidR="00C474C1">
        <w:t>’</w:t>
      </w:r>
      <w:r w:rsidRPr="00605EB6">
        <w:t>est ce qu</w:t>
      </w:r>
      <w:r w:rsidR="00C474C1">
        <w:t>’</w:t>
      </w:r>
      <w:r w:rsidRPr="00605EB6">
        <w:t>il avait dit à la femme de chambre de la baronne</w:t>
      </w:r>
      <w:r w:rsidR="00C474C1">
        <w:t xml:space="preserve">, </w:t>
      </w:r>
      <w:r w:rsidRPr="00605EB6">
        <w:t>laquelle n</w:t>
      </w:r>
      <w:r w:rsidR="00C474C1">
        <w:t>’</w:t>
      </w:r>
      <w:r w:rsidRPr="00605EB6">
        <w:t>avait pas manqué de rapporter ses paroles à sa maîtresse</w:t>
      </w:r>
      <w:r w:rsidR="00C474C1">
        <w:t>.</w:t>
      </w:r>
    </w:p>
    <w:p w14:paraId="19ADF97E" w14:textId="43C0B977" w:rsidR="00C474C1" w:rsidRDefault="00C52F4A" w:rsidP="00C52F4A">
      <w:r w:rsidRPr="00605EB6">
        <w:t>Ces absences de son mari ne lui paraissant point naturelles</w:t>
      </w:r>
      <w:r w:rsidR="00C474C1">
        <w:t xml:space="preserve">, </w:t>
      </w:r>
      <w:r w:rsidR="009A0CB4" w:rsidRPr="009A0CB4">
        <w:t>M</w:t>
      </w:r>
      <w:r w:rsidR="009A0CB4" w:rsidRPr="009A0CB4">
        <w:rPr>
          <w:vertAlign w:val="superscript"/>
        </w:rPr>
        <w:t>me</w:t>
      </w:r>
      <w:r w:rsidR="00C474C1">
        <w:t> de </w:t>
      </w:r>
      <w:r w:rsidRPr="00605EB6">
        <w:t>Simaise était soucieuse et inquiète</w:t>
      </w:r>
      <w:r w:rsidR="00C474C1">
        <w:t xml:space="preserve">. </w:t>
      </w:r>
      <w:r w:rsidRPr="00605EB6">
        <w:t>À chaque instant elle se demandait</w:t>
      </w:r>
      <w:r w:rsidR="00C474C1">
        <w:t> :</w:t>
      </w:r>
    </w:p>
    <w:p w14:paraId="07576836" w14:textId="4246C085" w:rsidR="00C474C1" w:rsidRDefault="0094609C" w:rsidP="00C52F4A">
      <w:r>
        <w:t>— </w:t>
      </w:r>
      <w:r w:rsidR="00C52F4A" w:rsidRPr="00605EB6">
        <w:t>Que médite-t-il</w:t>
      </w:r>
      <w:r w:rsidR="00C474C1">
        <w:t> ?</w:t>
      </w:r>
    </w:p>
    <w:p w14:paraId="699F031B" w14:textId="77777777" w:rsidR="00C474C1" w:rsidRDefault="00C52F4A" w:rsidP="00C52F4A">
      <w:r w:rsidRPr="00605EB6">
        <w:t>Cependant</w:t>
      </w:r>
      <w:r w:rsidR="00C474C1">
        <w:t xml:space="preserve">, </w:t>
      </w:r>
      <w:r w:rsidRPr="00605EB6">
        <w:t>et sans avoir encore parlé de son projet à Henriette</w:t>
      </w:r>
      <w:r w:rsidR="00C474C1">
        <w:t xml:space="preserve">, </w:t>
      </w:r>
      <w:r w:rsidRPr="00605EB6">
        <w:t>elle prenait ses dispositions afin de pouvoir quitter Vaucourt le plus tôt possible</w:t>
      </w:r>
      <w:r w:rsidR="00C474C1">
        <w:t xml:space="preserve">. </w:t>
      </w:r>
      <w:r w:rsidRPr="00605EB6">
        <w:t>Ne pouvant savoir si son absence serait plus ou moins longue</w:t>
      </w:r>
      <w:r w:rsidR="00C474C1">
        <w:t xml:space="preserve">, </w:t>
      </w:r>
      <w:r w:rsidRPr="00605EB6">
        <w:t>elle tenait à donner des instructions et des ordres en conséquence</w:t>
      </w:r>
      <w:r w:rsidR="00C474C1">
        <w:t xml:space="preserve">. </w:t>
      </w:r>
      <w:r w:rsidRPr="00605EB6">
        <w:t>Aussi avait-elle fait prévenir</w:t>
      </w:r>
      <w:r w:rsidR="00C474C1">
        <w:t xml:space="preserve">, </w:t>
      </w:r>
      <w:r w:rsidRPr="00605EB6">
        <w:t>dès la veille ses fermiers et son garde général qu</w:t>
      </w:r>
      <w:r w:rsidR="00C474C1">
        <w:t>’</w:t>
      </w:r>
      <w:r w:rsidRPr="00605EB6">
        <w:t>elle les attendrait le lendemain</w:t>
      </w:r>
      <w:r w:rsidR="00C474C1">
        <w:t xml:space="preserve">, </w:t>
      </w:r>
      <w:r w:rsidRPr="00605EB6">
        <w:t>entre trois et quatre heures de l</w:t>
      </w:r>
      <w:r w:rsidR="00C474C1">
        <w:t>’</w:t>
      </w:r>
      <w:r w:rsidRPr="00605EB6">
        <w:t>après-midi</w:t>
      </w:r>
      <w:r w:rsidR="00C474C1">
        <w:t>.</w:t>
      </w:r>
    </w:p>
    <w:p w14:paraId="0664EF4B" w14:textId="77777777" w:rsidR="00C474C1" w:rsidRDefault="00C52F4A" w:rsidP="00C52F4A">
      <w:r w:rsidRPr="00605EB6">
        <w:t>Le garde général arriva le premier</w:t>
      </w:r>
      <w:r w:rsidR="00C474C1">
        <w:t xml:space="preserve">. </w:t>
      </w:r>
      <w:r w:rsidRPr="00605EB6">
        <w:t>Henriette était près de sa mère quand on l</w:t>
      </w:r>
      <w:r w:rsidR="00C474C1">
        <w:t>’</w:t>
      </w:r>
      <w:r w:rsidRPr="00605EB6">
        <w:t>annonça</w:t>
      </w:r>
      <w:r w:rsidR="00C474C1">
        <w:t xml:space="preserve">. </w:t>
      </w:r>
      <w:r w:rsidRPr="00605EB6">
        <w:t>La jeune fille se leva aussitôt pour se retirer</w:t>
      </w:r>
      <w:r w:rsidR="00C474C1">
        <w:t>.</w:t>
      </w:r>
    </w:p>
    <w:p w14:paraId="5C60F40A" w14:textId="565A7656" w:rsidR="00C474C1" w:rsidRDefault="0094609C" w:rsidP="00C52F4A">
      <w:r>
        <w:t>— </w:t>
      </w:r>
      <w:r w:rsidR="00C52F4A" w:rsidRPr="00605EB6">
        <w:t>Il fait très chaud et il y a beaucoup de soleil</w:t>
      </w:r>
      <w:r w:rsidR="00C474C1">
        <w:t xml:space="preserve">, </w:t>
      </w:r>
      <w:r w:rsidR="00C52F4A" w:rsidRPr="00605EB6">
        <w:t>lui dit la baronne</w:t>
      </w:r>
      <w:r w:rsidR="00C474C1">
        <w:t xml:space="preserve"> ; </w:t>
      </w:r>
      <w:r w:rsidR="00C52F4A" w:rsidRPr="00605EB6">
        <w:t>je ne te conseille pas de descendre au jardin</w:t>
      </w:r>
      <w:r w:rsidR="00C474C1">
        <w:t xml:space="preserve"> ; </w:t>
      </w:r>
      <w:r w:rsidR="00C52F4A" w:rsidRPr="00605EB6">
        <w:t xml:space="preserve">monte </w:t>
      </w:r>
      <w:r w:rsidR="00C52F4A" w:rsidRPr="00605EB6">
        <w:lastRenderedPageBreak/>
        <w:t>plutôt dans ta chambre</w:t>
      </w:r>
      <w:r w:rsidR="00C474C1">
        <w:t xml:space="preserve">, </w:t>
      </w:r>
      <w:r w:rsidR="00C52F4A" w:rsidRPr="00605EB6">
        <w:t>où je te rejoindrai dans une heure</w:t>
      </w:r>
      <w:r w:rsidR="00C474C1">
        <w:t xml:space="preserve"> ; </w:t>
      </w:r>
      <w:r w:rsidR="00C52F4A" w:rsidRPr="00605EB6">
        <w:t>j</w:t>
      </w:r>
      <w:r w:rsidR="00C474C1">
        <w:t>’</w:t>
      </w:r>
      <w:r w:rsidR="00C52F4A" w:rsidRPr="00605EB6">
        <w:t>aurai quelque chose à te dire</w:t>
      </w:r>
      <w:r w:rsidR="00C474C1">
        <w:t>.</w:t>
      </w:r>
    </w:p>
    <w:p w14:paraId="3BA61BE9" w14:textId="77777777" w:rsidR="00C474C1" w:rsidRDefault="00C52F4A" w:rsidP="00C52F4A">
      <w:r w:rsidRPr="00605EB6">
        <w:t>Henriette monta chez elle</w:t>
      </w:r>
      <w:r w:rsidR="00C474C1">
        <w:t xml:space="preserve">, </w:t>
      </w:r>
      <w:r w:rsidRPr="00605EB6">
        <w:t>en effet</w:t>
      </w:r>
      <w:r w:rsidR="00C474C1">
        <w:t xml:space="preserve"> ; </w:t>
      </w:r>
      <w:r w:rsidRPr="00605EB6">
        <w:t>mais</w:t>
      </w:r>
      <w:r w:rsidR="00C474C1">
        <w:t xml:space="preserve">, </w:t>
      </w:r>
      <w:r w:rsidRPr="00605EB6">
        <w:t>au bout de quelques minutes</w:t>
      </w:r>
      <w:r w:rsidR="00C474C1">
        <w:t xml:space="preserve">, </w:t>
      </w:r>
      <w:r w:rsidRPr="00605EB6">
        <w:t>il lui sembla qu</w:t>
      </w:r>
      <w:r w:rsidR="00C474C1">
        <w:t>’</w:t>
      </w:r>
      <w:r w:rsidRPr="00605EB6">
        <w:t>elle manquait d</w:t>
      </w:r>
      <w:r w:rsidR="00C474C1">
        <w:t>’</w:t>
      </w:r>
      <w:r w:rsidRPr="00605EB6">
        <w:t>air</w:t>
      </w:r>
      <w:r w:rsidR="00C474C1">
        <w:t xml:space="preserve">. </w:t>
      </w:r>
      <w:r w:rsidRPr="00605EB6">
        <w:t>Sa mère allait être occupée pendant une heure</w:t>
      </w:r>
      <w:r w:rsidR="00C474C1">
        <w:t xml:space="preserve">, </w:t>
      </w:r>
      <w:r w:rsidRPr="00605EB6">
        <w:t>elle avait bien le temps de faire une promenade dans le parc et de revenir avant que la baronne eût congédié les visiteurs</w:t>
      </w:r>
      <w:r w:rsidR="00C474C1">
        <w:t xml:space="preserve">. </w:t>
      </w:r>
      <w:r w:rsidRPr="00605EB6">
        <w:t>Elle mit sur sa tête un chapeau de paille et descendit</w:t>
      </w:r>
      <w:r w:rsidR="00C474C1">
        <w:t xml:space="preserve">. </w:t>
      </w:r>
      <w:r w:rsidRPr="00605EB6">
        <w:t>Dans l</w:t>
      </w:r>
      <w:r w:rsidR="00C474C1">
        <w:t>’</w:t>
      </w:r>
      <w:r w:rsidRPr="00605EB6">
        <w:t>antichambre</w:t>
      </w:r>
      <w:r w:rsidR="00C474C1">
        <w:t xml:space="preserve">, </w:t>
      </w:r>
      <w:r w:rsidRPr="00605EB6">
        <w:t>deux fermiers</w:t>
      </w:r>
      <w:r w:rsidR="00C474C1">
        <w:t xml:space="preserve">, </w:t>
      </w:r>
      <w:r w:rsidRPr="00605EB6">
        <w:t>venant d</w:t>
      </w:r>
      <w:r w:rsidR="00C474C1">
        <w:t>’</w:t>
      </w:r>
      <w:r w:rsidRPr="00605EB6">
        <w:t>arriver</w:t>
      </w:r>
      <w:r w:rsidR="00C474C1">
        <w:t xml:space="preserve">, </w:t>
      </w:r>
      <w:r w:rsidRPr="00605EB6">
        <w:t>attendaient</w:t>
      </w:r>
      <w:r w:rsidR="00C474C1">
        <w:t xml:space="preserve">. </w:t>
      </w:r>
      <w:r w:rsidRPr="00605EB6">
        <w:t>Henriette sortit du château et se dirigea vers le parc</w:t>
      </w:r>
      <w:r w:rsidR="00C474C1">
        <w:t>.</w:t>
      </w:r>
    </w:p>
    <w:p w14:paraId="2DD4FA44" w14:textId="187D812C" w:rsidR="00C474C1" w:rsidRDefault="00C52F4A" w:rsidP="00C52F4A">
      <w:r w:rsidRPr="00605EB6">
        <w:t>Elle entra dans la grande charmille où Jean Loup lui était apparu la deuxième fois</w:t>
      </w:r>
      <w:r w:rsidR="00C474C1">
        <w:t xml:space="preserve">. </w:t>
      </w:r>
      <w:r w:rsidRPr="00605EB6">
        <w:t>Bien qu</w:t>
      </w:r>
      <w:r w:rsidR="00C474C1">
        <w:t>’</w:t>
      </w:r>
      <w:r w:rsidRPr="00605EB6">
        <w:t>elle ne fût plus guère fréquentée</w:t>
      </w:r>
      <w:r w:rsidR="00C474C1">
        <w:t xml:space="preserve">, </w:t>
      </w:r>
      <w:r w:rsidRPr="00605EB6">
        <w:t>la chambre verte était toujours bien entretenue</w:t>
      </w:r>
      <w:r w:rsidR="00C474C1">
        <w:t xml:space="preserve">, </w:t>
      </w:r>
      <w:r w:rsidRPr="00605EB6">
        <w:t>taillée avec soin</w:t>
      </w:r>
      <w:r w:rsidR="00C474C1">
        <w:t xml:space="preserve"> ; </w:t>
      </w:r>
      <w:r w:rsidRPr="00605EB6">
        <w:t>pas un brin d</w:t>
      </w:r>
      <w:r w:rsidR="00C474C1">
        <w:t>’</w:t>
      </w:r>
      <w:r w:rsidRPr="00605EB6">
        <w:t xml:space="preserve">herbe ne </w:t>
      </w:r>
      <w:r w:rsidR="00F46201">
        <w:t>s</w:t>
      </w:r>
      <w:r w:rsidR="00F46201" w:rsidRPr="00605EB6">
        <w:t xml:space="preserve">e </w:t>
      </w:r>
      <w:r w:rsidRPr="00605EB6">
        <w:t>montrait sur le sol à travers le sable fin nouvellement ratissé</w:t>
      </w:r>
      <w:r w:rsidR="00C474C1">
        <w:t>.</w:t>
      </w:r>
    </w:p>
    <w:p w14:paraId="1962793A" w14:textId="77777777" w:rsidR="00C474C1" w:rsidRDefault="00C52F4A" w:rsidP="00C52F4A">
      <w:r w:rsidRPr="00605EB6">
        <w:t>Henriette la retrouva pleine de souvenirs qui firent palpiter son cœur</w:t>
      </w:r>
      <w:r w:rsidR="00C474C1">
        <w:t xml:space="preserve">. </w:t>
      </w:r>
      <w:r w:rsidRPr="00605EB6">
        <w:t>Elle se sentait douloureusement oppressée et prête à pleurer</w:t>
      </w:r>
      <w:r w:rsidR="00C474C1">
        <w:t xml:space="preserve">. </w:t>
      </w:r>
      <w:r w:rsidRPr="00605EB6">
        <w:t>Elle poussa un long soupir</w:t>
      </w:r>
      <w:r w:rsidR="00C474C1">
        <w:t xml:space="preserve">, </w:t>
      </w:r>
      <w:r w:rsidRPr="00605EB6">
        <w:t>sortit brusquement de la charmille et s</w:t>
      </w:r>
      <w:r w:rsidR="00C474C1">
        <w:t>’</w:t>
      </w:r>
      <w:r w:rsidRPr="00605EB6">
        <w:t>enfonça dans une allée ombreuse</w:t>
      </w:r>
      <w:r w:rsidR="00C474C1">
        <w:t>.</w:t>
      </w:r>
    </w:p>
    <w:p w14:paraId="09DD8515" w14:textId="77777777" w:rsidR="00C474C1" w:rsidRDefault="00C52F4A" w:rsidP="00C52F4A">
      <w:r w:rsidRPr="00605EB6">
        <w:t>Tout à coup le baron se trouva devant elle</w:t>
      </w:r>
      <w:r w:rsidR="00C474C1">
        <w:t xml:space="preserve">. </w:t>
      </w:r>
      <w:r w:rsidRPr="00605EB6">
        <w:t>Évidemment</w:t>
      </w:r>
      <w:r w:rsidR="00C474C1">
        <w:t xml:space="preserve">, </w:t>
      </w:r>
      <w:r w:rsidRPr="00605EB6">
        <w:t>caché quelque part</w:t>
      </w:r>
      <w:r w:rsidR="00C474C1">
        <w:t xml:space="preserve">, </w:t>
      </w:r>
      <w:r w:rsidRPr="00605EB6">
        <w:t>il la guettait depuis le matin</w:t>
      </w:r>
      <w:r w:rsidR="00C474C1">
        <w:t>.</w:t>
      </w:r>
    </w:p>
    <w:p w14:paraId="74B12E25" w14:textId="71D16A07" w:rsidR="00C52F4A" w:rsidRPr="00605EB6" w:rsidRDefault="00C52F4A" w:rsidP="00C474C1">
      <w:pPr>
        <w:pStyle w:val="Titre2"/>
      </w:pPr>
      <w:bookmarkStart w:id="102" w:name="_Toc197617947"/>
      <w:r w:rsidRPr="00605EB6">
        <w:lastRenderedPageBreak/>
        <w:t>XXIV</w:t>
      </w:r>
      <w:r w:rsidRPr="00605EB6">
        <w:br/>
      </w:r>
      <w:r w:rsidRPr="00605EB6">
        <w:br/>
        <w:t>ENLEVÉE</w:t>
      </w:r>
      <w:bookmarkEnd w:id="102"/>
    </w:p>
    <w:p w14:paraId="575D1A89" w14:textId="77777777" w:rsidR="00C474C1" w:rsidRDefault="00C52F4A" w:rsidP="00C52F4A">
      <w:r w:rsidRPr="00605EB6">
        <w:t>À la vue de son père</w:t>
      </w:r>
      <w:r w:rsidR="00C474C1">
        <w:t xml:space="preserve">, </w:t>
      </w:r>
      <w:r w:rsidRPr="00605EB6">
        <w:t>Henriette laissa échapper un petit cri de surprise</w:t>
      </w:r>
      <w:r w:rsidR="00C474C1">
        <w:t>.</w:t>
      </w:r>
    </w:p>
    <w:p w14:paraId="2870F141" w14:textId="77777777" w:rsidR="00C474C1" w:rsidRDefault="00C52F4A" w:rsidP="00C52F4A">
      <w:r w:rsidRPr="00605EB6">
        <w:t>Le baron s</w:t>
      </w:r>
      <w:r w:rsidR="00C474C1">
        <w:t>’</w:t>
      </w:r>
      <w:r w:rsidRPr="00605EB6">
        <w:t>approcha en souriant</w:t>
      </w:r>
      <w:r w:rsidR="00C474C1">
        <w:t xml:space="preserve"> ; </w:t>
      </w:r>
      <w:r w:rsidRPr="00605EB6">
        <w:t>mais</w:t>
      </w:r>
      <w:r w:rsidR="00C474C1">
        <w:t xml:space="preserve">, </w:t>
      </w:r>
      <w:r w:rsidRPr="00605EB6">
        <w:t>avec un peu d</w:t>
      </w:r>
      <w:r w:rsidR="00C474C1">
        <w:t>’</w:t>
      </w:r>
      <w:r w:rsidRPr="00605EB6">
        <w:t>attention</w:t>
      </w:r>
      <w:r w:rsidR="00C474C1">
        <w:t xml:space="preserve">, </w:t>
      </w:r>
      <w:r w:rsidRPr="00605EB6">
        <w:t>la jeune fille aurait pu remarquer qu</w:t>
      </w:r>
      <w:r w:rsidR="00C474C1">
        <w:t>’</w:t>
      </w:r>
      <w:r w:rsidRPr="00605EB6">
        <w:t>il était agité et avait le regard troublé</w:t>
      </w:r>
      <w:r w:rsidR="00C474C1">
        <w:t>.</w:t>
      </w:r>
    </w:p>
    <w:p w14:paraId="3C8B5C81" w14:textId="65B62523" w:rsidR="00C474C1" w:rsidRDefault="0094609C" w:rsidP="00C52F4A">
      <w:r>
        <w:t>— </w:t>
      </w:r>
      <w:r w:rsidR="00C52F4A" w:rsidRPr="00605EB6">
        <w:t>Je ne pensais pas vous rencontrer ici</w:t>
      </w:r>
      <w:r w:rsidR="00C474C1">
        <w:t xml:space="preserve">, </w:t>
      </w:r>
      <w:r w:rsidR="00C52F4A" w:rsidRPr="00605EB6">
        <w:t>mon père</w:t>
      </w:r>
      <w:r w:rsidR="00C474C1">
        <w:t xml:space="preserve">, </w:t>
      </w:r>
      <w:r w:rsidR="00C52F4A" w:rsidRPr="00605EB6">
        <w:t>dit-elle</w:t>
      </w:r>
      <w:r w:rsidR="00C474C1">
        <w:t xml:space="preserve"> ; </w:t>
      </w:r>
      <w:r w:rsidR="00C52F4A" w:rsidRPr="00605EB6">
        <w:t>je vous croyais loin de Vaucourt</w:t>
      </w:r>
      <w:r w:rsidR="00C474C1">
        <w:t>.</w:t>
      </w:r>
    </w:p>
    <w:p w14:paraId="4E06716C" w14:textId="10B87CD7" w:rsidR="00C474C1" w:rsidRDefault="0094609C" w:rsidP="00C52F4A">
      <w:r>
        <w:t>— </w:t>
      </w:r>
      <w:r w:rsidR="00C52F4A" w:rsidRPr="00605EB6">
        <w:t>Je reviens aujourd</w:t>
      </w:r>
      <w:r w:rsidR="00C474C1">
        <w:t>’</w:t>
      </w:r>
      <w:r w:rsidR="00C52F4A" w:rsidRPr="00605EB6">
        <w:t>hui à une heure plus raisonnable qu</w:t>
      </w:r>
      <w:r w:rsidR="00C474C1">
        <w:t>’</w:t>
      </w:r>
      <w:r w:rsidR="00C52F4A" w:rsidRPr="00605EB6">
        <w:t>hier</w:t>
      </w:r>
      <w:r w:rsidR="00C474C1">
        <w:t xml:space="preserve"> ; </w:t>
      </w:r>
      <w:r w:rsidR="00C52F4A" w:rsidRPr="00605EB6">
        <w:t>mais aussi je suis parti de bon matin</w:t>
      </w:r>
      <w:r w:rsidR="00C474C1">
        <w:t>.</w:t>
      </w:r>
    </w:p>
    <w:p w14:paraId="1945135E" w14:textId="7C9F4D9A" w:rsidR="00C474C1" w:rsidRDefault="0094609C" w:rsidP="00C52F4A">
      <w:r>
        <w:t>— </w:t>
      </w:r>
      <w:r w:rsidR="00C52F4A" w:rsidRPr="00605EB6">
        <w:t>C</w:t>
      </w:r>
      <w:r w:rsidR="00C474C1">
        <w:t>’</w:t>
      </w:r>
      <w:r w:rsidR="00C52F4A" w:rsidRPr="00605EB6">
        <w:t>est vrai</w:t>
      </w:r>
      <w:r w:rsidR="00C474C1">
        <w:t>.</w:t>
      </w:r>
    </w:p>
    <w:p w14:paraId="731AE339" w14:textId="37E77596" w:rsidR="00C474C1" w:rsidRDefault="0094609C" w:rsidP="00C52F4A">
      <w:r>
        <w:t>— </w:t>
      </w:r>
      <w:r w:rsidR="00C52F4A" w:rsidRPr="00605EB6">
        <w:t>C</w:t>
      </w:r>
      <w:r w:rsidR="00C474C1">
        <w:t>’</w:t>
      </w:r>
      <w:r w:rsidR="00C52F4A" w:rsidRPr="00605EB6">
        <w:t>est un heureux hasard qui m</w:t>
      </w:r>
      <w:r w:rsidR="00C474C1">
        <w:t>’</w:t>
      </w:r>
      <w:r w:rsidR="00C52F4A" w:rsidRPr="00605EB6">
        <w:t>a fait prendre</w:t>
      </w:r>
      <w:r w:rsidR="00C474C1">
        <w:t xml:space="preserve">, </w:t>
      </w:r>
      <w:r w:rsidR="00C52F4A" w:rsidRPr="00605EB6">
        <w:t>pour rentrer au château</w:t>
      </w:r>
      <w:r w:rsidR="00C474C1">
        <w:t xml:space="preserve">, </w:t>
      </w:r>
      <w:r w:rsidR="00C52F4A" w:rsidRPr="00605EB6">
        <w:t>ce chemin plutôt qu</w:t>
      </w:r>
      <w:r w:rsidR="00C474C1">
        <w:t>’</w:t>
      </w:r>
      <w:r w:rsidR="00C52F4A" w:rsidRPr="00605EB6">
        <w:t>un autre</w:t>
      </w:r>
      <w:r w:rsidR="00C474C1">
        <w:t xml:space="preserve">, </w:t>
      </w:r>
      <w:r w:rsidR="00C52F4A" w:rsidRPr="00605EB6">
        <w:t>puisque nous nous sommes rencontrés</w:t>
      </w:r>
      <w:r w:rsidR="00C474C1">
        <w:t>.</w:t>
      </w:r>
    </w:p>
    <w:p w14:paraId="38C53554" w14:textId="77777777" w:rsidR="00C474C1" w:rsidRDefault="00C52F4A" w:rsidP="00C52F4A">
      <w:r w:rsidRPr="00605EB6">
        <w:t>Il jeta un coup d</w:t>
      </w:r>
      <w:r w:rsidR="00C474C1">
        <w:t>’</w:t>
      </w:r>
      <w:r w:rsidRPr="00605EB6">
        <w:t>œil rapide autour de lui</w:t>
      </w:r>
      <w:r w:rsidR="00C474C1">
        <w:t xml:space="preserve"> ; </w:t>
      </w:r>
      <w:r w:rsidRPr="00605EB6">
        <w:t>puis</w:t>
      </w:r>
      <w:r w:rsidR="00C474C1">
        <w:t xml:space="preserve">, </w:t>
      </w:r>
      <w:r w:rsidRPr="00605EB6">
        <w:t>passant sous le sien le bras de la jeune fille</w:t>
      </w:r>
      <w:r w:rsidR="00C474C1">
        <w:t> :</w:t>
      </w:r>
    </w:p>
    <w:p w14:paraId="6C550B3E" w14:textId="46FE89FD" w:rsidR="00C474C1" w:rsidRDefault="0094609C" w:rsidP="00C52F4A">
      <w:r>
        <w:t>— </w:t>
      </w:r>
      <w:r w:rsidR="00C52F4A" w:rsidRPr="00605EB6">
        <w:t>Viens</w:t>
      </w:r>
      <w:r w:rsidR="00C474C1">
        <w:t xml:space="preserve">, </w:t>
      </w:r>
      <w:r w:rsidR="00C52F4A" w:rsidRPr="00605EB6">
        <w:t>lui dit-il</w:t>
      </w:r>
      <w:r w:rsidR="00C474C1">
        <w:t xml:space="preserve"> ; </w:t>
      </w:r>
      <w:r w:rsidR="00C52F4A" w:rsidRPr="00605EB6">
        <w:t>me trouver seul avec ma chère Henriette est un rare bonheur dont je veux profiter</w:t>
      </w:r>
      <w:r w:rsidR="00C474C1">
        <w:t xml:space="preserve"> ; </w:t>
      </w:r>
      <w:r w:rsidR="00C52F4A" w:rsidRPr="00605EB6">
        <w:t>viens</w:t>
      </w:r>
      <w:r w:rsidR="00C474C1">
        <w:t xml:space="preserve">, </w:t>
      </w:r>
      <w:r w:rsidR="00C52F4A" w:rsidRPr="00605EB6">
        <w:t>ma chérie</w:t>
      </w:r>
      <w:r w:rsidR="00C474C1">
        <w:t xml:space="preserve">, </w:t>
      </w:r>
      <w:r w:rsidR="00C52F4A" w:rsidRPr="00605EB6">
        <w:t>nous allons causer</w:t>
      </w:r>
      <w:r w:rsidR="00C474C1">
        <w:t>.</w:t>
      </w:r>
    </w:p>
    <w:p w14:paraId="4B1744D4" w14:textId="67AA46FA" w:rsidR="00C474C1" w:rsidRDefault="0094609C" w:rsidP="00C52F4A">
      <w:r>
        <w:t>— </w:t>
      </w:r>
      <w:r w:rsidR="00C52F4A" w:rsidRPr="00605EB6">
        <w:t>Je ne puis pas rester longtemps avec vous</w:t>
      </w:r>
      <w:r w:rsidR="00C474C1">
        <w:t xml:space="preserve">, </w:t>
      </w:r>
      <w:r w:rsidR="00C52F4A" w:rsidRPr="00605EB6">
        <w:t>répondit Henriette avec un doux et triste sourire</w:t>
      </w:r>
      <w:r w:rsidR="00C474C1">
        <w:t xml:space="preserve"> ; </w:t>
      </w:r>
      <w:r w:rsidR="00C52F4A" w:rsidRPr="00605EB6">
        <w:t>il faut que dans une demi-heure je sois près de ma mère qui a</w:t>
      </w:r>
      <w:r w:rsidR="00C474C1">
        <w:t xml:space="preserve">, </w:t>
      </w:r>
      <w:r w:rsidR="00C52F4A" w:rsidRPr="00605EB6">
        <w:t>paraît-il</w:t>
      </w:r>
      <w:r w:rsidR="00C474C1">
        <w:t xml:space="preserve">, </w:t>
      </w:r>
      <w:r w:rsidR="00C52F4A" w:rsidRPr="00605EB6">
        <w:t>une communication intéressante à me faire</w:t>
      </w:r>
      <w:r w:rsidR="00C474C1">
        <w:t>.</w:t>
      </w:r>
    </w:p>
    <w:p w14:paraId="78B9C871" w14:textId="4C9D1DAC" w:rsidR="00C474C1" w:rsidRDefault="0094609C" w:rsidP="00C52F4A">
      <w:r>
        <w:lastRenderedPageBreak/>
        <w:t>— </w:t>
      </w:r>
      <w:r w:rsidR="00C52F4A" w:rsidRPr="00605EB6">
        <w:t>Oh</w:t>
      </w:r>
      <w:r w:rsidR="00C474C1">
        <w:t xml:space="preserve"> ! </w:t>
      </w:r>
      <w:r w:rsidR="00C52F4A" w:rsidRPr="00605EB6">
        <w:t>dans une demi-heure</w:t>
      </w:r>
      <w:r w:rsidR="00C474C1">
        <w:t xml:space="preserve"> ! </w:t>
      </w:r>
      <w:r w:rsidR="00C52F4A" w:rsidRPr="00605EB6">
        <w:t>fit le baron avec un accent singulier</w:t>
      </w:r>
      <w:r w:rsidR="00C474C1">
        <w:t>.</w:t>
      </w:r>
    </w:p>
    <w:p w14:paraId="110A8988" w14:textId="77777777" w:rsidR="00C474C1" w:rsidRDefault="00C52F4A" w:rsidP="00C52F4A">
      <w:r w:rsidRPr="00605EB6">
        <w:t>Et il s</w:t>
      </w:r>
      <w:r w:rsidR="00C474C1">
        <w:t>’</w:t>
      </w:r>
      <w:r w:rsidRPr="00605EB6">
        <w:t>empressa d</w:t>
      </w:r>
      <w:r w:rsidR="00C474C1">
        <w:t>’</w:t>
      </w:r>
      <w:r w:rsidRPr="00605EB6">
        <w:t>ajouter</w:t>
      </w:r>
      <w:r w:rsidR="00C474C1">
        <w:t> :</w:t>
      </w:r>
    </w:p>
    <w:p w14:paraId="4207FD12" w14:textId="7E46F412" w:rsidR="00C474C1" w:rsidRDefault="0094609C" w:rsidP="00C52F4A">
      <w:r>
        <w:t>— </w:t>
      </w:r>
      <w:r w:rsidR="00C52F4A" w:rsidRPr="00605EB6">
        <w:t>Nous avons</w:t>
      </w:r>
      <w:r w:rsidR="00C474C1">
        <w:t xml:space="preserve">, </w:t>
      </w:r>
      <w:r w:rsidR="00C52F4A" w:rsidRPr="00605EB6">
        <w:t>en ce cas</w:t>
      </w:r>
      <w:r w:rsidR="00C474C1">
        <w:t xml:space="preserve">, </w:t>
      </w:r>
      <w:r w:rsidR="00C52F4A" w:rsidRPr="00605EB6">
        <w:t>tout le temps de causer</w:t>
      </w:r>
      <w:r w:rsidR="00C474C1">
        <w:t>.</w:t>
      </w:r>
    </w:p>
    <w:p w14:paraId="3FA63B44" w14:textId="77777777" w:rsidR="00C474C1" w:rsidRDefault="00C52F4A" w:rsidP="00C52F4A">
      <w:r w:rsidRPr="00605EB6">
        <w:t>Et tout en parlant à Henriette de Pedro Castora</w:t>
      </w:r>
      <w:r w:rsidR="00C474C1">
        <w:t xml:space="preserve">, </w:t>
      </w:r>
      <w:r w:rsidRPr="00605EB6">
        <w:t>en lui faisant le tableau de toutes les félicités qui l</w:t>
      </w:r>
      <w:r w:rsidR="00C474C1">
        <w:t>’</w:t>
      </w:r>
      <w:r w:rsidRPr="00605EB6">
        <w:t>attendaient</w:t>
      </w:r>
      <w:r w:rsidR="00C474C1">
        <w:t xml:space="preserve">, </w:t>
      </w:r>
      <w:r w:rsidRPr="00605EB6">
        <w:t>il l</w:t>
      </w:r>
      <w:r w:rsidR="00C474C1">
        <w:t>’</w:t>
      </w:r>
      <w:r w:rsidRPr="00605EB6">
        <w:t>entraîna jusqu</w:t>
      </w:r>
      <w:r w:rsidR="00C474C1">
        <w:t>’</w:t>
      </w:r>
      <w:r w:rsidRPr="00605EB6">
        <w:t>à une petite porte du parc</w:t>
      </w:r>
      <w:r w:rsidR="00C474C1">
        <w:t xml:space="preserve">, </w:t>
      </w:r>
      <w:r w:rsidRPr="00605EB6">
        <w:t>ouvrant sur un chemin vicinal</w:t>
      </w:r>
      <w:r w:rsidR="00C474C1">
        <w:t xml:space="preserve">. </w:t>
      </w:r>
      <w:r w:rsidRPr="00605EB6">
        <w:t>Cette porte</w:t>
      </w:r>
      <w:r w:rsidR="00C474C1">
        <w:t xml:space="preserve">, </w:t>
      </w:r>
      <w:r w:rsidRPr="00605EB6">
        <w:t>était-ce une négligence du jardinier</w:t>
      </w:r>
      <w:r w:rsidR="00C474C1">
        <w:t xml:space="preserve">, </w:t>
      </w:r>
      <w:r w:rsidRPr="00605EB6">
        <w:t>n</w:t>
      </w:r>
      <w:r w:rsidR="00C474C1">
        <w:t>’</w:t>
      </w:r>
      <w:r w:rsidRPr="00605EB6">
        <w:t>était pas fermée à clef</w:t>
      </w:r>
      <w:r w:rsidR="00C474C1">
        <w:t xml:space="preserve">, </w:t>
      </w:r>
      <w:r w:rsidRPr="00605EB6">
        <w:t>il n</w:t>
      </w:r>
      <w:r w:rsidR="00C474C1">
        <w:t>’</w:t>
      </w:r>
      <w:r w:rsidRPr="00605EB6">
        <w:t>y avait qu</w:t>
      </w:r>
      <w:r w:rsidR="00C474C1">
        <w:t>’</w:t>
      </w:r>
      <w:r w:rsidRPr="00605EB6">
        <w:t>à la tirer pour l</w:t>
      </w:r>
      <w:r w:rsidR="00C474C1">
        <w:t>’</w:t>
      </w:r>
      <w:r w:rsidRPr="00605EB6">
        <w:t>ouvrir</w:t>
      </w:r>
      <w:r w:rsidR="00C474C1">
        <w:t>.</w:t>
      </w:r>
    </w:p>
    <w:p w14:paraId="12E7DF83" w14:textId="54C14FC5" w:rsidR="00C474C1" w:rsidRDefault="0094609C" w:rsidP="00C52F4A">
      <w:r>
        <w:t>— </w:t>
      </w:r>
      <w:r w:rsidR="00C52F4A" w:rsidRPr="00605EB6">
        <w:t>Est-ce que vous voulez sortir du parc</w:t>
      </w:r>
      <w:r w:rsidR="00C474C1">
        <w:t xml:space="preserve">, </w:t>
      </w:r>
      <w:r w:rsidR="00C52F4A" w:rsidRPr="00605EB6">
        <w:t>mon père</w:t>
      </w:r>
      <w:r w:rsidR="00C474C1">
        <w:t xml:space="preserve"> ? </w:t>
      </w:r>
      <w:r w:rsidR="00C52F4A" w:rsidRPr="00605EB6">
        <w:t>demanda Henriette un peu surprise</w:t>
      </w:r>
      <w:r w:rsidR="00C474C1">
        <w:t>.</w:t>
      </w:r>
    </w:p>
    <w:p w14:paraId="2C1D2A57" w14:textId="7BA5FB0F" w:rsidR="00C474C1" w:rsidRDefault="0094609C" w:rsidP="00C52F4A">
      <w:r>
        <w:t>— </w:t>
      </w:r>
      <w:r w:rsidR="00C52F4A" w:rsidRPr="00605EB6">
        <w:t>Oui</w:t>
      </w:r>
      <w:r w:rsidR="00C474C1">
        <w:t xml:space="preserve">, </w:t>
      </w:r>
      <w:r w:rsidR="00C52F4A" w:rsidRPr="00605EB6">
        <w:t>pour jeter un coup d</w:t>
      </w:r>
      <w:r w:rsidR="00C474C1">
        <w:t>’</w:t>
      </w:r>
      <w:r w:rsidR="00C52F4A" w:rsidRPr="00605EB6">
        <w:t>œil sur la campagne</w:t>
      </w:r>
      <w:r w:rsidR="00C474C1">
        <w:t>.</w:t>
      </w:r>
    </w:p>
    <w:p w14:paraId="48D51DFA" w14:textId="77777777" w:rsidR="00C474C1" w:rsidRDefault="00C52F4A" w:rsidP="00C52F4A">
      <w:r w:rsidRPr="00605EB6">
        <w:t>En parlant</w:t>
      </w:r>
      <w:r w:rsidR="00C474C1">
        <w:t xml:space="preserve">, </w:t>
      </w:r>
      <w:r w:rsidRPr="00605EB6">
        <w:t>il avait ouvert la porte</w:t>
      </w:r>
      <w:r w:rsidR="00C474C1">
        <w:t xml:space="preserve">. </w:t>
      </w:r>
      <w:r w:rsidRPr="00605EB6">
        <w:t>Ils en franchirent le seuil</w:t>
      </w:r>
      <w:r w:rsidR="00C474C1">
        <w:t>.</w:t>
      </w:r>
    </w:p>
    <w:p w14:paraId="1FB61B4A" w14:textId="77777777" w:rsidR="00C474C1" w:rsidRDefault="00C52F4A" w:rsidP="00C52F4A">
      <w:r w:rsidRPr="00605EB6">
        <w:t>À une distance de vingt-cinq à trente pas</w:t>
      </w:r>
      <w:r w:rsidR="00C474C1">
        <w:t xml:space="preserve">, </w:t>
      </w:r>
      <w:r w:rsidRPr="00605EB6">
        <w:t>sur le chemin</w:t>
      </w:r>
      <w:r w:rsidR="00C474C1">
        <w:t xml:space="preserve">, </w:t>
      </w:r>
      <w:r w:rsidRPr="00605EB6">
        <w:t>une voiture fermée</w:t>
      </w:r>
      <w:r w:rsidR="00C474C1">
        <w:t xml:space="preserve">, </w:t>
      </w:r>
      <w:r w:rsidRPr="00605EB6">
        <w:t>sorte de coupé</w:t>
      </w:r>
      <w:r w:rsidR="00C474C1">
        <w:t xml:space="preserve">, </w:t>
      </w:r>
      <w:r w:rsidRPr="00605EB6">
        <w:t>stationnait</w:t>
      </w:r>
      <w:r w:rsidR="00C474C1">
        <w:t xml:space="preserve">. </w:t>
      </w:r>
      <w:r w:rsidRPr="00605EB6">
        <w:t>Le véhicule</w:t>
      </w:r>
      <w:r w:rsidR="00C474C1">
        <w:t xml:space="preserve">, </w:t>
      </w:r>
      <w:r w:rsidRPr="00605EB6">
        <w:t>dont la portière se trouvait ouverte</w:t>
      </w:r>
      <w:r w:rsidR="00C474C1">
        <w:t xml:space="preserve">, </w:t>
      </w:r>
      <w:r w:rsidRPr="00605EB6">
        <w:t>était attelé de deux forts chevaux</w:t>
      </w:r>
      <w:r w:rsidR="00C474C1">
        <w:t xml:space="preserve">. </w:t>
      </w:r>
      <w:r w:rsidRPr="00605EB6">
        <w:t>Le cocher</w:t>
      </w:r>
      <w:r w:rsidR="00C474C1">
        <w:t xml:space="preserve">, </w:t>
      </w:r>
      <w:r w:rsidRPr="00605EB6">
        <w:t>qui était assis sur une borne</w:t>
      </w:r>
      <w:r w:rsidR="00C474C1">
        <w:t xml:space="preserve">, </w:t>
      </w:r>
      <w:r w:rsidRPr="00605EB6">
        <w:t>le dos contre le mur du parc</w:t>
      </w:r>
      <w:r w:rsidR="00C474C1">
        <w:t xml:space="preserve">, </w:t>
      </w:r>
      <w:r w:rsidRPr="00605EB6">
        <w:t>se leva vivement et alla se placer près de sa voiture</w:t>
      </w:r>
      <w:r w:rsidR="00C474C1">
        <w:t>.</w:t>
      </w:r>
    </w:p>
    <w:p w14:paraId="7A121428" w14:textId="17EFCB50" w:rsidR="00C474C1" w:rsidRDefault="0094609C" w:rsidP="00C52F4A">
      <w:r>
        <w:t>— </w:t>
      </w:r>
      <w:r w:rsidR="00C52F4A" w:rsidRPr="00605EB6">
        <w:t>Tiens</w:t>
      </w:r>
      <w:r w:rsidR="00C474C1">
        <w:t xml:space="preserve">, </w:t>
      </w:r>
      <w:r w:rsidR="00C52F4A" w:rsidRPr="00605EB6">
        <w:t>fit Henriette</w:t>
      </w:r>
      <w:r w:rsidR="00C474C1">
        <w:t xml:space="preserve">, </w:t>
      </w:r>
      <w:r w:rsidR="00C52F4A" w:rsidRPr="00605EB6">
        <w:t>quelle est donc cette voiture</w:t>
      </w:r>
      <w:r w:rsidR="00C474C1">
        <w:t> ?</w:t>
      </w:r>
    </w:p>
    <w:p w14:paraId="5E7CC645" w14:textId="69C5CB9E" w:rsidR="00C474C1" w:rsidRDefault="0094609C" w:rsidP="00C52F4A">
      <w:r>
        <w:t>— </w:t>
      </w:r>
      <w:r w:rsidR="00C52F4A" w:rsidRPr="00605EB6">
        <w:t>Allons jusque-là</w:t>
      </w:r>
      <w:r w:rsidR="00C474C1">
        <w:t xml:space="preserve">, </w:t>
      </w:r>
      <w:r w:rsidR="00C52F4A" w:rsidRPr="00605EB6">
        <w:t>répondit le baron</w:t>
      </w:r>
      <w:r w:rsidR="00C474C1">
        <w:t>.</w:t>
      </w:r>
    </w:p>
    <w:p w14:paraId="6BCD5CDB" w14:textId="77777777" w:rsidR="00C474C1" w:rsidRDefault="00C52F4A" w:rsidP="00C52F4A">
      <w:r w:rsidRPr="00605EB6">
        <w:t>Les voyant venir à lui</w:t>
      </w:r>
      <w:r w:rsidR="00C474C1">
        <w:t xml:space="preserve">, </w:t>
      </w:r>
      <w:r w:rsidRPr="00605EB6">
        <w:t>le cocher se découvrit</w:t>
      </w:r>
      <w:r w:rsidR="00C474C1">
        <w:t xml:space="preserve">. </w:t>
      </w:r>
      <w:r w:rsidRPr="00605EB6">
        <w:t>Arrivés près du coupé</w:t>
      </w:r>
      <w:r w:rsidR="00C474C1">
        <w:t xml:space="preserve">, </w:t>
      </w:r>
      <w:r w:rsidRPr="00605EB6">
        <w:t>le baron dit à sa fille</w:t>
      </w:r>
      <w:r w:rsidR="00C474C1">
        <w:t xml:space="preserve">, </w:t>
      </w:r>
      <w:r w:rsidRPr="00605EB6">
        <w:t>de sa voix mielleuse</w:t>
      </w:r>
      <w:r w:rsidR="00C474C1">
        <w:t> :</w:t>
      </w:r>
    </w:p>
    <w:p w14:paraId="2B82C4A9" w14:textId="6E1726BB" w:rsidR="00C474C1" w:rsidRDefault="0094609C" w:rsidP="00C52F4A">
      <w:r>
        <w:t>— </w:t>
      </w:r>
      <w:r w:rsidR="00C52F4A" w:rsidRPr="00605EB6">
        <w:t>Ma chère amie</w:t>
      </w:r>
      <w:r w:rsidR="00C474C1">
        <w:t xml:space="preserve">, </w:t>
      </w:r>
      <w:r w:rsidR="00C52F4A" w:rsidRPr="00605EB6">
        <w:t>si tu veux prendre place dans cette voiture</w:t>
      </w:r>
      <w:r w:rsidR="00C474C1">
        <w:t>…</w:t>
      </w:r>
    </w:p>
    <w:p w14:paraId="0F44D78A" w14:textId="77777777" w:rsidR="00C474C1" w:rsidRDefault="00C52F4A" w:rsidP="00C52F4A">
      <w:r w:rsidRPr="00605EB6">
        <w:lastRenderedPageBreak/>
        <w:t>La jeune fille eut un haut-le-corps</w:t>
      </w:r>
      <w:r w:rsidR="00C474C1">
        <w:t xml:space="preserve">, </w:t>
      </w:r>
      <w:r w:rsidRPr="00605EB6">
        <w:t>dégagea son bras et regarda son père avec étonnement en faisant deux pas en arrière</w:t>
      </w:r>
      <w:r w:rsidR="00C474C1">
        <w:t>.</w:t>
      </w:r>
    </w:p>
    <w:p w14:paraId="2210AE41" w14:textId="700CC090" w:rsidR="00C474C1" w:rsidRDefault="0094609C" w:rsidP="00C52F4A">
      <w:r>
        <w:t>— </w:t>
      </w:r>
      <w:r w:rsidR="00C52F4A" w:rsidRPr="00605EB6">
        <w:t>Eh bien</w:t>
      </w:r>
      <w:r w:rsidR="00C474C1">
        <w:t xml:space="preserve">, </w:t>
      </w:r>
      <w:r w:rsidR="00C52F4A" w:rsidRPr="00605EB6">
        <w:t>tu ne montes pas</w:t>
      </w:r>
      <w:r w:rsidR="00C474C1">
        <w:t xml:space="preserve"> ? </w:t>
      </w:r>
      <w:r w:rsidR="00C52F4A" w:rsidRPr="00605EB6">
        <w:t>fit le baron en souriant</w:t>
      </w:r>
      <w:r w:rsidR="00C474C1">
        <w:t>.</w:t>
      </w:r>
    </w:p>
    <w:p w14:paraId="29B401B5" w14:textId="38A2695C" w:rsidR="00C474C1" w:rsidRDefault="0094609C" w:rsidP="00C52F4A">
      <w:r>
        <w:t>— </w:t>
      </w:r>
      <w:r w:rsidR="00C52F4A" w:rsidRPr="00605EB6">
        <w:t>À qui donc est cette voiture</w:t>
      </w:r>
      <w:r w:rsidR="00C474C1">
        <w:t> ?</w:t>
      </w:r>
    </w:p>
    <w:p w14:paraId="49439BCE" w14:textId="1B6D41A1" w:rsidR="00C474C1" w:rsidRDefault="0094609C" w:rsidP="00C52F4A">
      <w:r>
        <w:t>— </w:t>
      </w:r>
      <w:r w:rsidR="00C52F4A" w:rsidRPr="00605EB6">
        <w:t>À moi</w:t>
      </w:r>
      <w:r w:rsidR="00C474C1">
        <w:t xml:space="preserve">, </w:t>
      </w:r>
      <w:r w:rsidR="00C52F4A" w:rsidRPr="00605EB6">
        <w:t>à nous</w:t>
      </w:r>
      <w:r w:rsidR="00C474C1">
        <w:t>.</w:t>
      </w:r>
    </w:p>
    <w:p w14:paraId="0C43C4DE" w14:textId="77777777" w:rsidR="00C474C1" w:rsidRDefault="00C52F4A" w:rsidP="00C52F4A">
      <w:r w:rsidRPr="00605EB6">
        <w:t>Henriette promena autour d</w:t>
      </w:r>
      <w:r w:rsidR="00C474C1">
        <w:t>’</w:t>
      </w:r>
      <w:r w:rsidRPr="00605EB6">
        <w:t>elle ses yeux effarés</w:t>
      </w:r>
      <w:r w:rsidR="00C474C1">
        <w:t>.</w:t>
      </w:r>
    </w:p>
    <w:p w14:paraId="332FD148" w14:textId="230ABE7A" w:rsidR="00C474C1" w:rsidRDefault="0094609C" w:rsidP="00C52F4A">
      <w:r>
        <w:t>— </w:t>
      </w:r>
      <w:r w:rsidR="00C52F4A" w:rsidRPr="00605EB6">
        <w:t>Mais je ne comprends pas</w:t>
      </w:r>
      <w:r w:rsidR="00C474C1">
        <w:t xml:space="preserve">, </w:t>
      </w:r>
      <w:r w:rsidR="00C52F4A" w:rsidRPr="00605EB6">
        <w:t>balbutia-t-elle</w:t>
      </w:r>
      <w:r w:rsidR="00C474C1">
        <w:t>.</w:t>
      </w:r>
    </w:p>
    <w:p w14:paraId="5DF684CC" w14:textId="4626B575" w:rsidR="00C474C1" w:rsidRDefault="0094609C" w:rsidP="00C52F4A">
      <w:r>
        <w:t>— </w:t>
      </w:r>
      <w:r w:rsidR="00C52F4A" w:rsidRPr="00605EB6">
        <w:t>C</w:t>
      </w:r>
      <w:r w:rsidR="00C474C1">
        <w:t>’</w:t>
      </w:r>
      <w:r w:rsidR="00C52F4A" w:rsidRPr="00605EB6">
        <w:t>est pourtant bien simple</w:t>
      </w:r>
      <w:r w:rsidR="00C474C1">
        <w:t xml:space="preserve">, </w:t>
      </w:r>
      <w:r w:rsidR="00C52F4A" w:rsidRPr="00605EB6">
        <w:t>Henriette</w:t>
      </w:r>
      <w:r w:rsidR="00C474C1">
        <w:t xml:space="preserve">, </w:t>
      </w:r>
      <w:r w:rsidR="00C52F4A" w:rsidRPr="00605EB6">
        <w:t>je vous emmène</w:t>
      </w:r>
      <w:r w:rsidR="00C474C1">
        <w:t>.</w:t>
      </w:r>
    </w:p>
    <w:p w14:paraId="2D8482D5" w14:textId="2ABA7862" w:rsidR="00C474C1" w:rsidRDefault="0094609C" w:rsidP="00C52F4A">
      <w:r>
        <w:t>— </w:t>
      </w:r>
      <w:r w:rsidR="00C52F4A" w:rsidRPr="00605EB6">
        <w:t>Vous m</w:t>
      </w:r>
      <w:r w:rsidR="00C474C1">
        <w:t>’</w:t>
      </w:r>
      <w:r w:rsidR="00C52F4A" w:rsidRPr="00605EB6">
        <w:t>emmenez</w:t>
      </w:r>
      <w:r w:rsidR="00C474C1">
        <w:t xml:space="preserve">, </w:t>
      </w:r>
      <w:r w:rsidR="00C52F4A" w:rsidRPr="00605EB6">
        <w:t>où cela</w:t>
      </w:r>
      <w:r w:rsidR="00C474C1">
        <w:t> ?</w:t>
      </w:r>
    </w:p>
    <w:p w14:paraId="2A118D44" w14:textId="48274CB9" w:rsidR="00C474C1" w:rsidRDefault="0094609C" w:rsidP="00C52F4A">
      <w:r>
        <w:t>— </w:t>
      </w:r>
      <w:r w:rsidR="00C52F4A" w:rsidRPr="00605EB6">
        <w:t>Chez moi</w:t>
      </w:r>
      <w:r w:rsidR="00C474C1">
        <w:t xml:space="preserve">, </w:t>
      </w:r>
      <w:r w:rsidR="00C52F4A" w:rsidRPr="00605EB6">
        <w:t>à Paris</w:t>
      </w:r>
      <w:r w:rsidR="00C474C1">
        <w:t>.</w:t>
      </w:r>
    </w:p>
    <w:p w14:paraId="0A5665C8" w14:textId="5F29D349" w:rsidR="00C474C1" w:rsidRDefault="0094609C" w:rsidP="00C52F4A">
      <w:r>
        <w:t>— </w:t>
      </w:r>
      <w:r w:rsidR="00C52F4A" w:rsidRPr="00605EB6">
        <w:t>À Paris</w:t>
      </w:r>
      <w:r w:rsidR="00C474C1">
        <w:t xml:space="preserve"> ! </w:t>
      </w:r>
      <w:r w:rsidR="00C52F4A" w:rsidRPr="00605EB6">
        <w:t>exclama-t-elle</w:t>
      </w:r>
      <w:r w:rsidR="00C474C1">
        <w:t xml:space="preserve">. </w:t>
      </w:r>
      <w:r w:rsidR="00C52F4A" w:rsidRPr="00605EB6">
        <w:t>Non</w:t>
      </w:r>
      <w:r w:rsidR="00C474C1">
        <w:t xml:space="preserve">, </w:t>
      </w:r>
      <w:r w:rsidR="00C52F4A" w:rsidRPr="00605EB6">
        <w:t>non</w:t>
      </w:r>
      <w:r w:rsidR="00C474C1">
        <w:t> !</w:t>
      </w:r>
    </w:p>
    <w:p w14:paraId="0EE2C5A6" w14:textId="77777777" w:rsidR="00C474C1" w:rsidRDefault="00C52F4A" w:rsidP="00C52F4A">
      <w:r w:rsidRPr="00605EB6">
        <w:t>Et elle se rejeta encore en arrière</w:t>
      </w:r>
      <w:r w:rsidR="00C474C1">
        <w:t xml:space="preserve">, </w:t>
      </w:r>
      <w:r w:rsidRPr="00605EB6">
        <w:t>prête à fuir</w:t>
      </w:r>
      <w:r w:rsidR="00C474C1">
        <w:t>.</w:t>
      </w:r>
    </w:p>
    <w:p w14:paraId="24C18011" w14:textId="77777777" w:rsidR="00C474C1" w:rsidRDefault="00C52F4A" w:rsidP="00C52F4A">
      <w:r w:rsidRPr="00605EB6">
        <w:t>Le baron lui saisit la main</w:t>
      </w:r>
      <w:r w:rsidR="00C474C1">
        <w:t>.</w:t>
      </w:r>
    </w:p>
    <w:p w14:paraId="6F5C82F3" w14:textId="77777777" w:rsidR="00C474C1" w:rsidRDefault="00C52F4A" w:rsidP="00C52F4A">
      <w:r w:rsidRPr="00605EB6">
        <w:t>Henriette tremblait comme un roseau secoué par le vent</w:t>
      </w:r>
      <w:r w:rsidR="00C474C1">
        <w:t>.</w:t>
      </w:r>
    </w:p>
    <w:p w14:paraId="0C4B0A59" w14:textId="01F6957A" w:rsidR="00C474C1" w:rsidRDefault="0094609C" w:rsidP="00C52F4A">
      <w:r>
        <w:t>— </w:t>
      </w:r>
      <w:r w:rsidR="00C52F4A" w:rsidRPr="00605EB6">
        <w:t>Henriette</w:t>
      </w:r>
      <w:r w:rsidR="00C474C1">
        <w:t xml:space="preserve">, </w:t>
      </w:r>
      <w:r w:rsidR="00C52F4A" w:rsidRPr="00605EB6">
        <w:t>ma fille</w:t>
      </w:r>
      <w:r w:rsidR="00C474C1">
        <w:t xml:space="preserve">, </w:t>
      </w:r>
      <w:r w:rsidR="00C52F4A" w:rsidRPr="00605EB6">
        <w:t>écoutez et soyez raisonnable comme vous l</w:t>
      </w:r>
      <w:r w:rsidR="00C474C1">
        <w:t>’</w:t>
      </w:r>
      <w:r w:rsidR="00C52F4A" w:rsidRPr="00605EB6">
        <w:t>avez été avant-hier</w:t>
      </w:r>
      <w:r w:rsidR="00C474C1">
        <w:t xml:space="preserve">, </w:t>
      </w:r>
      <w:r w:rsidR="00C52F4A" w:rsidRPr="00605EB6">
        <w:t>comme vous devez l</w:t>
      </w:r>
      <w:r w:rsidR="00C474C1">
        <w:t>’</w:t>
      </w:r>
      <w:r w:rsidR="00C52F4A" w:rsidRPr="00605EB6">
        <w:t>être toujours</w:t>
      </w:r>
      <w:r w:rsidR="00C474C1">
        <w:t xml:space="preserve">. </w:t>
      </w:r>
      <w:r w:rsidR="00C52F4A" w:rsidRPr="00605EB6">
        <w:t>Je vous emmène à Paris</w:t>
      </w:r>
      <w:r w:rsidR="00C474C1">
        <w:t xml:space="preserve">, </w:t>
      </w:r>
      <w:r w:rsidR="00C52F4A" w:rsidRPr="00605EB6">
        <w:t>il le faut</w:t>
      </w:r>
      <w:r w:rsidR="00C474C1">
        <w:t>.</w:t>
      </w:r>
    </w:p>
    <w:p w14:paraId="531063B5" w14:textId="4D876F99" w:rsidR="00C474C1" w:rsidRDefault="0094609C" w:rsidP="00C52F4A">
      <w:r>
        <w:t>— </w:t>
      </w:r>
      <w:r w:rsidR="00C52F4A" w:rsidRPr="00605EB6">
        <w:t>Non</w:t>
      </w:r>
      <w:r w:rsidR="00C474C1">
        <w:t xml:space="preserve">, </w:t>
      </w:r>
      <w:r w:rsidR="00C52F4A" w:rsidRPr="00605EB6">
        <w:t>non</w:t>
      </w:r>
      <w:r w:rsidR="00C474C1">
        <w:t xml:space="preserve">, </w:t>
      </w:r>
      <w:r w:rsidR="00C52F4A" w:rsidRPr="00605EB6">
        <w:t>je ne veux pas quitter ma mère</w:t>
      </w:r>
      <w:r w:rsidR="00C474C1">
        <w:t> !</w:t>
      </w:r>
    </w:p>
    <w:p w14:paraId="1859C8F3" w14:textId="740671DE" w:rsidR="00C474C1" w:rsidRDefault="0094609C" w:rsidP="00C52F4A">
      <w:r>
        <w:t>— </w:t>
      </w:r>
      <w:r w:rsidR="00C52F4A" w:rsidRPr="00605EB6">
        <w:t>Il le faut</w:t>
      </w:r>
      <w:r w:rsidR="00C474C1">
        <w:t xml:space="preserve">, </w:t>
      </w:r>
      <w:r w:rsidR="00C52F4A" w:rsidRPr="00605EB6">
        <w:t>vous dis-je</w:t>
      </w:r>
      <w:r w:rsidR="00C474C1">
        <w:t xml:space="preserve">. </w:t>
      </w:r>
      <w:r w:rsidR="00C52F4A" w:rsidRPr="00605EB6">
        <w:t>Pour des raisons qu</w:t>
      </w:r>
      <w:r w:rsidR="00C474C1">
        <w:t>’</w:t>
      </w:r>
      <w:r w:rsidR="00C52F4A" w:rsidRPr="00605EB6">
        <w:t>elle ne veut pas faire connaître</w:t>
      </w:r>
      <w:r w:rsidR="00C474C1">
        <w:t xml:space="preserve">, </w:t>
      </w:r>
      <w:r w:rsidR="00C52F4A" w:rsidRPr="00605EB6">
        <w:t>mais qui n</w:t>
      </w:r>
      <w:r w:rsidR="00C474C1">
        <w:t>’</w:t>
      </w:r>
      <w:r w:rsidR="00C52F4A" w:rsidRPr="00605EB6">
        <w:t>ont certainement rien de sérieux</w:t>
      </w:r>
      <w:r w:rsidR="00C474C1">
        <w:t xml:space="preserve">, </w:t>
      </w:r>
      <w:r w:rsidR="00C52F4A" w:rsidRPr="00605EB6">
        <w:t>qui sont absurdes</w:t>
      </w:r>
      <w:r w:rsidR="00C474C1">
        <w:t xml:space="preserve">, </w:t>
      </w:r>
      <w:r w:rsidR="00C52F4A" w:rsidRPr="00605EB6">
        <w:t>ridicules</w:t>
      </w:r>
      <w:r w:rsidR="00C474C1">
        <w:t xml:space="preserve">, </w:t>
      </w:r>
      <w:r w:rsidR="00C52F4A" w:rsidRPr="00605EB6">
        <w:t>sans doute</w:t>
      </w:r>
      <w:r w:rsidR="00C474C1">
        <w:t xml:space="preserve">, </w:t>
      </w:r>
      <w:r w:rsidR="00C52F4A" w:rsidRPr="00605EB6">
        <w:t>votre mère s</w:t>
      </w:r>
      <w:r w:rsidR="00C474C1">
        <w:t>’</w:t>
      </w:r>
      <w:r w:rsidR="00C52F4A" w:rsidRPr="00605EB6">
        <w:t>oppose à nos projets</w:t>
      </w:r>
      <w:r w:rsidR="00C474C1">
        <w:t xml:space="preserve"> ; </w:t>
      </w:r>
      <w:r w:rsidR="00C52F4A" w:rsidRPr="00605EB6">
        <w:t>il s</w:t>
      </w:r>
      <w:r w:rsidR="00C474C1">
        <w:t>’</w:t>
      </w:r>
      <w:r w:rsidR="00C52F4A" w:rsidRPr="00605EB6">
        <w:t>agit de vaincre son obstination</w:t>
      </w:r>
      <w:r w:rsidR="00C474C1">
        <w:t xml:space="preserve">. </w:t>
      </w:r>
      <w:r w:rsidR="00C52F4A" w:rsidRPr="00605EB6">
        <w:lastRenderedPageBreak/>
        <w:t>Pour cela</w:t>
      </w:r>
      <w:r w:rsidR="00C474C1">
        <w:t xml:space="preserve">, </w:t>
      </w:r>
      <w:r w:rsidR="00C52F4A" w:rsidRPr="00605EB6">
        <w:t>ma chère Henriette</w:t>
      </w:r>
      <w:r w:rsidR="00C474C1">
        <w:t xml:space="preserve">, </w:t>
      </w:r>
      <w:r w:rsidR="00C52F4A" w:rsidRPr="00605EB6">
        <w:t>je ne vois qu</w:t>
      </w:r>
      <w:r w:rsidR="00C474C1">
        <w:t>’</w:t>
      </w:r>
      <w:r w:rsidR="00C52F4A" w:rsidRPr="00605EB6">
        <w:t>un moyen</w:t>
      </w:r>
      <w:r w:rsidR="00C474C1">
        <w:t xml:space="preserve">, </w:t>
      </w:r>
      <w:r w:rsidR="00C52F4A" w:rsidRPr="00605EB6">
        <w:t>celui que j</w:t>
      </w:r>
      <w:r w:rsidR="00C474C1">
        <w:t>’</w:t>
      </w:r>
      <w:r w:rsidR="00C52F4A" w:rsidRPr="00605EB6">
        <w:t>emploie</w:t>
      </w:r>
      <w:r w:rsidR="00C474C1">
        <w:t>.</w:t>
      </w:r>
    </w:p>
    <w:p w14:paraId="681310A6" w14:textId="034DA169" w:rsidR="00C474C1" w:rsidRDefault="0094609C" w:rsidP="00C52F4A">
      <w:r>
        <w:t>— </w:t>
      </w:r>
      <w:r w:rsidR="00C52F4A" w:rsidRPr="00605EB6">
        <w:t>Mon père</w:t>
      </w:r>
      <w:r w:rsidR="00C474C1">
        <w:t xml:space="preserve">, </w:t>
      </w:r>
      <w:r w:rsidR="00C52F4A" w:rsidRPr="00605EB6">
        <w:t>répliqua la jeune fille d</w:t>
      </w:r>
      <w:r w:rsidR="00C474C1">
        <w:t>’</w:t>
      </w:r>
      <w:r w:rsidR="00C52F4A" w:rsidRPr="00605EB6">
        <w:t>un ton résolu</w:t>
      </w:r>
      <w:r w:rsidR="00C474C1">
        <w:t xml:space="preserve">, </w:t>
      </w:r>
      <w:r w:rsidR="00C52F4A" w:rsidRPr="00605EB6">
        <w:t>je ne vous suivrai pas</w:t>
      </w:r>
      <w:r w:rsidR="00C474C1">
        <w:t xml:space="preserve"> ; </w:t>
      </w:r>
      <w:r w:rsidR="00C52F4A" w:rsidRPr="00605EB6">
        <w:t>je ne quitterai pas ma mère</w:t>
      </w:r>
      <w:r w:rsidR="00C474C1">
        <w:t>.</w:t>
      </w:r>
    </w:p>
    <w:p w14:paraId="50ADDF9D" w14:textId="77777777" w:rsidR="00C474C1" w:rsidRDefault="00C52F4A" w:rsidP="00C52F4A">
      <w:r w:rsidRPr="00605EB6">
        <w:t>Le baron frappa du pied avec impatience</w:t>
      </w:r>
      <w:r w:rsidR="00C474C1">
        <w:t xml:space="preserve"> ; </w:t>
      </w:r>
      <w:r w:rsidRPr="00605EB6">
        <w:t>ses sourcils se froncèrent et une lueur livide traversa son regard</w:t>
      </w:r>
      <w:r w:rsidR="00C474C1">
        <w:t>.</w:t>
      </w:r>
    </w:p>
    <w:p w14:paraId="7633A9E1" w14:textId="34393C22" w:rsidR="00C474C1" w:rsidRDefault="0094609C" w:rsidP="00C52F4A">
      <w:r>
        <w:t>— </w:t>
      </w:r>
      <w:r w:rsidR="00C52F4A" w:rsidRPr="00605EB6">
        <w:t>Votre mère</w:t>
      </w:r>
      <w:r w:rsidR="00C474C1">
        <w:t xml:space="preserve">, </w:t>
      </w:r>
      <w:r w:rsidR="00C52F4A" w:rsidRPr="00605EB6">
        <w:t>toujours votre mère</w:t>
      </w:r>
      <w:r w:rsidR="00C474C1">
        <w:t xml:space="preserve"> ! </w:t>
      </w:r>
      <w:r w:rsidR="00C52F4A" w:rsidRPr="00605EB6">
        <w:t>dit-il avec aigreur</w:t>
      </w:r>
      <w:r w:rsidR="00C474C1">
        <w:t xml:space="preserve">. </w:t>
      </w:r>
      <w:r w:rsidR="00C52F4A" w:rsidRPr="00605EB6">
        <w:t>Ah</w:t>
      </w:r>
      <w:r w:rsidR="00C474C1">
        <w:t xml:space="preserve"> ! </w:t>
      </w:r>
      <w:r w:rsidR="00C52F4A" w:rsidRPr="00605EB6">
        <w:t>ç</w:t>
      </w:r>
      <w:r w:rsidR="00C52F4A">
        <w:t>à</w:t>
      </w:r>
      <w:r w:rsidR="00C474C1">
        <w:t xml:space="preserve">, </w:t>
      </w:r>
      <w:r w:rsidR="00C52F4A" w:rsidRPr="00605EB6">
        <w:t>est-ce que je ne suis pas votre père</w:t>
      </w:r>
      <w:r w:rsidR="00C474C1">
        <w:t xml:space="preserve">, </w:t>
      </w:r>
      <w:r w:rsidR="00C52F4A" w:rsidRPr="00605EB6">
        <w:t>moi</w:t>
      </w:r>
      <w:r w:rsidR="00C474C1">
        <w:t xml:space="preserve"> ? </w:t>
      </w:r>
      <w:r w:rsidR="00C52F4A" w:rsidRPr="00605EB6">
        <w:t>Est-ce que mes droits sur vous ne sont pas au moins égaux à ceux de votre mère</w:t>
      </w:r>
      <w:r w:rsidR="00C474C1">
        <w:t> ?</w:t>
      </w:r>
    </w:p>
    <w:p w14:paraId="71215878" w14:textId="21CF6351" w:rsidR="00C474C1" w:rsidRDefault="0094609C" w:rsidP="00C52F4A">
      <w:r>
        <w:t>— </w:t>
      </w:r>
      <w:r w:rsidR="00C52F4A" w:rsidRPr="00605EB6">
        <w:t>C</w:t>
      </w:r>
      <w:r w:rsidR="00C474C1">
        <w:t>’</w:t>
      </w:r>
      <w:r w:rsidR="00C52F4A" w:rsidRPr="00605EB6">
        <w:t>est elle qui m</w:t>
      </w:r>
      <w:r w:rsidR="00C474C1">
        <w:t>’</w:t>
      </w:r>
      <w:r w:rsidR="00C52F4A" w:rsidRPr="00605EB6">
        <w:t>a élevée</w:t>
      </w:r>
      <w:r w:rsidR="00C474C1">
        <w:t xml:space="preserve">, </w:t>
      </w:r>
      <w:r w:rsidR="00C52F4A" w:rsidRPr="00605EB6">
        <w:t>qui m</w:t>
      </w:r>
      <w:r w:rsidR="00C474C1">
        <w:t>’</w:t>
      </w:r>
      <w:r w:rsidR="00C52F4A" w:rsidRPr="00605EB6">
        <w:t>a toujours protégée</w:t>
      </w:r>
      <w:r w:rsidR="00C474C1">
        <w:t xml:space="preserve">, </w:t>
      </w:r>
      <w:r w:rsidR="00C52F4A" w:rsidRPr="00605EB6">
        <w:t>aimée</w:t>
      </w:r>
      <w:r w:rsidR="00C474C1">
        <w:t>.</w:t>
      </w:r>
    </w:p>
    <w:p w14:paraId="25146A9E" w14:textId="2D03AD9E" w:rsidR="00C474C1" w:rsidRDefault="0094609C" w:rsidP="00C52F4A">
      <w:r>
        <w:t>— </w:t>
      </w:r>
      <w:r w:rsidR="00C52F4A" w:rsidRPr="00605EB6">
        <w:t>Parce qu</w:t>
      </w:r>
      <w:r w:rsidR="00C474C1">
        <w:t>’</w:t>
      </w:r>
      <w:r w:rsidR="00C52F4A" w:rsidRPr="00605EB6">
        <w:t>elle vous a enlevée à mon affection</w:t>
      </w:r>
      <w:r w:rsidR="00C474C1">
        <w:t xml:space="preserve"> ; </w:t>
      </w:r>
      <w:r w:rsidR="00C52F4A" w:rsidRPr="00605EB6">
        <w:t>elle a eu sa part</w:t>
      </w:r>
      <w:r w:rsidR="00C474C1">
        <w:t xml:space="preserve">, </w:t>
      </w:r>
      <w:r w:rsidR="00C52F4A" w:rsidRPr="00605EB6">
        <w:t>aujourd</w:t>
      </w:r>
      <w:r w:rsidR="00C474C1">
        <w:t>’</w:t>
      </w:r>
      <w:r w:rsidR="00C52F4A" w:rsidRPr="00605EB6">
        <w:t>hui je réclame la mienne</w:t>
      </w:r>
      <w:r w:rsidR="00C474C1">
        <w:t> !</w:t>
      </w:r>
    </w:p>
    <w:p w14:paraId="26C870B1" w14:textId="05069594" w:rsidR="00C474C1" w:rsidRDefault="0094609C" w:rsidP="00C52F4A">
      <w:r>
        <w:t>— </w:t>
      </w:r>
      <w:r w:rsidR="00C52F4A" w:rsidRPr="00605EB6">
        <w:t>Mon père</w:t>
      </w:r>
      <w:r w:rsidR="00C474C1">
        <w:t xml:space="preserve">, </w:t>
      </w:r>
      <w:r w:rsidR="00C52F4A" w:rsidRPr="00605EB6">
        <w:t>le temps s</w:t>
      </w:r>
      <w:r w:rsidR="00C474C1">
        <w:t>’</w:t>
      </w:r>
      <w:r w:rsidR="00C52F4A" w:rsidRPr="00605EB6">
        <w:t>écoule</w:t>
      </w:r>
      <w:r w:rsidR="00C474C1">
        <w:t xml:space="preserve"> ; </w:t>
      </w:r>
      <w:r w:rsidR="00C52F4A" w:rsidRPr="00605EB6">
        <w:t>ma mère</w:t>
      </w:r>
      <w:r w:rsidR="00C474C1">
        <w:t xml:space="preserve">, </w:t>
      </w:r>
      <w:r w:rsidR="00C52F4A" w:rsidRPr="00605EB6">
        <w:t>en ce moment</w:t>
      </w:r>
      <w:r w:rsidR="00C474C1">
        <w:t xml:space="preserve">, </w:t>
      </w:r>
      <w:r w:rsidR="00C52F4A" w:rsidRPr="00605EB6">
        <w:t>m</w:t>
      </w:r>
      <w:r w:rsidR="00C474C1">
        <w:t>’</w:t>
      </w:r>
      <w:r w:rsidR="00C52F4A" w:rsidRPr="00605EB6">
        <w:t>appelle déjà</w:t>
      </w:r>
      <w:r w:rsidR="00C474C1">
        <w:t xml:space="preserve">, </w:t>
      </w:r>
      <w:r w:rsidR="00C52F4A" w:rsidRPr="00605EB6">
        <w:t>peut-être</w:t>
      </w:r>
      <w:r w:rsidR="00C474C1">
        <w:t xml:space="preserve"> ; </w:t>
      </w:r>
      <w:r w:rsidR="00C52F4A" w:rsidRPr="00605EB6">
        <w:t>laissez-moi retourner au château</w:t>
      </w:r>
      <w:r w:rsidR="00C474C1">
        <w:t>.</w:t>
      </w:r>
    </w:p>
    <w:p w14:paraId="49C21F86" w14:textId="1C0670B2" w:rsidR="00C474C1" w:rsidRDefault="0094609C" w:rsidP="00C52F4A">
      <w:r>
        <w:t>— </w:t>
      </w:r>
      <w:r w:rsidR="00C52F4A" w:rsidRPr="00605EB6">
        <w:t>Non</w:t>
      </w:r>
      <w:r w:rsidR="00C474C1">
        <w:t xml:space="preserve">. </w:t>
      </w:r>
      <w:r w:rsidR="00C52F4A" w:rsidRPr="00605EB6">
        <w:t>Vous ne reverrez votre mère que quand elle viendra vous retrouver à Paris</w:t>
      </w:r>
      <w:r w:rsidR="00C474C1">
        <w:t>.</w:t>
      </w:r>
    </w:p>
    <w:p w14:paraId="35930329" w14:textId="26015CDA" w:rsidR="00C474C1" w:rsidRDefault="0094609C" w:rsidP="00C52F4A">
      <w:r>
        <w:t>— </w:t>
      </w:r>
      <w:r w:rsidR="00C52F4A" w:rsidRPr="00605EB6">
        <w:t>De grâce</w:t>
      </w:r>
      <w:r w:rsidR="00C474C1">
        <w:t xml:space="preserve">, </w:t>
      </w:r>
      <w:r w:rsidR="00C52F4A" w:rsidRPr="00605EB6">
        <w:t>mon père</w:t>
      </w:r>
      <w:r w:rsidR="00C474C1">
        <w:t xml:space="preserve">, </w:t>
      </w:r>
      <w:r w:rsidR="00C52F4A" w:rsidRPr="00605EB6">
        <w:t>ne faites pas cela</w:t>
      </w:r>
      <w:r w:rsidR="00C474C1">
        <w:t xml:space="preserve">, </w:t>
      </w:r>
      <w:r w:rsidR="00C52F4A" w:rsidRPr="00605EB6">
        <w:t>je vous en supplie</w:t>
      </w:r>
      <w:r w:rsidR="00C474C1">
        <w:t xml:space="preserve"> ! </w:t>
      </w:r>
      <w:r w:rsidR="00C52F4A" w:rsidRPr="00605EB6">
        <w:t>Ah</w:t>
      </w:r>
      <w:r w:rsidR="00C474C1">
        <w:t xml:space="preserve"> ! </w:t>
      </w:r>
      <w:r w:rsidR="00C52F4A" w:rsidRPr="00605EB6">
        <w:t>ce serait mal</w:t>
      </w:r>
      <w:r w:rsidR="00C474C1">
        <w:t xml:space="preserve">, </w:t>
      </w:r>
      <w:r w:rsidR="00C52F4A" w:rsidRPr="00605EB6">
        <w:t>ce serait odieux</w:t>
      </w:r>
      <w:r w:rsidR="00C474C1">
        <w:t> !</w:t>
      </w:r>
    </w:p>
    <w:p w14:paraId="1864EA9C" w14:textId="33A12E00" w:rsidR="00C474C1" w:rsidRDefault="0094609C" w:rsidP="00C52F4A">
      <w:r>
        <w:t>— </w:t>
      </w:r>
      <w:r w:rsidR="00C52F4A" w:rsidRPr="00605EB6">
        <w:t>C</w:t>
      </w:r>
      <w:r w:rsidR="00C474C1">
        <w:t>’</w:t>
      </w:r>
      <w:r w:rsidR="00C52F4A" w:rsidRPr="00605EB6">
        <w:t>est possible</w:t>
      </w:r>
      <w:r w:rsidR="00C474C1">
        <w:t xml:space="preserve">, </w:t>
      </w:r>
      <w:r w:rsidR="00C52F4A" w:rsidRPr="00605EB6">
        <w:t>Henriette</w:t>
      </w:r>
      <w:r w:rsidR="00C474C1">
        <w:t xml:space="preserve">, </w:t>
      </w:r>
      <w:r w:rsidR="00C52F4A" w:rsidRPr="00605EB6">
        <w:t>mais je vous le répète</w:t>
      </w:r>
      <w:r w:rsidR="00C474C1">
        <w:t xml:space="preserve">, </w:t>
      </w:r>
      <w:r w:rsidR="00C52F4A" w:rsidRPr="00605EB6">
        <w:t>il le faut</w:t>
      </w:r>
      <w:r w:rsidR="00C474C1">
        <w:t>.</w:t>
      </w:r>
    </w:p>
    <w:p w14:paraId="13E95607" w14:textId="30F00405" w:rsidR="00C474C1" w:rsidRDefault="0094609C" w:rsidP="00C52F4A">
      <w:r>
        <w:t>— </w:t>
      </w:r>
      <w:r w:rsidR="00C52F4A" w:rsidRPr="00605EB6">
        <w:t>C</w:t>
      </w:r>
      <w:r w:rsidR="00C474C1">
        <w:t>’</w:t>
      </w:r>
      <w:r w:rsidR="00C52F4A" w:rsidRPr="00605EB6">
        <w:t>est une cruauté inutile</w:t>
      </w:r>
      <w:r w:rsidR="00C474C1">
        <w:t>.</w:t>
      </w:r>
    </w:p>
    <w:p w14:paraId="09A95E38" w14:textId="0F397773" w:rsidR="00C474C1" w:rsidRDefault="0094609C" w:rsidP="00C52F4A">
      <w:r>
        <w:t>— </w:t>
      </w:r>
      <w:r w:rsidR="00C52F4A" w:rsidRPr="00605EB6">
        <w:t>Nous verrons bien</w:t>
      </w:r>
      <w:r w:rsidR="00C474C1">
        <w:t xml:space="preserve">. </w:t>
      </w:r>
      <w:r w:rsidR="00C52F4A" w:rsidRPr="00605EB6">
        <w:t>Vous savez ce que je vous ai dit</w:t>
      </w:r>
      <w:r w:rsidR="00C474C1">
        <w:t xml:space="preserve">, </w:t>
      </w:r>
      <w:r w:rsidR="00C52F4A" w:rsidRPr="00605EB6">
        <w:t>ma fille</w:t>
      </w:r>
      <w:r w:rsidR="00C474C1">
        <w:t xml:space="preserve">, </w:t>
      </w:r>
      <w:r w:rsidR="00C52F4A" w:rsidRPr="00605EB6">
        <w:t>je n</w:t>
      </w:r>
      <w:r w:rsidR="00C474C1">
        <w:t>’</w:t>
      </w:r>
      <w:r w:rsidR="00C52F4A" w:rsidRPr="00605EB6">
        <w:t>ai pas à le répéter</w:t>
      </w:r>
      <w:r w:rsidR="00C474C1">
        <w:t xml:space="preserve"> ; </w:t>
      </w:r>
      <w:r w:rsidR="00C52F4A" w:rsidRPr="00605EB6">
        <w:t>j</w:t>
      </w:r>
      <w:r w:rsidR="00C474C1">
        <w:t>’</w:t>
      </w:r>
      <w:r w:rsidR="00C52F4A" w:rsidRPr="00605EB6">
        <w:t>ai accepté votre dévouement</w:t>
      </w:r>
      <w:r w:rsidR="00C474C1">
        <w:t xml:space="preserve">, </w:t>
      </w:r>
      <w:r w:rsidR="00C52F4A" w:rsidRPr="00605EB6">
        <w:t>rendez-le complet</w:t>
      </w:r>
      <w:r w:rsidR="00C474C1">
        <w:t xml:space="preserve">. </w:t>
      </w:r>
      <w:r w:rsidR="00C52F4A" w:rsidRPr="00605EB6">
        <w:t>D</w:t>
      </w:r>
      <w:r w:rsidR="00C474C1">
        <w:t>’</w:t>
      </w:r>
      <w:r w:rsidR="00C52F4A" w:rsidRPr="00605EB6">
        <w:t>ailleurs</w:t>
      </w:r>
      <w:r w:rsidR="00C474C1">
        <w:t xml:space="preserve">, </w:t>
      </w:r>
      <w:r w:rsidR="00C52F4A" w:rsidRPr="00605EB6">
        <w:t>c</w:t>
      </w:r>
      <w:r w:rsidR="00C474C1">
        <w:t>’</w:t>
      </w:r>
      <w:r w:rsidR="00C52F4A" w:rsidRPr="00605EB6">
        <w:t>est votre bonheur que je veux</w:t>
      </w:r>
      <w:r w:rsidR="00C474C1">
        <w:t xml:space="preserve">, </w:t>
      </w:r>
      <w:r w:rsidR="00C52F4A" w:rsidRPr="00605EB6">
        <w:t>moi</w:t>
      </w:r>
      <w:r w:rsidR="00C474C1">
        <w:t xml:space="preserve">. </w:t>
      </w:r>
      <w:r w:rsidR="00C52F4A" w:rsidRPr="00605EB6">
        <w:t>Que veut-elle faire pour vous</w:t>
      </w:r>
      <w:r w:rsidR="00C474C1">
        <w:t xml:space="preserve">, </w:t>
      </w:r>
      <w:r w:rsidR="00C52F4A" w:rsidRPr="00605EB6">
        <w:t>votre mère</w:t>
      </w:r>
      <w:r w:rsidR="00C474C1">
        <w:t xml:space="preserve"> ? </w:t>
      </w:r>
      <w:r w:rsidR="00C52F4A" w:rsidRPr="00605EB6">
        <w:t xml:space="preserve">Elle </w:t>
      </w:r>
      <w:r w:rsidR="00C52F4A" w:rsidRPr="00605EB6">
        <w:lastRenderedPageBreak/>
        <w:t>ne le sait même pas</w:t>
      </w:r>
      <w:r w:rsidR="00C474C1">
        <w:t xml:space="preserve">. </w:t>
      </w:r>
      <w:r w:rsidR="00C52F4A" w:rsidRPr="00605EB6">
        <w:t>Rien</w:t>
      </w:r>
      <w:r w:rsidR="00C474C1">
        <w:t xml:space="preserve">. </w:t>
      </w:r>
      <w:r w:rsidR="00C52F4A" w:rsidRPr="00605EB6">
        <w:t>Elle vous aime</w:t>
      </w:r>
      <w:r w:rsidR="00C474C1">
        <w:t xml:space="preserve">, </w:t>
      </w:r>
      <w:r w:rsidR="00C52F4A" w:rsidRPr="00605EB6">
        <w:t>sans doute</w:t>
      </w:r>
      <w:r w:rsidR="00C474C1">
        <w:t xml:space="preserve">, </w:t>
      </w:r>
      <w:r w:rsidR="00C52F4A" w:rsidRPr="00605EB6">
        <w:t>elle vous aime même trop</w:t>
      </w:r>
      <w:r w:rsidR="00C474C1">
        <w:t xml:space="preserve">, </w:t>
      </w:r>
      <w:r w:rsidR="00C52F4A" w:rsidRPr="00605EB6">
        <w:t>puisque dans son affection égoïste</w:t>
      </w:r>
      <w:r w:rsidR="00C474C1">
        <w:t xml:space="preserve">, </w:t>
      </w:r>
      <w:r w:rsidR="00C52F4A" w:rsidRPr="00605EB6">
        <w:t>elle veut vous garder toujours près d</w:t>
      </w:r>
      <w:r w:rsidR="00C474C1">
        <w:t>’</w:t>
      </w:r>
      <w:r w:rsidR="00C52F4A" w:rsidRPr="00605EB6">
        <w:t>elle</w:t>
      </w:r>
      <w:r w:rsidR="00C474C1">
        <w:t xml:space="preserve">. </w:t>
      </w:r>
      <w:r w:rsidR="00C52F4A" w:rsidRPr="00605EB6">
        <w:t>Eh bien</w:t>
      </w:r>
      <w:r w:rsidR="00C474C1">
        <w:t xml:space="preserve">, </w:t>
      </w:r>
      <w:r w:rsidR="00C52F4A" w:rsidRPr="00605EB6">
        <w:t>non</w:t>
      </w:r>
      <w:r w:rsidR="00C474C1">
        <w:t xml:space="preserve">, </w:t>
      </w:r>
      <w:r w:rsidR="00C52F4A" w:rsidRPr="00605EB6">
        <w:t>je reprends mes droits</w:t>
      </w:r>
      <w:r w:rsidR="00C474C1">
        <w:t xml:space="preserve">, </w:t>
      </w:r>
      <w:r w:rsidR="00C52F4A" w:rsidRPr="00605EB6">
        <w:t>c</w:t>
      </w:r>
      <w:r w:rsidR="00C474C1">
        <w:t>’</w:t>
      </w:r>
      <w:r w:rsidR="00C52F4A" w:rsidRPr="00605EB6">
        <w:t>est à moi maintenant de m</w:t>
      </w:r>
      <w:r w:rsidR="00C474C1">
        <w:t>’</w:t>
      </w:r>
      <w:r w:rsidR="00C52F4A" w:rsidRPr="00605EB6">
        <w:t>occuper de l</w:t>
      </w:r>
      <w:r w:rsidR="00C474C1">
        <w:t>’</w:t>
      </w:r>
      <w:r w:rsidR="00C52F4A" w:rsidRPr="00605EB6">
        <w:t>avenir de ma fille</w:t>
      </w:r>
      <w:r w:rsidR="00C474C1">
        <w:t xml:space="preserve">. </w:t>
      </w:r>
      <w:r w:rsidR="00C52F4A" w:rsidRPr="00605EB6">
        <w:t>Viens</w:t>
      </w:r>
      <w:r w:rsidR="00C474C1">
        <w:t xml:space="preserve">, </w:t>
      </w:r>
      <w:r w:rsidR="00C52F4A" w:rsidRPr="00605EB6">
        <w:t>Henriette</w:t>
      </w:r>
      <w:r w:rsidR="00C474C1">
        <w:t xml:space="preserve">, </w:t>
      </w:r>
      <w:r w:rsidR="00C52F4A" w:rsidRPr="00605EB6">
        <w:t>viens</w:t>
      </w:r>
      <w:r w:rsidR="00C474C1">
        <w:t> !</w:t>
      </w:r>
    </w:p>
    <w:p w14:paraId="53338EE5" w14:textId="77777777" w:rsidR="00C474C1" w:rsidRDefault="00C52F4A" w:rsidP="00C52F4A">
      <w:r w:rsidRPr="00605EB6">
        <w:t>Elle secoua la tête</w:t>
      </w:r>
      <w:r w:rsidR="00C474C1">
        <w:t>.</w:t>
      </w:r>
    </w:p>
    <w:p w14:paraId="51FCD4E7" w14:textId="0F1C774B" w:rsidR="00C474C1" w:rsidRDefault="0094609C" w:rsidP="00C52F4A">
      <w:r>
        <w:t>— </w:t>
      </w:r>
      <w:r w:rsidR="00C52F4A" w:rsidRPr="00605EB6">
        <w:t>Viens</w:t>
      </w:r>
      <w:r w:rsidR="00C474C1">
        <w:t xml:space="preserve"> ! </w:t>
      </w:r>
      <w:r w:rsidR="00C52F4A" w:rsidRPr="00605EB6">
        <w:t>te dis-je</w:t>
      </w:r>
      <w:r w:rsidR="00C474C1">
        <w:t>.</w:t>
      </w:r>
    </w:p>
    <w:p w14:paraId="3DBEF4A1" w14:textId="2BE87BC9" w:rsidR="00C474C1" w:rsidRDefault="0094609C" w:rsidP="00C52F4A">
      <w:r>
        <w:t>— </w:t>
      </w:r>
      <w:r w:rsidR="00C52F4A" w:rsidRPr="00605EB6">
        <w:t>Je ne quitte pas ma mère</w:t>
      </w:r>
      <w:r w:rsidR="00C474C1">
        <w:t xml:space="preserve"> ! </w:t>
      </w:r>
      <w:r w:rsidR="00C52F4A" w:rsidRPr="00605EB6">
        <w:t>s</w:t>
      </w:r>
      <w:r w:rsidR="00C474C1">
        <w:t>’</w:t>
      </w:r>
      <w:r w:rsidR="00C52F4A" w:rsidRPr="00605EB6">
        <w:t>écria-t-elle</w:t>
      </w:r>
      <w:r w:rsidR="00C474C1">
        <w:t>.</w:t>
      </w:r>
    </w:p>
    <w:p w14:paraId="73A4E5FB" w14:textId="77777777" w:rsidR="00C474C1" w:rsidRDefault="00C52F4A" w:rsidP="00C52F4A">
      <w:r w:rsidRPr="00605EB6">
        <w:t>Elle voulut dégager sa main</w:t>
      </w:r>
      <w:r w:rsidR="00C474C1">
        <w:t xml:space="preserve"> ; </w:t>
      </w:r>
      <w:r w:rsidRPr="00605EB6">
        <w:t>mais le baron la tenait serrée comme dans un étau</w:t>
      </w:r>
      <w:r w:rsidR="00C474C1">
        <w:t>.</w:t>
      </w:r>
    </w:p>
    <w:p w14:paraId="62EB4E01" w14:textId="77777777" w:rsidR="00C474C1" w:rsidRDefault="00C52F4A" w:rsidP="00C52F4A">
      <w:r w:rsidRPr="00605EB6">
        <w:t>Elle laissa échapper un cri de douleur</w:t>
      </w:r>
      <w:r w:rsidR="00C474C1">
        <w:t>.</w:t>
      </w:r>
    </w:p>
    <w:p w14:paraId="76318BDF" w14:textId="77777777" w:rsidR="00C474C1" w:rsidRDefault="00C52F4A" w:rsidP="00C52F4A">
      <w:r w:rsidRPr="00605EB6">
        <w:t>Le baron la ramena de force près de la voiture</w:t>
      </w:r>
      <w:r w:rsidR="00C474C1">
        <w:t>.</w:t>
      </w:r>
    </w:p>
    <w:p w14:paraId="758F83C2" w14:textId="37CCC451" w:rsidR="00C474C1" w:rsidRDefault="0094609C" w:rsidP="00C52F4A">
      <w:r>
        <w:t>— </w:t>
      </w:r>
      <w:r w:rsidR="00C52F4A" w:rsidRPr="00605EB6">
        <w:t>Je ne veux pas</w:t>
      </w:r>
      <w:r w:rsidR="00C474C1">
        <w:t xml:space="preserve">, </w:t>
      </w:r>
      <w:r w:rsidR="00C52F4A" w:rsidRPr="00605EB6">
        <w:t>je ne veux pas</w:t>
      </w:r>
      <w:r w:rsidR="00C474C1">
        <w:t xml:space="preserve"> ! </w:t>
      </w:r>
      <w:r w:rsidR="00C52F4A" w:rsidRPr="00605EB6">
        <w:t>criait-elle</w:t>
      </w:r>
      <w:r w:rsidR="00C474C1">
        <w:t>.</w:t>
      </w:r>
    </w:p>
    <w:p w14:paraId="3405069D" w14:textId="5F0DC813" w:rsidR="00C474C1" w:rsidRDefault="0094609C" w:rsidP="00C52F4A">
      <w:r>
        <w:t>— </w:t>
      </w:r>
      <w:r w:rsidR="00C52F4A" w:rsidRPr="00605EB6">
        <w:t>Oui</w:t>
      </w:r>
      <w:r w:rsidR="00C474C1">
        <w:t xml:space="preserve">, </w:t>
      </w:r>
      <w:r w:rsidR="00C52F4A" w:rsidRPr="00605EB6">
        <w:t>mais moi je veux</w:t>
      </w:r>
      <w:r w:rsidR="00C474C1">
        <w:t xml:space="preserve">, </w:t>
      </w:r>
      <w:r w:rsidR="00C52F4A" w:rsidRPr="00605EB6">
        <w:t>grommela le baron d</w:t>
      </w:r>
      <w:r w:rsidR="00C474C1">
        <w:t>’</w:t>
      </w:r>
      <w:r w:rsidR="00C52F4A" w:rsidRPr="00605EB6">
        <w:t>une voix dure</w:t>
      </w:r>
      <w:r w:rsidR="00C474C1">
        <w:t>.</w:t>
      </w:r>
    </w:p>
    <w:p w14:paraId="658C12F7" w14:textId="77777777" w:rsidR="00C474C1" w:rsidRDefault="00C52F4A" w:rsidP="00C52F4A">
      <w:r w:rsidRPr="00605EB6">
        <w:t>Les larmes de la jeune fille jaillirent et elle tomba à genoux</w:t>
      </w:r>
      <w:r w:rsidR="00C474C1">
        <w:t>.</w:t>
      </w:r>
    </w:p>
    <w:p w14:paraId="7AB8BF80" w14:textId="4DAB7B33" w:rsidR="00C474C1" w:rsidRDefault="0094609C" w:rsidP="00C52F4A">
      <w:r>
        <w:t>— </w:t>
      </w:r>
      <w:r w:rsidR="00C52F4A" w:rsidRPr="00605EB6">
        <w:t>Grâce</w:t>
      </w:r>
      <w:r w:rsidR="00C474C1">
        <w:t xml:space="preserve">, </w:t>
      </w:r>
      <w:r w:rsidR="00C52F4A" w:rsidRPr="00605EB6">
        <w:t>mon père</w:t>
      </w:r>
      <w:r w:rsidR="00C474C1">
        <w:t xml:space="preserve">, </w:t>
      </w:r>
      <w:r w:rsidR="00C52F4A" w:rsidRPr="00605EB6">
        <w:t>dit-elle éplorée</w:t>
      </w:r>
      <w:r w:rsidR="00C474C1">
        <w:t xml:space="preserve">, </w:t>
      </w:r>
      <w:r w:rsidR="00C52F4A" w:rsidRPr="00605EB6">
        <w:t>grâce</w:t>
      </w:r>
      <w:r w:rsidR="00C474C1">
        <w:t xml:space="preserve"> ! </w:t>
      </w:r>
      <w:r w:rsidR="00C52F4A" w:rsidRPr="00605EB6">
        <w:t>grâce</w:t>
      </w:r>
      <w:r w:rsidR="00C474C1">
        <w:t> !</w:t>
      </w:r>
    </w:p>
    <w:p w14:paraId="7F920321" w14:textId="57A795D4" w:rsidR="00C474C1" w:rsidRDefault="0094609C" w:rsidP="00C52F4A">
      <w:r>
        <w:t>— </w:t>
      </w:r>
      <w:r w:rsidR="00C52F4A" w:rsidRPr="00605EB6">
        <w:t>Henriette</w:t>
      </w:r>
      <w:r w:rsidR="00C474C1">
        <w:t xml:space="preserve">, </w:t>
      </w:r>
      <w:r w:rsidR="00C52F4A" w:rsidRPr="00605EB6">
        <w:t>veux-tu me suivre</w:t>
      </w:r>
      <w:r w:rsidR="00C474C1">
        <w:t> ?</w:t>
      </w:r>
    </w:p>
    <w:p w14:paraId="4C779919" w14:textId="4F9A2FAC" w:rsidR="00C474C1" w:rsidRDefault="0094609C" w:rsidP="00C52F4A">
      <w:r>
        <w:t>— </w:t>
      </w:r>
      <w:r w:rsidR="00C52F4A" w:rsidRPr="00605EB6">
        <w:t>Non</w:t>
      </w:r>
      <w:r w:rsidR="00C474C1">
        <w:t>.</w:t>
      </w:r>
    </w:p>
    <w:p w14:paraId="63F124EA" w14:textId="18A93414" w:rsidR="00C474C1" w:rsidRDefault="0094609C" w:rsidP="00C52F4A">
      <w:r>
        <w:t>— </w:t>
      </w:r>
      <w:r w:rsidR="00C52F4A" w:rsidRPr="00605EB6">
        <w:t>Ce qu</w:t>
      </w:r>
      <w:r w:rsidR="00C474C1">
        <w:t>’</w:t>
      </w:r>
      <w:r w:rsidR="00C52F4A" w:rsidRPr="00605EB6">
        <w:t>on ne fait pas de bonne volonté</w:t>
      </w:r>
      <w:r w:rsidR="00C474C1">
        <w:t xml:space="preserve">, </w:t>
      </w:r>
      <w:r w:rsidR="00C52F4A" w:rsidRPr="00605EB6">
        <w:t>prononça-t-il les dents serrées</w:t>
      </w:r>
      <w:r w:rsidR="00C474C1">
        <w:t xml:space="preserve">, </w:t>
      </w:r>
      <w:r w:rsidR="00C52F4A" w:rsidRPr="00605EB6">
        <w:t>je l</w:t>
      </w:r>
      <w:r w:rsidR="00C474C1">
        <w:t>’</w:t>
      </w:r>
      <w:r w:rsidR="00C52F4A" w:rsidRPr="00605EB6">
        <w:t>obtiens de force</w:t>
      </w:r>
      <w:r w:rsidR="00C474C1">
        <w:t>.</w:t>
      </w:r>
    </w:p>
    <w:p w14:paraId="74BBF6AE" w14:textId="77777777" w:rsidR="00C474C1" w:rsidRDefault="00C52F4A" w:rsidP="00C52F4A">
      <w:r w:rsidRPr="00605EB6">
        <w:t>Il releva sa fille presque brutalement et la saisit à bras-le-corps</w:t>
      </w:r>
      <w:r w:rsidR="00C474C1">
        <w:t xml:space="preserve">. </w:t>
      </w:r>
      <w:r w:rsidRPr="00605EB6">
        <w:t>Elle se débattit en appelant</w:t>
      </w:r>
      <w:r w:rsidR="00C474C1">
        <w:t> :</w:t>
      </w:r>
    </w:p>
    <w:p w14:paraId="3C35D71D" w14:textId="5A725294" w:rsidR="00C474C1" w:rsidRDefault="0094609C" w:rsidP="00C52F4A">
      <w:r>
        <w:t>— </w:t>
      </w:r>
      <w:r w:rsidR="00C52F4A" w:rsidRPr="00605EB6">
        <w:t>Maman</w:t>
      </w:r>
      <w:r w:rsidR="00C474C1">
        <w:t xml:space="preserve">, </w:t>
      </w:r>
      <w:r w:rsidR="00C52F4A" w:rsidRPr="00605EB6">
        <w:t>maman</w:t>
      </w:r>
      <w:r w:rsidR="00C474C1">
        <w:t> !</w:t>
      </w:r>
    </w:p>
    <w:p w14:paraId="6C00D678" w14:textId="77777777" w:rsidR="00C474C1" w:rsidRDefault="00C52F4A" w:rsidP="00C52F4A">
      <w:r w:rsidRPr="00605EB6">
        <w:lastRenderedPageBreak/>
        <w:t>Aucune voix ne répondit à ses cris désespérés</w:t>
      </w:r>
      <w:r w:rsidR="00C474C1">
        <w:t>.</w:t>
      </w:r>
    </w:p>
    <w:p w14:paraId="1FE5006F" w14:textId="77777777" w:rsidR="00C474C1" w:rsidRDefault="00C52F4A" w:rsidP="00C52F4A">
      <w:r w:rsidRPr="00605EB6">
        <w:t>Le baron la souleva et la jeta dans le coupé où</w:t>
      </w:r>
      <w:r w:rsidR="00C474C1">
        <w:t xml:space="preserve">, </w:t>
      </w:r>
      <w:r w:rsidRPr="00605EB6">
        <w:t>aussitôt</w:t>
      </w:r>
      <w:r w:rsidR="00C474C1">
        <w:t xml:space="preserve">, </w:t>
      </w:r>
      <w:r w:rsidRPr="00605EB6">
        <w:t>il s</w:t>
      </w:r>
      <w:r w:rsidR="00C474C1">
        <w:t>’</w:t>
      </w:r>
      <w:r w:rsidRPr="00605EB6">
        <w:t>assit près d</w:t>
      </w:r>
      <w:r w:rsidR="00C474C1">
        <w:t>’</w:t>
      </w:r>
      <w:r w:rsidRPr="00605EB6">
        <w:t>elle</w:t>
      </w:r>
      <w:r w:rsidR="00C474C1">
        <w:t>.</w:t>
      </w:r>
    </w:p>
    <w:p w14:paraId="6B7DA84C" w14:textId="77777777" w:rsidR="00C474C1" w:rsidRDefault="00C52F4A" w:rsidP="00C52F4A">
      <w:r w:rsidRPr="00605EB6">
        <w:t>Le cocher ferma la portière</w:t>
      </w:r>
      <w:r w:rsidR="00C474C1">
        <w:t xml:space="preserve">, </w:t>
      </w:r>
      <w:r w:rsidRPr="00605EB6">
        <w:t>sauta lestement sur son siège et cingla de la mèche de son fouet les flancs des chevaux</w:t>
      </w:r>
      <w:r w:rsidR="00C474C1">
        <w:t xml:space="preserve">, </w:t>
      </w:r>
      <w:r w:rsidRPr="00605EB6">
        <w:t>qui partirent dans un galop rapide</w:t>
      </w:r>
      <w:r w:rsidR="00C474C1">
        <w:t>.</w:t>
      </w:r>
    </w:p>
    <w:p w14:paraId="1242F525" w14:textId="77777777" w:rsidR="00C474C1" w:rsidRDefault="00C52F4A" w:rsidP="00C52F4A">
      <w:r w:rsidRPr="00605EB6">
        <w:t>Henriette se tordait convulsivement sur le coussin et continuait à crier</w:t>
      </w:r>
      <w:r w:rsidR="00C474C1">
        <w:t> :</w:t>
      </w:r>
    </w:p>
    <w:p w14:paraId="354A19A0" w14:textId="45C32FFC" w:rsidR="00C474C1" w:rsidRDefault="0094609C" w:rsidP="00C52F4A">
      <w:r>
        <w:t>— </w:t>
      </w:r>
      <w:r w:rsidR="00C52F4A" w:rsidRPr="00605EB6">
        <w:t>Maman</w:t>
      </w:r>
      <w:r w:rsidR="00C474C1">
        <w:t xml:space="preserve">, </w:t>
      </w:r>
      <w:r w:rsidR="00C52F4A" w:rsidRPr="00605EB6">
        <w:t>maman</w:t>
      </w:r>
      <w:r w:rsidR="00C474C1">
        <w:t> !</w:t>
      </w:r>
    </w:p>
    <w:p w14:paraId="1D512DE7" w14:textId="70639BC6" w:rsidR="00C474C1" w:rsidRDefault="0094609C" w:rsidP="00C52F4A">
      <w:r>
        <w:t>— </w:t>
      </w:r>
      <w:r w:rsidR="00C52F4A" w:rsidRPr="00605EB6">
        <w:t>Maintenant</w:t>
      </w:r>
      <w:r w:rsidR="00C474C1">
        <w:t xml:space="preserve">, </w:t>
      </w:r>
      <w:r w:rsidR="00C52F4A" w:rsidRPr="00605EB6">
        <w:t>madame la baronne</w:t>
      </w:r>
      <w:r w:rsidR="00C474C1">
        <w:t xml:space="preserve">, </w:t>
      </w:r>
      <w:r w:rsidR="00C52F4A" w:rsidRPr="00605EB6">
        <w:t>je vous tiens</w:t>
      </w:r>
      <w:r w:rsidR="00C474C1">
        <w:t xml:space="preserve">, </w:t>
      </w:r>
      <w:r w:rsidR="00C52F4A" w:rsidRPr="00605EB6">
        <w:t>se disait de Simaise</w:t>
      </w:r>
      <w:r w:rsidR="00C474C1">
        <w:t xml:space="preserve"> ; </w:t>
      </w:r>
      <w:r w:rsidR="00C52F4A" w:rsidRPr="00605EB6">
        <w:t>quand vous voudrez revoir votre fille</w:t>
      </w:r>
      <w:r w:rsidR="00C474C1">
        <w:t xml:space="preserve">, </w:t>
      </w:r>
      <w:r w:rsidR="00C52F4A" w:rsidRPr="00605EB6">
        <w:t>vous nous apporterez votre consentement</w:t>
      </w:r>
      <w:r w:rsidR="00C474C1">
        <w:t>.</w:t>
      </w:r>
    </w:p>
    <w:p w14:paraId="08DA2443" w14:textId="77777777" w:rsidR="00C474C1" w:rsidRDefault="00C52F4A" w:rsidP="00C52F4A">
      <w:r w:rsidRPr="00605EB6">
        <w:t>Un homme s</w:t>
      </w:r>
      <w:r w:rsidR="00C474C1">
        <w:t>’</w:t>
      </w:r>
      <w:r w:rsidRPr="00605EB6">
        <w:t>était dressé tout à coup sur le mur du parc</w:t>
      </w:r>
      <w:r w:rsidR="00C474C1">
        <w:t xml:space="preserve">. </w:t>
      </w:r>
      <w:r w:rsidRPr="00605EB6">
        <w:t>Témoin invisible et muet</w:t>
      </w:r>
      <w:r w:rsidR="00C474C1">
        <w:t xml:space="preserve">, </w:t>
      </w:r>
      <w:r w:rsidRPr="00605EB6">
        <w:t>il avait assisté à la scène</w:t>
      </w:r>
      <w:r w:rsidR="00C474C1">
        <w:t xml:space="preserve">. </w:t>
      </w:r>
      <w:r w:rsidRPr="00605EB6">
        <w:t>Il suivit des yeux la voiture qui filait vers la route départementale</w:t>
      </w:r>
      <w:r w:rsidR="00C474C1">
        <w:t xml:space="preserve">, </w:t>
      </w:r>
      <w:r w:rsidRPr="00605EB6">
        <w:t>emportée dans le galop furieux des chevaux</w:t>
      </w:r>
      <w:r w:rsidR="00C474C1">
        <w:t xml:space="preserve">. </w:t>
      </w:r>
      <w:r w:rsidRPr="00605EB6">
        <w:t>Quand elle eut disparu derrière des massifs de verdure</w:t>
      </w:r>
      <w:r w:rsidR="00C474C1">
        <w:t xml:space="preserve">, </w:t>
      </w:r>
      <w:r w:rsidRPr="00605EB6">
        <w:t>il hocha la tête et murmura</w:t>
      </w:r>
      <w:r w:rsidR="00C474C1">
        <w:t> :</w:t>
      </w:r>
    </w:p>
    <w:p w14:paraId="2E0C53F6" w14:textId="3876BEDD" w:rsidR="00C474C1" w:rsidRDefault="0094609C" w:rsidP="00C52F4A">
      <w:r>
        <w:t>— </w:t>
      </w:r>
      <w:r w:rsidR="00C52F4A" w:rsidRPr="00605EB6">
        <w:t>Ça se complique</w:t>
      </w:r>
      <w:r w:rsidR="00C474C1">
        <w:t>.</w:t>
      </w:r>
    </w:p>
    <w:p w14:paraId="0A00776A" w14:textId="77777777" w:rsidR="00C474C1" w:rsidRDefault="00C52F4A" w:rsidP="00C52F4A">
      <w:r w:rsidRPr="00605EB6">
        <w:t>Puis il sauta dans le parc</w:t>
      </w:r>
      <w:r w:rsidR="00C474C1">
        <w:t xml:space="preserve">, </w:t>
      </w:r>
      <w:r w:rsidRPr="00605EB6">
        <w:t>et</w:t>
      </w:r>
      <w:r w:rsidR="00C474C1">
        <w:t xml:space="preserve">, </w:t>
      </w:r>
      <w:r w:rsidRPr="00605EB6">
        <w:t>d</w:t>
      </w:r>
      <w:r w:rsidR="00C474C1">
        <w:t>’</w:t>
      </w:r>
      <w:r w:rsidRPr="00605EB6">
        <w:t>un pas rapide</w:t>
      </w:r>
      <w:r w:rsidR="00C474C1">
        <w:t xml:space="preserve">, </w:t>
      </w:r>
      <w:r w:rsidRPr="00605EB6">
        <w:t>il marcha vers le château</w:t>
      </w:r>
      <w:r w:rsidR="00C474C1">
        <w:t>.</w:t>
      </w:r>
    </w:p>
    <w:p w14:paraId="2E07E3ED" w14:textId="77777777" w:rsidR="00C474C1" w:rsidRDefault="00C52F4A" w:rsidP="00C52F4A">
      <w:r w:rsidRPr="00605EB6">
        <w:t>Après avoir causé assez longuement avec le garde général</w:t>
      </w:r>
      <w:r w:rsidR="00C474C1">
        <w:t xml:space="preserve">, </w:t>
      </w:r>
      <w:r w:rsidRPr="00605EB6">
        <w:t>la baronne avait reçu ses fermiers et donné à chacun ses instructions</w:t>
      </w:r>
      <w:r w:rsidR="00C474C1">
        <w:t xml:space="preserve">. </w:t>
      </w:r>
      <w:r w:rsidRPr="00605EB6">
        <w:t>Ceux-ci congédiés</w:t>
      </w:r>
      <w:r w:rsidR="00C474C1">
        <w:t xml:space="preserve">, </w:t>
      </w:r>
      <w:r w:rsidRPr="00605EB6">
        <w:t>la baronne s</w:t>
      </w:r>
      <w:r w:rsidR="00C474C1">
        <w:t>’</w:t>
      </w:r>
      <w:r w:rsidRPr="00605EB6">
        <w:t>empressa de monter chez sa fille à qui elle voulait annoncer leur prochain départ de Vaucourt</w:t>
      </w:r>
      <w:r w:rsidR="00C474C1">
        <w:t>.</w:t>
      </w:r>
    </w:p>
    <w:p w14:paraId="7CDA528C" w14:textId="77777777" w:rsidR="00C474C1" w:rsidRDefault="00C52F4A" w:rsidP="00C52F4A">
      <w:r w:rsidRPr="00605EB6">
        <w:lastRenderedPageBreak/>
        <w:t>Ne trouvant pas Henriette dans sa chambre</w:t>
      </w:r>
      <w:r w:rsidR="00C474C1">
        <w:t xml:space="preserve">, </w:t>
      </w:r>
      <w:r w:rsidRPr="00605EB6">
        <w:t>elle redescendit et demanda aux domestiques s</w:t>
      </w:r>
      <w:r w:rsidR="00C474C1">
        <w:t>’</w:t>
      </w:r>
      <w:r w:rsidRPr="00605EB6">
        <w:t>ils savaient où était sa fille</w:t>
      </w:r>
      <w:r w:rsidR="00C474C1">
        <w:t xml:space="preserve">. </w:t>
      </w:r>
      <w:r w:rsidRPr="00605EB6">
        <w:t>L</w:t>
      </w:r>
      <w:r w:rsidR="00C474C1">
        <w:t>’</w:t>
      </w:r>
      <w:r w:rsidRPr="00605EB6">
        <w:t>un d</w:t>
      </w:r>
      <w:r w:rsidR="00C474C1">
        <w:t>’</w:t>
      </w:r>
      <w:r w:rsidRPr="00605EB6">
        <w:t>eux répondit</w:t>
      </w:r>
      <w:r w:rsidR="00C474C1">
        <w:t> :</w:t>
      </w:r>
    </w:p>
    <w:p w14:paraId="63FFDB2E" w14:textId="0C6CA1F3" w:rsidR="00C474C1" w:rsidRDefault="0094609C" w:rsidP="00C52F4A">
      <w:r>
        <w:t>— </w:t>
      </w:r>
      <w:r w:rsidR="00C52F4A" w:rsidRPr="00605EB6">
        <w:t>J</w:t>
      </w:r>
      <w:r w:rsidR="00C474C1">
        <w:t>’</w:t>
      </w:r>
      <w:r w:rsidR="00C52F4A" w:rsidRPr="00605EB6">
        <w:t>ai vu mademoiselle entrer dans le parc</w:t>
      </w:r>
      <w:r w:rsidR="00C474C1">
        <w:t xml:space="preserve"> ; </w:t>
      </w:r>
      <w:r w:rsidR="00C52F4A" w:rsidRPr="00605EB6">
        <w:t>elle est probablement dans la charmille</w:t>
      </w:r>
      <w:r w:rsidR="00C474C1">
        <w:t>.</w:t>
      </w:r>
    </w:p>
    <w:p w14:paraId="30BFE19B" w14:textId="5C08F22B" w:rsidR="00C474C1" w:rsidRDefault="0094609C" w:rsidP="00C52F4A">
      <w:r>
        <w:t>— </w:t>
      </w:r>
      <w:r w:rsidR="00C52F4A" w:rsidRPr="00605EB6">
        <w:t>C</w:t>
      </w:r>
      <w:r w:rsidR="00C474C1">
        <w:t>’</w:t>
      </w:r>
      <w:r w:rsidR="00C52F4A" w:rsidRPr="00605EB6">
        <w:t>est juste</w:t>
      </w:r>
      <w:r w:rsidR="00C474C1">
        <w:t xml:space="preserve">, </w:t>
      </w:r>
      <w:r w:rsidR="00C52F4A" w:rsidRPr="00605EB6">
        <w:t xml:space="preserve">fit </w:t>
      </w:r>
      <w:r w:rsidR="009A0CB4" w:rsidRPr="009A0CB4">
        <w:t>M</w:t>
      </w:r>
      <w:r w:rsidR="009A0CB4" w:rsidRPr="009A0CB4">
        <w:rPr>
          <w:vertAlign w:val="superscript"/>
        </w:rPr>
        <w:t>me</w:t>
      </w:r>
      <w:r w:rsidR="00C474C1">
        <w:t> de </w:t>
      </w:r>
      <w:r w:rsidR="00C52F4A" w:rsidRPr="00605EB6">
        <w:t>Simaise</w:t>
      </w:r>
      <w:r w:rsidR="00C474C1">
        <w:t xml:space="preserve"> ; </w:t>
      </w:r>
      <w:r w:rsidR="00C52F4A" w:rsidRPr="00605EB6">
        <w:t>j</w:t>
      </w:r>
      <w:r w:rsidR="00C474C1">
        <w:t>’</w:t>
      </w:r>
      <w:r w:rsidR="00C52F4A" w:rsidRPr="00605EB6">
        <w:t>aurais dû le penser tout de suite</w:t>
      </w:r>
      <w:r w:rsidR="00C474C1">
        <w:t>.</w:t>
      </w:r>
    </w:p>
    <w:p w14:paraId="201E59A9" w14:textId="3C2EC7CE" w:rsidR="00C474C1" w:rsidRDefault="0094609C" w:rsidP="00C52F4A">
      <w:r>
        <w:t>— </w:t>
      </w:r>
      <w:r w:rsidR="00C52F4A" w:rsidRPr="00605EB6">
        <w:t>Faut-il aller prévenir mademoiselle que madame la baronne la demande</w:t>
      </w:r>
      <w:r w:rsidR="00C474C1">
        <w:t>.</w:t>
      </w:r>
    </w:p>
    <w:p w14:paraId="26F4C2F3" w14:textId="37C1CF42" w:rsidR="00C474C1" w:rsidRDefault="0094609C" w:rsidP="00C52F4A">
      <w:r>
        <w:t>— </w:t>
      </w:r>
      <w:r w:rsidR="00C52F4A" w:rsidRPr="00605EB6">
        <w:t>Non</w:t>
      </w:r>
      <w:r w:rsidR="00C474C1">
        <w:t xml:space="preserve">, </w:t>
      </w:r>
      <w:r w:rsidR="00C52F4A" w:rsidRPr="00605EB6">
        <w:t>merci</w:t>
      </w:r>
      <w:r w:rsidR="00C474C1">
        <w:t xml:space="preserve">, </w:t>
      </w:r>
      <w:r w:rsidR="00C52F4A" w:rsidRPr="00605EB6">
        <w:t>je vais aller jusque-là</w:t>
      </w:r>
      <w:r w:rsidR="00C474C1">
        <w:t>.</w:t>
      </w:r>
    </w:p>
    <w:p w14:paraId="4E92EED4" w14:textId="77777777" w:rsidR="00C474C1" w:rsidRDefault="00C52F4A" w:rsidP="00C52F4A">
      <w:r w:rsidRPr="00605EB6">
        <w:t>La baronne s</w:t>
      </w:r>
      <w:r w:rsidR="00C474C1">
        <w:t>’</w:t>
      </w:r>
      <w:r w:rsidRPr="00605EB6">
        <w:t>achemina vers le parc en se disant que Henriette serait bien étonnée en apprenant la résolution prise par sa mère</w:t>
      </w:r>
      <w:r w:rsidR="00C474C1">
        <w:t>.</w:t>
      </w:r>
    </w:p>
    <w:p w14:paraId="554919FB" w14:textId="77777777" w:rsidR="00C474C1" w:rsidRDefault="00C52F4A" w:rsidP="00C52F4A">
      <w:r w:rsidRPr="00605EB6">
        <w:t>Elle pénétra dans la charmille qu</w:t>
      </w:r>
      <w:r w:rsidR="00C474C1">
        <w:t>’</w:t>
      </w:r>
      <w:r w:rsidRPr="00605EB6">
        <w:t>elle trouva déserte</w:t>
      </w:r>
      <w:r w:rsidR="00C474C1">
        <w:t xml:space="preserve">. </w:t>
      </w:r>
      <w:r w:rsidRPr="00605EB6">
        <w:t>Toutefois</w:t>
      </w:r>
      <w:r w:rsidR="00C474C1">
        <w:t xml:space="preserve">, </w:t>
      </w:r>
      <w:r w:rsidRPr="00605EB6">
        <w:t>les empreintes de deux pieds mignons sur le sable attestaient que la jeune fille était</w:t>
      </w:r>
      <w:r w:rsidR="00C474C1">
        <w:t xml:space="preserve">, </w:t>
      </w:r>
      <w:r w:rsidRPr="00605EB6">
        <w:t>en effet</w:t>
      </w:r>
      <w:r w:rsidR="00C474C1">
        <w:t xml:space="preserve">, </w:t>
      </w:r>
      <w:r w:rsidRPr="00605EB6">
        <w:t>entrée dans la charmille</w:t>
      </w:r>
      <w:r w:rsidR="00C474C1">
        <w:t>.</w:t>
      </w:r>
    </w:p>
    <w:p w14:paraId="12282E5A" w14:textId="77777777" w:rsidR="00C474C1" w:rsidRDefault="00C52F4A" w:rsidP="00C52F4A">
      <w:r w:rsidRPr="00605EB6">
        <w:t>Il y avait là un rond-point auquel aboutissaient quatre larges allées dans lesquelles on pouvait se promener sous des voûtes de verdure</w:t>
      </w:r>
      <w:r w:rsidR="00C474C1">
        <w:t xml:space="preserve">. </w:t>
      </w:r>
      <w:r w:rsidRPr="00605EB6">
        <w:t>La baronne plongea son regard dans chacune des allées</w:t>
      </w:r>
      <w:r w:rsidR="00C474C1">
        <w:t xml:space="preserve">, </w:t>
      </w:r>
      <w:r w:rsidRPr="00605EB6">
        <w:t>aussi loin que sa vue put porter</w:t>
      </w:r>
      <w:r w:rsidR="00C474C1">
        <w:t xml:space="preserve">. </w:t>
      </w:r>
      <w:r w:rsidRPr="00605EB6">
        <w:t>Elle ne vit personne</w:t>
      </w:r>
      <w:r w:rsidR="00C474C1">
        <w:t xml:space="preserve">. </w:t>
      </w:r>
      <w:r w:rsidRPr="00605EB6">
        <w:t>Mais d</w:t>
      </w:r>
      <w:r w:rsidR="00C474C1">
        <w:t>’</w:t>
      </w:r>
      <w:r w:rsidRPr="00605EB6">
        <w:t>autres allées croisaient les premières</w:t>
      </w:r>
      <w:r w:rsidR="00C474C1">
        <w:t xml:space="preserve"> ; </w:t>
      </w:r>
      <w:r w:rsidRPr="00605EB6">
        <w:t>Henriette pouvait se trouver dans une de ces allées transversales</w:t>
      </w:r>
      <w:r w:rsidR="00C474C1">
        <w:t>.</w:t>
      </w:r>
    </w:p>
    <w:p w14:paraId="13478286" w14:textId="77777777" w:rsidR="00C474C1" w:rsidRDefault="00C52F4A" w:rsidP="00C52F4A">
      <w:r w:rsidRPr="00605EB6">
        <w:t>La baronne fit une trentaine de pas et appela</w:t>
      </w:r>
      <w:r w:rsidR="00C474C1">
        <w:t> :</w:t>
      </w:r>
    </w:p>
    <w:p w14:paraId="3FDBC96D" w14:textId="1CD51DA2" w:rsidR="00C474C1" w:rsidRDefault="0094609C" w:rsidP="00C52F4A">
      <w:r>
        <w:t>— </w:t>
      </w:r>
      <w:r w:rsidR="00C52F4A" w:rsidRPr="00605EB6">
        <w:t>Henriette</w:t>
      </w:r>
      <w:r w:rsidR="00C474C1">
        <w:t xml:space="preserve">, </w:t>
      </w:r>
      <w:r w:rsidR="00C52F4A" w:rsidRPr="00605EB6">
        <w:t>Henriette</w:t>
      </w:r>
      <w:r w:rsidR="00C474C1">
        <w:t> !</w:t>
      </w:r>
    </w:p>
    <w:p w14:paraId="29A1679A" w14:textId="77777777" w:rsidR="00C474C1" w:rsidRDefault="00C52F4A" w:rsidP="00C52F4A">
      <w:r w:rsidRPr="00605EB6">
        <w:lastRenderedPageBreak/>
        <w:t>Sa voix passa</w:t>
      </w:r>
      <w:r w:rsidR="00C474C1">
        <w:t xml:space="preserve">, </w:t>
      </w:r>
      <w:r w:rsidRPr="00605EB6">
        <w:t>vibrante</w:t>
      </w:r>
      <w:r w:rsidR="00C474C1">
        <w:t xml:space="preserve">, </w:t>
      </w:r>
      <w:r w:rsidRPr="00605EB6">
        <w:t>à travers la feuillée</w:t>
      </w:r>
      <w:r w:rsidR="00C474C1">
        <w:t xml:space="preserve">, </w:t>
      </w:r>
      <w:r w:rsidRPr="00605EB6">
        <w:t>se répandant au loin</w:t>
      </w:r>
      <w:r w:rsidR="00C474C1">
        <w:t xml:space="preserve"> ; </w:t>
      </w:r>
      <w:r w:rsidRPr="00605EB6">
        <w:t>mais</w:t>
      </w:r>
      <w:r w:rsidR="00C474C1">
        <w:t xml:space="preserve">, </w:t>
      </w:r>
      <w:r w:rsidRPr="00605EB6">
        <w:t>seul</w:t>
      </w:r>
      <w:r w:rsidR="00C474C1">
        <w:t xml:space="preserve">, </w:t>
      </w:r>
      <w:r w:rsidRPr="00605EB6">
        <w:t>l</w:t>
      </w:r>
      <w:r w:rsidR="00C474C1">
        <w:t>’</w:t>
      </w:r>
      <w:r w:rsidRPr="00605EB6">
        <w:t>écho du bois répondit</w:t>
      </w:r>
      <w:r w:rsidR="00C474C1">
        <w:t xml:space="preserve">. </w:t>
      </w:r>
      <w:r w:rsidRPr="00605EB6">
        <w:t>Elle attendit un instant et appela de nouveau</w:t>
      </w:r>
      <w:r w:rsidR="00C474C1">
        <w:t> :</w:t>
      </w:r>
    </w:p>
    <w:p w14:paraId="78E9A536" w14:textId="10CE65C9" w:rsidR="00C474C1" w:rsidRDefault="0094609C" w:rsidP="00C52F4A">
      <w:r>
        <w:t>— </w:t>
      </w:r>
      <w:r w:rsidR="00C52F4A" w:rsidRPr="00605EB6">
        <w:t>Henriette</w:t>
      </w:r>
      <w:r w:rsidR="00C474C1">
        <w:t xml:space="preserve">, </w:t>
      </w:r>
      <w:r w:rsidR="00C52F4A" w:rsidRPr="00605EB6">
        <w:t>Henriette</w:t>
      </w:r>
      <w:r w:rsidR="00C474C1">
        <w:t> !</w:t>
      </w:r>
    </w:p>
    <w:p w14:paraId="1E0460B5" w14:textId="77777777" w:rsidR="00C474C1" w:rsidRDefault="00C52F4A" w:rsidP="00C52F4A">
      <w:r w:rsidRPr="00605EB6">
        <w:t>Comme la première fois</w:t>
      </w:r>
      <w:r w:rsidR="00C474C1">
        <w:t xml:space="preserve">, </w:t>
      </w:r>
      <w:r w:rsidRPr="00605EB6">
        <w:t>le son de sa voix lui revint renvoyé par l</w:t>
      </w:r>
      <w:r w:rsidR="00C474C1">
        <w:t>’</w:t>
      </w:r>
      <w:r w:rsidRPr="00605EB6">
        <w:t>écho</w:t>
      </w:r>
      <w:r w:rsidR="00C474C1">
        <w:t xml:space="preserve">, </w:t>
      </w:r>
      <w:r w:rsidRPr="00605EB6">
        <w:t>et ce fut tout</w:t>
      </w:r>
      <w:r w:rsidR="00C474C1">
        <w:t>.</w:t>
      </w:r>
    </w:p>
    <w:p w14:paraId="52A3DCC3" w14:textId="452771E6" w:rsidR="00C474C1" w:rsidRDefault="0094609C" w:rsidP="00C52F4A">
      <w:r>
        <w:t>— </w:t>
      </w:r>
      <w:r w:rsidR="00C52F4A" w:rsidRPr="00605EB6">
        <w:t>Pourtant</w:t>
      </w:r>
      <w:r w:rsidR="00C474C1">
        <w:t xml:space="preserve">, </w:t>
      </w:r>
      <w:r w:rsidR="00C52F4A" w:rsidRPr="00605EB6">
        <w:t>murmura-t-elle</w:t>
      </w:r>
      <w:r w:rsidR="00C474C1">
        <w:t xml:space="preserve">, </w:t>
      </w:r>
      <w:r w:rsidR="00C52F4A" w:rsidRPr="00605EB6">
        <w:t>Henriette n</w:t>
      </w:r>
      <w:r w:rsidR="00C474C1">
        <w:t>’</w:t>
      </w:r>
      <w:r w:rsidR="00C52F4A" w:rsidRPr="00605EB6">
        <w:t>a pas dû s</w:t>
      </w:r>
      <w:r w:rsidR="00C474C1">
        <w:t>’</w:t>
      </w:r>
      <w:r w:rsidR="00C52F4A" w:rsidRPr="00605EB6">
        <w:t>éloigner beaucoup</w:t>
      </w:r>
      <w:r w:rsidR="00C474C1">
        <w:t>.</w:t>
      </w:r>
    </w:p>
    <w:p w14:paraId="3A263440" w14:textId="77777777" w:rsidR="00C474C1" w:rsidRDefault="00C52F4A" w:rsidP="00C52F4A">
      <w:r w:rsidRPr="00605EB6">
        <w:t>Un sourire effleura ses lèvres</w:t>
      </w:r>
      <w:r w:rsidR="00C474C1">
        <w:t>.</w:t>
      </w:r>
    </w:p>
    <w:p w14:paraId="7079D85A" w14:textId="3C85E58B" w:rsidR="00C474C1" w:rsidRDefault="0094609C" w:rsidP="00C52F4A">
      <w:r>
        <w:t>— </w:t>
      </w:r>
      <w:r w:rsidR="00C52F4A" w:rsidRPr="00605EB6">
        <w:t>Elle n</w:t>
      </w:r>
      <w:r w:rsidR="00C474C1">
        <w:t>’</w:t>
      </w:r>
      <w:r w:rsidR="00C52F4A" w:rsidRPr="00605EB6">
        <w:t>est plus dans le parc</w:t>
      </w:r>
      <w:r w:rsidR="00C474C1">
        <w:t xml:space="preserve">, </w:t>
      </w:r>
      <w:r w:rsidR="00C52F4A" w:rsidRPr="00605EB6">
        <w:t>reprit-elle</w:t>
      </w:r>
      <w:r w:rsidR="00C474C1">
        <w:t xml:space="preserve"> ; </w:t>
      </w:r>
      <w:r w:rsidR="00C52F4A" w:rsidRPr="00605EB6">
        <w:t>pendant que je la cherche et l</w:t>
      </w:r>
      <w:r w:rsidR="00C474C1">
        <w:t>’</w:t>
      </w:r>
      <w:r w:rsidR="00C52F4A" w:rsidRPr="00605EB6">
        <w:t>appelle ici</w:t>
      </w:r>
      <w:r w:rsidR="00C474C1">
        <w:t xml:space="preserve">, </w:t>
      </w:r>
      <w:r w:rsidR="00C52F4A" w:rsidRPr="00605EB6">
        <w:t>elle est revenue au château</w:t>
      </w:r>
      <w:r w:rsidR="00C474C1">
        <w:t>.</w:t>
      </w:r>
    </w:p>
    <w:p w14:paraId="4B3F90FF" w14:textId="2329EA21" w:rsidR="00C474C1" w:rsidRDefault="00C52F4A" w:rsidP="00C52F4A">
      <w:r w:rsidRPr="00A22F19">
        <w:t>La pauvre mère était à cent lieues de soupçonner la vérité</w:t>
      </w:r>
      <w:r w:rsidR="00C474C1">
        <w:t xml:space="preserve">. </w:t>
      </w:r>
      <w:r w:rsidRPr="00A22F19">
        <w:t>D</w:t>
      </w:r>
      <w:r w:rsidR="00C474C1">
        <w:t>’</w:t>
      </w:r>
      <w:r w:rsidRPr="00A22F19">
        <w:t>un pas léger elle reprit le chemin du château</w:t>
      </w:r>
      <w:r w:rsidR="00C474C1">
        <w:t xml:space="preserve">. </w:t>
      </w:r>
      <w:r w:rsidRPr="00A22F19">
        <w:t>Interrogés de nouveau</w:t>
      </w:r>
      <w:r w:rsidR="00C474C1">
        <w:t xml:space="preserve">, </w:t>
      </w:r>
      <w:r w:rsidRPr="00A22F19">
        <w:t xml:space="preserve">les domestiques répondirent que </w:t>
      </w:r>
      <w:r w:rsidR="009A0CB4" w:rsidRPr="009A0CB4">
        <w:t>M</w:t>
      </w:r>
      <w:r w:rsidR="009A0CB4" w:rsidRPr="009A0CB4">
        <w:rPr>
          <w:vertAlign w:val="superscript"/>
        </w:rPr>
        <w:t>lle</w:t>
      </w:r>
      <w:r w:rsidR="00C474C1">
        <w:t> </w:t>
      </w:r>
      <w:r w:rsidRPr="00A22F19">
        <w:t>Henriette n</w:t>
      </w:r>
      <w:r w:rsidR="00C474C1">
        <w:t>’</w:t>
      </w:r>
      <w:r w:rsidRPr="00A22F19">
        <w:t>était pas rentrée</w:t>
      </w:r>
      <w:r w:rsidR="00C474C1">
        <w:t>.</w:t>
      </w:r>
    </w:p>
    <w:p w14:paraId="0238A606" w14:textId="2E986C38" w:rsidR="00C474C1" w:rsidRDefault="0094609C" w:rsidP="00C52F4A">
      <w:r>
        <w:t>— </w:t>
      </w:r>
      <w:r w:rsidR="00C52F4A" w:rsidRPr="00605EB6">
        <w:t>C</w:t>
      </w:r>
      <w:r w:rsidR="00C474C1">
        <w:t>’</w:t>
      </w:r>
      <w:r w:rsidR="00C52F4A" w:rsidRPr="00605EB6">
        <w:t>est singulier</w:t>
      </w:r>
      <w:r w:rsidR="00C474C1">
        <w:t xml:space="preserve"> ! </w:t>
      </w:r>
      <w:r w:rsidR="00C52F4A" w:rsidRPr="00605EB6">
        <w:t>fit la baronne</w:t>
      </w:r>
      <w:r w:rsidR="00C474C1">
        <w:t xml:space="preserve">, </w:t>
      </w:r>
      <w:r w:rsidR="00C52F4A" w:rsidRPr="00605EB6">
        <w:t>commençant à s</w:t>
      </w:r>
      <w:r w:rsidR="00C474C1">
        <w:t>’</w:t>
      </w:r>
      <w:r w:rsidR="00C52F4A" w:rsidRPr="00605EB6">
        <w:t>inquiéter</w:t>
      </w:r>
      <w:r w:rsidR="00C474C1">
        <w:t xml:space="preserve">. </w:t>
      </w:r>
      <w:r w:rsidR="00C52F4A" w:rsidRPr="00605EB6">
        <w:t>Il y a plus d</w:t>
      </w:r>
      <w:r w:rsidR="00C474C1">
        <w:t>’</w:t>
      </w:r>
      <w:r w:rsidR="00C52F4A" w:rsidRPr="00605EB6">
        <w:t>une heure qu</w:t>
      </w:r>
      <w:r w:rsidR="00C474C1">
        <w:t>’</w:t>
      </w:r>
      <w:r w:rsidR="00C52F4A" w:rsidRPr="00605EB6">
        <w:t>elle est sortie</w:t>
      </w:r>
      <w:r w:rsidR="00C474C1">
        <w:t xml:space="preserve">… </w:t>
      </w:r>
      <w:r w:rsidR="00C52F4A" w:rsidRPr="00605EB6">
        <w:t>Où est-elle</w:t>
      </w:r>
      <w:r w:rsidR="00C474C1">
        <w:t xml:space="preserve">, </w:t>
      </w:r>
      <w:r w:rsidR="00C52F4A" w:rsidRPr="00605EB6">
        <w:t>mon Dieu</w:t>
      </w:r>
      <w:r w:rsidR="00C474C1">
        <w:t xml:space="preserve"> ? </w:t>
      </w:r>
      <w:r w:rsidR="00C52F4A" w:rsidRPr="00605EB6">
        <w:t>Où donc est-elle allée</w:t>
      </w:r>
      <w:r w:rsidR="00C474C1">
        <w:t xml:space="preserve"> ? </w:t>
      </w:r>
      <w:r w:rsidR="00C52F4A" w:rsidRPr="00605EB6">
        <w:t>Vite</w:t>
      </w:r>
      <w:r w:rsidR="00C474C1">
        <w:t xml:space="preserve">, </w:t>
      </w:r>
      <w:r w:rsidR="00C52F4A" w:rsidRPr="00605EB6">
        <w:t>vite</w:t>
      </w:r>
      <w:r w:rsidR="00C474C1">
        <w:t xml:space="preserve">, </w:t>
      </w:r>
      <w:r w:rsidR="00C52F4A" w:rsidRPr="00605EB6">
        <w:t>qu</w:t>
      </w:r>
      <w:r w:rsidR="00C474C1">
        <w:t>’</w:t>
      </w:r>
      <w:r w:rsidR="00C52F4A" w:rsidRPr="00605EB6">
        <w:t>on la cherche partout</w:t>
      </w:r>
      <w:r w:rsidR="00C474C1">
        <w:t> !</w:t>
      </w:r>
    </w:p>
    <w:p w14:paraId="5EB54B20" w14:textId="77777777" w:rsidR="00C474C1" w:rsidRDefault="00C52F4A" w:rsidP="00C52F4A">
      <w:r w:rsidRPr="00605EB6">
        <w:t>Les domestiques se disposaient à courir dans toutes les directions</w:t>
      </w:r>
      <w:r w:rsidR="00C474C1">
        <w:t xml:space="preserve">, </w:t>
      </w:r>
      <w:r w:rsidRPr="00605EB6">
        <w:t>lorsque le valet de chambre du baron parut</w:t>
      </w:r>
      <w:r w:rsidR="00C474C1">
        <w:t xml:space="preserve">. </w:t>
      </w:r>
      <w:r w:rsidRPr="00605EB6">
        <w:t>Il avait entendu l</w:t>
      </w:r>
      <w:r w:rsidR="00C474C1">
        <w:t>’</w:t>
      </w:r>
      <w:r w:rsidRPr="00605EB6">
        <w:t>ordre de la baronne</w:t>
      </w:r>
      <w:r w:rsidR="00C474C1">
        <w:t>.</w:t>
      </w:r>
    </w:p>
    <w:p w14:paraId="3D2907F3" w14:textId="49937851" w:rsidR="00C474C1" w:rsidRDefault="0094609C" w:rsidP="00C52F4A">
      <w:r>
        <w:t>— </w:t>
      </w:r>
      <w:r w:rsidR="00C52F4A" w:rsidRPr="00605EB6">
        <w:t xml:space="preserve">Il est inutile de chercher </w:t>
      </w:r>
      <w:r w:rsidR="009A0CB4" w:rsidRPr="009A0CB4">
        <w:t>M</w:t>
      </w:r>
      <w:r w:rsidR="009A0CB4" w:rsidRPr="009A0CB4">
        <w:rPr>
          <w:vertAlign w:val="superscript"/>
        </w:rPr>
        <w:t>lle</w:t>
      </w:r>
      <w:r w:rsidR="00C474C1">
        <w:t> </w:t>
      </w:r>
      <w:r w:rsidR="00C52F4A" w:rsidRPr="00605EB6">
        <w:t>Henriette</w:t>
      </w:r>
      <w:r w:rsidR="00C474C1">
        <w:t xml:space="preserve">, </w:t>
      </w:r>
      <w:r w:rsidR="00C52F4A" w:rsidRPr="00605EB6">
        <w:t>dit-il d</w:t>
      </w:r>
      <w:r w:rsidR="00C474C1">
        <w:t>’</w:t>
      </w:r>
      <w:r w:rsidR="00C52F4A" w:rsidRPr="00605EB6">
        <w:t>une voix lente et grave</w:t>
      </w:r>
      <w:r w:rsidR="00C474C1">
        <w:t xml:space="preserve">, </w:t>
      </w:r>
      <w:r w:rsidR="00C52F4A" w:rsidRPr="00605EB6">
        <w:t>on ne la trouvera pas</w:t>
      </w:r>
      <w:r w:rsidR="00C474C1">
        <w:t>.</w:t>
      </w:r>
    </w:p>
    <w:p w14:paraId="528219D0" w14:textId="54BE2783" w:rsidR="00C474C1" w:rsidRDefault="0094609C" w:rsidP="00C52F4A">
      <w:r>
        <w:t>— </w:t>
      </w:r>
      <w:r w:rsidR="00C52F4A" w:rsidRPr="00605EB6">
        <w:t>Hein</w:t>
      </w:r>
      <w:r w:rsidR="00C474C1">
        <w:t xml:space="preserve"> ! </w:t>
      </w:r>
      <w:r w:rsidR="00C52F4A" w:rsidRPr="00605EB6">
        <w:t>fit la baronne</w:t>
      </w:r>
      <w:r w:rsidR="00C474C1">
        <w:t xml:space="preserve">, </w:t>
      </w:r>
      <w:r w:rsidR="00C52F4A" w:rsidRPr="00605EB6">
        <w:t>devenant affreusement pâle</w:t>
      </w:r>
      <w:r w:rsidR="00C474C1">
        <w:t xml:space="preserve"> ; </w:t>
      </w:r>
      <w:r w:rsidR="00C52F4A" w:rsidRPr="00605EB6">
        <w:t>que voulez-vous dire</w:t>
      </w:r>
      <w:r w:rsidR="00C474C1">
        <w:t> ?</w:t>
      </w:r>
    </w:p>
    <w:p w14:paraId="011ED450" w14:textId="4FB63F70" w:rsidR="00C474C1" w:rsidRDefault="0094609C" w:rsidP="00C52F4A">
      <w:r>
        <w:t>— </w:t>
      </w:r>
      <w:r w:rsidR="009A0CB4" w:rsidRPr="009A0CB4">
        <w:t>M</w:t>
      </w:r>
      <w:r w:rsidR="009A0CB4" w:rsidRPr="009A0CB4">
        <w:rPr>
          <w:vertAlign w:val="superscript"/>
        </w:rPr>
        <w:t>lle</w:t>
      </w:r>
      <w:r w:rsidR="00C474C1">
        <w:t> de </w:t>
      </w:r>
      <w:r w:rsidR="00C52F4A" w:rsidRPr="00605EB6">
        <w:t>Simaise est partie avec son père</w:t>
      </w:r>
      <w:r w:rsidR="00C474C1">
        <w:t>.</w:t>
      </w:r>
    </w:p>
    <w:p w14:paraId="6F5EC7DE" w14:textId="01D2B7F5" w:rsidR="00C474C1" w:rsidRDefault="0094609C" w:rsidP="00C52F4A">
      <w:r>
        <w:lastRenderedPageBreak/>
        <w:t>— </w:t>
      </w:r>
      <w:r w:rsidR="00C52F4A" w:rsidRPr="00605EB6">
        <w:t>Partie</w:t>
      </w:r>
      <w:r w:rsidR="00C474C1">
        <w:t xml:space="preserve">, </w:t>
      </w:r>
      <w:r w:rsidR="00C52F4A" w:rsidRPr="00605EB6">
        <w:t>ma fille est partie</w:t>
      </w:r>
      <w:r w:rsidR="00C474C1">
        <w:t xml:space="preserve">… </w:t>
      </w:r>
      <w:r w:rsidR="00C52F4A" w:rsidRPr="00605EB6">
        <w:t>avec son père</w:t>
      </w:r>
      <w:r w:rsidR="00C474C1">
        <w:t> ?</w:t>
      </w:r>
    </w:p>
    <w:p w14:paraId="3CE67A5B" w14:textId="582DCA72" w:rsidR="00C474C1" w:rsidRDefault="0094609C" w:rsidP="00C52F4A">
      <w:r>
        <w:t>— </w:t>
      </w:r>
      <w:r w:rsidR="00C52F4A" w:rsidRPr="00605EB6">
        <w:t>Oui</w:t>
      </w:r>
      <w:r w:rsidR="00C474C1">
        <w:t xml:space="preserve">, </w:t>
      </w:r>
      <w:r w:rsidR="00C52F4A" w:rsidRPr="00605EB6">
        <w:t>madame la baronne</w:t>
      </w:r>
      <w:r w:rsidR="00C474C1">
        <w:t>.</w:t>
      </w:r>
    </w:p>
    <w:p w14:paraId="5EDF9A83" w14:textId="28FB23F4" w:rsidR="00C474C1" w:rsidRDefault="0094609C" w:rsidP="00C52F4A">
      <w:r>
        <w:t>— </w:t>
      </w:r>
      <w:r w:rsidR="00C52F4A" w:rsidRPr="00605EB6">
        <w:t>Où sont-ils allés</w:t>
      </w:r>
      <w:r w:rsidR="00C474C1">
        <w:t xml:space="preserve">, </w:t>
      </w:r>
      <w:r w:rsidR="00C52F4A" w:rsidRPr="00605EB6">
        <w:t>dites</w:t>
      </w:r>
      <w:r w:rsidR="00C474C1">
        <w:t xml:space="preserve">, </w:t>
      </w:r>
      <w:r w:rsidR="00C52F4A" w:rsidRPr="00605EB6">
        <w:t>où sont-ils allés</w:t>
      </w:r>
      <w:r w:rsidR="00C474C1">
        <w:t xml:space="preserve"> ? </w:t>
      </w:r>
      <w:r w:rsidR="00C52F4A" w:rsidRPr="00605EB6">
        <w:t>Le savez-vous</w:t>
      </w:r>
      <w:r w:rsidR="00C474C1">
        <w:t xml:space="preserve"> ? </w:t>
      </w:r>
      <w:r w:rsidR="00C52F4A" w:rsidRPr="00605EB6">
        <w:t>demanda-t-elle haletante</w:t>
      </w:r>
      <w:r w:rsidR="00C474C1">
        <w:t xml:space="preserve">, </w:t>
      </w:r>
      <w:r w:rsidR="00C52F4A" w:rsidRPr="00605EB6">
        <w:t>éperdue</w:t>
      </w:r>
      <w:r w:rsidR="00C474C1">
        <w:t>.</w:t>
      </w:r>
    </w:p>
    <w:p w14:paraId="4433BB2E" w14:textId="0170246A" w:rsidR="00C474C1" w:rsidRDefault="0094609C" w:rsidP="00C52F4A">
      <w:r>
        <w:t>— </w:t>
      </w:r>
      <w:r w:rsidR="00C474C1">
        <w:t>M. </w:t>
      </w:r>
      <w:r w:rsidR="00C52F4A" w:rsidRPr="00605EB6">
        <w:t xml:space="preserve">le baron emmène </w:t>
      </w:r>
      <w:r w:rsidR="009A0CB4" w:rsidRPr="009A0CB4">
        <w:t>M</w:t>
      </w:r>
      <w:r w:rsidR="009A0CB4" w:rsidRPr="009A0CB4">
        <w:rPr>
          <w:vertAlign w:val="superscript"/>
        </w:rPr>
        <w:t>lle</w:t>
      </w:r>
      <w:r w:rsidR="00C474C1">
        <w:t> </w:t>
      </w:r>
      <w:r w:rsidR="00C52F4A" w:rsidRPr="00605EB6">
        <w:t>Henriette à Paris</w:t>
      </w:r>
      <w:r w:rsidR="00C474C1">
        <w:t>.</w:t>
      </w:r>
    </w:p>
    <w:p w14:paraId="219392E1" w14:textId="77777777" w:rsidR="00C474C1" w:rsidRDefault="00C52F4A" w:rsidP="00C52F4A">
      <w:r w:rsidRPr="00605EB6">
        <w:t>L</w:t>
      </w:r>
      <w:r w:rsidR="00C474C1">
        <w:t>’</w:t>
      </w:r>
      <w:r w:rsidRPr="00605EB6">
        <w:t>effet produit par ces paroles fut foudroyant</w:t>
      </w:r>
      <w:r w:rsidR="00C474C1">
        <w:t>.</w:t>
      </w:r>
    </w:p>
    <w:p w14:paraId="2104DC68" w14:textId="7CCB5DC4" w:rsidR="00C474C1" w:rsidRDefault="0094609C" w:rsidP="00C52F4A">
      <w:r>
        <w:t>— </w:t>
      </w:r>
      <w:r w:rsidR="00C52F4A" w:rsidRPr="00605EB6">
        <w:t>Ah</w:t>
      </w:r>
      <w:r w:rsidR="00C474C1">
        <w:t xml:space="preserve"> ! </w:t>
      </w:r>
      <w:r w:rsidR="00C52F4A" w:rsidRPr="00605EB6">
        <w:t>le misérable</w:t>
      </w:r>
      <w:r w:rsidR="00C474C1">
        <w:t xml:space="preserve"> ! </w:t>
      </w:r>
      <w:r w:rsidR="00C52F4A" w:rsidRPr="00605EB6">
        <w:t>s</w:t>
      </w:r>
      <w:r w:rsidR="00C474C1">
        <w:t>’</w:t>
      </w:r>
      <w:r w:rsidR="00C52F4A" w:rsidRPr="00605EB6">
        <w:t>écria la baronne d</w:t>
      </w:r>
      <w:r w:rsidR="00C474C1">
        <w:t>’</w:t>
      </w:r>
      <w:r w:rsidR="00C52F4A" w:rsidRPr="00605EB6">
        <w:t>une voix rauque</w:t>
      </w:r>
      <w:r w:rsidR="00C474C1">
        <w:t xml:space="preserve">, </w:t>
      </w:r>
      <w:r w:rsidR="00C52F4A" w:rsidRPr="00605EB6">
        <w:t>étranglée</w:t>
      </w:r>
      <w:r w:rsidR="00C474C1">
        <w:t xml:space="preserve">, </w:t>
      </w:r>
      <w:r w:rsidR="00C52F4A" w:rsidRPr="00605EB6">
        <w:t>il m</w:t>
      </w:r>
      <w:r w:rsidR="00C474C1">
        <w:t>’</w:t>
      </w:r>
      <w:r w:rsidR="00C52F4A" w:rsidRPr="00605EB6">
        <w:t>a pris ma fille</w:t>
      </w:r>
      <w:r w:rsidR="00C474C1">
        <w:t xml:space="preserve">, </w:t>
      </w:r>
      <w:r w:rsidR="00C52F4A" w:rsidRPr="00605EB6">
        <w:t>il m</w:t>
      </w:r>
      <w:r w:rsidR="00C474C1">
        <w:t>’</w:t>
      </w:r>
      <w:r w:rsidR="00C52F4A" w:rsidRPr="00605EB6">
        <w:t>a volé mon enfant</w:t>
      </w:r>
      <w:r w:rsidR="00C474C1">
        <w:t> !</w:t>
      </w:r>
    </w:p>
    <w:p w14:paraId="51D40F97" w14:textId="77777777" w:rsidR="00C474C1" w:rsidRDefault="00C52F4A" w:rsidP="00C52F4A">
      <w:r w:rsidRPr="00605EB6">
        <w:t>Elle voulut parler encore</w:t>
      </w:r>
      <w:r w:rsidR="00C474C1">
        <w:t xml:space="preserve"> ; </w:t>
      </w:r>
      <w:r w:rsidRPr="00605EB6">
        <w:t>mais aucun son ne put sortir de sa gorge</w:t>
      </w:r>
      <w:r w:rsidR="00C474C1">
        <w:t xml:space="preserve"> ; </w:t>
      </w:r>
      <w:r w:rsidRPr="00605EB6">
        <w:t>on vit seulement remuer ses lèvres bleuies</w:t>
      </w:r>
      <w:r w:rsidR="00C474C1">
        <w:t xml:space="preserve">. </w:t>
      </w:r>
      <w:r w:rsidRPr="00605EB6">
        <w:t>Ses traits se contractèrent</w:t>
      </w:r>
      <w:r w:rsidR="00C474C1">
        <w:t xml:space="preserve">, </w:t>
      </w:r>
      <w:r w:rsidRPr="00605EB6">
        <w:t>ses narines frémirent</w:t>
      </w:r>
      <w:r w:rsidR="00C474C1">
        <w:t xml:space="preserve">, </w:t>
      </w:r>
      <w:r w:rsidRPr="00605EB6">
        <w:t>ses pupilles se dilatèrent</w:t>
      </w:r>
      <w:r w:rsidR="00C474C1">
        <w:t xml:space="preserve">, </w:t>
      </w:r>
      <w:r w:rsidRPr="00605EB6">
        <w:t>puis elle chancela</w:t>
      </w:r>
      <w:r w:rsidR="00C474C1">
        <w:t xml:space="preserve">, </w:t>
      </w:r>
      <w:r w:rsidRPr="00605EB6">
        <w:t>s</w:t>
      </w:r>
      <w:r w:rsidR="00C474C1">
        <w:t>’</w:t>
      </w:r>
      <w:r w:rsidRPr="00605EB6">
        <w:t>abattit comme une masse</w:t>
      </w:r>
      <w:r w:rsidR="00C474C1">
        <w:t xml:space="preserve">, </w:t>
      </w:r>
      <w:r w:rsidRPr="00605EB6">
        <w:t>en faisant entendre une sorte de râle d</w:t>
      </w:r>
      <w:r w:rsidR="00C474C1">
        <w:t>’</w:t>
      </w:r>
      <w:r w:rsidRPr="00605EB6">
        <w:t>agonie</w:t>
      </w:r>
      <w:r w:rsidR="00C474C1">
        <w:t xml:space="preserve">, </w:t>
      </w:r>
      <w:r w:rsidRPr="00605EB6">
        <w:t>et resta étendue sans mouvement</w:t>
      </w:r>
      <w:r w:rsidR="00C474C1">
        <w:t xml:space="preserve">, </w:t>
      </w:r>
      <w:r w:rsidRPr="00605EB6">
        <w:t>comme morte</w:t>
      </w:r>
      <w:r w:rsidR="00C474C1">
        <w:t>.</w:t>
      </w:r>
    </w:p>
    <w:p w14:paraId="3DDE7320" w14:textId="77777777" w:rsidR="00C474C1" w:rsidRDefault="00C52F4A" w:rsidP="00C52F4A">
      <w:r w:rsidRPr="00605EB6">
        <w:t>On la releva aussitôt et on la transporta dans le petit salon</w:t>
      </w:r>
      <w:r w:rsidR="00C474C1">
        <w:t xml:space="preserve">, </w:t>
      </w:r>
      <w:r w:rsidRPr="00605EB6">
        <w:t>où les deux femmes de chambre s</w:t>
      </w:r>
      <w:r w:rsidR="00C474C1">
        <w:t>’</w:t>
      </w:r>
      <w:r w:rsidRPr="00605EB6">
        <w:t>empressèrent de lui donner des soins</w:t>
      </w:r>
      <w:r w:rsidR="00C474C1">
        <w:t>.</w:t>
      </w:r>
    </w:p>
    <w:p w14:paraId="2A10A8DA" w14:textId="77777777" w:rsidR="00C474C1" w:rsidRDefault="00C52F4A" w:rsidP="00C52F4A">
      <w:r w:rsidRPr="00605EB6">
        <w:t>Au bout d</w:t>
      </w:r>
      <w:r w:rsidR="00C474C1">
        <w:t>’</w:t>
      </w:r>
      <w:r w:rsidRPr="00605EB6">
        <w:t>un quart d</w:t>
      </w:r>
      <w:r w:rsidR="00C474C1">
        <w:t>’</w:t>
      </w:r>
      <w:r w:rsidRPr="00605EB6">
        <w:t>heure elle revint à la vie</w:t>
      </w:r>
      <w:r w:rsidR="00C474C1">
        <w:t xml:space="preserve">. </w:t>
      </w:r>
      <w:r w:rsidRPr="00605EB6">
        <w:t>Alors la malheureuse femme éclata en sanglots déchirants</w:t>
      </w:r>
      <w:r w:rsidR="00C474C1">
        <w:t xml:space="preserve"> ; </w:t>
      </w:r>
      <w:r w:rsidRPr="00605EB6">
        <w:t>d</w:t>
      </w:r>
      <w:r w:rsidR="00C474C1">
        <w:t>’</w:t>
      </w:r>
      <w:r w:rsidRPr="00605EB6">
        <w:t>affreux spasmes brisaient sa poitrine</w:t>
      </w:r>
      <w:r w:rsidR="00C474C1">
        <w:t xml:space="preserve">, </w:t>
      </w:r>
      <w:r w:rsidRPr="00605EB6">
        <w:t>tordaient ses membres</w:t>
      </w:r>
      <w:r w:rsidR="00C474C1">
        <w:t xml:space="preserve">. </w:t>
      </w:r>
      <w:r w:rsidRPr="00605EB6">
        <w:t>La crise fut longue</w:t>
      </w:r>
      <w:r w:rsidR="00C474C1">
        <w:t xml:space="preserve">, </w:t>
      </w:r>
      <w:r w:rsidRPr="00605EB6">
        <w:t>douloureuse</w:t>
      </w:r>
      <w:r w:rsidR="00C474C1">
        <w:t xml:space="preserve">, </w:t>
      </w:r>
      <w:r w:rsidRPr="00605EB6">
        <w:t>navrante</w:t>
      </w:r>
      <w:r w:rsidR="00C474C1">
        <w:t xml:space="preserve">. </w:t>
      </w:r>
      <w:r w:rsidRPr="00605EB6">
        <w:t>Quand elle se sentit un peu mieux</w:t>
      </w:r>
      <w:r w:rsidR="00C474C1">
        <w:t xml:space="preserve">, </w:t>
      </w:r>
      <w:r w:rsidRPr="00605EB6">
        <w:t>elle fit appeler Frédéric</w:t>
      </w:r>
      <w:r w:rsidR="00C474C1">
        <w:t xml:space="preserve">. </w:t>
      </w:r>
      <w:r w:rsidRPr="00605EB6">
        <w:t>Celui-ci attendait dans l</w:t>
      </w:r>
      <w:r w:rsidR="00C474C1">
        <w:t>’</w:t>
      </w:r>
      <w:r w:rsidRPr="00605EB6">
        <w:t>antichambre avec les autres domestiques consternés</w:t>
      </w:r>
      <w:r w:rsidR="00C474C1">
        <w:t xml:space="preserve">. </w:t>
      </w:r>
      <w:r w:rsidRPr="00605EB6">
        <w:t>Il entra aussitôt</w:t>
      </w:r>
      <w:r w:rsidR="00C474C1">
        <w:t xml:space="preserve">, </w:t>
      </w:r>
      <w:r w:rsidRPr="00605EB6">
        <w:t>l</w:t>
      </w:r>
      <w:r w:rsidR="00C474C1">
        <w:t>’</w:t>
      </w:r>
      <w:r w:rsidRPr="00605EB6">
        <w:t>œil inquiet</w:t>
      </w:r>
      <w:r w:rsidR="00C474C1">
        <w:t xml:space="preserve">. </w:t>
      </w:r>
      <w:r w:rsidRPr="00605EB6">
        <w:t>La baronne fit un signe à ses femmes qui se retirèrent</w:t>
      </w:r>
      <w:r w:rsidR="00C474C1">
        <w:t>.</w:t>
      </w:r>
    </w:p>
    <w:p w14:paraId="6709E898" w14:textId="43F3267E" w:rsidR="00C474C1" w:rsidRDefault="0094609C" w:rsidP="00C52F4A">
      <w:r>
        <w:t>— </w:t>
      </w:r>
      <w:r w:rsidR="00C52F4A" w:rsidRPr="00605EB6">
        <w:t>Vous ne vous appelez pas Frédéric</w:t>
      </w:r>
      <w:r w:rsidR="00C474C1">
        <w:t xml:space="preserve">, </w:t>
      </w:r>
      <w:r w:rsidR="00C52F4A" w:rsidRPr="00605EB6">
        <w:t>dit-elle à l</w:t>
      </w:r>
      <w:r w:rsidR="00C474C1">
        <w:t>’</w:t>
      </w:r>
      <w:r w:rsidR="00C52F4A" w:rsidRPr="00605EB6">
        <w:t xml:space="preserve">homme de confiance de </w:t>
      </w:r>
      <w:r w:rsidR="00C474C1">
        <w:t>M. </w:t>
      </w:r>
      <w:r w:rsidR="00C52F4A" w:rsidRPr="00605EB6">
        <w:t>Lagarde</w:t>
      </w:r>
      <w:r w:rsidR="00C474C1">
        <w:t xml:space="preserve">, </w:t>
      </w:r>
      <w:r w:rsidR="00C52F4A" w:rsidRPr="00605EB6">
        <w:t>vous vous nommez Landry</w:t>
      </w:r>
      <w:r w:rsidR="00C474C1">
        <w:t xml:space="preserve">, </w:t>
      </w:r>
      <w:r w:rsidR="00C52F4A" w:rsidRPr="00605EB6">
        <w:t xml:space="preserve">et je </w:t>
      </w:r>
      <w:r w:rsidR="00C52F4A" w:rsidRPr="00605EB6">
        <w:lastRenderedPageBreak/>
        <w:t>sais pourquoi votre véritable maître vous a placé près du baron de Simaise</w:t>
      </w:r>
      <w:r w:rsidR="00C474C1">
        <w:t>.</w:t>
      </w:r>
    </w:p>
    <w:p w14:paraId="14E0BD7B" w14:textId="77777777" w:rsidR="00C474C1" w:rsidRDefault="00C52F4A" w:rsidP="00C52F4A">
      <w:r w:rsidRPr="00605EB6">
        <w:t>Landry s</w:t>
      </w:r>
      <w:r w:rsidR="00C474C1">
        <w:t>’</w:t>
      </w:r>
      <w:r w:rsidRPr="00605EB6">
        <w:t>inclina</w:t>
      </w:r>
      <w:r w:rsidR="00C474C1">
        <w:t>.</w:t>
      </w:r>
    </w:p>
    <w:p w14:paraId="670FD0B5" w14:textId="647DA585" w:rsidR="00C474C1" w:rsidRDefault="0094609C" w:rsidP="00C52F4A">
      <w:r>
        <w:t>— </w:t>
      </w:r>
      <w:r w:rsidR="00C52F4A" w:rsidRPr="00605EB6">
        <w:t>Vous ne devez pas ignorer quels liens m</w:t>
      </w:r>
      <w:r w:rsidR="00C474C1">
        <w:t>’</w:t>
      </w:r>
      <w:r w:rsidR="00C52F4A" w:rsidRPr="00605EB6">
        <w:t xml:space="preserve">attachent à </w:t>
      </w:r>
      <w:r w:rsidR="00C474C1">
        <w:t>M. </w:t>
      </w:r>
      <w:r w:rsidR="00C52F4A" w:rsidRPr="00605EB6">
        <w:t>Lagarde</w:t>
      </w:r>
      <w:r w:rsidR="00C474C1">
        <w:t xml:space="preserve">, </w:t>
      </w:r>
      <w:r w:rsidR="00C52F4A" w:rsidRPr="00605EB6">
        <w:t>reprit la baronne</w:t>
      </w:r>
      <w:r w:rsidR="00C474C1">
        <w:t xml:space="preserve"> ; </w:t>
      </w:r>
      <w:r w:rsidR="00C52F4A" w:rsidRPr="00605EB6">
        <w:t>je suis son alliée</w:t>
      </w:r>
      <w:r w:rsidR="00C474C1">
        <w:t xml:space="preserve">, </w:t>
      </w:r>
      <w:r w:rsidR="00C52F4A" w:rsidRPr="00605EB6">
        <w:t>et ses espérances sont aussi les miennes</w:t>
      </w:r>
      <w:r w:rsidR="00C474C1">
        <w:t>.</w:t>
      </w:r>
    </w:p>
    <w:p w14:paraId="30B03159" w14:textId="1D502996" w:rsidR="00C474C1" w:rsidRDefault="0094609C" w:rsidP="00C52F4A">
      <w:r>
        <w:t>— </w:t>
      </w:r>
      <w:r w:rsidR="00C52F4A" w:rsidRPr="00605EB6">
        <w:t>Je sais cela</w:t>
      </w:r>
      <w:r w:rsidR="00C474C1">
        <w:t xml:space="preserve">, </w:t>
      </w:r>
      <w:r w:rsidR="00C52F4A" w:rsidRPr="00605EB6">
        <w:t>madame la baronne</w:t>
      </w:r>
      <w:r w:rsidR="00C474C1">
        <w:t>.</w:t>
      </w:r>
    </w:p>
    <w:p w14:paraId="31BF0F3D" w14:textId="7B8B86DA" w:rsidR="00C474C1" w:rsidRDefault="0094609C" w:rsidP="00C52F4A">
      <w:r>
        <w:t>— </w:t>
      </w:r>
      <w:r w:rsidR="00C52F4A" w:rsidRPr="00605EB6">
        <w:t>Vous connaissez les intentions</w:t>
      </w:r>
      <w:r w:rsidR="00C474C1">
        <w:t xml:space="preserve">, </w:t>
      </w:r>
      <w:r w:rsidR="00C52F4A" w:rsidRPr="00605EB6">
        <w:t xml:space="preserve">les projets de </w:t>
      </w:r>
      <w:r w:rsidR="00C474C1">
        <w:t>M. </w:t>
      </w:r>
      <w:r w:rsidR="00C52F4A" w:rsidRPr="00605EB6">
        <w:t>Lagarde</w:t>
      </w:r>
      <w:r w:rsidR="00C474C1">
        <w:t> ?</w:t>
      </w:r>
    </w:p>
    <w:p w14:paraId="02473086" w14:textId="405E3AE8" w:rsidR="00C474C1" w:rsidRDefault="0094609C" w:rsidP="00C52F4A">
      <w:r>
        <w:t>— </w:t>
      </w:r>
      <w:r w:rsidR="00C52F4A" w:rsidRPr="00605EB6">
        <w:t>Pas tous</w:t>
      </w:r>
      <w:r w:rsidR="00C474C1">
        <w:t xml:space="preserve">, </w:t>
      </w:r>
      <w:r w:rsidR="00C52F4A" w:rsidRPr="00605EB6">
        <w:t>madame la baronne</w:t>
      </w:r>
      <w:r w:rsidR="00C474C1">
        <w:t xml:space="preserve">, </w:t>
      </w:r>
      <w:r w:rsidR="00C52F4A" w:rsidRPr="00605EB6">
        <w:t>quoique mon maître veuille bien m</w:t>
      </w:r>
      <w:r w:rsidR="00C474C1">
        <w:t>’</w:t>
      </w:r>
      <w:r w:rsidR="00C52F4A" w:rsidRPr="00605EB6">
        <w:t>honorer de sa confiance</w:t>
      </w:r>
      <w:r w:rsidR="00C474C1">
        <w:t>.</w:t>
      </w:r>
    </w:p>
    <w:p w14:paraId="7AEC349E" w14:textId="6BDC1B3C" w:rsidR="00C474C1" w:rsidRDefault="0094609C" w:rsidP="00C52F4A">
      <w:r>
        <w:t>— </w:t>
      </w:r>
      <w:r w:rsidR="00C52F4A" w:rsidRPr="00605EB6">
        <w:t xml:space="preserve">Vous saviez sans doute ce que tramait ici </w:t>
      </w:r>
      <w:r w:rsidR="00C474C1">
        <w:t>M. de </w:t>
      </w:r>
      <w:r w:rsidR="00C52F4A" w:rsidRPr="00605EB6">
        <w:t>Simaise</w:t>
      </w:r>
      <w:r w:rsidR="00C474C1">
        <w:t xml:space="preserve">, </w:t>
      </w:r>
      <w:r w:rsidR="00C52F4A" w:rsidRPr="00605EB6">
        <w:t>pourquoi ne m</w:t>
      </w:r>
      <w:r w:rsidR="00C474C1">
        <w:t>’</w:t>
      </w:r>
      <w:r w:rsidR="00C52F4A" w:rsidRPr="00605EB6">
        <w:t>avez-vous pas avertie hier ou ce matin</w:t>
      </w:r>
      <w:r w:rsidR="00C474C1">
        <w:t> ?</w:t>
      </w:r>
    </w:p>
    <w:p w14:paraId="1A6AC2AB" w14:textId="09A99452" w:rsidR="00C474C1" w:rsidRDefault="0094609C" w:rsidP="00C52F4A">
      <w:r>
        <w:t>— </w:t>
      </w:r>
      <w:r w:rsidR="00C52F4A" w:rsidRPr="00605EB6">
        <w:t>D</w:t>
      </w:r>
      <w:r w:rsidR="00C474C1">
        <w:t>’</w:t>
      </w:r>
      <w:r w:rsidR="00C52F4A" w:rsidRPr="00605EB6">
        <w:t>abord</w:t>
      </w:r>
      <w:r w:rsidR="00C474C1">
        <w:t xml:space="preserve">, </w:t>
      </w:r>
      <w:r w:rsidR="00C52F4A" w:rsidRPr="00605EB6">
        <w:t>madame la baronne</w:t>
      </w:r>
      <w:r w:rsidR="00C474C1">
        <w:t xml:space="preserve">, </w:t>
      </w:r>
      <w:r w:rsidR="00C52F4A" w:rsidRPr="00605EB6">
        <w:t>hier</w:t>
      </w:r>
      <w:r w:rsidR="00C474C1">
        <w:t xml:space="preserve">, </w:t>
      </w:r>
      <w:r w:rsidR="00C52F4A" w:rsidRPr="00605EB6">
        <w:t>ce matin et même dix minutes avant l</w:t>
      </w:r>
      <w:r w:rsidR="00C474C1">
        <w:t>’</w:t>
      </w:r>
      <w:r w:rsidR="00C52F4A" w:rsidRPr="00605EB6">
        <w:t xml:space="preserve">enlèvement de </w:t>
      </w:r>
      <w:r w:rsidR="009A0CB4" w:rsidRPr="009A0CB4">
        <w:t>M</w:t>
      </w:r>
      <w:r w:rsidR="009A0CB4" w:rsidRPr="009A0CB4">
        <w:rPr>
          <w:vertAlign w:val="superscript"/>
        </w:rPr>
        <w:t>lle</w:t>
      </w:r>
      <w:r w:rsidR="00C474C1">
        <w:t> </w:t>
      </w:r>
      <w:r w:rsidR="00C52F4A" w:rsidRPr="00605EB6">
        <w:t>Henriette</w:t>
      </w:r>
      <w:r w:rsidR="00C474C1">
        <w:t xml:space="preserve">, </w:t>
      </w:r>
      <w:r w:rsidR="00C52F4A" w:rsidRPr="00605EB6">
        <w:t>je ne savais rien</w:t>
      </w:r>
      <w:r w:rsidR="00C474C1">
        <w:t xml:space="preserve">. </w:t>
      </w:r>
      <w:r w:rsidR="00C52F4A" w:rsidRPr="00605EB6">
        <w:t>J</w:t>
      </w:r>
      <w:r w:rsidR="00C474C1">
        <w:t>’</w:t>
      </w:r>
      <w:r w:rsidR="00C52F4A" w:rsidRPr="00605EB6">
        <w:t>avais deviné qu</w:t>
      </w:r>
      <w:r w:rsidR="00C474C1">
        <w:t>’</w:t>
      </w:r>
      <w:r w:rsidR="00C52F4A" w:rsidRPr="00605EB6">
        <w:t>il complotait quelque chose</w:t>
      </w:r>
      <w:r w:rsidR="00C474C1">
        <w:t xml:space="preserve">, </w:t>
      </w:r>
      <w:r w:rsidR="00C52F4A" w:rsidRPr="00605EB6">
        <w:t>mais quoi</w:t>
      </w:r>
      <w:r w:rsidR="00C474C1">
        <w:t xml:space="preserve"> ? </w:t>
      </w:r>
      <w:r w:rsidR="00C52F4A" w:rsidRPr="00605EB6">
        <w:t>Par excès de prudence</w:t>
      </w:r>
      <w:r w:rsidR="00C474C1">
        <w:t xml:space="preserve">, </w:t>
      </w:r>
      <w:r w:rsidR="00C52F4A" w:rsidRPr="00605EB6">
        <w:t>car je ne crois pas qu</w:t>
      </w:r>
      <w:r w:rsidR="00C474C1">
        <w:t>’</w:t>
      </w:r>
      <w:r w:rsidR="00C52F4A" w:rsidRPr="00605EB6">
        <w:t>il se défie de moi</w:t>
      </w:r>
      <w:r w:rsidR="00C474C1">
        <w:t>, M. </w:t>
      </w:r>
      <w:r w:rsidR="00C52F4A" w:rsidRPr="00605EB6">
        <w:t>le baron a cru devoir agir seul</w:t>
      </w:r>
      <w:r w:rsidR="00C474C1">
        <w:t xml:space="preserve">. </w:t>
      </w:r>
      <w:r w:rsidR="00C52F4A" w:rsidRPr="00605EB6">
        <w:t>Donc</w:t>
      </w:r>
      <w:r w:rsidR="00C474C1">
        <w:t xml:space="preserve">, </w:t>
      </w:r>
      <w:r w:rsidR="00C52F4A" w:rsidRPr="00605EB6">
        <w:t>je vous le répète</w:t>
      </w:r>
      <w:r w:rsidR="00C474C1">
        <w:t xml:space="preserve">, </w:t>
      </w:r>
      <w:r w:rsidR="00C52F4A" w:rsidRPr="00605EB6">
        <w:t>madame la baronne</w:t>
      </w:r>
      <w:r w:rsidR="00C474C1">
        <w:t xml:space="preserve">, </w:t>
      </w:r>
      <w:r w:rsidR="00C52F4A" w:rsidRPr="00605EB6">
        <w:t>je ne savais rien</w:t>
      </w:r>
      <w:r w:rsidR="00C474C1">
        <w:t xml:space="preserve">. </w:t>
      </w:r>
      <w:r w:rsidR="00C52F4A" w:rsidRPr="00605EB6">
        <w:t>Mais si j</w:t>
      </w:r>
      <w:r w:rsidR="00C474C1">
        <w:t>’</w:t>
      </w:r>
      <w:r w:rsidR="00C52F4A" w:rsidRPr="00605EB6">
        <w:t>avais su quelque chose</w:t>
      </w:r>
      <w:r w:rsidR="00C474C1">
        <w:t xml:space="preserve">, </w:t>
      </w:r>
      <w:r w:rsidR="00C52F4A" w:rsidRPr="00605EB6">
        <w:t>soit que j</w:t>
      </w:r>
      <w:r w:rsidR="00C474C1">
        <w:t>’</w:t>
      </w:r>
      <w:r w:rsidR="00C52F4A" w:rsidRPr="00605EB6">
        <w:t xml:space="preserve">eusse deviné ou que </w:t>
      </w:r>
      <w:r w:rsidR="00C474C1">
        <w:t>M. </w:t>
      </w:r>
      <w:r w:rsidR="00C52F4A" w:rsidRPr="00605EB6">
        <w:t>le baron m</w:t>
      </w:r>
      <w:r w:rsidR="00C474C1">
        <w:t>’</w:t>
      </w:r>
      <w:r w:rsidR="00C52F4A" w:rsidRPr="00605EB6">
        <w:t>eût pris pour confident</w:t>
      </w:r>
      <w:r w:rsidR="00C474C1">
        <w:t xml:space="preserve">, </w:t>
      </w:r>
      <w:r w:rsidR="00C52F4A" w:rsidRPr="00605EB6">
        <w:t>je ne vous aurais pas avertie</w:t>
      </w:r>
      <w:r w:rsidR="00C474C1">
        <w:t>.</w:t>
      </w:r>
    </w:p>
    <w:p w14:paraId="76C448DC" w14:textId="5DD4575B" w:rsidR="00C474C1" w:rsidRDefault="0094609C" w:rsidP="00C52F4A">
      <w:r>
        <w:t>— </w:t>
      </w:r>
      <w:r w:rsidR="00C52F4A" w:rsidRPr="00605EB6">
        <w:t>Pourquoi</w:t>
      </w:r>
      <w:r w:rsidR="00C474C1">
        <w:t xml:space="preserve">, </w:t>
      </w:r>
      <w:r w:rsidR="00C52F4A" w:rsidRPr="00605EB6">
        <w:t>monsieur</w:t>
      </w:r>
      <w:r w:rsidR="00C474C1">
        <w:t> ?</w:t>
      </w:r>
    </w:p>
    <w:p w14:paraId="30070FB8" w14:textId="3D0C8E80" w:rsidR="00C474C1" w:rsidRDefault="0094609C" w:rsidP="00C52F4A">
      <w:r>
        <w:t>— </w:t>
      </w:r>
      <w:r w:rsidR="00C52F4A" w:rsidRPr="00605EB6">
        <w:t>Parce que je dois me renfermer strictement dans la mission qui m</w:t>
      </w:r>
      <w:r w:rsidR="00C474C1">
        <w:t>’</w:t>
      </w:r>
      <w:r w:rsidR="00C52F4A" w:rsidRPr="00605EB6">
        <w:t>est confiée</w:t>
      </w:r>
      <w:r w:rsidR="00C474C1">
        <w:t xml:space="preserve">. </w:t>
      </w:r>
      <w:r w:rsidR="00C52F4A" w:rsidRPr="00605EB6">
        <w:t>Je dois</w:t>
      </w:r>
      <w:r w:rsidR="00C474C1">
        <w:t xml:space="preserve">, </w:t>
      </w:r>
      <w:r w:rsidR="00C52F4A" w:rsidRPr="00605EB6">
        <w:t>autant que possible</w:t>
      </w:r>
      <w:r w:rsidR="00C474C1">
        <w:t xml:space="preserve">, </w:t>
      </w:r>
      <w:r w:rsidR="00C52F4A" w:rsidRPr="00605EB6">
        <w:t>tout voir et tout entendre</w:t>
      </w:r>
      <w:r w:rsidR="00C474C1">
        <w:t xml:space="preserve"> ; </w:t>
      </w:r>
      <w:r w:rsidR="00C52F4A" w:rsidRPr="00605EB6">
        <w:t>mais laisser faire</w:t>
      </w:r>
      <w:r w:rsidR="00C474C1">
        <w:t xml:space="preserve">, </w:t>
      </w:r>
      <w:r w:rsidR="00C52F4A" w:rsidRPr="00605EB6">
        <w:t>ne rien empêcher</w:t>
      </w:r>
      <w:r w:rsidR="00C474C1">
        <w:t>. M. </w:t>
      </w:r>
      <w:r w:rsidR="00C52F4A" w:rsidRPr="00605EB6">
        <w:t xml:space="preserve">Lagarde tient absolument à ce que je reste près de </w:t>
      </w:r>
      <w:r w:rsidR="00C474C1">
        <w:t>M. </w:t>
      </w:r>
      <w:r w:rsidR="00C52F4A" w:rsidRPr="00605EB6">
        <w:t xml:space="preserve">le </w:t>
      </w:r>
      <w:r w:rsidR="00C52F4A" w:rsidRPr="00605EB6">
        <w:lastRenderedPageBreak/>
        <w:t>baron</w:t>
      </w:r>
      <w:r w:rsidR="00C474C1">
        <w:t xml:space="preserve"> ; </w:t>
      </w:r>
      <w:r w:rsidR="00C52F4A" w:rsidRPr="00605EB6">
        <w:t>aussi dois-je veiller à ne rien dire</w:t>
      </w:r>
      <w:r w:rsidR="00C474C1">
        <w:t xml:space="preserve">, </w:t>
      </w:r>
      <w:r w:rsidR="00C52F4A" w:rsidRPr="00605EB6">
        <w:t>à ne rien faire qui puisse me faire congédier</w:t>
      </w:r>
      <w:r w:rsidR="00C474C1">
        <w:t>.</w:t>
      </w:r>
    </w:p>
    <w:p w14:paraId="13CFC185" w14:textId="5C480528" w:rsidR="00C474C1" w:rsidRDefault="0094609C" w:rsidP="00C52F4A">
      <w:r>
        <w:t>— </w:t>
      </w:r>
      <w:r w:rsidR="00C52F4A" w:rsidRPr="00605EB6">
        <w:t>Oui</w:t>
      </w:r>
      <w:r w:rsidR="00C474C1">
        <w:t xml:space="preserve">, </w:t>
      </w:r>
      <w:r w:rsidR="00C52F4A" w:rsidRPr="00605EB6">
        <w:t>je comprends</w:t>
      </w:r>
      <w:r w:rsidR="00C474C1">
        <w:t xml:space="preserve">, </w:t>
      </w:r>
      <w:r w:rsidR="00C52F4A" w:rsidRPr="00605EB6">
        <w:t>murmura la baronne</w:t>
      </w:r>
      <w:r w:rsidR="00C474C1">
        <w:t>.</w:t>
      </w:r>
    </w:p>
    <w:p w14:paraId="3C7EA3CE" w14:textId="1976E538" w:rsidR="00C474C1" w:rsidRDefault="0094609C" w:rsidP="00C52F4A">
      <w:r>
        <w:t>— </w:t>
      </w:r>
      <w:r w:rsidR="00C52F4A" w:rsidRPr="00605EB6">
        <w:t>Me conformant aux ordres que j</w:t>
      </w:r>
      <w:r w:rsidR="00C474C1">
        <w:t>’</w:t>
      </w:r>
      <w:r w:rsidR="00C52F4A" w:rsidRPr="00605EB6">
        <w:t>ai reçus</w:t>
      </w:r>
      <w:r w:rsidR="00C474C1">
        <w:t xml:space="preserve">, </w:t>
      </w:r>
      <w:r w:rsidR="00C52F4A" w:rsidRPr="00605EB6">
        <w:t>continua Landry</w:t>
      </w:r>
      <w:r w:rsidR="00C474C1">
        <w:t xml:space="preserve">, </w:t>
      </w:r>
      <w:r w:rsidR="00C52F4A" w:rsidRPr="00605EB6">
        <w:t xml:space="preserve">je surveille </w:t>
      </w:r>
      <w:r w:rsidR="00C474C1">
        <w:t>M. de </w:t>
      </w:r>
      <w:r w:rsidR="00C52F4A" w:rsidRPr="00605EB6">
        <w:t>Simaise</w:t>
      </w:r>
      <w:r w:rsidR="00C474C1">
        <w:t xml:space="preserve">. </w:t>
      </w:r>
      <w:r w:rsidR="00C52F4A" w:rsidRPr="00605EB6">
        <w:t>Hier</w:t>
      </w:r>
      <w:r w:rsidR="00C474C1">
        <w:t xml:space="preserve">, </w:t>
      </w:r>
      <w:r w:rsidR="00C52F4A" w:rsidRPr="00605EB6">
        <w:t>je ne l</w:t>
      </w:r>
      <w:r w:rsidR="00C474C1">
        <w:t>’</w:t>
      </w:r>
      <w:r w:rsidR="00C52F4A" w:rsidRPr="00605EB6">
        <w:t>ai pas suivi</w:t>
      </w:r>
      <w:r w:rsidR="00C474C1">
        <w:t xml:space="preserve">, </w:t>
      </w:r>
      <w:r w:rsidR="00C52F4A" w:rsidRPr="00605EB6">
        <w:t>mais je sais qu</w:t>
      </w:r>
      <w:r w:rsidR="00C474C1">
        <w:t>’</w:t>
      </w:r>
      <w:r w:rsidR="00C52F4A" w:rsidRPr="00605EB6">
        <w:t>il est allé à Épinal</w:t>
      </w:r>
      <w:r w:rsidR="00C474C1">
        <w:t xml:space="preserve">. </w:t>
      </w:r>
      <w:r w:rsidR="00C52F4A" w:rsidRPr="00605EB6">
        <w:t>Ce qu</w:t>
      </w:r>
      <w:r w:rsidR="00C474C1">
        <w:t>’</w:t>
      </w:r>
      <w:r w:rsidR="00C52F4A" w:rsidRPr="00605EB6">
        <w:t>il y a fait</w:t>
      </w:r>
      <w:r w:rsidR="00C474C1">
        <w:t xml:space="preserve">, </w:t>
      </w:r>
      <w:r w:rsidR="00C52F4A" w:rsidRPr="00605EB6">
        <w:t>je l</w:t>
      </w:r>
      <w:r w:rsidR="00C474C1">
        <w:t>’</w:t>
      </w:r>
      <w:r w:rsidR="00C52F4A" w:rsidRPr="00605EB6">
        <w:t>ai appris tantôt</w:t>
      </w:r>
      <w:r w:rsidR="00C474C1">
        <w:t xml:space="preserve">, </w:t>
      </w:r>
      <w:r w:rsidR="00C52F4A" w:rsidRPr="00605EB6">
        <w:t xml:space="preserve">en voyant la voiture attelée de deux chevaux dans laquelle il a emmené </w:t>
      </w:r>
      <w:r w:rsidR="009A0CB4" w:rsidRPr="009A0CB4">
        <w:t>M</w:t>
      </w:r>
      <w:r w:rsidR="009A0CB4" w:rsidRPr="009A0CB4">
        <w:rPr>
          <w:vertAlign w:val="superscript"/>
        </w:rPr>
        <w:t>lle</w:t>
      </w:r>
      <w:r w:rsidR="00C474C1">
        <w:t> </w:t>
      </w:r>
      <w:r w:rsidR="00C52F4A" w:rsidRPr="00605EB6">
        <w:t>Henriette</w:t>
      </w:r>
      <w:r w:rsidR="00C474C1">
        <w:t>.</w:t>
      </w:r>
    </w:p>
    <w:p w14:paraId="13E69CF6" w14:textId="77777777" w:rsidR="00C474C1" w:rsidRDefault="00C474C1" w:rsidP="00C52F4A">
      <w:r>
        <w:t>» </w:t>
      </w:r>
      <w:r w:rsidR="00C52F4A" w:rsidRPr="00605EB6">
        <w:t>Ce matin</w:t>
      </w:r>
      <w:r>
        <w:t xml:space="preserve">, </w:t>
      </w:r>
      <w:r w:rsidR="00C52F4A" w:rsidRPr="00605EB6">
        <w:t>il s</w:t>
      </w:r>
      <w:r>
        <w:t>’</w:t>
      </w:r>
      <w:r w:rsidR="00C52F4A" w:rsidRPr="00605EB6">
        <w:t>est levé au petit jour</w:t>
      </w:r>
      <w:r>
        <w:t xml:space="preserve">, </w:t>
      </w:r>
      <w:r w:rsidR="00C52F4A" w:rsidRPr="00605EB6">
        <w:t>quand tout le monde dormait encore au château</w:t>
      </w:r>
      <w:r>
        <w:t xml:space="preserve">. </w:t>
      </w:r>
      <w:r w:rsidR="00C52F4A" w:rsidRPr="00605EB6">
        <w:t>En même temps que lui je fus sur pied</w:t>
      </w:r>
      <w:r>
        <w:t xml:space="preserve">. </w:t>
      </w:r>
      <w:r w:rsidR="00C52F4A" w:rsidRPr="00605EB6">
        <w:t>À son allure et à son air seulement</w:t>
      </w:r>
      <w:r>
        <w:t xml:space="preserve">, </w:t>
      </w:r>
      <w:r w:rsidR="00C52F4A" w:rsidRPr="00605EB6">
        <w:t>je compris qu</w:t>
      </w:r>
      <w:r>
        <w:t>’</w:t>
      </w:r>
      <w:r w:rsidR="00C52F4A" w:rsidRPr="00605EB6">
        <w:t>il ne s</w:t>
      </w:r>
      <w:r>
        <w:t>’</w:t>
      </w:r>
      <w:r w:rsidR="00C52F4A" w:rsidRPr="00605EB6">
        <w:t>éloignerait pas de Vaucourt</w:t>
      </w:r>
      <w:r>
        <w:t xml:space="preserve">. </w:t>
      </w:r>
      <w:r w:rsidR="00C52F4A" w:rsidRPr="00605EB6">
        <w:t>En effet</w:t>
      </w:r>
      <w:r>
        <w:t xml:space="preserve">, </w:t>
      </w:r>
      <w:r w:rsidR="00C52F4A" w:rsidRPr="00605EB6">
        <w:t>il n</w:t>
      </w:r>
      <w:r>
        <w:t>’</w:t>
      </w:r>
      <w:r w:rsidR="00C52F4A" w:rsidRPr="00605EB6">
        <w:t>est allé que jusqu</w:t>
      </w:r>
      <w:r>
        <w:t>’</w:t>
      </w:r>
      <w:r w:rsidR="00C52F4A" w:rsidRPr="00605EB6">
        <w:t>à Haréville où il a déjeuné dans un cabaret</w:t>
      </w:r>
      <w:r>
        <w:t xml:space="preserve">. </w:t>
      </w:r>
      <w:r w:rsidR="00C52F4A" w:rsidRPr="00605EB6">
        <w:t>Ensuite il revint et s</w:t>
      </w:r>
      <w:r>
        <w:t>’</w:t>
      </w:r>
      <w:r w:rsidR="00C52F4A" w:rsidRPr="00605EB6">
        <w:t>est promené sur le chemin qui longe le mur de clôture ou s</w:t>
      </w:r>
      <w:r>
        <w:t>’</w:t>
      </w:r>
      <w:r w:rsidR="00C52F4A" w:rsidRPr="00605EB6">
        <w:t>est tenu caché dans les massifs du parc</w:t>
      </w:r>
      <w:r>
        <w:t xml:space="preserve">, </w:t>
      </w:r>
      <w:r w:rsidR="00C52F4A" w:rsidRPr="00605EB6">
        <w:t>attendant le moment de mettre son projet à exécution</w:t>
      </w:r>
      <w:r>
        <w:t>.</w:t>
      </w:r>
    </w:p>
    <w:p w14:paraId="1C43E239" w14:textId="0B8525A0" w:rsidR="00C474C1" w:rsidRDefault="00C474C1" w:rsidP="00C52F4A">
      <w:r>
        <w:t>» </w:t>
      </w:r>
      <w:r w:rsidR="009A0CB4" w:rsidRPr="009A0CB4">
        <w:t>M</w:t>
      </w:r>
      <w:r w:rsidR="009A0CB4" w:rsidRPr="009A0CB4">
        <w:rPr>
          <w:vertAlign w:val="superscript"/>
        </w:rPr>
        <w:t>lle</w:t>
      </w:r>
      <w:r>
        <w:t> </w:t>
      </w:r>
      <w:r w:rsidR="00C52F4A" w:rsidRPr="00605EB6">
        <w:t>Henriette lui a rendu la chose facile</w:t>
      </w:r>
      <w:r>
        <w:t xml:space="preserve">, </w:t>
      </w:r>
      <w:r w:rsidR="00C52F4A" w:rsidRPr="00605EB6">
        <w:t>en venant malheureusement se promener dans le parc</w:t>
      </w:r>
      <w:r>
        <w:t xml:space="preserve">. </w:t>
      </w:r>
      <w:r w:rsidR="00C52F4A" w:rsidRPr="00605EB6">
        <w:t>Sous le prétexte d</w:t>
      </w:r>
      <w:r>
        <w:t>’</w:t>
      </w:r>
      <w:r w:rsidR="00C52F4A" w:rsidRPr="00605EB6">
        <w:t>une causerie intime et d</w:t>
      </w:r>
      <w:r>
        <w:t>’</w:t>
      </w:r>
      <w:r w:rsidR="00C52F4A" w:rsidRPr="00605EB6">
        <w:t>une promenade à deux</w:t>
      </w:r>
      <w:r>
        <w:t>, M. </w:t>
      </w:r>
      <w:r w:rsidR="00C52F4A" w:rsidRPr="00605EB6">
        <w:t>le baron offrit son bras à mademoiselle et il la conduisit à une porte du parc qu</w:t>
      </w:r>
      <w:r>
        <w:t>’</w:t>
      </w:r>
      <w:r w:rsidR="00C52F4A" w:rsidRPr="00605EB6">
        <w:t>il avait précédemment ouverte</w:t>
      </w:r>
      <w:r>
        <w:t xml:space="preserve">. </w:t>
      </w:r>
      <w:r w:rsidR="00C52F4A" w:rsidRPr="00605EB6">
        <w:t>La voiture était à quelques pas</w:t>
      </w:r>
      <w:r>
        <w:t xml:space="preserve">. </w:t>
      </w:r>
      <w:r w:rsidR="00C52F4A" w:rsidRPr="00605EB6">
        <w:t>Depuis combien de temps attendait-elle</w:t>
      </w:r>
      <w:r>
        <w:t xml:space="preserve"> ? </w:t>
      </w:r>
      <w:r w:rsidR="00C52F4A" w:rsidRPr="00605EB6">
        <w:t>Je ne saurais le dire</w:t>
      </w:r>
      <w:r>
        <w:t xml:space="preserve">. </w:t>
      </w:r>
      <w:r w:rsidR="00C52F4A" w:rsidRPr="00605EB6">
        <w:t xml:space="preserve">Pendant que </w:t>
      </w:r>
      <w:r>
        <w:t>M. </w:t>
      </w:r>
      <w:r w:rsidR="00C52F4A" w:rsidRPr="00605EB6">
        <w:t>le baron entraînait sa fille vers la voiture</w:t>
      </w:r>
      <w:r>
        <w:t xml:space="preserve">, </w:t>
      </w:r>
      <w:r w:rsidR="00C52F4A" w:rsidRPr="00605EB6">
        <w:t>je me glissai contre le mur</w:t>
      </w:r>
      <w:r>
        <w:t xml:space="preserve">, </w:t>
      </w:r>
      <w:r w:rsidR="00C52F4A" w:rsidRPr="00605EB6">
        <w:t>et c</w:t>
      </w:r>
      <w:r>
        <w:t>’</w:t>
      </w:r>
      <w:r w:rsidR="00C52F4A" w:rsidRPr="00605EB6">
        <w:t>est ainsi que j</w:t>
      </w:r>
      <w:r>
        <w:t>’</w:t>
      </w:r>
      <w:r w:rsidR="00C52F4A" w:rsidRPr="00605EB6">
        <w:t>assistai à la scène de l</w:t>
      </w:r>
      <w:r>
        <w:t>’</w:t>
      </w:r>
      <w:r w:rsidR="00C52F4A" w:rsidRPr="00605EB6">
        <w:t>enlèvement</w:t>
      </w:r>
      <w:r>
        <w:t>.</w:t>
      </w:r>
    </w:p>
    <w:p w14:paraId="065C724B" w14:textId="35E3985B" w:rsidR="00C474C1" w:rsidRDefault="0094609C" w:rsidP="00C52F4A">
      <w:r>
        <w:t>— </w:t>
      </w:r>
      <w:r w:rsidR="00C52F4A" w:rsidRPr="00605EB6">
        <w:t>Vous avez entendu</w:t>
      </w:r>
      <w:r w:rsidR="00C474C1">
        <w:t xml:space="preserve">, </w:t>
      </w:r>
      <w:r w:rsidR="00C52F4A" w:rsidRPr="00605EB6">
        <w:t>vous avez vu</w:t>
      </w:r>
      <w:r w:rsidR="00C474C1">
        <w:t> ?</w:t>
      </w:r>
    </w:p>
    <w:p w14:paraId="4CEF803E" w14:textId="1F82CB51" w:rsidR="00C474C1" w:rsidRDefault="0094609C" w:rsidP="00C52F4A">
      <w:r>
        <w:t>— </w:t>
      </w:r>
      <w:r w:rsidR="00C52F4A" w:rsidRPr="00605EB6">
        <w:t>J</w:t>
      </w:r>
      <w:r w:rsidR="00C474C1">
        <w:t>’</w:t>
      </w:r>
      <w:r w:rsidR="00C52F4A" w:rsidRPr="00605EB6">
        <w:t>ai surtout entendu</w:t>
      </w:r>
      <w:r w:rsidR="00C474C1">
        <w:t xml:space="preserve">, </w:t>
      </w:r>
      <w:r w:rsidR="00C52F4A" w:rsidRPr="00605EB6">
        <w:t>madame la baronne</w:t>
      </w:r>
      <w:r w:rsidR="00C474C1">
        <w:t xml:space="preserve"> ; </w:t>
      </w:r>
      <w:r w:rsidR="00C52F4A" w:rsidRPr="00605EB6">
        <w:t>le mur étant assez élevé</w:t>
      </w:r>
      <w:r w:rsidR="00C474C1">
        <w:t xml:space="preserve">, </w:t>
      </w:r>
      <w:r w:rsidR="00C52F4A" w:rsidRPr="00605EB6">
        <w:t>il n</w:t>
      </w:r>
      <w:r w:rsidR="00C474C1">
        <w:t>’</w:t>
      </w:r>
      <w:r w:rsidR="00C52F4A" w:rsidRPr="00605EB6">
        <w:t>était pas facile de voir</w:t>
      </w:r>
      <w:r w:rsidR="00C474C1">
        <w:t>.</w:t>
      </w:r>
    </w:p>
    <w:p w14:paraId="73C763F0" w14:textId="66F98009" w:rsidR="00C474C1" w:rsidRDefault="0094609C" w:rsidP="00C52F4A">
      <w:r>
        <w:lastRenderedPageBreak/>
        <w:t>— </w:t>
      </w:r>
      <w:r w:rsidR="00C52F4A" w:rsidRPr="00605EB6">
        <w:t xml:space="preserve">Est-ce que </w:t>
      </w:r>
      <w:r w:rsidR="009A0CB4" w:rsidRPr="009A0CB4">
        <w:t>M</w:t>
      </w:r>
      <w:r w:rsidR="009A0CB4" w:rsidRPr="009A0CB4">
        <w:rPr>
          <w:vertAlign w:val="superscript"/>
        </w:rPr>
        <w:t>lle</w:t>
      </w:r>
      <w:r w:rsidR="00C474C1">
        <w:t> de </w:t>
      </w:r>
      <w:r w:rsidR="00C52F4A" w:rsidRPr="00605EB6">
        <w:t>Simaise a suivi volontairement son père</w:t>
      </w:r>
      <w:r w:rsidR="00C474C1">
        <w:t xml:space="preserve"> ? </w:t>
      </w:r>
      <w:r w:rsidR="00C52F4A" w:rsidRPr="00605EB6">
        <w:t>demanda la baronne d</w:t>
      </w:r>
      <w:r w:rsidR="00C474C1">
        <w:t>’</w:t>
      </w:r>
      <w:r w:rsidR="00C52F4A" w:rsidRPr="00605EB6">
        <w:t>une voix hésitante</w:t>
      </w:r>
      <w:r w:rsidR="00C474C1">
        <w:t>.</w:t>
      </w:r>
    </w:p>
    <w:p w14:paraId="395002C8" w14:textId="19957ACF" w:rsidR="00C474C1" w:rsidRDefault="0094609C" w:rsidP="00C52F4A">
      <w:r>
        <w:t>— </w:t>
      </w:r>
      <w:r w:rsidR="00C52F4A" w:rsidRPr="00605EB6">
        <w:t>Non</w:t>
      </w:r>
      <w:r w:rsidR="00C474C1">
        <w:t xml:space="preserve">, </w:t>
      </w:r>
      <w:r w:rsidR="00C52F4A" w:rsidRPr="00605EB6">
        <w:t>madame</w:t>
      </w:r>
      <w:r w:rsidR="00C474C1">
        <w:t>, M. </w:t>
      </w:r>
      <w:r w:rsidR="00C52F4A" w:rsidRPr="00605EB6">
        <w:t>le baron a enlevé sa fille avec violence</w:t>
      </w:r>
      <w:r w:rsidR="00C474C1">
        <w:t>.</w:t>
      </w:r>
    </w:p>
    <w:p w14:paraId="64B28F78" w14:textId="729E744A" w:rsidR="00C474C1" w:rsidRDefault="0094609C" w:rsidP="00C52F4A">
      <w:r>
        <w:t>— </w:t>
      </w:r>
      <w:r w:rsidR="00C52F4A" w:rsidRPr="00605EB6">
        <w:t>Ah</w:t>
      </w:r>
      <w:r w:rsidR="00C474C1">
        <w:t xml:space="preserve"> ! </w:t>
      </w:r>
      <w:r w:rsidR="00C52F4A" w:rsidRPr="00605EB6">
        <w:t>soupira-t-elle</w:t>
      </w:r>
      <w:r w:rsidR="00C474C1">
        <w:t xml:space="preserve">, </w:t>
      </w:r>
      <w:r w:rsidR="00C52F4A" w:rsidRPr="00605EB6">
        <w:t>comme si elle eût éprouvé un allègement</w:t>
      </w:r>
      <w:r w:rsidR="00C474C1">
        <w:t xml:space="preserve">. </w:t>
      </w:r>
      <w:r w:rsidR="00C52F4A" w:rsidRPr="00605EB6">
        <w:t>Et il a osé</w:t>
      </w:r>
      <w:r w:rsidR="00C474C1">
        <w:t xml:space="preserve">, </w:t>
      </w:r>
      <w:r w:rsidR="00C52F4A" w:rsidRPr="00605EB6">
        <w:t>le malheureux</w:t>
      </w:r>
      <w:r w:rsidR="00C474C1">
        <w:t xml:space="preserve">, </w:t>
      </w:r>
      <w:r w:rsidR="00C52F4A" w:rsidRPr="00605EB6">
        <w:t>il a osé</w:t>
      </w:r>
      <w:r w:rsidR="00C474C1">
        <w:t> !…</w:t>
      </w:r>
    </w:p>
    <w:p w14:paraId="21DE8C05" w14:textId="07F7BE67" w:rsidR="00C474C1" w:rsidRDefault="0094609C" w:rsidP="00C52F4A">
      <w:r>
        <w:t>— </w:t>
      </w:r>
      <w:r w:rsidR="00C52F4A" w:rsidRPr="00605EB6">
        <w:t>La lutte fut assez longue</w:t>
      </w:r>
      <w:r w:rsidR="00C474C1">
        <w:t xml:space="preserve">. </w:t>
      </w:r>
      <w:r w:rsidR="00C52F4A" w:rsidRPr="00605EB6">
        <w:t>Non</w:t>
      </w:r>
      <w:r w:rsidR="00C474C1">
        <w:t xml:space="preserve">, </w:t>
      </w:r>
      <w:r w:rsidR="00C52F4A" w:rsidRPr="00605EB6">
        <w:t xml:space="preserve">répondait toujours </w:t>
      </w:r>
      <w:r w:rsidR="009A0CB4" w:rsidRPr="009A0CB4">
        <w:t>M</w:t>
      </w:r>
      <w:r w:rsidR="009A0CB4" w:rsidRPr="009A0CB4">
        <w:rPr>
          <w:vertAlign w:val="superscript"/>
        </w:rPr>
        <w:t>lle</w:t>
      </w:r>
      <w:r w:rsidR="00C474C1">
        <w:t> </w:t>
      </w:r>
      <w:r w:rsidR="00C52F4A" w:rsidRPr="00605EB6">
        <w:t>Henriette</w:t>
      </w:r>
      <w:r w:rsidR="00C474C1">
        <w:t xml:space="preserve">, </w:t>
      </w:r>
      <w:r w:rsidR="00C52F4A" w:rsidRPr="00605EB6">
        <w:t>non</w:t>
      </w:r>
      <w:r w:rsidR="00C474C1">
        <w:t xml:space="preserve">, </w:t>
      </w:r>
      <w:r w:rsidR="00C52F4A" w:rsidRPr="00605EB6">
        <w:t>je ne veux pas quitter ma mère</w:t>
      </w:r>
      <w:r w:rsidR="00C474C1">
        <w:t>.</w:t>
      </w:r>
    </w:p>
    <w:p w14:paraId="47EB18FF" w14:textId="77777777" w:rsidR="00C474C1" w:rsidRDefault="00C52F4A" w:rsidP="00C52F4A">
      <w:r w:rsidRPr="00605EB6">
        <w:t>La baronne se redressa les yeux pleins de lumière</w:t>
      </w:r>
      <w:r w:rsidR="00C474C1">
        <w:t>.</w:t>
      </w:r>
    </w:p>
    <w:p w14:paraId="7EECDDEC" w14:textId="0EA7AF10" w:rsidR="00C474C1" w:rsidRDefault="0094609C" w:rsidP="00C52F4A">
      <w:r>
        <w:t>— </w:t>
      </w:r>
      <w:r w:rsidR="00C52F4A" w:rsidRPr="00605EB6">
        <w:t>Ah</w:t>
      </w:r>
      <w:r w:rsidR="00C474C1">
        <w:t xml:space="preserve"> ! </w:t>
      </w:r>
      <w:r w:rsidR="00C52F4A" w:rsidRPr="00605EB6">
        <w:t>s</w:t>
      </w:r>
      <w:r w:rsidR="00C474C1">
        <w:t>’</w:t>
      </w:r>
      <w:r w:rsidR="00C52F4A" w:rsidRPr="00605EB6">
        <w:t>écria-t-elle</w:t>
      </w:r>
      <w:r w:rsidR="00C474C1">
        <w:t xml:space="preserve">, </w:t>
      </w:r>
      <w:r w:rsidR="00C52F4A" w:rsidRPr="00605EB6">
        <w:t>il ne me prendra pas le cœur de ma fille</w:t>
      </w:r>
      <w:r w:rsidR="00C474C1">
        <w:t> !</w:t>
      </w:r>
    </w:p>
    <w:p w14:paraId="14CCCA43" w14:textId="0B874BAC" w:rsidR="00C474C1" w:rsidRDefault="0094609C" w:rsidP="00C52F4A">
      <w:r>
        <w:t>— </w:t>
      </w:r>
      <w:r w:rsidR="009A0CB4" w:rsidRPr="009A0CB4">
        <w:t>M</w:t>
      </w:r>
      <w:r w:rsidR="009A0CB4" w:rsidRPr="009A0CB4">
        <w:rPr>
          <w:vertAlign w:val="superscript"/>
        </w:rPr>
        <w:t>lle</w:t>
      </w:r>
      <w:r w:rsidR="00C474C1">
        <w:t> </w:t>
      </w:r>
      <w:r w:rsidR="00C52F4A" w:rsidRPr="00605EB6">
        <w:t>Henriette a prié</w:t>
      </w:r>
      <w:r w:rsidR="00C474C1">
        <w:t xml:space="preserve">, </w:t>
      </w:r>
      <w:r w:rsidR="00C52F4A" w:rsidRPr="00605EB6">
        <w:t>supplié</w:t>
      </w:r>
      <w:r w:rsidR="00C474C1">
        <w:t xml:space="preserve">, </w:t>
      </w:r>
      <w:r w:rsidR="00C52F4A" w:rsidRPr="00605EB6">
        <w:t>pleuré</w:t>
      </w:r>
      <w:r w:rsidR="00C474C1">
        <w:t xml:space="preserve"> ; </w:t>
      </w:r>
      <w:r w:rsidR="00C52F4A" w:rsidRPr="00605EB6">
        <w:t>elle est même tombée à ses genoux lui criant</w:t>
      </w:r>
      <w:r w:rsidR="00C474C1">
        <w:t xml:space="preserve"> : </w:t>
      </w:r>
      <w:r w:rsidR="00C52F4A" w:rsidRPr="00605EB6">
        <w:t>Grâce</w:t>
      </w:r>
      <w:r w:rsidR="00C474C1">
        <w:t xml:space="preserve">, </w:t>
      </w:r>
      <w:r w:rsidR="00C52F4A" w:rsidRPr="00605EB6">
        <w:t>grâce</w:t>
      </w:r>
      <w:r w:rsidR="00C474C1">
        <w:t> !</w:t>
      </w:r>
    </w:p>
    <w:p w14:paraId="121B1C0D" w14:textId="12222DE5" w:rsidR="00C474C1" w:rsidRDefault="0094609C" w:rsidP="00C52F4A">
      <w:r>
        <w:t>— </w:t>
      </w:r>
      <w:r w:rsidR="00C52F4A" w:rsidRPr="00605EB6">
        <w:t>Le misérable</w:t>
      </w:r>
      <w:r w:rsidR="00C474C1">
        <w:t> !</w:t>
      </w:r>
    </w:p>
    <w:p w14:paraId="3EB73565" w14:textId="04CC6DAA" w:rsidR="00C474C1" w:rsidRDefault="0094609C" w:rsidP="00C52F4A">
      <w:r>
        <w:t>— </w:t>
      </w:r>
      <w:r w:rsidR="00C52F4A" w:rsidRPr="00605EB6">
        <w:t>Ni les supplications ni les larmes ne l</w:t>
      </w:r>
      <w:r w:rsidR="00C474C1">
        <w:t>’</w:t>
      </w:r>
      <w:r w:rsidR="00C52F4A" w:rsidRPr="00605EB6">
        <w:t>ont touché</w:t>
      </w:r>
      <w:r w:rsidR="00C474C1">
        <w:t>.</w:t>
      </w:r>
    </w:p>
    <w:p w14:paraId="2368E1B7" w14:textId="23B9FEB5" w:rsidR="00C474C1" w:rsidRDefault="0094609C" w:rsidP="00C52F4A">
      <w:r>
        <w:t>— </w:t>
      </w:r>
      <w:r w:rsidR="00C52F4A" w:rsidRPr="00605EB6">
        <w:t>Ma pauvre fille</w:t>
      </w:r>
      <w:r w:rsidR="00C474C1">
        <w:t xml:space="preserve">, </w:t>
      </w:r>
      <w:r w:rsidR="00C52F4A" w:rsidRPr="00605EB6">
        <w:t>ma pauvre fille</w:t>
      </w:r>
      <w:r w:rsidR="00C474C1">
        <w:t> !</w:t>
      </w:r>
    </w:p>
    <w:p w14:paraId="09418441" w14:textId="44DA76A9" w:rsidR="00C474C1" w:rsidRDefault="0094609C" w:rsidP="00C52F4A">
      <w:r>
        <w:t>— </w:t>
      </w:r>
      <w:r w:rsidR="00C52F4A" w:rsidRPr="00605EB6">
        <w:t>Il l</w:t>
      </w:r>
      <w:r w:rsidR="00C474C1">
        <w:t>’</w:t>
      </w:r>
      <w:r w:rsidR="00C52F4A" w:rsidRPr="00605EB6">
        <w:t>a prise dans ses bras et l</w:t>
      </w:r>
      <w:r w:rsidR="00C474C1">
        <w:t>’</w:t>
      </w:r>
      <w:r w:rsidR="00C52F4A" w:rsidRPr="00605EB6">
        <w:t>a jetée dans la voiture</w:t>
      </w:r>
      <w:r w:rsidR="00C474C1">
        <w:t>.</w:t>
      </w:r>
    </w:p>
    <w:p w14:paraId="67DEBE22" w14:textId="06915F9A" w:rsidR="00C474C1" w:rsidRDefault="0094609C" w:rsidP="00C52F4A">
      <w:r>
        <w:t>— </w:t>
      </w:r>
      <w:r w:rsidR="00C52F4A" w:rsidRPr="00605EB6">
        <w:t>C</w:t>
      </w:r>
      <w:r w:rsidR="00C474C1">
        <w:t>’</w:t>
      </w:r>
      <w:r w:rsidR="00C52F4A" w:rsidRPr="00605EB6">
        <w:t>est monstrueux</w:t>
      </w:r>
      <w:r w:rsidR="00C474C1">
        <w:t xml:space="preserve">, </w:t>
      </w:r>
      <w:r w:rsidR="00C52F4A" w:rsidRPr="00605EB6">
        <w:t>c</w:t>
      </w:r>
      <w:r w:rsidR="00C474C1">
        <w:t>’</w:t>
      </w:r>
      <w:r w:rsidR="00C52F4A" w:rsidRPr="00605EB6">
        <w:t>est infâme</w:t>
      </w:r>
      <w:r w:rsidR="00C474C1">
        <w:t> !</w:t>
      </w:r>
    </w:p>
    <w:p w14:paraId="6248A0F0" w14:textId="20D35B18" w:rsidR="00C474C1" w:rsidRDefault="0094609C" w:rsidP="00C52F4A">
      <w:r>
        <w:t>— </w:t>
      </w:r>
      <w:r w:rsidR="00C52F4A" w:rsidRPr="00605EB6">
        <w:t xml:space="preserve">Alors </w:t>
      </w:r>
      <w:r w:rsidR="009A0CB4" w:rsidRPr="009A0CB4">
        <w:t>M</w:t>
      </w:r>
      <w:r w:rsidR="009A0CB4" w:rsidRPr="009A0CB4">
        <w:rPr>
          <w:vertAlign w:val="superscript"/>
        </w:rPr>
        <w:t>lle</w:t>
      </w:r>
      <w:r w:rsidR="00C474C1">
        <w:t> </w:t>
      </w:r>
      <w:r w:rsidR="00C52F4A" w:rsidRPr="00605EB6">
        <w:t>Henriette a crié</w:t>
      </w:r>
      <w:r w:rsidR="00C474C1">
        <w:t xml:space="preserve"> : </w:t>
      </w:r>
      <w:r w:rsidR="00C52F4A" w:rsidRPr="00605EB6">
        <w:t>Maman</w:t>
      </w:r>
      <w:r w:rsidR="00C474C1">
        <w:t xml:space="preserve">, </w:t>
      </w:r>
      <w:r w:rsidR="00C52F4A" w:rsidRPr="00605EB6">
        <w:t>maman</w:t>
      </w:r>
      <w:r w:rsidR="00C474C1">
        <w:t> !</w:t>
      </w:r>
    </w:p>
    <w:p w14:paraId="662BB1BC" w14:textId="10D979CC" w:rsidR="00C474C1" w:rsidRDefault="0094609C" w:rsidP="00C52F4A">
      <w:r>
        <w:t>— </w:t>
      </w:r>
      <w:r w:rsidR="00C52F4A" w:rsidRPr="00605EB6">
        <w:t>Elle m</w:t>
      </w:r>
      <w:r w:rsidR="00C474C1">
        <w:t>’</w:t>
      </w:r>
      <w:r w:rsidR="00C52F4A" w:rsidRPr="00605EB6">
        <w:t>appelait</w:t>
      </w:r>
      <w:r w:rsidR="00C474C1">
        <w:t xml:space="preserve"> ! </w:t>
      </w:r>
      <w:r w:rsidR="00C52F4A" w:rsidRPr="00605EB6">
        <w:t>Ah</w:t>
      </w:r>
      <w:r w:rsidR="00C474C1">
        <w:t xml:space="preserve"> ! </w:t>
      </w:r>
      <w:r w:rsidR="00C52F4A" w:rsidRPr="00605EB6">
        <w:t>malheureuse</w:t>
      </w:r>
      <w:r w:rsidR="00C474C1">
        <w:t xml:space="preserve">, </w:t>
      </w:r>
      <w:r w:rsidR="00C52F4A" w:rsidRPr="00605EB6">
        <w:t>je n</w:t>
      </w:r>
      <w:r w:rsidR="00C474C1">
        <w:t>’</w:t>
      </w:r>
      <w:r w:rsidR="00C52F4A" w:rsidRPr="00605EB6">
        <w:t>étais pas là pour défendre mon enfant</w:t>
      </w:r>
      <w:r w:rsidR="00C474C1">
        <w:t> !</w:t>
      </w:r>
    </w:p>
    <w:p w14:paraId="1D9820AF" w14:textId="75064B7B" w:rsidR="00C474C1" w:rsidRDefault="0094609C" w:rsidP="00C52F4A">
      <w:r>
        <w:t>— </w:t>
      </w:r>
      <w:r w:rsidR="00C52F4A" w:rsidRPr="00605EB6">
        <w:t>Le cocher fouetta ses chevaux et en un instant la voiture eut disparu</w:t>
      </w:r>
      <w:r w:rsidR="00C474C1">
        <w:t xml:space="preserve">… </w:t>
      </w:r>
      <w:r w:rsidR="00C52F4A" w:rsidRPr="00605EB6">
        <w:t>acheva Landry</w:t>
      </w:r>
      <w:r w:rsidR="00C474C1">
        <w:t>.</w:t>
      </w:r>
    </w:p>
    <w:p w14:paraId="2E99B90E" w14:textId="77777777" w:rsidR="00C474C1" w:rsidRDefault="00C52F4A" w:rsidP="00C52F4A">
      <w:r w:rsidRPr="00605EB6">
        <w:t>La baronne laissa tomber sa tête dans ses mains et se reprit à sangloter</w:t>
      </w:r>
      <w:r w:rsidR="00C474C1">
        <w:t>.</w:t>
      </w:r>
    </w:p>
    <w:p w14:paraId="41B20DB4" w14:textId="77777777" w:rsidR="00C474C1" w:rsidRDefault="00C52F4A" w:rsidP="00C52F4A">
      <w:r w:rsidRPr="00605EB6">
        <w:lastRenderedPageBreak/>
        <w:t>Soudain</w:t>
      </w:r>
      <w:r w:rsidR="00C474C1">
        <w:t xml:space="preserve">, </w:t>
      </w:r>
      <w:r w:rsidRPr="00605EB6">
        <w:t>elle se redressa brusquement</w:t>
      </w:r>
      <w:r w:rsidR="00C474C1">
        <w:t>.</w:t>
      </w:r>
    </w:p>
    <w:p w14:paraId="1BB7D6F4" w14:textId="1C8B62BA" w:rsidR="00C474C1" w:rsidRDefault="0094609C" w:rsidP="00C52F4A">
      <w:r>
        <w:t>— </w:t>
      </w:r>
      <w:r w:rsidR="00C52F4A" w:rsidRPr="00605EB6">
        <w:t>Ah</w:t>
      </w:r>
      <w:r w:rsidR="00C474C1">
        <w:t xml:space="preserve"> ! </w:t>
      </w:r>
      <w:r w:rsidR="00C52F4A" w:rsidRPr="00605EB6">
        <w:t>le maudit</w:t>
      </w:r>
      <w:r w:rsidR="00C474C1">
        <w:t xml:space="preserve">, </w:t>
      </w:r>
      <w:r w:rsidR="00C52F4A" w:rsidRPr="00605EB6">
        <w:t>le monstre</w:t>
      </w:r>
      <w:r w:rsidR="00C474C1">
        <w:t xml:space="preserve"> !… </w:t>
      </w:r>
      <w:r w:rsidR="00C52F4A" w:rsidRPr="00605EB6">
        <w:t>s</w:t>
      </w:r>
      <w:r w:rsidR="00C474C1">
        <w:t>’</w:t>
      </w:r>
      <w:r w:rsidR="00C52F4A" w:rsidRPr="00605EB6">
        <w:t>écria-t-elle avec fureur</w:t>
      </w:r>
      <w:r w:rsidR="00C474C1">
        <w:t xml:space="preserve">, </w:t>
      </w:r>
      <w:r w:rsidR="00C52F4A" w:rsidRPr="00605EB6">
        <w:t>le regard sillonné d</w:t>
      </w:r>
      <w:r w:rsidR="00C474C1">
        <w:t>’</w:t>
      </w:r>
      <w:r w:rsidR="00C52F4A" w:rsidRPr="00605EB6">
        <w:t>éclairs</w:t>
      </w:r>
      <w:r w:rsidR="00C474C1">
        <w:t xml:space="preserve">, </w:t>
      </w:r>
      <w:r w:rsidR="00C52F4A" w:rsidRPr="00605EB6">
        <w:t>je lui reprendrai ma fille</w:t>
      </w:r>
      <w:r w:rsidR="00C474C1">
        <w:t xml:space="preserve"> ! </w:t>
      </w:r>
      <w:r w:rsidR="00C52F4A" w:rsidRPr="00605EB6">
        <w:t>Et s</w:t>
      </w:r>
      <w:r w:rsidR="00C474C1">
        <w:t>’</w:t>
      </w:r>
      <w:r w:rsidR="00C52F4A" w:rsidRPr="00605EB6">
        <w:t>il la fait souffrir</w:t>
      </w:r>
      <w:r w:rsidR="00C474C1">
        <w:t xml:space="preserve">, </w:t>
      </w:r>
      <w:r w:rsidR="00C52F4A" w:rsidRPr="00605EB6">
        <w:t>malheur</w:t>
      </w:r>
      <w:r w:rsidR="00C474C1">
        <w:t xml:space="preserve">, </w:t>
      </w:r>
      <w:r w:rsidR="00C52F4A" w:rsidRPr="00605EB6">
        <w:t>malheur à lui</w:t>
      </w:r>
      <w:r w:rsidR="00C474C1">
        <w:t> !</w:t>
      </w:r>
    </w:p>
    <w:p w14:paraId="770FD4C5" w14:textId="77777777" w:rsidR="00C474C1" w:rsidRDefault="00C52F4A" w:rsidP="00C52F4A">
      <w:r w:rsidRPr="00605EB6">
        <w:t>Puis</w:t>
      </w:r>
      <w:r w:rsidR="00C474C1">
        <w:t xml:space="preserve">, </w:t>
      </w:r>
      <w:r w:rsidRPr="00605EB6">
        <w:t>plus calme</w:t>
      </w:r>
      <w:r w:rsidR="00C474C1">
        <w:t xml:space="preserve">, </w:t>
      </w:r>
      <w:r w:rsidRPr="00605EB6">
        <w:t>s</w:t>
      </w:r>
      <w:r w:rsidR="00C474C1">
        <w:t>’</w:t>
      </w:r>
      <w:r w:rsidRPr="00605EB6">
        <w:t>adressant à Landry</w:t>
      </w:r>
      <w:r w:rsidR="00C474C1">
        <w:t> :</w:t>
      </w:r>
    </w:p>
    <w:p w14:paraId="1C4CCA5B" w14:textId="6D98D4D5" w:rsidR="00C474C1" w:rsidRDefault="0094609C" w:rsidP="00C52F4A">
      <w:r>
        <w:t>— </w:t>
      </w:r>
      <w:r w:rsidR="00C52F4A" w:rsidRPr="00605EB6">
        <w:t>Merci</w:t>
      </w:r>
      <w:r w:rsidR="00C474C1">
        <w:t xml:space="preserve">, </w:t>
      </w:r>
      <w:r w:rsidR="00C52F4A" w:rsidRPr="00605EB6">
        <w:t>mon ami</w:t>
      </w:r>
      <w:r w:rsidR="00C474C1">
        <w:t xml:space="preserve">, </w:t>
      </w:r>
      <w:r w:rsidR="00C52F4A" w:rsidRPr="00605EB6">
        <w:t>dit-elle</w:t>
      </w:r>
      <w:r w:rsidR="00C474C1">
        <w:t xml:space="preserve">, </w:t>
      </w:r>
      <w:r w:rsidR="00C52F4A" w:rsidRPr="00605EB6">
        <w:t>merci</w:t>
      </w:r>
      <w:r w:rsidR="00C474C1">
        <w:t xml:space="preserve"> ! </w:t>
      </w:r>
      <w:r w:rsidR="00C52F4A" w:rsidRPr="00605EB6">
        <w:t xml:space="preserve">Vous allez écrire à </w:t>
      </w:r>
      <w:r w:rsidR="00C474C1">
        <w:t>M. </w:t>
      </w:r>
      <w:r w:rsidR="00C52F4A" w:rsidRPr="00605EB6">
        <w:t>Lagarde</w:t>
      </w:r>
      <w:r w:rsidR="00C474C1">
        <w:t>.</w:t>
      </w:r>
    </w:p>
    <w:p w14:paraId="7E41B626" w14:textId="2E07D06F" w:rsidR="00C474C1" w:rsidRDefault="0094609C" w:rsidP="00C52F4A">
      <w:r>
        <w:t>— </w:t>
      </w:r>
      <w:r w:rsidR="00C52F4A" w:rsidRPr="00605EB6">
        <w:t>Oui</w:t>
      </w:r>
      <w:r w:rsidR="00C474C1">
        <w:t xml:space="preserve">, </w:t>
      </w:r>
      <w:r w:rsidR="00C52F4A" w:rsidRPr="00605EB6">
        <w:t>madame</w:t>
      </w:r>
      <w:r w:rsidR="00C474C1">
        <w:t xml:space="preserve">, </w:t>
      </w:r>
      <w:r w:rsidR="00C52F4A" w:rsidRPr="00605EB6">
        <w:t>et ma lettre partira ce soir</w:t>
      </w:r>
      <w:r w:rsidR="00C474C1">
        <w:t>.</w:t>
      </w:r>
    </w:p>
    <w:p w14:paraId="2813F910" w14:textId="6AA4BE4D" w:rsidR="00C474C1" w:rsidRDefault="0094609C" w:rsidP="00C52F4A">
      <w:r>
        <w:t>— </w:t>
      </w:r>
      <w:r w:rsidR="00C52F4A" w:rsidRPr="00605EB6">
        <w:t>Instruisez-le bien de tout ce qui s</w:t>
      </w:r>
      <w:r w:rsidR="00C474C1">
        <w:t>’</w:t>
      </w:r>
      <w:r w:rsidR="00C52F4A" w:rsidRPr="00605EB6">
        <w:t>est passé ici</w:t>
      </w:r>
      <w:r w:rsidR="00C474C1">
        <w:t xml:space="preserve"> ; </w:t>
      </w:r>
      <w:r w:rsidR="00C52F4A" w:rsidRPr="00605EB6">
        <w:t>moi je n</w:t>
      </w:r>
      <w:r w:rsidR="00C474C1">
        <w:t>’</w:t>
      </w:r>
      <w:r w:rsidR="00C52F4A" w:rsidRPr="00605EB6">
        <w:t>en aurais pas la force</w:t>
      </w:r>
      <w:r w:rsidR="00C474C1">
        <w:t xml:space="preserve">. </w:t>
      </w:r>
      <w:r w:rsidR="00C52F4A" w:rsidRPr="00605EB6">
        <w:t>Dites-lui aussi dans quel état vous m</w:t>
      </w:r>
      <w:r w:rsidR="00C474C1">
        <w:t>’</w:t>
      </w:r>
      <w:r w:rsidR="00C52F4A" w:rsidRPr="00605EB6">
        <w:t>avez vue</w:t>
      </w:r>
      <w:r w:rsidR="00C474C1">
        <w:t xml:space="preserve"> ; </w:t>
      </w:r>
      <w:r w:rsidR="00C52F4A" w:rsidRPr="00605EB6">
        <w:t>oui</w:t>
      </w:r>
      <w:r w:rsidR="00C474C1">
        <w:t xml:space="preserve">, </w:t>
      </w:r>
      <w:r w:rsidR="00C52F4A" w:rsidRPr="00605EB6">
        <w:t>dites-lui qu</w:t>
      </w:r>
      <w:r w:rsidR="00C474C1">
        <w:t>’</w:t>
      </w:r>
      <w:r w:rsidR="00C52F4A" w:rsidRPr="00605EB6">
        <w:t>après avoir été la plus malheureuse des femmes</w:t>
      </w:r>
      <w:r w:rsidR="00C474C1">
        <w:t xml:space="preserve">, </w:t>
      </w:r>
      <w:r w:rsidR="00C52F4A" w:rsidRPr="00605EB6">
        <w:t>la baronne de Simaise est aujourd</w:t>
      </w:r>
      <w:r w:rsidR="00C474C1">
        <w:t>’</w:t>
      </w:r>
      <w:r w:rsidR="00C52F4A" w:rsidRPr="00605EB6">
        <w:t>hui la plus malheureuse des mères</w:t>
      </w:r>
      <w:r w:rsidR="00C474C1">
        <w:t> !</w:t>
      </w:r>
    </w:p>
    <w:p w14:paraId="2C518D19" w14:textId="77777777" w:rsidR="00C474C1" w:rsidRDefault="00C52F4A" w:rsidP="00C52F4A">
      <w:r w:rsidRPr="00605EB6">
        <w:t>Landry s</w:t>
      </w:r>
      <w:r w:rsidR="00C474C1">
        <w:t>’</w:t>
      </w:r>
      <w:r w:rsidRPr="00605EB6">
        <w:t>inclina</w:t>
      </w:r>
      <w:r w:rsidR="00C474C1">
        <w:t xml:space="preserve">, </w:t>
      </w:r>
      <w:r w:rsidRPr="00605EB6">
        <w:t>prêt à se retirer</w:t>
      </w:r>
      <w:r w:rsidR="00C474C1">
        <w:t>.</w:t>
      </w:r>
    </w:p>
    <w:p w14:paraId="17F41E6C" w14:textId="354C9DB1" w:rsidR="00C474C1" w:rsidRDefault="0094609C" w:rsidP="00C52F4A">
      <w:r>
        <w:t>— </w:t>
      </w:r>
      <w:r w:rsidR="00C52F4A" w:rsidRPr="00605EB6">
        <w:t>Encore un mot</w:t>
      </w:r>
      <w:r w:rsidR="00C474C1">
        <w:t xml:space="preserve">, </w:t>
      </w:r>
      <w:r w:rsidR="00C52F4A" w:rsidRPr="00605EB6">
        <w:t>mon ami</w:t>
      </w:r>
      <w:r w:rsidR="00C474C1">
        <w:t xml:space="preserve">, </w:t>
      </w:r>
      <w:r w:rsidR="00C52F4A" w:rsidRPr="00605EB6">
        <w:t>reprit la baronne</w:t>
      </w:r>
      <w:r w:rsidR="00C474C1">
        <w:t xml:space="preserve"> ; </w:t>
      </w:r>
      <w:r w:rsidR="00C52F4A" w:rsidRPr="00605EB6">
        <w:t>votre maître</w:t>
      </w:r>
      <w:r w:rsidR="00C474C1">
        <w:t xml:space="preserve">, </w:t>
      </w:r>
      <w:r w:rsidR="00C52F4A" w:rsidRPr="00605EB6">
        <w:t>le baron</w:t>
      </w:r>
      <w:r w:rsidR="00C474C1">
        <w:t xml:space="preserve">, </w:t>
      </w:r>
      <w:r w:rsidR="00C52F4A" w:rsidRPr="00605EB6">
        <w:t>vous a-t-il donné l</w:t>
      </w:r>
      <w:r w:rsidR="00C474C1">
        <w:t>’</w:t>
      </w:r>
      <w:r w:rsidR="00C52F4A" w:rsidRPr="00605EB6">
        <w:t>ordre de le rejoindre à Paris</w:t>
      </w:r>
      <w:r w:rsidR="00C474C1">
        <w:t> ?</w:t>
      </w:r>
    </w:p>
    <w:p w14:paraId="2A654FE2" w14:textId="5D00D821" w:rsidR="00C474C1" w:rsidRDefault="0094609C" w:rsidP="00C52F4A">
      <w:r>
        <w:t>— </w:t>
      </w:r>
      <w:r w:rsidR="00C474C1">
        <w:t>M. </w:t>
      </w:r>
      <w:r w:rsidR="00C52F4A" w:rsidRPr="00605EB6">
        <w:t>le baron ne m</w:t>
      </w:r>
      <w:r w:rsidR="00C474C1">
        <w:t>’</w:t>
      </w:r>
      <w:r w:rsidR="00C52F4A" w:rsidRPr="00605EB6">
        <w:t>a rien dit</w:t>
      </w:r>
      <w:r w:rsidR="00C474C1">
        <w:t xml:space="preserve">, </w:t>
      </w:r>
      <w:r w:rsidR="00C52F4A" w:rsidRPr="00605EB6">
        <w:t>madame</w:t>
      </w:r>
      <w:r w:rsidR="00C474C1">
        <w:t xml:space="preserve"> ; </w:t>
      </w:r>
      <w:r w:rsidR="00C52F4A" w:rsidRPr="00605EB6">
        <w:t>mais je recevrai certainement une lettre de lui demain</w:t>
      </w:r>
      <w:r w:rsidR="00C474C1">
        <w:t xml:space="preserve">, </w:t>
      </w:r>
      <w:r w:rsidR="00C52F4A" w:rsidRPr="00605EB6">
        <w:t>me donnant ses instructions</w:t>
      </w:r>
      <w:r w:rsidR="00C474C1">
        <w:t>.</w:t>
      </w:r>
    </w:p>
    <w:p w14:paraId="6EE6E018" w14:textId="61CA2EFB" w:rsidR="00C474C1" w:rsidRDefault="0094609C" w:rsidP="00C52F4A">
      <w:r>
        <w:t>— </w:t>
      </w:r>
      <w:r w:rsidR="00C52F4A" w:rsidRPr="00605EB6">
        <w:t>Landry</w:t>
      </w:r>
      <w:r w:rsidR="00C474C1">
        <w:t xml:space="preserve">, </w:t>
      </w:r>
      <w:r w:rsidR="00C52F4A" w:rsidRPr="00605EB6">
        <w:t>vous veillerez sur ma fille</w:t>
      </w:r>
      <w:r w:rsidR="00C474C1">
        <w:t xml:space="preserve">, </w:t>
      </w:r>
      <w:r w:rsidR="00C52F4A" w:rsidRPr="00605EB6">
        <w:t>n</w:t>
      </w:r>
      <w:r w:rsidR="00C474C1">
        <w:t>’</w:t>
      </w:r>
      <w:r w:rsidR="00C52F4A" w:rsidRPr="00605EB6">
        <w:t>est-ce pas</w:t>
      </w:r>
      <w:r w:rsidR="00C474C1">
        <w:t> ?</w:t>
      </w:r>
    </w:p>
    <w:p w14:paraId="09A49324" w14:textId="581D0CB6" w:rsidR="00C474C1" w:rsidRDefault="0094609C" w:rsidP="00C52F4A">
      <w:r>
        <w:t>— </w:t>
      </w:r>
      <w:r w:rsidR="00C52F4A" w:rsidRPr="00605EB6">
        <w:t>Je veillerai</w:t>
      </w:r>
      <w:r w:rsidR="00C474C1">
        <w:t xml:space="preserve">, </w:t>
      </w:r>
      <w:r w:rsidR="00C52F4A" w:rsidRPr="00605EB6">
        <w:t>madame la baronne</w:t>
      </w:r>
      <w:r w:rsidR="00C474C1">
        <w:t xml:space="preserve"> ; </w:t>
      </w:r>
      <w:r w:rsidR="00C52F4A" w:rsidRPr="00605EB6">
        <w:t>mais soyez tranquille</w:t>
      </w:r>
      <w:r w:rsidR="00C474C1">
        <w:t>, M. </w:t>
      </w:r>
      <w:r w:rsidR="00C52F4A" w:rsidRPr="00605EB6">
        <w:t>Lagarde</w:t>
      </w:r>
      <w:r w:rsidR="00C474C1">
        <w:t xml:space="preserve">, </w:t>
      </w:r>
      <w:r w:rsidR="00C52F4A" w:rsidRPr="00605EB6">
        <w:t>lui aussi</w:t>
      </w:r>
      <w:r w:rsidR="00C474C1">
        <w:t xml:space="preserve">, </w:t>
      </w:r>
      <w:r w:rsidR="00C52F4A" w:rsidRPr="00605EB6">
        <w:t>veillera</w:t>
      </w:r>
      <w:r w:rsidR="00C474C1">
        <w:t>.</w:t>
      </w:r>
    </w:p>
    <w:p w14:paraId="6330B7A8" w14:textId="7829CD6C" w:rsidR="00C474C1" w:rsidRDefault="00C52F4A" w:rsidP="00C52F4A">
      <w:r w:rsidRPr="00605EB6">
        <w:t xml:space="preserve">Et Landry quitta </w:t>
      </w:r>
      <w:r w:rsidR="009A0CB4" w:rsidRPr="009A0CB4">
        <w:t>M</w:t>
      </w:r>
      <w:r w:rsidR="009A0CB4" w:rsidRPr="009A0CB4">
        <w:rPr>
          <w:vertAlign w:val="superscript"/>
        </w:rPr>
        <w:t>me</w:t>
      </w:r>
      <w:r w:rsidR="00C474C1">
        <w:t> de </w:t>
      </w:r>
      <w:r w:rsidRPr="00605EB6">
        <w:t>Simaise pour aller écrire son rapport</w:t>
      </w:r>
      <w:r w:rsidR="00C474C1">
        <w:t>.</w:t>
      </w:r>
    </w:p>
    <w:p w14:paraId="019E52C3" w14:textId="77777777" w:rsidR="00C474C1" w:rsidRDefault="00C52F4A" w:rsidP="00C52F4A">
      <w:r w:rsidRPr="00605EB6">
        <w:t>Restée seule</w:t>
      </w:r>
      <w:r w:rsidR="00C474C1">
        <w:t xml:space="preserve">, </w:t>
      </w:r>
      <w:r w:rsidRPr="00605EB6">
        <w:t>la baronne s</w:t>
      </w:r>
      <w:r w:rsidR="00C474C1">
        <w:t>’</w:t>
      </w:r>
      <w:r w:rsidRPr="00605EB6">
        <w:t>agenouilla et joignit ses mains</w:t>
      </w:r>
      <w:r w:rsidR="00C474C1">
        <w:t>.</w:t>
      </w:r>
    </w:p>
    <w:p w14:paraId="063749FE" w14:textId="0533D336" w:rsidR="00C474C1" w:rsidRDefault="0094609C" w:rsidP="00C52F4A">
      <w:r>
        <w:lastRenderedPageBreak/>
        <w:t>— </w:t>
      </w:r>
      <w:r w:rsidR="00C52F4A" w:rsidRPr="00605EB6">
        <w:t>Mon Dieu</w:t>
      </w:r>
      <w:r w:rsidR="00C474C1">
        <w:t xml:space="preserve">, </w:t>
      </w:r>
      <w:r w:rsidR="00C52F4A" w:rsidRPr="00605EB6">
        <w:t>dit-elle</w:t>
      </w:r>
      <w:r w:rsidR="00C474C1">
        <w:t xml:space="preserve">, </w:t>
      </w:r>
      <w:r w:rsidR="00C52F4A" w:rsidRPr="00605EB6">
        <w:t>ayez pitié de mes enfants</w:t>
      </w:r>
      <w:r w:rsidR="00C474C1">
        <w:t xml:space="preserve">, </w:t>
      </w:r>
      <w:r w:rsidR="00C52F4A" w:rsidRPr="00605EB6">
        <w:t>ayez pitié de moi</w:t>
      </w:r>
      <w:r w:rsidR="00C474C1">
        <w:t xml:space="preserve"> ! </w:t>
      </w:r>
      <w:r w:rsidR="00C52F4A" w:rsidRPr="00605EB6">
        <w:t>Vous trouvez que je n</w:t>
      </w:r>
      <w:r w:rsidR="00C474C1">
        <w:t>’</w:t>
      </w:r>
      <w:r w:rsidR="00C52F4A" w:rsidRPr="00605EB6">
        <w:t>ai pas assez souffert</w:t>
      </w:r>
      <w:r w:rsidR="00C474C1">
        <w:t xml:space="preserve"> ! </w:t>
      </w:r>
      <w:r w:rsidR="00C52F4A" w:rsidRPr="00605EB6">
        <w:t>Préservez ma fille</w:t>
      </w:r>
      <w:r w:rsidR="00C474C1">
        <w:t xml:space="preserve">, </w:t>
      </w:r>
      <w:r w:rsidR="00C52F4A" w:rsidRPr="00605EB6">
        <w:t>mon Dieu</w:t>
      </w:r>
      <w:r w:rsidR="00C474C1">
        <w:t xml:space="preserve">, </w:t>
      </w:r>
      <w:r w:rsidR="00C52F4A" w:rsidRPr="00605EB6">
        <w:t>préservez-la</w:t>
      </w:r>
      <w:r w:rsidR="00C474C1">
        <w:t xml:space="preserve">, </w:t>
      </w:r>
      <w:r w:rsidR="00C52F4A" w:rsidRPr="00605EB6">
        <w:t>et que toujours toutes les douleurs soient pour moi seule</w:t>
      </w:r>
      <w:r w:rsidR="00C474C1">
        <w:t> !</w:t>
      </w:r>
    </w:p>
    <w:p w14:paraId="02DF7200" w14:textId="31D9A90E" w:rsidR="00C52F4A" w:rsidRPr="00605EB6" w:rsidRDefault="00C52F4A" w:rsidP="00C474C1">
      <w:pPr>
        <w:pStyle w:val="Titre2"/>
      </w:pPr>
      <w:bookmarkStart w:id="103" w:name="_Toc197617948"/>
      <w:r w:rsidRPr="00605EB6">
        <w:lastRenderedPageBreak/>
        <w:t>XXV</w:t>
      </w:r>
      <w:r w:rsidRPr="00605EB6">
        <w:br/>
      </w:r>
      <w:r w:rsidRPr="00605EB6">
        <w:br/>
        <w:t>EN VOYAGE</w:t>
      </w:r>
      <w:bookmarkEnd w:id="103"/>
    </w:p>
    <w:p w14:paraId="518FD613" w14:textId="77777777" w:rsidR="00C474C1" w:rsidRDefault="00C52F4A" w:rsidP="00C52F4A">
      <w:r w:rsidRPr="00605EB6">
        <w:t>Sept heures du matin sonnaient à Chatou</w:t>
      </w:r>
      <w:r w:rsidR="00C474C1">
        <w:t xml:space="preserve">. </w:t>
      </w:r>
      <w:r w:rsidRPr="00605EB6">
        <w:t>Une voiture de maître à laquelle était attelé un cheval de race</w:t>
      </w:r>
      <w:r w:rsidR="00C474C1">
        <w:t xml:space="preserve">, </w:t>
      </w:r>
      <w:r w:rsidRPr="00605EB6">
        <w:t>excellent coureur</w:t>
      </w:r>
      <w:r w:rsidR="00C474C1">
        <w:t xml:space="preserve">, </w:t>
      </w:r>
      <w:r w:rsidRPr="00605EB6">
        <w:t>s</w:t>
      </w:r>
      <w:r w:rsidR="00C474C1">
        <w:t>’</w:t>
      </w:r>
      <w:r w:rsidRPr="00605EB6">
        <w:t>arrêta au bord de la Seine</w:t>
      </w:r>
      <w:r w:rsidR="00C474C1">
        <w:t xml:space="preserve">, </w:t>
      </w:r>
      <w:r w:rsidRPr="00605EB6">
        <w:t>devant la maison ombragée de tilleuls où</w:t>
      </w:r>
      <w:r w:rsidR="00C474C1">
        <w:t xml:space="preserve">, </w:t>
      </w:r>
      <w:r w:rsidRPr="00605EB6">
        <w:t>depuis près de trois ans</w:t>
      </w:r>
      <w:r w:rsidR="00C474C1">
        <w:t xml:space="preserve">, </w:t>
      </w:r>
      <w:r w:rsidRPr="00605EB6">
        <w:t>le docteur Legendre donne ses soins à la pauvre Jeanne Vaillant</w:t>
      </w:r>
      <w:r w:rsidR="00C474C1">
        <w:t>.</w:t>
      </w:r>
    </w:p>
    <w:p w14:paraId="2BD0DCB1" w14:textId="77777777" w:rsidR="00C474C1" w:rsidRDefault="00C52F4A" w:rsidP="00C52F4A">
      <w:r w:rsidRPr="00605EB6">
        <w:t>Cette voiture était attendue</w:t>
      </w:r>
      <w:r w:rsidR="00C474C1">
        <w:t xml:space="preserve">, </w:t>
      </w:r>
      <w:r w:rsidRPr="00605EB6">
        <w:t>car son arrivée fut aussitôt annoncée par Florentine</w:t>
      </w:r>
      <w:r w:rsidR="00C474C1">
        <w:t xml:space="preserve">, </w:t>
      </w:r>
      <w:r w:rsidRPr="00605EB6">
        <w:t>la gouvernante du docteur</w:t>
      </w:r>
      <w:r w:rsidR="00C474C1">
        <w:t xml:space="preserve">, </w:t>
      </w:r>
      <w:r w:rsidRPr="00605EB6">
        <w:t>en observation à une des fenêtres de la villa ayant vue sur la rivière</w:t>
      </w:r>
      <w:r w:rsidR="00C474C1">
        <w:t>.</w:t>
      </w:r>
    </w:p>
    <w:p w14:paraId="0E6A8E5B" w14:textId="6A787149" w:rsidR="00C474C1" w:rsidRDefault="00C474C1" w:rsidP="00C52F4A">
      <w:r>
        <w:t>M. </w:t>
      </w:r>
      <w:r w:rsidR="00C52F4A" w:rsidRPr="00605EB6">
        <w:t>Legendre</w:t>
      </w:r>
      <w:r>
        <w:t xml:space="preserve">, </w:t>
      </w:r>
      <w:r w:rsidR="00C52F4A" w:rsidRPr="00605EB6">
        <w:t>ses deux pensionnaires et la femme de chambre de Jeanne étaient dans le salon</w:t>
      </w:r>
      <w:r>
        <w:t xml:space="preserve">. </w:t>
      </w:r>
      <w:r w:rsidR="00C52F4A" w:rsidRPr="00605EB6">
        <w:t>Le docteur n</w:t>
      </w:r>
      <w:r>
        <w:t>’</w:t>
      </w:r>
      <w:r w:rsidR="00C52F4A" w:rsidRPr="00605EB6">
        <w:t>avait point</w:t>
      </w:r>
      <w:r>
        <w:t xml:space="preserve">, </w:t>
      </w:r>
      <w:r w:rsidR="00C52F4A" w:rsidRPr="00605EB6">
        <w:t>comme d</w:t>
      </w:r>
      <w:r>
        <w:t>’</w:t>
      </w:r>
      <w:r w:rsidR="00C52F4A" w:rsidRPr="00605EB6">
        <w:t>habitude</w:t>
      </w:r>
      <w:r>
        <w:t xml:space="preserve">, </w:t>
      </w:r>
      <w:r w:rsidR="00C52F4A" w:rsidRPr="00605EB6">
        <w:t>à cette heure matinale</w:t>
      </w:r>
      <w:r>
        <w:t xml:space="preserve">, </w:t>
      </w:r>
      <w:r w:rsidR="00C52F4A" w:rsidRPr="00605EB6">
        <w:t>sa longue robe de chambre</w:t>
      </w:r>
      <w:r>
        <w:t xml:space="preserve"> ; </w:t>
      </w:r>
      <w:r w:rsidR="00C52F4A" w:rsidRPr="00605EB6">
        <w:t>il portait un élégant costume de voyage</w:t>
      </w:r>
      <w:r>
        <w:t xml:space="preserve">. </w:t>
      </w:r>
      <w:r w:rsidR="00C52F4A" w:rsidRPr="00605EB6">
        <w:t>La façon dont Jeanne était habillée indiquait également qu</w:t>
      </w:r>
      <w:r>
        <w:t>’</w:t>
      </w:r>
      <w:r w:rsidR="00C52F4A" w:rsidRPr="00605EB6">
        <w:t>elle allait voyager</w:t>
      </w:r>
      <w:r>
        <w:t xml:space="preserve">. </w:t>
      </w:r>
      <w:r w:rsidR="00C52F4A" w:rsidRPr="00605EB6">
        <w:t>Ses pieds étaient chaussés de bottines de chevreau et elle était coiffée d</w:t>
      </w:r>
      <w:r>
        <w:t>’</w:t>
      </w:r>
      <w:r w:rsidR="00C52F4A" w:rsidRPr="00605EB6">
        <w:t>un délicieux chapeau de jeune fille qui lui allait à ravir</w:t>
      </w:r>
      <w:r>
        <w:t>.</w:t>
      </w:r>
    </w:p>
    <w:p w14:paraId="4CE47F32" w14:textId="77777777" w:rsidR="00C474C1" w:rsidRDefault="00C52F4A" w:rsidP="00C52F4A">
      <w:r w:rsidRPr="00605EB6">
        <w:t>En dépit de la maladie</w:t>
      </w:r>
      <w:r w:rsidR="00C474C1">
        <w:t xml:space="preserve">, </w:t>
      </w:r>
      <w:r w:rsidRPr="00605EB6">
        <w:t>Jeanne n</w:t>
      </w:r>
      <w:r w:rsidR="00C474C1">
        <w:t>’</w:t>
      </w:r>
      <w:r w:rsidRPr="00605EB6">
        <w:t>avait rien perdu de sa beauté</w:t>
      </w:r>
      <w:r w:rsidR="00C474C1">
        <w:t xml:space="preserve"> ; </w:t>
      </w:r>
      <w:r w:rsidRPr="00605EB6">
        <w:t>malgré sa pâleur et l</w:t>
      </w:r>
      <w:r w:rsidR="00C474C1">
        <w:t>’</w:t>
      </w:r>
      <w:r w:rsidRPr="00605EB6">
        <w:t>expression mélancolique de sa physionomie</w:t>
      </w:r>
      <w:r w:rsidR="00C474C1">
        <w:t xml:space="preserve">, </w:t>
      </w:r>
      <w:r w:rsidRPr="00605EB6">
        <w:t>elle était tout à fait charmante dans sa fraîche toilette de printemps</w:t>
      </w:r>
      <w:r w:rsidR="00C474C1">
        <w:t>.</w:t>
      </w:r>
    </w:p>
    <w:p w14:paraId="4B9CC527" w14:textId="77777777" w:rsidR="00C474C1" w:rsidRDefault="00C52F4A" w:rsidP="00C52F4A">
      <w:r w:rsidRPr="00605EB6">
        <w:t>Le docteur lui avait dit</w:t>
      </w:r>
      <w:r w:rsidR="00C474C1">
        <w:t> :</w:t>
      </w:r>
    </w:p>
    <w:p w14:paraId="4CE57FBE" w14:textId="4B776891" w:rsidR="00C474C1" w:rsidRDefault="0094609C" w:rsidP="00C52F4A">
      <w:r>
        <w:t>— </w:t>
      </w:r>
      <w:r w:rsidR="00C52F4A" w:rsidRPr="00605EB6">
        <w:t>Nous allons nous promener tous les deux</w:t>
      </w:r>
      <w:r w:rsidR="00C474C1">
        <w:t>.</w:t>
      </w:r>
    </w:p>
    <w:p w14:paraId="2EA90A6B" w14:textId="77777777" w:rsidR="00C474C1" w:rsidRDefault="00C52F4A" w:rsidP="00C52F4A">
      <w:r w:rsidRPr="00605EB6">
        <w:t>Et elle paraissait enchantée</w:t>
      </w:r>
      <w:r w:rsidR="00C474C1">
        <w:t>.</w:t>
      </w:r>
    </w:p>
    <w:p w14:paraId="232A8D58" w14:textId="77777777" w:rsidR="00C474C1" w:rsidRDefault="00C52F4A" w:rsidP="00C52F4A">
      <w:r w:rsidRPr="00605EB6">
        <w:lastRenderedPageBreak/>
        <w:t>La voiture qui venait prendre les voyageurs étant là</w:t>
      </w:r>
      <w:r w:rsidR="00C474C1">
        <w:t xml:space="preserve">, </w:t>
      </w:r>
      <w:r w:rsidRPr="00605EB6">
        <w:t>c</w:t>
      </w:r>
      <w:r w:rsidR="00C474C1">
        <w:t>’</w:t>
      </w:r>
      <w:r w:rsidRPr="00605EB6">
        <w:t>était le moment où les deux pensionnaires du docteur allaient se séparer</w:t>
      </w:r>
      <w:r w:rsidR="00C474C1">
        <w:t xml:space="preserve">, </w:t>
      </w:r>
      <w:r w:rsidRPr="00605EB6">
        <w:t>moment cruel pour Marie</w:t>
      </w:r>
      <w:r w:rsidR="00C474C1">
        <w:t xml:space="preserve">, </w:t>
      </w:r>
      <w:r w:rsidRPr="00605EB6">
        <w:t>qui sentait son cœur se briser</w:t>
      </w:r>
      <w:r w:rsidR="00C474C1">
        <w:t xml:space="preserve">. </w:t>
      </w:r>
      <w:r w:rsidRPr="00605EB6">
        <w:t>Un long temps se passerait sans doute avant qu</w:t>
      </w:r>
      <w:r w:rsidR="00C474C1">
        <w:t>’</w:t>
      </w:r>
      <w:r w:rsidRPr="00605EB6">
        <w:t>elle revît Jeanne</w:t>
      </w:r>
      <w:r w:rsidR="00C474C1">
        <w:t xml:space="preserve">, </w:t>
      </w:r>
      <w:r w:rsidRPr="00605EB6">
        <w:t>cette enfant malade pour laquelle elle avait une sorte de tendresse maternelle</w:t>
      </w:r>
      <w:r w:rsidR="00C474C1">
        <w:t xml:space="preserve"> ; </w:t>
      </w:r>
      <w:r w:rsidRPr="00605EB6">
        <w:t>hélas</w:t>
      </w:r>
      <w:r w:rsidR="00C474C1">
        <w:t xml:space="preserve"> ! </w:t>
      </w:r>
      <w:r w:rsidRPr="00605EB6">
        <w:t>elle ne la reverrait peut-être jamais</w:t>
      </w:r>
      <w:r w:rsidR="00C474C1">
        <w:t>.</w:t>
      </w:r>
    </w:p>
    <w:p w14:paraId="065140BA" w14:textId="77777777" w:rsidR="00C474C1" w:rsidRDefault="00C52F4A" w:rsidP="00C52F4A">
      <w:r w:rsidRPr="00605EB6">
        <w:t>Sur un signe du docteur</w:t>
      </w:r>
      <w:r w:rsidR="00C474C1">
        <w:t xml:space="preserve">, </w:t>
      </w:r>
      <w:r w:rsidRPr="00605EB6">
        <w:t>Florentine avait pris la valise de voyage</w:t>
      </w:r>
      <w:r w:rsidR="00C474C1">
        <w:t>.</w:t>
      </w:r>
    </w:p>
    <w:p w14:paraId="2F22569F" w14:textId="77777777" w:rsidR="00C474C1" w:rsidRDefault="00C52F4A" w:rsidP="00C52F4A">
      <w:r w:rsidRPr="00605EB6">
        <w:t>Marie</w:t>
      </w:r>
      <w:r w:rsidR="00C474C1">
        <w:t xml:space="preserve">, </w:t>
      </w:r>
      <w:r w:rsidRPr="00605EB6">
        <w:t>visiblement émue</w:t>
      </w:r>
      <w:r w:rsidR="00C474C1">
        <w:t xml:space="preserve">, </w:t>
      </w:r>
      <w:r w:rsidRPr="00605EB6">
        <w:t>s</w:t>
      </w:r>
      <w:r w:rsidR="00C474C1">
        <w:t>’</w:t>
      </w:r>
      <w:r w:rsidRPr="00605EB6">
        <w:t>efforçant de retenir ses larmes</w:t>
      </w:r>
      <w:r w:rsidR="00C474C1">
        <w:t xml:space="preserve">, </w:t>
      </w:r>
      <w:r w:rsidRPr="00605EB6">
        <w:t>prit Jeanne dans ses bras et la serra fortement contre son cœur</w:t>
      </w:r>
      <w:r w:rsidR="00C474C1">
        <w:t xml:space="preserve">, </w:t>
      </w:r>
      <w:r w:rsidRPr="00605EB6">
        <w:t>en lui mettant sur le front un long baiser</w:t>
      </w:r>
      <w:r w:rsidR="00C474C1">
        <w:t>.</w:t>
      </w:r>
    </w:p>
    <w:p w14:paraId="6C4DDEFF" w14:textId="17BB5671" w:rsidR="00C474C1" w:rsidRDefault="0094609C" w:rsidP="00C52F4A">
      <w:r>
        <w:t>— </w:t>
      </w:r>
      <w:r w:rsidR="00C52F4A" w:rsidRPr="00605EB6">
        <w:t>Ne nous faisons pas attendre</w:t>
      </w:r>
      <w:r w:rsidR="00C474C1">
        <w:t xml:space="preserve">, </w:t>
      </w:r>
      <w:r w:rsidR="00C52F4A" w:rsidRPr="00605EB6">
        <w:t>dit le docteur</w:t>
      </w:r>
      <w:r w:rsidR="00C474C1">
        <w:t>.</w:t>
      </w:r>
    </w:p>
    <w:p w14:paraId="3E453C52" w14:textId="75406FD1" w:rsidR="00C474C1" w:rsidRDefault="0094609C" w:rsidP="00C52F4A">
      <w:r>
        <w:t>— </w:t>
      </w:r>
      <w:r w:rsidR="00C52F4A" w:rsidRPr="00605EB6">
        <w:t>Oh</w:t>
      </w:r>
      <w:r w:rsidR="00C474C1">
        <w:t xml:space="preserve"> ! </w:t>
      </w:r>
      <w:r w:rsidR="00C52F4A" w:rsidRPr="00605EB6">
        <w:t>monsieur</w:t>
      </w:r>
      <w:r w:rsidR="00C474C1">
        <w:t xml:space="preserve">, </w:t>
      </w:r>
      <w:r w:rsidR="00C52F4A" w:rsidRPr="00605EB6">
        <w:t>dit Marie</w:t>
      </w:r>
      <w:r w:rsidR="00C474C1">
        <w:t xml:space="preserve">, </w:t>
      </w:r>
      <w:r w:rsidR="00C52F4A" w:rsidRPr="00605EB6">
        <w:t>vous la guérirez</w:t>
      </w:r>
      <w:r w:rsidR="00C474C1">
        <w:t xml:space="preserve">, </w:t>
      </w:r>
      <w:r w:rsidR="00C52F4A" w:rsidRPr="00605EB6">
        <w:t>n</w:t>
      </w:r>
      <w:r w:rsidR="00C474C1">
        <w:t>’</w:t>
      </w:r>
      <w:r w:rsidR="00C52F4A" w:rsidRPr="00605EB6">
        <w:t>est-ce pas</w:t>
      </w:r>
      <w:r w:rsidR="00C474C1">
        <w:t> ?</w:t>
      </w:r>
    </w:p>
    <w:p w14:paraId="717D5A8D" w14:textId="7E639171" w:rsidR="00C474C1" w:rsidRDefault="0094609C" w:rsidP="00C52F4A">
      <w:r>
        <w:t>— </w:t>
      </w:r>
      <w:r w:rsidR="00C52F4A" w:rsidRPr="00605EB6">
        <w:t>Si je ne l</w:t>
      </w:r>
      <w:r w:rsidR="00C474C1">
        <w:t>’</w:t>
      </w:r>
      <w:r w:rsidR="00C52F4A" w:rsidRPr="00605EB6">
        <w:t>espérais point</w:t>
      </w:r>
      <w:r w:rsidR="00C474C1">
        <w:t xml:space="preserve">, </w:t>
      </w:r>
      <w:r w:rsidR="00C52F4A" w:rsidRPr="00605EB6">
        <w:t>je ne songerais pas aujourd</w:t>
      </w:r>
      <w:r w:rsidR="00C474C1">
        <w:t>’</w:t>
      </w:r>
      <w:r w:rsidR="00C52F4A" w:rsidRPr="00605EB6">
        <w:t>hui à la soumettre à une épreuve décisive</w:t>
      </w:r>
      <w:r w:rsidR="00C474C1">
        <w:t>.</w:t>
      </w:r>
    </w:p>
    <w:p w14:paraId="54411A24" w14:textId="53C41A1F" w:rsidR="00C474C1" w:rsidRDefault="0094609C" w:rsidP="00C52F4A">
      <w:r>
        <w:t>— </w:t>
      </w:r>
      <w:r w:rsidR="00C52F4A" w:rsidRPr="00605EB6">
        <w:t>Oh</w:t>
      </w:r>
      <w:r w:rsidR="00C474C1">
        <w:t xml:space="preserve"> ! </w:t>
      </w:r>
      <w:r w:rsidR="00C52F4A" w:rsidRPr="00605EB6">
        <w:t>oui</w:t>
      </w:r>
      <w:r w:rsidR="00C474C1">
        <w:t xml:space="preserve">, </w:t>
      </w:r>
      <w:r w:rsidR="00C52F4A" w:rsidRPr="00605EB6">
        <w:t>guérissez-la et je serai heureuse</w:t>
      </w:r>
      <w:r w:rsidR="00C474C1">
        <w:t xml:space="preserve">, </w:t>
      </w:r>
      <w:r w:rsidR="00C52F4A" w:rsidRPr="00605EB6">
        <w:t>oui</w:t>
      </w:r>
      <w:r w:rsidR="00C474C1">
        <w:t xml:space="preserve">, </w:t>
      </w:r>
      <w:r w:rsidR="00C52F4A" w:rsidRPr="00605EB6">
        <w:t>bien heureuse</w:t>
      </w:r>
      <w:r w:rsidR="00C474C1">
        <w:t xml:space="preserve">, </w:t>
      </w:r>
      <w:r w:rsidR="00C52F4A" w:rsidRPr="00605EB6">
        <w:t>malgré la peine que j</w:t>
      </w:r>
      <w:r w:rsidR="00C474C1">
        <w:t>’</w:t>
      </w:r>
      <w:r w:rsidR="00C52F4A" w:rsidRPr="00605EB6">
        <w:t>éprouverai en ne la voyant pas revenir avec vous</w:t>
      </w:r>
      <w:r w:rsidR="00C474C1">
        <w:t>.</w:t>
      </w:r>
    </w:p>
    <w:p w14:paraId="4564E13F" w14:textId="77777777" w:rsidR="00C474C1" w:rsidRDefault="00C52F4A" w:rsidP="00C52F4A">
      <w:r w:rsidRPr="00605EB6">
        <w:t>Elle poussa un long soupir et ajouta</w:t>
      </w:r>
      <w:r w:rsidR="00C474C1">
        <w:t> :</w:t>
      </w:r>
    </w:p>
    <w:p w14:paraId="17D6ED80" w14:textId="7B8FE2B1" w:rsidR="00C474C1" w:rsidRDefault="0094609C" w:rsidP="00C52F4A">
      <w:r>
        <w:t>— </w:t>
      </w:r>
      <w:r w:rsidR="00C52F4A" w:rsidRPr="00605EB6">
        <w:t>Ma chère Jeanne s</w:t>
      </w:r>
      <w:r w:rsidR="00C474C1">
        <w:t>’</w:t>
      </w:r>
      <w:r w:rsidR="00C52F4A" w:rsidRPr="00605EB6">
        <w:t>éloigne de moi pour longtemps</w:t>
      </w:r>
      <w:r w:rsidR="00C474C1">
        <w:t xml:space="preserve">, </w:t>
      </w:r>
      <w:r w:rsidR="00C52F4A" w:rsidRPr="00605EB6">
        <w:t>peut-être pour toujours</w:t>
      </w:r>
      <w:r w:rsidR="00C474C1">
        <w:t>.</w:t>
      </w:r>
    </w:p>
    <w:p w14:paraId="6D2A6959" w14:textId="3115B357" w:rsidR="00C474C1" w:rsidRDefault="0094609C" w:rsidP="00C52F4A">
      <w:r>
        <w:t>— </w:t>
      </w:r>
      <w:r w:rsidR="00C52F4A" w:rsidRPr="00605EB6">
        <w:t>Qui sait</w:t>
      </w:r>
      <w:r w:rsidR="00C474C1">
        <w:t xml:space="preserve"> ? </w:t>
      </w:r>
      <w:r w:rsidR="00C52F4A" w:rsidRPr="00605EB6">
        <w:t xml:space="preserve">fit </w:t>
      </w:r>
      <w:r w:rsidR="00C474C1">
        <w:t>M. </w:t>
      </w:r>
      <w:r w:rsidR="00C52F4A" w:rsidRPr="00605EB6">
        <w:t>Legendre</w:t>
      </w:r>
      <w:r w:rsidR="00C474C1">
        <w:t>.</w:t>
      </w:r>
    </w:p>
    <w:p w14:paraId="347F7F9C" w14:textId="653D220B" w:rsidR="00C474C1" w:rsidRDefault="0094609C" w:rsidP="00C52F4A">
      <w:r>
        <w:t>— </w:t>
      </w:r>
      <w:r w:rsidR="00C52F4A" w:rsidRPr="00605EB6">
        <w:t>Serez-vous longtemps absent</w:t>
      </w:r>
      <w:r w:rsidR="00C474C1">
        <w:t xml:space="preserve"> ? </w:t>
      </w:r>
      <w:r w:rsidR="00C52F4A" w:rsidRPr="00605EB6">
        <w:t>demanda la jeune femme</w:t>
      </w:r>
      <w:r w:rsidR="00C474C1">
        <w:t>.</w:t>
      </w:r>
    </w:p>
    <w:p w14:paraId="715EA0C9" w14:textId="178968B2" w:rsidR="00C474C1" w:rsidRDefault="0094609C" w:rsidP="00C52F4A">
      <w:r>
        <w:lastRenderedPageBreak/>
        <w:t>— </w:t>
      </w:r>
      <w:r w:rsidR="00C52F4A" w:rsidRPr="00605EB6">
        <w:t>Trois jours</w:t>
      </w:r>
      <w:r w:rsidR="00C474C1">
        <w:t xml:space="preserve">, </w:t>
      </w:r>
      <w:r w:rsidR="00C52F4A" w:rsidRPr="00605EB6">
        <w:t>quatre jours au plus</w:t>
      </w:r>
      <w:r w:rsidR="00C474C1">
        <w:t xml:space="preserve">, </w:t>
      </w:r>
      <w:r w:rsidR="00C52F4A" w:rsidRPr="00605EB6">
        <w:t>car</w:t>
      </w:r>
      <w:r w:rsidR="00C474C1">
        <w:t xml:space="preserve">, </w:t>
      </w:r>
      <w:r w:rsidR="00C52F4A" w:rsidRPr="00605EB6">
        <w:t>avec ma Jeanne ou sans elle</w:t>
      </w:r>
      <w:r w:rsidR="00C474C1">
        <w:t xml:space="preserve">, </w:t>
      </w:r>
      <w:r w:rsidR="00C52F4A" w:rsidRPr="00605EB6">
        <w:t>j</w:t>
      </w:r>
      <w:r w:rsidR="00C474C1">
        <w:t>’</w:t>
      </w:r>
      <w:r w:rsidR="00C52F4A" w:rsidRPr="00605EB6">
        <w:t>aurai hâte de revenir auprès de vous</w:t>
      </w:r>
      <w:r w:rsidR="00C474C1">
        <w:t xml:space="preserve">. </w:t>
      </w:r>
      <w:r w:rsidR="00C52F4A" w:rsidRPr="00605EB6">
        <w:t>Malgré les difficultés que nous rencontrons</w:t>
      </w:r>
      <w:r w:rsidR="00C474C1">
        <w:t xml:space="preserve">, </w:t>
      </w:r>
      <w:r w:rsidR="00C52F4A" w:rsidRPr="00605EB6">
        <w:t>mon enfant</w:t>
      </w:r>
      <w:r w:rsidR="00C474C1">
        <w:t xml:space="preserve">, </w:t>
      </w:r>
      <w:r w:rsidR="00C52F4A" w:rsidRPr="00605EB6">
        <w:t>je ne suis pas découragé</w:t>
      </w:r>
      <w:r w:rsidR="00C474C1">
        <w:t xml:space="preserve"> ; </w:t>
      </w:r>
      <w:r w:rsidR="00C52F4A" w:rsidRPr="00605EB6">
        <w:t>nous continuerons nos recherches</w:t>
      </w:r>
      <w:r w:rsidR="00C474C1">
        <w:t xml:space="preserve">, </w:t>
      </w:r>
      <w:r w:rsidR="00C52F4A" w:rsidRPr="00605EB6">
        <w:t>nous travaillerons avec une nouvelle ardeur et il faudra bien</w:t>
      </w:r>
      <w:r w:rsidR="00C474C1">
        <w:t xml:space="preserve">, </w:t>
      </w:r>
      <w:r w:rsidR="00C52F4A" w:rsidRPr="00605EB6">
        <w:t>à la fin</w:t>
      </w:r>
      <w:r w:rsidR="00C474C1">
        <w:t xml:space="preserve">, </w:t>
      </w:r>
      <w:r w:rsidR="00C52F4A" w:rsidRPr="00605EB6">
        <w:t>que la clarté se fasse dans votre mémoire</w:t>
      </w:r>
      <w:r w:rsidR="00C474C1">
        <w:t>.</w:t>
      </w:r>
    </w:p>
    <w:p w14:paraId="1E527037" w14:textId="77777777" w:rsidR="00C474C1" w:rsidRDefault="00C52F4A" w:rsidP="00C52F4A">
      <w:r w:rsidRPr="00605EB6">
        <w:t>La jeune femme secoua tristement la tête</w:t>
      </w:r>
      <w:r w:rsidR="00C474C1">
        <w:t>.</w:t>
      </w:r>
    </w:p>
    <w:p w14:paraId="4A1D6956" w14:textId="77777777" w:rsidR="00C474C1" w:rsidRDefault="00C52F4A" w:rsidP="00C52F4A">
      <w:r w:rsidRPr="00605EB6">
        <w:t>Le docteur se tourna vers la femme de chambre de Jeanne et lui dit</w:t>
      </w:r>
      <w:r w:rsidR="00C474C1">
        <w:t> :</w:t>
      </w:r>
    </w:p>
    <w:p w14:paraId="06EB5096" w14:textId="57502778" w:rsidR="00C474C1" w:rsidRDefault="0094609C" w:rsidP="00C52F4A">
      <w:r>
        <w:t>— </w:t>
      </w:r>
      <w:r w:rsidR="00C52F4A" w:rsidRPr="00605EB6">
        <w:t>N</w:t>
      </w:r>
      <w:r w:rsidR="00C474C1">
        <w:t>’</w:t>
      </w:r>
      <w:r w:rsidR="00C52F4A" w:rsidRPr="00605EB6">
        <w:t>oubliez aucune de mes recommandations</w:t>
      </w:r>
      <w:r w:rsidR="00C474C1">
        <w:t xml:space="preserve"> : </w:t>
      </w:r>
      <w:r w:rsidR="009A0CB4" w:rsidRPr="009A0CB4">
        <w:t>M</w:t>
      </w:r>
      <w:r w:rsidR="009A0CB4" w:rsidRPr="009A0CB4">
        <w:rPr>
          <w:vertAlign w:val="superscript"/>
        </w:rPr>
        <w:t>me</w:t>
      </w:r>
      <w:r w:rsidR="00C474C1">
        <w:t> </w:t>
      </w:r>
      <w:r w:rsidR="00C52F4A" w:rsidRPr="00605EB6">
        <w:t>Marie devient votre seule maîtresse</w:t>
      </w:r>
      <w:r w:rsidR="00C474C1">
        <w:t xml:space="preserve"> ; </w:t>
      </w:r>
      <w:r w:rsidR="00C52F4A" w:rsidRPr="00605EB6">
        <w:t>vous aurez pour elle les plus grands égards et lui obéirez comme à moi-même</w:t>
      </w:r>
      <w:r w:rsidR="00C474C1">
        <w:t xml:space="preserve">. </w:t>
      </w:r>
      <w:r w:rsidR="00C52F4A" w:rsidRPr="00605EB6">
        <w:t>Pendant les quelques jours de mon absence</w:t>
      </w:r>
      <w:r w:rsidR="00C474C1">
        <w:t xml:space="preserve">, </w:t>
      </w:r>
      <w:r w:rsidR="00C52F4A" w:rsidRPr="00605EB6">
        <w:t>défense absolue de sortir</w:t>
      </w:r>
      <w:r w:rsidR="00C474C1">
        <w:t xml:space="preserve"> ; </w:t>
      </w:r>
      <w:r w:rsidR="00C52F4A" w:rsidRPr="00605EB6">
        <w:t>les portes de la maison doivent rester fermées pour tout le monde</w:t>
      </w:r>
      <w:r w:rsidR="00C474C1">
        <w:t>.</w:t>
      </w:r>
    </w:p>
    <w:p w14:paraId="07625150" w14:textId="77777777" w:rsidR="00C474C1" w:rsidRDefault="00C52F4A" w:rsidP="00C52F4A">
      <w:r w:rsidRPr="00605EB6">
        <w:t>La femme renouvela la promesse déjà faite de suivre à la lettre les instructions de son maître</w:t>
      </w:r>
      <w:r w:rsidR="00C474C1">
        <w:t>.</w:t>
      </w:r>
    </w:p>
    <w:p w14:paraId="7090CDC6" w14:textId="77777777" w:rsidR="00C474C1" w:rsidRDefault="00C52F4A" w:rsidP="00C52F4A">
      <w:r w:rsidRPr="00605EB6">
        <w:t>Celui-ci prit le bras de Jeanne et ils sortirent de l</w:t>
      </w:r>
      <w:r w:rsidR="00C474C1">
        <w:t>’</w:t>
      </w:r>
      <w:r w:rsidRPr="00605EB6">
        <w:t>enclos</w:t>
      </w:r>
      <w:r w:rsidR="00C474C1">
        <w:t xml:space="preserve">, </w:t>
      </w:r>
      <w:r w:rsidRPr="00605EB6">
        <w:t>suivis de Florentine</w:t>
      </w:r>
      <w:r w:rsidR="00C474C1">
        <w:t xml:space="preserve">, </w:t>
      </w:r>
      <w:r w:rsidRPr="00605EB6">
        <w:t>portant la valise</w:t>
      </w:r>
      <w:r w:rsidR="00C474C1">
        <w:t>.</w:t>
      </w:r>
    </w:p>
    <w:p w14:paraId="087B19D4" w14:textId="5B804BA4" w:rsidR="00C474C1" w:rsidRDefault="00C52F4A" w:rsidP="00C52F4A">
      <w:r w:rsidRPr="00605EB6">
        <w:t>Pendant que le cocher plaçait la valise sur son siège</w:t>
      </w:r>
      <w:r w:rsidR="00C474C1">
        <w:t xml:space="preserve">, </w:t>
      </w:r>
      <w:r w:rsidRPr="00605EB6">
        <w:t>le docteur fit monter Jeanne dans la voiture</w:t>
      </w:r>
      <w:r w:rsidR="00C474C1">
        <w:t xml:space="preserve">, </w:t>
      </w:r>
      <w:r w:rsidRPr="00605EB6">
        <w:t>puis se plaça à côté d</w:t>
      </w:r>
      <w:r w:rsidR="00C474C1">
        <w:t>’</w:t>
      </w:r>
      <w:r w:rsidRPr="00605EB6">
        <w:t>elle</w:t>
      </w:r>
      <w:r w:rsidR="00C474C1">
        <w:t xml:space="preserve">. </w:t>
      </w:r>
      <w:r w:rsidRPr="00605EB6">
        <w:t>Avant de fermer la portière</w:t>
      </w:r>
      <w:r w:rsidR="00C474C1">
        <w:t>, M. </w:t>
      </w:r>
      <w:r w:rsidRPr="00605EB6">
        <w:t>Legendre envoya un dernier signe d</w:t>
      </w:r>
      <w:r w:rsidR="00C474C1">
        <w:t>’</w:t>
      </w:r>
      <w:r w:rsidRPr="00605EB6">
        <w:t>adieu à Marie debout devant une fenêtre ouverte</w:t>
      </w:r>
      <w:r w:rsidR="00C474C1">
        <w:t>.</w:t>
      </w:r>
    </w:p>
    <w:p w14:paraId="441EF8DC" w14:textId="77777777" w:rsidR="00C474C1" w:rsidRDefault="00C52F4A" w:rsidP="00C52F4A">
      <w:r w:rsidRPr="00605EB6">
        <w:t>Un instant après</w:t>
      </w:r>
      <w:r w:rsidR="00C474C1">
        <w:t xml:space="preserve">, </w:t>
      </w:r>
      <w:r w:rsidRPr="00605EB6">
        <w:t>la voiture filait comme une flèche dans la direction de Paris</w:t>
      </w:r>
      <w:r w:rsidR="00C474C1">
        <w:t>.</w:t>
      </w:r>
    </w:p>
    <w:p w14:paraId="2AFE1B57" w14:textId="77777777" w:rsidR="00C474C1" w:rsidRDefault="00C52F4A" w:rsidP="00C52F4A">
      <w:r w:rsidRPr="00605EB6">
        <w:t>À huit heures cinquante minutes</w:t>
      </w:r>
      <w:r w:rsidR="00C474C1">
        <w:t xml:space="preserve">, </w:t>
      </w:r>
      <w:r w:rsidRPr="00605EB6">
        <w:t>elle entrait dans la cour de la gare de l</w:t>
      </w:r>
      <w:r w:rsidR="00C474C1">
        <w:t>’</w:t>
      </w:r>
      <w:r w:rsidRPr="00605EB6">
        <w:t>Est</w:t>
      </w:r>
      <w:r w:rsidR="00C474C1">
        <w:t xml:space="preserve">. </w:t>
      </w:r>
      <w:r w:rsidRPr="00605EB6">
        <w:t>Faisant demi-tour</w:t>
      </w:r>
      <w:r w:rsidR="00C474C1">
        <w:t xml:space="preserve">, </w:t>
      </w:r>
      <w:r w:rsidRPr="00605EB6">
        <w:t>elle se rangea contre les marches de l</w:t>
      </w:r>
      <w:r w:rsidR="00C474C1">
        <w:t>’</w:t>
      </w:r>
      <w:r w:rsidRPr="00605EB6">
        <w:t xml:space="preserve">immense perron et les deux voyageurs </w:t>
      </w:r>
      <w:r w:rsidRPr="00605EB6">
        <w:lastRenderedPageBreak/>
        <w:t>descendirent</w:t>
      </w:r>
      <w:r w:rsidR="00C474C1">
        <w:t xml:space="preserve">. </w:t>
      </w:r>
      <w:r w:rsidRPr="00605EB6">
        <w:t>Au facteur qui s</w:t>
      </w:r>
      <w:r w:rsidR="00C474C1">
        <w:t>’</w:t>
      </w:r>
      <w:r w:rsidRPr="00605EB6">
        <w:t>avança pour prendre la valise</w:t>
      </w:r>
      <w:r w:rsidR="00C474C1">
        <w:t xml:space="preserve">, </w:t>
      </w:r>
      <w:r w:rsidRPr="00605EB6">
        <w:t>le docteur montra un ticket de location d</w:t>
      </w:r>
      <w:r w:rsidR="00C474C1">
        <w:t>’</w:t>
      </w:r>
      <w:r w:rsidRPr="00605EB6">
        <w:t>un coupé complet réservé pour transporter deux voyageurs de Paris à Nancy</w:t>
      </w:r>
      <w:r w:rsidR="00C474C1">
        <w:t xml:space="preserve">, </w:t>
      </w:r>
      <w:r w:rsidRPr="00605EB6">
        <w:t>et de Nancy à Épinal</w:t>
      </w:r>
      <w:r w:rsidR="00C474C1">
        <w:t>.</w:t>
      </w:r>
    </w:p>
    <w:p w14:paraId="4742C3C8" w14:textId="606888CD" w:rsidR="00C474C1" w:rsidRDefault="0094609C" w:rsidP="00C52F4A">
      <w:r>
        <w:t>— </w:t>
      </w:r>
      <w:r w:rsidR="00C52F4A" w:rsidRPr="00605EB6">
        <w:t>Venez</w:t>
      </w:r>
      <w:r w:rsidR="00C474C1">
        <w:t xml:space="preserve">, </w:t>
      </w:r>
      <w:r w:rsidR="00C52F4A" w:rsidRPr="00605EB6">
        <w:t>monsieur</w:t>
      </w:r>
      <w:r w:rsidR="00C474C1">
        <w:t xml:space="preserve">, </w:t>
      </w:r>
      <w:r w:rsidR="00C52F4A" w:rsidRPr="00605EB6">
        <w:t>madame</w:t>
      </w:r>
      <w:r w:rsidR="00C474C1">
        <w:t xml:space="preserve">, </w:t>
      </w:r>
      <w:r w:rsidR="00C52F4A" w:rsidRPr="00605EB6">
        <w:t>dit l</w:t>
      </w:r>
      <w:r w:rsidR="00C474C1">
        <w:t>’</w:t>
      </w:r>
      <w:r w:rsidR="00C52F4A" w:rsidRPr="00605EB6">
        <w:t>agent</w:t>
      </w:r>
      <w:r w:rsidR="00C474C1">
        <w:t xml:space="preserve">, </w:t>
      </w:r>
      <w:r w:rsidR="00C52F4A" w:rsidRPr="00605EB6">
        <w:t>je vais immédiatement vous conduire au train</w:t>
      </w:r>
      <w:r w:rsidR="00C474C1">
        <w:t xml:space="preserve"> ; </w:t>
      </w:r>
      <w:r w:rsidR="00C52F4A" w:rsidRPr="00605EB6">
        <w:t>vous serez mieux dans votre coupé que dans la salle d</w:t>
      </w:r>
      <w:r w:rsidR="00C474C1">
        <w:t>’</w:t>
      </w:r>
      <w:r w:rsidR="00C52F4A" w:rsidRPr="00605EB6">
        <w:t>attente</w:t>
      </w:r>
      <w:r w:rsidR="00C474C1">
        <w:t xml:space="preserve">. </w:t>
      </w:r>
      <w:r w:rsidR="00C52F4A" w:rsidRPr="00605EB6">
        <w:t>Le train part à neuf heures quinze</w:t>
      </w:r>
      <w:r w:rsidR="00C474C1">
        <w:t xml:space="preserve">, </w:t>
      </w:r>
      <w:r w:rsidR="00C52F4A" w:rsidRPr="00605EB6">
        <w:t>vous n</w:t>
      </w:r>
      <w:r w:rsidR="00C474C1">
        <w:t>’</w:t>
      </w:r>
      <w:r w:rsidR="00C52F4A" w:rsidRPr="00605EB6">
        <w:t>avez que vingt minutes à attendre</w:t>
      </w:r>
      <w:r w:rsidR="00C474C1">
        <w:t>.</w:t>
      </w:r>
    </w:p>
    <w:p w14:paraId="0FD1B816" w14:textId="77777777" w:rsidR="00C474C1" w:rsidRDefault="00C52F4A" w:rsidP="00C52F4A">
      <w:r w:rsidRPr="00605EB6">
        <w:t>Le docteur salua le cocher d</w:t>
      </w:r>
      <w:r w:rsidR="00C474C1">
        <w:t>’</w:t>
      </w:r>
      <w:r w:rsidRPr="00605EB6">
        <w:t>un mouvement de tête</w:t>
      </w:r>
      <w:r w:rsidR="00C474C1">
        <w:t xml:space="preserve">, </w:t>
      </w:r>
      <w:r w:rsidRPr="00605EB6">
        <w:t>prit le bras de Jeanne</w:t>
      </w:r>
      <w:r w:rsidR="00C474C1">
        <w:t xml:space="preserve">, </w:t>
      </w:r>
      <w:r w:rsidRPr="00605EB6">
        <w:t>étonnée du bruit qui se faisait autour d</w:t>
      </w:r>
      <w:r w:rsidR="00C474C1">
        <w:t>’</w:t>
      </w:r>
      <w:r w:rsidRPr="00605EB6">
        <w:t>elle</w:t>
      </w:r>
      <w:r w:rsidR="00C474C1">
        <w:t xml:space="preserve">, </w:t>
      </w:r>
      <w:r w:rsidRPr="00605EB6">
        <w:t>et ils suivirent le complaisant employé</w:t>
      </w:r>
      <w:r w:rsidR="00C474C1">
        <w:t>.</w:t>
      </w:r>
    </w:p>
    <w:p w14:paraId="5A9A0DA0" w14:textId="0BDA8114" w:rsidR="00C474C1" w:rsidRDefault="00C52F4A" w:rsidP="00C52F4A">
      <w:r w:rsidRPr="00605EB6">
        <w:t>Le trajet de Paris à Nancy se fit sans incident</w:t>
      </w:r>
      <w:r w:rsidR="00C474C1">
        <w:t>. M. </w:t>
      </w:r>
      <w:r w:rsidRPr="00605EB6">
        <w:t>Legendre et Jeanne</w:t>
      </w:r>
      <w:r w:rsidR="00C474C1">
        <w:t xml:space="preserve">, </w:t>
      </w:r>
      <w:r w:rsidRPr="00605EB6">
        <w:t>chacun dans son coin</w:t>
      </w:r>
      <w:r w:rsidR="00C474C1">
        <w:t xml:space="preserve">, </w:t>
      </w:r>
      <w:r w:rsidRPr="00605EB6">
        <w:t>échangèrent à peine quelques paroles</w:t>
      </w:r>
      <w:r w:rsidR="00C474C1">
        <w:t xml:space="preserve">. </w:t>
      </w:r>
      <w:r w:rsidRPr="00605EB6">
        <w:t>Le docteur avait ouvert un compartiment de la valise contenant du pain</w:t>
      </w:r>
      <w:r w:rsidR="00C474C1">
        <w:t xml:space="preserve">, </w:t>
      </w:r>
      <w:r w:rsidRPr="00605EB6">
        <w:t>du vin</w:t>
      </w:r>
      <w:r w:rsidR="00C474C1">
        <w:t xml:space="preserve">, </w:t>
      </w:r>
      <w:r w:rsidRPr="00605EB6">
        <w:t>de l</w:t>
      </w:r>
      <w:r w:rsidR="00C474C1">
        <w:t>’</w:t>
      </w:r>
      <w:r w:rsidRPr="00605EB6">
        <w:t>eau</w:t>
      </w:r>
      <w:r w:rsidR="00C474C1">
        <w:t xml:space="preserve">, </w:t>
      </w:r>
      <w:r w:rsidRPr="00605EB6">
        <w:t>un poulet rôti découpé</w:t>
      </w:r>
      <w:r w:rsidR="00C474C1">
        <w:t xml:space="preserve">, </w:t>
      </w:r>
      <w:r w:rsidRPr="00605EB6">
        <w:t>des tablettes de chocolat</w:t>
      </w:r>
      <w:r w:rsidR="00C474C1">
        <w:t xml:space="preserve">, </w:t>
      </w:r>
      <w:r w:rsidRPr="00605EB6">
        <w:t>des confitures</w:t>
      </w:r>
      <w:r w:rsidR="00C474C1">
        <w:t xml:space="preserve">, </w:t>
      </w:r>
      <w:r w:rsidRPr="00605EB6">
        <w:t>des gâteaux et autres sucreries</w:t>
      </w:r>
      <w:r w:rsidR="00C474C1">
        <w:t xml:space="preserve"> ; </w:t>
      </w:r>
      <w:r w:rsidRPr="00605EB6">
        <w:t>c</w:t>
      </w:r>
      <w:r w:rsidR="00C474C1">
        <w:t>’</w:t>
      </w:r>
      <w:r w:rsidRPr="00605EB6">
        <w:t>était indiquer à Jeanne qu</w:t>
      </w:r>
      <w:r w:rsidR="00C474C1">
        <w:t>’</w:t>
      </w:r>
      <w:r w:rsidRPr="00605EB6">
        <w:t>elle pouvait manger quand elle aurait faim</w:t>
      </w:r>
      <w:r w:rsidR="00C474C1">
        <w:t xml:space="preserve">, </w:t>
      </w:r>
      <w:r w:rsidRPr="00605EB6">
        <w:t>boire quand elle aurait soif</w:t>
      </w:r>
      <w:r w:rsidR="00C474C1">
        <w:t>.</w:t>
      </w:r>
    </w:p>
    <w:p w14:paraId="7FA2BAB6" w14:textId="77777777" w:rsidR="00C474C1" w:rsidRDefault="00C52F4A" w:rsidP="00C52F4A">
      <w:r w:rsidRPr="00605EB6">
        <w:t>La jeune fille avait souvent la tête à la portière</w:t>
      </w:r>
      <w:r w:rsidR="00C474C1">
        <w:t xml:space="preserve">, </w:t>
      </w:r>
      <w:r w:rsidRPr="00605EB6">
        <w:t>regardant les paysages qui passaient rapidement sous ses yeux et se succédaient sans cesse</w:t>
      </w:r>
      <w:r w:rsidR="00C474C1">
        <w:t xml:space="preserve">. </w:t>
      </w:r>
      <w:r w:rsidRPr="00605EB6">
        <w:t>Parfois elle laissait échapper une exclamation</w:t>
      </w:r>
      <w:r w:rsidR="00C474C1">
        <w:t xml:space="preserve">. </w:t>
      </w:r>
      <w:r w:rsidRPr="00605EB6">
        <w:t>Elle voyait des arbres</w:t>
      </w:r>
      <w:r w:rsidR="00C474C1">
        <w:t xml:space="preserve">, </w:t>
      </w:r>
      <w:r w:rsidRPr="00605EB6">
        <w:t>des buissons</w:t>
      </w:r>
      <w:r w:rsidR="00C474C1">
        <w:t xml:space="preserve">, </w:t>
      </w:r>
      <w:r w:rsidRPr="00605EB6">
        <w:t>des maisons qui semblaient courir</w:t>
      </w:r>
      <w:r w:rsidR="00C474C1">
        <w:t xml:space="preserve"> ; </w:t>
      </w:r>
      <w:r w:rsidRPr="00605EB6">
        <w:t>des sillons labourés</w:t>
      </w:r>
      <w:r w:rsidR="00C474C1">
        <w:t xml:space="preserve">, </w:t>
      </w:r>
      <w:r w:rsidRPr="00605EB6">
        <w:t>qui semblaient tourner</w:t>
      </w:r>
      <w:r w:rsidR="00C474C1">
        <w:t xml:space="preserve">, </w:t>
      </w:r>
      <w:r w:rsidRPr="00605EB6">
        <w:t>et elle s</w:t>
      </w:r>
      <w:r w:rsidR="00C474C1">
        <w:t>’</w:t>
      </w:r>
      <w:r w:rsidRPr="00605EB6">
        <w:t>amusait de cela comme un enfant</w:t>
      </w:r>
      <w:r w:rsidR="00C474C1">
        <w:t>.</w:t>
      </w:r>
    </w:p>
    <w:p w14:paraId="119C65E7" w14:textId="77777777" w:rsidR="00C474C1" w:rsidRDefault="00C52F4A" w:rsidP="00C52F4A">
      <w:r w:rsidRPr="00605EB6">
        <w:t>À Nancy</w:t>
      </w:r>
      <w:r w:rsidR="00C474C1">
        <w:t xml:space="preserve">, </w:t>
      </w:r>
      <w:r w:rsidRPr="00605EB6">
        <w:t>il fallut attendre une demi-heure avant de monter dans le train d</w:t>
      </w:r>
      <w:r w:rsidR="00C474C1">
        <w:t>’</w:t>
      </w:r>
      <w:r w:rsidRPr="00605EB6">
        <w:t>Épinal</w:t>
      </w:r>
      <w:r w:rsidR="00C474C1">
        <w:t xml:space="preserve">. </w:t>
      </w:r>
      <w:r w:rsidRPr="00605EB6">
        <w:t>Nos voyageurs entrèrent dans la salle d</w:t>
      </w:r>
      <w:r w:rsidR="00C474C1">
        <w:t>’</w:t>
      </w:r>
      <w:r w:rsidRPr="00605EB6">
        <w:t>attente où il y avait beaucoup de monde</w:t>
      </w:r>
      <w:r w:rsidR="00C474C1">
        <w:t>.</w:t>
      </w:r>
    </w:p>
    <w:p w14:paraId="291E724D" w14:textId="77777777" w:rsidR="00C474C1" w:rsidRDefault="00C52F4A" w:rsidP="00C52F4A">
      <w:r w:rsidRPr="00605EB6">
        <w:t>La beauté de Jeanne attirait tous les regards</w:t>
      </w:r>
      <w:r w:rsidR="00C474C1">
        <w:t xml:space="preserve"> ; </w:t>
      </w:r>
      <w:r w:rsidRPr="00605EB6">
        <w:t>on l</w:t>
      </w:r>
      <w:r w:rsidR="00C474C1">
        <w:t>’</w:t>
      </w:r>
      <w:r w:rsidRPr="00605EB6">
        <w:t>examinait curieusement et aussi avec intérêt</w:t>
      </w:r>
      <w:r w:rsidR="00C474C1">
        <w:t xml:space="preserve"> ; </w:t>
      </w:r>
      <w:r w:rsidRPr="00605EB6">
        <w:t>sa pâleur mate</w:t>
      </w:r>
      <w:r w:rsidR="00C474C1">
        <w:t xml:space="preserve">, </w:t>
      </w:r>
      <w:r w:rsidRPr="00605EB6">
        <w:t xml:space="preserve">ses </w:t>
      </w:r>
      <w:r w:rsidRPr="00605EB6">
        <w:lastRenderedPageBreak/>
        <w:t>yeux mornes</w:t>
      </w:r>
      <w:r w:rsidR="00C474C1">
        <w:t xml:space="preserve">, </w:t>
      </w:r>
      <w:r w:rsidRPr="00605EB6">
        <w:t>sa tristesse</w:t>
      </w:r>
      <w:r w:rsidR="00C474C1">
        <w:t xml:space="preserve">, </w:t>
      </w:r>
      <w:r w:rsidRPr="00605EB6">
        <w:t>son air langoureux et maladif faisaient naître un sentiment de profonde pitié</w:t>
      </w:r>
      <w:r w:rsidR="00C474C1">
        <w:t xml:space="preserve">. </w:t>
      </w:r>
      <w:r w:rsidRPr="00605EB6">
        <w:t>On se disait tout bas</w:t>
      </w:r>
      <w:r w:rsidR="00C474C1">
        <w:t> :</w:t>
      </w:r>
    </w:p>
    <w:p w14:paraId="60F12B92" w14:textId="48B4997E" w:rsidR="00C474C1" w:rsidRDefault="0094609C" w:rsidP="00C52F4A">
      <w:r>
        <w:t>— </w:t>
      </w:r>
      <w:r w:rsidR="00C52F4A" w:rsidRPr="00605EB6">
        <w:t>C</w:t>
      </w:r>
      <w:r w:rsidR="00C474C1">
        <w:t>’</w:t>
      </w:r>
      <w:r w:rsidR="00C52F4A" w:rsidRPr="00605EB6">
        <w:t>est une pauvre malade qu</w:t>
      </w:r>
      <w:r w:rsidR="00C474C1">
        <w:t>’</w:t>
      </w:r>
      <w:r w:rsidR="00C52F4A" w:rsidRPr="00605EB6">
        <w:t>on promène</w:t>
      </w:r>
      <w:r w:rsidR="00C474C1">
        <w:t>.</w:t>
      </w:r>
    </w:p>
    <w:p w14:paraId="619B0F34" w14:textId="3D062A85" w:rsidR="00C474C1" w:rsidRDefault="0094609C" w:rsidP="00C52F4A">
      <w:r>
        <w:t>— </w:t>
      </w:r>
      <w:r w:rsidR="00C52F4A" w:rsidRPr="00605EB6">
        <w:t>Elle doit être poitrinaire</w:t>
      </w:r>
      <w:r w:rsidR="00C474C1">
        <w:t xml:space="preserve">. </w:t>
      </w:r>
      <w:r w:rsidR="00C52F4A" w:rsidRPr="00605EB6">
        <w:t>Si jeune</w:t>
      </w:r>
      <w:r w:rsidR="00C474C1">
        <w:t xml:space="preserve">, </w:t>
      </w:r>
      <w:r w:rsidR="00C52F4A" w:rsidRPr="00605EB6">
        <w:t>si jolie et mourir</w:t>
      </w:r>
      <w:r w:rsidR="00C474C1">
        <w:t xml:space="preserve">… </w:t>
      </w:r>
      <w:r w:rsidR="00C52F4A" w:rsidRPr="00605EB6">
        <w:t>Quel dommage</w:t>
      </w:r>
      <w:r w:rsidR="00C474C1">
        <w:t> !</w:t>
      </w:r>
    </w:p>
    <w:p w14:paraId="544D1F01" w14:textId="1D9913D5" w:rsidR="00C474C1" w:rsidRDefault="0094609C" w:rsidP="00C52F4A">
      <w:r>
        <w:t>— </w:t>
      </w:r>
      <w:r w:rsidR="00C52F4A" w:rsidRPr="00605EB6">
        <w:t>Peut-être n</w:t>
      </w:r>
      <w:r w:rsidR="00C474C1">
        <w:t>’</w:t>
      </w:r>
      <w:r w:rsidR="00C52F4A" w:rsidRPr="00605EB6">
        <w:t>est-elle qu</w:t>
      </w:r>
      <w:r w:rsidR="00C474C1">
        <w:t>’</w:t>
      </w:r>
      <w:r w:rsidR="00C52F4A" w:rsidRPr="00605EB6">
        <w:t>anémique</w:t>
      </w:r>
      <w:r w:rsidR="00C474C1">
        <w:t>.</w:t>
      </w:r>
    </w:p>
    <w:p w14:paraId="1EF8CB29" w14:textId="069539AA" w:rsidR="00C474C1" w:rsidRDefault="0094609C" w:rsidP="00C52F4A">
      <w:r>
        <w:t>— </w:t>
      </w:r>
      <w:r w:rsidR="00C52F4A" w:rsidRPr="00605EB6">
        <w:t>C</w:t>
      </w:r>
      <w:r w:rsidR="00C474C1">
        <w:t>’</w:t>
      </w:r>
      <w:r w:rsidR="00C52F4A" w:rsidRPr="00605EB6">
        <w:t>est égal</w:t>
      </w:r>
      <w:r w:rsidR="00C474C1">
        <w:t xml:space="preserve">, </w:t>
      </w:r>
      <w:r w:rsidR="00C52F4A" w:rsidRPr="00605EB6">
        <w:t>elle n</w:t>
      </w:r>
      <w:r w:rsidR="00C474C1">
        <w:t>’</w:t>
      </w:r>
      <w:r w:rsidR="00C52F4A" w:rsidRPr="00605EB6">
        <w:t>ira pas loin</w:t>
      </w:r>
      <w:r w:rsidR="00C474C1">
        <w:t xml:space="preserve">, </w:t>
      </w:r>
      <w:r w:rsidR="00C52F4A" w:rsidRPr="00605EB6">
        <w:t>la pauvre petite</w:t>
      </w:r>
      <w:r w:rsidR="00C474C1">
        <w:t xml:space="preserve"> ; </w:t>
      </w:r>
      <w:r w:rsidR="00C52F4A" w:rsidRPr="00605EB6">
        <w:t>elle s</w:t>
      </w:r>
      <w:r w:rsidR="00C474C1">
        <w:t>’</w:t>
      </w:r>
      <w:r w:rsidR="00C52F4A" w:rsidRPr="00605EB6">
        <w:t>en ira en automne à la chute des feuilles</w:t>
      </w:r>
      <w:r w:rsidR="00C474C1">
        <w:t>.</w:t>
      </w:r>
    </w:p>
    <w:p w14:paraId="314288CC" w14:textId="77777777" w:rsidR="00C474C1" w:rsidRDefault="00C52F4A" w:rsidP="00C52F4A">
      <w:r w:rsidRPr="00605EB6">
        <w:t>Nul ne se doutait que la maladie de Jeanne était la folie</w:t>
      </w:r>
      <w:r w:rsidR="00C474C1">
        <w:t>.</w:t>
      </w:r>
    </w:p>
    <w:p w14:paraId="2D925911" w14:textId="77777777" w:rsidR="00C474C1" w:rsidRDefault="00C52F4A" w:rsidP="00C52F4A">
      <w:r w:rsidRPr="00605EB6">
        <w:t>On reprenait</w:t>
      </w:r>
      <w:r w:rsidR="00C474C1">
        <w:t> :</w:t>
      </w:r>
    </w:p>
    <w:p w14:paraId="6FB4A4AC" w14:textId="02C0C85E" w:rsidR="00C474C1" w:rsidRDefault="0094609C" w:rsidP="00C52F4A">
      <w:r>
        <w:t>— </w:t>
      </w:r>
      <w:r w:rsidR="00C52F4A" w:rsidRPr="00605EB6">
        <w:t>Ce monsieur décoré doit être son père</w:t>
      </w:r>
      <w:r w:rsidR="00C474C1">
        <w:t>.</w:t>
      </w:r>
    </w:p>
    <w:p w14:paraId="23AFEFF8" w14:textId="1FC9BAAF" w:rsidR="00C474C1" w:rsidRDefault="0094609C" w:rsidP="00C52F4A">
      <w:r>
        <w:t>— </w:t>
      </w:r>
      <w:r w:rsidR="00C52F4A" w:rsidRPr="00605EB6">
        <w:t>C</w:t>
      </w:r>
      <w:r w:rsidR="00C474C1">
        <w:t>’</w:t>
      </w:r>
      <w:r w:rsidR="00C52F4A" w:rsidRPr="00605EB6">
        <w:t>est sûrement son père</w:t>
      </w:r>
      <w:r w:rsidR="00C474C1">
        <w:t xml:space="preserve">, </w:t>
      </w:r>
      <w:r w:rsidR="00C52F4A" w:rsidRPr="00605EB6">
        <w:t>cela se voit assez</w:t>
      </w:r>
      <w:r w:rsidR="00C474C1">
        <w:t xml:space="preserve">. </w:t>
      </w:r>
      <w:r w:rsidR="00C52F4A" w:rsidRPr="00605EB6">
        <w:t>Voyez avec quelle sollicitude il veille sur elle</w:t>
      </w:r>
      <w:r w:rsidR="00C474C1">
        <w:t xml:space="preserve"> ; </w:t>
      </w:r>
      <w:r w:rsidR="00C52F4A" w:rsidRPr="00605EB6">
        <w:t>il la couve des yeux</w:t>
      </w:r>
      <w:r w:rsidR="00C474C1">
        <w:t xml:space="preserve">. </w:t>
      </w:r>
      <w:r w:rsidR="00C52F4A" w:rsidRPr="00605EB6">
        <w:t>À la bonne heure</w:t>
      </w:r>
      <w:r w:rsidR="00C474C1">
        <w:t xml:space="preserve">, </w:t>
      </w:r>
      <w:r w:rsidR="00C52F4A" w:rsidRPr="00605EB6">
        <w:t>voilà de l</w:t>
      </w:r>
      <w:r w:rsidR="00C474C1">
        <w:t>’</w:t>
      </w:r>
      <w:r w:rsidR="00C52F4A" w:rsidRPr="00605EB6">
        <w:t>affection</w:t>
      </w:r>
      <w:r w:rsidR="00C474C1">
        <w:t xml:space="preserve">, </w:t>
      </w:r>
      <w:r w:rsidR="00C52F4A" w:rsidRPr="00605EB6">
        <w:t>de la tendresse</w:t>
      </w:r>
      <w:r w:rsidR="00C474C1">
        <w:t>.</w:t>
      </w:r>
    </w:p>
    <w:p w14:paraId="216F19E1" w14:textId="6D4BD6E5" w:rsidR="00C474C1" w:rsidRDefault="0094609C" w:rsidP="00C52F4A">
      <w:r>
        <w:t>— </w:t>
      </w:r>
      <w:r w:rsidR="00C52F4A" w:rsidRPr="00605EB6">
        <w:t>Il me fait de la peine</w:t>
      </w:r>
      <w:r w:rsidR="00C474C1">
        <w:t xml:space="preserve">, </w:t>
      </w:r>
      <w:r w:rsidR="00C52F4A" w:rsidRPr="00605EB6">
        <w:t>ce malheureux père</w:t>
      </w:r>
      <w:r w:rsidR="00C474C1">
        <w:t xml:space="preserve"> ; </w:t>
      </w:r>
      <w:r w:rsidR="00C52F4A" w:rsidRPr="00605EB6">
        <w:t>il sent que bientôt il n</w:t>
      </w:r>
      <w:r w:rsidR="00C474C1">
        <w:t>’</w:t>
      </w:r>
      <w:r w:rsidR="00C52F4A" w:rsidRPr="00605EB6">
        <w:t>aura plus sa fille à aimer</w:t>
      </w:r>
      <w:r w:rsidR="00C474C1">
        <w:t>.</w:t>
      </w:r>
    </w:p>
    <w:p w14:paraId="4B7AF00A" w14:textId="23FB335A" w:rsidR="00C474C1" w:rsidRDefault="00C52F4A" w:rsidP="00C52F4A">
      <w:r w:rsidRPr="00605EB6">
        <w:t>À ce moment</w:t>
      </w:r>
      <w:r w:rsidR="00C474C1">
        <w:t xml:space="preserve">, </w:t>
      </w:r>
      <w:r w:rsidRPr="00605EB6">
        <w:t xml:space="preserve">Jeanne se tourna vers </w:t>
      </w:r>
      <w:r w:rsidR="00C474C1">
        <w:t>M. </w:t>
      </w:r>
      <w:r w:rsidRPr="00605EB6">
        <w:t>Legendre</w:t>
      </w:r>
      <w:r w:rsidR="00C474C1">
        <w:t xml:space="preserve">, </w:t>
      </w:r>
      <w:r w:rsidRPr="00605EB6">
        <w:t>et dit de sa voix dolente</w:t>
      </w:r>
      <w:r w:rsidR="00C474C1">
        <w:t> :</w:t>
      </w:r>
    </w:p>
    <w:p w14:paraId="290AC411" w14:textId="77295AE3" w:rsidR="00C474C1" w:rsidRDefault="0094609C" w:rsidP="00C52F4A">
      <w:r>
        <w:t>— </w:t>
      </w:r>
      <w:r w:rsidR="00C52F4A" w:rsidRPr="00605EB6">
        <w:t>J</w:t>
      </w:r>
      <w:r w:rsidR="00C474C1">
        <w:t>’</w:t>
      </w:r>
      <w:r w:rsidR="00C52F4A" w:rsidRPr="00605EB6">
        <w:t>ai bien soif</w:t>
      </w:r>
      <w:r w:rsidR="00C474C1">
        <w:t>.</w:t>
      </w:r>
    </w:p>
    <w:p w14:paraId="206A4335" w14:textId="33F0221B" w:rsidR="00C474C1" w:rsidRDefault="0094609C" w:rsidP="00C52F4A">
      <w:r>
        <w:t>— </w:t>
      </w:r>
      <w:r w:rsidR="00C52F4A" w:rsidRPr="00605EB6">
        <w:t>Tout de suite</w:t>
      </w:r>
      <w:r w:rsidR="00C474C1">
        <w:t xml:space="preserve">, </w:t>
      </w:r>
      <w:r w:rsidR="00C52F4A" w:rsidRPr="00605EB6">
        <w:t>ma mignonne</w:t>
      </w:r>
      <w:r w:rsidR="00C474C1">
        <w:t xml:space="preserve">, </w:t>
      </w:r>
      <w:r w:rsidR="00C52F4A" w:rsidRPr="00605EB6">
        <w:t>je vais vous donner à boire</w:t>
      </w:r>
      <w:r w:rsidR="00C474C1">
        <w:t xml:space="preserve">, </w:t>
      </w:r>
      <w:r w:rsidR="00C52F4A" w:rsidRPr="00605EB6">
        <w:t>répondit le docteur</w:t>
      </w:r>
      <w:r w:rsidR="00C474C1">
        <w:t>.</w:t>
      </w:r>
    </w:p>
    <w:p w14:paraId="661CA425" w14:textId="77777777" w:rsidR="00C474C1" w:rsidRDefault="00C52F4A" w:rsidP="00C52F4A">
      <w:r w:rsidRPr="003F59EC">
        <w:t>Sans se préoccuper des regards attachés sur lui</w:t>
      </w:r>
      <w:r w:rsidR="00C474C1">
        <w:t xml:space="preserve">, </w:t>
      </w:r>
      <w:r w:rsidRPr="003F59EC">
        <w:t>il ouvrit la valise</w:t>
      </w:r>
      <w:r w:rsidR="00C474C1">
        <w:t xml:space="preserve">, </w:t>
      </w:r>
      <w:r w:rsidRPr="003F59EC">
        <w:t>qui était à ses pieds</w:t>
      </w:r>
      <w:r w:rsidR="00C474C1">
        <w:t xml:space="preserve">, </w:t>
      </w:r>
      <w:r w:rsidRPr="003F59EC">
        <w:t>prit une timbale de vermeil dans laquelle il versa d</w:t>
      </w:r>
      <w:r w:rsidR="00C474C1">
        <w:t>’</w:t>
      </w:r>
      <w:r w:rsidRPr="003F59EC">
        <w:t>abord un peu de vieux vin de Bordeaux</w:t>
      </w:r>
      <w:r w:rsidR="00C474C1">
        <w:t xml:space="preserve">, </w:t>
      </w:r>
      <w:r w:rsidRPr="003F59EC">
        <w:t>puis de l</w:t>
      </w:r>
      <w:r w:rsidR="00C474C1">
        <w:t>’</w:t>
      </w:r>
      <w:r w:rsidRPr="003F59EC">
        <w:t>eau</w:t>
      </w:r>
      <w:r w:rsidR="00C474C1">
        <w:t xml:space="preserve"> ; </w:t>
      </w:r>
      <w:r w:rsidRPr="003F59EC">
        <w:t xml:space="preserve">ensuite il déboucha une petite fiole contenant </w:t>
      </w:r>
      <w:r w:rsidRPr="003F59EC">
        <w:lastRenderedPageBreak/>
        <w:t>un liquide jaunâtre</w:t>
      </w:r>
      <w:r w:rsidR="00C474C1">
        <w:t xml:space="preserve">, </w:t>
      </w:r>
      <w:r w:rsidRPr="003F59EC">
        <w:t>qui se mélangea avec l</w:t>
      </w:r>
      <w:r w:rsidR="00C474C1">
        <w:t>’</w:t>
      </w:r>
      <w:r w:rsidRPr="003F59EC">
        <w:t>eau et le vin en tombant dans le gobelet goutte à goutte</w:t>
      </w:r>
      <w:r w:rsidR="00C474C1">
        <w:t>.</w:t>
      </w:r>
    </w:p>
    <w:p w14:paraId="5EC7321A" w14:textId="6019BE6A" w:rsidR="00C474C1" w:rsidRDefault="0094609C" w:rsidP="00C52F4A">
      <w:r>
        <w:t>— </w:t>
      </w:r>
      <w:r w:rsidR="00C52F4A" w:rsidRPr="00605EB6">
        <w:t>Voilà</w:t>
      </w:r>
      <w:r w:rsidR="00C474C1">
        <w:t xml:space="preserve">, </w:t>
      </w:r>
      <w:r w:rsidR="00C52F4A" w:rsidRPr="00605EB6">
        <w:t>ma mignonne</w:t>
      </w:r>
      <w:r w:rsidR="00C474C1">
        <w:t xml:space="preserve">, </w:t>
      </w:r>
      <w:r w:rsidR="00C52F4A" w:rsidRPr="00605EB6">
        <w:t>dit-il</w:t>
      </w:r>
      <w:r w:rsidR="00C474C1">
        <w:t xml:space="preserve">, </w:t>
      </w:r>
      <w:r w:rsidR="00C52F4A" w:rsidRPr="00605EB6">
        <w:t>en présentant la timbale presque pleine à la jeune fille</w:t>
      </w:r>
      <w:r w:rsidR="00C474C1">
        <w:t>.</w:t>
      </w:r>
    </w:p>
    <w:p w14:paraId="39F62C38" w14:textId="77777777" w:rsidR="00C474C1" w:rsidRDefault="00C52F4A" w:rsidP="00C52F4A">
      <w:r w:rsidRPr="00605EB6">
        <w:t>Jeanne avait soif</w:t>
      </w:r>
      <w:r w:rsidR="00C474C1">
        <w:t xml:space="preserve">, </w:t>
      </w:r>
      <w:r w:rsidRPr="00605EB6">
        <w:t>en effet</w:t>
      </w:r>
      <w:r w:rsidR="00C474C1">
        <w:t xml:space="preserve">, </w:t>
      </w:r>
      <w:r w:rsidRPr="00605EB6">
        <w:t>car elle but avidement et vida la timbale</w:t>
      </w:r>
      <w:r w:rsidR="00C474C1">
        <w:t>.</w:t>
      </w:r>
    </w:p>
    <w:p w14:paraId="2DC9AE7D" w14:textId="77777777" w:rsidR="00C474C1" w:rsidRDefault="00C52F4A" w:rsidP="00C52F4A">
      <w:r w:rsidRPr="00605EB6">
        <w:t>On avait souri en voyant faire le docteur</w:t>
      </w:r>
      <w:r w:rsidR="00C474C1">
        <w:t xml:space="preserve">, </w:t>
      </w:r>
      <w:r w:rsidRPr="00605EB6">
        <w:t>et on avait beaucoup regardé la petite fiole</w:t>
      </w:r>
      <w:r w:rsidR="00C474C1">
        <w:t>.</w:t>
      </w:r>
    </w:p>
    <w:p w14:paraId="4F2FB6EC" w14:textId="74B44B0A" w:rsidR="00C474C1" w:rsidRDefault="0094609C" w:rsidP="00C52F4A">
      <w:r>
        <w:t>— </w:t>
      </w:r>
      <w:r w:rsidR="00C52F4A" w:rsidRPr="00605EB6">
        <w:t>Quelle peut être cette liqueur jaune qu</w:t>
      </w:r>
      <w:r w:rsidR="00C474C1">
        <w:t>’</w:t>
      </w:r>
      <w:r w:rsidR="00C52F4A" w:rsidRPr="00605EB6">
        <w:t>il a fait boire à sa fille</w:t>
      </w:r>
      <w:r w:rsidR="00C474C1">
        <w:t xml:space="preserve"> ? </w:t>
      </w:r>
      <w:r w:rsidR="00C52F4A" w:rsidRPr="00605EB6">
        <w:t>dit une jeune femme à l</w:t>
      </w:r>
      <w:r w:rsidR="00C474C1">
        <w:t>’</w:t>
      </w:r>
      <w:r w:rsidR="00C52F4A" w:rsidRPr="00605EB6">
        <w:t>oreille de son mari</w:t>
      </w:r>
      <w:r w:rsidR="00C474C1">
        <w:t>.</w:t>
      </w:r>
    </w:p>
    <w:p w14:paraId="5639DC54" w14:textId="4464B5AA" w:rsidR="00C474C1" w:rsidRDefault="0094609C" w:rsidP="00C52F4A">
      <w:r>
        <w:t>— </w:t>
      </w:r>
      <w:r w:rsidR="00C52F4A" w:rsidRPr="00605EB6">
        <w:t>Dame</w:t>
      </w:r>
      <w:r w:rsidR="00C474C1">
        <w:t xml:space="preserve">, </w:t>
      </w:r>
      <w:r w:rsidR="00C52F4A" w:rsidRPr="00605EB6">
        <w:t>répondit celui-ci</w:t>
      </w:r>
      <w:r w:rsidR="00C474C1">
        <w:t xml:space="preserve">, </w:t>
      </w:r>
      <w:r w:rsidR="00C52F4A" w:rsidRPr="00605EB6">
        <w:t>en souriant</w:t>
      </w:r>
      <w:r w:rsidR="00C474C1">
        <w:t xml:space="preserve">, </w:t>
      </w:r>
      <w:r w:rsidR="00C52F4A" w:rsidRPr="00605EB6">
        <w:t>pour le savoir il faudrait le lui demander</w:t>
      </w:r>
      <w:r w:rsidR="00C474C1">
        <w:t xml:space="preserve">. </w:t>
      </w:r>
      <w:r w:rsidR="00C52F4A" w:rsidRPr="00605EB6">
        <w:t>C</w:t>
      </w:r>
      <w:r w:rsidR="00C474C1">
        <w:t>’</w:t>
      </w:r>
      <w:r w:rsidR="00C52F4A" w:rsidRPr="00605EB6">
        <w:t>est probablement quelque drogue ordonnée par le médecin</w:t>
      </w:r>
      <w:r w:rsidR="00C474C1">
        <w:t xml:space="preserve">, </w:t>
      </w:r>
      <w:r w:rsidR="00C52F4A" w:rsidRPr="00605EB6">
        <w:t>afin de prévenir une crise</w:t>
      </w:r>
      <w:r w:rsidR="00C474C1">
        <w:t>.</w:t>
      </w:r>
    </w:p>
    <w:p w14:paraId="4A6FCE1B" w14:textId="77777777" w:rsidR="00C474C1" w:rsidRDefault="00C52F4A" w:rsidP="00C52F4A">
      <w:r w:rsidRPr="00BC1E1D">
        <w:t>Les portes des salles d</w:t>
      </w:r>
      <w:r w:rsidR="00C474C1">
        <w:t>’</w:t>
      </w:r>
      <w:r w:rsidRPr="00BC1E1D">
        <w:t>attente s</w:t>
      </w:r>
      <w:r w:rsidR="00C474C1">
        <w:t>’</w:t>
      </w:r>
      <w:r w:rsidRPr="00BC1E1D">
        <w:t>ouvrirent et des employés crièrent</w:t>
      </w:r>
      <w:r w:rsidR="00C474C1">
        <w:t> :</w:t>
      </w:r>
    </w:p>
    <w:p w14:paraId="24223E94" w14:textId="3FFB246B" w:rsidR="00C474C1" w:rsidRDefault="0094609C" w:rsidP="00C52F4A">
      <w:r>
        <w:t>— </w:t>
      </w:r>
      <w:r w:rsidR="00C52F4A" w:rsidRPr="00605EB6">
        <w:t>Les voyageurs pour la ligne d</w:t>
      </w:r>
      <w:r w:rsidR="00C474C1">
        <w:t>’</w:t>
      </w:r>
      <w:r w:rsidR="00C52F4A" w:rsidRPr="00605EB6">
        <w:t>Épinal</w:t>
      </w:r>
      <w:r w:rsidR="00C474C1">
        <w:t xml:space="preserve">, </w:t>
      </w:r>
      <w:r w:rsidR="00C52F4A" w:rsidRPr="00605EB6">
        <w:t>en voiture</w:t>
      </w:r>
      <w:r w:rsidR="00C474C1">
        <w:t>.</w:t>
      </w:r>
    </w:p>
    <w:p w14:paraId="0F31EBC8" w14:textId="1ADD8A89" w:rsidR="00C474C1" w:rsidRDefault="00C52F4A" w:rsidP="00C52F4A">
      <w:r w:rsidRPr="00605EB6">
        <w:t xml:space="preserve">Devant </w:t>
      </w:r>
      <w:r w:rsidR="00C474C1">
        <w:t>M. </w:t>
      </w:r>
      <w:r w:rsidRPr="00605EB6">
        <w:t>Legendre et sa compagne on ouvrit un coupé réservé dans lequel ils s</w:t>
      </w:r>
      <w:r w:rsidR="00C474C1">
        <w:t>’</w:t>
      </w:r>
      <w:r w:rsidRPr="00605EB6">
        <w:t>installèrent</w:t>
      </w:r>
      <w:r w:rsidR="00C474C1">
        <w:t>.</w:t>
      </w:r>
    </w:p>
    <w:p w14:paraId="6E071ACC" w14:textId="77777777" w:rsidR="00C474C1" w:rsidRDefault="00C52F4A" w:rsidP="00C52F4A">
      <w:r w:rsidRPr="00605EB6">
        <w:t>Le train se mit en marche</w:t>
      </w:r>
      <w:r w:rsidR="00C474C1">
        <w:t>.</w:t>
      </w:r>
    </w:p>
    <w:p w14:paraId="749B79A4" w14:textId="77777777" w:rsidR="00C474C1" w:rsidRDefault="00C52F4A" w:rsidP="00C52F4A">
      <w:r w:rsidRPr="00605EB6">
        <w:t>Au bout de vingt minutes</w:t>
      </w:r>
      <w:r w:rsidR="00C474C1">
        <w:t xml:space="preserve">, </w:t>
      </w:r>
      <w:r w:rsidRPr="00605EB6">
        <w:t>Jeanne fut prise de bâillements successifs</w:t>
      </w:r>
      <w:r w:rsidR="00C474C1">
        <w:t xml:space="preserve"> ; </w:t>
      </w:r>
      <w:r w:rsidRPr="00605EB6">
        <w:t>elle se tourna</w:t>
      </w:r>
      <w:r w:rsidR="00C474C1">
        <w:t xml:space="preserve">, </w:t>
      </w:r>
      <w:r w:rsidRPr="00605EB6">
        <w:t>s</w:t>
      </w:r>
      <w:r w:rsidR="00C474C1">
        <w:t>’</w:t>
      </w:r>
      <w:r w:rsidRPr="00605EB6">
        <w:t>agita</w:t>
      </w:r>
      <w:r w:rsidR="00C474C1">
        <w:t xml:space="preserve">, </w:t>
      </w:r>
      <w:r w:rsidRPr="00605EB6">
        <w:t>allongea ses jambes</w:t>
      </w:r>
      <w:r w:rsidR="00C474C1">
        <w:t xml:space="preserve">, </w:t>
      </w:r>
      <w:r w:rsidRPr="00605EB6">
        <w:t>s</w:t>
      </w:r>
      <w:r w:rsidR="00C474C1">
        <w:t>’</w:t>
      </w:r>
      <w:r w:rsidRPr="00605EB6">
        <w:t>étira les bras</w:t>
      </w:r>
      <w:r w:rsidR="00C474C1">
        <w:t xml:space="preserve">, </w:t>
      </w:r>
      <w:r w:rsidRPr="00605EB6">
        <w:t>puis sa tête</w:t>
      </w:r>
      <w:r w:rsidR="00C474C1">
        <w:t xml:space="preserve">, </w:t>
      </w:r>
      <w:r w:rsidRPr="00605EB6">
        <w:t>allant de tous les côtés</w:t>
      </w:r>
      <w:r w:rsidR="00C474C1">
        <w:t xml:space="preserve">, </w:t>
      </w:r>
      <w:r w:rsidRPr="00605EB6">
        <w:t>roula sur ses épaules</w:t>
      </w:r>
      <w:r w:rsidR="00C474C1">
        <w:t>.</w:t>
      </w:r>
    </w:p>
    <w:p w14:paraId="2769653B" w14:textId="0367786C" w:rsidR="00C474C1" w:rsidRDefault="00C474C1" w:rsidP="00C52F4A">
      <w:r>
        <w:t>M. </w:t>
      </w:r>
      <w:r w:rsidR="00C52F4A" w:rsidRPr="00605EB6">
        <w:t>Legendre ne la quittait pas des yeux</w:t>
      </w:r>
      <w:r>
        <w:t xml:space="preserve"> ; </w:t>
      </w:r>
      <w:r w:rsidR="00C52F4A" w:rsidRPr="00605EB6">
        <w:t>mais il n</w:t>
      </w:r>
      <w:r>
        <w:t>’</w:t>
      </w:r>
      <w:r w:rsidR="00C52F4A" w:rsidRPr="00605EB6">
        <w:t>était pas inquiet</w:t>
      </w:r>
      <w:r>
        <w:t xml:space="preserve"> ; </w:t>
      </w:r>
      <w:r w:rsidR="00C52F4A" w:rsidRPr="00605EB6">
        <w:t>il souriait</w:t>
      </w:r>
      <w:r>
        <w:t xml:space="preserve">, </w:t>
      </w:r>
      <w:r w:rsidR="00C52F4A" w:rsidRPr="00605EB6">
        <w:t>au contraire</w:t>
      </w:r>
      <w:r>
        <w:t xml:space="preserve">. </w:t>
      </w:r>
      <w:r w:rsidR="00C52F4A" w:rsidRPr="00605EB6">
        <w:t>Au bout de quelques minutes</w:t>
      </w:r>
      <w:r>
        <w:t xml:space="preserve">, </w:t>
      </w:r>
      <w:r w:rsidR="00C52F4A" w:rsidRPr="00605EB6">
        <w:t>Jeanne cessa de bâiller</w:t>
      </w:r>
      <w:r>
        <w:t xml:space="preserve">, </w:t>
      </w:r>
      <w:r w:rsidR="00C52F4A" w:rsidRPr="00605EB6">
        <w:t xml:space="preserve">sa tête tomba contre un des </w:t>
      </w:r>
      <w:r w:rsidR="00C52F4A" w:rsidRPr="00605EB6">
        <w:lastRenderedPageBreak/>
        <w:t>appuis capitonnés</w:t>
      </w:r>
      <w:r>
        <w:t xml:space="preserve">, </w:t>
      </w:r>
      <w:r w:rsidR="00C52F4A" w:rsidRPr="00605EB6">
        <w:t>et ses yeux se fermèrent</w:t>
      </w:r>
      <w:r>
        <w:t xml:space="preserve">. </w:t>
      </w:r>
      <w:r w:rsidR="00C52F4A" w:rsidRPr="00605EB6">
        <w:t>Elle dormait d</w:t>
      </w:r>
      <w:r>
        <w:t>’</w:t>
      </w:r>
      <w:r w:rsidR="00C52F4A" w:rsidRPr="00605EB6">
        <w:t>un profond sommeil</w:t>
      </w:r>
      <w:r>
        <w:t>.</w:t>
      </w:r>
    </w:p>
    <w:p w14:paraId="46258DE3" w14:textId="77777777" w:rsidR="00C474C1" w:rsidRDefault="00C52F4A" w:rsidP="00C52F4A">
      <w:r w:rsidRPr="00605EB6">
        <w:t>Alors le docteur tira de la valise un manteau de soie fourré qu</w:t>
      </w:r>
      <w:r w:rsidR="00C474C1">
        <w:t>’</w:t>
      </w:r>
      <w:r w:rsidRPr="00605EB6">
        <w:t>il mit sur les épaules de la jeune fille</w:t>
      </w:r>
      <w:r w:rsidR="00C474C1">
        <w:t xml:space="preserve">, </w:t>
      </w:r>
      <w:r w:rsidRPr="00605EB6">
        <w:t>puis il la coucha sur le coussin et lui couvrit les pieds</w:t>
      </w:r>
      <w:r w:rsidR="00C474C1">
        <w:t xml:space="preserve">, </w:t>
      </w:r>
      <w:r w:rsidRPr="00605EB6">
        <w:t>les jambes et une partie du corps avec une chaude couverture de voyage</w:t>
      </w:r>
      <w:r w:rsidR="00C474C1">
        <w:t>.</w:t>
      </w:r>
    </w:p>
    <w:p w14:paraId="6F713F76" w14:textId="568BA3D7" w:rsidR="00C474C1" w:rsidRDefault="00C52F4A" w:rsidP="00C52F4A">
      <w:r w:rsidRPr="00605EB6">
        <w:t>On arriva ainsi à Épinal</w:t>
      </w:r>
      <w:r w:rsidR="00C474C1">
        <w:t xml:space="preserve">. </w:t>
      </w:r>
      <w:r w:rsidRPr="00605EB6">
        <w:t>Il était sept heures du soir</w:t>
      </w:r>
      <w:r w:rsidR="00C474C1">
        <w:t xml:space="preserve">. </w:t>
      </w:r>
      <w:r w:rsidRPr="00605EB6">
        <w:t>Le chef de gare</w:t>
      </w:r>
      <w:r w:rsidR="00C474C1">
        <w:t xml:space="preserve">, </w:t>
      </w:r>
      <w:r w:rsidRPr="00605EB6">
        <w:t>qui avait été prévenu</w:t>
      </w:r>
      <w:r w:rsidR="00C474C1">
        <w:t xml:space="preserve">, </w:t>
      </w:r>
      <w:r w:rsidRPr="00605EB6">
        <w:t>ouvrit lui-même la portière du coupé</w:t>
      </w:r>
      <w:r w:rsidR="00C474C1">
        <w:t xml:space="preserve">. </w:t>
      </w:r>
      <w:r w:rsidRPr="00605EB6">
        <w:t>Le docteur lui passa d</w:t>
      </w:r>
      <w:r w:rsidR="00C474C1">
        <w:t>’</w:t>
      </w:r>
      <w:r w:rsidRPr="00605EB6">
        <w:t>abord la valise</w:t>
      </w:r>
      <w:r w:rsidR="00C474C1">
        <w:t xml:space="preserve">, </w:t>
      </w:r>
      <w:r w:rsidRPr="00605EB6">
        <w:t>qu</w:t>
      </w:r>
      <w:r w:rsidR="00C474C1">
        <w:t>’</w:t>
      </w:r>
      <w:r w:rsidRPr="00605EB6">
        <w:t>il remit aussitôt à un de ses agents</w:t>
      </w:r>
      <w:r w:rsidR="00C474C1">
        <w:t xml:space="preserve">, </w:t>
      </w:r>
      <w:r w:rsidRPr="00605EB6">
        <w:t>afin d</w:t>
      </w:r>
      <w:r w:rsidR="00C474C1">
        <w:t>’</w:t>
      </w:r>
      <w:r w:rsidRPr="00605EB6">
        <w:t>aider le voyageur à sortir la dormeuse du compartiment</w:t>
      </w:r>
      <w:r w:rsidR="00C474C1">
        <w:t xml:space="preserve">. </w:t>
      </w:r>
      <w:r w:rsidRPr="00605EB6">
        <w:t>Cela fut vite fait</w:t>
      </w:r>
      <w:r w:rsidR="00C474C1">
        <w:t xml:space="preserve">. </w:t>
      </w:r>
      <w:r w:rsidRPr="00605EB6">
        <w:t>On se dirigea aussitôt vers la sortie</w:t>
      </w:r>
      <w:r w:rsidR="00C474C1">
        <w:t>, M. </w:t>
      </w:r>
      <w:r w:rsidRPr="00605EB6">
        <w:t>Legendre portant Jeanne dans ses bras</w:t>
      </w:r>
      <w:r w:rsidR="00C474C1">
        <w:t xml:space="preserve">, </w:t>
      </w:r>
      <w:r w:rsidRPr="00605EB6">
        <w:t>le chef de gare marchant près de lui</w:t>
      </w:r>
      <w:r w:rsidR="00C474C1">
        <w:t xml:space="preserve">, </w:t>
      </w:r>
      <w:r w:rsidRPr="00605EB6">
        <w:t>et l</w:t>
      </w:r>
      <w:r w:rsidR="00C474C1">
        <w:t>’</w:t>
      </w:r>
      <w:r w:rsidRPr="00605EB6">
        <w:t>homme d</w:t>
      </w:r>
      <w:r w:rsidR="00C474C1">
        <w:t>’</w:t>
      </w:r>
      <w:r w:rsidRPr="00605EB6">
        <w:t>équipe derrière avec la valise et la couverture de voyage</w:t>
      </w:r>
      <w:r w:rsidR="00C474C1">
        <w:t>.</w:t>
      </w:r>
    </w:p>
    <w:p w14:paraId="1FC7AC6C" w14:textId="3FB358C4" w:rsidR="00C474C1" w:rsidRDefault="0094609C" w:rsidP="00C52F4A">
      <w:r>
        <w:t>— </w:t>
      </w:r>
      <w:r w:rsidR="00C52F4A" w:rsidRPr="00605EB6">
        <w:t>Suis-je attendu</w:t>
      </w:r>
      <w:r w:rsidR="00C474C1">
        <w:t xml:space="preserve">, </w:t>
      </w:r>
      <w:r w:rsidR="00C52F4A" w:rsidRPr="00605EB6">
        <w:t>monsieur le chef de gare</w:t>
      </w:r>
      <w:r w:rsidR="00C474C1">
        <w:t xml:space="preserve"> ? </w:t>
      </w:r>
      <w:r w:rsidR="00C52F4A" w:rsidRPr="00605EB6">
        <w:t xml:space="preserve">demanda </w:t>
      </w:r>
      <w:r w:rsidR="00C474C1">
        <w:t>M. </w:t>
      </w:r>
      <w:r w:rsidR="00C52F4A" w:rsidRPr="00605EB6">
        <w:t>Legendre</w:t>
      </w:r>
      <w:r w:rsidR="00C474C1">
        <w:t>.</w:t>
      </w:r>
    </w:p>
    <w:p w14:paraId="7435ACC6" w14:textId="4E87087E" w:rsidR="00C474C1" w:rsidRDefault="0094609C" w:rsidP="00C52F4A">
      <w:r>
        <w:t>— </w:t>
      </w:r>
      <w:r w:rsidR="00C52F4A" w:rsidRPr="00605EB6">
        <w:t>Oui</w:t>
      </w:r>
      <w:r w:rsidR="00C474C1">
        <w:t xml:space="preserve">, </w:t>
      </w:r>
      <w:r w:rsidR="00C52F4A" w:rsidRPr="00605EB6">
        <w:t>monsieur le docteur</w:t>
      </w:r>
      <w:r w:rsidR="00C474C1">
        <w:t xml:space="preserve">, </w:t>
      </w:r>
      <w:r w:rsidR="00C52F4A" w:rsidRPr="00605EB6">
        <w:t>il y a deux voitures dans la cour de la gare</w:t>
      </w:r>
      <w:r w:rsidR="00C474C1">
        <w:t>.</w:t>
      </w:r>
    </w:p>
    <w:p w14:paraId="7D100200" w14:textId="7AE200A5" w:rsidR="00C474C1" w:rsidRDefault="0094609C" w:rsidP="00C52F4A">
      <w:r>
        <w:t>— </w:t>
      </w:r>
      <w:r w:rsidR="00C52F4A" w:rsidRPr="00605EB6">
        <w:t>Ah</w:t>
      </w:r>
      <w:r w:rsidR="00C474C1">
        <w:t xml:space="preserve"> ! </w:t>
      </w:r>
      <w:r w:rsidR="00C52F4A" w:rsidRPr="00605EB6">
        <w:t>Alors le vieux capitaine et le jeune lieutenant sont ici</w:t>
      </w:r>
      <w:r w:rsidR="00C474C1">
        <w:t> ?</w:t>
      </w:r>
    </w:p>
    <w:p w14:paraId="5CF05930" w14:textId="672E0B40" w:rsidR="00C474C1" w:rsidRDefault="0094609C" w:rsidP="00C52F4A">
      <w:r>
        <w:t>— </w:t>
      </w:r>
      <w:r w:rsidR="00C52F4A" w:rsidRPr="00605EB6">
        <w:t>Oui monsieur</w:t>
      </w:r>
      <w:r w:rsidR="00C474C1">
        <w:t xml:space="preserve"> ; </w:t>
      </w:r>
      <w:r w:rsidR="00C52F4A" w:rsidRPr="00605EB6">
        <w:t>ils sont tous deux dans mon bureau</w:t>
      </w:r>
      <w:r w:rsidR="00C474C1">
        <w:t xml:space="preserve"> ; </w:t>
      </w:r>
      <w:r w:rsidR="00C52F4A" w:rsidRPr="00605EB6">
        <w:t>ils craignent de se montrer</w:t>
      </w:r>
      <w:r w:rsidR="00C474C1">
        <w:t>.</w:t>
      </w:r>
    </w:p>
    <w:p w14:paraId="3CB9F1F9" w14:textId="03225065" w:rsidR="00C474C1" w:rsidRDefault="0094609C" w:rsidP="00C52F4A">
      <w:r>
        <w:t>— </w:t>
      </w:r>
      <w:r w:rsidR="00C52F4A" w:rsidRPr="00605EB6">
        <w:t>Comme vous le voyez</w:t>
      </w:r>
      <w:r w:rsidR="00C474C1">
        <w:t xml:space="preserve">, </w:t>
      </w:r>
      <w:r w:rsidR="00C52F4A" w:rsidRPr="00605EB6">
        <w:t>nous n</w:t>
      </w:r>
      <w:r w:rsidR="00C474C1">
        <w:t>’</w:t>
      </w:r>
      <w:r w:rsidR="00C52F4A" w:rsidRPr="00605EB6">
        <w:t>avons rien à redouter</w:t>
      </w:r>
      <w:r w:rsidR="00C474C1">
        <w:t xml:space="preserve"> : </w:t>
      </w:r>
      <w:r w:rsidR="00C52F4A" w:rsidRPr="00605EB6">
        <w:t>elle dort</w:t>
      </w:r>
      <w:r w:rsidR="00C474C1">
        <w:t>.</w:t>
      </w:r>
    </w:p>
    <w:p w14:paraId="32FA0A76" w14:textId="0FDB1DF9" w:rsidR="00C474C1" w:rsidRDefault="0094609C" w:rsidP="00C52F4A">
      <w:r>
        <w:t>— </w:t>
      </w:r>
      <w:r w:rsidR="00C52F4A" w:rsidRPr="00605EB6">
        <w:t>Si elle se réveillait</w:t>
      </w:r>
      <w:r w:rsidR="00C474C1">
        <w:t> ?</w:t>
      </w:r>
    </w:p>
    <w:p w14:paraId="14064936" w14:textId="43EA16DE" w:rsidR="00C474C1" w:rsidRDefault="0094609C" w:rsidP="00C52F4A">
      <w:r>
        <w:t>— </w:t>
      </w:r>
      <w:r w:rsidR="00C52F4A" w:rsidRPr="00605EB6">
        <w:t>Non</w:t>
      </w:r>
      <w:r w:rsidR="00C474C1">
        <w:t xml:space="preserve">. </w:t>
      </w:r>
      <w:r w:rsidR="00C52F4A" w:rsidRPr="00605EB6">
        <w:t>Elle dormira ainsi jusqu</w:t>
      </w:r>
      <w:r w:rsidR="00C474C1">
        <w:t>’</w:t>
      </w:r>
      <w:r w:rsidR="00C52F4A" w:rsidRPr="00605EB6">
        <w:t>à demain matin huit heures</w:t>
      </w:r>
      <w:r w:rsidR="00C474C1">
        <w:t>.</w:t>
      </w:r>
    </w:p>
    <w:p w14:paraId="5E773927" w14:textId="77777777" w:rsidR="00C474C1" w:rsidRDefault="00C52F4A" w:rsidP="00C52F4A">
      <w:r w:rsidRPr="00605EB6">
        <w:lastRenderedPageBreak/>
        <w:t>Cachés derrière les rideaux d</w:t>
      </w:r>
      <w:r w:rsidR="00C474C1">
        <w:t>’</w:t>
      </w:r>
      <w:r w:rsidRPr="00605EB6">
        <w:t>une fenêtre</w:t>
      </w:r>
      <w:r w:rsidR="00C474C1">
        <w:t xml:space="preserve">, </w:t>
      </w:r>
      <w:r w:rsidRPr="00605EB6">
        <w:t>Jacques Vaillant et Jacques Grandin guettaient</w:t>
      </w:r>
      <w:r w:rsidR="00C474C1">
        <w:t xml:space="preserve">. </w:t>
      </w:r>
      <w:r w:rsidRPr="00605EB6">
        <w:t>Ils virent apparaître sur le quai</w:t>
      </w:r>
      <w:r w:rsidR="00C474C1">
        <w:t xml:space="preserve">, </w:t>
      </w:r>
      <w:r w:rsidRPr="00605EB6">
        <w:t>marchant vers la sortie</w:t>
      </w:r>
      <w:r w:rsidR="00C474C1">
        <w:t xml:space="preserve">, </w:t>
      </w:r>
      <w:r w:rsidRPr="00605EB6">
        <w:t>le docteur tenant dans ses bras Jeanne endormie</w:t>
      </w:r>
      <w:r w:rsidR="00C474C1">
        <w:t xml:space="preserve">. </w:t>
      </w:r>
      <w:r w:rsidRPr="00605EB6">
        <w:t>Aussitôt</w:t>
      </w:r>
      <w:r w:rsidR="00C474C1">
        <w:t xml:space="preserve">, </w:t>
      </w:r>
      <w:r w:rsidRPr="00605EB6">
        <w:t>le vieillard laissa échapper un sanglot</w:t>
      </w:r>
      <w:r w:rsidR="00C474C1">
        <w:t xml:space="preserve">, </w:t>
      </w:r>
      <w:r w:rsidRPr="00605EB6">
        <w:t>et sa main tremblante chercha celle du jeune homme</w:t>
      </w:r>
      <w:r w:rsidR="00C474C1">
        <w:t xml:space="preserve">, </w:t>
      </w:r>
      <w:r w:rsidRPr="00605EB6">
        <w:t>qui pleurait silencieusement</w:t>
      </w:r>
      <w:r w:rsidR="00C474C1">
        <w:t>.</w:t>
      </w:r>
    </w:p>
    <w:p w14:paraId="7125102D" w14:textId="77777777" w:rsidR="00C474C1" w:rsidRDefault="00C52F4A" w:rsidP="00C52F4A">
      <w:r w:rsidRPr="00605EB6">
        <w:t>Oh</w:t>
      </w:r>
      <w:r w:rsidR="00C474C1">
        <w:t xml:space="preserve"> ! </w:t>
      </w:r>
      <w:r w:rsidRPr="00605EB6">
        <w:t>comme ils auraient voulu s</w:t>
      </w:r>
      <w:r w:rsidR="00C474C1">
        <w:t>’</w:t>
      </w:r>
      <w:r w:rsidRPr="00605EB6">
        <w:t>élancer vers la bien-aimée</w:t>
      </w:r>
      <w:r w:rsidR="00C474C1">
        <w:t xml:space="preserve"> ! </w:t>
      </w:r>
      <w:r w:rsidRPr="00605EB6">
        <w:t>Mais le docteur avait ordonné la plus grande prudence</w:t>
      </w:r>
      <w:r w:rsidR="00C474C1">
        <w:t xml:space="preserve">. </w:t>
      </w:r>
      <w:r w:rsidRPr="00605EB6">
        <w:t>Il fallait se contenir</w:t>
      </w:r>
      <w:r w:rsidR="00C474C1">
        <w:t xml:space="preserve">. </w:t>
      </w:r>
      <w:r w:rsidRPr="00605EB6">
        <w:t>Pâles tous deux</w:t>
      </w:r>
      <w:r w:rsidR="00C474C1">
        <w:t xml:space="preserve">, </w:t>
      </w:r>
      <w:r w:rsidRPr="00605EB6">
        <w:t>immobiles</w:t>
      </w:r>
      <w:r w:rsidR="00C474C1">
        <w:t xml:space="preserve">, </w:t>
      </w:r>
      <w:r w:rsidRPr="00605EB6">
        <w:t>pantelants</w:t>
      </w:r>
      <w:r w:rsidR="00C474C1">
        <w:t xml:space="preserve">, </w:t>
      </w:r>
      <w:r w:rsidRPr="00605EB6">
        <w:t>respirant à peine</w:t>
      </w:r>
      <w:r w:rsidR="00C474C1">
        <w:t xml:space="preserve">, </w:t>
      </w:r>
      <w:r w:rsidRPr="00605EB6">
        <w:t>et serrés l</w:t>
      </w:r>
      <w:r w:rsidR="00C474C1">
        <w:t>’</w:t>
      </w:r>
      <w:r w:rsidRPr="00605EB6">
        <w:t>un contre l</w:t>
      </w:r>
      <w:r w:rsidR="00C474C1">
        <w:t>’</w:t>
      </w:r>
      <w:r w:rsidRPr="00605EB6">
        <w:t>autre</w:t>
      </w:r>
      <w:r w:rsidR="00C474C1">
        <w:t xml:space="preserve">, </w:t>
      </w:r>
      <w:r w:rsidRPr="00605EB6">
        <w:t>ils virent le docteur et le chef de gare placer la jeune fille avec le plus grand soin sur le coussin de l</w:t>
      </w:r>
      <w:r w:rsidR="00C474C1">
        <w:t>’</w:t>
      </w:r>
      <w:r w:rsidRPr="00605EB6">
        <w:t>une des voitures</w:t>
      </w:r>
      <w:r w:rsidR="00C474C1">
        <w:t>.</w:t>
      </w:r>
    </w:p>
    <w:p w14:paraId="02A7E62F" w14:textId="77777777" w:rsidR="00C474C1" w:rsidRDefault="00C52F4A" w:rsidP="00C52F4A">
      <w:r w:rsidRPr="00605EB6">
        <w:t>Quand Jeanne fut bien enveloppée dans son manteau et la couverture</w:t>
      </w:r>
      <w:r w:rsidR="00C474C1">
        <w:t xml:space="preserve">, </w:t>
      </w:r>
      <w:r w:rsidRPr="00605EB6">
        <w:t>et couchée comme dans un lit</w:t>
      </w:r>
      <w:r w:rsidR="00C474C1">
        <w:t xml:space="preserve">, </w:t>
      </w:r>
      <w:r w:rsidRPr="00605EB6">
        <w:t>la tête sur un oreiller</w:t>
      </w:r>
      <w:r w:rsidR="00C474C1">
        <w:t xml:space="preserve">, </w:t>
      </w:r>
      <w:r w:rsidRPr="00605EB6">
        <w:t>le chef de gare revint vite à son bureau et dit aux deux patients</w:t>
      </w:r>
      <w:r w:rsidR="00C474C1">
        <w:t> :</w:t>
      </w:r>
    </w:p>
    <w:p w14:paraId="0299C09E" w14:textId="605B303B" w:rsidR="00C474C1" w:rsidRDefault="0094609C" w:rsidP="00C52F4A">
      <w:r>
        <w:t>— </w:t>
      </w:r>
      <w:r w:rsidR="00C52F4A" w:rsidRPr="00605EB6">
        <w:t>Vous pouvez vous montrer</w:t>
      </w:r>
      <w:r w:rsidR="00C474C1">
        <w:t>.</w:t>
      </w:r>
    </w:p>
    <w:p w14:paraId="2CDD6EE0" w14:textId="77777777" w:rsidR="00C474C1" w:rsidRDefault="00C52F4A" w:rsidP="00C52F4A">
      <w:r w:rsidRPr="00605EB6">
        <w:t>Ils bondirent jusqu</w:t>
      </w:r>
      <w:r w:rsidR="00C474C1">
        <w:t>’</w:t>
      </w:r>
      <w:r w:rsidRPr="00605EB6">
        <w:t>à la voiture</w:t>
      </w:r>
      <w:r w:rsidR="00C474C1">
        <w:t xml:space="preserve">, </w:t>
      </w:r>
      <w:r w:rsidRPr="00605EB6">
        <w:t>dont les cochers</w:t>
      </w:r>
      <w:r w:rsidR="00C474C1">
        <w:t xml:space="preserve">, </w:t>
      </w:r>
      <w:r w:rsidRPr="00605EB6">
        <w:t>sur l</w:t>
      </w:r>
      <w:r w:rsidR="00C474C1">
        <w:t>’</w:t>
      </w:r>
      <w:r w:rsidRPr="00605EB6">
        <w:t>ordre du docteur</w:t>
      </w:r>
      <w:r w:rsidR="00C474C1">
        <w:t xml:space="preserve">, </w:t>
      </w:r>
      <w:r w:rsidRPr="00605EB6">
        <w:t>forçaient les curieux à s</w:t>
      </w:r>
      <w:r w:rsidR="00C474C1">
        <w:t>’</w:t>
      </w:r>
      <w:r w:rsidRPr="00605EB6">
        <w:t>éloigner</w:t>
      </w:r>
      <w:r w:rsidR="00C474C1">
        <w:t>.</w:t>
      </w:r>
    </w:p>
    <w:p w14:paraId="23EB37E8" w14:textId="77777777" w:rsidR="00C474C1" w:rsidRDefault="00C52F4A" w:rsidP="00C52F4A">
      <w:r w:rsidRPr="00605EB6">
        <w:t>Enfin</w:t>
      </w:r>
      <w:r w:rsidR="00C474C1">
        <w:t xml:space="preserve">, </w:t>
      </w:r>
      <w:r w:rsidRPr="00605EB6">
        <w:t>Jacques Vaillant et Jacques Grandin purent voir la figure de Jeanne</w:t>
      </w:r>
      <w:r w:rsidR="00C474C1">
        <w:t xml:space="preserve">. </w:t>
      </w:r>
      <w:r w:rsidRPr="00605EB6">
        <w:t>Le vieillard joignit les mains et murmura</w:t>
      </w:r>
      <w:r w:rsidR="00C474C1">
        <w:t xml:space="preserve">, </w:t>
      </w:r>
      <w:r w:rsidRPr="00605EB6">
        <w:t>avec un accent de tendresse indicible</w:t>
      </w:r>
      <w:r w:rsidR="00C474C1">
        <w:t> :</w:t>
      </w:r>
    </w:p>
    <w:p w14:paraId="6D46D808" w14:textId="75865DBE" w:rsidR="00C474C1" w:rsidRDefault="0094609C" w:rsidP="00C52F4A">
      <w:r>
        <w:t>— </w:t>
      </w:r>
      <w:r w:rsidR="00C52F4A" w:rsidRPr="00605EB6">
        <w:t>Ma fille</w:t>
      </w:r>
      <w:r w:rsidR="00C474C1">
        <w:t xml:space="preserve">, </w:t>
      </w:r>
      <w:r w:rsidR="00C52F4A" w:rsidRPr="00605EB6">
        <w:t>ma fille</w:t>
      </w:r>
      <w:r w:rsidR="00C474C1">
        <w:t> !</w:t>
      </w:r>
    </w:p>
    <w:p w14:paraId="4AB29C10" w14:textId="77777777" w:rsidR="00C474C1" w:rsidRDefault="00C52F4A" w:rsidP="00C52F4A">
      <w:r w:rsidRPr="00605EB6">
        <w:t>Tous deux</w:t>
      </w:r>
      <w:r w:rsidR="00C474C1">
        <w:t xml:space="preserve">, </w:t>
      </w:r>
      <w:r w:rsidRPr="00605EB6">
        <w:t>palpitants</w:t>
      </w:r>
      <w:r w:rsidR="00C474C1">
        <w:t xml:space="preserve">, </w:t>
      </w:r>
      <w:r w:rsidRPr="00605EB6">
        <w:t>la bouche ouverte</w:t>
      </w:r>
      <w:r w:rsidR="00C474C1">
        <w:t xml:space="preserve">, </w:t>
      </w:r>
      <w:r w:rsidRPr="00605EB6">
        <w:t>les pupilles dilatées</w:t>
      </w:r>
      <w:r w:rsidR="00C474C1">
        <w:t xml:space="preserve">, </w:t>
      </w:r>
      <w:r w:rsidRPr="00605EB6">
        <w:t>le corps en avant et le cou allongé</w:t>
      </w:r>
      <w:r w:rsidR="00C474C1">
        <w:t xml:space="preserve">, </w:t>
      </w:r>
      <w:r w:rsidRPr="00605EB6">
        <w:t>contemplaient la dormeuse avec ivresse</w:t>
      </w:r>
      <w:r w:rsidR="00C474C1">
        <w:t xml:space="preserve">. </w:t>
      </w:r>
      <w:r w:rsidRPr="00605EB6">
        <w:t>Ils seraient restés longtemps ainsi</w:t>
      </w:r>
      <w:r w:rsidR="00C474C1">
        <w:t xml:space="preserve">, </w:t>
      </w:r>
      <w:r w:rsidRPr="00605EB6">
        <w:t>en extase</w:t>
      </w:r>
      <w:r w:rsidR="00C474C1">
        <w:t xml:space="preserve">, </w:t>
      </w:r>
      <w:r w:rsidRPr="00605EB6">
        <w:t>si le docteur ne les avait brusquement arrachés à leur contemplation en disant</w:t>
      </w:r>
      <w:r w:rsidR="00C474C1">
        <w:t> :</w:t>
      </w:r>
    </w:p>
    <w:p w14:paraId="1A135B9C" w14:textId="7DA35879" w:rsidR="00C474C1" w:rsidRDefault="0094609C" w:rsidP="00C52F4A">
      <w:r>
        <w:t>— </w:t>
      </w:r>
      <w:r w:rsidR="00C52F4A" w:rsidRPr="00605EB6">
        <w:t>Partons</w:t>
      </w:r>
      <w:r w:rsidR="00C474C1">
        <w:t xml:space="preserve">, </w:t>
      </w:r>
      <w:r w:rsidR="00C52F4A" w:rsidRPr="00605EB6">
        <w:t>messieurs</w:t>
      </w:r>
      <w:r w:rsidR="00C474C1">
        <w:t xml:space="preserve">, </w:t>
      </w:r>
      <w:r w:rsidR="00C52F4A" w:rsidRPr="00605EB6">
        <w:t>partons</w:t>
      </w:r>
      <w:r w:rsidR="00C474C1">
        <w:t>.</w:t>
      </w:r>
    </w:p>
    <w:p w14:paraId="7D97F72B" w14:textId="77777777" w:rsidR="00C474C1" w:rsidRDefault="00C52F4A" w:rsidP="00C52F4A">
      <w:r w:rsidRPr="00605EB6">
        <w:lastRenderedPageBreak/>
        <w:t>On se serra silencieusement les mains</w:t>
      </w:r>
      <w:r w:rsidR="00C474C1">
        <w:t xml:space="preserve">, </w:t>
      </w:r>
      <w:r w:rsidRPr="00605EB6">
        <w:t>puis le docteur prit place dans la voiture de sa malade</w:t>
      </w:r>
      <w:r w:rsidR="00C474C1">
        <w:t xml:space="preserve">, </w:t>
      </w:r>
      <w:r w:rsidRPr="00605EB6">
        <w:t>pendant que le vieillard et le jeune homme montaient dans l</w:t>
      </w:r>
      <w:r w:rsidR="00C474C1">
        <w:t>’</w:t>
      </w:r>
      <w:r w:rsidRPr="00605EB6">
        <w:t>autre voiture</w:t>
      </w:r>
      <w:r w:rsidR="00C474C1">
        <w:t>.</w:t>
      </w:r>
    </w:p>
    <w:p w14:paraId="68C002A4" w14:textId="76732D92" w:rsidR="00C474C1" w:rsidRDefault="0094609C" w:rsidP="00C52F4A">
      <w:r>
        <w:t>— </w:t>
      </w:r>
      <w:r w:rsidR="00C52F4A" w:rsidRPr="00605EB6">
        <w:t>Bonne chance</w:t>
      </w:r>
      <w:r w:rsidR="00C474C1">
        <w:t xml:space="preserve">, </w:t>
      </w:r>
      <w:r w:rsidR="00C52F4A" w:rsidRPr="00605EB6">
        <w:t>monsieur Jacques Vaillant</w:t>
      </w:r>
      <w:r w:rsidR="00C474C1">
        <w:t xml:space="preserve"> ! </w:t>
      </w:r>
      <w:r w:rsidR="00C52F4A" w:rsidRPr="00605EB6">
        <w:t>dit le chef de gare</w:t>
      </w:r>
      <w:r w:rsidR="00C474C1">
        <w:t xml:space="preserve"> ; </w:t>
      </w:r>
      <w:r w:rsidR="00C52F4A" w:rsidRPr="00605EB6">
        <w:t>j</w:t>
      </w:r>
      <w:r w:rsidR="00C474C1">
        <w:t>’</w:t>
      </w:r>
      <w:r w:rsidR="00C52F4A" w:rsidRPr="00605EB6">
        <w:t>espère recevoir</w:t>
      </w:r>
      <w:r w:rsidR="00C474C1">
        <w:t xml:space="preserve">, </w:t>
      </w:r>
      <w:r w:rsidR="00C52F4A" w:rsidRPr="00605EB6">
        <w:t>sinon demain</w:t>
      </w:r>
      <w:r w:rsidR="00C474C1">
        <w:t xml:space="preserve">, </w:t>
      </w:r>
      <w:r w:rsidR="00C52F4A" w:rsidRPr="00605EB6">
        <w:t>mais après-demain</w:t>
      </w:r>
      <w:r w:rsidR="00C474C1">
        <w:t xml:space="preserve">, </w:t>
      </w:r>
      <w:r w:rsidR="00C52F4A" w:rsidRPr="00605EB6">
        <w:t>une bonne nouvelle</w:t>
      </w:r>
      <w:r w:rsidR="00C474C1">
        <w:t>.</w:t>
      </w:r>
    </w:p>
    <w:p w14:paraId="07D67ABD" w14:textId="77777777" w:rsidR="00C474C1" w:rsidRDefault="00C52F4A" w:rsidP="00C52F4A">
      <w:r w:rsidRPr="00605EB6">
        <w:t>Un instant après</w:t>
      </w:r>
      <w:r w:rsidR="00C474C1">
        <w:t xml:space="preserve">, </w:t>
      </w:r>
      <w:r w:rsidRPr="00605EB6">
        <w:t>les deux voitures sortaient de la ville et prenaient la route de Mareille</w:t>
      </w:r>
      <w:r w:rsidR="00C474C1">
        <w:t xml:space="preserve">, </w:t>
      </w:r>
      <w:r w:rsidRPr="00605EB6">
        <w:t>où l</w:t>
      </w:r>
      <w:r w:rsidR="00C474C1">
        <w:t>’</w:t>
      </w:r>
      <w:r w:rsidRPr="00605EB6">
        <w:t>on arriva un peu avant onze heures</w:t>
      </w:r>
      <w:r w:rsidR="00C474C1">
        <w:t>.</w:t>
      </w:r>
    </w:p>
    <w:p w14:paraId="17D04BCF" w14:textId="77777777" w:rsidR="00C474C1" w:rsidRDefault="00C52F4A" w:rsidP="00C52F4A">
      <w:r w:rsidRPr="00605EB6">
        <w:t>La maison du vieux capitaine était éclairée au rez-de-chaussée et à l</w:t>
      </w:r>
      <w:r w:rsidR="00C474C1">
        <w:t>’</w:t>
      </w:r>
      <w:r w:rsidRPr="00605EB6">
        <w:t>étage</w:t>
      </w:r>
      <w:r w:rsidR="00C474C1">
        <w:t xml:space="preserve">. </w:t>
      </w:r>
      <w:r w:rsidRPr="00605EB6">
        <w:t>Gertrude attendait</w:t>
      </w:r>
      <w:r w:rsidR="00C474C1">
        <w:t>.</w:t>
      </w:r>
    </w:p>
    <w:p w14:paraId="67AF8918" w14:textId="77777777" w:rsidR="00C474C1" w:rsidRDefault="00C52F4A" w:rsidP="00C52F4A">
      <w:r w:rsidRPr="00605EB6">
        <w:t>Jeanne fut immédiatement transportée de la voiture dans sa chambre de jeune fille et couchée dans son lit</w:t>
      </w:r>
      <w:r w:rsidR="00C474C1">
        <w:t xml:space="preserve">. </w:t>
      </w:r>
      <w:r w:rsidRPr="00605EB6">
        <w:t>C</w:t>
      </w:r>
      <w:r w:rsidR="00C474C1">
        <w:t>’</w:t>
      </w:r>
      <w:r w:rsidRPr="00605EB6">
        <w:t>est là</w:t>
      </w:r>
      <w:r w:rsidR="00C474C1">
        <w:t xml:space="preserve">, </w:t>
      </w:r>
      <w:r w:rsidRPr="00605EB6">
        <w:t>dans cette chambre gaie</w:t>
      </w:r>
      <w:r w:rsidR="00C474C1">
        <w:t xml:space="preserve">, </w:t>
      </w:r>
      <w:r w:rsidRPr="00605EB6">
        <w:t>où rien n</w:t>
      </w:r>
      <w:r w:rsidR="00C474C1">
        <w:t>’</w:t>
      </w:r>
      <w:r w:rsidRPr="00605EB6">
        <w:t>était changé</w:t>
      </w:r>
      <w:r w:rsidR="00C474C1">
        <w:t xml:space="preserve">, </w:t>
      </w:r>
      <w:r w:rsidRPr="00605EB6">
        <w:t>que Jeanne allait se réveiller le lendemain et voir</w:t>
      </w:r>
      <w:r w:rsidR="00C474C1">
        <w:t xml:space="preserve">, </w:t>
      </w:r>
      <w:r w:rsidRPr="00605EB6">
        <w:t>aussitôt ses yeux ouverts</w:t>
      </w:r>
      <w:r w:rsidR="00C474C1">
        <w:t xml:space="preserve">, </w:t>
      </w:r>
      <w:r w:rsidRPr="00605EB6">
        <w:t>les objets qui lui étaient autrefois familiers</w:t>
      </w:r>
      <w:r w:rsidR="00C474C1">
        <w:t xml:space="preserve">. </w:t>
      </w:r>
      <w:r w:rsidRPr="00605EB6">
        <w:t>Mais quelle serait la suite de ce réveil</w:t>
      </w:r>
      <w:r w:rsidR="00C474C1">
        <w:t> !</w:t>
      </w:r>
    </w:p>
    <w:p w14:paraId="1AFC03BC" w14:textId="77777777" w:rsidR="00C474C1" w:rsidRDefault="00C52F4A" w:rsidP="00C52F4A">
      <w:r w:rsidRPr="00605EB6">
        <w:t>Chasserait-il les ténèbres dans lesquels l</w:t>
      </w:r>
      <w:r w:rsidR="00C474C1">
        <w:t>’</w:t>
      </w:r>
      <w:r w:rsidRPr="00605EB6">
        <w:t>esprit de la jeune fille était enveloppé depuis si longtemps</w:t>
      </w:r>
      <w:r w:rsidR="00C474C1">
        <w:t xml:space="preserve"> ? </w:t>
      </w:r>
      <w:r w:rsidRPr="00605EB6">
        <w:t>Dieu seul le savait</w:t>
      </w:r>
      <w:r w:rsidR="00C474C1">
        <w:t>.</w:t>
      </w:r>
    </w:p>
    <w:p w14:paraId="050D7D49" w14:textId="3C463D32" w:rsidR="00C474C1" w:rsidRDefault="00C474C1" w:rsidP="00C52F4A">
      <w:r>
        <w:t>M. </w:t>
      </w:r>
      <w:r w:rsidR="00C52F4A" w:rsidRPr="00605EB6">
        <w:t>Legendre espérait</w:t>
      </w:r>
      <w:r>
        <w:t xml:space="preserve"> ; </w:t>
      </w:r>
      <w:r w:rsidR="00C52F4A" w:rsidRPr="00605EB6">
        <w:t>mais il espérait seulement</w:t>
      </w:r>
      <w:r>
        <w:t xml:space="preserve">. </w:t>
      </w:r>
      <w:r w:rsidR="00C52F4A" w:rsidRPr="00605EB6">
        <w:t>À toutes les questions que lui adressaient le vieillard</w:t>
      </w:r>
      <w:r>
        <w:t xml:space="preserve">, </w:t>
      </w:r>
      <w:r w:rsidR="00C52F4A" w:rsidRPr="00605EB6">
        <w:t>le jeune homme et même Gertrude</w:t>
      </w:r>
      <w:r>
        <w:t xml:space="preserve">, </w:t>
      </w:r>
      <w:r w:rsidR="00C52F4A" w:rsidRPr="00605EB6">
        <w:t>il répondait invariablement</w:t>
      </w:r>
      <w:r>
        <w:t> :</w:t>
      </w:r>
    </w:p>
    <w:p w14:paraId="2711AAD5" w14:textId="3FA13057" w:rsidR="00C474C1" w:rsidRDefault="0094609C" w:rsidP="00C52F4A">
      <w:r>
        <w:t>— </w:t>
      </w:r>
      <w:r w:rsidR="00C52F4A" w:rsidRPr="00605EB6">
        <w:t>Attendons</w:t>
      </w:r>
      <w:r w:rsidR="00C474C1">
        <w:t xml:space="preserve">. </w:t>
      </w:r>
      <w:r w:rsidR="00C52F4A" w:rsidRPr="00605EB6">
        <w:t>Demain</w:t>
      </w:r>
      <w:r w:rsidR="00C474C1">
        <w:t xml:space="preserve">, </w:t>
      </w:r>
      <w:r w:rsidR="00C52F4A" w:rsidRPr="00605EB6">
        <w:t>demain</w:t>
      </w:r>
      <w:r w:rsidR="00C474C1">
        <w:t> !</w:t>
      </w:r>
    </w:p>
    <w:p w14:paraId="2BFA4C66" w14:textId="77777777" w:rsidR="00C474C1" w:rsidRDefault="00C52F4A" w:rsidP="00C52F4A">
      <w:r w:rsidRPr="00605EB6">
        <w:t>Demain</w:t>
      </w:r>
      <w:r w:rsidR="00C474C1">
        <w:t xml:space="preserve"> ! </w:t>
      </w:r>
      <w:r w:rsidRPr="00605EB6">
        <w:t>Que de choses dans ce seul mot</w:t>
      </w:r>
      <w:r w:rsidR="00C474C1">
        <w:t xml:space="preserve"> ! </w:t>
      </w:r>
      <w:r w:rsidRPr="00605EB6">
        <w:t>Demain</w:t>
      </w:r>
      <w:r w:rsidR="00C474C1">
        <w:t xml:space="preserve">, </w:t>
      </w:r>
      <w:r w:rsidRPr="00605EB6">
        <w:t>c</w:t>
      </w:r>
      <w:r w:rsidR="00C474C1">
        <w:t>’</w:t>
      </w:r>
      <w:r w:rsidRPr="00605EB6">
        <w:t>était l</w:t>
      </w:r>
      <w:r w:rsidR="00C474C1">
        <w:t>’</w:t>
      </w:r>
      <w:r w:rsidRPr="00605EB6">
        <w:t>inconnu</w:t>
      </w:r>
      <w:r w:rsidR="00C474C1">
        <w:t xml:space="preserve"> : </w:t>
      </w:r>
      <w:r w:rsidRPr="00605EB6">
        <w:t>le sourire ou les larmes</w:t>
      </w:r>
      <w:r w:rsidR="00C474C1">
        <w:t xml:space="preserve">, </w:t>
      </w:r>
      <w:r w:rsidRPr="00605EB6">
        <w:t>le jour radieux ou la nuit sombre</w:t>
      </w:r>
      <w:r w:rsidR="00C474C1">
        <w:t xml:space="preserve">, </w:t>
      </w:r>
      <w:r w:rsidRPr="00605EB6">
        <w:t>la joie ou la douleur</w:t>
      </w:r>
      <w:r w:rsidR="00C474C1">
        <w:t xml:space="preserve">, </w:t>
      </w:r>
      <w:r w:rsidRPr="00605EB6">
        <w:t>les cris joyeux ou les cris de désespoir</w:t>
      </w:r>
      <w:r w:rsidR="00C474C1">
        <w:t xml:space="preserve">, </w:t>
      </w:r>
      <w:r w:rsidRPr="00605EB6">
        <w:t>la vie ou la mort</w:t>
      </w:r>
      <w:r w:rsidR="00C474C1">
        <w:t> !</w:t>
      </w:r>
    </w:p>
    <w:p w14:paraId="23E4CD98" w14:textId="77777777" w:rsidR="00C474C1" w:rsidRDefault="00C52F4A" w:rsidP="00C52F4A">
      <w:r w:rsidRPr="00605EB6">
        <w:lastRenderedPageBreak/>
        <w:t>Oh</w:t>
      </w:r>
      <w:r w:rsidR="00C474C1">
        <w:t xml:space="preserve"> ! </w:t>
      </w:r>
      <w:r w:rsidRPr="00605EB6">
        <w:t>comme elle allait être longue</w:t>
      </w:r>
      <w:r w:rsidR="00C474C1">
        <w:t xml:space="preserve">, </w:t>
      </w:r>
      <w:r w:rsidRPr="00605EB6">
        <w:t>cette nuit de perplexité et d</w:t>
      </w:r>
      <w:r w:rsidR="00C474C1">
        <w:t>’</w:t>
      </w:r>
      <w:r w:rsidRPr="00605EB6">
        <w:t>angoisses</w:t>
      </w:r>
      <w:r w:rsidR="00C474C1">
        <w:t> !</w:t>
      </w:r>
    </w:p>
    <w:p w14:paraId="4AFEE47D" w14:textId="77777777" w:rsidR="00C474C1" w:rsidRDefault="00C52F4A" w:rsidP="00C52F4A">
      <w:r w:rsidRPr="00605EB6">
        <w:t>Dors</w:t>
      </w:r>
      <w:r w:rsidR="00C474C1">
        <w:t xml:space="preserve">, </w:t>
      </w:r>
      <w:r w:rsidRPr="00605EB6">
        <w:t>pauvre Jeanne</w:t>
      </w:r>
      <w:r w:rsidR="00C474C1">
        <w:t xml:space="preserve">, </w:t>
      </w:r>
      <w:r w:rsidRPr="00605EB6">
        <w:t>dors sous le toit d</w:t>
      </w:r>
      <w:r w:rsidR="00C474C1">
        <w:t>’</w:t>
      </w:r>
      <w:r w:rsidRPr="00605EB6">
        <w:t>où le malheur t</w:t>
      </w:r>
      <w:r w:rsidR="00C474C1">
        <w:t>’</w:t>
      </w:r>
      <w:r w:rsidRPr="00605EB6">
        <w:t>a chassée</w:t>
      </w:r>
      <w:r w:rsidR="00C474C1">
        <w:t xml:space="preserve">… </w:t>
      </w:r>
      <w:r w:rsidRPr="00605EB6">
        <w:t>Dors</w:t>
      </w:r>
      <w:r w:rsidR="00C474C1">
        <w:t xml:space="preserve">, </w:t>
      </w:r>
      <w:r w:rsidRPr="00605EB6">
        <w:t>ton père et ton fiancé veillent</w:t>
      </w:r>
      <w:r w:rsidR="00C474C1">
        <w:t xml:space="preserve">. </w:t>
      </w:r>
      <w:r w:rsidRPr="00605EB6">
        <w:t>Ils ne dormiront pas</w:t>
      </w:r>
      <w:r w:rsidR="00C474C1">
        <w:t xml:space="preserve">, </w:t>
      </w:r>
      <w:r w:rsidRPr="00605EB6">
        <w:t>eux</w:t>
      </w:r>
      <w:r w:rsidR="00C474C1">
        <w:t>.</w:t>
      </w:r>
    </w:p>
    <w:p w14:paraId="506DA194" w14:textId="77777777" w:rsidR="00C474C1" w:rsidRDefault="00C52F4A" w:rsidP="00C52F4A">
      <w:r w:rsidRPr="00605EB6">
        <w:t>Ils attendent demain</w:t>
      </w:r>
      <w:r w:rsidR="00C474C1">
        <w:t> !</w:t>
      </w:r>
    </w:p>
    <w:p w14:paraId="41AD4F5C" w14:textId="2F905DDD" w:rsidR="00C52F4A" w:rsidRPr="00605EB6" w:rsidRDefault="00C52F4A" w:rsidP="00C474C1">
      <w:pPr>
        <w:pStyle w:val="Titre2"/>
      </w:pPr>
      <w:bookmarkStart w:id="104" w:name="_Toc197617949"/>
      <w:r w:rsidRPr="00605EB6">
        <w:lastRenderedPageBreak/>
        <w:t>XXVI</w:t>
      </w:r>
      <w:r w:rsidRPr="00605EB6">
        <w:br/>
      </w:r>
      <w:r w:rsidRPr="00605EB6">
        <w:br/>
        <w:t>LE RÉVEIL DE JEANNE</w:t>
      </w:r>
      <w:bookmarkEnd w:id="104"/>
    </w:p>
    <w:p w14:paraId="7C68834A" w14:textId="77777777" w:rsidR="00C474C1" w:rsidRDefault="00C52F4A" w:rsidP="00C52F4A">
      <w:r w:rsidRPr="00605EB6">
        <w:t>Le docteur Legendre connaissait parfaitement la puissance et les effets du narcotique qu</w:t>
      </w:r>
      <w:r w:rsidR="00C474C1">
        <w:t>’</w:t>
      </w:r>
      <w:r w:rsidRPr="00605EB6">
        <w:t>il avait fait prendre à sa malade</w:t>
      </w:r>
      <w:r w:rsidR="00C474C1">
        <w:t>.</w:t>
      </w:r>
    </w:p>
    <w:p w14:paraId="1A596FCF" w14:textId="77777777" w:rsidR="00C474C1" w:rsidRDefault="00C52F4A" w:rsidP="00C52F4A">
      <w:r w:rsidRPr="00605EB6">
        <w:t>Il était très important que Jeanne arrivât à Mareille endormie</w:t>
      </w:r>
      <w:r w:rsidR="00C474C1">
        <w:t xml:space="preserve">, </w:t>
      </w:r>
      <w:r w:rsidRPr="00605EB6">
        <w:t>afin de se trouver dans sa chambre</w:t>
      </w:r>
      <w:r w:rsidR="00C474C1">
        <w:t xml:space="preserve">, </w:t>
      </w:r>
      <w:r w:rsidRPr="00605EB6">
        <w:t>à son réveil</w:t>
      </w:r>
      <w:r w:rsidR="00C474C1">
        <w:t xml:space="preserve">, </w:t>
      </w:r>
      <w:r w:rsidRPr="00605EB6">
        <w:t>sans qu</w:t>
      </w:r>
      <w:r w:rsidR="00C474C1">
        <w:t>’</w:t>
      </w:r>
      <w:r w:rsidRPr="00605EB6">
        <w:t>elle pût se douter qu</w:t>
      </w:r>
      <w:r w:rsidR="00C474C1">
        <w:t>’</w:t>
      </w:r>
      <w:r w:rsidRPr="00605EB6">
        <w:t>on l</w:t>
      </w:r>
      <w:r w:rsidR="00C474C1">
        <w:t>’</w:t>
      </w:r>
      <w:r w:rsidRPr="00605EB6">
        <w:t>y avait amenée</w:t>
      </w:r>
      <w:r w:rsidR="00C474C1">
        <w:t xml:space="preserve">. </w:t>
      </w:r>
      <w:r w:rsidRPr="00605EB6">
        <w:t>En agissant ainsi</w:t>
      </w:r>
      <w:r w:rsidR="00C474C1">
        <w:t xml:space="preserve">, </w:t>
      </w:r>
      <w:r w:rsidRPr="00605EB6">
        <w:t>rien n</w:t>
      </w:r>
      <w:r w:rsidR="00C474C1">
        <w:t>’</w:t>
      </w:r>
      <w:r w:rsidRPr="00605EB6">
        <w:t>étant négligé</w:t>
      </w:r>
      <w:r w:rsidR="00C474C1">
        <w:t xml:space="preserve">, </w:t>
      </w:r>
      <w:r w:rsidRPr="00605EB6">
        <w:t>d</w:t>
      </w:r>
      <w:r w:rsidR="00C474C1">
        <w:t>’</w:t>
      </w:r>
      <w:r w:rsidRPr="00605EB6">
        <w:t>ailleurs</w:t>
      </w:r>
      <w:r w:rsidR="00C474C1">
        <w:t xml:space="preserve">, </w:t>
      </w:r>
      <w:r w:rsidRPr="00605EB6">
        <w:t>pour que l</w:t>
      </w:r>
      <w:r w:rsidR="00C474C1">
        <w:t>’</w:t>
      </w:r>
      <w:r w:rsidRPr="00605EB6">
        <w:t>illusion de la jeune fille fût complète</w:t>
      </w:r>
      <w:r w:rsidR="00C474C1">
        <w:t xml:space="preserve">, </w:t>
      </w:r>
      <w:r w:rsidRPr="00605EB6">
        <w:t>il y avait lieu d</w:t>
      </w:r>
      <w:r w:rsidR="00C474C1">
        <w:t>’</w:t>
      </w:r>
      <w:r w:rsidRPr="00605EB6">
        <w:t>espérer qu</w:t>
      </w:r>
      <w:r w:rsidR="00C474C1">
        <w:t>’</w:t>
      </w:r>
      <w:r w:rsidRPr="00605EB6">
        <w:t>en sortant de son sommeil Jeanne croirait avoir eu un horrible cauchemar</w:t>
      </w:r>
      <w:r w:rsidR="00C474C1">
        <w:t xml:space="preserve">, </w:t>
      </w:r>
      <w:r w:rsidRPr="00605EB6">
        <w:t>dont le terrible souvenir serait lui-même prêt à s</w:t>
      </w:r>
      <w:r w:rsidR="00C474C1">
        <w:t>’</w:t>
      </w:r>
      <w:r w:rsidRPr="00605EB6">
        <w:t>effacer</w:t>
      </w:r>
      <w:r w:rsidR="00C474C1">
        <w:t>.</w:t>
      </w:r>
    </w:p>
    <w:p w14:paraId="7FA35C18" w14:textId="77777777" w:rsidR="00C474C1" w:rsidRDefault="00C52F4A" w:rsidP="00C52F4A">
      <w:r w:rsidRPr="00605EB6">
        <w:t>C</w:t>
      </w:r>
      <w:r w:rsidR="00C474C1">
        <w:t>’</w:t>
      </w:r>
      <w:r w:rsidRPr="00605EB6">
        <w:t>est pendant le trajet de Nancy à Épinal que le docteur avait résolu de faire prendre le narcotique à la jeune fille</w:t>
      </w:r>
      <w:r w:rsidR="00C474C1">
        <w:t xml:space="preserve"> ; </w:t>
      </w:r>
      <w:r w:rsidRPr="00605EB6">
        <w:t>mais Jeanne lui ayant demandé à boire avant de monter dans le train</w:t>
      </w:r>
      <w:r w:rsidR="00C474C1">
        <w:t xml:space="preserve">, </w:t>
      </w:r>
      <w:r w:rsidRPr="00605EB6">
        <w:t>il n</w:t>
      </w:r>
      <w:r w:rsidR="00C474C1">
        <w:t>’</w:t>
      </w:r>
      <w:r w:rsidRPr="00605EB6">
        <w:t>avait pas hésité à lui faire avaler le contenu de la petite fiole deux heures plus tôt</w:t>
      </w:r>
      <w:r w:rsidR="00C474C1">
        <w:t>.</w:t>
      </w:r>
    </w:p>
    <w:p w14:paraId="5BDCF027" w14:textId="60E88357" w:rsidR="00C474C1" w:rsidRDefault="00C52F4A" w:rsidP="00C52F4A">
      <w:r w:rsidRPr="00605EB6">
        <w:t xml:space="preserve">Suivant le calcul de </w:t>
      </w:r>
      <w:r w:rsidR="00C474C1">
        <w:t>M. </w:t>
      </w:r>
      <w:r w:rsidRPr="00605EB6">
        <w:t>Legendre</w:t>
      </w:r>
      <w:r w:rsidR="00C474C1">
        <w:t xml:space="preserve">, </w:t>
      </w:r>
      <w:r w:rsidRPr="00605EB6">
        <w:t>qui avait lui-même préparé la liqueur jaune</w:t>
      </w:r>
      <w:r w:rsidR="00C474C1">
        <w:t xml:space="preserve">, </w:t>
      </w:r>
      <w:r w:rsidRPr="00605EB6">
        <w:t>et malgré le mélange d</w:t>
      </w:r>
      <w:r w:rsidR="00C474C1">
        <w:t>’</w:t>
      </w:r>
      <w:r w:rsidRPr="00605EB6">
        <w:t>eau et de vin</w:t>
      </w:r>
      <w:r w:rsidR="00C474C1">
        <w:t xml:space="preserve">, </w:t>
      </w:r>
      <w:r w:rsidRPr="00605EB6">
        <w:t>le sommeil devait durer environ seize heures</w:t>
      </w:r>
      <w:r w:rsidR="00C474C1">
        <w:t xml:space="preserve">. </w:t>
      </w:r>
      <w:r w:rsidRPr="00605EB6">
        <w:t>Le narcotique ayant été absorbé à quatre heures quinze minutes</w:t>
      </w:r>
      <w:r w:rsidR="00C474C1">
        <w:t xml:space="preserve">, </w:t>
      </w:r>
      <w:r w:rsidRPr="00605EB6">
        <w:t>le soir</w:t>
      </w:r>
      <w:r w:rsidR="00C474C1">
        <w:t xml:space="preserve">, </w:t>
      </w:r>
      <w:r w:rsidRPr="00605EB6">
        <w:t>c</w:t>
      </w:r>
      <w:r w:rsidR="00C474C1">
        <w:t>’</w:t>
      </w:r>
      <w:r w:rsidRPr="00605EB6">
        <w:t>était donc vers huit heures</w:t>
      </w:r>
      <w:r w:rsidR="00C474C1">
        <w:t xml:space="preserve">, </w:t>
      </w:r>
      <w:r w:rsidRPr="00605EB6">
        <w:t>le lendemain matin</w:t>
      </w:r>
      <w:r w:rsidR="00C474C1">
        <w:t xml:space="preserve">, </w:t>
      </w:r>
      <w:r w:rsidRPr="00605EB6">
        <w:t>comme l</w:t>
      </w:r>
      <w:r w:rsidR="00C474C1">
        <w:t>’</w:t>
      </w:r>
      <w:r w:rsidRPr="00605EB6">
        <w:t>avait annoncé le docteur</w:t>
      </w:r>
      <w:r w:rsidR="00C474C1">
        <w:t xml:space="preserve">, </w:t>
      </w:r>
      <w:r w:rsidRPr="00605EB6">
        <w:t>que Jeanne devait se réveiller</w:t>
      </w:r>
      <w:r w:rsidR="00C474C1">
        <w:t>.</w:t>
      </w:r>
    </w:p>
    <w:p w14:paraId="08EE6A3C" w14:textId="77777777" w:rsidR="00C474C1" w:rsidRDefault="00C52F4A" w:rsidP="00C52F4A">
      <w:r w:rsidRPr="00605EB6">
        <w:t>Dès six heures</w:t>
      </w:r>
      <w:r w:rsidR="00C474C1">
        <w:t xml:space="preserve">, </w:t>
      </w:r>
      <w:r w:rsidRPr="00605EB6">
        <w:t>chacun était à son poste</w:t>
      </w:r>
      <w:r w:rsidR="00C474C1">
        <w:t xml:space="preserve">. </w:t>
      </w:r>
      <w:r w:rsidRPr="00605EB6">
        <w:t>Le docteur et Jacques Vaillant dans la chambre de celui-ci</w:t>
      </w:r>
      <w:r w:rsidR="00C474C1">
        <w:t xml:space="preserve">, </w:t>
      </w:r>
      <w:r w:rsidRPr="00605EB6">
        <w:t>l</w:t>
      </w:r>
      <w:r w:rsidR="00C474C1">
        <w:t>’</w:t>
      </w:r>
      <w:r w:rsidRPr="00605EB6">
        <w:t>oreille tendue</w:t>
      </w:r>
      <w:r w:rsidR="00C474C1">
        <w:t xml:space="preserve">, </w:t>
      </w:r>
      <w:r w:rsidRPr="00605EB6">
        <w:t>prête à entendre le moindre bruit</w:t>
      </w:r>
      <w:r w:rsidR="00C474C1">
        <w:t>.</w:t>
      </w:r>
    </w:p>
    <w:p w14:paraId="459E0E07" w14:textId="77777777" w:rsidR="00C474C1" w:rsidRDefault="00C52F4A" w:rsidP="00C52F4A">
      <w:r w:rsidRPr="00605EB6">
        <w:lastRenderedPageBreak/>
        <w:t>Le ruban avait reparu à la boutonnière de la redingote du vieillard</w:t>
      </w:r>
      <w:r w:rsidR="00C474C1">
        <w:t>.</w:t>
      </w:r>
    </w:p>
    <w:p w14:paraId="49EEF675" w14:textId="77777777" w:rsidR="00C474C1" w:rsidRDefault="00C52F4A" w:rsidP="00C52F4A">
      <w:r w:rsidRPr="00605EB6">
        <w:t>Gertrude</w:t>
      </w:r>
      <w:r w:rsidR="00C474C1">
        <w:t xml:space="preserve">, </w:t>
      </w:r>
      <w:r w:rsidRPr="00605EB6">
        <w:t>dans sa cuisine</w:t>
      </w:r>
      <w:r w:rsidR="00C474C1">
        <w:t xml:space="preserve">, </w:t>
      </w:r>
      <w:r w:rsidRPr="00605EB6">
        <w:t>préparait le déjeuner</w:t>
      </w:r>
      <w:r w:rsidR="00C474C1">
        <w:t xml:space="preserve">. </w:t>
      </w:r>
      <w:r w:rsidRPr="00605EB6">
        <w:t>Le lait était déjà sur un feu doux et le pain coupé</w:t>
      </w:r>
      <w:r w:rsidR="00C474C1">
        <w:t xml:space="preserve">, </w:t>
      </w:r>
      <w:r w:rsidRPr="00605EB6">
        <w:t>prêt à être mis sur le gril</w:t>
      </w:r>
      <w:r w:rsidR="00C474C1">
        <w:t>.</w:t>
      </w:r>
    </w:p>
    <w:p w14:paraId="77B67B1D" w14:textId="77777777" w:rsidR="00C474C1" w:rsidRDefault="00C52F4A" w:rsidP="00C52F4A">
      <w:r w:rsidRPr="00605EB6">
        <w:t>Jacques Grandin attendait dans le jardin sous la fenêtre de Jeanne</w:t>
      </w:r>
      <w:r w:rsidR="00C474C1">
        <w:t xml:space="preserve">. </w:t>
      </w:r>
      <w:r w:rsidRPr="00605EB6">
        <w:t>Il ne portait ni son uniforme de lieutenant de hussards</w:t>
      </w:r>
      <w:r w:rsidR="00C474C1">
        <w:t xml:space="preserve">, </w:t>
      </w:r>
      <w:r w:rsidRPr="00605EB6">
        <w:t>ni le costume bourgeois</w:t>
      </w:r>
      <w:r w:rsidR="00C474C1">
        <w:t xml:space="preserve"> ; </w:t>
      </w:r>
      <w:r w:rsidRPr="00605EB6">
        <w:t>il avait endossé</w:t>
      </w:r>
      <w:r w:rsidR="00C474C1">
        <w:t xml:space="preserve">, </w:t>
      </w:r>
      <w:r w:rsidRPr="00605EB6">
        <w:t>pour la circonstance</w:t>
      </w:r>
      <w:r w:rsidR="00C474C1">
        <w:t xml:space="preserve">, </w:t>
      </w:r>
      <w:r w:rsidRPr="00605EB6">
        <w:t>son ancien uniforme de dragon</w:t>
      </w:r>
      <w:r w:rsidR="00C474C1">
        <w:t xml:space="preserve">, </w:t>
      </w:r>
      <w:r w:rsidRPr="00605EB6">
        <w:t>petite tenue</w:t>
      </w:r>
      <w:r w:rsidR="00C474C1">
        <w:t xml:space="preserve">, </w:t>
      </w:r>
      <w:r w:rsidRPr="00605EB6">
        <w:t>avec les galons de maréchal des logis</w:t>
      </w:r>
      <w:r w:rsidR="00C474C1">
        <w:t>.</w:t>
      </w:r>
    </w:p>
    <w:p w14:paraId="007BE553" w14:textId="77777777" w:rsidR="00C474C1" w:rsidRDefault="00C52F4A" w:rsidP="00C52F4A">
      <w:r w:rsidRPr="00605EB6">
        <w:t>Fidèle</w:t>
      </w:r>
      <w:r w:rsidR="00C474C1">
        <w:t xml:space="preserve">, </w:t>
      </w:r>
      <w:r w:rsidRPr="00605EB6">
        <w:t>lui aussi</w:t>
      </w:r>
      <w:r w:rsidR="00C474C1">
        <w:t xml:space="preserve">, </w:t>
      </w:r>
      <w:r w:rsidRPr="00605EB6">
        <w:t>était à son poste</w:t>
      </w:r>
      <w:r w:rsidR="00C474C1">
        <w:t xml:space="preserve"> ; </w:t>
      </w:r>
      <w:r w:rsidRPr="00605EB6">
        <w:t>mais il ne remplissait plus très bien son rôle</w:t>
      </w:r>
      <w:r w:rsidR="00C474C1">
        <w:t xml:space="preserve">. </w:t>
      </w:r>
      <w:r w:rsidRPr="00605EB6">
        <w:t>Au lieu d</w:t>
      </w:r>
      <w:r w:rsidR="00C474C1">
        <w:t>’</w:t>
      </w:r>
      <w:r w:rsidRPr="00605EB6">
        <w:t>être couché tranquillement sur le lit de Jeanne</w:t>
      </w:r>
      <w:r w:rsidR="00C474C1">
        <w:t xml:space="preserve">, </w:t>
      </w:r>
      <w:r w:rsidRPr="00605EB6">
        <w:t>à la place où il dormait toutes les nuits</w:t>
      </w:r>
      <w:r w:rsidR="00C474C1">
        <w:t xml:space="preserve">, </w:t>
      </w:r>
      <w:r w:rsidRPr="00605EB6">
        <w:t>il gambadait dans la chambre</w:t>
      </w:r>
      <w:r w:rsidR="00C474C1">
        <w:t xml:space="preserve">, </w:t>
      </w:r>
      <w:r w:rsidRPr="00605EB6">
        <w:t>grattait aux deux portes</w:t>
      </w:r>
      <w:r w:rsidR="00C474C1">
        <w:t xml:space="preserve">, </w:t>
      </w:r>
      <w:r w:rsidRPr="00605EB6">
        <w:t>espérant qu</w:t>
      </w:r>
      <w:r w:rsidR="00C474C1">
        <w:t>’</w:t>
      </w:r>
      <w:r w:rsidRPr="00605EB6">
        <w:t>on lui ouvrirait</w:t>
      </w:r>
      <w:r w:rsidR="00C474C1">
        <w:t xml:space="preserve">, </w:t>
      </w:r>
      <w:r w:rsidRPr="00605EB6">
        <w:t>et de temps à autre</w:t>
      </w:r>
      <w:r w:rsidR="00C474C1">
        <w:t xml:space="preserve">, </w:t>
      </w:r>
      <w:r w:rsidRPr="00605EB6">
        <w:t>l</w:t>
      </w:r>
      <w:r w:rsidR="00C474C1">
        <w:t>’</w:t>
      </w:r>
      <w:r w:rsidRPr="00605EB6">
        <w:t>impatient</w:t>
      </w:r>
      <w:r w:rsidR="00C474C1">
        <w:t xml:space="preserve">, </w:t>
      </w:r>
      <w:r w:rsidRPr="00605EB6">
        <w:t>donnait de la voix</w:t>
      </w:r>
      <w:r w:rsidR="00C474C1">
        <w:t> :</w:t>
      </w:r>
    </w:p>
    <w:p w14:paraId="619CE3FF" w14:textId="10923576" w:rsidR="00C474C1" w:rsidRDefault="0094609C" w:rsidP="00C52F4A">
      <w:r>
        <w:t>— </w:t>
      </w:r>
      <w:r w:rsidR="00C52F4A" w:rsidRPr="00605EB6">
        <w:t>Ouah</w:t>
      </w:r>
      <w:r w:rsidR="00C474C1">
        <w:t xml:space="preserve"> ! </w:t>
      </w:r>
      <w:r w:rsidR="00C52F4A" w:rsidRPr="00605EB6">
        <w:t>ouah</w:t>
      </w:r>
      <w:r w:rsidR="00C474C1">
        <w:t> !</w:t>
      </w:r>
    </w:p>
    <w:p w14:paraId="6A506128" w14:textId="77777777" w:rsidR="00C474C1" w:rsidRDefault="00C52F4A" w:rsidP="00C52F4A">
      <w:r w:rsidRPr="00605EB6">
        <w:t>D</w:t>
      </w:r>
      <w:r w:rsidR="00C474C1">
        <w:t>’</w:t>
      </w:r>
      <w:r w:rsidRPr="00605EB6">
        <w:t>abord</w:t>
      </w:r>
      <w:r w:rsidR="00C474C1">
        <w:t xml:space="preserve">, </w:t>
      </w:r>
      <w:r w:rsidRPr="00605EB6">
        <w:t>cela avait beaucoup inquiété Jacques Vaillant</w:t>
      </w:r>
      <w:r w:rsidR="00C474C1">
        <w:t xml:space="preserve">. </w:t>
      </w:r>
      <w:r w:rsidRPr="00605EB6">
        <w:t>Mais le docteur le rassura en lui disant</w:t>
      </w:r>
      <w:r w:rsidR="00C474C1">
        <w:t> :</w:t>
      </w:r>
    </w:p>
    <w:p w14:paraId="71C4753E" w14:textId="77401144" w:rsidR="00C474C1" w:rsidRDefault="0094609C" w:rsidP="00C52F4A">
      <w:r>
        <w:t>— </w:t>
      </w:r>
      <w:r w:rsidR="00C52F4A" w:rsidRPr="00605EB6">
        <w:t>Laissez-le faire</w:t>
      </w:r>
      <w:r w:rsidR="00C474C1">
        <w:t xml:space="preserve">. </w:t>
      </w:r>
      <w:r w:rsidR="00C52F4A" w:rsidRPr="00605EB6">
        <w:t>Ce qu</w:t>
      </w:r>
      <w:r w:rsidR="00C474C1">
        <w:t>’</w:t>
      </w:r>
      <w:r w:rsidR="00C52F4A" w:rsidRPr="00605EB6">
        <w:t>il importe</w:t>
      </w:r>
      <w:r w:rsidR="00C474C1">
        <w:t xml:space="preserve">, </w:t>
      </w:r>
      <w:r w:rsidR="00C52F4A" w:rsidRPr="00605EB6">
        <w:t>c</w:t>
      </w:r>
      <w:r w:rsidR="00C474C1">
        <w:t>’</w:t>
      </w:r>
      <w:r w:rsidR="00C52F4A" w:rsidRPr="00605EB6">
        <w:t>est que le chien soit une des choses qui frapperont les yeux de Jeanne à son réveil</w:t>
      </w:r>
      <w:r w:rsidR="00C474C1">
        <w:t>.</w:t>
      </w:r>
    </w:p>
    <w:p w14:paraId="6915395E" w14:textId="77777777" w:rsidR="00C474C1" w:rsidRDefault="00C52F4A" w:rsidP="00C52F4A">
      <w:r w:rsidRPr="00605EB6">
        <w:t>Huit heures sonnèrent</w:t>
      </w:r>
      <w:r w:rsidR="00C474C1">
        <w:t xml:space="preserve">. </w:t>
      </w:r>
      <w:r w:rsidRPr="00605EB6">
        <w:t>Jacques Vaillant était blanc comme un suaire et tremblait de tous ses membres</w:t>
      </w:r>
      <w:r w:rsidR="00C474C1">
        <w:t xml:space="preserve">. </w:t>
      </w:r>
      <w:r w:rsidRPr="00605EB6">
        <w:t>Tout à coup ses jambes fléchirent et il s</w:t>
      </w:r>
      <w:r w:rsidR="00C474C1">
        <w:t>’</w:t>
      </w:r>
      <w:r w:rsidRPr="00605EB6">
        <w:t>affaissa sur un siège</w:t>
      </w:r>
      <w:r w:rsidR="00C474C1">
        <w:t>.</w:t>
      </w:r>
    </w:p>
    <w:p w14:paraId="2B2B01EE" w14:textId="7FD00806" w:rsidR="00C474C1" w:rsidRDefault="0094609C" w:rsidP="00C52F4A">
      <w:r>
        <w:t>— </w:t>
      </w:r>
      <w:r w:rsidR="00C52F4A" w:rsidRPr="00605EB6">
        <w:t>Du courage et de la force</w:t>
      </w:r>
      <w:r w:rsidR="00C474C1">
        <w:t xml:space="preserve">, </w:t>
      </w:r>
      <w:r w:rsidR="00C52F4A" w:rsidRPr="00605EB6">
        <w:t>monsieur</w:t>
      </w:r>
      <w:r w:rsidR="00C474C1">
        <w:t xml:space="preserve"> ! </w:t>
      </w:r>
      <w:r w:rsidR="00C52F4A" w:rsidRPr="00605EB6">
        <w:t>lui dit à voix basse le docteur</w:t>
      </w:r>
      <w:r w:rsidR="00C474C1">
        <w:t xml:space="preserve"> ; </w:t>
      </w:r>
      <w:r w:rsidR="00C52F4A" w:rsidRPr="00605EB6">
        <w:t>dans un instant vous aurez à parler</w:t>
      </w:r>
      <w:r w:rsidR="00C474C1">
        <w:t xml:space="preserve">, </w:t>
      </w:r>
      <w:r w:rsidR="00C52F4A" w:rsidRPr="00605EB6">
        <w:t>et il ne faut pas que votre voix tremble</w:t>
      </w:r>
      <w:r w:rsidR="00C474C1">
        <w:t>.</w:t>
      </w:r>
    </w:p>
    <w:p w14:paraId="133893FE" w14:textId="77777777" w:rsidR="00C474C1" w:rsidRDefault="00C52F4A" w:rsidP="00C52F4A">
      <w:r w:rsidRPr="00605EB6">
        <w:t>Ces paroles produisirent l</w:t>
      </w:r>
      <w:r w:rsidR="00C474C1">
        <w:t>’</w:t>
      </w:r>
      <w:r w:rsidRPr="00605EB6">
        <w:t>effet d</w:t>
      </w:r>
      <w:r w:rsidR="00C474C1">
        <w:t>’</w:t>
      </w:r>
      <w:r w:rsidRPr="00605EB6">
        <w:t>un coup de fouet</w:t>
      </w:r>
      <w:r w:rsidR="00C474C1">
        <w:t>.</w:t>
      </w:r>
    </w:p>
    <w:p w14:paraId="0F311168" w14:textId="77777777" w:rsidR="00C474C1" w:rsidRDefault="00C52F4A" w:rsidP="00C52F4A">
      <w:r w:rsidRPr="00605EB6">
        <w:lastRenderedPageBreak/>
        <w:t>Le vieillard se redressa aussitôt</w:t>
      </w:r>
      <w:r w:rsidR="00C474C1">
        <w:t>.</w:t>
      </w:r>
    </w:p>
    <w:p w14:paraId="7F297DEB" w14:textId="663166DE" w:rsidR="00C474C1" w:rsidRDefault="0094609C" w:rsidP="00C52F4A">
      <w:r>
        <w:t>— </w:t>
      </w:r>
      <w:r w:rsidR="00C52F4A" w:rsidRPr="00605EB6">
        <w:t>C</w:t>
      </w:r>
      <w:r w:rsidR="00C474C1">
        <w:t>’</w:t>
      </w:r>
      <w:r w:rsidR="00C52F4A" w:rsidRPr="00605EB6">
        <w:t>est passé</w:t>
      </w:r>
      <w:r w:rsidR="00C474C1">
        <w:t xml:space="preserve">, </w:t>
      </w:r>
      <w:r w:rsidR="00C52F4A" w:rsidRPr="00605EB6">
        <w:t>répondit-il</w:t>
      </w:r>
      <w:r w:rsidR="00C474C1">
        <w:t xml:space="preserve"> ; </w:t>
      </w:r>
      <w:r w:rsidR="00C52F4A" w:rsidRPr="00605EB6">
        <w:t>maintenant je serai fort</w:t>
      </w:r>
      <w:r w:rsidR="00C474C1">
        <w:t>.</w:t>
      </w:r>
    </w:p>
    <w:p w14:paraId="5F56BD07" w14:textId="77777777" w:rsidR="00C474C1" w:rsidRDefault="00C52F4A" w:rsidP="00C52F4A">
      <w:r w:rsidRPr="00605EB6">
        <w:t>Ils attendirent encore dix minutes</w:t>
      </w:r>
      <w:r w:rsidR="00C474C1">
        <w:t xml:space="preserve">, </w:t>
      </w:r>
      <w:r w:rsidRPr="00605EB6">
        <w:t>le docteur ayant l</w:t>
      </w:r>
      <w:r w:rsidR="00C474C1">
        <w:t>’</w:t>
      </w:r>
      <w:r w:rsidRPr="00605EB6">
        <w:t>oreille collée contre la porte</w:t>
      </w:r>
      <w:r w:rsidR="00C474C1">
        <w:t xml:space="preserve">. </w:t>
      </w:r>
      <w:r w:rsidRPr="00605EB6">
        <w:t>Il entendit un long soupir</w:t>
      </w:r>
      <w:r w:rsidR="00C474C1">
        <w:t xml:space="preserve">, </w:t>
      </w:r>
      <w:r w:rsidRPr="00605EB6">
        <w:t>qui fut suivi d</w:t>
      </w:r>
      <w:r w:rsidR="00C474C1">
        <w:t>’</w:t>
      </w:r>
      <w:r w:rsidRPr="00605EB6">
        <w:t>un bâillement</w:t>
      </w:r>
      <w:r w:rsidR="00C474C1">
        <w:t>.</w:t>
      </w:r>
    </w:p>
    <w:p w14:paraId="69341A26" w14:textId="22C784F2" w:rsidR="00C474C1" w:rsidRDefault="0094609C" w:rsidP="00C52F4A">
      <w:r>
        <w:t>— </w:t>
      </w:r>
      <w:r w:rsidR="00C52F4A" w:rsidRPr="00605EB6">
        <w:t>L</w:t>
      </w:r>
      <w:r w:rsidR="00C474C1">
        <w:t>’</w:t>
      </w:r>
      <w:r w:rsidR="00C52F4A" w:rsidRPr="00605EB6">
        <w:t>instant approche</w:t>
      </w:r>
      <w:r w:rsidR="00C474C1">
        <w:t xml:space="preserve">, </w:t>
      </w:r>
      <w:r w:rsidR="00C52F4A" w:rsidRPr="00605EB6">
        <w:t>dit-il</w:t>
      </w:r>
      <w:r w:rsidR="00C474C1">
        <w:t>.</w:t>
      </w:r>
    </w:p>
    <w:p w14:paraId="2A47E17A" w14:textId="77777777" w:rsidR="00C474C1" w:rsidRDefault="00C52F4A" w:rsidP="00C52F4A">
      <w:r w:rsidRPr="00605EB6">
        <w:t>Jeanne se retourna</w:t>
      </w:r>
      <w:r w:rsidR="00C474C1">
        <w:t xml:space="preserve">, </w:t>
      </w:r>
      <w:r w:rsidRPr="00605EB6">
        <w:t>agita ses bras</w:t>
      </w:r>
      <w:r w:rsidR="00C474C1">
        <w:t xml:space="preserve">. </w:t>
      </w:r>
      <w:r w:rsidRPr="00605EB6">
        <w:t>Fidèle</w:t>
      </w:r>
      <w:r w:rsidR="00C474C1">
        <w:t xml:space="preserve">, </w:t>
      </w:r>
      <w:r w:rsidRPr="00605EB6">
        <w:t>assis au milieu de la chambre</w:t>
      </w:r>
      <w:r w:rsidR="00C474C1">
        <w:t xml:space="preserve">, </w:t>
      </w:r>
      <w:r w:rsidRPr="00605EB6">
        <w:t>la regardait</w:t>
      </w:r>
      <w:r w:rsidR="00C474C1">
        <w:t xml:space="preserve">. </w:t>
      </w:r>
      <w:r w:rsidRPr="00605EB6">
        <w:t>Dix minutes s</w:t>
      </w:r>
      <w:r w:rsidR="00C474C1">
        <w:t>’</w:t>
      </w:r>
      <w:r w:rsidRPr="00605EB6">
        <w:t>écoulèrent encore</w:t>
      </w:r>
      <w:r w:rsidR="00C474C1">
        <w:t xml:space="preserve">. </w:t>
      </w:r>
      <w:r w:rsidRPr="00605EB6">
        <w:t>Enfin</w:t>
      </w:r>
      <w:r w:rsidR="00C474C1">
        <w:t xml:space="preserve">, </w:t>
      </w:r>
      <w:r w:rsidRPr="00605EB6">
        <w:t>Jeanne ouvrit les yeux et se souleva lentement sur le lit en s</w:t>
      </w:r>
      <w:r w:rsidR="00C474C1">
        <w:t>’</w:t>
      </w:r>
      <w:r w:rsidRPr="00605EB6">
        <w:t>appuyant sur un de ses bras</w:t>
      </w:r>
      <w:r w:rsidR="00C474C1">
        <w:t>.</w:t>
      </w:r>
    </w:p>
    <w:p w14:paraId="31BF75D5" w14:textId="5AD4C887" w:rsidR="00C474C1" w:rsidRDefault="0094609C" w:rsidP="00C52F4A">
      <w:r>
        <w:t>— </w:t>
      </w:r>
      <w:r w:rsidR="00C52F4A" w:rsidRPr="00605EB6">
        <w:t>Ouah</w:t>
      </w:r>
      <w:r w:rsidR="00C474C1">
        <w:t xml:space="preserve"> ! </w:t>
      </w:r>
      <w:r w:rsidR="00C52F4A" w:rsidRPr="00605EB6">
        <w:t>ouah</w:t>
      </w:r>
      <w:r w:rsidR="00C474C1">
        <w:t> !</w:t>
      </w:r>
    </w:p>
    <w:p w14:paraId="538FA0E9" w14:textId="77777777" w:rsidR="00C474C1" w:rsidRDefault="00C52F4A" w:rsidP="00C52F4A">
      <w:r w:rsidRPr="00605EB6">
        <w:t>Et</w:t>
      </w:r>
      <w:r w:rsidR="00C474C1">
        <w:t xml:space="preserve">, </w:t>
      </w:r>
      <w:r w:rsidRPr="00605EB6">
        <w:t>comme s</w:t>
      </w:r>
      <w:r w:rsidR="00C474C1">
        <w:t>’</w:t>
      </w:r>
      <w:r w:rsidRPr="00605EB6">
        <w:t>il eût attendu ce moment pour faire fête à sa compagne de lit</w:t>
      </w:r>
      <w:r w:rsidR="00C474C1">
        <w:t xml:space="preserve">, </w:t>
      </w:r>
      <w:r w:rsidRPr="00605EB6">
        <w:t>Fidèle bondit sur les couvertures et vint</w:t>
      </w:r>
      <w:r w:rsidR="00C474C1">
        <w:t xml:space="preserve">, </w:t>
      </w:r>
      <w:r w:rsidRPr="00605EB6">
        <w:t>la queue frétillante</w:t>
      </w:r>
      <w:r w:rsidR="00C474C1">
        <w:t xml:space="preserve">, </w:t>
      </w:r>
      <w:r w:rsidRPr="00605EB6">
        <w:t>s</w:t>
      </w:r>
      <w:r w:rsidR="00C474C1">
        <w:t>’</w:t>
      </w:r>
      <w:r w:rsidRPr="00605EB6">
        <w:t>étendre près de Jeanne</w:t>
      </w:r>
      <w:r w:rsidR="00C474C1">
        <w:t xml:space="preserve">, </w:t>
      </w:r>
      <w:r w:rsidRPr="00605EB6">
        <w:t>pour lui lécher le visage et fourrer sa tête sous son bras</w:t>
      </w:r>
      <w:r w:rsidR="00C474C1">
        <w:t xml:space="preserve">, </w:t>
      </w:r>
      <w:r w:rsidRPr="00605EB6">
        <w:t>comme autrefois le chien qu</w:t>
      </w:r>
      <w:r w:rsidR="00C474C1">
        <w:t>’</w:t>
      </w:r>
      <w:r w:rsidRPr="00605EB6">
        <w:t>il remplaçait</w:t>
      </w:r>
      <w:r w:rsidR="00C474C1">
        <w:t>.</w:t>
      </w:r>
    </w:p>
    <w:p w14:paraId="19D1DF90" w14:textId="77777777" w:rsidR="00C474C1" w:rsidRDefault="00C52F4A" w:rsidP="00C52F4A">
      <w:r w:rsidRPr="00605EB6">
        <w:t>Brave Fidèle</w:t>
      </w:r>
      <w:r w:rsidR="00C474C1">
        <w:t xml:space="preserve"> ! </w:t>
      </w:r>
      <w:r w:rsidRPr="00605EB6">
        <w:t>Et tout à l</w:t>
      </w:r>
      <w:r w:rsidR="00C474C1">
        <w:t>’</w:t>
      </w:r>
      <w:r w:rsidRPr="00605EB6">
        <w:t>heure son maître avait un instant douté de son intelligence</w:t>
      </w:r>
      <w:r w:rsidR="00C474C1">
        <w:t>.</w:t>
      </w:r>
    </w:p>
    <w:p w14:paraId="280C5C9B" w14:textId="03E34DBD" w:rsidR="00C474C1" w:rsidRDefault="0094609C" w:rsidP="00C52F4A">
      <w:r>
        <w:t>— </w:t>
      </w:r>
      <w:r w:rsidR="00C52F4A" w:rsidRPr="00605EB6">
        <w:t>Oh</w:t>
      </w:r>
      <w:r w:rsidR="00C474C1">
        <w:t xml:space="preserve"> ! </w:t>
      </w:r>
      <w:r w:rsidR="00C52F4A" w:rsidRPr="00605EB6">
        <w:t>fit Jeanne</w:t>
      </w:r>
      <w:r w:rsidR="00C474C1">
        <w:t>.</w:t>
      </w:r>
    </w:p>
    <w:p w14:paraId="04116E28" w14:textId="77777777" w:rsidR="00C474C1" w:rsidRDefault="00C52F4A" w:rsidP="00C52F4A">
      <w:r w:rsidRPr="00605EB6">
        <w:t>Elle passa sa main sur son front</w:t>
      </w:r>
      <w:r w:rsidR="00C474C1">
        <w:t xml:space="preserve">, </w:t>
      </w:r>
      <w:r w:rsidRPr="00605EB6">
        <w:t>puis sur le dos du chien</w:t>
      </w:r>
      <w:r w:rsidR="00C474C1">
        <w:t xml:space="preserve">, </w:t>
      </w:r>
      <w:r w:rsidRPr="00605EB6">
        <w:t>et elle répéta</w:t>
      </w:r>
      <w:r w:rsidR="00C474C1">
        <w:t> :</w:t>
      </w:r>
    </w:p>
    <w:p w14:paraId="5BAD096E" w14:textId="5EB80433" w:rsidR="00C474C1" w:rsidRDefault="0094609C" w:rsidP="00C52F4A">
      <w:r>
        <w:t>— </w:t>
      </w:r>
      <w:r w:rsidR="00C52F4A" w:rsidRPr="00605EB6">
        <w:t>Oh</w:t>
      </w:r>
      <w:r w:rsidR="00C474C1">
        <w:t xml:space="preserve"> ! </w:t>
      </w:r>
      <w:r w:rsidR="00C52F4A" w:rsidRPr="00605EB6">
        <w:t>oh</w:t>
      </w:r>
      <w:r w:rsidR="00C474C1">
        <w:t> !</w:t>
      </w:r>
    </w:p>
    <w:p w14:paraId="4085410F" w14:textId="77777777" w:rsidR="00C474C1" w:rsidRDefault="00C52F4A" w:rsidP="00C52F4A">
      <w:r w:rsidRPr="00605EB6">
        <w:t>Fidèle se mit alors à faire sur le lit des cabrioles insensées</w:t>
      </w:r>
      <w:r w:rsidR="00C474C1">
        <w:t>.</w:t>
      </w:r>
    </w:p>
    <w:p w14:paraId="364E81E6" w14:textId="316AD4ED" w:rsidR="00C474C1" w:rsidRDefault="0094609C" w:rsidP="00C52F4A">
      <w:r>
        <w:t>— </w:t>
      </w:r>
      <w:r w:rsidR="00C52F4A" w:rsidRPr="00605EB6">
        <w:t>Fidèle</w:t>
      </w:r>
      <w:r w:rsidR="00C474C1">
        <w:t xml:space="preserve"> ! </w:t>
      </w:r>
      <w:r w:rsidR="00C52F4A" w:rsidRPr="00605EB6">
        <w:t>prononça la jeune fille d</w:t>
      </w:r>
      <w:r w:rsidR="00C474C1">
        <w:t>’</w:t>
      </w:r>
      <w:r w:rsidR="00C52F4A" w:rsidRPr="00605EB6">
        <w:t>une voix hésitante</w:t>
      </w:r>
      <w:r w:rsidR="00C474C1">
        <w:t>.</w:t>
      </w:r>
    </w:p>
    <w:p w14:paraId="59E4E258" w14:textId="77777777" w:rsidR="00C474C1" w:rsidRDefault="00C52F4A" w:rsidP="00C52F4A">
      <w:r w:rsidRPr="00605EB6">
        <w:t>Dans l</w:t>
      </w:r>
      <w:r w:rsidR="00C474C1">
        <w:t>’</w:t>
      </w:r>
      <w:r w:rsidRPr="00605EB6">
        <w:t>autre chambre</w:t>
      </w:r>
      <w:r w:rsidR="00C474C1">
        <w:t xml:space="preserve">, </w:t>
      </w:r>
      <w:r w:rsidRPr="00605EB6">
        <w:t>le docteur entendit et son regard eut un rayonnement</w:t>
      </w:r>
      <w:r w:rsidR="00C474C1">
        <w:t>.</w:t>
      </w:r>
    </w:p>
    <w:p w14:paraId="00697826" w14:textId="7E76E291" w:rsidR="00C474C1" w:rsidRDefault="0094609C" w:rsidP="00C52F4A">
      <w:r>
        <w:lastRenderedPageBreak/>
        <w:t>— </w:t>
      </w:r>
      <w:r w:rsidR="00C52F4A" w:rsidRPr="00605EB6">
        <w:t>Ouah</w:t>
      </w:r>
      <w:r w:rsidR="00C474C1">
        <w:t xml:space="preserve"> ! </w:t>
      </w:r>
      <w:r w:rsidR="00C52F4A" w:rsidRPr="00605EB6">
        <w:t>ouah</w:t>
      </w:r>
      <w:r w:rsidR="00C474C1">
        <w:t xml:space="preserve"> ! </w:t>
      </w:r>
      <w:r w:rsidR="00C52F4A" w:rsidRPr="00605EB6">
        <w:t>répondit le chien à l</w:t>
      </w:r>
      <w:r w:rsidR="00C474C1">
        <w:t>’</w:t>
      </w:r>
      <w:r w:rsidR="00C52F4A" w:rsidRPr="00605EB6">
        <w:t>appel de son nom</w:t>
      </w:r>
      <w:r w:rsidR="00C474C1">
        <w:t>.</w:t>
      </w:r>
    </w:p>
    <w:p w14:paraId="63D548B5" w14:textId="77777777" w:rsidR="00C474C1" w:rsidRDefault="00C52F4A" w:rsidP="00C52F4A">
      <w:r w:rsidRPr="00605EB6">
        <w:t>Et les caresses recommencèrent de plus belle</w:t>
      </w:r>
      <w:r w:rsidR="00C474C1">
        <w:t>.</w:t>
      </w:r>
    </w:p>
    <w:p w14:paraId="7B9AEF17" w14:textId="4BA81859" w:rsidR="00C474C1" w:rsidRDefault="0094609C" w:rsidP="00C52F4A">
      <w:r>
        <w:t>— </w:t>
      </w:r>
      <w:r w:rsidR="00C52F4A" w:rsidRPr="00605EB6">
        <w:t>Fidèle</w:t>
      </w:r>
      <w:r w:rsidR="00C474C1">
        <w:t xml:space="preserve">, </w:t>
      </w:r>
      <w:r w:rsidR="00C52F4A" w:rsidRPr="00605EB6">
        <w:t>Fidèle</w:t>
      </w:r>
      <w:r w:rsidR="00C474C1">
        <w:t xml:space="preserve">, </w:t>
      </w:r>
      <w:r w:rsidR="00C52F4A" w:rsidRPr="00605EB6">
        <w:t>dit encore Jeanne</w:t>
      </w:r>
      <w:r w:rsidR="00C474C1">
        <w:t xml:space="preserve">, </w:t>
      </w:r>
      <w:r w:rsidR="00C52F4A" w:rsidRPr="00605EB6">
        <w:t>comme se parlant à elle-même</w:t>
      </w:r>
      <w:r w:rsidR="00C474C1">
        <w:t>.</w:t>
      </w:r>
    </w:p>
    <w:p w14:paraId="1FC1A07A" w14:textId="77777777" w:rsidR="00C474C1" w:rsidRDefault="00C52F4A" w:rsidP="00C52F4A">
      <w:r w:rsidRPr="00605EB6">
        <w:t>Elle le prit dans ses bras et l</w:t>
      </w:r>
      <w:r w:rsidR="00C474C1">
        <w:t>’</w:t>
      </w:r>
      <w:r w:rsidRPr="00605EB6">
        <w:t>embrassa plusieurs fois sur le front</w:t>
      </w:r>
      <w:r w:rsidR="00C474C1">
        <w:t xml:space="preserve">. </w:t>
      </w:r>
      <w:r w:rsidRPr="00605EB6">
        <w:t>Voilà ce que Fidèle avait attendu</w:t>
      </w:r>
      <w:r w:rsidR="00C474C1">
        <w:t xml:space="preserve">, </w:t>
      </w:r>
      <w:r w:rsidRPr="00605EB6">
        <w:t>sans doute</w:t>
      </w:r>
      <w:r w:rsidR="00C474C1">
        <w:t xml:space="preserve">, </w:t>
      </w:r>
      <w:r w:rsidRPr="00605EB6">
        <w:t>car aussitôt il sauta dans la chambre en aboyant de plaisir</w:t>
      </w:r>
      <w:r w:rsidR="00C474C1">
        <w:t xml:space="preserve">, </w:t>
      </w:r>
      <w:r w:rsidRPr="00605EB6">
        <w:t>et alla gratter à la porte de Jacques Vaillant</w:t>
      </w:r>
      <w:r w:rsidR="00C474C1">
        <w:t xml:space="preserve">. </w:t>
      </w:r>
      <w:r w:rsidRPr="00605EB6">
        <w:t>Ainsi faisait l</w:t>
      </w:r>
      <w:r w:rsidR="00C474C1">
        <w:t>’</w:t>
      </w:r>
      <w:r w:rsidRPr="00605EB6">
        <w:t>autre chaque matin</w:t>
      </w:r>
      <w:r w:rsidR="00C474C1">
        <w:t>.</w:t>
      </w:r>
    </w:p>
    <w:p w14:paraId="526A978C" w14:textId="77777777" w:rsidR="00C474C1" w:rsidRDefault="00C52F4A" w:rsidP="00C52F4A">
      <w:r w:rsidRPr="00605EB6">
        <w:t>Jeanne s</w:t>
      </w:r>
      <w:r w:rsidR="00C474C1">
        <w:t>’</w:t>
      </w:r>
      <w:r w:rsidRPr="00605EB6">
        <w:t>était assise sur le lit</w:t>
      </w:r>
      <w:r w:rsidR="00C474C1">
        <w:t xml:space="preserve"> ; </w:t>
      </w:r>
      <w:r w:rsidRPr="00605EB6">
        <w:t>elle promenait à travers la chambre ses yeux étonnés</w:t>
      </w:r>
      <w:r w:rsidR="00C474C1">
        <w:t xml:space="preserve">, </w:t>
      </w:r>
      <w:r w:rsidRPr="00605EB6">
        <w:t>qui ne s</w:t>
      </w:r>
      <w:r w:rsidR="00C474C1">
        <w:t>’</w:t>
      </w:r>
      <w:r w:rsidRPr="00605EB6">
        <w:t>arrêtaient encore sur rien</w:t>
      </w:r>
      <w:r w:rsidR="00C474C1">
        <w:t xml:space="preserve">, </w:t>
      </w:r>
      <w:r w:rsidRPr="00605EB6">
        <w:t>tout lui apparaissant vague</w:t>
      </w:r>
      <w:r w:rsidR="00C474C1">
        <w:t xml:space="preserve">, </w:t>
      </w:r>
      <w:r w:rsidRPr="00605EB6">
        <w:t>confus</w:t>
      </w:r>
      <w:r w:rsidR="00C474C1">
        <w:t xml:space="preserve">. </w:t>
      </w:r>
      <w:r w:rsidRPr="00605EB6">
        <w:t>De nouveau elle passa ses deux mains sur son front à plusieurs reprises et se frotta les yeux comme une personne qui ne se sent pas bien éveillée</w:t>
      </w:r>
      <w:r w:rsidR="00C474C1">
        <w:t>.</w:t>
      </w:r>
    </w:p>
    <w:p w14:paraId="0F904F9D" w14:textId="77777777" w:rsidR="00C474C1" w:rsidRDefault="00C52F4A" w:rsidP="00C52F4A">
      <w:r w:rsidRPr="00605EB6">
        <w:t>Peu à peu</w:t>
      </w:r>
      <w:r w:rsidR="00C474C1">
        <w:t xml:space="preserve">, </w:t>
      </w:r>
      <w:r w:rsidRPr="00605EB6">
        <w:t>cependant</w:t>
      </w:r>
      <w:r w:rsidR="00C474C1">
        <w:t xml:space="preserve">, </w:t>
      </w:r>
      <w:r w:rsidRPr="00605EB6">
        <w:t>sa vue devint moins flottante</w:t>
      </w:r>
      <w:r w:rsidR="00C474C1">
        <w:t xml:space="preserve">, </w:t>
      </w:r>
      <w:r w:rsidRPr="00605EB6">
        <w:t>plus sûre</w:t>
      </w:r>
      <w:r w:rsidR="00C474C1">
        <w:t xml:space="preserve"> ; </w:t>
      </w:r>
      <w:r w:rsidRPr="00605EB6">
        <w:t>c</w:t>
      </w:r>
      <w:r w:rsidR="00C474C1">
        <w:t>’</w:t>
      </w:r>
      <w:r w:rsidRPr="00605EB6">
        <w:t>était comme un brouillard qui se dissipait</w:t>
      </w:r>
      <w:r w:rsidR="00C474C1">
        <w:t>.</w:t>
      </w:r>
    </w:p>
    <w:p w14:paraId="09BAA0F5" w14:textId="77777777" w:rsidR="00C474C1" w:rsidRDefault="00C52F4A" w:rsidP="00C52F4A">
      <w:r w:rsidRPr="00605EB6">
        <w:t>La jalousie de la fenêtre était baissée</w:t>
      </w:r>
      <w:r w:rsidR="00C474C1">
        <w:t xml:space="preserve">, </w:t>
      </w:r>
      <w:r w:rsidRPr="00605EB6">
        <w:t>mais la chambre</w:t>
      </w:r>
      <w:r w:rsidR="00C474C1">
        <w:t xml:space="preserve">, </w:t>
      </w:r>
      <w:r w:rsidRPr="00605EB6">
        <w:t>dans laquelle pénétrait un gai rayon de soleil</w:t>
      </w:r>
      <w:r w:rsidR="00C474C1">
        <w:t xml:space="preserve">, </w:t>
      </w:r>
      <w:r w:rsidRPr="00605EB6">
        <w:t>était suffisamment éclairée</w:t>
      </w:r>
      <w:r w:rsidR="00C474C1">
        <w:t>.</w:t>
      </w:r>
    </w:p>
    <w:p w14:paraId="1E7916B8" w14:textId="77777777" w:rsidR="00C474C1" w:rsidRDefault="00C52F4A" w:rsidP="00C52F4A">
      <w:r w:rsidRPr="00605EB6">
        <w:t>Jeanne reconnut enfin le lieu où elle se trouvait</w:t>
      </w:r>
      <w:r w:rsidR="00C474C1">
        <w:t xml:space="preserve">. </w:t>
      </w:r>
      <w:r w:rsidRPr="00605EB6">
        <w:t>C</w:t>
      </w:r>
      <w:r w:rsidR="00C474C1">
        <w:t>’</w:t>
      </w:r>
      <w:r w:rsidRPr="00605EB6">
        <w:t>était sa chambre</w:t>
      </w:r>
      <w:r w:rsidR="00C474C1">
        <w:t xml:space="preserve">. </w:t>
      </w:r>
      <w:r w:rsidRPr="00605EB6">
        <w:t>Sans doute la pensée était encore absente</w:t>
      </w:r>
      <w:r w:rsidR="00C474C1">
        <w:t xml:space="preserve"> ; </w:t>
      </w:r>
      <w:r w:rsidRPr="00605EB6">
        <w:t>lentement</w:t>
      </w:r>
      <w:r w:rsidR="00C474C1">
        <w:t xml:space="preserve">, </w:t>
      </w:r>
      <w:r w:rsidRPr="00605EB6">
        <w:t>péniblement</w:t>
      </w:r>
      <w:r w:rsidR="00C474C1">
        <w:t xml:space="preserve">, </w:t>
      </w:r>
      <w:r w:rsidRPr="00605EB6">
        <w:t>se faisait le réveil de la raison</w:t>
      </w:r>
      <w:r w:rsidR="00C474C1">
        <w:t xml:space="preserve">. </w:t>
      </w:r>
      <w:r w:rsidRPr="00605EB6">
        <w:t>Allait-elle rompre ses liens et s</w:t>
      </w:r>
      <w:r w:rsidR="00C474C1">
        <w:t>’</w:t>
      </w:r>
      <w:r w:rsidRPr="00605EB6">
        <w:t>échapper triomphante des ombres de la nuit</w:t>
      </w:r>
      <w:r w:rsidR="00C474C1">
        <w:t> ?</w:t>
      </w:r>
    </w:p>
    <w:p w14:paraId="31463A41" w14:textId="77777777" w:rsidR="00C474C1" w:rsidRDefault="00C52F4A" w:rsidP="00C52F4A">
      <w:r w:rsidRPr="00605EB6">
        <w:t>L</w:t>
      </w:r>
      <w:r w:rsidR="00C474C1">
        <w:t>’</w:t>
      </w:r>
      <w:r w:rsidRPr="00605EB6">
        <w:t>épreuve commençait</w:t>
      </w:r>
      <w:r w:rsidR="00C474C1">
        <w:t xml:space="preserve">. </w:t>
      </w:r>
      <w:r w:rsidRPr="00605EB6">
        <w:t>Pour Jeanne</w:t>
      </w:r>
      <w:r w:rsidR="00C474C1">
        <w:t xml:space="preserve">, </w:t>
      </w:r>
      <w:r w:rsidRPr="00605EB6">
        <w:t>dans un sens ou dans l</w:t>
      </w:r>
      <w:r w:rsidR="00C474C1">
        <w:t>’</w:t>
      </w:r>
      <w:r w:rsidRPr="00605EB6">
        <w:t>autre</w:t>
      </w:r>
      <w:r w:rsidR="00C474C1">
        <w:t xml:space="preserve">, </w:t>
      </w:r>
      <w:r w:rsidRPr="00605EB6">
        <w:t>elle devait être décisive</w:t>
      </w:r>
      <w:r w:rsidR="00C474C1">
        <w:t>.</w:t>
      </w:r>
    </w:p>
    <w:p w14:paraId="18150275" w14:textId="77777777" w:rsidR="00C474C1" w:rsidRDefault="00C52F4A" w:rsidP="00C52F4A">
      <w:r w:rsidRPr="00605EB6">
        <w:t>Maintenant</w:t>
      </w:r>
      <w:r w:rsidR="00C474C1">
        <w:t xml:space="preserve">, </w:t>
      </w:r>
      <w:r w:rsidRPr="00605EB6">
        <w:t>ses yeux se fixaient longuement sur chaque objet</w:t>
      </w:r>
      <w:r w:rsidR="00C474C1">
        <w:t xml:space="preserve"> : </w:t>
      </w:r>
      <w:r w:rsidRPr="00605EB6">
        <w:t>sur le fauteuil couvert d</w:t>
      </w:r>
      <w:r w:rsidR="00C474C1">
        <w:t>’</w:t>
      </w:r>
      <w:r w:rsidRPr="00605EB6">
        <w:t>une tapisserie</w:t>
      </w:r>
      <w:r w:rsidR="00C474C1">
        <w:t xml:space="preserve">, </w:t>
      </w:r>
      <w:r w:rsidRPr="00605EB6">
        <w:t xml:space="preserve">ouvrage de ses </w:t>
      </w:r>
      <w:r w:rsidRPr="00605EB6">
        <w:lastRenderedPageBreak/>
        <w:t>mains</w:t>
      </w:r>
      <w:r w:rsidR="00C474C1">
        <w:t xml:space="preserve"> ; </w:t>
      </w:r>
      <w:r w:rsidRPr="00605EB6">
        <w:t>sur les chaises</w:t>
      </w:r>
      <w:r w:rsidR="00C474C1">
        <w:t xml:space="preserve">, </w:t>
      </w:r>
      <w:r w:rsidRPr="00605EB6">
        <w:t>le guéridon</w:t>
      </w:r>
      <w:r w:rsidR="00C474C1">
        <w:t xml:space="preserve">, </w:t>
      </w:r>
      <w:r w:rsidRPr="00605EB6">
        <w:t>la commode</w:t>
      </w:r>
      <w:r w:rsidR="00C474C1">
        <w:t xml:space="preserve">, </w:t>
      </w:r>
      <w:r w:rsidRPr="00605EB6">
        <w:t>la table de nuit</w:t>
      </w:r>
      <w:r w:rsidR="00C474C1">
        <w:t xml:space="preserve">, </w:t>
      </w:r>
      <w:r w:rsidRPr="00605EB6">
        <w:t>les rideaux blancs à grandes fleurs de la fenêtre</w:t>
      </w:r>
      <w:r w:rsidR="00C474C1">
        <w:t xml:space="preserve"> ; </w:t>
      </w:r>
      <w:r w:rsidRPr="00605EB6">
        <w:t>sur les portraits de Jacques Vaillant et de Catherine</w:t>
      </w:r>
      <w:r w:rsidR="00C474C1">
        <w:t xml:space="preserve"> ; </w:t>
      </w:r>
      <w:r w:rsidRPr="00605EB6">
        <w:t>sur la montre</w:t>
      </w:r>
      <w:r w:rsidR="00C474C1">
        <w:t xml:space="preserve">, </w:t>
      </w:r>
      <w:r w:rsidRPr="00605EB6">
        <w:t>accrochée à son clou et dont la chaîne d</w:t>
      </w:r>
      <w:r w:rsidR="00C474C1">
        <w:t>’</w:t>
      </w:r>
      <w:r w:rsidRPr="00605EB6">
        <w:t>or pendait</w:t>
      </w:r>
      <w:r w:rsidR="00C474C1">
        <w:t xml:space="preserve"> ; </w:t>
      </w:r>
      <w:r w:rsidRPr="00605EB6">
        <w:t>sur le chapeau de paille</w:t>
      </w:r>
      <w:r w:rsidR="00C474C1">
        <w:t xml:space="preserve">, </w:t>
      </w:r>
      <w:r w:rsidRPr="00605EB6">
        <w:t>toujours frais</w:t>
      </w:r>
      <w:r w:rsidR="00C474C1">
        <w:t xml:space="preserve">, </w:t>
      </w:r>
      <w:r w:rsidRPr="00605EB6">
        <w:t>malgré le temps écoulé</w:t>
      </w:r>
      <w:r w:rsidR="00C474C1">
        <w:t xml:space="preserve">, </w:t>
      </w:r>
      <w:r w:rsidRPr="00605EB6">
        <w:t>pendu à une patère</w:t>
      </w:r>
      <w:r w:rsidR="00C474C1">
        <w:t xml:space="preserve"> ; </w:t>
      </w:r>
      <w:r w:rsidRPr="00605EB6">
        <w:t>sur le vêtement complet</w:t>
      </w:r>
      <w:r w:rsidR="00C474C1">
        <w:t xml:space="preserve"> : </w:t>
      </w:r>
      <w:r w:rsidRPr="00605EB6">
        <w:t>robe</w:t>
      </w:r>
      <w:r w:rsidR="00C474C1">
        <w:t xml:space="preserve">, </w:t>
      </w:r>
      <w:r w:rsidRPr="00605EB6">
        <w:t>jupons</w:t>
      </w:r>
      <w:r w:rsidR="00C474C1">
        <w:t xml:space="preserve">, </w:t>
      </w:r>
      <w:r w:rsidRPr="00605EB6">
        <w:t>corset</w:t>
      </w:r>
      <w:r w:rsidR="00C474C1">
        <w:t xml:space="preserve">, </w:t>
      </w:r>
      <w:r w:rsidRPr="00605EB6">
        <w:t>camisole</w:t>
      </w:r>
      <w:r w:rsidR="00C474C1">
        <w:t xml:space="preserve">, </w:t>
      </w:r>
      <w:r w:rsidRPr="00605EB6">
        <w:t>tablier</w:t>
      </w:r>
      <w:r w:rsidR="00C474C1">
        <w:t xml:space="preserve">, </w:t>
      </w:r>
      <w:r w:rsidRPr="00605EB6">
        <w:t>manchettes</w:t>
      </w:r>
      <w:r w:rsidR="00C474C1">
        <w:t xml:space="preserve">, </w:t>
      </w:r>
      <w:r w:rsidRPr="00605EB6">
        <w:t>placé sur une chaise comme elle avait l</w:t>
      </w:r>
      <w:r w:rsidR="00C474C1">
        <w:t>’</w:t>
      </w:r>
      <w:r w:rsidRPr="00605EB6">
        <w:t>habitude de le faire chaque soir en se couchant</w:t>
      </w:r>
      <w:r w:rsidR="00C474C1">
        <w:t xml:space="preserve"> ; </w:t>
      </w:r>
      <w:r w:rsidRPr="00605EB6">
        <w:t>sur les souliers de cuir de chevreau</w:t>
      </w:r>
      <w:r w:rsidR="00C474C1">
        <w:t xml:space="preserve">, </w:t>
      </w:r>
      <w:r w:rsidRPr="00605EB6">
        <w:t>les bas</w:t>
      </w:r>
      <w:r w:rsidR="00C474C1">
        <w:t xml:space="preserve">, </w:t>
      </w:r>
      <w:r w:rsidRPr="00605EB6">
        <w:t>les jarretières roses jetés sur la descente de lit</w:t>
      </w:r>
      <w:r w:rsidR="00C474C1">
        <w:t xml:space="preserve"> ; </w:t>
      </w:r>
      <w:r w:rsidRPr="00605EB6">
        <w:t>et encore sur Fidèle</w:t>
      </w:r>
      <w:r w:rsidR="00C474C1">
        <w:t xml:space="preserve">, </w:t>
      </w:r>
      <w:r w:rsidRPr="00605EB6">
        <w:t>qui trottait par la chambre</w:t>
      </w:r>
      <w:r w:rsidR="00C474C1">
        <w:t xml:space="preserve">, </w:t>
      </w:r>
      <w:r w:rsidRPr="00605EB6">
        <w:t>allant continuellement du lit à la porte et de la porte au lit</w:t>
      </w:r>
      <w:r w:rsidR="00C474C1">
        <w:t>.</w:t>
      </w:r>
    </w:p>
    <w:p w14:paraId="5E3B4993" w14:textId="77777777" w:rsidR="00C474C1" w:rsidRDefault="00C52F4A" w:rsidP="00C52F4A">
      <w:r w:rsidRPr="00605EB6">
        <w:t>Elle paraissait songeuse</w:t>
      </w:r>
      <w:r w:rsidR="00C474C1">
        <w:t xml:space="preserve"> ; </w:t>
      </w:r>
      <w:r w:rsidRPr="00605EB6">
        <w:t>mais sa physionomie s</w:t>
      </w:r>
      <w:r w:rsidR="00C474C1">
        <w:t>’</w:t>
      </w:r>
      <w:r w:rsidRPr="00605EB6">
        <w:t>animait</w:t>
      </w:r>
      <w:r w:rsidR="00C474C1">
        <w:t xml:space="preserve">, </w:t>
      </w:r>
      <w:r w:rsidRPr="00605EB6">
        <w:t>son regard s</w:t>
      </w:r>
      <w:r w:rsidR="00C474C1">
        <w:t>’</w:t>
      </w:r>
      <w:r w:rsidRPr="00605EB6">
        <w:t>éclairait</w:t>
      </w:r>
      <w:r w:rsidR="00C474C1">
        <w:t xml:space="preserve">. </w:t>
      </w:r>
      <w:r w:rsidRPr="00605EB6">
        <w:t>À chaque instant elle hochait la tête</w:t>
      </w:r>
      <w:r w:rsidR="00C474C1">
        <w:t xml:space="preserve">, </w:t>
      </w:r>
      <w:r w:rsidRPr="00605EB6">
        <w:t>et ses lèvres remuaient</w:t>
      </w:r>
      <w:r w:rsidR="00C474C1">
        <w:t xml:space="preserve"> ; </w:t>
      </w:r>
      <w:r w:rsidRPr="00605EB6">
        <w:t>mais les paroles nouées dans sa gorge ne sortaient pas</w:t>
      </w:r>
      <w:r w:rsidR="00C474C1">
        <w:t>.</w:t>
      </w:r>
    </w:p>
    <w:p w14:paraId="5DB89D43" w14:textId="77777777" w:rsidR="00C474C1" w:rsidRDefault="00C52F4A" w:rsidP="00C52F4A">
      <w:r w:rsidRPr="00605EB6">
        <w:t>Soudain elle repoussa les couvertures</w:t>
      </w:r>
      <w:r w:rsidR="00C474C1">
        <w:t xml:space="preserve">, </w:t>
      </w:r>
      <w:r w:rsidRPr="00605EB6">
        <w:t>sortit ses jambes hors du lit</w:t>
      </w:r>
      <w:r w:rsidR="00C474C1">
        <w:t xml:space="preserve">, </w:t>
      </w:r>
      <w:r w:rsidRPr="00605EB6">
        <w:t>se laissa glisser et se trouva debout</w:t>
      </w:r>
      <w:r w:rsidR="00C474C1">
        <w:t xml:space="preserve">, </w:t>
      </w:r>
      <w:r w:rsidRPr="00605EB6">
        <w:t>les pieds sur le tapis</w:t>
      </w:r>
      <w:r w:rsidR="00C474C1">
        <w:t xml:space="preserve">. </w:t>
      </w:r>
      <w:r w:rsidRPr="00605EB6">
        <w:t>Elle était devant la glace</w:t>
      </w:r>
      <w:r w:rsidR="00C474C1">
        <w:t xml:space="preserve">, </w:t>
      </w:r>
      <w:r w:rsidRPr="00605EB6">
        <w:t>qui réfléchissait son image</w:t>
      </w:r>
      <w:r w:rsidR="00C474C1">
        <w:t xml:space="preserve">. </w:t>
      </w:r>
      <w:r w:rsidRPr="00605EB6">
        <w:t>Un imperceptible sourire effleura ses lèvres</w:t>
      </w:r>
      <w:r w:rsidR="00C474C1">
        <w:t xml:space="preserve">. </w:t>
      </w:r>
      <w:r w:rsidRPr="00605EB6">
        <w:t>Ses effets étaient à portée de sa main</w:t>
      </w:r>
      <w:r w:rsidR="00C474C1">
        <w:t xml:space="preserve"> ; </w:t>
      </w:r>
      <w:r w:rsidRPr="00605EB6">
        <w:t>elle mit son corset</w:t>
      </w:r>
      <w:r w:rsidR="00C474C1">
        <w:t xml:space="preserve">, </w:t>
      </w:r>
      <w:r w:rsidRPr="00605EB6">
        <w:t>le même qu</w:t>
      </w:r>
      <w:r w:rsidR="00C474C1">
        <w:t>’</w:t>
      </w:r>
      <w:r w:rsidRPr="00605EB6">
        <w:t>elle avait laissé dans la chambre avant d</w:t>
      </w:r>
      <w:r w:rsidR="00C474C1">
        <w:t>’</w:t>
      </w:r>
      <w:r w:rsidRPr="00605EB6">
        <w:t>aller se jeter dans la rivière</w:t>
      </w:r>
      <w:r w:rsidR="00C474C1">
        <w:t xml:space="preserve">, </w:t>
      </w:r>
      <w:r w:rsidRPr="00605EB6">
        <w:t>passa ensuite un jupon qu</w:t>
      </w:r>
      <w:r w:rsidR="00C474C1">
        <w:t>’</w:t>
      </w:r>
      <w:r w:rsidRPr="00605EB6">
        <w:t>elle serra sur ses hanches</w:t>
      </w:r>
      <w:r w:rsidR="00C474C1">
        <w:t xml:space="preserve">, </w:t>
      </w:r>
      <w:r w:rsidRPr="00605EB6">
        <w:t>puis mit la camisole</w:t>
      </w:r>
      <w:r w:rsidR="00C474C1">
        <w:t>.</w:t>
      </w:r>
    </w:p>
    <w:p w14:paraId="5E82FF16" w14:textId="77777777" w:rsidR="00C474C1" w:rsidRDefault="00C52F4A" w:rsidP="00C52F4A">
      <w:r w:rsidRPr="00605EB6">
        <w:t>Elle reprenait instinctivement ses anciennes habitudes</w:t>
      </w:r>
      <w:r w:rsidR="00C474C1">
        <w:t>.</w:t>
      </w:r>
    </w:p>
    <w:p w14:paraId="0440470D" w14:textId="77777777" w:rsidR="00C474C1" w:rsidRDefault="00C52F4A" w:rsidP="00C52F4A">
      <w:r w:rsidRPr="00605EB6">
        <w:t>Fidèle faisait autour d</w:t>
      </w:r>
      <w:r w:rsidR="00C474C1">
        <w:t>’</w:t>
      </w:r>
      <w:r w:rsidRPr="00605EB6">
        <w:t>elle des bonds prodigieux</w:t>
      </w:r>
      <w:r w:rsidR="00C474C1">
        <w:t>.</w:t>
      </w:r>
    </w:p>
    <w:p w14:paraId="604F3ECD" w14:textId="408644DA" w:rsidR="00C474C1" w:rsidRDefault="0094609C" w:rsidP="00C52F4A">
      <w:r>
        <w:t>— </w:t>
      </w:r>
      <w:r w:rsidR="00C52F4A" w:rsidRPr="00605EB6">
        <w:t>Ouah</w:t>
      </w:r>
      <w:r w:rsidR="00C474C1">
        <w:t xml:space="preserve"> ! </w:t>
      </w:r>
      <w:r w:rsidR="00C52F4A" w:rsidRPr="00605EB6">
        <w:t>ouah</w:t>
      </w:r>
      <w:r w:rsidR="00C474C1">
        <w:t xml:space="preserve"> ! </w:t>
      </w:r>
      <w:r w:rsidR="00C52F4A" w:rsidRPr="00605EB6">
        <w:t>ouah</w:t>
      </w:r>
      <w:r w:rsidR="00C474C1">
        <w:t> !</w:t>
      </w:r>
    </w:p>
    <w:p w14:paraId="5484F07D" w14:textId="77777777" w:rsidR="00C474C1" w:rsidRDefault="00C52F4A" w:rsidP="00C52F4A">
      <w:r w:rsidRPr="00605EB6">
        <w:t>Il se frottait contre ses jambes nues</w:t>
      </w:r>
      <w:r w:rsidR="00C474C1">
        <w:t xml:space="preserve"> ; </w:t>
      </w:r>
      <w:r w:rsidRPr="00605EB6">
        <w:t>il prenait entre ses dents</w:t>
      </w:r>
      <w:r w:rsidR="00C474C1">
        <w:t xml:space="preserve">, </w:t>
      </w:r>
      <w:r w:rsidRPr="00605EB6">
        <w:t>sans serrer</w:t>
      </w:r>
      <w:r w:rsidR="00C474C1">
        <w:t xml:space="preserve">, </w:t>
      </w:r>
      <w:r w:rsidRPr="00605EB6">
        <w:t>ses doigts de pieds</w:t>
      </w:r>
      <w:r w:rsidR="00C474C1">
        <w:t xml:space="preserve">, </w:t>
      </w:r>
      <w:r w:rsidRPr="00605EB6">
        <w:t>ses talons</w:t>
      </w:r>
      <w:r w:rsidR="00C474C1">
        <w:t xml:space="preserve">, </w:t>
      </w:r>
      <w:r w:rsidRPr="00605EB6">
        <w:t>ses mollets</w:t>
      </w:r>
      <w:r w:rsidR="00C474C1">
        <w:t xml:space="preserve">. </w:t>
      </w:r>
      <w:r w:rsidRPr="00605EB6">
        <w:t>Doucement</w:t>
      </w:r>
      <w:r w:rsidR="00C474C1">
        <w:t xml:space="preserve">, </w:t>
      </w:r>
      <w:r w:rsidRPr="00605EB6">
        <w:t>elle le repoussait de la main</w:t>
      </w:r>
      <w:r w:rsidR="00C474C1">
        <w:t xml:space="preserve">, </w:t>
      </w:r>
      <w:r w:rsidRPr="00605EB6">
        <w:t>disant</w:t>
      </w:r>
      <w:r w:rsidR="00C474C1">
        <w:t> :</w:t>
      </w:r>
    </w:p>
    <w:p w14:paraId="3A2F180A" w14:textId="43FD2889" w:rsidR="00C474C1" w:rsidRDefault="0094609C" w:rsidP="00C52F4A">
      <w:r>
        <w:lastRenderedPageBreak/>
        <w:t>— </w:t>
      </w:r>
      <w:r w:rsidR="00C52F4A" w:rsidRPr="00605EB6">
        <w:t>Finis</w:t>
      </w:r>
      <w:r w:rsidR="00C474C1">
        <w:t xml:space="preserve">, </w:t>
      </w:r>
      <w:r w:rsidR="00C52F4A" w:rsidRPr="00605EB6">
        <w:t>finis donc</w:t>
      </w:r>
      <w:r w:rsidR="00C474C1">
        <w:t xml:space="preserve"> ! </w:t>
      </w:r>
      <w:r w:rsidR="00C52F4A" w:rsidRPr="00605EB6">
        <w:t>Oh</w:t>
      </w:r>
      <w:r w:rsidR="00C474C1">
        <w:t xml:space="preserve"> ! </w:t>
      </w:r>
      <w:r w:rsidR="00C52F4A" w:rsidRPr="00605EB6">
        <w:t>le méchant</w:t>
      </w:r>
      <w:r w:rsidR="00C474C1">
        <w:t> !</w:t>
      </w:r>
    </w:p>
    <w:p w14:paraId="6B572AF9" w14:textId="41E3B5DB" w:rsidR="00C474C1" w:rsidRDefault="00C52F4A" w:rsidP="00C52F4A">
      <w:r w:rsidRPr="00605EB6">
        <w:t>Assise au bord du lit</w:t>
      </w:r>
      <w:r w:rsidR="00C474C1">
        <w:t xml:space="preserve">, </w:t>
      </w:r>
      <w:r w:rsidRPr="00605EB6">
        <w:t>elle mit ses bas</w:t>
      </w:r>
      <w:r w:rsidR="00C474C1">
        <w:t xml:space="preserve">, </w:t>
      </w:r>
      <w:r w:rsidRPr="00605EB6">
        <w:t>boucla ses jarretières sous les genoux</w:t>
      </w:r>
      <w:r w:rsidR="00C474C1">
        <w:t xml:space="preserve">, </w:t>
      </w:r>
      <w:r w:rsidRPr="00605EB6">
        <w:t>puis elle prit le chausse-pied</w:t>
      </w:r>
      <w:r w:rsidR="00EE543F">
        <w:t>s</w:t>
      </w:r>
      <w:r w:rsidRPr="00605EB6">
        <w:t xml:space="preserve"> dans un des tiroirs du chiffonnier et mit ses souliers</w:t>
      </w:r>
      <w:r w:rsidR="00C474C1">
        <w:t>.</w:t>
      </w:r>
    </w:p>
    <w:p w14:paraId="69580AD1" w14:textId="77777777" w:rsidR="00C474C1" w:rsidRDefault="00C52F4A" w:rsidP="00C52F4A">
      <w:r w:rsidRPr="00605EB6">
        <w:t>Elle jeta les yeux sur la glace et sourit de nouveau</w:t>
      </w:r>
      <w:r w:rsidR="00C474C1">
        <w:t>.</w:t>
      </w:r>
    </w:p>
    <w:p w14:paraId="35027F67" w14:textId="77777777" w:rsidR="00C474C1" w:rsidRDefault="00C52F4A" w:rsidP="00C52F4A">
      <w:r w:rsidRPr="00605EB6">
        <w:t>Elle marcha vers sa montre et examina la position des aiguilles</w:t>
      </w:r>
      <w:r w:rsidR="00C474C1">
        <w:t xml:space="preserve">. </w:t>
      </w:r>
      <w:r w:rsidRPr="00605EB6">
        <w:t>La montre avait été remontée et mise à l</w:t>
      </w:r>
      <w:r w:rsidR="00C474C1">
        <w:t>’</w:t>
      </w:r>
      <w:r w:rsidRPr="00605EB6">
        <w:t>heure</w:t>
      </w:r>
      <w:r w:rsidR="00C474C1">
        <w:t xml:space="preserve"> ; </w:t>
      </w:r>
      <w:r w:rsidRPr="00605EB6">
        <w:t>elle</w:t>
      </w:r>
      <w:r w:rsidR="00C474C1">
        <w:t xml:space="preserve">, </w:t>
      </w:r>
      <w:r w:rsidRPr="00605EB6">
        <w:t>marquait huit heures quarante minutes</w:t>
      </w:r>
      <w:r w:rsidR="00C474C1">
        <w:t>.</w:t>
      </w:r>
    </w:p>
    <w:p w14:paraId="5AD5A0B9" w14:textId="085BF55A" w:rsidR="00C474C1" w:rsidRDefault="0094609C" w:rsidP="00C52F4A">
      <w:r>
        <w:t>— </w:t>
      </w:r>
      <w:r w:rsidR="00C52F4A" w:rsidRPr="00605EB6">
        <w:t>Il est tard</w:t>
      </w:r>
      <w:r w:rsidR="00C474C1">
        <w:t xml:space="preserve">, </w:t>
      </w:r>
      <w:r w:rsidR="00C52F4A" w:rsidRPr="00605EB6">
        <w:t>dit-elle</w:t>
      </w:r>
      <w:r w:rsidR="00C474C1">
        <w:t>.</w:t>
      </w:r>
    </w:p>
    <w:p w14:paraId="67FCDF15" w14:textId="77777777" w:rsidR="00C474C1" w:rsidRDefault="00C52F4A" w:rsidP="00C52F4A">
      <w:r w:rsidRPr="00605EB6">
        <w:t>Elle fit quelques pas et s</w:t>
      </w:r>
      <w:r w:rsidR="00C474C1">
        <w:t>’</w:t>
      </w:r>
      <w:r w:rsidRPr="00605EB6">
        <w:t>arrêta devant la commode-toilette</w:t>
      </w:r>
      <w:r w:rsidR="00C474C1">
        <w:t xml:space="preserve">. </w:t>
      </w:r>
      <w:r w:rsidRPr="00605EB6">
        <w:t>Elle leva le couvercle</w:t>
      </w:r>
      <w:r w:rsidR="00C474C1">
        <w:t xml:space="preserve"> : </w:t>
      </w:r>
      <w:r w:rsidRPr="00605EB6">
        <w:t>l</w:t>
      </w:r>
      <w:r w:rsidR="00C474C1">
        <w:t>’</w:t>
      </w:r>
      <w:r w:rsidRPr="00605EB6">
        <w:t>eau était dans le pot</w:t>
      </w:r>
      <w:r w:rsidR="00C474C1">
        <w:t xml:space="preserve">, </w:t>
      </w:r>
      <w:r w:rsidRPr="00605EB6">
        <w:t>prête à être versée dans la cuvette</w:t>
      </w:r>
      <w:r w:rsidR="00C474C1">
        <w:t xml:space="preserve">. </w:t>
      </w:r>
      <w:r w:rsidRPr="00605EB6">
        <w:t>Machinalement elle ouvrit le premier tiroir</w:t>
      </w:r>
      <w:r w:rsidR="00C474C1">
        <w:t xml:space="preserve">. </w:t>
      </w:r>
      <w:r w:rsidRPr="00605EB6">
        <w:t>Tout y était dans l</w:t>
      </w:r>
      <w:r w:rsidR="00C474C1">
        <w:t>’</w:t>
      </w:r>
      <w:r w:rsidRPr="00605EB6">
        <w:t>ordre où elle l</w:t>
      </w:r>
      <w:r w:rsidR="00C474C1">
        <w:t>’</w:t>
      </w:r>
      <w:r w:rsidRPr="00605EB6">
        <w:t>avait laissé</w:t>
      </w:r>
      <w:r w:rsidR="00C474C1">
        <w:t xml:space="preserve"> : </w:t>
      </w:r>
      <w:r w:rsidRPr="00605EB6">
        <w:t>dans une boîte des pièces d</w:t>
      </w:r>
      <w:r w:rsidR="00C474C1">
        <w:t>’</w:t>
      </w:r>
      <w:r w:rsidRPr="00605EB6">
        <w:t>or</w:t>
      </w:r>
      <w:r w:rsidR="00C474C1">
        <w:t xml:space="preserve">, </w:t>
      </w:r>
      <w:r w:rsidRPr="00605EB6">
        <w:t>dans une autre des bijoux</w:t>
      </w:r>
      <w:r w:rsidR="00C474C1">
        <w:t>.</w:t>
      </w:r>
    </w:p>
    <w:p w14:paraId="073B842A" w14:textId="77777777" w:rsidR="00C474C1" w:rsidRDefault="00C52F4A" w:rsidP="00C52F4A">
      <w:r w:rsidRPr="00605EB6">
        <w:t>Elle prit une bague</w:t>
      </w:r>
      <w:r w:rsidR="00C474C1">
        <w:t xml:space="preserve">, </w:t>
      </w:r>
      <w:r w:rsidRPr="00605EB6">
        <w:t>le dernier cadeau que lui avait fait le vieux capitaine</w:t>
      </w:r>
      <w:r w:rsidR="00C474C1">
        <w:t xml:space="preserve">, </w:t>
      </w:r>
      <w:r w:rsidRPr="00605EB6">
        <w:t>la passa à son doigt et fit étinceler le solitaire dans la coulée du rayon de soleil</w:t>
      </w:r>
      <w:r w:rsidR="00C474C1">
        <w:t>.</w:t>
      </w:r>
    </w:p>
    <w:p w14:paraId="5F534C8D" w14:textId="77777777" w:rsidR="00C474C1" w:rsidRDefault="00C52F4A" w:rsidP="00C52F4A">
      <w:r w:rsidRPr="00605EB6">
        <w:t>Elle parlait à voix basse</w:t>
      </w:r>
      <w:r w:rsidR="00C474C1">
        <w:t xml:space="preserve">, </w:t>
      </w:r>
      <w:r w:rsidRPr="00605EB6">
        <w:t>si basse que cela ressemblait à un chuchotement de feuilles dans un arbre</w:t>
      </w:r>
      <w:r w:rsidR="00C474C1">
        <w:t>.</w:t>
      </w:r>
    </w:p>
    <w:p w14:paraId="0E684443" w14:textId="2C03CD28" w:rsidR="00C474C1" w:rsidRDefault="00C52F4A" w:rsidP="00C52F4A">
      <w:r w:rsidRPr="00605EB6">
        <w:t>Dans l</w:t>
      </w:r>
      <w:r w:rsidR="00C474C1">
        <w:t>’</w:t>
      </w:r>
      <w:r w:rsidRPr="00605EB6">
        <w:t>autre chambre</w:t>
      </w:r>
      <w:r w:rsidR="00C474C1">
        <w:t xml:space="preserve">, </w:t>
      </w:r>
      <w:r w:rsidRPr="00605EB6">
        <w:t>on l</w:t>
      </w:r>
      <w:r w:rsidR="00C474C1">
        <w:t>’</w:t>
      </w:r>
      <w:r w:rsidRPr="00605EB6">
        <w:t>entendait aller et venir</w:t>
      </w:r>
      <w:r w:rsidR="00C474C1">
        <w:t xml:space="preserve">, </w:t>
      </w:r>
      <w:r w:rsidRPr="00605EB6">
        <w:t>piétiner</w:t>
      </w:r>
      <w:r w:rsidR="00C474C1">
        <w:t xml:space="preserve">, </w:t>
      </w:r>
      <w:r w:rsidRPr="00605EB6">
        <w:t>remuer les meubles</w:t>
      </w:r>
      <w:r w:rsidR="00C474C1">
        <w:t xml:space="preserve">. </w:t>
      </w:r>
      <w:r w:rsidRPr="00605EB6">
        <w:t>Vingt fois Jacques Vaillant avait eu la tentation d</w:t>
      </w:r>
      <w:r w:rsidR="00C474C1">
        <w:t>’</w:t>
      </w:r>
      <w:r w:rsidRPr="00605EB6">
        <w:t>entr</w:t>
      </w:r>
      <w:r w:rsidR="00C474C1">
        <w:t>’</w:t>
      </w:r>
      <w:r w:rsidRPr="00605EB6">
        <w:t>ouvrir la porte pour voir</w:t>
      </w:r>
      <w:r w:rsidR="00C474C1">
        <w:t xml:space="preserve">. </w:t>
      </w:r>
      <w:r w:rsidRPr="00605EB6">
        <w:t xml:space="preserve">Mais </w:t>
      </w:r>
      <w:r w:rsidR="00C474C1">
        <w:t>M. </w:t>
      </w:r>
      <w:r w:rsidRPr="00605EB6">
        <w:t>Legendre était là pour l</w:t>
      </w:r>
      <w:r w:rsidR="00C474C1">
        <w:t>’</w:t>
      </w:r>
      <w:r w:rsidRPr="00605EB6">
        <w:t>empêcher de commettre une imprudence</w:t>
      </w:r>
      <w:r w:rsidR="00C474C1">
        <w:t xml:space="preserve">. </w:t>
      </w:r>
      <w:r w:rsidRPr="00605EB6">
        <w:t>L</w:t>
      </w:r>
      <w:r w:rsidR="00C474C1">
        <w:t>’</w:t>
      </w:r>
      <w:r w:rsidRPr="00605EB6">
        <w:t>œil au trou de la serrure</w:t>
      </w:r>
      <w:r w:rsidR="00C474C1">
        <w:t xml:space="preserve">, </w:t>
      </w:r>
      <w:r w:rsidRPr="00605EB6">
        <w:t>le médecin observait de son mieux tous les mouvements de la jeune fille</w:t>
      </w:r>
      <w:r w:rsidR="00C474C1">
        <w:t xml:space="preserve">. </w:t>
      </w:r>
      <w:r w:rsidRPr="00605EB6">
        <w:t>Il la vit se débarbouiller</w:t>
      </w:r>
      <w:r w:rsidR="00C474C1">
        <w:t xml:space="preserve">, </w:t>
      </w:r>
      <w:r w:rsidRPr="00605EB6">
        <w:t>s</w:t>
      </w:r>
      <w:r w:rsidR="00C474C1">
        <w:t>’</w:t>
      </w:r>
      <w:r w:rsidRPr="00605EB6">
        <w:t>essuyer</w:t>
      </w:r>
      <w:r w:rsidR="00C474C1">
        <w:t xml:space="preserve">, </w:t>
      </w:r>
      <w:r w:rsidRPr="00605EB6">
        <w:t>peigner ses longs cheveux</w:t>
      </w:r>
      <w:r w:rsidR="00C474C1">
        <w:t xml:space="preserve">, </w:t>
      </w:r>
      <w:r w:rsidRPr="00605EB6">
        <w:t>les natter et les attacher sur sa tête avec des épingles</w:t>
      </w:r>
      <w:r w:rsidR="00C474C1">
        <w:t>.</w:t>
      </w:r>
    </w:p>
    <w:p w14:paraId="598B2537" w14:textId="77777777" w:rsidR="00C474C1" w:rsidRDefault="00C52F4A" w:rsidP="00C52F4A">
      <w:r w:rsidRPr="00605EB6">
        <w:lastRenderedPageBreak/>
        <w:t>Alors il se redressa</w:t>
      </w:r>
      <w:r w:rsidR="00C474C1">
        <w:t xml:space="preserve">, </w:t>
      </w:r>
      <w:r w:rsidRPr="00605EB6">
        <w:t>fit un signe à Jacques Vaillant et alla se cacher au fond de la chambre</w:t>
      </w:r>
      <w:r w:rsidR="00C474C1">
        <w:t>.</w:t>
      </w:r>
    </w:p>
    <w:p w14:paraId="39E44E87" w14:textId="1546FC9C" w:rsidR="00C474C1" w:rsidRDefault="0094609C" w:rsidP="00C52F4A">
      <w:r>
        <w:t>— </w:t>
      </w:r>
      <w:r w:rsidR="00C52F4A" w:rsidRPr="00605EB6">
        <w:t>Jeanne</w:t>
      </w:r>
      <w:r w:rsidR="00C474C1">
        <w:t xml:space="preserve">, </w:t>
      </w:r>
      <w:r w:rsidR="00C52F4A" w:rsidRPr="00605EB6">
        <w:t>ma fille</w:t>
      </w:r>
      <w:r w:rsidR="00C474C1">
        <w:t xml:space="preserve">, </w:t>
      </w:r>
      <w:r w:rsidR="00C52F4A" w:rsidRPr="00605EB6">
        <w:t>es-tu levée</w:t>
      </w:r>
      <w:r w:rsidR="00C474C1">
        <w:t xml:space="preserve"> ? </w:t>
      </w:r>
      <w:r w:rsidR="00C52F4A" w:rsidRPr="00605EB6">
        <w:t>cria Jacques Vaillant à travers la porte</w:t>
      </w:r>
      <w:r w:rsidR="00C474C1">
        <w:t>.</w:t>
      </w:r>
    </w:p>
    <w:p w14:paraId="1072CF43" w14:textId="77777777" w:rsidR="00C474C1" w:rsidRDefault="00C52F4A" w:rsidP="00C52F4A">
      <w:r w:rsidRPr="00605EB6">
        <w:t>La commotion fut violente</w:t>
      </w:r>
      <w:r w:rsidR="00C474C1">
        <w:t xml:space="preserve">. </w:t>
      </w:r>
      <w:r w:rsidRPr="00605EB6">
        <w:t>La jeune fille tressaillit dans tout son être</w:t>
      </w:r>
      <w:r w:rsidR="00C474C1">
        <w:t xml:space="preserve"> ; </w:t>
      </w:r>
      <w:r w:rsidRPr="00605EB6">
        <w:t>elle marcha vers la porte à petits pas</w:t>
      </w:r>
      <w:r w:rsidR="00C474C1">
        <w:t xml:space="preserve">, </w:t>
      </w:r>
      <w:r w:rsidRPr="00605EB6">
        <w:t>puis recula</w:t>
      </w:r>
      <w:r w:rsidR="00C474C1">
        <w:t xml:space="preserve">, </w:t>
      </w:r>
      <w:r w:rsidRPr="00605EB6">
        <w:t>en passant encore ses mains sur son front</w:t>
      </w:r>
      <w:r w:rsidR="00C474C1">
        <w:t>.</w:t>
      </w:r>
    </w:p>
    <w:p w14:paraId="733773C8" w14:textId="72862821" w:rsidR="00C474C1" w:rsidRDefault="0094609C" w:rsidP="00C52F4A">
      <w:r>
        <w:t>— </w:t>
      </w:r>
      <w:r w:rsidR="00C52F4A" w:rsidRPr="00605EB6">
        <w:t>Oh</w:t>
      </w:r>
      <w:r w:rsidR="00C474C1">
        <w:t xml:space="preserve"> ! </w:t>
      </w:r>
      <w:r w:rsidR="00C52F4A" w:rsidRPr="00605EB6">
        <w:t>oh</w:t>
      </w:r>
      <w:r w:rsidR="00C474C1">
        <w:t xml:space="preserve"> ! </w:t>
      </w:r>
      <w:r w:rsidR="00C52F4A" w:rsidRPr="00605EB6">
        <w:t>fit-elle</w:t>
      </w:r>
      <w:r w:rsidR="00C474C1">
        <w:t>.</w:t>
      </w:r>
    </w:p>
    <w:p w14:paraId="0B8649A4" w14:textId="77777777" w:rsidR="00C474C1" w:rsidRDefault="00C52F4A" w:rsidP="00C52F4A">
      <w:r w:rsidRPr="00605EB6">
        <w:t>Le chien continuait à faire autour d</w:t>
      </w:r>
      <w:r w:rsidR="00C474C1">
        <w:t>’</w:t>
      </w:r>
      <w:r w:rsidRPr="00605EB6">
        <w:t>elle toutes sortes de bonds et de cabrioles</w:t>
      </w:r>
      <w:r w:rsidR="00C474C1">
        <w:t>.</w:t>
      </w:r>
    </w:p>
    <w:p w14:paraId="28CE175F" w14:textId="688DC51E" w:rsidR="00C474C1" w:rsidRDefault="0094609C" w:rsidP="00C52F4A">
      <w:r>
        <w:t>— </w:t>
      </w:r>
      <w:r w:rsidR="00C52F4A" w:rsidRPr="00605EB6">
        <w:t>Jeanne</w:t>
      </w:r>
      <w:r w:rsidR="00C474C1">
        <w:t xml:space="preserve">, </w:t>
      </w:r>
      <w:r w:rsidR="00C52F4A" w:rsidRPr="00605EB6">
        <w:t>m</w:t>
      </w:r>
      <w:r w:rsidR="00C474C1">
        <w:t>’</w:t>
      </w:r>
      <w:r w:rsidR="00C52F4A" w:rsidRPr="00605EB6">
        <w:t>entends-tu</w:t>
      </w:r>
      <w:r w:rsidR="00C474C1">
        <w:t xml:space="preserve"> ? </w:t>
      </w:r>
      <w:r w:rsidR="00C52F4A" w:rsidRPr="00605EB6">
        <w:t>reprit la voix du vieillard</w:t>
      </w:r>
      <w:r w:rsidR="00C474C1">
        <w:t>.</w:t>
      </w:r>
    </w:p>
    <w:p w14:paraId="4E6E7001" w14:textId="77777777" w:rsidR="00C474C1" w:rsidRDefault="00C52F4A" w:rsidP="00C52F4A">
      <w:r w:rsidRPr="00605EB6">
        <w:t>Elle eut un nouveau tressaillement et répondit</w:t>
      </w:r>
      <w:r w:rsidR="00C474C1">
        <w:t> :</w:t>
      </w:r>
    </w:p>
    <w:p w14:paraId="08873FD6" w14:textId="40F62172" w:rsidR="00C474C1" w:rsidRDefault="0094609C" w:rsidP="00C52F4A">
      <w:r>
        <w:t>— </w:t>
      </w:r>
      <w:r w:rsidR="00C52F4A" w:rsidRPr="00605EB6">
        <w:t>Oui</w:t>
      </w:r>
      <w:r w:rsidR="00C474C1">
        <w:t xml:space="preserve">, </w:t>
      </w:r>
      <w:r w:rsidR="00C52F4A" w:rsidRPr="00605EB6">
        <w:t>mon père</w:t>
      </w:r>
      <w:r w:rsidR="00C474C1">
        <w:t>.</w:t>
      </w:r>
    </w:p>
    <w:p w14:paraId="2C447E47" w14:textId="77777777" w:rsidR="00C474C1" w:rsidRDefault="00C52F4A" w:rsidP="00C52F4A">
      <w:r w:rsidRPr="00605EB6">
        <w:t>Les yeux des deux hommes s</w:t>
      </w:r>
      <w:r w:rsidR="00C474C1">
        <w:t>’</w:t>
      </w:r>
      <w:r w:rsidRPr="00605EB6">
        <w:t>irradièrent</w:t>
      </w:r>
      <w:r w:rsidR="00C474C1">
        <w:t xml:space="preserve">. </w:t>
      </w:r>
      <w:r w:rsidRPr="00605EB6">
        <w:t>Jacques Vaillant reprit</w:t>
      </w:r>
      <w:r w:rsidR="00C474C1">
        <w:t> :</w:t>
      </w:r>
    </w:p>
    <w:p w14:paraId="3F73A44A" w14:textId="39CE90A9" w:rsidR="00C474C1" w:rsidRDefault="0094609C" w:rsidP="00C52F4A">
      <w:r>
        <w:t>— </w:t>
      </w:r>
      <w:r w:rsidR="00C52F4A" w:rsidRPr="00605EB6">
        <w:t>Habille-toi vite</w:t>
      </w:r>
      <w:r w:rsidR="00C474C1">
        <w:t xml:space="preserve">, </w:t>
      </w:r>
      <w:r w:rsidR="00C52F4A" w:rsidRPr="00605EB6">
        <w:t>ma chérie</w:t>
      </w:r>
      <w:r w:rsidR="00C474C1">
        <w:t xml:space="preserve">. </w:t>
      </w:r>
      <w:r w:rsidR="00C52F4A" w:rsidRPr="00605EB6">
        <w:t>Gertrude nous attend pour servir le déjeuner</w:t>
      </w:r>
      <w:r w:rsidR="00C474C1">
        <w:t xml:space="preserve">. </w:t>
      </w:r>
      <w:r w:rsidR="00C52F4A" w:rsidRPr="00605EB6">
        <w:t>Et puis ce n</w:t>
      </w:r>
      <w:r w:rsidR="00C474C1">
        <w:t>’</w:t>
      </w:r>
      <w:r w:rsidR="00C52F4A" w:rsidRPr="00605EB6">
        <w:t>est pas tout</w:t>
      </w:r>
      <w:r w:rsidR="00C474C1">
        <w:t xml:space="preserve">, </w:t>
      </w:r>
      <w:r w:rsidR="00C52F4A" w:rsidRPr="00605EB6">
        <w:t>j</w:t>
      </w:r>
      <w:r w:rsidR="00C474C1">
        <w:t>’</w:t>
      </w:r>
      <w:r w:rsidR="00C52F4A" w:rsidRPr="00605EB6">
        <w:t>ai une bonne nouvelle à t</w:t>
      </w:r>
      <w:r w:rsidR="00C474C1">
        <w:t>’</w:t>
      </w:r>
      <w:r w:rsidR="00C52F4A" w:rsidRPr="00605EB6">
        <w:t>apprendre</w:t>
      </w:r>
      <w:r w:rsidR="00C474C1">
        <w:t xml:space="preserve"> : </w:t>
      </w:r>
      <w:r w:rsidR="00C52F4A" w:rsidRPr="00605EB6">
        <w:t>Jacques</w:t>
      </w:r>
      <w:r w:rsidR="00C474C1">
        <w:t xml:space="preserve">, </w:t>
      </w:r>
      <w:r w:rsidR="00C52F4A" w:rsidRPr="00605EB6">
        <w:t>ton fiancé</w:t>
      </w:r>
      <w:r w:rsidR="00C474C1">
        <w:t xml:space="preserve">, </w:t>
      </w:r>
      <w:r w:rsidR="00C52F4A" w:rsidRPr="00605EB6">
        <w:t>a obtenu un congé de deux mois</w:t>
      </w:r>
      <w:r w:rsidR="00C474C1">
        <w:t xml:space="preserve"> ; </w:t>
      </w:r>
      <w:r w:rsidR="00C52F4A" w:rsidRPr="00605EB6">
        <w:t>il est arrivé ce matin</w:t>
      </w:r>
      <w:r w:rsidR="00C474C1">
        <w:t xml:space="preserve">, </w:t>
      </w:r>
      <w:r w:rsidR="00C52F4A" w:rsidRPr="00605EB6">
        <w:t>il est ici</w:t>
      </w:r>
      <w:r w:rsidR="00C474C1">
        <w:t xml:space="preserve">, </w:t>
      </w:r>
      <w:r w:rsidR="00C52F4A" w:rsidRPr="00605EB6">
        <w:t>tu vas le voir</w:t>
      </w:r>
      <w:r w:rsidR="00C474C1">
        <w:t>.</w:t>
      </w:r>
    </w:p>
    <w:p w14:paraId="0D4C4B0A" w14:textId="77777777" w:rsidR="00C474C1" w:rsidRDefault="00C52F4A" w:rsidP="00C52F4A">
      <w:r w:rsidRPr="00605EB6">
        <w:t>Au même instant</w:t>
      </w:r>
      <w:r w:rsidR="00C474C1">
        <w:t xml:space="preserve">, </w:t>
      </w:r>
      <w:r w:rsidRPr="00605EB6">
        <w:t>dans le jardin</w:t>
      </w:r>
      <w:r w:rsidR="00C474C1">
        <w:t xml:space="preserve">, </w:t>
      </w:r>
      <w:r w:rsidRPr="00605EB6">
        <w:t>une belle voix de baryton</w:t>
      </w:r>
      <w:r w:rsidR="00C474C1">
        <w:t xml:space="preserve">, </w:t>
      </w:r>
      <w:r w:rsidRPr="00605EB6">
        <w:t>légèrement vibrante</w:t>
      </w:r>
      <w:r w:rsidR="00C474C1">
        <w:t xml:space="preserve">, </w:t>
      </w:r>
      <w:r w:rsidRPr="00605EB6">
        <w:t>chanta</w:t>
      </w:r>
      <w:r w:rsidR="00C474C1">
        <w:t> :</w:t>
      </w:r>
    </w:p>
    <w:p w14:paraId="10E0BC61" w14:textId="52727DAE" w:rsidR="00C52F4A" w:rsidRPr="00605EB6" w:rsidRDefault="00C52F4A" w:rsidP="00C52F4A">
      <w:pPr>
        <w:pStyle w:val="Taille-1Suspendu1XRetrait1XEsp0"/>
      </w:pPr>
    </w:p>
    <w:p w14:paraId="448FE827" w14:textId="77777777" w:rsidR="00C474C1" w:rsidRDefault="00C52F4A" w:rsidP="00450E56">
      <w:pPr>
        <w:pStyle w:val="Taille-1Suspendu1XRetrait1XEsp0"/>
        <w:ind w:firstLine="341"/>
      </w:pPr>
      <w:r w:rsidRPr="00605EB6">
        <w:t>Dans nos jardins les feuilles sont jaunies</w:t>
      </w:r>
      <w:r w:rsidR="00C474C1">
        <w:t>,</w:t>
      </w:r>
    </w:p>
    <w:p w14:paraId="640A1F11" w14:textId="77777777" w:rsidR="00C474C1" w:rsidRDefault="00C52F4A" w:rsidP="00450E56">
      <w:pPr>
        <w:pStyle w:val="Taille-1Suspendu1XRetrait1XEsp0"/>
        <w:ind w:firstLine="341"/>
      </w:pPr>
      <w:r w:rsidRPr="00605EB6">
        <w:t>Dans les grands fûts le vin est transvasé</w:t>
      </w:r>
      <w:r w:rsidR="00C474C1">
        <w:t>.</w:t>
      </w:r>
    </w:p>
    <w:p w14:paraId="6208A8CF" w14:textId="77777777" w:rsidR="00C474C1" w:rsidRDefault="00C52F4A" w:rsidP="00450E56">
      <w:pPr>
        <w:pStyle w:val="Taille-1Suspendu1XRetrait1XEsp0"/>
        <w:ind w:firstLine="341"/>
      </w:pPr>
      <w:r w:rsidRPr="00605EB6">
        <w:t>Sous les engrais les terres sont brunies</w:t>
      </w:r>
      <w:r w:rsidR="00C474C1">
        <w:t>,</w:t>
      </w:r>
    </w:p>
    <w:p w14:paraId="33DAA610" w14:textId="77777777" w:rsidR="00C474C1" w:rsidRDefault="00C52F4A" w:rsidP="00450E56">
      <w:pPr>
        <w:pStyle w:val="Taille-1Suspendu1XRetrait1XEsp0"/>
        <w:ind w:firstLine="341"/>
      </w:pPr>
      <w:r w:rsidRPr="00605EB6">
        <w:t>Pendant longtemps le soc s</w:t>
      </w:r>
      <w:r w:rsidR="00C474C1">
        <w:t>’</w:t>
      </w:r>
      <w:r w:rsidRPr="00605EB6">
        <w:t>est reposé</w:t>
      </w:r>
      <w:r w:rsidR="00C474C1">
        <w:t>.</w:t>
      </w:r>
    </w:p>
    <w:p w14:paraId="2D757D2D" w14:textId="77777777" w:rsidR="00C474C1" w:rsidRDefault="00C52F4A" w:rsidP="00450E56">
      <w:pPr>
        <w:pStyle w:val="Taille-1Suspendu1XRetrait1XEsp0"/>
        <w:ind w:firstLine="341"/>
      </w:pPr>
      <w:r w:rsidRPr="00605EB6">
        <w:t>Courage</w:t>
      </w:r>
      <w:r w:rsidR="00C474C1">
        <w:t xml:space="preserve">, </w:t>
      </w:r>
      <w:r w:rsidRPr="00605EB6">
        <w:t>enfants</w:t>
      </w:r>
      <w:r w:rsidR="00C474C1">
        <w:t xml:space="preserve">, </w:t>
      </w:r>
      <w:r w:rsidRPr="00605EB6">
        <w:t>c</w:t>
      </w:r>
      <w:r w:rsidR="00C474C1">
        <w:t>’</w:t>
      </w:r>
      <w:r w:rsidRPr="00605EB6">
        <w:t>est la saison dernière</w:t>
      </w:r>
      <w:r w:rsidR="00C474C1">
        <w:t> ;</w:t>
      </w:r>
    </w:p>
    <w:p w14:paraId="06D53375" w14:textId="77777777" w:rsidR="00C474C1" w:rsidRDefault="00C52F4A" w:rsidP="00450E56">
      <w:pPr>
        <w:pStyle w:val="Taille-1Suspendu1XRetrait1XEsp0"/>
        <w:ind w:firstLine="341"/>
      </w:pPr>
      <w:r w:rsidRPr="00605EB6">
        <w:lastRenderedPageBreak/>
        <w:t>Aux champs il faut terminer les travaux</w:t>
      </w:r>
      <w:r w:rsidR="00C474C1">
        <w:t>.</w:t>
      </w:r>
    </w:p>
    <w:p w14:paraId="2A2CEACF" w14:textId="0F4FE372" w:rsidR="00C52F4A" w:rsidRPr="00605EB6" w:rsidRDefault="00C52F4A" w:rsidP="00450E56">
      <w:pPr>
        <w:pStyle w:val="Taille-1Suspendu1XRetrait1XEsp0"/>
        <w:ind w:firstLine="341"/>
      </w:pPr>
      <w:r w:rsidRPr="00605EB6">
        <w:t>Partons avant que le soleil éclaire</w:t>
      </w:r>
    </w:p>
    <w:p w14:paraId="40E2610A" w14:textId="77777777" w:rsidR="00C474C1" w:rsidRDefault="00C52F4A" w:rsidP="00450E56">
      <w:pPr>
        <w:pStyle w:val="Taille-1Suspendu1XRetrait1XEsp0"/>
        <w:ind w:firstLine="341"/>
      </w:pPr>
      <w:r w:rsidRPr="00605EB6">
        <w:t>De ses rayons les vals et les coteaux</w:t>
      </w:r>
      <w:r w:rsidR="00C474C1">
        <w:t>.</w:t>
      </w:r>
    </w:p>
    <w:p w14:paraId="03568C97" w14:textId="77777777" w:rsidR="00C474C1" w:rsidRDefault="00C52F4A" w:rsidP="00450E56">
      <w:pPr>
        <w:pStyle w:val="Taille-1Suspendu1XRetrait2XEsp0"/>
        <w:ind w:firstLine="511"/>
      </w:pPr>
      <w:r w:rsidRPr="00605EB6">
        <w:t>Laboureurs</w:t>
      </w:r>
      <w:r w:rsidR="00C474C1">
        <w:t xml:space="preserve">, </w:t>
      </w:r>
      <w:r w:rsidRPr="00605EB6">
        <w:t>à la charrue</w:t>
      </w:r>
      <w:r w:rsidR="00C474C1">
        <w:t> !</w:t>
      </w:r>
    </w:p>
    <w:p w14:paraId="2C8EEBDF" w14:textId="77777777" w:rsidR="00C474C1" w:rsidRDefault="00C52F4A" w:rsidP="00450E56">
      <w:pPr>
        <w:pStyle w:val="Taille-1Suspendu1XRetrait2XEsp0"/>
        <w:ind w:firstLine="511"/>
      </w:pPr>
      <w:r w:rsidRPr="00605EB6">
        <w:t>Sortez tous de vos maisons</w:t>
      </w:r>
      <w:r w:rsidR="00C474C1">
        <w:t> ;</w:t>
      </w:r>
    </w:p>
    <w:p w14:paraId="2E175060" w14:textId="77777777" w:rsidR="00C474C1" w:rsidRDefault="00C52F4A" w:rsidP="00450E56">
      <w:pPr>
        <w:pStyle w:val="Taille-1Suspendu1XRetrait2XEsp0"/>
        <w:ind w:firstLine="511"/>
      </w:pPr>
      <w:r w:rsidRPr="00605EB6">
        <w:t>De semer l</w:t>
      </w:r>
      <w:r w:rsidR="00C474C1">
        <w:t>’</w:t>
      </w:r>
      <w:r w:rsidRPr="00605EB6">
        <w:t>heure est venue</w:t>
      </w:r>
      <w:r w:rsidR="00C474C1">
        <w:t>,</w:t>
      </w:r>
    </w:p>
    <w:p w14:paraId="15D44B57" w14:textId="77777777" w:rsidR="00C474C1" w:rsidRDefault="00C52F4A" w:rsidP="00450E56">
      <w:pPr>
        <w:pStyle w:val="Taille-1Suspendu1XRetrait2XEsp0"/>
        <w:ind w:firstLine="511"/>
      </w:pPr>
      <w:r w:rsidRPr="00605EB6">
        <w:t>Qu</w:t>
      </w:r>
      <w:r w:rsidR="00C474C1">
        <w:t>’</w:t>
      </w:r>
      <w:r w:rsidRPr="00605EB6">
        <w:t>on retourne les sillons</w:t>
      </w:r>
      <w:r w:rsidR="00C474C1">
        <w:t> !</w:t>
      </w:r>
    </w:p>
    <w:p w14:paraId="6CEEB7E6" w14:textId="4F735016" w:rsidR="00C52F4A" w:rsidRPr="00605EB6" w:rsidRDefault="00C52F4A" w:rsidP="00C52F4A">
      <w:pPr>
        <w:pStyle w:val="Taille-1Suspendu1XRetrait1XEsp0"/>
      </w:pPr>
    </w:p>
    <w:p w14:paraId="190CC8BC" w14:textId="77777777" w:rsidR="00C474C1" w:rsidRDefault="00C52F4A" w:rsidP="00C52F4A">
      <w:r w:rsidRPr="00605EB6">
        <w:t>Dès les premières notes</w:t>
      </w:r>
      <w:r w:rsidR="00C474C1">
        <w:t xml:space="preserve">, </w:t>
      </w:r>
      <w:r w:rsidRPr="00605EB6">
        <w:t>Jeanne était restée immobile</w:t>
      </w:r>
      <w:r w:rsidR="00C474C1">
        <w:t xml:space="preserve">, </w:t>
      </w:r>
      <w:r w:rsidRPr="00605EB6">
        <w:t>comme galvanisée</w:t>
      </w:r>
      <w:r w:rsidR="00C474C1">
        <w:t xml:space="preserve">, </w:t>
      </w:r>
      <w:r w:rsidRPr="00605EB6">
        <w:t>mais l</w:t>
      </w:r>
      <w:r w:rsidR="00C474C1">
        <w:t>’</w:t>
      </w:r>
      <w:r w:rsidRPr="00605EB6">
        <w:t>oreille tendue</w:t>
      </w:r>
      <w:r w:rsidR="00C474C1">
        <w:t xml:space="preserve">, </w:t>
      </w:r>
      <w:r w:rsidRPr="00605EB6">
        <w:t>écoutant</w:t>
      </w:r>
      <w:r w:rsidR="00C474C1">
        <w:t>.</w:t>
      </w:r>
    </w:p>
    <w:p w14:paraId="5FAE677E" w14:textId="77777777" w:rsidR="00C474C1" w:rsidRDefault="00C52F4A" w:rsidP="00C52F4A">
      <w:r w:rsidRPr="00605EB6">
        <w:t>Comme s</w:t>
      </w:r>
      <w:r w:rsidR="00C474C1">
        <w:t>’</w:t>
      </w:r>
      <w:r w:rsidRPr="00605EB6">
        <w:t>il eût compris qu</w:t>
      </w:r>
      <w:r w:rsidR="00C474C1">
        <w:t>’</w:t>
      </w:r>
      <w:r w:rsidRPr="00605EB6">
        <w:t>il ne devait plus faire de bruit</w:t>
      </w:r>
      <w:r w:rsidR="00C474C1">
        <w:t xml:space="preserve">, </w:t>
      </w:r>
      <w:r w:rsidRPr="00605EB6">
        <w:t>Fidèle</w:t>
      </w:r>
      <w:r w:rsidR="00C474C1">
        <w:t xml:space="preserve">, </w:t>
      </w:r>
      <w:r w:rsidRPr="00605EB6">
        <w:t>lui aussi</w:t>
      </w:r>
      <w:r w:rsidR="00C474C1">
        <w:t xml:space="preserve">, </w:t>
      </w:r>
      <w:r w:rsidRPr="00605EB6">
        <w:t>planté sur ses quatre pattes</w:t>
      </w:r>
      <w:r w:rsidR="00C474C1">
        <w:t xml:space="preserve">, </w:t>
      </w:r>
      <w:r w:rsidRPr="00605EB6">
        <w:t>écoutait le chanteur</w:t>
      </w:r>
      <w:r w:rsidR="00C474C1">
        <w:t>.</w:t>
      </w:r>
    </w:p>
    <w:p w14:paraId="6935C660" w14:textId="77777777" w:rsidR="00C474C1" w:rsidRDefault="00C52F4A" w:rsidP="00C52F4A">
      <w:r w:rsidRPr="00605EB6">
        <w:t>Cette chanson</w:t>
      </w:r>
      <w:r w:rsidR="00C474C1">
        <w:t xml:space="preserve">, – </w:t>
      </w:r>
      <w:r w:rsidRPr="00605EB6">
        <w:t xml:space="preserve">le </w:t>
      </w:r>
      <w:r w:rsidRPr="00605EB6">
        <w:rPr>
          <w:bCs/>
          <w:i/>
          <w:iCs/>
        </w:rPr>
        <w:t>Semeur de blé</w:t>
      </w:r>
      <w:r w:rsidRPr="00605EB6">
        <w:rPr>
          <w:rStyle w:val="Appelnotedebasdep"/>
        </w:rPr>
        <w:footnoteReference w:id="4"/>
      </w:r>
      <w:r w:rsidR="00C474C1">
        <w:t xml:space="preserve">, – </w:t>
      </w:r>
      <w:r w:rsidRPr="00605EB6">
        <w:t>Jacques Grandin l</w:t>
      </w:r>
      <w:r w:rsidR="00C474C1">
        <w:t>’</w:t>
      </w:r>
      <w:r w:rsidRPr="00605EB6">
        <w:t>avait achetée à Épinal</w:t>
      </w:r>
      <w:r w:rsidR="00C474C1">
        <w:t xml:space="preserve">, </w:t>
      </w:r>
      <w:r w:rsidRPr="00605EB6">
        <w:t>un jour de foire</w:t>
      </w:r>
      <w:r w:rsidR="00C474C1">
        <w:t xml:space="preserve">, </w:t>
      </w:r>
      <w:r w:rsidRPr="00605EB6">
        <w:t>trois mois environ avant de partir</w:t>
      </w:r>
      <w:r w:rsidR="00C474C1">
        <w:t xml:space="preserve">. </w:t>
      </w:r>
      <w:r w:rsidRPr="00605EB6">
        <w:t>Comme il ne connaissait pas la musique</w:t>
      </w:r>
      <w:r w:rsidR="00C474C1">
        <w:t xml:space="preserve">, </w:t>
      </w:r>
      <w:r w:rsidRPr="00605EB6">
        <w:t>c</w:t>
      </w:r>
      <w:r w:rsidR="00C474C1">
        <w:t>’</w:t>
      </w:r>
      <w:r w:rsidRPr="00605EB6">
        <w:t>est Jeanne qui lui avait appris la chanson en chantant avec lui</w:t>
      </w:r>
      <w:r w:rsidR="00C474C1">
        <w:t>.</w:t>
      </w:r>
    </w:p>
    <w:p w14:paraId="081EF75D" w14:textId="77777777" w:rsidR="00C474C1" w:rsidRDefault="00C52F4A" w:rsidP="00C52F4A">
      <w:r w:rsidRPr="00605EB6">
        <w:t>Le jeune homme cessa de chanter</w:t>
      </w:r>
      <w:r w:rsidR="00C474C1">
        <w:t>.</w:t>
      </w:r>
    </w:p>
    <w:p w14:paraId="6BCF56F6" w14:textId="77777777" w:rsidR="00C474C1" w:rsidRDefault="00C52F4A" w:rsidP="00C52F4A">
      <w:r w:rsidRPr="00605EB6">
        <w:t>Pendant un instant</w:t>
      </w:r>
      <w:r w:rsidR="00C474C1">
        <w:t xml:space="preserve">, </w:t>
      </w:r>
      <w:r w:rsidRPr="00605EB6">
        <w:t>Jeanne eut l</w:t>
      </w:r>
      <w:r w:rsidR="00C474C1">
        <w:t>’</w:t>
      </w:r>
      <w:r w:rsidRPr="00605EB6">
        <w:t>air d</w:t>
      </w:r>
      <w:r w:rsidR="00C474C1">
        <w:t>’</w:t>
      </w:r>
      <w:r w:rsidRPr="00605EB6">
        <w:t>écouter encore</w:t>
      </w:r>
      <w:r w:rsidR="00C474C1">
        <w:t xml:space="preserve"> ; </w:t>
      </w:r>
      <w:r w:rsidRPr="00605EB6">
        <w:t>puis</w:t>
      </w:r>
      <w:r w:rsidR="00C474C1">
        <w:t xml:space="preserve">, </w:t>
      </w:r>
      <w:r w:rsidRPr="00605EB6">
        <w:t>prenant sa tête dans ses mains et la serrant fortement</w:t>
      </w:r>
      <w:r w:rsidR="00C474C1">
        <w:t> :</w:t>
      </w:r>
    </w:p>
    <w:p w14:paraId="41D5AA23" w14:textId="76521644" w:rsidR="00C474C1" w:rsidRDefault="0094609C" w:rsidP="00C52F4A">
      <w:r>
        <w:t>— </w:t>
      </w:r>
      <w:r w:rsidR="00C52F4A" w:rsidRPr="00605EB6">
        <w:t>Mon Dieu</w:t>
      </w:r>
      <w:r w:rsidR="00C474C1">
        <w:t xml:space="preserve">, </w:t>
      </w:r>
      <w:r w:rsidR="00C52F4A" w:rsidRPr="00605EB6">
        <w:t>murmura-t-elle</w:t>
      </w:r>
      <w:r w:rsidR="00C474C1">
        <w:t xml:space="preserve">, </w:t>
      </w:r>
      <w:r w:rsidR="00C52F4A" w:rsidRPr="00605EB6">
        <w:t>je me souviens</w:t>
      </w:r>
      <w:r w:rsidR="00C474C1">
        <w:t> !</w:t>
      </w:r>
    </w:p>
    <w:p w14:paraId="63BA8014" w14:textId="77777777" w:rsidR="00C474C1" w:rsidRDefault="00C52F4A" w:rsidP="00C52F4A">
      <w:r w:rsidRPr="00605EB6">
        <w:t>La voix de Jacques reprit</w:t>
      </w:r>
      <w:r w:rsidR="00C474C1">
        <w:t> :</w:t>
      </w:r>
    </w:p>
    <w:p w14:paraId="39F8F9ED" w14:textId="3CECCE7E" w:rsidR="00C52F4A" w:rsidRPr="00605EB6" w:rsidRDefault="00C52F4A" w:rsidP="00C52F4A">
      <w:pPr>
        <w:pStyle w:val="Taille-1Suspendu1XRetrait1XEsp0"/>
      </w:pPr>
    </w:p>
    <w:p w14:paraId="4997FFBA" w14:textId="77777777" w:rsidR="00C474C1" w:rsidRDefault="00C52F4A" w:rsidP="00300D3A">
      <w:pPr>
        <w:pStyle w:val="Taille-1Suspendu1XRetrait1XEsp0"/>
        <w:ind w:firstLine="341"/>
      </w:pPr>
      <w:r w:rsidRPr="00605EB6">
        <w:t>De mes deux bras j</w:t>
      </w:r>
      <w:r w:rsidR="00C474C1">
        <w:t>’</w:t>
      </w:r>
      <w:r w:rsidRPr="00605EB6">
        <w:t>ai bien soigné ma terre</w:t>
      </w:r>
      <w:r w:rsidR="00C474C1">
        <w:t>,</w:t>
      </w:r>
    </w:p>
    <w:p w14:paraId="43CFFF25" w14:textId="04D063F9" w:rsidR="00C52F4A" w:rsidRPr="00605EB6" w:rsidRDefault="00C52F4A" w:rsidP="00300D3A">
      <w:pPr>
        <w:pStyle w:val="Taille-1Suspendu1XRetrait1XEsp0"/>
        <w:ind w:firstLine="341"/>
      </w:pPr>
      <w:r w:rsidRPr="00605EB6">
        <w:lastRenderedPageBreak/>
        <w:t>Et</w:t>
      </w:r>
      <w:r w:rsidR="00C474C1">
        <w:t xml:space="preserve">, </w:t>
      </w:r>
      <w:r w:rsidRPr="00605EB6">
        <w:t>maintenant</w:t>
      </w:r>
      <w:r w:rsidR="00C474C1">
        <w:t xml:space="preserve">, </w:t>
      </w:r>
      <w:r w:rsidRPr="00605EB6">
        <w:t>je pourrai confier</w:t>
      </w:r>
    </w:p>
    <w:p w14:paraId="47567E87" w14:textId="25169F02" w:rsidR="00C474C1" w:rsidRDefault="00C52F4A" w:rsidP="00300D3A">
      <w:pPr>
        <w:pStyle w:val="Taille-1Suspendu1XRetrait1XEsp0"/>
        <w:ind w:firstLine="341"/>
      </w:pPr>
      <w:r w:rsidRPr="00605EB6">
        <w:t>Au sein fécond de ce</w:t>
      </w:r>
      <w:r w:rsidR="00D22186">
        <w:t>tt</w:t>
      </w:r>
      <w:r w:rsidRPr="00605EB6">
        <w:t>e bonne mère</w:t>
      </w:r>
      <w:r w:rsidR="00C474C1">
        <w:t>,</w:t>
      </w:r>
    </w:p>
    <w:p w14:paraId="40F42C6F" w14:textId="77777777" w:rsidR="00C474C1" w:rsidRDefault="00C52F4A" w:rsidP="00300D3A">
      <w:pPr>
        <w:pStyle w:val="Taille-1Suspendu1XRetrait1XEsp0"/>
        <w:ind w:firstLine="341"/>
      </w:pPr>
      <w:r w:rsidRPr="00605EB6">
        <w:t>Le meilleur grain gardé dans mon grenier</w:t>
      </w:r>
      <w:r w:rsidR="00C474C1">
        <w:t>.</w:t>
      </w:r>
    </w:p>
    <w:p w14:paraId="6EE7C378" w14:textId="77777777" w:rsidR="00C474C1" w:rsidRDefault="00C52F4A" w:rsidP="00300D3A">
      <w:pPr>
        <w:pStyle w:val="Taille-1Suspendu1XRetrait1XEsp0"/>
        <w:ind w:firstLine="341"/>
      </w:pPr>
      <w:r w:rsidRPr="00605EB6">
        <w:t>Quand renaîtront les fleurs et la verdure</w:t>
      </w:r>
      <w:r w:rsidR="00C474C1">
        <w:t>,</w:t>
      </w:r>
    </w:p>
    <w:p w14:paraId="37AC8FBE" w14:textId="77777777" w:rsidR="00C474C1" w:rsidRDefault="00C52F4A" w:rsidP="00300D3A">
      <w:pPr>
        <w:pStyle w:val="Taille-1Suspendu1XRetrait1XEsp0"/>
        <w:ind w:firstLine="341"/>
      </w:pPr>
      <w:r w:rsidRPr="00605EB6">
        <w:t>Après l</w:t>
      </w:r>
      <w:r w:rsidR="00C474C1">
        <w:t>’</w:t>
      </w:r>
      <w:r w:rsidRPr="00605EB6">
        <w:t>hiver</w:t>
      </w:r>
      <w:r w:rsidR="00C474C1">
        <w:t xml:space="preserve">, </w:t>
      </w:r>
      <w:r w:rsidRPr="00605EB6">
        <w:t>au soleil</w:t>
      </w:r>
      <w:r w:rsidR="00C474C1">
        <w:t xml:space="preserve">, </w:t>
      </w:r>
      <w:r w:rsidRPr="00605EB6">
        <w:t>du printemps</w:t>
      </w:r>
      <w:r w:rsidR="00C474C1">
        <w:t>,</w:t>
      </w:r>
    </w:p>
    <w:p w14:paraId="647B0E59" w14:textId="77777777" w:rsidR="00C474C1" w:rsidRDefault="00C52F4A" w:rsidP="00300D3A">
      <w:pPr>
        <w:pStyle w:val="Taille-1Suspendu1XRetrait1XEsp0"/>
        <w:ind w:firstLine="341"/>
      </w:pPr>
      <w:r w:rsidRPr="00605EB6">
        <w:t>Mes blés touffus</w:t>
      </w:r>
      <w:r w:rsidR="00C474C1">
        <w:t xml:space="preserve">, </w:t>
      </w:r>
      <w:r w:rsidRPr="00605EB6">
        <w:t>orgueil de la nature</w:t>
      </w:r>
      <w:r w:rsidR="00C474C1">
        <w:t>,</w:t>
      </w:r>
    </w:p>
    <w:p w14:paraId="0AAA299F" w14:textId="77777777" w:rsidR="00C474C1" w:rsidRDefault="00C52F4A" w:rsidP="00300D3A">
      <w:pPr>
        <w:pStyle w:val="Taille-1Suspendu1XRetrait1XEsp0"/>
        <w:ind w:firstLine="341"/>
      </w:pPr>
      <w:r w:rsidRPr="00605EB6">
        <w:t>Pour être en fleur n</w:t>
      </w:r>
      <w:r w:rsidR="00C474C1">
        <w:t>’</w:t>
      </w:r>
      <w:r w:rsidRPr="00605EB6">
        <w:t>attendront pas longtemps</w:t>
      </w:r>
      <w:r w:rsidR="00C474C1">
        <w:t>.</w:t>
      </w:r>
    </w:p>
    <w:p w14:paraId="78CE82A4" w14:textId="77777777" w:rsidR="00C474C1" w:rsidRDefault="00C52F4A" w:rsidP="00300D3A">
      <w:pPr>
        <w:pStyle w:val="Taille-1Suspendu1XRetrait1XEsp0"/>
        <w:ind w:firstLine="341"/>
      </w:pPr>
      <w:r w:rsidRPr="00605EB6">
        <w:t>Laboureurs</w:t>
      </w:r>
      <w:r w:rsidR="00C474C1">
        <w:t xml:space="preserve">, </w:t>
      </w:r>
      <w:r w:rsidRPr="00605EB6">
        <w:t>à la charrue</w:t>
      </w:r>
      <w:r w:rsidR="00C474C1">
        <w:t> !</w:t>
      </w:r>
    </w:p>
    <w:p w14:paraId="597C4681" w14:textId="77777777" w:rsidR="00C474C1" w:rsidRDefault="00C52F4A" w:rsidP="00300D3A">
      <w:pPr>
        <w:pStyle w:val="Taille-1Suspendu1XRetrait1XEsp0"/>
        <w:ind w:firstLine="341"/>
      </w:pPr>
      <w:r w:rsidRPr="00605EB6">
        <w:t>Sortez tous de vos maisons</w:t>
      </w:r>
      <w:r w:rsidR="00C474C1">
        <w:t> ;</w:t>
      </w:r>
    </w:p>
    <w:p w14:paraId="7D3A6587" w14:textId="77777777" w:rsidR="00C474C1" w:rsidRDefault="00C52F4A" w:rsidP="00300D3A">
      <w:pPr>
        <w:pStyle w:val="Taille-1Suspendu1XRetrait1XEsp0"/>
        <w:ind w:firstLine="341"/>
      </w:pPr>
      <w:r w:rsidRPr="00605EB6">
        <w:t>De semer l</w:t>
      </w:r>
      <w:r w:rsidR="00C474C1">
        <w:t>’</w:t>
      </w:r>
      <w:r w:rsidRPr="00605EB6">
        <w:t>heure est venue</w:t>
      </w:r>
      <w:r w:rsidR="00C474C1">
        <w:t>,</w:t>
      </w:r>
    </w:p>
    <w:p w14:paraId="2E71E8C7" w14:textId="77777777" w:rsidR="00C474C1" w:rsidRDefault="00C52F4A" w:rsidP="00300D3A">
      <w:pPr>
        <w:pStyle w:val="Taille-1Suspendu1XRetrait1XEsp0"/>
        <w:ind w:firstLine="341"/>
      </w:pPr>
      <w:r w:rsidRPr="00605EB6">
        <w:t>Qu</w:t>
      </w:r>
      <w:r w:rsidR="00C474C1">
        <w:t>’</w:t>
      </w:r>
      <w:r w:rsidRPr="00605EB6">
        <w:t>on retourne les sillons</w:t>
      </w:r>
      <w:r w:rsidR="00C474C1">
        <w:t> !</w:t>
      </w:r>
    </w:p>
    <w:p w14:paraId="3BFA73FA" w14:textId="4455E653" w:rsidR="00C52F4A" w:rsidRPr="00605EB6" w:rsidRDefault="00C52F4A" w:rsidP="00C52F4A">
      <w:pPr>
        <w:pStyle w:val="Taille-1Suspendu1XRetrait1XEsp0"/>
      </w:pPr>
    </w:p>
    <w:p w14:paraId="73CC50CF" w14:textId="77777777" w:rsidR="00C474C1" w:rsidRDefault="00C52F4A" w:rsidP="00C52F4A">
      <w:r w:rsidRPr="00605EB6">
        <w:t>Jeanne écouta encore</w:t>
      </w:r>
      <w:r w:rsidR="00C474C1">
        <w:t xml:space="preserve">, </w:t>
      </w:r>
      <w:r w:rsidRPr="00605EB6">
        <w:t>mais les yeux étincelants</w:t>
      </w:r>
      <w:r w:rsidR="00C474C1">
        <w:t xml:space="preserve">, </w:t>
      </w:r>
      <w:r w:rsidRPr="00605EB6">
        <w:t>cette fois</w:t>
      </w:r>
      <w:r w:rsidR="00C474C1">
        <w:t xml:space="preserve">, </w:t>
      </w:r>
      <w:r w:rsidRPr="00605EB6">
        <w:t>et secouée par une sorte de tremblement convulsif</w:t>
      </w:r>
      <w:r w:rsidR="00C474C1">
        <w:t>.</w:t>
      </w:r>
    </w:p>
    <w:p w14:paraId="74A949B8" w14:textId="77777777" w:rsidR="00C474C1" w:rsidRDefault="00C52F4A" w:rsidP="00C52F4A">
      <w:r w:rsidRPr="00605EB6">
        <w:t>La voix reprit de nouveau</w:t>
      </w:r>
      <w:r w:rsidR="00C474C1">
        <w:t> :</w:t>
      </w:r>
    </w:p>
    <w:p w14:paraId="5C34887F" w14:textId="004510FC" w:rsidR="00C52F4A" w:rsidRPr="00605EB6" w:rsidRDefault="00C52F4A" w:rsidP="00C52F4A">
      <w:pPr>
        <w:pStyle w:val="Taille-1Suspendu1XRetrait1XEsp0"/>
      </w:pPr>
    </w:p>
    <w:p w14:paraId="058DB10A" w14:textId="77777777" w:rsidR="00C474C1" w:rsidRDefault="00C52F4A" w:rsidP="002C3FA4">
      <w:pPr>
        <w:pStyle w:val="Taille-1Suspendu1XRetrait1XEsp0"/>
        <w:ind w:firstLine="341"/>
      </w:pPr>
      <w:r w:rsidRPr="00605EB6">
        <w:t>Quand juin viendra</w:t>
      </w:r>
      <w:r w:rsidR="00C474C1">
        <w:t xml:space="preserve">, </w:t>
      </w:r>
      <w:r w:rsidRPr="00605EB6">
        <w:t>nous verrons l</w:t>
      </w:r>
      <w:r w:rsidR="00C474C1">
        <w:t>’</w:t>
      </w:r>
      <w:r w:rsidRPr="00605EB6">
        <w:t>épi naître</w:t>
      </w:r>
      <w:r w:rsidR="00C474C1">
        <w:t>,</w:t>
      </w:r>
    </w:p>
    <w:p w14:paraId="114868E4" w14:textId="77777777" w:rsidR="00C474C1" w:rsidRDefault="00C52F4A" w:rsidP="002C3FA4">
      <w:pPr>
        <w:pStyle w:val="Taille-1Suspendu1XRetrait1XEsp0"/>
        <w:ind w:firstLine="341"/>
      </w:pPr>
      <w:r w:rsidRPr="00605EB6">
        <w:t>Puis</w:t>
      </w:r>
      <w:r w:rsidR="00C474C1">
        <w:t xml:space="preserve">, </w:t>
      </w:r>
      <w:r w:rsidRPr="00605EB6">
        <w:t>chaque jour</w:t>
      </w:r>
      <w:r w:rsidR="00C474C1">
        <w:t xml:space="preserve">, </w:t>
      </w:r>
      <w:r w:rsidRPr="00605EB6">
        <w:t>nous le verrons grandir</w:t>
      </w:r>
      <w:r w:rsidR="00C474C1">
        <w:t>,</w:t>
      </w:r>
    </w:p>
    <w:p w14:paraId="09FDD5D2" w14:textId="27CD7D30" w:rsidR="00C52F4A" w:rsidRPr="00605EB6" w:rsidRDefault="00C52F4A" w:rsidP="002C3FA4">
      <w:pPr>
        <w:pStyle w:val="Taille-1Suspendu1XRetrait1XEsp0"/>
        <w:ind w:firstLine="341"/>
      </w:pPr>
      <w:r w:rsidRPr="00605EB6">
        <w:t>Et je dirai</w:t>
      </w:r>
      <w:r w:rsidR="00C474C1">
        <w:t xml:space="preserve"> : </w:t>
      </w:r>
      <w:r w:rsidRPr="00605EB6">
        <w:t>C</w:t>
      </w:r>
      <w:r w:rsidR="00C474C1">
        <w:t>’</w:t>
      </w:r>
      <w:r w:rsidRPr="00605EB6">
        <w:t>est moi qui suis le maître</w:t>
      </w:r>
    </w:p>
    <w:p w14:paraId="0FBA643E" w14:textId="77777777" w:rsidR="00C474C1" w:rsidRDefault="00C52F4A" w:rsidP="002C3FA4">
      <w:pPr>
        <w:pStyle w:val="Taille-1Suspendu1XRetrait1XEsp0"/>
        <w:ind w:firstLine="341"/>
      </w:pPr>
      <w:r w:rsidRPr="00605EB6">
        <w:t>De ces grands blés que le ciel fait jaunir</w:t>
      </w:r>
      <w:r w:rsidR="00C474C1">
        <w:t>.</w:t>
      </w:r>
    </w:p>
    <w:p w14:paraId="4823ED93" w14:textId="77777777" w:rsidR="00C474C1" w:rsidRDefault="00C52F4A" w:rsidP="002C3FA4">
      <w:pPr>
        <w:pStyle w:val="Taille-1Suspendu1XRetrait1XEsp0"/>
        <w:ind w:firstLine="341"/>
      </w:pPr>
      <w:r w:rsidRPr="00605EB6">
        <w:t>Après avoir contemplé mon ouvrage</w:t>
      </w:r>
      <w:r w:rsidR="00C474C1">
        <w:t>,</w:t>
      </w:r>
    </w:p>
    <w:p w14:paraId="22F3DB93" w14:textId="77777777" w:rsidR="00C474C1" w:rsidRDefault="00C52F4A" w:rsidP="002C3FA4">
      <w:pPr>
        <w:pStyle w:val="Taille-1Suspendu1XRetrait1XEsp0"/>
        <w:ind w:firstLine="341"/>
      </w:pPr>
      <w:r w:rsidRPr="00605EB6">
        <w:t>Le cœur content</w:t>
      </w:r>
      <w:r w:rsidR="00C474C1">
        <w:t xml:space="preserve">, </w:t>
      </w:r>
      <w:r w:rsidRPr="00605EB6">
        <w:t>je dormirai le soir</w:t>
      </w:r>
      <w:r w:rsidR="00C474C1">
        <w:t>,</w:t>
      </w:r>
    </w:p>
    <w:p w14:paraId="079D5AA8" w14:textId="255E0508" w:rsidR="00C52F4A" w:rsidRPr="00605EB6" w:rsidRDefault="00C52F4A" w:rsidP="002C3FA4">
      <w:pPr>
        <w:pStyle w:val="Taille-1Suspendu1XRetrait1XEsp0"/>
        <w:ind w:firstLine="341"/>
      </w:pPr>
      <w:r w:rsidRPr="00605EB6">
        <w:t>Comptant</w:t>
      </w:r>
      <w:r w:rsidR="00C474C1">
        <w:t xml:space="preserve">, </w:t>
      </w:r>
      <w:r w:rsidRPr="00605EB6">
        <w:t>Seigneur</w:t>
      </w:r>
      <w:r w:rsidR="00C474C1">
        <w:t xml:space="preserve">, </w:t>
      </w:r>
      <w:r w:rsidRPr="00605EB6">
        <w:t>que les vents et l</w:t>
      </w:r>
      <w:r w:rsidR="00C474C1">
        <w:t>’</w:t>
      </w:r>
      <w:r w:rsidRPr="00605EB6">
        <w:t>orage</w:t>
      </w:r>
    </w:p>
    <w:p w14:paraId="008AAC03" w14:textId="77777777" w:rsidR="00C474C1" w:rsidRDefault="00C52F4A" w:rsidP="002C3FA4">
      <w:pPr>
        <w:pStyle w:val="Taille-1Suspendu1XRetrait1XEsp0"/>
        <w:ind w:firstLine="341"/>
      </w:pPr>
      <w:r w:rsidRPr="00605EB6">
        <w:t>Ne viendront pas m</w:t>
      </w:r>
      <w:r w:rsidR="00C474C1">
        <w:t>’</w:t>
      </w:r>
      <w:r w:rsidRPr="00605EB6">
        <w:t>enlever mon espoir</w:t>
      </w:r>
      <w:r w:rsidR="00C474C1">
        <w:t>.</w:t>
      </w:r>
    </w:p>
    <w:p w14:paraId="06CBD94F" w14:textId="77777777" w:rsidR="00C474C1" w:rsidRDefault="00C52F4A" w:rsidP="002C3FA4">
      <w:pPr>
        <w:pStyle w:val="Taille-1Suspendu1XRetrait2XEsp0"/>
        <w:ind w:firstLine="341"/>
      </w:pPr>
      <w:r w:rsidRPr="00605EB6">
        <w:t>Laboureurs</w:t>
      </w:r>
      <w:r w:rsidR="00C474C1">
        <w:t xml:space="preserve">, </w:t>
      </w:r>
      <w:r w:rsidRPr="00605EB6">
        <w:t>à la charrue</w:t>
      </w:r>
      <w:r w:rsidR="00C474C1">
        <w:t> !</w:t>
      </w:r>
    </w:p>
    <w:p w14:paraId="528B60BA" w14:textId="77777777" w:rsidR="00C474C1" w:rsidRDefault="00C52F4A" w:rsidP="002C3FA4">
      <w:pPr>
        <w:pStyle w:val="Taille-1Suspendu1XRetrait2XEsp0"/>
        <w:ind w:firstLine="341"/>
      </w:pPr>
      <w:r w:rsidRPr="00605EB6">
        <w:t>Sortez tous de vos maisons</w:t>
      </w:r>
      <w:r w:rsidR="00C474C1">
        <w:t> ;</w:t>
      </w:r>
    </w:p>
    <w:p w14:paraId="5BD409FC" w14:textId="77777777" w:rsidR="00C474C1" w:rsidRDefault="00C52F4A" w:rsidP="002C3FA4">
      <w:pPr>
        <w:pStyle w:val="Taille-1Suspendu1XRetrait2XEsp0"/>
        <w:ind w:firstLine="341"/>
      </w:pPr>
      <w:r w:rsidRPr="00605EB6">
        <w:t>De semer l</w:t>
      </w:r>
      <w:r w:rsidR="00C474C1">
        <w:t>’</w:t>
      </w:r>
      <w:r w:rsidRPr="00605EB6">
        <w:t>heure est venue</w:t>
      </w:r>
      <w:r w:rsidR="00C474C1">
        <w:t>,</w:t>
      </w:r>
    </w:p>
    <w:p w14:paraId="5D036995" w14:textId="77777777" w:rsidR="00C474C1" w:rsidRDefault="00C52F4A" w:rsidP="002C3FA4">
      <w:pPr>
        <w:pStyle w:val="Taille-1Suspendu1XRetrait2XEsp0"/>
        <w:ind w:firstLine="341"/>
      </w:pPr>
      <w:r w:rsidRPr="00605EB6">
        <w:t>Qu</w:t>
      </w:r>
      <w:r w:rsidR="00C474C1">
        <w:t>’</w:t>
      </w:r>
      <w:r w:rsidRPr="00605EB6">
        <w:t>on retourne les sillons</w:t>
      </w:r>
      <w:r w:rsidR="00C474C1">
        <w:t> !</w:t>
      </w:r>
    </w:p>
    <w:p w14:paraId="199C7198" w14:textId="708FF052" w:rsidR="00C52F4A" w:rsidRPr="00605EB6" w:rsidRDefault="00C52F4A" w:rsidP="00C52F4A">
      <w:pPr>
        <w:pStyle w:val="Taille-1Suspendu1XRetrait1XEsp0"/>
      </w:pPr>
    </w:p>
    <w:p w14:paraId="21BE9E2D" w14:textId="39E9C925" w:rsidR="00C52F4A" w:rsidRPr="00605EB6" w:rsidRDefault="00C52F4A" w:rsidP="002C3FA4">
      <w:pPr>
        <w:pStyle w:val="Taille-1Suspendu1XRetrait1XEsp0"/>
        <w:ind w:firstLine="341"/>
      </w:pPr>
      <w:r w:rsidRPr="00605EB6">
        <w:t>Pour la moisson</w:t>
      </w:r>
      <w:r w:rsidR="00C474C1">
        <w:t xml:space="preserve">, </w:t>
      </w:r>
      <w:r w:rsidRPr="00605EB6">
        <w:t>mes granges seront prêtes</w:t>
      </w:r>
    </w:p>
    <w:p w14:paraId="12E54540" w14:textId="77777777" w:rsidR="00C474C1" w:rsidRDefault="00C52F4A" w:rsidP="002C3FA4">
      <w:pPr>
        <w:pStyle w:val="Taille-1Suspendu1XRetrait1XEsp0"/>
        <w:ind w:firstLine="341"/>
      </w:pPr>
      <w:r w:rsidRPr="00605EB6">
        <w:t>À recueillir le fruit de mes sueurs</w:t>
      </w:r>
      <w:r w:rsidR="00C474C1">
        <w:t>.</w:t>
      </w:r>
    </w:p>
    <w:p w14:paraId="5967DB41" w14:textId="77777777" w:rsidR="00C474C1" w:rsidRDefault="00C52F4A" w:rsidP="002C3FA4">
      <w:pPr>
        <w:pStyle w:val="Taille-1Suspendu1XRetrait1XEsp0"/>
        <w:ind w:firstLine="341"/>
      </w:pPr>
      <w:r w:rsidRPr="00605EB6">
        <w:t>Sur les coteaux</w:t>
      </w:r>
      <w:r w:rsidR="00C474C1">
        <w:t xml:space="preserve">, </w:t>
      </w:r>
      <w:r w:rsidRPr="00605EB6">
        <w:t>alors</w:t>
      </w:r>
      <w:r w:rsidR="00C474C1">
        <w:t xml:space="preserve">, </w:t>
      </w:r>
      <w:r w:rsidRPr="00605EB6">
        <w:t>jusques aux crêtes</w:t>
      </w:r>
      <w:r w:rsidR="00C474C1">
        <w:t>,</w:t>
      </w:r>
    </w:p>
    <w:p w14:paraId="127DFBB1" w14:textId="77777777" w:rsidR="00C474C1" w:rsidRDefault="00C52F4A" w:rsidP="002C3FA4">
      <w:pPr>
        <w:pStyle w:val="Taille-1Suspendu1XRetrait1XEsp0"/>
        <w:ind w:firstLine="341"/>
      </w:pPr>
      <w:r w:rsidRPr="00605EB6">
        <w:t>Nous entendrons chanter les moissonneurs</w:t>
      </w:r>
      <w:r w:rsidR="00C474C1">
        <w:t>.</w:t>
      </w:r>
    </w:p>
    <w:p w14:paraId="193617B8" w14:textId="005330A6" w:rsidR="00C52F4A" w:rsidRPr="00605EB6" w:rsidRDefault="00C52F4A" w:rsidP="002C3FA4">
      <w:pPr>
        <w:pStyle w:val="Taille-1Suspendu1XRetrait1XEsp0"/>
        <w:ind w:firstLine="341"/>
      </w:pPr>
      <w:r w:rsidRPr="00605EB6">
        <w:t>Ils couperont</w:t>
      </w:r>
      <w:r w:rsidR="00C474C1">
        <w:t xml:space="preserve">, </w:t>
      </w:r>
      <w:r w:rsidRPr="00605EB6">
        <w:t>les gros épis superbes</w:t>
      </w:r>
    </w:p>
    <w:p w14:paraId="18138F15" w14:textId="77777777" w:rsidR="00C474C1" w:rsidRDefault="00C52F4A" w:rsidP="002C3FA4">
      <w:pPr>
        <w:pStyle w:val="Taille-1Suspendu1XRetrait1XEsp0"/>
        <w:ind w:firstLine="341"/>
      </w:pPr>
      <w:r w:rsidRPr="00605EB6">
        <w:t>Que le bon Dieu prodigue à ses enfants</w:t>
      </w:r>
      <w:r w:rsidR="00C474C1">
        <w:t> ;</w:t>
      </w:r>
    </w:p>
    <w:p w14:paraId="597A16F7" w14:textId="062D6F4D" w:rsidR="00C52F4A" w:rsidRPr="00605EB6" w:rsidRDefault="00C52F4A" w:rsidP="002C3FA4">
      <w:pPr>
        <w:pStyle w:val="Taille-1Suspendu1XRetrait1XEsp0"/>
        <w:ind w:firstLine="341"/>
      </w:pPr>
      <w:r w:rsidRPr="00605EB6">
        <w:lastRenderedPageBreak/>
        <w:t>Et</w:t>
      </w:r>
      <w:r w:rsidR="00C474C1">
        <w:t xml:space="preserve">, </w:t>
      </w:r>
      <w:r w:rsidRPr="00605EB6">
        <w:t>grâce à lui</w:t>
      </w:r>
      <w:r w:rsidR="00C474C1">
        <w:t xml:space="preserve">, </w:t>
      </w:r>
      <w:r w:rsidRPr="00605EB6">
        <w:t>j</w:t>
      </w:r>
      <w:r w:rsidR="00C474C1">
        <w:t>’</w:t>
      </w:r>
      <w:r w:rsidRPr="00605EB6">
        <w:t>entasserai les gerbes</w:t>
      </w:r>
    </w:p>
    <w:p w14:paraId="571DD1A9" w14:textId="77777777" w:rsidR="00C474C1" w:rsidRDefault="00C52F4A" w:rsidP="002C3FA4">
      <w:pPr>
        <w:pStyle w:val="Taille-1Suspendu1XRetrait1XEsp0"/>
        <w:ind w:firstLine="341"/>
      </w:pPr>
      <w:r w:rsidRPr="00605EB6">
        <w:t>Qui donneront du pain aux indigents</w:t>
      </w:r>
      <w:r w:rsidR="00C474C1">
        <w:t>.</w:t>
      </w:r>
    </w:p>
    <w:p w14:paraId="7E54DF11" w14:textId="77777777" w:rsidR="00C474C1" w:rsidRDefault="00C52F4A" w:rsidP="002C3FA4">
      <w:pPr>
        <w:pStyle w:val="Taille-1Suspendu1XRetrait2XEsp0"/>
        <w:ind w:firstLine="341"/>
      </w:pPr>
      <w:r w:rsidRPr="00605EB6">
        <w:t>Laboureurs</w:t>
      </w:r>
      <w:r w:rsidR="00C474C1">
        <w:t xml:space="preserve">, </w:t>
      </w:r>
      <w:r w:rsidRPr="00605EB6">
        <w:t>à la charrue</w:t>
      </w:r>
      <w:r w:rsidR="00C474C1">
        <w:t> !</w:t>
      </w:r>
    </w:p>
    <w:p w14:paraId="7570F4C8" w14:textId="77777777" w:rsidR="00C474C1" w:rsidRDefault="00C52F4A" w:rsidP="002C3FA4">
      <w:pPr>
        <w:pStyle w:val="Taille-1Suspendu1XRetrait2XEsp0"/>
        <w:ind w:firstLine="341"/>
      </w:pPr>
      <w:r w:rsidRPr="00605EB6">
        <w:t>Sortez tous de vos maisons</w:t>
      </w:r>
      <w:r w:rsidR="00C474C1">
        <w:t> ;</w:t>
      </w:r>
    </w:p>
    <w:p w14:paraId="7CF53DB4" w14:textId="77777777" w:rsidR="00C474C1" w:rsidRDefault="00C52F4A" w:rsidP="002C3FA4">
      <w:pPr>
        <w:pStyle w:val="Taille-1Suspendu1XRetrait2XEsp0"/>
        <w:ind w:firstLine="341"/>
      </w:pPr>
      <w:r w:rsidRPr="00605EB6">
        <w:t>De semer l</w:t>
      </w:r>
      <w:r w:rsidR="00C474C1">
        <w:t>’</w:t>
      </w:r>
      <w:r w:rsidRPr="00605EB6">
        <w:t>heure est venue</w:t>
      </w:r>
      <w:r w:rsidR="00C474C1">
        <w:t>,</w:t>
      </w:r>
    </w:p>
    <w:p w14:paraId="1297312D" w14:textId="77777777" w:rsidR="00C474C1" w:rsidRDefault="00C52F4A" w:rsidP="002C3FA4">
      <w:pPr>
        <w:pStyle w:val="Taille-1Suspendu1XRetrait2XEsp0"/>
        <w:ind w:firstLine="341"/>
      </w:pPr>
      <w:r w:rsidRPr="00605EB6">
        <w:t>Qu</w:t>
      </w:r>
      <w:r w:rsidR="00C474C1">
        <w:t>’</w:t>
      </w:r>
      <w:r w:rsidRPr="00605EB6">
        <w:t>on retourne les sillons</w:t>
      </w:r>
      <w:r w:rsidR="00C474C1">
        <w:t> !</w:t>
      </w:r>
    </w:p>
    <w:p w14:paraId="3B39AA37" w14:textId="674D1122" w:rsidR="00C52F4A" w:rsidRPr="00605EB6" w:rsidRDefault="00C52F4A" w:rsidP="00C52F4A">
      <w:pPr>
        <w:pStyle w:val="Taille-1Suspendu1XRetrait2XEsp0"/>
      </w:pPr>
    </w:p>
    <w:p w14:paraId="1D157D1C" w14:textId="77777777" w:rsidR="00C474C1" w:rsidRDefault="00C52F4A" w:rsidP="00C52F4A">
      <w:r w:rsidRPr="00605EB6">
        <w:t>Quand les dernières vibrations de la voix s</w:t>
      </w:r>
      <w:r w:rsidR="00C474C1">
        <w:t>’</w:t>
      </w:r>
      <w:r w:rsidRPr="00605EB6">
        <w:t>éteignirent</w:t>
      </w:r>
      <w:r w:rsidR="00C474C1">
        <w:t xml:space="preserve">, </w:t>
      </w:r>
      <w:r w:rsidRPr="00605EB6">
        <w:t>la jeune fille se redressa de toute sa hauteur</w:t>
      </w:r>
      <w:r w:rsidR="00C474C1">
        <w:t xml:space="preserve">, </w:t>
      </w:r>
      <w:r w:rsidRPr="00605EB6">
        <w:t>les yeux rayonnants</w:t>
      </w:r>
      <w:r w:rsidR="00C474C1">
        <w:t xml:space="preserve">, </w:t>
      </w:r>
      <w:r w:rsidRPr="00605EB6">
        <w:t>le front irradié</w:t>
      </w:r>
      <w:r w:rsidR="00C474C1">
        <w:t xml:space="preserve">, </w:t>
      </w:r>
      <w:r w:rsidRPr="00605EB6">
        <w:t>les mains frémissantes</w:t>
      </w:r>
      <w:r w:rsidR="00C474C1">
        <w:t>.</w:t>
      </w:r>
    </w:p>
    <w:p w14:paraId="68AB6542" w14:textId="4F5BE15E" w:rsidR="00C474C1" w:rsidRDefault="0094609C" w:rsidP="00C52F4A">
      <w:r>
        <w:t>— </w:t>
      </w:r>
      <w:r w:rsidR="00C52F4A" w:rsidRPr="00605EB6">
        <w:t>C</w:t>
      </w:r>
      <w:r w:rsidR="00C474C1">
        <w:t>’</w:t>
      </w:r>
      <w:r w:rsidR="00C52F4A" w:rsidRPr="00605EB6">
        <w:t>est Jacques</w:t>
      </w:r>
      <w:r w:rsidR="00C474C1">
        <w:t xml:space="preserve"> ! </w:t>
      </w:r>
      <w:r w:rsidR="00C52F4A" w:rsidRPr="00605EB6">
        <w:t>c</w:t>
      </w:r>
      <w:r w:rsidR="00C474C1">
        <w:t>’</w:t>
      </w:r>
      <w:r w:rsidR="00C52F4A" w:rsidRPr="00605EB6">
        <w:t>est Jacques</w:t>
      </w:r>
      <w:r w:rsidR="00C474C1">
        <w:t xml:space="preserve"> ! </w:t>
      </w:r>
      <w:r w:rsidR="00C52F4A" w:rsidRPr="00605EB6">
        <w:t>exclama-t-elle</w:t>
      </w:r>
      <w:r w:rsidR="00C474C1">
        <w:t>.</w:t>
      </w:r>
    </w:p>
    <w:p w14:paraId="69D60919" w14:textId="77777777" w:rsidR="00C474C1" w:rsidRDefault="00C52F4A" w:rsidP="00C52F4A">
      <w:r w:rsidRPr="00605EB6">
        <w:t>Elle courut à la fenêtre</w:t>
      </w:r>
      <w:r w:rsidR="00C474C1">
        <w:t xml:space="preserve">, </w:t>
      </w:r>
      <w:r w:rsidRPr="00605EB6">
        <w:t>l</w:t>
      </w:r>
      <w:r w:rsidR="00C474C1">
        <w:t>’</w:t>
      </w:r>
      <w:r w:rsidRPr="00605EB6">
        <w:t>ouvrit et releva la jalousie</w:t>
      </w:r>
      <w:r w:rsidR="00C474C1">
        <w:t xml:space="preserve">. </w:t>
      </w:r>
      <w:r w:rsidRPr="00605EB6">
        <w:t>Alors sa tête charmante apparut au lieutenant dans le cadre de la fenêtre</w:t>
      </w:r>
      <w:r w:rsidR="00C474C1">
        <w:t>.</w:t>
      </w:r>
    </w:p>
    <w:p w14:paraId="3F8729B8" w14:textId="79373ABD" w:rsidR="00C474C1" w:rsidRDefault="0094609C" w:rsidP="00C52F4A">
      <w:r>
        <w:t>— </w:t>
      </w:r>
      <w:r w:rsidR="00C52F4A" w:rsidRPr="00605EB6">
        <w:t>Bonjour</w:t>
      </w:r>
      <w:r w:rsidR="00C474C1">
        <w:t xml:space="preserve">, </w:t>
      </w:r>
      <w:r w:rsidR="00C52F4A" w:rsidRPr="00605EB6">
        <w:t>Jeanne</w:t>
      </w:r>
      <w:r w:rsidR="00C474C1">
        <w:t xml:space="preserve">, </w:t>
      </w:r>
      <w:r w:rsidR="00C52F4A" w:rsidRPr="00605EB6">
        <w:t>dit le jeune homme</w:t>
      </w:r>
      <w:r w:rsidR="00C474C1">
        <w:t xml:space="preserve">, </w:t>
      </w:r>
      <w:r w:rsidR="00C52F4A" w:rsidRPr="00605EB6">
        <w:t>ôtant son képi</w:t>
      </w:r>
      <w:r w:rsidR="00C474C1">
        <w:t xml:space="preserve">, </w:t>
      </w:r>
      <w:r w:rsidR="00C52F4A" w:rsidRPr="00605EB6">
        <w:t>vous voilà réveillée</w:t>
      </w:r>
      <w:r w:rsidR="00C474C1">
        <w:t xml:space="preserve">, </w:t>
      </w:r>
      <w:r w:rsidR="00C52F4A" w:rsidRPr="00605EB6">
        <w:t>avez-vous bien dormi</w:t>
      </w:r>
      <w:r w:rsidR="00C474C1">
        <w:t xml:space="preserve"> ? </w:t>
      </w:r>
      <w:r w:rsidR="00C52F4A" w:rsidRPr="00605EB6">
        <w:t>J</w:t>
      </w:r>
      <w:r w:rsidR="00C474C1">
        <w:t>’</w:t>
      </w:r>
      <w:r w:rsidR="00C52F4A" w:rsidRPr="00605EB6">
        <w:t>ai un congé de deux mois</w:t>
      </w:r>
      <w:r w:rsidR="00C474C1">
        <w:t xml:space="preserve"> ; </w:t>
      </w:r>
      <w:r w:rsidR="00C52F4A" w:rsidRPr="00605EB6">
        <w:t>deux mois que je vais passer près de vous et de mon parrain</w:t>
      </w:r>
      <w:r w:rsidR="00C474C1">
        <w:t xml:space="preserve"> ; </w:t>
      </w:r>
      <w:r w:rsidR="00C52F4A" w:rsidRPr="00605EB6">
        <w:t>jugez comme je suis heureux</w:t>
      </w:r>
      <w:r w:rsidR="00C474C1">
        <w:t xml:space="preserve">, </w:t>
      </w:r>
      <w:r w:rsidR="00C52F4A" w:rsidRPr="00605EB6">
        <w:t>Jeanne</w:t>
      </w:r>
      <w:r w:rsidR="00C474C1">
        <w:t> !</w:t>
      </w:r>
    </w:p>
    <w:p w14:paraId="3B760A69" w14:textId="77777777" w:rsidR="00C474C1" w:rsidRDefault="00C52F4A" w:rsidP="00C52F4A">
      <w:r w:rsidRPr="00605EB6">
        <w:t>Les mains sur la barre d</w:t>
      </w:r>
      <w:r w:rsidR="00C474C1">
        <w:t>’</w:t>
      </w:r>
      <w:r w:rsidRPr="00605EB6">
        <w:t>appui</w:t>
      </w:r>
      <w:r w:rsidR="00C474C1">
        <w:t xml:space="preserve">, </w:t>
      </w:r>
      <w:r w:rsidRPr="00605EB6">
        <w:t>la jeune fille penchait son corps en dehors et avançait la tête comme pour mieux voir son fiancé</w:t>
      </w:r>
      <w:r w:rsidR="00C474C1">
        <w:t xml:space="preserve">. </w:t>
      </w:r>
      <w:r w:rsidRPr="00605EB6">
        <w:t>Celui-ci continua</w:t>
      </w:r>
      <w:r w:rsidR="00C474C1">
        <w:t> :</w:t>
      </w:r>
    </w:p>
    <w:p w14:paraId="7ADA11B6" w14:textId="53BC21C2" w:rsidR="00C474C1" w:rsidRDefault="0094609C" w:rsidP="00C52F4A">
      <w:r>
        <w:t>— </w:t>
      </w:r>
      <w:r w:rsidR="00C52F4A" w:rsidRPr="00605EB6">
        <w:t>Il y a deux heures que je suis arrivé</w:t>
      </w:r>
      <w:r w:rsidR="00C474C1">
        <w:t xml:space="preserve">, </w:t>
      </w:r>
      <w:r w:rsidR="00C52F4A" w:rsidRPr="00605EB6">
        <w:t>Jeanne</w:t>
      </w:r>
      <w:r w:rsidR="00C474C1">
        <w:t xml:space="preserve"> ; </w:t>
      </w:r>
      <w:r w:rsidR="00C52F4A" w:rsidRPr="00605EB6">
        <w:t>allez</w:t>
      </w:r>
      <w:r w:rsidR="00C474C1">
        <w:t xml:space="preserve">, </w:t>
      </w:r>
      <w:r w:rsidR="00C52F4A" w:rsidRPr="00605EB6">
        <w:t>si je n</w:t>
      </w:r>
      <w:r w:rsidR="00C474C1">
        <w:t>’</w:t>
      </w:r>
      <w:r w:rsidR="00C52F4A" w:rsidRPr="00605EB6">
        <w:t>avais pas craint de vous réveiller trop tôt</w:t>
      </w:r>
      <w:r w:rsidR="00C474C1">
        <w:t xml:space="preserve">, </w:t>
      </w:r>
      <w:r w:rsidR="00C52F4A" w:rsidRPr="00605EB6">
        <w:t>il y a longtemps que j</w:t>
      </w:r>
      <w:r w:rsidR="00C474C1">
        <w:t>’</w:t>
      </w:r>
      <w:r w:rsidR="00C52F4A" w:rsidRPr="00605EB6">
        <w:t xml:space="preserve">aurais chanté sous votre fenêtre mon </w:t>
      </w:r>
      <w:r w:rsidR="00C52F4A" w:rsidRPr="00605EB6">
        <w:rPr>
          <w:bCs/>
          <w:i/>
          <w:iCs/>
        </w:rPr>
        <w:t>Semeur de blé</w:t>
      </w:r>
      <w:r w:rsidR="00C474C1">
        <w:rPr>
          <w:bCs/>
          <w:i/>
          <w:iCs/>
        </w:rPr>
        <w:t> ;</w:t>
      </w:r>
      <w:r w:rsidR="00C474C1">
        <w:t xml:space="preserve"> </w:t>
      </w:r>
      <w:r w:rsidR="00C52F4A" w:rsidRPr="00605EB6">
        <w:t>c</w:t>
      </w:r>
      <w:r w:rsidR="00C474C1">
        <w:t>’</w:t>
      </w:r>
      <w:r w:rsidR="00C52F4A" w:rsidRPr="00605EB6">
        <w:t>est cette chanson rustique que j</w:t>
      </w:r>
      <w:r w:rsidR="00C474C1">
        <w:t>’</w:t>
      </w:r>
      <w:r w:rsidR="00C52F4A" w:rsidRPr="00605EB6">
        <w:t>aime tant</w:t>
      </w:r>
      <w:r w:rsidR="00C474C1">
        <w:t xml:space="preserve">, </w:t>
      </w:r>
      <w:r w:rsidR="00C52F4A" w:rsidRPr="00605EB6">
        <w:t>surtout parce que c</w:t>
      </w:r>
      <w:r w:rsidR="00C474C1">
        <w:t>’</w:t>
      </w:r>
      <w:r w:rsidR="00C52F4A" w:rsidRPr="00605EB6">
        <w:t>est vous qui me l</w:t>
      </w:r>
      <w:r w:rsidR="00C474C1">
        <w:t>’</w:t>
      </w:r>
      <w:r w:rsidR="00C52F4A" w:rsidRPr="00605EB6">
        <w:t>avez apprise</w:t>
      </w:r>
      <w:r w:rsidR="00C474C1">
        <w:t>.</w:t>
      </w:r>
    </w:p>
    <w:p w14:paraId="14CC0F29" w14:textId="755D2F5C" w:rsidR="00C474C1" w:rsidRDefault="0094609C" w:rsidP="00C52F4A">
      <w:r>
        <w:t>— </w:t>
      </w:r>
      <w:r w:rsidR="00C52F4A" w:rsidRPr="00605EB6">
        <w:t>Oui</w:t>
      </w:r>
      <w:r w:rsidR="00C474C1">
        <w:t xml:space="preserve">, </w:t>
      </w:r>
      <w:r w:rsidR="00C52F4A" w:rsidRPr="00605EB6">
        <w:t>répondit-elle</w:t>
      </w:r>
      <w:r w:rsidR="00C474C1">
        <w:t xml:space="preserve">, </w:t>
      </w:r>
      <w:r w:rsidR="00C52F4A" w:rsidRPr="00605EB6">
        <w:t>c</w:t>
      </w:r>
      <w:r w:rsidR="00C474C1">
        <w:t>’</w:t>
      </w:r>
      <w:r w:rsidR="00C52F4A" w:rsidRPr="00605EB6">
        <w:t>est moi qui vous l</w:t>
      </w:r>
      <w:r w:rsidR="00C474C1">
        <w:t>’</w:t>
      </w:r>
      <w:r w:rsidR="00C52F4A" w:rsidRPr="00605EB6">
        <w:t>ai apprise</w:t>
      </w:r>
      <w:r w:rsidR="00C474C1">
        <w:t xml:space="preserve">, </w:t>
      </w:r>
      <w:r w:rsidR="00C52F4A" w:rsidRPr="00605EB6">
        <w:t>je me le rappelle</w:t>
      </w:r>
      <w:r w:rsidR="00C474C1">
        <w:t xml:space="preserve"> ; </w:t>
      </w:r>
      <w:r w:rsidR="00C52F4A" w:rsidRPr="00605EB6">
        <w:t>nous la chantions ensemble</w:t>
      </w:r>
      <w:r w:rsidR="00C474C1">
        <w:t>.</w:t>
      </w:r>
    </w:p>
    <w:p w14:paraId="67FDFC50" w14:textId="70FFF2F4" w:rsidR="00C474C1" w:rsidRDefault="0094609C" w:rsidP="00C52F4A">
      <w:r>
        <w:t>— </w:t>
      </w:r>
      <w:r w:rsidR="00C52F4A" w:rsidRPr="00605EB6">
        <w:t>Jeanne</w:t>
      </w:r>
      <w:r w:rsidR="00C474C1">
        <w:t xml:space="preserve">, </w:t>
      </w:r>
      <w:r w:rsidR="00C52F4A" w:rsidRPr="00605EB6">
        <w:t>nous la chanterons encore</w:t>
      </w:r>
      <w:r w:rsidR="00C474C1">
        <w:t>.</w:t>
      </w:r>
    </w:p>
    <w:p w14:paraId="53A6249A" w14:textId="77777777" w:rsidR="00C474C1" w:rsidRDefault="00C52F4A" w:rsidP="00C52F4A">
      <w:r w:rsidRPr="00605EB6">
        <w:lastRenderedPageBreak/>
        <w:t>Elle se redressa et</w:t>
      </w:r>
      <w:r w:rsidR="00C474C1">
        <w:t xml:space="preserve">, </w:t>
      </w:r>
      <w:r w:rsidRPr="00605EB6">
        <w:t>les mains tendues vers le jeune homme</w:t>
      </w:r>
      <w:r w:rsidR="00C474C1">
        <w:t xml:space="preserve">, </w:t>
      </w:r>
      <w:r w:rsidRPr="00605EB6">
        <w:t>elle s</w:t>
      </w:r>
      <w:r w:rsidR="00C474C1">
        <w:t>’</w:t>
      </w:r>
      <w:r w:rsidRPr="00605EB6">
        <w:t>écria</w:t>
      </w:r>
      <w:r w:rsidR="00C474C1">
        <w:t> :</w:t>
      </w:r>
    </w:p>
    <w:p w14:paraId="7FF33C19" w14:textId="14AEDC53" w:rsidR="00C474C1" w:rsidRDefault="0094609C" w:rsidP="00C52F4A">
      <w:r>
        <w:t>— </w:t>
      </w:r>
      <w:r w:rsidR="00C52F4A" w:rsidRPr="00605EB6">
        <w:t>Jacques</w:t>
      </w:r>
      <w:r w:rsidR="00C474C1">
        <w:t xml:space="preserve">, </w:t>
      </w:r>
      <w:r w:rsidR="00C52F4A" w:rsidRPr="00605EB6">
        <w:t>Jacques</w:t>
      </w:r>
      <w:r w:rsidR="00C474C1">
        <w:t> !</w:t>
      </w:r>
    </w:p>
    <w:p w14:paraId="3BFAE82D" w14:textId="29127AF2" w:rsidR="00C474C1" w:rsidRDefault="0094609C" w:rsidP="00C52F4A">
      <w:r>
        <w:t>— </w:t>
      </w:r>
      <w:r w:rsidR="00C52F4A" w:rsidRPr="00605EB6">
        <w:t>Oh</w:t>
      </w:r>
      <w:r w:rsidR="00C474C1">
        <w:t xml:space="preserve"> ! </w:t>
      </w:r>
      <w:r w:rsidR="00C52F4A" w:rsidRPr="00605EB6">
        <w:t>ma Jeanne bien-aimée</w:t>
      </w:r>
      <w:r w:rsidR="00C474C1">
        <w:t xml:space="preserve"> ! </w:t>
      </w:r>
      <w:r w:rsidR="00C52F4A" w:rsidRPr="00605EB6">
        <w:t>exclama le lieutenant</w:t>
      </w:r>
      <w:r w:rsidR="00C474C1">
        <w:t>.</w:t>
      </w:r>
    </w:p>
    <w:p w14:paraId="48F02D41" w14:textId="77777777" w:rsidR="00C474C1" w:rsidRDefault="00C52F4A" w:rsidP="00C52F4A">
      <w:r w:rsidRPr="00605EB6">
        <w:t>Et il lui envoya plusieurs baisers</w:t>
      </w:r>
      <w:r w:rsidR="00C474C1">
        <w:t>.</w:t>
      </w:r>
    </w:p>
    <w:p w14:paraId="74950ECD" w14:textId="77777777" w:rsidR="00C474C1" w:rsidRDefault="00C52F4A" w:rsidP="00C52F4A">
      <w:r w:rsidRPr="00605EB6">
        <w:t>Jeanne</w:t>
      </w:r>
      <w:r w:rsidR="00C474C1">
        <w:t xml:space="preserve">, </w:t>
      </w:r>
      <w:r w:rsidRPr="00605EB6">
        <w:t>entendant marcher dans la chambre</w:t>
      </w:r>
      <w:r w:rsidR="00C474C1">
        <w:t xml:space="preserve">, </w:t>
      </w:r>
      <w:r w:rsidRPr="00605EB6">
        <w:t>se retourna vivement</w:t>
      </w:r>
      <w:r w:rsidR="00C474C1">
        <w:t>.</w:t>
      </w:r>
    </w:p>
    <w:p w14:paraId="7E65ECA1" w14:textId="2D0611C4" w:rsidR="00C474C1" w:rsidRDefault="0094609C" w:rsidP="00C52F4A">
      <w:r>
        <w:t>— </w:t>
      </w:r>
      <w:r w:rsidR="00C52F4A" w:rsidRPr="00605EB6">
        <w:t>Ah</w:t>
      </w:r>
      <w:r w:rsidR="00C474C1">
        <w:t xml:space="preserve"> ! </w:t>
      </w:r>
      <w:r w:rsidR="00C52F4A" w:rsidRPr="00605EB6">
        <w:t>mon père</w:t>
      </w:r>
      <w:r w:rsidR="00C474C1">
        <w:t xml:space="preserve">, </w:t>
      </w:r>
      <w:r w:rsidR="00C52F4A" w:rsidRPr="00605EB6">
        <w:t>mon père</w:t>
      </w:r>
      <w:r w:rsidR="00C474C1">
        <w:t xml:space="preserve"> ! </w:t>
      </w:r>
      <w:r w:rsidR="00C52F4A" w:rsidRPr="00605EB6">
        <w:t>s</w:t>
      </w:r>
      <w:r w:rsidR="00C474C1">
        <w:t>’</w:t>
      </w:r>
      <w:r w:rsidR="00C52F4A" w:rsidRPr="00605EB6">
        <w:t>écria-t-elle</w:t>
      </w:r>
      <w:r w:rsidR="00C474C1">
        <w:t>.</w:t>
      </w:r>
    </w:p>
    <w:p w14:paraId="08678980" w14:textId="77777777" w:rsidR="00C474C1" w:rsidRDefault="00C52F4A" w:rsidP="00C52F4A">
      <w:r w:rsidRPr="00605EB6">
        <w:t>Elle se jeta dans les bras de Jacques Vaillant</w:t>
      </w:r>
      <w:r w:rsidR="00C474C1">
        <w:t xml:space="preserve">, </w:t>
      </w:r>
      <w:r w:rsidRPr="00605EB6">
        <w:t>et</w:t>
      </w:r>
      <w:r w:rsidR="00C474C1">
        <w:t xml:space="preserve">, </w:t>
      </w:r>
      <w:r w:rsidRPr="00605EB6">
        <w:t>sa tête appuyée contre la poitrine du vieillard</w:t>
      </w:r>
      <w:r w:rsidR="00C474C1">
        <w:t xml:space="preserve">, </w:t>
      </w:r>
      <w:r w:rsidRPr="00605EB6">
        <w:t>elle se mit à pleurer</w:t>
      </w:r>
      <w:r w:rsidR="00C474C1">
        <w:t>.</w:t>
      </w:r>
    </w:p>
    <w:p w14:paraId="73E41C3C" w14:textId="3D9C4EAA" w:rsidR="00C474C1" w:rsidRDefault="0094609C" w:rsidP="00C52F4A">
      <w:r>
        <w:t>— </w:t>
      </w:r>
      <w:r w:rsidR="00C52F4A" w:rsidRPr="00605EB6">
        <w:t>Calme-toi</w:t>
      </w:r>
      <w:r w:rsidR="00C474C1">
        <w:t xml:space="preserve">, </w:t>
      </w:r>
      <w:r w:rsidR="00C52F4A" w:rsidRPr="00605EB6">
        <w:t>ma chérie</w:t>
      </w:r>
      <w:r w:rsidR="00C474C1">
        <w:t xml:space="preserve">, </w:t>
      </w:r>
      <w:r w:rsidR="00C52F4A" w:rsidRPr="00605EB6">
        <w:t>ou plutôt calmons-nous tous deux</w:t>
      </w:r>
      <w:r w:rsidR="00C474C1">
        <w:t xml:space="preserve">, </w:t>
      </w:r>
      <w:r w:rsidR="00C52F4A" w:rsidRPr="00605EB6">
        <w:t>car</w:t>
      </w:r>
      <w:r w:rsidR="00C474C1">
        <w:t xml:space="preserve">, </w:t>
      </w:r>
      <w:r w:rsidR="00C52F4A" w:rsidRPr="00605EB6">
        <w:t>tu vois</w:t>
      </w:r>
      <w:r w:rsidR="00C474C1">
        <w:t xml:space="preserve">, </w:t>
      </w:r>
      <w:r w:rsidR="00C52F4A" w:rsidRPr="00605EB6">
        <w:t>je pleure aussi</w:t>
      </w:r>
      <w:r w:rsidR="00C474C1">
        <w:t xml:space="preserve">, </w:t>
      </w:r>
      <w:r w:rsidR="00C52F4A" w:rsidRPr="00605EB6">
        <w:t>disait le vieux capitaine</w:t>
      </w:r>
      <w:r w:rsidR="00C474C1">
        <w:t xml:space="preserve">. </w:t>
      </w:r>
      <w:r w:rsidR="00C52F4A" w:rsidRPr="00605EB6">
        <w:t>Dame</w:t>
      </w:r>
      <w:r w:rsidR="00C474C1">
        <w:t xml:space="preserve">, </w:t>
      </w:r>
      <w:r w:rsidR="00C52F4A" w:rsidRPr="00605EB6">
        <w:t>l</w:t>
      </w:r>
      <w:r w:rsidR="00C474C1">
        <w:t>’</w:t>
      </w:r>
      <w:r w:rsidR="00C52F4A" w:rsidRPr="00605EB6">
        <w:t>arrivée de Jacques</w:t>
      </w:r>
      <w:r w:rsidR="00C474C1">
        <w:t xml:space="preserve">, </w:t>
      </w:r>
      <w:r w:rsidR="00C52F4A" w:rsidRPr="00605EB6">
        <w:t>de ton fiancé</w:t>
      </w:r>
      <w:r w:rsidR="00C474C1">
        <w:t xml:space="preserve">, </w:t>
      </w:r>
      <w:r w:rsidR="00C52F4A" w:rsidRPr="00605EB6">
        <w:t>que nous n</w:t>
      </w:r>
      <w:r w:rsidR="00C474C1">
        <w:t>’</w:t>
      </w:r>
      <w:r w:rsidR="00C52F4A" w:rsidRPr="00605EB6">
        <w:t>attendions pas</w:t>
      </w:r>
      <w:r w:rsidR="00C474C1">
        <w:t xml:space="preserve">, </w:t>
      </w:r>
      <w:r w:rsidR="00C52F4A" w:rsidRPr="00605EB6">
        <w:t>qui vient nous surprendre</w:t>
      </w:r>
      <w:r w:rsidR="00C474C1">
        <w:t xml:space="preserve">, </w:t>
      </w:r>
      <w:r w:rsidR="00C52F4A" w:rsidRPr="00605EB6">
        <w:t>cela cause une émotion</w:t>
      </w:r>
      <w:r w:rsidR="00C474C1">
        <w:t xml:space="preserve">, </w:t>
      </w:r>
      <w:r w:rsidR="00C52F4A" w:rsidRPr="00605EB6">
        <w:t>une joie</w:t>
      </w:r>
      <w:r w:rsidR="00C474C1">
        <w:t>…</w:t>
      </w:r>
    </w:p>
    <w:p w14:paraId="018F67A6" w14:textId="77777777" w:rsidR="00C474C1" w:rsidRDefault="00C474C1" w:rsidP="00C52F4A">
      <w:r>
        <w:t>» </w:t>
      </w:r>
      <w:r w:rsidR="00C52F4A" w:rsidRPr="00605EB6">
        <w:t>Mais</w:t>
      </w:r>
      <w:r>
        <w:t xml:space="preserve">, </w:t>
      </w:r>
      <w:r w:rsidR="00C52F4A" w:rsidRPr="00605EB6">
        <w:t>continua-t-il</w:t>
      </w:r>
      <w:r>
        <w:t xml:space="preserve">, </w:t>
      </w:r>
      <w:r w:rsidR="00C52F4A" w:rsidRPr="00605EB6">
        <w:t>tu n</w:t>
      </w:r>
      <w:r>
        <w:t>’</w:t>
      </w:r>
      <w:r w:rsidR="00C52F4A" w:rsidRPr="00605EB6">
        <w:t>es pas encore complètement habillée</w:t>
      </w:r>
      <w:r>
        <w:t xml:space="preserve"> ; </w:t>
      </w:r>
      <w:r w:rsidR="00C52F4A" w:rsidRPr="00605EB6">
        <w:t>veux-tu que j</w:t>
      </w:r>
      <w:r>
        <w:t>’</w:t>
      </w:r>
      <w:r w:rsidR="00C52F4A" w:rsidRPr="00605EB6">
        <w:t>appelle Gertrude pour t</w:t>
      </w:r>
      <w:r>
        <w:t>’</w:t>
      </w:r>
      <w:r w:rsidR="00C52F4A" w:rsidRPr="00605EB6">
        <w:t>aider à achever ta toilette</w:t>
      </w:r>
      <w:r>
        <w:t> ?</w:t>
      </w:r>
    </w:p>
    <w:p w14:paraId="7D433075" w14:textId="1FED818A" w:rsidR="00C474C1" w:rsidRDefault="0094609C" w:rsidP="00C52F4A">
      <w:r>
        <w:t>— </w:t>
      </w:r>
      <w:r w:rsidR="00C52F4A" w:rsidRPr="00605EB6">
        <w:t>Non</w:t>
      </w:r>
      <w:r w:rsidR="00C474C1">
        <w:t xml:space="preserve">, </w:t>
      </w:r>
      <w:r w:rsidR="00C52F4A" w:rsidRPr="00605EB6">
        <w:t>cher père</w:t>
      </w:r>
      <w:r w:rsidR="00C474C1">
        <w:t xml:space="preserve">, </w:t>
      </w:r>
      <w:r w:rsidR="00C52F4A" w:rsidRPr="00605EB6">
        <w:t>c</w:t>
      </w:r>
      <w:r w:rsidR="00C474C1">
        <w:t>’</w:t>
      </w:r>
      <w:r w:rsidR="00C52F4A" w:rsidRPr="00605EB6">
        <w:t>est inutile</w:t>
      </w:r>
      <w:r w:rsidR="00C474C1">
        <w:t>.</w:t>
      </w:r>
    </w:p>
    <w:p w14:paraId="3E2AB155" w14:textId="1797A7D9" w:rsidR="00C474C1" w:rsidRDefault="0094609C" w:rsidP="00C52F4A">
      <w:r>
        <w:t>— </w:t>
      </w:r>
      <w:r w:rsidR="00C52F4A" w:rsidRPr="00605EB6">
        <w:t>Si je t</w:t>
      </w:r>
      <w:r w:rsidR="00C474C1">
        <w:t>’</w:t>
      </w:r>
      <w:r w:rsidR="00C52F4A" w:rsidRPr="00605EB6">
        <w:t>aidais</w:t>
      </w:r>
      <w:r w:rsidR="00C474C1">
        <w:t xml:space="preserve">, </w:t>
      </w:r>
      <w:r w:rsidR="00C52F4A" w:rsidRPr="00605EB6">
        <w:t>moi</w:t>
      </w:r>
      <w:r w:rsidR="00C474C1">
        <w:t> ?</w:t>
      </w:r>
    </w:p>
    <w:p w14:paraId="24626A93" w14:textId="4A43B08E" w:rsidR="00C474C1" w:rsidRDefault="0094609C" w:rsidP="00C52F4A">
      <w:r>
        <w:t>— </w:t>
      </w:r>
      <w:r w:rsidR="00C52F4A" w:rsidRPr="00605EB6">
        <w:t>Vous ne sauriez pas</w:t>
      </w:r>
      <w:r w:rsidR="00C474C1">
        <w:t xml:space="preserve">, </w:t>
      </w:r>
      <w:r w:rsidR="00C52F4A" w:rsidRPr="00605EB6">
        <w:t>fit-elle en souriant</w:t>
      </w:r>
      <w:r w:rsidR="00C474C1">
        <w:t>.</w:t>
      </w:r>
    </w:p>
    <w:p w14:paraId="733378C1" w14:textId="77777777" w:rsidR="00C474C1" w:rsidRDefault="00C52F4A" w:rsidP="00C52F4A">
      <w:r w:rsidRPr="00605EB6">
        <w:t>Très vite</w:t>
      </w:r>
      <w:r w:rsidR="00C474C1">
        <w:t xml:space="preserve">, </w:t>
      </w:r>
      <w:r w:rsidRPr="00605EB6">
        <w:t>elle mit son col</w:t>
      </w:r>
      <w:r w:rsidR="00C474C1">
        <w:t xml:space="preserve">, </w:t>
      </w:r>
      <w:r w:rsidRPr="00605EB6">
        <w:t>sa robe</w:t>
      </w:r>
      <w:r w:rsidR="00C474C1">
        <w:t xml:space="preserve">, </w:t>
      </w:r>
      <w:r w:rsidRPr="00605EB6">
        <w:t>ses manchettes et noua autour de son cou une cravate de foulard</w:t>
      </w:r>
      <w:r w:rsidR="00C474C1">
        <w:t>.</w:t>
      </w:r>
    </w:p>
    <w:p w14:paraId="2B1E030A" w14:textId="77777777" w:rsidR="00C474C1" w:rsidRDefault="00C52F4A" w:rsidP="00C52F4A">
      <w:r w:rsidRPr="00605EB6">
        <w:t>Jacques Vaillant ouvrit la porte et cria</w:t>
      </w:r>
      <w:r w:rsidR="00C474C1">
        <w:t> :</w:t>
      </w:r>
    </w:p>
    <w:p w14:paraId="4E55DA85" w14:textId="2013CD8C" w:rsidR="00C474C1" w:rsidRDefault="0094609C" w:rsidP="00C52F4A">
      <w:r>
        <w:t>— </w:t>
      </w:r>
      <w:r w:rsidR="00C52F4A" w:rsidRPr="00605EB6">
        <w:t>Gertrude</w:t>
      </w:r>
      <w:r w:rsidR="00C474C1">
        <w:t xml:space="preserve">, </w:t>
      </w:r>
      <w:r w:rsidR="00C52F4A" w:rsidRPr="00605EB6">
        <w:t>servez le déjeuner</w:t>
      </w:r>
      <w:r w:rsidR="00C474C1">
        <w:t>.</w:t>
      </w:r>
    </w:p>
    <w:p w14:paraId="5D088213" w14:textId="395F0546" w:rsidR="00C474C1" w:rsidRDefault="0094609C" w:rsidP="00C52F4A">
      <w:r>
        <w:lastRenderedPageBreak/>
        <w:t>— </w:t>
      </w:r>
      <w:r w:rsidR="00C52F4A" w:rsidRPr="00605EB6">
        <w:t>Oui</w:t>
      </w:r>
      <w:r w:rsidR="00C474C1">
        <w:t xml:space="preserve">, </w:t>
      </w:r>
      <w:r w:rsidR="00C52F4A" w:rsidRPr="00605EB6">
        <w:t>monsieur</w:t>
      </w:r>
      <w:r w:rsidR="00C474C1">
        <w:t xml:space="preserve">, </w:t>
      </w:r>
      <w:r w:rsidR="00C52F4A" w:rsidRPr="00605EB6">
        <w:t>répondit Gertrude d</w:t>
      </w:r>
      <w:r w:rsidR="00C474C1">
        <w:t>’</w:t>
      </w:r>
      <w:r w:rsidR="00C52F4A" w:rsidRPr="00605EB6">
        <w:t>en bas</w:t>
      </w:r>
      <w:r w:rsidR="00C474C1">
        <w:t>.</w:t>
      </w:r>
    </w:p>
    <w:p w14:paraId="1541AE96" w14:textId="77777777" w:rsidR="00C474C1" w:rsidRDefault="00C52F4A" w:rsidP="00C52F4A">
      <w:r w:rsidRPr="00605EB6">
        <w:t>Jeanne était prête</w:t>
      </w:r>
      <w:r w:rsidR="00C474C1">
        <w:t>.</w:t>
      </w:r>
    </w:p>
    <w:p w14:paraId="32CB2EF2" w14:textId="77777777" w:rsidR="00C474C1" w:rsidRDefault="00C52F4A" w:rsidP="00C52F4A">
      <w:r w:rsidRPr="00605EB6">
        <w:t>Le vieillard lui offrit son bras et ils descendirent dans la salle à manger</w:t>
      </w:r>
      <w:r w:rsidR="00C474C1">
        <w:t xml:space="preserve">. </w:t>
      </w:r>
      <w:r w:rsidRPr="00605EB6">
        <w:t>Le chocolat au lait fumait dans les tasses de porcelaine blanche</w:t>
      </w:r>
      <w:r w:rsidR="00C474C1">
        <w:t>.</w:t>
      </w:r>
    </w:p>
    <w:p w14:paraId="7662B79B" w14:textId="55F8BA0C" w:rsidR="00C474C1" w:rsidRDefault="0094609C" w:rsidP="00C52F4A">
      <w:r>
        <w:t>— </w:t>
      </w:r>
      <w:r w:rsidR="00C52F4A" w:rsidRPr="00605EB6">
        <w:t>Bonjour</w:t>
      </w:r>
      <w:r w:rsidR="00C474C1">
        <w:t xml:space="preserve">, </w:t>
      </w:r>
      <w:r w:rsidR="00C52F4A" w:rsidRPr="00605EB6">
        <w:t>mademoiselle</w:t>
      </w:r>
      <w:r w:rsidR="00C474C1">
        <w:t xml:space="preserve">, </w:t>
      </w:r>
      <w:r w:rsidR="00C52F4A" w:rsidRPr="00605EB6">
        <w:t>dit simplement Gertrude</w:t>
      </w:r>
      <w:r w:rsidR="00C474C1">
        <w:t>.</w:t>
      </w:r>
    </w:p>
    <w:p w14:paraId="36B006AF" w14:textId="77777777" w:rsidR="00C474C1" w:rsidRDefault="00C52F4A" w:rsidP="00C52F4A">
      <w:r w:rsidRPr="00605EB6">
        <w:t>Mais la jeune fille s</w:t>
      </w:r>
      <w:r w:rsidR="00C474C1">
        <w:t>’</w:t>
      </w:r>
      <w:r w:rsidRPr="00605EB6">
        <w:t>approcha de la femme de ménage</w:t>
      </w:r>
      <w:r w:rsidR="00C474C1">
        <w:t xml:space="preserve">, </w:t>
      </w:r>
      <w:r w:rsidRPr="00605EB6">
        <w:t>lui prit la main</w:t>
      </w:r>
      <w:r w:rsidR="00C474C1">
        <w:t xml:space="preserve">, </w:t>
      </w:r>
      <w:r w:rsidRPr="00605EB6">
        <w:t>puis l</w:t>
      </w:r>
      <w:r w:rsidR="00C474C1">
        <w:t>’</w:t>
      </w:r>
      <w:r w:rsidRPr="00605EB6">
        <w:t>embrassa</w:t>
      </w:r>
      <w:r w:rsidR="00C474C1">
        <w:t>.</w:t>
      </w:r>
    </w:p>
    <w:p w14:paraId="22170474" w14:textId="77777777" w:rsidR="00C474C1" w:rsidRDefault="00C52F4A" w:rsidP="00C52F4A">
      <w:r w:rsidRPr="00605EB6">
        <w:t>À ce moment la porte s</w:t>
      </w:r>
      <w:r w:rsidR="00C474C1">
        <w:t>’</w:t>
      </w:r>
      <w:r w:rsidRPr="00605EB6">
        <w:t>ouvrit et Jacques Grandin entra</w:t>
      </w:r>
      <w:r w:rsidR="00C474C1">
        <w:t>.</w:t>
      </w:r>
    </w:p>
    <w:p w14:paraId="2A2DA476" w14:textId="07CE5E5A" w:rsidR="00C474C1" w:rsidRDefault="0094609C" w:rsidP="00C52F4A">
      <w:r>
        <w:t>— </w:t>
      </w:r>
      <w:r w:rsidR="00C52F4A" w:rsidRPr="00605EB6">
        <w:t>Ah</w:t>
      </w:r>
      <w:r w:rsidR="00C474C1">
        <w:t xml:space="preserve"> ! </w:t>
      </w:r>
      <w:r w:rsidR="00C52F4A" w:rsidRPr="00605EB6">
        <w:t>le voilà</w:t>
      </w:r>
      <w:r w:rsidR="00C474C1">
        <w:t xml:space="preserve">, </w:t>
      </w:r>
      <w:r w:rsidR="00C52F4A" w:rsidRPr="00605EB6">
        <w:t>notre jeune soldat</w:t>
      </w:r>
      <w:r w:rsidR="00C474C1">
        <w:t xml:space="preserve"> ! </w:t>
      </w:r>
      <w:r w:rsidR="00C52F4A" w:rsidRPr="00605EB6">
        <w:t>s</w:t>
      </w:r>
      <w:r w:rsidR="00C474C1">
        <w:t>’</w:t>
      </w:r>
      <w:r w:rsidR="00C52F4A" w:rsidRPr="00605EB6">
        <w:t>écria gaiement le vieillard</w:t>
      </w:r>
      <w:r w:rsidR="00C474C1">
        <w:t xml:space="preserve">. </w:t>
      </w:r>
      <w:r w:rsidR="00C52F4A" w:rsidRPr="00605EB6">
        <w:t>Allons</w:t>
      </w:r>
      <w:r w:rsidR="00C474C1">
        <w:t xml:space="preserve">, </w:t>
      </w:r>
      <w:r w:rsidR="00C52F4A" w:rsidRPr="00605EB6">
        <w:t>mes enfants</w:t>
      </w:r>
      <w:r w:rsidR="00C474C1">
        <w:t xml:space="preserve">, </w:t>
      </w:r>
      <w:r w:rsidR="00C52F4A" w:rsidRPr="00605EB6">
        <w:t>car vous êtes tous deux mes enfants</w:t>
      </w:r>
      <w:r w:rsidR="00C474C1">
        <w:t xml:space="preserve">, </w:t>
      </w:r>
      <w:r w:rsidR="00C52F4A" w:rsidRPr="00605EB6">
        <w:t>embrassez-vous</w:t>
      </w:r>
      <w:r w:rsidR="00C474C1">
        <w:t> !</w:t>
      </w:r>
    </w:p>
    <w:p w14:paraId="25626B14" w14:textId="77777777" w:rsidR="00C474C1" w:rsidRDefault="00C52F4A" w:rsidP="00C52F4A">
      <w:r w:rsidRPr="00605EB6">
        <w:t>Jeanne</w:t>
      </w:r>
      <w:r w:rsidR="00C474C1">
        <w:t xml:space="preserve">, </w:t>
      </w:r>
      <w:r w:rsidRPr="00605EB6">
        <w:t>rougissante</w:t>
      </w:r>
      <w:r w:rsidR="00C474C1">
        <w:t xml:space="preserve">, </w:t>
      </w:r>
      <w:r w:rsidRPr="00605EB6">
        <w:t>tendit ses joues sur lesquelles Jacques mit deux gros baisers sonores</w:t>
      </w:r>
      <w:r w:rsidR="00C474C1">
        <w:t>.</w:t>
      </w:r>
    </w:p>
    <w:p w14:paraId="21C69B90" w14:textId="7689179E" w:rsidR="00C474C1" w:rsidRDefault="0094609C" w:rsidP="00C52F4A">
      <w:r>
        <w:t>— </w:t>
      </w:r>
      <w:r w:rsidR="00C52F4A" w:rsidRPr="00605EB6">
        <w:t>Maintenant</w:t>
      </w:r>
      <w:r w:rsidR="00C474C1">
        <w:t xml:space="preserve">, </w:t>
      </w:r>
      <w:r w:rsidR="00C52F4A" w:rsidRPr="00605EB6">
        <w:t>déjeunons</w:t>
      </w:r>
      <w:r w:rsidR="00C474C1">
        <w:t xml:space="preserve">, </w:t>
      </w:r>
      <w:r w:rsidR="00C52F4A" w:rsidRPr="00605EB6">
        <w:t>reprit le vieux capitaine</w:t>
      </w:r>
      <w:r w:rsidR="00C474C1">
        <w:t xml:space="preserve">. </w:t>
      </w:r>
      <w:r w:rsidR="00C52F4A" w:rsidRPr="00605EB6">
        <w:t>Tout de même cela fait du bien de se revoir</w:t>
      </w:r>
      <w:r w:rsidR="00C474C1">
        <w:t xml:space="preserve">, </w:t>
      </w:r>
      <w:r w:rsidR="00C52F4A" w:rsidRPr="00605EB6">
        <w:t>de se retrouver ensemble tous les trois</w:t>
      </w:r>
      <w:r w:rsidR="00C474C1">
        <w:t xml:space="preserve">, </w:t>
      </w:r>
      <w:r w:rsidR="00C52F4A" w:rsidRPr="00605EB6">
        <w:t>n</w:t>
      </w:r>
      <w:r w:rsidR="00C474C1">
        <w:t>’</w:t>
      </w:r>
      <w:r w:rsidR="00C52F4A" w:rsidRPr="00605EB6">
        <w:t>est-ce pas</w:t>
      </w:r>
      <w:r w:rsidR="00C474C1">
        <w:t xml:space="preserve">, </w:t>
      </w:r>
      <w:r w:rsidR="00C52F4A" w:rsidRPr="00605EB6">
        <w:t>Jeanne</w:t>
      </w:r>
      <w:r w:rsidR="00C474C1">
        <w:t> ?</w:t>
      </w:r>
    </w:p>
    <w:p w14:paraId="57BE3299" w14:textId="57DA23AD" w:rsidR="00C474C1" w:rsidRDefault="0094609C" w:rsidP="00C52F4A">
      <w:r>
        <w:t>— </w:t>
      </w:r>
      <w:r w:rsidR="00C52F4A" w:rsidRPr="00605EB6">
        <w:t>Oui</w:t>
      </w:r>
      <w:r w:rsidR="00C474C1">
        <w:t xml:space="preserve">, </w:t>
      </w:r>
      <w:r w:rsidR="00C52F4A" w:rsidRPr="00605EB6">
        <w:t>cher père</w:t>
      </w:r>
      <w:r w:rsidR="00C474C1">
        <w:t>.</w:t>
      </w:r>
    </w:p>
    <w:p w14:paraId="6397F165" w14:textId="5F38DE07" w:rsidR="00C474C1" w:rsidRDefault="0094609C" w:rsidP="00C52F4A">
      <w:r>
        <w:t>— </w:t>
      </w:r>
      <w:r w:rsidR="00C52F4A" w:rsidRPr="00605EB6">
        <w:t>Je me sens rajeuni</w:t>
      </w:r>
      <w:r w:rsidR="00C474C1">
        <w:t xml:space="preserve"> ; </w:t>
      </w:r>
      <w:r w:rsidR="00C52F4A" w:rsidRPr="00605EB6">
        <w:t>je crois bien que je n</w:t>
      </w:r>
      <w:r w:rsidR="00C474C1">
        <w:t>’</w:t>
      </w:r>
      <w:r w:rsidR="00C52F4A" w:rsidRPr="00605EB6">
        <w:t>ai jamais eu tant de gaieté au cœur</w:t>
      </w:r>
      <w:r w:rsidR="00C474C1">
        <w:t xml:space="preserve">. </w:t>
      </w:r>
      <w:r w:rsidR="00C52F4A" w:rsidRPr="00605EB6">
        <w:t>Vrai</w:t>
      </w:r>
      <w:r w:rsidR="00C474C1">
        <w:t xml:space="preserve">, </w:t>
      </w:r>
      <w:r w:rsidR="00C52F4A" w:rsidRPr="00605EB6">
        <w:t>je chanterais volontiers</w:t>
      </w:r>
      <w:r w:rsidR="00C474C1">
        <w:t xml:space="preserve">, </w:t>
      </w:r>
      <w:r w:rsidR="00C52F4A" w:rsidRPr="00605EB6">
        <w:t>comme toi</w:t>
      </w:r>
      <w:r w:rsidR="00C474C1">
        <w:t xml:space="preserve">, </w:t>
      </w:r>
      <w:r w:rsidR="00C52F4A" w:rsidRPr="00605EB6">
        <w:t>tout à l</w:t>
      </w:r>
      <w:r w:rsidR="00C474C1">
        <w:t>’</w:t>
      </w:r>
      <w:r w:rsidR="00C52F4A" w:rsidRPr="00605EB6">
        <w:t>heure</w:t>
      </w:r>
      <w:r w:rsidR="00C474C1">
        <w:t xml:space="preserve">, </w:t>
      </w:r>
      <w:r w:rsidR="00C52F4A" w:rsidRPr="00605EB6">
        <w:t>dragon</w:t>
      </w:r>
      <w:r w:rsidR="00C474C1">
        <w:t> :</w:t>
      </w:r>
    </w:p>
    <w:p w14:paraId="48DE7B76" w14:textId="36A7EF66" w:rsidR="00C52F4A" w:rsidRPr="00605EB6" w:rsidRDefault="00C52F4A" w:rsidP="00C52F4A">
      <w:pPr>
        <w:pStyle w:val="Taille-1Suspendu1XRetrait2XEsp0"/>
      </w:pPr>
    </w:p>
    <w:p w14:paraId="4F08DD3C" w14:textId="77777777" w:rsidR="00C474C1" w:rsidRDefault="00C52F4A" w:rsidP="0061141E">
      <w:pPr>
        <w:pStyle w:val="Taille-1Suspendu1XRetrait2XEsp0"/>
        <w:ind w:hanging="340"/>
      </w:pPr>
      <w:r w:rsidRPr="00605EB6">
        <w:t>Laboureurs</w:t>
      </w:r>
      <w:r w:rsidR="00C474C1">
        <w:t xml:space="preserve">, </w:t>
      </w:r>
      <w:r w:rsidRPr="00605EB6">
        <w:t>à la charrue</w:t>
      </w:r>
      <w:r w:rsidR="00C474C1">
        <w:t> !</w:t>
      </w:r>
    </w:p>
    <w:p w14:paraId="2CC0B784" w14:textId="77777777" w:rsidR="00C474C1" w:rsidRDefault="00C52F4A" w:rsidP="0061141E">
      <w:pPr>
        <w:pStyle w:val="Taille-1Suspendu1XRetrait2XEsp0"/>
        <w:ind w:hanging="340"/>
      </w:pPr>
      <w:r w:rsidRPr="00605EB6">
        <w:t>Sortez tous de vos maisons</w:t>
      </w:r>
      <w:r w:rsidR="00C474C1">
        <w:t> ;</w:t>
      </w:r>
    </w:p>
    <w:p w14:paraId="40901257" w14:textId="77777777" w:rsidR="00C474C1" w:rsidRDefault="00C52F4A" w:rsidP="0061141E">
      <w:pPr>
        <w:pStyle w:val="Taille-1Suspendu1XRetrait2XEsp0"/>
        <w:ind w:hanging="340"/>
      </w:pPr>
      <w:r w:rsidRPr="00605EB6">
        <w:t>De semer l</w:t>
      </w:r>
      <w:r w:rsidR="00C474C1">
        <w:t>’</w:t>
      </w:r>
      <w:r w:rsidRPr="00605EB6">
        <w:t>heure est venue</w:t>
      </w:r>
      <w:r w:rsidR="00C474C1">
        <w:t>,</w:t>
      </w:r>
    </w:p>
    <w:p w14:paraId="49EFA572" w14:textId="77777777" w:rsidR="00C474C1" w:rsidRDefault="00C52F4A" w:rsidP="0061141E">
      <w:pPr>
        <w:pStyle w:val="Taille-1Suspendu1XRetrait2XEsp0"/>
        <w:ind w:hanging="340"/>
      </w:pPr>
      <w:r w:rsidRPr="00605EB6">
        <w:t>Qu</w:t>
      </w:r>
      <w:r w:rsidR="00C474C1">
        <w:t>’</w:t>
      </w:r>
      <w:r w:rsidRPr="00605EB6">
        <w:t>on retourne les sillons</w:t>
      </w:r>
      <w:r w:rsidR="00C474C1">
        <w:t> !</w:t>
      </w:r>
    </w:p>
    <w:p w14:paraId="22462ACD" w14:textId="721C7CE1" w:rsidR="00C52F4A" w:rsidRPr="00605EB6" w:rsidRDefault="00C52F4A" w:rsidP="00C52F4A">
      <w:pPr>
        <w:pStyle w:val="Taille-1Suspendu1XRetrait2XEsp0"/>
      </w:pPr>
    </w:p>
    <w:p w14:paraId="7A9AF898" w14:textId="77777777" w:rsidR="00C474C1" w:rsidRDefault="00C52F4A" w:rsidP="00C52F4A">
      <w:r w:rsidRPr="00605EB6">
        <w:lastRenderedPageBreak/>
        <w:t>Il chantait</w:t>
      </w:r>
      <w:r w:rsidR="00C474C1">
        <w:t xml:space="preserve">, </w:t>
      </w:r>
      <w:r w:rsidRPr="00605EB6">
        <w:t>le vieux Vaillant</w:t>
      </w:r>
      <w:r w:rsidR="00C474C1">
        <w:t xml:space="preserve">, </w:t>
      </w:r>
      <w:r w:rsidRPr="00605EB6">
        <w:t>et il y avait des larmes plein ses yeux</w:t>
      </w:r>
      <w:r w:rsidR="00C474C1">
        <w:t> !</w:t>
      </w:r>
    </w:p>
    <w:p w14:paraId="79D2D658" w14:textId="62456CD9" w:rsidR="00C474C1" w:rsidRDefault="0094609C" w:rsidP="00C52F4A">
      <w:r>
        <w:t>— </w:t>
      </w:r>
      <w:r w:rsidR="00C52F4A" w:rsidRPr="00605EB6">
        <w:t>Jeanne</w:t>
      </w:r>
      <w:r w:rsidR="00C474C1">
        <w:t xml:space="preserve">, </w:t>
      </w:r>
      <w:r w:rsidR="00C52F4A" w:rsidRPr="00605EB6">
        <w:t>continua-t-il</w:t>
      </w:r>
      <w:r w:rsidR="00C474C1">
        <w:t xml:space="preserve">, </w:t>
      </w:r>
      <w:r w:rsidR="00C52F4A" w:rsidRPr="00605EB6">
        <w:t>tu m</w:t>
      </w:r>
      <w:r w:rsidR="00C474C1">
        <w:t>’</w:t>
      </w:r>
      <w:r w:rsidR="00C52F4A" w:rsidRPr="00605EB6">
        <w:t>entends chanter aujourd</w:t>
      </w:r>
      <w:r w:rsidR="00C474C1">
        <w:t>’</w:t>
      </w:r>
      <w:r w:rsidR="00C52F4A" w:rsidRPr="00605EB6">
        <w:t>hui</w:t>
      </w:r>
      <w:r w:rsidR="00C474C1">
        <w:t xml:space="preserve"> ; </w:t>
      </w:r>
      <w:r w:rsidR="00C52F4A" w:rsidRPr="00605EB6">
        <w:t>tu me verras danser le jour de tes noces</w:t>
      </w:r>
      <w:r w:rsidR="00C474C1">
        <w:t>.</w:t>
      </w:r>
    </w:p>
    <w:p w14:paraId="4BEEE5CF" w14:textId="77777777" w:rsidR="00C474C1" w:rsidRDefault="00C52F4A" w:rsidP="00C52F4A">
      <w:r w:rsidRPr="00605EB6">
        <w:t>La jeune fille ne put s</w:t>
      </w:r>
      <w:r w:rsidR="00C474C1">
        <w:t>’</w:t>
      </w:r>
      <w:r w:rsidRPr="00605EB6">
        <w:t>empêcher de tressaillir</w:t>
      </w:r>
      <w:r w:rsidR="00C474C1">
        <w:t xml:space="preserve">. </w:t>
      </w:r>
      <w:r w:rsidRPr="00605EB6">
        <w:t>Elle arrêta un instant ses yeux sur son père</w:t>
      </w:r>
      <w:r w:rsidR="00C474C1">
        <w:t xml:space="preserve">, </w:t>
      </w:r>
      <w:r w:rsidRPr="00605EB6">
        <w:t>puis sur Jacques</w:t>
      </w:r>
      <w:r w:rsidR="00C474C1">
        <w:t xml:space="preserve">, </w:t>
      </w:r>
      <w:r w:rsidRPr="00605EB6">
        <w:t>et baissa la tête</w:t>
      </w:r>
      <w:r w:rsidR="00C474C1">
        <w:t>.</w:t>
      </w:r>
    </w:p>
    <w:p w14:paraId="53E0D6A4" w14:textId="77777777" w:rsidR="00C474C1" w:rsidRDefault="00C52F4A" w:rsidP="00C52F4A">
      <w:r w:rsidRPr="00605EB6">
        <w:t>À partir de ce moment</w:t>
      </w:r>
      <w:r w:rsidR="00C474C1">
        <w:t xml:space="preserve">, </w:t>
      </w:r>
      <w:r w:rsidRPr="00605EB6">
        <w:t>elle devint rêveuse</w:t>
      </w:r>
      <w:r w:rsidR="00C474C1">
        <w:t xml:space="preserve"> ; </w:t>
      </w:r>
      <w:r w:rsidRPr="00605EB6">
        <w:t>elle semblait ne plus être là</w:t>
      </w:r>
      <w:r w:rsidR="00C474C1">
        <w:t xml:space="preserve">. </w:t>
      </w:r>
      <w:r w:rsidRPr="00605EB6">
        <w:t>Le vieillard et le jeune homme lui adressèrent plusieurs fois la parole sans qu</w:t>
      </w:r>
      <w:r w:rsidR="00C474C1">
        <w:t>’</w:t>
      </w:r>
      <w:r w:rsidRPr="00605EB6">
        <w:t>elle répondît</w:t>
      </w:r>
      <w:r w:rsidR="00C474C1">
        <w:t>.</w:t>
      </w:r>
    </w:p>
    <w:p w14:paraId="0D82AA58" w14:textId="77777777" w:rsidR="00C474C1" w:rsidRDefault="00C52F4A" w:rsidP="00C52F4A">
      <w:r w:rsidRPr="00605EB6">
        <w:t>Deux regards l</w:t>
      </w:r>
      <w:r w:rsidR="00C474C1">
        <w:t>’</w:t>
      </w:r>
      <w:r w:rsidRPr="00605EB6">
        <w:t>enveloppaient pleins d</w:t>
      </w:r>
      <w:r w:rsidR="00C474C1">
        <w:t>’</w:t>
      </w:r>
      <w:r w:rsidRPr="00605EB6">
        <w:t>inquiétude</w:t>
      </w:r>
      <w:r w:rsidR="00C474C1">
        <w:t>.</w:t>
      </w:r>
    </w:p>
    <w:p w14:paraId="6B2E6957" w14:textId="739746C3" w:rsidR="00C52F4A" w:rsidRPr="00605EB6" w:rsidRDefault="00C52F4A" w:rsidP="00C474C1">
      <w:pPr>
        <w:pStyle w:val="Titre2"/>
      </w:pPr>
      <w:bookmarkStart w:id="105" w:name="_Toc197617950"/>
      <w:r w:rsidRPr="00605EB6">
        <w:lastRenderedPageBreak/>
        <w:t>XXVII</w:t>
      </w:r>
      <w:r w:rsidRPr="00605EB6">
        <w:br/>
      </w:r>
      <w:r w:rsidRPr="00605EB6">
        <w:br/>
        <w:t>UN JOUR DE BONHEUR</w:t>
      </w:r>
      <w:bookmarkEnd w:id="105"/>
    </w:p>
    <w:p w14:paraId="46532854" w14:textId="77777777" w:rsidR="00C474C1" w:rsidRDefault="00C52F4A" w:rsidP="00C52F4A">
      <w:r w:rsidRPr="00605EB6">
        <w:t>On se leva de table</w:t>
      </w:r>
      <w:r w:rsidR="00C474C1">
        <w:t>.</w:t>
      </w:r>
    </w:p>
    <w:p w14:paraId="2DDBCBF5" w14:textId="35D05344" w:rsidR="00C474C1" w:rsidRDefault="0094609C" w:rsidP="00C52F4A">
      <w:r>
        <w:t>— </w:t>
      </w:r>
      <w:r w:rsidR="00C52F4A" w:rsidRPr="00605EB6">
        <w:t>Je pense bien</w:t>
      </w:r>
      <w:r w:rsidR="00C474C1">
        <w:t xml:space="preserve">, </w:t>
      </w:r>
      <w:r w:rsidR="00C52F4A" w:rsidRPr="00605EB6">
        <w:t>Jacques</w:t>
      </w:r>
      <w:r w:rsidR="00C474C1">
        <w:t xml:space="preserve">, </w:t>
      </w:r>
      <w:r w:rsidR="00C52F4A" w:rsidRPr="00605EB6">
        <w:t>dit le vieillard d</w:t>
      </w:r>
      <w:r w:rsidR="00C474C1">
        <w:t>’</w:t>
      </w:r>
      <w:r w:rsidR="00C52F4A" w:rsidRPr="00605EB6">
        <w:t>une voix moins assurée que tout à l</w:t>
      </w:r>
      <w:r w:rsidR="00C474C1">
        <w:t>’</w:t>
      </w:r>
      <w:r w:rsidR="00C52F4A" w:rsidRPr="00605EB6">
        <w:t>heure</w:t>
      </w:r>
      <w:r w:rsidR="00C474C1">
        <w:t xml:space="preserve">, </w:t>
      </w:r>
      <w:r w:rsidR="00C52F4A" w:rsidRPr="00605EB6">
        <w:t>que ceci n</w:t>
      </w:r>
      <w:r w:rsidR="00C474C1">
        <w:t>’</w:t>
      </w:r>
      <w:r w:rsidR="00C52F4A" w:rsidRPr="00605EB6">
        <w:t>a point complètement apaisé ta faim</w:t>
      </w:r>
      <w:r w:rsidR="00C474C1">
        <w:t xml:space="preserve"> ; </w:t>
      </w:r>
      <w:r w:rsidR="00C52F4A" w:rsidRPr="00605EB6">
        <w:t>mais Gertrude avancera l</w:t>
      </w:r>
      <w:r w:rsidR="00C474C1">
        <w:t>’</w:t>
      </w:r>
      <w:r w:rsidR="00C52F4A" w:rsidRPr="00605EB6">
        <w:t>heure du dîner</w:t>
      </w:r>
      <w:r w:rsidR="00C474C1">
        <w:t xml:space="preserve"> ; </w:t>
      </w:r>
      <w:r w:rsidR="00C52F4A" w:rsidRPr="00605EB6">
        <w:t>nous nous remettrons à table à onze heures</w:t>
      </w:r>
      <w:r w:rsidR="00C474C1">
        <w:t>.</w:t>
      </w:r>
    </w:p>
    <w:p w14:paraId="0F3A0E99" w14:textId="58AF14D9" w:rsidR="00C474C1" w:rsidRDefault="0094609C" w:rsidP="00C52F4A">
      <w:r>
        <w:t>— </w:t>
      </w:r>
      <w:r w:rsidR="00C52F4A" w:rsidRPr="00605EB6">
        <w:t>J</w:t>
      </w:r>
      <w:r w:rsidR="00C474C1">
        <w:t>’</w:t>
      </w:r>
      <w:r w:rsidR="00C52F4A" w:rsidRPr="00605EB6">
        <w:t>attendrai facilement jusque là</w:t>
      </w:r>
      <w:r w:rsidR="00C474C1">
        <w:t>.</w:t>
      </w:r>
    </w:p>
    <w:p w14:paraId="044A46B1" w14:textId="0806B8AF" w:rsidR="00C474C1" w:rsidRDefault="0094609C" w:rsidP="00C52F4A">
      <w:r>
        <w:t>— </w:t>
      </w:r>
      <w:r w:rsidR="00C52F4A" w:rsidRPr="00605EB6">
        <w:t>Offre ton bras à Jeanne</w:t>
      </w:r>
      <w:r w:rsidR="00C474C1">
        <w:t xml:space="preserve">, </w:t>
      </w:r>
      <w:r w:rsidR="00C52F4A" w:rsidRPr="00605EB6">
        <w:t>nous allons faire un tour de promenade dans le jardin</w:t>
      </w:r>
      <w:r w:rsidR="00C474C1">
        <w:t>.</w:t>
      </w:r>
    </w:p>
    <w:p w14:paraId="3B9CAF69" w14:textId="77777777" w:rsidR="00C474C1" w:rsidRDefault="00C52F4A" w:rsidP="00C52F4A">
      <w:r w:rsidRPr="00605EB6">
        <w:t>Ils sortirent tous les trois</w:t>
      </w:r>
      <w:r w:rsidR="00C474C1">
        <w:t>.</w:t>
      </w:r>
    </w:p>
    <w:p w14:paraId="3DA36BF6" w14:textId="77777777" w:rsidR="00C474C1" w:rsidRDefault="00C52F4A" w:rsidP="00C52F4A">
      <w:r w:rsidRPr="00605EB6">
        <w:t>Ayant jugé qu</w:t>
      </w:r>
      <w:r w:rsidR="00C474C1">
        <w:t>’</w:t>
      </w:r>
      <w:r w:rsidRPr="00605EB6">
        <w:t>il ne devait pas se montrer encore</w:t>
      </w:r>
      <w:r w:rsidR="00C474C1">
        <w:t xml:space="preserve">, </w:t>
      </w:r>
      <w:r w:rsidRPr="00605EB6">
        <w:t xml:space="preserve">le docteur Legendre </w:t>
      </w:r>
      <w:r w:rsidR="00254DAE">
        <w:t xml:space="preserve">était </w:t>
      </w:r>
      <w:r w:rsidRPr="00605EB6">
        <w:t>resté dans la chambre de Jacques Vaillant</w:t>
      </w:r>
      <w:r w:rsidR="00C474C1">
        <w:t xml:space="preserve">. </w:t>
      </w:r>
      <w:r w:rsidRPr="00605EB6">
        <w:t>Caché derrière les rideaux de la fenêtre</w:t>
      </w:r>
      <w:r w:rsidR="00C474C1">
        <w:t xml:space="preserve">, </w:t>
      </w:r>
      <w:r w:rsidRPr="00605EB6">
        <w:t>ayant vue sur toute l</w:t>
      </w:r>
      <w:r w:rsidR="00C474C1">
        <w:t>’</w:t>
      </w:r>
      <w:r w:rsidRPr="00605EB6">
        <w:t>étendue du jardin</w:t>
      </w:r>
      <w:r w:rsidR="00C474C1">
        <w:t xml:space="preserve">, </w:t>
      </w:r>
      <w:r w:rsidRPr="00605EB6">
        <w:t>il continua à observer Jeanne</w:t>
      </w:r>
      <w:r w:rsidR="00C474C1">
        <w:t>.</w:t>
      </w:r>
    </w:p>
    <w:p w14:paraId="3EF53168" w14:textId="77777777" w:rsidR="00C474C1" w:rsidRDefault="00C52F4A" w:rsidP="00C52F4A">
      <w:r w:rsidRPr="00605EB6">
        <w:t>Jacques la conduisit sous le berceau</w:t>
      </w:r>
      <w:r w:rsidR="00C474C1">
        <w:t xml:space="preserve">, </w:t>
      </w:r>
      <w:r w:rsidRPr="00605EB6">
        <w:t>au fond du jardin</w:t>
      </w:r>
      <w:r w:rsidR="00C474C1">
        <w:t>.</w:t>
      </w:r>
    </w:p>
    <w:p w14:paraId="30332AF8" w14:textId="497F80E7" w:rsidR="00C474C1" w:rsidRDefault="0094609C" w:rsidP="00C52F4A">
      <w:r>
        <w:t>— </w:t>
      </w:r>
      <w:r w:rsidR="00C52F4A" w:rsidRPr="00605EB6">
        <w:t>Chère Jeanne</w:t>
      </w:r>
      <w:r w:rsidR="00C474C1">
        <w:t xml:space="preserve">, </w:t>
      </w:r>
      <w:r w:rsidR="00C52F4A" w:rsidRPr="00605EB6">
        <w:t>lui dit-il</w:t>
      </w:r>
      <w:r w:rsidR="00C474C1">
        <w:t xml:space="preserve">, </w:t>
      </w:r>
      <w:r w:rsidR="00C52F4A" w:rsidRPr="00605EB6">
        <w:t>c</w:t>
      </w:r>
      <w:r w:rsidR="00C474C1">
        <w:t>’</w:t>
      </w:r>
      <w:r w:rsidR="00C52F4A" w:rsidRPr="00605EB6">
        <w:t>est ici que j</w:t>
      </w:r>
      <w:r w:rsidR="00C474C1">
        <w:t>’</w:t>
      </w:r>
      <w:r w:rsidR="00C52F4A" w:rsidRPr="00605EB6">
        <w:t>ai eu le courage</w:t>
      </w:r>
      <w:r w:rsidR="00C474C1">
        <w:t xml:space="preserve">, </w:t>
      </w:r>
      <w:r w:rsidR="00C52F4A" w:rsidRPr="00605EB6">
        <w:t>la veille de mon départ</w:t>
      </w:r>
      <w:r w:rsidR="00C474C1">
        <w:t xml:space="preserve">, </w:t>
      </w:r>
      <w:r w:rsidR="00C52F4A" w:rsidRPr="00605EB6">
        <w:t>de vous dire</w:t>
      </w:r>
      <w:r w:rsidR="00C474C1">
        <w:t xml:space="preserve"> : </w:t>
      </w:r>
      <w:r w:rsidR="00C52F4A" w:rsidRPr="00605EB6">
        <w:t>Je vous aime</w:t>
      </w:r>
      <w:r w:rsidR="00C474C1">
        <w:t> !</w:t>
      </w:r>
    </w:p>
    <w:p w14:paraId="5AC84CD8" w14:textId="60D55ACE" w:rsidR="00C474C1" w:rsidRDefault="0094609C" w:rsidP="00C52F4A">
      <w:r>
        <w:t>— </w:t>
      </w:r>
      <w:r w:rsidR="00C52F4A" w:rsidRPr="00605EB6">
        <w:t>Oui</w:t>
      </w:r>
      <w:r w:rsidR="00C474C1">
        <w:t xml:space="preserve">, </w:t>
      </w:r>
      <w:r w:rsidR="00C52F4A" w:rsidRPr="00605EB6">
        <w:t>Jacques</w:t>
      </w:r>
      <w:r w:rsidR="00C474C1">
        <w:t xml:space="preserve">, </w:t>
      </w:r>
      <w:r w:rsidR="00C52F4A" w:rsidRPr="00605EB6">
        <w:t>je me souviens</w:t>
      </w:r>
      <w:r w:rsidR="00C474C1">
        <w:t xml:space="preserve">, </w:t>
      </w:r>
      <w:r w:rsidR="00C52F4A" w:rsidRPr="00605EB6">
        <w:t>répondit-elle</w:t>
      </w:r>
      <w:r w:rsidR="00C474C1">
        <w:t>.</w:t>
      </w:r>
    </w:p>
    <w:p w14:paraId="0C74E988" w14:textId="77777777" w:rsidR="00C474C1" w:rsidRDefault="00C52F4A" w:rsidP="00C52F4A">
      <w:r w:rsidRPr="00605EB6">
        <w:t>Et ce fut tout</w:t>
      </w:r>
      <w:r w:rsidR="00C474C1">
        <w:t xml:space="preserve">. </w:t>
      </w:r>
      <w:r w:rsidRPr="00605EB6">
        <w:t>Elle retomba aussitôt dans sa rêverie</w:t>
      </w:r>
      <w:r w:rsidR="00C474C1">
        <w:t>.</w:t>
      </w:r>
    </w:p>
    <w:p w14:paraId="4BD2FD9B" w14:textId="77777777" w:rsidR="00C474C1" w:rsidRDefault="00C52F4A" w:rsidP="00C52F4A">
      <w:r w:rsidRPr="00605EB6">
        <w:t>L</w:t>
      </w:r>
      <w:r w:rsidR="00C474C1">
        <w:t>’</w:t>
      </w:r>
      <w:r w:rsidRPr="00605EB6">
        <w:t>inquiétude des deux hommes augmentait</w:t>
      </w:r>
      <w:r w:rsidR="00C474C1">
        <w:t xml:space="preserve">. </w:t>
      </w:r>
      <w:r w:rsidRPr="00605EB6">
        <w:t>Jacques Vaillant était devenu très pâle et n</w:t>
      </w:r>
      <w:r w:rsidR="00C474C1">
        <w:t>’</w:t>
      </w:r>
      <w:r w:rsidRPr="00605EB6">
        <w:t>osait plus parler</w:t>
      </w:r>
      <w:r w:rsidR="00C474C1">
        <w:t xml:space="preserve">. </w:t>
      </w:r>
      <w:r w:rsidRPr="00605EB6">
        <w:t>Le lieutenant se trouvait également dans un embarras pénible</w:t>
      </w:r>
      <w:r w:rsidR="00C474C1">
        <w:t xml:space="preserve">. </w:t>
      </w:r>
      <w:r w:rsidRPr="00605EB6">
        <w:t>Au bout d</w:t>
      </w:r>
      <w:r w:rsidR="00C474C1">
        <w:t>’</w:t>
      </w:r>
      <w:r w:rsidRPr="00605EB6">
        <w:t>un instant</w:t>
      </w:r>
      <w:r w:rsidR="00C474C1">
        <w:t xml:space="preserve">, </w:t>
      </w:r>
      <w:r w:rsidRPr="00605EB6">
        <w:t>n</w:t>
      </w:r>
      <w:r w:rsidR="00C474C1">
        <w:t>’</w:t>
      </w:r>
      <w:r w:rsidRPr="00605EB6">
        <w:t>y pouvant tenir plus longtemps</w:t>
      </w:r>
      <w:r w:rsidR="00C474C1">
        <w:t xml:space="preserve">, </w:t>
      </w:r>
      <w:r w:rsidRPr="00605EB6">
        <w:t xml:space="preserve">le vieillard les </w:t>
      </w:r>
      <w:r w:rsidRPr="00605EB6">
        <w:lastRenderedPageBreak/>
        <w:t>quitta brusquement et courut trouver le docteur</w:t>
      </w:r>
      <w:r w:rsidR="00C474C1">
        <w:t xml:space="preserve">. </w:t>
      </w:r>
      <w:r w:rsidRPr="00605EB6">
        <w:t>Il revint bientôt</w:t>
      </w:r>
      <w:r w:rsidR="00C474C1">
        <w:t xml:space="preserve">, </w:t>
      </w:r>
      <w:r w:rsidRPr="00605EB6">
        <w:t>souriant</w:t>
      </w:r>
      <w:r w:rsidR="00C474C1">
        <w:t xml:space="preserve"> ; </w:t>
      </w:r>
      <w:r w:rsidRPr="00605EB6">
        <w:t>son visage n</w:t>
      </w:r>
      <w:r w:rsidR="00C474C1">
        <w:t>’</w:t>
      </w:r>
      <w:r w:rsidRPr="00605EB6">
        <w:t>avait plus aucune trace d</w:t>
      </w:r>
      <w:r w:rsidR="00C474C1">
        <w:t>’</w:t>
      </w:r>
      <w:r w:rsidRPr="00605EB6">
        <w:t>inquiétude</w:t>
      </w:r>
      <w:r w:rsidR="00C474C1">
        <w:t>.</w:t>
      </w:r>
    </w:p>
    <w:p w14:paraId="606405D3" w14:textId="77777777" w:rsidR="00C474C1" w:rsidRDefault="00C52F4A" w:rsidP="00C52F4A">
      <w:r w:rsidRPr="00605EB6">
        <w:t>On fit plusieurs fois le tour du jardin</w:t>
      </w:r>
      <w:r w:rsidR="00C474C1">
        <w:t xml:space="preserve">, </w:t>
      </w:r>
      <w:r w:rsidRPr="00605EB6">
        <w:t>s</w:t>
      </w:r>
      <w:r w:rsidR="00C474C1">
        <w:t>’</w:t>
      </w:r>
      <w:r w:rsidRPr="00605EB6">
        <w:t>asseyant sur chaque banc</w:t>
      </w:r>
      <w:r w:rsidR="00C474C1">
        <w:t xml:space="preserve">. </w:t>
      </w:r>
      <w:r w:rsidRPr="00605EB6">
        <w:t>Jeanne reconnaissait tout</w:t>
      </w:r>
      <w:r w:rsidR="00C474C1">
        <w:t xml:space="preserve">. </w:t>
      </w:r>
      <w:r w:rsidRPr="00605EB6">
        <w:t>Elle s</w:t>
      </w:r>
      <w:r w:rsidR="00C474C1">
        <w:t>’</w:t>
      </w:r>
      <w:r w:rsidRPr="00605EB6">
        <w:t>arrêta devant une forte quenouille</w:t>
      </w:r>
      <w:r w:rsidR="00C474C1">
        <w:t xml:space="preserve">, </w:t>
      </w:r>
      <w:r w:rsidRPr="00605EB6">
        <w:t>un pommier calvil</w:t>
      </w:r>
      <w:r w:rsidR="00C474C1">
        <w:t>.</w:t>
      </w:r>
    </w:p>
    <w:p w14:paraId="55953557" w14:textId="2CEBAB5E" w:rsidR="00C474C1" w:rsidRDefault="0094609C" w:rsidP="00C52F4A">
      <w:r>
        <w:t>— </w:t>
      </w:r>
      <w:r w:rsidR="00C52F4A" w:rsidRPr="00605EB6">
        <w:t>Là</w:t>
      </w:r>
      <w:r w:rsidR="00C474C1">
        <w:t xml:space="preserve">, </w:t>
      </w:r>
      <w:r w:rsidR="00C52F4A" w:rsidRPr="00605EB6">
        <w:t>dit-elle</w:t>
      </w:r>
      <w:r w:rsidR="00C474C1">
        <w:t xml:space="preserve">, </w:t>
      </w:r>
      <w:r w:rsidR="00C52F4A" w:rsidRPr="00605EB6">
        <w:t>sur cet arbre</w:t>
      </w:r>
      <w:r w:rsidR="00C474C1">
        <w:t xml:space="preserve">, </w:t>
      </w:r>
      <w:r w:rsidR="00C52F4A" w:rsidRPr="00605EB6">
        <w:t>il y avait un nid</w:t>
      </w:r>
      <w:r w:rsidR="00C474C1">
        <w:t>.</w:t>
      </w:r>
    </w:p>
    <w:p w14:paraId="32E05FAC" w14:textId="49D21C30" w:rsidR="00C474C1" w:rsidRDefault="0094609C" w:rsidP="00C52F4A">
      <w:r>
        <w:t>— </w:t>
      </w:r>
      <w:r w:rsidR="00C52F4A" w:rsidRPr="00605EB6">
        <w:t>Mais il y est encore</w:t>
      </w:r>
      <w:r w:rsidR="00C474C1">
        <w:t xml:space="preserve"> ! </w:t>
      </w:r>
      <w:r w:rsidR="00C52F4A" w:rsidRPr="00605EB6">
        <w:t>s</w:t>
      </w:r>
      <w:r w:rsidR="00C474C1">
        <w:t>’</w:t>
      </w:r>
      <w:r w:rsidR="00C52F4A" w:rsidRPr="00605EB6">
        <w:t>écria Jacques</w:t>
      </w:r>
      <w:r w:rsidR="00C474C1">
        <w:t xml:space="preserve">. </w:t>
      </w:r>
      <w:r w:rsidR="00C52F4A" w:rsidRPr="00605EB6">
        <w:t>Regardez</w:t>
      </w:r>
      <w:r w:rsidR="00C474C1">
        <w:t xml:space="preserve">, </w:t>
      </w:r>
      <w:r w:rsidR="00C52F4A" w:rsidRPr="00605EB6">
        <w:t>Jeanne</w:t>
      </w:r>
      <w:r w:rsidR="00C474C1">
        <w:t xml:space="preserve">, </w:t>
      </w:r>
      <w:r w:rsidR="00C52F4A" w:rsidRPr="00605EB6">
        <w:t>le voilà</w:t>
      </w:r>
      <w:r w:rsidR="00C474C1">
        <w:t> !</w:t>
      </w:r>
    </w:p>
    <w:p w14:paraId="28AB6CD1" w14:textId="627A7DEA" w:rsidR="00C474C1" w:rsidRDefault="0094609C" w:rsidP="00C52F4A">
      <w:r>
        <w:t>— </w:t>
      </w:r>
      <w:r w:rsidR="00C52F4A" w:rsidRPr="00605EB6">
        <w:t>Oui</w:t>
      </w:r>
      <w:r w:rsidR="00C474C1">
        <w:t xml:space="preserve">, </w:t>
      </w:r>
      <w:r w:rsidR="00C52F4A" w:rsidRPr="00605EB6">
        <w:t>fit-elle lentement</w:t>
      </w:r>
      <w:r w:rsidR="00C474C1">
        <w:t xml:space="preserve">, </w:t>
      </w:r>
      <w:r w:rsidR="00C52F4A" w:rsidRPr="00605EB6">
        <w:t>comme se parlant à elle-même</w:t>
      </w:r>
      <w:r w:rsidR="00C474C1">
        <w:t xml:space="preserve">, </w:t>
      </w:r>
      <w:r w:rsidR="00C52F4A" w:rsidRPr="00605EB6">
        <w:t>les pinsons sont revenus</w:t>
      </w:r>
      <w:r w:rsidR="00C474C1">
        <w:t xml:space="preserve"> ; </w:t>
      </w:r>
      <w:r w:rsidR="00C52F4A" w:rsidRPr="00605EB6">
        <w:t>le nid de l</w:t>
      </w:r>
      <w:r w:rsidR="00C474C1">
        <w:t>’</w:t>
      </w:r>
      <w:r w:rsidR="00C52F4A" w:rsidRPr="00605EB6">
        <w:t>autre année n</w:t>
      </w:r>
      <w:r w:rsidR="00C474C1">
        <w:t>’</w:t>
      </w:r>
      <w:r w:rsidR="00C52F4A" w:rsidRPr="00605EB6">
        <w:t>était pas à cette place</w:t>
      </w:r>
      <w:r w:rsidR="00C474C1">
        <w:t xml:space="preserve"> ; </w:t>
      </w:r>
      <w:r w:rsidR="00C52F4A" w:rsidRPr="00605EB6">
        <w:t>c</w:t>
      </w:r>
      <w:r w:rsidR="00C474C1">
        <w:t>’</w:t>
      </w:r>
      <w:r w:rsidR="00C52F4A" w:rsidRPr="00605EB6">
        <w:t>est sur cette branche-ci que les pinsons l</w:t>
      </w:r>
      <w:r w:rsidR="00C474C1">
        <w:t>’</w:t>
      </w:r>
      <w:r w:rsidR="00C52F4A" w:rsidRPr="00605EB6">
        <w:t>avaient construit</w:t>
      </w:r>
      <w:r w:rsidR="00C474C1">
        <w:t>.</w:t>
      </w:r>
    </w:p>
    <w:p w14:paraId="1528D2B6" w14:textId="1CB232E7" w:rsidR="00C474C1" w:rsidRDefault="0094609C" w:rsidP="00C52F4A">
      <w:r>
        <w:t>— </w:t>
      </w:r>
      <w:r w:rsidR="00C52F4A" w:rsidRPr="00605EB6">
        <w:t>Tout se retrouve dans sa mémoire</w:t>
      </w:r>
      <w:r w:rsidR="00C474C1">
        <w:t xml:space="preserve">, </w:t>
      </w:r>
      <w:r w:rsidR="00C52F4A" w:rsidRPr="00605EB6">
        <w:t>pensait le vieux capitaine</w:t>
      </w:r>
      <w:r w:rsidR="00C474C1">
        <w:t>.</w:t>
      </w:r>
    </w:p>
    <w:p w14:paraId="58C98C74" w14:textId="77777777" w:rsidR="00C474C1" w:rsidRDefault="00C52F4A" w:rsidP="00C52F4A">
      <w:r w:rsidRPr="00605EB6">
        <w:t>Elle avait quitté le bras de Jacques et marchait seule</w:t>
      </w:r>
      <w:r w:rsidR="00C474C1">
        <w:t xml:space="preserve">, </w:t>
      </w:r>
      <w:r w:rsidRPr="00605EB6">
        <w:t>en avant</w:t>
      </w:r>
      <w:r w:rsidR="00C474C1">
        <w:t xml:space="preserve">, </w:t>
      </w:r>
      <w:r w:rsidRPr="00605EB6">
        <w:t>se rapprochant de la maison</w:t>
      </w:r>
      <w:r w:rsidR="00C474C1">
        <w:t xml:space="preserve">. </w:t>
      </w:r>
      <w:r w:rsidRPr="00605EB6">
        <w:t>Soudain</w:t>
      </w:r>
      <w:r w:rsidR="00C474C1">
        <w:t xml:space="preserve">, </w:t>
      </w:r>
      <w:r w:rsidRPr="00605EB6">
        <w:t>elle s</w:t>
      </w:r>
      <w:r w:rsidR="00C474C1">
        <w:t>’</w:t>
      </w:r>
      <w:r w:rsidRPr="00605EB6">
        <w:t>arrêta brusquement au milieu de l</w:t>
      </w:r>
      <w:r w:rsidR="00C474C1">
        <w:t>’</w:t>
      </w:r>
      <w:r w:rsidRPr="00605EB6">
        <w:t>allée</w:t>
      </w:r>
      <w:r w:rsidR="00C474C1">
        <w:t xml:space="preserve">, </w:t>
      </w:r>
      <w:r w:rsidRPr="00605EB6">
        <w:t>et les yeux fixés sur la fenêtre de sa chambre</w:t>
      </w:r>
      <w:r w:rsidR="00C474C1">
        <w:t xml:space="preserve">, </w:t>
      </w:r>
      <w:r w:rsidRPr="00605EB6">
        <w:t>elle regarda longuement</w:t>
      </w:r>
      <w:r w:rsidR="00C474C1">
        <w:t xml:space="preserve">. </w:t>
      </w:r>
      <w:r w:rsidRPr="00605EB6">
        <w:t>Enfin</w:t>
      </w:r>
      <w:r w:rsidR="00C474C1">
        <w:t xml:space="preserve">, </w:t>
      </w:r>
      <w:r w:rsidRPr="00605EB6">
        <w:t>elle reprit le bras de son fiancé en disant</w:t>
      </w:r>
      <w:r w:rsidR="00C474C1">
        <w:t> :</w:t>
      </w:r>
    </w:p>
    <w:p w14:paraId="6BBB2520" w14:textId="672E1777" w:rsidR="00C474C1" w:rsidRDefault="0094609C" w:rsidP="00C52F4A">
      <w:r>
        <w:t>— </w:t>
      </w:r>
      <w:r w:rsidR="00C52F4A" w:rsidRPr="00605EB6">
        <w:t>Venez</w:t>
      </w:r>
      <w:r w:rsidR="00C474C1">
        <w:t xml:space="preserve">, </w:t>
      </w:r>
      <w:r w:rsidR="00C52F4A" w:rsidRPr="00605EB6">
        <w:t>venez tous deux</w:t>
      </w:r>
      <w:r w:rsidR="00C474C1">
        <w:t>.</w:t>
      </w:r>
    </w:p>
    <w:p w14:paraId="6D09C529" w14:textId="77777777" w:rsidR="00C474C1" w:rsidRDefault="00C52F4A" w:rsidP="00C52F4A">
      <w:r w:rsidRPr="00605EB6">
        <w:t>Elle les ramena sous le berceau</w:t>
      </w:r>
      <w:r w:rsidR="00C474C1">
        <w:t xml:space="preserve">. </w:t>
      </w:r>
      <w:r w:rsidRPr="00605EB6">
        <w:t>Quittant de nouveau le bras de Jacques</w:t>
      </w:r>
      <w:r w:rsidR="00C474C1">
        <w:t xml:space="preserve">, </w:t>
      </w:r>
      <w:r w:rsidRPr="00605EB6">
        <w:t>elle s</w:t>
      </w:r>
      <w:r w:rsidR="00C474C1">
        <w:t>’</w:t>
      </w:r>
      <w:r w:rsidRPr="00605EB6">
        <w:t>assit au milieu du banc</w:t>
      </w:r>
      <w:r w:rsidR="00C474C1">
        <w:t xml:space="preserve">, </w:t>
      </w:r>
      <w:r w:rsidRPr="00605EB6">
        <w:t>puis leur fit signe de s</w:t>
      </w:r>
      <w:r w:rsidR="00C474C1">
        <w:t>’</w:t>
      </w:r>
      <w:r w:rsidRPr="00605EB6">
        <w:t>asseoir</w:t>
      </w:r>
      <w:r w:rsidR="00C474C1">
        <w:t xml:space="preserve">, </w:t>
      </w:r>
      <w:r w:rsidRPr="00605EB6">
        <w:t>le vieillard à sa droite</w:t>
      </w:r>
      <w:r w:rsidR="00C474C1">
        <w:t xml:space="preserve">, </w:t>
      </w:r>
      <w:r w:rsidRPr="00605EB6">
        <w:t>le jeune homme à sa gauche</w:t>
      </w:r>
      <w:r w:rsidR="00C474C1">
        <w:t xml:space="preserve">. </w:t>
      </w:r>
      <w:r w:rsidRPr="00605EB6">
        <w:t>Ils s</w:t>
      </w:r>
      <w:r w:rsidR="00C474C1">
        <w:t>’</w:t>
      </w:r>
      <w:r w:rsidRPr="00605EB6">
        <w:t>empressèrent d</w:t>
      </w:r>
      <w:r w:rsidR="00C474C1">
        <w:t>’</w:t>
      </w:r>
      <w:r w:rsidRPr="00605EB6">
        <w:t>obéir</w:t>
      </w:r>
      <w:r w:rsidR="00C474C1">
        <w:t>.</w:t>
      </w:r>
    </w:p>
    <w:p w14:paraId="15271FB3" w14:textId="77777777" w:rsidR="00C474C1" w:rsidRDefault="00C52F4A" w:rsidP="00C52F4A">
      <w:r w:rsidRPr="00605EB6">
        <w:t>Il y eut quelques minutes de silence</w:t>
      </w:r>
      <w:r w:rsidR="00C474C1">
        <w:t xml:space="preserve">. </w:t>
      </w:r>
      <w:r w:rsidRPr="00605EB6">
        <w:t>Jeanne semblait réfléchir profondément</w:t>
      </w:r>
      <w:r w:rsidR="00C474C1">
        <w:t xml:space="preserve"> : </w:t>
      </w:r>
      <w:r w:rsidRPr="00605EB6">
        <w:t>son visage avait pris une étrange expression</w:t>
      </w:r>
      <w:r w:rsidR="00C474C1">
        <w:t xml:space="preserve">, </w:t>
      </w:r>
      <w:r w:rsidRPr="00605EB6">
        <w:t>de gravité</w:t>
      </w:r>
      <w:r w:rsidR="00C474C1">
        <w:t xml:space="preserve">, </w:t>
      </w:r>
      <w:r w:rsidRPr="00605EB6">
        <w:t>et des lueurs fugitives</w:t>
      </w:r>
      <w:r w:rsidR="00C474C1">
        <w:t xml:space="preserve">, </w:t>
      </w:r>
      <w:r w:rsidRPr="00605EB6">
        <w:t xml:space="preserve">mais qui se </w:t>
      </w:r>
      <w:r w:rsidRPr="00605EB6">
        <w:lastRenderedPageBreak/>
        <w:t>succédaient</w:t>
      </w:r>
      <w:r w:rsidR="00C474C1">
        <w:t xml:space="preserve">, </w:t>
      </w:r>
      <w:r w:rsidRPr="00605EB6">
        <w:t>rapidement</w:t>
      </w:r>
      <w:r w:rsidR="00C474C1">
        <w:t xml:space="preserve">, </w:t>
      </w:r>
      <w:r w:rsidRPr="00605EB6">
        <w:t>illuminaient son regard</w:t>
      </w:r>
      <w:r w:rsidR="00C474C1">
        <w:t xml:space="preserve">. </w:t>
      </w:r>
      <w:r w:rsidRPr="00605EB6">
        <w:t>Tout à coup</w:t>
      </w:r>
      <w:r w:rsidR="00C474C1">
        <w:t xml:space="preserve">, </w:t>
      </w:r>
      <w:r w:rsidRPr="00605EB6">
        <w:t>regardant son père</w:t>
      </w:r>
      <w:r w:rsidR="00C474C1">
        <w:t xml:space="preserve">, </w:t>
      </w:r>
      <w:r w:rsidRPr="00605EB6">
        <w:t>d</w:t>
      </w:r>
      <w:r w:rsidR="00C474C1">
        <w:t>’</w:t>
      </w:r>
      <w:r w:rsidRPr="00605EB6">
        <w:t>abord</w:t>
      </w:r>
      <w:r w:rsidR="00C474C1">
        <w:t xml:space="preserve">, </w:t>
      </w:r>
      <w:r w:rsidRPr="00605EB6">
        <w:t>puis son fiancé</w:t>
      </w:r>
      <w:r w:rsidR="00C474C1">
        <w:t> :</w:t>
      </w:r>
    </w:p>
    <w:p w14:paraId="75534786" w14:textId="36FB1EF8" w:rsidR="00C474C1" w:rsidRDefault="0094609C" w:rsidP="00C52F4A">
      <w:r>
        <w:t>— </w:t>
      </w:r>
      <w:r w:rsidR="00C52F4A" w:rsidRPr="00605EB6">
        <w:t>J</w:t>
      </w:r>
      <w:r w:rsidR="00C474C1">
        <w:t>’</w:t>
      </w:r>
      <w:r w:rsidR="00C52F4A" w:rsidRPr="00605EB6">
        <w:t>ai été folle</w:t>
      </w:r>
      <w:r w:rsidR="00C474C1">
        <w:t xml:space="preserve">, </w:t>
      </w:r>
      <w:r w:rsidR="00C52F4A" w:rsidRPr="00605EB6">
        <w:t>n</w:t>
      </w:r>
      <w:r w:rsidR="00C474C1">
        <w:t>’</w:t>
      </w:r>
      <w:r w:rsidR="00C52F4A" w:rsidRPr="00605EB6">
        <w:t>est-ce pas</w:t>
      </w:r>
      <w:r w:rsidR="00C474C1">
        <w:t xml:space="preserve"> ? </w:t>
      </w:r>
      <w:r w:rsidR="00C52F4A" w:rsidRPr="00605EB6">
        <w:t>dit-elle</w:t>
      </w:r>
      <w:r w:rsidR="00C474C1">
        <w:t>.</w:t>
      </w:r>
    </w:p>
    <w:p w14:paraId="7001A967" w14:textId="77777777" w:rsidR="00C474C1" w:rsidRDefault="00C52F4A" w:rsidP="00C52F4A">
      <w:r w:rsidRPr="00605EB6">
        <w:t>La question avait été prévue par le médecin</w:t>
      </w:r>
      <w:r w:rsidR="00C474C1">
        <w:t xml:space="preserve"> ; </w:t>
      </w:r>
      <w:r w:rsidRPr="00605EB6">
        <w:t>toutefois les deux hommes éprouvèrent un saisissement douloureux</w:t>
      </w:r>
      <w:r w:rsidR="00C474C1">
        <w:t>.</w:t>
      </w:r>
    </w:p>
    <w:p w14:paraId="6DCC57AD" w14:textId="5AFBC90C" w:rsidR="00C474C1" w:rsidRDefault="0094609C" w:rsidP="00C52F4A">
      <w:r>
        <w:t>— </w:t>
      </w:r>
      <w:r w:rsidR="00C52F4A" w:rsidRPr="00605EB6">
        <w:t>Ma fille</w:t>
      </w:r>
      <w:r w:rsidR="00C474C1">
        <w:t xml:space="preserve"> ! </w:t>
      </w:r>
      <w:r w:rsidR="00C52F4A" w:rsidRPr="00605EB6">
        <w:t>ma chérie</w:t>
      </w:r>
      <w:r w:rsidR="00C474C1">
        <w:t xml:space="preserve"> ! </w:t>
      </w:r>
      <w:r w:rsidR="00C52F4A" w:rsidRPr="00605EB6">
        <w:t>balbutia le vieillard</w:t>
      </w:r>
      <w:r w:rsidR="00C474C1">
        <w:t>.</w:t>
      </w:r>
    </w:p>
    <w:p w14:paraId="3A654889" w14:textId="67B8C2D5" w:rsidR="00C474C1" w:rsidRDefault="0094609C" w:rsidP="00C52F4A">
      <w:r>
        <w:t>— </w:t>
      </w:r>
      <w:r w:rsidR="00C52F4A" w:rsidRPr="00605EB6">
        <w:t>Oh</w:t>
      </w:r>
      <w:r w:rsidR="00C474C1">
        <w:t xml:space="preserve"> ! </w:t>
      </w:r>
      <w:r w:rsidR="00C52F4A" w:rsidRPr="00605EB6">
        <w:t>Jeanne</w:t>
      </w:r>
      <w:r w:rsidR="00C474C1">
        <w:t xml:space="preserve"> ! </w:t>
      </w:r>
      <w:r w:rsidR="00C52F4A" w:rsidRPr="00605EB6">
        <w:t>fit Jacques Grandin</w:t>
      </w:r>
      <w:r w:rsidR="00C474C1">
        <w:t>.</w:t>
      </w:r>
    </w:p>
    <w:p w14:paraId="427795EC" w14:textId="3919E864" w:rsidR="00C474C1" w:rsidRDefault="0094609C" w:rsidP="00C52F4A">
      <w:r>
        <w:t>— </w:t>
      </w:r>
      <w:r w:rsidR="00C52F4A" w:rsidRPr="00605EB6">
        <w:t>Vous n</w:t>
      </w:r>
      <w:r w:rsidR="00C474C1">
        <w:t>’</w:t>
      </w:r>
      <w:r w:rsidR="00C52F4A" w:rsidRPr="00605EB6">
        <w:t>osez pas me répondre</w:t>
      </w:r>
      <w:r w:rsidR="00C474C1">
        <w:t xml:space="preserve">, </w:t>
      </w:r>
      <w:r w:rsidR="00C52F4A" w:rsidRPr="00605EB6">
        <w:t>reprit-elle ébauchant un sourire</w:t>
      </w:r>
      <w:r w:rsidR="00C474C1">
        <w:t xml:space="preserve"> : ; </w:t>
      </w:r>
      <w:r w:rsidR="00C52F4A" w:rsidRPr="00605EB6">
        <w:t>pourtant j</w:t>
      </w:r>
      <w:r w:rsidR="00C474C1">
        <w:t>’</w:t>
      </w:r>
      <w:r w:rsidR="00C52F4A" w:rsidRPr="00605EB6">
        <w:t>ai plusieurs questions à vous faire</w:t>
      </w:r>
      <w:r w:rsidR="00C474C1">
        <w:t>.</w:t>
      </w:r>
    </w:p>
    <w:p w14:paraId="46993DE1" w14:textId="214303F0" w:rsidR="00C474C1" w:rsidRDefault="0094609C" w:rsidP="00C52F4A">
      <w:r>
        <w:t>— </w:t>
      </w:r>
      <w:r w:rsidR="00C52F4A" w:rsidRPr="00605EB6">
        <w:t>Eh bien</w:t>
      </w:r>
      <w:r w:rsidR="00C474C1">
        <w:t xml:space="preserve"> ! </w:t>
      </w:r>
      <w:r w:rsidR="00C52F4A" w:rsidRPr="00605EB6">
        <w:t>oui</w:t>
      </w:r>
      <w:r w:rsidR="00C474C1">
        <w:t xml:space="preserve">, </w:t>
      </w:r>
      <w:r w:rsidR="00C52F4A" w:rsidRPr="00605EB6">
        <w:t>Jeanne</w:t>
      </w:r>
      <w:r w:rsidR="00C474C1">
        <w:t xml:space="preserve">, </w:t>
      </w:r>
      <w:r w:rsidR="00C52F4A" w:rsidRPr="00605EB6">
        <w:t>c</w:t>
      </w:r>
      <w:r w:rsidR="00C474C1">
        <w:t>’</w:t>
      </w:r>
      <w:r w:rsidR="00C52F4A" w:rsidRPr="00605EB6">
        <w:t>est vrai</w:t>
      </w:r>
      <w:r w:rsidR="00C474C1">
        <w:t xml:space="preserve">, </w:t>
      </w:r>
      <w:r w:rsidR="00C52F4A" w:rsidRPr="00605EB6">
        <w:t>tu avais perdu la raison</w:t>
      </w:r>
      <w:r w:rsidR="00C474C1">
        <w:t>.</w:t>
      </w:r>
    </w:p>
    <w:p w14:paraId="75C2D5DC" w14:textId="0990E0AC" w:rsidR="00C474C1" w:rsidRDefault="0094609C" w:rsidP="00C52F4A">
      <w:r>
        <w:t>— </w:t>
      </w:r>
      <w:r w:rsidR="00C52F4A" w:rsidRPr="00605EB6">
        <w:t>Pendant combien de temps ai-je été folle</w:t>
      </w:r>
      <w:r w:rsidR="00C474C1">
        <w:t> ?…</w:t>
      </w:r>
    </w:p>
    <w:p w14:paraId="03061273" w14:textId="77777777" w:rsidR="00C474C1" w:rsidRDefault="00C52F4A" w:rsidP="00C52F4A">
      <w:r w:rsidRPr="00605EB6">
        <w:t>Le vieux capitaine hésitait à répondre</w:t>
      </w:r>
      <w:r w:rsidR="00C474C1">
        <w:t>.</w:t>
      </w:r>
    </w:p>
    <w:p w14:paraId="2E67B0D5" w14:textId="4960A016" w:rsidR="00C474C1" w:rsidRDefault="0094609C" w:rsidP="00C52F4A">
      <w:r>
        <w:t>— </w:t>
      </w:r>
      <w:r w:rsidR="00C52F4A" w:rsidRPr="00605EB6">
        <w:t>Pendant combien de temps</w:t>
      </w:r>
      <w:r w:rsidR="00C474C1">
        <w:t xml:space="preserve"> ? </w:t>
      </w:r>
      <w:r w:rsidR="00C52F4A" w:rsidRPr="00605EB6">
        <w:t>répéta-t-elle</w:t>
      </w:r>
      <w:r w:rsidR="00C474C1">
        <w:t>.</w:t>
      </w:r>
    </w:p>
    <w:p w14:paraId="6BFB767F" w14:textId="293DC5C7" w:rsidR="00C474C1" w:rsidRDefault="0094609C" w:rsidP="00C52F4A">
      <w:r>
        <w:t>— </w:t>
      </w:r>
      <w:r w:rsidR="00C52F4A" w:rsidRPr="00605EB6">
        <w:t>Près de trois ans</w:t>
      </w:r>
      <w:r w:rsidR="00C474C1">
        <w:t>.</w:t>
      </w:r>
    </w:p>
    <w:p w14:paraId="2CF0C695" w14:textId="40F20DBD" w:rsidR="00C474C1" w:rsidRDefault="0094609C" w:rsidP="00C52F4A">
      <w:r>
        <w:t>— </w:t>
      </w:r>
      <w:r w:rsidR="00C52F4A" w:rsidRPr="00605EB6">
        <w:t>Ah</w:t>
      </w:r>
      <w:r w:rsidR="00C474C1">
        <w:t xml:space="preserve"> ! </w:t>
      </w:r>
      <w:r w:rsidR="00C52F4A" w:rsidRPr="00605EB6">
        <w:t>fit-elle en hochant la tête</w:t>
      </w:r>
      <w:r w:rsidR="00C474C1">
        <w:t>.</w:t>
      </w:r>
    </w:p>
    <w:p w14:paraId="71B34F5D" w14:textId="77777777" w:rsidR="00C474C1" w:rsidRDefault="00C52F4A" w:rsidP="00C52F4A">
      <w:r w:rsidRPr="00605EB6">
        <w:t>Après un moment de réflexion elle reprit</w:t>
      </w:r>
      <w:r w:rsidR="00C474C1">
        <w:t> :</w:t>
      </w:r>
    </w:p>
    <w:p w14:paraId="080DDE37" w14:textId="78DDC135" w:rsidR="00C474C1" w:rsidRDefault="0094609C" w:rsidP="00C52F4A">
      <w:r>
        <w:t>— </w:t>
      </w:r>
      <w:r w:rsidR="00C52F4A" w:rsidRPr="00605EB6">
        <w:t>Je me suis jetée dans la rivière</w:t>
      </w:r>
      <w:r w:rsidR="00C474C1">
        <w:t xml:space="preserve"> : </w:t>
      </w:r>
      <w:r w:rsidR="00C52F4A" w:rsidRPr="00605EB6">
        <w:t>qui donc m</w:t>
      </w:r>
      <w:r w:rsidR="00C474C1">
        <w:t>’</w:t>
      </w:r>
      <w:r w:rsidR="00C52F4A" w:rsidRPr="00605EB6">
        <w:t>a retirée de l</w:t>
      </w:r>
      <w:r w:rsidR="00C474C1">
        <w:t>’</w:t>
      </w:r>
      <w:r w:rsidR="00C52F4A" w:rsidRPr="00605EB6">
        <w:t>eau</w:t>
      </w:r>
      <w:r w:rsidR="00C474C1">
        <w:t> ?</w:t>
      </w:r>
    </w:p>
    <w:p w14:paraId="3F23D6DB" w14:textId="261FDE09" w:rsidR="00C474C1" w:rsidRDefault="0094609C" w:rsidP="00C52F4A">
      <w:r>
        <w:t>— </w:t>
      </w:r>
      <w:r w:rsidR="00C52F4A" w:rsidRPr="00605EB6">
        <w:t>Celui que</w:t>
      </w:r>
      <w:r w:rsidR="00C474C1">
        <w:t xml:space="preserve">, </w:t>
      </w:r>
      <w:r w:rsidR="00C52F4A" w:rsidRPr="00605EB6">
        <w:t>d</w:t>
      </w:r>
      <w:r w:rsidR="00C474C1">
        <w:t>’</w:t>
      </w:r>
      <w:r w:rsidR="00C52F4A" w:rsidRPr="00605EB6">
        <w:t>abord</w:t>
      </w:r>
      <w:r w:rsidR="00C474C1">
        <w:t xml:space="preserve">, </w:t>
      </w:r>
      <w:r w:rsidR="00C52F4A" w:rsidRPr="00605EB6">
        <w:t>nous avons tous injustement accusé</w:t>
      </w:r>
      <w:r w:rsidR="00C474C1">
        <w:t xml:space="preserve">, </w:t>
      </w:r>
      <w:r w:rsidR="00C52F4A" w:rsidRPr="00605EB6">
        <w:t>l</w:t>
      </w:r>
      <w:r w:rsidR="00C474C1">
        <w:t>’</w:t>
      </w:r>
      <w:r w:rsidR="00C52F4A" w:rsidRPr="00605EB6">
        <w:t>ami de ton fiancé</w:t>
      </w:r>
      <w:r w:rsidR="00C474C1">
        <w:t xml:space="preserve">, </w:t>
      </w:r>
      <w:r w:rsidR="00C52F4A" w:rsidRPr="00605EB6">
        <w:t>le brave Jean</w:t>
      </w:r>
      <w:r w:rsidR="00C474C1">
        <w:t xml:space="preserve">. </w:t>
      </w:r>
      <w:r w:rsidR="00C52F4A" w:rsidRPr="00605EB6">
        <w:t>Loup</w:t>
      </w:r>
      <w:r w:rsidR="00C474C1">
        <w:t>.</w:t>
      </w:r>
    </w:p>
    <w:p w14:paraId="766C863F" w14:textId="77777777" w:rsidR="00C474C1" w:rsidRDefault="00C52F4A" w:rsidP="00C52F4A">
      <w:r w:rsidRPr="00605EB6">
        <w:t>Jeanne eut une sorte de frisson</w:t>
      </w:r>
      <w:r w:rsidR="00C474C1">
        <w:t>.</w:t>
      </w:r>
    </w:p>
    <w:p w14:paraId="5A20B2B0" w14:textId="1E1C4DDF" w:rsidR="00C474C1" w:rsidRDefault="0094609C" w:rsidP="00C52F4A">
      <w:r>
        <w:lastRenderedPageBreak/>
        <w:t>— </w:t>
      </w:r>
      <w:r w:rsidR="00C52F4A" w:rsidRPr="00605EB6">
        <w:t>Écoute</w:t>
      </w:r>
      <w:r w:rsidR="00C474C1">
        <w:t xml:space="preserve">, </w:t>
      </w:r>
      <w:r w:rsidR="00C52F4A" w:rsidRPr="00605EB6">
        <w:t>ma fille</w:t>
      </w:r>
      <w:r w:rsidR="00C474C1">
        <w:t xml:space="preserve">, </w:t>
      </w:r>
      <w:r w:rsidR="00C52F4A" w:rsidRPr="00605EB6">
        <w:t>écoute</w:t>
      </w:r>
      <w:r w:rsidR="00C474C1">
        <w:t xml:space="preserve">, </w:t>
      </w:r>
      <w:r w:rsidR="00C52F4A" w:rsidRPr="00605EB6">
        <w:t>s</w:t>
      </w:r>
      <w:r w:rsidR="00C474C1">
        <w:t>’</w:t>
      </w:r>
      <w:r w:rsidR="00C52F4A" w:rsidRPr="00605EB6">
        <w:t>empressa de continuer Jacques Vaillant</w:t>
      </w:r>
      <w:r w:rsidR="00C474C1">
        <w:t xml:space="preserve"> ; </w:t>
      </w:r>
      <w:r w:rsidR="00C52F4A" w:rsidRPr="00605EB6">
        <w:t>un homme qui est resté inconnu s</w:t>
      </w:r>
      <w:r w:rsidR="00C474C1">
        <w:t>’</w:t>
      </w:r>
      <w:r w:rsidR="00C52F4A" w:rsidRPr="00605EB6">
        <w:t>était introduit dans ta chambre pour voler</w:t>
      </w:r>
      <w:r w:rsidR="00C474C1">
        <w:t>.</w:t>
      </w:r>
    </w:p>
    <w:p w14:paraId="7F74C0C8" w14:textId="4F93E603" w:rsidR="00C474C1" w:rsidRDefault="0094609C" w:rsidP="00C52F4A">
      <w:r>
        <w:t>— </w:t>
      </w:r>
      <w:r w:rsidR="00C52F4A" w:rsidRPr="00605EB6">
        <w:t>Pour voler</w:t>
      </w:r>
      <w:r w:rsidR="00C474C1">
        <w:t xml:space="preserve"> ! </w:t>
      </w:r>
      <w:r w:rsidR="00C52F4A" w:rsidRPr="00605EB6">
        <w:t>murmura-t-elle</w:t>
      </w:r>
      <w:r w:rsidR="00C474C1">
        <w:t>.</w:t>
      </w:r>
    </w:p>
    <w:p w14:paraId="5DFF0D5C" w14:textId="77777777" w:rsidR="00C474C1" w:rsidRDefault="00C52F4A" w:rsidP="00C52F4A">
      <w:r w:rsidRPr="00605EB6">
        <w:t>Puis regardant fixement le vieillard</w:t>
      </w:r>
      <w:r w:rsidR="00C474C1">
        <w:t> :</w:t>
      </w:r>
    </w:p>
    <w:p w14:paraId="39343572" w14:textId="2FC75C4A" w:rsidR="00C474C1" w:rsidRDefault="0094609C" w:rsidP="00C52F4A">
      <w:r>
        <w:t>— </w:t>
      </w:r>
      <w:r w:rsidR="00C52F4A" w:rsidRPr="00605EB6">
        <w:t>Je ne me souviens pas</w:t>
      </w:r>
      <w:r w:rsidR="00C474C1">
        <w:t xml:space="preserve">, </w:t>
      </w:r>
      <w:r w:rsidR="00C52F4A" w:rsidRPr="00605EB6">
        <w:t>dit-elle</w:t>
      </w:r>
      <w:r w:rsidR="00C474C1">
        <w:t xml:space="preserve">. </w:t>
      </w:r>
      <w:r w:rsidR="00C52F4A" w:rsidRPr="00605EB6">
        <w:t>Que s</w:t>
      </w:r>
      <w:r w:rsidR="00C474C1">
        <w:t>’</w:t>
      </w:r>
      <w:r w:rsidR="00C52F4A" w:rsidRPr="00605EB6">
        <w:t>est-il donc passé dans ma chambre</w:t>
      </w:r>
      <w:r w:rsidR="00C474C1">
        <w:t> ?</w:t>
      </w:r>
    </w:p>
    <w:p w14:paraId="667AE030" w14:textId="521FAE3B" w:rsidR="00C474C1" w:rsidRDefault="0094609C" w:rsidP="00C52F4A">
      <w:r>
        <w:t>— </w:t>
      </w:r>
      <w:r w:rsidR="00C52F4A" w:rsidRPr="00605EB6">
        <w:t>Entre toi et l</w:t>
      </w:r>
      <w:r w:rsidR="00C474C1">
        <w:t>’</w:t>
      </w:r>
      <w:r w:rsidR="00C52F4A" w:rsidRPr="00605EB6">
        <w:t>homme</w:t>
      </w:r>
      <w:r w:rsidR="00C474C1">
        <w:t xml:space="preserve">, </w:t>
      </w:r>
      <w:r w:rsidR="00C52F4A" w:rsidRPr="00605EB6">
        <w:t>le voleur</w:t>
      </w:r>
      <w:r w:rsidR="00C474C1">
        <w:t xml:space="preserve">, </w:t>
      </w:r>
      <w:r w:rsidR="00C52F4A" w:rsidRPr="00605EB6">
        <w:t>il y a eu une lutte</w:t>
      </w:r>
      <w:r w:rsidR="00C474C1">
        <w:t>.</w:t>
      </w:r>
    </w:p>
    <w:p w14:paraId="3D1CC373" w14:textId="5A607C6E" w:rsidR="00C474C1" w:rsidRDefault="0094609C" w:rsidP="00C52F4A">
      <w:r>
        <w:t>— </w:t>
      </w:r>
      <w:r w:rsidR="00C52F4A" w:rsidRPr="00605EB6">
        <w:t>Alors</w:t>
      </w:r>
      <w:r w:rsidR="00C474C1">
        <w:t xml:space="preserve"> ? </w:t>
      </w:r>
      <w:r w:rsidR="00C52F4A" w:rsidRPr="00605EB6">
        <w:t>interrogea-t-elle haletante</w:t>
      </w:r>
      <w:r w:rsidR="00C474C1">
        <w:t>.</w:t>
      </w:r>
    </w:p>
    <w:p w14:paraId="225188D6" w14:textId="044BCC52" w:rsidR="00C474C1" w:rsidRDefault="0094609C" w:rsidP="00C52F4A">
      <w:r>
        <w:t>— </w:t>
      </w:r>
      <w:r w:rsidR="00C52F4A" w:rsidRPr="00605EB6">
        <w:t>Alors</w:t>
      </w:r>
      <w:r w:rsidR="00C474C1">
        <w:t xml:space="preserve">, </w:t>
      </w:r>
      <w:r w:rsidR="00C52F4A" w:rsidRPr="00605EB6">
        <w:t>Jeanne</w:t>
      </w:r>
      <w:r w:rsidR="00C474C1">
        <w:t xml:space="preserve">, </w:t>
      </w:r>
      <w:r w:rsidR="00C52F4A" w:rsidRPr="00605EB6">
        <w:t>Jean Loup</w:t>
      </w:r>
      <w:r w:rsidR="00C474C1">
        <w:t xml:space="preserve">, </w:t>
      </w:r>
      <w:r w:rsidR="00C52F4A" w:rsidRPr="00605EB6">
        <w:t>qui veillait sur la fiancée de son ami</w:t>
      </w:r>
      <w:r w:rsidR="00C474C1">
        <w:t xml:space="preserve">. </w:t>
      </w:r>
      <w:r w:rsidR="00C52F4A" w:rsidRPr="00605EB6">
        <w:t>Jacques</w:t>
      </w:r>
      <w:r w:rsidR="00C474C1">
        <w:t xml:space="preserve">, </w:t>
      </w:r>
      <w:r w:rsidR="00C52F4A" w:rsidRPr="00605EB6">
        <w:t>le bon Jean Loup accourut pour te défendre</w:t>
      </w:r>
      <w:r w:rsidR="00C474C1">
        <w:t xml:space="preserve">. </w:t>
      </w:r>
      <w:r w:rsidR="00C52F4A" w:rsidRPr="00605EB6">
        <w:t>Tu ne le vis pas arriver</w:t>
      </w:r>
      <w:r w:rsidR="00C474C1">
        <w:t xml:space="preserve">, </w:t>
      </w:r>
      <w:r w:rsidR="00C52F4A" w:rsidRPr="00605EB6">
        <w:t>car tu venais de perdre connaissance</w:t>
      </w:r>
      <w:r w:rsidR="00C474C1">
        <w:t xml:space="preserve">. </w:t>
      </w:r>
      <w:r w:rsidR="00C52F4A" w:rsidRPr="00605EB6">
        <w:t>Le malfaiteur a vite pris la fuite</w:t>
      </w:r>
      <w:r w:rsidR="00C474C1">
        <w:t xml:space="preserve">, </w:t>
      </w:r>
      <w:r w:rsidR="00C52F4A" w:rsidRPr="00605EB6">
        <w:t>et Jean Loup est resté près de toi pour te protéger</w:t>
      </w:r>
      <w:r w:rsidR="00C474C1">
        <w:t>.</w:t>
      </w:r>
    </w:p>
    <w:p w14:paraId="3FD97747" w14:textId="337BC47F" w:rsidR="00C474C1" w:rsidRDefault="0094609C" w:rsidP="00C52F4A">
      <w:r>
        <w:t>— </w:t>
      </w:r>
      <w:r w:rsidR="00C52F4A" w:rsidRPr="00605EB6">
        <w:t>Et</w:t>
      </w:r>
      <w:r w:rsidR="00C474C1">
        <w:t xml:space="preserve">… </w:t>
      </w:r>
      <w:r w:rsidR="00C52F4A" w:rsidRPr="00605EB6">
        <w:t>c</w:t>
      </w:r>
      <w:r w:rsidR="00C474C1">
        <w:t>’</w:t>
      </w:r>
      <w:r w:rsidR="00C52F4A" w:rsidRPr="00605EB6">
        <w:t>est tout</w:t>
      </w:r>
      <w:r w:rsidR="00C474C1">
        <w:t xml:space="preserve">… </w:t>
      </w:r>
      <w:r w:rsidR="00C52F4A" w:rsidRPr="00605EB6">
        <w:t>c</w:t>
      </w:r>
      <w:r w:rsidR="00C474C1">
        <w:t>’</w:t>
      </w:r>
      <w:r w:rsidR="00C52F4A" w:rsidRPr="00605EB6">
        <w:t>est tout ce qui s</w:t>
      </w:r>
      <w:r w:rsidR="00C474C1">
        <w:t>’</w:t>
      </w:r>
      <w:r w:rsidR="00C52F4A" w:rsidRPr="00605EB6">
        <w:t>est passé</w:t>
      </w:r>
      <w:r w:rsidR="00C474C1">
        <w:t xml:space="preserve"> ? </w:t>
      </w:r>
      <w:r w:rsidR="00C52F4A" w:rsidRPr="00605EB6">
        <w:t>prononça-t-elle d</w:t>
      </w:r>
      <w:r w:rsidR="00C474C1">
        <w:t>’</w:t>
      </w:r>
      <w:r w:rsidR="00C52F4A" w:rsidRPr="00605EB6">
        <w:t>une voix hésitante</w:t>
      </w:r>
      <w:r w:rsidR="00C474C1">
        <w:t>.</w:t>
      </w:r>
    </w:p>
    <w:p w14:paraId="650BE516" w14:textId="77777777" w:rsidR="00C474C1" w:rsidRDefault="00C52F4A" w:rsidP="00C52F4A">
      <w:r w:rsidRPr="00605EB6">
        <w:t>Le vieillard devina sa pensée</w:t>
      </w:r>
      <w:r w:rsidR="00C474C1">
        <w:t>.</w:t>
      </w:r>
    </w:p>
    <w:p w14:paraId="4F549686" w14:textId="350E9788" w:rsidR="00C474C1" w:rsidRDefault="0094609C" w:rsidP="00C52F4A">
      <w:r>
        <w:t>— </w:t>
      </w:r>
      <w:r w:rsidR="00C52F4A" w:rsidRPr="00605EB6">
        <w:t>Oui</w:t>
      </w:r>
      <w:r w:rsidR="00C474C1">
        <w:t xml:space="preserve">, </w:t>
      </w:r>
      <w:r w:rsidR="00C52F4A" w:rsidRPr="00605EB6">
        <w:t>Jeanne</w:t>
      </w:r>
      <w:r w:rsidR="00C474C1">
        <w:t xml:space="preserve">, </w:t>
      </w:r>
      <w:r w:rsidR="00C52F4A" w:rsidRPr="00605EB6">
        <w:t>c</w:t>
      </w:r>
      <w:r w:rsidR="00C474C1">
        <w:t>’</w:t>
      </w:r>
      <w:r w:rsidR="00C52F4A" w:rsidRPr="00605EB6">
        <w:t>est tout</w:t>
      </w:r>
      <w:r w:rsidR="00C474C1">
        <w:t xml:space="preserve">, </w:t>
      </w:r>
      <w:r w:rsidR="00C52F4A" w:rsidRPr="00605EB6">
        <w:t>répondit-il vivement</w:t>
      </w:r>
      <w:r w:rsidR="00C474C1">
        <w:t xml:space="preserve">. </w:t>
      </w:r>
      <w:r w:rsidR="00C52F4A" w:rsidRPr="00605EB6">
        <w:t>Tu n</w:t>
      </w:r>
      <w:r w:rsidR="00C474C1">
        <w:t>’</w:t>
      </w:r>
      <w:r w:rsidR="00C52F4A" w:rsidRPr="00605EB6">
        <w:t>as pas été victime d</w:t>
      </w:r>
      <w:r w:rsidR="00C474C1">
        <w:t>’</w:t>
      </w:r>
      <w:r w:rsidR="00C52F4A" w:rsidRPr="00605EB6">
        <w:t>un crime</w:t>
      </w:r>
      <w:r w:rsidR="00C474C1">
        <w:t xml:space="preserve">, </w:t>
      </w:r>
      <w:r w:rsidR="00C52F4A" w:rsidRPr="00605EB6">
        <w:t>je te le jure</w:t>
      </w:r>
      <w:r w:rsidR="00C474C1">
        <w:t xml:space="preserve"> ! </w:t>
      </w:r>
      <w:r w:rsidR="00C52F4A" w:rsidRPr="00605EB6">
        <w:t>Jean Loup t</w:t>
      </w:r>
      <w:r w:rsidR="00C474C1">
        <w:t>’</w:t>
      </w:r>
      <w:r w:rsidR="00C52F4A" w:rsidRPr="00605EB6">
        <w:t>a sauvée dans ta chambre comme il t</w:t>
      </w:r>
      <w:r w:rsidR="00C474C1">
        <w:t>’</w:t>
      </w:r>
      <w:r w:rsidR="00C52F4A" w:rsidRPr="00605EB6">
        <w:t>a sauvée plus tard dans la rivière</w:t>
      </w:r>
      <w:r w:rsidR="00C474C1">
        <w:t>.</w:t>
      </w:r>
    </w:p>
    <w:p w14:paraId="00E34CDC" w14:textId="7D2D714B" w:rsidR="00C474C1" w:rsidRDefault="0094609C" w:rsidP="00C52F4A">
      <w:r>
        <w:t>— </w:t>
      </w:r>
      <w:r w:rsidR="00C52F4A" w:rsidRPr="00605EB6">
        <w:t>Elle se retourna brusquement vers le jeune homme</w:t>
      </w:r>
      <w:r w:rsidR="00C474C1">
        <w:t>.</w:t>
      </w:r>
    </w:p>
    <w:p w14:paraId="7A14C9CA" w14:textId="31E0DAD5" w:rsidR="00C474C1" w:rsidRDefault="0094609C" w:rsidP="00C52F4A">
      <w:r>
        <w:t>— </w:t>
      </w:r>
      <w:r w:rsidR="00C52F4A" w:rsidRPr="00605EB6">
        <w:t>Jacques</w:t>
      </w:r>
      <w:r w:rsidR="00C474C1">
        <w:t xml:space="preserve">, </w:t>
      </w:r>
      <w:r w:rsidR="00C52F4A" w:rsidRPr="00605EB6">
        <w:t>c</w:t>
      </w:r>
      <w:r w:rsidR="00C474C1">
        <w:t>’</w:t>
      </w:r>
      <w:r w:rsidR="00C52F4A" w:rsidRPr="00605EB6">
        <w:t>est bien vrai cela</w:t>
      </w:r>
      <w:r w:rsidR="00C474C1">
        <w:t xml:space="preserve"> ? </w:t>
      </w:r>
      <w:r w:rsidR="00C52F4A" w:rsidRPr="00605EB6">
        <w:t>dit-elle</w:t>
      </w:r>
      <w:r w:rsidR="00C474C1">
        <w:t>.</w:t>
      </w:r>
    </w:p>
    <w:p w14:paraId="104D38A7" w14:textId="6FFA122D" w:rsidR="00C474C1" w:rsidRDefault="0094609C" w:rsidP="00C52F4A">
      <w:r>
        <w:t>— </w:t>
      </w:r>
      <w:r w:rsidR="00C52F4A" w:rsidRPr="00605EB6">
        <w:t>Chère Jeanne</w:t>
      </w:r>
      <w:r w:rsidR="00C474C1">
        <w:t xml:space="preserve">, </w:t>
      </w:r>
      <w:r w:rsidR="00C52F4A" w:rsidRPr="00605EB6">
        <w:t>répondit-il</w:t>
      </w:r>
      <w:r w:rsidR="00C474C1">
        <w:t xml:space="preserve">, </w:t>
      </w:r>
      <w:r w:rsidR="00C52F4A" w:rsidRPr="00605EB6">
        <w:t>la regardant avec une tendresse indicible</w:t>
      </w:r>
      <w:r w:rsidR="00C474C1">
        <w:t xml:space="preserve">, </w:t>
      </w:r>
      <w:r w:rsidR="00C52F4A" w:rsidRPr="00605EB6">
        <w:t>tout ce que vient de vous dire votre père est la vérité</w:t>
      </w:r>
      <w:r w:rsidR="00C474C1">
        <w:t>.</w:t>
      </w:r>
    </w:p>
    <w:p w14:paraId="2BBD2030" w14:textId="77777777" w:rsidR="00C474C1" w:rsidRDefault="00C52F4A" w:rsidP="00C52F4A">
      <w:r w:rsidRPr="00605EB6">
        <w:lastRenderedPageBreak/>
        <w:t>Elle poussa un long soupir et laissa tomber sa tête sur l</w:t>
      </w:r>
      <w:r w:rsidR="00C474C1">
        <w:t>’</w:t>
      </w:r>
      <w:r w:rsidRPr="00605EB6">
        <w:t>épaule du vieillard</w:t>
      </w:r>
      <w:r w:rsidR="00C474C1">
        <w:t xml:space="preserve"> ; </w:t>
      </w:r>
      <w:r w:rsidRPr="00605EB6">
        <w:t>puis sa poitrine gonflée eut des soulèvements convulsifs et elle pleura à chaudes larmes</w:t>
      </w:r>
      <w:r w:rsidR="00C474C1">
        <w:t>.</w:t>
      </w:r>
    </w:p>
    <w:p w14:paraId="4125AB3A" w14:textId="77777777" w:rsidR="00C474C1" w:rsidRDefault="00C52F4A" w:rsidP="00C52F4A">
      <w:r w:rsidRPr="00605EB6">
        <w:t>Jacques Vaillant la serrait contre lui et</w:t>
      </w:r>
      <w:r w:rsidR="00C474C1">
        <w:t xml:space="preserve">, </w:t>
      </w:r>
      <w:r w:rsidRPr="00605EB6">
        <w:t>à chaque instant</w:t>
      </w:r>
      <w:r w:rsidR="00C474C1">
        <w:t xml:space="preserve">, </w:t>
      </w:r>
      <w:r w:rsidRPr="00605EB6">
        <w:t>appuyait ses lèvres sur son front</w:t>
      </w:r>
      <w:r w:rsidR="00C474C1">
        <w:t>.</w:t>
      </w:r>
    </w:p>
    <w:p w14:paraId="2EB5E84D" w14:textId="57E1FDDE" w:rsidR="00C474C1" w:rsidRDefault="0094609C" w:rsidP="00C52F4A">
      <w:r>
        <w:t>— </w:t>
      </w:r>
      <w:r w:rsidR="00C52F4A" w:rsidRPr="00605EB6">
        <w:t>Oublions les douleurs du passé</w:t>
      </w:r>
      <w:r w:rsidR="00C474C1">
        <w:t xml:space="preserve">, </w:t>
      </w:r>
      <w:r w:rsidR="00C52F4A" w:rsidRPr="00605EB6">
        <w:t>ma chérie</w:t>
      </w:r>
      <w:r w:rsidR="00C474C1">
        <w:t xml:space="preserve">, </w:t>
      </w:r>
      <w:r w:rsidR="00C52F4A" w:rsidRPr="00605EB6">
        <w:t>disait-il</w:t>
      </w:r>
      <w:r w:rsidR="00C474C1">
        <w:t xml:space="preserve">, </w:t>
      </w:r>
      <w:r w:rsidR="00C52F4A" w:rsidRPr="00605EB6">
        <w:t>ne nous souvenons plus que tu as été malade longtemps</w:t>
      </w:r>
      <w:r w:rsidR="00C474C1">
        <w:t xml:space="preserve">, </w:t>
      </w:r>
      <w:r w:rsidR="00C52F4A" w:rsidRPr="00605EB6">
        <w:t>puisque</w:t>
      </w:r>
      <w:r w:rsidR="00C474C1">
        <w:t xml:space="preserve">, </w:t>
      </w:r>
      <w:r w:rsidR="00C52F4A" w:rsidRPr="00605EB6">
        <w:t>maintenant</w:t>
      </w:r>
      <w:r w:rsidR="00C474C1">
        <w:t xml:space="preserve">, </w:t>
      </w:r>
      <w:r w:rsidR="00C52F4A" w:rsidRPr="00605EB6">
        <w:t>tu es guérie</w:t>
      </w:r>
      <w:r w:rsidR="00C474C1">
        <w:t xml:space="preserve"> ; </w:t>
      </w:r>
      <w:r w:rsidR="00C52F4A" w:rsidRPr="00605EB6">
        <w:t>oh</w:t>
      </w:r>
      <w:r w:rsidR="00C474C1">
        <w:t xml:space="preserve"> ! </w:t>
      </w:r>
      <w:r w:rsidR="00C52F4A" w:rsidRPr="00605EB6">
        <w:t>oui</w:t>
      </w:r>
      <w:r w:rsidR="00C474C1">
        <w:t xml:space="preserve">, </w:t>
      </w:r>
      <w:r w:rsidR="00C52F4A" w:rsidRPr="00605EB6">
        <w:t>ma Jeanne</w:t>
      </w:r>
      <w:r w:rsidR="00C474C1">
        <w:t xml:space="preserve">, </w:t>
      </w:r>
      <w:r w:rsidR="00C52F4A" w:rsidRPr="00605EB6">
        <w:t>bien guérie</w:t>
      </w:r>
      <w:r w:rsidR="00C474C1">
        <w:t xml:space="preserve"> ! </w:t>
      </w:r>
      <w:r w:rsidR="00C52F4A" w:rsidRPr="00605EB6">
        <w:t>Après t</w:t>
      </w:r>
      <w:r w:rsidR="00C474C1">
        <w:t>’</w:t>
      </w:r>
      <w:r w:rsidR="00C52F4A" w:rsidRPr="00605EB6">
        <w:t>avoir tant pleurée</w:t>
      </w:r>
      <w:r w:rsidR="00C474C1">
        <w:t xml:space="preserve">, </w:t>
      </w:r>
      <w:r w:rsidR="00C52F4A" w:rsidRPr="00605EB6">
        <w:t>nous te retrouvons</w:t>
      </w:r>
      <w:r w:rsidR="00C474C1">
        <w:t xml:space="preserve">, </w:t>
      </w:r>
      <w:r w:rsidR="00C52F4A" w:rsidRPr="00605EB6">
        <w:t>tu nous es enfin rendue</w:t>
      </w:r>
      <w:r w:rsidR="00C474C1">
        <w:t xml:space="preserve">, </w:t>
      </w:r>
      <w:r w:rsidR="00C52F4A" w:rsidRPr="00605EB6">
        <w:t>à moi et à ton ami d</w:t>
      </w:r>
      <w:r w:rsidR="00C474C1">
        <w:t>’</w:t>
      </w:r>
      <w:r w:rsidR="00C52F4A" w:rsidRPr="00605EB6">
        <w:t>enfance</w:t>
      </w:r>
      <w:r w:rsidR="00C474C1">
        <w:t xml:space="preserve">, </w:t>
      </w:r>
      <w:r w:rsidR="00C52F4A" w:rsidRPr="00605EB6">
        <w:t>ton fiancé</w:t>
      </w:r>
      <w:r w:rsidR="00C474C1">
        <w:t xml:space="preserve">, </w:t>
      </w:r>
      <w:r w:rsidR="00C52F4A" w:rsidRPr="00605EB6">
        <w:t>ton mari bientôt</w:t>
      </w:r>
      <w:r w:rsidR="00C474C1">
        <w:t xml:space="preserve">. </w:t>
      </w:r>
      <w:r w:rsidR="00C52F4A" w:rsidRPr="00605EB6">
        <w:t>Ah</w:t>
      </w:r>
      <w:r w:rsidR="00C474C1">
        <w:t xml:space="preserve"> ! </w:t>
      </w:r>
      <w:r w:rsidR="00C52F4A" w:rsidRPr="00605EB6">
        <w:t>Jeanne</w:t>
      </w:r>
      <w:r w:rsidR="00C474C1">
        <w:t xml:space="preserve">, </w:t>
      </w:r>
      <w:r w:rsidR="00C52F4A" w:rsidRPr="00605EB6">
        <w:t>ma Jeanne</w:t>
      </w:r>
      <w:r w:rsidR="00C474C1">
        <w:t xml:space="preserve">, </w:t>
      </w:r>
      <w:r w:rsidR="00C52F4A" w:rsidRPr="00605EB6">
        <w:t>comme nous allons t</w:t>
      </w:r>
      <w:r w:rsidR="00C474C1">
        <w:t>’</w:t>
      </w:r>
      <w:r w:rsidR="00C52F4A" w:rsidRPr="00605EB6">
        <w:t>aimer</w:t>
      </w:r>
      <w:r w:rsidR="00C474C1">
        <w:t xml:space="preserve"> ! </w:t>
      </w:r>
      <w:r w:rsidR="00C52F4A" w:rsidRPr="00605EB6">
        <w:t>Comme les beaux jours qui viennent vont nous faire oublier vite les mauvais jours déjà loin derrière nous</w:t>
      </w:r>
      <w:r w:rsidR="00C474C1">
        <w:t> !</w:t>
      </w:r>
    </w:p>
    <w:p w14:paraId="219EAA34" w14:textId="713099B0" w:rsidR="00C474C1" w:rsidRDefault="0094609C" w:rsidP="00C52F4A">
      <w:r>
        <w:t>— </w:t>
      </w:r>
      <w:r w:rsidR="00C52F4A" w:rsidRPr="00605EB6">
        <w:t>Jeanne</w:t>
      </w:r>
      <w:r w:rsidR="00C474C1">
        <w:t xml:space="preserve">, </w:t>
      </w:r>
      <w:r w:rsidR="00C52F4A" w:rsidRPr="00605EB6">
        <w:t>ma bien-aimée Jeanne</w:t>
      </w:r>
      <w:r w:rsidR="00C474C1">
        <w:t xml:space="preserve">, </w:t>
      </w:r>
      <w:r w:rsidR="00C52F4A" w:rsidRPr="00605EB6">
        <w:t>dit à son tour le jeune officier</w:t>
      </w:r>
      <w:r w:rsidR="00C474C1">
        <w:t xml:space="preserve">, </w:t>
      </w:r>
      <w:r w:rsidR="00C52F4A" w:rsidRPr="00605EB6">
        <w:t>je n</w:t>
      </w:r>
      <w:r w:rsidR="00C474C1">
        <w:t>’</w:t>
      </w:r>
      <w:r w:rsidR="00C52F4A" w:rsidRPr="00605EB6">
        <w:t>ai pas cessé un instant de penser à vous</w:t>
      </w:r>
      <w:r w:rsidR="00C474C1">
        <w:t xml:space="preserve">, </w:t>
      </w:r>
      <w:r w:rsidR="00C52F4A" w:rsidRPr="00605EB6">
        <w:t>et</w:t>
      </w:r>
      <w:r w:rsidR="00C474C1">
        <w:t xml:space="preserve">, </w:t>
      </w:r>
      <w:r w:rsidR="00C52F4A" w:rsidRPr="00605EB6">
        <w:t>votre père vous le dira</w:t>
      </w:r>
      <w:r w:rsidR="00C474C1">
        <w:t xml:space="preserve">, </w:t>
      </w:r>
      <w:r w:rsidR="00C52F4A" w:rsidRPr="00605EB6">
        <w:t>désespéré de vous avoir perdue</w:t>
      </w:r>
      <w:r w:rsidR="00C474C1">
        <w:t xml:space="preserve">, </w:t>
      </w:r>
      <w:r w:rsidR="00C52F4A" w:rsidRPr="00605EB6">
        <w:t>je voulais mourir</w:t>
      </w:r>
      <w:r w:rsidR="00C474C1">
        <w:t xml:space="preserve">… </w:t>
      </w:r>
      <w:r w:rsidR="00C52F4A" w:rsidRPr="00605EB6">
        <w:t>Et c</w:t>
      </w:r>
      <w:r w:rsidR="00C474C1">
        <w:t>’</w:t>
      </w:r>
      <w:r w:rsidR="00C52F4A" w:rsidRPr="00605EB6">
        <w:t>est lui qui restait seul au monde</w:t>
      </w:r>
      <w:r w:rsidR="00C474C1">
        <w:t xml:space="preserve">, </w:t>
      </w:r>
      <w:r w:rsidR="00C52F4A" w:rsidRPr="00605EB6">
        <w:t>écrasé sous son immense douleur</w:t>
      </w:r>
      <w:r w:rsidR="00C474C1">
        <w:t xml:space="preserve">, </w:t>
      </w:r>
      <w:r w:rsidR="00C52F4A" w:rsidRPr="00605EB6">
        <w:t>c</w:t>
      </w:r>
      <w:r w:rsidR="00C474C1">
        <w:t>’</w:t>
      </w:r>
      <w:r w:rsidR="00C52F4A" w:rsidRPr="00605EB6">
        <w:t>est lui qui trouva encore assez de force pour me commander la résignation</w:t>
      </w:r>
      <w:r w:rsidR="00C474C1">
        <w:t xml:space="preserve">. </w:t>
      </w:r>
      <w:r w:rsidR="00C52F4A" w:rsidRPr="00605EB6">
        <w:t>Ah</w:t>
      </w:r>
      <w:r w:rsidR="00C474C1">
        <w:t xml:space="preserve"> ! </w:t>
      </w:r>
      <w:r w:rsidR="00C52F4A" w:rsidRPr="00605EB6">
        <w:t>Jeanne</w:t>
      </w:r>
      <w:r w:rsidR="00C474C1">
        <w:t xml:space="preserve">, </w:t>
      </w:r>
      <w:r w:rsidR="00C52F4A" w:rsidRPr="00605EB6">
        <w:t>ma Jeanne adorée</w:t>
      </w:r>
      <w:r w:rsidR="00C474C1">
        <w:t xml:space="preserve">, </w:t>
      </w:r>
      <w:r w:rsidR="00C52F4A" w:rsidRPr="00605EB6">
        <w:t>vous saurez un jour quels trésors de tendresse il y a pour vous dans mon cœur</w:t>
      </w:r>
      <w:r w:rsidR="00C474C1">
        <w:t xml:space="preserve"> ! </w:t>
      </w:r>
      <w:r w:rsidR="00C52F4A" w:rsidRPr="00605EB6">
        <w:t>Je ne peux pas vous aimer plus que je vous aime</w:t>
      </w:r>
      <w:r w:rsidR="00C474C1">
        <w:t xml:space="preserve">, </w:t>
      </w:r>
      <w:r w:rsidR="00C52F4A" w:rsidRPr="00605EB6">
        <w:t>ma Jeanne</w:t>
      </w:r>
      <w:r w:rsidR="00C474C1">
        <w:t xml:space="preserve">, </w:t>
      </w:r>
      <w:r w:rsidR="00C52F4A" w:rsidRPr="00605EB6">
        <w:t>puisque je vous aime plus que tout au monde</w:t>
      </w:r>
      <w:r w:rsidR="00C474C1">
        <w:t>.</w:t>
      </w:r>
    </w:p>
    <w:p w14:paraId="5EBA40C3" w14:textId="3644A8B1" w:rsidR="00C474C1" w:rsidRDefault="0094609C" w:rsidP="00C52F4A">
      <w:r>
        <w:t>— </w:t>
      </w:r>
      <w:r w:rsidR="00C52F4A" w:rsidRPr="00605EB6">
        <w:t>Mon père</w:t>
      </w:r>
      <w:r w:rsidR="00C474C1">
        <w:t xml:space="preserve">, </w:t>
      </w:r>
      <w:r w:rsidR="00C52F4A" w:rsidRPr="00605EB6">
        <w:t>Jacques</w:t>
      </w:r>
      <w:r w:rsidR="00C474C1">
        <w:t xml:space="preserve">, </w:t>
      </w:r>
      <w:r w:rsidR="00C52F4A" w:rsidRPr="00605EB6">
        <w:t>dit la jeune fille</w:t>
      </w:r>
      <w:r w:rsidR="00C474C1">
        <w:t xml:space="preserve">, </w:t>
      </w:r>
      <w:r w:rsidR="00C52F4A" w:rsidRPr="00605EB6">
        <w:t>mettant sa main dans celle de son fiancé</w:t>
      </w:r>
      <w:r w:rsidR="00C474C1">
        <w:t xml:space="preserve">, </w:t>
      </w:r>
      <w:r w:rsidR="00C52F4A" w:rsidRPr="00605EB6">
        <w:t>je ne sais quel doux bien-être j</w:t>
      </w:r>
      <w:r w:rsidR="00C474C1">
        <w:t>’</w:t>
      </w:r>
      <w:r w:rsidR="00C52F4A" w:rsidRPr="00605EB6">
        <w:t>éprouve en ce moment</w:t>
      </w:r>
      <w:r w:rsidR="00C474C1">
        <w:t xml:space="preserve">, </w:t>
      </w:r>
      <w:r w:rsidR="00C52F4A" w:rsidRPr="00605EB6">
        <w:t>près de vous</w:t>
      </w:r>
      <w:r w:rsidR="00C474C1">
        <w:t xml:space="preserve"> ; </w:t>
      </w:r>
      <w:r w:rsidR="00C52F4A" w:rsidRPr="00605EB6">
        <w:t>c</w:t>
      </w:r>
      <w:r w:rsidR="00C474C1">
        <w:t>’</w:t>
      </w:r>
      <w:r w:rsidR="00C52F4A" w:rsidRPr="00605EB6">
        <w:t>est comme une dilatation qui se fait en moi</w:t>
      </w:r>
      <w:r w:rsidR="00C474C1">
        <w:t xml:space="preserve"> : </w:t>
      </w:r>
      <w:r w:rsidR="00C52F4A" w:rsidRPr="00605EB6">
        <w:t>l</w:t>
      </w:r>
      <w:r w:rsidR="00C474C1">
        <w:t>’</w:t>
      </w:r>
      <w:r w:rsidR="00C52F4A" w:rsidRPr="00605EB6">
        <w:t>âme me revient</w:t>
      </w:r>
      <w:r w:rsidR="00C474C1">
        <w:t xml:space="preserve">, </w:t>
      </w:r>
      <w:r w:rsidR="00C52F4A" w:rsidRPr="00605EB6">
        <w:t>ma pensée s</w:t>
      </w:r>
      <w:r w:rsidR="00C474C1">
        <w:t>’</w:t>
      </w:r>
      <w:r w:rsidR="00C52F4A" w:rsidRPr="00605EB6">
        <w:t>éclaire</w:t>
      </w:r>
      <w:r w:rsidR="00C474C1">
        <w:t xml:space="preserve">, </w:t>
      </w:r>
      <w:r w:rsidR="00C52F4A" w:rsidRPr="00605EB6">
        <w:t>l</w:t>
      </w:r>
      <w:r w:rsidR="00C474C1">
        <w:t>’</w:t>
      </w:r>
      <w:r w:rsidR="00C52F4A" w:rsidRPr="00605EB6">
        <w:t>esprit renaît</w:t>
      </w:r>
      <w:r w:rsidR="00C474C1">
        <w:t xml:space="preserve">, </w:t>
      </w:r>
      <w:r w:rsidR="00C52F4A" w:rsidRPr="00605EB6">
        <w:t>mon cœur s</w:t>
      </w:r>
      <w:r w:rsidR="00C474C1">
        <w:t>’</w:t>
      </w:r>
      <w:r w:rsidR="00C52F4A" w:rsidRPr="00605EB6">
        <w:t>ouvre</w:t>
      </w:r>
      <w:r w:rsidR="00C474C1">
        <w:t>.</w:t>
      </w:r>
    </w:p>
    <w:p w14:paraId="5CBC8AAC" w14:textId="74EBFA9C" w:rsidR="00C474C1" w:rsidRDefault="0094609C" w:rsidP="00C52F4A">
      <w:r>
        <w:t>— </w:t>
      </w:r>
      <w:r w:rsidR="00C52F4A" w:rsidRPr="00605EB6">
        <w:t>C</w:t>
      </w:r>
      <w:r w:rsidR="00C474C1">
        <w:t>’</w:t>
      </w:r>
      <w:r w:rsidR="00C52F4A" w:rsidRPr="00605EB6">
        <w:t>est ta résurrection</w:t>
      </w:r>
      <w:r w:rsidR="00C474C1">
        <w:t xml:space="preserve">, </w:t>
      </w:r>
      <w:r w:rsidR="00C52F4A" w:rsidRPr="00605EB6">
        <w:t>ma chérie</w:t>
      </w:r>
      <w:r w:rsidR="00C474C1">
        <w:t xml:space="preserve">, </w:t>
      </w:r>
      <w:r w:rsidR="00C52F4A" w:rsidRPr="00605EB6">
        <w:t>répondit le vieillard</w:t>
      </w:r>
      <w:r w:rsidR="00C474C1">
        <w:t xml:space="preserve"> ; </w:t>
      </w:r>
      <w:r w:rsidR="00C52F4A" w:rsidRPr="00605EB6">
        <w:t>tu es guérie</w:t>
      </w:r>
      <w:r w:rsidR="00C474C1">
        <w:t xml:space="preserve">, </w:t>
      </w:r>
      <w:r w:rsidR="00C52F4A" w:rsidRPr="00605EB6">
        <w:t>sauvée</w:t>
      </w:r>
      <w:r w:rsidR="00C474C1">
        <w:t xml:space="preserve"> !… </w:t>
      </w:r>
      <w:r w:rsidR="00C52F4A" w:rsidRPr="00605EB6">
        <w:t>Tu nous es rendue pour toujours</w:t>
      </w:r>
      <w:r w:rsidR="00C474C1">
        <w:t> !</w:t>
      </w:r>
    </w:p>
    <w:p w14:paraId="2B4781C6" w14:textId="65E981CB" w:rsidR="00C474C1" w:rsidRDefault="0094609C" w:rsidP="00C52F4A">
      <w:r>
        <w:lastRenderedPageBreak/>
        <w:t>— </w:t>
      </w:r>
      <w:r w:rsidR="00C52F4A" w:rsidRPr="00605EB6">
        <w:t>Et Jean Loup</w:t>
      </w:r>
      <w:r w:rsidR="00C474C1">
        <w:t xml:space="preserve">, </w:t>
      </w:r>
      <w:r w:rsidR="00C52F4A" w:rsidRPr="00605EB6">
        <w:t>où est-il</w:t>
      </w:r>
      <w:r w:rsidR="00C474C1">
        <w:t xml:space="preserve"> ? </w:t>
      </w:r>
      <w:r w:rsidR="00C52F4A" w:rsidRPr="00605EB6">
        <w:t>demanda-t-elle</w:t>
      </w:r>
      <w:r w:rsidR="00C474C1">
        <w:t>.</w:t>
      </w:r>
    </w:p>
    <w:p w14:paraId="4D5475E5" w14:textId="105027C7" w:rsidR="00C474C1" w:rsidRDefault="0094609C" w:rsidP="00C52F4A">
      <w:r>
        <w:t>— </w:t>
      </w:r>
      <w:r w:rsidR="00C52F4A" w:rsidRPr="00605EB6">
        <w:t>Jean Loup n</w:t>
      </w:r>
      <w:r w:rsidR="00C474C1">
        <w:t>’</w:t>
      </w:r>
      <w:r w:rsidR="00C52F4A" w:rsidRPr="00605EB6">
        <w:t>est plus dans la forêt de Mareille</w:t>
      </w:r>
      <w:r w:rsidR="00C474C1">
        <w:t xml:space="preserve">, </w:t>
      </w:r>
      <w:r w:rsidR="00C52F4A" w:rsidRPr="00605EB6">
        <w:t>répondit Jacques Vaillant</w:t>
      </w:r>
      <w:r w:rsidR="00C474C1">
        <w:t xml:space="preserve"> ; </w:t>
      </w:r>
      <w:r w:rsidR="00C52F4A" w:rsidRPr="00605EB6">
        <w:t>parmi les nombreuses personnes qui s</w:t>
      </w:r>
      <w:r w:rsidR="00C474C1">
        <w:t>’</w:t>
      </w:r>
      <w:r w:rsidR="00C52F4A" w:rsidRPr="00605EB6">
        <w:t>intéressaient à lui</w:t>
      </w:r>
      <w:r w:rsidR="00C474C1">
        <w:t xml:space="preserve">, </w:t>
      </w:r>
      <w:r w:rsidR="00C52F4A" w:rsidRPr="00605EB6">
        <w:t>il s</w:t>
      </w:r>
      <w:r w:rsidR="00C474C1">
        <w:t>’</w:t>
      </w:r>
      <w:r w:rsidR="00C52F4A" w:rsidRPr="00605EB6">
        <w:t>est trouvé un homme d</w:t>
      </w:r>
      <w:r w:rsidR="00C474C1">
        <w:t>’</w:t>
      </w:r>
      <w:r w:rsidR="00C52F4A" w:rsidRPr="00605EB6">
        <w:t>un grand cœur qui s</w:t>
      </w:r>
      <w:r w:rsidR="00C474C1">
        <w:t>’</w:t>
      </w:r>
      <w:r w:rsidR="00C52F4A" w:rsidRPr="00605EB6">
        <w:t>est fait son protecteur</w:t>
      </w:r>
      <w:r w:rsidR="00C474C1">
        <w:t xml:space="preserve"> ; </w:t>
      </w:r>
      <w:r w:rsidR="00C52F4A" w:rsidRPr="00605EB6">
        <w:t>il lui a donné des maîtres qui l</w:t>
      </w:r>
      <w:r w:rsidR="00C474C1">
        <w:t>’</w:t>
      </w:r>
      <w:r w:rsidR="00C52F4A" w:rsidRPr="00605EB6">
        <w:t>ont instruit et ont fait son éducation</w:t>
      </w:r>
      <w:r w:rsidR="00C474C1">
        <w:t xml:space="preserve">. </w:t>
      </w:r>
      <w:r w:rsidR="00C52F4A" w:rsidRPr="00605EB6">
        <w:t>Aujourd</w:t>
      </w:r>
      <w:r w:rsidR="00C474C1">
        <w:t>’</w:t>
      </w:r>
      <w:r w:rsidR="00C52F4A" w:rsidRPr="00605EB6">
        <w:t>hui</w:t>
      </w:r>
      <w:r w:rsidR="00C474C1">
        <w:t xml:space="preserve">, </w:t>
      </w:r>
      <w:r w:rsidR="00C52F4A" w:rsidRPr="00605EB6">
        <w:t>Jean Loup</w:t>
      </w:r>
      <w:r w:rsidR="00C474C1">
        <w:t xml:space="preserve">, </w:t>
      </w:r>
      <w:r w:rsidR="00C52F4A" w:rsidRPr="00605EB6">
        <w:t>que tu as connu sauvage</w:t>
      </w:r>
      <w:r w:rsidR="00C474C1">
        <w:t xml:space="preserve">, </w:t>
      </w:r>
      <w:r w:rsidR="00C52F4A" w:rsidRPr="00605EB6">
        <w:t>est un homme comme les autres</w:t>
      </w:r>
      <w:r w:rsidR="00C474C1">
        <w:t>.</w:t>
      </w:r>
    </w:p>
    <w:p w14:paraId="577489E3" w14:textId="75CC609A" w:rsidR="00C474C1" w:rsidRDefault="0094609C" w:rsidP="00C52F4A">
      <w:r>
        <w:t>— </w:t>
      </w:r>
      <w:r w:rsidR="00C52F4A" w:rsidRPr="00605EB6">
        <w:t>Et il est toujours et plus que jamais mon ami</w:t>
      </w:r>
      <w:r w:rsidR="00C474C1">
        <w:t xml:space="preserve">, </w:t>
      </w:r>
      <w:r w:rsidR="00C52F4A" w:rsidRPr="00605EB6">
        <w:t>ajouta Jacques Grandin</w:t>
      </w:r>
      <w:r w:rsidR="00C474C1">
        <w:t xml:space="preserve"> ; </w:t>
      </w:r>
      <w:r w:rsidR="00C52F4A" w:rsidRPr="00605EB6">
        <w:t>un jour</w:t>
      </w:r>
      <w:r w:rsidR="00C474C1">
        <w:t xml:space="preserve">, </w:t>
      </w:r>
      <w:r w:rsidR="00C52F4A" w:rsidRPr="00605EB6">
        <w:t>bientôt</w:t>
      </w:r>
      <w:r w:rsidR="004540F3">
        <w:t>,</w:t>
      </w:r>
      <w:r w:rsidR="00C474C1">
        <w:t xml:space="preserve"> </w:t>
      </w:r>
      <w:r w:rsidR="00C52F4A" w:rsidRPr="00605EB6">
        <w:t>je l</w:t>
      </w:r>
      <w:r w:rsidR="00C474C1">
        <w:t>’</w:t>
      </w:r>
      <w:r w:rsidR="00C52F4A" w:rsidRPr="00605EB6">
        <w:t>espère</w:t>
      </w:r>
      <w:r w:rsidR="004540F3">
        <w:t>,</w:t>
      </w:r>
      <w:r w:rsidR="00C474C1">
        <w:t xml:space="preserve"> </w:t>
      </w:r>
      <w:r w:rsidR="00C52F4A" w:rsidRPr="00605EB6">
        <w:t>vous le reverrez</w:t>
      </w:r>
      <w:r w:rsidR="00C474C1">
        <w:t xml:space="preserve">, </w:t>
      </w:r>
      <w:r w:rsidR="00C52F4A" w:rsidRPr="00605EB6">
        <w:t>Jeanne</w:t>
      </w:r>
      <w:r w:rsidR="00C474C1">
        <w:t xml:space="preserve">. </w:t>
      </w:r>
      <w:r w:rsidR="00C52F4A" w:rsidRPr="00605EB6">
        <w:t>Alors</w:t>
      </w:r>
      <w:r w:rsidR="00C474C1">
        <w:t xml:space="preserve">, </w:t>
      </w:r>
      <w:r w:rsidR="00C52F4A" w:rsidRPr="00605EB6">
        <w:t>vous et moi</w:t>
      </w:r>
      <w:r w:rsidR="00C474C1">
        <w:t xml:space="preserve">, </w:t>
      </w:r>
      <w:r w:rsidR="00C52F4A" w:rsidRPr="00605EB6">
        <w:t>nous pourrons le remercier de vous avoir protégée</w:t>
      </w:r>
      <w:r w:rsidR="00C474C1">
        <w:t xml:space="preserve">, </w:t>
      </w:r>
      <w:r w:rsidR="00C52F4A" w:rsidRPr="00605EB6">
        <w:t>défendue</w:t>
      </w:r>
      <w:r w:rsidR="00C474C1">
        <w:t xml:space="preserve">, </w:t>
      </w:r>
      <w:r w:rsidR="00C52F4A" w:rsidRPr="00605EB6">
        <w:t>de vous avoir</w:t>
      </w:r>
      <w:r w:rsidR="00C474C1">
        <w:t xml:space="preserve">, </w:t>
      </w:r>
      <w:r w:rsidR="00C52F4A" w:rsidRPr="00605EB6">
        <w:t>sauvé la vie</w:t>
      </w:r>
      <w:r w:rsidR="00C474C1">
        <w:t> !</w:t>
      </w:r>
    </w:p>
    <w:p w14:paraId="5EDF4928" w14:textId="54F96CC1" w:rsidR="00C474C1" w:rsidRDefault="0094609C" w:rsidP="00C52F4A">
      <w:r>
        <w:t>— </w:t>
      </w:r>
      <w:r w:rsidR="00C52F4A" w:rsidRPr="00605EB6">
        <w:t>Oui</w:t>
      </w:r>
      <w:r w:rsidR="00C474C1">
        <w:t xml:space="preserve">, </w:t>
      </w:r>
      <w:r w:rsidR="00C52F4A" w:rsidRPr="00605EB6">
        <w:t>répondit-elle</w:t>
      </w:r>
      <w:r w:rsidR="00C474C1">
        <w:t>.</w:t>
      </w:r>
    </w:p>
    <w:p w14:paraId="0B9D4727" w14:textId="77777777" w:rsidR="00C474C1" w:rsidRDefault="00C52F4A" w:rsidP="00C52F4A">
      <w:r w:rsidRPr="00605EB6">
        <w:t>Il y eut un moment de silence</w:t>
      </w:r>
      <w:r w:rsidR="00C474C1">
        <w:t xml:space="preserve">. </w:t>
      </w:r>
      <w:r w:rsidRPr="00605EB6">
        <w:t>Elle reprit</w:t>
      </w:r>
      <w:r w:rsidR="00C474C1">
        <w:t> :</w:t>
      </w:r>
    </w:p>
    <w:p w14:paraId="64831F99" w14:textId="20585AD8" w:rsidR="00C474C1" w:rsidRDefault="0094609C" w:rsidP="00C52F4A">
      <w:r>
        <w:t>— </w:t>
      </w:r>
      <w:r w:rsidR="00C52F4A" w:rsidRPr="00605EB6">
        <w:t>Vous avez encore bien des choses à m</w:t>
      </w:r>
      <w:r w:rsidR="00C474C1">
        <w:t>’</w:t>
      </w:r>
      <w:r w:rsidR="00C52F4A" w:rsidRPr="00605EB6">
        <w:t>apprendre</w:t>
      </w:r>
      <w:r w:rsidR="00C474C1">
        <w:t>.</w:t>
      </w:r>
    </w:p>
    <w:p w14:paraId="21EC925B" w14:textId="74E63E8B" w:rsidR="00C474C1" w:rsidRDefault="0094609C" w:rsidP="00C52F4A">
      <w:r>
        <w:t>— </w:t>
      </w:r>
      <w:r w:rsidR="00C52F4A" w:rsidRPr="00605EB6">
        <w:t>Oui</w:t>
      </w:r>
      <w:r w:rsidR="00C474C1">
        <w:t xml:space="preserve">, </w:t>
      </w:r>
      <w:r w:rsidR="00C52F4A" w:rsidRPr="00605EB6">
        <w:t>ma chérie</w:t>
      </w:r>
      <w:r w:rsidR="00C474C1">
        <w:t xml:space="preserve">, </w:t>
      </w:r>
      <w:r w:rsidR="00C52F4A" w:rsidRPr="00605EB6">
        <w:t>bien des choses</w:t>
      </w:r>
      <w:r w:rsidR="00C474C1">
        <w:t xml:space="preserve"> ; </w:t>
      </w:r>
      <w:r w:rsidR="00C52F4A" w:rsidRPr="00605EB6">
        <w:t>mais nous ne te dirons pas cela aujourd</w:t>
      </w:r>
      <w:r w:rsidR="00C474C1">
        <w:t>’</w:t>
      </w:r>
      <w:r w:rsidR="00C52F4A" w:rsidRPr="00605EB6">
        <w:t>hui pour ne point te fatiguer</w:t>
      </w:r>
      <w:r w:rsidR="00C474C1">
        <w:t xml:space="preserve"> ; </w:t>
      </w:r>
      <w:r w:rsidR="00C52F4A" w:rsidRPr="00605EB6">
        <w:t>dans quelques jours</w:t>
      </w:r>
      <w:r w:rsidR="00C474C1">
        <w:t xml:space="preserve">, </w:t>
      </w:r>
      <w:r w:rsidR="00C52F4A" w:rsidRPr="00605EB6">
        <w:t>Jacques et moi nous te raconterons tout</w:t>
      </w:r>
      <w:r w:rsidR="00C474C1">
        <w:t>.</w:t>
      </w:r>
    </w:p>
    <w:p w14:paraId="165DE9AB" w14:textId="01066755" w:rsidR="00C474C1" w:rsidRDefault="0094609C" w:rsidP="00C52F4A">
      <w:r>
        <w:t>— </w:t>
      </w:r>
      <w:r w:rsidR="00C52F4A" w:rsidRPr="00605EB6">
        <w:t>Oui</w:t>
      </w:r>
      <w:r w:rsidR="00C474C1">
        <w:t xml:space="preserve">, </w:t>
      </w:r>
      <w:r w:rsidR="00C52F4A" w:rsidRPr="00605EB6">
        <w:t>tout</w:t>
      </w:r>
      <w:r w:rsidR="00C474C1">
        <w:t>.</w:t>
      </w:r>
    </w:p>
    <w:p w14:paraId="63765F03" w14:textId="1A942909" w:rsidR="00C474C1" w:rsidRDefault="0094609C" w:rsidP="00C52F4A">
      <w:r>
        <w:t>— </w:t>
      </w:r>
      <w:r w:rsidR="00C52F4A" w:rsidRPr="00605EB6">
        <w:t>À ce moment</w:t>
      </w:r>
      <w:r w:rsidR="00C474C1">
        <w:t xml:space="preserve">, </w:t>
      </w:r>
      <w:r w:rsidR="00C52F4A" w:rsidRPr="00605EB6">
        <w:t>Fidèle arriva en courant</w:t>
      </w:r>
      <w:r w:rsidR="00C474C1">
        <w:t xml:space="preserve">. </w:t>
      </w:r>
      <w:r w:rsidR="00C52F4A" w:rsidRPr="00605EB6">
        <w:t>Il précédait Gertrude avec laquelle il était resté dans la salle à manger</w:t>
      </w:r>
      <w:r w:rsidR="00C474C1">
        <w:t xml:space="preserve">. </w:t>
      </w:r>
      <w:r w:rsidR="00C52F4A" w:rsidRPr="00605EB6">
        <w:t>Il sauta sur les genoux de Jacques Vaillant d</w:t>
      </w:r>
      <w:r w:rsidR="00C474C1">
        <w:t>’</w:t>
      </w:r>
      <w:r w:rsidR="00C52F4A" w:rsidRPr="00605EB6">
        <w:t>abord</w:t>
      </w:r>
      <w:r w:rsidR="00C474C1">
        <w:t xml:space="preserve">, </w:t>
      </w:r>
      <w:r w:rsidR="00C52F4A" w:rsidRPr="00605EB6">
        <w:t>puis sur ceux de Jeanne</w:t>
      </w:r>
      <w:r w:rsidR="00C474C1">
        <w:t xml:space="preserve">, </w:t>
      </w:r>
      <w:r w:rsidR="00C52F4A" w:rsidRPr="00605EB6">
        <w:t>quêtant des caresses tout en prodiguant les siennes</w:t>
      </w:r>
      <w:r w:rsidR="00C474C1">
        <w:t>.</w:t>
      </w:r>
    </w:p>
    <w:p w14:paraId="47DED26C" w14:textId="77777777" w:rsidR="00C474C1" w:rsidRDefault="00C52F4A" w:rsidP="00C52F4A">
      <w:r w:rsidRPr="00605EB6">
        <w:t>Gertrude avançait lentement</w:t>
      </w:r>
      <w:r w:rsidR="00C474C1">
        <w:t xml:space="preserve">, </w:t>
      </w:r>
      <w:r w:rsidRPr="00605EB6">
        <w:t>avec précaution</w:t>
      </w:r>
      <w:r w:rsidR="00C474C1">
        <w:t xml:space="preserve">, </w:t>
      </w:r>
      <w:r w:rsidRPr="00605EB6">
        <w:t>se glissant derrière les massifs</w:t>
      </w:r>
      <w:r w:rsidR="00C474C1">
        <w:t>.</w:t>
      </w:r>
    </w:p>
    <w:p w14:paraId="61BDC843" w14:textId="08E06EA9" w:rsidR="00C474C1" w:rsidRDefault="00C52F4A" w:rsidP="00C52F4A">
      <w:r w:rsidRPr="00605EB6">
        <w:t xml:space="preserve">Envoyée par </w:t>
      </w:r>
      <w:r w:rsidR="00C474C1">
        <w:t>M. </w:t>
      </w:r>
      <w:r w:rsidRPr="00605EB6">
        <w:t>Legendre</w:t>
      </w:r>
      <w:r w:rsidR="00C474C1">
        <w:t xml:space="preserve">, </w:t>
      </w:r>
      <w:r w:rsidRPr="00605EB6">
        <w:t>elle venait voir ce qui se passait sous le berceau</w:t>
      </w:r>
      <w:r w:rsidR="00C474C1">
        <w:t>.</w:t>
      </w:r>
    </w:p>
    <w:p w14:paraId="6C5C4191" w14:textId="60A45004" w:rsidR="00C474C1" w:rsidRDefault="0094609C" w:rsidP="00C52F4A">
      <w:r>
        <w:lastRenderedPageBreak/>
        <w:t>— </w:t>
      </w:r>
      <w:r w:rsidR="00C52F4A" w:rsidRPr="00605EB6">
        <w:t>Approchez</w:t>
      </w:r>
      <w:r w:rsidR="00C474C1">
        <w:t xml:space="preserve">, </w:t>
      </w:r>
      <w:r w:rsidR="00C52F4A" w:rsidRPr="00605EB6">
        <w:t>Gertrude</w:t>
      </w:r>
      <w:r w:rsidR="00C474C1">
        <w:t xml:space="preserve">, </w:t>
      </w:r>
      <w:r w:rsidR="00C52F4A" w:rsidRPr="00605EB6">
        <w:t>ne craignez rien</w:t>
      </w:r>
      <w:r w:rsidR="00C474C1">
        <w:t xml:space="preserve">, </w:t>
      </w:r>
      <w:r w:rsidR="00C52F4A" w:rsidRPr="00605EB6">
        <w:t>lui dit le vieillard</w:t>
      </w:r>
      <w:r w:rsidR="00C474C1">
        <w:t xml:space="preserve">, </w:t>
      </w:r>
      <w:r w:rsidR="00C52F4A" w:rsidRPr="00605EB6">
        <w:t>Jeanne nous est rendue</w:t>
      </w:r>
      <w:r w:rsidR="00C474C1">
        <w:t xml:space="preserve">, </w:t>
      </w:r>
      <w:r w:rsidR="00C52F4A" w:rsidRPr="00605EB6">
        <w:t>ma fille est guérie</w:t>
      </w:r>
      <w:r w:rsidR="00C474C1">
        <w:t> !</w:t>
      </w:r>
    </w:p>
    <w:p w14:paraId="4DF6A2EF" w14:textId="5269B484" w:rsidR="00C474C1" w:rsidRDefault="0094609C" w:rsidP="00C52F4A">
      <w:r>
        <w:t>— </w:t>
      </w:r>
      <w:r w:rsidR="00C52F4A" w:rsidRPr="00605EB6">
        <w:t>Oh</w:t>
      </w:r>
      <w:r w:rsidR="00C474C1">
        <w:t xml:space="preserve"> ! </w:t>
      </w:r>
      <w:r w:rsidR="00C52F4A" w:rsidRPr="00605EB6">
        <w:t>notre enfant</w:t>
      </w:r>
      <w:r w:rsidR="00C474C1">
        <w:t xml:space="preserve">, </w:t>
      </w:r>
      <w:r w:rsidR="00C52F4A" w:rsidRPr="00605EB6">
        <w:t>notre enfant</w:t>
      </w:r>
      <w:r w:rsidR="00C474C1">
        <w:t xml:space="preserve"> ! </w:t>
      </w:r>
      <w:r w:rsidR="00C52F4A" w:rsidRPr="00605EB6">
        <w:t>s</w:t>
      </w:r>
      <w:r w:rsidR="00C474C1">
        <w:t>’</w:t>
      </w:r>
      <w:r w:rsidR="00C52F4A" w:rsidRPr="00605EB6">
        <w:t>écria la brave femme</w:t>
      </w:r>
      <w:r w:rsidR="00C474C1">
        <w:t xml:space="preserve">, </w:t>
      </w:r>
      <w:r w:rsidR="00C52F4A" w:rsidRPr="00605EB6">
        <w:t>prête à sangloter</w:t>
      </w:r>
      <w:r w:rsidR="00C474C1">
        <w:t>.</w:t>
      </w:r>
    </w:p>
    <w:p w14:paraId="5E9FE751" w14:textId="58891185" w:rsidR="00C474C1" w:rsidRDefault="0094609C" w:rsidP="00C52F4A">
      <w:r>
        <w:t>— </w:t>
      </w:r>
      <w:r w:rsidR="00C52F4A" w:rsidRPr="00605EB6">
        <w:t>Ma bonne Gertrude</w:t>
      </w:r>
      <w:r w:rsidR="00C474C1">
        <w:t xml:space="preserve"> ! </w:t>
      </w:r>
      <w:r w:rsidR="00C52F4A" w:rsidRPr="00605EB6">
        <w:t>fit Jeanne d</w:t>
      </w:r>
      <w:r w:rsidR="00C474C1">
        <w:t>’</w:t>
      </w:r>
      <w:r w:rsidR="00C52F4A" w:rsidRPr="00605EB6">
        <w:t>un ton pénétré</w:t>
      </w:r>
      <w:r w:rsidR="00C474C1">
        <w:t>.</w:t>
      </w:r>
    </w:p>
    <w:p w14:paraId="5DEC868D" w14:textId="3B186BB3" w:rsidR="00C474C1" w:rsidRDefault="0094609C" w:rsidP="00C52F4A">
      <w:r>
        <w:t>— </w:t>
      </w:r>
      <w:r w:rsidR="00C52F4A" w:rsidRPr="001E58EF">
        <w:t>Allons</w:t>
      </w:r>
      <w:r w:rsidR="00C474C1">
        <w:t xml:space="preserve">, </w:t>
      </w:r>
      <w:r w:rsidR="00C52F4A" w:rsidRPr="001E58EF">
        <w:t>reprit la paysanne le bras</w:t>
      </w:r>
      <w:r w:rsidR="00C474C1">
        <w:t xml:space="preserve">, </w:t>
      </w:r>
      <w:r w:rsidR="00C52F4A" w:rsidRPr="001E58EF">
        <w:t>levé vers le ciel</w:t>
      </w:r>
      <w:r w:rsidR="00C474C1">
        <w:t xml:space="preserve">, </w:t>
      </w:r>
      <w:r w:rsidR="00C52F4A" w:rsidRPr="001E58EF">
        <w:t>il y a toujours là-haut un bon Dieu</w:t>
      </w:r>
      <w:r w:rsidR="00C474C1">
        <w:t xml:space="preserve"> ! </w:t>
      </w:r>
      <w:r w:rsidR="00C52F4A" w:rsidRPr="001E58EF">
        <w:t>Ah</w:t>
      </w:r>
      <w:r w:rsidR="00C474C1">
        <w:t xml:space="preserve"> ! </w:t>
      </w:r>
      <w:r w:rsidR="00C52F4A" w:rsidRPr="001E58EF">
        <w:t>m</w:t>
      </w:r>
      <w:r w:rsidR="00C474C1">
        <w:t>’</w:t>
      </w:r>
      <w:r w:rsidR="00C52F4A" w:rsidRPr="001E58EF">
        <w:t>amzelle</w:t>
      </w:r>
      <w:r w:rsidR="00C474C1">
        <w:t xml:space="preserve">, </w:t>
      </w:r>
      <w:r w:rsidR="00C52F4A" w:rsidRPr="001E58EF">
        <w:t>pour le coup</w:t>
      </w:r>
      <w:r w:rsidR="00C474C1">
        <w:t xml:space="preserve">, </w:t>
      </w:r>
      <w:r w:rsidR="00C52F4A" w:rsidRPr="001E58EF">
        <w:t>me voilà complètement heureuse</w:t>
      </w:r>
      <w:r w:rsidR="00C474C1">
        <w:t>.</w:t>
      </w:r>
    </w:p>
    <w:p w14:paraId="5AA2AD18" w14:textId="77777777" w:rsidR="00C474C1" w:rsidRDefault="00C52F4A" w:rsidP="00C52F4A">
      <w:r w:rsidRPr="00605EB6">
        <w:t>La jeune fille lui tendit affectueusement la main</w:t>
      </w:r>
      <w:r w:rsidR="00C474C1">
        <w:t>.</w:t>
      </w:r>
    </w:p>
    <w:p w14:paraId="38A8510B" w14:textId="1D592030" w:rsidR="00C474C1" w:rsidRDefault="0094609C" w:rsidP="00C52F4A">
      <w:r>
        <w:t>— </w:t>
      </w:r>
      <w:r w:rsidR="00C52F4A" w:rsidRPr="00605EB6">
        <w:t>Ce n</w:t>
      </w:r>
      <w:r w:rsidR="00C474C1">
        <w:t>’</w:t>
      </w:r>
      <w:r w:rsidR="00C52F4A" w:rsidRPr="00605EB6">
        <w:t>est pas tout</w:t>
      </w:r>
      <w:r w:rsidR="00C474C1">
        <w:t xml:space="preserve">, </w:t>
      </w:r>
      <w:r w:rsidR="00C52F4A" w:rsidRPr="00605EB6">
        <w:t>reprit Gertrude</w:t>
      </w:r>
      <w:r w:rsidR="00C474C1">
        <w:t xml:space="preserve">, </w:t>
      </w:r>
      <w:r w:rsidR="00C52F4A" w:rsidRPr="00605EB6">
        <w:t>s</w:t>
      </w:r>
      <w:r w:rsidR="00C474C1">
        <w:t>’</w:t>
      </w:r>
      <w:r w:rsidR="00C52F4A" w:rsidRPr="00605EB6">
        <w:t>adressant à son maître</w:t>
      </w:r>
      <w:r w:rsidR="00C474C1">
        <w:t xml:space="preserve">, </w:t>
      </w:r>
      <w:r w:rsidR="00C52F4A" w:rsidRPr="00605EB6">
        <w:t>ils sont plus de trente devant la maison</w:t>
      </w:r>
      <w:r w:rsidR="00C474C1">
        <w:t xml:space="preserve"> ; </w:t>
      </w:r>
      <w:r w:rsidR="00C52F4A" w:rsidRPr="00605EB6">
        <w:t>avant midi</w:t>
      </w:r>
      <w:r w:rsidR="00C474C1">
        <w:t xml:space="preserve">, </w:t>
      </w:r>
      <w:r w:rsidR="00C52F4A" w:rsidRPr="00605EB6">
        <w:t>si ça continue</w:t>
      </w:r>
      <w:r w:rsidR="00C474C1">
        <w:t xml:space="preserve">, </w:t>
      </w:r>
      <w:r w:rsidR="00C52F4A" w:rsidRPr="00605EB6">
        <w:t>nous aurons là tout le monde de la commune</w:t>
      </w:r>
      <w:r w:rsidR="00C474C1">
        <w:t xml:space="preserve">. </w:t>
      </w:r>
      <w:r w:rsidR="00C52F4A" w:rsidRPr="00605EB6">
        <w:t>Qu</w:t>
      </w:r>
      <w:r w:rsidR="00C474C1">
        <w:t>’</w:t>
      </w:r>
      <w:r w:rsidR="00C52F4A" w:rsidRPr="00605EB6">
        <w:t>est-ce qu</w:t>
      </w:r>
      <w:r w:rsidR="00C474C1">
        <w:t>’</w:t>
      </w:r>
      <w:r w:rsidR="00C52F4A" w:rsidRPr="00605EB6">
        <w:t>il faut leur dire</w:t>
      </w:r>
      <w:r w:rsidR="00C474C1">
        <w:t> ?</w:t>
      </w:r>
    </w:p>
    <w:p w14:paraId="439352AF" w14:textId="1CED15E8" w:rsidR="00C474C1" w:rsidRDefault="0094609C" w:rsidP="00C52F4A">
      <w:r>
        <w:t>— </w:t>
      </w:r>
      <w:r w:rsidR="00C52F4A" w:rsidRPr="00605EB6">
        <w:t>Il faut les renvoyer</w:t>
      </w:r>
      <w:r w:rsidR="00C474C1">
        <w:t xml:space="preserve">, </w:t>
      </w:r>
      <w:r w:rsidR="00C52F4A" w:rsidRPr="00605EB6">
        <w:t>Gertrude</w:t>
      </w:r>
      <w:r w:rsidR="00C474C1">
        <w:t xml:space="preserve">, </w:t>
      </w:r>
      <w:r w:rsidR="00C52F4A" w:rsidRPr="00605EB6">
        <w:t>en leur disant que Jeanne est guérie</w:t>
      </w:r>
      <w:r w:rsidR="00C474C1">
        <w:t xml:space="preserve"> ; </w:t>
      </w:r>
      <w:r w:rsidR="00C52F4A" w:rsidRPr="00605EB6">
        <w:t>vous les préviendrez aussi que dimanche nous ferons</w:t>
      </w:r>
      <w:r w:rsidR="00C474C1">
        <w:t xml:space="preserve">, </w:t>
      </w:r>
      <w:r w:rsidR="00C52F4A" w:rsidRPr="00605EB6">
        <w:t>Jeanne et moi</w:t>
      </w:r>
      <w:r w:rsidR="00C474C1">
        <w:t xml:space="preserve">, </w:t>
      </w:r>
      <w:r w:rsidR="00C52F4A" w:rsidRPr="00605EB6">
        <w:t>des visites dans le village</w:t>
      </w:r>
      <w:r w:rsidR="00C474C1">
        <w:t>.</w:t>
      </w:r>
    </w:p>
    <w:p w14:paraId="454D5D91" w14:textId="72B28562" w:rsidR="00C474C1" w:rsidRDefault="0094609C" w:rsidP="00C52F4A">
      <w:r>
        <w:t>— </w:t>
      </w:r>
      <w:r w:rsidR="00C52F4A" w:rsidRPr="00605EB6">
        <w:t>Bien</w:t>
      </w:r>
      <w:r w:rsidR="00C474C1">
        <w:t xml:space="preserve">, </w:t>
      </w:r>
      <w:r w:rsidR="00C52F4A" w:rsidRPr="00605EB6">
        <w:t>monsieur</w:t>
      </w:r>
      <w:r w:rsidR="00C474C1">
        <w:t xml:space="preserve"> ; </w:t>
      </w:r>
      <w:r w:rsidR="00C52F4A" w:rsidRPr="00605EB6">
        <w:t>ce sera leur dire qu</w:t>
      </w:r>
      <w:r w:rsidR="00C474C1">
        <w:t>’</w:t>
      </w:r>
      <w:r w:rsidR="00C52F4A" w:rsidRPr="00605EB6">
        <w:t>ils verront la demoiselle dimanche</w:t>
      </w:r>
      <w:r w:rsidR="00C474C1">
        <w:t xml:space="preserve">, </w:t>
      </w:r>
      <w:r w:rsidR="00C52F4A" w:rsidRPr="00605EB6">
        <w:t>et ils s</w:t>
      </w:r>
      <w:r w:rsidR="00C474C1">
        <w:t>’</w:t>
      </w:r>
      <w:r w:rsidR="00C52F4A" w:rsidRPr="00605EB6">
        <w:t>en iront tous contents</w:t>
      </w:r>
      <w:r w:rsidR="00C474C1">
        <w:t xml:space="preserve">. </w:t>
      </w:r>
      <w:r w:rsidR="00C52F4A" w:rsidRPr="00605EB6">
        <w:t>Comme je suis heureuse</w:t>
      </w:r>
      <w:r w:rsidR="00C474C1">
        <w:t xml:space="preserve">, </w:t>
      </w:r>
      <w:r w:rsidR="00C52F4A" w:rsidRPr="00605EB6">
        <w:t>mon Dieu</w:t>
      </w:r>
      <w:r w:rsidR="00C474C1">
        <w:t xml:space="preserve">, </w:t>
      </w:r>
      <w:r w:rsidR="00C52F4A" w:rsidRPr="00605EB6">
        <w:t>ajouta-t-elle</w:t>
      </w:r>
      <w:r w:rsidR="00C474C1">
        <w:t xml:space="preserve">. </w:t>
      </w:r>
      <w:r w:rsidR="00C52F4A" w:rsidRPr="00605EB6">
        <w:t>Ah</w:t>
      </w:r>
      <w:r w:rsidR="00C474C1">
        <w:t xml:space="preserve"> ! </w:t>
      </w:r>
      <w:r w:rsidR="00C52F4A" w:rsidRPr="00605EB6">
        <w:t>oui</w:t>
      </w:r>
      <w:r w:rsidR="00C474C1">
        <w:t xml:space="preserve">, </w:t>
      </w:r>
      <w:r w:rsidR="00C52F4A" w:rsidRPr="00605EB6">
        <w:t>je suis bien heureuse</w:t>
      </w:r>
      <w:r w:rsidR="00C474C1">
        <w:t> !</w:t>
      </w:r>
    </w:p>
    <w:p w14:paraId="04D86E11" w14:textId="77777777" w:rsidR="00C474C1" w:rsidRDefault="00C52F4A" w:rsidP="00C52F4A">
      <w:r w:rsidRPr="00605EB6">
        <w:t>Et elle s</w:t>
      </w:r>
      <w:r w:rsidR="00C474C1">
        <w:t>’</w:t>
      </w:r>
      <w:r w:rsidRPr="00605EB6">
        <w:t>éloigna en courant</w:t>
      </w:r>
      <w:r w:rsidR="00C474C1">
        <w:t xml:space="preserve">, </w:t>
      </w:r>
      <w:r w:rsidRPr="00605EB6">
        <w:t>légère comme si elle avait retrouvé ses vingt ans</w:t>
      </w:r>
      <w:r w:rsidR="00C474C1">
        <w:t>.</w:t>
      </w:r>
    </w:p>
    <w:p w14:paraId="5BA6FF6B" w14:textId="26086B27" w:rsidR="00C474C1" w:rsidRDefault="0094609C" w:rsidP="00C52F4A">
      <w:r>
        <w:t>— </w:t>
      </w:r>
      <w:r w:rsidR="00C52F4A" w:rsidRPr="00605EB6">
        <w:t>Vois</w:t>
      </w:r>
      <w:r w:rsidR="00C474C1">
        <w:t xml:space="preserve">, </w:t>
      </w:r>
      <w:r w:rsidR="00C52F4A" w:rsidRPr="00605EB6">
        <w:t>ma fille</w:t>
      </w:r>
      <w:r w:rsidR="00C474C1">
        <w:t xml:space="preserve">, </w:t>
      </w:r>
      <w:r w:rsidR="00C52F4A" w:rsidRPr="00605EB6">
        <w:t>vois</w:t>
      </w:r>
      <w:r w:rsidR="00C474C1">
        <w:t xml:space="preserve">, </w:t>
      </w:r>
      <w:r w:rsidR="00C52F4A" w:rsidRPr="00605EB6">
        <w:t>dit Jacques Vaillant</w:t>
      </w:r>
      <w:r w:rsidR="00C474C1">
        <w:t xml:space="preserve">, </w:t>
      </w:r>
      <w:r w:rsidR="00C52F4A" w:rsidRPr="00605EB6">
        <w:t>que de joie et de bonheur autour de toi</w:t>
      </w:r>
      <w:r w:rsidR="00C474C1">
        <w:t> !</w:t>
      </w:r>
    </w:p>
    <w:p w14:paraId="3FCCE634" w14:textId="77777777" w:rsidR="00C474C1" w:rsidRDefault="00C52F4A" w:rsidP="00C52F4A">
      <w:r w:rsidRPr="00605EB6">
        <w:t>Gertrude n</w:t>
      </w:r>
      <w:r w:rsidR="00C474C1">
        <w:t>’</w:t>
      </w:r>
      <w:r w:rsidRPr="00605EB6">
        <w:t>eut que quelques mots à dire aux personnes qui étaient dans la rue et elles s</w:t>
      </w:r>
      <w:r w:rsidR="00C474C1">
        <w:t>’</w:t>
      </w:r>
      <w:r w:rsidRPr="00605EB6">
        <w:t>éloignèrent satisfaites</w:t>
      </w:r>
      <w:r w:rsidR="00C474C1">
        <w:t xml:space="preserve">, </w:t>
      </w:r>
      <w:r w:rsidRPr="00605EB6">
        <w:t>heureuses</w:t>
      </w:r>
      <w:r w:rsidR="00C474C1">
        <w:t>.</w:t>
      </w:r>
    </w:p>
    <w:p w14:paraId="78C34C35" w14:textId="77777777" w:rsidR="00C474C1" w:rsidRDefault="00C52F4A" w:rsidP="00C52F4A">
      <w:r w:rsidRPr="00605EB6">
        <w:lastRenderedPageBreak/>
        <w:t>Elle rentra aussitôt dans la maison et cria</w:t>
      </w:r>
      <w:r w:rsidR="00C474C1">
        <w:t> :</w:t>
      </w:r>
    </w:p>
    <w:p w14:paraId="40C7A0B3" w14:textId="1DE7C208" w:rsidR="00C474C1" w:rsidRDefault="0094609C" w:rsidP="00C52F4A">
      <w:r>
        <w:t>— </w:t>
      </w:r>
      <w:r w:rsidR="00C52F4A" w:rsidRPr="00605EB6">
        <w:t>Monsieur le docteur</w:t>
      </w:r>
      <w:r w:rsidR="00C474C1">
        <w:t xml:space="preserve">, </w:t>
      </w:r>
      <w:r w:rsidR="00C52F4A" w:rsidRPr="00605EB6">
        <w:t>Jeanne est guérie</w:t>
      </w:r>
      <w:r w:rsidR="00C474C1">
        <w:t xml:space="preserve">, </w:t>
      </w:r>
      <w:r w:rsidR="00C52F4A" w:rsidRPr="00605EB6">
        <w:t>bien guérie</w:t>
      </w:r>
      <w:r w:rsidR="00C474C1">
        <w:t xml:space="preserve"> ; </w:t>
      </w:r>
      <w:r w:rsidR="00C52F4A" w:rsidRPr="00605EB6">
        <w:t>elle se souvient</w:t>
      </w:r>
      <w:r w:rsidR="00C474C1">
        <w:t xml:space="preserve">, </w:t>
      </w:r>
      <w:r w:rsidR="00C52F4A" w:rsidRPr="00605EB6">
        <w:t>elle cause</w:t>
      </w:r>
      <w:r w:rsidR="00C474C1">
        <w:t xml:space="preserve">… </w:t>
      </w:r>
      <w:r w:rsidR="00C52F4A" w:rsidRPr="00605EB6">
        <w:t>Elle m</w:t>
      </w:r>
      <w:r w:rsidR="00C474C1">
        <w:t>’</w:t>
      </w:r>
      <w:r w:rsidR="00C52F4A" w:rsidRPr="00605EB6">
        <w:t>a appelée sa bonne Gertrude</w:t>
      </w:r>
      <w:r w:rsidR="00C474C1">
        <w:t xml:space="preserve">, </w:t>
      </w:r>
      <w:r w:rsidR="00C52F4A" w:rsidRPr="00605EB6">
        <w:t>comme autrefois</w:t>
      </w:r>
      <w:r w:rsidR="00C474C1">
        <w:t xml:space="preserve">. </w:t>
      </w:r>
      <w:r w:rsidR="00C52F4A" w:rsidRPr="00605EB6">
        <w:t>Ah</w:t>
      </w:r>
      <w:r w:rsidR="00C474C1">
        <w:t xml:space="preserve"> ! </w:t>
      </w:r>
      <w:r w:rsidR="00C52F4A" w:rsidRPr="00605EB6">
        <w:t>monsieur le docteur</w:t>
      </w:r>
      <w:r w:rsidR="00C474C1">
        <w:t xml:space="preserve">, </w:t>
      </w:r>
      <w:r w:rsidR="00C52F4A" w:rsidRPr="00605EB6">
        <w:t>quel bonheur</w:t>
      </w:r>
      <w:r w:rsidR="00C474C1">
        <w:t> !</w:t>
      </w:r>
    </w:p>
    <w:p w14:paraId="7BF61B8E" w14:textId="56D359C1" w:rsidR="00C474C1" w:rsidRDefault="00C474C1" w:rsidP="00C52F4A">
      <w:r>
        <w:t>M. </w:t>
      </w:r>
      <w:r w:rsidR="00C52F4A" w:rsidRPr="00605EB6">
        <w:t>Legendre s</w:t>
      </w:r>
      <w:r>
        <w:t>’</w:t>
      </w:r>
      <w:r w:rsidR="00C52F4A" w:rsidRPr="00605EB6">
        <w:t>empressa de descendre</w:t>
      </w:r>
      <w:r>
        <w:t>.</w:t>
      </w:r>
    </w:p>
    <w:p w14:paraId="38CBCFB3" w14:textId="5703CD27" w:rsidR="00C474C1" w:rsidRDefault="0094609C" w:rsidP="00C52F4A">
      <w:r>
        <w:t>— </w:t>
      </w:r>
      <w:r w:rsidR="00C52F4A" w:rsidRPr="00605EB6">
        <w:t>En ce cas</w:t>
      </w:r>
      <w:r w:rsidR="00C474C1">
        <w:t xml:space="preserve">, </w:t>
      </w:r>
      <w:r w:rsidR="00C52F4A" w:rsidRPr="00605EB6">
        <w:t>dit-il</w:t>
      </w:r>
      <w:r w:rsidR="00C474C1">
        <w:t xml:space="preserve">, </w:t>
      </w:r>
      <w:r w:rsidR="00C52F4A" w:rsidRPr="00605EB6">
        <w:t>je puis me montrer maintenant</w:t>
      </w:r>
      <w:r w:rsidR="00C474C1">
        <w:t>.</w:t>
      </w:r>
    </w:p>
    <w:p w14:paraId="5B010FF3" w14:textId="77777777" w:rsidR="00C474C1" w:rsidRDefault="00C52F4A" w:rsidP="00C52F4A">
      <w:r w:rsidRPr="00605EB6">
        <w:t>Jeanne le vit s</w:t>
      </w:r>
      <w:r w:rsidR="00C474C1">
        <w:t>’</w:t>
      </w:r>
      <w:r w:rsidRPr="00605EB6">
        <w:t>avançant lentement vers le berceau</w:t>
      </w:r>
      <w:r w:rsidR="00C474C1">
        <w:t>.</w:t>
      </w:r>
    </w:p>
    <w:p w14:paraId="3D801753" w14:textId="4E9AEF3A" w:rsidR="00C474C1" w:rsidRDefault="0094609C" w:rsidP="00C52F4A">
      <w:r>
        <w:t>— </w:t>
      </w:r>
      <w:r w:rsidR="00C474C1">
        <w:t>M. </w:t>
      </w:r>
      <w:r w:rsidR="00C52F4A" w:rsidRPr="00605EB6">
        <w:t>le docteur Legendre</w:t>
      </w:r>
      <w:r w:rsidR="00C474C1">
        <w:t xml:space="preserve">, </w:t>
      </w:r>
      <w:r w:rsidR="00C52F4A" w:rsidRPr="00605EB6">
        <w:t>dit Jacques Vaillant</w:t>
      </w:r>
      <w:r w:rsidR="00C474C1">
        <w:t xml:space="preserve">, </w:t>
      </w:r>
      <w:r w:rsidR="00C52F4A" w:rsidRPr="00605EB6">
        <w:t>le savant médecin qui t</w:t>
      </w:r>
      <w:r w:rsidR="00C474C1">
        <w:t>’</w:t>
      </w:r>
      <w:r w:rsidR="00C52F4A" w:rsidRPr="00605EB6">
        <w:t>a soignée et qui t</w:t>
      </w:r>
      <w:r w:rsidR="00C474C1">
        <w:t>’</w:t>
      </w:r>
      <w:r w:rsidR="00C52F4A" w:rsidRPr="00605EB6">
        <w:t>a rendu la raison</w:t>
      </w:r>
      <w:r w:rsidR="00C474C1">
        <w:t>.</w:t>
      </w:r>
    </w:p>
    <w:p w14:paraId="3569D11B" w14:textId="13437B08" w:rsidR="00C474C1" w:rsidRDefault="0094609C" w:rsidP="00C52F4A">
      <w:r>
        <w:t>— </w:t>
      </w:r>
      <w:r w:rsidR="00C52F4A" w:rsidRPr="00605EB6">
        <w:t>Je le reconnais</w:t>
      </w:r>
      <w:r w:rsidR="00C474C1">
        <w:t xml:space="preserve">, </w:t>
      </w:r>
      <w:r w:rsidR="00C52F4A" w:rsidRPr="00605EB6">
        <w:t>dit-elle</w:t>
      </w:r>
      <w:r w:rsidR="00C474C1">
        <w:t>.</w:t>
      </w:r>
    </w:p>
    <w:p w14:paraId="6E0E19FA" w14:textId="77777777" w:rsidR="00C474C1" w:rsidRDefault="00C52F4A" w:rsidP="00C52F4A">
      <w:r w:rsidRPr="00605EB6">
        <w:t>Elle se leva et fit quelques pas à la rencontre du docteur</w:t>
      </w:r>
      <w:r w:rsidR="00C474C1">
        <w:t>.</w:t>
      </w:r>
    </w:p>
    <w:p w14:paraId="720F59DF" w14:textId="354A8B75" w:rsidR="00C474C1" w:rsidRDefault="0094609C" w:rsidP="00C52F4A">
      <w:r>
        <w:t>— </w:t>
      </w:r>
      <w:r w:rsidR="00C52F4A" w:rsidRPr="00605EB6">
        <w:t>Ah</w:t>
      </w:r>
      <w:r w:rsidR="00C474C1">
        <w:t xml:space="preserve"> ! </w:t>
      </w:r>
      <w:r w:rsidR="00C52F4A" w:rsidRPr="00605EB6">
        <w:t>monsieur</w:t>
      </w:r>
      <w:r w:rsidR="00C474C1">
        <w:t xml:space="preserve">, </w:t>
      </w:r>
      <w:r w:rsidR="00C52F4A" w:rsidRPr="00605EB6">
        <w:t>lui dit-elle avec une grâce charmante et l</w:t>
      </w:r>
      <w:r w:rsidR="00C474C1">
        <w:t>’</w:t>
      </w:r>
      <w:r w:rsidR="00C52F4A" w:rsidRPr="00605EB6">
        <w:t>accent de la plus vive reconnaissance</w:t>
      </w:r>
      <w:r w:rsidR="00C474C1">
        <w:t xml:space="preserve">, </w:t>
      </w:r>
      <w:r w:rsidR="00C52F4A" w:rsidRPr="00605EB6">
        <w:t>je sais enfin</w:t>
      </w:r>
      <w:r w:rsidR="00C474C1">
        <w:t xml:space="preserve">, </w:t>
      </w:r>
      <w:r w:rsidR="00C52F4A" w:rsidRPr="00605EB6">
        <w:t>aujourd</w:t>
      </w:r>
      <w:r w:rsidR="00C474C1">
        <w:t>’</w:t>
      </w:r>
      <w:r w:rsidR="00C52F4A" w:rsidRPr="00605EB6">
        <w:t>hui</w:t>
      </w:r>
      <w:r w:rsidR="00C474C1">
        <w:t xml:space="preserve">, </w:t>
      </w:r>
      <w:r w:rsidR="00C52F4A" w:rsidRPr="00605EB6">
        <w:t>tout ce que je vous dois</w:t>
      </w:r>
      <w:r w:rsidR="00C474C1">
        <w:t>.</w:t>
      </w:r>
    </w:p>
    <w:p w14:paraId="2939A848" w14:textId="0A9F781F" w:rsidR="00C474C1" w:rsidRDefault="0094609C" w:rsidP="00C52F4A">
      <w:r>
        <w:t>— </w:t>
      </w:r>
      <w:r w:rsidR="00C52F4A" w:rsidRPr="00605EB6">
        <w:t>Celui de nous deux qui doit le plus à l</w:t>
      </w:r>
      <w:r w:rsidR="00C474C1">
        <w:t>’</w:t>
      </w:r>
      <w:r w:rsidR="00C52F4A" w:rsidRPr="00605EB6">
        <w:t>autre</w:t>
      </w:r>
      <w:r w:rsidR="00C474C1">
        <w:t xml:space="preserve">, </w:t>
      </w:r>
      <w:r w:rsidR="00C52F4A" w:rsidRPr="00605EB6">
        <w:t>mademoiselle Jeanne</w:t>
      </w:r>
      <w:r w:rsidR="00C474C1">
        <w:t xml:space="preserve">, </w:t>
      </w:r>
      <w:r w:rsidR="00C52F4A" w:rsidRPr="00605EB6">
        <w:t>c</w:t>
      </w:r>
      <w:r w:rsidR="00C474C1">
        <w:t>’</w:t>
      </w:r>
      <w:r w:rsidR="00C52F4A" w:rsidRPr="00605EB6">
        <w:t>est moi</w:t>
      </w:r>
      <w:r w:rsidR="00C474C1">
        <w:t xml:space="preserve"> : </w:t>
      </w:r>
      <w:r w:rsidR="00C52F4A" w:rsidRPr="00605EB6">
        <w:t>je vous dois le bonheur que j</w:t>
      </w:r>
      <w:r w:rsidR="00C474C1">
        <w:t>’</w:t>
      </w:r>
      <w:r w:rsidR="00C52F4A" w:rsidRPr="00605EB6">
        <w:t>éprouve de vous avoir rendue à ceux qui vous aiment</w:t>
      </w:r>
      <w:r w:rsidR="00C474C1">
        <w:t>.</w:t>
      </w:r>
    </w:p>
    <w:p w14:paraId="3B81D03C" w14:textId="1F30AA60" w:rsidR="00C474C1" w:rsidRDefault="0094609C" w:rsidP="00C52F4A">
      <w:r>
        <w:t>— </w:t>
      </w:r>
      <w:r w:rsidR="00C52F4A" w:rsidRPr="006D6334">
        <w:t>Monsieur le docteur</w:t>
      </w:r>
      <w:r w:rsidR="00C474C1">
        <w:t xml:space="preserve">, </w:t>
      </w:r>
      <w:r w:rsidR="00C52F4A" w:rsidRPr="006D6334">
        <w:t>dit Jacques Vaillant</w:t>
      </w:r>
      <w:r w:rsidR="00C474C1">
        <w:t xml:space="preserve">, </w:t>
      </w:r>
      <w:r w:rsidR="00C52F4A" w:rsidRPr="006D6334">
        <w:t>j</w:t>
      </w:r>
      <w:r w:rsidR="00C474C1">
        <w:t>’</w:t>
      </w:r>
      <w:r w:rsidR="00C52F4A" w:rsidRPr="006D6334">
        <w:t>espère que vous voudrez bien rester près de nous au moins une semaine</w:t>
      </w:r>
      <w:r w:rsidR="00C474C1">
        <w:t>.</w:t>
      </w:r>
    </w:p>
    <w:p w14:paraId="6C083196" w14:textId="3E0BB6E8" w:rsidR="00C474C1" w:rsidRDefault="0094609C" w:rsidP="00C52F4A">
      <w:r>
        <w:t>— </w:t>
      </w:r>
      <w:r w:rsidR="00C52F4A" w:rsidRPr="006D6334">
        <w:t>Cela me serait infiniment agréable</w:t>
      </w:r>
      <w:r w:rsidR="00C474C1">
        <w:t xml:space="preserve">, </w:t>
      </w:r>
      <w:r w:rsidR="00C52F4A" w:rsidRPr="006D6334">
        <w:t>monsieur</w:t>
      </w:r>
      <w:r w:rsidR="00C474C1">
        <w:t xml:space="preserve"> ; </w:t>
      </w:r>
      <w:r w:rsidR="00C52F4A" w:rsidRPr="006D6334">
        <w:t>mais je ne</w:t>
      </w:r>
      <w:r w:rsidR="00C52F4A" w:rsidRPr="00605EB6">
        <w:t xml:space="preserve"> le puis</w:t>
      </w:r>
      <w:r w:rsidR="00C474C1">
        <w:t xml:space="preserve">. </w:t>
      </w:r>
      <w:r w:rsidR="00C52F4A" w:rsidRPr="00605EB6">
        <w:t>Ma présence ici n</w:t>
      </w:r>
      <w:r w:rsidR="00C474C1">
        <w:t>’</w:t>
      </w:r>
      <w:r w:rsidR="00C52F4A" w:rsidRPr="00605EB6">
        <w:t>est plus nécessaire</w:t>
      </w:r>
      <w:r w:rsidR="00C474C1">
        <w:t xml:space="preserve"> ; </w:t>
      </w:r>
      <w:r w:rsidR="00C52F4A" w:rsidRPr="00605EB6">
        <w:t>je pourrais partir dès ce soir</w:t>
      </w:r>
      <w:r w:rsidR="00C474C1">
        <w:t xml:space="preserve"> : </w:t>
      </w:r>
      <w:r w:rsidR="00C52F4A" w:rsidRPr="00605EB6">
        <w:t>cependant</w:t>
      </w:r>
      <w:r w:rsidR="00C474C1">
        <w:t xml:space="preserve">, </w:t>
      </w:r>
      <w:r w:rsidR="00C52F4A" w:rsidRPr="00605EB6">
        <w:t>je vous donnerai encore ma journée de demain tout entière</w:t>
      </w:r>
      <w:r w:rsidR="00C474C1">
        <w:t>.</w:t>
      </w:r>
    </w:p>
    <w:p w14:paraId="28944B7B" w14:textId="30E0BFC6" w:rsidR="00C474C1" w:rsidRDefault="0094609C" w:rsidP="00C52F4A">
      <w:r>
        <w:t>— </w:t>
      </w:r>
      <w:r w:rsidR="00C52F4A" w:rsidRPr="00605EB6">
        <w:t>Quoi</w:t>
      </w:r>
      <w:r w:rsidR="00C474C1">
        <w:t xml:space="preserve">, </w:t>
      </w:r>
      <w:r w:rsidR="00C52F4A" w:rsidRPr="00605EB6">
        <w:t>vous voulez nous quitter si vite</w:t>
      </w:r>
      <w:r w:rsidR="00C474C1">
        <w:t> ?</w:t>
      </w:r>
    </w:p>
    <w:p w14:paraId="665818B9" w14:textId="178042FE" w:rsidR="00C474C1" w:rsidRDefault="0094609C" w:rsidP="00C52F4A">
      <w:r>
        <w:lastRenderedPageBreak/>
        <w:t>— </w:t>
      </w:r>
      <w:r w:rsidR="00C52F4A" w:rsidRPr="00605EB6">
        <w:t>Il le faut</w:t>
      </w:r>
      <w:r w:rsidR="00C474C1">
        <w:t xml:space="preserve"> : </w:t>
      </w:r>
      <w:r w:rsidR="00C52F4A" w:rsidRPr="00605EB6">
        <w:t>mes travaux me réclament</w:t>
      </w:r>
      <w:r w:rsidR="00C474C1">
        <w:t xml:space="preserve">, </w:t>
      </w:r>
      <w:r w:rsidR="00C52F4A" w:rsidRPr="00605EB6">
        <w:t>et j</w:t>
      </w:r>
      <w:r w:rsidR="00C474C1">
        <w:t>’</w:t>
      </w:r>
      <w:r w:rsidR="00C52F4A" w:rsidRPr="00605EB6">
        <w:t>ai hâte de me retrouver à Chatou</w:t>
      </w:r>
      <w:r w:rsidR="00C474C1">
        <w:t xml:space="preserve">, </w:t>
      </w:r>
      <w:r w:rsidR="00C52F4A" w:rsidRPr="00605EB6">
        <w:t>où j</w:t>
      </w:r>
      <w:r w:rsidR="00C474C1">
        <w:t>’</w:t>
      </w:r>
      <w:r w:rsidR="00C52F4A" w:rsidRPr="00605EB6">
        <w:t>espère rester pendant quelques mois encore</w:t>
      </w:r>
      <w:r w:rsidR="00C474C1">
        <w:t>.</w:t>
      </w:r>
    </w:p>
    <w:p w14:paraId="4C24B5A9" w14:textId="68929991" w:rsidR="00C474C1" w:rsidRDefault="0094609C" w:rsidP="00C52F4A">
      <w:r>
        <w:t>— </w:t>
      </w:r>
      <w:r w:rsidR="00C52F4A" w:rsidRPr="00605EB6">
        <w:t>Pourtant</w:t>
      </w:r>
      <w:r w:rsidR="00C474C1">
        <w:t xml:space="preserve">, </w:t>
      </w:r>
      <w:r w:rsidR="00C52F4A" w:rsidRPr="00605EB6">
        <w:t>monsieur le docteur</w:t>
      </w:r>
      <w:r w:rsidR="00C474C1">
        <w:t xml:space="preserve">, </w:t>
      </w:r>
      <w:r w:rsidR="00C52F4A" w:rsidRPr="00605EB6">
        <w:t>il me semble que quelques jours de repos</w:t>
      </w:r>
      <w:r w:rsidR="00C474C1">
        <w:t>…</w:t>
      </w:r>
    </w:p>
    <w:p w14:paraId="0F4EEE65" w14:textId="17698B19" w:rsidR="00C474C1" w:rsidRDefault="0094609C" w:rsidP="00C52F4A">
      <w:r>
        <w:t>— </w:t>
      </w:r>
      <w:r w:rsidR="00C52F4A" w:rsidRPr="00605EB6">
        <w:t>Je n</w:t>
      </w:r>
      <w:r w:rsidR="00C474C1">
        <w:t>’</w:t>
      </w:r>
      <w:r w:rsidR="00C52F4A" w:rsidRPr="00605EB6">
        <w:t>ai pas encore le droit de me reposer</w:t>
      </w:r>
      <w:r w:rsidR="00C474C1">
        <w:t xml:space="preserve">, </w:t>
      </w:r>
      <w:r w:rsidR="00C52F4A" w:rsidRPr="00605EB6">
        <w:t xml:space="preserve">répondit </w:t>
      </w:r>
      <w:r w:rsidR="00C474C1">
        <w:t>M. </w:t>
      </w:r>
      <w:r w:rsidR="00C52F4A" w:rsidRPr="00605EB6">
        <w:t>Legendre en souriant</w:t>
      </w:r>
      <w:r w:rsidR="00C474C1">
        <w:t>.</w:t>
      </w:r>
    </w:p>
    <w:p w14:paraId="07D848DC" w14:textId="3759E910" w:rsidR="00C52F4A" w:rsidRPr="00605EB6" w:rsidRDefault="00C52F4A" w:rsidP="00C474C1">
      <w:pPr>
        <w:pStyle w:val="Titre2"/>
      </w:pPr>
      <w:bookmarkStart w:id="106" w:name="_Toc197617951"/>
      <w:r w:rsidRPr="00605EB6">
        <w:lastRenderedPageBreak/>
        <w:t>XXVIII</w:t>
      </w:r>
      <w:r w:rsidRPr="00605EB6">
        <w:br/>
      </w:r>
      <w:r w:rsidRPr="00605EB6">
        <w:br/>
        <w:t>BELLE MATINÉE</w:t>
      </w:r>
      <w:bookmarkEnd w:id="106"/>
    </w:p>
    <w:p w14:paraId="6DCFAB04" w14:textId="77777777" w:rsidR="00C474C1" w:rsidRDefault="00C52F4A" w:rsidP="00C52F4A">
      <w:r w:rsidRPr="00605EB6">
        <w:t>Le docteur Legendre avait quitté Mareille</w:t>
      </w:r>
      <w:r w:rsidR="00C474C1">
        <w:t xml:space="preserve">, </w:t>
      </w:r>
      <w:r w:rsidRPr="00605EB6">
        <w:t>laissant la joie</w:t>
      </w:r>
      <w:r w:rsidR="00C474C1">
        <w:t xml:space="preserve">, </w:t>
      </w:r>
      <w:r w:rsidRPr="00605EB6">
        <w:t>le bonheur</w:t>
      </w:r>
      <w:r w:rsidR="00C474C1">
        <w:t xml:space="preserve">, </w:t>
      </w:r>
      <w:r w:rsidRPr="00605EB6">
        <w:t>dans la maison de l</w:t>
      </w:r>
      <w:r w:rsidR="00C474C1">
        <w:t>’</w:t>
      </w:r>
      <w:r w:rsidRPr="00605EB6">
        <w:t>ancien capitaine de dragons</w:t>
      </w:r>
      <w:r w:rsidR="00C474C1">
        <w:t>.</w:t>
      </w:r>
    </w:p>
    <w:p w14:paraId="10302CC4" w14:textId="728D92D9" w:rsidR="00C474C1" w:rsidRDefault="00C52F4A" w:rsidP="00C52F4A">
      <w:r w:rsidRPr="00605EB6">
        <w:t>Comme l</w:t>
      </w:r>
      <w:r w:rsidR="00C474C1">
        <w:t>’</w:t>
      </w:r>
      <w:r w:rsidRPr="00605EB6">
        <w:t>avait prévu l</w:t>
      </w:r>
      <w:r w:rsidR="00C474C1">
        <w:t>’</w:t>
      </w:r>
      <w:r w:rsidRPr="00605EB6">
        <w:t>excellent docteur</w:t>
      </w:r>
      <w:r w:rsidR="00C474C1">
        <w:t xml:space="preserve">, </w:t>
      </w:r>
      <w:r w:rsidRPr="00605EB6">
        <w:t>l</w:t>
      </w:r>
      <w:r w:rsidR="00C474C1">
        <w:t>’</w:t>
      </w:r>
      <w:r w:rsidRPr="00605EB6">
        <w:t>épreuve à laquelle Jeanne venait d</w:t>
      </w:r>
      <w:r w:rsidR="00C474C1">
        <w:t>’</w:t>
      </w:r>
      <w:r w:rsidRPr="00605EB6">
        <w:t>être soumise avait été décisive</w:t>
      </w:r>
      <w:r w:rsidR="00C474C1">
        <w:t xml:space="preserve">. </w:t>
      </w:r>
      <w:r w:rsidRPr="00605EB6">
        <w:t>Maintenant</w:t>
      </w:r>
      <w:r w:rsidR="00C474C1">
        <w:t>, – M. </w:t>
      </w:r>
      <w:r w:rsidRPr="00605EB6">
        <w:t>Legendre l</w:t>
      </w:r>
      <w:r w:rsidR="00C474C1">
        <w:t>’</w:t>
      </w:r>
      <w:r w:rsidRPr="00605EB6">
        <w:t>avait déclaré</w:t>
      </w:r>
      <w:r w:rsidR="00C474C1">
        <w:t xml:space="preserve">, – </w:t>
      </w:r>
      <w:r w:rsidRPr="00605EB6">
        <w:t>le père de la jeune fille</w:t>
      </w:r>
      <w:r w:rsidR="00C474C1">
        <w:t xml:space="preserve">, </w:t>
      </w:r>
      <w:r w:rsidRPr="00605EB6">
        <w:t>son fiancé</w:t>
      </w:r>
      <w:r w:rsidR="00C474C1">
        <w:t xml:space="preserve">, </w:t>
      </w:r>
      <w:r w:rsidRPr="00605EB6">
        <w:t>ses amis</w:t>
      </w:r>
      <w:r w:rsidR="00C474C1">
        <w:t xml:space="preserve">, </w:t>
      </w:r>
      <w:r w:rsidRPr="00605EB6">
        <w:t>tous ceux qui s</w:t>
      </w:r>
      <w:r w:rsidR="00C474C1">
        <w:t>’</w:t>
      </w:r>
      <w:r w:rsidRPr="00605EB6">
        <w:t>intéressaient à elle et l</w:t>
      </w:r>
      <w:r w:rsidR="00C474C1">
        <w:t>’</w:t>
      </w:r>
      <w:r w:rsidRPr="00605EB6">
        <w:t>aimaient</w:t>
      </w:r>
      <w:r w:rsidR="00C474C1">
        <w:t xml:space="preserve">, </w:t>
      </w:r>
      <w:r w:rsidRPr="00605EB6">
        <w:t>n</w:t>
      </w:r>
      <w:r w:rsidR="00C474C1">
        <w:t>’</w:t>
      </w:r>
      <w:r w:rsidRPr="00605EB6">
        <w:t>avaient plus rien à redouter</w:t>
      </w:r>
      <w:r w:rsidR="00C474C1">
        <w:t>.</w:t>
      </w:r>
    </w:p>
    <w:p w14:paraId="54E53E4D" w14:textId="77777777" w:rsidR="00C474C1" w:rsidRDefault="00C52F4A" w:rsidP="00C52F4A">
      <w:r w:rsidRPr="00605EB6">
        <w:t>Jeanne ignorait ce qui s</w:t>
      </w:r>
      <w:r w:rsidR="00C474C1">
        <w:t>’</w:t>
      </w:r>
      <w:r w:rsidRPr="00605EB6">
        <w:t>était passé à Mareille pendant les longs mois de sa maladie</w:t>
      </w:r>
      <w:r w:rsidR="00C474C1">
        <w:t xml:space="preserve">, </w:t>
      </w:r>
      <w:r w:rsidRPr="00605EB6">
        <w:t>de même que les graves événements accomplis en France</w:t>
      </w:r>
      <w:r w:rsidR="00C474C1">
        <w:t xml:space="preserve"> ; </w:t>
      </w:r>
      <w:r w:rsidRPr="00605EB6">
        <w:t>mais on lui avait promis un récit qui devait avoir pour elle le plus grand intérêt</w:t>
      </w:r>
      <w:r w:rsidR="00C474C1">
        <w:t>.</w:t>
      </w:r>
    </w:p>
    <w:p w14:paraId="3BEAB1CF" w14:textId="77777777" w:rsidR="00C474C1" w:rsidRDefault="00C52F4A" w:rsidP="00C52F4A">
      <w:r w:rsidRPr="00605EB6">
        <w:t>Oh</w:t>
      </w:r>
      <w:r w:rsidR="00C474C1">
        <w:t xml:space="preserve"> ! </w:t>
      </w:r>
      <w:r w:rsidRPr="00605EB6">
        <w:t>comme elle était impatiente de savoir</w:t>
      </w:r>
      <w:r w:rsidR="00C474C1">
        <w:t> !</w:t>
      </w:r>
    </w:p>
    <w:p w14:paraId="5E09F648" w14:textId="77777777" w:rsidR="00C474C1" w:rsidRDefault="00C52F4A" w:rsidP="00C52F4A">
      <w:r w:rsidRPr="00605EB6">
        <w:t>Huit heures du matin venaient de sonner</w:t>
      </w:r>
      <w:r w:rsidR="00C474C1">
        <w:t xml:space="preserve">. </w:t>
      </w:r>
      <w:r w:rsidRPr="00605EB6">
        <w:t>Jeanne achevait de s</w:t>
      </w:r>
      <w:r w:rsidR="00C474C1">
        <w:t>’</w:t>
      </w:r>
      <w:r w:rsidRPr="00605EB6">
        <w:t>habiller</w:t>
      </w:r>
      <w:r w:rsidR="00C474C1">
        <w:t xml:space="preserve"> ; </w:t>
      </w:r>
      <w:r w:rsidRPr="00605EB6">
        <w:t>elle allait descendre</w:t>
      </w:r>
      <w:r w:rsidR="00C474C1">
        <w:t xml:space="preserve">. </w:t>
      </w:r>
      <w:r w:rsidRPr="00605EB6">
        <w:t>Son père et son fiancé l</w:t>
      </w:r>
      <w:r w:rsidR="00C474C1">
        <w:t>’</w:t>
      </w:r>
      <w:r w:rsidRPr="00605EB6">
        <w:t>attendaient dans la salle à manger</w:t>
      </w:r>
      <w:r w:rsidR="00C474C1">
        <w:t xml:space="preserve">. </w:t>
      </w:r>
      <w:r w:rsidRPr="00605EB6">
        <w:t>Gertrude était prête à verser le chocolat fumant dans les vases de porcelaine d</w:t>
      </w:r>
      <w:r w:rsidR="00C474C1">
        <w:t>’</w:t>
      </w:r>
      <w:r w:rsidRPr="00605EB6">
        <w:t>une blancheur éclatante</w:t>
      </w:r>
      <w:r w:rsidR="00C474C1">
        <w:t>.</w:t>
      </w:r>
    </w:p>
    <w:p w14:paraId="3467ABE4" w14:textId="77777777" w:rsidR="00C474C1" w:rsidRDefault="00C52F4A" w:rsidP="00C52F4A">
      <w:r w:rsidRPr="00605EB6">
        <w:t>Le vieux capitaine et le jeune officier ménageaient une surprise à leur chère Jeanne</w:t>
      </w:r>
      <w:r w:rsidR="00C474C1">
        <w:t>.</w:t>
      </w:r>
    </w:p>
    <w:p w14:paraId="3566979C" w14:textId="77777777" w:rsidR="00C474C1" w:rsidRDefault="00C52F4A" w:rsidP="00C52F4A">
      <w:r w:rsidRPr="00605EB6">
        <w:t>Jacques Grandin avait remplacé l</w:t>
      </w:r>
      <w:r w:rsidR="00C474C1">
        <w:t>’</w:t>
      </w:r>
      <w:r w:rsidRPr="00605EB6">
        <w:t>uniforme de dragon</w:t>
      </w:r>
      <w:r w:rsidR="00C474C1">
        <w:t xml:space="preserve">, </w:t>
      </w:r>
      <w:r w:rsidRPr="00605EB6">
        <w:t>qu</w:t>
      </w:r>
      <w:r w:rsidR="00C474C1">
        <w:t>’</w:t>
      </w:r>
      <w:r w:rsidRPr="00605EB6">
        <w:t>il avait constamment porté les jours précédents</w:t>
      </w:r>
      <w:r w:rsidR="00C474C1">
        <w:t xml:space="preserve">, </w:t>
      </w:r>
      <w:r w:rsidRPr="00605EB6">
        <w:t>par son brillant uniforme de lieutenant de hussards</w:t>
      </w:r>
      <w:r w:rsidR="00C474C1">
        <w:t xml:space="preserve"> : </w:t>
      </w:r>
      <w:r w:rsidRPr="00605EB6">
        <w:t>La croix des braves</w:t>
      </w:r>
      <w:r w:rsidR="00C474C1">
        <w:t xml:space="preserve">, </w:t>
      </w:r>
      <w:r w:rsidRPr="00605EB6">
        <w:t>cette croix qu</w:t>
      </w:r>
      <w:r w:rsidR="00C474C1">
        <w:t>’</w:t>
      </w:r>
      <w:r w:rsidRPr="00605EB6">
        <w:t>il avait si bien gagnée sur les champs de bataille</w:t>
      </w:r>
      <w:r w:rsidR="00C474C1">
        <w:t xml:space="preserve">, </w:t>
      </w:r>
      <w:r w:rsidRPr="00605EB6">
        <w:t>brillait sur sa poitrine</w:t>
      </w:r>
      <w:r w:rsidR="00C474C1">
        <w:t>.</w:t>
      </w:r>
    </w:p>
    <w:p w14:paraId="2B351C8A" w14:textId="77777777" w:rsidR="00C474C1" w:rsidRDefault="00C52F4A" w:rsidP="00C52F4A">
      <w:r w:rsidRPr="00B47EAA">
        <w:lastRenderedPageBreak/>
        <w:t>Enfin Jeanne parut</w:t>
      </w:r>
      <w:r w:rsidR="00C474C1">
        <w:t xml:space="preserve">. </w:t>
      </w:r>
      <w:r w:rsidRPr="00B47EAA">
        <w:t>Elle fit quelques pas en avant vers le vieillard pour lui présenter son front</w:t>
      </w:r>
      <w:r w:rsidR="00C474C1">
        <w:t xml:space="preserve">, </w:t>
      </w:r>
      <w:r w:rsidRPr="00B47EAA">
        <w:t>puis s</w:t>
      </w:r>
      <w:r w:rsidR="00C474C1">
        <w:t>’</w:t>
      </w:r>
      <w:r w:rsidRPr="00B47EAA">
        <w:t>arrêta brusquement</w:t>
      </w:r>
      <w:r w:rsidR="00C474C1">
        <w:t xml:space="preserve">, </w:t>
      </w:r>
      <w:r w:rsidRPr="00B47EAA">
        <w:t>interdite</w:t>
      </w:r>
      <w:r w:rsidR="00C474C1">
        <w:t xml:space="preserve">, </w:t>
      </w:r>
      <w:r w:rsidRPr="00B47EAA">
        <w:t>ses grands yeux étonnés fixés sur le hussard</w:t>
      </w:r>
      <w:r w:rsidR="00C474C1">
        <w:t>.</w:t>
      </w:r>
    </w:p>
    <w:p w14:paraId="75FFF22E" w14:textId="67EE79CB" w:rsidR="00C474C1" w:rsidRDefault="0094609C" w:rsidP="00C52F4A">
      <w:r>
        <w:t>— </w:t>
      </w:r>
      <w:r w:rsidR="00C52F4A" w:rsidRPr="00605EB6">
        <w:t>Eh bien</w:t>
      </w:r>
      <w:r w:rsidR="00C474C1">
        <w:t xml:space="preserve"> ! </w:t>
      </w:r>
      <w:r w:rsidR="00C52F4A" w:rsidRPr="00605EB6">
        <w:t>chère mignonne</w:t>
      </w:r>
      <w:r w:rsidR="00C474C1">
        <w:t xml:space="preserve">, </w:t>
      </w:r>
      <w:r w:rsidR="00C52F4A" w:rsidRPr="00605EB6">
        <w:t>dit en souriant le vieux capitaine</w:t>
      </w:r>
      <w:r w:rsidR="00C474C1">
        <w:t xml:space="preserve">, </w:t>
      </w:r>
      <w:r w:rsidR="00C52F4A" w:rsidRPr="00605EB6">
        <w:t>est-ce que tu ne le reconnais pas</w:t>
      </w:r>
      <w:r w:rsidR="00C474C1">
        <w:t> ?</w:t>
      </w:r>
    </w:p>
    <w:p w14:paraId="0C0C5959" w14:textId="5B1ACB14" w:rsidR="00C474C1" w:rsidRDefault="0094609C" w:rsidP="00C52F4A">
      <w:r>
        <w:t>— </w:t>
      </w:r>
      <w:r w:rsidR="00C52F4A" w:rsidRPr="00605EB6">
        <w:t>Mais</w:t>
      </w:r>
      <w:r w:rsidR="00C474C1">
        <w:t xml:space="preserve">… </w:t>
      </w:r>
      <w:r w:rsidR="00C52F4A" w:rsidRPr="00605EB6">
        <w:t>mais</w:t>
      </w:r>
      <w:r w:rsidR="00C474C1">
        <w:t xml:space="preserve">…, </w:t>
      </w:r>
      <w:r w:rsidR="00C52F4A" w:rsidRPr="00605EB6">
        <w:t>balbutia la jeune fille</w:t>
      </w:r>
      <w:r w:rsidR="00C474C1">
        <w:t>.</w:t>
      </w:r>
    </w:p>
    <w:p w14:paraId="4CC26CD6" w14:textId="122450A0" w:rsidR="00C474C1" w:rsidRDefault="0094609C" w:rsidP="00C52F4A">
      <w:r>
        <w:t>— </w:t>
      </w:r>
      <w:r w:rsidR="00C52F4A" w:rsidRPr="00605EB6">
        <w:t>Chère Jeanne</w:t>
      </w:r>
      <w:r w:rsidR="00C474C1">
        <w:t xml:space="preserve">, </w:t>
      </w:r>
      <w:r w:rsidR="00C52F4A" w:rsidRPr="00605EB6">
        <w:t>dit le jeune officier d</w:t>
      </w:r>
      <w:r w:rsidR="00C474C1">
        <w:t>’</w:t>
      </w:r>
      <w:r w:rsidR="00C52F4A" w:rsidRPr="00605EB6">
        <w:t>une voix émue</w:t>
      </w:r>
      <w:r w:rsidR="00C474C1">
        <w:t xml:space="preserve">, </w:t>
      </w:r>
      <w:r w:rsidR="00C52F4A" w:rsidRPr="00605EB6">
        <w:t>aujourd</w:t>
      </w:r>
      <w:r w:rsidR="00C474C1">
        <w:t>’</w:t>
      </w:r>
      <w:r w:rsidR="00C52F4A" w:rsidRPr="00605EB6">
        <w:t>hui</w:t>
      </w:r>
      <w:r w:rsidR="00C474C1">
        <w:t xml:space="preserve">, </w:t>
      </w:r>
      <w:r w:rsidR="00C52F4A" w:rsidRPr="00605EB6">
        <w:t>sous l</w:t>
      </w:r>
      <w:r w:rsidR="00C474C1">
        <w:t>’</w:t>
      </w:r>
      <w:r w:rsidR="00C52F4A" w:rsidRPr="00605EB6">
        <w:t>habit de hussard</w:t>
      </w:r>
      <w:r w:rsidR="00C474C1">
        <w:t xml:space="preserve">, </w:t>
      </w:r>
      <w:r w:rsidR="00C52F4A" w:rsidRPr="00605EB6">
        <w:t>comme hier sous celui de dragon</w:t>
      </w:r>
      <w:r w:rsidR="00C474C1">
        <w:t xml:space="preserve">, </w:t>
      </w:r>
      <w:r w:rsidR="00C52F4A" w:rsidRPr="00605EB6">
        <w:t>comme autrefois sous la blouse de paysan</w:t>
      </w:r>
      <w:r w:rsidR="00C474C1">
        <w:t xml:space="preserve">, </w:t>
      </w:r>
      <w:r w:rsidR="00C52F4A" w:rsidRPr="00605EB6">
        <w:t>je reste le même</w:t>
      </w:r>
      <w:r w:rsidR="00C474C1">
        <w:t xml:space="preserve"> ; </w:t>
      </w:r>
      <w:r w:rsidR="00C52F4A" w:rsidRPr="00605EB6">
        <w:t>mon cœur n</w:t>
      </w:r>
      <w:r w:rsidR="00C474C1">
        <w:t>’</w:t>
      </w:r>
      <w:r w:rsidR="00C52F4A" w:rsidRPr="00605EB6">
        <w:t>a point changé</w:t>
      </w:r>
      <w:r w:rsidR="00C474C1">
        <w:t xml:space="preserve"> ; </w:t>
      </w:r>
      <w:r w:rsidR="00C52F4A" w:rsidRPr="00605EB6">
        <w:t>il vous appartient pour toujours</w:t>
      </w:r>
      <w:r w:rsidR="00C474C1">
        <w:t xml:space="preserve">, </w:t>
      </w:r>
      <w:r w:rsidR="00C52F4A" w:rsidRPr="00605EB6">
        <w:t>ma bien-aimée Jeanne</w:t>
      </w:r>
      <w:r w:rsidR="00C474C1">
        <w:t xml:space="preserve">, </w:t>
      </w:r>
      <w:r w:rsidR="00C52F4A" w:rsidRPr="00605EB6">
        <w:t>et il ne bat que pour vous</w:t>
      </w:r>
      <w:r w:rsidR="00C474C1">
        <w:t>.</w:t>
      </w:r>
    </w:p>
    <w:p w14:paraId="05D0A6CA" w14:textId="28DC95EB" w:rsidR="00C474C1" w:rsidRDefault="0094609C" w:rsidP="00C52F4A">
      <w:r>
        <w:t>— </w:t>
      </w:r>
      <w:r w:rsidR="00C52F4A" w:rsidRPr="00605EB6">
        <w:t>Oh</w:t>
      </w:r>
      <w:r w:rsidR="00C474C1">
        <w:t xml:space="preserve"> ! </w:t>
      </w:r>
      <w:r w:rsidR="00C52F4A" w:rsidRPr="00605EB6">
        <w:t>Jacques</w:t>
      </w:r>
      <w:r w:rsidR="00C474C1">
        <w:t xml:space="preserve">, </w:t>
      </w:r>
      <w:r w:rsidR="00C52F4A" w:rsidRPr="00605EB6">
        <w:t>Jacques</w:t>
      </w:r>
      <w:r w:rsidR="00C474C1">
        <w:t xml:space="preserve"> ! </w:t>
      </w:r>
      <w:r w:rsidR="00C52F4A" w:rsidRPr="00605EB6">
        <w:t>fit-elle toute frémissante</w:t>
      </w:r>
      <w:r w:rsidR="00C474C1">
        <w:t>.</w:t>
      </w:r>
    </w:p>
    <w:p w14:paraId="516A270A" w14:textId="35381656" w:rsidR="00C474C1" w:rsidRDefault="0094609C" w:rsidP="00C52F4A">
      <w:r>
        <w:t>— </w:t>
      </w:r>
      <w:r w:rsidR="00C52F4A" w:rsidRPr="00605EB6">
        <w:t>C</w:t>
      </w:r>
      <w:r w:rsidR="00C474C1">
        <w:t>’</w:t>
      </w:r>
      <w:r w:rsidR="00C52F4A" w:rsidRPr="00605EB6">
        <w:t>est moi</w:t>
      </w:r>
      <w:r w:rsidR="00C474C1">
        <w:t xml:space="preserve">, </w:t>
      </w:r>
      <w:r w:rsidR="00C52F4A" w:rsidRPr="00605EB6">
        <w:t>Jeanne</w:t>
      </w:r>
      <w:r w:rsidR="00C474C1">
        <w:t xml:space="preserve">, </w:t>
      </w:r>
      <w:r w:rsidR="00C52F4A" w:rsidRPr="00605EB6">
        <w:t>reprit le vieillard</w:t>
      </w:r>
      <w:r w:rsidR="00C474C1">
        <w:t xml:space="preserve">, </w:t>
      </w:r>
      <w:r w:rsidR="00C52F4A" w:rsidRPr="00605EB6">
        <w:t>c</w:t>
      </w:r>
      <w:r w:rsidR="00C474C1">
        <w:t>’</w:t>
      </w:r>
      <w:r w:rsidR="00C52F4A" w:rsidRPr="00605EB6">
        <w:t>est moi qui ai voulu que Jacques reprît aujourd</w:t>
      </w:r>
      <w:r w:rsidR="00C474C1">
        <w:t>’</w:t>
      </w:r>
      <w:r w:rsidR="00C52F4A" w:rsidRPr="00605EB6">
        <w:t>hui son uniforme de hussard</w:t>
      </w:r>
      <w:r w:rsidR="00C474C1">
        <w:t xml:space="preserve"> ; </w:t>
      </w:r>
      <w:r w:rsidR="00C52F4A" w:rsidRPr="00605EB6">
        <w:t>n</w:t>
      </w:r>
      <w:r w:rsidR="00C474C1">
        <w:t>’</w:t>
      </w:r>
      <w:r w:rsidR="00C52F4A" w:rsidRPr="00605EB6">
        <w:t>est-ce pas pour toi une surprise</w:t>
      </w:r>
      <w:r w:rsidR="00C474C1">
        <w:t> ?</w:t>
      </w:r>
    </w:p>
    <w:p w14:paraId="760D97D9" w14:textId="61517FB4" w:rsidR="00C474C1" w:rsidRDefault="0094609C" w:rsidP="00C52F4A">
      <w:r>
        <w:t>— </w:t>
      </w:r>
      <w:r w:rsidR="00C52F4A" w:rsidRPr="00605EB6">
        <w:t>Une grande surprise</w:t>
      </w:r>
      <w:r w:rsidR="00C474C1">
        <w:t xml:space="preserve">, </w:t>
      </w:r>
      <w:r w:rsidR="00C52F4A" w:rsidRPr="00605EB6">
        <w:t>mon père</w:t>
      </w:r>
      <w:r w:rsidR="00C474C1">
        <w:t>.</w:t>
      </w:r>
    </w:p>
    <w:p w14:paraId="1DCF92C7" w14:textId="398D455A" w:rsidR="00C474C1" w:rsidRDefault="0094609C" w:rsidP="00C52F4A">
      <w:r>
        <w:t>— </w:t>
      </w:r>
      <w:r w:rsidR="00C52F4A" w:rsidRPr="00605EB6">
        <w:t>Et agréable</w:t>
      </w:r>
      <w:r w:rsidR="00C474C1">
        <w:t xml:space="preserve">, </w:t>
      </w:r>
      <w:r w:rsidR="00C52F4A" w:rsidRPr="00605EB6">
        <w:t>n</w:t>
      </w:r>
      <w:r w:rsidR="00C474C1">
        <w:t>’</w:t>
      </w:r>
      <w:r w:rsidR="00C52F4A" w:rsidRPr="00605EB6">
        <w:t>est-ce pas</w:t>
      </w:r>
      <w:r w:rsidR="00C474C1">
        <w:t xml:space="preserve"> ? </w:t>
      </w:r>
      <w:r w:rsidR="00C52F4A" w:rsidRPr="00605EB6">
        <w:t>Ah</w:t>
      </w:r>
      <w:r w:rsidR="00C474C1">
        <w:t xml:space="preserve"> ! </w:t>
      </w:r>
      <w:r w:rsidR="00C52F4A" w:rsidRPr="00605EB6">
        <w:t>Jacques a fait son devoir</w:t>
      </w:r>
      <w:r w:rsidR="00C474C1">
        <w:t xml:space="preserve"> ; </w:t>
      </w:r>
      <w:r w:rsidR="00C52F4A" w:rsidRPr="00605EB6">
        <w:t>il s</w:t>
      </w:r>
      <w:r w:rsidR="00C474C1">
        <w:t>’</w:t>
      </w:r>
      <w:r w:rsidR="00C52F4A" w:rsidRPr="00605EB6">
        <w:t>est bien conduit</w:t>
      </w:r>
      <w:r w:rsidR="00C474C1">
        <w:t xml:space="preserve">… </w:t>
      </w:r>
      <w:r w:rsidR="00C52F4A" w:rsidRPr="00605EB6">
        <w:t>Te rappelles-tu</w:t>
      </w:r>
      <w:r w:rsidR="00C474C1">
        <w:t xml:space="preserve">, </w:t>
      </w:r>
      <w:r w:rsidR="00C52F4A" w:rsidRPr="00605EB6">
        <w:t>Jeanne</w:t>
      </w:r>
      <w:r w:rsidR="00C474C1">
        <w:t xml:space="preserve">, </w:t>
      </w:r>
      <w:r w:rsidR="00C52F4A" w:rsidRPr="00605EB6">
        <w:t>ce que nous disions autrefois en parlant de Jacques</w:t>
      </w:r>
      <w:r w:rsidR="00C474C1">
        <w:t xml:space="preserve">, </w:t>
      </w:r>
      <w:r w:rsidR="00C52F4A" w:rsidRPr="00605EB6">
        <w:t>chaque fois que nous recevions une lettre de lui</w:t>
      </w:r>
      <w:r w:rsidR="00C474C1">
        <w:t xml:space="preserve"> ? </w:t>
      </w:r>
      <w:r w:rsidR="00C52F4A" w:rsidRPr="00605EB6">
        <w:t>Jacques fera son chemin</w:t>
      </w:r>
      <w:r w:rsidR="00C474C1">
        <w:t xml:space="preserve">, </w:t>
      </w:r>
      <w:r w:rsidR="00C52F4A" w:rsidRPr="00605EB6">
        <w:t>te disais-je</w:t>
      </w:r>
      <w:r w:rsidR="00C474C1">
        <w:t xml:space="preserve"> ; </w:t>
      </w:r>
      <w:r w:rsidR="00C52F4A" w:rsidRPr="00605EB6">
        <w:t>il est capable de revenir à Mareille avec le grade d</w:t>
      </w:r>
      <w:r w:rsidR="00C474C1">
        <w:t>’</w:t>
      </w:r>
      <w:r w:rsidR="00C52F4A" w:rsidRPr="00605EB6">
        <w:t>officier</w:t>
      </w:r>
      <w:r w:rsidR="00C474C1">
        <w:t xml:space="preserve">. </w:t>
      </w:r>
      <w:r w:rsidR="00C52F4A" w:rsidRPr="00605EB6">
        <w:t>Et toi</w:t>
      </w:r>
      <w:r w:rsidR="00C474C1">
        <w:t xml:space="preserve">, </w:t>
      </w:r>
      <w:r w:rsidR="00C52F4A" w:rsidRPr="00605EB6">
        <w:t>Jeanne</w:t>
      </w:r>
      <w:r w:rsidR="00C474C1">
        <w:t xml:space="preserve">, </w:t>
      </w:r>
      <w:r w:rsidR="00C52F4A" w:rsidRPr="00605EB6">
        <w:t>tu ajoutais en riant</w:t>
      </w:r>
      <w:r w:rsidR="00C474C1">
        <w:t xml:space="preserve">, </w:t>
      </w:r>
      <w:r w:rsidR="00C52F4A" w:rsidRPr="00605EB6">
        <w:t>un peu moqueuse</w:t>
      </w:r>
      <w:r w:rsidR="00C474C1">
        <w:t xml:space="preserve"> : </w:t>
      </w:r>
      <w:r w:rsidR="00C52F4A" w:rsidRPr="00605EB6">
        <w:t>Et avec la croix d</w:t>
      </w:r>
      <w:r w:rsidR="00C474C1">
        <w:t>’</w:t>
      </w:r>
      <w:r w:rsidR="00C52F4A" w:rsidRPr="00605EB6">
        <w:t>honneur</w:t>
      </w:r>
      <w:r w:rsidR="00C474C1">
        <w:t> !</w:t>
      </w:r>
    </w:p>
    <w:p w14:paraId="61A7D880" w14:textId="530AE7AC" w:rsidR="00C474C1" w:rsidRDefault="0094609C" w:rsidP="00C52F4A">
      <w:r>
        <w:t>— </w:t>
      </w:r>
      <w:r w:rsidR="00C52F4A" w:rsidRPr="00605EB6">
        <w:t>Oui</w:t>
      </w:r>
      <w:r w:rsidR="00C474C1">
        <w:t xml:space="preserve">, </w:t>
      </w:r>
      <w:r w:rsidR="00C52F4A" w:rsidRPr="00605EB6">
        <w:t>mon père</w:t>
      </w:r>
      <w:r w:rsidR="00C474C1">
        <w:t xml:space="preserve">, </w:t>
      </w:r>
      <w:r w:rsidR="00C52F4A" w:rsidRPr="00605EB6">
        <w:t>je me souviens</w:t>
      </w:r>
      <w:r w:rsidR="00C474C1">
        <w:t>.</w:t>
      </w:r>
    </w:p>
    <w:p w14:paraId="7B6E9EC0" w14:textId="50DE5414" w:rsidR="00C474C1" w:rsidRDefault="0094609C" w:rsidP="00C52F4A">
      <w:r>
        <w:t>— </w:t>
      </w:r>
      <w:r w:rsidR="00C52F4A" w:rsidRPr="00605EB6">
        <w:t>Alors</w:t>
      </w:r>
      <w:r w:rsidR="00C474C1">
        <w:t xml:space="preserve">, </w:t>
      </w:r>
      <w:r w:rsidR="00C52F4A" w:rsidRPr="00605EB6">
        <w:t>Jeanne</w:t>
      </w:r>
      <w:r w:rsidR="00C474C1">
        <w:t xml:space="preserve">, </w:t>
      </w:r>
      <w:r w:rsidR="00C52F4A" w:rsidRPr="00605EB6">
        <w:t>nous ne pensions point que nous aurions la guerre</w:t>
      </w:r>
      <w:r w:rsidR="00C474C1">
        <w:t xml:space="preserve">. </w:t>
      </w:r>
      <w:r w:rsidR="00C52F4A" w:rsidRPr="00605EB6">
        <w:t>Elle est venue</w:t>
      </w:r>
      <w:r w:rsidR="00C474C1">
        <w:t xml:space="preserve"> ; </w:t>
      </w:r>
      <w:r w:rsidR="00C52F4A" w:rsidRPr="00605EB6">
        <w:t>les malheurs se sont accumulés sur la France</w:t>
      </w:r>
      <w:r w:rsidR="00C474C1">
        <w:t xml:space="preserve">. </w:t>
      </w:r>
      <w:r w:rsidR="00C52F4A" w:rsidRPr="00605EB6">
        <w:t>Jacques a été du nombre des braves qui ont combattu jusqu</w:t>
      </w:r>
      <w:r w:rsidR="00C474C1">
        <w:t>’</w:t>
      </w:r>
      <w:r w:rsidR="00C52F4A" w:rsidRPr="00605EB6">
        <w:t xml:space="preserve">à la fin pour la défense du territoire et </w:t>
      </w:r>
      <w:r w:rsidR="00C52F4A" w:rsidRPr="00605EB6">
        <w:lastRenderedPageBreak/>
        <w:t>l</w:t>
      </w:r>
      <w:r w:rsidR="00C474C1">
        <w:t>’</w:t>
      </w:r>
      <w:r w:rsidR="00C52F4A" w:rsidRPr="00605EB6">
        <w:t>honneur de la patrie</w:t>
      </w:r>
      <w:r w:rsidR="00C474C1">
        <w:t xml:space="preserve">. </w:t>
      </w:r>
      <w:r w:rsidR="00C52F4A" w:rsidRPr="00605EB6">
        <w:t>Sachant qu</w:t>
      </w:r>
      <w:r w:rsidR="00C474C1">
        <w:t>’</w:t>
      </w:r>
      <w:r w:rsidR="00C52F4A" w:rsidRPr="00605EB6">
        <w:t>il n</w:t>
      </w:r>
      <w:r w:rsidR="00C474C1">
        <w:t>’</w:t>
      </w:r>
      <w:r w:rsidR="00C52F4A" w:rsidRPr="00605EB6">
        <w:t>avait fait que son devoir de soldat</w:t>
      </w:r>
      <w:r w:rsidR="00C474C1">
        <w:t xml:space="preserve">, </w:t>
      </w:r>
      <w:r w:rsidR="00C52F4A" w:rsidRPr="00605EB6">
        <w:t>il ne demandait aucune récompense</w:t>
      </w:r>
      <w:r w:rsidR="00C474C1">
        <w:t xml:space="preserve"> ; </w:t>
      </w:r>
      <w:r w:rsidR="00C52F4A" w:rsidRPr="00605EB6">
        <w:t>mais sa bravoure appela l</w:t>
      </w:r>
      <w:r w:rsidR="00C474C1">
        <w:t>’</w:t>
      </w:r>
      <w:r w:rsidR="00C52F4A" w:rsidRPr="00605EB6">
        <w:t>attention sur lui</w:t>
      </w:r>
      <w:r w:rsidR="00C474C1">
        <w:t xml:space="preserve">. </w:t>
      </w:r>
      <w:r w:rsidR="00C52F4A" w:rsidRPr="00605EB6">
        <w:t>On le nomma sous-lieutenant de hussards</w:t>
      </w:r>
      <w:r w:rsidR="00C474C1">
        <w:t xml:space="preserve">, </w:t>
      </w:r>
      <w:r w:rsidR="00C52F4A" w:rsidRPr="00605EB6">
        <w:t>puis lieutenant</w:t>
      </w:r>
      <w:r w:rsidR="00C474C1">
        <w:t xml:space="preserve">, </w:t>
      </w:r>
      <w:r w:rsidR="00C52F4A" w:rsidRPr="00605EB6">
        <w:t>et sur sa noble poitrine on attacha cette croix sur laquelle est écrit</w:t>
      </w:r>
      <w:r w:rsidR="00C474C1">
        <w:t xml:space="preserve"> : </w:t>
      </w:r>
      <w:r w:rsidR="00C52F4A" w:rsidRPr="00605EB6">
        <w:t>Honneur et Patrie</w:t>
      </w:r>
      <w:r w:rsidR="00C474C1">
        <w:t xml:space="preserve"> ; </w:t>
      </w:r>
      <w:r w:rsidR="00C52F4A" w:rsidRPr="00605EB6">
        <w:t>cette croix des braves qui dit à tous</w:t>
      </w:r>
      <w:r w:rsidR="00C474C1">
        <w:t xml:space="preserve"> : </w:t>
      </w:r>
      <w:r w:rsidR="00C52F4A" w:rsidRPr="00605EB6">
        <w:t>Jacques Grandin s</w:t>
      </w:r>
      <w:r w:rsidR="00C474C1">
        <w:t>’</w:t>
      </w:r>
      <w:r w:rsidR="00C52F4A" w:rsidRPr="00605EB6">
        <w:t>est bien conduit devant l</w:t>
      </w:r>
      <w:r w:rsidR="00C474C1">
        <w:t>’</w:t>
      </w:r>
      <w:r w:rsidR="00C52F4A" w:rsidRPr="00605EB6">
        <w:t>ennemi</w:t>
      </w:r>
      <w:r w:rsidR="00C474C1">
        <w:t>.</w:t>
      </w:r>
    </w:p>
    <w:p w14:paraId="217E1403" w14:textId="17943262" w:rsidR="00C474C1" w:rsidRDefault="0094609C" w:rsidP="00C52F4A">
      <w:r>
        <w:t>— </w:t>
      </w:r>
      <w:r w:rsidR="00C52F4A" w:rsidRPr="00605EB6">
        <w:t>Cette croix</w:t>
      </w:r>
      <w:r w:rsidR="00C474C1">
        <w:t xml:space="preserve">, </w:t>
      </w:r>
      <w:r w:rsidR="00C52F4A" w:rsidRPr="00605EB6">
        <w:t>Jeanne</w:t>
      </w:r>
      <w:r w:rsidR="00C474C1">
        <w:t xml:space="preserve">, </w:t>
      </w:r>
      <w:r w:rsidR="00C52F4A" w:rsidRPr="00605EB6">
        <w:t>dit Jacques Grandin</w:t>
      </w:r>
      <w:r w:rsidR="00C474C1">
        <w:t xml:space="preserve">, </w:t>
      </w:r>
      <w:r w:rsidR="00C52F4A" w:rsidRPr="00605EB6">
        <w:t>c</w:t>
      </w:r>
      <w:r w:rsidR="00C474C1">
        <w:t>’</w:t>
      </w:r>
      <w:r w:rsidR="00C52F4A" w:rsidRPr="00605EB6">
        <w:t>est à vous que je l</w:t>
      </w:r>
      <w:r w:rsidR="00C474C1">
        <w:t>’</w:t>
      </w:r>
      <w:r w:rsidR="00C52F4A" w:rsidRPr="00605EB6">
        <w:t>apportais quand</w:t>
      </w:r>
      <w:r w:rsidR="00C474C1">
        <w:t xml:space="preserve">, </w:t>
      </w:r>
      <w:r w:rsidR="00C52F4A" w:rsidRPr="00605EB6">
        <w:t>la guerre finie</w:t>
      </w:r>
      <w:r w:rsidR="00C474C1">
        <w:t xml:space="preserve">, </w:t>
      </w:r>
      <w:r w:rsidR="00C52F4A" w:rsidRPr="00605EB6">
        <w:t>je suis revenu à Mareille</w:t>
      </w:r>
      <w:r w:rsidR="00C474C1">
        <w:t xml:space="preserve">. </w:t>
      </w:r>
      <w:r w:rsidR="00C52F4A" w:rsidRPr="00605EB6">
        <w:t>Ah</w:t>
      </w:r>
      <w:r w:rsidR="00C474C1">
        <w:t xml:space="preserve"> ! </w:t>
      </w:r>
      <w:r w:rsidR="00C52F4A" w:rsidRPr="00605EB6">
        <w:t>Jeanne</w:t>
      </w:r>
      <w:r w:rsidR="00C474C1">
        <w:t xml:space="preserve">, </w:t>
      </w:r>
      <w:r w:rsidR="00C52F4A" w:rsidRPr="00605EB6">
        <w:t>ma chère Jeanne</w:t>
      </w:r>
      <w:r w:rsidR="00C474C1">
        <w:t xml:space="preserve">, </w:t>
      </w:r>
      <w:r w:rsidR="00C52F4A" w:rsidRPr="00605EB6">
        <w:t>si j</w:t>
      </w:r>
      <w:r w:rsidR="00C474C1">
        <w:t>’</w:t>
      </w:r>
      <w:r w:rsidR="00C52F4A" w:rsidRPr="00605EB6">
        <w:t>ai mérité cette récompense</w:t>
      </w:r>
      <w:r w:rsidR="00C474C1">
        <w:t xml:space="preserve">, </w:t>
      </w:r>
      <w:r w:rsidR="00C52F4A" w:rsidRPr="00605EB6">
        <w:t>c</w:t>
      </w:r>
      <w:r w:rsidR="00C474C1">
        <w:t>’</w:t>
      </w:r>
      <w:r w:rsidR="00C52F4A" w:rsidRPr="00605EB6">
        <w:t>est grâce à vous</w:t>
      </w:r>
      <w:r w:rsidR="00C474C1">
        <w:t xml:space="preserve">, </w:t>
      </w:r>
      <w:r w:rsidR="00C52F4A" w:rsidRPr="00605EB6">
        <w:t>à votre doux souvenir</w:t>
      </w:r>
      <w:r w:rsidR="00C474C1">
        <w:t xml:space="preserve">, </w:t>
      </w:r>
      <w:r w:rsidR="00C52F4A" w:rsidRPr="00605EB6">
        <w:t>qui m</w:t>
      </w:r>
      <w:r w:rsidR="00C474C1">
        <w:t>’</w:t>
      </w:r>
      <w:r w:rsidR="00C52F4A" w:rsidRPr="00605EB6">
        <w:t>a toujours accompagné sur tous les champs de bataille</w:t>
      </w:r>
      <w:r w:rsidR="00C474C1">
        <w:t>.</w:t>
      </w:r>
    </w:p>
    <w:p w14:paraId="32FB040F" w14:textId="77777777" w:rsidR="00C474C1" w:rsidRDefault="00C474C1" w:rsidP="00C52F4A">
      <w:r>
        <w:t>» </w:t>
      </w:r>
      <w:r w:rsidR="00C52F4A" w:rsidRPr="00605EB6">
        <w:t>C</w:t>
      </w:r>
      <w:r>
        <w:t>’</w:t>
      </w:r>
      <w:r w:rsidR="00C52F4A" w:rsidRPr="00605EB6">
        <w:t>est en pensant à vous</w:t>
      </w:r>
      <w:r>
        <w:t xml:space="preserve">, </w:t>
      </w:r>
      <w:r w:rsidR="00C52F4A" w:rsidRPr="00605EB6">
        <w:t>au milieu du danger</w:t>
      </w:r>
      <w:r>
        <w:t xml:space="preserve">, </w:t>
      </w:r>
      <w:r w:rsidR="00C52F4A" w:rsidRPr="00605EB6">
        <w:t>que s</w:t>
      </w:r>
      <w:r>
        <w:t>’</w:t>
      </w:r>
      <w:r w:rsidR="00C52F4A" w:rsidRPr="00605EB6">
        <w:t>exaltait mon patriotisme</w:t>
      </w:r>
      <w:r>
        <w:t xml:space="preserve">. </w:t>
      </w:r>
      <w:r w:rsidR="00C52F4A" w:rsidRPr="00605EB6">
        <w:t>Il me semblait entendre votre voix chérie me crier sans cesse</w:t>
      </w:r>
      <w:r>
        <w:t> :</w:t>
      </w:r>
    </w:p>
    <w:p w14:paraId="018AEA9D" w14:textId="77777777" w:rsidR="00C474C1" w:rsidRDefault="00C474C1" w:rsidP="00C52F4A">
      <w:r>
        <w:t>« </w:t>
      </w:r>
      <w:r w:rsidR="00C52F4A" w:rsidRPr="00605EB6">
        <w:t>Ô Jacques</w:t>
      </w:r>
      <w:r>
        <w:t xml:space="preserve">, </w:t>
      </w:r>
      <w:r w:rsidR="00C52F4A" w:rsidRPr="00605EB6">
        <w:t>fais ton devoir</w:t>
      </w:r>
      <w:r>
        <w:t xml:space="preserve">, </w:t>
      </w:r>
      <w:r w:rsidR="00C52F4A" w:rsidRPr="00605EB6">
        <w:t>sois fort</w:t>
      </w:r>
      <w:r>
        <w:t xml:space="preserve">, </w:t>
      </w:r>
      <w:r w:rsidR="00C52F4A" w:rsidRPr="00605EB6">
        <w:t>défends ton pays</w:t>
      </w:r>
      <w:r>
        <w:t> ! »</w:t>
      </w:r>
      <w:r w:rsidR="00C52F4A" w:rsidRPr="00605EB6">
        <w:t xml:space="preserve"> C</w:t>
      </w:r>
      <w:r>
        <w:t>’</w:t>
      </w:r>
      <w:r w:rsidR="00C52F4A" w:rsidRPr="00605EB6">
        <w:t>est ainsi</w:t>
      </w:r>
      <w:r>
        <w:t xml:space="preserve">, </w:t>
      </w:r>
      <w:r w:rsidR="00C52F4A" w:rsidRPr="00605EB6">
        <w:t>Jeanne</w:t>
      </w:r>
      <w:r>
        <w:t xml:space="preserve">, </w:t>
      </w:r>
      <w:r w:rsidR="00C52F4A" w:rsidRPr="00605EB6">
        <w:t>que vous me mettiez le courage au cœur</w:t>
      </w:r>
      <w:r>
        <w:t xml:space="preserve">. </w:t>
      </w:r>
      <w:r w:rsidR="00C52F4A" w:rsidRPr="00605EB6">
        <w:t>Je me sentais fort</w:t>
      </w:r>
      <w:r>
        <w:t xml:space="preserve">, </w:t>
      </w:r>
      <w:r w:rsidR="00C52F4A" w:rsidRPr="00605EB6">
        <w:t>invincible</w:t>
      </w:r>
      <w:r>
        <w:t xml:space="preserve">, </w:t>
      </w:r>
      <w:r w:rsidR="00C52F4A" w:rsidRPr="00605EB6">
        <w:t>incapable de trembler</w:t>
      </w:r>
      <w:r>
        <w:t xml:space="preserve">. </w:t>
      </w:r>
      <w:r w:rsidR="00C52F4A" w:rsidRPr="00605EB6">
        <w:t>Les rangs s</w:t>
      </w:r>
      <w:r>
        <w:t>’</w:t>
      </w:r>
      <w:r w:rsidR="00C52F4A" w:rsidRPr="00605EB6">
        <w:t>éclaircissaient</w:t>
      </w:r>
      <w:r>
        <w:t xml:space="preserve">, </w:t>
      </w:r>
      <w:r w:rsidR="00C52F4A" w:rsidRPr="00605EB6">
        <w:t>mes camarades tombaient autour de moi</w:t>
      </w:r>
      <w:r>
        <w:t xml:space="preserve">, </w:t>
      </w:r>
      <w:r w:rsidR="00C52F4A" w:rsidRPr="00605EB6">
        <w:t>je restais debout</w:t>
      </w:r>
      <w:r>
        <w:t xml:space="preserve"> !… </w:t>
      </w:r>
      <w:r w:rsidR="00C52F4A" w:rsidRPr="00605EB6">
        <w:t>Vous étiez avec moi</w:t>
      </w:r>
      <w:r>
        <w:t xml:space="preserve">, </w:t>
      </w:r>
      <w:r w:rsidR="00C52F4A" w:rsidRPr="00605EB6">
        <w:t>Jeanne</w:t>
      </w:r>
      <w:r>
        <w:t xml:space="preserve">, </w:t>
      </w:r>
      <w:r w:rsidR="00C52F4A" w:rsidRPr="00605EB6">
        <w:t>vous me protégiez</w:t>
      </w:r>
      <w:r>
        <w:t> !</w:t>
      </w:r>
    </w:p>
    <w:p w14:paraId="2FE4DFDB" w14:textId="77777777" w:rsidR="00C474C1" w:rsidRDefault="00C52F4A" w:rsidP="00C52F4A">
      <w:r w:rsidRPr="00605EB6">
        <w:t>Les yeux de la jeune fille rayonnaient</w:t>
      </w:r>
      <w:r w:rsidR="00C474C1">
        <w:t>.</w:t>
      </w:r>
    </w:p>
    <w:p w14:paraId="32B99B47" w14:textId="3E421237" w:rsidR="00C474C1" w:rsidRDefault="0094609C" w:rsidP="00C52F4A">
      <w:r>
        <w:t>— </w:t>
      </w:r>
      <w:r w:rsidR="00C52F4A" w:rsidRPr="00605EB6">
        <w:t>Oh</w:t>
      </w:r>
      <w:r w:rsidR="00C474C1">
        <w:t xml:space="preserve"> ! </w:t>
      </w:r>
      <w:r w:rsidR="00C52F4A" w:rsidRPr="00605EB6">
        <w:t>mon ami</w:t>
      </w:r>
      <w:r w:rsidR="00C474C1">
        <w:t xml:space="preserve">, </w:t>
      </w:r>
      <w:r w:rsidR="00C52F4A" w:rsidRPr="00605EB6">
        <w:t>mon ami</w:t>
      </w:r>
      <w:r w:rsidR="00C474C1">
        <w:t xml:space="preserve">, </w:t>
      </w:r>
      <w:r w:rsidR="00C52F4A" w:rsidRPr="00605EB6">
        <w:t>prononça-t-elle avec une touchante expression de tendresse et d</w:t>
      </w:r>
      <w:r w:rsidR="00C474C1">
        <w:t>’</w:t>
      </w:r>
      <w:r w:rsidR="00C52F4A" w:rsidRPr="00605EB6">
        <w:t>admiration</w:t>
      </w:r>
      <w:r w:rsidR="00C474C1">
        <w:t>.</w:t>
      </w:r>
    </w:p>
    <w:p w14:paraId="6B8E20C0" w14:textId="77777777" w:rsidR="00C474C1" w:rsidRDefault="00C52F4A" w:rsidP="00C52F4A">
      <w:r w:rsidRPr="00605EB6">
        <w:t>Et elle tendit sa main au jeune homme</w:t>
      </w:r>
      <w:r w:rsidR="00C474C1">
        <w:t>.</w:t>
      </w:r>
    </w:p>
    <w:p w14:paraId="6B40A57E" w14:textId="77777777" w:rsidR="00C474C1" w:rsidRDefault="00C52F4A" w:rsidP="00C52F4A">
      <w:r w:rsidRPr="00605EB6">
        <w:t>Gertrude entra dans la salle</w:t>
      </w:r>
      <w:r w:rsidR="00C474C1">
        <w:t xml:space="preserve">, </w:t>
      </w:r>
      <w:r w:rsidRPr="00605EB6">
        <w:t>apportant le déjeuner</w:t>
      </w:r>
      <w:r w:rsidR="00C474C1">
        <w:t>.</w:t>
      </w:r>
    </w:p>
    <w:p w14:paraId="37336705" w14:textId="29A09004" w:rsidR="00C474C1" w:rsidRDefault="0094609C" w:rsidP="00C52F4A">
      <w:r>
        <w:t>— </w:t>
      </w:r>
      <w:r w:rsidR="00C52F4A" w:rsidRPr="00605EB6">
        <w:t>Et mon baiser</w:t>
      </w:r>
      <w:r w:rsidR="00C474C1">
        <w:t xml:space="preserve">, </w:t>
      </w:r>
      <w:r w:rsidR="00C52F4A" w:rsidRPr="00605EB6">
        <w:t>cher père</w:t>
      </w:r>
      <w:r w:rsidR="00C474C1">
        <w:t xml:space="preserve"> ? </w:t>
      </w:r>
      <w:r w:rsidR="00C52F4A" w:rsidRPr="00605EB6">
        <w:t>dit Jeanne en tendant son front à Jacques Vaillant</w:t>
      </w:r>
      <w:r w:rsidR="00C474C1">
        <w:t>.</w:t>
      </w:r>
    </w:p>
    <w:p w14:paraId="16619C26" w14:textId="77777777" w:rsidR="00C474C1" w:rsidRDefault="00C52F4A" w:rsidP="00C52F4A">
      <w:r w:rsidRPr="00605EB6">
        <w:lastRenderedPageBreak/>
        <w:t>Le vieillard prit dans ses mains la tête de sa fille et lui mit plusieurs baisers sur le front</w:t>
      </w:r>
      <w:r w:rsidR="00C474C1">
        <w:t>.</w:t>
      </w:r>
    </w:p>
    <w:p w14:paraId="3199B415" w14:textId="77777777" w:rsidR="00C474C1" w:rsidRDefault="00C52F4A" w:rsidP="00C52F4A">
      <w:r w:rsidRPr="00605EB6">
        <w:t>On se mit à table</w:t>
      </w:r>
      <w:r w:rsidR="00C474C1">
        <w:t>.</w:t>
      </w:r>
    </w:p>
    <w:p w14:paraId="0386905F" w14:textId="77777777" w:rsidR="00C474C1" w:rsidRDefault="00C52F4A" w:rsidP="00C52F4A">
      <w:r w:rsidRPr="00605EB6">
        <w:t>On aurait dit que Jeanne ne pouvait plus détacher ses yeux de son fiancé</w:t>
      </w:r>
      <w:r w:rsidR="00C474C1">
        <w:t xml:space="preserve">. </w:t>
      </w:r>
      <w:r w:rsidRPr="00605EB6">
        <w:t>Que de tendres choses</w:t>
      </w:r>
      <w:r w:rsidR="00C474C1">
        <w:t xml:space="preserve">, </w:t>
      </w:r>
      <w:r w:rsidRPr="00605EB6">
        <w:t>que d</w:t>
      </w:r>
      <w:r w:rsidR="00C474C1">
        <w:t>’</w:t>
      </w:r>
      <w:r w:rsidRPr="00605EB6">
        <w:t>amour dans son long regard caressant</w:t>
      </w:r>
      <w:r w:rsidR="00C474C1">
        <w:t xml:space="preserve">. </w:t>
      </w:r>
      <w:r w:rsidRPr="00605EB6">
        <w:t>Son front s</w:t>
      </w:r>
      <w:r w:rsidR="00C474C1">
        <w:t>’</w:t>
      </w:r>
      <w:r w:rsidRPr="00605EB6">
        <w:t>irradiait d</w:t>
      </w:r>
      <w:r w:rsidR="00C474C1">
        <w:t>’</w:t>
      </w:r>
      <w:r w:rsidRPr="00605EB6">
        <w:t>un noble orgueil</w:t>
      </w:r>
      <w:r w:rsidR="00C474C1">
        <w:t xml:space="preserve"> ; </w:t>
      </w:r>
      <w:r w:rsidRPr="00605EB6">
        <w:t>elle était fière de son amour</w:t>
      </w:r>
      <w:r w:rsidR="00C474C1">
        <w:t xml:space="preserve">, </w:t>
      </w:r>
      <w:r w:rsidRPr="00605EB6">
        <w:t>fière de l</w:t>
      </w:r>
      <w:r w:rsidR="00C474C1">
        <w:t>’</w:t>
      </w:r>
      <w:r w:rsidRPr="00605EB6">
        <w:t>homme qui le lui avait inspiré</w:t>
      </w:r>
      <w:r w:rsidR="00C474C1">
        <w:t>.</w:t>
      </w:r>
    </w:p>
    <w:p w14:paraId="7E3EF7AB" w14:textId="77777777" w:rsidR="00C474C1" w:rsidRDefault="00C52F4A" w:rsidP="00C52F4A">
      <w:r w:rsidRPr="00605EB6">
        <w:t>À quelque classe qu</w:t>
      </w:r>
      <w:r w:rsidR="00C474C1">
        <w:t>’</w:t>
      </w:r>
      <w:r w:rsidRPr="00605EB6">
        <w:t>elle appartienne</w:t>
      </w:r>
      <w:r w:rsidR="00C474C1">
        <w:t xml:space="preserve">, </w:t>
      </w:r>
      <w:r w:rsidRPr="00605EB6">
        <w:t>la femme se sent heureuse de la supériorité de celui qu</w:t>
      </w:r>
      <w:r w:rsidR="00C474C1">
        <w:t>’</w:t>
      </w:r>
      <w:r w:rsidRPr="00605EB6">
        <w:t>elle aime sur les autres hommes</w:t>
      </w:r>
      <w:r w:rsidR="00C474C1">
        <w:t xml:space="preserve"> ; </w:t>
      </w:r>
      <w:r w:rsidRPr="00605EB6">
        <w:t>elle est enthousiaste de l</w:t>
      </w:r>
      <w:r w:rsidR="00C474C1">
        <w:t>’</w:t>
      </w:r>
      <w:r w:rsidRPr="00605EB6">
        <w:t>héroïsme</w:t>
      </w:r>
      <w:r w:rsidR="00C474C1">
        <w:t>.</w:t>
      </w:r>
    </w:p>
    <w:p w14:paraId="17AF5C48" w14:textId="77777777" w:rsidR="00C474C1" w:rsidRDefault="00C52F4A" w:rsidP="00C52F4A">
      <w:r w:rsidRPr="00605EB6">
        <w:t>Jacques Vaillant souriait</w:t>
      </w:r>
      <w:r w:rsidR="00C474C1">
        <w:t>.</w:t>
      </w:r>
    </w:p>
    <w:p w14:paraId="266BB445" w14:textId="77777777" w:rsidR="00C474C1" w:rsidRDefault="00C52F4A" w:rsidP="00C52F4A">
      <w:r w:rsidRPr="00605EB6">
        <w:t>Dans l</w:t>
      </w:r>
      <w:r w:rsidR="00C474C1">
        <w:t>’</w:t>
      </w:r>
      <w:r w:rsidRPr="00605EB6">
        <w:t>expression de la physionomie de la jeune fille</w:t>
      </w:r>
      <w:r w:rsidR="00C474C1">
        <w:t xml:space="preserve">, </w:t>
      </w:r>
      <w:r w:rsidRPr="00605EB6">
        <w:t>il devinait ses pensées</w:t>
      </w:r>
      <w:r w:rsidR="00C474C1">
        <w:t>.</w:t>
      </w:r>
    </w:p>
    <w:p w14:paraId="5C954C72" w14:textId="14998683" w:rsidR="00C474C1" w:rsidRDefault="0094609C" w:rsidP="00C52F4A">
      <w:r>
        <w:t>— </w:t>
      </w:r>
      <w:r w:rsidR="00C52F4A" w:rsidRPr="00605EB6">
        <w:t>Il fait un temps superbe</w:t>
      </w:r>
      <w:r w:rsidR="00C474C1">
        <w:t xml:space="preserve">, </w:t>
      </w:r>
      <w:r w:rsidR="00C52F4A" w:rsidRPr="00605EB6">
        <w:t>dit-il en se levant</w:t>
      </w:r>
      <w:r w:rsidR="00C474C1">
        <w:t xml:space="preserve">, </w:t>
      </w:r>
      <w:r w:rsidR="00C52F4A" w:rsidRPr="00605EB6">
        <w:t>et nous aurions tort de ne pas jouir de cette belle matinée d</w:t>
      </w:r>
      <w:r w:rsidR="00C474C1">
        <w:t>’</w:t>
      </w:r>
      <w:r w:rsidR="00C52F4A" w:rsidRPr="00605EB6">
        <w:t>été</w:t>
      </w:r>
      <w:r w:rsidR="00C474C1">
        <w:t xml:space="preserve">. </w:t>
      </w:r>
      <w:r w:rsidR="00C52F4A" w:rsidRPr="00605EB6">
        <w:t>Jacques</w:t>
      </w:r>
      <w:r w:rsidR="00C474C1">
        <w:t xml:space="preserve">, </w:t>
      </w:r>
      <w:r w:rsidR="00C52F4A" w:rsidRPr="00605EB6">
        <w:t>continua-t-il</w:t>
      </w:r>
      <w:r w:rsidR="00C474C1">
        <w:t xml:space="preserve">, </w:t>
      </w:r>
      <w:r w:rsidR="00C52F4A" w:rsidRPr="00605EB6">
        <w:t>offre ton bras à Jeanne</w:t>
      </w:r>
      <w:r w:rsidR="00C474C1">
        <w:t xml:space="preserve">, </w:t>
      </w:r>
      <w:r w:rsidR="00C52F4A" w:rsidRPr="00605EB6">
        <w:t>et allons faire ensemble le tour du jardin</w:t>
      </w:r>
      <w:r w:rsidR="00C474C1">
        <w:t>.</w:t>
      </w:r>
    </w:p>
    <w:p w14:paraId="06C79724" w14:textId="77777777" w:rsidR="00C474C1" w:rsidRDefault="00C52F4A" w:rsidP="00C52F4A">
      <w:r w:rsidRPr="00605EB6">
        <w:t>Pendant tout le temps qu</w:t>
      </w:r>
      <w:r w:rsidR="00C474C1">
        <w:t>’</w:t>
      </w:r>
      <w:r w:rsidRPr="00605EB6">
        <w:t>on avait cru Jeanne morte</w:t>
      </w:r>
      <w:r w:rsidR="00C474C1">
        <w:t xml:space="preserve">, </w:t>
      </w:r>
      <w:r w:rsidRPr="00605EB6">
        <w:t>Jacques Vaillant avait à peu près abandonné l</w:t>
      </w:r>
      <w:r w:rsidR="00C474C1">
        <w:t>’</w:t>
      </w:r>
      <w:r w:rsidRPr="00605EB6">
        <w:t>enclos</w:t>
      </w:r>
      <w:r w:rsidR="00C474C1">
        <w:t xml:space="preserve">. </w:t>
      </w:r>
      <w:r w:rsidRPr="00605EB6">
        <w:t>La cisaille ne touchait plus aux haies</w:t>
      </w:r>
      <w:r w:rsidR="00C474C1">
        <w:t xml:space="preserve"> ; </w:t>
      </w:r>
      <w:r w:rsidRPr="00605EB6">
        <w:t>les arbustes</w:t>
      </w:r>
      <w:r w:rsidR="00C474C1">
        <w:t xml:space="preserve">, </w:t>
      </w:r>
      <w:r w:rsidRPr="00605EB6">
        <w:t>n</w:t>
      </w:r>
      <w:r w:rsidR="00C474C1">
        <w:t>’</w:t>
      </w:r>
      <w:r w:rsidRPr="00605EB6">
        <w:t>étant plus soumis à la taille</w:t>
      </w:r>
      <w:r w:rsidR="00C474C1">
        <w:t xml:space="preserve">, </w:t>
      </w:r>
      <w:r w:rsidRPr="00605EB6">
        <w:t>croissaient en désordre</w:t>
      </w:r>
      <w:r w:rsidR="00C474C1">
        <w:t xml:space="preserve">, </w:t>
      </w:r>
      <w:r w:rsidRPr="00605EB6">
        <w:t>jetant de tous côtés</w:t>
      </w:r>
      <w:r w:rsidR="00C474C1">
        <w:t xml:space="preserve">, </w:t>
      </w:r>
      <w:r w:rsidRPr="00605EB6">
        <w:t>à tort ou à travers</w:t>
      </w:r>
      <w:r w:rsidR="00C474C1">
        <w:t xml:space="preserve">, </w:t>
      </w:r>
      <w:r w:rsidRPr="00605EB6">
        <w:t>leurs pousses vigoureuses</w:t>
      </w:r>
      <w:r w:rsidR="00C474C1">
        <w:t xml:space="preserve">. </w:t>
      </w:r>
      <w:r w:rsidRPr="00605EB6">
        <w:t>Ce carré de terre</w:t>
      </w:r>
      <w:r w:rsidR="00C474C1">
        <w:t xml:space="preserve">, </w:t>
      </w:r>
      <w:r w:rsidRPr="00605EB6">
        <w:t>si charmant autrefois</w:t>
      </w:r>
      <w:r w:rsidR="00C474C1">
        <w:t xml:space="preserve">, </w:t>
      </w:r>
      <w:r w:rsidRPr="00605EB6">
        <w:t>prenait peu à peu l</w:t>
      </w:r>
      <w:r w:rsidR="00C474C1">
        <w:t>’</w:t>
      </w:r>
      <w:r w:rsidRPr="00605EB6">
        <w:t>aspect sauvage d</w:t>
      </w:r>
      <w:r w:rsidR="00C474C1">
        <w:t>’</w:t>
      </w:r>
      <w:r w:rsidRPr="00605EB6">
        <w:t>une broussaille</w:t>
      </w:r>
      <w:r w:rsidR="00C474C1">
        <w:t>.</w:t>
      </w:r>
    </w:p>
    <w:p w14:paraId="7513D029" w14:textId="77777777" w:rsidR="00C474C1" w:rsidRDefault="00C52F4A" w:rsidP="00C52F4A">
      <w:r w:rsidRPr="00605EB6">
        <w:t>Les fleurs vivaces</w:t>
      </w:r>
      <w:r w:rsidR="00C474C1">
        <w:t xml:space="preserve">, </w:t>
      </w:r>
      <w:r w:rsidRPr="00605EB6">
        <w:t>les rosiers étaient morts</w:t>
      </w:r>
      <w:r w:rsidR="00C474C1">
        <w:t xml:space="preserve">, </w:t>
      </w:r>
      <w:r w:rsidRPr="00605EB6">
        <w:t>étouffés sous les ronces et les hautes herbes</w:t>
      </w:r>
      <w:r w:rsidR="00C474C1">
        <w:t xml:space="preserve"> ; </w:t>
      </w:r>
      <w:r w:rsidRPr="00605EB6">
        <w:t>le liseron</w:t>
      </w:r>
      <w:r w:rsidR="00C474C1">
        <w:t xml:space="preserve">, </w:t>
      </w:r>
      <w:r w:rsidRPr="00605EB6">
        <w:t>l</w:t>
      </w:r>
      <w:r w:rsidR="00C474C1">
        <w:t>’</w:t>
      </w:r>
      <w:r w:rsidRPr="00605EB6">
        <w:t>ortie</w:t>
      </w:r>
      <w:r w:rsidR="00C474C1">
        <w:t xml:space="preserve">, </w:t>
      </w:r>
      <w:r w:rsidRPr="00605EB6">
        <w:t>le faux fraisier</w:t>
      </w:r>
      <w:r w:rsidR="00C474C1">
        <w:t xml:space="preserve">, </w:t>
      </w:r>
      <w:r w:rsidRPr="00605EB6">
        <w:t>la pâquerette des prés</w:t>
      </w:r>
      <w:r w:rsidR="00C474C1">
        <w:t xml:space="preserve">, </w:t>
      </w:r>
      <w:r w:rsidRPr="00605EB6">
        <w:t>la primevère des bois ou coucou</w:t>
      </w:r>
      <w:r w:rsidR="00C474C1">
        <w:t xml:space="preserve">, </w:t>
      </w:r>
      <w:r w:rsidRPr="00605EB6">
        <w:t>le mouron rouge et le mouron blanc avaient pris</w:t>
      </w:r>
      <w:r w:rsidR="00C474C1">
        <w:t xml:space="preserve">, </w:t>
      </w:r>
      <w:r w:rsidRPr="00605EB6">
        <w:t xml:space="preserve">dans les </w:t>
      </w:r>
      <w:r w:rsidRPr="00605EB6">
        <w:lastRenderedPageBreak/>
        <w:t>corbeilles</w:t>
      </w:r>
      <w:r w:rsidR="00C474C1">
        <w:t xml:space="preserve">, </w:t>
      </w:r>
      <w:r w:rsidRPr="00605EB6">
        <w:t>la place où s</w:t>
      </w:r>
      <w:r w:rsidR="00C474C1">
        <w:t>’</w:t>
      </w:r>
      <w:r w:rsidRPr="00605EB6">
        <w:t>épanouissaient les géraniums</w:t>
      </w:r>
      <w:r w:rsidR="00C474C1">
        <w:t xml:space="preserve">, </w:t>
      </w:r>
      <w:r w:rsidRPr="00605EB6">
        <w:t>les bégonias</w:t>
      </w:r>
      <w:r w:rsidR="00C474C1">
        <w:t xml:space="preserve">, </w:t>
      </w:r>
      <w:r w:rsidRPr="00605EB6">
        <w:t>les héliotropes</w:t>
      </w:r>
      <w:r w:rsidR="00C474C1">
        <w:t xml:space="preserve">, </w:t>
      </w:r>
      <w:r w:rsidRPr="00605EB6">
        <w:t>les verveines</w:t>
      </w:r>
      <w:r w:rsidR="00C474C1">
        <w:t xml:space="preserve">, </w:t>
      </w:r>
      <w:r w:rsidRPr="00605EB6">
        <w:t>etc</w:t>
      </w:r>
      <w:r w:rsidR="00C474C1">
        <w:t xml:space="preserve">. : </w:t>
      </w:r>
      <w:r w:rsidRPr="00605EB6">
        <w:t>une infinité de plantes herbacées</w:t>
      </w:r>
      <w:r w:rsidR="00C474C1">
        <w:t xml:space="preserve">, </w:t>
      </w:r>
      <w:r w:rsidRPr="00605EB6">
        <w:t>semées par le vent</w:t>
      </w:r>
      <w:r w:rsidR="00C474C1">
        <w:t xml:space="preserve">, </w:t>
      </w:r>
      <w:r w:rsidRPr="00605EB6">
        <w:t>envahissaient les allées</w:t>
      </w:r>
      <w:r w:rsidR="00C474C1">
        <w:t>.</w:t>
      </w:r>
    </w:p>
    <w:p w14:paraId="06C96496" w14:textId="77777777" w:rsidR="00C474C1" w:rsidRDefault="00C52F4A" w:rsidP="00C52F4A">
      <w:r w:rsidRPr="00605EB6">
        <w:t>Mais</w:t>
      </w:r>
      <w:r w:rsidR="00C474C1">
        <w:t xml:space="preserve">, </w:t>
      </w:r>
      <w:r w:rsidRPr="00605EB6">
        <w:t>à son retour de Paris</w:t>
      </w:r>
      <w:r w:rsidR="00C474C1">
        <w:t xml:space="preserve">, </w:t>
      </w:r>
      <w:r w:rsidRPr="00605EB6">
        <w:t>ayant appris que Jeanne vivait</w:t>
      </w:r>
      <w:r w:rsidR="00C474C1">
        <w:t xml:space="preserve">, </w:t>
      </w:r>
      <w:r w:rsidRPr="00605EB6">
        <w:t>et que</w:t>
      </w:r>
      <w:r w:rsidR="00C474C1">
        <w:t xml:space="preserve">, </w:t>
      </w:r>
      <w:r w:rsidRPr="00605EB6">
        <w:t>bientôt</w:t>
      </w:r>
      <w:r w:rsidR="00C474C1">
        <w:t xml:space="preserve">, </w:t>
      </w:r>
      <w:r w:rsidRPr="00605EB6">
        <w:t>elle lui serait rendue</w:t>
      </w:r>
      <w:r w:rsidR="00C474C1">
        <w:t xml:space="preserve">, </w:t>
      </w:r>
      <w:r w:rsidRPr="00605EB6">
        <w:t>Jacques Vaillant livra le jardin aux terrassiers d</w:t>
      </w:r>
      <w:r w:rsidR="00C474C1">
        <w:t>’</w:t>
      </w:r>
      <w:r w:rsidRPr="00605EB6">
        <w:t>abord et ensuite à un jardinier qu</w:t>
      </w:r>
      <w:r w:rsidR="00C474C1">
        <w:t>’</w:t>
      </w:r>
      <w:r w:rsidRPr="00605EB6">
        <w:t>il fit venir d</w:t>
      </w:r>
      <w:r w:rsidR="00C474C1">
        <w:t>’</w:t>
      </w:r>
      <w:r w:rsidRPr="00605EB6">
        <w:t>Épinal</w:t>
      </w:r>
      <w:r w:rsidR="00C474C1">
        <w:t xml:space="preserve">. </w:t>
      </w:r>
      <w:r w:rsidRPr="00605EB6">
        <w:t>En moins de quinze jours tout fut remis en état</w:t>
      </w:r>
      <w:r w:rsidR="00C474C1">
        <w:t xml:space="preserve">. </w:t>
      </w:r>
      <w:r w:rsidRPr="00605EB6">
        <w:t>Les charmilles</w:t>
      </w:r>
      <w:r w:rsidR="00C474C1">
        <w:t xml:space="preserve">, </w:t>
      </w:r>
      <w:r w:rsidRPr="00605EB6">
        <w:t>les arbustes</w:t>
      </w:r>
      <w:r w:rsidR="00C474C1">
        <w:t xml:space="preserve">, </w:t>
      </w:r>
      <w:r w:rsidRPr="00605EB6">
        <w:t>les quenouilles</w:t>
      </w:r>
      <w:r w:rsidR="00C474C1">
        <w:t xml:space="preserve">, </w:t>
      </w:r>
      <w:r w:rsidRPr="00605EB6">
        <w:t>les fuseaux</w:t>
      </w:r>
      <w:r w:rsidR="00C474C1">
        <w:t xml:space="preserve">, </w:t>
      </w:r>
      <w:r w:rsidRPr="00605EB6">
        <w:t>les arbres étaient taillés</w:t>
      </w:r>
      <w:r w:rsidR="00C474C1">
        <w:t xml:space="preserve"> ; </w:t>
      </w:r>
      <w:r w:rsidRPr="00605EB6">
        <w:t>les plates-bandes se trouvèrent couvertes de fleurs comme par enchantement</w:t>
      </w:r>
      <w:r w:rsidR="00C474C1">
        <w:t xml:space="preserve"> ; </w:t>
      </w:r>
      <w:r w:rsidRPr="00605EB6">
        <w:t>les plantes de serre remplissaient les corbeilles</w:t>
      </w:r>
      <w:r w:rsidR="00C474C1">
        <w:t xml:space="preserve"> ; </w:t>
      </w:r>
      <w:r w:rsidRPr="00605EB6">
        <w:t>un sable fin égayait les allées</w:t>
      </w:r>
      <w:r w:rsidR="00C474C1">
        <w:t xml:space="preserve"> ; </w:t>
      </w:r>
      <w:r w:rsidRPr="00605EB6">
        <w:t>enfin</w:t>
      </w:r>
      <w:r w:rsidR="00C474C1">
        <w:t xml:space="preserve">, </w:t>
      </w:r>
      <w:r w:rsidRPr="00605EB6">
        <w:t>le jardin tout entier avait repris son joli aspect des jours heureux</w:t>
      </w:r>
      <w:r w:rsidR="00C474C1">
        <w:t>.</w:t>
      </w:r>
    </w:p>
    <w:p w14:paraId="504165C1" w14:textId="77777777" w:rsidR="00C474C1" w:rsidRDefault="00C52F4A" w:rsidP="00C52F4A">
      <w:r w:rsidRPr="00605EB6">
        <w:t>Après s</w:t>
      </w:r>
      <w:r w:rsidR="00C474C1">
        <w:t>’</w:t>
      </w:r>
      <w:r w:rsidRPr="00605EB6">
        <w:t>être enfuis de l</w:t>
      </w:r>
      <w:r w:rsidR="00C474C1">
        <w:t>’</w:t>
      </w:r>
      <w:r w:rsidRPr="00605EB6">
        <w:t>enclos désert</w:t>
      </w:r>
      <w:r w:rsidR="00C474C1">
        <w:t xml:space="preserve">, </w:t>
      </w:r>
      <w:r w:rsidRPr="00605EB6">
        <w:t>les papillons étaient revenus avec les fleurs et le joyeux bourdonnement des abeilles</w:t>
      </w:r>
      <w:r w:rsidR="00C474C1">
        <w:t>.</w:t>
      </w:r>
    </w:p>
    <w:p w14:paraId="53AA731F" w14:textId="77777777" w:rsidR="00C474C1" w:rsidRDefault="00C52F4A" w:rsidP="00C52F4A">
      <w:r w:rsidRPr="00605EB6">
        <w:t>Pour Jeanne</w:t>
      </w:r>
      <w:r w:rsidR="00C474C1">
        <w:t xml:space="preserve">, </w:t>
      </w:r>
      <w:r w:rsidRPr="00605EB6">
        <w:t>rien de changé</w:t>
      </w:r>
      <w:r w:rsidR="00C474C1">
        <w:t xml:space="preserve">. </w:t>
      </w:r>
      <w:r w:rsidRPr="00605EB6">
        <w:t>Elle retrouvait toutes ses fleurs préférées</w:t>
      </w:r>
      <w:r w:rsidR="00C474C1">
        <w:t xml:space="preserve">, </w:t>
      </w:r>
      <w:r w:rsidRPr="00605EB6">
        <w:t>ses chères corbeilles avec leurs bordures de lobélias bleus et ses roses</w:t>
      </w:r>
      <w:r w:rsidR="00C474C1">
        <w:t xml:space="preserve">, </w:t>
      </w:r>
      <w:r w:rsidRPr="00605EB6">
        <w:t>ses belles roses</w:t>
      </w:r>
      <w:r w:rsidR="00C474C1">
        <w:t xml:space="preserve"> : </w:t>
      </w:r>
      <w:r w:rsidRPr="00605EB6">
        <w:t>la Gloire de Dijon</w:t>
      </w:r>
      <w:r w:rsidR="00C474C1">
        <w:t xml:space="preserve">, </w:t>
      </w:r>
      <w:r w:rsidRPr="00605EB6">
        <w:t>le Souvenir de la Malmaison</w:t>
      </w:r>
      <w:r w:rsidR="00C474C1">
        <w:t xml:space="preserve">, </w:t>
      </w:r>
      <w:r w:rsidRPr="00605EB6">
        <w:t>Louise Odier</w:t>
      </w:r>
      <w:r w:rsidR="00C474C1">
        <w:t xml:space="preserve">, </w:t>
      </w:r>
      <w:r w:rsidRPr="00605EB6">
        <w:t>la baronne Prévost</w:t>
      </w:r>
      <w:r w:rsidR="00C474C1">
        <w:t xml:space="preserve">, </w:t>
      </w:r>
      <w:r w:rsidRPr="00605EB6">
        <w:t>Céline Forestier</w:t>
      </w:r>
      <w:r w:rsidR="00C474C1">
        <w:t xml:space="preserve">, </w:t>
      </w:r>
      <w:r w:rsidRPr="00605EB6">
        <w:t>Blanche Laffitte</w:t>
      </w:r>
      <w:r w:rsidR="00C474C1">
        <w:t xml:space="preserve">, </w:t>
      </w:r>
      <w:r w:rsidRPr="00605EB6">
        <w:t>la Reine des Massifs</w:t>
      </w:r>
      <w:r w:rsidR="00C474C1">
        <w:t xml:space="preserve">, </w:t>
      </w:r>
      <w:r w:rsidRPr="00605EB6">
        <w:t>la Belle du Printemps</w:t>
      </w:r>
      <w:r w:rsidR="00C474C1">
        <w:t xml:space="preserve">, </w:t>
      </w:r>
      <w:r w:rsidRPr="00605EB6">
        <w:t>Charles Margotin</w:t>
      </w:r>
      <w:r w:rsidR="00C474C1">
        <w:t xml:space="preserve">, </w:t>
      </w:r>
      <w:r w:rsidRPr="00605EB6">
        <w:t>la France</w:t>
      </w:r>
      <w:r w:rsidR="00C474C1">
        <w:t xml:space="preserve">, </w:t>
      </w:r>
      <w:r w:rsidRPr="00605EB6">
        <w:t>Général Jaqueminot</w:t>
      </w:r>
      <w:r w:rsidR="00C474C1">
        <w:t xml:space="preserve">, </w:t>
      </w:r>
      <w:r w:rsidRPr="00605EB6">
        <w:t>Henriette d</w:t>
      </w:r>
      <w:r w:rsidR="00C474C1">
        <w:t>’</w:t>
      </w:r>
      <w:r w:rsidRPr="00605EB6">
        <w:t>Angleterre</w:t>
      </w:r>
      <w:r w:rsidR="00C474C1">
        <w:t xml:space="preserve">, </w:t>
      </w:r>
      <w:r w:rsidRPr="00605EB6">
        <w:t>Paul Neyron</w:t>
      </w:r>
      <w:r w:rsidR="00C474C1">
        <w:t xml:space="preserve">, </w:t>
      </w:r>
      <w:r w:rsidRPr="00605EB6">
        <w:t>la Ville de Saint-Denis</w:t>
      </w:r>
      <w:r w:rsidR="00C474C1">
        <w:t xml:space="preserve">, </w:t>
      </w:r>
      <w:r w:rsidRPr="00605EB6">
        <w:t>le Triomphe de Caen</w:t>
      </w:r>
      <w:r w:rsidR="00C474C1">
        <w:t xml:space="preserve">, </w:t>
      </w:r>
      <w:r w:rsidRPr="00605EB6">
        <w:t>la Reine de Bourbon</w:t>
      </w:r>
      <w:r w:rsidR="00C474C1">
        <w:t xml:space="preserve">, </w:t>
      </w:r>
      <w:r w:rsidRPr="00605EB6">
        <w:t>la Coquette des Blanches</w:t>
      </w:r>
      <w:r w:rsidR="00C474C1">
        <w:t xml:space="preserve">, </w:t>
      </w:r>
      <w:r w:rsidRPr="00605EB6">
        <w:t>etc</w:t>
      </w:r>
      <w:r w:rsidR="00C474C1">
        <w:t xml:space="preserve">. </w:t>
      </w:r>
      <w:r w:rsidRPr="00605EB6">
        <w:t>Elle revoyait</w:t>
      </w:r>
      <w:r w:rsidR="00C474C1">
        <w:t xml:space="preserve">, </w:t>
      </w:r>
      <w:r w:rsidRPr="00605EB6">
        <w:t>allant capricieusement d</w:t>
      </w:r>
      <w:r w:rsidR="00C474C1">
        <w:t>’</w:t>
      </w:r>
      <w:r w:rsidRPr="00605EB6">
        <w:t>une fleur à une autre</w:t>
      </w:r>
      <w:r w:rsidR="00C474C1">
        <w:t xml:space="preserve">, </w:t>
      </w:r>
      <w:r w:rsidRPr="00605EB6">
        <w:t>ses papillons aux couleurs merveilleuses</w:t>
      </w:r>
      <w:r w:rsidR="00C474C1">
        <w:t xml:space="preserve">, </w:t>
      </w:r>
      <w:r w:rsidRPr="00605EB6">
        <w:t>ses scarabées émeraude</w:t>
      </w:r>
      <w:r w:rsidR="00C474C1">
        <w:t xml:space="preserve">, </w:t>
      </w:r>
      <w:r w:rsidRPr="00605EB6">
        <w:t>topaze et rubis</w:t>
      </w:r>
      <w:r w:rsidR="00C474C1">
        <w:t xml:space="preserve"> ; </w:t>
      </w:r>
      <w:r w:rsidRPr="00605EB6">
        <w:t>les mêmes bruits d</w:t>
      </w:r>
      <w:r w:rsidR="00C474C1">
        <w:t>’</w:t>
      </w:r>
      <w:r w:rsidRPr="00605EB6">
        <w:t>ailes</w:t>
      </w:r>
      <w:r w:rsidR="00C474C1">
        <w:t xml:space="preserve">, </w:t>
      </w:r>
      <w:r w:rsidRPr="00605EB6">
        <w:t>les mêmes bourdonnements d</w:t>
      </w:r>
      <w:r w:rsidR="00C474C1">
        <w:t>’</w:t>
      </w:r>
      <w:r w:rsidRPr="00605EB6">
        <w:t>insectes arrivaient à ses oreilles</w:t>
      </w:r>
      <w:r w:rsidR="00C474C1">
        <w:t xml:space="preserve"> ; </w:t>
      </w:r>
      <w:r w:rsidRPr="00605EB6">
        <w:t>c</w:t>
      </w:r>
      <w:r w:rsidR="00C474C1">
        <w:t>’</w:t>
      </w:r>
      <w:r w:rsidRPr="00605EB6">
        <w:t>étaient</w:t>
      </w:r>
      <w:r w:rsidR="00C474C1">
        <w:t xml:space="preserve">, </w:t>
      </w:r>
      <w:r w:rsidRPr="00605EB6">
        <w:t>dans les massifs touffus</w:t>
      </w:r>
      <w:r w:rsidR="00C474C1">
        <w:t xml:space="preserve">, </w:t>
      </w:r>
      <w:r w:rsidRPr="00605EB6">
        <w:t>les mêmes chants d</w:t>
      </w:r>
      <w:r w:rsidR="00C474C1">
        <w:t>’</w:t>
      </w:r>
      <w:r w:rsidRPr="00605EB6">
        <w:t>oiseaux</w:t>
      </w:r>
      <w:r w:rsidR="00C474C1">
        <w:t>.</w:t>
      </w:r>
    </w:p>
    <w:p w14:paraId="5E2F230C" w14:textId="77777777" w:rsidR="00C474C1" w:rsidRDefault="00C52F4A" w:rsidP="00C52F4A">
      <w:r w:rsidRPr="00605EB6">
        <w:lastRenderedPageBreak/>
        <w:t>S</w:t>
      </w:r>
      <w:r w:rsidR="00C474C1">
        <w:t>’</w:t>
      </w:r>
      <w:r w:rsidRPr="00605EB6">
        <w:t>appuyant sur le bras de son cher Jacques</w:t>
      </w:r>
      <w:r w:rsidR="00C474C1">
        <w:t xml:space="preserve">, </w:t>
      </w:r>
      <w:r w:rsidRPr="00605EB6">
        <w:t>heureuse</w:t>
      </w:r>
      <w:r w:rsidR="00C474C1">
        <w:t xml:space="preserve">, </w:t>
      </w:r>
      <w:r w:rsidRPr="00605EB6">
        <w:t>ravie</w:t>
      </w:r>
      <w:r w:rsidR="00C474C1">
        <w:t xml:space="preserve">, </w:t>
      </w:r>
      <w:r w:rsidRPr="00605EB6">
        <w:t>elle regardait tout avec une sorte d</w:t>
      </w:r>
      <w:r w:rsidR="00C474C1">
        <w:t>’</w:t>
      </w:r>
      <w:r w:rsidRPr="00605EB6">
        <w:t>ivresse</w:t>
      </w:r>
      <w:r w:rsidR="00C474C1">
        <w:t>.</w:t>
      </w:r>
    </w:p>
    <w:p w14:paraId="7A70ED59" w14:textId="413AB0F8" w:rsidR="00C474C1" w:rsidRDefault="0094609C" w:rsidP="00C52F4A">
      <w:r>
        <w:t>— </w:t>
      </w:r>
      <w:r w:rsidR="00C52F4A" w:rsidRPr="00605EB6">
        <w:t>Jacques</w:t>
      </w:r>
      <w:r w:rsidR="00C474C1">
        <w:t xml:space="preserve">, </w:t>
      </w:r>
      <w:r w:rsidR="00C52F4A" w:rsidRPr="00605EB6">
        <w:t>dit tout à coup la jeune fille</w:t>
      </w:r>
      <w:r w:rsidR="00C474C1">
        <w:t xml:space="preserve">, </w:t>
      </w:r>
      <w:r w:rsidR="00C52F4A" w:rsidRPr="00605EB6">
        <w:t>vous souvenez-vous</w:t>
      </w:r>
      <w:r w:rsidR="00C474C1">
        <w:t xml:space="preserve"> ? </w:t>
      </w:r>
      <w:r w:rsidR="00C52F4A" w:rsidRPr="00605EB6">
        <w:t>C</w:t>
      </w:r>
      <w:r w:rsidR="00C474C1">
        <w:t>’</w:t>
      </w:r>
      <w:r w:rsidR="00C52F4A" w:rsidRPr="00605EB6">
        <w:t>était par une belle matinée comme celle-ci</w:t>
      </w:r>
      <w:r w:rsidR="00C474C1">
        <w:t xml:space="preserve">, </w:t>
      </w:r>
      <w:r w:rsidR="00C52F4A" w:rsidRPr="00605EB6">
        <w:t>la veille de votre départ de Mareille</w:t>
      </w:r>
      <w:r w:rsidR="00C474C1">
        <w:t xml:space="preserve">, </w:t>
      </w:r>
      <w:r w:rsidR="00C52F4A" w:rsidRPr="00605EB6">
        <w:t>que vous êtes venu me trouver sous le berceau où j</w:t>
      </w:r>
      <w:r w:rsidR="00C474C1">
        <w:t>’</w:t>
      </w:r>
      <w:r w:rsidR="00C52F4A" w:rsidRPr="00605EB6">
        <w:t>étais assise</w:t>
      </w:r>
      <w:r w:rsidR="00C474C1">
        <w:t>.</w:t>
      </w:r>
    </w:p>
    <w:p w14:paraId="320B21A7" w14:textId="4278F904" w:rsidR="00C474C1" w:rsidRDefault="0094609C" w:rsidP="00C52F4A">
      <w:r>
        <w:t>— </w:t>
      </w:r>
      <w:r w:rsidR="00C52F4A" w:rsidRPr="00605EB6">
        <w:t>En l</w:t>
      </w:r>
      <w:r w:rsidR="00C474C1">
        <w:t>’</w:t>
      </w:r>
      <w:r w:rsidR="00C52F4A" w:rsidRPr="00605EB6">
        <w:t>absence de mon parrain</w:t>
      </w:r>
      <w:r w:rsidR="00C474C1">
        <w:t xml:space="preserve">, </w:t>
      </w:r>
      <w:r w:rsidR="00C52F4A" w:rsidRPr="00605EB6">
        <w:t>qui était allé</w:t>
      </w:r>
      <w:r w:rsidR="00C474C1">
        <w:t xml:space="preserve">, </w:t>
      </w:r>
      <w:r w:rsidR="00C52F4A" w:rsidRPr="00605EB6">
        <w:t>accompagné de Fidèle faire sa promenade matinale au bord de la rivière</w:t>
      </w:r>
      <w:r w:rsidR="00C474C1">
        <w:t xml:space="preserve">. </w:t>
      </w:r>
      <w:r w:rsidR="00C52F4A" w:rsidRPr="00605EB6">
        <w:t>Ah</w:t>
      </w:r>
      <w:r w:rsidR="00C474C1">
        <w:t xml:space="preserve"> ! </w:t>
      </w:r>
      <w:r w:rsidR="00C52F4A" w:rsidRPr="00605EB6">
        <w:t>oui</w:t>
      </w:r>
      <w:r w:rsidR="00C474C1">
        <w:t xml:space="preserve">, </w:t>
      </w:r>
      <w:r w:rsidR="00C52F4A" w:rsidRPr="00605EB6">
        <w:t>Jeanne</w:t>
      </w:r>
      <w:r w:rsidR="00C474C1">
        <w:t xml:space="preserve">, </w:t>
      </w:r>
      <w:r w:rsidR="00C52F4A" w:rsidRPr="00605EB6">
        <w:t>je me souviens</w:t>
      </w:r>
      <w:r w:rsidR="00C474C1">
        <w:t xml:space="preserve">. </w:t>
      </w:r>
      <w:r w:rsidR="00C52F4A" w:rsidRPr="00605EB6">
        <w:t>Je ne l</w:t>
      </w:r>
      <w:r w:rsidR="00C474C1">
        <w:t>’</w:t>
      </w:r>
      <w:r w:rsidR="00C52F4A" w:rsidRPr="00605EB6">
        <w:t>oublierai jamais cette belle matinée de juin</w:t>
      </w:r>
      <w:r w:rsidR="00C474C1">
        <w:t xml:space="preserve">. </w:t>
      </w:r>
      <w:r w:rsidR="00C52F4A" w:rsidRPr="00605EB6">
        <w:t>J</w:t>
      </w:r>
      <w:r w:rsidR="00C474C1">
        <w:t>’</w:t>
      </w:r>
      <w:r w:rsidR="00C52F4A" w:rsidRPr="00605EB6">
        <w:t>étais triste</w:t>
      </w:r>
      <w:r w:rsidR="00C474C1">
        <w:t xml:space="preserve">, </w:t>
      </w:r>
      <w:r w:rsidR="00C52F4A" w:rsidRPr="00605EB6">
        <w:t>désolé</w:t>
      </w:r>
      <w:r w:rsidR="00C474C1">
        <w:t xml:space="preserve"> ; </w:t>
      </w:r>
      <w:r w:rsidR="00C52F4A" w:rsidRPr="00605EB6">
        <w:t>j</w:t>
      </w:r>
      <w:r w:rsidR="00C474C1">
        <w:t>’</w:t>
      </w:r>
      <w:r w:rsidR="00C52F4A" w:rsidRPr="00605EB6">
        <w:t>allais partir</w:t>
      </w:r>
      <w:r w:rsidR="00C474C1">
        <w:t xml:space="preserve">, </w:t>
      </w:r>
      <w:r w:rsidR="00C52F4A" w:rsidRPr="00605EB6">
        <w:t>m</w:t>
      </w:r>
      <w:r w:rsidR="00C474C1">
        <w:t>’</w:t>
      </w:r>
      <w:r w:rsidR="00C52F4A" w:rsidRPr="00605EB6">
        <w:t>éloigner de vous</w:t>
      </w:r>
      <w:r w:rsidR="00C474C1">
        <w:t xml:space="preserve">… </w:t>
      </w:r>
      <w:r w:rsidR="00C52F4A" w:rsidRPr="00605EB6">
        <w:t>J</w:t>
      </w:r>
      <w:r w:rsidR="00C474C1">
        <w:t>’</w:t>
      </w:r>
      <w:r w:rsidR="00C52F4A" w:rsidRPr="00605EB6">
        <w:t>avais le cœur serré</w:t>
      </w:r>
      <w:r w:rsidR="00C474C1">
        <w:t xml:space="preserve">, </w:t>
      </w:r>
      <w:r w:rsidR="00C52F4A" w:rsidRPr="00605EB6">
        <w:t>la poitrine gonflée</w:t>
      </w:r>
      <w:r w:rsidR="00C474C1">
        <w:t xml:space="preserve">, </w:t>
      </w:r>
      <w:r w:rsidR="00C52F4A" w:rsidRPr="00605EB6">
        <w:t>pleine de soupirs que j</w:t>
      </w:r>
      <w:r w:rsidR="00C474C1">
        <w:t>’</w:t>
      </w:r>
      <w:r w:rsidR="00C52F4A" w:rsidRPr="00605EB6">
        <w:t>étouffais</w:t>
      </w:r>
      <w:r w:rsidR="00C474C1">
        <w:t xml:space="preserve"> ; </w:t>
      </w:r>
      <w:r w:rsidR="00C52F4A" w:rsidRPr="00605EB6">
        <w:t>que de choses aussi dans ma pensée</w:t>
      </w:r>
      <w:r w:rsidR="00C474C1">
        <w:t xml:space="preserve"> ! </w:t>
      </w:r>
      <w:r w:rsidR="00C52F4A" w:rsidRPr="00605EB6">
        <w:t>J</w:t>
      </w:r>
      <w:r w:rsidR="00C474C1">
        <w:t>’</w:t>
      </w:r>
      <w:r w:rsidR="00C52F4A" w:rsidRPr="00605EB6">
        <w:t>avais sur les lèvres des paroles que je n</w:t>
      </w:r>
      <w:r w:rsidR="00C474C1">
        <w:t>’</w:t>
      </w:r>
      <w:r w:rsidR="00C52F4A" w:rsidRPr="00605EB6">
        <w:t>osais pas prononcer</w:t>
      </w:r>
      <w:r w:rsidR="00C474C1">
        <w:t xml:space="preserve">. </w:t>
      </w:r>
      <w:r w:rsidR="00C52F4A" w:rsidRPr="00605EB6">
        <w:t>Mais vous aviez deviné mon secret</w:t>
      </w:r>
      <w:r w:rsidR="00C474C1">
        <w:t xml:space="preserve">, </w:t>
      </w:r>
      <w:r w:rsidR="00C52F4A" w:rsidRPr="00605EB6">
        <w:t>Jeanne</w:t>
      </w:r>
      <w:r w:rsidR="00C474C1">
        <w:t xml:space="preserve"> ; </w:t>
      </w:r>
      <w:r w:rsidR="00C52F4A" w:rsidRPr="00605EB6">
        <w:t>vous saviez que</w:t>
      </w:r>
      <w:r w:rsidR="00C474C1">
        <w:t xml:space="preserve">, </w:t>
      </w:r>
      <w:r w:rsidR="00C52F4A" w:rsidRPr="00605EB6">
        <w:t>pour changer ma tristesse en joie</w:t>
      </w:r>
      <w:r w:rsidR="00C474C1">
        <w:t xml:space="preserve">, </w:t>
      </w:r>
      <w:r w:rsidR="00C52F4A" w:rsidRPr="00605EB6">
        <w:t>pour me consoler</w:t>
      </w:r>
      <w:r w:rsidR="00C474C1">
        <w:t xml:space="preserve">, </w:t>
      </w:r>
      <w:r w:rsidR="00C52F4A" w:rsidRPr="00605EB6">
        <w:t>il ne me fallait qu</w:t>
      </w:r>
      <w:r w:rsidR="00C474C1">
        <w:t>’</w:t>
      </w:r>
      <w:r w:rsidR="00C52F4A" w:rsidRPr="00605EB6">
        <w:t>une chose avant de partir</w:t>
      </w:r>
      <w:r w:rsidR="00C474C1">
        <w:t xml:space="preserve"> : </w:t>
      </w:r>
      <w:r w:rsidR="00C52F4A" w:rsidRPr="00605EB6">
        <w:t>l</w:t>
      </w:r>
      <w:r w:rsidR="00C474C1">
        <w:t>’</w:t>
      </w:r>
      <w:r w:rsidR="00C52F4A" w:rsidRPr="00605EB6">
        <w:t>espérance</w:t>
      </w:r>
      <w:r w:rsidR="00C474C1">
        <w:t xml:space="preserve">. </w:t>
      </w:r>
      <w:r w:rsidR="00C52F4A" w:rsidRPr="00605EB6">
        <w:t>Et votre parole l</w:t>
      </w:r>
      <w:r w:rsidR="00C474C1">
        <w:t>’</w:t>
      </w:r>
      <w:r w:rsidR="00C52F4A" w:rsidRPr="00605EB6">
        <w:t>a mise en moi</w:t>
      </w:r>
      <w:r w:rsidR="00C474C1">
        <w:t xml:space="preserve">. </w:t>
      </w:r>
      <w:r w:rsidR="00C52F4A" w:rsidRPr="00605EB6">
        <w:t>Votre douce voix</w:t>
      </w:r>
      <w:r w:rsidR="00C474C1">
        <w:t xml:space="preserve">, </w:t>
      </w:r>
      <w:r w:rsidR="00C52F4A" w:rsidRPr="00605EB6">
        <w:t>accompagnée d</w:t>
      </w:r>
      <w:r w:rsidR="00C474C1">
        <w:t>’</w:t>
      </w:r>
      <w:r w:rsidR="00C52F4A" w:rsidRPr="00605EB6">
        <w:t>un adorable sourire</w:t>
      </w:r>
      <w:r w:rsidR="00C474C1">
        <w:t xml:space="preserve">, </w:t>
      </w:r>
      <w:r w:rsidR="00C52F4A" w:rsidRPr="00605EB6">
        <w:t>m</w:t>
      </w:r>
      <w:r w:rsidR="00C474C1">
        <w:t>’</w:t>
      </w:r>
      <w:r w:rsidR="00C52F4A" w:rsidRPr="00605EB6">
        <w:t>a subitement ouvert le ciel</w:t>
      </w:r>
      <w:r w:rsidR="00C474C1">
        <w:t>.</w:t>
      </w:r>
    </w:p>
    <w:p w14:paraId="39142C33" w14:textId="77777777" w:rsidR="00C474C1" w:rsidRDefault="00C474C1" w:rsidP="00C52F4A">
      <w:r>
        <w:t>» </w:t>
      </w:r>
      <w:r w:rsidR="00C52F4A" w:rsidRPr="00605EB6">
        <w:t>Oh</w:t>
      </w:r>
      <w:r>
        <w:t xml:space="preserve"> ! </w:t>
      </w:r>
      <w:r w:rsidR="00C52F4A" w:rsidRPr="00605EB6">
        <w:t>apprendre que l</w:t>
      </w:r>
      <w:r>
        <w:t>’</w:t>
      </w:r>
      <w:r w:rsidR="00C52F4A" w:rsidRPr="00605EB6">
        <w:t>on est aimé</w:t>
      </w:r>
      <w:r>
        <w:t xml:space="preserve">, </w:t>
      </w:r>
      <w:r w:rsidR="00C52F4A" w:rsidRPr="00605EB6">
        <w:t>quand on n</w:t>
      </w:r>
      <w:r>
        <w:t>’</w:t>
      </w:r>
      <w:r w:rsidR="00C52F4A" w:rsidRPr="00605EB6">
        <w:t>ose croire à son bonheur</w:t>
      </w:r>
      <w:r>
        <w:t xml:space="preserve">, </w:t>
      </w:r>
      <w:r w:rsidR="00C52F4A" w:rsidRPr="00605EB6">
        <w:t>c</w:t>
      </w:r>
      <w:r>
        <w:t>’</w:t>
      </w:r>
      <w:r w:rsidR="00C52F4A" w:rsidRPr="00605EB6">
        <w:t>est un ravissement indicible auquel aucun autre n</w:t>
      </w:r>
      <w:r>
        <w:t>’</w:t>
      </w:r>
      <w:r w:rsidR="00C52F4A" w:rsidRPr="00605EB6">
        <w:t>est comparable</w:t>
      </w:r>
      <w:r>
        <w:t xml:space="preserve">. </w:t>
      </w:r>
      <w:r w:rsidR="00C52F4A" w:rsidRPr="00605EB6">
        <w:t>Ah</w:t>
      </w:r>
      <w:r>
        <w:t xml:space="preserve"> ! </w:t>
      </w:r>
      <w:r w:rsidR="00C52F4A" w:rsidRPr="00605EB6">
        <w:t>Jeanne</w:t>
      </w:r>
      <w:r>
        <w:t xml:space="preserve">, </w:t>
      </w:r>
      <w:r w:rsidR="00C52F4A" w:rsidRPr="00605EB6">
        <w:t>ma bien-aimée Jeanne</w:t>
      </w:r>
      <w:r>
        <w:t xml:space="preserve">, </w:t>
      </w:r>
      <w:r w:rsidR="00C52F4A" w:rsidRPr="00605EB6">
        <w:t>il est de ces instants suprêmes dans la vie dont le souvenir ne peut s</w:t>
      </w:r>
      <w:r>
        <w:t>’</w:t>
      </w:r>
      <w:r w:rsidR="00C52F4A" w:rsidRPr="00605EB6">
        <w:t>effacer jamais</w:t>
      </w:r>
      <w:r>
        <w:t> !</w:t>
      </w:r>
    </w:p>
    <w:p w14:paraId="05317E39" w14:textId="352B1EF0" w:rsidR="00C474C1" w:rsidRDefault="0094609C" w:rsidP="00C52F4A">
      <w:r>
        <w:t>— </w:t>
      </w:r>
      <w:r w:rsidR="00C52F4A" w:rsidRPr="00605EB6">
        <w:t>Jacques</w:t>
      </w:r>
      <w:r w:rsidR="00C474C1">
        <w:t xml:space="preserve">, </w:t>
      </w:r>
      <w:r w:rsidR="00C52F4A" w:rsidRPr="00605EB6">
        <w:t>on était</w:t>
      </w:r>
      <w:r w:rsidR="00C474C1">
        <w:t xml:space="preserve">, </w:t>
      </w:r>
      <w:r w:rsidR="00C52F4A" w:rsidRPr="00605EB6">
        <w:t>comme aujourd</w:t>
      </w:r>
      <w:r w:rsidR="00C474C1">
        <w:t>’</w:t>
      </w:r>
      <w:r w:rsidR="00C52F4A" w:rsidRPr="00605EB6">
        <w:t>hui</w:t>
      </w:r>
      <w:r w:rsidR="00C474C1">
        <w:t xml:space="preserve">, </w:t>
      </w:r>
      <w:r w:rsidR="00C52F4A" w:rsidRPr="00605EB6">
        <w:t>en pleine fenaison</w:t>
      </w:r>
      <w:r w:rsidR="00C474C1">
        <w:t>.</w:t>
      </w:r>
    </w:p>
    <w:p w14:paraId="36D0688B" w14:textId="2ECAF07F" w:rsidR="00C474C1" w:rsidRDefault="0094609C" w:rsidP="00C52F4A">
      <w:r>
        <w:t>— </w:t>
      </w:r>
      <w:r w:rsidR="00C52F4A" w:rsidRPr="00605EB6">
        <w:t>Oui</w:t>
      </w:r>
      <w:r w:rsidR="00C474C1">
        <w:t xml:space="preserve">, </w:t>
      </w:r>
      <w:r w:rsidR="00C52F4A" w:rsidRPr="00605EB6">
        <w:t>Jeanne</w:t>
      </w:r>
      <w:r w:rsidR="00C474C1">
        <w:t xml:space="preserve">, </w:t>
      </w:r>
      <w:r w:rsidR="00C52F4A" w:rsidRPr="00605EB6">
        <w:t>et</w:t>
      </w:r>
      <w:r w:rsidR="00C474C1">
        <w:t xml:space="preserve">, </w:t>
      </w:r>
      <w:r w:rsidR="00C52F4A" w:rsidRPr="00605EB6">
        <w:t>comme en ce moment</w:t>
      </w:r>
      <w:r w:rsidR="00C474C1">
        <w:t xml:space="preserve">, </w:t>
      </w:r>
      <w:r w:rsidR="00C52F4A" w:rsidRPr="00605EB6">
        <w:t>les femmes et les jeunes filles répandaient les andains derrière les faucheurs</w:t>
      </w:r>
      <w:r w:rsidR="00C474C1">
        <w:t xml:space="preserve"> ; </w:t>
      </w:r>
      <w:r w:rsidR="00C52F4A" w:rsidRPr="00605EB6">
        <w:t>nous entendions également le grincement des pierres sur le tranchant des faux</w:t>
      </w:r>
      <w:r w:rsidR="00C474C1">
        <w:t xml:space="preserve">, </w:t>
      </w:r>
      <w:r w:rsidR="00C52F4A" w:rsidRPr="00605EB6">
        <w:t xml:space="preserve">et les larges lames polies </w:t>
      </w:r>
      <w:r w:rsidR="00C52F4A" w:rsidRPr="00605EB6">
        <w:lastRenderedPageBreak/>
        <w:t>étincelaient au soleil de tous côtés</w:t>
      </w:r>
      <w:r w:rsidR="00C474C1">
        <w:t xml:space="preserve"> ; </w:t>
      </w:r>
      <w:r w:rsidR="00C52F4A" w:rsidRPr="00605EB6">
        <w:t>les senteurs pénétrantes de l</w:t>
      </w:r>
      <w:r w:rsidR="00C474C1">
        <w:t>’</w:t>
      </w:r>
      <w:r w:rsidR="00C52F4A" w:rsidRPr="00605EB6">
        <w:t>herbe coupée et à moitié fanée arrivaient comme maintenant jusqu</w:t>
      </w:r>
      <w:r w:rsidR="00C474C1">
        <w:t>’</w:t>
      </w:r>
      <w:r w:rsidR="00C52F4A" w:rsidRPr="00605EB6">
        <w:t>à nous</w:t>
      </w:r>
      <w:r w:rsidR="00C474C1">
        <w:t>.</w:t>
      </w:r>
    </w:p>
    <w:p w14:paraId="73296335" w14:textId="77777777" w:rsidR="00C474C1" w:rsidRDefault="00C52F4A" w:rsidP="00C52F4A">
      <w:r w:rsidRPr="00605EB6">
        <w:t>La jeune fille resta un instant la tête inclinée</w:t>
      </w:r>
      <w:r w:rsidR="00C474C1">
        <w:t xml:space="preserve">, </w:t>
      </w:r>
      <w:r w:rsidRPr="00605EB6">
        <w:t>comme songeuse</w:t>
      </w:r>
      <w:r w:rsidR="00C474C1">
        <w:t>.</w:t>
      </w:r>
    </w:p>
    <w:p w14:paraId="615841CE" w14:textId="77777777" w:rsidR="00C474C1" w:rsidRDefault="00C52F4A" w:rsidP="00C52F4A">
      <w:r w:rsidRPr="00605EB6">
        <w:t>Puis</w:t>
      </w:r>
      <w:r w:rsidR="00C474C1">
        <w:t xml:space="preserve">, </w:t>
      </w:r>
      <w:r w:rsidRPr="00605EB6">
        <w:t>se redressant brusquement</w:t>
      </w:r>
      <w:r w:rsidR="00C474C1">
        <w:t xml:space="preserve">, </w:t>
      </w:r>
      <w:r w:rsidRPr="00605EB6">
        <w:t>ses yeux se portèrent sur le long et large rideau de verdure sombre de la forêt et sur la Bosse-Grise</w:t>
      </w:r>
      <w:r w:rsidR="00C474C1">
        <w:t xml:space="preserve">, </w:t>
      </w:r>
      <w:r w:rsidRPr="00605EB6">
        <w:t>sillonnée à son sommet de reflets lumineux</w:t>
      </w:r>
      <w:r w:rsidR="00C474C1">
        <w:t>.</w:t>
      </w:r>
    </w:p>
    <w:p w14:paraId="0ED1264E" w14:textId="4DD0E23D" w:rsidR="00C474C1" w:rsidRDefault="0094609C" w:rsidP="00C52F4A">
      <w:r>
        <w:t>— </w:t>
      </w:r>
      <w:r w:rsidR="00C52F4A" w:rsidRPr="00605EB6">
        <w:t>Oui</w:t>
      </w:r>
      <w:r w:rsidR="00C474C1">
        <w:t xml:space="preserve">, </w:t>
      </w:r>
      <w:r w:rsidR="00C52F4A" w:rsidRPr="00605EB6">
        <w:t>prononça-t-elle tout bas</w:t>
      </w:r>
      <w:r w:rsidR="00C474C1">
        <w:t xml:space="preserve">, </w:t>
      </w:r>
      <w:r w:rsidR="00C52F4A" w:rsidRPr="00605EB6">
        <w:t>et comme se parlant à elle-même</w:t>
      </w:r>
      <w:r w:rsidR="00C474C1">
        <w:t xml:space="preserve">, </w:t>
      </w:r>
      <w:r w:rsidR="00C52F4A" w:rsidRPr="00605EB6">
        <w:t>rien n</w:t>
      </w:r>
      <w:r w:rsidR="00C474C1">
        <w:t>’</w:t>
      </w:r>
      <w:r w:rsidR="00C52F4A" w:rsidRPr="00605EB6">
        <w:t>est changé</w:t>
      </w:r>
      <w:r w:rsidR="00C474C1">
        <w:t xml:space="preserve">… ; </w:t>
      </w:r>
      <w:r w:rsidR="00C52F4A" w:rsidRPr="00605EB6">
        <w:t>et pourtant</w:t>
      </w:r>
      <w:r w:rsidR="00C474C1">
        <w:t xml:space="preserve">, </w:t>
      </w:r>
      <w:r w:rsidR="00C52F4A" w:rsidRPr="00605EB6">
        <w:t>depuis</w:t>
      </w:r>
      <w:r w:rsidR="00C474C1">
        <w:t xml:space="preserve">, </w:t>
      </w:r>
      <w:r w:rsidR="00C52F4A" w:rsidRPr="00605EB6">
        <w:t>que de choses se sont passées</w:t>
      </w:r>
      <w:r w:rsidR="00C474C1">
        <w:t> !…</w:t>
      </w:r>
    </w:p>
    <w:p w14:paraId="773B2784" w14:textId="77777777" w:rsidR="00C474C1" w:rsidRDefault="00C52F4A" w:rsidP="00C52F4A">
      <w:r w:rsidRPr="00605EB6">
        <w:t>Elle resta encore un instant silencieuse</w:t>
      </w:r>
      <w:r w:rsidR="00C474C1">
        <w:t xml:space="preserve">, </w:t>
      </w:r>
      <w:r w:rsidRPr="00605EB6">
        <w:t>puis elle reprit</w:t>
      </w:r>
      <w:r w:rsidR="00C474C1">
        <w:t xml:space="preserve">, </w:t>
      </w:r>
      <w:r w:rsidRPr="00605EB6">
        <w:t>s</w:t>
      </w:r>
      <w:r w:rsidR="00C474C1">
        <w:t>’</w:t>
      </w:r>
      <w:r w:rsidRPr="00605EB6">
        <w:t>adressant en même temps à son père et à son fiancé</w:t>
      </w:r>
      <w:r w:rsidR="00C474C1">
        <w:t> :</w:t>
      </w:r>
    </w:p>
    <w:p w14:paraId="345E4912" w14:textId="247F7F54" w:rsidR="00C474C1" w:rsidRDefault="0094609C" w:rsidP="00C52F4A">
      <w:r>
        <w:t>— </w:t>
      </w:r>
      <w:r w:rsidR="00C52F4A" w:rsidRPr="00605EB6">
        <w:t>N</w:t>
      </w:r>
      <w:r w:rsidR="00C474C1">
        <w:t>’</w:t>
      </w:r>
      <w:r w:rsidR="00C52F4A" w:rsidRPr="00605EB6">
        <w:t>est-ce pas aujourd</w:t>
      </w:r>
      <w:r w:rsidR="00C474C1">
        <w:t>’</w:t>
      </w:r>
      <w:r w:rsidR="00C52F4A" w:rsidRPr="00605EB6">
        <w:t>hui que vous devez me raconter toutes ces choses que je suis impatiente de connaître</w:t>
      </w:r>
      <w:r w:rsidR="00C474C1">
        <w:t xml:space="preserve"> ? </w:t>
      </w:r>
      <w:r w:rsidR="00C52F4A" w:rsidRPr="00605EB6">
        <w:t>demanda-t-elle</w:t>
      </w:r>
      <w:r w:rsidR="00C474C1">
        <w:t>.</w:t>
      </w:r>
    </w:p>
    <w:p w14:paraId="6FDA2362" w14:textId="77777777" w:rsidR="00C474C1" w:rsidRDefault="00C52F4A" w:rsidP="00C52F4A">
      <w:r w:rsidRPr="00605EB6">
        <w:t>Les deux hommes s</w:t>
      </w:r>
      <w:r w:rsidR="00C474C1">
        <w:t>’</w:t>
      </w:r>
      <w:r w:rsidRPr="00605EB6">
        <w:t>interrogèrent du regard</w:t>
      </w:r>
      <w:r w:rsidR="00C474C1">
        <w:t>.</w:t>
      </w:r>
    </w:p>
    <w:p w14:paraId="06E15198" w14:textId="405AC3D2" w:rsidR="00C474C1" w:rsidRDefault="0094609C" w:rsidP="00C52F4A">
      <w:r>
        <w:t>— </w:t>
      </w:r>
      <w:r w:rsidR="00C52F4A" w:rsidRPr="00605EB6">
        <w:t>Jeanne peut écouter aujourd</w:t>
      </w:r>
      <w:r w:rsidR="00C474C1">
        <w:t>’</w:t>
      </w:r>
      <w:r w:rsidR="00C52F4A" w:rsidRPr="00605EB6">
        <w:t>hui sans fatigue</w:t>
      </w:r>
      <w:r w:rsidR="00C474C1">
        <w:t xml:space="preserve">, </w:t>
      </w:r>
      <w:r w:rsidR="00C52F4A" w:rsidRPr="00605EB6">
        <w:t>dit le lieutenant</w:t>
      </w:r>
      <w:r w:rsidR="00C474C1">
        <w:t xml:space="preserve"> ; </w:t>
      </w:r>
      <w:r w:rsidR="00C52F4A" w:rsidRPr="00605EB6">
        <w:t>nous n</w:t>
      </w:r>
      <w:r w:rsidR="00C474C1">
        <w:t>’</w:t>
      </w:r>
      <w:r w:rsidR="00C52F4A" w:rsidRPr="00605EB6">
        <w:t>avons plus aucune raison de refuser de satisfaire sa légitime curiosité</w:t>
      </w:r>
      <w:r w:rsidR="00C474C1">
        <w:t>.</w:t>
      </w:r>
    </w:p>
    <w:p w14:paraId="6C466D87" w14:textId="163B1586" w:rsidR="00C474C1" w:rsidRDefault="0094609C" w:rsidP="00C52F4A">
      <w:r>
        <w:t>— </w:t>
      </w:r>
      <w:r w:rsidR="00C52F4A" w:rsidRPr="00605EB6">
        <w:t>Soit</w:t>
      </w:r>
      <w:r w:rsidR="00C474C1">
        <w:t xml:space="preserve">, </w:t>
      </w:r>
      <w:r w:rsidR="00C52F4A" w:rsidRPr="00605EB6">
        <w:t>répondit Jacques Vaillant</w:t>
      </w:r>
      <w:r w:rsidR="00C474C1">
        <w:t>.</w:t>
      </w:r>
    </w:p>
    <w:p w14:paraId="39112DAC" w14:textId="77777777" w:rsidR="00C474C1" w:rsidRDefault="00C52F4A" w:rsidP="00C52F4A">
      <w:r w:rsidRPr="00605EB6">
        <w:t>Ils se trouvaient en face du berceau</w:t>
      </w:r>
      <w:r w:rsidR="00C474C1">
        <w:t xml:space="preserve">. </w:t>
      </w:r>
      <w:r w:rsidRPr="00605EB6">
        <w:t>Ils y entrèrent</w:t>
      </w:r>
      <w:r w:rsidR="00C474C1">
        <w:t xml:space="preserve">, </w:t>
      </w:r>
      <w:r w:rsidRPr="00605EB6">
        <w:t>et tous trois s</w:t>
      </w:r>
      <w:r w:rsidR="00C474C1">
        <w:t>’</w:t>
      </w:r>
      <w:r w:rsidRPr="00605EB6">
        <w:t>assirent sur le banc</w:t>
      </w:r>
      <w:r w:rsidR="00C474C1">
        <w:t>.</w:t>
      </w:r>
    </w:p>
    <w:p w14:paraId="42FE5DAE" w14:textId="77777777" w:rsidR="00C474C1" w:rsidRDefault="00C52F4A" w:rsidP="00C52F4A">
      <w:r w:rsidRPr="00605EB6">
        <w:t>Voyant Jeanne disposée à entendre</w:t>
      </w:r>
      <w:r w:rsidR="00C474C1">
        <w:t xml:space="preserve">, </w:t>
      </w:r>
      <w:r w:rsidRPr="00605EB6">
        <w:t>ce fut le vieillard qui prit le premier la parole</w:t>
      </w:r>
      <w:r w:rsidR="00C474C1">
        <w:t>.</w:t>
      </w:r>
    </w:p>
    <w:p w14:paraId="04EC577B" w14:textId="77777777" w:rsidR="00C474C1" w:rsidRDefault="00C52F4A" w:rsidP="00C52F4A">
      <w:r w:rsidRPr="00605EB6">
        <w:t>Il raconta d</w:t>
      </w:r>
      <w:r w:rsidR="00C474C1">
        <w:t>’</w:t>
      </w:r>
      <w:r w:rsidRPr="00605EB6">
        <w:t>abord ce qui s</w:t>
      </w:r>
      <w:r w:rsidR="00C474C1">
        <w:t>’</w:t>
      </w:r>
      <w:r w:rsidRPr="00605EB6">
        <w:t>était passé dans la chambre de Jeanne au milieu de la terrible nuit d</w:t>
      </w:r>
      <w:r w:rsidR="00C474C1">
        <w:t>’</w:t>
      </w:r>
      <w:r w:rsidRPr="00605EB6">
        <w:t>orage</w:t>
      </w:r>
      <w:r w:rsidR="00C474C1">
        <w:t xml:space="preserve">, </w:t>
      </w:r>
      <w:r w:rsidRPr="00605EB6">
        <w:t xml:space="preserve">passant à dessein </w:t>
      </w:r>
      <w:r w:rsidRPr="00605EB6">
        <w:lastRenderedPageBreak/>
        <w:t>sur certains détails</w:t>
      </w:r>
      <w:r w:rsidR="00C474C1">
        <w:t xml:space="preserve">, </w:t>
      </w:r>
      <w:r w:rsidRPr="00605EB6">
        <w:t>mais appuyant sur ce point que le malfaiteur inconnu s</w:t>
      </w:r>
      <w:r w:rsidR="00C474C1">
        <w:t>’</w:t>
      </w:r>
      <w:r w:rsidRPr="00605EB6">
        <w:t>était introduit dans la maison pour commettre un vol</w:t>
      </w:r>
      <w:r w:rsidR="00C474C1">
        <w:t>.</w:t>
      </w:r>
    </w:p>
    <w:p w14:paraId="5456E0CD" w14:textId="77777777" w:rsidR="00C474C1" w:rsidRDefault="00C52F4A" w:rsidP="00C52F4A">
      <w:r w:rsidRPr="00605EB6">
        <w:t>Sorti</w:t>
      </w:r>
      <w:r w:rsidR="00C474C1">
        <w:t xml:space="preserve">, </w:t>
      </w:r>
      <w:r w:rsidRPr="00605EB6">
        <w:t>non sans peine</w:t>
      </w:r>
      <w:r w:rsidR="00C474C1">
        <w:t xml:space="preserve">, </w:t>
      </w:r>
      <w:r w:rsidRPr="00605EB6">
        <w:t>de cette série de scènes terribles difficiles à raconter</w:t>
      </w:r>
      <w:r w:rsidR="00C474C1">
        <w:t xml:space="preserve">, </w:t>
      </w:r>
      <w:r w:rsidRPr="00605EB6">
        <w:t>le vieillard poursuivit allègrement son récit</w:t>
      </w:r>
      <w:r w:rsidR="00C474C1">
        <w:t xml:space="preserve">, </w:t>
      </w:r>
      <w:r w:rsidRPr="00605EB6">
        <w:t>traçant le tableau des faits et des événements successifs jusqu</w:t>
      </w:r>
      <w:r w:rsidR="00C474C1">
        <w:t>’</w:t>
      </w:r>
      <w:r w:rsidRPr="00605EB6">
        <w:t>au jour où il avait été emmené prisonnier par les Prussiens</w:t>
      </w:r>
      <w:r w:rsidR="00C474C1">
        <w:t>.</w:t>
      </w:r>
    </w:p>
    <w:p w14:paraId="709E5128" w14:textId="77777777" w:rsidR="00C474C1" w:rsidRDefault="00C52F4A" w:rsidP="00C52F4A">
      <w:r w:rsidRPr="00605EB6">
        <w:t>Jeanne l</w:t>
      </w:r>
      <w:r w:rsidR="00C474C1">
        <w:t>’</w:t>
      </w:r>
      <w:r w:rsidRPr="00605EB6">
        <w:t>avait écouté avec la plus grande attention</w:t>
      </w:r>
      <w:r w:rsidR="00C474C1">
        <w:t xml:space="preserve">, </w:t>
      </w:r>
      <w:r w:rsidRPr="00605EB6">
        <w:t>retenant souvent sa respiration</w:t>
      </w:r>
      <w:r w:rsidR="00C474C1">
        <w:t xml:space="preserve">, </w:t>
      </w:r>
      <w:r w:rsidRPr="00605EB6">
        <w:t>comme si elle avait eu peur de perdre une seule de ses paroles</w:t>
      </w:r>
      <w:r w:rsidR="00C474C1">
        <w:t xml:space="preserve">. </w:t>
      </w:r>
      <w:r w:rsidRPr="00605EB6">
        <w:t>Deux fois seulement elle l</w:t>
      </w:r>
      <w:r w:rsidR="00C474C1">
        <w:t>’</w:t>
      </w:r>
      <w:r w:rsidRPr="00605EB6">
        <w:t>avait interrompu</w:t>
      </w:r>
      <w:r w:rsidR="00C474C1">
        <w:t xml:space="preserve">, </w:t>
      </w:r>
      <w:r w:rsidRPr="00605EB6">
        <w:t>et chaque fois par ces mots</w:t>
      </w:r>
      <w:r w:rsidR="00C474C1">
        <w:t> :</w:t>
      </w:r>
    </w:p>
    <w:p w14:paraId="008A554A" w14:textId="1219EF00" w:rsidR="00C474C1" w:rsidRDefault="0094609C" w:rsidP="00C52F4A">
      <w:r>
        <w:t>— </w:t>
      </w:r>
      <w:r w:rsidR="00C52F4A" w:rsidRPr="00605EB6">
        <w:t>Pauvre Jean Loup</w:t>
      </w:r>
      <w:r w:rsidR="00C474C1">
        <w:t> !</w:t>
      </w:r>
    </w:p>
    <w:p w14:paraId="71836C54" w14:textId="7D2C52DA" w:rsidR="00C474C1" w:rsidRDefault="0094609C" w:rsidP="00C52F4A">
      <w:r>
        <w:t>— </w:t>
      </w:r>
      <w:r w:rsidR="00C52F4A" w:rsidRPr="00605EB6">
        <w:t>Maintenant</w:t>
      </w:r>
      <w:r w:rsidR="00C474C1">
        <w:t xml:space="preserve">, </w:t>
      </w:r>
      <w:r w:rsidR="00C52F4A" w:rsidRPr="00605EB6">
        <w:t>mon cher Jacques</w:t>
      </w:r>
      <w:r w:rsidR="00C474C1">
        <w:t xml:space="preserve">, </w:t>
      </w:r>
      <w:r w:rsidR="00C52F4A" w:rsidRPr="00605EB6">
        <w:t>dit le vieillard</w:t>
      </w:r>
      <w:r w:rsidR="00C474C1">
        <w:t xml:space="preserve">, </w:t>
      </w:r>
      <w:r w:rsidR="00C52F4A" w:rsidRPr="00605EB6">
        <w:t>je n</w:t>
      </w:r>
      <w:r w:rsidR="00C474C1">
        <w:t>’</w:t>
      </w:r>
      <w:r w:rsidR="00C52F4A" w:rsidRPr="00605EB6">
        <w:t>ai plus rien à raconter</w:t>
      </w:r>
      <w:r w:rsidR="00C474C1">
        <w:t xml:space="preserve"> ; </w:t>
      </w:r>
      <w:r w:rsidR="00C52F4A" w:rsidRPr="00605EB6">
        <w:t>je te cède la parole</w:t>
      </w:r>
      <w:r w:rsidR="00C474C1">
        <w:t xml:space="preserve">, </w:t>
      </w:r>
      <w:r w:rsidR="00C52F4A" w:rsidRPr="00605EB6">
        <w:t>et avec votre permission</w:t>
      </w:r>
      <w:r w:rsidR="00C474C1">
        <w:t xml:space="preserve">, </w:t>
      </w:r>
      <w:r w:rsidR="00C52F4A" w:rsidRPr="00605EB6">
        <w:t>mes enfants</w:t>
      </w:r>
      <w:r w:rsidR="00C474C1">
        <w:t xml:space="preserve">, </w:t>
      </w:r>
      <w:r w:rsidR="00C52F4A" w:rsidRPr="00605EB6">
        <w:t>je vais aller faire un petit tour de promenade</w:t>
      </w:r>
      <w:r w:rsidR="00C474C1">
        <w:t xml:space="preserve"> ; </w:t>
      </w:r>
      <w:r w:rsidR="00C52F4A" w:rsidRPr="00605EB6">
        <w:t>car</w:t>
      </w:r>
      <w:r w:rsidR="00C474C1">
        <w:t xml:space="preserve">, </w:t>
      </w:r>
      <w:r w:rsidR="00C52F4A" w:rsidRPr="00605EB6">
        <w:t>à la façon dont Fidèle me regarde</w:t>
      </w:r>
      <w:r w:rsidR="00C474C1">
        <w:t xml:space="preserve">, </w:t>
      </w:r>
      <w:r w:rsidR="00C52F4A" w:rsidRPr="00605EB6">
        <w:t>je comprends qu</w:t>
      </w:r>
      <w:r w:rsidR="00C474C1">
        <w:t>’</w:t>
      </w:r>
      <w:r w:rsidR="00C52F4A" w:rsidRPr="00605EB6">
        <w:t>il me dit</w:t>
      </w:r>
      <w:r w:rsidR="00C474C1">
        <w:t> :</w:t>
      </w:r>
    </w:p>
    <w:p w14:paraId="77621418" w14:textId="66153016" w:rsidR="00C474C1" w:rsidRDefault="007A0A78" w:rsidP="007A0A78">
      <w:pPr>
        <w:spacing w:before="0" w:after="0"/>
      </w:pPr>
      <w:r>
        <w:t>»</w:t>
      </w:r>
      <w:r w:rsidR="00944DF1">
        <w:t> </w:t>
      </w:r>
      <w:r w:rsidR="0094609C">
        <w:t>— </w:t>
      </w:r>
      <w:r w:rsidR="00C52F4A" w:rsidRPr="00605EB6">
        <w:t>Est-ce que nous ne sortirons pas</w:t>
      </w:r>
      <w:r w:rsidR="00C474C1">
        <w:t xml:space="preserve">, </w:t>
      </w:r>
      <w:r w:rsidR="00C52F4A" w:rsidRPr="00605EB6">
        <w:t>ce matin</w:t>
      </w:r>
      <w:r w:rsidR="00C474C1">
        <w:t> ?</w:t>
      </w:r>
    </w:p>
    <w:p w14:paraId="1D9EC19E" w14:textId="749AA78B" w:rsidR="00C52F4A" w:rsidRPr="00605EB6" w:rsidRDefault="007A0A78" w:rsidP="007A0A78">
      <w:pPr>
        <w:pStyle w:val="NormalSuspendu1XRetrait1XEsp0"/>
      </w:pPr>
      <w:r>
        <w:t>»</w:t>
      </w:r>
      <w:r w:rsidR="00944DF1">
        <w:t> ”</w:t>
      </w:r>
      <w:r w:rsidR="00C52F4A" w:rsidRPr="00605EB6">
        <w:t>Allons donc courir un peu dans la prairie</w:t>
      </w:r>
      <w:r w:rsidR="00C474C1">
        <w:t>.</w:t>
      </w:r>
    </w:p>
    <w:p w14:paraId="73A7A848" w14:textId="77777777" w:rsidR="00C474C1" w:rsidRDefault="00C52F4A" w:rsidP="00C52F4A">
      <w:r w:rsidRPr="00605EB6">
        <w:t>Voyant le vieillard se lever</w:t>
      </w:r>
      <w:r w:rsidR="00C474C1">
        <w:t xml:space="preserve">, </w:t>
      </w:r>
      <w:r w:rsidRPr="00605EB6">
        <w:t>Fidèle</w:t>
      </w:r>
      <w:r w:rsidR="00C474C1">
        <w:t xml:space="preserve">, </w:t>
      </w:r>
      <w:r w:rsidRPr="00605EB6">
        <w:t>la queue frétillante</w:t>
      </w:r>
      <w:r w:rsidR="00C474C1">
        <w:t xml:space="preserve">, </w:t>
      </w:r>
      <w:r w:rsidRPr="00605EB6">
        <w:t>manifesta sa satisfaction par de joyeux ouah</w:t>
      </w:r>
      <w:r w:rsidR="00C474C1">
        <w:t xml:space="preserve"> ! </w:t>
      </w:r>
      <w:r w:rsidRPr="00605EB6">
        <w:t>ouah</w:t>
      </w:r>
      <w:r w:rsidR="00C474C1">
        <w:t xml:space="preserve"> ! </w:t>
      </w:r>
      <w:r w:rsidRPr="00605EB6">
        <w:t>ouah</w:t>
      </w:r>
      <w:r w:rsidR="00C474C1">
        <w:t xml:space="preserve"> ! </w:t>
      </w:r>
      <w:r w:rsidRPr="00605EB6">
        <w:t>des cabrioles et des bonds à l</w:t>
      </w:r>
      <w:r w:rsidR="00C474C1">
        <w:t>’</w:t>
      </w:r>
      <w:r w:rsidRPr="00605EB6">
        <w:t>infini</w:t>
      </w:r>
      <w:r w:rsidR="00C474C1">
        <w:t>.</w:t>
      </w:r>
    </w:p>
    <w:p w14:paraId="642A35FF" w14:textId="614881B3" w:rsidR="00C474C1" w:rsidRDefault="0094609C" w:rsidP="00C52F4A">
      <w:r>
        <w:t>— </w:t>
      </w:r>
      <w:r w:rsidR="00C52F4A" w:rsidRPr="00605EB6">
        <w:t>Eh bien</w:t>
      </w:r>
      <w:r w:rsidR="00C474C1">
        <w:t xml:space="preserve"> ! </w:t>
      </w:r>
      <w:r w:rsidR="00C52F4A" w:rsidRPr="00605EB6">
        <w:t>oui</w:t>
      </w:r>
      <w:r w:rsidR="00C474C1">
        <w:t xml:space="preserve">, </w:t>
      </w:r>
      <w:r w:rsidR="00C52F4A" w:rsidRPr="00605EB6">
        <w:t>lui dit son maître</w:t>
      </w:r>
      <w:r w:rsidR="00C474C1">
        <w:t xml:space="preserve">, </w:t>
      </w:r>
      <w:r w:rsidR="00C52F4A" w:rsidRPr="00605EB6">
        <w:t>nous allons faire notre promenade du matin</w:t>
      </w:r>
      <w:r w:rsidR="00C474C1">
        <w:t>.</w:t>
      </w:r>
    </w:p>
    <w:p w14:paraId="6F3305BC" w14:textId="04D100B6" w:rsidR="00C474C1" w:rsidRDefault="0094609C" w:rsidP="00C52F4A">
      <w:r>
        <w:t>— </w:t>
      </w:r>
      <w:r w:rsidR="00C52F4A" w:rsidRPr="00605EB6">
        <w:t>Ouah</w:t>
      </w:r>
      <w:r w:rsidR="00C474C1">
        <w:t xml:space="preserve"> ! </w:t>
      </w:r>
      <w:r w:rsidR="00C52F4A" w:rsidRPr="00605EB6">
        <w:t>ouah</w:t>
      </w:r>
      <w:r w:rsidR="00C474C1">
        <w:t xml:space="preserve"> ! </w:t>
      </w:r>
      <w:r w:rsidR="00C52F4A" w:rsidRPr="00605EB6">
        <w:t>ouah</w:t>
      </w:r>
      <w:r w:rsidR="00C474C1">
        <w:t> !</w:t>
      </w:r>
    </w:p>
    <w:p w14:paraId="4A7F67B2" w14:textId="77777777" w:rsidR="00C474C1" w:rsidRDefault="00C52F4A" w:rsidP="00C52F4A">
      <w:r w:rsidRPr="00605EB6">
        <w:lastRenderedPageBreak/>
        <w:t>Jacques Vaillant adressa un signe d</w:t>
      </w:r>
      <w:r w:rsidR="00C474C1">
        <w:t>’</w:t>
      </w:r>
      <w:r w:rsidRPr="00605EB6">
        <w:t>adieu aux fiancés et s</w:t>
      </w:r>
      <w:r w:rsidR="00C474C1">
        <w:t>’</w:t>
      </w:r>
      <w:r w:rsidRPr="00605EB6">
        <w:t>éloigna</w:t>
      </w:r>
      <w:r w:rsidR="00C474C1">
        <w:t xml:space="preserve">, </w:t>
      </w:r>
      <w:r w:rsidRPr="00605EB6">
        <w:t>précédé de Fidèle</w:t>
      </w:r>
      <w:r w:rsidR="00C474C1">
        <w:t xml:space="preserve">, </w:t>
      </w:r>
      <w:r w:rsidRPr="00605EB6">
        <w:t>se livrant à toutes sortes de gambades au milieu de l</w:t>
      </w:r>
      <w:r w:rsidR="00C474C1">
        <w:t>’</w:t>
      </w:r>
      <w:r w:rsidRPr="00605EB6">
        <w:t>allée</w:t>
      </w:r>
      <w:r w:rsidR="00C474C1">
        <w:t>.</w:t>
      </w:r>
    </w:p>
    <w:p w14:paraId="3BC35B6D" w14:textId="7B2B5FBC" w:rsidR="00C474C1" w:rsidRDefault="0094609C" w:rsidP="00C52F4A">
      <w:r>
        <w:t>— </w:t>
      </w:r>
      <w:r w:rsidR="00C52F4A" w:rsidRPr="00605EB6">
        <w:t>Oh</w:t>
      </w:r>
      <w:r w:rsidR="00C474C1">
        <w:t xml:space="preserve"> ! </w:t>
      </w:r>
      <w:r w:rsidR="00C52F4A" w:rsidRPr="00605EB6">
        <w:t>Jacques</w:t>
      </w:r>
      <w:r w:rsidR="00C474C1">
        <w:t xml:space="preserve">, </w:t>
      </w:r>
      <w:r w:rsidR="00C52F4A" w:rsidRPr="00605EB6">
        <w:t>mon cher Jacques</w:t>
      </w:r>
      <w:r w:rsidR="00C474C1">
        <w:t xml:space="preserve">, </w:t>
      </w:r>
      <w:r w:rsidR="00C52F4A" w:rsidRPr="00605EB6">
        <w:t>dit Jeanne en se serrant contre le jeune homme qui lui avait pris la main</w:t>
      </w:r>
      <w:r w:rsidR="00C474C1">
        <w:t xml:space="preserve">, </w:t>
      </w:r>
      <w:r w:rsidR="00C52F4A" w:rsidRPr="00605EB6">
        <w:t>comment de pareilles choses peuvent-elles arriver</w:t>
      </w:r>
      <w:r w:rsidR="00C474C1">
        <w:t> ?</w:t>
      </w:r>
    </w:p>
    <w:p w14:paraId="529F9EC0" w14:textId="2FB99FAA" w:rsidR="00C474C1" w:rsidRDefault="0094609C" w:rsidP="00C52F4A">
      <w:r>
        <w:t>— </w:t>
      </w:r>
      <w:r w:rsidR="00C52F4A" w:rsidRPr="00605EB6">
        <w:t>La vie est faite ainsi</w:t>
      </w:r>
      <w:r w:rsidR="00C474C1">
        <w:t xml:space="preserve">, </w:t>
      </w:r>
      <w:r w:rsidR="00C52F4A" w:rsidRPr="00605EB6">
        <w:t>chère Jeanne</w:t>
      </w:r>
      <w:r w:rsidR="00C474C1">
        <w:t xml:space="preserve"> ! </w:t>
      </w:r>
      <w:r w:rsidR="00C52F4A" w:rsidRPr="00605EB6">
        <w:t>Le bonheur est une chose qu</w:t>
      </w:r>
      <w:r w:rsidR="00C474C1">
        <w:t>’</w:t>
      </w:r>
      <w:r w:rsidR="00C52F4A" w:rsidRPr="00605EB6">
        <w:t>il faut payer bien cher</w:t>
      </w:r>
      <w:r w:rsidR="00C474C1">
        <w:t xml:space="preserve">, </w:t>
      </w:r>
      <w:r w:rsidR="00C52F4A" w:rsidRPr="00605EB6">
        <w:t>souvent</w:t>
      </w:r>
      <w:r w:rsidR="00C474C1">
        <w:t>.</w:t>
      </w:r>
    </w:p>
    <w:p w14:paraId="412B5423" w14:textId="4988FF86" w:rsidR="00C474C1" w:rsidRDefault="0094609C" w:rsidP="00C52F4A">
      <w:r>
        <w:t>— </w:t>
      </w:r>
      <w:r w:rsidR="00C52F4A" w:rsidRPr="00605EB6">
        <w:t>Ainsi</w:t>
      </w:r>
      <w:r w:rsidR="00C474C1">
        <w:t xml:space="preserve">, </w:t>
      </w:r>
      <w:r w:rsidR="00C52F4A" w:rsidRPr="00605EB6">
        <w:t>Jacques</w:t>
      </w:r>
      <w:r w:rsidR="00C474C1">
        <w:t xml:space="preserve">, </w:t>
      </w:r>
      <w:r w:rsidR="00C52F4A" w:rsidRPr="00605EB6">
        <w:t>vous</w:t>
      </w:r>
      <w:r w:rsidR="00C474C1">
        <w:t xml:space="preserve">, </w:t>
      </w:r>
      <w:r w:rsidR="00C52F4A" w:rsidRPr="00605EB6">
        <w:t>mon père</w:t>
      </w:r>
      <w:r w:rsidR="00C474C1">
        <w:t xml:space="preserve">, </w:t>
      </w:r>
      <w:r w:rsidR="00C52F4A" w:rsidRPr="00605EB6">
        <w:t>tout le monde enfin me croyait morte</w:t>
      </w:r>
      <w:r w:rsidR="00C474C1">
        <w:t> ?</w:t>
      </w:r>
    </w:p>
    <w:p w14:paraId="757B97AD" w14:textId="7DDF0EB9" w:rsidR="00C474C1" w:rsidRDefault="0094609C" w:rsidP="00C52F4A">
      <w:r>
        <w:t>— </w:t>
      </w:r>
      <w:r w:rsidR="00C52F4A" w:rsidRPr="00605EB6">
        <w:t>Tout le monde</w:t>
      </w:r>
      <w:r w:rsidR="00C474C1">
        <w:t xml:space="preserve">. </w:t>
      </w:r>
      <w:r w:rsidR="00C52F4A" w:rsidRPr="00605EB6">
        <w:t>Votre lettre ne laissait aucun doute</w:t>
      </w:r>
      <w:r w:rsidR="00C474C1">
        <w:t xml:space="preserve">. </w:t>
      </w:r>
      <w:r w:rsidR="00C52F4A" w:rsidRPr="00605EB6">
        <w:t>Jean Loup seul aurait pu dire que vous ne vous étiez pas noyée</w:t>
      </w:r>
      <w:r w:rsidR="00C474C1">
        <w:t xml:space="preserve">, </w:t>
      </w:r>
      <w:r w:rsidR="00C52F4A" w:rsidRPr="00605EB6">
        <w:t>mais Jean Loup ne parlait pas</w:t>
      </w:r>
      <w:r w:rsidR="00C474C1">
        <w:t xml:space="preserve">. </w:t>
      </w:r>
      <w:r w:rsidR="00C52F4A" w:rsidRPr="00605EB6">
        <w:t>Pendant près d</w:t>
      </w:r>
      <w:r w:rsidR="00C474C1">
        <w:t>’</w:t>
      </w:r>
      <w:r w:rsidR="00C52F4A" w:rsidRPr="00605EB6">
        <w:t>un an j</w:t>
      </w:r>
      <w:r w:rsidR="00C474C1">
        <w:t>’</w:t>
      </w:r>
      <w:r w:rsidR="00C52F4A" w:rsidRPr="00605EB6">
        <w:t>ignorai tout</w:t>
      </w:r>
      <w:r w:rsidR="00C474C1">
        <w:t xml:space="preserve">. </w:t>
      </w:r>
      <w:r w:rsidR="00C52F4A" w:rsidRPr="00605EB6">
        <w:t>Si votre mort m</w:t>
      </w:r>
      <w:r w:rsidR="00C474C1">
        <w:t>’</w:t>
      </w:r>
      <w:r w:rsidR="00C52F4A" w:rsidRPr="00605EB6">
        <w:t>eût été annoncée</w:t>
      </w:r>
      <w:r w:rsidR="00C474C1">
        <w:t xml:space="preserve">, </w:t>
      </w:r>
      <w:r w:rsidR="00C52F4A" w:rsidRPr="00605EB6">
        <w:t>oh</w:t>
      </w:r>
      <w:r w:rsidR="00C474C1">
        <w:t xml:space="preserve"> ! </w:t>
      </w:r>
      <w:r w:rsidR="00C52F4A" w:rsidRPr="00605EB6">
        <w:t>ma Jeanne adorée</w:t>
      </w:r>
      <w:r w:rsidR="00C474C1">
        <w:t xml:space="preserve">, </w:t>
      </w:r>
      <w:r w:rsidR="00C52F4A" w:rsidRPr="00605EB6">
        <w:t>je vous le dis</w:t>
      </w:r>
      <w:r w:rsidR="00C474C1">
        <w:t xml:space="preserve">, </w:t>
      </w:r>
      <w:r w:rsidR="00C52F4A" w:rsidRPr="00605EB6">
        <w:t>je me serais fait tuer</w:t>
      </w:r>
      <w:r w:rsidR="00C474C1">
        <w:t> !</w:t>
      </w:r>
    </w:p>
    <w:p w14:paraId="63391FD0" w14:textId="77777777" w:rsidR="00C474C1" w:rsidRDefault="00C52F4A" w:rsidP="00C52F4A">
      <w:r w:rsidRPr="00605EB6">
        <w:t>Elle enveloppa le jeune officier d</w:t>
      </w:r>
      <w:r w:rsidR="00C474C1">
        <w:t>’</w:t>
      </w:r>
      <w:r w:rsidRPr="00605EB6">
        <w:t>un regard plein d</w:t>
      </w:r>
      <w:r w:rsidR="00C474C1">
        <w:t>’</w:t>
      </w:r>
      <w:r w:rsidRPr="00605EB6">
        <w:t>une ineffable tendresse</w:t>
      </w:r>
      <w:r w:rsidR="00C474C1">
        <w:t>.</w:t>
      </w:r>
    </w:p>
    <w:p w14:paraId="39A2716D" w14:textId="76FB4AB8" w:rsidR="00C474C1" w:rsidRDefault="0094609C" w:rsidP="00C52F4A">
      <w:r>
        <w:t>— </w:t>
      </w:r>
      <w:r w:rsidR="00C52F4A" w:rsidRPr="00605EB6">
        <w:t>C</w:t>
      </w:r>
      <w:r w:rsidR="00C474C1">
        <w:t>’</w:t>
      </w:r>
      <w:r w:rsidR="00C52F4A" w:rsidRPr="00605EB6">
        <w:t>est seulement à mon retour à Mareille</w:t>
      </w:r>
      <w:r w:rsidR="00C474C1">
        <w:t xml:space="preserve">, </w:t>
      </w:r>
      <w:r w:rsidR="00C52F4A" w:rsidRPr="00605EB6">
        <w:t>continua Jacques</w:t>
      </w:r>
      <w:r w:rsidR="00C474C1">
        <w:t xml:space="preserve">, </w:t>
      </w:r>
      <w:r w:rsidR="00C52F4A" w:rsidRPr="00605EB6">
        <w:t>que j</w:t>
      </w:r>
      <w:r w:rsidR="00C474C1">
        <w:t>’</w:t>
      </w:r>
      <w:r w:rsidR="00C52F4A" w:rsidRPr="00605EB6">
        <w:t>ai appris ce qui s</w:t>
      </w:r>
      <w:r w:rsidR="00C474C1">
        <w:t>’</w:t>
      </w:r>
      <w:r w:rsidR="00C52F4A" w:rsidRPr="00605EB6">
        <w:t>est passé de la bouche de votre père</w:t>
      </w:r>
      <w:r w:rsidR="00C474C1">
        <w:t xml:space="preserve">, </w:t>
      </w:r>
      <w:r w:rsidR="00C52F4A" w:rsidRPr="00605EB6">
        <w:t>qui m</w:t>
      </w:r>
      <w:r w:rsidR="00C474C1">
        <w:t>’</w:t>
      </w:r>
      <w:r w:rsidR="00C52F4A" w:rsidRPr="00605EB6">
        <w:t>a fait</w:t>
      </w:r>
      <w:r w:rsidR="00C474C1">
        <w:t xml:space="preserve">, </w:t>
      </w:r>
      <w:r w:rsidR="00C52F4A" w:rsidRPr="00605EB6">
        <w:t>en pleurant</w:t>
      </w:r>
      <w:r w:rsidR="00C474C1">
        <w:t xml:space="preserve">, </w:t>
      </w:r>
      <w:r w:rsidR="00C52F4A" w:rsidRPr="00605EB6">
        <w:t>le récit qu</w:t>
      </w:r>
      <w:r w:rsidR="00C474C1">
        <w:t>’</w:t>
      </w:r>
      <w:r w:rsidR="00C52F4A" w:rsidRPr="00605EB6">
        <w:t>il vient de vous faire presque gaiement</w:t>
      </w:r>
      <w:r w:rsidR="00C474C1">
        <w:t>.</w:t>
      </w:r>
    </w:p>
    <w:p w14:paraId="42CF72B8" w14:textId="21BBCB14" w:rsidR="00C474C1" w:rsidRDefault="0094609C" w:rsidP="00C52F4A">
      <w:r>
        <w:t>— </w:t>
      </w:r>
      <w:r w:rsidR="00C52F4A" w:rsidRPr="00605EB6">
        <w:t>Pauvre père</w:t>
      </w:r>
      <w:r w:rsidR="00C474C1">
        <w:t xml:space="preserve"> ! </w:t>
      </w:r>
      <w:r w:rsidR="00C52F4A" w:rsidRPr="00605EB6">
        <w:t>Comme il a dû souffrir</w:t>
      </w:r>
      <w:r w:rsidR="00C474C1">
        <w:t xml:space="preserve"> ! </w:t>
      </w:r>
      <w:r w:rsidR="00C52F4A" w:rsidRPr="00605EB6">
        <w:t>Maintenant</w:t>
      </w:r>
      <w:r w:rsidR="00C474C1">
        <w:t xml:space="preserve">, </w:t>
      </w:r>
      <w:r w:rsidR="00C52F4A" w:rsidRPr="00605EB6">
        <w:t>Jacques</w:t>
      </w:r>
      <w:r w:rsidR="00C474C1">
        <w:t xml:space="preserve">, </w:t>
      </w:r>
      <w:r w:rsidR="00C52F4A" w:rsidRPr="00605EB6">
        <w:t>c</w:t>
      </w:r>
      <w:r w:rsidR="00C474C1">
        <w:t>’</w:t>
      </w:r>
      <w:r w:rsidR="00C52F4A" w:rsidRPr="00605EB6">
        <w:t>est votre récit que je désire entendre</w:t>
      </w:r>
      <w:r w:rsidR="00C474C1">
        <w:t xml:space="preserve">. </w:t>
      </w:r>
      <w:r w:rsidR="00C52F4A" w:rsidRPr="00605EB6">
        <w:t>Ah</w:t>
      </w:r>
      <w:r w:rsidR="00C474C1">
        <w:t xml:space="preserve"> ! </w:t>
      </w:r>
      <w:r w:rsidR="00C52F4A" w:rsidRPr="00605EB6">
        <w:t>je suis impatiente de savoir</w:t>
      </w:r>
      <w:r w:rsidR="00C474C1">
        <w:t xml:space="preserve">… </w:t>
      </w:r>
      <w:r w:rsidR="00C52F4A" w:rsidRPr="00605EB6">
        <w:t>Mais</w:t>
      </w:r>
      <w:r w:rsidR="00C474C1">
        <w:t xml:space="preserve">, </w:t>
      </w:r>
      <w:r w:rsidR="00C52F4A" w:rsidRPr="00605EB6">
        <w:t>dites</w:t>
      </w:r>
      <w:r w:rsidR="00C474C1">
        <w:t xml:space="preserve">, </w:t>
      </w:r>
      <w:r w:rsidR="00C52F4A" w:rsidRPr="00605EB6">
        <w:t>mon ami</w:t>
      </w:r>
      <w:r w:rsidR="00C474C1">
        <w:t xml:space="preserve">, </w:t>
      </w:r>
      <w:r w:rsidR="00C52F4A" w:rsidRPr="00605EB6">
        <w:t>dites</w:t>
      </w:r>
      <w:r w:rsidR="00C474C1">
        <w:t xml:space="preserve"> ; </w:t>
      </w:r>
      <w:r w:rsidR="00C52F4A" w:rsidRPr="00605EB6">
        <w:t>je vais vous écouter avec toute mon attention</w:t>
      </w:r>
      <w:r w:rsidR="00C474C1">
        <w:t>.</w:t>
      </w:r>
    </w:p>
    <w:p w14:paraId="21F4743E" w14:textId="5E96C9C8" w:rsidR="00C474C1" w:rsidRDefault="0094609C" w:rsidP="00C52F4A">
      <w:r>
        <w:t>— </w:t>
      </w:r>
      <w:r w:rsidR="00C52F4A" w:rsidRPr="00605EB6">
        <w:t>Vous avez remarqué</w:t>
      </w:r>
      <w:r w:rsidR="00C474C1">
        <w:t xml:space="preserve">, </w:t>
      </w:r>
      <w:r w:rsidR="00C52F4A" w:rsidRPr="00605EB6">
        <w:t>Jeanne</w:t>
      </w:r>
      <w:r w:rsidR="00C474C1">
        <w:t xml:space="preserve">, </w:t>
      </w:r>
      <w:r w:rsidR="00C52F4A" w:rsidRPr="00605EB6">
        <w:t>que votre père a évité d</w:t>
      </w:r>
      <w:r w:rsidR="00C474C1">
        <w:t>’</w:t>
      </w:r>
      <w:r w:rsidR="00C52F4A" w:rsidRPr="00605EB6">
        <w:t>anticiper sur les événements</w:t>
      </w:r>
      <w:r w:rsidR="00C474C1">
        <w:t xml:space="preserve"> ; </w:t>
      </w:r>
      <w:r w:rsidR="00C52F4A" w:rsidRPr="00605EB6">
        <w:t>il s</w:t>
      </w:r>
      <w:r w:rsidR="00C474C1">
        <w:t>’</w:t>
      </w:r>
      <w:r w:rsidR="00C52F4A" w:rsidRPr="00605EB6">
        <w:t>est borné à vous raconter ce qui s</w:t>
      </w:r>
      <w:r w:rsidR="00C474C1">
        <w:t>’</w:t>
      </w:r>
      <w:r w:rsidR="00C52F4A" w:rsidRPr="00605EB6">
        <w:t>est passé à Mareille</w:t>
      </w:r>
      <w:r w:rsidR="00C474C1">
        <w:t xml:space="preserve">, </w:t>
      </w:r>
      <w:r w:rsidR="00C52F4A" w:rsidRPr="00605EB6">
        <w:t>et seulement des choses connues de lui</w:t>
      </w:r>
      <w:r w:rsidR="00C474C1">
        <w:t xml:space="preserve">, </w:t>
      </w:r>
      <w:r w:rsidR="00C52F4A" w:rsidRPr="00605EB6">
        <w:t>avant ses mois de captivité</w:t>
      </w:r>
      <w:r w:rsidR="00C474C1">
        <w:t>.</w:t>
      </w:r>
    </w:p>
    <w:p w14:paraId="650083C8" w14:textId="77777777" w:rsidR="00C474C1" w:rsidRDefault="00C474C1" w:rsidP="00C52F4A">
      <w:r>
        <w:lastRenderedPageBreak/>
        <w:t>» </w:t>
      </w:r>
      <w:r w:rsidR="00C52F4A" w:rsidRPr="00605EB6">
        <w:t>Pour que vous compreniez bien</w:t>
      </w:r>
      <w:r>
        <w:t xml:space="preserve">, </w:t>
      </w:r>
      <w:r w:rsidR="00C52F4A" w:rsidRPr="00605EB6">
        <w:t>Jeanne</w:t>
      </w:r>
      <w:r>
        <w:t xml:space="preserve">, </w:t>
      </w:r>
      <w:r w:rsidR="00C52F4A" w:rsidRPr="00605EB6">
        <w:t>je vais être forcé de vous parler un peu de moi</w:t>
      </w:r>
      <w:r>
        <w:t>.</w:t>
      </w:r>
    </w:p>
    <w:p w14:paraId="427901F8" w14:textId="678B1C4B" w:rsidR="00C474C1" w:rsidRDefault="0094609C" w:rsidP="00C52F4A">
      <w:r>
        <w:t>— </w:t>
      </w:r>
      <w:r w:rsidR="00C52F4A" w:rsidRPr="00605EB6">
        <w:t>Beaucoup</w:t>
      </w:r>
      <w:r w:rsidR="00C474C1">
        <w:t xml:space="preserve">, </w:t>
      </w:r>
      <w:r w:rsidR="00C52F4A" w:rsidRPr="00605EB6">
        <w:t>Jacques</w:t>
      </w:r>
      <w:r w:rsidR="00C474C1">
        <w:t xml:space="preserve">, </w:t>
      </w:r>
      <w:r w:rsidR="00C52F4A" w:rsidRPr="00605EB6">
        <w:t>parlez-moi de vous beaucoup</w:t>
      </w:r>
      <w:r w:rsidR="00C474C1">
        <w:t xml:space="preserve">, </w:t>
      </w:r>
      <w:r w:rsidR="00C52F4A" w:rsidRPr="00605EB6">
        <w:t>longuement</w:t>
      </w:r>
      <w:r w:rsidR="00C474C1">
        <w:t xml:space="preserve">. </w:t>
      </w:r>
      <w:r w:rsidR="00C52F4A" w:rsidRPr="00605EB6">
        <w:t>Ah</w:t>
      </w:r>
      <w:r w:rsidR="00C474C1">
        <w:t xml:space="preserve"> ! </w:t>
      </w:r>
      <w:r w:rsidR="00C52F4A" w:rsidRPr="00605EB6">
        <w:t>vous savez bien que j</w:t>
      </w:r>
      <w:r w:rsidR="00C474C1">
        <w:t>’</w:t>
      </w:r>
      <w:r w:rsidR="00C52F4A" w:rsidRPr="00605EB6">
        <w:t>apprendrai avec une douce joie comment vous êtes devenu officier</w:t>
      </w:r>
      <w:r w:rsidR="00C474C1">
        <w:t xml:space="preserve"> ; </w:t>
      </w:r>
      <w:r w:rsidR="00C52F4A" w:rsidRPr="00605EB6">
        <w:t>par suite de quelle action d</w:t>
      </w:r>
      <w:r w:rsidR="00C474C1">
        <w:t>’</w:t>
      </w:r>
      <w:r w:rsidR="00C52F4A" w:rsidRPr="00605EB6">
        <w:t>éclat cette croix vous a été donnée</w:t>
      </w:r>
      <w:r w:rsidR="00C474C1">
        <w:t xml:space="preserve">. </w:t>
      </w:r>
      <w:r w:rsidR="00C52F4A" w:rsidRPr="00605EB6">
        <w:t>Jacques</w:t>
      </w:r>
      <w:r w:rsidR="00C474C1">
        <w:t xml:space="preserve">, </w:t>
      </w:r>
      <w:r w:rsidR="00C52F4A" w:rsidRPr="00605EB6">
        <w:t>Jacques</w:t>
      </w:r>
      <w:r w:rsidR="00C474C1">
        <w:t xml:space="preserve">, </w:t>
      </w:r>
      <w:r w:rsidR="00C52F4A" w:rsidRPr="00605EB6">
        <w:t>je veux vous le dire</w:t>
      </w:r>
      <w:r w:rsidR="00C474C1">
        <w:t xml:space="preserve">, </w:t>
      </w:r>
      <w:r w:rsidR="00C52F4A" w:rsidRPr="00605EB6">
        <w:t>mon ami</w:t>
      </w:r>
      <w:r w:rsidR="00C474C1">
        <w:t xml:space="preserve">, </w:t>
      </w:r>
      <w:r w:rsidR="00C52F4A" w:rsidRPr="00605EB6">
        <w:t>je suis fière de vous</w:t>
      </w:r>
      <w:r w:rsidR="00C474C1">
        <w:t> !</w:t>
      </w:r>
    </w:p>
    <w:p w14:paraId="2EBD604D" w14:textId="77777777" w:rsidR="00C474C1" w:rsidRDefault="00C52F4A" w:rsidP="00C52F4A">
      <w:r w:rsidRPr="00605EB6">
        <w:t>Sa tête s</w:t>
      </w:r>
      <w:r w:rsidR="00C474C1">
        <w:t>’</w:t>
      </w:r>
      <w:r w:rsidRPr="00605EB6">
        <w:t>appuya doucement sur l</w:t>
      </w:r>
      <w:r w:rsidR="00C474C1">
        <w:t>’</w:t>
      </w:r>
      <w:r w:rsidRPr="00605EB6">
        <w:t>épaule du jeune homme</w:t>
      </w:r>
      <w:r w:rsidR="00C474C1">
        <w:t>.</w:t>
      </w:r>
    </w:p>
    <w:p w14:paraId="2F792BB7" w14:textId="77777777" w:rsidR="00C474C1" w:rsidRDefault="00C52F4A" w:rsidP="00C52F4A">
      <w:r w:rsidRPr="00605EB6">
        <w:t>Celui-ci commença son récit</w:t>
      </w:r>
      <w:r w:rsidR="00C474C1">
        <w:t>.</w:t>
      </w:r>
    </w:p>
    <w:p w14:paraId="436AA7AD" w14:textId="1CBAC6E3" w:rsidR="00C474C1" w:rsidRDefault="00C52F4A" w:rsidP="00C52F4A">
      <w:r w:rsidRPr="00605EB6">
        <w:t xml:space="preserve">Il passa rapidement sur les faits qui lui étaient personnels et arriva vite à sa rencontre avec </w:t>
      </w:r>
      <w:r w:rsidR="00C474C1">
        <w:t>M. </w:t>
      </w:r>
      <w:r w:rsidRPr="00605EB6">
        <w:t>Lagarde</w:t>
      </w:r>
      <w:r w:rsidR="00C474C1">
        <w:t>.</w:t>
      </w:r>
    </w:p>
    <w:p w14:paraId="7EBD5DB3" w14:textId="17D07898" w:rsidR="00C474C1" w:rsidRDefault="00C52F4A" w:rsidP="00C52F4A">
      <w:r w:rsidRPr="00605EB6">
        <w:t>Alors il raconta à Jeanne comment Jean Loup l</w:t>
      </w:r>
      <w:r w:rsidR="00C474C1">
        <w:t>’</w:t>
      </w:r>
      <w:r w:rsidRPr="00605EB6">
        <w:t>avait sauvée avec l</w:t>
      </w:r>
      <w:r w:rsidR="00C474C1">
        <w:t>’</w:t>
      </w:r>
      <w:r w:rsidRPr="00605EB6">
        <w:t xml:space="preserve">aide de </w:t>
      </w:r>
      <w:r w:rsidR="00C474C1">
        <w:t>M. </w:t>
      </w:r>
      <w:r w:rsidRPr="00605EB6">
        <w:t>Lagarde</w:t>
      </w:r>
      <w:r w:rsidR="00C474C1">
        <w:t xml:space="preserve"> ; </w:t>
      </w:r>
      <w:r w:rsidRPr="00605EB6">
        <w:t>comment celui-ci l</w:t>
      </w:r>
      <w:r w:rsidR="00C474C1">
        <w:t>’</w:t>
      </w:r>
      <w:r w:rsidRPr="00605EB6">
        <w:t>avait emmenée à Paris</w:t>
      </w:r>
      <w:r w:rsidR="00C474C1">
        <w:t xml:space="preserve">, </w:t>
      </w:r>
      <w:r w:rsidRPr="00605EB6">
        <w:t>puis conduite à Chatou et enfin confiée aux soins du docteur Legendre</w:t>
      </w:r>
      <w:r w:rsidR="00C474C1">
        <w:t>.</w:t>
      </w:r>
    </w:p>
    <w:p w14:paraId="16950568" w14:textId="4440F7D6" w:rsidR="00C474C1" w:rsidRDefault="00C52F4A" w:rsidP="00C52F4A">
      <w:r w:rsidRPr="00605EB6">
        <w:t>Jacques poursuivit en racontant son retour à Mareille</w:t>
      </w:r>
      <w:r w:rsidR="00C474C1">
        <w:t xml:space="preserve">, </w:t>
      </w:r>
      <w:r w:rsidRPr="00605EB6">
        <w:t>son désespoir</w:t>
      </w:r>
      <w:r w:rsidR="00C474C1">
        <w:t xml:space="preserve">, </w:t>
      </w:r>
      <w:r w:rsidRPr="00605EB6">
        <w:t>son dégoût de la vie</w:t>
      </w:r>
      <w:r w:rsidR="00C474C1">
        <w:t xml:space="preserve"> ; </w:t>
      </w:r>
      <w:r w:rsidRPr="00605EB6">
        <w:t>comment il avait livré Jean Loup aux gendarmes</w:t>
      </w:r>
      <w:r w:rsidR="00C474C1">
        <w:t xml:space="preserve">, </w:t>
      </w:r>
      <w:r w:rsidRPr="00605EB6">
        <w:t>qui faisaient le siège de la Bosse-Grise</w:t>
      </w:r>
      <w:r w:rsidR="00C474C1">
        <w:t xml:space="preserve">. </w:t>
      </w:r>
      <w:r w:rsidRPr="00605EB6">
        <w:t xml:space="preserve">Il parla ensuite de la visite que lui avait faite </w:t>
      </w:r>
      <w:r w:rsidR="009A0CB4" w:rsidRPr="009A0CB4">
        <w:t>M</w:t>
      </w:r>
      <w:r w:rsidR="009A0CB4" w:rsidRPr="009A0CB4">
        <w:rPr>
          <w:vertAlign w:val="superscript"/>
        </w:rPr>
        <w:t>lle</w:t>
      </w:r>
      <w:r w:rsidR="00C474C1">
        <w:t> </w:t>
      </w:r>
      <w:r w:rsidRPr="00605EB6">
        <w:t>Henriette de Simaise</w:t>
      </w:r>
      <w:r w:rsidR="00C474C1">
        <w:t xml:space="preserve">, </w:t>
      </w:r>
      <w:r w:rsidRPr="00605EB6">
        <w:t>de sa surprise</w:t>
      </w:r>
      <w:r w:rsidR="00C474C1">
        <w:t xml:space="preserve">, </w:t>
      </w:r>
      <w:r w:rsidRPr="00605EB6">
        <w:t>de son émotion en apprenant que le pauvre Jean Loup</w:t>
      </w:r>
      <w:r w:rsidR="00C474C1">
        <w:t xml:space="preserve">, </w:t>
      </w:r>
      <w:r w:rsidRPr="00605EB6">
        <w:t>accusé par Jeanne</w:t>
      </w:r>
      <w:r w:rsidR="00C474C1">
        <w:t xml:space="preserve">, </w:t>
      </w:r>
      <w:r w:rsidRPr="00605EB6">
        <w:t>était innocent</w:t>
      </w:r>
      <w:r w:rsidR="00C474C1">
        <w:t>.</w:t>
      </w:r>
    </w:p>
    <w:p w14:paraId="22440362" w14:textId="2A2DFC99" w:rsidR="00C474C1" w:rsidRDefault="00C52F4A" w:rsidP="00C52F4A">
      <w:r w:rsidRPr="00605EB6">
        <w:t>Il raconta l</w:t>
      </w:r>
      <w:r w:rsidR="00C474C1">
        <w:t>’</w:t>
      </w:r>
      <w:r w:rsidRPr="00605EB6">
        <w:t xml:space="preserve">arrivée à Mareille de </w:t>
      </w:r>
      <w:r w:rsidR="00C474C1">
        <w:t>M. </w:t>
      </w:r>
      <w:r w:rsidRPr="00605EB6">
        <w:t>Lagarde</w:t>
      </w:r>
      <w:r w:rsidR="00C474C1">
        <w:t xml:space="preserve">, </w:t>
      </w:r>
      <w:r w:rsidRPr="00605EB6">
        <w:t>leur visite à la grotte de Jean Loup</w:t>
      </w:r>
      <w:r w:rsidR="00C474C1">
        <w:t xml:space="preserve"> ; </w:t>
      </w:r>
      <w:r w:rsidRPr="00605EB6">
        <w:t>il parla de l</w:t>
      </w:r>
      <w:r w:rsidR="00C474C1">
        <w:t>’</w:t>
      </w:r>
      <w:r w:rsidRPr="00605EB6">
        <w:t xml:space="preserve">intérêt extraordinaire que le pauvre sauvage avait subitement inspiré à </w:t>
      </w:r>
      <w:r w:rsidR="00C474C1">
        <w:t>M. </w:t>
      </w:r>
      <w:r w:rsidRPr="00605EB6">
        <w:t>Lagarde</w:t>
      </w:r>
      <w:r w:rsidR="00C474C1">
        <w:t xml:space="preserve">, </w:t>
      </w:r>
      <w:r w:rsidRPr="00605EB6">
        <w:t>et dit comment le protecteur de Jeanne et le sien avait voulu être aussi celui de Jean Loup</w:t>
      </w:r>
      <w:r w:rsidR="00C474C1">
        <w:t>.</w:t>
      </w:r>
    </w:p>
    <w:p w14:paraId="61E18573" w14:textId="5C2C03A3" w:rsidR="00C474C1" w:rsidRDefault="00C52F4A" w:rsidP="00C52F4A">
      <w:r w:rsidRPr="00605EB6">
        <w:t>Grâce à ses relations avec les hommes au pouvoir</w:t>
      </w:r>
      <w:r w:rsidR="00C474C1">
        <w:t>, M. </w:t>
      </w:r>
      <w:r w:rsidRPr="00605EB6">
        <w:t>Lagarde avait obtenu l</w:t>
      </w:r>
      <w:r w:rsidR="00C474C1">
        <w:t>’</w:t>
      </w:r>
      <w:r w:rsidRPr="00605EB6">
        <w:t>élargissement du prisonnier</w:t>
      </w:r>
      <w:r w:rsidR="00C474C1">
        <w:t xml:space="preserve">, </w:t>
      </w:r>
      <w:r w:rsidRPr="00605EB6">
        <w:t xml:space="preserve">puis lui </w:t>
      </w:r>
      <w:r w:rsidRPr="00605EB6">
        <w:lastRenderedPageBreak/>
        <w:t>avait donné des maîtres qui menaient à bien l</w:t>
      </w:r>
      <w:r w:rsidR="00C474C1">
        <w:t>’</w:t>
      </w:r>
      <w:r w:rsidRPr="00605EB6">
        <w:t>œuvre de son instruction</w:t>
      </w:r>
      <w:r w:rsidR="00C474C1">
        <w:t>.</w:t>
      </w:r>
    </w:p>
    <w:p w14:paraId="034CAC3A" w14:textId="1C759367" w:rsidR="00C474C1" w:rsidRDefault="00C52F4A" w:rsidP="00C52F4A">
      <w:r w:rsidRPr="00605EB6">
        <w:t xml:space="preserve">Seulement on ne savait point où </w:t>
      </w:r>
      <w:r w:rsidR="00C474C1">
        <w:t>M. </w:t>
      </w:r>
      <w:r w:rsidRPr="00605EB6">
        <w:t>Lagarde avait conduit Jean Loup à sa sortie de prison</w:t>
      </w:r>
      <w:r w:rsidR="00C474C1">
        <w:t>.</w:t>
      </w:r>
    </w:p>
    <w:p w14:paraId="23394031" w14:textId="77777777" w:rsidR="00C474C1" w:rsidRDefault="00C52F4A" w:rsidP="00C52F4A">
      <w:r w:rsidRPr="00605EB6">
        <w:t>Le jeune homme s</w:t>
      </w:r>
      <w:r w:rsidR="00C474C1">
        <w:t>’</w:t>
      </w:r>
      <w:r w:rsidRPr="00605EB6">
        <w:t>interrompit un instant</w:t>
      </w:r>
      <w:r w:rsidR="00C474C1">
        <w:t xml:space="preserve">, </w:t>
      </w:r>
      <w:r w:rsidRPr="00605EB6">
        <w:t>puis continua</w:t>
      </w:r>
      <w:r w:rsidR="00C474C1">
        <w:t> :</w:t>
      </w:r>
    </w:p>
    <w:p w14:paraId="1C78D7D0" w14:textId="6A6191B0" w:rsidR="00C474C1" w:rsidRDefault="0094609C" w:rsidP="00C52F4A">
      <w:r>
        <w:t>— </w:t>
      </w:r>
      <w:r w:rsidR="00C52F4A" w:rsidRPr="00605EB6">
        <w:t>Comme vous le voyez</w:t>
      </w:r>
      <w:r w:rsidR="00C474C1">
        <w:t xml:space="preserve">, </w:t>
      </w:r>
      <w:r w:rsidR="00C52F4A" w:rsidRPr="00605EB6">
        <w:t>Jeanne</w:t>
      </w:r>
      <w:r w:rsidR="00C474C1">
        <w:t xml:space="preserve">, </w:t>
      </w:r>
      <w:r w:rsidR="00C52F4A" w:rsidRPr="00605EB6">
        <w:t>cet homme généreux et bon</w:t>
      </w:r>
      <w:r w:rsidR="00C474C1">
        <w:t xml:space="preserve">, </w:t>
      </w:r>
      <w:r w:rsidR="00C52F4A" w:rsidRPr="00605EB6">
        <w:t>à qui nous devons notre bonheur</w:t>
      </w:r>
      <w:r w:rsidR="00C474C1">
        <w:t xml:space="preserve">, </w:t>
      </w:r>
      <w:r w:rsidR="00C52F4A" w:rsidRPr="00605EB6">
        <w:t>joue vraiment ici-bas le rôle de Providence</w:t>
      </w:r>
      <w:r w:rsidR="00C474C1">
        <w:t>. M. </w:t>
      </w:r>
      <w:r w:rsidR="00C52F4A" w:rsidRPr="00605EB6">
        <w:t>Lagarde est l</w:t>
      </w:r>
      <w:r w:rsidR="00C474C1">
        <w:t>’</w:t>
      </w:r>
      <w:r w:rsidR="00C52F4A" w:rsidRPr="00605EB6">
        <w:t>homme bienfaisant par excellence</w:t>
      </w:r>
      <w:r w:rsidR="00C474C1">
        <w:t xml:space="preserve"> ; </w:t>
      </w:r>
      <w:r w:rsidR="00C52F4A" w:rsidRPr="00605EB6">
        <w:t>que de bien il doit faire partout où il passe</w:t>
      </w:r>
      <w:r w:rsidR="00C474C1">
        <w:t xml:space="preserve"> ! </w:t>
      </w:r>
      <w:r w:rsidR="00C52F4A" w:rsidRPr="00605EB6">
        <w:t>Il est immensément riche</w:t>
      </w:r>
      <w:r w:rsidR="00C474C1">
        <w:t xml:space="preserve"> ; </w:t>
      </w:r>
      <w:r w:rsidR="00C52F4A" w:rsidRPr="00605EB6">
        <w:t>mais quel noble emploi il fait de sa fortune</w:t>
      </w:r>
      <w:r w:rsidR="00C474C1">
        <w:t> !</w:t>
      </w:r>
    </w:p>
    <w:p w14:paraId="7B321B15" w14:textId="510CE814" w:rsidR="00C474C1" w:rsidRDefault="00C474C1" w:rsidP="00C52F4A">
      <w:r>
        <w:t>» </w:t>
      </w:r>
      <w:r w:rsidR="00C52F4A" w:rsidRPr="00605EB6">
        <w:t>Il m</w:t>
      </w:r>
      <w:r>
        <w:t>’</w:t>
      </w:r>
      <w:r w:rsidR="00C52F4A" w:rsidRPr="00605EB6">
        <w:t>avait vu à Orléans très inquiet</w:t>
      </w:r>
      <w:r>
        <w:t xml:space="preserve">, </w:t>
      </w:r>
      <w:r w:rsidR="00C52F4A" w:rsidRPr="00605EB6">
        <w:t>parce que</w:t>
      </w:r>
      <w:r>
        <w:t xml:space="preserve">, </w:t>
      </w:r>
      <w:r w:rsidR="00C52F4A" w:rsidRPr="00605EB6">
        <w:t>depuis de longs mois</w:t>
      </w:r>
      <w:r>
        <w:t xml:space="preserve">, </w:t>
      </w:r>
      <w:r w:rsidR="00C52F4A" w:rsidRPr="00605EB6">
        <w:t>je n</w:t>
      </w:r>
      <w:r>
        <w:t>’</w:t>
      </w:r>
      <w:r w:rsidR="00C52F4A" w:rsidRPr="00605EB6">
        <w:t>avais reçu aucune nouvelle de Mareille</w:t>
      </w:r>
      <w:r>
        <w:t xml:space="preserve"> ; </w:t>
      </w:r>
      <w:r w:rsidR="00C52F4A" w:rsidRPr="00605EB6">
        <w:t>il fut ici le témoin de la douleur de votre père et de la mienne</w:t>
      </w:r>
      <w:r w:rsidR="004540F3">
        <w:t> ;</w:t>
      </w:r>
      <w:r>
        <w:t xml:space="preserve"> </w:t>
      </w:r>
      <w:r w:rsidR="00C52F4A" w:rsidRPr="00605EB6">
        <w:t>cependant il garda le silence</w:t>
      </w:r>
      <w:r>
        <w:t xml:space="preserve">. </w:t>
      </w:r>
      <w:r w:rsidR="00C52F4A" w:rsidRPr="00605EB6">
        <w:t>Il ne nous dit point que celle que nous pleurions n</w:t>
      </w:r>
      <w:r>
        <w:t>’</w:t>
      </w:r>
      <w:r w:rsidR="00C52F4A" w:rsidRPr="00605EB6">
        <w:t>était pas morte</w:t>
      </w:r>
      <w:r>
        <w:t xml:space="preserve">. </w:t>
      </w:r>
      <w:r w:rsidR="00C52F4A" w:rsidRPr="00605EB6">
        <w:t>Ce n</w:t>
      </w:r>
      <w:r>
        <w:t>’</w:t>
      </w:r>
      <w:r w:rsidR="00C52F4A" w:rsidRPr="00605EB6">
        <w:t>était pas une demi-consolation</w:t>
      </w:r>
      <w:r>
        <w:t xml:space="preserve">, </w:t>
      </w:r>
      <w:r w:rsidR="00C52F4A" w:rsidRPr="00605EB6">
        <w:t>mais le bonheur complet qu</w:t>
      </w:r>
      <w:r>
        <w:t>’</w:t>
      </w:r>
      <w:r w:rsidR="00C52F4A" w:rsidRPr="00605EB6">
        <w:t>il voulait nous donner</w:t>
      </w:r>
      <w:r>
        <w:t xml:space="preserve">. </w:t>
      </w:r>
      <w:r w:rsidR="00C52F4A" w:rsidRPr="00605EB6">
        <w:t>Il attendait que le moment de parler fût venu</w:t>
      </w:r>
      <w:r>
        <w:t>.</w:t>
      </w:r>
    </w:p>
    <w:p w14:paraId="30645CDB" w14:textId="77777777" w:rsidR="00C474C1" w:rsidRDefault="00C474C1" w:rsidP="00C52F4A">
      <w:r>
        <w:t>» </w:t>
      </w:r>
      <w:r w:rsidR="00C52F4A" w:rsidRPr="00605EB6">
        <w:t>Jugez de notre surprise</w:t>
      </w:r>
      <w:r>
        <w:t xml:space="preserve">, </w:t>
      </w:r>
      <w:r w:rsidR="00C52F4A" w:rsidRPr="00605EB6">
        <w:t>de notre joie indicible</w:t>
      </w:r>
      <w:r>
        <w:t xml:space="preserve">, </w:t>
      </w:r>
      <w:r w:rsidR="00C52F4A" w:rsidRPr="00605EB6">
        <w:t>chère Jeanne</w:t>
      </w:r>
      <w:r>
        <w:t xml:space="preserve">, </w:t>
      </w:r>
      <w:r w:rsidR="00C52F4A" w:rsidRPr="00605EB6">
        <w:t>quand</w:t>
      </w:r>
      <w:r>
        <w:t xml:space="preserve">, </w:t>
      </w:r>
      <w:r w:rsidR="00C52F4A" w:rsidRPr="00605EB6">
        <w:t>nous ayant appelés à Paris</w:t>
      </w:r>
      <w:r>
        <w:t xml:space="preserve">, </w:t>
      </w:r>
      <w:r w:rsidR="00C52F4A" w:rsidRPr="00605EB6">
        <w:t>votre père et moi</w:t>
      </w:r>
      <w:r>
        <w:t xml:space="preserve">, </w:t>
      </w:r>
      <w:r w:rsidR="00C52F4A" w:rsidRPr="00605EB6">
        <w:t>il nous apprit en même temps que vous viviez et que le savant médecin à qui il vous avait confiée</w:t>
      </w:r>
      <w:r>
        <w:t xml:space="preserve">, </w:t>
      </w:r>
      <w:r w:rsidR="00C52F4A" w:rsidRPr="00605EB6">
        <w:t>ayant enfin l</w:t>
      </w:r>
      <w:r>
        <w:t>’</w:t>
      </w:r>
      <w:r w:rsidR="00C52F4A" w:rsidRPr="00605EB6">
        <w:t>espoir de vous guérir</w:t>
      </w:r>
      <w:r>
        <w:t xml:space="preserve">, </w:t>
      </w:r>
      <w:r w:rsidR="00C52F4A" w:rsidRPr="00605EB6">
        <w:t>vous alliez bientôt nous être rendue</w:t>
      </w:r>
      <w:r>
        <w:t>.</w:t>
      </w:r>
    </w:p>
    <w:p w14:paraId="7D491029" w14:textId="77777777" w:rsidR="00C474C1" w:rsidRDefault="00C474C1" w:rsidP="00C52F4A">
      <w:r>
        <w:t>» </w:t>
      </w:r>
      <w:r w:rsidR="00C52F4A" w:rsidRPr="00605EB6">
        <w:t>Et cela s</w:t>
      </w:r>
      <w:r>
        <w:t>’</w:t>
      </w:r>
      <w:r w:rsidR="00C52F4A" w:rsidRPr="00605EB6">
        <w:t>est réalisé</w:t>
      </w:r>
      <w:r>
        <w:t xml:space="preserve"> : </w:t>
      </w:r>
      <w:r w:rsidR="00C52F4A" w:rsidRPr="00605EB6">
        <w:t>vous nous êtes rendue</w:t>
      </w:r>
      <w:r>
        <w:t xml:space="preserve">, </w:t>
      </w:r>
      <w:r w:rsidR="00C52F4A" w:rsidRPr="00605EB6">
        <w:t>ma Jeanne adorée</w:t>
      </w:r>
      <w:r>
        <w:t xml:space="preserve"> ! </w:t>
      </w:r>
      <w:r w:rsidR="00C52F4A" w:rsidRPr="00605EB6">
        <w:t>La douleur a fait place à la joie la plus pure</w:t>
      </w:r>
      <w:r>
        <w:t xml:space="preserve">, </w:t>
      </w:r>
      <w:r w:rsidR="00C52F4A" w:rsidRPr="00605EB6">
        <w:t>au bonheur le plus parfait qui puisse être donné à l</w:t>
      </w:r>
      <w:r>
        <w:t>’</w:t>
      </w:r>
      <w:r w:rsidR="00C52F4A" w:rsidRPr="00605EB6">
        <w:t>homme</w:t>
      </w:r>
      <w:r>
        <w:t xml:space="preserve">. </w:t>
      </w:r>
      <w:r w:rsidR="00C52F4A" w:rsidRPr="00605EB6">
        <w:t>Ah</w:t>
      </w:r>
      <w:r>
        <w:t xml:space="preserve"> ! </w:t>
      </w:r>
      <w:r w:rsidR="00C52F4A" w:rsidRPr="00605EB6">
        <w:t>Jeanne</w:t>
      </w:r>
      <w:r>
        <w:t xml:space="preserve">, </w:t>
      </w:r>
      <w:r w:rsidR="00C52F4A" w:rsidRPr="00605EB6">
        <w:t>Jeanne</w:t>
      </w:r>
      <w:r>
        <w:t xml:space="preserve">, </w:t>
      </w:r>
      <w:r w:rsidR="00C52F4A" w:rsidRPr="00605EB6">
        <w:t>quand on est si heureux on ne se souvient plus que l</w:t>
      </w:r>
      <w:r>
        <w:t>’</w:t>
      </w:r>
      <w:r w:rsidR="00C52F4A" w:rsidRPr="00605EB6">
        <w:t>on a souffert</w:t>
      </w:r>
      <w:r>
        <w:t xml:space="preserve">. </w:t>
      </w:r>
      <w:r w:rsidR="00C52F4A" w:rsidRPr="00605EB6">
        <w:t>Derrière votre père et moi</w:t>
      </w:r>
      <w:r>
        <w:t xml:space="preserve">, </w:t>
      </w:r>
      <w:r w:rsidR="00C52F4A" w:rsidRPr="00605EB6">
        <w:t>il y a trois années de larmes</w:t>
      </w:r>
      <w:r>
        <w:t xml:space="preserve">, </w:t>
      </w:r>
      <w:r w:rsidR="00C52F4A" w:rsidRPr="00605EB6">
        <w:t xml:space="preserve">mais je ne veux pas les compter dans ma </w:t>
      </w:r>
      <w:r w:rsidR="00C52F4A" w:rsidRPr="00605EB6">
        <w:lastRenderedPageBreak/>
        <w:t>vie</w:t>
      </w:r>
      <w:r>
        <w:t xml:space="preserve">, </w:t>
      </w:r>
      <w:r w:rsidR="00C52F4A" w:rsidRPr="00605EB6">
        <w:t>ces trois années</w:t>
      </w:r>
      <w:r>
        <w:t xml:space="preserve"> ; </w:t>
      </w:r>
      <w:r w:rsidR="00C52F4A" w:rsidRPr="00605EB6">
        <w:t>elles sont comme les heures d</w:t>
      </w:r>
      <w:r>
        <w:t>’</w:t>
      </w:r>
      <w:r w:rsidR="00C52F4A" w:rsidRPr="00605EB6">
        <w:t>un rêve affreux dont l</w:t>
      </w:r>
      <w:r>
        <w:t>’</w:t>
      </w:r>
      <w:r w:rsidR="00C52F4A" w:rsidRPr="00605EB6">
        <w:t>impression disparaît aussitôt après le réveil</w:t>
      </w:r>
      <w:r>
        <w:t>.</w:t>
      </w:r>
    </w:p>
    <w:p w14:paraId="09CFD951" w14:textId="77777777" w:rsidR="00C474C1" w:rsidRDefault="00C474C1" w:rsidP="00C52F4A">
      <w:r>
        <w:t>» </w:t>
      </w:r>
      <w:r w:rsidR="00C52F4A" w:rsidRPr="00605EB6">
        <w:t>Maintenant</w:t>
      </w:r>
      <w:r>
        <w:t xml:space="preserve">, </w:t>
      </w:r>
      <w:r w:rsidR="00C52F4A" w:rsidRPr="00605EB6">
        <w:t>chère Jeanne</w:t>
      </w:r>
      <w:r>
        <w:t xml:space="preserve">, </w:t>
      </w:r>
      <w:r w:rsidR="00C52F4A" w:rsidRPr="00605EB6">
        <w:t>je n</w:t>
      </w:r>
      <w:r>
        <w:t>’</w:t>
      </w:r>
      <w:r w:rsidR="00C52F4A" w:rsidRPr="00605EB6">
        <w:t>ai plus à penser qu</w:t>
      </w:r>
      <w:r>
        <w:t>’</w:t>
      </w:r>
      <w:r w:rsidR="00C52F4A" w:rsidRPr="00605EB6">
        <w:t>à une seule chose</w:t>
      </w:r>
      <w:r>
        <w:t xml:space="preserve"> : </w:t>
      </w:r>
      <w:r w:rsidR="00C52F4A" w:rsidRPr="00605EB6">
        <w:t>vous aimer</w:t>
      </w:r>
      <w:r>
        <w:t> !</w:t>
      </w:r>
    </w:p>
    <w:p w14:paraId="2F93A349" w14:textId="77777777" w:rsidR="00C474C1" w:rsidRDefault="00C52F4A" w:rsidP="00C52F4A">
      <w:r w:rsidRPr="00605EB6">
        <w:t>La jeune fille pleurait silencieusement</w:t>
      </w:r>
      <w:r w:rsidR="00C474C1">
        <w:t xml:space="preserve">. </w:t>
      </w:r>
      <w:r w:rsidRPr="00605EB6">
        <w:t>Jacques sentit les larmes sur son cou</w:t>
      </w:r>
      <w:r w:rsidR="00C474C1">
        <w:t>.</w:t>
      </w:r>
    </w:p>
    <w:p w14:paraId="6D3FEEAB" w14:textId="0B81EFB2" w:rsidR="00C474C1" w:rsidRDefault="0094609C" w:rsidP="00C52F4A">
      <w:r>
        <w:t>— </w:t>
      </w:r>
      <w:r w:rsidR="00C52F4A" w:rsidRPr="00605EB6">
        <w:t>Jeanne</w:t>
      </w:r>
      <w:r w:rsidR="00C474C1">
        <w:t xml:space="preserve">, </w:t>
      </w:r>
      <w:r w:rsidR="00C52F4A" w:rsidRPr="00605EB6">
        <w:t>s</w:t>
      </w:r>
      <w:r w:rsidR="00C474C1">
        <w:t>’</w:t>
      </w:r>
      <w:r w:rsidR="00C52F4A" w:rsidRPr="00605EB6">
        <w:t>écria-t-il</w:t>
      </w:r>
      <w:r w:rsidR="00C474C1">
        <w:t xml:space="preserve">, </w:t>
      </w:r>
      <w:r w:rsidR="00C52F4A" w:rsidRPr="00605EB6">
        <w:t>vous pleurez</w:t>
      </w:r>
      <w:r w:rsidR="00C474C1">
        <w:t xml:space="preserve"> ! </w:t>
      </w:r>
      <w:r w:rsidR="00C52F4A" w:rsidRPr="00605EB6">
        <w:t>Pourquoi</w:t>
      </w:r>
      <w:r w:rsidR="00C474C1">
        <w:t> ?</w:t>
      </w:r>
    </w:p>
    <w:p w14:paraId="3BE0ECE8" w14:textId="77777777" w:rsidR="00C474C1" w:rsidRDefault="00C52F4A" w:rsidP="00C52F4A">
      <w:r w:rsidRPr="00605EB6">
        <w:t>La tête charmante de la jeune fille se redressa</w:t>
      </w:r>
      <w:r w:rsidR="00C474C1">
        <w:t xml:space="preserve"> ; </w:t>
      </w:r>
      <w:r w:rsidRPr="00605EB6">
        <w:t>et</w:t>
      </w:r>
      <w:r w:rsidR="00C474C1">
        <w:t xml:space="preserve">, </w:t>
      </w:r>
      <w:r w:rsidRPr="00605EB6">
        <w:t>le front radieux</w:t>
      </w:r>
      <w:r w:rsidR="00C474C1">
        <w:t xml:space="preserve">, </w:t>
      </w:r>
      <w:r w:rsidRPr="00605EB6">
        <w:t>le regard illuminé</w:t>
      </w:r>
      <w:r w:rsidR="00C474C1">
        <w:t xml:space="preserve">, </w:t>
      </w:r>
      <w:r w:rsidRPr="00605EB6">
        <w:t>elle répondit d</w:t>
      </w:r>
      <w:r w:rsidR="00C474C1">
        <w:t>’</w:t>
      </w:r>
      <w:r w:rsidRPr="00605EB6">
        <w:t>une voix vibrante d</w:t>
      </w:r>
      <w:r w:rsidR="00C474C1">
        <w:t>’</w:t>
      </w:r>
      <w:r w:rsidRPr="00605EB6">
        <w:t>émotion</w:t>
      </w:r>
      <w:r w:rsidR="00C474C1">
        <w:t> :</w:t>
      </w:r>
    </w:p>
    <w:p w14:paraId="3014E68D" w14:textId="1B173B39" w:rsidR="00C474C1" w:rsidRDefault="0094609C" w:rsidP="00C52F4A">
      <w:r>
        <w:t>— </w:t>
      </w:r>
      <w:r w:rsidR="00C52F4A" w:rsidRPr="00605EB6">
        <w:t>Je ne sais pas</w:t>
      </w:r>
      <w:r w:rsidR="00C474C1">
        <w:t xml:space="preserve">, </w:t>
      </w:r>
      <w:r w:rsidR="00C52F4A" w:rsidRPr="00605EB6">
        <w:t>Jacques</w:t>
      </w:r>
      <w:r w:rsidR="00C474C1">
        <w:t xml:space="preserve"> ; </w:t>
      </w:r>
      <w:r w:rsidR="00C52F4A" w:rsidRPr="00605EB6">
        <w:t>mais ce sont des larmes de bonheur qui s</w:t>
      </w:r>
      <w:r w:rsidR="00C474C1">
        <w:t>’</w:t>
      </w:r>
      <w:r w:rsidR="00C52F4A" w:rsidRPr="00605EB6">
        <w:t>échappent de mes yeux malgré moi</w:t>
      </w:r>
      <w:r w:rsidR="00C474C1">
        <w:t xml:space="preserve">. </w:t>
      </w:r>
      <w:r w:rsidR="00C52F4A" w:rsidRPr="00605EB6">
        <w:t>Ah</w:t>
      </w:r>
      <w:r w:rsidR="00C474C1">
        <w:t xml:space="preserve"> ! </w:t>
      </w:r>
      <w:r w:rsidR="00C52F4A" w:rsidRPr="00605EB6">
        <w:t>je suis bien heureuse</w:t>
      </w:r>
      <w:r w:rsidR="00C474C1">
        <w:t xml:space="preserve">, </w:t>
      </w:r>
      <w:r w:rsidR="00C52F4A" w:rsidRPr="00605EB6">
        <w:t>Jacques</w:t>
      </w:r>
      <w:r w:rsidR="00C474C1">
        <w:t xml:space="preserve">, </w:t>
      </w:r>
      <w:r w:rsidR="00C52F4A" w:rsidRPr="00605EB6">
        <w:t>oui</w:t>
      </w:r>
      <w:r w:rsidR="00C474C1">
        <w:t xml:space="preserve">, </w:t>
      </w:r>
      <w:r w:rsidR="00C52F4A" w:rsidRPr="00605EB6">
        <w:t>bien heureuse de me sentir aimée comme vous m</w:t>
      </w:r>
      <w:r w:rsidR="00C474C1">
        <w:t>’</w:t>
      </w:r>
      <w:r w:rsidR="00C52F4A" w:rsidRPr="00605EB6">
        <w:t>aimez</w:t>
      </w:r>
      <w:r w:rsidR="00C474C1">
        <w:t> !</w:t>
      </w:r>
    </w:p>
    <w:p w14:paraId="478177C6" w14:textId="77777777" w:rsidR="00C474C1" w:rsidRDefault="00C52F4A" w:rsidP="00C52F4A">
      <w:r w:rsidRPr="00605EB6">
        <w:t>Le jeune homme l</w:t>
      </w:r>
      <w:r w:rsidR="00C474C1">
        <w:t>’</w:t>
      </w:r>
      <w:r w:rsidRPr="00605EB6">
        <w:t>entoura de ses bras et la serra contre son cœur avec transport</w:t>
      </w:r>
      <w:r w:rsidR="00C474C1">
        <w:t>.</w:t>
      </w:r>
    </w:p>
    <w:p w14:paraId="49DF4E21" w14:textId="77777777" w:rsidR="00C474C1" w:rsidRDefault="00C52F4A" w:rsidP="00C52F4A">
      <w:r w:rsidRPr="00605EB6">
        <w:t>Jeanne souriait et son amour brillait dans son regard à travers ses larmes</w:t>
      </w:r>
      <w:r w:rsidR="00C474C1">
        <w:t>.</w:t>
      </w:r>
    </w:p>
    <w:p w14:paraId="23B2738F" w14:textId="0B8F0172" w:rsidR="00C474C1" w:rsidRDefault="0094609C" w:rsidP="00C52F4A">
      <w:r>
        <w:t>— </w:t>
      </w:r>
      <w:r w:rsidR="00C52F4A" w:rsidRPr="00605EB6">
        <w:t>Oh</w:t>
      </w:r>
      <w:r w:rsidR="00C474C1">
        <w:t xml:space="preserve"> ! </w:t>
      </w:r>
      <w:r w:rsidR="00C52F4A" w:rsidRPr="00605EB6">
        <w:t>comme je t</w:t>
      </w:r>
      <w:r w:rsidR="00C474C1">
        <w:t>’</w:t>
      </w:r>
      <w:r w:rsidR="00C52F4A" w:rsidRPr="00605EB6">
        <w:t>aime</w:t>
      </w:r>
      <w:r w:rsidR="00C474C1">
        <w:t xml:space="preserve">, </w:t>
      </w:r>
      <w:r w:rsidR="00C52F4A" w:rsidRPr="00605EB6">
        <w:t>comme je t</w:t>
      </w:r>
      <w:r w:rsidR="00C474C1">
        <w:t>’</w:t>
      </w:r>
      <w:r w:rsidR="00C52F4A" w:rsidRPr="00605EB6">
        <w:t>aime</w:t>
      </w:r>
      <w:r w:rsidR="00C474C1">
        <w:t xml:space="preserve"> ! </w:t>
      </w:r>
      <w:r w:rsidR="00C52F4A" w:rsidRPr="00605EB6">
        <w:t>prononça Jacques d</w:t>
      </w:r>
      <w:r w:rsidR="00C474C1">
        <w:t>’</w:t>
      </w:r>
      <w:r w:rsidR="00C52F4A" w:rsidRPr="00605EB6">
        <w:t>une voix passionnée</w:t>
      </w:r>
      <w:r w:rsidR="00C474C1">
        <w:t>.</w:t>
      </w:r>
    </w:p>
    <w:p w14:paraId="1F7CD4F2" w14:textId="77777777" w:rsidR="00C474C1" w:rsidRDefault="00C52F4A" w:rsidP="00C52F4A">
      <w:r w:rsidRPr="00605EB6">
        <w:t>Et sur les lèvres de Jeanne</w:t>
      </w:r>
      <w:r w:rsidR="00C474C1">
        <w:t xml:space="preserve">, </w:t>
      </w:r>
      <w:r w:rsidRPr="00605EB6">
        <w:t>qui appelaient un baiser</w:t>
      </w:r>
      <w:r w:rsidR="00C474C1">
        <w:t xml:space="preserve">, </w:t>
      </w:r>
      <w:r w:rsidRPr="00605EB6">
        <w:t>Jacques colla ses lèvres</w:t>
      </w:r>
      <w:r w:rsidR="00C474C1">
        <w:t>.</w:t>
      </w:r>
    </w:p>
    <w:p w14:paraId="5132392D" w14:textId="77777777" w:rsidR="00C474C1" w:rsidRDefault="00C52F4A" w:rsidP="00C52F4A">
      <w:r w:rsidRPr="00605EB6">
        <w:t>Plus loin</w:t>
      </w:r>
      <w:r w:rsidR="00C474C1">
        <w:t xml:space="preserve">, </w:t>
      </w:r>
      <w:r w:rsidRPr="00605EB6">
        <w:t>dans la prairie</w:t>
      </w:r>
      <w:r w:rsidR="00C474C1">
        <w:t xml:space="preserve">, </w:t>
      </w:r>
      <w:r w:rsidRPr="00605EB6">
        <w:t>de sa voix fraîche</w:t>
      </w:r>
      <w:r w:rsidR="00C474C1">
        <w:t xml:space="preserve">, </w:t>
      </w:r>
      <w:r w:rsidRPr="00605EB6">
        <w:t>au timbre mélodieux</w:t>
      </w:r>
      <w:r w:rsidR="00C474C1">
        <w:t xml:space="preserve">, </w:t>
      </w:r>
      <w:r w:rsidRPr="00605EB6">
        <w:t>une jeune paysanne chantait</w:t>
      </w:r>
      <w:r w:rsidR="00C474C1">
        <w:t> :</w:t>
      </w:r>
    </w:p>
    <w:p w14:paraId="72A6CAE6" w14:textId="13021026" w:rsidR="00C52F4A" w:rsidRPr="00605EB6" w:rsidRDefault="00C52F4A" w:rsidP="00C52F4A">
      <w:pPr>
        <w:pStyle w:val="Taille-1Suspendu1XRetrait2XEsp0"/>
      </w:pPr>
    </w:p>
    <w:p w14:paraId="369C0CB8" w14:textId="77777777" w:rsidR="00C474C1" w:rsidRDefault="00C52F4A" w:rsidP="00FF3BCB">
      <w:pPr>
        <w:pStyle w:val="Taille-1Suspendu1XRetrait2XEsp0"/>
        <w:ind w:hanging="340"/>
      </w:pPr>
      <w:r w:rsidRPr="00605EB6">
        <w:t>L</w:t>
      </w:r>
      <w:r w:rsidR="00C474C1">
        <w:t>’</w:t>
      </w:r>
      <w:r w:rsidRPr="00605EB6">
        <w:t>amour est le bien suprême</w:t>
      </w:r>
      <w:r w:rsidR="00C474C1">
        <w:t>,</w:t>
      </w:r>
    </w:p>
    <w:p w14:paraId="036D85AC" w14:textId="77777777" w:rsidR="00C474C1" w:rsidRDefault="00C52F4A" w:rsidP="00FF3BCB">
      <w:pPr>
        <w:pStyle w:val="Taille-1Suspendu1XRetrait2XEsp0"/>
        <w:ind w:hanging="340"/>
      </w:pPr>
      <w:r w:rsidRPr="00605EB6">
        <w:t>Aimez</w:t>
      </w:r>
      <w:r w:rsidR="00C474C1">
        <w:t xml:space="preserve">, </w:t>
      </w:r>
      <w:r w:rsidRPr="00605EB6">
        <w:t>aimez qui vous aime</w:t>
      </w:r>
      <w:r w:rsidR="00C474C1">
        <w:t> ;</w:t>
      </w:r>
    </w:p>
    <w:p w14:paraId="29EBA4CE" w14:textId="1BA0D08E" w:rsidR="00C52F4A" w:rsidRPr="00605EB6" w:rsidRDefault="00C52F4A" w:rsidP="00FF3BCB">
      <w:pPr>
        <w:pStyle w:val="Taille-1Suspendu1XRetrait2XEsp0"/>
        <w:ind w:hanging="340"/>
      </w:pPr>
      <w:r w:rsidRPr="00605EB6">
        <w:lastRenderedPageBreak/>
        <w:t>Qu</w:t>
      </w:r>
      <w:r w:rsidR="00C474C1">
        <w:t>’</w:t>
      </w:r>
      <w:r w:rsidRPr="00605EB6">
        <w:t>un regard de vos beaux yeux</w:t>
      </w:r>
    </w:p>
    <w:p w14:paraId="73A3C44E" w14:textId="77777777" w:rsidR="00C474C1" w:rsidRDefault="00C52F4A" w:rsidP="00FF3BCB">
      <w:pPr>
        <w:pStyle w:val="Taille-1Suspendu1XRetrait2XEsp0"/>
        <w:ind w:hanging="340"/>
      </w:pPr>
      <w:r w:rsidRPr="00605EB6">
        <w:t>À qui vous aime ouvre les cieux</w:t>
      </w:r>
      <w:r w:rsidR="00C474C1">
        <w:t>.</w:t>
      </w:r>
    </w:p>
    <w:p w14:paraId="3176C84D" w14:textId="1BADBFCC" w:rsidR="00C52F4A" w:rsidRPr="00605EB6" w:rsidRDefault="00C52F4A" w:rsidP="00C52F4A">
      <w:pPr>
        <w:pStyle w:val="Taille-1Suspendu1XRetrait2XEsp0"/>
      </w:pPr>
    </w:p>
    <w:p w14:paraId="34EF0C69" w14:textId="77777777" w:rsidR="00033562" w:rsidRDefault="00C52F4A" w:rsidP="00C474C1">
      <w:pPr>
        <w:pStyle w:val="Centr"/>
      </w:pPr>
      <w:r w:rsidRPr="00605EB6">
        <w:rPr>
          <w:b/>
          <w:bCs/>
        </w:rPr>
        <w:t>FIN DE LA QUATRIÈME PARTIE</w:t>
      </w:r>
    </w:p>
    <w:p w14:paraId="51BBFB33" w14:textId="77777777" w:rsidR="00033562" w:rsidRDefault="00033562">
      <w:pPr>
        <w:sectPr w:rsidR="00033562" w:rsidSect="00C474C1">
          <w:footerReference w:type="default" r:id="rId11"/>
          <w:endnotePr>
            <w:numFmt w:val="lowerLetter"/>
          </w:endnotePr>
          <w:pgSz w:w="11906" w:h="16838" w:code="9"/>
          <w:pgMar w:top="1134" w:right="1134" w:bottom="1134" w:left="1134" w:header="709" w:footer="709" w:gutter="0"/>
          <w:cols w:space="708"/>
          <w:titlePg/>
          <w:docGrid w:linePitch="360"/>
        </w:sectPr>
      </w:pPr>
    </w:p>
    <w:p w14:paraId="33A0B250" w14:textId="77777777" w:rsidR="00033562" w:rsidRDefault="00033562" w:rsidP="00C474C1">
      <w:pPr>
        <w:pStyle w:val="Titre1"/>
        <w:spacing w:before="0" w:after="480"/>
      </w:pPr>
      <w:bookmarkStart w:id="107" w:name="_Toc197617952"/>
      <w:r>
        <w:lastRenderedPageBreak/>
        <w:t xml:space="preserve">À propos de cette </w:t>
      </w:r>
      <w:r w:rsidRPr="007C1C6B">
        <w:t>édition</w:t>
      </w:r>
      <w:r>
        <w:t xml:space="preserve"> électronique</w:t>
      </w:r>
      <w:bookmarkEnd w:id="107"/>
    </w:p>
    <w:p w14:paraId="308FF882" w14:textId="77777777" w:rsidR="00C474C1" w:rsidRPr="00CB6805" w:rsidRDefault="00C474C1" w:rsidP="00C474C1">
      <w:pPr>
        <w:spacing w:before="180" w:after="180"/>
        <w:ind w:firstLine="0"/>
        <w:jc w:val="center"/>
      </w:pPr>
      <w:r w:rsidRPr="00CB6805">
        <w:rPr>
          <w:b/>
          <w:bCs/>
          <w:szCs w:val="32"/>
        </w:rPr>
        <w:t>Texte libre de droits.</w:t>
      </w:r>
    </w:p>
    <w:p w14:paraId="1E3D6919" w14:textId="77777777" w:rsidR="00C474C1" w:rsidRPr="00CB6805" w:rsidRDefault="00C474C1" w:rsidP="00C474C1">
      <w:pPr>
        <w:pStyle w:val="Centr"/>
        <w:spacing w:before="180" w:after="180"/>
      </w:pPr>
      <w:r w:rsidRPr="00CB6805">
        <w:t>Corrections, édition, conversion informatique et publication par le groupe :</w:t>
      </w:r>
    </w:p>
    <w:p w14:paraId="34F59DB4" w14:textId="77777777" w:rsidR="00C474C1" w:rsidRPr="00CB6805" w:rsidRDefault="00C474C1" w:rsidP="00C474C1">
      <w:pPr>
        <w:spacing w:before="180" w:after="180"/>
        <w:ind w:firstLine="0"/>
        <w:jc w:val="center"/>
      </w:pPr>
      <w:r w:rsidRPr="00CB6805">
        <w:rPr>
          <w:b/>
          <w:bCs/>
          <w:i/>
          <w:iCs/>
          <w:szCs w:val="32"/>
        </w:rPr>
        <w:t>Ebooks libres et gratuits</w:t>
      </w:r>
    </w:p>
    <w:p w14:paraId="4DAFD004" w14:textId="77777777" w:rsidR="00C474C1" w:rsidRPr="00CB6805" w:rsidRDefault="00C474C1" w:rsidP="00C474C1">
      <w:pPr>
        <w:pStyle w:val="Centr"/>
        <w:spacing w:before="180" w:after="180"/>
      </w:pPr>
      <w:hyperlink r:id="rId12" w:history="1">
        <w:r w:rsidRPr="00F74CD6">
          <w:rPr>
            <w:rStyle w:val="Lienhypertexte"/>
          </w:rPr>
          <w:t>https://groups.google.com/g/ebooksgratuits</w:t>
        </w:r>
      </w:hyperlink>
    </w:p>
    <w:p w14:paraId="6CCC0A2F" w14:textId="77777777" w:rsidR="00C474C1" w:rsidRPr="004F499C" w:rsidRDefault="00C474C1" w:rsidP="00C474C1">
      <w:pPr>
        <w:pStyle w:val="Centr"/>
        <w:spacing w:before="180" w:after="180"/>
      </w:pPr>
      <w:r w:rsidRPr="00CB6805">
        <w:t>Adresse du site web du groupe :</w:t>
      </w:r>
      <w:r w:rsidRPr="00CB6805">
        <w:br/>
      </w:r>
      <w:hyperlink r:id="rId13" w:history="1">
        <w:r w:rsidRPr="004F499C">
          <w:rPr>
            <w:rStyle w:val="Lienhypertexte"/>
            <w:szCs w:val="32"/>
          </w:rPr>
          <w:t>https://www.ebooksgratuits.com/</w:t>
        </w:r>
      </w:hyperlink>
    </w:p>
    <w:p w14:paraId="6AAF9A05" w14:textId="77777777" w:rsidR="00C474C1" w:rsidRPr="00CB6805" w:rsidRDefault="00C474C1" w:rsidP="00C474C1">
      <w:pPr>
        <w:pStyle w:val="Centr"/>
        <w:spacing w:before="180" w:after="180"/>
      </w:pPr>
      <w:r w:rsidRPr="00CB6805">
        <w:t>—</w:t>
      </w:r>
    </w:p>
    <w:p w14:paraId="6DB48FD9" w14:textId="77777777" w:rsidR="00C474C1" w:rsidRPr="00CB6805" w:rsidRDefault="00C474C1" w:rsidP="00C474C1">
      <w:pPr>
        <w:spacing w:before="180" w:after="180"/>
        <w:ind w:firstLine="0"/>
        <w:jc w:val="center"/>
      </w:pPr>
      <w:r>
        <w:rPr>
          <w:b/>
          <w:bCs/>
          <w:szCs w:val="32"/>
        </w:rPr>
        <w:t>Mai</w:t>
      </w:r>
      <w:r w:rsidRPr="00CB6805">
        <w:rPr>
          <w:b/>
          <w:bCs/>
          <w:szCs w:val="32"/>
        </w:rPr>
        <w:t xml:space="preserve"> 20</w:t>
      </w:r>
      <w:r>
        <w:rPr>
          <w:b/>
          <w:bCs/>
          <w:szCs w:val="32"/>
        </w:rPr>
        <w:t>2</w:t>
      </w:r>
      <w:r w:rsidRPr="00CB6805">
        <w:rPr>
          <w:b/>
          <w:bCs/>
          <w:szCs w:val="32"/>
        </w:rPr>
        <w:t>5</w:t>
      </w:r>
    </w:p>
    <w:p w14:paraId="42FF7676" w14:textId="77777777" w:rsidR="00C474C1" w:rsidRPr="00CB6805" w:rsidRDefault="00C474C1" w:rsidP="00C474C1">
      <w:pPr>
        <w:pStyle w:val="Centr"/>
        <w:spacing w:before="180" w:after="180"/>
      </w:pPr>
      <w:r w:rsidRPr="00CB6805">
        <w:rPr>
          <w:b/>
          <w:bCs/>
          <w:szCs w:val="32"/>
        </w:rPr>
        <w:t>—</w:t>
      </w:r>
    </w:p>
    <w:p w14:paraId="5D7065CE" w14:textId="476A855A" w:rsidR="00C474C1" w:rsidRPr="00CB6805" w:rsidRDefault="0094609C" w:rsidP="00C474C1">
      <w:pPr>
        <w:spacing w:before="180" w:after="180"/>
      </w:pPr>
      <w:r>
        <w:rPr>
          <w:b/>
          <w:bCs/>
          <w:szCs w:val="32"/>
        </w:rPr>
        <w:t>— </w:t>
      </w:r>
      <w:r w:rsidR="00C474C1" w:rsidRPr="00CB6805">
        <w:rPr>
          <w:b/>
        </w:rPr>
        <w:t>Élaboration de ce livre électronique</w:t>
      </w:r>
      <w:r w:rsidR="00C474C1" w:rsidRPr="00CB6805">
        <w:t> :</w:t>
      </w:r>
    </w:p>
    <w:p w14:paraId="3BFE80FA" w14:textId="7F0AAE4D" w:rsidR="00C474C1" w:rsidRPr="00CB6805" w:rsidRDefault="00C474C1" w:rsidP="00C474C1">
      <w:pPr>
        <w:spacing w:before="180" w:after="180"/>
      </w:pPr>
      <w:r w:rsidRPr="00CB6805">
        <w:t xml:space="preserve">Les membres de </w:t>
      </w:r>
      <w:r w:rsidRPr="00CB6805">
        <w:rPr>
          <w:i/>
        </w:rPr>
        <w:t>Ebooks libres et gratuits</w:t>
      </w:r>
      <w:r w:rsidRPr="00CB6805">
        <w:t xml:space="preserve"> qui ont participé à l’élaboration de ce livre, sont :</w:t>
      </w:r>
      <w:r>
        <w:t xml:space="preserve"> </w:t>
      </w:r>
      <w:r w:rsidRPr="00C474C1">
        <w:t>Patrice, MarieS, YvetteT, MarcD, FrançoiseS</w:t>
      </w:r>
      <w:r>
        <w:t>, Coolmicro.</w:t>
      </w:r>
    </w:p>
    <w:p w14:paraId="2DA6DB4D" w14:textId="4F8ED5D4" w:rsidR="00C474C1" w:rsidRPr="00CB6805" w:rsidRDefault="0094609C" w:rsidP="00C474C1">
      <w:pPr>
        <w:spacing w:before="180" w:after="180"/>
      </w:pPr>
      <w:r>
        <w:t>— </w:t>
      </w:r>
      <w:r w:rsidR="00C474C1" w:rsidRPr="00CB6805">
        <w:rPr>
          <w:b/>
        </w:rPr>
        <w:t>Dispositions</w:t>
      </w:r>
      <w:r w:rsidR="00C474C1" w:rsidRPr="00CB6805">
        <w:t> :</w:t>
      </w:r>
    </w:p>
    <w:p w14:paraId="7537E2B3" w14:textId="77777777" w:rsidR="00C474C1" w:rsidRPr="00CB6805" w:rsidRDefault="00C474C1" w:rsidP="00C474C1">
      <w:pPr>
        <w:spacing w:before="180" w:after="180"/>
      </w:pPr>
      <w:r w:rsidRPr="00CB6805">
        <w:t xml:space="preserve">Les livres que nous mettons à votre disposition, sont des textes libres de droits, que vous pouvez utiliser librement, </w:t>
      </w:r>
      <w:r w:rsidRPr="00CB6805">
        <w:rPr>
          <w:u w:val="single"/>
        </w:rPr>
        <w:t>à une fin non commerciale et non professionnelle</w:t>
      </w:r>
      <w:r w:rsidRPr="00CB6805">
        <w:t>. Tout lien vers notre site est bienvenu…</w:t>
      </w:r>
    </w:p>
    <w:p w14:paraId="7C00E309" w14:textId="6E5FF030" w:rsidR="00C474C1" w:rsidRPr="00CB6805" w:rsidRDefault="0094609C" w:rsidP="00C474C1">
      <w:pPr>
        <w:spacing w:before="180" w:after="180"/>
      </w:pPr>
      <w:r>
        <w:t>— </w:t>
      </w:r>
      <w:r w:rsidR="00C474C1" w:rsidRPr="00CB6805">
        <w:rPr>
          <w:b/>
        </w:rPr>
        <w:t>Qualité</w:t>
      </w:r>
      <w:r w:rsidR="00C474C1" w:rsidRPr="00CB6805">
        <w:t> :</w:t>
      </w:r>
    </w:p>
    <w:p w14:paraId="4912D3C5" w14:textId="77777777" w:rsidR="00C474C1" w:rsidRPr="00CB6805" w:rsidRDefault="00C474C1" w:rsidP="00C474C1">
      <w:pPr>
        <w:spacing w:before="180" w:after="180"/>
      </w:pPr>
      <w:r w:rsidRPr="00CB6805">
        <w:t>Les textes sont livrés tels quels sans garantie de leur intégrité parfaite par rapport à l’original. Nous rappelons que c’est un travail d’amateurs non rétribués et que nous essayons de promouvoir la culture littéraire avec de maigres moyens.</w:t>
      </w:r>
    </w:p>
    <w:p w14:paraId="7252FE03" w14:textId="77777777" w:rsidR="00C474C1" w:rsidRPr="00CB6805" w:rsidRDefault="00C474C1" w:rsidP="00C474C1">
      <w:pPr>
        <w:spacing w:before="180" w:after="180"/>
        <w:ind w:firstLine="0"/>
        <w:jc w:val="center"/>
      </w:pPr>
      <w:r w:rsidRPr="00CB6805">
        <w:rPr>
          <w:i/>
          <w:iCs/>
          <w:szCs w:val="32"/>
        </w:rPr>
        <w:t>Votre aide est la bienvenue !</w:t>
      </w:r>
    </w:p>
    <w:p w14:paraId="5C56846D" w14:textId="6A885864" w:rsidR="00033562" w:rsidRPr="007C1C6B" w:rsidRDefault="00C474C1" w:rsidP="00C474C1">
      <w:pPr>
        <w:pStyle w:val="Centr"/>
        <w:suppressAutoHyphens/>
        <w:spacing w:before="180" w:after="180"/>
      </w:pPr>
      <w:r w:rsidRPr="00CB6805">
        <w:t>VOUS POUVEZ NOUS AIDER À FAIRE CONNAÎTRE CES CLASSIQUES LITTÉRAIRES.</w:t>
      </w:r>
    </w:p>
    <w:sectPr w:rsidR="00033562" w:rsidRPr="007C1C6B" w:rsidSect="00C474C1">
      <w:pgSz w:w="11906" w:h="16838" w:code="9"/>
      <w:pgMar w:top="567" w:right="567" w:bottom="567" w:left="567"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27EFFDF" w14:textId="77777777" w:rsidR="004C10DC" w:rsidRDefault="004C10DC">
      <w:r>
        <w:separator/>
      </w:r>
    </w:p>
  </w:endnote>
  <w:endnote w:type="continuationSeparator" w:id="0">
    <w:p w14:paraId="3429CF8E" w14:textId="77777777" w:rsidR="004C10DC" w:rsidRDefault="004C10D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masis30">
    <w:panose1 w:val="02000603050000020003"/>
    <w:charset w:val="00"/>
    <w:family w:val="auto"/>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Gentium Book Basic">
    <w:panose1 w:val="02000503060000020004"/>
    <w:charset w:val="00"/>
    <w:family w:val="auto"/>
    <w:pitch w:val="variable"/>
    <w:sig w:usb0="A000007F" w:usb1="5000204A" w:usb2="00000000" w:usb3="00000000" w:csb0="00000013" w:csb1="00000000"/>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Helvetica">
    <w:panose1 w:val="020B0604020202020204"/>
    <w:charset w:val="00"/>
    <w:family w:val="swiss"/>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D76CEA9" w14:textId="77777777" w:rsidR="00B312D1" w:rsidRDefault="00B312D1">
    <w:pPr>
      <w:pStyle w:val="Pieddepage"/>
    </w:pPr>
    <w:r>
      <w:t xml:space="preserve">– </w:t>
    </w:r>
    <w:r>
      <w:rPr>
        <w:rStyle w:val="Numrodepage"/>
      </w:rPr>
      <w:fldChar w:fldCharType="begin"/>
    </w:r>
    <w:r>
      <w:rPr>
        <w:rStyle w:val="Numrodepage"/>
      </w:rPr>
      <w:instrText xml:space="preserve"> PAGE </w:instrText>
    </w:r>
    <w:r>
      <w:rPr>
        <w:rStyle w:val="Numrodepage"/>
      </w:rPr>
      <w:fldChar w:fldCharType="separate"/>
    </w:r>
    <w:r>
      <w:rPr>
        <w:rStyle w:val="Numrodepage"/>
        <w:noProof/>
      </w:rPr>
      <w:t>2</w:t>
    </w:r>
    <w:r>
      <w:rPr>
        <w:rStyle w:val="Numrodepage"/>
      </w:rPr>
      <w:fldChar w:fldCharType="end"/>
    </w:r>
    <w:r>
      <w:rPr>
        <w:rStyle w:val="Numrodepage"/>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969051" w14:textId="77777777" w:rsidR="00B312D1" w:rsidRDefault="00B312D1">
    <w:pPr>
      <w:pStyle w:val="Pieddepage"/>
      <w:rPr>
        <w:sz w:val="30"/>
        <w:szCs w:val="30"/>
      </w:rPr>
    </w:pPr>
    <w:r>
      <w:rPr>
        <w:sz w:val="30"/>
        <w:szCs w:val="30"/>
      </w:rPr>
      <w:t xml:space="preserve">– </w:t>
    </w:r>
    <w:r>
      <w:rPr>
        <w:rStyle w:val="Numrodepage"/>
        <w:sz w:val="30"/>
        <w:szCs w:val="30"/>
      </w:rPr>
      <w:fldChar w:fldCharType="begin"/>
    </w:r>
    <w:r>
      <w:rPr>
        <w:rStyle w:val="Numrodepage"/>
        <w:sz w:val="30"/>
        <w:szCs w:val="30"/>
      </w:rPr>
      <w:instrText xml:space="preserve"> PAGE </w:instrText>
    </w:r>
    <w:r>
      <w:rPr>
        <w:rStyle w:val="Numrodepage"/>
        <w:sz w:val="30"/>
        <w:szCs w:val="30"/>
      </w:rPr>
      <w:fldChar w:fldCharType="separate"/>
    </w:r>
    <w:r w:rsidR="006677F1">
      <w:rPr>
        <w:rStyle w:val="Numrodepage"/>
        <w:noProof/>
        <w:sz w:val="30"/>
        <w:szCs w:val="30"/>
      </w:rPr>
      <w:t>425</w:t>
    </w:r>
    <w:r>
      <w:rPr>
        <w:rStyle w:val="Numrodepage"/>
        <w:sz w:val="30"/>
        <w:szCs w:val="30"/>
      </w:rPr>
      <w:fldChar w:fldCharType="end"/>
    </w:r>
    <w:r>
      <w:rPr>
        <w:rStyle w:val="Numrodepage"/>
        <w:sz w:val="30"/>
        <w:szCs w:val="30"/>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A98329B" w14:textId="77777777" w:rsidR="004C10DC" w:rsidRDefault="004C10DC">
      <w:r>
        <w:separator/>
      </w:r>
    </w:p>
  </w:footnote>
  <w:footnote w:type="continuationSeparator" w:id="0">
    <w:p w14:paraId="32DBF7F2" w14:textId="77777777" w:rsidR="004C10DC" w:rsidRDefault="004C10DC">
      <w:r>
        <w:continuationSeparator/>
      </w:r>
    </w:p>
  </w:footnote>
  <w:footnote w:id="1">
    <w:p w14:paraId="3BFD2107" w14:textId="2D29D1C7" w:rsidR="00B312D1" w:rsidRPr="00264041" w:rsidRDefault="00B312D1" w:rsidP="00C52F4A">
      <w:pPr>
        <w:pStyle w:val="Notedebasdepage"/>
      </w:pPr>
      <w:r w:rsidRPr="00264041">
        <w:rPr>
          <w:rStyle w:val="Appelnotedebasdep"/>
        </w:rPr>
        <w:footnoteRef/>
      </w:r>
      <w:r w:rsidRPr="00264041">
        <w:t xml:space="preserve"> À la connaissance de l</w:t>
      </w:r>
      <w:r w:rsidR="00C474C1">
        <w:t>’</w:t>
      </w:r>
      <w:r w:rsidRPr="00264041">
        <w:t>auteur</w:t>
      </w:r>
      <w:r w:rsidR="00C474C1">
        <w:t xml:space="preserve">, </w:t>
      </w:r>
      <w:r w:rsidRPr="00264041">
        <w:t>quatre individus ont été trouvés en France</w:t>
      </w:r>
      <w:r w:rsidR="00C474C1">
        <w:t xml:space="preserve">, </w:t>
      </w:r>
      <w:r w:rsidRPr="00264041">
        <w:t>vivant complètement à l</w:t>
      </w:r>
      <w:r w:rsidR="00C474C1">
        <w:t>’</w:t>
      </w:r>
      <w:r w:rsidRPr="00264041">
        <w:t>état sauvage au milieu des bois</w:t>
      </w:r>
      <w:r w:rsidR="00C474C1">
        <w:t xml:space="preserve">, </w:t>
      </w:r>
      <w:r w:rsidRPr="00264041">
        <w:t>nus</w:t>
      </w:r>
      <w:r w:rsidR="00C474C1">
        <w:t xml:space="preserve">, </w:t>
      </w:r>
      <w:r w:rsidRPr="00264041">
        <w:t>ne sachant plus parler</w:t>
      </w:r>
      <w:r w:rsidR="00C474C1">
        <w:t xml:space="preserve">. </w:t>
      </w:r>
      <w:r w:rsidRPr="00264041">
        <w:t>Mon confrère et ami Élie Berthet</w:t>
      </w:r>
      <w:r w:rsidR="00C474C1">
        <w:t xml:space="preserve">, </w:t>
      </w:r>
      <w:r w:rsidRPr="00264041">
        <w:t xml:space="preserve">dans son beau roman </w:t>
      </w:r>
      <w:r w:rsidRPr="00264041">
        <w:rPr>
          <w:i/>
          <w:iCs/>
        </w:rPr>
        <w:t>Antonia</w:t>
      </w:r>
      <w:r w:rsidR="00C474C1">
        <w:rPr>
          <w:iCs/>
        </w:rPr>
        <w:t xml:space="preserve">, </w:t>
      </w:r>
      <w:r w:rsidRPr="00264041">
        <w:t>raconte l</w:t>
      </w:r>
      <w:r w:rsidR="00C474C1">
        <w:t>’</w:t>
      </w:r>
      <w:r w:rsidRPr="00264041">
        <w:t>histoire vraie d</w:t>
      </w:r>
      <w:r w:rsidR="00C474C1">
        <w:t>’</w:t>
      </w:r>
      <w:r w:rsidRPr="00264041">
        <w:t>une pauvre jeune fille abandonnée en bas âge et prise</w:t>
      </w:r>
      <w:r w:rsidR="00C474C1">
        <w:t xml:space="preserve">, </w:t>
      </w:r>
      <w:r w:rsidRPr="00264041">
        <w:t>sauvage</w:t>
      </w:r>
      <w:r w:rsidR="00C474C1">
        <w:t xml:space="preserve">, </w:t>
      </w:r>
      <w:r w:rsidRPr="00264041">
        <w:t>après de longues années d</w:t>
      </w:r>
      <w:r w:rsidR="00C474C1">
        <w:t>’</w:t>
      </w:r>
      <w:r w:rsidRPr="00264041">
        <w:t>une misérable existence</w:t>
      </w:r>
      <w:r w:rsidR="00C474C1">
        <w:t xml:space="preserve">, </w:t>
      </w:r>
      <w:r w:rsidRPr="00264041">
        <w:t>dans les montagnes des Pyrénées</w:t>
      </w:r>
      <w:r w:rsidR="00C474C1">
        <w:t>.</w:t>
      </w:r>
    </w:p>
  </w:footnote>
  <w:footnote w:id="2">
    <w:p w14:paraId="78E8D7EA" w14:textId="1F9D2592" w:rsidR="00B312D1" w:rsidRPr="00264041" w:rsidRDefault="00B312D1" w:rsidP="00C52F4A">
      <w:pPr>
        <w:pStyle w:val="Notedebasdepage"/>
      </w:pPr>
      <w:r w:rsidRPr="00264041">
        <w:rPr>
          <w:rStyle w:val="Appelnotedebasdep"/>
        </w:rPr>
        <w:footnoteRef/>
      </w:r>
      <w:r w:rsidRPr="00264041">
        <w:t xml:space="preserve"> Voir </w:t>
      </w:r>
      <w:r w:rsidRPr="00264041">
        <w:rPr>
          <w:i/>
          <w:iCs/>
        </w:rPr>
        <w:t>L</w:t>
      </w:r>
      <w:r w:rsidR="00C474C1">
        <w:rPr>
          <w:i/>
          <w:iCs/>
        </w:rPr>
        <w:t>’</w:t>
      </w:r>
      <w:r w:rsidRPr="00264041">
        <w:rPr>
          <w:i/>
          <w:iCs/>
        </w:rPr>
        <w:t>Enfant du faubourg</w:t>
      </w:r>
      <w:r w:rsidR="00C474C1">
        <w:rPr>
          <w:i/>
          <w:iCs/>
        </w:rPr>
        <w:t xml:space="preserve">, </w:t>
      </w:r>
      <w:r w:rsidRPr="00264041">
        <w:t>roman en 2</w:t>
      </w:r>
      <w:r w:rsidR="00C474C1">
        <w:t xml:space="preserve"> </w:t>
      </w:r>
      <w:r w:rsidRPr="00264041">
        <w:t>vol</w:t>
      </w:r>
      <w:r w:rsidR="00C474C1">
        <w:t xml:space="preserve">., </w:t>
      </w:r>
      <w:r w:rsidRPr="00264041">
        <w:t xml:space="preserve">de </w:t>
      </w:r>
      <w:r w:rsidR="00C474C1">
        <w:t>M. </w:t>
      </w:r>
      <w:r w:rsidRPr="00264041">
        <w:t>Émile Richebourg</w:t>
      </w:r>
      <w:r w:rsidR="00C474C1">
        <w:t>. (</w:t>
      </w:r>
      <w:r w:rsidRPr="00264041">
        <w:t>Dentu et Roy éditeurs</w:t>
      </w:r>
      <w:r w:rsidR="00C474C1">
        <w:t>.)</w:t>
      </w:r>
    </w:p>
  </w:footnote>
  <w:footnote w:id="3">
    <w:p w14:paraId="17B02C10" w14:textId="38618C65" w:rsidR="00B312D1" w:rsidRPr="00264041" w:rsidRDefault="00B312D1" w:rsidP="00C52F4A">
      <w:pPr>
        <w:pStyle w:val="Notedebasdepage"/>
      </w:pPr>
      <w:r w:rsidRPr="00264041">
        <w:rPr>
          <w:rStyle w:val="Appelnotedebasdep"/>
        </w:rPr>
        <w:footnoteRef/>
      </w:r>
      <w:r w:rsidRPr="00264041">
        <w:t xml:space="preserve"> Voir </w:t>
      </w:r>
      <w:r w:rsidRPr="00264041">
        <w:rPr>
          <w:i/>
          <w:iCs/>
        </w:rPr>
        <w:t>Deux Mères</w:t>
      </w:r>
      <w:r w:rsidR="00C474C1">
        <w:t xml:space="preserve">, </w:t>
      </w:r>
      <w:r w:rsidRPr="00264041">
        <w:t>roman en 2</w:t>
      </w:r>
      <w:r w:rsidR="00C474C1">
        <w:t xml:space="preserve"> </w:t>
      </w:r>
      <w:r w:rsidRPr="00264041">
        <w:t>vol</w:t>
      </w:r>
      <w:r w:rsidR="00C474C1">
        <w:t xml:space="preserve">., </w:t>
      </w:r>
      <w:r w:rsidRPr="00264041">
        <w:t xml:space="preserve">de </w:t>
      </w:r>
      <w:r w:rsidR="00C474C1">
        <w:t>M. </w:t>
      </w:r>
      <w:r w:rsidRPr="00264041">
        <w:t>Émile Richebourg</w:t>
      </w:r>
      <w:r w:rsidR="00C474C1">
        <w:t>. (</w:t>
      </w:r>
      <w:r w:rsidRPr="00264041">
        <w:t>Dentu et Roy</w:t>
      </w:r>
      <w:r w:rsidR="00C474C1">
        <w:t xml:space="preserve">, </w:t>
      </w:r>
      <w:r w:rsidRPr="00264041">
        <w:t>éditeurs</w:t>
      </w:r>
      <w:r w:rsidR="00C474C1">
        <w:t>.)</w:t>
      </w:r>
    </w:p>
  </w:footnote>
  <w:footnote w:id="4">
    <w:p w14:paraId="5C97259F" w14:textId="1153D503" w:rsidR="00B312D1" w:rsidRPr="00264041" w:rsidRDefault="00B312D1" w:rsidP="00C52F4A">
      <w:pPr>
        <w:pStyle w:val="Notedebasdepage"/>
      </w:pPr>
      <w:r w:rsidRPr="00264041">
        <w:rPr>
          <w:rStyle w:val="Appelnotedebasdep"/>
        </w:rPr>
        <w:footnoteRef/>
      </w:r>
      <w:r w:rsidRPr="00264041">
        <w:t xml:space="preserve"> Les paroles de ce chant rustique sont d</w:t>
      </w:r>
      <w:r w:rsidR="00C474C1">
        <w:t>’</w:t>
      </w:r>
      <w:r w:rsidRPr="00264041">
        <w:t>Émile Richebourg</w:t>
      </w:r>
      <w:r w:rsidR="00C474C1">
        <w:t xml:space="preserve">, </w:t>
      </w:r>
      <w:r w:rsidRPr="00264041">
        <w:t>et la musique d</w:t>
      </w:r>
      <w:r w:rsidR="00C474C1">
        <w:t>’</w:t>
      </w:r>
      <w:r w:rsidRPr="00264041">
        <w:t>Alfred d</w:t>
      </w:r>
      <w:r w:rsidR="00C474C1">
        <w:t>’</w:t>
      </w:r>
      <w:r w:rsidRPr="00264041">
        <w:t>Hack</w:t>
      </w:r>
      <w:r w:rsidR="00C474C1">
        <w:t xml:space="preserve"> – </w:t>
      </w:r>
      <w:r w:rsidRPr="00264041">
        <w:t>Gérard</w:t>
      </w:r>
      <w:r w:rsidR="00C474C1">
        <w:t xml:space="preserve">, </w:t>
      </w:r>
      <w:r w:rsidRPr="00264041">
        <w:t>éditeur</w:t>
      </w:r>
      <w:r w:rsidR="00C474C1">
        <w:t xml:space="preserve">, </w:t>
      </w:r>
      <w:r w:rsidRPr="00264041">
        <w:t>boulevard des Capucines</w:t>
      </w:r>
      <w:r w:rsidR="00C474C1">
        <w:t xml:space="preserve">, </w:t>
      </w:r>
      <w:r w:rsidRPr="00264041">
        <w:t>Paris</w:t>
      </w:r>
      <w:r w:rsidR="00C474C1">
        <w:t>.</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CD8888C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65D055CC"/>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D38052C2"/>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5B4EBAC"/>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191ED98A"/>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9B3CBE7C"/>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34A6531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8544153E"/>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FDD8D8D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C44C266C"/>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001"/>
    <w:multiLevelType w:val="multilevel"/>
    <w:tmpl w:val="00000001"/>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11" w15:restartNumberingAfterBreak="0">
    <w:nsid w:val="308A6C0B"/>
    <w:multiLevelType w:val="hybridMultilevel"/>
    <w:tmpl w:val="5E0C6452"/>
    <w:lvl w:ilvl="0" w:tplc="1796595E">
      <w:start w:val="1"/>
      <w:numFmt w:val="bullet"/>
      <w:lvlText w:val=""/>
      <w:lvlJc w:val="left"/>
      <w:pPr>
        <w:tabs>
          <w:tab w:val="num" w:pos="720"/>
        </w:tabs>
        <w:ind w:left="720" w:hanging="360"/>
      </w:pPr>
      <w:rPr>
        <w:rFonts w:ascii="Symbol" w:hAnsi="Symbol" w:hint="default"/>
        <w:sz w:val="20"/>
      </w:rPr>
    </w:lvl>
    <w:lvl w:ilvl="1" w:tplc="004A6EDA" w:tentative="1">
      <w:start w:val="1"/>
      <w:numFmt w:val="bullet"/>
      <w:lvlText w:val="o"/>
      <w:lvlJc w:val="left"/>
      <w:pPr>
        <w:tabs>
          <w:tab w:val="num" w:pos="1440"/>
        </w:tabs>
        <w:ind w:left="1440" w:hanging="360"/>
      </w:pPr>
      <w:rPr>
        <w:rFonts w:ascii="Courier New" w:hAnsi="Courier New" w:hint="default"/>
        <w:sz w:val="20"/>
      </w:rPr>
    </w:lvl>
    <w:lvl w:ilvl="2" w:tplc="23781F22" w:tentative="1">
      <w:start w:val="1"/>
      <w:numFmt w:val="bullet"/>
      <w:lvlText w:val=""/>
      <w:lvlJc w:val="left"/>
      <w:pPr>
        <w:tabs>
          <w:tab w:val="num" w:pos="2160"/>
        </w:tabs>
        <w:ind w:left="2160" w:hanging="360"/>
      </w:pPr>
      <w:rPr>
        <w:rFonts w:ascii="Wingdings" w:hAnsi="Wingdings" w:hint="default"/>
        <w:sz w:val="20"/>
      </w:rPr>
    </w:lvl>
    <w:lvl w:ilvl="3" w:tplc="C0A2B518" w:tentative="1">
      <w:start w:val="1"/>
      <w:numFmt w:val="bullet"/>
      <w:lvlText w:val=""/>
      <w:lvlJc w:val="left"/>
      <w:pPr>
        <w:tabs>
          <w:tab w:val="num" w:pos="2880"/>
        </w:tabs>
        <w:ind w:left="2880" w:hanging="360"/>
      </w:pPr>
      <w:rPr>
        <w:rFonts w:ascii="Wingdings" w:hAnsi="Wingdings" w:hint="default"/>
        <w:sz w:val="20"/>
      </w:rPr>
    </w:lvl>
    <w:lvl w:ilvl="4" w:tplc="DC7E530C" w:tentative="1">
      <w:start w:val="1"/>
      <w:numFmt w:val="bullet"/>
      <w:lvlText w:val=""/>
      <w:lvlJc w:val="left"/>
      <w:pPr>
        <w:tabs>
          <w:tab w:val="num" w:pos="3600"/>
        </w:tabs>
        <w:ind w:left="3600" w:hanging="360"/>
      </w:pPr>
      <w:rPr>
        <w:rFonts w:ascii="Wingdings" w:hAnsi="Wingdings" w:hint="default"/>
        <w:sz w:val="20"/>
      </w:rPr>
    </w:lvl>
    <w:lvl w:ilvl="5" w:tplc="79261CE2" w:tentative="1">
      <w:start w:val="1"/>
      <w:numFmt w:val="bullet"/>
      <w:lvlText w:val=""/>
      <w:lvlJc w:val="left"/>
      <w:pPr>
        <w:tabs>
          <w:tab w:val="num" w:pos="4320"/>
        </w:tabs>
        <w:ind w:left="4320" w:hanging="360"/>
      </w:pPr>
      <w:rPr>
        <w:rFonts w:ascii="Wingdings" w:hAnsi="Wingdings" w:hint="default"/>
        <w:sz w:val="20"/>
      </w:rPr>
    </w:lvl>
    <w:lvl w:ilvl="6" w:tplc="7B60B998" w:tentative="1">
      <w:start w:val="1"/>
      <w:numFmt w:val="bullet"/>
      <w:lvlText w:val=""/>
      <w:lvlJc w:val="left"/>
      <w:pPr>
        <w:tabs>
          <w:tab w:val="num" w:pos="5040"/>
        </w:tabs>
        <w:ind w:left="5040" w:hanging="360"/>
      </w:pPr>
      <w:rPr>
        <w:rFonts w:ascii="Wingdings" w:hAnsi="Wingdings" w:hint="default"/>
        <w:sz w:val="20"/>
      </w:rPr>
    </w:lvl>
    <w:lvl w:ilvl="7" w:tplc="74F0A4DA" w:tentative="1">
      <w:start w:val="1"/>
      <w:numFmt w:val="bullet"/>
      <w:lvlText w:val=""/>
      <w:lvlJc w:val="left"/>
      <w:pPr>
        <w:tabs>
          <w:tab w:val="num" w:pos="5760"/>
        </w:tabs>
        <w:ind w:left="5760" w:hanging="360"/>
      </w:pPr>
      <w:rPr>
        <w:rFonts w:ascii="Wingdings" w:hAnsi="Wingdings" w:hint="default"/>
        <w:sz w:val="20"/>
      </w:rPr>
    </w:lvl>
    <w:lvl w:ilvl="8" w:tplc="E24C3D06"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33691385"/>
    <w:multiLevelType w:val="hybridMultilevel"/>
    <w:tmpl w:val="2EAA8648"/>
    <w:lvl w:ilvl="0" w:tplc="144E4258">
      <w:start w:val="1"/>
      <w:numFmt w:val="bullet"/>
      <w:lvlText w:val=""/>
      <w:lvlJc w:val="left"/>
      <w:pPr>
        <w:tabs>
          <w:tab w:val="num" w:pos="720"/>
        </w:tabs>
        <w:ind w:left="720" w:hanging="360"/>
      </w:pPr>
      <w:rPr>
        <w:rFonts w:ascii="Symbol" w:hAnsi="Symbol" w:hint="default"/>
        <w:sz w:val="20"/>
      </w:rPr>
    </w:lvl>
    <w:lvl w:ilvl="1" w:tplc="B6508ADC" w:tentative="1">
      <w:start w:val="1"/>
      <w:numFmt w:val="bullet"/>
      <w:lvlText w:val="o"/>
      <w:lvlJc w:val="left"/>
      <w:pPr>
        <w:tabs>
          <w:tab w:val="num" w:pos="1440"/>
        </w:tabs>
        <w:ind w:left="1440" w:hanging="360"/>
      </w:pPr>
      <w:rPr>
        <w:rFonts w:ascii="Courier New" w:hAnsi="Courier New" w:hint="default"/>
        <w:sz w:val="20"/>
      </w:rPr>
    </w:lvl>
    <w:lvl w:ilvl="2" w:tplc="8D988CCE" w:tentative="1">
      <w:start w:val="1"/>
      <w:numFmt w:val="bullet"/>
      <w:lvlText w:val=""/>
      <w:lvlJc w:val="left"/>
      <w:pPr>
        <w:tabs>
          <w:tab w:val="num" w:pos="2160"/>
        </w:tabs>
        <w:ind w:left="2160" w:hanging="360"/>
      </w:pPr>
      <w:rPr>
        <w:rFonts w:ascii="Wingdings" w:hAnsi="Wingdings" w:hint="default"/>
        <w:sz w:val="20"/>
      </w:rPr>
    </w:lvl>
    <w:lvl w:ilvl="3" w:tplc="1ED42906" w:tentative="1">
      <w:start w:val="1"/>
      <w:numFmt w:val="bullet"/>
      <w:lvlText w:val=""/>
      <w:lvlJc w:val="left"/>
      <w:pPr>
        <w:tabs>
          <w:tab w:val="num" w:pos="2880"/>
        </w:tabs>
        <w:ind w:left="2880" w:hanging="360"/>
      </w:pPr>
      <w:rPr>
        <w:rFonts w:ascii="Wingdings" w:hAnsi="Wingdings" w:hint="default"/>
        <w:sz w:val="20"/>
      </w:rPr>
    </w:lvl>
    <w:lvl w:ilvl="4" w:tplc="3AB83200" w:tentative="1">
      <w:start w:val="1"/>
      <w:numFmt w:val="bullet"/>
      <w:lvlText w:val=""/>
      <w:lvlJc w:val="left"/>
      <w:pPr>
        <w:tabs>
          <w:tab w:val="num" w:pos="3600"/>
        </w:tabs>
        <w:ind w:left="3600" w:hanging="360"/>
      </w:pPr>
      <w:rPr>
        <w:rFonts w:ascii="Wingdings" w:hAnsi="Wingdings" w:hint="default"/>
        <w:sz w:val="20"/>
      </w:rPr>
    </w:lvl>
    <w:lvl w:ilvl="5" w:tplc="B7502204" w:tentative="1">
      <w:start w:val="1"/>
      <w:numFmt w:val="bullet"/>
      <w:lvlText w:val=""/>
      <w:lvlJc w:val="left"/>
      <w:pPr>
        <w:tabs>
          <w:tab w:val="num" w:pos="4320"/>
        </w:tabs>
        <w:ind w:left="4320" w:hanging="360"/>
      </w:pPr>
      <w:rPr>
        <w:rFonts w:ascii="Wingdings" w:hAnsi="Wingdings" w:hint="default"/>
        <w:sz w:val="20"/>
      </w:rPr>
    </w:lvl>
    <w:lvl w:ilvl="6" w:tplc="4DB0ACFE" w:tentative="1">
      <w:start w:val="1"/>
      <w:numFmt w:val="bullet"/>
      <w:lvlText w:val=""/>
      <w:lvlJc w:val="left"/>
      <w:pPr>
        <w:tabs>
          <w:tab w:val="num" w:pos="5040"/>
        </w:tabs>
        <w:ind w:left="5040" w:hanging="360"/>
      </w:pPr>
      <w:rPr>
        <w:rFonts w:ascii="Wingdings" w:hAnsi="Wingdings" w:hint="default"/>
        <w:sz w:val="20"/>
      </w:rPr>
    </w:lvl>
    <w:lvl w:ilvl="7" w:tplc="F8E4C920" w:tentative="1">
      <w:start w:val="1"/>
      <w:numFmt w:val="bullet"/>
      <w:lvlText w:val=""/>
      <w:lvlJc w:val="left"/>
      <w:pPr>
        <w:tabs>
          <w:tab w:val="num" w:pos="5760"/>
        </w:tabs>
        <w:ind w:left="5760" w:hanging="360"/>
      </w:pPr>
      <w:rPr>
        <w:rFonts w:ascii="Wingdings" w:hAnsi="Wingdings" w:hint="default"/>
        <w:sz w:val="20"/>
      </w:rPr>
    </w:lvl>
    <w:lvl w:ilvl="8" w:tplc="584E42FE"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33A91EB8"/>
    <w:multiLevelType w:val="hybridMultilevel"/>
    <w:tmpl w:val="47F4B040"/>
    <w:lvl w:ilvl="0" w:tplc="30B642FC">
      <w:start w:val="1"/>
      <w:numFmt w:val="bullet"/>
      <w:lvlText w:val=""/>
      <w:lvlJc w:val="left"/>
      <w:pPr>
        <w:tabs>
          <w:tab w:val="num" w:pos="720"/>
        </w:tabs>
        <w:ind w:left="720" w:hanging="360"/>
      </w:pPr>
      <w:rPr>
        <w:rFonts w:ascii="Symbol" w:hAnsi="Symbol" w:hint="default"/>
        <w:sz w:val="20"/>
      </w:rPr>
    </w:lvl>
    <w:lvl w:ilvl="1" w:tplc="35F0C21A" w:tentative="1">
      <w:start w:val="1"/>
      <w:numFmt w:val="bullet"/>
      <w:lvlText w:val="o"/>
      <w:lvlJc w:val="left"/>
      <w:pPr>
        <w:tabs>
          <w:tab w:val="num" w:pos="1440"/>
        </w:tabs>
        <w:ind w:left="1440" w:hanging="360"/>
      </w:pPr>
      <w:rPr>
        <w:rFonts w:ascii="Courier New" w:hAnsi="Courier New" w:hint="default"/>
        <w:sz w:val="20"/>
      </w:rPr>
    </w:lvl>
    <w:lvl w:ilvl="2" w:tplc="14AC85A6" w:tentative="1">
      <w:start w:val="1"/>
      <w:numFmt w:val="bullet"/>
      <w:lvlText w:val=""/>
      <w:lvlJc w:val="left"/>
      <w:pPr>
        <w:tabs>
          <w:tab w:val="num" w:pos="2160"/>
        </w:tabs>
        <w:ind w:left="2160" w:hanging="360"/>
      </w:pPr>
      <w:rPr>
        <w:rFonts w:ascii="Wingdings" w:hAnsi="Wingdings" w:hint="default"/>
        <w:sz w:val="20"/>
      </w:rPr>
    </w:lvl>
    <w:lvl w:ilvl="3" w:tplc="D3D42862" w:tentative="1">
      <w:start w:val="1"/>
      <w:numFmt w:val="bullet"/>
      <w:lvlText w:val=""/>
      <w:lvlJc w:val="left"/>
      <w:pPr>
        <w:tabs>
          <w:tab w:val="num" w:pos="2880"/>
        </w:tabs>
        <w:ind w:left="2880" w:hanging="360"/>
      </w:pPr>
      <w:rPr>
        <w:rFonts w:ascii="Wingdings" w:hAnsi="Wingdings" w:hint="default"/>
        <w:sz w:val="20"/>
      </w:rPr>
    </w:lvl>
    <w:lvl w:ilvl="4" w:tplc="A5A8C902" w:tentative="1">
      <w:start w:val="1"/>
      <w:numFmt w:val="bullet"/>
      <w:lvlText w:val=""/>
      <w:lvlJc w:val="left"/>
      <w:pPr>
        <w:tabs>
          <w:tab w:val="num" w:pos="3600"/>
        </w:tabs>
        <w:ind w:left="3600" w:hanging="360"/>
      </w:pPr>
      <w:rPr>
        <w:rFonts w:ascii="Wingdings" w:hAnsi="Wingdings" w:hint="default"/>
        <w:sz w:val="20"/>
      </w:rPr>
    </w:lvl>
    <w:lvl w:ilvl="5" w:tplc="06CE7BD2" w:tentative="1">
      <w:start w:val="1"/>
      <w:numFmt w:val="bullet"/>
      <w:lvlText w:val=""/>
      <w:lvlJc w:val="left"/>
      <w:pPr>
        <w:tabs>
          <w:tab w:val="num" w:pos="4320"/>
        </w:tabs>
        <w:ind w:left="4320" w:hanging="360"/>
      </w:pPr>
      <w:rPr>
        <w:rFonts w:ascii="Wingdings" w:hAnsi="Wingdings" w:hint="default"/>
        <w:sz w:val="20"/>
      </w:rPr>
    </w:lvl>
    <w:lvl w:ilvl="6" w:tplc="957E85E2" w:tentative="1">
      <w:start w:val="1"/>
      <w:numFmt w:val="bullet"/>
      <w:lvlText w:val=""/>
      <w:lvlJc w:val="left"/>
      <w:pPr>
        <w:tabs>
          <w:tab w:val="num" w:pos="5040"/>
        </w:tabs>
        <w:ind w:left="5040" w:hanging="360"/>
      </w:pPr>
      <w:rPr>
        <w:rFonts w:ascii="Wingdings" w:hAnsi="Wingdings" w:hint="default"/>
        <w:sz w:val="20"/>
      </w:rPr>
    </w:lvl>
    <w:lvl w:ilvl="7" w:tplc="C5B68E2C" w:tentative="1">
      <w:start w:val="1"/>
      <w:numFmt w:val="bullet"/>
      <w:lvlText w:val=""/>
      <w:lvlJc w:val="left"/>
      <w:pPr>
        <w:tabs>
          <w:tab w:val="num" w:pos="5760"/>
        </w:tabs>
        <w:ind w:left="5760" w:hanging="360"/>
      </w:pPr>
      <w:rPr>
        <w:rFonts w:ascii="Wingdings" w:hAnsi="Wingdings" w:hint="default"/>
        <w:sz w:val="20"/>
      </w:rPr>
    </w:lvl>
    <w:lvl w:ilvl="8" w:tplc="B02CF76E"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60E56A04"/>
    <w:multiLevelType w:val="hybridMultilevel"/>
    <w:tmpl w:val="AE8CBB82"/>
    <w:lvl w:ilvl="0" w:tplc="106C64E4">
      <w:start w:val="1"/>
      <w:numFmt w:val="bullet"/>
      <w:lvlText w:val=""/>
      <w:lvlJc w:val="left"/>
      <w:pPr>
        <w:tabs>
          <w:tab w:val="num" w:pos="720"/>
        </w:tabs>
        <w:ind w:left="720" w:hanging="360"/>
      </w:pPr>
      <w:rPr>
        <w:rFonts w:ascii="Symbol" w:hAnsi="Symbol" w:hint="default"/>
        <w:sz w:val="20"/>
      </w:rPr>
    </w:lvl>
    <w:lvl w:ilvl="1" w:tplc="F52884FE" w:tentative="1">
      <w:start w:val="1"/>
      <w:numFmt w:val="bullet"/>
      <w:lvlText w:val="o"/>
      <w:lvlJc w:val="left"/>
      <w:pPr>
        <w:tabs>
          <w:tab w:val="num" w:pos="1440"/>
        </w:tabs>
        <w:ind w:left="1440" w:hanging="360"/>
      </w:pPr>
      <w:rPr>
        <w:rFonts w:ascii="Courier New" w:hAnsi="Courier New" w:hint="default"/>
        <w:sz w:val="20"/>
      </w:rPr>
    </w:lvl>
    <w:lvl w:ilvl="2" w:tplc="8A8C97F0" w:tentative="1">
      <w:start w:val="1"/>
      <w:numFmt w:val="bullet"/>
      <w:lvlText w:val=""/>
      <w:lvlJc w:val="left"/>
      <w:pPr>
        <w:tabs>
          <w:tab w:val="num" w:pos="2160"/>
        </w:tabs>
        <w:ind w:left="2160" w:hanging="360"/>
      </w:pPr>
      <w:rPr>
        <w:rFonts w:ascii="Wingdings" w:hAnsi="Wingdings" w:hint="default"/>
        <w:sz w:val="20"/>
      </w:rPr>
    </w:lvl>
    <w:lvl w:ilvl="3" w:tplc="604CAF0E" w:tentative="1">
      <w:start w:val="1"/>
      <w:numFmt w:val="bullet"/>
      <w:lvlText w:val=""/>
      <w:lvlJc w:val="left"/>
      <w:pPr>
        <w:tabs>
          <w:tab w:val="num" w:pos="2880"/>
        </w:tabs>
        <w:ind w:left="2880" w:hanging="360"/>
      </w:pPr>
      <w:rPr>
        <w:rFonts w:ascii="Wingdings" w:hAnsi="Wingdings" w:hint="default"/>
        <w:sz w:val="20"/>
      </w:rPr>
    </w:lvl>
    <w:lvl w:ilvl="4" w:tplc="34B42966" w:tentative="1">
      <w:start w:val="1"/>
      <w:numFmt w:val="bullet"/>
      <w:lvlText w:val=""/>
      <w:lvlJc w:val="left"/>
      <w:pPr>
        <w:tabs>
          <w:tab w:val="num" w:pos="3600"/>
        </w:tabs>
        <w:ind w:left="3600" w:hanging="360"/>
      </w:pPr>
      <w:rPr>
        <w:rFonts w:ascii="Wingdings" w:hAnsi="Wingdings" w:hint="default"/>
        <w:sz w:val="20"/>
      </w:rPr>
    </w:lvl>
    <w:lvl w:ilvl="5" w:tplc="A9C67F1A" w:tentative="1">
      <w:start w:val="1"/>
      <w:numFmt w:val="bullet"/>
      <w:lvlText w:val=""/>
      <w:lvlJc w:val="left"/>
      <w:pPr>
        <w:tabs>
          <w:tab w:val="num" w:pos="4320"/>
        </w:tabs>
        <w:ind w:left="4320" w:hanging="360"/>
      </w:pPr>
      <w:rPr>
        <w:rFonts w:ascii="Wingdings" w:hAnsi="Wingdings" w:hint="default"/>
        <w:sz w:val="20"/>
      </w:rPr>
    </w:lvl>
    <w:lvl w:ilvl="6" w:tplc="6574B432" w:tentative="1">
      <w:start w:val="1"/>
      <w:numFmt w:val="bullet"/>
      <w:lvlText w:val=""/>
      <w:lvlJc w:val="left"/>
      <w:pPr>
        <w:tabs>
          <w:tab w:val="num" w:pos="5040"/>
        </w:tabs>
        <w:ind w:left="5040" w:hanging="360"/>
      </w:pPr>
      <w:rPr>
        <w:rFonts w:ascii="Wingdings" w:hAnsi="Wingdings" w:hint="default"/>
        <w:sz w:val="20"/>
      </w:rPr>
    </w:lvl>
    <w:lvl w:ilvl="7" w:tplc="64FEDE56" w:tentative="1">
      <w:start w:val="1"/>
      <w:numFmt w:val="bullet"/>
      <w:lvlText w:val=""/>
      <w:lvlJc w:val="left"/>
      <w:pPr>
        <w:tabs>
          <w:tab w:val="num" w:pos="5760"/>
        </w:tabs>
        <w:ind w:left="5760" w:hanging="360"/>
      </w:pPr>
      <w:rPr>
        <w:rFonts w:ascii="Wingdings" w:hAnsi="Wingdings" w:hint="default"/>
        <w:sz w:val="20"/>
      </w:rPr>
    </w:lvl>
    <w:lvl w:ilvl="8" w:tplc="12803640" w:tentative="1">
      <w:start w:val="1"/>
      <w:numFmt w:val="bullet"/>
      <w:lvlText w:val=""/>
      <w:lvlJc w:val="left"/>
      <w:pPr>
        <w:tabs>
          <w:tab w:val="num" w:pos="6480"/>
        </w:tabs>
        <w:ind w:left="6480" w:hanging="360"/>
      </w:pPr>
      <w:rPr>
        <w:rFonts w:ascii="Wingdings" w:hAnsi="Wingdings" w:hint="default"/>
        <w:sz w:val="20"/>
      </w:rPr>
    </w:lvl>
  </w:abstractNum>
  <w:num w:numId="1" w16cid:durableId="663440141">
    <w:abstractNumId w:val="11"/>
  </w:num>
  <w:num w:numId="2" w16cid:durableId="2019498359">
    <w:abstractNumId w:val="12"/>
  </w:num>
  <w:num w:numId="3" w16cid:durableId="824706000">
    <w:abstractNumId w:val="13"/>
  </w:num>
  <w:num w:numId="4" w16cid:durableId="14111822">
    <w:abstractNumId w:val="14"/>
  </w:num>
  <w:num w:numId="5" w16cid:durableId="11611620">
    <w:abstractNumId w:val="8"/>
  </w:num>
  <w:num w:numId="6" w16cid:durableId="1213424944">
    <w:abstractNumId w:val="3"/>
  </w:num>
  <w:num w:numId="7" w16cid:durableId="745300531">
    <w:abstractNumId w:val="2"/>
  </w:num>
  <w:num w:numId="8" w16cid:durableId="255209157">
    <w:abstractNumId w:val="1"/>
  </w:num>
  <w:num w:numId="9" w16cid:durableId="2040468113">
    <w:abstractNumId w:val="0"/>
  </w:num>
  <w:num w:numId="10" w16cid:durableId="1760637172">
    <w:abstractNumId w:val="9"/>
  </w:num>
  <w:num w:numId="11" w16cid:durableId="988745626">
    <w:abstractNumId w:val="7"/>
  </w:num>
  <w:num w:numId="12" w16cid:durableId="1249146429">
    <w:abstractNumId w:val="6"/>
  </w:num>
  <w:num w:numId="13" w16cid:durableId="1096555986">
    <w:abstractNumId w:val="5"/>
  </w:num>
  <w:num w:numId="14" w16cid:durableId="1265109652">
    <w:abstractNumId w:val="4"/>
  </w:num>
  <w:num w:numId="15" w16cid:durableId="1963807327">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embedSystemFonts/>
  <w:attachedTemplate r:id="rId1"/>
  <w:stylePaneFormatFilter w:val="3F08" w:allStyles="0" w:customStyles="0" w:latentStyles="0" w:stylesInUse="1" w:headingStyles="0" w:numberingStyles="0" w:tableStyles="0" w:directFormattingOnRuns="1" w:directFormattingOnParagraphs="1" w:directFormattingOnNumbering="1" w:directFormattingOnTables="1" w:clearFormatting="1" w:top3HeadingStyles="1" w:visibleStyles="0" w:alternateStyleNames="0"/>
  <w:defaultTabStop w:val="709"/>
  <w:autoHyphenation/>
  <w:hyphenationZone w:val="284"/>
  <w:doNotHyphenateCaps/>
  <w:noPunctuationKerning/>
  <w:characterSpacingControl w:val="doNotCompress"/>
  <w:footnotePr>
    <w:footnote w:id="-1"/>
    <w:footnote w:id="0"/>
  </w:footnotePr>
  <w:endnotePr>
    <w:pos w:val="sectEnd"/>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9466D"/>
    <w:rsid w:val="00000A47"/>
    <w:rsid w:val="00001285"/>
    <w:rsid w:val="00003257"/>
    <w:rsid w:val="0000374D"/>
    <w:rsid w:val="00004D71"/>
    <w:rsid w:val="00006683"/>
    <w:rsid w:val="0001158C"/>
    <w:rsid w:val="000119AC"/>
    <w:rsid w:val="0001201A"/>
    <w:rsid w:val="00015645"/>
    <w:rsid w:val="00021C38"/>
    <w:rsid w:val="00031D56"/>
    <w:rsid w:val="0003276A"/>
    <w:rsid w:val="00032938"/>
    <w:rsid w:val="00033562"/>
    <w:rsid w:val="00035C3A"/>
    <w:rsid w:val="00040188"/>
    <w:rsid w:val="000432D5"/>
    <w:rsid w:val="000437AB"/>
    <w:rsid w:val="0004745F"/>
    <w:rsid w:val="0005175A"/>
    <w:rsid w:val="00051D1B"/>
    <w:rsid w:val="000532E8"/>
    <w:rsid w:val="0005658C"/>
    <w:rsid w:val="000624DA"/>
    <w:rsid w:val="000647CE"/>
    <w:rsid w:val="00066649"/>
    <w:rsid w:val="00066E2D"/>
    <w:rsid w:val="00070CBE"/>
    <w:rsid w:val="00072B96"/>
    <w:rsid w:val="0007465C"/>
    <w:rsid w:val="0007658B"/>
    <w:rsid w:val="00077531"/>
    <w:rsid w:val="0008324A"/>
    <w:rsid w:val="00083902"/>
    <w:rsid w:val="000843F1"/>
    <w:rsid w:val="000863D4"/>
    <w:rsid w:val="0009378B"/>
    <w:rsid w:val="00095781"/>
    <w:rsid w:val="000966A6"/>
    <w:rsid w:val="00096F0F"/>
    <w:rsid w:val="000A01DD"/>
    <w:rsid w:val="000A2308"/>
    <w:rsid w:val="000A28F1"/>
    <w:rsid w:val="000A3C96"/>
    <w:rsid w:val="000B1B4A"/>
    <w:rsid w:val="000B2CA7"/>
    <w:rsid w:val="000B4152"/>
    <w:rsid w:val="000B72B4"/>
    <w:rsid w:val="000C11B9"/>
    <w:rsid w:val="000C2E09"/>
    <w:rsid w:val="000C4F41"/>
    <w:rsid w:val="000C532C"/>
    <w:rsid w:val="000C5E4A"/>
    <w:rsid w:val="000D1A98"/>
    <w:rsid w:val="000D2140"/>
    <w:rsid w:val="000D3014"/>
    <w:rsid w:val="000D4268"/>
    <w:rsid w:val="000D552E"/>
    <w:rsid w:val="000D5D8B"/>
    <w:rsid w:val="000E0A4D"/>
    <w:rsid w:val="000E0E88"/>
    <w:rsid w:val="000E1CB7"/>
    <w:rsid w:val="000E1F8C"/>
    <w:rsid w:val="000E24F3"/>
    <w:rsid w:val="000E2E49"/>
    <w:rsid w:val="000E4C4C"/>
    <w:rsid w:val="000E78A1"/>
    <w:rsid w:val="000F0BF0"/>
    <w:rsid w:val="000F7F4B"/>
    <w:rsid w:val="00101A0A"/>
    <w:rsid w:val="001025E4"/>
    <w:rsid w:val="0010298A"/>
    <w:rsid w:val="00103B6A"/>
    <w:rsid w:val="00103F8B"/>
    <w:rsid w:val="0010472C"/>
    <w:rsid w:val="00106341"/>
    <w:rsid w:val="00113245"/>
    <w:rsid w:val="0011402B"/>
    <w:rsid w:val="00117BB7"/>
    <w:rsid w:val="00126125"/>
    <w:rsid w:val="00131065"/>
    <w:rsid w:val="00132A73"/>
    <w:rsid w:val="00134372"/>
    <w:rsid w:val="00135A6A"/>
    <w:rsid w:val="00136C86"/>
    <w:rsid w:val="00136CB2"/>
    <w:rsid w:val="00137AEB"/>
    <w:rsid w:val="00137ED9"/>
    <w:rsid w:val="00141555"/>
    <w:rsid w:val="001468E3"/>
    <w:rsid w:val="00150573"/>
    <w:rsid w:val="001535AB"/>
    <w:rsid w:val="00155F65"/>
    <w:rsid w:val="0015649E"/>
    <w:rsid w:val="00156837"/>
    <w:rsid w:val="00160235"/>
    <w:rsid w:val="00160DC2"/>
    <w:rsid w:val="00161268"/>
    <w:rsid w:val="001617C0"/>
    <w:rsid w:val="001624EE"/>
    <w:rsid w:val="0016351D"/>
    <w:rsid w:val="001635FE"/>
    <w:rsid w:val="001649AA"/>
    <w:rsid w:val="001654DF"/>
    <w:rsid w:val="00171093"/>
    <w:rsid w:val="00171842"/>
    <w:rsid w:val="00174268"/>
    <w:rsid w:val="0017616A"/>
    <w:rsid w:val="00176FA6"/>
    <w:rsid w:val="001821AC"/>
    <w:rsid w:val="001854DB"/>
    <w:rsid w:val="00190035"/>
    <w:rsid w:val="00192C1E"/>
    <w:rsid w:val="001952E5"/>
    <w:rsid w:val="001957C6"/>
    <w:rsid w:val="00195CEE"/>
    <w:rsid w:val="001A306D"/>
    <w:rsid w:val="001A3124"/>
    <w:rsid w:val="001B612B"/>
    <w:rsid w:val="001B668A"/>
    <w:rsid w:val="001B69AA"/>
    <w:rsid w:val="001B7775"/>
    <w:rsid w:val="001C3113"/>
    <w:rsid w:val="001C44F8"/>
    <w:rsid w:val="001D1163"/>
    <w:rsid w:val="001D2EFE"/>
    <w:rsid w:val="001E0129"/>
    <w:rsid w:val="001E0926"/>
    <w:rsid w:val="001E4F1D"/>
    <w:rsid w:val="001E58EF"/>
    <w:rsid w:val="001E5A26"/>
    <w:rsid w:val="001E5DB2"/>
    <w:rsid w:val="001E68E9"/>
    <w:rsid w:val="001E68FC"/>
    <w:rsid w:val="001F1D83"/>
    <w:rsid w:val="001F45DF"/>
    <w:rsid w:val="00203135"/>
    <w:rsid w:val="00206969"/>
    <w:rsid w:val="0021331E"/>
    <w:rsid w:val="00213993"/>
    <w:rsid w:val="00213F09"/>
    <w:rsid w:val="00216A72"/>
    <w:rsid w:val="00217A63"/>
    <w:rsid w:val="00217B50"/>
    <w:rsid w:val="00220534"/>
    <w:rsid w:val="00221FF6"/>
    <w:rsid w:val="00223E4F"/>
    <w:rsid w:val="00224C1B"/>
    <w:rsid w:val="00226F2A"/>
    <w:rsid w:val="002302A2"/>
    <w:rsid w:val="00231558"/>
    <w:rsid w:val="00232AC9"/>
    <w:rsid w:val="00233DD0"/>
    <w:rsid w:val="0024183F"/>
    <w:rsid w:val="00254640"/>
    <w:rsid w:val="00254DAE"/>
    <w:rsid w:val="002558E0"/>
    <w:rsid w:val="00255DBF"/>
    <w:rsid w:val="00256D65"/>
    <w:rsid w:val="00257EC0"/>
    <w:rsid w:val="00260399"/>
    <w:rsid w:val="002641AF"/>
    <w:rsid w:val="002651E2"/>
    <w:rsid w:val="00266F94"/>
    <w:rsid w:val="00267043"/>
    <w:rsid w:val="00271D1D"/>
    <w:rsid w:val="002745FB"/>
    <w:rsid w:val="002811DD"/>
    <w:rsid w:val="0028306A"/>
    <w:rsid w:val="00284AF2"/>
    <w:rsid w:val="00285568"/>
    <w:rsid w:val="0028682D"/>
    <w:rsid w:val="00286CCF"/>
    <w:rsid w:val="00286CFA"/>
    <w:rsid w:val="00290386"/>
    <w:rsid w:val="002A283E"/>
    <w:rsid w:val="002A3A8C"/>
    <w:rsid w:val="002A5640"/>
    <w:rsid w:val="002A5D3F"/>
    <w:rsid w:val="002B2598"/>
    <w:rsid w:val="002B3A04"/>
    <w:rsid w:val="002B3ACA"/>
    <w:rsid w:val="002B7185"/>
    <w:rsid w:val="002C2357"/>
    <w:rsid w:val="002C252E"/>
    <w:rsid w:val="002C38CD"/>
    <w:rsid w:val="002C3C3C"/>
    <w:rsid w:val="002C3FA4"/>
    <w:rsid w:val="002C5930"/>
    <w:rsid w:val="002C5EE1"/>
    <w:rsid w:val="002D3AD6"/>
    <w:rsid w:val="002D4C0C"/>
    <w:rsid w:val="002D50B9"/>
    <w:rsid w:val="002D5CD4"/>
    <w:rsid w:val="002E13E9"/>
    <w:rsid w:val="002E4734"/>
    <w:rsid w:val="002E5969"/>
    <w:rsid w:val="002E5D6A"/>
    <w:rsid w:val="002F082B"/>
    <w:rsid w:val="002F344B"/>
    <w:rsid w:val="002F4130"/>
    <w:rsid w:val="002F5B6B"/>
    <w:rsid w:val="002F6816"/>
    <w:rsid w:val="00300D3A"/>
    <w:rsid w:val="00301E02"/>
    <w:rsid w:val="0030342D"/>
    <w:rsid w:val="003063F1"/>
    <w:rsid w:val="003065F9"/>
    <w:rsid w:val="0030684B"/>
    <w:rsid w:val="00306FFF"/>
    <w:rsid w:val="003162AC"/>
    <w:rsid w:val="00316A7E"/>
    <w:rsid w:val="0032148E"/>
    <w:rsid w:val="0032187A"/>
    <w:rsid w:val="00323712"/>
    <w:rsid w:val="003240E0"/>
    <w:rsid w:val="0032506F"/>
    <w:rsid w:val="00330F9A"/>
    <w:rsid w:val="00335365"/>
    <w:rsid w:val="003355E9"/>
    <w:rsid w:val="00336347"/>
    <w:rsid w:val="00336B39"/>
    <w:rsid w:val="00336D05"/>
    <w:rsid w:val="00336D38"/>
    <w:rsid w:val="00336E88"/>
    <w:rsid w:val="00337F19"/>
    <w:rsid w:val="00340EE6"/>
    <w:rsid w:val="003425FF"/>
    <w:rsid w:val="00343812"/>
    <w:rsid w:val="00345DFE"/>
    <w:rsid w:val="00350BC7"/>
    <w:rsid w:val="00351583"/>
    <w:rsid w:val="00353EC3"/>
    <w:rsid w:val="00354FC4"/>
    <w:rsid w:val="0035629B"/>
    <w:rsid w:val="00357AFC"/>
    <w:rsid w:val="00361A93"/>
    <w:rsid w:val="003620D2"/>
    <w:rsid w:val="00364E90"/>
    <w:rsid w:val="00365A9A"/>
    <w:rsid w:val="00366BDF"/>
    <w:rsid w:val="00367258"/>
    <w:rsid w:val="00367AEB"/>
    <w:rsid w:val="00370708"/>
    <w:rsid w:val="00372627"/>
    <w:rsid w:val="00375A40"/>
    <w:rsid w:val="00381CA0"/>
    <w:rsid w:val="00382C13"/>
    <w:rsid w:val="00385D8C"/>
    <w:rsid w:val="00390280"/>
    <w:rsid w:val="00393032"/>
    <w:rsid w:val="00393C40"/>
    <w:rsid w:val="00396AA4"/>
    <w:rsid w:val="00397392"/>
    <w:rsid w:val="003A22C6"/>
    <w:rsid w:val="003A556F"/>
    <w:rsid w:val="003A6707"/>
    <w:rsid w:val="003B0CFA"/>
    <w:rsid w:val="003B2C2F"/>
    <w:rsid w:val="003B6A8B"/>
    <w:rsid w:val="003C39F8"/>
    <w:rsid w:val="003C472A"/>
    <w:rsid w:val="003C6AF6"/>
    <w:rsid w:val="003C7D08"/>
    <w:rsid w:val="003D26E7"/>
    <w:rsid w:val="003D34D1"/>
    <w:rsid w:val="003D3D12"/>
    <w:rsid w:val="003D744E"/>
    <w:rsid w:val="003D7A22"/>
    <w:rsid w:val="003D7C83"/>
    <w:rsid w:val="003E0BBF"/>
    <w:rsid w:val="003E1ADA"/>
    <w:rsid w:val="003E2496"/>
    <w:rsid w:val="003E4131"/>
    <w:rsid w:val="003E49F9"/>
    <w:rsid w:val="003E65B8"/>
    <w:rsid w:val="003E694C"/>
    <w:rsid w:val="003E798F"/>
    <w:rsid w:val="003F0546"/>
    <w:rsid w:val="003F0995"/>
    <w:rsid w:val="003F1FBF"/>
    <w:rsid w:val="003F29C7"/>
    <w:rsid w:val="003F59EC"/>
    <w:rsid w:val="003F6692"/>
    <w:rsid w:val="003F6FF9"/>
    <w:rsid w:val="003F777B"/>
    <w:rsid w:val="003F7CC5"/>
    <w:rsid w:val="00404D5F"/>
    <w:rsid w:val="00411CFB"/>
    <w:rsid w:val="00412D58"/>
    <w:rsid w:val="00414E6C"/>
    <w:rsid w:val="00430274"/>
    <w:rsid w:val="00431C66"/>
    <w:rsid w:val="0043262D"/>
    <w:rsid w:val="004432D3"/>
    <w:rsid w:val="00443C03"/>
    <w:rsid w:val="00447409"/>
    <w:rsid w:val="00450B0B"/>
    <w:rsid w:val="00450E56"/>
    <w:rsid w:val="004540F3"/>
    <w:rsid w:val="00455567"/>
    <w:rsid w:val="004600A6"/>
    <w:rsid w:val="00460669"/>
    <w:rsid w:val="004618A4"/>
    <w:rsid w:val="00461BBB"/>
    <w:rsid w:val="00463BE6"/>
    <w:rsid w:val="00463FCB"/>
    <w:rsid w:val="00466185"/>
    <w:rsid w:val="00467779"/>
    <w:rsid w:val="00471D95"/>
    <w:rsid w:val="00477CFC"/>
    <w:rsid w:val="004813D2"/>
    <w:rsid w:val="00481D4C"/>
    <w:rsid w:val="004856F7"/>
    <w:rsid w:val="004878C2"/>
    <w:rsid w:val="004933E1"/>
    <w:rsid w:val="004938B2"/>
    <w:rsid w:val="00494176"/>
    <w:rsid w:val="00494213"/>
    <w:rsid w:val="00497990"/>
    <w:rsid w:val="004B2EB3"/>
    <w:rsid w:val="004B364C"/>
    <w:rsid w:val="004C10DC"/>
    <w:rsid w:val="004C3D05"/>
    <w:rsid w:val="004C5EF9"/>
    <w:rsid w:val="004C6868"/>
    <w:rsid w:val="004D2862"/>
    <w:rsid w:val="004D4662"/>
    <w:rsid w:val="004D4E77"/>
    <w:rsid w:val="004E0A49"/>
    <w:rsid w:val="004E3245"/>
    <w:rsid w:val="004E4799"/>
    <w:rsid w:val="004E552E"/>
    <w:rsid w:val="004E57F2"/>
    <w:rsid w:val="004E751F"/>
    <w:rsid w:val="004F039E"/>
    <w:rsid w:val="004F0E46"/>
    <w:rsid w:val="004F1205"/>
    <w:rsid w:val="004F65C3"/>
    <w:rsid w:val="005069BD"/>
    <w:rsid w:val="0051085B"/>
    <w:rsid w:val="00510EDD"/>
    <w:rsid w:val="00512371"/>
    <w:rsid w:val="00513414"/>
    <w:rsid w:val="005154DB"/>
    <w:rsid w:val="0051668F"/>
    <w:rsid w:val="005252E6"/>
    <w:rsid w:val="00534B8D"/>
    <w:rsid w:val="00536855"/>
    <w:rsid w:val="005368AE"/>
    <w:rsid w:val="005375E2"/>
    <w:rsid w:val="005379A8"/>
    <w:rsid w:val="00554C93"/>
    <w:rsid w:val="005556B2"/>
    <w:rsid w:val="00563F55"/>
    <w:rsid w:val="00565FD3"/>
    <w:rsid w:val="005668F3"/>
    <w:rsid w:val="00570CE4"/>
    <w:rsid w:val="0057287C"/>
    <w:rsid w:val="00572F5A"/>
    <w:rsid w:val="00574A3B"/>
    <w:rsid w:val="00576E04"/>
    <w:rsid w:val="00585024"/>
    <w:rsid w:val="00585A1F"/>
    <w:rsid w:val="005905A9"/>
    <w:rsid w:val="00592182"/>
    <w:rsid w:val="00593EC8"/>
    <w:rsid w:val="00595007"/>
    <w:rsid w:val="005A157C"/>
    <w:rsid w:val="005B2384"/>
    <w:rsid w:val="005B4686"/>
    <w:rsid w:val="005B6BDA"/>
    <w:rsid w:val="005B79D1"/>
    <w:rsid w:val="005C141E"/>
    <w:rsid w:val="005C16B1"/>
    <w:rsid w:val="005C4D38"/>
    <w:rsid w:val="005C7B79"/>
    <w:rsid w:val="005D00F3"/>
    <w:rsid w:val="005D26A1"/>
    <w:rsid w:val="005D3B85"/>
    <w:rsid w:val="005D4A73"/>
    <w:rsid w:val="005D5C58"/>
    <w:rsid w:val="005D6A8F"/>
    <w:rsid w:val="005D6F37"/>
    <w:rsid w:val="005E003A"/>
    <w:rsid w:val="005E24EC"/>
    <w:rsid w:val="005E2BCD"/>
    <w:rsid w:val="005E2F4B"/>
    <w:rsid w:val="005E5F1A"/>
    <w:rsid w:val="005E6CE0"/>
    <w:rsid w:val="005F0ACC"/>
    <w:rsid w:val="005F5B7B"/>
    <w:rsid w:val="005F6601"/>
    <w:rsid w:val="005F74D0"/>
    <w:rsid w:val="005F7D68"/>
    <w:rsid w:val="00600B4E"/>
    <w:rsid w:val="00601F62"/>
    <w:rsid w:val="0061141E"/>
    <w:rsid w:val="00611919"/>
    <w:rsid w:val="00611BA5"/>
    <w:rsid w:val="0061214E"/>
    <w:rsid w:val="00613E41"/>
    <w:rsid w:val="00613FF5"/>
    <w:rsid w:val="006144AC"/>
    <w:rsid w:val="0061504A"/>
    <w:rsid w:val="006214E3"/>
    <w:rsid w:val="00623301"/>
    <w:rsid w:val="00627838"/>
    <w:rsid w:val="0063214B"/>
    <w:rsid w:val="00636E74"/>
    <w:rsid w:val="00640C4F"/>
    <w:rsid w:val="00643DCE"/>
    <w:rsid w:val="0064513C"/>
    <w:rsid w:val="00646E8C"/>
    <w:rsid w:val="00647673"/>
    <w:rsid w:val="00647C45"/>
    <w:rsid w:val="00647C54"/>
    <w:rsid w:val="006506FD"/>
    <w:rsid w:val="006527FF"/>
    <w:rsid w:val="00661AA6"/>
    <w:rsid w:val="006625EB"/>
    <w:rsid w:val="006644C6"/>
    <w:rsid w:val="006677F1"/>
    <w:rsid w:val="006733A5"/>
    <w:rsid w:val="00677E16"/>
    <w:rsid w:val="0068047A"/>
    <w:rsid w:val="0068137B"/>
    <w:rsid w:val="00682696"/>
    <w:rsid w:val="00682CC7"/>
    <w:rsid w:val="00684C2F"/>
    <w:rsid w:val="00686F23"/>
    <w:rsid w:val="00693960"/>
    <w:rsid w:val="0069399E"/>
    <w:rsid w:val="006976A5"/>
    <w:rsid w:val="006A05E5"/>
    <w:rsid w:val="006A288A"/>
    <w:rsid w:val="006A28AC"/>
    <w:rsid w:val="006A3503"/>
    <w:rsid w:val="006B105A"/>
    <w:rsid w:val="006B123F"/>
    <w:rsid w:val="006B25D4"/>
    <w:rsid w:val="006B6F4F"/>
    <w:rsid w:val="006C4AA8"/>
    <w:rsid w:val="006C4C4C"/>
    <w:rsid w:val="006C561E"/>
    <w:rsid w:val="006C7087"/>
    <w:rsid w:val="006C7304"/>
    <w:rsid w:val="006C7CB4"/>
    <w:rsid w:val="006D0853"/>
    <w:rsid w:val="006D1185"/>
    <w:rsid w:val="006D13FF"/>
    <w:rsid w:val="006D143B"/>
    <w:rsid w:val="006D1948"/>
    <w:rsid w:val="006D2258"/>
    <w:rsid w:val="006D6334"/>
    <w:rsid w:val="006D7F2B"/>
    <w:rsid w:val="006E49A7"/>
    <w:rsid w:val="006E5CF2"/>
    <w:rsid w:val="006F21A8"/>
    <w:rsid w:val="006F72E9"/>
    <w:rsid w:val="006F775C"/>
    <w:rsid w:val="00700C03"/>
    <w:rsid w:val="007019AA"/>
    <w:rsid w:val="00702A53"/>
    <w:rsid w:val="00703322"/>
    <w:rsid w:val="00703D4D"/>
    <w:rsid w:val="007042A2"/>
    <w:rsid w:val="00704CD6"/>
    <w:rsid w:val="00705271"/>
    <w:rsid w:val="00710759"/>
    <w:rsid w:val="00715120"/>
    <w:rsid w:val="0071597F"/>
    <w:rsid w:val="00722EA0"/>
    <w:rsid w:val="00724F5D"/>
    <w:rsid w:val="00725024"/>
    <w:rsid w:val="00727098"/>
    <w:rsid w:val="00730295"/>
    <w:rsid w:val="00730C9C"/>
    <w:rsid w:val="00731532"/>
    <w:rsid w:val="00733645"/>
    <w:rsid w:val="00736840"/>
    <w:rsid w:val="007379D6"/>
    <w:rsid w:val="007403A7"/>
    <w:rsid w:val="00745155"/>
    <w:rsid w:val="00745894"/>
    <w:rsid w:val="00745FF0"/>
    <w:rsid w:val="00751F59"/>
    <w:rsid w:val="0075446F"/>
    <w:rsid w:val="00754744"/>
    <w:rsid w:val="00754865"/>
    <w:rsid w:val="007549CD"/>
    <w:rsid w:val="0075511B"/>
    <w:rsid w:val="00755CBC"/>
    <w:rsid w:val="00760615"/>
    <w:rsid w:val="0076105A"/>
    <w:rsid w:val="0076257B"/>
    <w:rsid w:val="00764FE2"/>
    <w:rsid w:val="0076513E"/>
    <w:rsid w:val="00767DDF"/>
    <w:rsid w:val="00775E6F"/>
    <w:rsid w:val="00780F2E"/>
    <w:rsid w:val="0078241C"/>
    <w:rsid w:val="00783A0C"/>
    <w:rsid w:val="007841D8"/>
    <w:rsid w:val="00784544"/>
    <w:rsid w:val="00784A6A"/>
    <w:rsid w:val="00786ADA"/>
    <w:rsid w:val="00786BB6"/>
    <w:rsid w:val="0078756E"/>
    <w:rsid w:val="007876B1"/>
    <w:rsid w:val="00787A82"/>
    <w:rsid w:val="00791E2F"/>
    <w:rsid w:val="00793127"/>
    <w:rsid w:val="00793737"/>
    <w:rsid w:val="0079449D"/>
    <w:rsid w:val="00795C7E"/>
    <w:rsid w:val="007A0A78"/>
    <w:rsid w:val="007A11EF"/>
    <w:rsid w:val="007A353A"/>
    <w:rsid w:val="007A4469"/>
    <w:rsid w:val="007A51F0"/>
    <w:rsid w:val="007A5396"/>
    <w:rsid w:val="007A6944"/>
    <w:rsid w:val="007B225A"/>
    <w:rsid w:val="007B2A2B"/>
    <w:rsid w:val="007B6898"/>
    <w:rsid w:val="007C162E"/>
    <w:rsid w:val="007C1ABF"/>
    <w:rsid w:val="007C1C6B"/>
    <w:rsid w:val="007C3AFC"/>
    <w:rsid w:val="007C56AC"/>
    <w:rsid w:val="007C64AE"/>
    <w:rsid w:val="007C7C6F"/>
    <w:rsid w:val="007D0455"/>
    <w:rsid w:val="007D23AD"/>
    <w:rsid w:val="007D43D5"/>
    <w:rsid w:val="007E0F7B"/>
    <w:rsid w:val="007E2310"/>
    <w:rsid w:val="007E5CEE"/>
    <w:rsid w:val="007E7111"/>
    <w:rsid w:val="007E7407"/>
    <w:rsid w:val="007F27E6"/>
    <w:rsid w:val="007F5860"/>
    <w:rsid w:val="007F606A"/>
    <w:rsid w:val="008041F7"/>
    <w:rsid w:val="0080637F"/>
    <w:rsid w:val="00811B56"/>
    <w:rsid w:val="0081338A"/>
    <w:rsid w:val="00814117"/>
    <w:rsid w:val="00814D70"/>
    <w:rsid w:val="00817AE6"/>
    <w:rsid w:val="00822BCD"/>
    <w:rsid w:val="00822EF3"/>
    <w:rsid w:val="00825620"/>
    <w:rsid w:val="00826C02"/>
    <w:rsid w:val="00827429"/>
    <w:rsid w:val="00835A49"/>
    <w:rsid w:val="00836AB2"/>
    <w:rsid w:val="008371E9"/>
    <w:rsid w:val="0083755F"/>
    <w:rsid w:val="00847A2A"/>
    <w:rsid w:val="00851BAD"/>
    <w:rsid w:val="00852388"/>
    <w:rsid w:val="00852474"/>
    <w:rsid w:val="00855AB4"/>
    <w:rsid w:val="008560C0"/>
    <w:rsid w:val="0085629C"/>
    <w:rsid w:val="00856AFD"/>
    <w:rsid w:val="00856D2E"/>
    <w:rsid w:val="00856DF4"/>
    <w:rsid w:val="00863B07"/>
    <w:rsid w:val="00865C51"/>
    <w:rsid w:val="008667FA"/>
    <w:rsid w:val="00866DAD"/>
    <w:rsid w:val="008706BB"/>
    <w:rsid w:val="00872564"/>
    <w:rsid w:val="008769A9"/>
    <w:rsid w:val="008840CC"/>
    <w:rsid w:val="00884801"/>
    <w:rsid w:val="008908C6"/>
    <w:rsid w:val="00894759"/>
    <w:rsid w:val="00894CA9"/>
    <w:rsid w:val="00895728"/>
    <w:rsid w:val="008964C5"/>
    <w:rsid w:val="00896F72"/>
    <w:rsid w:val="008A1F83"/>
    <w:rsid w:val="008A5596"/>
    <w:rsid w:val="008A6874"/>
    <w:rsid w:val="008B2518"/>
    <w:rsid w:val="008B496A"/>
    <w:rsid w:val="008B5C74"/>
    <w:rsid w:val="008B7B12"/>
    <w:rsid w:val="008C2DA5"/>
    <w:rsid w:val="008C79A9"/>
    <w:rsid w:val="008D3280"/>
    <w:rsid w:val="008D3B18"/>
    <w:rsid w:val="008D3D7A"/>
    <w:rsid w:val="008D431D"/>
    <w:rsid w:val="008D4CE1"/>
    <w:rsid w:val="008D6B20"/>
    <w:rsid w:val="008D7742"/>
    <w:rsid w:val="008E1FDF"/>
    <w:rsid w:val="008E3DDB"/>
    <w:rsid w:val="008E73F6"/>
    <w:rsid w:val="008F0FDC"/>
    <w:rsid w:val="008F106B"/>
    <w:rsid w:val="008F1A08"/>
    <w:rsid w:val="008F621C"/>
    <w:rsid w:val="008F7694"/>
    <w:rsid w:val="008F792D"/>
    <w:rsid w:val="009024A8"/>
    <w:rsid w:val="009033FC"/>
    <w:rsid w:val="00903B7F"/>
    <w:rsid w:val="00903D0B"/>
    <w:rsid w:val="009079EA"/>
    <w:rsid w:val="00911B3B"/>
    <w:rsid w:val="00920E10"/>
    <w:rsid w:val="00923A9B"/>
    <w:rsid w:val="0092798F"/>
    <w:rsid w:val="00930982"/>
    <w:rsid w:val="00930A77"/>
    <w:rsid w:val="00933E3C"/>
    <w:rsid w:val="00940157"/>
    <w:rsid w:val="00944DF1"/>
    <w:rsid w:val="0094548D"/>
    <w:rsid w:val="0094609C"/>
    <w:rsid w:val="00946EE4"/>
    <w:rsid w:val="00947BDE"/>
    <w:rsid w:val="00953B0C"/>
    <w:rsid w:val="0095442A"/>
    <w:rsid w:val="00957D3E"/>
    <w:rsid w:val="00961CC1"/>
    <w:rsid w:val="00963728"/>
    <w:rsid w:val="00964281"/>
    <w:rsid w:val="0096671F"/>
    <w:rsid w:val="00970204"/>
    <w:rsid w:val="009753ED"/>
    <w:rsid w:val="009755BD"/>
    <w:rsid w:val="009760C1"/>
    <w:rsid w:val="00980C0D"/>
    <w:rsid w:val="00980D80"/>
    <w:rsid w:val="00981ACD"/>
    <w:rsid w:val="0098255B"/>
    <w:rsid w:val="00983BF7"/>
    <w:rsid w:val="0099223C"/>
    <w:rsid w:val="00994F80"/>
    <w:rsid w:val="00997F06"/>
    <w:rsid w:val="009A0CB4"/>
    <w:rsid w:val="009A2696"/>
    <w:rsid w:val="009A7B46"/>
    <w:rsid w:val="009B058E"/>
    <w:rsid w:val="009B3DDD"/>
    <w:rsid w:val="009B7BB4"/>
    <w:rsid w:val="009C08BC"/>
    <w:rsid w:val="009C2322"/>
    <w:rsid w:val="009D074A"/>
    <w:rsid w:val="009D43EA"/>
    <w:rsid w:val="009D5764"/>
    <w:rsid w:val="009D7461"/>
    <w:rsid w:val="009F44A1"/>
    <w:rsid w:val="00A0048E"/>
    <w:rsid w:val="00A07C0F"/>
    <w:rsid w:val="00A22F19"/>
    <w:rsid w:val="00A23399"/>
    <w:rsid w:val="00A26FD3"/>
    <w:rsid w:val="00A42323"/>
    <w:rsid w:val="00A43157"/>
    <w:rsid w:val="00A52245"/>
    <w:rsid w:val="00A548B6"/>
    <w:rsid w:val="00A55489"/>
    <w:rsid w:val="00A560A0"/>
    <w:rsid w:val="00A579EE"/>
    <w:rsid w:val="00A60469"/>
    <w:rsid w:val="00A611B0"/>
    <w:rsid w:val="00A65520"/>
    <w:rsid w:val="00A65651"/>
    <w:rsid w:val="00A66A65"/>
    <w:rsid w:val="00A7189C"/>
    <w:rsid w:val="00A74252"/>
    <w:rsid w:val="00A8183D"/>
    <w:rsid w:val="00A84EE1"/>
    <w:rsid w:val="00A8543C"/>
    <w:rsid w:val="00A85DDB"/>
    <w:rsid w:val="00A87494"/>
    <w:rsid w:val="00A91B8A"/>
    <w:rsid w:val="00A9466D"/>
    <w:rsid w:val="00A97369"/>
    <w:rsid w:val="00A97C95"/>
    <w:rsid w:val="00AA0FBC"/>
    <w:rsid w:val="00AA3FF5"/>
    <w:rsid w:val="00AA4A54"/>
    <w:rsid w:val="00AA4EDC"/>
    <w:rsid w:val="00AA7113"/>
    <w:rsid w:val="00AA7187"/>
    <w:rsid w:val="00AB5337"/>
    <w:rsid w:val="00AC7E45"/>
    <w:rsid w:val="00AD41ED"/>
    <w:rsid w:val="00AD680E"/>
    <w:rsid w:val="00AE0B14"/>
    <w:rsid w:val="00AE1B16"/>
    <w:rsid w:val="00AF0A3E"/>
    <w:rsid w:val="00AF3227"/>
    <w:rsid w:val="00AF3DF8"/>
    <w:rsid w:val="00AF5698"/>
    <w:rsid w:val="00AF5B09"/>
    <w:rsid w:val="00AF5D04"/>
    <w:rsid w:val="00AF626C"/>
    <w:rsid w:val="00AF67C1"/>
    <w:rsid w:val="00B02008"/>
    <w:rsid w:val="00B0228A"/>
    <w:rsid w:val="00B02A92"/>
    <w:rsid w:val="00B06234"/>
    <w:rsid w:val="00B07A48"/>
    <w:rsid w:val="00B07FA6"/>
    <w:rsid w:val="00B101D3"/>
    <w:rsid w:val="00B108BD"/>
    <w:rsid w:val="00B110C5"/>
    <w:rsid w:val="00B1136E"/>
    <w:rsid w:val="00B13FFA"/>
    <w:rsid w:val="00B14DD6"/>
    <w:rsid w:val="00B156B4"/>
    <w:rsid w:val="00B23267"/>
    <w:rsid w:val="00B241D4"/>
    <w:rsid w:val="00B30B1A"/>
    <w:rsid w:val="00B30D8D"/>
    <w:rsid w:val="00B312D1"/>
    <w:rsid w:val="00B33A2D"/>
    <w:rsid w:val="00B358D3"/>
    <w:rsid w:val="00B44941"/>
    <w:rsid w:val="00B47EAA"/>
    <w:rsid w:val="00B503AE"/>
    <w:rsid w:val="00B50C97"/>
    <w:rsid w:val="00B5379F"/>
    <w:rsid w:val="00B5442F"/>
    <w:rsid w:val="00B55D3D"/>
    <w:rsid w:val="00B55D76"/>
    <w:rsid w:val="00B57CF3"/>
    <w:rsid w:val="00B609FE"/>
    <w:rsid w:val="00B64961"/>
    <w:rsid w:val="00B661F4"/>
    <w:rsid w:val="00B66BBF"/>
    <w:rsid w:val="00B66DA3"/>
    <w:rsid w:val="00B67CB0"/>
    <w:rsid w:val="00B7133D"/>
    <w:rsid w:val="00B71F05"/>
    <w:rsid w:val="00B744E7"/>
    <w:rsid w:val="00B82B91"/>
    <w:rsid w:val="00B831A1"/>
    <w:rsid w:val="00B83F73"/>
    <w:rsid w:val="00B84081"/>
    <w:rsid w:val="00B8628D"/>
    <w:rsid w:val="00B86F16"/>
    <w:rsid w:val="00B87830"/>
    <w:rsid w:val="00B909AE"/>
    <w:rsid w:val="00B9392E"/>
    <w:rsid w:val="00B95535"/>
    <w:rsid w:val="00B95F57"/>
    <w:rsid w:val="00B96AF7"/>
    <w:rsid w:val="00B96D2F"/>
    <w:rsid w:val="00B975F3"/>
    <w:rsid w:val="00BA7596"/>
    <w:rsid w:val="00BB2FEA"/>
    <w:rsid w:val="00BB3CDE"/>
    <w:rsid w:val="00BB4CE0"/>
    <w:rsid w:val="00BC1E1D"/>
    <w:rsid w:val="00BC3167"/>
    <w:rsid w:val="00BC317F"/>
    <w:rsid w:val="00BC3FD8"/>
    <w:rsid w:val="00BD0435"/>
    <w:rsid w:val="00BD0C07"/>
    <w:rsid w:val="00BD1790"/>
    <w:rsid w:val="00BD248A"/>
    <w:rsid w:val="00BD2E13"/>
    <w:rsid w:val="00BD2FE6"/>
    <w:rsid w:val="00BE5852"/>
    <w:rsid w:val="00BE60D4"/>
    <w:rsid w:val="00BF08CA"/>
    <w:rsid w:val="00BF1100"/>
    <w:rsid w:val="00BF29E4"/>
    <w:rsid w:val="00BF70DB"/>
    <w:rsid w:val="00C009D0"/>
    <w:rsid w:val="00C03117"/>
    <w:rsid w:val="00C07815"/>
    <w:rsid w:val="00C1155C"/>
    <w:rsid w:val="00C13513"/>
    <w:rsid w:val="00C142F6"/>
    <w:rsid w:val="00C17E17"/>
    <w:rsid w:val="00C24294"/>
    <w:rsid w:val="00C2467A"/>
    <w:rsid w:val="00C3209F"/>
    <w:rsid w:val="00C323C1"/>
    <w:rsid w:val="00C35A68"/>
    <w:rsid w:val="00C36897"/>
    <w:rsid w:val="00C36B47"/>
    <w:rsid w:val="00C37163"/>
    <w:rsid w:val="00C412B4"/>
    <w:rsid w:val="00C42366"/>
    <w:rsid w:val="00C4247E"/>
    <w:rsid w:val="00C43D20"/>
    <w:rsid w:val="00C474C1"/>
    <w:rsid w:val="00C506A3"/>
    <w:rsid w:val="00C5131A"/>
    <w:rsid w:val="00C51E70"/>
    <w:rsid w:val="00C52F4A"/>
    <w:rsid w:val="00C548C0"/>
    <w:rsid w:val="00C6159B"/>
    <w:rsid w:val="00C63604"/>
    <w:rsid w:val="00C6557B"/>
    <w:rsid w:val="00C67223"/>
    <w:rsid w:val="00C736F6"/>
    <w:rsid w:val="00C7552D"/>
    <w:rsid w:val="00C776F8"/>
    <w:rsid w:val="00C82075"/>
    <w:rsid w:val="00C82867"/>
    <w:rsid w:val="00C877F6"/>
    <w:rsid w:val="00C954FA"/>
    <w:rsid w:val="00CB2A5C"/>
    <w:rsid w:val="00CB5EA3"/>
    <w:rsid w:val="00CB7180"/>
    <w:rsid w:val="00CC2D0F"/>
    <w:rsid w:val="00CC31EB"/>
    <w:rsid w:val="00CC3F4C"/>
    <w:rsid w:val="00CC3F74"/>
    <w:rsid w:val="00CC6E07"/>
    <w:rsid w:val="00CC7762"/>
    <w:rsid w:val="00CD0E1E"/>
    <w:rsid w:val="00CD1119"/>
    <w:rsid w:val="00CD4B71"/>
    <w:rsid w:val="00CD5208"/>
    <w:rsid w:val="00CE09BD"/>
    <w:rsid w:val="00CE0AAC"/>
    <w:rsid w:val="00CE2DFA"/>
    <w:rsid w:val="00CE32A8"/>
    <w:rsid w:val="00CE336A"/>
    <w:rsid w:val="00CF0BE4"/>
    <w:rsid w:val="00D02BDE"/>
    <w:rsid w:val="00D02E03"/>
    <w:rsid w:val="00D05111"/>
    <w:rsid w:val="00D05433"/>
    <w:rsid w:val="00D10BC3"/>
    <w:rsid w:val="00D11151"/>
    <w:rsid w:val="00D13586"/>
    <w:rsid w:val="00D14094"/>
    <w:rsid w:val="00D201E3"/>
    <w:rsid w:val="00D22186"/>
    <w:rsid w:val="00D2400F"/>
    <w:rsid w:val="00D24675"/>
    <w:rsid w:val="00D2523A"/>
    <w:rsid w:val="00D25BAD"/>
    <w:rsid w:val="00D27ACC"/>
    <w:rsid w:val="00D31A83"/>
    <w:rsid w:val="00D3254C"/>
    <w:rsid w:val="00D34DFC"/>
    <w:rsid w:val="00D443D9"/>
    <w:rsid w:val="00D46CC9"/>
    <w:rsid w:val="00D47BCF"/>
    <w:rsid w:val="00D47FC3"/>
    <w:rsid w:val="00D5123E"/>
    <w:rsid w:val="00D51269"/>
    <w:rsid w:val="00D5229D"/>
    <w:rsid w:val="00D5751A"/>
    <w:rsid w:val="00D57E8F"/>
    <w:rsid w:val="00D61223"/>
    <w:rsid w:val="00D61B3D"/>
    <w:rsid w:val="00D73468"/>
    <w:rsid w:val="00D75FF9"/>
    <w:rsid w:val="00D80434"/>
    <w:rsid w:val="00D80B9C"/>
    <w:rsid w:val="00D85364"/>
    <w:rsid w:val="00D85AA6"/>
    <w:rsid w:val="00D9187A"/>
    <w:rsid w:val="00D93B18"/>
    <w:rsid w:val="00D95138"/>
    <w:rsid w:val="00D952EA"/>
    <w:rsid w:val="00D9675A"/>
    <w:rsid w:val="00D9756D"/>
    <w:rsid w:val="00DA40F8"/>
    <w:rsid w:val="00DA579D"/>
    <w:rsid w:val="00DA58E8"/>
    <w:rsid w:val="00DB1A08"/>
    <w:rsid w:val="00DB2724"/>
    <w:rsid w:val="00DB2BF4"/>
    <w:rsid w:val="00DB50BC"/>
    <w:rsid w:val="00DB5606"/>
    <w:rsid w:val="00DB7363"/>
    <w:rsid w:val="00DC27F4"/>
    <w:rsid w:val="00DC29DB"/>
    <w:rsid w:val="00DD0014"/>
    <w:rsid w:val="00DD1A7A"/>
    <w:rsid w:val="00DD7017"/>
    <w:rsid w:val="00DD7BB4"/>
    <w:rsid w:val="00DE08AF"/>
    <w:rsid w:val="00DE0BF2"/>
    <w:rsid w:val="00DE2D18"/>
    <w:rsid w:val="00DE54A9"/>
    <w:rsid w:val="00DE685A"/>
    <w:rsid w:val="00DE6B28"/>
    <w:rsid w:val="00DF0FBE"/>
    <w:rsid w:val="00DF43DD"/>
    <w:rsid w:val="00E00A1D"/>
    <w:rsid w:val="00E03660"/>
    <w:rsid w:val="00E03B5D"/>
    <w:rsid w:val="00E03EF6"/>
    <w:rsid w:val="00E058A2"/>
    <w:rsid w:val="00E1012E"/>
    <w:rsid w:val="00E14075"/>
    <w:rsid w:val="00E17829"/>
    <w:rsid w:val="00E21A9E"/>
    <w:rsid w:val="00E2453E"/>
    <w:rsid w:val="00E26B89"/>
    <w:rsid w:val="00E30FAD"/>
    <w:rsid w:val="00E31AD1"/>
    <w:rsid w:val="00E335B1"/>
    <w:rsid w:val="00E33D9E"/>
    <w:rsid w:val="00E3478D"/>
    <w:rsid w:val="00E35EE1"/>
    <w:rsid w:val="00E367D9"/>
    <w:rsid w:val="00E401B3"/>
    <w:rsid w:val="00E43C66"/>
    <w:rsid w:val="00E445FD"/>
    <w:rsid w:val="00E45C04"/>
    <w:rsid w:val="00E4686F"/>
    <w:rsid w:val="00E469CA"/>
    <w:rsid w:val="00E46EFF"/>
    <w:rsid w:val="00E52094"/>
    <w:rsid w:val="00E525F9"/>
    <w:rsid w:val="00E52C1A"/>
    <w:rsid w:val="00E6462B"/>
    <w:rsid w:val="00E65F09"/>
    <w:rsid w:val="00E66A6F"/>
    <w:rsid w:val="00E757F3"/>
    <w:rsid w:val="00E77C76"/>
    <w:rsid w:val="00E847C9"/>
    <w:rsid w:val="00E90A7B"/>
    <w:rsid w:val="00E91A0D"/>
    <w:rsid w:val="00E93685"/>
    <w:rsid w:val="00E9603C"/>
    <w:rsid w:val="00EA056A"/>
    <w:rsid w:val="00EA0BB7"/>
    <w:rsid w:val="00EA77A2"/>
    <w:rsid w:val="00EC0BC1"/>
    <w:rsid w:val="00EC3595"/>
    <w:rsid w:val="00EC46A8"/>
    <w:rsid w:val="00EC6778"/>
    <w:rsid w:val="00ED0B28"/>
    <w:rsid w:val="00ED3821"/>
    <w:rsid w:val="00EE3309"/>
    <w:rsid w:val="00EE391C"/>
    <w:rsid w:val="00EE543F"/>
    <w:rsid w:val="00EE544F"/>
    <w:rsid w:val="00EF01EB"/>
    <w:rsid w:val="00EF1B5F"/>
    <w:rsid w:val="00F028C8"/>
    <w:rsid w:val="00F059F9"/>
    <w:rsid w:val="00F068AA"/>
    <w:rsid w:val="00F06B4F"/>
    <w:rsid w:val="00F07476"/>
    <w:rsid w:val="00F140F7"/>
    <w:rsid w:val="00F14DB5"/>
    <w:rsid w:val="00F1511B"/>
    <w:rsid w:val="00F1622C"/>
    <w:rsid w:val="00F162A4"/>
    <w:rsid w:val="00F2110E"/>
    <w:rsid w:val="00F2503F"/>
    <w:rsid w:val="00F2571B"/>
    <w:rsid w:val="00F25D71"/>
    <w:rsid w:val="00F30ECC"/>
    <w:rsid w:val="00F315FF"/>
    <w:rsid w:val="00F33BF1"/>
    <w:rsid w:val="00F35467"/>
    <w:rsid w:val="00F42B6E"/>
    <w:rsid w:val="00F42F9D"/>
    <w:rsid w:val="00F46201"/>
    <w:rsid w:val="00F473DE"/>
    <w:rsid w:val="00F55073"/>
    <w:rsid w:val="00F550E8"/>
    <w:rsid w:val="00F55265"/>
    <w:rsid w:val="00F60C2E"/>
    <w:rsid w:val="00F612FE"/>
    <w:rsid w:val="00F6214B"/>
    <w:rsid w:val="00F64E78"/>
    <w:rsid w:val="00F65666"/>
    <w:rsid w:val="00F717A3"/>
    <w:rsid w:val="00F71E9C"/>
    <w:rsid w:val="00F73BA9"/>
    <w:rsid w:val="00F74495"/>
    <w:rsid w:val="00F771AB"/>
    <w:rsid w:val="00F779B4"/>
    <w:rsid w:val="00F80B03"/>
    <w:rsid w:val="00F81CA3"/>
    <w:rsid w:val="00F85AF9"/>
    <w:rsid w:val="00F91749"/>
    <w:rsid w:val="00F92158"/>
    <w:rsid w:val="00F92270"/>
    <w:rsid w:val="00F941C3"/>
    <w:rsid w:val="00F94A02"/>
    <w:rsid w:val="00F95EB4"/>
    <w:rsid w:val="00F977C7"/>
    <w:rsid w:val="00F977E8"/>
    <w:rsid w:val="00FA0002"/>
    <w:rsid w:val="00FA3DEA"/>
    <w:rsid w:val="00FB0E8D"/>
    <w:rsid w:val="00FB220C"/>
    <w:rsid w:val="00FB76FE"/>
    <w:rsid w:val="00FC2887"/>
    <w:rsid w:val="00FC2D8B"/>
    <w:rsid w:val="00FC5360"/>
    <w:rsid w:val="00FC717C"/>
    <w:rsid w:val="00FC746F"/>
    <w:rsid w:val="00FD01FF"/>
    <w:rsid w:val="00FD22D9"/>
    <w:rsid w:val="00FD5C53"/>
    <w:rsid w:val="00FD6EFE"/>
    <w:rsid w:val="00FE013E"/>
    <w:rsid w:val="00FE3943"/>
    <w:rsid w:val="00FE3C44"/>
    <w:rsid w:val="00FF091B"/>
    <w:rsid w:val="00FF2B7F"/>
    <w:rsid w:val="00FF3BCB"/>
    <w:rsid w:val="00FF75CB"/>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723DFC1D"/>
  <w15:chartTrackingRefBased/>
  <w15:docId w15:val="{726D8604-31C3-4BC4-B128-9D9E7C6ADA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fr-FR" w:eastAsia="fr-F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iPriority="0" w:unhideWhenUsed="1"/>
    <w:lsdException w:name="endnote reference" w:semiHidden="1" w:unhideWhenUsed="1" w:qFormat="1"/>
    <w:lsdException w:name="endnote text" w:semiHidden="1" w:unhideWhenUsed="1" w:qFormat="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iPriority="0"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474C1"/>
    <w:pPr>
      <w:spacing w:before="240" w:after="240"/>
      <w:ind w:firstLine="680"/>
      <w:jc w:val="both"/>
    </w:pPr>
    <w:rPr>
      <w:rFonts w:ascii="Amasis30" w:hAnsi="Amasis30"/>
      <w:sz w:val="36"/>
      <w:szCs w:val="24"/>
    </w:rPr>
  </w:style>
  <w:style w:type="paragraph" w:styleId="Titre1">
    <w:name w:val="heading 1"/>
    <w:basedOn w:val="Normal"/>
    <w:next w:val="Normal"/>
    <w:link w:val="Titre1Car"/>
    <w:qFormat/>
    <w:rsid w:val="00C474C1"/>
    <w:pPr>
      <w:keepNext/>
      <w:pageBreakBefore/>
      <w:suppressAutoHyphens/>
      <w:spacing w:before="960" w:after="720"/>
      <w:ind w:firstLine="0"/>
      <w:jc w:val="center"/>
      <w:outlineLvl w:val="0"/>
    </w:pPr>
    <w:rPr>
      <w:rFonts w:cs="Arial"/>
      <w:b/>
      <w:bCs/>
      <w:sz w:val="48"/>
      <w:szCs w:val="44"/>
    </w:rPr>
  </w:style>
  <w:style w:type="paragraph" w:styleId="Titre2">
    <w:name w:val="heading 2"/>
    <w:basedOn w:val="Normal"/>
    <w:next w:val="Normal"/>
    <w:link w:val="Titre2Car"/>
    <w:qFormat/>
    <w:rsid w:val="00C474C1"/>
    <w:pPr>
      <w:keepNext/>
      <w:keepLines/>
      <w:pageBreakBefore/>
      <w:suppressAutoHyphens/>
      <w:spacing w:before="960" w:after="720"/>
      <w:ind w:firstLine="0"/>
      <w:jc w:val="center"/>
      <w:outlineLvl w:val="1"/>
    </w:pPr>
    <w:rPr>
      <w:rFonts w:cs="Arial"/>
      <w:b/>
      <w:bCs/>
      <w:iCs/>
      <w:sz w:val="44"/>
      <w:szCs w:val="40"/>
    </w:rPr>
  </w:style>
  <w:style w:type="paragraph" w:styleId="Titre3">
    <w:name w:val="heading 3"/>
    <w:basedOn w:val="Normal"/>
    <w:next w:val="Normal"/>
    <w:link w:val="Titre3Car"/>
    <w:qFormat/>
    <w:rsid w:val="00C474C1"/>
    <w:pPr>
      <w:keepNext/>
      <w:suppressAutoHyphens/>
      <w:spacing w:before="480"/>
      <w:ind w:firstLine="0"/>
      <w:jc w:val="center"/>
      <w:outlineLvl w:val="2"/>
    </w:pPr>
    <w:rPr>
      <w:rFonts w:cs="Arial"/>
      <w:b/>
      <w:bCs/>
      <w:sz w:val="40"/>
      <w:szCs w:val="36"/>
    </w:rPr>
  </w:style>
  <w:style w:type="character" w:default="1" w:styleId="Policepardfaut">
    <w:name w:val="Default Paragraph Font"/>
    <w:uiPriority w:val="1"/>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Lienhypertexte">
    <w:name w:val="Hyperlink"/>
    <w:uiPriority w:val="99"/>
    <w:rsid w:val="00C474C1"/>
    <w:rPr>
      <w:rFonts w:ascii="Amasis30" w:hAnsi="Amasis30"/>
      <w:color w:val="004080"/>
      <w:u w:val="single"/>
    </w:rPr>
  </w:style>
  <w:style w:type="paragraph" w:styleId="Explorateurdedocuments">
    <w:name w:val="Document Map"/>
    <w:basedOn w:val="Normal"/>
    <w:link w:val="ExplorateurdedocumentsCar"/>
    <w:semiHidden/>
    <w:rsid w:val="00C474C1"/>
    <w:pPr>
      <w:shd w:val="clear" w:color="auto" w:fill="000080"/>
    </w:pPr>
    <w:rPr>
      <w:rFonts w:ascii="Tahoma" w:hAnsi="Tahoma" w:cs="Tahoma"/>
    </w:rPr>
  </w:style>
  <w:style w:type="paragraph" w:styleId="TM1">
    <w:name w:val="toc 1"/>
    <w:basedOn w:val="Normal"/>
    <w:next w:val="Normal"/>
    <w:autoRedefine/>
    <w:uiPriority w:val="39"/>
    <w:rsid w:val="00C474C1"/>
    <w:pPr>
      <w:tabs>
        <w:tab w:val="right" w:leader="dot" w:pos="9639"/>
      </w:tabs>
      <w:spacing w:before="180" w:after="180"/>
      <w:ind w:firstLine="0"/>
      <w:jc w:val="left"/>
    </w:pPr>
    <w:rPr>
      <w:bCs/>
      <w:iCs/>
      <w:noProof/>
      <w:color w:val="000080"/>
      <w:szCs w:val="28"/>
    </w:rPr>
  </w:style>
  <w:style w:type="paragraph" w:styleId="En-tte">
    <w:name w:val="header"/>
    <w:basedOn w:val="Normal"/>
    <w:link w:val="En-tteCar"/>
    <w:rsid w:val="00C474C1"/>
    <w:pPr>
      <w:tabs>
        <w:tab w:val="center" w:pos="4536"/>
        <w:tab w:val="right" w:pos="9072"/>
      </w:tabs>
    </w:pPr>
  </w:style>
  <w:style w:type="paragraph" w:styleId="Pieddepage">
    <w:name w:val="footer"/>
    <w:basedOn w:val="Normal"/>
    <w:link w:val="PieddepageCar"/>
    <w:rsid w:val="00C474C1"/>
    <w:pPr>
      <w:tabs>
        <w:tab w:val="center" w:pos="4536"/>
        <w:tab w:val="right" w:pos="9072"/>
      </w:tabs>
      <w:ind w:firstLine="0"/>
      <w:jc w:val="center"/>
    </w:pPr>
    <w:rPr>
      <w:sz w:val="32"/>
    </w:rPr>
  </w:style>
  <w:style w:type="character" w:styleId="Numrodepage">
    <w:name w:val="page number"/>
    <w:basedOn w:val="Policepardfaut"/>
    <w:rsid w:val="00C474C1"/>
  </w:style>
  <w:style w:type="paragraph" w:styleId="TM2">
    <w:name w:val="toc 2"/>
    <w:basedOn w:val="Normal"/>
    <w:next w:val="Normal"/>
    <w:autoRedefine/>
    <w:uiPriority w:val="39"/>
    <w:rsid w:val="00C474C1"/>
    <w:pPr>
      <w:tabs>
        <w:tab w:val="right" w:leader="dot" w:pos="9639"/>
      </w:tabs>
      <w:spacing w:before="120" w:after="120"/>
      <w:ind w:left="284" w:firstLine="0"/>
      <w:jc w:val="left"/>
    </w:pPr>
    <w:rPr>
      <w:noProof/>
      <w:color w:val="000080"/>
      <w:sz w:val="34"/>
    </w:rPr>
  </w:style>
  <w:style w:type="paragraph" w:styleId="TM3">
    <w:name w:val="toc 3"/>
    <w:basedOn w:val="Normal"/>
    <w:next w:val="Normal"/>
    <w:autoRedefine/>
    <w:uiPriority w:val="39"/>
    <w:rsid w:val="00C474C1"/>
    <w:pPr>
      <w:tabs>
        <w:tab w:val="right" w:leader="dot" w:pos="9639"/>
      </w:tabs>
      <w:spacing w:before="120" w:after="120"/>
      <w:ind w:left="567" w:firstLine="0"/>
      <w:jc w:val="left"/>
    </w:pPr>
    <w:rPr>
      <w:color w:val="000080"/>
      <w:sz w:val="32"/>
    </w:rPr>
  </w:style>
  <w:style w:type="paragraph" w:styleId="TM4">
    <w:name w:val="toc 4"/>
    <w:basedOn w:val="Normal"/>
    <w:next w:val="Normal"/>
    <w:autoRedefine/>
    <w:uiPriority w:val="39"/>
    <w:rsid w:val="00C474C1"/>
    <w:pPr>
      <w:ind w:left="780"/>
    </w:pPr>
  </w:style>
  <w:style w:type="paragraph" w:styleId="TM5">
    <w:name w:val="toc 5"/>
    <w:basedOn w:val="Normal"/>
    <w:next w:val="Normal"/>
    <w:autoRedefine/>
    <w:uiPriority w:val="39"/>
    <w:rsid w:val="00C474C1"/>
    <w:pPr>
      <w:ind w:left="1040"/>
    </w:pPr>
  </w:style>
  <w:style w:type="paragraph" w:styleId="TM6">
    <w:name w:val="toc 6"/>
    <w:basedOn w:val="Normal"/>
    <w:next w:val="Normal"/>
    <w:autoRedefine/>
    <w:uiPriority w:val="39"/>
    <w:rsid w:val="00C474C1"/>
    <w:pPr>
      <w:ind w:left="1300"/>
    </w:pPr>
  </w:style>
  <w:style w:type="paragraph" w:styleId="TM7">
    <w:name w:val="toc 7"/>
    <w:basedOn w:val="Normal"/>
    <w:next w:val="Normal"/>
    <w:autoRedefine/>
    <w:uiPriority w:val="39"/>
    <w:rsid w:val="00C474C1"/>
    <w:pPr>
      <w:ind w:left="1560"/>
    </w:pPr>
  </w:style>
  <w:style w:type="paragraph" w:styleId="TM8">
    <w:name w:val="toc 8"/>
    <w:basedOn w:val="Normal"/>
    <w:next w:val="Normal"/>
    <w:autoRedefine/>
    <w:uiPriority w:val="39"/>
    <w:rsid w:val="00C474C1"/>
    <w:pPr>
      <w:ind w:left="1820"/>
    </w:pPr>
  </w:style>
  <w:style w:type="paragraph" w:styleId="TM9">
    <w:name w:val="toc 9"/>
    <w:basedOn w:val="Normal"/>
    <w:next w:val="Normal"/>
    <w:autoRedefine/>
    <w:uiPriority w:val="39"/>
    <w:rsid w:val="00C474C1"/>
    <w:pPr>
      <w:ind w:left="2080"/>
    </w:pPr>
  </w:style>
  <w:style w:type="character" w:styleId="Appelnotedebasdep">
    <w:name w:val="footnote reference"/>
    <w:qFormat/>
    <w:rsid w:val="00C474C1"/>
    <w:rPr>
      <w:rFonts w:ascii="Amasis30" w:hAnsi="Amasis30"/>
      <w:b/>
      <w:sz w:val="36"/>
      <w:vertAlign w:val="superscript"/>
    </w:rPr>
  </w:style>
  <w:style w:type="paragraph" w:styleId="Notedebasdepage">
    <w:name w:val="footnote text"/>
    <w:basedOn w:val="Taille-1Normal"/>
    <w:link w:val="NotedebasdepageCar"/>
    <w:qFormat/>
    <w:rsid w:val="00C474C1"/>
    <w:rPr>
      <w:szCs w:val="30"/>
    </w:rPr>
  </w:style>
  <w:style w:type="paragraph" w:customStyle="1" w:styleId="Auteur">
    <w:name w:val="Auteur"/>
    <w:basedOn w:val="Normal"/>
    <w:rsid w:val="00C474C1"/>
    <w:pPr>
      <w:spacing w:before="0" w:after="1800"/>
      <w:ind w:right="851" w:firstLine="0"/>
      <w:jc w:val="right"/>
    </w:pPr>
    <w:rPr>
      <w:sz w:val="48"/>
    </w:rPr>
  </w:style>
  <w:style w:type="paragraph" w:customStyle="1" w:styleId="Titrelivre">
    <w:name w:val="Titre_livre"/>
    <w:basedOn w:val="Normal"/>
    <w:rsid w:val="00C474C1"/>
    <w:pPr>
      <w:spacing w:before="0" w:after="1200"/>
      <w:ind w:left="2268" w:right="851" w:firstLine="0"/>
      <w:jc w:val="right"/>
    </w:pPr>
    <w:rPr>
      <w:b/>
      <w:bCs/>
      <w:sz w:val="72"/>
    </w:rPr>
  </w:style>
  <w:style w:type="paragraph" w:customStyle="1" w:styleId="Soustitrelivre">
    <w:name w:val="Sous_titre_livre"/>
    <w:basedOn w:val="Normal"/>
    <w:rsid w:val="00C474C1"/>
    <w:pPr>
      <w:spacing w:before="0" w:after="2160"/>
      <w:ind w:left="2268" w:right="851" w:firstLine="0"/>
      <w:jc w:val="right"/>
    </w:pPr>
    <w:rPr>
      <w:bCs/>
      <w:sz w:val="44"/>
      <w:szCs w:val="36"/>
    </w:rPr>
  </w:style>
  <w:style w:type="paragraph" w:customStyle="1" w:styleId="Photoauteur">
    <w:name w:val="Photo_auteur"/>
    <w:basedOn w:val="Normal"/>
    <w:rsid w:val="00C474C1"/>
    <w:pPr>
      <w:spacing w:after="1080"/>
      <w:ind w:left="2268" w:firstLine="0"/>
      <w:jc w:val="center"/>
    </w:pPr>
    <w:rPr>
      <w:noProof/>
    </w:rPr>
  </w:style>
  <w:style w:type="paragraph" w:customStyle="1" w:styleId="DateSortie">
    <w:name w:val="Date_Sortie"/>
    <w:basedOn w:val="Normal"/>
    <w:rsid w:val="00C474C1"/>
    <w:pPr>
      <w:spacing w:before="0" w:after="0"/>
      <w:ind w:right="1418" w:firstLine="0"/>
      <w:jc w:val="right"/>
    </w:pPr>
    <w:rPr>
      <w:bCs/>
      <w:sz w:val="40"/>
    </w:rPr>
  </w:style>
  <w:style w:type="paragraph" w:customStyle="1" w:styleId="Titretablematires">
    <w:name w:val="Titre table matières"/>
    <w:basedOn w:val="Normal"/>
    <w:rsid w:val="00C474C1"/>
    <w:pPr>
      <w:pBdr>
        <w:top w:val="single" w:sz="8" w:space="1" w:color="auto"/>
        <w:bottom w:val="single" w:sz="8" w:space="1" w:color="auto"/>
      </w:pBdr>
      <w:ind w:left="2552" w:right="2552" w:firstLine="0"/>
      <w:jc w:val="center"/>
    </w:pPr>
    <w:rPr>
      <w:bCs/>
    </w:rPr>
  </w:style>
  <w:style w:type="paragraph" w:customStyle="1" w:styleId="Centr">
    <w:name w:val="Centré"/>
    <w:basedOn w:val="Normal"/>
    <w:rsid w:val="00C474C1"/>
    <w:pPr>
      <w:ind w:firstLine="0"/>
      <w:jc w:val="center"/>
    </w:pPr>
    <w:rPr>
      <w:szCs w:val="20"/>
    </w:rPr>
  </w:style>
  <w:style w:type="paragraph" w:customStyle="1" w:styleId="NormalSansIndent">
    <w:name w:val="NormalSansIndent"/>
    <w:basedOn w:val="Normal"/>
    <w:rsid w:val="00C474C1"/>
    <w:pPr>
      <w:ind w:firstLine="0"/>
    </w:pPr>
    <w:rPr>
      <w:szCs w:val="20"/>
    </w:rPr>
  </w:style>
  <w:style w:type="paragraph" w:customStyle="1" w:styleId="NormalSolidaire">
    <w:name w:val="NormalSolidaire"/>
    <w:basedOn w:val="Normal"/>
    <w:qFormat/>
    <w:rsid w:val="00C474C1"/>
    <w:pPr>
      <w:keepNext/>
    </w:pPr>
  </w:style>
  <w:style w:type="paragraph" w:customStyle="1" w:styleId="NormalSautPageAvant">
    <w:name w:val="NormalSautPageAvant"/>
    <w:basedOn w:val="Normal"/>
    <w:qFormat/>
    <w:rsid w:val="00C474C1"/>
    <w:pPr>
      <w:pageBreakBefore/>
    </w:pPr>
  </w:style>
  <w:style w:type="paragraph" w:customStyle="1" w:styleId="NormalEspAvtGrand">
    <w:name w:val="NormalEspAvtGrand"/>
    <w:basedOn w:val="Normal"/>
    <w:rsid w:val="00C474C1"/>
    <w:pPr>
      <w:spacing w:before="2640"/>
    </w:pPr>
    <w:rPr>
      <w:szCs w:val="20"/>
    </w:rPr>
  </w:style>
  <w:style w:type="paragraph" w:customStyle="1" w:styleId="CentrEspAvt0">
    <w:name w:val="CentréEspAvt0"/>
    <w:basedOn w:val="Centr"/>
    <w:next w:val="CentrEspAvt0EspApr0"/>
    <w:rsid w:val="00C474C1"/>
    <w:pPr>
      <w:spacing w:before="0"/>
    </w:pPr>
  </w:style>
  <w:style w:type="paragraph" w:customStyle="1" w:styleId="CentrEspApr0">
    <w:name w:val="CentréEspApr0"/>
    <w:basedOn w:val="Centr"/>
    <w:next w:val="Normal"/>
    <w:rsid w:val="00C474C1"/>
    <w:pPr>
      <w:spacing w:after="0"/>
    </w:pPr>
  </w:style>
  <w:style w:type="paragraph" w:customStyle="1" w:styleId="CentrEspAvt0EspApr0">
    <w:name w:val="CentréEspAvt0EspApr0"/>
    <w:basedOn w:val="Centr"/>
    <w:rsid w:val="00C474C1"/>
    <w:pPr>
      <w:spacing w:before="0" w:after="0"/>
    </w:pPr>
  </w:style>
  <w:style w:type="paragraph" w:customStyle="1" w:styleId="Droite">
    <w:name w:val="Droite"/>
    <w:basedOn w:val="Normal"/>
    <w:next w:val="Normal"/>
    <w:rsid w:val="00C474C1"/>
    <w:pPr>
      <w:ind w:firstLine="0"/>
      <w:jc w:val="right"/>
    </w:pPr>
    <w:rPr>
      <w:szCs w:val="20"/>
    </w:rPr>
  </w:style>
  <w:style w:type="paragraph" w:customStyle="1" w:styleId="DroiteRetraitGauche1X">
    <w:name w:val="DroiteRetraitGauche1X"/>
    <w:basedOn w:val="Droite"/>
    <w:next w:val="Normal"/>
    <w:rsid w:val="00C474C1"/>
    <w:pPr>
      <w:ind w:left="680"/>
    </w:pPr>
  </w:style>
  <w:style w:type="paragraph" w:customStyle="1" w:styleId="DroiteRetraitGauche2X">
    <w:name w:val="DroiteRetraitGauche2X"/>
    <w:basedOn w:val="Droite"/>
    <w:next w:val="Normal"/>
    <w:rsid w:val="00C474C1"/>
    <w:pPr>
      <w:ind w:left="1361"/>
    </w:pPr>
  </w:style>
  <w:style w:type="paragraph" w:customStyle="1" w:styleId="DroiteRetraitGauche3X">
    <w:name w:val="DroiteRetraitGauche3X"/>
    <w:basedOn w:val="Droite"/>
    <w:next w:val="Normal"/>
    <w:rsid w:val="00C474C1"/>
    <w:pPr>
      <w:ind w:left="2041"/>
    </w:pPr>
  </w:style>
  <w:style w:type="paragraph" w:customStyle="1" w:styleId="DroiteRetraitGauche4X">
    <w:name w:val="DroiteRetraitGauche4X"/>
    <w:basedOn w:val="Droite"/>
    <w:next w:val="Normal"/>
    <w:rsid w:val="00C474C1"/>
    <w:pPr>
      <w:ind w:left="2722"/>
    </w:pPr>
  </w:style>
  <w:style w:type="paragraph" w:customStyle="1" w:styleId="Taille-1Normal">
    <w:name w:val="Taille-1Normal"/>
    <w:basedOn w:val="Normal"/>
    <w:rsid w:val="00C474C1"/>
    <w:rPr>
      <w:sz w:val="32"/>
      <w:szCs w:val="28"/>
    </w:rPr>
  </w:style>
  <w:style w:type="paragraph" w:customStyle="1" w:styleId="Taille-1RetraitGauche1X">
    <w:name w:val="Taille-1RetraitGauche1X"/>
    <w:basedOn w:val="Taille-1Normal"/>
    <w:rsid w:val="00C474C1"/>
    <w:pPr>
      <w:ind w:left="680"/>
    </w:pPr>
    <w:rPr>
      <w:szCs w:val="20"/>
    </w:rPr>
  </w:style>
  <w:style w:type="paragraph" w:customStyle="1" w:styleId="Taille-1RetraitGauche2X">
    <w:name w:val="Taille-1RetraitGauche2X"/>
    <w:basedOn w:val="Taille-1Normal"/>
    <w:rsid w:val="00C474C1"/>
    <w:pPr>
      <w:ind w:left="1361"/>
    </w:pPr>
    <w:rPr>
      <w:szCs w:val="20"/>
    </w:rPr>
  </w:style>
  <w:style w:type="paragraph" w:customStyle="1" w:styleId="Taille-1RetraitGauche3X">
    <w:name w:val="Taille-1RetraitGauche3X"/>
    <w:basedOn w:val="Taille-1Normal"/>
    <w:rsid w:val="00C474C1"/>
    <w:pPr>
      <w:ind w:left="2041"/>
    </w:pPr>
    <w:rPr>
      <w:szCs w:val="20"/>
    </w:rPr>
  </w:style>
  <w:style w:type="paragraph" w:customStyle="1" w:styleId="Taille-1RetraitGauche1XIndent0">
    <w:name w:val="Taille-1RetraitGauche1XIndent0"/>
    <w:basedOn w:val="Taille-1RetraitGauche1X"/>
    <w:rsid w:val="00C474C1"/>
    <w:pPr>
      <w:ind w:firstLine="0"/>
    </w:pPr>
  </w:style>
  <w:style w:type="paragraph" w:customStyle="1" w:styleId="Taille-1RetraitGauche2XIndent0">
    <w:name w:val="Taille-1RetraitGauche2XIndent0"/>
    <w:basedOn w:val="Taille-1RetraitGauche2X"/>
    <w:rsid w:val="00C474C1"/>
    <w:pPr>
      <w:ind w:firstLine="0"/>
    </w:pPr>
  </w:style>
  <w:style w:type="paragraph" w:customStyle="1" w:styleId="Taille-1RetraitGauche3XIndent0">
    <w:name w:val="Taille-1RetraitGauche3XIndent0"/>
    <w:basedOn w:val="Taille-1RetraitGauche3X"/>
    <w:rsid w:val="00C474C1"/>
    <w:pPr>
      <w:ind w:firstLine="0"/>
    </w:pPr>
  </w:style>
  <w:style w:type="paragraph" w:customStyle="1" w:styleId="Taille-1RetraitGauche4XIndent0">
    <w:name w:val="Taille-1RetraitGauche4XIndent0"/>
    <w:basedOn w:val="Taille-1Normal"/>
    <w:rsid w:val="00C474C1"/>
    <w:pPr>
      <w:ind w:left="2722" w:firstLine="0"/>
    </w:pPr>
    <w:rPr>
      <w:szCs w:val="20"/>
    </w:rPr>
  </w:style>
  <w:style w:type="paragraph" w:customStyle="1" w:styleId="NormalRetraitGauche1X">
    <w:name w:val="NormalRetraitGauche1X"/>
    <w:basedOn w:val="Normal"/>
    <w:rsid w:val="00C474C1"/>
    <w:pPr>
      <w:ind w:left="680"/>
    </w:pPr>
    <w:rPr>
      <w:szCs w:val="20"/>
    </w:rPr>
  </w:style>
  <w:style w:type="paragraph" w:customStyle="1" w:styleId="NormalRetraitGauche2X">
    <w:name w:val="NormalRetraitGauche2X"/>
    <w:basedOn w:val="Normal"/>
    <w:rsid w:val="00C474C1"/>
    <w:pPr>
      <w:ind w:left="1361"/>
    </w:pPr>
    <w:rPr>
      <w:szCs w:val="20"/>
    </w:rPr>
  </w:style>
  <w:style w:type="paragraph" w:customStyle="1" w:styleId="NormalRetraitGauche3X">
    <w:name w:val="NormalRetraitGauche3X"/>
    <w:basedOn w:val="Normal"/>
    <w:rsid w:val="00C474C1"/>
    <w:pPr>
      <w:ind w:left="2041"/>
    </w:pPr>
    <w:rPr>
      <w:szCs w:val="20"/>
    </w:rPr>
  </w:style>
  <w:style w:type="paragraph" w:customStyle="1" w:styleId="NormalRetraitGauche1XIndent0">
    <w:name w:val="NormalRetraitGauche1XIndent0"/>
    <w:basedOn w:val="NormalRetraitGauche1X"/>
    <w:rsid w:val="00C474C1"/>
    <w:pPr>
      <w:ind w:firstLine="0"/>
    </w:pPr>
  </w:style>
  <w:style w:type="paragraph" w:customStyle="1" w:styleId="NormalRetraitGauche2XIndent0">
    <w:name w:val="NormalRetraitGauche2XIndent0"/>
    <w:basedOn w:val="NormalRetraitGauche2X"/>
    <w:rsid w:val="00C474C1"/>
    <w:pPr>
      <w:ind w:firstLine="0"/>
    </w:pPr>
  </w:style>
  <w:style w:type="paragraph" w:customStyle="1" w:styleId="NormalRetraitGauche3XIndent0">
    <w:name w:val="NormalRetraitGauche3XIndent0"/>
    <w:basedOn w:val="NormalRetraitGauche3X"/>
    <w:rsid w:val="00C474C1"/>
    <w:pPr>
      <w:ind w:firstLine="0"/>
    </w:pPr>
  </w:style>
  <w:style w:type="paragraph" w:customStyle="1" w:styleId="NormalRetraitGauche4XIndent0">
    <w:name w:val="NormalRetraitGauche4XIndent0"/>
    <w:basedOn w:val="Normal"/>
    <w:rsid w:val="00C474C1"/>
    <w:pPr>
      <w:ind w:left="2722" w:firstLine="0"/>
    </w:pPr>
    <w:rPr>
      <w:szCs w:val="20"/>
    </w:rPr>
  </w:style>
  <w:style w:type="paragraph" w:styleId="Notedefin">
    <w:name w:val="endnote text"/>
    <w:basedOn w:val="Taille-1Normal"/>
    <w:link w:val="NotedefinCar"/>
    <w:uiPriority w:val="99"/>
    <w:unhideWhenUsed/>
    <w:qFormat/>
    <w:rsid w:val="00C474C1"/>
    <w:rPr>
      <w:szCs w:val="20"/>
      <w:lang w:val="x-none" w:eastAsia="x-none"/>
    </w:rPr>
  </w:style>
  <w:style w:type="character" w:customStyle="1" w:styleId="NotedefinCar">
    <w:name w:val="Note de fin Car"/>
    <w:link w:val="Notedefin"/>
    <w:uiPriority w:val="99"/>
    <w:rsid w:val="00C474C1"/>
    <w:rPr>
      <w:rFonts w:ascii="Amasis30" w:hAnsi="Amasis30"/>
      <w:sz w:val="32"/>
      <w:lang w:val="x-none" w:eastAsia="x-none"/>
    </w:rPr>
  </w:style>
  <w:style w:type="character" w:styleId="Appeldenotedefin">
    <w:name w:val="endnote reference"/>
    <w:uiPriority w:val="99"/>
    <w:unhideWhenUsed/>
    <w:qFormat/>
    <w:rsid w:val="00C474C1"/>
    <w:rPr>
      <w:rFonts w:ascii="Amasis30" w:hAnsi="Amasis30"/>
      <w:b/>
      <w:sz w:val="36"/>
      <w:vertAlign w:val="superscript"/>
    </w:rPr>
  </w:style>
  <w:style w:type="paragraph" w:customStyle="1" w:styleId="NormalSuspendu1X">
    <w:name w:val="NormalSuspendu1X"/>
    <w:basedOn w:val="Normal"/>
    <w:rsid w:val="00C474C1"/>
    <w:pPr>
      <w:ind w:left="680" w:hanging="680"/>
    </w:pPr>
    <w:rPr>
      <w:szCs w:val="20"/>
    </w:rPr>
  </w:style>
  <w:style w:type="paragraph" w:customStyle="1" w:styleId="NormalSuspendu1XRetrait1X">
    <w:name w:val="NormalSuspendu1XRetrait1X"/>
    <w:basedOn w:val="Normal"/>
    <w:rsid w:val="00C474C1"/>
    <w:pPr>
      <w:ind w:left="1360" w:hanging="680"/>
    </w:pPr>
  </w:style>
  <w:style w:type="paragraph" w:customStyle="1" w:styleId="NormalEspAvt0EspApr0">
    <w:name w:val="NormalEspAvt0EspApr0"/>
    <w:basedOn w:val="Normal"/>
    <w:rsid w:val="00C474C1"/>
    <w:pPr>
      <w:spacing w:before="0" w:after="0"/>
    </w:pPr>
    <w:rPr>
      <w:szCs w:val="20"/>
    </w:rPr>
  </w:style>
  <w:style w:type="paragraph" w:customStyle="1" w:styleId="NormalSuspendu1XRetrait2X">
    <w:name w:val="NormalSuspendu1XRetrait2X"/>
    <w:basedOn w:val="Normal"/>
    <w:rsid w:val="00C474C1"/>
    <w:pPr>
      <w:ind w:left="2041" w:hanging="680"/>
    </w:pPr>
  </w:style>
  <w:style w:type="paragraph" w:customStyle="1" w:styleId="NormalSuspendu1XRetrait3X">
    <w:name w:val="NormalSuspendu1XRetrait3X"/>
    <w:basedOn w:val="Normal"/>
    <w:rsid w:val="00C474C1"/>
    <w:pPr>
      <w:ind w:left="2721" w:hanging="680"/>
    </w:pPr>
    <w:rPr>
      <w:szCs w:val="20"/>
    </w:rPr>
  </w:style>
  <w:style w:type="paragraph" w:customStyle="1" w:styleId="NormalSuspendu1XRetrait4X">
    <w:name w:val="NormalSuspendu1XRetrait4X"/>
    <w:basedOn w:val="Normal"/>
    <w:rsid w:val="00C474C1"/>
    <w:pPr>
      <w:ind w:left="3402" w:hanging="680"/>
    </w:pPr>
    <w:rPr>
      <w:szCs w:val="20"/>
    </w:rPr>
  </w:style>
  <w:style w:type="character" w:customStyle="1" w:styleId="Taille-1Caracteres">
    <w:name w:val="Taille-1Caracteres"/>
    <w:qFormat/>
    <w:rsid w:val="00C474C1"/>
    <w:rPr>
      <w:sz w:val="32"/>
      <w:szCs w:val="20"/>
    </w:rPr>
  </w:style>
  <w:style w:type="paragraph" w:customStyle="1" w:styleId="Etoile">
    <w:name w:val="Etoile"/>
    <w:basedOn w:val="Normal"/>
    <w:qFormat/>
    <w:rsid w:val="00C474C1"/>
    <w:pPr>
      <w:ind w:firstLine="0"/>
      <w:jc w:val="center"/>
    </w:pPr>
    <w:rPr>
      <w:b/>
      <w:sz w:val="40"/>
      <w:szCs w:val="28"/>
    </w:rPr>
  </w:style>
  <w:style w:type="paragraph" w:customStyle="1" w:styleId="Taille-1Suspendu1XRetrait1XEsp0">
    <w:name w:val="Taille-1Suspendu1XRetrait1XEsp0"/>
    <w:basedOn w:val="Taille-1RetraitGauche1X"/>
    <w:qFormat/>
    <w:rsid w:val="00C474C1"/>
    <w:pPr>
      <w:spacing w:before="0" w:after="0"/>
      <w:ind w:left="1360" w:hanging="680"/>
    </w:pPr>
  </w:style>
  <w:style w:type="paragraph" w:customStyle="1" w:styleId="Style1">
    <w:name w:val="Style1"/>
    <w:basedOn w:val="Normal"/>
    <w:qFormat/>
    <w:rsid w:val="000C2E09"/>
    <w:pPr>
      <w:spacing w:before="0" w:after="0"/>
      <w:ind w:left="2041" w:hanging="680"/>
    </w:pPr>
    <w:rPr>
      <w:sz w:val="28"/>
      <w:szCs w:val="20"/>
    </w:rPr>
  </w:style>
  <w:style w:type="paragraph" w:customStyle="1" w:styleId="Taille-1Suspendu1XRetrait2XEsp0">
    <w:name w:val="Taille-1Suspendu1XRetrait2XEsp0"/>
    <w:basedOn w:val="Taille-1RetraitGauche2X"/>
    <w:qFormat/>
    <w:rsid w:val="00C474C1"/>
    <w:pPr>
      <w:spacing w:before="0" w:after="0"/>
      <w:ind w:left="2041" w:hanging="680"/>
      <w:jc w:val="left"/>
    </w:pPr>
    <w:rPr>
      <w:szCs w:val="28"/>
    </w:rPr>
  </w:style>
  <w:style w:type="paragraph" w:customStyle="1" w:styleId="NormalSuspendu1XRetrait1XEsp0">
    <w:name w:val="NormalSuspendu1XRetrait1XEsp0"/>
    <w:basedOn w:val="NormalSuspendu1XRetrait1X"/>
    <w:qFormat/>
    <w:rsid w:val="00C474C1"/>
    <w:pPr>
      <w:spacing w:before="0" w:after="0"/>
    </w:pPr>
  </w:style>
  <w:style w:type="paragraph" w:customStyle="1" w:styleId="NormalSuspendu1XEsp0">
    <w:name w:val="NormalSuspendu1XEsp0"/>
    <w:basedOn w:val="NormalSuspendu1X"/>
    <w:qFormat/>
    <w:rsid w:val="00C474C1"/>
    <w:pPr>
      <w:spacing w:before="0" w:after="0"/>
    </w:pPr>
  </w:style>
  <w:style w:type="paragraph" w:customStyle="1" w:styleId="NormalSuspendu1XRetrait2XEsp0">
    <w:name w:val="NormalSuspendu1XRetrait2XEsp0"/>
    <w:basedOn w:val="NormalSuspendu1XRetrait2X"/>
    <w:qFormat/>
    <w:rsid w:val="00C474C1"/>
    <w:pPr>
      <w:spacing w:before="0" w:after="0"/>
    </w:pPr>
  </w:style>
  <w:style w:type="character" w:customStyle="1" w:styleId="Titre1Car">
    <w:name w:val="Titre 1 Car"/>
    <w:link w:val="Titre1"/>
    <w:rsid w:val="006D13FF"/>
    <w:rPr>
      <w:rFonts w:ascii="Amasis30" w:hAnsi="Amasis30" w:cs="Arial"/>
      <w:b/>
      <w:bCs/>
      <w:sz w:val="48"/>
      <w:szCs w:val="44"/>
    </w:rPr>
  </w:style>
  <w:style w:type="character" w:customStyle="1" w:styleId="Titre2Car">
    <w:name w:val="Titre 2 Car"/>
    <w:link w:val="Titre2"/>
    <w:rsid w:val="00C474C1"/>
    <w:rPr>
      <w:rFonts w:ascii="Amasis30" w:hAnsi="Amasis30" w:cs="Arial"/>
      <w:b/>
      <w:bCs/>
      <w:iCs/>
      <w:sz w:val="44"/>
      <w:szCs w:val="40"/>
    </w:rPr>
  </w:style>
  <w:style w:type="character" w:customStyle="1" w:styleId="Titre3Car">
    <w:name w:val="Titre 3 Car"/>
    <w:link w:val="Titre3"/>
    <w:rsid w:val="006D13FF"/>
    <w:rPr>
      <w:rFonts w:ascii="Amasis30" w:hAnsi="Amasis30" w:cs="Arial"/>
      <w:b/>
      <w:bCs/>
      <w:sz w:val="40"/>
      <w:szCs w:val="36"/>
    </w:rPr>
  </w:style>
  <w:style w:type="character" w:customStyle="1" w:styleId="ExplorateurdedocumentsCar">
    <w:name w:val="Explorateur de documents Car"/>
    <w:link w:val="Explorateurdedocuments"/>
    <w:semiHidden/>
    <w:rsid w:val="006D13FF"/>
    <w:rPr>
      <w:rFonts w:ascii="Tahoma" w:hAnsi="Tahoma" w:cs="Tahoma"/>
      <w:sz w:val="36"/>
      <w:szCs w:val="24"/>
      <w:shd w:val="clear" w:color="auto" w:fill="000080"/>
    </w:rPr>
  </w:style>
  <w:style w:type="paragraph" w:styleId="Textedebulles">
    <w:name w:val="Balloon Text"/>
    <w:basedOn w:val="Normal"/>
    <w:link w:val="TextedebullesCar"/>
    <w:unhideWhenUsed/>
    <w:rsid w:val="006D13FF"/>
    <w:pPr>
      <w:spacing w:before="0" w:after="0"/>
    </w:pPr>
    <w:rPr>
      <w:rFonts w:ascii="Tahoma" w:hAnsi="Tahoma" w:cs="Tahoma"/>
      <w:sz w:val="16"/>
      <w:szCs w:val="16"/>
    </w:rPr>
  </w:style>
  <w:style w:type="character" w:customStyle="1" w:styleId="TextedebullesCar">
    <w:name w:val="Texte de bulles Car"/>
    <w:link w:val="Textedebulles"/>
    <w:rsid w:val="006D13FF"/>
    <w:rPr>
      <w:rFonts w:ascii="Tahoma" w:hAnsi="Tahoma" w:cs="Tahoma"/>
      <w:sz w:val="16"/>
      <w:szCs w:val="16"/>
    </w:rPr>
  </w:style>
  <w:style w:type="character" w:styleId="Marquedecommentaire">
    <w:name w:val="annotation reference"/>
    <w:uiPriority w:val="99"/>
    <w:semiHidden/>
    <w:unhideWhenUsed/>
    <w:rsid w:val="006D13FF"/>
    <w:rPr>
      <w:sz w:val="16"/>
      <w:szCs w:val="16"/>
    </w:rPr>
  </w:style>
  <w:style w:type="paragraph" w:styleId="Commentaire">
    <w:name w:val="annotation text"/>
    <w:basedOn w:val="Normal"/>
    <w:link w:val="CommentaireCar"/>
    <w:uiPriority w:val="99"/>
    <w:semiHidden/>
    <w:unhideWhenUsed/>
    <w:rsid w:val="006D13FF"/>
    <w:rPr>
      <w:sz w:val="20"/>
      <w:szCs w:val="20"/>
    </w:rPr>
  </w:style>
  <w:style w:type="character" w:customStyle="1" w:styleId="CommentaireCar">
    <w:name w:val="Commentaire Car"/>
    <w:link w:val="Commentaire"/>
    <w:uiPriority w:val="99"/>
    <w:semiHidden/>
    <w:rsid w:val="006D13FF"/>
    <w:rPr>
      <w:rFonts w:ascii="Georgia" w:hAnsi="Georgia"/>
    </w:rPr>
  </w:style>
  <w:style w:type="character" w:customStyle="1" w:styleId="Absatz-Standardschriftart">
    <w:name w:val="Absatz-Standardschriftart"/>
    <w:rsid w:val="00C52F4A"/>
  </w:style>
  <w:style w:type="character" w:customStyle="1" w:styleId="WW-Absatz-Standardschriftart">
    <w:name w:val="WW-Absatz-Standardschriftart"/>
    <w:rsid w:val="00C52F4A"/>
  </w:style>
  <w:style w:type="character" w:customStyle="1" w:styleId="WW-Absatz-Standardschriftart1">
    <w:name w:val="WW-Absatz-Standardschriftart1"/>
    <w:rsid w:val="00C52F4A"/>
  </w:style>
  <w:style w:type="character" w:customStyle="1" w:styleId="WW-Absatz-Standardschriftart11">
    <w:name w:val="WW-Absatz-Standardschriftart11"/>
    <w:rsid w:val="00C52F4A"/>
  </w:style>
  <w:style w:type="character" w:customStyle="1" w:styleId="WW-Absatz-Standardschriftart111">
    <w:name w:val="WW-Absatz-Standardschriftart111"/>
    <w:rsid w:val="00C52F4A"/>
  </w:style>
  <w:style w:type="character" w:customStyle="1" w:styleId="WW-Absatz-Standardschriftart1111">
    <w:name w:val="WW-Absatz-Standardschriftart1111"/>
    <w:rsid w:val="00C52F4A"/>
  </w:style>
  <w:style w:type="character" w:customStyle="1" w:styleId="WW-Absatz-Standardschriftart11111">
    <w:name w:val="WW-Absatz-Standardschriftart11111"/>
    <w:rsid w:val="00C52F4A"/>
  </w:style>
  <w:style w:type="character" w:customStyle="1" w:styleId="WW-Absatz-Standardschriftart111111">
    <w:name w:val="WW-Absatz-Standardschriftart111111"/>
    <w:rsid w:val="00C52F4A"/>
  </w:style>
  <w:style w:type="character" w:customStyle="1" w:styleId="WW-Absatz-Standardschriftart1111111">
    <w:name w:val="WW-Absatz-Standardschriftart1111111"/>
    <w:rsid w:val="00C52F4A"/>
  </w:style>
  <w:style w:type="character" w:customStyle="1" w:styleId="WW-Absatz-Standardschriftart11111111">
    <w:name w:val="WW-Absatz-Standardschriftart11111111"/>
    <w:rsid w:val="00C52F4A"/>
  </w:style>
  <w:style w:type="character" w:customStyle="1" w:styleId="WW-Absatz-Standardschriftart111111111">
    <w:name w:val="WW-Absatz-Standardschriftart111111111"/>
    <w:rsid w:val="00C52F4A"/>
  </w:style>
  <w:style w:type="character" w:customStyle="1" w:styleId="WW8Num5z0">
    <w:name w:val="WW8Num5z0"/>
    <w:rsid w:val="00C52F4A"/>
    <w:rPr>
      <w:rFonts w:ascii="Symbol" w:hAnsi="Symbol" w:cs="Symbol"/>
    </w:rPr>
  </w:style>
  <w:style w:type="character" w:customStyle="1" w:styleId="WW8Num6z0">
    <w:name w:val="WW8Num6z0"/>
    <w:rsid w:val="00C52F4A"/>
    <w:rPr>
      <w:rFonts w:ascii="Symbol" w:hAnsi="Symbol" w:cs="Symbol"/>
    </w:rPr>
  </w:style>
  <w:style w:type="character" w:customStyle="1" w:styleId="WW8Num7z0">
    <w:name w:val="WW8Num7z0"/>
    <w:rsid w:val="00C52F4A"/>
    <w:rPr>
      <w:rFonts w:ascii="Symbol" w:hAnsi="Symbol" w:cs="Symbol"/>
    </w:rPr>
  </w:style>
  <w:style w:type="character" w:customStyle="1" w:styleId="WW8Num8z0">
    <w:name w:val="WW8Num8z0"/>
    <w:rsid w:val="00C52F4A"/>
    <w:rPr>
      <w:rFonts w:ascii="Symbol" w:hAnsi="Symbol" w:cs="Symbol"/>
    </w:rPr>
  </w:style>
  <w:style w:type="character" w:customStyle="1" w:styleId="WW8Num10z0">
    <w:name w:val="WW8Num10z0"/>
    <w:rsid w:val="00C52F4A"/>
    <w:rPr>
      <w:rFonts w:ascii="Symbol" w:hAnsi="Symbol" w:cs="Symbol"/>
    </w:rPr>
  </w:style>
  <w:style w:type="character" w:customStyle="1" w:styleId="WW8Num11z0">
    <w:name w:val="WW8Num11z0"/>
    <w:rsid w:val="00C52F4A"/>
    <w:rPr>
      <w:rFonts w:ascii="Symbol" w:hAnsi="Symbol" w:cs="Symbol"/>
      <w:sz w:val="20"/>
    </w:rPr>
  </w:style>
  <w:style w:type="character" w:customStyle="1" w:styleId="WW8Num11z1">
    <w:name w:val="WW8Num11z1"/>
    <w:rsid w:val="00C52F4A"/>
    <w:rPr>
      <w:rFonts w:ascii="Courier New" w:hAnsi="Courier New" w:cs="Courier New"/>
      <w:sz w:val="20"/>
    </w:rPr>
  </w:style>
  <w:style w:type="character" w:customStyle="1" w:styleId="WW8Num11z2">
    <w:name w:val="WW8Num11z2"/>
    <w:rsid w:val="00C52F4A"/>
    <w:rPr>
      <w:rFonts w:ascii="Wingdings" w:hAnsi="Wingdings" w:cs="Wingdings"/>
      <w:sz w:val="20"/>
    </w:rPr>
  </w:style>
  <w:style w:type="character" w:customStyle="1" w:styleId="WW8Num12z0">
    <w:name w:val="WW8Num12z0"/>
    <w:rsid w:val="00C52F4A"/>
    <w:rPr>
      <w:rFonts w:ascii="Symbol" w:hAnsi="Symbol" w:cs="Symbol"/>
      <w:sz w:val="20"/>
    </w:rPr>
  </w:style>
  <w:style w:type="character" w:customStyle="1" w:styleId="WW8Num12z1">
    <w:name w:val="WW8Num12z1"/>
    <w:rsid w:val="00C52F4A"/>
    <w:rPr>
      <w:rFonts w:ascii="Courier New" w:hAnsi="Courier New" w:cs="Courier New"/>
      <w:sz w:val="20"/>
    </w:rPr>
  </w:style>
  <w:style w:type="character" w:customStyle="1" w:styleId="WW8Num12z2">
    <w:name w:val="WW8Num12z2"/>
    <w:rsid w:val="00C52F4A"/>
    <w:rPr>
      <w:rFonts w:ascii="Wingdings" w:hAnsi="Wingdings" w:cs="Wingdings"/>
      <w:sz w:val="20"/>
    </w:rPr>
  </w:style>
  <w:style w:type="character" w:customStyle="1" w:styleId="WW8Num13z0">
    <w:name w:val="WW8Num13z0"/>
    <w:rsid w:val="00C52F4A"/>
    <w:rPr>
      <w:rFonts w:ascii="Symbol" w:hAnsi="Symbol" w:cs="Symbol"/>
      <w:sz w:val="20"/>
    </w:rPr>
  </w:style>
  <w:style w:type="character" w:customStyle="1" w:styleId="WW8Num13z1">
    <w:name w:val="WW8Num13z1"/>
    <w:rsid w:val="00C52F4A"/>
    <w:rPr>
      <w:rFonts w:ascii="Courier New" w:hAnsi="Courier New" w:cs="Courier New"/>
      <w:sz w:val="20"/>
    </w:rPr>
  </w:style>
  <w:style w:type="character" w:customStyle="1" w:styleId="WW8Num13z2">
    <w:name w:val="WW8Num13z2"/>
    <w:rsid w:val="00C52F4A"/>
    <w:rPr>
      <w:rFonts w:ascii="Wingdings" w:hAnsi="Wingdings" w:cs="Wingdings"/>
      <w:sz w:val="20"/>
    </w:rPr>
  </w:style>
  <w:style w:type="character" w:customStyle="1" w:styleId="WW8Num14z0">
    <w:name w:val="WW8Num14z0"/>
    <w:rsid w:val="00C52F4A"/>
    <w:rPr>
      <w:rFonts w:ascii="Symbol" w:hAnsi="Symbol" w:cs="Symbol"/>
      <w:sz w:val="20"/>
    </w:rPr>
  </w:style>
  <w:style w:type="character" w:customStyle="1" w:styleId="WW8Num14z1">
    <w:name w:val="WW8Num14z1"/>
    <w:rsid w:val="00C52F4A"/>
    <w:rPr>
      <w:rFonts w:ascii="Courier New" w:hAnsi="Courier New" w:cs="Courier New"/>
      <w:sz w:val="20"/>
    </w:rPr>
  </w:style>
  <w:style w:type="character" w:customStyle="1" w:styleId="WW8Num14z2">
    <w:name w:val="WW8Num14z2"/>
    <w:rsid w:val="00C52F4A"/>
    <w:rPr>
      <w:rFonts w:ascii="Wingdings" w:hAnsi="Wingdings" w:cs="Wingdings"/>
      <w:sz w:val="20"/>
    </w:rPr>
  </w:style>
  <w:style w:type="character" w:customStyle="1" w:styleId="Policepardfaut1">
    <w:name w:val="Police par défaut1"/>
    <w:rsid w:val="00C52F4A"/>
  </w:style>
  <w:style w:type="character" w:customStyle="1" w:styleId="Caractresdenotedebasdepage">
    <w:name w:val="Caractères de note de bas de page"/>
    <w:rsid w:val="00C52F4A"/>
    <w:rPr>
      <w:rFonts w:ascii="Georgia" w:hAnsi="Georgia" w:cs="Georgia"/>
      <w:b/>
      <w:sz w:val="32"/>
      <w:vertAlign w:val="superscript"/>
    </w:rPr>
  </w:style>
  <w:style w:type="character" w:customStyle="1" w:styleId="Caractresdenotedefin">
    <w:name w:val="Caractères de note de fin"/>
    <w:rsid w:val="00C52F4A"/>
    <w:rPr>
      <w:rFonts w:ascii="Georgia" w:hAnsi="Georgia" w:cs="Georgia"/>
      <w:b/>
      <w:sz w:val="32"/>
      <w:vertAlign w:val="superscript"/>
    </w:rPr>
  </w:style>
  <w:style w:type="paragraph" w:customStyle="1" w:styleId="Titre10">
    <w:name w:val="Titre1"/>
    <w:basedOn w:val="Normal"/>
    <w:next w:val="Corpsdetexte"/>
    <w:rsid w:val="00C52F4A"/>
    <w:pPr>
      <w:keepNext/>
      <w:spacing w:after="120"/>
    </w:pPr>
    <w:rPr>
      <w:rFonts w:ascii="Gentium Book Basic" w:eastAsia="Microsoft YaHei" w:hAnsi="Gentium Book Basic" w:cs="Mangal"/>
      <w:sz w:val="60"/>
      <w:szCs w:val="28"/>
    </w:rPr>
  </w:style>
  <w:style w:type="paragraph" w:styleId="Corpsdetexte">
    <w:name w:val="Body Text"/>
    <w:basedOn w:val="Normal"/>
    <w:link w:val="CorpsdetexteCar"/>
    <w:rsid w:val="00C52F4A"/>
    <w:pPr>
      <w:spacing w:before="0" w:after="120"/>
    </w:pPr>
    <w:rPr>
      <w:lang w:val="x-none" w:eastAsia="x-none"/>
    </w:rPr>
  </w:style>
  <w:style w:type="character" w:customStyle="1" w:styleId="CorpsdetexteCar">
    <w:name w:val="Corps de texte Car"/>
    <w:link w:val="Corpsdetexte"/>
    <w:rsid w:val="00C52F4A"/>
    <w:rPr>
      <w:rFonts w:ascii="Georgia" w:hAnsi="Georgia"/>
      <w:sz w:val="32"/>
      <w:szCs w:val="24"/>
      <w:lang w:val="x-none" w:eastAsia="x-none"/>
    </w:rPr>
  </w:style>
  <w:style w:type="paragraph" w:styleId="Liste">
    <w:name w:val="List"/>
    <w:basedOn w:val="Corpsdetexte"/>
    <w:rsid w:val="00C52F4A"/>
    <w:rPr>
      <w:rFonts w:ascii="Gentium Book Basic" w:hAnsi="Gentium Book Basic" w:cs="Mangal"/>
      <w:sz w:val="24"/>
    </w:rPr>
  </w:style>
  <w:style w:type="paragraph" w:customStyle="1" w:styleId="Lgende1">
    <w:name w:val="Légende1"/>
    <w:basedOn w:val="Normal"/>
    <w:rsid w:val="00C52F4A"/>
    <w:pPr>
      <w:suppressLineNumbers/>
      <w:spacing w:before="120" w:after="120"/>
    </w:pPr>
    <w:rPr>
      <w:rFonts w:ascii="Gentium Book Basic" w:hAnsi="Gentium Book Basic" w:cs="Mangal"/>
      <w:i/>
      <w:iCs/>
      <w:sz w:val="24"/>
    </w:rPr>
  </w:style>
  <w:style w:type="paragraph" w:customStyle="1" w:styleId="Index">
    <w:name w:val="Index"/>
    <w:basedOn w:val="Normal"/>
    <w:rsid w:val="00C52F4A"/>
    <w:pPr>
      <w:suppressLineNumbers/>
    </w:pPr>
    <w:rPr>
      <w:rFonts w:ascii="Gentium Book Basic" w:hAnsi="Gentium Book Basic" w:cs="Mangal"/>
      <w:sz w:val="24"/>
    </w:rPr>
  </w:style>
  <w:style w:type="paragraph" w:customStyle="1" w:styleId="Explorateurdedocuments1">
    <w:name w:val="Explorateur de documents1"/>
    <w:basedOn w:val="Normal"/>
    <w:rsid w:val="00C52F4A"/>
    <w:pPr>
      <w:shd w:val="clear" w:color="auto" w:fill="000080"/>
    </w:pPr>
    <w:rPr>
      <w:rFonts w:ascii="Tahoma" w:hAnsi="Tahoma" w:cs="Tahoma"/>
    </w:rPr>
  </w:style>
  <w:style w:type="character" w:customStyle="1" w:styleId="En-tteCar">
    <w:name w:val="En-tête Car"/>
    <w:link w:val="En-tte"/>
    <w:rsid w:val="00C52F4A"/>
    <w:rPr>
      <w:rFonts w:ascii="Amasis30" w:hAnsi="Amasis30"/>
      <w:sz w:val="36"/>
      <w:szCs w:val="24"/>
    </w:rPr>
  </w:style>
  <w:style w:type="character" w:customStyle="1" w:styleId="PieddepageCar">
    <w:name w:val="Pied de page Car"/>
    <w:link w:val="Pieddepage"/>
    <w:rsid w:val="00C52F4A"/>
    <w:rPr>
      <w:rFonts w:ascii="Amasis30" w:hAnsi="Amasis30"/>
      <w:sz w:val="32"/>
      <w:szCs w:val="24"/>
    </w:rPr>
  </w:style>
  <w:style w:type="paragraph" w:styleId="Retraitcorpsdetexte">
    <w:name w:val="Body Text Indent"/>
    <w:basedOn w:val="Normal"/>
    <w:link w:val="RetraitcorpsdetexteCar"/>
    <w:rsid w:val="00C52F4A"/>
    <w:pPr>
      <w:jc w:val="center"/>
    </w:pPr>
    <w:rPr>
      <w:rFonts w:ascii="Arial" w:hAnsi="Arial"/>
      <w:lang w:val="x-none" w:eastAsia="x-none"/>
    </w:rPr>
  </w:style>
  <w:style w:type="character" w:customStyle="1" w:styleId="RetraitcorpsdetexteCar">
    <w:name w:val="Retrait corps de texte Car"/>
    <w:link w:val="Retraitcorpsdetexte"/>
    <w:rsid w:val="00C52F4A"/>
    <w:rPr>
      <w:rFonts w:ascii="Arial" w:hAnsi="Arial"/>
      <w:sz w:val="32"/>
      <w:szCs w:val="24"/>
      <w:lang w:val="x-none" w:eastAsia="x-none"/>
    </w:rPr>
  </w:style>
  <w:style w:type="character" w:customStyle="1" w:styleId="NotedebasdepageCar">
    <w:name w:val="Note de bas de page Car"/>
    <w:link w:val="Notedebasdepage"/>
    <w:rsid w:val="00C52F4A"/>
    <w:rPr>
      <w:rFonts w:ascii="Amasis30" w:hAnsi="Amasis30"/>
      <w:sz w:val="32"/>
      <w:szCs w:val="30"/>
    </w:rPr>
  </w:style>
  <w:style w:type="paragraph" w:customStyle="1" w:styleId="Retraitcorpsdetexte31">
    <w:name w:val="Retrait corps de texte 31"/>
    <w:basedOn w:val="Normal"/>
    <w:rsid w:val="00C52F4A"/>
    <w:pPr>
      <w:ind w:left="540" w:firstLine="27"/>
    </w:pPr>
    <w:rPr>
      <w:rFonts w:ascii="Helvetica" w:hAnsi="Helvetica" w:cs="Helvetica"/>
      <w:color w:val="000000"/>
      <w:sz w:val="20"/>
    </w:rPr>
  </w:style>
  <w:style w:type="paragraph" w:customStyle="1" w:styleId="Aproposdispositions">
    <w:name w:val="A_propos_dispositions"/>
    <w:basedOn w:val="Normal"/>
    <w:rsid w:val="00C52F4A"/>
    <w:pPr>
      <w:ind w:left="567" w:firstLine="0"/>
    </w:pPr>
    <w:rPr>
      <w:sz w:val="30"/>
    </w:rPr>
  </w:style>
  <w:style w:type="character" w:customStyle="1" w:styleId="NotedefinCar1">
    <w:name w:val="Note de fin Car1"/>
    <w:uiPriority w:val="99"/>
    <w:semiHidden/>
    <w:rsid w:val="00C52F4A"/>
    <w:rPr>
      <w:rFonts w:ascii="Georgia" w:hAnsi="Georgia"/>
    </w:rPr>
  </w:style>
  <w:style w:type="paragraph" w:styleId="Retrait1religne">
    <w:name w:val="Body Text First Indent"/>
    <w:basedOn w:val="Corpsdetexte"/>
    <w:link w:val="Retrait1religneCar"/>
    <w:rsid w:val="00C52F4A"/>
    <w:pPr>
      <w:ind w:firstLine="283"/>
    </w:pPr>
  </w:style>
  <w:style w:type="character" w:customStyle="1" w:styleId="Retrait1religneCar">
    <w:name w:val="Retrait 1re ligne Car"/>
    <w:basedOn w:val="CorpsdetexteCar"/>
    <w:link w:val="Retrait1religne"/>
    <w:rsid w:val="00C52F4A"/>
    <w:rPr>
      <w:rFonts w:ascii="Georgia" w:hAnsi="Georgia"/>
      <w:sz w:val="32"/>
      <w:szCs w:val="24"/>
      <w:lang w:val="x-none" w:eastAsia="x-none"/>
    </w:rPr>
  </w:style>
  <w:style w:type="character" w:customStyle="1" w:styleId="WW-Absatz-Standardschriftart1111111111">
    <w:name w:val="WW-Absatz-Standardschriftart1111111111"/>
    <w:rsid w:val="00C52F4A"/>
  </w:style>
  <w:style w:type="character" w:customStyle="1" w:styleId="WW-Absatz-Standardschriftart11111111111">
    <w:name w:val="WW-Absatz-Standardschriftart11111111111"/>
    <w:rsid w:val="00C52F4A"/>
  </w:style>
  <w:style w:type="character" w:customStyle="1" w:styleId="WW-Absatz-Standardschriftart111111111111">
    <w:name w:val="WW-Absatz-Standardschriftart111111111111"/>
    <w:rsid w:val="00C52F4A"/>
  </w:style>
  <w:style w:type="character" w:styleId="Lienhypertextesuivivisit">
    <w:name w:val="FollowedHyperlink"/>
    <w:rsid w:val="00C52F4A"/>
    <w:rPr>
      <w:color w:val="800080"/>
      <w:u w:val="single"/>
    </w:rPr>
  </w:style>
  <w:style w:type="paragraph" w:styleId="NormalWeb">
    <w:name w:val="Normal (Web)"/>
    <w:basedOn w:val="Normal"/>
    <w:rsid w:val="00C52F4A"/>
    <w:pPr>
      <w:spacing w:before="280" w:after="280"/>
      <w:ind w:firstLine="0"/>
      <w:jc w:val="left"/>
    </w:pPr>
    <w:rPr>
      <w:rFonts w:ascii="Times New Roman" w:hAnsi="Times New Roman"/>
      <w:sz w:val="24"/>
    </w:rPr>
  </w:style>
  <w:style w:type="paragraph" w:styleId="Objetducommentaire">
    <w:name w:val="annotation subject"/>
    <w:basedOn w:val="Commentaire"/>
    <w:next w:val="Commentaire"/>
    <w:link w:val="ObjetducommentaireCar"/>
    <w:uiPriority w:val="99"/>
    <w:semiHidden/>
    <w:unhideWhenUsed/>
    <w:rsid w:val="00C52F4A"/>
    <w:rPr>
      <w:b/>
      <w:bCs/>
    </w:rPr>
  </w:style>
  <w:style w:type="character" w:customStyle="1" w:styleId="ObjetducommentaireCar">
    <w:name w:val="Objet du commentaire Car"/>
    <w:link w:val="Objetducommentaire"/>
    <w:uiPriority w:val="99"/>
    <w:semiHidden/>
    <w:rsid w:val="00C52F4A"/>
    <w:rPr>
      <w:rFonts w:ascii="Georgia" w:hAnsi="Georgia"/>
      <w:b/>
      <w:bCs/>
    </w:rPr>
  </w:style>
  <w:style w:type="paragraph" w:styleId="Rvision">
    <w:name w:val="Revision"/>
    <w:hidden/>
    <w:uiPriority w:val="99"/>
    <w:semiHidden/>
    <w:rsid w:val="00301E02"/>
    <w:rPr>
      <w:rFonts w:ascii="Georgia" w:hAnsi="Georgia"/>
      <w:sz w:val="32"/>
      <w:szCs w:val="24"/>
    </w:rPr>
  </w:style>
  <w:style w:type="character" w:styleId="Mentionnonrsolue">
    <w:name w:val="Unresolved Mention"/>
    <w:uiPriority w:val="99"/>
    <w:semiHidden/>
    <w:unhideWhenUsed/>
    <w:rsid w:val="00C474C1"/>
    <w:rPr>
      <w:color w:val="605E5C"/>
      <w:shd w:val="clear" w:color="auto" w:fill="E1DFDD"/>
    </w:rPr>
  </w:style>
  <w:style w:type="paragraph" w:customStyle="1" w:styleId="ParagrapheVideNormal">
    <w:name w:val="ParagrapheVideNormal"/>
    <w:basedOn w:val="Normal"/>
    <w:next w:val="Normal"/>
    <w:qFormat/>
    <w:rsid w:val="00C474C1"/>
  </w:style>
  <w:style w:type="paragraph" w:customStyle="1" w:styleId="ParagrapheVideNormal2">
    <w:name w:val="ParagrapheVideNormal2"/>
    <w:basedOn w:val="ParagrapheVideNormal"/>
    <w:next w:val="Normal"/>
    <w:qFormat/>
    <w:rsid w:val="00C474C1"/>
  </w:style>
  <w:style w:type="paragraph" w:customStyle="1" w:styleId="Image">
    <w:name w:val="Image"/>
    <w:basedOn w:val="Centr"/>
    <w:next w:val="Normal"/>
    <w:qFormat/>
    <w:rsid w:val="00C474C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encoding w:val="windows-1252"/>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s://www.ebooksgratuits.com/"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groups.google.com/g/ebooksgratuits"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D:\Documents\Modeles\Ebooks\livres.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6F418B1-2CA7-4C97-88E0-25E57F737CA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livres.dot</Template>
  <TotalTime>1448</TotalTime>
  <Pages>1</Pages>
  <Words>229160</Words>
  <Characters>1260385</Characters>
  <Application>Microsoft Office Word</Application>
  <DocSecurity>0</DocSecurity>
  <Lines>10503</Lines>
  <Paragraphs>2973</Paragraphs>
  <ScaleCrop>false</ScaleCrop>
  <HeadingPairs>
    <vt:vector size="2" baseType="variant">
      <vt:variant>
        <vt:lpstr>Titre</vt:lpstr>
      </vt:variant>
      <vt:variant>
        <vt:i4>1</vt:i4>
      </vt:variant>
    </vt:vector>
  </HeadingPairs>
  <TitlesOfParts>
    <vt:vector size="1" baseType="lpstr">
      <vt:lpstr>Jean Loup</vt:lpstr>
    </vt:vector>
  </TitlesOfParts>
  <Company>Microsoft</Company>
  <LinksUpToDate>false</LinksUpToDate>
  <CharactersWithSpaces>1486572</CharactersWithSpaces>
  <SharedDoc>false</SharedDoc>
  <HLinks>
    <vt:vector size="630" baseType="variant">
      <vt:variant>
        <vt:i4>2293820</vt:i4>
      </vt:variant>
      <vt:variant>
        <vt:i4>624</vt:i4>
      </vt:variant>
      <vt:variant>
        <vt:i4>0</vt:i4>
      </vt:variant>
      <vt:variant>
        <vt:i4>5</vt:i4>
      </vt:variant>
      <vt:variant>
        <vt:lpwstr>http://www.ebooksgratuits.com/</vt:lpwstr>
      </vt:variant>
      <vt:variant>
        <vt:lpwstr/>
      </vt:variant>
      <vt:variant>
        <vt:i4>7929972</vt:i4>
      </vt:variant>
      <vt:variant>
        <vt:i4>621</vt:i4>
      </vt:variant>
      <vt:variant>
        <vt:i4>0</vt:i4>
      </vt:variant>
      <vt:variant>
        <vt:i4>5</vt:i4>
      </vt:variant>
      <vt:variant>
        <vt:lpwstr>http://fr.groups.yahoo.com/group/ebooksgratuits</vt:lpwstr>
      </vt:variant>
      <vt:variant>
        <vt:lpwstr/>
      </vt:variant>
      <vt:variant>
        <vt:i4>1048638</vt:i4>
      </vt:variant>
      <vt:variant>
        <vt:i4>614</vt:i4>
      </vt:variant>
      <vt:variant>
        <vt:i4>0</vt:i4>
      </vt:variant>
      <vt:variant>
        <vt:i4>5</vt:i4>
      </vt:variant>
      <vt:variant>
        <vt:lpwstr/>
      </vt:variant>
      <vt:variant>
        <vt:lpwstr>_Toc369450152</vt:lpwstr>
      </vt:variant>
      <vt:variant>
        <vt:i4>1048638</vt:i4>
      </vt:variant>
      <vt:variant>
        <vt:i4>608</vt:i4>
      </vt:variant>
      <vt:variant>
        <vt:i4>0</vt:i4>
      </vt:variant>
      <vt:variant>
        <vt:i4>5</vt:i4>
      </vt:variant>
      <vt:variant>
        <vt:lpwstr/>
      </vt:variant>
      <vt:variant>
        <vt:lpwstr>_Toc369450151</vt:lpwstr>
      </vt:variant>
      <vt:variant>
        <vt:i4>1048638</vt:i4>
      </vt:variant>
      <vt:variant>
        <vt:i4>602</vt:i4>
      </vt:variant>
      <vt:variant>
        <vt:i4>0</vt:i4>
      </vt:variant>
      <vt:variant>
        <vt:i4>5</vt:i4>
      </vt:variant>
      <vt:variant>
        <vt:lpwstr/>
      </vt:variant>
      <vt:variant>
        <vt:lpwstr>_Toc369450150</vt:lpwstr>
      </vt:variant>
      <vt:variant>
        <vt:i4>1114174</vt:i4>
      </vt:variant>
      <vt:variant>
        <vt:i4>596</vt:i4>
      </vt:variant>
      <vt:variant>
        <vt:i4>0</vt:i4>
      </vt:variant>
      <vt:variant>
        <vt:i4>5</vt:i4>
      </vt:variant>
      <vt:variant>
        <vt:lpwstr/>
      </vt:variant>
      <vt:variant>
        <vt:lpwstr>_Toc369450149</vt:lpwstr>
      </vt:variant>
      <vt:variant>
        <vt:i4>1114174</vt:i4>
      </vt:variant>
      <vt:variant>
        <vt:i4>590</vt:i4>
      </vt:variant>
      <vt:variant>
        <vt:i4>0</vt:i4>
      </vt:variant>
      <vt:variant>
        <vt:i4>5</vt:i4>
      </vt:variant>
      <vt:variant>
        <vt:lpwstr/>
      </vt:variant>
      <vt:variant>
        <vt:lpwstr>_Toc369450148</vt:lpwstr>
      </vt:variant>
      <vt:variant>
        <vt:i4>1114174</vt:i4>
      </vt:variant>
      <vt:variant>
        <vt:i4>584</vt:i4>
      </vt:variant>
      <vt:variant>
        <vt:i4>0</vt:i4>
      </vt:variant>
      <vt:variant>
        <vt:i4>5</vt:i4>
      </vt:variant>
      <vt:variant>
        <vt:lpwstr/>
      </vt:variant>
      <vt:variant>
        <vt:lpwstr>_Toc369450147</vt:lpwstr>
      </vt:variant>
      <vt:variant>
        <vt:i4>1114174</vt:i4>
      </vt:variant>
      <vt:variant>
        <vt:i4>578</vt:i4>
      </vt:variant>
      <vt:variant>
        <vt:i4>0</vt:i4>
      </vt:variant>
      <vt:variant>
        <vt:i4>5</vt:i4>
      </vt:variant>
      <vt:variant>
        <vt:lpwstr/>
      </vt:variant>
      <vt:variant>
        <vt:lpwstr>_Toc369450146</vt:lpwstr>
      </vt:variant>
      <vt:variant>
        <vt:i4>1114174</vt:i4>
      </vt:variant>
      <vt:variant>
        <vt:i4>572</vt:i4>
      </vt:variant>
      <vt:variant>
        <vt:i4>0</vt:i4>
      </vt:variant>
      <vt:variant>
        <vt:i4>5</vt:i4>
      </vt:variant>
      <vt:variant>
        <vt:lpwstr/>
      </vt:variant>
      <vt:variant>
        <vt:lpwstr>_Toc369450145</vt:lpwstr>
      </vt:variant>
      <vt:variant>
        <vt:i4>1114174</vt:i4>
      </vt:variant>
      <vt:variant>
        <vt:i4>566</vt:i4>
      </vt:variant>
      <vt:variant>
        <vt:i4>0</vt:i4>
      </vt:variant>
      <vt:variant>
        <vt:i4>5</vt:i4>
      </vt:variant>
      <vt:variant>
        <vt:lpwstr/>
      </vt:variant>
      <vt:variant>
        <vt:lpwstr>_Toc369450144</vt:lpwstr>
      </vt:variant>
      <vt:variant>
        <vt:i4>1114174</vt:i4>
      </vt:variant>
      <vt:variant>
        <vt:i4>560</vt:i4>
      </vt:variant>
      <vt:variant>
        <vt:i4>0</vt:i4>
      </vt:variant>
      <vt:variant>
        <vt:i4>5</vt:i4>
      </vt:variant>
      <vt:variant>
        <vt:lpwstr/>
      </vt:variant>
      <vt:variant>
        <vt:lpwstr>_Toc369450143</vt:lpwstr>
      </vt:variant>
      <vt:variant>
        <vt:i4>1114174</vt:i4>
      </vt:variant>
      <vt:variant>
        <vt:i4>554</vt:i4>
      </vt:variant>
      <vt:variant>
        <vt:i4>0</vt:i4>
      </vt:variant>
      <vt:variant>
        <vt:i4>5</vt:i4>
      </vt:variant>
      <vt:variant>
        <vt:lpwstr/>
      </vt:variant>
      <vt:variant>
        <vt:lpwstr>_Toc369450142</vt:lpwstr>
      </vt:variant>
      <vt:variant>
        <vt:i4>1114174</vt:i4>
      </vt:variant>
      <vt:variant>
        <vt:i4>548</vt:i4>
      </vt:variant>
      <vt:variant>
        <vt:i4>0</vt:i4>
      </vt:variant>
      <vt:variant>
        <vt:i4>5</vt:i4>
      </vt:variant>
      <vt:variant>
        <vt:lpwstr/>
      </vt:variant>
      <vt:variant>
        <vt:lpwstr>_Toc369450141</vt:lpwstr>
      </vt:variant>
      <vt:variant>
        <vt:i4>1114174</vt:i4>
      </vt:variant>
      <vt:variant>
        <vt:i4>542</vt:i4>
      </vt:variant>
      <vt:variant>
        <vt:i4>0</vt:i4>
      </vt:variant>
      <vt:variant>
        <vt:i4>5</vt:i4>
      </vt:variant>
      <vt:variant>
        <vt:lpwstr/>
      </vt:variant>
      <vt:variant>
        <vt:lpwstr>_Toc369450140</vt:lpwstr>
      </vt:variant>
      <vt:variant>
        <vt:i4>1441854</vt:i4>
      </vt:variant>
      <vt:variant>
        <vt:i4>536</vt:i4>
      </vt:variant>
      <vt:variant>
        <vt:i4>0</vt:i4>
      </vt:variant>
      <vt:variant>
        <vt:i4>5</vt:i4>
      </vt:variant>
      <vt:variant>
        <vt:lpwstr/>
      </vt:variant>
      <vt:variant>
        <vt:lpwstr>_Toc369450139</vt:lpwstr>
      </vt:variant>
      <vt:variant>
        <vt:i4>1441854</vt:i4>
      </vt:variant>
      <vt:variant>
        <vt:i4>530</vt:i4>
      </vt:variant>
      <vt:variant>
        <vt:i4>0</vt:i4>
      </vt:variant>
      <vt:variant>
        <vt:i4>5</vt:i4>
      </vt:variant>
      <vt:variant>
        <vt:lpwstr/>
      </vt:variant>
      <vt:variant>
        <vt:lpwstr>_Toc369450138</vt:lpwstr>
      </vt:variant>
      <vt:variant>
        <vt:i4>1441854</vt:i4>
      </vt:variant>
      <vt:variant>
        <vt:i4>524</vt:i4>
      </vt:variant>
      <vt:variant>
        <vt:i4>0</vt:i4>
      </vt:variant>
      <vt:variant>
        <vt:i4>5</vt:i4>
      </vt:variant>
      <vt:variant>
        <vt:lpwstr/>
      </vt:variant>
      <vt:variant>
        <vt:lpwstr>_Toc369450137</vt:lpwstr>
      </vt:variant>
      <vt:variant>
        <vt:i4>1441854</vt:i4>
      </vt:variant>
      <vt:variant>
        <vt:i4>518</vt:i4>
      </vt:variant>
      <vt:variant>
        <vt:i4>0</vt:i4>
      </vt:variant>
      <vt:variant>
        <vt:i4>5</vt:i4>
      </vt:variant>
      <vt:variant>
        <vt:lpwstr/>
      </vt:variant>
      <vt:variant>
        <vt:lpwstr>_Toc369450136</vt:lpwstr>
      </vt:variant>
      <vt:variant>
        <vt:i4>1441854</vt:i4>
      </vt:variant>
      <vt:variant>
        <vt:i4>512</vt:i4>
      </vt:variant>
      <vt:variant>
        <vt:i4>0</vt:i4>
      </vt:variant>
      <vt:variant>
        <vt:i4>5</vt:i4>
      </vt:variant>
      <vt:variant>
        <vt:lpwstr/>
      </vt:variant>
      <vt:variant>
        <vt:lpwstr>_Toc369450135</vt:lpwstr>
      </vt:variant>
      <vt:variant>
        <vt:i4>1441854</vt:i4>
      </vt:variant>
      <vt:variant>
        <vt:i4>506</vt:i4>
      </vt:variant>
      <vt:variant>
        <vt:i4>0</vt:i4>
      </vt:variant>
      <vt:variant>
        <vt:i4>5</vt:i4>
      </vt:variant>
      <vt:variant>
        <vt:lpwstr/>
      </vt:variant>
      <vt:variant>
        <vt:lpwstr>_Toc369450134</vt:lpwstr>
      </vt:variant>
      <vt:variant>
        <vt:i4>1441854</vt:i4>
      </vt:variant>
      <vt:variant>
        <vt:i4>500</vt:i4>
      </vt:variant>
      <vt:variant>
        <vt:i4>0</vt:i4>
      </vt:variant>
      <vt:variant>
        <vt:i4>5</vt:i4>
      </vt:variant>
      <vt:variant>
        <vt:lpwstr/>
      </vt:variant>
      <vt:variant>
        <vt:lpwstr>_Toc369450133</vt:lpwstr>
      </vt:variant>
      <vt:variant>
        <vt:i4>1441854</vt:i4>
      </vt:variant>
      <vt:variant>
        <vt:i4>494</vt:i4>
      </vt:variant>
      <vt:variant>
        <vt:i4>0</vt:i4>
      </vt:variant>
      <vt:variant>
        <vt:i4>5</vt:i4>
      </vt:variant>
      <vt:variant>
        <vt:lpwstr/>
      </vt:variant>
      <vt:variant>
        <vt:lpwstr>_Toc369450132</vt:lpwstr>
      </vt:variant>
      <vt:variant>
        <vt:i4>1441854</vt:i4>
      </vt:variant>
      <vt:variant>
        <vt:i4>488</vt:i4>
      </vt:variant>
      <vt:variant>
        <vt:i4>0</vt:i4>
      </vt:variant>
      <vt:variant>
        <vt:i4>5</vt:i4>
      </vt:variant>
      <vt:variant>
        <vt:lpwstr/>
      </vt:variant>
      <vt:variant>
        <vt:lpwstr>_Toc369450131</vt:lpwstr>
      </vt:variant>
      <vt:variant>
        <vt:i4>1441854</vt:i4>
      </vt:variant>
      <vt:variant>
        <vt:i4>482</vt:i4>
      </vt:variant>
      <vt:variant>
        <vt:i4>0</vt:i4>
      </vt:variant>
      <vt:variant>
        <vt:i4>5</vt:i4>
      </vt:variant>
      <vt:variant>
        <vt:lpwstr/>
      </vt:variant>
      <vt:variant>
        <vt:lpwstr>_Toc369450130</vt:lpwstr>
      </vt:variant>
      <vt:variant>
        <vt:i4>1507390</vt:i4>
      </vt:variant>
      <vt:variant>
        <vt:i4>476</vt:i4>
      </vt:variant>
      <vt:variant>
        <vt:i4>0</vt:i4>
      </vt:variant>
      <vt:variant>
        <vt:i4>5</vt:i4>
      </vt:variant>
      <vt:variant>
        <vt:lpwstr/>
      </vt:variant>
      <vt:variant>
        <vt:lpwstr>_Toc369450129</vt:lpwstr>
      </vt:variant>
      <vt:variant>
        <vt:i4>1507390</vt:i4>
      </vt:variant>
      <vt:variant>
        <vt:i4>470</vt:i4>
      </vt:variant>
      <vt:variant>
        <vt:i4>0</vt:i4>
      </vt:variant>
      <vt:variant>
        <vt:i4>5</vt:i4>
      </vt:variant>
      <vt:variant>
        <vt:lpwstr/>
      </vt:variant>
      <vt:variant>
        <vt:lpwstr>_Toc369450128</vt:lpwstr>
      </vt:variant>
      <vt:variant>
        <vt:i4>1507390</vt:i4>
      </vt:variant>
      <vt:variant>
        <vt:i4>464</vt:i4>
      </vt:variant>
      <vt:variant>
        <vt:i4>0</vt:i4>
      </vt:variant>
      <vt:variant>
        <vt:i4>5</vt:i4>
      </vt:variant>
      <vt:variant>
        <vt:lpwstr/>
      </vt:variant>
      <vt:variant>
        <vt:lpwstr>_Toc369450127</vt:lpwstr>
      </vt:variant>
      <vt:variant>
        <vt:i4>1507390</vt:i4>
      </vt:variant>
      <vt:variant>
        <vt:i4>458</vt:i4>
      </vt:variant>
      <vt:variant>
        <vt:i4>0</vt:i4>
      </vt:variant>
      <vt:variant>
        <vt:i4>5</vt:i4>
      </vt:variant>
      <vt:variant>
        <vt:lpwstr/>
      </vt:variant>
      <vt:variant>
        <vt:lpwstr>_Toc369450126</vt:lpwstr>
      </vt:variant>
      <vt:variant>
        <vt:i4>1507390</vt:i4>
      </vt:variant>
      <vt:variant>
        <vt:i4>452</vt:i4>
      </vt:variant>
      <vt:variant>
        <vt:i4>0</vt:i4>
      </vt:variant>
      <vt:variant>
        <vt:i4>5</vt:i4>
      </vt:variant>
      <vt:variant>
        <vt:lpwstr/>
      </vt:variant>
      <vt:variant>
        <vt:lpwstr>_Toc369450125</vt:lpwstr>
      </vt:variant>
      <vt:variant>
        <vt:i4>1507390</vt:i4>
      </vt:variant>
      <vt:variant>
        <vt:i4>446</vt:i4>
      </vt:variant>
      <vt:variant>
        <vt:i4>0</vt:i4>
      </vt:variant>
      <vt:variant>
        <vt:i4>5</vt:i4>
      </vt:variant>
      <vt:variant>
        <vt:lpwstr/>
      </vt:variant>
      <vt:variant>
        <vt:lpwstr>_Toc369450124</vt:lpwstr>
      </vt:variant>
      <vt:variant>
        <vt:i4>1507390</vt:i4>
      </vt:variant>
      <vt:variant>
        <vt:i4>440</vt:i4>
      </vt:variant>
      <vt:variant>
        <vt:i4>0</vt:i4>
      </vt:variant>
      <vt:variant>
        <vt:i4>5</vt:i4>
      </vt:variant>
      <vt:variant>
        <vt:lpwstr/>
      </vt:variant>
      <vt:variant>
        <vt:lpwstr>_Toc369450123</vt:lpwstr>
      </vt:variant>
      <vt:variant>
        <vt:i4>1507390</vt:i4>
      </vt:variant>
      <vt:variant>
        <vt:i4>434</vt:i4>
      </vt:variant>
      <vt:variant>
        <vt:i4>0</vt:i4>
      </vt:variant>
      <vt:variant>
        <vt:i4>5</vt:i4>
      </vt:variant>
      <vt:variant>
        <vt:lpwstr/>
      </vt:variant>
      <vt:variant>
        <vt:lpwstr>_Toc369450122</vt:lpwstr>
      </vt:variant>
      <vt:variant>
        <vt:i4>1507390</vt:i4>
      </vt:variant>
      <vt:variant>
        <vt:i4>428</vt:i4>
      </vt:variant>
      <vt:variant>
        <vt:i4>0</vt:i4>
      </vt:variant>
      <vt:variant>
        <vt:i4>5</vt:i4>
      </vt:variant>
      <vt:variant>
        <vt:lpwstr/>
      </vt:variant>
      <vt:variant>
        <vt:lpwstr>_Toc369450121</vt:lpwstr>
      </vt:variant>
      <vt:variant>
        <vt:i4>1507390</vt:i4>
      </vt:variant>
      <vt:variant>
        <vt:i4>422</vt:i4>
      </vt:variant>
      <vt:variant>
        <vt:i4>0</vt:i4>
      </vt:variant>
      <vt:variant>
        <vt:i4>5</vt:i4>
      </vt:variant>
      <vt:variant>
        <vt:lpwstr/>
      </vt:variant>
      <vt:variant>
        <vt:lpwstr>_Toc369450120</vt:lpwstr>
      </vt:variant>
      <vt:variant>
        <vt:i4>1310782</vt:i4>
      </vt:variant>
      <vt:variant>
        <vt:i4>416</vt:i4>
      </vt:variant>
      <vt:variant>
        <vt:i4>0</vt:i4>
      </vt:variant>
      <vt:variant>
        <vt:i4>5</vt:i4>
      </vt:variant>
      <vt:variant>
        <vt:lpwstr/>
      </vt:variant>
      <vt:variant>
        <vt:lpwstr>_Toc369450119</vt:lpwstr>
      </vt:variant>
      <vt:variant>
        <vt:i4>1310782</vt:i4>
      </vt:variant>
      <vt:variant>
        <vt:i4>410</vt:i4>
      </vt:variant>
      <vt:variant>
        <vt:i4>0</vt:i4>
      </vt:variant>
      <vt:variant>
        <vt:i4>5</vt:i4>
      </vt:variant>
      <vt:variant>
        <vt:lpwstr/>
      </vt:variant>
      <vt:variant>
        <vt:lpwstr>_Toc369450118</vt:lpwstr>
      </vt:variant>
      <vt:variant>
        <vt:i4>1310782</vt:i4>
      </vt:variant>
      <vt:variant>
        <vt:i4>404</vt:i4>
      </vt:variant>
      <vt:variant>
        <vt:i4>0</vt:i4>
      </vt:variant>
      <vt:variant>
        <vt:i4>5</vt:i4>
      </vt:variant>
      <vt:variant>
        <vt:lpwstr/>
      </vt:variant>
      <vt:variant>
        <vt:lpwstr>_Toc369450117</vt:lpwstr>
      </vt:variant>
      <vt:variant>
        <vt:i4>1310782</vt:i4>
      </vt:variant>
      <vt:variant>
        <vt:i4>398</vt:i4>
      </vt:variant>
      <vt:variant>
        <vt:i4>0</vt:i4>
      </vt:variant>
      <vt:variant>
        <vt:i4>5</vt:i4>
      </vt:variant>
      <vt:variant>
        <vt:lpwstr/>
      </vt:variant>
      <vt:variant>
        <vt:lpwstr>_Toc369450116</vt:lpwstr>
      </vt:variant>
      <vt:variant>
        <vt:i4>1310782</vt:i4>
      </vt:variant>
      <vt:variant>
        <vt:i4>392</vt:i4>
      </vt:variant>
      <vt:variant>
        <vt:i4>0</vt:i4>
      </vt:variant>
      <vt:variant>
        <vt:i4>5</vt:i4>
      </vt:variant>
      <vt:variant>
        <vt:lpwstr/>
      </vt:variant>
      <vt:variant>
        <vt:lpwstr>_Toc369450115</vt:lpwstr>
      </vt:variant>
      <vt:variant>
        <vt:i4>1310782</vt:i4>
      </vt:variant>
      <vt:variant>
        <vt:i4>386</vt:i4>
      </vt:variant>
      <vt:variant>
        <vt:i4>0</vt:i4>
      </vt:variant>
      <vt:variant>
        <vt:i4>5</vt:i4>
      </vt:variant>
      <vt:variant>
        <vt:lpwstr/>
      </vt:variant>
      <vt:variant>
        <vt:lpwstr>_Toc369450114</vt:lpwstr>
      </vt:variant>
      <vt:variant>
        <vt:i4>1310782</vt:i4>
      </vt:variant>
      <vt:variant>
        <vt:i4>380</vt:i4>
      </vt:variant>
      <vt:variant>
        <vt:i4>0</vt:i4>
      </vt:variant>
      <vt:variant>
        <vt:i4>5</vt:i4>
      </vt:variant>
      <vt:variant>
        <vt:lpwstr/>
      </vt:variant>
      <vt:variant>
        <vt:lpwstr>_Toc369450113</vt:lpwstr>
      </vt:variant>
      <vt:variant>
        <vt:i4>1310782</vt:i4>
      </vt:variant>
      <vt:variant>
        <vt:i4>374</vt:i4>
      </vt:variant>
      <vt:variant>
        <vt:i4>0</vt:i4>
      </vt:variant>
      <vt:variant>
        <vt:i4>5</vt:i4>
      </vt:variant>
      <vt:variant>
        <vt:lpwstr/>
      </vt:variant>
      <vt:variant>
        <vt:lpwstr>_Toc369450112</vt:lpwstr>
      </vt:variant>
      <vt:variant>
        <vt:i4>1310782</vt:i4>
      </vt:variant>
      <vt:variant>
        <vt:i4>368</vt:i4>
      </vt:variant>
      <vt:variant>
        <vt:i4>0</vt:i4>
      </vt:variant>
      <vt:variant>
        <vt:i4>5</vt:i4>
      </vt:variant>
      <vt:variant>
        <vt:lpwstr/>
      </vt:variant>
      <vt:variant>
        <vt:lpwstr>_Toc369450111</vt:lpwstr>
      </vt:variant>
      <vt:variant>
        <vt:i4>1310782</vt:i4>
      </vt:variant>
      <vt:variant>
        <vt:i4>362</vt:i4>
      </vt:variant>
      <vt:variant>
        <vt:i4>0</vt:i4>
      </vt:variant>
      <vt:variant>
        <vt:i4>5</vt:i4>
      </vt:variant>
      <vt:variant>
        <vt:lpwstr/>
      </vt:variant>
      <vt:variant>
        <vt:lpwstr>_Toc369450110</vt:lpwstr>
      </vt:variant>
      <vt:variant>
        <vt:i4>1376318</vt:i4>
      </vt:variant>
      <vt:variant>
        <vt:i4>356</vt:i4>
      </vt:variant>
      <vt:variant>
        <vt:i4>0</vt:i4>
      </vt:variant>
      <vt:variant>
        <vt:i4>5</vt:i4>
      </vt:variant>
      <vt:variant>
        <vt:lpwstr/>
      </vt:variant>
      <vt:variant>
        <vt:lpwstr>_Toc369450109</vt:lpwstr>
      </vt:variant>
      <vt:variant>
        <vt:i4>1376318</vt:i4>
      </vt:variant>
      <vt:variant>
        <vt:i4>350</vt:i4>
      </vt:variant>
      <vt:variant>
        <vt:i4>0</vt:i4>
      </vt:variant>
      <vt:variant>
        <vt:i4>5</vt:i4>
      </vt:variant>
      <vt:variant>
        <vt:lpwstr/>
      </vt:variant>
      <vt:variant>
        <vt:lpwstr>_Toc369450108</vt:lpwstr>
      </vt:variant>
      <vt:variant>
        <vt:i4>1376318</vt:i4>
      </vt:variant>
      <vt:variant>
        <vt:i4>344</vt:i4>
      </vt:variant>
      <vt:variant>
        <vt:i4>0</vt:i4>
      </vt:variant>
      <vt:variant>
        <vt:i4>5</vt:i4>
      </vt:variant>
      <vt:variant>
        <vt:lpwstr/>
      </vt:variant>
      <vt:variant>
        <vt:lpwstr>_Toc369450107</vt:lpwstr>
      </vt:variant>
      <vt:variant>
        <vt:i4>1376318</vt:i4>
      </vt:variant>
      <vt:variant>
        <vt:i4>338</vt:i4>
      </vt:variant>
      <vt:variant>
        <vt:i4>0</vt:i4>
      </vt:variant>
      <vt:variant>
        <vt:i4>5</vt:i4>
      </vt:variant>
      <vt:variant>
        <vt:lpwstr/>
      </vt:variant>
      <vt:variant>
        <vt:lpwstr>_Toc369450106</vt:lpwstr>
      </vt:variant>
      <vt:variant>
        <vt:i4>1376318</vt:i4>
      </vt:variant>
      <vt:variant>
        <vt:i4>332</vt:i4>
      </vt:variant>
      <vt:variant>
        <vt:i4>0</vt:i4>
      </vt:variant>
      <vt:variant>
        <vt:i4>5</vt:i4>
      </vt:variant>
      <vt:variant>
        <vt:lpwstr/>
      </vt:variant>
      <vt:variant>
        <vt:lpwstr>_Toc369450105</vt:lpwstr>
      </vt:variant>
      <vt:variant>
        <vt:i4>1376318</vt:i4>
      </vt:variant>
      <vt:variant>
        <vt:i4>326</vt:i4>
      </vt:variant>
      <vt:variant>
        <vt:i4>0</vt:i4>
      </vt:variant>
      <vt:variant>
        <vt:i4>5</vt:i4>
      </vt:variant>
      <vt:variant>
        <vt:lpwstr/>
      </vt:variant>
      <vt:variant>
        <vt:lpwstr>_Toc369450104</vt:lpwstr>
      </vt:variant>
      <vt:variant>
        <vt:i4>1376318</vt:i4>
      </vt:variant>
      <vt:variant>
        <vt:i4>320</vt:i4>
      </vt:variant>
      <vt:variant>
        <vt:i4>0</vt:i4>
      </vt:variant>
      <vt:variant>
        <vt:i4>5</vt:i4>
      </vt:variant>
      <vt:variant>
        <vt:lpwstr/>
      </vt:variant>
      <vt:variant>
        <vt:lpwstr>_Toc369450103</vt:lpwstr>
      </vt:variant>
      <vt:variant>
        <vt:i4>1376318</vt:i4>
      </vt:variant>
      <vt:variant>
        <vt:i4>314</vt:i4>
      </vt:variant>
      <vt:variant>
        <vt:i4>0</vt:i4>
      </vt:variant>
      <vt:variant>
        <vt:i4>5</vt:i4>
      </vt:variant>
      <vt:variant>
        <vt:lpwstr/>
      </vt:variant>
      <vt:variant>
        <vt:lpwstr>_Toc369450102</vt:lpwstr>
      </vt:variant>
      <vt:variant>
        <vt:i4>1376318</vt:i4>
      </vt:variant>
      <vt:variant>
        <vt:i4>308</vt:i4>
      </vt:variant>
      <vt:variant>
        <vt:i4>0</vt:i4>
      </vt:variant>
      <vt:variant>
        <vt:i4>5</vt:i4>
      </vt:variant>
      <vt:variant>
        <vt:lpwstr/>
      </vt:variant>
      <vt:variant>
        <vt:lpwstr>_Toc369450101</vt:lpwstr>
      </vt:variant>
      <vt:variant>
        <vt:i4>1376318</vt:i4>
      </vt:variant>
      <vt:variant>
        <vt:i4>302</vt:i4>
      </vt:variant>
      <vt:variant>
        <vt:i4>0</vt:i4>
      </vt:variant>
      <vt:variant>
        <vt:i4>5</vt:i4>
      </vt:variant>
      <vt:variant>
        <vt:lpwstr/>
      </vt:variant>
      <vt:variant>
        <vt:lpwstr>_Toc369450100</vt:lpwstr>
      </vt:variant>
      <vt:variant>
        <vt:i4>1835071</vt:i4>
      </vt:variant>
      <vt:variant>
        <vt:i4>296</vt:i4>
      </vt:variant>
      <vt:variant>
        <vt:i4>0</vt:i4>
      </vt:variant>
      <vt:variant>
        <vt:i4>5</vt:i4>
      </vt:variant>
      <vt:variant>
        <vt:lpwstr/>
      </vt:variant>
      <vt:variant>
        <vt:lpwstr>_Toc369450099</vt:lpwstr>
      </vt:variant>
      <vt:variant>
        <vt:i4>1835071</vt:i4>
      </vt:variant>
      <vt:variant>
        <vt:i4>290</vt:i4>
      </vt:variant>
      <vt:variant>
        <vt:i4>0</vt:i4>
      </vt:variant>
      <vt:variant>
        <vt:i4>5</vt:i4>
      </vt:variant>
      <vt:variant>
        <vt:lpwstr/>
      </vt:variant>
      <vt:variant>
        <vt:lpwstr>_Toc369450098</vt:lpwstr>
      </vt:variant>
      <vt:variant>
        <vt:i4>1835071</vt:i4>
      </vt:variant>
      <vt:variant>
        <vt:i4>284</vt:i4>
      </vt:variant>
      <vt:variant>
        <vt:i4>0</vt:i4>
      </vt:variant>
      <vt:variant>
        <vt:i4>5</vt:i4>
      </vt:variant>
      <vt:variant>
        <vt:lpwstr/>
      </vt:variant>
      <vt:variant>
        <vt:lpwstr>_Toc369450097</vt:lpwstr>
      </vt:variant>
      <vt:variant>
        <vt:i4>1835071</vt:i4>
      </vt:variant>
      <vt:variant>
        <vt:i4>278</vt:i4>
      </vt:variant>
      <vt:variant>
        <vt:i4>0</vt:i4>
      </vt:variant>
      <vt:variant>
        <vt:i4>5</vt:i4>
      </vt:variant>
      <vt:variant>
        <vt:lpwstr/>
      </vt:variant>
      <vt:variant>
        <vt:lpwstr>_Toc369450096</vt:lpwstr>
      </vt:variant>
      <vt:variant>
        <vt:i4>1835071</vt:i4>
      </vt:variant>
      <vt:variant>
        <vt:i4>272</vt:i4>
      </vt:variant>
      <vt:variant>
        <vt:i4>0</vt:i4>
      </vt:variant>
      <vt:variant>
        <vt:i4>5</vt:i4>
      </vt:variant>
      <vt:variant>
        <vt:lpwstr/>
      </vt:variant>
      <vt:variant>
        <vt:lpwstr>_Toc369450095</vt:lpwstr>
      </vt:variant>
      <vt:variant>
        <vt:i4>1835071</vt:i4>
      </vt:variant>
      <vt:variant>
        <vt:i4>266</vt:i4>
      </vt:variant>
      <vt:variant>
        <vt:i4>0</vt:i4>
      </vt:variant>
      <vt:variant>
        <vt:i4>5</vt:i4>
      </vt:variant>
      <vt:variant>
        <vt:lpwstr/>
      </vt:variant>
      <vt:variant>
        <vt:lpwstr>_Toc369450094</vt:lpwstr>
      </vt:variant>
      <vt:variant>
        <vt:i4>1835071</vt:i4>
      </vt:variant>
      <vt:variant>
        <vt:i4>260</vt:i4>
      </vt:variant>
      <vt:variant>
        <vt:i4>0</vt:i4>
      </vt:variant>
      <vt:variant>
        <vt:i4>5</vt:i4>
      </vt:variant>
      <vt:variant>
        <vt:lpwstr/>
      </vt:variant>
      <vt:variant>
        <vt:lpwstr>_Toc369450093</vt:lpwstr>
      </vt:variant>
      <vt:variant>
        <vt:i4>1835071</vt:i4>
      </vt:variant>
      <vt:variant>
        <vt:i4>254</vt:i4>
      </vt:variant>
      <vt:variant>
        <vt:i4>0</vt:i4>
      </vt:variant>
      <vt:variant>
        <vt:i4>5</vt:i4>
      </vt:variant>
      <vt:variant>
        <vt:lpwstr/>
      </vt:variant>
      <vt:variant>
        <vt:lpwstr>_Toc369450092</vt:lpwstr>
      </vt:variant>
      <vt:variant>
        <vt:i4>1835071</vt:i4>
      </vt:variant>
      <vt:variant>
        <vt:i4>248</vt:i4>
      </vt:variant>
      <vt:variant>
        <vt:i4>0</vt:i4>
      </vt:variant>
      <vt:variant>
        <vt:i4>5</vt:i4>
      </vt:variant>
      <vt:variant>
        <vt:lpwstr/>
      </vt:variant>
      <vt:variant>
        <vt:lpwstr>_Toc369450091</vt:lpwstr>
      </vt:variant>
      <vt:variant>
        <vt:i4>1835071</vt:i4>
      </vt:variant>
      <vt:variant>
        <vt:i4>242</vt:i4>
      </vt:variant>
      <vt:variant>
        <vt:i4>0</vt:i4>
      </vt:variant>
      <vt:variant>
        <vt:i4>5</vt:i4>
      </vt:variant>
      <vt:variant>
        <vt:lpwstr/>
      </vt:variant>
      <vt:variant>
        <vt:lpwstr>_Toc369450090</vt:lpwstr>
      </vt:variant>
      <vt:variant>
        <vt:i4>1900607</vt:i4>
      </vt:variant>
      <vt:variant>
        <vt:i4>236</vt:i4>
      </vt:variant>
      <vt:variant>
        <vt:i4>0</vt:i4>
      </vt:variant>
      <vt:variant>
        <vt:i4>5</vt:i4>
      </vt:variant>
      <vt:variant>
        <vt:lpwstr/>
      </vt:variant>
      <vt:variant>
        <vt:lpwstr>_Toc369450089</vt:lpwstr>
      </vt:variant>
      <vt:variant>
        <vt:i4>1900607</vt:i4>
      </vt:variant>
      <vt:variant>
        <vt:i4>230</vt:i4>
      </vt:variant>
      <vt:variant>
        <vt:i4>0</vt:i4>
      </vt:variant>
      <vt:variant>
        <vt:i4>5</vt:i4>
      </vt:variant>
      <vt:variant>
        <vt:lpwstr/>
      </vt:variant>
      <vt:variant>
        <vt:lpwstr>_Toc369450088</vt:lpwstr>
      </vt:variant>
      <vt:variant>
        <vt:i4>1900607</vt:i4>
      </vt:variant>
      <vt:variant>
        <vt:i4>224</vt:i4>
      </vt:variant>
      <vt:variant>
        <vt:i4>0</vt:i4>
      </vt:variant>
      <vt:variant>
        <vt:i4>5</vt:i4>
      </vt:variant>
      <vt:variant>
        <vt:lpwstr/>
      </vt:variant>
      <vt:variant>
        <vt:lpwstr>_Toc369450087</vt:lpwstr>
      </vt:variant>
      <vt:variant>
        <vt:i4>1900607</vt:i4>
      </vt:variant>
      <vt:variant>
        <vt:i4>218</vt:i4>
      </vt:variant>
      <vt:variant>
        <vt:i4>0</vt:i4>
      </vt:variant>
      <vt:variant>
        <vt:i4>5</vt:i4>
      </vt:variant>
      <vt:variant>
        <vt:lpwstr/>
      </vt:variant>
      <vt:variant>
        <vt:lpwstr>_Toc369450086</vt:lpwstr>
      </vt:variant>
      <vt:variant>
        <vt:i4>1900607</vt:i4>
      </vt:variant>
      <vt:variant>
        <vt:i4>212</vt:i4>
      </vt:variant>
      <vt:variant>
        <vt:i4>0</vt:i4>
      </vt:variant>
      <vt:variant>
        <vt:i4>5</vt:i4>
      </vt:variant>
      <vt:variant>
        <vt:lpwstr/>
      </vt:variant>
      <vt:variant>
        <vt:lpwstr>_Toc369450085</vt:lpwstr>
      </vt:variant>
      <vt:variant>
        <vt:i4>1900607</vt:i4>
      </vt:variant>
      <vt:variant>
        <vt:i4>206</vt:i4>
      </vt:variant>
      <vt:variant>
        <vt:i4>0</vt:i4>
      </vt:variant>
      <vt:variant>
        <vt:i4>5</vt:i4>
      </vt:variant>
      <vt:variant>
        <vt:lpwstr/>
      </vt:variant>
      <vt:variant>
        <vt:lpwstr>_Toc369450084</vt:lpwstr>
      </vt:variant>
      <vt:variant>
        <vt:i4>1900607</vt:i4>
      </vt:variant>
      <vt:variant>
        <vt:i4>200</vt:i4>
      </vt:variant>
      <vt:variant>
        <vt:i4>0</vt:i4>
      </vt:variant>
      <vt:variant>
        <vt:i4>5</vt:i4>
      </vt:variant>
      <vt:variant>
        <vt:lpwstr/>
      </vt:variant>
      <vt:variant>
        <vt:lpwstr>_Toc369450083</vt:lpwstr>
      </vt:variant>
      <vt:variant>
        <vt:i4>1900607</vt:i4>
      </vt:variant>
      <vt:variant>
        <vt:i4>194</vt:i4>
      </vt:variant>
      <vt:variant>
        <vt:i4>0</vt:i4>
      </vt:variant>
      <vt:variant>
        <vt:i4>5</vt:i4>
      </vt:variant>
      <vt:variant>
        <vt:lpwstr/>
      </vt:variant>
      <vt:variant>
        <vt:lpwstr>_Toc369450082</vt:lpwstr>
      </vt:variant>
      <vt:variant>
        <vt:i4>1900607</vt:i4>
      </vt:variant>
      <vt:variant>
        <vt:i4>188</vt:i4>
      </vt:variant>
      <vt:variant>
        <vt:i4>0</vt:i4>
      </vt:variant>
      <vt:variant>
        <vt:i4>5</vt:i4>
      </vt:variant>
      <vt:variant>
        <vt:lpwstr/>
      </vt:variant>
      <vt:variant>
        <vt:lpwstr>_Toc369450081</vt:lpwstr>
      </vt:variant>
      <vt:variant>
        <vt:i4>1900607</vt:i4>
      </vt:variant>
      <vt:variant>
        <vt:i4>182</vt:i4>
      </vt:variant>
      <vt:variant>
        <vt:i4>0</vt:i4>
      </vt:variant>
      <vt:variant>
        <vt:i4>5</vt:i4>
      </vt:variant>
      <vt:variant>
        <vt:lpwstr/>
      </vt:variant>
      <vt:variant>
        <vt:lpwstr>_Toc369450080</vt:lpwstr>
      </vt:variant>
      <vt:variant>
        <vt:i4>1179711</vt:i4>
      </vt:variant>
      <vt:variant>
        <vt:i4>176</vt:i4>
      </vt:variant>
      <vt:variant>
        <vt:i4>0</vt:i4>
      </vt:variant>
      <vt:variant>
        <vt:i4>5</vt:i4>
      </vt:variant>
      <vt:variant>
        <vt:lpwstr/>
      </vt:variant>
      <vt:variant>
        <vt:lpwstr>_Toc369450079</vt:lpwstr>
      </vt:variant>
      <vt:variant>
        <vt:i4>1179711</vt:i4>
      </vt:variant>
      <vt:variant>
        <vt:i4>170</vt:i4>
      </vt:variant>
      <vt:variant>
        <vt:i4>0</vt:i4>
      </vt:variant>
      <vt:variant>
        <vt:i4>5</vt:i4>
      </vt:variant>
      <vt:variant>
        <vt:lpwstr/>
      </vt:variant>
      <vt:variant>
        <vt:lpwstr>_Toc369450078</vt:lpwstr>
      </vt:variant>
      <vt:variant>
        <vt:i4>1179711</vt:i4>
      </vt:variant>
      <vt:variant>
        <vt:i4>164</vt:i4>
      </vt:variant>
      <vt:variant>
        <vt:i4>0</vt:i4>
      </vt:variant>
      <vt:variant>
        <vt:i4>5</vt:i4>
      </vt:variant>
      <vt:variant>
        <vt:lpwstr/>
      </vt:variant>
      <vt:variant>
        <vt:lpwstr>_Toc369450077</vt:lpwstr>
      </vt:variant>
      <vt:variant>
        <vt:i4>1179711</vt:i4>
      </vt:variant>
      <vt:variant>
        <vt:i4>158</vt:i4>
      </vt:variant>
      <vt:variant>
        <vt:i4>0</vt:i4>
      </vt:variant>
      <vt:variant>
        <vt:i4>5</vt:i4>
      </vt:variant>
      <vt:variant>
        <vt:lpwstr/>
      </vt:variant>
      <vt:variant>
        <vt:lpwstr>_Toc369450076</vt:lpwstr>
      </vt:variant>
      <vt:variant>
        <vt:i4>1179711</vt:i4>
      </vt:variant>
      <vt:variant>
        <vt:i4>152</vt:i4>
      </vt:variant>
      <vt:variant>
        <vt:i4>0</vt:i4>
      </vt:variant>
      <vt:variant>
        <vt:i4>5</vt:i4>
      </vt:variant>
      <vt:variant>
        <vt:lpwstr/>
      </vt:variant>
      <vt:variant>
        <vt:lpwstr>_Toc369450075</vt:lpwstr>
      </vt:variant>
      <vt:variant>
        <vt:i4>1179711</vt:i4>
      </vt:variant>
      <vt:variant>
        <vt:i4>146</vt:i4>
      </vt:variant>
      <vt:variant>
        <vt:i4>0</vt:i4>
      </vt:variant>
      <vt:variant>
        <vt:i4>5</vt:i4>
      </vt:variant>
      <vt:variant>
        <vt:lpwstr/>
      </vt:variant>
      <vt:variant>
        <vt:lpwstr>_Toc369450074</vt:lpwstr>
      </vt:variant>
      <vt:variant>
        <vt:i4>1179711</vt:i4>
      </vt:variant>
      <vt:variant>
        <vt:i4>140</vt:i4>
      </vt:variant>
      <vt:variant>
        <vt:i4>0</vt:i4>
      </vt:variant>
      <vt:variant>
        <vt:i4>5</vt:i4>
      </vt:variant>
      <vt:variant>
        <vt:lpwstr/>
      </vt:variant>
      <vt:variant>
        <vt:lpwstr>_Toc369450073</vt:lpwstr>
      </vt:variant>
      <vt:variant>
        <vt:i4>1179711</vt:i4>
      </vt:variant>
      <vt:variant>
        <vt:i4>134</vt:i4>
      </vt:variant>
      <vt:variant>
        <vt:i4>0</vt:i4>
      </vt:variant>
      <vt:variant>
        <vt:i4>5</vt:i4>
      </vt:variant>
      <vt:variant>
        <vt:lpwstr/>
      </vt:variant>
      <vt:variant>
        <vt:lpwstr>_Toc369450072</vt:lpwstr>
      </vt:variant>
      <vt:variant>
        <vt:i4>1179711</vt:i4>
      </vt:variant>
      <vt:variant>
        <vt:i4>128</vt:i4>
      </vt:variant>
      <vt:variant>
        <vt:i4>0</vt:i4>
      </vt:variant>
      <vt:variant>
        <vt:i4>5</vt:i4>
      </vt:variant>
      <vt:variant>
        <vt:lpwstr/>
      </vt:variant>
      <vt:variant>
        <vt:lpwstr>_Toc369450071</vt:lpwstr>
      </vt:variant>
      <vt:variant>
        <vt:i4>1179711</vt:i4>
      </vt:variant>
      <vt:variant>
        <vt:i4>122</vt:i4>
      </vt:variant>
      <vt:variant>
        <vt:i4>0</vt:i4>
      </vt:variant>
      <vt:variant>
        <vt:i4>5</vt:i4>
      </vt:variant>
      <vt:variant>
        <vt:lpwstr/>
      </vt:variant>
      <vt:variant>
        <vt:lpwstr>_Toc369450070</vt:lpwstr>
      </vt:variant>
      <vt:variant>
        <vt:i4>1245247</vt:i4>
      </vt:variant>
      <vt:variant>
        <vt:i4>116</vt:i4>
      </vt:variant>
      <vt:variant>
        <vt:i4>0</vt:i4>
      </vt:variant>
      <vt:variant>
        <vt:i4>5</vt:i4>
      </vt:variant>
      <vt:variant>
        <vt:lpwstr/>
      </vt:variant>
      <vt:variant>
        <vt:lpwstr>_Toc369450069</vt:lpwstr>
      </vt:variant>
      <vt:variant>
        <vt:i4>1245247</vt:i4>
      </vt:variant>
      <vt:variant>
        <vt:i4>110</vt:i4>
      </vt:variant>
      <vt:variant>
        <vt:i4>0</vt:i4>
      </vt:variant>
      <vt:variant>
        <vt:i4>5</vt:i4>
      </vt:variant>
      <vt:variant>
        <vt:lpwstr/>
      </vt:variant>
      <vt:variant>
        <vt:lpwstr>_Toc369450068</vt:lpwstr>
      </vt:variant>
      <vt:variant>
        <vt:i4>1245247</vt:i4>
      </vt:variant>
      <vt:variant>
        <vt:i4>104</vt:i4>
      </vt:variant>
      <vt:variant>
        <vt:i4>0</vt:i4>
      </vt:variant>
      <vt:variant>
        <vt:i4>5</vt:i4>
      </vt:variant>
      <vt:variant>
        <vt:lpwstr/>
      </vt:variant>
      <vt:variant>
        <vt:lpwstr>_Toc369450067</vt:lpwstr>
      </vt:variant>
      <vt:variant>
        <vt:i4>1245247</vt:i4>
      </vt:variant>
      <vt:variant>
        <vt:i4>98</vt:i4>
      </vt:variant>
      <vt:variant>
        <vt:i4>0</vt:i4>
      </vt:variant>
      <vt:variant>
        <vt:i4>5</vt:i4>
      </vt:variant>
      <vt:variant>
        <vt:lpwstr/>
      </vt:variant>
      <vt:variant>
        <vt:lpwstr>_Toc369450066</vt:lpwstr>
      </vt:variant>
      <vt:variant>
        <vt:i4>1245247</vt:i4>
      </vt:variant>
      <vt:variant>
        <vt:i4>92</vt:i4>
      </vt:variant>
      <vt:variant>
        <vt:i4>0</vt:i4>
      </vt:variant>
      <vt:variant>
        <vt:i4>5</vt:i4>
      </vt:variant>
      <vt:variant>
        <vt:lpwstr/>
      </vt:variant>
      <vt:variant>
        <vt:lpwstr>_Toc369450065</vt:lpwstr>
      </vt:variant>
      <vt:variant>
        <vt:i4>1245247</vt:i4>
      </vt:variant>
      <vt:variant>
        <vt:i4>86</vt:i4>
      </vt:variant>
      <vt:variant>
        <vt:i4>0</vt:i4>
      </vt:variant>
      <vt:variant>
        <vt:i4>5</vt:i4>
      </vt:variant>
      <vt:variant>
        <vt:lpwstr/>
      </vt:variant>
      <vt:variant>
        <vt:lpwstr>_Toc369450064</vt:lpwstr>
      </vt:variant>
      <vt:variant>
        <vt:i4>1245247</vt:i4>
      </vt:variant>
      <vt:variant>
        <vt:i4>80</vt:i4>
      </vt:variant>
      <vt:variant>
        <vt:i4>0</vt:i4>
      </vt:variant>
      <vt:variant>
        <vt:i4>5</vt:i4>
      </vt:variant>
      <vt:variant>
        <vt:lpwstr/>
      </vt:variant>
      <vt:variant>
        <vt:lpwstr>_Toc369450063</vt:lpwstr>
      </vt:variant>
      <vt:variant>
        <vt:i4>1245247</vt:i4>
      </vt:variant>
      <vt:variant>
        <vt:i4>74</vt:i4>
      </vt:variant>
      <vt:variant>
        <vt:i4>0</vt:i4>
      </vt:variant>
      <vt:variant>
        <vt:i4>5</vt:i4>
      </vt:variant>
      <vt:variant>
        <vt:lpwstr/>
      </vt:variant>
      <vt:variant>
        <vt:lpwstr>_Toc369450062</vt:lpwstr>
      </vt:variant>
      <vt:variant>
        <vt:i4>1245247</vt:i4>
      </vt:variant>
      <vt:variant>
        <vt:i4>68</vt:i4>
      </vt:variant>
      <vt:variant>
        <vt:i4>0</vt:i4>
      </vt:variant>
      <vt:variant>
        <vt:i4>5</vt:i4>
      </vt:variant>
      <vt:variant>
        <vt:lpwstr/>
      </vt:variant>
      <vt:variant>
        <vt:lpwstr>_Toc369450061</vt:lpwstr>
      </vt:variant>
      <vt:variant>
        <vt:i4>1245247</vt:i4>
      </vt:variant>
      <vt:variant>
        <vt:i4>62</vt:i4>
      </vt:variant>
      <vt:variant>
        <vt:i4>0</vt:i4>
      </vt:variant>
      <vt:variant>
        <vt:i4>5</vt:i4>
      </vt:variant>
      <vt:variant>
        <vt:lpwstr/>
      </vt:variant>
      <vt:variant>
        <vt:lpwstr>_Toc369450060</vt:lpwstr>
      </vt:variant>
      <vt:variant>
        <vt:i4>1048639</vt:i4>
      </vt:variant>
      <vt:variant>
        <vt:i4>56</vt:i4>
      </vt:variant>
      <vt:variant>
        <vt:i4>0</vt:i4>
      </vt:variant>
      <vt:variant>
        <vt:i4>5</vt:i4>
      </vt:variant>
      <vt:variant>
        <vt:lpwstr/>
      </vt:variant>
      <vt:variant>
        <vt:lpwstr>_Toc369450059</vt:lpwstr>
      </vt:variant>
      <vt:variant>
        <vt:i4>1048639</vt:i4>
      </vt:variant>
      <vt:variant>
        <vt:i4>50</vt:i4>
      </vt:variant>
      <vt:variant>
        <vt:i4>0</vt:i4>
      </vt:variant>
      <vt:variant>
        <vt:i4>5</vt:i4>
      </vt:variant>
      <vt:variant>
        <vt:lpwstr/>
      </vt:variant>
      <vt:variant>
        <vt:lpwstr>_Toc369450058</vt:lpwstr>
      </vt:variant>
      <vt:variant>
        <vt:i4>1048639</vt:i4>
      </vt:variant>
      <vt:variant>
        <vt:i4>44</vt:i4>
      </vt:variant>
      <vt:variant>
        <vt:i4>0</vt:i4>
      </vt:variant>
      <vt:variant>
        <vt:i4>5</vt:i4>
      </vt:variant>
      <vt:variant>
        <vt:lpwstr/>
      </vt:variant>
      <vt:variant>
        <vt:lpwstr>_Toc369450057</vt:lpwstr>
      </vt:variant>
      <vt:variant>
        <vt:i4>1048639</vt:i4>
      </vt:variant>
      <vt:variant>
        <vt:i4>38</vt:i4>
      </vt:variant>
      <vt:variant>
        <vt:i4>0</vt:i4>
      </vt:variant>
      <vt:variant>
        <vt:i4>5</vt:i4>
      </vt:variant>
      <vt:variant>
        <vt:lpwstr/>
      </vt:variant>
      <vt:variant>
        <vt:lpwstr>_Toc369450056</vt:lpwstr>
      </vt:variant>
      <vt:variant>
        <vt:i4>1048639</vt:i4>
      </vt:variant>
      <vt:variant>
        <vt:i4>32</vt:i4>
      </vt:variant>
      <vt:variant>
        <vt:i4>0</vt:i4>
      </vt:variant>
      <vt:variant>
        <vt:i4>5</vt:i4>
      </vt:variant>
      <vt:variant>
        <vt:lpwstr/>
      </vt:variant>
      <vt:variant>
        <vt:lpwstr>_Toc369450055</vt:lpwstr>
      </vt:variant>
      <vt:variant>
        <vt:i4>1048639</vt:i4>
      </vt:variant>
      <vt:variant>
        <vt:i4>26</vt:i4>
      </vt:variant>
      <vt:variant>
        <vt:i4>0</vt:i4>
      </vt:variant>
      <vt:variant>
        <vt:i4>5</vt:i4>
      </vt:variant>
      <vt:variant>
        <vt:lpwstr/>
      </vt:variant>
      <vt:variant>
        <vt:lpwstr>_Toc369450054</vt:lpwstr>
      </vt:variant>
      <vt:variant>
        <vt:i4>1048639</vt:i4>
      </vt:variant>
      <vt:variant>
        <vt:i4>20</vt:i4>
      </vt:variant>
      <vt:variant>
        <vt:i4>0</vt:i4>
      </vt:variant>
      <vt:variant>
        <vt:i4>5</vt:i4>
      </vt:variant>
      <vt:variant>
        <vt:lpwstr/>
      </vt:variant>
      <vt:variant>
        <vt:lpwstr>_Toc369450053</vt:lpwstr>
      </vt:variant>
      <vt:variant>
        <vt:i4>1048639</vt:i4>
      </vt:variant>
      <vt:variant>
        <vt:i4>14</vt:i4>
      </vt:variant>
      <vt:variant>
        <vt:i4>0</vt:i4>
      </vt:variant>
      <vt:variant>
        <vt:i4>5</vt:i4>
      </vt:variant>
      <vt:variant>
        <vt:lpwstr/>
      </vt:variant>
      <vt:variant>
        <vt:lpwstr>_Toc369450052</vt:lpwstr>
      </vt:variant>
      <vt:variant>
        <vt:i4>1048639</vt:i4>
      </vt:variant>
      <vt:variant>
        <vt:i4>8</vt:i4>
      </vt:variant>
      <vt:variant>
        <vt:i4>0</vt:i4>
      </vt:variant>
      <vt:variant>
        <vt:i4>5</vt:i4>
      </vt:variant>
      <vt:variant>
        <vt:lpwstr/>
      </vt:variant>
      <vt:variant>
        <vt:lpwstr>_Toc369450051</vt:lpwstr>
      </vt:variant>
      <vt:variant>
        <vt:i4>1048639</vt:i4>
      </vt:variant>
      <vt:variant>
        <vt:i4>2</vt:i4>
      </vt:variant>
      <vt:variant>
        <vt:i4>0</vt:i4>
      </vt:variant>
      <vt:variant>
        <vt:i4>5</vt:i4>
      </vt:variant>
      <vt:variant>
        <vt:lpwstr/>
      </vt:variant>
      <vt:variant>
        <vt:lpwstr>_Toc369450050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Jean Loup - Tome I</dc:title>
  <dc:subject>Romans</dc:subject>
  <dc:creator>Émile Richebourg</dc:creator>
  <cp:keywords/>
  <dc:description>Tout commence dans un petit village des Vosges, dans les années 1850, par un meurtre. L'histoire se poursuit 18 ans après, par la rencontre fortuite de deux êtres malheureux: une orpheline et un enfant sauvage. À partir de là, l'auteur retourne dans le passé et nous explique, petit à petit, ce qu'il s'est passé. Malgré l'emphase patriotique propre à cette époque, ce roman se révèle passionnant et plein de suspense.</dc:description>
  <cp:lastModifiedBy>Cool Micro</cp:lastModifiedBy>
  <cp:revision>96</cp:revision>
  <cp:lastPrinted>2025-05-08T15:35:00Z</cp:lastPrinted>
  <dcterms:created xsi:type="dcterms:W3CDTF">2025-05-07T13:44:00Z</dcterms:created>
  <dcterms:modified xsi:type="dcterms:W3CDTF">2025-05-08T15:37:00Z</dcterms:modified>
  <cp:category>Romans</cp:category>
</cp:coreProperties>
</file>